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F0" w:rsidRPr="002B5239" w:rsidRDefault="000561F0" w:rsidP="002B5239">
      <w:pPr>
        <w:spacing w:after="0"/>
        <w:rPr>
          <w:rFonts w:ascii="Comic Sans MS" w:hAnsi="Comic Sans MS" w:cs="Comic Sans MS"/>
          <w:noProof/>
          <w:lang w:eastAsia="tr-TR"/>
        </w:rPr>
      </w:pPr>
      <w:r w:rsidRPr="002B5239">
        <w:rPr>
          <w:rFonts w:ascii="Comic Sans MS" w:hAnsi="Comic Sans MS" w:cs="Comic Sans MS"/>
        </w:rPr>
        <w:t xml:space="preserve">Adı Soyadı:…………………………………………. </w:t>
      </w:r>
      <w:r w:rsidRPr="002B5239">
        <w:rPr>
          <w:rFonts w:ascii="Comic Sans MS" w:hAnsi="Comic Sans MS" w:cs="Comic Sans MS"/>
          <w:noProof/>
          <w:lang w:eastAsia="tr-TR"/>
        </w:rPr>
        <w:t xml:space="preserve">     </w:t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</w:r>
      <w:r w:rsidRPr="002B5239">
        <w:rPr>
          <w:rFonts w:ascii="Comic Sans MS" w:hAnsi="Comic Sans MS" w:cs="Comic Sans MS"/>
          <w:noProof/>
          <w:lang w:eastAsia="tr-TR"/>
        </w:rPr>
        <w:tab/>
        <w:t>……………………..</w:t>
      </w:r>
    </w:p>
    <w:p w:rsidR="000561F0" w:rsidRPr="002B5239" w:rsidRDefault="000561F0" w:rsidP="002B5239">
      <w:pPr>
        <w:spacing w:after="0"/>
        <w:rPr>
          <w:rFonts w:ascii="Comic Sans MS" w:hAnsi="Comic Sans MS" w:cs="Comic Sans MS"/>
          <w:noProof/>
          <w:lang w:eastAsia="tr-TR"/>
        </w:rPr>
      </w:pPr>
      <w:r w:rsidRPr="002B5239">
        <w:rPr>
          <w:rFonts w:ascii="Comic Sans MS" w:hAnsi="Comic Sans MS" w:cs="Comic Sans MS"/>
          <w:noProof/>
          <w:lang w:eastAsia="tr-TR"/>
        </w:rPr>
        <w:t>Numarası:…………</w:t>
      </w:r>
    </w:p>
    <w:p w:rsidR="000561F0" w:rsidRDefault="000561F0" w:rsidP="00412D3A">
      <w:pPr>
        <w:spacing w:after="0"/>
        <w:ind w:left="795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9" type="#_x0000_t75" alt="http://2.bp.blogspot.com/-sZY-SqmQpNE/Tc365TQ9U4I/AAAAAAAAADk/SFnn_GhVRjA/s320/write-us.gif" style="position:absolute;left:0;text-align:left;margin-left:456.15pt;margin-top:25.8pt;width:84.35pt;height:88.5pt;z-index:251649536;visibility:visible">
            <v:imagedata r:id="rId7" o:title=""/>
          </v:shape>
        </w:pict>
      </w:r>
      <w:r w:rsidRPr="00412D3A">
        <w:rPr>
          <w:rFonts w:ascii="Comic Sans MS" w:hAnsi="Comic Sans MS" w:cs="Comic Sans MS"/>
          <w:b/>
          <w:bCs/>
          <w:sz w:val="26"/>
          <w:szCs w:val="26"/>
        </w:rPr>
        <w:t>NAZİRE MERZECİ İLKOKULU 2-B SINIFI TÜRKÇE EV ÇALIŞMASI</w:t>
      </w:r>
    </w:p>
    <w:p w:rsidR="000561F0" w:rsidRPr="00412D3A" w:rsidRDefault="000561F0" w:rsidP="00412D3A">
      <w:pPr>
        <w:spacing w:after="0"/>
        <w:ind w:left="795"/>
        <w:rPr>
          <w:rFonts w:ascii="Comic Sans MS" w:hAnsi="Comic Sans MS" w:cs="Comic Sans MS"/>
          <w:b/>
          <w:bCs/>
          <w:sz w:val="32"/>
          <w:szCs w:val="32"/>
        </w:rPr>
      </w:pPr>
      <w:r w:rsidRPr="00412D3A">
        <w:rPr>
          <w:rFonts w:ascii="Comic Sans MS" w:hAnsi="Comic Sans MS" w:cs="Comic Sans MS"/>
          <w:b/>
          <w:bCs/>
          <w:color w:val="FF0000"/>
          <w:sz w:val="26"/>
          <w:szCs w:val="26"/>
        </w:rPr>
        <w:t xml:space="preserve">                (</w:t>
      </w:r>
      <w:r w:rsidRPr="00412D3A">
        <w:rPr>
          <w:rFonts w:ascii="Comic Sans MS" w:hAnsi="Comic Sans MS" w:cs="Comic Sans MS"/>
          <w:b/>
          <w:bCs/>
          <w:color w:val="FF0000"/>
          <w:sz w:val="32"/>
          <w:szCs w:val="32"/>
        </w:rPr>
        <w:t>ANLAMLARINA GÖRE CÜMLELER</w:t>
      </w:r>
      <w:r>
        <w:rPr>
          <w:rFonts w:ascii="Comic Sans MS" w:hAnsi="Comic Sans MS" w:cs="Comic Sans MS"/>
          <w:b/>
          <w:bCs/>
          <w:color w:val="FF0000"/>
          <w:sz w:val="32"/>
          <w:szCs w:val="32"/>
        </w:rPr>
        <w:t>)</w:t>
      </w:r>
    </w:p>
    <w:p w:rsidR="000561F0" w:rsidRPr="00374371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  <w:lang w:eastAsia="zh-TW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4" o:spid="_x0000_s1030" type="#_x0000_t62" style="position:absolute;margin-left:327.9pt;margin-top:1.6pt;width:128.25pt;height:111.75pt;z-index:251650560;visibility:visible" adj="25415,3889" strokecolor="red" strokeweight="2.25pt">
            <v:textbox>
              <w:txbxContent>
                <w:p w:rsidR="000561F0" w:rsidRPr="001B4747" w:rsidRDefault="000561F0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1B4747">
                    <w:rPr>
                      <w:rFonts w:ascii="Comic Sans MS" w:hAnsi="Comic Sans MS" w:cs="Comic Sans MS"/>
                      <w:b/>
                      <w:bCs/>
                    </w:rPr>
                    <w:t>Olumlu cümlelerin başına “+”, olumsuz cümlelerin başına “-“ işareti koyalım.</w:t>
                  </w:r>
                </w:p>
              </w:txbxContent>
            </v:textbox>
          </v:shape>
        </w:pict>
      </w:r>
      <w:r w:rsidRPr="00374371">
        <w:rPr>
          <w:rFonts w:ascii="Comic Sans MS" w:hAnsi="Comic Sans MS" w:cs="Comic Sans MS"/>
          <w:b/>
          <w:bCs/>
          <w:sz w:val="26"/>
          <w:szCs w:val="26"/>
        </w:rPr>
        <w:t>(  ) Süleyman, çok güzel resim yaptı.</w:t>
      </w:r>
      <w:r w:rsidRPr="00844C13">
        <w:rPr>
          <w:noProof/>
          <w:lang w:eastAsia="tr-TR"/>
        </w:rPr>
        <w:t xml:space="preserve"> </w:t>
      </w:r>
    </w:p>
    <w:p w:rsidR="000561F0" w:rsidRPr="00374371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 w:rsidRPr="00374371">
        <w:rPr>
          <w:rFonts w:ascii="Comic Sans MS" w:hAnsi="Comic Sans MS" w:cs="Comic Sans MS"/>
          <w:b/>
          <w:bCs/>
          <w:sz w:val="26"/>
          <w:szCs w:val="26"/>
        </w:rPr>
        <w:t>(  )</w:t>
      </w:r>
      <w:r>
        <w:rPr>
          <w:rFonts w:ascii="Comic Sans MS" w:hAnsi="Comic Sans MS" w:cs="Comic Sans MS"/>
          <w:b/>
          <w:bCs/>
          <w:sz w:val="26"/>
          <w:szCs w:val="26"/>
        </w:rPr>
        <w:t xml:space="preserve"> Pazar günü yağmur yağmadı.</w:t>
      </w:r>
    </w:p>
    <w:p w:rsidR="000561F0" w:rsidRPr="00374371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 w:rsidRPr="00374371">
        <w:rPr>
          <w:rFonts w:ascii="Comic Sans MS" w:hAnsi="Comic Sans MS" w:cs="Comic Sans MS"/>
          <w:b/>
          <w:bCs/>
          <w:sz w:val="26"/>
          <w:szCs w:val="26"/>
        </w:rPr>
        <w:t>(  ) Öğleden sonra tiyatroya gideceğiz.</w:t>
      </w:r>
    </w:p>
    <w:p w:rsidR="000561F0" w:rsidRPr="00374371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 w:rsidRPr="00374371">
        <w:rPr>
          <w:rFonts w:ascii="Comic Sans MS" w:hAnsi="Comic Sans MS" w:cs="Comic Sans MS"/>
          <w:b/>
          <w:bCs/>
          <w:sz w:val="26"/>
          <w:szCs w:val="26"/>
        </w:rPr>
        <w:t>(  ) Hüseyin, bilgisayarda oyun oynamayı sevmez.</w:t>
      </w:r>
    </w:p>
    <w:p w:rsidR="000561F0" w:rsidRPr="00374371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 w:rsidRPr="00374371">
        <w:rPr>
          <w:rFonts w:ascii="Comic Sans MS" w:hAnsi="Comic Sans MS" w:cs="Comic Sans MS"/>
          <w:b/>
          <w:bCs/>
          <w:sz w:val="26"/>
          <w:szCs w:val="26"/>
        </w:rPr>
        <w:t>(  ) Annem bugün toplantıya gelmedi.</w:t>
      </w:r>
    </w:p>
    <w:p w:rsidR="000561F0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 w:rsidRPr="00374371">
        <w:rPr>
          <w:rFonts w:ascii="Comic Sans MS" w:hAnsi="Comic Sans MS" w:cs="Comic Sans MS"/>
          <w:b/>
          <w:bCs/>
          <w:sz w:val="26"/>
          <w:szCs w:val="26"/>
        </w:rPr>
        <w:t>(  ) Kardeşim dağıttığı oyuncaklarını toplamadı.</w:t>
      </w:r>
    </w:p>
    <w:p w:rsidR="000561F0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>(  ) Anıl ödevlerini yaptı.</w:t>
      </w:r>
    </w:p>
    <w:p w:rsidR="000561F0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  <w:lang w:eastAsia="zh-TW"/>
        </w:rPr>
        <w:pict>
          <v:shape id="Resim 6" o:spid="_x0000_s1031" type="#_x0000_t75" alt="cat_at_desk.hg_clr.gif" style="position:absolute;margin-left:.15pt;margin-top:19.65pt;width:68.25pt;height:81.8pt;z-index:251651584;visibility:visible">
            <v:imagedata r:id="rId8" o:title=""/>
          </v:shape>
        </w:pict>
      </w:r>
      <w:r>
        <w:rPr>
          <w:rFonts w:ascii="Comic Sans MS" w:hAnsi="Comic Sans MS" w:cs="Comic Sans MS"/>
          <w:b/>
          <w:bCs/>
          <w:sz w:val="26"/>
          <w:szCs w:val="26"/>
        </w:rPr>
        <w:t>(  ) Ablam sınavdan kötü not aldı.</w:t>
      </w:r>
    </w:p>
    <w:p w:rsidR="000561F0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</w:p>
    <w:p w:rsidR="000561F0" w:rsidRPr="00374371" w:rsidRDefault="000561F0" w:rsidP="0037437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  <w:lang w:eastAsia="zh-TW"/>
        </w:rPr>
        <w:pict>
          <v:shape id="Metin Kutusu 7" o:spid="_x0000_s1032" type="#_x0000_t62" style="position:absolute;margin-left:108pt;margin-top:.25pt;width:312.6pt;height:31.25pt;z-index:251652608;visibility:visible" adj="-3826,5000" fillcolor="window" strokecolor="red" strokeweight="2.25pt">
            <v:textbox>
              <w:txbxContent>
                <w:p w:rsidR="000561F0" w:rsidRPr="001B4747" w:rsidRDefault="000561F0" w:rsidP="00F20084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1B4747">
                    <w:rPr>
                      <w:rFonts w:ascii="Comic Sans MS" w:hAnsi="Comic Sans MS" w:cs="Comic Sans MS"/>
                      <w:b/>
                      <w:bCs/>
                    </w:rPr>
                    <w:t xml:space="preserve">Olumlu cümlelerin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altına olumsuzlarını yazalım.</w:t>
                  </w:r>
                </w:p>
              </w:txbxContent>
            </v:textbox>
          </v:shape>
        </w:pict>
      </w:r>
    </w:p>
    <w:p w:rsidR="000561F0" w:rsidRPr="0044754D" w:rsidRDefault="000561F0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                 </w:t>
      </w:r>
    </w:p>
    <w:p w:rsidR="000561F0" w:rsidRPr="00F20084" w:rsidRDefault="000561F0" w:rsidP="000625CB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 w:rsidRPr="00F20084">
        <w:rPr>
          <w:rFonts w:ascii="Comic Sans MS" w:hAnsi="Comic Sans MS" w:cs="Comic Sans MS"/>
          <w:b/>
          <w:bCs/>
          <w:sz w:val="26"/>
          <w:szCs w:val="26"/>
        </w:rPr>
        <w:t>Masanın üzerinde bulunan hediye paketini açtı.</w:t>
      </w:r>
    </w:p>
    <w:p w:rsidR="000561F0" w:rsidRDefault="000561F0" w:rsidP="000625CB">
      <w:p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 w:rsidRPr="00F20084">
        <w:rPr>
          <w:rFonts w:ascii="Comic Sans MS" w:hAnsi="Comic Sans MS" w:cs="Comic Sans MS"/>
          <w:b/>
          <w:bCs/>
          <w:sz w:val="26"/>
          <w:szCs w:val="26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6"/>
          <w:szCs w:val="26"/>
        </w:rPr>
        <w:t>…………………………..</w:t>
      </w:r>
    </w:p>
    <w:p w:rsidR="000561F0" w:rsidRDefault="000561F0" w:rsidP="000625CB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>Aykut, öğretmenin sorduğu problemlerin hepsini çözdü.</w:t>
      </w:r>
    </w:p>
    <w:p w:rsidR="000561F0" w:rsidRDefault="000561F0" w:rsidP="000625CB">
      <w:p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 w:rsidRPr="00F20084">
        <w:rPr>
          <w:rFonts w:ascii="Comic Sans MS" w:hAnsi="Comic Sans MS" w:cs="Comic Sans MS"/>
          <w:b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</w:t>
      </w:r>
    </w:p>
    <w:p w:rsidR="000561F0" w:rsidRDefault="000561F0" w:rsidP="000625CB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>Birkaç gün sonra İzmir’e gideceğini söyledi.</w:t>
      </w:r>
    </w:p>
    <w:p w:rsidR="000561F0" w:rsidRPr="00020826" w:rsidRDefault="000561F0" w:rsidP="000625CB">
      <w:pPr>
        <w:spacing w:after="0" w:line="240" w:lineRule="auto"/>
        <w:ind w:left="12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………………………………………………………………………………………………………………………………………………………..</w:t>
      </w:r>
    </w:p>
    <w:p w:rsidR="000561F0" w:rsidRPr="00AF1AB5" w:rsidRDefault="000561F0" w:rsidP="00F20084">
      <w:pPr>
        <w:pStyle w:val="ListParagraph"/>
        <w:ind w:left="1080"/>
        <w:rPr>
          <w:rFonts w:ascii="Arial Black" w:hAnsi="Arial Black" w:cs="Arial Black"/>
          <w:sz w:val="26"/>
          <w:szCs w:val="26"/>
          <w:u w:val="double"/>
        </w:rPr>
      </w:pPr>
      <w:r>
        <w:rPr>
          <w:noProof/>
          <w:lang w:eastAsia="zh-TW"/>
        </w:rPr>
        <w:pict>
          <v:shape id="Metin Kutusu 10" o:spid="_x0000_s1033" type="#_x0000_t62" style="position:absolute;left:0;text-align:left;margin-left:0;margin-top:18.25pt;width:148.65pt;height:31.5pt;z-index:251654656;visibility:visible" adj="5398,27235" fillcolor="window" strokecolor="red" strokeweight="2.25pt">
            <v:textbox>
              <w:txbxContent>
                <w:p w:rsidR="000561F0" w:rsidRPr="001B4747" w:rsidRDefault="000561F0" w:rsidP="00E33DD6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Çok yavaş yürüyorum.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Metin Kutusu 12" o:spid="_x0000_s1034" type="#_x0000_t62" style="position:absolute;left:0;text-align:left;margin-left:171pt;margin-top:18.25pt;width:189pt;height:30.75pt;z-index:251656704;visibility:visible" adj="7549,31575" fillcolor="window" strokecolor="red" strokeweight="2.25pt">
            <v:textbox>
              <w:txbxContent>
                <w:p w:rsidR="000561F0" w:rsidRPr="001B4747" w:rsidRDefault="000561F0" w:rsidP="00924946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Denizde hangi canlılar yaşar?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Metin Kutusu 14" o:spid="_x0000_s1035" type="#_x0000_t62" style="position:absolute;left:0;text-align:left;margin-left:378pt;margin-top:18.25pt;width:143.25pt;height:32.25pt;z-index:251657728;visibility:visible" adj="7776,26207" fillcolor="window" strokecolor="red" strokeweight="2.25pt">
            <v:textbox>
              <w:txbxContent>
                <w:p w:rsidR="000561F0" w:rsidRPr="001B4747" w:rsidRDefault="000561F0" w:rsidP="00844C13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Bugün okula gitmedik.</w:t>
                  </w:r>
                </w:p>
              </w:txbxContent>
            </v:textbox>
          </v:shape>
        </w:pict>
      </w:r>
      <w:r w:rsidRPr="00AF1AB5">
        <w:rPr>
          <w:rFonts w:ascii="Arial Black" w:hAnsi="Arial Black" w:cs="Arial Black"/>
          <w:sz w:val="26"/>
          <w:szCs w:val="26"/>
          <w:u w:val="double"/>
        </w:rPr>
        <w:t>Aşağıdaki cümlelerin anlamlarına göre çeşitlerini yazınız.</w:t>
      </w:r>
    </w:p>
    <w:p w:rsidR="000561F0" w:rsidRDefault="000561F0" w:rsidP="00F20084">
      <w:pPr>
        <w:pStyle w:val="ListParagraph"/>
        <w:ind w:left="108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 xml:space="preserve">             </w:t>
      </w:r>
    </w:p>
    <w:p w:rsidR="000561F0" w:rsidRDefault="000561F0" w:rsidP="00F20084">
      <w:pPr>
        <w:pStyle w:val="ListParagraph"/>
        <w:ind w:left="1080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  <w:lang w:eastAsia="zh-TW"/>
        </w:rPr>
        <w:pict>
          <v:shape id="Resim 9" o:spid="_x0000_s1036" type="#_x0000_t75" alt="http://www.masaldinle.com/images/turtle.gif" style="position:absolute;left:0;text-align:left;margin-left:27.9pt;margin-top:16.6pt;width:59.25pt;height:41.25pt;z-index:251653632;visibility:visible">
            <v:imagedata r:id="rId9" o:title=""/>
          </v:shape>
        </w:pict>
      </w:r>
      <w:r>
        <w:rPr>
          <w:noProof/>
          <w:lang w:eastAsia="zh-TW"/>
        </w:rPr>
        <w:pict>
          <v:shape id="Resim 11" o:spid="_x0000_s1037" type="#_x0000_t75" alt="http://www.resimlersokagi.com/data/media/231/cocuk3bu3.gif" style="position:absolute;left:0;text-align:left;margin-left:185.4pt;margin-top:16.6pt;width:92.25pt;height:56.8pt;z-index:251655680;visibility:visible">
            <v:imagedata r:id="rId10" o:title=""/>
          </v:shape>
        </w:pict>
      </w:r>
      <w:r>
        <w:rPr>
          <w:noProof/>
          <w:lang w:eastAsia="zh-TW"/>
        </w:rPr>
        <w:pict>
          <v:shape id="Resim 13" o:spid="_x0000_s1038" type="#_x0000_t75" alt="http://www.altonafamilyresourcecentre.com/_mgxroot/img_1199381957_14947_1201901550.gif" style="position:absolute;left:0;text-align:left;margin-left:347.4pt;margin-top:9.1pt;width:126.75pt;height:59.75pt;z-index:251658752;visibility:visible">
            <v:imagedata r:id="rId11" o:title=""/>
          </v:shape>
        </w:pict>
      </w:r>
      <w:r>
        <w:rPr>
          <w:rFonts w:ascii="Comic Sans MS" w:hAnsi="Comic Sans MS" w:cs="Comic Sans MS"/>
          <w:b/>
          <w:bCs/>
          <w:sz w:val="26"/>
          <w:szCs w:val="26"/>
        </w:rPr>
        <w:t xml:space="preserve">                         </w:t>
      </w:r>
    </w:p>
    <w:p w:rsidR="000561F0" w:rsidRPr="00F20084" w:rsidRDefault="000561F0" w:rsidP="00F20084">
      <w:pPr>
        <w:pStyle w:val="ListParagraph"/>
        <w:ind w:left="1080"/>
        <w:rPr>
          <w:rFonts w:ascii="Comic Sans MS" w:hAnsi="Comic Sans MS" w:cs="Comic Sans MS"/>
          <w:b/>
          <w:bCs/>
          <w:sz w:val="26"/>
          <w:szCs w:val="26"/>
        </w:rPr>
      </w:pPr>
    </w:p>
    <w:p w:rsidR="000561F0" w:rsidRDefault="000561F0">
      <w:pPr>
        <w:rPr>
          <w:rFonts w:ascii="MV Boli" w:hAnsi="MV Boli" w:cs="MV Boli"/>
          <w:b/>
          <w:bCs/>
          <w:sz w:val="40"/>
          <w:szCs w:val="40"/>
        </w:rPr>
      </w:pPr>
      <w:r>
        <w:rPr>
          <w:noProof/>
          <w:lang w:eastAsia="zh-TW"/>
        </w:rPr>
        <w:pict>
          <v:roundrect id="Metin Kutusu 17" o:spid="_x0000_s1039" style="position:absolute;margin-left:169.65pt;margin-top:21.9pt;width:166.5pt;height:30pt;z-index:251660800;visibility:visible" arcsize="10923f" fillcolor="window" strokecolor="#254061" strokeweight="2.25pt">
            <v:textbox>
              <w:txbxContent>
                <w:p w:rsidR="000561F0" w:rsidRDefault="000561F0" w:rsidP="000B139F">
                  <w:r>
                    <w:t>…….…………………………………………...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roundrect id="Metin Kutusu 16" o:spid="_x0000_s1040" style="position:absolute;margin-left:.15pt;margin-top:21.9pt;width:155.25pt;height:30pt;z-index:251659776;visibility:visible" arcsize="10923f" strokecolor="#243f60" strokeweight="2.25pt">
            <v:textbox>
              <w:txbxContent>
                <w:p w:rsidR="000561F0" w:rsidRDefault="000561F0">
                  <w:r>
                    <w:t>…….……………………………………….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roundrect id="Metin Kutusu 18" o:spid="_x0000_s1041" style="position:absolute;margin-left:348.15pt;margin-top:21.9pt;width:165.75pt;height:30pt;z-index:251661824;visibility:visible" arcsize="10923f" fillcolor="window" strokecolor="#254061" strokeweight="2.25pt">
            <v:textbox>
              <w:txbxContent>
                <w:p w:rsidR="000561F0" w:rsidRDefault="000561F0" w:rsidP="000B139F">
                  <w:r>
                    <w:t>…….…………………………………………</w:t>
                  </w:r>
                </w:p>
              </w:txbxContent>
            </v:textbox>
          </v:roundrect>
        </w:pict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  <w:r>
        <w:rPr>
          <w:rFonts w:ascii="MV Boli" w:hAnsi="MV Boli" w:cs="MV Boli"/>
          <w:b/>
          <w:bCs/>
          <w:sz w:val="40"/>
          <w:szCs w:val="40"/>
        </w:rPr>
        <w:tab/>
      </w:r>
    </w:p>
    <w:p w:rsidR="000561F0" w:rsidRDefault="000561F0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zh-TW"/>
        </w:rPr>
        <w:pict>
          <v:shape id="Metin Kutusu 21" o:spid="_x0000_s1042" type="#_x0000_t62" style="position:absolute;margin-left:105.15pt;margin-top:21.35pt;width:297pt;height:30.75pt;z-index:251663872;visibility:visible" adj="-2009,12069" fillcolor="window" strokecolor="red" strokeweight="2.25pt">
            <v:textbox>
              <w:txbxContent>
                <w:p w:rsidR="000561F0" w:rsidRPr="001B4747" w:rsidRDefault="000561F0" w:rsidP="002B5239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B5239">
                    <w:rPr>
                      <w:rFonts w:ascii="Comic Sans MS" w:hAnsi="Comic Sans MS" w:cs="Comic Sans MS"/>
                      <w:b/>
                      <w:bCs/>
                    </w:rPr>
                    <w:t>Soru cümlelerinin sonuna soru işareti koyunuz.</w:t>
                  </w:r>
                  <w:r w:rsidRPr="002B5239">
                    <w:rPr>
                      <w:rFonts w:ascii="Comic Sans MS" w:hAnsi="Comic Sans MS" w:cs="Comic Sans MS"/>
                      <w:b/>
                      <w:bCs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Resim 20" o:spid="_x0000_s1043" type="#_x0000_t75" alt="http://www.autismontario.com/client/aso/ao.nsf/(Images)/244BE859FDA0A7EF85257410000F5A95/$FILE/kids.gif" style="position:absolute;margin-left:9.9pt;margin-top:14.15pt;width:73.5pt;height:73.2pt;z-index:251662848;visibility:visible">
            <v:imagedata r:id="rId12" o:title=""/>
          </v:shape>
        </w:pict>
      </w:r>
    </w:p>
    <w:p w:rsidR="000561F0" w:rsidRDefault="000561F0" w:rsidP="00845CBB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0561F0" w:rsidRDefault="000561F0" w:rsidP="00845CBB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zh-TW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44" type="#_x0000_t96" style="position:absolute;margin-left:380.4pt;margin-top:9.15pt;width:48.75pt;height:42pt;z-index:251665920;visibility:visible;v-text-anchor:middle" strokecolor="#5a5a5a" strokeweight="2pt"/>
        </w:pict>
      </w:r>
    </w:p>
    <w:p w:rsidR="000561F0" w:rsidRDefault="000561F0" w:rsidP="00845CBB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bookmarkStart w:id="0" w:name="_GoBack"/>
      <w:bookmarkEnd w:id="0"/>
    </w:p>
    <w:p w:rsidR="000561F0" w:rsidRPr="00AF1AB5" w:rsidRDefault="000561F0" w:rsidP="00845CBB">
      <w:p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45" type="#_x0000_t202" style="position:absolute;margin-left:281.4pt;margin-top:12.1pt;width:248.25pt;height:91.5pt;z-index:251664896;visibility:visible" strokecolor="white" strokeweight=".5pt">
            <v:textbox>
              <w:txbxContent>
                <w:p w:rsidR="000561F0" w:rsidRDefault="000561F0" w:rsidP="00AF1AB5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Çalışmaların yüzümü güldürüyor…           </w:t>
                  </w:r>
                  <w:r w:rsidRPr="00AF1AB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0561F0" w:rsidRPr="00AF1AB5" w:rsidRDefault="000561F0" w:rsidP="00AF1AB5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</w:t>
                  </w:r>
                  <w:r w:rsidRPr="00AF1AB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Nevin YÜCEL</w:t>
                  </w:r>
                </w:p>
                <w:p w:rsidR="000561F0" w:rsidRPr="00AF1AB5" w:rsidRDefault="000561F0" w:rsidP="00AF1AB5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</w:t>
                  </w:r>
                  <w:r w:rsidRPr="00AF1AB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2-B Sınıf Öğretmeni</w:t>
                  </w:r>
                </w:p>
              </w:txbxContent>
            </v:textbox>
          </v:shape>
        </w:pict>
      </w:r>
      <w:r w:rsidRPr="00AF1AB5">
        <w:rPr>
          <w:rFonts w:ascii="Comic Sans MS" w:hAnsi="Comic Sans MS" w:cs="Comic Sans MS"/>
          <w:b/>
          <w:bCs/>
          <w:sz w:val="26"/>
          <w:szCs w:val="26"/>
        </w:rPr>
        <w:t>Kitap okuma yarışını Dilan mı kazandı (   )</w:t>
      </w:r>
    </w:p>
    <w:p w:rsidR="000561F0" w:rsidRPr="00AF1AB5" w:rsidRDefault="000561F0" w:rsidP="00845CBB">
      <w:pPr>
        <w:spacing w:after="0" w:line="240" w:lineRule="auto"/>
        <w:rPr>
          <w:rFonts w:ascii="Comic Sans MS" w:hAnsi="Comic Sans MS" w:cs="Comic Sans MS"/>
          <w:b/>
          <w:bCs/>
          <w:sz w:val="26"/>
          <w:szCs w:val="26"/>
        </w:rPr>
      </w:pPr>
      <w:r w:rsidRPr="00AF1AB5">
        <w:rPr>
          <w:rFonts w:ascii="Comic Sans MS" w:hAnsi="Comic Sans MS" w:cs="Comic Sans MS"/>
          <w:b/>
          <w:bCs/>
          <w:sz w:val="26"/>
          <w:szCs w:val="26"/>
        </w:rPr>
        <w:t>Üzgün mü üzgün bir şekilde eve geldi (   )</w:t>
      </w:r>
    </w:p>
    <w:p w:rsidR="000561F0" w:rsidRPr="00465F1A" w:rsidRDefault="000561F0" w:rsidP="00AF1AB5">
      <w:pPr>
        <w:spacing w:after="0" w:line="240" w:lineRule="auto"/>
        <w:rPr>
          <w:rFonts w:ascii="MV Boli" w:hAnsi="MV Boli" w:cs="MV Boli"/>
          <w:b/>
          <w:bCs/>
          <w:sz w:val="40"/>
          <w:szCs w:val="40"/>
        </w:rPr>
      </w:pPr>
      <w:r w:rsidRPr="00AF1AB5">
        <w:rPr>
          <w:rFonts w:ascii="Comic Sans MS" w:hAnsi="Comic Sans MS" w:cs="Comic Sans MS"/>
          <w:b/>
          <w:bCs/>
          <w:sz w:val="26"/>
          <w:szCs w:val="26"/>
        </w:rPr>
        <w:t>Seni bu kadar güldüren şey neydi (   )</w:t>
      </w:r>
      <w:r w:rsidRPr="00AF1AB5">
        <w:rPr>
          <w:rFonts w:ascii="Comic Sans MS" w:hAnsi="Comic Sans MS" w:cs="Comic Sans MS"/>
          <w:b/>
          <w:bCs/>
          <w:sz w:val="26"/>
          <w:szCs w:val="26"/>
        </w:rPr>
        <w:tab/>
      </w:r>
    </w:p>
    <w:sectPr w:rsidR="000561F0" w:rsidRPr="00465F1A" w:rsidSect="00AF1A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6" w:right="566" w:bottom="0" w:left="567" w:header="708" w:footer="708" w:gutter="0"/>
      <w:pgBorders w:offsetFrom="page">
        <w:top w:val="pushPinNote1" w:sz="26" w:space="24" w:color="auto"/>
        <w:left w:val="pushPinNote1" w:sz="26" w:space="24" w:color="auto"/>
        <w:bottom w:val="pushPinNote1" w:sz="26" w:space="24" w:color="auto"/>
        <w:right w:val="pushPinNote1" w:sz="2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1F0" w:rsidRDefault="000561F0" w:rsidP="00AF1AB5">
      <w:pPr>
        <w:spacing w:after="0" w:line="240" w:lineRule="auto"/>
      </w:pPr>
      <w:r>
        <w:separator/>
      </w:r>
    </w:p>
  </w:endnote>
  <w:endnote w:type="continuationSeparator" w:id="0">
    <w:p w:rsidR="000561F0" w:rsidRDefault="000561F0" w:rsidP="00AF1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0" w:rsidRDefault="000561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0" w:rsidRDefault="000561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0" w:rsidRDefault="000561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1F0" w:rsidRDefault="000561F0" w:rsidP="00AF1AB5">
      <w:pPr>
        <w:spacing w:after="0" w:line="240" w:lineRule="auto"/>
      </w:pPr>
      <w:r>
        <w:separator/>
      </w:r>
    </w:p>
  </w:footnote>
  <w:footnote w:type="continuationSeparator" w:id="0">
    <w:p w:rsidR="000561F0" w:rsidRDefault="000561F0" w:rsidP="00AF1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0" w:rsidRDefault="000561F0">
    <w:pPr>
      <w:pStyle w:val="Header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76417" o:spid="_x0000_s2049" type="#_x0000_t136" style="position:absolute;margin-left:0;margin-top:0;width:607.55pt;height:151.85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Comic Sans MS&quot;;font-size:1pt" string="Nevin YÜCE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0" w:rsidRDefault="000561F0">
    <w:pPr>
      <w:pStyle w:val="Header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76418" o:spid="_x0000_s2050" type="#_x0000_t136" style="position:absolute;margin-left:0;margin-top:0;width:607.55pt;height:151.85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Comic Sans MS&quot;;font-size:1pt" string="Nevin YÜCE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0" w:rsidRDefault="000561F0">
    <w:pPr>
      <w:pStyle w:val="Header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76416" o:spid="_x0000_s2051" type="#_x0000_t136" style="position:absolute;margin-left:0;margin-top:0;width:607.55pt;height:151.85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Comic Sans MS&quot;;font-size:1pt" string="Nevin YÜCE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227B1"/>
    <w:multiLevelType w:val="hybridMultilevel"/>
    <w:tmpl w:val="2906268A"/>
    <w:lvl w:ilvl="0" w:tplc="C436EAB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B8237B5"/>
    <w:multiLevelType w:val="hybridMultilevel"/>
    <w:tmpl w:val="D9483BBE"/>
    <w:lvl w:ilvl="0" w:tplc="577C993A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7FDB38D4"/>
    <w:multiLevelType w:val="hybridMultilevel"/>
    <w:tmpl w:val="8A3A34B8"/>
    <w:lvl w:ilvl="0" w:tplc="C940354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F1A"/>
    <w:rsid w:val="00020826"/>
    <w:rsid w:val="000561F0"/>
    <w:rsid w:val="000625CB"/>
    <w:rsid w:val="000B139F"/>
    <w:rsid w:val="00125088"/>
    <w:rsid w:val="001B4747"/>
    <w:rsid w:val="002748A1"/>
    <w:rsid w:val="002B5239"/>
    <w:rsid w:val="00326780"/>
    <w:rsid w:val="00367F7F"/>
    <w:rsid w:val="00374371"/>
    <w:rsid w:val="00392815"/>
    <w:rsid w:val="00412D3A"/>
    <w:rsid w:val="0044754D"/>
    <w:rsid w:val="00465F1A"/>
    <w:rsid w:val="00482168"/>
    <w:rsid w:val="004939DB"/>
    <w:rsid w:val="004E16AB"/>
    <w:rsid w:val="0056235C"/>
    <w:rsid w:val="006D5A60"/>
    <w:rsid w:val="00844C13"/>
    <w:rsid w:val="00845CBB"/>
    <w:rsid w:val="00924946"/>
    <w:rsid w:val="00AF1AB5"/>
    <w:rsid w:val="00C50B8F"/>
    <w:rsid w:val="00CB6028"/>
    <w:rsid w:val="00DB77A2"/>
    <w:rsid w:val="00E33DD6"/>
    <w:rsid w:val="00EC6D1E"/>
    <w:rsid w:val="00F20084"/>
    <w:rsid w:val="00F21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35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5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F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200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F1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AB5"/>
  </w:style>
  <w:style w:type="paragraph" w:styleId="Footer">
    <w:name w:val="footer"/>
    <w:basedOn w:val="Normal"/>
    <w:link w:val="FooterChar"/>
    <w:uiPriority w:val="99"/>
    <w:rsid w:val="00AF1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A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1</Pages>
  <Words>163</Words>
  <Characters>930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Yiğit</dc:creator>
  <cp:keywords/>
  <dc:description/>
  <cp:lastModifiedBy>GÜLCE</cp:lastModifiedBy>
  <cp:revision>32</cp:revision>
  <dcterms:created xsi:type="dcterms:W3CDTF">2012-11-25T17:49:00Z</dcterms:created>
  <dcterms:modified xsi:type="dcterms:W3CDTF">2012-11-25T20:36:00Z</dcterms:modified>
</cp:coreProperties>
</file>