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DE1" w:rsidRPr="00642054" w:rsidRDefault="009E0DE1" w:rsidP="00642054">
      <w:pPr>
        <w:pStyle w:val="NoSpacing"/>
        <w:rPr>
          <w:rFonts w:ascii="Comic Sans MS" w:hAnsi="Comic Sans MS"/>
          <w:b/>
          <w:sz w:val="24"/>
          <w:szCs w:val="24"/>
        </w:rPr>
      </w:pPr>
      <w:r w:rsidRPr="00642054">
        <w:rPr>
          <w:rFonts w:ascii="Comic Sans MS" w:hAnsi="Comic Sans MS"/>
          <w:b/>
          <w:sz w:val="24"/>
          <w:szCs w:val="24"/>
        </w:rPr>
        <w:t>Adı- Soyadı:</w:t>
      </w:r>
    </w:p>
    <w:p w:rsidR="009E0DE1" w:rsidRPr="00642054" w:rsidRDefault="009E0DE1" w:rsidP="00642054">
      <w:pPr>
        <w:pStyle w:val="NoSpacing"/>
        <w:rPr>
          <w:rFonts w:ascii="Comic Sans MS" w:hAnsi="Comic Sans MS"/>
          <w:b/>
          <w:sz w:val="24"/>
          <w:szCs w:val="24"/>
        </w:rPr>
      </w:pPr>
      <w:r w:rsidRPr="00642054">
        <w:rPr>
          <w:rFonts w:ascii="Comic Sans MS" w:hAnsi="Comic Sans MS"/>
          <w:b/>
          <w:sz w:val="24"/>
          <w:szCs w:val="24"/>
        </w:rPr>
        <w:t>No:</w:t>
      </w:r>
    </w:p>
    <w:p w:rsidR="009E0DE1" w:rsidRPr="00642054" w:rsidRDefault="009E0DE1" w:rsidP="00642054">
      <w:pPr>
        <w:pStyle w:val="NoSpacing"/>
        <w:jc w:val="center"/>
        <w:rPr>
          <w:rFonts w:ascii="Comic Sans MS" w:hAnsi="Comic Sans MS"/>
          <w:b/>
          <w:sz w:val="24"/>
          <w:szCs w:val="24"/>
        </w:rPr>
      </w:pPr>
      <w:r w:rsidRPr="00642054">
        <w:rPr>
          <w:rFonts w:ascii="Comic Sans MS" w:hAnsi="Comic Sans MS"/>
          <w:b/>
          <w:sz w:val="24"/>
          <w:szCs w:val="24"/>
        </w:rPr>
        <w:t>2011/2012  EĞİTİM - ÖĞRETİM  YILI  MİHRALİ BEY İLKÖĞRETİM OKULU</w:t>
      </w:r>
    </w:p>
    <w:p w:rsidR="009E0DE1" w:rsidRPr="00642054" w:rsidRDefault="009E0DE1" w:rsidP="00642054">
      <w:pPr>
        <w:pStyle w:val="NoSpacing"/>
        <w:jc w:val="center"/>
        <w:rPr>
          <w:rFonts w:ascii="Comic Sans MS" w:hAnsi="Comic Sans MS"/>
          <w:b/>
          <w:sz w:val="24"/>
          <w:szCs w:val="24"/>
        </w:rPr>
      </w:pPr>
      <w:r w:rsidRPr="00642054">
        <w:rPr>
          <w:rFonts w:ascii="Comic Sans MS" w:hAnsi="Comic Sans MS"/>
          <w:b/>
          <w:sz w:val="24"/>
          <w:szCs w:val="24"/>
        </w:rPr>
        <w:t>SOSYAL BİLGİLER DERSİ 4. SINIFLAR 2. DÖNEM 3. YAZILI SINAVI</w:t>
      </w:r>
    </w:p>
    <w:p w:rsidR="009E0DE1" w:rsidRDefault="009E0DE1" w:rsidP="00642054">
      <w:pPr>
        <w:pStyle w:val="NoSpacing"/>
        <w:jc w:val="center"/>
        <w:rPr>
          <w:rFonts w:ascii="Comic Sans MS" w:hAnsi="Comic Sans MS"/>
          <w:b/>
          <w:sz w:val="24"/>
          <w:szCs w:val="24"/>
        </w:rPr>
      </w:pPr>
    </w:p>
    <w:p w:rsidR="009E0DE1" w:rsidRPr="00642054" w:rsidRDefault="009E0DE1" w:rsidP="00642054">
      <w:pPr>
        <w:pStyle w:val="NoSpacing"/>
        <w:jc w:val="center"/>
        <w:rPr>
          <w:rFonts w:ascii="Comic Sans MS" w:hAnsi="Comic Sans MS"/>
          <w:b/>
          <w:sz w:val="24"/>
          <w:szCs w:val="24"/>
        </w:rPr>
      </w:pPr>
      <w:r w:rsidRPr="00642054">
        <w:rPr>
          <w:rFonts w:ascii="Comic Sans MS" w:hAnsi="Comic Sans MS"/>
          <w:b/>
          <w:sz w:val="24"/>
          <w:szCs w:val="24"/>
        </w:rPr>
        <w:t>SORULAR</w:t>
      </w:r>
    </w:p>
    <w:p w:rsidR="009E0DE1" w:rsidRPr="001545C5" w:rsidRDefault="009E0DE1" w:rsidP="00FC60CE">
      <w:pPr>
        <w:rPr>
          <w:rFonts w:ascii="Comic Sans MS" w:hAnsi="Comic Sans MS"/>
          <w:b/>
          <w:bCs/>
        </w:rPr>
      </w:pPr>
      <w:r w:rsidRPr="001545C5">
        <w:rPr>
          <w:b/>
          <w:bCs/>
        </w:rPr>
        <w:t xml:space="preserve">1) </w:t>
      </w:r>
      <w:r>
        <w:rPr>
          <w:rFonts w:ascii="Comic Sans MS" w:hAnsi="Comic Sans MS"/>
          <w:b/>
          <w:bCs/>
        </w:rPr>
        <w:t>Aşağıdaki</w:t>
      </w:r>
      <w:r w:rsidRPr="001545C5">
        <w:rPr>
          <w:rFonts w:ascii="Comic Sans MS" w:hAnsi="Comic Sans MS"/>
          <w:b/>
          <w:bCs/>
        </w:rPr>
        <w:t>lerin doğru olanların başına “D”, yanlış olanların başına “Y” yazınız. (20 PUAN)</w:t>
      </w:r>
    </w:p>
    <w:p w:rsidR="009E0DE1" w:rsidRPr="00FC60CE" w:rsidRDefault="009E0DE1" w:rsidP="00FC60CE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FC60CE">
        <w:rPr>
          <w:rFonts w:ascii="Comic Sans MS" w:hAnsi="Comic Sans MS"/>
        </w:rPr>
        <w:t>(     )  Demokrasi ile yönetilen ülkelerde insanlar kendi yöneticilerini kendileri seçer.</w:t>
      </w:r>
    </w:p>
    <w:p w:rsidR="009E0DE1" w:rsidRPr="00FC60CE" w:rsidRDefault="009E0DE1" w:rsidP="00FC60CE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FC60CE">
        <w:rPr>
          <w:rFonts w:ascii="Comic Sans MS" w:hAnsi="Comic Sans MS"/>
        </w:rPr>
        <w:t xml:space="preserve">(     )  Sivil toplum örgütlerinin </w:t>
      </w:r>
      <w:r w:rsidRPr="006B609F">
        <w:rPr>
          <w:rFonts w:ascii="Comic Sans MS" w:hAnsi="Comic Sans MS"/>
          <w:u w:val="single"/>
        </w:rPr>
        <w:t>temel amacı</w:t>
      </w:r>
      <w:r w:rsidRPr="00FC60CE">
        <w:rPr>
          <w:rFonts w:ascii="Comic Sans MS" w:hAnsi="Comic Sans MS"/>
        </w:rPr>
        <w:t xml:space="preserve"> insanlara yardım etmektir.</w:t>
      </w:r>
    </w:p>
    <w:p w:rsidR="009E0DE1" w:rsidRPr="00FC60CE" w:rsidRDefault="009E0DE1" w:rsidP="00FC60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34" w:line="317" w:lineRule="exact"/>
        <w:rPr>
          <w:rFonts w:ascii="Comic Sans MS" w:hAnsi="Comic Sans MS" w:cs="Arial Unicode MS"/>
          <w:bCs/>
        </w:rPr>
      </w:pPr>
      <w:r w:rsidRPr="00FC60CE">
        <w:rPr>
          <w:rFonts w:ascii="Comic Sans MS" w:hAnsi="Comic Sans MS" w:cs="Arial Unicode MS"/>
          <w:bCs/>
        </w:rPr>
        <w:t xml:space="preserve">(   </w:t>
      </w:r>
      <w:r>
        <w:rPr>
          <w:rFonts w:ascii="Comic Sans MS" w:hAnsi="Comic Sans MS" w:cs="Arial Unicode MS"/>
          <w:bCs/>
        </w:rPr>
        <w:t xml:space="preserve"> </w:t>
      </w:r>
      <w:r w:rsidRPr="00FC60CE">
        <w:rPr>
          <w:rFonts w:ascii="Comic Sans MS" w:hAnsi="Comic Sans MS" w:cs="Arial Unicode MS"/>
          <w:bCs/>
        </w:rPr>
        <w:t xml:space="preserve"> ) </w:t>
      </w:r>
      <w:r>
        <w:rPr>
          <w:rFonts w:ascii="Comic Sans MS" w:hAnsi="Comic Sans MS" w:cs="Arial Unicode MS"/>
          <w:bCs/>
        </w:rPr>
        <w:t xml:space="preserve"> </w:t>
      </w:r>
      <w:r w:rsidRPr="00FC60CE">
        <w:rPr>
          <w:rFonts w:ascii="Comic Sans MS" w:hAnsi="Comic Sans MS" w:cs="Arial Unicode MS"/>
          <w:bCs/>
        </w:rPr>
        <w:t>Ülkemizde, oy kullanmak için üniversite mezunu olmak gerekmektedir.</w:t>
      </w:r>
    </w:p>
    <w:p w:rsidR="009E0DE1" w:rsidRPr="00FC60CE" w:rsidRDefault="009E0DE1" w:rsidP="00FC60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34" w:line="317" w:lineRule="exact"/>
        <w:rPr>
          <w:rFonts w:ascii="Comic Sans MS" w:hAnsi="Comic Sans MS" w:cs="Arial Unicode MS"/>
          <w:bCs/>
        </w:rPr>
      </w:pPr>
      <w:r w:rsidRPr="00FC60CE">
        <w:rPr>
          <w:rFonts w:ascii="Comic Sans MS" w:hAnsi="Comic Sans MS" w:cs="Arial Unicode MS"/>
          <w:bCs/>
        </w:rPr>
        <w:t xml:space="preserve">(     ) </w:t>
      </w:r>
      <w:r>
        <w:rPr>
          <w:rFonts w:ascii="Comic Sans MS" w:hAnsi="Comic Sans MS" w:cs="Arial Unicode MS"/>
          <w:bCs/>
        </w:rPr>
        <w:t xml:space="preserve"> </w:t>
      </w:r>
      <w:r w:rsidRPr="00FC60CE">
        <w:rPr>
          <w:rFonts w:ascii="Comic Sans MS" w:hAnsi="Comic Sans MS" w:cs="Arial Unicode MS"/>
          <w:bCs/>
        </w:rPr>
        <w:t xml:space="preserve">Köy ya da mahallenin kanunla belirlenen idari işlerini yürütmekle görevli olan, seçimle iş başına gelen kişiye </w:t>
      </w:r>
      <w:r w:rsidRPr="006B609F">
        <w:rPr>
          <w:rFonts w:ascii="Comic Sans MS" w:hAnsi="Comic Sans MS" w:cs="Arial Unicode MS"/>
          <w:bCs/>
          <w:u w:val="single"/>
        </w:rPr>
        <w:t>vali</w:t>
      </w:r>
      <w:r w:rsidRPr="00FC60CE">
        <w:rPr>
          <w:rFonts w:ascii="Comic Sans MS" w:hAnsi="Comic Sans MS" w:cs="Arial Unicode MS"/>
          <w:bCs/>
        </w:rPr>
        <w:t xml:space="preserve"> adı verilir.</w:t>
      </w:r>
    </w:p>
    <w:p w:rsidR="009E0DE1" w:rsidRPr="00E077CE" w:rsidRDefault="009E0DE1" w:rsidP="00E077CE">
      <w:pPr>
        <w:pStyle w:val="ListParagraph"/>
        <w:numPr>
          <w:ilvl w:val="0"/>
          <w:numId w:val="1"/>
        </w:numPr>
        <w:rPr>
          <w:rFonts w:ascii="Comic Sans MS" w:hAnsi="Comic Sans MS" w:cs="Arial"/>
        </w:rPr>
      </w:pPr>
      <w:r w:rsidRPr="00E077CE">
        <w:rPr>
          <w:rFonts w:ascii="Comic Sans MS" w:hAnsi="Comic Sans MS" w:cs="Arial"/>
        </w:rPr>
        <w:t xml:space="preserve">( </w:t>
      </w:r>
      <w:r>
        <w:rPr>
          <w:rFonts w:ascii="Comic Sans MS" w:hAnsi="Comic Sans MS" w:cs="Arial"/>
        </w:rPr>
        <w:t xml:space="preserve">  </w:t>
      </w:r>
      <w:r w:rsidRPr="00E077CE">
        <w:rPr>
          <w:rFonts w:ascii="Comic Sans MS" w:hAnsi="Comic Sans MS" w:cs="Arial"/>
        </w:rPr>
        <w:t xml:space="preserve">  ) </w:t>
      </w:r>
      <w:r>
        <w:rPr>
          <w:rFonts w:ascii="Comic Sans MS" w:hAnsi="Comic Sans MS" w:cs="Arial"/>
        </w:rPr>
        <w:t xml:space="preserve"> Belediye başkanı</w:t>
      </w:r>
      <w:r w:rsidRPr="006B609F">
        <w:rPr>
          <w:rFonts w:ascii="Comic Sans MS" w:hAnsi="Comic Sans MS" w:cs="Arial"/>
          <w:u w:val="single"/>
        </w:rPr>
        <w:t xml:space="preserve"> atama</w:t>
      </w:r>
      <w:r w:rsidRPr="006B609F">
        <w:rPr>
          <w:rFonts w:ascii="Comic Sans MS" w:hAnsi="Comic Sans MS" w:cs="Arial"/>
          <w:b/>
        </w:rPr>
        <w:t xml:space="preserve"> </w:t>
      </w:r>
      <w:r w:rsidRPr="00E077CE">
        <w:rPr>
          <w:rFonts w:ascii="Comic Sans MS" w:hAnsi="Comic Sans MS" w:cs="Arial"/>
        </w:rPr>
        <w:t>yoluyla başa gelir.</w:t>
      </w:r>
    </w:p>
    <w:p w:rsidR="009E0DE1" w:rsidRPr="00E077CE" w:rsidRDefault="009E0DE1" w:rsidP="00E077C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 w:rsidRPr="00E077CE">
        <w:rPr>
          <w:rFonts w:ascii="Comic Sans MS" w:hAnsi="Comic Sans MS"/>
        </w:rPr>
        <w:t xml:space="preserve">(  </w:t>
      </w:r>
      <w:r>
        <w:rPr>
          <w:rFonts w:ascii="Comic Sans MS" w:hAnsi="Comic Sans MS"/>
        </w:rPr>
        <w:t xml:space="preserve">  </w:t>
      </w:r>
      <w:r w:rsidRPr="00E077CE">
        <w:rPr>
          <w:rFonts w:ascii="Comic Sans MS" w:hAnsi="Comic Sans MS"/>
        </w:rPr>
        <w:t xml:space="preserve"> ) </w:t>
      </w:r>
      <w:r>
        <w:rPr>
          <w:rFonts w:ascii="Comic Sans MS" w:hAnsi="Comic Sans MS"/>
        </w:rPr>
        <w:t xml:space="preserve"> </w:t>
      </w:r>
      <w:r w:rsidRPr="00E077CE">
        <w:rPr>
          <w:rFonts w:ascii="Comic Sans MS" w:hAnsi="Comic Sans MS"/>
        </w:rPr>
        <w:t xml:space="preserve">Ağaçlandırma faaliyetlerinden </w:t>
      </w:r>
      <w:r w:rsidRPr="006B609F">
        <w:rPr>
          <w:rFonts w:ascii="Comic Sans MS" w:hAnsi="Comic Sans MS"/>
          <w:u w:val="single"/>
        </w:rPr>
        <w:t>Yeşilay</w:t>
      </w:r>
      <w:r w:rsidRPr="00E077CE">
        <w:rPr>
          <w:rFonts w:ascii="Comic Sans MS" w:hAnsi="Comic Sans MS"/>
        </w:rPr>
        <w:t xml:space="preserve"> sorumludur.</w:t>
      </w:r>
    </w:p>
    <w:p w:rsidR="009E0DE1" w:rsidRPr="00D47028" w:rsidRDefault="009E0DE1" w:rsidP="00E077C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(     </w:t>
      </w:r>
      <w:r w:rsidRPr="00D47028">
        <w:rPr>
          <w:rFonts w:ascii="Comic Sans MS" w:hAnsi="Comic Sans MS"/>
        </w:rPr>
        <w:t xml:space="preserve">)  </w:t>
      </w:r>
      <w:r w:rsidRPr="006B609F">
        <w:rPr>
          <w:rFonts w:ascii="Comic Sans MS" w:hAnsi="Comic Sans MS"/>
          <w:u w:val="single"/>
        </w:rPr>
        <w:t>On altı</w:t>
      </w:r>
      <w:r w:rsidRPr="00D47028">
        <w:rPr>
          <w:rFonts w:ascii="Comic Sans MS" w:hAnsi="Comic Sans MS"/>
        </w:rPr>
        <w:t xml:space="preserve"> yaşına gelen Cenk seçimlere katılabilir.</w:t>
      </w:r>
    </w:p>
    <w:p w:rsidR="009E0DE1" w:rsidRDefault="009E0DE1" w:rsidP="00E077C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 w:rsidRPr="00FC60CE">
        <w:rPr>
          <w:rFonts w:ascii="Comic Sans MS" w:hAnsi="Comic Sans MS"/>
        </w:rPr>
        <w:t xml:space="preserve">(  </w:t>
      </w:r>
      <w:r>
        <w:rPr>
          <w:rFonts w:ascii="Comic Sans MS" w:hAnsi="Comic Sans MS"/>
        </w:rPr>
        <w:t xml:space="preserve">   )  </w:t>
      </w:r>
      <w:r w:rsidRPr="00FC60CE">
        <w:rPr>
          <w:rFonts w:ascii="Comic Sans MS" w:hAnsi="Comic Sans MS"/>
        </w:rPr>
        <w:t xml:space="preserve">Pusula ibresinin koyu renkli ucu her zaman </w:t>
      </w:r>
      <w:r w:rsidRPr="006B609F">
        <w:rPr>
          <w:rFonts w:ascii="Comic Sans MS" w:hAnsi="Comic Sans MS"/>
          <w:u w:val="single"/>
        </w:rPr>
        <w:t>güneyi</w:t>
      </w:r>
      <w:r w:rsidRPr="00FC60CE">
        <w:rPr>
          <w:rFonts w:ascii="Comic Sans MS" w:hAnsi="Comic Sans MS"/>
        </w:rPr>
        <w:t xml:space="preserve"> gösterir.</w:t>
      </w:r>
    </w:p>
    <w:p w:rsidR="009E0DE1" w:rsidRPr="00E077CE" w:rsidRDefault="009E0DE1" w:rsidP="00E077C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(     )  </w:t>
      </w:r>
      <w:r w:rsidRPr="00E077CE">
        <w:rPr>
          <w:rFonts w:ascii="Comic Sans MS" w:hAnsi="Comic Sans MS"/>
        </w:rPr>
        <w:t>TBMM</w:t>
      </w:r>
      <w:r>
        <w:rPr>
          <w:rFonts w:ascii="Comic Sans MS" w:hAnsi="Comic Sans MS"/>
        </w:rPr>
        <w:t xml:space="preserve">, </w:t>
      </w:r>
      <w:r w:rsidRPr="00E077CE">
        <w:rPr>
          <w:rFonts w:ascii="Comic Sans MS" w:hAnsi="Comic Sans MS"/>
        </w:rPr>
        <w:t>23 Nisan 1920’de Ankara’da açılmıştır.</w:t>
      </w:r>
    </w:p>
    <w:p w:rsidR="009E0DE1" w:rsidRPr="00E077CE" w:rsidRDefault="009E0DE1" w:rsidP="00E077CE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(     </w:t>
      </w:r>
      <w:r w:rsidRPr="00E077CE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E077CE">
        <w:rPr>
          <w:rFonts w:ascii="Comic Sans MS" w:hAnsi="Comic Sans MS"/>
        </w:rPr>
        <w:t> Farklı duygu ve düşüncelere karşı hoşgörülü olmalıyız.</w:t>
      </w:r>
    </w:p>
    <w:p w:rsidR="009E0DE1" w:rsidRDefault="009E0DE1" w:rsidP="00481A40">
      <w:pPr>
        <w:rPr>
          <w:rFonts w:ascii="Comic Sans MS" w:hAnsi="Comic Sans MS"/>
        </w:rPr>
      </w:pPr>
    </w:p>
    <w:p w:rsidR="009E0DE1" w:rsidRDefault="009E0DE1" w:rsidP="00481A40">
      <w:pPr>
        <w:rPr>
          <w:rFonts w:ascii="Comic Sans MS" w:hAnsi="Comic Sans MS"/>
          <w:b/>
          <w:bCs/>
        </w:rPr>
      </w:pPr>
      <w:r w:rsidRPr="00125459">
        <w:rPr>
          <w:rFonts w:ascii="Comic Sans MS" w:hAnsi="Comic Sans MS"/>
          <w:b/>
        </w:rPr>
        <w:t>2)</w:t>
      </w:r>
      <w:r w:rsidRPr="001545C5">
        <w:rPr>
          <w:rFonts w:ascii="Comic Sans MS" w:hAnsi="Comic Sans MS"/>
          <w:b/>
          <w:color w:val="000000"/>
        </w:rPr>
        <w:t xml:space="preserve"> Aşağıdaki tümcelerde boş bırakılan yerlere sözcüklerden uygun olanını yazınız</w:t>
      </w:r>
      <w:r w:rsidRPr="001545C5">
        <w:rPr>
          <w:rFonts w:ascii="Comic Sans MS" w:hAnsi="Comic Sans MS"/>
          <w:b/>
          <w:bCs/>
        </w:rPr>
        <w:t>.(</w:t>
      </w:r>
      <w:r>
        <w:rPr>
          <w:rFonts w:ascii="Comic Sans MS" w:hAnsi="Comic Sans MS"/>
          <w:b/>
          <w:bCs/>
        </w:rPr>
        <w:t>20 PUAN</w:t>
      </w:r>
      <w:r w:rsidRPr="001545C5">
        <w:rPr>
          <w:rFonts w:ascii="Comic Sans MS" w:hAnsi="Comic Sans MS"/>
          <w:b/>
          <w:bCs/>
        </w:rPr>
        <w:t>)</w:t>
      </w:r>
    </w:p>
    <w:p w:rsidR="009E0DE1" w:rsidRPr="001545C5" w:rsidRDefault="009E0DE1" w:rsidP="00481A40">
      <w:pPr>
        <w:rPr>
          <w:rFonts w:ascii="Comic Sans MS" w:hAnsi="Comic Sans MS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12"/>
      </w:tblGrid>
      <w:tr w:rsidR="009E0DE1" w:rsidTr="00A82C77">
        <w:trPr>
          <w:trHeight w:val="929"/>
        </w:trPr>
        <w:tc>
          <w:tcPr>
            <w:tcW w:w="10912" w:type="dxa"/>
          </w:tcPr>
          <w:p w:rsidR="009E0DE1" w:rsidRPr="005A6380" w:rsidRDefault="009E0DE1" w:rsidP="005A6380">
            <w:pPr>
              <w:spacing w:line="360" w:lineRule="auto"/>
              <w:rPr>
                <w:rFonts w:ascii="Comic Sans MS" w:hAnsi="Comic Sans MS"/>
                <w:b/>
                <w:color w:val="000000"/>
              </w:rPr>
            </w:pPr>
            <w:r w:rsidRPr="005A6380">
              <w:rPr>
                <w:rFonts w:ascii="Comic Sans MS" w:hAnsi="Comic Sans MS"/>
                <w:b/>
                <w:color w:val="000000"/>
              </w:rPr>
              <w:t xml:space="preserve">Kroki   -   kamuoyu   -   belediye   -   vali   -   kaymakam   -   muhtar   -   seçimle           TEMA  -   kronoloji   -   pusula   -   AKUT   -   eğitim   -   sağlık   -   belediye      </w:t>
            </w:r>
          </w:p>
          <w:p w:rsidR="009E0DE1" w:rsidRPr="005A6380" w:rsidRDefault="009E0DE1" w:rsidP="005A6380">
            <w:pPr>
              <w:spacing w:line="360" w:lineRule="auto"/>
              <w:rPr>
                <w:rFonts w:ascii="Comic Sans MS" w:hAnsi="Comic Sans MS"/>
                <w:b/>
                <w:color w:val="000000"/>
              </w:rPr>
            </w:pPr>
          </w:p>
        </w:tc>
      </w:tr>
    </w:tbl>
    <w:p w:rsidR="009E0DE1" w:rsidRPr="00C81E60" w:rsidRDefault="009E0DE1" w:rsidP="00C81E60">
      <w:pPr>
        <w:pStyle w:val="NoSpacing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sz w:val="24"/>
          <w:szCs w:val="24"/>
        </w:rPr>
        <w:t>İlde en yetkili idareci .............................dir.</w:t>
      </w:r>
    </w:p>
    <w:p w:rsidR="009E0DE1" w:rsidRPr="00C81E60" w:rsidRDefault="009E0DE1" w:rsidP="00C81E60">
      <w:pPr>
        <w:pStyle w:val="NoSpacing"/>
        <w:numPr>
          <w:ilvl w:val="0"/>
          <w:numId w:val="4"/>
        </w:numPr>
        <w:rPr>
          <w:rFonts w:ascii="Comic Sans MS" w:hAnsi="Comic Sans MS" w:cs="Arial"/>
          <w:sz w:val="24"/>
          <w:szCs w:val="24"/>
        </w:rPr>
      </w:pPr>
      <w:r w:rsidRPr="00C81E60">
        <w:rPr>
          <w:rFonts w:ascii="Comic Sans MS" w:hAnsi="Comic Sans MS" w:cs="Arial"/>
          <w:sz w:val="24"/>
          <w:szCs w:val="24"/>
        </w:rPr>
        <w:t>Temizlik, su , ulaşım vb. gibi kamu hizmetlerine bakan ve üyeleri halk tarafından seçilen yerel yönetime   ……………………</w:t>
      </w:r>
      <w:r>
        <w:rPr>
          <w:rFonts w:ascii="Comic Sans MS" w:hAnsi="Comic Sans MS" w:cs="Arial"/>
          <w:sz w:val="24"/>
          <w:szCs w:val="24"/>
        </w:rPr>
        <w:t>………….</w:t>
      </w:r>
      <w:r w:rsidRPr="00C81E60">
        <w:rPr>
          <w:rFonts w:ascii="Comic Sans MS" w:hAnsi="Comic Sans MS" w:cs="Arial"/>
          <w:sz w:val="24"/>
          <w:szCs w:val="24"/>
        </w:rPr>
        <w:t xml:space="preserve"> denir.</w:t>
      </w:r>
    </w:p>
    <w:p w:rsidR="009E0DE1" w:rsidRPr="00C81E60" w:rsidRDefault="009E0DE1" w:rsidP="00C81E60">
      <w:pPr>
        <w:pStyle w:val="NoSpacing"/>
        <w:numPr>
          <w:ilvl w:val="0"/>
          <w:numId w:val="4"/>
        </w:numPr>
        <w:rPr>
          <w:rFonts w:ascii="Comic Sans MS" w:hAnsi="Comic Sans MS" w:cs="Arial Unicode MS"/>
          <w:bCs/>
          <w:sz w:val="24"/>
          <w:szCs w:val="24"/>
        </w:rPr>
      </w:pPr>
      <w:r w:rsidRPr="00C81E60">
        <w:rPr>
          <w:rFonts w:ascii="Comic Sans MS" w:hAnsi="Comic Sans MS" w:cs="Arial Unicode MS"/>
          <w:bCs/>
          <w:sz w:val="24"/>
          <w:szCs w:val="24"/>
        </w:rPr>
        <w:t>Halkın kendini etkili bir şekilde duyuran düşüncesine………………………………denir.</w:t>
      </w:r>
    </w:p>
    <w:p w:rsidR="009E0DE1" w:rsidRPr="00C81E60" w:rsidRDefault="009E0DE1" w:rsidP="00C81E60">
      <w:pPr>
        <w:pStyle w:val="NoSpacing"/>
        <w:numPr>
          <w:ilvl w:val="0"/>
          <w:numId w:val="4"/>
        </w:numPr>
        <w:rPr>
          <w:rFonts w:ascii="Comic Sans MS" w:hAnsi="Comic Sans MS" w:cs="Tahoma"/>
          <w:sz w:val="24"/>
          <w:szCs w:val="24"/>
        </w:rPr>
      </w:pPr>
      <w:r w:rsidRPr="00C81E60">
        <w:rPr>
          <w:rFonts w:ascii="Comic Sans MS" w:hAnsi="Comic Sans MS" w:cs="Tahoma"/>
          <w:sz w:val="24"/>
          <w:szCs w:val="24"/>
        </w:rPr>
        <w:t xml:space="preserve">Belediye başkanları…………………………. işbaşına gelir. </w:t>
      </w:r>
    </w:p>
    <w:p w:rsidR="009E0DE1" w:rsidRPr="00C81E60" w:rsidRDefault="009E0DE1" w:rsidP="00C81E60">
      <w:pPr>
        <w:pStyle w:val="NoSpacing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sz w:val="24"/>
          <w:szCs w:val="24"/>
        </w:rPr>
        <w:t>Tepegöz ,bilgisayar ................................................... alanında kullanılan teknolojik ürünlerdir</w:t>
      </w:r>
      <w:r>
        <w:rPr>
          <w:rFonts w:ascii="Comic Sans MS" w:hAnsi="Comic Sans MS"/>
          <w:sz w:val="24"/>
          <w:szCs w:val="24"/>
        </w:rPr>
        <w:t>.</w:t>
      </w:r>
    </w:p>
    <w:p w:rsidR="009E0DE1" w:rsidRPr="00C81E60" w:rsidRDefault="009E0DE1" w:rsidP="00C81E60">
      <w:pPr>
        <w:pStyle w:val="NoSpacing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sz w:val="24"/>
          <w:szCs w:val="24"/>
        </w:rPr>
        <w:t>……………………… sivil to</w:t>
      </w:r>
      <w:r>
        <w:rPr>
          <w:rFonts w:ascii="Comic Sans MS" w:hAnsi="Comic Sans MS"/>
          <w:sz w:val="24"/>
          <w:szCs w:val="24"/>
        </w:rPr>
        <w:t>plum örgütüdür.</w:t>
      </w:r>
    </w:p>
    <w:p w:rsidR="009E0DE1" w:rsidRPr="00C81E60" w:rsidRDefault="009E0DE1" w:rsidP="00C81E60">
      <w:pPr>
        <w:pStyle w:val="NoSpacing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color w:val="000000"/>
          <w:sz w:val="24"/>
          <w:szCs w:val="24"/>
        </w:rPr>
        <w:t>Bir yerin kuş bakışı görünüşün çizilmesi</w:t>
      </w:r>
      <w:r>
        <w:rPr>
          <w:rFonts w:ascii="Comic Sans MS" w:hAnsi="Comic Sans MS"/>
          <w:color w:val="000000"/>
          <w:sz w:val="24"/>
          <w:szCs w:val="24"/>
        </w:rPr>
        <w:t>ne</w:t>
      </w:r>
      <w:r w:rsidRPr="00C81E60">
        <w:rPr>
          <w:rFonts w:ascii="Comic Sans MS" w:hAnsi="Comic Sans MS"/>
          <w:color w:val="000000"/>
          <w:sz w:val="24"/>
          <w:szCs w:val="24"/>
        </w:rPr>
        <w:t>.......................................... denir.</w:t>
      </w:r>
    </w:p>
    <w:p w:rsidR="009E0DE1" w:rsidRPr="00C81E60" w:rsidRDefault="009E0DE1" w:rsidP="00C81E60">
      <w:pPr>
        <w:pStyle w:val="NoSpacing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sz w:val="24"/>
          <w:szCs w:val="24"/>
        </w:rPr>
        <w:t>Ülkenin çöl olmasını engellemek için ................ Vakfı kurulmuştur.</w:t>
      </w:r>
    </w:p>
    <w:p w:rsidR="009E0DE1" w:rsidRPr="00C81E60" w:rsidRDefault="009E0DE1" w:rsidP="00C81E60">
      <w:pPr>
        <w:pStyle w:val="NoSpacing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sz w:val="24"/>
          <w:szCs w:val="24"/>
        </w:rPr>
        <w:t>Hayatımızdaki önemli olayların, tarih sırasına göre sıralanmasına ...................................... denir.</w:t>
      </w:r>
    </w:p>
    <w:p w:rsidR="009E0DE1" w:rsidRPr="00C81E60" w:rsidRDefault="009E0DE1" w:rsidP="00C81E60">
      <w:pPr>
        <w:pStyle w:val="NoSpacing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sz w:val="24"/>
          <w:szCs w:val="24"/>
        </w:rPr>
        <w:t>Yönümüzü bulmada ................................dan yararlanırız.</w:t>
      </w:r>
    </w:p>
    <w:p w:rsidR="009E0DE1" w:rsidRDefault="009E0DE1" w:rsidP="00D47028">
      <w:pPr>
        <w:rPr>
          <w:rFonts w:ascii="Comic Sans MS" w:hAnsi="Comic Sans MS" w:cs="Tahoma"/>
          <w:b/>
        </w:rPr>
      </w:pPr>
    </w:p>
    <w:p w:rsidR="009E0DE1" w:rsidRPr="006B609F" w:rsidRDefault="009E0DE1" w:rsidP="00D47028">
      <w:pPr>
        <w:rPr>
          <w:rFonts w:ascii="Comic Sans MS" w:hAnsi="Comic Sans MS" w:cs="Tahoma"/>
          <w:b/>
          <w:u w:val="single"/>
        </w:rPr>
      </w:pPr>
      <w:r w:rsidRPr="006B609F">
        <w:rPr>
          <w:rFonts w:ascii="Comic Sans MS" w:hAnsi="Comic Sans MS" w:cs="Tahoma"/>
          <w:b/>
          <w:u w:val="single"/>
        </w:rPr>
        <w:t>3) Aşağıdaki soruları tabloya göre doldurunuz.(10 PUAN)</w:t>
      </w:r>
    </w:p>
    <w:p w:rsidR="009E0DE1" w:rsidRDefault="009E0DE1" w:rsidP="00D47028">
      <w:pPr>
        <w:rPr>
          <w:rFonts w:ascii="Comic Sans MS" w:hAnsi="Comic Sans MS" w:cs="Tahoma"/>
          <w:b/>
          <w:sz w:val="22"/>
          <w:szCs w:val="22"/>
        </w:rPr>
      </w:pPr>
    </w:p>
    <w:tbl>
      <w:tblPr>
        <w:tblStyle w:val="TableGrid"/>
        <w:tblW w:w="0" w:type="auto"/>
        <w:tblLook w:val="01E0"/>
      </w:tblPr>
      <w:tblGrid>
        <w:gridCol w:w="2182"/>
        <w:gridCol w:w="1526"/>
        <w:gridCol w:w="2520"/>
        <w:gridCol w:w="2501"/>
        <w:gridCol w:w="2183"/>
      </w:tblGrid>
      <w:tr w:rsidR="009E0DE1" w:rsidRPr="00193184" w:rsidTr="00125459">
        <w:tc>
          <w:tcPr>
            <w:tcW w:w="2182" w:type="dxa"/>
          </w:tcPr>
          <w:p w:rsidR="009E0DE1" w:rsidRPr="00193184" w:rsidRDefault="009E0DE1" w:rsidP="00D47028">
            <w:pPr>
              <w:rPr>
                <w:rFonts w:ascii="Comic Sans MS" w:eastAsia="Calibri" w:hAnsi="Comic Sans MS" w:cs="Tahoma"/>
                <w:b/>
              </w:rPr>
            </w:pPr>
            <w:r w:rsidRPr="00193184">
              <w:rPr>
                <w:rFonts w:ascii="Comic Sans MS" w:eastAsia="Calibri" w:hAnsi="Comic Sans MS" w:cs="Tahoma"/>
                <w:b/>
              </w:rPr>
              <w:t>Milletvekili (1)</w:t>
            </w:r>
          </w:p>
        </w:tc>
        <w:tc>
          <w:tcPr>
            <w:tcW w:w="1526" w:type="dxa"/>
          </w:tcPr>
          <w:p w:rsidR="009E0DE1" w:rsidRPr="00193184" w:rsidRDefault="009E0DE1" w:rsidP="00D47028">
            <w:pPr>
              <w:rPr>
                <w:rFonts w:ascii="Comic Sans MS" w:eastAsia="Calibri" w:hAnsi="Comic Sans MS" w:cs="Tahoma"/>
                <w:b/>
              </w:rPr>
            </w:pPr>
            <w:r w:rsidRPr="00193184">
              <w:rPr>
                <w:rFonts w:ascii="Comic Sans MS" w:eastAsia="Calibri" w:hAnsi="Comic Sans MS" w:cs="Tahoma"/>
                <w:b/>
              </w:rPr>
              <w:t>Vali(2)</w:t>
            </w:r>
          </w:p>
        </w:tc>
        <w:tc>
          <w:tcPr>
            <w:tcW w:w="2520" w:type="dxa"/>
          </w:tcPr>
          <w:p w:rsidR="009E0DE1" w:rsidRPr="00193184" w:rsidRDefault="009E0DE1" w:rsidP="00D47028">
            <w:pPr>
              <w:rPr>
                <w:rFonts w:ascii="Comic Sans MS" w:eastAsia="Calibri" w:hAnsi="Comic Sans MS" w:cs="Tahoma"/>
                <w:b/>
              </w:rPr>
            </w:pPr>
            <w:r w:rsidRPr="00193184">
              <w:rPr>
                <w:rFonts w:ascii="Comic Sans MS" w:eastAsia="Calibri" w:hAnsi="Comic Sans MS" w:cs="Tahoma"/>
                <w:b/>
              </w:rPr>
              <w:t>Okul Müdürü(3)</w:t>
            </w:r>
          </w:p>
        </w:tc>
        <w:tc>
          <w:tcPr>
            <w:tcW w:w="2501" w:type="dxa"/>
          </w:tcPr>
          <w:p w:rsidR="009E0DE1" w:rsidRPr="00193184" w:rsidRDefault="009E0DE1" w:rsidP="00D47028">
            <w:pPr>
              <w:rPr>
                <w:rFonts w:ascii="Comic Sans MS" w:eastAsia="Calibri" w:hAnsi="Comic Sans MS" w:cs="Tahoma"/>
                <w:b/>
              </w:rPr>
            </w:pPr>
            <w:r w:rsidRPr="00193184">
              <w:rPr>
                <w:rFonts w:ascii="Comic Sans MS" w:eastAsia="Calibri" w:hAnsi="Comic Sans MS" w:cs="Tahoma"/>
                <w:b/>
              </w:rPr>
              <w:t>Mahalle Muhtarı(4)</w:t>
            </w:r>
          </w:p>
        </w:tc>
        <w:tc>
          <w:tcPr>
            <w:tcW w:w="2183" w:type="dxa"/>
          </w:tcPr>
          <w:p w:rsidR="009E0DE1" w:rsidRPr="00193184" w:rsidRDefault="009E0DE1" w:rsidP="00D47028">
            <w:pPr>
              <w:rPr>
                <w:rFonts w:ascii="Comic Sans MS" w:eastAsia="Calibri" w:hAnsi="Comic Sans MS" w:cs="Tahoma"/>
                <w:b/>
              </w:rPr>
            </w:pPr>
            <w:r w:rsidRPr="00193184">
              <w:rPr>
                <w:rFonts w:ascii="Comic Sans MS" w:eastAsia="Calibri" w:hAnsi="Comic Sans MS" w:cs="Tahoma"/>
                <w:b/>
              </w:rPr>
              <w:t>Avukat(5)</w:t>
            </w:r>
          </w:p>
        </w:tc>
      </w:tr>
      <w:tr w:rsidR="009E0DE1" w:rsidRPr="00193184" w:rsidTr="00125459">
        <w:tc>
          <w:tcPr>
            <w:tcW w:w="2182" w:type="dxa"/>
          </w:tcPr>
          <w:p w:rsidR="009E0DE1" w:rsidRPr="00193184" w:rsidRDefault="009E0DE1" w:rsidP="00D47028">
            <w:pPr>
              <w:rPr>
                <w:rFonts w:ascii="Comic Sans MS" w:eastAsia="Calibri" w:hAnsi="Comic Sans MS" w:cs="Tahoma"/>
                <w:b/>
              </w:rPr>
            </w:pPr>
            <w:r w:rsidRPr="00193184">
              <w:rPr>
                <w:rFonts w:ascii="Comic Sans MS" w:eastAsia="Calibri" w:hAnsi="Comic Sans MS" w:cs="Tahoma"/>
                <w:b/>
              </w:rPr>
              <w:t>Köy Muhtarı(6)</w:t>
            </w:r>
          </w:p>
        </w:tc>
        <w:tc>
          <w:tcPr>
            <w:tcW w:w="1526" w:type="dxa"/>
          </w:tcPr>
          <w:p w:rsidR="009E0DE1" w:rsidRPr="00193184" w:rsidRDefault="009E0DE1" w:rsidP="00D47028">
            <w:pPr>
              <w:rPr>
                <w:rFonts w:ascii="Comic Sans MS" w:eastAsia="Calibri" w:hAnsi="Comic Sans MS" w:cs="Tahoma"/>
                <w:b/>
              </w:rPr>
            </w:pPr>
            <w:r w:rsidRPr="00193184">
              <w:rPr>
                <w:rFonts w:ascii="Comic Sans MS" w:eastAsia="Calibri" w:hAnsi="Comic Sans MS" w:cs="Tahoma"/>
                <w:b/>
              </w:rPr>
              <w:t>Doktor(7)</w:t>
            </w:r>
          </w:p>
        </w:tc>
        <w:tc>
          <w:tcPr>
            <w:tcW w:w="2520" w:type="dxa"/>
          </w:tcPr>
          <w:p w:rsidR="009E0DE1" w:rsidRPr="00193184" w:rsidRDefault="009E0DE1" w:rsidP="00D47028">
            <w:pPr>
              <w:rPr>
                <w:rFonts w:ascii="Comic Sans MS" w:eastAsia="Calibri" w:hAnsi="Comic Sans MS" w:cs="Tahoma"/>
                <w:b/>
              </w:rPr>
            </w:pPr>
            <w:r w:rsidRPr="00193184">
              <w:rPr>
                <w:rFonts w:ascii="Comic Sans MS" w:eastAsia="Calibri" w:hAnsi="Comic Sans MS" w:cs="Tahoma"/>
                <w:b/>
              </w:rPr>
              <w:t>İl Özel İdaresi(8)</w:t>
            </w:r>
          </w:p>
        </w:tc>
        <w:tc>
          <w:tcPr>
            <w:tcW w:w="2501" w:type="dxa"/>
          </w:tcPr>
          <w:p w:rsidR="009E0DE1" w:rsidRPr="00193184" w:rsidRDefault="009E0DE1" w:rsidP="00D47028">
            <w:pPr>
              <w:rPr>
                <w:rFonts w:ascii="Comic Sans MS" w:eastAsia="Calibri" w:hAnsi="Comic Sans MS" w:cs="Tahoma"/>
                <w:b/>
              </w:rPr>
            </w:pPr>
            <w:r w:rsidRPr="00193184">
              <w:rPr>
                <w:rFonts w:ascii="Comic Sans MS" w:eastAsia="Calibri" w:hAnsi="Comic Sans MS" w:cs="Tahoma"/>
                <w:b/>
              </w:rPr>
              <w:t>Belediye Başkanı(9)</w:t>
            </w:r>
          </w:p>
        </w:tc>
        <w:tc>
          <w:tcPr>
            <w:tcW w:w="2183" w:type="dxa"/>
          </w:tcPr>
          <w:p w:rsidR="009E0DE1" w:rsidRPr="00193184" w:rsidRDefault="009E0DE1" w:rsidP="00D47028">
            <w:pPr>
              <w:rPr>
                <w:rFonts w:ascii="Comic Sans MS" w:eastAsia="Calibri" w:hAnsi="Comic Sans MS" w:cs="Tahoma"/>
                <w:b/>
              </w:rPr>
            </w:pPr>
            <w:r w:rsidRPr="00193184">
              <w:rPr>
                <w:rFonts w:ascii="Comic Sans MS" w:eastAsia="Calibri" w:hAnsi="Comic Sans MS" w:cs="Tahoma"/>
                <w:b/>
              </w:rPr>
              <w:t>Kaymakam(10)</w:t>
            </w:r>
          </w:p>
        </w:tc>
      </w:tr>
    </w:tbl>
    <w:p w:rsidR="009E0DE1" w:rsidRPr="00193184" w:rsidRDefault="009E0DE1" w:rsidP="00D47028">
      <w:pPr>
        <w:spacing w:line="360" w:lineRule="auto"/>
        <w:rPr>
          <w:rFonts w:ascii="Vivaldi" w:hAnsi="Vivaldi" w:cs="Tahoma"/>
        </w:rPr>
      </w:pPr>
    </w:p>
    <w:p w:rsidR="009E0DE1" w:rsidRPr="00193184" w:rsidRDefault="009E0DE1" w:rsidP="00D47028">
      <w:pPr>
        <w:spacing w:line="360" w:lineRule="auto"/>
        <w:rPr>
          <w:rFonts w:ascii="Comic Sans MS" w:hAnsi="Comic Sans MS" w:cs="Tahoma"/>
        </w:rPr>
      </w:pPr>
      <w:r w:rsidRPr="00193184">
        <w:rPr>
          <w:rFonts w:ascii="Comic Sans MS" w:hAnsi="Comic Sans MS" w:cs="Tahoma"/>
          <w:b/>
        </w:rPr>
        <w:t>Seçimle işbaşına getirilenlerin numaralarını yazınız :</w:t>
      </w:r>
      <w:r w:rsidRPr="00193184">
        <w:rPr>
          <w:rFonts w:ascii="Comic Sans MS" w:hAnsi="Comic Sans MS" w:cs="Tahoma"/>
        </w:rPr>
        <w:t>___________________________</w:t>
      </w:r>
    </w:p>
    <w:p w:rsidR="009E0DE1" w:rsidRPr="00193184" w:rsidRDefault="009E0DE1" w:rsidP="00D47028">
      <w:pPr>
        <w:spacing w:line="360" w:lineRule="auto"/>
        <w:rPr>
          <w:rFonts w:ascii="Comic Sans MS" w:hAnsi="Comic Sans MS" w:cs="Tahoma"/>
        </w:rPr>
      </w:pPr>
      <w:r w:rsidRPr="00193184">
        <w:rPr>
          <w:rFonts w:ascii="Comic Sans MS" w:hAnsi="Comic Sans MS" w:cs="Tahoma"/>
          <w:b/>
        </w:rPr>
        <w:t>Atama ile işbaşına getirilenlerin numaralarını yazınız:</w:t>
      </w:r>
      <w:r w:rsidRPr="00193184">
        <w:rPr>
          <w:rFonts w:ascii="Comic Sans MS" w:hAnsi="Comic Sans MS" w:cs="Tahoma"/>
        </w:rPr>
        <w:t xml:space="preserve">__________________________  </w:t>
      </w:r>
    </w:p>
    <w:p w:rsidR="009E0DE1" w:rsidRDefault="009E0DE1" w:rsidP="00D47028">
      <w:pPr>
        <w:rPr>
          <w:rFonts w:ascii="Comic Sans MS" w:hAnsi="Comic Sans MS" w:cs="Tahoma"/>
          <w:b/>
        </w:rPr>
      </w:pPr>
    </w:p>
    <w:p w:rsidR="009E0DE1" w:rsidRDefault="009E0DE1" w:rsidP="00D47028">
      <w:pPr>
        <w:rPr>
          <w:rFonts w:ascii="Comic Sans MS" w:hAnsi="Comic Sans MS" w:cs="Tahoma"/>
          <w:b/>
        </w:rPr>
      </w:pPr>
    </w:p>
    <w:p w:rsidR="009E0DE1" w:rsidRPr="006B609F" w:rsidRDefault="009E0DE1" w:rsidP="00D47028">
      <w:pPr>
        <w:rPr>
          <w:rFonts w:ascii="Comic Sans MS" w:eastAsia="Batang" w:hAnsi="Comic Sans MS" w:cs="Tahoma"/>
          <w:b/>
          <w:color w:val="000000"/>
          <w:u w:val="single"/>
        </w:rPr>
      </w:pPr>
      <w:r w:rsidRPr="006B609F">
        <w:rPr>
          <w:rFonts w:ascii="Comic Sans MS" w:hAnsi="Comic Sans MS" w:cs="Tahoma"/>
          <w:b/>
          <w:u w:val="single"/>
        </w:rPr>
        <w:t xml:space="preserve">4) </w:t>
      </w:r>
      <w:r w:rsidRPr="006B609F">
        <w:rPr>
          <w:rFonts w:ascii="Comic Sans MS" w:eastAsia="Batang" w:hAnsi="Comic Sans MS" w:cs="Tahoma"/>
          <w:b/>
          <w:color w:val="000000"/>
          <w:u w:val="single"/>
        </w:rPr>
        <w:t>Aşağıda verilen kurumları uygun yerlere yazınız.  ( 9 PUAN)</w:t>
      </w:r>
    </w:p>
    <w:p w:rsidR="009E0DE1" w:rsidRPr="006B609F" w:rsidRDefault="009E0DE1" w:rsidP="00D47028">
      <w:pPr>
        <w:rPr>
          <w:rFonts w:ascii="Comic Sans MS" w:eastAsia="Batang" w:hAnsi="Comic Sans MS" w:cs="Tahoma"/>
          <w:b/>
          <w:color w:val="000000"/>
          <w:u w:val="single"/>
        </w:rPr>
      </w:pPr>
      <w:r>
        <w:rPr>
          <w:noProof/>
        </w:rPr>
        <w:pict>
          <v:roundrect id="_x0000_s1026" style="position:absolute;margin-left:414pt;margin-top:5.7pt;width:59pt;height:27pt;z-index:251659776" arcsize="10923f" strokeweight="2.5pt">
            <v:fill rotate="t"/>
            <v:shadow color="#868686"/>
            <v:textbox style="mso-next-textbox:#_x0000_s1026">
              <w:txbxContent>
                <w:p w:rsidR="009E0DE1" w:rsidRDefault="009E0DE1" w:rsidP="00D47028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VALİLİ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351pt;margin-top:5.7pt;width:62.1pt;height:27pt;z-index:251658752" arcsize="10923f" strokeweight="2.5pt">
            <v:fill rotate="t"/>
            <v:shadow color="#868686"/>
            <v:textbox style="mso-next-textbox:#_x0000_s1027">
              <w:txbxContent>
                <w:p w:rsidR="009E0DE1" w:rsidRPr="001C0B2B" w:rsidRDefault="009E0DE1" w:rsidP="00D4702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YEŞİLAY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99pt;margin-top:5.7pt;width:63pt;height:27pt;z-index:251654656" arcsize="10923f" strokeweight="2.5pt">
            <v:fill rotate="t"/>
            <v:shadow color="#868686"/>
            <v:textbox style="mso-next-textbox:#_x0000_s1028">
              <w:txbxContent>
                <w:p w:rsidR="009E0DE1" w:rsidRDefault="009E0DE1" w:rsidP="00D47028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KIZILA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45pt;margin-top:5.7pt;width:54pt;height:27pt;z-index:251653632" arcsize="10923f" strokeweight="2.5pt">
            <v:fill rotate="t"/>
            <v:shadow color="#868686"/>
            <v:textbox style="mso-next-textbox:#_x0000_s1029">
              <w:txbxContent>
                <w:p w:rsidR="009E0DE1" w:rsidRDefault="009E0DE1" w:rsidP="00D47028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TEM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.4pt;margin-top:5.7pt;width:44.6pt;height:27pt;z-index:251652608" arcsize="10923f" strokeweight="2.5pt">
            <v:fill rotate="t"/>
            <v:shadow color="#868686"/>
            <v:textbox style="mso-next-textbox:#_x0000_s1030">
              <w:txbxContent>
                <w:p w:rsidR="009E0DE1" w:rsidRPr="001C0B2B" w:rsidRDefault="009E0DE1" w:rsidP="00D4702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OKUL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478.65pt;margin-top:4.55pt;width:65.75pt;height:27pt;z-index:251660800" arcsize="10923f" strokeweight="2.5pt">
            <v:fill rotate="t"/>
            <v:shadow color="#868686"/>
            <v:textbox style="mso-next-textbox:#_x0000_s1031">
              <w:txbxContent>
                <w:p w:rsidR="009E0DE1" w:rsidRPr="001C0B2B" w:rsidRDefault="009E0DE1" w:rsidP="00D4702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POSTANE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283.8pt;margin-top:5.7pt;width:66.85pt;height:27pt;z-index:251657728" arcsize="10923f" strokeweight="2.5pt">
            <v:fill rotate="t"/>
            <v:shadow color="#868686"/>
            <v:textbox style="mso-next-textbox:#_x0000_s1032">
              <w:txbxContent>
                <w:p w:rsidR="009E0DE1" w:rsidRPr="001C0B2B" w:rsidRDefault="009E0DE1" w:rsidP="00D4702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HASTANE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223.2pt;margin-top:5.7pt;width:54pt;height:27pt;z-index:251656704" arcsize="10923f" strokeweight="2.5pt">
            <v:fill rotate="t"/>
            <v:shadow color="#868686"/>
            <v:textbox style="mso-next-textbox:#_x0000_s1033">
              <w:txbxContent>
                <w:p w:rsidR="009E0DE1" w:rsidRPr="001C0B2B" w:rsidRDefault="009E0DE1" w:rsidP="00D4702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LÖSEV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163.4pt;margin-top:5.7pt;width:54pt;height:27pt;z-index:251655680" arcsize="10923f" strokeweight="2.5pt">
            <v:fill rotate="t"/>
            <v:shadow color="#868686"/>
            <v:textbox style="mso-next-textbox:#_x0000_s1034">
              <w:txbxContent>
                <w:p w:rsidR="009E0DE1" w:rsidRPr="001C0B2B" w:rsidRDefault="009E0DE1" w:rsidP="00D4702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ADLİYE</w:t>
                  </w:r>
                </w:p>
              </w:txbxContent>
            </v:textbox>
          </v:roundrect>
        </w:pict>
      </w:r>
      <w:r w:rsidRPr="006B609F">
        <w:rPr>
          <w:rFonts w:ascii="Comic Sans MS" w:eastAsia="Batang" w:hAnsi="Comic Sans MS" w:cs="Tahoma"/>
          <w:b/>
          <w:color w:val="000000"/>
          <w:u w:val="single"/>
        </w:rPr>
        <w:t xml:space="preserve"> </w:t>
      </w:r>
    </w:p>
    <w:p w:rsidR="009E0DE1" w:rsidRPr="00193184" w:rsidRDefault="009E0DE1" w:rsidP="00D47028">
      <w:pPr>
        <w:rPr>
          <w:rFonts w:ascii="Comic Sans MS" w:eastAsia="Batang" w:hAnsi="Comic Sans MS" w:cs="Tahoma"/>
          <w:b/>
          <w:color w:val="000000"/>
        </w:rPr>
      </w:pPr>
    </w:p>
    <w:p w:rsidR="009E0DE1" w:rsidRDefault="009E0DE1" w:rsidP="00125459">
      <w:pPr>
        <w:pStyle w:val="NoSpacing"/>
        <w:rPr>
          <w:rFonts w:ascii="Comic Sans MS" w:eastAsia="Batang" w:hAnsi="Comic Sans MS"/>
          <w:b/>
          <w:sz w:val="24"/>
          <w:szCs w:val="24"/>
        </w:rPr>
      </w:pPr>
      <w:r w:rsidRPr="00193184">
        <w:rPr>
          <w:rFonts w:ascii="Comic Sans MS" w:eastAsia="Batang" w:hAnsi="Comic Sans MS"/>
          <w:b/>
          <w:sz w:val="24"/>
          <w:szCs w:val="24"/>
        </w:rPr>
        <w:t>Resmî kurumlar :…………………………………………………………………………………………………………………………………………</w:t>
      </w:r>
    </w:p>
    <w:p w:rsidR="009E0DE1" w:rsidRPr="00193184" w:rsidRDefault="009E0DE1" w:rsidP="00125459">
      <w:pPr>
        <w:pStyle w:val="NoSpacing"/>
        <w:rPr>
          <w:rFonts w:ascii="Comic Sans MS" w:eastAsia="Batang" w:hAnsi="Comic Sans MS" w:cs="Tahoma"/>
          <w:b/>
          <w:color w:val="000000"/>
          <w:sz w:val="24"/>
          <w:szCs w:val="24"/>
        </w:rPr>
      </w:pPr>
      <w:r w:rsidRPr="00193184">
        <w:rPr>
          <w:rFonts w:ascii="Comic Sans MS" w:eastAsia="Batang" w:hAnsi="Comic Sans MS" w:cs="Tahoma"/>
          <w:b/>
          <w:color w:val="000000"/>
          <w:sz w:val="24"/>
          <w:szCs w:val="24"/>
        </w:rPr>
        <w:t>Sivil toplum kuruluşları :…………………………………………………………………………………………………………………………</w:t>
      </w:r>
      <w:r>
        <w:rPr>
          <w:rFonts w:ascii="Comic Sans MS" w:eastAsia="Batang" w:hAnsi="Comic Sans MS" w:cs="Tahoma"/>
          <w:b/>
          <w:color w:val="000000"/>
          <w:sz w:val="24"/>
          <w:szCs w:val="24"/>
        </w:rPr>
        <w:t>..</w:t>
      </w:r>
    </w:p>
    <w:p w:rsidR="009E0DE1" w:rsidRDefault="009E0DE1" w:rsidP="00D47028">
      <w:pPr>
        <w:jc w:val="both"/>
        <w:rPr>
          <w:rFonts w:ascii="Comic Sans MS" w:eastAsia="Batang" w:hAnsi="Comic Sans MS" w:cs="Tahoma"/>
          <w:b/>
          <w:color w:val="000000"/>
        </w:rPr>
      </w:pPr>
    </w:p>
    <w:p w:rsidR="009E0DE1" w:rsidRPr="00A31989" w:rsidRDefault="009E0DE1" w:rsidP="00D47028">
      <w:pPr>
        <w:jc w:val="both"/>
        <w:rPr>
          <w:rFonts w:ascii="Comic Sans MS" w:eastAsia="Batang" w:hAnsi="Comic Sans MS" w:cs="Tahoma"/>
          <w:b/>
          <w:color w:val="000000"/>
          <w:u w:val="single"/>
        </w:rPr>
      </w:pPr>
      <w:r w:rsidRPr="0021617F">
        <w:rPr>
          <w:rFonts w:ascii="Comic Sans MS" w:eastAsia="Batang" w:hAnsi="Comic Sans MS" w:cs="Tahoma"/>
          <w:b/>
          <w:color w:val="000000"/>
        </w:rPr>
        <w:t>5</w:t>
      </w:r>
      <w:r w:rsidRPr="00A31989">
        <w:rPr>
          <w:rFonts w:ascii="Comic Sans MS" w:eastAsia="Batang" w:hAnsi="Comic Sans MS" w:cs="Tahoma"/>
          <w:b/>
          <w:color w:val="000000"/>
          <w:u w:val="single"/>
        </w:rPr>
        <w:t>) Aşağıdaki tablodaki boşlukları doldurun. Yerel yönetimlerle görevlerini eşleştirerek, rakamları uygun boşluklara yazınız.  ( 16 PUAN)</w:t>
      </w: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  <w:r>
        <w:rPr>
          <w:noProof/>
        </w:rPr>
        <w:pict>
          <v:group id="_x0000_s1035" style="position:absolute;margin-left:18pt;margin-top:8pt;width:261pt;height:313.65pt;z-index:251661824" coordorigin="1080,1619" coordsize="5220,6273">
            <v:rect id="_x0000_s1036" style="position:absolute;left:1080;top:1619;width:710;height:5940;mso-wrap-style:none" filled="f" fillcolor="#ff9" strokeweight="1.25pt">
              <v:fill opacity="33423f"/>
              <v:textbox style="mso-next-textbox:#_x0000_s1036">
                <w:txbxContent>
                  <w:p w:rsidR="009E0DE1" w:rsidRDefault="009E0DE1" w:rsidP="00D47028">
                    <w:r w:rsidRPr="00782FB5">
                      <w:rPr>
                        <w:sz w:val="20"/>
                        <w:szCs w:val="20"/>
                      </w:rPr>
                      <w:pict>
                        <v:shapetype id="_x0000_t136" coordsize="21600,21600" o:spt="136" adj="10800" path="m@7,l@8,m@5,21600l@6,21600e">
                          <v:formulas>
                            <v:f eqn="sum #0 0 10800"/>
                            <v:f eqn="prod #0 2 1"/>
                            <v:f eqn="sum 21600 0 @1"/>
                            <v:f eqn="sum 0 0 @2"/>
                            <v:f eqn="sum 21600 0 @3"/>
                            <v:f eqn="if @0 @3 0"/>
                            <v:f eqn="if @0 21600 @1"/>
                            <v:f eqn="if @0 0 @2"/>
                            <v:f eqn="if @0 @4 21600"/>
                            <v:f eqn="mid @5 @6"/>
                            <v:f eqn="mid @8 @5"/>
                            <v:f eqn="mid @7 @8"/>
                            <v:f eqn="mid @6 @7"/>
                            <v:f eqn="sum @6 0 @5"/>
                          </v:formulas>
                          <v:path textpathok="t" o:connecttype="custom" o:connectlocs="@9,0;@10,10800;@11,21600;@12,10800" o:connectangles="270,180,90,0"/>
                          <v:textpath on="t" fitshape="t"/>
                          <v:handles>
                            <v:h position="#0,bottomRight" xrange="6629,14971"/>
                          </v:handles>
                          <o:lock v:ext="edit" text="t" shapetype="t"/>
                        </v:shapetype>
                        <v:shape id="_x0000_i1026" type="#_x0000_t136" style="width:291.75pt;height:18pt;rotation:90" fillcolor="black">
                          <v:shadow color="#868686"/>
                          <v:textpath style="font-family:&quot;Century Gothic&quot;;font-size:16pt;font-weight:bold;v-rotate-letters:t;v-text-kern:t" trim="t" fitpath="t" string="YEREL   YÖNETİM   BİRİMLERİ"/>
                        </v:shape>
                      </w:pict>
                    </w:r>
                  </w:p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7" type="#_x0000_t13" style="position:absolute;left:1797;top:2469;width:1260;height:453" filled="f" fillcolor="#cff" strokeweight="1.25pt"/>
            <v:roundrect id="_x0000_s1038" style="position:absolute;left:3060;top:1820;width:3240;height:1440" arcsize=".0625" filled="f" fillcolor="#cff" strokeweight="1.25pt">
              <v:fill color2="#ffc" rotate="t"/>
              <v:textbox style="mso-next-textbox:#_x0000_s1038">
                <w:txbxContent>
                  <w:p w:rsidR="009E0DE1" w:rsidRDefault="009E0DE1" w:rsidP="00D47028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MUHTARLIK</w:t>
                    </w: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</w:txbxContent>
              </v:textbox>
            </v:roundrect>
            <v:shape id="_x0000_s1039" type="#_x0000_t13" style="position:absolute;left:1797;top:6762;width:1260;height:453" filled="f" fillcolor="#cff" strokeweight="1.25pt"/>
            <v:roundrect id="_x0000_s1040" style="position:absolute;left:3060;top:3881;width:3240;height:1980" arcsize="3641f" filled="f" fillcolor="#cff" strokeweight="1.25pt">
              <v:fill color2="#ffc" rotate="t"/>
              <v:textbox style="mso-next-textbox:#_x0000_s1040">
                <w:txbxContent>
                  <w:p w:rsidR="009E0DE1" w:rsidRDefault="009E0DE1" w:rsidP="00D47028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BELEDİYE</w:t>
                    </w: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</w:txbxContent>
              </v:textbox>
            </v:roundrect>
            <v:roundrect id="_x0000_s1041" style="position:absolute;left:3060;top:6452;width:3240;height:1440" arcsize=".0625" filled="f" fillcolor="#cff" strokeweight="1.25pt">
              <v:fill color2="#ffc" rotate="t"/>
              <v:textbox style="mso-next-textbox:#_x0000_s1041">
                <w:txbxContent>
                  <w:p w:rsidR="009E0DE1" w:rsidRDefault="009E0DE1" w:rsidP="00D47028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İL ÖZEL İDARESİ</w:t>
                    </w: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</w:p>
                  <w:p w:rsidR="009E0DE1" w:rsidRDefault="009E0DE1" w:rsidP="00D4702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</w:txbxContent>
              </v:textbox>
            </v:roundrect>
            <v:shape id="_x0000_s1042" type="#_x0000_t13" style="position:absolute;left:1797;top:4481;width:1260;height:453" filled="f" fillcolor="#cff" strokeweight="1.25pt"/>
          </v:group>
        </w:pict>
      </w:r>
      <w:r>
        <w:rPr>
          <w:noProof/>
        </w:rPr>
        <w:pict>
          <v:roundrect id="_x0000_s1043" style="position:absolute;margin-left:297pt;margin-top:2.75pt;width:234pt;height:294.55pt;z-index:251662848" arcsize="0" filled="f" fillcolor="#cff" stroked="f">
            <v:fill rotate="t"/>
            <v:textbox style="mso-next-textbox:#_x0000_s1043">
              <w:txbxContent>
                <w:p w:rsidR="009E0DE1" w:rsidRPr="00133A0E" w:rsidRDefault="009E0DE1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1-</w:t>
                  </w:r>
                  <w:r w:rsidRPr="00133A0E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133A0E">
                    <w:rPr>
                      <w:rFonts w:ascii="Comic Sans MS" w:hAnsi="Comic Sans MS"/>
                    </w:rPr>
                    <w:t>Şehrin sokaklarını temizlemek</w:t>
                  </w:r>
                </w:p>
                <w:p w:rsidR="009E0DE1" w:rsidRPr="00133A0E" w:rsidRDefault="009E0DE1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2-</w:t>
                  </w:r>
                  <w:r w:rsidRPr="00133A0E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133A0E">
                    <w:rPr>
                      <w:rFonts w:ascii="Comic Sans MS" w:hAnsi="Comic Sans MS"/>
                    </w:rPr>
                    <w:t>Mahallede oturanlara ikametgâh belgesi vermek</w:t>
                  </w:r>
                </w:p>
                <w:p w:rsidR="009E0DE1" w:rsidRPr="00133A0E" w:rsidRDefault="009E0DE1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3-</w:t>
                  </w:r>
                  <w:r w:rsidRPr="00133A0E">
                    <w:rPr>
                      <w:rFonts w:ascii="Comic Sans MS" w:hAnsi="Comic Sans MS"/>
                    </w:rPr>
                    <w:t xml:space="preserve"> İçme, kullanma suyu ve kanalizasyon çalışmalarını yapmak</w:t>
                  </w:r>
                </w:p>
                <w:p w:rsidR="009E0DE1" w:rsidRPr="00133A0E" w:rsidRDefault="009E0DE1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4-</w:t>
                  </w:r>
                  <w:r w:rsidRPr="00133A0E">
                    <w:rPr>
                      <w:rFonts w:ascii="Comic Sans MS" w:hAnsi="Comic Sans MS"/>
                    </w:rPr>
                    <w:t xml:space="preserve"> İldeki özürlülere, yoksul ve ihtiyaç sahiplerine yardımları ulaştırmak</w:t>
                  </w:r>
                </w:p>
                <w:p w:rsidR="009E0DE1" w:rsidRPr="00133A0E" w:rsidRDefault="009E0DE1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5-</w:t>
                  </w:r>
                  <w:r w:rsidRPr="00133A0E">
                    <w:rPr>
                      <w:rFonts w:ascii="Comic Sans MS" w:hAnsi="Comic Sans MS"/>
                    </w:rPr>
                    <w:t xml:space="preserve"> Şehir içi ulaşım hizmetlerini sağlamak</w:t>
                  </w:r>
                </w:p>
                <w:p w:rsidR="009E0DE1" w:rsidRPr="00133A0E" w:rsidRDefault="009E0DE1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6-</w:t>
                  </w:r>
                  <w:r w:rsidRPr="00133A0E">
                    <w:rPr>
                      <w:rFonts w:ascii="Comic Sans MS" w:hAnsi="Comic Sans MS"/>
                    </w:rPr>
                    <w:t xml:space="preserve"> Yeni yasaları köy halkına duyurmak</w:t>
                  </w:r>
                </w:p>
                <w:p w:rsidR="009E0DE1" w:rsidRPr="00133A0E" w:rsidRDefault="009E0DE1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7-</w:t>
                  </w:r>
                  <w:r w:rsidRPr="00133A0E">
                    <w:rPr>
                      <w:rFonts w:ascii="Comic Sans MS" w:hAnsi="Comic Sans MS"/>
                    </w:rPr>
                    <w:t xml:space="preserve"> Gıda üreten yerleri denetlemek</w:t>
                  </w:r>
                </w:p>
                <w:p w:rsidR="009E0DE1" w:rsidRPr="00133A0E" w:rsidRDefault="009E0DE1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8-</w:t>
                  </w:r>
                  <w:r w:rsidRPr="00133A0E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133A0E">
                    <w:rPr>
                      <w:rFonts w:ascii="Comic Sans MS" w:hAnsi="Comic Sans MS"/>
                    </w:rPr>
                    <w:t>Hangi bölgeye okul yapılacağına karar vermek</w:t>
                  </w:r>
                </w:p>
              </w:txbxContent>
            </v:textbox>
          </v:roundrect>
        </w:pict>
      </w: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  <w:r w:rsidRPr="00782FB5">
        <w:rPr>
          <w:rFonts w:ascii="Comic Sans MS" w:eastAsia="Batang" w:hAnsi="Comic Sans MS" w:cs="Tahoma"/>
          <w:color w:val="000000"/>
          <w:sz w:val="22"/>
          <w:szCs w:val="22"/>
        </w:rPr>
        <w:t xml:space="preserve">       </w:t>
      </w: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  <w:r w:rsidRPr="00782FB5">
        <w:rPr>
          <w:rFonts w:ascii="Comic Sans MS" w:eastAsia="Batang" w:hAnsi="Comic Sans MS" w:cs="Tahoma"/>
          <w:color w:val="000000"/>
          <w:sz w:val="22"/>
          <w:szCs w:val="22"/>
        </w:rPr>
        <w:t xml:space="preserve"> </w:t>
      </w: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782FB5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Default="009E0DE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9E0DE1" w:rsidRPr="00A31989" w:rsidRDefault="009E0DE1" w:rsidP="0021617F">
      <w:pPr>
        <w:rPr>
          <w:rFonts w:ascii="Comic Sans MS" w:hAnsi="Comic Sans MS"/>
          <w:b/>
        </w:rPr>
      </w:pPr>
      <w:r w:rsidRPr="00A31989">
        <w:rPr>
          <w:rFonts w:ascii="Comic Sans MS" w:hAnsi="Comic Sans MS"/>
          <w:b/>
        </w:rPr>
        <w:t xml:space="preserve">6) Aşağıdakilerden hangisi muhtarla ilgili verilen yanlış bir bilgidir? </w:t>
      </w:r>
    </w:p>
    <w:p w:rsidR="009E0DE1" w:rsidRPr="00A31989" w:rsidRDefault="009E0DE1" w:rsidP="00193184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A. Köy halkı tarafından seçilir.             B. Belediye  idaresinin başıdır.</w:t>
      </w:r>
    </w:p>
    <w:p w:rsidR="009E0DE1" w:rsidRPr="00A31989" w:rsidRDefault="009E0DE1" w:rsidP="00193184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C.Görev süresi 5 yıldır.                         D. Köy yönetiminin başıdır.</w:t>
      </w:r>
    </w:p>
    <w:p w:rsidR="009E0DE1" w:rsidRPr="00A31989" w:rsidRDefault="009E0DE1" w:rsidP="0021617F">
      <w:pPr>
        <w:spacing w:after="120"/>
        <w:rPr>
          <w:rFonts w:ascii="Comic Sans MS" w:eastAsia="Batang" w:hAnsi="Comic Sans MS" w:cs="Tahoma"/>
          <w:b/>
          <w:color w:val="000000"/>
        </w:rPr>
      </w:pPr>
    </w:p>
    <w:p w:rsidR="009E0DE1" w:rsidRPr="00A31989" w:rsidRDefault="009E0DE1" w:rsidP="0021617F">
      <w:pPr>
        <w:spacing w:after="120"/>
        <w:rPr>
          <w:rFonts w:ascii="Comic Sans MS" w:hAnsi="Comic Sans MS"/>
          <w:b/>
        </w:rPr>
      </w:pPr>
      <w:r w:rsidRPr="00A31989">
        <w:rPr>
          <w:rFonts w:ascii="Comic Sans MS" w:eastAsia="Batang" w:hAnsi="Comic Sans MS" w:cs="Tahoma"/>
          <w:b/>
          <w:color w:val="000000"/>
        </w:rPr>
        <w:t>7)</w:t>
      </w:r>
      <w:r w:rsidRPr="00A31989">
        <w:rPr>
          <w:rFonts w:ascii="Comic Sans MS" w:hAnsi="Comic Sans MS"/>
          <w:b/>
        </w:rPr>
        <w:t xml:space="preserve"> Ağaçların ve sabit taşların bazı yüzeyleri zamanla yosun tutar. Bu varlıkların yosun tutan yüzeyleri hangi yöne bakar? (5 PUAN)</w:t>
      </w:r>
    </w:p>
    <w:p w:rsidR="009E0DE1" w:rsidRPr="00A31989" w:rsidRDefault="009E0DE1" w:rsidP="0021617F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a) Doğuya          b) Batıya          c) Kuzeye       d) Güneye</w:t>
      </w:r>
    </w:p>
    <w:p w:rsidR="009E0DE1" w:rsidRPr="00A31989" w:rsidRDefault="009E0DE1" w:rsidP="00D47028">
      <w:pPr>
        <w:rPr>
          <w:rFonts w:ascii="Comic Sans MS" w:eastAsia="Batang" w:hAnsi="Comic Sans MS" w:cs="Tahoma"/>
          <w:b/>
          <w:color w:val="000000"/>
        </w:rPr>
      </w:pPr>
    </w:p>
    <w:p w:rsidR="009E0DE1" w:rsidRPr="00A31989" w:rsidRDefault="009E0DE1" w:rsidP="0021617F">
      <w:pPr>
        <w:spacing w:after="120"/>
        <w:rPr>
          <w:rFonts w:ascii="Comic Sans MS" w:hAnsi="Comic Sans MS"/>
          <w:b/>
        </w:rPr>
      </w:pPr>
      <w:r w:rsidRPr="00A31989">
        <w:rPr>
          <w:rFonts w:ascii="Comic Sans MS" w:hAnsi="Comic Sans MS"/>
          <w:b/>
        </w:rPr>
        <w:t>8) Aşağıdakilerden hangisi doğal varlık değildir? (5 PUAN)</w:t>
      </w:r>
    </w:p>
    <w:p w:rsidR="009E0DE1" w:rsidRPr="00A31989" w:rsidRDefault="009E0DE1" w:rsidP="00B93A85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a) Ormanlar    b) Irmaklar     c) Barajlar     d) Dağlar</w:t>
      </w:r>
    </w:p>
    <w:p w:rsidR="009E0DE1" w:rsidRPr="00A31989" w:rsidRDefault="009E0DE1" w:rsidP="00B93A85">
      <w:pPr>
        <w:rPr>
          <w:rFonts w:ascii="Comic Sans MS" w:hAnsi="Comic Sans MS"/>
        </w:rPr>
      </w:pPr>
    </w:p>
    <w:p w:rsidR="009E0DE1" w:rsidRPr="00A31989" w:rsidRDefault="009E0DE1" w:rsidP="0021617F">
      <w:pPr>
        <w:spacing w:after="120"/>
        <w:rPr>
          <w:rFonts w:ascii="Comic Sans MS" w:hAnsi="Comic Sans MS"/>
          <w:b/>
        </w:rPr>
      </w:pPr>
      <w:r w:rsidRPr="00A31989">
        <w:rPr>
          <w:rFonts w:ascii="Comic Sans MS" w:hAnsi="Comic Sans MS"/>
          <w:b/>
        </w:rPr>
        <w:t>9) Aşağıdakilerden hangisi bireyin soyunu gösteren çizelge veya şemaya verilen addır? (5 PUAN)</w:t>
      </w:r>
    </w:p>
    <w:p w:rsidR="009E0DE1" w:rsidRPr="00A31989" w:rsidRDefault="009E0DE1" w:rsidP="0021617F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a) Grup                    b) Aile fertleri</w:t>
      </w:r>
      <w:r w:rsidRPr="00A31989">
        <w:rPr>
          <w:rFonts w:ascii="Comic Sans MS" w:hAnsi="Comic Sans MS"/>
        </w:rPr>
        <w:tab/>
        <w:t>c) Soy ağacı                 d) Nüfus cüzdanı</w:t>
      </w:r>
    </w:p>
    <w:p w:rsidR="009E0DE1" w:rsidRPr="00A31989" w:rsidRDefault="009E0DE1" w:rsidP="0021617F">
      <w:pPr>
        <w:tabs>
          <w:tab w:val="center" w:pos="5386"/>
        </w:tabs>
        <w:rPr>
          <w:rFonts w:ascii="Comic Sans MS" w:hAnsi="Comic Sans MS"/>
        </w:rPr>
      </w:pPr>
    </w:p>
    <w:p w:rsidR="009E0DE1" w:rsidRPr="00A31989" w:rsidRDefault="009E0DE1" w:rsidP="00504F19">
      <w:pPr>
        <w:rPr>
          <w:rFonts w:ascii="Comic Sans MS" w:hAnsi="Comic Sans MS"/>
        </w:rPr>
      </w:pPr>
      <w:r w:rsidRPr="00A31989">
        <w:rPr>
          <w:rFonts w:ascii="Comic Sans MS" w:hAnsi="Comic Sans MS"/>
          <w:b/>
        </w:rPr>
        <w:t>10)</w:t>
      </w:r>
      <w:r w:rsidRPr="00A31989">
        <w:rPr>
          <w:rFonts w:ascii="Comic Sans MS" w:hAnsi="Comic Sans MS"/>
          <w:b/>
          <w:bCs/>
        </w:rPr>
        <w:t xml:space="preserve"> Sınıfımızda birden fazla arkadaşımız sı</w:t>
      </w:r>
      <w:r w:rsidRPr="00A31989">
        <w:rPr>
          <w:rFonts w:ascii="Comic Sans MS" w:hAnsi="Comic Sans MS"/>
          <w:b/>
          <w:bCs/>
        </w:rPr>
        <w:softHyphen/>
        <w:t>nıf başkanı olmak istediğinde ne yapa</w:t>
      </w:r>
      <w:r w:rsidRPr="00A31989">
        <w:rPr>
          <w:rFonts w:ascii="Comic Sans MS" w:hAnsi="Comic Sans MS"/>
          <w:b/>
          <w:bCs/>
        </w:rPr>
        <w:softHyphen/>
        <w:t>rız?</w:t>
      </w:r>
      <w:r w:rsidRPr="00A31989">
        <w:rPr>
          <w:rFonts w:ascii="Comic Sans MS" w:hAnsi="Comic Sans MS"/>
          <w:b/>
        </w:rPr>
        <w:t xml:space="preserve"> (5 PUAN)</w:t>
      </w:r>
    </w:p>
    <w:p w:rsidR="009E0DE1" w:rsidRPr="00A31989" w:rsidRDefault="009E0DE1" w:rsidP="00B93A85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A-En çok sevdiğimiz arkadaşımız baş</w:t>
      </w:r>
      <w:r w:rsidRPr="00A31989">
        <w:rPr>
          <w:rFonts w:ascii="Comic Sans MS" w:hAnsi="Comic Sans MS"/>
        </w:rPr>
        <w:softHyphen/>
        <w:t>kan olsun deriz.</w:t>
      </w:r>
    </w:p>
    <w:p w:rsidR="009E0DE1" w:rsidRPr="00A31989" w:rsidRDefault="009E0DE1" w:rsidP="00B93A85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B-Ders   notlan iyi olan arkadaşımız başkan olsun deriz.</w:t>
      </w:r>
    </w:p>
    <w:p w:rsidR="009E0DE1" w:rsidRPr="00A31989" w:rsidRDefault="009E0DE1" w:rsidP="00B93A85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C-Öğretmenimizin karar vermesini iste</w:t>
      </w:r>
      <w:r w:rsidRPr="00A31989">
        <w:rPr>
          <w:rFonts w:ascii="Comic Sans MS" w:hAnsi="Comic Sans MS"/>
        </w:rPr>
        <w:softHyphen/>
        <w:t xml:space="preserve">riz.            </w:t>
      </w:r>
    </w:p>
    <w:p w:rsidR="009E0DE1" w:rsidRPr="00A31989" w:rsidRDefault="009E0DE1" w:rsidP="00B93A85">
      <w:pPr>
        <w:ind w:left="-851" w:firstLine="851"/>
        <w:rPr>
          <w:rFonts w:ascii="Comic Sans MS" w:hAnsi="Comic Sans MS"/>
        </w:rPr>
      </w:pPr>
      <w:r w:rsidRPr="00A31989">
        <w:rPr>
          <w:rFonts w:ascii="Comic Sans MS" w:hAnsi="Comic Sans MS"/>
        </w:rPr>
        <w:t xml:space="preserve"> D-Gizli oy kullanarak seçim yaparız.</w:t>
      </w:r>
    </w:p>
    <w:sectPr w:rsidR="009E0DE1" w:rsidRPr="00A31989" w:rsidSect="00A31989">
      <w:pgSz w:w="11906" w:h="16838"/>
      <w:pgMar w:top="340" w:right="340" w:bottom="238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ivaldi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45870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75244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B7E5F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A269F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B1E71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C26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BC5D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44E6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D8B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B721C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E81ABB"/>
    <w:multiLevelType w:val="hybridMultilevel"/>
    <w:tmpl w:val="7BE2F3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9427D7"/>
    <w:multiLevelType w:val="hybridMultilevel"/>
    <w:tmpl w:val="0CA0CCF8"/>
    <w:lvl w:ilvl="0" w:tplc="737831D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630ED"/>
    <w:multiLevelType w:val="hybridMultilevel"/>
    <w:tmpl w:val="913887F2"/>
    <w:lvl w:ilvl="0" w:tplc="FA6479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46F84A10"/>
    <w:multiLevelType w:val="hybridMultilevel"/>
    <w:tmpl w:val="76E003AC"/>
    <w:lvl w:ilvl="0" w:tplc="737831D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BC2F76"/>
    <w:multiLevelType w:val="hybridMultilevel"/>
    <w:tmpl w:val="EA740A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0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054"/>
    <w:rsid w:val="00125459"/>
    <w:rsid w:val="00133A0E"/>
    <w:rsid w:val="001545C5"/>
    <w:rsid w:val="00193184"/>
    <w:rsid w:val="001C0B2B"/>
    <w:rsid w:val="0021617F"/>
    <w:rsid w:val="00311C5A"/>
    <w:rsid w:val="00481A40"/>
    <w:rsid w:val="00504F19"/>
    <w:rsid w:val="005A6380"/>
    <w:rsid w:val="00642054"/>
    <w:rsid w:val="006B609F"/>
    <w:rsid w:val="00782FB5"/>
    <w:rsid w:val="00923ADD"/>
    <w:rsid w:val="009E0DE1"/>
    <w:rsid w:val="00A31989"/>
    <w:rsid w:val="00A82C77"/>
    <w:rsid w:val="00B93A85"/>
    <w:rsid w:val="00C81E60"/>
    <w:rsid w:val="00D47028"/>
    <w:rsid w:val="00E077CE"/>
    <w:rsid w:val="00FC60CE"/>
    <w:rsid w:val="00FD5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0C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42054"/>
    <w:rPr>
      <w:lang w:eastAsia="en-US"/>
    </w:rPr>
  </w:style>
  <w:style w:type="paragraph" w:styleId="ListParagraph">
    <w:name w:val="List Paragraph"/>
    <w:basedOn w:val="Normal"/>
    <w:uiPriority w:val="99"/>
    <w:qFormat/>
    <w:rsid w:val="00FC60CE"/>
    <w:pPr>
      <w:ind w:left="720"/>
      <w:contextualSpacing/>
    </w:pPr>
  </w:style>
  <w:style w:type="table" w:styleId="TableGrid">
    <w:name w:val="Table Grid"/>
    <w:basedOn w:val="TableNormal"/>
    <w:uiPriority w:val="99"/>
    <w:rsid w:val="00481A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2</Pages>
  <Words>574</Words>
  <Characters>3277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Evolution Xp Edition 2010</cp:lastModifiedBy>
  <cp:revision>17</cp:revision>
  <dcterms:created xsi:type="dcterms:W3CDTF">2012-05-17T08:21:00Z</dcterms:created>
  <dcterms:modified xsi:type="dcterms:W3CDTF">2012-05-17T13:39:00Z</dcterms:modified>
</cp:coreProperties>
</file>