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E6" w:rsidRPr="0011145D" w:rsidRDefault="004916E6">
      <w:pPr>
        <w:rPr>
          <w:rFonts w:ascii="Hand writing Mutlu" w:hAnsi="Hand writing Mutlu" w:cs="Hand writing Mutlu"/>
        </w:rPr>
      </w:pPr>
      <w:r w:rsidRPr="0011145D">
        <w:rPr>
          <w:rFonts w:ascii="Hand writing Mutlu" w:hAnsi="Hand writing Mutlu" w:cs="Hand writing Mutlu"/>
        </w:rPr>
        <w:t>Adı Soyadı:</w:t>
      </w:r>
      <w:r w:rsidRPr="0011145D">
        <w:t>……………………………………………………………</w:t>
      </w:r>
      <w:r>
        <w:t xml:space="preserve">                                                                                                                       </w:t>
      </w:r>
    </w:p>
    <w:p w:rsidR="004916E6" w:rsidRPr="00FD375C" w:rsidRDefault="004916E6">
      <w:pPr>
        <w:rPr>
          <w:rFonts w:ascii="Arial Black" w:hAnsi="Arial Black" w:cs="Arial Black"/>
          <w:color w:val="FFFFFF"/>
          <w:sz w:val="36"/>
          <w:szCs w:val="36"/>
          <w:effect w:val="sparkle"/>
        </w:rPr>
      </w:pPr>
      <w:r>
        <w:t xml:space="preserve">                                </w:t>
      </w:r>
      <w:r w:rsidRPr="00FD375C">
        <w:rPr>
          <w:rFonts w:ascii="Arial Black" w:hAnsi="Arial Black" w:cs="Arial Black"/>
          <w:color w:val="FFFFFF"/>
          <w:sz w:val="36"/>
          <w:szCs w:val="36"/>
          <w:highlight w:val="black"/>
          <w:effect w:val="sparkle"/>
        </w:rPr>
        <w:t>SEBEP-SONUÇ İLİŞKİSİ ETKİNLİĞİ</w:t>
      </w:r>
    </w:p>
    <w:tbl>
      <w:tblPr>
        <w:tblpPr w:leftFromText="141" w:rightFromText="141" w:vertAnchor="page" w:horzAnchor="margin" w:tblpY="200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61"/>
        <w:gridCol w:w="5425"/>
      </w:tblGrid>
      <w:tr w:rsidR="004916E6" w:rsidRPr="004A0B4B" w:rsidTr="00C676AA">
        <w:trPr>
          <w:trHeight w:val="285"/>
        </w:trPr>
        <w:tc>
          <w:tcPr>
            <w:tcW w:w="2079" w:type="pct"/>
            <w:tcBorders>
              <w:bottom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4A0B4B">
              <w:rPr>
                <w:rFonts w:ascii="Hand writing Mutlu" w:hAnsi="Hand writing Mutlu" w:cs="Hand writing Mutlu"/>
                <w:b/>
                <w:bCs/>
              </w:rPr>
              <w:t xml:space="preserve">             </w:t>
            </w:r>
          </w:p>
          <w:p w:rsidR="004916E6" w:rsidRPr="00C676AA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C676AA">
              <w:rPr>
                <w:rFonts w:ascii="Hand writing Mutlu" w:hAnsi="Hand writing Mutlu" w:cs="Hand writing Mutlu"/>
                <w:b/>
                <w:bCs/>
              </w:rPr>
              <w:t>Arkadaşlarımız susmayınca</w:t>
            </w:r>
          </w:p>
        </w:tc>
        <w:tc>
          <w:tcPr>
            <w:tcW w:w="2921" w:type="pct"/>
            <w:tcBorders>
              <w:bottom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4A0B4B">
              <w:rPr>
                <w:rFonts w:ascii="Hand writing Mutlu" w:hAnsi="Hand writing Mutlu" w:cs="Hand writing Mutlu"/>
                <w:b/>
                <w:bCs/>
              </w:rPr>
              <w:t xml:space="preserve">              </w:t>
            </w:r>
          </w:p>
          <w:p w:rsidR="004916E6" w:rsidRPr="004A0B4B" w:rsidRDefault="004916E6" w:rsidP="00C676AA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4A0B4B">
              <w:rPr>
                <w:rFonts w:ascii="Hand writing Mutlu" w:hAnsi="Hand writing Mutlu" w:cs="Hand writing Mutlu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…………………………………………………</w:t>
            </w:r>
            <w:r w:rsidRPr="004A0B4B">
              <w:rPr>
                <w:rFonts w:ascii="Hand writing Mutlu" w:hAnsi="Hand writing Mutlu" w:cs="Hand writing Mutlu"/>
                <w:b/>
                <w:bCs/>
              </w:rPr>
              <w:t xml:space="preserve"> </w:t>
            </w:r>
            <w:r>
              <w:rPr>
                <w:rFonts w:ascii="Hand writing Mutlu" w:hAnsi="Hand writing Mutlu" w:cs="Hand writing Mutlu"/>
                <w:b/>
                <w:bCs/>
              </w:rPr>
              <w:t>.</w:t>
            </w:r>
          </w:p>
        </w:tc>
      </w:tr>
      <w:tr w:rsidR="004916E6" w:rsidRPr="004A0B4B" w:rsidTr="00C676AA">
        <w:trPr>
          <w:trHeight w:val="405"/>
        </w:trPr>
        <w:tc>
          <w:tcPr>
            <w:tcW w:w="2079" w:type="pct"/>
            <w:tcBorders>
              <w:top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Ona yalan söyleyince</w:t>
            </w:r>
          </w:p>
        </w:tc>
        <w:tc>
          <w:tcPr>
            <w:tcW w:w="2921" w:type="pct"/>
            <w:tcBorders>
              <w:top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4A0B4B">
              <w:rPr>
                <w:rFonts w:ascii="Hand writing Mutlu" w:hAnsi="Hand writing Mutlu" w:cs="Hand writing Mutlu"/>
              </w:rPr>
              <w:t xml:space="preserve"> </w:t>
            </w: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4A0B4B">
              <w:t>……………………………………………………………………</w:t>
            </w:r>
            <w:r w:rsidRPr="004A0B4B">
              <w:rPr>
                <w:rFonts w:ascii="Hand writing Mutlu" w:hAnsi="Hand writing Mutlu" w:cs="Hand writing Mutlu"/>
              </w:rPr>
              <w:t>..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Kedim hastalanınca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Odamı toplamayınca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Zeynep yalan söylediği için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Zil çalınca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Kitabını ede unutunca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Araba yıkanınca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Öğretmenimiz gelmeyince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Güneş açınca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4A0B4B">
              <w:rPr>
                <w:rFonts w:ascii="Hand writing Mutlu" w:hAnsi="Hand writing Mutlu" w:cs="Hand writing Mutlu"/>
              </w:rPr>
              <w:t xml:space="preserve"> </w:t>
            </w:r>
            <w:r w:rsidRPr="004A0B4B">
              <w:t>……………………………………………………………………</w:t>
            </w:r>
            <w:r w:rsidRPr="004A0B4B">
              <w:rPr>
                <w:rFonts w:ascii="Hand writing Mutlu" w:hAnsi="Hand writing Mutlu" w:cs="Hand writing Mutlu"/>
              </w:rPr>
              <w:t>..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Ayın 8 i gelince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Soba çok yanınca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Yatağa yatınca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Annesine yalan söylediği için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Şekerini yiyemeyince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c>
          <w:tcPr>
            <w:tcW w:w="2079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Ayakta duramayınca</w:t>
            </w:r>
          </w:p>
        </w:tc>
        <w:tc>
          <w:tcPr>
            <w:tcW w:w="2921" w:type="pct"/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</w:tc>
      </w:tr>
      <w:tr w:rsidR="004916E6" w:rsidRPr="004A0B4B" w:rsidTr="00C676AA">
        <w:trPr>
          <w:trHeight w:val="597"/>
        </w:trPr>
        <w:tc>
          <w:tcPr>
            <w:tcW w:w="2079" w:type="pct"/>
            <w:tcBorders>
              <w:bottom w:val="single" w:sz="4" w:space="0" w:color="auto"/>
            </w:tcBorders>
          </w:tcPr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 xml:space="preserve">Frene basamayınca </w:t>
            </w:r>
          </w:p>
        </w:tc>
        <w:tc>
          <w:tcPr>
            <w:tcW w:w="2921" w:type="pct"/>
            <w:tcBorders>
              <w:bottom w:val="single" w:sz="4" w:space="0" w:color="auto"/>
            </w:tcBorders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</w:t>
            </w:r>
          </w:p>
          <w:p w:rsidR="004916E6" w:rsidRPr="004A0B4B" w:rsidRDefault="004916E6" w:rsidP="00C676AA">
            <w:pPr>
              <w:spacing w:after="0" w:line="240" w:lineRule="auto"/>
            </w:pPr>
          </w:p>
        </w:tc>
      </w:tr>
      <w:tr w:rsidR="004916E6" w:rsidRPr="004A0B4B" w:rsidTr="00C676AA">
        <w:trPr>
          <w:trHeight w:val="525"/>
        </w:trPr>
        <w:tc>
          <w:tcPr>
            <w:tcW w:w="2079" w:type="pct"/>
            <w:tcBorders>
              <w:top w:val="single" w:sz="4" w:space="0" w:color="auto"/>
              <w:bottom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 xml:space="preserve">Sorular kolay </w:t>
            </w:r>
            <w:r>
              <w:rPr>
                <w:rFonts w:ascii="Hand writing Mutlu" w:eastAsia="Times New Roman" w:hAnsi="Hand writing Mutlu" w:cs="Hand writing Mutlu"/>
              </w:rPr>
              <w:t>olduğu</w:t>
            </w:r>
            <w:r>
              <w:rPr>
                <w:rFonts w:ascii="Hand writing Mutlu" w:hAnsi="Hand writing Mutlu" w:cs="Hand writing Mutlu"/>
              </w:rPr>
              <w:t xml:space="preserve"> için</w:t>
            </w:r>
          </w:p>
        </w:tc>
        <w:tc>
          <w:tcPr>
            <w:tcW w:w="2921" w:type="pct"/>
            <w:tcBorders>
              <w:top w:val="single" w:sz="4" w:space="0" w:color="auto"/>
              <w:bottom w:val="single" w:sz="4" w:space="0" w:color="auto"/>
            </w:tcBorders>
          </w:tcPr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0B4B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……………………………………………………………………….</w:t>
            </w:r>
          </w:p>
          <w:p w:rsidR="004916E6" w:rsidRPr="004A0B4B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16E6" w:rsidRPr="004A0B4B" w:rsidTr="00C676AA">
        <w:trPr>
          <w:trHeight w:val="570"/>
        </w:trPr>
        <w:tc>
          <w:tcPr>
            <w:tcW w:w="2079" w:type="pct"/>
            <w:tcBorders>
              <w:top w:val="single" w:sz="4" w:space="0" w:color="auto"/>
            </w:tcBorders>
          </w:tcPr>
          <w:p w:rsidR="004916E6" w:rsidRDefault="004916E6" w:rsidP="00C676AA">
            <w:pPr>
              <w:rPr>
                <w:rFonts w:ascii="Hand writing Mutlu" w:hAnsi="Hand writing Mutlu" w:cs="Hand writing Mutlu"/>
              </w:rPr>
            </w:pPr>
            <w:r>
              <w:rPr>
                <w:rFonts w:ascii="Hand writing Mutlu" w:hAnsi="Hand writing Mutlu" w:cs="Hand writing Mutlu"/>
              </w:rPr>
              <w:t>Araba virajı alamayınca</w:t>
            </w:r>
          </w:p>
        </w:tc>
        <w:tc>
          <w:tcPr>
            <w:tcW w:w="2921" w:type="pct"/>
            <w:tcBorders>
              <w:top w:val="single" w:sz="4" w:space="0" w:color="auto"/>
            </w:tcBorders>
          </w:tcPr>
          <w:p w:rsidR="004916E6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6E6" w:rsidRDefault="004916E6" w:rsidP="00C676A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……………………………………………………………………………</w:t>
            </w:r>
          </w:p>
          <w:p w:rsidR="004916E6" w:rsidRPr="004A0B4B" w:rsidRDefault="004916E6" w:rsidP="00C676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16E6" w:rsidRDefault="004916E6"/>
    <w:p w:rsidR="004916E6" w:rsidRPr="0033178C" w:rsidRDefault="004916E6">
      <w:pPr>
        <w:rPr>
          <w:color w:val="FF0000"/>
          <w:effect w:val="antsRed"/>
        </w:rPr>
      </w:pPr>
      <w:r>
        <w:t xml:space="preserve">                                                                                                                            </w:t>
      </w:r>
      <w:r w:rsidRPr="00FD375C">
        <w:rPr>
          <w:color w:val="FF0000"/>
          <w:highlight w:val="cyan"/>
          <w:effect w:val="antsRed"/>
        </w:rPr>
        <w:t>Hazırlayan ;Sezer KİBAR</w:t>
      </w:r>
    </w:p>
    <w:sectPr w:rsidR="004916E6" w:rsidRPr="0033178C" w:rsidSect="00434486">
      <w:pgSz w:w="11906" w:h="16838"/>
      <w:pgMar w:top="567" w:right="1418" w:bottom="624" w:left="1418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6E6" w:rsidRDefault="004916E6" w:rsidP="00434486">
      <w:pPr>
        <w:spacing w:after="0" w:line="240" w:lineRule="auto"/>
      </w:pPr>
      <w:r>
        <w:separator/>
      </w:r>
    </w:p>
  </w:endnote>
  <w:endnote w:type="continuationSeparator" w:id="1">
    <w:p w:rsidR="004916E6" w:rsidRDefault="004916E6" w:rsidP="0043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6E6" w:rsidRDefault="004916E6" w:rsidP="00434486">
      <w:pPr>
        <w:spacing w:after="0" w:line="240" w:lineRule="auto"/>
      </w:pPr>
      <w:r>
        <w:separator/>
      </w:r>
    </w:p>
  </w:footnote>
  <w:footnote w:type="continuationSeparator" w:id="1">
    <w:p w:rsidR="004916E6" w:rsidRDefault="004916E6" w:rsidP="0043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021"/>
    <w:rsid w:val="0011145D"/>
    <w:rsid w:val="001D0B6E"/>
    <w:rsid w:val="002F4021"/>
    <w:rsid w:val="00302075"/>
    <w:rsid w:val="0033178C"/>
    <w:rsid w:val="003C240F"/>
    <w:rsid w:val="004225AF"/>
    <w:rsid w:val="00424C20"/>
    <w:rsid w:val="00434486"/>
    <w:rsid w:val="004455F1"/>
    <w:rsid w:val="004916E6"/>
    <w:rsid w:val="004A0B4B"/>
    <w:rsid w:val="004D1249"/>
    <w:rsid w:val="004D2D30"/>
    <w:rsid w:val="00583823"/>
    <w:rsid w:val="005C036A"/>
    <w:rsid w:val="005E735C"/>
    <w:rsid w:val="00640AB5"/>
    <w:rsid w:val="00681440"/>
    <w:rsid w:val="006D4A30"/>
    <w:rsid w:val="007B34FE"/>
    <w:rsid w:val="00800F12"/>
    <w:rsid w:val="00877E09"/>
    <w:rsid w:val="00935C4B"/>
    <w:rsid w:val="00987146"/>
    <w:rsid w:val="009B1CF5"/>
    <w:rsid w:val="00AC7740"/>
    <w:rsid w:val="00B41083"/>
    <w:rsid w:val="00B53596"/>
    <w:rsid w:val="00C676AA"/>
    <w:rsid w:val="00C917BE"/>
    <w:rsid w:val="00DD0984"/>
    <w:rsid w:val="00E75350"/>
    <w:rsid w:val="00EF47BA"/>
    <w:rsid w:val="00FD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74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F402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3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4486"/>
  </w:style>
  <w:style w:type="paragraph" w:styleId="Footer">
    <w:name w:val="footer"/>
    <w:basedOn w:val="Normal"/>
    <w:link w:val="FooterChar"/>
    <w:uiPriority w:val="99"/>
    <w:rsid w:val="0043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34486"/>
  </w:style>
  <w:style w:type="paragraph" w:styleId="BalloonText">
    <w:name w:val="Balloon Text"/>
    <w:basedOn w:val="Normal"/>
    <w:link w:val="BalloonTextChar"/>
    <w:uiPriority w:val="99"/>
    <w:semiHidden/>
    <w:rsid w:val="00434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4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204</Words>
  <Characters>1168</Characters>
  <Application>Microsoft Office Outlook</Application>
  <DocSecurity>0</DocSecurity>
  <Lines>0</Lines>
  <Paragraphs>0</Paragraphs>
  <ScaleCrop>false</ScaleCrop>
  <Company>Pc Nokta Bilgisayar ltd. şti.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Soyadı:……………………………………………………………                                                                                                                       </dc:title>
  <dc:subject/>
  <dc:creator>ismail kose</dc:creator>
  <cp:keywords/>
  <dc:description/>
  <cp:lastModifiedBy>VESTEL</cp:lastModifiedBy>
  <cp:revision>2</cp:revision>
  <dcterms:created xsi:type="dcterms:W3CDTF">2012-05-18T08:03:00Z</dcterms:created>
  <dcterms:modified xsi:type="dcterms:W3CDTF">2012-05-18T08:03:00Z</dcterms:modified>
</cp:coreProperties>
</file>