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E9D" w:rsidRDefault="007C1E9D" w:rsidP="00883BEA">
      <w:pPr>
        <w:jc w:val="center"/>
        <w:rPr>
          <w:b/>
          <w:bCs/>
          <w:sz w:val="24"/>
          <w:szCs w:val="24"/>
        </w:rPr>
      </w:pPr>
    </w:p>
    <w:p w:rsidR="007C1E9D" w:rsidRDefault="007C1E9D" w:rsidP="00883BEA">
      <w:pPr>
        <w:jc w:val="center"/>
        <w:rPr>
          <w:b/>
          <w:bCs/>
          <w:sz w:val="24"/>
          <w:szCs w:val="24"/>
        </w:rPr>
      </w:pPr>
    </w:p>
    <w:p w:rsidR="007C1E9D" w:rsidRPr="001116C7" w:rsidRDefault="007C1E9D" w:rsidP="00883BEA">
      <w:pPr>
        <w:jc w:val="center"/>
        <w:rPr>
          <w:b/>
          <w:bCs/>
          <w:sz w:val="24"/>
          <w:szCs w:val="24"/>
        </w:rPr>
      </w:pPr>
      <w:r w:rsidRPr="001116C7">
        <w:rPr>
          <w:b/>
          <w:bCs/>
          <w:sz w:val="24"/>
          <w:szCs w:val="24"/>
        </w:rPr>
        <w:t>201</w:t>
      </w:r>
      <w:r>
        <w:rPr>
          <w:b/>
          <w:bCs/>
          <w:sz w:val="24"/>
          <w:szCs w:val="24"/>
        </w:rPr>
        <w:t>3</w:t>
      </w:r>
      <w:r w:rsidRPr="001116C7">
        <w:rPr>
          <w:b/>
          <w:bCs/>
          <w:sz w:val="24"/>
          <w:szCs w:val="24"/>
        </w:rPr>
        <w:t>-201</w:t>
      </w:r>
      <w:r>
        <w:rPr>
          <w:b/>
          <w:bCs/>
          <w:sz w:val="24"/>
          <w:szCs w:val="24"/>
        </w:rPr>
        <w:t>4</w:t>
      </w:r>
      <w:r w:rsidRPr="001116C7">
        <w:rPr>
          <w:b/>
          <w:bCs/>
          <w:sz w:val="24"/>
          <w:szCs w:val="24"/>
        </w:rPr>
        <w:t xml:space="preserve"> EĞİTİM - ÖĞRETİM YILI </w:t>
      </w:r>
      <w:r>
        <w:rPr>
          <w:b/>
          <w:bCs/>
          <w:caps/>
          <w:sz w:val="24"/>
          <w:szCs w:val="24"/>
        </w:rPr>
        <w:t>ÇAYLAR YATILI BÖLGE ORTAOKULU</w:t>
      </w:r>
    </w:p>
    <w:p w:rsidR="007C1E9D" w:rsidRPr="001116C7" w:rsidRDefault="007C1E9D" w:rsidP="00883BEA">
      <w:pPr>
        <w:jc w:val="center"/>
        <w:rPr>
          <w:b/>
          <w:bCs/>
          <w:sz w:val="24"/>
          <w:szCs w:val="24"/>
        </w:rPr>
      </w:pPr>
      <w:r w:rsidRPr="001116C7">
        <w:rPr>
          <w:b/>
          <w:bCs/>
          <w:sz w:val="24"/>
          <w:szCs w:val="24"/>
        </w:rPr>
        <w:t>8/</w:t>
      </w:r>
      <w:r>
        <w:rPr>
          <w:b/>
          <w:bCs/>
          <w:sz w:val="24"/>
          <w:szCs w:val="24"/>
        </w:rPr>
        <w:t>A</w:t>
      </w:r>
      <w:r w:rsidRPr="001116C7">
        <w:rPr>
          <w:b/>
          <w:bCs/>
          <w:sz w:val="24"/>
          <w:szCs w:val="24"/>
        </w:rPr>
        <w:t xml:space="preserve"> SINIFI ŞUBE ÖĞRETMENLER KURULU</w:t>
      </w:r>
    </w:p>
    <w:p w:rsidR="007C1E9D" w:rsidRPr="001116C7" w:rsidRDefault="007C1E9D" w:rsidP="00883BEA">
      <w:pPr>
        <w:jc w:val="center"/>
        <w:rPr>
          <w:b/>
          <w:bCs/>
          <w:sz w:val="24"/>
          <w:szCs w:val="24"/>
        </w:rPr>
      </w:pPr>
      <w:r w:rsidRPr="001116C7">
        <w:rPr>
          <w:b/>
          <w:bCs/>
          <w:sz w:val="24"/>
          <w:szCs w:val="24"/>
        </w:rPr>
        <w:t>2. DÖNEM TOPLANTI TUTANAĞI</w:t>
      </w:r>
    </w:p>
    <w:p w:rsidR="007C1E9D" w:rsidRPr="001116C7" w:rsidRDefault="007C1E9D" w:rsidP="00883BEA">
      <w:pPr>
        <w:jc w:val="center"/>
        <w:rPr>
          <w:sz w:val="24"/>
          <w:szCs w:val="24"/>
        </w:rPr>
      </w:pPr>
    </w:p>
    <w:p w:rsidR="007C1E9D" w:rsidRPr="001116C7" w:rsidRDefault="007C1E9D" w:rsidP="00883BEA">
      <w:pPr>
        <w:jc w:val="both"/>
        <w:rPr>
          <w:sz w:val="24"/>
          <w:szCs w:val="24"/>
        </w:rPr>
      </w:pPr>
    </w:p>
    <w:p w:rsidR="007C1E9D" w:rsidRPr="00523138" w:rsidRDefault="007C1E9D" w:rsidP="00D55BA9">
      <w:pPr>
        <w:pStyle w:val="NoSpacing"/>
        <w:rPr>
          <w:rFonts w:ascii="Times New Roman" w:hAnsi="Times New Roman" w:cs="Times New Roman"/>
        </w:rPr>
      </w:pPr>
      <w:r w:rsidRPr="00523138">
        <w:rPr>
          <w:rFonts w:ascii="Times New Roman" w:hAnsi="Times New Roman" w:cs="Times New Roman"/>
          <w:b/>
          <w:bCs/>
        </w:rPr>
        <w:t>TOPLANTI YERİ</w:t>
      </w:r>
      <w:r w:rsidRPr="00523138">
        <w:rPr>
          <w:rFonts w:ascii="Times New Roman" w:hAnsi="Times New Roman" w:cs="Times New Roman"/>
        </w:rPr>
        <w:t>: ÖĞRETMENLER ODASI</w:t>
      </w:r>
    </w:p>
    <w:p w:rsidR="007C1E9D" w:rsidRPr="00523138" w:rsidRDefault="007C1E9D" w:rsidP="00D55BA9">
      <w:pPr>
        <w:pStyle w:val="NoSpacing"/>
        <w:rPr>
          <w:rFonts w:ascii="Times New Roman" w:hAnsi="Times New Roman" w:cs="Times New Roman"/>
        </w:rPr>
      </w:pPr>
      <w:r w:rsidRPr="00523138">
        <w:rPr>
          <w:rFonts w:ascii="Times New Roman" w:hAnsi="Times New Roman" w:cs="Times New Roman"/>
          <w:b/>
          <w:bCs/>
        </w:rPr>
        <w:t>TOPLANTI TARİHİ:</w:t>
      </w:r>
      <w:r w:rsidRPr="00523138">
        <w:rPr>
          <w:rFonts w:ascii="Times New Roman" w:hAnsi="Times New Roman" w:cs="Times New Roman"/>
        </w:rPr>
        <w:t xml:space="preserve"> </w:t>
      </w:r>
      <w:r>
        <w:rPr>
          <w:rFonts w:ascii="Times New Roman" w:hAnsi="Times New Roman" w:cs="Times New Roman"/>
        </w:rPr>
        <w:t>19</w:t>
      </w:r>
      <w:r w:rsidRPr="00523138">
        <w:rPr>
          <w:rFonts w:ascii="Times New Roman" w:hAnsi="Times New Roman" w:cs="Times New Roman"/>
        </w:rPr>
        <w:t>/</w:t>
      </w:r>
      <w:r>
        <w:rPr>
          <w:rFonts w:ascii="Times New Roman" w:hAnsi="Times New Roman" w:cs="Times New Roman"/>
        </w:rPr>
        <w:t>02</w:t>
      </w:r>
      <w:r w:rsidRPr="00523138">
        <w:rPr>
          <w:rFonts w:ascii="Times New Roman" w:hAnsi="Times New Roman" w:cs="Times New Roman"/>
        </w:rPr>
        <w:t>/201</w:t>
      </w:r>
      <w:r>
        <w:rPr>
          <w:rFonts w:ascii="Times New Roman" w:hAnsi="Times New Roman" w:cs="Times New Roman"/>
        </w:rPr>
        <w:t>4</w:t>
      </w:r>
    </w:p>
    <w:p w:rsidR="007C1E9D" w:rsidRPr="00523138" w:rsidRDefault="007C1E9D" w:rsidP="00DB5A9C">
      <w:pPr>
        <w:pStyle w:val="NoSpacing"/>
        <w:tabs>
          <w:tab w:val="center" w:pos="5233"/>
        </w:tabs>
        <w:rPr>
          <w:rFonts w:ascii="Times New Roman" w:hAnsi="Times New Roman" w:cs="Times New Roman"/>
        </w:rPr>
      </w:pPr>
      <w:r w:rsidRPr="00523138">
        <w:rPr>
          <w:rFonts w:ascii="Times New Roman" w:hAnsi="Times New Roman" w:cs="Times New Roman"/>
          <w:b/>
          <w:bCs/>
        </w:rPr>
        <w:t>TOPLANTI SAATİ</w:t>
      </w:r>
      <w:r w:rsidRPr="00523138">
        <w:rPr>
          <w:rFonts w:ascii="Times New Roman" w:hAnsi="Times New Roman" w:cs="Times New Roman"/>
        </w:rPr>
        <w:t>:</w:t>
      </w:r>
      <w:r>
        <w:rPr>
          <w:rFonts w:ascii="Times New Roman" w:hAnsi="Times New Roman" w:cs="Times New Roman"/>
        </w:rPr>
        <w:t>15.30</w:t>
      </w:r>
      <w:r w:rsidRPr="00523138">
        <w:rPr>
          <w:rFonts w:ascii="Times New Roman" w:hAnsi="Times New Roman" w:cs="Times New Roman"/>
        </w:rPr>
        <w:t xml:space="preserve"> </w:t>
      </w:r>
      <w:r>
        <w:rPr>
          <w:rFonts w:ascii="Times New Roman" w:hAnsi="Times New Roman" w:cs="Times New Roman"/>
        </w:rPr>
        <w:tab/>
      </w:r>
      <w:hyperlink r:id="rId7" w:history="1">
        <w:r w:rsidRPr="00802EDB">
          <w:rPr>
            <w:rStyle w:val="Hyperlink"/>
          </w:rPr>
          <w:t>www.sorubak.com</w:t>
        </w:r>
      </w:hyperlink>
      <w:r>
        <w:rPr>
          <w:rFonts w:ascii="Times New Roman" w:hAnsi="Times New Roman" w:cs="Times New Roman"/>
        </w:rPr>
        <w:t xml:space="preserve"> </w:t>
      </w:r>
    </w:p>
    <w:p w:rsidR="007C1E9D" w:rsidRDefault="007C1E9D" w:rsidP="00D55BA9">
      <w:pPr>
        <w:pStyle w:val="NoSpacing"/>
        <w:rPr>
          <w:rFonts w:ascii="Times New Roman" w:hAnsi="Times New Roman" w:cs="Times New Roman"/>
        </w:rPr>
      </w:pPr>
      <w:r w:rsidRPr="00523138">
        <w:rPr>
          <w:rFonts w:ascii="Times New Roman" w:hAnsi="Times New Roman" w:cs="Times New Roman"/>
          <w:b/>
          <w:bCs/>
        </w:rPr>
        <w:t>TOPLANTI NO:</w:t>
      </w:r>
      <w:r w:rsidRPr="00523138">
        <w:rPr>
          <w:rFonts w:ascii="Times New Roman" w:hAnsi="Times New Roman" w:cs="Times New Roman"/>
        </w:rPr>
        <w:t xml:space="preserve"> </w:t>
      </w:r>
      <w:r>
        <w:rPr>
          <w:rFonts w:ascii="Times New Roman" w:hAnsi="Times New Roman" w:cs="Times New Roman"/>
        </w:rPr>
        <w:t>18</w:t>
      </w:r>
    </w:p>
    <w:p w:rsidR="007C1E9D" w:rsidRPr="00807C5F" w:rsidRDefault="007C1E9D" w:rsidP="00D55BA9">
      <w:pPr>
        <w:spacing w:before="120"/>
        <w:jc w:val="both"/>
        <w:rPr>
          <w:sz w:val="22"/>
          <w:szCs w:val="22"/>
        </w:rPr>
      </w:pPr>
      <w:r w:rsidRPr="00E1060E">
        <w:rPr>
          <w:b/>
          <w:bCs/>
        </w:rPr>
        <w:t xml:space="preserve">TOPLANTIYA KATILANLAR: </w:t>
      </w:r>
      <w:r>
        <w:rPr>
          <w:b/>
          <w:bCs/>
        </w:rPr>
        <w:t xml:space="preserve"> </w:t>
      </w:r>
      <w:r>
        <w:t xml:space="preserve">Müdür Yrd, </w:t>
      </w:r>
      <w:r w:rsidRPr="00807C5F">
        <w:t>T.C. İnk. Tar. ve  Atatürkçülük Öğt</w:t>
      </w:r>
      <w:r>
        <w:t xml:space="preserve"> </w:t>
      </w:r>
      <w:r w:rsidRPr="00807C5F">
        <w:t>ve Vatandaşlık ve Demok. Öğr</w:t>
      </w:r>
      <w:r>
        <w:t xml:space="preserve"> Ali KILIÇ, Fen ve Teknoloji öğrt. </w:t>
      </w:r>
      <w:r w:rsidRPr="00807C5F">
        <w:t>Ergin ATAŞÇI, Matematik Öğretmeni</w:t>
      </w:r>
      <w:r>
        <w:t xml:space="preserve">, </w:t>
      </w:r>
      <w:r w:rsidRPr="00807C5F">
        <w:t xml:space="preserve">Sınıf Öğretmeni Ömer ALTUN,  </w:t>
      </w:r>
      <w:r>
        <w:t>Müzik</w:t>
      </w:r>
      <w:r w:rsidRPr="00807C5F">
        <w:t xml:space="preserve"> Öğretmeni Gökhan KILIÇ, Türkçe Öğretmeni Özkan YALÇINKAYA, Beden Eğitimi Öğretmeni Yaşar BOZ, </w:t>
      </w:r>
      <w:r>
        <w:t>Yabancı dil Öğrt.</w:t>
      </w:r>
      <w:r w:rsidRPr="00807C5F">
        <w:t xml:space="preserve"> İbrahim KARAKAYA,</w:t>
      </w:r>
      <w:r>
        <w:t xml:space="preserve"> Görsel Sanatlar Öğrt.</w:t>
      </w:r>
      <w:r w:rsidRPr="00807C5F">
        <w:t xml:space="preserve">  Adi</w:t>
      </w:r>
      <w:r>
        <w:t xml:space="preserve">le ÖZLÜ, Okul Rehber  Öğrt. </w:t>
      </w:r>
      <w:r w:rsidRPr="00807C5F">
        <w:t xml:space="preserve">Alican KAVİLİ,  Din Kültürü ve Ahlak Bilgisi Öğretmeni Hatice </w:t>
      </w:r>
      <w:r>
        <w:t xml:space="preserve">KARAKAYA, </w:t>
      </w:r>
      <w:r w:rsidRPr="00807C5F">
        <w:t xml:space="preserve">Seçmeli Bilişim Öğretmeni Rıdvan KOÇAK,  </w:t>
      </w:r>
      <w:r>
        <w:t>Teknoloji ve Tasarım öğrt. Bünyamin BAKAÇ</w:t>
      </w:r>
    </w:p>
    <w:p w:rsidR="007C1E9D" w:rsidRPr="00582ADB" w:rsidRDefault="007C1E9D" w:rsidP="00582ADB">
      <w:pPr>
        <w:pStyle w:val="NoSpacing"/>
        <w:ind w:left="502"/>
        <w:rPr>
          <w:rFonts w:ascii="Times New Roman" w:hAnsi="Times New Roman" w:cs="Times New Roman"/>
          <w:sz w:val="24"/>
          <w:szCs w:val="24"/>
        </w:rPr>
      </w:pPr>
    </w:p>
    <w:p w:rsidR="007C1E9D" w:rsidRPr="00582ADB" w:rsidRDefault="007C1E9D" w:rsidP="00582ADB">
      <w:pPr>
        <w:pStyle w:val="NoSpacing"/>
        <w:ind w:left="502"/>
        <w:rPr>
          <w:rFonts w:ascii="Times New Roman" w:hAnsi="Times New Roman" w:cs="Times New Roman"/>
          <w:sz w:val="24"/>
          <w:szCs w:val="24"/>
        </w:rPr>
      </w:pPr>
    </w:p>
    <w:p w:rsidR="007C1E9D" w:rsidRPr="00582ADB" w:rsidRDefault="007C1E9D" w:rsidP="00582ADB">
      <w:pPr>
        <w:pStyle w:val="NoSpacing"/>
        <w:ind w:left="502"/>
        <w:rPr>
          <w:rFonts w:ascii="Times New Roman" w:hAnsi="Times New Roman" w:cs="Times New Roman"/>
          <w:sz w:val="24"/>
          <w:szCs w:val="24"/>
        </w:rPr>
      </w:pPr>
    </w:p>
    <w:p w:rsidR="007C1E9D" w:rsidRPr="00582ADB" w:rsidRDefault="007C1E9D" w:rsidP="00582ADB">
      <w:pPr>
        <w:pStyle w:val="NoSpacing"/>
        <w:ind w:left="502"/>
        <w:jc w:val="both"/>
        <w:rPr>
          <w:rFonts w:ascii="Times New Roman" w:hAnsi="Times New Roman" w:cs="Times New Roman"/>
          <w:sz w:val="24"/>
          <w:szCs w:val="24"/>
        </w:rPr>
      </w:pPr>
      <w:r w:rsidRPr="00582ADB">
        <w:rPr>
          <w:rFonts w:ascii="Times New Roman" w:hAnsi="Times New Roman" w:cs="Times New Roman"/>
          <w:sz w:val="24"/>
          <w:szCs w:val="24"/>
        </w:rPr>
        <w:t xml:space="preserve">           Çaylar Yatılı </w:t>
      </w:r>
      <w:r>
        <w:rPr>
          <w:rFonts w:ascii="Times New Roman" w:hAnsi="Times New Roman" w:cs="Times New Roman"/>
          <w:sz w:val="24"/>
          <w:szCs w:val="24"/>
        </w:rPr>
        <w:t>Bölge Ortao</w:t>
      </w:r>
      <w:r w:rsidRPr="00582ADB">
        <w:rPr>
          <w:rFonts w:ascii="Times New Roman" w:hAnsi="Times New Roman" w:cs="Times New Roman"/>
          <w:sz w:val="24"/>
          <w:szCs w:val="24"/>
        </w:rPr>
        <w:t>kulu 8/</w:t>
      </w:r>
      <w:r>
        <w:rPr>
          <w:rFonts w:ascii="Times New Roman" w:hAnsi="Times New Roman" w:cs="Times New Roman"/>
          <w:sz w:val="24"/>
          <w:szCs w:val="24"/>
        </w:rPr>
        <w:t>C</w:t>
      </w:r>
      <w:r w:rsidRPr="00582ADB">
        <w:rPr>
          <w:rFonts w:ascii="Times New Roman" w:hAnsi="Times New Roman" w:cs="Times New Roman"/>
          <w:sz w:val="24"/>
          <w:szCs w:val="24"/>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7C1E9D" w:rsidRPr="00582ADB" w:rsidRDefault="007C1E9D" w:rsidP="00582ADB">
      <w:pPr>
        <w:pStyle w:val="NoSpacing"/>
        <w:ind w:left="502"/>
        <w:rPr>
          <w:rFonts w:ascii="Times New Roman" w:hAnsi="Times New Roman" w:cs="Times New Roman"/>
          <w:sz w:val="24"/>
          <w:szCs w:val="24"/>
        </w:rPr>
      </w:pPr>
    </w:p>
    <w:p w:rsidR="007C1E9D" w:rsidRPr="00582ADB" w:rsidRDefault="007C1E9D" w:rsidP="00582ADB">
      <w:pPr>
        <w:pStyle w:val="NoSpacing"/>
        <w:ind w:left="502"/>
        <w:rPr>
          <w:rFonts w:ascii="Times New Roman" w:hAnsi="Times New Roman" w:cs="Times New Roman"/>
          <w:sz w:val="24"/>
          <w:szCs w:val="24"/>
        </w:rPr>
      </w:pPr>
    </w:p>
    <w:p w:rsidR="007C1E9D" w:rsidRPr="00582ADB" w:rsidRDefault="007C1E9D" w:rsidP="00582ADB">
      <w:pPr>
        <w:pStyle w:val="NoSpacing"/>
        <w:ind w:left="502"/>
        <w:rPr>
          <w:rFonts w:ascii="Times New Roman" w:hAnsi="Times New Roman" w:cs="Times New Roman"/>
          <w:sz w:val="24"/>
          <w:szCs w:val="24"/>
        </w:rPr>
      </w:pPr>
    </w:p>
    <w:p w:rsidR="007C1E9D" w:rsidRPr="00582ADB" w:rsidRDefault="007C1E9D" w:rsidP="00582ADB">
      <w:pPr>
        <w:pStyle w:val="NoSpacing"/>
        <w:ind w:left="502"/>
        <w:rPr>
          <w:rFonts w:ascii="Times New Roman" w:hAnsi="Times New Roman" w:cs="Times New Roman"/>
          <w:sz w:val="24"/>
          <w:szCs w:val="24"/>
        </w:rPr>
      </w:pPr>
    </w:p>
    <w:p w:rsidR="007C1E9D" w:rsidRPr="00582ADB" w:rsidRDefault="007C1E9D" w:rsidP="00582ADB">
      <w:pPr>
        <w:pStyle w:val="NoSpacing"/>
        <w:ind w:left="502"/>
        <w:rPr>
          <w:rFonts w:ascii="Times New Roman" w:hAnsi="Times New Roman" w:cs="Times New Roman"/>
          <w:sz w:val="24"/>
          <w:szCs w:val="24"/>
        </w:rPr>
      </w:pPr>
    </w:p>
    <w:p w:rsidR="007C1E9D" w:rsidRPr="00582ADB" w:rsidRDefault="007C1E9D" w:rsidP="00582ADB">
      <w:pPr>
        <w:pStyle w:val="NoSpacing"/>
        <w:ind w:left="502"/>
        <w:rPr>
          <w:rFonts w:ascii="Times New Roman" w:hAnsi="Times New Roman" w:cs="Times New Roman"/>
          <w:b/>
          <w:bCs/>
          <w:sz w:val="24"/>
          <w:szCs w:val="24"/>
          <w:u w:val="single"/>
        </w:rPr>
      </w:pPr>
      <w:r w:rsidRPr="00582ADB">
        <w:rPr>
          <w:rFonts w:ascii="Times New Roman" w:hAnsi="Times New Roman" w:cs="Times New Roman"/>
          <w:b/>
          <w:bCs/>
          <w:sz w:val="24"/>
          <w:szCs w:val="24"/>
          <w:u w:val="single"/>
        </w:rPr>
        <w:t>GÜNDEM MADDELERİ</w:t>
      </w:r>
    </w:p>
    <w:p w:rsidR="007C1E9D" w:rsidRPr="00582ADB" w:rsidRDefault="007C1E9D" w:rsidP="00582ADB">
      <w:pPr>
        <w:pStyle w:val="NoSpacing"/>
        <w:ind w:left="502"/>
        <w:rPr>
          <w:rFonts w:ascii="Times New Roman" w:hAnsi="Times New Roman" w:cs="Times New Roman"/>
          <w:sz w:val="24"/>
          <w:szCs w:val="24"/>
        </w:rPr>
      </w:pPr>
    </w:p>
    <w:p w:rsidR="007C1E9D" w:rsidRPr="00582ADB" w:rsidRDefault="007C1E9D" w:rsidP="00C10E54">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Açılış ve y</w:t>
      </w:r>
      <w:r w:rsidRPr="00582ADB">
        <w:rPr>
          <w:rFonts w:ascii="Times New Roman" w:hAnsi="Times New Roman" w:cs="Times New Roman"/>
          <w:sz w:val="24"/>
          <w:szCs w:val="24"/>
        </w:rPr>
        <w:t>oklama</w:t>
      </w:r>
    </w:p>
    <w:p w:rsidR="007C1E9D" w:rsidRPr="005E07E3" w:rsidRDefault="007C1E9D" w:rsidP="00C10E54">
      <w:pPr>
        <w:pStyle w:val="NoSpacing"/>
        <w:numPr>
          <w:ilvl w:val="0"/>
          <w:numId w:val="4"/>
        </w:numPr>
        <w:rPr>
          <w:rFonts w:ascii="Times New Roman" w:hAnsi="Times New Roman" w:cs="Times New Roman"/>
          <w:sz w:val="24"/>
          <w:szCs w:val="24"/>
        </w:rPr>
      </w:pPr>
      <w:r w:rsidRPr="00582ADB">
        <w:rPr>
          <w:rFonts w:ascii="Times New Roman" w:hAnsi="Times New Roman" w:cs="Times New Roman"/>
          <w:sz w:val="24"/>
          <w:szCs w:val="24"/>
          <w:lang w:eastAsia="tr-TR"/>
        </w:rPr>
        <w:t>İKY ‘ nin 96. maddesinin</w:t>
      </w:r>
      <w:r>
        <w:rPr>
          <w:rFonts w:ascii="Times New Roman" w:hAnsi="Times New Roman" w:cs="Times New Roman"/>
          <w:sz w:val="24"/>
          <w:szCs w:val="24"/>
          <w:lang w:eastAsia="tr-TR"/>
        </w:rPr>
        <w:t xml:space="preserve"> okunması </w:t>
      </w:r>
    </w:p>
    <w:p w:rsidR="007C1E9D" w:rsidRPr="005E07E3" w:rsidRDefault="007C1E9D" w:rsidP="00C10E54">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lang w:eastAsia="tr-TR"/>
        </w:rPr>
        <w:t>Sınıfın genel durumu ve kişilik özellikleri.</w:t>
      </w:r>
    </w:p>
    <w:p w:rsidR="007C1E9D" w:rsidRPr="005E07E3" w:rsidRDefault="007C1E9D" w:rsidP="00C10E54">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lang w:eastAsia="tr-TR"/>
        </w:rPr>
        <w:t>Öğrenci sağlık durumları.</w:t>
      </w:r>
    </w:p>
    <w:p w:rsidR="007C1E9D" w:rsidRPr="00582ADB" w:rsidRDefault="007C1E9D" w:rsidP="005E07E3">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lang w:eastAsia="tr-TR"/>
        </w:rPr>
        <w:t>Maddi durumu kötü olan öğrencilerin tespiti.</w:t>
      </w:r>
    </w:p>
    <w:p w:rsidR="007C1E9D" w:rsidRPr="005E07E3" w:rsidRDefault="007C1E9D" w:rsidP="00C10E54">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lang w:eastAsia="tr-TR"/>
        </w:rPr>
        <w:t>Öğrencilerin derse karşı ilgisi ve başarı durumları.</w:t>
      </w:r>
    </w:p>
    <w:p w:rsidR="007C1E9D" w:rsidRDefault="007C1E9D" w:rsidP="00C10E54">
      <w:pPr>
        <w:pStyle w:val="ListParagraph"/>
        <w:numPr>
          <w:ilvl w:val="0"/>
          <w:numId w:val="4"/>
        </w:numPr>
        <w:rPr>
          <w:sz w:val="24"/>
          <w:szCs w:val="24"/>
        </w:rPr>
      </w:pPr>
      <w:r>
        <w:rPr>
          <w:sz w:val="24"/>
          <w:szCs w:val="24"/>
        </w:rPr>
        <w:t>Öğrenci başarısızlıklarının nedenleri ve alınacak önlemler.</w:t>
      </w:r>
    </w:p>
    <w:p w:rsidR="007C1E9D" w:rsidRDefault="007C1E9D" w:rsidP="00C10E54">
      <w:pPr>
        <w:pStyle w:val="ListParagraph"/>
        <w:numPr>
          <w:ilvl w:val="0"/>
          <w:numId w:val="4"/>
        </w:numPr>
        <w:rPr>
          <w:sz w:val="24"/>
          <w:szCs w:val="24"/>
        </w:rPr>
      </w:pPr>
      <w:r>
        <w:rPr>
          <w:sz w:val="24"/>
          <w:szCs w:val="24"/>
        </w:rPr>
        <w:t>Öğretmen öğrenci ilişkileri</w:t>
      </w:r>
    </w:p>
    <w:p w:rsidR="007C1E9D" w:rsidRDefault="007C1E9D" w:rsidP="00C10E54">
      <w:pPr>
        <w:pStyle w:val="ListParagraph"/>
        <w:numPr>
          <w:ilvl w:val="0"/>
          <w:numId w:val="4"/>
        </w:numPr>
        <w:rPr>
          <w:sz w:val="24"/>
          <w:szCs w:val="24"/>
        </w:rPr>
      </w:pPr>
      <w:r>
        <w:rPr>
          <w:sz w:val="24"/>
          <w:szCs w:val="24"/>
        </w:rPr>
        <w:t>Öğrencilerin verimli ders çalışma yöntemleri konusunda bilgilendirilmesi.</w:t>
      </w:r>
    </w:p>
    <w:p w:rsidR="007C1E9D" w:rsidRDefault="007C1E9D" w:rsidP="00C10E54">
      <w:pPr>
        <w:pStyle w:val="ListParagraph"/>
        <w:numPr>
          <w:ilvl w:val="0"/>
          <w:numId w:val="4"/>
        </w:numPr>
        <w:rPr>
          <w:sz w:val="24"/>
          <w:szCs w:val="24"/>
        </w:rPr>
      </w:pPr>
      <w:r>
        <w:rPr>
          <w:sz w:val="24"/>
          <w:szCs w:val="24"/>
        </w:rPr>
        <w:t>Öğrencilerin ailevi problemleri ve çözüm yolları</w:t>
      </w:r>
    </w:p>
    <w:p w:rsidR="007C1E9D" w:rsidRDefault="007C1E9D" w:rsidP="00C10E54">
      <w:pPr>
        <w:pStyle w:val="ListParagraph"/>
        <w:numPr>
          <w:ilvl w:val="0"/>
          <w:numId w:val="4"/>
        </w:numPr>
        <w:rPr>
          <w:sz w:val="24"/>
          <w:szCs w:val="24"/>
        </w:rPr>
      </w:pPr>
      <w:r>
        <w:rPr>
          <w:sz w:val="24"/>
          <w:szCs w:val="24"/>
        </w:rPr>
        <w:t>Öğrencilerin beslenme durumları.</w:t>
      </w:r>
    </w:p>
    <w:p w:rsidR="007C1E9D" w:rsidRDefault="007C1E9D" w:rsidP="00C10E54">
      <w:pPr>
        <w:pStyle w:val="ListParagraph"/>
        <w:numPr>
          <w:ilvl w:val="0"/>
          <w:numId w:val="4"/>
        </w:numPr>
        <w:rPr>
          <w:sz w:val="24"/>
          <w:szCs w:val="24"/>
        </w:rPr>
      </w:pPr>
      <w:r>
        <w:rPr>
          <w:sz w:val="24"/>
          <w:szCs w:val="24"/>
        </w:rPr>
        <w:t>Temizlik, düzen kılık-kıyafet.</w:t>
      </w:r>
    </w:p>
    <w:p w:rsidR="007C1E9D" w:rsidRPr="005E07E3" w:rsidRDefault="007C1E9D" w:rsidP="005E07E3">
      <w:pPr>
        <w:pStyle w:val="ListParagraph"/>
        <w:numPr>
          <w:ilvl w:val="0"/>
          <w:numId w:val="4"/>
        </w:numPr>
        <w:rPr>
          <w:sz w:val="24"/>
          <w:szCs w:val="24"/>
        </w:rPr>
      </w:pPr>
      <w:r>
        <w:rPr>
          <w:sz w:val="24"/>
          <w:szCs w:val="24"/>
        </w:rPr>
        <w:t xml:space="preserve">Mesleki rehberlik </w:t>
      </w:r>
    </w:p>
    <w:p w:rsidR="007C1E9D" w:rsidRDefault="007C1E9D" w:rsidP="00C10E54">
      <w:pPr>
        <w:pStyle w:val="ListParagraph"/>
        <w:numPr>
          <w:ilvl w:val="0"/>
          <w:numId w:val="4"/>
        </w:numPr>
        <w:rPr>
          <w:sz w:val="24"/>
          <w:szCs w:val="24"/>
        </w:rPr>
      </w:pPr>
      <w:r w:rsidRPr="00582ADB">
        <w:rPr>
          <w:sz w:val="24"/>
          <w:szCs w:val="24"/>
        </w:rPr>
        <w:t xml:space="preserve">Dilek ve Temenniler </w:t>
      </w:r>
    </w:p>
    <w:p w:rsidR="007C1E9D" w:rsidRDefault="007C1E9D" w:rsidP="005E07E3">
      <w:pPr>
        <w:pStyle w:val="ListParagraph"/>
        <w:ind w:left="1222"/>
        <w:rPr>
          <w:b/>
          <w:bCs/>
          <w:sz w:val="28"/>
          <w:szCs w:val="28"/>
        </w:rPr>
      </w:pPr>
    </w:p>
    <w:p w:rsidR="007C1E9D" w:rsidRPr="001116C7" w:rsidRDefault="007C1E9D" w:rsidP="00561632">
      <w:pPr>
        <w:spacing w:before="120" w:after="60"/>
        <w:jc w:val="center"/>
        <w:rPr>
          <w:sz w:val="24"/>
          <w:szCs w:val="24"/>
          <w:u w:val="single"/>
        </w:rPr>
      </w:pPr>
    </w:p>
    <w:p w:rsidR="007C1E9D" w:rsidRPr="001116C7" w:rsidRDefault="007C1E9D" w:rsidP="00561632">
      <w:pPr>
        <w:spacing w:before="120" w:after="60"/>
        <w:jc w:val="center"/>
        <w:rPr>
          <w:sz w:val="24"/>
          <w:szCs w:val="24"/>
          <w:u w:val="single"/>
        </w:rPr>
      </w:pPr>
    </w:p>
    <w:p w:rsidR="007C1E9D" w:rsidRPr="001116C7" w:rsidRDefault="007C1E9D" w:rsidP="00561632">
      <w:pPr>
        <w:spacing w:before="120" w:after="60"/>
        <w:jc w:val="center"/>
        <w:rPr>
          <w:sz w:val="24"/>
          <w:szCs w:val="24"/>
          <w:u w:val="single"/>
        </w:rPr>
      </w:pPr>
    </w:p>
    <w:p w:rsidR="007C1E9D" w:rsidRPr="001116C7" w:rsidRDefault="007C1E9D" w:rsidP="00561632">
      <w:pPr>
        <w:jc w:val="both"/>
        <w:rPr>
          <w:sz w:val="24"/>
          <w:szCs w:val="24"/>
        </w:rPr>
      </w:pPr>
    </w:p>
    <w:p w:rsidR="007C1E9D" w:rsidRDefault="007C1E9D" w:rsidP="00561632">
      <w:pPr>
        <w:spacing w:before="120" w:after="60"/>
        <w:jc w:val="center"/>
        <w:rPr>
          <w:b/>
          <w:bCs/>
          <w:sz w:val="24"/>
          <w:szCs w:val="24"/>
          <w:u w:val="single"/>
        </w:rPr>
      </w:pPr>
    </w:p>
    <w:p w:rsidR="007C1E9D" w:rsidRDefault="007C1E9D" w:rsidP="00561632">
      <w:pPr>
        <w:spacing w:before="120" w:after="60"/>
        <w:jc w:val="center"/>
        <w:rPr>
          <w:b/>
          <w:bCs/>
          <w:sz w:val="24"/>
          <w:szCs w:val="24"/>
          <w:u w:val="single"/>
        </w:rPr>
      </w:pPr>
    </w:p>
    <w:p w:rsidR="007C1E9D" w:rsidRDefault="007C1E9D" w:rsidP="00561632">
      <w:pPr>
        <w:spacing w:before="120" w:after="60"/>
        <w:jc w:val="center"/>
        <w:rPr>
          <w:b/>
          <w:bCs/>
          <w:sz w:val="24"/>
          <w:szCs w:val="24"/>
          <w:u w:val="single"/>
        </w:rPr>
      </w:pPr>
    </w:p>
    <w:p w:rsidR="007C1E9D" w:rsidRDefault="007C1E9D" w:rsidP="00561632">
      <w:pPr>
        <w:spacing w:before="120" w:after="60"/>
        <w:jc w:val="center"/>
        <w:rPr>
          <w:b/>
          <w:bCs/>
          <w:sz w:val="24"/>
          <w:szCs w:val="24"/>
          <w:u w:val="single"/>
        </w:rPr>
      </w:pPr>
    </w:p>
    <w:p w:rsidR="007C1E9D" w:rsidRDefault="007C1E9D" w:rsidP="00561632">
      <w:pPr>
        <w:spacing w:before="120" w:after="60"/>
        <w:jc w:val="center"/>
        <w:rPr>
          <w:b/>
          <w:bCs/>
          <w:sz w:val="24"/>
          <w:szCs w:val="24"/>
          <w:u w:val="single"/>
        </w:rPr>
      </w:pPr>
    </w:p>
    <w:p w:rsidR="007C1E9D" w:rsidRDefault="007C1E9D" w:rsidP="00561632">
      <w:pPr>
        <w:spacing w:before="120" w:after="60"/>
        <w:jc w:val="center"/>
        <w:rPr>
          <w:b/>
          <w:bCs/>
          <w:sz w:val="24"/>
          <w:szCs w:val="24"/>
          <w:u w:val="single"/>
        </w:rPr>
      </w:pPr>
    </w:p>
    <w:p w:rsidR="007C1E9D" w:rsidRPr="001116C7" w:rsidRDefault="007C1E9D" w:rsidP="00561632">
      <w:pPr>
        <w:spacing w:before="120" w:after="60"/>
        <w:jc w:val="center"/>
        <w:rPr>
          <w:b/>
          <w:bCs/>
          <w:sz w:val="24"/>
          <w:szCs w:val="24"/>
          <w:u w:val="single"/>
        </w:rPr>
      </w:pPr>
      <w:r w:rsidRPr="001116C7">
        <w:rPr>
          <w:b/>
          <w:bCs/>
          <w:sz w:val="24"/>
          <w:szCs w:val="24"/>
          <w:u w:val="single"/>
        </w:rPr>
        <w:t>GÜNDEM MADDELERİNİN GÖRÜŞÜLMESİ</w:t>
      </w:r>
    </w:p>
    <w:p w:rsidR="007C1E9D" w:rsidRPr="001116C7" w:rsidRDefault="007C1E9D" w:rsidP="00561632">
      <w:pPr>
        <w:spacing w:before="120" w:after="60"/>
        <w:jc w:val="both"/>
        <w:rPr>
          <w:b/>
          <w:bCs/>
          <w:sz w:val="24"/>
          <w:szCs w:val="24"/>
          <w:u w:val="single"/>
        </w:rPr>
      </w:pPr>
      <w:r w:rsidRPr="001116C7">
        <w:rPr>
          <w:b/>
          <w:bCs/>
          <w:sz w:val="24"/>
          <w:szCs w:val="24"/>
          <w:u w:val="single"/>
        </w:rPr>
        <w:t>1- AÇILIŞ VE YOKLAMA</w:t>
      </w:r>
    </w:p>
    <w:p w:rsidR="007C1E9D" w:rsidRPr="001116C7" w:rsidRDefault="007C1E9D" w:rsidP="00561632">
      <w:pPr>
        <w:spacing w:before="120" w:after="60"/>
        <w:ind w:firstLine="708"/>
        <w:jc w:val="both"/>
        <w:rPr>
          <w:sz w:val="24"/>
          <w:szCs w:val="24"/>
        </w:rPr>
      </w:pPr>
      <w:r w:rsidRPr="001116C7">
        <w:rPr>
          <w:sz w:val="24"/>
          <w:szCs w:val="24"/>
        </w:rPr>
        <w:t xml:space="preserve">Müdür Yardımcısı </w:t>
      </w:r>
      <w:r>
        <w:rPr>
          <w:sz w:val="24"/>
          <w:szCs w:val="24"/>
        </w:rPr>
        <w:t xml:space="preserve">Ali KILIÇ </w:t>
      </w:r>
      <w:r w:rsidRPr="001116C7">
        <w:rPr>
          <w:sz w:val="24"/>
          <w:szCs w:val="24"/>
        </w:rPr>
        <w:t xml:space="preserve">başkanlığında, </w:t>
      </w:r>
      <w:r>
        <w:rPr>
          <w:sz w:val="24"/>
          <w:szCs w:val="24"/>
        </w:rPr>
        <w:t>okulumuz öğretmenler odasında, 19/02/</w:t>
      </w:r>
      <w:r w:rsidRPr="001116C7">
        <w:rPr>
          <w:sz w:val="24"/>
          <w:szCs w:val="24"/>
        </w:rPr>
        <w:t>20</w:t>
      </w:r>
      <w:r>
        <w:rPr>
          <w:sz w:val="24"/>
          <w:szCs w:val="24"/>
        </w:rPr>
        <w:t>14</w:t>
      </w:r>
      <w:r w:rsidRPr="001116C7">
        <w:rPr>
          <w:sz w:val="24"/>
          <w:szCs w:val="24"/>
        </w:rPr>
        <w:t xml:space="preserve"> tarihinde, saat </w:t>
      </w:r>
      <w:r>
        <w:rPr>
          <w:sz w:val="24"/>
          <w:szCs w:val="24"/>
        </w:rPr>
        <w:t xml:space="preserve">16.30  </w:t>
      </w:r>
      <w:r w:rsidRPr="001116C7">
        <w:rPr>
          <w:sz w:val="24"/>
          <w:szCs w:val="24"/>
        </w:rPr>
        <w:t>Şube Öğretmenler Kurulu toplantısı başladı.</w:t>
      </w:r>
    </w:p>
    <w:p w:rsidR="007C1E9D" w:rsidRDefault="007C1E9D" w:rsidP="00582ADB">
      <w:pPr>
        <w:spacing w:before="120" w:after="60"/>
        <w:ind w:firstLine="708"/>
        <w:jc w:val="both"/>
        <w:rPr>
          <w:sz w:val="24"/>
          <w:szCs w:val="24"/>
        </w:rPr>
      </w:pPr>
      <w:r w:rsidRPr="001116C7">
        <w:rPr>
          <w:sz w:val="24"/>
          <w:szCs w:val="24"/>
        </w:rPr>
        <w:t>Yapılan yoklamada 8-</w:t>
      </w:r>
      <w:r>
        <w:rPr>
          <w:sz w:val="24"/>
          <w:szCs w:val="24"/>
        </w:rPr>
        <w:t>A</w:t>
      </w:r>
      <w:r w:rsidRPr="001116C7">
        <w:rPr>
          <w:sz w:val="24"/>
          <w:szCs w:val="24"/>
        </w:rPr>
        <w:t xml:space="preserve"> sınıfında</w:t>
      </w:r>
      <w:r>
        <w:rPr>
          <w:sz w:val="24"/>
          <w:szCs w:val="24"/>
        </w:rPr>
        <w:t xml:space="preserve"> derse giren branş öğretmenlerinin</w:t>
      </w:r>
      <w:r w:rsidRPr="001116C7">
        <w:rPr>
          <w:sz w:val="24"/>
          <w:szCs w:val="24"/>
        </w:rPr>
        <w:t xml:space="preserve"> hazır bulunduğu görüldü. 201</w:t>
      </w:r>
      <w:r>
        <w:rPr>
          <w:sz w:val="24"/>
          <w:szCs w:val="24"/>
        </w:rPr>
        <w:t>3</w:t>
      </w:r>
      <w:r w:rsidRPr="001116C7">
        <w:rPr>
          <w:sz w:val="24"/>
          <w:szCs w:val="24"/>
        </w:rPr>
        <w:t>-201</w:t>
      </w:r>
      <w:r>
        <w:rPr>
          <w:sz w:val="24"/>
          <w:szCs w:val="24"/>
        </w:rPr>
        <w:t xml:space="preserve">4 </w:t>
      </w:r>
      <w:r w:rsidRPr="001116C7">
        <w:rPr>
          <w:sz w:val="24"/>
          <w:szCs w:val="24"/>
        </w:rPr>
        <w:t>eğitim öğretim yılının 2. döneminin başarılı ve verimli geçmesi temennisiyle gündem maddelerinin görüşülmesine başlandı.</w:t>
      </w:r>
    </w:p>
    <w:p w:rsidR="007C1E9D" w:rsidRDefault="007C1E9D" w:rsidP="00900403">
      <w:pPr>
        <w:spacing w:before="120" w:after="60"/>
        <w:jc w:val="both"/>
        <w:rPr>
          <w:b/>
          <w:bCs/>
          <w:sz w:val="24"/>
          <w:szCs w:val="24"/>
          <w:u w:val="single"/>
        </w:rPr>
      </w:pPr>
      <w:r>
        <w:rPr>
          <w:b/>
          <w:bCs/>
          <w:sz w:val="24"/>
          <w:szCs w:val="24"/>
          <w:u w:val="single"/>
        </w:rPr>
        <w:t>2</w:t>
      </w:r>
      <w:r w:rsidRPr="001116C7">
        <w:rPr>
          <w:b/>
          <w:bCs/>
          <w:sz w:val="24"/>
          <w:szCs w:val="24"/>
          <w:u w:val="single"/>
        </w:rPr>
        <w:t xml:space="preserve">- </w:t>
      </w:r>
      <w:r>
        <w:rPr>
          <w:b/>
          <w:bCs/>
          <w:sz w:val="24"/>
          <w:szCs w:val="24"/>
          <w:u w:val="single"/>
        </w:rPr>
        <w:t xml:space="preserve">İKY' </w:t>
      </w:r>
      <w:r w:rsidRPr="0003444B">
        <w:rPr>
          <w:b/>
          <w:bCs/>
          <w:caps/>
          <w:sz w:val="24"/>
          <w:szCs w:val="24"/>
          <w:u w:val="single"/>
        </w:rPr>
        <w:t>nin 96. maddesinin</w:t>
      </w:r>
      <w:r>
        <w:rPr>
          <w:b/>
          <w:bCs/>
          <w:caps/>
          <w:sz w:val="24"/>
          <w:szCs w:val="24"/>
          <w:u w:val="single"/>
        </w:rPr>
        <w:t xml:space="preserve"> okunması </w:t>
      </w:r>
    </w:p>
    <w:p w:rsidR="007C1E9D" w:rsidRPr="00900403" w:rsidRDefault="007C1E9D" w:rsidP="00900403">
      <w:pPr>
        <w:spacing w:before="120" w:after="60"/>
        <w:jc w:val="both"/>
        <w:rPr>
          <w:b/>
          <w:bCs/>
          <w:sz w:val="24"/>
          <w:szCs w:val="24"/>
          <w:u w:val="single"/>
        </w:rPr>
      </w:pPr>
      <w:r>
        <w:rPr>
          <w:b/>
          <w:bCs/>
          <w:sz w:val="22"/>
          <w:szCs w:val="22"/>
        </w:rPr>
        <w:t>"</w:t>
      </w:r>
      <w:r w:rsidRPr="00523138">
        <w:rPr>
          <w:b/>
          <w:bCs/>
          <w:sz w:val="22"/>
          <w:szCs w:val="22"/>
        </w:rPr>
        <w:t>MADDE 96 – (Değişik:RG-02/05/2006-26156)</w:t>
      </w:r>
    </w:p>
    <w:p w:rsidR="007C1E9D" w:rsidRPr="00523138" w:rsidRDefault="007C1E9D" w:rsidP="00900403">
      <w:pPr>
        <w:spacing w:before="100" w:beforeAutospacing="1" w:after="100" w:afterAutospacing="1" w:line="240" w:lineRule="atLeast"/>
        <w:ind w:firstLine="540"/>
        <w:jc w:val="both"/>
        <w:rPr>
          <w:sz w:val="22"/>
          <w:szCs w:val="22"/>
        </w:rPr>
      </w:pPr>
      <w:r w:rsidRPr="00523138">
        <w:rPr>
          <w:b/>
          <w:bCs/>
          <w:sz w:val="22"/>
          <w:szCs w:val="22"/>
        </w:rPr>
        <w:t xml:space="preserve">(Değişik fıkra:RG-21/7/2012-28360) </w:t>
      </w:r>
      <w:r w:rsidRPr="00523138">
        <w:rPr>
          <w:sz w:val="22"/>
          <w:szCs w:val="22"/>
        </w:rPr>
        <w:t>Şube öğretmenler kurulu, ilkokul 4 üncü sınıf</w:t>
      </w:r>
      <w:r>
        <w:rPr>
          <w:sz w:val="22"/>
          <w:szCs w:val="22"/>
        </w:rPr>
        <w:t xml:space="preserve"> </w:t>
      </w:r>
      <w:r w:rsidRPr="00523138">
        <w:rPr>
          <w:sz w:val="22"/>
          <w:szCs w:val="22"/>
        </w:rPr>
        <w:t xml:space="preserve"> ile ortaokul ve imam-hatip ortaokullarında aynı şubede ders okutan öğretmenler ile okul rehber öğretmeninden oluşur. Kurula, gerek görülürse öğrenci velileri, sınıfın başkanı ve öğrencilerce seçilen öğrenci temsilcileri de çağrılabilir.</w:t>
      </w:r>
    </w:p>
    <w:p w:rsidR="007C1E9D" w:rsidRDefault="007C1E9D" w:rsidP="00900403">
      <w:pPr>
        <w:spacing w:before="100" w:beforeAutospacing="1" w:after="100" w:afterAutospacing="1" w:line="240" w:lineRule="atLeast"/>
        <w:ind w:firstLine="540"/>
        <w:jc w:val="both"/>
        <w:rPr>
          <w:sz w:val="22"/>
          <w:szCs w:val="22"/>
        </w:rPr>
      </w:pPr>
      <w:r w:rsidRPr="00523138">
        <w:rPr>
          <w:sz w:val="22"/>
          <w:szCs w:val="22"/>
        </w:rPr>
        <w:t xml:space="preserve">Şube öğretmenler kurulu, okul yönetimince yapılacak planlamaya göre birinci </w:t>
      </w:r>
      <w:r w:rsidRPr="00523138">
        <w:rPr>
          <w:b/>
          <w:bCs/>
          <w:sz w:val="22"/>
          <w:szCs w:val="22"/>
        </w:rPr>
        <w:t>(Değişik ibare:RG-20/08/2007-26619)</w:t>
      </w:r>
      <w:r w:rsidRPr="00523138">
        <w:rPr>
          <w:sz w:val="22"/>
          <w:szCs w:val="22"/>
        </w:rPr>
        <w:t xml:space="preserve"> </w:t>
      </w:r>
      <w:r w:rsidRPr="00523138">
        <w:rPr>
          <w:sz w:val="22"/>
          <w:szCs w:val="22"/>
          <w:u w:val="single"/>
        </w:rPr>
        <w:t>dönemin</w:t>
      </w:r>
      <w:r w:rsidRPr="00523138">
        <w:rPr>
          <w:sz w:val="22"/>
          <w:szCs w:val="22"/>
        </w:rPr>
        <w:t xml:space="preserve"> ikinci ayında, ikinci </w:t>
      </w:r>
      <w:r w:rsidRPr="00523138">
        <w:rPr>
          <w:b/>
          <w:bCs/>
          <w:sz w:val="22"/>
          <w:szCs w:val="22"/>
        </w:rPr>
        <w:t>(Değişik ibare:RG-20/08/2007-26619)</w:t>
      </w:r>
      <w:r w:rsidRPr="00523138">
        <w:rPr>
          <w:sz w:val="22"/>
          <w:szCs w:val="22"/>
        </w:rPr>
        <w:t xml:space="preserve"> </w:t>
      </w:r>
      <w:r w:rsidRPr="00523138">
        <w:rPr>
          <w:sz w:val="22"/>
          <w:szCs w:val="22"/>
          <w:u w:val="single"/>
        </w:rPr>
        <w:t>dönemin</w:t>
      </w:r>
      <w:r w:rsidRPr="00523138">
        <w:rPr>
          <w:sz w:val="22"/>
          <w:szCs w:val="22"/>
        </w:rPr>
        <w:t xml:space="preserve">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C1E9D" w:rsidRPr="00900403" w:rsidRDefault="007C1E9D" w:rsidP="00900403">
      <w:pPr>
        <w:spacing w:before="100" w:beforeAutospacing="1" w:after="100" w:afterAutospacing="1" w:line="240" w:lineRule="atLeast"/>
        <w:ind w:firstLine="540"/>
        <w:jc w:val="both"/>
        <w:rPr>
          <w:sz w:val="22"/>
          <w:szCs w:val="22"/>
        </w:rPr>
      </w:pPr>
      <w:r w:rsidRPr="00523138">
        <w:rPr>
          <w:sz w:val="22"/>
          <w:szCs w:val="22"/>
        </w:rPr>
        <w:t>Şube öğretmenler kurulunda; şubedeki öğrencilerin kişilik, beslenme, sağlık, sosyal ilişkilerin yanı sıra bu Yönetmeliğin 47 nci maddesi hükmünce başarıları ile ailenin ekonomik durumu değerlendirilerek alınacak önlemler görüşülür ve alınan genel karar, uygulanmak üzere şube öğretmenler kurulu karar defterine yazılır.</w:t>
      </w:r>
      <w:r>
        <w:rPr>
          <w:sz w:val="22"/>
          <w:szCs w:val="22"/>
        </w:rPr>
        <w:t>"</w:t>
      </w:r>
      <w:r w:rsidRPr="001116C7">
        <w:rPr>
          <w:sz w:val="24"/>
          <w:szCs w:val="24"/>
        </w:rPr>
        <w:t>Sın</w:t>
      </w:r>
      <w:r>
        <w:rPr>
          <w:sz w:val="24"/>
          <w:szCs w:val="24"/>
        </w:rPr>
        <w:t>ıf rehber öğretmeni Ömer  ALTUN tarafından okundu.</w:t>
      </w:r>
    </w:p>
    <w:p w:rsidR="007C1E9D" w:rsidRPr="001116C7" w:rsidRDefault="007C1E9D" w:rsidP="00561632">
      <w:pPr>
        <w:spacing w:before="120" w:after="60"/>
        <w:jc w:val="both"/>
        <w:rPr>
          <w:b/>
          <w:bCs/>
          <w:sz w:val="24"/>
          <w:szCs w:val="24"/>
          <w:u w:val="single"/>
        </w:rPr>
      </w:pPr>
      <w:r>
        <w:rPr>
          <w:b/>
          <w:bCs/>
          <w:sz w:val="24"/>
          <w:szCs w:val="24"/>
          <w:u w:val="single"/>
        </w:rPr>
        <w:t>3</w:t>
      </w:r>
      <w:r w:rsidRPr="00204ED5">
        <w:rPr>
          <w:b/>
          <w:bCs/>
          <w:caps/>
          <w:sz w:val="24"/>
          <w:szCs w:val="24"/>
          <w:u w:val="single"/>
        </w:rPr>
        <w:t>- Sınıfın genel durumu ve kişilik özellikleri</w:t>
      </w:r>
    </w:p>
    <w:p w:rsidR="007C1E9D" w:rsidRDefault="007C1E9D" w:rsidP="00204ED5">
      <w:pPr>
        <w:spacing w:line="360" w:lineRule="auto"/>
        <w:jc w:val="both"/>
        <w:rPr>
          <w:sz w:val="24"/>
          <w:szCs w:val="24"/>
        </w:rPr>
      </w:pPr>
      <w:r>
        <w:rPr>
          <w:sz w:val="24"/>
          <w:szCs w:val="24"/>
        </w:rPr>
        <w:tab/>
      </w:r>
      <w:r w:rsidRPr="00BE6762">
        <w:rPr>
          <w:sz w:val="24"/>
          <w:szCs w:val="24"/>
        </w:rPr>
        <w:t xml:space="preserve">Sınıf rehber öğretmeni </w:t>
      </w:r>
      <w:r>
        <w:rPr>
          <w:sz w:val="24"/>
          <w:szCs w:val="24"/>
        </w:rPr>
        <w:t>Ömer  ALTUN 8/A</w:t>
      </w:r>
      <w:r w:rsidRPr="00BE6762">
        <w:rPr>
          <w:sz w:val="24"/>
          <w:szCs w:val="24"/>
        </w:rPr>
        <w:t xml:space="preserve"> sınıfının genel olarak başarı durumunun düşük olduğunu, düzenli ders çalışma ve dinleme alışkanlığını edinmiş öğrencilerin az olduğunu; sınıfta seviye farklılığının bulunduğunu, zaman zaman davranış yönünden de problemler ortaya çıktığını belirtti.</w:t>
      </w:r>
    </w:p>
    <w:p w:rsidR="007C1E9D" w:rsidRDefault="007C1E9D" w:rsidP="00204ED5">
      <w:pPr>
        <w:spacing w:line="360" w:lineRule="auto"/>
        <w:jc w:val="both"/>
        <w:rPr>
          <w:sz w:val="24"/>
          <w:szCs w:val="24"/>
        </w:rPr>
      </w:pPr>
      <w:r w:rsidRPr="00BE6762">
        <w:rPr>
          <w:sz w:val="24"/>
          <w:szCs w:val="24"/>
        </w:rPr>
        <w:t xml:space="preserve"> </w:t>
      </w:r>
      <w:r w:rsidRPr="00BE6762">
        <w:rPr>
          <w:sz w:val="24"/>
          <w:szCs w:val="24"/>
        </w:rPr>
        <w:tab/>
        <w:t xml:space="preserve">Okulumuz </w:t>
      </w:r>
      <w:r>
        <w:rPr>
          <w:sz w:val="24"/>
          <w:szCs w:val="24"/>
        </w:rPr>
        <w:t>Rehber Öğretmeni Alican KAVİLİ r</w:t>
      </w:r>
      <w:r w:rsidRPr="00BE6762">
        <w:rPr>
          <w:sz w:val="24"/>
          <w:szCs w:val="24"/>
        </w:rPr>
        <w:t>ehberlik servisi olarak kişilik özellikleri yönünden 1. dönem öğrenci tanıma kartları uygulandığını, öğrencilerin problemlerini öğrenmek için problem tarama envanteri uygulandığını ve öğrencilerin fiziksel özelliklerini ve psikolojik durumunu öğrenmeleri için ergenlik dönemi ve özellikleri</w:t>
      </w:r>
      <w:r>
        <w:rPr>
          <w:sz w:val="24"/>
          <w:szCs w:val="24"/>
        </w:rPr>
        <w:t xml:space="preserve"> seminerinin yapıldığını belirt</w:t>
      </w:r>
      <w:r w:rsidRPr="00BE6762">
        <w:rPr>
          <w:sz w:val="24"/>
          <w:szCs w:val="24"/>
        </w:rPr>
        <w:t>ti.</w:t>
      </w:r>
      <w:r>
        <w:rPr>
          <w:sz w:val="24"/>
          <w:szCs w:val="24"/>
        </w:rPr>
        <w:t xml:space="preserve"> </w:t>
      </w:r>
    </w:p>
    <w:p w:rsidR="007C1E9D" w:rsidRDefault="007C1E9D" w:rsidP="00204ED5">
      <w:pPr>
        <w:spacing w:line="360" w:lineRule="auto"/>
        <w:jc w:val="both"/>
        <w:rPr>
          <w:b/>
          <w:bCs/>
          <w:caps/>
          <w:sz w:val="24"/>
          <w:szCs w:val="24"/>
          <w:u w:val="single"/>
        </w:rPr>
      </w:pPr>
      <w:r w:rsidRPr="00204ED5">
        <w:rPr>
          <w:b/>
          <w:bCs/>
          <w:caps/>
          <w:sz w:val="24"/>
          <w:szCs w:val="24"/>
          <w:u w:val="single"/>
        </w:rPr>
        <w:t>4- Öğrenci sağlık durumları.</w:t>
      </w:r>
    </w:p>
    <w:p w:rsidR="007C1E9D" w:rsidRDefault="007C1E9D" w:rsidP="00CE6CC6">
      <w:pPr>
        <w:spacing w:line="360" w:lineRule="auto"/>
        <w:jc w:val="both"/>
        <w:rPr>
          <w:sz w:val="24"/>
          <w:szCs w:val="24"/>
        </w:rPr>
      </w:pPr>
      <w:r w:rsidRPr="00BE6762">
        <w:rPr>
          <w:sz w:val="24"/>
          <w:szCs w:val="24"/>
        </w:rPr>
        <w:tab/>
        <w:t xml:space="preserve">Sınıf rehber öğretmeni </w:t>
      </w:r>
      <w:r>
        <w:rPr>
          <w:sz w:val="24"/>
          <w:szCs w:val="24"/>
        </w:rPr>
        <w:t>Ömer  ALTUN 8/A</w:t>
      </w:r>
      <w:r w:rsidRPr="00BE6762">
        <w:rPr>
          <w:sz w:val="24"/>
          <w:szCs w:val="24"/>
        </w:rPr>
        <w:t xml:space="preserve"> sınıfında ciddi sağlık problemi yaşayan öğrencilerin bulunmadığını belirterek, sınıfımız öğrencilerinden  </w:t>
      </w:r>
      <w:r>
        <w:rPr>
          <w:sz w:val="24"/>
          <w:szCs w:val="24"/>
        </w:rPr>
        <w:t>Sercan AKÇA</w:t>
      </w:r>
      <w:r w:rsidRPr="00BE6762">
        <w:rPr>
          <w:sz w:val="24"/>
          <w:szCs w:val="24"/>
        </w:rPr>
        <w:t>'</w:t>
      </w:r>
      <w:r>
        <w:rPr>
          <w:sz w:val="24"/>
          <w:szCs w:val="24"/>
        </w:rPr>
        <w:t>n</w:t>
      </w:r>
      <w:r w:rsidRPr="00BE6762">
        <w:rPr>
          <w:sz w:val="24"/>
          <w:szCs w:val="24"/>
        </w:rPr>
        <w:t xml:space="preserve">ın hafif düzeyde zihinsel yetersizliği bulunduğu ve bu doğrultuda </w:t>
      </w:r>
      <w:r>
        <w:rPr>
          <w:sz w:val="24"/>
          <w:szCs w:val="24"/>
        </w:rPr>
        <w:t xml:space="preserve">ilgili derslerde </w:t>
      </w:r>
      <w:r w:rsidRPr="00BE6762">
        <w:rPr>
          <w:sz w:val="24"/>
          <w:szCs w:val="24"/>
        </w:rPr>
        <w:t>BEP hazırlanacağını belirtildi.</w:t>
      </w:r>
      <w:r>
        <w:rPr>
          <w:sz w:val="24"/>
          <w:szCs w:val="24"/>
        </w:rPr>
        <w:t xml:space="preserve"> Ayrıca Sercan AKÇA rehabilitasyon merkezine devamının sağlandığını ve bu konuda olumlu yönde ilerleme kaydedildiğini belirtti.</w:t>
      </w:r>
    </w:p>
    <w:p w:rsidR="007C1E9D" w:rsidRPr="00BE6762" w:rsidRDefault="007C1E9D" w:rsidP="00CE6CC6">
      <w:pPr>
        <w:spacing w:line="360" w:lineRule="auto"/>
        <w:jc w:val="both"/>
        <w:rPr>
          <w:b/>
          <w:bCs/>
          <w:caps/>
          <w:sz w:val="24"/>
          <w:szCs w:val="24"/>
          <w:u w:val="single"/>
        </w:rPr>
      </w:pPr>
      <w:r w:rsidRPr="00CE6CC6">
        <w:rPr>
          <w:b/>
          <w:bCs/>
          <w:caps/>
          <w:sz w:val="24"/>
          <w:szCs w:val="24"/>
          <w:u w:val="single"/>
        </w:rPr>
        <w:t>5</w:t>
      </w:r>
      <w:r w:rsidRPr="00BE6762">
        <w:rPr>
          <w:b/>
          <w:bCs/>
          <w:caps/>
          <w:sz w:val="24"/>
          <w:szCs w:val="24"/>
          <w:u w:val="single"/>
        </w:rPr>
        <w:t>- Maddi durumu kötü olan öğrencilerin tespiti.</w:t>
      </w:r>
    </w:p>
    <w:p w:rsidR="007C1E9D" w:rsidRDefault="007C1E9D" w:rsidP="00CE6CC6">
      <w:pPr>
        <w:spacing w:line="360" w:lineRule="auto"/>
        <w:jc w:val="both"/>
      </w:pPr>
      <w:r>
        <w:rPr>
          <w:sz w:val="24"/>
          <w:szCs w:val="24"/>
        </w:rPr>
        <w:tab/>
      </w:r>
      <w:r w:rsidRPr="00BE6762">
        <w:rPr>
          <w:sz w:val="24"/>
          <w:szCs w:val="24"/>
        </w:rPr>
        <w:t xml:space="preserve">Sınıf rehber öğretmeni </w:t>
      </w:r>
      <w:r>
        <w:rPr>
          <w:sz w:val="24"/>
          <w:szCs w:val="24"/>
        </w:rPr>
        <w:t>Ömer  ALTUN 8/A</w:t>
      </w:r>
      <w:r w:rsidRPr="00BE6762">
        <w:rPr>
          <w:sz w:val="24"/>
          <w:szCs w:val="24"/>
        </w:rPr>
        <w:t xml:space="preserve"> sınıfında maddi durum</w:t>
      </w:r>
      <w:r>
        <w:rPr>
          <w:sz w:val="24"/>
          <w:szCs w:val="24"/>
        </w:rPr>
        <w:t xml:space="preserve">u kötü olan öğrencilerin tespit edilerek </w:t>
      </w:r>
      <w:r w:rsidRPr="00BE6762">
        <w:rPr>
          <w:sz w:val="24"/>
          <w:szCs w:val="24"/>
        </w:rPr>
        <w:t xml:space="preserve"> idareye bildirildiğini belirtti.</w:t>
      </w:r>
      <w:r w:rsidRPr="00F7426F">
        <w:t xml:space="preserve"> </w:t>
      </w:r>
      <w:r w:rsidRPr="00F7426F">
        <w:rPr>
          <w:sz w:val="24"/>
          <w:szCs w:val="24"/>
        </w:rPr>
        <w:t>Maddi problemi olan öğrencilere gereken ilgi gösterilmesi gerektiği vurgulandı.</w:t>
      </w:r>
      <w:r>
        <w:t xml:space="preserve"> </w:t>
      </w:r>
    </w:p>
    <w:p w:rsidR="007C1E9D" w:rsidRDefault="007C1E9D" w:rsidP="00CE6CC6">
      <w:pPr>
        <w:spacing w:line="360" w:lineRule="auto"/>
        <w:jc w:val="both"/>
      </w:pPr>
    </w:p>
    <w:p w:rsidR="007C1E9D" w:rsidRPr="00BE6762" w:rsidRDefault="007C1E9D" w:rsidP="00CE6CC6">
      <w:pPr>
        <w:spacing w:line="360" w:lineRule="auto"/>
        <w:jc w:val="both"/>
        <w:rPr>
          <w:b/>
          <w:bCs/>
          <w:caps/>
          <w:sz w:val="24"/>
          <w:szCs w:val="24"/>
          <w:u w:val="single"/>
        </w:rPr>
      </w:pPr>
    </w:p>
    <w:p w:rsidR="007C1E9D" w:rsidRPr="00BE6762" w:rsidRDefault="007C1E9D" w:rsidP="00CE6CC6">
      <w:pPr>
        <w:spacing w:line="360" w:lineRule="auto"/>
        <w:jc w:val="both"/>
        <w:rPr>
          <w:b/>
          <w:bCs/>
          <w:caps/>
          <w:sz w:val="24"/>
          <w:szCs w:val="24"/>
          <w:u w:val="single"/>
        </w:rPr>
      </w:pPr>
      <w:r w:rsidRPr="00BE6762">
        <w:rPr>
          <w:b/>
          <w:bCs/>
          <w:caps/>
          <w:sz w:val="24"/>
          <w:szCs w:val="24"/>
          <w:u w:val="single"/>
        </w:rPr>
        <w:t>6- Öğrencilerin derse karşı ilgisi ve başarı durumları.</w:t>
      </w:r>
    </w:p>
    <w:p w:rsidR="007C1E9D" w:rsidRPr="00BE6762" w:rsidRDefault="007C1E9D" w:rsidP="00FF4DDC">
      <w:pPr>
        <w:jc w:val="both"/>
        <w:rPr>
          <w:sz w:val="24"/>
          <w:szCs w:val="24"/>
        </w:rPr>
      </w:pPr>
      <w:r w:rsidRPr="00BE6762">
        <w:rPr>
          <w:sz w:val="24"/>
          <w:szCs w:val="24"/>
        </w:rPr>
        <w:t xml:space="preserve"> Sınıf rehber öğretmeni </w:t>
      </w:r>
      <w:r>
        <w:rPr>
          <w:sz w:val="24"/>
          <w:szCs w:val="24"/>
        </w:rPr>
        <w:t>Ömer  ALTUN</w:t>
      </w:r>
      <w:r w:rsidRPr="00BE6762">
        <w:rPr>
          <w:sz w:val="24"/>
          <w:szCs w:val="24"/>
        </w:rPr>
        <w:t xml:space="preserve">, </w:t>
      </w:r>
      <w:r w:rsidRPr="00272287">
        <w:rPr>
          <w:sz w:val="24"/>
          <w:szCs w:val="24"/>
        </w:rPr>
        <w:t>derslerin öğrencinin dikkatini çekecek şekilde işlenilmesini ve daha verimli hale getirilmesi için öğrenci merkezli ders işlenmesi gerektiğini</w:t>
      </w:r>
      <w:r w:rsidRPr="00BE6762">
        <w:rPr>
          <w:sz w:val="24"/>
          <w:szCs w:val="24"/>
        </w:rPr>
        <w:t xml:space="preserve"> belirtti. Öğrencilerin başarılarını arttırmak için öncelikle okuma seviyelerinin yükseltilmesi gerektiğini; ve bu konuda  öğrencilere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Pr="00BE6762">
        <w:t xml:space="preserve"> </w:t>
      </w:r>
    </w:p>
    <w:p w:rsidR="007C1E9D" w:rsidRPr="00BE6762" w:rsidRDefault="007C1E9D" w:rsidP="00FF4DDC">
      <w:pPr>
        <w:jc w:val="both"/>
        <w:rPr>
          <w:sz w:val="24"/>
          <w:szCs w:val="24"/>
        </w:rPr>
      </w:pPr>
      <w:r w:rsidRPr="00BE6762">
        <w:rPr>
          <w:sz w:val="24"/>
          <w:szCs w:val="24"/>
        </w:rPr>
        <w:tab/>
        <w:t>Türkçe</w:t>
      </w:r>
      <w:r>
        <w:rPr>
          <w:sz w:val="24"/>
          <w:szCs w:val="24"/>
        </w:rPr>
        <w:t xml:space="preserve"> Öğretmeni Özkan YALÇINKAYA, 8/A sınıfının seviyesinin normal düzeyde</w:t>
      </w:r>
      <w:r w:rsidRPr="00BE6762">
        <w:rPr>
          <w:sz w:val="24"/>
          <w:szCs w:val="24"/>
        </w:rPr>
        <w:t xml:space="preserve"> olduğunu, okuma problemi olan öğrencilerin olduğunu ayrıca </w:t>
      </w:r>
      <w:r w:rsidRPr="00272287">
        <w:rPr>
          <w:sz w:val="24"/>
          <w:szCs w:val="24"/>
        </w:rPr>
        <w:t>düzenli ders çalışma alış</w:t>
      </w:r>
      <w:r>
        <w:rPr>
          <w:sz w:val="24"/>
          <w:szCs w:val="24"/>
        </w:rPr>
        <w:t xml:space="preserve">kanlığı olan öğrencilerinde </w:t>
      </w:r>
      <w:r w:rsidRPr="00272287">
        <w:rPr>
          <w:sz w:val="24"/>
          <w:szCs w:val="24"/>
        </w:rPr>
        <w:t xml:space="preserve"> bulunduğunu bu öğrencilerin desteklenmesi</w:t>
      </w:r>
      <w:r w:rsidRPr="00BE6762">
        <w:rPr>
          <w:sz w:val="24"/>
          <w:szCs w:val="24"/>
        </w:rPr>
        <w:t xml:space="preserve"> gerektiğini, bu noktada biz öğretmenlerin üzerine düşeni severek yapacaklarını belirtti.</w:t>
      </w:r>
    </w:p>
    <w:p w:rsidR="007C1E9D" w:rsidRPr="00BE6762" w:rsidRDefault="007C1E9D" w:rsidP="00EE6111">
      <w:pPr>
        <w:spacing w:before="120" w:after="60"/>
        <w:ind w:firstLine="708"/>
        <w:jc w:val="both"/>
        <w:rPr>
          <w:sz w:val="24"/>
          <w:szCs w:val="24"/>
        </w:rPr>
      </w:pPr>
      <w:r>
        <w:rPr>
          <w:sz w:val="24"/>
          <w:szCs w:val="24"/>
        </w:rPr>
        <w:t>Din kültürü ve ahlak bilgisi öğretmeni Hatice KARAKAYA</w:t>
      </w:r>
      <w:r w:rsidRPr="00BE6762">
        <w:rPr>
          <w:sz w:val="24"/>
          <w:szCs w:val="24"/>
        </w:rPr>
        <w:t xml:space="preserve">, </w:t>
      </w:r>
      <w:r w:rsidRPr="00272287">
        <w:rPr>
          <w:sz w:val="24"/>
          <w:szCs w:val="24"/>
        </w:rPr>
        <w:t>öğrencilerin başarısızlık nedenlerinin irdelenmesi, araştırılması ve tespit edilmesi suretiyle problemin</w:t>
      </w:r>
      <w:r w:rsidRPr="00BE6762">
        <w:rPr>
          <w:sz w:val="24"/>
          <w:szCs w:val="24"/>
        </w:rPr>
        <w:t xml:space="preserve">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w:t>
      </w:r>
      <w:r w:rsidRPr="00272287">
        <w:rPr>
          <w:sz w:val="24"/>
          <w:szCs w:val="24"/>
        </w:rPr>
        <w:t>Türkçemizi en güzel ve doğru kullanmalarının başarıda anahtar olduğunu,</w:t>
      </w:r>
      <w:r w:rsidRPr="00BE6762">
        <w:rPr>
          <w:sz w:val="24"/>
          <w:szCs w:val="24"/>
        </w:rPr>
        <w:t xml:space="preserve"> bu hususlarda elimizden gelen gayreti göstermemiz gerektiği söyledi. Müdür Yardımcısı Ali KILIÇ, öğrencilerin başarılı olmasında en büyük etkenlerden birinin öğretmen olduğunu, bu bağlamda öğretmenlerin ellerinden gelenin en iyisini yapması gerektiğini, diğer sorunların zamanla halledilebileceğini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7C1E9D" w:rsidRPr="00BE6762" w:rsidRDefault="007C1E9D" w:rsidP="00EE6111">
      <w:pPr>
        <w:spacing w:before="120" w:after="60"/>
        <w:ind w:firstLine="708"/>
        <w:jc w:val="both"/>
        <w:rPr>
          <w:sz w:val="24"/>
          <w:szCs w:val="24"/>
        </w:rPr>
      </w:pPr>
      <w:r w:rsidRPr="00BE6762">
        <w:rPr>
          <w:sz w:val="24"/>
          <w:szCs w:val="24"/>
        </w:rPr>
        <w:t xml:space="preserve">Türkçe Öğretmeni Özkan YALÇINKAYA. başarının çok okumaktan geçtiğini,  kitap okumayan, sadece ders kitaplarıyla yetinen öğrencilerin hiçbir zaman yeterince başarılı olamayacaklarını; kitap okuma konusunda öğrencilerin teşvik edilmesi gerektiğini belirtti. </w:t>
      </w:r>
      <w:r w:rsidRPr="00272287">
        <w:rPr>
          <w:sz w:val="24"/>
          <w:szCs w:val="24"/>
        </w:rPr>
        <w:t>Türkçeyi güzel, etkili ve doğru konuşan öğrencilerin de başarılı olacaklarını, bu hususta bütün arkadaşlarının işbirliği yapmasını ve kütüphanemizi daha düzenli hale getirerek değerlendirilmesi gerektiğini belirtti.</w:t>
      </w:r>
      <w:r w:rsidRPr="00BE6762">
        <w:rPr>
          <w:sz w:val="24"/>
          <w:szCs w:val="24"/>
        </w:rPr>
        <w:t xml:space="preserve"> </w:t>
      </w:r>
    </w:p>
    <w:p w:rsidR="007C1E9D" w:rsidRPr="00BE6762" w:rsidRDefault="007C1E9D" w:rsidP="00EE6111">
      <w:pPr>
        <w:spacing w:before="120" w:after="60"/>
        <w:ind w:firstLine="708"/>
        <w:jc w:val="both"/>
        <w:rPr>
          <w:sz w:val="24"/>
          <w:szCs w:val="24"/>
        </w:rPr>
      </w:pPr>
      <w:r w:rsidRPr="00BE6762">
        <w:rPr>
          <w:sz w:val="24"/>
          <w:szCs w:val="24"/>
        </w:rPr>
        <w:t xml:space="preserve">Matematik öğretmeni Ömer ALTUN öğrencilerin matematik dersinde geçmişe yönelik iyi bir temelle başlamamaları onların bu derse yönelik ön yargılı olmalarına neden olduğunu ve bu ön yargıyı yenmenin bütün öğretmenlerin işbirliği ile sağlanacağını, dersin öğrencilere sevdirilmesinin başarıyı arttıracağını, yer yer testler hazırlanarak konuların kavratılması gerektiğini belirtti. </w:t>
      </w:r>
    </w:p>
    <w:p w:rsidR="007C1E9D" w:rsidRPr="00BE6762" w:rsidRDefault="007C1E9D" w:rsidP="00EE6111">
      <w:pPr>
        <w:spacing w:before="120" w:after="60"/>
        <w:ind w:firstLine="708"/>
        <w:jc w:val="both"/>
        <w:rPr>
          <w:sz w:val="24"/>
          <w:szCs w:val="24"/>
        </w:rPr>
      </w:pPr>
      <w:r w:rsidRPr="00BE6762">
        <w:rPr>
          <w:sz w:val="24"/>
          <w:szCs w:val="24"/>
        </w:rPr>
        <w:t>Fen ve Teknoloji Öğretmeni Ergin ATAŞÇI, öğrencilere yeterince söz verilerek ilgi ve isteğin arttırılmasının başarıyı arttıracağı, öğrencinin dersi sevmesiyle başarının doğru orantılı olduğunu, dersi sevdirmenin de öğretmenin elinde olduğunu söyledi.</w:t>
      </w:r>
    </w:p>
    <w:p w:rsidR="007C1E9D" w:rsidRPr="00BE6762" w:rsidRDefault="007C1E9D" w:rsidP="00CE6CC6">
      <w:pPr>
        <w:spacing w:before="120" w:after="60"/>
        <w:ind w:firstLine="708"/>
        <w:jc w:val="both"/>
        <w:rPr>
          <w:sz w:val="24"/>
          <w:szCs w:val="24"/>
        </w:rPr>
      </w:pPr>
      <w:r w:rsidRPr="00BE6762">
        <w:rPr>
          <w:sz w:val="24"/>
          <w:szCs w:val="24"/>
        </w:rPr>
        <w:t xml:space="preserve">Yabancı Dil Öğretmeni İbrahim KARAKAYA,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w:t>
      </w:r>
      <w:r w:rsidRPr="00272287">
        <w:rPr>
          <w:sz w:val="24"/>
          <w:szCs w:val="24"/>
        </w:rPr>
        <w:t>Okulda mevcut olan araç ve gereçlerden en iyi şekilde yararlanılması gerektiğini belirtti.</w:t>
      </w:r>
    </w:p>
    <w:p w:rsidR="007C1E9D" w:rsidRPr="00E43A40" w:rsidRDefault="007C1E9D" w:rsidP="00CE6CC6">
      <w:pPr>
        <w:spacing w:before="120" w:after="60"/>
        <w:jc w:val="both"/>
        <w:rPr>
          <w:b/>
          <w:bCs/>
          <w:caps/>
          <w:sz w:val="24"/>
          <w:szCs w:val="24"/>
          <w:u w:val="single"/>
        </w:rPr>
      </w:pPr>
      <w:r w:rsidRPr="00E43A40">
        <w:rPr>
          <w:b/>
          <w:bCs/>
          <w:caps/>
          <w:sz w:val="24"/>
          <w:szCs w:val="24"/>
          <w:u w:val="single"/>
        </w:rPr>
        <w:t>7 - Öğrenci başarısızlıklarının nedenleri ve alınacak önlemler.</w:t>
      </w:r>
    </w:p>
    <w:p w:rsidR="007C1E9D" w:rsidRPr="00E43A40" w:rsidRDefault="007C1E9D" w:rsidP="00FF4DDC">
      <w:pPr>
        <w:jc w:val="both"/>
        <w:rPr>
          <w:sz w:val="24"/>
          <w:szCs w:val="24"/>
        </w:rPr>
      </w:pPr>
      <w:r w:rsidRPr="00E43A40">
        <w:rPr>
          <w:sz w:val="24"/>
          <w:szCs w:val="24"/>
        </w:rPr>
        <w:tab/>
        <w:t>Okulumuz Rehber Öğretmeni Alican KAVİLİ öğrenci başarısızlık nedenleri arasında:</w:t>
      </w:r>
    </w:p>
    <w:p w:rsidR="007C1E9D" w:rsidRPr="00E43A40" w:rsidRDefault="007C1E9D" w:rsidP="00BE6762">
      <w:pPr>
        <w:pStyle w:val="ListParagraph"/>
        <w:numPr>
          <w:ilvl w:val="0"/>
          <w:numId w:val="14"/>
        </w:numPr>
        <w:jc w:val="both"/>
        <w:rPr>
          <w:b/>
          <w:bCs/>
          <w:sz w:val="24"/>
          <w:szCs w:val="24"/>
        </w:rPr>
      </w:pPr>
      <w:r w:rsidRPr="00E43A40">
        <w:rPr>
          <w:b/>
          <w:bCs/>
          <w:sz w:val="24"/>
          <w:szCs w:val="24"/>
        </w:rPr>
        <w:t xml:space="preserve">Öğrenciye bağlı nedenler </w:t>
      </w:r>
    </w:p>
    <w:p w:rsidR="007C1E9D" w:rsidRPr="00E43A40" w:rsidRDefault="007C1E9D" w:rsidP="00BE6762">
      <w:pPr>
        <w:pStyle w:val="ListParagraph"/>
        <w:jc w:val="both"/>
        <w:rPr>
          <w:sz w:val="24"/>
          <w:szCs w:val="24"/>
        </w:rPr>
      </w:pPr>
      <w:r w:rsidRPr="00E43A40">
        <w:rPr>
          <w:sz w:val="24"/>
          <w:szCs w:val="24"/>
        </w:rPr>
        <w:t>Fiziksel yetersizlikler</w:t>
      </w:r>
    </w:p>
    <w:p w:rsidR="007C1E9D" w:rsidRPr="00E43A40" w:rsidRDefault="007C1E9D" w:rsidP="00BE6762">
      <w:pPr>
        <w:pStyle w:val="ListParagraph"/>
        <w:jc w:val="both"/>
        <w:rPr>
          <w:sz w:val="24"/>
          <w:szCs w:val="24"/>
        </w:rPr>
      </w:pPr>
      <w:r w:rsidRPr="00E43A40">
        <w:rPr>
          <w:sz w:val="24"/>
          <w:szCs w:val="24"/>
        </w:rPr>
        <w:t>Zihinsel, bilişsel, duygusal ve sosyal açılardan yeterli ölçüde gelişmemiş olma</w:t>
      </w:r>
    </w:p>
    <w:p w:rsidR="007C1E9D" w:rsidRPr="00E43A40" w:rsidRDefault="007C1E9D" w:rsidP="00BE6762">
      <w:pPr>
        <w:pStyle w:val="ListParagraph"/>
        <w:jc w:val="both"/>
        <w:rPr>
          <w:sz w:val="24"/>
          <w:szCs w:val="24"/>
        </w:rPr>
      </w:pPr>
      <w:r w:rsidRPr="00E43A40">
        <w:rPr>
          <w:sz w:val="24"/>
          <w:szCs w:val="24"/>
        </w:rPr>
        <w:t>Öğrenmeye hazır olmama</w:t>
      </w:r>
    </w:p>
    <w:p w:rsidR="007C1E9D" w:rsidRPr="00E43A40" w:rsidRDefault="007C1E9D" w:rsidP="00BE6762">
      <w:pPr>
        <w:pStyle w:val="ListParagraph"/>
        <w:jc w:val="both"/>
        <w:rPr>
          <w:sz w:val="24"/>
          <w:szCs w:val="24"/>
        </w:rPr>
      </w:pPr>
      <w:r w:rsidRPr="00E43A40">
        <w:rPr>
          <w:sz w:val="24"/>
          <w:szCs w:val="24"/>
        </w:rPr>
        <w:t>Yanlış çalışma alışkanlıkları</w:t>
      </w:r>
    </w:p>
    <w:p w:rsidR="007C1E9D" w:rsidRPr="00E43A40" w:rsidRDefault="007C1E9D" w:rsidP="00BE6762">
      <w:pPr>
        <w:pStyle w:val="ListParagraph"/>
        <w:jc w:val="both"/>
        <w:rPr>
          <w:sz w:val="24"/>
          <w:szCs w:val="24"/>
        </w:rPr>
      </w:pPr>
      <w:r w:rsidRPr="00E43A40">
        <w:rPr>
          <w:sz w:val="24"/>
          <w:szCs w:val="24"/>
        </w:rPr>
        <w:t>Kendine güvenin azlığı, sosyal becerilerin ve iletişim becerilerinin gelişmemiş olması</w:t>
      </w:r>
    </w:p>
    <w:p w:rsidR="007C1E9D" w:rsidRPr="00E43A40" w:rsidRDefault="007C1E9D" w:rsidP="00BE6762">
      <w:pPr>
        <w:pStyle w:val="ListParagraph"/>
        <w:jc w:val="both"/>
        <w:rPr>
          <w:sz w:val="24"/>
          <w:szCs w:val="24"/>
        </w:rPr>
      </w:pPr>
      <w:r w:rsidRPr="00E43A40">
        <w:rPr>
          <w:sz w:val="24"/>
          <w:szCs w:val="24"/>
        </w:rPr>
        <w:t>Kaygının çok düşük ya da yüksek olması</w:t>
      </w:r>
    </w:p>
    <w:p w:rsidR="007C1E9D" w:rsidRPr="00E43A40" w:rsidRDefault="007C1E9D" w:rsidP="00BE6762">
      <w:pPr>
        <w:pStyle w:val="ListParagraph"/>
        <w:jc w:val="both"/>
        <w:rPr>
          <w:sz w:val="24"/>
          <w:szCs w:val="24"/>
        </w:rPr>
      </w:pPr>
      <w:r w:rsidRPr="00E43A40">
        <w:rPr>
          <w:sz w:val="24"/>
          <w:szCs w:val="24"/>
        </w:rPr>
        <w:t>Ergenlik dönemi özellikleri</w:t>
      </w:r>
    </w:p>
    <w:p w:rsidR="007C1E9D" w:rsidRPr="00E43A40" w:rsidRDefault="007C1E9D" w:rsidP="00BE6762">
      <w:pPr>
        <w:pStyle w:val="ListParagraph"/>
        <w:jc w:val="both"/>
        <w:rPr>
          <w:sz w:val="24"/>
          <w:szCs w:val="24"/>
        </w:rPr>
      </w:pPr>
      <w:r w:rsidRPr="00E43A40">
        <w:rPr>
          <w:sz w:val="24"/>
          <w:szCs w:val="24"/>
        </w:rPr>
        <w:t>Öğrenme güçlüğü</w:t>
      </w:r>
    </w:p>
    <w:p w:rsidR="007C1E9D" w:rsidRPr="00E43A40" w:rsidRDefault="007C1E9D" w:rsidP="00BE6762">
      <w:pPr>
        <w:pStyle w:val="ListParagraph"/>
        <w:jc w:val="both"/>
        <w:rPr>
          <w:sz w:val="24"/>
          <w:szCs w:val="24"/>
        </w:rPr>
      </w:pPr>
      <w:r w:rsidRPr="00E43A40">
        <w:rPr>
          <w:sz w:val="24"/>
          <w:szCs w:val="24"/>
        </w:rPr>
        <w:t>Çalışma ortamı</w:t>
      </w:r>
      <w:r>
        <w:rPr>
          <w:sz w:val="24"/>
          <w:szCs w:val="24"/>
        </w:rPr>
        <w:t>...</w:t>
      </w:r>
    </w:p>
    <w:p w:rsidR="007C1E9D" w:rsidRPr="00E43A40" w:rsidRDefault="007C1E9D" w:rsidP="00BE6762">
      <w:pPr>
        <w:pStyle w:val="ListParagraph"/>
        <w:numPr>
          <w:ilvl w:val="0"/>
          <w:numId w:val="14"/>
        </w:numPr>
        <w:jc w:val="both"/>
        <w:rPr>
          <w:b/>
          <w:bCs/>
          <w:sz w:val="24"/>
          <w:szCs w:val="24"/>
        </w:rPr>
      </w:pPr>
      <w:r w:rsidRPr="00E43A40">
        <w:rPr>
          <w:b/>
          <w:bCs/>
          <w:sz w:val="24"/>
          <w:szCs w:val="24"/>
        </w:rPr>
        <w:t xml:space="preserve">Okuldan kaynaklanabilecek nedenler </w:t>
      </w:r>
    </w:p>
    <w:p w:rsidR="007C1E9D" w:rsidRPr="00E43A40" w:rsidRDefault="007C1E9D" w:rsidP="00BE6762">
      <w:pPr>
        <w:pStyle w:val="ListParagraph"/>
        <w:numPr>
          <w:ilvl w:val="0"/>
          <w:numId w:val="14"/>
        </w:numPr>
        <w:jc w:val="both"/>
        <w:rPr>
          <w:b/>
          <w:bCs/>
          <w:sz w:val="24"/>
          <w:szCs w:val="24"/>
        </w:rPr>
      </w:pPr>
      <w:r w:rsidRPr="00E43A40">
        <w:rPr>
          <w:b/>
          <w:bCs/>
          <w:sz w:val="24"/>
          <w:szCs w:val="24"/>
        </w:rPr>
        <w:t>Aileden kaynaklanabilecek nedenler</w:t>
      </w:r>
    </w:p>
    <w:p w:rsidR="007C1E9D" w:rsidRPr="00E43A40" w:rsidRDefault="007C1E9D" w:rsidP="00E43A40">
      <w:pPr>
        <w:pStyle w:val="ListParagraph"/>
        <w:jc w:val="both"/>
        <w:rPr>
          <w:sz w:val="24"/>
          <w:szCs w:val="24"/>
          <w:highlight w:val="yellow"/>
        </w:rPr>
      </w:pPr>
      <w:r w:rsidRPr="00E43A40">
        <w:rPr>
          <w:sz w:val="24"/>
          <w:szCs w:val="24"/>
        </w:rPr>
        <w:t>gibi birçok neden olabileceğini belirtti.</w:t>
      </w:r>
    </w:p>
    <w:p w:rsidR="007C1E9D" w:rsidRDefault="007C1E9D" w:rsidP="00E43A40">
      <w:pPr>
        <w:pStyle w:val="ListParagraph"/>
        <w:jc w:val="both"/>
        <w:rPr>
          <w:sz w:val="24"/>
          <w:szCs w:val="24"/>
          <w:highlight w:val="yellow"/>
        </w:rPr>
      </w:pPr>
    </w:p>
    <w:p w:rsidR="007C1E9D" w:rsidRPr="00E43A40" w:rsidRDefault="007C1E9D" w:rsidP="00E43A40">
      <w:pPr>
        <w:pStyle w:val="ListParagraph"/>
        <w:jc w:val="both"/>
        <w:rPr>
          <w:sz w:val="24"/>
          <w:szCs w:val="24"/>
        </w:rPr>
      </w:pPr>
      <w:r>
        <w:rPr>
          <w:sz w:val="24"/>
          <w:szCs w:val="24"/>
        </w:rPr>
        <w:tab/>
      </w:r>
      <w:r w:rsidRPr="00E43A40">
        <w:rPr>
          <w:sz w:val="24"/>
          <w:szCs w:val="24"/>
        </w:rPr>
        <w:t xml:space="preserve">Okulumuz Rehber Öğretmeni Alican KAVİLİ Rehberlik servisi olarak 1. dönem başında verimli ders çalışma teknikleri semineri yapıldığını belirtti.Öğrencilerin sınav kaygısını azaltmak ve önlemek için sınav kaygısı semineri yapıldı.Rehberlik servisine bu konuyla ilgili gelen öğrencilerimize verimli ders çalışma planı yapıldığını ve 2 dönemin başında ise başarısızlık nedenleri anketi uygulandığını belirtti. </w:t>
      </w:r>
    </w:p>
    <w:p w:rsidR="007C1E9D" w:rsidRPr="00DA2DBD" w:rsidRDefault="007C1E9D" w:rsidP="00FF4DDC">
      <w:pPr>
        <w:jc w:val="both"/>
        <w:rPr>
          <w:sz w:val="24"/>
          <w:szCs w:val="24"/>
          <w:highlight w:val="yellow"/>
        </w:rPr>
      </w:pPr>
    </w:p>
    <w:p w:rsidR="007C1E9D" w:rsidRPr="00DA2DBD" w:rsidRDefault="007C1E9D" w:rsidP="00CE6CC6">
      <w:pPr>
        <w:pStyle w:val="ListParagraph"/>
        <w:ind w:left="0"/>
        <w:rPr>
          <w:b/>
          <w:bCs/>
          <w:sz w:val="24"/>
          <w:szCs w:val="24"/>
          <w:highlight w:val="yellow"/>
          <w:u w:val="single"/>
        </w:rPr>
      </w:pPr>
    </w:p>
    <w:p w:rsidR="007C1E9D" w:rsidRPr="00751941" w:rsidRDefault="007C1E9D" w:rsidP="00CE6CC6">
      <w:pPr>
        <w:pStyle w:val="ListParagraph"/>
        <w:ind w:left="0"/>
        <w:rPr>
          <w:b/>
          <w:bCs/>
          <w:caps/>
          <w:sz w:val="24"/>
          <w:szCs w:val="24"/>
          <w:u w:val="single"/>
        </w:rPr>
      </w:pPr>
      <w:r w:rsidRPr="00751941">
        <w:rPr>
          <w:b/>
          <w:bCs/>
          <w:caps/>
          <w:sz w:val="24"/>
          <w:szCs w:val="24"/>
          <w:u w:val="single"/>
        </w:rPr>
        <w:t>8 - Öğretmen öğrenci ilişkileri</w:t>
      </w:r>
    </w:p>
    <w:p w:rsidR="007C1E9D" w:rsidRPr="00751941" w:rsidRDefault="007C1E9D" w:rsidP="00751941">
      <w:pPr>
        <w:pStyle w:val="ListParagraph"/>
        <w:ind w:left="0"/>
        <w:jc w:val="both"/>
        <w:rPr>
          <w:b/>
          <w:bCs/>
          <w:caps/>
          <w:sz w:val="24"/>
          <w:szCs w:val="24"/>
          <w:u w:val="single"/>
        </w:rPr>
      </w:pPr>
      <w:r w:rsidRPr="00751941">
        <w:rPr>
          <w:sz w:val="24"/>
          <w:szCs w:val="24"/>
        </w:rPr>
        <w:tab/>
        <w:t xml:space="preserve">Sınıf rehber öğretmeni </w:t>
      </w:r>
      <w:r>
        <w:rPr>
          <w:sz w:val="24"/>
          <w:szCs w:val="24"/>
        </w:rPr>
        <w:t xml:space="preserve">Ömer  ALTUN </w:t>
      </w:r>
      <w:r w:rsidRPr="00751941">
        <w:rPr>
          <w:sz w:val="24"/>
          <w:szCs w:val="24"/>
        </w:rPr>
        <w:t xml:space="preserve">öğretmen-öğrenci ilişkilerinin, karşılıklı sevgi ve saygıya dayanması gerektiğini, öğretmenin bir rehber olduğunu, öğrencinin ise gösterilen yolda ilerlemesini bilen kişi olduğunu, öğretmenin zorlaştırmayan ve nefret ettirmeyen ve en zor konuları bile kolaylaştıran ve sevdiren kişi olması gerektiğini belirtti. Yapılacak tüm çalışmaların öğrenciyi merkeze alan ve sorumluluğun öğrenciye ait  olduğu düşünülerek planlanmasının gerektiği bu çalışmalarda öğretmene düşenin ise rehber olmak olduğu belirtildi.  </w:t>
      </w:r>
    </w:p>
    <w:p w:rsidR="007C1E9D" w:rsidRPr="00751941" w:rsidRDefault="007C1E9D" w:rsidP="00CE6CC6">
      <w:pPr>
        <w:pStyle w:val="ListParagraph"/>
        <w:ind w:left="0"/>
        <w:rPr>
          <w:b/>
          <w:bCs/>
          <w:caps/>
          <w:sz w:val="24"/>
          <w:szCs w:val="24"/>
          <w:highlight w:val="yellow"/>
          <w:u w:val="single"/>
        </w:rPr>
      </w:pPr>
    </w:p>
    <w:p w:rsidR="007C1E9D" w:rsidRPr="00611CF9" w:rsidRDefault="007C1E9D" w:rsidP="00CE6CC6">
      <w:pPr>
        <w:pStyle w:val="ListParagraph"/>
        <w:ind w:left="0"/>
        <w:rPr>
          <w:b/>
          <w:bCs/>
          <w:sz w:val="24"/>
          <w:szCs w:val="24"/>
          <w:highlight w:val="yellow"/>
          <w:u w:val="single"/>
        </w:rPr>
      </w:pPr>
      <w:r w:rsidRPr="00CB5610">
        <w:rPr>
          <w:b/>
          <w:bCs/>
          <w:caps/>
          <w:sz w:val="24"/>
          <w:szCs w:val="24"/>
          <w:u w:val="single"/>
        </w:rPr>
        <w:t>9- Öğrencilerin verimli ders çalışma yöntemleri konusunda bilgilendirilmesi.</w:t>
      </w:r>
    </w:p>
    <w:p w:rsidR="007C1E9D" w:rsidRPr="00CB5610" w:rsidRDefault="007C1E9D" w:rsidP="00CB5610">
      <w:pPr>
        <w:pStyle w:val="ListParagraph"/>
        <w:ind w:left="0"/>
        <w:jc w:val="both"/>
        <w:rPr>
          <w:b/>
          <w:bCs/>
          <w:caps/>
          <w:sz w:val="24"/>
          <w:szCs w:val="24"/>
          <w:highlight w:val="yellow"/>
          <w:u w:val="single"/>
        </w:rPr>
      </w:pPr>
      <w:r>
        <w:rPr>
          <w:sz w:val="24"/>
          <w:szCs w:val="24"/>
        </w:rPr>
        <w:tab/>
      </w:r>
      <w:r w:rsidRPr="00E43A40">
        <w:rPr>
          <w:sz w:val="24"/>
          <w:szCs w:val="24"/>
        </w:rPr>
        <w:t>Okulumuz Rehber Öğretmeni Alican KAVİLİ</w:t>
      </w:r>
      <w:r>
        <w:rPr>
          <w:sz w:val="24"/>
          <w:szCs w:val="24"/>
        </w:rPr>
        <w:t xml:space="preserve"> verimli ders çalışma konusunda birinci adımın planlamak olduğunu ve bu planlamada öğrencinin kararlı olması gerektiğini vurguladı.</w:t>
      </w:r>
      <w:r w:rsidRPr="00611CF9">
        <w:rPr>
          <w:sz w:val="24"/>
          <w:szCs w:val="24"/>
        </w:rPr>
        <w:t>Oku</w:t>
      </w:r>
      <w:r>
        <w:rPr>
          <w:sz w:val="24"/>
          <w:szCs w:val="24"/>
        </w:rPr>
        <w:t>lumuz rehberlik servisi tarafından öğrencilere bu konuda gerekli çalışmaların yapılacağını,şube öğretmenleriyle bu konuda işbirliği içerisinde olunması gerektiğinin önemini belirtti.</w:t>
      </w:r>
    </w:p>
    <w:p w:rsidR="007C1E9D" w:rsidRPr="00611CF9" w:rsidRDefault="007C1E9D" w:rsidP="00CE6CC6">
      <w:pPr>
        <w:pStyle w:val="ListParagraph"/>
        <w:ind w:left="0"/>
        <w:rPr>
          <w:b/>
          <w:bCs/>
          <w:sz w:val="24"/>
          <w:szCs w:val="24"/>
          <w:highlight w:val="yellow"/>
          <w:u w:val="single"/>
        </w:rPr>
      </w:pPr>
    </w:p>
    <w:p w:rsidR="007C1E9D" w:rsidRPr="00DA2DBD" w:rsidRDefault="007C1E9D" w:rsidP="00CE6CC6">
      <w:pPr>
        <w:pStyle w:val="ListParagraph"/>
        <w:ind w:left="0"/>
        <w:rPr>
          <w:b/>
          <w:bCs/>
          <w:caps/>
          <w:sz w:val="24"/>
          <w:szCs w:val="24"/>
          <w:highlight w:val="yellow"/>
          <w:u w:val="single"/>
        </w:rPr>
      </w:pPr>
    </w:p>
    <w:p w:rsidR="007C1E9D" w:rsidRPr="00DA2DBD" w:rsidRDefault="007C1E9D" w:rsidP="00CE6CC6">
      <w:pPr>
        <w:pStyle w:val="ListParagraph"/>
        <w:ind w:left="0"/>
        <w:rPr>
          <w:b/>
          <w:bCs/>
          <w:caps/>
          <w:sz w:val="24"/>
          <w:szCs w:val="24"/>
          <w:highlight w:val="yellow"/>
          <w:u w:val="single"/>
        </w:rPr>
      </w:pPr>
    </w:p>
    <w:p w:rsidR="007C1E9D" w:rsidRPr="00803ED3" w:rsidRDefault="007C1E9D" w:rsidP="00DA2DBD">
      <w:pPr>
        <w:pStyle w:val="ListParagraph"/>
        <w:ind w:left="0"/>
        <w:rPr>
          <w:b/>
          <w:bCs/>
          <w:caps/>
          <w:sz w:val="24"/>
          <w:szCs w:val="24"/>
          <w:u w:val="single"/>
        </w:rPr>
      </w:pPr>
      <w:r w:rsidRPr="00803ED3">
        <w:rPr>
          <w:b/>
          <w:bCs/>
          <w:caps/>
          <w:sz w:val="24"/>
          <w:szCs w:val="24"/>
          <w:u w:val="single"/>
        </w:rPr>
        <w:t>10- Öğrencilerin ailevi problemleri ve çözüm yolları</w:t>
      </w:r>
    </w:p>
    <w:p w:rsidR="007C1E9D" w:rsidRPr="00803ED3" w:rsidRDefault="007C1E9D" w:rsidP="00A31066">
      <w:pPr>
        <w:pStyle w:val="ListParagraph"/>
        <w:ind w:left="0"/>
        <w:jc w:val="both"/>
        <w:rPr>
          <w:sz w:val="24"/>
          <w:szCs w:val="24"/>
        </w:rPr>
      </w:pPr>
      <w:r w:rsidRPr="00803ED3">
        <w:rPr>
          <w:caps/>
          <w:sz w:val="24"/>
          <w:szCs w:val="24"/>
        </w:rPr>
        <w:t xml:space="preserve"> </w:t>
      </w:r>
      <w:r>
        <w:rPr>
          <w:caps/>
          <w:sz w:val="24"/>
          <w:szCs w:val="24"/>
        </w:rPr>
        <w:tab/>
      </w:r>
      <w:r w:rsidRPr="00803ED3">
        <w:rPr>
          <w:sz w:val="24"/>
          <w:szCs w:val="24"/>
        </w:rPr>
        <w:t xml:space="preserve">Sınıf rehber öğretmeni </w:t>
      </w:r>
      <w:r>
        <w:rPr>
          <w:sz w:val="24"/>
          <w:szCs w:val="24"/>
        </w:rPr>
        <w:t>Ömer  ALTUN 8a/</w:t>
      </w:r>
      <w:r w:rsidRPr="00803ED3">
        <w:rPr>
          <w:sz w:val="24"/>
          <w:szCs w:val="24"/>
        </w:rPr>
        <w:t xml:space="preserve"> sınıfında ciddi ailevi problemi olan öğrencilerin bulunmadığını, bunun dışında kaynaklanan problemlerin öğrencilerin içerisinde bulundukları dönem ile alakalı olduğunu ve bu hususta rehberlik servisi ile birlikte uyum içerisinde tüm şube öğretmenlerinin çalışması gerektiğini belirtti. </w:t>
      </w:r>
    </w:p>
    <w:p w:rsidR="007C1E9D" w:rsidRPr="00DA2DBD" w:rsidRDefault="007C1E9D" w:rsidP="00DA2DBD">
      <w:pPr>
        <w:pStyle w:val="ListParagraph"/>
        <w:ind w:left="0"/>
        <w:rPr>
          <w:b/>
          <w:bCs/>
          <w:caps/>
          <w:sz w:val="24"/>
          <w:szCs w:val="24"/>
          <w:highlight w:val="yellow"/>
          <w:u w:val="single"/>
        </w:rPr>
      </w:pPr>
    </w:p>
    <w:p w:rsidR="007C1E9D" w:rsidRPr="00DA2DBD" w:rsidRDefault="007C1E9D" w:rsidP="00DA2DBD">
      <w:pPr>
        <w:pStyle w:val="ListParagraph"/>
        <w:ind w:left="0"/>
        <w:rPr>
          <w:b/>
          <w:bCs/>
          <w:caps/>
          <w:sz w:val="24"/>
          <w:szCs w:val="24"/>
          <w:highlight w:val="yellow"/>
          <w:u w:val="single"/>
        </w:rPr>
      </w:pPr>
    </w:p>
    <w:p w:rsidR="007C1E9D" w:rsidRPr="00BD7566" w:rsidRDefault="007C1E9D" w:rsidP="00DA2DBD">
      <w:pPr>
        <w:pStyle w:val="ListParagraph"/>
        <w:ind w:left="0"/>
        <w:rPr>
          <w:b/>
          <w:bCs/>
          <w:caps/>
          <w:sz w:val="24"/>
          <w:szCs w:val="24"/>
          <w:u w:val="single"/>
        </w:rPr>
      </w:pPr>
      <w:r w:rsidRPr="00BD7566">
        <w:rPr>
          <w:b/>
          <w:bCs/>
          <w:caps/>
          <w:sz w:val="24"/>
          <w:szCs w:val="24"/>
          <w:u w:val="single"/>
        </w:rPr>
        <w:t>11- Öğrencilerin beslenme durumları</w:t>
      </w:r>
    </w:p>
    <w:p w:rsidR="007C1E9D" w:rsidRDefault="007C1E9D" w:rsidP="00A114B3">
      <w:pPr>
        <w:pStyle w:val="ListParagraph"/>
        <w:ind w:left="0"/>
        <w:jc w:val="both"/>
        <w:rPr>
          <w:color w:val="000000"/>
          <w:sz w:val="24"/>
          <w:szCs w:val="24"/>
        </w:rPr>
      </w:pPr>
      <w:r>
        <w:rPr>
          <w:color w:val="666666"/>
          <w:sz w:val="24"/>
          <w:szCs w:val="24"/>
        </w:rPr>
        <w:tab/>
      </w:r>
      <w:r w:rsidRPr="00803ED3">
        <w:rPr>
          <w:sz w:val="24"/>
          <w:szCs w:val="24"/>
        </w:rPr>
        <w:t xml:space="preserve">Sınıf rehber öğretmeni </w:t>
      </w:r>
      <w:r>
        <w:rPr>
          <w:sz w:val="24"/>
          <w:szCs w:val="24"/>
        </w:rPr>
        <w:t xml:space="preserve">Ömer  ALTUN </w:t>
      </w:r>
      <w:r>
        <w:rPr>
          <w:color w:val="000000"/>
          <w:sz w:val="24"/>
          <w:szCs w:val="24"/>
        </w:rPr>
        <w:t>s</w:t>
      </w:r>
      <w:r w:rsidRPr="00803ED3">
        <w:rPr>
          <w:color w:val="000000"/>
          <w:sz w:val="24"/>
          <w:szCs w:val="24"/>
        </w:rPr>
        <w:t xml:space="preserve">ağlıklı, yeterli ve dengeli beslenme her yaş döneminde olduğu gibi özellikle </w:t>
      </w:r>
      <w:r>
        <w:rPr>
          <w:color w:val="000000"/>
          <w:sz w:val="24"/>
          <w:szCs w:val="24"/>
        </w:rPr>
        <w:t xml:space="preserve">de çocuklar için çok önemlidir, </w:t>
      </w:r>
      <w:r w:rsidRPr="00803ED3">
        <w:rPr>
          <w:color w:val="000000"/>
          <w:sz w:val="24"/>
          <w:szCs w:val="24"/>
        </w:rPr>
        <w:t>bu dönemde kazanılacak beslenme alışka</w:t>
      </w:r>
      <w:r>
        <w:rPr>
          <w:color w:val="000000"/>
          <w:sz w:val="24"/>
          <w:szCs w:val="24"/>
        </w:rPr>
        <w:t>nlıkları yaşam boyu sürmektedir,</w:t>
      </w:r>
      <w:r w:rsidRPr="00803ED3">
        <w:rPr>
          <w:color w:val="000000"/>
          <w:sz w:val="24"/>
          <w:szCs w:val="24"/>
        </w:rPr>
        <w:t xml:space="preserve"> çocukluk döneminde edinilen yanlış beslenme alışkanlıkları kalp hastalıkları, yüksek tansiyon ve şişmanlık gibi hastalıklar için temel</w:t>
      </w:r>
      <w:r>
        <w:rPr>
          <w:color w:val="000000"/>
          <w:sz w:val="24"/>
          <w:szCs w:val="24"/>
        </w:rPr>
        <w:t xml:space="preserve"> risk faktörü oluşturmakta olduğunu belirtti. </w:t>
      </w:r>
    </w:p>
    <w:p w:rsidR="007C1E9D" w:rsidRDefault="007C1E9D" w:rsidP="00A114B3">
      <w:pPr>
        <w:pStyle w:val="ListParagraph"/>
        <w:ind w:left="0"/>
        <w:jc w:val="both"/>
        <w:rPr>
          <w:color w:val="000000"/>
          <w:sz w:val="24"/>
          <w:szCs w:val="24"/>
        </w:rPr>
      </w:pPr>
      <w:r>
        <w:rPr>
          <w:color w:val="000000"/>
          <w:sz w:val="24"/>
          <w:szCs w:val="24"/>
        </w:rPr>
        <w:tab/>
        <w:t>Özellikle kemik gelişimi için çocukların s</w:t>
      </w:r>
      <w:r w:rsidRPr="00803ED3">
        <w:rPr>
          <w:color w:val="000000"/>
          <w:sz w:val="24"/>
          <w:szCs w:val="24"/>
        </w:rPr>
        <w:t>üt ve süt ürünlerinin</w:t>
      </w:r>
      <w:r>
        <w:rPr>
          <w:color w:val="000000"/>
          <w:sz w:val="24"/>
          <w:szCs w:val="24"/>
        </w:rPr>
        <w:t xml:space="preserve"> tüketimine teşvik edilmesi vurgulandı.Öğrencilerimizin çoğunun düzenli beslenme alışkanlığının mevcut olduğu belirtildi.</w:t>
      </w:r>
    </w:p>
    <w:p w:rsidR="007C1E9D" w:rsidRPr="00803ED3" w:rsidRDefault="007C1E9D" w:rsidP="00A114B3">
      <w:pPr>
        <w:pStyle w:val="ListParagraph"/>
        <w:ind w:left="0"/>
        <w:jc w:val="both"/>
        <w:rPr>
          <w:color w:val="000000"/>
          <w:sz w:val="24"/>
          <w:szCs w:val="24"/>
          <w:highlight w:val="yellow"/>
        </w:rPr>
      </w:pPr>
      <w:r>
        <w:rPr>
          <w:color w:val="000000"/>
          <w:sz w:val="24"/>
          <w:szCs w:val="24"/>
        </w:rPr>
        <w:t xml:space="preserve">            Ancak okulumuzun yatılı okul olmasından dolayı yatılı öğrencilerin böyle bir sıkıntı çekmediğini belirtti.</w:t>
      </w:r>
    </w:p>
    <w:p w:rsidR="007C1E9D" w:rsidRPr="00803ED3" w:rsidRDefault="007C1E9D" w:rsidP="00DA2DBD">
      <w:pPr>
        <w:pStyle w:val="ListParagraph"/>
        <w:ind w:left="0"/>
        <w:rPr>
          <w:caps/>
          <w:sz w:val="24"/>
          <w:szCs w:val="24"/>
          <w:highlight w:val="yellow"/>
        </w:rPr>
      </w:pPr>
    </w:p>
    <w:p w:rsidR="007C1E9D" w:rsidRPr="00BD7566" w:rsidRDefault="007C1E9D" w:rsidP="00DA2DBD">
      <w:pPr>
        <w:pStyle w:val="ListParagraph"/>
        <w:ind w:left="0"/>
        <w:rPr>
          <w:b/>
          <w:bCs/>
          <w:caps/>
          <w:sz w:val="24"/>
          <w:szCs w:val="24"/>
          <w:u w:val="single"/>
        </w:rPr>
      </w:pPr>
      <w:r w:rsidRPr="00BD7566">
        <w:rPr>
          <w:b/>
          <w:bCs/>
          <w:caps/>
          <w:sz w:val="24"/>
          <w:szCs w:val="24"/>
          <w:u w:val="single"/>
        </w:rPr>
        <w:t>12- Temizlik, düzen kılık-kıyafet</w:t>
      </w:r>
    </w:p>
    <w:p w:rsidR="007C1E9D" w:rsidRDefault="007C1E9D" w:rsidP="005336A3">
      <w:pPr>
        <w:pStyle w:val="ListParagraph"/>
        <w:ind w:left="0"/>
        <w:jc w:val="both"/>
        <w:rPr>
          <w:sz w:val="24"/>
          <w:szCs w:val="24"/>
        </w:rPr>
      </w:pPr>
      <w:r>
        <w:rPr>
          <w:sz w:val="24"/>
          <w:szCs w:val="24"/>
        </w:rPr>
        <w:t xml:space="preserve"> </w:t>
      </w:r>
      <w:r>
        <w:rPr>
          <w:sz w:val="24"/>
          <w:szCs w:val="24"/>
        </w:rPr>
        <w:tab/>
      </w:r>
      <w:r w:rsidRPr="005336A3">
        <w:rPr>
          <w:sz w:val="24"/>
          <w:szCs w:val="24"/>
        </w:rPr>
        <w:t xml:space="preserve">Sınıf rehber öğretmeni </w:t>
      </w:r>
      <w:r>
        <w:rPr>
          <w:sz w:val="24"/>
          <w:szCs w:val="24"/>
        </w:rPr>
        <w:t xml:space="preserve">Ömer  ALTUN </w:t>
      </w:r>
      <w:r w:rsidRPr="005336A3">
        <w:rPr>
          <w:color w:val="000000"/>
          <w:sz w:val="24"/>
          <w:szCs w:val="24"/>
        </w:rPr>
        <w:t>öğrencilerimize kazandırmamız gereken öncelikli alışkanlıkların kişisel bakımla ilgili olduğunu belirtti.Kişisel bakımın başında ise  el, yüz, vücut ve giysi temizliği olduğunu vurguladı.</w:t>
      </w:r>
      <w:r>
        <w:rPr>
          <w:color w:val="000000"/>
          <w:sz w:val="24"/>
          <w:szCs w:val="24"/>
        </w:rPr>
        <w:t>Öğrencilerimizin s</w:t>
      </w:r>
      <w:r w:rsidRPr="005336A3">
        <w:rPr>
          <w:color w:val="000000"/>
          <w:sz w:val="24"/>
          <w:szCs w:val="24"/>
        </w:rPr>
        <w:t>abah kalktığında ilk işinin elini yüzünü yıkamak olduğunu,yemekten önce ve sonra ellerin yıkanması gerektiğini, tuvaletten sonra ellerini bol su ve sabunla yıkaması gerektiğini belirtti.</w:t>
      </w:r>
      <w:r w:rsidRPr="005336A3">
        <w:rPr>
          <w:sz w:val="24"/>
          <w:szCs w:val="24"/>
        </w:rPr>
        <w:t xml:space="preserve"> </w:t>
      </w:r>
    </w:p>
    <w:p w:rsidR="007C1E9D" w:rsidRDefault="007C1E9D" w:rsidP="005336A3">
      <w:pPr>
        <w:pStyle w:val="ListParagraph"/>
        <w:ind w:left="0"/>
        <w:jc w:val="both"/>
        <w:rPr>
          <w:sz w:val="24"/>
          <w:szCs w:val="24"/>
        </w:rPr>
      </w:pPr>
    </w:p>
    <w:p w:rsidR="007C1E9D" w:rsidRPr="005336A3" w:rsidRDefault="007C1E9D" w:rsidP="005336A3">
      <w:pPr>
        <w:pStyle w:val="ListParagraph"/>
        <w:ind w:left="0"/>
        <w:jc w:val="both"/>
        <w:rPr>
          <w:sz w:val="24"/>
          <w:szCs w:val="24"/>
        </w:rPr>
      </w:pPr>
    </w:p>
    <w:p w:rsidR="007C1E9D" w:rsidRPr="00DA2DBD" w:rsidRDefault="007C1E9D" w:rsidP="00DA2DBD">
      <w:pPr>
        <w:pStyle w:val="ListParagraph"/>
        <w:ind w:left="0"/>
        <w:rPr>
          <w:b/>
          <w:bCs/>
          <w:caps/>
          <w:sz w:val="24"/>
          <w:szCs w:val="24"/>
          <w:highlight w:val="yellow"/>
          <w:u w:val="single"/>
        </w:rPr>
      </w:pPr>
    </w:p>
    <w:p w:rsidR="007C1E9D" w:rsidRPr="00BD7566" w:rsidRDefault="007C1E9D" w:rsidP="00DA2DBD">
      <w:pPr>
        <w:pStyle w:val="ListParagraph"/>
        <w:ind w:left="0"/>
        <w:rPr>
          <w:b/>
          <w:bCs/>
          <w:caps/>
          <w:sz w:val="24"/>
          <w:szCs w:val="24"/>
          <w:u w:val="single"/>
        </w:rPr>
      </w:pPr>
      <w:r w:rsidRPr="00BD7566">
        <w:rPr>
          <w:b/>
          <w:bCs/>
          <w:caps/>
          <w:sz w:val="24"/>
          <w:szCs w:val="24"/>
          <w:u w:val="single"/>
        </w:rPr>
        <w:t>13-MESLEKi rehberlik</w:t>
      </w:r>
    </w:p>
    <w:p w:rsidR="007C1E9D" w:rsidRDefault="007C1E9D" w:rsidP="00BD7566">
      <w:pPr>
        <w:jc w:val="both"/>
        <w:rPr>
          <w:sz w:val="22"/>
          <w:szCs w:val="22"/>
        </w:rPr>
      </w:pPr>
      <w:r>
        <w:rPr>
          <w:sz w:val="22"/>
          <w:szCs w:val="22"/>
        </w:rPr>
        <w:t xml:space="preserve"> </w:t>
      </w:r>
      <w:r>
        <w:rPr>
          <w:sz w:val="22"/>
          <w:szCs w:val="22"/>
        </w:rPr>
        <w:tab/>
      </w:r>
      <w:r w:rsidRPr="005336A3">
        <w:rPr>
          <w:sz w:val="24"/>
          <w:szCs w:val="24"/>
        </w:rPr>
        <w:t xml:space="preserve">Sınıf rehber öğretmeni </w:t>
      </w:r>
      <w:r>
        <w:rPr>
          <w:sz w:val="24"/>
          <w:szCs w:val="24"/>
        </w:rPr>
        <w:t xml:space="preserve">Ömer  ALTUN </w:t>
      </w:r>
      <w:r>
        <w:rPr>
          <w:sz w:val="22"/>
          <w:szCs w:val="22"/>
        </w:rPr>
        <w:t xml:space="preserve">mesleki rehberlik kapsamında 1. dönem </w:t>
      </w:r>
      <w:r w:rsidRPr="00BD7566">
        <w:rPr>
          <w:b/>
          <w:bCs/>
          <w:sz w:val="22"/>
          <w:szCs w:val="22"/>
        </w:rPr>
        <w:t>"190-Geleceğin meslekleri hakkında bilgi toplar, 189-İlgi duyduğu mesleklerin gerektirdiği eğitim ve kişisel özelliklerini ifade eder, 188-Yeteneklerin meslek seçimindeki rolünü fark eder "</w:t>
      </w:r>
      <w:r>
        <w:rPr>
          <w:sz w:val="22"/>
          <w:szCs w:val="22"/>
        </w:rPr>
        <w:t xml:space="preserve"> kazanım numaralı etkinliklerin yapıldığını belirtti.2. dönem ise "</w:t>
      </w:r>
      <w:r w:rsidRPr="008A4B30">
        <w:rPr>
          <w:sz w:val="22"/>
          <w:szCs w:val="22"/>
        </w:rPr>
        <w:t xml:space="preserve"> </w:t>
      </w:r>
      <w:r w:rsidRPr="00BD7566">
        <w:rPr>
          <w:b/>
          <w:bCs/>
          <w:sz w:val="22"/>
          <w:szCs w:val="22"/>
        </w:rPr>
        <w:t>185-İş</w:t>
      </w:r>
      <w:r>
        <w:rPr>
          <w:b/>
          <w:bCs/>
          <w:sz w:val="22"/>
          <w:szCs w:val="22"/>
        </w:rPr>
        <w:t xml:space="preserve"> başvurusu için öz geçmiş yazar,</w:t>
      </w:r>
      <w:r w:rsidRPr="00BD7566">
        <w:rPr>
          <w:b/>
          <w:bCs/>
          <w:sz w:val="22"/>
          <w:szCs w:val="22"/>
        </w:rPr>
        <w:t>191-Mesleki amaçlara ulaşmada genel ortaöğre</w:t>
      </w:r>
      <w:r>
        <w:rPr>
          <w:b/>
          <w:bCs/>
          <w:sz w:val="22"/>
          <w:szCs w:val="22"/>
        </w:rPr>
        <w:t>tim programlarını değerlendirir,</w:t>
      </w:r>
      <w:r w:rsidRPr="00BD7566">
        <w:rPr>
          <w:b/>
          <w:bCs/>
          <w:sz w:val="22"/>
          <w:szCs w:val="22"/>
        </w:rPr>
        <w:t xml:space="preserve"> 187-İlköğretim sonrasınd</w:t>
      </w:r>
      <w:r>
        <w:rPr>
          <w:b/>
          <w:bCs/>
          <w:sz w:val="22"/>
          <w:szCs w:val="22"/>
        </w:rPr>
        <w:t>a yapılabilecek işleri belirler,</w:t>
      </w:r>
      <w:r w:rsidRPr="00BD7566">
        <w:rPr>
          <w:b/>
          <w:bCs/>
          <w:sz w:val="22"/>
          <w:szCs w:val="22"/>
        </w:rPr>
        <w:t xml:space="preserve"> 186-Ortaöğretim tercihlerini yaparken eğitsel ve mesleki planlama dosyası ile okulda uygulanan test ve test dışı tekniklerin sonuçlarından yararlanır.</w:t>
      </w:r>
      <w:r>
        <w:rPr>
          <w:sz w:val="22"/>
          <w:szCs w:val="22"/>
        </w:rPr>
        <w:t>"kazanım  numaralı etkinliklerin yapılacağını belirtti.</w:t>
      </w:r>
    </w:p>
    <w:p w:rsidR="007C1E9D" w:rsidRPr="00963862" w:rsidRDefault="007C1E9D" w:rsidP="008A4B30">
      <w:pPr>
        <w:rPr>
          <w:sz w:val="22"/>
          <w:szCs w:val="22"/>
        </w:rPr>
      </w:pPr>
      <w:r>
        <w:rPr>
          <w:sz w:val="22"/>
          <w:szCs w:val="22"/>
        </w:rPr>
        <w:t xml:space="preserve"> </w:t>
      </w:r>
      <w:r w:rsidRPr="00BF6C53">
        <w:rPr>
          <w:sz w:val="22"/>
          <w:szCs w:val="22"/>
        </w:rPr>
        <w:t xml:space="preserve">       </w:t>
      </w:r>
      <w:r w:rsidRPr="00963862">
        <w:rPr>
          <w:sz w:val="22"/>
          <w:szCs w:val="22"/>
        </w:rPr>
        <w:t xml:space="preserve">         </w:t>
      </w:r>
    </w:p>
    <w:p w:rsidR="007C1E9D" w:rsidRPr="00BD7566" w:rsidRDefault="007C1E9D" w:rsidP="00DA2DBD">
      <w:pPr>
        <w:pStyle w:val="ListParagraph"/>
        <w:ind w:left="0"/>
        <w:rPr>
          <w:sz w:val="24"/>
          <w:szCs w:val="24"/>
        </w:rPr>
      </w:pPr>
      <w:r w:rsidRPr="00BD7566">
        <w:rPr>
          <w:sz w:val="24"/>
          <w:szCs w:val="24"/>
        </w:rPr>
        <w:tab/>
        <w:t>Okulumuz Rehber Öğretmeni Alican KAVİLİ Rehberlik servisi olarak 2. dönem öğrencilerimizin ilgi,istek ve yetenekleri doğrultusunda istedikleri liselere gitmelerini sağlamak için Lise tanıtım seminerleri yapılacağını belirtti.</w:t>
      </w:r>
    </w:p>
    <w:p w:rsidR="007C1E9D" w:rsidRPr="00BD7566" w:rsidRDefault="007C1E9D" w:rsidP="00DA2DBD">
      <w:pPr>
        <w:pStyle w:val="ListParagraph"/>
        <w:ind w:left="0"/>
        <w:rPr>
          <w:b/>
          <w:bCs/>
          <w:caps/>
          <w:sz w:val="24"/>
          <w:szCs w:val="24"/>
          <w:u w:val="single"/>
        </w:rPr>
      </w:pPr>
      <w:r w:rsidRPr="00BD7566">
        <w:rPr>
          <w:b/>
          <w:bCs/>
          <w:caps/>
          <w:sz w:val="24"/>
          <w:szCs w:val="24"/>
          <w:u w:val="single"/>
        </w:rPr>
        <w:t>14-dilek ve temenniler.</w:t>
      </w:r>
    </w:p>
    <w:p w:rsidR="007C1E9D" w:rsidRDefault="007C1E9D" w:rsidP="00DA2DBD">
      <w:pPr>
        <w:spacing w:before="120" w:after="60"/>
        <w:ind w:firstLine="708"/>
        <w:jc w:val="both"/>
        <w:rPr>
          <w:sz w:val="24"/>
          <w:szCs w:val="24"/>
        </w:rPr>
      </w:pPr>
      <w:r w:rsidRPr="00BD7566">
        <w:rPr>
          <w:sz w:val="24"/>
          <w:szCs w:val="24"/>
        </w:rPr>
        <w:t xml:space="preserve">Gündem maddeleri görüşüldü, </w:t>
      </w:r>
      <w:bookmarkStart w:id="0" w:name="OLE_LINK3"/>
      <w:bookmarkStart w:id="1" w:name="OLE_LINK4"/>
      <w:r w:rsidRPr="00BD7566">
        <w:rPr>
          <w:sz w:val="24"/>
          <w:szCs w:val="24"/>
        </w:rPr>
        <w:t>Sınıf rehber öğretmeni</w:t>
      </w:r>
      <w:bookmarkEnd w:id="0"/>
      <w:bookmarkEnd w:id="1"/>
      <w:r w:rsidRPr="00BD7566">
        <w:rPr>
          <w:sz w:val="24"/>
          <w:szCs w:val="24"/>
        </w:rPr>
        <w:t xml:space="preserve"> </w:t>
      </w:r>
      <w:r>
        <w:rPr>
          <w:sz w:val="24"/>
          <w:szCs w:val="24"/>
        </w:rPr>
        <w:t>Ömer  ALTUN</w:t>
      </w:r>
      <w:r w:rsidRPr="00BD7566">
        <w:rPr>
          <w:sz w:val="24"/>
          <w:szCs w:val="24"/>
        </w:rPr>
        <w:t>, dileklerinin daha iyi ve mükemmeli yakalamak, başarıya ulaşmak, Atatürk İlke ve İnkılâpları doğrultusunda bir eğitim-öğretim yapmak olduğunu söyledi; katılan bütün arkadaşlara göstermiş oldukları hassasiyetten dolayı teşekkür etti.</w:t>
      </w:r>
    </w:p>
    <w:p w:rsidR="007C1E9D" w:rsidRPr="00523138" w:rsidRDefault="007C1E9D" w:rsidP="007369CE">
      <w:pPr>
        <w:jc w:val="both"/>
        <w:rPr>
          <w:sz w:val="22"/>
          <w:szCs w:val="22"/>
        </w:rPr>
      </w:pPr>
      <w:r>
        <w:rPr>
          <w:sz w:val="22"/>
          <w:szCs w:val="22"/>
        </w:rPr>
        <w:tab/>
      </w:r>
      <w:r w:rsidRPr="00523138">
        <w:rPr>
          <w:sz w:val="22"/>
          <w:szCs w:val="22"/>
        </w:rPr>
        <w:t xml:space="preserve">Toplantı Başkanı Müdür Yardımcısı Ali KILIÇ, 2013-2014 eğitim öğretim yılının </w:t>
      </w:r>
      <w:r>
        <w:rPr>
          <w:sz w:val="22"/>
          <w:szCs w:val="22"/>
        </w:rPr>
        <w:t xml:space="preserve">2 döneminin </w:t>
      </w:r>
      <w:r w:rsidRPr="00523138">
        <w:rPr>
          <w:sz w:val="22"/>
          <w:szCs w:val="22"/>
        </w:rPr>
        <w:t xml:space="preserve"> tüm öğretmen ve öğrencilere iyi geçmesi temennisi ile toplantıyı kapattı.</w:t>
      </w:r>
    </w:p>
    <w:p w:rsidR="007C1E9D" w:rsidRPr="00BD7566" w:rsidRDefault="007C1E9D" w:rsidP="00DA2DBD">
      <w:pPr>
        <w:spacing w:before="120" w:after="60"/>
        <w:ind w:firstLine="708"/>
        <w:jc w:val="both"/>
        <w:rPr>
          <w:sz w:val="24"/>
          <w:szCs w:val="24"/>
        </w:rPr>
      </w:pPr>
    </w:p>
    <w:p w:rsidR="007C1E9D" w:rsidRPr="00BD7566" w:rsidRDefault="007C1E9D" w:rsidP="00CE6CC6">
      <w:pPr>
        <w:pStyle w:val="ListParagraph"/>
        <w:ind w:left="0"/>
        <w:rPr>
          <w:b/>
          <w:bCs/>
          <w:caps/>
          <w:sz w:val="24"/>
          <w:szCs w:val="24"/>
          <w:u w:val="single"/>
        </w:rPr>
      </w:pPr>
    </w:p>
    <w:p w:rsidR="007C1E9D" w:rsidRPr="00BD7566" w:rsidRDefault="007C1E9D" w:rsidP="00CE6CC6">
      <w:pPr>
        <w:pStyle w:val="ListParagraph"/>
        <w:ind w:left="0"/>
        <w:rPr>
          <w:b/>
          <w:bCs/>
          <w:caps/>
          <w:sz w:val="24"/>
          <w:szCs w:val="24"/>
          <w:u w:val="single"/>
        </w:rPr>
      </w:pPr>
    </w:p>
    <w:p w:rsidR="007C1E9D" w:rsidRPr="00BD7566" w:rsidRDefault="007C1E9D" w:rsidP="00561632">
      <w:pPr>
        <w:jc w:val="both"/>
        <w:rPr>
          <w:b/>
          <w:bCs/>
          <w:caps/>
          <w:sz w:val="24"/>
          <w:szCs w:val="24"/>
          <w:u w:val="single"/>
        </w:rPr>
      </w:pPr>
    </w:p>
    <w:p w:rsidR="007C1E9D" w:rsidRPr="00BD7566" w:rsidRDefault="007C1E9D" w:rsidP="00561632">
      <w:pPr>
        <w:jc w:val="both"/>
        <w:rPr>
          <w:b/>
          <w:bCs/>
          <w:sz w:val="24"/>
          <w:szCs w:val="24"/>
          <w:u w:val="single"/>
        </w:rPr>
      </w:pPr>
    </w:p>
    <w:p w:rsidR="007C1E9D" w:rsidRDefault="007C1E9D" w:rsidP="00D55BA9">
      <w:pPr>
        <w:jc w:val="both"/>
        <w:rPr>
          <w:sz w:val="24"/>
          <w:szCs w:val="24"/>
        </w:rPr>
      </w:pPr>
    </w:p>
    <w:p w:rsidR="007C1E9D" w:rsidRDefault="007C1E9D" w:rsidP="00D55BA9">
      <w:pPr>
        <w:jc w:val="both"/>
        <w:rPr>
          <w:sz w:val="24"/>
          <w:szCs w:val="24"/>
        </w:rPr>
      </w:pPr>
    </w:p>
    <w:p w:rsidR="007C1E9D" w:rsidRDefault="007C1E9D" w:rsidP="00D55BA9">
      <w:pPr>
        <w:jc w:val="both"/>
        <w:rPr>
          <w:sz w:val="24"/>
          <w:szCs w:val="24"/>
        </w:rPr>
      </w:pPr>
    </w:p>
    <w:p w:rsidR="007C1E9D" w:rsidRDefault="007C1E9D" w:rsidP="00D55BA9">
      <w:pPr>
        <w:jc w:val="both"/>
        <w:rPr>
          <w:sz w:val="24"/>
          <w:szCs w:val="24"/>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886E08">
      <w:pPr>
        <w:jc w:val="center"/>
        <w:rPr>
          <w:b/>
          <w:bCs/>
          <w:sz w:val="22"/>
          <w:szCs w:val="22"/>
        </w:rPr>
      </w:pPr>
    </w:p>
    <w:p w:rsidR="007C1E9D" w:rsidRDefault="007C1E9D" w:rsidP="00F134D8">
      <w:pPr>
        <w:rPr>
          <w:b/>
          <w:bCs/>
          <w:sz w:val="24"/>
          <w:szCs w:val="24"/>
        </w:rPr>
      </w:pPr>
    </w:p>
    <w:p w:rsidR="007C1E9D" w:rsidRPr="001116C7" w:rsidRDefault="007C1E9D" w:rsidP="000949AC">
      <w:pPr>
        <w:jc w:val="center"/>
        <w:rPr>
          <w:b/>
          <w:bCs/>
          <w:sz w:val="24"/>
          <w:szCs w:val="24"/>
        </w:rPr>
      </w:pPr>
      <w:r w:rsidRPr="001116C7">
        <w:rPr>
          <w:b/>
          <w:bCs/>
          <w:sz w:val="24"/>
          <w:szCs w:val="24"/>
        </w:rPr>
        <w:t>201</w:t>
      </w:r>
      <w:r>
        <w:rPr>
          <w:b/>
          <w:bCs/>
          <w:sz w:val="24"/>
          <w:szCs w:val="24"/>
        </w:rPr>
        <w:t>3</w:t>
      </w:r>
      <w:r w:rsidRPr="001116C7">
        <w:rPr>
          <w:b/>
          <w:bCs/>
          <w:sz w:val="24"/>
          <w:szCs w:val="24"/>
        </w:rPr>
        <w:t>-201</w:t>
      </w:r>
      <w:r>
        <w:rPr>
          <w:b/>
          <w:bCs/>
          <w:sz w:val="24"/>
          <w:szCs w:val="24"/>
        </w:rPr>
        <w:t>4</w:t>
      </w:r>
      <w:r w:rsidRPr="001116C7">
        <w:rPr>
          <w:b/>
          <w:bCs/>
          <w:sz w:val="24"/>
          <w:szCs w:val="24"/>
        </w:rPr>
        <w:t xml:space="preserve"> EĞİTİM - ÖĞRETİM YILI </w:t>
      </w:r>
      <w:r>
        <w:rPr>
          <w:b/>
          <w:bCs/>
          <w:caps/>
          <w:sz w:val="24"/>
          <w:szCs w:val="24"/>
        </w:rPr>
        <w:t>ÇAYLAR YATILI BÖLGE ORTAOKULU</w:t>
      </w:r>
    </w:p>
    <w:p w:rsidR="007C1E9D" w:rsidRPr="001116C7" w:rsidRDefault="007C1E9D" w:rsidP="000949AC">
      <w:pPr>
        <w:jc w:val="center"/>
        <w:rPr>
          <w:b/>
          <w:bCs/>
          <w:sz w:val="24"/>
          <w:szCs w:val="24"/>
        </w:rPr>
      </w:pPr>
      <w:r w:rsidRPr="001116C7">
        <w:rPr>
          <w:b/>
          <w:bCs/>
          <w:sz w:val="24"/>
          <w:szCs w:val="24"/>
        </w:rPr>
        <w:t>8/</w:t>
      </w:r>
      <w:r>
        <w:rPr>
          <w:b/>
          <w:bCs/>
          <w:sz w:val="24"/>
          <w:szCs w:val="24"/>
        </w:rPr>
        <w:t>A</w:t>
      </w:r>
      <w:r w:rsidRPr="001116C7">
        <w:rPr>
          <w:b/>
          <w:bCs/>
          <w:sz w:val="24"/>
          <w:szCs w:val="24"/>
        </w:rPr>
        <w:t xml:space="preserve"> SINIFI ŞUBE ÖĞRETMENLER KURULU</w:t>
      </w:r>
    </w:p>
    <w:p w:rsidR="007C1E9D" w:rsidRPr="001116C7" w:rsidRDefault="007C1E9D" w:rsidP="000949AC">
      <w:pPr>
        <w:jc w:val="center"/>
        <w:rPr>
          <w:b/>
          <w:bCs/>
          <w:sz w:val="24"/>
          <w:szCs w:val="24"/>
        </w:rPr>
      </w:pPr>
      <w:r w:rsidRPr="001116C7">
        <w:rPr>
          <w:b/>
          <w:bCs/>
          <w:sz w:val="24"/>
          <w:szCs w:val="24"/>
        </w:rPr>
        <w:t>2. DÖNEM TOPLANTI TUTANAĞI</w:t>
      </w:r>
    </w:p>
    <w:p w:rsidR="007C1E9D" w:rsidRPr="001116C7" w:rsidRDefault="007C1E9D" w:rsidP="000949AC">
      <w:pPr>
        <w:jc w:val="center"/>
        <w:rPr>
          <w:sz w:val="24"/>
          <w:szCs w:val="24"/>
        </w:rPr>
      </w:pPr>
    </w:p>
    <w:p w:rsidR="007C1E9D" w:rsidRPr="001116C7" w:rsidRDefault="007C1E9D" w:rsidP="000949AC">
      <w:pPr>
        <w:jc w:val="both"/>
        <w:rPr>
          <w:sz w:val="24"/>
          <w:szCs w:val="24"/>
        </w:rPr>
      </w:pPr>
    </w:p>
    <w:p w:rsidR="007C1E9D" w:rsidRPr="00523138" w:rsidRDefault="007C1E9D" w:rsidP="000949AC">
      <w:pPr>
        <w:pStyle w:val="NoSpacing"/>
        <w:rPr>
          <w:rFonts w:ascii="Times New Roman" w:hAnsi="Times New Roman" w:cs="Times New Roman"/>
        </w:rPr>
      </w:pPr>
      <w:r w:rsidRPr="00523138">
        <w:rPr>
          <w:rFonts w:ascii="Times New Roman" w:hAnsi="Times New Roman" w:cs="Times New Roman"/>
          <w:b/>
          <w:bCs/>
        </w:rPr>
        <w:t>TOPLANTI YERİ</w:t>
      </w:r>
      <w:r w:rsidRPr="00523138">
        <w:rPr>
          <w:rFonts w:ascii="Times New Roman" w:hAnsi="Times New Roman" w:cs="Times New Roman"/>
        </w:rPr>
        <w:t>: ÖĞRETMENLER ODASI</w:t>
      </w:r>
    </w:p>
    <w:p w:rsidR="007C1E9D" w:rsidRPr="00523138" w:rsidRDefault="007C1E9D" w:rsidP="000949AC">
      <w:pPr>
        <w:pStyle w:val="NoSpacing"/>
        <w:rPr>
          <w:rFonts w:ascii="Times New Roman" w:hAnsi="Times New Roman" w:cs="Times New Roman"/>
        </w:rPr>
      </w:pPr>
      <w:r w:rsidRPr="00523138">
        <w:rPr>
          <w:rFonts w:ascii="Times New Roman" w:hAnsi="Times New Roman" w:cs="Times New Roman"/>
          <w:b/>
          <w:bCs/>
        </w:rPr>
        <w:t>TOPLANTI TARİHİ:</w:t>
      </w:r>
      <w:r w:rsidRPr="00523138">
        <w:rPr>
          <w:rFonts w:ascii="Times New Roman" w:hAnsi="Times New Roman" w:cs="Times New Roman"/>
        </w:rPr>
        <w:t xml:space="preserve"> </w:t>
      </w:r>
      <w:r>
        <w:rPr>
          <w:rFonts w:ascii="Times New Roman" w:hAnsi="Times New Roman" w:cs="Times New Roman"/>
        </w:rPr>
        <w:t>19</w:t>
      </w:r>
      <w:r w:rsidRPr="00523138">
        <w:rPr>
          <w:rFonts w:ascii="Times New Roman" w:hAnsi="Times New Roman" w:cs="Times New Roman"/>
        </w:rPr>
        <w:t>/</w:t>
      </w:r>
      <w:r>
        <w:rPr>
          <w:rFonts w:ascii="Times New Roman" w:hAnsi="Times New Roman" w:cs="Times New Roman"/>
        </w:rPr>
        <w:t>02</w:t>
      </w:r>
      <w:r w:rsidRPr="00523138">
        <w:rPr>
          <w:rFonts w:ascii="Times New Roman" w:hAnsi="Times New Roman" w:cs="Times New Roman"/>
        </w:rPr>
        <w:t>/201</w:t>
      </w:r>
      <w:r>
        <w:rPr>
          <w:rFonts w:ascii="Times New Roman" w:hAnsi="Times New Roman" w:cs="Times New Roman"/>
        </w:rPr>
        <w:t>4</w:t>
      </w:r>
    </w:p>
    <w:p w:rsidR="007C1E9D" w:rsidRPr="00523138" w:rsidRDefault="007C1E9D" w:rsidP="000949AC">
      <w:pPr>
        <w:pStyle w:val="NoSpacing"/>
        <w:rPr>
          <w:rFonts w:ascii="Times New Roman" w:hAnsi="Times New Roman" w:cs="Times New Roman"/>
        </w:rPr>
      </w:pPr>
      <w:r w:rsidRPr="00523138">
        <w:rPr>
          <w:rFonts w:ascii="Times New Roman" w:hAnsi="Times New Roman" w:cs="Times New Roman"/>
          <w:b/>
          <w:bCs/>
        </w:rPr>
        <w:t>TOPLANTI SAATİ</w:t>
      </w:r>
      <w:r w:rsidRPr="00523138">
        <w:rPr>
          <w:rFonts w:ascii="Times New Roman" w:hAnsi="Times New Roman" w:cs="Times New Roman"/>
        </w:rPr>
        <w:t>:</w:t>
      </w:r>
      <w:r>
        <w:rPr>
          <w:rFonts w:ascii="Times New Roman" w:hAnsi="Times New Roman" w:cs="Times New Roman"/>
        </w:rPr>
        <w:t>15.30</w:t>
      </w:r>
      <w:r w:rsidRPr="00523138">
        <w:rPr>
          <w:rFonts w:ascii="Times New Roman" w:hAnsi="Times New Roman" w:cs="Times New Roman"/>
        </w:rPr>
        <w:t xml:space="preserve"> </w:t>
      </w:r>
    </w:p>
    <w:p w:rsidR="007C1E9D" w:rsidRDefault="007C1E9D" w:rsidP="000949AC">
      <w:pPr>
        <w:pStyle w:val="NoSpacing"/>
        <w:rPr>
          <w:rFonts w:ascii="Times New Roman" w:hAnsi="Times New Roman" w:cs="Times New Roman"/>
        </w:rPr>
      </w:pPr>
      <w:r w:rsidRPr="00523138">
        <w:rPr>
          <w:rFonts w:ascii="Times New Roman" w:hAnsi="Times New Roman" w:cs="Times New Roman"/>
          <w:b/>
          <w:bCs/>
        </w:rPr>
        <w:t>TOPLANTI NO:</w:t>
      </w:r>
      <w:r w:rsidRPr="00523138">
        <w:rPr>
          <w:rFonts w:ascii="Times New Roman" w:hAnsi="Times New Roman" w:cs="Times New Roman"/>
        </w:rPr>
        <w:t xml:space="preserve"> </w:t>
      </w:r>
      <w:r>
        <w:rPr>
          <w:rFonts w:ascii="Times New Roman" w:hAnsi="Times New Roman" w:cs="Times New Roman"/>
        </w:rPr>
        <w:t>18</w:t>
      </w:r>
    </w:p>
    <w:p w:rsidR="007C1E9D" w:rsidRPr="00807C5F" w:rsidRDefault="007C1E9D" w:rsidP="000949AC">
      <w:pPr>
        <w:spacing w:before="120"/>
        <w:jc w:val="both"/>
        <w:rPr>
          <w:sz w:val="22"/>
          <w:szCs w:val="22"/>
        </w:rPr>
      </w:pPr>
      <w:r w:rsidRPr="00E1060E">
        <w:rPr>
          <w:b/>
          <w:bCs/>
        </w:rPr>
        <w:t xml:space="preserve">TOPLANTIYA KATILANLAR: </w:t>
      </w:r>
      <w:r>
        <w:rPr>
          <w:b/>
          <w:bCs/>
        </w:rPr>
        <w:t xml:space="preserve"> </w:t>
      </w:r>
      <w:r>
        <w:t xml:space="preserve">Müdür Yrd, </w:t>
      </w:r>
      <w:r w:rsidRPr="00807C5F">
        <w:t>T.C. İnk. Tar. ve  Atatürkçülük Öğt</w:t>
      </w:r>
      <w:r>
        <w:t xml:space="preserve"> </w:t>
      </w:r>
      <w:r w:rsidRPr="00807C5F">
        <w:t>ve Vatandaşlık ve Demok. Öğr</w:t>
      </w:r>
      <w:r>
        <w:t xml:space="preserve"> Ali KILIÇ, Fen ve Teknoloji öğrt. </w:t>
      </w:r>
      <w:r w:rsidRPr="00807C5F">
        <w:t>Ergin ATAŞÇI, Matematik Öğretmeni</w:t>
      </w:r>
      <w:r>
        <w:t xml:space="preserve">, </w:t>
      </w:r>
      <w:r w:rsidRPr="00807C5F">
        <w:t xml:space="preserve">Sınıf Öğretmeni Ömer ALTUN,  </w:t>
      </w:r>
      <w:r>
        <w:t>Müzik</w:t>
      </w:r>
      <w:r w:rsidRPr="00807C5F">
        <w:t xml:space="preserve"> Öğretmeni Gökhan KILIÇ, Türkçe Öğretmeni Özkan YALÇINKAYA, Beden Eğitimi Öğretmeni Yaşar BOZ, </w:t>
      </w:r>
      <w:r>
        <w:t>Yabancı dil Öğrt.</w:t>
      </w:r>
      <w:r w:rsidRPr="00807C5F">
        <w:t xml:space="preserve"> İbrahim KARAKAYA,</w:t>
      </w:r>
      <w:r>
        <w:t xml:space="preserve"> Görsel Sanatlar Öğrt.</w:t>
      </w:r>
      <w:r w:rsidRPr="00807C5F">
        <w:t xml:space="preserve">  Adi</w:t>
      </w:r>
      <w:r>
        <w:t xml:space="preserve">le ÖZLÜ, Okul Rehber  Öğrt. </w:t>
      </w:r>
      <w:r w:rsidRPr="00807C5F">
        <w:t xml:space="preserve">Alican KAVİLİ,  Din Kültürü ve Ahlak Bilgisi Öğretmeni Hatice </w:t>
      </w:r>
      <w:r>
        <w:t xml:space="preserve">KARAKAYA, </w:t>
      </w:r>
      <w:r w:rsidRPr="00807C5F">
        <w:t xml:space="preserve">Seçmeli Bilişim Öğretmeni Rıdvan KOÇAK,  </w:t>
      </w:r>
      <w:r>
        <w:t>Teknoloji ve Tasarım öğrt. Bünyamin BAKAÇ</w:t>
      </w:r>
    </w:p>
    <w:p w:rsidR="007C1E9D" w:rsidRPr="00886E08" w:rsidRDefault="007C1E9D" w:rsidP="00561632">
      <w:pPr>
        <w:spacing w:before="120" w:after="60"/>
        <w:jc w:val="center"/>
        <w:rPr>
          <w:b/>
          <w:bCs/>
          <w:u w:val="single"/>
        </w:rPr>
      </w:pPr>
      <w:r w:rsidRPr="00886E08">
        <w:rPr>
          <w:b/>
          <w:bCs/>
          <w:u w:val="single"/>
        </w:rPr>
        <w:t>ALINAN KARARLAR</w:t>
      </w:r>
    </w:p>
    <w:p w:rsidR="007C1E9D" w:rsidRPr="00886E08" w:rsidRDefault="007C1E9D" w:rsidP="00561632">
      <w:pPr>
        <w:numPr>
          <w:ilvl w:val="0"/>
          <w:numId w:val="2"/>
        </w:numPr>
        <w:spacing w:before="120" w:after="60"/>
        <w:jc w:val="both"/>
      </w:pPr>
      <w:r w:rsidRPr="00886E08">
        <w:t>Öğrenci merkezli eğitim sistemi örnek alınarak öğrencilerin öğrenmesinde bilimsel yöntem ve teknikler kullanılarak ders içi etkinliklerinin arttırılması sağlanacak.</w:t>
      </w:r>
    </w:p>
    <w:p w:rsidR="007C1E9D" w:rsidRPr="00886E08" w:rsidRDefault="007C1E9D" w:rsidP="00561632">
      <w:pPr>
        <w:numPr>
          <w:ilvl w:val="0"/>
          <w:numId w:val="2"/>
        </w:numPr>
        <w:spacing w:before="120" w:after="60"/>
        <w:jc w:val="both"/>
      </w:pPr>
      <w:r w:rsidRPr="00886E08">
        <w:t>Kütüphane, laboratuar gibi eğitim alanları kullanılarak öğrenmeyi öğretme ilkesi doğrultusunda öğrencilerin daha iyi öğrenmesi sağlanacak.</w:t>
      </w:r>
    </w:p>
    <w:p w:rsidR="007C1E9D" w:rsidRPr="00886E08" w:rsidRDefault="007C1E9D" w:rsidP="00561632">
      <w:pPr>
        <w:numPr>
          <w:ilvl w:val="0"/>
          <w:numId w:val="2"/>
        </w:numPr>
        <w:spacing w:before="120" w:after="60"/>
        <w:jc w:val="both"/>
      </w:pPr>
      <w:r w:rsidRPr="00886E08">
        <w:t>Okumalarını geliştirmeleri için ve Türkçeyi daha iyi konuşmaları için öğrencilere gerekli bilgi ve davranışlar kazandırılacak.</w:t>
      </w:r>
    </w:p>
    <w:p w:rsidR="007C1E9D" w:rsidRPr="00886E08" w:rsidRDefault="007C1E9D" w:rsidP="00561632">
      <w:pPr>
        <w:numPr>
          <w:ilvl w:val="0"/>
          <w:numId w:val="2"/>
        </w:numPr>
        <w:spacing w:before="120" w:after="60"/>
        <w:jc w:val="both"/>
      </w:pPr>
      <w:r w:rsidRPr="00886E08">
        <w:t>Araç ve gereçlerini kullanması konusunda daha dikkatli davranılacak.</w:t>
      </w:r>
    </w:p>
    <w:p w:rsidR="007C1E9D" w:rsidRPr="00886E08" w:rsidRDefault="007C1E9D" w:rsidP="00561632">
      <w:pPr>
        <w:numPr>
          <w:ilvl w:val="0"/>
          <w:numId w:val="2"/>
        </w:numPr>
        <w:spacing w:before="120" w:after="60"/>
        <w:jc w:val="both"/>
      </w:pPr>
      <w:r w:rsidRPr="00886E08">
        <w:t>Veli toplantıları belli aralıklarla yapılacak. Maddi problemi, hastalık problemi olan öğrencilere gereken ilgi gösterilcek. Velilerin toplantıya katılmaları için gerekli aktivasyon sağlanacak.</w:t>
      </w:r>
    </w:p>
    <w:p w:rsidR="007C1E9D" w:rsidRPr="00886E08" w:rsidRDefault="007C1E9D" w:rsidP="00561632">
      <w:pPr>
        <w:numPr>
          <w:ilvl w:val="0"/>
          <w:numId w:val="2"/>
        </w:numPr>
        <w:spacing w:before="120" w:after="60"/>
        <w:jc w:val="both"/>
      </w:pPr>
      <w:r w:rsidRPr="00886E08">
        <w:t>Derse geçmeden dikkatlerin toplanması ve motivasyonun sağlanması için ön konuşma yapılacak.</w:t>
      </w:r>
    </w:p>
    <w:p w:rsidR="007C1E9D" w:rsidRPr="00886E08" w:rsidRDefault="007C1E9D" w:rsidP="00561632">
      <w:pPr>
        <w:numPr>
          <w:ilvl w:val="0"/>
          <w:numId w:val="2"/>
        </w:numPr>
        <w:spacing w:before="120" w:after="60"/>
        <w:jc w:val="both"/>
      </w:pPr>
      <w:r w:rsidRPr="00886E08">
        <w:t>Sosyal ve kültürel etkinliklere katılımın sağlanması için gerekli tanıtımlar yapılacak. Bu tür faaliyetler duyurulacak.Sigara, alkol ve uyuşturucunun zararları sürekli olarak anlatılacak.</w:t>
      </w:r>
    </w:p>
    <w:p w:rsidR="007C1E9D" w:rsidRPr="00886E08" w:rsidRDefault="007C1E9D" w:rsidP="00561632">
      <w:pPr>
        <w:numPr>
          <w:ilvl w:val="0"/>
          <w:numId w:val="2"/>
        </w:numPr>
        <w:spacing w:before="120" w:after="60"/>
        <w:jc w:val="both"/>
      </w:pPr>
      <w:r w:rsidRPr="00886E08">
        <w:t>Yer yer test uygulamaları yapılacak.</w:t>
      </w:r>
    </w:p>
    <w:p w:rsidR="007C1E9D" w:rsidRPr="00886E08" w:rsidRDefault="007C1E9D" w:rsidP="00561632">
      <w:pPr>
        <w:numPr>
          <w:ilvl w:val="0"/>
          <w:numId w:val="2"/>
        </w:numPr>
        <w:spacing w:before="120" w:after="60"/>
        <w:jc w:val="both"/>
      </w:pPr>
      <w:r w:rsidRPr="00886E08">
        <w:t>Öğrencilere planlı çalışmanın önemi anlatılacak. Ders çalışma programı için öğrencilere yardımcı olunacağına karar verildi.</w:t>
      </w:r>
    </w:p>
    <w:p w:rsidR="007C1E9D" w:rsidRDefault="007C1E9D" w:rsidP="000949AC">
      <w:pPr>
        <w:spacing w:before="120" w:after="60"/>
        <w:jc w:val="center"/>
      </w:pPr>
      <w:r w:rsidRPr="00886E08">
        <w:rPr>
          <w:b/>
          <w:bCs/>
        </w:rPr>
        <w:t>TOPLANTIYA KATILANLAR</w:t>
      </w:r>
    </w:p>
    <w:p w:rsidR="007C1E9D" w:rsidRPr="00886E08" w:rsidRDefault="007C1E9D" w:rsidP="00886E08">
      <w:pPr>
        <w:spacing w:before="120" w:after="60"/>
        <w:ind w:left="360"/>
        <w:jc w:val="both"/>
        <w:rPr>
          <w:b/>
          <w:bCs/>
        </w:rPr>
      </w:pPr>
    </w:p>
    <w:p w:rsidR="007C1E9D" w:rsidRPr="00447F6D" w:rsidRDefault="007C1E9D" w:rsidP="00886E08">
      <w:pPr>
        <w:spacing w:before="120" w:after="60"/>
        <w:ind w:left="360"/>
        <w:jc w:val="both"/>
      </w:pPr>
      <w:r>
        <w:rPr>
          <w:b/>
          <w:bCs/>
        </w:rPr>
        <w:t xml:space="preserve">            </w:t>
      </w:r>
      <w:r w:rsidRPr="00886E08">
        <w:rPr>
          <w:b/>
          <w:bCs/>
        </w:rPr>
        <w:t xml:space="preserve">Ergin ATAŞÇI </w:t>
      </w:r>
      <w:r w:rsidRPr="00886E08">
        <w:rPr>
          <w:b/>
          <w:bCs/>
        </w:rPr>
        <w:tab/>
      </w:r>
      <w:r w:rsidRPr="00886E08">
        <w:rPr>
          <w:b/>
          <w:bCs/>
        </w:rPr>
        <w:tab/>
      </w:r>
      <w:r w:rsidRPr="00886E08">
        <w:rPr>
          <w:b/>
          <w:bCs/>
        </w:rPr>
        <w:tab/>
        <w:t xml:space="preserve">           Ömer ALTUN </w:t>
      </w:r>
      <w:r w:rsidRPr="00886E08">
        <w:rPr>
          <w:b/>
          <w:bCs/>
        </w:rPr>
        <w:tab/>
      </w:r>
      <w:r w:rsidRPr="00886E08">
        <w:rPr>
          <w:b/>
          <w:bCs/>
        </w:rPr>
        <w:tab/>
      </w:r>
      <w:r w:rsidRPr="00886E08">
        <w:rPr>
          <w:b/>
          <w:bCs/>
        </w:rPr>
        <w:tab/>
        <w:t xml:space="preserve">  Gökhan KILIÇ</w:t>
      </w:r>
    </w:p>
    <w:p w:rsidR="007C1E9D" w:rsidRPr="00886E08" w:rsidRDefault="007C1E9D" w:rsidP="00886E08">
      <w:pPr>
        <w:ind w:left="360"/>
        <w:rPr>
          <w:b/>
          <w:bCs/>
        </w:rPr>
      </w:pPr>
      <w:r>
        <w:rPr>
          <w:b/>
          <w:bCs/>
        </w:rPr>
        <w:t xml:space="preserve">     </w:t>
      </w:r>
      <w:r w:rsidRPr="00886E08">
        <w:rPr>
          <w:b/>
          <w:bCs/>
        </w:rPr>
        <w:t xml:space="preserve">    Fen Bilim.Öğt. </w:t>
      </w:r>
      <w:r w:rsidRPr="00886E08">
        <w:rPr>
          <w:b/>
          <w:bCs/>
        </w:rPr>
        <w:tab/>
      </w:r>
      <w:r w:rsidRPr="00886E08">
        <w:rPr>
          <w:b/>
          <w:bCs/>
        </w:rPr>
        <w:tab/>
      </w:r>
      <w:r>
        <w:rPr>
          <w:b/>
          <w:bCs/>
        </w:rPr>
        <w:t xml:space="preserve">                </w:t>
      </w:r>
      <w:r w:rsidRPr="00886E08">
        <w:rPr>
          <w:b/>
          <w:bCs/>
        </w:rPr>
        <w:t xml:space="preserve">  Sınıf Reh. ve</w:t>
      </w:r>
      <w:r>
        <w:rPr>
          <w:b/>
          <w:bCs/>
        </w:rPr>
        <w:t xml:space="preserve">  Matematik Öğretmeni</w:t>
      </w:r>
      <w:r>
        <w:rPr>
          <w:b/>
          <w:bCs/>
        </w:rPr>
        <w:tab/>
        <w:t xml:space="preserve">             </w:t>
      </w:r>
      <w:r w:rsidRPr="00886E08">
        <w:rPr>
          <w:b/>
          <w:bCs/>
        </w:rPr>
        <w:t>Müzik Öğretmeni</w:t>
      </w:r>
    </w:p>
    <w:p w:rsidR="007C1E9D" w:rsidRPr="00886E08" w:rsidRDefault="007C1E9D" w:rsidP="00886E08">
      <w:pPr>
        <w:ind w:left="360"/>
        <w:rPr>
          <w:b/>
          <w:bCs/>
        </w:rPr>
      </w:pPr>
      <w:r w:rsidRPr="00886E08">
        <w:rPr>
          <w:b/>
          <w:bCs/>
        </w:rPr>
        <w:t xml:space="preserve">    </w:t>
      </w:r>
    </w:p>
    <w:p w:rsidR="007C1E9D" w:rsidRPr="00886E08" w:rsidRDefault="007C1E9D" w:rsidP="00F134D8">
      <w:pPr>
        <w:tabs>
          <w:tab w:val="left" w:pos="212"/>
        </w:tabs>
        <w:ind w:left="360"/>
        <w:rPr>
          <w:b/>
          <w:bCs/>
        </w:rPr>
      </w:pPr>
      <w:r w:rsidRPr="00886E08">
        <w:rPr>
          <w:b/>
          <w:bCs/>
        </w:rPr>
        <w:t xml:space="preserve">  </w:t>
      </w:r>
      <w:r w:rsidRPr="00886E08">
        <w:rPr>
          <w:b/>
          <w:bCs/>
        </w:rPr>
        <w:tab/>
        <w:t xml:space="preserve">      </w:t>
      </w:r>
      <w:r w:rsidRPr="00886E08">
        <w:rPr>
          <w:b/>
          <w:bCs/>
        </w:rPr>
        <w:tab/>
      </w:r>
      <w:r w:rsidRPr="00886E08">
        <w:rPr>
          <w:b/>
          <w:bCs/>
        </w:rPr>
        <w:tab/>
      </w:r>
      <w:r w:rsidRPr="00886E08">
        <w:rPr>
          <w:b/>
          <w:bCs/>
        </w:rPr>
        <w:tab/>
        <w:t xml:space="preserve">     </w:t>
      </w:r>
      <w:r w:rsidRPr="00886E08">
        <w:rPr>
          <w:b/>
          <w:bCs/>
        </w:rPr>
        <w:tab/>
      </w:r>
      <w:r w:rsidRPr="00886E08">
        <w:rPr>
          <w:b/>
          <w:bCs/>
        </w:rPr>
        <w:tab/>
      </w:r>
      <w:r w:rsidRPr="00886E08">
        <w:rPr>
          <w:b/>
          <w:bCs/>
        </w:rPr>
        <w:tab/>
      </w:r>
    </w:p>
    <w:p w:rsidR="007C1E9D" w:rsidRPr="00886E08" w:rsidRDefault="007C1E9D" w:rsidP="00886E08">
      <w:pPr>
        <w:spacing w:before="120"/>
        <w:ind w:left="360"/>
        <w:rPr>
          <w:b/>
          <w:bCs/>
        </w:rPr>
      </w:pPr>
      <w:r w:rsidRPr="00886E08">
        <w:rPr>
          <w:b/>
          <w:bCs/>
        </w:rPr>
        <w:t xml:space="preserve">       </w:t>
      </w:r>
      <w:r>
        <w:rPr>
          <w:b/>
          <w:bCs/>
        </w:rPr>
        <w:t xml:space="preserve">   Özkan YALÇINKAYA</w:t>
      </w:r>
      <w:r>
        <w:rPr>
          <w:b/>
          <w:bCs/>
        </w:rPr>
        <w:tab/>
      </w:r>
      <w:r>
        <w:rPr>
          <w:b/>
          <w:bCs/>
        </w:rPr>
        <w:tab/>
        <w:t xml:space="preserve">             </w:t>
      </w:r>
      <w:r w:rsidRPr="00886E08">
        <w:rPr>
          <w:b/>
          <w:bCs/>
        </w:rPr>
        <w:t>Yaşar BOZ</w:t>
      </w:r>
      <w:r w:rsidRPr="00886E08">
        <w:rPr>
          <w:b/>
          <w:bCs/>
        </w:rPr>
        <w:tab/>
      </w:r>
      <w:r w:rsidRPr="00886E08">
        <w:rPr>
          <w:b/>
          <w:bCs/>
        </w:rPr>
        <w:tab/>
        <w:t xml:space="preserve">               İbrahim KARAKAYA</w:t>
      </w:r>
    </w:p>
    <w:p w:rsidR="007C1E9D" w:rsidRPr="00886E08" w:rsidRDefault="007C1E9D" w:rsidP="00886E08">
      <w:pPr>
        <w:spacing w:before="120"/>
        <w:ind w:left="360"/>
        <w:rPr>
          <w:b/>
          <w:bCs/>
        </w:rPr>
      </w:pPr>
      <w:r w:rsidRPr="00886E08">
        <w:rPr>
          <w:b/>
          <w:bCs/>
        </w:rPr>
        <w:t xml:space="preserve">            Türkçe Öğretmeni</w:t>
      </w:r>
      <w:r w:rsidRPr="00886E08">
        <w:rPr>
          <w:b/>
          <w:bCs/>
        </w:rPr>
        <w:tab/>
      </w:r>
      <w:r w:rsidRPr="00886E08">
        <w:rPr>
          <w:b/>
          <w:bCs/>
        </w:rPr>
        <w:tab/>
      </w:r>
      <w:r>
        <w:rPr>
          <w:b/>
          <w:bCs/>
        </w:rPr>
        <w:t xml:space="preserve">                 </w:t>
      </w:r>
      <w:r w:rsidRPr="00886E08">
        <w:rPr>
          <w:b/>
          <w:bCs/>
        </w:rPr>
        <w:t xml:space="preserve"> Beden Eğit. Öğretmeni</w:t>
      </w:r>
      <w:r w:rsidRPr="00886E08">
        <w:rPr>
          <w:b/>
          <w:bCs/>
        </w:rPr>
        <w:tab/>
      </w:r>
      <w:r w:rsidRPr="00886E08">
        <w:rPr>
          <w:b/>
          <w:bCs/>
        </w:rPr>
        <w:tab/>
      </w:r>
      <w:r>
        <w:rPr>
          <w:b/>
          <w:bCs/>
        </w:rPr>
        <w:t xml:space="preserve">   </w:t>
      </w:r>
      <w:r w:rsidRPr="00886E08">
        <w:rPr>
          <w:b/>
          <w:bCs/>
        </w:rPr>
        <w:t>İngilizce Öğretmeni</w:t>
      </w:r>
    </w:p>
    <w:p w:rsidR="007C1E9D" w:rsidRPr="00886E08" w:rsidRDefault="007C1E9D" w:rsidP="00886E08">
      <w:pPr>
        <w:ind w:left="360"/>
        <w:rPr>
          <w:b/>
          <w:bCs/>
        </w:rPr>
      </w:pPr>
    </w:p>
    <w:p w:rsidR="007C1E9D" w:rsidRPr="00886E08" w:rsidRDefault="007C1E9D" w:rsidP="00886E08">
      <w:pPr>
        <w:ind w:left="360"/>
        <w:rPr>
          <w:b/>
          <w:bCs/>
        </w:rPr>
      </w:pPr>
    </w:p>
    <w:p w:rsidR="007C1E9D" w:rsidRPr="00886E08" w:rsidRDefault="007C1E9D" w:rsidP="00886E08">
      <w:pPr>
        <w:spacing w:before="120"/>
        <w:ind w:left="360"/>
        <w:rPr>
          <w:b/>
          <w:bCs/>
        </w:rPr>
      </w:pPr>
      <w:r w:rsidRPr="00886E08">
        <w:rPr>
          <w:b/>
          <w:bCs/>
        </w:rPr>
        <w:t xml:space="preserve">      </w:t>
      </w:r>
      <w:r w:rsidRPr="00886E08">
        <w:rPr>
          <w:b/>
          <w:bCs/>
        </w:rPr>
        <w:tab/>
      </w:r>
      <w:r>
        <w:rPr>
          <w:b/>
          <w:bCs/>
        </w:rPr>
        <w:t xml:space="preserve">      </w:t>
      </w:r>
      <w:r w:rsidRPr="00886E08">
        <w:rPr>
          <w:b/>
          <w:bCs/>
        </w:rPr>
        <w:t>Adile ÖZLÜ</w:t>
      </w:r>
      <w:r w:rsidRPr="00886E08">
        <w:rPr>
          <w:b/>
          <w:bCs/>
        </w:rPr>
        <w:tab/>
      </w:r>
      <w:r w:rsidRPr="00886E08">
        <w:rPr>
          <w:b/>
          <w:bCs/>
        </w:rPr>
        <w:tab/>
      </w:r>
      <w:r w:rsidRPr="00886E08">
        <w:rPr>
          <w:b/>
          <w:bCs/>
        </w:rPr>
        <w:tab/>
        <w:t xml:space="preserve">          </w:t>
      </w:r>
      <w:r>
        <w:rPr>
          <w:b/>
          <w:bCs/>
        </w:rPr>
        <w:t xml:space="preserve">               </w:t>
      </w:r>
      <w:r w:rsidRPr="00886E08">
        <w:rPr>
          <w:b/>
          <w:bCs/>
        </w:rPr>
        <w:t>Alican KAVİLİ</w:t>
      </w:r>
      <w:r w:rsidRPr="00886E08">
        <w:rPr>
          <w:b/>
          <w:bCs/>
        </w:rPr>
        <w:tab/>
      </w:r>
      <w:r w:rsidRPr="00886E08">
        <w:rPr>
          <w:b/>
          <w:bCs/>
        </w:rPr>
        <w:tab/>
        <w:t xml:space="preserve">       </w:t>
      </w:r>
      <w:r w:rsidRPr="00886E08">
        <w:rPr>
          <w:b/>
          <w:bCs/>
        </w:rPr>
        <w:tab/>
        <w:t xml:space="preserve">  </w:t>
      </w:r>
      <w:r>
        <w:rPr>
          <w:b/>
          <w:bCs/>
        </w:rPr>
        <w:t xml:space="preserve">   </w:t>
      </w:r>
      <w:r w:rsidRPr="00886E08">
        <w:rPr>
          <w:b/>
          <w:bCs/>
        </w:rPr>
        <w:t>Hatice KARAKAYA</w:t>
      </w:r>
    </w:p>
    <w:p w:rsidR="007C1E9D" w:rsidRPr="00886E08" w:rsidRDefault="007C1E9D" w:rsidP="00886E08">
      <w:pPr>
        <w:spacing w:before="120"/>
        <w:ind w:left="360"/>
        <w:rPr>
          <w:b/>
          <w:bCs/>
        </w:rPr>
      </w:pPr>
      <w:r>
        <w:rPr>
          <w:b/>
          <w:bCs/>
        </w:rPr>
        <w:t xml:space="preserve">     </w:t>
      </w:r>
      <w:r w:rsidRPr="00886E08">
        <w:rPr>
          <w:b/>
          <w:bCs/>
        </w:rPr>
        <w:t>Görsel Sanatlar Öğretmeni</w:t>
      </w:r>
      <w:r w:rsidRPr="00886E08">
        <w:rPr>
          <w:b/>
          <w:bCs/>
        </w:rPr>
        <w:tab/>
      </w:r>
      <w:r w:rsidRPr="00886E08">
        <w:rPr>
          <w:b/>
          <w:bCs/>
        </w:rPr>
        <w:tab/>
        <w:t xml:space="preserve">       Rehber Öğretmeni  </w:t>
      </w:r>
      <w:r w:rsidRPr="00886E08">
        <w:rPr>
          <w:b/>
          <w:bCs/>
        </w:rPr>
        <w:tab/>
      </w:r>
      <w:r w:rsidRPr="00886E08">
        <w:rPr>
          <w:b/>
          <w:bCs/>
        </w:rPr>
        <w:tab/>
      </w:r>
      <w:r w:rsidRPr="00886E08">
        <w:rPr>
          <w:b/>
          <w:bCs/>
        </w:rPr>
        <w:tab/>
        <w:t xml:space="preserve"> Din Kül. ve Ahlak Bil. Öğr.</w:t>
      </w:r>
    </w:p>
    <w:p w:rsidR="007C1E9D" w:rsidRPr="00886E08" w:rsidRDefault="007C1E9D" w:rsidP="00886E08">
      <w:pPr>
        <w:ind w:left="360"/>
        <w:rPr>
          <w:b/>
          <w:bCs/>
        </w:rPr>
      </w:pPr>
    </w:p>
    <w:p w:rsidR="007C1E9D" w:rsidRPr="00886E08" w:rsidRDefault="007C1E9D" w:rsidP="00886E08">
      <w:pPr>
        <w:ind w:left="360"/>
        <w:rPr>
          <w:b/>
          <w:bCs/>
        </w:rPr>
      </w:pPr>
    </w:p>
    <w:p w:rsidR="007C1E9D" w:rsidRPr="00886E08" w:rsidRDefault="007C1E9D" w:rsidP="00886E08">
      <w:pPr>
        <w:spacing w:before="120"/>
        <w:ind w:left="360"/>
        <w:rPr>
          <w:b/>
          <w:bCs/>
        </w:rPr>
      </w:pPr>
      <w:r w:rsidRPr="00886E08">
        <w:rPr>
          <w:b/>
          <w:bCs/>
        </w:rPr>
        <w:t xml:space="preserve">             Rıdvan KOÇAK</w:t>
      </w:r>
      <w:r w:rsidRPr="00886E08">
        <w:rPr>
          <w:b/>
          <w:bCs/>
        </w:rPr>
        <w:tab/>
      </w:r>
      <w:r w:rsidRPr="00886E08">
        <w:rPr>
          <w:b/>
          <w:bCs/>
        </w:rPr>
        <w:tab/>
      </w:r>
      <w:r w:rsidRPr="00886E08">
        <w:rPr>
          <w:b/>
          <w:bCs/>
        </w:rPr>
        <w:tab/>
        <w:t xml:space="preserve">           </w:t>
      </w:r>
      <w:r>
        <w:rPr>
          <w:b/>
          <w:bCs/>
        </w:rPr>
        <w:t>Bünyamin BAKAÇ</w:t>
      </w:r>
    </w:p>
    <w:p w:rsidR="007C1E9D" w:rsidRPr="00886E08" w:rsidRDefault="007C1E9D" w:rsidP="00886E08">
      <w:pPr>
        <w:spacing w:before="120"/>
        <w:ind w:left="360"/>
        <w:rPr>
          <w:b/>
          <w:bCs/>
        </w:rPr>
      </w:pPr>
      <w:r w:rsidRPr="00886E08">
        <w:rPr>
          <w:b/>
          <w:bCs/>
        </w:rPr>
        <w:t xml:space="preserve">      Seçmeli Bilişim Öğretmeni</w:t>
      </w:r>
      <w:r w:rsidRPr="00886E08">
        <w:rPr>
          <w:b/>
          <w:bCs/>
        </w:rPr>
        <w:tab/>
      </w:r>
      <w:r w:rsidRPr="00886E08">
        <w:rPr>
          <w:b/>
          <w:bCs/>
        </w:rPr>
        <w:tab/>
      </w:r>
      <w:r>
        <w:rPr>
          <w:b/>
          <w:bCs/>
        </w:rPr>
        <w:t xml:space="preserve">   </w:t>
      </w:r>
      <w:r w:rsidRPr="00886E08">
        <w:rPr>
          <w:b/>
          <w:bCs/>
        </w:rPr>
        <w:t>Teknoloji ve Tasarım Öğr.</w:t>
      </w:r>
    </w:p>
    <w:p w:rsidR="007C1E9D" w:rsidRPr="00886E08" w:rsidRDefault="007C1E9D" w:rsidP="00886E08">
      <w:pPr>
        <w:ind w:left="360"/>
        <w:rPr>
          <w:b/>
          <w:bCs/>
        </w:rPr>
      </w:pPr>
      <w:r w:rsidRPr="00886E08">
        <w:rPr>
          <w:b/>
          <w:bCs/>
        </w:rPr>
        <w:t xml:space="preserve">         </w:t>
      </w:r>
      <w:r w:rsidRPr="00886E08">
        <w:rPr>
          <w:b/>
          <w:bCs/>
        </w:rPr>
        <w:tab/>
      </w:r>
      <w:r w:rsidRPr="00886E08">
        <w:rPr>
          <w:b/>
          <w:bCs/>
        </w:rPr>
        <w:tab/>
      </w:r>
      <w:r w:rsidRPr="00886E08">
        <w:rPr>
          <w:b/>
          <w:bCs/>
        </w:rPr>
        <w:tab/>
      </w:r>
      <w:r w:rsidRPr="00886E08">
        <w:rPr>
          <w:b/>
          <w:bCs/>
        </w:rPr>
        <w:tab/>
      </w:r>
      <w:r w:rsidRPr="00886E08">
        <w:rPr>
          <w:b/>
          <w:bCs/>
        </w:rPr>
        <w:tab/>
        <w:t xml:space="preserve">   </w:t>
      </w:r>
    </w:p>
    <w:p w:rsidR="007C1E9D" w:rsidRPr="00886E08" w:rsidRDefault="007C1E9D" w:rsidP="00F134D8">
      <w:pPr>
        <w:rPr>
          <w:b/>
          <w:bCs/>
        </w:rPr>
      </w:pPr>
    </w:p>
    <w:p w:rsidR="007C1E9D" w:rsidRDefault="007C1E9D" w:rsidP="00F134D8">
      <w:pPr>
        <w:spacing w:before="120"/>
        <w:rPr>
          <w:b/>
          <w:bCs/>
        </w:rPr>
      </w:pPr>
      <w:r>
        <w:rPr>
          <w:b/>
          <w:bCs/>
        </w:rPr>
        <w:t xml:space="preserve">                      </w:t>
      </w:r>
      <w:r w:rsidRPr="00886E08">
        <w:rPr>
          <w:b/>
          <w:bCs/>
        </w:rPr>
        <w:t xml:space="preserve">   Ali KILIÇ                                                                                              </w:t>
      </w:r>
      <w:r w:rsidRPr="00886E08">
        <w:rPr>
          <w:b/>
          <w:bCs/>
        </w:rPr>
        <w:tab/>
        <w:t xml:space="preserve">                       </w:t>
      </w:r>
    </w:p>
    <w:p w:rsidR="007C1E9D" w:rsidRDefault="007C1E9D" w:rsidP="00F134D8">
      <w:pPr>
        <w:spacing w:before="120"/>
        <w:rPr>
          <w:b/>
          <w:bCs/>
        </w:rPr>
      </w:pPr>
      <w:r>
        <w:rPr>
          <w:b/>
          <w:bCs/>
        </w:rPr>
        <w:t xml:space="preserve">       </w:t>
      </w:r>
      <w:r w:rsidRPr="00886E08">
        <w:rPr>
          <w:b/>
          <w:bCs/>
        </w:rPr>
        <w:t>T.C. İnk. Tar. ve  Atatürkçülük Öğt.</w:t>
      </w:r>
      <w:r>
        <w:rPr>
          <w:b/>
          <w:bCs/>
        </w:rPr>
        <w:t xml:space="preserve">    </w:t>
      </w:r>
    </w:p>
    <w:p w:rsidR="007C1E9D" w:rsidRPr="00886E08" w:rsidRDefault="007C1E9D" w:rsidP="00F134D8">
      <w:pPr>
        <w:spacing w:before="120"/>
        <w:rPr>
          <w:b/>
          <w:bCs/>
        </w:rPr>
      </w:pPr>
      <w:r>
        <w:rPr>
          <w:b/>
          <w:bCs/>
        </w:rPr>
        <w:t xml:space="preserve">      </w:t>
      </w:r>
      <w:r w:rsidRPr="00886E08">
        <w:rPr>
          <w:b/>
          <w:bCs/>
        </w:rPr>
        <w:t>Vatandaşlık ve Demok. Öğr.</w:t>
      </w:r>
      <w:r>
        <w:rPr>
          <w:b/>
          <w:bCs/>
        </w:rPr>
        <w:t xml:space="preserve"> Ve                                                                                                            </w:t>
      </w:r>
      <w:r w:rsidRPr="00F134D8">
        <w:rPr>
          <w:b/>
          <w:bCs/>
        </w:rPr>
        <w:t xml:space="preserve"> </w:t>
      </w:r>
      <w:r w:rsidRPr="00886E08">
        <w:rPr>
          <w:b/>
          <w:bCs/>
        </w:rPr>
        <w:t>UYGUNDUR</w:t>
      </w:r>
    </w:p>
    <w:p w:rsidR="007C1E9D" w:rsidRPr="00837D7F" w:rsidRDefault="007C1E9D" w:rsidP="00837D7F">
      <w:pPr>
        <w:spacing w:before="120"/>
        <w:ind w:left="360"/>
        <w:rPr>
          <w:b/>
          <w:bCs/>
        </w:rPr>
      </w:pPr>
      <w:r w:rsidRPr="00886E08">
        <w:rPr>
          <w:b/>
          <w:bCs/>
        </w:rPr>
        <w:t xml:space="preserve">        Müdür Yardımcısı  </w:t>
      </w:r>
      <w:r w:rsidRPr="00886E08">
        <w:rPr>
          <w:b/>
          <w:bCs/>
        </w:rPr>
        <w:tab/>
      </w:r>
      <w:r w:rsidRPr="00886E08">
        <w:rPr>
          <w:b/>
          <w:bCs/>
        </w:rPr>
        <w:tab/>
      </w:r>
      <w:r w:rsidRPr="00886E08">
        <w:rPr>
          <w:b/>
          <w:bCs/>
        </w:rPr>
        <w:tab/>
      </w:r>
      <w:r w:rsidRPr="00886E08">
        <w:rPr>
          <w:b/>
          <w:bCs/>
        </w:rPr>
        <w:tab/>
        <w:t xml:space="preserve">                                                                Olcay KARATAŞ</w:t>
      </w:r>
      <w:r w:rsidRPr="00886E08">
        <w:rPr>
          <w:b/>
          <w:bCs/>
        </w:rPr>
        <w:tab/>
      </w:r>
      <w:r w:rsidRPr="00886E08">
        <w:rPr>
          <w:b/>
          <w:bCs/>
        </w:rPr>
        <w:tab/>
      </w:r>
      <w:r w:rsidRPr="00886E08">
        <w:rPr>
          <w:b/>
          <w:bCs/>
        </w:rPr>
        <w:tab/>
        <w:t xml:space="preserve">                  </w:t>
      </w:r>
      <w:r w:rsidRPr="00886E08">
        <w:rPr>
          <w:b/>
          <w:bCs/>
        </w:rPr>
        <w:tab/>
      </w:r>
      <w:r w:rsidRPr="00886E08">
        <w:rPr>
          <w:b/>
          <w:bCs/>
        </w:rPr>
        <w:tab/>
      </w:r>
      <w:r w:rsidRPr="00886E08">
        <w:rPr>
          <w:b/>
          <w:bCs/>
        </w:rPr>
        <w:tab/>
      </w:r>
      <w:r w:rsidRPr="00886E08">
        <w:rPr>
          <w:b/>
          <w:bCs/>
        </w:rPr>
        <w:tab/>
        <w:t xml:space="preserve">                                                                   Okul Müdürü</w:t>
      </w:r>
    </w:p>
    <w:p w:rsidR="007C1E9D" w:rsidRPr="00A04277" w:rsidRDefault="007C1E9D" w:rsidP="00561632">
      <w:pPr>
        <w:jc w:val="both"/>
        <w:rPr>
          <w:rFonts w:ascii="Arial" w:hAnsi="Arial" w:cs="Arial"/>
          <w:sz w:val="28"/>
          <w:szCs w:val="28"/>
        </w:rPr>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7C1E9D" w:rsidRPr="00B943C3">
        <w:trPr>
          <w:trHeight w:val="368"/>
        </w:trPr>
        <w:tc>
          <w:tcPr>
            <w:tcW w:w="11201" w:type="dxa"/>
            <w:gridSpan w:val="12"/>
            <w:tcBorders>
              <w:top w:val="single" w:sz="12" w:space="0" w:color="auto"/>
              <w:left w:val="single" w:sz="12" w:space="0" w:color="auto"/>
              <w:bottom w:val="single" w:sz="12" w:space="0" w:color="auto"/>
              <w:right w:val="single" w:sz="12" w:space="0" w:color="auto"/>
            </w:tcBorders>
          </w:tcPr>
          <w:p w:rsidR="007C1E9D" w:rsidRPr="00B943C3" w:rsidRDefault="007C1E9D" w:rsidP="00204ED5">
            <w:pPr>
              <w:jc w:val="center"/>
              <w:rPr>
                <w:b/>
                <w:bCs/>
                <w:color w:val="993300"/>
                <w:sz w:val="24"/>
                <w:szCs w:val="24"/>
              </w:rPr>
            </w:pPr>
            <w:r>
              <w:rPr>
                <w:b/>
                <w:bCs/>
                <w:sz w:val="28"/>
                <w:szCs w:val="28"/>
              </w:rPr>
              <w:t>2</w:t>
            </w:r>
            <w:r w:rsidRPr="00321E3E">
              <w:rPr>
                <w:b/>
                <w:bCs/>
                <w:sz w:val="28"/>
                <w:szCs w:val="28"/>
              </w:rPr>
              <w:t>. DÖNEM ŞUBE ÖĞRETMENLER KURULU TUTANAĞI (Yönetmelik, md. 96 )</w:t>
            </w:r>
          </w:p>
        </w:tc>
      </w:tr>
      <w:tr w:rsidR="007C1E9D" w:rsidRPr="007B63B0">
        <w:trPr>
          <w:trHeight w:val="396"/>
        </w:trPr>
        <w:tc>
          <w:tcPr>
            <w:tcW w:w="5761" w:type="dxa"/>
            <w:gridSpan w:val="6"/>
            <w:tcBorders>
              <w:top w:val="single" w:sz="12" w:space="0" w:color="auto"/>
              <w:left w:val="single" w:sz="12" w:space="0" w:color="auto"/>
              <w:bottom w:val="single" w:sz="12" w:space="0" w:color="auto"/>
              <w:right w:val="single" w:sz="12" w:space="0" w:color="auto"/>
            </w:tcBorders>
            <w:vAlign w:val="bottom"/>
          </w:tcPr>
          <w:p w:rsidR="007C1E9D" w:rsidRPr="00321E3E" w:rsidRDefault="007C1E9D" w:rsidP="00204ED5">
            <w:pPr>
              <w:jc w:val="center"/>
              <w:rPr>
                <w:b/>
                <w:bCs/>
                <w:sz w:val="24"/>
                <w:szCs w:val="24"/>
              </w:rPr>
            </w:pPr>
            <w:r w:rsidRPr="00321E3E">
              <w:rPr>
                <w:b/>
                <w:bCs/>
                <w:sz w:val="24"/>
                <w:szCs w:val="24"/>
              </w:rPr>
              <w:t xml:space="preserve">SINIF / ŞUBE : </w:t>
            </w:r>
            <w:r>
              <w:rPr>
                <w:b/>
                <w:bCs/>
                <w:sz w:val="24"/>
                <w:szCs w:val="24"/>
              </w:rPr>
              <w:t>8/C</w:t>
            </w:r>
          </w:p>
        </w:tc>
        <w:tc>
          <w:tcPr>
            <w:tcW w:w="5440" w:type="dxa"/>
            <w:gridSpan w:val="6"/>
            <w:tcBorders>
              <w:top w:val="single" w:sz="12" w:space="0" w:color="auto"/>
              <w:left w:val="single" w:sz="12" w:space="0" w:color="auto"/>
              <w:bottom w:val="single" w:sz="12" w:space="0" w:color="auto"/>
              <w:right w:val="single" w:sz="12" w:space="0" w:color="auto"/>
            </w:tcBorders>
            <w:vAlign w:val="bottom"/>
          </w:tcPr>
          <w:p w:rsidR="007C1E9D" w:rsidRPr="00321E3E" w:rsidRDefault="007C1E9D" w:rsidP="00DB7DC5">
            <w:pPr>
              <w:jc w:val="center"/>
              <w:rPr>
                <w:b/>
                <w:bCs/>
                <w:sz w:val="24"/>
                <w:szCs w:val="24"/>
              </w:rPr>
            </w:pPr>
            <w:r w:rsidRPr="00321E3E">
              <w:rPr>
                <w:b/>
                <w:bCs/>
                <w:sz w:val="24"/>
                <w:szCs w:val="24"/>
              </w:rPr>
              <w:t xml:space="preserve">Toplantı tarihi:  </w:t>
            </w:r>
            <w:r>
              <w:rPr>
                <w:b/>
                <w:bCs/>
                <w:sz w:val="24"/>
                <w:szCs w:val="24"/>
              </w:rPr>
              <w:t>19.02.2014  Saat: 16:30</w:t>
            </w:r>
          </w:p>
        </w:tc>
      </w:tr>
      <w:tr w:rsidR="007C1E9D" w:rsidRPr="007B63B0">
        <w:trPr>
          <w:trHeight w:val="1048"/>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i/>
                <w:iCs/>
                <w:sz w:val="14"/>
                <w:szCs w:val="14"/>
              </w:rPr>
            </w:pPr>
          </w:p>
          <w:p w:rsidR="007C1E9D" w:rsidRDefault="007C1E9D" w:rsidP="00204ED5">
            <w:pPr>
              <w:jc w:val="center"/>
              <w:rPr>
                <w:b/>
                <w:bCs/>
                <w:i/>
                <w:iCs/>
              </w:rPr>
            </w:pPr>
            <w:r>
              <w:rPr>
                <w:b/>
                <w:bCs/>
                <w:i/>
                <w:iCs/>
              </w:rPr>
              <w:t>Sıra</w:t>
            </w:r>
          </w:p>
          <w:p w:rsidR="007C1E9D" w:rsidRDefault="007C1E9D" w:rsidP="00204ED5">
            <w:pPr>
              <w:jc w:val="center"/>
              <w:rPr>
                <w:b/>
                <w:bCs/>
                <w:i/>
                <w:iCs/>
              </w:rPr>
            </w:pPr>
            <w:r>
              <w:rPr>
                <w:b/>
                <w:bCs/>
                <w:i/>
                <w:iCs/>
              </w:rPr>
              <w:t>No</w:t>
            </w:r>
          </w:p>
          <w:p w:rsidR="007C1E9D" w:rsidRPr="00A37F45" w:rsidRDefault="007C1E9D" w:rsidP="00204ED5">
            <w:pPr>
              <w:jc w:val="center"/>
              <w:rPr>
                <w:b/>
                <w:bCs/>
                <w:i/>
                <w:iCs/>
              </w:rPr>
            </w:pP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37F45" w:rsidRDefault="007C1E9D" w:rsidP="00204ED5">
            <w:pPr>
              <w:jc w:val="center"/>
              <w:rPr>
                <w:b/>
                <w:bCs/>
                <w:i/>
                <w:iCs/>
                <w:sz w:val="14"/>
                <w:szCs w:val="14"/>
              </w:rPr>
            </w:pPr>
          </w:p>
          <w:p w:rsidR="007C1E9D" w:rsidRDefault="007C1E9D" w:rsidP="00204ED5">
            <w:pPr>
              <w:jc w:val="center"/>
              <w:rPr>
                <w:b/>
                <w:bCs/>
                <w:i/>
                <w:iCs/>
              </w:rPr>
            </w:pPr>
            <w:r w:rsidRPr="00A37F45">
              <w:rPr>
                <w:b/>
                <w:bCs/>
                <w:i/>
                <w:iCs/>
              </w:rPr>
              <w:t xml:space="preserve">Okul </w:t>
            </w:r>
          </w:p>
          <w:p w:rsidR="007C1E9D" w:rsidRPr="00A37F45" w:rsidRDefault="007C1E9D" w:rsidP="00204ED5">
            <w:pPr>
              <w:jc w:val="center"/>
              <w:rPr>
                <w:b/>
                <w:bCs/>
                <w:i/>
                <w:iCs/>
              </w:rPr>
            </w:pPr>
            <w:r w:rsidRPr="00A37F45">
              <w:rPr>
                <w:b/>
                <w:bCs/>
                <w:i/>
                <w:iCs/>
              </w:rPr>
              <w:t>No</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jc w:val="center"/>
              <w:rPr>
                <w:b/>
                <w:bCs/>
                <w:i/>
                <w:iCs/>
              </w:rPr>
            </w:pPr>
            <w:r w:rsidRPr="00A37F45">
              <w:rPr>
                <w:b/>
                <w:bCs/>
                <w:i/>
                <w:iCs/>
              </w:rPr>
              <w:t>Öğrencinin</w:t>
            </w:r>
          </w:p>
          <w:p w:rsidR="007C1E9D" w:rsidRPr="00A37F45" w:rsidRDefault="007C1E9D" w:rsidP="00204ED5">
            <w:pPr>
              <w:jc w:val="center"/>
              <w:rPr>
                <w:b/>
                <w:bCs/>
                <w:i/>
                <w:iCs/>
              </w:rPr>
            </w:pPr>
            <w:r w:rsidRPr="00A37F45">
              <w:rPr>
                <w:b/>
                <w:bCs/>
                <w:i/>
                <w:iCs/>
              </w:rPr>
              <w:t>Adı Soyadı</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Kişilik</w:t>
            </w:r>
          </w:p>
          <w:p w:rsidR="007C1E9D" w:rsidRPr="00A37F45" w:rsidRDefault="007C1E9D" w:rsidP="00204ED5">
            <w:pPr>
              <w:rPr>
                <w:b/>
                <w:bCs/>
                <w:i/>
                <w:iCs/>
              </w:rPr>
            </w:pPr>
            <w:r w:rsidRPr="00A37F45">
              <w:rPr>
                <w:b/>
                <w:bCs/>
                <w:i/>
                <w:iCs/>
              </w:rPr>
              <w:t>durumu</w:t>
            </w:r>
          </w:p>
          <w:p w:rsidR="007C1E9D" w:rsidRPr="00A37F45" w:rsidRDefault="007C1E9D" w:rsidP="00204ED5">
            <w:pPr>
              <w:rPr>
                <w:b/>
                <w:bCs/>
                <w:i/>
                <w:iCs/>
              </w:rPr>
            </w:pPr>
            <w:r w:rsidRPr="00A37F45">
              <w:rPr>
                <w:b/>
                <w:bCs/>
                <w:i/>
                <w:iCs/>
              </w:rPr>
              <w:t>değerlen</w:t>
            </w:r>
          </w:p>
          <w:p w:rsidR="007C1E9D" w:rsidRPr="00A37F45" w:rsidRDefault="007C1E9D" w:rsidP="00204ED5">
            <w:pPr>
              <w:rPr>
                <w:b/>
                <w:bCs/>
                <w:i/>
                <w:iCs/>
              </w:rPr>
            </w:pPr>
            <w:r w:rsidRPr="00A37F45">
              <w:rPr>
                <w:b/>
                <w:bCs/>
                <w:i/>
                <w:iCs/>
              </w:rPr>
              <w:t>dirmesi</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Beslenme</w:t>
            </w:r>
          </w:p>
          <w:p w:rsidR="007C1E9D" w:rsidRPr="00A37F45" w:rsidRDefault="007C1E9D" w:rsidP="00204ED5">
            <w:pPr>
              <w:rPr>
                <w:b/>
                <w:bCs/>
                <w:i/>
                <w:iCs/>
              </w:rPr>
            </w:pPr>
            <w:r w:rsidRPr="00A37F45">
              <w:rPr>
                <w:b/>
                <w:bCs/>
                <w:i/>
                <w:iCs/>
              </w:rPr>
              <w:t>durumu</w:t>
            </w:r>
          </w:p>
          <w:p w:rsidR="007C1E9D" w:rsidRPr="00A37F45" w:rsidRDefault="007C1E9D" w:rsidP="00204ED5">
            <w:pPr>
              <w:rPr>
                <w:b/>
                <w:bCs/>
                <w:i/>
                <w:iCs/>
              </w:rPr>
            </w:pPr>
            <w:r w:rsidRPr="00A37F45">
              <w:rPr>
                <w:b/>
                <w:bCs/>
                <w:i/>
                <w:iCs/>
              </w:rPr>
              <w:t>değerlen</w:t>
            </w:r>
          </w:p>
          <w:p w:rsidR="007C1E9D" w:rsidRPr="00A37F45" w:rsidRDefault="007C1E9D" w:rsidP="00204ED5">
            <w:pPr>
              <w:rPr>
                <w:b/>
                <w:bCs/>
                <w:i/>
                <w:iCs/>
              </w:rPr>
            </w:pPr>
            <w:r w:rsidRPr="00A37F45">
              <w:rPr>
                <w:b/>
                <w:bCs/>
                <w:i/>
                <w:iCs/>
              </w:rPr>
              <w:t>dirmesi</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Sağlık</w:t>
            </w:r>
          </w:p>
          <w:p w:rsidR="007C1E9D" w:rsidRPr="00A37F45" w:rsidRDefault="007C1E9D" w:rsidP="00204ED5">
            <w:pPr>
              <w:rPr>
                <w:b/>
                <w:bCs/>
                <w:i/>
                <w:iCs/>
              </w:rPr>
            </w:pPr>
            <w:r w:rsidRPr="00A37F45">
              <w:rPr>
                <w:b/>
                <w:bCs/>
                <w:i/>
                <w:iCs/>
              </w:rPr>
              <w:t>durumu</w:t>
            </w:r>
          </w:p>
          <w:p w:rsidR="007C1E9D" w:rsidRPr="00A37F45" w:rsidRDefault="007C1E9D" w:rsidP="00204ED5">
            <w:pPr>
              <w:rPr>
                <w:b/>
                <w:bCs/>
                <w:i/>
                <w:iCs/>
              </w:rPr>
            </w:pPr>
            <w:r w:rsidRPr="00A37F45">
              <w:rPr>
                <w:b/>
                <w:bCs/>
                <w:i/>
                <w:iCs/>
              </w:rPr>
              <w:t>değerlen</w:t>
            </w:r>
          </w:p>
          <w:p w:rsidR="007C1E9D" w:rsidRPr="00A37F45" w:rsidRDefault="007C1E9D" w:rsidP="00204ED5">
            <w:pPr>
              <w:rPr>
                <w:b/>
                <w:bCs/>
                <w:i/>
                <w:iCs/>
              </w:rPr>
            </w:pPr>
            <w:r w:rsidRPr="00A37F45">
              <w:rPr>
                <w:b/>
                <w:bCs/>
                <w:i/>
                <w:iCs/>
              </w:rPr>
              <w:t>dirmesi</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Sosyal</w:t>
            </w:r>
          </w:p>
          <w:p w:rsidR="007C1E9D" w:rsidRPr="00A37F45" w:rsidRDefault="007C1E9D" w:rsidP="00204ED5">
            <w:pPr>
              <w:rPr>
                <w:b/>
                <w:bCs/>
                <w:i/>
                <w:iCs/>
              </w:rPr>
            </w:pPr>
            <w:r w:rsidRPr="00A37F45">
              <w:rPr>
                <w:b/>
                <w:bCs/>
                <w:i/>
                <w:iCs/>
              </w:rPr>
              <w:t>İlişkiler</w:t>
            </w:r>
          </w:p>
          <w:p w:rsidR="007C1E9D" w:rsidRPr="00A37F45" w:rsidRDefault="007C1E9D" w:rsidP="00204ED5">
            <w:pPr>
              <w:rPr>
                <w:b/>
                <w:bCs/>
                <w:i/>
                <w:iCs/>
              </w:rPr>
            </w:pPr>
            <w:r w:rsidRPr="00A37F45">
              <w:rPr>
                <w:b/>
                <w:bCs/>
                <w:i/>
                <w:iCs/>
              </w:rPr>
              <w:t>değerlen</w:t>
            </w:r>
          </w:p>
          <w:p w:rsidR="007C1E9D" w:rsidRPr="00A37F45" w:rsidRDefault="007C1E9D" w:rsidP="00204ED5">
            <w:pPr>
              <w:rPr>
                <w:b/>
                <w:bCs/>
                <w:i/>
                <w:iCs/>
              </w:rPr>
            </w:pPr>
            <w:r w:rsidRPr="00A37F45">
              <w:rPr>
                <w:b/>
                <w:bCs/>
                <w:i/>
                <w:iCs/>
              </w:rPr>
              <w:t>dirmesi</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Ekonomik</w:t>
            </w:r>
          </w:p>
          <w:p w:rsidR="007C1E9D" w:rsidRPr="00A37F45" w:rsidRDefault="007C1E9D" w:rsidP="00204ED5">
            <w:pPr>
              <w:rPr>
                <w:b/>
                <w:bCs/>
                <w:i/>
                <w:iCs/>
              </w:rPr>
            </w:pPr>
            <w:r w:rsidRPr="00A37F45">
              <w:rPr>
                <w:b/>
                <w:bCs/>
                <w:i/>
                <w:iCs/>
              </w:rPr>
              <w:t>durumu</w:t>
            </w:r>
          </w:p>
          <w:p w:rsidR="007C1E9D" w:rsidRPr="00A37F45" w:rsidRDefault="007C1E9D" w:rsidP="00204ED5">
            <w:pPr>
              <w:rPr>
                <w:b/>
                <w:bCs/>
                <w:i/>
                <w:iCs/>
              </w:rPr>
            </w:pPr>
            <w:r w:rsidRPr="00A37F45">
              <w:rPr>
                <w:b/>
                <w:bCs/>
                <w:i/>
                <w:iCs/>
              </w:rPr>
              <w:t>değerlen</w:t>
            </w:r>
          </w:p>
          <w:p w:rsidR="007C1E9D" w:rsidRPr="00A37F45" w:rsidRDefault="007C1E9D" w:rsidP="00204ED5">
            <w:pPr>
              <w:rPr>
                <w:b/>
                <w:bCs/>
                <w:i/>
                <w:iCs/>
              </w:rPr>
            </w:pPr>
            <w:r w:rsidRPr="00A37F45">
              <w:rPr>
                <w:b/>
                <w:bCs/>
                <w:i/>
                <w:iCs/>
              </w:rPr>
              <w:t>dirmesi</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Başarı</w:t>
            </w:r>
          </w:p>
          <w:p w:rsidR="007C1E9D" w:rsidRPr="00A37F45" w:rsidRDefault="007C1E9D" w:rsidP="00204ED5">
            <w:pPr>
              <w:rPr>
                <w:b/>
                <w:bCs/>
                <w:i/>
                <w:iCs/>
              </w:rPr>
            </w:pPr>
            <w:r w:rsidRPr="00A37F45">
              <w:rPr>
                <w:b/>
                <w:bCs/>
                <w:i/>
                <w:iCs/>
              </w:rPr>
              <w:t>durumu</w:t>
            </w:r>
          </w:p>
          <w:p w:rsidR="007C1E9D" w:rsidRPr="00A37F45" w:rsidRDefault="007C1E9D" w:rsidP="00204ED5">
            <w:pPr>
              <w:rPr>
                <w:b/>
                <w:bCs/>
                <w:i/>
                <w:iCs/>
              </w:rPr>
            </w:pPr>
            <w:r w:rsidRPr="00A37F45">
              <w:rPr>
                <w:b/>
                <w:bCs/>
                <w:i/>
                <w:iCs/>
              </w:rPr>
              <w:t>değerlen</w:t>
            </w:r>
          </w:p>
          <w:p w:rsidR="007C1E9D" w:rsidRPr="00A37F45" w:rsidRDefault="007C1E9D" w:rsidP="00204ED5">
            <w:pPr>
              <w:rPr>
                <w:b/>
                <w:bCs/>
                <w:i/>
                <w:iCs/>
              </w:rPr>
            </w:pPr>
            <w:r w:rsidRPr="00A37F45">
              <w:rPr>
                <w:b/>
                <w:bCs/>
                <w:i/>
                <w:iCs/>
              </w:rPr>
              <w:t>dirmesi</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Problemin çözümü için ne  yapılacağı</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A37F45" w:rsidRDefault="007C1E9D" w:rsidP="00204ED5">
            <w:pPr>
              <w:rPr>
                <w:b/>
                <w:bCs/>
                <w:i/>
                <w:iCs/>
              </w:rPr>
            </w:pPr>
            <w:r w:rsidRPr="00A37F45">
              <w:rPr>
                <w:b/>
                <w:bCs/>
                <w:i/>
                <w:iCs/>
              </w:rPr>
              <w:t>Görevli</w:t>
            </w:r>
          </w:p>
          <w:p w:rsidR="007C1E9D" w:rsidRPr="00A37F45" w:rsidRDefault="007C1E9D" w:rsidP="00204ED5">
            <w:pPr>
              <w:ind w:right="-70"/>
              <w:rPr>
                <w:b/>
                <w:bCs/>
                <w:i/>
                <w:iCs/>
              </w:rPr>
            </w:pPr>
            <w:r w:rsidRPr="00A37F45">
              <w:rPr>
                <w:b/>
                <w:bCs/>
                <w:i/>
                <w:iCs/>
              </w:rPr>
              <w:t xml:space="preserve">Personel, </w:t>
            </w:r>
          </w:p>
          <w:p w:rsidR="007C1E9D" w:rsidRPr="00A37F45" w:rsidRDefault="007C1E9D" w:rsidP="00204ED5">
            <w:pPr>
              <w:rPr>
                <w:b/>
                <w:bCs/>
                <w:i/>
                <w:iCs/>
              </w:rPr>
            </w:pPr>
            <w:r w:rsidRPr="00A37F45">
              <w:rPr>
                <w:b/>
                <w:bCs/>
                <w:i/>
                <w:iCs/>
              </w:rPr>
              <w:t xml:space="preserve"> Birim</w:t>
            </w:r>
          </w:p>
        </w:tc>
      </w:tr>
      <w:tr w:rsidR="007C1E9D" w:rsidRPr="007B63B0">
        <w:trPr>
          <w:trHeight w:val="41"/>
        </w:trPr>
        <w:tc>
          <w:tcPr>
            <w:tcW w:w="779" w:type="dxa"/>
            <w:tcBorders>
              <w:top w:val="single" w:sz="12" w:space="0" w:color="auto"/>
              <w:left w:val="single" w:sz="4" w:space="0" w:color="auto"/>
              <w:bottom w:val="single" w:sz="12" w:space="0" w:color="auto"/>
              <w:right w:val="single" w:sz="4" w:space="0" w:color="auto"/>
            </w:tcBorders>
            <w:vAlign w:val="center"/>
          </w:tcPr>
          <w:p w:rsidR="007C1E9D" w:rsidRDefault="007C1E9D" w:rsidP="00204ED5">
            <w:pPr>
              <w:jc w:val="center"/>
              <w:rPr>
                <w:b/>
                <w:bCs/>
              </w:rPr>
            </w:pPr>
            <w:r>
              <w:rPr>
                <w:b/>
                <w:bCs/>
              </w:rPr>
              <w:t>1</w:t>
            </w:r>
          </w:p>
          <w:p w:rsidR="007C1E9D" w:rsidRPr="00521C5F" w:rsidRDefault="007C1E9D" w:rsidP="00204ED5">
            <w:pPr>
              <w:jc w:val="center"/>
              <w:rPr>
                <w:b/>
                <w:bCs/>
              </w:rPr>
            </w:pP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131</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MEHMET KOP</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Aktif kendine güveni olan dürüst bir öğrencidir.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Düzenli beslenme alışkanlığı mevcut..</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60"/>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C05ED6" w:rsidRDefault="007C1E9D" w:rsidP="00204ED5">
            <w:pPr>
              <w:jc w:val="center"/>
              <w:rPr>
                <w:b/>
                <w:bCs/>
              </w:rPr>
            </w:pPr>
            <w:r w:rsidRPr="00C05ED6">
              <w:rPr>
                <w:b/>
                <w:bCs/>
              </w:rPr>
              <w:t>2</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148</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AZAT ÇELİK</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iyidi</w:t>
            </w:r>
            <w:r w:rsidRPr="009F41E8">
              <w:rPr>
                <w:sz w:val="16"/>
                <w:szCs w:val="16"/>
              </w:rPr>
              <w:t>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411703" w:rsidRDefault="007C1E9D" w:rsidP="00204ED5">
            <w:pPr>
              <w:jc w:val="center"/>
              <w:rPr>
                <w:b/>
                <w:bCs/>
                <w:color w:val="000000"/>
              </w:rPr>
            </w:pPr>
            <w:r w:rsidRPr="00411703">
              <w:rPr>
                <w:b/>
                <w:bCs/>
                <w:color w:val="000000"/>
              </w:rPr>
              <w:t>3</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152</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BERÇİN SARIKAŞ</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Fiziki özellikleri  yaşına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Başarı durumu </w:t>
            </w:r>
            <w:r>
              <w:rPr>
                <w:sz w:val="16"/>
                <w:szCs w:val="16"/>
              </w:rPr>
              <w:t>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4</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155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BERKAN BAYSEL</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Ekonomik</w:t>
            </w:r>
          </w:p>
          <w:p w:rsidR="007C1E9D" w:rsidRPr="009F41E8" w:rsidRDefault="007C1E9D" w:rsidP="00204ED5">
            <w:pPr>
              <w:jc w:val="both"/>
              <w:rPr>
                <w:sz w:val="16"/>
                <w:szCs w:val="16"/>
              </w:rPr>
            </w:pPr>
            <w:r w:rsidRPr="009F41E8">
              <w:rPr>
                <w:sz w:val="16"/>
                <w:szCs w:val="16"/>
              </w:rPr>
              <w:t>Durumu orta seviyededir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5</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161</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CİVAN KOCABEY</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6</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187</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ÖZNUR KOŞAR</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7</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245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CESUR YILDIZ</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Aktif, dürüst,  güvenilir, iyi huylu, konuşkan birisidir .</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orta düzeydedir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8</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260</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ADALET AKGÜL</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Aktif,arkadaşlarıyla iyi geçinir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iyi değildir.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9</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270</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DUYGU YELDA SÜRMELİ</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 xml:space="preserve">Aktif kendinden emin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10</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272</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GÜLSEREN KARAKAŞ</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İ</w:t>
            </w:r>
            <w:r w:rsidRPr="009F41E8">
              <w:rPr>
                <w:sz w:val="16"/>
                <w:szCs w:val="16"/>
              </w:rPr>
              <w:t>yi huylu, sessiz bir öğrencidir.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11</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276</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MAHİR GÜNEY</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 xml:space="preserve">İyi huylu, </w:t>
            </w:r>
            <w:r w:rsidRPr="009F41E8">
              <w:rPr>
                <w:sz w:val="16"/>
                <w:szCs w:val="16"/>
              </w:rPr>
              <w:t>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Fiziki özellikleri  yaşına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Çevre sorunlarına duyarlıdır, toplum çalışmaları-na aktif katılır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12</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291</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SEDAT KOÇ</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D</w:t>
            </w:r>
            <w:r w:rsidRPr="009F41E8">
              <w:rPr>
                <w:sz w:val="16"/>
                <w:szCs w:val="16"/>
              </w:rPr>
              <w:t>ürüst,</w:t>
            </w:r>
            <w:r>
              <w:rPr>
                <w:sz w:val="16"/>
                <w:szCs w:val="16"/>
              </w:rPr>
              <w:t xml:space="preserve">  güvenilir, 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Nefe</w:t>
            </w:r>
            <w:r w:rsidRPr="009F41E8">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w:t>
            </w:r>
            <w:r>
              <w:rPr>
                <w:sz w:val="16"/>
                <w:szCs w:val="16"/>
              </w:rPr>
              <w:t xml:space="preserve"> ile ilişkileri iyi olan </w:t>
            </w:r>
            <w:r w:rsidRPr="009F41E8">
              <w:rPr>
                <w:sz w:val="16"/>
                <w:szCs w:val="16"/>
              </w:rPr>
              <w:t xml:space="preserve">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rPr>
            </w:pPr>
            <w:r>
              <w:rPr>
                <w:b/>
                <w:bCs/>
              </w:rPr>
              <w:t>13</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295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ŞİLAN ROJBİN YUNDAN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Aktif kendinden emin ve sorumluluk</w:t>
            </w:r>
            <w:r w:rsidRPr="009F41E8">
              <w:rPr>
                <w:sz w:val="16"/>
                <w:szCs w:val="16"/>
              </w:rPr>
              <w:t xml:space="preserve"> </w:t>
            </w:r>
            <w:r>
              <w:rPr>
                <w:sz w:val="16"/>
                <w:szCs w:val="16"/>
              </w:rPr>
              <w:t xml:space="preserve">sahibi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sidRPr="009F41E8">
              <w:rPr>
                <w:sz w:val="16"/>
                <w:szCs w:val="16"/>
              </w:rPr>
              <w:t>Çevre sorunlarına</w:t>
            </w:r>
            <w:r>
              <w:rPr>
                <w:sz w:val="16"/>
                <w:szCs w:val="16"/>
              </w:rPr>
              <w:t xml:space="preserve"> duyarlıdır, 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w:t>
            </w:r>
            <w:r>
              <w:rPr>
                <w:sz w:val="16"/>
                <w:szCs w:val="16"/>
              </w:rPr>
              <w:t>nin ekonomik durumu iyi</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14</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301</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ŞİLAN ÖZTÜRK</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 xml:space="preserve">Kendinden emin ve dürüst </w:t>
            </w:r>
            <w:r w:rsidRPr="009F41E8">
              <w:rPr>
                <w:sz w:val="16"/>
                <w:szCs w:val="16"/>
              </w:rPr>
              <w:t xml:space="preserve"> bir öğrencidir.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w:t>
            </w:r>
            <w:r>
              <w:rPr>
                <w:sz w:val="16"/>
                <w:szCs w:val="16"/>
              </w:rPr>
              <w:t>nin ekonomik durumu düşüktür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15</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307</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UĞURCAN ÇETİN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İyi huylu birisidir,derslerine karşı ilgisi düşüktür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521C5F" w:rsidRDefault="007C1E9D" w:rsidP="00204ED5">
            <w:pPr>
              <w:jc w:val="center"/>
              <w:rPr>
                <w:b/>
                <w:bCs/>
              </w:rPr>
            </w:pPr>
            <w:r>
              <w:rPr>
                <w:b/>
                <w:bCs/>
              </w:rPr>
              <w:t>16</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314</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AGİT KOÇHAN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rPr>
                <w:sz w:val="16"/>
                <w:szCs w:val="16"/>
              </w:rPr>
            </w:pPr>
            <w:r>
              <w:rPr>
                <w:sz w:val="16"/>
                <w:szCs w:val="16"/>
              </w:rPr>
              <w:t xml:space="preserve"> K</w:t>
            </w:r>
            <w:r w:rsidRPr="009F41E8">
              <w:rPr>
                <w:sz w:val="16"/>
                <w:szCs w:val="16"/>
              </w:rPr>
              <w:t>onuşkan birisidir derslerine karşı ilgisi düşüktür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düşük</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67D9D" w:rsidRDefault="007C1E9D" w:rsidP="00204ED5">
            <w:pPr>
              <w:jc w:val="center"/>
              <w:rPr>
                <w:b/>
                <w:bCs/>
              </w:rPr>
            </w:pPr>
            <w:r w:rsidRPr="00967D9D">
              <w:rPr>
                <w:b/>
                <w:bCs/>
              </w:rPr>
              <w:t>17</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320</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CİGERHUN HAN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İyi huylu birisidir,derslerine karşı ilgisi düşüktür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Başarı durumu düşük</w:t>
            </w:r>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Derslerine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886"/>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67D9D" w:rsidRDefault="007C1E9D" w:rsidP="00204ED5">
            <w:pPr>
              <w:jc w:val="center"/>
              <w:rPr>
                <w:b/>
                <w:bCs/>
              </w:rPr>
            </w:pPr>
            <w:r w:rsidRPr="00967D9D">
              <w:rPr>
                <w:b/>
                <w:bCs/>
              </w:rPr>
              <w:t>18</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349</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MÜCAHİT DUMLU</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Pr>
                <w:sz w:val="16"/>
                <w:szCs w:val="16"/>
              </w:rPr>
              <w:t>Maddi durumu düşüktür</w:t>
            </w:r>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F34572" w:rsidRDefault="007C1E9D" w:rsidP="00204ED5">
            <w:pPr>
              <w:jc w:val="center"/>
              <w:rPr>
                <w:b/>
                <w:bCs/>
              </w:rPr>
            </w:pPr>
            <w:r w:rsidRPr="00F34572">
              <w:rPr>
                <w:b/>
                <w:bCs/>
              </w:rPr>
              <w:t>19</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352</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MÜŞERREF KARACA</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rPr>
            </w:pPr>
            <w:r>
              <w:rPr>
                <w:b/>
                <w:bCs/>
              </w:rPr>
              <w:t>20</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379</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ZANA HAN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Dersleri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F51B75" w:rsidRDefault="007C1E9D" w:rsidP="00204ED5">
            <w:pPr>
              <w:jc w:val="center"/>
              <w:rPr>
                <w:b/>
                <w:bCs/>
              </w:rPr>
            </w:pPr>
            <w:r w:rsidRPr="00F51B75">
              <w:rPr>
                <w:b/>
                <w:bCs/>
              </w:rPr>
              <w:t>21</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380</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ZELAL SARIKAŞ</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S</w:t>
            </w:r>
            <w:r w:rsidRPr="00063E71">
              <w:rPr>
                <w:sz w:val="16"/>
                <w:szCs w:val="16"/>
              </w:rPr>
              <w:t>evilen, girişken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22</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395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ABDURRAHİM KARACA</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23</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396</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DİYAR KARAASLAN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 xml:space="preserve">Sınıfta sevilen </w:t>
            </w:r>
            <w:r>
              <w:rPr>
                <w:sz w:val="16"/>
                <w:szCs w:val="16"/>
              </w:rPr>
              <w:t xml:space="preserve"> sessiz </w:t>
            </w:r>
            <w:r w:rsidRPr="00063E71">
              <w:rPr>
                <w:sz w:val="16"/>
                <w:szCs w:val="16"/>
              </w:rPr>
              <w:t>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highlight w:val="yellow"/>
              </w:rPr>
            </w:pPr>
            <w:r w:rsidRPr="00063E71">
              <w:rPr>
                <w:sz w:val="16"/>
                <w:szCs w:val="16"/>
              </w:rPr>
              <w:t>Sınıf öğretmeni ilgilenecek</w:t>
            </w:r>
          </w:p>
        </w:tc>
      </w:tr>
      <w:tr w:rsidR="007C1E9D" w:rsidRPr="007B63B0">
        <w:trPr>
          <w:trHeight w:val="1072"/>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24</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515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REMZİ YALÇİN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25</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516</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SEZER YILDIZ</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26</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666</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TAMER ATAÇ</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Sessiz, sakin ve</w:t>
            </w:r>
            <w:r w:rsidRPr="00063E71">
              <w:rPr>
                <w:sz w:val="16"/>
                <w:szCs w:val="16"/>
              </w:rPr>
              <w:t xml:space="preserve"> konuşkan</w:t>
            </w:r>
            <w:r>
              <w:rPr>
                <w:sz w:val="16"/>
                <w:szCs w:val="16"/>
              </w:rPr>
              <w:t xml:space="preserve"> olmayan</w:t>
            </w:r>
            <w:r w:rsidRPr="00063E71">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Fiziki özellikleri  yaşına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9F41E8" w:rsidRDefault="007C1E9D" w:rsidP="00204ED5">
            <w:pPr>
              <w:jc w:val="both"/>
              <w:rPr>
                <w:sz w:val="16"/>
                <w:szCs w:val="16"/>
              </w:rPr>
            </w:pPr>
            <w:r w:rsidRPr="009F41E8">
              <w:rPr>
                <w:sz w:val="16"/>
                <w:szCs w:val="16"/>
              </w:rPr>
              <w:t>Gruplara katılmak ister, ancak arkadaşları ile iletişimde sorunlar vardır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 çok kötü. Vasat bir öğrenci.</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9F41E8">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0C197F" w:rsidRDefault="007C1E9D" w:rsidP="00204ED5">
            <w:pPr>
              <w:jc w:val="center"/>
              <w:rPr>
                <w:b/>
                <w:bCs/>
              </w:rPr>
            </w:pPr>
            <w:r w:rsidRPr="000C197F">
              <w:rPr>
                <w:b/>
                <w:bCs/>
              </w:rPr>
              <w:t>27</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0C197F" w:rsidRDefault="007C1E9D" w:rsidP="00204ED5">
            <w:r w:rsidRPr="000C197F">
              <w:t>669</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r w:rsidRPr="000C197F">
              <w:t>ÜMRAN KIRBAŞ</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Fiziki özellikleri  yaşına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rPr>
                <w:sz w:val="16"/>
                <w:szCs w:val="16"/>
              </w:rPr>
            </w:pPr>
            <w:r w:rsidRPr="000C197F">
              <w:rPr>
                <w:sz w:val="16"/>
                <w:szCs w:val="16"/>
              </w:rPr>
              <w:t>Sınıfta sevilen biridir.Zaman zaman içe dönüktür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tabs>
                <w:tab w:val="left" w:pos="0"/>
              </w:tabs>
              <w:jc w:val="both"/>
              <w:rPr>
                <w:sz w:val="16"/>
                <w:szCs w:val="16"/>
              </w:rPr>
            </w:pPr>
            <w:r w:rsidRPr="000C197F">
              <w:rPr>
                <w:sz w:val="16"/>
                <w:szCs w:val="16"/>
              </w:rPr>
              <w:t>Ailesinin ekonomik durumu kötüdür.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C197F" w:rsidRDefault="007C1E9D" w:rsidP="00204ED5">
            <w:pPr>
              <w:jc w:val="both"/>
              <w:rPr>
                <w:sz w:val="16"/>
                <w:szCs w:val="16"/>
              </w:rPr>
            </w:pPr>
            <w:r w:rsidRPr="000C197F">
              <w:rPr>
                <w:sz w:val="16"/>
                <w:szCs w:val="16"/>
              </w:rPr>
              <w:t>Sınıf öğretmeni ilgilenecek</w:t>
            </w:r>
          </w:p>
        </w:tc>
      </w:tr>
      <w:tr w:rsidR="007C1E9D" w:rsidRPr="009F41E8">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Pr="009F41E8" w:rsidRDefault="007C1E9D" w:rsidP="00204ED5">
            <w:pPr>
              <w:jc w:val="center"/>
              <w:rPr>
                <w:b/>
                <w:bCs/>
              </w:rPr>
            </w:pPr>
            <w:r w:rsidRPr="009F41E8">
              <w:rPr>
                <w:b/>
                <w:bCs/>
              </w:rPr>
              <w:t>28</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674</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SERDAL CAN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G</w:t>
            </w:r>
            <w:r w:rsidRPr="00063E71">
              <w:rPr>
                <w:sz w:val="16"/>
                <w:szCs w:val="16"/>
              </w:rPr>
              <w:t>üvenilir, iyi huylu, sakin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Fiziki özellikleri  yaşına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Ders başarısı düşüktür</w:t>
            </w:r>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rPr>
            </w:pPr>
            <w:r>
              <w:rPr>
                <w:b/>
                <w:bCs/>
              </w:rPr>
              <w:t>29</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714</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ÖMER ÇATAK</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D</w:t>
            </w:r>
            <w:r w:rsidRPr="00063E71">
              <w:rPr>
                <w:sz w:val="16"/>
                <w:szCs w:val="16"/>
              </w:rPr>
              <w:t>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Fiziki özellikleri  yaşına uygundur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Başarı durumu normal.</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rPr>
            </w:pPr>
            <w:r>
              <w:rPr>
                <w:b/>
                <w:bCs/>
              </w:rPr>
              <w:t>30</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715</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REHBER TAŞ</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Pr>
                <w:sz w:val="16"/>
                <w:szCs w:val="16"/>
              </w:rPr>
              <w:t>Dürüst,  güvenilir, iyi huylu</w:t>
            </w:r>
            <w:r w:rsidRPr="00063E71">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r w:rsidR="007C1E9D" w:rsidRPr="007B63B0">
        <w:trPr>
          <w:trHeight w:val="585"/>
        </w:trPr>
        <w:tc>
          <w:tcPr>
            <w:tcW w:w="779" w:type="dxa"/>
            <w:tcBorders>
              <w:top w:val="single" w:sz="12" w:space="0" w:color="auto"/>
              <w:left w:val="single" w:sz="12" w:space="0" w:color="auto"/>
              <w:bottom w:val="single" w:sz="12" w:space="0" w:color="auto"/>
              <w:right w:val="single" w:sz="4" w:space="0" w:color="auto"/>
            </w:tcBorders>
            <w:vAlign w:val="center"/>
          </w:tcPr>
          <w:p w:rsidR="007C1E9D" w:rsidRDefault="007C1E9D" w:rsidP="00204ED5">
            <w:pPr>
              <w:jc w:val="center"/>
              <w:rPr>
                <w:b/>
                <w:bCs/>
              </w:rPr>
            </w:pPr>
            <w:r>
              <w:rPr>
                <w:b/>
                <w:bCs/>
              </w:rPr>
              <w:t>31</w:t>
            </w:r>
          </w:p>
        </w:tc>
        <w:tc>
          <w:tcPr>
            <w:tcW w:w="567" w:type="dxa"/>
            <w:tcBorders>
              <w:top w:val="single" w:sz="12" w:space="0" w:color="auto"/>
              <w:left w:val="single" w:sz="4" w:space="0" w:color="auto"/>
              <w:bottom w:val="single" w:sz="12" w:space="0" w:color="auto"/>
              <w:right w:val="single" w:sz="12" w:space="0" w:color="auto"/>
            </w:tcBorders>
            <w:vAlign w:val="center"/>
          </w:tcPr>
          <w:p w:rsidR="007C1E9D" w:rsidRPr="00A0311D" w:rsidRDefault="007C1E9D" w:rsidP="00204ED5">
            <w:r w:rsidRPr="00A0311D">
              <w:t>716</w:t>
            </w:r>
          </w:p>
        </w:tc>
        <w:tc>
          <w:tcPr>
            <w:tcW w:w="1775" w:type="dxa"/>
            <w:tcBorders>
              <w:top w:val="single" w:sz="12" w:space="0" w:color="auto"/>
              <w:left w:val="single" w:sz="12" w:space="0" w:color="auto"/>
              <w:bottom w:val="single" w:sz="12" w:space="0" w:color="auto"/>
              <w:right w:val="single" w:sz="12" w:space="0" w:color="auto"/>
            </w:tcBorders>
            <w:vAlign w:val="center"/>
          </w:tcPr>
          <w:p w:rsidR="007C1E9D" w:rsidRPr="00A0311D" w:rsidRDefault="007C1E9D" w:rsidP="00204ED5">
            <w:r w:rsidRPr="00A0311D">
              <w:t>ŞİAR TURAN</w:t>
            </w:r>
          </w:p>
        </w:tc>
        <w:tc>
          <w:tcPr>
            <w:tcW w:w="90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vAlign w:val="center"/>
          </w:tcPr>
          <w:p w:rsidR="007C1E9D" w:rsidRPr="00063E71" w:rsidRDefault="007C1E9D" w:rsidP="00204ED5">
            <w:pPr>
              <w:jc w:val="both"/>
              <w:rPr>
                <w:sz w:val="16"/>
                <w:szCs w:val="16"/>
              </w:rPr>
            </w:pPr>
            <w:r w:rsidRPr="00063E71">
              <w:rPr>
                <w:sz w:val="16"/>
                <w:szCs w:val="16"/>
              </w:rPr>
              <w:t>Sınıf öğretmeni ilgilenecek</w:t>
            </w:r>
          </w:p>
        </w:tc>
      </w:tr>
    </w:tbl>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A04277" w:rsidRDefault="007C1E9D" w:rsidP="00561632">
      <w:pPr>
        <w:jc w:val="both"/>
        <w:rPr>
          <w:rFonts w:ascii="Arial" w:hAnsi="Arial" w:cs="Arial"/>
          <w:sz w:val="28"/>
          <w:szCs w:val="28"/>
        </w:rPr>
      </w:pPr>
    </w:p>
    <w:p w:rsidR="007C1E9D" w:rsidRPr="00110E20" w:rsidRDefault="007C1E9D" w:rsidP="00561632">
      <w:pPr>
        <w:jc w:val="center"/>
        <w:rPr>
          <w:rFonts w:ascii="Comic Sans MS" w:hAnsi="Comic Sans MS" w:cs="Comic Sans MS"/>
          <w:sz w:val="22"/>
          <w:szCs w:val="22"/>
        </w:rPr>
      </w:pPr>
    </w:p>
    <w:p w:rsidR="007C1E9D" w:rsidRDefault="007C1E9D"/>
    <w:sectPr w:rsidR="007C1E9D" w:rsidSect="00680D3C">
      <w:pgSz w:w="11906" w:h="16838"/>
      <w:pgMar w:top="284" w:right="720" w:bottom="720" w:left="720" w:header="510" w:footer="5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E9D" w:rsidRDefault="007C1E9D" w:rsidP="003C04D5">
      <w:r>
        <w:separator/>
      </w:r>
    </w:p>
  </w:endnote>
  <w:endnote w:type="continuationSeparator" w:id="0">
    <w:p w:rsidR="007C1E9D" w:rsidRDefault="007C1E9D"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E9D" w:rsidRDefault="007C1E9D" w:rsidP="003C04D5">
      <w:r>
        <w:separator/>
      </w:r>
    </w:p>
  </w:footnote>
  <w:footnote w:type="continuationSeparator" w:id="0">
    <w:p w:rsidR="007C1E9D" w:rsidRDefault="007C1E9D"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02AF"/>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1">
    <w:nsid w:val="13BE0226"/>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2">
    <w:nsid w:val="13F5560C"/>
    <w:multiLevelType w:val="hybridMultilevel"/>
    <w:tmpl w:val="3A5060EC"/>
    <w:lvl w:ilvl="0" w:tplc="CC58DB16">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21DF31AD"/>
    <w:multiLevelType w:val="hybridMultilevel"/>
    <w:tmpl w:val="3522AB80"/>
    <w:lvl w:ilvl="0" w:tplc="C4A23380">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2B23934"/>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5">
    <w:nsid w:val="26B36D15"/>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6">
    <w:nsid w:val="2A134D81"/>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7">
    <w:nsid w:val="351B1929"/>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8">
    <w:nsid w:val="40F41018"/>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9">
    <w:nsid w:val="4EB255C2"/>
    <w:multiLevelType w:val="hybridMultilevel"/>
    <w:tmpl w:val="9544FF0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00058BA"/>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11">
    <w:nsid w:val="58404867"/>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12">
    <w:nsid w:val="75E101F8"/>
    <w:multiLevelType w:val="hybridMultilevel"/>
    <w:tmpl w:val="5F6C07E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78495CBA"/>
    <w:multiLevelType w:val="hybridMultilevel"/>
    <w:tmpl w:val="D1DC8166"/>
    <w:lvl w:ilvl="0" w:tplc="9DF0A4C8">
      <w:start w:val="1"/>
      <w:numFmt w:val="decimal"/>
      <w:lvlText w:val="%1."/>
      <w:lvlJc w:val="left"/>
      <w:pPr>
        <w:ind w:left="1222" w:hanging="360"/>
      </w:pPr>
      <w:rPr>
        <w:b w:val="0"/>
        <w:bCs w:val="0"/>
        <w:sz w:val="24"/>
        <w:szCs w:val="24"/>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num w:numId="1">
    <w:abstractNumId w:val="2"/>
  </w:num>
  <w:num w:numId="2">
    <w:abstractNumId w:val="3"/>
  </w:num>
  <w:num w:numId="3">
    <w:abstractNumId w:val="9"/>
  </w:num>
  <w:num w:numId="4">
    <w:abstractNumId w:val="11"/>
  </w:num>
  <w:num w:numId="5">
    <w:abstractNumId w:val="7"/>
  </w:num>
  <w:num w:numId="6">
    <w:abstractNumId w:val="8"/>
  </w:num>
  <w:num w:numId="7">
    <w:abstractNumId w:val="6"/>
  </w:num>
  <w:num w:numId="8">
    <w:abstractNumId w:val="4"/>
  </w:num>
  <w:num w:numId="9">
    <w:abstractNumId w:val="10"/>
  </w:num>
  <w:num w:numId="10">
    <w:abstractNumId w:val="1"/>
  </w:num>
  <w:num w:numId="11">
    <w:abstractNumId w:val="5"/>
  </w:num>
  <w:num w:numId="12">
    <w:abstractNumId w:val="13"/>
  </w:num>
  <w:num w:numId="13">
    <w:abstractNumId w:val="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1632"/>
    <w:rsid w:val="00001315"/>
    <w:rsid w:val="00002204"/>
    <w:rsid w:val="00003AB5"/>
    <w:rsid w:val="000043EB"/>
    <w:rsid w:val="00005207"/>
    <w:rsid w:val="0000613D"/>
    <w:rsid w:val="00006277"/>
    <w:rsid w:val="000062C4"/>
    <w:rsid w:val="00011B59"/>
    <w:rsid w:val="00011CEE"/>
    <w:rsid w:val="00012B5E"/>
    <w:rsid w:val="00012C37"/>
    <w:rsid w:val="000166FF"/>
    <w:rsid w:val="00024E54"/>
    <w:rsid w:val="00026BC9"/>
    <w:rsid w:val="00032E0B"/>
    <w:rsid w:val="0003444B"/>
    <w:rsid w:val="00034852"/>
    <w:rsid w:val="000349CE"/>
    <w:rsid w:val="0003761E"/>
    <w:rsid w:val="00037AD0"/>
    <w:rsid w:val="0004514A"/>
    <w:rsid w:val="00050E7E"/>
    <w:rsid w:val="00050E92"/>
    <w:rsid w:val="000550A6"/>
    <w:rsid w:val="00055CF1"/>
    <w:rsid w:val="00056777"/>
    <w:rsid w:val="00057250"/>
    <w:rsid w:val="00060B62"/>
    <w:rsid w:val="00063E71"/>
    <w:rsid w:val="00066B01"/>
    <w:rsid w:val="00072CF2"/>
    <w:rsid w:val="000730B9"/>
    <w:rsid w:val="000731EE"/>
    <w:rsid w:val="000767C4"/>
    <w:rsid w:val="00077271"/>
    <w:rsid w:val="00080D42"/>
    <w:rsid w:val="00081D0E"/>
    <w:rsid w:val="0008227E"/>
    <w:rsid w:val="00084A23"/>
    <w:rsid w:val="00090273"/>
    <w:rsid w:val="00091596"/>
    <w:rsid w:val="00093A6F"/>
    <w:rsid w:val="000949AC"/>
    <w:rsid w:val="00096C30"/>
    <w:rsid w:val="000A2E19"/>
    <w:rsid w:val="000A54A7"/>
    <w:rsid w:val="000A6218"/>
    <w:rsid w:val="000A7EE5"/>
    <w:rsid w:val="000B1CAD"/>
    <w:rsid w:val="000B52D6"/>
    <w:rsid w:val="000B537C"/>
    <w:rsid w:val="000C097E"/>
    <w:rsid w:val="000C197F"/>
    <w:rsid w:val="000C6A96"/>
    <w:rsid w:val="000C6ED7"/>
    <w:rsid w:val="000C750C"/>
    <w:rsid w:val="000C7EF1"/>
    <w:rsid w:val="000C7F0C"/>
    <w:rsid w:val="000D36E1"/>
    <w:rsid w:val="000D5578"/>
    <w:rsid w:val="000D57DB"/>
    <w:rsid w:val="000D6638"/>
    <w:rsid w:val="000D6DDD"/>
    <w:rsid w:val="000E0197"/>
    <w:rsid w:val="000E0B25"/>
    <w:rsid w:val="000E38D3"/>
    <w:rsid w:val="000F0223"/>
    <w:rsid w:val="000F4134"/>
    <w:rsid w:val="000F4EB4"/>
    <w:rsid w:val="000F5603"/>
    <w:rsid w:val="000F642D"/>
    <w:rsid w:val="00110E20"/>
    <w:rsid w:val="001116C7"/>
    <w:rsid w:val="001136F2"/>
    <w:rsid w:val="00114D58"/>
    <w:rsid w:val="00115E99"/>
    <w:rsid w:val="00117131"/>
    <w:rsid w:val="001248DD"/>
    <w:rsid w:val="0012636C"/>
    <w:rsid w:val="00127742"/>
    <w:rsid w:val="00127B39"/>
    <w:rsid w:val="0013097E"/>
    <w:rsid w:val="001317A2"/>
    <w:rsid w:val="0013278D"/>
    <w:rsid w:val="00135BD8"/>
    <w:rsid w:val="00137430"/>
    <w:rsid w:val="00141313"/>
    <w:rsid w:val="00143C4D"/>
    <w:rsid w:val="0014531D"/>
    <w:rsid w:val="0014682E"/>
    <w:rsid w:val="00146956"/>
    <w:rsid w:val="00150231"/>
    <w:rsid w:val="00150237"/>
    <w:rsid w:val="0015159A"/>
    <w:rsid w:val="00153A06"/>
    <w:rsid w:val="001570E2"/>
    <w:rsid w:val="0015763E"/>
    <w:rsid w:val="00162415"/>
    <w:rsid w:val="0016484B"/>
    <w:rsid w:val="00171527"/>
    <w:rsid w:val="00171FF7"/>
    <w:rsid w:val="0018131E"/>
    <w:rsid w:val="001858AA"/>
    <w:rsid w:val="001860FF"/>
    <w:rsid w:val="00186CAD"/>
    <w:rsid w:val="00186DCD"/>
    <w:rsid w:val="00191139"/>
    <w:rsid w:val="001A345C"/>
    <w:rsid w:val="001A5F28"/>
    <w:rsid w:val="001A7016"/>
    <w:rsid w:val="001B3752"/>
    <w:rsid w:val="001B46AB"/>
    <w:rsid w:val="001B54BE"/>
    <w:rsid w:val="001B7F2F"/>
    <w:rsid w:val="001C095B"/>
    <w:rsid w:val="001C4B2F"/>
    <w:rsid w:val="001C4BE4"/>
    <w:rsid w:val="001C4DF4"/>
    <w:rsid w:val="001D00A9"/>
    <w:rsid w:val="001D135F"/>
    <w:rsid w:val="001D3D12"/>
    <w:rsid w:val="001D43CC"/>
    <w:rsid w:val="001D4861"/>
    <w:rsid w:val="001D69EC"/>
    <w:rsid w:val="001D6F27"/>
    <w:rsid w:val="001E00B0"/>
    <w:rsid w:val="001E01A3"/>
    <w:rsid w:val="001E6AF7"/>
    <w:rsid w:val="001E73E6"/>
    <w:rsid w:val="001E7773"/>
    <w:rsid w:val="001E7EF1"/>
    <w:rsid w:val="001F0FA7"/>
    <w:rsid w:val="001F541D"/>
    <w:rsid w:val="001F5C31"/>
    <w:rsid w:val="001F6881"/>
    <w:rsid w:val="001F6EEE"/>
    <w:rsid w:val="0020330B"/>
    <w:rsid w:val="00204ED5"/>
    <w:rsid w:val="00205AC6"/>
    <w:rsid w:val="00205D04"/>
    <w:rsid w:val="0020774D"/>
    <w:rsid w:val="002117C7"/>
    <w:rsid w:val="00215A9A"/>
    <w:rsid w:val="0022496B"/>
    <w:rsid w:val="00224E48"/>
    <w:rsid w:val="002254BB"/>
    <w:rsid w:val="00225FAF"/>
    <w:rsid w:val="00232734"/>
    <w:rsid w:val="00233FE1"/>
    <w:rsid w:val="002345E7"/>
    <w:rsid w:val="00240A8A"/>
    <w:rsid w:val="00245BF6"/>
    <w:rsid w:val="00257BD0"/>
    <w:rsid w:val="00261C7A"/>
    <w:rsid w:val="00261C81"/>
    <w:rsid w:val="00262B4C"/>
    <w:rsid w:val="00263F29"/>
    <w:rsid w:val="00272287"/>
    <w:rsid w:val="0027672C"/>
    <w:rsid w:val="00276D45"/>
    <w:rsid w:val="002776C0"/>
    <w:rsid w:val="00285526"/>
    <w:rsid w:val="00286330"/>
    <w:rsid w:val="002925D8"/>
    <w:rsid w:val="0029463F"/>
    <w:rsid w:val="0029588C"/>
    <w:rsid w:val="00295A23"/>
    <w:rsid w:val="00295A53"/>
    <w:rsid w:val="002A04F1"/>
    <w:rsid w:val="002A3205"/>
    <w:rsid w:val="002B1FD5"/>
    <w:rsid w:val="002B24FB"/>
    <w:rsid w:val="002B2E61"/>
    <w:rsid w:val="002B66F1"/>
    <w:rsid w:val="002B7D39"/>
    <w:rsid w:val="002C11BE"/>
    <w:rsid w:val="002C215E"/>
    <w:rsid w:val="002C2A38"/>
    <w:rsid w:val="002C4D3C"/>
    <w:rsid w:val="002C6A85"/>
    <w:rsid w:val="002D024E"/>
    <w:rsid w:val="002D2301"/>
    <w:rsid w:val="002D7E6B"/>
    <w:rsid w:val="002E0C2A"/>
    <w:rsid w:val="002E6560"/>
    <w:rsid w:val="002E7D28"/>
    <w:rsid w:val="002F5DD0"/>
    <w:rsid w:val="002F7203"/>
    <w:rsid w:val="002F792E"/>
    <w:rsid w:val="003009BD"/>
    <w:rsid w:val="003010D0"/>
    <w:rsid w:val="00301210"/>
    <w:rsid w:val="0030161A"/>
    <w:rsid w:val="0030325F"/>
    <w:rsid w:val="0030385F"/>
    <w:rsid w:val="00304600"/>
    <w:rsid w:val="00317746"/>
    <w:rsid w:val="00320F21"/>
    <w:rsid w:val="003212AD"/>
    <w:rsid w:val="00321876"/>
    <w:rsid w:val="00321E3E"/>
    <w:rsid w:val="00323A80"/>
    <w:rsid w:val="003256DC"/>
    <w:rsid w:val="003336D5"/>
    <w:rsid w:val="00336B99"/>
    <w:rsid w:val="00340B5D"/>
    <w:rsid w:val="00342C94"/>
    <w:rsid w:val="003617F4"/>
    <w:rsid w:val="0036492B"/>
    <w:rsid w:val="0036620A"/>
    <w:rsid w:val="00377735"/>
    <w:rsid w:val="003801D3"/>
    <w:rsid w:val="00380D42"/>
    <w:rsid w:val="00383867"/>
    <w:rsid w:val="00384006"/>
    <w:rsid w:val="00384916"/>
    <w:rsid w:val="0039042B"/>
    <w:rsid w:val="00394008"/>
    <w:rsid w:val="003947DD"/>
    <w:rsid w:val="00394A27"/>
    <w:rsid w:val="003A109D"/>
    <w:rsid w:val="003A10BF"/>
    <w:rsid w:val="003A29F3"/>
    <w:rsid w:val="003A605B"/>
    <w:rsid w:val="003A7AC5"/>
    <w:rsid w:val="003B3C71"/>
    <w:rsid w:val="003B6056"/>
    <w:rsid w:val="003B7200"/>
    <w:rsid w:val="003B73E9"/>
    <w:rsid w:val="003C04D5"/>
    <w:rsid w:val="003C2C21"/>
    <w:rsid w:val="003C7858"/>
    <w:rsid w:val="003D57A9"/>
    <w:rsid w:val="003D5972"/>
    <w:rsid w:val="003E552C"/>
    <w:rsid w:val="003E5594"/>
    <w:rsid w:val="003E6736"/>
    <w:rsid w:val="003F0B82"/>
    <w:rsid w:val="003F5154"/>
    <w:rsid w:val="003F5269"/>
    <w:rsid w:val="003F7BA8"/>
    <w:rsid w:val="004025FC"/>
    <w:rsid w:val="004033BA"/>
    <w:rsid w:val="004034D2"/>
    <w:rsid w:val="004078F8"/>
    <w:rsid w:val="00411281"/>
    <w:rsid w:val="00411703"/>
    <w:rsid w:val="00412441"/>
    <w:rsid w:val="004205A0"/>
    <w:rsid w:val="00420B44"/>
    <w:rsid w:val="00420C23"/>
    <w:rsid w:val="004402AC"/>
    <w:rsid w:val="00445DC9"/>
    <w:rsid w:val="00446F2C"/>
    <w:rsid w:val="00447845"/>
    <w:rsid w:val="00447F6D"/>
    <w:rsid w:val="00450D63"/>
    <w:rsid w:val="004516BB"/>
    <w:rsid w:val="00453725"/>
    <w:rsid w:val="004548BA"/>
    <w:rsid w:val="00454E25"/>
    <w:rsid w:val="00456527"/>
    <w:rsid w:val="004578E9"/>
    <w:rsid w:val="00460567"/>
    <w:rsid w:val="004652D0"/>
    <w:rsid w:val="00466662"/>
    <w:rsid w:val="0046676D"/>
    <w:rsid w:val="004676E7"/>
    <w:rsid w:val="00467F53"/>
    <w:rsid w:val="00470440"/>
    <w:rsid w:val="004705CD"/>
    <w:rsid w:val="00470B29"/>
    <w:rsid w:val="004826AD"/>
    <w:rsid w:val="004840D9"/>
    <w:rsid w:val="00486A10"/>
    <w:rsid w:val="004878D8"/>
    <w:rsid w:val="00494137"/>
    <w:rsid w:val="004A3185"/>
    <w:rsid w:val="004A3F45"/>
    <w:rsid w:val="004A761A"/>
    <w:rsid w:val="004B36E0"/>
    <w:rsid w:val="004B71F0"/>
    <w:rsid w:val="004B72A7"/>
    <w:rsid w:val="004C0314"/>
    <w:rsid w:val="004C0DB5"/>
    <w:rsid w:val="004C20AB"/>
    <w:rsid w:val="004C25BC"/>
    <w:rsid w:val="004D359B"/>
    <w:rsid w:val="004D47D3"/>
    <w:rsid w:val="004D7864"/>
    <w:rsid w:val="004E0C11"/>
    <w:rsid w:val="004E64F4"/>
    <w:rsid w:val="004F0BB8"/>
    <w:rsid w:val="004F1814"/>
    <w:rsid w:val="004F3302"/>
    <w:rsid w:val="0050075C"/>
    <w:rsid w:val="0050210E"/>
    <w:rsid w:val="00502A1B"/>
    <w:rsid w:val="0050319B"/>
    <w:rsid w:val="00515733"/>
    <w:rsid w:val="00515E01"/>
    <w:rsid w:val="00521C5F"/>
    <w:rsid w:val="00523138"/>
    <w:rsid w:val="00527EE0"/>
    <w:rsid w:val="005315DF"/>
    <w:rsid w:val="005336A3"/>
    <w:rsid w:val="00533A6E"/>
    <w:rsid w:val="0053722E"/>
    <w:rsid w:val="00537DDD"/>
    <w:rsid w:val="00544172"/>
    <w:rsid w:val="00544186"/>
    <w:rsid w:val="0054444F"/>
    <w:rsid w:val="0054452B"/>
    <w:rsid w:val="005456C9"/>
    <w:rsid w:val="0054607B"/>
    <w:rsid w:val="00551B0C"/>
    <w:rsid w:val="00553B67"/>
    <w:rsid w:val="0055456A"/>
    <w:rsid w:val="00561632"/>
    <w:rsid w:val="00564021"/>
    <w:rsid w:val="005664C1"/>
    <w:rsid w:val="0057113C"/>
    <w:rsid w:val="00573A6E"/>
    <w:rsid w:val="00573FC9"/>
    <w:rsid w:val="00574E94"/>
    <w:rsid w:val="00576374"/>
    <w:rsid w:val="00580CB1"/>
    <w:rsid w:val="00580CC0"/>
    <w:rsid w:val="00581A7D"/>
    <w:rsid w:val="00582ADB"/>
    <w:rsid w:val="00583226"/>
    <w:rsid w:val="00583353"/>
    <w:rsid w:val="0058419A"/>
    <w:rsid w:val="00586729"/>
    <w:rsid w:val="00586B7E"/>
    <w:rsid w:val="00594628"/>
    <w:rsid w:val="005A136E"/>
    <w:rsid w:val="005A24A1"/>
    <w:rsid w:val="005A4FEF"/>
    <w:rsid w:val="005A525E"/>
    <w:rsid w:val="005B19DD"/>
    <w:rsid w:val="005B7139"/>
    <w:rsid w:val="005C0B4B"/>
    <w:rsid w:val="005C2B97"/>
    <w:rsid w:val="005C58F4"/>
    <w:rsid w:val="005D3965"/>
    <w:rsid w:val="005D5F54"/>
    <w:rsid w:val="005D6B50"/>
    <w:rsid w:val="005E07E3"/>
    <w:rsid w:val="005E3908"/>
    <w:rsid w:val="005E5320"/>
    <w:rsid w:val="005E670F"/>
    <w:rsid w:val="005E7499"/>
    <w:rsid w:val="005F41A0"/>
    <w:rsid w:val="005F4C4B"/>
    <w:rsid w:val="005F5F2B"/>
    <w:rsid w:val="005F6130"/>
    <w:rsid w:val="00600961"/>
    <w:rsid w:val="00607D8A"/>
    <w:rsid w:val="00611CF9"/>
    <w:rsid w:val="00615E01"/>
    <w:rsid w:val="006162E6"/>
    <w:rsid w:val="0062726A"/>
    <w:rsid w:val="006273D5"/>
    <w:rsid w:val="00631172"/>
    <w:rsid w:val="006313C3"/>
    <w:rsid w:val="00633C36"/>
    <w:rsid w:val="0063417E"/>
    <w:rsid w:val="00635662"/>
    <w:rsid w:val="006432B6"/>
    <w:rsid w:val="00645CBD"/>
    <w:rsid w:val="00650C84"/>
    <w:rsid w:val="00650D95"/>
    <w:rsid w:val="006607C7"/>
    <w:rsid w:val="006608DF"/>
    <w:rsid w:val="006613B1"/>
    <w:rsid w:val="00662F76"/>
    <w:rsid w:val="0066324A"/>
    <w:rsid w:val="00667C46"/>
    <w:rsid w:val="0067402A"/>
    <w:rsid w:val="006775A7"/>
    <w:rsid w:val="00677AAC"/>
    <w:rsid w:val="00677B31"/>
    <w:rsid w:val="00677DF4"/>
    <w:rsid w:val="006809E0"/>
    <w:rsid w:val="00680D3C"/>
    <w:rsid w:val="00682AD8"/>
    <w:rsid w:val="006838CE"/>
    <w:rsid w:val="00683E2D"/>
    <w:rsid w:val="006848F4"/>
    <w:rsid w:val="006878A9"/>
    <w:rsid w:val="006902A0"/>
    <w:rsid w:val="00690663"/>
    <w:rsid w:val="00693157"/>
    <w:rsid w:val="00694683"/>
    <w:rsid w:val="00694EE4"/>
    <w:rsid w:val="00694EEF"/>
    <w:rsid w:val="006956B9"/>
    <w:rsid w:val="00696421"/>
    <w:rsid w:val="006A1A50"/>
    <w:rsid w:val="006A3F0C"/>
    <w:rsid w:val="006A48C1"/>
    <w:rsid w:val="006A717D"/>
    <w:rsid w:val="006B0DF6"/>
    <w:rsid w:val="006B15E3"/>
    <w:rsid w:val="006B27D6"/>
    <w:rsid w:val="006B35D0"/>
    <w:rsid w:val="006B77B3"/>
    <w:rsid w:val="006C164D"/>
    <w:rsid w:val="006C3D66"/>
    <w:rsid w:val="006C3EDF"/>
    <w:rsid w:val="006C5825"/>
    <w:rsid w:val="006C5CF2"/>
    <w:rsid w:val="006C79F2"/>
    <w:rsid w:val="006D2F91"/>
    <w:rsid w:val="006E349B"/>
    <w:rsid w:val="006E71D4"/>
    <w:rsid w:val="006F3585"/>
    <w:rsid w:val="006F4811"/>
    <w:rsid w:val="006F7618"/>
    <w:rsid w:val="00700AC6"/>
    <w:rsid w:val="007025B4"/>
    <w:rsid w:val="00703E2C"/>
    <w:rsid w:val="007075A4"/>
    <w:rsid w:val="0071343A"/>
    <w:rsid w:val="007162FC"/>
    <w:rsid w:val="007202CE"/>
    <w:rsid w:val="00723D7B"/>
    <w:rsid w:val="007240F5"/>
    <w:rsid w:val="00727188"/>
    <w:rsid w:val="007320FC"/>
    <w:rsid w:val="0073658A"/>
    <w:rsid w:val="007369CE"/>
    <w:rsid w:val="00736D72"/>
    <w:rsid w:val="007415D3"/>
    <w:rsid w:val="00744A2E"/>
    <w:rsid w:val="00751941"/>
    <w:rsid w:val="007528EF"/>
    <w:rsid w:val="0075438E"/>
    <w:rsid w:val="0075476C"/>
    <w:rsid w:val="00760B94"/>
    <w:rsid w:val="007652D4"/>
    <w:rsid w:val="00765A19"/>
    <w:rsid w:val="00766B0D"/>
    <w:rsid w:val="00767776"/>
    <w:rsid w:val="00771A27"/>
    <w:rsid w:val="00775074"/>
    <w:rsid w:val="00776785"/>
    <w:rsid w:val="007810BB"/>
    <w:rsid w:val="00784034"/>
    <w:rsid w:val="007904D2"/>
    <w:rsid w:val="007905B9"/>
    <w:rsid w:val="00791C28"/>
    <w:rsid w:val="00792F4D"/>
    <w:rsid w:val="007A0C7D"/>
    <w:rsid w:val="007A4A81"/>
    <w:rsid w:val="007A4CDC"/>
    <w:rsid w:val="007A52DB"/>
    <w:rsid w:val="007A7FFC"/>
    <w:rsid w:val="007B489C"/>
    <w:rsid w:val="007B63B0"/>
    <w:rsid w:val="007B6489"/>
    <w:rsid w:val="007B6D34"/>
    <w:rsid w:val="007B7ABE"/>
    <w:rsid w:val="007B7D11"/>
    <w:rsid w:val="007C0CCC"/>
    <w:rsid w:val="007C1877"/>
    <w:rsid w:val="007C1B74"/>
    <w:rsid w:val="007C1E9D"/>
    <w:rsid w:val="007C36B2"/>
    <w:rsid w:val="007C492D"/>
    <w:rsid w:val="007C772D"/>
    <w:rsid w:val="007C7ED2"/>
    <w:rsid w:val="007D4031"/>
    <w:rsid w:val="007D42FF"/>
    <w:rsid w:val="007D7BE1"/>
    <w:rsid w:val="007E0762"/>
    <w:rsid w:val="007E1F84"/>
    <w:rsid w:val="007F1A83"/>
    <w:rsid w:val="007F2B63"/>
    <w:rsid w:val="007F5D2F"/>
    <w:rsid w:val="007F6021"/>
    <w:rsid w:val="00801C72"/>
    <w:rsid w:val="00802EDB"/>
    <w:rsid w:val="00803ED3"/>
    <w:rsid w:val="008079E3"/>
    <w:rsid w:val="00807C5F"/>
    <w:rsid w:val="00814F68"/>
    <w:rsid w:val="00815D88"/>
    <w:rsid w:val="00825CFD"/>
    <w:rsid w:val="00826D99"/>
    <w:rsid w:val="00827342"/>
    <w:rsid w:val="008316A8"/>
    <w:rsid w:val="00831797"/>
    <w:rsid w:val="0083187A"/>
    <w:rsid w:val="0083287F"/>
    <w:rsid w:val="0083564F"/>
    <w:rsid w:val="00835DB5"/>
    <w:rsid w:val="00835FD4"/>
    <w:rsid w:val="0083653A"/>
    <w:rsid w:val="00837D7F"/>
    <w:rsid w:val="00837F3D"/>
    <w:rsid w:val="00842840"/>
    <w:rsid w:val="00844569"/>
    <w:rsid w:val="00844BAC"/>
    <w:rsid w:val="0085009F"/>
    <w:rsid w:val="00852344"/>
    <w:rsid w:val="00853297"/>
    <w:rsid w:val="00853616"/>
    <w:rsid w:val="00860487"/>
    <w:rsid w:val="008656FC"/>
    <w:rsid w:val="00870979"/>
    <w:rsid w:val="00871CD4"/>
    <w:rsid w:val="00872AB9"/>
    <w:rsid w:val="00875110"/>
    <w:rsid w:val="00876E4F"/>
    <w:rsid w:val="00877C4C"/>
    <w:rsid w:val="008816A8"/>
    <w:rsid w:val="00883BEA"/>
    <w:rsid w:val="00883E00"/>
    <w:rsid w:val="00884A7D"/>
    <w:rsid w:val="00885201"/>
    <w:rsid w:val="00885F92"/>
    <w:rsid w:val="00886E08"/>
    <w:rsid w:val="00894502"/>
    <w:rsid w:val="00896059"/>
    <w:rsid w:val="008A4B30"/>
    <w:rsid w:val="008B0297"/>
    <w:rsid w:val="008B1684"/>
    <w:rsid w:val="008B27B5"/>
    <w:rsid w:val="008B4DFE"/>
    <w:rsid w:val="008C28AA"/>
    <w:rsid w:val="008C5F90"/>
    <w:rsid w:val="008C6437"/>
    <w:rsid w:val="008C7FA8"/>
    <w:rsid w:val="008D0731"/>
    <w:rsid w:val="008D074B"/>
    <w:rsid w:val="008D248E"/>
    <w:rsid w:val="008E03FC"/>
    <w:rsid w:val="008E2740"/>
    <w:rsid w:val="008E277B"/>
    <w:rsid w:val="008E45A5"/>
    <w:rsid w:val="008E5722"/>
    <w:rsid w:val="008E582A"/>
    <w:rsid w:val="008E6DC0"/>
    <w:rsid w:val="008F126E"/>
    <w:rsid w:val="008F294D"/>
    <w:rsid w:val="008F4ACE"/>
    <w:rsid w:val="00900403"/>
    <w:rsid w:val="00900D60"/>
    <w:rsid w:val="00902934"/>
    <w:rsid w:val="009030D0"/>
    <w:rsid w:val="009070A0"/>
    <w:rsid w:val="00910820"/>
    <w:rsid w:val="00911D74"/>
    <w:rsid w:val="00912C7B"/>
    <w:rsid w:val="00913FC3"/>
    <w:rsid w:val="009153CC"/>
    <w:rsid w:val="00916BD4"/>
    <w:rsid w:val="00921332"/>
    <w:rsid w:val="00921EA5"/>
    <w:rsid w:val="009244DA"/>
    <w:rsid w:val="00927AD7"/>
    <w:rsid w:val="00927DEA"/>
    <w:rsid w:val="00941209"/>
    <w:rsid w:val="00941B65"/>
    <w:rsid w:val="00943BA3"/>
    <w:rsid w:val="00946109"/>
    <w:rsid w:val="00946D2F"/>
    <w:rsid w:val="009479F8"/>
    <w:rsid w:val="00950BD0"/>
    <w:rsid w:val="009538E4"/>
    <w:rsid w:val="00953939"/>
    <w:rsid w:val="00955544"/>
    <w:rsid w:val="00957664"/>
    <w:rsid w:val="009609FD"/>
    <w:rsid w:val="00963862"/>
    <w:rsid w:val="00967D9D"/>
    <w:rsid w:val="00967ED1"/>
    <w:rsid w:val="009725B5"/>
    <w:rsid w:val="009826D2"/>
    <w:rsid w:val="009836A2"/>
    <w:rsid w:val="0098701A"/>
    <w:rsid w:val="00993C55"/>
    <w:rsid w:val="00995C97"/>
    <w:rsid w:val="00997206"/>
    <w:rsid w:val="009A1F26"/>
    <w:rsid w:val="009A5BF0"/>
    <w:rsid w:val="009A730C"/>
    <w:rsid w:val="009B337A"/>
    <w:rsid w:val="009B48BE"/>
    <w:rsid w:val="009B7B73"/>
    <w:rsid w:val="009C5FD8"/>
    <w:rsid w:val="009C7D32"/>
    <w:rsid w:val="009D247A"/>
    <w:rsid w:val="009D72F9"/>
    <w:rsid w:val="009E080E"/>
    <w:rsid w:val="009E6C3B"/>
    <w:rsid w:val="009E7C71"/>
    <w:rsid w:val="009F192B"/>
    <w:rsid w:val="009F25B2"/>
    <w:rsid w:val="009F30E9"/>
    <w:rsid w:val="009F41E8"/>
    <w:rsid w:val="009F4B39"/>
    <w:rsid w:val="009F4F2E"/>
    <w:rsid w:val="00A00981"/>
    <w:rsid w:val="00A0311D"/>
    <w:rsid w:val="00A04277"/>
    <w:rsid w:val="00A0655C"/>
    <w:rsid w:val="00A1005F"/>
    <w:rsid w:val="00A114B3"/>
    <w:rsid w:val="00A14093"/>
    <w:rsid w:val="00A16882"/>
    <w:rsid w:val="00A21A14"/>
    <w:rsid w:val="00A23B75"/>
    <w:rsid w:val="00A250FC"/>
    <w:rsid w:val="00A25506"/>
    <w:rsid w:val="00A26D96"/>
    <w:rsid w:val="00A31066"/>
    <w:rsid w:val="00A31FAF"/>
    <w:rsid w:val="00A357C4"/>
    <w:rsid w:val="00A37207"/>
    <w:rsid w:val="00A37F45"/>
    <w:rsid w:val="00A42A86"/>
    <w:rsid w:val="00A44312"/>
    <w:rsid w:val="00A61420"/>
    <w:rsid w:val="00A64A6A"/>
    <w:rsid w:val="00A65373"/>
    <w:rsid w:val="00A6569B"/>
    <w:rsid w:val="00A74F5C"/>
    <w:rsid w:val="00A81453"/>
    <w:rsid w:val="00A90636"/>
    <w:rsid w:val="00A91147"/>
    <w:rsid w:val="00A91EB9"/>
    <w:rsid w:val="00A92D81"/>
    <w:rsid w:val="00A9727E"/>
    <w:rsid w:val="00AA4356"/>
    <w:rsid w:val="00AA485F"/>
    <w:rsid w:val="00AA4CF2"/>
    <w:rsid w:val="00AA5C72"/>
    <w:rsid w:val="00AB1174"/>
    <w:rsid w:val="00AB3765"/>
    <w:rsid w:val="00AB7721"/>
    <w:rsid w:val="00AC1DEF"/>
    <w:rsid w:val="00AC28B5"/>
    <w:rsid w:val="00AC38F2"/>
    <w:rsid w:val="00AC584A"/>
    <w:rsid w:val="00AC6A2E"/>
    <w:rsid w:val="00AD6E70"/>
    <w:rsid w:val="00AE0811"/>
    <w:rsid w:val="00AE1868"/>
    <w:rsid w:val="00AE2DC5"/>
    <w:rsid w:val="00AE44A8"/>
    <w:rsid w:val="00AE515C"/>
    <w:rsid w:val="00AE7384"/>
    <w:rsid w:val="00AE77B0"/>
    <w:rsid w:val="00AE784A"/>
    <w:rsid w:val="00AF0892"/>
    <w:rsid w:val="00AF47E8"/>
    <w:rsid w:val="00B0302C"/>
    <w:rsid w:val="00B12CC6"/>
    <w:rsid w:val="00B17379"/>
    <w:rsid w:val="00B178A7"/>
    <w:rsid w:val="00B252F3"/>
    <w:rsid w:val="00B30F72"/>
    <w:rsid w:val="00B32DA3"/>
    <w:rsid w:val="00B337BD"/>
    <w:rsid w:val="00B361EB"/>
    <w:rsid w:val="00B3788D"/>
    <w:rsid w:val="00B46AA8"/>
    <w:rsid w:val="00B47BCF"/>
    <w:rsid w:val="00B50383"/>
    <w:rsid w:val="00B51240"/>
    <w:rsid w:val="00B525EA"/>
    <w:rsid w:val="00B55061"/>
    <w:rsid w:val="00B56182"/>
    <w:rsid w:val="00B642A1"/>
    <w:rsid w:val="00B64ADE"/>
    <w:rsid w:val="00B655E6"/>
    <w:rsid w:val="00B67D32"/>
    <w:rsid w:val="00B7072F"/>
    <w:rsid w:val="00B71848"/>
    <w:rsid w:val="00B71934"/>
    <w:rsid w:val="00B71A73"/>
    <w:rsid w:val="00B7367A"/>
    <w:rsid w:val="00B74862"/>
    <w:rsid w:val="00B8119A"/>
    <w:rsid w:val="00B81AAF"/>
    <w:rsid w:val="00B828B6"/>
    <w:rsid w:val="00B851A3"/>
    <w:rsid w:val="00B87C41"/>
    <w:rsid w:val="00B9178D"/>
    <w:rsid w:val="00B91C8A"/>
    <w:rsid w:val="00B92CA2"/>
    <w:rsid w:val="00B93497"/>
    <w:rsid w:val="00B943C3"/>
    <w:rsid w:val="00B9604C"/>
    <w:rsid w:val="00B96340"/>
    <w:rsid w:val="00BA2C1A"/>
    <w:rsid w:val="00BA2ED9"/>
    <w:rsid w:val="00BA6CCD"/>
    <w:rsid w:val="00BB1E2F"/>
    <w:rsid w:val="00BB367C"/>
    <w:rsid w:val="00BB46A6"/>
    <w:rsid w:val="00BC00DF"/>
    <w:rsid w:val="00BC0C57"/>
    <w:rsid w:val="00BC6773"/>
    <w:rsid w:val="00BC7214"/>
    <w:rsid w:val="00BC746D"/>
    <w:rsid w:val="00BD329D"/>
    <w:rsid w:val="00BD57F0"/>
    <w:rsid w:val="00BD7566"/>
    <w:rsid w:val="00BE0249"/>
    <w:rsid w:val="00BE0819"/>
    <w:rsid w:val="00BE3E94"/>
    <w:rsid w:val="00BE436D"/>
    <w:rsid w:val="00BE6762"/>
    <w:rsid w:val="00BE7931"/>
    <w:rsid w:val="00BF4E85"/>
    <w:rsid w:val="00BF62E2"/>
    <w:rsid w:val="00BF6C53"/>
    <w:rsid w:val="00BF7090"/>
    <w:rsid w:val="00C0013C"/>
    <w:rsid w:val="00C008AE"/>
    <w:rsid w:val="00C00F48"/>
    <w:rsid w:val="00C01284"/>
    <w:rsid w:val="00C05ED6"/>
    <w:rsid w:val="00C0706C"/>
    <w:rsid w:val="00C10C2C"/>
    <w:rsid w:val="00C10E54"/>
    <w:rsid w:val="00C15956"/>
    <w:rsid w:val="00C20316"/>
    <w:rsid w:val="00C21AD9"/>
    <w:rsid w:val="00C35050"/>
    <w:rsid w:val="00C360F1"/>
    <w:rsid w:val="00C41DF1"/>
    <w:rsid w:val="00C447F0"/>
    <w:rsid w:val="00C47F61"/>
    <w:rsid w:val="00C50089"/>
    <w:rsid w:val="00C51B90"/>
    <w:rsid w:val="00C51D8E"/>
    <w:rsid w:val="00C526B2"/>
    <w:rsid w:val="00C56797"/>
    <w:rsid w:val="00C6111B"/>
    <w:rsid w:val="00C64256"/>
    <w:rsid w:val="00C71979"/>
    <w:rsid w:val="00C74E00"/>
    <w:rsid w:val="00C77BE9"/>
    <w:rsid w:val="00C800DC"/>
    <w:rsid w:val="00C80EDA"/>
    <w:rsid w:val="00C80FA6"/>
    <w:rsid w:val="00C83FDF"/>
    <w:rsid w:val="00C87767"/>
    <w:rsid w:val="00C918E9"/>
    <w:rsid w:val="00CA1D00"/>
    <w:rsid w:val="00CA4097"/>
    <w:rsid w:val="00CA58AA"/>
    <w:rsid w:val="00CB18B3"/>
    <w:rsid w:val="00CB271C"/>
    <w:rsid w:val="00CB5610"/>
    <w:rsid w:val="00CB5F34"/>
    <w:rsid w:val="00CC03AC"/>
    <w:rsid w:val="00CC1547"/>
    <w:rsid w:val="00CC4126"/>
    <w:rsid w:val="00CC42FB"/>
    <w:rsid w:val="00CC5374"/>
    <w:rsid w:val="00CC5B52"/>
    <w:rsid w:val="00CD2066"/>
    <w:rsid w:val="00CD25DD"/>
    <w:rsid w:val="00CD2E0D"/>
    <w:rsid w:val="00CD48BF"/>
    <w:rsid w:val="00CD5032"/>
    <w:rsid w:val="00CD741D"/>
    <w:rsid w:val="00CE1DC2"/>
    <w:rsid w:val="00CE6CC6"/>
    <w:rsid w:val="00CE78A2"/>
    <w:rsid w:val="00CF0995"/>
    <w:rsid w:val="00CF2CFC"/>
    <w:rsid w:val="00CF462A"/>
    <w:rsid w:val="00CF4C2D"/>
    <w:rsid w:val="00CF5325"/>
    <w:rsid w:val="00CF66A4"/>
    <w:rsid w:val="00CF6E0F"/>
    <w:rsid w:val="00CF777C"/>
    <w:rsid w:val="00D001A0"/>
    <w:rsid w:val="00D03474"/>
    <w:rsid w:val="00D03B6B"/>
    <w:rsid w:val="00D03EF2"/>
    <w:rsid w:val="00D05444"/>
    <w:rsid w:val="00D06E76"/>
    <w:rsid w:val="00D06FEB"/>
    <w:rsid w:val="00D151F6"/>
    <w:rsid w:val="00D160FC"/>
    <w:rsid w:val="00D161FF"/>
    <w:rsid w:val="00D21F53"/>
    <w:rsid w:val="00D234D5"/>
    <w:rsid w:val="00D23C72"/>
    <w:rsid w:val="00D24401"/>
    <w:rsid w:val="00D252A3"/>
    <w:rsid w:val="00D26EEF"/>
    <w:rsid w:val="00D318C1"/>
    <w:rsid w:val="00D31B4F"/>
    <w:rsid w:val="00D32227"/>
    <w:rsid w:val="00D34DB1"/>
    <w:rsid w:val="00D4377D"/>
    <w:rsid w:val="00D43989"/>
    <w:rsid w:val="00D4424D"/>
    <w:rsid w:val="00D44F9E"/>
    <w:rsid w:val="00D502ED"/>
    <w:rsid w:val="00D532B6"/>
    <w:rsid w:val="00D5371E"/>
    <w:rsid w:val="00D54F23"/>
    <w:rsid w:val="00D55BA9"/>
    <w:rsid w:val="00D615A6"/>
    <w:rsid w:val="00D650C8"/>
    <w:rsid w:val="00D65E30"/>
    <w:rsid w:val="00D703AB"/>
    <w:rsid w:val="00D71E8C"/>
    <w:rsid w:val="00D737DB"/>
    <w:rsid w:val="00D73DB6"/>
    <w:rsid w:val="00D73FD2"/>
    <w:rsid w:val="00D7652F"/>
    <w:rsid w:val="00D771CC"/>
    <w:rsid w:val="00D81809"/>
    <w:rsid w:val="00D855A8"/>
    <w:rsid w:val="00D8749B"/>
    <w:rsid w:val="00D876AF"/>
    <w:rsid w:val="00D90928"/>
    <w:rsid w:val="00D9376A"/>
    <w:rsid w:val="00DA1DDF"/>
    <w:rsid w:val="00DA2DBD"/>
    <w:rsid w:val="00DA3901"/>
    <w:rsid w:val="00DA3F9A"/>
    <w:rsid w:val="00DA548D"/>
    <w:rsid w:val="00DA5A04"/>
    <w:rsid w:val="00DB0A82"/>
    <w:rsid w:val="00DB2865"/>
    <w:rsid w:val="00DB54D6"/>
    <w:rsid w:val="00DB588F"/>
    <w:rsid w:val="00DB5A9C"/>
    <w:rsid w:val="00DB71B0"/>
    <w:rsid w:val="00DB766E"/>
    <w:rsid w:val="00DB7DC5"/>
    <w:rsid w:val="00DC016F"/>
    <w:rsid w:val="00DC48F5"/>
    <w:rsid w:val="00DD18B9"/>
    <w:rsid w:val="00DD2837"/>
    <w:rsid w:val="00DD3966"/>
    <w:rsid w:val="00DE5011"/>
    <w:rsid w:val="00DE70CA"/>
    <w:rsid w:val="00DF012D"/>
    <w:rsid w:val="00DF0ABA"/>
    <w:rsid w:val="00DF2ACE"/>
    <w:rsid w:val="00DF5A27"/>
    <w:rsid w:val="00DF6DD4"/>
    <w:rsid w:val="00DF76F8"/>
    <w:rsid w:val="00E1060E"/>
    <w:rsid w:val="00E108FB"/>
    <w:rsid w:val="00E1109B"/>
    <w:rsid w:val="00E117E5"/>
    <w:rsid w:val="00E16A92"/>
    <w:rsid w:val="00E25DF4"/>
    <w:rsid w:val="00E26783"/>
    <w:rsid w:val="00E31663"/>
    <w:rsid w:val="00E33958"/>
    <w:rsid w:val="00E3420E"/>
    <w:rsid w:val="00E34C40"/>
    <w:rsid w:val="00E35A2B"/>
    <w:rsid w:val="00E42ACE"/>
    <w:rsid w:val="00E43A40"/>
    <w:rsid w:val="00E44C32"/>
    <w:rsid w:val="00E45868"/>
    <w:rsid w:val="00E57675"/>
    <w:rsid w:val="00E62A97"/>
    <w:rsid w:val="00E649E7"/>
    <w:rsid w:val="00E65006"/>
    <w:rsid w:val="00E6751A"/>
    <w:rsid w:val="00E7094F"/>
    <w:rsid w:val="00E74346"/>
    <w:rsid w:val="00E76E10"/>
    <w:rsid w:val="00E80A89"/>
    <w:rsid w:val="00E823A1"/>
    <w:rsid w:val="00E843E4"/>
    <w:rsid w:val="00E84B2F"/>
    <w:rsid w:val="00E84B6E"/>
    <w:rsid w:val="00E871F1"/>
    <w:rsid w:val="00E87DCF"/>
    <w:rsid w:val="00E91BC0"/>
    <w:rsid w:val="00E922E2"/>
    <w:rsid w:val="00E9306B"/>
    <w:rsid w:val="00E93605"/>
    <w:rsid w:val="00E939F7"/>
    <w:rsid w:val="00E940A1"/>
    <w:rsid w:val="00E9459C"/>
    <w:rsid w:val="00E95AA8"/>
    <w:rsid w:val="00EA1182"/>
    <w:rsid w:val="00EA1250"/>
    <w:rsid w:val="00EA1316"/>
    <w:rsid w:val="00EA50B7"/>
    <w:rsid w:val="00EA7299"/>
    <w:rsid w:val="00EB4357"/>
    <w:rsid w:val="00EB47FF"/>
    <w:rsid w:val="00EB59E9"/>
    <w:rsid w:val="00EB5BF9"/>
    <w:rsid w:val="00EB7AB6"/>
    <w:rsid w:val="00EC0E83"/>
    <w:rsid w:val="00EC404C"/>
    <w:rsid w:val="00EC7BD0"/>
    <w:rsid w:val="00ED358F"/>
    <w:rsid w:val="00ED5703"/>
    <w:rsid w:val="00ED6DB6"/>
    <w:rsid w:val="00ED7DC6"/>
    <w:rsid w:val="00EE05BE"/>
    <w:rsid w:val="00EE11B9"/>
    <w:rsid w:val="00EE1E9C"/>
    <w:rsid w:val="00EE3157"/>
    <w:rsid w:val="00EE5B7C"/>
    <w:rsid w:val="00EE6111"/>
    <w:rsid w:val="00EE62A5"/>
    <w:rsid w:val="00EF0E49"/>
    <w:rsid w:val="00EF1A64"/>
    <w:rsid w:val="00EF1DCC"/>
    <w:rsid w:val="00EF2791"/>
    <w:rsid w:val="00EF2BC6"/>
    <w:rsid w:val="00EF376E"/>
    <w:rsid w:val="00EF7201"/>
    <w:rsid w:val="00F003DC"/>
    <w:rsid w:val="00F02850"/>
    <w:rsid w:val="00F0359E"/>
    <w:rsid w:val="00F04343"/>
    <w:rsid w:val="00F05341"/>
    <w:rsid w:val="00F114D1"/>
    <w:rsid w:val="00F1158E"/>
    <w:rsid w:val="00F134D8"/>
    <w:rsid w:val="00F13C4A"/>
    <w:rsid w:val="00F153CB"/>
    <w:rsid w:val="00F15BF1"/>
    <w:rsid w:val="00F2023E"/>
    <w:rsid w:val="00F22A8A"/>
    <w:rsid w:val="00F22F93"/>
    <w:rsid w:val="00F33648"/>
    <w:rsid w:val="00F34572"/>
    <w:rsid w:val="00F34ED2"/>
    <w:rsid w:val="00F36A55"/>
    <w:rsid w:val="00F403C0"/>
    <w:rsid w:val="00F427C3"/>
    <w:rsid w:val="00F46966"/>
    <w:rsid w:val="00F46C98"/>
    <w:rsid w:val="00F50B38"/>
    <w:rsid w:val="00F51082"/>
    <w:rsid w:val="00F51B75"/>
    <w:rsid w:val="00F53D3B"/>
    <w:rsid w:val="00F706C0"/>
    <w:rsid w:val="00F7175A"/>
    <w:rsid w:val="00F74123"/>
    <w:rsid w:val="00F7426F"/>
    <w:rsid w:val="00F810C1"/>
    <w:rsid w:val="00F82E82"/>
    <w:rsid w:val="00F84CA0"/>
    <w:rsid w:val="00F85E68"/>
    <w:rsid w:val="00F85FC2"/>
    <w:rsid w:val="00F872AB"/>
    <w:rsid w:val="00F948B9"/>
    <w:rsid w:val="00F9509D"/>
    <w:rsid w:val="00FA1601"/>
    <w:rsid w:val="00FA21AB"/>
    <w:rsid w:val="00FA3C67"/>
    <w:rsid w:val="00FB0FBB"/>
    <w:rsid w:val="00FB1ACB"/>
    <w:rsid w:val="00FB2FDE"/>
    <w:rsid w:val="00FB54BD"/>
    <w:rsid w:val="00FB5937"/>
    <w:rsid w:val="00FB6481"/>
    <w:rsid w:val="00FC37FD"/>
    <w:rsid w:val="00FC3EFE"/>
    <w:rsid w:val="00FD04C3"/>
    <w:rsid w:val="00FD1201"/>
    <w:rsid w:val="00FD39F0"/>
    <w:rsid w:val="00FD3AA5"/>
    <w:rsid w:val="00FD4C0C"/>
    <w:rsid w:val="00FD5DF1"/>
    <w:rsid w:val="00FD6A63"/>
    <w:rsid w:val="00FD7D56"/>
    <w:rsid w:val="00FD7FFB"/>
    <w:rsid w:val="00FE5A71"/>
    <w:rsid w:val="00FF0DBB"/>
    <w:rsid w:val="00FF3C1D"/>
    <w:rsid w:val="00FF4126"/>
    <w:rsid w:val="00FF42BB"/>
    <w:rsid w:val="00FF4DDC"/>
    <w:rsid w:val="00FF5A1F"/>
    <w:rsid w:val="00FF6D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616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1632"/>
    <w:rPr>
      <w:rFonts w:ascii="Tahoma" w:hAnsi="Tahoma" w:cs="Tahoma"/>
      <w:sz w:val="16"/>
      <w:szCs w:val="16"/>
    </w:rPr>
  </w:style>
  <w:style w:type="paragraph" w:styleId="Footer">
    <w:name w:val="footer"/>
    <w:basedOn w:val="Normal"/>
    <w:link w:val="FooterChar"/>
    <w:uiPriority w:val="99"/>
    <w:rsid w:val="00561632"/>
    <w:pPr>
      <w:tabs>
        <w:tab w:val="center" w:pos="4536"/>
        <w:tab w:val="right" w:pos="9072"/>
      </w:tabs>
    </w:pPr>
  </w:style>
  <w:style w:type="character" w:customStyle="1" w:styleId="FooterChar">
    <w:name w:val="Footer Char"/>
    <w:basedOn w:val="DefaultParagraphFont"/>
    <w:link w:val="Footer"/>
    <w:uiPriority w:val="99"/>
    <w:locked/>
    <w:rsid w:val="00561632"/>
    <w:rPr>
      <w:rFonts w:ascii="Times New Roman" w:hAnsi="Times New Roman" w:cs="Times New Roman"/>
      <w:sz w:val="20"/>
      <w:szCs w:val="20"/>
      <w:lang w:eastAsia="tr-TR"/>
    </w:rPr>
  </w:style>
  <w:style w:type="character" w:styleId="PageNumber">
    <w:name w:val="page number"/>
    <w:basedOn w:val="DefaultParagraphFont"/>
    <w:uiPriority w:val="99"/>
    <w:rsid w:val="00561632"/>
  </w:style>
  <w:style w:type="paragraph" w:customStyle="1" w:styleId="font7">
    <w:name w:val="font7"/>
    <w:basedOn w:val="Normal"/>
    <w:uiPriority w:val="99"/>
    <w:rsid w:val="00561632"/>
    <w:pPr>
      <w:spacing w:before="100" w:beforeAutospacing="1" w:after="100" w:afterAutospacing="1"/>
    </w:pPr>
    <w:rPr>
      <w:b/>
      <w:bCs/>
      <w:sz w:val="22"/>
      <w:szCs w:val="22"/>
    </w:rPr>
  </w:style>
  <w:style w:type="paragraph" w:styleId="Header">
    <w:name w:val="header"/>
    <w:basedOn w:val="Normal"/>
    <w:link w:val="HeaderChar"/>
    <w:uiPriority w:val="99"/>
    <w:semiHidden/>
    <w:rsid w:val="003C04D5"/>
    <w:pPr>
      <w:tabs>
        <w:tab w:val="center" w:pos="4536"/>
        <w:tab w:val="right" w:pos="9072"/>
      </w:tabs>
    </w:pPr>
  </w:style>
  <w:style w:type="character" w:customStyle="1" w:styleId="HeaderChar">
    <w:name w:val="Header Char"/>
    <w:basedOn w:val="DefaultParagraphFont"/>
    <w:link w:val="Header"/>
    <w:uiPriority w:val="99"/>
    <w:semiHidden/>
    <w:locked/>
    <w:rsid w:val="003C04D5"/>
    <w:rPr>
      <w:rFonts w:ascii="Times New Roman" w:hAnsi="Times New Roman" w:cs="Times New Roman"/>
    </w:rPr>
  </w:style>
  <w:style w:type="paragraph" w:styleId="NoSpacing">
    <w:name w:val="No Spacing"/>
    <w:uiPriority w:val="99"/>
    <w:qFormat/>
    <w:rsid w:val="00BE0249"/>
    <w:rPr>
      <w:rFonts w:cs="Calibri"/>
      <w:lang w:eastAsia="en-US"/>
    </w:rPr>
  </w:style>
  <w:style w:type="paragraph" w:styleId="ListParagraph">
    <w:name w:val="List Paragraph"/>
    <w:basedOn w:val="Normal"/>
    <w:uiPriority w:val="99"/>
    <w:qFormat/>
    <w:rsid w:val="00B3788D"/>
    <w:pPr>
      <w:ind w:left="720"/>
    </w:pPr>
  </w:style>
  <w:style w:type="character" w:styleId="Hyperlink">
    <w:name w:val="Hyperlink"/>
    <w:basedOn w:val="DefaultParagraphFont"/>
    <w:uiPriority w:val="99"/>
    <w:rsid w:val="00DB5A9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345</TotalTime>
  <Pages>9</Pages>
  <Words>4195</Words>
  <Characters>23913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ömer</dc:creator>
  <cp:keywords>www.sorubak.com</cp:keywords>
  <dc:description>www.sorubak.com</dc:description>
  <cp:lastModifiedBy>ömer</cp:lastModifiedBy>
  <cp:revision>2</cp:revision>
  <dcterms:created xsi:type="dcterms:W3CDTF">2013-02-20T09:04:00Z</dcterms:created>
  <dcterms:modified xsi:type="dcterms:W3CDTF">2014-02-22T12:49:00Z</dcterms:modified>
  <cp:category>www.sorubak.com</cp:category>
</cp:coreProperties>
</file>