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1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/>
      </w:tblPr>
      <w:tblGrid>
        <w:gridCol w:w="169"/>
        <w:gridCol w:w="3531"/>
        <w:gridCol w:w="160"/>
        <w:gridCol w:w="160"/>
        <w:gridCol w:w="3278"/>
        <w:gridCol w:w="203"/>
        <w:gridCol w:w="160"/>
        <w:gridCol w:w="3547"/>
        <w:gridCol w:w="160"/>
      </w:tblGrid>
      <w:tr w:rsidR="00DE7891" w:rsidTr="00DE7891">
        <w:trPr>
          <w:trHeight w:hRule="exact" w:val="170"/>
        </w:trPr>
        <w:tc>
          <w:tcPr>
            <w:tcW w:w="16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24" w:space="0" w:color="0000FF"/>
              <w:right w:val="nil"/>
            </w:tcBorders>
            <w:vAlign w:val="center"/>
          </w:tcPr>
          <w:p w:rsidR="00DE7891" w:rsidRDefault="00E553A8" w:rsidP="00DE7891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  <w:hyperlink r:id="rId6" w:history="1">
              <w:r w:rsidRPr="009E782E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16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single" w:sz="24" w:space="0" w:color="0000FF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03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24" w:space="0" w:color="0000FF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DE7891" w:rsidTr="00DE7891">
        <w:trPr>
          <w:trHeight w:hRule="exact" w:val="4423"/>
        </w:trPr>
        <w:tc>
          <w:tcPr>
            <w:tcW w:w="169" w:type="dxa"/>
            <w:tcBorders>
              <w:top w:val="nil"/>
              <w:left w:val="nil"/>
              <w:bottom w:val="nil"/>
              <w:right w:val="single" w:sz="24" w:space="0" w:color="0000FF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31" w:type="dxa"/>
            <w:tcBorders>
              <w:top w:val="single" w:sz="24" w:space="0" w:color="0000FF"/>
              <w:left w:val="single" w:sz="24" w:space="0" w:color="0000FF"/>
              <w:bottom w:val="single" w:sz="24" w:space="0" w:color="0000FF"/>
              <w:right w:val="single" w:sz="24" w:space="0" w:color="0000FF"/>
            </w:tcBorders>
            <w:vAlign w:val="center"/>
          </w:tcPr>
          <w:p w:rsidR="0011242F" w:rsidRPr="004A0A24" w:rsidRDefault="0011242F" w:rsidP="0011242F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TÜRKİYE</w:t>
            </w:r>
          </w:p>
          <w:p w:rsidR="00DE7891" w:rsidRDefault="0011242F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450850</wp:posOffset>
                  </wp:positionH>
                  <wp:positionV relativeFrom="paragraph">
                    <wp:posOffset>-6985</wp:posOffset>
                  </wp:positionV>
                  <wp:extent cx="1219200" cy="781050"/>
                  <wp:effectExtent l="0" t="0" r="0" b="0"/>
                  <wp:wrapNone/>
                  <wp:docPr id="1" name="Resim 1" descr="C:\Users\Garanti1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ranti1\Desktop\indi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8000" b="7556"/>
                          <a:stretch/>
                        </pic:blipFill>
                        <pic:spPr bwMode="auto">
                          <a:xfrm>
                            <a:off x="0" y="0"/>
                            <a:ext cx="12192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3E17F6" w:rsidRDefault="003E17F6" w:rsidP="0011242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</w:p>
          <w:p w:rsidR="00201DB1" w:rsidRPr="00201DB1" w:rsidRDefault="00701A84" w:rsidP="00201DB1">
            <w:pPr>
              <w:pStyle w:val="AralkYok"/>
              <w:rPr>
                <w:rFonts w:ascii="Arial Narrow" w:hAnsi="Arial Narrow"/>
                <w:b/>
                <w:sz w:val="24"/>
                <w:lang w:val="tr-TR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Başkenti </w:t>
            </w:r>
            <w:r w:rsidR="0011242F"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: </w:t>
            </w:r>
            <w:r w:rsidR="0011242F" w:rsidRPr="00FF72E7">
              <w:rPr>
                <w:rFonts w:ascii="Arial Narrow" w:hAnsi="Arial Narrow"/>
                <w:b/>
                <w:sz w:val="24"/>
              </w:rPr>
              <w:t>Ankara</w:t>
            </w:r>
            <w:r w:rsidR="00E553A8" w:rsidRPr="00201DB1">
              <w:rPr>
                <w:rFonts w:ascii="Arial Narrow" w:hAnsi="Arial Narrow"/>
                <w:b/>
                <w:sz w:val="24"/>
                <w:lang w:val="tr-TR"/>
              </w:rPr>
              <w:t xml:space="preserve"> </w:t>
            </w:r>
          </w:p>
          <w:p w:rsidR="003E17F6" w:rsidRPr="00FF72E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Dili :</w:t>
            </w:r>
            <w:r w:rsidRPr="00FF72E7">
              <w:rPr>
                <w:rFonts w:ascii="Arial Narrow" w:hAnsi="Arial Narrow"/>
                <w:b/>
                <w:sz w:val="24"/>
              </w:rPr>
              <w:t>Türkçe</w:t>
            </w:r>
          </w:p>
          <w:p w:rsidR="003E17F6" w:rsidRPr="004742C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6"/>
                <w:szCs w:val="26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Dini:</w:t>
            </w:r>
            <w:r w:rsidRPr="00FF72E7">
              <w:rPr>
                <w:rFonts w:ascii="Arial Narrow" w:hAnsi="Arial Narrow"/>
                <w:b/>
                <w:sz w:val="24"/>
              </w:rPr>
              <w:t>İslam</w:t>
            </w:r>
          </w:p>
          <w:p w:rsidR="003E17F6" w:rsidRPr="00FF72E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Nüfusu :</w:t>
            </w:r>
            <w:r w:rsidRPr="00FF72E7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 xml:space="preserve"> 73.193.000</w:t>
            </w:r>
          </w:p>
          <w:p w:rsidR="003E17F6" w:rsidRPr="00FF72E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Para Birimi :</w:t>
            </w:r>
            <w:r w:rsidRPr="00FF72E7">
              <w:rPr>
                <w:rFonts w:ascii="Arial Narrow" w:hAnsi="Arial Narrow"/>
                <w:b/>
                <w:sz w:val="24"/>
              </w:rPr>
              <w:t>Türk Lirası</w:t>
            </w:r>
          </w:p>
          <w:p w:rsidR="003E17F6" w:rsidRDefault="0011242F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Yüzölçümü :</w:t>
            </w:r>
            <w:r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 xml:space="preserve"> 783.562 Km2</w:t>
            </w:r>
            <w:r w:rsidR="003E17F6"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 </w:t>
            </w:r>
          </w:p>
          <w:p w:rsidR="003E17F6" w:rsidRPr="00FF72E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Yönetim Şekli:</w:t>
            </w:r>
            <w:r w:rsidRPr="00FF72E7">
              <w:rPr>
                <w:rFonts w:ascii="Arial Narrow" w:hAnsi="Arial Narrow"/>
                <w:b/>
                <w:sz w:val="24"/>
              </w:rPr>
              <w:t>Başkanlık</w:t>
            </w:r>
          </w:p>
          <w:p w:rsidR="0011242F" w:rsidRPr="00FF72E7" w:rsidRDefault="0011242F" w:rsidP="0011242F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Büyük Şehirleri :</w:t>
            </w:r>
            <w:r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İstanbul,İzmir</w:t>
            </w:r>
          </w:p>
          <w:p w:rsidR="0011242F" w:rsidRDefault="0011242F" w:rsidP="0011242F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Adana,Mersin,Ankara</w:t>
            </w:r>
          </w:p>
          <w:p w:rsidR="003E17F6" w:rsidRPr="003E17F6" w:rsidRDefault="003E17F6" w:rsidP="0011242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3E17F6"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>Bulunduğu Kıta:</w:t>
            </w:r>
            <w:r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 xml:space="preserve"> </w:t>
            </w:r>
            <w:r w:rsidRPr="003E17F6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Asya-Avrupa</w:t>
            </w: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Pr="00DE7891" w:rsidRDefault="00DE7891" w:rsidP="00DE7891">
            <w:pPr>
              <w:pStyle w:val="AralkYok"/>
              <w:rPr>
                <w:sz w:val="20"/>
                <w:szCs w:val="20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24" w:space="0" w:color="0000FF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24" w:space="0" w:color="0000FF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78" w:type="dxa"/>
            <w:tcBorders>
              <w:top w:val="single" w:sz="24" w:space="0" w:color="0000FF"/>
              <w:left w:val="single" w:sz="24" w:space="0" w:color="0000FF"/>
              <w:bottom w:val="single" w:sz="24" w:space="0" w:color="0000FF"/>
              <w:right w:val="single" w:sz="24" w:space="0" w:color="0000FF"/>
            </w:tcBorders>
            <w:vAlign w:val="center"/>
          </w:tcPr>
          <w:p w:rsidR="00DE7891" w:rsidRPr="004742C7" w:rsidRDefault="00DE7891" w:rsidP="00DE7891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742C7">
              <w:rPr>
                <w:rFonts w:ascii="Arial Narrow" w:hAnsi="Arial Narrow"/>
                <w:b/>
                <w:sz w:val="20"/>
                <w:szCs w:val="20"/>
              </w:rPr>
              <w:t>KUZEY KIBRIS TÜRK CUMHURİYETİ</w:t>
            </w:r>
          </w:p>
          <w:p w:rsidR="005E73FC" w:rsidRDefault="005E73FC" w:rsidP="00DE7891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>
              <w:rPr>
                <w:b/>
                <w:sz w:val="20"/>
                <w:szCs w:val="20"/>
                <w:lang w:val="tr-TR"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38100</wp:posOffset>
                  </wp:positionV>
                  <wp:extent cx="1009650" cy="674370"/>
                  <wp:effectExtent l="0" t="0" r="0" b="0"/>
                  <wp:wrapNone/>
                  <wp:docPr id="2" name="Resim 2" descr="C:\Users\Garanti1\Desktop\KKTC-Bayra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esktop\KKTC-Bayra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674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E73FC" w:rsidRDefault="005E73FC" w:rsidP="00DE7891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</w:p>
          <w:p w:rsidR="005E73FC" w:rsidRDefault="005E73FC" w:rsidP="00DE7891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</w:p>
          <w:p w:rsidR="005E73FC" w:rsidRDefault="005E73FC" w:rsidP="00DE7891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</w:p>
          <w:p w:rsidR="00DE7891" w:rsidRPr="00FF72E7" w:rsidRDefault="00701A84" w:rsidP="00DE7891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Başkenti </w:t>
            </w:r>
            <w:r w:rsidR="00DE7891"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: </w:t>
            </w:r>
            <w:r w:rsidR="004742C7" w:rsidRPr="00FF72E7">
              <w:rPr>
                <w:rFonts w:ascii="Arial Narrow" w:hAnsi="Arial Narrow"/>
                <w:b/>
                <w:sz w:val="24"/>
              </w:rPr>
              <w:t>Lefkoşa</w:t>
            </w:r>
          </w:p>
          <w:p w:rsidR="003E17F6" w:rsidRPr="00FF72E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Dili :</w:t>
            </w:r>
            <w:r w:rsidRPr="00FF72E7">
              <w:rPr>
                <w:rFonts w:ascii="Arial Narrow" w:hAnsi="Arial Narrow"/>
                <w:b/>
                <w:sz w:val="24"/>
              </w:rPr>
              <w:t>Türkçe</w:t>
            </w:r>
          </w:p>
          <w:p w:rsidR="003E17F6" w:rsidRPr="004742C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6"/>
                <w:szCs w:val="26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Dini:</w:t>
            </w:r>
            <w:r w:rsidRPr="00FF72E7">
              <w:rPr>
                <w:rFonts w:ascii="Arial Narrow" w:hAnsi="Arial Narrow"/>
                <w:b/>
                <w:sz w:val="24"/>
              </w:rPr>
              <w:t>İslam</w:t>
            </w:r>
          </w:p>
          <w:p w:rsidR="003E17F6" w:rsidRPr="00FF72E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Nüfusu :</w:t>
            </w:r>
            <w:r w:rsidRPr="00FF72E7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 xml:space="preserve"> 200.578</w:t>
            </w:r>
          </w:p>
          <w:p w:rsidR="003E17F6" w:rsidRPr="00FF72E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Para Birimi :</w:t>
            </w:r>
            <w:r w:rsidRPr="00FF72E7">
              <w:rPr>
                <w:rFonts w:ascii="Arial Narrow" w:hAnsi="Arial Narrow"/>
                <w:b/>
                <w:sz w:val="24"/>
              </w:rPr>
              <w:t>Türk Lirası</w:t>
            </w:r>
          </w:p>
          <w:p w:rsidR="00DE7891" w:rsidRPr="00FF72E7" w:rsidRDefault="00DE7891" w:rsidP="00DE7891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Yüzölçümü :</w:t>
            </w:r>
            <w:r w:rsidR="004742C7"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 </w:t>
            </w:r>
            <w:r w:rsidR="004A0A24"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3.335 Km2</w:t>
            </w:r>
          </w:p>
          <w:p w:rsidR="003E17F6" w:rsidRPr="00FF72E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Yönetim Şekli:</w:t>
            </w:r>
            <w:r w:rsidRPr="00FF72E7">
              <w:rPr>
                <w:rFonts w:ascii="Arial Narrow" w:hAnsi="Arial Narrow"/>
                <w:b/>
                <w:sz w:val="24"/>
              </w:rPr>
              <w:t>Yarı Başkanlık</w:t>
            </w:r>
          </w:p>
          <w:p w:rsidR="00DE7891" w:rsidRPr="00FF72E7" w:rsidRDefault="00DE7891" w:rsidP="00DE7891">
            <w:pPr>
              <w:pStyle w:val="AralkYok"/>
              <w:rPr>
                <w:rFonts w:ascii="Arial Narrow" w:hAnsi="Arial Narrow"/>
                <w:b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Büyük Şehirleri :</w:t>
            </w:r>
            <w:r w:rsidR="004A0A24"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 xml:space="preserve">İskele </w:t>
            </w:r>
            <w:r w:rsidR="004742C7"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Gazimagosa, Güzelyurt</w:t>
            </w:r>
            <w:r w:rsidR="004A0A24"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, Girne</w:t>
            </w:r>
          </w:p>
          <w:p w:rsidR="003E17F6" w:rsidRPr="003E17F6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3E17F6"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>Bulunduğu Kıta:</w:t>
            </w:r>
            <w:r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 xml:space="preserve"> </w:t>
            </w:r>
            <w:r w:rsidRPr="003E17F6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Asya-Avrupa</w:t>
            </w:r>
          </w:p>
          <w:p w:rsidR="00DE7891" w:rsidRDefault="00DE7891" w:rsidP="003E17F6">
            <w:pPr>
              <w:rPr>
                <w:rFonts w:cs="Arial"/>
                <w:sz w:val="28"/>
                <w:szCs w:val="20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03" w:type="dxa"/>
            <w:tcBorders>
              <w:top w:val="nil"/>
              <w:left w:val="single" w:sz="24" w:space="0" w:color="0000FF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24" w:space="0" w:color="0000FF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47" w:type="dxa"/>
            <w:tcBorders>
              <w:top w:val="single" w:sz="24" w:space="0" w:color="0000FF"/>
              <w:left w:val="single" w:sz="24" w:space="0" w:color="0000FF"/>
              <w:bottom w:val="single" w:sz="24" w:space="0" w:color="0000FF"/>
              <w:right w:val="single" w:sz="24" w:space="0" w:color="0000FF"/>
            </w:tcBorders>
            <w:vAlign w:val="center"/>
          </w:tcPr>
          <w:p w:rsidR="00DE7891" w:rsidRPr="004A0A24" w:rsidRDefault="00DE7891" w:rsidP="00DE7891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A0A24">
              <w:rPr>
                <w:rFonts w:ascii="Arial Narrow" w:hAnsi="Arial Narrow"/>
                <w:b/>
                <w:sz w:val="20"/>
                <w:szCs w:val="20"/>
              </w:rPr>
              <w:t>AZERBAYCAN</w:t>
            </w:r>
          </w:p>
          <w:p w:rsidR="00DE7891" w:rsidRDefault="00701A84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10795</wp:posOffset>
                  </wp:positionV>
                  <wp:extent cx="1076325" cy="600075"/>
                  <wp:effectExtent l="0" t="0" r="9525" b="9525"/>
                  <wp:wrapNone/>
                  <wp:docPr id="3" name="Resim 3" descr="C:\Users\Garanti1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3E17F6" w:rsidRDefault="00701A84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Başkenti </w:t>
            </w:r>
            <w:r w:rsidR="0011242F"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: </w:t>
            </w:r>
            <w:r w:rsidR="0011242F" w:rsidRPr="00FF72E7">
              <w:rPr>
                <w:rFonts w:ascii="Arial Narrow" w:hAnsi="Arial Narrow"/>
                <w:b/>
                <w:sz w:val="24"/>
              </w:rPr>
              <w:t>Bakü</w:t>
            </w:r>
            <w:r w:rsidR="003E17F6"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 </w:t>
            </w:r>
          </w:p>
          <w:p w:rsidR="003E17F6" w:rsidRPr="00FF72E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Dili :</w:t>
            </w:r>
            <w:r w:rsidRPr="00FF72E7">
              <w:rPr>
                <w:rFonts w:ascii="Arial Narrow" w:hAnsi="Arial Narrow"/>
                <w:b/>
                <w:sz w:val="24"/>
              </w:rPr>
              <w:t>Azerice</w:t>
            </w:r>
          </w:p>
          <w:p w:rsidR="003E17F6" w:rsidRDefault="003E17F6" w:rsidP="003E17F6">
            <w:pPr>
              <w:rPr>
                <w:rFonts w:cs="Arial"/>
                <w:sz w:val="28"/>
                <w:szCs w:val="20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Dini:</w:t>
            </w:r>
            <w:r w:rsidRPr="00FF72E7">
              <w:rPr>
                <w:rFonts w:ascii="Arial Narrow" w:hAnsi="Arial Narrow"/>
                <w:b/>
                <w:sz w:val="24"/>
              </w:rPr>
              <w:t>İslam</w:t>
            </w:r>
            <w:r>
              <w:rPr>
                <w:rFonts w:cs="Arial"/>
                <w:sz w:val="28"/>
                <w:szCs w:val="20"/>
              </w:rPr>
              <w:t xml:space="preserve"> </w:t>
            </w:r>
          </w:p>
          <w:p w:rsidR="003E17F6" w:rsidRPr="00FF72E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Nüfusu :</w:t>
            </w:r>
            <w:r w:rsidRPr="00FF72E7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 xml:space="preserve"> 9.967.724</w:t>
            </w:r>
          </w:p>
          <w:p w:rsidR="003E17F6" w:rsidRPr="00FF72E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Para Birimi :</w:t>
            </w:r>
            <w:r w:rsidRPr="00FF72E7">
              <w:rPr>
                <w:rFonts w:ascii="Arial Narrow" w:hAnsi="Arial Narrow"/>
                <w:b/>
                <w:sz w:val="24"/>
              </w:rPr>
              <w:t>Manat</w:t>
            </w:r>
          </w:p>
          <w:p w:rsidR="003E17F6" w:rsidRPr="00FF72E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Yüzölçümü : </w:t>
            </w:r>
            <w:r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86.600 Km2</w:t>
            </w:r>
          </w:p>
          <w:p w:rsidR="003E17F6" w:rsidRPr="00FF72E7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Yönetim Şekli:</w:t>
            </w:r>
            <w:r w:rsidRPr="00FF72E7">
              <w:rPr>
                <w:rFonts w:ascii="Arial Narrow" w:hAnsi="Arial Narrow"/>
                <w:b/>
                <w:sz w:val="24"/>
              </w:rPr>
              <w:t>Yarı Başkanlık</w:t>
            </w:r>
          </w:p>
          <w:p w:rsidR="00701A84" w:rsidRPr="00FF72E7" w:rsidRDefault="0011242F" w:rsidP="0011242F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Büyük Şehirleri :</w:t>
            </w:r>
            <w:r w:rsidR="00701A84"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Gence,Lenkeran</w:t>
            </w:r>
          </w:p>
          <w:p w:rsidR="0011242F" w:rsidRPr="00FF72E7" w:rsidRDefault="00701A84" w:rsidP="0011242F">
            <w:pPr>
              <w:pStyle w:val="AralkYok"/>
              <w:rPr>
                <w:rFonts w:ascii="Arial Narrow" w:hAnsi="Arial Narrow"/>
                <w:b/>
                <w:sz w:val="24"/>
              </w:rPr>
            </w:pPr>
            <w:r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Mingeçevir,Nahcivan,Şirvan</w:t>
            </w:r>
          </w:p>
          <w:p w:rsidR="00D5148E" w:rsidRDefault="00D5148E" w:rsidP="003E17F6">
            <w:pPr>
              <w:pStyle w:val="AralkYok"/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</w:pPr>
            <w:r w:rsidRPr="00D5148E"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>Sınır Kapısı :</w:t>
            </w:r>
            <w:r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 xml:space="preserve"> </w:t>
            </w:r>
            <w:r w:rsidRPr="00D5148E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Umut</w:t>
            </w:r>
          </w:p>
          <w:p w:rsidR="003E17F6" w:rsidRPr="003E17F6" w:rsidRDefault="003E17F6" w:rsidP="003E17F6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3E17F6"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>Bulunduğu Kıta:</w:t>
            </w:r>
            <w:r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 xml:space="preserve"> </w:t>
            </w:r>
            <w:r w:rsidRPr="003E17F6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Asya</w:t>
            </w:r>
          </w:p>
          <w:p w:rsidR="00DE7891" w:rsidRDefault="00DE7891" w:rsidP="003E17F6">
            <w:pPr>
              <w:pStyle w:val="AralkYok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24" w:space="0" w:color="0000FF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DE7891" w:rsidTr="00DE7891">
        <w:trPr>
          <w:trHeight w:hRule="exact" w:val="170"/>
        </w:trPr>
        <w:tc>
          <w:tcPr>
            <w:tcW w:w="16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31" w:type="dxa"/>
            <w:tcBorders>
              <w:top w:val="single" w:sz="24" w:space="0" w:color="0000FF"/>
              <w:left w:val="nil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78" w:type="dxa"/>
            <w:tcBorders>
              <w:top w:val="single" w:sz="24" w:space="0" w:color="0000FF"/>
              <w:left w:val="nil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47" w:type="dxa"/>
            <w:tcBorders>
              <w:top w:val="single" w:sz="24" w:space="0" w:color="0000FF"/>
              <w:left w:val="nil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DE7891" w:rsidTr="00DE7891">
        <w:trPr>
          <w:trHeight w:hRule="exact" w:val="170"/>
        </w:trPr>
        <w:tc>
          <w:tcPr>
            <w:tcW w:w="16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24" w:space="0" w:color="0000FF"/>
              <w:right w:val="nil"/>
            </w:tcBorders>
            <w:vAlign w:val="center"/>
          </w:tcPr>
          <w:p w:rsidR="00DE7891" w:rsidRDefault="00DE7891" w:rsidP="00DE7891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single" w:sz="24" w:space="0" w:color="0000FF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03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24" w:space="0" w:color="0000FF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DE7891" w:rsidTr="00DE7891">
        <w:trPr>
          <w:trHeight w:hRule="exact" w:val="4423"/>
        </w:trPr>
        <w:tc>
          <w:tcPr>
            <w:tcW w:w="169" w:type="dxa"/>
            <w:tcBorders>
              <w:top w:val="nil"/>
              <w:left w:val="nil"/>
              <w:bottom w:val="nil"/>
              <w:right w:val="single" w:sz="24" w:space="0" w:color="0000FF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31" w:type="dxa"/>
            <w:tcBorders>
              <w:top w:val="single" w:sz="24" w:space="0" w:color="0000FF"/>
              <w:left w:val="single" w:sz="24" w:space="0" w:color="0000FF"/>
              <w:bottom w:val="single" w:sz="24" w:space="0" w:color="0000FF"/>
              <w:right w:val="single" w:sz="24" w:space="0" w:color="0000FF"/>
            </w:tcBorders>
            <w:vAlign w:val="center"/>
          </w:tcPr>
          <w:p w:rsidR="00484E67" w:rsidRPr="004A0A24" w:rsidRDefault="00484E67" w:rsidP="00484E67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KAZAKİSTAN</w:t>
            </w:r>
          </w:p>
          <w:p w:rsidR="00DE7891" w:rsidRDefault="00701A84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508000</wp:posOffset>
                  </wp:positionH>
                  <wp:positionV relativeFrom="paragraph">
                    <wp:posOffset>-6985</wp:posOffset>
                  </wp:positionV>
                  <wp:extent cx="1162050" cy="723900"/>
                  <wp:effectExtent l="0" t="0" r="0" b="0"/>
                  <wp:wrapNone/>
                  <wp:docPr id="4" name="Resim 4" descr="C:\Users\Garanti1\Desktop\kazakistan-bayragi-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aranti1\Desktop\kazakistan-bayragi-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5E778F" w:rsidRDefault="005E778F" w:rsidP="00701A84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</w:p>
          <w:p w:rsidR="00701A84" w:rsidRPr="00FF72E7" w:rsidRDefault="00701A84" w:rsidP="00701A84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Başkenti : </w:t>
            </w:r>
            <w:r w:rsidR="005455A4" w:rsidRPr="00FF72E7">
              <w:rPr>
                <w:rFonts w:ascii="Arial Narrow" w:hAnsi="Arial Narrow"/>
                <w:b/>
                <w:sz w:val="24"/>
              </w:rPr>
              <w:t xml:space="preserve">Nursultan </w:t>
            </w:r>
          </w:p>
          <w:p w:rsidR="005E778F" w:rsidRPr="00FF72E7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Dili :</w:t>
            </w:r>
            <w:r w:rsidRPr="00FF72E7">
              <w:rPr>
                <w:rFonts w:ascii="Arial Narrow" w:hAnsi="Arial Narrow"/>
                <w:b/>
                <w:sz w:val="24"/>
              </w:rPr>
              <w:t>Kazakça</w:t>
            </w:r>
          </w:p>
          <w:p w:rsidR="005E778F" w:rsidRPr="00FF72E7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Dini:</w:t>
            </w:r>
            <w:r w:rsidRPr="00FF72E7">
              <w:rPr>
                <w:rFonts w:ascii="Arial Narrow" w:hAnsi="Arial Narrow"/>
                <w:b/>
                <w:sz w:val="24"/>
              </w:rPr>
              <w:t>İslam</w:t>
            </w:r>
          </w:p>
          <w:p w:rsidR="005E778F" w:rsidRPr="00FF72E7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Nüfusu :</w:t>
            </w:r>
            <w:r w:rsidRPr="00FF72E7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 xml:space="preserve"> 17.693.500</w:t>
            </w:r>
          </w:p>
          <w:p w:rsidR="005E778F" w:rsidRPr="00FF72E7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</w:rPr>
              <w:t>P</w:t>
            </w: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ara Birimi :</w:t>
            </w:r>
            <w:r>
              <w:rPr>
                <w:rFonts w:ascii="Arial Narrow" w:hAnsi="Arial Narrow"/>
                <w:b/>
                <w:color w:val="FF0000"/>
                <w:sz w:val="24"/>
              </w:rPr>
              <w:t xml:space="preserve"> </w:t>
            </w:r>
            <w:r w:rsidRPr="005E778F">
              <w:rPr>
                <w:rFonts w:ascii="Arial Narrow" w:hAnsi="Arial Narrow"/>
                <w:b/>
                <w:sz w:val="24"/>
              </w:rPr>
              <w:t>Kazak Tenge</w:t>
            </w:r>
          </w:p>
          <w:p w:rsidR="00701A84" w:rsidRPr="00FF72E7" w:rsidRDefault="005E778F" w:rsidP="00701A84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</w:rPr>
              <w:t>Y</w:t>
            </w:r>
            <w:r w:rsidR="00701A84" w:rsidRPr="00FF72E7">
              <w:rPr>
                <w:rFonts w:ascii="Arial Narrow" w:hAnsi="Arial Narrow"/>
                <w:b/>
                <w:color w:val="FF0000"/>
                <w:sz w:val="24"/>
              </w:rPr>
              <w:t>üzölçümü :</w:t>
            </w:r>
            <w:r w:rsidR="00701A84"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 xml:space="preserve"> </w:t>
            </w:r>
            <w:r w:rsidR="005455A4" w:rsidRPr="00FF72E7">
              <w:rPr>
                <w:rFonts w:ascii="Arial Narrow" w:hAnsi="Arial Narrow" w:cs="Arial"/>
                <w:b/>
                <w:sz w:val="24"/>
                <w:shd w:val="clear" w:color="auto" w:fill="FDFDFD"/>
                <w:lang w:val="tr-TR"/>
              </w:rPr>
              <w:t>2,724,900 km</w:t>
            </w:r>
            <w:r w:rsidR="005455A4" w:rsidRPr="00FF72E7">
              <w:rPr>
                <w:rFonts w:ascii="Arial Narrow" w:hAnsi="Arial Narrow" w:cs="Arial"/>
                <w:b/>
                <w:sz w:val="24"/>
                <w:shd w:val="clear" w:color="auto" w:fill="FDFDFD"/>
                <w:vertAlign w:val="superscript"/>
                <w:lang w:val="tr-TR"/>
              </w:rPr>
              <w:t>2</w:t>
            </w:r>
            <w:r w:rsidR="005455A4" w:rsidRPr="00FF72E7">
              <w:rPr>
                <w:rFonts w:ascii="Arial Narrow" w:hAnsi="Arial Narrow" w:cs="Arial"/>
                <w:b/>
                <w:sz w:val="24"/>
                <w:shd w:val="clear" w:color="auto" w:fill="FDFDFD"/>
                <w:lang w:val="tr-TR"/>
              </w:rPr>
              <w:t> </w:t>
            </w:r>
          </w:p>
          <w:p w:rsidR="005E778F" w:rsidRPr="00FF72E7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Yönetim Şekli:</w:t>
            </w:r>
            <w:r w:rsidRPr="00FF72E7">
              <w:rPr>
                <w:rFonts w:ascii="Arial Narrow" w:hAnsi="Arial Narrow"/>
                <w:b/>
                <w:sz w:val="24"/>
              </w:rPr>
              <w:t>Başkanlık</w:t>
            </w:r>
          </w:p>
          <w:p w:rsidR="00701A84" w:rsidRPr="00FF72E7" w:rsidRDefault="00701A84" w:rsidP="00701A84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Büyük Şehirleri :</w:t>
            </w:r>
            <w:r w:rsidR="005455A4"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Almatı</w:t>
            </w:r>
            <w:r w:rsidR="005E778F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,</w:t>
            </w:r>
            <w:r w:rsidR="005E778F">
              <w:t xml:space="preserve"> </w:t>
            </w:r>
            <w:r w:rsidR="005E778F" w:rsidRPr="005E778F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Atyrau, Baykonur</w:t>
            </w:r>
          </w:p>
          <w:p w:rsidR="005E778F" w:rsidRPr="003E17F6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3E17F6"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>Bulunduğu Kıta:</w:t>
            </w:r>
            <w:r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 xml:space="preserve"> </w:t>
            </w:r>
            <w:r w:rsidRPr="003E17F6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Asya</w:t>
            </w: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24" w:space="0" w:color="0000FF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24" w:space="0" w:color="0000FF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78" w:type="dxa"/>
            <w:tcBorders>
              <w:top w:val="single" w:sz="24" w:space="0" w:color="0000FF"/>
              <w:left w:val="single" w:sz="24" w:space="0" w:color="0000FF"/>
              <w:bottom w:val="single" w:sz="24" w:space="0" w:color="0000FF"/>
              <w:right w:val="single" w:sz="24" w:space="0" w:color="0000FF"/>
            </w:tcBorders>
            <w:vAlign w:val="center"/>
          </w:tcPr>
          <w:p w:rsidR="005455A4" w:rsidRPr="004A0A24" w:rsidRDefault="005455A4" w:rsidP="005455A4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TÜRKMENİSTAN</w:t>
            </w:r>
          </w:p>
          <w:p w:rsidR="00DE7891" w:rsidRDefault="005455A4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384175</wp:posOffset>
                  </wp:positionH>
                  <wp:positionV relativeFrom="paragraph">
                    <wp:posOffset>2540</wp:posOffset>
                  </wp:positionV>
                  <wp:extent cx="1285875" cy="714375"/>
                  <wp:effectExtent l="0" t="0" r="9525" b="9525"/>
                  <wp:wrapNone/>
                  <wp:docPr id="5" name="Resim 5" descr="C:\Users\Garanti1\Desktop\turkmenistan-26798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Garanti1\Desktop\turkmenistan-26798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5E778F" w:rsidRDefault="005E778F" w:rsidP="005455A4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</w:p>
          <w:p w:rsidR="005455A4" w:rsidRDefault="005E778F" w:rsidP="005455A4">
            <w:pPr>
              <w:pStyle w:val="AralkYok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</w:rPr>
              <w:t>B</w:t>
            </w:r>
            <w:r w:rsidR="005455A4"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aşkenti : </w:t>
            </w:r>
            <w:r w:rsidR="003E17F6" w:rsidRPr="003E17F6">
              <w:rPr>
                <w:rFonts w:ascii="Arial Narrow" w:hAnsi="Arial Narrow"/>
                <w:b/>
                <w:sz w:val="24"/>
              </w:rPr>
              <w:t>Aşkabat</w:t>
            </w:r>
          </w:p>
          <w:p w:rsidR="005E778F" w:rsidRPr="00FF72E7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Dili :</w:t>
            </w:r>
            <w:r>
              <w:rPr>
                <w:rFonts w:ascii="Arial Narrow" w:hAnsi="Arial Narrow"/>
                <w:b/>
                <w:color w:val="FF0000"/>
                <w:sz w:val="24"/>
              </w:rPr>
              <w:t xml:space="preserve"> </w:t>
            </w:r>
            <w:r w:rsidRPr="003E17F6">
              <w:rPr>
                <w:rFonts w:ascii="Arial Narrow" w:hAnsi="Arial Narrow"/>
                <w:b/>
                <w:sz w:val="24"/>
              </w:rPr>
              <w:t>Türkmence</w:t>
            </w:r>
          </w:p>
          <w:p w:rsidR="005E778F" w:rsidRDefault="005E778F" w:rsidP="005E778F">
            <w:pPr>
              <w:pStyle w:val="AralkYok"/>
              <w:rPr>
                <w:rFonts w:ascii="Arial Narrow" w:hAnsi="Arial Narrow"/>
                <w:b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Dini:</w:t>
            </w:r>
            <w:r>
              <w:rPr>
                <w:rFonts w:ascii="Arial Narrow" w:hAnsi="Arial Narrow"/>
                <w:b/>
                <w:color w:val="FF0000"/>
                <w:sz w:val="24"/>
              </w:rPr>
              <w:t xml:space="preserve"> </w:t>
            </w:r>
            <w:r w:rsidRPr="003E17F6">
              <w:rPr>
                <w:rFonts w:ascii="Arial Narrow" w:hAnsi="Arial Narrow"/>
                <w:b/>
                <w:sz w:val="24"/>
              </w:rPr>
              <w:t>İslam</w:t>
            </w:r>
          </w:p>
          <w:p w:rsidR="005E778F" w:rsidRPr="00FF72E7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Nüfusu :</w:t>
            </w:r>
            <w:r w:rsidRPr="00FF72E7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 xml:space="preserve"> </w:t>
            </w:r>
            <w:r w:rsidRPr="003E17F6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>5</w:t>
            </w:r>
            <w:r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>.</w:t>
            </w:r>
            <w:r w:rsidRPr="003E17F6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>307</w:t>
            </w:r>
            <w:r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>.</w:t>
            </w:r>
            <w:r w:rsidRPr="003E17F6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>188</w:t>
            </w:r>
          </w:p>
          <w:p w:rsidR="005E778F" w:rsidRPr="00FF72E7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Para Birimi :</w:t>
            </w:r>
            <w:r w:rsidRPr="003E17F6">
              <w:rPr>
                <w:rFonts w:ascii="Arial Narrow" w:hAnsi="Arial Narrow"/>
                <w:b/>
                <w:sz w:val="24"/>
              </w:rPr>
              <w:t>Manat</w:t>
            </w:r>
          </w:p>
          <w:p w:rsidR="005455A4" w:rsidRDefault="005455A4" w:rsidP="005455A4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Yüzölçümü :</w:t>
            </w:r>
            <w:r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 xml:space="preserve"> </w:t>
            </w:r>
            <w:r w:rsidR="003E17F6" w:rsidRPr="003E17F6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491.200 km2</w:t>
            </w:r>
          </w:p>
          <w:p w:rsidR="005E778F" w:rsidRPr="00FF72E7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Yönetim Şekli:</w:t>
            </w:r>
            <w:r w:rsidRPr="003E17F6">
              <w:rPr>
                <w:rFonts w:ascii="Arial Narrow" w:hAnsi="Arial Narrow"/>
                <w:b/>
                <w:szCs w:val="22"/>
              </w:rPr>
              <w:t xml:space="preserve"> Başkanlık Sistemi</w:t>
            </w:r>
          </w:p>
          <w:p w:rsidR="005E778F" w:rsidRPr="005E778F" w:rsidRDefault="005E778F" w:rsidP="005455A4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</w:rPr>
              <w:t>Büyük Şehirleri</w:t>
            </w:r>
            <w:r w:rsidR="005455A4" w:rsidRPr="00FF72E7">
              <w:rPr>
                <w:rFonts w:ascii="Arial Narrow" w:hAnsi="Arial Narrow"/>
                <w:b/>
                <w:color w:val="FF0000"/>
                <w:sz w:val="24"/>
              </w:rPr>
              <w:t>:</w:t>
            </w:r>
            <w:r>
              <w:rPr>
                <w:rFonts w:ascii="Arial Narrow" w:hAnsi="Arial Narrow"/>
                <w:b/>
                <w:szCs w:val="22"/>
              </w:rPr>
              <w:t>Balkan,Merv,</w:t>
            </w:r>
          </w:p>
          <w:p w:rsidR="005455A4" w:rsidRPr="003E17F6" w:rsidRDefault="005E778F" w:rsidP="005455A4">
            <w:pPr>
              <w:pStyle w:val="AralkYok"/>
              <w:rPr>
                <w:rFonts w:ascii="Arial Narrow" w:hAnsi="Arial Narrow" w:cs="Arial"/>
                <w:b/>
                <w:szCs w:val="22"/>
                <w:shd w:val="clear" w:color="auto" w:fill="FDFDFD"/>
              </w:rPr>
            </w:pPr>
            <w:r>
              <w:rPr>
                <w:rFonts w:ascii="Arial Narrow" w:hAnsi="Arial Narrow"/>
                <w:b/>
                <w:szCs w:val="22"/>
              </w:rPr>
              <w:t>Taşoğuz</w:t>
            </w:r>
          </w:p>
          <w:p w:rsidR="005E778F" w:rsidRPr="003E17F6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3E17F6"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>Bulunduğu Kıta:</w:t>
            </w:r>
            <w:r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 xml:space="preserve"> </w:t>
            </w:r>
            <w:r w:rsidRPr="003E17F6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Asya</w:t>
            </w:r>
          </w:p>
          <w:p w:rsidR="00DE7891" w:rsidRPr="004742C7" w:rsidRDefault="00DE7891" w:rsidP="00DE7891">
            <w:pPr>
              <w:pStyle w:val="AralkYok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03" w:type="dxa"/>
            <w:tcBorders>
              <w:top w:val="nil"/>
              <w:left w:val="single" w:sz="24" w:space="0" w:color="0000FF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24" w:space="0" w:color="0000FF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47" w:type="dxa"/>
            <w:tcBorders>
              <w:top w:val="single" w:sz="24" w:space="0" w:color="0000FF"/>
              <w:left w:val="single" w:sz="24" w:space="0" w:color="0000FF"/>
              <w:bottom w:val="single" w:sz="24" w:space="0" w:color="0000FF"/>
              <w:right w:val="single" w:sz="24" w:space="0" w:color="0000FF"/>
            </w:tcBorders>
            <w:vAlign w:val="center"/>
          </w:tcPr>
          <w:p w:rsidR="005455A4" w:rsidRPr="004A0A24" w:rsidRDefault="005455A4" w:rsidP="005455A4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ÖZBEKİSTAN</w:t>
            </w:r>
          </w:p>
          <w:p w:rsidR="00DE7891" w:rsidRDefault="0089411D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584200</wp:posOffset>
                  </wp:positionH>
                  <wp:positionV relativeFrom="paragraph">
                    <wp:posOffset>2540</wp:posOffset>
                  </wp:positionV>
                  <wp:extent cx="1238250" cy="714375"/>
                  <wp:effectExtent l="0" t="0" r="0" b="9525"/>
                  <wp:wrapNone/>
                  <wp:docPr id="6" name="Resim 6" descr="C:\Users\Garanti1\Desktop\Uzbekistan_Fla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aranti1\Desktop\Uzbekistan_Fla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50215B" w:rsidRDefault="0050215B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</w:p>
          <w:p w:rsidR="005E778F" w:rsidRDefault="005E778F" w:rsidP="005E778F">
            <w:pPr>
              <w:pStyle w:val="AralkYok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</w:rPr>
              <w:t>B</w:t>
            </w:r>
            <w:r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aşkenti : </w:t>
            </w:r>
            <w:r w:rsidR="0050215B" w:rsidRPr="0050215B">
              <w:rPr>
                <w:rFonts w:ascii="Arial Narrow" w:hAnsi="Arial Narrow"/>
                <w:b/>
                <w:sz w:val="24"/>
              </w:rPr>
              <w:t>Taşkent</w:t>
            </w:r>
          </w:p>
          <w:p w:rsidR="005E778F" w:rsidRPr="00FF72E7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Dili :</w:t>
            </w:r>
            <w:r>
              <w:rPr>
                <w:rFonts w:ascii="Arial Narrow" w:hAnsi="Arial Narrow"/>
                <w:b/>
                <w:color w:val="FF0000"/>
                <w:sz w:val="24"/>
              </w:rPr>
              <w:t xml:space="preserve"> </w:t>
            </w:r>
            <w:r w:rsidR="0050215B" w:rsidRPr="0050215B">
              <w:rPr>
                <w:rFonts w:ascii="Arial Narrow" w:hAnsi="Arial Narrow"/>
                <w:b/>
                <w:sz w:val="24"/>
              </w:rPr>
              <w:t>Özbekçe</w:t>
            </w:r>
          </w:p>
          <w:p w:rsidR="005E778F" w:rsidRDefault="005E778F" w:rsidP="005E778F">
            <w:pPr>
              <w:pStyle w:val="AralkYok"/>
              <w:rPr>
                <w:rFonts w:ascii="Arial Narrow" w:hAnsi="Arial Narrow"/>
                <w:b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Dini:</w:t>
            </w:r>
            <w:r w:rsidR="0050215B" w:rsidRPr="0050215B">
              <w:rPr>
                <w:rFonts w:ascii="Arial Narrow" w:hAnsi="Arial Narrow"/>
                <w:b/>
                <w:sz w:val="24"/>
              </w:rPr>
              <w:t>İslam</w:t>
            </w:r>
          </w:p>
          <w:p w:rsidR="005E778F" w:rsidRPr="00FF72E7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Nüfusu :</w:t>
            </w:r>
            <w:r w:rsidRPr="00FF72E7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 xml:space="preserve"> </w:t>
            </w:r>
            <w:r w:rsidR="0050215B" w:rsidRPr="0050215B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>31,576,400</w:t>
            </w:r>
          </w:p>
          <w:p w:rsidR="005E778F" w:rsidRPr="00FF72E7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Para Birimi :</w:t>
            </w:r>
            <w:r w:rsidR="0050215B">
              <w:rPr>
                <w:rFonts w:ascii="Arial Narrow" w:hAnsi="Arial Narrow"/>
                <w:b/>
                <w:color w:val="FF0000"/>
                <w:sz w:val="24"/>
              </w:rPr>
              <w:t xml:space="preserve"> </w:t>
            </w:r>
            <w:r w:rsidR="0050215B" w:rsidRPr="0050215B">
              <w:rPr>
                <w:rFonts w:ascii="Arial Narrow" w:hAnsi="Arial Narrow"/>
                <w:b/>
                <w:sz w:val="24"/>
              </w:rPr>
              <w:t>Som</w:t>
            </w:r>
          </w:p>
          <w:p w:rsidR="005E778F" w:rsidRDefault="005E778F" w:rsidP="005E778F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Yüzölçümü :</w:t>
            </w:r>
            <w:r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 xml:space="preserve"> </w:t>
            </w:r>
            <w:r w:rsidR="0050215B" w:rsidRPr="0050215B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448.978 km2</w:t>
            </w:r>
          </w:p>
          <w:p w:rsidR="005E778F" w:rsidRPr="00FF72E7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Yönetim Şekli:</w:t>
            </w:r>
            <w:r w:rsidR="0050215B">
              <w:rPr>
                <w:rFonts w:ascii="Arial Narrow" w:hAnsi="Arial Narrow"/>
                <w:b/>
                <w:szCs w:val="22"/>
              </w:rPr>
              <w:t xml:space="preserve"> Cumhuriyet</w:t>
            </w:r>
          </w:p>
          <w:p w:rsidR="005E778F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</w:rPr>
              <w:t>Büyük Şehirleri</w:t>
            </w: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:</w:t>
            </w:r>
            <w:r w:rsidR="0050215B" w:rsidRPr="0050215B">
              <w:rPr>
                <w:rFonts w:ascii="Arial Narrow" w:hAnsi="Arial Narrow"/>
                <w:b/>
                <w:sz w:val="24"/>
              </w:rPr>
              <w:t>Semerkant,Buhara</w:t>
            </w:r>
          </w:p>
          <w:p w:rsidR="0050215B" w:rsidRPr="0050215B" w:rsidRDefault="0050215B" w:rsidP="005E778F">
            <w:pPr>
              <w:pStyle w:val="AralkYok"/>
              <w:rPr>
                <w:rFonts w:ascii="Arial Narrow" w:hAnsi="Arial Narrow"/>
                <w:b/>
                <w:sz w:val="24"/>
              </w:rPr>
            </w:pPr>
            <w:r w:rsidRPr="0050215B">
              <w:rPr>
                <w:rFonts w:ascii="Arial Narrow" w:hAnsi="Arial Narrow"/>
                <w:b/>
                <w:sz w:val="24"/>
              </w:rPr>
              <w:t>Andican</w:t>
            </w:r>
          </w:p>
          <w:p w:rsidR="005E778F" w:rsidRPr="003E17F6" w:rsidRDefault="005E778F" w:rsidP="005E778F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3E17F6"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>Bulunduğu Kıta:</w:t>
            </w:r>
            <w:r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 xml:space="preserve"> </w:t>
            </w:r>
            <w:r w:rsidRPr="003E17F6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Asya</w:t>
            </w:r>
          </w:p>
          <w:p w:rsidR="005455A4" w:rsidRPr="004742C7" w:rsidRDefault="005455A4" w:rsidP="005455A4">
            <w:pPr>
              <w:pStyle w:val="AralkYok"/>
              <w:rPr>
                <w:rFonts w:ascii="Arial Narrow" w:hAnsi="Arial Narrow"/>
                <w:b/>
                <w:color w:val="FF0000"/>
                <w:sz w:val="26"/>
                <w:szCs w:val="26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24" w:space="0" w:color="0000FF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DE7891" w:rsidTr="00DE7891">
        <w:trPr>
          <w:trHeight w:hRule="exact" w:val="170"/>
        </w:trPr>
        <w:tc>
          <w:tcPr>
            <w:tcW w:w="16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31" w:type="dxa"/>
            <w:tcBorders>
              <w:top w:val="single" w:sz="24" w:space="0" w:color="0000FF"/>
              <w:left w:val="nil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78" w:type="dxa"/>
            <w:tcBorders>
              <w:top w:val="single" w:sz="24" w:space="0" w:color="0000FF"/>
              <w:left w:val="nil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47" w:type="dxa"/>
            <w:tcBorders>
              <w:top w:val="single" w:sz="24" w:space="0" w:color="0000FF"/>
              <w:left w:val="nil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DE7891" w:rsidTr="00DE7891">
        <w:trPr>
          <w:trHeight w:hRule="exact" w:val="170"/>
        </w:trPr>
        <w:tc>
          <w:tcPr>
            <w:tcW w:w="16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24" w:space="0" w:color="0000FF"/>
              <w:right w:val="nil"/>
            </w:tcBorders>
            <w:vAlign w:val="center"/>
          </w:tcPr>
          <w:p w:rsidR="00DE7891" w:rsidRDefault="00DE7891" w:rsidP="00DE7891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single" w:sz="24" w:space="0" w:color="0000FF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03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24" w:space="0" w:color="0000FF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DE7891" w:rsidTr="00DE7891">
        <w:trPr>
          <w:trHeight w:hRule="exact" w:val="5186"/>
        </w:trPr>
        <w:tc>
          <w:tcPr>
            <w:tcW w:w="169" w:type="dxa"/>
            <w:tcBorders>
              <w:top w:val="nil"/>
              <w:left w:val="nil"/>
              <w:bottom w:val="nil"/>
              <w:right w:val="single" w:sz="24" w:space="0" w:color="0000FF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31" w:type="dxa"/>
            <w:tcBorders>
              <w:top w:val="single" w:sz="24" w:space="0" w:color="0000FF"/>
              <w:left w:val="single" w:sz="24" w:space="0" w:color="0000FF"/>
              <w:bottom w:val="single" w:sz="24" w:space="0" w:color="0000FF"/>
              <w:right w:val="single" w:sz="24" w:space="0" w:color="0000FF"/>
            </w:tcBorders>
            <w:vAlign w:val="center"/>
          </w:tcPr>
          <w:p w:rsidR="005455A4" w:rsidRPr="004A0A24" w:rsidRDefault="005455A4" w:rsidP="005455A4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KIRGIZİSTAN</w:t>
            </w:r>
          </w:p>
          <w:p w:rsidR="005455A4" w:rsidRDefault="00353880" w:rsidP="00DE7891">
            <w:pPr>
              <w:pStyle w:val="AralkYok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color w:val="FF0000"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368935</wp:posOffset>
                  </wp:positionH>
                  <wp:positionV relativeFrom="paragraph">
                    <wp:posOffset>143510</wp:posOffset>
                  </wp:positionV>
                  <wp:extent cx="1390650" cy="876300"/>
                  <wp:effectExtent l="0" t="0" r="0" b="0"/>
                  <wp:wrapNone/>
                  <wp:docPr id="7" name="Resim 7" descr="C:\Users\Garanti1\Desktop\TBD_Kirgizistan_bayragi_71546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Garanti1\Desktop\TBD_Kirgizistan_bayragi_71546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455A4" w:rsidRDefault="005455A4" w:rsidP="00DE7891">
            <w:pPr>
              <w:pStyle w:val="AralkYok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</w:p>
          <w:p w:rsidR="005455A4" w:rsidRDefault="005455A4" w:rsidP="00DE7891">
            <w:pPr>
              <w:pStyle w:val="AralkYok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</w:p>
          <w:p w:rsidR="005455A4" w:rsidRDefault="005455A4" w:rsidP="00DE7891">
            <w:pPr>
              <w:pStyle w:val="AralkYok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</w:p>
          <w:p w:rsidR="005455A4" w:rsidRDefault="005455A4" w:rsidP="00DE7891">
            <w:pPr>
              <w:pStyle w:val="AralkYok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</w:p>
          <w:p w:rsidR="00DB32C1" w:rsidRDefault="00DB32C1" w:rsidP="0050215B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</w:p>
          <w:p w:rsidR="0050215B" w:rsidRDefault="0050215B" w:rsidP="0050215B">
            <w:pPr>
              <w:pStyle w:val="AralkYok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</w:rPr>
              <w:t>B</w:t>
            </w:r>
            <w:r w:rsidRPr="00FF72E7">
              <w:rPr>
                <w:rFonts w:ascii="Arial Narrow" w:hAnsi="Arial Narrow"/>
                <w:b/>
                <w:color w:val="FF0000"/>
                <w:sz w:val="24"/>
              </w:rPr>
              <w:t xml:space="preserve">aşkenti : </w:t>
            </w:r>
            <w:r w:rsidR="00B84488" w:rsidRPr="00B84488">
              <w:rPr>
                <w:rFonts w:ascii="Arial Narrow" w:hAnsi="Arial Narrow"/>
                <w:b/>
                <w:sz w:val="24"/>
              </w:rPr>
              <w:t>Bişkek</w:t>
            </w:r>
          </w:p>
          <w:p w:rsidR="0050215B" w:rsidRPr="00FF72E7" w:rsidRDefault="0050215B" w:rsidP="0050215B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Dili :</w:t>
            </w:r>
            <w:r>
              <w:rPr>
                <w:rFonts w:ascii="Arial Narrow" w:hAnsi="Arial Narrow"/>
                <w:b/>
                <w:color w:val="FF0000"/>
                <w:sz w:val="24"/>
              </w:rPr>
              <w:t xml:space="preserve"> </w:t>
            </w:r>
            <w:r w:rsidR="00B84488" w:rsidRPr="00B84488">
              <w:rPr>
                <w:rFonts w:ascii="Arial Narrow" w:hAnsi="Arial Narrow"/>
                <w:b/>
                <w:sz w:val="24"/>
              </w:rPr>
              <w:t>Kırgızca</w:t>
            </w:r>
          </w:p>
          <w:p w:rsidR="0050215B" w:rsidRDefault="0050215B" w:rsidP="0050215B">
            <w:pPr>
              <w:pStyle w:val="AralkYok"/>
              <w:rPr>
                <w:rFonts w:ascii="Arial Narrow" w:hAnsi="Arial Narrow"/>
                <w:b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Dini:</w:t>
            </w:r>
            <w:r w:rsidR="00B84488">
              <w:rPr>
                <w:rFonts w:ascii="Arial Narrow" w:hAnsi="Arial Narrow"/>
                <w:b/>
                <w:color w:val="FF0000"/>
                <w:sz w:val="24"/>
              </w:rPr>
              <w:t xml:space="preserve"> </w:t>
            </w:r>
            <w:r w:rsidR="00B84488" w:rsidRPr="00B84488">
              <w:rPr>
                <w:rFonts w:ascii="Arial Narrow" w:hAnsi="Arial Narrow"/>
                <w:b/>
                <w:sz w:val="24"/>
              </w:rPr>
              <w:t>İslam</w:t>
            </w:r>
            <w:r>
              <w:rPr>
                <w:rFonts w:ascii="Arial Narrow" w:hAnsi="Arial Narrow"/>
                <w:b/>
                <w:color w:val="FF0000"/>
                <w:sz w:val="24"/>
              </w:rPr>
              <w:t xml:space="preserve"> </w:t>
            </w:r>
          </w:p>
          <w:p w:rsidR="0050215B" w:rsidRPr="00FF72E7" w:rsidRDefault="0050215B" w:rsidP="0050215B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Nüfusu :</w:t>
            </w:r>
            <w:r w:rsidRPr="00FF72E7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 xml:space="preserve"> </w:t>
            </w:r>
            <w:r w:rsidR="00B84488" w:rsidRPr="00B84488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>5.482.000</w:t>
            </w:r>
          </w:p>
          <w:p w:rsidR="0050215B" w:rsidRPr="00FF72E7" w:rsidRDefault="0050215B" w:rsidP="0050215B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Para Birimi :</w:t>
            </w:r>
            <w:r w:rsidR="00B84488">
              <w:rPr>
                <w:rFonts w:ascii="Arial Narrow" w:hAnsi="Arial Narrow"/>
                <w:b/>
                <w:color w:val="FF0000"/>
                <w:sz w:val="24"/>
              </w:rPr>
              <w:t xml:space="preserve"> </w:t>
            </w:r>
            <w:r w:rsidR="00B84488" w:rsidRPr="00B84488">
              <w:rPr>
                <w:rFonts w:ascii="Arial Narrow" w:hAnsi="Arial Narrow"/>
                <w:b/>
                <w:sz w:val="24"/>
              </w:rPr>
              <w:t>Som</w:t>
            </w:r>
          </w:p>
          <w:p w:rsidR="0050215B" w:rsidRDefault="0050215B" w:rsidP="0050215B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Yüzölçümü :</w:t>
            </w:r>
            <w:r w:rsidRPr="00FF72E7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 xml:space="preserve"> </w:t>
            </w:r>
            <w:r w:rsidR="00B84488" w:rsidRPr="00B84488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199,951 km2</w:t>
            </w:r>
          </w:p>
          <w:p w:rsidR="0050215B" w:rsidRPr="00FF72E7" w:rsidRDefault="0050215B" w:rsidP="0050215B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FF72E7">
              <w:rPr>
                <w:rFonts w:ascii="Arial Narrow" w:hAnsi="Arial Narrow"/>
                <w:b/>
                <w:color w:val="FF0000"/>
                <w:sz w:val="24"/>
              </w:rPr>
              <w:t>Yönetim Şekli:</w:t>
            </w:r>
            <w:r w:rsidRPr="003E17F6">
              <w:rPr>
                <w:rFonts w:ascii="Arial Narrow" w:hAnsi="Arial Narrow"/>
                <w:b/>
                <w:szCs w:val="22"/>
              </w:rPr>
              <w:t xml:space="preserve"> </w:t>
            </w:r>
            <w:r w:rsidR="00B84488">
              <w:rPr>
                <w:rFonts w:ascii="Arial Narrow" w:hAnsi="Arial Narrow"/>
                <w:b/>
                <w:szCs w:val="22"/>
              </w:rPr>
              <w:t>C</w:t>
            </w:r>
            <w:r w:rsidR="00B84488" w:rsidRPr="00B84488">
              <w:rPr>
                <w:rFonts w:ascii="Arial Narrow" w:hAnsi="Arial Narrow"/>
                <w:b/>
                <w:szCs w:val="22"/>
              </w:rPr>
              <w:t>umhur</w:t>
            </w:r>
            <w:r w:rsidR="00B84488">
              <w:rPr>
                <w:rFonts w:ascii="Arial Narrow" w:hAnsi="Arial Narrow" w:cs="Arial Narrow"/>
                <w:b/>
                <w:szCs w:val="22"/>
              </w:rPr>
              <w:t>i</w:t>
            </w:r>
            <w:r w:rsidR="00B84488" w:rsidRPr="00B84488">
              <w:rPr>
                <w:rFonts w:ascii="Arial Narrow" w:hAnsi="Arial Narrow"/>
                <w:b/>
                <w:szCs w:val="22"/>
              </w:rPr>
              <w:t>yet</w:t>
            </w:r>
          </w:p>
          <w:p w:rsidR="00DB32C1" w:rsidRDefault="00DB32C1" w:rsidP="0050215B">
            <w:pPr>
              <w:pStyle w:val="AralkYok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color w:val="FF0000"/>
                <w:sz w:val="24"/>
              </w:rPr>
              <w:t>Büyük</w:t>
            </w:r>
            <w:r w:rsidR="0050215B">
              <w:rPr>
                <w:rFonts w:ascii="Arial Narrow" w:hAnsi="Arial Narrow"/>
                <w:b/>
                <w:color w:val="FF0000"/>
                <w:sz w:val="24"/>
              </w:rPr>
              <w:t>Şehirleri</w:t>
            </w:r>
            <w:r w:rsidR="0050215B" w:rsidRPr="00FF72E7">
              <w:rPr>
                <w:rFonts w:ascii="Arial Narrow" w:hAnsi="Arial Narrow"/>
                <w:b/>
                <w:color w:val="FF0000"/>
                <w:sz w:val="24"/>
              </w:rPr>
              <w:t>:</w:t>
            </w:r>
            <w:r w:rsidR="00B84488" w:rsidRPr="00B84488">
              <w:rPr>
                <w:rFonts w:ascii="Arial Narrow" w:hAnsi="Arial Narrow"/>
                <w:b/>
                <w:sz w:val="24"/>
              </w:rPr>
              <w:t>Celalabat,Oş</w:t>
            </w:r>
            <w:r w:rsidR="00B84488">
              <w:rPr>
                <w:rFonts w:ascii="Arial Narrow" w:hAnsi="Arial Narrow"/>
                <w:b/>
                <w:sz w:val="24"/>
              </w:rPr>
              <w:t>,</w:t>
            </w:r>
          </w:p>
          <w:p w:rsidR="0050215B" w:rsidRPr="00DB32C1" w:rsidRDefault="00B84488" w:rsidP="0050215B">
            <w:pPr>
              <w:pStyle w:val="AralkYok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Tokmok,Narin</w:t>
            </w:r>
          </w:p>
          <w:p w:rsidR="0050215B" w:rsidRPr="003E17F6" w:rsidRDefault="0050215B" w:rsidP="0050215B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3E17F6"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>Bulunduğu Kıta:</w:t>
            </w:r>
            <w:r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 xml:space="preserve"> </w:t>
            </w:r>
            <w:r w:rsidRPr="003E17F6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Asya</w:t>
            </w:r>
          </w:p>
          <w:p w:rsidR="0050215B" w:rsidRPr="004742C7" w:rsidRDefault="0050215B" w:rsidP="0050215B">
            <w:pPr>
              <w:pStyle w:val="AralkYok"/>
              <w:rPr>
                <w:rFonts w:ascii="Arial Narrow" w:hAnsi="Arial Narrow"/>
                <w:b/>
                <w:color w:val="FF0000"/>
                <w:sz w:val="26"/>
                <w:szCs w:val="26"/>
              </w:rPr>
            </w:pPr>
          </w:p>
          <w:p w:rsidR="00DE7891" w:rsidRPr="00555363" w:rsidRDefault="00DE7891" w:rsidP="00DE7891">
            <w:pPr>
              <w:pStyle w:val="AralkYok"/>
              <w:rPr>
                <w:rFonts w:ascii="Arial Narrow" w:hAnsi="Arial Narrow"/>
                <w:color w:val="FF0000"/>
                <w:sz w:val="24"/>
              </w:rPr>
            </w:pPr>
            <w:r w:rsidRPr="00555363">
              <w:rPr>
                <w:rFonts w:ascii="Arial Narrow" w:hAnsi="Arial Narrow"/>
                <w:color w:val="FF0000"/>
                <w:sz w:val="24"/>
              </w:rPr>
              <w:t>:</w:t>
            </w:r>
          </w:p>
          <w:p w:rsidR="005455A4" w:rsidRDefault="005455A4" w:rsidP="00DE7891">
            <w:pPr>
              <w:pStyle w:val="AralkYok"/>
              <w:rPr>
                <w:rFonts w:ascii="Arial Narrow" w:hAnsi="Arial Narrow"/>
                <w:color w:val="FF0000"/>
                <w:sz w:val="28"/>
                <w:szCs w:val="28"/>
              </w:rPr>
            </w:pPr>
          </w:p>
          <w:p w:rsidR="005455A4" w:rsidRDefault="005455A4" w:rsidP="00DE7891">
            <w:pPr>
              <w:pStyle w:val="AralkYok"/>
              <w:rPr>
                <w:rFonts w:ascii="Arial Narrow" w:hAnsi="Arial Narrow"/>
                <w:color w:val="FF0000"/>
                <w:sz w:val="28"/>
                <w:szCs w:val="28"/>
              </w:rPr>
            </w:pPr>
          </w:p>
          <w:p w:rsidR="005455A4" w:rsidRPr="004742C7" w:rsidRDefault="005455A4" w:rsidP="00DE7891">
            <w:pPr>
              <w:pStyle w:val="AralkYok"/>
              <w:rPr>
                <w:rFonts w:ascii="Arial Narrow" w:hAnsi="Arial Narrow"/>
                <w:color w:val="FF0000"/>
                <w:sz w:val="28"/>
                <w:szCs w:val="28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24" w:space="0" w:color="0000FF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24" w:space="0" w:color="0000FF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78" w:type="dxa"/>
            <w:tcBorders>
              <w:top w:val="single" w:sz="24" w:space="0" w:color="0000FF"/>
              <w:left w:val="single" w:sz="24" w:space="0" w:color="0000FF"/>
              <w:bottom w:val="single" w:sz="24" w:space="0" w:color="0000FF"/>
              <w:right w:val="single" w:sz="24" w:space="0" w:color="0000FF"/>
            </w:tcBorders>
            <w:vAlign w:val="center"/>
          </w:tcPr>
          <w:p w:rsidR="005455A4" w:rsidRDefault="005455A4" w:rsidP="005455A4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GÜRCİSTAN</w:t>
            </w:r>
          </w:p>
          <w:p w:rsidR="005455A4" w:rsidRDefault="005455A4" w:rsidP="005455A4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455A4" w:rsidRPr="004A0A24" w:rsidRDefault="00DB32C1" w:rsidP="005455A4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tr-TR"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183515</wp:posOffset>
                  </wp:positionH>
                  <wp:positionV relativeFrom="paragraph">
                    <wp:posOffset>3175</wp:posOffset>
                  </wp:positionV>
                  <wp:extent cx="1419225" cy="952500"/>
                  <wp:effectExtent l="0" t="0" r="9525" b="0"/>
                  <wp:wrapNone/>
                  <wp:docPr id="8" name="Resim 8" descr="C:\Users\Garanti1\Desktop\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Garanti1\Desktop\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DB32C1" w:rsidRDefault="00DB32C1" w:rsidP="005455A4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</w:p>
          <w:p w:rsidR="00DB32C1" w:rsidRDefault="00DB32C1" w:rsidP="005455A4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</w:p>
          <w:p w:rsidR="005455A4" w:rsidRDefault="005455A4" w:rsidP="005455A4">
            <w:pPr>
              <w:pStyle w:val="AralkYok"/>
              <w:rPr>
                <w:rFonts w:ascii="Arial Narrow" w:hAnsi="Arial Narrow"/>
                <w:b/>
                <w:sz w:val="24"/>
              </w:rPr>
            </w:pPr>
            <w:r w:rsidRPr="004C327D">
              <w:rPr>
                <w:rFonts w:ascii="Arial Narrow" w:hAnsi="Arial Narrow"/>
                <w:b/>
                <w:color w:val="FF0000"/>
                <w:sz w:val="24"/>
              </w:rPr>
              <w:t xml:space="preserve">Başkenti : </w:t>
            </w:r>
            <w:r w:rsidR="003C3222" w:rsidRPr="004C327D">
              <w:rPr>
                <w:rFonts w:ascii="Arial Narrow" w:hAnsi="Arial Narrow"/>
                <w:b/>
                <w:sz w:val="24"/>
              </w:rPr>
              <w:t>Tiflis</w:t>
            </w:r>
          </w:p>
          <w:p w:rsidR="00B84488" w:rsidRPr="004C327D" w:rsidRDefault="00B84488" w:rsidP="00B84488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4C327D">
              <w:rPr>
                <w:rFonts w:ascii="Arial Narrow" w:hAnsi="Arial Narrow"/>
                <w:b/>
                <w:color w:val="FF0000"/>
                <w:sz w:val="24"/>
              </w:rPr>
              <w:t>Dili :</w:t>
            </w:r>
            <w:r>
              <w:rPr>
                <w:rFonts w:ascii="Arial Narrow" w:hAnsi="Arial Narrow"/>
                <w:b/>
                <w:sz w:val="24"/>
              </w:rPr>
              <w:t>Gürcüce</w:t>
            </w:r>
          </w:p>
          <w:p w:rsidR="00B84488" w:rsidRPr="004742C7" w:rsidRDefault="00B84488" w:rsidP="00B84488">
            <w:pPr>
              <w:pStyle w:val="AralkYok"/>
              <w:rPr>
                <w:rFonts w:ascii="Arial Narrow" w:hAnsi="Arial Narrow"/>
                <w:b/>
                <w:color w:val="FF0000"/>
                <w:sz w:val="26"/>
                <w:szCs w:val="26"/>
              </w:rPr>
            </w:pPr>
            <w:r w:rsidRPr="004C327D">
              <w:rPr>
                <w:rFonts w:ascii="Arial Narrow" w:hAnsi="Arial Narrow"/>
                <w:b/>
                <w:color w:val="FF0000"/>
                <w:sz w:val="24"/>
              </w:rPr>
              <w:t>Dini:</w:t>
            </w:r>
            <w:r>
              <w:rPr>
                <w:rFonts w:ascii="Arial Narrow" w:hAnsi="Arial Narrow"/>
                <w:b/>
                <w:sz w:val="24"/>
              </w:rPr>
              <w:t xml:space="preserve"> Ortodox Hıristiyan</w:t>
            </w:r>
          </w:p>
          <w:p w:rsidR="00B84488" w:rsidRPr="004C327D" w:rsidRDefault="00B84488" w:rsidP="00B84488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4C327D">
              <w:rPr>
                <w:rFonts w:ascii="Arial Narrow" w:hAnsi="Arial Narrow"/>
                <w:b/>
                <w:color w:val="FF0000"/>
                <w:sz w:val="24"/>
              </w:rPr>
              <w:t>Nüfusu :</w:t>
            </w:r>
            <w:r w:rsidRPr="004C327D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 xml:space="preserve"> 3.729.500</w:t>
            </w:r>
          </w:p>
          <w:p w:rsidR="00B84488" w:rsidRPr="004C327D" w:rsidRDefault="00B84488" w:rsidP="00B84488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4C327D">
              <w:rPr>
                <w:rFonts w:ascii="Arial Narrow" w:hAnsi="Arial Narrow"/>
                <w:b/>
                <w:color w:val="FF0000"/>
                <w:sz w:val="24"/>
              </w:rPr>
              <w:t>Para Birimi :</w:t>
            </w:r>
            <w:r>
              <w:rPr>
                <w:rFonts w:ascii="Arial Narrow" w:hAnsi="Arial Narrow"/>
                <w:b/>
                <w:sz w:val="24"/>
              </w:rPr>
              <w:t>Lari</w:t>
            </w:r>
          </w:p>
          <w:p w:rsidR="005455A4" w:rsidRDefault="005455A4" w:rsidP="005455A4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 w:rsidRPr="004C327D">
              <w:rPr>
                <w:rFonts w:ascii="Arial Narrow" w:hAnsi="Arial Narrow"/>
                <w:b/>
                <w:color w:val="FF0000"/>
                <w:sz w:val="24"/>
              </w:rPr>
              <w:t>Yüzölçümü :</w:t>
            </w:r>
            <w:r w:rsidRPr="004C327D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 xml:space="preserve"> </w:t>
            </w:r>
            <w:r w:rsidR="004C327D" w:rsidRPr="004C327D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69,700 km2</w:t>
            </w:r>
          </w:p>
          <w:p w:rsidR="00B84488" w:rsidRPr="004C327D" w:rsidRDefault="00B84488" w:rsidP="00B84488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4C327D">
              <w:rPr>
                <w:rFonts w:ascii="Arial Narrow" w:hAnsi="Arial Narrow"/>
                <w:b/>
                <w:color w:val="FF0000"/>
                <w:sz w:val="24"/>
              </w:rPr>
              <w:t>Yönetim Şekli:</w:t>
            </w:r>
            <w:r w:rsidRPr="004C327D">
              <w:rPr>
                <w:rFonts w:ascii="Arial Narrow" w:hAnsi="Arial Narrow"/>
                <w:b/>
                <w:sz w:val="24"/>
              </w:rPr>
              <w:t xml:space="preserve"> Üniter Başkanlık</w:t>
            </w:r>
          </w:p>
          <w:p w:rsidR="005455A4" w:rsidRPr="004C327D" w:rsidRDefault="005455A4" w:rsidP="005455A4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 w:rsidRPr="004C327D">
              <w:rPr>
                <w:rFonts w:ascii="Arial Narrow" w:hAnsi="Arial Narrow"/>
                <w:b/>
                <w:color w:val="FF0000"/>
                <w:sz w:val="24"/>
              </w:rPr>
              <w:t>Büyük Şehirleri :</w:t>
            </w:r>
            <w:r w:rsidR="004C327D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Batum</w:t>
            </w:r>
            <w:r w:rsidR="00B84488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;Gori</w:t>
            </w:r>
          </w:p>
          <w:p w:rsidR="00D5148E" w:rsidRDefault="00D5148E" w:rsidP="00B84488">
            <w:pPr>
              <w:pStyle w:val="AralkYok"/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</w:pPr>
            <w:r w:rsidRPr="00D5148E"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>Sınır Kapısı :</w:t>
            </w:r>
            <w:r w:rsidRPr="00D5148E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Sarp-Posof</w:t>
            </w:r>
          </w:p>
          <w:p w:rsidR="00B84488" w:rsidRDefault="00B84488" w:rsidP="00B84488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 w:rsidRPr="003E17F6"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>Bulunduğu Kıta:</w:t>
            </w:r>
            <w:r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 xml:space="preserve"> </w:t>
            </w:r>
            <w:r w:rsidRPr="003E17F6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Asya</w:t>
            </w:r>
          </w:p>
          <w:p w:rsidR="00D5148E" w:rsidRDefault="00D5148E" w:rsidP="00B84488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</w:p>
          <w:p w:rsidR="00D5148E" w:rsidRDefault="00D5148E" w:rsidP="00B84488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</w:p>
          <w:p w:rsidR="00D5148E" w:rsidRDefault="00D5148E" w:rsidP="00B84488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</w:p>
          <w:p w:rsidR="00D5148E" w:rsidRPr="003E17F6" w:rsidRDefault="00D5148E" w:rsidP="00B84488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</w:p>
          <w:p w:rsidR="00DE7891" w:rsidRPr="004742C7" w:rsidRDefault="00DE7891" w:rsidP="00DE7891">
            <w:pPr>
              <w:pStyle w:val="AralkYok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03" w:type="dxa"/>
            <w:tcBorders>
              <w:top w:val="nil"/>
              <w:left w:val="single" w:sz="24" w:space="0" w:color="0000FF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24" w:space="0" w:color="0000FF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47" w:type="dxa"/>
            <w:tcBorders>
              <w:top w:val="single" w:sz="24" w:space="0" w:color="0000FF"/>
              <w:left w:val="single" w:sz="24" w:space="0" w:color="0000FF"/>
              <w:bottom w:val="single" w:sz="24" w:space="0" w:color="0000FF"/>
              <w:right w:val="single" w:sz="24" w:space="0" w:color="0000FF"/>
            </w:tcBorders>
            <w:vAlign w:val="center"/>
          </w:tcPr>
          <w:p w:rsidR="005455A4" w:rsidRPr="004A0A24" w:rsidRDefault="005455A4" w:rsidP="005455A4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ERMENİSTAN</w:t>
            </w:r>
          </w:p>
          <w:p w:rsidR="00DE7891" w:rsidRDefault="00DB32C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  <w:lang w:val="tr-TR"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418465</wp:posOffset>
                  </wp:positionH>
                  <wp:positionV relativeFrom="paragraph">
                    <wp:posOffset>82550</wp:posOffset>
                  </wp:positionV>
                  <wp:extent cx="1400175" cy="798830"/>
                  <wp:effectExtent l="0" t="0" r="9525" b="1270"/>
                  <wp:wrapNone/>
                  <wp:docPr id="9" name="Resim 9" descr="C:\Users\Garanti1\Desktop\Flag_of_Armenia_-_Coat_of_Arm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Garanti1\Desktop\Flag_of_Armenia_-_Coat_of_Arm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798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DE7891" w:rsidRDefault="00DE7891" w:rsidP="00DE7891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</w:p>
          <w:p w:rsidR="005455A4" w:rsidRDefault="005455A4" w:rsidP="005455A4">
            <w:pPr>
              <w:pStyle w:val="AralkYok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</w:p>
          <w:p w:rsidR="00DB32C1" w:rsidRDefault="00DB32C1" w:rsidP="005455A4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</w:p>
          <w:p w:rsidR="005455A4" w:rsidRDefault="005455A4" w:rsidP="005455A4">
            <w:pPr>
              <w:pStyle w:val="AralkYok"/>
              <w:rPr>
                <w:rFonts w:ascii="Arial Narrow" w:hAnsi="Arial Narrow"/>
                <w:b/>
                <w:sz w:val="24"/>
              </w:rPr>
            </w:pPr>
            <w:r w:rsidRPr="00555363">
              <w:rPr>
                <w:rFonts w:ascii="Arial Narrow" w:hAnsi="Arial Narrow"/>
                <w:b/>
                <w:color w:val="FF0000"/>
                <w:sz w:val="24"/>
              </w:rPr>
              <w:t xml:space="preserve">Başkenti : </w:t>
            </w:r>
            <w:r w:rsidR="00353880" w:rsidRPr="00555363">
              <w:rPr>
                <w:rFonts w:ascii="Arial Narrow" w:hAnsi="Arial Narrow"/>
                <w:b/>
                <w:sz w:val="24"/>
              </w:rPr>
              <w:t>Erivan</w:t>
            </w:r>
          </w:p>
          <w:p w:rsidR="00DB32C1" w:rsidRPr="00555363" w:rsidRDefault="00DB32C1" w:rsidP="00DB32C1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555363">
              <w:rPr>
                <w:rFonts w:ascii="Arial Narrow" w:hAnsi="Arial Narrow"/>
                <w:b/>
                <w:color w:val="FF0000"/>
                <w:sz w:val="24"/>
              </w:rPr>
              <w:t>Dili :</w:t>
            </w:r>
            <w:r w:rsidRPr="00555363">
              <w:rPr>
                <w:rFonts w:ascii="Arial Narrow" w:hAnsi="Arial Narrow"/>
                <w:b/>
                <w:sz w:val="24"/>
              </w:rPr>
              <w:t>Ermenice</w:t>
            </w:r>
          </w:p>
          <w:p w:rsidR="00DB32C1" w:rsidRPr="00555363" w:rsidRDefault="00DB32C1" w:rsidP="00DB32C1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555363">
              <w:rPr>
                <w:rFonts w:ascii="Arial Narrow" w:hAnsi="Arial Narrow"/>
                <w:b/>
                <w:color w:val="FF0000"/>
                <w:sz w:val="24"/>
              </w:rPr>
              <w:t>Dini:</w:t>
            </w:r>
            <w:r w:rsidRPr="00555363">
              <w:rPr>
                <w:rFonts w:ascii="Arial Narrow" w:hAnsi="Arial Narrow"/>
                <w:b/>
                <w:sz w:val="24"/>
              </w:rPr>
              <w:t>Ortodox Hıristiyan</w:t>
            </w:r>
          </w:p>
          <w:p w:rsidR="00DB32C1" w:rsidRPr="00555363" w:rsidRDefault="00DB32C1" w:rsidP="00DB32C1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555363">
              <w:rPr>
                <w:rFonts w:ascii="Arial Narrow" w:hAnsi="Arial Narrow"/>
                <w:b/>
                <w:color w:val="FF0000"/>
                <w:sz w:val="24"/>
              </w:rPr>
              <w:t>Nüfusu :</w:t>
            </w:r>
            <w:r w:rsidRPr="00555363">
              <w:rPr>
                <w:rFonts w:ascii="Arial Narrow" w:hAnsi="Arial Narrow" w:cs="Arial"/>
                <w:b/>
                <w:sz w:val="24"/>
                <w:shd w:val="clear" w:color="auto" w:fill="F9F9F9"/>
              </w:rPr>
              <w:t xml:space="preserve"> 3.262.600</w:t>
            </w:r>
          </w:p>
          <w:p w:rsidR="00DB32C1" w:rsidRPr="00555363" w:rsidRDefault="00DB32C1" w:rsidP="00DB32C1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555363">
              <w:rPr>
                <w:rFonts w:ascii="Arial Narrow" w:hAnsi="Arial Narrow"/>
                <w:b/>
                <w:color w:val="FF0000"/>
                <w:sz w:val="24"/>
              </w:rPr>
              <w:t>Para Birimi :</w:t>
            </w:r>
            <w:r w:rsidRPr="00555363">
              <w:rPr>
                <w:rFonts w:ascii="Arial Narrow" w:hAnsi="Arial Narrow"/>
                <w:b/>
                <w:sz w:val="24"/>
              </w:rPr>
              <w:t>Ermeni Dramı</w:t>
            </w:r>
          </w:p>
          <w:p w:rsidR="005455A4" w:rsidRDefault="005455A4" w:rsidP="005455A4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 w:rsidRPr="00555363">
              <w:rPr>
                <w:rFonts w:ascii="Arial Narrow" w:hAnsi="Arial Narrow"/>
                <w:b/>
                <w:color w:val="FF0000"/>
                <w:sz w:val="24"/>
              </w:rPr>
              <w:t>Yüzölçümü :</w:t>
            </w:r>
            <w:r w:rsidRPr="00555363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 xml:space="preserve"> </w:t>
            </w:r>
            <w:r w:rsidR="00353880" w:rsidRPr="00555363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29.743 km2</w:t>
            </w:r>
          </w:p>
          <w:p w:rsidR="00DB32C1" w:rsidRPr="00555363" w:rsidRDefault="00DB32C1" w:rsidP="00DB32C1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  <w:r w:rsidRPr="00555363">
              <w:rPr>
                <w:rFonts w:ascii="Arial Narrow" w:hAnsi="Arial Narrow"/>
                <w:b/>
                <w:color w:val="FF0000"/>
                <w:sz w:val="24"/>
              </w:rPr>
              <w:t>Yönetim Şekli:</w:t>
            </w:r>
            <w:r w:rsidRPr="00555363">
              <w:rPr>
                <w:rFonts w:ascii="Arial Narrow" w:hAnsi="Arial Narrow"/>
                <w:b/>
                <w:sz w:val="24"/>
              </w:rPr>
              <w:t>Üniter Başkanlık</w:t>
            </w:r>
          </w:p>
          <w:p w:rsidR="00DB32C1" w:rsidRDefault="005455A4" w:rsidP="005455A4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 w:rsidRPr="00555363">
              <w:rPr>
                <w:rFonts w:ascii="Arial Narrow" w:hAnsi="Arial Narrow"/>
                <w:b/>
                <w:color w:val="FF0000"/>
                <w:sz w:val="24"/>
              </w:rPr>
              <w:t>Büyük Şehirleri :</w:t>
            </w:r>
            <w:r w:rsidR="00353880" w:rsidRPr="00555363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Erivan</w:t>
            </w:r>
            <w:r w:rsidR="00DB32C1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,Gümrü,</w:t>
            </w:r>
          </w:p>
          <w:p w:rsidR="005455A4" w:rsidRPr="00555363" w:rsidRDefault="00DB32C1" w:rsidP="005455A4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Ecmiyazin,Vanadzor</w:t>
            </w:r>
          </w:p>
          <w:p w:rsidR="00D5148E" w:rsidRDefault="00D5148E" w:rsidP="00B84488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Kars-Akyaka</w:t>
            </w:r>
          </w:p>
          <w:p w:rsidR="00D5148E" w:rsidRDefault="00D5148E" w:rsidP="00D5148E">
            <w:pPr>
              <w:pStyle w:val="AralkYok"/>
              <w:rPr>
                <w:rFonts w:ascii="Arial Narrow" w:hAnsi="Arial Narrow" w:cs="Arial"/>
                <w:b/>
                <w:sz w:val="24"/>
                <w:shd w:val="clear" w:color="auto" w:fill="FDFDFD"/>
              </w:rPr>
            </w:pPr>
            <w:r w:rsidRPr="003E17F6"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>Bulunduğu Kıta:</w:t>
            </w:r>
            <w:r>
              <w:rPr>
                <w:rFonts w:ascii="Arial Narrow" w:hAnsi="Arial Narrow" w:cs="Arial"/>
                <w:b/>
                <w:color w:val="FF0000"/>
                <w:sz w:val="24"/>
                <w:shd w:val="clear" w:color="auto" w:fill="FDFDFD"/>
              </w:rPr>
              <w:t xml:space="preserve"> </w:t>
            </w:r>
            <w:r w:rsidRPr="003E17F6">
              <w:rPr>
                <w:rFonts w:ascii="Arial Narrow" w:hAnsi="Arial Narrow" w:cs="Arial"/>
                <w:b/>
                <w:sz w:val="24"/>
                <w:shd w:val="clear" w:color="auto" w:fill="FDFDFD"/>
              </w:rPr>
              <w:t>Asya</w:t>
            </w:r>
          </w:p>
          <w:p w:rsidR="00D5148E" w:rsidRPr="003E17F6" w:rsidRDefault="00D5148E" w:rsidP="00B84488">
            <w:pPr>
              <w:pStyle w:val="AralkYok"/>
              <w:rPr>
                <w:rFonts w:ascii="Arial Narrow" w:hAnsi="Arial Narrow"/>
                <w:b/>
                <w:color w:val="FF0000"/>
                <w:sz w:val="24"/>
              </w:rPr>
            </w:pPr>
          </w:p>
          <w:p w:rsidR="00DE7891" w:rsidRPr="00555363" w:rsidRDefault="00DE7891" w:rsidP="00B84488">
            <w:pPr>
              <w:rPr>
                <w:rFonts w:ascii="Arial Narrow" w:hAnsi="Arial Narrow" w:cs="Arial"/>
                <w:sz w:val="24"/>
              </w:rPr>
            </w:pPr>
          </w:p>
          <w:p w:rsidR="00DE7891" w:rsidRPr="00B758B7" w:rsidRDefault="00DE7891" w:rsidP="00DE7891">
            <w:pPr>
              <w:jc w:val="center"/>
              <w:rPr>
                <w:rFonts w:ascii="Comic Sans MS" w:hAnsi="Comic Sans MS" w:cs="Arial"/>
                <w:szCs w:val="22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24" w:space="0" w:color="0000FF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DE7891" w:rsidTr="00DE7891">
        <w:trPr>
          <w:trHeight w:hRule="exact" w:val="257"/>
        </w:trPr>
        <w:tc>
          <w:tcPr>
            <w:tcW w:w="16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31" w:type="dxa"/>
            <w:tcBorders>
              <w:top w:val="single" w:sz="24" w:space="0" w:color="0000FF"/>
              <w:left w:val="nil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78" w:type="dxa"/>
            <w:tcBorders>
              <w:top w:val="single" w:sz="24" w:space="0" w:color="0000FF"/>
              <w:left w:val="nil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547" w:type="dxa"/>
            <w:tcBorders>
              <w:top w:val="single" w:sz="24" w:space="0" w:color="0000FF"/>
              <w:left w:val="nil"/>
              <w:bottom w:val="nil"/>
              <w:right w:val="nil"/>
            </w:tcBorders>
            <w:vAlign w:val="center"/>
          </w:tcPr>
          <w:p w:rsidR="00DE7891" w:rsidRDefault="00DE7891" w:rsidP="00DE7891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E7891" w:rsidRDefault="00DE7891" w:rsidP="00DE7891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</w:tbl>
    <w:bookmarkStart w:id="0" w:name="_GoBack"/>
    <w:bookmarkEnd w:id="0"/>
    <w:p w:rsidR="00DC27BC" w:rsidRDefault="00E553A8" w:rsidP="00DC27BC">
      <w:pPr>
        <w:pStyle w:val="stbilgi"/>
        <w:tabs>
          <w:tab w:val="clear" w:pos="4536"/>
          <w:tab w:val="clear" w:pos="9072"/>
        </w:tabs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E782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C27BC" w:rsidSect="00DE789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AE2" w:rsidRDefault="00B15AE2" w:rsidP="00201DB1">
      <w:r>
        <w:separator/>
      </w:r>
    </w:p>
  </w:endnote>
  <w:endnote w:type="continuationSeparator" w:id="0">
    <w:p w:rsidR="00B15AE2" w:rsidRDefault="00B15AE2" w:rsidP="00201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AE2" w:rsidRDefault="00B15AE2" w:rsidP="00201DB1">
      <w:r>
        <w:separator/>
      </w:r>
    </w:p>
  </w:footnote>
  <w:footnote w:type="continuationSeparator" w:id="0">
    <w:p w:rsidR="00B15AE2" w:rsidRDefault="00B15AE2" w:rsidP="00201D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DE7891"/>
    <w:rsid w:val="00091352"/>
    <w:rsid w:val="0011242F"/>
    <w:rsid w:val="001C551C"/>
    <w:rsid w:val="00201DB1"/>
    <w:rsid w:val="002410BF"/>
    <w:rsid w:val="00353880"/>
    <w:rsid w:val="003C3222"/>
    <w:rsid w:val="003E17F6"/>
    <w:rsid w:val="004742C7"/>
    <w:rsid w:val="00484E67"/>
    <w:rsid w:val="004A0A24"/>
    <w:rsid w:val="004C327D"/>
    <w:rsid w:val="0050215B"/>
    <w:rsid w:val="005455A4"/>
    <w:rsid w:val="00555363"/>
    <w:rsid w:val="005E73FC"/>
    <w:rsid w:val="005E778F"/>
    <w:rsid w:val="006542DB"/>
    <w:rsid w:val="006E501B"/>
    <w:rsid w:val="00701A84"/>
    <w:rsid w:val="0089411D"/>
    <w:rsid w:val="009301B0"/>
    <w:rsid w:val="00937433"/>
    <w:rsid w:val="00A367C4"/>
    <w:rsid w:val="00B15AE2"/>
    <w:rsid w:val="00B84488"/>
    <w:rsid w:val="00CB1D3B"/>
    <w:rsid w:val="00D5148E"/>
    <w:rsid w:val="00DB32C1"/>
    <w:rsid w:val="00DC27BC"/>
    <w:rsid w:val="00DE7891"/>
    <w:rsid w:val="00E553A8"/>
    <w:rsid w:val="00E94710"/>
    <w:rsid w:val="00FA7F0D"/>
    <w:rsid w:val="00FF7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7BC"/>
    <w:rPr>
      <w:rFonts w:ascii="Arial" w:eastAsia="Times New Roman" w:hAnsi="Arial"/>
      <w:noProof/>
      <w:sz w:val="22"/>
      <w:szCs w:val="24"/>
      <w:lang w:val="en-US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C27BC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DE7891"/>
    <w:rPr>
      <w:rFonts w:ascii="Arial" w:eastAsia="Times New Roman" w:hAnsi="Arial"/>
      <w:noProof/>
      <w:sz w:val="22"/>
      <w:szCs w:val="24"/>
      <w:lang w:val="en-US" w:eastAsia="de-D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24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242F"/>
    <w:rPr>
      <w:rFonts w:ascii="Tahoma" w:eastAsia="Times New Roman" w:hAnsi="Tahoma" w:cs="Tahoma"/>
      <w:noProof/>
      <w:sz w:val="16"/>
      <w:szCs w:val="16"/>
      <w:lang w:val="en-US" w:eastAsia="de-DE"/>
    </w:rPr>
  </w:style>
  <w:style w:type="paragraph" w:styleId="Altbilgi">
    <w:name w:val="footer"/>
    <w:basedOn w:val="Normal"/>
    <w:link w:val="AltbilgiChar"/>
    <w:uiPriority w:val="99"/>
    <w:unhideWhenUsed/>
    <w:rsid w:val="00201D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1DB1"/>
    <w:rPr>
      <w:rFonts w:ascii="Arial" w:eastAsia="Times New Roman" w:hAnsi="Arial"/>
      <w:noProof/>
      <w:sz w:val="22"/>
      <w:szCs w:val="24"/>
      <w:lang w:val="en-US" w:eastAsia="de-DE"/>
    </w:rPr>
  </w:style>
  <w:style w:type="character" w:styleId="Kpr">
    <w:name w:val="Hyperlink"/>
    <w:basedOn w:val="VarsaylanParagrafYazTipi"/>
    <w:uiPriority w:val="99"/>
    <w:unhideWhenUsed/>
    <w:rsid w:val="00201D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ranti1\Desktop\9%20KAREL&#304;_MAV&#304;_&#350;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 KARELİ_MAVİ_ŞABLON</Template>
  <TotalTime>1</TotalTime>
  <Pages>1</Pages>
  <Words>351</Words>
  <Characters>2007</Characters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2019-05-07T08:02:00Z</dcterms:created>
  <dcterms:modified xsi:type="dcterms:W3CDTF">2019-05-07T08:02:00Z</dcterms:modified>
  <cp:category>https://www.sorubak.com</cp:category>
</cp:coreProperties>
</file>