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CA7" w:rsidRPr="00BF7CA7" w:rsidRDefault="00BF7CA7" w:rsidP="00BF7CA7">
      <w:pPr>
        <w:autoSpaceDE w:val="0"/>
        <w:autoSpaceDN w:val="0"/>
        <w:adjustRightInd w:val="0"/>
        <w:rPr>
          <w:rFonts w:ascii="Arial Narrow" w:eastAsia="Calibri" w:hAnsi="Arial Narrow" w:cs="Helveticayildirim"/>
          <w:sz w:val="28"/>
        </w:rPr>
      </w:pPr>
      <w:r w:rsidRPr="00BF7CA7">
        <w:rPr>
          <w:rFonts w:ascii="Arial Narrow" w:eastAsia="Calibri" w:hAnsi="Arial Narrow" w:cs="Helveticayildirim"/>
          <w:b/>
          <w:bCs/>
          <w:sz w:val="28"/>
        </w:rPr>
        <w:t>Aile Bütçesi</w:t>
      </w:r>
    </w:p>
    <w:p w:rsidR="002C4DE4" w:rsidRDefault="00BF7CA7" w:rsidP="00BF7CA7">
      <w:pPr>
        <w:autoSpaceDE w:val="0"/>
        <w:autoSpaceDN w:val="0"/>
        <w:adjustRightInd w:val="0"/>
        <w:rPr>
          <w:rFonts w:ascii="Arial Narrow" w:eastAsia="Calibri" w:hAnsi="Arial Narrow" w:cs="Helveticayildirim"/>
          <w:sz w:val="28"/>
        </w:rPr>
      </w:pPr>
      <w:r w:rsidRPr="00BF7CA7">
        <w:rPr>
          <w:rFonts w:ascii="Arial Narrow" w:eastAsia="Calibri" w:hAnsi="Arial Narrow" w:cs="Helveticayildirim"/>
          <w:sz w:val="28"/>
        </w:rPr>
        <w:t>Ailenizle birlikte evinizin bir aylık bütçesini yapınız. Bu amaçla aşağıdaki tablolarda boş bırakılan yerleri annenizin ve babanızın yardımıyla doldurunuz. Daha sonra aile bütçenizle ilgili olarak verilen soruları cevaplayınız.</w:t>
      </w:r>
    </w:p>
    <w:p w:rsidR="00BF7CA7" w:rsidRDefault="00BF7CA7" w:rsidP="00BF7CA7">
      <w:pPr>
        <w:autoSpaceDE w:val="0"/>
        <w:autoSpaceDN w:val="0"/>
        <w:adjustRightInd w:val="0"/>
        <w:rPr>
          <w:rFonts w:ascii="Arial Narrow" w:eastAsia="Calibri" w:hAnsi="Arial Narrow" w:cs="Helveticayildirim"/>
          <w:sz w:val="28"/>
        </w:rPr>
      </w:pPr>
    </w:p>
    <w:tbl>
      <w:tblPr>
        <w:tblStyle w:val="TabloKlavuzu"/>
        <w:tblpPr w:leftFromText="141" w:rightFromText="141" w:vertAnchor="text" w:horzAnchor="margin" w:tblpXSpec="right" w:tblpY="872"/>
        <w:tblW w:w="0" w:type="auto"/>
        <w:tblLook w:val="04A0"/>
      </w:tblPr>
      <w:tblGrid>
        <w:gridCol w:w="1809"/>
        <w:gridCol w:w="2013"/>
      </w:tblGrid>
      <w:tr w:rsidR="00BF7CA7" w:rsidTr="00BF7CA7">
        <w:trPr>
          <w:trHeight w:val="309"/>
        </w:trPr>
        <w:tc>
          <w:tcPr>
            <w:tcW w:w="3822" w:type="dxa"/>
            <w:gridSpan w:val="2"/>
          </w:tcPr>
          <w:p w:rsidR="00BF7CA7" w:rsidRDefault="00F65C9A" w:rsidP="00F65C9A">
            <w:pPr>
              <w:autoSpaceDE w:val="0"/>
              <w:autoSpaceDN w:val="0"/>
              <w:adjustRightInd w:val="0"/>
              <w:jc w:val="center"/>
              <w:rPr>
                <w:rFonts w:ascii="Arial Narrow" w:eastAsia="Calibri" w:hAnsi="Arial Narrow" w:cs="Helveticayildirim"/>
                <w:sz w:val="28"/>
              </w:rPr>
            </w:pPr>
            <w:r>
              <w:rPr>
                <w:rFonts w:ascii="Helveticayildirim" w:eastAsia="Calibri" w:hAnsi="Helveticayildirim" w:cs="Helveticayildirim"/>
              </w:rPr>
              <w:t>GİDERLERİMİZ (TL)</w:t>
            </w:r>
          </w:p>
        </w:tc>
      </w:tr>
      <w:tr w:rsidR="00BF7CA7" w:rsidTr="00BF7CA7">
        <w:trPr>
          <w:trHeight w:val="317"/>
        </w:trPr>
        <w:tc>
          <w:tcPr>
            <w:tcW w:w="1809" w:type="dxa"/>
          </w:tcPr>
          <w:p w:rsidR="00BF7CA7" w:rsidRDefault="00BF7CA7" w:rsidP="00BF7CA7">
            <w:pPr>
              <w:autoSpaceDE w:val="0"/>
              <w:autoSpaceDN w:val="0"/>
              <w:adjustRightInd w:val="0"/>
              <w:rPr>
                <w:rFonts w:ascii="Arial Narrow" w:eastAsia="Calibri" w:hAnsi="Arial Narrow" w:cs="Helveticayildirim"/>
                <w:sz w:val="28"/>
              </w:rPr>
            </w:pPr>
            <w:r>
              <w:rPr>
                <w:rFonts w:ascii="Helveticayildirim" w:eastAsia="Calibri" w:hAnsi="Helveticayildirim" w:cs="Helveticayildirim"/>
              </w:rPr>
              <w:t xml:space="preserve">Giderin Adı </w:t>
            </w:r>
          </w:p>
        </w:tc>
        <w:tc>
          <w:tcPr>
            <w:tcW w:w="2013" w:type="dxa"/>
          </w:tcPr>
          <w:p w:rsidR="00BF7CA7" w:rsidRDefault="00BF7CA7" w:rsidP="00BF7CA7">
            <w:pPr>
              <w:autoSpaceDE w:val="0"/>
              <w:autoSpaceDN w:val="0"/>
              <w:adjustRightInd w:val="0"/>
              <w:rPr>
                <w:rFonts w:ascii="Arial Narrow" w:eastAsia="Calibri" w:hAnsi="Arial Narrow" w:cs="Helveticayildirim"/>
                <w:sz w:val="28"/>
              </w:rPr>
            </w:pPr>
            <w:r>
              <w:rPr>
                <w:rFonts w:ascii="Helveticayildirim" w:eastAsia="Calibri" w:hAnsi="Helveticayildirim" w:cs="Helveticayildirim"/>
              </w:rPr>
              <w:t>Giderin Miktarı</w:t>
            </w:r>
          </w:p>
        </w:tc>
      </w:tr>
      <w:tr w:rsidR="00BF7CA7" w:rsidTr="00BF7CA7">
        <w:trPr>
          <w:trHeight w:val="317"/>
        </w:trPr>
        <w:tc>
          <w:tcPr>
            <w:tcW w:w="1809" w:type="dxa"/>
          </w:tcPr>
          <w:p w:rsidR="00BF7CA7" w:rsidRDefault="00BF7CA7" w:rsidP="00BF7CA7">
            <w:pPr>
              <w:autoSpaceDE w:val="0"/>
              <w:autoSpaceDN w:val="0"/>
              <w:adjustRightInd w:val="0"/>
              <w:rPr>
                <w:rFonts w:ascii="Helveticayildirim" w:eastAsia="Calibri" w:hAnsi="Helveticayildirim" w:cs="Helveticayildirim"/>
              </w:rPr>
            </w:pPr>
            <w:r>
              <w:rPr>
                <w:rFonts w:ascii="Helveticayildirim" w:eastAsia="Calibri" w:hAnsi="Helveticayildirim" w:cs="Helveticayildirim"/>
              </w:rPr>
              <w:t>Kira</w:t>
            </w:r>
          </w:p>
        </w:tc>
        <w:tc>
          <w:tcPr>
            <w:tcW w:w="2013" w:type="dxa"/>
          </w:tcPr>
          <w:p w:rsidR="00BF7CA7" w:rsidRDefault="00BF7CA7" w:rsidP="00BF7CA7">
            <w:pPr>
              <w:autoSpaceDE w:val="0"/>
              <w:autoSpaceDN w:val="0"/>
              <w:adjustRightInd w:val="0"/>
              <w:rPr>
                <w:rFonts w:ascii="Arial Narrow" w:eastAsia="Calibri" w:hAnsi="Arial Narrow" w:cs="Helveticayildirim"/>
                <w:sz w:val="28"/>
              </w:rPr>
            </w:pPr>
          </w:p>
        </w:tc>
      </w:tr>
      <w:tr w:rsidR="00BF7CA7" w:rsidTr="00BF7CA7">
        <w:trPr>
          <w:trHeight w:val="317"/>
        </w:trPr>
        <w:tc>
          <w:tcPr>
            <w:tcW w:w="1809" w:type="dxa"/>
          </w:tcPr>
          <w:p w:rsidR="00BF7CA7" w:rsidRDefault="00BF7CA7" w:rsidP="00BF7CA7">
            <w:pPr>
              <w:autoSpaceDE w:val="0"/>
              <w:autoSpaceDN w:val="0"/>
              <w:adjustRightInd w:val="0"/>
              <w:rPr>
                <w:rFonts w:ascii="Helveticayildirim" w:eastAsia="Calibri" w:hAnsi="Helveticayildirim" w:cs="Helveticayildirim"/>
              </w:rPr>
            </w:pPr>
            <w:r>
              <w:rPr>
                <w:rFonts w:ascii="Helveticayildirim" w:eastAsia="Calibri" w:hAnsi="Helveticayildirim" w:cs="Helveticayildirim"/>
              </w:rPr>
              <w:t>Mutfak</w:t>
            </w:r>
          </w:p>
        </w:tc>
        <w:tc>
          <w:tcPr>
            <w:tcW w:w="2013" w:type="dxa"/>
          </w:tcPr>
          <w:p w:rsidR="00BF7CA7" w:rsidRDefault="00BF7CA7" w:rsidP="00BF7CA7">
            <w:pPr>
              <w:autoSpaceDE w:val="0"/>
              <w:autoSpaceDN w:val="0"/>
              <w:adjustRightInd w:val="0"/>
              <w:rPr>
                <w:rFonts w:ascii="Arial Narrow" w:eastAsia="Calibri" w:hAnsi="Arial Narrow" w:cs="Helveticayildirim"/>
                <w:sz w:val="28"/>
              </w:rPr>
            </w:pPr>
          </w:p>
        </w:tc>
      </w:tr>
      <w:tr w:rsidR="00BF7CA7" w:rsidTr="00BF7CA7">
        <w:trPr>
          <w:trHeight w:val="317"/>
        </w:trPr>
        <w:tc>
          <w:tcPr>
            <w:tcW w:w="1809" w:type="dxa"/>
          </w:tcPr>
          <w:p w:rsidR="00BF7CA7" w:rsidRDefault="00BF7CA7" w:rsidP="00BF7CA7">
            <w:pPr>
              <w:autoSpaceDE w:val="0"/>
              <w:autoSpaceDN w:val="0"/>
              <w:adjustRightInd w:val="0"/>
              <w:rPr>
                <w:rFonts w:ascii="Arial Narrow" w:eastAsia="Calibri" w:hAnsi="Arial Narrow" w:cs="Helveticayildirim"/>
                <w:sz w:val="28"/>
              </w:rPr>
            </w:pPr>
            <w:r>
              <w:rPr>
                <w:rFonts w:ascii="Helveticayildirim" w:eastAsia="Calibri" w:hAnsi="Helveticayildirim" w:cs="Helveticayildirim"/>
              </w:rPr>
              <w:t>Okul harçlığı</w:t>
            </w:r>
          </w:p>
        </w:tc>
        <w:tc>
          <w:tcPr>
            <w:tcW w:w="2013" w:type="dxa"/>
          </w:tcPr>
          <w:p w:rsidR="00BF7CA7" w:rsidRDefault="00BF7CA7" w:rsidP="00BF7CA7">
            <w:pPr>
              <w:autoSpaceDE w:val="0"/>
              <w:autoSpaceDN w:val="0"/>
              <w:adjustRightInd w:val="0"/>
              <w:rPr>
                <w:rFonts w:ascii="Arial Narrow" w:eastAsia="Calibri" w:hAnsi="Arial Narrow" w:cs="Helveticayildirim"/>
                <w:sz w:val="28"/>
              </w:rPr>
            </w:pPr>
          </w:p>
        </w:tc>
      </w:tr>
      <w:tr w:rsidR="00BF7CA7" w:rsidTr="00BF7CA7">
        <w:trPr>
          <w:trHeight w:val="309"/>
        </w:trPr>
        <w:tc>
          <w:tcPr>
            <w:tcW w:w="1809" w:type="dxa"/>
          </w:tcPr>
          <w:p w:rsidR="00BF7CA7" w:rsidRDefault="00BF7CA7" w:rsidP="00BF7CA7">
            <w:pPr>
              <w:autoSpaceDE w:val="0"/>
              <w:autoSpaceDN w:val="0"/>
              <w:adjustRightInd w:val="0"/>
              <w:rPr>
                <w:rFonts w:ascii="Helveticayildirim" w:eastAsia="Calibri" w:hAnsi="Helveticayildirim" w:cs="Helveticayildirim"/>
              </w:rPr>
            </w:pPr>
            <w:r>
              <w:rPr>
                <w:rFonts w:ascii="Helveticayildirim" w:eastAsia="Calibri" w:hAnsi="Helveticayildirim" w:cs="Helveticayildirim"/>
              </w:rPr>
              <w:t>Yakıt</w:t>
            </w:r>
          </w:p>
        </w:tc>
        <w:tc>
          <w:tcPr>
            <w:tcW w:w="2013" w:type="dxa"/>
          </w:tcPr>
          <w:p w:rsidR="00BF7CA7" w:rsidRDefault="00BF7CA7" w:rsidP="00BF7CA7">
            <w:pPr>
              <w:autoSpaceDE w:val="0"/>
              <w:autoSpaceDN w:val="0"/>
              <w:adjustRightInd w:val="0"/>
              <w:rPr>
                <w:rFonts w:ascii="Arial Narrow" w:eastAsia="Calibri" w:hAnsi="Arial Narrow" w:cs="Helveticayildirim"/>
                <w:sz w:val="28"/>
              </w:rPr>
            </w:pPr>
          </w:p>
        </w:tc>
      </w:tr>
      <w:tr w:rsidR="00BF7CA7" w:rsidTr="00BF7CA7">
        <w:trPr>
          <w:trHeight w:val="309"/>
        </w:trPr>
        <w:tc>
          <w:tcPr>
            <w:tcW w:w="1809" w:type="dxa"/>
          </w:tcPr>
          <w:p w:rsidR="00BF7CA7" w:rsidRDefault="00BF7CA7" w:rsidP="00BF7CA7">
            <w:pPr>
              <w:autoSpaceDE w:val="0"/>
              <w:autoSpaceDN w:val="0"/>
              <w:adjustRightInd w:val="0"/>
              <w:rPr>
                <w:rFonts w:ascii="Helveticayildirim" w:eastAsia="Calibri" w:hAnsi="Helveticayildirim" w:cs="Helveticayildirim"/>
              </w:rPr>
            </w:pPr>
            <w:r>
              <w:rPr>
                <w:rFonts w:ascii="Helveticayildirim" w:eastAsia="Calibri" w:hAnsi="Helveticayildirim" w:cs="Helveticayildirim"/>
              </w:rPr>
              <w:t>Elektrik</w:t>
            </w:r>
          </w:p>
        </w:tc>
        <w:tc>
          <w:tcPr>
            <w:tcW w:w="2013" w:type="dxa"/>
          </w:tcPr>
          <w:p w:rsidR="00BF7CA7" w:rsidRDefault="00BF7CA7" w:rsidP="00BF7CA7">
            <w:pPr>
              <w:autoSpaceDE w:val="0"/>
              <w:autoSpaceDN w:val="0"/>
              <w:adjustRightInd w:val="0"/>
              <w:rPr>
                <w:rFonts w:ascii="Arial Narrow" w:eastAsia="Calibri" w:hAnsi="Arial Narrow" w:cs="Helveticayildirim"/>
                <w:sz w:val="28"/>
              </w:rPr>
            </w:pPr>
          </w:p>
        </w:tc>
      </w:tr>
      <w:tr w:rsidR="00BF7CA7" w:rsidTr="00BF7CA7">
        <w:trPr>
          <w:trHeight w:val="309"/>
        </w:trPr>
        <w:tc>
          <w:tcPr>
            <w:tcW w:w="1809" w:type="dxa"/>
          </w:tcPr>
          <w:p w:rsidR="00BF7CA7" w:rsidRPr="00BF7CA7" w:rsidRDefault="00BF7CA7" w:rsidP="00BF7CA7">
            <w:pPr>
              <w:autoSpaceDE w:val="0"/>
              <w:autoSpaceDN w:val="0"/>
              <w:adjustRightInd w:val="0"/>
              <w:rPr>
                <w:rFonts w:ascii="Helveticayildirim" w:eastAsia="Calibri" w:hAnsi="Helveticayildirim" w:cs="Helveticayildirim"/>
              </w:rPr>
            </w:pPr>
            <w:r>
              <w:rPr>
                <w:rFonts w:ascii="Helveticayildirim" w:eastAsia="Calibri" w:hAnsi="Helveticayildirim" w:cs="Helveticayildirim"/>
              </w:rPr>
              <w:t>Giyim</w:t>
            </w:r>
          </w:p>
        </w:tc>
        <w:tc>
          <w:tcPr>
            <w:tcW w:w="2013" w:type="dxa"/>
          </w:tcPr>
          <w:p w:rsidR="00BF7CA7" w:rsidRDefault="00BF7CA7" w:rsidP="00BF7CA7">
            <w:pPr>
              <w:autoSpaceDE w:val="0"/>
              <w:autoSpaceDN w:val="0"/>
              <w:adjustRightInd w:val="0"/>
              <w:rPr>
                <w:rFonts w:ascii="Arial Narrow" w:eastAsia="Calibri" w:hAnsi="Arial Narrow" w:cs="Helveticayildirim"/>
                <w:sz w:val="28"/>
              </w:rPr>
            </w:pPr>
          </w:p>
        </w:tc>
      </w:tr>
      <w:tr w:rsidR="00BF7CA7" w:rsidTr="00BF7CA7">
        <w:trPr>
          <w:trHeight w:val="317"/>
        </w:trPr>
        <w:tc>
          <w:tcPr>
            <w:tcW w:w="1809" w:type="dxa"/>
          </w:tcPr>
          <w:p w:rsidR="00BF7CA7" w:rsidRPr="00BF7CA7" w:rsidRDefault="00BF7CA7" w:rsidP="00BF7CA7">
            <w:pPr>
              <w:autoSpaceDE w:val="0"/>
              <w:autoSpaceDN w:val="0"/>
              <w:adjustRightInd w:val="0"/>
              <w:rPr>
                <w:rFonts w:ascii="Helveticayildirim" w:eastAsia="Calibri" w:hAnsi="Helveticayildirim" w:cs="Helveticayildirim"/>
              </w:rPr>
            </w:pPr>
            <w:r>
              <w:rPr>
                <w:rFonts w:ascii="Helveticayildirim" w:eastAsia="Calibri" w:hAnsi="Helveticayildirim" w:cs="Helveticayildirim"/>
              </w:rPr>
              <w:t>Eğlence</w:t>
            </w:r>
          </w:p>
        </w:tc>
        <w:tc>
          <w:tcPr>
            <w:tcW w:w="2013" w:type="dxa"/>
          </w:tcPr>
          <w:p w:rsidR="00BF7CA7" w:rsidRDefault="00BF7CA7" w:rsidP="00BF7CA7">
            <w:pPr>
              <w:autoSpaceDE w:val="0"/>
              <w:autoSpaceDN w:val="0"/>
              <w:adjustRightInd w:val="0"/>
              <w:rPr>
                <w:rFonts w:ascii="Arial Narrow" w:eastAsia="Calibri" w:hAnsi="Arial Narrow" w:cs="Helveticayildirim"/>
                <w:sz w:val="28"/>
              </w:rPr>
            </w:pPr>
          </w:p>
        </w:tc>
      </w:tr>
      <w:tr w:rsidR="00BF7CA7" w:rsidTr="00BF7CA7">
        <w:trPr>
          <w:trHeight w:val="309"/>
        </w:trPr>
        <w:tc>
          <w:tcPr>
            <w:tcW w:w="1809" w:type="dxa"/>
          </w:tcPr>
          <w:p w:rsidR="00BF7CA7" w:rsidRPr="00BF7CA7" w:rsidRDefault="00BF7CA7" w:rsidP="00BF7CA7">
            <w:pPr>
              <w:autoSpaceDE w:val="0"/>
              <w:autoSpaceDN w:val="0"/>
              <w:adjustRightInd w:val="0"/>
              <w:rPr>
                <w:rFonts w:ascii="Helveticayildirim" w:eastAsia="Calibri" w:hAnsi="Helveticayildirim" w:cs="Helveticayildirim"/>
              </w:rPr>
            </w:pPr>
            <w:r>
              <w:rPr>
                <w:rFonts w:ascii="Helveticayildirim" w:eastAsia="Calibri" w:hAnsi="Helveticayildirim" w:cs="Helveticayildirim"/>
              </w:rPr>
              <w:t>Telefon</w:t>
            </w:r>
          </w:p>
        </w:tc>
        <w:tc>
          <w:tcPr>
            <w:tcW w:w="2013" w:type="dxa"/>
          </w:tcPr>
          <w:p w:rsidR="00BF7CA7" w:rsidRDefault="00BF7CA7" w:rsidP="00BF7CA7">
            <w:pPr>
              <w:autoSpaceDE w:val="0"/>
              <w:autoSpaceDN w:val="0"/>
              <w:adjustRightInd w:val="0"/>
              <w:rPr>
                <w:rFonts w:ascii="Arial Narrow" w:eastAsia="Calibri" w:hAnsi="Arial Narrow" w:cs="Helveticayildirim"/>
                <w:sz w:val="28"/>
              </w:rPr>
            </w:pPr>
          </w:p>
        </w:tc>
      </w:tr>
      <w:tr w:rsidR="00BF7CA7" w:rsidTr="00BF7CA7">
        <w:trPr>
          <w:trHeight w:val="317"/>
        </w:trPr>
        <w:tc>
          <w:tcPr>
            <w:tcW w:w="1809" w:type="dxa"/>
          </w:tcPr>
          <w:p w:rsidR="00BF7CA7" w:rsidRPr="00BF7CA7" w:rsidRDefault="00BF7CA7" w:rsidP="00BF7CA7">
            <w:pPr>
              <w:autoSpaceDE w:val="0"/>
              <w:autoSpaceDN w:val="0"/>
              <w:adjustRightInd w:val="0"/>
              <w:rPr>
                <w:rFonts w:ascii="Helveticayildirim" w:eastAsia="Calibri" w:hAnsi="Helveticayildirim" w:cs="Helveticayildirim"/>
              </w:rPr>
            </w:pPr>
            <w:r>
              <w:rPr>
                <w:rFonts w:ascii="Helveticayildirim" w:eastAsia="Calibri" w:hAnsi="Helveticayildirim" w:cs="Helveticayildirim"/>
              </w:rPr>
              <w:t>Ulaşım</w:t>
            </w:r>
          </w:p>
        </w:tc>
        <w:tc>
          <w:tcPr>
            <w:tcW w:w="2013" w:type="dxa"/>
          </w:tcPr>
          <w:p w:rsidR="00BF7CA7" w:rsidRDefault="00BF7CA7" w:rsidP="00BF7CA7">
            <w:pPr>
              <w:autoSpaceDE w:val="0"/>
              <w:autoSpaceDN w:val="0"/>
              <w:adjustRightInd w:val="0"/>
              <w:rPr>
                <w:rFonts w:ascii="Arial Narrow" w:eastAsia="Calibri" w:hAnsi="Arial Narrow" w:cs="Helveticayildirim"/>
                <w:sz w:val="28"/>
              </w:rPr>
            </w:pPr>
          </w:p>
        </w:tc>
      </w:tr>
      <w:tr w:rsidR="00BF7CA7" w:rsidTr="00BF7CA7">
        <w:trPr>
          <w:trHeight w:val="309"/>
        </w:trPr>
        <w:tc>
          <w:tcPr>
            <w:tcW w:w="1809" w:type="dxa"/>
          </w:tcPr>
          <w:p w:rsidR="00BF7CA7" w:rsidRPr="00BF7CA7" w:rsidRDefault="00BF7CA7" w:rsidP="00BF7CA7">
            <w:pPr>
              <w:autoSpaceDE w:val="0"/>
              <w:autoSpaceDN w:val="0"/>
              <w:adjustRightInd w:val="0"/>
              <w:rPr>
                <w:rFonts w:ascii="Helveticayildirim" w:eastAsia="Calibri" w:hAnsi="Helveticayildirim" w:cs="Helveticayildirim"/>
              </w:rPr>
            </w:pPr>
            <w:r>
              <w:rPr>
                <w:rFonts w:ascii="Helveticayildirim" w:eastAsia="Calibri" w:hAnsi="Helveticayildirim" w:cs="Helveticayildirim"/>
              </w:rPr>
              <w:t>Su</w:t>
            </w:r>
          </w:p>
        </w:tc>
        <w:tc>
          <w:tcPr>
            <w:tcW w:w="2013" w:type="dxa"/>
          </w:tcPr>
          <w:p w:rsidR="00BF7CA7" w:rsidRDefault="00BF7CA7" w:rsidP="00BF7CA7">
            <w:pPr>
              <w:autoSpaceDE w:val="0"/>
              <w:autoSpaceDN w:val="0"/>
              <w:adjustRightInd w:val="0"/>
              <w:rPr>
                <w:rFonts w:ascii="Arial Narrow" w:eastAsia="Calibri" w:hAnsi="Arial Narrow" w:cs="Helveticayildirim"/>
                <w:sz w:val="28"/>
              </w:rPr>
            </w:pPr>
          </w:p>
        </w:tc>
      </w:tr>
      <w:tr w:rsidR="00BF7CA7" w:rsidTr="00BF7CA7">
        <w:trPr>
          <w:trHeight w:val="317"/>
        </w:trPr>
        <w:tc>
          <w:tcPr>
            <w:tcW w:w="1809" w:type="dxa"/>
          </w:tcPr>
          <w:p w:rsidR="00BF7CA7" w:rsidRPr="00BF7CA7" w:rsidRDefault="00BF7CA7" w:rsidP="00BF7CA7">
            <w:pPr>
              <w:autoSpaceDE w:val="0"/>
              <w:autoSpaceDN w:val="0"/>
              <w:adjustRightInd w:val="0"/>
              <w:rPr>
                <w:rFonts w:ascii="Helveticayildirim" w:eastAsia="Calibri" w:hAnsi="Helveticayildirim" w:cs="Helveticayildirim"/>
              </w:rPr>
            </w:pPr>
            <w:r>
              <w:rPr>
                <w:rFonts w:ascii="Helveticayildirim" w:eastAsia="Calibri" w:hAnsi="Helveticayildirim" w:cs="Helveticayildirim"/>
              </w:rPr>
              <w:t>Sağlık</w:t>
            </w:r>
          </w:p>
        </w:tc>
        <w:tc>
          <w:tcPr>
            <w:tcW w:w="2013" w:type="dxa"/>
          </w:tcPr>
          <w:p w:rsidR="00BF7CA7" w:rsidRDefault="00BF7CA7" w:rsidP="00BF7CA7">
            <w:pPr>
              <w:autoSpaceDE w:val="0"/>
              <w:autoSpaceDN w:val="0"/>
              <w:adjustRightInd w:val="0"/>
              <w:rPr>
                <w:rFonts w:ascii="Arial Narrow" w:eastAsia="Calibri" w:hAnsi="Arial Narrow" w:cs="Helveticayildirim"/>
                <w:sz w:val="28"/>
              </w:rPr>
            </w:pPr>
          </w:p>
        </w:tc>
      </w:tr>
      <w:tr w:rsidR="00BF7CA7" w:rsidTr="00BF7CA7">
        <w:trPr>
          <w:trHeight w:val="317"/>
        </w:trPr>
        <w:tc>
          <w:tcPr>
            <w:tcW w:w="1809" w:type="dxa"/>
          </w:tcPr>
          <w:p w:rsidR="00BF7CA7" w:rsidRPr="00BF7CA7" w:rsidRDefault="00BF7CA7" w:rsidP="00BF7CA7">
            <w:pPr>
              <w:autoSpaceDE w:val="0"/>
              <w:autoSpaceDN w:val="0"/>
              <w:adjustRightInd w:val="0"/>
              <w:rPr>
                <w:rFonts w:ascii="Helveticayildirim" w:eastAsia="Calibri" w:hAnsi="Helveticayildirim" w:cs="Helveticayildirim"/>
              </w:rPr>
            </w:pPr>
            <w:r>
              <w:rPr>
                <w:rFonts w:ascii="Helveticayildirim" w:eastAsia="Calibri" w:hAnsi="Helveticayildirim" w:cs="Helveticayildirim"/>
              </w:rPr>
              <w:t>Gazete, dergi</w:t>
            </w:r>
          </w:p>
        </w:tc>
        <w:tc>
          <w:tcPr>
            <w:tcW w:w="2013" w:type="dxa"/>
          </w:tcPr>
          <w:p w:rsidR="00BF7CA7" w:rsidRDefault="00BF7CA7" w:rsidP="00BF7CA7">
            <w:pPr>
              <w:autoSpaceDE w:val="0"/>
              <w:autoSpaceDN w:val="0"/>
              <w:adjustRightInd w:val="0"/>
              <w:rPr>
                <w:rFonts w:ascii="Arial Narrow" w:eastAsia="Calibri" w:hAnsi="Arial Narrow" w:cs="Helveticayildirim"/>
                <w:sz w:val="28"/>
              </w:rPr>
            </w:pPr>
          </w:p>
        </w:tc>
      </w:tr>
      <w:tr w:rsidR="00BF7CA7" w:rsidTr="00BF7CA7">
        <w:trPr>
          <w:trHeight w:val="317"/>
        </w:trPr>
        <w:tc>
          <w:tcPr>
            <w:tcW w:w="1809" w:type="dxa"/>
          </w:tcPr>
          <w:p w:rsidR="00BF7CA7" w:rsidRPr="00BF7CA7" w:rsidRDefault="00BF7CA7" w:rsidP="00BF7CA7">
            <w:pPr>
              <w:autoSpaceDE w:val="0"/>
              <w:autoSpaceDN w:val="0"/>
              <w:adjustRightInd w:val="0"/>
              <w:rPr>
                <w:rFonts w:ascii="Helveticayildirim" w:eastAsia="Calibri" w:hAnsi="Helveticayildirim" w:cs="Helveticayildirim"/>
              </w:rPr>
            </w:pPr>
            <w:r>
              <w:rPr>
                <w:rFonts w:ascii="Helveticayildirim" w:eastAsia="Calibri" w:hAnsi="Helveticayildirim" w:cs="Helveticayildirim"/>
              </w:rPr>
              <w:t>Taksit</w:t>
            </w:r>
          </w:p>
        </w:tc>
        <w:tc>
          <w:tcPr>
            <w:tcW w:w="2013" w:type="dxa"/>
          </w:tcPr>
          <w:p w:rsidR="00BF7CA7" w:rsidRDefault="00BF7CA7" w:rsidP="00BF7CA7">
            <w:pPr>
              <w:autoSpaceDE w:val="0"/>
              <w:autoSpaceDN w:val="0"/>
              <w:adjustRightInd w:val="0"/>
              <w:rPr>
                <w:rFonts w:ascii="Arial Narrow" w:eastAsia="Calibri" w:hAnsi="Arial Narrow" w:cs="Helveticayildirim"/>
                <w:sz w:val="28"/>
              </w:rPr>
            </w:pPr>
          </w:p>
        </w:tc>
      </w:tr>
      <w:tr w:rsidR="00BF7CA7" w:rsidTr="00BF7CA7">
        <w:trPr>
          <w:trHeight w:val="317"/>
        </w:trPr>
        <w:tc>
          <w:tcPr>
            <w:tcW w:w="1809" w:type="dxa"/>
          </w:tcPr>
          <w:p w:rsidR="00BF7CA7" w:rsidRDefault="00BF7CA7" w:rsidP="00BF7CA7">
            <w:pPr>
              <w:autoSpaceDE w:val="0"/>
              <w:autoSpaceDN w:val="0"/>
              <w:adjustRightInd w:val="0"/>
              <w:rPr>
                <w:rFonts w:ascii="Arial Narrow" w:eastAsia="Calibri" w:hAnsi="Arial Narrow" w:cs="Helveticayildirim"/>
                <w:sz w:val="28"/>
              </w:rPr>
            </w:pPr>
            <w:r>
              <w:rPr>
                <w:rFonts w:ascii="Helveticayildirim" w:eastAsia="Calibri" w:hAnsi="Helveticayildirim" w:cs="Helveticayildirim"/>
              </w:rPr>
              <w:t>Diğer giderler</w:t>
            </w:r>
          </w:p>
        </w:tc>
        <w:tc>
          <w:tcPr>
            <w:tcW w:w="2013" w:type="dxa"/>
          </w:tcPr>
          <w:p w:rsidR="00BF7CA7" w:rsidRDefault="00BF7CA7" w:rsidP="00BF7CA7">
            <w:pPr>
              <w:autoSpaceDE w:val="0"/>
              <w:autoSpaceDN w:val="0"/>
              <w:adjustRightInd w:val="0"/>
              <w:rPr>
                <w:rFonts w:ascii="Arial Narrow" w:eastAsia="Calibri" w:hAnsi="Arial Narrow" w:cs="Helveticayildirim"/>
                <w:sz w:val="28"/>
              </w:rPr>
            </w:pPr>
          </w:p>
        </w:tc>
      </w:tr>
      <w:tr w:rsidR="00BF7CA7" w:rsidTr="00BF7CA7">
        <w:trPr>
          <w:trHeight w:val="317"/>
        </w:trPr>
        <w:tc>
          <w:tcPr>
            <w:tcW w:w="1809" w:type="dxa"/>
          </w:tcPr>
          <w:p w:rsidR="00BF7CA7" w:rsidRDefault="00BF7CA7" w:rsidP="00BF7CA7">
            <w:pPr>
              <w:autoSpaceDE w:val="0"/>
              <w:autoSpaceDN w:val="0"/>
              <w:adjustRightInd w:val="0"/>
              <w:rPr>
                <w:rFonts w:ascii="Arial Narrow" w:eastAsia="Calibri" w:hAnsi="Arial Narrow" w:cs="Helveticayildirim"/>
                <w:sz w:val="28"/>
              </w:rPr>
            </w:pPr>
            <w:r>
              <w:rPr>
                <w:rFonts w:ascii="Arial Narrow" w:eastAsia="Calibri" w:hAnsi="Arial Narrow" w:cs="Helveticayildirim"/>
                <w:sz w:val="28"/>
              </w:rPr>
              <w:t>Toplam</w:t>
            </w:r>
          </w:p>
        </w:tc>
        <w:tc>
          <w:tcPr>
            <w:tcW w:w="2013" w:type="dxa"/>
          </w:tcPr>
          <w:p w:rsidR="00BF7CA7" w:rsidRDefault="00BF7CA7" w:rsidP="00BF7CA7">
            <w:pPr>
              <w:autoSpaceDE w:val="0"/>
              <w:autoSpaceDN w:val="0"/>
              <w:adjustRightInd w:val="0"/>
              <w:rPr>
                <w:rFonts w:ascii="Arial Narrow" w:eastAsia="Calibri" w:hAnsi="Arial Narrow" w:cs="Helveticayildirim"/>
                <w:sz w:val="28"/>
              </w:rPr>
            </w:pPr>
            <w:proofErr w:type="gramStart"/>
            <w:r>
              <w:rPr>
                <w:rFonts w:ascii="Arial Narrow" w:eastAsia="Calibri" w:hAnsi="Arial Narrow" w:cs="Helveticayildirim"/>
                <w:sz w:val="28"/>
              </w:rPr>
              <w:t>………………..</w:t>
            </w:r>
            <w:proofErr w:type="gramEnd"/>
            <w:r>
              <w:rPr>
                <w:rFonts w:ascii="Arial Narrow" w:eastAsia="Calibri" w:hAnsi="Arial Narrow" w:cs="Helveticayildirim"/>
                <w:sz w:val="28"/>
              </w:rPr>
              <w:t>TL</w:t>
            </w:r>
          </w:p>
        </w:tc>
      </w:tr>
    </w:tbl>
    <w:p w:rsidR="00BF7CA7" w:rsidRDefault="00BF7CA7" w:rsidP="00BF7CA7">
      <w:pPr>
        <w:autoSpaceDE w:val="0"/>
        <w:autoSpaceDN w:val="0"/>
        <w:adjustRightInd w:val="0"/>
        <w:rPr>
          <w:rFonts w:ascii="Arial Narrow" w:eastAsia="Calibri" w:hAnsi="Arial Narrow" w:cs="Helveticayildirim"/>
          <w:sz w:val="28"/>
        </w:rPr>
      </w:pPr>
    </w:p>
    <w:p w:rsidR="00BF7CA7" w:rsidRDefault="001A2596" w:rsidP="00BF7CA7">
      <w:pPr>
        <w:autoSpaceDE w:val="0"/>
        <w:autoSpaceDN w:val="0"/>
        <w:adjustRightInd w:val="0"/>
        <w:rPr>
          <w:rFonts w:ascii="Arial Narrow" w:eastAsia="Calibri" w:hAnsi="Arial Narrow" w:cs="Helveticayildirim"/>
          <w:sz w:val="28"/>
        </w:rPr>
      </w:pPr>
      <w:hyperlink r:id="rId8" w:history="1">
        <w:r w:rsidRPr="00EF529A">
          <w:rPr>
            <w:rStyle w:val="Kpr"/>
            <w:rFonts w:ascii="Arial Narrow" w:hAnsi="Arial Narrow" w:cs="Microsoft Sans Serif"/>
            <w:b/>
            <w:sz w:val="20"/>
            <w:szCs w:val="20"/>
          </w:rPr>
          <w:t>https://www.sorubak.com</w:t>
        </w:r>
      </w:hyperlink>
      <w:r>
        <w:rPr>
          <w:rFonts w:ascii="Arial Narrow" w:hAnsi="Arial Narrow" w:cs="Microsoft Sans Serif"/>
          <w:b/>
          <w:sz w:val="20"/>
          <w:szCs w:val="20"/>
        </w:rPr>
        <w:t xml:space="preserve"> </w:t>
      </w:r>
    </w:p>
    <w:p w:rsidR="00BF7CA7" w:rsidRDefault="00BF7CA7" w:rsidP="00BF7CA7">
      <w:pPr>
        <w:autoSpaceDE w:val="0"/>
        <w:autoSpaceDN w:val="0"/>
        <w:adjustRightInd w:val="0"/>
        <w:rPr>
          <w:rFonts w:ascii="Arial Narrow" w:eastAsia="Calibri" w:hAnsi="Arial Narrow" w:cs="Helveticayildirim"/>
          <w:sz w:val="28"/>
        </w:rPr>
      </w:pPr>
    </w:p>
    <w:tbl>
      <w:tblPr>
        <w:tblStyle w:val="TabloKlavuzu"/>
        <w:tblpPr w:leftFromText="141" w:rightFromText="141" w:vertAnchor="text" w:horzAnchor="margin" w:tblpY="-77"/>
        <w:tblW w:w="0" w:type="auto"/>
        <w:tblLook w:val="04A0"/>
      </w:tblPr>
      <w:tblGrid>
        <w:gridCol w:w="1776"/>
        <w:gridCol w:w="1952"/>
      </w:tblGrid>
      <w:tr w:rsidR="00BF7CA7" w:rsidTr="00BF7CA7">
        <w:trPr>
          <w:trHeight w:val="294"/>
        </w:trPr>
        <w:tc>
          <w:tcPr>
            <w:tcW w:w="3728" w:type="dxa"/>
            <w:gridSpan w:val="2"/>
          </w:tcPr>
          <w:p w:rsidR="00BF7CA7" w:rsidRPr="00BF7CA7" w:rsidRDefault="00BF7CA7" w:rsidP="00BF7CA7">
            <w:pPr>
              <w:autoSpaceDE w:val="0"/>
              <w:autoSpaceDN w:val="0"/>
              <w:adjustRightInd w:val="0"/>
              <w:jc w:val="center"/>
              <w:rPr>
                <w:rFonts w:ascii="Arial Narrow" w:eastAsia="Calibri" w:hAnsi="Arial Narrow" w:cs="Helveticayildirim"/>
              </w:rPr>
            </w:pPr>
            <w:r>
              <w:rPr>
                <w:rFonts w:ascii="Arial Narrow" w:eastAsia="Calibri" w:hAnsi="Arial Narrow" w:cs="Helveticayildirim"/>
              </w:rPr>
              <w:t>GELİRLERİMİZ</w:t>
            </w:r>
          </w:p>
        </w:tc>
      </w:tr>
      <w:tr w:rsidR="00BF7CA7" w:rsidTr="00BF7CA7">
        <w:trPr>
          <w:trHeight w:val="294"/>
        </w:trPr>
        <w:tc>
          <w:tcPr>
            <w:tcW w:w="1776" w:type="dxa"/>
          </w:tcPr>
          <w:p w:rsidR="00BF7CA7" w:rsidRPr="00BF7CA7" w:rsidRDefault="00BF7CA7" w:rsidP="00BF7CA7">
            <w:pPr>
              <w:autoSpaceDE w:val="0"/>
              <w:autoSpaceDN w:val="0"/>
              <w:adjustRightInd w:val="0"/>
              <w:rPr>
                <w:rFonts w:ascii="Helveticayildirim" w:eastAsia="Calibri" w:hAnsi="Helveticayildirim" w:cs="Helveticayildirim"/>
              </w:rPr>
            </w:pPr>
            <w:r>
              <w:rPr>
                <w:rFonts w:ascii="Helveticayildirim" w:eastAsia="Calibri" w:hAnsi="Helveticayildirim" w:cs="Helveticayildirim"/>
              </w:rPr>
              <w:t>Gelirlerimiz (TL)</w:t>
            </w:r>
          </w:p>
        </w:tc>
        <w:tc>
          <w:tcPr>
            <w:tcW w:w="1952" w:type="dxa"/>
          </w:tcPr>
          <w:p w:rsidR="00BF7CA7" w:rsidRPr="00BF7CA7" w:rsidRDefault="00BF7CA7" w:rsidP="00BF7CA7">
            <w:pPr>
              <w:autoSpaceDE w:val="0"/>
              <w:autoSpaceDN w:val="0"/>
              <w:adjustRightInd w:val="0"/>
              <w:rPr>
                <w:rFonts w:ascii="Helveticayildirim" w:eastAsia="Calibri" w:hAnsi="Helveticayildirim" w:cs="Helveticayildirim"/>
              </w:rPr>
            </w:pPr>
            <w:r>
              <w:rPr>
                <w:rFonts w:ascii="Helveticayildirim" w:eastAsia="Calibri" w:hAnsi="Helveticayildirim" w:cs="Helveticayildirim"/>
              </w:rPr>
              <w:t>Gelirin Adı Gelirin Miktarı</w:t>
            </w:r>
          </w:p>
        </w:tc>
      </w:tr>
      <w:tr w:rsidR="00BF7CA7" w:rsidTr="00BF7CA7">
        <w:trPr>
          <w:trHeight w:val="302"/>
        </w:trPr>
        <w:tc>
          <w:tcPr>
            <w:tcW w:w="1776" w:type="dxa"/>
          </w:tcPr>
          <w:p w:rsidR="00BF7CA7" w:rsidRDefault="00BF7CA7" w:rsidP="00BF7CA7">
            <w:pPr>
              <w:autoSpaceDE w:val="0"/>
              <w:autoSpaceDN w:val="0"/>
              <w:adjustRightInd w:val="0"/>
              <w:rPr>
                <w:rFonts w:ascii="Arial Narrow" w:eastAsia="Calibri" w:hAnsi="Arial Narrow" w:cs="Helveticayildirim"/>
                <w:sz w:val="28"/>
              </w:rPr>
            </w:pPr>
          </w:p>
        </w:tc>
        <w:tc>
          <w:tcPr>
            <w:tcW w:w="1952" w:type="dxa"/>
          </w:tcPr>
          <w:p w:rsidR="00BF7CA7" w:rsidRDefault="00BF7CA7" w:rsidP="00BF7CA7">
            <w:pPr>
              <w:autoSpaceDE w:val="0"/>
              <w:autoSpaceDN w:val="0"/>
              <w:adjustRightInd w:val="0"/>
              <w:rPr>
                <w:rFonts w:ascii="Arial Narrow" w:eastAsia="Calibri" w:hAnsi="Arial Narrow" w:cs="Helveticayildirim"/>
                <w:sz w:val="28"/>
              </w:rPr>
            </w:pPr>
          </w:p>
        </w:tc>
      </w:tr>
      <w:tr w:rsidR="00BF7CA7" w:rsidTr="00BF7CA7">
        <w:trPr>
          <w:trHeight w:val="302"/>
        </w:trPr>
        <w:tc>
          <w:tcPr>
            <w:tcW w:w="1776" w:type="dxa"/>
          </w:tcPr>
          <w:p w:rsidR="00BF7CA7" w:rsidRDefault="00BF7CA7" w:rsidP="00BF7CA7">
            <w:pPr>
              <w:autoSpaceDE w:val="0"/>
              <w:autoSpaceDN w:val="0"/>
              <w:adjustRightInd w:val="0"/>
              <w:rPr>
                <w:rFonts w:ascii="Arial Narrow" w:eastAsia="Calibri" w:hAnsi="Arial Narrow" w:cs="Helveticayildirim"/>
                <w:sz w:val="28"/>
              </w:rPr>
            </w:pPr>
          </w:p>
        </w:tc>
        <w:tc>
          <w:tcPr>
            <w:tcW w:w="1952" w:type="dxa"/>
          </w:tcPr>
          <w:p w:rsidR="00BF7CA7" w:rsidRDefault="00BF7CA7" w:rsidP="00BF7CA7">
            <w:pPr>
              <w:autoSpaceDE w:val="0"/>
              <w:autoSpaceDN w:val="0"/>
              <w:adjustRightInd w:val="0"/>
              <w:rPr>
                <w:rFonts w:ascii="Arial Narrow" w:eastAsia="Calibri" w:hAnsi="Arial Narrow" w:cs="Helveticayildirim"/>
                <w:sz w:val="28"/>
              </w:rPr>
            </w:pPr>
          </w:p>
        </w:tc>
      </w:tr>
      <w:tr w:rsidR="00BF7CA7" w:rsidTr="00BF7CA7">
        <w:trPr>
          <w:trHeight w:val="302"/>
        </w:trPr>
        <w:tc>
          <w:tcPr>
            <w:tcW w:w="1776" w:type="dxa"/>
          </w:tcPr>
          <w:p w:rsidR="00BF7CA7" w:rsidRDefault="00BF7CA7" w:rsidP="00BF7CA7">
            <w:pPr>
              <w:autoSpaceDE w:val="0"/>
              <w:autoSpaceDN w:val="0"/>
              <w:adjustRightInd w:val="0"/>
              <w:rPr>
                <w:rFonts w:ascii="Arial Narrow" w:eastAsia="Calibri" w:hAnsi="Arial Narrow" w:cs="Helveticayildirim"/>
                <w:sz w:val="28"/>
              </w:rPr>
            </w:pPr>
          </w:p>
        </w:tc>
        <w:tc>
          <w:tcPr>
            <w:tcW w:w="1952" w:type="dxa"/>
          </w:tcPr>
          <w:p w:rsidR="00BF7CA7" w:rsidRDefault="00BF7CA7" w:rsidP="00BF7CA7">
            <w:pPr>
              <w:autoSpaceDE w:val="0"/>
              <w:autoSpaceDN w:val="0"/>
              <w:adjustRightInd w:val="0"/>
              <w:rPr>
                <w:rFonts w:ascii="Arial Narrow" w:eastAsia="Calibri" w:hAnsi="Arial Narrow" w:cs="Helveticayildirim"/>
                <w:sz w:val="28"/>
              </w:rPr>
            </w:pPr>
          </w:p>
        </w:tc>
      </w:tr>
      <w:tr w:rsidR="00BF7CA7" w:rsidTr="00BF7CA7">
        <w:trPr>
          <w:trHeight w:val="294"/>
        </w:trPr>
        <w:tc>
          <w:tcPr>
            <w:tcW w:w="1776" w:type="dxa"/>
          </w:tcPr>
          <w:p w:rsidR="00BF7CA7" w:rsidRDefault="00BF7CA7" w:rsidP="00BF7CA7">
            <w:pPr>
              <w:autoSpaceDE w:val="0"/>
              <w:autoSpaceDN w:val="0"/>
              <w:adjustRightInd w:val="0"/>
              <w:rPr>
                <w:rFonts w:ascii="Arial Narrow" w:eastAsia="Calibri" w:hAnsi="Arial Narrow" w:cs="Helveticayildirim"/>
                <w:sz w:val="28"/>
              </w:rPr>
            </w:pPr>
          </w:p>
        </w:tc>
        <w:tc>
          <w:tcPr>
            <w:tcW w:w="1952" w:type="dxa"/>
          </w:tcPr>
          <w:p w:rsidR="00BF7CA7" w:rsidRDefault="00BF7CA7" w:rsidP="00BF7CA7">
            <w:pPr>
              <w:autoSpaceDE w:val="0"/>
              <w:autoSpaceDN w:val="0"/>
              <w:adjustRightInd w:val="0"/>
              <w:rPr>
                <w:rFonts w:ascii="Arial Narrow" w:eastAsia="Calibri" w:hAnsi="Arial Narrow" w:cs="Helveticayildirim"/>
                <w:sz w:val="28"/>
              </w:rPr>
            </w:pPr>
          </w:p>
        </w:tc>
      </w:tr>
      <w:tr w:rsidR="00BF7CA7" w:rsidTr="00BF7CA7">
        <w:trPr>
          <w:trHeight w:val="302"/>
        </w:trPr>
        <w:tc>
          <w:tcPr>
            <w:tcW w:w="1776" w:type="dxa"/>
          </w:tcPr>
          <w:p w:rsidR="00BF7CA7" w:rsidRDefault="00BF7CA7" w:rsidP="00BF7CA7">
            <w:pPr>
              <w:autoSpaceDE w:val="0"/>
              <w:autoSpaceDN w:val="0"/>
              <w:adjustRightInd w:val="0"/>
              <w:rPr>
                <w:rFonts w:ascii="Arial Narrow" w:eastAsia="Calibri" w:hAnsi="Arial Narrow" w:cs="Helveticayildirim"/>
                <w:sz w:val="28"/>
              </w:rPr>
            </w:pPr>
            <w:r>
              <w:rPr>
                <w:rFonts w:ascii="Helveticayildirim" w:eastAsia="Calibri" w:hAnsi="Helveticayildirim" w:cs="Helveticayildirim"/>
              </w:rPr>
              <w:t xml:space="preserve">Toplam </w:t>
            </w:r>
          </w:p>
        </w:tc>
        <w:tc>
          <w:tcPr>
            <w:tcW w:w="1952" w:type="dxa"/>
          </w:tcPr>
          <w:p w:rsidR="00BF7CA7" w:rsidRDefault="00BF7CA7" w:rsidP="00BF7CA7">
            <w:pPr>
              <w:autoSpaceDE w:val="0"/>
              <w:autoSpaceDN w:val="0"/>
              <w:adjustRightInd w:val="0"/>
              <w:rPr>
                <w:rFonts w:ascii="Arial Narrow" w:eastAsia="Calibri" w:hAnsi="Arial Narrow" w:cs="Helveticayildirim"/>
                <w:sz w:val="28"/>
              </w:rPr>
            </w:pPr>
            <w:proofErr w:type="gramStart"/>
            <w:r>
              <w:rPr>
                <w:rFonts w:ascii="Helveticayildirim" w:eastAsia="Calibri" w:hAnsi="Helveticayildirim" w:cs="Helveticayildirim"/>
              </w:rPr>
              <w:t>...................</w:t>
            </w:r>
            <w:proofErr w:type="gramEnd"/>
            <w:r>
              <w:rPr>
                <w:rFonts w:ascii="Helveticayildirim" w:eastAsia="Calibri" w:hAnsi="Helveticayildirim" w:cs="Helveticayildirim"/>
              </w:rPr>
              <w:t>TL</w:t>
            </w:r>
          </w:p>
        </w:tc>
      </w:tr>
    </w:tbl>
    <w:p w:rsidR="00BF7CA7" w:rsidRDefault="00BF7CA7" w:rsidP="00BF7CA7">
      <w:pPr>
        <w:autoSpaceDE w:val="0"/>
        <w:autoSpaceDN w:val="0"/>
        <w:adjustRightInd w:val="0"/>
        <w:rPr>
          <w:rFonts w:ascii="Arial Narrow" w:eastAsia="Calibri" w:hAnsi="Arial Narrow" w:cs="Helveticayildirim"/>
          <w:sz w:val="28"/>
        </w:rPr>
      </w:pPr>
    </w:p>
    <w:p w:rsidR="00BF7CA7" w:rsidRDefault="00BF7CA7" w:rsidP="00BF7CA7">
      <w:pPr>
        <w:autoSpaceDE w:val="0"/>
        <w:autoSpaceDN w:val="0"/>
        <w:adjustRightInd w:val="0"/>
        <w:rPr>
          <w:rFonts w:ascii="Arial Narrow" w:eastAsia="Calibri" w:hAnsi="Arial Narrow" w:cs="Helveticayildirim"/>
          <w:sz w:val="28"/>
        </w:rPr>
      </w:pPr>
    </w:p>
    <w:p w:rsidR="00BF7CA7" w:rsidRDefault="00BF7CA7" w:rsidP="00BF7CA7">
      <w:pPr>
        <w:autoSpaceDE w:val="0"/>
        <w:autoSpaceDN w:val="0"/>
        <w:adjustRightInd w:val="0"/>
        <w:rPr>
          <w:rFonts w:ascii="Arial Narrow" w:eastAsia="Calibri" w:hAnsi="Arial Narrow" w:cs="Helveticayildirim"/>
          <w:sz w:val="28"/>
        </w:rPr>
      </w:pPr>
    </w:p>
    <w:p w:rsidR="00BF7CA7" w:rsidRDefault="00BF7CA7" w:rsidP="00BF7CA7">
      <w:pPr>
        <w:autoSpaceDE w:val="0"/>
        <w:autoSpaceDN w:val="0"/>
        <w:adjustRightInd w:val="0"/>
        <w:rPr>
          <w:rFonts w:ascii="Arial Narrow" w:eastAsia="Calibri" w:hAnsi="Arial Narrow" w:cs="Helveticayildirim"/>
          <w:sz w:val="28"/>
        </w:rPr>
      </w:pPr>
    </w:p>
    <w:p w:rsidR="00BF7CA7" w:rsidRDefault="00BF7CA7" w:rsidP="00BF7CA7">
      <w:pPr>
        <w:autoSpaceDE w:val="0"/>
        <w:autoSpaceDN w:val="0"/>
        <w:adjustRightInd w:val="0"/>
        <w:rPr>
          <w:rFonts w:ascii="Arial Narrow" w:eastAsia="Calibri" w:hAnsi="Arial Narrow" w:cs="Helveticayildirim"/>
          <w:sz w:val="28"/>
        </w:rPr>
      </w:pPr>
    </w:p>
    <w:p w:rsidR="00BF7CA7" w:rsidRDefault="00BF7CA7" w:rsidP="00BF7CA7">
      <w:pPr>
        <w:autoSpaceDE w:val="0"/>
        <w:autoSpaceDN w:val="0"/>
        <w:adjustRightInd w:val="0"/>
        <w:rPr>
          <w:rFonts w:ascii="Arial Narrow" w:eastAsia="Calibri" w:hAnsi="Arial Narrow" w:cs="Helveticayildirim"/>
          <w:sz w:val="28"/>
        </w:rPr>
      </w:pPr>
    </w:p>
    <w:p w:rsidR="00BF7CA7" w:rsidRDefault="00BF7CA7" w:rsidP="00BF7CA7">
      <w:pPr>
        <w:autoSpaceDE w:val="0"/>
        <w:autoSpaceDN w:val="0"/>
        <w:adjustRightInd w:val="0"/>
        <w:rPr>
          <w:rFonts w:ascii="Arial Narrow" w:eastAsia="Calibri" w:hAnsi="Arial Narrow" w:cs="Helveticayildirim"/>
          <w:sz w:val="28"/>
        </w:rPr>
      </w:pPr>
    </w:p>
    <w:p w:rsidR="00BF7CA7" w:rsidRDefault="00BF7CA7" w:rsidP="00BF7CA7">
      <w:pPr>
        <w:autoSpaceDE w:val="0"/>
        <w:autoSpaceDN w:val="0"/>
        <w:adjustRightInd w:val="0"/>
        <w:rPr>
          <w:rFonts w:ascii="Arial Narrow" w:eastAsia="Calibri" w:hAnsi="Arial Narrow" w:cs="Helveticayildirim"/>
          <w:sz w:val="28"/>
        </w:rPr>
      </w:pPr>
    </w:p>
    <w:p w:rsidR="00BF7CA7" w:rsidRDefault="00BF7CA7" w:rsidP="00BF7CA7">
      <w:pPr>
        <w:autoSpaceDE w:val="0"/>
        <w:autoSpaceDN w:val="0"/>
        <w:adjustRightInd w:val="0"/>
        <w:rPr>
          <w:rFonts w:ascii="Arial Narrow" w:eastAsia="Calibri" w:hAnsi="Arial Narrow" w:cs="Helveticayildirim"/>
          <w:sz w:val="28"/>
        </w:rPr>
      </w:pPr>
    </w:p>
    <w:p w:rsidR="00BF7CA7" w:rsidRDefault="00284658" w:rsidP="00BF7CA7">
      <w:pPr>
        <w:autoSpaceDE w:val="0"/>
        <w:autoSpaceDN w:val="0"/>
        <w:adjustRightInd w:val="0"/>
        <w:rPr>
          <w:rFonts w:ascii="Arial Narrow" w:eastAsia="Calibri" w:hAnsi="Arial Narrow" w:cs="Helveticayildirim"/>
          <w:sz w:val="28"/>
        </w:rPr>
      </w:pPr>
      <w:r>
        <w:rPr>
          <w:rFonts w:ascii="Arial Narrow" w:eastAsia="Calibri" w:hAnsi="Arial Narrow" w:cs="Helveticayildirim"/>
          <w:noProof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13.1pt;margin-top:9.8pt;width:4in;height:153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">
            <v:textbox>
              <w:txbxContent>
                <w:p w:rsidR="00BF7CA7" w:rsidRDefault="00BF7CA7" w:rsidP="00BF7CA7">
                  <w:pPr>
                    <w:autoSpaceDE w:val="0"/>
                    <w:autoSpaceDN w:val="0"/>
                    <w:adjustRightInd w:val="0"/>
                    <w:rPr>
                      <w:rFonts w:ascii="Helveticayildirim" w:eastAsia="Calibri" w:hAnsi="Helveticayildirim" w:cs="Helveticayildirim"/>
                      <w:color w:val="000000"/>
                    </w:rPr>
                  </w:pPr>
                  <w:r>
                    <w:rPr>
                      <w:rFonts w:ascii="Helveticayildirim" w:eastAsia="Calibri" w:hAnsi="Helveticayildirim" w:cs="Helveticayildirim"/>
                      <w:color w:val="FF00FF"/>
                    </w:rPr>
                    <w:t xml:space="preserve">• </w:t>
                  </w:r>
                  <w:r>
                    <w:rPr>
                      <w:rFonts w:ascii="Helveticayildirim" w:eastAsia="Calibri" w:hAnsi="Helveticayildirim" w:cs="Helveticayildirim"/>
                      <w:color w:val="000000"/>
                    </w:rPr>
                    <w:t>Gelirleriniz giderlerinizi karşılayabilecek durumda</w:t>
                  </w:r>
                </w:p>
                <w:p w:rsidR="00BF7CA7" w:rsidRDefault="00F65C9A" w:rsidP="00BF7CA7">
                  <w:pPr>
                    <w:autoSpaceDE w:val="0"/>
                    <w:autoSpaceDN w:val="0"/>
                    <w:adjustRightInd w:val="0"/>
                    <w:rPr>
                      <w:rFonts w:ascii="Helveticayildirim" w:eastAsia="Calibri" w:hAnsi="Helveticayildirim" w:cs="Helveticayildirim"/>
                      <w:color w:val="000000"/>
                    </w:rPr>
                  </w:pPr>
                  <w:proofErr w:type="gramStart"/>
                  <w:r>
                    <w:rPr>
                      <w:rFonts w:ascii="Helveticayildirim" w:eastAsia="Calibri" w:hAnsi="Helveticayildirim" w:cs="Helveticayildirim"/>
                      <w:color w:val="000000"/>
                    </w:rPr>
                    <w:t>m</w:t>
                  </w:r>
                  <w:r w:rsidR="00BF7CA7">
                    <w:rPr>
                      <w:rFonts w:ascii="Helveticayildirim" w:eastAsia="Calibri" w:hAnsi="Helveticayildirim" w:cs="Helveticayildirim"/>
                      <w:color w:val="000000"/>
                    </w:rPr>
                    <w:t>ıdır</w:t>
                  </w:r>
                  <w:proofErr w:type="gramEnd"/>
                  <w:r w:rsidR="00BF7CA7">
                    <w:rPr>
                      <w:rFonts w:ascii="Helveticayildirim" w:eastAsia="Calibri" w:hAnsi="Helveticayildirim" w:cs="Helveticayildirim"/>
                      <w:color w:val="000000"/>
                    </w:rPr>
                    <w:t>? Neden?</w:t>
                  </w:r>
                </w:p>
                <w:p w:rsidR="00BF7CA7" w:rsidRDefault="00BF7CA7" w:rsidP="00BF7CA7">
                  <w:pPr>
                    <w:autoSpaceDE w:val="0"/>
                    <w:autoSpaceDN w:val="0"/>
                    <w:adjustRightInd w:val="0"/>
                    <w:rPr>
                      <w:rFonts w:ascii="Helveticayildirim" w:eastAsia="Calibri" w:hAnsi="Helveticayildirim" w:cs="Helveticayildirim"/>
                      <w:color w:val="000000"/>
                    </w:rPr>
                  </w:pPr>
                  <w:proofErr w:type="gramStart"/>
                  <w:r>
                    <w:rPr>
                      <w:rFonts w:ascii="Helveticayildirim" w:eastAsia="Calibri" w:hAnsi="Helveticayildirim" w:cs="Helveticayildirim"/>
                      <w:color w:val="000000"/>
                    </w:rPr>
                    <w:t>.................................................................................</w:t>
                  </w:r>
                  <w:proofErr w:type="gramEnd"/>
                </w:p>
                <w:p w:rsidR="00BF7CA7" w:rsidRDefault="00BF7CA7" w:rsidP="00BF7CA7">
                  <w:pPr>
                    <w:autoSpaceDE w:val="0"/>
                    <w:autoSpaceDN w:val="0"/>
                    <w:adjustRightInd w:val="0"/>
                    <w:rPr>
                      <w:rFonts w:ascii="Helveticayildirim" w:eastAsia="Calibri" w:hAnsi="Helveticayildirim" w:cs="Helveticayildirim"/>
                      <w:color w:val="000000"/>
                    </w:rPr>
                  </w:pPr>
                  <w:proofErr w:type="gramStart"/>
                  <w:r>
                    <w:rPr>
                      <w:rFonts w:ascii="Helveticayildirim" w:eastAsia="Calibri" w:hAnsi="Helveticayildirim" w:cs="Helveticayildirim"/>
                      <w:color w:val="000000"/>
                    </w:rPr>
                    <w:t>.................................................................................</w:t>
                  </w:r>
                  <w:proofErr w:type="gramEnd"/>
                  <w:r>
                    <w:rPr>
                      <w:rFonts w:ascii="Helveticayildirim" w:eastAsia="Calibri" w:hAnsi="Helveticayildirim" w:cs="Helveticayildirim"/>
                      <w:color w:val="000000"/>
                    </w:rPr>
                    <w:t xml:space="preserve"> </w:t>
                  </w:r>
                  <w:proofErr w:type="gramStart"/>
                  <w:r>
                    <w:rPr>
                      <w:rFonts w:ascii="Helveticayildirim" w:eastAsia="Calibri" w:hAnsi="Helveticayildirim" w:cs="Helveticayildirim"/>
                      <w:color w:val="000000"/>
                    </w:rPr>
                    <w:t>.................................................................................</w:t>
                  </w:r>
                  <w:proofErr w:type="gramEnd"/>
                </w:p>
                <w:p w:rsidR="00BF7CA7" w:rsidRPr="00BF7CA7" w:rsidRDefault="00BF7CA7" w:rsidP="00BF7CA7">
                  <w:pPr>
                    <w:autoSpaceDE w:val="0"/>
                    <w:autoSpaceDN w:val="0"/>
                    <w:adjustRightInd w:val="0"/>
                    <w:rPr>
                      <w:rFonts w:ascii="Helveticayildirim" w:eastAsia="Calibri" w:hAnsi="Helveticayildirim" w:cs="Helveticayildirim"/>
                      <w:color w:val="000000"/>
                    </w:rPr>
                  </w:pPr>
                  <w:proofErr w:type="gramStart"/>
                  <w:r>
                    <w:rPr>
                      <w:rFonts w:ascii="Helveticayildirim" w:eastAsia="Calibri" w:hAnsi="Helveticayildirim" w:cs="Helveticayildirim"/>
                      <w:color w:val="000000"/>
                    </w:rPr>
                    <w:t>.................................................................................</w:t>
                  </w:r>
                  <w:proofErr w:type="gramEnd"/>
                </w:p>
                <w:p w:rsidR="00BF7CA7" w:rsidRDefault="00BF7CA7" w:rsidP="00BF7CA7">
                  <w:pPr>
                    <w:autoSpaceDE w:val="0"/>
                    <w:autoSpaceDN w:val="0"/>
                    <w:adjustRightInd w:val="0"/>
                    <w:rPr>
                      <w:rFonts w:ascii="Helveticayildirim" w:eastAsia="Calibri" w:hAnsi="Helveticayildirim" w:cs="Helveticayildirim"/>
                      <w:color w:val="000000"/>
                    </w:rPr>
                  </w:pPr>
                  <w:proofErr w:type="gramStart"/>
                  <w:r>
                    <w:rPr>
                      <w:rFonts w:ascii="Helveticayildirim" w:eastAsia="Calibri" w:hAnsi="Helveticayildirim" w:cs="Helveticayildirim"/>
                      <w:color w:val="000000"/>
                    </w:rPr>
                    <w:t>.................................................................................</w:t>
                  </w:r>
                  <w:proofErr w:type="gramEnd"/>
                </w:p>
                <w:p w:rsidR="00BF7CA7" w:rsidRPr="00BF7CA7" w:rsidRDefault="00BF7CA7" w:rsidP="00BF7CA7">
                  <w:pPr>
                    <w:autoSpaceDE w:val="0"/>
                    <w:autoSpaceDN w:val="0"/>
                    <w:adjustRightInd w:val="0"/>
                    <w:rPr>
                      <w:rFonts w:ascii="Helveticayildirim" w:eastAsia="Calibri" w:hAnsi="Helveticayildirim" w:cs="Helveticayildirim"/>
                      <w:color w:val="000000"/>
                    </w:rPr>
                  </w:pPr>
                  <w:proofErr w:type="gramStart"/>
                  <w:r>
                    <w:rPr>
                      <w:rFonts w:ascii="Helveticayildirim" w:eastAsia="Calibri" w:hAnsi="Helveticayildirim" w:cs="Helveticayildirim"/>
                      <w:color w:val="000000"/>
                    </w:rPr>
                    <w:t>.................................................................................</w:t>
                  </w:r>
                  <w:proofErr w:type="gramEnd"/>
                </w:p>
                <w:p w:rsidR="00BF7CA7" w:rsidRDefault="00BF7CA7" w:rsidP="00BF7CA7">
                  <w:pPr>
                    <w:autoSpaceDE w:val="0"/>
                    <w:autoSpaceDN w:val="0"/>
                    <w:adjustRightInd w:val="0"/>
                    <w:rPr>
                      <w:rFonts w:ascii="Helveticayildirim" w:eastAsia="Calibri" w:hAnsi="Helveticayildirim" w:cs="Helveticayildirim"/>
                      <w:color w:val="000000"/>
                    </w:rPr>
                  </w:pPr>
                  <w:proofErr w:type="gramStart"/>
                  <w:r>
                    <w:rPr>
                      <w:rFonts w:ascii="Helveticayildirim" w:eastAsia="Calibri" w:hAnsi="Helveticayildirim" w:cs="Helveticayildirim"/>
                      <w:color w:val="000000"/>
                    </w:rPr>
                    <w:t>.................................................................................</w:t>
                  </w:r>
                  <w:proofErr w:type="gramEnd"/>
                </w:p>
                <w:p w:rsidR="00BF7CA7" w:rsidRPr="00BF7CA7" w:rsidRDefault="00BF7CA7" w:rsidP="00BF7CA7">
                  <w:pPr>
                    <w:autoSpaceDE w:val="0"/>
                    <w:autoSpaceDN w:val="0"/>
                    <w:adjustRightInd w:val="0"/>
                    <w:rPr>
                      <w:rFonts w:ascii="Helveticayildirim" w:eastAsia="Calibri" w:hAnsi="Helveticayildirim" w:cs="Helveticayildirim"/>
                      <w:color w:val="000000"/>
                    </w:rPr>
                  </w:pPr>
                  <w:proofErr w:type="gramStart"/>
                  <w:r>
                    <w:rPr>
                      <w:rFonts w:ascii="Helveticayildirim" w:eastAsia="Calibri" w:hAnsi="Helveticayildirim" w:cs="Helveticayildirim"/>
                      <w:color w:val="000000"/>
                    </w:rPr>
                    <w:t>.................................................................................</w:t>
                  </w:r>
                  <w:proofErr w:type="gramEnd"/>
                </w:p>
                <w:p w:rsidR="00BF7CA7" w:rsidRPr="00BF7CA7" w:rsidRDefault="00BF7CA7" w:rsidP="00BF7CA7">
                  <w:pPr>
                    <w:autoSpaceDE w:val="0"/>
                    <w:autoSpaceDN w:val="0"/>
                    <w:adjustRightInd w:val="0"/>
                    <w:rPr>
                      <w:rFonts w:ascii="Helveticayildirim" w:eastAsia="Calibri" w:hAnsi="Helveticayildirim" w:cs="Helveticayildirim"/>
                      <w:color w:val="000000"/>
                    </w:rPr>
                  </w:pPr>
                </w:p>
              </w:txbxContent>
            </v:textbox>
          </v:shape>
        </w:pict>
      </w:r>
    </w:p>
    <w:p w:rsidR="00BF7CA7" w:rsidRDefault="00BF7CA7" w:rsidP="00BF7CA7">
      <w:pPr>
        <w:autoSpaceDE w:val="0"/>
        <w:autoSpaceDN w:val="0"/>
        <w:adjustRightInd w:val="0"/>
        <w:rPr>
          <w:rFonts w:ascii="Arial Narrow" w:eastAsia="Calibri" w:hAnsi="Arial Narrow" w:cs="Helveticayildirim"/>
          <w:sz w:val="28"/>
        </w:rPr>
      </w:pPr>
    </w:p>
    <w:p w:rsidR="00BF7CA7" w:rsidRDefault="00BF7CA7" w:rsidP="00BF7CA7">
      <w:pPr>
        <w:autoSpaceDE w:val="0"/>
        <w:autoSpaceDN w:val="0"/>
        <w:adjustRightInd w:val="0"/>
        <w:rPr>
          <w:rFonts w:ascii="Arial Narrow" w:eastAsia="Calibri" w:hAnsi="Arial Narrow" w:cs="Helveticayildirim"/>
          <w:sz w:val="28"/>
        </w:rPr>
      </w:pPr>
    </w:p>
    <w:p w:rsidR="00BF7CA7" w:rsidRDefault="00BF7CA7" w:rsidP="00BF7CA7">
      <w:pPr>
        <w:autoSpaceDE w:val="0"/>
        <w:autoSpaceDN w:val="0"/>
        <w:adjustRightInd w:val="0"/>
        <w:rPr>
          <w:rFonts w:ascii="Arial Narrow" w:eastAsia="Calibri" w:hAnsi="Arial Narrow" w:cs="Helveticayildirim"/>
          <w:sz w:val="28"/>
        </w:rPr>
      </w:pPr>
    </w:p>
    <w:p w:rsidR="00BF7CA7" w:rsidRDefault="00BF7CA7" w:rsidP="00BF7CA7">
      <w:pPr>
        <w:autoSpaceDE w:val="0"/>
        <w:autoSpaceDN w:val="0"/>
        <w:adjustRightInd w:val="0"/>
        <w:rPr>
          <w:rFonts w:ascii="Arial Narrow" w:eastAsia="Calibri" w:hAnsi="Arial Narrow" w:cs="Helveticayildirim"/>
          <w:sz w:val="28"/>
        </w:rPr>
      </w:pPr>
    </w:p>
    <w:p w:rsidR="00BF7CA7" w:rsidRDefault="00BF7CA7" w:rsidP="00BF7CA7">
      <w:pPr>
        <w:autoSpaceDE w:val="0"/>
        <w:autoSpaceDN w:val="0"/>
        <w:adjustRightInd w:val="0"/>
        <w:rPr>
          <w:rFonts w:ascii="Arial Narrow" w:eastAsia="Calibri" w:hAnsi="Arial Narrow" w:cs="Helveticayildirim"/>
          <w:sz w:val="28"/>
        </w:rPr>
      </w:pPr>
    </w:p>
    <w:p w:rsidR="00BF7CA7" w:rsidRDefault="00BF7CA7" w:rsidP="00BF7CA7">
      <w:pPr>
        <w:autoSpaceDE w:val="0"/>
        <w:autoSpaceDN w:val="0"/>
        <w:adjustRightInd w:val="0"/>
        <w:rPr>
          <w:rFonts w:ascii="Arial Narrow" w:eastAsia="Calibri" w:hAnsi="Arial Narrow" w:cs="Helveticayildirim"/>
          <w:sz w:val="28"/>
        </w:rPr>
      </w:pPr>
    </w:p>
    <w:p w:rsidR="00BF7CA7" w:rsidRDefault="00BF7CA7" w:rsidP="00BF7CA7">
      <w:pPr>
        <w:autoSpaceDE w:val="0"/>
        <w:autoSpaceDN w:val="0"/>
        <w:adjustRightInd w:val="0"/>
        <w:rPr>
          <w:rFonts w:ascii="Arial Narrow" w:eastAsia="Calibri" w:hAnsi="Arial Narrow" w:cs="Helveticayildirim"/>
          <w:sz w:val="28"/>
        </w:rPr>
      </w:pPr>
    </w:p>
    <w:p w:rsidR="00BF7CA7" w:rsidRDefault="00BF7CA7">
      <w:pPr>
        <w:autoSpaceDE w:val="0"/>
        <w:autoSpaceDN w:val="0"/>
        <w:adjustRightInd w:val="0"/>
        <w:rPr>
          <w:rFonts w:ascii="Arial Narrow" w:eastAsia="Calibri" w:hAnsi="Arial Narrow" w:cs="Helveticayildirim"/>
          <w:sz w:val="28"/>
        </w:rPr>
      </w:pPr>
    </w:p>
    <w:p w:rsidR="00F65C9A" w:rsidRPr="00BF7CA7" w:rsidRDefault="00284658">
      <w:pPr>
        <w:autoSpaceDE w:val="0"/>
        <w:autoSpaceDN w:val="0"/>
        <w:adjustRightInd w:val="0"/>
        <w:rPr>
          <w:rFonts w:ascii="Arial Narrow" w:eastAsia="Calibri" w:hAnsi="Arial Narrow" w:cs="Helveticayildirim"/>
          <w:sz w:val="28"/>
        </w:rPr>
      </w:pPr>
      <w:bookmarkStart w:id="0" w:name="_GoBack"/>
      <w:bookmarkEnd w:id="0"/>
      <w:r>
        <w:rPr>
          <w:rFonts w:ascii="Arial Narrow" w:eastAsia="Calibri" w:hAnsi="Arial Narrow" w:cs="Helveticayildirim"/>
          <w:noProof/>
          <w:sz w:val="28"/>
        </w:rPr>
        <w:pict>
          <v:shape id="_x0000_s1027" type="#_x0000_t202" style="position:absolute;margin-left:-23.25pt;margin-top:49.45pt;width:461.25pt;height:110.55pt;z-index:25166131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">
            <v:textbox style="mso-fit-shape-to-text:t">
              <w:txbxContent>
                <w:p w:rsidR="00F65C9A" w:rsidRDefault="00F65C9A" w:rsidP="00F65C9A">
                  <w:pPr>
                    <w:autoSpaceDE w:val="0"/>
                    <w:autoSpaceDN w:val="0"/>
                    <w:adjustRightInd w:val="0"/>
                    <w:rPr>
                      <w:rFonts w:ascii="Helveticayildirim" w:eastAsia="Calibri" w:hAnsi="Helveticayildirim" w:cs="Helveticayildirim"/>
                      <w:color w:val="000000"/>
                    </w:rPr>
                  </w:pPr>
                  <w:r>
                    <w:rPr>
                      <w:rFonts w:ascii="Helveticayildirim" w:eastAsia="Calibri" w:hAnsi="Helveticayildirim" w:cs="Helveticayildirim"/>
                      <w:color w:val="FF00FF"/>
                    </w:rPr>
                    <w:t xml:space="preserve">• </w:t>
                  </w:r>
                  <w:r>
                    <w:rPr>
                      <w:rFonts w:ascii="Helveticayildirim" w:eastAsia="Calibri" w:hAnsi="Helveticayildirim" w:cs="Helveticayildirim"/>
                      <w:color w:val="000000"/>
                    </w:rPr>
                    <w:t>Gelirleriniz giderlerinizi karşılayamayacak durumdaysa size göre bütçeyi denkleştirmek için hangi giderlerde kısıtlama yapılmalıdır? Neden?</w:t>
                  </w:r>
                </w:p>
                <w:p w:rsidR="00F65C9A" w:rsidRPr="00BF7CA7" w:rsidRDefault="00F65C9A" w:rsidP="00F65C9A">
                  <w:pPr>
                    <w:autoSpaceDE w:val="0"/>
                    <w:autoSpaceDN w:val="0"/>
                    <w:adjustRightInd w:val="0"/>
                    <w:rPr>
                      <w:rFonts w:ascii="Helveticayildirim" w:eastAsia="Calibri" w:hAnsi="Helveticayildirim" w:cs="Helveticayildirim"/>
                      <w:color w:val="000000"/>
                    </w:rPr>
                  </w:pPr>
                  <w:proofErr w:type="gramStart"/>
                  <w:r>
                    <w:rPr>
                      <w:rFonts w:ascii="Helveticayildirim" w:eastAsia="Calibri" w:hAnsi="Helveticayildirim" w:cs="Helveticayildirim"/>
                      <w:color w:val="000000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  <w:p w:rsidR="00F65C9A" w:rsidRPr="00BF7CA7" w:rsidRDefault="00F65C9A" w:rsidP="00F65C9A">
                  <w:pPr>
                    <w:autoSpaceDE w:val="0"/>
                    <w:autoSpaceDN w:val="0"/>
                    <w:adjustRightInd w:val="0"/>
                    <w:rPr>
                      <w:rFonts w:ascii="Helveticayildirim" w:eastAsia="Calibri" w:hAnsi="Helveticayildirim" w:cs="Helveticayildirim"/>
                      <w:color w:val="000000"/>
                    </w:rPr>
                  </w:pPr>
                  <w:proofErr w:type="gramStart"/>
                  <w:r>
                    <w:rPr>
                      <w:rFonts w:ascii="Helveticayildirim" w:eastAsia="Calibri" w:hAnsi="Helveticayildirim" w:cs="Helveticayildirim"/>
                      <w:color w:val="000000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  <w:p w:rsidR="00F65C9A" w:rsidRPr="00BF7CA7" w:rsidRDefault="00F65C9A" w:rsidP="00F65C9A">
                  <w:pPr>
                    <w:autoSpaceDE w:val="0"/>
                    <w:autoSpaceDN w:val="0"/>
                    <w:adjustRightInd w:val="0"/>
                    <w:rPr>
                      <w:rFonts w:ascii="Helveticayildirim" w:eastAsia="Calibri" w:hAnsi="Helveticayildirim" w:cs="Helveticayildirim"/>
                      <w:color w:val="000000"/>
                    </w:rPr>
                  </w:pPr>
                  <w:proofErr w:type="gramStart"/>
                  <w:r>
                    <w:rPr>
                      <w:rFonts w:ascii="Helveticayildirim" w:eastAsia="Calibri" w:hAnsi="Helveticayildirim" w:cs="Helveticayildirim"/>
                      <w:color w:val="000000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  <w:p w:rsidR="00F65C9A" w:rsidRPr="00BF7CA7" w:rsidRDefault="00F65C9A" w:rsidP="00F65C9A">
                  <w:pPr>
                    <w:autoSpaceDE w:val="0"/>
                    <w:autoSpaceDN w:val="0"/>
                    <w:adjustRightInd w:val="0"/>
                    <w:rPr>
                      <w:rFonts w:ascii="Helveticayildirim" w:eastAsia="Calibri" w:hAnsi="Helveticayildirim" w:cs="Helveticayildirim"/>
                      <w:color w:val="000000"/>
                    </w:rPr>
                  </w:pPr>
                  <w:proofErr w:type="gramStart"/>
                  <w:r>
                    <w:rPr>
                      <w:rFonts w:ascii="Helveticayildirim" w:eastAsia="Calibri" w:hAnsi="Helveticayildirim" w:cs="Helveticayildirim"/>
                      <w:color w:val="000000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  <w:p w:rsidR="00F65C9A" w:rsidRDefault="00F65C9A" w:rsidP="00F65C9A">
                  <w:pPr>
                    <w:autoSpaceDE w:val="0"/>
                    <w:autoSpaceDN w:val="0"/>
                    <w:adjustRightInd w:val="0"/>
                    <w:rPr>
                      <w:rFonts w:ascii="Helveticayildirim" w:eastAsia="Calibri" w:hAnsi="Helveticayildirim" w:cs="Helveticayildirim"/>
                      <w:color w:val="000000"/>
                    </w:rPr>
                  </w:pPr>
                </w:p>
                <w:p w:rsidR="00F65C9A" w:rsidRPr="00F65C9A" w:rsidRDefault="00F65C9A" w:rsidP="00F65C9A">
                  <w:pPr>
                    <w:autoSpaceDE w:val="0"/>
                    <w:autoSpaceDN w:val="0"/>
                    <w:adjustRightInd w:val="0"/>
                    <w:rPr>
                      <w:rFonts w:ascii="Helveticayildirim" w:eastAsia="Calibri" w:hAnsi="Helveticayildirim" w:cs="Helveticayildirim"/>
                      <w:color w:val="000000"/>
                    </w:rPr>
                  </w:pPr>
                </w:p>
              </w:txbxContent>
            </v:textbox>
          </v:shape>
        </w:pict>
      </w:r>
    </w:p>
    <w:sectPr w:rsidR="00F65C9A" w:rsidRPr="00BF7CA7" w:rsidSect="00F870C8">
      <w:headerReference w:type="default" r:id="rId9"/>
      <w:footerReference w:type="default" r:id="rId10"/>
      <w:pgSz w:w="11906" w:h="16838"/>
      <w:pgMar w:top="426" w:right="1133" w:bottom="284" w:left="993" w:header="708" w:footer="975" w:gutter="0"/>
      <w:cols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2C93" w:rsidRDefault="00D62C93" w:rsidP="0036227A">
      <w:r>
        <w:separator/>
      </w:r>
    </w:p>
  </w:endnote>
  <w:endnote w:type="continuationSeparator" w:id="0">
    <w:p w:rsidR="00D62C93" w:rsidRDefault="00D62C93" w:rsidP="00362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">
    <w:altName w:val="Arial"/>
    <w:charset w:val="A2"/>
    <w:family w:val="swiss"/>
    <w:pitch w:val="variable"/>
    <w:sig w:usb0="800000AF" w:usb1="1000204A" w:usb2="00000000" w:usb3="00000000" w:csb0="000000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yildirim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3DB4" w:rsidRPr="001A2596" w:rsidRDefault="001A2596" w:rsidP="00D90FDA">
    <w:pPr>
      <w:pStyle w:val="Altbilgi"/>
      <w:rPr>
        <w:color w:val="FFFFFF" w:themeColor="background1"/>
      </w:rPr>
    </w:pPr>
    <w:hyperlink r:id="rId1" w:history="1">
      <w:r w:rsidRPr="001A2596">
        <w:rPr>
          <w:rStyle w:val="Kpr"/>
          <w:rFonts w:ascii="Arial Narrow" w:hAnsi="Arial Narrow" w:cs="Microsoft Sans Serif"/>
          <w:b/>
          <w:color w:val="FFFFFF" w:themeColor="background1"/>
          <w:sz w:val="20"/>
          <w:szCs w:val="20"/>
        </w:rPr>
        <w:t>https://www.sorubak.com</w:t>
      </w:r>
    </w:hyperlink>
    <w:r w:rsidRPr="001A2596">
      <w:rPr>
        <w:rFonts w:ascii="Arial Narrow" w:hAnsi="Arial Narrow" w:cs="Microsoft Sans Serif"/>
        <w:b/>
        <w:color w:val="FFFFFF" w:themeColor="background1"/>
        <w:sz w:val="20"/>
        <w:szCs w:val="20"/>
      </w:rPr>
      <w:t xml:space="preserve"> </w:t>
    </w:r>
    <w:r w:rsidR="002F3DB4" w:rsidRPr="001A2596">
      <w:rPr>
        <w:color w:val="FFFFFF" w:themeColor="background1"/>
      </w:rPr>
      <w:tab/>
    </w:r>
    <w:r w:rsidR="002F3DB4" w:rsidRPr="001A2596">
      <w:rPr>
        <w:color w:val="FFFFFF" w:themeColor="background1"/>
      </w:rPr>
      <w:tab/>
    </w:r>
    <w:r w:rsidR="002F3DB4" w:rsidRPr="001A2596">
      <w:rPr>
        <w:color w:val="FFFFFF" w:themeColor="background1"/>
      </w:rPr>
      <w:tab/>
    </w:r>
    <w:r w:rsidR="002F3DB4" w:rsidRPr="001A2596">
      <w:rPr>
        <w:color w:val="FFFFFF" w:themeColor="background1"/>
      </w:rPr>
      <w:tab/>
    </w:r>
    <w:r w:rsidR="002F3DB4" w:rsidRPr="001A2596">
      <w:rPr>
        <w:color w:val="FFFFFF" w:themeColor="background1"/>
      </w:rPr>
      <w:tab/>
      <w:t xml:space="preserve">              </w:t>
    </w:r>
    <w:r w:rsidR="002F3DB4" w:rsidRPr="001A2596">
      <w:rPr>
        <w:color w:val="FFFFFF" w:themeColor="background1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2C93" w:rsidRDefault="00D62C93" w:rsidP="0036227A">
      <w:r>
        <w:separator/>
      </w:r>
    </w:p>
  </w:footnote>
  <w:footnote w:type="continuationSeparator" w:id="0">
    <w:p w:rsidR="00D62C93" w:rsidRDefault="00D62C93" w:rsidP="003622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5C9A" w:rsidRDefault="00F65C9A">
    <w:pPr>
      <w:pStyle w:val="stbilgi"/>
      <w:rPr>
        <w:noProof/>
      </w:rPr>
    </w:pPr>
  </w:p>
  <w:p w:rsidR="00F65C9A" w:rsidRDefault="00F65C9A">
    <w:pPr>
      <w:pStyle w:val="stbilgi"/>
      <w:rPr>
        <w:noProof/>
      </w:rPr>
    </w:pPr>
  </w:p>
  <w:p w:rsidR="002F3DB4" w:rsidRDefault="002F3DB4">
    <w:pPr>
      <w:pStyle w:val="stbilgi"/>
    </w:pPr>
    <w:r>
      <w:t xml:space="preserve">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75C06"/>
    <w:multiLevelType w:val="hybridMultilevel"/>
    <w:tmpl w:val="7EFE796E"/>
    <w:lvl w:ilvl="0" w:tplc="FE0E2D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0D022B"/>
    <w:multiLevelType w:val="hybridMultilevel"/>
    <w:tmpl w:val="A628C1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5C65B9"/>
    <w:multiLevelType w:val="hybridMultilevel"/>
    <w:tmpl w:val="BC40732C"/>
    <w:lvl w:ilvl="0" w:tplc="C09CAC5A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06370AE8"/>
    <w:multiLevelType w:val="hybridMultilevel"/>
    <w:tmpl w:val="7B08448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A5055B"/>
    <w:multiLevelType w:val="hybridMultilevel"/>
    <w:tmpl w:val="7B1C74A0"/>
    <w:lvl w:ilvl="0" w:tplc="AC802A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790F7F"/>
    <w:multiLevelType w:val="hybridMultilevel"/>
    <w:tmpl w:val="F0185DD0"/>
    <w:lvl w:ilvl="0" w:tplc="73D2D29A">
      <w:start w:val="1"/>
      <w:numFmt w:val="decimal"/>
      <w:lvlText w:val="%1)"/>
      <w:lvlJc w:val="left"/>
      <w:pPr>
        <w:ind w:left="644" w:hanging="360"/>
      </w:pPr>
      <w:rPr>
        <w:rFonts w:ascii="Cambria" w:hAnsi="Cambria" w:hint="default"/>
        <w:b/>
        <w:i w:val="0"/>
        <w:color w:val="0D0D0D" w:themeColor="text1" w:themeTint="F2"/>
      </w:rPr>
    </w:lvl>
    <w:lvl w:ilvl="1" w:tplc="041F0019">
      <w:start w:val="1"/>
      <w:numFmt w:val="lowerLetter"/>
      <w:lvlText w:val="%2."/>
      <w:lvlJc w:val="left"/>
      <w:pPr>
        <w:ind w:left="1250" w:hanging="360"/>
      </w:pPr>
    </w:lvl>
    <w:lvl w:ilvl="2" w:tplc="041F001B">
      <w:start w:val="1"/>
      <w:numFmt w:val="lowerRoman"/>
      <w:lvlText w:val="%3."/>
      <w:lvlJc w:val="right"/>
      <w:pPr>
        <w:ind w:left="1970" w:hanging="180"/>
      </w:pPr>
    </w:lvl>
    <w:lvl w:ilvl="3" w:tplc="041F000F">
      <w:start w:val="1"/>
      <w:numFmt w:val="decimal"/>
      <w:lvlText w:val="%4."/>
      <w:lvlJc w:val="left"/>
      <w:pPr>
        <w:ind w:left="2690" w:hanging="360"/>
      </w:pPr>
    </w:lvl>
    <w:lvl w:ilvl="4" w:tplc="041F0019">
      <w:start w:val="1"/>
      <w:numFmt w:val="lowerLetter"/>
      <w:lvlText w:val="%5."/>
      <w:lvlJc w:val="left"/>
      <w:pPr>
        <w:ind w:left="3410" w:hanging="360"/>
      </w:pPr>
    </w:lvl>
    <w:lvl w:ilvl="5" w:tplc="041F001B">
      <w:start w:val="1"/>
      <w:numFmt w:val="lowerRoman"/>
      <w:lvlText w:val="%6."/>
      <w:lvlJc w:val="right"/>
      <w:pPr>
        <w:ind w:left="4130" w:hanging="180"/>
      </w:pPr>
    </w:lvl>
    <w:lvl w:ilvl="6" w:tplc="041F000F">
      <w:start w:val="1"/>
      <w:numFmt w:val="decimal"/>
      <w:lvlText w:val="%7."/>
      <w:lvlJc w:val="left"/>
      <w:pPr>
        <w:ind w:left="4850" w:hanging="360"/>
      </w:pPr>
    </w:lvl>
    <w:lvl w:ilvl="7" w:tplc="041F0019">
      <w:start w:val="1"/>
      <w:numFmt w:val="lowerLetter"/>
      <w:lvlText w:val="%8."/>
      <w:lvlJc w:val="left"/>
      <w:pPr>
        <w:ind w:left="5570" w:hanging="360"/>
      </w:pPr>
    </w:lvl>
    <w:lvl w:ilvl="8" w:tplc="041F001B">
      <w:start w:val="1"/>
      <w:numFmt w:val="lowerRoman"/>
      <w:lvlText w:val="%9."/>
      <w:lvlJc w:val="right"/>
      <w:pPr>
        <w:ind w:left="6290" w:hanging="180"/>
      </w:pPr>
    </w:lvl>
  </w:abstractNum>
  <w:abstractNum w:abstractNumId="6">
    <w:nsid w:val="2650041C"/>
    <w:multiLevelType w:val="hybridMultilevel"/>
    <w:tmpl w:val="EC6EF170"/>
    <w:lvl w:ilvl="0" w:tplc="1F3813DE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33FB5379"/>
    <w:multiLevelType w:val="hybridMultilevel"/>
    <w:tmpl w:val="E5F0B500"/>
    <w:lvl w:ilvl="0" w:tplc="3A6E09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805114"/>
    <w:multiLevelType w:val="hybridMultilevel"/>
    <w:tmpl w:val="443E93E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193C6D"/>
    <w:multiLevelType w:val="multilevel"/>
    <w:tmpl w:val="B134B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68C3057"/>
    <w:multiLevelType w:val="hybridMultilevel"/>
    <w:tmpl w:val="0B784B5A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9812C90"/>
    <w:multiLevelType w:val="hybridMultilevel"/>
    <w:tmpl w:val="876E1272"/>
    <w:lvl w:ilvl="0" w:tplc="041F000D">
      <w:start w:val="1"/>
      <w:numFmt w:val="bullet"/>
      <w:lvlText w:val=""/>
      <w:lvlJc w:val="left"/>
      <w:pPr>
        <w:ind w:left="151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2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78" w:hanging="360"/>
      </w:pPr>
      <w:rPr>
        <w:rFonts w:ascii="Wingdings" w:hAnsi="Wingdings" w:hint="default"/>
      </w:rPr>
    </w:lvl>
  </w:abstractNum>
  <w:abstractNum w:abstractNumId="12">
    <w:nsid w:val="571219C6"/>
    <w:multiLevelType w:val="hybridMultilevel"/>
    <w:tmpl w:val="0CE4DF26"/>
    <w:lvl w:ilvl="0" w:tplc="62DE5C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7285248"/>
    <w:multiLevelType w:val="hybridMultilevel"/>
    <w:tmpl w:val="A544CA3C"/>
    <w:lvl w:ilvl="0" w:tplc="0DE441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007088"/>
    <w:multiLevelType w:val="hybridMultilevel"/>
    <w:tmpl w:val="8F7CED3C"/>
    <w:lvl w:ilvl="0" w:tplc="B7A26C06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15">
    <w:nsid w:val="6094479E"/>
    <w:multiLevelType w:val="hybridMultilevel"/>
    <w:tmpl w:val="29667D1A"/>
    <w:lvl w:ilvl="0" w:tplc="D59C46D0">
      <w:start w:val="4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1A83687"/>
    <w:multiLevelType w:val="hybridMultilevel"/>
    <w:tmpl w:val="385CA5EC"/>
    <w:lvl w:ilvl="0" w:tplc="B70007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06635D4"/>
    <w:multiLevelType w:val="hybridMultilevel"/>
    <w:tmpl w:val="7D4060F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2E2523"/>
    <w:multiLevelType w:val="hybridMultilevel"/>
    <w:tmpl w:val="716CC408"/>
    <w:lvl w:ilvl="0" w:tplc="2C8659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7B754F"/>
    <w:multiLevelType w:val="hybridMultilevel"/>
    <w:tmpl w:val="AECEBBB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6975548"/>
    <w:multiLevelType w:val="hybridMultilevel"/>
    <w:tmpl w:val="AF888D7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9D54CF"/>
    <w:multiLevelType w:val="hybridMultilevel"/>
    <w:tmpl w:val="3BCA3E1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22EC2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7AF4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1C96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EADD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180F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F4A4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06DF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A896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7D0501A1"/>
    <w:multiLevelType w:val="hybridMultilevel"/>
    <w:tmpl w:val="891C90DE"/>
    <w:lvl w:ilvl="0" w:tplc="FD08B164">
      <w:start w:val="1"/>
      <w:numFmt w:val="bullet"/>
      <w:lvlText w:val=""/>
      <w:lvlJc w:val="left"/>
      <w:pPr>
        <w:ind w:left="1581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230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2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4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6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8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0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2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41" w:hanging="360"/>
      </w:pPr>
      <w:rPr>
        <w:rFonts w:ascii="Wingdings" w:hAnsi="Wingdings" w:hint="default"/>
      </w:rPr>
    </w:lvl>
  </w:abstractNum>
  <w:abstractNum w:abstractNumId="23">
    <w:nsid w:val="7DAC120F"/>
    <w:multiLevelType w:val="hybridMultilevel"/>
    <w:tmpl w:val="4160717C"/>
    <w:lvl w:ilvl="0" w:tplc="17C8C5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E891E82"/>
    <w:multiLevelType w:val="hybridMultilevel"/>
    <w:tmpl w:val="28EC413C"/>
    <w:lvl w:ilvl="0" w:tplc="041F000B">
      <w:start w:val="1"/>
      <w:numFmt w:val="bullet"/>
      <w:lvlText w:val=""/>
      <w:lvlJc w:val="left"/>
      <w:pPr>
        <w:ind w:left="1193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913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633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353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073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793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513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233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953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5"/>
  </w:num>
  <w:num w:numId="3">
    <w:abstractNumId w:val="18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</w:num>
  <w:num w:numId="6">
    <w:abstractNumId w:val="17"/>
  </w:num>
  <w:num w:numId="7">
    <w:abstractNumId w:val="20"/>
  </w:num>
  <w:num w:numId="8">
    <w:abstractNumId w:val="21"/>
  </w:num>
  <w:num w:numId="9">
    <w:abstractNumId w:val="5"/>
  </w:num>
  <w:num w:numId="10">
    <w:abstractNumId w:val="3"/>
  </w:num>
  <w:num w:numId="11">
    <w:abstractNumId w:val="6"/>
  </w:num>
  <w:num w:numId="12">
    <w:abstractNumId w:val="0"/>
  </w:num>
  <w:num w:numId="13">
    <w:abstractNumId w:val="16"/>
  </w:num>
  <w:num w:numId="14">
    <w:abstractNumId w:val="19"/>
  </w:num>
  <w:num w:numId="15">
    <w:abstractNumId w:val="1"/>
  </w:num>
  <w:num w:numId="16">
    <w:abstractNumId w:val="8"/>
  </w:num>
  <w:num w:numId="17">
    <w:abstractNumId w:val="11"/>
  </w:num>
  <w:num w:numId="18">
    <w:abstractNumId w:val="13"/>
  </w:num>
  <w:num w:numId="19">
    <w:abstractNumId w:val="23"/>
  </w:num>
  <w:num w:numId="20">
    <w:abstractNumId w:val="22"/>
  </w:num>
  <w:num w:numId="21">
    <w:abstractNumId w:val="7"/>
  </w:num>
  <w:num w:numId="22">
    <w:abstractNumId w:val="12"/>
  </w:num>
  <w:num w:numId="23">
    <w:abstractNumId w:val="2"/>
  </w:num>
  <w:num w:numId="24">
    <w:abstractNumId w:val="14"/>
  </w:num>
  <w:num w:numId="25">
    <w:abstractNumId w:val="4"/>
  </w:num>
  <w:num w:numId="2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237624"/>
    <w:rsid w:val="00021149"/>
    <w:rsid w:val="00023F02"/>
    <w:rsid w:val="000353B9"/>
    <w:rsid w:val="000D0E68"/>
    <w:rsid w:val="000F1D22"/>
    <w:rsid w:val="000F548D"/>
    <w:rsid w:val="00107541"/>
    <w:rsid w:val="0011305E"/>
    <w:rsid w:val="0014175F"/>
    <w:rsid w:val="001572AD"/>
    <w:rsid w:val="00165727"/>
    <w:rsid w:val="00171260"/>
    <w:rsid w:val="001A0506"/>
    <w:rsid w:val="001A2596"/>
    <w:rsid w:val="001A6DBB"/>
    <w:rsid w:val="00237624"/>
    <w:rsid w:val="0024216D"/>
    <w:rsid w:val="00256787"/>
    <w:rsid w:val="002767E8"/>
    <w:rsid w:val="00284658"/>
    <w:rsid w:val="002C4DE4"/>
    <w:rsid w:val="002F3ADE"/>
    <w:rsid w:val="002F3DB4"/>
    <w:rsid w:val="00307769"/>
    <w:rsid w:val="003113B8"/>
    <w:rsid w:val="00320D44"/>
    <w:rsid w:val="0036227A"/>
    <w:rsid w:val="0036695B"/>
    <w:rsid w:val="00395D80"/>
    <w:rsid w:val="003B32ED"/>
    <w:rsid w:val="003D0423"/>
    <w:rsid w:val="003D1867"/>
    <w:rsid w:val="003E1475"/>
    <w:rsid w:val="00401538"/>
    <w:rsid w:val="00436DCE"/>
    <w:rsid w:val="004370BD"/>
    <w:rsid w:val="00440B45"/>
    <w:rsid w:val="00442CE8"/>
    <w:rsid w:val="004436F9"/>
    <w:rsid w:val="00473546"/>
    <w:rsid w:val="00483730"/>
    <w:rsid w:val="004C2716"/>
    <w:rsid w:val="004D25AF"/>
    <w:rsid w:val="004E1F8C"/>
    <w:rsid w:val="004E5BAB"/>
    <w:rsid w:val="004E642E"/>
    <w:rsid w:val="005025DD"/>
    <w:rsid w:val="00504EF3"/>
    <w:rsid w:val="00524EB3"/>
    <w:rsid w:val="00542BBB"/>
    <w:rsid w:val="00557CD8"/>
    <w:rsid w:val="0056742B"/>
    <w:rsid w:val="005A5996"/>
    <w:rsid w:val="00602BC7"/>
    <w:rsid w:val="0061700E"/>
    <w:rsid w:val="00634A4D"/>
    <w:rsid w:val="00650C53"/>
    <w:rsid w:val="006556BC"/>
    <w:rsid w:val="006630D7"/>
    <w:rsid w:val="00667445"/>
    <w:rsid w:val="00670628"/>
    <w:rsid w:val="0067575E"/>
    <w:rsid w:val="00675A64"/>
    <w:rsid w:val="006E225E"/>
    <w:rsid w:val="007006DA"/>
    <w:rsid w:val="00713265"/>
    <w:rsid w:val="00745CD6"/>
    <w:rsid w:val="007742D0"/>
    <w:rsid w:val="00774D5A"/>
    <w:rsid w:val="00793BDD"/>
    <w:rsid w:val="007A51FE"/>
    <w:rsid w:val="007A60A0"/>
    <w:rsid w:val="007C684B"/>
    <w:rsid w:val="007D27F9"/>
    <w:rsid w:val="007D4158"/>
    <w:rsid w:val="007E4788"/>
    <w:rsid w:val="007E5337"/>
    <w:rsid w:val="0080427A"/>
    <w:rsid w:val="008141FD"/>
    <w:rsid w:val="00825335"/>
    <w:rsid w:val="00827C6B"/>
    <w:rsid w:val="00850344"/>
    <w:rsid w:val="008530B7"/>
    <w:rsid w:val="008646CF"/>
    <w:rsid w:val="0088122A"/>
    <w:rsid w:val="00891DEA"/>
    <w:rsid w:val="008A6E66"/>
    <w:rsid w:val="008B61B2"/>
    <w:rsid w:val="008C5153"/>
    <w:rsid w:val="008E5B40"/>
    <w:rsid w:val="0090279E"/>
    <w:rsid w:val="00935B9D"/>
    <w:rsid w:val="00976B62"/>
    <w:rsid w:val="0098022F"/>
    <w:rsid w:val="00981F01"/>
    <w:rsid w:val="00983BF9"/>
    <w:rsid w:val="00983F69"/>
    <w:rsid w:val="009B6C9C"/>
    <w:rsid w:val="009F4844"/>
    <w:rsid w:val="00A021B3"/>
    <w:rsid w:val="00A02C0C"/>
    <w:rsid w:val="00A20BAF"/>
    <w:rsid w:val="00A54D35"/>
    <w:rsid w:val="00A60DDB"/>
    <w:rsid w:val="00A75377"/>
    <w:rsid w:val="00A77B56"/>
    <w:rsid w:val="00A82027"/>
    <w:rsid w:val="00A86A2F"/>
    <w:rsid w:val="00AB2B41"/>
    <w:rsid w:val="00AE675A"/>
    <w:rsid w:val="00AF27A7"/>
    <w:rsid w:val="00AF64CF"/>
    <w:rsid w:val="00B00FB4"/>
    <w:rsid w:val="00B0590C"/>
    <w:rsid w:val="00B10760"/>
    <w:rsid w:val="00B43321"/>
    <w:rsid w:val="00B43B69"/>
    <w:rsid w:val="00B7078D"/>
    <w:rsid w:val="00BB29A7"/>
    <w:rsid w:val="00BD5211"/>
    <w:rsid w:val="00BE0C2F"/>
    <w:rsid w:val="00BE785E"/>
    <w:rsid w:val="00BF7CA7"/>
    <w:rsid w:val="00C05FEE"/>
    <w:rsid w:val="00C325FC"/>
    <w:rsid w:val="00C918B5"/>
    <w:rsid w:val="00CB603C"/>
    <w:rsid w:val="00CB69FB"/>
    <w:rsid w:val="00CC28DE"/>
    <w:rsid w:val="00D13239"/>
    <w:rsid w:val="00D313F2"/>
    <w:rsid w:val="00D45EF8"/>
    <w:rsid w:val="00D5646D"/>
    <w:rsid w:val="00D62C93"/>
    <w:rsid w:val="00D6575B"/>
    <w:rsid w:val="00D90FDA"/>
    <w:rsid w:val="00D92095"/>
    <w:rsid w:val="00DD243E"/>
    <w:rsid w:val="00DD3B49"/>
    <w:rsid w:val="00E01D31"/>
    <w:rsid w:val="00E03133"/>
    <w:rsid w:val="00E05302"/>
    <w:rsid w:val="00E36B9E"/>
    <w:rsid w:val="00E37DB9"/>
    <w:rsid w:val="00E55A76"/>
    <w:rsid w:val="00E82FA1"/>
    <w:rsid w:val="00ED5D78"/>
    <w:rsid w:val="00EE4EE1"/>
    <w:rsid w:val="00F14539"/>
    <w:rsid w:val="00F16AF5"/>
    <w:rsid w:val="00F33FEA"/>
    <w:rsid w:val="00F65C9A"/>
    <w:rsid w:val="00F870C8"/>
    <w:rsid w:val="00FA5D50"/>
    <w:rsid w:val="00FB2953"/>
    <w:rsid w:val="00FC1C71"/>
    <w:rsid w:val="00FC3D8B"/>
    <w:rsid w:val="00FF1D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624"/>
    <w:rPr>
      <w:rFonts w:ascii="Times New Roman" w:eastAsia="Times New Roman" w:hAnsi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E03133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C4DE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2C4DE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link w:val="Balk4Char"/>
    <w:uiPriority w:val="9"/>
    <w:qFormat/>
    <w:rsid w:val="008C5153"/>
    <w:pPr>
      <w:spacing w:before="100" w:beforeAutospacing="1" w:after="100" w:afterAutospacing="1"/>
      <w:outlineLvl w:val="3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6227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6227A"/>
  </w:style>
  <w:style w:type="paragraph" w:styleId="Altbilgi">
    <w:name w:val="footer"/>
    <w:basedOn w:val="Normal"/>
    <w:link w:val="AltbilgiChar"/>
    <w:uiPriority w:val="99"/>
    <w:unhideWhenUsed/>
    <w:rsid w:val="0036227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6227A"/>
  </w:style>
  <w:style w:type="paragraph" w:styleId="BalonMetni">
    <w:name w:val="Balloon Text"/>
    <w:basedOn w:val="Normal"/>
    <w:link w:val="BalonMetniChar"/>
    <w:uiPriority w:val="99"/>
    <w:semiHidden/>
    <w:unhideWhenUsed/>
    <w:rsid w:val="0036227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36227A"/>
    <w:rPr>
      <w:rFonts w:ascii="Tahoma" w:hAnsi="Tahoma" w:cs="Tahoma"/>
      <w:sz w:val="16"/>
      <w:szCs w:val="16"/>
    </w:rPr>
  </w:style>
  <w:style w:type="paragraph" w:customStyle="1" w:styleId="listparagraph">
    <w:name w:val="listparagraph"/>
    <w:basedOn w:val="Normal"/>
    <w:rsid w:val="002F3ADE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34"/>
    <w:qFormat/>
    <w:rsid w:val="00EE4EE1"/>
    <w:pPr>
      <w:ind w:left="720"/>
      <w:contextualSpacing/>
    </w:pPr>
  </w:style>
  <w:style w:type="paragraph" w:customStyle="1" w:styleId="Default">
    <w:name w:val="Default"/>
    <w:rsid w:val="00BB29A7"/>
    <w:pPr>
      <w:autoSpaceDE w:val="0"/>
      <w:autoSpaceDN w:val="0"/>
      <w:adjustRightInd w:val="0"/>
    </w:pPr>
    <w:rPr>
      <w:rFonts w:ascii="Kayra" w:hAnsi="Kayra" w:cs="Kayra"/>
      <w:color w:val="000000"/>
      <w:sz w:val="24"/>
      <w:szCs w:val="24"/>
    </w:rPr>
  </w:style>
  <w:style w:type="paragraph" w:styleId="AralkYok">
    <w:name w:val="No Spacing"/>
    <w:uiPriority w:val="1"/>
    <w:qFormat/>
    <w:rsid w:val="00B10760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BE785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E0313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E01D31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E01D31"/>
    <w:rPr>
      <w:b/>
      <w:bCs/>
    </w:rPr>
  </w:style>
  <w:style w:type="character" w:styleId="Kpr">
    <w:name w:val="Hyperlink"/>
    <w:basedOn w:val="VarsaylanParagrafYazTipi"/>
    <w:uiPriority w:val="99"/>
    <w:unhideWhenUsed/>
    <w:rsid w:val="00E01D31"/>
    <w:rPr>
      <w:color w:val="0000FF"/>
      <w:u w:val="single"/>
    </w:rPr>
  </w:style>
  <w:style w:type="character" w:customStyle="1" w:styleId="Balk4Char">
    <w:name w:val="Başlık 4 Char"/>
    <w:basedOn w:val="VarsaylanParagrafYazTipi"/>
    <w:link w:val="Balk4"/>
    <w:uiPriority w:val="9"/>
    <w:rsid w:val="008C5153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2C4DE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2C4DE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0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582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722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0658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25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19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02594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024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099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85735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24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43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2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52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33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85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63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7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6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3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36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9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4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9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5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72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04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33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1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3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1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0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9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0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9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38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8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1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4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5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0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4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9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1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55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61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63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0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7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3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75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3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2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8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6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14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5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174466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URAT-ARZU\Desktop\bo&#351;%20&#351;ablon.dot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423EAD-9F64-482E-A806-EEEDB50DF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boş şablon</Template>
  <TotalTime>2</TotalTime>
  <Pages>1</Pages>
  <Words>96</Words>
  <Characters>550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2019-03-25T13:54:00Z</cp:lastPrinted>
  <dcterms:created xsi:type="dcterms:W3CDTF">2019-03-26T08:37:00Z</dcterms:created>
  <dcterms:modified xsi:type="dcterms:W3CDTF">2019-03-26T08:37:00Z</dcterms:modified>
  <cp:category>https://www.sorubak.com</cp:category>
</cp:coreProperties>
</file>