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DD7" w:rsidRDefault="003F464D" w:rsidP="00DE0DD7">
      <w:pPr>
        <w:jc w:val="center"/>
        <w:rPr>
          <w:rFonts w:ascii="Times New Roman" w:hAnsi="Times New Roman"/>
          <w:b/>
          <w:sz w:val="24"/>
          <w:szCs w:val="24"/>
        </w:rPr>
      </w:pPr>
      <w:r w:rsidRPr="005A6A00">
        <w:rPr>
          <w:rFonts w:ascii="Times New Roman" w:hAnsi="Times New Roman"/>
          <w:b/>
          <w:sz w:val="24"/>
          <w:szCs w:val="24"/>
        </w:rPr>
        <w:t>SAĞNAK KOLEJİ 1 / B SINIFI</w:t>
      </w:r>
      <w:r w:rsidR="006418D5">
        <w:rPr>
          <w:rFonts w:ascii="Times New Roman" w:hAnsi="Times New Roman"/>
          <w:b/>
          <w:sz w:val="24"/>
          <w:szCs w:val="24"/>
        </w:rPr>
        <w:t xml:space="preserve"> EL ELE ETKİNLİĞİ</w:t>
      </w:r>
    </w:p>
    <w:p w:rsidR="00D732F6" w:rsidRPr="005A6A00" w:rsidRDefault="00D732F6" w:rsidP="00DE0DD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64CC" w:rsidRDefault="00DE0DD7" w:rsidP="00DE0DD7">
      <w:pPr>
        <w:rPr>
          <w:rFonts w:ascii="TTKB Dik Temel Abece" w:hAnsi="TTKB Dik Temel Abece"/>
          <w:sz w:val="100"/>
          <w:szCs w:val="100"/>
        </w:rPr>
      </w:pPr>
      <w:r w:rsidRPr="00D732F6">
        <w:rPr>
          <w:rFonts w:ascii="N.o.k.t.a.l.ı.d.UZ" w:hAnsi="N.o.k.t.a.l.ı.d.UZ"/>
          <w:noProof/>
          <w:sz w:val="100"/>
          <w:szCs w:val="10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261620</wp:posOffset>
            </wp:positionV>
            <wp:extent cx="6724650" cy="721360"/>
            <wp:effectExtent l="0" t="0" r="0" b="2540"/>
            <wp:wrapNone/>
            <wp:docPr id="25" name="Resim 25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32F6" w:rsidRPr="00D732F6">
        <w:rPr>
          <w:rFonts w:ascii="N.o.k.t.a.l.ı.d.UZ" w:hAnsi="N.o.k.t.a.l.ı.d.UZ"/>
          <w:sz w:val="100"/>
          <w:szCs w:val="100"/>
        </w:rPr>
        <w:t>el</w:t>
      </w:r>
      <w:r w:rsidR="00D732F6">
        <w:rPr>
          <w:rFonts w:ascii="TTKB Dik Temel Abece" w:hAnsi="TTKB Dik Temel Abece"/>
          <w:sz w:val="100"/>
          <w:szCs w:val="100"/>
        </w:rPr>
        <w:t xml:space="preserve"> </w:t>
      </w:r>
      <w:r w:rsidR="00D732F6" w:rsidRPr="00D732F6">
        <w:rPr>
          <w:rFonts w:ascii="TTKB Dik Temel Abece" w:hAnsi="TTKB Dik Temel Abece"/>
          <w:noProof/>
          <w:sz w:val="100"/>
          <w:szCs w:val="100"/>
          <w:lang w:eastAsia="tr-TR"/>
        </w:rPr>
        <w:drawing>
          <wp:inline distT="0" distB="0" distL="0" distR="0">
            <wp:extent cx="1304925" cy="7334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D732F6" w:rsidRPr="00B85A5B">
        <w:rPr>
          <w:rFonts w:ascii="N.o.k.t.a.l.ı.d.UZ" w:hAnsi="N.o.k.t.a.l.ı.d.UZ"/>
          <w:sz w:val="100"/>
          <w:szCs w:val="100"/>
        </w:rPr>
        <w:t>ele</w:t>
      </w:r>
      <w:r w:rsidR="00503D80">
        <w:rPr>
          <w:rFonts w:ascii="N.o.k.t.a.l.ı.d.UZ" w:hAnsi="N.o.k.t.a.l.ı.d.UZ"/>
          <w:sz w:val="100"/>
          <w:szCs w:val="100"/>
        </w:rPr>
        <w:t xml:space="preserve"> </w:t>
      </w:r>
      <w:r w:rsidR="00D732F6" w:rsidRPr="00B85A5B">
        <w:rPr>
          <w:rFonts w:ascii="N.o.k.t.a.l.ı.d.UZ" w:hAnsi="N.o.k.t.a.l.ı.d.UZ"/>
          <w:sz w:val="100"/>
          <w:szCs w:val="100"/>
        </w:rPr>
        <w:t xml:space="preserve"> el</w:t>
      </w:r>
      <w:proofErr w:type="gramEnd"/>
      <w:r w:rsidR="00D732F6" w:rsidRPr="00B85A5B">
        <w:rPr>
          <w:rFonts w:ascii="N.o.k.t.a.l.ı.d.UZ" w:hAnsi="N.o.k.t.a.l.ı.d.UZ"/>
          <w:sz w:val="100"/>
          <w:szCs w:val="100"/>
        </w:rPr>
        <w:t xml:space="preserve"> </w:t>
      </w:r>
      <w:r w:rsidR="00D732F6" w:rsidRPr="00B85A5B">
        <w:rPr>
          <w:rFonts w:ascii="N.o.k.t.a.l.ı.d.UZ" w:hAnsi="N.o.k.t.a.l.ı.d.UZ"/>
          <w:noProof/>
          <w:sz w:val="100"/>
          <w:szCs w:val="100"/>
          <w:lang w:eastAsia="tr-TR"/>
        </w:rPr>
        <w:drawing>
          <wp:inline distT="0" distB="0" distL="0" distR="0">
            <wp:extent cx="1276350" cy="6096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32F6" w:rsidRPr="00B85A5B">
        <w:rPr>
          <w:rFonts w:ascii="N.o.k.t.a.l.ı.d.UZ" w:hAnsi="N.o.k.t.a.l.ı.d.UZ"/>
          <w:sz w:val="100"/>
          <w:szCs w:val="100"/>
        </w:rPr>
        <w:t xml:space="preserve"> ele</w:t>
      </w:r>
      <w:r w:rsidR="00D732F6">
        <w:rPr>
          <w:rFonts w:ascii="TTKB Dik Temel Abece" w:hAnsi="TTKB Dik Temel Abece"/>
          <w:sz w:val="100"/>
          <w:szCs w:val="100"/>
        </w:rPr>
        <w:t xml:space="preserve">    </w:t>
      </w:r>
    </w:p>
    <w:p w:rsidR="00DE0DD7" w:rsidRPr="00DE0DD7" w:rsidRDefault="00DE0DD7" w:rsidP="00DE0DD7">
      <w:pPr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27" name="Resim 27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EE4ED4">
        <w:rPr>
          <w:rFonts w:ascii="N.o.k.t.a.l.ı.d.UZ" w:hAnsi="N.o.k.t.a.l.ı.d.UZ"/>
          <w:sz w:val="100"/>
          <w:szCs w:val="100"/>
        </w:rPr>
        <w:t>el</w:t>
      </w:r>
      <w:proofErr w:type="gramEnd"/>
      <w:r w:rsidR="00EE4ED4">
        <w:rPr>
          <w:rFonts w:ascii="N.o.k.t.a.l.ı.d.UZ" w:hAnsi="N.o.k.t.a.l.ı.d.UZ"/>
          <w:sz w:val="100"/>
          <w:szCs w:val="100"/>
        </w:rPr>
        <w:t xml:space="preserve"> ele </w:t>
      </w:r>
      <w:r w:rsidR="00EE4ED4" w:rsidRPr="00B85A5B">
        <w:rPr>
          <w:rFonts w:ascii="N.o.k.t.a.l.ı.d.UZ" w:hAnsi="N.o.k.t.a.l.ı.d.UZ"/>
          <w:noProof/>
          <w:sz w:val="100"/>
          <w:szCs w:val="100"/>
          <w:lang w:eastAsia="tr-TR"/>
        </w:rPr>
        <w:drawing>
          <wp:inline distT="0" distB="0" distL="0" distR="0">
            <wp:extent cx="1276350" cy="6096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4ED4">
        <w:rPr>
          <w:rFonts w:ascii="N.o.k.t.a.l.ı.d.UZ" w:hAnsi="N.o.k.t.a.l.ı.d.UZ"/>
          <w:sz w:val="100"/>
          <w:szCs w:val="100"/>
        </w:rPr>
        <w:t xml:space="preserve"> el ele </w:t>
      </w:r>
      <w:r w:rsidR="00EE4ED4" w:rsidRPr="00B85A5B">
        <w:rPr>
          <w:rFonts w:ascii="N.o.k.t.a.l.ı.d.UZ" w:hAnsi="N.o.k.t.a.l.ı.d.UZ"/>
          <w:noProof/>
          <w:sz w:val="100"/>
          <w:szCs w:val="100"/>
          <w:lang w:eastAsia="tr-TR"/>
        </w:rPr>
        <w:drawing>
          <wp:inline distT="0" distB="0" distL="0" distR="0">
            <wp:extent cx="1276350" cy="6096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DD7" w:rsidRPr="00DE0DD7" w:rsidRDefault="00DE0DD7" w:rsidP="00DE0DD7">
      <w:pPr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29" name="Resim 29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6418D5">
        <w:rPr>
          <w:rFonts w:ascii="N.o.k.t.a.l.ı.d.UZ" w:hAnsi="N.o.k.t.a.l.ı.d.UZ"/>
          <w:sz w:val="100"/>
          <w:szCs w:val="100"/>
        </w:rPr>
        <w:t>el  ele</w:t>
      </w:r>
      <w:proofErr w:type="gramEnd"/>
      <w:r w:rsidR="006418D5">
        <w:rPr>
          <w:rFonts w:ascii="N.o.k.t.a.l.ı.d.UZ" w:hAnsi="N.o.k.t.a.l.ı.d.UZ"/>
          <w:sz w:val="100"/>
          <w:szCs w:val="100"/>
        </w:rPr>
        <w:t xml:space="preserve"> </w:t>
      </w:r>
      <w:r w:rsidR="006418D5" w:rsidRPr="00B85A5B">
        <w:rPr>
          <w:rFonts w:ascii="N.o.k.t.a.l.ı.d.UZ" w:hAnsi="N.o.k.t.a.l.ı.d.UZ"/>
          <w:noProof/>
          <w:sz w:val="100"/>
          <w:szCs w:val="100"/>
          <w:lang w:eastAsia="tr-TR"/>
        </w:rPr>
        <w:drawing>
          <wp:inline distT="0" distB="0" distL="0" distR="0">
            <wp:extent cx="1276350" cy="6096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8D5">
        <w:rPr>
          <w:rFonts w:ascii="N.o.k.t.a.l.ı.d.UZ" w:hAnsi="N.o.k.t.a.l.ı.d.UZ"/>
          <w:sz w:val="100"/>
          <w:szCs w:val="100"/>
        </w:rPr>
        <w:t xml:space="preserve"> el ele</w:t>
      </w:r>
      <w:r w:rsidR="006418D5" w:rsidRPr="00B85A5B">
        <w:rPr>
          <w:rFonts w:ascii="N.o.k.t.a.l.ı.d.UZ" w:hAnsi="N.o.k.t.a.l.ı.d.UZ"/>
          <w:noProof/>
          <w:sz w:val="100"/>
          <w:szCs w:val="100"/>
          <w:lang w:eastAsia="tr-TR"/>
        </w:rPr>
        <w:drawing>
          <wp:inline distT="0" distB="0" distL="0" distR="0">
            <wp:extent cx="1276350" cy="6096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1DD" w:rsidRDefault="00DE0DD7" w:rsidP="006418D5">
      <w:pPr>
        <w:tabs>
          <w:tab w:val="left" w:pos="7830"/>
        </w:tabs>
        <w:rPr>
          <w:rFonts w:ascii="TTKB Dik Temel Abece OutBody" w:hAnsi="TTKB Dik Temel Abece OutBody"/>
          <w:sz w:val="100"/>
          <w:szCs w:val="100"/>
        </w:rPr>
      </w:pPr>
      <w:r w:rsidRPr="00142ECB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32" name="Resim 32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6418D5">
        <w:rPr>
          <w:rFonts w:ascii="N.o.k.t.a.l.ı.d.UZ" w:hAnsi="N.o.k.t.a.l.ı.d.UZ"/>
          <w:sz w:val="100"/>
          <w:szCs w:val="100"/>
        </w:rPr>
        <w:t>el  ele</w:t>
      </w:r>
      <w:proofErr w:type="gramEnd"/>
      <w:r w:rsidRPr="00142ECB">
        <w:rPr>
          <w:rFonts w:ascii="TTKB Dik Temel Abece OutBody" w:hAnsi="TTKB Dik Temel Abece OutBody"/>
          <w:sz w:val="100"/>
          <w:szCs w:val="100"/>
        </w:rPr>
        <w:t xml:space="preserve"> </w:t>
      </w:r>
      <w:r w:rsidR="006418D5">
        <w:rPr>
          <w:rFonts w:ascii="TTKB Dik Temel Abece OutBody" w:hAnsi="TTKB Dik Temel Abece OutBody"/>
          <w:sz w:val="100"/>
          <w:szCs w:val="100"/>
        </w:rPr>
        <w:t xml:space="preserve">  </w:t>
      </w:r>
      <w:r w:rsidR="006418D5" w:rsidRPr="00B85A5B">
        <w:rPr>
          <w:rFonts w:ascii="N.o.k.t.a.l.ı.d.UZ" w:hAnsi="N.o.k.t.a.l.ı.d.UZ"/>
          <w:noProof/>
          <w:sz w:val="100"/>
          <w:szCs w:val="100"/>
          <w:lang w:eastAsia="tr-TR"/>
        </w:rPr>
        <w:drawing>
          <wp:inline distT="0" distB="0" distL="0" distR="0">
            <wp:extent cx="1276350" cy="6096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8D5">
        <w:rPr>
          <w:rFonts w:ascii="TTKB Dik Temel Abece OutBody" w:hAnsi="TTKB Dik Temel Abece OutBody"/>
          <w:sz w:val="100"/>
          <w:szCs w:val="100"/>
        </w:rPr>
        <w:tab/>
      </w:r>
    </w:p>
    <w:p w:rsidR="000031DD" w:rsidRDefault="00142ECB" w:rsidP="006418D5">
      <w:pPr>
        <w:tabs>
          <w:tab w:val="left" w:pos="4050"/>
        </w:tabs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44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18D5">
        <w:rPr>
          <w:rFonts w:ascii="TTKB Dik Temel Abece" w:hAnsi="TTKB Dik Temel Abece"/>
          <w:sz w:val="100"/>
          <w:szCs w:val="100"/>
        </w:rPr>
        <w:tab/>
      </w:r>
      <w:r w:rsidR="006418D5" w:rsidRPr="00B85A5B">
        <w:rPr>
          <w:rFonts w:ascii="N.o.k.t.a.l.ı.d.UZ" w:hAnsi="N.o.k.t.a.l.ı.d.UZ"/>
          <w:noProof/>
          <w:sz w:val="100"/>
          <w:szCs w:val="100"/>
          <w:lang w:eastAsia="tr-TR"/>
        </w:rPr>
        <w:drawing>
          <wp:inline distT="0" distB="0" distL="0" distR="0">
            <wp:extent cx="1276350" cy="6096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1DD" w:rsidRDefault="000031DD" w:rsidP="006418D5">
      <w:pPr>
        <w:tabs>
          <w:tab w:val="left" w:pos="4050"/>
        </w:tabs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724650" cy="721360"/>
            <wp:effectExtent l="0" t="0" r="0" b="2540"/>
            <wp:wrapNone/>
            <wp:docPr id="1" name="Resim 1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18D5">
        <w:rPr>
          <w:rFonts w:ascii="TTKB Dik Temel Abece" w:hAnsi="TTKB Dik Temel Abece"/>
          <w:sz w:val="100"/>
          <w:szCs w:val="100"/>
        </w:rPr>
        <w:tab/>
      </w:r>
      <w:r w:rsidR="006418D5" w:rsidRPr="00B85A5B">
        <w:rPr>
          <w:rFonts w:ascii="N.o.k.t.a.l.ı.d.UZ" w:hAnsi="N.o.k.t.a.l.ı.d.UZ"/>
          <w:noProof/>
          <w:sz w:val="100"/>
          <w:szCs w:val="100"/>
          <w:lang w:eastAsia="tr-TR"/>
        </w:rPr>
        <w:drawing>
          <wp:inline distT="0" distB="0" distL="0" distR="0">
            <wp:extent cx="1276350" cy="6096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1DD" w:rsidRDefault="000031DD" w:rsidP="006418D5">
      <w:pPr>
        <w:tabs>
          <w:tab w:val="left" w:pos="4050"/>
        </w:tabs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724650" cy="721360"/>
            <wp:effectExtent l="0" t="0" r="0" b="2540"/>
            <wp:wrapNone/>
            <wp:docPr id="2" name="Resim 2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18D5">
        <w:rPr>
          <w:rFonts w:ascii="TTKB Dik Temel Abece" w:hAnsi="TTKB Dik Temel Abece"/>
          <w:sz w:val="100"/>
          <w:szCs w:val="100"/>
        </w:rPr>
        <w:tab/>
      </w:r>
      <w:r w:rsidR="006418D5" w:rsidRPr="00B85A5B">
        <w:rPr>
          <w:rFonts w:ascii="N.o.k.t.a.l.ı.d.UZ" w:hAnsi="N.o.k.t.a.l.ı.d.UZ"/>
          <w:noProof/>
          <w:sz w:val="100"/>
          <w:szCs w:val="100"/>
          <w:lang w:eastAsia="tr-TR"/>
        </w:rPr>
        <w:drawing>
          <wp:inline distT="0" distB="0" distL="0" distR="0">
            <wp:extent cx="1276350" cy="6096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1DD" w:rsidRDefault="000031DD" w:rsidP="006418D5">
      <w:pPr>
        <w:tabs>
          <w:tab w:val="left" w:pos="4050"/>
        </w:tabs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724650" cy="721360"/>
            <wp:effectExtent l="0" t="0" r="0" b="2540"/>
            <wp:wrapNone/>
            <wp:docPr id="3" name="Resim 3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18D5">
        <w:rPr>
          <w:rFonts w:ascii="TTKB Dik Temel Abece" w:hAnsi="TTKB Dik Temel Abece"/>
          <w:sz w:val="100"/>
          <w:szCs w:val="100"/>
        </w:rPr>
        <w:tab/>
      </w:r>
      <w:r w:rsidR="006418D5" w:rsidRPr="00B85A5B">
        <w:rPr>
          <w:rFonts w:ascii="N.o.k.t.a.l.ı.d.UZ" w:hAnsi="N.o.k.t.a.l.ı.d.UZ"/>
          <w:noProof/>
          <w:sz w:val="100"/>
          <w:szCs w:val="100"/>
          <w:lang w:eastAsia="tr-TR"/>
        </w:rPr>
        <w:drawing>
          <wp:inline distT="0" distB="0" distL="0" distR="0">
            <wp:extent cx="1276350" cy="6096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08D" w:rsidRDefault="000031DD" w:rsidP="006418D5">
      <w:pPr>
        <w:tabs>
          <w:tab w:val="left" w:pos="4050"/>
        </w:tabs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724650" cy="721360"/>
            <wp:effectExtent l="0" t="0" r="0" b="2540"/>
            <wp:wrapNone/>
            <wp:docPr id="4" name="Resim 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18D5">
        <w:rPr>
          <w:rFonts w:ascii="TTKB Dik Temel Abece" w:hAnsi="TTKB Dik Temel Abece"/>
          <w:sz w:val="100"/>
          <w:szCs w:val="100"/>
        </w:rPr>
        <w:tab/>
      </w:r>
      <w:r w:rsidR="006418D5" w:rsidRPr="00B85A5B">
        <w:rPr>
          <w:rFonts w:ascii="N.o.k.t.a.l.ı.d.UZ" w:hAnsi="N.o.k.t.a.l.ı.d.UZ"/>
          <w:noProof/>
          <w:sz w:val="100"/>
          <w:szCs w:val="100"/>
          <w:lang w:eastAsia="tr-TR"/>
        </w:rPr>
        <w:drawing>
          <wp:inline distT="0" distB="0" distL="0" distR="0">
            <wp:extent cx="1276350" cy="6096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1DD" w:rsidRPr="0049408D" w:rsidRDefault="00800091" w:rsidP="00800091">
      <w:pPr>
        <w:rPr>
          <w:rFonts w:ascii="TTKB Dik Temel Abece" w:hAnsi="TTKB Dik Temel Abece"/>
          <w:sz w:val="100"/>
          <w:szCs w:val="100"/>
        </w:rPr>
      </w:pPr>
      <w:hyperlink r:id="rId8" w:history="1">
        <w:r w:rsidRPr="006117FA">
          <w:rPr>
            <w:rStyle w:val="Kpr"/>
          </w:rPr>
          <w:t>https://www.sorubak.com</w:t>
        </w:r>
      </w:hyperlink>
      <w:r>
        <w:rPr>
          <w:rStyle w:val="Kpr"/>
        </w:rPr>
        <w:t xml:space="preserve"> </w:t>
      </w:r>
    </w:p>
    <w:sectPr w:rsidR="000031DD" w:rsidRPr="0049408D" w:rsidSect="00DE0DD7">
      <w:footerReference w:type="default" r:id="rId9"/>
      <w:pgSz w:w="11906" w:h="16838"/>
      <w:pgMar w:top="426" w:right="992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0B1" w:rsidRDefault="007340B1" w:rsidP="001424C8">
      <w:pPr>
        <w:spacing w:after="0" w:line="240" w:lineRule="auto"/>
      </w:pPr>
      <w:r>
        <w:separator/>
      </w:r>
    </w:p>
  </w:endnote>
  <w:endnote w:type="continuationSeparator" w:id="0">
    <w:p w:rsidR="007340B1" w:rsidRDefault="007340B1" w:rsidP="00142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TKB Dik Temel Abece Out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4C8" w:rsidRPr="001424C8" w:rsidRDefault="001424C8">
    <w:pPr>
      <w:pStyle w:val="Altbilgi"/>
      <w:rPr>
        <w:rFonts w:ascii="Comic Sans MS" w:hAnsi="Comic Sans MS"/>
        <w:b/>
      </w:rPr>
    </w:pPr>
    <w:r>
      <w:t xml:space="preserve">                                                                                  </w:t>
    </w:r>
    <w:r w:rsidRPr="001424C8">
      <w:rPr>
        <w:rFonts w:ascii="Comic Sans MS" w:hAnsi="Comic Sans MS"/>
        <w:b/>
      </w:rPr>
      <w:t xml:space="preserve">Bekir </w:t>
    </w:r>
    <w:proofErr w:type="gramStart"/>
    <w:r w:rsidRPr="001424C8">
      <w:rPr>
        <w:rFonts w:ascii="Comic Sans MS" w:hAnsi="Comic Sans MS"/>
        <w:b/>
      </w:rPr>
      <w:t>ÖZUZUN  1</w:t>
    </w:r>
    <w:proofErr w:type="gramEnd"/>
    <w:r w:rsidRPr="001424C8">
      <w:rPr>
        <w:rFonts w:ascii="Comic Sans MS" w:hAnsi="Comic Sans MS"/>
        <w:b/>
      </w:rPr>
      <w:t xml:space="preserve"> / B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0B1" w:rsidRDefault="007340B1" w:rsidP="001424C8">
      <w:pPr>
        <w:spacing w:after="0" w:line="240" w:lineRule="auto"/>
      </w:pPr>
      <w:r>
        <w:separator/>
      </w:r>
    </w:p>
  </w:footnote>
  <w:footnote w:type="continuationSeparator" w:id="0">
    <w:p w:rsidR="007340B1" w:rsidRDefault="007340B1" w:rsidP="001424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105"/>
    <w:rsid w:val="000031DD"/>
    <w:rsid w:val="00103901"/>
    <w:rsid w:val="001424C8"/>
    <w:rsid w:val="00142ECB"/>
    <w:rsid w:val="001A536E"/>
    <w:rsid w:val="001C5F63"/>
    <w:rsid w:val="0023478F"/>
    <w:rsid w:val="003259FF"/>
    <w:rsid w:val="003F464D"/>
    <w:rsid w:val="004349D7"/>
    <w:rsid w:val="004645D3"/>
    <w:rsid w:val="0049408D"/>
    <w:rsid w:val="00503D80"/>
    <w:rsid w:val="005A6A00"/>
    <w:rsid w:val="005B3C66"/>
    <w:rsid w:val="006418D5"/>
    <w:rsid w:val="00644B41"/>
    <w:rsid w:val="006F5442"/>
    <w:rsid w:val="007340B1"/>
    <w:rsid w:val="00766105"/>
    <w:rsid w:val="00800091"/>
    <w:rsid w:val="008815A5"/>
    <w:rsid w:val="00962B3F"/>
    <w:rsid w:val="00971344"/>
    <w:rsid w:val="009F78EE"/>
    <w:rsid w:val="00A13000"/>
    <w:rsid w:val="00B50C9F"/>
    <w:rsid w:val="00B85A5B"/>
    <w:rsid w:val="00CB3117"/>
    <w:rsid w:val="00D2402B"/>
    <w:rsid w:val="00D732F6"/>
    <w:rsid w:val="00DE0DD7"/>
    <w:rsid w:val="00E86660"/>
    <w:rsid w:val="00EE4ED4"/>
    <w:rsid w:val="00EF2B0A"/>
    <w:rsid w:val="00F76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660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2B0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424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24C8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424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24C8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4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408D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49408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nican\AppData\Local\Temp\Rar$DIa9640.21920\el%20ele%20&#231;al&#305;&#351;mas&#305;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el ele çalışması</Template>
  <TotalTime>1</TotalTime>
  <Pages>2</Pages>
  <Words>30</Words>
  <Characters>175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2018-09-30T10:15:00Z</dcterms:created>
  <dcterms:modified xsi:type="dcterms:W3CDTF">2019-09-21T07:14:00Z</dcterms:modified>
  <cp:category>https://www.sorubak.com</cp:category>
</cp:coreProperties>
</file>