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11" w:type="pct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/>
      </w:tblPr>
      <w:tblGrid>
        <w:gridCol w:w="5672"/>
        <w:gridCol w:w="1559"/>
        <w:gridCol w:w="1557"/>
        <w:gridCol w:w="1704"/>
      </w:tblGrid>
      <w:tr w:rsidR="00286136" w:rsidRPr="00844A17" w:rsidTr="00696729">
        <w:trPr>
          <w:trHeight w:val="545"/>
        </w:trPr>
        <w:tc>
          <w:tcPr>
            <w:tcW w:w="4188" w:type="pct"/>
            <w:gridSpan w:val="3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hideMark/>
          </w:tcPr>
          <w:p w:rsidR="00E06CE5" w:rsidRDefault="009F2AB6" w:rsidP="00662D0D">
            <w:pPr>
              <w:pStyle w:val="AralkYok"/>
              <w:jc w:val="center"/>
              <w:rPr>
                <w:rFonts w:ascii="Candara" w:eastAsia="Times New Roman" w:hAnsi="Candara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Candara" w:eastAsia="Times New Roman" w:hAnsi="Candara"/>
                <w:b/>
                <w:bCs/>
                <w:sz w:val="24"/>
                <w:szCs w:val="24"/>
              </w:rPr>
              <w:t>………………………………………..</w:t>
            </w:r>
            <w:proofErr w:type="gramEnd"/>
          </w:p>
          <w:p w:rsidR="009F2AB6" w:rsidRPr="000A4BFA" w:rsidRDefault="00BA258D" w:rsidP="00662D0D">
            <w:pPr>
              <w:pStyle w:val="AralkYok"/>
              <w:jc w:val="center"/>
              <w:rPr>
                <w:rFonts w:ascii="Candara" w:eastAsia="Times New Roman" w:hAnsi="Candara"/>
                <w:bCs/>
                <w:sz w:val="24"/>
                <w:szCs w:val="24"/>
              </w:rPr>
            </w:pPr>
            <w:r w:rsidRPr="00BA258D">
              <w:rPr>
                <w:rFonts w:ascii="Candara" w:eastAsia="Times New Roman" w:hAnsi="Candara"/>
                <w:b/>
                <w:bCs/>
                <w:sz w:val="24"/>
                <w:szCs w:val="24"/>
              </w:rPr>
              <w:t>8. SINIF 1. DONEM 2. YAZILI</w:t>
            </w:r>
          </w:p>
        </w:tc>
        <w:tc>
          <w:tcPr>
            <w:tcW w:w="81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</w:tcPr>
          <w:p w:rsidR="00E06CE5" w:rsidRPr="000A4BFA" w:rsidRDefault="00E06CE5" w:rsidP="00BE3697">
            <w:pPr>
              <w:pStyle w:val="AralkYok"/>
              <w:jc w:val="center"/>
              <w:rPr>
                <w:rFonts w:ascii="Candara" w:eastAsia="Times New Roman" w:hAnsi="Candara"/>
                <w:bCs/>
                <w:sz w:val="24"/>
                <w:szCs w:val="24"/>
              </w:rPr>
            </w:pPr>
            <w:r w:rsidRPr="000A4BFA">
              <w:rPr>
                <w:rFonts w:ascii="Candara" w:eastAsia="Times New Roman" w:hAnsi="Candara"/>
                <w:b/>
                <w:bCs/>
                <w:sz w:val="24"/>
                <w:szCs w:val="24"/>
              </w:rPr>
              <w:t>SONUÇ:</w:t>
            </w:r>
          </w:p>
        </w:tc>
      </w:tr>
      <w:tr w:rsidR="00286136" w:rsidRPr="00844A17" w:rsidTr="00696729">
        <w:trPr>
          <w:trHeight w:val="197"/>
        </w:trPr>
        <w:tc>
          <w:tcPr>
            <w:tcW w:w="2703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06CE5" w:rsidRPr="000A4BFA" w:rsidRDefault="00E06CE5" w:rsidP="00E575B9">
            <w:pPr>
              <w:pStyle w:val="AralkYok"/>
              <w:rPr>
                <w:rFonts w:ascii="Candara" w:eastAsia="Times New Roman" w:hAnsi="Candara"/>
                <w:bCs/>
                <w:sz w:val="24"/>
                <w:szCs w:val="24"/>
              </w:rPr>
            </w:pPr>
            <w:r w:rsidRPr="000A4BFA">
              <w:rPr>
                <w:rFonts w:ascii="Candara" w:eastAsia="Times New Roman" w:hAnsi="Candara"/>
                <w:b/>
                <w:bCs/>
                <w:sz w:val="24"/>
                <w:szCs w:val="24"/>
              </w:rPr>
              <w:t>Adınız Soyadınız: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06CE5" w:rsidRPr="000A4BFA" w:rsidRDefault="00E06CE5" w:rsidP="00BE3697">
            <w:pPr>
              <w:pStyle w:val="AralkYok"/>
              <w:jc w:val="center"/>
              <w:rPr>
                <w:rFonts w:ascii="Candara" w:hAnsi="Candara"/>
                <w:sz w:val="24"/>
                <w:szCs w:val="24"/>
              </w:rPr>
            </w:pPr>
            <w:r w:rsidRPr="000A4BFA">
              <w:rPr>
                <w:rFonts w:ascii="Candara" w:hAnsi="Candara"/>
                <w:sz w:val="24"/>
                <w:szCs w:val="24"/>
              </w:rPr>
              <w:t>Sınıf:</w:t>
            </w:r>
            <w:r w:rsidRPr="000A4BFA">
              <w:rPr>
                <w:rFonts w:ascii="Candara" w:hAnsi="Candara"/>
                <w:color w:val="BFBFBF"/>
                <w:sz w:val="24"/>
                <w:szCs w:val="24"/>
              </w:rPr>
              <w:sym w:font="Wingdings" w:char="F0EA"/>
            </w:r>
          </w:p>
        </w:tc>
        <w:tc>
          <w:tcPr>
            <w:tcW w:w="7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06CE5" w:rsidRPr="000A4BFA" w:rsidRDefault="00E06CE5" w:rsidP="00BE3697">
            <w:pPr>
              <w:pStyle w:val="AralkYok"/>
              <w:jc w:val="center"/>
              <w:rPr>
                <w:rFonts w:ascii="Candara" w:hAnsi="Candara"/>
                <w:sz w:val="24"/>
                <w:szCs w:val="24"/>
              </w:rPr>
            </w:pPr>
            <w:r w:rsidRPr="000A4BFA">
              <w:rPr>
                <w:rFonts w:ascii="Candara" w:hAnsi="Candara"/>
                <w:sz w:val="24"/>
                <w:szCs w:val="24"/>
              </w:rPr>
              <w:t xml:space="preserve">Numara: </w:t>
            </w:r>
            <w:r w:rsidRPr="000A4BFA">
              <w:rPr>
                <w:rFonts w:ascii="Candara" w:hAnsi="Candara"/>
                <w:color w:val="BFBFBF"/>
                <w:sz w:val="24"/>
                <w:szCs w:val="24"/>
              </w:rPr>
              <w:sym w:font="Wingdings" w:char="F0EA"/>
            </w:r>
          </w:p>
        </w:tc>
        <w:tc>
          <w:tcPr>
            <w:tcW w:w="81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06CE5" w:rsidRPr="000A4BFA" w:rsidRDefault="00E06CE5" w:rsidP="00BE3697">
            <w:pPr>
              <w:pStyle w:val="AralkYok"/>
              <w:jc w:val="center"/>
              <w:rPr>
                <w:rFonts w:ascii="Candara" w:hAnsi="Candara"/>
                <w:sz w:val="24"/>
                <w:szCs w:val="24"/>
              </w:rPr>
            </w:pPr>
          </w:p>
        </w:tc>
      </w:tr>
      <w:tr w:rsidR="00286136" w:rsidRPr="00844A17" w:rsidTr="00696729">
        <w:trPr>
          <w:trHeight w:val="278"/>
        </w:trPr>
        <w:tc>
          <w:tcPr>
            <w:tcW w:w="2703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06CE5" w:rsidRPr="000A4BFA" w:rsidRDefault="00E06CE5" w:rsidP="00BE3697">
            <w:pPr>
              <w:pStyle w:val="AralkYok"/>
              <w:jc w:val="center"/>
              <w:rPr>
                <w:rFonts w:ascii="Candara" w:eastAsia="Times New Roman" w:hAnsi="Candara"/>
                <w:bCs/>
                <w:sz w:val="24"/>
                <w:szCs w:val="24"/>
              </w:rPr>
            </w:pP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06CE5" w:rsidRPr="000A4BFA" w:rsidRDefault="00E06CE5" w:rsidP="00BE3697">
            <w:pPr>
              <w:pStyle w:val="AralkYok"/>
              <w:jc w:val="center"/>
              <w:rPr>
                <w:rFonts w:ascii="Candara" w:hAnsi="Candara"/>
                <w:sz w:val="24"/>
                <w:szCs w:val="24"/>
              </w:rPr>
            </w:pPr>
          </w:p>
        </w:tc>
        <w:tc>
          <w:tcPr>
            <w:tcW w:w="7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06CE5" w:rsidRPr="000A4BFA" w:rsidRDefault="00E06CE5" w:rsidP="00BE3697">
            <w:pPr>
              <w:pStyle w:val="AralkYok"/>
              <w:jc w:val="center"/>
              <w:rPr>
                <w:rFonts w:ascii="Candara" w:hAnsi="Candara"/>
                <w:sz w:val="24"/>
                <w:szCs w:val="24"/>
              </w:rPr>
            </w:pPr>
          </w:p>
        </w:tc>
        <w:tc>
          <w:tcPr>
            <w:tcW w:w="81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06CE5" w:rsidRPr="000A4BFA" w:rsidRDefault="00E06CE5" w:rsidP="00BE3697">
            <w:pPr>
              <w:pStyle w:val="AralkYok"/>
              <w:jc w:val="center"/>
              <w:rPr>
                <w:rFonts w:ascii="Candara" w:hAnsi="Candara"/>
                <w:sz w:val="24"/>
                <w:szCs w:val="24"/>
              </w:rPr>
            </w:pPr>
          </w:p>
        </w:tc>
      </w:tr>
      <w:tr w:rsidR="009A31BE" w:rsidRPr="00844A17" w:rsidTr="00530ECE">
        <w:trPr>
          <w:trHeight w:val="567"/>
        </w:trPr>
        <w:tc>
          <w:tcPr>
            <w:tcW w:w="500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15813" w:rsidRPr="000A4BFA" w:rsidRDefault="00C66494" w:rsidP="00E575B9">
            <w:pPr>
              <w:pStyle w:val="AralkYok"/>
              <w:rPr>
                <w:rFonts w:ascii="Candara" w:eastAsia="Times New Roman" w:hAnsi="Candara"/>
                <w:bCs/>
                <w:color w:val="A6A6A6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5680" behindDoc="0" locked="0" layoutInCell="1" allowOverlap="1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31115</wp:posOffset>
                  </wp:positionV>
                  <wp:extent cx="346075" cy="304800"/>
                  <wp:effectExtent l="0" t="0" r="0" b="0"/>
                  <wp:wrapSquare wrapText="bothSides"/>
                  <wp:docPr id="3" name="Resim 1" descr="C:\Users\Hasan Yasin\AppData\Local\Microsoft\Windows\INetCache\IE\0TCPK6EZ\exclamation-mark-98739_64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C:\Users\Hasan Yasin\AppData\Local\Microsoft\Windows\INetCache\IE\0TCPK6EZ\exclamation-mark-98739_64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07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A31BE" w:rsidRPr="000A4BFA">
              <w:rPr>
                <w:rFonts w:ascii="Candara" w:eastAsia="Times New Roman" w:hAnsi="Candara"/>
                <w:b/>
                <w:bCs/>
                <w:sz w:val="24"/>
                <w:szCs w:val="24"/>
              </w:rPr>
              <w:t xml:space="preserve">Doğru olduğunu düşündüğünüz seçeneğin başındaki kutucuğu doldurunuz.  </w:t>
            </w:r>
            <w:r w:rsidR="009A31BE" w:rsidRPr="000A4BFA">
              <w:rPr>
                <w:rFonts w:ascii="Candara" w:eastAsia="Times New Roman" w:hAnsi="Candara"/>
                <w:b/>
                <w:bCs/>
                <w:color w:val="A6A6A6"/>
                <w:sz w:val="24"/>
                <w:szCs w:val="24"/>
              </w:rPr>
              <w:sym w:font="Wingdings" w:char="F06F"/>
            </w:r>
            <w:r w:rsidR="009A31BE" w:rsidRPr="000A4BFA">
              <w:rPr>
                <w:rFonts w:ascii="Candara" w:eastAsia="Times New Roman" w:hAnsi="Candara"/>
                <w:b/>
                <w:bCs/>
                <w:sz w:val="24"/>
                <w:szCs w:val="24"/>
              </w:rPr>
              <w:t xml:space="preserve"> </w:t>
            </w:r>
            <w:r w:rsidR="009A31BE" w:rsidRPr="000A4BFA">
              <w:rPr>
                <w:rFonts w:ascii="Candara" w:eastAsia="Times New Roman" w:hAnsi="Candara"/>
                <w:b/>
                <w:bCs/>
                <w:sz w:val="24"/>
                <w:szCs w:val="24"/>
              </w:rPr>
              <w:sym w:font="Wingdings" w:char="F0E0"/>
            </w:r>
            <w:r w:rsidR="009A31BE" w:rsidRPr="000A4BFA">
              <w:rPr>
                <w:rFonts w:ascii="Candara" w:eastAsia="Times New Roman" w:hAnsi="Candara"/>
                <w:b/>
                <w:bCs/>
                <w:sz w:val="24"/>
                <w:szCs w:val="24"/>
              </w:rPr>
              <w:t xml:space="preserve"> </w:t>
            </w:r>
            <w:r w:rsidR="009A31BE" w:rsidRPr="000A4BFA">
              <w:rPr>
                <w:rFonts w:ascii="Candara" w:eastAsia="Times New Roman" w:hAnsi="Candara"/>
                <w:b/>
                <w:bCs/>
                <w:color w:val="A6A6A6"/>
                <w:sz w:val="24"/>
                <w:szCs w:val="24"/>
              </w:rPr>
              <w:sym w:font="Wingdings 2" w:char="F0A2"/>
            </w:r>
          </w:p>
          <w:p w:rsidR="000C3D24" w:rsidRPr="000A4BFA" w:rsidRDefault="000C3D24" w:rsidP="00E575B9">
            <w:pPr>
              <w:pStyle w:val="AralkYok"/>
              <w:rPr>
                <w:rFonts w:ascii="Candara" w:eastAsia="Times New Roman" w:hAnsi="Candara"/>
                <w:bCs/>
                <w:sz w:val="24"/>
                <w:szCs w:val="24"/>
              </w:rPr>
            </w:pPr>
            <w:r w:rsidRPr="000A4BFA">
              <w:rPr>
                <w:rFonts w:ascii="Candara" w:eastAsia="Times New Roman" w:hAnsi="Candara"/>
                <w:b/>
                <w:bCs/>
                <w:sz w:val="24"/>
                <w:szCs w:val="24"/>
              </w:rPr>
              <w:t>Diğer seçeneklere herhangi bir işaret koymayınız.</w:t>
            </w:r>
            <w:r w:rsidR="00411C7A">
              <w:rPr>
                <w:rFonts w:ascii="Candara" w:eastAsia="Times New Roman" w:hAnsi="Candara"/>
                <w:b/>
                <w:bCs/>
                <w:sz w:val="24"/>
                <w:szCs w:val="24"/>
              </w:rPr>
              <w:t xml:space="preserve"> Her doğru cevap 5 puandır. Toplam 100 p</w:t>
            </w:r>
            <w:r w:rsidR="002D5AE0">
              <w:rPr>
                <w:rFonts w:ascii="Candara" w:eastAsia="Times New Roman" w:hAnsi="Candara"/>
                <w:b/>
                <w:bCs/>
                <w:sz w:val="24"/>
                <w:szCs w:val="24"/>
              </w:rPr>
              <w:t>.</w:t>
            </w:r>
          </w:p>
        </w:tc>
      </w:tr>
    </w:tbl>
    <w:p w:rsidR="00EF59EB" w:rsidRPr="00286136" w:rsidRDefault="00EF59EB" w:rsidP="00BE3697">
      <w:pPr>
        <w:pStyle w:val="AralkYok"/>
        <w:jc w:val="center"/>
        <w:rPr>
          <w:rFonts w:ascii="Candara" w:hAnsi="Candara"/>
          <w:sz w:val="12"/>
          <w:szCs w:val="24"/>
        </w:rPr>
      </w:pPr>
    </w:p>
    <w:p w:rsidR="00640332" w:rsidRDefault="00DF33CC" w:rsidP="00BE3697">
      <w:pPr>
        <w:pStyle w:val="AralkYok"/>
        <w:jc w:val="center"/>
        <w:rPr>
          <w:rFonts w:ascii="Candara" w:hAnsi="Candara"/>
          <w:sz w:val="24"/>
          <w:szCs w:val="24"/>
        </w:rPr>
      </w:pPr>
      <w:r w:rsidRPr="00DF33CC">
        <w:rPr>
          <w:noProof/>
          <w:lang w:eastAsia="tr-TR"/>
        </w:rPr>
      </w:r>
      <w:r w:rsidRPr="00DF33CC">
        <w:rPr>
          <w:noProof/>
          <w:lang w:eastAsia="tr-TR"/>
        </w:rPr>
        <w:pict>
          <v:rect id="Dikdörtgen 2" o:spid="_x0000_s1041" style="width:255.75pt;height:656.3pt;flip:x;visibility:visible;mso-position-horizontal-relative:char;mso-position-vertical-relative:line" filled="f" strokecolor="windowText" strokeweight=".25pt">
            <v:path arrowok="t"/>
            <v:textbox>
              <w:txbxContent>
                <w:p w:rsidR="00003F37" w:rsidRPr="00A00097" w:rsidRDefault="00003F37" w:rsidP="009942D4">
                  <w:pPr>
                    <w:pStyle w:val="AralkYok"/>
                    <w:rPr>
                      <w:rFonts w:ascii="Candara" w:hAnsi="Candara"/>
                      <w:i/>
                      <w:sz w:val="24"/>
                      <w:szCs w:val="24"/>
                    </w:rPr>
                  </w:pP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sym w:font="Wingdings 2" w:char="F0BF"/>
                  </w: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t xml:space="preserve"> </w:t>
                  </w:r>
                  <w:r w:rsidR="002371B3" w:rsidRPr="00A00097">
                    <w:rPr>
                      <w:rFonts w:ascii="Candara" w:hAnsi="Candara"/>
                      <w:i/>
                      <w:sz w:val="24"/>
                      <w:szCs w:val="24"/>
                    </w:rPr>
                    <w:t>Yeni bir şey yaratma, bulma</w:t>
                  </w:r>
                </w:p>
                <w:p w:rsidR="00003F37" w:rsidRPr="00A00097" w:rsidRDefault="00003F37" w:rsidP="00003F37">
                  <w:pPr>
                    <w:pStyle w:val="AralkYok"/>
                    <w:rPr>
                      <w:rFonts w:ascii="Candara" w:hAnsi="Candara"/>
                      <w:i/>
                      <w:sz w:val="24"/>
                      <w:szCs w:val="24"/>
                    </w:rPr>
                  </w:pP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sym w:font="Wingdings 2" w:char="F0BF"/>
                  </w: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t xml:space="preserve"> </w:t>
                  </w:r>
                  <w:r w:rsidRPr="00A00097">
                    <w:rPr>
                      <w:rFonts w:ascii="Candara" w:hAnsi="Candara"/>
                      <w:i/>
                      <w:sz w:val="24"/>
                      <w:szCs w:val="24"/>
                    </w:rPr>
                    <w:t>Yolcuların konaklamalarına yarayan yapı</w:t>
                  </w:r>
                </w:p>
                <w:p w:rsidR="00003F37" w:rsidRPr="00A00097" w:rsidRDefault="00003F37" w:rsidP="00003F37">
                  <w:pPr>
                    <w:pStyle w:val="AralkYok"/>
                    <w:rPr>
                      <w:rFonts w:ascii="Candara" w:hAnsi="Candara"/>
                      <w:i/>
                      <w:sz w:val="24"/>
                      <w:szCs w:val="24"/>
                    </w:rPr>
                  </w:pP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sym w:font="Wingdings 2" w:char="F0BF"/>
                  </w: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t xml:space="preserve"> </w:t>
                  </w:r>
                  <w:r w:rsidRPr="00A00097">
                    <w:rPr>
                      <w:rFonts w:ascii="Candara" w:hAnsi="Candara"/>
                      <w:i/>
                      <w:sz w:val="24"/>
                      <w:szCs w:val="24"/>
                    </w:rPr>
                    <w:t>Hükümdarların oturduğu büyük yapı</w:t>
                  </w:r>
                </w:p>
                <w:p w:rsidR="00003F37" w:rsidRPr="00A00097" w:rsidRDefault="002371B3" w:rsidP="00003F37">
                  <w:pPr>
                    <w:pStyle w:val="AralkYok"/>
                    <w:rPr>
                      <w:rFonts w:ascii="Candara" w:hAnsi="Candara"/>
                      <w:b/>
                      <w:sz w:val="24"/>
                      <w:szCs w:val="24"/>
                    </w:rPr>
                  </w:pPr>
                  <w:r w:rsidRPr="00A00097"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1. </w:t>
                  </w:r>
                  <w:r w:rsidR="00F5449A" w:rsidRPr="00A00097"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Hangi kelimenin açıklaması yukarıdakiler arasında </w:t>
                  </w:r>
                  <w:r w:rsidR="00F5449A" w:rsidRPr="00A00097">
                    <w:rPr>
                      <w:rFonts w:ascii="Candara" w:hAnsi="Candara"/>
                      <w:b/>
                      <w:sz w:val="24"/>
                      <w:szCs w:val="24"/>
                      <w:u w:val="thick"/>
                    </w:rPr>
                    <w:t>yoktur</w:t>
                  </w:r>
                  <w:r w:rsidR="00F5449A" w:rsidRPr="00A00097">
                    <w:rPr>
                      <w:rFonts w:ascii="Candara" w:hAnsi="Candara"/>
                      <w:b/>
                      <w:sz w:val="24"/>
                      <w:szCs w:val="24"/>
                    </w:rPr>
                    <w:t>?</w:t>
                  </w:r>
                </w:p>
                <w:p w:rsidR="009942D4" w:rsidRPr="00A00097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t xml:space="preserve"> A. </w:t>
                  </w:r>
                  <w:r w:rsidR="0017370A" w:rsidRPr="00A00097">
                    <w:rPr>
                      <w:rFonts w:ascii="Candara" w:hAnsi="Candara"/>
                      <w:sz w:val="24"/>
                      <w:szCs w:val="24"/>
                    </w:rPr>
                    <w:t>İcat</w:t>
                  </w:r>
                  <w:r w:rsidR="00A90C87" w:rsidRPr="00A00097">
                    <w:rPr>
                      <w:rFonts w:ascii="Candara" w:hAnsi="Candara"/>
                      <w:sz w:val="24"/>
                      <w:szCs w:val="24"/>
                    </w:rPr>
                    <w:tab/>
                  </w:r>
                  <w:r w:rsidR="00A90C87" w:rsidRPr="00A00097">
                    <w:rPr>
                      <w:rFonts w:ascii="Candara" w:hAnsi="Candara"/>
                      <w:sz w:val="24"/>
                      <w:szCs w:val="24"/>
                    </w:rPr>
                    <w:tab/>
                  </w:r>
                  <w:r w:rsidR="00A90C87" w:rsidRPr="00A00097">
                    <w:rPr>
                      <w:rFonts w:ascii="Candara" w:hAnsi="Candara"/>
                      <w:sz w:val="24"/>
                      <w:szCs w:val="24"/>
                    </w:rPr>
                    <w:tab/>
                  </w: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t xml:space="preserve"> B. </w:t>
                  </w:r>
                  <w:r w:rsidR="0017370A" w:rsidRPr="00A00097">
                    <w:rPr>
                      <w:rFonts w:ascii="Candara" w:hAnsi="Candara"/>
                      <w:sz w:val="24"/>
                      <w:szCs w:val="24"/>
                    </w:rPr>
                    <w:t>Saray</w:t>
                  </w:r>
                </w:p>
                <w:p w:rsidR="009942D4" w:rsidRPr="00A00097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t xml:space="preserve"> C. </w:t>
                  </w:r>
                  <w:r w:rsidR="0017370A" w:rsidRPr="00A00097">
                    <w:rPr>
                      <w:rFonts w:ascii="Candara" w:hAnsi="Candara"/>
                      <w:sz w:val="24"/>
                      <w:szCs w:val="24"/>
                    </w:rPr>
                    <w:t>Han</w:t>
                  </w:r>
                  <w:r w:rsidR="00A90C87" w:rsidRPr="00A00097">
                    <w:rPr>
                      <w:rFonts w:ascii="Candara" w:hAnsi="Candara"/>
                      <w:sz w:val="24"/>
                      <w:szCs w:val="24"/>
                    </w:rPr>
                    <w:tab/>
                  </w:r>
                  <w:r w:rsidR="00A90C87" w:rsidRPr="00A00097">
                    <w:rPr>
                      <w:rFonts w:ascii="Candara" w:hAnsi="Candara"/>
                      <w:sz w:val="24"/>
                      <w:szCs w:val="24"/>
                    </w:rPr>
                    <w:tab/>
                  </w:r>
                  <w:r w:rsidR="00A90C87" w:rsidRPr="00A00097">
                    <w:rPr>
                      <w:rFonts w:ascii="Candara" w:hAnsi="Candara"/>
                      <w:sz w:val="24"/>
                      <w:szCs w:val="24"/>
                    </w:rPr>
                    <w:tab/>
                  </w: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t xml:space="preserve"> D. </w:t>
                  </w:r>
                  <w:r w:rsidR="0017370A" w:rsidRPr="00A00097">
                    <w:rPr>
                      <w:rFonts w:ascii="Candara" w:hAnsi="Candara"/>
                      <w:sz w:val="24"/>
                      <w:szCs w:val="24"/>
                    </w:rPr>
                    <w:t>Esnaf</w:t>
                  </w:r>
                </w:p>
                <w:p w:rsidR="009942D4" w:rsidRPr="00A00097" w:rsidRDefault="00DF33CC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DF33CC">
                    <w:rPr>
                      <w:rFonts w:ascii="Candara" w:hAnsi="Candara"/>
                      <w:sz w:val="24"/>
                      <w:szCs w:val="24"/>
                    </w:rPr>
                    <w:pict>
                      <v:rect id="_x0000_i1030" style="width:0;height:1.5pt" o:hralign="center" o:hrstd="t" o:hr="t" fillcolor="#a0a0a0" stroked="f"/>
                    </w:pict>
                  </w:r>
                </w:p>
                <w:p w:rsidR="009942D4" w:rsidRPr="00A00097" w:rsidRDefault="00A5277E" w:rsidP="009942D4">
                  <w:pPr>
                    <w:pStyle w:val="AralkYok"/>
                    <w:rPr>
                      <w:rFonts w:ascii="Candara" w:hAnsi="Candara"/>
                      <w:b/>
                      <w:sz w:val="24"/>
                      <w:szCs w:val="24"/>
                    </w:rPr>
                  </w:pPr>
                  <w:r w:rsidRPr="00A00097">
                    <w:rPr>
                      <w:rFonts w:ascii="Candara" w:hAnsi="Candara"/>
                      <w:b/>
                      <w:sz w:val="24"/>
                      <w:szCs w:val="24"/>
                    </w:rPr>
                    <w:t>2</w:t>
                  </w:r>
                  <w:r w:rsidR="009942D4" w:rsidRPr="00A00097"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. </w:t>
                  </w:r>
                  <w:r w:rsidRPr="00A00097"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Hangi cümlede yüklem </w:t>
                  </w:r>
                  <w:r w:rsidRPr="00A00097">
                    <w:rPr>
                      <w:rFonts w:ascii="Candara" w:hAnsi="Candara"/>
                      <w:b/>
                      <w:sz w:val="24"/>
                      <w:szCs w:val="24"/>
                      <w:u w:val="thick"/>
                    </w:rPr>
                    <w:t>yanlış</w:t>
                  </w:r>
                  <w:r w:rsidRPr="00A00097"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 gösterilmiştir?</w:t>
                  </w:r>
                </w:p>
                <w:p w:rsidR="009942D4" w:rsidRPr="00A00097" w:rsidRDefault="009942D4" w:rsidP="00DB5E50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t xml:space="preserve"> A. </w:t>
                  </w:r>
                  <w:r w:rsidR="00DB5E50" w:rsidRPr="00A00097">
                    <w:rPr>
                      <w:rFonts w:ascii="Candara" w:hAnsi="Candara"/>
                      <w:sz w:val="24"/>
                      <w:szCs w:val="24"/>
                    </w:rPr>
                    <w:t xml:space="preserve">Fahriye Abla, güzel </w:t>
                  </w:r>
                  <w:r w:rsidR="00DB5E50" w:rsidRPr="00A00097">
                    <w:rPr>
                      <w:rFonts w:ascii="Candara" w:hAnsi="Candara"/>
                      <w:b/>
                      <w:sz w:val="24"/>
                      <w:szCs w:val="24"/>
                      <w:u w:val="thick"/>
                    </w:rPr>
                    <w:t>bir şiirdir.</w:t>
                  </w:r>
                </w:p>
                <w:p w:rsidR="009942D4" w:rsidRPr="00A00097" w:rsidRDefault="009942D4" w:rsidP="009313D1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t xml:space="preserve"> B. </w:t>
                  </w:r>
                  <w:r w:rsidR="009313D1" w:rsidRPr="00A00097">
                    <w:rPr>
                      <w:rFonts w:ascii="Candara" w:hAnsi="Candara"/>
                      <w:sz w:val="24"/>
                      <w:szCs w:val="24"/>
                    </w:rPr>
                    <w:t>Küçük kız</w:t>
                  </w:r>
                  <w:r w:rsidR="00F40FF2" w:rsidRPr="00A00097">
                    <w:rPr>
                      <w:rFonts w:ascii="Candara" w:hAnsi="Candara"/>
                      <w:sz w:val="24"/>
                      <w:szCs w:val="24"/>
                    </w:rPr>
                    <w:t>,</w:t>
                  </w:r>
                  <w:r w:rsidR="009313D1" w:rsidRPr="00A00097">
                    <w:rPr>
                      <w:rFonts w:ascii="Candara" w:hAnsi="Candara"/>
                      <w:sz w:val="24"/>
                      <w:szCs w:val="24"/>
                    </w:rPr>
                    <w:t xml:space="preserve"> </w:t>
                  </w:r>
                  <w:r w:rsidR="009313D1" w:rsidRPr="00A00097">
                    <w:rPr>
                      <w:rFonts w:ascii="Candara" w:hAnsi="Candara"/>
                      <w:b/>
                      <w:sz w:val="24"/>
                      <w:szCs w:val="24"/>
                      <w:u w:val="thick"/>
                    </w:rPr>
                    <w:t>hasta oldu.</w:t>
                  </w:r>
                </w:p>
                <w:p w:rsidR="009942D4" w:rsidRPr="00A00097" w:rsidRDefault="009942D4" w:rsidP="00C9282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t xml:space="preserve"> C. </w:t>
                  </w:r>
                  <w:r w:rsidR="00C92824" w:rsidRPr="00A00097">
                    <w:rPr>
                      <w:rFonts w:ascii="Candara" w:hAnsi="Candara"/>
                      <w:sz w:val="24"/>
                      <w:szCs w:val="24"/>
                    </w:rPr>
                    <w:t xml:space="preserve">Ahmet’in babası </w:t>
                  </w:r>
                  <w:r w:rsidR="00C92824" w:rsidRPr="00A00097">
                    <w:rPr>
                      <w:rFonts w:ascii="Candara" w:hAnsi="Candara"/>
                      <w:b/>
                      <w:sz w:val="24"/>
                      <w:szCs w:val="24"/>
                      <w:u w:val="thick"/>
                    </w:rPr>
                    <w:t>telefon etti.</w:t>
                  </w:r>
                </w:p>
                <w:p w:rsidR="009942D4" w:rsidRPr="00A00097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t xml:space="preserve"> D. </w:t>
                  </w:r>
                  <w:r w:rsidR="00C92824" w:rsidRPr="00A00097">
                    <w:rPr>
                      <w:rFonts w:ascii="Candara" w:hAnsi="Candara"/>
                      <w:b/>
                      <w:sz w:val="24"/>
                      <w:szCs w:val="24"/>
                      <w:u w:val="thick"/>
                    </w:rPr>
                    <w:t>Yolun yarısıdır</w:t>
                  </w:r>
                  <w:r w:rsidR="00C92824" w:rsidRPr="00A00097">
                    <w:rPr>
                      <w:rFonts w:ascii="Candara" w:hAnsi="Candara"/>
                      <w:sz w:val="24"/>
                      <w:szCs w:val="24"/>
                    </w:rPr>
                    <w:t xml:space="preserve"> otuz beş yaş.</w:t>
                  </w:r>
                </w:p>
                <w:p w:rsidR="009942D4" w:rsidRPr="00A00097" w:rsidRDefault="00DF33CC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DF33CC">
                    <w:rPr>
                      <w:rFonts w:ascii="Candara" w:hAnsi="Candara"/>
                      <w:sz w:val="24"/>
                      <w:szCs w:val="24"/>
                    </w:rPr>
                    <w:pict>
                      <v:rect id="_x0000_i1031" style="width:0;height:1.5pt" o:hralign="center" o:hrstd="t" o:hr="t" fillcolor="#a0a0a0" stroked="f"/>
                    </w:pict>
                  </w:r>
                </w:p>
                <w:p w:rsidR="009942D4" w:rsidRPr="00A00097" w:rsidRDefault="00752578" w:rsidP="009942D4">
                  <w:pPr>
                    <w:pStyle w:val="AralkYok"/>
                    <w:rPr>
                      <w:rFonts w:ascii="Candara" w:hAnsi="Candara"/>
                      <w:b/>
                      <w:sz w:val="24"/>
                      <w:szCs w:val="24"/>
                    </w:rPr>
                  </w:pPr>
                  <w:r w:rsidRPr="00A00097">
                    <w:rPr>
                      <w:rFonts w:ascii="Candara" w:hAnsi="Candara"/>
                      <w:b/>
                      <w:sz w:val="24"/>
                      <w:szCs w:val="24"/>
                    </w:rPr>
                    <w:t>3</w:t>
                  </w:r>
                  <w:r w:rsidR="009942D4" w:rsidRPr="00A00097"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. </w:t>
                  </w:r>
                  <w:r w:rsidR="007E71E3" w:rsidRPr="00A00097"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Hangisinde </w:t>
                  </w:r>
                  <w:r w:rsidR="00117AF9" w:rsidRPr="00A00097"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kişisel görüşe yer </w:t>
                  </w:r>
                  <w:r w:rsidR="007E71E3" w:rsidRPr="00A00097">
                    <w:rPr>
                      <w:rFonts w:ascii="Candara" w:hAnsi="Candara"/>
                      <w:b/>
                      <w:sz w:val="24"/>
                      <w:szCs w:val="24"/>
                    </w:rPr>
                    <w:t>verilmiştir</w:t>
                  </w:r>
                  <w:r w:rsidR="00117AF9" w:rsidRPr="00A00097">
                    <w:rPr>
                      <w:rFonts w:ascii="Candara" w:hAnsi="Candara"/>
                      <w:b/>
                      <w:sz w:val="24"/>
                      <w:szCs w:val="24"/>
                    </w:rPr>
                    <w:t>?</w:t>
                  </w:r>
                </w:p>
                <w:p w:rsidR="009942D4" w:rsidRPr="00A00097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t xml:space="preserve"> A. </w:t>
                  </w:r>
                  <w:r w:rsidR="007E71E3" w:rsidRPr="00A00097">
                    <w:rPr>
                      <w:rFonts w:ascii="Candara" w:hAnsi="Candara"/>
                      <w:sz w:val="24"/>
                      <w:szCs w:val="24"/>
                    </w:rPr>
                    <w:t>Bu kitap yüz sayfadan oluşuyor.</w:t>
                  </w:r>
                </w:p>
                <w:p w:rsidR="009942D4" w:rsidRPr="00A00097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t xml:space="preserve"> B. </w:t>
                  </w:r>
                  <w:r w:rsidR="008B6B11" w:rsidRPr="00A00097">
                    <w:rPr>
                      <w:rFonts w:ascii="Candara" w:hAnsi="Candara"/>
                      <w:sz w:val="24"/>
                      <w:szCs w:val="24"/>
                    </w:rPr>
                    <w:t>Yazar, metinde pamuk işçiliğini anlatıyor.</w:t>
                  </w:r>
                </w:p>
                <w:p w:rsidR="009942D4" w:rsidRPr="00A00097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t xml:space="preserve"> C. </w:t>
                  </w:r>
                  <w:r w:rsidR="000B7D0C" w:rsidRPr="00A00097">
                    <w:rPr>
                      <w:rFonts w:ascii="Candara" w:hAnsi="Candara"/>
                      <w:sz w:val="24"/>
                      <w:szCs w:val="24"/>
                    </w:rPr>
                    <w:t xml:space="preserve">Bu elbise </w:t>
                  </w:r>
                  <w:r w:rsidR="00F734C7" w:rsidRPr="00A00097">
                    <w:rPr>
                      <w:rFonts w:ascii="Candara" w:hAnsi="Candara"/>
                      <w:sz w:val="24"/>
                      <w:szCs w:val="24"/>
                    </w:rPr>
                    <w:t>saçlarına çok iyi gitmiş.</w:t>
                  </w:r>
                </w:p>
                <w:p w:rsidR="009942D4" w:rsidRPr="00A00097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t xml:space="preserve"> D. </w:t>
                  </w:r>
                  <w:r w:rsidR="004A0483" w:rsidRPr="00A00097">
                    <w:rPr>
                      <w:rFonts w:ascii="Candara" w:hAnsi="Candara"/>
                      <w:sz w:val="24"/>
                      <w:szCs w:val="24"/>
                    </w:rPr>
                    <w:t>Pamuk, ham madde olarak kullanılır.</w:t>
                  </w:r>
                </w:p>
                <w:p w:rsidR="009942D4" w:rsidRPr="00A00097" w:rsidRDefault="00DF33CC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DF33CC">
                    <w:rPr>
                      <w:rFonts w:ascii="Candara" w:hAnsi="Candara"/>
                      <w:sz w:val="24"/>
                      <w:szCs w:val="24"/>
                    </w:rPr>
                    <w:pict>
                      <v:rect id="_x0000_i1032" style="width:0;height:1.5pt" o:hralign="center" o:hrstd="t" o:hr="t" fillcolor="#a0a0a0" stroked="f"/>
                    </w:pict>
                  </w:r>
                </w:p>
                <w:p w:rsidR="004B26BE" w:rsidRPr="00A00097" w:rsidRDefault="004B26BE" w:rsidP="009942D4">
                  <w:pPr>
                    <w:pStyle w:val="AralkYok"/>
                    <w:rPr>
                      <w:rFonts w:ascii="Candara" w:hAnsi="Candara"/>
                      <w:i/>
                      <w:sz w:val="24"/>
                      <w:szCs w:val="24"/>
                    </w:rPr>
                  </w:pPr>
                  <w:r w:rsidRPr="00A00097">
                    <w:rPr>
                      <w:rFonts w:ascii="Candara" w:hAnsi="Candara"/>
                      <w:i/>
                      <w:sz w:val="24"/>
                      <w:szCs w:val="24"/>
                    </w:rPr>
                    <w:t xml:space="preserve">Dün </w:t>
                  </w:r>
                  <w:r w:rsidR="0078045D" w:rsidRPr="00A00097">
                    <w:rPr>
                      <w:rFonts w:ascii="Candara" w:hAnsi="Candara"/>
                      <w:i/>
                      <w:sz w:val="24"/>
                      <w:szCs w:val="24"/>
                    </w:rPr>
                    <w:t xml:space="preserve">seni </w:t>
                  </w:r>
                  <w:r w:rsidRPr="00A00097">
                    <w:rPr>
                      <w:rFonts w:ascii="Candara" w:hAnsi="Candara"/>
                      <w:i/>
                      <w:sz w:val="24"/>
                      <w:szCs w:val="24"/>
                    </w:rPr>
                    <w:t>eve gitmeden önce aradım.</w:t>
                  </w:r>
                </w:p>
                <w:p w:rsidR="009942D4" w:rsidRPr="00A00097" w:rsidRDefault="002A64C4" w:rsidP="009942D4">
                  <w:pPr>
                    <w:pStyle w:val="AralkYok"/>
                    <w:rPr>
                      <w:rFonts w:ascii="Candara" w:hAnsi="Candara"/>
                      <w:b/>
                      <w:sz w:val="24"/>
                      <w:szCs w:val="24"/>
                    </w:rPr>
                  </w:pPr>
                  <w:r w:rsidRPr="00A00097">
                    <w:rPr>
                      <w:rFonts w:ascii="Candara" w:hAnsi="Candara"/>
                      <w:b/>
                      <w:sz w:val="24"/>
                      <w:szCs w:val="24"/>
                    </w:rPr>
                    <w:t>4</w:t>
                  </w:r>
                  <w:r w:rsidR="009942D4" w:rsidRPr="00A00097"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. </w:t>
                  </w:r>
                  <w:r w:rsidR="004B26BE" w:rsidRPr="00A00097">
                    <w:rPr>
                      <w:rFonts w:ascii="Candara" w:hAnsi="Candara"/>
                      <w:b/>
                      <w:sz w:val="24"/>
                      <w:szCs w:val="24"/>
                    </w:rPr>
                    <w:t>Bu cümlede hangi öge vurguludur?</w:t>
                  </w:r>
                </w:p>
                <w:p w:rsidR="009942D4" w:rsidRPr="00A00097" w:rsidRDefault="009942D4" w:rsidP="00190A98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t xml:space="preserve"> A. </w:t>
                  </w:r>
                  <w:r w:rsidR="0078045D" w:rsidRPr="00A00097">
                    <w:rPr>
                      <w:rFonts w:ascii="Candara" w:hAnsi="Candara"/>
                      <w:sz w:val="24"/>
                      <w:szCs w:val="24"/>
                    </w:rPr>
                    <w:t>Zarf tamlayıcısı</w:t>
                  </w:r>
                </w:p>
                <w:p w:rsidR="009942D4" w:rsidRPr="00A00097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t xml:space="preserve"> B. </w:t>
                  </w:r>
                  <w:r w:rsidR="00536974" w:rsidRPr="00A00097">
                    <w:rPr>
                      <w:rFonts w:ascii="Candara" w:hAnsi="Candara"/>
                      <w:sz w:val="24"/>
                      <w:szCs w:val="24"/>
                    </w:rPr>
                    <w:t>Belirtili nesne</w:t>
                  </w:r>
                </w:p>
                <w:p w:rsidR="009942D4" w:rsidRPr="00A00097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t xml:space="preserve"> C. </w:t>
                  </w:r>
                  <w:r w:rsidR="00536974" w:rsidRPr="00A00097">
                    <w:rPr>
                      <w:rFonts w:ascii="Candara" w:hAnsi="Candara"/>
                      <w:sz w:val="24"/>
                      <w:szCs w:val="24"/>
                    </w:rPr>
                    <w:t>Yer tamlayıcısı</w:t>
                  </w:r>
                </w:p>
                <w:p w:rsidR="009942D4" w:rsidRPr="00A00097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t xml:space="preserve"> D. </w:t>
                  </w:r>
                  <w:r w:rsidR="00536974" w:rsidRPr="00A00097">
                    <w:rPr>
                      <w:rFonts w:ascii="Candara" w:hAnsi="Candara"/>
                      <w:sz w:val="24"/>
                      <w:szCs w:val="24"/>
                    </w:rPr>
                    <w:t>Belirtisiz nesne</w:t>
                  </w:r>
                </w:p>
                <w:p w:rsidR="009942D4" w:rsidRPr="00A00097" w:rsidRDefault="00DF33CC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DF33CC">
                    <w:rPr>
                      <w:rFonts w:ascii="Candara" w:hAnsi="Candara"/>
                      <w:sz w:val="24"/>
                      <w:szCs w:val="24"/>
                    </w:rPr>
                    <w:pict>
                      <v:rect id="_x0000_i1033" style="width:0;height:1.5pt" o:hralign="center" o:hrstd="t" o:hr="t" fillcolor="#a0a0a0" stroked="f"/>
                    </w:pict>
                  </w:r>
                </w:p>
                <w:p w:rsidR="00085203" w:rsidRPr="00A00097" w:rsidRDefault="00085203" w:rsidP="00085203">
                  <w:pPr>
                    <w:pStyle w:val="AralkYok"/>
                    <w:rPr>
                      <w:rFonts w:ascii="Candara" w:hAnsi="Candara"/>
                      <w:i/>
                      <w:sz w:val="24"/>
                      <w:szCs w:val="24"/>
                    </w:rPr>
                  </w:pPr>
                  <w:r w:rsidRPr="00A00097">
                    <w:rPr>
                      <w:rFonts w:ascii="Candara" w:hAnsi="Candara"/>
                      <w:i/>
                      <w:sz w:val="24"/>
                      <w:szCs w:val="24"/>
                    </w:rPr>
                    <w:t>İrili ufaklı traktörler, işçilerle dolu römorkları uçururcasına ovaya koşturuyor.</w:t>
                  </w:r>
                </w:p>
                <w:p w:rsidR="009942D4" w:rsidRPr="00A00097" w:rsidRDefault="00957C53" w:rsidP="00085203">
                  <w:pPr>
                    <w:pStyle w:val="AralkYok"/>
                    <w:rPr>
                      <w:rFonts w:ascii="Candara" w:hAnsi="Candara"/>
                      <w:b/>
                      <w:sz w:val="24"/>
                      <w:szCs w:val="24"/>
                    </w:rPr>
                  </w:pPr>
                  <w:r w:rsidRPr="00A00097">
                    <w:rPr>
                      <w:rFonts w:ascii="Candara" w:hAnsi="Candara"/>
                      <w:b/>
                      <w:sz w:val="24"/>
                      <w:szCs w:val="24"/>
                    </w:rPr>
                    <w:t>5</w:t>
                  </w:r>
                  <w:r w:rsidR="009942D4" w:rsidRPr="00A00097"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. </w:t>
                  </w:r>
                  <w:r w:rsidR="00BD0D2B" w:rsidRPr="00A00097">
                    <w:rPr>
                      <w:rFonts w:ascii="Candara" w:hAnsi="Candara"/>
                      <w:b/>
                      <w:sz w:val="24"/>
                      <w:szCs w:val="24"/>
                    </w:rPr>
                    <w:t>Yukarıdaki cümle kaç farklı ögeden oluşmu</w:t>
                  </w:r>
                  <w:r w:rsidR="00BD0D2B" w:rsidRPr="00A00097">
                    <w:rPr>
                      <w:rFonts w:ascii="Candara" w:hAnsi="Candara"/>
                      <w:b/>
                      <w:sz w:val="24"/>
                      <w:szCs w:val="24"/>
                    </w:rPr>
                    <w:t>ş</w:t>
                  </w:r>
                  <w:r w:rsidR="00BD0D2B" w:rsidRPr="00A00097">
                    <w:rPr>
                      <w:rFonts w:ascii="Candara" w:hAnsi="Candara"/>
                      <w:b/>
                      <w:sz w:val="24"/>
                      <w:szCs w:val="24"/>
                    </w:rPr>
                    <w:t>tur?</w:t>
                  </w:r>
                </w:p>
                <w:p w:rsidR="009942D4" w:rsidRPr="00A00097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t xml:space="preserve"> A. </w:t>
                  </w:r>
                  <w:r w:rsidR="00A77571" w:rsidRPr="00A00097">
                    <w:rPr>
                      <w:rFonts w:ascii="Candara" w:hAnsi="Candara"/>
                      <w:sz w:val="24"/>
                      <w:szCs w:val="24"/>
                    </w:rPr>
                    <w:t>5</w:t>
                  </w:r>
                  <w:r w:rsidR="009C1183" w:rsidRPr="00A00097">
                    <w:rPr>
                      <w:rFonts w:ascii="Candara" w:hAnsi="Candara"/>
                      <w:sz w:val="24"/>
                      <w:szCs w:val="24"/>
                    </w:rPr>
                    <w:tab/>
                  </w:r>
                  <w:r w:rsidR="009C1183" w:rsidRPr="00A00097">
                    <w:rPr>
                      <w:rFonts w:ascii="Candara" w:hAnsi="Candara"/>
                      <w:sz w:val="24"/>
                      <w:szCs w:val="24"/>
                    </w:rPr>
                    <w:tab/>
                  </w:r>
                  <w:r w:rsidR="009C1183" w:rsidRPr="00A00097">
                    <w:rPr>
                      <w:rFonts w:ascii="Candara" w:hAnsi="Candara"/>
                      <w:sz w:val="24"/>
                      <w:szCs w:val="24"/>
                    </w:rPr>
                    <w:tab/>
                  </w:r>
                  <w:r w:rsidR="009C1183" w:rsidRPr="00A00097">
                    <w:rPr>
                      <w:rFonts w:ascii="Candara" w:hAnsi="Candara"/>
                      <w:sz w:val="24"/>
                      <w:szCs w:val="24"/>
                    </w:rPr>
                    <w:tab/>
                  </w: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t xml:space="preserve"> B. </w:t>
                  </w:r>
                  <w:r w:rsidR="00E56FBB" w:rsidRPr="00A00097">
                    <w:rPr>
                      <w:rFonts w:ascii="Candara" w:hAnsi="Candara"/>
                      <w:sz w:val="24"/>
                      <w:szCs w:val="24"/>
                    </w:rPr>
                    <w:t>6</w:t>
                  </w:r>
                </w:p>
                <w:p w:rsidR="009942D4" w:rsidRPr="00A00097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t xml:space="preserve"> C. </w:t>
                  </w:r>
                  <w:r w:rsidR="00E56FBB" w:rsidRPr="00A00097">
                    <w:rPr>
                      <w:rFonts w:ascii="Candara" w:hAnsi="Candara"/>
                      <w:sz w:val="24"/>
                      <w:szCs w:val="24"/>
                    </w:rPr>
                    <w:t>7</w:t>
                  </w:r>
                  <w:r w:rsidR="009C1183" w:rsidRPr="00A00097">
                    <w:rPr>
                      <w:rFonts w:ascii="Candara" w:hAnsi="Candara"/>
                      <w:sz w:val="24"/>
                      <w:szCs w:val="24"/>
                    </w:rPr>
                    <w:tab/>
                  </w:r>
                  <w:r w:rsidR="009C1183" w:rsidRPr="00A00097">
                    <w:rPr>
                      <w:rFonts w:ascii="Candara" w:hAnsi="Candara"/>
                      <w:sz w:val="24"/>
                      <w:szCs w:val="24"/>
                    </w:rPr>
                    <w:tab/>
                  </w:r>
                  <w:r w:rsidR="009C1183" w:rsidRPr="00A00097">
                    <w:rPr>
                      <w:rFonts w:ascii="Candara" w:hAnsi="Candara"/>
                      <w:sz w:val="24"/>
                      <w:szCs w:val="24"/>
                    </w:rPr>
                    <w:tab/>
                  </w:r>
                  <w:r w:rsidR="009C1183" w:rsidRPr="00A00097">
                    <w:rPr>
                      <w:rFonts w:ascii="Candara" w:hAnsi="Candara"/>
                      <w:sz w:val="24"/>
                      <w:szCs w:val="24"/>
                    </w:rPr>
                    <w:tab/>
                  </w: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t xml:space="preserve"> D. </w:t>
                  </w:r>
                  <w:r w:rsidR="00E56FBB" w:rsidRPr="00A00097">
                    <w:rPr>
                      <w:rFonts w:ascii="Candara" w:hAnsi="Candara"/>
                      <w:sz w:val="24"/>
                      <w:szCs w:val="24"/>
                    </w:rPr>
                    <w:t>8</w:t>
                  </w:r>
                </w:p>
                <w:p w:rsidR="00DA1D13" w:rsidRPr="00A00097" w:rsidRDefault="00DF33CC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DF33CC">
                    <w:rPr>
                      <w:rFonts w:ascii="Candara" w:hAnsi="Candara"/>
                      <w:sz w:val="24"/>
                      <w:szCs w:val="24"/>
                    </w:rPr>
                    <w:pict>
                      <v:rect id="_x0000_i1034" style="width:0;height:1.5pt" o:hralign="center" o:hrstd="t" o:hr="t" fillcolor="#a0a0a0" stroked="f"/>
                    </w:pict>
                  </w:r>
                </w:p>
                <w:p w:rsidR="00DA1D13" w:rsidRPr="00A00097" w:rsidRDefault="00DA1D13" w:rsidP="00DA1D13">
                  <w:pPr>
                    <w:pStyle w:val="AralkYok"/>
                    <w:rPr>
                      <w:rFonts w:ascii="Candara" w:hAnsi="Candara"/>
                      <w:b/>
                      <w:sz w:val="24"/>
                      <w:szCs w:val="24"/>
                    </w:rPr>
                  </w:pPr>
                  <w:r w:rsidRPr="00A00097"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6. </w:t>
                  </w:r>
                  <w:r w:rsidR="00B83A98" w:rsidRPr="00A00097">
                    <w:rPr>
                      <w:rFonts w:ascii="Candara" w:hAnsi="Candara"/>
                      <w:b/>
                      <w:sz w:val="24"/>
                      <w:szCs w:val="24"/>
                    </w:rPr>
                    <w:t>Hangi cümlede</w:t>
                  </w:r>
                  <w:r w:rsidR="009C1183" w:rsidRPr="00A00097"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 pekiştirme yapılmıştır?</w:t>
                  </w:r>
                </w:p>
                <w:p w:rsidR="00DA1D13" w:rsidRPr="00A00097" w:rsidRDefault="00DA1D13" w:rsidP="00AB2271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t xml:space="preserve"> A. </w:t>
                  </w:r>
                  <w:r w:rsidR="00AB2271" w:rsidRPr="00A00097">
                    <w:rPr>
                      <w:rFonts w:ascii="Candara" w:hAnsi="Candara"/>
                      <w:sz w:val="24"/>
                      <w:szCs w:val="24"/>
                    </w:rPr>
                    <w:t>Bazıları yaz çalışmaları için avans para bile alırlar.</w:t>
                  </w:r>
                </w:p>
                <w:p w:rsidR="00DA1D13" w:rsidRPr="00A00097" w:rsidRDefault="00DA1D13" w:rsidP="00F473F1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t xml:space="preserve"> B. </w:t>
                  </w:r>
                  <w:r w:rsidR="00F473F1" w:rsidRPr="00A00097">
                    <w:rPr>
                      <w:rFonts w:ascii="Candara" w:hAnsi="Candara"/>
                      <w:sz w:val="24"/>
                      <w:szCs w:val="24"/>
                    </w:rPr>
                    <w:t>Ovamızdaki bu kalabalık, dış illerden gel</w:t>
                  </w:r>
                  <w:r w:rsidR="00F473F1" w:rsidRPr="00A00097">
                    <w:rPr>
                      <w:rFonts w:ascii="Candara" w:hAnsi="Candara"/>
                      <w:sz w:val="24"/>
                      <w:szCs w:val="24"/>
                    </w:rPr>
                    <w:t>e</w:t>
                  </w:r>
                  <w:r w:rsidR="00F473F1" w:rsidRPr="00A00097">
                    <w:rPr>
                      <w:rFonts w:ascii="Candara" w:hAnsi="Candara"/>
                      <w:sz w:val="24"/>
                      <w:szCs w:val="24"/>
                    </w:rPr>
                    <w:t>rek buralarda çalışırlar.</w:t>
                  </w:r>
                </w:p>
                <w:p w:rsidR="00DA1D13" w:rsidRPr="00A00097" w:rsidRDefault="00DA1D13" w:rsidP="009C1183">
                  <w:pPr>
                    <w:autoSpaceDE w:val="0"/>
                    <w:autoSpaceDN w:val="0"/>
                    <w:adjustRightInd w:val="0"/>
                    <w:rPr>
                      <w:rFonts w:ascii="Candara" w:hAnsi="Candara"/>
                    </w:rPr>
                  </w:pPr>
                  <w:r w:rsidRPr="00A00097">
                    <w:rPr>
                      <w:rFonts w:ascii="Candara" w:hAnsi="Candara"/>
                    </w:rPr>
                    <w:sym w:font="Wingdings" w:char="F06F"/>
                  </w:r>
                  <w:r w:rsidRPr="00A00097">
                    <w:rPr>
                      <w:rFonts w:ascii="Candara" w:hAnsi="Candara"/>
                    </w:rPr>
                    <w:t xml:space="preserve"> C. </w:t>
                  </w:r>
                  <w:proofErr w:type="spellStart"/>
                  <w:r w:rsidR="009C1183" w:rsidRPr="00A00097">
                    <w:rPr>
                      <w:rFonts w:ascii="Candara" w:eastAsia="Calibri" w:hAnsi="Candara"/>
                      <w:lang w:eastAsia="en-US"/>
                    </w:rPr>
                    <w:t>Apaşikâr</w:t>
                  </w:r>
                  <w:proofErr w:type="spellEnd"/>
                  <w:r w:rsidR="009C1183" w:rsidRPr="00A00097">
                    <w:rPr>
                      <w:rFonts w:ascii="Candara" w:eastAsia="Calibri" w:hAnsi="Candara"/>
                      <w:lang w:eastAsia="en-US"/>
                    </w:rPr>
                    <w:t xml:space="preserve"> ki hep beraber, gayretle ve ima</w:t>
                  </w:r>
                  <w:r w:rsidR="009C1183" w:rsidRPr="00A00097">
                    <w:rPr>
                      <w:rFonts w:ascii="Candara" w:eastAsia="Calibri" w:hAnsi="Candara"/>
                      <w:lang w:eastAsia="en-US"/>
                    </w:rPr>
                    <w:t>n</w:t>
                  </w:r>
                  <w:r w:rsidR="009C1183" w:rsidRPr="00A00097">
                    <w:rPr>
                      <w:rFonts w:ascii="Candara" w:eastAsia="Calibri" w:hAnsi="Candara"/>
                      <w:lang w:eastAsia="en-US"/>
                    </w:rPr>
                    <w:t>la topraktayız.</w:t>
                  </w:r>
                </w:p>
                <w:p w:rsidR="00DA1D13" w:rsidRPr="00A00097" w:rsidRDefault="00DA1D13" w:rsidP="001A5028">
                  <w:pPr>
                    <w:autoSpaceDE w:val="0"/>
                    <w:autoSpaceDN w:val="0"/>
                    <w:adjustRightInd w:val="0"/>
                    <w:rPr>
                      <w:rFonts w:ascii="Candara" w:hAnsi="Candara"/>
                    </w:rPr>
                  </w:pPr>
                  <w:r w:rsidRPr="00A00097">
                    <w:rPr>
                      <w:rFonts w:ascii="Candara" w:hAnsi="Candara"/>
                    </w:rPr>
                    <w:sym w:font="Wingdings" w:char="F06F"/>
                  </w:r>
                  <w:r w:rsidRPr="00A00097">
                    <w:rPr>
                      <w:rFonts w:ascii="Candara" w:hAnsi="Candara"/>
                    </w:rPr>
                    <w:t xml:space="preserve"> D. </w:t>
                  </w:r>
                  <w:r w:rsidR="001A5028" w:rsidRPr="00A00097">
                    <w:rPr>
                      <w:rFonts w:ascii="Candara" w:eastAsia="Calibri" w:hAnsi="Candara"/>
                      <w:lang w:eastAsia="en-US"/>
                    </w:rPr>
                    <w:t>Sütten ağzımız yandı, şimdi ayranı üfley</w:t>
                  </w:r>
                  <w:r w:rsidR="001A5028" w:rsidRPr="00A00097">
                    <w:rPr>
                      <w:rFonts w:ascii="Candara" w:eastAsia="Calibri" w:hAnsi="Candara"/>
                      <w:lang w:eastAsia="en-US"/>
                    </w:rPr>
                    <w:t>e</w:t>
                  </w:r>
                  <w:r w:rsidR="001A5028" w:rsidRPr="00A00097">
                    <w:rPr>
                      <w:rFonts w:ascii="Candara" w:eastAsia="Calibri" w:hAnsi="Candara"/>
                      <w:lang w:eastAsia="en-US"/>
                    </w:rPr>
                    <w:t>rek içiyoruz.</w:t>
                  </w:r>
                </w:p>
                <w:p w:rsidR="00DA1D13" w:rsidRPr="00A00097" w:rsidRDefault="00DA1D13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</w:p>
              </w:txbxContent>
            </v:textbox>
            <w10:wrap type="none"/>
            <w10:anchorlock/>
          </v:rect>
        </w:pict>
      </w:r>
      <w:r w:rsidR="004E6963">
        <w:rPr>
          <w:rFonts w:ascii="Candara" w:hAnsi="Candara"/>
          <w:sz w:val="24"/>
          <w:szCs w:val="24"/>
        </w:rPr>
        <w:t xml:space="preserve"> </w:t>
      </w:r>
      <w:r w:rsidR="00286136">
        <w:rPr>
          <w:rFonts w:ascii="Candara" w:hAnsi="Candara"/>
          <w:sz w:val="24"/>
          <w:szCs w:val="24"/>
        </w:rPr>
        <w:t xml:space="preserve"> </w:t>
      </w:r>
      <w:r w:rsidRPr="00DF33CC">
        <w:rPr>
          <w:noProof/>
          <w:lang w:eastAsia="tr-TR"/>
        </w:rPr>
      </w:r>
      <w:r w:rsidRPr="00DF33CC">
        <w:rPr>
          <w:noProof/>
          <w:lang w:eastAsia="tr-TR"/>
        </w:rPr>
        <w:pict>
          <v:rect id="Dikdörtgen 5" o:spid="_x0000_s1037" style="width:258.75pt;height:657pt;flip:x;visibility:visible;mso-position-horizontal-relative:char;mso-position-vertical-relative:line" filled="f" strokecolor="windowText" strokeweight=".25pt">
            <v:path arrowok="t"/>
            <v:textbox>
              <w:txbxContent>
                <w:p w:rsidR="00EB01E0" w:rsidRPr="00A67F01" w:rsidRDefault="00EB01E0" w:rsidP="00EB01E0">
                  <w:pPr>
                    <w:pStyle w:val="AralkYok"/>
                    <w:rPr>
                      <w:rFonts w:ascii="Candara" w:hAnsi="Candara"/>
                      <w:i/>
                      <w:sz w:val="24"/>
                      <w:szCs w:val="24"/>
                    </w:rPr>
                  </w:pPr>
                  <w:r w:rsidRPr="00A67F01">
                    <w:rPr>
                      <w:rFonts w:ascii="Candara" w:hAnsi="Candara"/>
                      <w:i/>
                      <w:sz w:val="24"/>
                      <w:szCs w:val="24"/>
                    </w:rPr>
                    <w:t>Tarlanın uzak üst başından iki lacivert traktör, pamukların aralarını süzerek ağır ağır geliyor. Henüz askerliklerini yapmamış iki delikanlı</w:t>
                  </w:r>
                  <w:r w:rsidR="00084DB5" w:rsidRPr="00A67F01">
                    <w:rPr>
                      <w:rFonts w:ascii="Candara" w:hAnsi="Candara"/>
                      <w:i/>
                      <w:sz w:val="24"/>
                      <w:szCs w:val="24"/>
                    </w:rPr>
                    <w:t>,</w:t>
                  </w:r>
                  <w:r w:rsidRPr="00A67F01">
                    <w:rPr>
                      <w:rFonts w:ascii="Candara" w:hAnsi="Candara"/>
                      <w:i/>
                      <w:sz w:val="24"/>
                      <w:szCs w:val="24"/>
                    </w:rPr>
                    <w:t xml:space="preserve"> poş</w:t>
                  </w:r>
                  <w:r w:rsidRPr="00A67F01">
                    <w:rPr>
                      <w:rFonts w:ascii="Candara" w:hAnsi="Candara"/>
                      <w:i/>
                      <w:sz w:val="24"/>
                      <w:szCs w:val="24"/>
                    </w:rPr>
                    <w:t>u</w:t>
                  </w:r>
                  <w:r w:rsidRPr="00A67F01">
                    <w:rPr>
                      <w:rFonts w:ascii="Candara" w:hAnsi="Candara"/>
                      <w:i/>
                      <w:sz w:val="24"/>
                      <w:szCs w:val="24"/>
                    </w:rPr>
                    <w:t>larla sarılı. Beyazlanmış kirpikli gözlerini bir plan çizgisi kadar düzenli paralellerle ekilmiş pamuk çizilerine dikmişler,  homurdanan traktörlerle yaklaşıyorlar.</w:t>
                  </w:r>
                </w:p>
                <w:p w:rsidR="009942D4" w:rsidRPr="00A67F01" w:rsidRDefault="00CC3F4A" w:rsidP="009942D4">
                  <w:pPr>
                    <w:pStyle w:val="AralkYok"/>
                    <w:rPr>
                      <w:rFonts w:ascii="Candara" w:hAnsi="Candara"/>
                      <w:b/>
                      <w:sz w:val="24"/>
                      <w:szCs w:val="24"/>
                    </w:rPr>
                  </w:pPr>
                  <w:r w:rsidRPr="00A67F01">
                    <w:rPr>
                      <w:rFonts w:ascii="Candara" w:hAnsi="Candara"/>
                      <w:b/>
                      <w:sz w:val="24"/>
                      <w:szCs w:val="24"/>
                    </w:rPr>
                    <w:t>7</w:t>
                  </w:r>
                  <w:r w:rsidR="009942D4" w:rsidRPr="00A67F01"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. </w:t>
                  </w:r>
                  <w:r w:rsidRPr="00A67F01">
                    <w:rPr>
                      <w:rFonts w:ascii="Candara" w:hAnsi="Candara"/>
                      <w:b/>
                      <w:sz w:val="24"/>
                      <w:szCs w:val="24"/>
                    </w:rPr>
                    <w:t>Bu parçada hangi anlatım yoluna başvuru</w:t>
                  </w:r>
                  <w:r w:rsidRPr="00A67F01">
                    <w:rPr>
                      <w:rFonts w:ascii="Candara" w:hAnsi="Candara"/>
                      <w:b/>
                      <w:sz w:val="24"/>
                      <w:szCs w:val="24"/>
                    </w:rPr>
                    <w:t>l</w:t>
                  </w:r>
                  <w:r w:rsidRPr="00A67F01">
                    <w:rPr>
                      <w:rFonts w:ascii="Candara" w:hAnsi="Candara"/>
                      <w:b/>
                      <w:sz w:val="24"/>
                      <w:szCs w:val="24"/>
                    </w:rPr>
                    <w:t>muştur?</w:t>
                  </w:r>
                </w:p>
                <w:p w:rsidR="00356841" w:rsidRPr="00A67F01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67F01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67F01">
                    <w:rPr>
                      <w:rFonts w:ascii="Candara" w:hAnsi="Candara"/>
                      <w:sz w:val="24"/>
                      <w:szCs w:val="24"/>
                    </w:rPr>
                    <w:t xml:space="preserve"> A. </w:t>
                  </w:r>
                  <w:r w:rsidR="002A7A77" w:rsidRPr="00A67F01">
                    <w:rPr>
                      <w:rFonts w:ascii="Candara" w:hAnsi="Candara"/>
                      <w:sz w:val="24"/>
                      <w:szCs w:val="24"/>
                    </w:rPr>
                    <w:t>Tartışma</w:t>
                  </w:r>
                  <w:r w:rsidR="00371BBF" w:rsidRPr="00A67F01">
                    <w:rPr>
                      <w:rFonts w:ascii="Candara" w:hAnsi="Candara"/>
                      <w:sz w:val="24"/>
                      <w:szCs w:val="24"/>
                    </w:rPr>
                    <w:tab/>
                    <w:t xml:space="preserve"> </w:t>
                  </w:r>
                  <w:r w:rsidR="00371BBF" w:rsidRPr="00A67F01">
                    <w:rPr>
                      <w:rFonts w:ascii="Candara" w:hAnsi="Candara"/>
                      <w:sz w:val="24"/>
                      <w:szCs w:val="24"/>
                    </w:rPr>
                    <w:tab/>
                  </w:r>
                  <w:r w:rsidR="00371BBF" w:rsidRPr="00A67F01">
                    <w:rPr>
                      <w:rFonts w:ascii="Candara" w:hAnsi="Candara"/>
                      <w:sz w:val="24"/>
                      <w:szCs w:val="24"/>
                    </w:rPr>
                    <w:tab/>
                  </w:r>
                </w:p>
                <w:p w:rsidR="009942D4" w:rsidRPr="00A67F01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67F01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67F01">
                    <w:rPr>
                      <w:rFonts w:ascii="Candara" w:hAnsi="Candara"/>
                      <w:sz w:val="24"/>
                      <w:szCs w:val="24"/>
                    </w:rPr>
                    <w:t xml:space="preserve"> B. </w:t>
                  </w:r>
                  <w:r w:rsidR="002A7A77" w:rsidRPr="00A67F01">
                    <w:rPr>
                      <w:rFonts w:ascii="Candara" w:hAnsi="Candara"/>
                      <w:sz w:val="24"/>
                      <w:szCs w:val="24"/>
                    </w:rPr>
                    <w:t>Açıklama</w:t>
                  </w:r>
                </w:p>
                <w:p w:rsidR="00356841" w:rsidRPr="00A67F01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67F01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67F01">
                    <w:rPr>
                      <w:rFonts w:ascii="Candara" w:hAnsi="Candara"/>
                      <w:sz w:val="24"/>
                      <w:szCs w:val="24"/>
                    </w:rPr>
                    <w:t xml:space="preserve"> C. </w:t>
                  </w:r>
                  <w:r w:rsidR="002A7A77" w:rsidRPr="00A67F01">
                    <w:rPr>
                      <w:rFonts w:ascii="Candara" w:hAnsi="Candara"/>
                      <w:sz w:val="24"/>
                      <w:szCs w:val="24"/>
                    </w:rPr>
                    <w:t>Betimleme</w:t>
                  </w:r>
                  <w:r w:rsidR="00371BBF" w:rsidRPr="00A67F01">
                    <w:rPr>
                      <w:rFonts w:ascii="Candara" w:hAnsi="Candara"/>
                      <w:sz w:val="24"/>
                      <w:szCs w:val="24"/>
                    </w:rPr>
                    <w:tab/>
                  </w:r>
                  <w:r w:rsidR="00371BBF" w:rsidRPr="00A67F01">
                    <w:rPr>
                      <w:rFonts w:ascii="Candara" w:hAnsi="Candara"/>
                      <w:sz w:val="24"/>
                      <w:szCs w:val="24"/>
                    </w:rPr>
                    <w:tab/>
                  </w:r>
                </w:p>
                <w:p w:rsidR="009942D4" w:rsidRPr="00A67F01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67F01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67F01">
                    <w:rPr>
                      <w:rFonts w:ascii="Candara" w:hAnsi="Candara"/>
                      <w:sz w:val="24"/>
                      <w:szCs w:val="24"/>
                    </w:rPr>
                    <w:t xml:space="preserve"> D. </w:t>
                  </w:r>
                  <w:r w:rsidR="002A7A77" w:rsidRPr="00A67F01">
                    <w:rPr>
                      <w:rFonts w:ascii="Candara" w:hAnsi="Candara"/>
                      <w:sz w:val="24"/>
                      <w:szCs w:val="24"/>
                    </w:rPr>
                    <w:t>Öyküleme</w:t>
                  </w:r>
                </w:p>
                <w:p w:rsidR="009942D4" w:rsidRPr="00A67F01" w:rsidRDefault="00DF33CC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DF33CC">
                    <w:rPr>
                      <w:rFonts w:ascii="Candara" w:hAnsi="Candara"/>
                      <w:sz w:val="24"/>
                      <w:szCs w:val="24"/>
                    </w:rPr>
                    <w:pict>
                      <v:rect id="_x0000_i1035" style="width:0;height:1.5pt" o:hralign="center" o:hrstd="t" o:hr="t" fillcolor="#a0a0a0" stroked="f"/>
                    </w:pict>
                  </w:r>
                </w:p>
                <w:p w:rsidR="005B69DE" w:rsidRPr="00A67F01" w:rsidRDefault="005B69DE" w:rsidP="005B69DE">
                  <w:pPr>
                    <w:pStyle w:val="AralkYok"/>
                    <w:rPr>
                      <w:rFonts w:ascii="Candara" w:hAnsi="Candara"/>
                      <w:i/>
                      <w:sz w:val="24"/>
                      <w:szCs w:val="24"/>
                    </w:rPr>
                  </w:pPr>
                  <w:r w:rsidRPr="00A67F01">
                    <w:rPr>
                      <w:rFonts w:ascii="Candara" w:hAnsi="Candara"/>
                      <w:i/>
                      <w:sz w:val="24"/>
                      <w:szCs w:val="24"/>
                    </w:rPr>
                    <w:t xml:space="preserve">Korlaşan güneş altında toprakla cenkleşen bütün </w:t>
                  </w:r>
                  <w:r w:rsidRPr="00A67F01">
                    <w:rPr>
                      <w:rFonts w:ascii="Candara" w:hAnsi="Candara"/>
                      <w:b/>
                      <w:i/>
                      <w:sz w:val="24"/>
                      <w:szCs w:val="24"/>
                      <w:u w:val="single"/>
                    </w:rPr>
                    <w:t>bu insanların ümitleri hep pamuktadır</w:t>
                  </w:r>
                  <w:r w:rsidRPr="00A67F01">
                    <w:rPr>
                      <w:rFonts w:ascii="Candara" w:hAnsi="Candara"/>
                      <w:i/>
                      <w:sz w:val="24"/>
                      <w:szCs w:val="24"/>
                    </w:rPr>
                    <w:t>. Kışın ed</w:t>
                  </w:r>
                  <w:r w:rsidRPr="00A67F01">
                    <w:rPr>
                      <w:rFonts w:ascii="Candara" w:hAnsi="Candara"/>
                      <w:i/>
                      <w:sz w:val="24"/>
                      <w:szCs w:val="24"/>
                    </w:rPr>
                    <w:t>i</w:t>
                  </w:r>
                  <w:r w:rsidRPr="00A67F01">
                    <w:rPr>
                      <w:rFonts w:ascii="Candara" w:hAnsi="Candara"/>
                      <w:i/>
                      <w:sz w:val="24"/>
                      <w:szCs w:val="24"/>
                    </w:rPr>
                    <w:t>len borçlar pamukla ödenecek, yavuklular pamu</w:t>
                  </w:r>
                  <w:r w:rsidRPr="00A67F01">
                    <w:rPr>
                      <w:rFonts w:ascii="Candara" w:hAnsi="Candara"/>
                      <w:i/>
                      <w:sz w:val="24"/>
                      <w:szCs w:val="24"/>
                    </w:rPr>
                    <w:t>k</w:t>
                  </w:r>
                  <w:r w:rsidRPr="00A67F01">
                    <w:rPr>
                      <w:rFonts w:ascii="Candara" w:hAnsi="Candara"/>
                      <w:i/>
                      <w:sz w:val="24"/>
                      <w:szCs w:val="24"/>
                    </w:rPr>
                    <w:t>tan sonra birleşecekler. Ocaklar bu pamukla tüt</w:t>
                  </w:r>
                  <w:r w:rsidRPr="00A67F01">
                    <w:rPr>
                      <w:rFonts w:ascii="Candara" w:hAnsi="Candara"/>
                      <w:i/>
                      <w:sz w:val="24"/>
                      <w:szCs w:val="24"/>
                    </w:rPr>
                    <w:t>e</w:t>
                  </w:r>
                  <w:r w:rsidRPr="00A67F01">
                    <w:rPr>
                      <w:rFonts w:ascii="Candara" w:hAnsi="Candara"/>
                      <w:i/>
                      <w:sz w:val="24"/>
                      <w:szCs w:val="24"/>
                    </w:rPr>
                    <w:t>cek,  ambarlar pamuktan gelecekle dolacak.</w:t>
                  </w:r>
                </w:p>
                <w:p w:rsidR="009942D4" w:rsidRPr="00A67F01" w:rsidRDefault="005B69DE" w:rsidP="009942D4">
                  <w:pPr>
                    <w:pStyle w:val="AralkYok"/>
                    <w:rPr>
                      <w:rFonts w:ascii="Candara" w:hAnsi="Candara"/>
                      <w:b/>
                      <w:sz w:val="24"/>
                      <w:szCs w:val="24"/>
                    </w:rPr>
                  </w:pPr>
                  <w:r w:rsidRPr="00A67F01">
                    <w:rPr>
                      <w:rFonts w:ascii="Candara" w:hAnsi="Candara"/>
                      <w:b/>
                      <w:sz w:val="24"/>
                      <w:szCs w:val="24"/>
                    </w:rPr>
                    <w:t>8</w:t>
                  </w:r>
                  <w:r w:rsidR="009942D4" w:rsidRPr="00A67F01"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. </w:t>
                  </w:r>
                  <w:r w:rsidRPr="00A67F01">
                    <w:rPr>
                      <w:rFonts w:ascii="Candara" w:hAnsi="Candara"/>
                      <w:b/>
                      <w:sz w:val="24"/>
                      <w:szCs w:val="24"/>
                    </w:rPr>
                    <w:t>Bu metinde ileri sürülen altı çizili düşünce hangi yöntemle geliştirilmiştir?</w:t>
                  </w:r>
                </w:p>
                <w:p w:rsidR="009942D4" w:rsidRPr="00A67F01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67F01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67F01">
                    <w:rPr>
                      <w:rFonts w:ascii="Candara" w:hAnsi="Candara"/>
                      <w:sz w:val="24"/>
                      <w:szCs w:val="24"/>
                    </w:rPr>
                    <w:t xml:space="preserve"> A. </w:t>
                  </w:r>
                  <w:r w:rsidR="00282A1E" w:rsidRPr="00A67F01">
                    <w:rPr>
                      <w:rFonts w:ascii="Candara" w:hAnsi="Candara"/>
                      <w:sz w:val="24"/>
                      <w:szCs w:val="24"/>
                    </w:rPr>
                    <w:t>Sayısal verilerden yararlanma</w:t>
                  </w:r>
                </w:p>
                <w:p w:rsidR="009942D4" w:rsidRPr="00A67F01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67F01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67F01">
                    <w:rPr>
                      <w:rFonts w:ascii="Candara" w:hAnsi="Candara"/>
                      <w:sz w:val="24"/>
                      <w:szCs w:val="24"/>
                    </w:rPr>
                    <w:t xml:space="preserve"> B. </w:t>
                  </w:r>
                  <w:r w:rsidR="009E5F92" w:rsidRPr="00A67F01">
                    <w:rPr>
                      <w:rFonts w:ascii="Candara" w:hAnsi="Candara"/>
                      <w:sz w:val="24"/>
                      <w:szCs w:val="24"/>
                    </w:rPr>
                    <w:t>Örnekleme</w:t>
                  </w:r>
                </w:p>
                <w:p w:rsidR="009942D4" w:rsidRPr="00A67F01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67F01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67F01">
                    <w:rPr>
                      <w:rFonts w:ascii="Candara" w:hAnsi="Candara"/>
                      <w:sz w:val="24"/>
                      <w:szCs w:val="24"/>
                    </w:rPr>
                    <w:t xml:space="preserve"> C. </w:t>
                  </w:r>
                  <w:r w:rsidR="00282A1E" w:rsidRPr="00A67F01">
                    <w:rPr>
                      <w:rFonts w:ascii="Candara" w:hAnsi="Candara"/>
                      <w:sz w:val="24"/>
                      <w:szCs w:val="24"/>
                    </w:rPr>
                    <w:t>Tanık gösterme</w:t>
                  </w:r>
                </w:p>
                <w:p w:rsidR="009942D4" w:rsidRPr="00A67F01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67F01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67F01">
                    <w:rPr>
                      <w:rFonts w:ascii="Candara" w:hAnsi="Candara"/>
                      <w:sz w:val="24"/>
                      <w:szCs w:val="24"/>
                    </w:rPr>
                    <w:t xml:space="preserve"> D. </w:t>
                  </w:r>
                  <w:r w:rsidR="00282A1E" w:rsidRPr="00A67F01">
                    <w:rPr>
                      <w:rFonts w:ascii="Candara" w:hAnsi="Candara"/>
                      <w:sz w:val="24"/>
                      <w:szCs w:val="24"/>
                    </w:rPr>
                    <w:t>Tanımlama</w:t>
                  </w:r>
                </w:p>
                <w:p w:rsidR="009942D4" w:rsidRPr="00A67F01" w:rsidRDefault="00DF33CC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DF33CC">
                    <w:rPr>
                      <w:rFonts w:ascii="Candara" w:hAnsi="Candara"/>
                      <w:sz w:val="24"/>
                      <w:szCs w:val="24"/>
                    </w:rPr>
                    <w:pict>
                      <v:rect id="_x0000_i1036" style="width:0;height:1.5pt" o:hralign="center" o:hrstd="t" o:hr="t" fillcolor="#a0a0a0" stroked="f"/>
                    </w:pict>
                  </w:r>
                </w:p>
                <w:p w:rsidR="006951E3" w:rsidRPr="00A67F01" w:rsidRDefault="006951E3" w:rsidP="006951E3">
                  <w:pPr>
                    <w:pStyle w:val="AralkYok"/>
                    <w:rPr>
                      <w:rFonts w:ascii="Candara" w:hAnsi="Candara"/>
                      <w:i/>
                      <w:sz w:val="24"/>
                      <w:szCs w:val="24"/>
                    </w:rPr>
                  </w:pPr>
                  <w:r w:rsidRPr="00A67F01">
                    <w:rPr>
                      <w:rFonts w:ascii="Candara" w:hAnsi="Candara"/>
                      <w:i/>
                      <w:sz w:val="24"/>
                      <w:szCs w:val="24"/>
                    </w:rPr>
                    <w:t>Genç çiftçi, konuşmaya başlıyor</w:t>
                  </w:r>
                  <w:r w:rsidR="00C325CF" w:rsidRPr="00A67F01">
                    <w:rPr>
                      <w:rFonts w:ascii="Candara" w:hAnsi="Candara"/>
                      <w:sz w:val="24"/>
                      <w:szCs w:val="24"/>
                    </w:rPr>
                    <w:sym w:font="Wingdings 2" w:char="F0E2"/>
                  </w:r>
                </w:p>
                <w:p w:rsidR="006951E3" w:rsidRPr="00A67F01" w:rsidRDefault="006951E3" w:rsidP="006951E3">
                  <w:pPr>
                    <w:pStyle w:val="AralkYok"/>
                    <w:rPr>
                      <w:rFonts w:ascii="Candara" w:hAnsi="Candara"/>
                      <w:i/>
                      <w:sz w:val="24"/>
                      <w:szCs w:val="24"/>
                    </w:rPr>
                  </w:pPr>
                  <w:r w:rsidRPr="00A67F01">
                    <w:rPr>
                      <w:rFonts w:ascii="Candara" w:hAnsi="Candara"/>
                      <w:i/>
                      <w:sz w:val="24"/>
                      <w:szCs w:val="24"/>
                    </w:rPr>
                    <w:t>— Geçen yıl, tütüne bel bağlamıştık.</w:t>
                  </w:r>
                </w:p>
                <w:p w:rsidR="009942D4" w:rsidRPr="00A67F01" w:rsidRDefault="006951E3" w:rsidP="009942D4">
                  <w:pPr>
                    <w:pStyle w:val="AralkYok"/>
                    <w:rPr>
                      <w:rFonts w:ascii="Candara" w:hAnsi="Candara"/>
                      <w:b/>
                      <w:sz w:val="24"/>
                      <w:szCs w:val="24"/>
                    </w:rPr>
                  </w:pPr>
                  <w:r w:rsidRPr="00A67F01">
                    <w:rPr>
                      <w:rFonts w:ascii="Candara" w:hAnsi="Candara"/>
                      <w:b/>
                      <w:sz w:val="24"/>
                      <w:szCs w:val="24"/>
                    </w:rPr>
                    <w:t>9</w:t>
                  </w:r>
                  <w:r w:rsidR="009942D4" w:rsidRPr="00A67F01"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. </w:t>
                  </w:r>
                  <w:r w:rsidR="00C325CF" w:rsidRPr="00A67F01">
                    <w:rPr>
                      <w:rFonts w:ascii="Candara" w:hAnsi="Candara"/>
                      <w:b/>
                      <w:sz w:val="24"/>
                      <w:szCs w:val="24"/>
                    </w:rPr>
                    <w:t>Bu cümlede yıldız sembolü ile gösterilen yere hangi noktalama işareti konulmalıdır?</w:t>
                  </w:r>
                </w:p>
                <w:p w:rsidR="009942D4" w:rsidRPr="00A67F01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67F01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67F01">
                    <w:rPr>
                      <w:rFonts w:ascii="Candara" w:hAnsi="Candara"/>
                      <w:sz w:val="24"/>
                      <w:szCs w:val="24"/>
                    </w:rPr>
                    <w:t xml:space="preserve"> A. </w:t>
                  </w:r>
                  <w:r w:rsidR="001248E4" w:rsidRPr="00A67F01">
                    <w:rPr>
                      <w:rFonts w:ascii="Candara" w:hAnsi="Candara"/>
                      <w:sz w:val="24"/>
                      <w:szCs w:val="24"/>
                    </w:rPr>
                    <w:t>Noktalı virgül</w:t>
                  </w:r>
                </w:p>
                <w:p w:rsidR="009942D4" w:rsidRPr="00A67F01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67F01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67F01">
                    <w:rPr>
                      <w:rFonts w:ascii="Candara" w:hAnsi="Candara"/>
                      <w:sz w:val="24"/>
                      <w:szCs w:val="24"/>
                    </w:rPr>
                    <w:t xml:space="preserve"> B. </w:t>
                  </w:r>
                  <w:r w:rsidR="004037BF" w:rsidRPr="00A67F01">
                    <w:rPr>
                      <w:rFonts w:ascii="Candara" w:hAnsi="Candara"/>
                      <w:sz w:val="24"/>
                      <w:szCs w:val="24"/>
                    </w:rPr>
                    <w:t>Nokta</w:t>
                  </w:r>
                </w:p>
                <w:p w:rsidR="009942D4" w:rsidRPr="00A67F01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67F01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="001248E4" w:rsidRPr="00A67F01">
                    <w:rPr>
                      <w:rFonts w:ascii="Candara" w:hAnsi="Candara"/>
                      <w:sz w:val="24"/>
                      <w:szCs w:val="24"/>
                    </w:rPr>
                    <w:t xml:space="preserve"> C. Üç nokta</w:t>
                  </w:r>
                </w:p>
                <w:p w:rsidR="009942D4" w:rsidRPr="00A67F01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67F01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67F01">
                    <w:rPr>
                      <w:rFonts w:ascii="Candara" w:hAnsi="Candara"/>
                      <w:sz w:val="24"/>
                      <w:szCs w:val="24"/>
                    </w:rPr>
                    <w:t xml:space="preserve"> D. </w:t>
                  </w:r>
                  <w:r w:rsidR="001248E4" w:rsidRPr="00A67F01">
                    <w:rPr>
                      <w:rFonts w:ascii="Candara" w:hAnsi="Candara"/>
                      <w:sz w:val="24"/>
                      <w:szCs w:val="24"/>
                    </w:rPr>
                    <w:t>İki nokta</w:t>
                  </w:r>
                </w:p>
                <w:p w:rsidR="009942D4" w:rsidRPr="00A67F01" w:rsidRDefault="00DF33CC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DF33CC">
                    <w:rPr>
                      <w:rFonts w:ascii="Candara" w:hAnsi="Candara"/>
                      <w:sz w:val="24"/>
                      <w:szCs w:val="24"/>
                    </w:rPr>
                    <w:pict>
                      <v:rect id="_x0000_i1037" style="width:0;height:1.5pt" o:hralign="center" o:hrstd="t" o:hr="t" fillcolor="#a0a0a0" stroked="f"/>
                    </w:pict>
                  </w:r>
                </w:p>
                <w:p w:rsidR="00B72B3D" w:rsidRPr="00A67F01" w:rsidRDefault="00B72B3D" w:rsidP="00B72B3D">
                  <w:pPr>
                    <w:pStyle w:val="AralkYok"/>
                    <w:rPr>
                      <w:rFonts w:ascii="Candara" w:hAnsi="Candara"/>
                      <w:b/>
                      <w:sz w:val="24"/>
                      <w:szCs w:val="24"/>
                    </w:rPr>
                  </w:pPr>
                  <w:r w:rsidRPr="00A67F01"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10. </w:t>
                  </w:r>
                  <w:r w:rsidR="00BE75F6" w:rsidRPr="00A67F01">
                    <w:rPr>
                      <w:rFonts w:ascii="Candara" w:hAnsi="Candara"/>
                      <w:b/>
                      <w:sz w:val="24"/>
                      <w:szCs w:val="24"/>
                    </w:rPr>
                    <w:t>Aşağıdakilerden hangisi isim cümlesidir?</w:t>
                  </w:r>
                </w:p>
                <w:p w:rsidR="00B72B3D" w:rsidRPr="00A67F01" w:rsidRDefault="00B72B3D" w:rsidP="00923089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67F01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67F01">
                    <w:rPr>
                      <w:rFonts w:ascii="Candara" w:hAnsi="Candara"/>
                      <w:sz w:val="24"/>
                      <w:szCs w:val="24"/>
                    </w:rPr>
                    <w:t xml:space="preserve"> A. </w:t>
                  </w:r>
                  <w:r w:rsidR="00923089" w:rsidRPr="00A67F01">
                    <w:rPr>
                      <w:rFonts w:ascii="Candara" w:hAnsi="Candara"/>
                      <w:sz w:val="24"/>
                      <w:szCs w:val="24"/>
                    </w:rPr>
                    <w:t>Yol</w:t>
                  </w:r>
                  <w:r w:rsidR="00E44CAD">
                    <w:rPr>
                      <w:rFonts w:ascii="Candara" w:hAnsi="Candara"/>
                      <w:sz w:val="24"/>
                      <w:szCs w:val="24"/>
                    </w:rPr>
                    <w:t>,</w:t>
                  </w:r>
                  <w:r w:rsidR="00923089" w:rsidRPr="00A67F01">
                    <w:rPr>
                      <w:rFonts w:ascii="Candara" w:hAnsi="Candara"/>
                      <w:sz w:val="24"/>
                      <w:szCs w:val="24"/>
                    </w:rPr>
                    <w:t xml:space="preserve"> Akhisar’a doğru uzadıkça bağları a</w:t>
                  </w:r>
                  <w:r w:rsidR="00923089" w:rsidRPr="00A67F01">
                    <w:rPr>
                      <w:rFonts w:ascii="Candara" w:hAnsi="Candara"/>
                      <w:sz w:val="24"/>
                      <w:szCs w:val="24"/>
                    </w:rPr>
                    <w:t>r</w:t>
                  </w:r>
                  <w:r w:rsidR="00923089" w:rsidRPr="00A67F01">
                    <w:rPr>
                      <w:rFonts w:ascii="Candara" w:hAnsi="Candara"/>
                      <w:sz w:val="24"/>
                      <w:szCs w:val="24"/>
                    </w:rPr>
                    <w:t>kamızda bıraktık.</w:t>
                  </w:r>
                </w:p>
                <w:p w:rsidR="00B72B3D" w:rsidRPr="00A67F01" w:rsidRDefault="00B72B3D" w:rsidP="00D30A48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67F01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67F01">
                    <w:rPr>
                      <w:rFonts w:ascii="Candara" w:hAnsi="Candara"/>
                      <w:sz w:val="24"/>
                      <w:szCs w:val="24"/>
                    </w:rPr>
                    <w:t xml:space="preserve"> B. </w:t>
                  </w:r>
                  <w:r w:rsidR="00D30A48" w:rsidRPr="00A67F01">
                    <w:rPr>
                      <w:rFonts w:ascii="Candara" w:hAnsi="Candara"/>
                      <w:sz w:val="24"/>
                      <w:szCs w:val="24"/>
                    </w:rPr>
                    <w:t>Bir karış boş yer, ekilmemiş bir avuç toprak yok.</w:t>
                  </w:r>
                </w:p>
                <w:p w:rsidR="00B72B3D" w:rsidRPr="00A67F01" w:rsidRDefault="00B72B3D" w:rsidP="005B6121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67F01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67F01">
                    <w:rPr>
                      <w:rFonts w:ascii="Candara" w:hAnsi="Candara"/>
                      <w:sz w:val="24"/>
                      <w:szCs w:val="24"/>
                    </w:rPr>
                    <w:t xml:space="preserve"> C. </w:t>
                  </w:r>
                  <w:r w:rsidR="005B6121" w:rsidRPr="00A67F01">
                    <w:rPr>
                      <w:rFonts w:ascii="Candara" w:hAnsi="Candara"/>
                      <w:sz w:val="24"/>
                      <w:szCs w:val="24"/>
                    </w:rPr>
                    <w:t>Uzak yakın bütün köyler</w:t>
                  </w:r>
                  <w:r w:rsidR="00BE0F27">
                    <w:rPr>
                      <w:rFonts w:ascii="Candara" w:hAnsi="Candara"/>
                      <w:sz w:val="24"/>
                      <w:szCs w:val="24"/>
                    </w:rPr>
                    <w:t>den insanlar d</w:t>
                  </w:r>
                  <w:r w:rsidR="00BE0F27">
                    <w:rPr>
                      <w:rFonts w:ascii="Candara" w:hAnsi="Candara"/>
                      <w:sz w:val="24"/>
                      <w:szCs w:val="24"/>
                    </w:rPr>
                    <w:t>o</w:t>
                  </w:r>
                  <w:r w:rsidR="00BE0F27">
                    <w:rPr>
                      <w:rFonts w:ascii="Candara" w:hAnsi="Candara"/>
                      <w:sz w:val="24"/>
                      <w:szCs w:val="24"/>
                    </w:rPr>
                    <w:t>luşmuş</w:t>
                  </w:r>
                  <w:r w:rsidR="005B6121" w:rsidRPr="00A67F01">
                    <w:rPr>
                      <w:rFonts w:ascii="Candara" w:hAnsi="Candara"/>
                      <w:sz w:val="24"/>
                      <w:szCs w:val="24"/>
                    </w:rPr>
                    <w:t xml:space="preserve">  tarlalara.</w:t>
                  </w:r>
                </w:p>
                <w:p w:rsidR="009942D4" w:rsidRPr="00A67F01" w:rsidRDefault="00B72B3D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67F01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67F01">
                    <w:rPr>
                      <w:rFonts w:ascii="Candara" w:hAnsi="Candara"/>
                      <w:sz w:val="24"/>
                      <w:szCs w:val="24"/>
                    </w:rPr>
                    <w:t xml:space="preserve"> D. </w:t>
                  </w:r>
                  <w:r w:rsidR="00A2787A" w:rsidRPr="00A67F01">
                    <w:rPr>
                      <w:rFonts w:ascii="Candara" w:hAnsi="Candara"/>
                      <w:sz w:val="24"/>
                      <w:szCs w:val="24"/>
                    </w:rPr>
                    <w:t>Kozalar patladığı zaman</w:t>
                  </w:r>
                  <w:r w:rsidR="00994761" w:rsidRPr="00A67F01">
                    <w:rPr>
                      <w:rFonts w:ascii="Candara" w:hAnsi="Candara"/>
                      <w:sz w:val="24"/>
                      <w:szCs w:val="24"/>
                    </w:rPr>
                    <w:t>,</w:t>
                  </w:r>
                  <w:r w:rsidR="00A2787A" w:rsidRPr="00A67F01">
                    <w:rPr>
                      <w:rFonts w:ascii="Candara" w:hAnsi="Candara"/>
                      <w:sz w:val="24"/>
                      <w:szCs w:val="24"/>
                    </w:rPr>
                    <w:t xml:space="preserve"> ovanın yüzü kim bilir nasıl aklaşacak.</w:t>
                  </w:r>
                </w:p>
                <w:p w:rsidR="009942D4" w:rsidRPr="00A67F01" w:rsidRDefault="009942D4" w:rsidP="009942D4">
                  <w:pPr>
                    <w:rPr>
                      <w:rFonts w:ascii="Candara" w:hAnsi="Candara"/>
                    </w:rPr>
                  </w:pPr>
                </w:p>
                <w:p w:rsidR="00DE6E92" w:rsidRPr="00A67F01" w:rsidRDefault="00DE6E92" w:rsidP="00A0073D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1C6FBF" w:rsidRDefault="00DF33CC" w:rsidP="002F5FC6">
      <w:pPr>
        <w:tabs>
          <w:tab w:val="right" w:pos="10466"/>
        </w:tabs>
      </w:pPr>
      <w:r>
        <w:rPr>
          <w:noProof/>
        </w:rPr>
      </w:r>
      <w:r>
        <w:rPr>
          <w:noProof/>
        </w:rPr>
        <w:pict>
          <v:rect id="Dikdörtgen 6" o:spid="_x0000_s1031" style="width:258.75pt;height:762.05pt;flip:x;visibility:visible;mso-position-horizontal-relative:char;mso-position-vertical-relative:line" filled="f" strokecolor="windowText" strokeweight=".25pt">
            <v:path arrowok="t"/>
            <v:textbox>
              <w:txbxContent>
                <w:p w:rsidR="008A3647" w:rsidRPr="008A3647" w:rsidRDefault="008A3647" w:rsidP="008A3647">
                  <w:pPr>
                    <w:pStyle w:val="AralkYok"/>
                    <w:rPr>
                      <w:rFonts w:ascii="Candara" w:hAnsi="Candara"/>
                      <w:i/>
                      <w:sz w:val="24"/>
                      <w:szCs w:val="24"/>
                    </w:rPr>
                  </w:pPr>
                  <w:r w:rsidRPr="008A3647">
                    <w:rPr>
                      <w:rFonts w:ascii="Candara" w:hAnsi="Candara"/>
                      <w:i/>
                      <w:sz w:val="24"/>
                      <w:szCs w:val="24"/>
                    </w:rPr>
                    <w:t>Dostluklar azalıyor çağımızda. Bir an dinleyin ke</w:t>
                  </w:r>
                  <w:r w:rsidRPr="008A3647">
                    <w:rPr>
                      <w:rFonts w:ascii="Candara" w:hAnsi="Candara"/>
                      <w:i/>
                      <w:sz w:val="24"/>
                      <w:szCs w:val="24"/>
                    </w:rPr>
                    <w:t>n</w:t>
                  </w:r>
                  <w:r w:rsidRPr="008A3647">
                    <w:rPr>
                      <w:rFonts w:ascii="Candara" w:hAnsi="Candara"/>
                      <w:i/>
                      <w:sz w:val="24"/>
                      <w:szCs w:val="24"/>
                    </w:rPr>
                    <w:t>dinizi. Çevrenizdekilere bir bakın. Bir deneyin dost bildiklerinizi. Göreceksiniz, dost az, yok hatta... Dostluk dostluk diye kendinizi aldatmışsınız yı</w:t>
                  </w:r>
                  <w:r w:rsidRPr="008A3647">
                    <w:rPr>
                      <w:rFonts w:ascii="Candara" w:hAnsi="Candara"/>
                      <w:i/>
                      <w:sz w:val="24"/>
                      <w:szCs w:val="24"/>
                    </w:rPr>
                    <w:t>l</w:t>
                  </w:r>
                  <w:r w:rsidRPr="008A3647">
                    <w:rPr>
                      <w:rFonts w:ascii="Candara" w:hAnsi="Candara"/>
                      <w:i/>
                      <w:sz w:val="24"/>
                      <w:szCs w:val="24"/>
                    </w:rPr>
                    <w:t xml:space="preserve">lardır! </w:t>
                  </w:r>
                </w:p>
                <w:p w:rsidR="009942D4" w:rsidRPr="00640332" w:rsidRDefault="009942D4" w:rsidP="009942D4">
                  <w:pPr>
                    <w:pStyle w:val="AralkYok"/>
                    <w:rPr>
                      <w:rFonts w:ascii="Candara" w:hAnsi="Candara"/>
                      <w:b/>
                      <w:sz w:val="24"/>
                      <w:szCs w:val="24"/>
                    </w:rPr>
                  </w:pPr>
                  <w:r>
                    <w:rPr>
                      <w:rFonts w:ascii="Candara" w:hAnsi="Candara"/>
                      <w:b/>
                      <w:sz w:val="24"/>
                      <w:szCs w:val="24"/>
                    </w:rPr>
                    <w:t>1</w:t>
                  </w:r>
                  <w:r w:rsidR="008A3647">
                    <w:rPr>
                      <w:rFonts w:ascii="Candara" w:hAnsi="Candara"/>
                      <w:b/>
                      <w:sz w:val="24"/>
                      <w:szCs w:val="24"/>
                    </w:rPr>
                    <w:t>1</w:t>
                  </w:r>
                  <w:r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. </w:t>
                  </w:r>
                  <w:r w:rsidR="008F3225"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Bu metne </w:t>
                  </w:r>
                  <w:r w:rsidR="00326325">
                    <w:rPr>
                      <w:rFonts w:ascii="Candara" w:hAnsi="Candara"/>
                      <w:b/>
                      <w:sz w:val="24"/>
                      <w:szCs w:val="24"/>
                    </w:rPr>
                    <w:t>yönelik hangi</w:t>
                  </w:r>
                  <w:r w:rsidR="00DB33D5"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 </w:t>
                  </w:r>
                  <w:r w:rsidR="008F3225"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çıkarım </w:t>
                  </w:r>
                  <w:r w:rsidR="005409BC">
                    <w:rPr>
                      <w:rFonts w:ascii="Candara" w:hAnsi="Candara"/>
                      <w:b/>
                      <w:sz w:val="24"/>
                      <w:szCs w:val="24"/>
                    </w:rPr>
                    <w:t>doğrudur</w:t>
                  </w:r>
                  <w:r w:rsidR="008F3225">
                    <w:rPr>
                      <w:rFonts w:ascii="Candara" w:hAnsi="Candara"/>
                      <w:b/>
                      <w:sz w:val="24"/>
                      <w:szCs w:val="24"/>
                    </w:rPr>
                    <w:t>?</w:t>
                  </w:r>
                </w:p>
                <w:p w:rsidR="009942D4" w:rsidRPr="00844A17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A. </w:t>
                  </w:r>
                  <w:r w:rsidR="001554F0">
                    <w:rPr>
                      <w:rFonts w:ascii="Candara" w:hAnsi="Candara"/>
                      <w:sz w:val="24"/>
                      <w:szCs w:val="24"/>
                    </w:rPr>
                    <w:t>Benzetmelere yer verilmiştir.</w:t>
                  </w:r>
                </w:p>
                <w:p w:rsidR="009942D4" w:rsidRPr="00844A17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B. </w:t>
                  </w:r>
                  <w:r w:rsidR="001554F0">
                    <w:rPr>
                      <w:rFonts w:ascii="Candara" w:hAnsi="Candara"/>
                      <w:sz w:val="24"/>
                      <w:szCs w:val="24"/>
                    </w:rPr>
                    <w:t>K</w:t>
                  </w:r>
                  <w:r w:rsidR="00A03CDB">
                    <w:rPr>
                      <w:rFonts w:ascii="Candara" w:hAnsi="Candara"/>
                      <w:sz w:val="24"/>
                      <w:szCs w:val="24"/>
                    </w:rPr>
                    <w:t>aramsar bir bakış açısı vardır.</w:t>
                  </w:r>
                </w:p>
                <w:p w:rsidR="009942D4" w:rsidRPr="00844A17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C. </w:t>
                  </w:r>
                  <w:r w:rsidR="00BD690C">
                    <w:rPr>
                      <w:rFonts w:ascii="Candara" w:hAnsi="Candara"/>
                      <w:sz w:val="24"/>
                      <w:szCs w:val="24"/>
                    </w:rPr>
                    <w:t xml:space="preserve">Konusu aile </w:t>
                  </w:r>
                  <w:r w:rsidR="00EF4F1A">
                    <w:rPr>
                      <w:rFonts w:ascii="Candara" w:hAnsi="Candara"/>
                      <w:sz w:val="24"/>
                      <w:szCs w:val="24"/>
                    </w:rPr>
                    <w:t>bireylerinin ilişkisidir.</w:t>
                  </w:r>
                </w:p>
                <w:p w:rsidR="009942D4" w:rsidRPr="00844A17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D. </w:t>
                  </w:r>
                  <w:r w:rsidR="00233627">
                    <w:rPr>
                      <w:rFonts w:ascii="Candara" w:hAnsi="Candara"/>
                      <w:sz w:val="24"/>
                      <w:szCs w:val="24"/>
                    </w:rPr>
                    <w:t>Öyküleyici anlatım kullanılmıştır.</w:t>
                  </w:r>
                </w:p>
                <w:p w:rsidR="009942D4" w:rsidRDefault="00DF33CC" w:rsidP="009942D4">
                  <w:pPr>
                    <w:pStyle w:val="AralkYok"/>
                  </w:pPr>
                  <w:r w:rsidRPr="00DF33CC">
                    <w:pict>
                      <v:rect id="_x0000_i1038" style="width:0;height:1.5pt" o:hralign="center" o:hrstd="t" o:hr="t" fillcolor="#a0a0a0" stroked="f"/>
                    </w:pict>
                  </w:r>
                </w:p>
                <w:p w:rsidR="00DB33D5" w:rsidRPr="00DB33D5" w:rsidRDefault="00DB33D5" w:rsidP="00DB33D5">
                  <w:pPr>
                    <w:pStyle w:val="AralkYok"/>
                    <w:rPr>
                      <w:rFonts w:ascii="Candara" w:hAnsi="Candara"/>
                      <w:i/>
                      <w:sz w:val="24"/>
                      <w:szCs w:val="24"/>
                    </w:rPr>
                  </w:pPr>
                  <w:r w:rsidRPr="00DB33D5">
                    <w:rPr>
                      <w:rFonts w:ascii="Candara" w:hAnsi="Candara"/>
                      <w:i/>
                      <w:sz w:val="24"/>
                      <w:szCs w:val="24"/>
                    </w:rPr>
                    <w:t>Misafirler geldi. Yer yatakları serildi.</w:t>
                  </w:r>
                </w:p>
                <w:p w:rsidR="00DB33D5" w:rsidRPr="00DB33D5" w:rsidRDefault="009942D4" w:rsidP="00DB33D5">
                  <w:pPr>
                    <w:pStyle w:val="AralkYok"/>
                    <w:rPr>
                      <w:rFonts w:ascii="Candara" w:hAnsi="Candara"/>
                      <w:b/>
                      <w:sz w:val="24"/>
                      <w:szCs w:val="24"/>
                    </w:rPr>
                  </w:pPr>
                  <w:r>
                    <w:rPr>
                      <w:rFonts w:ascii="Candara" w:hAnsi="Candara"/>
                      <w:b/>
                      <w:sz w:val="24"/>
                      <w:szCs w:val="24"/>
                    </w:rPr>
                    <w:t>1</w:t>
                  </w:r>
                  <w:r w:rsidR="00DB33D5">
                    <w:rPr>
                      <w:rFonts w:ascii="Candara" w:hAnsi="Candara"/>
                      <w:b/>
                      <w:sz w:val="24"/>
                      <w:szCs w:val="24"/>
                    </w:rPr>
                    <w:t>2</w:t>
                  </w:r>
                  <w:r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. </w:t>
                  </w:r>
                  <w:r w:rsidR="00DB33D5" w:rsidRPr="00DB33D5">
                    <w:rPr>
                      <w:rFonts w:ascii="Candara" w:hAnsi="Candara"/>
                      <w:b/>
                      <w:sz w:val="24"/>
                      <w:szCs w:val="24"/>
                    </w:rPr>
                    <w:t>Aşağıdakilerin hangisinde bu iki cümle fi</w:t>
                  </w:r>
                  <w:r w:rsidR="00DB33D5" w:rsidRPr="00DB33D5">
                    <w:rPr>
                      <w:rFonts w:ascii="Candara" w:hAnsi="Candara"/>
                      <w:b/>
                      <w:sz w:val="24"/>
                      <w:szCs w:val="24"/>
                    </w:rPr>
                    <w:t>i</w:t>
                  </w:r>
                  <w:r w:rsidR="00DB33D5" w:rsidRPr="00DB33D5">
                    <w:rPr>
                      <w:rFonts w:ascii="Candara" w:hAnsi="Candara"/>
                      <w:b/>
                      <w:sz w:val="24"/>
                      <w:szCs w:val="24"/>
                    </w:rPr>
                    <w:t>limsi kullanılarak birleştirilmiştir?</w:t>
                  </w:r>
                </w:p>
                <w:p w:rsidR="009942D4" w:rsidRPr="00844A17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A. </w:t>
                  </w:r>
                  <w:r w:rsidR="00FD252E" w:rsidRPr="00FD252E">
                    <w:rPr>
                      <w:rFonts w:ascii="Candara" w:hAnsi="Candara"/>
                      <w:sz w:val="24"/>
                      <w:szCs w:val="24"/>
                    </w:rPr>
                    <w:t>Misafirler, yer yataklarında ağırlandı.</w:t>
                  </w:r>
                </w:p>
                <w:p w:rsidR="009942D4" w:rsidRPr="00844A17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B. </w:t>
                  </w:r>
                  <w:r w:rsidR="00FD252E" w:rsidRPr="00FD252E">
                    <w:rPr>
                      <w:rFonts w:ascii="Candara" w:hAnsi="Candara"/>
                      <w:sz w:val="24"/>
                      <w:szCs w:val="24"/>
                    </w:rPr>
                    <w:t>Misafirler geldi, yer yatakları serildi.</w:t>
                  </w:r>
                </w:p>
                <w:p w:rsidR="009942D4" w:rsidRPr="00844A17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C. </w:t>
                  </w:r>
                  <w:r w:rsidR="00D924F8" w:rsidRPr="00D924F8">
                    <w:rPr>
                      <w:rFonts w:ascii="Candara" w:hAnsi="Candara"/>
                      <w:sz w:val="24"/>
                      <w:szCs w:val="24"/>
                    </w:rPr>
                    <w:t>Misafirler gelince yer yatakları serildi.</w:t>
                  </w:r>
                </w:p>
                <w:p w:rsidR="009942D4" w:rsidRPr="00844A17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D. </w:t>
                  </w:r>
                  <w:r w:rsidR="00FD252E" w:rsidRPr="00FD252E">
                    <w:rPr>
                      <w:rFonts w:ascii="Candara" w:hAnsi="Candara"/>
                      <w:sz w:val="24"/>
                      <w:szCs w:val="24"/>
                    </w:rPr>
                    <w:t>Misafirler gelecek, yer yatakları serilecek.</w:t>
                  </w:r>
                </w:p>
                <w:p w:rsidR="009942D4" w:rsidRDefault="00DF33CC" w:rsidP="009942D4">
                  <w:pPr>
                    <w:pStyle w:val="AralkYok"/>
                  </w:pPr>
                  <w:r w:rsidRPr="00DF33CC">
                    <w:pict>
                      <v:rect id="_x0000_i1039" style="width:0;height:1.5pt" o:hralign="center" o:hrstd="t" o:hr="t" fillcolor="#a0a0a0" stroked="f"/>
                    </w:pict>
                  </w:r>
                </w:p>
                <w:p w:rsidR="005F25E8" w:rsidRPr="005F25E8" w:rsidRDefault="005F25E8" w:rsidP="005F25E8">
                  <w:pPr>
                    <w:pStyle w:val="AralkYok"/>
                    <w:rPr>
                      <w:rFonts w:ascii="Candara" w:hAnsi="Candara"/>
                      <w:i/>
                      <w:sz w:val="24"/>
                      <w:szCs w:val="24"/>
                    </w:rPr>
                  </w:pPr>
                  <w:r w:rsidRPr="005F25E8">
                    <w:rPr>
                      <w:rFonts w:ascii="Candara" w:hAnsi="Candara"/>
                      <w:i/>
                      <w:sz w:val="24"/>
                      <w:szCs w:val="24"/>
                    </w:rPr>
                    <w:t>Zaman, sanki bir rüzgâr</w:t>
                  </w:r>
                </w:p>
                <w:p w:rsidR="005F25E8" w:rsidRPr="005F25E8" w:rsidRDefault="005F25E8" w:rsidP="005F25E8">
                  <w:pPr>
                    <w:pStyle w:val="AralkYok"/>
                    <w:rPr>
                      <w:rFonts w:ascii="Candara" w:hAnsi="Candara"/>
                      <w:i/>
                      <w:sz w:val="24"/>
                      <w:szCs w:val="24"/>
                    </w:rPr>
                  </w:pPr>
                  <w:r w:rsidRPr="005F25E8">
                    <w:rPr>
                      <w:rFonts w:ascii="Candara" w:hAnsi="Candara"/>
                      <w:i/>
                      <w:sz w:val="24"/>
                      <w:szCs w:val="24"/>
                    </w:rPr>
                    <w:t>Ve bir su gibi aksın…</w:t>
                  </w:r>
                </w:p>
                <w:p w:rsidR="009942D4" w:rsidRPr="00640332" w:rsidRDefault="009942D4" w:rsidP="009942D4">
                  <w:pPr>
                    <w:pStyle w:val="AralkYok"/>
                    <w:rPr>
                      <w:rFonts w:ascii="Candara" w:hAnsi="Candara"/>
                      <w:b/>
                      <w:sz w:val="24"/>
                      <w:szCs w:val="24"/>
                    </w:rPr>
                  </w:pPr>
                  <w:r>
                    <w:rPr>
                      <w:rFonts w:ascii="Candara" w:hAnsi="Candara"/>
                      <w:b/>
                      <w:sz w:val="24"/>
                      <w:szCs w:val="24"/>
                    </w:rPr>
                    <w:t>1</w:t>
                  </w:r>
                  <w:r w:rsidR="00730429">
                    <w:rPr>
                      <w:rFonts w:ascii="Candara" w:hAnsi="Candara"/>
                      <w:b/>
                      <w:sz w:val="24"/>
                      <w:szCs w:val="24"/>
                    </w:rPr>
                    <w:t>3</w:t>
                  </w:r>
                  <w:r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. </w:t>
                  </w:r>
                  <w:r w:rsidR="005F25E8" w:rsidRPr="005F25E8">
                    <w:rPr>
                      <w:rFonts w:ascii="Candara" w:hAnsi="Candara"/>
                      <w:b/>
                      <w:sz w:val="24"/>
                      <w:szCs w:val="24"/>
                    </w:rPr>
                    <w:t>Şiirde hangi söz sanatına başvurulmuştur?</w:t>
                  </w:r>
                </w:p>
                <w:p w:rsidR="009942D4" w:rsidRPr="00844A17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A. </w:t>
                  </w:r>
                  <w:r w:rsidR="00C305ED" w:rsidRPr="00C305ED">
                    <w:rPr>
                      <w:rFonts w:ascii="Candara" w:hAnsi="Candara"/>
                      <w:sz w:val="24"/>
                      <w:szCs w:val="24"/>
                    </w:rPr>
                    <w:t>Abartma</w:t>
                  </w:r>
                  <w:r w:rsidR="005266ED">
                    <w:rPr>
                      <w:rFonts w:ascii="Candara" w:hAnsi="Candara"/>
                      <w:sz w:val="24"/>
                      <w:szCs w:val="24"/>
                    </w:rPr>
                    <w:tab/>
                  </w:r>
                  <w:r w:rsidR="005266ED">
                    <w:rPr>
                      <w:rFonts w:ascii="Candara" w:hAnsi="Candara"/>
                      <w:sz w:val="24"/>
                      <w:szCs w:val="24"/>
                    </w:rPr>
                    <w:tab/>
                  </w:r>
                  <w:r w:rsidR="005266ED">
                    <w:rPr>
                      <w:rFonts w:ascii="Candara" w:hAnsi="Candara"/>
                      <w:sz w:val="24"/>
                      <w:szCs w:val="24"/>
                    </w:rPr>
                    <w:tab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B. </w:t>
                  </w:r>
                  <w:r w:rsidR="00C305ED" w:rsidRPr="00C305ED">
                    <w:rPr>
                      <w:rFonts w:ascii="Candara" w:hAnsi="Candara"/>
                      <w:sz w:val="24"/>
                      <w:szCs w:val="24"/>
                    </w:rPr>
                    <w:t>Benzetme</w:t>
                  </w:r>
                </w:p>
                <w:p w:rsidR="009942D4" w:rsidRPr="00844A17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C. </w:t>
                  </w:r>
                  <w:r w:rsidR="00C305ED" w:rsidRPr="00C305ED">
                    <w:rPr>
                      <w:rFonts w:ascii="Candara" w:hAnsi="Candara"/>
                      <w:sz w:val="24"/>
                      <w:szCs w:val="24"/>
                    </w:rPr>
                    <w:t>Kişileştirme</w:t>
                  </w:r>
                  <w:r w:rsidR="005266ED">
                    <w:rPr>
                      <w:rFonts w:ascii="Candara" w:hAnsi="Candara"/>
                      <w:sz w:val="24"/>
                      <w:szCs w:val="24"/>
                    </w:rPr>
                    <w:tab/>
                  </w:r>
                  <w:r w:rsidR="005266ED">
                    <w:rPr>
                      <w:rFonts w:ascii="Candara" w:hAnsi="Candara"/>
                      <w:sz w:val="24"/>
                      <w:szCs w:val="24"/>
                    </w:rPr>
                    <w:tab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D. </w:t>
                  </w:r>
                  <w:r w:rsidR="00C305ED">
                    <w:rPr>
                      <w:rFonts w:ascii="Candara" w:hAnsi="Candara"/>
                      <w:sz w:val="24"/>
                      <w:szCs w:val="24"/>
                    </w:rPr>
                    <w:t>Konuşturma</w:t>
                  </w:r>
                </w:p>
                <w:p w:rsidR="009942D4" w:rsidRDefault="00DF33CC" w:rsidP="009942D4">
                  <w:pPr>
                    <w:pStyle w:val="AralkYok"/>
                  </w:pPr>
                  <w:r w:rsidRPr="00DF33CC">
                    <w:pict>
                      <v:rect id="_x0000_i1040" style="width:0;height:1.5pt" o:hralign="center" o:hrstd="t" o:hr="t" fillcolor="#a0a0a0" stroked="f"/>
                    </w:pict>
                  </w:r>
                </w:p>
                <w:p w:rsidR="009942D4" w:rsidRPr="00640332" w:rsidRDefault="009942D4" w:rsidP="00FF7D30">
                  <w:pPr>
                    <w:pStyle w:val="AralkYok"/>
                    <w:rPr>
                      <w:rFonts w:ascii="Candara" w:hAnsi="Candara"/>
                      <w:b/>
                      <w:sz w:val="24"/>
                      <w:szCs w:val="24"/>
                    </w:rPr>
                  </w:pPr>
                  <w:r>
                    <w:rPr>
                      <w:rFonts w:ascii="Candara" w:hAnsi="Candara"/>
                      <w:b/>
                      <w:sz w:val="24"/>
                      <w:szCs w:val="24"/>
                    </w:rPr>
                    <w:t>1</w:t>
                  </w:r>
                  <w:r w:rsidR="002D50B1">
                    <w:rPr>
                      <w:rFonts w:ascii="Candara" w:hAnsi="Candara"/>
                      <w:b/>
                      <w:sz w:val="24"/>
                      <w:szCs w:val="24"/>
                    </w:rPr>
                    <w:t>4</w:t>
                  </w:r>
                  <w:r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. </w:t>
                  </w:r>
                  <w:r w:rsidR="00FF7D30" w:rsidRPr="00FF7D30">
                    <w:rPr>
                      <w:rFonts w:ascii="Candara" w:hAnsi="Candara"/>
                      <w:b/>
                      <w:sz w:val="24"/>
                      <w:szCs w:val="24"/>
                    </w:rPr>
                    <w:t>Aşağıdaki cümlelerin hangisi nesnel yargı</w:t>
                  </w:r>
                  <w:r w:rsidR="00FF7D30"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 </w:t>
                  </w:r>
                  <w:r w:rsidR="00FF7D30" w:rsidRPr="00FF7D30">
                    <w:rPr>
                      <w:rFonts w:ascii="Candara" w:hAnsi="Candara"/>
                      <w:b/>
                      <w:sz w:val="24"/>
                      <w:szCs w:val="24"/>
                    </w:rPr>
                    <w:t>bildirir?</w:t>
                  </w:r>
                </w:p>
                <w:p w:rsidR="009942D4" w:rsidRPr="00844A17" w:rsidRDefault="009942D4" w:rsidP="00255FD7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A. </w:t>
                  </w:r>
                  <w:r w:rsidR="00490D4D">
                    <w:rPr>
                      <w:rFonts w:ascii="Candara" w:hAnsi="Candara"/>
                      <w:sz w:val="24"/>
                      <w:szCs w:val="24"/>
                    </w:rPr>
                    <w:t>İfade ettiği s</w:t>
                  </w:r>
                  <w:r w:rsidR="00490D4D" w:rsidRPr="00255FD7">
                    <w:rPr>
                      <w:rFonts w:ascii="Candara" w:hAnsi="Candara"/>
                      <w:sz w:val="24"/>
                      <w:szCs w:val="24"/>
                    </w:rPr>
                    <w:t>ığ fikirleri ile herkesin canını sıkmıştı</w:t>
                  </w:r>
                  <w:r w:rsidR="00490D4D">
                    <w:rPr>
                      <w:rFonts w:ascii="Candara" w:hAnsi="Candara"/>
                      <w:sz w:val="24"/>
                      <w:szCs w:val="24"/>
                    </w:rPr>
                    <w:t>.</w:t>
                  </w:r>
                  <w:bookmarkStart w:id="0" w:name="_GoBack"/>
                  <w:bookmarkEnd w:id="0"/>
                </w:p>
                <w:p w:rsidR="009942D4" w:rsidRPr="00844A17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B.</w:t>
                  </w:r>
                  <w:r w:rsidR="00490D4D" w:rsidRPr="00490D4D">
                    <w:rPr>
                      <w:rFonts w:ascii="Candara" w:hAnsi="Candara"/>
                      <w:sz w:val="24"/>
                      <w:szCs w:val="24"/>
                    </w:rPr>
                    <w:t xml:space="preserve"> </w:t>
                  </w:r>
                  <w:r w:rsidR="00490D4D" w:rsidRPr="00255FD7">
                    <w:rPr>
                      <w:rFonts w:ascii="Candara" w:hAnsi="Candara"/>
                      <w:sz w:val="24"/>
                      <w:szCs w:val="24"/>
                    </w:rPr>
                    <w:t>İngiltere’ye eylülde, gri bulutlarla kaplı</w:t>
                  </w:r>
                  <w:r w:rsidR="00490D4D">
                    <w:rPr>
                      <w:rFonts w:ascii="Candara" w:hAnsi="Candara"/>
                      <w:sz w:val="24"/>
                      <w:szCs w:val="24"/>
                    </w:rPr>
                    <w:t xml:space="preserve"> </w:t>
                  </w:r>
                  <w:r w:rsidR="00490D4D" w:rsidRPr="00255FD7">
                    <w:rPr>
                      <w:rFonts w:ascii="Candara" w:hAnsi="Candara"/>
                      <w:sz w:val="24"/>
                      <w:szCs w:val="24"/>
                    </w:rPr>
                    <w:t>bir günde döndüm.</w:t>
                  </w:r>
                </w:p>
                <w:p w:rsidR="009942D4" w:rsidRPr="00844A17" w:rsidRDefault="009942D4" w:rsidP="004D1389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C. </w:t>
                  </w:r>
                  <w:r w:rsidR="004D1389" w:rsidRPr="004D1389">
                    <w:rPr>
                      <w:rFonts w:ascii="Candara" w:hAnsi="Candara"/>
                      <w:sz w:val="24"/>
                      <w:szCs w:val="24"/>
                    </w:rPr>
                    <w:t>Rüzgârın neşeli, şakacı nefesi yüzümü</w:t>
                  </w:r>
                  <w:r w:rsidR="004D1389">
                    <w:rPr>
                      <w:rFonts w:ascii="Candara" w:hAnsi="Candara"/>
                      <w:sz w:val="24"/>
                      <w:szCs w:val="24"/>
                    </w:rPr>
                    <w:t xml:space="preserve"> </w:t>
                  </w:r>
                  <w:r w:rsidR="004D1389" w:rsidRPr="004D1389">
                    <w:rPr>
                      <w:rFonts w:ascii="Candara" w:hAnsi="Candara"/>
                      <w:sz w:val="24"/>
                      <w:szCs w:val="24"/>
                    </w:rPr>
                    <w:t>o</w:t>
                  </w:r>
                  <w:r w:rsidR="004D1389" w:rsidRPr="004D1389">
                    <w:rPr>
                      <w:rFonts w:ascii="Candara" w:hAnsi="Candara"/>
                      <w:sz w:val="24"/>
                      <w:szCs w:val="24"/>
                    </w:rPr>
                    <w:t>k</w:t>
                  </w:r>
                  <w:r w:rsidR="004D1389" w:rsidRPr="004D1389">
                    <w:rPr>
                      <w:rFonts w:ascii="Candara" w:hAnsi="Candara"/>
                      <w:sz w:val="24"/>
                      <w:szCs w:val="24"/>
                    </w:rPr>
                    <w:t>şuyordu.</w:t>
                  </w:r>
                </w:p>
                <w:p w:rsidR="009942D4" w:rsidRPr="00844A17" w:rsidRDefault="009942D4" w:rsidP="004D1389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D. </w:t>
                  </w:r>
                  <w:r w:rsidR="004D1389" w:rsidRPr="004D1389">
                    <w:rPr>
                      <w:rFonts w:ascii="Candara" w:hAnsi="Candara"/>
                      <w:sz w:val="24"/>
                      <w:szCs w:val="24"/>
                    </w:rPr>
                    <w:t>Zaman ve mekân, sütle kahve gibi birbirine</w:t>
                  </w:r>
                  <w:r w:rsidR="004D1389">
                    <w:rPr>
                      <w:rFonts w:ascii="Candara" w:hAnsi="Candara"/>
                      <w:sz w:val="24"/>
                      <w:szCs w:val="24"/>
                    </w:rPr>
                    <w:t xml:space="preserve"> </w:t>
                  </w:r>
                  <w:r w:rsidR="004D1389" w:rsidRPr="004D1389">
                    <w:rPr>
                      <w:rFonts w:ascii="Candara" w:hAnsi="Candara"/>
                      <w:sz w:val="24"/>
                      <w:szCs w:val="24"/>
                    </w:rPr>
                    <w:t>karışmıştı.</w:t>
                  </w:r>
                </w:p>
                <w:p w:rsidR="009942D4" w:rsidRDefault="00DF33CC" w:rsidP="009942D4">
                  <w:pPr>
                    <w:pStyle w:val="AralkYok"/>
                  </w:pPr>
                  <w:r w:rsidRPr="00DF33CC">
                    <w:pict>
                      <v:rect id="_x0000_i1041" style="width:0;height:1.5pt" o:hralign="center" o:hrstd="t" o:hr="t" fillcolor="#a0a0a0" stroked="f"/>
                    </w:pict>
                  </w:r>
                </w:p>
                <w:p w:rsidR="00DD589E" w:rsidRDefault="00DD589E" w:rsidP="00DD589E">
                  <w:pPr>
                    <w:pStyle w:val="AralkYok"/>
                    <w:rPr>
                      <w:rFonts w:ascii="Candara" w:hAnsi="Candara"/>
                      <w:b/>
                      <w:sz w:val="24"/>
                      <w:szCs w:val="24"/>
                    </w:rPr>
                  </w:pPr>
                  <w:r w:rsidRPr="00DD589E">
                    <w:rPr>
                      <w:rFonts w:ascii="Candara" w:hAnsi="Candara"/>
                      <w:i/>
                      <w:sz w:val="24"/>
                      <w:szCs w:val="24"/>
                    </w:rPr>
                    <w:t>Mavi ve yeşilin şarkısı, grinin uğultusunda</w:t>
                  </w:r>
                  <w:r>
                    <w:rPr>
                      <w:rFonts w:ascii="Candara" w:hAnsi="Candara"/>
                      <w:i/>
                      <w:sz w:val="24"/>
                      <w:szCs w:val="24"/>
                    </w:rPr>
                    <w:t xml:space="preserve"> </w:t>
                  </w:r>
                  <w:r w:rsidRPr="00DD589E">
                    <w:rPr>
                      <w:rFonts w:ascii="Candara" w:hAnsi="Candara"/>
                      <w:i/>
                      <w:sz w:val="24"/>
                      <w:szCs w:val="24"/>
                    </w:rPr>
                    <w:t>yok olup gitti.</w:t>
                  </w:r>
                </w:p>
                <w:p w:rsidR="009942D4" w:rsidRPr="00640332" w:rsidRDefault="009942D4" w:rsidP="008E65D0">
                  <w:pPr>
                    <w:pStyle w:val="AralkYok"/>
                    <w:rPr>
                      <w:rFonts w:ascii="Candara" w:hAnsi="Candara"/>
                      <w:b/>
                      <w:sz w:val="24"/>
                      <w:szCs w:val="24"/>
                    </w:rPr>
                  </w:pPr>
                  <w:r>
                    <w:rPr>
                      <w:rFonts w:ascii="Candara" w:hAnsi="Candara"/>
                      <w:b/>
                      <w:sz w:val="24"/>
                      <w:szCs w:val="24"/>
                    </w:rPr>
                    <w:t>1</w:t>
                  </w:r>
                  <w:r w:rsidR="00DD589E">
                    <w:rPr>
                      <w:rFonts w:ascii="Candara" w:hAnsi="Candara"/>
                      <w:b/>
                      <w:sz w:val="24"/>
                      <w:szCs w:val="24"/>
                    </w:rPr>
                    <w:t>5</w:t>
                  </w:r>
                  <w:r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. </w:t>
                  </w:r>
                  <w:r w:rsidR="008E65D0" w:rsidRPr="008E65D0">
                    <w:rPr>
                      <w:rFonts w:ascii="Candara" w:hAnsi="Candara"/>
                      <w:b/>
                      <w:sz w:val="24"/>
                      <w:szCs w:val="24"/>
                    </w:rPr>
                    <w:t>Bu cümlede örtülü olarak eleştirilen konu</w:t>
                  </w:r>
                  <w:r w:rsidR="008E65D0"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 </w:t>
                  </w:r>
                  <w:r w:rsidR="008E65D0" w:rsidRPr="008E65D0">
                    <w:rPr>
                      <w:rFonts w:ascii="Candara" w:hAnsi="Candara"/>
                      <w:b/>
                      <w:sz w:val="24"/>
                      <w:szCs w:val="24"/>
                    </w:rPr>
                    <w:t>aşağıdakilerden hangisidir?</w:t>
                  </w:r>
                </w:p>
                <w:p w:rsidR="009942D4" w:rsidRPr="00844A17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A. </w:t>
                  </w:r>
                  <w:r w:rsidR="00E626C8" w:rsidRPr="00E626C8">
                    <w:rPr>
                      <w:rFonts w:ascii="Candara" w:hAnsi="Candara"/>
                      <w:sz w:val="24"/>
                      <w:szCs w:val="24"/>
                    </w:rPr>
                    <w:t>Şehirleşme anlayışı</w:t>
                  </w:r>
                </w:p>
                <w:p w:rsidR="009942D4" w:rsidRPr="00844A17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B. </w:t>
                  </w:r>
                  <w:r w:rsidR="00426F81" w:rsidRPr="00426F81">
                    <w:rPr>
                      <w:rFonts w:ascii="Candara" w:hAnsi="Candara"/>
                      <w:sz w:val="24"/>
                      <w:szCs w:val="24"/>
                    </w:rPr>
                    <w:t>İşsizlik sorunu</w:t>
                  </w:r>
                </w:p>
                <w:p w:rsidR="009942D4" w:rsidRPr="00844A17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C. </w:t>
                  </w:r>
                  <w:r w:rsidR="00D0593C" w:rsidRPr="00D0593C">
                    <w:rPr>
                      <w:rFonts w:ascii="Candara" w:hAnsi="Candara"/>
                      <w:sz w:val="24"/>
                      <w:szCs w:val="24"/>
                    </w:rPr>
                    <w:t>Beslenme alışkanlıkları</w:t>
                  </w:r>
                </w:p>
                <w:p w:rsidR="009942D4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D. </w:t>
                  </w:r>
                  <w:r w:rsidR="00D0593C" w:rsidRPr="00D0593C">
                    <w:rPr>
                      <w:rFonts w:ascii="Candara" w:hAnsi="Candara"/>
                      <w:sz w:val="24"/>
                      <w:szCs w:val="24"/>
                    </w:rPr>
                    <w:t>Teknolojik bağımlılıklar</w:t>
                  </w:r>
                </w:p>
                <w:p w:rsidR="00D0593C" w:rsidRDefault="00DF33CC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DF33CC">
                    <w:pict>
                      <v:rect id="_x0000_i1042" style="width:0;height:1.5pt" o:hralign="center" o:hrstd="t" o:hr="t" fillcolor="#a0a0a0" stroked="f"/>
                    </w:pict>
                  </w:r>
                </w:p>
                <w:p w:rsidR="00D0593C" w:rsidRPr="00640332" w:rsidRDefault="00D0593C" w:rsidP="00AE5269">
                  <w:pPr>
                    <w:pStyle w:val="AralkYok"/>
                    <w:rPr>
                      <w:rFonts w:ascii="Candara" w:hAnsi="Candara"/>
                      <w:b/>
                      <w:sz w:val="24"/>
                      <w:szCs w:val="24"/>
                    </w:rPr>
                  </w:pPr>
                  <w:r>
                    <w:rPr>
                      <w:rFonts w:ascii="Candara" w:hAnsi="Candara"/>
                      <w:b/>
                      <w:sz w:val="24"/>
                      <w:szCs w:val="24"/>
                    </w:rPr>
                    <w:t>1</w:t>
                  </w:r>
                  <w:r w:rsidR="0094329A">
                    <w:rPr>
                      <w:rFonts w:ascii="Candara" w:hAnsi="Candara"/>
                      <w:b/>
                      <w:sz w:val="24"/>
                      <w:szCs w:val="24"/>
                    </w:rPr>
                    <w:t>6</w:t>
                  </w:r>
                  <w:r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. </w:t>
                  </w:r>
                  <w:r w:rsidR="00AE5269" w:rsidRPr="00AE5269">
                    <w:rPr>
                      <w:rFonts w:ascii="Candara" w:hAnsi="Candara"/>
                      <w:b/>
                      <w:sz w:val="24"/>
                      <w:szCs w:val="24"/>
                    </w:rPr>
                    <w:t>Aşağıdaki cümlelerden hangisinde amaç-sonuç</w:t>
                  </w:r>
                  <w:r w:rsidR="00AE5269"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 </w:t>
                  </w:r>
                  <w:r w:rsidR="00AE5269" w:rsidRPr="00AE5269">
                    <w:rPr>
                      <w:rFonts w:ascii="Candara" w:hAnsi="Candara"/>
                      <w:b/>
                      <w:sz w:val="24"/>
                      <w:szCs w:val="24"/>
                    </w:rPr>
                    <w:t>ilişkisi vardır?</w:t>
                  </w:r>
                </w:p>
                <w:p w:rsidR="00D0593C" w:rsidRPr="00844A17" w:rsidRDefault="00D0593C" w:rsidP="00AE5269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A. </w:t>
                  </w:r>
                  <w:r w:rsidR="00AE5269" w:rsidRPr="00AE5269">
                    <w:rPr>
                      <w:rFonts w:ascii="Candara" w:hAnsi="Candara"/>
                      <w:sz w:val="24"/>
                      <w:szCs w:val="24"/>
                    </w:rPr>
                    <w:t>Ell</w:t>
                  </w:r>
                  <w:r w:rsidR="00886C9A">
                    <w:rPr>
                      <w:rFonts w:ascii="Candara" w:hAnsi="Candara"/>
                      <w:sz w:val="24"/>
                      <w:szCs w:val="24"/>
                    </w:rPr>
                    <w:t>eri titrediği için bardağı tutamadı.</w:t>
                  </w:r>
                </w:p>
                <w:p w:rsidR="00D0593C" w:rsidRPr="00844A17" w:rsidRDefault="00D0593C" w:rsidP="00584150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B. </w:t>
                  </w:r>
                  <w:r w:rsidR="00584150" w:rsidRPr="00584150">
                    <w:rPr>
                      <w:rFonts w:ascii="Candara" w:hAnsi="Candara"/>
                      <w:sz w:val="24"/>
                      <w:szCs w:val="24"/>
                    </w:rPr>
                    <w:t xml:space="preserve">Deniz tuttuğu için deniz </w:t>
                  </w:r>
                  <w:r w:rsidR="00584150">
                    <w:rPr>
                      <w:rFonts w:ascii="Candara" w:hAnsi="Candara"/>
                      <w:sz w:val="24"/>
                      <w:szCs w:val="24"/>
                    </w:rPr>
                    <w:t>yolunu sevmez</w:t>
                  </w:r>
                  <w:r w:rsidR="00584150" w:rsidRPr="00584150">
                    <w:rPr>
                      <w:rFonts w:ascii="Candara" w:hAnsi="Candara"/>
                      <w:sz w:val="24"/>
                      <w:szCs w:val="24"/>
                    </w:rPr>
                    <w:t>.</w:t>
                  </w:r>
                </w:p>
                <w:p w:rsidR="00D0593C" w:rsidRPr="00844A17" w:rsidRDefault="00D0593C" w:rsidP="002D2E70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C. </w:t>
                  </w:r>
                  <w:r w:rsidR="009358E4">
                    <w:rPr>
                      <w:rFonts w:ascii="Candara" w:hAnsi="Candara"/>
                      <w:sz w:val="24"/>
                      <w:szCs w:val="24"/>
                    </w:rPr>
                    <w:t>Sözleri etkili olduğu için kavga yatıştı.</w:t>
                  </w:r>
                </w:p>
                <w:p w:rsidR="009942D4" w:rsidRDefault="00D0593C" w:rsidP="00D0593C">
                  <w:pPr>
                    <w:pStyle w:val="AralkYok"/>
                  </w:pP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D. </w:t>
                  </w:r>
                  <w:r w:rsidR="009358E4">
                    <w:rPr>
                      <w:rFonts w:ascii="Candara" w:hAnsi="Candara"/>
                      <w:sz w:val="24"/>
                      <w:szCs w:val="24"/>
                    </w:rPr>
                    <w:t xml:space="preserve">Doğum gününü </w:t>
                  </w:r>
                  <w:r w:rsidR="009358E4" w:rsidRPr="002D2E70">
                    <w:rPr>
                      <w:rFonts w:ascii="Candara" w:hAnsi="Candara"/>
                      <w:sz w:val="24"/>
                      <w:szCs w:val="24"/>
                    </w:rPr>
                    <w:t>kutlamak için bi</w:t>
                  </w:r>
                  <w:r w:rsidR="00100A17">
                    <w:rPr>
                      <w:rFonts w:ascii="Candara" w:hAnsi="Candara"/>
                      <w:sz w:val="24"/>
                      <w:szCs w:val="24"/>
                    </w:rPr>
                    <w:t>z</w:t>
                  </w:r>
                  <w:r w:rsidR="009358E4">
                    <w:rPr>
                      <w:rFonts w:ascii="Candara" w:hAnsi="Candara"/>
                      <w:sz w:val="24"/>
                      <w:szCs w:val="24"/>
                    </w:rPr>
                    <w:t xml:space="preserve"> geldik.</w:t>
                  </w:r>
                </w:p>
                <w:p w:rsidR="0062470A" w:rsidRPr="0062470A" w:rsidRDefault="0062470A" w:rsidP="00253990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</w:p>
              </w:txbxContent>
            </v:textbox>
            <w10:wrap type="none"/>
            <w10:anchorlock/>
          </v:rect>
        </w:pict>
      </w:r>
      <w:r>
        <w:rPr>
          <w:noProof/>
        </w:rPr>
      </w:r>
      <w:r>
        <w:rPr>
          <w:noProof/>
        </w:rPr>
        <w:pict>
          <v:rect id="_x0000_s1027" style="width:258.75pt;height:762.05pt;flip:x;visibility:visible;mso-position-horizontal-relative:char;mso-position-vertical-relative:line" filled="f" strokecolor="windowText" strokeweight=".25pt">
            <v:path arrowok="t"/>
            <v:textbox>
              <w:txbxContent>
                <w:p w:rsidR="006B10DB" w:rsidRPr="006B10DB" w:rsidRDefault="006B10DB" w:rsidP="006B10DB">
                  <w:pPr>
                    <w:pStyle w:val="AralkYok"/>
                    <w:rPr>
                      <w:rFonts w:ascii="Candara" w:hAnsi="Candara"/>
                      <w:i/>
                      <w:sz w:val="24"/>
                      <w:szCs w:val="24"/>
                    </w:rPr>
                  </w:pPr>
                  <w:r w:rsidRPr="006B10DB">
                    <w:rPr>
                      <w:rFonts w:ascii="Candara" w:hAnsi="Candara"/>
                      <w:i/>
                      <w:sz w:val="24"/>
                      <w:szCs w:val="24"/>
                    </w:rPr>
                    <w:t>Dünyanın en iyi plajlarından biri olan</w:t>
                  </w:r>
                  <w:r>
                    <w:rPr>
                      <w:rFonts w:ascii="Candara" w:hAnsi="Candara"/>
                      <w:i/>
                      <w:sz w:val="24"/>
                      <w:szCs w:val="24"/>
                    </w:rPr>
                    <w:t xml:space="preserve"> </w:t>
                  </w:r>
                  <w:r w:rsidRPr="006B10DB">
                    <w:rPr>
                      <w:rFonts w:ascii="Candara" w:hAnsi="Candara"/>
                      <w:i/>
                      <w:sz w:val="24"/>
                      <w:szCs w:val="24"/>
                    </w:rPr>
                    <w:t>Ölüdeniz’i, nefis koyları, kristal berraklığında</w:t>
                  </w:r>
                  <w:r>
                    <w:rPr>
                      <w:rFonts w:ascii="Candara" w:hAnsi="Candara"/>
                      <w:i/>
                      <w:sz w:val="24"/>
                      <w:szCs w:val="24"/>
                    </w:rPr>
                    <w:t xml:space="preserve"> </w:t>
                  </w:r>
                  <w:r w:rsidRPr="006B10DB">
                    <w:rPr>
                      <w:rFonts w:ascii="Candara" w:hAnsi="Candara"/>
                      <w:i/>
                      <w:sz w:val="24"/>
                      <w:szCs w:val="24"/>
                    </w:rPr>
                    <w:t>deniziyle Feth</w:t>
                  </w:r>
                  <w:r w:rsidRPr="006B10DB">
                    <w:rPr>
                      <w:rFonts w:ascii="Candara" w:hAnsi="Candara"/>
                      <w:i/>
                      <w:sz w:val="24"/>
                      <w:szCs w:val="24"/>
                    </w:rPr>
                    <w:t>i</w:t>
                  </w:r>
                  <w:r w:rsidRPr="006B10DB">
                    <w:rPr>
                      <w:rFonts w:ascii="Candara" w:hAnsi="Candara"/>
                      <w:i/>
                      <w:sz w:val="24"/>
                      <w:szCs w:val="24"/>
                    </w:rPr>
                    <w:t>ye, sayılamayacak</w:t>
                  </w:r>
                  <w:r>
                    <w:rPr>
                      <w:rFonts w:ascii="Candara" w:hAnsi="Candara"/>
                      <w:i/>
                      <w:sz w:val="24"/>
                      <w:szCs w:val="24"/>
                    </w:rPr>
                    <w:t xml:space="preserve"> </w:t>
                  </w:r>
                  <w:r w:rsidRPr="006B10DB">
                    <w:rPr>
                      <w:rFonts w:ascii="Candara" w:hAnsi="Candara"/>
                      <w:i/>
                      <w:sz w:val="24"/>
                      <w:szCs w:val="24"/>
                    </w:rPr>
                    <w:t>kadar çok güzelliği ve zenginliği misafirlerine</w:t>
                  </w:r>
                  <w:r>
                    <w:rPr>
                      <w:rFonts w:ascii="Candara" w:hAnsi="Candara"/>
                      <w:i/>
                      <w:sz w:val="24"/>
                      <w:szCs w:val="24"/>
                    </w:rPr>
                    <w:t xml:space="preserve"> </w:t>
                  </w:r>
                  <w:r w:rsidRPr="006B10DB">
                    <w:rPr>
                      <w:rFonts w:ascii="Candara" w:hAnsi="Candara"/>
                      <w:i/>
                      <w:sz w:val="24"/>
                      <w:szCs w:val="24"/>
                    </w:rPr>
                    <w:t>sunuyor. Likya yolu üzerinde yer</w:t>
                  </w:r>
                  <w:r>
                    <w:rPr>
                      <w:rFonts w:ascii="Candara" w:hAnsi="Candara"/>
                      <w:i/>
                      <w:sz w:val="24"/>
                      <w:szCs w:val="24"/>
                    </w:rPr>
                    <w:t xml:space="preserve"> </w:t>
                  </w:r>
                  <w:r w:rsidRPr="006B10DB">
                    <w:rPr>
                      <w:rFonts w:ascii="Candara" w:hAnsi="Candara"/>
                      <w:i/>
                      <w:sz w:val="24"/>
                      <w:szCs w:val="24"/>
                    </w:rPr>
                    <w:t>alan antik kentleri, her yana serpilmiş</w:t>
                  </w:r>
                  <w:r>
                    <w:rPr>
                      <w:rFonts w:ascii="Candara" w:hAnsi="Candara"/>
                      <w:i/>
                      <w:sz w:val="24"/>
                      <w:szCs w:val="24"/>
                    </w:rPr>
                    <w:t xml:space="preserve"> </w:t>
                  </w:r>
                  <w:r w:rsidRPr="006B10DB">
                    <w:rPr>
                      <w:rFonts w:ascii="Candara" w:hAnsi="Candara"/>
                      <w:i/>
                      <w:sz w:val="24"/>
                      <w:szCs w:val="24"/>
                    </w:rPr>
                    <w:t>kaya mezarları ve lahitleri, eski Rum köyü Kayaköy’ü ve Şövalye</w:t>
                  </w:r>
                </w:p>
                <w:p w:rsidR="006B10DB" w:rsidRDefault="006B10DB" w:rsidP="006B10DB">
                  <w:pPr>
                    <w:pStyle w:val="AralkYok"/>
                    <w:rPr>
                      <w:rFonts w:ascii="Candara" w:hAnsi="Candara"/>
                      <w:b/>
                      <w:sz w:val="24"/>
                      <w:szCs w:val="24"/>
                    </w:rPr>
                  </w:pPr>
                  <w:r w:rsidRPr="006B10DB">
                    <w:rPr>
                      <w:rFonts w:ascii="Candara" w:hAnsi="Candara"/>
                      <w:i/>
                      <w:sz w:val="24"/>
                      <w:szCs w:val="24"/>
                    </w:rPr>
                    <w:t>Adası her yıl gitmekten büyük zevk</w:t>
                  </w:r>
                  <w:r w:rsidR="00C064D2">
                    <w:rPr>
                      <w:rFonts w:ascii="Candara" w:hAnsi="Candara"/>
                      <w:i/>
                      <w:sz w:val="24"/>
                      <w:szCs w:val="24"/>
                    </w:rPr>
                    <w:t xml:space="preserve"> </w:t>
                  </w:r>
                  <w:r w:rsidRPr="006B10DB">
                    <w:rPr>
                      <w:rFonts w:ascii="Candara" w:hAnsi="Candara"/>
                      <w:i/>
                      <w:sz w:val="24"/>
                      <w:szCs w:val="24"/>
                    </w:rPr>
                    <w:t>aldığım ve rotamda muhakkak bulunan</w:t>
                  </w:r>
                  <w:r w:rsidR="00C064D2">
                    <w:rPr>
                      <w:rFonts w:ascii="Candara" w:hAnsi="Candara"/>
                      <w:i/>
                      <w:sz w:val="24"/>
                      <w:szCs w:val="24"/>
                    </w:rPr>
                    <w:t xml:space="preserve"> </w:t>
                  </w:r>
                  <w:r w:rsidRPr="006B10DB">
                    <w:rPr>
                      <w:rFonts w:ascii="Candara" w:hAnsi="Candara"/>
                      <w:i/>
                      <w:sz w:val="24"/>
                      <w:szCs w:val="24"/>
                    </w:rPr>
                    <w:t>yerlerdir.</w:t>
                  </w:r>
                </w:p>
                <w:p w:rsidR="009942D4" w:rsidRPr="00640332" w:rsidRDefault="009942D4" w:rsidP="00C064D2">
                  <w:pPr>
                    <w:pStyle w:val="AralkYok"/>
                    <w:rPr>
                      <w:rFonts w:ascii="Candara" w:hAnsi="Candara"/>
                      <w:b/>
                      <w:sz w:val="24"/>
                      <w:szCs w:val="24"/>
                    </w:rPr>
                  </w:pPr>
                  <w:r>
                    <w:rPr>
                      <w:rFonts w:ascii="Candara" w:hAnsi="Candara"/>
                      <w:b/>
                      <w:sz w:val="24"/>
                      <w:szCs w:val="24"/>
                    </w:rPr>
                    <w:t>1</w:t>
                  </w:r>
                  <w:r w:rsidR="00C064D2">
                    <w:rPr>
                      <w:rFonts w:ascii="Candara" w:hAnsi="Candara"/>
                      <w:b/>
                      <w:sz w:val="24"/>
                      <w:szCs w:val="24"/>
                    </w:rPr>
                    <w:t>7</w:t>
                  </w:r>
                  <w:r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. </w:t>
                  </w:r>
                  <w:r w:rsidR="00C064D2" w:rsidRPr="00C064D2">
                    <w:rPr>
                      <w:rFonts w:ascii="Candara" w:hAnsi="Candara"/>
                      <w:b/>
                      <w:sz w:val="24"/>
                      <w:szCs w:val="24"/>
                    </w:rPr>
                    <w:t>Bu metin taşıdığı özellikler bakımından aş</w:t>
                  </w:r>
                  <w:r w:rsidR="00C064D2" w:rsidRPr="00C064D2">
                    <w:rPr>
                      <w:rFonts w:ascii="Candara" w:hAnsi="Candara"/>
                      <w:b/>
                      <w:sz w:val="24"/>
                      <w:szCs w:val="24"/>
                    </w:rPr>
                    <w:t>a</w:t>
                  </w:r>
                  <w:r w:rsidR="00C064D2" w:rsidRPr="00C064D2">
                    <w:rPr>
                      <w:rFonts w:ascii="Candara" w:hAnsi="Candara"/>
                      <w:b/>
                      <w:sz w:val="24"/>
                      <w:szCs w:val="24"/>
                    </w:rPr>
                    <w:t>ğıdaki</w:t>
                  </w:r>
                  <w:r w:rsidR="00C064D2"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 </w:t>
                  </w:r>
                  <w:r w:rsidR="00C064D2" w:rsidRPr="00C064D2">
                    <w:rPr>
                      <w:rFonts w:ascii="Candara" w:hAnsi="Candara"/>
                      <w:b/>
                      <w:sz w:val="24"/>
                      <w:szCs w:val="24"/>
                    </w:rPr>
                    <w:t>yazı türlerinden hangisine örnek olabilir?</w:t>
                  </w:r>
                </w:p>
                <w:p w:rsidR="009942D4" w:rsidRPr="00844A17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A. </w:t>
                  </w:r>
                  <w:r w:rsidR="00C064D2">
                    <w:rPr>
                      <w:rFonts w:ascii="Candara" w:hAnsi="Candara"/>
                      <w:sz w:val="24"/>
                      <w:szCs w:val="24"/>
                    </w:rPr>
                    <w:t>Deneme</w:t>
                  </w:r>
                  <w:r w:rsidR="00C064D2">
                    <w:rPr>
                      <w:rFonts w:ascii="Candara" w:hAnsi="Candara"/>
                      <w:sz w:val="24"/>
                      <w:szCs w:val="24"/>
                    </w:rPr>
                    <w:tab/>
                  </w:r>
                  <w:r w:rsidR="00F54AA8">
                    <w:rPr>
                      <w:rFonts w:ascii="Candara" w:hAnsi="Candara"/>
                      <w:sz w:val="24"/>
                      <w:szCs w:val="24"/>
                    </w:rPr>
                    <w:tab/>
                  </w:r>
                  <w:r w:rsidR="00F54AA8">
                    <w:rPr>
                      <w:rFonts w:ascii="Candara" w:hAnsi="Candara"/>
                      <w:sz w:val="24"/>
                      <w:szCs w:val="24"/>
                    </w:rPr>
                    <w:tab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B. </w:t>
                  </w:r>
                  <w:r w:rsidR="00C064D2">
                    <w:rPr>
                      <w:rFonts w:ascii="Candara" w:hAnsi="Candara"/>
                      <w:sz w:val="24"/>
                      <w:szCs w:val="24"/>
                    </w:rPr>
                    <w:t>Anı</w:t>
                  </w:r>
                </w:p>
                <w:p w:rsidR="009942D4" w:rsidRPr="00844A17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C. </w:t>
                  </w:r>
                  <w:r w:rsidR="00C064D2">
                    <w:rPr>
                      <w:rFonts w:ascii="Candara" w:hAnsi="Candara"/>
                      <w:sz w:val="24"/>
                      <w:szCs w:val="24"/>
                    </w:rPr>
                    <w:t>Gezi yazısı</w:t>
                  </w:r>
                  <w:r w:rsidR="00F54AA8">
                    <w:rPr>
                      <w:rFonts w:ascii="Candara" w:hAnsi="Candara"/>
                      <w:sz w:val="24"/>
                      <w:szCs w:val="24"/>
                    </w:rPr>
                    <w:tab/>
                  </w:r>
                  <w:r w:rsidR="00F54AA8">
                    <w:rPr>
                      <w:rFonts w:ascii="Candara" w:hAnsi="Candara"/>
                      <w:sz w:val="24"/>
                      <w:szCs w:val="24"/>
                    </w:rPr>
                    <w:tab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D. </w:t>
                  </w:r>
                  <w:r w:rsidR="00C064D2">
                    <w:rPr>
                      <w:rFonts w:ascii="Candara" w:hAnsi="Candara"/>
                      <w:sz w:val="24"/>
                      <w:szCs w:val="24"/>
                    </w:rPr>
                    <w:t>Öykü</w:t>
                  </w:r>
                </w:p>
                <w:p w:rsidR="009942D4" w:rsidRDefault="00DF33CC" w:rsidP="009942D4">
                  <w:pPr>
                    <w:pStyle w:val="AralkYok"/>
                  </w:pPr>
                  <w:r w:rsidRPr="00DF33CC">
                    <w:pict>
                      <v:rect id="_x0000_i1043" style="width:0;height:1.5pt" o:hralign="center" o:hrstd="t" o:hr="t" fillcolor="#a0a0a0" stroked="f"/>
                    </w:pict>
                  </w:r>
                </w:p>
                <w:p w:rsidR="00A32E0E" w:rsidRDefault="0070450A" w:rsidP="00A32E0E">
                  <w:pPr>
                    <w:pStyle w:val="AralkYok"/>
                    <w:jc w:val="center"/>
                    <w:rPr>
                      <w:rFonts w:ascii="Candara" w:hAnsi="Candara"/>
                      <w:i/>
                      <w:sz w:val="24"/>
                      <w:szCs w:val="24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65230" cy="820254"/>
                        <wp:effectExtent l="0" t="0" r="0" b="0"/>
                        <wp:docPr id="9" name="Resim 9" descr="http://images.clipart.com/thb/thb17/0/t7SDVNnZcbwd6gC/109772583.thb.jpg?000608_0001_0003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" descr="http://images.clipart.com/thb/thb17/0/t7SDVNnZcbwd6gC/109772583.thb.jpg?000608_0001_000321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6">
                                  <a:extLst>
                                    <a:ext uri="{BEBA8EAE-BF5A-486C-A8C5-ECC9F3942E4B}">
      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      <a14:imgLayer r:embed="rId10">
                                          <a14:imgEffect>
                                            <a14:backgroundRemoval t="21374" b="80153" l="26000" r="9000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t="19347" b="30052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2167902" cy="82126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75653" w:rsidRPr="00A02261" w:rsidRDefault="00075653" w:rsidP="00075653">
                  <w:pPr>
                    <w:pStyle w:val="AralkYok"/>
                    <w:rPr>
                      <w:rFonts w:ascii="Candara" w:hAnsi="Candara"/>
                      <w:i/>
                      <w:sz w:val="24"/>
                      <w:szCs w:val="24"/>
                    </w:rPr>
                  </w:pPr>
                  <w:r w:rsidRPr="00A02261">
                    <w:rPr>
                      <w:rFonts w:ascii="Candara" w:hAnsi="Candara"/>
                      <w:i/>
                      <w:sz w:val="24"/>
                      <w:szCs w:val="24"/>
                    </w:rPr>
                    <w:t xml:space="preserve">ESKİDEN BİLİM KURGU FİLMLERİNDE GÖRÜRDÜK! </w:t>
                  </w:r>
                </w:p>
                <w:p w:rsidR="00075653" w:rsidRPr="00456805" w:rsidRDefault="00075653" w:rsidP="00075653">
                  <w:pPr>
                    <w:pStyle w:val="AralkYok"/>
                    <w:rPr>
                      <w:rFonts w:ascii="Candara" w:hAnsi="Candara"/>
                      <w:i/>
                      <w:sz w:val="24"/>
                      <w:szCs w:val="24"/>
                    </w:rPr>
                  </w:pPr>
                  <w:r w:rsidRPr="00456805">
                    <w:rPr>
                      <w:rFonts w:ascii="Candara" w:hAnsi="Candara"/>
                      <w:i/>
                      <w:sz w:val="24"/>
                      <w:szCs w:val="24"/>
                    </w:rPr>
                    <w:t>Şimdi bu teknolojilerin hepsi gerçek oldu:</w:t>
                  </w:r>
                </w:p>
                <w:p w:rsidR="009942D4" w:rsidRPr="00640332" w:rsidRDefault="009942D4" w:rsidP="009942D4">
                  <w:pPr>
                    <w:pStyle w:val="AralkYok"/>
                    <w:rPr>
                      <w:rFonts w:ascii="Candara" w:hAnsi="Candara"/>
                      <w:b/>
                      <w:sz w:val="24"/>
                      <w:szCs w:val="24"/>
                    </w:rPr>
                  </w:pPr>
                  <w:r>
                    <w:rPr>
                      <w:rFonts w:ascii="Candara" w:hAnsi="Candara"/>
                      <w:b/>
                      <w:sz w:val="24"/>
                      <w:szCs w:val="24"/>
                    </w:rPr>
                    <w:t>1</w:t>
                  </w:r>
                  <w:r w:rsidR="00075653">
                    <w:rPr>
                      <w:rFonts w:ascii="Candara" w:hAnsi="Candara"/>
                      <w:b/>
                      <w:sz w:val="24"/>
                      <w:szCs w:val="24"/>
                    </w:rPr>
                    <w:t>8</w:t>
                  </w:r>
                  <w:r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. </w:t>
                  </w:r>
                  <w:r w:rsidR="00075653" w:rsidRPr="00075653"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Bir gazeteden alınan bu başlığın altında hangi alt başlık yer alıyor </w:t>
                  </w:r>
                  <w:r w:rsidR="00075653" w:rsidRPr="00075653">
                    <w:rPr>
                      <w:rFonts w:ascii="Candara" w:hAnsi="Candara"/>
                      <w:b/>
                      <w:sz w:val="24"/>
                      <w:szCs w:val="24"/>
                      <w:u w:val="single"/>
                    </w:rPr>
                    <w:t>olamaz?</w:t>
                  </w:r>
                </w:p>
                <w:p w:rsidR="009942D4" w:rsidRPr="00844A17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A. </w:t>
                  </w:r>
                  <w:r w:rsidR="00A02261" w:rsidRPr="00075653">
                    <w:rPr>
                      <w:rFonts w:ascii="Candara" w:hAnsi="Candara"/>
                      <w:sz w:val="24"/>
                      <w:szCs w:val="24"/>
                    </w:rPr>
                    <w:t>Görüntülü Arama</w:t>
                  </w:r>
                </w:p>
                <w:p w:rsidR="009942D4" w:rsidRPr="00844A17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B. </w:t>
                  </w:r>
                  <w:r w:rsidR="00075653" w:rsidRPr="00075653">
                    <w:rPr>
                      <w:rFonts w:ascii="Candara" w:hAnsi="Candara"/>
                      <w:sz w:val="24"/>
                      <w:szCs w:val="24"/>
                    </w:rPr>
                    <w:t>Sesli Komut Vermek</w:t>
                  </w:r>
                </w:p>
                <w:p w:rsidR="009942D4" w:rsidRPr="00844A17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C. </w:t>
                  </w:r>
                  <w:r w:rsidR="00075653" w:rsidRPr="00075653">
                    <w:rPr>
                      <w:rFonts w:ascii="Candara" w:hAnsi="Candara"/>
                      <w:sz w:val="24"/>
                      <w:szCs w:val="24"/>
                    </w:rPr>
                    <w:t>Giyilebilir Teknoloji</w:t>
                  </w:r>
                </w:p>
                <w:p w:rsidR="009942D4" w:rsidRPr="00844A17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D. </w:t>
                  </w:r>
                  <w:r w:rsidR="00A02261" w:rsidRPr="00075653">
                    <w:rPr>
                      <w:rFonts w:ascii="Candara" w:hAnsi="Candara"/>
                      <w:sz w:val="24"/>
                      <w:szCs w:val="24"/>
                    </w:rPr>
                    <w:t>Görünmezlik İksiri</w:t>
                  </w:r>
                </w:p>
                <w:p w:rsidR="009942D4" w:rsidRDefault="00DF33CC" w:rsidP="009942D4">
                  <w:pPr>
                    <w:pStyle w:val="AralkYok"/>
                  </w:pPr>
                  <w:r w:rsidRPr="00DF33CC">
                    <w:rPr>
                      <w:rFonts w:ascii="Candara" w:hAnsi="Candara"/>
                      <w:b/>
                      <w:sz w:val="10"/>
                    </w:rPr>
                    <w:pict>
                      <v:rect id="_x0000_i1044" style="width:0;height:1.5pt" o:hralign="center" o:hrstd="t" o:hr="t" fillcolor="#a0a0a0" stroked="f"/>
                    </w:pict>
                  </w:r>
                </w:p>
                <w:p w:rsidR="00FC61E8" w:rsidRPr="00A66B2C" w:rsidRDefault="00FC61E8" w:rsidP="00FC61E8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66B2C">
                    <w:rPr>
                      <w:rFonts w:ascii="Candara" w:hAnsi="Candara"/>
                      <w:sz w:val="24"/>
                      <w:szCs w:val="24"/>
                    </w:rPr>
                    <w:t>Mesaj iletiminin %55’ini vücut diliniz ve %35’ini ses tonunuz oluştururken; söyledikleriniz ise %10’unu oluşturur.</w:t>
                  </w:r>
                </w:p>
                <w:p w:rsidR="00FC61E8" w:rsidRPr="00452A28" w:rsidRDefault="00FC61E8" w:rsidP="00FC61E8">
                  <w:pPr>
                    <w:pStyle w:val="AralkYok"/>
                    <w:rPr>
                      <w:rFonts w:ascii="Candara" w:hAnsi="Candara"/>
                      <w:b/>
                      <w:sz w:val="24"/>
                      <w:szCs w:val="24"/>
                    </w:rPr>
                  </w:pPr>
                  <w:r>
                    <w:rPr>
                      <w:rFonts w:ascii="Candara" w:hAnsi="Candara"/>
                      <w:b/>
                      <w:sz w:val="24"/>
                      <w:szCs w:val="24"/>
                    </w:rPr>
                    <w:t>19. Yukarıdaki bilgi hangi münazara önerisini desteklemek için kullanılmış olabilir?</w:t>
                  </w:r>
                </w:p>
                <w:p w:rsidR="00FC61E8" w:rsidRPr="00452A28" w:rsidRDefault="00FC61E8" w:rsidP="00FC61E8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</w:t>
                  </w:r>
                  <w:r w:rsidRPr="00452A28">
                    <w:rPr>
                      <w:rFonts w:ascii="Candara" w:hAnsi="Candara"/>
                      <w:sz w:val="24"/>
                      <w:szCs w:val="24"/>
                    </w:rPr>
                    <w:t>A</w:t>
                  </w:r>
                  <w:r>
                    <w:rPr>
                      <w:rFonts w:ascii="Candara" w:hAnsi="Candara"/>
                      <w:sz w:val="24"/>
                      <w:szCs w:val="24"/>
                    </w:rPr>
                    <w:t>.</w:t>
                  </w:r>
                  <w:r w:rsidRPr="00452A28">
                    <w:rPr>
                      <w:rFonts w:ascii="Candara" w:hAnsi="Candara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andara" w:hAnsi="Candara"/>
                      <w:sz w:val="24"/>
                      <w:szCs w:val="24"/>
                    </w:rPr>
                    <w:t>Vücut dilinin ve ses tonunun önemini hafife almayın.</w:t>
                  </w:r>
                </w:p>
                <w:p w:rsidR="00FC61E8" w:rsidRPr="00452A28" w:rsidRDefault="00FC61E8" w:rsidP="00FC61E8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</w:t>
                  </w:r>
                  <w:r w:rsidRPr="00452A28">
                    <w:rPr>
                      <w:rFonts w:ascii="Candara" w:hAnsi="Candara"/>
                      <w:sz w:val="24"/>
                      <w:szCs w:val="24"/>
                    </w:rPr>
                    <w:t>B</w:t>
                  </w:r>
                  <w:r>
                    <w:rPr>
                      <w:rFonts w:ascii="Candara" w:hAnsi="Candara"/>
                      <w:sz w:val="24"/>
                      <w:szCs w:val="24"/>
                    </w:rPr>
                    <w:t>.</w:t>
                  </w:r>
                  <w:r w:rsidRPr="00452A28">
                    <w:rPr>
                      <w:rFonts w:ascii="Candara" w:hAnsi="Candara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andara" w:hAnsi="Candara"/>
                      <w:sz w:val="24"/>
                      <w:szCs w:val="24"/>
                    </w:rPr>
                    <w:t>Bir başkasını taklit etmeye çalışmayın, ke</w:t>
                  </w:r>
                  <w:r>
                    <w:rPr>
                      <w:rFonts w:ascii="Candara" w:hAnsi="Candara"/>
                      <w:sz w:val="24"/>
                      <w:szCs w:val="24"/>
                    </w:rPr>
                    <w:t>n</w:t>
                  </w:r>
                  <w:r>
                    <w:rPr>
                      <w:rFonts w:ascii="Candara" w:hAnsi="Candara"/>
                      <w:sz w:val="24"/>
                      <w:szCs w:val="24"/>
                    </w:rPr>
                    <w:t>diniz olun.</w:t>
                  </w:r>
                </w:p>
                <w:p w:rsidR="00FC61E8" w:rsidRPr="00452A28" w:rsidRDefault="00FC61E8" w:rsidP="00FC61E8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</w:t>
                  </w:r>
                  <w:r w:rsidRPr="00452A28">
                    <w:rPr>
                      <w:rFonts w:ascii="Candara" w:hAnsi="Candara"/>
                      <w:sz w:val="24"/>
                      <w:szCs w:val="24"/>
                    </w:rPr>
                    <w:t>C</w:t>
                  </w:r>
                  <w:r>
                    <w:rPr>
                      <w:rFonts w:ascii="Candara" w:hAnsi="Candara"/>
                      <w:sz w:val="24"/>
                      <w:szCs w:val="24"/>
                    </w:rPr>
                    <w:t>.</w:t>
                  </w:r>
                  <w:r w:rsidRPr="00452A28">
                    <w:rPr>
                      <w:rFonts w:ascii="Candara" w:hAnsi="Candara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andara" w:hAnsi="Candara"/>
                      <w:sz w:val="24"/>
                      <w:szCs w:val="24"/>
                    </w:rPr>
                    <w:t>Dinleyicilerle ve rakip takımdakilerle sürekli göz teması içinde olun.</w:t>
                  </w:r>
                </w:p>
                <w:p w:rsidR="00FC61E8" w:rsidRPr="00452A28" w:rsidRDefault="00FC61E8" w:rsidP="00FC61E8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</w:t>
                  </w:r>
                  <w:r w:rsidRPr="00452A28">
                    <w:rPr>
                      <w:rFonts w:ascii="Candara" w:hAnsi="Candara"/>
                      <w:sz w:val="24"/>
                      <w:szCs w:val="24"/>
                    </w:rPr>
                    <w:t>D</w:t>
                  </w:r>
                  <w:r>
                    <w:rPr>
                      <w:rFonts w:ascii="Candara" w:hAnsi="Candara"/>
                      <w:sz w:val="24"/>
                      <w:szCs w:val="24"/>
                    </w:rPr>
                    <w:t xml:space="preserve">. İlgi seviyesi, </w:t>
                  </w:r>
                  <w:r w:rsidR="00085EB5">
                    <w:rPr>
                      <w:rFonts w:ascii="Candara" w:hAnsi="Candara"/>
                      <w:sz w:val="24"/>
                      <w:szCs w:val="24"/>
                    </w:rPr>
                    <w:t>münazara</w:t>
                  </w:r>
                  <w:r>
                    <w:rPr>
                      <w:rFonts w:ascii="Candara" w:hAnsi="Candara"/>
                      <w:sz w:val="24"/>
                      <w:szCs w:val="24"/>
                    </w:rPr>
                    <w:t xml:space="preserve"> süresi uzadıkça az</w:t>
                  </w:r>
                  <w:r>
                    <w:rPr>
                      <w:rFonts w:ascii="Candara" w:hAnsi="Candara"/>
                      <w:sz w:val="24"/>
                      <w:szCs w:val="24"/>
                    </w:rPr>
                    <w:t>a</w:t>
                  </w:r>
                  <w:r>
                    <w:rPr>
                      <w:rFonts w:ascii="Candara" w:hAnsi="Candara"/>
                      <w:sz w:val="24"/>
                      <w:szCs w:val="24"/>
                    </w:rPr>
                    <w:t>lacaktır, unutmayın.</w:t>
                  </w:r>
                </w:p>
                <w:p w:rsidR="009942D4" w:rsidRDefault="00DF33CC" w:rsidP="009942D4">
                  <w:pPr>
                    <w:pStyle w:val="AralkYok"/>
                  </w:pPr>
                  <w:r w:rsidRPr="00DF33CC">
                    <w:rPr>
                      <w:rFonts w:ascii="Candara" w:hAnsi="Candara"/>
                      <w:b/>
                      <w:sz w:val="10"/>
                    </w:rPr>
                    <w:pict>
                      <v:rect id="_x0000_i1045" style="width:0;height:1.5pt" o:hralign="center" o:hrstd="t" o:hr="t" fillcolor="#a0a0a0" stroked="f"/>
                    </w:pict>
                  </w:r>
                </w:p>
                <w:p w:rsidR="00F54AA8" w:rsidRPr="0062470A" w:rsidRDefault="00F54AA8" w:rsidP="00F54AA8">
                  <w:pPr>
                    <w:pStyle w:val="AralkYok"/>
                    <w:rPr>
                      <w:rFonts w:ascii="Candara" w:hAnsi="Candara"/>
                      <w:b/>
                      <w:i/>
                      <w:sz w:val="24"/>
                      <w:szCs w:val="24"/>
                      <w:u w:val="single"/>
                    </w:rPr>
                  </w:pPr>
                  <w:r w:rsidRPr="0062470A">
                    <w:rPr>
                      <w:rFonts w:ascii="Candara" w:hAnsi="Candara"/>
                      <w:i/>
                      <w:sz w:val="24"/>
                      <w:szCs w:val="24"/>
                    </w:rPr>
                    <w:t xml:space="preserve">Yollarda insanlar gördüm, </w:t>
                  </w:r>
                  <w:r w:rsidRPr="0062470A">
                    <w:rPr>
                      <w:rFonts w:ascii="Candara" w:hAnsi="Candara"/>
                      <w:b/>
                      <w:i/>
                      <w:sz w:val="24"/>
                      <w:szCs w:val="24"/>
                      <w:u w:val="single"/>
                    </w:rPr>
                    <w:t>ne üstte üst ne başta baş…</w:t>
                  </w:r>
                </w:p>
                <w:p w:rsidR="00F54AA8" w:rsidRPr="0062470A" w:rsidRDefault="00B52804" w:rsidP="00F54AA8">
                  <w:pPr>
                    <w:pStyle w:val="AralkYok"/>
                    <w:rPr>
                      <w:rFonts w:ascii="Candara" w:hAnsi="Candara"/>
                      <w:b/>
                      <w:sz w:val="24"/>
                      <w:szCs w:val="24"/>
                    </w:rPr>
                  </w:pPr>
                  <w:r>
                    <w:rPr>
                      <w:rFonts w:ascii="Candara" w:hAnsi="Candara"/>
                      <w:b/>
                      <w:sz w:val="24"/>
                      <w:szCs w:val="24"/>
                    </w:rPr>
                    <w:t>20</w:t>
                  </w:r>
                  <w:r w:rsidR="00F54AA8" w:rsidRPr="0062470A"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. Bu cümledeki “ne üstte üst ne başta baş” ifadesi hangisini </w:t>
                  </w:r>
                  <w:r w:rsidR="00C26691">
                    <w:rPr>
                      <w:rFonts w:ascii="Candara" w:hAnsi="Candara"/>
                      <w:b/>
                      <w:sz w:val="24"/>
                      <w:szCs w:val="24"/>
                    </w:rPr>
                    <w:t>anlatmaktadır</w:t>
                  </w:r>
                  <w:r w:rsidR="00F54AA8" w:rsidRPr="0062470A">
                    <w:rPr>
                      <w:rFonts w:ascii="Candara" w:hAnsi="Candara"/>
                      <w:b/>
                      <w:sz w:val="24"/>
                      <w:szCs w:val="24"/>
                    </w:rPr>
                    <w:t>?</w:t>
                  </w:r>
                </w:p>
                <w:p w:rsidR="00F54AA8" w:rsidRPr="0062470A" w:rsidRDefault="00F54AA8" w:rsidP="00F54AA8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62470A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62470A">
                    <w:rPr>
                      <w:rFonts w:ascii="Candara" w:hAnsi="Candara"/>
                      <w:sz w:val="24"/>
                      <w:szCs w:val="24"/>
                    </w:rPr>
                    <w:t xml:space="preserve"> A. Sosyal beceri</w:t>
                  </w:r>
                </w:p>
                <w:p w:rsidR="00F54AA8" w:rsidRPr="0062470A" w:rsidRDefault="00F54AA8" w:rsidP="00F54AA8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62470A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62470A">
                    <w:rPr>
                      <w:rFonts w:ascii="Candara" w:hAnsi="Candara"/>
                      <w:sz w:val="24"/>
                      <w:szCs w:val="24"/>
                    </w:rPr>
                    <w:t xml:space="preserve"> B. </w:t>
                  </w:r>
                  <w:r w:rsidR="00296BE6" w:rsidRPr="0062470A">
                    <w:rPr>
                      <w:rFonts w:ascii="Candara" w:hAnsi="Candara"/>
                      <w:sz w:val="24"/>
                      <w:szCs w:val="24"/>
                    </w:rPr>
                    <w:t>Kültür düzeyi</w:t>
                  </w:r>
                </w:p>
                <w:p w:rsidR="00F54AA8" w:rsidRPr="0062470A" w:rsidRDefault="00F54AA8" w:rsidP="00F54AA8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62470A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62470A">
                    <w:rPr>
                      <w:rFonts w:ascii="Candara" w:hAnsi="Candara"/>
                      <w:sz w:val="24"/>
                      <w:szCs w:val="24"/>
                    </w:rPr>
                    <w:t xml:space="preserve"> C. </w:t>
                  </w:r>
                  <w:r w:rsidR="00296BE6" w:rsidRPr="0062470A">
                    <w:rPr>
                      <w:rFonts w:ascii="Candara" w:hAnsi="Candara"/>
                      <w:sz w:val="24"/>
                      <w:szCs w:val="24"/>
                    </w:rPr>
                    <w:t>Ekonomik durum</w:t>
                  </w:r>
                </w:p>
                <w:p w:rsidR="00F54AA8" w:rsidRPr="0062470A" w:rsidRDefault="00F54AA8" w:rsidP="00F54AA8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62470A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62470A">
                    <w:rPr>
                      <w:rFonts w:ascii="Candara" w:hAnsi="Candara"/>
                      <w:sz w:val="24"/>
                      <w:szCs w:val="24"/>
                    </w:rPr>
                    <w:t xml:space="preserve"> D. Eğitim seviyesi</w:t>
                  </w:r>
                </w:p>
                <w:p w:rsidR="00717D8F" w:rsidRPr="00236D14" w:rsidRDefault="00236D14" w:rsidP="00F54AA8">
                  <w:pPr>
                    <w:pStyle w:val="AralkYok"/>
                    <w:rPr>
                      <w:color w:val="FFFFFF" w:themeColor="background1"/>
                    </w:rPr>
                  </w:pPr>
                  <w:hyperlink r:id="rId11" w:history="1">
                    <w:r w:rsidRPr="00236D14">
                      <w:rPr>
                        <w:rStyle w:val="Kpr"/>
                        <w:rFonts w:ascii="Kayra Aydin" w:hAnsi="Kayra Aydin"/>
                        <w:b/>
                        <w:color w:val="FFFFFF" w:themeColor="background1"/>
                        <w:sz w:val="28"/>
                        <w:szCs w:val="28"/>
                      </w:rPr>
                      <w:t>https://www.sorubak.com</w:t>
                    </w:r>
                  </w:hyperlink>
                  <w:r w:rsidRPr="00236D14">
                    <w:rPr>
                      <w:rFonts w:ascii="Kayra Aydin" w:hAnsi="Kayra Aydin"/>
                      <w:b/>
                      <w:color w:val="FFFFFF" w:themeColor="background1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  <w10:wrap type="none"/>
            <w10:anchorlock/>
          </v:rect>
        </w:pict>
      </w:r>
    </w:p>
    <w:p w:rsidR="00AD1B9B" w:rsidRDefault="001C6FBF" w:rsidP="00AD1B9B">
      <w:pPr>
        <w:pStyle w:val="Balk1"/>
      </w:pPr>
      <w:r w:rsidRPr="00AB07A6">
        <w:lastRenderedPageBreak/>
        <w:t>Cevaplar</w:t>
      </w:r>
    </w:p>
    <w:p w:rsidR="001C6FBF" w:rsidRPr="00AB07A6" w:rsidRDefault="00DF33CC" w:rsidP="00AD1B9B">
      <w:pPr>
        <w:pStyle w:val="Balk1"/>
      </w:pPr>
      <w:r>
        <w:pict>
          <v:rect id="_x0000_i1029" style="width:0;height:1.5pt" o:hralign="center" o:hrstd="t" o:hr="t" fillcolor="#a0a0a0" stroked="f"/>
        </w:pict>
      </w:r>
    </w:p>
    <w:p w:rsidR="001C6FBF" w:rsidRPr="00AB07A6" w:rsidRDefault="001C6FBF" w:rsidP="00AD1B9B">
      <w:pPr>
        <w:pStyle w:val="Balk1"/>
        <w:numPr>
          <w:ilvl w:val="0"/>
          <w:numId w:val="5"/>
        </w:numPr>
      </w:pPr>
      <w:r w:rsidRPr="00AB07A6">
        <w:t>D</w:t>
      </w:r>
    </w:p>
    <w:p w:rsidR="001C6FBF" w:rsidRPr="00AB07A6" w:rsidRDefault="001C6FBF" w:rsidP="00AD1B9B">
      <w:pPr>
        <w:pStyle w:val="Balk1"/>
        <w:numPr>
          <w:ilvl w:val="0"/>
          <w:numId w:val="5"/>
        </w:numPr>
      </w:pPr>
      <w:r w:rsidRPr="00AB07A6">
        <w:t>A</w:t>
      </w:r>
    </w:p>
    <w:p w:rsidR="001C6FBF" w:rsidRPr="00AB07A6" w:rsidRDefault="001C6FBF" w:rsidP="00AD1B9B">
      <w:pPr>
        <w:pStyle w:val="Balk1"/>
        <w:numPr>
          <w:ilvl w:val="0"/>
          <w:numId w:val="5"/>
        </w:numPr>
      </w:pPr>
      <w:r w:rsidRPr="00AB07A6">
        <w:t>C</w:t>
      </w:r>
    </w:p>
    <w:p w:rsidR="001C6FBF" w:rsidRPr="00AB07A6" w:rsidRDefault="001C6FBF" w:rsidP="00AD1B9B">
      <w:pPr>
        <w:pStyle w:val="Balk1"/>
        <w:numPr>
          <w:ilvl w:val="0"/>
          <w:numId w:val="5"/>
        </w:numPr>
      </w:pPr>
      <w:r w:rsidRPr="00AB07A6">
        <w:t>A</w:t>
      </w:r>
    </w:p>
    <w:p w:rsidR="001C6FBF" w:rsidRPr="00AB07A6" w:rsidRDefault="001C6FBF" w:rsidP="00AD1B9B">
      <w:pPr>
        <w:pStyle w:val="Balk1"/>
        <w:numPr>
          <w:ilvl w:val="0"/>
          <w:numId w:val="5"/>
        </w:numPr>
      </w:pPr>
      <w:r w:rsidRPr="00AB07A6">
        <w:t>A</w:t>
      </w:r>
    </w:p>
    <w:p w:rsidR="001C6FBF" w:rsidRPr="00AB07A6" w:rsidRDefault="001C6FBF" w:rsidP="00AD1B9B">
      <w:pPr>
        <w:pStyle w:val="Balk1"/>
        <w:numPr>
          <w:ilvl w:val="0"/>
          <w:numId w:val="5"/>
        </w:numPr>
      </w:pPr>
      <w:r w:rsidRPr="00AB07A6">
        <w:t>C</w:t>
      </w:r>
    </w:p>
    <w:p w:rsidR="001C6FBF" w:rsidRPr="00AB07A6" w:rsidRDefault="001C6FBF" w:rsidP="00AD1B9B">
      <w:pPr>
        <w:pStyle w:val="Balk1"/>
        <w:numPr>
          <w:ilvl w:val="0"/>
          <w:numId w:val="5"/>
        </w:numPr>
      </w:pPr>
      <w:r w:rsidRPr="00AB07A6">
        <w:t>C</w:t>
      </w:r>
    </w:p>
    <w:p w:rsidR="001C6FBF" w:rsidRPr="00AB07A6" w:rsidRDefault="001C6FBF" w:rsidP="00AD1B9B">
      <w:pPr>
        <w:pStyle w:val="Balk1"/>
        <w:numPr>
          <w:ilvl w:val="0"/>
          <w:numId w:val="5"/>
        </w:numPr>
      </w:pPr>
      <w:r w:rsidRPr="00AB07A6">
        <w:t>B</w:t>
      </w:r>
    </w:p>
    <w:p w:rsidR="001C6FBF" w:rsidRPr="00AB07A6" w:rsidRDefault="001C6FBF" w:rsidP="00AD1B9B">
      <w:pPr>
        <w:pStyle w:val="Balk1"/>
        <w:numPr>
          <w:ilvl w:val="0"/>
          <w:numId w:val="5"/>
        </w:numPr>
      </w:pPr>
      <w:r w:rsidRPr="00AB07A6">
        <w:t>D</w:t>
      </w:r>
    </w:p>
    <w:p w:rsidR="001C6FBF" w:rsidRPr="00AB07A6" w:rsidRDefault="001C6FBF" w:rsidP="00AD1B9B">
      <w:pPr>
        <w:pStyle w:val="Balk1"/>
        <w:numPr>
          <w:ilvl w:val="0"/>
          <w:numId w:val="5"/>
        </w:numPr>
      </w:pPr>
      <w:r w:rsidRPr="00AB07A6">
        <w:t>B</w:t>
      </w:r>
    </w:p>
    <w:p w:rsidR="001C6FBF" w:rsidRPr="00AB07A6" w:rsidRDefault="001C6FBF" w:rsidP="00AD1B9B">
      <w:pPr>
        <w:pStyle w:val="Balk1"/>
        <w:numPr>
          <w:ilvl w:val="0"/>
          <w:numId w:val="5"/>
        </w:numPr>
      </w:pPr>
      <w:r w:rsidRPr="00AB07A6">
        <w:t>B</w:t>
      </w:r>
    </w:p>
    <w:p w:rsidR="001C6FBF" w:rsidRPr="00AB07A6" w:rsidRDefault="001C6FBF" w:rsidP="00AD1B9B">
      <w:pPr>
        <w:pStyle w:val="Balk1"/>
        <w:numPr>
          <w:ilvl w:val="0"/>
          <w:numId w:val="5"/>
        </w:numPr>
      </w:pPr>
      <w:r w:rsidRPr="00AB07A6">
        <w:t>C</w:t>
      </w:r>
    </w:p>
    <w:p w:rsidR="001C6FBF" w:rsidRPr="00AB07A6" w:rsidRDefault="001C6FBF" w:rsidP="00AD1B9B">
      <w:pPr>
        <w:pStyle w:val="Balk1"/>
        <w:numPr>
          <w:ilvl w:val="0"/>
          <w:numId w:val="5"/>
        </w:numPr>
      </w:pPr>
      <w:r w:rsidRPr="00AB07A6">
        <w:t>B</w:t>
      </w:r>
    </w:p>
    <w:p w:rsidR="001C6FBF" w:rsidRPr="00AB07A6" w:rsidRDefault="001C6FBF" w:rsidP="00AD1B9B">
      <w:pPr>
        <w:pStyle w:val="Balk1"/>
        <w:numPr>
          <w:ilvl w:val="0"/>
          <w:numId w:val="5"/>
        </w:numPr>
      </w:pPr>
      <w:r w:rsidRPr="00AB07A6">
        <w:t>B</w:t>
      </w:r>
    </w:p>
    <w:p w:rsidR="001C6FBF" w:rsidRPr="00AB07A6" w:rsidRDefault="001C6FBF" w:rsidP="00AD1B9B">
      <w:pPr>
        <w:pStyle w:val="Balk1"/>
        <w:numPr>
          <w:ilvl w:val="0"/>
          <w:numId w:val="5"/>
        </w:numPr>
      </w:pPr>
      <w:r w:rsidRPr="00AB07A6">
        <w:t>A</w:t>
      </w:r>
    </w:p>
    <w:p w:rsidR="001C6FBF" w:rsidRPr="00AB07A6" w:rsidRDefault="001C6FBF" w:rsidP="00AD1B9B">
      <w:pPr>
        <w:pStyle w:val="Balk1"/>
        <w:numPr>
          <w:ilvl w:val="0"/>
          <w:numId w:val="5"/>
        </w:numPr>
      </w:pPr>
      <w:r w:rsidRPr="00AB07A6">
        <w:t>D</w:t>
      </w:r>
    </w:p>
    <w:p w:rsidR="001C6FBF" w:rsidRPr="00AB07A6" w:rsidRDefault="001C6FBF" w:rsidP="00AD1B9B">
      <w:pPr>
        <w:pStyle w:val="Balk1"/>
        <w:numPr>
          <w:ilvl w:val="0"/>
          <w:numId w:val="5"/>
        </w:numPr>
      </w:pPr>
      <w:r w:rsidRPr="00AB07A6">
        <w:t>C</w:t>
      </w:r>
    </w:p>
    <w:p w:rsidR="001C6FBF" w:rsidRPr="00AB07A6" w:rsidRDefault="001C6FBF" w:rsidP="00AD1B9B">
      <w:pPr>
        <w:pStyle w:val="Balk1"/>
        <w:numPr>
          <w:ilvl w:val="0"/>
          <w:numId w:val="5"/>
        </w:numPr>
      </w:pPr>
      <w:r w:rsidRPr="00AB07A6">
        <w:t>D</w:t>
      </w:r>
    </w:p>
    <w:p w:rsidR="001C6FBF" w:rsidRPr="00AB07A6" w:rsidRDefault="001C6FBF" w:rsidP="00AD1B9B">
      <w:pPr>
        <w:pStyle w:val="Balk1"/>
        <w:numPr>
          <w:ilvl w:val="0"/>
          <w:numId w:val="5"/>
        </w:numPr>
      </w:pPr>
      <w:r w:rsidRPr="00AB07A6">
        <w:t>A</w:t>
      </w:r>
    </w:p>
    <w:p w:rsidR="001C6FBF" w:rsidRDefault="001C6FBF" w:rsidP="00AD1B9B">
      <w:pPr>
        <w:pStyle w:val="Balk1"/>
        <w:numPr>
          <w:ilvl w:val="0"/>
          <w:numId w:val="5"/>
        </w:numPr>
      </w:pPr>
      <w:r w:rsidRPr="00AB07A6">
        <w:t>C</w:t>
      </w:r>
    </w:p>
    <w:p w:rsidR="0051702B" w:rsidRPr="00AB07A6" w:rsidRDefault="00236D14" w:rsidP="00E660D4">
      <w:hyperlink r:id="rId12" w:history="1">
        <w:r w:rsidRPr="00FB3F2B">
          <w:rPr>
            <w:rStyle w:val="Kpr"/>
            <w:rFonts w:ascii="Kayra Aydin" w:hAnsi="Kayra Aydin"/>
            <w:b/>
            <w:sz w:val="28"/>
            <w:szCs w:val="28"/>
          </w:rPr>
          <w:t>https://www.sorubak.com</w:t>
        </w:r>
      </w:hyperlink>
      <w:r>
        <w:rPr>
          <w:rFonts w:ascii="Kayra Aydin" w:hAnsi="Kayra Aydin"/>
          <w:b/>
          <w:sz w:val="28"/>
          <w:szCs w:val="28"/>
        </w:rPr>
        <w:t xml:space="preserve"> </w:t>
      </w:r>
    </w:p>
    <w:sectPr w:rsidR="0051702B" w:rsidRPr="00AB07A6" w:rsidSect="00A0073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B780C"/>
    <w:multiLevelType w:val="hybridMultilevel"/>
    <w:tmpl w:val="9070A59E"/>
    <w:lvl w:ilvl="0" w:tplc="2CF28D4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64729"/>
    <w:multiLevelType w:val="hybridMultilevel"/>
    <w:tmpl w:val="7054B7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24768E"/>
    <w:multiLevelType w:val="hybridMultilevel"/>
    <w:tmpl w:val="F29E31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1F38E0"/>
    <w:multiLevelType w:val="hybridMultilevel"/>
    <w:tmpl w:val="0FBC10C8"/>
    <w:lvl w:ilvl="0" w:tplc="2CF28D4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AB2A8A"/>
    <w:multiLevelType w:val="hybridMultilevel"/>
    <w:tmpl w:val="321A94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attachedTemplate r:id="rId1"/>
  <w:defaultTabStop w:val="708"/>
  <w:autoHyphenation/>
  <w:hyphenationZone w:val="425"/>
  <w:characterSpacingControl w:val="doNotCompress"/>
  <w:compat/>
  <w:rsids>
    <w:rsidRoot w:val="00C66494"/>
    <w:rsid w:val="00003F37"/>
    <w:rsid w:val="0001703A"/>
    <w:rsid w:val="00020DE3"/>
    <w:rsid w:val="00021927"/>
    <w:rsid w:val="0003580A"/>
    <w:rsid w:val="00050DA2"/>
    <w:rsid w:val="000512A0"/>
    <w:rsid w:val="00060167"/>
    <w:rsid w:val="00062306"/>
    <w:rsid w:val="00062652"/>
    <w:rsid w:val="00063A81"/>
    <w:rsid w:val="00070011"/>
    <w:rsid w:val="00072DEE"/>
    <w:rsid w:val="00075653"/>
    <w:rsid w:val="00077F5C"/>
    <w:rsid w:val="000822A8"/>
    <w:rsid w:val="00083C4A"/>
    <w:rsid w:val="00084DB5"/>
    <w:rsid w:val="00085203"/>
    <w:rsid w:val="00085EB5"/>
    <w:rsid w:val="0008625C"/>
    <w:rsid w:val="00086F00"/>
    <w:rsid w:val="000A3A65"/>
    <w:rsid w:val="000A4BFA"/>
    <w:rsid w:val="000B3F4E"/>
    <w:rsid w:val="000B7D0C"/>
    <w:rsid w:val="000C0643"/>
    <w:rsid w:val="000C335B"/>
    <w:rsid w:val="000C3D24"/>
    <w:rsid w:val="000C4B71"/>
    <w:rsid w:val="000C56F1"/>
    <w:rsid w:val="000E2BD2"/>
    <w:rsid w:val="000F1CA1"/>
    <w:rsid w:val="000F1E6B"/>
    <w:rsid w:val="000F6459"/>
    <w:rsid w:val="000F754F"/>
    <w:rsid w:val="00100A17"/>
    <w:rsid w:val="001101E3"/>
    <w:rsid w:val="00117AF9"/>
    <w:rsid w:val="0012351E"/>
    <w:rsid w:val="001248E4"/>
    <w:rsid w:val="00127516"/>
    <w:rsid w:val="00133CF9"/>
    <w:rsid w:val="00135602"/>
    <w:rsid w:val="001554F0"/>
    <w:rsid w:val="0015776F"/>
    <w:rsid w:val="001621C2"/>
    <w:rsid w:val="0016309B"/>
    <w:rsid w:val="0017370A"/>
    <w:rsid w:val="00190A98"/>
    <w:rsid w:val="00192F02"/>
    <w:rsid w:val="00194165"/>
    <w:rsid w:val="001A3598"/>
    <w:rsid w:val="001A5028"/>
    <w:rsid w:val="001A656E"/>
    <w:rsid w:val="001B00AB"/>
    <w:rsid w:val="001B0485"/>
    <w:rsid w:val="001B32A1"/>
    <w:rsid w:val="001C2CE0"/>
    <w:rsid w:val="001C368C"/>
    <w:rsid w:val="001C6B3D"/>
    <w:rsid w:val="001C6FBF"/>
    <w:rsid w:val="001D5061"/>
    <w:rsid w:val="001E2BC3"/>
    <w:rsid w:val="001F1CE8"/>
    <w:rsid w:val="00202018"/>
    <w:rsid w:val="002327B4"/>
    <w:rsid w:val="00232A4C"/>
    <w:rsid w:val="00233627"/>
    <w:rsid w:val="00234AD9"/>
    <w:rsid w:val="00236D14"/>
    <w:rsid w:val="002371B3"/>
    <w:rsid w:val="00253990"/>
    <w:rsid w:val="00255FD7"/>
    <w:rsid w:val="002566CA"/>
    <w:rsid w:val="00262D2D"/>
    <w:rsid w:val="00263762"/>
    <w:rsid w:val="0027669C"/>
    <w:rsid w:val="00282A1E"/>
    <w:rsid w:val="00286136"/>
    <w:rsid w:val="002944A3"/>
    <w:rsid w:val="00296BE6"/>
    <w:rsid w:val="002A64C4"/>
    <w:rsid w:val="002A7A77"/>
    <w:rsid w:val="002B5B21"/>
    <w:rsid w:val="002B6394"/>
    <w:rsid w:val="002B6F4E"/>
    <w:rsid w:val="002B7226"/>
    <w:rsid w:val="002B75CA"/>
    <w:rsid w:val="002C2F84"/>
    <w:rsid w:val="002C3D04"/>
    <w:rsid w:val="002C5104"/>
    <w:rsid w:val="002D2E70"/>
    <w:rsid w:val="002D50B1"/>
    <w:rsid w:val="002D5AE0"/>
    <w:rsid w:val="002E119F"/>
    <w:rsid w:val="002E1B92"/>
    <w:rsid w:val="002E3CE0"/>
    <w:rsid w:val="002E71C2"/>
    <w:rsid w:val="002F5FC6"/>
    <w:rsid w:val="002F7E5A"/>
    <w:rsid w:val="00301178"/>
    <w:rsid w:val="0030713A"/>
    <w:rsid w:val="003219C6"/>
    <w:rsid w:val="0032401B"/>
    <w:rsid w:val="00326325"/>
    <w:rsid w:val="00327559"/>
    <w:rsid w:val="003353C0"/>
    <w:rsid w:val="00346A9D"/>
    <w:rsid w:val="00347B79"/>
    <w:rsid w:val="00352055"/>
    <w:rsid w:val="00356606"/>
    <w:rsid w:val="00356841"/>
    <w:rsid w:val="00356D43"/>
    <w:rsid w:val="00366A98"/>
    <w:rsid w:val="00371BBF"/>
    <w:rsid w:val="003752F9"/>
    <w:rsid w:val="00380211"/>
    <w:rsid w:val="003871E6"/>
    <w:rsid w:val="0039316A"/>
    <w:rsid w:val="003953C2"/>
    <w:rsid w:val="0039779B"/>
    <w:rsid w:val="00397DB4"/>
    <w:rsid w:val="003A17F6"/>
    <w:rsid w:val="003C4CB4"/>
    <w:rsid w:val="003D0C6E"/>
    <w:rsid w:val="003E2882"/>
    <w:rsid w:val="003F0271"/>
    <w:rsid w:val="003F169C"/>
    <w:rsid w:val="003F1FE2"/>
    <w:rsid w:val="003F5427"/>
    <w:rsid w:val="003F71C9"/>
    <w:rsid w:val="003F7D19"/>
    <w:rsid w:val="004037BF"/>
    <w:rsid w:val="00411C7A"/>
    <w:rsid w:val="00414D18"/>
    <w:rsid w:val="00426F81"/>
    <w:rsid w:val="00427603"/>
    <w:rsid w:val="004551AC"/>
    <w:rsid w:val="00456805"/>
    <w:rsid w:val="00472B13"/>
    <w:rsid w:val="00474E7F"/>
    <w:rsid w:val="0047636D"/>
    <w:rsid w:val="00483724"/>
    <w:rsid w:val="004839C0"/>
    <w:rsid w:val="00490D4D"/>
    <w:rsid w:val="004A0483"/>
    <w:rsid w:val="004A0822"/>
    <w:rsid w:val="004A1D63"/>
    <w:rsid w:val="004B0600"/>
    <w:rsid w:val="004B26BE"/>
    <w:rsid w:val="004C57E7"/>
    <w:rsid w:val="004D1389"/>
    <w:rsid w:val="004D248E"/>
    <w:rsid w:val="004E6963"/>
    <w:rsid w:val="004E6A6E"/>
    <w:rsid w:val="004F2204"/>
    <w:rsid w:val="004F5C64"/>
    <w:rsid w:val="004F6DF9"/>
    <w:rsid w:val="00501E34"/>
    <w:rsid w:val="005109AD"/>
    <w:rsid w:val="0051702B"/>
    <w:rsid w:val="0052031E"/>
    <w:rsid w:val="005224D0"/>
    <w:rsid w:val="005235F6"/>
    <w:rsid w:val="005266ED"/>
    <w:rsid w:val="0053041A"/>
    <w:rsid w:val="00530ECE"/>
    <w:rsid w:val="00536974"/>
    <w:rsid w:val="005409BC"/>
    <w:rsid w:val="005755F0"/>
    <w:rsid w:val="00577574"/>
    <w:rsid w:val="00577FD6"/>
    <w:rsid w:val="00584150"/>
    <w:rsid w:val="00585506"/>
    <w:rsid w:val="00592978"/>
    <w:rsid w:val="005A2C93"/>
    <w:rsid w:val="005A4747"/>
    <w:rsid w:val="005A63CA"/>
    <w:rsid w:val="005B6121"/>
    <w:rsid w:val="005B69DE"/>
    <w:rsid w:val="005B70AD"/>
    <w:rsid w:val="005C628F"/>
    <w:rsid w:val="005E008F"/>
    <w:rsid w:val="005E48B9"/>
    <w:rsid w:val="005E6827"/>
    <w:rsid w:val="005F0785"/>
    <w:rsid w:val="005F247D"/>
    <w:rsid w:val="005F25E8"/>
    <w:rsid w:val="005F5D7D"/>
    <w:rsid w:val="00623421"/>
    <w:rsid w:val="00623F9A"/>
    <w:rsid w:val="0062470A"/>
    <w:rsid w:val="00626289"/>
    <w:rsid w:val="0063388A"/>
    <w:rsid w:val="0063478C"/>
    <w:rsid w:val="00640332"/>
    <w:rsid w:val="006411AC"/>
    <w:rsid w:val="00641AC5"/>
    <w:rsid w:val="00647D5F"/>
    <w:rsid w:val="00651CF6"/>
    <w:rsid w:val="0065229C"/>
    <w:rsid w:val="00653607"/>
    <w:rsid w:val="0065618A"/>
    <w:rsid w:val="00656FEB"/>
    <w:rsid w:val="0066149D"/>
    <w:rsid w:val="00662D0D"/>
    <w:rsid w:val="00671728"/>
    <w:rsid w:val="00673A8C"/>
    <w:rsid w:val="00684E88"/>
    <w:rsid w:val="0068529D"/>
    <w:rsid w:val="006951E3"/>
    <w:rsid w:val="00696729"/>
    <w:rsid w:val="006A3878"/>
    <w:rsid w:val="006A7198"/>
    <w:rsid w:val="006B10DB"/>
    <w:rsid w:val="006E3CAE"/>
    <w:rsid w:val="006F0DB6"/>
    <w:rsid w:val="006F1512"/>
    <w:rsid w:val="0070450A"/>
    <w:rsid w:val="00717124"/>
    <w:rsid w:val="00717D8F"/>
    <w:rsid w:val="00726C88"/>
    <w:rsid w:val="00730429"/>
    <w:rsid w:val="00730E72"/>
    <w:rsid w:val="00752578"/>
    <w:rsid w:val="0075350D"/>
    <w:rsid w:val="007543AE"/>
    <w:rsid w:val="0076187B"/>
    <w:rsid w:val="0077110E"/>
    <w:rsid w:val="00780224"/>
    <w:rsid w:val="0078045D"/>
    <w:rsid w:val="00786155"/>
    <w:rsid w:val="007A1D5D"/>
    <w:rsid w:val="007A724D"/>
    <w:rsid w:val="007B499B"/>
    <w:rsid w:val="007D1963"/>
    <w:rsid w:val="007D5297"/>
    <w:rsid w:val="007D5D1C"/>
    <w:rsid w:val="007E71E3"/>
    <w:rsid w:val="008106F5"/>
    <w:rsid w:val="00817950"/>
    <w:rsid w:val="00817C29"/>
    <w:rsid w:val="008244C2"/>
    <w:rsid w:val="00832708"/>
    <w:rsid w:val="00844A17"/>
    <w:rsid w:val="008533DD"/>
    <w:rsid w:val="00865153"/>
    <w:rsid w:val="00881A21"/>
    <w:rsid w:val="00886C9A"/>
    <w:rsid w:val="008A3647"/>
    <w:rsid w:val="008B07C6"/>
    <w:rsid w:val="008B390B"/>
    <w:rsid w:val="008B6B11"/>
    <w:rsid w:val="008C6476"/>
    <w:rsid w:val="008C75FF"/>
    <w:rsid w:val="008E147B"/>
    <w:rsid w:val="008E65D0"/>
    <w:rsid w:val="008E6B3F"/>
    <w:rsid w:val="008F3225"/>
    <w:rsid w:val="00901117"/>
    <w:rsid w:val="009221BC"/>
    <w:rsid w:val="00923089"/>
    <w:rsid w:val="00923B1B"/>
    <w:rsid w:val="00926FF6"/>
    <w:rsid w:val="009313D1"/>
    <w:rsid w:val="00932349"/>
    <w:rsid w:val="009358E4"/>
    <w:rsid w:val="00942181"/>
    <w:rsid w:val="0094329A"/>
    <w:rsid w:val="00952ECE"/>
    <w:rsid w:val="009530D5"/>
    <w:rsid w:val="00957C53"/>
    <w:rsid w:val="009605EE"/>
    <w:rsid w:val="00964246"/>
    <w:rsid w:val="009706BE"/>
    <w:rsid w:val="00974ADF"/>
    <w:rsid w:val="00985705"/>
    <w:rsid w:val="0099072C"/>
    <w:rsid w:val="0099212B"/>
    <w:rsid w:val="00993046"/>
    <w:rsid w:val="009942D4"/>
    <w:rsid w:val="00994761"/>
    <w:rsid w:val="009A31BE"/>
    <w:rsid w:val="009B5DCE"/>
    <w:rsid w:val="009B6B18"/>
    <w:rsid w:val="009C1183"/>
    <w:rsid w:val="009C6FBC"/>
    <w:rsid w:val="009C7381"/>
    <w:rsid w:val="009D66BA"/>
    <w:rsid w:val="009E26A8"/>
    <w:rsid w:val="009E5F92"/>
    <w:rsid w:val="009F266C"/>
    <w:rsid w:val="009F2AB6"/>
    <w:rsid w:val="009F55DD"/>
    <w:rsid w:val="00A00097"/>
    <w:rsid w:val="00A0073D"/>
    <w:rsid w:val="00A02261"/>
    <w:rsid w:val="00A03CDB"/>
    <w:rsid w:val="00A20F1B"/>
    <w:rsid w:val="00A2787A"/>
    <w:rsid w:val="00A27E34"/>
    <w:rsid w:val="00A32E0E"/>
    <w:rsid w:val="00A37488"/>
    <w:rsid w:val="00A445C1"/>
    <w:rsid w:val="00A449A7"/>
    <w:rsid w:val="00A521B6"/>
    <w:rsid w:val="00A5277E"/>
    <w:rsid w:val="00A55928"/>
    <w:rsid w:val="00A5629B"/>
    <w:rsid w:val="00A62B7B"/>
    <w:rsid w:val="00A66B2C"/>
    <w:rsid w:val="00A67F01"/>
    <w:rsid w:val="00A706A1"/>
    <w:rsid w:val="00A70BA6"/>
    <w:rsid w:val="00A7604D"/>
    <w:rsid w:val="00A762D4"/>
    <w:rsid w:val="00A77571"/>
    <w:rsid w:val="00A779CB"/>
    <w:rsid w:val="00A81378"/>
    <w:rsid w:val="00A90C87"/>
    <w:rsid w:val="00A947C4"/>
    <w:rsid w:val="00AA0147"/>
    <w:rsid w:val="00AA5127"/>
    <w:rsid w:val="00AB07A6"/>
    <w:rsid w:val="00AB1368"/>
    <w:rsid w:val="00AB2271"/>
    <w:rsid w:val="00AB586F"/>
    <w:rsid w:val="00AD1B9B"/>
    <w:rsid w:val="00AD32AE"/>
    <w:rsid w:val="00AD3FC4"/>
    <w:rsid w:val="00AD71A8"/>
    <w:rsid w:val="00AD7EBD"/>
    <w:rsid w:val="00AE5269"/>
    <w:rsid w:val="00AE7BD0"/>
    <w:rsid w:val="00AF05B3"/>
    <w:rsid w:val="00B10489"/>
    <w:rsid w:val="00B3057F"/>
    <w:rsid w:val="00B44F2A"/>
    <w:rsid w:val="00B52804"/>
    <w:rsid w:val="00B54D18"/>
    <w:rsid w:val="00B60E8E"/>
    <w:rsid w:val="00B72B3D"/>
    <w:rsid w:val="00B74786"/>
    <w:rsid w:val="00B76123"/>
    <w:rsid w:val="00B80248"/>
    <w:rsid w:val="00B83A98"/>
    <w:rsid w:val="00BA258D"/>
    <w:rsid w:val="00BB188C"/>
    <w:rsid w:val="00BC6CAB"/>
    <w:rsid w:val="00BD0D2B"/>
    <w:rsid w:val="00BD39E3"/>
    <w:rsid w:val="00BD3D42"/>
    <w:rsid w:val="00BD49AA"/>
    <w:rsid w:val="00BD690C"/>
    <w:rsid w:val="00BE0F27"/>
    <w:rsid w:val="00BE3697"/>
    <w:rsid w:val="00BE75F6"/>
    <w:rsid w:val="00BE7BA6"/>
    <w:rsid w:val="00C00703"/>
    <w:rsid w:val="00C05244"/>
    <w:rsid w:val="00C064D2"/>
    <w:rsid w:val="00C20D9A"/>
    <w:rsid w:val="00C26691"/>
    <w:rsid w:val="00C305ED"/>
    <w:rsid w:val="00C31A94"/>
    <w:rsid w:val="00C325CF"/>
    <w:rsid w:val="00C37180"/>
    <w:rsid w:val="00C37FAF"/>
    <w:rsid w:val="00C54075"/>
    <w:rsid w:val="00C66494"/>
    <w:rsid w:val="00C729F3"/>
    <w:rsid w:val="00C92824"/>
    <w:rsid w:val="00CA7F30"/>
    <w:rsid w:val="00CB4478"/>
    <w:rsid w:val="00CC01C3"/>
    <w:rsid w:val="00CC3F4A"/>
    <w:rsid w:val="00CC70A3"/>
    <w:rsid w:val="00CD242A"/>
    <w:rsid w:val="00CD7CD7"/>
    <w:rsid w:val="00CE21DB"/>
    <w:rsid w:val="00CF0D4E"/>
    <w:rsid w:val="00CF1EA2"/>
    <w:rsid w:val="00D0593C"/>
    <w:rsid w:val="00D12AB1"/>
    <w:rsid w:val="00D12D70"/>
    <w:rsid w:val="00D1787C"/>
    <w:rsid w:val="00D17BF0"/>
    <w:rsid w:val="00D30A48"/>
    <w:rsid w:val="00D367D7"/>
    <w:rsid w:val="00D37A27"/>
    <w:rsid w:val="00D37CC6"/>
    <w:rsid w:val="00D41CCC"/>
    <w:rsid w:val="00D67880"/>
    <w:rsid w:val="00D872EF"/>
    <w:rsid w:val="00D9001F"/>
    <w:rsid w:val="00D912F7"/>
    <w:rsid w:val="00D924F8"/>
    <w:rsid w:val="00DA1D13"/>
    <w:rsid w:val="00DA49DE"/>
    <w:rsid w:val="00DB33D5"/>
    <w:rsid w:val="00DB3C0B"/>
    <w:rsid w:val="00DB5E50"/>
    <w:rsid w:val="00DC3525"/>
    <w:rsid w:val="00DC5058"/>
    <w:rsid w:val="00DC60AE"/>
    <w:rsid w:val="00DD0D9A"/>
    <w:rsid w:val="00DD589E"/>
    <w:rsid w:val="00DD7070"/>
    <w:rsid w:val="00DE6E92"/>
    <w:rsid w:val="00DF33CC"/>
    <w:rsid w:val="00E02CB4"/>
    <w:rsid w:val="00E03573"/>
    <w:rsid w:val="00E06CE5"/>
    <w:rsid w:val="00E078DD"/>
    <w:rsid w:val="00E141B4"/>
    <w:rsid w:val="00E15813"/>
    <w:rsid w:val="00E15C00"/>
    <w:rsid w:val="00E402D8"/>
    <w:rsid w:val="00E44CAD"/>
    <w:rsid w:val="00E5030B"/>
    <w:rsid w:val="00E56FBB"/>
    <w:rsid w:val="00E575B9"/>
    <w:rsid w:val="00E61E5C"/>
    <w:rsid w:val="00E626C8"/>
    <w:rsid w:val="00E660D4"/>
    <w:rsid w:val="00E72874"/>
    <w:rsid w:val="00E73800"/>
    <w:rsid w:val="00E73E96"/>
    <w:rsid w:val="00E75FA4"/>
    <w:rsid w:val="00E83D50"/>
    <w:rsid w:val="00E85050"/>
    <w:rsid w:val="00E86096"/>
    <w:rsid w:val="00E94D65"/>
    <w:rsid w:val="00EA12AC"/>
    <w:rsid w:val="00EA42DD"/>
    <w:rsid w:val="00EB01E0"/>
    <w:rsid w:val="00EB0329"/>
    <w:rsid w:val="00EB091E"/>
    <w:rsid w:val="00EB7E53"/>
    <w:rsid w:val="00EF1B1D"/>
    <w:rsid w:val="00EF4577"/>
    <w:rsid w:val="00EF4F1A"/>
    <w:rsid w:val="00EF59EB"/>
    <w:rsid w:val="00EF712C"/>
    <w:rsid w:val="00F05E7C"/>
    <w:rsid w:val="00F23C8E"/>
    <w:rsid w:val="00F40FF2"/>
    <w:rsid w:val="00F45B6B"/>
    <w:rsid w:val="00F473F1"/>
    <w:rsid w:val="00F5011C"/>
    <w:rsid w:val="00F525D7"/>
    <w:rsid w:val="00F5449A"/>
    <w:rsid w:val="00F54AA8"/>
    <w:rsid w:val="00F55FDA"/>
    <w:rsid w:val="00F7073E"/>
    <w:rsid w:val="00F734C7"/>
    <w:rsid w:val="00F740E7"/>
    <w:rsid w:val="00F8283A"/>
    <w:rsid w:val="00F82FCD"/>
    <w:rsid w:val="00F93D38"/>
    <w:rsid w:val="00F94852"/>
    <w:rsid w:val="00F949E3"/>
    <w:rsid w:val="00F969A0"/>
    <w:rsid w:val="00FA13D5"/>
    <w:rsid w:val="00FB3255"/>
    <w:rsid w:val="00FB4B5D"/>
    <w:rsid w:val="00FB70E0"/>
    <w:rsid w:val="00FB7367"/>
    <w:rsid w:val="00FC4632"/>
    <w:rsid w:val="00FC5AE9"/>
    <w:rsid w:val="00FC61E8"/>
    <w:rsid w:val="00FC638B"/>
    <w:rsid w:val="00FD1AE5"/>
    <w:rsid w:val="00FD252E"/>
    <w:rsid w:val="00FD4438"/>
    <w:rsid w:val="00FD6AF2"/>
    <w:rsid w:val="00FE64EB"/>
    <w:rsid w:val="00FF45EE"/>
    <w:rsid w:val="00FF486D"/>
    <w:rsid w:val="00FF7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CE5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AB07A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C335B"/>
    <w:rPr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06CE5"/>
  </w:style>
  <w:style w:type="table" w:styleId="TabloKlavuzu">
    <w:name w:val="Table Grid"/>
    <w:basedOn w:val="NormalTablo"/>
    <w:uiPriority w:val="59"/>
    <w:rsid w:val="009A31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1581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E15813"/>
    <w:rPr>
      <w:rFonts w:ascii="Tahoma" w:eastAsia="Times New Roman" w:hAnsi="Tahoma" w:cs="Tahoma"/>
      <w:sz w:val="16"/>
      <w:szCs w:val="16"/>
      <w:lang w:eastAsia="tr-TR"/>
    </w:rPr>
  </w:style>
  <w:style w:type="table" w:styleId="AkKlavuz">
    <w:name w:val="Light Grid"/>
    <w:basedOn w:val="NormalTablo"/>
    <w:uiPriority w:val="62"/>
    <w:rsid w:val="00E078DD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customStyle="1" w:styleId="Balk1Char">
    <w:name w:val="Başlık 1 Char"/>
    <w:link w:val="Balk1"/>
    <w:uiPriority w:val="9"/>
    <w:rsid w:val="00AB07A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Kpr">
    <w:name w:val="Hyperlink"/>
    <w:basedOn w:val="VarsaylanParagrafYazTipi"/>
    <w:uiPriority w:val="99"/>
    <w:unhideWhenUsed/>
    <w:rsid w:val="00236D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CE5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AB07A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C335B"/>
    <w:rPr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06CE5"/>
  </w:style>
  <w:style w:type="table" w:styleId="TabloKlavuzu">
    <w:name w:val="Table Grid"/>
    <w:basedOn w:val="NormalTablo"/>
    <w:uiPriority w:val="59"/>
    <w:rsid w:val="009A31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1581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E15813"/>
    <w:rPr>
      <w:rFonts w:ascii="Tahoma" w:eastAsia="Times New Roman" w:hAnsi="Tahoma" w:cs="Tahoma"/>
      <w:sz w:val="16"/>
      <w:szCs w:val="16"/>
      <w:lang w:eastAsia="tr-TR"/>
    </w:rPr>
  </w:style>
  <w:style w:type="table" w:styleId="AkKlavuz">
    <w:name w:val="Light Grid"/>
    <w:basedOn w:val="NormalTablo"/>
    <w:uiPriority w:val="62"/>
    <w:rsid w:val="00E078DD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customStyle="1" w:styleId="Balk1Char">
    <w:name w:val="Başlık 1 Char"/>
    <w:link w:val="Balk1"/>
    <w:uiPriority w:val="9"/>
    <w:rsid w:val="00AB07A6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0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5" Type="http://schemas.microsoft.com/office/2007/relationships/stylesWithEffects" Target="stylesWithEffects.xml"/><Relationship Id="rId10" Type="http://schemas.microsoft.com/office/2007/relationships/hdphoto" Target="media/hdphoto10.wdp"/><Relationship Id="rId4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FAT&#304;H%20SULTAN%20MEHMET%20ORTAOKULU\2017%20-%202018\YAZILI%20SINAVLAR\3.%20YAZILI\5.%20SINIF%201.%20DONEM%202.%20YAZILI.do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5. SINIF 1. DONEM 2. YAZILI</Template>
  <TotalTime>1</TotalTime>
  <Pages>1</Pages>
  <Words>74</Words>
  <Characters>425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2017-12-28T18:00:00Z</cp:lastPrinted>
  <dcterms:created xsi:type="dcterms:W3CDTF">2018-12-30T07:45:00Z</dcterms:created>
  <dcterms:modified xsi:type="dcterms:W3CDTF">2018-12-30T07:45:00Z</dcterms:modified>
  <cp:category>https://www.sorubak.com</cp:category>
</cp:coreProperties>
</file>