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3C29" w:rsidRDefault="00F23C29" w:rsidP="00F23C29">
      <w:pPr>
        <w:tabs>
          <w:tab w:val="left" w:pos="0"/>
        </w:tabs>
      </w:pPr>
      <w:r>
        <w:rPr>
          <w:noProof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997585</wp:posOffset>
            </wp:positionH>
            <wp:positionV relativeFrom="paragraph">
              <wp:posOffset>-116840</wp:posOffset>
            </wp:positionV>
            <wp:extent cx="704850" cy="352425"/>
            <wp:effectExtent l="0" t="0" r="0" b="9525"/>
            <wp:wrapNone/>
            <wp:docPr id="88" name="Resim 1" descr="http://content.mycutegraphics.com/graphics/ladybug/cute-ladybu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http://content.mycutegraphics.com/graphics/ladybug/cute-ladybug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197485</wp:posOffset>
            </wp:positionH>
            <wp:positionV relativeFrom="paragraph">
              <wp:posOffset>-116840</wp:posOffset>
            </wp:positionV>
            <wp:extent cx="800100" cy="352425"/>
            <wp:effectExtent l="0" t="0" r="0" b="9525"/>
            <wp:wrapNone/>
            <wp:docPr id="87" name="Resim 1" descr="http://content.mycutegraphics.com/graphics/ladybug/cute-ladybu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http://content.mycutegraphics.com/graphics/ladybug/cute-ladybug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A24FE">
        <w:rPr>
          <w:noProof/>
          <w:lang w:eastAsia="tr-TR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AutoShape 2" o:spid="_x0000_s1026" type="#_x0000_t98" style="position:absolute;margin-left:2.05pt;margin-top:9.55pt;width:159pt;height:69pt;z-index:2516592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">
            <v:textbox>
              <w:txbxContent>
                <w:p w:rsidR="00F23C29" w:rsidRDefault="00F23C29" w:rsidP="00F23C29">
                  <w:pPr>
                    <w:spacing w:after="0"/>
                  </w:pPr>
                  <w:r>
                    <w:t xml:space="preserve">NAME: </w:t>
                  </w:r>
                  <w:r w:rsidR="00306C8A">
                    <w:rPr>
                      <w:color w:val="FFFF00"/>
                    </w:rPr>
                    <w:t xml:space="preserve"> </w:t>
                  </w:r>
                </w:p>
                <w:p w:rsidR="00F23C29" w:rsidRDefault="00F23C29" w:rsidP="00F23C29">
                  <w:r>
                    <w:t>SURNAME:</w:t>
                  </w:r>
                </w:p>
              </w:txbxContent>
            </v:textbox>
          </v:shape>
        </w:pict>
      </w:r>
      <w:r w:rsidR="002A24FE">
        <w:rPr>
          <w:noProof/>
          <w:lang w:eastAsia="tr-TR"/>
        </w:rPr>
        <w:pict>
          <v:shapetype id="_x0000_t4" coordsize="21600,21600" o:spt="4" path="m10800,l,10800,10800,21600,21600,10800xe">
            <v:stroke joinstyle="miter"/>
            <v:path gradientshapeok="t" o:connecttype="rect" textboxrect="5400,5400,16200,16200"/>
          </v:shapetype>
          <v:shape id="AutoShape 5" o:spid="_x0000_s1030" type="#_x0000_t4" style="position:absolute;margin-left:497.05pt;margin-top:2.8pt;width:40.5pt;height:39pt;z-index:2516613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"/>
        </w:pict>
      </w:r>
      <w:r w:rsidR="002A24FE">
        <w:rPr>
          <w:noProof/>
          <w:lang w:eastAsia="tr-TR"/>
        </w:rPr>
        <w:pict>
          <v:rect id="Rectangle 6" o:spid="_x0000_s1029" style="position:absolute;margin-left:468.55pt;margin-top:41.8pt;width:87pt;height:24.75pt;z-index:25166233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"/>
        </w:pict>
      </w:r>
      <w:r w:rsidR="002A24FE">
        <w:rPr>
          <w:noProof/>
          <w:lang w:eastAsia="tr-TR"/>
        </w:rPr>
        <w:pict>
          <v:rect id="Rectangle 4" o:spid="_x0000_s1027" style="position:absolute;margin-left:167.05pt;margin-top:3.55pt;width:331.5pt;height:62.25pt;z-index:2516602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" strokeweight="2.25pt">
            <v:stroke dashstyle="longDashDot"/>
            <v:textbox>
              <w:txbxContent>
                <w:p w:rsidR="00F23C29" w:rsidRPr="0042706D" w:rsidRDefault="004D69C0" w:rsidP="00F23C29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2018-</w:t>
                  </w:r>
                  <w:proofErr w:type="gramStart"/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2019 </w:t>
                  </w:r>
                  <w:r w:rsidR="00F23C29" w:rsidRPr="0042706D">
                    <w:rPr>
                      <w:rFonts w:ascii="Comic Sans MS" w:hAnsi="Comic Sans MS"/>
                      <w:sz w:val="24"/>
                      <w:szCs w:val="24"/>
                    </w:rPr>
                    <w:t xml:space="preserve"> </w:t>
                  </w:r>
                  <w:r w:rsidR="00F23C29">
                    <w:rPr>
                      <w:rFonts w:ascii="Comic Sans MS" w:hAnsi="Comic Sans MS"/>
                      <w:sz w:val="24"/>
                      <w:szCs w:val="24"/>
                    </w:rPr>
                    <w:t>EĞİTİM</w:t>
                  </w:r>
                  <w:proofErr w:type="gramEnd"/>
                  <w:r w:rsidR="00F23C29">
                    <w:rPr>
                      <w:rFonts w:ascii="Comic Sans MS" w:hAnsi="Comic Sans MS"/>
                      <w:sz w:val="24"/>
                      <w:szCs w:val="24"/>
                    </w:rPr>
                    <w:t xml:space="preserve"> ÖĞRETİM YILI</w:t>
                  </w:r>
                </w:p>
                <w:p w:rsidR="00F23C29" w:rsidRDefault="00F23C29" w:rsidP="00F23C29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SUBAŞI</w:t>
                  </w:r>
                  <w:r w:rsidRPr="0042706D">
                    <w:rPr>
                      <w:rFonts w:ascii="Comic Sans MS" w:hAnsi="Comic Sans MS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Comic Sans MS" w:hAnsi="Comic Sans MS"/>
                      <w:sz w:val="24"/>
                      <w:szCs w:val="24"/>
                    </w:rPr>
                    <w:t>ORTAOKULU</w:t>
                  </w:r>
                  <w:r>
                    <w:rPr>
                      <w:rFonts w:ascii="Comic Sans MS" w:hAnsi="Comic Sans MS"/>
                      <w:sz w:val="24"/>
                      <w:szCs w:val="24"/>
                      <w:lang w:val="en-US"/>
                    </w:rPr>
                    <w:t xml:space="preserve"> </w:t>
                  </w:r>
                  <w:r w:rsidR="00BD1BF9">
                    <w:rPr>
                      <w:rFonts w:ascii="Comic Sans MS" w:hAnsi="Comic Sans MS"/>
                      <w:sz w:val="24"/>
                      <w:szCs w:val="24"/>
                      <w:lang w:val="en-US"/>
                    </w:rPr>
                    <w:t>7.</w:t>
                  </w:r>
                  <w:r w:rsidR="00BD1BF9">
                    <w:rPr>
                      <w:rFonts w:ascii="Comic Sans MS" w:hAnsi="Comic Sans MS"/>
                      <w:sz w:val="24"/>
                      <w:szCs w:val="24"/>
                      <w:vertAlign w:val="superscript"/>
                      <w:lang w:val="en-US"/>
                    </w:rPr>
                    <w:t xml:space="preserve"> </w:t>
                  </w:r>
                  <w:r>
                    <w:rPr>
                      <w:rFonts w:ascii="Comic Sans MS" w:hAnsi="Comic Sans MS"/>
                      <w:sz w:val="24"/>
                      <w:szCs w:val="24"/>
                      <w:lang w:val="en-US"/>
                    </w:rPr>
                    <w:t>SINIF 1. DÖNEM</w:t>
                  </w:r>
                  <w:r w:rsidRPr="0042706D">
                    <w:rPr>
                      <w:rFonts w:ascii="Comic Sans MS" w:hAnsi="Comic Sans MS"/>
                      <w:sz w:val="24"/>
                      <w:szCs w:val="24"/>
                      <w:lang w:val="en-US"/>
                    </w:rPr>
                    <w:t xml:space="preserve"> </w:t>
                  </w:r>
                </w:p>
                <w:p w:rsidR="00F23C29" w:rsidRPr="0042706D" w:rsidRDefault="00F23C29" w:rsidP="00F23C29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  <w:lang w:val="en-US"/>
                    </w:rPr>
                    <w:t>1. YABANCI DİL UYGULAMALARI SINAVI</w:t>
                  </w:r>
                </w:p>
              </w:txbxContent>
            </v:textbox>
          </v:rect>
        </w:pict>
      </w:r>
    </w:p>
    <w:p w:rsidR="00F23C29" w:rsidRPr="007A4680" w:rsidRDefault="00F23C29" w:rsidP="00F23C29"/>
    <w:p w:rsidR="009411DD" w:rsidRDefault="00BD1BF9" w:rsidP="00F23C29">
      <w:r>
        <w:rPr>
          <w:noProof/>
          <w:lang w:eastAsia="tr-TR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-60960</wp:posOffset>
            </wp:positionH>
            <wp:positionV relativeFrom="paragraph">
              <wp:posOffset>311150</wp:posOffset>
            </wp:positionV>
            <wp:extent cx="6705600" cy="8170545"/>
            <wp:effectExtent l="0" t="0" r="0" b="1905"/>
            <wp:wrapTight wrapText="bothSides">
              <wp:wrapPolygon edited="0">
                <wp:start x="0" y="0"/>
                <wp:lineTo x="0" y="21555"/>
                <wp:lineTo x="21539" y="21555"/>
                <wp:lineTo x="21539" y="0"/>
                <wp:lineTo x="0" y="0"/>
              </wp:wrapPolygon>
            </wp:wrapTight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05600" cy="8170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BD1BF9" w:rsidRDefault="00BD1BF9" w:rsidP="00F23C29"/>
    <w:p w:rsidR="00BD1BF9" w:rsidRDefault="00BD1BF9" w:rsidP="00F23C29"/>
    <w:p w:rsidR="00BD1BF9" w:rsidRDefault="00BD1BF9" w:rsidP="00F23C29"/>
    <w:p w:rsidR="00BD1BF9" w:rsidRDefault="00BD1BF9" w:rsidP="00F23C29"/>
    <w:p w:rsidR="00BD1BF9" w:rsidRDefault="00BD1BF9" w:rsidP="00F23C29"/>
    <w:p w:rsidR="00BD1BF9" w:rsidRDefault="00BD1BF9" w:rsidP="00F23C29"/>
    <w:p w:rsidR="00BD1BF9" w:rsidRDefault="00BD1BF9" w:rsidP="00F23C29"/>
    <w:p w:rsidR="00BD1BF9" w:rsidRDefault="00BD1BF9" w:rsidP="00F23C29"/>
    <w:p w:rsidR="00BD1BF9" w:rsidRDefault="00BD1BF9" w:rsidP="00F23C29"/>
    <w:p w:rsidR="00BD1BF9" w:rsidRDefault="00BD1BF9" w:rsidP="00F23C29"/>
    <w:p w:rsidR="00BD1BF9" w:rsidRDefault="00BD1BF9" w:rsidP="00F23C29"/>
    <w:p w:rsidR="00BD1BF9" w:rsidRDefault="00BD1BF9" w:rsidP="00F23C29"/>
    <w:p w:rsidR="00BD1BF9" w:rsidRDefault="00BD1BF9" w:rsidP="00F23C29"/>
    <w:p w:rsidR="00BD1BF9" w:rsidRDefault="00BD1BF9" w:rsidP="00F23C29"/>
    <w:p w:rsidR="00BD1BF9" w:rsidRDefault="00BD1BF9" w:rsidP="00F23C29"/>
    <w:p w:rsidR="00BD1BF9" w:rsidRDefault="00BD1BF9" w:rsidP="00F23C29"/>
    <w:p w:rsidR="00BD1BF9" w:rsidRDefault="00BD1BF9" w:rsidP="00F23C29"/>
    <w:p w:rsidR="00BD1BF9" w:rsidRDefault="00BD1BF9" w:rsidP="00F23C29"/>
    <w:p w:rsidR="00BD1BF9" w:rsidRDefault="00BD1BF9" w:rsidP="00F23C29"/>
    <w:p w:rsidR="00BD1BF9" w:rsidRDefault="00BD1BF9" w:rsidP="00F23C29"/>
    <w:p w:rsidR="00BD1BF9" w:rsidRDefault="00BD1BF9" w:rsidP="00F23C29"/>
    <w:p w:rsidR="00BD1BF9" w:rsidRDefault="00BD1BF9" w:rsidP="00F23C29"/>
    <w:p w:rsidR="00BD1BF9" w:rsidRDefault="00BD1BF9" w:rsidP="00F23C29"/>
    <w:p w:rsidR="00BD1BF9" w:rsidRDefault="00BD1BF9" w:rsidP="00F23C29"/>
    <w:p w:rsidR="00BD1BF9" w:rsidRDefault="002A24FE" w:rsidP="00F23C29">
      <w:r>
        <w:rPr>
          <w:noProof/>
          <w:lang w:eastAsia="tr-TR"/>
        </w:rP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8" type="#_x0000_t202" style="position:absolute;margin-left:306pt;margin-top:638.25pt;width:120pt;height:110.55pt;z-index:251668480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">
            <v:textbox style="mso-fit-shape-to-text:t">
              <w:txbxContent>
                <w:p w:rsidR="002F4C2F" w:rsidRDefault="002F4C2F">
                  <w:r>
                    <w:t>Her soru 5 puandır.</w:t>
                  </w:r>
                </w:p>
              </w:txbxContent>
            </v:textbox>
          </v:shape>
        </w:pict>
      </w:r>
      <w:r w:rsidR="00211985">
        <w:rPr>
          <w:noProof/>
          <w:lang w:eastAsia="tr-TR"/>
        </w:rPr>
        <w:drawing>
          <wp:inline distT="0" distB="0" distL="0" distR="0">
            <wp:extent cx="7132599" cy="8743950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32599" cy="8743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BD1BF9" w:rsidSect="00F23C29">
      <w:headerReference w:type="default" r:id="rId10"/>
      <w:footerReference w:type="default" r:id="rId11"/>
      <w:pgSz w:w="12240" w:h="15840"/>
      <w:pgMar w:top="630" w:right="450" w:bottom="1440" w:left="5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E733B" w:rsidRDefault="007E733B" w:rsidP="002F4C2F">
      <w:pPr>
        <w:spacing w:after="0" w:line="240" w:lineRule="auto"/>
      </w:pPr>
      <w:r>
        <w:separator/>
      </w:r>
    </w:p>
  </w:endnote>
  <w:endnote w:type="continuationSeparator" w:id="0">
    <w:p w:rsidR="007E733B" w:rsidRDefault="007E733B" w:rsidP="002F4C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69C0" w:rsidRDefault="004D69C0">
    <w:pPr>
      <w:pStyle w:val="Altbilgi"/>
    </w:pPr>
    <w:hyperlink r:id="rId1" w:history="1">
      <w:r w:rsidRPr="009005D5">
        <w:rPr>
          <w:rStyle w:val="Kpr"/>
          <w:sz w:val="24"/>
          <w:szCs w:val="24"/>
        </w:rPr>
        <w:t>https://www.sorubak.com</w:t>
      </w:r>
    </w:hyperlink>
    <w:r>
      <w:rPr>
        <w:sz w:val="24"/>
        <w:szCs w:val="24"/>
      </w:rPr>
      <w:t xml:space="preserve">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E733B" w:rsidRDefault="007E733B" w:rsidP="002F4C2F">
      <w:pPr>
        <w:spacing w:after="0" w:line="240" w:lineRule="auto"/>
      </w:pPr>
      <w:r>
        <w:separator/>
      </w:r>
    </w:p>
  </w:footnote>
  <w:footnote w:type="continuationSeparator" w:id="0">
    <w:p w:rsidR="007E733B" w:rsidRDefault="007E733B" w:rsidP="002F4C2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69C0" w:rsidRPr="004D69C0" w:rsidRDefault="004D69C0">
    <w:pPr>
      <w:pStyle w:val="stbilgi"/>
      <w:rPr>
        <w:color w:val="FFFFFF" w:themeColor="background1"/>
      </w:rPr>
    </w:pPr>
    <w:hyperlink r:id="rId1" w:history="1">
      <w:r w:rsidRPr="004D69C0">
        <w:rPr>
          <w:rStyle w:val="Kpr"/>
          <w:color w:val="FFFFFF" w:themeColor="background1"/>
          <w:sz w:val="24"/>
          <w:szCs w:val="24"/>
        </w:rPr>
        <w:t>https://www.sorubak.com</w:t>
      </w:r>
    </w:hyperlink>
    <w:r w:rsidRPr="004D69C0">
      <w:rPr>
        <w:color w:val="FFFFFF" w:themeColor="background1"/>
        <w:sz w:val="24"/>
        <w:szCs w:val="24"/>
      </w:rPr>
      <w:t xml:space="preserve">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attachedTemplate r:id="rId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D1BF9"/>
    <w:rsid w:val="00211985"/>
    <w:rsid w:val="002A24FE"/>
    <w:rsid w:val="002F4C2F"/>
    <w:rsid w:val="00306C8A"/>
    <w:rsid w:val="004D69C0"/>
    <w:rsid w:val="004E0A3E"/>
    <w:rsid w:val="004F17EF"/>
    <w:rsid w:val="007E733B"/>
    <w:rsid w:val="008912B9"/>
    <w:rsid w:val="009411DD"/>
    <w:rsid w:val="00BC599C"/>
    <w:rsid w:val="00BD1BF9"/>
    <w:rsid w:val="00E66038"/>
    <w:rsid w:val="00F23C29"/>
    <w:rsid w:val="00F939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3C29"/>
    <w:rPr>
      <w:rFonts w:ascii="Calibri" w:eastAsia="Calibri" w:hAnsi="Calibri" w:cs="Times New Roman"/>
      <w:lang w:val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23C29"/>
    <w:pPr>
      <w:spacing w:after="0" w:line="240" w:lineRule="auto"/>
    </w:pPr>
    <w:rPr>
      <w:rFonts w:ascii="Tahoma" w:eastAsiaTheme="minorHAnsi" w:hAnsi="Tahoma" w:cs="Tahoma"/>
      <w:sz w:val="16"/>
      <w:szCs w:val="16"/>
      <w:lang w:val="en-US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23C29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F23C29"/>
    <w:pPr>
      <w:spacing w:after="0" w:line="240" w:lineRule="auto"/>
    </w:pPr>
    <w:rPr>
      <w:rFonts w:ascii="Calibri" w:eastAsia="Calibri" w:hAnsi="Calibri" w:cs="Times New Roman"/>
      <w:lang w:val="tr-TR"/>
    </w:rPr>
  </w:style>
  <w:style w:type="paragraph" w:styleId="stbilgi">
    <w:name w:val="header"/>
    <w:basedOn w:val="Normal"/>
    <w:link w:val="stbilgiChar"/>
    <w:uiPriority w:val="99"/>
    <w:unhideWhenUsed/>
    <w:rsid w:val="002F4C2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2F4C2F"/>
    <w:rPr>
      <w:rFonts w:ascii="Calibri" w:eastAsia="Calibri" w:hAnsi="Calibri" w:cs="Times New Roman"/>
      <w:lang w:val="tr-TR"/>
    </w:rPr>
  </w:style>
  <w:style w:type="paragraph" w:styleId="Altbilgi">
    <w:name w:val="footer"/>
    <w:basedOn w:val="Normal"/>
    <w:link w:val="AltbilgiChar"/>
    <w:uiPriority w:val="99"/>
    <w:unhideWhenUsed/>
    <w:rsid w:val="002F4C2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F4C2F"/>
    <w:rPr>
      <w:rFonts w:ascii="Calibri" w:eastAsia="Calibri" w:hAnsi="Calibri" w:cs="Times New Roman"/>
      <w:lang w:val="tr-TR"/>
    </w:rPr>
  </w:style>
  <w:style w:type="character" w:styleId="Kpr">
    <w:name w:val="Hyperlink"/>
    <w:basedOn w:val="VarsaylanParagrafYazTipi"/>
    <w:uiPriority w:val="99"/>
    <w:unhideWhenUsed/>
    <w:rsid w:val="00306C8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3C29"/>
    <w:rPr>
      <w:rFonts w:ascii="Calibri" w:eastAsia="Calibri" w:hAnsi="Calibri" w:cs="Times New Roman"/>
      <w:lang w:val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23C29"/>
    <w:pPr>
      <w:spacing w:after="0" w:line="240" w:lineRule="auto"/>
    </w:pPr>
    <w:rPr>
      <w:rFonts w:ascii="Tahoma" w:eastAsiaTheme="minorHAnsi" w:hAnsi="Tahoma" w:cs="Tahoma"/>
      <w:sz w:val="16"/>
      <w:szCs w:val="16"/>
      <w:lang w:val="en-US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23C29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F23C29"/>
    <w:pPr>
      <w:spacing w:after="0" w:line="240" w:lineRule="auto"/>
    </w:pPr>
    <w:rPr>
      <w:rFonts w:ascii="Calibri" w:eastAsia="Calibri" w:hAnsi="Calibri" w:cs="Times New Roman"/>
      <w:lang w:val="tr-TR"/>
    </w:rPr>
  </w:style>
  <w:style w:type="paragraph" w:styleId="stbilgi">
    <w:name w:val="header"/>
    <w:basedOn w:val="Normal"/>
    <w:link w:val="stbilgiChar"/>
    <w:uiPriority w:val="99"/>
    <w:unhideWhenUsed/>
    <w:rsid w:val="002F4C2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2F4C2F"/>
    <w:rPr>
      <w:rFonts w:ascii="Calibri" w:eastAsia="Calibri" w:hAnsi="Calibri" w:cs="Times New Roman"/>
      <w:lang w:val="tr-TR"/>
    </w:rPr>
  </w:style>
  <w:style w:type="paragraph" w:styleId="Altbilgi">
    <w:name w:val="footer"/>
    <w:basedOn w:val="Normal"/>
    <w:link w:val="AltbilgiChar"/>
    <w:uiPriority w:val="99"/>
    <w:unhideWhenUsed/>
    <w:rsid w:val="002F4C2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F4C2F"/>
    <w:rPr>
      <w:rFonts w:ascii="Calibri" w:eastAsia="Calibri" w:hAnsi="Calibri" w:cs="Times New Roman"/>
      <w:lang w:val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microsoft.com/office/2007/relationships/stylesWithEffects" Target="stylesWithEffect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D\AppData\Roaming\Microsoft\Templates\tasla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taslak</Template>
  <TotalTime>1</TotalTime>
  <Pages>3</Pages>
  <Words>5</Words>
  <Characters>32</Characters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2017-10-28T09:45:00Z</dcterms:created>
  <dcterms:modified xsi:type="dcterms:W3CDTF">2018-11-07T19:15:00Z</dcterms:modified>
  <cp:category>https://www.sorubak.com</cp:category>
</cp:coreProperties>
</file>