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7B4FE6" w:rsidP="00321721">
      <w:pPr>
        <w:jc w:val="center"/>
        <w:rPr>
          <w:rFonts w:ascii="Calibri" w:hAnsi="Calibri"/>
          <w:b/>
          <w:sz w:val="72"/>
          <w:szCs w:val="72"/>
        </w:rPr>
      </w:pPr>
      <w:r>
        <w:rPr>
          <w:rFonts w:ascii="Calibri" w:hAnsi="Calibri"/>
          <w:b/>
          <w:sz w:val="72"/>
          <w:szCs w:val="72"/>
        </w:rPr>
        <w:t>2018-2019</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7B4FE6">
        <w:t>2018-2019</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F44367">
        <w:t>15</w:t>
      </w:r>
      <w:r w:rsidRPr="00F44002">
        <w:t>. 10.</w:t>
      </w:r>
      <w:r w:rsidR="007B4FE6">
        <w:t xml:space="preserve"> 2018</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7B4FE6" w:rsidP="00B544EE">
      <w:pPr>
        <w:jc w:val="center"/>
        <w:rPr>
          <w:b/>
        </w:rPr>
      </w:pPr>
      <w:r>
        <w:rPr>
          <w:b/>
        </w:rPr>
        <w:t>15 / 10 / 2019</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7B4FE6" w:rsidP="00B544EE">
      <w:pPr>
        <w:jc w:val="center"/>
        <w:rPr>
          <w:b/>
        </w:rPr>
      </w:pPr>
      <w:r>
        <w:rPr>
          <w:b/>
        </w:rPr>
        <w:lastRenderedPageBreak/>
        <w:t>2018-2019</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7B4FE6">
        <w:t>15</w:t>
      </w:r>
      <w:proofErr w:type="gramEnd"/>
      <w:r w:rsidR="007B4FE6">
        <w:t xml:space="preserve"> / 10 / 2018</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367">
        <w:t>cısı Ali ŞİMŞEK başkanlığında 15</w:t>
      </w:r>
      <w:r>
        <w:t xml:space="preserve"> / 10 / 20</w:t>
      </w:r>
      <w:r w:rsidR="007B4FE6">
        <w:t>18</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sidR="00A35DD2">
        <w:rPr>
          <w:rFonts w:ascii="Times New Roman" w:hAnsi="Times New Roman"/>
          <w:sz w:val="24"/>
          <w:szCs w:val="24"/>
        </w:rPr>
        <w:t>Lakin 3</w:t>
      </w:r>
      <w:r>
        <w:rPr>
          <w:rFonts w:ascii="Times New Roman" w:hAnsi="Times New Roman"/>
          <w:sz w:val="24"/>
          <w:szCs w:val="24"/>
        </w:rPr>
        <w:t>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279"/>
        <w:gridCol w:w="1327"/>
        <w:gridCol w:w="1303"/>
        <w:gridCol w:w="1303"/>
      </w:tblGrid>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Aralık ayının son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Mayıs ayının </w:t>
            </w:r>
            <w:r w:rsidR="00D21385" w:rsidRPr="00592A2F">
              <w:rPr>
                <w:color w:val="000000"/>
                <w:sz w:val="20"/>
                <w:szCs w:val="20"/>
              </w:rPr>
              <w:t>2.</w:t>
            </w:r>
            <w:r w:rsidRPr="00592A2F">
              <w:rPr>
                <w:color w:val="000000"/>
                <w:sz w:val="20"/>
                <w:szCs w:val="20"/>
              </w:rPr>
              <w:t xml:space="preserve">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Ocak ayının 1.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D21385"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Aralık ayının 3.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Mayıs ayının 2.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r>
    </w:tbl>
    <w:p w:rsidR="001754A1" w:rsidRPr="00592A2F" w:rsidRDefault="001754A1" w:rsidP="001754A1">
      <w:pPr>
        <w:jc w:val="both"/>
        <w:rPr>
          <w:sz w:val="20"/>
          <w:szCs w:val="20"/>
        </w:rPr>
      </w:pPr>
    </w:p>
    <w:p w:rsidR="004923B6" w:rsidRDefault="001754A1" w:rsidP="001754A1">
      <w:pPr>
        <w:jc w:val="both"/>
      </w:pPr>
      <w:r>
        <w:tab/>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7B4FE6">
        <w:t xml:space="preserve"> / 10 / 2018</w:t>
      </w:r>
    </w:p>
    <w:p w:rsidR="0006492B" w:rsidRDefault="00F9606C" w:rsidP="00D92E25">
      <w:pPr>
        <w:ind w:left="1080"/>
        <w:jc w:val="center"/>
      </w:pPr>
      <w:hyperlink r:id="rId8" w:history="1">
        <w:r w:rsidR="00D31949" w:rsidRPr="0021048A">
          <w:rPr>
            <w:rStyle w:val="Kpr"/>
          </w:rPr>
          <w:t>www.sorubak.com</w:t>
        </w:r>
      </w:hyperlink>
      <w:r w:rsidR="00D31949">
        <w:t xml:space="preserve"> </w:t>
      </w:r>
    </w:p>
    <w:p w:rsidR="0006492B" w:rsidRDefault="0006492B"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98" w:rsidRDefault="00853C98">
      <w:r>
        <w:separator/>
      </w:r>
    </w:p>
  </w:endnote>
  <w:endnote w:type="continuationSeparator" w:id="0">
    <w:p w:rsidR="00853C98" w:rsidRDefault="00853C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F9606C"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F9606C"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7B4FE6">
      <w:rPr>
        <w:rStyle w:val="SayfaNumaras"/>
      </w:rPr>
      <w:t>14</w:t>
    </w:r>
    <w:r>
      <w:rPr>
        <w:rStyle w:val="SayfaNumaras"/>
      </w:rPr>
      <w:fldChar w:fldCharType="end"/>
    </w:r>
  </w:p>
  <w:p w:rsidR="004923B6" w:rsidRDefault="004923B6"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DD2" w:rsidRDefault="00A35D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98" w:rsidRDefault="00853C98">
      <w:r>
        <w:separator/>
      </w:r>
    </w:p>
  </w:footnote>
  <w:footnote w:type="continuationSeparator" w:id="0">
    <w:p w:rsidR="00853C98" w:rsidRDefault="00853C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F9606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4923B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F9606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33794"/>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25FB2"/>
    <w:rsid w:val="00033E12"/>
    <w:rsid w:val="00034792"/>
    <w:rsid w:val="00040C30"/>
    <w:rsid w:val="000505A9"/>
    <w:rsid w:val="00052896"/>
    <w:rsid w:val="00057CCF"/>
    <w:rsid w:val="00057DC7"/>
    <w:rsid w:val="00060DA0"/>
    <w:rsid w:val="00062137"/>
    <w:rsid w:val="0006492B"/>
    <w:rsid w:val="0006503A"/>
    <w:rsid w:val="00072254"/>
    <w:rsid w:val="000747A8"/>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C774D"/>
    <w:rsid w:val="001D1DC9"/>
    <w:rsid w:val="001D2914"/>
    <w:rsid w:val="001D7BE9"/>
    <w:rsid w:val="001E117F"/>
    <w:rsid w:val="001E12E3"/>
    <w:rsid w:val="001E2669"/>
    <w:rsid w:val="001E3396"/>
    <w:rsid w:val="001E4691"/>
    <w:rsid w:val="001E539E"/>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71CDA"/>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0D3A"/>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B4FE6"/>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3C98"/>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35DD2"/>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049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4367"/>
    <w:rsid w:val="00F47908"/>
    <w:rsid w:val="00F52D2D"/>
    <w:rsid w:val="00F55BF1"/>
    <w:rsid w:val="00F61872"/>
    <w:rsid w:val="00F6237A"/>
    <w:rsid w:val="00F64818"/>
    <w:rsid w:val="00F71654"/>
    <w:rsid w:val="00F71CA5"/>
    <w:rsid w:val="00F86856"/>
    <w:rsid w:val="00F869AF"/>
    <w:rsid w:val="00F91B64"/>
    <w:rsid w:val="00F92A4C"/>
    <w:rsid w:val="00F9606C"/>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0D5AA-98BE-466C-BEAF-3B2C8F3F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2</TotalTime>
  <Pages>14</Pages>
  <Words>6015</Words>
  <Characters>34289</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40224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2012-10-31T22:49:00Z</cp:lastPrinted>
  <dcterms:created xsi:type="dcterms:W3CDTF">2016-10-04T07:28:00Z</dcterms:created>
  <dcterms:modified xsi:type="dcterms:W3CDTF">2018-09-29T08:59:00Z</dcterms:modified>
  <cp:category>www.sorubak.com</cp:category>
</cp:coreProperties>
</file>