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0C2" w:rsidRDefault="00714ACD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>İ</w:t>
      </w:r>
      <w:r w:rsidRPr="00714ACD">
        <w:rPr>
          <w:rFonts w:ascii="TTKB Dik Temel Abece" w:hAnsi="TTKB Dik Temel Abece"/>
          <w:sz w:val="72"/>
          <w:szCs w:val="72"/>
        </w:rPr>
        <w:t>nal ile Okan</w:t>
      </w:r>
      <w:r w:rsidR="001676E7"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-16.1pt;margin-top:-60.35pt;width:521.25pt;height:60.7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" fillcolor="white [3201]" strokeweight=".5pt">
            <v:textbox>
              <w:txbxContent>
                <w:p w:rsidR="00E35DD2" w:rsidRPr="00DC4D9B" w:rsidRDefault="00E35DD2" w:rsidP="00E35DD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DC4D9B">
                    <w:rPr>
                      <w:rFonts w:ascii="Times New Roman" w:hAnsi="Times New Roman" w:cs="Times New Roman"/>
                      <w:b/>
                    </w:rPr>
                    <w:t xml:space="preserve">SAYIN VELİM, </w:t>
                  </w:r>
                  <w:r w:rsidR="00083A1D">
                    <w:rPr>
                      <w:rFonts w:ascii="Times New Roman" w:hAnsi="Times New Roman" w:cs="Times New Roman"/>
                      <w:b/>
                    </w:rPr>
                    <w:t>ÇOCUĞUNUZ OKUMA VE YAZMADA ARKADAŞLARINDAN GERİ KALDI.  BU DURUMU GİDERMEK İÇİN İLK SESTEN İTİBAREN HAZIRLAYIP VERDİĞİM ÇALIŞMA SAYFALARINI EVDE BOL BOL OKUTUP YAZDIRINIZ.</w:t>
                  </w:r>
                  <w:r w:rsidR="00A76A77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5" o:spid="_x0000_s1104" style="position:absolute;margin-left:-16.85pt;margin-top:5.65pt;width:521.25pt;height:36.85pt;z-index:-25165721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5" o:spid="_x0000_s1028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<v:fill opacity="0"/>
              </v:rect>
              <v:rect id="Rectangle 10" o:spid="_x0000_s1029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3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<v:shape id="AutoShape 17" o:spid="_x0000_s103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714ACD">
        <w:rPr>
          <w:rFonts w:ascii="TTKB Dik Temel Abece" w:hAnsi="TTKB Dik Temel Abece"/>
          <w:sz w:val="72"/>
          <w:szCs w:val="72"/>
        </w:rPr>
        <w:t>kol kola.</w:t>
      </w:r>
    </w:p>
    <w:p w:rsidR="00AF138E" w:rsidRDefault="00934CCB" w:rsidP="00AF138E">
      <w:pPr>
        <w:rPr>
          <w:rFonts w:ascii="TTKB Dik Temel Abece" w:hAnsi="TTKB Dik Temel Abece"/>
          <w:sz w:val="72"/>
          <w:szCs w:val="72"/>
        </w:rPr>
      </w:pPr>
      <w:r w:rsidRPr="00934CCB">
        <w:rPr>
          <w:rFonts w:ascii="TTKB Dik Temel Abece" w:hAnsi="TTKB Dik Temel Abece"/>
          <w:sz w:val="72"/>
          <w:szCs w:val="72"/>
        </w:rPr>
        <w:t>Anne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26" o:spid="_x0000_s1098" style="position:absolute;margin-left:-16.85pt;margin-top:5.65pt;width:521.25pt;height:36.85pt;z-index:-25165516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<v:group id="Group 27" o:spid="_x0000_s110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<v:rect id="Rectangle 28" o:spid="_x0000_s110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<v:fill opacity="0"/>
              </v:rect>
              <v:rect id="Rectangle 29" o:spid="_x0000_s110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30" o:spid="_x0000_s110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<v:shape id="AutoShape 31" o:spid="_x0000_s109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</v:group>
        </w:pict>
      </w:r>
      <w:r>
        <w:rPr>
          <w:rFonts w:ascii="TTKB Dik Temel Abece" w:hAnsi="TTKB Dik Temel Abece"/>
          <w:sz w:val="72"/>
          <w:szCs w:val="72"/>
        </w:rPr>
        <w:t xml:space="preserve"> </w:t>
      </w:r>
      <w:r w:rsidRPr="00934CCB">
        <w:rPr>
          <w:rFonts w:ascii="TTKB Dik Temel Abece" w:hAnsi="TTKB Dik Temel Abece"/>
          <w:sz w:val="72"/>
          <w:szCs w:val="72"/>
        </w:rPr>
        <w:t>nane</w:t>
      </w:r>
      <w:r>
        <w:rPr>
          <w:rFonts w:ascii="TTKB Dik Temel Abece" w:hAnsi="TTKB Dik Temel Abece"/>
          <w:sz w:val="72"/>
          <w:szCs w:val="72"/>
        </w:rPr>
        <w:t>, kekik</w:t>
      </w:r>
      <w:r w:rsidRPr="00934CCB">
        <w:rPr>
          <w:rFonts w:ascii="TTKB Dik Temel Abece" w:hAnsi="TTKB Dik Temel Abece"/>
          <w:sz w:val="72"/>
          <w:szCs w:val="72"/>
        </w:rPr>
        <w:t xml:space="preserve"> kokla.</w:t>
      </w:r>
    </w:p>
    <w:p w:rsidR="00AF138E" w:rsidRDefault="000F4D63" w:rsidP="00AF138E">
      <w:pPr>
        <w:rPr>
          <w:rFonts w:ascii="TTKB Dik Temel Abece" w:hAnsi="TTKB Dik Temel Abece"/>
          <w:sz w:val="72"/>
          <w:szCs w:val="72"/>
        </w:rPr>
      </w:pPr>
      <w:r w:rsidRPr="000F4D63">
        <w:rPr>
          <w:rFonts w:ascii="TTKB Dik Temel Abece" w:hAnsi="TTKB Dik Temel Abece"/>
          <w:sz w:val="72"/>
          <w:szCs w:val="72"/>
        </w:rPr>
        <w:t>Anne kelek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2" o:spid="_x0000_s1092" style="position:absolute;margin-left:-16.85pt;margin-top:5.65pt;width:521.25pt;height:36.85pt;z-index:-25165312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<v:group id="Group 33" o:spid="_x0000_s109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<v:rect id="Rectangle 34" o:spid="_x0000_s109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<v:fill opacity="0"/>
              </v:rect>
              <v:rect id="Rectangle 35" o:spid="_x0000_s109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36" o:spid="_x0000_s109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<v:shape id="AutoShape 37" o:spid="_x0000_s109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</v:group>
        </w:pict>
      </w:r>
    </w:p>
    <w:p w:rsidR="00AF138E" w:rsidRDefault="000F4D63" w:rsidP="00AF138E">
      <w:pPr>
        <w:rPr>
          <w:rFonts w:ascii="TTKB Dik Temel Abece" w:hAnsi="TTKB Dik Temel Abece"/>
          <w:sz w:val="72"/>
          <w:szCs w:val="72"/>
        </w:rPr>
      </w:pPr>
      <w:r w:rsidRPr="000F4D63">
        <w:rPr>
          <w:rFonts w:ascii="TTKB Dik Temel Abece" w:hAnsi="TTKB Dik Temel Abece"/>
          <w:sz w:val="72"/>
          <w:szCs w:val="72"/>
        </w:rPr>
        <w:t>Koli koli kelek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38" o:spid="_x0000_s1086" style="position:absolute;margin-left:-16.85pt;margin-top:5.65pt;width:521.25pt;height:36.85pt;z-index:-25165107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<v:group id="Group 39" o:spid="_x0000_s108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Rectangle 40" o:spid="_x0000_s109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<v:fill opacity="0"/>
              </v:rect>
              <v:rect id="Rectangle 41" o:spid="_x0000_s109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42" o:spid="_x0000_s108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<v:shape id="AutoShape 43" o:spid="_x0000_s108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</v:group>
        </w:pict>
      </w:r>
    </w:p>
    <w:p w:rsidR="00AF138E" w:rsidRDefault="000F4D63" w:rsidP="00AF138E">
      <w:pPr>
        <w:rPr>
          <w:rFonts w:ascii="TTKB Dik Temel Abece" w:hAnsi="TTKB Dik Temel Abece"/>
          <w:sz w:val="72"/>
          <w:szCs w:val="72"/>
        </w:rPr>
      </w:pPr>
      <w:r w:rsidRPr="000F4D63">
        <w:rPr>
          <w:rFonts w:ascii="TTKB Dik Temel Abece" w:hAnsi="TTKB Dik Temel Abece"/>
          <w:sz w:val="72"/>
          <w:szCs w:val="72"/>
        </w:rPr>
        <w:t>İki koli kelek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44" o:spid="_x0000_s1080" style="position:absolute;margin-left:-16.85pt;margin-top:5.65pt;width:521.25pt;height:36.85pt;z-index:-25164902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<v:group id="Group 45" o:spid="_x0000_s108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rect id="Rectangle 46" o:spid="_x0000_s108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<v:fill opacity="0"/>
              </v:rect>
              <v:rect id="Rectangle 47" o:spid="_x0000_s108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48" o:spid="_x0000_s108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<v:shape id="AutoShape 49" o:spid="_x0000_s108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</v:group>
        </w:pict>
      </w:r>
    </w:p>
    <w:p w:rsidR="00AF138E" w:rsidRDefault="000F4D63" w:rsidP="00AF138E">
      <w:pPr>
        <w:rPr>
          <w:rFonts w:ascii="TTKB Dik Temel Abece" w:hAnsi="TTKB Dik Temel Abece"/>
          <w:sz w:val="72"/>
          <w:szCs w:val="72"/>
        </w:rPr>
      </w:pPr>
      <w:r w:rsidRPr="000F4D63">
        <w:rPr>
          <w:rFonts w:ascii="TTKB Dik Temel Abece" w:hAnsi="TTKB Dik Temel Abece"/>
          <w:sz w:val="72"/>
          <w:szCs w:val="72"/>
        </w:rPr>
        <w:t>On kilo kelek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0" o:spid="_x0000_s1074" style="position:absolute;margin-left:-16.85pt;margin-top:5.65pt;width:521.25pt;height:36.85pt;z-index:-25164697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<v:group id="Group 51" o:spid="_x0000_s107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rect id="Rectangle 52" o:spid="_x0000_s107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<v:fill opacity="0"/>
              </v:rect>
              <v:rect id="Rectangle 53" o:spid="_x0000_s107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54" o:spid="_x0000_s107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<v:shape id="AutoShape 55" o:spid="_x0000_s107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</v:group>
        </w:pict>
      </w:r>
    </w:p>
    <w:p w:rsidR="00AF138E" w:rsidRDefault="000F4D63" w:rsidP="00AF138E">
      <w:pPr>
        <w:rPr>
          <w:rFonts w:ascii="TTKB Dik Temel Abece" w:hAnsi="TTKB Dik Temel Abece"/>
          <w:sz w:val="72"/>
          <w:szCs w:val="72"/>
        </w:rPr>
      </w:pPr>
      <w:r w:rsidRPr="000F4D63">
        <w:rPr>
          <w:rFonts w:ascii="TTKB Dik Temel Abece" w:hAnsi="TTKB Dik Temel Abece"/>
          <w:sz w:val="72"/>
          <w:szCs w:val="72"/>
        </w:rPr>
        <w:t>Okan ile Nalan kol kola.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56" o:spid="_x0000_s1068" style="position:absolute;margin-left:-16.85pt;margin-top:5.65pt;width:521.25pt;height:36.85pt;z-index:-251644928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<v:group id="Group 57" o:spid="_x0000_s107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rect id="Rectangle 58" o:spid="_x0000_s107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<v:fill opacity="0"/>
              </v:rect>
              <v:rect id="Rectangle 59" o:spid="_x0000_s107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60" o:spid="_x0000_s107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<v:shape id="AutoShape 61" o:spid="_x0000_s106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</v:group>
        </w:pict>
      </w:r>
    </w:p>
    <w:p w:rsidR="00AF138E" w:rsidRDefault="00F620BA" w:rsidP="00AF138E">
      <w:pPr>
        <w:rPr>
          <w:rFonts w:ascii="TTKB Dik Temel Abece" w:hAnsi="TTKB Dik Temel Abece"/>
          <w:sz w:val="72"/>
          <w:szCs w:val="72"/>
        </w:rPr>
      </w:pPr>
      <w:r w:rsidRPr="00F620BA">
        <w:rPr>
          <w:rFonts w:ascii="TTKB Dik Temel Abece" w:hAnsi="TTKB Dik Temel Abece"/>
          <w:sz w:val="72"/>
          <w:szCs w:val="72"/>
        </w:rPr>
        <w:t>İki kanka kol kola.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2" o:spid="_x0000_s1062" style="position:absolute;margin-left:-16.85pt;margin-top:5.65pt;width:521.25pt;height:36.85pt;z-index:-251642880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<v:group id="Group 63" o:spid="_x0000_s106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64" o:spid="_x0000_s106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<v:fill opacity="0"/>
              </v:rect>
              <v:rect id="Rectangle 65" o:spid="_x0000_s106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<v:stroke dashstyle="dash"/>
              </v:rect>
            </v:group>
            <v:shape id="AutoShape 66" o:spid="_x0000_s106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<v:shape id="AutoShape 67" o:spid="_x0000_s106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</v:group>
        </w:pict>
      </w:r>
    </w:p>
    <w:p w:rsidR="00AF138E" w:rsidRDefault="00F620BA" w:rsidP="00AF138E">
      <w:pPr>
        <w:rPr>
          <w:rFonts w:ascii="TTKB Dik Temel Abece" w:hAnsi="TTKB Dik Temel Abece"/>
          <w:sz w:val="72"/>
          <w:szCs w:val="72"/>
        </w:rPr>
      </w:pPr>
      <w:r w:rsidRPr="00F620BA">
        <w:rPr>
          <w:rFonts w:ascii="TTKB Dik Temel Abece" w:hAnsi="TTKB Dik Temel Abece"/>
          <w:sz w:val="72"/>
          <w:szCs w:val="72"/>
        </w:rPr>
        <w:t>Okan ona lale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68" o:spid="_x0000_s1056" style="position:absolute;margin-left:-16.85pt;margin-top:5.65pt;width:521.25pt;height:36.85pt;z-index:-251640832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<v:group id="Group 69" o:spid="_x0000_s1059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ect id="Rectangle 70" o:spid="_x0000_s1061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<v:fill opacity="0"/>
              </v:rect>
              <v:rect id="Rectangle 71" o:spid="_x0000_s1060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72" o:spid="_x0000_s1058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<v:shape id="AutoShape 73" o:spid="_x0000_s1057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</v:group>
        </w:pict>
      </w:r>
    </w:p>
    <w:p w:rsidR="00AF138E" w:rsidRDefault="00F620BA" w:rsidP="00AF138E">
      <w:pPr>
        <w:rPr>
          <w:rFonts w:ascii="TTKB Dik Temel Abece" w:hAnsi="TTKB Dik Temel Abece"/>
          <w:sz w:val="72"/>
          <w:szCs w:val="72"/>
        </w:rPr>
      </w:pPr>
      <w:r w:rsidRPr="00F620BA">
        <w:rPr>
          <w:rFonts w:ascii="TTKB Dik Temel Abece" w:hAnsi="TTKB Dik Temel Abece"/>
          <w:sz w:val="72"/>
          <w:szCs w:val="72"/>
        </w:rPr>
        <w:t>Nalan laleni kokla.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74" o:spid="_x0000_s1050" style="position:absolute;margin-left:-16.85pt;margin-top:5.65pt;width:521.25pt;height:36.85pt;z-index:-251638784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<v:group id="Group 75" o:spid="_x0000_s1053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rect id="Rectangle 76" o:spid="_x0000_s1055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<v:fill opacity="0"/>
              </v:rect>
              <v:rect id="Rectangle 77" o:spid="_x0000_s1054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78" o:spid="_x0000_s1052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<v:shape id="AutoShape 79" o:spid="_x0000_s1051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</v:group>
        </w:pict>
      </w:r>
    </w:p>
    <w:p w:rsidR="00AF138E" w:rsidRDefault="003449D9" w:rsidP="00AF138E">
      <w:pPr>
        <w:rPr>
          <w:rFonts w:ascii="TTKB Dik Temel Abece" w:hAnsi="TTKB Dik Temel Abece"/>
          <w:sz w:val="72"/>
          <w:szCs w:val="72"/>
        </w:rPr>
      </w:pPr>
      <w:r w:rsidRPr="003449D9">
        <w:rPr>
          <w:rFonts w:ascii="TTKB Dik Temel Abece" w:hAnsi="TTKB Dik Temel Abece"/>
          <w:sz w:val="72"/>
          <w:szCs w:val="72"/>
        </w:rPr>
        <w:t>Lila olan lale al.</w:t>
      </w:r>
      <w:r w:rsidR="001676E7"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0" o:spid="_x0000_s1044" style="position:absolute;margin-left:-16.85pt;margin-top:5.65pt;width:521.25pt;height:36.85pt;z-index:-251636736;mso-position-horizontal-relative:text;mso-position-vertical-relative:text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<v:group id="Group 81" o:spid="_x0000_s104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ect id="Rectangle 82" o:spid="_x0000_s1049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<v:fill opacity="0"/>
              </v:rect>
              <v:rect id="Rectangle 83" o:spid="_x0000_s1048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84" o:spid="_x0000_s1046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<v:shape id="AutoShape 85" o:spid="_x0000_s1045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</v:group>
        </w:pict>
      </w:r>
    </w:p>
    <w:p w:rsidR="00AF138E" w:rsidRDefault="001676E7" w:rsidP="00AF138E">
      <w:pPr>
        <w:rPr>
          <w:rFonts w:ascii="TTKB Dik Temel Abece" w:hAnsi="TTKB Dik Temel Abece"/>
          <w:sz w:val="72"/>
          <w:szCs w:val="72"/>
        </w:rPr>
      </w:pPr>
      <w:r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86" o:spid="_x0000_s1038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<v:group id="Group 87" o:spid="_x0000_s1041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<v:rect id="Rectangle 88" o:spid="_x0000_s1043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<v:fill opacity="0"/>
              </v:rect>
              <v:rect id="Rectangle 89" o:spid="_x0000_s1042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<v:stroke dashstyle="dash"/>
              </v:rect>
            </v:group>
            <v:shape id="AutoShape 90" o:spid="_x0000_s1040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<v:shape id="AutoShape 91" o:spid="_x0000_s1039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</v:group>
        </w:pict>
      </w:r>
      <w:r w:rsidR="003449D9">
        <w:rPr>
          <w:rFonts w:ascii="TTKB Dik Temel Abece" w:hAnsi="TTKB Dik Temel Abece"/>
          <w:sz w:val="72"/>
          <w:szCs w:val="72"/>
        </w:rPr>
        <w:t>Okan ona on kola al.</w:t>
      </w:r>
    </w:p>
    <w:p w:rsidR="005E158A" w:rsidRDefault="001676E7">
      <w:pPr>
        <w:rPr>
          <w:rFonts w:ascii="TTKB Dik Temel Abece" w:hAnsi="TTKB Dik Temel Abece"/>
          <w:sz w:val="72"/>
          <w:szCs w:val="72"/>
        </w:rPr>
      </w:pPr>
      <w:r w:rsidRPr="001676E7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w:pict>
          <v:group id="Group 92" o:spid="_x0000_s1032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<v:group id="Group 93" o:spid="_x0000_s1035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94" o:spid="_x0000_s1037" style="position:absolute;left:1095;top:2622;width:10410;height:7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<v:fill opacity="0"/>
              </v:rect>
              <v:rect id="Rectangle 95" o:spid="_x0000_s1036" style="position:absolute;left:1080;top:2835;width:10410;height:30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<v:stroke dashstyle="dash"/>
              </v:rect>
            </v:group>
            <v:shape id="AutoShape 96" o:spid="_x0000_s1034" type="#_x0000_t32" style="position:absolute;left:109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<v:shape id="AutoShape 97" o:spid="_x0000_s1033" type="#_x0000_t32" style="position:absolute;left:11505;top:2622;width:0;height:7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</v:group>
        </w:pict>
      </w:r>
      <w:r w:rsidR="003449D9">
        <w:rPr>
          <w:rFonts w:ascii="TTKB Dik Temel Abece" w:hAnsi="TTKB Dik Temel Abece"/>
          <w:sz w:val="72"/>
          <w:szCs w:val="72"/>
        </w:rPr>
        <w:t>Nail ninene kakaolu kek al.</w:t>
      </w:r>
    </w:p>
    <w:p w:rsidR="001770C2" w:rsidRPr="005E158A" w:rsidRDefault="005E158A" w:rsidP="005E158A">
      <w:pPr>
        <w:tabs>
          <w:tab w:val="left" w:pos="130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ab/>
      </w:r>
      <w:hyperlink r:id="rId6" w:history="1">
        <w:r w:rsidRPr="00253E8B">
          <w:rPr>
            <w:rStyle w:val="Kpr"/>
            <w:b/>
            <w:bCs/>
          </w:rPr>
          <w:t>https://www.sorubak.com</w:t>
        </w:r>
      </w:hyperlink>
      <w:r>
        <w:rPr>
          <w:b/>
          <w:bCs/>
        </w:rPr>
        <w:t xml:space="preserve"> </w:t>
      </w:r>
    </w:p>
    <w:sectPr w:rsidR="001770C2" w:rsidRPr="005E158A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CB7" w:rsidRDefault="008A0CB7" w:rsidP="00AF138E">
      <w:pPr>
        <w:spacing w:after="0" w:line="240" w:lineRule="auto"/>
      </w:pPr>
      <w:r>
        <w:separator/>
      </w:r>
    </w:p>
  </w:endnote>
  <w:endnote w:type="continuationSeparator" w:id="0">
    <w:p w:rsidR="008A0CB7" w:rsidRDefault="008A0CB7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CB7" w:rsidRDefault="008A0CB7" w:rsidP="00AF138E">
      <w:pPr>
        <w:spacing w:after="0" w:line="240" w:lineRule="auto"/>
      </w:pPr>
      <w:r>
        <w:separator/>
      </w:r>
    </w:p>
  </w:footnote>
  <w:footnote w:type="continuationSeparator" w:id="0">
    <w:p w:rsidR="008A0CB7" w:rsidRDefault="008A0CB7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DBF"/>
    <w:rsid w:val="00083A1D"/>
    <w:rsid w:val="000B1199"/>
    <w:rsid w:val="000F4D63"/>
    <w:rsid w:val="00123094"/>
    <w:rsid w:val="001676E7"/>
    <w:rsid w:val="00170688"/>
    <w:rsid w:val="001770C2"/>
    <w:rsid w:val="001F5A93"/>
    <w:rsid w:val="002C0CBB"/>
    <w:rsid w:val="003449D9"/>
    <w:rsid w:val="003721D6"/>
    <w:rsid w:val="00394A6D"/>
    <w:rsid w:val="00496FA4"/>
    <w:rsid w:val="005E158A"/>
    <w:rsid w:val="00714ACD"/>
    <w:rsid w:val="007A24CE"/>
    <w:rsid w:val="007D2739"/>
    <w:rsid w:val="007F64BA"/>
    <w:rsid w:val="008A0CB7"/>
    <w:rsid w:val="008E294D"/>
    <w:rsid w:val="00934CCB"/>
    <w:rsid w:val="009C3DBF"/>
    <w:rsid w:val="009D28E6"/>
    <w:rsid w:val="009F1F66"/>
    <w:rsid w:val="00A269D8"/>
    <w:rsid w:val="00A76A77"/>
    <w:rsid w:val="00AD1B1C"/>
    <w:rsid w:val="00AF138E"/>
    <w:rsid w:val="00B33495"/>
    <w:rsid w:val="00C01D39"/>
    <w:rsid w:val="00C94A0B"/>
    <w:rsid w:val="00D4633B"/>
    <w:rsid w:val="00E35DD2"/>
    <w:rsid w:val="00F36768"/>
    <w:rsid w:val="00F62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color="none [2408]">
      <v:fill color="white" opacity="0"/>
      <v:stroke color="none [2408]" weight="1.5pt"/>
    </o:shapedefaults>
    <o:shapelayout v:ext="edit">
      <o:idmap v:ext="edit" data="1"/>
      <o:rules v:ext="edit">
        <o:r id="V:Rule1" type="connector" idref="#AutoShape 16"/>
        <o:r id="V:Rule2" type="connector" idref="#AutoShape 17"/>
        <o:r id="V:Rule3" type="connector" idref="#AutoShape 30"/>
        <o:r id="V:Rule4" type="connector" idref="#AutoShape 31"/>
        <o:r id="V:Rule5" type="connector" idref="#AutoShape 36"/>
        <o:r id="V:Rule6" type="connector" idref="#AutoShape 37"/>
        <o:r id="V:Rule7" type="connector" idref="#AutoShape 42"/>
        <o:r id="V:Rule8" type="connector" idref="#AutoShape 43"/>
        <o:r id="V:Rule9" type="connector" idref="#AutoShape 48"/>
        <o:r id="V:Rule10" type="connector" idref="#AutoShape 49"/>
        <o:r id="V:Rule11" type="connector" idref="#AutoShape 54"/>
        <o:r id="V:Rule12" type="connector" idref="#AutoShape 55"/>
        <o:r id="V:Rule13" type="connector" idref="#AutoShape 60"/>
        <o:r id="V:Rule14" type="connector" idref="#AutoShape 61"/>
        <o:r id="V:Rule15" type="connector" idref="#AutoShape 66"/>
        <o:r id="V:Rule16" type="connector" idref="#AutoShape 67"/>
        <o:r id="V:Rule17" type="connector" idref="#AutoShape 72"/>
        <o:r id="V:Rule18" type="connector" idref="#AutoShape 73"/>
        <o:r id="V:Rule19" type="connector" idref="#AutoShape 78"/>
        <o:r id="V:Rule20" type="connector" idref="#AutoShape 79"/>
        <o:r id="V:Rule21" type="connector" idref="#AutoShape 84"/>
        <o:r id="V:Rule22" type="connector" idref="#AutoShape 85"/>
        <o:r id="V:Rule23" type="connector" idref="#AutoShape 90"/>
        <o:r id="V:Rule24" type="connector" idref="#AutoShape 91"/>
        <o:r id="V:Rule25" type="connector" idref="#AutoShape 96"/>
        <o:r id="V:Rule26" type="connector" idref="#AutoShape 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</Template>
  <TotalTime>8</TotalTime>
  <Pages>1</Pages>
  <Words>52</Words>
  <Characters>299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2018-11-01T16:14:00Z</dcterms:created>
  <dcterms:modified xsi:type="dcterms:W3CDTF">2018-12-18T11:18:00Z</dcterms:modified>
</cp:coreProperties>
</file>