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Default="00F23C29" w:rsidP="00F23C29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-116840</wp:posOffset>
            </wp:positionV>
            <wp:extent cx="704850" cy="352425"/>
            <wp:effectExtent l="0" t="0" r="0" b="9525"/>
            <wp:wrapNone/>
            <wp:docPr id="88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-116840</wp:posOffset>
            </wp:positionV>
            <wp:extent cx="800100" cy="352425"/>
            <wp:effectExtent l="0" t="0" r="0" b="9525"/>
            <wp:wrapNone/>
            <wp:docPr id="87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5847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2.05pt;margin-top:9.55pt;width:159pt;height:69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rv6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Y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C4Mrv6NQIAAHIEAAAOAAAAAAAAAAAAAAAA&#10;AC4CAABkcnMvZTJvRG9jLnhtbFBLAQItABQABgAIAAAAIQBlFuS63QAAAAgBAAAPAAAAAAAAAAAA&#10;AAAAAI8EAABkcnMvZG93bnJldi54bWxQSwUGAAAAAAQABADzAAAAmQUAAAAA&#10;">
            <v:textbox>
              <w:txbxContent>
                <w:p w:rsidR="00F23C29" w:rsidRDefault="00F23C29" w:rsidP="00F23C29">
                  <w:pPr>
                    <w:spacing w:after="0"/>
                  </w:pPr>
                  <w:r>
                    <w:t xml:space="preserve">NAME: </w:t>
                  </w:r>
                </w:p>
                <w:p w:rsidR="00F23C29" w:rsidRDefault="00F23C29" w:rsidP="00F23C29">
                  <w:r>
                    <w:t>SURNAME:</w:t>
                  </w:r>
                </w:p>
              </w:txbxContent>
            </v:textbox>
          </v:shape>
        </w:pict>
      </w:r>
      <w:r w:rsidR="00605847">
        <w:rPr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" o:spid="_x0000_s1029" type="#_x0000_t4" style="position:absolute;margin-left:497.05pt;margin-top:2.8pt;width:40.5pt;height:39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"/>
        </w:pict>
      </w:r>
      <w:r w:rsidR="00605847">
        <w:rPr>
          <w:noProof/>
          <w:lang w:eastAsia="tr-TR"/>
        </w:rPr>
        <w:pict>
          <v:rect id="Rectangle 6" o:spid="_x0000_s1028" style="position:absolute;margin-left:468.55pt;margin-top:41.8pt;width:87pt;height:24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"/>
        </w:pict>
      </w:r>
      <w:r w:rsidR="00605847">
        <w:rPr>
          <w:noProof/>
          <w:lang w:eastAsia="tr-TR"/>
        </w:rPr>
        <w:pict>
          <v:rect id="Rectangle 4" o:spid="_x0000_s1027" style="position:absolute;margin-left:167.05pt;margin-top:3.55pt;width:331.5pt;height:62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dpn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AGddpnMwIAAGwEAAAOAAAAAAAAAAAAAAAAAC4C&#10;AABkcnMvZTJvRG9jLnhtbFBLAQItABQABgAIAAAAIQBfiUq/3AAAAAkBAAAPAAAAAAAAAAAAAAAA&#10;AI0EAABkcnMvZG93bnJldi54bWxQSwUGAAAAAAQABADzAAAAlgUAAAAA&#10;" strokeweight="2.25pt">
            <v:stroke dashstyle="longDashDot"/>
            <v:textbox>
              <w:txbxContent>
                <w:p w:rsidR="00F04557" w:rsidRPr="0042706D" w:rsidRDefault="00F04557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2017-2018</w:t>
                  </w:r>
                  <w:r w:rsidRPr="0042706D">
                    <w:rPr>
                      <w:rFonts w:ascii="Comic Sans MS" w:hAnsi="Comic Sans MS"/>
                    </w:rPr>
                    <w:t xml:space="preserve"> EDUCATIONAL YEAR</w:t>
                  </w:r>
                </w:p>
                <w:p w:rsidR="00F04557" w:rsidRPr="0042706D" w:rsidRDefault="00F04557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SUBAŞI</w:t>
                  </w:r>
                  <w:r w:rsidRPr="0042706D">
                    <w:rPr>
                      <w:rFonts w:ascii="Comic Sans MS" w:hAnsi="Comic Sans MS"/>
                    </w:rPr>
                    <w:t xml:space="preserve"> SECONDARY SCHOOL</w:t>
                  </w:r>
                </w:p>
                <w:p w:rsidR="00F23C29" w:rsidRPr="0042706D" w:rsidRDefault="0030740B" w:rsidP="00F04557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</w:rPr>
                    <w:t>8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TH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GRADES 1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ST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TERM </w:t>
                  </w:r>
                  <w:r>
                    <w:rPr>
                      <w:rFonts w:ascii="Comic Sans MS" w:hAnsi="Comic Sans MS"/>
                    </w:rPr>
                    <w:t>2</w:t>
                  </w:r>
                  <w:r>
                    <w:rPr>
                      <w:rFonts w:ascii="Comic Sans MS" w:hAnsi="Comic Sans MS"/>
                      <w:vertAlign w:val="superscript"/>
                    </w:rPr>
                    <w:t>ND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ENGLISH EXAM</w:t>
                  </w:r>
                </w:p>
              </w:txbxContent>
            </v:textbox>
          </v:rect>
        </w:pict>
      </w:r>
    </w:p>
    <w:p w:rsidR="00F23C29" w:rsidRPr="007A4680" w:rsidRDefault="00F23C29" w:rsidP="00F23C29"/>
    <w:p w:rsidR="009411DD" w:rsidRDefault="009411DD" w:rsidP="00F23C29"/>
    <w:p w:rsidR="0030740B" w:rsidRPr="0081204F" w:rsidRDefault="0030740B" w:rsidP="0030740B">
      <w:pPr>
        <w:pStyle w:val="ListeParagraf"/>
        <w:numPr>
          <w:ilvl w:val="0"/>
          <w:numId w:val="1"/>
        </w:numPr>
        <w:rPr>
          <w:b/>
          <w:sz w:val="24"/>
          <w:szCs w:val="24"/>
        </w:rPr>
      </w:pPr>
      <w:r w:rsidRPr="0081204F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382905</wp:posOffset>
            </wp:positionV>
            <wp:extent cx="3360420" cy="7648479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3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20" cy="7648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1204F">
        <w:rPr>
          <w:b/>
          <w:sz w:val="24"/>
          <w:szCs w:val="24"/>
        </w:rPr>
        <w:t>Aşağıdaki kelimleri uygun boşluklara yerleştiriniz. (2x</w:t>
      </w:r>
      <w:r w:rsidR="00403F57" w:rsidRPr="0081204F">
        <w:rPr>
          <w:b/>
          <w:sz w:val="24"/>
          <w:szCs w:val="24"/>
        </w:rPr>
        <w:t>10=20pts.)</w:t>
      </w: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403F57" w:rsidRPr="0081204F" w:rsidRDefault="00403F57" w:rsidP="00403F57">
      <w:pPr>
        <w:rPr>
          <w:sz w:val="24"/>
          <w:szCs w:val="24"/>
        </w:rPr>
      </w:pPr>
    </w:p>
    <w:p w:rsidR="0081204F" w:rsidRDefault="0081204F" w:rsidP="00403F57">
      <w:pPr>
        <w:rPr>
          <w:b/>
          <w:sz w:val="24"/>
          <w:szCs w:val="24"/>
        </w:rPr>
      </w:pPr>
    </w:p>
    <w:p w:rsidR="0081204F" w:rsidRPr="0081204F" w:rsidRDefault="0081204F" w:rsidP="0081204F">
      <w:pPr>
        <w:pStyle w:val="ListeParagraf"/>
        <w:numPr>
          <w:ilvl w:val="0"/>
          <w:numId w:val="1"/>
        </w:numPr>
        <w:ind w:left="360"/>
        <w:rPr>
          <w:b/>
          <w:sz w:val="24"/>
          <w:szCs w:val="24"/>
        </w:rPr>
      </w:pPr>
      <w:r w:rsidRPr="0081204F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499110</wp:posOffset>
            </wp:positionV>
            <wp:extent cx="3421380" cy="3670300"/>
            <wp:effectExtent l="0" t="0" r="7620" b="635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367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1204F">
        <w:rPr>
          <w:b/>
          <w:sz w:val="24"/>
          <w:szCs w:val="24"/>
        </w:rPr>
        <w:t>A</w:t>
      </w:r>
      <w:r w:rsidR="00403F57" w:rsidRPr="0081204F">
        <w:rPr>
          <w:b/>
          <w:sz w:val="24"/>
          <w:szCs w:val="24"/>
        </w:rPr>
        <w:t xml:space="preserve">şağıdaki boşlulara uygun olan şıkkı işaretleyiniz. </w:t>
      </w:r>
      <w:r w:rsidR="00403F57" w:rsidRPr="0081204F">
        <w:rPr>
          <w:b/>
          <w:sz w:val="24"/>
          <w:szCs w:val="24"/>
          <w:lang w:val="en-US"/>
        </w:rPr>
        <w:t>(2x5=10pts.)</w:t>
      </w: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403F57" w:rsidRPr="0081204F" w:rsidRDefault="00403F57" w:rsidP="00403F57">
      <w:pPr>
        <w:rPr>
          <w:sz w:val="24"/>
          <w:szCs w:val="24"/>
          <w:lang w:val="en-US"/>
        </w:rPr>
      </w:pPr>
    </w:p>
    <w:p w:rsidR="0081204F" w:rsidRPr="0081204F" w:rsidRDefault="0081204F" w:rsidP="00403F57">
      <w:pPr>
        <w:rPr>
          <w:sz w:val="24"/>
          <w:szCs w:val="24"/>
          <w:lang w:val="en-US"/>
        </w:rPr>
      </w:pPr>
    </w:p>
    <w:p w:rsidR="0081204F" w:rsidRPr="0081204F" w:rsidRDefault="0081204F" w:rsidP="00403F57">
      <w:pPr>
        <w:rPr>
          <w:sz w:val="24"/>
          <w:szCs w:val="24"/>
          <w:lang w:val="en-US"/>
        </w:rPr>
      </w:pPr>
    </w:p>
    <w:p w:rsidR="00403F57" w:rsidRPr="0081204F" w:rsidRDefault="00403F57" w:rsidP="0081204F">
      <w:pPr>
        <w:pStyle w:val="ListeParagraf"/>
        <w:numPr>
          <w:ilvl w:val="0"/>
          <w:numId w:val="1"/>
        </w:numPr>
        <w:ind w:left="360"/>
        <w:rPr>
          <w:b/>
          <w:sz w:val="24"/>
          <w:szCs w:val="24"/>
          <w:lang w:val="en-US"/>
        </w:rPr>
      </w:pPr>
      <w:r w:rsidRPr="0081204F">
        <w:rPr>
          <w:b/>
          <w:sz w:val="24"/>
          <w:szCs w:val="24"/>
          <w:lang w:val="en-US"/>
        </w:rPr>
        <w:t>Doğru kelimeyi daire içine alınız. (2x</w:t>
      </w:r>
      <w:r w:rsidR="0081204F" w:rsidRPr="0081204F">
        <w:rPr>
          <w:b/>
          <w:sz w:val="24"/>
          <w:szCs w:val="24"/>
          <w:lang w:val="en-US"/>
        </w:rPr>
        <w:t>10=20</w:t>
      </w:r>
      <w:r w:rsidRPr="0081204F">
        <w:rPr>
          <w:b/>
          <w:sz w:val="24"/>
          <w:szCs w:val="24"/>
          <w:lang w:val="en-US"/>
        </w:rPr>
        <w:t>pts.)</w:t>
      </w:r>
    </w:p>
    <w:p w:rsidR="0081204F" w:rsidRPr="00403F57" w:rsidRDefault="0081204F" w:rsidP="00403F57">
      <w:pPr>
        <w:rPr>
          <w:b/>
          <w:lang w:val="en-US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5715</wp:posOffset>
            </wp:positionV>
            <wp:extent cx="3583693" cy="28575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20" cy="2861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03F57" w:rsidRDefault="00403F57" w:rsidP="00403F57">
      <w:pPr>
        <w:rPr>
          <w:lang w:val="en-US"/>
        </w:rPr>
      </w:pPr>
    </w:p>
    <w:p w:rsidR="00403F57" w:rsidRDefault="00403F57" w:rsidP="00403F57">
      <w:pPr>
        <w:rPr>
          <w:lang w:val="en-US"/>
        </w:rPr>
      </w:pPr>
    </w:p>
    <w:p w:rsidR="00403F57" w:rsidRDefault="00403F57" w:rsidP="00403F57">
      <w:pPr>
        <w:rPr>
          <w:lang w:val="en-US"/>
        </w:rPr>
      </w:pPr>
    </w:p>
    <w:p w:rsidR="00403F57" w:rsidRDefault="00403F57" w:rsidP="00403F57">
      <w:pPr>
        <w:rPr>
          <w:lang w:val="en-US"/>
        </w:rPr>
      </w:pPr>
    </w:p>
    <w:p w:rsidR="00403F57" w:rsidRDefault="00403F57" w:rsidP="00403F57">
      <w:pPr>
        <w:rPr>
          <w:lang w:val="en-US"/>
        </w:rPr>
      </w:pPr>
    </w:p>
    <w:p w:rsidR="00403F57" w:rsidRDefault="00403F57" w:rsidP="00403F57">
      <w:pPr>
        <w:rPr>
          <w:lang w:val="en-US"/>
        </w:rPr>
      </w:pPr>
    </w:p>
    <w:p w:rsidR="00403F57" w:rsidRDefault="00403F57" w:rsidP="00403F57">
      <w:pPr>
        <w:rPr>
          <w:lang w:val="en-US"/>
        </w:rPr>
      </w:pPr>
    </w:p>
    <w:p w:rsidR="00403F57" w:rsidRDefault="00403F57" w:rsidP="00403F57">
      <w:pPr>
        <w:rPr>
          <w:lang w:val="en-US"/>
        </w:rPr>
      </w:pPr>
    </w:p>
    <w:p w:rsidR="0081204F" w:rsidRDefault="0081204F" w:rsidP="00403F57">
      <w:pPr>
        <w:rPr>
          <w:lang w:val="en-US"/>
        </w:rPr>
      </w:pPr>
    </w:p>
    <w:p w:rsidR="0081204F" w:rsidRDefault="00A05E75" w:rsidP="0081204F">
      <w:pPr>
        <w:pStyle w:val="ListeParagraf"/>
        <w:numPr>
          <w:ilvl w:val="0"/>
          <w:numId w:val="1"/>
        </w:numPr>
        <w:rPr>
          <w:b/>
          <w:lang w:val="en-US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4233</wp:posOffset>
            </wp:positionH>
            <wp:positionV relativeFrom="paragraph">
              <wp:posOffset>582083</wp:posOffset>
            </wp:positionV>
            <wp:extent cx="3317856" cy="64262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6420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1204F" w:rsidRPr="0081204F">
        <w:rPr>
          <w:b/>
          <w:lang w:val="en-US"/>
        </w:rPr>
        <w:t>Kutu içinde verilen kelimeleri kullanarak örnekteki gibi “be going to” ile gelecek zamanlı cümle kurunuz. (3x5=15pts.)</w:t>
      </w: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332669" w:rsidRDefault="00332669" w:rsidP="00332669">
      <w:pPr>
        <w:pStyle w:val="ListeParagraf"/>
        <w:rPr>
          <w:b/>
          <w:lang w:val="en-US"/>
        </w:rPr>
      </w:pPr>
    </w:p>
    <w:p w:rsidR="00A05E75" w:rsidRPr="00332669" w:rsidRDefault="00332669" w:rsidP="00332669">
      <w:pPr>
        <w:pStyle w:val="ListeParagraf"/>
        <w:numPr>
          <w:ilvl w:val="0"/>
          <w:numId w:val="1"/>
        </w:numPr>
        <w:rPr>
          <w:b/>
          <w:lang w:val="en-US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350943</wp:posOffset>
            </wp:positionV>
            <wp:extent cx="3690981" cy="1479755"/>
            <wp:effectExtent l="0" t="0" r="5080" b="635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3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981" cy="14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lang w:val="en-US"/>
        </w:rPr>
        <w:t>Aşağıdaki kelimelerin karşısına türkçe anlamlarını yazınız. (1x5=5pts.)</w:t>
      </w: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A05E75" w:rsidP="00A05E75">
      <w:pPr>
        <w:rPr>
          <w:b/>
          <w:lang w:val="en-US"/>
        </w:rPr>
      </w:pPr>
    </w:p>
    <w:p w:rsidR="00A05E75" w:rsidRDefault="001B54D5" w:rsidP="00A05E75">
      <w:pPr>
        <w:rPr>
          <w:b/>
          <w:lang w:val="en-US"/>
        </w:rPr>
      </w:pPr>
      <w:hyperlink r:id="rId15" w:history="1">
        <w:r w:rsidRPr="00B6471D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  <w:r w:rsidR="00A77C3B">
        <w:rPr>
          <w:b/>
          <w:lang w:val="en-US"/>
        </w:rPr>
        <w:t xml:space="preserve"> </w:t>
      </w:r>
      <w:bookmarkStart w:id="0" w:name="_GoBack"/>
      <w:bookmarkEnd w:id="0"/>
    </w:p>
    <w:p w:rsidR="00A05E75" w:rsidRPr="00A05E75" w:rsidRDefault="00A05E75" w:rsidP="00A05E75">
      <w:pPr>
        <w:pStyle w:val="ListeParagraf"/>
        <w:numPr>
          <w:ilvl w:val="0"/>
          <w:numId w:val="1"/>
        </w:numPr>
        <w:rPr>
          <w:b/>
          <w:lang w:val="en-US"/>
        </w:rPr>
      </w:pPr>
      <w:r>
        <w:rPr>
          <w:b/>
          <w:lang w:val="en-US"/>
        </w:rPr>
        <w:lastRenderedPageBreak/>
        <w:t>Aşağıdaki sözcük öbeklerini uygun düşen boşluğa yerleştiriniz. (3x5=15pts.)</w:t>
      </w:r>
    </w:p>
    <w:p w:rsidR="00A05E75" w:rsidRDefault="00A05E75" w:rsidP="00A05E75">
      <w:pPr>
        <w:rPr>
          <w:b/>
          <w:lang w:val="en-US"/>
        </w:rPr>
      </w:pPr>
      <w:r>
        <w:rPr>
          <w:b/>
          <w:noProof/>
          <w:lang w:eastAsia="tr-TR"/>
        </w:rPr>
        <w:drawing>
          <wp:inline distT="0" distB="0" distL="0" distR="0">
            <wp:extent cx="3345180" cy="4579620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E75" w:rsidRPr="00332669" w:rsidRDefault="00332669" w:rsidP="00332669">
      <w:pPr>
        <w:pStyle w:val="ListeParagraf"/>
        <w:numPr>
          <w:ilvl w:val="0"/>
          <w:numId w:val="1"/>
        </w:numPr>
        <w:rPr>
          <w:b/>
          <w:lang w:val="en-US"/>
        </w:rPr>
      </w:pPr>
      <w:r>
        <w:rPr>
          <w:b/>
          <w:lang w:val="en-US"/>
        </w:rPr>
        <w:t>Aşağıdaki sözcükleri diyalogda boşluklara uygun şekilde yerleştiriniz. (3x5=15pts.)</w:t>
      </w:r>
    </w:p>
    <w:p w:rsidR="0081204F" w:rsidRPr="00403F57" w:rsidRDefault="00332669" w:rsidP="00403F57">
      <w:pPr>
        <w:rPr>
          <w:lang w:val="en-US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-197908</wp:posOffset>
            </wp:positionH>
            <wp:positionV relativeFrom="paragraph">
              <wp:posOffset>43603</wp:posOffset>
            </wp:positionV>
            <wp:extent cx="3657600" cy="2861734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861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81204F" w:rsidRPr="00403F57" w:rsidSect="00403F57">
      <w:pgSz w:w="12240" w:h="15840"/>
      <w:pgMar w:top="630" w:right="450" w:bottom="810" w:left="540" w:header="720" w:footer="720" w:gutter="0"/>
      <w:cols w:num="2" w:sep="1"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293361"/>
    <w:multiLevelType w:val="hybridMultilevel"/>
    <w:tmpl w:val="7E88AE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attachedTemplate r:id="rId1"/>
  <w:defaultTabStop w:val="720"/>
  <w:hyphenationZone w:val="425"/>
  <w:characterSpacingControl w:val="doNotCompress"/>
  <w:compat/>
  <w:rsids>
    <w:rsidRoot w:val="0030740B"/>
    <w:rsid w:val="0004614E"/>
    <w:rsid w:val="001B54D5"/>
    <w:rsid w:val="0030740B"/>
    <w:rsid w:val="00332669"/>
    <w:rsid w:val="00403F57"/>
    <w:rsid w:val="004821AE"/>
    <w:rsid w:val="004E0A3E"/>
    <w:rsid w:val="00577692"/>
    <w:rsid w:val="00605847"/>
    <w:rsid w:val="0081204F"/>
    <w:rsid w:val="009411DD"/>
    <w:rsid w:val="00A05E75"/>
    <w:rsid w:val="00A77C3B"/>
    <w:rsid w:val="00F04557"/>
    <w:rsid w:val="00F23C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30740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7C3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30740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7C3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microsoft.com/office/2007/relationships/hdphoto" Target="media/hdphoto2.wdp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AppData\Roaming\Microsoft\Templates\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template</Template>
  <TotalTime>0</TotalTime>
  <Pages>2</Pages>
  <Words>101</Words>
  <Characters>576</Characters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2017-12-21T14:41:00Z</dcterms:created>
  <dcterms:modified xsi:type="dcterms:W3CDTF">2017-12-21T14:41:00Z</dcterms:modified>
  <cp:category>www.sorubak.com</cp:category>
</cp:coreProperties>
</file>