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C29" w:rsidRDefault="00F23C29" w:rsidP="00F23C29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997585</wp:posOffset>
            </wp:positionH>
            <wp:positionV relativeFrom="paragraph">
              <wp:posOffset>-116840</wp:posOffset>
            </wp:positionV>
            <wp:extent cx="704850" cy="352425"/>
            <wp:effectExtent l="0" t="0" r="0" b="9525"/>
            <wp:wrapNone/>
            <wp:docPr id="88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-116840</wp:posOffset>
            </wp:positionV>
            <wp:extent cx="800100" cy="352425"/>
            <wp:effectExtent l="0" t="0" r="0" b="9525"/>
            <wp:wrapNone/>
            <wp:docPr id="87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40A3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26" type="#_x0000_t98" style="position:absolute;margin-left:2.05pt;margin-top:9.55pt;width:159pt;height:69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rv6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Y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C4Mrv6NQIAAHIEAAAOAAAAAAAAAAAAAAAA&#10;AC4CAABkcnMvZTJvRG9jLnhtbFBLAQItABQABgAIAAAAIQBlFuS63QAAAAgBAAAPAAAAAAAAAAAA&#10;AAAAAI8EAABkcnMvZG93bnJldi54bWxQSwUGAAAAAAQABADzAAAAmQUAAAAA&#10;">
            <v:textbox>
              <w:txbxContent>
                <w:p w:rsidR="00F23C29" w:rsidRDefault="00F23C29" w:rsidP="00F23C29">
                  <w:pPr>
                    <w:spacing w:after="0"/>
                  </w:pPr>
                  <w:r>
                    <w:t xml:space="preserve">NAME: </w:t>
                  </w:r>
                  <w:bookmarkStart w:id="0" w:name="_GoBack"/>
                  <w:bookmarkEnd w:id="0"/>
                  <w:r w:rsidR="001F13A1">
                    <w:fldChar w:fldCharType="begin"/>
                  </w:r>
                  <w:r w:rsidR="001F13A1">
                    <w:instrText xml:space="preserve"> HYPERLINK "http://www.sorubak.com" </w:instrText>
                  </w:r>
                  <w:r w:rsidR="001F13A1">
                    <w:fldChar w:fldCharType="separate"/>
                  </w:r>
                  <w:r w:rsidR="001F13A1" w:rsidRPr="00F72B55">
                    <w:rPr>
                      <w:rStyle w:val="Kpr"/>
                    </w:rPr>
                    <w:t>www.sorubak.com</w:t>
                  </w:r>
                  <w:r w:rsidR="001F13A1">
                    <w:fldChar w:fldCharType="end"/>
                  </w:r>
                  <w:r w:rsidR="001F13A1">
                    <w:t xml:space="preserve"> </w:t>
                  </w:r>
                </w:p>
                <w:p w:rsidR="00F23C29" w:rsidRDefault="00F23C29" w:rsidP="00F23C29">
                  <w:r>
                    <w:t>SURNAME:</w:t>
                  </w:r>
                </w:p>
              </w:txbxContent>
            </v:textbox>
          </v:shape>
        </w:pict>
      </w:r>
      <w:r w:rsidR="002E40A3">
        <w:rPr>
          <w:noProof/>
          <w:lang w:eastAsia="tr-TR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AutoShape 5" o:spid="_x0000_s1030" type="#_x0000_t4" style="position:absolute;margin-left:497.05pt;margin-top:2.8pt;width:40.5pt;height:39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"/>
        </w:pict>
      </w:r>
      <w:r w:rsidR="002E40A3">
        <w:rPr>
          <w:noProof/>
          <w:lang w:eastAsia="tr-TR"/>
        </w:rPr>
        <w:pict>
          <v:rect id="Rectangle 6" o:spid="_x0000_s1029" style="position:absolute;margin-left:468.55pt;margin-top:41.8pt;width:87pt;height:24.7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"/>
        </w:pict>
      </w:r>
      <w:r w:rsidR="002E40A3">
        <w:rPr>
          <w:noProof/>
          <w:lang w:eastAsia="tr-TR"/>
        </w:rPr>
        <w:pict>
          <v:rect id="Rectangle 4" o:spid="_x0000_s1027" style="position:absolute;margin-left:167.05pt;margin-top:3.55pt;width:331.5pt;height:62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dpn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AGddpnMwIAAGwEAAAOAAAAAAAAAAAAAAAAAC4C&#10;AABkcnMvZTJvRG9jLnhtbFBLAQItABQABgAIAAAAIQBfiUq/3AAAAAkBAAAPAAAAAAAAAAAAAAAA&#10;AI0EAABkcnMvZG93bnJldi54bWxQSwUGAAAAAAQABADzAAAAlgUAAAAA&#10;" strokeweight="2.25pt">
            <v:stroke dashstyle="longDashDot"/>
            <v:textbox>
              <w:txbxContent>
                <w:p w:rsidR="00F23C29" w:rsidRPr="0042706D" w:rsidRDefault="00F23C29" w:rsidP="00F23C29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2017-2018</w:t>
                  </w:r>
                  <w:r w:rsidRPr="0042706D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EĞİTİM ÖĞRETİM YILI</w:t>
                  </w:r>
                </w:p>
                <w:p w:rsidR="00F23C29" w:rsidRDefault="00F23C29" w:rsidP="00F23C29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SUBAŞI</w:t>
                  </w:r>
                  <w:r w:rsidRPr="0042706D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ORTAOKULU</w:t>
                  </w:r>
                  <w:r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 xml:space="preserve"> </w:t>
                  </w:r>
                  <w:r w:rsidR="009B6380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8</w:t>
                  </w:r>
                  <w:proofErr w:type="gramStart"/>
                  <w:r w:rsidR="009B6380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SINIF 1. DÖNEM</w:t>
                  </w:r>
                  <w:r w:rsidRPr="0042706D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 xml:space="preserve"> </w:t>
                  </w:r>
                </w:p>
                <w:p w:rsidR="00F23C29" w:rsidRPr="0042706D" w:rsidRDefault="00F23C29" w:rsidP="00F23C29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1. YABANCI DİL UYGULAMALARI SINAVI</w:t>
                  </w:r>
                </w:p>
              </w:txbxContent>
            </v:textbox>
          </v:rect>
        </w:pict>
      </w:r>
    </w:p>
    <w:p w:rsidR="00F23C29" w:rsidRPr="007A4680" w:rsidRDefault="00F23C29" w:rsidP="00F23C29"/>
    <w:p w:rsidR="009411DD" w:rsidRDefault="005B42F2" w:rsidP="00F23C29"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516709</wp:posOffset>
            </wp:positionH>
            <wp:positionV relativeFrom="paragraph">
              <wp:posOffset>270510</wp:posOffset>
            </wp:positionV>
            <wp:extent cx="5951764" cy="8101296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764" cy="8101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5B42F2" w:rsidRDefault="005B42F2" w:rsidP="00F23C29"/>
    <w:p w:rsidR="00DB0A73" w:rsidRDefault="00DB0A73" w:rsidP="00F23C29">
      <w:pPr>
        <w:rPr>
          <w:noProof/>
          <w:lang w:val="en-US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447675</wp:posOffset>
            </wp:positionH>
            <wp:positionV relativeFrom="paragraph">
              <wp:posOffset>-114300</wp:posOffset>
            </wp:positionV>
            <wp:extent cx="6054090" cy="9365615"/>
            <wp:effectExtent l="0" t="0" r="3810" b="6985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090" cy="936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0A73" w:rsidRDefault="00DB0A73" w:rsidP="00F23C29">
      <w:pPr>
        <w:rPr>
          <w:noProof/>
          <w:lang w:val="en-US"/>
        </w:rPr>
      </w:pPr>
    </w:p>
    <w:p w:rsidR="00DB0A73" w:rsidRDefault="00DB0A73" w:rsidP="00F23C29">
      <w:pPr>
        <w:rPr>
          <w:noProof/>
          <w:lang w:val="en-US"/>
        </w:rPr>
      </w:pPr>
    </w:p>
    <w:p w:rsidR="00DB0A73" w:rsidRDefault="00DB0A73" w:rsidP="00F23C29">
      <w:pPr>
        <w:rPr>
          <w:noProof/>
          <w:lang w:val="en-US"/>
        </w:rPr>
      </w:pPr>
    </w:p>
    <w:p w:rsidR="00DB0A73" w:rsidRDefault="00DB0A73" w:rsidP="00F23C29">
      <w:pPr>
        <w:rPr>
          <w:noProof/>
          <w:lang w:val="en-US"/>
        </w:rPr>
      </w:pPr>
    </w:p>
    <w:p w:rsidR="009B6380" w:rsidRDefault="002E40A3" w:rsidP="00F23C29">
      <w:r>
        <w:rPr>
          <w:noProof/>
          <w:lang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8" type="#_x0000_t202" style="position:absolute;margin-left:44.25pt;margin-top:686.2pt;width:158.85pt;height:291.2pt;z-index:251669504;visibility:visible;mso-width-percent:350;mso-position-horizontal-relative:page;mso-position-vertical-relative:page;mso-width-percent:35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" o:allowincell="f" filled="f" strokecolor="#622423" strokeweight="6pt">
            <v:stroke linestyle="thickThin"/>
            <v:textbox style="mso-fit-shape-to-text:t" inset="10.8pt,7.2pt,10.8pt,7.2pt">
              <w:txbxContent>
                <w:p w:rsidR="00425E4D" w:rsidRDefault="00425E4D">
                  <w:pPr>
                    <w:spacing w:after="0"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8"/>
                      <w:szCs w:val="28"/>
                    </w:rPr>
                  </w:pP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8"/>
                      <w:szCs w:val="28"/>
                    </w:rPr>
                    <w:t>Her soru 5 puandır.</w:t>
                  </w:r>
                </w:p>
              </w:txbxContent>
            </v:textbox>
            <w10:wrap type="square" anchorx="page" anchory="page"/>
          </v:shape>
        </w:pict>
      </w:r>
      <w:r w:rsidR="00DB0A73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2540</wp:posOffset>
            </wp:positionV>
            <wp:extent cx="7141210" cy="7892415"/>
            <wp:effectExtent l="0" t="0" r="254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1210" cy="789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9B6380" w:rsidSect="009B6380">
      <w:pgSz w:w="12240" w:h="15840"/>
      <w:pgMar w:top="630" w:right="450" w:bottom="450" w:left="5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attachedTemplate r:id="rId1"/>
  <w:defaultTabStop w:val="720"/>
  <w:hyphenationZone w:val="425"/>
  <w:characterSpacingControl w:val="doNotCompress"/>
  <w:compat/>
  <w:rsids>
    <w:rsidRoot w:val="009B6380"/>
    <w:rsid w:val="001F13A1"/>
    <w:rsid w:val="00221B41"/>
    <w:rsid w:val="002E40A3"/>
    <w:rsid w:val="00425E4D"/>
    <w:rsid w:val="004E0A3E"/>
    <w:rsid w:val="005B42F2"/>
    <w:rsid w:val="009411DD"/>
    <w:rsid w:val="009B6380"/>
    <w:rsid w:val="00DB0A73"/>
    <w:rsid w:val="00EB0411"/>
    <w:rsid w:val="00F23C29"/>
    <w:rsid w:val="00F754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1F13A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microsoft.com/office/2007/relationships/stylesWithEffects" Target="stylesWithEffects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AppData\Roaming\Microsoft\Templates\taslak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taslak</Template>
  <TotalTime>0</TotalTime>
  <Pages>3</Pages>
  <Words>6</Words>
  <Characters>39</Characters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2017-10-28T09:46:00Z</dcterms:created>
  <dcterms:modified xsi:type="dcterms:W3CDTF">2017-10-28T09:46:00Z</dcterms:modified>
  <cp:category>www.sorubak.com</cp:category>
</cp:coreProperties>
</file>