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29" w:rsidRDefault="00F23C29" w:rsidP="00F23C29">
      <w:pPr>
        <w:tabs>
          <w:tab w:val="left" w:pos="0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12B9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F23C29" w:rsidRDefault="00F23C29" w:rsidP="00F23C29">
                  <w:pPr>
                    <w:spacing w:after="0"/>
                  </w:pPr>
                  <w:r>
                    <w:t xml:space="preserve">NAME: </w:t>
                  </w:r>
                  <w:r w:rsidR="00306C8A">
                    <w:rPr>
                      <w:color w:val="FFFF00"/>
                    </w:rPr>
                    <w:t xml:space="preserve"> </w:t>
                  </w:r>
                  <w:hyperlink r:id="rId8" w:history="1">
                    <w:r w:rsidR="00306C8A" w:rsidRPr="000C75BA">
                      <w:rPr>
                        <w:rStyle w:val="Kpr"/>
                      </w:rPr>
                      <w:t>www.sorubak.com</w:t>
                    </w:r>
                  </w:hyperlink>
                  <w:r w:rsidR="00306C8A">
                    <w:t xml:space="preserve"> </w:t>
                  </w:r>
                </w:p>
                <w:p w:rsidR="00F23C29" w:rsidRDefault="00F23C29" w:rsidP="00F23C29">
                  <w:r>
                    <w:t>SURNAME:</w:t>
                  </w:r>
                </w:p>
              </w:txbxContent>
            </v:textbox>
          </v:shape>
        </w:pict>
      </w:r>
      <w:r w:rsidR="008912B9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8912B9">
        <w:rPr>
          <w:noProof/>
          <w:lang w:eastAsia="tr-TR"/>
        </w:rPr>
        <w:pict>
          <v:rect id="Rectangle 6" o:spid="_x0000_s1029" style="position:absolute;margin-left:468.55pt;margin-top:41.8pt;width:87pt;height:2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8912B9">
        <w:rPr>
          <w:noProof/>
          <w:lang w:eastAsia="tr-TR"/>
        </w:rPr>
        <w:pict>
          <v:rect id="Rectangle 4" o:spid="_x0000_s1027" style="position:absolute;margin-left:167.05pt;margin-top:3.55pt;width:331.5pt;height:62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F23C29" w:rsidRPr="0042706D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2017-2018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F23C29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="00BD1BF9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7.</w:t>
                  </w:r>
                  <w:r w:rsidR="00BD1BF9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F23C29" w:rsidRPr="0042706D" w:rsidRDefault="00F23C29" w:rsidP="00F23C2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F23C29" w:rsidRPr="007A4680" w:rsidRDefault="00F23C29" w:rsidP="00F23C29"/>
    <w:p w:rsidR="009411DD" w:rsidRDefault="00BD1BF9" w:rsidP="00F23C29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311150</wp:posOffset>
            </wp:positionV>
            <wp:extent cx="6705600" cy="8170545"/>
            <wp:effectExtent l="0" t="0" r="0" b="1905"/>
            <wp:wrapTight wrapText="bothSides">
              <wp:wrapPolygon edited="0">
                <wp:start x="0" y="0"/>
                <wp:lineTo x="0" y="21555"/>
                <wp:lineTo x="21539" y="21555"/>
                <wp:lineTo x="2153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817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BD1BF9" w:rsidP="00F23C29"/>
    <w:p w:rsidR="00BD1BF9" w:rsidRDefault="008912B9" w:rsidP="00F23C29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306pt;margin-top:638.25pt;width:120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">
            <v:textbox style="mso-fit-shape-to-text:t">
              <w:txbxContent>
                <w:p w:rsidR="002F4C2F" w:rsidRDefault="002F4C2F">
                  <w:r>
                    <w:t>Her soru 5 puandır.</w:t>
                  </w:r>
                </w:p>
              </w:txbxContent>
            </v:textbox>
          </v:shape>
        </w:pict>
      </w:r>
      <w:r w:rsidR="00211985">
        <w:rPr>
          <w:noProof/>
          <w:lang w:eastAsia="tr-TR"/>
        </w:rPr>
        <w:drawing>
          <wp:inline distT="0" distB="0" distL="0" distR="0">
            <wp:extent cx="7132599" cy="8743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599" cy="874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1BF9" w:rsidSect="00F23C29">
      <w:pgSz w:w="12240" w:h="15840"/>
      <w:pgMar w:top="630" w:right="45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7EF" w:rsidRDefault="004F17EF" w:rsidP="002F4C2F">
      <w:pPr>
        <w:spacing w:after="0" w:line="240" w:lineRule="auto"/>
      </w:pPr>
      <w:r>
        <w:separator/>
      </w:r>
    </w:p>
  </w:endnote>
  <w:endnote w:type="continuationSeparator" w:id="0">
    <w:p w:rsidR="004F17EF" w:rsidRDefault="004F17EF" w:rsidP="002F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7EF" w:rsidRDefault="004F17EF" w:rsidP="002F4C2F">
      <w:pPr>
        <w:spacing w:after="0" w:line="240" w:lineRule="auto"/>
      </w:pPr>
      <w:r>
        <w:separator/>
      </w:r>
    </w:p>
  </w:footnote>
  <w:footnote w:type="continuationSeparator" w:id="0">
    <w:p w:rsidR="004F17EF" w:rsidRDefault="004F17EF" w:rsidP="002F4C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BF9"/>
    <w:rsid w:val="00211985"/>
    <w:rsid w:val="002F4C2F"/>
    <w:rsid w:val="00306C8A"/>
    <w:rsid w:val="004E0A3E"/>
    <w:rsid w:val="004F17EF"/>
    <w:rsid w:val="008912B9"/>
    <w:rsid w:val="009411DD"/>
    <w:rsid w:val="00BC599C"/>
    <w:rsid w:val="00BD1BF9"/>
    <w:rsid w:val="00E66038"/>
    <w:rsid w:val="00F23C29"/>
    <w:rsid w:val="00F9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4C2F"/>
    <w:rPr>
      <w:rFonts w:ascii="Calibri" w:eastAsia="Calibri" w:hAnsi="Calibri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C2F"/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306C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C29"/>
    <w:rPr>
      <w:rFonts w:ascii="Calibri" w:eastAsia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3C2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C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C29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4C2F"/>
    <w:rPr>
      <w:rFonts w:ascii="Calibri" w:eastAsia="Calibri" w:hAnsi="Calibri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F4C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C2F"/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\AppData\Roaming\Microsoft\Templates\tasla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taslak</Template>
  <TotalTime>0</TotalTime>
  <Pages>2</Pages>
  <Words>5</Words>
  <Characters>32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2017-10-28T09:45:00Z</dcterms:created>
  <dcterms:modified xsi:type="dcterms:W3CDTF">2017-10-28T09:45:00Z</dcterms:modified>
  <cp:category>www.sorubak.com</cp:category>
</cp:coreProperties>
</file>