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Layout w:type="fixed"/>
        <w:tblCellMar>
          <w:left w:w="0" w:type="dxa"/>
          <w:right w:w="0" w:type="dxa"/>
        </w:tblCellMar>
        <w:tblLook w:val="04A0"/>
      </w:tblPr>
      <w:tblGrid>
        <w:gridCol w:w="2755"/>
        <w:gridCol w:w="7423"/>
      </w:tblGrid>
      <w:tr w:rsidR="002C2CDD" w:rsidRPr="00333CD3" w:rsidTr="00D52B70">
        <w:trPr>
          <w:trHeight w:val="10043"/>
        </w:trPr>
        <w:tc>
          <w:tcPr>
            <w:tcW w:w="2755" w:type="dxa"/>
            <w:tcMar>
              <w:top w:w="504" w:type="dxa"/>
              <w:right w:w="720" w:type="dxa"/>
            </w:tcMar>
          </w:tcPr>
          <w:p w:rsidR="00523479" w:rsidRDefault="002A74FC" w:rsidP="007E7A87">
            <w:pPr>
              <w:pStyle w:val="Baharfler"/>
              <w:jc w:val="right"/>
            </w:pPr>
            <w:r>
              <w:rPr>
                <w:noProof/>
                <w:lang w:eastAsia="tr-TR"/>
              </w:rPr>
              <w:pict>
                <v:group id="Grup 1" o:spid="_x0000_s1026" alt="Başlık grafiği" style="position:absolute;left:0;text-align:left;margin-left:0;margin-top:-38.3pt;width:510.6pt;height:141.8pt;z-index:-251658240;mso-width-percent:858;mso-height-percent:170;mso-position-horizontal:left;mso-position-vertical-relative:page;mso-width-percent:858;mso-height-percent:170" coordsize="66659,181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nlIL3gMAAMUOAAAOAAAAZHJzL2Uyb0RvYy54bWzsV81u4zYQvhfoOxC8N5ZsybGFKItstgmK&#10;BrvBZhd7ZihKVkORLEnHdl5mnyGXvkDd9+rwR0rWTrvoFihQwDoIJIczHH4z34x08mrdcXTPtGml&#10;KHF6lGDEBJVVK5oSf/xw8cMMI2OJqAiXgpV4wwx+dfr9dycrVbCxXEheMY3AiDDFSpV4Ya0qRiND&#10;F6wj5kgqJkBYS90RC1PdjCpNVmC946NxkkxHK6krpSVlxsDqmyDEp95+XTNq39W1YRbxEoNv1r+1&#10;f9+69+j0hBSNJmrR0ugG+QYvOtIKOHQw9YZYgpa63TPVtVRLI2t7RGU3knXdUubvALdJk53bXGq5&#10;VP4uTbFq1AATQLuD0zebpW/vrzVqqxJDoATpIESXeqlQilHFDAWkXpM/PvPt4x0ClOp2+7l1mK1U&#10;U4DqpVY36lqHi8PwStI7A+LRrtzNm6fN61p3Tgnuj9Y+GJshGGxtEYXFaTbLpmOIGQVZOkuS2TSG&#10;iy4gpnt6dPFjrzmd5vMUbhA002Qyy53TI1KEg717gzsrBalnntA1/w7dmwVRzAfNOIgiutmkh/fn&#10;7aPuto8P20dUtXfV779p2zARQPUaDlEPsSlMBHcHrzSdTLLjHCNAJkvnaRKB6aHL88k4m0wjAEmS&#10;zzK/YwCAFEobe8lkh9ygxBqI4vOX3F8ZG7Dqt7hAceHeQl60nAepWwEcex/9yG44C7vfsxqSCqI4&#10;9lY9ndk51+ieABEJpUzYNIgWpGJhOU/giYEaNHzYuACDznIN5w+2owFXKvZtBy/jfqfKfDUYlJO/&#10;cywoDxr+ZCnsoNy1QuqXDHC4VTw57O9BCtA4lG5ltYGk0DLUIqPoRQsxuCLGXhMNxQdSHgqqfQev&#10;mstViWUcYbSQ+uGldbcfshakGK2gmJXY/LokmmHEfxKQz/M0gwxA1k+y/NjRSj+X3D6XiGV3LiFM&#10;wCDwzg/dfsv7Ya1l9wnq7pk7FUREUDi7xNTqfnJuQ5GFyk3Z2ZnfBhVPEXslbhR1xh2qLsc+rD8R&#10;rWIiWsjht7LnECl28jHsdZpCni2trFufrE+4RryBz65I/RfEzl4iNmkBfEgE5wIUga9TGlDcL4Hp&#10;LE2yGRTmvypkezyupFg+I7IDqqliXSfVLxjVHYcUAxai8Wx+HHPVg+yJduB8XyUOnD9wXjR9IYo8&#10;js183lP+NduQB1T9Y7bnx2keGB9GUCmgQcXPl/Q4yTL41gmsh8nka92bcd4q4z469gqm6/Fu2Uje&#10;Vq57+8mXLfO26ZvWF7sOPb8+9Pz/W8/3n/bwr+S7Wfyvcz9jz+f+G+Hp7/P0TwAAAP//AwBQSwME&#10;FAAGAAgAAAAhACAERordAAAACQEAAA8AAABkcnMvZG93bnJldi54bWxMjzFvgzAUhPdK/Q/Wq9Qt&#10;scMAFcVEVZWMlVro0G4v+BVQ8DPCTkLy6+NM6Xi60913xXq2gzjS5HvHGlZLBYK4cabnVsN3vV28&#10;gPAB2eDgmDScycO6fHwoMDfuxF90rEIrYgn7HDV0IYy5lL7pyKJfupE4en9ushiinFppJjzFcjvI&#10;RKlUWuw5LnQ40ntHzb46WA2Z//i9yPNn1c9Y/zR02Yy12Wv9/DS/vYIINId7GG74ER3KyLRzBzZe&#10;DBrikaBhkaUpiJutklUCYqchUZkCWRby/4PyCgAA//8DAFBLAQItABQABgAIAAAAIQC2gziS/gAA&#10;AOEBAAATAAAAAAAAAAAAAAAAAAAAAABbQ29udGVudF9UeXBlc10ueG1sUEsBAi0AFAAGAAgAAAAh&#10;ADj9If/WAAAAlAEAAAsAAAAAAAAAAAAAAAAALwEAAF9yZWxzLy5yZWxzUEsBAi0AFAAGAAgAAAAh&#10;AHWeUgveAwAAxQ4AAA4AAAAAAAAAAAAAAAAALgIAAGRycy9lMm9Eb2MueG1sUEsBAi0AFAAGAAgA&#10;AAAhACAERordAAAACQEAAA8AAAAAAAAAAAAAAAAAOAYAAGRycy9kb3ducmV2LnhtbFBLBQYAAAAA&#10;BAAEAPMAAABCBwAAAAA=&#10;">
                  <v:rect id="Kırmızı dikdörtgen" o:spid="_x0000_s1027" style="position:absolute;left:11334;top:4191;width:55325;height:10058;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6zMNcUA&#10;AADbAAAADwAAAGRycy9kb3ducmV2LnhtbESPQWvCQBSE7wX/w/KE3pqNplSJriKCIKUUmurB2yP7&#10;zEazb0N2jWl/fbdQ6HGYmW+Y5Xqwjeip87VjBZMkBUFcOl1zpeDwuXuag/ABWWPjmBR8kYf1avSw&#10;xFy7O39QX4RKRAj7HBWYENpcSl8asugT1xJH7+w6iyHKrpK6w3uE20ZO0/RFWqw5LhhsaWuovBY3&#10;q+D1MssK02/67+ydjsYd3067rVfqcTxsFiACDeE//NfeawXPGfx+iT9Arn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brMw1xQAAANsAAAAPAAAAAAAAAAAAAAAAAJgCAABkcnMv&#10;ZG93bnJldi54bWxQSwUGAAAAAAQABAD1AAAAigMAAAAA&#10;" fillcolor="#ea4e4e [3204]" stroked="f" strokeweight="1pt"/>
                  <v:shapetype id="_x0000_t23" coordsize="21600,21600" o:spt="23" adj="5400" path="m,10800qy10800,,21600,10800,10800,21600,,10800xm@0,10800qy10800@2@1,10800,10800@0@0,10800xe">
                    <v:formulas>
                      <v:f eqn="val #0"/>
                      <v:f eqn="sum width 0 #0"/>
                      <v:f eqn="sum height 0 #0"/>
                      <v:f eqn="prod @0 2929 10000"/>
                      <v:f eqn="sum width 0 @3"/>
                      <v:f eqn="sum height 0 @3"/>
                    </v:formulas>
                    <v:path o:connecttype="custom" o:connectlocs="10800,0;3163,3163;0,10800;3163,18437;10800,21600;18437,18437;21600,10800;18437,3163" textboxrect="3163,3163,18437,18437"/>
                    <v:handles>
                      <v:h position="#0,center" xrange="0,10800"/>
                    </v:handles>
                  </v:shapetype>
                  <v:shape id="Kırmızı daire" o:spid="_x0000_s1028" type="#_x0000_t23" style="position:absolute;width:18104;height:18103;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P41LcUA&#10;AADbAAAADwAAAGRycy9kb3ducmV2LnhtbESPQUsDMRSE74L/ITzBi7TZahHZNi2rYpFeirXQ6+vm&#10;uVncvIQkdrf99aYgeBxm5htmvhxsJ44UYutYwWRcgCCunW65UbD7fBs9gYgJWWPnmBScKMJycX01&#10;x1K7nj/ouE2NyBCOJSowKflSylgbshjHzhNn78sFiynL0EgdsM9w28n7oniUFlvOCwY9vRiqv7c/&#10;VsH58Pp8V/mH1Tr0q4nfV2a/SYNStzdDNQORaEj/4b/2u1YwncLlS/4Bc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I/jUtxQAAANsAAAAPAAAAAAAAAAAAAAAAAJgCAABkcnMv&#10;ZG93bnJldi54bWxQSwUGAAAAAAQABAD1AAAAigMAAAAA&#10;" adj="626" fillcolor="#ea4e4e [3204]" stroked="f" strokeweight="1pt">
                    <v:stroke joinstyle="miter"/>
                  </v:shape>
                  <v:oval id="Beyaz daire" o:spid="_x0000_s1029" style="position:absolute;left:571;top:571;width:17045;height:17043;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ozC5MYA&#10;AADaAAAADwAAAGRycy9kb3ducmV2LnhtbESP3UrDQBSE7wu+w3IE75qNLRWN3RaxtgjxB6Mg3h2y&#10;xyQ0ezbsbpP49l2h0MthZr5hluvRtKIn5xvLCq6TFARxaXXDlYKvz+30FoQPyBpby6TgjzysVxeT&#10;JWbaDvxBfREqESHsM1RQh9BlUvqyJoM+sR1x9H6tMxiidJXUDocIN62cpemNNNhwXKixo8eayn1x&#10;MApevt/2c7fYbd5fn/KhSOeLpsh/lLq6HB/uQQQawzl8aj9rBXfwfyXeALk6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ozC5MYAAADaAAAADwAAAAAAAAAAAAAAAACYAgAAZHJz&#10;L2Rvd25yZXYueG1sUEsFBgAAAAAEAAQA9QAAAIsDAAAAAA==&#10;" fillcolor="white [3212]" stroked="f" strokeweight="1pt">
                    <v:stroke joinstyle="miter"/>
                  </v:oval>
                  <w10:wrap anchory="page"/>
                  <w10:anchorlock/>
                </v:group>
              </w:pict>
            </w:r>
            <w:sdt>
              <w:sdtPr>
                <w:rPr>
                  <w:lang w:val="en-US"/>
                </w:rPr>
                <w:alias w:val="Baş harfler:"/>
                <w:tag w:val="Baş harfler:"/>
                <w:id w:val="-606576828"/>
                <w:placeholder>
                  <w:docPart w:val="B4764F9355964E6B85C8ABDF51B8891F"/>
                </w:placeholder>
                <w:dataBinding w:prefixMappings="xmlns:ns0='http://schemas.openxmlformats.org/officeDocument/2006/extended-properties' " w:xpath="/ns0:Properties[1]/ns0:Company[1]" w:storeItemID="{6668398D-A668-4E3E-A5EB-62B293D839F1}"/>
                <w:text/>
              </w:sdtPr>
              <w:sdtContent>
                <w:r w:rsidR="00F1223D">
                  <w:rPr>
                    <w:lang w:val="en-US"/>
                  </w:rPr>
                  <w:t>BT</w:t>
                </w:r>
              </w:sdtContent>
            </w:sdt>
          </w:p>
          <w:p w:rsidR="00A50939" w:rsidRPr="00333CD3" w:rsidRDefault="00A30435" w:rsidP="007569C1">
            <w:pPr>
              <w:pStyle w:val="Balk3"/>
            </w:pPr>
            <w:r>
              <w:t>ÜNİTE</w:t>
            </w:r>
          </w:p>
          <w:p w:rsidR="005E436B" w:rsidRDefault="00EE3E58" w:rsidP="001C25B2">
            <w:pPr>
              <w:spacing w:before="240" w:line="240" w:lineRule="auto"/>
            </w:pPr>
            <w:r>
              <w:t>Programlama</w:t>
            </w:r>
          </w:p>
          <w:p w:rsidR="001C25B2" w:rsidRDefault="001C25B2" w:rsidP="001C25B2">
            <w:pPr>
              <w:spacing w:before="240" w:line="240" w:lineRule="auto"/>
            </w:pPr>
          </w:p>
          <w:p w:rsidR="002C2CDD" w:rsidRPr="00333CD3" w:rsidRDefault="00F1223D" w:rsidP="005E436B">
            <w:pPr>
              <w:pStyle w:val="Balk3"/>
              <w:spacing w:before="0" w:line="240" w:lineRule="auto"/>
            </w:pPr>
            <w:r>
              <w:t>kazanımlar</w:t>
            </w:r>
          </w:p>
          <w:p w:rsidR="002C4ECA" w:rsidRPr="00D96D82" w:rsidRDefault="003236E6" w:rsidP="00D96D82">
            <w:pPr>
              <w:pStyle w:val="Balk1"/>
              <w:rPr>
                <w:rFonts w:ascii="Cambria" w:hAnsi="Cambria"/>
                <w:sz w:val="20"/>
                <w:szCs w:val="20"/>
              </w:rPr>
            </w:pPr>
            <w:r w:rsidRPr="006D00DB">
              <w:rPr>
                <w:rFonts w:ascii="Cambria" w:hAnsi="Cambria"/>
                <w:sz w:val="20"/>
                <w:szCs w:val="20"/>
              </w:rPr>
              <w:t>BT.</w:t>
            </w:r>
            <w:r w:rsidR="002C4ECA" w:rsidRPr="006D00DB">
              <w:rPr>
                <w:rFonts w:ascii="Cambria" w:hAnsi="Cambria"/>
                <w:sz w:val="20"/>
                <w:szCs w:val="20"/>
              </w:rPr>
              <w:t>5.</w:t>
            </w:r>
            <w:r w:rsidR="00805E92">
              <w:rPr>
                <w:rFonts w:ascii="Cambria" w:hAnsi="Cambria"/>
                <w:sz w:val="20"/>
                <w:szCs w:val="20"/>
              </w:rPr>
              <w:t>5.2.9</w:t>
            </w:r>
            <w:r w:rsidR="002C4ECA" w:rsidRPr="006D00DB">
              <w:rPr>
                <w:rFonts w:ascii="Cambria" w:hAnsi="Cambria"/>
                <w:sz w:val="20"/>
                <w:szCs w:val="20"/>
              </w:rPr>
              <w:t xml:space="preserve"> </w:t>
            </w:r>
            <w:r w:rsidR="006D00DB" w:rsidRPr="006D00DB">
              <w:rPr>
                <w:rFonts w:ascii="Cambria" w:hAnsi="Cambria"/>
                <w:caps w:val="0"/>
                <w:sz w:val="20"/>
                <w:szCs w:val="20"/>
              </w:rPr>
              <w:t xml:space="preserve">- </w:t>
            </w:r>
            <w:sdt>
              <w:sdtPr>
                <w:rPr>
                  <w:rFonts w:ascii="Cambria" w:hAnsi="Cambria"/>
                  <w:sz w:val="20"/>
                  <w:szCs w:val="20"/>
                </w:rPr>
                <w:alias w:val="Adınız:"/>
                <w:tag w:val="Adınız:"/>
                <w:id w:val="-991556610"/>
                <w:placeholder>
                  <w:docPart w:val="E6610230529F4589826F540EF6910961"/>
                </w:placeholder>
                <w:dataBinding w:prefixMappings="xmlns:ns0='http://purl.org/dc/elements/1.1/' xmlns:ns1='http://schemas.openxmlformats.org/package/2006/metadata/core-properties' " w:xpath="/ns1:coreProperties[1]/ns0:creator[1]" w:storeItemID="{6C3C8BC8-F283-45AE-878A-BAB7291924A1}"/>
                <w:text w:multiLine="1"/>
              </w:sdtPr>
              <w:sdtContent>
                <w:r w:rsidR="00805E92">
                  <w:rPr>
                    <w:rFonts w:ascii="Cambria" w:hAnsi="Cambria"/>
                    <w:sz w:val="20"/>
                    <w:szCs w:val="20"/>
                  </w:rPr>
                  <w:t>Döngü yapısı içeren algoritmalar oluşturur</w:t>
                </w:r>
              </w:sdtContent>
            </w:sdt>
          </w:p>
          <w:p w:rsidR="00EE3E58" w:rsidRDefault="00EE3E58" w:rsidP="002C4ECA"/>
          <w:p w:rsidR="0072093B" w:rsidRPr="00333CD3" w:rsidRDefault="0072093B" w:rsidP="0072093B">
            <w:pPr>
              <w:pStyle w:val="Balk3"/>
              <w:spacing w:before="0"/>
            </w:pPr>
            <w:r>
              <w:t>hedefler</w:t>
            </w:r>
          </w:p>
          <w:p w:rsidR="0072093B" w:rsidRDefault="00B54129" w:rsidP="00D95BC7">
            <w:r>
              <w:t xml:space="preserve">Öğrencilerimizin problem çözme sürecinde, içinde bulunduğu durumun çözüme kavuşması için </w:t>
            </w:r>
            <w:r w:rsidR="00F50C2C">
              <w:t xml:space="preserve">problemi alt problemlere ayırarak basitten karmaşığa doğru bir </w:t>
            </w:r>
            <w:r w:rsidR="00F551A9">
              <w:t>algoritma oluşturması</w:t>
            </w:r>
            <w:r w:rsidR="00F50C2C">
              <w:t xml:space="preserve"> </w:t>
            </w:r>
            <w:r w:rsidR="00D95BC7">
              <w:t xml:space="preserve">ve </w:t>
            </w:r>
            <w:r w:rsidR="00F551A9">
              <w:t>bunu az sayıda komutla sonuca ulaştırması</w:t>
            </w:r>
            <w:r w:rsidR="00402A6E">
              <w:t xml:space="preserve"> amaçla</w:t>
            </w:r>
            <w:r w:rsidR="00F551A9">
              <w:t>nı</w:t>
            </w:r>
            <w:r w:rsidR="00402A6E">
              <w:t>r.</w:t>
            </w:r>
          </w:p>
          <w:p w:rsidR="005A7165" w:rsidRDefault="005A7165" w:rsidP="005A7165">
            <w:pPr>
              <w:pStyle w:val="Balk3"/>
              <w:spacing w:before="0"/>
            </w:pPr>
          </w:p>
          <w:p w:rsidR="001850EA" w:rsidRDefault="001850EA" w:rsidP="005A7165">
            <w:pPr>
              <w:pStyle w:val="Balk3"/>
              <w:spacing w:before="0"/>
            </w:pPr>
          </w:p>
          <w:p w:rsidR="005A7165" w:rsidRDefault="005A7165" w:rsidP="001850EA">
            <w:pPr>
              <w:pStyle w:val="Balk4"/>
            </w:pPr>
            <w:r>
              <w:t>Ders 1</w:t>
            </w:r>
            <w:r w:rsidR="00C66086">
              <w:t xml:space="preserve"> (</w:t>
            </w:r>
            <w:r w:rsidR="00EA543A">
              <w:t>4</w:t>
            </w:r>
            <w:r w:rsidR="00A25B56">
              <w:t>0</w:t>
            </w:r>
            <w:r w:rsidR="00EA543A">
              <w:t xml:space="preserve"> dk)</w:t>
            </w:r>
          </w:p>
          <w:p w:rsidR="00ED09FD" w:rsidRDefault="00ED09FD" w:rsidP="001850EA">
            <w:pPr>
              <w:pStyle w:val="Balk4"/>
            </w:pPr>
          </w:p>
          <w:p w:rsidR="00ED09FD" w:rsidRDefault="00ED09FD" w:rsidP="00ED09FD">
            <w:pPr>
              <w:pStyle w:val="Balk3"/>
              <w:spacing w:before="0"/>
            </w:pPr>
          </w:p>
          <w:p w:rsidR="00D52B70" w:rsidRDefault="00D52B70" w:rsidP="00ED09FD">
            <w:pPr>
              <w:pStyle w:val="Balk3"/>
              <w:spacing w:before="0"/>
            </w:pPr>
          </w:p>
          <w:p w:rsidR="00E76487" w:rsidRDefault="00E76487" w:rsidP="00ED09FD">
            <w:pPr>
              <w:pStyle w:val="Balk3"/>
              <w:spacing w:before="0"/>
            </w:pPr>
          </w:p>
          <w:p w:rsidR="00E76487" w:rsidRDefault="00E76487" w:rsidP="00ED09FD">
            <w:pPr>
              <w:pStyle w:val="Balk3"/>
              <w:spacing w:before="0"/>
            </w:pPr>
          </w:p>
          <w:p w:rsidR="00E76487" w:rsidRDefault="00E76487" w:rsidP="00ED09FD">
            <w:pPr>
              <w:pStyle w:val="Balk3"/>
              <w:spacing w:before="0"/>
            </w:pPr>
          </w:p>
          <w:p w:rsidR="00E76487" w:rsidRDefault="00E76487" w:rsidP="00ED09FD">
            <w:pPr>
              <w:pStyle w:val="Balk3"/>
              <w:spacing w:before="0"/>
            </w:pPr>
          </w:p>
          <w:p w:rsidR="004163FF" w:rsidRDefault="004163FF" w:rsidP="00ED09FD">
            <w:pPr>
              <w:pStyle w:val="Balk3"/>
              <w:spacing w:before="0"/>
            </w:pPr>
          </w:p>
          <w:p w:rsidR="00E76487" w:rsidRDefault="00E76487" w:rsidP="00ED09FD">
            <w:pPr>
              <w:pStyle w:val="Balk3"/>
              <w:spacing w:before="0"/>
            </w:pPr>
          </w:p>
          <w:p w:rsidR="0072093B" w:rsidRPr="00333CD3" w:rsidRDefault="00B655B5" w:rsidP="00B655B5">
            <w:pPr>
              <w:pStyle w:val="Balk4"/>
            </w:pPr>
            <w:r>
              <w:t>DERS1(40dk)</w:t>
            </w:r>
          </w:p>
        </w:tc>
        <w:tc>
          <w:tcPr>
            <w:tcW w:w="7423" w:type="dxa"/>
            <w:tcMar>
              <w:top w:w="504" w:type="dxa"/>
              <w:left w:w="0" w:type="dxa"/>
            </w:tcMar>
          </w:tcPr>
          <w:tbl>
            <w:tblPr>
              <w:tblStyle w:val="TabloKlavuzu"/>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bottom w:w="965" w:type="dxa"/>
                <w:right w:w="432" w:type="dxa"/>
              </w:tblCellMar>
              <w:tblLook w:val="04A0"/>
            </w:tblPr>
            <w:tblGrid>
              <w:gridCol w:w="7423"/>
            </w:tblGrid>
            <w:tr w:rsidR="00C612DA" w:rsidRPr="00333CD3" w:rsidTr="001B2AC1">
              <w:trPr>
                <w:trHeight w:hRule="exact" w:val="1152"/>
              </w:trPr>
              <w:tc>
                <w:tcPr>
                  <w:tcW w:w="6055" w:type="dxa"/>
                  <w:vAlign w:val="center"/>
                </w:tcPr>
                <w:p w:rsidR="00C612DA" w:rsidRPr="006D00DB" w:rsidRDefault="002A74FC" w:rsidP="002C4ECA">
                  <w:pPr>
                    <w:pStyle w:val="Balk1"/>
                    <w:outlineLvl w:val="0"/>
                    <w:rPr>
                      <w:sz w:val="36"/>
                      <w:szCs w:val="36"/>
                    </w:rPr>
                  </w:pPr>
                  <w:sdt>
                    <w:sdtPr>
                      <w:rPr>
                        <w:sz w:val="32"/>
                      </w:rPr>
                      <w:alias w:val="Adınız:"/>
                      <w:tag w:val="Adınız:"/>
                      <w:id w:val="1982421306"/>
                      <w:placeholder>
                        <w:docPart w:val="E3179F6136694467B8AB3D34688B2614"/>
                      </w:placeholder>
                      <w:dataBinding w:prefixMappings="xmlns:ns0='http://purl.org/dc/elements/1.1/' xmlns:ns1='http://schemas.openxmlformats.org/package/2006/metadata/core-properties' " w:xpath="/ns1:coreProperties[1]/ns0:creator[1]" w:storeItemID="{6C3C8BC8-F283-45AE-878A-BAB7291924A1}"/>
                      <w:text w:multiLine="1"/>
                    </w:sdtPr>
                    <w:sdtContent>
                      <w:r w:rsidR="001729A1">
                        <w:rPr>
                          <w:sz w:val="32"/>
                        </w:rPr>
                        <w:t>Döngü yapısı</w:t>
                      </w:r>
                      <w:r w:rsidR="00805E92">
                        <w:rPr>
                          <w:sz w:val="32"/>
                        </w:rPr>
                        <w:t xml:space="preserve"> içeren algoritmalar oluşturur</w:t>
                      </w:r>
                    </w:sdtContent>
                  </w:sdt>
                </w:p>
                <w:p w:rsidR="00C612DA" w:rsidRPr="00333CD3" w:rsidRDefault="00F1223D" w:rsidP="00F1223D">
                  <w:pPr>
                    <w:pStyle w:val="Balk2"/>
                    <w:outlineLvl w:val="1"/>
                  </w:pPr>
                  <w:r>
                    <w:rPr>
                      <w:lang w:bidi="tr-TR"/>
                    </w:rPr>
                    <w:t xml:space="preserve"> </w:t>
                  </w:r>
                </w:p>
              </w:tc>
            </w:tr>
          </w:tbl>
          <w:p w:rsidR="002C2CDD" w:rsidRPr="00333CD3" w:rsidRDefault="00F1223D" w:rsidP="007569C1">
            <w:pPr>
              <w:pStyle w:val="Balk3"/>
            </w:pPr>
            <w:r>
              <w:t>beceriler</w:t>
            </w:r>
            <w:r w:rsidR="00B27274">
              <w:t xml:space="preserve">  </w:t>
            </w:r>
            <w:r>
              <w:t xml:space="preserve">–  </w:t>
            </w:r>
            <w:r w:rsidR="00B27274">
              <w:t xml:space="preserve"> </w:t>
            </w:r>
            <w:r>
              <w:t>Seviye  – sınıf</w:t>
            </w:r>
            <w:r w:rsidR="00B27274">
              <w:t xml:space="preserve"> -   Süre</w:t>
            </w:r>
            <w:r w:rsidR="001C25B2">
              <w:t xml:space="preserve"> - Değerler</w:t>
            </w:r>
          </w:p>
          <w:tbl>
            <w:tblPr>
              <w:tblStyle w:val="TabloKlavuzuAk1"/>
              <w:tblW w:w="74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1965"/>
              <w:gridCol w:w="965"/>
              <w:gridCol w:w="1379"/>
              <w:gridCol w:w="1240"/>
              <w:gridCol w:w="1931"/>
            </w:tblGrid>
            <w:tr w:rsidR="001C25B2" w:rsidTr="001C25B2">
              <w:trPr>
                <w:trHeight w:val="1111"/>
              </w:trPr>
              <w:tc>
                <w:tcPr>
                  <w:tcW w:w="1965" w:type="dxa"/>
                </w:tcPr>
                <w:p w:rsidR="001C25B2" w:rsidRDefault="001C25B2" w:rsidP="001C25B2">
                  <w:pPr>
                    <w:jc w:val="center"/>
                  </w:pPr>
                  <w:r>
                    <w:t>Ana dilde iletişim</w:t>
                  </w:r>
                </w:p>
                <w:p w:rsidR="001C25B2" w:rsidRDefault="001C25B2" w:rsidP="001C25B2">
                  <w:pPr>
                    <w:jc w:val="center"/>
                  </w:pPr>
                  <w:r>
                    <w:t>Yabancı dilde iletişim</w:t>
                  </w:r>
                </w:p>
                <w:p w:rsidR="001C25B2" w:rsidRDefault="001C25B2" w:rsidP="001C25B2">
                  <w:pPr>
                    <w:jc w:val="center"/>
                  </w:pPr>
                  <w:r>
                    <w:t>Dijital beceriler</w:t>
                  </w:r>
                </w:p>
                <w:p w:rsidR="006D00DB" w:rsidRPr="00333CD3" w:rsidRDefault="006D00DB" w:rsidP="001C25B2">
                  <w:pPr>
                    <w:jc w:val="center"/>
                  </w:pPr>
                  <w:r>
                    <w:t>Algoritmik düşünceler</w:t>
                  </w:r>
                </w:p>
                <w:p w:rsidR="001C25B2" w:rsidRDefault="001C25B2" w:rsidP="001C25B2">
                  <w:pPr>
                    <w:jc w:val="center"/>
                  </w:pPr>
                </w:p>
              </w:tc>
              <w:tc>
                <w:tcPr>
                  <w:tcW w:w="965" w:type="dxa"/>
                </w:tcPr>
                <w:p w:rsidR="001C25B2" w:rsidRPr="00F1223D" w:rsidRDefault="004C48C4" w:rsidP="001C25B2">
                  <w:pPr>
                    <w:jc w:val="center"/>
                    <w:rPr>
                      <w:b/>
                    </w:rPr>
                  </w:pPr>
                  <w:r>
                    <w:rPr>
                      <w:b/>
                    </w:rPr>
                    <w:t>orta</w:t>
                  </w:r>
                </w:p>
                <w:p w:rsidR="001C25B2" w:rsidRDefault="001C25B2" w:rsidP="001C25B2">
                  <w:pPr>
                    <w:jc w:val="center"/>
                  </w:pPr>
                </w:p>
              </w:tc>
              <w:tc>
                <w:tcPr>
                  <w:tcW w:w="1379" w:type="dxa"/>
                </w:tcPr>
                <w:p w:rsidR="001C25B2" w:rsidRDefault="001C25B2" w:rsidP="001C25B2">
                  <w:pPr>
                    <w:jc w:val="center"/>
                  </w:pPr>
                </w:p>
                <w:p w:rsidR="001C25B2" w:rsidRDefault="0079588A" w:rsidP="003236E6">
                  <w:pPr>
                    <w:jc w:val="center"/>
                  </w:pPr>
                  <w:r>
                    <w:t xml:space="preserve">   </w:t>
                  </w:r>
                  <w:r w:rsidR="00EC6C57">
                    <w:t>5</w:t>
                  </w:r>
                  <w:r w:rsidR="001C25B2">
                    <w:t>. Sınıflar</w:t>
                  </w:r>
                </w:p>
              </w:tc>
              <w:tc>
                <w:tcPr>
                  <w:tcW w:w="1240" w:type="dxa"/>
                </w:tcPr>
                <w:p w:rsidR="001C25B2" w:rsidRDefault="001C25B2" w:rsidP="001C25B2">
                  <w:pPr>
                    <w:jc w:val="center"/>
                  </w:pPr>
                </w:p>
                <w:p w:rsidR="001C25B2" w:rsidRDefault="003236E6" w:rsidP="001C25B2">
                  <w:pPr>
                    <w:jc w:val="center"/>
                  </w:pPr>
                  <w:r>
                    <w:t>1 ders saati (40</w:t>
                  </w:r>
                  <w:r w:rsidR="001C25B2">
                    <w:t xml:space="preserve"> dk.)</w:t>
                  </w:r>
                </w:p>
              </w:tc>
              <w:tc>
                <w:tcPr>
                  <w:tcW w:w="1931" w:type="dxa"/>
                </w:tcPr>
                <w:p w:rsidR="001C25B2" w:rsidRDefault="001C25B2" w:rsidP="001C25B2">
                  <w:pPr>
                    <w:jc w:val="center"/>
                  </w:pPr>
                  <w:r>
                    <w:t>Dürüst olmak</w:t>
                  </w:r>
                </w:p>
                <w:p w:rsidR="001C25B2" w:rsidRDefault="001C25B2" w:rsidP="001C25B2">
                  <w:pPr>
                    <w:jc w:val="center"/>
                  </w:pPr>
                  <w:r>
                    <w:t>Saygılı-sorumlu olmak</w:t>
                  </w:r>
                </w:p>
              </w:tc>
            </w:tr>
          </w:tbl>
          <w:p w:rsidR="002C2CDD" w:rsidRDefault="000D1C75" w:rsidP="00A30435">
            <w:pPr>
              <w:pStyle w:val="Balk3"/>
              <w:spacing w:before="0"/>
            </w:pPr>
            <w:r>
              <w:t>giriş</w:t>
            </w:r>
          </w:p>
          <w:p w:rsidR="00D95BC7" w:rsidRDefault="00B54129" w:rsidP="00D95BC7">
            <w:r>
              <w:t>Öğren</w:t>
            </w:r>
            <w:r w:rsidR="00E37582">
              <w:t>cilerin dikkatini çekmek için</w:t>
            </w:r>
            <w:r w:rsidR="00D95BC7">
              <w:t xml:space="preserve"> günlük hayatta karşılaşılan problemleri çözmede nasıl bir yol izledikleri sorulur ve gelen cevaplar doğrultusunda problemi anlama, ayrıştırma, alt başlıklara ayırma, değişen koşullara göre birden fazla çözüm yolu üretme gibi adımlar olduğu </w:t>
            </w:r>
            <w:r w:rsidR="00EC6C57">
              <w:t>ve</w:t>
            </w:r>
            <w:r w:rsidR="003B71A7">
              <w:t xml:space="preserve"> günlük hayatta yapılan her şeyin aslında bir algoritma olduğu öğrencilere vurgulanır.</w:t>
            </w:r>
          </w:p>
          <w:p w:rsidR="00317149" w:rsidRDefault="00317149" w:rsidP="00A30435">
            <w:pPr>
              <w:pStyle w:val="Balk3"/>
              <w:spacing w:before="0"/>
            </w:pPr>
          </w:p>
          <w:p w:rsidR="00E37582" w:rsidRDefault="00EA07FB" w:rsidP="004270D4">
            <w:pPr>
              <w:pStyle w:val="Balk3"/>
              <w:spacing w:before="0"/>
            </w:pPr>
            <w:r>
              <w:t>ARAÇLAR</w:t>
            </w:r>
          </w:p>
          <w:p w:rsidR="00726211" w:rsidRDefault="004C48C4" w:rsidP="00726211">
            <w:r>
              <w:t>- Scratch Programı</w:t>
            </w:r>
          </w:p>
          <w:p w:rsidR="004C48C4" w:rsidRDefault="004C48C4" w:rsidP="00726211">
            <w:r>
              <w:t>- Scratch örnekleri</w:t>
            </w:r>
          </w:p>
          <w:p w:rsidR="00D52B70" w:rsidRDefault="00E31C4C" w:rsidP="00D52B70">
            <w:pPr>
              <w:pStyle w:val="Balk3"/>
            </w:pPr>
            <w:r w:rsidRPr="00D52B70">
              <w:t>süreç</w:t>
            </w:r>
          </w:p>
          <w:p w:rsidR="00B55037" w:rsidRDefault="00BE0DEF" w:rsidP="00D102B5">
            <w:pPr>
              <w:pBdr>
                <w:bottom w:val="single" w:sz="48" w:space="1" w:color="EA4E4E" w:themeColor="accent1"/>
              </w:pBdr>
            </w:pPr>
            <w:r>
              <w:t xml:space="preserve">Öğrencilerin derse dikkatini çekmek için </w:t>
            </w:r>
            <w:r w:rsidR="007111E3">
              <w:t>hazırlanmış oyun örnekleri</w:t>
            </w:r>
            <w:r w:rsidR="00D96D82">
              <w:t xml:space="preserve"> </w:t>
            </w:r>
            <w:r w:rsidR="007111E3">
              <w:t>öğrencilere gösterilir</w:t>
            </w:r>
            <w:r w:rsidR="0030460A">
              <w:t xml:space="preserve">. </w:t>
            </w:r>
            <w:r w:rsidR="00111E18">
              <w:t>Öğrenciler d</w:t>
            </w:r>
            <w:r w:rsidR="00D83664">
              <w:t>öngü</w:t>
            </w:r>
            <w:r w:rsidR="0030460A">
              <w:t xml:space="preserve">leri oluştururken algoritmik düşünmenin </w:t>
            </w:r>
            <w:r w:rsidR="00111E18">
              <w:t xml:space="preserve">ve algoritma oluşturmanın </w:t>
            </w:r>
            <w:r w:rsidR="0030460A">
              <w:t>süreç-sonuç</w:t>
            </w:r>
            <w:r w:rsidR="00111E18">
              <w:t xml:space="preserve"> ilişkisi açısından avantaj olduğunu</w:t>
            </w:r>
            <w:r w:rsidR="00D83664">
              <w:t xml:space="preserve"> bilir.</w:t>
            </w:r>
          </w:p>
          <w:p w:rsidR="007A3147" w:rsidRDefault="007A3147" w:rsidP="00E31C4C">
            <w:pPr>
              <w:pStyle w:val="Balk3"/>
              <w:spacing w:before="0"/>
            </w:pPr>
          </w:p>
          <w:p w:rsidR="00D83664" w:rsidRDefault="00D83664" w:rsidP="00E31C4C">
            <w:pPr>
              <w:pStyle w:val="Balk3"/>
              <w:spacing w:before="0"/>
            </w:pPr>
          </w:p>
          <w:p w:rsidR="00D83664" w:rsidRDefault="00D83664" w:rsidP="00D83664">
            <w:pPr>
              <w:pStyle w:val="Balk3"/>
              <w:spacing w:before="0"/>
            </w:pPr>
            <w:r>
              <w:t xml:space="preserve">1. Adım: </w:t>
            </w:r>
            <w:r w:rsidR="007111E3">
              <w:t>problemi belirleme ve analiz</w:t>
            </w:r>
            <w:r>
              <w:t>(5 dk.)</w:t>
            </w:r>
          </w:p>
          <w:p w:rsidR="00D83664" w:rsidRDefault="00D83664" w:rsidP="00D83664">
            <w:pPr>
              <w:jc w:val="both"/>
            </w:pPr>
            <w:r>
              <w:t>Karar yapısı ve karar yapılarını içeren algoritmalar hakkında tekrar amaçlı sorular sorulur ve unutulmuş noktalara tekrar değinilerek bugünkü kazanıma geçilir.</w:t>
            </w:r>
          </w:p>
          <w:p w:rsidR="00D83664" w:rsidRDefault="00D83664" w:rsidP="00D83664">
            <w:pPr>
              <w:jc w:val="both"/>
            </w:pPr>
          </w:p>
          <w:p w:rsidR="00E31C4C" w:rsidRDefault="00D96D82" w:rsidP="00E31C4C">
            <w:pPr>
              <w:pStyle w:val="Balk3"/>
              <w:spacing w:before="0"/>
            </w:pPr>
            <w:r>
              <w:lastRenderedPageBreak/>
              <w:t>örnek algoritma şeması</w:t>
            </w:r>
            <w:r w:rsidR="00D83664">
              <w:t xml:space="preserve"> </w:t>
            </w:r>
            <w:r w:rsidR="00FA57BD">
              <w:t>(10</w:t>
            </w:r>
            <w:r w:rsidR="00F11583">
              <w:t xml:space="preserve"> </w:t>
            </w:r>
            <w:r w:rsidR="00AA4D5B">
              <w:t>DK</w:t>
            </w:r>
            <w:r w:rsidR="00F11583">
              <w:t>.</w:t>
            </w:r>
            <w:r w:rsidR="00AA4D5B">
              <w:t>)</w:t>
            </w:r>
          </w:p>
          <w:p w:rsidR="003A3D51" w:rsidRDefault="003A3D51" w:rsidP="003A3D51">
            <w:pPr>
              <w:jc w:val="both"/>
            </w:pPr>
          </w:p>
          <w:p w:rsidR="00F12B13" w:rsidRDefault="00F12B13" w:rsidP="003A3D51">
            <w:pPr>
              <w:jc w:val="both"/>
            </w:pPr>
          </w:p>
          <w:p w:rsidR="00F12B13" w:rsidRDefault="00F12B13" w:rsidP="003A3D51">
            <w:pPr>
              <w:jc w:val="both"/>
            </w:pPr>
          </w:p>
          <w:p w:rsidR="00F12B13" w:rsidRDefault="00F12B13" w:rsidP="003A3D51">
            <w:pPr>
              <w:jc w:val="both"/>
            </w:pPr>
          </w:p>
          <w:p w:rsidR="00F12B13" w:rsidRDefault="00F12B13" w:rsidP="003A3D51">
            <w:pPr>
              <w:jc w:val="both"/>
            </w:pPr>
          </w:p>
          <w:p w:rsidR="00F12B13" w:rsidRDefault="00F12B13" w:rsidP="003A3D51">
            <w:pPr>
              <w:jc w:val="both"/>
            </w:pPr>
          </w:p>
          <w:p w:rsidR="00F12B13" w:rsidRDefault="00F12B13" w:rsidP="003A3D51">
            <w:pPr>
              <w:jc w:val="both"/>
            </w:pPr>
          </w:p>
          <w:p w:rsidR="00F12B13" w:rsidRDefault="00F12B13" w:rsidP="003A3D51">
            <w:pPr>
              <w:jc w:val="both"/>
            </w:pPr>
          </w:p>
          <w:p w:rsidR="00F12B13" w:rsidRDefault="00F12B13" w:rsidP="003A3D51">
            <w:pPr>
              <w:jc w:val="both"/>
            </w:pPr>
          </w:p>
          <w:p w:rsidR="00F12B13" w:rsidRDefault="00F12B13" w:rsidP="003A3D51">
            <w:pPr>
              <w:jc w:val="both"/>
            </w:pPr>
          </w:p>
          <w:p w:rsidR="00F12B13" w:rsidRDefault="00F12B13" w:rsidP="003A3D51">
            <w:pPr>
              <w:jc w:val="both"/>
            </w:pPr>
          </w:p>
          <w:p w:rsidR="00F12B13" w:rsidRDefault="00F12B13" w:rsidP="003A3D51">
            <w:pPr>
              <w:jc w:val="both"/>
            </w:pPr>
          </w:p>
          <w:p w:rsidR="00F12B13" w:rsidRDefault="00F12B13" w:rsidP="003A3D51">
            <w:pPr>
              <w:jc w:val="both"/>
            </w:pPr>
          </w:p>
          <w:p w:rsidR="00111E18" w:rsidRDefault="00111E18" w:rsidP="003A3D51">
            <w:pPr>
              <w:jc w:val="both"/>
            </w:pPr>
          </w:p>
          <w:p w:rsidR="00111E18" w:rsidRDefault="00111E18" w:rsidP="003A3D51">
            <w:pPr>
              <w:jc w:val="both"/>
            </w:pPr>
          </w:p>
          <w:p w:rsidR="00AA4D5B" w:rsidRDefault="00B55037" w:rsidP="003A3D51">
            <w:pPr>
              <w:jc w:val="both"/>
            </w:pPr>
            <w:r>
              <w:t xml:space="preserve">Öğrencilerden günlük hayatlarında </w:t>
            </w:r>
            <w:r w:rsidR="00336F59">
              <w:t>karşılaştıkları problemler için buldukları çözüm yollarını</w:t>
            </w:r>
            <w:r w:rsidR="00E22795">
              <w:t xml:space="preserve"> basitten karmaşığa ayırarak algoritmik olarak </w:t>
            </w:r>
            <w:r w:rsidR="0041572B">
              <w:t xml:space="preserve">söylemeleri </w:t>
            </w:r>
            <w:r>
              <w:t xml:space="preserve">istenir. </w:t>
            </w:r>
            <w:r w:rsidR="0041572B">
              <w:t>Ardından ö</w:t>
            </w:r>
            <w:r w:rsidR="00D4009F">
              <w:t xml:space="preserve">ğretmen, </w:t>
            </w:r>
            <w:r w:rsidR="0041572B">
              <w:t xml:space="preserve">scratch programında tasarladığı </w:t>
            </w:r>
            <w:r w:rsidR="00D83664">
              <w:t>labirent oyunu</w:t>
            </w:r>
            <w:r w:rsidR="0041572B">
              <w:t>nda sonuca ulaşmak için nasıl bir yol izleneceğini ve kullanılabilecek a</w:t>
            </w:r>
            <w:r w:rsidR="00891633">
              <w:t>lgoritma hakkında</w:t>
            </w:r>
            <w:r w:rsidR="0041572B">
              <w:t xml:space="preserve"> </w:t>
            </w:r>
            <w:r w:rsidR="00891633">
              <w:t>öğrencilerle fikir alışverişi yapar</w:t>
            </w:r>
            <w:r w:rsidR="00D83664">
              <w:t xml:space="preserve">. </w:t>
            </w:r>
          </w:p>
          <w:p w:rsidR="00B55037" w:rsidRDefault="00B55037" w:rsidP="003A3D51">
            <w:pPr>
              <w:jc w:val="both"/>
            </w:pPr>
          </w:p>
          <w:p w:rsidR="00AA4D5B" w:rsidRDefault="003A3CFF" w:rsidP="00210C04">
            <w:pPr>
              <w:pStyle w:val="Balk3"/>
              <w:spacing w:before="0"/>
            </w:pPr>
            <w:r>
              <w:t xml:space="preserve">2. Adım: </w:t>
            </w:r>
            <w:r w:rsidR="00B55037">
              <w:t>uygulamaların yapılması</w:t>
            </w:r>
            <w:r w:rsidR="006D2013">
              <w:t xml:space="preserve">  (2</w:t>
            </w:r>
            <w:r w:rsidR="00D27FBC">
              <w:t>0</w:t>
            </w:r>
            <w:r>
              <w:t xml:space="preserve"> dk.)</w:t>
            </w:r>
          </w:p>
          <w:p w:rsidR="00A83487" w:rsidRDefault="002A74FC" w:rsidP="00A83487">
            <w:pPr>
              <w:jc w:val="both"/>
            </w:pPr>
            <w:r>
              <w:rPr>
                <w:noProof/>
                <w:lang w:eastAsia="tr-TR"/>
              </w:rPr>
              <w:pict>
                <v:shapetype id="_x0000_t202" coordsize="21600,21600" o:spt="202" path="m,l,21600r21600,l21600,xe">
                  <v:stroke joinstyle="miter"/>
                  <v:path gradientshapeok="t" o:connecttype="rect"/>
                </v:shapetype>
                <v:shape id="Metin Kutusu 2" o:spid="_x0000_s1032" type="#_x0000_t202" style="position:absolute;left:0;text-align:left;margin-left:228.55pt;margin-top:45.15pt;width:140.6pt;height:114pt;z-index:251660288;visibility:visible;mso-wrap-distance-top:3.6pt;mso-wrap-distance-bottom:3.6p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1GrZLgIAAFUEAAAOAAAAZHJzL2Uyb0RvYy54bWysVFGP0zAMfkfiP0R5Z+2m7bar1p2OHUOI&#10;O0A6+AFpmq4RSRySdO349Tjpbjcd8ILIQ2TXzmf7s931zaAVOQjnJZiSTic5JcJwqKXZl/Tb192b&#10;FSU+MFMzBUaU9Cg8vdm8frXubSFm0IKqhSMIYnzR25K2IdgiyzxvhWZ+AlYYNDbgNAuoun1WO9Yj&#10;ulbZLM+vsh5cbR1w4T1+vRuNdJPwm0bw8LlpvAhElRRzC+l26a7inW3WrNg7ZlvJT2mwf8hCM2kw&#10;6BnqjgVGOid/g9KSO/DQhAkHnUHTSC5SDVjNNH9RzWPLrEi1IDnenmny/w+Wfzp8cUTWJV1SYpjG&#10;Fj2IIA352IXOd2QWGeqtL9Dx0aJrGN7CgJ1O1Xp7D/y7Jwa2LTN7cesc9K1gNWY4jS+zi6cjjo8g&#10;Vf8ANYZiXYAENDROR/qQEILo2KnjuTtiCITHkMvV4mqGJo626Xy+XOWpfxkrnp5b58N7AZpEoaQO&#10;25/g2eHeh5gOK55cYjQPStY7qVRS3L7aKkcODEdll06q4IWbMqQv6fVithgZ+CtEns6fILQMOPNK&#10;6pJiCXiiEysib+9MneTApBplTFmZE5GRu5HFMFQDOkZ2K6iPSKmDcbZxF1Fowf2kpMe5Lqn/0TEn&#10;KFEfDLblGpmLi5CU+WIZCXWXlurSwgxHqJIGSkZxG8bl6ayT+xYjjYNg4BZb2chE8nNWp7xxdhP3&#10;pz2Ly3GpJ6/nv8HmFwAAAP//AwBQSwMEFAAGAAgAAAAhAFOXrDjfAAAACgEAAA8AAABkcnMvZG93&#10;bnJldi54bWxMj8FOwzAMhu9IvENkJC6IpaVj7UrTCSGB4AYDwTVrvLaicUqSdeXtMSe4/ZY//f5c&#10;bWY7iAl96B0pSBcJCKTGmZ5aBW+v95cFiBA1GT04QgXfGGBTn55UujTuSC84bWMruIRCqRV0MY6l&#10;lKHp0OqwcCMS7/bOWx159K00Xh+53A7yKklW0uqe+EKnR7zrsPncHqyCYvk4fYSn7Pm9We2HdbzI&#10;p4cvr9T52Xx7AyLiHP9g+NVndajZaecOZIIYFCyv85RRBeskA8FAnhUcdgqylIOsK/n/hfoHAAD/&#10;/wMAUEsBAi0AFAAGAAgAAAAhALaDOJL+AAAA4QEAABMAAAAAAAAAAAAAAAAAAAAAAFtDb250ZW50&#10;X1R5cGVzXS54bWxQSwECLQAUAAYACAAAACEAOP0h/9YAAACUAQAACwAAAAAAAAAAAAAAAAAvAQAA&#10;X3JlbHMvLnJlbHNQSwECLQAUAAYACAAAACEA8NRq2S4CAABVBAAADgAAAAAAAAAAAAAAAAAuAgAA&#10;ZHJzL2Uyb0RvYy54bWxQSwECLQAUAAYACAAAACEAU5esON8AAAAKAQAADwAAAAAAAAAAAAAAAACI&#10;BAAAZHJzL2Rvd25yZXYueG1sUEsFBgAAAAAEAAQA8wAAAJQFAAAAAA==&#10;">
                  <v:textbox>
                    <w:txbxContent>
                      <w:p w:rsidR="00A83487" w:rsidRDefault="00613F38">
                        <w:pPr>
                          <w:rPr>
                            <w:color w:val="FF0000"/>
                          </w:rPr>
                        </w:pPr>
                        <w:r>
                          <w:rPr>
                            <w:color w:val="FF0000"/>
                          </w:rPr>
                          <w:t>Algoritma</w:t>
                        </w:r>
                      </w:p>
                      <w:p w:rsidR="00613F38" w:rsidRPr="00FB3908" w:rsidRDefault="00613F38">
                        <w:pPr>
                          <w:rPr>
                            <w:color w:val="000000" w:themeColor="text1"/>
                          </w:rPr>
                        </w:pPr>
                        <w:r w:rsidRPr="00FB3908">
                          <w:rPr>
                            <w:color w:val="000000" w:themeColor="text1"/>
                          </w:rPr>
                          <w:t>1.Başla</w:t>
                        </w:r>
                      </w:p>
                      <w:p w:rsidR="00613F38" w:rsidRPr="00FB3908" w:rsidRDefault="00AB3CBA">
                        <w:pPr>
                          <w:rPr>
                            <w:color w:val="000000" w:themeColor="text1"/>
                          </w:rPr>
                        </w:pPr>
                        <w:r w:rsidRPr="00FB3908">
                          <w:rPr>
                            <w:color w:val="000000" w:themeColor="text1"/>
                          </w:rPr>
                          <w:t xml:space="preserve">2.Eğer top siyah rengine değdi ise “yandınız” diye düşün ve </w:t>
                        </w:r>
                        <w:r w:rsidR="00FB3908" w:rsidRPr="00FB3908">
                          <w:rPr>
                            <w:color w:val="000000" w:themeColor="text1"/>
                          </w:rPr>
                          <w:t>x:-198 y:123 noktasına git</w:t>
                        </w:r>
                      </w:p>
                      <w:p w:rsidR="00FB3908" w:rsidRPr="00FB3908" w:rsidRDefault="00FB3908">
                        <w:pPr>
                          <w:rPr>
                            <w:color w:val="000000" w:themeColor="text1"/>
                          </w:rPr>
                        </w:pPr>
                        <w:r w:rsidRPr="00FB3908">
                          <w:rPr>
                            <w:color w:val="000000" w:themeColor="text1"/>
                          </w:rPr>
                          <w:t>3.Bitir</w:t>
                        </w:r>
                      </w:p>
                      <w:p w:rsidR="00613F38" w:rsidRDefault="00613F38"/>
                    </w:txbxContent>
                  </v:textbox>
                  <w10:wrap type="square"/>
                </v:shape>
              </w:pict>
            </w: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1" type="#_x0000_t75" style="position:absolute;left:0;text-align:left;margin-left:.3pt;margin-top:38.95pt;width:138.25pt;height:123.2pt;z-index:251665408">
                  <v:imagedata r:id="rId9" o:title=""/>
                  <w10:wrap type="square"/>
                </v:shape>
                <o:OLEObject Type="Embed" ProgID="PBrush" ShapeID="_x0000_s1031" DrawAspect="Content" ObjectID="_1579080620" r:id="rId10"/>
              </w:pict>
            </w:r>
            <w:r w:rsidR="00A83487">
              <w:t>Tüm öğren</w:t>
            </w:r>
            <w:r w:rsidR="00B95241">
              <w:t xml:space="preserve">ciler scratch programını açar ve öğretmen oluşturulan labirent oyunundaki </w:t>
            </w:r>
            <w:r w:rsidR="00A83487">
              <w:t>döngü</w:t>
            </w:r>
            <w:r w:rsidR="00B95241">
              <w:t xml:space="preserve"> algoritmaların</w:t>
            </w:r>
            <w:r w:rsidR="00FB3908">
              <w:t>dan örnek</w:t>
            </w:r>
            <w:r w:rsidR="00B95241">
              <w:t xml:space="preserve"> göstererek </w:t>
            </w:r>
            <w:r w:rsidR="00FB3908">
              <w:t xml:space="preserve">diğer algoritmaları </w:t>
            </w:r>
            <w:r w:rsidR="00B95241">
              <w:t>öğrenciler</w:t>
            </w:r>
            <w:r w:rsidR="00FB3908">
              <w:t xml:space="preserve">in </w:t>
            </w:r>
            <w:r w:rsidR="00891633">
              <w:t>uygulamasını</w:t>
            </w:r>
            <w:r w:rsidR="00B95241">
              <w:t xml:space="preserve"> ister.</w:t>
            </w:r>
            <w:r w:rsidR="00A83487">
              <w:t xml:space="preserve"> </w:t>
            </w:r>
          </w:p>
          <w:p w:rsidR="002411E0" w:rsidRDefault="002411E0" w:rsidP="00594899">
            <w:pPr>
              <w:jc w:val="both"/>
            </w:pPr>
          </w:p>
          <w:p w:rsidR="00ED09FD" w:rsidRDefault="002A74FC" w:rsidP="00594899">
            <w:pPr>
              <w:jc w:val="both"/>
            </w:pPr>
            <w:r w:rsidRPr="002A74FC">
              <w:rPr>
                <w:noProof/>
                <w:sz w:val="32"/>
                <w:lang w:eastAsia="tr-TR"/>
              </w:rPr>
              <w:pict>
                <v:shape id="_x0000_s1030" type="#_x0000_t75" style="position:absolute;left:0;text-align:left;margin-left:25.3pt;margin-top:-326.7pt;width:288.75pt;height:162.75pt;z-index:251663360">
                  <v:imagedata r:id="rId11" o:title=""/>
                  <w10:wrap type="square"/>
                </v:shape>
                <o:OLEObject Type="Embed" ProgID="PBrush" ShapeID="_x0000_s1030" DrawAspect="Content" ObjectID="_1579080621" r:id="rId12"/>
              </w:pict>
            </w:r>
          </w:p>
          <w:p w:rsidR="00ED09FD" w:rsidRDefault="00613F38" w:rsidP="00594899">
            <w:pPr>
              <w:jc w:val="both"/>
            </w:pPr>
            <w:r>
              <w:t xml:space="preserve"> </w:t>
            </w:r>
          </w:p>
          <w:p w:rsidR="008A5B2A" w:rsidRDefault="008A5B2A" w:rsidP="00594899">
            <w:pPr>
              <w:jc w:val="both"/>
            </w:pPr>
          </w:p>
          <w:p w:rsidR="00FE5160" w:rsidRDefault="00FE5160" w:rsidP="00594899">
            <w:pPr>
              <w:jc w:val="both"/>
            </w:pPr>
          </w:p>
          <w:p w:rsidR="00FE5160" w:rsidRDefault="00FE5160" w:rsidP="00594899">
            <w:pPr>
              <w:jc w:val="both"/>
            </w:pPr>
          </w:p>
          <w:p w:rsidR="00FE5160" w:rsidRDefault="00FE5160" w:rsidP="00594899">
            <w:pPr>
              <w:jc w:val="both"/>
            </w:pPr>
          </w:p>
          <w:p w:rsidR="00FE5160" w:rsidRDefault="00FE5160" w:rsidP="00594899">
            <w:pPr>
              <w:jc w:val="both"/>
            </w:pPr>
          </w:p>
          <w:p w:rsidR="00FE5160" w:rsidRDefault="00FE5160" w:rsidP="00594899">
            <w:pPr>
              <w:jc w:val="both"/>
            </w:pPr>
          </w:p>
          <w:p w:rsidR="00FE5160" w:rsidRDefault="00FE5160" w:rsidP="00594899">
            <w:pPr>
              <w:jc w:val="both"/>
            </w:pPr>
          </w:p>
          <w:p w:rsidR="00FE5160" w:rsidRDefault="00FE5160" w:rsidP="00594899">
            <w:pPr>
              <w:jc w:val="both"/>
            </w:pPr>
          </w:p>
          <w:p w:rsidR="008A5B2A" w:rsidRDefault="00891633" w:rsidP="00594899">
            <w:pPr>
              <w:jc w:val="both"/>
            </w:pPr>
            <w:r>
              <w:lastRenderedPageBreak/>
              <w:t>Öğrenciler y</w:t>
            </w:r>
            <w:r w:rsidR="00094928">
              <w:t>apılan örneklerde döngüler</w:t>
            </w:r>
            <w:r>
              <w:t xml:space="preserve"> </w:t>
            </w:r>
            <w:r w:rsidR="00EC6C57">
              <w:t>kullanı</w:t>
            </w:r>
            <w:r>
              <w:t>lırken algoritmik adımları izlemenin sonuca ulaşmada süreci hızlandırdığının</w:t>
            </w:r>
            <w:r w:rsidR="00094928">
              <w:t xml:space="preserve"> farkına varır. Örnekler ışığında öğrencilere sınıfla paylaşabileceği yeni uygulamalar yapmaları istenir.</w:t>
            </w:r>
            <w:bookmarkStart w:id="0" w:name="_GoBack"/>
            <w:bookmarkEnd w:id="0"/>
          </w:p>
          <w:p w:rsidR="00094928" w:rsidRDefault="00094928" w:rsidP="00594899">
            <w:pPr>
              <w:jc w:val="both"/>
            </w:pPr>
          </w:p>
          <w:p w:rsidR="00603064" w:rsidRDefault="00EA543A" w:rsidP="00C53C90">
            <w:pPr>
              <w:pStyle w:val="Balk3"/>
              <w:spacing w:before="0" w:after="0"/>
            </w:pPr>
            <w:r>
              <w:t xml:space="preserve">3. Adım: </w:t>
            </w:r>
          </w:p>
          <w:p w:rsidR="00EA543A" w:rsidRDefault="00D27FBC" w:rsidP="00C53C90">
            <w:pPr>
              <w:pStyle w:val="Balk3"/>
              <w:spacing w:before="0" w:after="0"/>
            </w:pPr>
            <w:r>
              <w:t>değerlendirme (5</w:t>
            </w:r>
            <w:r w:rsidR="00EA543A">
              <w:t xml:space="preserve"> dk.)</w:t>
            </w:r>
          </w:p>
          <w:p w:rsidR="00C53C90" w:rsidRDefault="00C53C90" w:rsidP="00C53C90">
            <w:pPr>
              <w:jc w:val="both"/>
            </w:pPr>
          </w:p>
          <w:p w:rsidR="00A25B56" w:rsidRDefault="00602208" w:rsidP="00C53C90">
            <w:pPr>
              <w:jc w:val="both"/>
            </w:pPr>
            <w:r>
              <w:t>Dersin sonunda uygulama</w:t>
            </w:r>
            <w:r w:rsidR="00094928">
              <w:t>ların</w:t>
            </w:r>
            <w:r w:rsidR="00D27FBC">
              <w:t xml:space="preserve"> başarıyla tamamlamış öğrencilerden çözümlerini sınıfla paylaşmaları istenir.</w:t>
            </w:r>
          </w:p>
          <w:p w:rsidR="00A25B56" w:rsidRDefault="00A25B56" w:rsidP="00C53C90">
            <w:pPr>
              <w:jc w:val="both"/>
            </w:pPr>
          </w:p>
          <w:p w:rsidR="00A25B56" w:rsidRDefault="00A25B56" w:rsidP="00C53C90">
            <w:pPr>
              <w:jc w:val="both"/>
            </w:pPr>
          </w:p>
          <w:p w:rsidR="00A25B56" w:rsidRDefault="00A25B56" w:rsidP="00C53C90">
            <w:pPr>
              <w:jc w:val="both"/>
            </w:pPr>
          </w:p>
          <w:p w:rsidR="00890E15" w:rsidRDefault="00890E15" w:rsidP="00C53C90">
            <w:pPr>
              <w:pStyle w:val="Balk3"/>
              <w:spacing w:before="0" w:after="0"/>
            </w:pPr>
            <w:r>
              <w:t>İzleme seçenekleri</w:t>
            </w:r>
          </w:p>
          <w:p w:rsidR="00806976" w:rsidRDefault="0067212F" w:rsidP="00C53C90">
            <w:pPr>
              <w:jc w:val="both"/>
            </w:pPr>
            <w:r>
              <w:t>Öğrenciler</w:t>
            </w:r>
            <w:r w:rsidR="00D27FBC">
              <w:t xml:space="preserve"> uygulamayı yaparken öğretmen öğrencileri takip ederek gerekli uyarı ve düzeltmeleri yapar.</w:t>
            </w:r>
          </w:p>
          <w:p w:rsidR="00D27FBC" w:rsidRDefault="00D27FBC" w:rsidP="00806976">
            <w:pPr>
              <w:jc w:val="right"/>
              <w:rPr>
                <w:b/>
                <w:sz w:val="32"/>
                <w:szCs w:val="32"/>
              </w:rPr>
            </w:pPr>
          </w:p>
          <w:p w:rsidR="00863EB5" w:rsidRPr="00863EB5" w:rsidRDefault="00863EB5" w:rsidP="00806976">
            <w:pPr>
              <w:jc w:val="right"/>
              <w:rPr>
                <w:b/>
                <w:sz w:val="24"/>
                <w:szCs w:val="24"/>
              </w:rPr>
            </w:pPr>
          </w:p>
          <w:p w:rsidR="00863EB5" w:rsidRDefault="00863EB5" w:rsidP="00806976">
            <w:pPr>
              <w:jc w:val="right"/>
              <w:rPr>
                <w:b/>
                <w:sz w:val="32"/>
                <w:szCs w:val="32"/>
              </w:rPr>
            </w:pPr>
          </w:p>
          <w:p w:rsidR="00863EB5" w:rsidRPr="001A2E0D" w:rsidRDefault="00863EB5" w:rsidP="00806976">
            <w:pPr>
              <w:jc w:val="right"/>
              <w:rPr>
                <w:b/>
                <w:sz w:val="32"/>
                <w:szCs w:val="32"/>
              </w:rPr>
            </w:pPr>
          </w:p>
        </w:tc>
      </w:tr>
    </w:tbl>
    <w:p w:rsidR="00524BF0" w:rsidRPr="00333CD3" w:rsidRDefault="00524BF0" w:rsidP="00070C3A">
      <w:pPr>
        <w:pStyle w:val="AralkYok"/>
      </w:pPr>
    </w:p>
    <w:sectPr w:rsidR="00524BF0" w:rsidRPr="00333CD3" w:rsidSect="00070C3A">
      <w:headerReference w:type="default" r:id="rId13"/>
      <w:footerReference w:type="default" r:id="rId14"/>
      <w:footerReference w:type="first" r:id="rId15"/>
      <w:pgSz w:w="11906" w:h="16838" w:code="9"/>
      <w:pgMar w:top="851" w:right="864" w:bottom="1843" w:left="864" w:header="576" w:footer="576"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66649" w:rsidRDefault="00C66649" w:rsidP="00713050">
      <w:pPr>
        <w:spacing w:line="240" w:lineRule="auto"/>
      </w:pPr>
      <w:r>
        <w:separator/>
      </w:r>
    </w:p>
  </w:endnote>
  <w:endnote w:type="continuationSeparator" w:id="0">
    <w:p w:rsidR="00C66649" w:rsidRDefault="00C66649" w:rsidP="00713050">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Rockwell">
    <w:panose1 w:val="02060603020205020403"/>
    <w:charset w:val="00"/>
    <w:family w:val="roman"/>
    <w:pitch w:val="variable"/>
    <w:sig w:usb0="00000007" w:usb1="00000000" w:usb2="00000000" w:usb3="00000000" w:csb0="00000003" w:csb1="00000000"/>
  </w:font>
  <w:font w:name="Cambria">
    <w:panose1 w:val="02040503050406030204"/>
    <w:charset w:val="A2"/>
    <w:family w:val="roman"/>
    <w:pitch w:val="variable"/>
    <w:sig w:usb0="E00006FF" w:usb1="400004FF" w:usb2="00000000" w:usb3="00000000" w:csb0="0000019F" w:csb1="00000000"/>
  </w:font>
  <w:font w:name="Franklin Gothic Demi">
    <w:panose1 w:val="020B0703020102020204"/>
    <w:charset w:val="A2"/>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6473" w:type="pct"/>
      <w:tblLayout w:type="fixed"/>
      <w:tblLook w:val="04A0"/>
    </w:tblPr>
    <w:tblGrid>
      <w:gridCol w:w="2601"/>
      <w:gridCol w:w="2603"/>
      <w:gridCol w:w="5668"/>
      <w:gridCol w:w="2602"/>
    </w:tblGrid>
    <w:tr w:rsidR="00C2098A" w:rsidTr="009411DE">
      <w:tc>
        <w:tcPr>
          <w:tcW w:w="2544" w:type="dxa"/>
          <w:tcMar>
            <w:top w:w="648" w:type="dxa"/>
            <w:left w:w="115" w:type="dxa"/>
            <w:bottom w:w="0" w:type="dxa"/>
            <w:right w:w="115" w:type="dxa"/>
          </w:tcMar>
        </w:tcPr>
        <w:p w:rsidR="00C2098A" w:rsidRDefault="00C2098A" w:rsidP="00684488">
          <w:pPr>
            <w:pStyle w:val="Altbilgi"/>
          </w:pPr>
        </w:p>
      </w:tc>
      <w:tc>
        <w:tcPr>
          <w:tcW w:w="2545" w:type="dxa"/>
          <w:tcMar>
            <w:top w:w="648" w:type="dxa"/>
            <w:left w:w="115" w:type="dxa"/>
            <w:bottom w:w="0" w:type="dxa"/>
            <w:right w:w="115" w:type="dxa"/>
          </w:tcMar>
        </w:tcPr>
        <w:p w:rsidR="00C2098A" w:rsidRDefault="00C2098A" w:rsidP="00684488">
          <w:pPr>
            <w:pStyle w:val="Altbilgi"/>
          </w:pPr>
        </w:p>
      </w:tc>
      <w:tc>
        <w:tcPr>
          <w:tcW w:w="5543" w:type="dxa"/>
          <w:tcMar>
            <w:top w:w="648" w:type="dxa"/>
            <w:left w:w="115" w:type="dxa"/>
            <w:bottom w:w="0" w:type="dxa"/>
            <w:right w:w="115" w:type="dxa"/>
          </w:tcMar>
        </w:tcPr>
        <w:p w:rsidR="00C2098A" w:rsidRDefault="00C2098A" w:rsidP="00684488">
          <w:pPr>
            <w:pStyle w:val="Altbilgi"/>
          </w:pPr>
        </w:p>
      </w:tc>
      <w:tc>
        <w:tcPr>
          <w:tcW w:w="2544" w:type="dxa"/>
          <w:tcMar>
            <w:top w:w="648" w:type="dxa"/>
            <w:left w:w="115" w:type="dxa"/>
            <w:bottom w:w="0" w:type="dxa"/>
            <w:right w:w="115" w:type="dxa"/>
          </w:tcMar>
        </w:tcPr>
        <w:p w:rsidR="00C2098A" w:rsidRDefault="00C2098A" w:rsidP="00684488">
          <w:pPr>
            <w:pStyle w:val="Altbilgi"/>
          </w:pPr>
        </w:p>
      </w:tc>
    </w:tr>
    <w:tr w:rsidR="00684488" w:rsidTr="009411DE">
      <w:tc>
        <w:tcPr>
          <w:tcW w:w="2544" w:type="dxa"/>
          <w:tcMar>
            <w:top w:w="144" w:type="dxa"/>
            <w:left w:w="115" w:type="dxa"/>
            <w:right w:w="115" w:type="dxa"/>
          </w:tcMar>
        </w:tcPr>
        <w:p w:rsidR="00684488" w:rsidRPr="00CA3DF1" w:rsidRDefault="00684488" w:rsidP="00811117">
          <w:pPr>
            <w:pStyle w:val="Altbilgi"/>
          </w:pPr>
        </w:p>
      </w:tc>
      <w:tc>
        <w:tcPr>
          <w:tcW w:w="2545" w:type="dxa"/>
          <w:tcMar>
            <w:top w:w="144" w:type="dxa"/>
            <w:left w:w="115" w:type="dxa"/>
            <w:right w:w="115" w:type="dxa"/>
          </w:tcMar>
        </w:tcPr>
        <w:p w:rsidR="00684488" w:rsidRPr="00C2098A" w:rsidRDefault="00684488" w:rsidP="00811117">
          <w:pPr>
            <w:pStyle w:val="Altbilgi"/>
          </w:pPr>
        </w:p>
      </w:tc>
      <w:tc>
        <w:tcPr>
          <w:tcW w:w="5543" w:type="dxa"/>
          <w:tcMar>
            <w:top w:w="144" w:type="dxa"/>
            <w:left w:w="115" w:type="dxa"/>
            <w:right w:w="115" w:type="dxa"/>
          </w:tcMar>
        </w:tcPr>
        <w:p w:rsidR="00684488" w:rsidRPr="009411DE" w:rsidRDefault="00684488" w:rsidP="009411DE">
          <w:pPr>
            <w:jc w:val="right"/>
            <w:rPr>
              <w:b/>
            </w:rPr>
          </w:pPr>
        </w:p>
      </w:tc>
      <w:tc>
        <w:tcPr>
          <w:tcW w:w="2544" w:type="dxa"/>
          <w:tcMar>
            <w:top w:w="144" w:type="dxa"/>
            <w:left w:w="115" w:type="dxa"/>
            <w:right w:w="115" w:type="dxa"/>
          </w:tcMar>
        </w:tcPr>
        <w:p w:rsidR="00684488" w:rsidRPr="00C2098A" w:rsidRDefault="00684488" w:rsidP="00811117">
          <w:pPr>
            <w:pStyle w:val="Altbilgi"/>
          </w:pPr>
        </w:p>
      </w:tc>
    </w:tr>
  </w:tbl>
  <w:sdt>
    <w:sdtPr>
      <w:id w:val="-613591355"/>
      <w:docPartObj>
        <w:docPartGallery w:val="Page Numbers (Bottom of Page)"/>
        <w:docPartUnique/>
      </w:docPartObj>
    </w:sdtPr>
    <w:sdtEndPr>
      <w:rPr>
        <w:noProof/>
      </w:rPr>
    </w:sdtEndPr>
    <w:sdtContent>
      <w:p w:rsidR="00C2098A" w:rsidRDefault="002A74FC" w:rsidP="00217980">
        <w:pPr>
          <w:pStyle w:val="Altbilgi"/>
          <w:rPr>
            <w:noProof/>
          </w:rPr>
        </w:pPr>
        <w:r>
          <w:rPr>
            <w:lang w:bidi="tr-TR"/>
          </w:rPr>
          <w:fldChar w:fldCharType="begin"/>
        </w:r>
        <w:r w:rsidR="00217980">
          <w:rPr>
            <w:lang w:bidi="tr-TR"/>
          </w:rPr>
          <w:instrText xml:space="preserve"> PAGE   \* MERGEFORMAT </w:instrText>
        </w:r>
        <w:r>
          <w:rPr>
            <w:lang w:bidi="tr-TR"/>
          </w:rPr>
          <w:fldChar w:fldCharType="separate"/>
        </w:r>
        <w:r w:rsidR="00DA5AB7">
          <w:rPr>
            <w:noProof/>
            <w:lang w:bidi="tr-TR"/>
          </w:rPr>
          <w:t>3</w:t>
        </w:r>
        <w:r>
          <w:rPr>
            <w:noProof/>
            <w:lang w:bidi="tr-TR"/>
          </w:rPr>
          <w:fldChar w:fldCharType="end"/>
        </w:r>
      </w:p>
    </w:sdtContent>
  </w:sdt>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Layout w:type="fixed"/>
      <w:tblLook w:val="04A0"/>
    </w:tblPr>
    <w:tblGrid>
      <w:gridCol w:w="2602"/>
      <w:gridCol w:w="2602"/>
      <w:gridCol w:w="2602"/>
      <w:gridCol w:w="2602"/>
    </w:tblGrid>
    <w:tr w:rsidR="00217980" w:rsidTr="003C5528">
      <w:tc>
        <w:tcPr>
          <w:tcW w:w="2621" w:type="dxa"/>
          <w:tcMar>
            <w:top w:w="648" w:type="dxa"/>
            <w:left w:w="115" w:type="dxa"/>
            <w:bottom w:w="0" w:type="dxa"/>
            <w:right w:w="115" w:type="dxa"/>
          </w:tcMar>
        </w:tcPr>
        <w:p w:rsidR="00217980" w:rsidRDefault="00217980" w:rsidP="00217980">
          <w:pPr>
            <w:pStyle w:val="Altbilgi"/>
          </w:pPr>
        </w:p>
      </w:tc>
      <w:tc>
        <w:tcPr>
          <w:tcW w:w="2621" w:type="dxa"/>
          <w:tcMar>
            <w:top w:w="648" w:type="dxa"/>
            <w:left w:w="115" w:type="dxa"/>
            <w:bottom w:w="0" w:type="dxa"/>
            <w:right w:w="115" w:type="dxa"/>
          </w:tcMar>
        </w:tcPr>
        <w:p w:rsidR="00217980" w:rsidRDefault="00217980" w:rsidP="00217980">
          <w:pPr>
            <w:pStyle w:val="Altbilgi"/>
          </w:pPr>
        </w:p>
      </w:tc>
      <w:tc>
        <w:tcPr>
          <w:tcW w:w="2621" w:type="dxa"/>
          <w:tcMar>
            <w:top w:w="648" w:type="dxa"/>
            <w:left w:w="115" w:type="dxa"/>
            <w:bottom w:w="0" w:type="dxa"/>
            <w:right w:w="115" w:type="dxa"/>
          </w:tcMar>
        </w:tcPr>
        <w:p w:rsidR="00217980" w:rsidRDefault="00217980" w:rsidP="00217980">
          <w:pPr>
            <w:pStyle w:val="Altbilgi"/>
          </w:pPr>
        </w:p>
      </w:tc>
      <w:tc>
        <w:tcPr>
          <w:tcW w:w="2621" w:type="dxa"/>
          <w:tcMar>
            <w:top w:w="648" w:type="dxa"/>
            <w:left w:w="115" w:type="dxa"/>
            <w:bottom w:w="0" w:type="dxa"/>
            <w:right w:w="115" w:type="dxa"/>
          </w:tcMar>
        </w:tcPr>
        <w:p w:rsidR="00217980" w:rsidRDefault="00217980" w:rsidP="00217980">
          <w:pPr>
            <w:pStyle w:val="Altbilgi"/>
          </w:pPr>
        </w:p>
      </w:tc>
    </w:tr>
    <w:tr w:rsidR="00217980" w:rsidTr="006D76B1">
      <w:tc>
        <w:tcPr>
          <w:tcW w:w="2621" w:type="dxa"/>
          <w:tcMar>
            <w:top w:w="144" w:type="dxa"/>
            <w:left w:w="115" w:type="dxa"/>
            <w:right w:w="115" w:type="dxa"/>
          </w:tcMar>
        </w:tcPr>
        <w:p w:rsidR="00811117" w:rsidRPr="00CA3DF1" w:rsidRDefault="00811117" w:rsidP="00A30435">
          <w:pPr>
            <w:pStyle w:val="Altbilgi"/>
            <w:jc w:val="left"/>
          </w:pPr>
        </w:p>
      </w:tc>
      <w:tc>
        <w:tcPr>
          <w:tcW w:w="2621" w:type="dxa"/>
          <w:tcMar>
            <w:top w:w="144" w:type="dxa"/>
            <w:left w:w="115" w:type="dxa"/>
            <w:right w:w="115" w:type="dxa"/>
          </w:tcMar>
        </w:tcPr>
        <w:p w:rsidR="00811117" w:rsidRPr="00C2098A" w:rsidRDefault="00811117" w:rsidP="00217980">
          <w:pPr>
            <w:pStyle w:val="Altbilgi"/>
          </w:pPr>
        </w:p>
      </w:tc>
      <w:tc>
        <w:tcPr>
          <w:tcW w:w="2621" w:type="dxa"/>
          <w:tcMar>
            <w:top w:w="144" w:type="dxa"/>
            <w:left w:w="115" w:type="dxa"/>
            <w:right w:w="115" w:type="dxa"/>
          </w:tcMar>
        </w:tcPr>
        <w:p w:rsidR="00811117" w:rsidRPr="00C2098A" w:rsidRDefault="00811117" w:rsidP="00217980">
          <w:pPr>
            <w:pStyle w:val="Altbilgi"/>
          </w:pPr>
        </w:p>
      </w:tc>
      <w:tc>
        <w:tcPr>
          <w:tcW w:w="2621" w:type="dxa"/>
          <w:tcMar>
            <w:top w:w="144" w:type="dxa"/>
            <w:left w:w="115" w:type="dxa"/>
            <w:right w:w="115" w:type="dxa"/>
          </w:tcMar>
        </w:tcPr>
        <w:p w:rsidR="00811117" w:rsidRPr="00C2098A" w:rsidRDefault="00811117" w:rsidP="00217980">
          <w:pPr>
            <w:pStyle w:val="Altbilgi"/>
          </w:pPr>
        </w:p>
      </w:tc>
    </w:tr>
  </w:tbl>
  <w:p w:rsidR="00217980" w:rsidRDefault="00217980">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66649" w:rsidRDefault="00C66649" w:rsidP="00713050">
      <w:pPr>
        <w:spacing w:line="240" w:lineRule="auto"/>
      </w:pPr>
      <w:r>
        <w:separator/>
      </w:r>
    </w:p>
  </w:footnote>
  <w:footnote w:type="continuationSeparator" w:id="0">
    <w:p w:rsidR="00C66649" w:rsidRDefault="00C66649" w:rsidP="00713050">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Layout w:type="fixed"/>
      <w:tblCellMar>
        <w:left w:w="0" w:type="dxa"/>
        <w:right w:w="0" w:type="dxa"/>
      </w:tblCellMar>
      <w:tblLook w:val="04A0"/>
    </w:tblPr>
    <w:tblGrid>
      <w:gridCol w:w="3679"/>
      <w:gridCol w:w="6499"/>
    </w:tblGrid>
    <w:tr w:rsidR="001A5CA9" w:rsidRPr="00AB677F" w:rsidTr="00741125">
      <w:trPr>
        <w:trHeight w:hRule="exact" w:val="2952"/>
      </w:trPr>
      <w:tc>
        <w:tcPr>
          <w:tcW w:w="3783" w:type="dxa"/>
          <w:tcMar>
            <w:top w:w="821" w:type="dxa"/>
            <w:right w:w="720" w:type="dxa"/>
          </w:tcMar>
        </w:tcPr>
        <w:p w:rsidR="001A5CA9" w:rsidRPr="00AB677F" w:rsidRDefault="002A74FC" w:rsidP="000021C1">
          <w:pPr>
            <w:pStyle w:val="Baharfler"/>
            <w:rPr>
              <w:sz w:val="28"/>
              <w:szCs w:val="28"/>
            </w:rPr>
          </w:pPr>
          <w:r>
            <w:rPr>
              <w:noProof/>
              <w:sz w:val="28"/>
              <w:szCs w:val="28"/>
              <w:lang w:eastAsia="tr-TR"/>
            </w:rPr>
            <w:pict>
              <v:group id="Grup 3" o:spid="_x0000_s6145" alt="Devam sayfası üst bilgi grafiği" style="position:absolute;left:0;text-align:left;margin-left:.3pt;margin-top:-39.75pt;width:510.45pt;height:142.8pt;z-index:-251658240;mso-width-percent:858;mso-height-percent:170;mso-position-vertical-relative:page;mso-width-percent:858;mso-height-percent:170" coordsize="66655,181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6Dbv5wMAANcOAAAOAAAAZHJzL2Uyb0RvYy54bWzsV81u4zYQvhfoOxC8N5Zsy3aEKIs0aYKi&#10;wW7QbLFnmqJkdimSJem/vEyfIZeeets8WIekJHvtoItugQIF7INAcn5IfjPzDX3xZtMItGLGciUL&#10;nJ4lGDFJVcllXeBf3t9+N8PIOiJLIpRkBd4yi99cfvvNxVrnbKgWSpTMIHAibb7WBV44p/PBwNIF&#10;a4g9U5pJEFbKNMTB1NSD0pA1eG/EYJgkk8FamVIbRZm1sHoThfgy+K8qRt27qrLMIVFgOJsLXxO+&#10;c/8dXF6QvDZELzhtj0G+4hQN4RI27V3dEEfQ0vAjVw2nRllVuTOqmoGqKk5ZuAPcJk0ObnNn1FKH&#10;u9T5utY9TADtAU5f7Za+XT0YxEuIHUaSNBCiO7PUaIRRySwFpG7YijTIkm1F7Msz+vSndWjORc0R&#10;wFbxl9+5B3Gt6xx83Rn9qB9MRAKG94p+tCAeHMr9vN4pbyrTeCMABG1CdLZ9dNjGIQqLk/FsOE0z&#10;jCjI0lk6yiZt/OgCgnxkRxc/dJaTSZad7yyT0Szzhx6QPG4cjtcfZ60hF+0Obvvv4H5cEM1CFK2H&#10;qIU7A4Qj3j+9PJvm5fkJwC35x/LTH8bVTEZQg4VHNEBsc9uCe4BXmo5G4ylcEJAZp+dp0gLTQZdl&#10;o2E6hPwP0CVJNhsHjR4Akmtj3R1TDfKDAhuonJDQZHVvXcSqU/GBEtJ/pbrlQkSpXwEcuzOGkdsK&#10;FrV/ZhVkGURxGLyG+mbXwqAVgcoklDLp0ihakJLF5SyBXxuo3iKETUhw6D1XsH/vu3XguePYdzxl&#10;q+9NWaCH3jj5u4NF494i7Kyk640bLpV5zYGAW7U7R/0OpAiNR2muyi0khVGRnKymtxxicE+seyAG&#10;2AjiBgzr3sGnEmpdYNWOMFoo8/TauteHrAUpRmtgtwLb35bEMIzEjxLy+TwdQwYgFybjbOpzw+xL&#10;5vsSuWyuFYQJKAJOF4Ze34luWBnVfAAivvK7gohICnsXmDrTTa5dZF2gcsquroIaUKAm7l4+auqd&#10;e1R9jr3ffCBGt4noIIffqq6GSH6Qj1HXW0p1tXSq4iFZd7i2eEM9e5L6LwobyjAW9vdsS55QSTjg&#10;Djngd4f6/3I1Z8ByACLUchyBLWRry2XpNBmPJkAeoZT95EulzITg2noGOkLPF7xftkrw0pdymHxe&#10;P/O6y+DPtE4EUJ0I4EQAr3X2cUcA+539H7NAZICDRg7PnvB46d5ARy+Zo0ZeKrnc6+S+wOuyJShS&#10;/opR1QjoMdCG0XB2Pm2bVWDZ0GlPTb97JnjoTjX/v2v64W0P/55CNrf/9Pzfs/15eCTs/o9e/gUA&#10;AP//AwBQSwMEFAAGAAgAAAAhAIASUPbeAAAACQEAAA8AAABkcnMvZG93bnJldi54bWxMj8FOwzAQ&#10;RO+V+Adrkbi1diKRQsimQgiOSJBwgNs2XpKosR3Fbpv263FP5TarGc28LTazGcSBJ987i5CsFAi2&#10;jdO9bRG+6rflAwgfyGoanGWEE3vYlDeLgnLtjvaTD1VoRSyxPieELoQxl9I3HRvyKzeyjd6vmwyF&#10;eE6t1BMdY7kZZKpUJg31Ni50NPJLx82u2huEtX//OcvTR9XPVH83fH4da71DvLudn59ABJ7DNQwX&#10;/IgOZWTaur3VXgwIWcwhLNeP9yAutkqTqLYIqcoSkGUh/39Q/gEAAP//AwBQSwECLQAUAAYACAAA&#10;ACEAtoM4kv4AAADhAQAAEwAAAAAAAAAAAAAAAAAAAAAAW0NvbnRlbnRfVHlwZXNdLnhtbFBLAQIt&#10;ABQABgAIAAAAIQA4/SH/1gAAAJQBAAALAAAAAAAAAAAAAAAAAC8BAABfcmVscy8ucmVsc1BLAQIt&#10;ABQABgAIAAAAIQAv6Dbv5wMAANcOAAAOAAAAAAAAAAAAAAAAAC4CAABkcnMvZTJvRG9jLnhtbFBL&#10;AQItABQABgAIAAAAIQCAElD23gAAAAkBAAAPAAAAAAAAAAAAAAAAAEEGAABkcnMvZG93bnJldi54&#10;bWxQSwUGAAAAAAQABADzAAAATAcAAAAA&#10;">
                <v:rect id="Kırmızı dikdörtgen" o:spid="_x0000_s6148" style="position:absolute;left:11334;top:4191;width:55321;height:10058;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nVa6MUA&#10;AADbAAAADwAAAGRycy9kb3ducmV2LnhtbESPQWvCQBSE7wX/w/KE3pqNhlaJriKCIKUUmurB2yP7&#10;zEazb0N2jWl/fbdQ6HGYmW+Y5Xqwjeip87VjBZMkBUFcOl1zpeDwuXuag/ABWWPjmBR8kYf1avSw&#10;xFy7O39QX4RKRAj7HBWYENpcSl8asugT1xJH7+w6iyHKrpK6w3uE20ZO0/RFWqw5LhhsaWuovBY3&#10;q+D1MssK02/67+ydjsYd3067rVfqcTxsFiACDeE//NfeawXPGfx+iT9Arn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edVroxQAAANsAAAAPAAAAAAAAAAAAAAAAAJgCAABkcnMv&#10;ZG93bnJldi54bWxQSwUGAAAAAAQABAD1AAAAigMAAAAA&#10;" fillcolor="#ea4e4e [3204]" stroked="f" strokeweight="1pt"/>
                <v:oval id="Beyaz daire" o:spid="_x0000_s6147" style="position:absolute;left:571;top:571;width:17044;height:17043;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r93+8YA&#10;AADbAAAADwAAAGRycy9kb3ducmV2LnhtbESPQWvCQBSE74L/YXmCt7qxklKiq4hWKVhbGgult0f2&#10;NQlm34bd1aT/vlsoeBxm5htmsepNI67kfG1ZwXSSgCAurK65VPBx2t09gvABWWNjmRT8kIfVcjhY&#10;YKZtx+90zUMpIoR9hgqqENpMSl9UZNBPbEscvW/rDIYoXSm1wy7CTSPvk+RBGqw5LlTY0qai4pxf&#10;jIKXz9fzzKX77dvx6dDlySyt88OXUuNRv56DCNSHW/i//awVpCn8fYk/QC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r93+8YAAADbAAAADwAAAAAAAAAAAAAAAACYAgAAZHJz&#10;L2Rvd25yZXYueG1sUEsFBgAAAAAEAAQA9QAAAIsDAAAAAA==&#10;" fillcolor="white [3212]" stroked="f" strokeweight="1pt">
                  <v:stroke joinstyle="miter"/>
                </v:oval>
                <v:shapetype id="_x0000_t23" coordsize="21600,21600" o:spt="23" adj="5400" path="m,10800qy10800,,21600,10800,10800,21600,,10800xm@0,10800qy10800@2@1,10800,10800@0@0,10800xe">
                  <v:formulas>
                    <v:f eqn="val #0"/>
                    <v:f eqn="sum width 0 #0"/>
                    <v:f eqn="sum height 0 #0"/>
                    <v:f eqn="prod @0 2929 10000"/>
                    <v:f eqn="sum width 0 @3"/>
                    <v:f eqn="sum height 0 @3"/>
                  </v:formulas>
                  <v:path o:connecttype="custom" o:connectlocs="10800,0;3163,3163;0,10800;3163,18437;10800,21600;18437,18437;21600,10800;18437,3163" textboxrect="3163,3163,18437,18437"/>
                  <v:handles>
                    <v:h position="#0,center" xrange="0,10800"/>
                  </v:handles>
                </v:shapetype>
                <v:shape id="Kırmızı daire" o:spid="_x0000_s6146" type="#_x0000_t23" style="position:absolute;width:18103;height:18103;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Sej8MYA&#10;AADbAAAADwAAAGRycy9kb3ducmV2LnhtbESPT0sDMRTE7wW/Q3gFL2Kz9R+yNi2rYim9iFXo9bl5&#10;3SxuXkISu9t++kYQehxm5jfMbDHYTuwpxNaxgumkAEFcO91yo+Dr8+36EURMyBo7x6TgQBEW84vR&#10;DEvtev6g/SY1IkM4lqjApORLKWNtyGKcOE+cvZ0LFlOWoZE6YJ/htpM3RfEgLbacFwx6ejFU/2x+&#10;rYLj9+vzVeVvl+vQL6d+W5ntexqUuhwP1ROIREM6h//bK63g/g7+vuQfIOcn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Sej8MYAAADbAAAADwAAAAAAAAAAAAAAAACYAgAAZHJz&#10;L2Rvd25yZXYueG1sUEsFBgAAAAAEAAQA9QAAAIsDAAAAAA==&#10;" adj="626" fillcolor="#ea4e4e [3204]" stroked="f" strokeweight="1pt">
                  <v:stroke joinstyle="miter"/>
                </v:shape>
                <w10:wrap anchory="page"/>
                <w10:anchorlock/>
              </v:group>
            </w:pict>
          </w:r>
          <w:r w:rsidR="00264CD4" w:rsidRPr="00AB677F">
            <w:rPr>
              <w:rFonts w:asciiTheme="minorHAnsi" w:hAnsiTheme="minorHAnsi"/>
              <w:caps w:val="0"/>
              <w:color w:val="auto"/>
              <w:sz w:val="28"/>
              <w:szCs w:val="28"/>
              <w:lang w:val="en-US"/>
            </w:rPr>
            <w:t xml:space="preserve"> </w:t>
          </w:r>
          <w:sdt>
            <w:sdtPr>
              <w:rPr>
                <w:sz w:val="28"/>
                <w:szCs w:val="28"/>
                <w:lang w:val="en-US"/>
              </w:rPr>
              <w:alias w:val="Baş harfler:"/>
              <w:tag w:val="Baş harfler:"/>
              <w:id w:val="160888979"/>
              <w:dataBinding w:prefixMappings="xmlns:ns0='http://schemas.openxmlformats.org/officeDocument/2006/extended-properties' " w:xpath="/ns0:Properties[1]/ns0:Company[1]" w:storeItemID="{6668398D-A668-4E3E-A5EB-62B293D839F1}"/>
              <w:text/>
            </w:sdtPr>
            <w:sdtContent>
              <w:r w:rsidR="00F1223D" w:rsidRPr="00AB677F">
                <w:rPr>
                  <w:sz w:val="28"/>
                  <w:szCs w:val="28"/>
                </w:rPr>
                <w:t>BT</w:t>
              </w:r>
            </w:sdtContent>
          </w:sdt>
        </w:p>
      </w:tc>
      <w:tc>
        <w:tcPr>
          <w:tcW w:w="6729" w:type="dxa"/>
          <w:tcMar>
            <w:top w:w="821" w:type="dxa"/>
            <w:left w:w="0" w:type="dxa"/>
          </w:tcMar>
        </w:tcPr>
        <w:tbl>
          <w:tblPr>
            <w:tblStyle w:val="TabloKlavuzu"/>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bottom w:w="965" w:type="dxa"/>
              <w:right w:w="432" w:type="dxa"/>
            </w:tblCellMar>
            <w:tblLook w:val="04A0"/>
          </w:tblPr>
          <w:tblGrid>
            <w:gridCol w:w="6499"/>
          </w:tblGrid>
          <w:tr w:rsidR="001A5CA9" w:rsidRPr="00AB677F" w:rsidTr="00EF7CC9">
            <w:trPr>
              <w:trHeight w:hRule="exact" w:val="1152"/>
            </w:trPr>
            <w:tc>
              <w:tcPr>
                <w:tcW w:w="6055" w:type="dxa"/>
                <w:vAlign w:val="center"/>
              </w:tcPr>
              <w:p w:rsidR="001A5CA9" w:rsidRPr="00AB677F" w:rsidRDefault="002A74FC" w:rsidP="001A5CA9">
                <w:pPr>
                  <w:pStyle w:val="Balk1"/>
                  <w:outlineLvl w:val="0"/>
                  <w:rPr>
                    <w:sz w:val="28"/>
                    <w:szCs w:val="28"/>
                  </w:rPr>
                </w:pPr>
                <w:sdt>
                  <w:sdtPr>
                    <w:rPr>
                      <w:sz w:val="28"/>
                      <w:szCs w:val="28"/>
                    </w:rPr>
                    <w:alias w:val="Adınız:"/>
                    <w:tag w:val="Adınız:"/>
                    <w:id w:val="10372813"/>
                    <w:dataBinding w:prefixMappings="xmlns:ns0='http://purl.org/dc/elements/1.1/' xmlns:ns1='http://schemas.openxmlformats.org/package/2006/metadata/core-properties' " w:xpath="/ns1:coreProperties[1]/ns0:creator[1]" w:storeItemID="{6C3C8BC8-F283-45AE-878A-BAB7291924A1}"/>
                    <w:text w:multiLine="1"/>
                  </w:sdtPr>
                  <w:sdtContent>
                    <w:r w:rsidR="00805E92">
                      <w:rPr>
                        <w:sz w:val="28"/>
                        <w:szCs w:val="28"/>
                      </w:rPr>
                      <w:t>Döngü yapısı içeren algoritmalar oluşturur</w:t>
                    </w:r>
                  </w:sdtContent>
                </w:sdt>
              </w:p>
              <w:p w:rsidR="001A5CA9" w:rsidRPr="00AB677F" w:rsidRDefault="002A74FC" w:rsidP="00FB6D55">
                <w:pPr>
                  <w:pStyle w:val="Balk2"/>
                  <w:outlineLvl w:val="1"/>
                  <w:rPr>
                    <w:sz w:val="28"/>
                    <w:szCs w:val="28"/>
                  </w:rPr>
                </w:pPr>
                <w:sdt>
                  <w:sdtPr>
                    <w:rPr>
                      <w:sz w:val="28"/>
                      <w:szCs w:val="28"/>
                    </w:rPr>
                    <w:alias w:val="Meslek veya Sektör:"/>
                    <w:tag w:val="Meslek veya Sektör:"/>
                    <w:id w:val="-1267227362"/>
                    <w:showingPlcHdr/>
                    <w:dataBinding w:prefixMappings="xmlns:ns0='http://purl.org/dc/elements/1.1/' xmlns:ns1='http://schemas.openxmlformats.org/package/2006/metadata/core-properties' " w:xpath="/ns1:coreProperties[1]/ns0:subject[1]" w:storeItemID="{6C3C8BC8-F283-45AE-878A-BAB7291924A1}"/>
                    <w:text w:multiLine="1"/>
                  </w:sdtPr>
                  <w:sdtContent>
                    <w:r w:rsidR="00FB6D55" w:rsidRPr="00AB677F">
                      <w:rPr>
                        <w:sz w:val="28"/>
                        <w:szCs w:val="28"/>
                      </w:rPr>
                      <w:t xml:space="preserve">     </w:t>
                    </w:r>
                  </w:sdtContent>
                </w:sdt>
                <w:r w:rsidR="00E12C60" w:rsidRPr="00AB677F">
                  <w:rPr>
                    <w:sz w:val="28"/>
                    <w:szCs w:val="28"/>
                    <w:lang w:bidi="tr-TR"/>
                  </w:rPr>
                  <w:t xml:space="preserve"> </w:t>
                </w:r>
              </w:p>
            </w:tc>
          </w:tr>
        </w:tbl>
        <w:p w:rsidR="001A5CA9" w:rsidRPr="00AB677F" w:rsidRDefault="001A5CA9" w:rsidP="001A5CA9">
          <w:pPr>
            <w:rPr>
              <w:sz w:val="28"/>
              <w:szCs w:val="28"/>
            </w:rPr>
          </w:pPr>
        </w:p>
      </w:tc>
    </w:tr>
  </w:tbl>
  <w:p w:rsidR="00217980" w:rsidRPr="00AB677F" w:rsidRDefault="00217980" w:rsidP="001A5CA9">
    <w:pPr>
      <w:pStyle w:val="stbilgi"/>
      <w:rPr>
        <w:sz w:val="28"/>
        <w:szCs w:val="28"/>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136A60"/>
    <w:multiLevelType w:val="hybridMultilevel"/>
    <w:tmpl w:val="619AEC8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7472606"/>
    <w:multiLevelType w:val="hybridMultilevel"/>
    <w:tmpl w:val="24A4328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1AED2C3D"/>
    <w:multiLevelType w:val="hybridMultilevel"/>
    <w:tmpl w:val="3D2C2E2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191703C"/>
    <w:multiLevelType w:val="hybridMultilevel"/>
    <w:tmpl w:val="098A32B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302C47CA"/>
    <w:multiLevelType w:val="hybridMultilevel"/>
    <w:tmpl w:val="48B49D0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39E65D24"/>
    <w:multiLevelType w:val="hybridMultilevel"/>
    <w:tmpl w:val="658045D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5C8B7DC3"/>
    <w:multiLevelType w:val="hybridMultilevel"/>
    <w:tmpl w:val="8258DAB6"/>
    <w:lvl w:ilvl="0" w:tplc="B9322DC0">
      <w:start w:val="1"/>
      <w:numFmt w:val="decimal"/>
      <w:lvlText w:val="%1"/>
      <w:lvlJc w:val="left"/>
      <w:pPr>
        <w:ind w:left="400" w:hanging="360"/>
      </w:pPr>
      <w:rPr>
        <w:rFonts w:hint="default"/>
      </w:rPr>
    </w:lvl>
    <w:lvl w:ilvl="1" w:tplc="041F0019" w:tentative="1">
      <w:start w:val="1"/>
      <w:numFmt w:val="lowerLetter"/>
      <w:lvlText w:val="%2."/>
      <w:lvlJc w:val="left"/>
      <w:pPr>
        <w:ind w:left="1120" w:hanging="360"/>
      </w:pPr>
    </w:lvl>
    <w:lvl w:ilvl="2" w:tplc="041F001B" w:tentative="1">
      <w:start w:val="1"/>
      <w:numFmt w:val="lowerRoman"/>
      <w:lvlText w:val="%3."/>
      <w:lvlJc w:val="right"/>
      <w:pPr>
        <w:ind w:left="1840" w:hanging="180"/>
      </w:pPr>
    </w:lvl>
    <w:lvl w:ilvl="3" w:tplc="041F000F" w:tentative="1">
      <w:start w:val="1"/>
      <w:numFmt w:val="decimal"/>
      <w:lvlText w:val="%4."/>
      <w:lvlJc w:val="left"/>
      <w:pPr>
        <w:ind w:left="2560" w:hanging="360"/>
      </w:pPr>
    </w:lvl>
    <w:lvl w:ilvl="4" w:tplc="041F0019" w:tentative="1">
      <w:start w:val="1"/>
      <w:numFmt w:val="lowerLetter"/>
      <w:lvlText w:val="%5."/>
      <w:lvlJc w:val="left"/>
      <w:pPr>
        <w:ind w:left="3280" w:hanging="360"/>
      </w:pPr>
    </w:lvl>
    <w:lvl w:ilvl="5" w:tplc="041F001B" w:tentative="1">
      <w:start w:val="1"/>
      <w:numFmt w:val="lowerRoman"/>
      <w:lvlText w:val="%6."/>
      <w:lvlJc w:val="right"/>
      <w:pPr>
        <w:ind w:left="4000" w:hanging="180"/>
      </w:pPr>
    </w:lvl>
    <w:lvl w:ilvl="6" w:tplc="041F000F" w:tentative="1">
      <w:start w:val="1"/>
      <w:numFmt w:val="decimal"/>
      <w:lvlText w:val="%7."/>
      <w:lvlJc w:val="left"/>
      <w:pPr>
        <w:ind w:left="4720" w:hanging="360"/>
      </w:pPr>
    </w:lvl>
    <w:lvl w:ilvl="7" w:tplc="041F0019" w:tentative="1">
      <w:start w:val="1"/>
      <w:numFmt w:val="lowerLetter"/>
      <w:lvlText w:val="%8."/>
      <w:lvlJc w:val="left"/>
      <w:pPr>
        <w:ind w:left="5440" w:hanging="360"/>
      </w:pPr>
    </w:lvl>
    <w:lvl w:ilvl="8" w:tplc="041F001B" w:tentative="1">
      <w:start w:val="1"/>
      <w:numFmt w:val="lowerRoman"/>
      <w:lvlText w:val="%9."/>
      <w:lvlJc w:val="right"/>
      <w:pPr>
        <w:ind w:left="6160" w:hanging="180"/>
      </w:pPr>
    </w:lvl>
  </w:abstractNum>
  <w:num w:numId="1">
    <w:abstractNumId w:val="5"/>
  </w:num>
  <w:num w:numId="2">
    <w:abstractNumId w:val="3"/>
  </w:num>
  <w:num w:numId="3">
    <w:abstractNumId w:val="4"/>
  </w:num>
  <w:num w:numId="4">
    <w:abstractNumId w:val="2"/>
  </w:num>
  <w:num w:numId="5">
    <w:abstractNumId w:val="0"/>
  </w:num>
  <w:num w:numId="6">
    <w:abstractNumId w:val="1"/>
  </w:num>
  <w:num w:numId="7">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ttachedTemplate r:id="rId1"/>
  <w:defaultTabStop w:val="720"/>
  <w:hyphenationZone w:val="425"/>
  <w:characterSpacingControl w:val="doNotCompress"/>
  <w:hdrShapeDefaults>
    <o:shapedefaults v:ext="edit" spidmax="7170"/>
    <o:shapelayout v:ext="edit">
      <o:idmap v:ext="edit" data="6"/>
    </o:shapelayout>
  </w:hdrShapeDefaults>
  <w:footnotePr>
    <w:footnote w:id="-1"/>
    <w:footnote w:id="0"/>
  </w:footnotePr>
  <w:endnotePr>
    <w:endnote w:id="-1"/>
    <w:endnote w:id="0"/>
  </w:endnotePr>
  <w:compat/>
  <w:rsids>
    <w:rsidRoot w:val="00F1223D"/>
    <w:rsid w:val="000021C1"/>
    <w:rsid w:val="000134D7"/>
    <w:rsid w:val="00016099"/>
    <w:rsid w:val="00030F84"/>
    <w:rsid w:val="000353D1"/>
    <w:rsid w:val="00055200"/>
    <w:rsid w:val="0005573D"/>
    <w:rsid w:val="00070C3A"/>
    <w:rsid w:val="00091382"/>
    <w:rsid w:val="00094928"/>
    <w:rsid w:val="000B0619"/>
    <w:rsid w:val="000B334D"/>
    <w:rsid w:val="000B61CA"/>
    <w:rsid w:val="000D1C75"/>
    <w:rsid w:val="000F7610"/>
    <w:rsid w:val="00111E18"/>
    <w:rsid w:val="00114ED7"/>
    <w:rsid w:val="00140B0E"/>
    <w:rsid w:val="001729A1"/>
    <w:rsid w:val="001850EA"/>
    <w:rsid w:val="001A0444"/>
    <w:rsid w:val="001A2E0D"/>
    <w:rsid w:val="001A5CA9"/>
    <w:rsid w:val="001B2AC1"/>
    <w:rsid w:val="001B403A"/>
    <w:rsid w:val="001C25B2"/>
    <w:rsid w:val="001E2320"/>
    <w:rsid w:val="001F70C5"/>
    <w:rsid w:val="002053DA"/>
    <w:rsid w:val="00210C04"/>
    <w:rsid w:val="00217980"/>
    <w:rsid w:val="002411E0"/>
    <w:rsid w:val="00264CD4"/>
    <w:rsid w:val="0026611A"/>
    <w:rsid w:val="00271662"/>
    <w:rsid w:val="0027404F"/>
    <w:rsid w:val="00285000"/>
    <w:rsid w:val="00293B83"/>
    <w:rsid w:val="002A74FC"/>
    <w:rsid w:val="002B091C"/>
    <w:rsid w:val="002C2CDD"/>
    <w:rsid w:val="002C4ECA"/>
    <w:rsid w:val="002D45C6"/>
    <w:rsid w:val="002D7A6B"/>
    <w:rsid w:val="002F03FA"/>
    <w:rsid w:val="0030379A"/>
    <w:rsid w:val="0030460A"/>
    <w:rsid w:val="00313E86"/>
    <w:rsid w:val="00317149"/>
    <w:rsid w:val="003236E6"/>
    <w:rsid w:val="003248E0"/>
    <w:rsid w:val="0032597D"/>
    <w:rsid w:val="00333CD3"/>
    <w:rsid w:val="00336F59"/>
    <w:rsid w:val="00340365"/>
    <w:rsid w:val="003417C9"/>
    <w:rsid w:val="00342B64"/>
    <w:rsid w:val="0034761E"/>
    <w:rsid w:val="00363174"/>
    <w:rsid w:val="00364079"/>
    <w:rsid w:val="003644EF"/>
    <w:rsid w:val="00377027"/>
    <w:rsid w:val="00395883"/>
    <w:rsid w:val="003A3CFF"/>
    <w:rsid w:val="003A3D51"/>
    <w:rsid w:val="003B71A7"/>
    <w:rsid w:val="003C5528"/>
    <w:rsid w:val="003D42C4"/>
    <w:rsid w:val="00402A6E"/>
    <w:rsid w:val="004077FB"/>
    <w:rsid w:val="0041572B"/>
    <w:rsid w:val="004163FF"/>
    <w:rsid w:val="00424DD9"/>
    <w:rsid w:val="004270D4"/>
    <w:rsid w:val="00452A51"/>
    <w:rsid w:val="0046104A"/>
    <w:rsid w:val="00470C41"/>
    <w:rsid w:val="004717C5"/>
    <w:rsid w:val="004A5B85"/>
    <w:rsid w:val="004B7A02"/>
    <w:rsid w:val="004C48C4"/>
    <w:rsid w:val="004E176E"/>
    <w:rsid w:val="004F73C1"/>
    <w:rsid w:val="00516E22"/>
    <w:rsid w:val="00523479"/>
    <w:rsid w:val="00524BF0"/>
    <w:rsid w:val="00543DB7"/>
    <w:rsid w:val="00545211"/>
    <w:rsid w:val="00566CF0"/>
    <w:rsid w:val="005729B0"/>
    <w:rsid w:val="00583A34"/>
    <w:rsid w:val="00594899"/>
    <w:rsid w:val="005A7165"/>
    <w:rsid w:val="005E436B"/>
    <w:rsid w:val="00602208"/>
    <w:rsid w:val="00603064"/>
    <w:rsid w:val="00613F38"/>
    <w:rsid w:val="00641630"/>
    <w:rsid w:val="0064220A"/>
    <w:rsid w:val="0067212F"/>
    <w:rsid w:val="00684488"/>
    <w:rsid w:val="006A3CE7"/>
    <w:rsid w:val="006C4C50"/>
    <w:rsid w:val="006C697A"/>
    <w:rsid w:val="006D00DB"/>
    <w:rsid w:val="006D2013"/>
    <w:rsid w:val="006D76B1"/>
    <w:rsid w:val="006E68A5"/>
    <w:rsid w:val="007111E3"/>
    <w:rsid w:val="00713050"/>
    <w:rsid w:val="0072093B"/>
    <w:rsid w:val="00722AB3"/>
    <w:rsid w:val="00726211"/>
    <w:rsid w:val="00741125"/>
    <w:rsid w:val="00746F7F"/>
    <w:rsid w:val="007569C1"/>
    <w:rsid w:val="00763832"/>
    <w:rsid w:val="0079588A"/>
    <w:rsid w:val="007A3147"/>
    <w:rsid w:val="007D2696"/>
    <w:rsid w:val="007E7A87"/>
    <w:rsid w:val="00805E92"/>
    <w:rsid w:val="00806976"/>
    <w:rsid w:val="00811117"/>
    <w:rsid w:val="00841146"/>
    <w:rsid w:val="00842057"/>
    <w:rsid w:val="008459D4"/>
    <w:rsid w:val="00862F0F"/>
    <w:rsid w:val="00863EB5"/>
    <w:rsid w:val="0088504C"/>
    <w:rsid w:val="00890E15"/>
    <w:rsid w:val="00891633"/>
    <w:rsid w:val="0089382B"/>
    <w:rsid w:val="008A1907"/>
    <w:rsid w:val="008A5B2A"/>
    <w:rsid w:val="008C6BCA"/>
    <w:rsid w:val="008C7B50"/>
    <w:rsid w:val="008E79F3"/>
    <w:rsid w:val="008F5F56"/>
    <w:rsid w:val="009411DE"/>
    <w:rsid w:val="009A55D3"/>
    <w:rsid w:val="009B3792"/>
    <w:rsid w:val="009B3A86"/>
    <w:rsid w:val="009B3C40"/>
    <w:rsid w:val="009E7A23"/>
    <w:rsid w:val="009F25EA"/>
    <w:rsid w:val="009F6A1E"/>
    <w:rsid w:val="00A25B56"/>
    <w:rsid w:val="00A30435"/>
    <w:rsid w:val="00A42540"/>
    <w:rsid w:val="00A47EF4"/>
    <w:rsid w:val="00A50939"/>
    <w:rsid w:val="00A83487"/>
    <w:rsid w:val="00A86981"/>
    <w:rsid w:val="00AA4D5B"/>
    <w:rsid w:val="00AA6A40"/>
    <w:rsid w:val="00AB3CBA"/>
    <w:rsid w:val="00AB677F"/>
    <w:rsid w:val="00B04BB8"/>
    <w:rsid w:val="00B27274"/>
    <w:rsid w:val="00B54129"/>
    <w:rsid w:val="00B55037"/>
    <w:rsid w:val="00B5664D"/>
    <w:rsid w:val="00B61B26"/>
    <w:rsid w:val="00B655B5"/>
    <w:rsid w:val="00B80BA9"/>
    <w:rsid w:val="00B941E5"/>
    <w:rsid w:val="00B95241"/>
    <w:rsid w:val="00BA2DE5"/>
    <w:rsid w:val="00BA5B40"/>
    <w:rsid w:val="00BA78BD"/>
    <w:rsid w:val="00BB3B03"/>
    <w:rsid w:val="00BB5B10"/>
    <w:rsid w:val="00BC0E10"/>
    <w:rsid w:val="00BD0206"/>
    <w:rsid w:val="00BD4EAD"/>
    <w:rsid w:val="00BE0DEF"/>
    <w:rsid w:val="00BF6B0C"/>
    <w:rsid w:val="00C00847"/>
    <w:rsid w:val="00C2098A"/>
    <w:rsid w:val="00C224E5"/>
    <w:rsid w:val="00C23712"/>
    <w:rsid w:val="00C53C90"/>
    <w:rsid w:val="00C5444A"/>
    <w:rsid w:val="00C612DA"/>
    <w:rsid w:val="00C66086"/>
    <w:rsid w:val="00C66649"/>
    <w:rsid w:val="00C66AE0"/>
    <w:rsid w:val="00C7741E"/>
    <w:rsid w:val="00C81D8B"/>
    <w:rsid w:val="00C875AB"/>
    <w:rsid w:val="00C95647"/>
    <w:rsid w:val="00CA3DF1"/>
    <w:rsid w:val="00CA4581"/>
    <w:rsid w:val="00CD40DE"/>
    <w:rsid w:val="00CE18D5"/>
    <w:rsid w:val="00CF1DB5"/>
    <w:rsid w:val="00D04109"/>
    <w:rsid w:val="00D102B5"/>
    <w:rsid w:val="00D20C1B"/>
    <w:rsid w:val="00D233EB"/>
    <w:rsid w:val="00D27FBC"/>
    <w:rsid w:val="00D4009F"/>
    <w:rsid w:val="00D40493"/>
    <w:rsid w:val="00D4463E"/>
    <w:rsid w:val="00D52B70"/>
    <w:rsid w:val="00D83664"/>
    <w:rsid w:val="00D94F25"/>
    <w:rsid w:val="00D95BC7"/>
    <w:rsid w:val="00D96D82"/>
    <w:rsid w:val="00DA5AB7"/>
    <w:rsid w:val="00DC0025"/>
    <w:rsid w:val="00DD6416"/>
    <w:rsid w:val="00DE1B6A"/>
    <w:rsid w:val="00DF4E0A"/>
    <w:rsid w:val="00E02DCD"/>
    <w:rsid w:val="00E12C60"/>
    <w:rsid w:val="00E12F2F"/>
    <w:rsid w:val="00E22795"/>
    <w:rsid w:val="00E22E87"/>
    <w:rsid w:val="00E31C4C"/>
    <w:rsid w:val="00E37157"/>
    <w:rsid w:val="00E37582"/>
    <w:rsid w:val="00E57630"/>
    <w:rsid w:val="00E76487"/>
    <w:rsid w:val="00E86C2B"/>
    <w:rsid w:val="00E90BF4"/>
    <w:rsid w:val="00E9271C"/>
    <w:rsid w:val="00EA07FB"/>
    <w:rsid w:val="00EA543A"/>
    <w:rsid w:val="00EB023B"/>
    <w:rsid w:val="00EC6C57"/>
    <w:rsid w:val="00ED09FD"/>
    <w:rsid w:val="00ED63C8"/>
    <w:rsid w:val="00EE3E58"/>
    <w:rsid w:val="00EF7CC9"/>
    <w:rsid w:val="00F11583"/>
    <w:rsid w:val="00F1223D"/>
    <w:rsid w:val="00F12B13"/>
    <w:rsid w:val="00F207C0"/>
    <w:rsid w:val="00F20AE5"/>
    <w:rsid w:val="00F32FD3"/>
    <w:rsid w:val="00F41888"/>
    <w:rsid w:val="00F50C2C"/>
    <w:rsid w:val="00F538E4"/>
    <w:rsid w:val="00F551A9"/>
    <w:rsid w:val="00F568ED"/>
    <w:rsid w:val="00F645C7"/>
    <w:rsid w:val="00F74B44"/>
    <w:rsid w:val="00F83195"/>
    <w:rsid w:val="00F93DDB"/>
    <w:rsid w:val="00FA57BD"/>
    <w:rsid w:val="00FB1A28"/>
    <w:rsid w:val="00FB3908"/>
    <w:rsid w:val="00FB6D55"/>
    <w:rsid w:val="00FC186B"/>
    <w:rsid w:val="00FC429C"/>
    <w:rsid w:val="00FD0697"/>
    <w:rsid w:val="00FE5160"/>
    <w:rsid w:val="00FF424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lang w:val="tr-TR" w:eastAsia="en-US" w:bidi="ar-SA"/>
      </w:rPr>
    </w:rPrDefault>
    <w:pPrDefault>
      <w:pPr>
        <w:spacing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uiPriority="11" w:qFormat="1"/>
    <w:lsdException w:name="Strong" w:semiHidden="0" w:uiPriority="22" w:unhideWhenUsed="0" w:qFormat="1"/>
    <w:lsdException w:name="Emphasis" w:semiHidden="0" w:uiPriority="1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F6A1E"/>
    <w:rPr>
      <w:rFonts w:ascii="Cambria" w:hAnsi="Cambria"/>
    </w:rPr>
  </w:style>
  <w:style w:type="paragraph" w:styleId="Balk1">
    <w:name w:val="heading 1"/>
    <w:basedOn w:val="Normal"/>
    <w:link w:val="Balk1Char"/>
    <w:uiPriority w:val="9"/>
    <w:qFormat/>
    <w:rsid w:val="008C7B50"/>
    <w:pPr>
      <w:keepNext/>
      <w:keepLines/>
      <w:spacing w:before="60" w:after="40" w:line="240" w:lineRule="auto"/>
      <w:contextualSpacing/>
      <w:jc w:val="right"/>
      <w:outlineLvl w:val="0"/>
    </w:pPr>
    <w:rPr>
      <w:rFonts w:asciiTheme="majorHAnsi" w:eastAsiaTheme="majorEastAsia" w:hAnsiTheme="majorHAnsi" w:cstheme="majorBidi"/>
      <w:caps/>
      <w:color w:val="000000" w:themeColor="text1"/>
      <w:sz w:val="50"/>
      <w:szCs w:val="32"/>
    </w:rPr>
  </w:style>
  <w:style w:type="paragraph" w:styleId="Balk2">
    <w:name w:val="heading 2"/>
    <w:basedOn w:val="Normal"/>
    <w:link w:val="Balk2Char"/>
    <w:uiPriority w:val="9"/>
    <w:unhideWhenUsed/>
    <w:qFormat/>
    <w:rsid w:val="00523479"/>
    <w:pPr>
      <w:keepNext/>
      <w:keepLines/>
      <w:spacing w:line="240" w:lineRule="auto"/>
      <w:jc w:val="right"/>
      <w:outlineLvl w:val="1"/>
    </w:pPr>
    <w:rPr>
      <w:rFonts w:asciiTheme="majorHAnsi" w:eastAsiaTheme="majorEastAsia" w:hAnsiTheme="majorHAnsi" w:cstheme="majorBidi"/>
      <w:caps/>
      <w:color w:val="000000" w:themeColor="text1"/>
      <w:szCs w:val="26"/>
    </w:rPr>
  </w:style>
  <w:style w:type="paragraph" w:styleId="Balk3">
    <w:name w:val="heading 3"/>
    <w:basedOn w:val="Normal"/>
    <w:link w:val="Balk3Char"/>
    <w:uiPriority w:val="9"/>
    <w:unhideWhenUsed/>
    <w:qFormat/>
    <w:rsid w:val="00342B64"/>
    <w:pPr>
      <w:keepNext/>
      <w:keepLines/>
      <w:pBdr>
        <w:bottom w:val="single" w:sz="48" w:space="1" w:color="EA4E4E" w:themeColor="accent1"/>
      </w:pBdr>
      <w:spacing w:before="720" w:after="180"/>
      <w:contextualSpacing/>
      <w:outlineLvl w:val="2"/>
    </w:pPr>
    <w:rPr>
      <w:rFonts w:asciiTheme="majorHAnsi" w:eastAsiaTheme="majorEastAsia" w:hAnsiTheme="majorHAnsi" w:cstheme="majorBidi"/>
      <w:caps/>
      <w:sz w:val="32"/>
      <w:szCs w:val="24"/>
    </w:rPr>
  </w:style>
  <w:style w:type="paragraph" w:styleId="Balk4">
    <w:name w:val="heading 4"/>
    <w:basedOn w:val="Normal"/>
    <w:link w:val="Balk4Char"/>
    <w:uiPriority w:val="9"/>
    <w:unhideWhenUsed/>
    <w:qFormat/>
    <w:rsid w:val="00C2098A"/>
    <w:pPr>
      <w:keepNext/>
      <w:keepLines/>
      <w:spacing w:before="240"/>
      <w:contextualSpacing/>
      <w:outlineLvl w:val="3"/>
    </w:pPr>
    <w:rPr>
      <w:rFonts w:asciiTheme="majorHAnsi" w:eastAsiaTheme="majorEastAsia" w:hAnsiTheme="majorHAnsi" w:cstheme="majorBidi"/>
      <w:iCs/>
      <w:caps/>
    </w:rPr>
  </w:style>
  <w:style w:type="paragraph" w:styleId="Balk5">
    <w:name w:val="heading 5"/>
    <w:basedOn w:val="Normal"/>
    <w:next w:val="Normal"/>
    <w:link w:val="Balk5Char"/>
    <w:uiPriority w:val="9"/>
    <w:unhideWhenUsed/>
    <w:qFormat/>
    <w:rsid w:val="005A7165"/>
    <w:pPr>
      <w:keepNext/>
      <w:keepLines/>
      <w:spacing w:before="40"/>
      <w:outlineLvl w:val="4"/>
    </w:pPr>
    <w:rPr>
      <w:rFonts w:asciiTheme="majorHAnsi" w:eastAsiaTheme="majorEastAsia" w:hAnsiTheme="majorHAnsi" w:cstheme="majorBidi"/>
      <w:color w:val="D01818" w:themeColor="accent1" w:themeShade="BF"/>
    </w:rPr>
  </w:style>
  <w:style w:type="paragraph" w:styleId="Balk6">
    <w:name w:val="heading 6"/>
    <w:basedOn w:val="Normal"/>
    <w:next w:val="Normal"/>
    <w:link w:val="Balk6Char"/>
    <w:uiPriority w:val="9"/>
    <w:unhideWhenUsed/>
    <w:qFormat/>
    <w:rsid w:val="005A7165"/>
    <w:pPr>
      <w:keepNext/>
      <w:keepLines/>
      <w:spacing w:before="40"/>
      <w:outlineLvl w:val="5"/>
    </w:pPr>
    <w:rPr>
      <w:rFonts w:asciiTheme="majorHAnsi" w:eastAsiaTheme="majorEastAsia" w:hAnsiTheme="majorHAnsi" w:cstheme="majorBidi"/>
      <w:color w:val="8A1010" w:themeColor="accent1" w:themeShade="7F"/>
    </w:rPr>
  </w:style>
  <w:style w:type="paragraph" w:styleId="Balk8">
    <w:name w:val="heading 8"/>
    <w:basedOn w:val="Normal"/>
    <w:next w:val="Normal"/>
    <w:link w:val="Balk8Char"/>
    <w:uiPriority w:val="9"/>
    <w:semiHidden/>
    <w:unhideWhenUsed/>
    <w:qFormat/>
    <w:rsid w:val="007D2696"/>
    <w:pPr>
      <w:keepNext/>
      <w:keepLines/>
      <w:spacing w:before="40"/>
      <w:outlineLvl w:val="7"/>
    </w:pPr>
    <w:rPr>
      <w:rFonts w:asciiTheme="majorHAnsi" w:eastAsiaTheme="majorEastAsia" w:hAnsiTheme="majorHAnsi" w:cstheme="majorBidi"/>
      <w:color w:val="272727" w:themeColor="text1" w:themeTint="D8"/>
      <w:szCs w:val="21"/>
    </w:rPr>
  </w:style>
  <w:style w:type="paragraph" w:styleId="Balk9">
    <w:name w:val="heading 9"/>
    <w:basedOn w:val="Normal"/>
    <w:next w:val="Normal"/>
    <w:link w:val="Balk9Char"/>
    <w:uiPriority w:val="9"/>
    <w:semiHidden/>
    <w:unhideWhenUsed/>
    <w:qFormat/>
    <w:rsid w:val="007D2696"/>
    <w:pPr>
      <w:keepNext/>
      <w:keepLines/>
      <w:spacing w:before="40"/>
      <w:outlineLvl w:val="8"/>
    </w:pPr>
    <w:rPr>
      <w:rFonts w:asciiTheme="majorHAnsi" w:eastAsiaTheme="majorEastAsia" w:hAnsiTheme="majorHAnsi" w:cstheme="majorBidi"/>
      <w:i/>
      <w:iCs/>
      <w:color w:val="272727" w:themeColor="text1" w:themeTint="D8"/>
      <w:szCs w:val="2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uiPriority w:val="9"/>
    <w:rsid w:val="00523479"/>
    <w:rPr>
      <w:rFonts w:asciiTheme="majorHAnsi" w:eastAsiaTheme="majorEastAsia" w:hAnsiTheme="majorHAnsi" w:cstheme="majorBidi"/>
      <w:caps/>
      <w:color w:val="000000" w:themeColor="text1"/>
      <w:szCs w:val="26"/>
    </w:rPr>
  </w:style>
  <w:style w:type="character" w:customStyle="1" w:styleId="Balk3Char">
    <w:name w:val="Başlık 3 Char"/>
    <w:basedOn w:val="VarsaylanParagrafYazTipi"/>
    <w:link w:val="Balk3"/>
    <w:uiPriority w:val="9"/>
    <w:rsid w:val="00342B64"/>
    <w:rPr>
      <w:rFonts w:asciiTheme="majorHAnsi" w:eastAsiaTheme="majorEastAsia" w:hAnsiTheme="majorHAnsi" w:cstheme="majorBidi"/>
      <w:caps/>
      <w:sz w:val="32"/>
      <w:szCs w:val="24"/>
    </w:rPr>
  </w:style>
  <w:style w:type="table" w:styleId="TabloKlavuzu">
    <w:name w:val="Table Grid"/>
    <w:basedOn w:val="NormalTablo"/>
    <w:uiPriority w:val="39"/>
    <w:rsid w:val="002C2CDD"/>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ralkYok">
    <w:name w:val="No Spacing"/>
    <w:uiPriority w:val="98"/>
    <w:qFormat/>
    <w:rsid w:val="009F6A1E"/>
    <w:pPr>
      <w:spacing w:line="240" w:lineRule="auto"/>
    </w:pPr>
    <w:rPr>
      <w:rFonts w:ascii="Cambria" w:hAnsi="Cambria"/>
    </w:rPr>
  </w:style>
  <w:style w:type="character" w:customStyle="1" w:styleId="Balk1Char">
    <w:name w:val="Başlık 1 Char"/>
    <w:basedOn w:val="VarsaylanParagrafYazTipi"/>
    <w:link w:val="Balk1"/>
    <w:uiPriority w:val="9"/>
    <w:rsid w:val="008C7B50"/>
    <w:rPr>
      <w:rFonts w:asciiTheme="majorHAnsi" w:eastAsiaTheme="majorEastAsia" w:hAnsiTheme="majorHAnsi" w:cstheme="majorBidi"/>
      <w:caps/>
      <w:color w:val="000000" w:themeColor="text1"/>
      <w:sz w:val="50"/>
      <w:szCs w:val="32"/>
    </w:rPr>
  </w:style>
  <w:style w:type="character" w:styleId="YerTutucuMetni">
    <w:name w:val="Placeholder Text"/>
    <w:basedOn w:val="VarsaylanParagrafYazTipi"/>
    <w:uiPriority w:val="99"/>
    <w:semiHidden/>
    <w:rsid w:val="00CE18D5"/>
    <w:rPr>
      <w:color w:val="808080"/>
    </w:rPr>
  </w:style>
  <w:style w:type="character" w:customStyle="1" w:styleId="Balk4Char">
    <w:name w:val="Başlık 4 Char"/>
    <w:basedOn w:val="VarsaylanParagrafYazTipi"/>
    <w:link w:val="Balk4"/>
    <w:uiPriority w:val="9"/>
    <w:rsid w:val="00C2098A"/>
    <w:rPr>
      <w:rFonts w:asciiTheme="majorHAnsi" w:eastAsiaTheme="majorEastAsia" w:hAnsiTheme="majorHAnsi" w:cstheme="majorBidi"/>
      <w:iCs/>
      <w:caps/>
      <w:sz w:val="18"/>
      <w:szCs w:val="18"/>
    </w:rPr>
  </w:style>
  <w:style w:type="paragraph" w:styleId="stbilgi">
    <w:name w:val="header"/>
    <w:basedOn w:val="Normal"/>
    <w:link w:val="stbilgiChar"/>
    <w:uiPriority w:val="99"/>
    <w:unhideWhenUsed/>
    <w:rsid w:val="0088504C"/>
    <w:pPr>
      <w:spacing w:line="240" w:lineRule="auto"/>
    </w:pPr>
  </w:style>
  <w:style w:type="paragraph" w:customStyle="1" w:styleId="Baharfler">
    <w:name w:val="Baş harfler"/>
    <w:basedOn w:val="Normal"/>
    <w:next w:val="Balk3"/>
    <w:uiPriority w:val="1"/>
    <w:qFormat/>
    <w:rsid w:val="001B2AC1"/>
    <w:pPr>
      <w:spacing w:after="1600" w:line="240" w:lineRule="auto"/>
      <w:ind w:left="144" w:right="360"/>
      <w:contextualSpacing/>
      <w:jc w:val="center"/>
    </w:pPr>
    <w:rPr>
      <w:rFonts w:asciiTheme="majorHAnsi" w:hAnsiTheme="majorHAnsi"/>
      <w:caps/>
      <w:color w:val="EA4E4E" w:themeColor="accent1"/>
      <w:sz w:val="110"/>
    </w:rPr>
  </w:style>
  <w:style w:type="character" w:customStyle="1" w:styleId="stbilgiChar">
    <w:name w:val="Üstbilgi Char"/>
    <w:basedOn w:val="VarsaylanParagrafYazTipi"/>
    <w:link w:val="stbilgi"/>
    <w:uiPriority w:val="99"/>
    <w:rsid w:val="0088504C"/>
  </w:style>
  <w:style w:type="paragraph" w:styleId="Altbilgi">
    <w:name w:val="footer"/>
    <w:basedOn w:val="Normal"/>
    <w:link w:val="AltbilgiChar"/>
    <w:uiPriority w:val="99"/>
    <w:unhideWhenUsed/>
    <w:rsid w:val="0088504C"/>
    <w:pPr>
      <w:spacing w:line="240" w:lineRule="auto"/>
      <w:jc w:val="center"/>
    </w:pPr>
    <w:rPr>
      <w:rFonts w:asciiTheme="majorHAnsi" w:hAnsiTheme="majorHAnsi"/>
      <w:caps/>
    </w:rPr>
  </w:style>
  <w:style w:type="character" w:customStyle="1" w:styleId="AltbilgiChar">
    <w:name w:val="Altbilgi Char"/>
    <w:basedOn w:val="VarsaylanParagrafYazTipi"/>
    <w:link w:val="Altbilgi"/>
    <w:uiPriority w:val="99"/>
    <w:rsid w:val="0088504C"/>
    <w:rPr>
      <w:rFonts w:asciiTheme="majorHAnsi" w:hAnsiTheme="majorHAnsi"/>
      <w:caps/>
    </w:rPr>
  </w:style>
  <w:style w:type="character" w:customStyle="1" w:styleId="Balk8Char">
    <w:name w:val="Başlık 8 Char"/>
    <w:basedOn w:val="VarsaylanParagrafYazTipi"/>
    <w:link w:val="Balk8"/>
    <w:uiPriority w:val="9"/>
    <w:semiHidden/>
    <w:rsid w:val="007D2696"/>
    <w:rPr>
      <w:rFonts w:asciiTheme="majorHAnsi" w:eastAsiaTheme="majorEastAsia" w:hAnsiTheme="majorHAnsi" w:cstheme="majorBidi"/>
      <w:color w:val="272727" w:themeColor="text1" w:themeTint="D8"/>
      <w:szCs w:val="21"/>
    </w:rPr>
  </w:style>
  <w:style w:type="character" w:customStyle="1" w:styleId="Balk9Char">
    <w:name w:val="Başlık 9 Char"/>
    <w:basedOn w:val="VarsaylanParagrafYazTipi"/>
    <w:link w:val="Balk9"/>
    <w:uiPriority w:val="9"/>
    <w:semiHidden/>
    <w:rsid w:val="007D2696"/>
    <w:rPr>
      <w:rFonts w:asciiTheme="majorHAnsi" w:eastAsiaTheme="majorEastAsia" w:hAnsiTheme="majorHAnsi" w:cstheme="majorBidi"/>
      <w:i/>
      <w:iCs/>
      <w:color w:val="272727" w:themeColor="text1" w:themeTint="D8"/>
      <w:szCs w:val="21"/>
    </w:rPr>
  </w:style>
  <w:style w:type="paragraph" w:styleId="KonuBal">
    <w:name w:val="Title"/>
    <w:basedOn w:val="Normal"/>
    <w:next w:val="Normal"/>
    <w:link w:val="KonuBalChar"/>
    <w:uiPriority w:val="10"/>
    <w:semiHidden/>
    <w:unhideWhenUsed/>
    <w:qFormat/>
    <w:rsid w:val="007D2696"/>
    <w:pPr>
      <w:spacing w:line="240" w:lineRule="auto"/>
      <w:contextualSpacing/>
    </w:pPr>
    <w:rPr>
      <w:rFonts w:asciiTheme="majorHAnsi" w:eastAsiaTheme="majorEastAsia" w:hAnsiTheme="majorHAnsi" w:cstheme="majorBidi"/>
      <w:kern w:val="28"/>
      <w:sz w:val="56"/>
      <w:szCs w:val="56"/>
    </w:rPr>
  </w:style>
  <w:style w:type="character" w:customStyle="1" w:styleId="KonuBalChar">
    <w:name w:val="Konu Başlığı Char"/>
    <w:basedOn w:val="VarsaylanParagrafYazTipi"/>
    <w:link w:val="KonuBal"/>
    <w:uiPriority w:val="10"/>
    <w:semiHidden/>
    <w:rsid w:val="007D2696"/>
    <w:rPr>
      <w:rFonts w:asciiTheme="majorHAnsi" w:eastAsiaTheme="majorEastAsia" w:hAnsiTheme="majorHAnsi" w:cstheme="majorBidi"/>
      <w:kern w:val="28"/>
      <w:sz w:val="56"/>
      <w:szCs w:val="56"/>
    </w:rPr>
  </w:style>
  <w:style w:type="paragraph" w:styleId="AltKonuBal">
    <w:name w:val="Subtitle"/>
    <w:basedOn w:val="Normal"/>
    <w:next w:val="Normal"/>
    <w:link w:val="AltKonuBalChar"/>
    <w:uiPriority w:val="11"/>
    <w:semiHidden/>
    <w:unhideWhenUsed/>
    <w:qFormat/>
    <w:rsid w:val="007D2696"/>
    <w:pPr>
      <w:numPr>
        <w:ilvl w:val="1"/>
      </w:numPr>
      <w:spacing w:after="160"/>
    </w:pPr>
    <w:rPr>
      <w:rFonts w:eastAsiaTheme="minorEastAsia"/>
      <w:color w:val="5A5A5A" w:themeColor="text1" w:themeTint="A5"/>
      <w:sz w:val="22"/>
      <w:szCs w:val="22"/>
    </w:rPr>
  </w:style>
  <w:style w:type="character" w:customStyle="1" w:styleId="AltKonuBalChar">
    <w:name w:val="Alt Konu Başlığı Char"/>
    <w:basedOn w:val="VarsaylanParagrafYazTipi"/>
    <w:link w:val="AltKonuBal"/>
    <w:uiPriority w:val="11"/>
    <w:semiHidden/>
    <w:rsid w:val="007D2696"/>
    <w:rPr>
      <w:rFonts w:eastAsiaTheme="minorEastAsia"/>
      <w:color w:val="5A5A5A" w:themeColor="text1" w:themeTint="A5"/>
      <w:sz w:val="22"/>
      <w:szCs w:val="22"/>
    </w:rPr>
  </w:style>
  <w:style w:type="paragraph" w:styleId="ListeParagraf">
    <w:name w:val="List Paragraph"/>
    <w:basedOn w:val="Normal"/>
    <w:uiPriority w:val="34"/>
    <w:unhideWhenUsed/>
    <w:qFormat/>
    <w:rsid w:val="00F1223D"/>
    <w:pPr>
      <w:ind w:left="720"/>
      <w:contextualSpacing/>
    </w:pPr>
  </w:style>
  <w:style w:type="table" w:customStyle="1" w:styleId="TabloKlavuzuAk1">
    <w:name w:val="Tablo Kılavuzu Açık1"/>
    <w:basedOn w:val="NormalTablo"/>
    <w:uiPriority w:val="40"/>
    <w:rsid w:val="00B27274"/>
    <w:pPr>
      <w:spacing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character" w:styleId="Kpr">
    <w:name w:val="Hyperlink"/>
    <w:basedOn w:val="VarsaylanParagrafYazTipi"/>
    <w:uiPriority w:val="99"/>
    <w:unhideWhenUsed/>
    <w:rsid w:val="00A30435"/>
    <w:rPr>
      <w:color w:val="0563C1" w:themeColor="hyperlink"/>
      <w:u w:val="single"/>
    </w:rPr>
  </w:style>
  <w:style w:type="character" w:customStyle="1" w:styleId="Balk5Char">
    <w:name w:val="Başlık 5 Char"/>
    <w:basedOn w:val="VarsaylanParagrafYazTipi"/>
    <w:link w:val="Balk5"/>
    <w:uiPriority w:val="9"/>
    <w:rsid w:val="005A7165"/>
    <w:rPr>
      <w:rFonts w:asciiTheme="majorHAnsi" w:eastAsiaTheme="majorEastAsia" w:hAnsiTheme="majorHAnsi" w:cstheme="majorBidi"/>
      <w:color w:val="D01818" w:themeColor="accent1" w:themeShade="BF"/>
    </w:rPr>
  </w:style>
  <w:style w:type="character" w:customStyle="1" w:styleId="Balk6Char">
    <w:name w:val="Başlık 6 Char"/>
    <w:basedOn w:val="VarsaylanParagrafYazTipi"/>
    <w:link w:val="Balk6"/>
    <w:uiPriority w:val="9"/>
    <w:rsid w:val="005A7165"/>
    <w:rPr>
      <w:rFonts w:asciiTheme="majorHAnsi" w:eastAsiaTheme="majorEastAsia" w:hAnsiTheme="majorHAnsi" w:cstheme="majorBidi"/>
      <w:color w:val="8A1010" w:themeColor="accent1" w:themeShade="7F"/>
    </w:rPr>
  </w:style>
  <w:style w:type="character" w:styleId="zlenenKpr">
    <w:name w:val="FollowedHyperlink"/>
    <w:basedOn w:val="VarsaylanParagrafYazTipi"/>
    <w:uiPriority w:val="99"/>
    <w:semiHidden/>
    <w:unhideWhenUsed/>
    <w:rsid w:val="001C25B2"/>
    <w:rPr>
      <w:color w:val="954F72" w:themeColor="followedHyperlink"/>
      <w:u w:val="single"/>
    </w:rPr>
  </w:style>
  <w:style w:type="paragraph" w:styleId="BalonMetni">
    <w:name w:val="Balloon Text"/>
    <w:basedOn w:val="Normal"/>
    <w:link w:val="BalonMetniChar"/>
    <w:uiPriority w:val="99"/>
    <w:semiHidden/>
    <w:unhideWhenUsed/>
    <w:rsid w:val="009E7A23"/>
    <w:pPr>
      <w:spacing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E7A23"/>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AppData\Roaming\Microsoft\&#350;ablonlar\Zarif%20&#246;zge&#231;mi&#351;,%20MOO%20taraf&#305;ndan%20tasarland&#305;.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B4764F9355964E6B85C8ABDF51B8891F"/>
        <w:category>
          <w:name w:val="Genel"/>
          <w:gallery w:val="placeholder"/>
        </w:category>
        <w:types>
          <w:type w:val="bbPlcHdr"/>
        </w:types>
        <w:behaviors>
          <w:behavior w:val="content"/>
        </w:behaviors>
        <w:guid w:val="{4EEACD2A-2C32-42F5-B51C-5B0B2410D682}"/>
      </w:docPartPr>
      <w:docPartBody>
        <w:p w:rsidR="00771A9F" w:rsidRDefault="00AC7A80">
          <w:pPr>
            <w:pStyle w:val="B4764F9355964E6B85C8ABDF51B8891F"/>
          </w:pPr>
          <w:r w:rsidRPr="009F6A1E">
            <w:rPr>
              <w:lang w:val="en-US"/>
            </w:rPr>
            <w:t>AS</w:t>
          </w:r>
        </w:p>
      </w:docPartBody>
    </w:docPart>
    <w:docPart>
      <w:docPartPr>
        <w:name w:val="E3179F6136694467B8AB3D34688B2614"/>
        <w:category>
          <w:name w:val="Genel"/>
          <w:gallery w:val="placeholder"/>
        </w:category>
        <w:types>
          <w:type w:val="bbPlcHdr"/>
        </w:types>
        <w:behaviors>
          <w:behavior w:val="content"/>
        </w:behaviors>
        <w:guid w:val="{2B182E6D-A375-40B2-9EC3-5CD1F72CE84B}"/>
      </w:docPartPr>
      <w:docPartBody>
        <w:p w:rsidR="00771A9F" w:rsidRDefault="00AC7A80">
          <w:pPr>
            <w:pStyle w:val="E3179F6136694467B8AB3D34688B2614"/>
          </w:pPr>
          <w:r w:rsidRPr="009F6A1E">
            <w:rPr>
              <w:lang w:bidi="tr-TR"/>
            </w:rPr>
            <w:t>Ad Soyad</w:t>
          </w:r>
          <w:r w:rsidRPr="009F6A1E">
            <w:rPr>
              <w:rFonts w:hint="cs"/>
              <w:lang w:bidi="tr-TR"/>
            </w:rPr>
            <w:t>ı</w:t>
          </w:r>
        </w:p>
      </w:docPartBody>
    </w:docPart>
    <w:docPart>
      <w:docPartPr>
        <w:name w:val="E6610230529F4589826F540EF6910961"/>
        <w:category>
          <w:name w:val="Genel"/>
          <w:gallery w:val="placeholder"/>
        </w:category>
        <w:types>
          <w:type w:val="bbPlcHdr"/>
        </w:types>
        <w:behaviors>
          <w:behavior w:val="content"/>
        </w:behaviors>
        <w:guid w:val="{363DAFE8-0449-4A5F-85FE-498930EF33A6}"/>
      </w:docPartPr>
      <w:docPartBody>
        <w:p w:rsidR="00AF1041" w:rsidRDefault="008C1132" w:rsidP="008C1132">
          <w:pPr>
            <w:pStyle w:val="E6610230529F4589826F540EF6910961"/>
          </w:pPr>
          <w:r w:rsidRPr="009F6A1E">
            <w:rPr>
              <w:lang w:bidi="tr-TR"/>
            </w:rPr>
            <w:t>Ad Soyad</w:t>
          </w:r>
          <w:r w:rsidRPr="009F6A1E">
            <w:rPr>
              <w:rFonts w:hint="cs"/>
              <w:lang w:bidi="tr-TR"/>
            </w:rPr>
            <w:t>ı</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Rockwell">
    <w:panose1 w:val="02060603020205020403"/>
    <w:charset w:val="00"/>
    <w:family w:val="roman"/>
    <w:pitch w:val="variable"/>
    <w:sig w:usb0="00000007" w:usb1="00000000" w:usb2="00000000" w:usb3="00000000" w:csb0="00000003" w:csb1="00000000"/>
  </w:font>
  <w:font w:name="Cambria">
    <w:panose1 w:val="02040503050406030204"/>
    <w:charset w:val="A2"/>
    <w:family w:val="roman"/>
    <w:pitch w:val="variable"/>
    <w:sig w:usb0="E00006FF" w:usb1="400004FF" w:usb2="00000000" w:usb3="00000000" w:csb0="0000019F" w:csb1="00000000"/>
  </w:font>
  <w:font w:name="Franklin Gothic Demi">
    <w:panose1 w:val="020B0703020102020204"/>
    <w:charset w:val="A2"/>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A2"/>
    <w:family w:val="swiss"/>
    <w:pitch w:val="variable"/>
    <w:sig w:usb0="E0002AFF" w:usb1="C000247B" w:usb2="00000009" w:usb3="00000000" w:csb0="000001F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hyphenationZone w:val="425"/>
  <w:characterSpacingControl w:val="doNotCompress"/>
  <w:compat>
    <w:useFELayout/>
  </w:compat>
  <w:rsids>
    <w:rsidRoot w:val="00AC7A80"/>
    <w:rsid w:val="001D2978"/>
    <w:rsid w:val="002C653A"/>
    <w:rsid w:val="00391AF2"/>
    <w:rsid w:val="005F70BB"/>
    <w:rsid w:val="0067433D"/>
    <w:rsid w:val="006A64E8"/>
    <w:rsid w:val="006E067D"/>
    <w:rsid w:val="00771A9F"/>
    <w:rsid w:val="007A2263"/>
    <w:rsid w:val="008349DF"/>
    <w:rsid w:val="008C1132"/>
    <w:rsid w:val="008F4F2E"/>
    <w:rsid w:val="009931DD"/>
    <w:rsid w:val="009E2649"/>
    <w:rsid w:val="00AC7A80"/>
    <w:rsid w:val="00AF1041"/>
    <w:rsid w:val="00B804D1"/>
    <w:rsid w:val="00D0483D"/>
    <w:rsid w:val="00EF6092"/>
    <w:rsid w:val="00F37630"/>
    <w:rsid w:val="00F448DB"/>
    <w:rsid w:val="00FB64A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4F2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B4764F9355964E6B85C8ABDF51B8891F">
    <w:name w:val="B4764F9355964E6B85C8ABDF51B8891F"/>
    <w:rsid w:val="008F4F2E"/>
  </w:style>
  <w:style w:type="paragraph" w:customStyle="1" w:styleId="388E7585A4B84E26A87C0DF93130CFB3">
    <w:name w:val="388E7585A4B84E26A87C0DF93130CFB3"/>
    <w:rsid w:val="008F4F2E"/>
  </w:style>
  <w:style w:type="paragraph" w:customStyle="1" w:styleId="F2F203FA70E54E8FAB6259C247F5BF9E">
    <w:name w:val="F2F203FA70E54E8FAB6259C247F5BF9E"/>
    <w:rsid w:val="008F4F2E"/>
  </w:style>
  <w:style w:type="paragraph" w:customStyle="1" w:styleId="BDDF15E5A1824A779BD5F130D1EC4A4F">
    <w:name w:val="BDDF15E5A1824A779BD5F130D1EC4A4F"/>
    <w:rsid w:val="008F4F2E"/>
  </w:style>
  <w:style w:type="paragraph" w:customStyle="1" w:styleId="1F1A2EEB6DAB448E946A77E5326B19FB">
    <w:name w:val="1F1A2EEB6DAB448E946A77E5326B19FB"/>
    <w:rsid w:val="008F4F2E"/>
  </w:style>
  <w:style w:type="paragraph" w:customStyle="1" w:styleId="E3179F6136694467B8AB3D34688B2614">
    <w:name w:val="E3179F6136694467B8AB3D34688B2614"/>
    <w:rsid w:val="008F4F2E"/>
  </w:style>
  <w:style w:type="paragraph" w:customStyle="1" w:styleId="25C3801E6C8E440396FBF9CFBD2C38BD">
    <w:name w:val="25C3801E6C8E440396FBF9CFBD2C38BD"/>
    <w:rsid w:val="008F4F2E"/>
  </w:style>
  <w:style w:type="paragraph" w:customStyle="1" w:styleId="4E939357E62047ECB7719CCEF73D5A10">
    <w:name w:val="4E939357E62047ECB7719CCEF73D5A10"/>
    <w:rsid w:val="008F4F2E"/>
  </w:style>
  <w:style w:type="paragraph" w:customStyle="1" w:styleId="90F86A038C004CF9AA4D049278B311F2">
    <w:name w:val="90F86A038C004CF9AA4D049278B311F2"/>
    <w:rsid w:val="008F4F2E"/>
  </w:style>
  <w:style w:type="paragraph" w:customStyle="1" w:styleId="C5E3F8FA0EEC48A6A6854784C49977B0">
    <w:name w:val="C5E3F8FA0EEC48A6A6854784C49977B0"/>
    <w:rsid w:val="008F4F2E"/>
  </w:style>
  <w:style w:type="paragraph" w:customStyle="1" w:styleId="B8DF61D57C5A414DB75D374365D077F5">
    <w:name w:val="B8DF61D57C5A414DB75D374365D077F5"/>
    <w:rsid w:val="008F4F2E"/>
  </w:style>
  <w:style w:type="paragraph" w:customStyle="1" w:styleId="15C1D1722F484EAC837AFD0114F1F9A9">
    <w:name w:val="15C1D1722F484EAC837AFD0114F1F9A9"/>
    <w:rsid w:val="008F4F2E"/>
  </w:style>
  <w:style w:type="paragraph" w:customStyle="1" w:styleId="569EE41A1580418594975AC056B8E2FB">
    <w:name w:val="569EE41A1580418594975AC056B8E2FB"/>
    <w:rsid w:val="008F4F2E"/>
  </w:style>
  <w:style w:type="paragraph" w:customStyle="1" w:styleId="0AE1FF286148489CBA36265A6BC9430F">
    <w:name w:val="0AE1FF286148489CBA36265A6BC9430F"/>
    <w:rsid w:val="008F4F2E"/>
  </w:style>
  <w:style w:type="paragraph" w:customStyle="1" w:styleId="94AD28EA64064E438D97A7D4AF57884B">
    <w:name w:val="94AD28EA64064E438D97A7D4AF57884B"/>
    <w:rsid w:val="008F4F2E"/>
  </w:style>
  <w:style w:type="paragraph" w:customStyle="1" w:styleId="D5256C2119024B8094A3209009D2331B">
    <w:name w:val="D5256C2119024B8094A3209009D2331B"/>
    <w:rsid w:val="008F4F2E"/>
  </w:style>
  <w:style w:type="paragraph" w:customStyle="1" w:styleId="A4D91A77DC60463B9CD00A51776D3BD3">
    <w:name w:val="A4D91A77DC60463B9CD00A51776D3BD3"/>
    <w:rsid w:val="008F4F2E"/>
  </w:style>
  <w:style w:type="paragraph" w:customStyle="1" w:styleId="68A11AD92B854966818453814E7C724F">
    <w:name w:val="68A11AD92B854966818453814E7C724F"/>
    <w:rsid w:val="008F4F2E"/>
  </w:style>
  <w:style w:type="paragraph" w:customStyle="1" w:styleId="A0C131457BD9462088890222C731D5E6">
    <w:name w:val="A0C131457BD9462088890222C731D5E6"/>
    <w:rsid w:val="008F4F2E"/>
  </w:style>
  <w:style w:type="paragraph" w:customStyle="1" w:styleId="9063F13CA3F5473FB8FD77E83FA50782">
    <w:name w:val="9063F13CA3F5473FB8FD77E83FA50782"/>
    <w:rsid w:val="008F4F2E"/>
  </w:style>
  <w:style w:type="paragraph" w:customStyle="1" w:styleId="A20285984F8349B2B63DD344244857A3">
    <w:name w:val="A20285984F8349B2B63DD344244857A3"/>
    <w:rsid w:val="008F4F2E"/>
  </w:style>
  <w:style w:type="paragraph" w:customStyle="1" w:styleId="4C528D0809B04A759FB6E673AC626021">
    <w:name w:val="4C528D0809B04A759FB6E673AC626021"/>
    <w:rsid w:val="008F4F2E"/>
  </w:style>
  <w:style w:type="paragraph" w:customStyle="1" w:styleId="30554C1313FC4A7DA378E6ED9EEFA2E9">
    <w:name w:val="30554C1313FC4A7DA378E6ED9EEFA2E9"/>
    <w:rsid w:val="008F4F2E"/>
  </w:style>
  <w:style w:type="paragraph" w:customStyle="1" w:styleId="7BE5A26B3F2148D48D9BFE9471497307">
    <w:name w:val="7BE5A26B3F2148D48D9BFE9471497307"/>
    <w:rsid w:val="008F4F2E"/>
  </w:style>
  <w:style w:type="paragraph" w:customStyle="1" w:styleId="BE1E425E62714E5E814364E134E7775C">
    <w:name w:val="BE1E425E62714E5E814364E134E7775C"/>
    <w:rsid w:val="008F4F2E"/>
  </w:style>
  <w:style w:type="paragraph" w:customStyle="1" w:styleId="BE6578CF8A4F479094215791D113C9CE">
    <w:name w:val="BE6578CF8A4F479094215791D113C9CE"/>
    <w:rsid w:val="008F4F2E"/>
  </w:style>
  <w:style w:type="paragraph" w:customStyle="1" w:styleId="4D0CF8CC76654821BA2D503924312F9C">
    <w:name w:val="4D0CF8CC76654821BA2D503924312F9C"/>
    <w:rsid w:val="008F4F2E"/>
  </w:style>
  <w:style w:type="paragraph" w:customStyle="1" w:styleId="D109699A15DE43718F5C0A0A3DAE3199">
    <w:name w:val="D109699A15DE43718F5C0A0A3DAE3199"/>
    <w:rsid w:val="008F4F2E"/>
  </w:style>
  <w:style w:type="paragraph" w:customStyle="1" w:styleId="E620E1FE61D348C09CA5667281795FB5">
    <w:name w:val="E620E1FE61D348C09CA5667281795FB5"/>
    <w:rsid w:val="008C1132"/>
  </w:style>
  <w:style w:type="paragraph" w:customStyle="1" w:styleId="E6610230529F4589826F540EF6910961">
    <w:name w:val="E6610230529F4589826F540EF6910961"/>
    <w:rsid w:val="008C1132"/>
  </w:style>
</w:styles>
</file>

<file path=word/glossary/webSettings.xml><?xml version="1.0" encoding="utf-8"?>
<w:webSettings xmlns:r="http://schemas.openxmlformats.org/officeDocument/2006/relationships" xmlns:w="http://schemas.openxmlformats.org/wordprocessingml/2006/main">
  <w:optimizeForBrowser/>
  <w:allowPNG/>
</w:webSettings>
</file>

<file path=word/theme/theme1.xml><?xml version="1.0" encoding="utf-8"?>
<a:theme xmlns:a="http://schemas.openxmlformats.org/drawingml/2006/main" name="Office Theme">
  <a:themeElements>
    <a:clrScheme name="Custom 15">
      <a:dk1>
        <a:sysClr val="windowText" lastClr="000000"/>
      </a:dk1>
      <a:lt1>
        <a:sysClr val="window" lastClr="FFFFFF"/>
      </a:lt1>
      <a:dk2>
        <a:srgbClr val="44546A"/>
      </a:dk2>
      <a:lt2>
        <a:srgbClr val="E7E6E6"/>
      </a:lt2>
      <a:accent1>
        <a:srgbClr val="EA4E4E"/>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Custom 4">
      <a:majorFont>
        <a:latin typeface="Franklin Gothic Demi"/>
        <a:ea typeface=""/>
        <a:cs typeface=""/>
      </a:majorFont>
      <a:minorFont>
        <a:latin typeface="Rockwell"/>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933202F2-FA39-4674-A32F-5754E7075C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Zarif özgeçmiş, MOO tarafından tasarlandı</Template>
  <TotalTime>0</TotalTime>
  <Pages>3</Pages>
  <Words>392</Words>
  <Characters>2239</Characters>
  <DocSecurity>0</DocSecurity>
  <Lines>18</Lines>
  <Paragraphs>5</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Manager>www.sorubak.com</Manager>
  <LinksUpToDate>false</LinksUpToDate>
  <CharactersWithSpaces>2626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2017-04-21T06:44:00Z</cp:lastPrinted>
  <dcterms:created xsi:type="dcterms:W3CDTF">2018-02-02T09:44:00Z</dcterms:created>
  <dcterms:modified xsi:type="dcterms:W3CDTF">2018-02-02T09:44:00Z</dcterms:modified>
  <cp:category>www.sorubak.com</cp:category>
</cp:coreProperties>
</file>