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9" w:rsidRDefault="00F23C29" w:rsidP="00F23C29">
      <w:pPr>
        <w:tabs>
          <w:tab w:val="left" w:pos="0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1BB2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F23C29" w:rsidRDefault="00F23C29" w:rsidP="00F23C29">
                  <w:pPr>
                    <w:spacing w:after="0"/>
                  </w:pPr>
                  <w:r>
                    <w:t xml:space="preserve">NAME: </w:t>
                  </w:r>
                </w:p>
                <w:p w:rsidR="00F23C29" w:rsidRDefault="00F23C29" w:rsidP="00F23C29">
                  <w:r>
                    <w:t>SURNAME:</w:t>
                  </w:r>
                </w:p>
              </w:txbxContent>
            </v:textbox>
          </v:shape>
        </w:pict>
      </w:r>
      <w:r w:rsidR="006D1BB2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29" type="#_x0000_t4" style="position:absolute;margin-left:497.05pt;margin-top:2.8pt;width:40.5pt;height:3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6D1BB2">
        <w:rPr>
          <w:noProof/>
          <w:lang w:eastAsia="tr-TR"/>
        </w:rPr>
        <w:pict>
          <v:rect id="Rectangle 6" o:spid="_x0000_s1028" style="position:absolute;margin-left:468.55pt;margin-top:41.8pt;width:87pt;height:2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6D1BB2">
        <w:rPr>
          <w:noProof/>
          <w:lang w:eastAsia="tr-TR"/>
        </w:rPr>
        <w:pict>
          <v:rect id="Rectangle 4" o:spid="_x0000_s1027" style="position:absolute;margin-left:167.05pt;margin-top:3.55pt;width:331.5pt;height:62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F04557" w:rsidRPr="0042706D" w:rsidRDefault="00F04557" w:rsidP="00F0455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2017-2018</w:t>
                  </w:r>
                  <w:r w:rsidRPr="0042706D">
                    <w:rPr>
                      <w:rFonts w:ascii="Comic Sans MS" w:hAnsi="Comic Sans MS"/>
                    </w:rPr>
                    <w:t xml:space="preserve"> EDUCATIONAL YEAR</w:t>
                  </w:r>
                </w:p>
                <w:p w:rsidR="00F04557" w:rsidRPr="0042706D" w:rsidRDefault="00F04557" w:rsidP="00F0455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SUBAŞI</w:t>
                  </w:r>
                  <w:r w:rsidRPr="0042706D">
                    <w:rPr>
                      <w:rFonts w:ascii="Comic Sans MS" w:hAnsi="Comic Sans MS"/>
                    </w:rPr>
                    <w:t xml:space="preserve"> SECONDARY SCHOOL</w:t>
                  </w:r>
                </w:p>
                <w:p w:rsidR="00F23C29" w:rsidRPr="0042706D" w:rsidRDefault="00C26CAB" w:rsidP="00F0455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="00F04557" w:rsidRPr="0042706D">
                    <w:rPr>
                      <w:rFonts w:ascii="Comic Sans MS" w:hAnsi="Comic Sans MS"/>
                      <w:vertAlign w:val="superscript"/>
                    </w:rPr>
                    <w:t>TH</w:t>
                  </w:r>
                  <w:r w:rsidR="00F04557" w:rsidRPr="0042706D">
                    <w:rPr>
                      <w:rFonts w:ascii="Comic Sans MS" w:hAnsi="Comic Sans MS"/>
                    </w:rPr>
                    <w:t xml:space="preserve"> GRADES 1</w:t>
                  </w:r>
                  <w:r w:rsidR="00F04557" w:rsidRPr="0042706D">
                    <w:rPr>
                      <w:rFonts w:ascii="Comic Sans MS" w:hAnsi="Comic Sans MS"/>
                      <w:vertAlign w:val="superscript"/>
                    </w:rPr>
                    <w:t>ST</w:t>
                  </w:r>
                  <w:r w:rsidR="00F04557" w:rsidRPr="0042706D">
                    <w:rPr>
                      <w:rFonts w:ascii="Comic Sans MS" w:hAnsi="Comic Sans MS"/>
                    </w:rPr>
                    <w:t xml:space="preserve"> TERM </w:t>
                  </w:r>
                  <w:r>
                    <w:rPr>
                      <w:rFonts w:ascii="Comic Sans MS" w:hAnsi="Comic Sans MS"/>
                    </w:rPr>
                    <w:t>2</w:t>
                  </w:r>
                  <w:r>
                    <w:rPr>
                      <w:rFonts w:ascii="Comic Sans MS" w:hAnsi="Comic Sans MS"/>
                      <w:vertAlign w:val="superscript"/>
                    </w:rPr>
                    <w:t>ND</w:t>
                  </w:r>
                  <w:r w:rsidR="00F04557" w:rsidRPr="0042706D">
                    <w:rPr>
                      <w:rFonts w:ascii="Comic Sans MS" w:hAnsi="Comic Sans MS"/>
                    </w:rPr>
                    <w:t xml:space="preserve"> ENGLISH EXAM</w:t>
                  </w:r>
                </w:p>
              </w:txbxContent>
            </v:textbox>
          </v:rect>
        </w:pict>
      </w:r>
    </w:p>
    <w:p w:rsidR="00F23C29" w:rsidRPr="007A4680" w:rsidRDefault="00F23C29" w:rsidP="00F23C29"/>
    <w:p w:rsidR="009411DD" w:rsidRDefault="009411DD" w:rsidP="00F23C29"/>
    <w:p w:rsidR="00C26CAB" w:rsidRPr="000B0CA9" w:rsidRDefault="00035A3A" w:rsidP="002B4E36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hyperlink r:id="rId7" w:history="1">
        <w:r w:rsidRPr="00875FFD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C26CAB" w:rsidRPr="000B0CA9"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487045</wp:posOffset>
            </wp:positionV>
            <wp:extent cx="3680460" cy="251460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6CAB" w:rsidRPr="000B0CA9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441325</wp:posOffset>
            </wp:positionV>
            <wp:extent cx="3783330" cy="2834640"/>
            <wp:effectExtent l="0" t="0" r="762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</w:t>
      </w:r>
      <w:r w:rsidR="002B4E36" w:rsidRPr="000B0CA9">
        <w:rPr>
          <w:b/>
          <w:sz w:val="24"/>
          <w:szCs w:val="24"/>
        </w:rPr>
        <w:t>A.</w:t>
      </w:r>
      <w:r w:rsidR="00C26CAB" w:rsidRPr="000B0CA9">
        <w:rPr>
          <w:b/>
          <w:sz w:val="24"/>
          <w:szCs w:val="24"/>
        </w:rPr>
        <w:t xml:space="preserve"> Cümlelerde verilen boşlukları kutucuktaki yer-yön zarflarını kullanarak doldurunuz. (</w:t>
      </w:r>
      <w:r w:rsidR="009507D0" w:rsidRPr="000B0CA9">
        <w:rPr>
          <w:b/>
          <w:sz w:val="24"/>
          <w:szCs w:val="24"/>
        </w:rPr>
        <w:t>4</w:t>
      </w:r>
      <w:r w:rsidR="00C26CAB" w:rsidRPr="000B0CA9">
        <w:rPr>
          <w:b/>
          <w:sz w:val="24"/>
          <w:szCs w:val="24"/>
        </w:rPr>
        <w:t>x5=</w:t>
      </w:r>
      <w:r w:rsidR="009507D0" w:rsidRPr="000B0CA9">
        <w:rPr>
          <w:b/>
          <w:sz w:val="24"/>
          <w:szCs w:val="24"/>
        </w:rPr>
        <w:t>20</w:t>
      </w:r>
      <w:r w:rsidR="00C26CAB" w:rsidRPr="000B0CA9">
        <w:rPr>
          <w:b/>
          <w:sz w:val="24"/>
          <w:szCs w:val="24"/>
        </w:rPr>
        <w:t>pts.)</w:t>
      </w:r>
    </w:p>
    <w:p w:rsidR="002B4E36" w:rsidRPr="000B0CA9" w:rsidRDefault="002B4E36" w:rsidP="00C26CAB">
      <w:pPr>
        <w:rPr>
          <w:b/>
          <w:sz w:val="24"/>
          <w:szCs w:val="24"/>
        </w:rPr>
      </w:pPr>
    </w:p>
    <w:p w:rsidR="000B0CA9" w:rsidRPr="000B0CA9" w:rsidRDefault="000B0CA9" w:rsidP="00C26CAB">
      <w:pPr>
        <w:rPr>
          <w:b/>
          <w:sz w:val="24"/>
          <w:szCs w:val="24"/>
        </w:rPr>
      </w:pPr>
    </w:p>
    <w:p w:rsidR="002B4E36" w:rsidRPr="000B0CA9" w:rsidRDefault="002B4E36" w:rsidP="00C26CAB">
      <w:pPr>
        <w:rPr>
          <w:b/>
          <w:sz w:val="24"/>
          <w:szCs w:val="24"/>
        </w:rPr>
      </w:pPr>
      <w:r w:rsidRPr="000B0CA9">
        <w:rPr>
          <w:b/>
          <w:sz w:val="24"/>
          <w:szCs w:val="24"/>
        </w:rPr>
        <w:t>B. Yukarıdaki haritadan yararlanarak şağıdaki cümlelerin yanına doğru ise “True” yanlış ise “False”  yazınız. (</w:t>
      </w:r>
      <w:r w:rsidR="009507D0" w:rsidRPr="000B0CA9">
        <w:rPr>
          <w:b/>
          <w:sz w:val="24"/>
          <w:szCs w:val="24"/>
        </w:rPr>
        <w:t>4</w:t>
      </w:r>
      <w:r w:rsidRPr="000B0CA9">
        <w:rPr>
          <w:b/>
          <w:sz w:val="24"/>
          <w:szCs w:val="24"/>
        </w:rPr>
        <w:t>x5=</w:t>
      </w:r>
      <w:r w:rsidR="009507D0" w:rsidRPr="000B0CA9">
        <w:rPr>
          <w:b/>
          <w:sz w:val="24"/>
          <w:szCs w:val="24"/>
        </w:rPr>
        <w:t>20</w:t>
      </w:r>
      <w:r w:rsidRPr="000B0CA9">
        <w:rPr>
          <w:b/>
          <w:sz w:val="24"/>
          <w:szCs w:val="24"/>
        </w:rPr>
        <w:t>pts)</w:t>
      </w:r>
    </w:p>
    <w:p w:rsidR="00144BA6" w:rsidRDefault="00144BA6" w:rsidP="00C26CA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184150</wp:posOffset>
            </wp:positionV>
            <wp:extent cx="4391025" cy="2456180"/>
            <wp:effectExtent l="0" t="0" r="9525" b="127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4BA6" w:rsidRDefault="00144BA6" w:rsidP="00C26CAB">
      <w:pPr>
        <w:rPr>
          <w:sz w:val="24"/>
          <w:szCs w:val="24"/>
        </w:rPr>
      </w:pPr>
    </w:p>
    <w:p w:rsidR="002B4E36" w:rsidRDefault="002B4E36" w:rsidP="00C26CAB">
      <w:pPr>
        <w:rPr>
          <w:sz w:val="24"/>
          <w:szCs w:val="24"/>
        </w:rPr>
      </w:pPr>
    </w:p>
    <w:p w:rsidR="00144BA6" w:rsidRDefault="00144BA6" w:rsidP="00C26CAB">
      <w:pPr>
        <w:rPr>
          <w:sz w:val="24"/>
          <w:szCs w:val="24"/>
        </w:rPr>
      </w:pPr>
    </w:p>
    <w:p w:rsidR="00144BA6" w:rsidRDefault="00144BA6" w:rsidP="00C26CAB">
      <w:pPr>
        <w:rPr>
          <w:sz w:val="24"/>
          <w:szCs w:val="24"/>
        </w:rPr>
      </w:pPr>
    </w:p>
    <w:p w:rsidR="00144BA6" w:rsidRDefault="00144BA6" w:rsidP="00C26CAB">
      <w:pPr>
        <w:rPr>
          <w:sz w:val="24"/>
          <w:szCs w:val="24"/>
        </w:rPr>
      </w:pPr>
    </w:p>
    <w:p w:rsidR="00144BA6" w:rsidRDefault="00144BA6" w:rsidP="00C26CAB">
      <w:pPr>
        <w:rPr>
          <w:sz w:val="24"/>
          <w:szCs w:val="24"/>
        </w:rPr>
      </w:pPr>
    </w:p>
    <w:p w:rsidR="00144BA6" w:rsidRDefault="00144BA6" w:rsidP="00C26CAB">
      <w:pPr>
        <w:rPr>
          <w:sz w:val="24"/>
          <w:szCs w:val="24"/>
        </w:rPr>
      </w:pPr>
    </w:p>
    <w:p w:rsidR="00144BA6" w:rsidRDefault="00144BA6" w:rsidP="00C26CAB">
      <w:pPr>
        <w:rPr>
          <w:sz w:val="24"/>
          <w:szCs w:val="24"/>
        </w:rPr>
      </w:pPr>
    </w:p>
    <w:p w:rsidR="00144BA6" w:rsidRPr="000B0CA9" w:rsidRDefault="009507D0" w:rsidP="000B0CA9">
      <w:pPr>
        <w:rPr>
          <w:b/>
          <w:sz w:val="24"/>
          <w:szCs w:val="24"/>
        </w:rPr>
      </w:pPr>
      <w:r w:rsidRPr="000B0CA9">
        <w:rPr>
          <w:b/>
          <w:sz w:val="24"/>
          <w:szCs w:val="24"/>
        </w:rPr>
        <w:lastRenderedPageBreak/>
        <w:t>2</w:t>
      </w:r>
      <w:r w:rsidR="00144BA6" w:rsidRPr="000B0CA9">
        <w:rPr>
          <w:b/>
          <w:sz w:val="24"/>
          <w:szCs w:val="24"/>
        </w:rPr>
        <w:t>.</w:t>
      </w:r>
      <w:r w:rsidRPr="000B0CA9">
        <w:rPr>
          <w:b/>
          <w:sz w:val="24"/>
          <w:szCs w:val="24"/>
        </w:rPr>
        <w:t xml:space="preserve"> </w:t>
      </w:r>
      <w:r w:rsidR="000B0CA9">
        <w:rPr>
          <w:b/>
          <w:sz w:val="24"/>
          <w:szCs w:val="24"/>
        </w:rPr>
        <w:t xml:space="preserve"> </w:t>
      </w:r>
      <w:r w:rsidRPr="000B0CA9">
        <w:rPr>
          <w:b/>
          <w:sz w:val="24"/>
          <w:szCs w:val="24"/>
        </w:rPr>
        <w:t>Aşağıdaki resimleri uygun sözcüklerle eşleştiriniz. (3x10=30pts.)</w:t>
      </w:r>
    </w:p>
    <w:p w:rsidR="009507D0" w:rsidRPr="000B0CA9" w:rsidRDefault="009507D0" w:rsidP="00C26CAB">
      <w:pPr>
        <w:rPr>
          <w:b/>
          <w:sz w:val="24"/>
          <w:szCs w:val="24"/>
        </w:rPr>
      </w:pPr>
      <w:r w:rsidRPr="000B0CA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28575</wp:posOffset>
            </wp:positionV>
            <wp:extent cx="6606540" cy="4930140"/>
            <wp:effectExtent l="0" t="0" r="3810" b="381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540" cy="493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144BA6" w:rsidRPr="000B0CA9" w:rsidRDefault="00144BA6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0B0CA9">
      <w:pPr>
        <w:rPr>
          <w:b/>
          <w:sz w:val="24"/>
          <w:szCs w:val="24"/>
        </w:rPr>
      </w:pPr>
      <w:r w:rsidRPr="000B0CA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347345</wp:posOffset>
            </wp:positionV>
            <wp:extent cx="3710940" cy="1463040"/>
            <wp:effectExtent l="0" t="0" r="3810" b="381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0CA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21590</wp:posOffset>
            </wp:positionV>
            <wp:extent cx="3185160" cy="166116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0CA9">
        <w:rPr>
          <w:b/>
          <w:sz w:val="24"/>
          <w:szCs w:val="24"/>
        </w:rPr>
        <w:t xml:space="preserve">3. A. Tabloya bakarak boşlukları “can”veya “can’t” ile doldurunuz.   </w:t>
      </w:r>
      <w:r w:rsidR="000B0CA9" w:rsidRPr="000B0CA9">
        <w:rPr>
          <w:b/>
          <w:sz w:val="24"/>
          <w:szCs w:val="24"/>
        </w:rPr>
        <w:t>(3x5=15pts.)</w:t>
      </w:r>
      <w:r w:rsidRPr="000B0CA9">
        <w:rPr>
          <w:b/>
          <w:sz w:val="24"/>
          <w:szCs w:val="24"/>
        </w:rPr>
        <w:t xml:space="preserve">             </w:t>
      </w: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9507D0" w:rsidP="00C26CAB">
      <w:pPr>
        <w:rPr>
          <w:b/>
          <w:sz w:val="24"/>
          <w:szCs w:val="24"/>
        </w:rPr>
      </w:pPr>
    </w:p>
    <w:p w:rsidR="009507D0" w:rsidRPr="000B0CA9" w:rsidRDefault="000B0CA9" w:rsidP="000B0CA9">
      <w:pPr>
        <w:rPr>
          <w:b/>
          <w:sz w:val="24"/>
          <w:szCs w:val="24"/>
        </w:rPr>
      </w:pPr>
      <w:r w:rsidRPr="000B0CA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273685</wp:posOffset>
            </wp:positionV>
            <wp:extent cx="3398520" cy="1559560"/>
            <wp:effectExtent l="0" t="0" r="0" b="254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07D0" w:rsidRPr="000B0CA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331481</wp:posOffset>
            </wp:positionV>
            <wp:extent cx="3611880" cy="122428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88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0CA9">
        <w:rPr>
          <w:b/>
          <w:sz w:val="24"/>
          <w:szCs w:val="24"/>
        </w:rPr>
        <w:t xml:space="preserve">       </w:t>
      </w:r>
      <w:r w:rsidR="009507D0" w:rsidRPr="000B0CA9">
        <w:rPr>
          <w:b/>
          <w:sz w:val="24"/>
          <w:szCs w:val="24"/>
        </w:rPr>
        <w:t>B. Aşağıdaki soruları tabloya göre cevaplayınız. (3x5=15pts.)</w:t>
      </w:r>
    </w:p>
    <w:p w:rsidR="009507D0" w:rsidRPr="00144BA6" w:rsidRDefault="009507D0" w:rsidP="00C26CAB">
      <w:pPr>
        <w:rPr>
          <w:sz w:val="24"/>
          <w:szCs w:val="24"/>
        </w:rPr>
      </w:pPr>
    </w:p>
    <w:sectPr w:rsidR="009507D0" w:rsidRPr="00144BA6" w:rsidSect="00C26CAB">
      <w:pgSz w:w="12240" w:h="15840"/>
      <w:pgMar w:top="630" w:right="450" w:bottom="144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6DA4"/>
    <w:multiLevelType w:val="hybridMultilevel"/>
    <w:tmpl w:val="0ACC7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20228"/>
    <w:multiLevelType w:val="hybridMultilevel"/>
    <w:tmpl w:val="FED6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ttachedTemplate r:id="rId1"/>
  <w:defaultTabStop w:val="720"/>
  <w:hyphenationZone w:val="425"/>
  <w:characterSpacingControl w:val="doNotCompress"/>
  <w:compat/>
  <w:rsids>
    <w:rsidRoot w:val="00C26CAB"/>
    <w:rsid w:val="00035A3A"/>
    <w:rsid w:val="000B0CA9"/>
    <w:rsid w:val="00144BA6"/>
    <w:rsid w:val="001C3CC5"/>
    <w:rsid w:val="002B4E36"/>
    <w:rsid w:val="004E0A3E"/>
    <w:rsid w:val="006D1BB2"/>
    <w:rsid w:val="009411DD"/>
    <w:rsid w:val="009507D0"/>
    <w:rsid w:val="009F5B9D"/>
    <w:rsid w:val="00B43437"/>
    <w:rsid w:val="00C26CAB"/>
    <w:rsid w:val="00F04557"/>
    <w:rsid w:val="00F2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ListeParagraf">
    <w:name w:val="List Paragraph"/>
    <w:basedOn w:val="Normal"/>
    <w:uiPriority w:val="34"/>
    <w:qFormat/>
    <w:rsid w:val="00C26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5B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ListeParagraf">
    <w:name w:val="List Paragraph"/>
    <w:basedOn w:val="Normal"/>
    <w:uiPriority w:val="34"/>
    <w:qFormat/>
    <w:rsid w:val="00C26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5B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83</Words>
  <Characters>476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2017-12-04T13:05:00Z</dcterms:created>
  <dcterms:modified xsi:type="dcterms:W3CDTF">2017-12-04T13:05:00Z</dcterms:modified>
  <cp:category>www.sorubak.com</cp:category>
</cp:coreProperties>
</file>