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Default="00DA6AE9" w:rsidP="00A51A17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-323850</wp:posOffset>
            </wp:positionH>
            <wp:positionV relativeFrom="margin">
              <wp:posOffset>-624840</wp:posOffset>
            </wp:positionV>
            <wp:extent cx="2847975" cy="990600"/>
            <wp:effectExtent l="19050" t="0" r="9525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3640" w:rsidRPr="005124BC" w:rsidRDefault="007C3640" w:rsidP="00A51A17">
      <w:pPr>
        <w:rPr>
          <w:sz w:val="22"/>
          <w:szCs w:val="22"/>
        </w:rPr>
      </w:pPr>
    </w:p>
    <w:p w:rsidR="00DA6AE9" w:rsidRDefault="00DA6AE9" w:rsidP="00A51A17">
      <w:pPr>
        <w:rPr>
          <w:sz w:val="22"/>
          <w:szCs w:val="22"/>
        </w:rPr>
      </w:pPr>
    </w:p>
    <w:p w:rsidR="00D11443" w:rsidRDefault="009C06FB" w:rsidP="00A51A17">
      <w:pPr>
        <w:rPr>
          <w:sz w:val="22"/>
          <w:szCs w:val="22"/>
        </w:rPr>
      </w:pPr>
      <w:r w:rsidRPr="003A73D0">
        <w:rPr>
          <w:sz w:val="22"/>
          <w:szCs w:val="22"/>
        </w:rPr>
        <w:t>Adı Soyadı :</w:t>
      </w:r>
      <w:r w:rsidR="00495CD2" w:rsidRPr="003A73D0">
        <w:rPr>
          <w:sz w:val="22"/>
          <w:szCs w:val="22"/>
        </w:rPr>
        <w:t xml:space="preserve"> </w:t>
      </w:r>
      <w:proofErr w:type="gramStart"/>
      <w:r w:rsidR="00A51A17" w:rsidRPr="003A73D0">
        <w:rPr>
          <w:sz w:val="22"/>
          <w:szCs w:val="22"/>
        </w:rPr>
        <w:t>………………………….</w:t>
      </w:r>
      <w:proofErr w:type="gramEnd"/>
      <w:r w:rsidR="003F2822" w:rsidRPr="003A73D0">
        <w:rPr>
          <w:sz w:val="22"/>
          <w:szCs w:val="22"/>
        </w:rPr>
        <w:t xml:space="preserve"> </w:t>
      </w:r>
      <w:r w:rsidR="00A51A17" w:rsidRPr="003A73D0">
        <w:rPr>
          <w:sz w:val="22"/>
          <w:szCs w:val="22"/>
        </w:rPr>
        <w:t xml:space="preserve">                                      </w:t>
      </w:r>
    </w:p>
    <w:p w:rsidR="00031D82" w:rsidRPr="00097065" w:rsidRDefault="00263F02" w:rsidP="00097065">
      <w:pPr>
        <w:rPr>
          <w:sz w:val="22"/>
          <w:szCs w:val="22"/>
        </w:rPr>
      </w:pPr>
      <w:r w:rsidRPr="00263F02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3A73D0">
        <w:rPr>
          <w:sz w:val="22"/>
          <w:szCs w:val="22"/>
        </w:rPr>
        <w:t xml:space="preserve">No:  </w:t>
      </w:r>
      <w:r w:rsidR="00134E18">
        <w:rPr>
          <w:sz w:val="22"/>
          <w:szCs w:val="22"/>
        </w:rPr>
        <w:t xml:space="preserve">              </w:t>
      </w:r>
      <w:proofErr w:type="gramStart"/>
      <w:r w:rsidR="00A51A17" w:rsidRPr="003A73D0">
        <w:rPr>
          <w:sz w:val="22"/>
          <w:szCs w:val="22"/>
        </w:rPr>
        <w:t>……………..</w:t>
      </w:r>
      <w:proofErr w:type="gramEnd"/>
      <w:r w:rsidR="00A51A17" w:rsidRPr="003A73D0">
        <w:rPr>
          <w:sz w:val="22"/>
          <w:szCs w:val="22"/>
        </w:rPr>
        <w:t xml:space="preserve">      </w:t>
      </w:r>
    </w:p>
    <w:p w:rsidR="00AF6B15" w:rsidRDefault="00AF6B15" w:rsidP="006D4B4A">
      <w:pPr>
        <w:pStyle w:val="ListeParagraf"/>
        <w:ind w:left="0"/>
        <w:jc w:val="both"/>
      </w:pPr>
    </w:p>
    <w:p w:rsidR="006D4B4A" w:rsidRPr="00AF6B15" w:rsidRDefault="00AF6B15" w:rsidP="00095BFF">
      <w:pPr>
        <w:pStyle w:val="ListeParagraf"/>
        <w:numPr>
          <w:ilvl w:val="0"/>
          <w:numId w:val="45"/>
        </w:numPr>
        <w:ind w:left="426"/>
        <w:jc w:val="both"/>
        <w:rPr>
          <w:b/>
          <w:sz w:val="20"/>
          <w:szCs w:val="20"/>
        </w:rPr>
      </w:pPr>
      <w:r>
        <w:t xml:space="preserve"> </w:t>
      </w:r>
      <w:r w:rsidRPr="00AF6B15">
        <w:rPr>
          <w:rFonts w:ascii="Verdana" w:hAnsi="Verdana"/>
          <w:b/>
          <w:sz w:val="20"/>
          <w:szCs w:val="20"/>
        </w:rPr>
        <w:t xml:space="preserve">   </w:t>
      </w:r>
      <w:r w:rsidR="00D73D8F">
        <w:rPr>
          <w:sz w:val="20"/>
          <w:szCs w:val="20"/>
        </w:rPr>
        <w:t xml:space="preserve">                                                                    </w:t>
      </w:r>
      <w:r w:rsidRPr="00AF6B15">
        <w:rPr>
          <w:rFonts w:ascii="Verdana" w:hAnsi="Verdana"/>
          <w:b/>
          <w:sz w:val="20"/>
          <w:szCs w:val="20"/>
        </w:rPr>
        <w:t xml:space="preserve"> </w:t>
      </w:r>
      <w:r w:rsidRPr="00AF6B15">
        <w:rPr>
          <w:b/>
          <w:sz w:val="16"/>
          <w:szCs w:val="16"/>
        </w:rPr>
        <w:t>(10 Puan)</w:t>
      </w:r>
    </w:p>
    <w:p w:rsidR="006D4B4A" w:rsidRDefault="00D73D8F" w:rsidP="006D4B4A">
      <w:pPr>
        <w:rPr>
          <w:rFonts w:ascii="Times New Roman TUR" w:hAnsi="Times New Roman TUR" w:cs="Times New Roman TUR"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098165" cy="1031397"/>
            <wp:effectExtent l="19050" t="0" r="6985" b="0"/>
            <wp:docPr id="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3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3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B4A" w:rsidRDefault="006D4B4A" w:rsidP="00D73D8F">
      <w:pPr>
        <w:ind w:left="-142"/>
        <w:rPr>
          <w:rFonts w:ascii="Times New Roman TUR" w:hAnsi="Times New Roman TUR" w:cs="Times New Roman TUR"/>
          <w:sz w:val="20"/>
          <w:szCs w:val="20"/>
        </w:rPr>
      </w:pPr>
    </w:p>
    <w:p w:rsidR="006D4B4A" w:rsidRDefault="006D4B4A" w:rsidP="006D4B4A">
      <w:pPr>
        <w:rPr>
          <w:rFonts w:ascii="Times New Roman TUR" w:hAnsi="Times New Roman TUR" w:cs="Times New Roman TUR"/>
          <w:sz w:val="20"/>
          <w:szCs w:val="20"/>
        </w:rPr>
      </w:pPr>
    </w:p>
    <w:p w:rsidR="006D4B4A" w:rsidRDefault="006D4B4A" w:rsidP="006D4B4A">
      <w:pPr>
        <w:rPr>
          <w:rFonts w:ascii="Times New Roman TUR" w:hAnsi="Times New Roman TUR" w:cs="Times New Roman TUR"/>
          <w:sz w:val="20"/>
          <w:szCs w:val="20"/>
        </w:rPr>
      </w:pPr>
    </w:p>
    <w:p w:rsidR="006D4B4A" w:rsidRPr="006D4B4A" w:rsidRDefault="006D4B4A" w:rsidP="006D4B4A">
      <w:pPr>
        <w:rPr>
          <w:rFonts w:ascii="Times New Roman TUR" w:hAnsi="Times New Roman TUR" w:cs="Times New Roman TUR"/>
          <w:sz w:val="20"/>
          <w:szCs w:val="20"/>
        </w:rPr>
      </w:pPr>
    </w:p>
    <w:p w:rsidR="006D4B4A" w:rsidRPr="006927C6" w:rsidRDefault="006D4B4A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noProof/>
          <w:sz w:val="20"/>
          <w:szCs w:val="20"/>
        </w:rPr>
      </w:pPr>
    </w:p>
    <w:p w:rsidR="006927C6" w:rsidRDefault="006927C6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3310AE" w:rsidRDefault="003310AE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097065" w:rsidRDefault="00097065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3C1C0F" w:rsidRDefault="003C1C0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955E2A" w:rsidRPr="00D73D8F" w:rsidRDefault="00955E2A" w:rsidP="00D73D8F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6D4B4A" w:rsidRPr="00D73D8F" w:rsidRDefault="006D4B4A" w:rsidP="00D73D8F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993"/>
        <w:jc w:val="both"/>
        <w:rPr>
          <w:b/>
          <w:noProof/>
          <w:sz w:val="20"/>
          <w:szCs w:val="20"/>
        </w:rPr>
      </w:pPr>
    </w:p>
    <w:p w:rsidR="006D4B4A" w:rsidRPr="00D73D8F" w:rsidRDefault="00D73D8F" w:rsidP="00D73D8F">
      <w:pPr>
        <w:pStyle w:val="ListeParagraf"/>
        <w:numPr>
          <w:ilvl w:val="0"/>
          <w:numId w:val="45"/>
        </w:numPr>
        <w:tabs>
          <w:tab w:val="left" w:pos="0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 w:firstLine="0"/>
        <w:jc w:val="both"/>
        <w:rPr>
          <w:b/>
          <w:noProof/>
          <w:sz w:val="20"/>
          <w:szCs w:val="20"/>
        </w:rPr>
      </w:pPr>
      <w:r>
        <w:rPr>
          <w:b/>
          <w:sz w:val="16"/>
          <w:szCs w:val="16"/>
        </w:rPr>
        <w:t xml:space="preserve">                                       </w:t>
      </w:r>
      <w:r w:rsidRPr="00AF6B15">
        <w:rPr>
          <w:b/>
          <w:sz w:val="16"/>
          <w:szCs w:val="16"/>
        </w:rPr>
        <w:t>(10 Puan)</w:t>
      </w:r>
    </w:p>
    <w:p w:rsidR="003310AE" w:rsidRDefault="00D73D8F" w:rsidP="00D73D8F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-142"/>
        <w:jc w:val="both"/>
        <w:rPr>
          <w:b/>
          <w:noProof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200400" cy="847725"/>
            <wp:effectExtent l="19050" t="0" r="0" b="0"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2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AE" w:rsidRDefault="003310AE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6D4B4A" w:rsidRDefault="006D4B4A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Pr="00D73D8F" w:rsidRDefault="00995B27" w:rsidP="00D73D8F">
      <w:pPr>
        <w:pStyle w:val="ListeParagraf"/>
        <w:numPr>
          <w:ilvl w:val="0"/>
          <w:numId w:val="45"/>
        </w:numPr>
        <w:tabs>
          <w:tab w:val="left" w:pos="284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 w:firstLine="0"/>
        <w:jc w:val="both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                                                                           </w:t>
      </w:r>
      <w:r>
        <w:rPr>
          <w:b/>
          <w:sz w:val="16"/>
          <w:szCs w:val="16"/>
        </w:rPr>
        <w:t>(5</w:t>
      </w:r>
      <w:r w:rsidRPr="00AF6B15">
        <w:rPr>
          <w:b/>
          <w:sz w:val="16"/>
          <w:szCs w:val="16"/>
        </w:rPr>
        <w:t xml:space="preserve"> Puan)</w:t>
      </w:r>
    </w:p>
    <w:p w:rsidR="00D73D8F" w:rsidRDefault="00995B27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098165" cy="811869"/>
            <wp:effectExtent l="19050" t="0" r="698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1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D73D8F" w:rsidRDefault="00D73D8F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noProof/>
          <w:sz w:val="20"/>
          <w:szCs w:val="20"/>
        </w:rPr>
      </w:pPr>
    </w:p>
    <w:p w:rsidR="003310AE" w:rsidRDefault="003310AE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95B27" w:rsidRDefault="00995B27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95B27" w:rsidRDefault="00995B27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95B27" w:rsidRDefault="00995B27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95B27" w:rsidRDefault="00995B27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97065" w:rsidRDefault="0009706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43EFD" w:rsidRDefault="003310AE" w:rsidP="003310AE">
      <w:pPr>
        <w:pStyle w:val="ListeParagraf"/>
        <w:ind w:left="0"/>
        <w:jc w:val="center"/>
        <w:rPr>
          <w:rStyle w:val="SayfaNumaras"/>
          <w:b/>
          <w:sz w:val="22"/>
          <w:szCs w:val="22"/>
        </w:rPr>
      </w:pPr>
      <w:r>
        <w:rPr>
          <w:rStyle w:val="SayfaNumaras"/>
          <w:b/>
          <w:sz w:val="22"/>
          <w:szCs w:val="22"/>
        </w:rPr>
        <w:lastRenderedPageBreak/>
        <w:t xml:space="preserve">   </w:t>
      </w:r>
    </w:p>
    <w:p w:rsidR="003310AE" w:rsidRPr="00A43EFD" w:rsidRDefault="003310AE" w:rsidP="00A43EFD">
      <w:pPr>
        <w:pStyle w:val="ListeParagraf"/>
        <w:ind w:left="0"/>
        <w:jc w:val="center"/>
        <w:rPr>
          <w:sz w:val="22"/>
          <w:szCs w:val="22"/>
        </w:rPr>
      </w:pPr>
      <w:r w:rsidRPr="00955E2A">
        <w:rPr>
          <w:rStyle w:val="SayfaNumaras"/>
          <w:b/>
          <w:sz w:val="22"/>
          <w:szCs w:val="22"/>
        </w:rPr>
        <w:t>NOTU</w:t>
      </w:r>
    </w:p>
    <w:p w:rsidR="00097065" w:rsidRDefault="0009706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727CC" w:rsidRDefault="003310AE" w:rsidP="003310AE">
      <w:pPr>
        <w:tabs>
          <w:tab w:val="left" w:pos="7665"/>
        </w:tabs>
      </w:pPr>
      <w:r>
        <w:t xml:space="preserve">    </w:t>
      </w:r>
    </w:p>
    <w:p w:rsidR="00995B27" w:rsidRPr="003310AE" w:rsidRDefault="00995B27" w:rsidP="003310AE">
      <w:pPr>
        <w:tabs>
          <w:tab w:val="left" w:pos="7665"/>
        </w:tabs>
      </w:pPr>
    </w:p>
    <w:p w:rsidR="006927C6" w:rsidRPr="00995B27" w:rsidRDefault="006F33B1" w:rsidP="00995B27">
      <w:pPr>
        <w:pStyle w:val="ListeParagraf"/>
        <w:numPr>
          <w:ilvl w:val="0"/>
          <w:numId w:val="45"/>
        </w:numPr>
        <w:tabs>
          <w:tab w:val="left" w:pos="426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 w:firstLine="0"/>
        <w:rPr>
          <w:rFonts w:ascii="Times New Roman TUR" w:hAnsi="Times New Roman TUR" w:cs="Times New Roman TUR"/>
          <w:sz w:val="22"/>
          <w:szCs w:val="22"/>
        </w:rPr>
      </w:pPr>
      <w:proofErr w:type="gramStart"/>
      <w:r w:rsidRPr="00995B27">
        <w:rPr>
          <w:b/>
          <w:sz w:val="20"/>
          <w:szCs w:val="20"/>
        </w:rPr>
        <w:t>……………………………………</w:t>
      </w:r>
      <w:r w:rsidR="00F26BCE" w:rsidRPr="00995B27">
        <w:rPr>
          <w:b/>
          <w:sz w:val="20"/>
          <w:szCs w:val="20"/>
        </w:rPr>
        <w:t>…..</w:t>
      </w:r>
      <w:r w:rsidRPr="00995B27">
        <w:rPr>
          <w:b/>
          <w:sz w:val="20"/>
          <w:szCs w:val="20"/>
        </w:rPr>
        <w:t>.……</w:t>
      </w:r>
      <w:proofErr w:type="gramEnd"/>
      <w:r w:rsidRPr="00995B27">
        <w:rPr>
          <w:b/>
          <w:sz w:val="20"/>
          <w:szCs w:val="20"/>
        </w:rPr>
        <w:t>(</w:t>
      </w:r>
      <w:r w:rsidRPr="00995B27">
        <w:rPr>
          <w:b/>
          <w:sz w:val="16"/>
          <w:szCs w:val="16"/>
        </w:rPr>
        <w:t>10 Puan</w:t>
      </w:r>
      <w:r w:rsidRPr="00995B27">
        <w:rPr>
          <w:b/>
          <w:noProof/>
          <w:sz w:val="20"/>
          <w:szCs w:val="20"/>
        </w:rPr>
        <w:t xml:space="preserve"> </w:t>
      </w:r>
      <w:r w:rsidRPr="00995B27">
        <w:rPr>
          <w:b/>
          <w:noProof/>
          <w:sz w:val="16"/>
          <w:szCs w:val="16"/>
        </w:rPr>
        <w:t>)</w:t>
      </w:r>
    </w:p>
    <w:p w:rsidR="002C3677" w:rsidRDefault="00F26BCE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  <w:r w:rsidRPr="00F26BCE">
        <w:rPr>
          <w:rFonts w:ascii="Times New Roman TUR" w:hAnsi="Times New Roman TUR" w:cs="Times New Roman TUR"/>
          <w:noProof/>
          <w:sz w:val="22"/>
          <w:szCs w:val="22"/>
        </w:rPr>
        <w:drawing>
          <wp:inline distT="0" distB="0" distL="0" distR="0">
            <wp:extent cx="3152775" cy="952500"/>
            <wp:effectExtent l="19050" t="0" r="9525" b="0"/>
            <wp:docPr id="34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</a:blip>
                    <a:srcRect b="2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87A" w:rsidRDefault="0012687A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6F33B1" w:rsidRPr="00955E2A" w:rsidRDefault="006F33B1" w:rsidP="006F33B1">
      <w:pPr>
        <w:pStyle w:val="ListeParagraf"/>
        <w:ind w:left="0"/>
        <w:jc w:val="both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</w:t>
      </w:r>
      <w:r w:rsidR="009E4DD7">
        <w:rPr>
          <w:rFonts w:ascii="Times New Roman TUR" w:hAnsi="Times New Roman TUR" w:cs="Times New Roman TUR"/>
          <w:sz w:val="22"/>
          <w:szCs w:val="22"/>
        </w:rPr>
        <w:t xml:space="preserve">                             </w:t>
      </w:r>
      <w:r>
        <w:rPr>
          <w:rFonts w:ascii="Times New Roman TUR" w:hAnsi="Times New Roman TUR" w:cs="Times New Roman TUR"/>
          <w:sz w:val="22"/>
          <w:szCs w:val="22"/>
        </w:rPr>
        <w:t xml:space="preserve">   </w:t>
      </w:r>
    </w:p>
    <w:p w:rsidR="0012687A" w:rsidRDefault="0012687A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913E6" w:rsidRDefault="00A913E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913E6" w:rsidRDefault="00A913E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913E6" w:rsidRDefault="00A913E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97065" w:rsidRDefault="0009706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913E6" w:rsidRDefault="00A913E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913E6" w:rsidRPr="00A913E6" w:rsidRDefault="00955E2A" w:rsidP="00995B27">
      <w:pPr>
        <w:pStyle w:val="ListeParagraf"/>
        <w:numPr>
          <w:ilvl w:val="0"/>
          <w:numId w:val="45"/>
        </w:numPr>
        <w:ind w:left="426"/>
        <w:jc w:val="both"/>
        <w:rPr>
          <w:sz w:val="22"/>
          <w:szCs w:val="22"/>
        </w:rPr>
      </w:pPr>
      <w:r w:rsidRPr="00955E2A">
        <w:rPr>
          <w:rStyle w:val="SayfaNumaras"/>
          <w:b/>
          <w:sz w:val="22"/>
          <w:szCs w:val="22"/>
        </w:rPr>
        <w:t xml:space="preserve"> </w:t>
      </w:r>
      <w:r w:rsidR="00A913E6" w:rsidRPr="00A913E6">
        <w:rPr>
          <w:b/>
        </w:rPr>
        <w:t xml:space="preserve">Aşağıdaki işlemleri </w:t>
      </w:r>
      <w:proofErr w:type="gramStart"/>
      <w:r w:rsidR="00A913E6" w:rsidRPr="00A913E6">
        <w:rPr>
          <w:b/>
        </w:rPr>
        <w:t>yapınız</w:t>
      </w:r>
      <w:r w:rsidR="00A913E6" w:rsidRPr="00A913E6">
        <w:rPr>
          <w:b/>
          <w:i/>
        </w:rPr>
        <w:t xml:space="preserve"> ?</w:t>
      </w:r>
      <w:proofErr w:type="gramEnd"/>
      <w:r w:rsidR="00995B27">
        <w:rPr>
          <w:b/>
          <w:i/>
          <w:sz w:val="22"/>
        </w:rPr>
        <w:t xml:space="preserve">           </w:t>
      </w:r>
      <w:r w:rsidR="00995B27">
        <w:rPr>
          <w:b/>
          <w:sz w:val="16"/>
          <w:szCs w:val="16"/>
        </w:rPr>
        <w:t>(5</w:t>
      </w:r>
      <w:r w:rsidR="00995B27" w:rsidRPr="00AF6B15">
        <w:rPr>
          <w:b/>
          <w:sz w:val="16"/>
          <w:szCs w:val="16"/>
        </w:rPr>
        <w:t xml:space="preserve"> Puan)</w:t>
      </w:r>
    </w:p>
    <w:p w:rsidR="00A913E6" w:rsidRPr="00A913E6" w:rsidRDefault="00A913E6" w:rsidP="00A913E6">
      <w:pPr>
        <w:pStyle w:val="ListeParagraf"/>
        <w:tabs>
          <w:tab w:val="left" w:pos="6690"/>
        </w:tabs>
        <w:ind w:left="900"/>
        <w:rPr>
          <w:b/>
        </w:rPr>
      </w:pPr>
    </w:p>
    <w:p w:rsidR="00A913E6" w:rsidRPr="00A913E6" w:rsidRDefault="00097065" w:rsidP="00097065">
      <w:pPr>
        <w:pStyle w:val="ListeParagraf"/>
        <w:tabs>
          <w:tab w:val="left" w:pos="6690"/>
        </w:tabs>
        <w:ind w:left="0"/>
        <w:rPr>
          <w:b/>
        </w:rPr>
      </w:pPr>
      <w:r w:rsidRPr="00097065">
        <w:rPr>
          <w:b/>
          <w:noProof/>
        </w:rPr>
        <w:drawing>
          <wp:inline distT="0" distB="0" distL="0" distR="0">
            <wp:extent cx="3098165" cy="1672390"/>
            <wp:effectExtent l="19050" t="0" r="698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7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97065" w:rsidRDefault="0009706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6F2B1F" w:rsidRDefault="006F2B1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6F2B1F" w:rsidRDefault="006F2B1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275F53" w:rsidRPr="00275F53" w:rsidRDefault="00275F53" w:rsidP="00995B27">
      <w:pPr>
        <w:pStyle w:val="ListeParagraf"/>
        <w:numPr>
          <w:ilvl w:val="0"/>
          <w:numId w:val="45"/>
        </w:numPr>
        <w:ind w:left="426" w:hanging="284"/>
        <w:jc w:val="both"/>
        <w:rPr>
          <w:b/>
          <w:sz w:val="22"/>
          <w:szCs w:val="22"/>
        </w:rPr>
      </w:pPr>
      <w:r>
        <w:rPr>
          <w:rStyle w:val="Gl"/>
          <w:rFonts w:ascii="Verdana" w:hAnsi="Verdana" w:cs="Arial"/>
          <w:sz w:val="20"/>
          <w:szCs w:val="20"/>
        </w:rPr>
        <w:t xml:space="preserve">       </w:t>
      </w:r>
      <w:proofErr w:type="gramStart"/>
      <w:r>
        <w:rPr>
          <w:rStyle w:val="Gl"/>
          <w:rFonts w:ascii="Verdana" w:hAnsi="Verdana" w:cs="Arial"/>
          <w:sz w:val="20"/>
          <w:szCs w:val="20"/>
        </w:rPr>
        <w:t>a</w:t>
      </w:r>
      <w:proofErr w:type="gramEnd"/>
      <w:r w:rsidRPr="00275F53">
        <w:rPr>
          <w:b/>
        </w:rPr>
        <w:t xml:space="preserve"> ve b sayıları doğru orantılıdır.</w:t>
      </w:r>
    </w:p>
    <w:p w:rsidR="00275F53" w:rsidRDefault="00275F53" w:rsidP="00275F53">
      <w:pPr>
        <w:spacing w:line="360" w:lineRule="auto"/>
        <w:jc w:val="both"/>
        <w:rPr>
          <w:b/>
        </w:rPr>
      </w:pPr>
    </w:p>
    <w:p w:rsidR="00275F53" w:rsidRPr="0028005B" w:rsidRDefault="00275F53" w:rsidP="00275F53">
      <w:pPr>
        <w:spacing w:line="360" w:lineRule="auto"/>
        <w:jc w:val="both"/>
        <w:rPr>
          <w:b/>
        </w:rPr>
      </w:pPr>
      <w:r>
        <w:rPr>
          <w:b/>
        </w:rPr>
        <w:t xml:space="preserve">            </w:t>
      </w:r>
      <w:proofErr w:type="gramStart"/>
      <w:r w:rsidRPr="0028005B">
        <w:rPr>
          <w:b/>
        </w:rPr>
        <w:t>a</w:t>
      </w:r>
      <w:proofErr w:type="gramEnd"/>
      <w:r w:rsidRPr="0028005B">
        <w:rPr>
          <w:b/>
        </w:rPr>
        <w:t xml:space="preserve"> = 24 iken b = 15 olduğuna göre, a = 16 iken b kaçtır? </w:t>
      </w:r>
      <w:r w:rsidRPr="0028005B">
        <w:rPr>
          <w:b/>
          <w:sz w:val="20"/>
          <w:szCs w:val="20"/>
        </w:rPr>
        <w:t>(</w:t>
      </w:r>
      <w:r w:rsidR="00FA27A0">
        <w:rPr>
          <w:b/>
          <w:sz w:val="20"/>
          <w:szCs w:val="20"/>
        </w:rPr>
        <w:t>10</w:t>
      </w:r>
      <w:r w:rsidRPr="0028005B">
        <w:rPr>
          <w:b/>
          <w:sz w:val="20"/>
          <w:szCs w:val="20"/>
        </w:rPr>
        <w:t xml:space="preserve"> Puan)</w:t>
      </w:r>
    </w:p>
    <w:p w:rsidR="00F26BCE" w:rsidRDefault="00F26BCE" w:rsidP="000576D6">
      <w:pPr>
        <w:rPr>
          <w:rStyle w:val="SayfaNumaras"/>
          <w:b/>
          <w:sz w:val="22"/>
          <w:szCs w:val="22"/>
        </w:rPr>
      </w:pPr>
    </w:p>
    <w:p w:rsidR="00F26BCE" w:rsidRDefault="00F26BCE" w:rsidP="000576D6">
      <w:pPr>
        <w:rPr>
          <w:rStyle w:val="SayfaNumaras"/>
          <w:b/>
          <w:sz w:val="22"/>
          <w:szCs w:val="22"/>
        </w:rPr>
      </w:pPr>
    </w:p>
    <w:p w:rsidR="00A913E6" w:rsidRDefault="00A913E6" w:rsidP="000576D6">
      <w:pPr>
        <w:rPr>
          <w:rStyle w:val="SayfaNumaras"/>
          <w:b/>
          <w:sz w:val="22"/>
          <w:szCs w:val="22"/>
        </w:rPr>
      </w:pPr>
    </w:p>
    <w:p w:rsidR="00A913E6" w:rsidRDefault="00A913E6" w:rsidP="000576D6">
      <w:pPr>
        <w:rPr>
          <w:rStyle w:val="SayfaNumaras"/>
          <w:b/>
          <w:sz w:val="22"/>
          <w:szCs w:val="22"/>
        </w:rPr>
      </w:pPr>
    </w:p>
    <w:p w:rsidR="00F26BCE" w:rsidRDefault="00F26BCE" w:rsidP="000576D6">
      <w:pPr>
        <w:rPr>
          <w:rStyle w:val="SayfaNumaras"/>
          <w:b/>
          <w:sz w:val="22"/>
          <w:szCs w:val="22"/>
        </w:rPr>
      </w:pPr>
    </w:p>
    <w:p w:rsidR="00D727CC" w:rsidRDefault="00D727CC" w:rsidP="000576D6">
      <w:pPr>
        <w:rPr>
          <w:rStyle w:val="SayfaNumaras"/>
          <w:b/>
          <w:sz w:val="22"/>
          <w:szCs w:val="22"/>
        </w:rPr>
      </w:pPr>
    </w:p>
    <w:p w:rsidR="00A913E6" w:rsidRDefault="00A913E6" w:rsidP="000576D6">
      <w:pPr>
        <w:rPr>
          <w:rStyle w:val="SayfaNumaras"/>
          <w:b/>
          <w:sz w:val="22"/>
          <w:szCs w:val="22"/>
        </w:rPr>
      </w:pPr>
    </w:p>
    <w:p w:rsidR="00097065" w:rsidRDefault="00097065" w:rsidP="000576D6">
      <w:pPr>
        <w:rPr>
          <w:rStyle w:val="SayfaNumaras"/>
          <w:b/>
          <w:sz w:val="22"/>
          <w:szCs w:val="22"/>
        </w:rPr>
      </w:pPr>
    </w:p>
    <w:p w:rsidR="00097065" w:rsidRDefault="00097065" w:rsidP="000576D6">
      <w:pPr>
        <w:rPr>
          <w:rStyle w:val="SayfaNumaras"/>
          <w:b/>
          <w:sz w:val="22"/>
          <w:szCs w:val="22"/>
        </w:rPr>
      </w:pPr>
    </w:p>
    <w:p w:rsidR="00097065" w:rsidRDefault="006F2B1F" w:rsidP="00097065">
      <w:pPr>
        <w:rPr>
          <w:b/>
        </w:rPr>
      </w:pPr>
      <w:r w:rsidRPr="00106998">
        <w:rPr>
          <w:rStyle w:val="SayfaNumaras"/>
          <w:b/>
          <w:sz w:val="22"/>
          <w:szCs w:val="22"/>
        </w:rPr>
        <w:t xml:space="preserve">              </w:t>
      </w:r>
    </w:p>
    <w:p w:rsidR="00097065" w:rsidRDefault="00097065" w:rsidP="00097065">
      <w:pPr>
        <w:rPr>
          <w:b/>
        </w:rPr>
      </w:pPr>
    </w:p>
    <w:p w:rsidR="00097065" w:rsidRDefault="00097065" w:rsidP="00097065">
      <w:pPr>
        <w:rPr>
          <w:b/>
        </w:rPr>
      </w:pPr>
    </w:p>
    <w:p w:rsidR="00301087" w:rsidRDefault="00301087" w:rsidP="00097065">
      <w:pPr>
        <w:rPr>
          <w:b/>
        </w:rPr>
      </w:pPr>
    </w:p>
    <w:p w:rsidR="00B2160A" w:rsidRPr="00301087" w:rsidRDefault="00263F02" w:rsidP="00301087">
      <w:pPr>
        <w:rPr>
          <w:b/>
        </w:rPr>
      </w:pPr>
      <w:r>
        <w:rPr>
          <w:b/>
          <w:noProof/>
        </w:rPr>
        <w:pict>
          <v:line id="_x0000_s1241" style="position:absolute;z-index:251656704" from="50.25pt,11.7pt" to="50.25pt,761.35pt" strokeweight="6pt">
            <v:stroke linestyle="thickBetweenThin"/>
          </v:line>
        </w:pict>
      </w:r>
      <w:r w:rsidR="00DA6AE9">
        <w:rPr>
          <w:rFonts w:ascii="Times New Roman TUR" w:hAnsi="Times New Roman TUR" w:cs="Times New Roman TUR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-323850</wp:posOffset>
            </wp:positionH>
            <wp:positionV relativeFrom="margin">
              <wp:posOffset>-624840</wp:posOffset>
            </wp:positionV>
            <wp:extent cx="2847975" cy="990600"/>
            <wp:effectExtent l="19050" t="0" r="9525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065" w:rsidRPr="00097065" w:rsidRDefault="00275F53" w:rsidP="00995B27">
      <w:pPr>
        <w:pStyle w:val="ListeParagraf"/>
        <w:numPr>
          <w:ilvl w:val="0"/>
          <w:numId w:val="45"/>
        </w:num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284"/>
        <w:jc w:val="both"/>
        <w:rPr>
          <w:rFonts w:ascii="Times New Roman TUR" w:hAnsi="Times New Roman TUR" w:cs="Times New Roman TUR"/>
          <w:sz w:val="22"/>
          <w:szCs w:val="22"/>
        </w:rPr>
      </w:pPr>
      <w:r w:rsidRPr="00275F53">
        <w:rPr>
          <w:b/>
        </w:rPr>
        <w:t xml:space="preserve">Eş kapasitedeki 6 musluk boş bir havuzu 18 saatte doldurduğuna göre, aynı kapasitedeki 9 musluk bu havuzu kaç saatte </w:t>
      </w:r>
      <w:proofErr w:type="gramStart"/>
      <w:r w:rsidRPr="00275F53">
        <w:rPr>
          <w:b/>
        </w:rPr>
        <w:t>doldurur ?</w:t>
      </w:r>
      <w:proofErr w:type="gramEnd"/>
      <w:r w:rsidRPr="00275F53">
        <w:rPr>
          <w:b/>
        </w:rPr>
        <w:t xml:space="preserve"> </w:t>
      </w:r>
    </w:p>
    <w:p w:rsidR="006342E2" w:rsidRPr="00275F53" w:rsidRDefault="00097065" w:rsidP="00097065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284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b/>
          <w:sz w:val="20"/>
        </w:rPr>
        <w:t>(5</w:t>
      </w:r>
      <w:r w:rsidR="00275F53" w:rsidRPr="00275F53">
        <w:rPr>
          <w:b/>
          <w:sz w:val="20"/>
        </w:rPr>
        <w:t xml:space="preserve"> Puan)</w:t>
      </w:r>
    </w:p>
    <w:p w:rsidR="00AA4FD6" w:rsidRPr="00275F53" w:rsidRDefault="00B2160A" w:rsidP="00275F53">
      <w:pPr>
        <w:jc w:val="both"/>
        <w:rPr>
          <w:rFonts w:ascii="Comic Sans MS" w:hAnsi="Comic Sans MS"/>
          <w:sz w:val="22"/>
          <w:szCs w:val="22"/>
        </w:rPr>
      </w:pPr>
      <w:r>
        <w:rPr>
          <w:b/>
          <w:sz w:val="40"/>
          <w:szCs w:val="40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40"/>
            <w:szCs w:val="40"/>
          </w:rPr>
          <m:t xml:space="preserve"> </m:t>
        </m:r>
      </m:oMath>
    </w:p>
    <w:p w:rsidR="00AA4FD6" w:rsidRDefault="00AA4FD6" w:rsidP="003D14D7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3D14D7" w:rsidRDefault="003D14D7" w:rsidP="003D14D7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031BA1" w:rsidRDefault="00031BA1" w:rsidP="003D14D7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277329" w:rsidRDefault="00277329" w:rsidP="003D14D7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031BA1" w:rsidRDefault="00031BA1" w:rsidP="003D14D7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3D14D7" w:rsidRPr="003D14D7" w:rsidRDefault="003D14D7" w:rsidP="00995B27">
      <w:pPr>
        <w:pStyle w:val="ListeParagraf"/>
        <w:numPr>
          <w:ilvl w:val="0"/>
          <w:numId w:val="45"/>
        </w:numPr>
        <w:ind w:left="426" w:hanging="284"/>
        <w:jc w:val="both"/>
        <w:rPr>
          <w:b/>
        </w:rPr>
      </w:pPr>
      <w:r w:rsidRPr="003D14D7">
        <w:rPr>
          <w:b/>
        </w:rPr>
        <w:t xml:space="preserve"> </w:t>
      </w:r>
      <w:proofErr w:type="gramStart"/>
      <w:r w:rsidR="00EF41AB" w:rsidRPr="00031BA1">
        <w:rPr>
          <w:b/>
          <w:sz w:val="20"/>
          <w:szCs w:val="20"/>
        </w:rPr>
        <w:t>…………………………………….……</w:t>
      </w:r>
      <w:proofErr w:type="gramEnd"/>
      <w:r w:rsidR="00EF41AB" w:rsidRPr="00031BA1">
        <w:rPr>
          <w:b/>
          <w:sz w:val="20"/>
          <w:szCs w:val="20"/>
        </w:rPr>
        <w:t>(</w:t>
      </w:r>
      <w:r w:rsidR="00EF41AB" w:rsidRPr="00031BA1">
        <w:rPr>
          <w:b/>
          <w:sz w:val="16"/>
          <w:szCs w:val="16"/>
        </w:rPr>
        <w:t>10 Puan</w:t>
      </w:r>
      <w:r w:rsidR="00EF41AB" w:rsidRPr="00031BA1">
        <w:rPr>
          <w:b/>
          <w:noProof/>
          <w:sz w:val="20"/>
          <w:szCs w:val="20"/>
        </w:rPr>
        <w:t xml:space="preserve"> </w:t>
      </w:r>
      <w:r w:rsidR="00EF41AB" w:rsidRPr="00031BA1">
        <w:rPr>
          <w:b/>
          <w:noProof/>
          <w:sz w:val="16"/>
          <w:szCs w:val="16"/>
        </w:rPr>
        <w:t>)</w:t>
      </w:r>
    </w:p>
    <w:p w:rsidR="00AA4FD6" w:rsidRDefault="00301087" w:rsidP="00301087">
      <w:pPr>
        <w:pStyle w:val="ListeParagraf"/>
        <w:ind w:left="-142"/>
        <w:rPr>
          <w:rFonts w:ascii="Comic Sans MS" w:hAnsi="Comic Sans MS"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098165" cy="1657350"/>
            <wp:effectExtent l="19050" t="0" r="6985" b="0"/>
            <wp:docPr id="1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8000" contrast="46000"/>
                      <a:grayscl/>
                    </a:blip>
                    <a:srcRect b="1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493584" w:rsidRDefault="00493584" w:rsidP="001D0CC6">
      <w:pPr>
        <w:pStyle w:val="ListeParagraf"/>
        <w:ind w:left="0"/>
        <w:jc w:val="both"/>
        <w:rPr>
          <w:b/>
        </w:rPr>
      </w:pPr>
    </w:p>
    <w:p w:rsidR="00277329" w:rsidRDefault="00277329" w:rsidP="001D0CC6">
      <w:pPr>
        <w:pStyle w:val="ListeParagraf"/>
        <w:ind w:left="0"/>
        <w:jc w:val="both"/>
        <w:rPr>
          <w:b/>
        </w:rPr>
      </w:pPr>
    </w:p>
    <w:p w:rsidR="00301087" w:rsidRDefault="00301087" w:rsidP="001D0CC6">
      <w:pPr>
        <w:pStyle w:val="ListeParagraf"/>
        <w:ind w:left="0"/>
        <w:jc w:val="both"/>
        <w:rPr>
          <w:b/>
        </w:rPr>
      </w:pPr>
    </w:p>
    <w:p w:rsidR="00301087" w:rsidRDefault="00301087" w:rsidP="001D0CC6">
      <w:pPr>
        <w:pStyle w:val="ListeParagraf"/>
        <w:ind w:left="0"/>
        <w:jc w:val="both"/>
        <w:rPr>
          <w:b/>
        </w:rPr>
      </w:pPr>
    </w:p>
    <w:p w:rsidR="00CE4026" w:rsidRDefault="00CE4026" w:rsidP="001D0CC6">
      <w:pPr>
        <w:pStyle w:val="ListeParagraf"/>
        <w:ind w:left="0"/>
        <w:jc w:val="both"/>
        <w:rPr>
          <w:b/>
        </w:rPr>
      </w:pPr>
    </w:p>
    <w:p w:rsidR="00CE4026" w:rsidRDefault="00CE4026" w:rsidP="001D0CC6">
      <w:pPr>
        <w:pStyle w:val="ListeParagraf"/>
        <w:ind w:left="0"/>
        <w:jc w:val="both"/>
        <w:rPr>
          <w:b/>
        </w:rPr>
      </w:pPr>
    </w:p>
    <w:p w:rsidR="00EF41AB" w:rsidRDefault="00EF41AB" w:rsidP="001D0CC6">
      <w:pPr>
        <w:pStyle w:val="ListeParagraf"/>
        <w:ind w:left="0"/>
        <w:jc w:val="both"/>
        <w:rPr>
          <w:b/>
        </w:rPr>
      </w:pPr>
    </w:p>
    <w:p w:rsidR="00493584" w:rsidRPr="00277329" w:rsidRDefault="00924F11" w:rsidP="00995B27">
      <w:pPr>
        <w:pStyle w:val="ListeParagraf"/>
        <w:numPr>
          <w:ilvl w:val="0"/>
          <w:numId w:val="45"/>
        </w:numPr>
        <w:ind w:left="426"/>
        <w:jc w:val="both"/>
        <w:rPr>
          <w:b/>
          <w:sz w:val="22"/>
        </w:rPr>
      </w:pPr>
      <w:r w:rsidRPr="00924F11">
        <w:rPr>
          <w:b/>
          <w:sz w:val="22"/>
        </w:rPr>
        <w:t>Aşağıdaki boşluklara “</w:t>
      </w:r>
      <w:r w:rsidRPr="00924F11">
        <w:rPr>
          <w:b/>
          <w:sz w:val="22"/>
          <w:u w:val="single"/>
        </w:rPr>
        <w:t>yöndeş, iç ters, dış ters,</w:t>
      </w:r>
      <w:r>
        <w:rPr>
          <w:b/>
          <w:sz w:val="22"/>
        </w:rPr>
        <w:t xml:space="preserve"> </w:t>
      </w:r>
      <w:r w:rsidRPr="00924F11">
        <w:rPr>
          <w:b/>
          <w:sz w:val="22"/>
          <w:u w:val="single"/>
        </w:rPr>
        <w:t>bütünler</w:t>
      </w:r>
      <w:r w:rsidRPr="00924F11">
        <w:rPr>
          <w:b/>
          <w:sz w:val="22"/>
        </w:rPr>
        <w:t xml:space="preserve"> ” kelimelerini uygun şekilde yazınız.(</w:t>
      </w:r>
      <w:r w:rsidRPr="00924F11">
        <w:rPr>
          <w:b/>
          <w:sz w:val="14"/>
          <w:szCs w:val="16"/>
        </w:rPr>
        <w:t>10 Puan</w:t>
      </w:r>
      <w:r w:rsidRPr="00924F11">
        <w:rPr>
          <w:b/>
          <w:sz w:val="22"/>
        </w:rPr>
        <w:t>)</w:t>
      </w:r>
    </w:p>
    <w:p w:rsidR="00493584" w:rsidRDefault="00924F11" w:rsidP="00277329">
      <w:pPr>
        <w:pStyle w:val="ListeParagraf"/>
        <w:ind w:left="142"/>
        <w:jc w:val="center"/>
        <w:rPr>
          <w:rFonts w:ascii="Comic Sans MS" w:hAnsi="Comic Sans MS"/>
          <w:sz w:val="22"/>
          <w:szCs w:val="22"/>
        </w:rPr>
      </w:pPr>
      <w:r w:rsidRPr="00924F11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857500" cy="1428750"/>
            <wp:effectExtent l="19050" t="0" r="0" b="0"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11" w:rsidRDefault="00924F11" w:rsidP="00924F11">
      <w:pPr>
        <w:pStyle w:val="ListeParagraf"/>
        <w:ind w:left="0"/>
      </w:pPr>
    </w:p>
    <w:p w:rsidR="00924F11" w:rsidRPr="003044C8" w:rsidRDefault="00924F11" w:rsidP="00924F11">
      <w:pPr>
        <w:pStyle w:val="ListeParagraf"/>
        <w:ind w:left="0"/>
      </w:pPr>
      <w:r w:rsidRPr="003044C8">
        <w:t xml:space="preserve">b ile h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924F11" w:rsidRPr="003044C8" w:rsidRDefault="00924F11" w:rsidP="00924F11">
      <w:pPr>
        <w:pStyle w:val="ListeParagraf"/>
        <w:ind w:left="0"/>
      </w:pPr>
    </w:p>
    <w:p w:rsidR="00924F11" w:rsidRPr="003044C8" w:rsidRDefault="00924F11" w:rsidP="00924F11">
      <w:pPr>
        <w:pStyle w:val="ListeParagraf"/>
        <w:ind w:left="0"/>
      </w:pPr>
      <w:r w:rsidRPr="003044C8">
        <w:t xml:space="preserve">a ile e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924F11" w:rsidRPr="003044C8" w:rsidRDefault="00924F11" w:rsidP="00924F11">
      <w:pPr>
        <w:pStyle w:val="ListeParagraf"/>
        <w:ind w:left="0"/>
      </w:pPr>
    </w:p>
    <w:p w:rsidR="00924F11" w:rsidRPr="003044C8" w:rsidRDefault="00924F11" w:rsidP="00924F11">
      <w:pPr>
        <w:pStyle w:val="ListeParagraf"/>
        <w:ind w:left="0"/>
      </w:pPr>
      <w:r>
        <w:t>d ile f</w:t>
      </w:r>
      <w:r w:rsidRPr="003044C8">
        <w:t xml:space="preserve">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924F11" w:rsidRPr="003044C8" w:rsidRDefault="00924F11" w:rsidP="00924F11">
      <w:pPr>
        <w:pStyle w:val="ListeParagraf"/>
        <w:ind w:left="0"/>
      </w:pPr>
    </w:p>
    <w:p w:rsidR="00301087" w:rsidRPr="00301087" w:rsidRDefault="00924F11" w:rsidP="00924F11">
      <w:r>
        <w:t>c ile b</w:t>
      </w:r>
      <w:r w:rsidRPr="003044C8">
        <w:t xml:space="preserve">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493584" w:rsidRDefault="00493584" w:rsidP="00277329">
      <w:pPr>
        <w:rPr>
          <w:rFonts w:ascii="Comic Sans MS" w:hAnsi="Comic Sans MS"/>
          <w:sz w:val="22"/>
          <w:szCs w:val="22"/>
        </w:rPr>
      </w:pPr>
    </w:p>
    <w:p w:rsidR="00097065" w:rsidRPr="00277329" w:rsidRDefault="00097065" w:rsidP="00277329">
      <w:pPr>
        <w:rPr>
          <w:rFonts w:ascii="Comic Sans MS" w:hAnsi="Comic Sans MS"/>
          <w:sz w:val="22"/>
          <w:szCs w:val="22"/>
        </w:rPr>
      </w:pPr>
    </w:p>
    <w:p w:rsidR="00301087" w:rsidRDefault="00301087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301087" w:rsidRPr="000576D6" w:rsidRDefault="00301087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664859" w:rsidRPr="00097065" w:rsidRDefault="00097065" w:rsidP="00995B27">
      <w:pPr>
        <w:pStyle w:val="ListeParagraf"/>
        <w:numPr>
          <w:ilvl w:val="0"/>
          <w:numId w:val="45"/>
        </w:numPr>
        <w:ind w:left="426" w:hanging="426"/>
        <w:jc w:val="both"/>
        <w:rPr>
          <w:b/>
          <w:sz w:val="16"/>
          <w:szCs w:val="16"/>
        </w:rPr>
      </w:pPr>
      <w:proofErr w:type="gramStart"/>
      <w:r>
        <w:rPr>
          <w:b/>
        </w:rPr>
        <w:t>………………………………</w:t>
      </w:r>
      <w:proofErr w:type="gramEnd"/>
      <w:r w:rsidR="00155F11" w:rsidRPr="00097065">
        <w:rPr>
          <w:b/>
          <w:sz w:val="16"/>
          <w:szCs w:val="16"/>
        </w:rPr>
        <w:t>(</w:t>
      </w:r>
      <w:r w:rsidR="00A12341" w:rsidRPr="00097065">
        <w:rPr>
          <w:b/>
          <w:sz w:val="16"/>
          <w:szCs w:val="16"/>
        </w:rPr>
        <w:t>10</w:t>
      </w:r>
      <w:r w:rsidR="00155F11" w:rsidRPr="00097065">
        <w:rPr>
          <w:b/>
          <w:sz w:val="16"/>
          <w:szCs w:val="16"/>
        </w:rPr>
        <w:t xml:space="preserve"> </w:t>
      </w:r>
      <w:r w:rsidR="00664859" w:rsidRPr="00097065">
        <w:rPr>
          <w:b/>
          <w:sz w:val="16"/>
          <w:szCs w:val="16"/>
        </w:rPr>
        <w:t>Puan)</w:t>
      </w:r>
    </w:p>
    <w:p w:rsidR="004A378E" w:rsidRDefault="004A378E" w:rsidP="00664859">
      <w:pPr>
        <w:pStyle w:val="ListeParagraf"/>
        <w:ind w:left="900"/>
        <w:rPr>
          <w:rFonts w:ascii="Verdana" w:hAnsi="Verdana"/>
          <w:b/>
          <w:sz w:val="20"/>
          <w:szCs w:val="20"/>
        </w:rPr>
      </w:pPr>
    </w:p>
    <w:p w:rsidR="00155F11" w:rsidRDefault="00097065" w:rsidP="00097065">
      <w:pPr>
        <w:pStyle w:val="ListeParagraf"/>
        <w:ind w:left="284"/>
        <w:rPr>
          <w:rFonts w:ascii="Comic Sans MS" w:hAnsi="Comic Sans MS"/>
          <w:sz w:val="22"/>
          <w:szCs w:val="22"/>
        </w:rPr>
      </w:pPr>
      <w:r w:rsidRPr="00097065">
        <w:rPr>
          <w:b/>
          <w:noProof/>
        </w:rPr>
        <w:drawing>
          <wp:inline distT="0" distB="0" distL="0" distR="0">
            <wp:extent cx="3000375" cy="2143125"/>
            <wp:effectExtent l="19050" t="0" r="9525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1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519" w:rsidRDefault="00AF0519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097065" w:rsidRDefault="00097065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097065" w:rsidRDefault="00097065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F0519" w:rsidRPr="00FA27A0" w:rsidRDefault="00AF0519" w:rsidP="00FA27A0">
      <w:pPr>
        <w:rPr>
          <w:rFonts w:ascii="Comic Sans MS" w:hAnsi="Comic Sans MS"/>
          <w:sz w:val="22"/>
          <w:szCs w:val="22"/>
        </w:rPr>
      </w:pPr>
    </w:p>
    <w:p w:rsidR="00097065" w:rsidRDefault="00097065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097065" w:rsidRDefault="00097065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493584" w:rsidRPr="00924F11" w:rsidRDefault="00493584" w:rsidP="00924F11">
      <w:pPr>
        <w:rPr>
          <w:rFonts w:ascii="Comic Sans MS" w:hAnsi="Comic Sans MS"/>
          <w:sz w:val="22"/>
          <w:szCs w:val="22"/>
        </w:rPr>
      </w:pPr>
    </w:p>
    <w:p w:rsidR="00821FC5" w:rsidRPr="00821FC5" w:rsidRDefault="00821FC5" w:rsidP="00995B27">
      <w:pPr>
        <w:pStyle w:val="ListeParagraf"/>
        <w:numPr>
          <w:ilvl w:val="0"/>
          <w:numId w:val="45"/>
        </w:numPr>
        <w:ind w:left="284"/>
        <w:rPr>
          <w:rFonts w:ascii="Comic Sans MS" w:hAnsi="Comic Sans MS"/>
          <w:sz w:val="22"/>
          <w:szCs w:val="22"/>
        </w:rPr>
      </w:pPr>
      <w:r>
        <w:rPr>
          <w:b/>
        </w:rPr>
        <w:t xml:space="preserve">           </w:t>
      </w:r>
      <w:r w:rsidRPr="00821FC5">
        <w:rPr>
          <w:b/>
        </w:rPr>
        <w:t>a = -</w:t>
      </w:r>
      <w:proofErr w:type="gramStart"/>
      <w:r w:rsidRPr="00821FC5">
        <w:rPr>
          <w:b/>
        </w:rPr>
        <w:t>3   ve</w:t>
      </w:r>
      <w:proofErr w:type="gramEnd"/>
      <w:r w:rsidRPr="00821FC5">
        <w:rPr>
          <w:b/>
        </w:rPr>
        <w:t xml:space="preserve">   b = 6     için;     </w:t>
      </w:r>
    </w:p>
    <w:p w:rsidR="00821FC5" w:rsidRDefault="00821FC5" w:rsidP="00821FC5">
      <w:pPr>
        <w:pStyle w:val="ListeParagraf"/>
        <w:ind w:left="284"/>
        <w:rPr>
          <w:b/>
        </w:rPr>
      </w:pPr>
      <w:r>
        <w:rPr>
          <w:b/>
        </w:rPr>
        <w:t xml:space="preserve">   </w:t>
      </w:r>
    </w:p>
    <w:p w:rsidR="00821FC5" w:rsidRPr="00821FC5" w:rsidRDefault="00821FC5" w:rsidP="00821FC5">
      <w:pPr>
        <w:pStyle w:val="ListeParagraf"/>
        <w:ind w:left="284"/>
        <w:rPr>
          <w:rFonts w:ascii="Comic Sans MS" w:hAnsi="Comic Sans MS"/>
          <w:sz w:val="22"/>
          <w:szCs w:val="22"/>
        </w:rPr>
      </w:pPr>
      <w:r>
        <w:rPr>
          <w:b/>
        </w:rPr>
        <w:t xml:space="preserve">       </w:t>
      </w:r>
      <w:r w:rsidRPr="003044C8">
        <w:rPr>
          <w:position w:val="-24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17" o:title=""/>
          </v:shape>
          <o:OLEObject Type="Embed" ProgID="Equation.3" ShapeID="_x0000_i1025" DrawAspect="Content" ObjectID="_1551763153" r:id="rId18"/>
        </w:object>
      </w:r>
      <w:r w:rsidRPr="00821FC5">
        <w:rPr>
          <w:b/>
        </w:rPr>
        <w:tab/>
        <w:t xml:space="preserve"> </w:t>
      </w:r>
      <w:proofErr w:type="gramStart"/>
      <w:r w:rsidRPr="00821FC5">
        <w:rPr>
          <w:b/>
        </w:rPr>
        <w:t>işleminin</w:t>
      </w:r>
      <w:proofErr w:type="gramEnd"/>
      <w:r w:rsidRPr="00821FC5">
        <w:rPr>
          <w:b/>
        </w:rPr>
        <w:t xml:space="preserve"> sonucu kaçtır? </w:t>
      </w:r>
      <w:r w:rsidRPr="00821FC5">
        <w:rPr>
          <w:b/>
          <w:sz w:val="22"/>
        </w:rPr>
        <w:t>(</w:t>
      </w:r>
      <w:r w:rsidR="00097065">
        <w:rPr>
          <w:b/>
          <w:sz w:val="18"/>
          <w:szCs w:val="20"/>
        </w:rPr>
        <w:t>5</w:t>
      </w:r>
      <w:r w:rsidRPr="00821FC5">
        <w:rPr>
          <w:b/>
          <w:sz w:val="18"/>
          <w:szCs w:val="20"/>
        </w:rPr>
        <w:t xml:space="preserve"> P</w:t>
      </w:r>
      <w:r>
        <w:rPr>
          <w:b/>
          <w:sz w:val="18"/>
          <w:szCs w:val="20"/>
        </w:rPr>
        <w:t>uan</w:t>
      </w:r>
      <w:r w:rsidRPr="00821FC5">
        <w:rPr>
          <w:sz w:val="22"/>
        </w:rPr>
        <w:t>)</w:t>
      </w:r>
    </w:p>
    <w:p w:rsidR="00821FC5" w:rsidRPr="003044C8" w:rsidRDefault="00821FC5" w:rsidP="00821FC5">
      <w:pPr>
        <w:pStyle w:val="ListeParagraf"/>
        <w:ind w:left="900"/>
      </w:pPr>
    </w:p>
    <w:p w:rsidR="00821FC5" w:rsidRPr="003044C8" w:rsidRDefault="00821FC5" w:rsidP="00821FC5">
      <w:pPr>
        <w:ind w:left="540"/>
      </w:pPr>
    </w:p>
    <w:p w:rsidR="00821FC5" w:rsidRDefault="00821FC5" w:rsidP="00821FC5">
      <w:r>
        <w:t xml:space="preserve">    </w:t>
      </w:r>
    </w:p>
    <w:p w:rsidR="00097065" w:rsidRDefault="00097065" w:rsidP="00821FC5"/>
    <w:p w:rsidR="00097065" w:rsidRDefault="00097065" w:rsidP="00821FC5"/>
    <w:p w:rsidR="00FA27A0" w:rsidRPr="003044C8" w:rsidRDefault="00FA27A0" w:rsidP="00821FC5"/>
    <w:p w:rsidR="00493584" w:rsidRDefault="00493584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097065" w:rsidRDefault="00097065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097065" w:rsidRPr="00097065" w:rsidRDefault="00097065" w:rsidP="00995B27">
      <w:pPr>
        <w:pStyle w:val="ListeParagraf"/>
        <w:numPr>
          <w:ilvl w:val="0"/>
          <w:numId w:val="45"/>
        </w:numPr>
        <w:spacing w:line="360" w:lineRule="auto"/>
        <w:ind w:left="0" w:hanging="27"/>
        <w:jc w:val="both"/>
        <w:rPr>
          <w:b/>
          <w:sz w:val="32"/>
        </w:rPr>
      </w:pPr>
      <w:r w:rsidRPr="00097065">
        <w:rPr>
          <w:b/>
          <w:szCs w:val="20"/>
        </w:rPr>
        <w:t xml:space="preserve">500 sayısının %50 si %40 </w:t>
      </w:r>
      <w:proofErr w:type="spellStart"/>
      <w:r w:rsidRPr="00097065">
        <w:rPr>
          <w:b/>
          <w:szCs w:val="20"/>
        </w:rPr>
        <w:t>ından</w:t>
      </w:r>
      <w:proofErr w:type="spellEnd"/>
      <w:r w:rsidRPr="00097065">
        <w:rPr>
          <w:b/>
          <w:szCs w:val="20"/>
        </w:rPr>
        <w:t xml:space="preserve"> ne kadar fazladır?</w:t>
      </w:r>
      <w:r>
        <w:rPr>
          <w:b/>
          <w:szCs w:val="20"/>
        </w:rPr>
        <w:t xml:space="preserve"> </w:t>
      </w:r>
      <w:r w:rsidRPr="00821FC5">
        <w:rPr>
          <w:b/>
          <w:sz w:val="22"/>
        </w:rPr>
        <w:t>(</w:t>
      </w:r>
      <w:r w:rsidR="00FA27A0">
        <w:rPr>
          <w:b/>
          <w:sz w:val="18"/>
          <w:szCs w:val="20"/>
        </w:rPr>
        <w:t>10</w:t>
      </w:r>
      <w:r w:rsidRPr="00821FC5">
        <w:rPr>
          <w:b/>
          <w:sz w:val="18"/>
          <w:szCs w:val="20"/>
        </w:rPr>
        <w:t xml:space="preserve"> P</w:t>
      </w:r>
      <w:r>
        <w:rPr>
          <w:b/>
          <w:sz w:val="18"/>
          <w:szCs w:val="20"/>
        </w:rPr>
        <w:t>uan</w:t>
      </w:r>
      <w:r w:rsidRPr="00821FC5">
        <w:rPr>
          <w:sz w:val="22"/>
        </w:rPr>
        <w:t>)</w:t>
      </w:r>
    </w:p>
    <w:p w:rsidR="00060DA1" w:rsidRDefault="00060DA1" w:rsidP="00A8697E">
      <w:pPr>
        <w:rPr>
          <w:rFonts w:ascii="Comic Sans MS" w:hAnsi="Comic Sans MS"/>
          <w:sz w:val="22"/>
          <w:szCs w:val="22"/>
        </w:rPr>
      </w:pPr>
    </w:p>
    <w:p w:rsidR="00097065" w:rsidRDefault="00097065" w:rsidP="00A8697E">
      <w:pPr>
        <w:rPr>
          <w:rFonts w:ascii="Comic Sans MS" w:hAnsi="Comic Sans MS"/>
          <w:sz w:val="22"/>
          <w:szCs w:val="22"/>
        </w:rPr>
      </w:pPr>
    </w:p>
    <w:p w:rsidR="00097065" w:rsidRDefault="00097065" w:rsidP="00A8697E">
      <w:pPr>
        <w:rPr>
          <w:rFonts w:ascii="Comic Sans MS" w:hAnsi="Comic Sans MS"/>
          <w:sz w:val="22"/>
          <w:szCs w:val="22"/>
        </w:rPr>
      </w:pPr>
    </w:p>
    <w:p w:rsidR="00097065" w:rsidRDefault="00097065" w:rsidP="00A8697E">
      <w:pPr>
        <w:rPr>
          <w:rFonts w:ascii="Comic Sans MS" w:hAnsi="Comic Sans MS"/>
          <w:sz w:val="22"/>
          <w:szCs w:val="22"/>
        </w:rPr>
      </w:pPr>
    </w:p>
    <w:p w:rsidR="00097065" w:rsidRDefault="00097065" w:rsidP="00A8697E">
      <w:pPr>
        <w:rPr>
          <w:rFonts w:ascii="Comic Sans MS" w:hAnsi="Comic Sans MS"/>
          <w:sz w:val="22"/>
          <w:szCs w:val="22"/>
        </w:rPr>
      </w:pPr>
    </w:p>
    <w:p w:rsidR="00097065" w:rsidRDefault="00097065" w:rsidP="00A8697E">
      <w:pPr>
        <w:rPr>
          <w:rFonts w:ascii="Comic Sans MS" w:hAnsi="Comic Sans MS"/>
          <w:sz w:val="22"/>
          <w:szCs w:val="22"/>
        </w:rPr>
      </w:pPr>
    </w:p>
    <w:p w:rsidR="00AC5726" w:rsidRDefault="009A631C" w:rsidP="00AC5726">
      <w:pPr>
        <w:pStyle w:val="ListeParagraf"/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D71D37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A37143" w:rsidRPr="00DB4577" w:rsidRDefault="005709F0" w:rsidP="00A3714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7143" w:rsidRPr="00DB4577">
        <w:rPr>
          <w:rFonts w:ascii="Chiller" w:hAnsi="Chiller"/>
          <w:sz w:val="36"/>
          <w:szCs w:val="36"/>
        </w:rPr>
        <w:t xml:space="preserve"> </w:t>
      </w:r>
      <w:r w:rsidR="00A37143" w:rsidRPr="00DB4577">
        <w:rPr>
          <w:rFonts w:ascii="Chiller" w:hAnsi="Chiller"/>
          <w:b/>
          <w:sz w:val="36"/>
          <w:szCs w:val="36"/>
        </w:rPr>
        <w:t xml:space="preserve">: 40 dakika      </w:t>
      </w:r>
      <w:r w:rsidR="00A37143">
        <w:rPr>
          <w:rFonts w:ascii="Chiller" w:hAnsi="Chiller"/>
          <w:b/>
          <w:sz w:val="36"/>
          <w:szCs w:val="36"/>
        </w:rPr>
        <w:t xml:space="preserve">  </w:t>
      </w:r>
      <w:r w:rsidR="00A37143" w:rsidRPr="00DB4577">
        <w:rPr>
          <w:rFonts w:ascii="Chiller" w:hAnsi="Chiller"/>
          <w:b/>
          <w:sz w:val="36"/>
          <w:szCs w:val="36"/>
        </w:rPr>
        <w:t xml:space="preserve"> </w:t>
      </w:r>
      <w:proofErr w:type="gramStart"/>
      <w:r w:rsidR="00321C16">
        <w:rPr>
          <w:rFonts w:ascii="Chiller" w:hAnsi="Chiller"/>
          <w:b/>
          <w:sz w:val="36"/>
          <w:szCs w:val="36"/>
        </w:rPr>
        <w:t>……………</w:t>
      </w:r>
      <w:proofErr w:type="gramEnd"/>
    </w:p>
    <w:p w:rsidR="00F933EE" w:rsidRPr="00D04449" w:rsidRDefault="00A37143" w:rsidP="00D04449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sectPr w:rsidR="00F933EE" w:rsidRPr="00D04449" w:rsidSect="004F43B6">
      <w:headerReference w:type="even" r:id="rId20"/>
      <w:headerReference w:type="default" r:id="rId21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38B" w:rsidRDefault="00EB338B">
      <w:r>
        <w:separator/>
      </w:r>
    </w:p>
  </w:endnote>
  <w:endnote w:type="continuationSeparator" w:id="0">
    <w:p w:rsidR="00EB338B" w:rsidRDefault="00EB3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38B" w:rsidRDefault="00EB338B">
      <w:r>
        <w:separator/>
      </w:r>
    </w:p>
  </w:footnote>
  <w:footnote w:type="continuationSeparator" w:id="0">
    <w:p w:rsidR="00EB338B" w:rsidRDefault="00EB3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263F02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3D" w:rsidRDefault="00D1604A" w:rsidP="00DA6AE9">
    <w:pPr>
      <w:pStyle w:val="stbilgi"/>
      <w:framePr w:h="871" w:hRule="exact" w:wrap="around" w:vAnchor="text" w:hAnchor="margin" w:xAlign="center" w:y="-467"/>
      <w:rPr>
        <w:rStyle w:val="SayfaNumaras"/>
        <w:b/>
        <w:bCs/>
        <w:sz w:val="26"/>
        <w:szCs w:val="26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DA6AE9">
      <w:rPr>
        <w:rStyle w:val="SayfaNumaras"/>
        <w:rFonts w:ascii="Comic Sans MS" w:hAnsi="Comic Sans MS"/>
        <w:b/>
        <w:sz w:val="22"/>
        <w:szCs w:val="22"/>
      </w:rPr>
      <w:t xml:space="preserve">       </w:t>
    </w:r>
    <w:r w:rsidR="00205D3D">
      <w:rPr>
        <w:rStyle w:val="SayfaNumaras"/>
        <w:rFonts w:ascii="Comic Sans MS" w:hAnsi="Comic Sans MS"/>
        <w:b/>
        <w:sz w:val="22"/>
        <w:szCs w:val="22"/>
      </w:rPr>
      <w:t xml:space="preserve">         </w:t>
    </w:r>
    <w:r w:rsidR="00DA6AE9">
      <w:rPr>
        <w:rStyle w:val="SayfaNumaras"/>
        <w:rFonts w:ascii="Comic Sans MS" w:hAnsi="Comic Sans MS"/>
        <w:b/>
        <w:sz w:val="22"/>
        <w:szCs w:val="22"/>
      </w:rPr>
      <w:t xml:space="preserve"> </w:t>
    </w:r>
    <w:proofErr w:type="gramStart"/>
    <w:r w:rsidR="00321C16">
      <w:rPr>
        <w:rStyle w:val="SayfaNumaras"/>
        <w:b/>
        <w:bCs/>
        <w:sz w:val="26"/>
        <w:szCs w:val="26"/>
      </w:rPr>
      <w:t>………………………….</w:t>
    </w:r>
    <w:proofErr w:type="gramEnd"/>
    <w:r w:rsidR="00DA6AE9">
      <w:rPr>
        <w:rStyle w:val="SayfaNumaras"/>
        <w:b/>
        <w:bCs/>
        <w:sz w:val="26"/>
        <w:szCs w:val="26"/>
      </w:rPr>
      <w:t xml:space="preserve"> ORTAOKULU </w:t>
    </w:r>
  </w:p>
  <w:p w:rsidR="00DA6AE9" w:rsidRPr="00112BF5" w:rsidRDefault="00205D3D" w:rsidP="00DA6AE9">
    <w:pPr>
      <w:pStyle w:val="stbilgi"/>
      <w:framePr w:h="871" w:hRule="exact" w:wrap="around" w:vAnchor="text" w:hAnchor="margin" w:xAlign="center" w:y="-467"/>
      <w:rPr>
        <w:rStyle w:val="SayfaNumaras"/>
        <w:b/>
        <w:bCs/>
        <w:sz w:val="26"/>
        <w:szCs w:val="26"/>
      </w:rPr>
    </w:pPr>
    <w:r>
      <w:rPr>
        <w:rStyle w:val="SayfaNumaras"/>
        <w:b/>
        <w:bCs/>
        <w:sz w:val="26"/>
        <w:szCs w:val="26"/>
      </w:rPr>
      <w:t xml:space="preserve">                                </w:t>
    </w:r>
    <w:r w:rsidR="000E14D6">
      <w:rPr>
        <w:rStyle w:val="SayfaNumaras"/>
        <w:b/>
        <w:bCs/>
        <w:sz w:val="26"/>
        <w:szCs w:val="26"/>
      </w:rPr>
      <w:t xml:space="preserve">                         </w:t>
    </w:r>
    <w:proofErr w:type="gramStart"/>
    <w:r w:rsidR="000E14D6">
      <w:rPr>
        <w:rStyle w:val="SayfaNumaras"/>
        <w:b/>
        <w:bCs/>
        <w:sz w:val="26"/>
        <w:szCs w:val="26"/>
      </w:rPr>
      <w:t>20</w:t>
    </w:r>
    <w:r>
      <w:rPr>
        <w:rStyle w:val="SayfaNumaras"/>
        <w:b/>
        <w:bCs/>
        <w:sz w:val="26"/>
        <w:szCs w:val="26"/>
      </w:rPr>
      <w:t xml:space="preserve"> </w:t>
    </w:r>
    <w:r w:rsidR="000E14D6">
      <w:rPr>
        <w:rStyle w:val="SayfaNumaras"/>
        <w:b/>
        <w:bCs/>
        <w:sz w:val="26"/>
        <w:szCs w:val="26"/>
      </w:rPr>
      <w:t xml:space="preserve">  </w:t>
    </w:r>
    <w:r w:rsidR="00A43EFD">
      <w:rPr>
        <w:rStyle w:val="SayfaNumaras"/>
        <w:b/>
        <w:bCs/>
        <w:sz w:val="26"/>
        <w:szCs w:val="26"/>
      </w:rPr>
      <w:t xml:space="preserve">         </w:t>
    </w:r>
    <w:r>
      <w:rPr>
        <w:rStyle w:val="SayfaNumaras"/>
        <w:b/>
        <w:bCs/>
        <w:sz w:val="26"/>
        <w:szCs w:val="26"/>
      </w:rPr>
      <w:t>201</w:t>
    </w:r>
    <w:r w:rsidR="000E14D6">
      <w:rPr>
        <w:rStyle w:val="SayfaNumaras"/>
        <w:b/>
        <w:bCs/>
        <w:sz w:val="26"/>
        <w:szCs w:val="26"/>
      </w:rPr>
      <w:t>6</w:t>
    </w:r>
    <w:proofErr w:type="gramEnd"/>
    <w:r w:rsidR="000E14D6">
      <w:rPr>
        <w:rStyle w:val="SayfaNumaras"/>
        <w:b/>
        <w:bCs/>
        <w:sz w:val="26"/>
        <w:szCs w:val="26"/>
      </w:rPr>
      <w:t xml:space="preserve"> / 2017 EĞİTİM ÖĞRETİM YILI  </w:t>
    </w:r>
    <w:r w:rsidR="00DA6AE9">
      <w:rPr>
        <w:rStyle w:val="SayfaNumaras"/>
        <w:b/>
        <w:bCs/>
        <w:sz w:val="26"/>
        <w:szCs w:val="26"/>
      </w:rPr>
      <w:t>7</w:t>
    </w:r>
    <w:r w:rsidR="00A43EFD">
      <w:rPr>
        <w:rStyle w:val="SayfaNumaras"/>
        <w:b/>
        <w:bCs/>
        <w:sz w:val="26"/>
        <w:szCs w:val="26"/>
      </w:rPr>
      <w:t xml:space="preserve">.  </w:t>
    </w:r>
    <w:r w:rsidR="00DA6AE9" w:rsidRPr="00112BF5">
      <w:rPr>
        <w:rStyle w:val="SayfaNumaras"/>
        <w:b/>
        <w:bCs/>
        <w:sz w:val="26"/>
        <w:szCs w:val="26"/>
      </w:rPr>
      <w:t xml:space="preserve">SINIF                                        </w:t>
    </w:r>
  </w:p>
  <w:p w:rsidR="00205D3D" w:rsidRDefault="00DA6AE9" w:rsidP="00DA6AE9">
    <w:pPr>
      <w:pStyle w:val="stbilgi"/>
      <w:framePr w:h="871" w:hRule="exact" w:wrap="around" w:vAnchor="text" w:hAnchor="margin" w:xAlign="center" w:y="-467"/>
      <w:rPr>
        <w:rStyle w:val="SayfaNumaras"/>
        <w:b/>
        <w:bCs/>
        <w:sz w:val="26"/>
        <w:szCs w:val="26"/>
      </w:rPr>
    </w:pPr>
    <w:r w:rsidRPr="00112BF5">
      <w:rPr>
        <w:rStyle w:val="SayfaNumaras"/>
        <w:b/>
        <w:bCs/>
        <w:sz w:val="26"/>
        <w:szCs w:val="26"/>
      </w:rPr>
      <w:t xml:space="preserve">                                           </w:t>
    </w:r>
    <w:r>
      <w:rPr>
        <w:rStyle w:val="SayfaNumaras"/>
        <w:b/>
        <w:bCs/>
        <w:sz w:val="26"/>
        <w:szCs w:val="26"/>
      </w:rPr>
      <w:t xml:space="preserve">                          </w:t>
    </w:r>
    <w:r w:rsidRPr="00112BF5">
      <w:rPr>
        <w:rStyle w:val="SayfaNumaras"/>
        <w:b/>
        <w:bCs/>
        <w:sz w:val="26"/>
        <w:szCs w:val="26"/>
      </w:rPr>
      <w:t xml:space="preserve">    MATEMATİK </w:t>
    </w:r>
    <w:proofErr w:type="gramStart"/>
    <w:r w:rsidRPr="00112BF5">
      <w:rPr>
        <w:rStyle w:val="SayfaNumaras"/>
        <w:b/>
        <w:bCs/>
        <w:sz w:val="26"/>
        <w:szCs w:val="26"/>
      </w:rPr>
      <w:t>DERSİ    2</w:t>
    </w:r>
    <w:proofErr w:type="gramEnd"/>
    <w:r w:rsidRPr="00112BF5">
      <w:rPr>
        <w:rStyle w:val="SayfaNumaras"/>
        <w:b/>
        <w:bCs/>
        <w:sz w:val="26"/>
        <w:szCs w:val="26"/>
      </w:rPr>
      <w:t xml:space="preserve">.DÖNEM   1.YAZILISI </w:t>
    </w:r>
  </w:p>
  <w:p w:rsidR="00DA6AE9" w:rsidRPr="00112BF5" w:rsidRDefault="00DA6AE9" w:rsidP="00DA6AE9">
    <w:pPr>
      <w:pStyle w:val="stbilgi"/>
      <w:framePr w:h="871" w:hRule="exact" w:wrap="around" w:vAnchor="text" w:hAnchor="margin" w:xAlign="center" w:y="-467"/>
      <w:rPr>
        <w:rStyle w:val="SayfaNumaras"/>
        <w:b/>
        <w:bCs/>
        <w:sz w:val="26"/>
        <w:szCs w:val="26"/>
      </w:rPr>
    </w:pPr>
    <w:r w:rsidRPr="00112BF5">
      <w:rPr>
        <w:rStyle w:val="SayfaNumaras"/>
        <w:b/>
        <w:bCs/>
        <w:sz w:val="26"/>
        <w:szCs w:val="26"/>
      </w:rPr>
      <w:t xml:space="preserve">    </w:t>
    </w:r>
  </w:p>
  <w:p w:rsidR="003861D1" w:rsidRDefault="003861D1" w:rsidP="00DA6AE9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910ED"/>
    <w:multiLevelType w:val="hybridMultilevel"/>
    <w:tmpl w:val="1E1A2FBA"/>
    <w:lvl w:ilvl="0" w:tplc="5F304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367C62F1"/>
    <w:multiLevelType w:val="hybridMultilevel"/>
    <w:tmpl w:val="EECC976C"/>
    <w:lvl w:ilvl="0" w:tplc="9824294E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8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E37978"/>
    <w:multiLevelType w:val="hybridMultilevel"/>
    <w:tmpl w:val="1E1A2FBA"/>
    <w:lvl w:ilvl="0" w:tplc="5F304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FA6E3D"/>
    <w:multiLevelType w:val="hybridMultilevel"/>
    <w:tmpl w:val="734A39D8"/>
    <w:lvl w:ilvl="0" w:tplc="5B0C31CA">
      <w:start w:val="3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62744013"/>
    <w:multiLevelType w:val="hybridMultilevel"/>
    <w:tmpl w:val="F8A0DB6E"/>
    <w:lvl w:ilvl="0" w:tplc="BEA8B4AE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9"/>
  </w:num>
  <w:num w:numId="3">
    <w:abstractNumId w:val="30"/>
  </w:num>
  <w:num w:numId="4">
    <w:abstractNumId w:val="41"/>
  </w:num>
  <w:num w:numId="5">
    <w:abstractNumId w:val="31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33"/>
  </w:num>
  <w:num w:numId="11">
    <w:abstractNumId w:val="8"/>
  </w:num>
  <w:num w:numId="12">
    <w:abstractNumId w:val="1"/>
  </w:num>
  <w:num w:numId="13">
    <w:abstractNumId w:val="11"/>
  </w:num>
  <w:num w:numId="14">
    <w:abstractNumId w:val="44"/>
  </w:num>
  <w:num w:numId="15">
    <w:abstractNumId w:val="46"/>
  </w:num>
  <w:num w:numId="16">
    <w:abstractNumId w:val="9"/>
  </w:num>
  <w:num w:numId="17">
    <w:abstractNumId w:val="24"/>
  </w:num>
  <w:num w:numId="18">
    <w:abstractNumId w:val="38"/>
  </w:num>
  <w:num w:numId="19">
    <w:abstractNumId w:val="3"/>
  </w:num>
  <w:num w:numId="20">
    <w:abstractNumId w:val="37"/>
  </w:num>
  <w:num w:numId="21">
    <w:abstractNumId w:val="25"/>
  </w:num>
  <w:num w:numId="22">
    <w:abstractNumId w:val="15"/>
  </w:num>
  <w:num w:numId="23">
    <w:abstractNumId w:val="22"/>
  </w:num>
  <w:num w:numId="24">
    <w:abstractNumId w:val="42"/>
  </w:num>
  <w:num w:numId="25">
    <w:abstractNumId w:val="43"/>
  </w:num>
  <w:num w:numId="26">
    <w:abstractNumId w:val="26"/>
  </w:num>
  <w:num w:numId="27">
    <w:abstractNumId w:val="20"/>
  </w:num>
  <w:num w:numId="28">
    <w:abstractNumId w:val="29"/>
  </w:num>
  <w:num w:numId="29">
    <w:abstractNumId w:val="13"/>
  </w:num>
  <w:num w:numId="30">
    <w:abstractNumId w:val="32"/>
  </w:num>
  <w:num w:numId="31">
    <w:abstractNumId w:val="4"/>
  </w:num>
  <w:num w:numId="32">
    <w:abstractNumId w:val="0"/>
  </w:num>
  <w:num w:numId="33">
    <w:abstractNumId w:val="28"/>
  </w:num>
  <w:num w:numId="34">
    <w:abstractNumId w:val="7"/>
  </w:num>
  <w:num w:numId="35">
    <w:abstractNumId w:val="27"/>
  </w:num>
  <w:num w:numId="36">
    <w:abstractNumId w:val="2"/>
  </w:num>
  <w:num w:numId="37">
    <w:abstractNumId w:val="23"/>
  </w:num>
  <w:num w:numId="38">
    <w:abstractNumId w:val="18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5"/>
  </w:num>
  <w:num w:numId="41">
    <w:abstractNumId w:val="34"/>
  </w:num>
  <w:num w:numId="42">
    <w:abstractNumId w:val="6"/>
  </w:num>
  <w:num w:numId="43">
    <w:abstractNumId w:val="36"/>
  </w:num>
  <w:num w:numId="44">
    <w:abstractNumId w:val="40"/>
  </w:num>
  <w:num w:numId="45">
    <w:abstractNumId w:val="21"/>
  </w:num>
  <w:num w:numId="46">
    <w:abstractNumId w:val="45"/>
  </w:num>
  <w:num w:numId="47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31BA1"/>
    <w:rsid w:val="00031D82"/>
    <w:rsid w:val="0003287C"/>
    <w:rsid w:val="00033085"/>
    <w:rsid w:val="000350D0"/>
    <w:rsid w:val="000355BA"/>
    <w:rsid w:val="00035EB7"/>
    <w:rsid w:val="000406BC"/>
    <w:rsid w:val="00040CA7"/>
    <w:rsid w:val="00052608"/>
    <w:rsid w:val="00055DDE"/>
    <w:rsid w:val="000576D6"/>
    <w:rsid w:val="00060DA1"/>
    <w:rsid w:val="000903B5"/>
    <w:rsid w:val="00095BFF"/>
    <w:rsid w:val="00097065"/>
    <w:rsid w:val="00097D1F"/>
    <w:rsid w:val="000A3F27"/>
    <w:rsid w:val="000B3DA7"/>
    <w:rsid w:val="000B55E6"/>
    <w:rsid w:val="000B7899"/>
    <w:rsid w:val="000B79F6"/>
    <w:rsid w:val="000E14D6"/>
    <w:rsid w:val="000E409F"/>
    <w:rsid w:val="000E4AAF"/>
    <w:rsid w:val="000E5668"/>
    <w:rsid w:val="001021F2"/>
    <w:rsid w:val="00103DF4"/>
    <w:rsid w:val="00106998"/>
    <w:rsid w:val="00107576"/>
    <w:rsid w:val="0011495C"/>
    <w:rsid w:val="001261D8"/>
    <w:rsid w:val="0012687A"/>
    <w:rsid w:val="00130D0F"/>
    <w:rsid w:val="001323C4"/>
    <w:rsid w:val="001347B7"/>
    <w:rsid w:val="00134E18"/>
    <w:rsid w:val="00141387"/>
    <w:rsid w:val="00155F11"/>
    <w:rsid w:val="00172C9C"/>
    <w:rsid w:val="00173E92"/>
    <w:rsid w:val="00176AD9"/>
    <w:rsid w:val="00176C95"/>
    <w:rsid w:val="00177908"/>
    <w:rsid w:val="001970C5"/>
    <w:rsid w:val="001A14E7"/>
    <w:rsid w:val="001C2402"/>
    <w:rsid w:val="001C620E"/>
    <w:rsid w:val="001D0CC6"/>
    <w:rsid w:val="001D4C97"/>
    <w:rsid w:val="001D66A8"/>
    <w:rsid w:val="001E5C98"/>
    <w:rsid w:val="001F6D3F"/>
    <w:rsid w:val="00205D3D"/>
    <w:rsid w:val="00212425"/>
    <w:rsid w:val="00222F80"/>
    <w:rsid w:val="002348D6"/>
    <w:rsid w:val="00237E53"/>
    <w:rsid w:val="00241440"/>
    <w:rsid w:val="00250E35"/>
    <w:rsid w:val="00260AB2"/>
    <w:rsid w:val="00263F02"/>
    <w:rsid w:val="0026579A"/>
    <w:rsid w:val="0027403D"/>
    <w:rsid w:val="00275F53"/>
    <w:rsid w:val="00277329"/>
    <w:rsid w:val="0028005B"/>
    <w:rsid w:val="0028203A"/>
    <w:rsid w:val="0028639F"/>
    <w:rsid w:val="00286518"/>
    <w:rsid w:val="00295D51"/>
    <w:rsid w:val="00295F05"/>
    <w:rsid w:val="002C3677"/>
    <w:rsid w:val="002C48BA"/>
    <w:rsid w:val="002D4E1F"/>
    <w:rsid w:val="002E411E"/>
    <w:rsid w:val="002E5C5A"/>
    <w:rsid w:val="00301087"/>
    <w:rsid w:val="00301E74"/>
    <w:rsid w:val="00313E07"/>
    <w:rsid w:val="0031596B"/>
    <w:rsid w:val="003212F6"/>
    <w:rsid w:val="00321C16"/>
    <w:rsid w:val="003310AE"/>
    <w:rsid w:val="003416E6"/>
    <w:rsid w:val="0035049B"/>
    <w:rsid w:val="00356523"/>
    <w:rsid w:val="0036541E"/>
    <w:rsid w:val="00370011"/>
    <w:rsid w:val="00380751"/>
    <w:rsid w:val="003861D1"/>
    <w:rsid w:val="0038692B"/>
    <w:rsid w:val="003A2F7B"/>
    <w:rsid w:val="003A73D0"/>
    <w:rsid w:val="003A7884"/>
    <w:rsid w:val="003B10FF"/>
    <w:rsid w:val="003C1C0F"/>
    <w:rsid w:val="003D14D7"/>
    <w:rsid w:val="003F2822"/>
    <w:rsid w:val="003F2AD6"/>
    <w:rsid w:val="003F5E79"/>
    <w:rsid w:val="00404D9C"/>
    <w:rsid w:val="0041172B"/>
    <w:rsid w:val="00412AB3"/>
    <w:rsid w:val="00413212"/>
    <w:rsid w:val="00423439"/>
    <w:rsid w:val="00436A9F"/>
    <w:rsid w:val="00446C1F"/>
    <w:rsid w:val="00465858"/>
    <w:rsid w:val="00475787"/>
    <w:rsid w:val="00476F16"/>
    <w:rsid w:val="004823A9"/>
    <w:rsid w:val="00493584"/>
    <w:rsid w:val="00495CD2"/>
    <w:rsid w:val="00496D0D"/>
    <w:rsid w:val="004A2976"/>
    <w:rsid w:val="004A378E"/>
    <w:rsid w:val="004B462C"/>
    <w:rsid w:val="004C65A0"/>
    <w:rsid w:val="004D6A2A"/>
    <w:rsid w:val="004E682C"/>
    <w:rsid w:val="004E6DCC"/>
    <w:rsid w:val="004F1B7C"/>
    <w:rsid w:val="004F2A0D"/>
    <w:rsid w:val="004F43B6"/>
    <w:rsid w:val="00505F5D"/>
    <w:rsid w:val="005124BC"/>
    <w:rsid w:val="00512725"/>
    <w:rsid w:val="00512804"/>
    <w:rsid w:val="005137DE"/>
    <w:rsid w:val="00537201"/>
    <w:rsid w:val="00541261"/>
    <w:rsid w:val="005709F0"/>
    <w:rsid w:val="00571E05"/>
    <w:rsid w:val="0057715C"/>
    <w:rsid w:val="005818C6"/>
    <w:rsid w:val="0058498E"/>
    <w:rsid w:val="005A3134"/>
    <w:rsid w:val="005A55E4"/>
    <w:rsid w:val="005C4769"/>
    <w:rsid w:val="005C4ED8"/>
    <w:rsid w:val="005D2BFF"/>
    <w:rsid w:val="005D79F0"/>
    <w:rsid w:val="005E41F8"/>
    <w:rsid w:val="005E6970"/>
    <w:rsid w:val="005F731F"/>
    <w:rsid w:val="006022F1"/>
    <w:rsid w:val="00602B13"/>
    <w:rsid w:val="00632AF9"/>
    <w:rsid w:val="006342E2"/>
    <w:rsid w:val="006351D1"/>
    <w:rsid w:val="006401F5"/>
    <w:rsid w:val="00640FC6"/>
    <w:rsid w:val="006461C6"/>
    <w:rsid w:val="006619F4"/>
    <w:rsid w:val="00664859"/>
    <w:rsid w:val="006755D4"/>
    <w:rsid w:val="006807CF"/>
    <w:rsid w:val="00682DC5"/>
    <w:rsid w:val="00685393"/>
    <w:rsid w:val="006927C6"/>
    <w:rsid w:val="00692FA2"/>
    <w:rsid w:val="0069723F"/>
    <w:rsid w:val="006A1C8C"/>
    <w:rsid w:val="006B1924"/>
    <w:rsid w:val="006B1A6F"/>
    <w:rsid w:val="006C1DF7"/>
    <w:rsid w:val="006C4FAE"/>
    <w:rsid w:val="006D2540"/>
    <w:rsid w:val="006D4403"/>
    <w:rsid w:val="006D4B4A"/>
    <w:rsid w:val="006E23CF"/>
    <w:rsid w:val="006F2B1F"/>
    <w:rsid w:val="006F33B1"/>
    <w:rsid w:val="007017E3"/>
    <w:rsid w:val="007024C6"/>
    <w:rsid w:val="0070499F"/>
    <w:rsid w:val="00714712"/>
    <w:rsid w:val="0072533E"/>
    <w:rsid w:val="00751B19"/>
    <w:rsid w:val="00754C7E"/>
    <w:rsid w:val="00764079"/>
    <w:rsid w:val="00766227"/>
    <w:rsid w:val="00774A86"/>
    <w:rsid w:val="00796F9C"/>
    <w:rsid w:val="007A37B8"/>
    <w:rsid w:val="007C3640"/>
    <w:rsid w:val="007D4D41"/>
    <w:rsid w:val="007E704F"/>
    <w:rsid w:val="007E7739"/>
    <w:rsid w:val="007F1FFA"/>
    <w:rsid w:val="00802437"/>
    <w:rsid w:val="0080270C"/>
    <w:rsid w:val="00813610"/>
    <w:rsid w:val="00814915"/>
    <w:rsid w:val="00821FC5"/>
    <w:rsid w:val="008362A1"/>
    <w:rsid w:val="008421B2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13810"/>
    <w:rsid w:val="0091623E"/>
    <w:rsid w:val="00924F11"/>
    <w:rsid w:val="00941DFB"/>
    <w:rsid w:val="009444CC"/>
    <w:rsid w:val="0095106A"/>
    <w:rsid w:val="009556A9"/>
    <w:rsid w:val="00955E2A"/>
    <w:rsid w:val="00975F5C"/>
    <w:rsid w:val="00983E96"/>
    <w:rsid w:val="00994BB2"/>
    <w:rsid w:val="00995B27"/>
    <w:rsid w:val="009A5C71"/>
    <w:rsid w:val="009A631C"/>
    <w:rsid w:val="009C06FB"/>
    <w:rsid w:val="009C53A0"/>
    <w:rsid w:val="009E4DD7"/>
    <w:rsid w:val="009E75CF"/>
    <w:rsid w:val="009E77D4"/>
    <w:rsid w:val="00A12341"/>
    <w:rsid w:val="00A22095"/>
    <w:rsid w:val="00A34481"/>
    <w:rsid w:val="00A37143"/>
    <w:rsid w:val="00A43EFD"/>
    <w:rsid w:val="00A44326"/>
    <w:rsid w:val="00A510C5"/>
    <w:rsid w:val="00A51A17"/>
    <w:rsid w:val="00A55096"/>
    <w:rsid w:val="00A63F16"/>
    <w:rsid w:val="00A70D5B"/>
    <w:rsid w:val="00A8697E"/>
    <w:rsid w:val="00A913E6"/>
    <w:rsid w:val="00A95689"/>
    <w:rsid w:val="00A967A4"/>
    <w:rsid w:val="00AA0EA4"/>
    <w:rsid w:val="00AA49DB"/>
    <w:rsid w:val="00AA4FD6"/>
    <w:rsid w:val="00AB0428"/>
    <w:rsid w:val="00AB63DE"/>
    <w:rsid w:val="00AC35DE"/>
    <w:rsid w:val="00AC5077"/>
    <w:rsid w:val="00AC5726"/>
    <w:rsid w:val="00AE23F6"/>
    <w:rsid w:val="00AE2F31"/>
    <w:rsid w:val="00AF0519"/>
    <w:rsid w:val="00AF5BD7"/>
    <w:rsid w:val="00AF6B15"/>
    <w:rsid w:val="00B00607"/>
    <w:rsid w:val="00B02571"/>
    <w:rsid w:val="00B136CB"/>
    <w:rsid w:val="00B2160A"/>
    <w:rsid w:val="00B25BF5"/>
    <w:rsid w:val="00B27D0C"/>
    <w:rsid w:val="00B36FEA"/>
    <w:rsid w:val="00B44646"/>
    <w:rsid w:val="00B56EB9"/>
    <w:rsid w:val="00B9716D"/>
    <w:rsid w:val="00B97F2A"/>
    <w:rsid w:val="00BB228A"/>
    <w:rsid w:val="00BB4D2C"/>
    <w:rsid w:val="00BF0775"/>
    <w:rsid w:val="00BF2998"/>
    <w:rsid w:val="00BF6AB1"/>
    <w:rsid w:val="00C00AD5"/>
    <w:rsid w:val="00C06112"/>
    <w:rsid w:val="00C06CF1"/>
    <w:rsid w:val="00C07211"/>
    <w:rsid w:val="00C0793C"/>
    <w:rsid w:val="00C34B2E"/>
    <w:rsid w:val="00C439C1"/>
    <w:rsid w:val="00C43DA9"/>
    <w:rsid w:val="00C51906"/>
    <w:rsid w:val="00C63EC5"/>
    <w:rsid w:val="00C648DD"/>
    <w:rsid w:val="00C64CF0"/>
    <w:rsid w:val="00C7119E"/>
    <w:rsid w:val="00CA2A40"/>
    <w:rsid w:val="00CB3BB5"/>
    <w:rsid w:val="00CB4BB9"/>
    <w:rsid w:val="00CD772B"/>
    <w:rsid w:val="00CE4026"/>
    <w:rsid w:val="00CE509D"/>
    <w:rsid w:val="00CF366A"/>
    <w:rsid w:val="00D04449"/>
    <w:rsid w:val="00D11443"/>
    <w:rsid w:val="00D11718"/>
    <w:rsid w:val="00D13004"/>
    <w:rsid w:val="00D1604A"/>
    <w:rsid w:val="00D209EF"/>
    <w:rsid w:val="00D36814"/>
    <w:rsid w:val="00D370A5"/>
    <w:rsid w:val="00D42EE2"/>
    <w:rsid w:val="00D46ABE"/>
    <w:rsid w:val="00D51DB5"/>
    <w:rsid w:val="00D523FF"/>
    <w:rsid w:val="00D528F4"/>
    <w:rsid w:val="00D5451D"/>
    <w:rsid w:val="00D54819"/>
    <w:rsid w:val="00D60771"/>
    <w:rsid w:val="00D727CC"/>
    <w:rsid w:val="00D73D8F"/>
    <w:rsid w:val="00D77982"/>
    <w:rsid w:val="00D873F7"/>
    <w:rsid w:val="00D94F3C"/>
    <w:rsid w:val="00DA59CF"/>
    <w:rsid w:val="00DA6AE9"/>
    <w:rsid w:val="00DC38BE"/>
    <w:rsid w:val="00DC44A1"/>
    <w:rsid w:val="00DD169D"/>
    <w:rsid w:val="00DD27C2"/>
    <w:rsid w:val="00DD6756"/>
    <w:rsid w:val="00DE4E48"/>
    <w:rsid w:val="00DE5066"/>
    <w:rsid w:val="00DE7923"/>
    <w:rsid w:val="00DF46B4"/>
    <w:rsid w:val="00DF66A1"/>
    <w:rsid w:val="00DF6714"/>
    <w:rsid w:val="00E0190B"/>
    <w:rsid w:val="00E22D73"/>
    <w:rsid w:val="00E23474"/>
    <w:rsid w:val="00E26858"/>
    <w:rsid w:val="00E26F67"/>
    <w:rsid w:val="00E310CD"/>
    <w:rsid w:val="00E320B1"/>
    <w:rsid w:val="00E4460A"/>
    <w:rsid w:val="00E45AB7"/>
    <w:rsid w:val="00E4782A"/>
    <w:rsid w:val="00E56E1E"/>
    <w:rsid w:val="00E60130"/>
    <w:rsid w:val="00E7448A"/>
    <w:rsid w:val="00E82AFF"/>
    <w:rsid w:val="00E83A15"/>
    <w:rsid w:val="00E955E3"/>
    <w:rsid w:val="00EA0645"/>
    <w:rsid w:val="00EA299E"/>
    <w:rsid w:val="00EB338B"/>
    <w:rsid w:val="00EC7A93"/>
    <w:rsid w:val="00EC7C71"/>
    <w:rsid w:val="00ED02B9"/>
    <w:rsid w:val="00EF41AB"/>
    <w:rsid w:val="00F05D4E"/>
    <w:rsid w:val="00F10E07"/>
    <w:rsid w:val="00F12696"/>
    <w:rsid w:val="00F15420"/>
    <w:rsid w:val="00F17DBF"/>
    <w:rsid w:val="00F22E01"/>
    <w:rsid w:val="00F25EC1"/>
    <w:rsid w:val="00F26BCE"/>
    <w:rsid w:val="00F277CB"/>
    <w:rsid w:val="00F303C0"/>
    <w:rsid w:val="00F31236"/>
    <w:rsid w:val="00F3241C"/>
    <w:rsid w:val="00F4045C"/>
    <w:rsid w:val="00F44AC7"/>
    <w:rsid w:val="00F53F94"/>
    <w:rsid w:val="00F60815"/>
    <w:rsid w:val="00F61DCD"/>
    <w:rsid w:val="00F64E1C"/>
    <w:rsid w:val="00F65E76"/>
    <w:rsid w:val="00F67271"/>
    <w:rsid w:val="00F74338"/>
    <w:rsid w:val="00F840B1"/>
    <w:rsid w:val="00F85DF4"/>
    <w:rsid w:val="00F933EE"/>
    <w:rsid w:val="00F9483E"/>
    <w:rsid w:val="00FA1488"/>
    <w:rsid w:val="00FA27A0"/>
    <w:rsid w:val="00FA7E3D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uiPriority w:val="99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character" w:styleId="Gl">
    <w:name w:val="Strong"/>
    <w:basedOn w:val="VarsaylanParagrafYazTipi"/>
    <w:qFormat/>
    <w:rsid w:val="006F2B1F"/>
    <w:rPr>
      <w:b/>
      <w:bCs/>
    </w:rPr>
  </w:style>
  <w:style w:type="character" w:customStyle="1" w:styleId="stbilgiChar">
    <w:name w:val="Üstbilgi Char"/>
    <w:basedOn w:val="VarsaylanParagrafYazTipi"/>
    <w:link w:val="stbilgi"/>
    <w:uiPriority w:val="99"/>
    <w:rsid w:val="00DA6AE9"/>
    <w:rPr>
      <w:sz w:val="24"/>
      <w:szCs w:val="24"/>
    </w:rPr>
  </w:style>
  <w:style w:type="character" w:styleId="Kpr">
    <w:name w:val="Hyperlink"/>
    <w:basedOn w:val="VarsaylanParagrafYazTipi"/>
    <w:rsid w:val="00F303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3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6A56D-E3D4-4E70-B6C3-2C41CB6C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0</TotalTime>
  <Pages>2</Pages>
  <Words>222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Manager>www.sorubak.com</Manager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2013-03-07T09:00:00Z</cp:lastPrinted>
  <dcterms:created xsi:type="dcterms:W3CDTF">2017-03-23T05:33:00Z</dcterms:created>
  <dcterms:modified xsi:type="dcterms:W3CDTF">2017-03-23T05:33:00Z</dcterms:modified>
  <cp:category>www.sorubak.com</cp:category>
</cp:coreProperties>
</file>