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1" w:rsidRDefault="00A35DD2" w:rsidP="00321721">
      <w:pPr>
        <w:jc w:val="center"/>
        <w:rPr>
          <w:rFonts w:ascii="Calibri" w:hAnsi="Calibri"/>
          <w:b/>
          <w:sz w:val="72"/>
          <w:szCs w:val="72"/>
        </w:rPr>
      </w:pPr>
      <w:r>
        <w:rPr>
          <w:rFonts w:ascii="Calibri" w:hAnsi="Calibri"/>
          <w:b/>
          <w:sz w:val="72"/>
          <w:szCs w:val="72"/>
        </w:rPr>
        <w:t>2016-2017</w:t>
      </w:r>
    </w:p>
    <w:p w:rsidR="00321721" w:rsidRDefault="00321721" w:rsidP="00321721">
      <w:pPr>
        <w:jc w:val="center"/>
        <w:rPr>
          <w:rFonts w:ascii="Calibri" w:hAnsi="Calibri"/>
          <w:b/>
          <w:sz w:val="72"/>
          <w:szCs w:val="72"/>
        </w:rPr>
      </w:pPr>
      <w:r>
        <w:rPr>
          <w:rFonts w:ascii="Calibri" w:hAnsi="Calibri"/>
          <w:b/>
          <w:sz w:val="72"/>
          <w:szCs w:val="72"/>
        </w:rPr>
        <w:t>EĞİTİM – ÖĞRETİM YILI</w:t>
      </w:r>
    </w:p>
    <w:p w:rsidR="00321721" w:rsidRDefault="00321721" w:rsidP="00321721">
      <w:pPr>
        <w:jc w:val="center"/>
        <w:rPr>
          <w:rFonts w:ascii="Calibri" w:hAnsi="Calibri"/>
          <w:b/>
          <w:sz w:val="72"/>
          <w:szCs w:val="72"/>
        </w:rPr>
      </w:pPr>
    </w:p>
    <w:p w:rsidR="00321721" w:rsidRDefault="00321721" w:rsidP="00321721">
      <w:pPr>
        <w:jc w:val="center"/>
        <w:rPr>
          <w:rFonts w:ascii="Calibri" w:hAnsi="Calibri"/>
          <w:b/>
          <w:sz w:val="72"/>
          <w:szCs w:val="72"/>
        </w:rPr>
      </w:pPr>
      <w:r>
        <w:rPr>
          <w:rFonts w:ascii="Calibri" w:hAnsi="Calibri"/>
          <w:b/>
          <w:sz w:val="72"/>
          <w:szCs w:val="72"/>
        </w:rPr>
        <w:t xml:space="preserve">İSMET AYDINLI </w:t>
      </w:r>
    </w:p>
    <w:p w:rsidR="00321721" w:rsidRDefault="00321721" w:rsidP="00321721">
      <w:pPr>
        <w:jc w:val="center"/>
        <w:rPr>
          <w:rFonts w:ascii="Calibri" w:hAnsi="Calibri"/>
          <w:b/>
          <w:sz w:val="72"/>
          <w:szCs w:val="72"/>
        </w:rPr>
      </w:pPr>
      <w:r>
        <w:rPr>
          <w:rFonts w:ascii="Calibri" w:hAnsi="Calibri"/>
          <w:b/>
          <w:sz w:val="72"/>
          <w:szCs w:val="72"/>
        </w:rPr>
        <w:t>İLKOKULU</w:t>
      </w:r>
    </w:p>
    <w:p w:rsidR="00321721" w:rsidRDefault="00321721" w:rsidP="00321721">
      <w:pPr>
        <w:jc w:val="center"/>
        <w:rPr>
          <w:rFonts w:ascii="Calibri" w:hAnsi="Calibri"/>
          <w:b/>
          <w:sz w:val="72"/>
          <w:szCs w:val="72"/>
        </w:rPr>
      </w:pPr>
    </w:p>
    <w:p w:rsidR="00321721" w:rsidRDefault="007F42B4" w:rsidP="00321721">
      <w:pPr>
        <w:pStyle w:val="ListeParagraf"/>
        <w:jc w:val="center"/>
        <w:rPr>
          <w:b/>
          <w:sz w:val="72"/>
          <w:szCs w:val="72"/>
        </w:rPr>
      </w:pPr>
      <w:r>
        <w:rPr>
          <w:b/>
          <w:sz w:val="72"/>
          <w:szCs w:val="72"/>
        </w:rPr>
        <w:t>4/A SINIFI</w:t>
      </w:r>
      <w:r w:rsidR="00321721">
        <w:rPr>
          <w:b/>
          <w:sz w:val="72"/>
          <w:szCs w:val="72"/>
        </w:rPr>
        <w:t xml:space="preserve"> I. DÖNEM</w:t>
      </w:r>
    </w:p>
    <w:p w:rsidR="00321721" w:rsidRDefault="00B1331E" w:rsidP="00321721">
      <w:pPr>
        <w:pStyle w:val="ListeParagraf"/>
        <w:jc w:val="center"/>
        <w:rPr>
          <w:b/>
          <w:sz w:val="72"/>
          <w:szCs w:val="72"/>
        </w:rPr>
      </w:pPr>
      <w:r>
        <w:rPr>
          <w:b/>
          <w:sz w:val="72"/>
          <w:szCs w:val="72"/>
        </w:rPr>
        <w:t>ŞUBE ÖĞRETMENLER</w:t>
      </w:r>
      <w:r w:rsidR="00321721">
        <w:rPr>
          <w:b/>
          <w:sz w:val="72"/>
          <w:szCs w:val="72"/>
        </w:rPr>
        <w:t xml:space="preserve"> KURULU</w:t>
      </w:r>
    </w:p>
    <w:p w:rsidR="00321721" w:rsidRDefault="00321721" w:rsidP="00321721">
      <w:pPr>
        <w:pStyle w:val="ListeParagraf"/>
        <w:jc w:val="center"/>
        <w:rPr>
          <w:b/>
          <w:sz w:val="72"/>
          <w:szCs w:val="72"/>
        </w:rPr>
      </w:pPr>
      <w:r>
        <w:rPr>
          <w:b/>
          <w:sz w:val="72"/>
          <w:szCs w:val="72"/>
        </w:rPr>
        <w:t>TOPLANTI TUTANAĞI</w:t>
      </w:r>
    </w:p>
    <w:p w:rsidR="00321721" w:rsidRDefault="00321721" w:rsidP="00321721">
      <w:pPr>
        <w:pStyle w:val="ListeParagraf"/>
        <w:jc w:val="center"/>
        <w:rPr>
          <w:b/>
          <w:sz w:val="40"/>
          <w:szCs w:val="40"/>
        </w:rPr>
      </w:pPr>
    </w:p>
    <w:p w:rsidR="00321721" w:rsidRPr="009D16C8" w:rsidRDefault="00321721" w:rsidP="00321721">
      <w:pPr>
        <w:pStyle w:val="ListeParagraf"/>
        <w:jc w:val="center"/>
        <w:rPr>
          <w:b/>
          <w:sz w:val="32"/>
          <w:szCs w:val="32"/>
          <w:u w:val="single"/>
        </w:rPr>
      </w:pPr>
      <w:r>
        <w:rPr>
          <w:b/>
          <w:sz w:val="32"/>
          <w:szCs w:val="32"/>
          <w:u w:val="single"/>
        </w:rPr>
        <w:t>4</w:t>
      </w:r>
      <w:r w:rsidR="00B1331E">
        <w:rPr>
          <w:b/>
          <w:sz w:val="32"/>
          <w:szCs w:val="32"/>
          <w:u w:val="single"/>
        </w:rPr>
        <w:t>/A SINIFI ŞUBE</w:t>
      </w:r>
      <w:r w:rsidRPr="009D16C8">
        <w:rPr>
          <w:b/>
          <w:sz w:val="32"/>
          <w:szCs w:val="32"/>
          <w:u w:val="single"/>
        </w:rPr>
        <w:t xml:space="preserve"> ÖĞRETMENLERİ</w:t>
      </w:r>
    </w:p>
    <w:p w:rsidR="00321721" w:rsidRPr="009D16C8" w:rsidRDefault="00321721" w:rsidP="00321721">
      <w:pPr>
        <w:pStyle w:val="ListeParagraf"/>
        <w:jc w:val="center"/>
        <w:rPr>
          <w:b/>
          <w:sz w:val="32"/>
          <w:szCs w:val="32"/>
        </w:rPr>
      </w:pPr>
      <w:r>
        <w:rPr>
          <w:b/>
          <w:sz w:val="32"/>
          <w:szCs w:val="32"/>
        </w:rPr>
        <w:t>Nafiz Arafat TANIT (4</w:t>
      </w:r>
      <w:r w:rsidRPr="009D16C8">
        <w:rPr>
          <w:b/>
          <w:sz w:val="32"/>
          <w:szCs w:val="32"/>
        </w:rPr>
        <w:t>/A Sınıf Öğretmeni)</w:t>
      </w:r>
    </w:p>
    <w:p w:rsidR="00321721" w:rsidRPr="009D16C8" w:rsidRDefault="00B1331E" w:rsidP="00321721">
      <w:pPr>
        <w:pStyle w:val="ListeParagraf"/>
        <w:jc w:val="center"/>
        <w:rPr>
          <w:b/>
          <w:sz w:val="32"/>
          <w:szCs w:val="32"/>
        </w:rPr>
      </w:pPr>
      <w:r>
        <w:rPr>
          <w:b/>
          <w:sz w:val="32"/>
          <w:szCs w:val="32"/>
        </w:rPr>
        <w:t>Meral AYDIN</w:t>
      </w:r>
      <w:r w:rsidR="00321721">
        <w:rPr>
          <w:b/>
          <w:sz w:val="32"/>
          <w:szCs w:val="32"/>
        </w:rPr>
        <w:t xml:space="preserve"> (</w:t>
      </w:r>
      <w:r>
        <w:rPr>
          <w:b/>
          <w:sz w:val="32"/>
          <w:szCs w:val="32"/>
        </w:rPr>
        <w:t>Din Kültürü ve Ahlâk Bilgisi Ö</w:t>
      </w:r>
      <w:r w:rsidR="00321721" w:rsidRPr="009D16C8">
        <w:rPr>
          <w:b/>
          <w:sz w:val="32"/>
          <w:szCs w:val="32"/>
        </w:rPr>
        <w:t>ğretmeni)</w:t>
      </w:r>
    </w:p>
    <w:p w:rsidR="00321721" w:rsidRPr="009D16C8" w:rsidRDefault="00B1331E" w:rsidP="00321721">
      <w:pPr>
        <w:pStyle w:val="ListeParagraf"/>
        <w:jc w:val="center"/>
        <w:rPr>
          <w:b/>
          <w:sz w:val="32"/>
          <w:szCs w:val="32"/>
        </w:rPr>
      </w:pPr>
      <w:r>
        <w:rPr>
          <w:b/>
          <w:sz w:val="32"/>
          <w:szCs w:val="32"/>
        </w:rPr>
        <w:t>G</w:t>
      </w:r>
      <w:r w:rsidR="00483CD3">
        <w:rPr>
          <w:b/>
          <w:sz w:val="32"/>
          <w:szCs w:val="32"/>
        </w:rPr>
        <w:t>ürh</w:t>
      </w:r>
      <w:r>
        <w:rPr>
          <w:b/>
          <w:sz w:val="32"/>
          <w:szCs w:val="32"/>
        </w:rPr>
        <w:t>an DURUKAN</w:t>
      </w:r>
      <w:r w:rsidR="00321721">
        <w:rPr>
          <w:b/>
          <w:sz w:val="32"/>
          <w:szCs w:val="32"/>
        </w:rPr>
        <w:t xml:space="preserve"> (</w:t>
      </w:r>
      <w:r>
        <w:rPr>
          <w:b/>
          <w:sz w:val="32"/>
          <w:szCs w:val="32"/>
        </w:rPr>
        <w:t>İngilizce</w:t>
      </w:r>
      <w:r w:rsidR="00321721" w:rsidRPr="009D16C8">
        <w:rPr>
          <w:b/>
          <w:sz w:val="32"/>
          <w:szCs w:val="32"/>
        </w:rPr>
        <w:t xml:space="preserve"> Öğretmeni)</w:t>
      </w: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C66245" w:rsidRDefault="00C66245" w:rsidP="00B9320B">
      <w:pPr>
        <w:pStyle w:val="AltKonuBal"/>
        <w:rPr>
          <w:sz w:val="22"/>
          <w:szCs w:val="22"/>
        </w:rPr>
      </w:pPr>
    </w:p>
    <w:p w:rsidR="00C66245" w:rsidRPr="00F44002" w:rsidRDefault="0006492B" w:rsidP="00C66245">
      <w:pPr>
        <w:pStyle w:val="AltKonuBal"/>
        <w:rPr>
          <w:rFonts w:ascii="Times New Roman" w:hAnsi="Times New Roman"/>
          <w:b/>
        </w:rPr>
      </w:pPr>
      <w:r w:rsidRPr="00F44002">
        <w:rPr>
          <w:rFonts w:ascii="Times New Roman" w:hAnsi="Times New Roman"/>
          <w:b/>
        </w:rPr>
        <w:lastRenderedPageBreak/>
        <w:t>MERKEZ İSMET AYDINLI İLKOKULU MÜDÜRLÜĞÜ’NE</w:t>
      </w:r>
    </w:p>
    <w:p w:rsidR="0006492B" w:rsidRPr="00F44002" w:rsidRDefault="00C66245" w:rsidP="00C66245">
      <w:pPr>
        <w:pStyle w:val="AltKonuBal"/>
        <w:rPr>
          <w:rFonts w:ascii="Times New Roman" w:hAnsi="Times New Roman"/>
          <w:b/>
          <w:bCs/>
        </w:rPr>
      </w:pPr>
      <w:r w:rsidRPr="00F44002">
        <w:rPr>
          <w:rFonts w:ascii="Times New Roman" w:hAnsi="Times New Roman"/>
          <w:b/>
        </w:rPr>
        <w:t xml:space="preserve">                                                                                                                     </w:t>
      </w:r>
      <w:r w:rsidR="0006492B" w:rsidRPr="00F44002">
        <w:rPr>
          <w:rFonts w:ascii="Times New Roman" w:hAnsi="Times New Roman"/>
          <w:b/>
          <w:bCs/>
        </w:rPr>
        <w:t>KIRIKKALE</w:t>
      </w:r>
    </w:p>
    <w:p w:rsidR="0006492B" w:rsidRPr="00F44002" w:rsidRDefault="0006492B" w:rsidP="001D7BE9">
      <w:pPr>
        <w:jc w:val="both"/>
      </w:pPr>
      <w:r w:rsidRPr="00F44002">
        <w:rPr>
          <w:b/>
          <w:bCs/>
        </w:rPr>
        <w:tab/>
      </w:r>
      <w:r w:rsidR="00A35DD2">
        <w:t>2016-2017</w:t>
      </w:r>
      <w:r w:rsidRPr="00F44002">
        <w:t xml:space="preserve"> E</w:t>
      </w:r>
      <w:r w:rsidR="00B1331E" w:rsidRPr="00F44002">
        <w:t>ğitim – Öğretim Yılı I. Dönem 4/A sınıfı</w:t>
      </w:r>
      <w:r w:rsidRPr="00F44002">
        <w:t xml:space="preserve"> </w:t>
      </w:r>
      <w:r w:rsidR="00B1331E" w:rsidRPr="00F44002">
        <w:t>Şube</w:t>
      </w:r>
      <w:r w:rsidRPr="00F44002">
        <w:t xml:space="preserve"> Öğretmenler Kurulu Toplantısı okul müdür yardımcısı Ali ŞİMŞEK başkanlığında aşağıdaki gündem ma</w:t>
      </w:r>
      <w:r w:rsidR="00460164" w:rsidRPr="00F44002">
        <w:t xml:space="preserve">ddelerini görüşmek üzere </w:t>
      </w:r>
      <w:r w:rsidR="00F44367">
        <w:t>15</w:t>
      </w:r>
      <w:r w:rsidRPr="00F44002">
        <w:t>. 10.</w:t>
      </w:r>
      <w:r w:rsidR="00A35DD2">
        <w:t xml:space="preserve"> 2016</w:t>
      </w:r>
      <w:r w:rsidR="0051697C">
        <w:t>, Perşembe günü saat 10</w:t>
      </w:r>
      <w:r w:rsidRPr="00F44002">
        <w:t>.30’da müdür yardımcısı odasında yapılacaktır.</w:t>
      </w:r>
    </w:p>
    <w:p w:rsidR="0006492B" w:rsidRPr="00F44002" w:rsidRDefault="0006492B" w:rsidP="001D7BE9">
      <w:pPr>
        <w:jc w:val="both"/>
      </w:pPr>
      <w:r w:rsidRPr="00F44002">
        <w:tab/>
        <w:t>Gereğinin yapılmasını bilgilerinize arz ederim.</w:t>
      </w: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70"/>
        <w:gridCol w:w="3260"/>
        <w:gridCol w:w="2552"/>
      </w:tblGrid>
      <w:tr w:rsidR="0006492B" w:rsidRPr="00F44002" w:rsidTr="00BB6AC4">
        <w:tc>
          <w:tcPr>
            <w:tcW w:w="397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Branşı</w:t>
            </w:r>
          </w:p>
        </w:tc>
        <w:tc>
          <w:tcPr>
            <w:tcW w:w="326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Öğretmenin Adı Soyadı</w:t>
            </w:r>
          </w:p>
        </w:tc>
        <w:tc>
          <w:tcPr>
            <w:tcW w:w="2552" w:type="dxa"/>
          </w:tcPr>
          <w:p w:rsidR="0006492B" w:rsidRPr="00F44002" w:rsidRDefault="0006492B" w:rsidP="001D7BE9">
            <w:pPr>
              <w:jc w:val="both"/>
              <w:rPr>
                <w:b/>
                <w:bCs/>
              </w:rPr>
            </w:pPr>
          </w:p>
          <w:p w:rsidR="0006492B" w:rsidRPr="00F44002" w:rsidRDefault="0006492B" w:rsidP="001D7BE9">
            <w:pPr>
              <w:pStyle w:val="Balk1"/>
              <w:jc w:val="both"/>
            </w:pPr>
            <w:r w:rsidRPr="00F44002">
              <w:t>Öğretmenin İmzası</w:t>
            </w: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Müdür Yardımcısı</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Ali ŞİMŞEK</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4 / A Sınıf Öğretmeni</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Nafiz Arafat TANIT</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Din Kültürü ve Ahlâk Bilgisi 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Meral AYDIN</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 xml:space="preserve">İngilizce </w:t>
            </w:r>
            <w:r w:rsidR="0006492B" w:rsidRPr="00BB6AC4">
              <w:rPr>
                <w:sz w:val="22"/>
                <w:szCs w:val="22"/>
              </w:rPr>
              <w:t>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Gürhan DURUKAN</w:t>
            </w:r>
          </w:p>
        </w:tc>
        <w:tc>
          <w:tcPr>
            <w:tcW w:w="2552" w:type="dxa"/>
          </w:tcPr>
          <w:p w:rsidR="0006492B" w:rsidRPr="00F44002" w:rsidRDefault="0006492B" w:rsidP="001D7BE9">
            <w:pPr>
              <w:jc w:val="both"/>
            </w:pPr>
          </w:p>
        </w:tc>
      </w:tr>
    </w:tbl>
    <w:p w:rsidR="0006492B" w:rsidRPr="00F44002" w:rsidRDefault="0006492B" w:rsidP="001D7BE9">
      <w:pPr>
        <w:jc w:val="both"/>
        <w:rPr>
          <w:b/>
        </w:rPr>
      </w:pPr>
      <w:r w:rsidRPr="00F44002">
        <w:t xml:space="preserve"> </w:t>
      </w:r>
      <w:r w:rsidRPr="00F44002">
        <w:tab/>
      </w:r>
      <w:r w:rsidRPr="00F44002">
        <w:rPr>
          <w:b/>
        </w:rPr>
        <w:t>GÜNDEM MADDELERİ</w:t>
      </w:r>
    </w:p>
    <w:p w:rsidR="0006492B" w:rsidRPr="00F44002" w:rsidRDefault="0006492B" w:rsidP="001D7BE9">
      <w:pPr>
        <w:numPr>
          <w:ilvl w:val="0"/>
          <w:numId w:val="8"/>
        </w:numPr>
        <w:jc w:val="both"/>
      </w:pPr>
      <w:r w:rsidRPr="00F44002">
        <w:t>Açılış, yoklama, saygı duruşu ve İstiklâl Marşı.</w:t>
      </w:r>
    </w:p>
    <w:p w:rsidR="0006492B" w:rsidRPr="00F44002" w:rsidRDefault="00B1331E" w:rsidP="001D7BE9">
      <w:pPr>
        <w:numPr>
          <w:ilvl w:val="0"/>
          <w:numId w:val="8"/>
        </w:numPr>
        <w:jc w:val="both"/>
        <w:rPr>
          <w:b/>
          <w:bCs/>
        </w:rPr>
      </w:pPr>
      <w:r w:rsidRPr="00F44002">
        <w:t>Şube Öğretmenler Kurulu Toplantılarına ilişkin İlköğr</w:t>
      </w:r>
      <w:r w:rsidR="00D31949">
        <w:t>etim Kurumları Yönetmeliği’nin 3</w:t>
      </w:r>
      <w:r w:rsidRPr="00F44002">
        <w:t>6.</w:t>
      </w:r>
      <w:r w:rsidR="0006492B" w:rsidRPr="00F44002">
        <w:t xml:space="preserve"> </w:t>
      </w:r>
      <w:r w:rsidRPr="00F44002">
        <w:t xml:space="preserve">Maddesinin </w:t>
      </w:r>
      <w:r w:rsidR="0006492B" w:rsidRPr="00F44002">
        <w:t>okunması.</w:t>
      </w:r>
    </w:p>
    <w:p w:rsidR="0006492B" w:rsidRPr="00F44002" w:rsidRDefault="0006492B" w:rsidP="001D7BE9">
      <w:pPr>
        <w:numPr>
          <w:ilvl w:val="0"/>
          <w:numId w:val="8"/>
        </w:numPr>
        <w:jc w:val="both"/>
        <w:rPr>
          <w:b/>
          <w:bCs/>
        </w:rPr>
      </w:pPr>
      <w:r w:rsidRPr="00F44002">
        <w:t>İlköğretim Kurumları Yönetmeliği’nin incelenmesi</w:t>
      </w:r>
      <w:r w:rsidR="00B1331E" w:rsidRPr="00F44002">
        <w:t xml:space="preserve"> (Madde </w:t>
      </w:r>
      <w:r w:rsidR="00D31949">
        <w:t>36</w:t>
      </w:r>
      <w:r w:rsidR="00B1331E" w:rsidRPr="00F44002">
        <w:t>)</w:t>
      </w:r>
      <w:r w:rsidRPr="00F44002">
        <w:t>.</w:t>
      </w:r>
    </w:p>
    <w:p w:rsidR="0006492B" w:rsidRPr="00F44002" w:rsidRDefault="0037124C" w:rsidP="001D7BE9">
      <w:pPr>
        <w:numPr>
          <w:ilvl w:val="0"/>
          <w:numId w:val="8"/>
        </w:numPr>
        <w:jc w:val="both"/>
        <w:rPr>
          <w:b/>
          <w:bCs/>
        </w:rPr>
      </w:pPr>
      <w:r w:rsidRPr="00F44002">
        <w:t>Sınıfın Genel Durumunun D</w:t>
      </w:r>
      <w:r w:rsidR="00B1331E" w:rsidRPr="00F44002">
        <w:t>eğerlendirilmesi.</w:t>
      </w:r>
    </w:p>
    <w:p w:rsidR="0006492B" w:rsidRPr="00F44002" w:rsidRDefault="0037124C" w:rsidP="001D7BE9">
      <w:pPr>
        <w:numPr>
          <w:ilvl w:val="0"/>
          <w:numId w:val="8"/>
        </w:numPr>
        <w:jc w:val="both"/>
        <w:rPr>
          <w:b/>
          <w:bCs/>
        </w:rPr>
      </w:pPr>
      <w:proofErr w:type="gramStart"/>
      <w:r w:rsidRPr="00F44002">
        <w:t>Öğrenci Kişilik D</w:t>
      </w:r>
      <w:r w:rsidR="00503C2D" w:rsidRPr="00F44002">
        <w:t>urumları</w:t>
      </w:r>
      <w:r w:rsidR="0006492B" w:rsidRPr="00F44002">
        <w:t>.</w:t>
      </w:r>
      <w:proofErr w:type="gramEnd"/>
    </w:p>
    <w:p w:rsidR="0006492B" w:rsidRPr="00F44002" w:rsidRDefault="0037124C" w:rsidP="00F36C5B">
      <w:pPr>
        <w:numPr>
          <w:ilvl w:val="0"/>
          <w:numId w:val="8"/>
        </w:numPr>
        <w:jc w:val="both"/>
        <w:rPr>
          <w:b/>
          <w:bCs/>
        </w:rPr>
      </w:pPr>
      <w:r w:rsidRPr="00F44002">
        <w:t>Öğrenci Beslenme, T</w:t>
      </w:r>
      <w:r w:rsidR="00503C2D" w:rsidRPr="00F44002">
        <w:t xml:space="preserve">emizlik ve </w:t>
      </w:r>
      <w:r w:rsidRPr="00F44002">
        <w:t>S</w:t>
      </w:r>
      <w:r w:rsidR="00503C2D" w:rsidRPr="00F44002">
        <w:t xml:space="preserve">ağlık </w:t>
      </w:r>
      <w:r w:rsidRPr="00F44002">
        <w:t>Durumları</w:t>
      </w:r>
      <w:r w:rsidR="0006492B" w:rsidRPr="00F44002">
        <w:t>.</w:t>
      </w:r>
    </w:p>
    <w:p w:rsidR="0006492B" w:rsidRPr="00F44002" w:rsidRDefault="0037124C" w:rsidP="001D7BE9">
      <w:pPr>
        <w:numPr>
          <w:ilvl w:val="0"/>
          <w:numId w:val="8"/>
        </w:numPr>
        <w:jc w:val="both"/>
        <w:rPr>
          <w:b/>
          <w:bCs/>
        </w:rPr>
      </w:pPr>
      <w:proofErr w:type="gramStart"/>
      <w:r w:rsidRPr="00F44002">
        <w:t>Ailelerin Sosyal ve Ekonomik Durumu.</w:t>
      </w:r>
      <w:proofErr w:type="gramEnd"/>
    </w:p>
    <w:p w:rsidR="0006492B" w:rsidRPr="00F44002" w:rsidRDefault="0037124C" w:rsidP="001D7BE9">
      <w:pPr>
        <w:numPr>
          <w:ilvl w:val="0"/>
          <w:numId w:val="8"/>
        </w:numPr>
        <w:jc w:val="both"/>
        <w:rPr>
          <w:b/>
          <w:bCs/>
        </w:rPr>
      </w:pPr>
      <w:r w:rsidRPr="00F44002">
        <w:rPr>
          <w:bCs/>
        </w:rPr>
        <w:t>Öğrenci Başarılarını Artırıcı Çalışmalar.</w:t>
      </w:r>
    </w:p>
    <w:p w:rsidR="0006492B" w:rsidRPr="00F44002" w:rsidRDefault="0037124C" w:rsidP="001D7BE9">
      <w:pPr>
        <w:numPr>
          <w:ilvl w:val="0"/>
          <w:numId w:val="8"/>
        </w:numPr>
        <w:jc w:val="both"/>
        <w:rPr>
          <w:b/>
          <w:bCs/>
        </w:rPr>
      </w:pPr>
      <w:proofErr w:type="gramStart"/>
      <w:r w:rsidRPr="00F44002">
        <w:rPr>
          <w:bCs/>
        </w:rPr>
        <w:t>Öğrencilerin Devam-Devamsızlık Durumlarının Değerlendirilmesi</w:t>
      </w:r>
      <w:r w:rsidR="0006492B" w:rsidRPr="00F44002">
        <w:rPr>
          <w:bCs/>
        </w:rPr>
        <w:t>.</w:t>
      </w:r>
      <w:proofErr w:type="gramEnd"/>
    </w:p>
    <w:p w:rsidR="00483CD3" w:rsidRPr="00F44002" w:rsidRDefault="00483CD3" w:rsidP="001D7BE9">
      <w:pPr>
        <w:numPr>
          <w:ilvl w:val="0"/>
          <w:numId w:val="8"/>
        </w:numPr>
        <w:jc w:val="both"/>
        <w:rPr>
          <w:b/>
          <w:bCs/>
        </w:rPr>
      </w:pPr>
      <w:r w:rsidRPr="00F44002">
        <w:rPr>
          <w:bCs/>
        </w:rPr>
        <w:t>Şube Öğretmenleri Arasında İletişim.</w:t>
      </w:r>
    </w:p>
    <w:p w:rsidR="0006492B" w:rsidRPr="00080595" w:rsidRDefault="0037124C" w:rsidP="001D7BE9">
      <w:pPr>
        <w:numPr>
          <w:ilvl w:val="0"/>
          <w:numId w:val="8"/>
        </w:numPr>
        <w:jc w:val="both"/>
        <w:rPr>
          <w:b/>
          <w:bCs/>
        </w:rPr>
      </w:pPr>
      <w:r w:rsidRPr="00F44002">
        <w:rPr>
          <w:bCs/>
        </w:rPr>
        <w:t>Dilek ve Temenniler.</w:t>
      </w:r>
    </w:p>
    <w:p w:rsidR="00080595" w:rsidRDefault="00080595" w:rsidP="00080595">
      <w:pPr>
        <w:ind w:left="720"/>
        <w:jc w:val="both"/>
        <w:rPr>
          <w:bCs/>
        </w:rPr>
      </w:pPr>
    </w:p>
    <w:p w:rsidR="00080595" w:rsidRDefault="00080595" w:rsidP="00080595">
      <w:pPr>
        <w:ind w:left="720"/>
        <w:jc w:val="both"/>
        <w:rPr>
          <w:bCs/>
        </w:rPr>
      </w:pPr>
    </w:p>
    <w:p w:rsidR="00080595" w:rsidRPr="00F44002" w:rsidRDefault="00080595" w:rsidP="00080595">
      <w:pPr>
        <w:ind w:left="720"/>
        <w:jc w:val="both"/>
        <w:rPr>
          <w:b/>
          <w:bCs/>
        </w:rPr>
      </w:pPr>
    </w:p>
    <w:p w:rsidR="0006492B" w:rsidRPr="00F44002" w:rsidRDefault="0006492B" w:rsidP="00B544EE">
      <w:pPr>
        <w:jc w:val="center"/>
        <w:rPr>
          <w:b/>
        </w:rPr>
      </w:pPr>
      <w:proofErr w:type="gramStart"/>
      <w:r w:rsidRPr="00F44002">
        <w:rPr>
          <w:b/>
        </w:rPr>
        <w:t>O  L</w:t>
      </w:r>
      <w:proofErr w:type="gramEnd"/>
      <w:r w:rsidRPr="00F44002">
        <w:rPr>
          <w:b/>
        </w:rPr>
        <w:t xml:space="preserve">  U  R.</w:t>
      </w:r>
    </w:p>
    <w:p w:rsidR="0006492B" w:rsidRPr="00F44002" w:rsidRDefault="00A35DD2" w:rsidP="00B544EE">
      <w:pPr>
        <w:jc w:val="center"/>
        <w:rPr>
          <w:b/>
        </w:rPr>
      </w:pPr>
      <w:r>
        <w:rPr>
          <w:b/>
        </w:rPr>
        <w:t>15 / 10 / 2016</w:t>
      </w:r>
    </w:p>
    <w:p w:rsidR="0006492B" w:rsidRDefault="0006492B" w:rsidP="00193777">
      <w:pPr>
        <w:rPr>
          <w:b/>
        </w:rPr>
      </w:pPr>
    </w:p>
    <w:p w:rsidR="00080595" w:rsidRDefault="00080595" w:rsidP="00193777">
      <w:pPr>
        <w:rPr>
          <w:b/>
        </w:rPr>
      </w:pPr>
    </w:p>
    <w:p w:rsidR="00080595" w:rsidRDefault="00080595" w:rsidP="00193777">
      <w:pPr>
        <w:rPr>
          <w:b/>
        </w:rPr>
      </w:pPr>
    </w:p>
    <w:p w:rsidR="00080595" w:rsidRDefault="00080595" w:rsidP="00193777">
      <w:pPr>
        <w:rPr>
          <w:b/>
        </w:rPr>
      </w:pPr>
    </w:p>
    <w:p w:rsidR="00080595" w:rsidRPr="00F44002" w:rsidRDefault="00080595" w:rsidP="00193777">
      <w:pPr>
        <w:rPr>
          <w:b/>
        </w:rPr>
      </w:pPr>
    </w:p>
    <w:p w:rsidR="0006492B" w:rsidRPr="00F44002" w:rsidRDefault="0006492B" w:rsidP="00B544EE">
      <w:pPr>
        <w:jc w:val="center"/>
        <w:rPr>
          <w:b/>
        </w:rPr>
      </w:pPr>
      <w:r w:rsidRPr="00F44002">
        <w:rPr>
          <w:b/>
        </w:rPr>
        <w:t>Adnan ŞENER</w:t>
      </w:r>
    </w:p>
    <w:p w:rsidR="0006492B" w:rsidRPr="00F44002" w:rsidRDefault="0006492B" w:rsidP="00193777">
      <w:pPr>
        <w:jc w:val="center"/>
        <w:rPr>
          <w:b/>
        </w:rPr>
      </w:pPr>
      <w:r w:rsidRPr="00F44002">
        <w:rPr>
          <w:b/>
        </w:rPr>
        <w:t>Okul Müdürü</w:t>
      </w: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06492B" w:rsidRDefault="00A35DD2" w:rsidP="00B544EE">
      <w:pPr>
        <w:jc w:val="center"/>
        <w:rPr>
          <w:b/>
        </w:rPr>
      </w:pPr>
      <w:r>
        <w:rPr>
          <w:b/>
        </w:rPr>
        <w:lastRenderedPageBreak/>
        <w:t>2016-2017</w:t>
      </w:r>
      <w:r w:rsidR="0006492B">
        <w:rPr>
          <w:b/>
        </w:rPr>
        <w:t xml:space="preserve"> EĞİTİM – ÖĞRETİM YILI İSMET AYDINLI İLKOKULU</w:t>
      </w:r>
    </w:p>
    <w:p w:rsidR="0006492B" w:rsidRPr="00F12354" w:rsidRDefault="00483CD3" w:rsidP="00B544EE">
      <w:pPr>
        <w:jc w:val="center"/>
        <w:rPr>
          <w:b/>
        </w:rPr>
      </w:pPr>
      <w:r>
        <w:rPr>
          <w:b/>
        </w:rPr>
        <w:t>I. DÖNEM 4/A SINIFI</w:t>
      </w:r>
      <w:r w:rsidR="0006492B">
        <w:rPr>
          <w:b/>
        </w:rPr>
        <w:t xml:space="preserve"> </w:t>
      </w:r>
      <w:r>
        <w:rPr>
          <w:b/>
        </w:rPr>
        <w:t xml:space="preserve">ŞUBE </w:t>
      </w:r>
      <w:r w:rsidR="0006492B">
        <w:rPr>
          <w:b/>
        </w:rPr>
        <w:t>ÖĞRETMENLER KURULU TOPLANTI TUTANAĞI</w:t>
      </w:r>
    </w:p>
    <w:p w:rsidR="0006492B" w:rsidRPr="0015573C" w:rsidRDefault="0006492B" w:rsidP="001D7BE9">
      <w:pPr>
        <w:jc w:val="both"/>
      </w:pPr>
      <w:r>
        <w:rPr>
          <w:b/>
        </w:rPr>
        <w:t xml:space="preserve">Toplantı </w:t>
      </w:r>
      <w:proofErr w:type="gramStart"/>
      <w:r>
        <w:rPr>
          <w:b/>
        </w:rPr>
        <w:t xml:space="preserve">No : </w:t>
      </w:r>
      <w:r>
        <w:t>1</w:t>
      </w:r>
      <w:proofErr w:type="gramEnd"/>
    </w:p>
    <w:p w:rsidR="0006492B" w:rsidRDefault="0006492B" w:rsidP="001D7BE9">
      <w:pPr>
        <w:jc w:val="both"/>
      </w:pPr>
      <w:r>
        <w:rPr>
          <w:b/>
        </w:rPr>
        <w:t xml:space="preserve">Toplantı </w:t>
      </w:r>
      <w:proofErr w:type="gramStart"/>
      <w:r>
        <w:rPr>
          <w:b/>
        </w:rPr>
        <w:t xml:space="preserve">Tarihi : </w:t>
      </w:r>
      <w:r w:rsidR="00A35DD2">
        <w:t>15</w:t>
      </w:r>
      <w:proofErr w:type="gramEnd"/>
      <w:r w:rsidR="00A35DD2">
        <w:t xml:space="preserve"> / 10 / 2016</w:t>
      </w:r>
      <w:r>
        <w:t>, Perşembe</w:t>
      </w:r>
    </w:p>
    <w:p w:rsidR="0006492B" w:rsidRDefault="0006492B" w:rsidP="001D7BE9">
      <w:pPr>
        <w:jc w:val="both"/>
      </w:pPr>
      <w:r>
        <w:rPr>
          <w:b/>
        </w:rPr>
        <w:t xml:space="preserve">Toplantı </w:t>
      </w:r>
      <w:proofErr w:type="gramStart"/>
      <w:r>
        <w:rPr>
          <w:b/>
        </w:rPr>
        <w:t xml:space="preserve">Saati : </w:t>
      </w:r>
      <w:r w:rsidR="0051697C">
        <w:t>10</w:t>
      </w:r>
      <w:proofErr w:type="gramEnd"/>
      <w:r>
        <w:t>.30</w:t>
      </w:r>
    </w:p>
    <w:p w:rsidR="0006492B" w:rsidRDefault="0006492B" w:rsidP="001D7BE9">
      <w:pPr>
        <w:jc w:val="both"/>
      </w:pPr>
      <w:r>
        <w:rPr>
          <w:b/>
        </w:rPr>
        <w:t xml:space="preserve">Toplantı </w:t>
      </w:r>
      <w:proofErr w:type="gramStart"/>
      <w:r>
        <w:rPr>
          <w:b/>
        </w:rPr>
        <w:t xml:space="preserve">Yeri : </w:t>
      </w:r>
      <w:r>
        <w:t>Müdür</w:t>
      </w:r>
      <w:proofErr w:type="gramEnd"/>
      <w:r>
        <w:t xml:space="preserve"> Yardımcısı Odası</w:t>
      </w:r>
    </w:p>
    <w:p w:rsidR="0006492B" w:rsidRPr="0015573C" w:rsidRDefault="0006492B" w:rsidP="001D7BE9">
      <w:pPr>
        <w:jc w:val="both"/>
      </w:pPr>
      <w:r>
        <w:rPr>
          <w:b/>
        </w:rPr>
        <w:t xml:space="preserve">Toplantıya </w:t>
      </w:r>
      <w:proofErr w:type="gramStart"/>
      <w:r>
        <w:rPr>
          <w:b/>
        </w:rPr>
        <w:t xml:space="preserve">Katılanlar : </w:t>
      </w:r>
      <w:r>
        <w:t>Müdür</w:t>
      </w:r>
      <w:proofErr w:type="gramEnd"/>
      <w:r>
        <w:t xml:space="preserve"> Yardımcısı Ali ŞİMŞEK, 4/A Sınıf Öğretmeni Nafiz Arafat TANIT, </w:t>
      </w:r>
      <w:r w:rsidR="00483CD3">
        <w:t>Din Kültürü ve Ahlâk Bilgisi Öğretm</w:t>
      </w:r>
      <w:r>
        <w:t xml:space="preserve">eni </w:t>
      </w:r>
      <w:r w:rsidR="00483CD3">
        <w:t>Meral AYDIN</w:t>
      </w:r>
      <w:r>
        <w:t xml:space="preserve">, </w:t>
      </w:r>
      <w:r w:rsidR="00483CD3">
        <w:t>İngilizce</w:t>
      </w:r>
      <w:r>
        <w:t xml:space="preserve"> Öğretmeni </w:t>
      </w:r>
      <w:r w:rsidR="00483CD3">
        <w:t>Gürhan DURUKAN</w:t>
      </w:r>
      <w:r>
        <w:t>.</w:t>
      </w:r>
    </w:p>
    <w:p w:rsidR="0006492B" w:rsidRDefault="0006492B" w:rsidP="00F44002">
      <w:pPr>
        <w:tabs>
          <w:tab w:val="left" w:pos="3765"/>
        </w:tabs>
        <w:ind w:firstLine="360"/>
        <w:jc w:val="both"/>
        <w:rPr>
          <w:b/>
        </w:rPr>
      </w:pPr>
      <w:r w:rsidRPr="00581E8D">
        <w:rPr>
          <w:b/>
        </w:rPr>
        <w:t>GÜNDEM MADDELER</w:t>
      </w:r>
      <w:r>
        <w:rPr>
          <w:b/>
        </w:rPr>
        <w:t>İ :</w:t>
      </w:r>
      <w:r w:rsidR="00F44002">
        <w:rPr>
          <w:b/>
        </w:rPr>
        <w:tab/>
      </w:r>
    </w:p>
    <w:p w:rsidR="00F44002" w:rsidRPr="00F44002" w:rsidRDefault="00F44002"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44002" w:rsidRPr="00F44002" w:rsidRDefault="00F44002" w:rsidP="00F44002">
      <w:pPr>
        <w:numPr>
          <w:ilvl w:val="0"/>
          <w:numId w:val="40"/>
        </w:numPr>
        <w:contextualSpacing/>
        <w:jc w:val="both"/>
        <w:rPr>
          <w:b/>
          <w:bCs/>
        </w:rPr>
      </w:pPr>
      <w:r w:rsidRPr="00F44002">
        <w:t>Şube Öğretmenler Kurulu Toplantılarına ilişkin İlköğr</w:t>
      </w:r>
      <w:r w:rsidR="00D31949">
        <w:t>etim Kurumları Yönetmeliği’nin 3</w:t>
      </w:r>
      <w:r w:rsidRPr="00F44002">
        <w:t>6. Maddesinin okunması.</w:t>
      </w:r>
    </w:p>
    <w:p w:rsidR="00F44002" w:rsidRPr="00F44002" w:rsidRDefault="00F44002" w:rsidP="00F44002">
      <w:pPr>
        <w:numPr>
          <w:ilvl w:val="0"/>
          <w:numId w:val="40"/>
        </w:numPr>
        <w:contextualSpacing/>
        <w:jc w:val="both"/>
        <w:rPr>
          <w:b/>
          <w:bCs/>
        </w:rPr>
      </w:pPr>
      <w:r w:rsidRPr="00F44002">
        <w:t>İlköğretim Kurumla</w:t>
      </w:r>
      <w:r w:rsidR="00D31949">
        <w:t>rı Yönetmeliği’nin incelenmesi</w:t>
      </w:r>
    </w:p>
    <w:p w:rsidR="00F44002" w:rsidRPr="00F44002" w:rsidRDefault="00F44002" w:rsidP="00F44002">
      <w:pPr>
        <w:numPr>
          <w:ilvl w:val="0"/>
          <w:numId w:val="40"/>
        </w:numPr>
        <w:contextualSpacing/>
        <w:jc w:val="both"/>
        <w:rPr>
          <w:b/>
          <w:bCs/>
        </w:rPr>
      </w:pPr>
      <w:r w:rsidRPr="00F44002">
        <w:t>Sınıfın Genel Durumunun Değerlendirilmesi.</w:t>
      </w:r>
    </w:p>
    <w:p w:rsidR="00F44002" w:rsidRPr="00F44002" w:rsidRDefault="00F44002" w:rsidP="00F44002">
      <w:pPr>
        <w:numPr>
          <w:ilvl w:val="0"/>
          <w:numId w:val="40"/>
        </w:numPr>
        <w:contextualSpacing/>
        <w:jc w:val="both"/>
        <w:rPr>
          <w:b/>
          <w:bCs/>
        </w:rPr>
      </w:pPr>
      <w:proofErr w:type="gramStart"/>
      <w:r w:rsidRPr="00F44002">
        <w:t>Öğrenci Kişilik Durumları.</w:t>
      </w:r>
      <w:proofErr w:type="gramEnd"/>
    </w:p>
    <w:p w:rsidR="00F44002" w:rsidRPr="00F44002" w:rsidRDefault="00F44002" w:rsidP="00F44002">
      <w:pPr>
        <w:numPr>
          <w:ilvl w:val="0"/>
          <w:numId w:val="40"/>
        </w:numPr>
        <w:contextualSpacing/>
        <w:jc w:val="both"/>
        <w:rPr>
          <w:b/>
          <w:bCs/>
        </w:rPr>
      </w:pPr>
      <w:r w:rsidRPr="00F44002">
        <w:t>Öğrenci Beslenme, Temizlik ve Sağlık Durumları.</w:t>
      </w:r>
    </w:p>
    <w:p w:rsidR="00F44002" w:rsidRPr="00F44002" w:rsidRDefault="00F44002" w:rsidP="00F44002">
      <w:pPr>
        <w:numPr>
          <w:ilvl w:val="0"/>
          <w:numId w:val="40"/>
        </w:numPr>
        <w:contextualSpacing/>
        <w:jc w:val="both"/>
        <w:rPr>
          <w:b/>
          <w:bCs/>
        </w:rPr>
      </w:pPr>
      <w:proofErr w:type="gramStart"/>
      <w:r w:rsidRPr="00F44002">
        <w:t>Ailelerin Sosyal ve Ekonomik Durumu.</w:t>
      </w:r>
      <w:proofErr w:type="gramEnd"/>
    </w:p>
    <w:p w:rsidR="00F44002" w:rsidRPr="00F44002" w:rsidRDefault="00F44002" w:rsidP="00F44002">
      <w:pPr>
        <w:numPr>
          <w:ilvl w:val="0"/>
          <w:numId w:val="40"/>
        </w:numPr>
        <w:contextualSpacing/>
        <w:jc w:val="both"/>
        <w:rPr>
          <w:b/>
          <w:bCs/>
        </w:rPr>
      </w:pPr>
      <w:r w:rsidRPr="00F44002">
        <w:rPr>
          <w:bCs/>
        </w:rPr>
        <w:t>Öğrenci Başarılarını Artırıcı Çalışmalar.</w:t>
      </w:r>
    </w:p>
    <w:p w:rsidR="00F44002" w:rsidRPr="00F44002" w:rsidRDefault="00F44002" w:rsidP="00F44002">
      <w:pPr>
        <w:numPr>
          <w:ilvl w:val="0"/>
          <w:numId w:val="40"/>
        </w:numPr>
        <w:contextualSpacing/>
        <w:jc w:val="both"/>
        <w:rPr>
          <w:b/>
          <w:bCs/>
        </w:rPr>
      </w:pPr>
      <w:proofErr w:type="gramStart"/>
      <w:r w:rsidRPr="00F44002">
        <w:rPr>
          <w:bCs/>
        </w:rPr>
        <w:t>Öğrencilerin Devam-Devamsızlık Durumlarının Değerlendirilmesi.</w:t>
      </w:r>
      <w:proofErr w:type="gramEnd"/>
    </w:p>
    <w:p w:rsidR="00F44002" w:rsidRPr="00F44002" w:rsidRDefault="00F44002" w:rsidP="00F44002">
      <w:pPr>
        <w:numPr>
          <w:ilvl w:val="0"/>
          <w:numId w:val="40"/>
        </w:numPr>
        <w:contextualSpacing/>
        <w:jc w:val="both"/>
        <w:rPr>
          <w:b/>
          <w:bCs/>
        </w:rPr>
      </w:pPr>
      <w:r w:rsidRPr="00F44002">
        <w:rPr>
          <w:bCs/>
        </w:rPr>
        <w:t>Şube Öğretmenleri Arasında İletişim.</w:t>
      </w:r>
    </w:p>
    <w:p w:rsidR="00F44002" w:rsidRPr="00F44002" w:rsidRDefault="00F44002" w:rsidP="00F44002">
      <w:pPr>
        <w:numPr>
          <w:ilvl w:val="0"/>
          <w:numId w:val="40"/>
        </w:numPr>
        <w:contextualSpacing/>
        <w:jc w:val="both"/>
        <w:rPr>
          <w:b/>
          <w:bCs/>
        </w:rPr>
      </w:pPr>
      <w:r w:rsidRPr="00F44002">
        <w:rPr>
          <w:bCs/>
        </w:rPr>
        <w:t>Dilek ve Temenniler.</w:t>
      </w:r>
    </w:p>
    <w:p w:rsidR="00F44002" w:rsidRPr="00F12354" w:rsidRDefault="00F44002" w:rsidP="00F44002">
      <w:pPr>
        <w:tabs>
          <w:tab w:val="left" w:pos="3765"/>
        </w:tabs>
        <w:ind w:firstLine="360"/>
        <w:jc w:val="both"/>
        <w:rPr>
          <w:b/>
        </w:rPr>
      </w:pPr>
    </w:p>
    <w:p w:rsidR="0006492B" w:rsidRDefault="0006492B" w:rsidP="001D7BE9">
      <w:pPr>
        <w:jc w:val="both"/>
      </w:pPr>
      <w:r>
        <w:rPr>
          <w:b/>
        </w:rPr>
        <w:tab/>
      </w:r>
      <w:r>
        <w:t>İsmet Aydınlı İlkokulu 4</w:t>
      </w:r>
      <w:r w:rsidR="00F44002">
        <w:t>/A s</w:t>
      </w:r>
      <w:r>
        <w:t>ınıf</w:t>
      </w:r>
      <w:r w:rsidR="00F44002">
        <w:t>ı</w:t>
      </w:r>
      <w:r>
        <w:t xml:space="preserve"> </w:t>
      </w:r>
      <w:r w:rsidR="00F44002">
        <w:t>şube ö</w:t>
      </w:r>
      <w:r>
        <w:t xml:space="preserve">ğretmenleri I. Dönem </w:t>
      </w:r>
      <w:r w:rsidR="00F44002">
        <w:t>Şube</w:t>
      </w:r>
      <w:r>
        <w:t xml:space="preserve"> Öğretmenler Kurulu toplantısını yapmak üzere Müdür Yardım</w:t>
      </w:r>
      <w:r w:rsidR="00F44367">
        <w:t>cısı Ali ŞİMŞEK başkanlığında 15</w:t>
      </w:r>
      <w:r>
        <w:t xml:space="preserve"> / 10 / 20</w:t>
      </w:r>
      <w:r w:rsidR="00A35DD2">
        <w:t>16</w:t>
      </w:r>
      <w:r w:rsidR="00A74B88">
        <w:t>, Perşembe günü saat 1</w:t>
      </w:r>
      <w:r w:rsidR="0051697C">
        <w:t>0</w:t>
      </w:r>
      <w:r>
        <w:t xml:space="preserve">.30’da toplanarak gündem maddelerini oluşturarak görüşmeye başlanmıştır. </w:t>
      </w:r>
    </w:p>
    <w:p w:rsidR="0006492B" w:rsidRDefault="0006492B" w:rsidP="001D7BE9">
      <w:pPr>
        <w:jc w:val="both"/>
      </w:pPr>
    </w:p>
    <w:p w:rsidR="0006492B" w:rsidRDefault="0006492B" w:rsidP="001D7BE9">
      <w:pPr>
        <w:jc w:val="both"/>
        <w:rPr>
          <w:b/>
        </w:rPr>
      </w:pPr>
      <w:r>
        <w:tab/>
      </w:r>
      <w:r>
        <w:tab/>
      </w:r>
      <w:r>
        <w:rPr>
          <w:b/>
        </w:rPr>
        <w:t>GÜNDEM MADDELERİNİN GÖRÜŞÜLMESİ</w:t>
      </w:r>
    </w:p>
    <w:p w:rsidR="0006492B" w:rsidRPr="006C6AF0" w:rsidRDefault="0006492B"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06492B" w:rsidRPr="00AC12FC" w:rsidRDefault="0006492B" w:rsidP="001D7BE9">
      <w:pPr>
        <w:jc w:val="both"/>
        <w:rPr>
          <w:b/>
        </w:rPr>
      </w:pPr>
      <w:proofErr w:type="gramStart"/>
      <w:r>
        <w:t>öğretmenlerin</w:t>
      </w:r>
      <w:proofErr w:type="gramEnd"/>
      <w:r>
        <w:t xml:space="preserve"> toplantıda hazır olduğu görüldü.</w:t>
      </w:r>
    </w:p>
    <w:p w:rsidR="0006492B" w:rsidRDefault="0006492B" w:rsidP="00117985">
      <w:pPr>
        <w:ind w:left="708"/>
        <w:jc w:val="both"/>
      </w:pPr>
      <w:r>
        <w:t xml:space="preserve">Toplantı başkanı Ali </w:t>
      </w:r>
      <w:proofErr w:type="spellStart"/>
      <w:r>
        <w:t>ŞİMŞEK’in</w:t>
      </w:r>
      <w:proofErr w:type="spellEnd"/>
      <w:r>
        <w:t xml:space="preserve"> başarılı bir eğitim, öğretim dönemi dilekleriyle </w:t>
      </w:r>
    </w:p>
    <w:p w:rsidR="0006492B" w:rsidRDefault="00F44002" w:rsidP="00117985">
      <w:pPr>
        <w:jc w:val="both"/>
      </w:pPr>
      <w:proofErr w:type="gramStart"/>
      <w:r>
        <w:t>başladı</w:t>
      </w:r>
      <w:proofErr w:type="gramEnd"/>
      <w:r>
        <w:t>. Toplantı yazmanı olarak 4 / A</w:t>
      </w:r>
      <w:r w:rsidR="0006492B">
        <w:t xml:space="preserve"> Sınıf Öğretmeni </w:t>
      </w:r>
      <w:r>
        <w:t>Nafiz Arafat TANIT</w:t>
      </w:r>
      <w:r w:rsidR="0006492B">
        <w:t xml:space="preserve"> seçildi. Gündem maddeleri okunarak eklenmesi ve çıkarılması gereken madde olup olmadığı soruldu. Yeni bir madde teklif edilmediği için maddelerin görüşülmesine geçildi.</w:t>
      </w:r>
    </w:p>
    <w:p w:rsidR="0006492B" w:rsidRDefault="0006492B" w:rsidP="001D7BE9">
      <w:pPr>
        <w:jc w:val="both"/>
        <w:rPr>
          <w:b/>
        </w:rPr>
      </w:pPr>
      <w:r>
        <w:rPr>
          <w:b/>
        </w:rPr>
        <w:t xml:space="preserve"> </w:t>
      </w:r>
    </w:p>
    <w:p w:rsidR="00614F7C" w:rsidRPr="00614F7C" w:rsidRDefault="00614F7C" w:rsidP="002502A5">
      <w:pPr>
        <w:numPr>
          <w:ilvl w:val="0"/>
          <w:numId w:val="9"/>
        </w:numPr>
        <w:jc w:val="both"/>
        <w:rPr>
          <w:b/>
        </w:rPr>
      </w:pPr>
      <w:r>
        <w:t xml:space="preserve">Müdür Yardımcısı Ali ŞİMŞEK: İlköğretim Kurumları Yönetmeliği’nden Şube </w:t>
      </w:r>
    </w:p>
    <w:p w:rsidR="00614F7C" w:rsidRDefault="00614F7C" w:rsidP="00614F7C">
      <w:pPr>
        <w:jc w:val="both"/>
        <w:rPr>
          <w:b/>
        </w:rPr>
      </w:pPr>
      <w:r>
        <w:t>Öğretmenler Kurulu Toplantısı ile ilgili maddeyi okuyup gerekli açıklamalarda bulunmuştur.</w:t>
      </w:r>
      <w:r w:rsidR="0006492B">
        <w:rPr>
          <w:b/>
        </w:rPr>
        <w:t xml:space="preserve"> </w:t>
      </w:r>
    </w:p>
    <w:p w:rsidR="002502A5" w:rsidRPr="002502A5" w:rsidRDefault="002502A5" w:rsidP="00614F7C">
      <w:pPr>
        <w:ind w:left="360" w:firstLine="348"/>
        <w:jc w:val="both"/>
        <w:rPr>
          <w:b/>
        </w:rPr>
      </w:pPr>
      <w:r w:rsidRPr="002502A5">
        <w:rPr>
          <w:b/>
          <w:bCs/>
        </w:rPr>
        <w:t>Şube Öğretmenler Kurulu</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b/>
          <w:bCs/>
          <w:color w:val="504C4C"/>
          <w:sz w:val="18"/>
        </w:rPr>
        <w:t>MADDE 36 – </w:t>
      </w:r>
      <w:r w:rsidRPr="00D31949">
        <w:rPr>
          <w:color w:val="504C4C"/>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(2) Şube öğretmenler kurulu, okul yönetimince yapılacak planlamaya göre birinci dönemin ikinci ayında, ikinci dönemin birinci veya ikinci haftasında ve </w:t>
      </w:r>
      <w:proofErr w:type="gramStart"/>
      <w:r w:rsidRPr="00D31949">
        <w:rPr>
          <w:color w:val="504C4C"/>
          <w:sz w:val="18"/>
          <w:szCs w:val="18"/>
        </w:rPr>
        <w:t>yıl sonunda</w:t>
      </w:r>
      <w:proofErr w:type="gramEnd"/>
      <w:r w:rsidRPr="00D31949">
        <w:rPr>
          <w:color w:val="504C4C"/>
          <w:sz w:val="18"/>
          <w:szCs w:val="18"/>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1949" w:rsidRDefault="00D31949" w:rsidP="00D31949">
      <w:pPr>
        <w:pStyle w:val="ListeParagraf"/>
        <w:numPr>
          <w:ilvl w:val="0"/>
          <w:numId w:val="9"/>
        </w:numPr>
      </w:pPr>
    </w:p>
    <w:p w:rsidR="00CD108F" w:rsidRPr="00CD108F" w:rsidRDefault="00CD108F" w:rsidP="00080595">
      <w:pPr>
        <w:pStyle w:val="ListeParagraf"/>
        <w:numPr>
          <w:ilvl w:val="0"/>
          <w:numId w:val="9"/>
        </w:numPr>
        <w:spacing w:after="0"/>
        <w:jc w:val="both"/>
        <w:rPr>
          <w:rFonts w:ascii="Times New Roman" w:hAnsi="Times New Roman"/>
          <w:b/>
          <w:sz w:val="24"/>
          <w:szCs w:val="24"/>
        </w:rPr>
      </w:pPr>
      <w:r w:rsidRPr="00CD108F">
        <w:rPr>
          <w:rFonts w:ascii="Times New Roman" w:hAnsi="Times New Roman"/>
          <w:sz w:val="24"/>
          <w:szCs w:val="24"/>
        </w:rPr>
        <w:t>Müdür Yardımcısı Ali ŞİMŞEK:</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CD108F" w:rsidRPr="00CD108F" w:rsidRDefault="00CD108F" w:rsidP="00CD108F">
      <w:pPr>
        <w:jc w:val="both"/>
        <w:rPr>
          <w:b/>
        </w:rPr>
      </w:pPr>
      <w:r w:rsidRPr="00CD108F">
        <w:lastRenderedPageBreak/>
        <w:t>Başarısının Değerlendirilmesi ile ilgili 47. ve 48. maddeyi okuyup gerekli açıklamalarda bulunmuştur</w:t>
      </w:r>
    </w:p>
    <w:p w:rsidR="00CD108F" w:rsidRPr="00E34FEA" w:rsidRDefault="00CD108F"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MADDE 47 – (</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-24/12/2008-27090) </w:t>
      </w:r>
    </w:p>
    <w:p w:rsidR="00CD108F" w:rsidRPr="00E34FEA" w:rsidRDefault="00CD108F"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w:t>
      </w:r>
      <w:proofErr w:type="spellStart"/>
      <w:r w:rsidRPr="00E34FEA">
        <w:rPr>
          <w:rFonts w:ascii="Times New Roman" w:hAnsi="Times New Roman"/>
          <w:sz w:val="24"/>
          <w:szCs w:val="24"/>
        </w:rPr>
        <w:t>Türkçe'yi</w:t>
      </w:r>
      <w:proofErr w:type="spellEnd"/>
      <w:r w:rsidRPr="00E34FEA">
        <w:rPr>
          <w:rFonts w:ascii="Times New Roman" w:hAnsi="Times New Roman"/>
          <w:sz w:val="24"/>
          <w:szCs w:val="24"/>
        </w:rPr>
        <w:t xml:space="preserve"> doğru, güzel ve etkili kullanma becerisi ile öğrencilerden ulaşmaları beklenen kazanımlar dikkate alınarak değerlendirilir ve başarılı öğrenciler doğrudan bir üst sınıfa geçirilir.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E34FEA">
        <w:rPr>
          <w:rFonts w:ascii="Times New Roman" w:hAnsi="Times New Roman"/>
          <w:sz w:val="24"/>
          <w:szCs w:val="24"/>
        </w:rPr>
        <w:t>denetmenlerinin</w:t>
      </w:r>
      <w:proofErr w:type="spellEnd"/>
      <w:r w:rsidRPr="00E34FEA">
        <w:rPr>
          <w:rFonts w:ascii="Times New Roman" w:hAnsi="Times New Roman"/>
          <w:sz w:val="24"/>
          <w:szCs w:val="24"/>
        </w:rPr>
        <w:t xml:space="preserve"> rehberliğinden de yararlanılarak kararlaştırılan önlemler uygulanır ve uygulama sonuçları ile ilgili rapor düzenlenir.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w:t>
      </w:r>
      <w:proofErr w:type="gramStart"/>
      <w:r w:rsidRPr="00E34FEA">
        <w:rPr>
          <w:rFonts w:ascii="Times New Roman" w:hAnsi="Times New Roman"/>
          <w:b/>
          <w:bCs/>
          <w:sz w:val="24"/>
          <w:szCs w:val="24"/>
        </w:rPr>
        <w:t>Mülga:RG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w:t>
      </w:r>
      <w:proofErr w:type="gramStart"/>
      <w:r w:rsidRPr="00E34FEA">
        <w:rPr>
          <w:rFonts w:ascii="Times New Roman" w:hAnsi="Times New Roman"/>
          <w:sz w:val="24"/>
          <w:szCs w:val="24"/>
        </w:rPr>
        <w:t>31/5/2006</w:t>
      </w:r>
      <w:proofErr w:type="gramEnd"/>
      <w:r w:rsidRPr="00E34FEA">
        <w:rPr>
          <w:rFonts w:ascii="Times New Roman" w:hAnsi="Times New Roman"/>
          <w:sz w:val="24"/>
          <w:szCs w:val="24"/>
        </w:rPr>
        <w:t xml:space="preserve"> tarihli ve 26184 sayılı Resmî Gazete’de yayımlanan Özel Eğitim Hizmetleri Yönetmeliği hükümlerine göre yapılır. </w:t>
      </w:r>
    </w:p>
    <w:p w:rsidR="00CD108F" w:rsidRDefault="00CD108F" w:rsidP="00CD108F">
      <w:pPr>
        <w:pStyle w:val="ListeParagraf"/>
        <w:spacing w:line="240" w:lineRule="atLeast"/>
        <w:jc w:val="both"/>
        <w:rPr>
          <w:rFonts w:ascii="Times New Roman" w:hAnsi="Times New Roman"/>
          <w:b/>
          <w:bCs/>
          <w:sz w:val="24"/>
          <w:szCs w:val="24"/>
        </w:rPr>
      </w:pP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CD108F" w:rsidRPr="00E34FEA" w:rsidRDefault="00CD108F" w:rsidP="00D61590">
      <w:pPr>
        <w:ind w:firstLine="708"/>
        <w:jc w:val="both"/>
      </w:pPr>
      <w:r w:rsidRPr="00E34FEA">
        <w:rPr>
          <w:b/>
          <w:bCs/>
        </w:rPr>
        <w:t xml:space="preserve">MADDE 48 – (Başlığı ile birlikte </w:t>
      </w:r>
      <w:proofErr w:type="gramStart"/>
      <w:r w:rsidRPr="00E34FEA">
        <w:rPr>
          <w:b/>
          <w:bCs/>
        </w:rPr>
        <w:t>değişik:RG</w:t>
      </w:r>
      <w:proofErr w:type="gramEnd"/>
      <w:r w:rsidRPr="00E34FEA">
        <w:rPr>
          <w:b/>
          <w:bCs/>
        </w:rPr>
        <w:t xml:space="preserve">-24/12/2008-27090) </w:t>
      </w:r>
    </w:p>
    <w:p w:rsidR="00CD108F" w:rsidRDefault="00CD108F"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İlköğretim kurumlarında bir üst sınıfa devam </w:t>
      </w:r>
    </w:p>
    <w:p w:rsidR="00CD108F" w:rsidRPr="00E34FEA" w:rsidRDefault="00CD108F" w:rsidP="00D61590">
      <w:pPr>
        <w:jc w:val="both"/>
      </w:pPr>
      <w:proofErr w:type="gramStart"/>
      <w:r w:rsidRPr="00E34FEA">
        <w:t>etmek</w:t>
      </w:r>
      <w:proofErr w:type="gramEnd"/>
      <w:r w:rsidRPr="00E34FEA">
        <w:t xml:space="preserve">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D108F"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Yılsonu başarı puanı, notla değerlendirilen </w:t>
      </w:r>
    </w:p>
    <w:p w:rsidR="00CD108F" w:rsidRPr="00E34FEA" w:rsidRDefault="00CD108F" w:rsidP="00CD108F">
      <w:pPr>
        <w:spacing w:line="240" w:lineRule="atLeast"/>
        <w:jc w:val="both"/>
      </w:pPr>
      <w:proofErr w:type="gramStart"/>
      <w:r w:rsidRPr="00E34FEA">
        <w:t>derslerin</w:t>
      </w:r>
      <w:proofErr w:type="gramEnd"/>
      <w:r w:rsidRPr="00E34FEA">
        <w:t xml:space="preserve">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D108F" w:rsidRDefault="00CD108F" w:rsidP="00CD108F">
      <w:pPr>
        <w:pStyle w:val="ListeParagraf"/>
        <w:spacing w:line="240" w:lineRule="atLeast"/>
        <w:jc w:val="both"/>
        <w:rPr>
          <w:rFonts w:ascii="Times New Roman" w:hAnsi="Times New Roman"/>
          <w:sz w:val="24"/>
          <w:szCs w:val="24"/>
        </w:rPr>
      </w:pPr>
      <w:proofErr w:type="gramStart"/>
      <w:r w:rsidRPr="00E34FEA">
        <w:rPr>
          <w:rFonts w:ascii="Times New Roman" w:hAnsi="Times New Roman"/>
          <w:sz w:val="24"/>
          <w:szCs w:val="24"/>
        </w:rPr>
        <w:lastRenderedPageBreak/>
        <w:t>5/1/1961</w:t>
      </w:r>
      <w:proofErr w:type="gramEnd"/>
      <w:r w:rsidRPr="00E34FEA">
        <w:rPr>
          <w:rFonts w:ascii="Times New Roman" w:hAnsi="Times New Roman"/>
          <w:sz w:val="24"/>
          <w:szCs w:val="24"/>
        </w:rPr>
        <w:t xml:space="preserve"> tarihli ve 222 sayılı İlköğretim ve Eğitim Kanunu gereğince okula devamları </w:t>
      </w:r>
    </w:p>
    <w:p w:rsidR="00CD108F" w:rsidRDefault="00CD108F" w:rsidP="00CD108F">
      <w:pPr>
        <w:spacing w:line="240" w:lineRule="atLeast"/>
        <w:jc w:val="both"/>
      </w:pPr>
      <w:proofErr w:type="gramStart"/>
      <w:r w:rsidRPr="00E34FEA">
        <w:t>sağlanan</w:t>
      </w:r>
      <w:proofErr w:type="gramEnd"/>
      <w:r w:rsidRPr="00E34FEA">
        <w:t xml:space="preserve">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E34FEA">
        <w:t>yıl sonu</w:t>
      </w:r>
      <w:proofErr w:type="gramEnd"/>
      <w:r w:rsidRPr="00E34FEA">
        <w:t xml:space="preserve"> puanı ve notu olarak değerlendirilir.</w:t>
      </w:r>
    </w:p>
    <w:p w:rsidR="00224108" w:rsidRDefault="001A0CB8" w:rsidP="000165C1">
      <w:pPr>
        <w:spacing w:line="240" w:lineRule="atLeast"/>
        <w:jc w:val="both"/>
      </w:pPr>
      <w:r>
        <w:tab/>
      </w:r>
      <w:r w:rsidR="000165C1" w:rsidRPr="000165C1">
        <w:t xml:space="preserve">Müdür Yardımcısı Ali ŞİMŞEK: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0165C1" w:rsidRPr="000165C1" w:rsidRDefault="00224108" w:rsidP="000165C1">
      <w:pPr>
        <w:spacing w:line="240" w:lineRule="atLeast"/>
        <w:jc w:val="both"/>
        <w:rPr>
          <w:b/>
        </w:rPr>
      </w:pPr>
      <w:r>
        <w:tab/>
        <w:t xml:space="preserve">İngilizce Öğretmeni Gürhan DURUKAN: SBS sınavlarında </w:t>
      </w:r>
      <w:proofErr w:type="spellStart"/>
      <w:r>
        <w:t>İngilizce’den</w:t>
      </w:r>
      <w:proofErr w:type="spellEnd"/>
      <w:r>
        <w:t xml:space="preserve"> önemli sayıda soru çıktığını bu yüzde de sınava yönelik çalışmalarda yapılması gerektiğini söyledi.</w:t>
      </w:r>
      <w:r w:rsidR="000165C1" w:rsidRPr="000165C1">
        <w:t xml:space="preserve"> </w:t>
      </w:r>
    </w:p>
    <w:p w:rsidR="000165C1" w:rsidRDefault="000165C1" w:rsidP="000165C1">
      <w:pPr>
        <w:spacing w:line="240" w:lineRule="atLeast"/>
        <w:ind w:firstLine="708"/>
        <w:jc w:val="both"/>
      </w:pPr>
      <w:r>
        <w:t>Müdür Yardımcısı Ali ŞİMŞEK: İlköğretimin bir eleme dönemi olmadığını, öğrencilerin İlköğretim Kurumları Yöneltmeliği’nin 47. ve 48. maddelerinin de dikkate alınarak bir bütün olarak değerlendirilmesi gerektiğini belirtti. Öğrenciden yana bir davranış sergilenmesi gerektiğini belirtti. Öğretmen arkadaşların öğrenci karşısında tutum ve davranış birlikteliği içerisinde olmaları, keyfilikten kaçınmalarının eğitimin olmazsa olmaz koşullarından olduğunu ifade etti.</w:t>
      </w:r>
    </w:p>
    <w:p w:rsidR="005D6233" w:rsidRPr="005D6233" w:rsidRDefault="005D6233" w:rsidP="005D6233">
      <w:pPr>
        <w:ind w:firstLine="708"/>
        <w:contextualSpacing/>
        <w:jc w:val="both"/>
      </w:pPr>
      <w:r w:rsidRPr="005D6233">
        <w:t>Sınıf Öğretmeni Nafiz Arafat TANIT: İlköğretim Kurumları Yönetmeliği’nin 4. maddesinin “t” bendi, 47. maddenin “c” bendi ile 96. maddenin birinci fıkrası arasında bir tezat oluştuğunu;</w:t>
      </w:r>
    </w:p>
    <w:p w:rsidR="005D6233" w:rsidRPr="005D6233" w:rsidRDefault="005D6233" w:rsidP="005D6233">
      <w:pPr>
        <w:ind w:firstLine="708"/>
        <w:contextualSpacing/>
        <w:jc w:val="both"/>
      </w:pPr>
      <w:r w:rsidRPr="005D6233">
        <w:rPr>
          <w:b/>
          <w:bCs/>
        </w:rPr>
        <w:t>MADDE 4 – (Değişik: RG-02.05.2006-26156)</w:t>
      </w:r>
    </w:p>
    <w:p w:rsidR="005D6233" w:rsidRPr="005D6233" w:rsidRDefault="005D6233" w:rsidP="005D6233">
      <w:pPr>
        <w:contextualSpacing/>
        <w:jc w:val="both"/>
      </w:pPr>
      <w:r w:rsidRPr="005D6233">
        <w:t>Bu Yönetmelikte geçen;</w:t>
      </w:r>
    </w:p>
    <w:p w:rsidR="005D6233" w:rsidRPr="005D6233" w:rsidRDefault="005D6233" w:rsidP="005D6233">
      <w:pPr>
        <w:contextualSpacing/>
        <w:jc w:val="both"/>
        <w:rPr>
          <w:b/>
        </w:rPr>
      </w:pPr>
      <w:r w:rsidRPr="005D6233">
        <w:t xml:space="preserve">t) </w:t>
      </w:r>
      <w:r w:rsidRPr="005D6233">
        <w:rPr>
          <w:b/>
          <w:bCs/>
        </w:rPr>
        <w:t xml:space="preserve">(Değişik: RG-21.7.2012-28360) </w:t>
      </w:r>
      <w:r w:rsidRPr="005D6233">
        <w:t xml:space="preserve">Şube öğretmenler kurulu: </w:t>
      </w:r>
      <w:r w:rsidRPr="005D6233">
        <w:rPr>
          <w:b/>
          <w:u w:val="single"/>
        </w:rPr>
        <w:t>Ortaokul ve imam-hatip ortaokullarında aynı şubede ders okutan öğretmenlerden oluşan kurulu</w:t>
      </w:r>
      <w:r w:rsidRPr="005D6233">
        <w:rPr>
          <w:b/>
        </w:rPr>
        <w:t>,</w:t>
      </w:r>
    </w:p>
    <w:p w:rsidR="005D6233" w:rsidRPr="005D6233" w:rsidRDefault="005D6233" w:rsidP="005D6233">
      <w:pPr>
        <w:contextualSpacing/>
        <w:jc w:val="both"/>
      </w:pPr>
      <w:proofErr w:type="gramStart"/>
      <w:r w:rsidRPr="005D6233">
        <w:t>ifade</w:t>
      </w:r>
      <w:proofErr w:type="gramEnd"/>
      <w:r w:rsidRPr="005D6233">
        <w:t xml:space="preserve"> eder.</w:t>
      </w:r>
    </w:p>
    <w:p w:rsidR="005D6233" w:rsidRPr="005D6233" w:rsidRDefault="005D6233" w:rsidP="005D6233">
      <w:pPr>
        <w:ind w:firstLine="708"/>
        <w:contextualSpacing/>
        <w:jc w:val="both"/>
      </w:pPr>
      <w:r w:rsidRPr="005D6233">
        <w:rPr>
          <w:b/>
          <w:bCs/>
        </w:rPr>
        <w:t xml:space="preserve">Öğrenci Başarısının Değerlendirilmesi </w:t>
      </w:r>
    </w:p>
    <w:p w:rsidR="005D6233" w:rsidRPr="005D6233" w:rsidRDefault="005D6233" w:rsidP="005D6233">
      <w:pPr>
        <w:ind w:firstLine="708"/>
        <w:contextualSpacing/>
        <w:jc w:val="both"/>
      </w:pPr>
      <w:r w:rsidRPr="005D6233">
        <w:rPr>
          <w:b/>
          <w:bCs/>
        </w:rPr>
        <w:t xml:space="preserve">MADDE 47 – (Değişik: RG-24.12.2008-27090) </w:t>
      </w:r>
    </w:p>
    <w:p w:rsidR="005D6233" w:rsidRPr="005D6233" w:rsidRDefault="005D6233"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5D6233" w:rsidRPr="005D6233" w:rsidRDefault="005D6233" w:rsidP="005D6233">
      <w:pPr>
        <w:ind w:firstLine="708"/>
        <w:contextualSpacing/>
        <w:jc w:val="both"/>
      </w:pPr>
      <w:r w:rsidRPr="005D6233">
        <w:rPr>
          <w:b/>
          <w:bCs/>
        </w:rPr>
        <w:t>Şube Öğretmenler Kurulu</w:t>
      </w:r>
    </w:p>
    <w:p w:rsidR="005D6233" w:rsidRPr="005D6233" w:rsidRDefault="005D6233" w:rsidP="005D6233">
      <w:pPr>
        <w:ind w:firstLine="708"/>
        <w:contextualSpacing/>
        <w:jc w:val="both"/>
      </w:pPr>
      <w:r w:rsidRPr="005D6233">
        <w:rPr>
          <w:b/>
          <w:bCs/>
        </w:rPr>
        <w:t>MADDE 96 – (Değişik: RG-02.05.2006-26156)</w:t>
      </w:r>
    </w:p>
    <w:p w:rsidR="005D6233" w:rsidRPr="005D6233" w:rsidRDefault="005D6233" w:rsidP="005D6233">
      <w:pPr>
        <w:contextualSpacing/>
        <w:jc w:val="both"/>
      </w:pPr>
      <w:r w:rsidRPr="005D6233">
        <w:rPr>
          <w:b/>
          <w:bCs/>
        </w:rPr>
        <w:t xml:space="preserve">(Değişik fıkra: RG-21.7.2012-28360) </w:t>
      </w:r>
      <w:r w:rsidRPr="005D6233">
        <w:rPr>
          <w:b/>
          <w:u w:val="single"/>
        </w:rPr>
        <w:t>Şube öğretmenler kurulu, ilkokul 4 üncü sınıf ile ortaokul ve imam-hatip ortaokullarında aynı şubede ders okutan öğretmenler ile okul rehber öğretmeninden oluşur.</w:t>
      </w:r>
      <w:r w:rsidRPr="005D6233">
        <w:t xml:space="preserve"> Kurula, gerek görülürse öğrenci velileri, sınıfın başkanı ve öğrencilerce seçilen öğrenci temsilcileri de çağrılabilir.</w:t>
      </w:r>
    </w:p>
    <w:p w:rsidR="005D6233" w:rsidRPr="005D6233" w:rsidRDefault="005D6233" w:rsidP="005D6233">
      <w:pPr>
        <w:contextualSpacing/>
        <w:jc w:val="both"/>
      </w:pPr>
      <w:r w:rsidRPr="005D6233">
        <w:t xml:space="preserve">Şube öğretmenler kurulu, okul yönetimince yapılacak planlamaya göre birinci </w:t>
      </w:r>
      <w:r w:rsidRPr="005D6233">
        <w:rPr>
          <w:b/>
          <w:bCs/>
        </w:rPr>
        <w:t>(Değişik ibare: RG-20.08.2007-26619)</w:t>
      </w:r>
      <w:r w:rsidRPr="005D6233">
        <w:t xml:space="preserve"> </w:t>
      </w:r>
      <w:r w:rsidRPr="005D6233">
        <w:rPr>
          <w:u w:val="single"/>
        </w:rPr>
        <w:t>dönemin</w:t>
      </w:r>
      <w:r w:rsidRPr="005D6233">
        <w:t xml:space="preserve"> ikinci ayında, ikinci </w:t>
      </w:r>
      <w:r w:rsidRPr="005D6233">
        <w:rPr>
          <w:b/>
          <w:bCs/>
        </w:rPr>
        <w:t>(Değişik ibare: RG-20.08.2007-26619)</w:t>
      </w:r>
      <w:r w:rsidRPr="005D6233">
        <w:t xml:space="preserve"> </w:t>
      </w:r>
      <w:r w:rsidRPr="005D6233">
        <w:rPr>
          <w:u w:val="single"/>
        </w:rPr>
        <w:t>dönemin</w:t>
      </w:r>
      <w:r w:rsidRPr="005D6233">
        <w:t xml:space="preserve"> birinci veya ikinci haftasında ve </w:t>
      </w:r>
      <w:proofErr w:type="gramStart"/>
      <w:r w:rsidRPr="005D6233">
        <w:t>yıl sonunda</w:t>
      </w:r>
      <w:proofErr w:type="gramEnd"/>
      <w:r w:rsidRPr="005D6233">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D6233" w:rsidRPr="005D6233" w:rsidRDefault="005D6233" w:rsidP="005D6233">
      <w:pPr>
        <w:contextualSpacing/>
        <w:jc w:val="both"/>
      </w:pPr>
      <w:r w:rsidRPr="005D6233">
        <w:t xml:space="preserve">Şube öğretmenler kurulunda; şubedeki öğrencilerin kişilik, beslenme, sağlık, sosyal ilişkilerin yanı sıra bu Yönetmeliğin 47 </w:t>
      </w:r>
      <w:proofErr w:type="spellStart"/>
      <w:r w:rsidRPr="005D6233">
        <w:t>nci</w:t>
      </w:r>
      <w:proofErr w:type="spellEnd"/>
      <w:r w:rsidRPr="005D6233">
        <w:t xml:space="preserve"> maddesi hükmünce başarıları ile ailenin ekonomik durumu değerlendirilerek alınacak önlemler görüşülür ve alınan genel karar, uygulanmak üzere şube öğretmenler kurulu karar defterine yazılır.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lastRenderedPageBreak/>
        <w:t xml:space="preserve">4. </w:t>
      </w:r>
      <w:r>
        <w:rPr>
          <w:rFonts w:ascii="Times New Roman" w:hAnsi="Times New Roman"/>
          <w:sz w:val="24"/>
          <w:szCs w:val="24"/>
        </w:rPr>
        <w:t>ve 47. maddeler de 4. s</w:t>
      </w:r>
      <w:r w:rsidRPr="005D6233">
        <w:rPr>
          <w:rFonts w:ascii="Times New Roman" w:hAnsi="Times New Roman"/>
          <w:sz w:val="24"/>
          <w:szCs w:val="24"/>
        </w:rPr>
        <w:t>ınıflar ifa</w:t>
      </w:r>
      <w:r w:rsidR="00D31949">
        <w:rPr>
          <w:rFonts w:ascii="Times New Roman" w:hAnsi="Times New Roman"/>
          <w:sz w:val="24"/>
          <w:szCs w:val="24"/>
        </w:rPr>
        <w:t>desinin geçmemesine rağmen 3</w:t>
      </w:r>
      <w:r>
        <w:rPr>
          <w:rFonts w:ascii="Times New Roman" w:hAnsi="Times New Roman"/>
          <w:sz w:val="24"/>
          <w:szCs w:val="24"/>
        </w:rPr>
        <w:t>6. m</w:t>
      </w:r>
      <w:r w:rsidRPr="005D6233">
        <w:rPr>
          <w:rFonts w:ascii="Times New Roman" w:hAnsi="Times New Roman"/>
          <w:sz w:val="24"/>
          <w:szCs w:val="24"/>
        </w:rPr>
        <w:t xml:space="preserve">addede 4. </w:t>
      </w:r>
      <w:r>
        <w:rPr>
          <w:rFonts w:ascii="Times New Roman" w:hAnsi="Times New Roman"/>
          <w:sz w:val="24"/>
          <w:szCs w:val="24"/>
        </w:rPr>
        <w:t>s</w:t>
      </w:r>
      <w:r w:rsidRPr="005D6233">
        <w:rPr>
          <w:rFonts w:ascii="Times New Roman" w:hAnsi="Times New Roman"/>
          <w:sz w:val="24"/>
          <w:szCs w:val="24"/>
        </w:rPr>
        <w:t xml:space="preserve">ınıfların da Şube Öğretmenler Kuruluna dâhil edilmesi yönetmeliğin kavranılması açısından bir sıkıntı oluşturmaktadır. </w:t>
      </w:r>
    </w:p>
    <w:p w:rsidR="005D6233" w:rsidRPr="005D6233" w:rsidRDefault="005D6233" w:rsidP="005D6233">
      <w:pPr>
        <w:pStyle w:val="ListeParagraf"/>
        <w:ind w:left="0" w:firstLine="708"/>
        <w:jc w:val="both"/>
        <w:rPr>
          <w:rFonts w:ascii="Times New Roman" w:hAnsi="Times New Roman"/>
          <w:sz w:val="24"/>
          <w:szCs w:val="24"/>
        </w:rPr>
      </w:pPr>
      <w:r>
        <w:rPr>
          <w:rFonts w:ascii="Times New Roman" w:hAnsi="Times New Roman"/>
          <w:sz w:val="24"/>
          <w:szCs w:val="24"/>
        </w:rPr>
        <w:t>Yine 47. ma</w:t>
      </w:r>
      <w:r w:rsidRPr="005D6233">
        <w:rPr>
          <w:rFonts w:ascii="Times New Roman" w:hAnsi="Times New Roman"/>
          <w:sz w:val="24"/>
          <w:szCs w:val="24"/>
        </w:rPr>
        <w:t xml:space="preserve">ddede ifadesini bulan </w:t>
      </w:r>
      <w:r w:rsidRPr="005D6233">
        <w:rPr>
          <w:rFonts w:ascii="Times New Roman" w:hAnsi="Times New Roman"/>
          <w:b/>
          <w:sz w:val="24"/>
          <w:szCs w:val="24"/>
        </w:rPr>
        <w:t>“</w:t>
      </w:r>
      <w:r w:rsidRPr="005D6233">
        <w:rPr>
          <w:rFonts w:ascii="Times New Roman" w:hAnsi="Times New Roman"/>
          <w:b/>
          <w:sz w:val="24"/>
          <w:szCs w:val="24"/>
          <w:u w:val="single"/>
        </w:rPr>
        <w:t xml:space="preserve">İlkokullarda öğrencilere sınıf tekrarı yaptırılmaz.” </w:t>
      </w:r>
      <w:r w:rsidRPr="005D6233">
        <w:rPr>
          <w:rFonts w:ascii="Times New Roman" w:hAnsi="Times New Roman"/>
          <w:sz w:val="24"/>
          <w:szCs w:val="24"/>
        </w:rPr>
        <w:t>cümlesi ile akabinde maddenin devam eden cümleleri</w:t>
      </w:r>
      <w:r>
        <w:rPr>
          <w:rFonts w:ascii="Times New Roman" w:hAnsi="Times New Roman"/>
          <w:sz w:val="24"/>
          <w:szCs w:val="24"/>
        </w:rPr>
        <w:t>nden anlaşıldığı kadarı ile 4. s</w:t>
      </w:r>
      <w:r w:rsidRPr="005D6233">
        <w:rPr>
          <w:rFonts w:ascii="Times New Roman" w:hAnsi="Times New Roman"/>
          <w:sz w:val="24"/>
          <w:szCs w:val="24"/>
        </w:rPr>
        <w:t xml:space="preserve">ınıfta “ŞÖK” kararı ile öğrencinin sınıf geçme ve kalma durumunun söz konusu olmayacağı anlaşılmaktadır.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t xml:space="preserve">Tüm bunlardan anlaşılacağı gibi 4. Sınıflarda “Şube Öğretmenler Kurulu” vasfını yitirmiştir. </w:t>
      </w:r>
      <w:r w:rsidR="00A35DD2">
        <w:rPr>
          <w:rFonts w:ascii="Times New Roman" w:hAnsi="Times New Roman"/>
          <w:sz w:val="24"/>
          <w:szCs w:val="24"/>
        </w:rPr>
        <w:t>Lakin 3</w:t>
      </w:r>
      <w:r>
        <w:rPr>
          <w:rFonts w:ascii="Times New Roman" w:hAnsi="Times New Roman"/>
          <w:sz w:val="24"/>
          <w:szCs w:val="24"/>
        </w:rPr>
        <w:t>6 maddede ki “4. s</w:t>
      </w:r>
      <w:r w:rsidRPr="005D6233">
        <w:rPr>
          <w:rFonts w:ascii="Times New Roman" w:hAnsi="Times New Roman"/>
          <w:sz w:val="24"/>
          <w:szCs w:val="24"/>
        </w:rPr>
        <w:t>ınıf” ifadesi nedeni ile bu toplantı yapılmakta olup, öğrencileri tanıma açısından ilk toplantı faydalı olmakla birlikte, sene sonu yapılacak olan toplantının bir anlam ifade etmeyeceği görülmektedir diye görüşlerini ifade etti.</w:t>
      </w:r>
    </w:p>
    <w:p w:rsidR="00CD108F" w:rsidRPr="00CD108F" w:rsidRDefault="00CD108F" w:rsidP="00CD108F">
      <w:pPr>
        <w:jc w:val="both"/>
        <w:rPr>
          <w:b/>
        </w:rPr>
      </w:pPr>
    </w:p>
    <w:p w:rsidR="00D61590" w:rsidRPr="00156671" w:rsidRDefault="00CD108F" w:rsidP="00156671">
      <w:pPr>
        <w:pStyle w:val="ListeParagraf"/>
        <w:numPr>
          <w:ilvl w:val="0"/>
          <w:numId w:val="9"/>
        </w:numPr>
        <w:spacing w:after="0"/>
        <w:jc w:val="both"/>
        <w:rPr>
          <w:rFonts w:ascii="Times New Roman" w:hAnsi="Times New Roman"/>
        </w:rPr>
      </w:pPr>
      <w:r w:rsidRPr="00156671">
        <w:rPr>
          <w:rFonts w:ascii="Times New Roman" w:hAnsi="Times New Roman"/>
        </w:rPr>
        <w:t xml:space="preserve">Sınıf Öğretmeni Nafiz Arafat TANIT: Sınıfın fiziki şartlarının iyi olduğunu </w:t>
      </w:r>
      <w:r w:rsidR="005D6233" w:rsidRPr="00156671">
        <w:rPr>
          <w:rFonts w:ascii="Times New Roman" w:hAnsi="Times New Roman"/>
        </w:rPr>
        <w:t xml:space="preserve">ifade </w:t>
      </w:r>
    </w:p>
    <w:p w:rsidR="00CD108F" w:rsidRPr="00156671" w:rsidRDefault="005D6233" w:rsidP="00156671">
      <w:pPr>
        <w:jc w:val="both"/>
      </w:pPr>
      <w:proofErr w:type="gramStart"/>
      <w:r w:rsidRPr="00156671">
        <w:t>ederek</w:t>
      </w:r>
      <w:proofErr w:type="gramEnd"/>
      <w:r w:rsidR="00CD108F" w:rsidRPr="00156671">
        <w:t xml:space="preserve"> söze başladı. Sınıf mevcudunun</w:t>
      </w:r>
      <w:r w:rsidR="00156671">
        <w:t xml:space="preserve"> bu sene</w:t>
      </w:r>
      <w:r w:rsidR="00CD108F" w:rsidRPr="00156671">
        <w:t xml:space="preserve"> 22 kişi old</w:t>
      </w:r>
      <w:r w:rsidR="001A1D3E" w:rsidRPr="00156671">
        <w:t xml:space="preserve">uğunu ve 2 öğrencisinin </w:t>
      </w:r>
      <w:r w:rsidR="00CD108F" w:rsidRPr="00156671">
        <w:t>nakil geldiğini belirtti.</w:t>
      </w:r>
      <w:r w:rsidR="00666AED" w:rsidRPr="00156671">
        <w:t xml:space="preserve"> Sınıfa her yıl 2 – 3 öğrencinin nakil geldiğini ve gittiğini, bununda sınıfın disiplinini ve başarısını olumsuz yönde etkilediği</w:t>
      </w:r>
      <w:r w:rsidR="00D146AE">
        <w:t>ni belirtti. N</w:t>
      </w:r>
      <w:r w:rsidR="00666AED"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w:t>
      </w:r>
      <w:r w:rsidR="006552C5" w:rsidRPr="00156671">
        <w:t xml:space="preserve">hemen gerekli tedbirleri almaya çalıştıklarını belirti. Üçüncü sınıfta açılan yetiştirme kursunun da, başarı da önemli bir derecede katkı sağladığını söyledi. </w:t>
      </w:r>
      <w:r w:rsidR="00666AED" w:rsidRPr="00156671">
        <w:t>Ayrıca</w:t>
      </w:r>
      <w:r w:rsidR="00D146AE">
        <w:t xml:space="preserve"> </w:t>
      </w:r>
      <w:r w:rsidR="00A61BA2">
        <w:t xml:space="preserve">akademik, sosyal, kültürel başarı ve davranış yönünden başarı için hem veli görüşmeleri hem de ev ziyaretleri yaptığını ve bunu bu senede devam ettireceğini ifade etmiştir. </w:t>
      </w:r>
      <w:r w:rsidR="00666AED" w:rsidRPr="00156671">
        <w:t xml:space="preserve"> </w:t>
      </w:r>
      <w:r w:rsidR="00CD108F" w:rsidRPr="00156671">
        <w:t xml:space="preserve">  </w:t>
      </w:r>
    </w:p>
    <w:p w:rsidR="006552C5" w:rsidRDefault="006552C5"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6C1167" w:rsidRDefault="006552C5" w:rsidP="00CD108F">
      <w:pPr>
        <w:jc w:val="both"/>
      </w:pPr>
      <w:r>
        <w:tab/>
        <w:t xml:space="preserve">Müdür Yardımcısı Ali ŞİMŞEK: 4. sınıf öğrencilerinde gözlemlediği kadarıyla öğrencilerin </w:t>
      </w:r>
      <w:proofErr w:type="gramStart"/>
      <w:r w:rsidR="006C1167">
        <w:t>branş</w:t>
      </w:r>
      <w:proofErr w:type="gramEnd"/>
      <w:r w:rsidR="006C1167">
        <w:t xml:space="preserve"> öğretmenlerinin girdiği derslere karşı </w:t>
      </w:r>
      <w:r>
        <w:t>istek ve heveslerinin yoğun olduğunu</w:t>
      </w:r>
      <w:r w:rsidR="006C1167">
        <w:t xml:space="preserve"> bu yüzden de bu derslerde başarıyı yakalayacaklarına inandığını ifade etmiştir.</w:t>
      </w:r>
    </w:p>
    <w:p w:rsidR="006C1167" w:rsidRDefault="006C1167" w:rsidP="00CD108F">
      <w:pPr>
        <w:jc w:val="both"/>
      </w:pPr>
      <w:r>
        <w:tab/>
        <w:t>Sınıf Öğretmeni Nafiz Arafat TANIT: Öğrencilerin</w:t>
      </w:r>
      <w:r w:rsidR="002134DE">
        <w:t>in</w:t>
      </w:r>
      <w:r>
        <w:t xml:space="preserve"> diğer derslere giren </w:t>
      </w:r>
      <w:proofErr w:type="gramStart"/>
      <w:r>
        <w:t>branş</w:t>
      </w:r>
      <w:proofErr w:type="gramEnd"/>
      <w:r>
        <w:t xml:space="preserve"> öğretmenlerinden memnun olduklarını, herhangi bir sıkıntının kendisine yansıtılmadığını da belirtti.</w:t>
      </w:r>
    </w:p>
    <w:p w:rsidR="00A61BA2" w:rsidRDefault="002134DE" w:rsidP="00CD108F">
      <w:pPr>
        <w:jc w:val="both"/>
      </w:pPr>
      <w:r>
        <w:tab/>
        <w:t>Sınıf Öğretmeni Nafiz Arafat TANIT: Sınıfın en büyük sıkıntısının dinleme problemi olduğunu ve öğrencilerin bağırarak söz almadan konuşmaya başlamaları sınıftaki kargaş</w:t>
      </w:r>
      <w:r w:rsidR="00D146AE">
        <w:t>anın nedeni</w:t>
      </w:r>
      <w:r>
        <w:t>dir. Ders esnasında olumsuz davranışların sıkça ortaya çıktığı dersin bütünlük içerisinde işlenemediğini belirtti. Ayrıca sınıfta erkek sayısının kız sayısından fazla olması nedeniyle sınıfın oldukça hareketli olduğunu söyledi.</w:t>
      </w:r>
      <w:r w:rsidR="00A61BA2">
        <w:t xml:space="preserve"> </w:t>
      </w:r>
    </w:p>
    <w:p w:rsidR="00A61BA2" w:rsidRDefault="00A61BA2" w:rsidP="00A61BA2">
      <w:pPr>
        <w:ind w:firstLine="708"/>
        <w:jc w:val="both"/>
      </w:pPr>
      <w:r>
        <w:t>Müdür Yardımcısı Ali ŞİMŞEK: Sınıf huzurunu bozan öğre</w:t>
      </w:r>
      <w:r w:rsidR="002D29A4">
        <w:t>n</w:t>
      </w:r>
      <w:r>
        <w:t>cilere yönelik yapılabilecekleri maddeler halinde şu şekilde ifade etti:</w:t>
      </w:r>
    </w:p>
    <w:p w:rsidR="002134DE"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Öğrencileri izlemek,</w:t>
      </w:r>
    </w:p>
    <w:p w:rsidR="00A61BA2"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Öğrenciye boş zaman dilimi bırakmamak,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Motivasyonu sürekli kılmak,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Güncel konularla derse ilgiyi artırmak,</w:t>
      </w:r>
    </w:p>
    <w:p w:rsid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Sınıf kurallarını b</w:t>
      </w:r>
      <w:r w:rsidR="00A61BA2">
        <w:rPr>
          <w:rFonts w:ascii="Times New Roman" w:hAnsi="Times New Roman"/>
          <w:sz w:val="24"/>
          <w:szCs w:val="24"/>
        </w:rPr>
        <w:t>elirlemek,</w:t>
      </w:r>
    </w:p>
    <w:p w:rsidR="00A61BA2" w:rsidRP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Tutarlı olmak.</w:t>
      </w:r>
    </w:p>
    <w:p w:rsidR="006C1167" w:rsidRDefault="006C1167" w:rsidP="00CD108F">
      <w:pPr>
        <w:jc w:val="both"/>
      </w:pPr>
      <w:r>
        <w:lastRenderedPageBreak/>
        <w:tab/>
        <w:t>İngilizce Öğretmeni Gürhan DURUKAN: Öğrencilerin yabancı dil öğrenme isteği içinde olduklarını gördüğünü ve bu durumun kendisini sevindi</w:t>
      </w:r>
      <w:r w:rsidR="00F61872">
        <w:t>rdi</w:t>
      </w:r>
      <w:r>
        <w:t>ğini; bu sınıfta şimdilik bir sıkıntı yaşamadığını, yaşanması durumunda sınıf öğretmeniyle iletişime geçerek sorunu büyümeden çözeceğini söyledi.</w:t>
      </w:r>
    </w:p>
    <w:p w:rsidR="00531DEB" w:rsidRDefault="006C1167" w:rsidP="00CD108F">
      <w:pPr>
        <w:jc w:val="both"/>
      </w:pPr>
      <w:r>
        <w:tab/>
        <w:t>Din Kültürü ve Ahlâk Bilgisi Öğretmeni Meral AYDIN: Bu dersin yeni o</w:t>
      </w:r>
      <w:r w:rsidR="00AE666D">
        <w:t>lması ve ilk defa bu dersle 4. s</w:t>
      </w:r>
      <w:r>
        <w:t xml:space="preserve">ınıfta tanışmalarından dolayı öğrencilerin derse meraklı ve ilgili olduklarını ve özellikle </w:t>
      </w:r>
      <w:r w:rsidR="00531DEB">
        <w:t>bu sınıfın dersi çok güzel dinlediğini ve herhangi bir sorun yaşmadığını söyledi.</w:t>
      </w:r>
    </w:p>
    <w:p w:rsidR="00F869AF" w:rsidRDefault="00F869AF" w:rsidP="00F869AF">
      <w:pPr>
        <w:ind w:firstLine="708"/>
        <w:jc w:val="both"/>
      </w:pPr>
      <w:r>
        <w:t xml:space="preserve">Sınıf Öğretmeni Nafiz Arafat TANIT: Daha önceki yıllarda gözlemlemediği, bu sene nadiren de olsa görülen öğrenciler arasında gruplaşmaların olduğunu, fakat zamanında yapılan uyarılar ve açıklamalarla bunun önüne geçildiğini belirtti. Diğer şube öğretmenlerinin de bu konuda biraz daha dikkatli gözlem yaparak gruplaşma ile ilgili gözlemleri olursa hemen öğrencileri uyarmalarının yararlı olacağını belirtti. </w:t>
      </w:r>
      <w:r w:rsidR="007766AD">
        <w:t xml:space="preserve">Ayrıca sınıfta olan olumsuz küçük ya da büyük davranışlardan haberdar edilmesi ve sorunlara ortak çözüm aranması, ortak tavır belirlenmesi gerektiğini dile getirdi. </w:t>
      </w:r>
      <w:r>
        <w:t xml:space="preserve">Zaman </w:t>
      </w:r>
      <w:proofErr w:type="spellStart"/>
      <w:r>
        <w:t>zaman</w:t>
      </w:r>
      <w:proofErr w:type="spellEnd"/>
      <w:r>
        <w:t xml:space="preserve"> yaşanan bu münferit olayın dışında öğrencileri arasında sosyal ilişkilerin gayet güzel olduğunu söyledi.  </w:t>
      </w:r>
    </w:p>
    <w:p w:rsidR="000C03DF" w:rsidRDefault="00531DEB" w:rsidP="00CD108F">
      <w:pPr>
        <w:jc w:val="both"/>
      </w:pPr>
      <w:r>
        <w:tab/>
        <w:t xml:space="preserve">Sınıf Öğretmeni Nafiz Arafat TANIT: Öğrencilerin başarılarını artırmak için derse çalışma yöntemlerini bilmesi gerektiğini düşünerek, okulun açıldığı ilk hafta bu konuda sınıfa gerekli açıklamaları yaptığını, </w:t>
      </w:r>
      <w:proofErr w:type="gramStart"/>
      <w:r>
        <w:t>branş</w:t>
      </w:r>
      <w:proofErr w:type="gramEnd"/>
      <w:r>
        <w:t xml:space="preserve"> öğretmenlerinin de girdikleri derslerle ilgili olarak özel çalışma yöntemlerini anlatırlarsa iyi olacağını; ayrıca kitap, defter ve diğer ders araç gereçlerinin eksiksiz olarak sınıfa getirilmesi konusunda titiz davranılmasının uygun olacağını söyledi.</w:t>
      </w:r>
    </w:p>
    <w:p w:rsidR="006552C5" w:rsidRDefault="000C03DF" w:rsidP="00CD108F">
      <w:pPr>
        <w:jc w:val="both"/>
      </w:pPr>
      <w:r>
        <w:tab/>
        <w:t xml:space="preserve">İngilizce Öğretmeni Gürhan DURUKAN: </w:t>
      </w:r>
      <w:r w:rsidR="00CE121B">
        <w:t>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w:t>
      </w:r>
      <w:r w:rsidR="00531DEB">
        <w:t xml:space="preserve">  </w:t>
      </w:r>
      <w:r w:rsidR="006C1167">
        <w:t xml:space="preserve">  </w:t>
      </w:r>
      <w:r w:rsidR="006552C5">
        <w:t xml:space="preserve">  </w:t>
      </w:r>
    </w:p>
    <w:p w:rsidR="00C76459" w:rsidRDefault="00531DEB" w:rsidP="00CD108F">
      <w:pPr>
        <w:jc w:val="both"/>
      </w:pPr>
      <w:r>
        <w:tab/>
        <w:t xml:space="preserve">Sınıf Öğretmeni Nafiz Arafat TANIT: </w:t>
      </w:r>
      <w:r w:rsidR="00C76459">
        <w:t>Verilen ödevler mutlaka kontrol edilmeli, derslere hazırlıksız gelen öğrencilere karşı davranışlarımızda birliktelik sağlanmalı, dedi.</w:t>
      </w:r>
    </w:p>
    <w:p w:rsidR="003373A5" w:rsidRDefault="003373A5" w:rsidP="00CD108F">
      <w:pPr>
        <w:jc w:val="both"/>
      </w:pPr>
      <w:r>
        <w:tab/>
        <w:t xml:space="preserve">Müdür Yardımcısı Ali ŞİMŞEK: Öğrenciler genelde yazılı ödevlerden bıkmaktadırlar. Ödevlerin öğrencilerin zekâ alanlarına hitap edecek şekilde çok çeşitliliği içermelidir. Ayrıca, bitişik eğik yazı konusunda sınıf öğretmenleri 3 yıldır büyük emek ve çaba harcıyorlar. </w:t>
      </w:r>
      <w:r w:rsidR="000505A9">
        <w:t>Bu emeğin boşa çıkarılmamasını istiyorum. Kendiniz belki bitişik eğik yazı yazma beceriniz olmayabilir. Ancak öğrencilerden bütün yazılı etkinliklerin bitişik eğik yazı olarak istenmesinde ortak tavır gösterilmelidir.</w:t>
      </w:r>
      <w:r>
        <w:t xml:space="preserve"> </w:t>
      </w:r>
    </w:p>
    <w:p w:rsidR="00531DEB" w:rsidRDefault="00C76459" w:rsidP="00CD108F">
      <w:pPr>
        <w:jc w:val="both"/>
      </w:pPr>
      <w:r>
        <w:tab/>
        <w:t xml:space="preserve">Din Kültürü ve Ahlâk Bilgisi Öğretmeni Meral AYDIN: Tertip ve düzen açısından kılık-kıyafetlerin yanı sıra defter, kitap ve diğer ders araç gereçlerinin de düzenli olarak kullanılması için öğrencileri uyarmak gerekir, dedi.   </w:t>
      </w:r>
    </w:p>
    <w:p w:rsidR="00D146AE" w:rsidRDefault="00D146AE" w:rsidP="00CD108F">
      <w:pPr>
        <w:jc w:val="both"/>
      </w:pPr>
      <w:r>
        <w:tab/>
        <w:t xml:space="preserve">Sınıf Öğretmeni Nafiz Arafat TANIT: Sınıfın genelinde başarı oranı yüksektir. Sözel ve sayısal olarak değerlendirdiğimizde Berkay </w:t>
      </w:r>
      <w:proofErr w:type="spellStart"/>
      <w:r>
        <w:t>Aslıyüce</w:t>
      </w:r>
      <w:proofErr w:type="spellEnd"/>
      <w:r>
        <w:t xml:space="preserve">, </w:t>
      </w:r>
      <w:proofErr w:type="spellStart"/>
      <w:r>
        <w:t>Emirhan</w:t>
      </w:r>
      <w:proofErr w:type="spellEnd"/>
      <w:r>
        <w:t xml:space="preserve"> </w:t>
      </w:r>
      <w:proofErr w:type="spellStart"/>
      <w:r>
        <w:t>Hotoğlu</w:t>
      </w:r>
      <w:proofErr w:type="spellEnd"/>
      <w:r>
        <w:t xml:space="preserve">, Cemil Gül, Merve Ulucan, Salih Murat Genç sayısal olarak kendilerini ifade etmektedirler. Bu öğrenciler diğer derslerde de çok başarılıdır. Algılama ve yorum yapma ile mantık kullanma yetenekleri çok iyidir. </w:t>
      </w:r>
      <w:r w:rsidR="00EB0D48">
        <w:t xml:space="preserve">Elif </w:t>
      </w:r>
      <w:proofErr w:type="spellStart"/>
      <w:r w:rsidR="00EB0D48">
        <w:t>Sude</w:t>
      </w:r>
      <w:proofErr w:type="spellEnd"/>
      <w:r w:rsidR="00EB0D48">
        <w:t xml:space="preserve"> Acar, Emine Nur Babacan, Hilal </w:t>
      </w:r>
      <w:proofErr w:type="spellStart"/>
      <w:r w:rsidR="00EB0D48">
        <w:t>Şentürk</w:t>
      </w:r>
      <w:proofErr w:type="spellEnd"/>
      <w:r w:rsidR="00EB0D48">
        <w:t xml:space="preserve">, Nurşen Tat, Cenk </w:t>
      </w:r>
      <w:proofErr w:type="spellStart"/>
      <w:r w:rsidR="00EB0D48">
        <w:t>Coşgun</w:t>
      </w:r>
      <w:proofErr w:type="spellEnd"/>
      <w:r w:rsidR="00EB0D48">
        <w:t xml:space="preserve">, Melike Sağlam sözel olarak kendilerini ifade etmektedirler. Gökhan Eren Pamuk, Eren Karakol, Salih Enes Bilecen, Seher Işık, Erhan </w:t>
      </w:r>
      <w:proofErr w:type="spellStart"/>
      <w:r w:rsidR="00EB0D48">
        <w:t>Köker</w:t>
      </w:r>
      <w:proofErr w:type="spellEnd"/>
      <w:r w:rsidR="00EB0D48">
        <w:t xml:space="preserve">, Ömer Faruk </w:t>
      </w:r>
      <w:proofErr w:type="spellStart"/>
      <w:r w:rsidR="00EB0D48">
        <w:t>Doluay</w:t>
      </w:r>
      <w:proofErr w:type="spellEnd"/>
      <w:r w:rsidR="00EB0D48">
        <w:t xml:space="preserve">, </w:t>
      </w:r>
      <w:proofErr w:type="spellStart"/>
      <w:r w:rsidR="00EB0D48">
        <w:t>Beyzanur</w:t>
      </w:r>
      <w:proofErr w:type="spellEnd"/>
      <w:r w:rsidR="00EB0D48">
        <w:t xml:space="preserve"> </w:t>
      </w:r>
      <w:proofErr w:type="spellStart"/>
      <w:r w:rsidR="00EB0D48">
        <w:t>Demirer</w:t>
      </w:r>
      <w:proofErr w:type="spellEnd"/>
      <w:r w:rsidR="00EB0D48">
        <w:t xml:space="preserve"> vasat bir çizgidedir. Mustafa Onur </w:t>
      </w:r>
      <w:proofErr w:type="spellStart"/>
      <w:r w:rsidR="00EB0D48">
        <w:t>Baloğlu</w:t>
      </w:r>
      <w:proofErr w:type="spellEnd"/>
      <w:r w:rsidR="00EB0D48">
        <w:t xml:space="preserve">, Sıla </w:t>
      </w:r>
      <w:proofErr w:type="spellStart"/>
      <w:r w:rsidR="00EB0D48">
        <w:t>Altuntaş</w:t>
      </w:r>
      <w:proofErr w:type="spellEnd"/>
      <w:r w:rsidR="00EB0D48">
        <w:t xml:space="preserve">, Seçil Sarı, Ebru Yıldız sınıf seviyesinin çok altında başarı grafiği seyretmektedir. Bu öğrencilerin algılama kapasitesi çok zayıftır. Bunun seviyeye uygun eğitim ortamları oluşturulması gerekmektedir. Bu öğrenciler görsel, müziksel, içsel yetenekleri açısından kendilerini ifade etmektedirler. </w:t>
      </w:r>
    </w:p>
    <w:p w:rsidR="001754A1" w:rsidRPr="001754A1" w:rsidRDefault="00447BC3" w:rsidP="00447BC3">
      <w:pPr>
        <w:ind w:firstLine="708"/>
        <w:jc w:val="both"/>
      </w:pPr>
      <w:r>
        <w:t>Sınıf Öğretmeni Nafiz Arafat TANIT</w:t>
      </w:r>
      <w:r w:rsidR="001754A1" w:rsidRPr="001754A1">
        <w:t xml:space="preserve">: Sınıfın tamamını 1.sınıftan beri okuttuğunu ve velilerle olan sıkı irtibatlar sonucu </w:t>
      </w:r>
      <w:proofErr w:type="gramStart"/>
      <w:r w:rsidR="001754A1" w:rsidRPr="001754A1">
        <w:t>çocukları  iyi</w:t>
      </w:r>
      <w:proofErr w:type="gramEnd"/>
      <w:r w:rsidR="00025B5B">
        <w:t xml:space="preserve"> tanıdığını</w:t>
      </w:r>
      <w:r w:rsidR="001754A1" w:rsidRPr="001754A1">
        <w:t>,</w:t>
      </w:r>
      <w:r w:rsidR="00025B5B">
        <w:t xml:space="preserve"> </w:t>
      </w:r>
      <w:r w:rsidR="001754A1" w:rsidRPr="001754A1">
        <w:t>diğer branş öğretmenlerine de öğrencileri her yönüyle tanıtacağını söyledi, liste sırasına göre:</w:t>
      </w:r>
    </w:p>
    <w:p w:rsidR="001754A1" w:rsidRPr="001754A1" w:rsidRDefault="001754A1" w:rsidP="001754A1">
      <w:pPr>
        <w:jc w:val="both"/>
      </w:pPr>
    </w:p>
    <w:tbl>
      <w:tblPr>
        <w:tblW w:w="10065" w:type="dxa"/>
        <w:tblInd w:w="-254" w:type="dxa"/>
        <w:tblLayout w:type="fixed"/>
        <w:tblCellMar>
          <w:left w:w="30" w:type="dxa"/>
          <w:right w:w="30" w:type="dxa"/>
        </w:tblCellMar>
        <w:tblLook w:val="0000"/>
      </w:tblPr>
      <w:tblGrid>
        <w:gridCol w:w="314"/>
        <w:gridCol w:w="567"/>
        <w:gridCol w:w="2097"/>
        <w:gridCol w:w="7087"/>
      </w:tblGrid>
      <w:tr w:rsidR="001754A1" w:rsidRPr="001754A1" w:rsidTr="00660670">
        <w:trPr>
          <w:trHeight w:val="301"/>
        </w:trPr>
        <w:tc>
          <w:tcPr>
            <w:tcW w:w="314" w:type="dxa"/>
            <w:tcBorders>
              <w:top w:val="single" w:sz="6" w:space="0" w:color="auto"/>
              <w:left w:val="single" w:sz="6" w:space="0" w:color="auto"/>
              <w:bottom w:val="single" w:sz="6" w:space="0" w:color="auto"/>
              <w:right w:val="single" w:sz="6" w:space="0" w:color="auto"/>
            </w:tcBorders>
          </w:tcPr>
          <w:p w:rsidR="001754A1" w:rsidRPr="001754A1" w:rsidRDefault="001754A1" w:rsidP="001754A1">
            <w:pPr>
              <w:autoSpaceDE w:val="0"/>
              <w:autoSpaceDN w:val="0"/>
              <w:adjustRightInd w:val="0"/>
              <w:jc w:val="both"/>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No</w:t>
            </w:r>
          </w:p>
        </w:tc>
        <w:tc>
          <w:tcPr>
            <w:tcW w:w="209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ADI SOYADI</w:t>
            </w:r>
          </w:p>
        </w:tc>
        <w:tc>
          <w:tcPr>
            <w:tcW w:w="7087" w:type="dxa"/>
            <w:tcBorders>
              <w:top w:val="single" w:sz="6" w:space="0" w:color="auto"/>
              <w:left w:val="single" w:sz="6" w:space="0" w:color="auto"/>
              <w:bottom w:val="single" w:sz="6" w:space="0" w:color="auto"/>
              <w:right w:val="single" w:sz="2" w:space="0" w:color="000000"/>
            </w:tcBorders>
          </w:tcPr>
          <w:p w:rsidR="001754A1" w:rsidRPr="00592A2F" w:rsidRDefault="001754A1" w:rsidP="00592A2F">
            <w:pPr>
              <w:tabs>
                <w:tab w:val="left" w:pos="1050"/>
              </w:tabs>
              <w:autoSpaceDE w:val="0"/>
              <w:autoSpaceDN w:val="0"/>
              <w:adjustRightInd w:val="0"/>
              <w:jc w:val="both"/>
              <w:rPr>
                <w:b/>
                <w:color w:val="000000"/>
                <w:sz w:val="20"/>
                <w:szCs w:val="20"/>
              </w:rPr>
            </w:pPr>
            <w:r w:rsidRPr="00592A2F">
              <w:rPr>
                <w:b/>
                <w:sz w:val="20"/>
                <w:szCs w:val="20"/>
              </w:rPr>
              <w:t>Öğrencinin Tüm Yönlerden Değerlendirilmesi</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ve yazması kötüdür. Düzenli ders çalışmıyor. Çoğunlukla ödevlerini yapmıyor. Öğrendiklerini çabuk unutuyor. Matematik dersinden hiç bir şey anlamıyor. Yardımsever ve neşeli bir öğrencidir. Ailesi ilgisizdir</w:t>
            </w:r>
            <w:r w:rsidR="00447BC3" w:rsidRPr="00592A2F">
              <w:rPr>
                <w:sz w:val="20"/>
                <w:szCs w:val="20"/>
              </w:rPr>
              <w:t>.</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151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Sorumlu</w:t>
            </w:r>
            <w:r w:rsidR="00E57F64" w:rsidRPr="00592A2F">
              <w:rPr>
                <w:sz w:val="20"/>
                <w:szCs w:val="20"/>
              </w:rPr>
              <w:t>luklarını yerine getiren, çalışkan ve hırslı bir öğrencidir.</w:t>
            </w:r>
            <w:r w:rsidR="00C31950" w:rsidRPr="00592A2F">
              <w:rPr>
                <w:sz w:val="20"/>
                <w:szCs w:val="20"/>
              </w:rPr>
              <w:t xml:space="preserve"> </w:t>
            </w:r>
            <w:r w:rsidR="003A275C" w:rsidRPr="00592A2F">
              <w:rPr>
                <w:sz w:val="20"/>
                <w:szCs w:val="20"/>
              </w:rPr>
              <w:t>Liderlik yönü var.</w:t>
            </w:r>
            <w:r w:rsidR="00A8191E" w:rsidRPr="00592A2F">
              <w:rPr>
                <w:sz w:val="20"/>
                <w:szCs w:val="20"/>
              </w:rPr>
              <w:t xml:space="preserve"> Baş edilmesi zor bir öğrenci, çünkü ailesi çocuklarının bu olumsuz davranışlarını kabul etmiyor. Ailenin en küçük çocuğu ve şımartılmış.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158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Yazısı ve okuması güzel. </w:t>
            </w:r>
            <w:proofErr w:type="gramEnd"/>
            <w:r w:rsidRPr="00592A2F">
              <w:rPr>
                <w:sz w:val="20"/>
                <w:szCs w:val="20"/>
              </w:rPr>
              <w:t>Ödevlerini ara sıra aksatıyor. Matematikte zorlanıyor. Yardımsever ve neşeli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159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Gökhan Eren Pamuk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 xml:space="preserve">Derse karşı ilgisi çok çabuk dağılıyor, ara </w:t>
            </w:r>
            <w:proofErr w:type="spellStart"/>
            <w:r w:rsidRPr="00592A2F">
              <w:rPr>
                <w:sz w:val="20"/>
                <w:szCs w:val="20"/>
              </w:rPr>
              <w:t>ara</w:t>
            </w:r>
            <w:proofErr w:type="spellEnd"/>
            <w:r w:rsidRPr="00592A2F">
              <w:rPr>
                <w:sz w:val="20"/>
                <w:szCs w:val="20"/>
              </w:rPr>
              <w:t xml:space="preserve"> sorumluluklarını yerine getirmiyor. Ancak babası ile konuştuk hem evde tekrar yapması hem de görevlerini yerine getirmesi için kontrol edilecek. </w:t>
            </w:r>
            <w:r w:rsidR="00447BC3" w:rsidRPr="00592A2F">
              <w:rPr>
                <w:sz w:val="20"/>
                <w:szCs w:val="20"/>
              </w:rPr>
              <w:t>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Cemil Gül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 xml:space="preserve">Sorumluluk sahibi ve başarılı bir öğrenci, hiçbir problemimiz yoktur. </w:t>
            </w:r>
            <w:r w:rsidR="003A275C" w:rsidRPr="00592A2F">
              <w:rPr>
                <w:sz w:val="20"/>
                <w:szCs w:val="20"/>
              </w:rPr>
              <w:t>Liderlik yönü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w:t>
            </w:r>
            <w:r w:rsidR="00A8191E" w:rsidRPr="00592A2F">
              <w:rPr>
                <w:sz w:val="20"/>
                <w:szCs w:val="20"/>
              </w:rPr>
              <w:t>luluklarını yerine getiren bir öğrenci, derslerde eksiklikleri olmasına rağmen çok çaba gösteriyor. Geçen seneden bu yana çok mesafe aldı.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Emine Nur Babacan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Sorunlu bir öğrenci değildir. Sorumluluklarını yerine getiriyor, ancak başarı seviyesi çok iyi değildir. Özellikle matematik dersinde zorlanıyor.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182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Her yönden çok başarılı bir çocuk. Yazısı ve okuması güzel. </w:t>
            </w:r>
            <w:proofErr w:type="gramEnd"/>
            <w:r w:rsidRPr="00592A2F">
              <w:rPr>
                <w:sz w:val="20"/>
                <w:szCs w:val="20"/>
              </w:rPr>
              <w:t xml:space="preserve">Ödevlerini düzenli olarak yapıyor. Yardımsever bir öğrencidir. Biraz çekingendir. </w:t>
            </w:r>
            <w:proofErr w:type="gramStart"/>
            <w:r w:rsidRPr="00592A2F">
              <w:rPr>
                <w:sz w:val="20"/>
                <w:szCs w:val="20"/>
              </w:rPr>
              <w:t>Matematik algısı iyi.</w:t>
            </w:r>
            <w:proofErr w:type="gramEnd"/>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194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3A275C" w:rsidRPr="00592A2F">
              <w:rPr>
                <w:sz w:val="20"/>
                <w:szCs w:val="20"/>
              </w:rPr>
              <w:t xml:space="preserve">dür. Çoğunlukla ödev yapmayıp yalan söylüyor. </w:t>
            </w:r>
            <w:r w:rsidRPr="00592A2F">
              <w:rPr>
                <w:sz w:val="20"/>
                <w:szCs w:val="20"/>
              </w:rPr>
              <w:t>Resim ve renkleri kullanma becerisi gayet iyidir.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203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Merve Ulucan</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color w:val="000000"/>
                <w:sz w:val="20"/>
                <w:szCs w:val="20"/>
              </w:rPr>
              <w:t>Başarılı ve sorumluluklarını yerine getiren bir öğrencidir. İçi kapanık ve sessiz, sakin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214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Nurşen Tat</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Sorumluluklarını yerine getirir, derslerde iyi sayılabilecek bir öğrenci, tek sorunumuz ders sırasında çok konuşması.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220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 xml:space="preserve">Düzenli ve tertipli bir öğrencidir. </w:t>
            </w:r>
            <w:r w:rsidR="00447BC3" w:rsidRPr="00592A2F">
              <w:rPr>
                <w:sz w:val="20"/>
                <w:szCs w:val="20"/>
              </w:rPr>
              <w:t xml:space="preserve">Okuması </w:t>
            </w:r>
            <w:r w:rsidRPr="00592A2F">
              <w:rPr>
                <w:sz w:val="20"/>
                <w:szCs w:val="20"/>
              </w:rPr>
              <w:t>ve</w:t>
            </w:r>
            <w:r w:rsidR="00447BC3" w:rsidRPr="00592A2F">
              <w:rPr>
                <w:sz w:val="20"/>
                <w:szCs w:val="20"/>
              </w:rPr>
              <w:t xml:space="preserve"> yazısı iyi, ödevleri ara sıra aksatıyor. Biraz çekingendir.</w:t>
            </w:r>
            <w:r w:rsidRPr="00592A2F">
              <w:rPr>
                <w:sz w:val="20"/>
                <w:szCs w:val="20"/>
              </w:rPr>
              <w:t xml:space="preserve"> Matematikte çok zorlanıyor. Öğrendiklerini çabuk unutuyor.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236</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Murat Genç</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Hiçbir problemimiz yok, gayet başarılı ve iyi bir öğrenci sorumluluk almayı çok seviyor.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Melike Sağlam</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sz w:val="20"/>
                <w:szCs w:val="20"/>
              </w:rPr>
              <w:t>Sorunsuz öğrencilerden, sorumluluklarını yerine getiriyor ve başarı olarak iyi diyebiliriz. Uzağı görememe problem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Eren Karakol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sz w:val="20"/>
                <w:szCs w:val="20"/>
              </w:rPr>
            </w:pPr>
            <w:r w:rsidRPr="00592A2F">
              <w:rPr>
                <w:sz w:val="20"/>
                <w:szCs w:val="20"/>
              </w:rPr>
              <w:t>Derslerde pasif bir öğrenci, dersle pek ilgisi yok. Sorumluluklarını yerine getirir.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395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Seçil Sarı</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sz w:val="20"/>
                <w:szCs w:val="20"/>
              </w:rPr>
            </w:pPr>
            <w:r w:rsidRPr="00592A2F">
              <w:rPr>
                <w:sz w:val="20"/>
                <w:szCs w:val="20"/>
              </w:rPr>
              <w:t xml:space="preserve">Okuması yeni </w:t>
            </w:r>
            <w:proofErr w:type="spellStart"/>
            <w:r w:rsidRPr="00592A2F">
              <w:rPr>
                <w:sz w:val="20"/>
                <w:szCs w:val="20"/>
              </w:rPr>
              <w:t>yeni</w:t>
            </w:r>
            <w:proofErr w:type="spellEnd"/>
            <w:r w:rsidRPr="00592A2F">
              <w:rPr>
                <w:sz w:val="20"/>
                <w:szCs w:val="20"/>
              </w:rPr>
              <w:t xml:space="preserve"> düzeliyor. Yazısı kötüdür. Düzenli ders çalışmıyor. Ödevlerini zaman </w:t>
            </w:r>
            <w:proofErr w:type="spellStart"/>
            <w:r w:rsidRPr="00592A2F">
              <w:rPr>
                <w:sz w:val="20"/>
                <w:szCs w:val="20"/>
              </w:rPr>
              <w:t>zaman</w:t>
            </w:r>
            <w:proofErr w:type="spellEnd"/>
            <w:r w:rsidRPr="00592A2F">
              <w:rPr>
                <w:sz w:val="20"/>
                <w:szCs w:val="20"/>
              </w:rPr>
              <w:t xml:space="preserve"> aksatıyor. Öğrendiklerini çabuk unutuyor. Matematik dersinden hiç bir şey anlamıyor. Yardımsever ve neşeli bir öğrencidir.</w:t>
            </w:r>
            <w:r w:rsidR="0016406C" w:rsidRPr="00592A2F">
              <w:rPr>
                <w:sz w:val="20"/>
                <w:szCs w:val="20"/>
              </w:rPr>
              <w:t xml:space="preserve"> </w:t>
            </w:r>
            <w:r w:rsidRPr="00592A2F">
              <w:rPr>
                <w:sz w:val="20"/>
                <w:szCs w:val="20"/>
              </w:rPr>
              <w:t>Aile ilgisiz.</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543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Enes Bilecen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447BC3" w:rsidRPr="00592A2F">
              <w:rPr>
                <w:sz w:val="20"/>
                <w:szCs w:val="20"/>
              </w:rPr>
              <w:t>, ödev</w:t>
            </w:r>
            <w:r w:rsidRPr="00592A2F">
              <w:rPr>
                <w:sz w:val="20"/>
                <w:szCs w:val="20"/>
              </w:rPr>
              <w:t>leri</w:t>
            </w:r>
            <w:r w:rsidR="00447BC3" w:rsidRPr="00592A2F">
              <w:rPr>
                <w:sz w:val="20"/>
                <w:szCs w:val="20"/>
              </w:rPr>
              <w:t xml:space="preserve"> ara sıra aksatıyor. </w:t>
            </w:r>
            <w:r w:rsidRPr="00592A2F">
              <w:rPr>
                <w:sz w:val="20"/>
                <w:szCs w:val="20"/>
              </w:rPr>
              <w:t>Yardımsever bir öğrencidir.</w:t>
            </w:r>
            <w:r w:rsidR="00A8191E" w:rsidRPr="00592A2F">
              <w:rPr>
                <w:sz w:val="20"/>
                <w:szCs w:val="20"/>
              </w:rPr>
              <w:t xml:space="preserve"> Çabuk anlayan başarılı bir öğrenci, ancak çok yaramaz.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639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Seher Işık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 xml:space="preserve">Sınıfa çabuk adapte oldu, başarı olarak orta derecede ve de özellikle matematik dersinde eksikleri var. </w:t>
            </w:r>
            <w:r w:rsidR="00447BC3" w:rsidRPr="00592A2F">
              <w:rPr>
                <w:sz w:val="20"/>
                <w:szCs w:val="20"/>
              </w:rPr>
              <w:t xml:space="preserve">Ödevlerini </w:t>
            </w:r>
            <w:r w:rsidRPr="00592A2F">
              <w:rPr>
                <w:sz w:val="20"/>
                <w:szCs w:val="20"/>
              </w:rPr>
              <w:t xml:space="preserve">çoğunlukla </w:t>
            </w:r>
            <w:r w:rsidR="00447BC3" w:rsidRPr="00592A2F">
              <w:rPr>
                <w:sz w:val="20"/>
                <w:szCs w:val="20"/>
              </w:rPr>
              <w:t>düzenli olarak</w:t>
            </w:r>
            <w:r w:rsidRPr="00592A2F">
              <w:rPr>
                <w:sz w:val="20"/>
                <w:szCs w:val="20"/>
              </w:rPr>
              <w:t xml:space="preserve"> yapmıyor</w:t>
            </w:r>
            <w:r w:rsidR="00447BC3" w:rsidRPr="00592A2F">
              <w:rPr>
                <w:sz w:val="20"/>
                <w:szCs w:val="20"/>
              </w:rPr>
              <w:t>. Yardımsever bir öğrencidir.</w:t>
            </w:r>
            <w:r w:rsidRPr="00592A2F">
              <w:rPr>
                <w:sz w:val="20"/>
                <w:szCs w:val="20"/>
              </w:rPr>
              <w:t xml:space="preserve"> 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Ebru Yıldız</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Sınıfa çabuk adapte oldu, başarı olarak orta derecede ve de özellikle matematik dersinde eksikleri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661</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FFFFFF"/>
                <w:sz w:val="20"/>
                <w:szCs w:val="20"/>
              </w:rPr>
            </w:pPr>
            <w:r w:rsidRPr="00592A2F">
              <w:rPr>
                <w:sz w:val="20"/>
                <w:szCs w:val="20"/>
              </w:rPr>
              <w:t>Okuması iyi, yazısı kötü, ödevleri ara sıra aksatıyor. Yardımsever bir öğrencidir</w:t>
            </w:r>
            <w:proofErr w:type="gramStart"/>
            <w:r w:rsidRPr="00592A2F">
              <w:rPr>
                <w:sz w:val="20"/>
                <w:szCs w:val="20"/>
              </w:rPr>
              <w:t>.</w:t>
            </w:r>
            <w:r w:rsidR="00447BC3" w:rsidRPr="00592A2F">
              <w:rPr>
                <w:sz w:val="20"/>
                <w:szCs w:val="20"/>
              </w:rPr>
              <w:t>.</w:t>
            </w:r>
            <w:proofErr w:type="gramEnd"/>
            <w:r w:rsidR="003A275C" w:rsidRPr="00592A2F">
              <w:rPr>
                <w:sz w:val="20"/>
                <w:szCs w:val="20"/>
              </w:rPr>
              <w:t xml:space="preserve">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color w:val="000000"/>
                <w:sz w:val="20"/>
                <w:szCs w:val="20"/>
              </w:rPr>
            </w:pPr>
            <w:r w:rsidRPr="00592A2F">
              <w:rPr>
                <w:sz w:val="20"/>
                <w:szCs w:val="20"/>
              </w:rPr>
              <w:t xml:space="preserve">Derslerde pasif ve eksikleri olan bir öğrenci, ailesi ilgili değil ve psikolojik olarak karamsar bir öğrenci. Sinirli bir yapısı var, zaman </w:t>
            </w:r>
            <w:proofErr w:type="spellStart"/>
            <w:r w:rsidRPr="00592A2F">
              <w:rPr>
                <w:sz w:val="20"/>
                <w:szCs w:val="20"/>
              </w:rPr>
              <w:t>zaman</w:t>
            </w:r>
            <w:proofErr w:type="spellEnd"/>
            <w:r w:rsidRPr="00592A2F">
              <w:rPr>
                <w:sz w:val="20"/>
                <w:szCs w:val="20"/>
              </w:rPr>
              <w:t xml:space="preserve"> arkadaşları ile kavga edebiliyor.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Beyza Nur DEMİRER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iyi, yazısı kötü, ödevleri çoğunlukla yapmıyor. Düzenli ders çalışmıyor. Sınıfın en dağınık</w:t>
            </w:r>
            <w:r w:rsidR="003A275C" w:rsidRPr="00592A2F">
              <w:rPr>
                <w:sz w:val="20"/>
                <w:szCs w:val="20"/>
              </w:rPr>
              <w:t xml:space="preserve"> öğrencisi ve ara </w:t>
            </w:r>
            <w:proofErr w:type="spellStart"/>
            <w:r w:rsidR="003A275C" w:rsidRPr="00592A2F">
              <w:rPr>
                <w:sz w:val="20"/>
                <w:szCs w:val="20"/>
              </w:rPr>
              <w:t>ara</w:t>
            </w:r>
            <w:proofErr w:type="spellEnd"/>
            <w:r w:rsidR="003A275C" w:rsidRPr="00592A2F">
              <w:rPr>
                <w:sz w:val="20"/>
                <w:szCs w:val="20"/>
              </w:rPr>
              <w:t xml:space="preserve"> yalana başvuruyor.</w:t>
            </w:r>
          </w:p>
        </w:tc>
      </w:tr>
    </w:tbl>
    <w:p w:rsidR="001754A1" w:rsidRDefault="001754A1" w:rsidP="00CD108F">
      <w:pPr>
        <w:jc w:val="both"/>
      </w:pPr>
    </w:p>
    <w:p w:rsidR="00592A2F" w:rsidRDefault="00592A2F" w:rsidP="00CD108F">
      <w:pPr>
        <w:jc w:val="both"/>
      </w:pPr>
    </w:p>
    <w:p w:rsidR="00592A2F" w:rsidRDefault="00592A2F" w:rsidP="00CD108F">
      <w:pPr>
        <w:jc w:val="both"/>
      </w:pPr>
    </w:p>
    <w:p w:rsidR="00592A2F" w:rsidRDefault="00592A2F" w:rsidP="00CD108F">
      <w:pPr>
        <w:jc w:val="both"/>
      </w:pPr>
    </w:p>
    <w:p w:rsidR="00924853" w:rsidRPr="00924853" w:rsidRDefault="00924853"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Bu çağ çocuklarının kişilikleri büyük bir oranda </w:t>
      </w:r>
    </w:p>
    <w:p w:rsidR="005D6233" w:rsidRDefault="00924853" w:rsidP="00924853">
      <w:pPr>
        <w:jc w:val="both"/>
        <w:rPr>
          <w:b/>
        </w:rPr>
      </w:pPr>
      <w:proofErr w:type="gramStart"/>
      <w:r w:rsidRPr="00924853">
        <w:t>oturmuştur</w:t>
      </w:r>
      <w:proofErr w:type="gramEnd"/>
      <w:r w:rsidRPr="00924853">
        <w:t xml:space="preserve">, fakat gelişmeye de devam etmektedir. Özellikle duygusal gelişimleri devam etmektedir. Bu öğrencileri rencide etmemeye çalışmalı, başarısızlıkları yüzlerine vurulmamalıdır.   </w:t>
      </w:r>
      <w:r w:rsidR="00156671" w:rsidRPr="00924853">
        <w:rPr>
          <w:b/>
        </w:rPr>
        <w:t xml:space="preserve"> </w:t>
      </w:r>
    </w:p>
    <w:p w:rsidR="00924853" w:rsidRDefault="00924853" w:rsidP="00924853">
      <w:pPr>
        <w:jc w:val="both"/>
      </w:pPr>
      <w:r>
        <w:rPr>
          <w:b/>
        </w:rPr>
        <w:tab/>
      </w:r>
      <w:r w:rsidR="001E117F">
        <w:t xml:space="preserve">Özellikle bu çağ çocukları öğretmenlerini model olarak almaktadırlar. Bu yüzden öğretmenler olarak davranışlarımız her zaman örnek teşkil etmelidir. Sınıfta olumlu </w:t>
      </w:r>
      <w:r w:rsidR="001E117F">
        <w:lastRenderedPageBreak/>
        <w:t xml:space="preserve">davranışları takdir etmeli, olumsuz davranışlara ise tepkimizi uygun yolla göstermeli ve bu davranışı önlemeye çalışmalıyız. Olumsuz davranışları önlemek için velilerle sık </w:t>
      </w:r>
      <w:proofErr w:type="spellStart"/>
      <w:r w:rsidR="001E117F">
        <w:t>sık</w:t>
      </w:r>
      <w:proofErr w:type="spellEnd"/>
      <w:r w:rsidR="001E117F">
        <w:t xml:space="preserve"> bireysel görüşmeler yapmalıyız.</w:t>
      </w:r>
    </w:p>
    <w:p w:rsidR="001E117F" w:rsidRDefault="001E117F" w:rsidP="00924853">
      <w:pPr>
        <w:jc w:val="both"/>
      </w:pPr>
      <w:r>
        <w:tab/>
        <w:t xml:space="preserve">Bu çağ çocuklarının sosyal yönlerinin gelişmesi için grup çalışmalarına ağırlık verilmeli ve sorumluluk bilincinin gelişmesini sağlamalıyız. Öğrenciler grup içinde kendi davranışları ile arkadaşlarının davranışlarını kıyaslayarak yanlış ve doğruları daha çabuk kavrarlar. </w:t>
      </w:r>
    </w:p>
    <w:p w:rsidR="00060DA0" w:rsidRDefault="00060DA0" w:rsidP="00924853">
      <w:pPr>
        <w:jc w:val="both"/>
      </w:pPr>
      <w:r>
        <w:tab/>
        <w:t>Sınıf Öğretmeni Nafiz Arafat TANIT: Genel olarak öğrencilerinin kişilik ve sosyal ilişkiler yönünden uygun gelişmeler gösterdiğini dile getirerek olumsuzluk yaşanmaması için öğrenci velileri ile sürekli kontak halinde olduğunu ifade etti.</w:t>
      </w:r>
    </w:p>
    <w:p w:rsidR="00592A2F" w:rsidRDefault="00592A2F" w:rsidP="00924853">
      <w:pPr>
        <w:jc w:val="both"/>
      </w:pPr>
    </w:p>
    <w:p w:rsidR="003D5B6F" w:rsidRPr="00592A2F" w:rsidRDefault="00025B5B" w:rsidP="00592A2F">
      <w:pPr>
        <w:spacing w:line="240" w:lineRule="atLeast"/>
        <w:ind w:firstLine="705"/>
        <w:jc w:val="both"/>
      </w:pPr>
      <w:r>
        <w:t>4/A Sınıfı öğrencilerinin kişilik durumları a</w:t>
      </w:r>
      <w:r w:rsidR="003D5B6F" w:rsidRPr="00EF7DD6">
        <w:t>şağıdaki tabloda belirtilmiştir</w:t>
      </w:r>
      <w:r>
        <w:t>:</w:t>
      </w:r>
    </w:p>
    <w:tbl>
      <w:tblPr>
        <w:tblW w:w="5000" w:type="pct"/>
        <w:tblCellMar>
          <w:left w:w="70" w:type="dxa"/>
          <w:right w:w="70" w:type="dxa"/>
        </w:tblCellMar>
        <w:tblLook w:val="04A0"/>
      </w:tblPr>
      <w:tblGrid>
        <w:gridCol w:w="2544"/>
        <w:gridCol w:w="383"/>
        <w:gridCol w:w="455"/>
        <w:gridCol w:w="455"/>
        <w:gridCol w:w="455"/>
        <w:gridCol w:w="383"/>
        <w:gridCol w:w="383"/>
        <w:gridCol w:w="705"/>
        <w:gridCol w:w="796"/>
        <w:gridCol w:w="383"/>
        <w:gridCol w:w="621"/>
        <w:gridCol w:w="608"/>
        <w:gridCol w:w="521"/>
        <w:gridCol w:w="518"/>
      </w:tblGrid>
      <w:tr w:rsidR="003D5B6F" w:rsidRPr="00EF7DD6" w:rsidTr="001754A1">
        <w:trPr>
          <w:trHeight w:val="300"/>
        </w:trPr>
        <w:tc>
          <w:tcPr>
            <w:tcW w:w="13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D5B6F" w:rsidRPr="00EF7DD6" w:rsidRDefault="003D5B6F" w:rsidP="003D5B6F">
            <w:pPr>
              <w:rPr>
                <w:b/>
                <w:bCs/>
                <w:color w:val="000000"/>
              </w:rPr>
            </w:pPr>
            <w:r w:rsidRPr="00EF7DD6">
              <w:rPr>
                <w:b/>
                <w:bCs/>
                <w:color w:val="000000"/>
                <w:sz w:val="22"/>
                <w:szCs w:val="22"/>
              </w:rPr>
              <w:t>Adı Soyadı</w:t>
            </w:r>
          </w:p>
        </w:tc>
        <w:tc>
          <w:tcPr>
            <w:tcW w:w="949" w:type="pct"/>
            <w:gridSpan w:val="4"/>
            <w:tcBorders>
              <w:top w:val="single" w:sz="4" w:space="0" w:color="auto"/>
              <w:left w:val="nil"/>
              <w:bottom w:val="single" w:sz="4" w:space="0" w:color="auto"/>
              <w:right w:val="single" w:sz="4" w:space="0" w:color="000000"/>
            </w:tcBorders>
            <w:shd w:val="clear" w:color="auto" w:fill="auto"/>
            <w:vAlign w:val="center"/>
            <w:hideMark/>
          </w:tcPr>
          <w:p w:rsidR="003D5B6F" w:rsidRPr="00EF7DD6" w:rsidRDefault="003D5B6F" w:rsidP="003D5B6F">
            <w:pPr>
              <w:jc w:val="center"/>
              <w:rPr>
                <w:b/>
                <w:bCs/>
                <w:color w:val="000000"/>
                <w:sz w:val="18"/>
                <w:szCs w:val="18"/>
              </w:rPr>
            </w:pPr>
            <w:r w:rsidRPr="00EF7DD6">
              <w:rPr>
                <w:b/>
                <w:bCs/>
                <w:color w:val="000000"/>
                <w:sz w:val="18"/>
                <w:szCs w:val="18"/>
              </w:rPr>
              <w:t>Kişisel özellikler</w:t>
            </w:r>
          </w:p>
        </w:tc>
        <w:tc>
          <w:tcPr>
            <w:tcW w:w="143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3D5B6F" w:rsidRPr="00EF7DD6" w:rsidRDefault="003D5B6F" w:rsidP="003D5B6F">
            <w:pPr>
              <w:jc w:val="center"/>
              <w:rPr>
                <w:b/>
                <w:bCs/>
                <w:color w:val="000000"/>
                <w:sz w:val="20"/>
                <w:szCs w:val="20"/>
              </w:rPr>
            </w:pPr>
            <w:r w:rsidRPr="00EF7DD6">
              <w:rPr>
                <w:b/>
                <w:bCs/>
                <w:color w:val="000000"/>
                <w:sz w:val="20"/>
                <w:szCs w:val="20"/>
              </w:rPr>
              <w:t>Toplumsal özellikler</w:t>
            </w:r>
          </w:p>
        </w:tc>
        <w:tc>
          <w:tcPr>
            <w:tcW w:w="1232" w:type="pct"/>
            <w:gridSpan w:val="4"/>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b/>
                <w:bCs/>
                <w:color w:val="000000"/>
                <w:sz w:val="20"/>
                <w:szCs w:val="20"/>
              </w:rPr>
            </w:pPr>
            <w:r w:rsidRPr="00EF7DD6">
              <w:rPr>
                <w:b/>
                <w:bCs/>
                <w:color w:val="000000"/>
                <w:sz w:val="20"/>
                <w:szCs w:val="20"/>
              </w:rPr>
              <w:t>Genel özellikler</w:t>
            </w:r>
          </w:p>
        </w:tc>
      </w:tr>
      <w:tr w:rsidR="0022189D" w:rsidRPr="00EF7DD6" w:rsidTr="001754A1">
        <w:trPr>
          <w:trHeight w:val="1821"/>
        </w:trPr>
        <w:tc>
          <w:tcPr>
            <w:tcW w:w="1381" w:type="pct"/>
            <w:vMerge/>
            <w:tcBorders>
              <w:top w:val="single" w:sz="4" w:space="0" w:color="auto"/>
              <w:left w:val="single" w:sz="4" w:space="0" w:color="auto"/>
              <w:bottom w:val="single" w:sz="4" w:space="0" w:color="000000"/>
              <w:right w:val="single" w:sz="4" w:space="0" w:color="auto"/>
            </w:tcBorders>
            <w:vAlign w:val="center"/>
            <w:hideMark/>
          </w:tcPr>
          <w:p w:rsidR="0022189D" w:rsidRPr="00EF7DD6" w:rsidRDefault="0022189D" w:rsidP="003D5B6F">
            <w:pPr>
              <w:rPr>
                <w:b/>
                <w:bCs/>
                <w:color w:val="000000"/>
              </w:rPr>
            </w:pPr>
          </w:p>
        </w:tc>
        <w:tc>
          <w:tcPr>
            <w:tcW w:w="208"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Dürüstlük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Dikkat</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Girişimcilik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Sorumluluk</w:t>
            </w:r>
          </w:p>
        </w:tc>
        <w:tc>
          <w:tcPr>
            <w:tcW w:w="208" w:type="pct"/>
            <w:tcBorders>
              <w:top w:val="nil"/>
              <w:left w:val="nil"/>
              <w:bottom w:val="single" w:sz="4" w:space="0" w:color="auto"/>
              <w:right w:val="nil"/>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İşbirliği</w:t>
            </w:r>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 </w:t>
            </w:r>
            <w:proofErr w:type="gramStart"/>
            <w:r w:rsidRPr="006F5087">
              <w:rPr>
                <w:b/>
                <w:color w:val="000000"/>
                <w:sz w:val="20"/>
                <w:szCs w:val="20"/>
              </w:rPr>
              <w:t>yapabilme</w:t>
            </w:r>
            <w:proofErr w:type="gramEnd"/>
          </w:p>
        </w:tc>
        <w:tc>
          <w:tcPr>
            <w:tcW w:w="3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22189D">
            <w:pPr>
              <w:rPr>
                <w:b/>
                <w:color w:val="000000"/>
                <w:sz w:val="20"/>
                <w:szCs w:val="20"/>
              </w:rPr>
            </w:pPr>
            <w:r w:rsidRPr="006F5087">
              <w:rPr>
                <w:b/>
                <w:color w:val="000000"/>
                <w:sz w:val="20"/>
                <w:szCs w:val="20"/>
              </w:rPr>
              <w:t>Başkalarına</w:t>
            </w:r>
          </w:p>
          <w:p w:rsidR="0022189D" w:rsidRPr="006F5087" w:rsidRDefault="0022189D" w:rsidP="0022189D">
            <w:pPr>
              <w:rPr>
                <w:b/>
                <w:color w:val="000000"/>
                <w:sz w:val="20"/>
                <w:szCs w:val="20"/>
              </w:rPr>
            </w:pPr>
            <w:proofErr w:type="gramStart"/>
            <w:r w:rsidRPr="006F5087">
              <w:rPr>
                <w:b/>
                <w:color w:val="000000"/>
                <w:sz w:val="20"/>
                <w:szCs w:val="20"/>
              </w:rPr>
              <w:t>saygı</w:t>
            </w:r>
            <w:proofErr w:type="gramEnd"/>
          </w:p>
        </w:tc>
        <w:tc>
          <w:tcPr>
            <w:tcW w:w="43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Çevresindekilerle </w:t>
            </w:r>
          </w:p>
          <w:p w:rsidR="0022189D" w:rsidRPr="006F5087" w:rsidRDefault="0022189D" w:rsidP="003D5B6F">
            <w:pPr>
              <w:rPr>
                <w:b/>
                <w:color w:val="000000"/>
                <w:sz w:val="20"/>
                <w:szCs w:val="20"/>
              </w:rPr>
            </w:pPr>
            <w:proofErr w:type="gramStart"/>
            <w:r w:rsidRPr="006F5087">
              <w:rPr>
                <w:b/>
                <w:color w:val="000000"/>
                <w:sz w:val="20"/>
                <w:szCs w:val="20"/>
              </w:rPr>
              <w:t>uyum</w:t>
            </w:r>
            <w:proofErr w:type="gramEnd"/>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Yardım severlik</w:t>
            </w:r>
          </w:p>
        </w:tc>
        <w:tc>
          <w:tcPr>
            <w:tcW w:w="337"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Temizlik- </w:t>
            </w:r>
          </w:p>
          <w:p w:rsidR="0022189D" w:rsidRPr="006F5087" w:rsidRDefault="0022189D" w:rsidP="003D5B6F">
            <w:pPr>
              <w:rPr>
                <w:b/>
                <w:color w:val="000000"/>
                <w:sz w:val="20"/>
                <w:szCs w:val="20"/>
              </w:rPr>
            </w:pPr>
            <w:r w:rsidRPr="006F5087">
              <w:rPr>
                <w:b/>
                <w:color w:val="000000"/>
                <w:sz w:val="20"/>
                <w:szCs w:val="20"/>
              </w:rPr>
              <w:t>Düzenlilik</w:t>
            </w:r>
          </w:p>
        </w:tc>
        <w:tc>
          <w:tcPr>
            <w:tcW w:w="330"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Tutumluluk</w:t>
            </w:r>
          </w:p>
        </w:tc>
        <w:tc>
          <w:tcPr>
            <w:tcW w:w="2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Eşyaları koruma</w:t>
            </w:r>
          </w:p>
        </w:tc>
        <w:tc>
          <w:tcPr>
            <w:tcW w:w="28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Kurallara uyma</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Mustafa Onur </w:t>
            </w:r>
            <w:proofErr w:type="spellStart"/>
            <w:r w:rsidRPr="009F0866">
              <w:rPr>
                <w:sz w:val="20"/>
                <w:szCs w:val="20"/>
              </w:rPr>
              <w:t>Baloğlu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22189D"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Berkay </w:t>
            </w:r>
            <w:proofErr w:type="spellStart"/>
            <w:r w:rsidRPr="009F0866">
              <w:rPr>
                <w:sz w:val="20"/>
                <w:szCs w:val="20"/>
              </w:rPr>
              <w:t>Aslıyüce</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Cenk </w:t>
            </w:r>
            <w:proofErr w:type="spellStart"/>
            <w:r w:rsidRPr="009F0866">
              <w:rPr>
                <w:sz w:val="20"/>
                <w:szCs w:val="20"/>
              </w:rPr>
              <w:t>Coşgun</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Gökhan Eren Pamuk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Cemil Gül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Eli </w:t>
            </w:r>
            <w:proofErr w:type="spellStart"/>
            <w:r w:rsidRPr="009F0866">
              <w:rPr>
                <w:sz w:val="20"/>
                <w:szCs w:val="20"/>
              </w:rPr>
              <w:t>Sude</w:t>
            </w:r>
            <w:proofErr w:type="spellEnd"/>
            <w:r w:rsidRPr="009F0866">
              <w:rPr>
                <w:sz w:val="20"/>
                <w:szCs w:val="20"/>
              </w:rPr>
              <w:t xml:space="preserve"> Acar</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Emine Nur Babacan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Emirhan</w:t>
            </w:r>
            <w:proofErr w:type="spellEnd"/>
            <w:r w:rsidRPr="009F0866">
              <w:rPr>
                <w:sz w:val="20"/>
                <w:szCs w:val="20"/>
              </w:rPr>
              <w:t xml:space="preserve"> </w:t>
            </w:r>
            <w:proofErr w:type="spellStart"/>
            <w:r w:rsidRPr="009F0866">
              <w:rPr>
                <w:sz w:val="20"/>
                <w:szCs w:val="20"/>
              </w:rPr>
              <w:t>Hotoğlu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Hilal </w:t>
            </w:r>
            <w:proofErr w:type="spellStart"/>
            <w:r w:rsidRPr="009F0866">
              <w:rPr>
                <w:sz w:val="20"/>
                <w:szCs w:val="20"/>
              </w:rPr>
              <w:t>Şentürk</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Merve Ulucan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Nurşen Tat</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Sıla </w:t>
            </w:r>
            <w:proofErr w:type="spellStart"/>
            <w:r w:rsidRPr="009F0866">
              <w:rPr>
                <w:sz w:val="20"/>
                <w:szCs w:val="20"/>
              </w:rPr>
              <w:t>Altuntaş</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Murat Genç</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Melike Sağlam</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bookmarkStart w:id="0" w:name="_GoBack"/>
            <w:bookmarkEnd w:id="0"/>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Eren Karakol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Seçil Sarı</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Enes Bilecen</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single" w:sz="4" w:space="0" w:color="auto"/>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Seher Işık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Ebru Yıldız</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Erhan </w:t>
            </w:r>
            <w:proofErr w:type="spellStart"/>
            <w:r w:rsidRPr="009F0866">
              <w:rPr>
                <w:sz w:val="20"/>
                <w:szCs w:val="20"/>
              </w:rPr>
              <w:t>Köker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Ömer Faruk </w:t>
            </w:r>
            <w:proofErr w:type="spellStart"/>
            <w:r w:rsidRPr="009F0866">
              <w:rPr>
                <w:sz w:val="20"/>
                <w:szCs w:val="20"/>
              </w:rPr>
              <w:t>Doluay</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Beyzanur</w:t>
            </w:r>
            <w:proofErr w:type="spellEnd"/>
            <w:r w:rsidRPr="009F0866">
              <w:rPr>
                <w:sz w:val="20"/>
                <w:szCs w:val="20"/>
              </w:rPr>
              <w:t xml:space="preserve"> </w:t>
            </w:r>
            <w:proofErr w:type="spellStart"/>
            <w:r w:rsidRPr="009F0866">
              <w:rPr>
                <w:sz w:val="20"/>
                <w:szCs w:val="20"/>
              </w:rPr>
              <w:t>Demirer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bl>
    <w:p w:rsidR="007A3ED4" w:rsidRDefault="00AA3BB3" w:rsidP="00924853">
      <w:pPr>
        <w:jc w:val="both"/>
      </w:pPr>
      <w:r>
        <w:tab/>
        <w:t>Din Kültürü ve Ahlâk Bilgisi Öğretmeni Meral AYDIN: Öğrencilerin kendi dersinde derse katılımının gayet güzel olduğunu kendini ifade edemeyen içine kapanık öğrenci bulunduğunu</w:t>
      </w:r>
      <w:r w:rsidR="00470D29">
        <w:t>,</w:t>
      </w:r>
      <w:r>
        <w:t xml:space="preserve"> </w:t>
      </w:r>
      <w:r w:rsidR="0022189D">
        <w:t xml:space="preserve">Merve Ulucan ve Melike Sağlam çekinik durduğunu gözlemlediğini belirtti. Sınıf Öğretmeni Nafiz Arafat TANIT: Bu öğrencilerin sosyal etkinliklere katılımlarını sağlayarak içine kapanıklıklarından kurtarmaya çalıştığını ifade etti. </w:t>
      </w:r>
      <w:r w:rsidR="007A3ED4">
        <w:t>İngilizce Öğretmeni Gürhan DURUKAN: Öğrencilerin planlı olarak sosyal etkinliklere katılmaları teşvik edilerek kendine güven duyguları geliştirilmeli, eğlenme ve dinlenmeleri sağlanmalı böylelikle eğitim ve öğretim faaliyetlerinin hayatın bir parçası olarak algılanıp benimsenmesi sağlanmalıdır.</w:t>
      </w:r>
    </w:p>
    <w:p w:rsidR="00AA3BB3" w:rsidRDefault="0022189D" w:rsidP="007A3ED4">
      <w:pPr>
        <w:ind w:firstLine="708"/>
        <w:jc w:val="both"/>
      </w:pPr>
      <w:r>
        <w:t xml:space="preserve">Din Kültürü ve Ahlâk Bilgisi Öğretmeni Meral AYDIN: Eren Karakol, Mustafa Onur </w:t>
      </w:r>
      <w:proofErr w:type="spellStart"/>
      <w:r>
        <w:t>Baloğlu</w:t>
      </w:r>
      <w:proofErr w:type="spellEnd"/>
      <w:r>
        <w:t xml:space="preserve">, Ömer Faruk </w:t>
      </w:r>
      <w:proofErr w:type="spellStart"/>
      <w:r>
        <w:t>Doluay</w:t>
      </w:r>
      <w:proofErr w:type="spellEnd"/>
      <w:r>
        <w:t xml:space="preserve">, </w:t>
      </w:r>
      <w:r w:rsidR="00AA3BB3">
        <w:t xml:space="preserve">Seher Işık, Seçil Sarı, </w:t>
      </w:r>
      <w:r w:rsidR="00470D29">
        <w:t xml:space="preserve">Sıla </w:t>
      </w:r>
      <w:proofErr w:type="spellStart"/>
      <w:r w:rsidR="00470D29">
        <w:t>Altuntaş’ın</w:t>
      </w:r>
      <w:proofErr w:type="spellEnd"/>
      <w:r w:rsidR="00470D29">
        <w:t xml:space="preserve"> </w:t>
      </w:r>
      <w:r>
        <w:t>dikkat eksikliği ve derse karşı ilgisiz olduklarını</w:t>
      </w:r>
      <w:r w:rsidR="00470D29">
        <w:t xml:space="preserve"> gözlemlediğini belirtti. Tüm öğretmenler ise dikkat çekilen öğrencilerle ayrıca ilgileneceklerini dile getirmişlerdir.</w:t>
      </w:r>
      <w:r w:rsidR="00AA3BB3">
        <w:t xml:space="preserve"> </w:t>
      </w:r>
      <w:r w:rsidR="00470D29">
        <w:t xml:space="preserve">Müdür Yardımcısı Ali ŞİMŞEK: Bu öğrencilerde akademik başarıdan ziyade sosyal faaliyetlere yöneltilerek bu sayede yaşanan problemin aza indirilebileceğini, sık tekrara dayalı bir yol izlenmesinin gerektiğini belirtti. </w:t>
      </w:r>
    </w:p>
    <w:p w:rsidR="00470D29" w:rsidRDefault="00470D29" w:rsidP="00924853">
      <w:pPr>
        <w:jc w:val="both"/>
      </w:pPr>
      <w:r>
        <w:lastRenderedPageBreak/>
        <w:tab/>
        <w:t>İngilizce Öğretmeni Gürhan DURUKAN: Öğrencilerin genel olarak kişilik özelliklerinden çok memnun olduğunu dile getirmiştir.</w:t>
      </w:r>
    </w:p>
    <w:p w:rsidR="007A3ED4" w:rsidRPr="001E117F" w:rsidRDefault="007A3ED4" w:rsidP="007A3ED4">
      <w:pPr>
        <w:tabs>
          <w:tab w:val="left" w:pos="1500"/>
        </w:tabs>
        <w:jc w:val="both"/>
      </w:pPr>
      <w:r>
        <w:tab/>
      </w:r>
    </w:p>
    <w:p w:rsidR="00B94AFF" w:rsidRPr="00B94AFF" w:rsidRDefault="00B94AFF"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Okul ve sınıfların genel temizlik durumu çok iyi, </w:t>
      </w:r>
    </w:p>
    <w:p w:rsidR="00B94AFF" w:rsidRDefault="00B94AFF" w:rsidP="00B94AFF">
      <w:pPr>
        <w:jc w:val="both"/>
      </w:pPr>
      <w:proofErr w:type="gramStart"/>
      <w:r w:rsidRPr="00B94AFF">
        <w:t>buna</w:t>
      </w:r>
      <w:proofErr w:type="gramEnd"/>
      <w:r w:rsidRPr="00B94AFF">
        <w:t xml:space="preserve"> öğrencilerin de temizlik durumunu eklersek okulumuz bu yönüyle örnek bir okul olacaktır, dedi.</w:t>
      </w:r>
    </w:p>
    <w:p w:rsidR="007A3ED4" w:rsidRDefault="00B94AFF" w:rsidP="00B94AFF">
      <w:pPr>
        <w:jc w:val="both"/>
      </w:pPr>
      <w:r>
        <w:tab/>
      </w:r>
      <w:r w:rsidR="007A3ED4">
        <w:t xml:space="preserve">Müdür Yardımcısı Ali ŞİMŞEK: Öğrencilerin genelde beslenme ile ilgili sorunları var. Bu sorunlar başarıyı etkilemektedir. Öğrenciler okula gelmeden bakkaldan ya da kantinden uygun olmayan yiyecekler alıp kullanmaktadırlar. Bunun sebebi, ailenin eğitimsizliği, sabah kahvaltılarının yaptırılmamasıdır. Bu konuda öğretmenler aynı kararlılığı gösterip veliler ve öğrenciler eğitilmelidir. Caydırıcı tedbirler alınmalıdır. Beslenme ve spor alışkanlığı bu yaşlarda kazandırılırsa hayat boyu devam eder.  </w:t>
      </w:r>
    </w:p>
    <w:p w:rsidR="00B94AFF" w:rsidRDefault="00B94AFF" w:rsidP="00080595">
      <w:pPr>
        <w:ind w:firstLine="708"/>
        <w:jc w:val="both"/>
      </w:pPr>
      <w:r>
        <w:t>Sınıf Öğretmeni Nafiz Arafat TANIT: Sınıfta bazı öğrencilerinde beslenme sorunları gözlendiğini, ailelerle görüşülerek gerekli kontrollerin ailelerce yapılarak gerekli tedbirlerin aileler tarafından alındığını belirtti.</w:t>
      </w:r>
      <w:r w:rsidR="00A61BA2">
        <w:t xml:space="preserve"> </w:t>
      </w:r>
      <w:r>
        <w:t xml:space="preserve">Ayrıca derslerde sağlıklı beslenme, son kullanma tarihi, yeterli ve dengeli beslenme konularını sık </w:t>
      </w:r>
      <w:proofErr w:type="spellStart"/>
      <w:r>
        <w:t>sık</w:t>
      </w:r>
      <w:proofErr w:type="spellEnd"/>
      <w:r>
        <w:t xml:space="preserve"> işlediğini ve veli toplantılarında da bu konularda velilere gerekli bilgileri verdiğini söyledi.</w:t>
      </w:r>
    </w:p>
    <w:p w:rsidR="00080595" w:rsidRDefault="00080595" w:rsidP="007A3ED4">
      <w:pPr>
        <w:ind w:firstLine="360"/>
        <w:jc w:val="both"/>
      </w:pPr>
      <w:r>
        <w:tab/>
        <w:t xml:space="preserve">Öğretmenler ortak görüş olarak öğrencilerin sınıfa beslenmelerini düzenli bir şekilde yaparak gelmelerinin onlar için yararlı olacağını, bu konuda öğrencilere sık </w:t>
      </w:r>
      <w:proofErr w:type="spellStart"/>
      <w:r>
        <w:t>sık</w:t>
      </w:r>
      <w:proofErr w:type="spellEnd"/>
      <w:r>
        <w:t xml:space="preserve"> hatırlatmaların yapılmasının gerektiğini dile getirdiler. Temizlik, kılık-kıyafet konusunda sorun olmadığı genelde tüm öğrencilerin bu konuda hassasiyet gösterdikleri vurgulandı. </w:t>
      </w:r>
    </w:p>
    <w:p w:rsidR="00156671" w:rsidRPr="00B94AFF" w:rsidRDefault="007A3ED4" w:rsidP="007A3ED4">
      <w:pPr>
        <w:tabs>
          <w:tab w:val="left" w:pos="975"/>
        </w:tabs>
        <w:jc w:val="both"/>
        <w:rPr>
          <w:b/>
        </w:rPr>
      </w:pPr>
      <w:r>
        <w:tab/>
      </w:r>
      <w:r w:rsidR="00156671" w:rsidRPr="00B94AFF">
        <w:rPr>
          <w:b/>
        </w:rPr>
        <w:t xml:space="preserve"> </w:t>
      </w:r>
    </w:p>
    <w:p w:rsidR="00924853" w:rsidRPr="00924853" w:rsidRDefault="009B496E" w:rsidP="006A563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w:t>
      </w:r>
      <w:r w:rsidR="00C0477D">
        <w:rPr>
          <w:rFonts w:ascii="Times New Roman" w:hAnsi="Times New Roman"/>
          <w:sz w:val="24"/>
          <w:szCs w:val="24"/>
        </w:rPr>
        <w:t xml:space="preserve">4 yıldır aynı sınıfı okutması nedeniyle velileri </w:t>
      </w:r>
    </w:p>
    <w:p w:rsidR="00C0477D" w:rsidRPr="00924853" w:rsidRDefault="00C0477D" w:rsidP="00924853">
      <w:pPr>
        <w:jc w:val="both"/>
        <w:rPr>
          <w:b/>
        </w:rPr>
      </w:pPr>
      <w:proofErr w:type="gramStart"/>
      <w:r w:rsidRPr="00924853">
        <w:t>yakından</w:t>
      </w:r>
      <w:proofErr w:type="gramEnd"/>
      <w:r w:rsidRPr="00924853">
        <w:t xml:space="preserve"> tanıdığını genel olarak ekonomik durumlarının çoğunluğun orta ve bir kısmının ise zayıf olduğunu </w:t>
      </w:r>
      <w:r w:rsidR="00924853" w:rsidRPr="00924853">
        <w:t xml:space="preserve">ve çok zengin bir velisinin bulunmadığını belirtti. Sınıf içi yardımlaşma, çevreyle iletişim içinde olma konusuna öğrencilerinin ve velilerinin çok duyarlı olduğu zaman </w:t>
      </w:r>
      <w:proofErr w:type="spellStart"/>
      <w:r w:rsidR="00924853" w:rsidRPr="00924853">
        <w:t>zaman</w:t>
      </w:r>
      <w:proofErr w:type="spellEnd"/>
      <w:r w:rsidR="00924853" w:rsidRPr="00924853">
        <w:t xml:space="preserve"> yapılan yardım faaliyetlerine katıldıklarını Sınıf Öğretmeni Nafiz Arafat TANIT dile getirdi.</w:t>
      </w:r>
    </w:p>
    <w:p w:rsidR="006A5633" w:rsidRPr="006A5633" w:rsidRDefault="00924853" w:rsidP="00C0477D">
      <w:pPr>
        <w:pStyle w:val="ListeParagraf"/>
        <w:spacing w:after="0"/>
        <w:jc w:val="both"/>
        <w:rPr>
          <w:rFonts w:ascii="Times New Roman" w:hAnsi="Times New Roman"/>
          <w:b/>
          <w:sz w:val="24"/>
          <w:szCs w:val="24"/>
        </w:rPr>
      </w:pPr>
      <w:r>
        <w:rPr>
          <w:rFonts w:ascii="Times New Roman" w:hAnsi="Times New Roman"/>
          <w:sz w:val="24"/>
          <w:szCs w:val="24"/>
        </w:rPr>
        <w:t xml:space="preserve">Müdür Yardımcısı Ali ŞİMŞEK: </w:t>
      </w:r>
      <w:r w:rsidR="009B496E">
        <w:rPr>
          <w:rFonts w:ascii="Times New Roman" w:hAnsi="Times New Roman"/>
          <w:sz w:val="24"/>
          <w:szCs w:val="24"/>
        </w:rPr>
        <w:t xml:space="preserve">Bulunduğumuz mevkii itibari ile aileler </w:t>
      </w:r>
      <w:proofErr w:type="spellStart"/>
      <w:r w:rsidR="009B496E">
        <w:rPr>
          <w:rFonts w:ascii="Times New Roman" w:hAnsi="Times New Roman"/>
          <w:sz w:val="24"/>
          <w:szCs w:val="24"/>
        </w:rPr>
        <w:t>sosyo</w:t>
      </w:r>
      <w:proofErr w:type="spellEnd"/>
      <w:r w:rsidR="009B496E">
        <w:rPr>
          <w:rFonts w:ascii="Times New Roman" w:hAnsi="Times New Roman"/>
          <w:sz w:val="24"/>
          <w:szCs w:val="24"/>
        </w:rPr>
        <w:t>-</w:t>
      </w:r>
    </w:p>
    <w:p w:rsidR="00156671" w:rsidRDefault="009B496E" w:rsidP="006A5633">
      <w:pPr>
        <w:jc w:val="both"/>
        <w:rPr>
          <w:b/>
        </w:rPr>
      </w:pPr>
      <w:proofErr w:type="gramStart"/>
      <w:r w:rsidRPr="006A5633">
        <w:t>ekonomik</w:t>
      </w:r>
      <w:proofErr w:type="gramEnd"/>
      <w:r w:rsidRPr="006A5633">
        <w:t xml:space="preserve"> açıdan çok zayıftır. </w:t>
      </w:r>
      <w:r w:rsidR="006A5633" w:rsidRPr="006A5633">
        <w:t>Ailelerin eğitim seviyeleri genelde ilkokul (5 yıllık) düzeyindedir. Öncelikleri eğ</w:t>
      </w:r>
      <w:r w:rsidR="006A5633">
        <w:t>itim olan veliler bir</w:t>
      </w:r>
      <w:r w:rsidR="006A5633" w:rsidRPr="006A5633">
        <w:t xml:space="preserve">çok olumsuzluklardan etkilenmemektedir. Bu anlayış diğer velilere de kazandırılmalıdır.  </w:t>
      </w:r>
      <w:r w:rsidR="00156671" w:rsidRPr="006A5633">
        <w:rPr>
          <w:b/>
        </w:rPr>
        <w:t xml:space="preserve"> </w:t>
      </w:r>
    </w:p>
    <w:p w:rsidR="00EE0A1F" w:rsidRPr="006A5633" w:rsidRDefault="00EE0A1F" w:rsidP="006A5633">
      <w:pPr>
        <w:jc w:val="both"/>
        <w:rPr>
          <w:b/>
        </w:rPr>
      </w:pPr>
    </w:p>
    <w:p w:rsidR="00060DA0" w:rsidRPr="00060DA0" w:rsidRDefault="00060DA0" w:rsidP="006211C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Öğrencilerinin farklı ders ve öğretmenlerle </w:t>
      </w:r>
    </w:p>
    <w:p w:rsidR="00060DA0" w:rsidRPr="00060DA0" w:rsidRDefault="00060DA0" w:rsidP="00060DA0">
      <w:pPr>
        <w:jc w:val="both"/>
        <w:rPr>
          <w:b/>
        </w:rPr>
      </w:pPr>
      <w:r w:rsidRPr="00060DA0">
        <w:t xml:space="preserve">tanışmalarının onları heyecanlandırdığını bu vesileyle bu derslere farklı bir bakış açısıyla yaklaştıklarını gözlemlediğini ve bununda onlar için iyi bir </w:t>
      </w:r>
      <w:proofErr w:type="gramStart"/>
      <w:r w:rsidRPr="00060DA0">
        <w:t>motivasyon</w:t>
      </w:r>
      <w:proofErr w:type="gramEnd"/>
      <w:r w:rsidRPr="00060DA0">
        <w:t xml:space="preserve"> kaynağı olduğunu dile getirdi.</w:t>
      </w:r>
    </w:p>
    <w:p w:rsidR="00D61590" w:rsidRPr="00156671" w:rsidRDefault="005D6233" w:rsidP="00060DA0">
      <w:pPr>
        <w:pStyle w:val="ListeParagraf"/>
        <w:spacing w:after="0"/>
        <w:jc w:val="both"/>
        <w:rPr>
          <w:rFonts w:ascii="Times New Roman" w:hAnsi="Times New Roman"/>
          <w:b/>
          <w:sz w:val="24"/>
          <w:szCs w:val="24"/>
        </w:rPr>
      </w:pPr>
      <w:r w:rsidRPr="00156671">
        <w:rPr>
          <w:rFonts w:ascii="Times New Roman" w:hAnsi="Times New Roman"/>
          <w:sz w:val="24"/>
          <w:szCs w:val="24"/>
        </w:rPr>
        <w:t xml:space="preserve">Müdür Yardımcısı Ali ŞİMŞEK: Başarıyı artırmaya yönelik olarak, teknolojinin </w:t>
      </w:r>
    </w:p>
    <w:p w:rsidR="005D6233" w:rsidRPr="00D61590" w:rsidRDefault="005D6233" w:rsidP="00D61590">
      <w:pPr>
        <w:jc w:val="both"/>
        <w:rPr>
          <w:b/>
        </w:rPr>
      </w:pPr>
      <w:proofErr w:type="gramStart"/>
      <w:r w:rsidRPr="00D61590">
        <w:t>kullanımına</w:t>
      </w:r>
      <w:proofErr w:type="gramEnd"/>
      <w:r w:rsidRPr="00D61590">
        <w:t xml:space="preserve"> önem verilmesi gerektiğini, Fatih Projesi kapsamında internet ortamında ücretsiz olarak öğretmenlerin faydalanmaları için oluşturulmuş olan EBA Eğitim ağından azami ölçüde yararlanılması gerektiğini ve bunun için gerekli olan alt yapının sağlandığını, hiçbir zorlukla karşılaşılmadan bu eğitim </w:t>
      </w:r>
      <w:proofErr w:type="spellStart"/>
      <w:r w:rsidRPr="00D61590">
        <w:t>portalından</w:t>
      </w:r>
      <w:proofErr w:type="spellEnd"/>
      <w:r w:rsidRPr="00D61590">
        <w:t xml:space="preserve"> faydalanılabileceğini açıkladı.</w:t>
      </w:r>
    </w:p>
    <w:p w:rsidR="00D61590" w:rsidRPr="00D61590" w:rsidRDefault="00D61590" w:rsidP="00D61590">
      <w:pPr>
        <w:pStyle w:val="ListeParagraf"/>
        <w:ind w:left="0"/>
        <w:jc w:val="both"/>
        <w:rPr>
          <w:rFonts w:ascii="Times New Roman" w:hAnsi="Times New Roman"/>
          <w:sz w:val="24"/>
          <w:szCs w:val="24"/>
        </w:rPr>
      </w:pPr>
      <w:r w:rsidRPr="00D61590">
        <w:rPr>
          <w:rFonts w:ascii="Times New Roman" w:hAnsi="Times New Roman"/>
          <w:sz w:val="24"/>
          <w:szCs w:val="24"/>
        </w:rPr>
        <w:t>Öğrenci başarısının arttırılması için yapılması gereken çalışmalar;</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öğrencilerin ödüllendirilmesi</w:t>
      </w:r>
    </w:p>
    <w:p w:rsidR="00D61590" w:rsidRPr="00D61590" w:rsidRDefault="00D61590" w:rsidP="00D61590">
      <w:pPr>
        <w:numPr>
          <w:ilvl w:val="1"/>
          <w:numId w:val="42"/>
        </w:numPr>
        <w:tabs>
          <w:tab w:val="clear" w:pos="1440"/>
        </w:tabs>
        <w:ind w:left="0" w:firstLine="0"/>
        <w:jc w:val="both"/>
        <w:rPr>
          <w:kern w:val="20"/>
        </w:rPr>
      </w:pPr>
      <w:r w:rsidRPr="00D61590">
        <w:rPr>
          <w:kern w:val="20"/>
        </w:rPr>
        <w:t>Başarılı öğrencilerle, başarısız öğrencilerin kaynaşması için grup çalışmaları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Sistemli çalışma prensiplerinin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Öğrenci velileri ile birebir görüşülmesi</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olmanın hayata getireceği katkıların öğrencilere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Derslerde farklı yöntem ve tekniklerden yararlanılması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Her öğrencinin farklı olduğu göz ardı edilmeden ilgi ve yetenekleri doğrultusunda çalışmalarının desteklenmesi olarak belirlendi.</w:t>
      </w:r>
    </w:p>
    <w:p w:rsidR="007B3F35" w:rsidRDefault="002D29A4" w:rsidP="002D29A4">
      <w:pPr>
        <w:ind w:left="708"/>
        <w:jc w:val="both"/>
      </w:pPr>
      <w:r>
        <w:t xml:space="preserve">Sınıf Öğretmeni Nafiz Arafat TANIT: Özellikle ölçme </w:t>
      </w:r>
      <w:r w:rsidR="007B3F35">
        <w:t xml:space="preserve">ve </w:t>
      </w:r>
      <w:r>
        <w:t xml:space="preserve">değerlendirme konusunda </w:t>
      </w:r>
    </w:p>
    <w:p w:rsidR="005D6233" w:rsidRPr="002D29A4" w:rsidRDefault="002D29A4" w:rsidP="007B3F35">
      <w:pPr>
        <w:jc w:val="both"/>
      </w:pPr>
      <w:proofErr w:type="gramStart"/>
      <w:r>
        <w:lastRenderedPageBreak/>
        <w:t>objektif</w:t>
      </w:r>
      <w:proofErr w:type="gramEnd"/>
      <w:r>
        <w:t xml:space="preserve"> olmanın kendisi için ayrı bir önemi olduğun</w:t>
      </w:r>
      <w:r w:rsidR="007B3F35">
        <w:t>u bu konuda diğer öğretmen arkadaşların da dikkatli olurlarsa sınıf başarısının daha da artacağı konusunda görüş belirtti.</w:t>
      </w:r>
    </w:p>
    <w:p w:rsidR="007B3F35" w:rsidRDefault="007B3F35" w:rsidP="007B3F35">
      <w:pPr>
        <w:pStyle w:val="ListeParagraf"/>
        <w:spacing w:after="0" w:line="240" w:lineRule="auto"/>
        <w:jc w:val="both"/>
        <w:rPr>
          <w:rFonts w:ascii="Times New Roman" w:hAnsi="Times New Roman"/>
          <w:sz w:val="24"/>
          <w:szCs w:val="24"/>
        </w:rPr>
      </w:pPr>
      <w:r>
        <w:rPr>
          <w:rFonts w:ascii="Times New Roman" w:hAnsi="Times New Roman"/>
          <w:sz w:val="24"/>
          <w:szCs w:val="24"/>
        </w:rPr>
        <w:t xml:space="preserve">Müdür Yardımcısı Ali ŞİMŞEK: Ölçme ve değerlendirme kapsamında eleyici sorular </w:t>
      </w:r>
    </w:p>
    <w:p w:rsidR="005D6233" w:rsidRDefault="007B3F35" w:rsidP="007B3F35">
      <w:pPr>
        <w:jc w:val="both"/>
      </w:pPr>
      <w:proofErr w:type="gramStart"/>
      <w:r w:rsidRPr="007B3F35">
        <w:t>değil</w:t>
      </w:r>
      <w:proofErr w:type="gramEnd"/>
      <w:r w:rsidRPr="007B3F35">
        <w:t>, öğrencilerin bilgi ve yeteneklerine uygun sorular sorulmalıdır. İlköğretim öğrencilerin eleneceği bir öğretim kurumu değildir. Ölçme ve değerlendirmede öğrenci lehine hareket etmeye dikkat edilmesi gerektiğini belirtti.</w:t>
      </w:r>
    </w:p>
    <w:p w:rsidR="00EE0A1F" w:rsidRPr="007B3F35" w:rsidRDefault="00EE0A1F" w:rsidP="007B3F35">
      <w:pPr>
        <w:jc w:val="both"/>
        <w:rPr>
          <w:b/>
        </w:rPr>
      </w:pPr>
    </w:p>
    <w:p w:rsidR="002D29A4" w:rsidRDefault="002D29A4" w:rsidP="002D29A4">
      <w:pPr>
        <w:numPr>
          <w:ilvl w:val="0"/>
          <w:numId w:val="9"/>
        </w:numPr>
        <w:jc w:val="both"/>
      </w:pPr>
      <w:r w:rsidRPr="000D58FD">
        <w:rPr>
          <w:szCs w:val="22"/>
        </w:rPr>
        <w:t xml:space="preserve">Müdür Yardımcısı Ali ŞİMŞEK: </w:t>
      </w:r>
      <w:r w:rsidRPr="000D58FD">
        <w:t xml:space="preserve">İlköğretim Genel Müdürlüğü Aşamalı Devamsızlık </w:t>
      </w:r>
    </w:p>
    <w:p w:rsidR="002D29A4" w:rsidRDefault="002D29A4" w:rsidP="002D29A4">
      <w:pPr>
        <w:jc w:val="both"/>
      </w:pPr>
      <w:r w:rsidRPr="000D58FD">
        <w:t xml:space="preserve">Yönetimi(25.08.2011 tarih 2011/47sayılı) genelgesinin amacı şu şekilde belirtilmiştir: </w:t>
      </w:r>
    </w:p>
    <w:p w:rsidR="002D29A4" w:rsidRDefault="002D29A4" w:rsidP="002D29A4">
      <w:pPr>
        <w:ind w:right="23" w:firstLine="708"/>
        <w:jc w:val="both"/>
      </w:pPr>
      <w:r w:rsidRPr="000D58FD">
        <w:t>Aşamalı Devamsızlık Yönetimi (ADEY)'</w:t>
      </w:r>
      <w:proofErr w:type="spellStart"/>
      <w:r w:rsidRPr="000D58FD">
        <w:t>nin</w:t>
      </w:r>
      <w:proofErr w:type="spellEnd"/>
      <w:r w:rsidRPr="000D58FD">
        <w:t xml:space="preserve">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2D29A4" w:rsidRDefault="002D29A4" w:rsidP="002D29A4">
      <w:pPr>
        <w:ind w:right="23" w:firstLine="708"/>
        <w:jc w:val="both"/>
      </w:pPr>
      <w:r w:rsidRPr="000D58FD">
        <w:t xml:space="preserve">AŞAMALI DEVAMSIZLIK YÖNETİMİ UYGULAMA: “Devamsızlıkla ilgili olarak veliler eğitim öğretim yılı başında bilgilendirilir. e-Okulda çocuk ve veli bilgileri her eğitim öğretim döneminde </w:t>
      </w:r>
      <w:proofErr w:type="gramStart"/>
      <w:r w:rsidRPr="000D58FD">
        <w:t>güncellenir .</w:t>
      </w:r>
      <w:proofErr w:type="gramEnd"/>
      <w:r w:rsidRPr="000D58FD">
        <w:t xml:space="preserve"> Çocuğun izinli olduğunu ve geç kaldığını gösteren belgeler matbu hale getirilir. Çocukların devamsızlık yapmasını etkileyen okul yakınındaki mekân sahiplerine (İnternet </w:t>
      </w:r>
      <w:proofErr w:type="spellStart"/>
      <w:r w:rsidRPr="000D58FD">
        <w:t>kafe</w:t>
      </w:r>
      <w:proofErr w:type="spellEnd"/>
      <w:r w:rsidRPr="000D58FD">
        <w:t>,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1"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NotBold"/>
          <w:rFonts w:ascii="Times New Roman" w:hAnsi="Times New Roman" w:cs="Times New Roman"/>
          <w:sz w:val="24"/>
          <w:szCs w:val="24"/>
        </w:rPr>
        <w:t xml:space="preserve"> </w:t>
      </w:r>
      <w:bookmarkEnd w:id="1"/>
      <w:r w:rsidRPr="000D58FD">
        <w:t xml:space="preserve">ADEY için çocuğun devamsızlıkları her gün </w:t>
      </w:r>
      <w:r>
        <w:t xml:space="preserve">düzenli olarak e-Okula işlenir. </w:t>
      </w:r>
    </w:p>
    <w:p w:rsidR="00B94AFF" w:rsidRDefault="002D29A4"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2"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2"/>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2D29A4" w:rsidRDefault="002D29A4" w:rsidP="002D29A4">
      <w:pPr>
        <w:ind w:right="23" w:firstLine="708"/>
        <w:jc w:val="both"/>
      </w:pPr>
      <w:r>
        <w:t xml:space="preserve">Sınıf Öğretmeni Nafiz Arafat TANIT: Devam konusunda pek fazla sıkıntı olabilecek devamsızlıklar ya da geç kalmalar yaşanmadığını söyledi. Diğer öğretmenlerde bu görüşe katıldılar, kendi derslerinde de devam – devamsızlık konusunda herhangi bir sıkıntıyla karşılaşmadıklarını bildirdiler. </w:t>
      </w:r>
    </w:p>
    <w:p w:rsidR="00592A2F" w:rsidRPr="002D29A4" w:rsidRDefault="00592A2F" w:rsidP="002D29A4">
      <w:pPr>
        <w:ind w:right="23" w:firstLine="708"/>
        <w:jc w:val="both"/>
      </w:pPr>
    </w:p>
    <w:p w:rsidR="00C0477D" w:rsidRPr="00C0477D" w:rsidRDefault="00C0477D"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 arasında </w:t>
      </w:r>
    </w:p>
    <w:p w:rsidR="006211C3" w:rsidRPr="00C0477D" w:rsidRDefault="00C0477D" w:rsidP="00C0477D">
      <w:pPr>
        <w:jc w:val="both"/>
        <w:rPr>
          <w:b/>
        </w:rPr>
      </w:pPr>
      <w:proofErr w:type="gramStart"/>
      <w:r w:rsidRPr="00C0477D">
        <w:t>işbirliğinin</w:t>
      </w:r>
      <w:proofErr w:type="gramEnd"/>
      <w:r w:rsidRPr="00C0477D">
        <w:t xml:space="preserve"> sağlanılmasından kaçınılmaması gerektiği </w:t>
      </w:r>
      <w:r w:rsidR="006211C3" w:rsidRPr="00C0477D">
        <w:t>Müdür Yardımcısı</w:t>
      </w:r>
      <w:r w:rsidRPr="00C0477D">
        <w:t xml:space="preserve"> Ali ŞİMŞEK tarafından ifade edildi. Derslere giren </w:t>
      </w:r>
      <w:proofErr w:type="gramStart"/>
      <w:r w:rsidRPr="00C0477D">
        <w:t>branş</w:t>
      </w:r>
      <w:proofErr w:type="gramEnd"/>
      <w:r w:rsidRPr="00C0477D">
        <w:t xml:space="preserve"> öğretmenleri ve sınıf öğretmeniyle sürekli iletişim halinde bulunulmasına karar verildi.</w:t>
      </w:r>
      <w:r w:rsidR="006211C3" w:rsidRPr="00C0477D">
        <w:t xml:space="preserve"> </w:t>
      </w:r>
    </w:p>
    <w:p w:rsidR="004A5785" w:rsidRPr="004A5785" w:rsidRDefault="00C0477D" w:rsidP="004A5785">
      <w:pPr>
        <w:ind w:firstLine="708"/>
        <w:jc w:val="both"/>
      </w:pPr>
      <w:r w:rsidRPr="004A5785">
        <w:t>Müdür Yardımcısı Ali ŞİMŞEK: Ö</w:t>
      </w:r>
      <w:r w:rsidR="006211C3" w:rsidRPr="004A5785">
        <w:t>ğrencilerden güler yüzün esirgenmemesi, hoşgörüye dayalı bir ortam oluşturulması, öğrencilerin etkin bir şekilde ders dinlemeleri ve derse katılmalarının sağlanması gerektiğini belirtti</w:t>
      </w:r>
      <w:r w:rsidR="004A5785" w:rsidRPr="004A5785">
        <w:t>. Ayrıca derslerle ilgili başarının değerlendirilmesinde bütünlüğü sağlamak için diğer derslerdeki başarılarında dikkate alınmasına önem verilmesi gerektiğini dile getirdi.</w:t>
      </w:r>
    </w:p>
    <w:p w:rsidR="004A5785" w:rsidRPr="004A5785" w:rsidRDefault="004A5785" w:rsidP="004A5785">
      <w:pPr>
        <w:ind w:firstLine="708"/>
        <w:jc w:val="both"/>
      </w:pPr>
      <w:r w:rsidRPr="004A5785">
        <w:t>Müdür Yardımcısı Ali ŞİMŞEK: Yazılı, performans ve proje tarihlerinin belirlenmesinde işbirliği yapılmasını da istedi.</w:t>
      </w:r>
    </w:p>
    <w:p w:rsidR="00D61590" w:rsidRDefault="004A5785" w:rsidP="004A5785">
      <w:pPr>
        <w:ind w:firstLine="708"/>
        <w:jc w:val="both"/>
      </w:pPr>
      <w:r>
        <w:t xml:space="preserve">Sınıf Öğretmeni Nafiz Arafat TANIT: Bunun yanında </w:t>
      </w:r>
      <w:proofErr w:type="gramStart"/>
      <w:r>
        <w:t>branş</w:t>
      </w:r>
      <w:proofErr w:type="gramEnd"/>
      <w:r>
        <w:t xml:space="preserve"> öğretmeni arkadaşlardan performans ve proje konularını da belirleyip kendisine bildirirlerse öğrencilerini rahat takip edebileceğini ve bu sayede de öğrencilerinin çalışmaları zamanında yapıp getirmelerinde yardımcı olacağını ifade etmiştir.</w:t>
      </w:r>
    </w:p>
    <w:p w:rsidR="00D21385" w:rsidRPr="00D21385" w:rsidRDefault="00952CC4" w:rsidP="00D21385">
      <w:pPr>
        <w:ind w:firstLine="708"/>
        <w:jc w:val="both"/>
      </w:pPr>
      <w:r>
        <w:t xml:space="preserve">Bunun üzerine </w:t>
      </w:r>
      <w:proofErr w:type="gramStart"/>
      <w:r>
        <w:t>branş</w:t>
      </w:r>
      <w:proofErr w:type="gramEnd"/>
      <w:r>
        <w:t xml:space="preserve"> öğretmenleri performans ve proje konularını aşağıdaki tablodaki gibi yer vereceklerini ifade etmişlerdir. </w:t>
      </w:r>
    </w:p>
    <w:p w:rsidR="001754A1" w:rsidRPr="001754A1" w:rsidRDefault="001754A1" w:rsidP="001754A1">
      <w:pPr>
        <w:jc w:val="both"/>
      </w:pPr>
      <w:r>
        <w:t>Branş öğretmenleriyle birlikte sınav tarihleri de aşağıdaki şekilde tespit edilmiştir.</w:t>
      </w:r>
    </w:p>
    <w:tbl>
      <w:tblPr>
        <w:tblpPr w:leftFromText="141" w:rightFromText="141" w:vertAnchor="text" w:horzAnchor="page" w:tblpX="2756"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898"/>
        <w:gridCol w:w="3969"/>
      </w:tblGrid>
      <w:tr w:rsidR="004923B6" w:rsidRPr="00592A2F" w:rsidTr="004923B6">
        <w:trPr>
          <w:trHeight w:val="279"/>
        </w:trPr>
        <w:tc>
          <w:tcPr>
            <w:tcW w:w="3898"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lastRenderedPageBreak/>
              <w:t>BİRİNCİ DÖNEM</w:t>
            </w:r>
          </w:p>
        </w:tc>
        <w:tc>
          <w:tcPr>
            <w:tcW w:w="3969"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t>İKİNCİ DÖNEM</w:t>
            </w:r>
          </w:p>
        </w:tc>
      </w:tr>
    </w:tbl>
    <w:p w:rsidR="004923B6" w:rsidRPr="00592A2F" w:rsidRDefault="004923B6" w:rsidP="004923B6">
      <w:pPr>
        <w:pStyle w:val="ListeParagraf"/>
        <w:jc w:val="both"/>
        <w:rPr>
          <w:rFonts w:ascii="Times New Roman" w:hAnsi="Times New Roman"/>
          <w:sz w:val="20"/>
          <w:szCs w:val="20"/>
        </w:rPr>
      </w:pPr>
    </w:p>
    <w:tbl>
      <w:tblPr>
        <w:tblpPr w:leftFromText="141" w:rightFromText="141" w:vertAnchor="text" w:tblpX="-38" w:tblpY="1"/>
        <w:tblOverlap w:val="neve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28"/>
        <w:gridCol w:w="1322"/>
        <w:gridCol w:w="1324"/>
        <w:gridCol w:w="1279"/>
        <w:gridCol w:w="1327"/>
        <w:gridCol w:w="1303"/>
        <w:gridCol w:w="1303"/>
      </w:tblGrid>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Dersler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Fen ve Teknoloji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Sosyal Bilgiler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Türkçe</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Matematik</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Trafik Güvenliği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son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Aralık ayının son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Mayıs ayının </w:t>
            </w:r>
            <w:r w:rsidR="00D21385" w:rsidRPr="00592A2F">
              <w:rPr>
                <w:color w:val="000000"/>
                <w:sz w:val="20"/>
                <w:szCs w:val="20"/>
              </w:rPr>
              <w:t>2.</w:t>
            </w:r>
            <w:r w:rsidRPr="00592A2F">
              <w:rPr>
                <w:color w:val="000000"/>
                <w:sz w:val="20"/>
                <w:szCs w:val="20"/>
              </w:rPr>
              <w:t xml:space="preserve">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b/>
                <w:color w:val="000000"/>
                <w:sz w:val="20"/>
                <w:szCs w:val="20"/>
              </w:rPr>
            </w:pPr>
            <w:r w:rsidRPr="00592A2F">
              <w:rPr>
                <w:b/>
                <w:color w:val="000000"/>
                <w:sz w:val="20"/>
                <w:szCs w:val="20"/>
              </w:rPr>
              <w:t>Yabancı Dil</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1.haftası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Ocak ayının 1.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D21385"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b/>
                <w:color w:val="000000"/>
                <w:sz w:val="20"/>
                <w:szCs w:val="20"/>
              </w:rPr>
            </w:pPr>
            <w:r w:rsidRPr="00592A2F">
              <w:rPr>
                <w:b/>
                <w:color w:val="000000"/>
                <w:sz w:val="20"/>
                <w:szCs w:val="20"/>
              </w:rPr>
              <w:t>Din Kül. Ve Ah. Bilgisi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3.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Aralık ayının 3.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Mayıs ayının 2.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r>
    </w:tbl>
    <w:p w:rsidR="001754A1" w:rsidRPr="00592A2F" w:rsidRDefault="001754A1" w:rsidP="001754A1">
      <w:pPr>
        <w:jc w:val="both"/>
        <w:rPr>
          <w:sz w:val="20"/>
          <w:szCs w:val="20"/>
        </w:rPr>
      </w:pPr>
    </w:p>
    <w:p w:rsidR="004923B6" w:rsidRDefault="001754A1" w:rsidP="001754A1">
      <w:pPr>
        <w:jc w:val="both"/>
      </w:pPr>
      <w:r>
        <w:tab/>
        <w:t>Sınıf Öğretmeni Nafiz Arafat TANIT: Öğrencileri hakkında tüm bilgileri aşağıdaki tabloda özetlediğini ve bunu kendilerine kolaylık olması amacıyla diğer şube öğretmenleri için hazırladığını ve eğer bu tabloyu ve bundan önceki tabloları incelerlerse sınıfı hakkında daha ayrıntılı bir bilgiye sahip olabileceklerini ifade etmiştir.</w:t>
      </w:r>
    </w:p>
    <w:tbl>
      <w:tblPr>
        <w:tblW w:w="5618" w:type="pct"/>
        <w:tblInd w:w="-639" w:type="dxa"/>
        <w:tblCellMar>
          <w:left w:w="70" w:type="dxa"/>
          <w:right w:w="70" w:type="dxa"/>
        </w:tblCellMar>
        <w:tblLook w:val="04A0"/>
      </w:tblPr>
      <w:tblGrid>
        <w:gridCol w:w="496"/>
        <w:gridCol w:w="440"/>
        <w:gridCol w:w="2150"/>
        <w:gridCol w:w="841"/>
        <w:gridCol w:w="1246"/>
        <w:gridCol w:w="2173"/>
        <w:gridCol w:w="840"/>
        <w:gridCol w:w="1030"/>
        <w:gridCol w:w="1132"/>
      </w:tblGrid>
      <w:tr w:rsidR="001754A1" w:rsidRPr="00592A2F" w:rsidTr="00660670">
        <w:trPr>
          <w:trHeight w:val="315"/>
        </w:trPr>
        <w:tc>
          <w:tcPr>
            <w:tcW w:w="1610" w:type="pct"/>
            <w:gridSpan w:val="3"/>
            <w:tcBorders>
              <w:top w:val="single" w:sz="8" w:space="0" w:color="auto"/>
              <w:left w:val="single" w:sz="8" w:space="0" w:color="auto"/>
              <w:bottom w:val="single" w:sz="4" w:space="0" w:color="auto"/>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Öğrencinin</w:t>
            </w:r>
          </w:p>
        </w:tc>
        <w:tc>
          <w:tcPr>
            <w:tcW w:w="440" w:type="pct"/>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Kişilik durumu</w:t>
            </w:r>
          </w:p>
        </w:tc>
        <w:tc>
          <w:tcPr>
            <w:tcW w:w="499"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Beslenme durumu</w:t>
            </w:r>
          </w:p>
        </w:tc>
        <w:tc>
          <w:tcPr>
            <w:tcW w:w="876"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Sağlık durumu</w:t>
            </w:r>
          </w:p>
        </w:tc>
        <w:tc>
          <w:tcPr>
            <w:tcW w:w="440"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Sosyal ilişkileri</w:t>
            </w:r>
          </w:p>
        </w:tc>
        <w:tc>
          <w:tcPr>
            <w:tcW w:w="541"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Ekonomik Durumu</w:t>
            </w:r>
          </w:p>
        </w:tc>
        <w:tc>
          <w:tcPr>
            <w:tcW w:w="594"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Başarı durumu</w:t>
            </w:r>
          </w:p>
        </w:tc>
      </w:tr>
      <w:tr w:rsidR="001754A1" w:rsidRPr="00592A2F" w:rsidTr="00660670">
        <w:trPr>
          <w:trHeight w:val="315"/>
        </w:trPr>
        <w:tc>
          <w:tcPr>
            <w:tcW w:w="257" w:type="pct"/>
            <w:tcBorders>
              <w:top w:val="nil"/>
              <w:left w:val="single" w:sz="8" w:space="0" w:color="auto"/>
              <w:bottom w:val="single" w:sz="8" w:space="0" w:color="auto"/>
              <w:right w:val="single" w:sz="4" w:space="0" w:color="auto"/>
            </w:tcBorders>
            <w:shd w:val="clear" w:color="auto" w:fill="auto"/>
            <w:noWrap/>
            <w:vAlign w:val="center"/>
          </w:tcPr>
          <w:p w:rsidR="001754A1" w:rsidRPr="00592A2F" w:rsidRDefault="001754A1" w:rsidP="00660670">
            <w:pPr>
              <w:jc w:val="center"/>
              <w:rPr>
                <w:b/>
                <w:color w:val="000000"/>
                <w:sz w:val="20"/>
                <w:szCs w:val="20"/>
              </w:rPr>
            </w:pPr>
            <w:r w:rsidRPr="00592A2F">
              <w:rPr>
                <w:b/>
                <w:color w:val="000000"/>
                <w:sz w:val="20"/>
                <w:szCs w:val="20"/>
              </w:rPr>
              <w:t>S.N.</w:t>
            </w:r>
          </w:p>
        </w:tc>
        <w:tc>
          <w:tcPr>
            <w:tcW w:w="227" w:type="pct"/>
            <w:tcBorders>
              <w:top w:val="nil"/>
              <w:left w:val="nil"/>
              <w:bottom w:val="single" w:sz="8" w:space="0" w:color="auto"/>
              <w:right w:val="single" w:sz="4" w:space="0" w:color="auto"/>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NO</w:t>
            </w:r>
          </w:p>
        </w:tc>
        <w:tc>
          <w:tcPr>
            <w:tcW w:w="1126" w:type="pct"/>
            <w:tcBorders>
              <w:top w:val="nil"/>
              <w:left w:val="nil"/>
              <w:bottom w:val="single" w:sz="8" w:space="0" w:color="auto"/>
              <w:right w:val="nil"/>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ADI SOYADI</w:t>
            </w:r>
          </w:p>
        </w:tc>
        <w:tc>
          <w:tcPr>
            <w:tcW w:w="440" w:type="pct"/>
            <w:vMerge/>
            <w:tcBorders>
              <w:top w:val="single" w:sz="8" w:space="0" w:color="auto"/>
              <w:left w:val="single" w:sz="8"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99"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876"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40"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41"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94" w:type="pct"/>
            <w:vMerge/>
            <w:tcBorders>
              <w:top w:val="single" w:sz="8" w:space="0" w:color="auto"/>
              <w:left w:val="single" w:sz="4" w:space="0" w:color="auto"/>
              <w:bottom w:val="single" w:sz="8" w:space="0" w:color="000000"/>
              <w:right w:val="single" w:sz="8" w:space="0" w:color="auto"/>
            </w:tcBorders>
            <w:vAlign w:val="center"/>
          </w:tcPr>
          <w:p w:rsidR="001754A1" w:rsidRPr="00592A2F" w:rsidRDefault="001754A1" w:rsidP="00660670">
            <w:pPr>
              <w:jc w:val="center"/>
              <w:rPr>
                <w:b/>
                <w:bCs/>
                <w:color w:val="000000"/>
                <w:sz w:val="20"/>
                <w:szCs w:val="20"/>
              </w:rPr>
            </w:pP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7A5F3D" w:rsidP="00660670">
            <w:pPr>
              <w:jc w:val="center"/>
              <w:rPr>
                <w:sz w:val="20"/>
                <w:szCs w:val="20"/>
              </w:rPr>
            </w:pPr>
            <w:r w:rsidRPr="00592A2F">
              <w:rPr>
                <w:sz w:val="20"/>
                <w:szCs w:val="20"/>
              </w:rPr>
              <w:t xml:space="preserve">Baş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151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Hırslı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EE0A1F" w:rsidP="00660670">
            <w:pPr>
              <w:jc w:val="center"/>
              <w:rPr>
                <w:sz w:val="20"/>
                <w:szCs w:val="20"/>
              </w:rPr>
            </w:pPr>
            <w:r w:rsidRPr="00592A2F">
              <w:rPr>
                <w:sz w:val="20"/>
                <w:szCs w:val="20"/>
              </w:rPr>
              <w:t xml:space="preserve">Zaman </w:t>
            </w:r>
            <w:proofErr w:type="spellStart"/>
            <w:r w:rsidRPr="00592A2F">
              <w:rPr>
                <w:sz w:val="20"/>
                <w:szCs w:val="20"/>
              </w:rPr>
              <w:t>zaman</w:t>
            </w:r>
            <w:proofErr w:type="spellEnd"/>
            <w:r w:rsidRPr="00592A2F">
              <w:rPr>
                <w:sz w:val="20"/>
                <w:szCs w:val="20"/>
              </w:rPr>
              <w:t xml:space="preserve"> b</w:t>
            </w:r>
            <w:r w:rsidR="007A5F3D" w:rsidRPr="00592A2F">
              <w:rPr>
                <w:sz w:val="20"/>
                <w:szCs w:val="20"/>
              </w:rPr>
              <w:t xml:space="preserve">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6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158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4</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159</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Gökhan Eren Pamuk</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772"/>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Cemil Gül</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165</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7</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Emine Nur Babacan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182</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Kalbi ve nefesi daralıyor.</w:t>
            </w:r>
          </w:p>
          <w:p w:rsidR="007A5F3D" w:rsidRPr="00592A2F" w:rsidRDefault="007A5F3D" w:rsidP="00660670">
            <w:pPr>
              <w:jc w:val="center"/>
              <w:rPr>
                <w:sz w:val="20"/>
                <w:szCs w:val="20"/>
              </w:rPr>
            </w:pPr>
            <w:r w:rsidRPr="00592A2F">
              <w:rPr>
                <w:sz w:val="20"/>
                <w:szCs w:val="20"/>
              </w:rPr>
              <w:t>Koşmamalıdır.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9</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10</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203</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Merve Ulucan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rPr>
                <w:color w:val="000000"/>
                <w:sz w:val="20"/>
                <w:szCs w:val="20"/>
              </w:rPr>
            </w:pPr>
            <w:r w:rsidRPr="00592A2F">
              <w:rPr>
                <w:color w:val="000000"/>
                <w:sz w:val="20"/>
                <w:szCs w:val="20"/>
              </w:rPr>
              <w:t>214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Nurşen Tat</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236</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Murat Genç</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14</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248</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Melike Sağlam</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Gözlerinde sorun var.</w:t>
            </w:r>
          </w:p>
          <w:p w:rsidR="007A5F3D" w:rsidRPr="00592A2F" w:rsidRDefault="007A5F3D" w:rsidP="00660670">
            <w:pPr>
              <w:jc w:val="center"/>
              <w:rPr>
                <w:sz w:val="20"/>
                <w:szCs w:val="20"/>
              </w:rPr>
            </w:pPr>
            <w:r w:rsidRPr="00592A2F">
              <w:rPr>
                <w:sz w:val="20"/>
                <w:szCs w:val="20"/>
              </w:rPr>
              <w:t>Gözlük kullanıyor.</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Eren Karakol</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Seçici</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395</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Seçil Sarı</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511"/>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lastRenderedPageBreak/>
              <w:t>17</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Enes Bilecen</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040C30" w:rsidRPr="00592A2F" w:rsidRDefault="00040C30" w:rsidP="00040C3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Apandisit ameliyatı</w:t>
            </w:r>
          </w:p>
          <w:p w:rsidR="007A5F3D" w:rsidRPr="00592A2F" w:rsidRDefault="007A5F3D" w:rsidP="00660670">
            <w:pPr>
              <w:jc w:val="center"/>
              <w:rPr>
                <w:sz w:val="20"/>
                <w:szCs w:val="20"/>
              </w:rPr>
            </w:pPr>
            <w:proofErr w:type="gramStart"/>
            <w:r w:rsidRPr="00592A2F">
              <w:rPr>
                <w:sz w:val="20"/>
                <w:szCs w:val="20"/>
              </w:rPr>
              <w:t>geçirdi</w:t>
            </w:r>
            <w:proofErr w:type="gramEnd"/>
            <w:r w:rsidRPr="00592A2F">
              <w:rPr>
                <w:sz w:val="20"/>
                <w:szCs w:val="20"/>
              </w:rPr>
              <w:t>.</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639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Seher Işık</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Ebru Yıldız</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661</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945"/>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21</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662</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Eklem romatizması var. Kalp kapacığına vurmuş.</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6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664</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Beyzanur</w:t>
            </w:r>
            <w:proofErr w:type="spellEnd"/>
            <w:r w:rsidRPr="00592A2F">
              <w:rPr>
                <w:color w:val="000000"/>
                <w:sz w:val="20"/>
                <w:szCs w:val="20"/>
              </w:rPr>
              <w:t xml:space="preserve"> </w:t>
            </w:r>
            <w:proofErr w:type="spellStart"/>
            <w:r w:rsidRPr="00592A2F">
              <w:rPr>
                <w:color w:val="000000"/>
                <w:sz w:val="20"/>
                <w:szCs w:val="20"/>
              </w:rPr>
              <w:t>Demirer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bl>
    <w:p w:rsidR="001754A1" w:rsidRPr="001754A1" w:rsidRDefault="001754A1" w:rsidP="001754A1">
      <w:pPr>
        <w:jc w:val="both"/>
      </w:pPr>
    </w:p>
    <w:p w:rsidR="00EE0A1F" w:rsidRPr="00EE0A1F" w:rsidRDefault="00EE0A1F" w:rsidP="00EE0A1F">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Yapılan değerlendirmeler ve çalışmalardan memnun </w:t>
      </w:r>
    </w:p>
    <w:p w:rsidR="00CD108F" w:rsidRDefault="00EE0A1F" w:rsidP="00EE0A1F">
      <w:pPr>
        <w:jc w:val="both"/>
      </w:pPr>
      <w:proofErr w:type="gramStart"/>
      <w:r w:rsidRPr="00EE0A1F">
        <w:t>kaldığını</w:t>
      </w:r>
      <w:proofErr w:type="gramEnd"/>
      <w:r w:rsidRPr="00EE0A1F">
        <w:t xml:space="preserve"> belirterek, yıl boyunca öğretmenlerin iletişim ve işbirliği içinde olmalarının eğitim ve öğretimi daha da başarılı kılacağını belirtti.</w:t>
      </w:r>
    </w:p>
    <w:p w:rsidR="00EE0A1F" w:rsidRDefault="00EE0A1F" w:rsidP="00EE0A1F">
      <w:pPr>
        <w:jc w:val="both"/>
      </w:pPr>
      <w:r>
        <w:tab/>
        <w:t>Başka söz alan olmadığından, başarılı bir eğitim ve öğretim dönemi geçirilmesi temennisiyle toplantıya son verildi.</w:t>
      </w:r>
    </w:p>
    <w:p w:rsidR="00EE0A1F" w:rsidRDefault="00EE0A1F" w:rsidP="00EE0A1F">
      <w:pPr>
        <w:jc w:val="both"/>
      </w:pPr>
    </w:p>
    <w:p w:rsidR="00EE0A1F" w:rsidRDefault="00EE0A1F" w:rsidP="00EE0A1F">
      <w:pPr>
        <w:jc w:val="center"/>
        <w:rPr>
          <w:b/>
        </w:rPr>
      </w:pPr>
      <w:r>
        <w:rPr>
          <w:b/>
        </w:rPr>
        <w:t>ALINAN KARARLAR</w:t>
      </w:r>
    </w:p>
    <w:p w:rsidR="00EE0A1F" w:rsidRPr="00FB583F" w:rsidRDefault="00FB583F" w:rsidP="00EE0A1F">
      <w:pPr>
        <w:pStyle w:val="ListeParagraf"/>
        <w:numPr>
          <w:ilvl w:val="0"/>
          <w:numId w:val="46"/>
        </w:numPr>
        <w:jc w:val="both"/>
        <w:rPr>
          <w:b/>
        </w:rPr>
      </w:pPr>
      <w:r>
        <w:t xml:space="preserve">Şube Öğretmenler Kurulu Toplantılarının İlköğretim Kurumları Yönetmeliği’nin </w:t>
      </w:r>
      <w:r w:rsidR="00D31949">
        <w:t>36</w:t>
      </w:r>
      <w:r>
        <w:t xml:space="preserve"> madde</w:t>
      </w:r>
      <w:r w:rsidR="00D31949">
        <w:t xml:space="preserve">si </w:t>
      </w:r>
      <w:r>
        <w:t>göz önünde bulundurularak yapılmasına,</w:t>
      </w:r>
    </w:p>
    <w:p w:rsidR="00FB583F" w:rsidRPr="00FB583F" w:rsidRDefault="00FB583F" w:rsidP="00EE0A1F">
      <w:pPr>
        <w:pStyle w:val="ListeParagraf"/>
        <w:numPr>
          <w:ilvl w:val="0"/>
          <w:numId w:val="46"/>
        </w:numPr>
        <w:jc w:val="both"/>
        <w:rPr>
          <w:b/>
        </w:rPr>
      </w:pPr>
      <w:r>
        <w:t>Öğrencilerin kişilik gelişimleri ve sosyal ilişkiler yönünden sürekli gözlenmesine,</w:t>
      </w:r>
    </w:p>
    <w:p w:rsidR="00FB583F" w:rsidRPr="00FB583F" w:rsidRDefault="00FB583F"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B583F" w:rsidRPr="00AB0AE2" w:rsidRDefault="00FB583F" w:rsidP="00EE0A1F">
      <w:pPr>
        <w:pStyle w:val="ListeParagraf"/>
        <w:numPr>
          <w:ilvl w:val="0"/>
          <w:numId w:val="46"/>
        </w:numPr>
        <w:jc w:val="both"/>
        <w:rPr>
          <w:b/>
        </w:rPr>
      </w:pPr>
      <w:r>
        <w:t>Olumlu kişilik geliştirme konusunda model olan öğretmenlerin davranışlarında son derece dikkatli davranmalarına,</w:t>
      </w:r>
    </w:p>
    <w:p w:rsidR="00AB0AE2" w:rsidRPr="00FB583F" w:rsidRDefault="00AB0AE2" w:rsidP="00EE0A1F">
      <w:pPr>
        <w:pStyle w:val="ListeParagraf"/>
        <w:numPr>
          <w:ilvl w:val="0"/>
          <w:numId w:val="46"/>
        </w:numPr>
        <w:jc w:val="both"/>
        <w:rPr>
          <w:b/>
        </w:rPr>
      </w:pPr>
      <w:r>
        <w:t xml:space="preserve">Devam-devamsızlık durumlarının sınıf öğretmeni ve idarece sıkı takip edilmesine ve geç kalan öğrencinin idareden geç </w:t>
      </w:r>
      <w:proofErr w:type="gramStart"/>
      <w:r>
        <w:t>kağıdı</w:t>
      </w:r>
      <w:proofErr w:type="gramEnd"/>
      <w:r>
        <w:t xml:space="preserve"> almasına,</w:t>
      </w:r>
    </w:p>
    <w:p w:rsidR="00FB583F" w:rsidRPr="00AB0AE2" w:rsidRDefault="00FB583F" w:rsidP="00EE0A1F">
      <w:pPr>
        <w:pStyle w:val="ListeParagraf"/>
        <w:numPr>
          <w:ilvl w:val="0"/>
          <w:numId w:val="46"/>
        </w:numPr>
        <w:jc w:val="both"/>
        <w:rPr>
          <w:b/>
        </w:rPr>
      </w:pPr>
      <w:r>
        <w:t>Sağlıklı beslenme ve temizlik konusunda sıkı takip yapılmasına, öğrencilerin bu konuda bilinçlendirilmesine,</w:t>
      </w:r>
    </w:p>
    <w:p w:rsidR="00AB0AE2" w:rsidRPr="00AB0AE2" w:rsidRDefault="00AB0AE2" w:rsidP="00EE0A1F">
      <w:pPr>
        <w:pStyle w:val="ListeParagraf"/>
        <w:numPr>
          <w:ilvl w:val="0"/>
          <w:numId w:val="46"/>
        </w:numPr>
        <w:jc w:val="both"/>
        <w:rPr>
          <w:b/>
        </w:rPr>
      </w:pPr>
      <w:r>
        <w:t xml:space="preserve">Öğrencilerin kılık – kıyafet yönetmeliğine uyması konusunda gerekli tedbirlerin alınmasına, </w:t>
      </w:r>
    </w:p>
    <w:p w:rsidR="00AB0AE2" w:rsidRPr="00AB0AE2" w:rsidRDefault="00AB0AE2" w:rsidP="00EE0A1F">
      <w:pPr>
        <w:pStyle w:val="ListeParagraf"/>
        <w:numPr>
          <w:ilvl w:val="0"/>
          <w:numId w:val="46"/>
        </w:numPr>
        <w:jc w:val="both"/>
        <w:rPr>
          <w:b/>
        </w:rPr>
      </w:pPr>
      <w:r>
        <w:t>Toplu yaşamanın gerekliliği, sınırlılıkları ve kuralları konusunda öğrencilerin bilgilendirilmesine,</w:t>
      </w:r>
    </w:p>
    <w:p w:rsidR="00AB0AE2" w:rsidRPr="00AB0AE2" w:rsidRDefault="00AB0AE2" w:rsidP="00EE0A1F">
      <w:pPr>
        <w:pStyle w:val="ListeParagraf"/>
        <w:numPr>
          <w:ilvl w:val="0"/>
          <w:numId w:val="46"/>
        </w:numPr>
        <w:jc w:val="both"/>
        <w:rPr>
          <w:b/>
        </w:rPr>
      </w:pPr>
      <w:r>
        <w:t>Sınıfta istenmeyen davranışların ortaya çıkmaması için gereken tedbirlerin alınmasına,</w:t>
      </w:r>
    </w:p>
    <w:p w:rsidR="00AB0AE2" w:rsidRPr="00FB583F" w:rsidRDefault="00AB0AE2" w:rsidP="00EE0A1F">
      <w:pPr>
        <w:pStyle w:val="ListeParagraf"/>
        <w:numPr>
          <w:ilvl w:val="0"/>
          <w:numId w:val="46"/>
        </w:numPr>
        <w:jc w:val="both"/>
        <w:rPr>
          <w:b/>
        </w:rPr>
      </w:pPr>
      <w:r>
        <w:t xml:space="preserve">Sorun yaşanırsa sorun yaşanan öğrencilerin velileri ile görüşmek üzere ev ziyaretleri yapılmasına, </w:t>
      </w:r>
    </w:p>
    <w:p w:rsidR="00FB583F" w:rsidRPr="00AB0AE2" w:rsidRDefault="00FB583F"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AB0AE2" w:rsidRPr="00AB0AE2" w:rsidRDefault="00AB0AE2" w:rsidP="00EE0A1F">
      <w:pPr>
        <w:pStyle w:val="ListeParagraf"/>
        <w:numPr>
          <w:ilvl w:val="0"/>
          <w:numId w:val="46"/>
        </w:numPr>
        <w:jc w:val="both"/>
        <w:rPr>
          <w:b/>
        </w:rPr>
      </w:pPr>
      <w:r>
        <w:t>Sınıf içi yardımlaşma ve dayanışmanın öneminin her konuda dile getirilmesine,</w:t>
      </w:r>
    </w:p>
    <w:p w:rsidR="00AB0AE2" w:rsidRPr="00FB583F" w:rsidRDefault="00AB0AE2" w:rsidP="00EE0A1F">
      <w:pPr>
        <w:pStyle w:val="ListeParagraf"/>
        <w:numPr>
          <w:ilvl w:val="0"/>
          <w:numId w:val="46"/>
        </w:numPr>
        <w:jc w:val="both"/>
        <w:rPr>
          <w:b/>
        </w:rPr>
      </w:pPr>
      <w:r>
        <w:t xml:space="preserve">Öğrenci, öğretmen ve veli ilişkilerinin süreklilik </w:t>
      </w:r>
      <w:proofErr w:type="spellStart"/>
      <w:r>
        <w:t>arzetmesine</w:t>
      </w:r>
      <w:proofErr w:type="spellEnd"/>
      <w:r>
        <w:t xml:space="preserve">,  </w:t>
      </w:r>
    </w:p>
    <w:p w:rsidR="00FB583F" w:rsidRPr="00AB0AE2" w:rsidRDefault="00FB583F" w:rsidP="00EE0A1F">
      <w:pPr>
        <w:pStyle w:val="ListeParagraf"/>
        <w:numPr>
          <w:ilvl w:val="0"/>
          <w:numId w:val="46"/>
        </w:numPr>
        <w:jc w:val="both"/>
        <w:rPr>
          <w:b/>
        </w:rPr>
      </w:pPr>
      <w:r>
        <w:t>Öğrencileri motive edici etkinliklere ağırlık verilmesinin yanında öğrenci merkezli ders işlemenin öne çıkarılmasına,</w:t>
      </w:r>
    </w:p>
    <w:p w:rsidR="00AB0AE2" w:rsidRPr="00FB583F" w:rsidRDefault="00AB0AE2" w:rsidP="00EE0A1F">
      <w:pPr>
        <w:pStyle w:val="ListeParagraf"/>
        <w:numPr>
          <w:ilvl w:val="0"/>
          <w:numId w:val="46"/>
        </w:numPr>
        <w:jc w:val="both"/>
        <w:rPr>
          <w:b/>
        </w:rPr>
      </w:pPr>
      <w:r>
        <w:t>Ölçme değerlendirme konusunda titiz davranılmasına,</w:t>
      </w:r>
    </w:p>
    <w:p w:rsidR="00FB583F" w:rsidRPr="00EE0A1F" w:rsidRDefault="00FB583F" w:rsidP="00EE0A1F">
      <w:pPr>
        <w:pStyle w:val="ListeParagraf"/>
        <w:numPr>
          <w:ilvl w:val="0"/>
          <w:numId w:val="46"/>
        </w:numPr>
        <w:jc w:val="both"/>
        <w:rPr>
          <w:b/>
        </w:rPr>
      </w:pPr>
      <w:r>
        <w:t xml:space="preserve">Şubedeki tüm öğretmenlerin yıl boyunca iletişim ve işbirliği içinde olmalarına, </w:t>
      </w:r>
    </w:p>
    <w:p w:rsidR="00EE0A1F" w:rsidRPr="00AB0AE2" w:rsidRDefault="00AB0AE2" w:rsidP="00EE0A1F">
      <w:pPr>
        <w:pStyle w:val="ListeParagraf"/>
        <w:spacing w:after="0"/>
        <w:jc w:val="both"/>
        <w:rPr>
          <w:rFonts w:ascii="Times New Roman" w:hAnsi="Times New Roman"/>
          <w:sz w:val="24"/>
          <w:szCs w:val="24"/>
        </w:rPr>
      </w:pPr>
      <w:r>
        <w:rPr>
          <w:rFonts w:ascii="Times New Roman" w:hAnsi="Times New Roman"/>
          <w:sz w:val="24"/>
          <w:szCs w:val="24"/>
        </w:rPr>
        <w:t>Oy birliğiyle karar verilmiştir.</w:t>
      </w:r>
    </w:p>
    <w:p w:rsidR="0006492B" w:rsidRPr="00C30ACC" w:rsidRDefault="0006492B" w:rsidP="00C30ACC">
      <w:pPr>
        <w:pStyle w:val="ListeParagraf"/>
        <w:ind w:left="0"/>
        <w:jc w:val="both"/>
        <w:rPr>
          <w:rFonts w:ascii="Times New Roman" w:hAnsi="Times New Roman"/>
          <w:sz w:val="24"/>
          <w:szCs w:val="24"/>
        </w:rPr>
      </w:pPr>
      <w:r>
        <w:t xml:space="preserve">                                                                            </w:t>
      </w:r>
    </w:p>
    <w:p w:rsidR="0006492B" w:rsidRPr="00592A2F" w:rsidRDefault="0006492B"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BB6AC4" w:rsidRPr="00592A2F" w:rsidTr="00BB6AC4">
        <w:tc>
          <w:tcPr>
            <w:tcW w:w="3709"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Branşı</w:t>
            </w:r>
          </w:p>
        </w:tc>
        <w:tc>
          <w:tcPr>
            <w:tcW w:w="3070"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Öğretmenin Adı Soyadı</w:t>
            </w:r>
          </w:p>
        </w:tc>
        <w:tc>
          <w:tcPr>
            <w:tcW w:w="3070" w:type="dxa"/>
          </w:tcPr>
          <w:p w:rsidR="00BB6AC4" w:rsidRPr="00592A2F" w:rsidRDefault="00BB6AC4" w:rsidP="003D5B6F">
            <w:pPr>
              <w:jc w:val="both"/>
              <w:rPr>
                <w:b/>
                <w:bCs/>
                <w:sz w:val="22"/>
                <w:szCs w:val="22"/>
              </w:rPr>
            </w:pPr>
          </w:p>
          <w:p w:rsidR="00BB6AC4" w:rsidRPr="00592A2F" w:rsidRDefault="00BB6AC4" w:rsidP="003D5B6F">
            <w:pPr>
              <w:pStyle w:val="Balk1"/>
              <w:jc w:val="both"/>
              <w:rPr>
                <w:sz w:val="22"/>
                <w:szCs w:val="22"/>
              </w:rPr>
            </w:pPr>
            <w:r w:rsidRPr="00592A2F">
              <w:rPr>
                <w:sz w:val="22"/>
                <w:szCs w:val="22"/>
              </w:rPr>
              <w:lastRenderedPageBreak/>
              <w:t>Öğretmenin İmzası</w:t>
            </w: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Müdür Yardımcısı</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Ali ŞİMŞEK</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4 / A Sınıf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Nafiz Arafat TANIT</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Din Kültürü ve Ahlâk Bilgisi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Meral AYDIN</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İngilizce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Gürhan DURUKAN</w:t>
            </w:r>
          </w:p>
        </w:tc>
        <w:tc>
          <w:tcPr>
            <w:tcW w:w="3070" w:type="dxa"/>
          </w:tcPr>
          <w:p w:rsidR="00BB6AC4" w:rsidRPr="00592A2F" w:rsidRDefault="00BB6AC4" w:rsidP="003D5B6F">
            <w:pPr>
              <w:jc w:val="both"/>
              <w:rPr>
                <w:sz w:val="22"/>
                <w:szCs w:val="22"/>
              </w:rPr>
            </w:pPr>
          </w:p>
        </w:tc>
      </w:tr>
    </w:tbl>
    <w:p w:rsidR="0006492B" w:rsidRDefault="0006492B" w:rsidP="001D7BE9">
      <w:pPr>
        <w:ind w:left="1080"/>
        <w:jc w:val="both"/>
        <w:rPr>
          <w:b/>
          <w:sz w:val="28"/>
          <w:szCs w:val="28"/>
        </w:rPr>
      </w:pPr>
    </w:p>
    <w:p w:rsidR="0006492B" w:rsidRDefault="0006492B" w:rsidP="00D92E25">
      <w:pPr>
        <w:ind w:left="1080"/>
        <w:jc w:val="center"/>
        <w:rPr>
          <w:b/>
          <w:sz w:val="28"/>
          <w:szCs w:val="28"/>
        </w:rPr>
      </w:pPr>
      <w:proofErr w:type="gramStart"/>
      <w:r>
        <w:rPr>
          <w:b/>
          <w:sz w:val="28"/>
          <w:szCs w:val="28"/>
        </w:rPr>
        <w:t>İ  N</w:t>
      </w:r>
      <w:proofErr w:type="gramEnd"/>
      <w:r>
        <w:rPr>
          <w:b/>
          <w:sz w:val="28"/>
          <w:szCs w:val="28"/>
        </w:rPr>
        <w:t xml:space="preserve">  C  E  L  E  N  D  İ.</w:t>
      </w:r>
    </w:p>
    <w:p w:rsidR="0006492B" w:rsidRDefault="006F2929" w:rsidP="00D92E25">
      <w:pPr>
        <w:ind w:left="1080"/>
        <w:jc w:val="center"/>
      </w:pPr>
      <w:r>
        <w:t>15</w:t>
      </w:r>
      <w:r w:rsidR="00A35DD2">
        <w:t xml:space="preserve"> / 10 / 2016</w:t>
      </w:r>
    </w:p>
    <w:p w:rsidR="0006492B" w:rsidRDefault="00271CDA" w:rsidP="00D92E25">
      <w:pPr>
        <w:ind w:left="1080"/>
        <w:jc w:val="center"/>
      </w:pPr>
      <w:hyperlink r:id="rId8" w:history="1">
        <w:r w:rsidR="00D31949" w:rsidRPr="0021048A">
          <w:rPr>
            <w:rStyle w:val="Kpr"/>
          </w:rPr>
          <w:t>www.sorubak.com</w:t>
        </w:r>
      </w:hyperlink>
      <w:r w:rsidR="00D31949">
        <w:t xml:space="preserve"> </w:t>
      </w:r>
    </w:p>
    <w:p w:rsidR="0006492B" w:rsidRDefault="0006492B" w:rsidP="00592A2F"/>
    <w:p w:rsidR="0006492B" w:rsidRDefault="00356706" w:rsidP="00D92E25">
      <w:pPr>
        <w:ind w:left="1080"/>
        <w:jc w:val="center"/>
      </w:pPr>
      <w:r>
        <w:t>Adnan ŞENER</w:t>
      </w:r>
    </w:p>
    <w:p w:rsidR="0006492B" w:rsidRDefault="0006492B" w:rsidP="00D92E25">
      <w:pPr>
        <w:ind w:left="1080"/>
        <w:jc w:val="center"/>
        <w:rPr>
          <w:b/>
          <w:sz w:val="28"/>
          <w:szCs w:val="28"/>
        </w:rPr>
      </w:pPr>
      <w:r>
        <w:t>Okul Müdürü</w:t>
      </w:r>
    </w:p>
    <w:sectPr w:rsidR="0006492B" w:rsidSect="00C66245">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FB2" w:rsidRDefault="00025FB2">
      <w:r>
        <w:separator/>
      </w:r>
    </w:p>
  </w:endnote>
  <w:endnote w:type="continuationSeparator" w:id="0">
    <w:p w:rsidR="00025FB2" w:rsidRDefault="00025FB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271CDA"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end"/>
    </w:r>
  </w:p>
  <w:p w:rsidR="004923B6" w:rsidRDefault="004923B6"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271CDA"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separate"/>
    </w:r>
    <w:r w:rsidR="00A35DD2">
      <w:rPr>
        <w:rStyle w:val="SayfaNumaras"/>
        <w:noProof/>
      </w:rPr>
      <w:t>14</w:t>
    </w:r>
    <w:r>
      <w:rPr>
        <w:rStyle w:val="SayfaNumaras"/>
      </w:rPr>
      <w:fldChar w:fldCharType="end"/>
    </w:r>
  </w:p>
  <w:p w:rsidR="004923B6" w:rsidRDefault="004923B6"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DD2" w:rsidRDefault="00A35D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FB2" w:rsidRDefault="00025FB2">
      <w:r>
        <w:separator/>
      </w:r>
    </w:p>
  </w:footnote>
  <w:footnote w:type="continuationSeparator" w:id="0">
    <w:p w:rsidR="00025FB2" w:rsidRDefault="00025F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271CD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1" o:spid="_x0000_s12290" type="#_x0000_t75" style="position:absolute;margin-left:0;margin-top:0;width:453.45pt;height:546.9pt;z-index:-251658752;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4923B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271CD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0" o:spid="_x0000_s12289" type="#_x0000_t75" style="position:absolute;margin-left:0;margin-top:0;width:453.45pt;height:546.9pt;z-index:-251659776;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color w:val="00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16B85614"/>
    <w:multiLevelType w:val="hybridMultilevel"/>
    <w:tmpl w:val="A91AE734"/>
    <w:lvl w:ilvl="0" w:tplc="3C6EB5A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1B09C5"/>
    <w:multiLevelType w:val="hybridMultilevel"/>
    <w:tmpl w:val="C84CAEAC"/>
    <w:lvl w:ilvl="0" w:tplc="69EE2EB2">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BE55EF3"/>
    <w:multiLevelType w:val="hybridMultilevel"/>
    <w:tmpl w:val="3BB278F2"/>
    <w:lvl w:ilvl="0" w:tplc="6BFAC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DAB63CF"/>
    <w:multiLevelType w:val="hybridMultilevel"/>
    <w:tmpl w:val="A428FA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hdrShapeDefaults>
    <o:shapedefaults v:ext="edit" spidmax="29698"/>
    <o:shapelayout v:ext="edit">
      <o:idmap v:ext="edit" data="12"/>
    </o:shapelayout>
  </w:hdrShapeDefaults>
  <w:footnotePr>
    <w:footnote w:id="-1"/>
    <w:footnote w:id="0"/>
  </w:footnotePr>
  <w:endnotePr>
    <w:endnote w:id="-1"/>
    <w:endnote w:id="0"/>
  </w:endnotePr>
  <w:compat/>
  <w:rsids>
    <w:rsidRoot w:val="005D6233"/>
    <w:rsid w:val="000003B0"/>
    <w:rsid w:val="00000839"/>
    <w:rsid w:val="00006BDF"/>
    <w:rsid w:val="00012618"/>
    <w:rsid w:val="000138DF"/>
    <w:rsid w:val="0001420B"/>
    <w:rsid w:val="000165C1"/>
    <w:rsid w:val="00016F3D"/>
    <w:rsid w:val="0002129A"/>
    <w:rsid w:val="00025B5B"/>
    <w:rsid w:val="00025FB2"/>
    <w:rsid w:val="00033E12"/>
    <w:rsid w:val="00034792"/>
    <w:rsid w:val="00040C30"/>
    <w:rsid w:val="000505A9"/>
    <w:rsid w:val="00052896"/>
    <w:rsid w:val="00057CCF"/>
    <w:rsid w:val="00057DC7"/>
    <w:rsid w:val="00060DA0"/>
    <w:rsid w:val="00062137"/>
    <w:rsid w:val="0006492B"/>
    <w:rsid w:val="0006503A"/>
    <w:rsid w:val="00072254"/>
    <w:rsid w:val="000747A8"/>
    <w:rsid w:val="00076EEB"/>
    <w:rsid w:val="00080595"/>
    <w:rsid w:val="000858E0"/>
    <w:rsid w:val="0008645E"/>
    <w:rsid w:val="00086972"/>
    <w:rsid w:val="00087D3D"/>
    <w:rsid w:val="00094DAC"/>
    <w:rsid w:val="000A3D44"/>
    <w:rsid w:val="000A71AC"/>
    <w:rsid w:val="000A783B"/>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D1DC9"/>
    <w:rsid w:val="001D2914"/>
    <w:rsid w:val="001D7BE9"/>
    <w:rsid w:val="001E117F"/>
    <w:rsid w:val="001E12E3"/>
    <w:rsid w:val="001E2669"/>
    <w:rsid w:val="001E3396"/>
    <w:rsid w:val="001E4691"/>
    <w:rsid w:val="001E539E"/>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62D8E"/>
    <w:rsid w:val="002712C5"/>
    <w:rsid w:val="00271CDA"/>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8C7"/>
    <w:rsid w:val="00703B7B"/>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35DD2"/>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76DC"/>
    <w:rsid w:val="00D146AE"/>
    <w:rsid w:val="00D21385"/>
    <w:rsid w:val="00D27385"/>
    <w:rsid w:val="00D31949"/>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6F25"/>
    <w:rsid w:val="00DB1FBE"/>
    <w:rsid w:val="00DB366C"/>
    <w:rsid w:val="00DC3564"/>
    <w:rsid w:val="00DC4129"/>
    <w:rsid w:val="00DC571D"/>
    <w:rsid w:val="00DC67B9"/>
    <w:rsid w:val="00DD0F5C"/>
    <w:rsid w:val="00DE0824"/>
    <w:rsid w:val="00DE4645"/>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E02EC"/>
    <w:rsid w:val="00EE07F0"/>
    <w:rsid w:val="00EE0A1F"/>
    <w:rsid w:val="00EF31AB"/>
    <w:rsid w:val="00F02147"/>
    <w:rsid w:val="00F12354"/>
    <w:rsid w:val="00F14215"/>
    <w:rsid w:val="00F14F93"/>
    <w:rsid w:val="00F17E90"/>
    <w:rsid w:val="00F307C9"/>
    <w:rsid w:val="00F32611"/>
    <w:rsid w:val="00F36C5B"/>
    <w:rsid w:val="00F3778E"/>
    <w:rsid w:val="00F43C0C"/>
    <w:rsid w:val="00F44002"/>
    <w:rsid w:val="00F44367"/>
    <w:rsid w:val="00F47908"/>
    <w:rsid w:val="00F52D2D"/>
    <w:rsid w:val="00F55BF1"/>
    <w:rsid w:val="00F61872"/>
    <w:rsid w:val="00F6237A"/>
    <w:rsid w:val="00F64818"/>
    <w:rsid w:val="00F71654"/>
    <w:rsid w:val="00F71CA5"/>
    <w:rsid w:val="00F86856"/>
    <w:rsid w:val="00F869AF"/>
    <w:rsid w:val="00F91B64"/>
    <w:rsid w:val="00F92A4C"/>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semiHidden/>
    <w:unhideWhenUsed/>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34"/>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9320B"/>
    <w:rPr>
      <w:rFonts w:ascii="Cambria" w:eastAsia="Times New Roman" w:hAnsi="Cambria" w:cs="Times New Roman"/>
      <w:sz w:val="24"/>
      <w:szCs w:val="24"/>
    </w:rPr>
  </w:style>
  <w:style w:type="character" w:customStyle="1" w:styleId="Normal1">
    <w:name w:val="Normal1"/>
    <w:rsid w:val="00A4113D"/>
    <w:rPr>
      <w:rFonts w:ascii="Helvetica" w:hAnsi="Helvetica"/>
      <w:sz w:val="24"/>
    </w:rPr>
  </w:style>
  <w:style w:type="character" w:customStyle="1" w:styleId="SPOTRED">
    <w:name w:val="SPOT RED"/>
    <w:rsid w:val="00A4113D"/>
    <w:rPr>
      <w:rFonts w:ascii="HelveticaTÙrk" w:hAnsi="HelveticaTÙrk"/>
      <w:b/>
      <w:sz w:val="24"/>
    </w:rPr>
  </w:style>
  <w:style w:type="character" w:styleId="Gl">
    <w:name w:val="Strong"/>
    <w:qFormat/>
    <w:locked/>
    <w:rsid w:val="00CB7F53"/>
    <w:rPr>
      <w:b/>
      <w:bCs/>
    </w:rPr>
  </w:style>
  <w:style w:type="character" w:customStyle="1" w:styleId="Bodytext9">
    <w:name w:val="Body text (9)"/>
    <w:basedOn w:val="VarsaylanParagrafYazTipi"/>
    <w:rsid w:val="000D58FD"/>
    <w:rPr>
      <w:rFonts w:ascii="Calibri" w:eastAsia="Calibri" w:hAnsi="Calibri" w:cs="Calibri"/>
      <w:b w:val="0"/>
      <w:bCs w:val="0"/>
      <w:i w:val="0"/>
      <w:iCs w:val="0"/>
      <w:smallCaps w:val="0"/>
      <w:strike w:val="0"/>
      <w:color w:val="FFFFFF"/>
      <w:spacing w:val="0"/>
      <w:sz w:val="23"/>
      <w:szCs w:val="23"/>
    </w:rPr>
  </w:style>
  <w:style w:type="character" w:customStyle="1" w:styleId="Heading7">
    <w:name w:val="Heading #7"/>
    <w:basedOn w:val="VarsaylanParagrafYazTipi"/>
    <w:rsid w:val="000D58FD"/>
    <w:rPr>
      <w:rFonts w:ascii="Calibri" w:eastAsia="Calibri" w:hAnsi="Calibri" w:cs="Calibri"/>
      <w:b w:val="0"/>
      <w:bCs w:val="0"/>
      <w:i w:val="0"/>
      <w:iCs w:val="0"/>
      <w:smallCaps w:val="0"/>
      <w:strike w:val="0"/>
      <w:spacing w:val="0"/>
      <w:sz w:val="23"/>
      <w:szCs w:val="23"/>
    </w:rPr>
  </w:style>
  <w:style w:type="character" w:customStyle="1" w:styleId="Heading710ptNotBold">
    <w:name w:val="Heading #7 + 10 pt;Not Bold"/>
    <w:basedOn w:val="VarsaylanParagrafYazTipi"/>
    <w:rsid w:val="000D58FD"/>
    <w:rPr>
      <w:rFonts w:ascii="Calibri" w:eastAsia="Calibri" w:hAnsi="Calibri" w:cs="Calibri"/>
      <w:b/>
      <w:bCs/>
      <w:i w:val="0"/>
      <w:iCs w:val="0"/>
      <w:smallCaps w:val="0"/>
      <w:strike w:val="0"/>
      <w:spacing w:val="0"/>
      <w:sz w:val="20"/>
      <w:szCs w:val="20"/>
    </w:rPr>
  </w:style>
  <w:style w:type="character" w:customStyle="1" w:styleId="BodytextItalic">
    <w:name w:val="Body text + Italic"/>
    <w:basedOn w:val="VarsaylanParagrafYazTipi"/>
    <w:rsid w:val="000D58FD"/>
    <w:rPr>
      <w:rFonts w:ascii="Calibri" w:eastAsia="Calibri" w:hAnsi="Calibri" w:cs="Calibri"/>
      <w:b w:val="0"/>
      <w:bCs w:val="0"/>
      <w:i/>
      <w:iCs/>
      <w:smallCaps w:val="0"/>
      <w:strike w:val="0"/>
      <w:spacing w:val="0"/>
      <w:sz w:val="20"/>
      <w:szCs w:val="20"/>
    </w:rPr>
  </w:style>
  <w:style w:type="character" w:customStyle="1" w:styleId="Balk8Char">
    <w:name w:val="Başlık 8 Char"/>
    <w:basedOn w:val="VarsaylanParagrafYazTipi"/>
    <w:link w:val="Balk8"/>
    <w:semiHidden/>
    <w:rsid w:val="00293B06"/>
    <w:rPr>
      <w:rFonts w:ascii="Calibri" w:eastAsia="Times New Roman" w:hAnsi="Calibri" w:cs="Times New Roman"/>
      <w:i/>
      <w:iCs/>
      <w:sz w:val="24"/>
      <w:szCs w:val="24"/>
    </w:rPr>
  </w:style>
  <w:style w:type="character" w:customStyle="1" w:styleId="CharChar">
    <w:name w:val="Char Char"/>
    <w:basedOn w:val="VarsaylanParagrafYazTipi"/>
    <w:rsid w:val="00293B06"/>
    <w:rPr>
      <w:sz w:val="24"/>
      <w:szCs w:val="24"/>
      <w:lang w:val="tr-TR" w:eastAsia="ar-SA" w:bidi="ar-SA"/>
    </w:rPr>
  </w:style>
  <w:style w:type="paragraph" w:styleId="AralkYok">
    <w:name w:val="No Spacing"/>
    <w:link w:val="AralkYokChar"/>
    <w:uiPriority w:val="1"/>
    <w:qFormat/>
    <w:rsid w:val="006211C3"/>
    <w:rPr>
      <w:sz w:val="24"/>
      <w:szCs w:val="24"/>
    </w:rPr>
  </w:style>
  <w:style w:type="character" w:customStyle="1" w:styleId="AralkYokChar">
    <w:name w:val="Aralık Yok Char"/>
    <w:link w:val="AralkYok"/>
    <w:uiPriority w:val="1"/>
    <w:rsid w:val="006211C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3C33F-39E6-4472-97AD-76ECE54BB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0</TotalTime>
  <Pages>14</Pages>
  <Words>6015</Words>
  <Characters>34289</Characters>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
  <LinksUpToDate>false</LinksUpToDate>
  <CharactersWithSpaces>40224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2012-10-31T22:49:00Z</cp:lastPrinted>
  <dcterms:created xsi:type="dcterms:W3CDTF">2016-10-04T07:28:00Z</dcterms:created>
  <dcterms:modified xsi:type="dcterms:W3CDTF">2016-10-04T07:28:00Z</dcterms:modified>
  <cp:category>www.sorubak.com</cp:category>
</cp:coreProperties>
</file>