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2660"/>
        <w:gridCol w:w="4678"/>
        <w:gridCol w:w="3082"/>
      </w:tblGrid>
      <w:tr w:rsidR="00850571" w:rsidRPr="004565AC" w:rsidTr="00A705AF">
        <w:tc>
          <w:tcPr>
            <w:tcW w:w="2660" w:type="dxa"/>
          </w:tcPr>
          <w:p w:rsidR="00850571" w:rsidRPr="004565AC" w:rsidRDefault="00C51EBD" w:rsidP="00E21D3E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6" type="#_x0000_t202" style="position:absolute;left:0;text-align:left;margin-left:-1.2pt;margin-top:.55pt;width:126.2pt;height:5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" strokecolor="white [3212]">
                  <v:textbox>
                    <w:txbxContent>
                      <w:p w:rsidR="00CB760A" w:rsidRDefault="00466F22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CB760A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ADI:</w:t>
                        </w:r>
                      </w:p>
                      <w:p w:rsidR="00266726" w:rsidRPr="00266726" w:rsidRDefault="00CB760A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SOYADI:</w:t>
                        </w:r>
                        <w:r w:rsidR="00466F22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 xml:space="preserve">                       </w:t>
                        </w:r>
                      </w:p>
                      <w:p w:rsidR="00266726" w:rsidRPr="00122287" w:rsidRDefault="00266726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</w:p>
                      <w:p w:rsidR="00850571" w:rsidRPr="00850571" w:rsidRDefault="00850571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850571" w:rsidRPr="004565AC" w:rsidRDefault="00850571" w:rsidP="00850571">
            <w:pPr>
              <w:rPr>
                <w:color w:val="FF0000"/>
              </w:rPr>
            </w:pPr>
            <w:r w:rsidRPr="004565AC">
              <w:rPr>
                <w:color w:val="FF0000"/>
              </w:rPr>
              <w:br/>
            </w:r>
          </w:p>
          <w:p w:rsidR="00850571" w:rsidRPr="004565AC" w:rsidRDefault="00850571">
            <w:pPr>
              <w:rPr>
                <w:color w:val="FF0000"/>
              </w:rPr>
            </w:pPr>
          </w:p>
        </w:tc>
        <w:tc>
          <w:tcPr>
            <w:tcW w:w="4678" w:type="dxa"/>
          </w:tcPr>
          <w:p w:rsidR="005540D1" w:rsidRDefault="002B394C">
            <w:pPr>
              <w:rPr>
                <w:rFonts w:ascii="Algerian" w:hAnsi="Algerian"/>
                <w:color w:val="FF0000"/>
                <w:sz w:val="32"/>
                <w:szCs w:val="32"/>
              </w:rPr>
            </w:pPr>
            <w:r>
              <w:rPr>
                <w:rFonts w:ascii="Algerian" w:hAnsi="Algerian"/>
                <w:color w:val="FF0000"/>
                <w:sz w:val="32"/>
                <w:szCs w:val="32"/>
              </w:rPr>
              <w:t xml:space="preserve">  </w:t>
            </w:r>
            <w:proofErr w:type="gramStart"/>
            <w:r>
              <w:rPr>
                <w:rFonts w:ascii="Algerian" w:hAnsi="Algerian"/>
                <w:color w:val="FF0000"/>
                <w:sz w:val="32"/>
                <w:szCs w:val="32"/>
              </w:rPr>
              <w:t>ÖZEL</w:t>
            </w:r>
            <w:r w:rsidR="005540D1">
              <w:rPr>
                <w:rFonts w:ascii="Algerian" w:hAnsi="Algerian"/>
                <w:color w:val="FF0000"/>
                <w:sz w:val="32"/>
                <w:szCs w:val="32"/>
              </w:rPr>
              <w:t xml:space="preserve"> </w:t>
            </w:r>
            <w:r>
              <w:rPr>
                <w:rFonts w:ascii="Algerian" w:hAnsi="Algerian"/>
                <w:color w:val="FF0000"/>
                <w:sz w:val="32"/>
                <w:szCs w:val="32"/>
              </w:rPr>
              <w:t xml:space="preserve"> VOLKAN</w:t>
            </w:r>
            <w:proofErr w:type="gramEnd"/>
            <w:r>
              <w:rPr>
                <w:rFonts w:ascii="Algerian" w:hAnsi="Algerian"/>
                <w:color w:val="FF0000"/>
                <w:sz w:val="32"/>
                <w:szCs w:val="32"/>
              </w:rPr>
              <w:t xml:space="preserve"> </w:t>
            </w:r>
            <w:r w:rsidR="005540D1">
              <w:rPr>
                <w:rFonts w:ascii="Algerian" w:hAnsi="Algerian"/>
                <w:color w:val="FF0000"/>
                <w:sz w:val="32"/>
                <w:szCs w:val="32"/>
              </w:rPr>
              <w:t xml:space="preserve"> ortaokulu</w:t>
            </w:r>
          </w:p>
          <w:p w:rsidR="005540D1" w:rsidRPr="00CB760A" w:rsidRDefault="005540D1">
            <w:pPr>
              <w:rPr>
                <w:rFonts w:ascii="Times New Roman" w:hAnsi="Times New Roman" w:cs="Times New Roman"/>
                <w:color w:val="FF0000"/>
                <w:sz w:val="32"/>
                <w:szCs w:val="32"/>
              </w:rPr>
            </w:pPr>
            <w:r>
              <w:rPr>
                <w:rFonts w:ascii="Algerian" w:hAnsi="Algerian"/>
                <w:color w:val="FF0000"/>
                <w:sz w:val="32"/>
                <w:szCs w:val="32"/>
              </w:rPr>
              <w:t xml:space="preserve">     </w:t>
            </w:r>
            <w:r w:rsidR="00CB760A">
              <w:rPr>
                <w:rFonts w:ascii="Algerian" w:hAnsi="Algerian"/>
                <w:color w:val="FF0000"/>
                <w:sz w:val="32"/>
                <w:szCs w:val="32"/>
              </w:rPr>
              <w:t>1.dönem 3.yaz</w:t>
            </w:r>
            <w:r w:rsidR="00CB760A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 xml:space="preserve">ılı </w:t>
            </w:r>
          </w:p>
          <w:p w:rsidR="00850571" w:rsidRPr="002B394C" w:rsidRDefault="002B394C" w:rsidP="002B394C">
            <w:pPr>
              <w:rPr>
                <w:rFonts w:ascii="Times New Roman" w:hAnsi="Times New Roman" w:cs="Times New Roman"/>
                <w:color w:val="FF0000"/>
                <w:sz w:val="32"/>
                <w:szCs w:val="32"/>
              </w:rPr>
            </w:pPr>
            <w:r>
              <w:rPr>
                <w:color w:val="FF0000"/>
              </w:rPr>
              <w:t xml:space="preserve">                 </w:t>
            </w:r>
            <w:r w:rsidR="005540D1">
              <w:rPr>
                <w:color w:val="FF0000"/>
              </w:rPr>
              <w:t xml:space="preserve">            </w:t>
            </w:r>
            <w:r>
              <w:rPr>
                <w:color w:val="FF0000"/>
              </w:rPr>
              <w:t xml:space="preserve"> </w:t>
            </w:r>
            <w:r w:rsidR="005540D1">
              <w:rPr>
                <w:color w:val="FF0000"/>
              </w:rPr>
              <w:t>SORULARI</w:t>
            </w:r>
            <w:r w:rsidR="00266726">
              <w:rPr>
                <w:color w:val="FF0000"/>
              </w:rPr>
              <w:t xml:space="preserve">  </w:t>
            </w:r>
          </w:p>
        </w:tc>
        <w:tc>
          <w:tcPr>
            <w:tcW w:w="3082" w:type="dxa"/>
          </w:tcPr>
          <w:p w:rsidR="00850571" w:rsidRPr="004565AC" w:rsidRDefault="00850571">
            <w:pPr>
              <w:rPr>
                <w:b/>
                <w:color w:val="FF0000"/>
              </w:rPr>
            </w:pPr>
          </w:p>
          <w:p w:rsidR="003542FB" w:rsidRPr="004565AC" w:rsidRDefault="003542FB" w:rsidP="00660F27">
            <w:pPr>
              <w:rPr>
                <w:color w:val="FF0000"/>
              </w:rPr>
            </w:pPr>
          </w:p>
          <w:p w:rsidR="007D7D5C" w:rsidRPr="004565AC" w:rsidRDefault="007D7D5C" w:rsidP="00975A70">
            <w:pPr>
              <w:rPr>
                <w:color w:val="FF0000"/>
              </w:rPr>
            </w:pPr>
          </w:p>
        </w:tc>
      </w:tr>
      <w:tr w:rsidR="00850571" w:rsidRPr="004565AC" w:rsidTr="00A705AF">
        <w:tc>
          <w:tcPr>
            <w:tcW w:w="10420" w:type="dxa"/>
            <w:gridSpan w:val="3"/>
          </w:tcPr>
          <w:p w:rsidR="00850571" w:rsidRPr="004565AC" w:rsidRDefault="00266726" w:rsidP="009448CC">
            <w:pPr>
              <w:tabs>
                <w:tab w:val="left" w:pos="270"/>
              </w:tabs>
              <w:rPr>
                <w:b/>
                <w:color w:val="FF0000"/>
              </w:rPr>
            </w:pPr>
            <w:r>
              <w:rPr>
                <w:b/>
                <w:color w:val="FF0000"/>
              </w:rPr>
              <w:tab/>
            </w:r>
          </w:p>
        </w:tc>
      </w:tr>
    </w:tbl>
    <w:p w:rsidR="00864ACA" w:rsidRPr="004565AC" w:rsidRDefault="00864ACA">
      <w:pPr>
        <w:rPr>
          <w:b/>
          <w:color w:val="FF0000"/>
        </w:rPr>
        <w:sectPr w:rsidR="00864ACA" w:rsidRPr="004565AC" w:rsidSect="004B0D27">
          <w:pgSz w:w="11906" w:h="16838"/>
          <w:pgMar w:top="851" w:right="851" w:bottom="851" w:left="851" w:header="708" w:footer="708" w:gutter="0"/>
          <w:pgBorders w:offsetFrom="page">
            <w:top w:val="thinThickThinSmallGap" w:sz="12" w:space="24" w:color="auto"/>
            <w:left w:val="thinThickThinSmallGap" w:sz="12" w:space="24" w:color="auto"/>
            <w:bottom w:val="thinThickThinSmallGap" w:sz="12" w:space="24" w:color="auto"/>
            <w:right w:val="thinThickThinSmallGap" w:sz="12" w:space="24" w:color="auto"/>
          </w:pgBorders>
          <w:cols w:space="708"/>
          <w:docGrid w:linePitch="360"/>
        </w:sectPr>
      </w:pPr>
    </w:p>
    <w:p w:rsidR="004565AC" w:rsidRDefault="008F1C65">
      <w:pPr>
        <w:rPr>
          <w:b/>
          <w:color w:val="FF0000"/>
        </w:rPr>
      </w:pPr>
      <w:r w:rsidRPr="004565AC">
        <w:rPr>
          <w:b/>
          <w:color w:val="FF0000"/>
        </w:rPr>
        <w:lastRenderedPageBreak/>
        <w:t xml:space="preserve"> </w:t>
      </w:r>
      <w:r w:rsidR="0076700C">
        <w:rPr>
          <w:b/>
          <w:color w:val="FF0000"/>
        </w:rPr>
        <w:t>1</w:t>
      </w:r>
      <w:r w:rsidR="005B520B">
        <w:rPr>
          <w:b/>
          <w:noProof/>
          <w:color w:val="FF0000"/>
        </w:rPr>
        <w:drawing>
          <wp:inline distT="0" distB="0" distL="0" distR="0">
            <wp:extent cx="2948940" cy="883920"/>
            <wp:effectExtent l="19050" t="0" r="381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88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20B" w:rsidRDefault="005B520B">
      <w:pPr>
        <w:rPr>
          <w:b/>
          <w:color w:val="FF0000"/>
        </w:rPr>
      </w:pPr>
    </w:p>
    <w:p w:rsidR="004565AC" w:rsidRDefault="004565AC">
      <w:pPr>
        <w:rPr>
          <w:b/>
          <w:color w:val="FF0000"/>
        </w:rPr>
      </w:pPr>
    </w:p>
    <w:p w:rsidR="004565AC" w:rsidRDefault="004565AC">
      <w:pPr>
        <w:rPr>
          <w:b/>
          <w:color w:val="FF0000"/>
        </w:rPr>
      </w:pPr>
    </w:p>
    <w:p w:rsidR="00065954" w:rsidRDefault="00065954">
      <w:pPr>
        <w:rPr>
          <w:b/>
          <w:color w:val="FF0000"/>
        </w:rPr>
      </w:pPr>
    </w:p>
    <w:p w:rsidR="00EE033F" w:rsidRDefault="00EE033F">
      <w:pPr>
        <w:rPr>
          <w:b/>
          <w:color w:val="FF0000"/>
        </w:rPr>
      </w:pPr>
    </w:p>
    <w:p w:rsidR="004565AC" w:rsidRDefault="0076700C">
      <w:pPr>
        <w:rPr>
          <w:b/>
          <w:color w:val="FF0000"/>
        </w:rPr>
      </w:pPr>
      <w:r>
        <w:rPr>
          <w:b/>
          <w:color w:val="FF0000"/>
        </w:rPr>
        <w:t>2</w:t>
      </w:r>
    </w:p>
    <w:p w:rsidR="00065954" w:rsidRPr="00D46594" w:rsidRDefault="005B520B" w:rsidP="00D46594">
      <w:pPr>
        <w:autoSpaceDE w:val="0"/>
        <w:autoSpaceDN w:val="0"/>
        <w:adjustRightInd w:val="0"/>
        <w:spacing w:after="0" w:line="240" w:lineRule="auto"/>
        <w:rPr>
          <w:b/>
          <w:color w:val="FF0000"/>
          <w:sz w:val="24"/>
          <w:szCs w:val="24"/>
        </w:rPr>
      </w:pPr>
      <w:r>
        <w:rPr>
          <w:b/>
          <w:noProof/>
          <w:color w:val="FF0000"/>
          <w:sz w:val="24"/>
          <w:szCs w:val="24"/>
        </w:rPr>
        <w:drawing>
          <wp:inline distT="0" distB="0" distL="0" distR="0">
            <wp:extent cx="2796540" cy="1470660"/>
            <wp:effectExtent l="19050" t="0" r="3810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5AC" w:rsidRDefault="004565AC">
      <w:pPr>
        <w:rPr>
          <w:b/>
          <w:color w:val="FF0000"/>
        </w:rPr>
      </w:pPr>
    </w:p>
    <w:p w:rsidR="004565AC" w:rsidRDefault="004565AC">
      <w:pPr>
        <w:rPr>
          <w:b/>
          <w:color w:val="FF0000"/>
        </w:rPr>
      </w:pPr>
    </w:p>
    <w:p w:rsidR="00065954" w:rsidRDefault="00065954">
      <w:pPr>
        <w:rPr>
          <w:b/>
          <w:color w:val="FF0000"/>
        </w:rPr>
      </w:pPr>
    </w:p>
    <w:p w:rsidR="003828CF" w:rsidRDefault="003828CF">
      <w:pPr>
        <w:rPr>
          <w:b/>
          <w:color w:val="FF0000"/>
        </w:rPr>
      </w:pPr>
    </w:p>
    <w:p w:rsidR="004565AC" w:rsidRDefault="0076700C">
      <w:pPr>
        <w:rPr>
          <w:b/>
          <w:color w:val="FF0000"/>
        </w:rPr>
      </w:pPr>
      <w:r>
        <w:rPr>
          <w:b/>
          <w:color w:val="FF0000"/>
        </w:rPr>
        <w:br/>
        <w:t>3</w:t>
      </w:r>
      <w:r w:rsidR="00012244">
        <w:rPr>
          <w:b/>
          <w:noProof/>
          <w:color w:val="FF0000"/>
        </w:rPr>
        <w:drawing>
          <wp:inline distT="0" distB="0" distL="0" distR="0">
            <wp:extent cx="3014345" cy="1359122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359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C63" w:rsidRDefault="000A0C63">
      <w:pPr>
        <w:rPr>
          <w:b/>
          <w:color w:val="FF0000"/>
        </w:rPr>
      </w:pPr>
    </w:p>
    <w:p w:rsidR="004565AC" w:rsidRDefault="003828CF">
      <w:pPr>
        <w:rPr>
          <w:b/>
          <w:color w:val="FF0000"/>
        </w:rPr>
      </w:pPr>
      <w:r>
        <w:rPr>
          <w:b/>
          <w:color w:val="FF0000"/>
        </w:rPr>
        <w:t xml:space="preserve"> </w:t>
      </w:r>
    </w:p>
    <w:p w:rsidR="00012244" w:rsidRDefault="00EE033F">
      <w:pPr>
        <w:rPr>
          <w:b/>
          <w:color w:val="FF0000"/>
        </w:rPr>
      </w:pPr>
      <w:r>
        <w:rPr>
          <w:b/>
          <w:color w:val="FF0000"/>
        </w:rPr>
        <w:t xml:space="preserve">  </w:t>
      </w:r>
    </w:p>
    <w:p w:rsidR="004565AC" w:rsidRDefault="00EE033F">
      <w:pPr>
        <w:rPr>
          <w:b/>
          <w:color w:val="FF0000"/>
        </w:rPr>
      </w:pPr>
      <w:r>
        <w:rPr>
          <w:b/>
          <w:color w:val="FF0000"/>
        </w:rPr>
        <w:lastRenderedPageBreak/>
        <w:t xml:space="preserve">   </w:t>
      </w:r>
      <w:r w:rsidR="0076700C">
        <w:rPr>
          <w:b/>
          <w:color w:val="FF0000"/>
        </w:rPr>
        <w:t>4</w:t>
      </w:r>
    </w:p>
    <w:p w:rsidR="00012244" w:rsidRDefault="005B520B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2716530" cy="836719"/>
            <wp:effectExtent l="19050" t="0" r="7620" b="0"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338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244" w:rsidRDefault="00012244">
      <w:pPr>
        <w:rPr>
          <w:b/>
          <w:color w:val="FF0000"/>
        </w:rPr>
      </w:pPr>
    </w:p>
    <w:p w:rsidR="00012244" w:rsidRDefault="00012244">
      <w:pPr>
        <w:rPr>
          <w:b/>
          <w:color w:val="FF0000"/>
        </w:rPr>
      </w:pPr>
    </w:p>
    <w:p w:rsidR="005B520B" w:rsidRDefault="005B520B">
      <w:pPr>
        <w:rPr>
          <w:b/>
          <w:color w:val="FF0000"/>
        </w:rPr>
      </w:pPr>
    </w:p>
    <w:p w:rsidR="00012244" w:rsidRDefault="00012244">
      <w:pPr>
        <w:rPr>
          <w:b/>
          <w:color w:val="FF0000"/>
        </w:rPr>
      </w:pPr>
    </w:p>
    <w:p w:rsidR="00065954" w:rsidRDefault="0076700C">
      <w:pPr>
        <w:rPr>
          <w:b/>
          <w:color w:val="FF0000"/>
        </w:rPr>
      </w:pPr>
      <w:r>
        <w:rPr>
          <w:b/>
          <w:color w:val="FF0000"/>
        </w:rPr>
        <w:t>5</w:t>
      </w:r>
    </w:p>
    <w:p w:rsidR="00431417" w:rsidRDefault="00C76409" w:rsidP="00431417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731791"/>
            <wp:effectExtent l="19050" t="0" r="0" b="0"/>
            <wp:docPr id="2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731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8CF" w:rsidRDefault="003828CF">
      <w:pPr>
        <w:rPr>
          <w:b/>
          <w:color w:val="FF0000"/>
        </w:rPr>
      </w:pPr>
    </w:p>
    <w:p w:rsidR="00D53E32" w:rsidRDefault="00D53E32">
      <w:pPr>
        <w:rPr>
          <w:b/>
          <w:color w:val="FF0000"/>
        </w:rPr>
      </w:pPr>
    </w:p>
    <w:p w:rsidR="005B520B" w:rsidRDefault="005B520B">
      <w:pPr>
        <w:rPr>
          <w:b/>
          <w:color w:val="FF0000"/>
        </w:rPr>
      </w:pPr>
    </w:p>
    <w:p w:rsidR="005B520B" w:rsidRDefault="005B520B">
      <w:pPr>
        <w:rPr>
          <w:b/>
          <w:color w:val="FF0000"/>
        </w:rPr>
      </w:pPr>
    </w:p>
    <w:p w:rsidR="001F247D" w:rsidRPr="006F0B0F" w:rsidRDefault="0076700C" w:rsidP="006F0B0F">
      <w:pPr>
        <w:rPr>
          <w:b/>
          <w:color w:val="FF0000"/>
        </w:rPr>
      </w:pPr>
      <w:r>
        <w:rPr>
          <w:b/>
          <w:color w:val="FF0000"/>
        </w:rPr>
        <w:t>6</w:t>
      </w:r>
    </w:p>
    <w:p w:rsidR="001F247D" w:rsidRDefault="005B520B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067147"/>
            <wp:effectExtent l="19050" t="0" r="0" b="0"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06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244" w:rsidRDefault="00012244">
      <w:pPr>
        <w:rPr>
          <w:b/>
          <w:color w:val="FF0000"/>
        </w:rPr>
      </w:pPr>
    </w:p>
    <w:p w:rsidR="00012244" w:rsidRDefault="00012244">
      <w:pPr>
        <w:rPr>
          <w:b/>
          <w:color w:val="FF0000"/>
        </w:rPr>
      </w:pPr>
    </w:p>
    <w:p w:rsidR="00D53E32" w:rsidRDefault="00D53E32">
      <w:pPr>
        <w:rPr>
          <w:b/>
          <w:color w:val="FF0000"/>
        </w:rPr>
      </w:pPr>
    </w:p>
    <w:p w:rsidR="00012244" w:rsidRDefault="00A3793E">
      <w:pPr>
        <w:rPr>
          <w:b/>
          <w:color w:val="FF0000"/>
        </w:rPr>
      </w:pPr>
      <w:r>
        <w:rPr>
          <w:b/>
          <w:color w:val="FF0000"/>
        </w:rPr>
        <w:lastRenderedPageBreak/>
        <w:t>7</w:t>
      </w:r>
      <w:r w:rsidR="001F247D">
        <w:rPr>
          <w:b/>
          <w:color w:val="FF0000"/>
        </w:rPr>
        <w:t xml:space="preserve"> </w:t>
      </w:r>
    </w:p>
    <w:p w:rsidR="003828CF" w:rsidRDefault="001F247D">
      <w:pPr>
        <w:rPr>
          <w:b/>
          <w:color w:val="FF0000"/>
        </w:rPr>
      </w:pPr>
      <w:r>
        <w:rPr>
          <w:b/>
          <w:color w:val="FF0000"/>
        </w:rPr>
        <w:t xml:space="preserve"> </w:t>
      </w:r>
      <w:r w:rsidR="00012244">
        <w:rPr>
          <w:b/>
          <w:noProof/>
          <w:color w:val="FF0000"/>
        </w:rPr>
        <w:drawing>
          <wp:inline distT="0" distB="0" distL="0" distR="0">
            <wp:extent cx="3014345" cy="1107057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107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38F" w:rsidRDefault="00A7538F">
      <w:pPr>
        <w:rPr>
          <w:b/>
          <w:color w:val="FF0000"/>
        </w:rPr>
      </w:pPr>
    </w:p>
    <w:p w:rsidR="00A7538F" w:rsidRDefault="00A7538F">
      <w:pPr>
        <w:rPr>
          <w:b/>
          <w:color w:val="FF0000"/>
        </w:rPr>
      </w:pPr>
    </w:p>
    <w:p w:rsidR="00A7538F" w:rsidRDefault="00A7538F">
      <w:pPr>
        <w:rPr>
          <w:b/>
          <w:color w:val="FF0000"/>
        </w:rPr>
      </w:pPr>
    </w:p>
    <w:p w:rsidR="00790207" w:rsidRDefault="00790207">
      <w:pPr>
        <w:rPr>
          <w:b/>
          <w:color w:val="FF0000"/>
        </w:rPr>
      </w:pPr>
      <w:r>
        <w:rPr>
          <w:b/>
          <w:color w:val="FF0000"/>
        </w:rPr>
        <w:t>8</w:t>
      </w:r>
    </w:p>
    <w:p w:rsidR="00A7538F" w:rsidRDefault="00A7538F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282309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282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289" w:rsidRDefault="009A6289">
      <w:pPr>
        <w:rPr>
          <w:b/>
          <w:color w:val="FF0000"/>
        </w:rPr>
      </w:pPr>
    </w:p>
    <w:p w:rsidR="00D53E32" w:rsidRDefault="00D53E32">
      <w:pPr>
        <w:rPr>
          <w:b/>
          <w:color w:val="FF0000"/>
        </w:rPr>
      </w:pPr>
    </w:p>
    <w:p w:rsidR="00D53E32" w:rsidRDefault="00D53E32">
      <w:pPr>
        <w:rPr>
          <w:b/>
          <w:color w:val="FF0000"/>
        </w:rPr>
      </w:pPr>
    </w:p>
    <w:p w:rsidR="0092138A" w:rsidRDefault="0092138A">
      <w:pPr>
        <w:rPr>
          <w:b/>
          <w:color w:val="FF0000"/>
        </w:rPr>
      </w:pPr>
    </w:p>
    <w:p w:rsidR="00790207" w:rsidRDefault="00790207">
      <w:pPr>
        <w:rPr>
          <w:b/>
          <w:color w:val="FF0000"/>
        </w:rPr>
      </w:pPr>
      <w:r>
        <w:rPr>
          <w:b/>
          <w:color w:val="FF0000"/>
        </w:rPr>
        <w:t>9</w:t>
      </w:r>
    </w:p>
    <w:p w:rsidR="009A6289" w:rsidRDefault="00A7538F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837052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837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207" w:rsidRDefault="00790207">
      <w:pPr>
        <w:rPr>
          <w:b/>
          <w:color w:val="FF0000"/>
        </w:rPr>
      </w:pPr>
    </w:p>
    <w:p w:rsidR="00920519" w:rsidRDefault="00920519">
      <w:pPr>
        <w:rPr>
          <w:b/>
          <w:color w:val="FF0000"/>
        </w:rPr>
      </w:pPr>
    </w:p>
    <w:p w:rsidR="009A6289" w:rsidRDefault="009A6289">
      <w:pPr>
        <w:rPr>
          <w:b/>
          <w:color w:val="FF0000"/>
        </w:rPr>
      </w:pPr>
    </w:p>
    <w:p w:rsidR="00466F22" w:rsidRDefault="00466F22">
      <w:pPr>
        <w:rPr>
          <w:b/>
          <w:color w:val="FF0000"/>
        </w:rPr>
      </w:pPr>
    </w:p>
    <w:p w:rsidR="0092138A" w:rsidRDefault="0092138A">
      <w:pPr>
        <w:rPr>
          <w:b/>
          <w:color w:val="FF0000"/>
        </w:rPr>
      </w:pPr>
    </w:p>
    <w:p w:rsidR="00466F22" w:rsidRDefault="009448CC">
      <w:pPr>
        <w:rPr>
          <w:b/>
          <w:color w:val="FF0000"/>
        </w:rPr>
      </w:pPr>
      <w:r>
        <w:rPr>
          <w:b/>
          <w:color w:val="FF0000"/>
        </w:rPr>
        <w:lastRenderedPageBreak/>
        <w:t>1</w:t>
      </w:r>
      <w:r w:rsidR="00A7538F">
        <w:rPr>
          <w:b/>
          <w:color w:val="FF0000"/>
        </w:rPr>
        <w:t>0</w:t>
      </w:r>
      <w:r w:rsidR="00A7538F">
        <w:rPr>
          <w:b/>
          <w:noProof/>
          <w:color w:val="FF0000"/>
        </w:rPr>
        <w:drawing>
          <wp:inline distT="0" distB="0" distL="0" distR="0">
            <wp:extent cx="3014345" cy="1537577"/>
            <wp:effectExtent l="19050" t="0" r="0" b="0"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537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D8A" w:rsidRDefault="002E2D8A">
      <w:pPr>
        <w:rPr>
          <w:b/>
          <w:color w:val="FF0000"/>
        </w:rPr>
      </w:pPr>
    </w:p>
    <w:p w:rsidR="002E2D8A" w:rsidRDefault="002E2D8A">
      <w:pPr>
        <w:rPr>
          <w:b/>
          <w:color w:val="FF0000"/>
        </w:rPr>
      </w:pPr>
    </w:p>
    <w:p w:rsidR="00A7538F" w:rsidRDefault="00A7538F">
      <w:pPr>
        <w:rPr>
          <w:b/>
          <w:color w:val="FF0000"/>
        </w:rPr>
      </w:pPr>
    </w:p>
    <w:p w:rsidR="002E2D8A" w:rsidRDefault="00A7538F">
      <w:pPr>
        <w:rPr>
          <w:b/>
          <w:color w:val="FF0000"/>
        </w:rPr>
      </w:pPr>
      <w:r>
        <w:rPr>
          <w:b/>
          <w:color w:val="FF0000"/>
        </w:rPr>
        <w:t>11</w:t>
      </w:r>
    </w:p>
    <w:p w:rsidR="00A7538F" w:rsidRDefault="005B520B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351696"/>
            <wp:effectExtent l="19050" t="0" r="0" b="0"/>
            <wp:docPr id="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351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20B" w:rsidRDefault="005B520B">
      <w:pPr>
        <w:rPr>
          <w:b/>
          <w:color w:val="FF0000"/>
        </w:rPr>
      </w:pPr>
    </w:p>
    <w:p w:rsidR="005B520B" w:rsidRDefault="005B520B">
      <w:pPr>
        <w:rPr>
          <w:b/>
          <w:color w:val="FF0000"/>
        </w:rPr>
      </w:pPr>
    </w:p>
    <w:p w:rsidR="005B520B" w:rsidRDefault="005B520B">
      <w:pPr>
        <w:rPr>
          <w:b/>
          <w:color w:val="FF0000"/>
        </w:rPr>
      </w:pPr>
    </w:p>
    <w:p w:rsidR="00221AE0" w:rsidRDefault="00A55C91">
      <w:pPr>
        <w:rPr>
          <w:b/>
          <w:color w:val="FF0000"/>
        </w:rPr>
      </w:pPr>
      <w:r>
        <w:rPr>
          <w:b/>
          <w:color w:val="FF0000"/>
        </w:rPr>
        <w:t xml:space="preserve">                                                                                                                                                                                        </w:t>
      </w:r>
    </w:p>
    <w:p w:rsidR="009A6289" w:rsidRDefault="006C0C08">
      <w:pPr>
        <w:rPr>
          <w:b/>
          <w:color w:val="FF0000"/>
        </w:rPr>
      </w:pPr>
      <w:r>
        <w:rPr>
          <w:b/>
          <w:color w:val="FF0000"/>
        </w:rPr>
        <w:t>12</w:t>
      </w:r>
    </w:p>
    <w:p w:rsidR="00221AE0" w:rsidRDefault="00A7538F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2268262"/>
            <wp:effectExtent l="19050" t="0" r="0" b="0"/>
            <wp:docPr id="3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268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F22" w:rsidRDefault="00466F22">
      <w:pPr>
        <w:rPr>
          <w:b/>
          <w:color w:val="FF0000"/>
        </w:rPr>
      </w:pPr>
    </w:p>
    <w:p w:rsidR="00A7538F" w:rsidRDefault="00A7538F">
      <w:pPr>
        <w:rPr>
          <w:b/>
          <w:color w:val="FF0000"/>
        </w:rPr>
      </w:pPr>
    </w:p>
    <w:p w:rsidR="005B520B" w:rsidRDefault="005B520B">
      <w:pPr>
        <w:rPr>
          <w:b/>
          <w:color w:val="FF0000"/>
        </w:rPr>
      </w:pPr>
    </w:p>
    <w:p w:rsidR="006C0C08" w:rsidRDefault="006C0C08">
      <w:pPr>
        <w:rPr>
          <w:b/>
          <w:color w:val="FF0000"/>
        </w:rPr>
      </w:pPr>
      <w:r>
        <w:rPr>
          <w:b/>
          <w:color w:val="FF0000"/>
        </w:rPr>
        <w:lastRenderedPageBreak/>
        <w:t>13</w:t>
      </w:r>
    </w:p>
    <w:p w:rsidR="00A7538F" w:rsidRDefault="00A7538F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322205"/>
            <wp:effectExtent l="19050" t="0" r="0" b="0"/>
            <wp:docPr id="3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32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38F" w:rsidRDefault="00A7538F">
      <w:pPr>
        <w:rPr>
          <w:b/>
          <w:color w:val="FF0000"/>
        </w:rPr>
      </w:pPr>
    </w:p>
    <w:p w:rsidR="00A7538F" w:rsidRDefault="00A7538F">
      <w:pPr>
        <w:rPr>
          <w:b/>
          <w:color w:val="FF0000"/>
        </w:rPr>
      </w:pPr>
    </w:p>
    <w:p w:rsidR="00221AE0" w:rsidRDefault="00221AE0">
      <w:pPr>
        <w:rPr>
          <w:b/>
          <w:color w:val="FF0000"/>
        </w:rPr>
      </w:pPr>
    </w:p>
    <w:p w:rsidR="006C0C08" w:rsidRDefault="006C0C08">
      <w:pPr>
        <w:rPr>
          <w:b/>
          <w:color w:val="FF0000"/>
        </w:rPr>
      </w:pPr>
    </w:p>
    <w:p w:rsidR="006C0C08" w:rsidRDefault="006C0C08">
      <w:pPr>
        <w:rPr>
          <w:b/>
          <w:color w:val="FF0000"/>
        </w:rPr>
      </w:pPr>
    </w:p>
    <w:p w:rsidR="009A6289" w:rsidRDefault="006C0C08">
      <w:pPr>
        <w:rPr>
          <w:b/>
          <w:color w:val="FF0000"/>
        </w:rPr>
      </w:pPr>
      <w:r>
        <w:rPr>
          <w:b/>
          <w:color w:val="FF0000"/>
        </w:rPr>
        <w:t>14</w:t>
      </w:r>
      <w:r w:rsidR="003E0B37">
        <w:rPr>
          <w:b/>
          <w:noProof/>
          <w:color w:val="FF0000"/>
        </w:rPr>
        <w:drawing>
          <wp:inline distT="0" distB="0" distL="0" distR="0">
            <wp:extent cx="3014345" cy="2841843"/>
            <wp:effectExtent l="19050" t="0" r="0" b="0"/>
            <wp:docPr id="3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841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289" w:rsidRDefault="009A6289">
      <w:pPr>
        <w:rPr>
          <w:b/>
          <w:color w:val="FF0000"/>
        </w:rPr>
      </w:pPr>
    </w:p>
    <w:p w:rsidR="003E0B37" w:rsidRDefault="0082197A">
      <w:pPr>
        <w:rPr>
          <w:b/>
          <w:color w:val="FF0000"/>
        </w:rPr>
      </w:pPr>
      <w:r>
        <w:rPr>
          <w:b/>
          <w:color w:val="FF0000"/>
        </w:rPr>
        <w:t>1</w:t>
      </w:r>
      <w:r w:rsidR="003E0B37">
        <w:rPr>
          <w:b/>
          <w:color w:val="FF0000"/>
        </w:rPr>
        <w:t>5</w:t>
      </w:r>
      <w:r w:rsidR="00EE3432">
        <w:rPr>
          <w:b/>
          <w:noProof/>
          <w:color w:val="FF0000"/>
        </w:rPr>
        <w:drawing>
          <wp:inline distT="0" distB="0" distL="0" distR="0">
            <wp:extent cx="3014345" cy="1493294"/>
            <wp:effectExtent l="19050" t="0" r="0" b="0"/>
            <wp:docPr id="1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49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93E" w:rsidRDefault="00A3793E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9A6289" w:rsidRDefault="009A6289">
      <w:pPr>
        <w:rPr>
          <w:b/>
          <w:color w:val="FF0000"/>
        </w:rPr>
      </w:pPr>
    </w:p>
    <w:p w:rsidR="00DE5791" w:rsidRDefault="0082197A">
      <w:pPr>
        <w:rPr>
          <w:b/>
          <w:color w:val="FF0000"/>
        </w:rPr>
      </w:pPr>
      <w:r>
        <w:rPr>
          <w:b/>
          <w:color w:val="FF0000"/>
        </w:rPr>
        <w:lastRenderedPageBreak/>
        <w:t>16</w:t>
      </w:r>
      <w:r w:rsidR="00A55C91">
        <w:rPr>
          <w:b/>
          <w:color w:val="FF0000"/>
        </w:rPr>
        <w:t xml:space="preserve">                                                                                                                                                             </w:t>
      </w:r>
    </w:p>
    <w:p w:rsidR="00DE5791" w:rsidRDefault="003E0B37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2831712"/>
            <wp:effectExtent l="19050" t="0" r="0" b="0"/>
            <wp:docPr id="3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831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B37" w:rsidRDefault="003E0B37">
      <w:pPr>
        <w:rPr>
          <w:b/>
          <w:color w:val="FF0000"/>
        </w:rPr>
      </w:pPr>
    </w:p>
    <w:p w:rsidR="00A55C91" w:rsidRDefault="0082197A">
      <w:pPr>
        <w:rPr>
          <w:b/>
          <w:color w:val="FF0000"/>
        </w:rPr>
      </w:pPr>
      <w:r>
        <w:rPr>
          <w:b/>
          <w:color w:val="FF0000"/>
        </w:rPr>
        <w:t>17</w:t>
      </w:r>
    </w:p>
    <w:p w:rsidR="003E0B37" w:rsidRDefault="005B520B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2670021"/>
            <wp:effectExtent l="19050" t="0" r="0" b="0"/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670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97A" w:rsidRDefault="0082197A">
      <w:pPr>
        <w:rPr>
          <w:b/>
          <w:color w:val="FF0000"/>
        </w:rPr>
      </w:pPr>
    </w:p>
    <w:p w:rsidR="0082197A" w:rsidRDefault="0082197A">
      <w:pPr>
        <w:rPr>
          <w:b/>
          <w:color w:val="FF0000"/>
        </w:rPr>
      </w:pPr>
      <w:r>
        <w:rPr>
          <w:b/>
          <w:color w:val="FF0000"/>
        </w:rPr>
        <w:t>18</w:t>
      </w:r>
    </w:p>
    <w:p w:rsidR="003E0B37" w:rsidRDefault="003E0B37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1674060"/>
            <wp:effectExtent l="19050" t="0" r="0" b="0"/>
            <wp:docPr id="4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67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97A" w:rsidRDefault="0082197A">
      <w:pPr>
        <w:rPr>
          <w:b/>
          <w:color w:val="FF0000"/>
        </w:rPr>
      </w:pPr>
    </w:p>
    <w:p w:rsidR="0082197A" w:rsidRDefault="0082197A">
      <w:pPr>
        <w:rPr>
          <w:b/>
          <w:color w:val="FF0000"/>
        </w:rPr>
      </w:pPr>
      <w:r>
        <w:rPr>
          <w:b/>
          <w:color w:val="FF0000"/>
        </w:rPr>
        <w:lastRenderedPageBreak/>
        <w:t>19</w:t>
      </w:r>
    </w:p>
    <w:p w:rsidR="0082197A" w:rsidRDefault="003E0B37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3346047"/>
            <wp:effectExtent l="19050" t="0" r="0" b="0"/>
            <wp:docPr id="4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3346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97A" w:rsidRDefault="0082197A">
      <w:pPr>
        <w:rPr>
          <w:b/>
          <w:color w:val="FF0000"/>
        </w:rPr>
      </w:pPr>
    </w:p>
    <w:p w:rsidR="0082197A" w:rsidRDefault="0082197A">
      <w:pPr>
        <w:rPr>
          <w:b/>
          <w:color w:val="FF0000"/>
        </w:rPr>
      </w:pPr>
    </w:p>
    <w:p w:rsidR="0082197A" w:rsidRDefault="0082197A">
      <w:pPr>
        <w:rPr>
          <w:b/>
          <w:color w:val="FF0000"/>
        </w:rPr>
      </w:pPr>
      <w:r>
        <w:rPr>
          <w:b/>
          <w:color w:val="FF0000"/>
        </w:rPr>
        <w:t>20</w:t>
      </w:r>
    </w:p>
    <w:p w:rsidR="003E0B37" w:rsidRDefault="003E0B37">
      <w:pPr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3014345" cy="3133889"/>
            <wp:effectExtent l="19050" t="0" r="0" b="0"/>
            <wp:docPr id="4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3133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  <w:r>
        <w:rPr>
          <w:b/>
          <w:color w:val="FF0000"/>
        </w:rPr>
        <w:lastRenderedPageBreak/>
        <w:t>21</w:t>
      </w:r>
      <w:r w:rsidR="005B520B">
        <w:rPr>
          <w:b/>
          <w:noProof/>
          <w:color w:val="FF0000"/>
        </w:rPr>
        <w:drawing>
          <wp:inline distT="0" distB="0" distL="0" distR="0">
            <wp:extent cx="3014345" cy="898687"/>
            <wp:effectExtent l="19050" t="0" r="0" b="0"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89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</w:p>
    <w:p w:rsidR="003E0B37" w:rsidRDefault="003E0B37">
      <w:pPr>
        <w:rPr>
          <w:b/>
          <w:color w:val="FF0000"/>
        </w:rPr>
      </w:pPr>
      <w:r>
        <w:rPr>
          <w:b/>
          <w:color w:val="FF0000"/>
        </w:rPr>
        <w:t>22</w:t>
      </w:r>
      <w:r>
        <w:rPr>
          <w:b/>
          <w:noProof/>
          <w:color w:val="FF0000"/>
        </w:rPr>
        <w:drawing>
          <wp:inline distT="0" distB="0" distL="0" distR="0">
            <wp:extent cx="3014345" cy="1769092"/>
            <wp:effectExtent l="19050" t="0" r="0" b="0"/>
            <wp:docPr id="45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1769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B37" w:rsidRDefault="00C51EBD">
      <w:pPr>
        <w:rPr>
          <w:b/>
          <w:color w:val="FF0000"/>
        </w:rPr>
      </w:pPr>
      <w:r>
        <w:rPr>
          <w:b/>
          <w:noProof/>
          <w:color w:val="FF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6.85pt;margin-top:8.6pt;width:211.8pt;height:255.55pt;z-index:251663360" wrapcoords="-84 0 -84 21523 21600 21523 21600 0 -84 0">
            <v:imagedata r:id="rId30" o:title=""/>
            <w10:wrap type="tight"/>
          </v:shape>
          <o:OLEObject Type="Embed" ProgID="PBrush" ShapeID="_x0000_s1030" DrawAspect="Content" ObjectID="_1514273849" r:id="rId31"/>
        </w:pict>
      </w:r>
    </w:p>
    <w:p w:rsidR="0082197A" w:rsidRDefault="0082197A">
      <w:pPr>
        <w:rPr>
          <w:b/>
          <w:color w:val="FF0000"/>
        </w:rPr>
      </w:pPr>
    </w:p>
    <w:p w:rsidR="0082197A" w:rsidRDefault="0082197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</w:p>
    <w:p w:rsidR="00CB760A" w:rsidRDefault="00CB760A">
      <w:pPr>
        <w:rPr>
          <w:b/>
          <w:color w:val="FF0000"/>
        </w:rPr>
      </w:pPr>
      <w:r>
        <w:rPr>
          <w:b/>
          <w:color w:val="FF0000"/>
        </w:rPr>
        <w:t>BAŞ + ARI : ‘’ BAŞ ‘’ OLMAK İÇİN ‘’ARI’’ GİBİ ÇALIŞMAK GEREKİR.</w:t>
      </w:r>
    </w:p>
    <w:p w:rsidR="00CB760A" w:rsidRDefault="00CB760A">
      <w:pPr>
        <w:rPr>
          <w:b/>
          <w:color w:val="FF0000"/>
        </w:rPr>
      </w:pPr>
      <w:r>
        <w:rPr>
          <w:b/>
          <w:color w:val="FF0000"/>
        </w:rPr>
        <w:t>MATEMATİK ÖĞRETMENİ ERDOĞAN SUCU BAŞARILAR DİLER</w:t>
      </w:r>
      <w:r w:rsidRPr="00CB760A">
        <w:rPr>
          <w:b/>
          <w:color w:val="FF0000"/>
        </w:rPr>
        <w:sym w:font="Wingdings" w:char="F04A"/>
      </w:r>
      <w:r w:rsidRPr="00CB760A">
        <w:rPr>
          <w:b/>
          <w:color w:val="FF0000"/>
        </w:rPr>
        <w:sym w:font="Wingdings" w:char="F04A"/>
      </w:r>
      <w:r w:rsidRPr="00CB760A">
        <w:rPr>
          <w:b/>
          <w:color w:val="FF0000"/>
        </w:rPr>
        <w:sym w:font="Wingdings" w:char="F04A"/>
      </w:r>
    </w:p>
    <w:bookmarkStart w:id="0" w:name="_GoBack"/>
    <w:bookmarkEnd w:id="0"/>
    <w:p w:rsidR="00077A66" w:rsidRPr="004565AC" w:rsidRDefault="00E770A2" w:rsidP="00E770A2">
      <w:pPr>
        <w:rPr>
          <w:b/>
          <w:color w:val="FF0000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117906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077A66" w:rsidRPr="004565AC" w:rsidSect="00864ACA">
      <w:type w:val="continuous"/>
      <w:pgSz w:w="11906" w:h="16838"/>
      <w:pgMar w:top="851" w:right="851" w:bottom="851" w:left="851" w:header="708" w:footer="708" w:gutter="0"/>
      <w:pgBorders w:offsetFrom="page">
        <w:top w:val="thinThickThinSmallGap" w:sz="12" w:space="24" w:color="auto"/>
        <w:left w:val="thinThickThinSmallGap" w:sz="12" w:space="24" w:color="auto"/>
        <w:bottom w:val="thinThickThinSmallGap" w:sz="12" w:space="24" w:color="auto"/>
        <w:right w:val="thinThickThinSmallGap" w:sz="12" w:space="24" w:color="auto"/>
      </w:pgBorders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186E" w:rsidRDefault="0004186E" w:rsidP="008F1C65">
      <w:pPr>
        <w:spacing w:after="0" w:line="240" w:lineRule="auto"/>
      </w:pPr>
      <w:r>
        <w:separator/>
      </w:r>
    </w:p>
  </w:endnote>
  <w:endnote w:type="continuationSeparator" w:id="0">
    <w:p w:rsidR="0004186E" w:rsidRDefault="0004186E" w:rsidP="008F1C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186E" w:rsidRDefault="0004186E" w:rsidP="008F1C65">
      <w:pPr>
        <w:spacing w:after="0" w:line="240" w:lineRule="auto"/>
      </w:pPr>
      <w:r>
        <w:separator/>
      </w:r>
    </w:p>
  </w:footnote>
  <w:footnote w:type="continuationSeparator" w:id="0">
    <w:p w:rsidR="0004186E" w:rsidRDefault="0004186E" w:rsidP="008F1C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8840FC"/>
    <w:multiLevelType w:val="hybridMultilevel"/>
    <w:tmpl w:val="5ECC10C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1127EC"/>
    <w:multiLevelType w:val="hybridMultilevel"/>
    <w:tmpl w:val="6C56B6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7538F"/>
    <w:rsid w:val="00001F72"/>
    <w:rsid w:val="000106E6"/>
    <w:rsid w:val="00011078"/>
    <w:rsid w:val="00011BD7"/>
    <w:rsid w:val="00012244"/>
    <w:rsid w:val="00013E7D"/>
    <w:rsid w:val="0004186E"/>
    <w:rsid w:val="00051709"/>
    <w:rsid w:val="00065954"/>
    <w:rsid w:val="00073904"/>
    <w:rsid w:val="00077A66"/>
    <w:rsid w:val="00080A23"/>
    <w:rsid w:val="000A0C63"/>
    <w:rsid w:val="000B2D3D"/>
    <w:rsid w:val="000C353D"/>
    <w:rsid w:val="000F1AE9"/>
    <w:rsid w:val="000F2D16"/>
    <w:rsid w:val="000F68E1"/>
    <w:rsid w:val="0010710D"/>
    <w:rsid w:val="00122287"/>
    <w:rsid w:val="00127915"/>
    <w:rsid w:val="00141455"/>
    <w:rsid w:val="00170FDB"/>
    <w:rsid w:val="001776F1"/>
    <w:rsid w:val="00184997"/>
    <w:rsid w:val="001916E3"/>
    <w:rsid w:val="00191F5F"/>
    <w:rsid w:val="001A4490"/>
    <w:rsid w:val="001D1D43"/>
    <w:rsid w:val="001E1C10"/>
    <w:rsid w:val="001F247D"/>
    <w:rsid w:val="001F69E9"/>
    <w:rsid w:val="00221AE0"/>
    <w:rsid w:val="00244BD5"/>
    <w:rsid w:val="00266726"/>
    <w:rsid w:val="00277482"/>
    <w:rsid w:val="002B394C"/>
    <w:rsid w:val="002D187B"/>
    <w:rsid w:val="002E2D8A"/>
    <w:rsid w:val="002F3882"/>
    <w:rsid w:val="003135EE"/>
    <w:rsid w:val="003542FB"/>
    <w:rsid w:val="00364416"/>
    <w:rsid w:val="003713B3"/>
    <w:rsid w:val="0037506E"/>
    <w:rsid w:val="003764E3"/>
    <w:rsid w:val="003828CF"/>
    <w:rsid w:val="0038727F"/>
    <w:rsid w:val="003A55FC"/>
    <w:rsid w:val="003E0B37"/>
    <w:rsid w:val="003E2E32"/>
    <w:rsid w:val="003E532A"/>
    <w:rsid w:val="004235F3"/>
    <w:rsid w:val="00431417"/>
    <w:rsid w:val="00453D8E"/>
    <w:rsid w:val="004565AC"/>
    <w:rsid w:val="00466F22"/>
    <w:rsid w:val="004730A1"/>
    <w:rsid w:val="00482D01"/>
    <w:rsid w:val="00496087"/>
    <w:rsid w:val="004B0D27"/>
    <w:rsid w:val="00514D60"/>
    <w:rsid w:val="005375E9"/>
    <w:rsid w:val="00543137"/>
    <w:rsid w:val="00543E00"/>
    <w:rsid w:val="005540D1"/>
    <w:rsid w:val="005960A4"/>
    <w:rsid w:val="005B520B"/>
    <w:rsid w:val="005D09FC"/>
    <w:rsid w:val="005E4CAE"/>
    <w:rsid w:val="005E7B17"/>
    <w:rsid w:val="005F7AA9"/>
    <w:rsid w:val="006076FB"/>
    <w:rsid w:val="00621BCC"/>
    <w:rsid w:val="006605B8"/>
    <w:rsid w:val="006606A8"/>
    <w:rsid w:val="00660F27"/>
    <w:rsid w:val="00663968"/>
    <w:rsid w:val="00696261"/>
    <w:rsid w:val="006A29B0"/>
    <w:rsid w:val="006C0C08"/>
    <w:rsid w:val="006F0B0F"/>
    <w:rsid w:val="007016D6"/>
    <w:rsid w:val="00704C78"/>
    <w:rsid w:val="00715EFA"/>
    <w:rsid w:val="00721BE0"/>
    <w:rsid w:val="00734B30"/>
    <w:rsid w:val="00746E77"/>
    <w:rsid w:val="0076700C"/>
    <w:rsid w:val="00775592"/>
    <w:rsid w:val="00790207"/>
    <w:rsid w:val="00794F13"/>
    <w:rsid w:val="007D102D"/>
    <w:rsid w:val="007D2A70"/>
    <w:rsid w:val="007D7D5C"/>
    <w:rsid w:val="00800FD6"/>
    <w:rsid w:val="00801F44"/>
    <w:rsid w:val="0082197A"/>
    <w:rsid w:val="00836277"/>
    <w:rsid w:val="008469A6"/>
    <w:rsid w:val="00850571"/>
    <w:rsid w:val="00855438"/>
    <w:rsid w:val="00864ACA"/>
    <w:rsid w:val="00864FED"/>
    <w:rsid w:val="008738F1"/>
    <w:rsid w:val="008B31EE"/>
    <w:rsid w:val="008F1C65"/>
    <w:rsid w:val="00920519"/>
    <w:rsid w:val="0092138A"/>
    <w:rsid w:val="009214A1"/>
    <w:rsid w:val="00932CB5"/>
    <w:rsid w:val="00932CEC"/>
    <w:rsid w:val="00933ED7"/>
    <w:rsid w:val="009448CC"/>
    <w:rsid w:val="00951820"/>
    <w:rsid w:val="00966A56"/>
    <w:rsid w:val="00975A70"/>
    <w:rsid w:val="009A6289"/>
    <w:rsid w:val="009A7489"/>
    <w:rsid w:val="009A7B74"/>
    <w:rsid w:val="009D4CCB"/>
    <w:rsid w:val="009D7CCC"/>
    <w:rsid w:val="009F5B4F"/>
    <w:rsid w:val="009F6738"/>
    <w:rsid w:val="009F78CE"/>
    <w:rsid w:val="00A10C59"/>
    <w:rsid w:val="00A23418"/>
    <w:rsid w:val="00A3793E"/>
    <w:rsid w:val="00A55C91"/>
    <w:rsid w:val="00A6055E"/>
    <w:rsid w:val="00A60F05"/>
    <w:rsid w:val="00A63CC4"/>
    <w:rsid w:val="00A705AF"/>
    <w:rsid w:val="00A7538F"/>
    <w:rsid w:val="00AA20A0"/>
    <w:rsid w:val="00AB62A1"/>
    <w:rsid w:val="00AC6CCD"/>
    <w:rsid w:val="00AD51A6"/>
    <w:rsid w:val="00AF6E3C"/>
    <w:rsid w:val="00B005F5"/>
    <w:rsid w:val="00B43225"/>
    <w:rsid w:val="00B45BE7"/>
    <w:rsid w:val="00B571E6"/>
    <w:rsid w:val="00B6492C"/>
    <w:rsid w:val="00B72D3B"/>
    <w:rsid w:val="00BA2854"/>
    <w:rsid w:val="00BB2709"/>
    <w:rsid w:val="00BB3CE0"/>
    <w:rsid w:val="00C01DDA"/>
    <w:rsid w:val="00C266F7"/>
    <w:rsid w:val="00C27498"/>
    <w:rsid w:val="00C279A0"/>
    <w:rsid w:val="00C43884"/>
    <w:rsid w:val="00C51EBD"/>
    <w:rsid w:val="00C53013"/>
    <w:rsid w:val="00C76409"/>
    <w:rsid w:val="00CA6A81"/>
    <w:rsid w:val="00CB760A"/>
    <w:rsid w:val="00CC67B6"/>
    <w:rsid w:val="00CD5600"/>
    <w:rsid w:val="00CF7DBE"/>
    <w:rsid w:val="00D2473E"/>
    <w:rsid w:val="00D26F30"/>
    <w:rsid w:val="00D33D45"/>
    <w:rsid w:val="00D46594"/>
    <w:rsid w:val="00D474FE"/>
    <w:rsid w:val="00D53E32"/>
    <w:rsid w:val="00D66266"/>
    <w:rsid w:val="00D707F4"/>
    <w:rsid w:val="00D955F0"/>
    <w:rsid w:val="00DB018B"/>
    <w:rsid w:val="00DB1E35"/>
    <w:rsid w:val="00DC6793"/>
    <w:rsid w:val="00DE5791"/>
    <w:rsid w:val="00DF6991"/>
    <w:rsid w:val="00E00F62"/>
    <w:rsid w:val="00E029FF"/>
    <w:rsid w:val="00E1362C"/>
    <w:rsid w:val="00E21D3E"/>
    <w:rsid w:val="00E5772B"/>
    <w:rsid w:val="00E63039"/>
    <w:rsid w:val="00E770A2"/>
    <w:rsid w:val="00E82024"/>
    <w:rsid w:val="00EA1F9C"/>
    <w:rsid w:val="00EC7E8B"/>
    <w:rsid w:val="00ED615F"/>
    <w:rsid w:val="00EE033F"/>
    <w:rsid w:val="00EE3432"/>
    <w:rsid w:val="00EF2A5F"/>
    <w:rsid w:val="00F03E5A"/>
    <w:rsid w:val="00F1411F"/>
    <w:rsid w:val="00F43611"/>
    <w:rsid w:val="00F653CB"/>
    <w:rsid w:val="00F72143"/>
    <w:rsid w:val="00F721A9"/>
    <w:rsid w:val="00F7333B"/>
    <w:rsid w:val="00F74519"/>
    <w:rsid w:val="00F9511A"/>
    <w:rsid w:val="00FA1D7A"/>
    <w:rsid w:val="00FC0F5E"/>
    <w:rsid w:val="00FC5215"/>
    <w:rsid w:val="00FD6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1EB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21D3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21D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1D3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F1C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F1C65"/>
  </w:style>
  <w:style w:type="paragraph" w:styleId="Altbilgi">
    <w:name w:val="footer"/>
    <w:basedOn w:val="Normal"/>
    <w:link w:val="AltbilgiChar"/>
    <w:uiPriority w:val="99"/>
    <w:semiHidden/>
    <w:unhideWhenUsed/>
    <w:rsid w:val="008F1C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F1C65"/>
  </w:style>
  <w:style w:type="table" w:customStyle="1" w:styleId="AkGlgeleme-Vurgu11">
    <w:name w:val="Açık Gölgeleme - Vurgu 11"/>
    <w:basedOn w:val="NormalTablo"/>
    <w:uiPriority w:val="60"/>
    <w:rsid w:val="00A705A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A705A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AkGlgeleme1">
    <w:name w:val="Açık Gölgeleme1"/>
    <w:basedOn w:val="NormalTablo"/>
    <w:uiPriority w:val="60"/>
    <w:rsid w:val="00A705A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eParagraf">
    <w:name w:val="List Paragraph"/>
    <w:basedOn w:val="Normal"/>
    <w:uiPriority w:val="34"/>
    <w:qFormat/>
    <w:rsid w:val="0043141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77A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21D3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21D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1D3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F1C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F1C65"/>
  </w:style>
  <w:style w:type="paragraph" w:styleId="Altbilgi">
    <w:name w:val="footer"/>
    <w:basedOn w:val="Normal"/>
    <w:link w:val="AltbilgiChar"/>
    <w:uiPriority w:val="99"/>
    <w:semiHidden/>
    <w:unhideWhenUsed/>
    <w:rsid w:val="008F1C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F1C65"/>
  </w:style>
  <w:style w:type="table" w:customStyle="1" w:styleId="AkGlgeleme-Vurgu11">
    <w:name w:val="Açık Gölgeleme - Vurgu 11"/>
    <w:basedOn w:val="NormalTablo"/>
    <w:uiPriority w:val="60"/>
    <w:rsid w:val="00A705A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A705A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AkGlgeleme1">
    <w:name w:val="Açık Gölgeleme1"/>
    <w:basedOn w:val="NormalTablo"/>
    <w:uiPriority w:val="60"/>
    <w:rsid w:val="00A705A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eParagraf">
    <w:name w:val="List Paragraph"/>
    <w:basedOn w:val="Normal"/>
    <w:uiPriority w:val="34"/>
    <w:qFormat/>
    <w:rsid w:val="0043141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77A6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di\Desktop\sablon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5D56FD-AD6A-4A95-A9D2-2D2275B66D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</Template>
  <TotalTime>0</TotalTime>
  <Pages>4</Pages>
  <Words>119</Words>
  <Characters>680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2012-09-23T19:57:00Z</cp:lastPrinted>
  <dcterms:created xsi:type="dcterms:W3CDTF">2016-01-14T08:51:00Z</dcterms:created>
  <dcterms:modified xsi:type="dcterms:W3CDTF">2016-01-14T08:51:00Z</dcterms:modified>
  <cp:category>www.sorubak.com</cp:category>
</cp:coreProperties>
</file>