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D5E11" w:rsidRDefault="00103D14" w:rsidP="00371A38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86" type="#_x0000_t97" style="position:absolute;margin-left:-31.65pt;margin-top:-23.1pt;width:157.65pt;height:84.15pt;z-index:251652608" fillcolor="white [3201]" strokecolor="black [3200]" strokeweight="2.5pt">
            <v:shadow color="#868686"/>
            <v:textbox style="mso-next-textbox:#_x0000_s1086">
              <w:txbxContent>
                <w:p w:rsidR="00F449A7" w:rsidRDefault="00015CB5" w:rsidP="00015CB5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………………………….</w:t>
                  </w:r>
                  <w:proofErr w:type="gramEnd"/>
                </w:p>
                <w:p w:rsidR="00015CB5" w:rsidRPr="00C46E0E" w:rsidRDefault="00015CB5" w:rsidP="00015CB5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</w:t>
                  </w:r>
                  <w:r w:rsidR="00F40EBD">
                    <w:rPr>
                      <w:b/>
                    </w:rPr>
                    <w:t>...</w:t>
                  </w:r>
                  <w:r>
                    <w:rPr>
                      <w:b/>
                    </w:rPr>
                    <w:t>……</w:t>
                  </w:r>
                  <w:proofErr w:type="gramEnd"/>
                </w:p>
                <w:p w:rsidR="00015CB5" w:rsidRDefault="00015CB5" w:rsidP="00015CB5">
                  <w:r w:rsidRPr="00C46E0E"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>-no</w:t>
                  </w:r>
                  <w:proofErr w:type="gramStart"/>
                  <w:r>
                    <w:rPr>
                      <w:b/>
                    </w:rPr>
                    <w:t>…………………</w:t>
                  </w:r>
                  <w:r w:rsidR="00F40EBD">
                    <w:rPr>
                      <w:b/>
                    </w:rPr>
                    <w:t>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87" type="#_x0000_t84" style="position:absolute;margin-left:126pt;margin-top:-28.95pt;width:324.05pt;height:90pt;z-index:25165363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  <v:textbox>
              <w:txbxContent>
                <w:p w:rsidR="00015CB5" w:rsidRPr="00AC6E73" w:rsidRDefault="00015CB5" w:rsidP="00AC6E73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</w:t>
                  </w:r>
                  <w:r w:rsidR="0073348C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5-2016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015CB5" w:rsidRPr="00AC6E73" w:rsidRDefault="0073348C" w:rsidP="00AC6E73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ÜNYE</w:t>
                  </w:r>
                  <w:r w:rsidR="00472278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ŞEHİT HÜSEYİN BAŞARAN İLKOKULU</w:t>
                  </w:r>
                </w:p>
                <w:p w:rsidR="00015CB5" w:rsidRPr="0032649D" w:rsidRDefault="00015CB5" w:rsidP="00AC6E73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Din Kültürü ve Ahlak Bilgisi Dersi </w:t>
                  </w:r>
                  <w:r w:rsidR="0073348C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7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.Sınıf </w:t>
                  </w:r>
                  <w:r w:rsidR="00F40EBD"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2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.Dönem </w:t>
                  </w:r>
                  <w:r w:rsidR="00F40EBD"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1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.Yazılı</w:t>
                  </w:r>
                </w:p>
                <w:p w:rsidR="00015CB5" w:rsidRDefault="00015CB5" w:rsidP="00015CB5"/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8" type="#_x0000_t106" style="position:absolute;margin-left:460.2pt;margin-top:-12.6pt;width:90pt;height:54pt;z-index:251654656" adj="3240,27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88">
              <w:txbxContent>
                <w:p w:rsidR="00015CB5" w:rsidRPr="00F449A7" w:rsidRDefault="0073348C" w:rsidP="00F449A7">
                  <w:r>
                    <w:t>Puan</w:t>
                  </w:r>
                </w:p>
              </w:txbxContent>
            </v:textbox>
          </v:shape>
        </w:pict>
      </w:r>
    </w:p>
    <w:p w:rsidR="00FD5E11" w:rsidRDefault="00FD5E11" w:rsidP="00371A38"/>
    <w:p w:rsidR="00FD5E11" w:rsidRDefault="00FD5E11" w:rsidP="00371A38"/>
    <w:p w:rsidR="00FD5E11" w:rsidRDefault="00FD5E11" w:rsidP="00371A38"/>
    <w:p w:rsidR="00C37B14" w:rsidRDefault="00C37B14" w:rsidP="00371A38"/>
    <w:p w:rsidR="00C37B14" w:rsidRDefault="00C37B14" w:rsidP="00371A38"/>
    <w:p w:rsidR="003F68DA" w:rsidRDefault="003F68DA" w:rsidP="00015CB5">
      <w:pPr>
        <w:rPr>
          <w:rFonts w:ascii="Times New Roman" w:hAnsi="Times New Roman" w:cs="Times New Roman"/>
          <w:b/>
          <w:sz w:val="22"/>
          <w:szCs w:val="22"/>
        </w:rPr>
        <w:sectPr w:rsidR="003F68DA" w:rsidSect="00015CB5"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AC6E73" w:rsidRPr="00BE5653" w:rsidRDefault="00103D14" w:rsidP="00AC6E7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8" o:spid="_x0000_s1028" type="#_x0000_t109" style="position:absolute;margin-left:261pt;margin-top:81pt;width:11.35pt;height:645pt;z-index:251651584;visibility:visible;mso-position-horizontal-relative:margin;mso-position-vertical-relative:margin;mso-width-relative:margin;mso-height-relative:margin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" fillcolor="silver" strokecolor="white" strokeweight="1pt">
            <v:fill color2="#fbd4b4"/>
            <v:shadow on="t" type="perspective" color="#974706" opacity=".5" offset="1pt" offset2="-3pt"/>
            <v:textbox style="layout-flow:vertical;mso-next-textbox:#AutoShape 8" inset=".5mm,.3mm,.5mm,.3mm">
              <w:txbxContent>
                <w:p w:rsidR="0024247C" w:rsidRPr="00797CAD" w:rsidRDefault="0073348C" w:rsidP="0024247C">
                  <w:pPr>
                    <w:jc w:val="center"/>
                    <w:rPr>
                      <w:sz w:val="16"/>
                      <w:szCs w:val="16"/>
                    </w:rPr>
                  </w:pPr>
                  <w:r w:rsidRPr="0073348C">
                    <w:rPr>
                      <w:rFonts w:ascii="Comic Sans MS" w:hAnsi="Comic Sans MS"/>
                      <w:sz w:val="14"/>
                      <w:szCs w:val="14"/>
                    </w:rPr>
                    <w:t>ÜNYE ŞEHİT HÜSEYİN BAŞARAN ORTAOKULU</w:t>
                  </w:r>
                  <w:r w:rsidR="0024247C" w:rsidRPr="00797CAD">
                    <w:rPr>
                      <w:sz w:val="16"/>
                      <w:szCs w:val="16"/>
                    </w:rPr>
                    <w:t xml:space="preserve">  ---------     Din Kültürü ve Ahlak Bilgisi</w:t>
                  </w:r>
                </w:p>
              </w:txbxContent>
            </v:textbox>
            <w10:wrap anchorx="margin" anchory="margin"/>
          </v:shape>
        </w:pict>
      </w:r>
      <w:r w:rsidR="00471BA9" w:rsidRPr="001E684B">
        <w:rPr>
          <w:rFonts w:ascii="Comic Sans MS" w:hAnsi="Comic Sans MS"/>
          <w:b/>
        </w:rPr>
        <w:t>1.</w:t>
      </w:r>
      <w:r w:rsidR="00AC6E73" w:rsidRPr="00AC6E73">
        <w:t xml:space="preserve"> </w:t>
      </w:r>
      <w:r w:rsidR="00AC6E73" w:rsidRPr="00AC6E73">
        <w:rPr>
          <w:rFonts w:ascii="Comic Sans MS" w:hAnsi="Comic Sans MS"/>
        </w:rPr>
        <w:t xml:space="preserve">Oruç ibadetinin de diğer ibadetlerde olduğu gibi birey ve topluma kazandırdığı pek çok fayda vardır. </w:t>
      </w:r>
      <w:r w:rsidR="00AC6E73" w:rsidRPr="00BE5653">
        <w:rPr>
          <w:rFonts w:ascii="Comic Sans MS" w:hAnsi="Comic Sans MS"/>
          <w:b/>
        </w:rPr>
        <w:t>Buna göre aşağıdakilerden hangisi oruç ibadetinin bireysel faydalarından biri değildir?</w:t>
      </w:r>
    </w:p>
    <w:p w:rsidR="00AC6E73" w:rsidRDefault="00AC6E73" w:rsidP="00AC6E73">
      <w:pPr>
        <w:rPr>
          <w:rFonts w:ascii="Comic Sans MS" w:hAnsi="Comic Sans MS"/>
        </w:rPr>
      </w:pPr>
      <w:r w:rsidRPr="00AC6E73">
        <w:rPr>
          <w:rFonts w:ascii="Comic Sans MS" w:hAnsi="Comic Sans MS"/>
        </w:rPr>
        <w:t xml:space="preserve"> A) Dinimizin temel kaynağı </w:t>
      </w:r>
      <w:proofErr w:type="spellStart"/>
      <w:r w:rsidRPr="00AC6E73">
        <w:rPr>
          <w:rFonts w:ascii="Comic Sans MS" w:hAnsi="Comic Sans MS"/>
        </w:rPr>
        <w:t>Kur’an’la</w:t>
      </w:r>
      <w:proofErr w:type="spellEnd"/>
      <w:r w:rsidRPr="00AC6E73">
        <w:rPr>
          <w:rFonts w:ascii="Comic Sans MS" w:hAnsi="Comic Sans MS"/>
        </w:rPr>
        <w:t xml:space="preserve"> olan yakınlığımızı artırır. </w:t>
      </w:r>
    </w:p>
    <w:p w:rsidR="00AC6E73" w:rsidRDefault="00AC6E73" w:rsidP="00AC6E73">
      <w:pPr>
        <w:rPr>
          <w:rFonts w:ascii="Comic Sans MS" w:hAnsi="Comic Sans MS"/>
        </w:rPr>
      </w:pPr>
      <w:r w:rsidRPr="00AC6E73">
        <w:rPr>
          <w:rFonts w:ascii="Comic Sans MS" w:hAnsi="Comic Sans MS"/>
        </w:rPr>
        <w:t>B) İnsanlar arasında yardımlaşma ve dayanışmayı art</w:t>
      </w:r>
      <w:r w:rsidRPr="00AC6E73">
        <w:rPr>
          <w:rFonts w:ascii="Comic Sans MS" w:hAnsi="Comic Sans MS"/>
        </w:rPr>
        <w:t>ı</w:t>
      </w:r>
      <w:r w:rsidRPr="00AC6E73">
        <w:rPr>
          <w:rFonts w:ascii="Comic Sans MS" w:hAnsi="Comic Sans MS"/>
        </w:rPr>
        <w:t xml:space="preserve">rır. </w:t>
      </w:r>
    </w:p>
    <w:p w:rsidR="00AC6E73" w:rsidRDefault="00AC6E73" w:rsidP="00AC6E73">
      <w:pPr>
        <w:rPr>
          <w:rFonts w:ascii="Comic Sans MS" w:hAnsi="Comic Sans MS"/>
        </w:rPr>
      </w:pPr>
      <w:r w:rsidRPr="00AC6E73">
        <w:rPr>
          <w:rFonts w:ascii="Comic Sans MS" w:hAnsi="Comic Sans MS"/>
        </w:rPr>
        <w:t>C) İnsana, sabretmeyi ve zorluklarla mücadele etmeyi öğretir.</w:t>
      </w:r>
    </w:p>
    <w:p w:rsidR="00FE4A42" w:rsidRPr="00471BA9" w:rsidRDefault="00AC6E73" w:rsidP="00AC6E73">
      <w:pPr>
        <w:rPr>
          <w:rFonts w:ascii="Comic Sans MS" w:hAnsi="Comic Sans MS"/>
        </w:rPr>
      </w:pPr>
      <w:r w:rsidRPr="00AC6E73">
        <w:rPr>
          <w:rFonts w:ascii="Comic Sans MS" w:hAnsi="Comic Sans MS"/>
        </w:rPr>
        <w:t xml:space="preserve"> D) İnsanı, kötü alışkanlık ve çirkin davranışlardan uzaklaştırır</w:t>
      </w:r>
      <w:r>
        <w:t>.</w:t>
      </w:r>
    </w:p>
    <w:p w:rsidR="00FE4A42" w:rsidRPr="00471BA9" w:rsidRDefault="00FE4A42" w:rsidP="00471BA9">
      <w:pPr>
        <w:rPr>
          <w:rFonts w:ascii="Comic Sans MS" w:hAnsi="Comic Sans MS"/>
        </w:rPr>
      </w:pPr>
    </w:p>
    <w:p w:rsidR="00F449A7" w:rsidRPr="00BE5653" w:rsidRDefault="00471BA9" w:rsidP="00AC6E73">
      <w:pPr>
        <w:rPr>
          <w:rFonts w:ascii="Comic Sans MS" w:hAnsi="Comic Sans MS"/>
          <w:b/>
        </w:rPr>
      </w:pPr>
      <w:r w:rsidRPr="00F449A7">
        <w:rPr>
          <w:rFonts w:ascii="Comic Sans MS" w:hAnsi="Comic Sans MS"/>
          <w:b/>
        </w:rPr>
        <w:t>2.</w:t>
      </w:r>
      <w:r w:rsidR="00AC6E73" w:rsidRPr="00F449A7">
        <w:rPr>
          <w:rFonts w:ascii="Comic Sans MS" w:hAnsi="Comic Sans MS"/>
        </w:rPr>
        <w:t xml:space="preserve"> Hz. Muhammed (sav.)’in gençlik yıllarında “Erdeml</w:t>
      </w:r>
      <w:r w:rsidR="00AC6E73" w:rsidRPr="00F449A7">
        <w:rPr>
          <w:rFonts w:ascii="Comic Sans MS" w:hAnsi="Comic Sans MS"/>
        </w:rPr>
        <w:t>i</w:t>
      </w:r>
      <w:r w:rsidR="00AC6E73" w:rsidRPr="00F449A7">
        <w:rPr>
          <w:rFonts w:ascii="Comic Sans MS" w:hAnsi="Comic Sans MS"/>
        </w:rPr>
        <w:t xml:space="preserve">ler Topluluğuna” </w:t>
      </w:r>
      <w:r w:rsidR="00AC6E73" w:rsidRPr="00BE5653">
        <w:rPr>
          <w:rFonts w:ascii="Comic Sans MS" w:hAnsi="Comic Sans MS"/>
          <w:b/>
        </w:rPr>
        <w:t xml:space="preserve">katılması daha çok hangi yönüyle ilgilidir? 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>A) Öksüz ve yetim olması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 B) Haksızlıklara karşı mücadeleci olması 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C) Arkadaşlarına çok değer vermesi </w:t>
      </w:r>
    </w:p>
    <w:p w:rsidR="00FE4A42" w:rsidRP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D) Liderlik özelliklerine sahip </w:t>
      </w:r>
      <w:proofErr w:type="spellStart"/>
      <w:r w:rsidRPr="00F449A7">
        <w:rPr>
          <w:rFonts w:ascii="Comic Sans MS" w:hAnsi="Comic Sans MS"/>
        </w:rPr>
        <w:t>olmas</w:t>
      </w:r>
      <w:proofErr w:type="spellEnd"/>
    </w:p>
    <w:p w:rsidR="00AC6E73" w:rsidRPr="00F449A7" w:rsidRDefault="00AC6E73" w:rsidP="00AC6E73">
      <w:pPr>
        <w:rPr>
          <w:rFonts w:ascii="Comic Sans MS" w:hAnsi="Comic Sans MS"/>
        </w:rPr>
      </w:pPr>
    </w:p>
    <w:p w:rsidR="00F449A7" w:rsidRDefault="00AC6E73" w:rsidP="00AC6E73">
      <w:pPr>
        <w:ind w:right="-9"/>
        <w:rPr>
          <w:rFonts w:ascii="Comic Sans MS" w:hAnsi="Comic Sans MS"/>
        </w:rPr>
      </w:pPr>
      <w:r w:rsidRPr="00F449A7">
        <w:rPr>
          <w:rFonts w:ascii="Comic Sans MS" w:hAnsi="Comic Sans MS"/>
          <w:b/>
        </w:rPr>
        <w:t>3.</w:t>
      </w:r>
      <w:r w:rsidRPr="00BE5653">
        <w:rPr>
          <w:rFonts w:ascii="Comic Sans MS" w:hAnsi="Comic Sans MS"/>
          <w:b/>
        </w:rPr>
        <w:t xml:space="preserve">Aşağıdakilerden hangisi </w:t>
      </w:r>
      <w:proofErr w:type="spellStart"/>
      <w:r w:rsidRPr="00BE5653">
        <w:rPr>
          <w:rFonts w:ascii="Comic Sans MS" w:hAnsi="Comic Sans MS"/>
          <w:b/>
        </w:rPr>
        <w:t>Hz.Muhammed</w:t>
      </w:r>
      <w:proofErr w:type="spellEnd"/>
      <w:r w:rsidRPr="00BE5653">
        <w:rPr>
          <w:rFonts w:ascii="Comic Sans MS" w:hAnsi="Comic Sans MS"/>
          <w:b/>
        </w:rPr>
        <w:t xml:space="preserve"> (sav.)’in farklı bir yönüne değinmektedir?</w:t>
      </w:r>
      <w:r w:rsidRPr="00F449A7">
        <w:rPr>
          <w:rFonts w:ascii="Comic Sans MS" w:hAnsi="Comic Sans MS"/>
        </w:rPr>
        <w:t xml:space="preserve"> </w:t>
      </w:r>
    </w:p>
    <w:p w:rsidR="00F449A7" w:rsidRDefault="00AC6E73" w:rsidP="00AC6E73">
      <w:pPr>
        <w:ind w:right="-9"/>
        <w:rPr>
          <w:rFonts w:ascii="Comic Sans MS" w:hAnsi="Comic Sans MS"/>
        </w:rPr>
      </w:pPr>
      <w:r w:rsidRPr="00F449A7">
        <w:rPr>
          <w:rFonts w:ascii="Comic Sans MS" w:hAnsi="Comic Sans MS"/>
        </w:rPr>
        <w:t>A) Bütün insanlar gibi sıradan bir hayat yaşamıştır</w:t>
      </w:r>
    </w:p>
    <w:p w:rsidR="00BE5653" w:rsidRDefault="00AC6E73" w:rsidP="00AC6E73">
      <w:pPr>
        <w:ind w:right="-9"/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B) Bir anne ve babadan dünyaya gelmiştir. </w:t>
      </w:r>
    </w:p>
    <w:p w:rsidR="00F449A7" w:rsidRDefault="00AC6E73" w:rsidP="00AC6E73">
      <w:pPr>
        <w:ind w:right="-9"/>
        <w:rPr>
          <w:rFonts w:ascii="Comic Sans MS" w:hAnsi="Comic Sans MS"/>
        </w:rPr>
      </w:pPr>
      <w:r w:rsidRPr="00F449A7">
        <w:rPr>
          <w:rFonts w:ascii="Comic Sans MS" w:hAnsi="Comic Sans MS"/>
        </w:rPr>
        <w:t>C) Kırk yaşında peygamberlikle görevlendirilmiştir.</w:t>
      </w:r>
    </w:p>
    <w:p w:rsidR="00FE4A42" w:rsidRPr="00F449A7" w:rsidRDefault="00AC6E73" w:rsidP="00AC6E73">
      <w:pPr>
        <w:ind w:right="-9"/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 D) Hasta olunca tedavi olmuştur</w:t>
      </w:r>
    </w:p>
    <w:p w:rsidR="00FE4A42" w:rsidRPr="00F449A7" w:rsidRDefault="00FE4A42" w:rsidP="00471BA9">
      <w:pPr>
        <w:rPr>
          <w:rFonts w:ascii="Comic Sans MS" w:hAnsi="Comic Sans MS"/>
        </w:rPr>
      </w:pPr>
    </w:p>
    <w:p w:rsidR="00F449A7" w:rsidRPr="00BE5653" w:rsidRDefault="000304A9" w:rsidP="00AC6E73">
      <w:pPr>
        <w:rPr>
          <w:rFonts w:ascii="Comic Sans MS" w:hAnsi="Comic Sans MS"/>
          <w:b/>
        </w:rPr>
      </w:pPr>
      <w:r w:rsidRPr="00F449A7">
        <w:rPr>
          <w:rFonts w:ascii="Comic Sans MS" w:hAnsi="Comic Sans MS"/>
          <w:b/>
        </w:rPr>
        <w:t>4.</w:t>
      </w:r>
      <w:r w:rsidR="0095479E" w:rsidRPr="00F449A7">
        <w:rPr>
          <w:rFonts w:ascii="Comic Sans MS" w:hAnsi="Comic Sans MS"/>
          <w:sz w:val="24"/>
          <w:szCs w:val="24"/>
        </w:rPr>
        <w:t xml:space="preserve"> </w:t>
      </w:r>
      <w:r w:rsidR="00AC6E73" w:rsidRPr="00F449A7">
        <w:rPr>
          <w:rFonts w:ascii="Comic Sans MS" w:hAnsi="Comic Sans MS"/>
        </w:rPr>
        <w:t xml:space="preserve">Sözlükte; gidilecek yol, görüş ve akım anlamlarına gelir. Terim olarak; aynı din içindeki görüş, yorum ve anlayış farklılıkları nedeniyle ortaya çıkan oluşumları ifade eder. </w:t>
      </w:r>
      <w:r w:rsidR="00AC6E73" w:rsidRPr="00BE5653">
        <w:rPr>
          <w:rFonts w:ascii="Comic Sans MS" w:hAnsi="Comic Sans MS"/>
          <w:b/>
        </w:rPr>
        <w:t xml:space="preserve">Tanımı verilen kavram aşağıdakilerden hangisidir? </w:t>
      </w:r>
    </w:p>
    <w:p w:rsidR="0095479E" w:rsidRP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A) </w:t>
      </w:r>
      <w:proofErr w:type="gramStart"/>
      <w:r w:rsidRPr="00F449A7">
        <w:rPr>
          <w:rFonts w:ascii="Comic Sans MS" w:hAnsi="Comic Sans MS"/>
        </w:rPr>
        <w:t xml:space="preserve">Tarikat </w:t>
      </w:r>
      <w:r w:rsidR="00BE5653">
        <w:rPr>
          <w:rFonts w:ascii="Comic Sans MS" w:hAnsi="Comic Sans MS"/>
        </w:rPr>
        <w:t xml:space="preserve">   </w:t>
      </w:r>
      <w:r w:rsidRPr="00F449A7">
        <w:rPr>
          <w:rFonts w:ascii="Comic Sans MS" w:hAnsi="Comic Sans MS"/>
        </w:rPr>
        <w:t>B</w:t>
      </w:r>
      <w:proofErr w:type="gramEnd"/>
      <w:r w:rsidRPr="00F449A7">
        <w:rPr>
          <w:rFonts w:ascii="Comic Sans MS" w:hAnsi="Comic Sans MS"/>
        </w:rPr>
        <w:t>) Cemaat</w:t>
      </w:r>
      <w:r w:rsidR="00BE5653">
        <w:rPr>
          <w:rFonts w:ascii="Comic Sans MS" w:hAnsi="Comic Sans MS"/>
        </w:rPr>
        <w:t xml:space="preserve">    </w:t>
      </w:r>
      <w:r w:rsidRPr="00F449A7">
        <w:rPr>
          <w:rFonts w:ascii="Comic Sans MS" w:hAnsi="Comic Sans MS"/>
        </w:rPr>
        <w:t xml:space="preserve"> C) Mezhep</w:t>
      </w:r>
      <w:r w:rsidR="00BE5653">
        <w:rPr>
          <w:rFonts w:ascii="Comic Sans MS" w:hAnsi="Comic Sans MS"/>
        </w:rPr>
        <w:t xml:space="preserve">    </w:t>
      </w:r>
      <w:r w:rsidRPr="00F449A7">
        <w:rPr>
          <w:rFonts w:ascii="Comic Sans MS" w:hAnsi="Comic Sans MS"/>
        </w:rPr>
        <w:t xml:space="preserve"> D) Ekol</w:t>
      </w:r>
    </w:p>
    <w:p w:rsidR="00FE4A42" w:rsidRPr="00F449A7" w:rsidRDefault="00FE4A42" w:rsidP="00471BA9">
      <w:pPr>
        <w:rPr>
          <w:rFonts w:ascii="Comic Sans MS" w:hAnsi="Comic Sans MS"/>
        </w:rPr>
      </w:pPr>
    </w:p>
    <w:p w:rsidR="00F449A7" w:rsidRDefault="000304A9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  <w:b/>
        </w:rPr>
        <w:t>5.</w:t>
      </w:r>
      <w:r w:rsidR="00AC6E73" w:rsidRPr="00F449A7">
        <w:rPr>
          <w:rFonts w:ascii="Comic Sans MS" w:hAnsi="Comic Sans MS"/>
        </w:rPr>
        <w:t xml:space="preserve"> </w:t>
      </w:r>
      <w:r w:rsidR="00AC6E73" w:rsidRPr="00BE5653">
        <w:rPr>
          <w:rFonts w:ascii="Comic Sans MS" w:hAnsi="Comic Sans MS"/>
          <w:b/>
        </w:rPr>
        <w:t>Aşağıdakilerden hangisi İslam düşüncesinde inançla ilgili ortaya çıkan başlıca yorumlardan bir</w:t>
      </w:r>
      <w:r w:rsidR="00AC6E73" w:rsidRPr="00BE5653">
        <w:rPr>
          <w:rFonts w:ascii="Comic Sans MS" w:hAnsi="Comic Sans MS"/>
          <w:b/>
        </w:rPr>
        <w:t>i</w:t>
      </w:r>
      <w:r w:rsidR="00AC6E73" w:rsidRPr="00BE5653">
        <w:rPr>
          <w:rFonts w:ascii="Comic Sans MS" w:hAnsi="Comic Sans MS"/>
          <w:b/>
        </w:rPr>
        <w:t>dir?</w:t>
      </w:r>
      <w:r w:rsidR="00AC6E73" w:rsidRPr="00F449A7">
        <w:rPr>
          <w:rFonts w:ascii="Comic Sans MS" w:hAnsi="Comic Sans MS"/>
        </w:rPr>
        <w:t xml:space="preserve"> </w:t>
      </w:r>
    </w:p>
    <w:p w:rsidR="00FE4A42" w:rsidRP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A) Şafilik </w:t>
      </w:r>
      <w:r w:rsidR="002F0D56">
        <w:rPr>
          <w:rFonts w:ascii="Comic Sans MS" w:hAnsi="Comic Sans MS"/>
        </w:rPr>
        <w:t xml:space="preserve"> </w:t>
      </w:r>
      <w:r w:rsidR="00BE5653">
        <w:rPr>
          <w:rFonts w:ascii="Comic Sans MS" w:hAnsi="Comic Sans MS"/>
        </w:rPr>
        <w:t xml:space="preserve"> </w:t>
      </w:r>
      <w:r w:rsidR="002F0D56">
        <w:rPr>
          <w:rFonts w:ascii="Comic Sans MS" w:hAnsi="Comic Sans MS"/>
        </w:rPr>
        <w:t xml:space="preserve"> </w:t>
      </w:r>
      <w:r w:rsidR="00A31D72">
        <w:rPr>
          <w:rFonts w:ascii="Comic Sans MS" w:hAnsi="Comic Sans MS"/>
        </w:rPr>
        <w:t>B) Mevlevilik</w:t>
      </w:r>
      <w:r w:rsidR="002F0D56">
        <w:rPr>
          <w:rFonts w:ascii="Comic Sans MS" w:hAnsi="Comic Sans MS"/>
        </w:rPr>
        <w:t xml:space="preserve"> </w:t>
      </w:r>
      <w:r w:rsidRPr="00F449A7">
        <w:rPr>
          <w:rFonts w:ascii="Comic Sans MS" w:hAnsi="Comic Sans MS"/>
        </w:rPr>
        <w:t xml:space="preserve"> </w:t>
      </w:r>
      <w:r w:rsidR="00BE5653">
        <w:rPr>
          <w:rFonts w:ascii="Comic Sans MS" w:hAnsi="Comic Sans MS"/>
        </w:rPr>
        <w:t xml:space="preserve"> </w:t>
      </w:r>
      <w:r w:rsidRPr="00F449A7">
        <w:rPr>
          <w:rFonts w:ascii="Comic Sans MS" w:hAnsi="Comic Sans MS"/>
        </w:rPr>
        <w:t xml:space="preserve">C) Malikilik </w:t>
      </w:r>
      <w:r w:rsidR="002F0D56">
        <w:rPr>
          <w:rFonts w:ascii="Comic Sans MS" w:hAnsi="Comic Sans MS"/>
        </w:rPr>
        <w:t xml:space="preserve"> </w:t>
      </w:r>
      <w:r w:rsidR="00BE5653">
        <w:rPr>
          <w:rFonts w:ascii="Comic Sans MS" w:hAnsi="Comic Sans MS"/>
        </w:rPr>
        <w:t xml:space="preserve">  </w:t>
      </w:r>
      <w:r w:rsidRPr="00F449A7">
        <w:rPr>
          <w:rFonts w:ascii="Comic Sans MS" w:hAnsi="Comic Sans MS"/>
        </w:rPr>
        <w:t>D) Hanbelilik</w:t>
      </w:r>
    </w:p>
    <w:p w:rsidR="00FE4A42" w:rsidRPr="00F449A7" w:rsidRDefault="00FE4A42" w:rsidP="00471BA9">
      <w:pPr>
        <w:rPr>
          <w:rFonts w:ascii="Comic Sans MS" w:hAnsi="Comic Sans MS"/>
        </w:rPr>
      </w:pPr>
    </w:p>
    <w:p w:rsidR="00F449A7" w:rsidRPr="00BE5653" w:rsidRDefault="000304A9" w:rsidP="00AC6E73">
      <w:pPr>
        <w:rPr>
          <w:rFonts w:ascii="Comic Sans MS" w:hAnsi="Comic Sans MS"/>
          <w:b/>
        </w:rPr>
      </w:pPr>
      <w:r w:rsidRPr="00F449A7">
        <w:rPr>
          <w:rFonts w:ascii="Comic Sans MS" w:hAnsi="Comic Sans MS"/>
          <w:b/>
        </w:rPr>
        <w:t>6</w:t>
      </w:r>
      <w:r w:rsidR="00AC6E73" w:rsidRPr="00F449A7">
        <w:rPr>
          <w:rFonts w:ascii="Comic Sans MS" w:hAnsi="Comic Sans MS"/>
          <w:b/>
        </w:rPr>
        <w:t>.</w:t>
      </w:r>
      <w:r w:rsidR="00AC6E73" w:rsidRPr="00F449A7">
        <w:rPr>
          <w:rFonts w:ascii="Comic Sans MS" w:hAnsi="Comic Sans MS"/>
        </w:rPr>
        <w:t xml:space="preserve"> İslam düşüncesindeki yorum biçimlerinden biri de ahlakla ilgili konular üzerinde yoğunlaşan tasavvufi yorumlardır. </w:t>
      </w:r>
      <w:r w:rsidR="00AC6E73" w:rsidRPr="00BE5653">
        <w:rPr>
          <w:rFonts w:ascii="Comic Sans MS" w:hAnsi="Comic Sans MS"/>
          <w:b/>
        </w:rPr>
        <w:t xml:space="preserve">Aşağıdakilerden hangisi bu yorumların temel amaçlarından biri değildir? 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>A) İslam dininin ahlaki boyutunu ön plana çıkartmak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 B) Ahlakı güzelleştirmeye çalışmak 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C) Devlet yönetiminde söz sahibi olmak </w:t>
      </w:r>
    </w:p>
    <w:p w:rsidR="00FE4A42" w:rsidRP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>D) İnsanları manevi yönden eğitimden geçirmek</w:t>
      </w:r>
    </w:p>
    <w:p w:rsidR="00FE4A42" w:rsidRPr="00F449A7" w:rsidRDefault="00FE4A42" w:rsidP="00471BA9">
      <w:pPr>
        <w:rPr>
          <w:rFonts w:ascii="Comic Sans MS" w:hAnsi="Comic Sans MS"/>
        </w:rPr>
      </w:pPr>
    </w:p>
    <w:p w:rsidR="00F449A7" w:rsidRDefault="000304A9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  <w:b/>
        </w:rPr>
        <w:t>7.</w:t>
      </w:r>
      <w:r w:rsidR="0095479E" w:rsidRPr="00F449A7">
        <w:rPr>
          <w:rFonts w:ascii="Comic Sans MS" w:hAnsi="Comic Sans MS"/>
        </w:rPr>
        <w:t xml:space="preserve"> </w:t>
      </w:r>
      <w:r w:rsidR="00AC6E73" w:rsidRPr="00BE5653">
        <w:rPr>
          <w:rFonts w:ascii="Comic Sans MS" w:hAnsi="Comic Sans MS"/>
          <w:b/>
        </w:rPr>
        <w:t>Aşağıdakilerden hangisi peygamberimizin İslam’ı tebliğ ederken izlediği yöntemlerden biri değildir?</w:t>
      </w:r>
      <w:r w:rsidR="00AC6E73" w:rsidRPr="00F449A7">
        <w:rPr>
          <w:rFonts w:ascii="Comic Sans MS" w:hAnsi="Comic Sans MS"/>
        </w:rPr>
        <w:t xml:space="preserve"> 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A) İnsanların anlayabilecekleri seviyeye uygun bir şekilde dini anlatmaya dikkat etmiştir. 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B) İnsanlara öğüt verirken, içinde bulundukları durumu dikkate almıştır. </w:t>
      </w:r>
    </w:p>
    <w:p w:rsidR="00F449A7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 xml:space="preserve">C) İnsanları </w:t>
      </w:r>
      <w:proofErr w:type="spellStart"/>
      <w:r w:rsidRPr="00F449A7">
        <w:rPr>
          <w:rFonts w:ascii="Comic Sans MS" w:hAnsi="Comic Sans MS"/>
        </w:rPr>
        <w:t>islam’a</w:t>
      </w:r>
      <w:proofErr w:type="spellEnd"/>
      <w:r w:rsidRPr="00F449A7">
        <w:rPr>
          <w:rFonts w:ascii="Comic Sans MS" w:hAnsi="Comic Sans MS"/>
        </w:rPr>
        <w:t xml:space="preserve"> davet ederken sabırlı ve hoşgörülü davranmıştır. </w:t>
      </w:r>
    </w:p>
    <w:p w:rsidR="0095479E" w:rsidRPr="0095479E" w:rsidRDefault="00AC6E73" w:rsidP="00AC6E73">
      <w:pPr>
        <w:rPr>
          <w:rFonts w:ascii="Comic Sans MS" w:hAnsi="Comic Sans MS"/>
        </w:rPr>
      </w:pPr>
      <w:r w:rsidRPr="00F449A7">
        <w:rPr>
          <w:rFonts w:ascii="Comic Sans MS" w:hAnsi="Comic Sans MS"/>
        </w:rPr>
        <w:t>D) İslam’a insanları çağırırken soylu ve zenginlere öncelik</w:t>
      </w:r>
      <w:r>
        <w:t xml:space="preserve"> vermiş</w:t>
      </w:r>
    </w:p>
    <w:p w:rsidR="00FE4A42" w:rsidRPr="00471BA9" w:rsidRDefault="00FE4A42" w:rsidP="00471BA9">
      <w:pPr>
        <w:rPr>
          <w:rFonts w:ascii="Comic Sans MS" w:hAnsi="Comic Sans MS"/>
        </w:rPr>
      </w:pPr>
    </w:p>
    <w:p w:rsidR="00F449A7" w:rsidRPr="00BE5653" w:rsidRDefault="000304A9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>8.</w:t>
      </w:r>
      <w:r w:rsidR="00AC6E73" w:rsidRPr="00BE5653">
        <w:rPr>
          <w:rFonts w:ascii="Comic Sans MS" w:hAnsi="Comic Sans MS"/>
        </w:rPr>
        <w:t xml:space="preserve"> </w:t>
      </w:r>
      <w:r w:rsidR="00AC6E73" w:rsidRPr="00BE5653">
        <w:rPr>
          <w:rFonts w:ascii="Comic Sans MS" w:hAnsi="Comic Sans MS"/>
          <w:b/>
        </w:rPr>
        <w:t>Aşağıdakilerden hangisi insanların aynı konu ha</w:t>
      </w:r>
      <w:r w:rsidR="00AC6E73" w:rsidRPr="00BE5653">
        <w:rPr>
          <w:rFonts w:ascii="Comic Sans MS" w:hAnsi="Comic Sans MS"/>
          <w:b/>
        </w:rPr>
        <w:t>k</w:t>
      </w:r>
      <w:r w:rsidR="00AC6E73" w:rsidRPr="00BE5653">
        <w:rPr>
          <w:rFonts w:ascii="Comic Sans MS" w:hAnsi="Comic Sans MS"/>
          <w:b/>
        </w:rPr>
        <w:t>kında farklı yorumlarda bulunmasının sebeplerinden biri değildir?</w:t>
      </w:r>
      <w:r w:rsidR="00AC6E73" w:rsidRPr="00BE5653">
        <w:rPr>
          <w:rFonts w:ascii="Comic Sans MS" w:hAnsi="Comic Sans MS"/>
        </w:rPr>
        <w:t xml:space="preserve"> </w:t>
      </w:r>
    </w:p>
    <w:p w:rsidR="00F449A7" w:rsidRPr="00BE5653" w:rsidRDefault="00A31D72" w:rsidP="00AC6E73">
      <w:pPr>
        <w:rPr>
          <w:rFonts w:ascii="Comic Sans MS" w:hAnsi="Comic Sans MS"/>
        </w:rPr>
      </w:pPr>
      <w:r>
        <w:rPr>
          <w:rFonts w:ascii="Comic Sans MS" w:hAnsi="Comic Sans MS"/>
        </w:rPr>
        <w:t>A) Ailevi çevre</w:t>
      </w:r>
      <w:r w:rsidR="00AC6E73" w:rsidRPr="00BE5653">
        <w:rPr>
          <w:rFonts w:ascii="Comic Sans MS" w:hAnsi="Comic Sans MS"/>
        </w:rPr>
        <w:t xml:space="preserve"> </w:t>
      </w:r>
      <w:r w:rsidR="00F449A7" w:rsidRPr="00BE5653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</w:t>
      </w:r>
      <w:r w:rsidR="00F449A7" w:rsidRPr="00BE5653">
        <w:rPr>
          <w:rFonts w:ascii="Comic Sans MS" w:hAnsi="Comic Sans MS"/>
        </w:rPr>
        <w:t xml:space="preserve"> </w:t>
      </w:r>
      <w:r w:rsidR="00AC6E73" w:rsidRPr="00BE5653">
        <w:rPr>
          <w:rFonts w:ascii="Comic Sans MS" w:hAnsi="Comic Sans MS"/>
        </w:rPr>
        <w:t xml:space="preserve">B) Eğitim düzeyi </w:t>
      </w:r>
    </w:p>
    <w:p w:rsidR="0048460A" w:rsidRPr="00BE5653" w:rsidRDefault="00AC6E73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C) Sosyal çevre </w:t>
      </w:r>
      <w:r w:rsidR="00F449A7" w:rsidRPr="00BE5653">
        <w:rPr>
          <w:rFonts w:ascii="Comic Sans MS" w:hAnsi="Comic Sans MS"/>
        </w:rPr>
        <w:t xml:space="preserve">            </w:t>
      </w:r>
      <w:r w:rsidRPr="00BE5653">
        <w:rPr>
          <w:rFonts w:ascii="Comic Sans MS" w:hAnsi="Comic Sans MS"/>
        </w:rPr>
        <w:t>D) Fiziksel özellikler</w:t>
      </w:r>
    </w:p>
    <w:p w:rsidR="00A527C7" w:rsidRPr="00BE5653" w:rsidRDefault="00A527C7" w:rsidP="0048460A">
      <w:pPr>
        <w:rPr>
          <w:rFonts w:ascii="Comic Sans MS" w:hAnsi="Comic Sans MS"/>
          <w:b/>
        </w:rPr>
      </w:pPr>
    </w:p>
    <w:p w:rsidR="00F449A7" w:rsidRPr="00BE5653" w:rsidRDefault="004220CF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 xml:space="preserve">9. </w:t>
      </w:r>
      <w:r w:rsidR="00AC6E73" w:rsidRPr="00BE5653">
        <w:rPr>
          <w:rFonts w:ascii="Comic Sans MS" w:hAnsi="Comic Sans MS"/>
          <w:b/>
        </w:rPr>
        <w:t>Aşağıdakilerden hangisi Hz. Muhammed’e pe</w:t>
      </w:r>
      <w:r w:rsidR="00AC6E73" w:rsidRPr="00BE5653">
        <w:rPr>
          <w:rFonts w:ascii="Comic Sans MS" w:hAnsi="Comic Sans MS"/>
          <w:b/>
        </w:rPr>
        <w:t>y</w:t>
      </w:r>
      <w:r w:rsidR="00AC6E73" w:rsidRPr="00BE5653">
        <w:rPr>
          <w:rFonts w:ascii="Comic Sans MS" w:hAnsi="Comic Sans MS"/>
          <w:b/>
        </w:rPr>
        <w:t>gamberlik verilmeden önce Arap yarımadasının genel durumu ile ilgili yanlış bir bilgidir?</w:t>
      </w:r>
    </w:p>
    <w:p w:rsidR="002F0D56" w:rsidRPr="00BE5653" w:rsidRDefault="00AC6E73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A) Ahlaki ve toplumsal açıdan bir çöküntü vardı. </w:t>
      </w:r>
      <w:r w:rsidR="00F449A7" w:rsidRPr="00BE5653">
        <w:rPr>
          <w:rFonts w:ascii="Comic Sans MS" w:hAnsi="Comic Sans MS"/>
        </w:rPr>
        <w:t xml:space="preserve"> </w:t>
      </w:r>
    </w:p>
    <w:p w:rsidR="00F449A7" w:rsidRPr="00BE5653" w:rsidRDefault="00AC6E73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B) Allah inancı konusunda sapmalar meydana gelmişti. </w:t>
      </w:r>
      <w:r w:rsidR="00F449A7" w:rsidRPr="00BE5653">
        <w:rPr>
          <w:rFonts w:ascii="Comic Sans MS" w:hAnsi="Comic Sans MS"/>
        </w:rPr>
        <w:t xml:space="preserve">   </w:t>
      </w:r>
      <w:r w:rsidR="002F0D56" w:rsidRPr="00BE5653">
        <w:rPr>
          <w:rFonts w:ascii="Comic Sans MS" w:hAnsi="Comic Sans MS"/>
        </w:rPr>
        <w:t xml:space="preserve"> </w:t>
      </w:r>
      <w:r w:rsidRPr="00BE5653">
        <w:rPr>
          <w:rFonts w:ascii="Comic Sans MS" w:hAnsi="Comic Sans MS"/>
        </w:rPr>
        <w:t xml:space="preserve">C) Toplumda insanlar, hürler ve köleler olmak üzere sınıflara ayrılmıştı. </w:t>
      </w:r>
    </w:p>
    <w:p w:rsidR="0048460A" w:rsidRPr="00BE5653" w:rsidRDefault="00F449A7" w:rsidP="00AC6E73">
      <w:pPr>
        <w:rPr>
          <w:rFonts w:ascii="Comic Sans MS" w:hAnsi="Comic Sans MS"/>
          <w:b/>
        </w:rPr>
      </w:pPr>
      <w:r w:rsidRPr="00BE5653">
        <w:rPr>
          <w:rFonts w:ascii="Comic Sans MS" w:hAnsi="Comic Sans MS"/>
        </w:rPr>
        <w:t xml:space="preserve"> </w:t>
      </w:r>
      <w:r w:rsidR="00AC6E73" w:rsidRPr="00BE5653">
        <w:rPr>
          <w:rFonts w:ascii="Comic Sans MS" w:hAnsi="Comic Sans MS"/>
        </w:rPr>
        <w:t>D) Varlıklı ve güç sahibi insanlar diğer insanlara me</w:t>
      </w:r>
      <w:r w:rsidR="00AC6E73" w:rsidRPr="00BE5653">
        <w:rPr>
          <w:rFonts w:ascii="Comic Sans MS" w:hAnsi="Comic Sans MS"/>
        </w:rPr>
        <w:t>r</w:t>
      </w:r>
      <w:r w:rsidR="00AC6E73" w:rsidRPr="00BE5653">
        <w:rPr>
          <w:rFonts w:ascii="Comic Sans MS" w:hAnsi="Comic Sans MS"/>
        </w:rPr>
        <w:t>hametle muamele ederdi.</w:t>
      </w:r>
    </w:p>
    <w:p w:rsidR="00FE4A42" w:rsidRPr="00BE5653" w:rsidRDefault="00FE4A42" w:rsidP="00471BA9">
      <w:pPr>
        <w:rPr>
          <w:rFonts w:ascii="Comic Sans MS" w:hAnsi="Comic Sans MS"/>
        </w:rPr>
      </w:pPr>
    </w:p>
    <w:p w:rsidR="00F449A7" w:rsidRPr="00BE5653" w:rsidRDefault="000304A9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>10.</w:t>
      </w:r>
      <w:r w:rsidR="00F449A7" w:rsidRPr="00BE5653">
        <w:rPr>
          <w:rFonts w:ascii="Comic Sans MS" w:hAnsi="Comic Sans MS"/>
        </w:rPr>
        <w:t xml:space="preserve"> Hz. Muhammed (sav.), peygamberlik öncesinde yaşadığı toplumda “</w:t>
      </w:r>
      <w:proofErr w:type="spellStart"/>
      <w:r w:rsidR="00F449A7" w:rsidRPr="00BE5653">
        <w:rPr>
          <w:rFonts w:ascii="Comic Sans MS" w:hAnsi="Comic Sans MS"/>
        </w:rPr>
        <w:t>Muhammedü’l</w:t>
      </w:r>
      <w:proofErr w:type="spellEnd"/>
      <w:r w:rsidR="00F449A7" w:rsidRPr="00BE5653">
        <w:rPr>
          <w:rFonts w:ascii="Comic Sans MS" w:hAnsi="Comic Sans MS"/>
        </w:rPr>
        <w:t xml:space="preserve">-Emin” olarak anılırdı. </w:t>
      </w:r>
      <w:r w:rsidR="00F449A7" w:rsidRPr="00BE5653">
        <w:rPr>
          <w:rFonts w:ascii="Comic Sans MS" w:hAnsi="Comic Sans MS"/>
          <w:b/>
        </w:rPr>
        <w:t>Aşağıdakilerden hangisi bu durumun sebeplerinden biri olamaz?</w:t>
      </w:r>
      <w:r w:rsidR="00F449A7" w:rsidRPr="00BE5653">
        <w:rPr>
          <w:rFonts w:ascii="Comic Sans MS" w:hAnsi="Comic Sans MS"/>
        </w:rPr>
        <w:t xml:space="preserve"> </w:t>
      </w:r>
    </w:p>
    <w:p w:rsidR="00F449A7" w:rsidRPr="00BE5653" w:rsidRDefault="00F449A7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A) İnsanları hiçbir zaman aldatmamış olması </w:t>
      </w:r>
    </w:p>
    <w:p w:rsidR="00F449A7" w:rsidRPr="00BE5653" w:rsidRDefault="00F449A7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B) Hiçbir zaman yalan konuşmamış olması </w:t>
      </w:r>
    </w:p>
    <w:p w:rsidR="00F449A7" w:rsidRPr="00BE5653" w:rsidRDefault="00F449A7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>C) Allah tarafından peygamber seçilmiş olması</w:t>
      </w:r>
    </w:p>
    <w:p w:rsidR="00F40EBD" w:rsidRPr="00BE5653" w:rsidRDefault="00F449A7" w:rsidP="00AC6E7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D) Kendisine emanet edilen her şeyi en güzel biçimde korumuş olması</w:t>
      </w:r>
    </w:p>
    <w:p w:rsidR="0048460A" w:rsidRPr="00BE5653" w:rsidRDefault="0048460A" w:rsidP="000304A9">
      <w:pPr>
        <w:rPr>
          <w:rFonts w:ascii="Comic Sans MS" w:hAnsi="Comic Sans MS"/>
        </w:rPr>
      </w:pPr>
    </w:p>
    <w:p w:rsidR="002F0D56" w:rsidRPr="00BE5653" w:rsidRDefault="000304A9" w:rsidP="002F0D56">
      <w:pPr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>11.</w:t>
      </w:r>
      <w:r w:rsidR="002F0D56" w:rsidRPr="00BE5653">
        <w:rPr>
          <w:rFonts w:ascii="Comic Sans MS" w:hAnsi="Comic Sans MS"/>
        </w:rPr>
        <w:t xml:space="preserve"> “…İnsanlara, kendilerine indirileni açıklaman için ve düşünüp anlasınlar diye sana bu </w:t>
      </w:r>
      <w:proofErr w:type="spellStart"/>
      <w:r w:rsidR="002F0D56" w:rsidRPr="00BE5653">
        <w:rPr>
          <w:rFonts w:ascii="Comic Sans MS" w:hAnsi="Comic Sans MS"/>
        </w:rPr>
        <w:t>Kur’an’ı</w:t>
      </w:r>
      <w:proofErr w:type="spellEnd"/>
      <w:r w:rsidR="002F0D56" w:rsidRPr="00BE5653">
        <w:rPr>
          <w:rFonts w:ascii="Comic Sans MS" w:hAnsi="Comic Sans MS"/>
        </w:rPr>
        <w:t xml:space="preserve"> indirdik.” (</w:t>
      </w:r>
      <w:proofErr w:type="spellStart"/>
      <w:r w:rsidR="002F0D56" w:rsidRPr="00BE5653">
        <w:rPr>
          <w:rFonts w:ascii="Comic Sans MS" w:hAnsi="Comic Sans MS"/>
          <w:b/>
        </w:rPr>
        <w:t>Nahl</w:t>
      </w:r>
      <w:proofErr w:type="spellEnd"/>
      <w:r w:rsidR="002F0D56" w:rsidRPr="00BE5653">
        <w:rPr>
          <w:rFonts w:ascii="Comic Sans MS" w:hAnsi="Comic Sans MS"/>
          <w:b/>
        </w:rPr>
        <w:t xml:space="preserve"> suresi, 44. ayet) Bu ayetten aşağıdaki y</w:t>
      </w:r>
      <w:r w:rsidR="002F0D56" w:rsidRPr="00BE5653">
        <w:rPr>
          <w:rFonts w:ascii="Comic Sans MS" w:hAnsi="Comic Sans MS"/>
          <w:b/>
        </w:rPr>
        <w:t>o</w:t>
      </w:r>
      <w:r w:rsidR="002F0D56" w:rsidRPr="00BE5653">
        <w:rPr>
          <w:rFonts w:ascii="Comic Sans MS" w:hAnsi="Comic Sans MS"/>
          <w:b/>
        </w:rPr>
        <w:t>rumlardan hangisi çıkarılamaz?</w:t>
      </w:r>
      <w:r w:rsidR="002F0D56" w:rsidRPr="00BE5653">
        <w:rPr>
          <w:rFonts w:ascii="Comic Sans MS" w:hAnsi="Comic Sans MS"/>
        </w:rPr>
        <w:t xml:space="preserve"> </w:t>
      </w:r>
    </w:p>
    <w:p w:rsidR="002F0D56" w:rsidRPr="00BE5653" w:rsidRDefault="002F0D56" w:rsidP="002F0D56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A) </w:t>
      </w:r>
      <w:proofErr w:type="spellStart"/>
      <w:r w:rsidRPr="00BE5653">
        <w:rPr>
          <w:rFonts w:ascii="Comic Sans MS" w:hAnsi="Comic Sans MS"/>
        </w:rPr>
        <w:t>Kur’an</w:t>
      </w:r>
      <w:proofErr w:type="spellEnd"/>
      <w:r w:rsidRPr="00BE5653">
        <w:rPr>
          <w:rFonts w:ascii="Comic Sans MS" w:hAnsi="Comic Sans MS"/>
        </w:rPr>
        <w:t>-ı Kerim tüm insanlığa gönderilmiştir.</w:t>
      </w:r>
    </w:p>
    <w:p w:rsidR="002F0D56" w:rsidRPr="00BE5653" w:rsidRDefault="002F0D56" w:rsidP="002F0D56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B) Hz. Peygamberin, ayetlerin dışındaki açıklamaları dikkate alınmamalıdır. </w:t>
      </w:r>
    </w:p>
    <w:p w:rsidR="002F0D56" w:rsidRPr="00BE5653" w:rsidRDefault="002F0D56" w:rsidP="002F0D56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C) İnsanlar </w:t>
      </w:r>
      <w:proofErr w:type="spellStart"/>
      <w:r w:rsidRPr="00BE5653">
        <w:rPr>
          <w:rFonts w:ascii="Comic Sans MS" w:hAnsi="Comic Sans MS"/>
        </w:rPr>
        <w:t>Kur’an</w:t>
      </w:r>
      <w:proofErr w:type="spellEnd"/>
      <w:r w:rsidRPr="00BE5653">
        <w:rPr>
          <w:rFonts w:ascii="Comic Sans MS" w:hAnsi="Comic Sans MS"/>
        </w:rPr>
        <w:t xml:space="preserve">-ı Kerim’i anlamak için çaba </w:t>
      </w:r>
      <w:proofErr w:type="spellStart"/>
      <w:r w:rsidRPr="00BE5653">
        <w:rPr>
          <w:rFonts w:ascii="Comic Sans MS" w:hAnsi="Comic Sans MS"/>
        </w:rPr>
        <w:t>sarfetmelidirler</w:t>
      </w:r>
      <w:proofErr w:type="spellEnd"/>
      <w:r w:rsidRPr="00BE5653">
        <w:rPr>
          <w:rFonts w:ascii="Comic Sans MS" w:hAnsi="Comic Sans MS"/>
        </w:rPr>
        <w:t xml:space="preserve">. </w:t>
      </w:r>
    </w:p>
    <w:p w:rsidR="002F0D56" w:rsidRPr="00BE5653" w:rsidRDefault="002F0D56" w:rsidP="00BE5653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D) </w:t>
      </w:r>
      <w:r w:rsidR="00BE5653">
        <w:rPr>
          <w:rFonts w:ascii="Comic Sans MS" w:hAnsi="Comic Sans MS"/>
        </w:rPr>
        <w:t xml:space="preserve">Hz. Muhammed (sav.) </w:t>
      </w:r>
      <w:proofErr w:type="spellStart"/>
      <w:r w:rsidR="00BE5653">
        <w:rPr>
          <w:rFonts w:ascii="Comic Sans MS" w:hAnsi="Comic Sans MS"/>
        </w:rPr>
        <w:t>Kur’anı</w:t>
      </w:r>
      <w:proofErr w:type="spellEnd"/>
      <w:r w:rsidRPr="00BE5653">
        <w:rPr>
          <w:rFonts w:ascii="Comic Sans MS" w:hAnsi="Comic Sans MS"/>
        </w:rPr>
        <w:t xml:space="preserve"> insanlara açıklamıştır.</w:t>
      </w:r>
      <w:r w:rsidR="000304A9" w:rsidRPr="00BE5653">
        <w:rPr>
          <w:rFonts w:ascii="Comic Sans MS" w:hAnsi="Comic Sans MS"/>
          <w:b/>
        </w:rPr>
        <w:t xml:space="preserve"> </w:t>
      </w:r>
    </w:p>
    <w:p w:rsidR="002F0D56" w:rsidRPr="00BE5653" w:rsidRDefault="002F0D56" w:rsidP="0048460A">
      <w:pPr>
        <w:rPr>
          <w:rFonts w:ascii="Comic Sans MS" w:hAnsi="Comic Sans MS"/>
          <w:b/>
        </w:rPr>
        <w:sectPr w:rsidR="002F0D56" w:rsidRPr="00BE5653" w:rsidSect="00FE4A42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:rsidR="002F0D56" w:rsidRPr="00BE5653" w:rsidRDefault="000304A9" w:rsidP="0073348C">
      <w:pPr>
        <w:ind w:left="-142"/>
        <w:rPr>
          <w:rFonts w:ascii="Comic Sans MS" w:hAnsi="Comic Sans MS"/>
          <w:b/>
        </w:rPr>
      </w:pPr>
      <w:r w:rsidRPr="00BE5653">
        <w:rPr>
          <w:rFonts w:ascii="Comic Sans MS" w:hAnsi="Comic Sans MS"/>
          <w:b/>
        </w:rPr>
        <w:lastRenderedPageBreak/>
        <w:t>12.</w:t>
      </w:r>
      <w:r w:rsidR="00F449A7" w:rsidRPr="00BE5653">
        <w:rPr>
          <w:rFonts w:ascii="Comic Sans MS" w:hAnsi="Comic Sans MS"/>
        </w:rPr>
        <w:t xml:space="preserve"> Müminler arasında imanca en olgun olanı, ahlakça en güzel olanıdır. Sizin en hayırlınız da ailesine hayırlı olandır.” (Hadis-i Şerif) </w:t>
      </w:r>
      <w:r w:rsidR="00F449A7" w:rsidRPr="00BE5653">
        <w:rPr>
          <w:rFonts w:ascii="Comic Sans MS" w:hAnsi="Comic Sans MS"/>
          <w:b/>
        </w:rPr>
        <w:t xml:space="preserve">Aşağıdakilerden hangisi peygamberimizin hadis-i şerifinden çıkarabileceğimiz bir sonuç olamaz? </w:t>
      </w:r>
    </w:p>
    <w:p w:rsidR="00BE5653" w:rsidRPr="00BE5653" w:rsidRDefault="00BE5653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</w:t>
      </w:r>
      <w:r w:rsidR="00F449A7" w:rsidRPr="00BE5653">
        <w:rPr>
          <w:rFonts w:ascii="Comic Sans MS" w:hAnsi="Comic Sans MS"/>
        </w:rPr>
        <w:t>A) İmanın olgunluğu, ahlakın güzelliği ile ilişkilidir.</w:t>
      </w:r>
    </w:p>
    <w:p w:rsidR="002F0D56" w:rsidRPr="00BE5653" w:rsidRDefault="00F449A7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B) Mümin bir insan, ailesine karşı iyi davranmalıdır. </w:t>
      </w:r>
    </w:p>
    <w:p w:rsidR="002F0D56" w:rsidRPr="00BE5653" w:rsidRDefault="00BE5653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</w:t>
      </w:r>
      <w:r w:rsidR="00F449A7" w:rsidRPr="00BE5653">
        <w:rPr>
          <w:rFonts w:ascii="Comic Sans MS" w:hAnsi="Comic Sans MS"/>
        </w:rPr>
        <w:t xml:space="preserve">C) İmanın olgunluk dereceleri vardır. </w:t>
      </w:r>
    </w:p>
    <w:p w:rsidR="0048460A" w:rsidRPr="00BE5653" w:rsidRDefault="00BE5653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</w:t>
      </w:r>
      <w:r w:rsidR="00F449A7" w:rsidRPr="00BE5653">
        <w:rPr>
          <w:rFonts w:ascii="Comic Sans MS" w:hAnsi="Comic Sans MS"/>
        </w:rPr>
        <w:t>D) Aileye karşı iyi davranmakla iman arasında bir ilişki yoktur</w:t>
      </w:r>
    </w:p>
    <w:p w:rsidR="00FE4A42" w:rsidRPr="00BE5653" w:rsidRDefault="00FE4A42" w:rsidP="0073348C">
      <w:pPr>
        <w:ind w:left="-142"/>
        <w:rPr>
          <w:rFonts w:ascii="Comic Sans MS" w:hAnsi="Comic Sans MS"/>
          <w:b/>
        </w:rPr>
      </w:pPr>
    </w:p>
    <w:p w:rsidR="002F0D56" w:rsidRPr="00BE5653" w:rsidRDefault="000304A9" w:rsidP="0073348C">
      <w:pPr>
        <w:tabs>
          <w:tab w:val="left" w:pos="426"/>
        </w:tabs>
        <w:ind w:left="-142"/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>1</w:t>
      </w:r>
      <w:r w:rsidR="004220CF" w:rsidRPr="00BE5653">
        <w:rPr>
          <w:rFonts w:ascii="Comic Sans MS" w:hAnsi="Comic Sans MS"/>
          <w:b/>
        </w:rPr>
        <w:t>3</w:t>
      </w:r>
      <w:r w:rsidR="00471BA9" w:rsidRPr="00BE5653">
        <w:rPr>
          <w:rFonts w:ascii="Comic Sans MS" w:hAnsi="Comic Sans MS"/>
          <w:b/>
        </w:rPr>
        <w:t xml:space="preserve">. </w:t>
      </w:r>
      <w:r w:rsidR="002F0D56" w:rsidRPr="00BE5653">
        <w:rPr>
          <w:rFonts w:ascii="Comic Sans MS" w:hAnsi="Comic Sans MS"/>
        </w:rPr>
        <w:t xml:space="preserve">Hz. Muhammed’in görevlerinden biri de </w:t>
      </w:r>
      <w:proofErr w:type="spellStart"/>
      <w:r w:rsidR="002F0D56" w:rsidRPr="00BE5653">
        <w:rPr>
          <w:rFonts w:ascii="Comic Sans MS" w:hAnsi="Comic Sans MS"/>
        </w:rPr>
        <w:t>Kur’an’ı</w:t>
      </w:r>
      <w:proofErr w:type="spellEnd"/>
      <w:r w:rsidR="002F0D56" w:rsidRPr="00BE5653">
        <w:rPr>
          <w:rFonts w:ascii="Comic Sans MS" w:hAnsi="Comic Sans MS"/>
        </w:rPr>
        <w:t xml:space="preserve"> daha anlaşılır hale getirmektir. </w:t>
      </w:r>
      <w:r w:rsidR="002F0D56" w:rsidRPr="00BE5653">
        <w:rPr>
          <w:rFonts w:ascii="Comic Sans MS" w:hAnsi="Comic Sans MS"/>
          <w:b/>
        </w:rPr>
        <w:t xml:space="preserve">Aşağıdakilerden hangisi verilen bu bilgi ile ilgili yanlış bir değerlendirmedir? </w:t>
      </w:r>
    </w:p>
    <w:p w:rsidR="002F0D56" w:rsidRPr="00BE5653" w:rsidRDefault="002F0D56" w:rsidP="0073348C">
      <w:pPr>
        <w:tabs>
          <w:tab w:val="left" w:pos="426"/>
        </w:tabs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A) Gerekli yerlerde açıklamalar yapmıştır. </w:t>
      </w:r>
    </w:p>
    <w:p w:rsidR="002F0D56" w:rsidRPr="00BE5653" w:rsidRDefault="002F0D56" w:rsidP="0073348C">
      <w:pPr>
        <w:tabs>
          <w:tab w:val="left" w:pos="426"/>
        </w:tabs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B) </w:t>
      </w:r>
      <w:proofErr w:type="spellStart"/>
      <w:r w:rsidRPr="00BE5653">
        <w:rPr>
          <w:rFonts w:ascii="Comic Sans MS" w:hAnsi="Comic Sans MS"/>
        </w:rPr>
        <w:t>Kur’an</w:t>
      </w:r>
      <w:proofErr w:type="spellEnd"/>
      <w:r w:rsidRPr="00BE5653">
        <w:rPr>
          <w:rFonts w:ascii="Comic Sans MS" w:hAnsi="Comic Sans MS"/>
        </w:rPr>
        <w:t>-ı Kerim’e</w:t>
      </w:r>
      <w:r w:rsidR="00045159">
        <w:rPr>
          <w:rFonts w:ascii="Comic Sans MS" w:hAnsi="Comic Sans MS"/>
        </w:rPr>
        <w:t xml:space="preserve"> uymayan hiçbir söz söylemez</w:t>
      </w:r>
    </w:p>
    <w:p w:rsidR="002F0D56" w:rsidRPr="00BE5653" w:rsidRDefault="002F0D56" w:rsidP="0073348C">
      <w:pPr>
        <w:tabs>
          <w:tab w:val="left" w:pos="426"/>
        </w:tabs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C) Uygulamalarıyla </w:t>
      </w:r>
      <w:proofErr w:type="spellStart"/>
      <w:r w:rsidRPr="00BE5653">
        <w:rPr>
          <w:rFonts w:ascii="Comic Sans MS" w:hAnsi="Comic Sans MS"/>
        </w:rPr>
        <w:t>Kur’an’ı</w:t>
      </w:r>
      <w:proofErr w:type="spellEnd"/>
      <w:r w:rsidRPr="00BE5653">
        <w:rPr>
          <w:rFonts w:ascii="Comic Sans MS" w:hAnsi="Comic Sans MS"/>
        </w:rPr>
        <w:t xml:space="preserve"> daha anlaşılır kılmıştır. </w:t>
      </w:r>
    </w:p>
    <w:p w:rsidR="00F449A7" w:rsidRPr="00BE5653" w:rsidRDefault="002F0D56" w:rsidP="0073348C">
      <w:pPr>
        <w:tabs>
          <w:tab w:val="left" w:pos="426"/>
        </w:tabs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D) </w:t>
      </w:r>
      <w:proofErr w:type="spellStart"/>
      <w:r w:rsidRPr="00BE5653">
        <w:rPr>
          <w:rFonts w:ascii="Comic Sans MS" w:hAnsi="Comic Sans MS"/>
        </w:rPr>
        <w:t>Kur’an</w:t>
      </w:r>
      <w:proofErr w:type="spellEnd"/>
      <w:r w:rsidRPr="00BE5653">
        <w:rPr>
          <w:rFonts w:ascii="Comic Sans MS" w:hAnsi="Comic Sans MS"/>
        </w:rPr>
        <w:t>-ı Ke</w:t>
      </w:r>
      <w:r w:rsidR="00045159">
        <w:rPr>
          <w:rFonts w:ascii="Comic Sans MS" w:hAnsi="Comic Sans MS"/>
        </w:rPr>
        <w:t>rimin bazı ayetlerini anlamamıştır</w:t>
      </w:r>
    </w:p>
    <w:p w:rsidR="00471BA9" w:rsidRPr="00BE5653" w:rsidRDefault="00471BA9" w:rsidP="00F449A7">
      <w:pPr>
        <w:rPr>
          <w:rFonts w:ascii="Comic Sans MS" w:hAnsi="Comic Sans MS"/>
        </w:rPr>
      </w:pPr>
    </w:p>
    <w:p w:rsidR="00FE4A42" w:rsidRPr="00BE5653" w:rsidRDefault="00FE4A42" w:rsidP="00471BA9">
      <w:pPr>
        <w:rPr>
          <w:rFonts w:ascii="Comic Sans MS" w:hAnsi="Comic Sans MS"/>
        </w:rPr>
      </w:pPr>
    </w:p>
    <w:p w:rsidR="00BE5653" w:rsidRPr="00BE5653" w:rsidRDefault="000304A9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>1</w:t>
      </w:r>
      <w:r w:rsidR="004220CF" w:rsidRPr="00BE5653">
        <w:rPr>
          <w:rFonts w:ascii="Comic Sans MS" w:hAnsi="Comic Sans MS"/>
          <w:b/>
        </w:rPr>
        <w:t>4</w:t>
      </w:r>
      <w:r w:rsidRPr="00BE5653">
        <w:rPr>
          <w:rFonts w:ascii="Comic Sans MS" w:hAnsi="Comic Sans MS"/>
        </w:rPr>
        <w:t>.</w:t>
      </w:r>
      <w:r w:rsidR="0048460A" w:rsidRPr="00BE5653">
        <w:rPr>
          <w:rFonts w:ascii="Comic Sans MS" w:hAnsi="Comic Sans MS"/>
        </w:rPr>
        <w:t xml:space="preserve"> </w:t>
      </w:r>
      <w:r w:rsidR="002F0D56" w:rsidRPr="00BE5653">
        <w:rPr>
          <w:rFonts w:ascii="Comic Sans MS" w:hAnsi="Comic Sans MS"/>
          <w:b/>
        </w:rPr>
        <w:t>Aşağıdakilerden hangisi Hz. Peygamberin insanları öncelikle uyardığı konulardan biridir?</w:t>
      </w:r>
    </w:p>
    <w:p w:rsidR="00BE5653" w:rsidRPr="00BE5653" w:rsidRDefault="002F0D56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A) </w:t>
      </w:r>
      <w:proofErr w:type="gramStart"/>
      <w:r w:rsidRPr="00BE5653">
        <w:rPr>
          <w:rFonts w:ascii="Comic Sans MS" w:hAnsi="Comic Sans MS"/>
        </w:rPr>
        <w:t>Zekatlarını</w:t>
      </w:r>
      <w:proofErr w:type="gramEnd"/>
      <w:r w:rsidRPr="00BE5653">
        <w:rPr>
          <w:rFonts w:ascii="Comic Sans MS" w:hAnsi="Comic Sans MS"/>
        </w:rPr>
        <w:t xml:space="preserve"> zamanında ve tam vermeleri </w:t>
      </w:r>
    </w:p>
    <w:p w:rsidR="00BE5653" w:rsidRPr="00BE5653" w:rsidRDefault="00BE5653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</w:t>
      </w:r>
      <w:r w:rsidR="002F0D56" w:rsidRPr="00BE5653">
        <w:rPr>
          <w:rFonts w:ascii="Comic Sans MS" w:hAnsi="Comic Sans MS"/>
        </w:rPr>
        <w:t xml:space="preserve">B) Namaz kılmayı bırakmamaları </w:t>
      </w:r>
    </w:p>
    <w:p w:rsidR="00BE5653" w:rsidRPr="00BE5653" w:rsidRDefault="00BE5653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</w:t>
      </w:r>
      <w:r w:rsidR="002F0D56" w:rsidRPr="00BE5653">
        <w:rPr>
          <w:rFonts w:ascii="Comic Sans MS" w:hAnsi="Comic Sans MS"/>
        </w:rPr>
        <w:t xml:space="preserve">C) Yalan, cinayet, hırsızlık, fuhuş, içki ve kumardan uzak durmaları </w:t>
      </w:r>
    </w:p>
    <w:p w:rsidR="002F0D56" w:rsidRPr="00BE5653" w:rsidRDefault="00BE5653" w:rsidP="0073348C">
      <w:pPr>
        <w:ind w:left="-142"/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 </w:t>
      </w:r>
      <w:r w:rsidR="002F0D56" w:rsidRPr="00BE5653">
        <w:rPr>
          <w:rFonts w:ascii="Comic Sans MS" w:hAnsi="Comic Sans MS"/>
        </w:rPr>
        <w:t>D) Allah’a ortak koşma</w:t>
      </w:r>
      <w:r w:rsidR="0073348C">
        <w:rPr>
          <w:rFonts w:ascii="Comic Sans MS" w:hAnsi="Comic Sans MS"/>
        </w:rPr>
        <w:t>nın (şirk) en büyük günah oldu</w:t>
      </w:r>
      <w:r w:rsidR="002F0D56" w:rsidRPr="00BE5653">
        <w:rPr>
          <w:rFonts w:ascii="Comic Sans MS" w:hAnsi="Comic Sans MS"/>
        </w:rPr>
        <w:t>ğu</w:t>
      </w:r>
    </w:p>
    <w:p w:rsidR="002F0D56" w:rsidRPr="00BE5653" w:rsidRDefault="002F0D56" w:rsidP="0048460A">
      <w:pPr>
        <w:rPr>
          <w:rFonts w:ascii="Comic Sans MS" w:hAnsi="Comic Sans MS"/>
        </w:rPr>
      </w:pPr>
    </w:p>
    <w:p w:rsidR="00BE5653" w:rsidRPr="00BE5653" w:rsidRDefault="002F0D56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>15</w:t>
      </w:r>
      <w:r w:rsidR="00BE5653">
        <w:rPr>
          <w:rFonts w:ascii="Comic Sans MS" w:hAnsi="Comic Sans MS"/>
        </w:rPr>
        <w:t xml:space="preserve">. </w:t>
      </w:r>
      <w:r w:rsidRPr="00BE5653">
        <w:rPr>
          <w:rFonts w:ascii="Comic Sans MS" w:hAnsi="Comic Sans MS"/>
          <w:b/>
        </w:rPr>
        <w:t xml:space="preserve">Din anlayışındaki yorum farklılıkları ile ilgili aşağı- </w:t>
      </w:r>
      <w:proofErr w:type="spellStart"/>
      <w:r w:rsidRPr="00BE5653">
        <w:rPr>
          <w:rFonts w:ascii="Comic Sans MS" w:hAnsi="Comic Sans MS"/>
          <w:b/>
        </w:rPr>
        <w:t>daki</w:t>
      </w:r>
      <w:proofErr w:type="spellEnd"/>
      <w:r w:rsidRPr="00BE5653">
        <w:rPr>
          <w:rFonts w:ascii="Comic Sans MS" w:hAnsi="Comic Sans MS"/>
          <w:b/>
        </w:rPr>
        <w:t xml:space="preserve"> değerlendirmelerden hangisi yanlıştır?</w:t>
      </w:r>
      <w:r w:rsidRPr="00BE5653">
        <w:rPr>
          <w:rFonts w:ascii="Comic Sans MS" w:hAnsi="Comic Sans MS"/>
        </w:rPr>
        <w:t xml:space="preserve"> </w:t>
      </w:r>
    </w:p>
    <w:p w:rsidR="00BE5653" w:rsidRPr="00BE5653" w:rsidRDefault="002F0D56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A) Aynı konudaki yorumlar zamanla değişime uğrayabilir. </w:t>
      </w:r>
    </w:p>
    <w:p w:rsidR="00A31D72" w:rsidRDefault="002F0D56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>B) Benimsenen yorumdan vazg</w:t>
      </w:r>
      <w:r w:rsidR="00A31D72">
        <w:rPr>
          <w:rFonts w:ascii="Comic Sans MS" w:hAnsi="Comic Sans MS"/>
        </w:rPr>
        <w:t>eçilmesi mümkün de</w:t>
      </w:r>
      <w:r w:rsidRPr="00BE5653">
        <w:rPr>
          <w:rFonts w:ascii="Comic Sans MS" w:hAnsi="Comic Sans MS"/>
        </w:rPr>
        <w:t xml:space="preserve">ğildir. </w:t>
      </w:r>
    </w:p>
    <w:p w:rsidR="00BE5653" w:rsidRPr="00BE5653" w:rsidRDefault="002F0D56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C) Farklı yorumlar birbirinden etkilenebilir. </w:t>
      </w:r>
    </w:p>
    <w:p w:rsidR="002F0D56" w:rsidRPr="00BE5653" w:rsidRDefault="002F0D56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>D) Herhangi bir yorum dinin kendisi olarak kabul edil</w:t>
      </w:r>
      <w:r w:rsidRPr="00BE5653">
        <w:rPr>
          <w:rFonts w:ascii="Comic Sans MS" w:hAnsi="Comic Sans MS"/>
        </w:rPr>
        <w:t>e</w:t>
      </w:r>
      <w:r w:rsidRPr="00BE5653">
        <w:rPr>
          <w:rFonts w:ascii="Comic Sans MS" w:hAnsi="Comic Sans MS"/>
        </w:rPr>
        <w:t>mez.</w:t>
      </w:r>
    </w:p>
    <w:p w:rsidR="00BE5653" w:rsidRPr="00BE5653" w:rsidRDefault="00BE5653" w:rsidP="0048460A">
      <w:pPr>
        <w:rPr>
          <w:rFonts w:ascii="Comic Sans MS" w:hAnsi="Comic Sans MS"/>
        </w:rPr>
      </w:pP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  <w:b/>
        </w:rPr>
        <w:t>16</w:t>
      </w:r>
      <w:r w:rsidRPr="00BE5653">
        <w:rPr>
          <w:rFonts w:ascii="Comic Sans MS" w:hAnsi="Comic Sans MS"/>
        </w:rPr>
        <w:t xml:space="preserve">. </w:t>
      </w:r>
      <w:r w:rsidRPr="00BE5653">
        <w:rPr>
          <w:rFonts w:ascii="Comic Sans MS" w:hAnsi="Comic Sans MS"/>
          <w:b/>
        </w:rPr>
        <w:t>Peygamberimizin dünyadaki pek çok hükümdara mektuplar göndermesi daha çok hangi amaca yönelik bir davranıştır?</w:t>
      </w:r>
      <w:r w:rsidRPr="00BE5653">
        <w:rPr>
          <w:rFonts w:ascii="Comic Sans MS" w:hAnsi="Comic Sans MS"/>
        </w:rPr>
        <w:t xml:space="preserve">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>A) Tebliğ görevini layıkıyla yerine getirmek</w:t>
      </w:r>
      <w:r w:rsidR="00045159">
        <w:rPr>
          <w:rFonts w:ascii="Comic Sans MS" w:hAnsi="Comic Sans MS"/>
        </w:rPr>
        <w:t xml:space="preserve">, </w:t>
      </w:r>
      <w:proofErr w:type="spellStart"/>
      <w:r w:rsidR="00045159">
        <w:rPr>
          <w:rFonts w:ascii="Comic Sans MS" w:hAnsi="Comic Sans MS"/>
        </w:rPr>
        <w:t>İslamın</w:t>
      </w:r>
      <w:proofErr w:type="spellEnd"/>
      <w:r w:rsidR="00045159">
        <w:rPr>
          <w:rFonts w:ascii="Comic Sans MS" w:hAnsi="Comic Sans MS"/>
        </w:rPr>
        <w:t xml:space="preserve"> e</w:t>
      </w:r>
      <w:r w:rsidR="00045159">
        <w:rPr>
          <w:rFonts w:ascii="Comic Sans MS" w:hAnsi="Comic Sans MS"/>
        </w:rPr>
        <w:t>v</w:t>
      </w:r>
      <w:r w:rsidR="00045159">
        <w:rPr>
          <w:rFonts w:ascii="Comic Sans MS" w:hAnsi="Comic Sans MS"/>
        </w:rPr>
        <w:t>rensel bir din olduğunu bildirmek</w:t>
      </w:r>
      <w:r w:rsidRPr="00BE5653">
        <w:rPr>
          <w:rFonts w:ascii="Comic Sans MS" w:hAnsi="Comic Sans MS"/>
        </w:rPr>
        <w:t xml:space="preserve">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B) </w:t>
      </w:r>
      <w:proofErr w:type="spellStart"/>
      <w:r w:rsidRPr="00BE5653">
        <w:rPr>
          <w:rFonts w:ascii="Comic Sans MS" w:hAnsi="Comic Sans MS"/>
        </w:rPr>
        <w:t>Medinede</w:t>
      </w:r>
      <w:proofErr w:type="spellEnd"/>
      <w:r w:rsidRPr="00BE5653">
        <w:rPr>
          <w:rFonts w:ascii="Comic Sans MS" w:hAnsi="Comic Sans MS"/>
        </w:rPr>
        <w:t xml:space="preserve"> kurduğu d</w:t>
      </w:r>
      <w:r w:rsidR="00A31D72">
        <w:rPr>
          <w:rFonts w:ascii="Comic Sans MS" w:hAnsi="Comic Sans MS"/>
        </w:rPr>
        <w:t>evletin siyasi olarak tanınması</w:t>
      </w:r>
      <w:r w:rsidRPr="00BE5653">
        <w:rPr>
          <w:rFonts w:ascii="Comic Sans MS" w:hAnsi="Comic Sans MS"/>
        </w:rPr>
        <w:t xml:space="preserve">nı sağlamak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C) Mekkeli müşriklere karşı destek bulmak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>D) Dostlar edinip gerektiğinde onlara sığınmak</w:t>
      </w:r>
    </w:p>
    <w:p w:rsidR="00BE5653" w:rsidRDefault="00BE5653" w:rsidP="0048460A">
      <w:pPr>
        <w:rPr>
          <w:rFonts w:ascii="Comic Sans MS" w:hAnsi="Comic Sans MS"/>
        </w:rPr>
      </w:pPr>
    </w:p>
    <w:p w:rsidR="00BE5653" w:rsidRPr="00BE5653" w:rsidRDefault="00BE5653" w:rsidP="0048460A">
      <w:pPr>
        <w:rPr>
          <w:rFonts w:ascii="Comic Sans MS" w:hAnsi="Comic Sans MS"/>
          <w:b/>
        </w:rPr>
      </w:pPr>
      <w:r w:rsidRPr="00BE5653">
        <w:rPr>
          <w:rFonts w:ascii="Comic Sans MS" w:hAnsi="Comic Sans MS"/>
          <w:b/>
        </w:rPr>
        <w:t xml:space="preserve">17. Fitre kavramı ile ilgili aşağıdakilerin hangisinde bilgi yanlışı yapılmıştır?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A) Gıda yardımı olarak verilebileceği gibi nakit para olarak da verilebilir.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B) Fakirlere verilmesi gerekir.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 xml:space="preserve">C) Ramazan ayı dışında da verilebilir. </w:t>
      </w:r>
    </w:p>
    <w:p w:rsidR="00BE5653" w:rsidRPr="00BE5653" w:rsidRDefault="00BE5653" w:rsidP="0048460A">
      <w:pPr>
        <w:rPr>
          <w:rFonts w:ascii="Comic Sans MS" w:hAnsi="Comic Sans MS"/>
        </w:rPr>
      </w:pPr>
      <w:r w:rsidRPr="00BE5653">
        <w:rPr>
          <w:rFonts w:ascii="Comic Sans MS" w:hAnsi="Comic Sans MS"/>
        </w:rPr>
        <w:t>D) Evde bulunan kişi sayısına göre verilir</w:t>
      </w:r>
    </w:p>
    <w:p w:rsidR="002F0D56" w:rsidRPr="00BE5653" w:rsidRDefault="002F0D56" w:rsidP="0048460A">
      <w:pPr>
        <w:rPr>
          <w:rFonts w:ascii="Comic Sans MS" w:hAnsi="Comic Sans MS"/>
        </w:rPr>
      </w:pPr>
    </w:p>
    <w:p w:rsidR="00A31D72" w:rsidRPr="00A31D72" w:rsidRDefault="00A31D72" w:rsidP="00A31D72"/>
    <w:p w:rsidR="0073348C" w:rsidRPr="00144128" w:rsidRDefault="0073348C" w:rsidP="00144128">
      <w:pPr>
        <w:ind w:left="284" w:right="-286"/>
        <w:rPr>
          <w:rFonts w:ascii="Comic Sans MS" w:hAnsi="Comic Sans MS"/>
        </w:rPr>
      </w:pPr>
      <w:r w:rsidRPr="00144128">
        <w:rPr>
          <w:b/>
        </w:rPr>
        <w:lastRenderedPageBreak/>
        <w:t>18</w:t>
      </w:r>
      <w:r w:rsidRPr="00A31D72">
        <w:t xml:space="preserve">. </w:t>
      </w:r>
      <w:r w:rsidR="00144128" w:rsidRPr="00144128">
        <w:rPr>
          <w:rFonts w:ascii="Comic Sans MS" w:hAnsi="Comic Sans MS"/>
        </w:rPr>
        <w:t>‘</w:t>
      </w:r>
      <w:r w:rsidR="00144128" w:rsidRPr="00144128">
        <w:rPr>
          <w:rFonts w:ascii="Comic Sans MS" w:hAnsi="Comic Sans MS"/>
          <w:b/>
        </w:rPr>
        <w:t>’</w:t>
      </w:r>
      <w:r w:rsidRPr="00144128">
        <w:rPr>
          <w:rFonts w:ascii="Comic Sans MS" w:hAnsi="Comic Sans MS"/>
          <w:b/>
        </w:rPr>
        <w:t>Kuru bir toprağa suyun yağması gibi</w:t>
      </w:r>
      <w:r w:rsidR="00144128" w:rsidRPr="00144128">
        <w:rPr>
          <w:rFonts w:ascii="Comic Sans MS" w:hAnsi="Comic Sans MS"/>
          <w:b/>
        </w:rPr>
        <w:t>’’</w:t>
      </w:r>
      <w:r w:rsidRPr="00144128">
        <w:rPr>
          <w:rFonts w:ascii="Comic Sans MS" w:hAnsi="Comic Sans MS"/>
        </w:rPr>
        <w:t xml:space="preserve">, Hz </w:t>
      </w:r>
      <w:proofErr w:type="gramStart"/>
      <w:r w:rsidRPr="00144128">
        <w:rPr>
          <w:rFonts w:ascii="Comic Sans MS" w:hAnsi="Comic Sans MS"/>
        </w:rPr>
        <w:t>Muha</w:t>
      </w:r>
      <w:r w:rsidRPr="00144128">
        <w:rPr>
          <w:rFonts w:ascii="Comic Sans MS" w:hAnsi="Comic Sans MS"/>
        </w:rPr>
        <w:t>m</w:t>
      </w:r>
      <w:r w:rsidRPr="00144128">
        <w:rPr>
          <w:rFonts w:ascii="Comic Sans MS" w:hAnsi="Comic Sans MS"/>
        </w:rPr>
        <w:t>med</w:t>
      </w:r>
      <w:r w:rsidR="00144128" w:rsidRPr="00144128">
        <w:rPr>
          <w:rFonts w:ascii="Comic Sans MS" w:hAnsi="Comic Sans MS"/>
        </w:rPr>
        <w:t xml:space="preserve">'in </w:t>
      </w:r>
      <w:r w:rsidRPr="00144128">
        <w:rPr>
          <w:rFonts w:ascii="Comic Sans MS" w:hAnsi="Comic Sans MS"/>
        </w:rPr>
        <w:t xml:space="preserve"> insanlara</w:t>
      </w:r>
      <w:proofErr w:type="gramEnd"/>
      <w:r w:rsidRPr="00144128">
        <w:rPr>
          <w:rFonts w:ascii="Comic Sans MS" w:hAnsi="Comic Sans MS"/>
        </w:rPr>
        <w:t xml:space="preserve"> gönderilmesi Onun en çok hangi yönünü gösterir?</w:t>
      </w:r>
    </w:p>
    <w:p w:rsidR="0073348C" w:rsidRPr="00144128" w:rsidRDefault="00A31D72" w:rsidP="00144128">
      <w:pPr>
        <w:ind w:left="284" w:right="-286"/>
        <w:rPr>
          <w:rFonts w:ascii="Comic Sans MS" w:hAnsi="Comic Sans MS"/>
        </w:rPr>
      </w:pPr>
      <w:r w:rsidRPr="00144128">
        <w:rPr>
          <w:rFonts w:ascii="Comic Sans MS" w:hAnsi="Comic Sans MS"/>
        </w:rPr>
        <w:t>A)</w:t>
      </w:r>
      <w:proofErr w:type="spellStart"/>
      <w:proofErr w:type="gramStart"/>
      <w:r w:rsidRPr="00144128">
        <w:rPr>
          <w:rFonts w:ascii="Comic Sans MS" w:hAnsi="Comic Sans MS"/>
        </w:rPr>
        <w:t>Fetanet</w:t>
      </w:r>
      <w:proofErr w:type="spellEnd"/>
      <w:r w:rsidRPr="00144128">
        <w:rPr>
          <w:rFonts w:ascii="Comic Sans MS" w:hAnsi="Comic Sans MS"/>
        </w:rPr>
        <w:t xml:space="preserve">       B</w:t>
      </w:r>
      <w:proofErr w:type="gramEnd"/>
      <w:r w:rsidRPr="00144128">
        <w:rPr>
          <w:rFonts w:ascii="Comic Sans MS" w:hAnsi="Comic Sans MS"/>
        </w:rPr>
        <w:t>)Rahmet       C)İsmet        D</w:t>
      </w:r>
      <w:r w:rsidR="0073348C" w:rsidRPr="00144128">
        <w:rPr>
          <w:rFonts w:ascii="Comic Sans MS" w:hAnsi="Comic Sans MS"/>
        </w:rPr>
        <w:t>)Rehber</w:t>
      </w:r>
    </w:p>
    <w:p w:rsidR="00A31D72" w:rsidRPr="00A31D72" w:rsidRDefault="00A31D72" w:rsidP="00144128">
      <w:pPr>
        <w:ind w:left="284" w:right="-286"/>
      </w:pPr>
    </w:p>
    <w:p w:rsidR="00A31D72" w:rsidRPr="00045159" w:rsidRDefault="00A31D72" w:rsidP="00045159">
      <w:pPr>
        <w:ind w:left="284" w:right="-286"/>
        <w:rPr>
          <w:rFonts w:ascii="Comic Sans MS" w:hAnsi="Comic Sans MS"/>
          <w:b/>
        </w:rPr>
      </w:pPr>
      <w:r w:rsidRPr="008B1DED">
        <w:rPr>
          <w:rFonts w:ascii="Comic Sans MS" w:hAnsi="Comic Sans MS"/>
          <w:b/>
        </w:rPr>
        <w:t>19</w:t>
      </w:r>
      <w:r w:rsidRPr="00144128">
        <w:rPr>
          <w:rFonts w:ascii="Comic Sans MS" w:hAnsi="Comic Sans MS"/>
        </w:rPr>
        <w:t xml:space="preserve">- Beş vakit namazın her </w:t>
      </w:r>
      <w:proofErr w:type="spellStart"/>
      <w:r w:rsidRPr="00144128">
        <w:rPr>
          <w:rFonts w:ascii="Comic Sans MS" w:hAnsi="Comic Sans MS"/>
        </w:rPr>
        <w:t>rekatnda</w:t>
      </w:r>
      <w:proofErr w:type="spellEnd"/>
      <w:r w:rsidRPr="00144128">
        <w:rPr>
          <w:rFonts w:ascii="Comic Sans MS" w:hAnsi="Comic Sans MS"/>
        </w:rPr>
        <w:t xml:space="preserve"> okunduğu halde Mü</w:t>
      </w:r>
      <w:r w:rsidRPr="00144128">
        <w:rPr>
          <w:rFonts w:ascii="Comic Sans MS" w:hAnsi="Comic Sans MS"/>
        </w:rPr>
        <w:t>s</w:t>
      </w:r>
      <w:r w:rsidRPr="00144128">
        <w:rPr>
          <w:rFonts w:ascii="Comic Sans MS" w:hAnsi="Comic Sans MS"/>
        </w:rPr>
        <w:t xml:space="preserve">lümanlar tarafından anlamı tam olarak </w:t>
      </w:r>
      <w:proofErr w:type="spellStart"/>
      <w:r w:rsidRPr="00144128">
        <w:rPr>
          <w:rFonts w:ascii="Comic Sans MS" w:hAnsi="Comic Sans MS"/>
        </w:rPr>
        <w:t>olarak</w:t>
      </w:r>
      <w:proofErr w:type="spellEnd"/>
      <w:r w:rsidRPr="00144128">
        <w:rPr>
          <w:rFonts w:ascii="Comic Sans MS" w:hAnsi="Comic Sans MS"/>
        </w:rPr>
        <w:t xml:space="preserve"> bilinmeyen </w:t>
      </w:r>
      <w:r w:rsidRPr="00144128">
        <w:rPr>
          <w:rFonts w:ascii="Comic Sans MS" w:hAnsi="Comic Sans MS"/>
          <w:b/>
        </w:rPr>
        <w:t xml:space="preserve">Fatiha suresini anlamıyla </w:t>
      </w:r>
      <w:proofErr w:type="spellStart"/>
      <w:r w:rsidRPr="00144128">
        <w:rPr>
          <w:rFonts w:ascii="Comic Sans MS" w:hAnsi="Comic Sans MS"/>
          <w:b/>
        </w:rPr>
        <w:t>bereber</w:t>
      </w:r>
      <w:proofErr w:type="spellEnd"/>
      <w:r w:rsidRPr="00144128">
        <w:rPr>
          <w:rFonts w:ascii="Comic Sans MS" w:hAnsi="Comic Sans MS"/>
          <w:b/>
        </w:rPr>
        <w:t xml:space="preserve"> yazınız</w:t>
      </w:r>
      <w:r w:rsidR="00045159">
        <w:rPr>
          <w:rFonts w:ascii="Comic Sans MS" w:hAnsi="Comic Sans MS"/>
          <w:b/>
        </w:rPr>
        <w:t>.(10 puan)</w:t>
      </w:r>
    </w:p>
    <w:p w:rsidR="00A31D72" w:rsidRPr="00A31D72" w:rsidRDefault="00A31D72" w:rsidP="00A31D72"/>
    <w:p w:rsidR="00A31D72" w:rsidRPr="00A31D72" w:rsidRDefault="00A31D72" w:rsidP="00A31D72"/>
    <w:p w:rsidR="00045159" w:rsidRDefault="005C3A95" w:rsidP="00A31D72">
      <w:r>
        <w:fldChar w:fldCharType="begin"/>
      </w:r>
      <w:r>
        <w:instrText xml:space="preserve"> HYPERLINK "http://</w:instrText>
      </w:r>
      <w:r w:rsidRPr="005C3A95">
        <w:instrText>www.sorubak.com</w:instrText>
      </w:r>
      <w:r>
        <w:instrText xml:space="preserve">" </w:instrText>
      </w:r>
      <w:r>
        <w:fldChar w:fldCharType="separate"/>
      </w:r>
      <w:r w:rsidRPr="001C4D9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45159" w:rsidRDefault="00045159" w:rsidP="00A31D72"/>
    <w:p w:rsidR="00045159" w:rsidRDefault="00045159" w:rsidP="00A31D72"/>
    <w:p w:rsidR="00045159" w:rsidRDefault="00045159" w:rsidP="00A31D72"/>
    <w:p w:rsidR="00045159" w:rsidRDefault="00045159" w:rsidP="00A31D72"/>
    <w:p w:rsidR="00045159" w:rsidRPr="00A31D72" w:rsidRDefault="00045159" w:rsidP="00A31D72"/>
    <w:p w:rsidR="00A31D72" w:rsidRPr="00A31D72" w:rsidRDefault="00A31D72" w:rsidP="00A31D72"/>
    <w:p w:rsidR="00A31D72" w:rsidRPr="00144128" w:rsidRDefault="00A31D72" w:rsidP="00144128">
      <w:pPr>
        <w:ind w:left="567" w:right="-286"/>
        <w:rPr>
          <w:rFonts w:asciiTheme="minorHAnsi" w:hAnsiTheme="minorHAnsi"/>
        </w:rPr>
      </w:pPr>
      <w:r w:rsidRPr="00144128">
        <w:rPr>
          <w:rFonts w:asciiTheme="minorHAnsi" w:hAnsiTheme="minorHAnsi"/>
        </w:rPr>
        <w:t xml:space="preserve">Öyle </w:t>
      </w:r>
      <w:proofErr w:type="gramStart"/>
      <w:r w:rsidRPr="00144128">
        <w:rPr>
          <w:rFonts w:asciiTheme="minorHAnsi" w:hAnsiTheme="minorHAnsi"/>
        </w:rPr>
        <w:t>beleşten</w:t>
      </w:r>
      <w:proofErr w:type="gramEnd"/>
      <w:r w:rsidRPr="00144128">
        <w:rPr>
          <w:rFonts w:asciiTheme="minorHAnsi" w:hAnsiTheme="minorHAnsi"/>
        </w:rPr>
        <w:t>, torpille cennet yok, kimsenin şefaatine güve</w:t>
      </w:r>
      <w:r w:rsidRPr="00144128">
        <w:rPr>
          <w:rFonts w:asciiTheme="minorHAnsi" w:hAnsiTheme="minorHAnsi"/>
        </w:rPr>
        <w:t>n</w:t>
      </w:r>
      <w:r w:rsidRPr="00144128">
        <w:rPr>
          <w:rFonts w:asciiTheme="minorHAnsi" w:hAnsiTheme="minorHAnsi"/>
        </w:rPr>
        <w:t>me;</w:t>
      </w:r>
      <w:r w:rsidR="00144128">
        <w:rPr>
          <w:rFonts w:asciiTheme="minorHAnsi" w:hAnsiTheme="minorHAnsi"/>
        </w:rPr>
        <w:t xml:space="preserve"> </w:t>
      </w:r>
      <w:r w:rsidRPr="00144128">
        <w:rPr>
          <w:rFonts w:asciiTheme="minorHAnsi" w:hAnsiTheme="minorHAnsi"/>
        </w:rPr>
        <w:t xml:space="preserve">kendini kurtarmaya bak. İsteyeceksen </w:t>
      </w:r>
      <w:proofErr w:type="spellStart"/>
      <w:r w:rsidRPr="00144128">
        <w:rPr>
          <w:rFonts w:asciiTheme="minorHAnsi" w:hAnsiTheme="minorHAnsi"/>
        </w:rPr>
        <w:t>Allah'dan</w:t>
      </w:r>
      <w:proofErr w:type="spellEnd"/>
      <w:r w:rsidRPr="00144128">
        <w:rPr>
          <w:rFonts w:asciiTheme="minorHAnsi" w:hAnsiTheme="minorHAnsi"/>
        </w:rPr>
        <w:t xml:space="preserve"> iste, araya aracı, sekreter koyma</w:t>
      </w:r>
      <w:r w:rsidR="00144128" w:rsidRPr="00144128">
        <w:rPr>
          <w:rFonts w:asciiTheme="minorHAnsi" w:hAnsiTheme="minorHAnsi"/>
        </w:rPr>
        <w:t>, şirkten uzak dur, ç</w:t>
      </w:r>
      <w:r w:rsidRPr="00144128">
        <w:rPr>
          <w:rFonts w:asciiTheme="minorHAnsi" w:hAnsiTheme="minorHAnsi"/>
        </w:rPr>
        <w:t>ünkü Allah sana şah damarından daha yakın. Dua ettim hemen kabul edilmedi diye üzülme,</w:t>
      </w:r>
      <w:r w:rsidR="00144128" w:rsidRPr="00144128">
        <w:rPr>
          <w:rFonts w:asciiTheme="minorHAnsi" w:hAnsiTheme="minorHAnsi"/>
        </w:rPr>
        <w:t xml:space="preserve"> </w:t>
      </w:r>
      <w:r w:rsidRPr="00144128">
        <w:rPr>
          <w:rFonts w:asciiTheme="minorHAnsi" w:hAnsiTheme="minorHAnsi"/>
        </w:rPr>
        <w:t>ümitsiz olma kabul edilmesi için sen de üzerine düşeni yap</w:t>
      </w:r>
      <w:r w:rsidR="00144128">
        <w:rPr>
          <w:rFonts w:asciiTheme="minorHAnsi" w:hAnsiTheme="minorHAnsi"/>
        </w:rPr>
        <w:t xml:space="preserve">. </w:t>
      </w:r>
      <w:r w:rsidR="00144128" w:rsidRPr="00144128">
        <w:rPr>
          <w:rFonts w:asciiTheme="minorHAnsi" w:hAnsiTheme="minorHAnsi"/>
        </w:rPr>
        <w:t xml:space="preserve">Sen üzerine düşeni yapar ve sadece </w:t>
      </w:r>
      <w:proofErr w:type="spellStart"/>
      <w:r w:rsidR="00144128" w:rsidRPr="00144128">
        <w:rPr>
          <w:rFonts w:asciiTheme="minorHAnsi" w:hAnsiTheme="minorHAnsi"/>
        </w:rPr>
        <w:t>Allah’dan</w:t>
      </w:r>
      <w:proofErr w:type="spellEnd"/>
      <w:r w:rsidR="00144128" w:rsidRPr="00144128">
        <w:rPr>
          <w:rFonts w:asciiTheme="minorHAnsi" w:hAnsiTheme="minorHAnsi"/>
        </w:rPr>
        <w:t xml:space="preserve"> istersen işin kesinlikle olur</w:t>
      </w:r>
      <w:proofErr w:type="gramStart"/>
      <w:r w:rsidR="00144128" w:rsidRPr="00144128">
        <w:rPr>
          <w:rFonts w:asciiTheme="minorHAnsi" w:hAnsiTheme="minorHAnsi"/>
        </w:rPr>
        <w:t>.</w:t>
      </w:r>
      <w:r w:rsidR="00144128">
        <w:rPr>
          <w:rFonts w:asciiTheme="minorHAnsi" w:hAnsiTheme="minorHAnsi"/>
        </w:rPr>
        <w:t>.</w:t>
      </w:r>
      <w:proofErr w:type="gramEnd"/>
      <w:r w:rsidR="00144128">
        <w:rPr>
          <w:rFonts w:asciiTheme="minorHAnsi" w:hAnsiTheme="minorHAnsi"/>
        </w:rPr>
        <w:t xml:space="preserve"> Allah O’ndan medet umanların ve çalışanların yar ve yardımcısıdır.</w:t>
      </w:r>
    </w:p>
    <w:p w:rsidR="00A31D72" w:rsidRDefault="00A31D72" w:rsidP="0073348C">
      <w:pPr>
        <w:ind w:left="284" w:right="-145"/>
        <w:rPr>
          <w:rFonts w:ascii="Comic Sans MS" w:hAnsi="Comic Sans MS"/>
          <w:b/>
        </w:rPr>
      </w:pPr>
    </w:p>
    <w:p w:rsidR="00A31D72" w:rsidRPr="00A31D72" w:rsidRDefault="00A31D72" w:rsidP="0073348C">
      <w:pPr>
        <w:ind w:left="284" w:right="-145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                          </w:t>
      </w:r>
      <w:r w:rsidRPr="00A31D72">
        <w:rPr>
          <w:rFonts w:ascii="Comic Sans MS" w:hAnsi="Comic Sans MS"/>
          <w:b/>
          <w:sz w:val="16"/>
          <w:szCs w:val="16"/>
        </w:rPr>
        <w:t>Not: Test soruları 5 Puandır</w:t>
      </w:r>
    </w:p>
    <w:p w:rsidR="00A31D72" w:rsidRPr="00A31D72" w:rsidRDefault="00045159" w:rsidP="0073348C">
      <w:pPr>
        <w:ind w:left="284" w:right="-145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                  </w:t>
      </w:r>
      <w:r w:rsidR="00A31D72">
        <w:rPr>
          <w:rFonts w:ascii="Comic Sans MS" w:hAnsi="Comic Sans MS"/>
          <w:b/>
          <w:sz w:val="16"/>
          <w:szCs w:val="16"/>
        </w:rPr>
        <w:t xml:space="preserve"> </w:t>
      </w:r>
      <w:r w:rsidR="00A31D72" w:rsidRPr="00A31D72">
        <w:rPr>
          <w:rFonts w:ascii="Comic Sans MS" w:hAnsi="Comic Sans MS"/>
          <w:b/>
          <w:sz w:val="16"/>
          <w:szCs w:val="16"/>
        </w:rPr>
        <w:t xml:space="preserve">Başarılar Murat ŞEN </w:t>
      </w:r>
      <w:r>
        <w:rPr>
          <w:rFonts w:ascii="Comic Sans MS" w:hAnsi="Comic Sans MS"/>
          <w:b/>
          <w:sz w:val="16"/>
          <w:szCs w:val="16"/>
        </w:rPr>
        <w:t>(</w:t>
      </w:r>
      <w:r w:rsidR="00A31D72" w:rsidRPr="00A31D72">
        <w:rPr>
          <w:rFonts w:ascii="Comic Sans MS" w:hAnsi="Comic Sans MS"/>
          <w:b/>
          <w:sz w:val="16"/>
          <w:szCs w:val="16"/>
        </w:rPr>
        <w:t xml:space="preserve">D.K.A.B </w:t>
      </w:r>
      <w:proofErr w:type="spellStart"/>
      <w:r w:rsidR="00A31D72" w:rsidRPr="00A31D72">
        <w:rPr>
          <w:rFonts w:ascii="Comic Sans MS" w:hAnsi="Comic Sans MS"/>
          <w:b/>
          <w:sz w:val="16"/>
          <w:szCs w:val="16"/>
        </w:rPr>
        <w:t>Öğrt</w:t>
      </w:r>
      <w:proofErr w:type="spellEnd"/>
      <w:r>
        <w:rPr>
          <w:rFonts w:ascii="Comic Sans MS" w:hAnsi="Comic Sans MS"/>
          <w:b/>
          <w:sz w:val="16"/>
          <w:szCs w:val="16"/>
        </w:rPr>
        <w:t>)</w:t>
      </w:r>
      <w:r w:rsidR="00A31D72" w:rsidRPr="00A31D72">
        <w:rPr>
          <w:rFonts w:ascii="Comic Sans MS" w:hAnsi="Comic Sans MS"/>
          <w:b/>
          <w:sz w:val="16"/>
          <w:szCs w:val="16"/>
        </w:rPr>
        <w:t>.</w:t>
      </w:r>
      <w:r w:rsidR="00A31D72">
        <w:rPr>
          <w:rFonts w:ascii="Comic Sans MS" w:hAnsi="Comic Sans MS"/>
          <w:b/>
          <w:sz w:val="16"/>
          <w:szCs w:val="16"/>
        </w:rPr>
        <w:t>ÜNYE</w:t>
      </w: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2F0D56" w:rsidRDefault="002F0D56" w:rsidP="0048460A">
      <w:pPr>
        <w:rPr>
          <w:rFonts w:ascii="Comic Sans MS" w:hAnsi="Comic Sans MS"/>
        </w:rPr>
      </w:pPr>
    </w:p>
    <w:p w:rsidR="00471BA9" w:rsidRDefault="00471BA9" w:rsidP="00471BA9"/>
    <w:p w:rsidR="00FE4A42" w:rsidRDefault="00FE4A42" w:rsidP="006875CB">
      <w:pPr>
        <w:ind w:left="-180"/>
        <w:rPr>
          <w:rFonts w:ascii="Times New Roman" w:hAnsi="Times New Roman" w:cs="Times New Roman"/>
        </w:rPr>
      </w:pPr>
    </w:p>
    <w:p w:rsidR="00FE4A42" w:rsidRDefault="00FE4A42" w:rsidP="006875CB">
      <w:pPr>
        <w:ind w:left="-180"/>
        <w:rPr>
          <w:rFonts w:ascii="Times New Roman" w:hAnsi="Times New Roman" w:cs="Times New Roman"/>
        </w:rPr>
      </w:pPr>
    </w:p>
    <w:p w:rsidR="00FE4A42" w:rsidRDefault="00FE4A42" w:rsidP="006875CB">
      <w:pPr>
        <w:ind w:left="-180"/>
        <w:rPr>
          <w:rFonts w:ascii="Times New Roman" w:hAnsi="Times New Roman" w:cs="Times New Roman"/>
        </w:rPr>
      </w:pPr>
    </w:p>
    <w:p w:rsidR="00FE4A42" w:rsidRDefault="00FE4A42" w:rsidP="006875CB">
      <w:pPr>
        <w:ind w:left="-180"/>
        <w:rPr>
          <w:rFonts w:ascii="Times New Roman" w:hAnsi="Times New Roman" w:cs="Times New Roman"/>
        </w:rPr>
      </w:pPr>
    </w:p>
    <w:sectPr w:rsidR="00FE4A42" w:rsidSect="00045159">
      <w:type w:val="continuous"/>
      <w:pgSz w:w="11905" w:h="15840"/>
      <w:pgMar w:top="567" w:right="567" w:bottom="0" w:left="567" w:header="0" w:footer="0" w:gutter="0"/>
      <w:cols w:num="2" w:space="3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880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F8AF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9213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D61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36A6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624E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B2D5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3EA3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822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FC8F1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13F977C0"/>
    <w:multiLevelType w:val="hybridMultilevel"/>
    <w:tmpl w:val="B246BA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2301E5"/>
    <w:multiLevelType w:val="hybridMultilevel"/>
    <w:tmpl w:val="7B028D4E"/>
    <w:lvl w:ilvl="0" w:tplc="6A885C34">
      <w:start w:val="1"/>
      <w:numFmt w:val="upperLetter"/>
      <w:pStyle w:val="Balk1"/>
      <w:lvlText w:val="%1)"/>
      <w:lvlJc w:val="center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02198A"/>
    <w:multiLevelType w:val="hybridMultilevel"/>
    <w:tmpl w:val="F29C111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6A35CF7"/>
    <w:multiLevelType w:val="hybridMultilevel"/>
    <w:tmpl w:val="E802134A"/>
    <w:lvl w:ilvl="0" w:tplc="7720A83E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>
    <w:nsid w:val="3E6317B8"/>
    <w:multiLevelType w:val="hybridMultilevel"/>
    <w:tmpl w:val="24F2BDF8"/>
    <w:lvl w:ilvl="0" w:tplc="BE60084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51608"/>
    <w:multiLevelType w:val="singleLevel"/>
    <w:tmpl w:val="DBF27D90"/>
    <w:lvl w:ilvl="0">
      <w:start w:val="1"/>
      <w:numFmt w:val="upperLetter"/>
      <w:lvlText w:val="%1)"/>
      <w:legacy w:legacy="1" w:legacySpace="0" w:legacyIndent="280"/>
      <w:lvlJc w:val="left"/>
      <w:rPr>
        <w:rFonts w:ascii="Arial" w:hAnsi="Arial" w:cs="Arial" w:hint="default"/>
      </w:rPr>
    </w:lvl>
  </w:abstractNum>
  <w:abstractNum w:abstractNumId="20">
    <w:nsid w:val="46074B37"/>
    <w:multiLevelType w:val="hybridMultilevel"/>
    <w:tmpl w:val="F572A880"/>
    <w:lvl w:ilvl="0" w:tplc="C3B0A946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1">
    <w:nsid w:val="46D35C27"/>
    <w:multiLevelType w:val="hybridMultilevel"/>
    <w:tmpl w:val="E8383CDA"/>
    <w:lvl w:ilvl="0" w:tplc="62608D1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753BC6"/>
    <w:multiLevelType w:val="hybridMultilevel"/>
    <w:tmpl w:val="32647898"/>
    <w:lvl w:ilvl="0" w:tplc="E2428DC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102562E"/>
    <w:multiLevelType w:val="hybridMultilevel"/>
    <w:tmpl w:val="15E446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05E994C">
      <w:start w:val="1"/>
      <w:numFmt w:val="ordinal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DD0D16E">
      <w:start w:val="1"/>
      <w:numFmt w:val="none"/>
      <w:lvlText w:val="(...)"/>
      <w:lvlJc w:val="left"/>
      <w:pPr>
        <w:tabs>
          <w:tab w:val="num" w:pos="359"/>
        </w:tabs>
        <w:ind w:left="72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B195D"/>
    <w:multiLevelType w:val="hybridMultilevel"/>
    <w:tmpl w:val="0C86AEF2"/>
    <w:lvl w:ilvl="0" w:tplc="EAD45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0002FE"/>
    <w:multiLevelType w:val="hybridMultilevel"/>
    <w:tmpl w:val="A2D436F6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317AFD"/>
    <w:multiLevelType w:val="hybridMultilevel"/>
    <w:tmpl w:val="12663A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04AB9"/>
    <w:multiLevelType w:val="hybridMultilevel"/>
    <w:tmpl w:val="C7A239A6"/>
    <w:lvl w:ilvl="0" w:tplc="11D8FA9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FE3324"/>
    <w:multiLevelType w:val="hybridMultilevel"/>
    <w:tmpl w:val="CA129B9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674D80"/>
    <w:multiLevelType w:val="hybridMultilevel"/>
    <w:tmpl w:val="A8FEB514"/>
    <w:lvl w:ilvl="0" w:tplc="0278F7BC">
      <w:start w:val="3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DB0FE4"/>
    <w:multiLevelType w:val="hybridMultilevel"/>
    <w:tmpl w:val="FAECDF1C"/>
    <w:lvl w:ilvl="0" w:tplc="CB06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D2B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034E36"/>
    <w:multiLevelType w:val="hybridMultilevel"/>
    <w:tmpl w:val="B35AF5D0"/>
    <w:lvl w:ilvl="0" w:tplc="A0541DD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2">
    <w:nsid w:val="7D481A16"/>
    <w:multiLevelType w:val="singleLevel"/>
    <w:tmpl w:val="E3D63E34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num w:numId="1">
    <w:abstractNumId w:val="15"/>
  </w:num>
  <w:num w:numId="2">
    <w:abstractNumId w:val="11"/>
  </w:num>
  <w:num w:numId="3">
    <w:abstractNumId w:val="27"/>
  </w:num>
  <w:num w:numId="4">
    <w:abstractNumId w:val="13"/>
  </w:num>
  <w:num w:numId="5">
    <w:abstractNumId w:val="20"/>
  </w:num>
  <w:num w:numId="6">
    <w:abstractNumId w:val="14"/>
  </w:num>
  <w:num w:numId="7">
    <w:abstractNumId w:val="32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10"/>
  </w:num>
  <w:num w:numId="21">
    <w:abstractNumId w:val="28"/>
  </w:num>
  <w:num w:numId="22">
    <w:abstractNumId w:val="12"/>
  </w:num>
  <w:num w:numId="23">
    <w:abstractNumId w:val="26"/>
  </w:num>
  <w:num w:numId="24">
    <w:abstractNumId w:val="18"/>
  </w:num>
  <w:num w:numId="25">
    <w:abstractNumId w:val="30"/>
  </w:num>
  <w:num w:numId="26">
    <w:abstractNumId w:val="25"/>
  </w:num>
  <w:num w:numId="27">
    <w:abstractNumId w:val="24"/>
  </w:num>
  <w:num w:numId="28">
    <w:abstractNumId w:val="22"/>
  </w:num>
  <w:num w:numId="29">
    <w:abstractNumId w:val="16"/>
  </w:num>
  <w:num w:numId="30">
    <w:abstractNumId w:val="23"/>
  </w:num>
  <w:num w:numId="31">
    <w:abstractNumId w:val="21"/>
  </w:num>
  <w:num w:numId="32">
    <w:abstractNumId w:val="17"/>
  </w:num>
  <w:num w:numId="33">
    <w:abstractNumId w:val="2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B6567D"/>
    <w:rsid w:val="0000155B"/>
    <w:rsid w:val="00015CB5"/>
    <w:rsid w:val="000304A9"/>
    <w:rsid w:val="00045159"/>
    <w:rsid w:val="0006102F"/>
    <w:rsid w:val="00086897"/>
    <w:rsid w:val="00096AF7"/>
    <w:rsid w:val="000D7D1D"/>
    <w:rsid w:val="000E2781"/>
    <w:rsid w:val="000E3891"/>
    <w:rsid w:val="000E7CFC"/>
    <w:rsid w:val="000F3858"/>
    <w:rsid w:val="00103D14"/>
    <w:rsid w:val="00122CB9"/>
    <w:rsid w:val="0013079A"/>
    <w:rsid w:val="00144128"/>
    <w:rsid w:val="001508C0"/>
    <w:rsid w:val="001518FB"/>
    <w:rsid w:val="00157AE9"/>
    <w:rsid w:val="0017541D"/>
    <w:rsid w:val="001861AA"/>
    <w:rsid w:val="001A28F2"/>
    <w:rsid w:val="001A4B61"/>
    <w:rsid w:val="001A7591"/>
    <w:rsid w:val="001B6F75"/>
    <w:rsid w:val="001B7300"/>
    <w:rsid w:val="001C0B81"/>
    <w:rsid w:val="001C6543"/>
    <w:rsid w:val="001C7B5D"/>
    <w:rsid w:val="001E684B"/>
    <w:rsid w:val="001F19AB"/>
    <w:rsid w:val="0020032E"/>
    <w:rsid w:val="00207336"/>
    <w:rsid w:val="00226285"/>
    <w:rsid w:val="002409EC"/>
    <w:rsid w:val="00241AE8"/>
    <w:rsid w:val="0024247C"/>
    <w:rsid w:val="002477B7"/>
    <w:rsid w:val="0026275B"/>
    <w:rsid w:val="00273B88"/>
    <w:rsid w:val="0027514E"/>
    <w:rsid w:val="00282481"/>
    <w:rsid w:val="00283B93"/>
    <w:rsid w:val="002A095D"/>
    <w:rsid w:val="002A4B0F"/>
    <w:rsid w:val="002C7ADC"/>
    <w:rsid w:val="002E5E37"/>
    <w:rsid w:val="002F0D56"/>
    <w:rsid w:val="00315C07"/>
    <w:rsid w:val="00371A38"/>
    <w:rsid w:val="00381E80"/>
    <w:rsid w:val="00395D55"/>
    <w:rsid w:val="003C7D61"/>
    <w:rsid w:val="003D1F6D"/>
    <w:rsid w:val="003D30BE"/>
    <w:rsid w:val="003F0BB7"/>
    <w:rsid w:val="003F639A"/>
    <w:rsid w:val="003F68DA"/>
    <w:rsid w:val="004050E7"/>
    <w:rsid w:val="00417ADF"/>
    <w:rsid w:val="004220CF"/>
    <w:rsid w:val="004222F8"/>
    <w:rsid w:val="00426277"/>
    <w:rsid w:val="004406E5"/>
    <w:rsid w:val="00466151"/>
    <w:rsid w:val="00471BA9"/>
    <w:rsid w:val="00472278"/>
    <w:rsid w:val="0048460A"/>
    <w:rsid w:val="00494491"/>
    <w:rsid w:val="004A0A47"/>
    <w:rsid w:val="004B18AB"/>
    <w:rsid w:val="004B5A5A"/>
    <w:rsid w:val="004D1AE4"/>
    <w:rsid w:val="004D2CFB"/>
    <w:rsid w:val="004E44B8"/>
    <w:rsid w:val="004F735D"/>
    <w:rsid w:val="00531BB1"/>
    <w:rsid w:val="00551F8A"/>
    <w:rsid w:val="00576963"/>
    <w:rsid w:val="00576A80"/>
    <w:rsid w:val="00585125"/>
    <w:rsid w:val="005C3A95"/>
    <w:rsid w:val="005D1DD4"/>
    <w:rsid w:val="005D71D2"/>
    <w:rsid w:val="005E1C40"/>
    <w:rsid w:val="005F3B42"/>
    <w:rsid w:val="005F7A10"/>
    <w:rsid w:val="0061623C"/>
    <w:rsid w:val="006323A8"/>
    <w:rsid w:val="00635FB9"/>
    <w:rsid w:val="00643648"/>
    <w:rsid w:val="006709CB"/>
    <w:rsid w:val="006875CB"/>
    <w:rsid w:val="006B38F1"/>
    <w:rsid w:val="006C5E84"/>
    <w:rsid w:val="006D54AA"/>
    <w:rsid w:val="006D78E6"/>
    <w:rsid w:val="006F4D95"/>
    <w:rsid w:val="007308BA"/>
    <w:rsid w:val="0073348C"/>
    <w:rsid w:val="0075038D"/>
    <w:rsid w:val="00797CAD"/>
    <w:rsid w:val="007A1FCC"/>
    <w:rsid w:val="007A2671"/>
    <w:rsid w:val="00803E2B"/>
    <w:rsid w:val="00811B03"/>
    <w:rsid w:val="008317B1"/>
    <w:rsid w:val="00833329"/>
    <w:rsid w:val="008364C1"/>
    <w:rsid w:val="00837C64"/>
    <w:rsid w:val="0084403D"/>
    <w:rsid w:val="00851594"/>
    <w:rsid w:val="00855183"/>
    <w:rsid w:val="00871D85"/>
    <w:rsid w:val="00877B26"/>
    <w:rsid w:val="00882492"/>
    <w:rsid w:val="008A139F"/>
    <w:rsid w:val="008B1DED"/>
    <w:rsid w:val="008B48C1"/>
    <w:rsid w:val="008E07CE"/>
    <w:rsid w:val="008E3626"/>
    <w:rsid w:val="00906122"/>
    <w:rsid w:val="009339F4"/>
    <w:rsid w:val="00934AE2"/>
    <w:rsid w:val="0093771D"/>
    <w:rsid w:val="009528F6"/>
    <w:rsid w:val="0095479E"/>
    <w:rsid w:val="00960B99"/>
    <w:rsid w:val="00986D71"/>
    <w:rsid w:val="00992375"/>
    <w:rsid w:val="009C6576"/>
    <w:rsid w:val="009C73BF"/>
    <w:rsid w:val="009D5135"/>
    <w:rsid w:val="009E2017"/>
    <w:rsid w:val="009E2C92"/>
    <w:rsid w:val="00A06070"/>
    <w:rsid w:val="00A166EE"/>
    <w:rsid w:val="00A20EA8"/>
    <w:rsid w:val="00A31D72"/>
    <w:rsid w:val="00A527C7"/>
    <w:rsid w:val="00A67707"/>
    <w:rsid w:val="00A96261"/>
    <w:rsid w:val="00AB08EB"/>
    <w:rsid w:val="00AC6E73"/>
    <w:rsid w:val="00AD43A3"/>
    <w:rsid w:val="00AD4D6C"/>
    <w:rsid w:val="00B049FA"/>
    <w:rsid w:val="00B22A6E"/>
    <w:rsid w:val="00B400B5"/>
    <w:rsid w:val="00B43CBF"/>
    <w:rsid w:val="00B53E78"/>
    <w:rsid w:val="00B64206"/>
    <w:rsid w:val="00B6567D"/>
    <w:rsid w:val="00BC6E36"/>
    <w:rsid w:val="00BE2F65"/>
    <w:rsid w:val="00BE3391"/>
    <w:rsid w:val="00BE5653"/>
    <w:rsid w:val="00BE7EF7"/>
    <w:rsid w:val="00C27909"/>
    <w:rsid w:val="00C31C0E"/>
    <w:rsid w:val="00C37B14"/>
    <w:rsid w:val="00C43032"/>
    <w:rsid w:val="00C44A43"/>
    <w:rsid w:val="00C71F21"/>
    <w:rsid w:val="00C764AB"/>
    <w:rsid w:val="00CC60C7"/>
    <w:rsid w:val="00D15A9F"/>
    <w:rsid w:val="00D352EF"/>
    <w:rsid w:val="00D414C5"/>
    <w:rsid w:val="00D50FD9"/>
    <w:rsid w:val="00D86EAB"/>
    <w:rsid w:val="00D87FE4"/>
    <w:rsid w:val="00D96A5D"/>
    <w:rsid w:val="00E11590"/>
    <w:rsid w:val="00E15F95"/>
    <w:rsid w:val="00E23D5E"/>
    <w:rsid w:val="00E719D4"/>
    <w:rsid w:val="00EC61B9"/>
    <w:rsid w:val="00ED4D2A"/>
    <w:rsid w:val="00EE7C07"/>
    <w:rsid w:val="00EF0B76"/>
    <w:rsid w:val="00F23C93"/>
    <w:rsid w:val="00F40EBD"/>
    <w:rsid w:val="00F449A7"/>
    <w:rsid w:val="00F510EB"/>
    <w:rsid w:val="00F663A4"/>
    <w:rsid w:val="00F72709"/>
    <w:rsid w:val="00FC1852"/>
    <w:rsid w:val="00FD5E11"/>
    <w:rsid w:val="00FD6088"/>
    <w:rsid w:val="00FE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/>
    </o:shapedefaults>
    <o:shapelayout v:ext="edit">
      <o:idmap v:ext="edit" data="1"/>
      <o:rules v:ext="edit">
        <o:r id="V:Rule1" type="callout" idref="#_x0000_s108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1">
    <w:name w:val="heading 1"/>
    <w:aliases w:val="toblolu Seçenek"/>
    <w:basedOn w:val="Normal"/>
    <w:next w:val="Normal"/>
    <w:link w:val="Balk1Char"/>
    <w:autoRedefine/>
    <w:uiPriority w:val="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 w:cs="Times New Roman"/>
      <w:bCs/>
      <w:color w:val="000000"/>
      <w:sz w:val="16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oruSTLL">
    <w:name w:val="Soru STLİL"/>
    <w:uiPriority w:val="99"/>
    <w:rsid w:val="00551F8A"/>
    <w:pPr>
      <w:numPr>
        <w:numId w:val="1"/>
      </w:numPr>
    </w:pPr>
  </w:style>
  <w:style w:type="paragraph" w:customStyle="1" w:styleId="AralkYok1">
    <w:name w:val="Aralık Yok1"/>
    <w:aliases w:val="Soru STİLİ"/>
    <w:next w:val="SoruStili"/>
    <w:uiPriority w:val="1"/>
    <w:qFormat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</w:rPr>
  </w:style>
  <w:style w:type="paragraph" w:customStyle="1" w:styleId="sorubilgisistili">
    <w:name w:val="soru bilgisi stili"/>
    <w:next w:val="SoruStili"/>
    <w:autoRedefine/>
    <w:qFormat/>
    <w:rsid w:val="00122CB9"/>
    <w:pPr>
      <w:spacing w:line="240" w:lineRule="exact"/>
      <w:ind w:left="170"/>
      <w:jc w:val="both"/>
    </w:pPr>
    <w:rPr>
      <w:rFonts w:ascii="Arial" w:eastAsia="Times New Roman" w:hAnsi="Arial" w:cs="Arial"/>
      <w:sz w:val="16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923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9237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qFormat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qFormat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22"/>
      <w:lang w:eastAsia="en-US"/>
    </w:rPr>
  </w:style>
  <w:style w:type="paragraph" w:customStyle="1" w:styleId="sorukayna">
    <w:name w:val="soru kaynağı"/>
    <w:basedOn w:val="Normal"/>
    <w:next w:val="sorubilgisistili"/>
    <w:autoRedefine/>
    <w:qFormat/>
    <w:rsid w:val="00576963"/>
    <w:pPr>
      <w:jc w:val="right"/>
    </w:pPr>
    <w:rPr>
      <w:rFonts w:eastAsia="Times New Roman"/>
      <w:b/>
      <w:i/>
      <w:sz w:val="12"/>
      <w:szCs w:val="12"/>
    </w:rPr>
  </w:style>
  <w:style w:type="table" w:customStyle="1" w:styleId="TabloluSeenek">
    <w:name w:val="Tablolu Seçenek"/>
    <w:basedOn w:val="NormalTablo"/>
    <w:uiPriority w:val="99"/>
    <w:rsid w:val="004A0A4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aliases w:val="toblolu Seçenek Char"/>
    <w:basedOn w:val="VarsaylanParagrafYazTipi"/>
    <w:link w:val="Balk1"/>
    <w:uiPriority w:val="9"/>
    <w:rsid w:val="00FD5E11"/>
    <w:rPr>
      <w:rFonts w:ascii="Arial" w:hAnsi="Arial"/>
      <w:bCs/>
      <w:color w:val="000000"/>
      <w:sz w:val="16"/>
      <w:szCs w:val="28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E1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7300"/>
    <w:pPr>
      <w:ind w:left="720"/>
      <w:contextualSpacing/>
    </w:pPr>
  </w:style>
  <w:style w:type="paragraph" w:styleId="GvdeMetni2">
    <w:name w:val="Body Text 2"/>
    <w:basedOn w:val="Normal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table" w:styleId="TabloKlavuzu">
    <w:name w:val="Table Grid"/>
    <w:basedOn w:val="NormalTablo"/>
    <w:rsid w:val="001C7B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 3"/>
    <w:basedOn w:val="Normal"/>
    <w:rsid w:val="007A1FCC"/>
    <w:pPr>
      <w:spacing w:after="120"/>
    </w:pPr>
    <w:rPr>
      <w:sz w:val="16"/>
      <w:szCs w:val="16"/>
    </w:rPr>
  </w:style>
  <w:style w:type="paragraph" w:styleId="Liste2">
    <w:name w:val="List 2"/>
    <w:basedOn w:val="Normal"/>
    <w:rsid w:val="004D1AE4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rsid w:val="009E2C92"/>
    <w:pPr>
      <w:spacing w:after="120"/>
    </w:pPr>
  </w:style>
  <w:style w:type="character" w:styleId="Kpr">
    <w:name w:val="Hyperlink"/>
    <w:basedOn w:val="VarsaylanParagrafYazTipi"/>
    <w:uiPriority w:val="99"/>
    <w:unhideWhenUsed/>
    <w:rsid w:val="003F0B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SINAB\8_sinif_2_donem_2_yazili_B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116A3-DF6E-408C-922A-345414E5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8_sinif_2_donem_2_yazili_B</Template>
  <TotalTime>0</TotalTime>
  <Pages>2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2011-03-27T14:43:00Z</cp:lastPrinted>
  <dcterms:created xsi:type="dcterms:W3CDTF">2016-03-30T15:43:00Z</dcterms:created>
  <dcterms:modified xsi:type="dcterms:W3CDTF">2016-03-30T15:43:00Z</dcterms:modified>
  <cp:category>www.sorubak.com</cp:category>
</cp:coreProperties>
</file>