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CA" w:rsidRDefault="0062430C" w:rsidP="00FD2F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2015-2016</w:t>
      </w:r>
      <w:r w:rsidR="009657D9" w:rsidRPr="00FD2F32">
        <w:rPr>
          <w:b/>
          <w:bCs/>
          <w:sz w:val="24"/>
          <w:szCs w:val="24"/>
        </w:rPr>
        <w:t xml:space="preserve"> EĞİTİM ÖĞRETİM YILI </w:t>
      </w:r>
      <w:proofErr w:type="gramStart"/>
      <w:r w:rsidR="009F5FE5">
        <w:rPr>
          <w:b/>
          <w:bCs/>
          <w:sz w:val="24"/>
          <w:szCs w:val="24"/>
        </w:rPr>
        <w:t>……………….</w:t>
      </w:r>
      <w:proofErr w:type="gramEnd"/>
      <w:r w:rsidR="009657D9" w:rsidRPr="00FD2F32">
        <w:rPr>
          <w:b/>
          <w:bCs/>
          <w:sz w:val="24"/>
          <w:szCs w:val="24"/>
        </w:rPr>
        <w:t xml:space="preserve"> ORTAOKULU </w:t>
      </w:r>
      <w:r w:rsidR="00F657CA">
        <w:rPr>
          <w:b/>
          <w:bCs/>
          <w:sz w:val="24"/>
          <w:szCs w:val="24"/>
        </w:rPr>
        <w:t>MATEMATİK DERSİ</w:t>
      </w:r>
    </w:p>
    <w:p w:rsidR="009657D9" w:rsidRPr="00FD2F32" w:rsidRDefault="005761FB" w:rsidP="00FD2F32">
      <w:pPr>
        <w:jc w:val="center"/>
        <w:rPr>
          <w:b/>
          <w:bCs/>
          <w:sz w:val="24"/>
          <w:szCs w:val="24"/>
        </w:rPr>
      </w:pPr>
      <w:r w:rsidRPr="00FD2F32">
        <w:rPr>
          <w:b/>
          <w:bCs/>
          <w:sz w:val="24"/>
          <w:szCs w:val="24"/>
        </w:rPr>
        <w:t>6.</w:t>
      </w:r>
      <w:r w:rsidR="009657D9" w:rsidRPr="00FD2F32">
        <w:rPr>
          <w:b/>
          <w:bCs/>
          <w:sz w:val="24"/>
          <w:szCs w:val="24"/>
        </w:rPr>
        <w:t>SINIF</w:t>
      </w:r>
      <w:r w:rsidRPr="00FD2F32">
        <w:rPr>
          <w:b/>
          <w:bCs/>
          <w:sz w:val="24"/>
          <w:szCs w:val="24"/>
        </w:rPr>
        <w:t>LAR</w:t>
      </w:r>
      <w:r w:rsidR="009657D9" w:rsidRPr="00FD2F32">
        <w:rPr>
          <w:b/>
          <w:bCs/>
          <w:sz w:val="24"/>
          <w:szCs w:val="24"/>
        </w:rPr>
        <w:t xml:space="preserve"> </w:t>
      </w:r>
      <w:r w:rsidR="00C44042" w:rsidRPr="00FD2F32">
        <w:rPr>
          <w:b/>
          <w:bCs/>
          <w:sz w:val="24"/>
          <w:szCs w:val="24"/>
        </w:rPr>
        <w:t>I. DÖNEM</w:t>
      </w:r>
      <w:r w:rsidR="009657D9" w:rsidRPr="00FD2F32">
        <w:rPr>
          <w:b/>
          <w:bCs/>
          <w:sz w:val="24"/>
          <w:szCs w:val="24"/>
        </w:rPr>
        <w:t xml:space="preserve"> I</w:t>
      </w:r>
      <w:r w:rsidR="00F657CA">
        <w:rPr>
          <w:b/>
          <w:bCs/>
          <w:sz w:val="24"/>
          <w:szCs w:val="24"/>
        </w:rPr>
        <w:t>I</w:t>
      </w:r>
      <w:r w:rsidR="009657D9" w:rsidRPr="00FD2F32">
        <w:rPr>
          <w:b/>
          <w:bCs/>
          <w:sz w:val="24"/>
          <w:szCs w:val="24"/>
        </w:rPr>
        <w:t>. YAZILI</w:t>
      </w:r>
    </w:p>
    <w:p w:rsidR="009657D9" w:rsidRPr="00FD2F32" w:rsidRDefault="007E656F" w:rsidP="009657D9">
      <w:pPr>
        <w:pStyle w:val="Default"/>
        <w:rPr>
          <w:b/>
          <w:bCs/>
        </w:rPr>
      </w:pPr>
      <w:r w:rsidRPr="00FD2F32">
        <w:rPr>
          <w:b/>
          <w:bCs/>
        </w:rPr>
        <w:t>Ad</w:t>
      </w:r>
      <w:r w:rsidR="00B76946" w:rsidRPr="00FD2F32">
        <w:rPr>
          <w:b/>
          <w:bCs/>
        </w:rPr>
        <w:t>ı</w:t>
      </w:r>
      <w:r w:rsidRPr="00FD2F32">
        <w:rPr>
          <w:b/>
          <w:bCs/>
        </w:rPr>
        <w:t xml:space="preserve"> ve Soyad</w:t>
      </w:r>
      <w:r w:rsidR="00B76946" w:rsidRPr="00FD2F32">
        <w:rPr>
          <w:b/>
          <w:bCs/>
        </w:rPr>
        <w:t>ı</w:t>
      </w:r>
      <w:r w:rsidR="00E83436" w:rsidRPr="00FD2F32">
        <w:rPr>
          <w:b/>
          <w:bCs/>
        </w:rPr>
        <w:t xml:space="preserve">:  </w:t>
      </w:r>
      <w:r w:rsidR="009657D9" w:rsidRPr="00FD2F32">
        <w:rPr>
          <w:b/>
          <w:bCs/>
        </w:rPr>
        <w:t xml:space="preserve"> </w:t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  <w:t>Puan:</w:t>
      </w:r>
    </w:p>
    <w:p w:rsidR="00E83436" w:rsidRPr="00FD2F32" w:rsidRDefault="002D77FD" w:rsidP="009657D9">
      <w:pPr>
        <w:pStyle w:val="Default"/>
        <w:jc w:val="both"/>
      </w:pPr>
      <w:r w:rsidRPr="00FD2F32">
        <w:rPr>
          <w:rFonts w:cs="Times New Roman"/>
          <w:b/>
          <w:bCs/>
        </w:rPr>
        <w:t>Numara</w:t>
      </w:r>
      <w:r w:rsidR="00E83436" w:rsidRPr="00FD2F32">
        <w:rPr>
          <w:rFonts w:cs="Times New Roman"/>
          <w:b/>
          <w:bCs/>
        </w:rPr>
        <w:t xml:space="preserve">: </w:t>
      </w:r>
    </w:p>
    <w:p w:rsidR="00091BA5" w:rsidRPr="00FD2F32" w:rsidRDefault="00506846" w:rsidP="00091BA5">
      <w:pPr>
        <w:jc w:val="center"/>
        <w:rPr>
          <w:b/>
          <w:bCs/>
          <w:sz w:val="24"/>
          <w:szCs w:val="24"/>
        </w:rPr>
        <w:sectPr w:rsidR="00091BA5" w:rsidRPr="00FD2F32" w:rsidSect="00DF5D90">
          <w:pgSz w:w="11906" w:h="16838"/>
          <w:pgMar w:top="568" w:right="1417" w:bottom="1417" w:left="1417" w:header="708" w:footer="708" w:gutter="0"/>
          <w:cols w:sep="1" w:space="709"/>
          <w:docGrid w:linePitch="360"/>
        </w:sectPr>
      </w:pPr>
      <w:r w:rsidRPr="00FD2F32">
        <w:rPr>
          <w:b/>
          <w:bCs/>
          <w:sz w:val="24"/>
          <w:szCs w:val="24"/>
        </w:rPr>
        <w:t>SORULAR</w:t>
      </w:r>
    </w:p>
    <w:p w:rsidR="006827EE" w:rsidRPr="006A7726" w:rsidRDefault="006A7726" w:rsidP="006A7726">
      <w:pPr>
        <w:pStyle w:val="AralkYok"/>
        <w:ind w:left="-1134" w:firstLine="283"/>
        <w:jc w:val="both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1</w:t>
      </w:r>
      <w:r w:rsidR="006827EE" w:rsidRPr="005A656E">
        <w:rPr>
          <w:rFonts w:cs="Calibri"/>
          <w:b/>
          <w:sz w:val="20"/>
          <w:szCs w:val="20"/>
        </w:rPr>
        <w:t xml:space="preserve">) </w:t>
      </w:r>
      <w:r w:rsidR="006827EE" w:rsidRPr="005A656E">
        <w:rPr>
          <w:noProof/>
          <w:sz w:val="20"/>
          <w:szCs w:val="20"/>
        </w:rPr>
        <w:t>5</w:t>
      </w:r>
      <w:r w:rsidR="006A6FB2" w:rsidRPr="005A656E">
        <w:rPr>
          <w:noProof/>
          <w:sz w:val="20"/>
          <w:szCs w:val="20"/>
          <w:vertAlign w:val="superscript"/>
        </w:rPr>
        <w:t>0</w:t>
      </w:r>
      <w:r w:rsidR="006827EE" w:rsidRPr="005A656E">
        <w:rPr>
          <w:noProof/>
          <w:sz w:val="20"/>
          <w:szCs w:val="20"/>
          <w:vertAlign w:val="superscript"/>
        </w:rPr>
        <w:t xml:space="preserve"> </w:t>
      </w:r>
      <w:r w:rsidR="006827EE" w:rsidRPr="005A656E">
        <w:rPr>
          <w:noProof/>
          <w:sz w:val="20"/>
          <w:szCs w:val="20"/>
        </w:rPr>
        <w:t xml:space="preserve">+ </w:t>
      </w:r>
      <w:proofErr w:type="gramStart"/>
      <w:r w:rsidR="006827EE" w:rsidRPr="005A656E">
        <w:rPr>
          <w:noProof/>
          <w:sz w:val="20"/>
          <w:szCs w:val="20"/>
        </w:rPr>
        <w:t>2</w:t>
      </w:r>
      <w:r w:rsidR="006827EE" w:rsidRPr="005A656E">
        <w:rPr>
          <w:noProof/>
          <w:sz w:val="20"/>
          <w:szCs w:val="20"/>
          <w:vertAlign w:val="superscript"/>
        </w:rPr>
        <w:t xml:space="preserve">3   </w:t>
      </w:r>
      <w:r w:rsidR="006827EE" w:rsidRPr="005A656E">
        <w:rPr>
          <w:b/>
          <w:sz w:val="20"/>
          <w:szCs w:val="20"/>
        </w:rPr>
        <w:t>işleminin</w:t>
      </w:r>
      <w:proofErr w:type="gramEnd"/>
      <w:r w:rsidR="006827EE" w:rsidRPr="005A656E">
        <w:rPr>
          <w:b/>
          <w:sz w:val="20"/>
          <w:szCs w:val="20"/>
        </w:rPr>
        <w:t xml:space="preserve"> sonucunun</w:t>
      </w:r>
      <w:r w:rsidR="005651A6">
        <w:rPr>
          <w:b/>
          <w:sz w:val="20"/>
          <w:szCs w:val="20"/>
        </w:rPr>
        <w:t xml:space="preserve"> 4 ile bölümünden kalan kaçtır?</w:t>
      </w:r>
      <w:r w:rsidR="006827EE" w:rsidRPr="005A656E">
        <w:rPr>
          <w:sz w:val="20"/>
          <w:szCs w:val="20"/>
        </w:rPr>
        <w:t>(</w:t>
      </w:r>
      <w:r w:rsidR="00334BCF" w:rsidRPr="005A656E">
        <w:rPr>
          <w:sz w:val="20"/>
          <w:szCs w:val="20"/>
        </w:rPr>
        <w:t>10</w:t>
      </w:r>
      <w:r w:rsidR="006827EE" w:rsidRPr="005A656E">
        <w:rPr>
          <w:sz w:val="20"/>
          <w:szCs w:val="20"/>
        </w:rPr>
        <w:t>P)</w:t>
      </w:r>
    </w:p>
    <w:p w:rsidR="006827E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A7726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E2280" w:rsidRPr="005A656E" w:rsidRDefault="006A7726" w:rsidP="006A7726">
      <w:pPr>
        <w:pStyle w:val="AralkYok"/>
        <w:ind w:left="-1134" w:firstLine="283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</w:t>
      </w:r>
      <w:r w:rsidR="00710A95" w:rsidRPr="005A656E">
        <w:rPr>
          <w:rFonts w:cs="Calibri"/>
          <w:b/>
          <w:sz w:val="20"/>
          <w:szCs w:val="20"/>
        </w:rPr>
        <w:t xml:space="preserve">) </w:t>
      </w:r>
      <w:r w:rsidR="00710A95" w:rsidRPr="005A656E">
        <w:rPr>
          <w:b/>
          <w:sz w:val="20"/>
          <w:szCs w:val="20"/>
        </w:rPr>
        <w:t>Aşağıdaki şekillerde verilmeyen açıları bulunuz.</w:t>
      </w:r>
      <w:r w:rsidR="00710A95" w:rsidRPr="005A656E">
        <w:rPr>
          <w:sz w:val="20"/>
          <w:szCs w:val="20"/>
        </w:rPr>
        <w:t>(10 P)</w:t>
      </w:r>
    </w:p>
    <w:p w:rsidR="003E2280" w:rsidRPr="005A656E" w:rsidRDefault="0083482D" w:rsidP="006A7726">
      <w:pPr>
        <w:pStyle w:val="AralkYok"/>
        <w:ind w:left="-1134" w:firstLine="283"/>
        <w:rPr>
          <w:noProof/>
          <w:sz w:val="20"/>
          <w:szCs w:val="20"/>
          <w:lang w:eastAsia="tr-TR"/>
        </w:rPr>
      </w:pPr>
      <w:r w:rsidRPr="005A656E">
        <w:rPr>
          <w:noProof/>
          <w:sz w:val="20"/>
          <w:szCs w:val="20"/>
          <w:lang w:eastAsia="tr-TR"/>
        </w:rPr>
        <w:t>AOB ile BOC açıları tümlerdir.</w:t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285875" cy="1028700"/>
            <wp:effectExtent l="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647825" cy="695325"/>
            <wp:effectExtent l="0" t="0" r="9525" b="9525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482D" w:rsidRPr="005A656E">
        <w:rPr>
          <w:rFonts w:cs="Calibri"/>
          <w:sz w:val="20"/>
          <w:szCs w:val="20"/>
        </w:rPr>
        <w:t>SRP ve SRT açıları bütünlerdir.</w:t>
      </w:r>
    </w:p>
    <w:p w:rsidR="0033485F" w:rsidRPr="005A656E" w:rsidRDefault="0033485F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3485F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3</w:t>
      </w:r>
      <w:r w:rsidR="0033485F" w:rsidRPr="005A656E">
        <w:rPr>
          <w:rFonts w:cs="Calibri"/>
          <w:b/>
          <w:sz w:val="20"/>
          <w:szCs w:val="20"/>
        </w:rPr>
        <w:t xml:space="preserve">) </w:t>
      </w:r>
      <w:r w:rsidR="006827EE" w:rsidRPr="00FD2F32">
        <w:rPr>
          <w:rStyle w:val="A2"/>
        </w:rPr>
        <w:t xml:space="preserve">Bir tepsideki cevizler altışarlı ve sekizerli gruplandığında </w:t>
      </w:r>
      <w:r w:rsidR="004F1C27">
        <w:rPr>
          <w:rStyle w:val="A2"/>
        </w:rPr>
        <w:t>1</w:t>
      </w:r>
      <w:r w:rsidR="006827EE" w:rsidRPr="00FD2F32">
        <w:rPr>
          <w:rStyle w:val="A2"/>
        </w:rPr>
        <w:t xml:space="preserve"> ceviz artmaktadır. </w:t>
      </w:r>
      <w:r w:rsidR="006827EE" w:rsidRPr="00FD2F32">
        <w:rPr>
          <w:rStyle w:val="A2"/>
          <w:b/>
        </w:rPr>
        <w:t xml:space="preserve">Tepsideki cevizlerin sayısı </w:t>
      </w:r>
      <w:r w:rsidR="004F1C27">
        <w:rPr>
          <w:rStyle w:val="A2"/>
          <w:b/>
        </w:rPr>
        <w:t>40 ile 5</w:t>
      </w:r>
      <w:r w:rsidR="006827EE" w:rsidRPr="00FD2F32">
        <w:rPr>
          <w:rStyle w:val="A2"/>
          <w:b/>
        </w:rPr>
        <w:t>0 arasında olduğuna göre bu tepside kaç tane ceviz vardır?</w:t>
      </w:r>
      <w:r w:rsidR="006827EE" w:rsidRPr="00FD2F32">
        <w:rPr>
          <w:rStyle w:val="A2"/>
        </w:rPr>
        <w:t>(10P)</w:t>
      </w:r>
    </w:p>
    <w:p w:rsidR="0033485F" w:rsidRPr="005A656E" w:rsidRDefault="0033485F" w:rsidP="005651A6">
      <w:pPr>
        <w:pStyle w:val="AralkYok"/>
        <w:rPr>
          <w:b/>
          <w:bCs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33485F" w:rsidRPr="005A656E" w:rsidRDefault="0033485F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33485F" w:rsidRPr="005A656E">
        <w:rPr>
          <w:b/>
          <w:bCs/>
          <w:sz w:val="20"/>
          <w:szCs w:val="20"/>
        </w:rPr>
        <w:t xml:space="preserve">) </w:t>
      </w:r>
      <w:r w:rsidR="0033485F" w:rsidRPr="005A656E">
        <w:rPr>
          <w:rFonts w:cs="Calibri"/>
          <w:sz w:val="20"/>
          <w:szCs w:val="20"/>
        </w:rPr>
        <w:t xml:space="preserve">Ömer bakkal elinde bulunan 12 litre zeytinyağı ve </w:t>
      </w:r>
      <w:r w:rsidR="004F1C27">
        <w:rPr>
          <w:rFonts w:cs="Calibri"/>
          <w:sz w:val="20"/>
          <w:szCs w:val="20"/>
        </w:rPr>
        <w:t>20</w:t>
      </w:r>
      <w:r w:rsidR="0033485F" w:rsidRPr="005A656E">
        <w:rPr>
          <w:rFonts w:cs="Calibri"/>
          <w:sz w:val="20"/>
          <w:szCs w:val="20"/>
        </w:rPr>
        <w:t xml:space="preserve"> litre çiçek yağını birbirine karıştırmadan, eşit miktarlarda bidonlara doldurmak istiyor. </w:t>
      </w:r>
      <w:r w:rsidR="0033485F" w:rsidRPr="005A656E">
        <w:rPr>
          <w:rFonts w:cs="Calibri"/>
          <w:b/>
          <w:sz w:val="20"/>
          <w:szCs w:val="20"/>
        </w:rPr>
        <w:t xml:space="preserve">Buna göre Ömer bakkal kaç litrelik bidonlar </w:t>
      </w:r>
      <w:r w:rsidR="003E2280" w:rsidRPr="005A656E">
        <w:rPr>
          <w:rFonts w:cs="Calibri"/>
          <w:b/>
          <w:sz w:val="20"/>
          <w:szCs w:val="20"/>
        </w:rPr>
        <w:t>kullanabilir?</w:t>
      </w:r>
      <w:r w:rsidR="003E2280" w:rsidRPr="005A656E">
        <w:rPr>
          <w:rFonts w:cs="Calibri"/>
          <w:sz w:val="20"/>
          <w:szCs w:val="20"/>
        </w:rPr>
        <w:t>(</w:t>
      </w:r>
      <w:r w:rsidR="0033485F" w:rsidRPr="005A656E">
        <w:rPr>
          <w:rFonts w:cs="Calibri"/>
          <w:sz w:val="20"/>
          <w:szCs w:val="20"/>
        </w:rPr>
        <w:t>10P)</w:t>
      </w: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827EE" w:rsidP="005651A6">
      <w:pPr>
        <w:pStyle w:val="AralkYok"/>
        <w:rPr>
          <w:b/>
          <w:bCs/>
          <w:sz w:val="20"/>
          <w:szCs w:val="20"/>
        </w:rPr>
      </w:pP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A7726" w:rsidP="006A7726">
      <w:pPr>
        <w:pStyle w:val="AralkYok"/>
        <w:ind w:left="-1134" w:firstLine="283"/>
        <w:rPr>
          <w:rStyle w:val="A2"/>
        </w:rPr>
      </w:pPr>
      <w:r>
        <w:rPr>
          <w:b/>
          <w:bCs/>
          <w:sz w:val="20"/>
          <w:szCs w:val="20"/>
        </w:rPr>
        <w:t>5</w:t>
      </w:r>
      <w:r w:rsidR="006827EE" w:rsidRPr="00FD2F32">
        <w:rPr>
          <w:b/>
          <w:bCs/>
          <w:sz w:val="20"/>
          <w:szCs w:val="20"/>
        </w:rPr>
        <w:t>)</w:t>
      </w:r>
      <w:r w:rsidR="006827EE" w:rsidRPr="005A656E">
        <w:rPr>
          <w:b/>
          <w:bCs/>
          <w:sz w:val="20"/>
          <w:szCs w:val="20"/>
        </w:rPr>
        <w:t xml:space="preserve"> </w:t>
      </w:r>
      <w:r w:rsidR="006827EE" w:rsidRPr="00FD2F32">
        <w:rPr>
          <w:rStyle w:val="A2"/>
          <w:b/>
        </w:rPr>
        <w:t xml:space="preserve">Aşağıdaki şekilde oluşan açılardan </w:t>
      </w:r>
      <w:r w:rsidR="006827EE" w:rsidRPr="00FD2F32">
        <w:rPr>
          <w:rFonts w:cs="HelveticaRegular"/>
          <w:b/>
          <w:color w:val="000000"/>
          <w:sz w:val="20"/>
          <w:szCs w:val="20"/>
        </w:rPr>
        <w:t xml:space="preserve">DOF </w:t>
      </w:r>
      <w:r w:rsidR="006827EE" w:rsidRPr="00FD2F32">
        <w:rPr>
          <w:rStyle w:val="A2"/>
          <w:b/>
        </w:rPr>
        <w:t>açısının ölçüsü kaçtır?</w:t>
      </w:r>
      <w:r w:rsidR="006827EE" w:rsidRPr="00FD2F32">
        <w:rPr>
          <w:rStyle w:val="A2"/>
        </w:rPr>
        <w:t xml:space="preserve"> (</w:t>
      </w:r>
      <w:r w:rsidR="005651A6">
        <w:rPr>
          <w:rStyle w:val="A2"/>
        </w:rPr>
        <w:t>5</w:t>
      </w:r>
      <w:r w:rsidR="006827EE" w:rsidRPr="00FD2F32">
        <w:rPr>
          <w:rStyle w:val="A2"/>
        </w:rPr>
        <w:t>P)</w:t>
      </w:r>
    </w:p>
    <w:p w:rsidR="006A7726" w:rsidRDefault="006A7726" w:rsidP="006A7726">
      <w:pPr>
        <w:pStyle w:val="AralkYok"/>
        <w:ind w:left="-1134" w:firstLine="283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552575" cy="828675"/>
            <wp:effectExtent l="0" t="0" r="9525" b="9525"/>
            <wp:docPr id="13" name="Resim 3" descr="C:\Users\kasomania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kasomania\Desktop\11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C27" w:rsidRDefault="004F1C27" w:rsidP="00933514">
      <w:pPr>
        <w:pStyle w:val="AralkYok"/>
        <w:jc w:val="both"/>
        <w:rPr>
          <w:rStyle w:val="A2"/>
          <w:b/>
        </w:rPr>
      </w:pPr>
    </w:p>
    <w:p w:rsidR="005651A6" w:rsidRPr="005651A6" w:rsidRDefault="00933514" w:rsidP="005651A6">
      <w:pPr>
        <w:pStyle w:val="AralkYok"/>
        <w:ind w:left="-1134" w:firstLine="283"/>
        <w:jc w:val="both"/>
        <w:rPr>
          <w:rFonts w:cs="HelveticaRegular"/>
          <w:b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5651A6" w:rsidRPr="005A656E">
        <w:rPr>
          <w:b/>
          <w:bCs/>
          <w:sz w:val="20"/>
          <w:szCs w:val="20"/>
        </w:rPr>
        <w:t xml:space="preserve">) </w:t>
      </w:r>
      <w:r w:rsidR="005651A6">
        <w:rPr>
          <w:rStyle w:val="A2"/>
          <w:b/>
        </w:rPr>
        <w:t>140 sayısının</w:t>
      </w:r>
      <w:r w:rsidR="005651A6" w:rsidRPr="00FD2F32">
        <w:rPr>
          <w:rStyle w:val="A2"/>
          <w:b/>
        </w:rPr>
        <w:t xml:space="preserve"> asal çarpanlarını</w:t>
      </w:r>
      <w:r w:rsidR="005651A6">
        <w:rPr>
          <w:rStyle w:val="A2"/>
          <w:b/>
        </w:rPr>
        <w:t xml:space="preserve"> bulunuz. </w:t>
      </w:r>
      <w:r>
        <w:rPr>
          <w:rStyle w:val="A2"/>
        </w:rPr>
        <w:t>(10</w:t>
      </w:r>
      <w:r w:rsidR="005651A6" w:rsidRPr="005651A6">
        <w:rPr>
          <w:rStyle w:val="A2"/>
        </w:rPr>
        <w:t>P)</w:t>
      </w: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933514" w:rsidP="005651A6">
      <w:pPr>
        <w:pStyle w:val="AralkYok"/>
        <w:ind w:left="-1134" w:firstLine="283"/>
        <w:jc w:val="both"/>
        <w:rPr>
          <w:rStyle w:val="A2"/>
          <w:b/>
        </w:rPr>
      </w:pPr>
      <w:r>
        <w:rPr>
          <w:rStyle w:val="A2"/>
          <w:b/>
        </w:rPr>
        <w:t>7</w:t>
      </w:r>
      <w:r w:rsidR="006A7726">
        <w:rPr>
          <w:rStyle w:val="A2"/>
          <w:b/>
        </w:rPr>
        <w:t>)</w:t>
      </w:r>
      <w:r w:rsidR="006A7726" w:rsidRPr="006A7726">
        <w:t xml:space="preserve"> </w:t>
      </w:r>
      <w:r w:rsidR="006A7726">
        <w:rPr>
          <w:rStyle w:val="A1"/>
        </w:rPr>
        <w:t xml:space="preserve">Bir spor kulübündeki sporculardan 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9A7429" w:rsidRPr="006A7726">
        <w:rPr>
          <w:rFonts w:eastAsia="Times New Roman" w:cs="Calibri"/>
          <w:sz w:val="28"/>
          <w:szCs w:val="28"/>
        </w:rPr>
        <w:fldChar w:fldCharType="begin"/>
      </w:r>
      <w:r w:rsidR="006A7726" w:rsidRPr="006A7726">
        <w:rPr>
          <w:rFonts w:eastAsia="Times New Roman" w:cs="Calibri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6A7726" w:rsidRPr="006A7726">
        <w:rPr>
          <w:rFonts w:eastAsia="Times New Roman" w:cs="Calibri"/>
          <w:sz w:val="28"/>
          <w:szCs w:val="28"/>
        </w:rPr>
        <w:instrText xml:space="preserve"> </w:instrText>
      </w:r>
      <w:r w:rsidR="009A7429" w:rsidRPr="006A7726">
        <w:rPr>
          <w:rFonts w:eastAsia="Times New Roman" w:cs="Calibri"/>
          <w:sz w:val="28"/>
          <w:szCs w:val="28"/>
        </w:rPr>
        <w:fldChar w:fldCharType="end"/>
      </w:r>
      <w:r w:rsidR="006A7726">
        <w:rPr>
          <w:rStyle w:val="A1"/>
        </w:rPr>
        <w:t>’i yüzme,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6A7726">
        <w:rPr>
          <w:rStyle w:val="A1"/>
        </w:rPr>
        <w:t>’u basketbol,</w:t>
      </w:r>
      <w:r w:rsidR="004F1C27" w:rsidRPr="004F1C27">
        <w:rPr>
          <w:rFonts w:cs="HelveticaRegular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HelveticaRegular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20</m:t>
            </m:r>
          </m:den>
        </m:f>
      </m:oMath>
      <w:r w:rsidR="006A7726">
        <w:rPr>
          <w:rStyle w:val="A1"/>
        </w:rPr>
        <w:t xml:space="preserve">’si de futbol ile ilgilenmektedir. </w:t>
      </w:r>
      <w:r w:rsidR="006A7726" w:rsidRPr="004F1C27">
        <w:rPr>
          <w:rStyle w:val="A1"/>
          <w:b/>
        </w:rPr>
        <w:t xml:space="preserve">Yüzme, basketbol ve futbol ile ilgilenenlerin, bu kulübün tüm sporcularının kaçta kaçını oluşturduğunu </w:t>
      </w:r>
      <w:r w:rsidR="004F1C27" w:rsidRPr="004F1C27">
        <w:rPr>
          <w:rStyle w:val="A1"/>
          <w:b/>
        </w:rPr>
        <w:t>bulunuz.</w:t>
      </w:r>
      <w:r w:rsidR="005651A6" w:rsidRPr="005651A6">
        <w:rPr>
          <w:rStyle w:val="A1"/>
        </w:rPr>
        <w:t>(10P)</w:t>
      </w: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6827EE" w:rsidRPr="00FD2F32" w:rsidRDefault="00933514" w:rsidP="00933514">
      <w:pPr>
        <w:pStyle w:val="AralkYok"/>
        <w:ind w:left="-142" w:firstLine="283"/>
        <w:jc w:val="both"/>
        <w:rPr>
          <w:rStyle w:val="A2"/>
        </w:rPr>
      </w:pPr>
      <w:r>
        <w:rPr>
          <w:rStyle w:val="A2"/>
          <w:b/>
        </w:rPr>
        <w:lastRenderedPageBreak/>
        <w:t>8</w:t>
      </w:r>
      <w:r w:rsidR="00FD2F32" w:rsidRPr="00FD2F32">
        <w:rPr>
          <w:rStyle w:val="A2"/>
          <w:b/>
        </w:rPr>
        <w:t>)</w:t>
      </w:r>
      <w:r w:rsidR="005F7721">
        <w:rPr>
          <w:rStyle w:val="A2"/>
          <w:b/>
        </w:rPr>
        <w:t xml:space="preserve"> </w:t>
      </w:r>
      <w:r w:rsidR="006827EE" w:rsidRPr="00FD2F32">
        <w:rPr>
          <w:rStyle w:val="A2"/>
          <w:b/>
        </w:rPr>
        <w:t>Bir k doğrusuna, üzerindeki C noktasından bir dikme çizilmiş olan şekil aşağıdakilerden hangisidir?</w:t>
      </w:r>
      <w:r w:rsidR="00FD2F32" w:rsidRPr="00FD2F32">
        <w:rPr>
          <w:rStyle w:val="A2"/>
        </w:rPr>
        <w:t>(5P)</w:t>
      </w:r>
    </w:p>
    <w:p w:rsidR="005651A6" w:rsidRPr="005A656E" w:rsidRDefault="006A7726" w:rsidP="00933514">
      <w:pPr>
        <w:pStyle w:val="AralkYok"/>
        <w:ind w:left="-142" w:firstLine="142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124200" cy="1295400"/>
            <wp:effectExtent l="0" t="0" r="0" b="0"/>
            <wp:docPr id="481" name="Resim 4" descr="C:\Users\kasomania\Desktop\222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kasomania\Desktop\22222222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67" w:rsidRPr="00207244" w:rsidRDefault="00933514" w:rsidP="00933514">
      <w:pPr>
        <w:pStyle w:val="AralkYok"/>
        <w:ind w:left="-142" w:firstLine="283"/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A21267" w:rsidRPr="005A656E">
        <w:rPr>
          <w:b/>
          <w:bCs/>
          <w:sz w:val="20"/>
          <w:szCs w:val="20"/>
        </w:rPr>
        <w:t xml:space="preserve">) </w:t>
      </w:r>
      <w:r w:rsidR="00A21267" w:rsidRPr="00207244">
        <w:rPr>
          <w:rStyle w:val="A1"/>
        </w:rPr>
        <w:t xml:space="preserve">Aşağıdaki </w:t>
      </w:r>
      <w:r w:rsidR="00A21267">
        <w:rPr>
          <w:rStyle w:val="A1"/>
        </w:rPr>
        <w:t xml:space="preserve">kesirleri </w:t>
      </w:r>
      <w:r w:rsidR="00A21267" w:rsidRPr="00A21267">
        <w:rPr>
          <w:rStyle w:val="A1"/>
          <w:b/>
        </w:rPr>
        <w:t>küçükten büyüğe</w:t>
      </w:r>
      <w:r w:rsidR="00A21267">
        <w:rPr>
          <w:rStyle w:val="A1"/>
        </w:rPr>
        <w:t xml:space="preserve"> doğru sıralayınız.  (10</w:t>
      </w:r>
      <w:r w:rsidR="00A21267" w:rsidRPr="00207244">
        <w:rPr>
          <w:rStyle w:val="A1"/>
        </w:rPr>
        <w:t>P)</w:t>
      </w:r>
    </w:p>
    <w:p w:rsidR="00A21267" w:rsidRPr="006A7726" w:rsidRDefault="009A7429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8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, 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Calibri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Calibri"/>
            <w:sz w:val="28"/>
            <w:szCs w:val="28"/>
          </w:rPr>
          <m:t xml:space="preserve"> ,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7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24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 </w:t>
      </w:r>
      <w:r w:rsidR="00334BCF" w:rsidRPr="006A7726">
        <w:rPr>
          <w:rFonts w:eastAsia="Times New Roman" w:cs="Calibri"/>
          <w:sz w:val="28"/>
          <w:szCs w:val="28"/>
        </w:rPr>
        <w:t xml:space="preserve"> </w:t>
      </w:r>
      <w:r w:rsidR="00A21267" w:rsidRPr="006A7726">
        <w:rPr>
          <w:rFonts w:eastAsia="Times New Roman" w:cs="Calibri"/>
          <w:sz w:val="28"/>
          <w:szCs w:val="28"/>
        </w:rPr>
        <w:t xml:space="preserve"> </w:t>
      </w:r>
    </w:p>
    <w:p w:rsidR="00334BCF" w:rsidRPr="005A656E" w:rsidRDefault="00334BCF" w:rsidP="00933514">
      <w:pPr>
        <w:pStyle w:val="AralkYok"/>
        <w:ind w:left="-142" w:firstLine="283"/>
        <w:rPr>
          <w:rFonts w:eastAsia="Times New Roman" w:cs="Calibri"/>
          <w:sz w:val="28"/>
          <w:szCs w:val="28"/>
        </w:rPr>
      </w:pPr>
    </w:p>
    <w:p w:rsidR="00334BCF" w:rsidRPr="005A656E" w:rsidRDefault="009A7429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334BCF" w:rsidRPr="005A656E">
        <w:rPr>
          <w:rFonts w:eastAsia="Times New Roman" w:cs="Calibri"/>
          <w:sz w:val="28"/>
          <w:szCs w:val="28"/>
        </w:rPr>
        <w:t xml:space="preserve">  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</w:p>
    <w:p w:rsidR="00A21267" w:rsidRPr="005A656E" w:rsidRDefault="00A21267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6A7726" w:rsidRDefault="006A7726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5F7721" w:rsidRDefault="006A7726" w:rsidP="00933514">
      <w:pPr>
        <w:pStyle w:val="AralkYok"/>
        <w:ind w:left="-142" w:firstLine="283"/>
        <w:jc w:val="both"/>
        <w:rPr>
          <w:rFonts w:cs="HelveticaRegular"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933514">
        <w:rPr>
          <w:b/>
          <w:bCs/>
          <w:sz w:val="20"/>
          <w:szCs w:val="20"/>
        </w:rPr>
        <w:t>0</w:t>
      </w:r>
      <w:r w:rsidR="00FD2F32" w:rsidRPr="005A656E">
        <w:rPr>
          <w:b/>
          <w:bCs/>
          <w:sz w:val="20"/>
          <w:szCs w:val="20"/>
        </w:rPr>
        <w:t xml:space="preserve">) </w:t>
      </w:r>
      <w:r w:rsidR="005F7721" w:rsidRPr="00FD2F32">
        <w:rPr>
          <w:rStyle w:val="A1"/>
        </w:rPr>
        <w:t xml:space="preserve">Bir tabaktaki elmaların sayısının portakalların sayısına oranı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F7721" w:rsidRPr="00FD2F32">
        <w:rPr>
          <w:rStyle w:val="A1"/>
        </w:rPr>
        <w:t xml:space="preserve">’dir. </w:t>
      </w:r>
      <w:r w:rsidR="005F7721" w:rsidRPr="00FD2F32">
        <w:rPr>
          <w:rStyle w:val="A1"/>
          <w:b/>
        </w:rPr>
        <w:t>Bu tabaktaki elmaların sayısı</w:t>
      </w:r>
      <w:r w:rsidR="005F7721" w:rsidRPr="00FD2F32">
        <w:rPr>
          <w:rStyle w:val="A1"/>
          <w:b/>
        </w:rPr>
        <w:softHyphen/>
        <w:t>nın, tüm meyvelerin sayısına oranı kaçtır?</w:t>
      </w:r>
      <w:r w:rsidR="005F7721" w:rsidRPr="00FD2F32">
        <w:rPr>
          <w:rStyle w:val="A1"/>
        </w:rPr>
        <w:t>(10P)</w:t>
      </w:r>
    </w:p>
    <w:p w:rsidR="006827EE" w:rsidRDefault="006827EE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Default="004F1C27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Pr="00933514" w:rsidRDefault="00933514" w:rsidP="00933514">
      <w:pPr>
        <w:pStyle w:val="AralkYok"/>
        <w:ind w:left="-142" w:firstLine="283"/>
        <w:rPr>
          <w:rStyle w:val="A1"/>
        </w:rPr>
      </w:pPr>
      <w:r w:rsidRPr="00933514">
        <w:rPr>
          <w:rFonts w:cs="HelveticaRegular"/>
          <w:b/>
          <w:color w:val="000000"/>
          <w:sz w:val="20"/>
          <w:szCs w:val="20"/>
        </w:rPr>
        <w:t>11</w:t>
      </w:r>
      <w:r w:rsidR="005651A6" w:rsidRPr="00933514">
        <w:rPr>
          <w:rFonts w:cs="HelveticaRegular"/>
          <w:b/>
          <w:color w:val="000000"/>
          <w:sz w:val="20"/>
          <w:szCs w:val="20"/>
        </w:rPr>
        <w:t xml:space="preserve">) </w:t>
      </w:r>
      <w:r>
        <w:rPr>
          <w:rStyle w:val="A1"/>
        </w:rPr>
        <w:t xml:space="preserve">Dikdörtgen biçimindeki bir bahçenin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cs="HelveticaRegular"/>
          <w:color w:val="000000"/>
          <w:sz w:val="20"/>
          <w:szCs w:val="20"/>
        </w:rPr>
        <w:t xml:space="preserve"> </w:t>
      </w:r>
      <w:r>
        <w:rPr>
          <w:rStyle w:val="A1"/>
        </w:rPr>
        <w:t xml:space="preserve">’ünde elma,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Style w:val="A1"/>
        </w:rPr>
        <w:t xml:space="preserve">’inde armut ağaçları vardır. </w:t>
      </w:r>
      <w:r w:rsidRPr="00933514">
        <w:rPr>
          <w:rStyle w:val="A1"/>
          <w:b/>
        </w:rPr>
        <w:t>Bu bahçede elma ağaçlarının bulunduğu bölümün, armut ağaçlarının bulunduğu bölümden ne kadar fazla olduğunu bulunuz.</w:t>
      </w:r>
      <w:r>
        <w:rPr>
          <w:rStyle w:val="A1"/>
          <w:b/>
        </w:rPr>
        <w:t xml:space="preserve"> </w:t>
      </w:r>
      <w:r>
        <w:rPr>
          <w:rStyle w:val="A1"/>
        </w:rPr>
        <w:t>(10P)</w:t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62430C" w:rsidP="00334BCF">
      <w:pPr>
        <w:pStyle w:val="AralkYok"/>
        <w:rPr>
          <w:rStyle w:val="A1"/>
          <w:b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"http://www.sorubak.com" </w:instrText>
      </w:r>
      <w:r>
        <w:rPr>
          <w:b/>
          <w:bCs/>
        </w:rPr>
        <w:fldChar w:fldCharType="separate"/>
      </w:r>
      <w:r>
        <w:rPr>
          <w:rStyle w:val="Kpr"/>
          <w:b/>
          <w:bCs/>
        </w:rPr>
        <w:t>www.sorubak.com</w:t>
      </w:r>
      <w:r>
        <w:rPr>
          <w:b/>
          <w:bCs/>
        </w:rPr>
        <w:fldChar w:fldCharType="end"/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Fonts w:cs="HelveticaRegular"/>
          <w:color w:val="000000"/>
          <w:sz w:val="20"/>
          <w:szCs w:val="20"/>
        </w:rPr>
      </w:pPr>
    </w:p>
    <w:p w:rsidR="00933514" w:rsidRPr="004F1C27" w:rsidRDefault="004F1C27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Cs/>
          <w:sz w:val="20"/>
          <w:szCs w:val="20"/>
        </w:rPr>
        <w:t xml:space="preserve">Başarılar dilerim </w:t>
      </w:r>
      <w:r w:rsidRPr="00FD2F32">
        <w:rPr>
          <w:bCs/>
          <w:sz w:val="20"/>
          <w:szCs w:val="20"/>
        </w:rPr>
        <w:sym w:font="Wingdings" w:char="F04A"/>
      </w:r>
    </w:p>
    <w:p w:rsidR="00B3367F" w:rsidRPr="00FD2F32" w:rsidRDefault="0033485F" w:rsidP="0033485F">
      <w:pPr>
        <w:tabs>
          <w:tab w:val="left" w:pos="3315"/>
        </w:tabs>
        <w:ind w:right="354"/>
        <w:jc w:val="both"/>
        <w:rPr>
          <w:b/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 xml:space="preserve"> </w:t>
      </w:r>
      <w:r w:rsidR="00B3367F" w:rsidRPr="00FD2F32">
        <w:rPr>
          <w:b/>
          <w:bCs/>
          <w:sz w:val="20"/>
          <w:szCs w:val="20"/>
        </w:rPr>
        <w:t xml:space="preserve">Süre: </w:t>
      </w:r>
      <w:r w:rsidR="00B3367F" w:rsidRPr="00FD2F32">
        <w:rPr>
          <w:bCs/>
          <w:sz w:val="20"/>
          <w:szCs w:val="20"/>
        </w:rPr>
        <w:t>1 ders saatidir.</w:t>
      </w:r>
    </w:p>
    <w:p w:rsidR="009F5FE5" w:rsidRDefault="009F5FE5" w:rsidP="00933514">
      <w:pPr>
        <w:tabs>
          <w:tab w:val="left" w:pos="3315"/>
        </w:tabs>
        <w:ind w:left="-142" w:right="354" w:firstLine="284"/>
        <w:jc w:val="center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………………………………</w:t>
      </w:r>
      <w:bookmarkStart w:id="0" w:name="_GoBack"/>
      <w:bookmarkEnd w:id="0"/>
      <w:proofErr w:type="gramEnd"/>
    </w:p>
    <w:p w:rsidR="00933514" w:rsidRPr="00933514" w:rsidRDefault="00933514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>Matematik Öğretmeni</w:t>
      </w:r>
    </w:p>
    <w:sectPr w:rsidR="00933514" w:rsidRPr="00933514" w:rsidSect="00920648">
      <w:type w:val="continuous"/>
      <w:pgSz w:w="11906" w:h="16838"/>
      <w:pgMar w:top="851" w:right="424" w:bottom="709" w:left="1417" w:header="708" w:footer="708" w:gutter="0"/>
      <w:cols w:num="2"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8A0" w:rsidRDefault="00EE48A0" w:rsidP="009657D9">
      <w:pPr>
        <w:spacing w:after="0" w:line="240" w:lineRule="auto"/>
      </w:pPr>
      <w:r>
        <w:separator/>
      </w:r>
    </w:p>
  </w:endnote>
  <w:endnote w:type="continuationSeparator" w:id="0">
    <w:p w:rsidR="00EE48A0" w:rsidRDefault="00EE48A0" w:rsidP="0096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8A0" w:rsidRDefault="00EE48A0" w:rsidP="009657D9">
      <w:pPr>
        <w:spacing w:after="0" w:line="240" w:lineRule="auto"/>
      </w:pPr>
      <w:r>
        <w:separator/>
      </w:r>
    </w:p>
  </w:footnote>
  <w:footnote w:type="continuationSeparator" w:id="0">
    <w:p w:rsidR="00EE48A0" w:rsidRDefault="00EE48A0" w:rsidP="00965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8C8"/>
    <w:multiLevelType w:val="hybridMultilevel"/>
    <w:tmpl w:val="F6FA67A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726C8"/>
    <w:multiLevelType w:val="hybridMultilevel"/>
    <w:tmpl w:val="5D6A01F4"/>
    <w:lvl w:ilvl="0" w:tplc="7DE63F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942DC"/>
    <w:multiLevelType w:val="hybridMultilevel"/>
    <w:tmpl w:val="4F363E3E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0AF45659"/>
    <w:multiLevelType w:val="hybridMultilevel"/>
    <w:tmpl w:val="5A304A0E"/>
    <w:lvl w:ilvl="0" w:tplc="0644D9B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C9A149F"/>
    <w:multiLevelType w:val="hybridMultilevel"/>
    <w:tmpl w:val="7CC29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A0B10"/>
    <w:multiLevelType w:val="hybridMultilevel"/>
    <w:tmpl w:val="6A3E584E"/>
    <w:lvl w:ilvl="0" w:tplc="A2F4DFE8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E5246B"/>
    <w:multiLevelType w:val="hybridMultilevel"/>
    <w:tmpl w:val="96502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635B2"/>
    <w:multiLevelType w:val="hybridMultilevel"/>
    <w:tmpl w:val="692E64F8"/>
    <w:lvl w:ilvl="0" w:tplc="6C209AE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1C2B4CF6"/>
    <w:multiLevelType w:val="hybridMultilevel"/>
    <w:tmpl w:val="8ADA7406"/>
    <w:lvl w:ilvl="0" w:tplc="DB5004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53BEA"/>
    <w:multiLevelType w:val="hybridMultilevel"/>
    <w:tmpl w:val="83D63C9A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F229D"/>
    <w:multiLevelType w:val="hybridMultilevel"/>
    <w:tmpl w:val="1D64DE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75335"/>
    <w:multiLevelType w:val="hybridMultilevel"/>
    <w:tmpl w:val="0CDEFA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833B3"/>
    <w:multiLevelType w:val="hybridMultilevel"/>
    <w:tmpl w:val="156C563C"/>
    <w:lvl w:ilvl="0" w:tplc="B31A8D82">
      <w:start w:val="1"/>
      <w:numFmt w:val="decimal"/>
      <w:lvlText w:val="%1-"/>
      <w:lvlJc w:val="left"/>
      <w:pPr>
        <w:ind w:left="77" w:hanging="360"/>
      </w:pPr>
      <w:rPr>
        <w:rFonts w:ascii="Calibri" w:hAnsi="Calibri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>
    <w:nsid w:val="23332625"/>
    <w:multiLevelType w:val="hybridMultilevel"/>
    <w:tmpl w:val="3BFEDE6C"/>
    <w:lvl w:ilvl="0" w:tplc="A1C214E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235B6"/>
    <w:multiLevelType w:val="hybridMultilevel"/>
    <w:tmpl w:val="65A86B04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348B6"/>
    <w:multiLevelType w:val="hybridMultilevel"/>
    <w:tmpl w:val="85B85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C40BD"/>
    <w:multiLevelType w:val="hybridMultilevel"/>
    <w:tmpl w:val="9A1E1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30312"/>
    <w:multiLevelType w:val="hybridMultilevel"/>
    <w:tmpl w:val="CC6259D6"/>
    <w:lvl w:ilvl="0" w:tplc="BE08C47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>
    <w:nsid w:val="359E2D60"/>
    <w:multiLevelType w:val="hybridMultilevel"/>
    <w:tmpl w:val="F79256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B45D77"/>
    <w:multiLevelType w:val="hybridMultilevel"/>
    <w:tmpl w:val="ABE8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882C65"/>
    <w:multiLevelType w:val="hybridMultilevel"/>
    <w:tmpl w:val="B4D83DD8"/>
    <w:lvl w:ilvl="0" w:tplc="F01AD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91E6D"/>
    <w:multiLevelType w:val="hybridMultilevel"/>
    <w:tmpl w:val="EE26B24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432ED"/>
    <w:multiLevelType w:val="hybridMultilevel"/>
    <w:tmpl w:val="58B8EFB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881DF0"/>
    <w:multiLevelType w:val="hybridMultilevel"/>
    <w:tmpl w:val="2C66B522"/>
    <w:lvl w:ilvl="0" w:tplc="794CD1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E60364"/>
    <w:multiLevelType w:val="hybridMultilevel"/>
    <w:tmpl w:val="41688430"/>
    <w:lvl w:ilvl="0" w:tplc="C198802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5CDB08E8"/>
    <w:multiLevelType w:val="hybridMultilevel"/>
    <w:tmpl w:val="9E465692"/>
    <w:lvl w:ilvl="0" w:tplc="AA44A5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FC3225"/>
    <w:multiLevelType w:val="hybridMultilevel"/>
    <w:tmpl w:val="D86AD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4B4E"/>
    <w:multiLevelType w:val="hybridMultilevel"/>
    <w:tmpl w:val="3F6EDEF4"/>
    <w:lvl w:ilvl="0" w:tplc="128A7CC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7457DCB"/>
    <w:multiLevelType w:val="hybridMultilevel"/>
    <w:tmpl w:val="59466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A91CD0"/>
    <w:multiLevelType w:val="hybridMultilevel"/>
    <w:tmpl w:val="FD926B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4730C"/>
    <w:multiLevelType w:val="hybridMultilevel"/>
    <w:tmpl w:val="9CE450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76BCD"/>
    <w:multiLevelType w:val="hybridMultilevel"/>
    <w:tmpl w:val="B2D4E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B50707"/>
    <w:multiLevelType w:val="hybridMultilevel"/>
    <w:tmpl w:val="6D2CB2A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781A4852"/>
    <w:multiLevelType w:val="hybridMultilevel"/>
    <w:tmpl w:val="7854A3D8"/>
    <w:lvl w:ilvl="0" w:tplc="AD98103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4">
    <w:nsid w:val="7AFB435E"/>
    <w:multiLevelType w:val="hybridMultilevel"/>
    <w:tmpl w:val="48A68AB6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2"/>
  </w:num>
  <w:num w:numId="5">
    <w:abstractNumId w:val="21"/>
  </w:num>
  <w:num w:numId="6">
    <w:abstractNumId w:val="27"/>
  </w:num>
  <w:num w:numId="7">
    <w:abstractNumId w:val="29"/>
  </w:num>
  <w:num w:numId="8">
    <w:abstractNumId w:val="5"/>
  </w:num>
  <w:num w:numId="9">
    <w:abstractNumId w:val="23"/>
  </w:num>
  <w:num w:numId="10">
    <w:abstractNumId w:val="3"/>
  </w:num>
  <w:num w:numId="11">
    <w:abstractNumId w:val="30"/>
  </w:num>
  <w:num w:numId="12">
    <w:abstractNumId w:val="12"/>
  </w:num>
  <w:num w:numId="13">
    <w:abstractNumId w:val="2"/>
  </w:num>
  <w:num w:numId="14">
    <w:abstractNumId w:val="9"/>
  </w:num>
  <w:num w:numId="15">
    <w:abstractNumId w:val="24"/>
  </w:num>
  <w:num w:numId="16">
    <w:abstractNumId w:val="17"/>
  </w:num>
  <w:num w:numId="17">
    <w:abstractNumId w:val="34"/>
  </w:num>
  <w:num w:numId="18">
    <w:abstractNumId w:val="14"/>
  </w:num>
  <w:num w:numId="19">
    <w:abstractNumId w:val="13"/>
  </w:num>
  <w:num w:numId="20">
    <w:abstractNumId w:val="25"/>
  </w:num>
  <w:num w:numId="21">
    <w:abstractNumId w:val="11"/>
  </w:num>
  <w:num w:numId="22">
    <w:abstractNumId w:val="6"/>
  </w:num>
  <w:num w:numId="23">
    <w:abstractNumId w:val="4"/>
  </w:num>
  <w:num w:numId="24">
    <w:abstractNumId w:val="19"/>
  </w:num>
  <w:num w:numId="25">
    <w:abstractNumId w:val="16"/>
  </w:num>
  <w:num w:numId="26">
    <w:abstractNumId w:val="0"/>
  </w:num>
  <w:num w:numId="27">
    <w:abstractNumId w:val="31"/>
  </w:num>
  <w:num w:numId="28">
    <w:abstractNumId w:val="15"/>
  </w:num>
  <w:num w:numId="29">
    <w:abstractNumId w:val="10"/>
  </w:num>
  <w:num w:numId="30">
    <w:abstractNumId w:val="18"/>
  </w:num>
  <w:num w:numId="31">
    <w:abstractNumId w:val="7"/>
  </w:num>
  <w:num w:numId="32">
    <w:abstractNumId w:val="33"/>
  </w:num>
  <w:num w:numId="33">
    <w:abstractNumId w:val="26"/>
  </w:num>
  <w:num w:numId="34">
    <w:abstractNumId w:val="32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726"/>
    <w:rsid w:val="00015EDC"/>
    <w:rsid w:val="00022380"/>
    <w:rsid w:val="0002508F"/>
    <w:rsid w:val="00073E7A"/>
    <w:rsid w:val="000900DD"/>
    <w:rsid w:val="00091BA5"/>
    <w:rsid w:val="00097561"/>
    <w:rsid w:val="000B41DD"/>
    <w:rsid w:val="000D2AF7"/>
    <w:rsid w:val="000F733C"/>
    <w:rsid w:val="00141364"/>
    <w:rsid w:val="00156D7E"/>
    <w:rsid w:val="001939DB"/>
    <w:rsid w:val="00197EAE"/>
    <w:rsid w:val="001B3F88"/>
    <w:rsid w:val="001B5DFD"/>
    <w:rsid w:val="001B6B1B"/>
    <w:rsid w:val="001E5A81"/>
    <w:rsid w:val="001F7363"/>
    <w:rsid w:val="00207244"/>
    <w:rsid w:val="00240700"/>
    <w:rsid w:val="00255E82"/>
    <w:rsid w:val="0027078D"/>
    <w:rsid w:val="00296EE4"/>
    <w:rsid w:val="002A41FF"/>
    <w:rsid w:val="002A6C28"/>
    <w:rsid w:val="002B097A"/>
    <w:rsid w:val="002C28D2"/>
    <w:rsid w:val="002C5D63"/>
    <w:rsid w:val="002D77FD"/>
    <w:rsid w:val="00326F62"/>
    <w:rsid w:val="0033485F"/>
    <w:rsid w:val="00334BCF"/>
    <w:rsid w:val="00352600"/>
    <w:rsid w:val="003E2280"/>
    <w:rsid w:val="00404D68"/>
    <w:rsid w:val="0041435D"/>
    <w:rsid w:val="00432E7F"/>
    <w:rsid w:val="00472CBF"/>
    <w:rsid w:val="004D3CED"/>
    <w:rsid w:val="004D4ADE"/>
    <w:rsid w:val="004F113D"/>
    <w:rsid w:val="004F1C27"/>
    <w:rsid w:val="00506846"/>
    <w:rsid w:val="005251AF"/>
    <w:rsid w:val="005514A4"/>
    <w:rsid w:val="005651A6"/>
    <w:rsid w:val="00567D47"/>
    <w:rsid w:val="005761FB"/>
    <w:rsid w:val="005A656E"/>
    <w:rsid w:val="005F506E"/>
    <w:rsid w:val="005F7721"/>
    <w:rsid w:val="0062430C"/>
    <w:rsid w:val="00647E48"/>
    <w:rsid w:val="006827EE"/>
    <w:rsid w:val="00694401"/>
    <w:rsid w:val="00696420"/>
    <w:rsid w:val="006A6FB2"/>
    <w:rsid w:val="006A7726"/>
    <w:rsid w:val="006C2127"/>
    <w:rsid w:val="006C6437"/>
    <w:rsid w:val="006E1664"/>
    <w:rsid w:val="00710A95"/>
    <w:rsid w:val="0075342A"/>
    <w:rsid w:val="00791067"/>
    <w:rsid w:val="007A202A"/>
    <w:rsid w:val="007E55F5"/>
    <w:rsid w:val="007E656F"/>
    <w:rsid w:val="00822232"/>
    <w:rsid w:val="0083482D"/>
    <w:rsid w:val="008524FD"/>
    <w:rsid w:val="00853B8C"/>
    <w:rsid w:val="00882D1E"/>
    <w:rsid w:val="0088533F"/>
    <w:rsid w:val="008D112B"/>
    <w:rsid w:val="008D11A2"/>
    <w:rsid w:val="009046CE"/>
    <w:rsid w:val="00912517"/>
    <w:rsid w:val="00920648"/>
    <w:rsid w:val="009307A5"/>
    <w:rsid w:val="0093138D"/>
    <w:rsid w:val="00933514"/>
    <w:rsid w:val="00955C3D"/>
    <w:rsid w:val="00961884"/>
    <w:rsid w:val="009657D9"/>
    <w:rsid w:val="009A7429"/>
    <w:rsid w:val="009B0BDB"/>
    <w:rsid w:val="009C0BCF"/>
    <w:rsid w:val="009F5FE5"/>
    <w:rsid w:val="00A21267"/>
    <w:rsid w:val="00A21B47"/>
    <w:rsid w:val="00A6422E"/>
    <w:rsid w:val="00A95966"/>
    <w:rsid w:val="00AA5AB2"/>
    <w:rsid w:val="00AB489B"/>
    <w:rsid w:val="00AF0535"/>
    <w:rsid w:val="00B1298E"/>
    <w:rsid w:val="00B132B1"/>
    <w:rsid w:val="00B15320"/>
    <w:rsid w:val="00B3367F"/>
    <w:rsid w:val="00B4255C"/>
    <w:rsid w:val="00B46602"/>
    <w:rsid w:val="00B71949"/>
    <w:rsid w:val="00B76946"/>
    <w:rsid w:val="00B9004E"/>
    <w:rsid w:val="00BA6C39"/>
    <w:rsid w:val="00BA71E0"/>
    <w:rsid w:val="00BC392D"/>
    <w:rsid w:val="00C325D8"/>
    <w:rsid w:val="00C44042"/>
    <w:rsid w:val="00C45881"/>
    <w:rsid w:val="00C518A5"/>
    <w:rsid w:val="00CA6321"/>
    <w:rsid w:val="00D034F0"/>
    <w:rsid w:val="00D03D30"/>
    <w:rsid w:val="00D0609A"/>
    <w:rsid w:val="00D25B2F"/>
    <w:rsid w:val="00D349A8"/>
    <w:rsid w:val="00D8212B"/>
    <w:rsid w:val="00D84D3F"/>
    <w:rsid w:val="00D94C25"/>
    <w:rsid w:val="00DC5FDC"/>
    <w:rsid w:val="00DD0AEC"/>
    <w:rsid w:val="00DF5D90"/>
    <w:rsid w:val="00E14F77"/>
    <w:rsid w:val="00E16BFE"/>
    <w:rsid w:val="00E55649"/>
    <w:rsid w:val="00E57BD5"/>
    <w:rsid w:val="00E67439"/>
    <w:rsid w:val="00E83436"/>
    <w:rsid w:val="00EB4C58"/>
    <w:rsid w:val="00EB6727"/>
    <w:rsid w:val="00EB7623"/>
    <w:rsid w:val="00EE48A0"/>
    <w:rsid w:val="00EF3A3A"/>
    <w:rsid w:val="00F01B8B"/>
    <w:rsid w:val="00F05648"/>
    <w:rsid w:val="00F3156F"/>
    <w:rsid w:val="00F32F90"/>
    <w:rsid w:val="00F657CA"/>
    <w:rsid w:val="00F825AA"/>
    <w:rsid w:val="00FB4D3E"/>
    <w:rsid w:val="00FD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42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34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912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01B8B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1B3F8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7D9"/>
  </w:style>
  <w:style w:type="paragraph" w:styleId="Altbilgi">
    <w:name w:val="footer"/>
    <w:basedOn w:val="Normal"/>
    <w:link w:val="Al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7D9"/>
  </w:style>
  <w:style w:type="paragraph" w:styleId="ListeParagraf">
    <w:name w:val="List Paragraph"/>
    <w:basedOn w:val="Normal"/>
    <w:link w:val="ListeParagrafChar"/>
    <w:qFormat/>
    <w:rsid w:val="00326F62"/>
    <w:pPr>
      <w:ind w:left="720"/>
      <w:contextualSpacing/>
    </w:pPr>
  </w:style>
  <w:style w:type="paragraph" w:styleId="AralkYok">
    <w:name w:val="No Spacing"/>
    <w:uiPriority w:val="1"/>
    <w:qFormat/>
    <w:rsid w:val="009046CE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197EAE"/>
  </w:style>
  <w:style w:type="character" w:styleId="Vurgu">
    <w:name w:val="Emphasis"/>
    <w:uiPriority w:val="20"/>
    <w:qFormat/>
    <w:rsid w:val="00197EAE"/>
    <w:rPr>
      <w:i/>
      <w:iCs/>
    </w:rPr>
  </w:style>
  <w:style w:type="character" w:customStyle="1" w:styleId="ListeParagrafChar">
    <w:name w:val="Liste Paragraf Char"/>
    <w:link w:val="ListeParagraf"/>
    <w:rsid w:val="00710A95"/>
  </w:style>
  <w:style w:type="character" w:customStyle="1" w:styleId="A2">
    <w:name w:val="A2"/>
    <w:uiPriority w:val="99"/>
    <w:rsid w:val="006827EE"/>
    <w:rPr>
      <w:rFonts w:cs="HelveticaRegular"/>
      <w:color w:val="000000"/>
      <w:sz w:val="20"/>
      <w:szCs w:val="20"/>
    </w:rPr>
  </w:style>
  <w:style w:type="character" w:customStyle="1" w:styleId="A1">
    <w:name w:val="A1"/>
    <w:uiPriority w:val="99"/>
    <w:rsid w:val="00FD2F32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semiHidden/>
    <w:unhideWhenUsed/>
    <w:rsid w:val="005F7721"/>
    <w:rPr>
      <w:color w:val="0000FF"/>
      <w:u w:val="single"/>
    </w:rPr>
  </w:style>
  <w:style w:type="paragraph" w:customStyle="1" w:styleId="Pa26">
    <w:name w:val="Pa26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8">
    <w:name w:val="A8"/>
    <w:uiPriority w:val="99"/>
    <w:rsid w:val="00207244"/>
    <w:rPr>
      <w:rFonts w:cs="HelveticaRegular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omania\Desktop\fffffffffffffff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092CA-2E00-4A0A-AE9A-2F54B3DC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fffffffffffffff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2014-11-26T09:23:00Z</cp:lastPrinted>
  <dcterms:created xsi:type="dcterms:W3CDTF">2015-12-05T12:38:00Z</dcterms:created>
  <dcterms:modified xsi:type="dcterms:W3CDTF">2015-12-05T12:38:00Z</dcterms:modified>
  <cp:category>www.sorubak.com</cp:category>
</cp:coreProperties>
</file>