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937" w:rsidRDefault="009C5937">
      <w:pPr>
        <w:pStyle w:val="BodyText"/>
        <w:spacing w:before="60"/>
        <w:ind w:left="3405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</w:rPr>
        <w:t>10.</w:t>
      </w:r>
      <w:r>
        <w:rPr>
          <w:rFonts w:ascii="Tahoma" w:hAnsi="Tahoma" w:cs="Tahoma"/>
          <w:spacing w:val="1"/>
        </w:rPr>
        <w:t>S</w:t>
      </w:r>
      <w:r>
        <w:rPr>
          <w:rFonts w:ascii="Tahoma" w:hAnsi="Tahoma" w:cs="Tahoma"/>
        </w:rPr>
        <w:t>ın</w:t>
      </w:r>
      <w:r>
        <w:rPr>
          <w:rFonts w:ascii="Tahoma" w:hAnsi="Tahoma" w:cs="Tahoma"/>
          <w:spacing w:val="-1"/>
        </w:rPr>
        <w:t>ı</w:t>
      </w:r>
      <w:r>
        <w:rPr>
          <w:rFonts w:ascii="Tahoma" w:hAnsi="Tahoma" w:cs="Tahoma"/>
        </w:rPr>
        <w:t>f</w:t>
      </w:r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2.</w:t>
      </w:r>
      <w:r>
        <w:rPr>
          <w:rFonts w:ascii="Tahoma" w:hAnsi="Tahoma" w:cs="Tahoma"/>
          <w:spacing w:val="3"/>
        </w:rPr>
        <w:t>D</w:t>
      </w:r>
      <w:r>
        <w:rPr>
          <w:rFonts w:ascii="Tahoma" w:hAnsi="Tahoma" w:cs="Tahoma"/>
        </w:rPr>
        <w:t>ö</w:t>
      </w:r>
      <w:r>
        <w:rPr>
          <w:rFonts w:ascii="Tahoma" w:hAnsi="Tahoma" w:cs="Tahoma"/>
          <w:spacing w:val="-1"/>
        </w:rPr>
        <w:t>n</w:t>
      </w:r>
      <w:r>
        <w:rPr>
          <w:rFonts w:ascii="Tahoma" w:hAnsi="Tahoma" w:cs="Tahoma"/>
          <w:spacing w:val="1"/>
        </w:rPr>
        <w:t>e</w:t>
      </w:r>
      <w:r>
        <w:rPr>
          <w:rFonts w:ascii="Tahoma" w:hAnsi="Tahoma" w:cs="Tahoma"/>
        </w:rPr>
        <w:t>m</w:t>
      </w:r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2.</w:t>
      </w:r>
      <w:r>
        <w:rPr>
          <w:rFonts w:ascii="Tahoma" w:hAnsi="Tahoma" w:cs="Tahoma"/>
          <w:spacing w:val="1"/>
        </w:rPr>
        <w:t>S</w:t>
      </w:r>
      <w:r>
        <w:rPr>
          <w:rFonts w:ascii="Tahoma" w:hAnsi="Tahoma" w:cs="Tahoma"/>
          <w:spacing w:val="2"/>
        </w:rPr>
        <w:t>ı</w:t>
      </w:r>
      <w:r>
        <w:rPr>
          <w:rFonts w:ascii="Tahoma" w:hAnsi="Tahoma" w:cs="Tahoma"/>
        </w:rPr>
        <w:t>n</w:t>
      </w:r>
      <w:r>
        <w:rPr>
          <w:rFonts w:ascii="Tahoma" w:hAnsi="Tahoma" w:cs="Tahoma"/>
          <w:spacing w:val="2"/>
        </w:rPr>
        <w:t>a</w:t>
      </w:r>
      <w:r>
        <w:rPr>
          <w:rFonts w:ascii="Tahoma" w:hAnsi="Tahoma" w:cs="Tahoma"/>
        </w:rPr>
        <w:t>v</w:t>
      </w:r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(ma</w:t>
      </w:r>
      <w:r>
        <w:rPr>
          <w:rFonts w:ascii="Tahoma" w:hAnsi="Tahoma" w:cs="Tahoma"/>
          <w:spacing w:val="1"/>
        </w:rPr>
        <w:t>t</w:t>
      </w:r>
      <w:r>
        <w:rPr>
          <w:rFonts w:ascii="Tahoma" w:hAnsi="Tahoma" w:cs="Tahoma"/>
          <w:spacing w:val="-1"/>
        </w:rPr>
        <w:t>e</w:t>
      </w:r>
      <w:r>
        <w:rPr>
          <w:rFonts w:ascii="Tahoma" w:hAnsi="Tahoma" w:cs="Tahoma"/>
        </w:rPr>
        <w:t>m</w:t>
      </w:r>
      <w:r>
        <w:rPr>
          <w:rFonts w:ascii="Tahoma" w:hAnsi="Tahoma" w:cs="Tahoma"/>
          <w:spacing w:val="2"/>
        </w:rPr>
        <w:t>a</w:t>
      </w:r>
      <w:r>
        <w:rPr>
          <w:rFonts w:ascii="Tahoma" w:hAnsi="Tahoma" w:cs="Tahoma"/>
          <w:spacing w:val="-2"/>
        </w:rPr>
        <w:t>t</w:t>
      </w:r>
      <w:r>
        <w:rPr>
          <w:rFonts w:ascii="Tahoma" w:hAnsi="Tahoma" w:cs="Tahoma"/>
        </w:rPr>
        <w:t>ik)</w:t>
      </w:r>
    </w:p>
    <w:p w:rsidR="009C5937" w:rsidRDefault="009C5937">
      <w:pPr>
        <w:spacing w:before="12" w:line="200" w:lineRule="exact"/>
        <w:rPr>
          <w:sz w:val="20"/>
          <w:szCs w:val="20"/>
        </w:rPr>
      </w:pPr>
    </w:p>
    <w:p w:rsidR="009C5937" w:rsidRDefault="009C5937">
      <w:pPr>
        <w:spacing w:line="200" w:lineRule="exact"/>
        <w:rPr>
          <w:sz w:val="20"/>
          <w:szCs w:val="20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9C5937" w:rsidRDefault="009C5937">
      <w:pPr>
        <w:pStyle w:val="BodyText"/>
        <w:spacing w:before="73" w:line="240" w:lineRule="exact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</w:rPr>
        <w:t>ADI</w:t>
      </w:r>
      <w:r>
        <w:rPr>
          <w:rFonts w:ascii="Tahoma" w:hAnsi="Tahoma" w:cs="Tahoma"/>
          <w:spacing w:val="-15"/>
        </w:rPr>
        <w:t xml:space="preserve"> </w:t>
      </w:r>
      <w:r>
        <w:rPr>
          <w:rFonts w:ascii="Tahoma" w:hAnsi="Tahoma" w:cs="Tahoma"/>
        </w:rPr>
        <w:t>SOYADI:</w:t>
      </w:r>
      <w:r>
        <w:rPr>
          <w:rFonts w:ascii="Tahoma" w:hAnsi="Tahoma" w:cs="Tahoma"/>
          <w:w w:val="99"/>
        </w:rPr>
        <w:t xml:space="preserve"> </w:t>
      </w:r>
      <w:r>
        <w:rPr>
          <w:rFonts w:ascii="Tahoma" w:hAnsi="Tahoma" w:cs="Tahoma"/>
        </w:rPr>
        <w:t>SINIF</w:t>
      </w:r>
      <w:r>
        <w:rPr>
          <w:rFonts w:ascii="Tahoma" w:hAnsi="Tahoma" w:cs="Tahoma"/>
          <w:spacing w:val="-6"/>
        </w:rPr>
        <w:t xml:space="preserve"> </w:t>
      </w:r>
      <w:r>
        <w:rPr>
          <w:rFonts w:ascii="Tahoma" w:hAnsi="Tahoma" w:cs="Tahoma"/>
          <w:spacing w:val="2"/>
        </w:rPr>
        <w:t>–</w:t>
      </w:r>
      <w:r>
        <w:rPr>
          <w:rFonts w:ascii="Tahoma" w:hAnsi="Tahoma" w:cs="Tahoma"/>
        </w:rPr>
        <w:t>NO</w:t>
      </w:r>
      <w:r>
        <w:rPr>
          <w:rFonts w:ascii="Tahoma" w:hAnsi="Tahoma" w:cs="Tahoma"/>
          <w:spacing w:val="51"/>
        </w:rPr>
        <w:t xml:space="preserve"> </w:t>
      </w:r>
      <w:r>
        <w:rPr>
          <w:rFonts w:ascii="Tahoma" w:hAnsi="Tahoma" w:cs="Tahoma"/>
        </w:rPr>
        <w:t>:</w:t>
      </w:r>
    </w:p>
    <w:p w:rsidR="009C5937" w:rsidRDefault="009C5937">
      <w:pPr>
        <w:spacing w:before="5" w:line="140" w:lineRule="exact"/>
        <w:rPr>
          <w:sz w:val="14"/>
          <w:szCs w:val="14"/>
        </w:rPr>
      </w:pPr>
      <w:r>
        <w:br w:type="column"/>
      </w:r>
    </w:p>
    <w:p w:rsidR="009C5937" w:rsidRDefault="009C5937">
      <w:pPr>
        <w:spacing w:line="200" w:lineRule="exact"/>
        <w:rPr>
          <w:sz w:val="20"/>
          <w:szCs w:val="20"/>
        </w:rPr>
      </w:pPr>
    </w:p>
    <w:p w:rsidR="009C5937" w:rsidRDefault="009C5937">
      <w:pPr>
        <w:spacing w:line="200" w:lineRule="exact"/>
        <w:rPr>
          <w:sz w:val="20"/>
          <w:szCs w:val="20"/>
        </w:rPr>
      </w:pPr>
    </w:p>
    <w:p w:rsidR="009C5937" w:rsidRDefault="009C5937">
      <w:pPr>
        <w:ind w:left="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-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>
        <w:rPr>
          <w:rFonts w:ascii="Times New Roman" w:hAnsi="Times New Roman"/>
          <w:b/>
          <w:bCs/>
          <w:sz w:val="24"/>
          <w:szCs w:val="24"/>
        </w:rPr>
        <w:t>BU</w:t>
      </w:r>
    </w:p>
    <w:p w:rsidR="009C5937" w:rsidRDefault="009C5937">
      <w:pPr>
        <w:rPr>
          <w:rFonts w:ascii="Times New Roman" w:hAnsi="Times New Roman"/>
          <w:sz w:val="24"/>
          <w:szCs w:val="24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num="2" w:space="708" w:equalWidth="0">
            <w:col w:w="1413" w:space="3268"/>
            <w:col w:w="6106"/>
          </w:cols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51"/>
        <w:gridCol w:w="6027"/>
      </w:tblGrid>
      <w:tr w:rsidR="009C5937" w:rsidRPr="00E20D7C" w:rsidTr="00E20D7C">
        <w:trPr>
          <w:trHeight w:hRule="exact" w:val="2770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7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SORU.1</w:t>
            </w:r>
          </w:p>
          <w:p w:rsidR="009C5937" w:rsidRPr="00E20D7C" w:rsidRDefault="009C5937" w:rsidP="00E20D7C">
            <w:pPr>
              <w:pStyle w:val="TableParagraph"/>
              <w:tabs>
                <w:tab w:val="left" w:pos="3703"/>
              </w:tabs>
              <w:spacing w:before="5" w:line="276" w:lineRule="exact"/>
              <w:ind w:left="102" w:right="154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2sinx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onks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onun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u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ini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[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0,</w:t>
            </w:r>
            <w:r w:rsidRPr="00E20D7C">
              <w:rPr>
                <w:rFonts w:ascii="Times New Roman" w:hAnsi="Times New Roman"/>
                <w:spacing w:val="18"/>
                <w:sz w:val="24"/>
                <w:szCs w:val="24"/>
              </w:rPr>
              <w:t>2</w:t>
            </w:r>
            <w:r w:rsidRPr="00E20D7C">
              <w:rPr>
                <w:rFonts w:ascii="Symbol" w:hAnsi="Symbol" w:cs="Symbol"/>
                <w:sz w:val="25"/>
                <w:szCs w:val="25"/>
              </w:rPr>
              <w:t></w:t>
            </w:r>
            <w:r w:rsidRPr="00E20D7C">
              <w:rPr>
                <w:rFonts w:ascii="Symbol" w:hAnsi="Symbol" w:cs="Symbol"/>
                <w:spacing w:val="2"/>
                <w:sz w:val="25"/>
                <w:szCs w:val="25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l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ı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ında 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ini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258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before="4" w:line="236" w:lineRule="exact"/>
              <w:ind w:right="16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027"/>
              </w:tabs>
              <w:spacing w:line="148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U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Times New Roman" w:hAnsi="Times New Roman"/>
              </w:rPr>
              <w:t xml:space="preserve">= ?  </w:t>
            </w:r>
            <w:r w:rsidRPr="00E20D7C">
              <w:rPr>
                <w:rFonts w:ascii="Times New Roman" w:hAnsi="Times New Roman"/>
                <w:spacing w:val="-4"/>
              </w:rPr>
              <w:t>İ</w:t>
            </w:r>
            <w:r w:rsidRPr="00E20D7C">
              <w:rPr>
                <w:rFonts w:ascii="Times New Roman" w:hAnsi="Times New Roman"/>
              </w:rPr>
              <w:t>fades</w:t>
            </w:r>
            <w:r w:rsidRPr="00E20D7C">
              <w:rPr>
                <w:rFonts w:ascii="Times New Roman" w:hAnsi="Times New Roman"/>
                <w:spacing w:val="1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 xml:space="preserve">in 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n sade</w:t>
            </w:r>
          </w:p>
          <w:p w:rsidR="009C5937" w:rsidRPr="00E20D7C" w:rsidRDefault="009C5937" w:rsidP="00E20D7C">
            <w:pPr>
              <w:pStyle w:val="TableParagraph"/>
              <w:spacing w:line="235" w:lineRule="exact"/>
              <w:ind w:right="16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35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</w:t>
            </w:r>
            <w:r w:rsidRPr="00E20D7C">
              <w:rPr>
                <w:rFonts w:ascii="Symbol" w:hAnsi="Symbol" w:cs="Symbol"/>
                <w:spacing w:val="-8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8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 xml:space="preserve">2 </w:t>
            </w:r>
            <w:r w:rsidRPr="00E20D7C">
              <w:rPr>
                <w:rFonts w:ascii="Times New Roman" w:hAnsi="Times New Roman"/>
                <w:spacing w:val="10"/>
                <w:position w:val="11"/>
                <w:sz w:val="14"/>
                <w:szCs w:val="1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9C5937" w:rsidRPr="00E20D7C" w:rsidRDefault="009C5937" w:rsidP="00E20D7C">
            <w:pPr>
              <w:pStyle w:val="TableParagraph"/>
              <w:spacing w:line="241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li</w:t>
            </w:r>
            <w:r w:rsidRPr="00E20D7C">
              <w:rPr>
                <w:rFonts w:ascii="Times New Roman" w:hAnsi="Times New Roman"/>
                <w:spacing w:val="1"/>
              </w:rPr>
              <w:t xml:space="preserve"> </w:t>
            </w:r>
            <w:r w:rsidRPr="00E20D7C">
              <w:rPr>
                <w:rFonts w:ascii="Times New Roman" w:hAnsi="Times New Roman"/>
              </w:rPr>
              <w:t>n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d</w:t>
            </w:r>
            <w:r w:rsidRPr="00E20D7C">
              <w:rPr>
                <w:rFonts w:ascii="Times New Roman" w:hAnsi="Times New Roman"/>
                <w:spacing w:val="-2"/>
              </w:rPr>
              <w:t>i</w:t>
            </w:r>
            <w:r w:rsidRPr="00E20D7C">
              <w:rPr>
                <w:rFonts w:ascii="Times New Roman" w:hAnsi="Times New Roman"/>
              </w:rPr>
              <w:t>r?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>
            <w:hyperlink r:id="rId4" w:history="1">
              <w:r w:rsidRPr="00A40BE2">
                <w:rPr>
                  <w:rStyle w:val="Hyperlink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  <w:tr w:rsidR="009C5937" w:rsidRPr="00E20D7C" w:rsidTr="00E20D7C">
        <w:trPr>
          <w:trHeight w:hRule="exact" w:val="1966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400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position w:val="-14"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position w:val="-14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position w:val="-14"/>
                <w:sz w:val="20"/>
                <w:szCs w:val="20"/>
              </w:rPr>
              <w:t>3</w:t>
            </w:r>
            <w:r w:rsidRPr="00E20D7C">
              <w:rPr>
                <w:rFonts w:ascii="Times New Roman" w:hAnsi="Times New Roman"/>
                <w:b/>
                <w:bCs/>
                <w:spacing w:val="13"/>
                <w:position w:val="-14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-1"/>
                <w:position w:val="-14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position w:val="-14"/>
                <w:sz w:val="24"/>
                <w:szCs w:val="24"/>
              </w:rPr>
              <w:t xml:space="preserve">)  </w:t>
            </w:r>
            <w:r w:rsidRPr="00E20D7C">
              <w:rPr>
                <w:rFonts w:ascii="Times New Roman" w:hAnsi="Times New Roman"/>
                <w:spacing w:val="26"/>
                <w:position w:val="-1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  <w:u w:val="single" w:color="000000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40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87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  <w:u w:val="single" w:color="000000"/>
              </w:rPr>
              <w:t>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  <w:u w:val="single" w:color="000000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29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27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4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Symbol" w:hAnsi="Symbol" w:cs="Symbol"/>
                <w:position w:val="-14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5"/>
                <w:position w:val="-14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position w:val="-14"/>
                <w:sz w:val="24"/>
                <w:szCs w:val="24"/>
              </w:rPr>
              <w:t>?</w:t>
            </w:r>
          </w:p>
          <w:p w:rsidR="009C5937" w:rsidRPr="00E20D7C" w:rsidRDefault="009C5937" w:rsidP="00E20D7C">
            <w:pPr>
              <w:pStyle w:val="TableParagraph"/>
              <w:spacing w:line="219" w:lineRule="exact"/>
              <w:ind w:left="1163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32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Symbol" w:hAnsi="Symbol" w:cs="Symbol"/>
                <w:spacing w:val="6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9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87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  <w:r w:rsidRPr="00E20D7C">
              <w:rPr>
                <w:rFonts w:ascii="Times New Roman" w:hAnsi="Times New Roman"/>
                <w:spacing w:val="-3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27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Verdana" w:hAnsi="Verdana" w:cs="Verdana"/>
                <w:sz w:val="20"/>
                <w:szCs w:val="20"/>
              </w:rPr>
              <w:t>b)</w:t>
            </w:r>
            <w:r w:rsidRPr="00E20D7C">
              <w:rPr>
                <w:rFonts w:ascii="Verdana" w:hAnsi="Verdana" w:cs="Verdana"/>
                <w:spacing w:val="68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sin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os(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–60)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-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sin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–60).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osx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9C5937" w:rsidRPr="00E20D7C" w:rsidTr="00E20D7C">
        <w:trPr>
          <w:trHeight w:hRule="exact" w:val="2129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4 </w:t>
            </w:r>
            <w:r w:rsidRPr="00E20D7C">
              <w:rPr>
                <w:rFonts w:ascii="Tahoma" w:hAnsi="Tahoma" w:cs="Tahoma"/>
                <w:b/>
                <w:bCs/>
                <w:spacing w:val="54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h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rh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bir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ü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ve</w:t>
            </w:r>
          </w:p>
          <w:p w:rsidR="009C5937" w:rsidRPr="00E20D7C" w:rsidRDefault="009C5937" w:rsidP="00E20D7C">
            <w:pPr>
              <w:pStyle w:val="TableParagraph"/>
              <w:ind w:left="102" w:right="349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k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rları da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sır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5"/>
                <w:sz w:val="24"/>
                <w:szCs w:val="24"/>
              </w:rPr>
              <w:t>ı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la 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,b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ve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ise 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ş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ıdaki ü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nle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l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nla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ını bulunu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937" w:rsidRPr="00E20D7C" w:rsidRDefault="009C5937" w:rsidP="00E20D7C">
            <w:pPr>
              <w:pStyle w:val="TableParagraph"/>
              <w:spacing w:before="48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m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(A)=120 </w:t>
            </w:r>
            <w:r w:rsidRPr="00E20D7C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b/>
                <w:bCs/>
                <w:spacing w:val="-29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1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E20D7C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E20D7C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E20D7C">
              <w:rPr>
                <w:rFonts w:ascii="Times New Roman" w:hAnsi="Times New Roman"/>
                <w:b/>
                <w:bCs/>
                <w:spacing w:val="37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5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Pr="00E20D7C">
              <w:rPr>
                <w:rFonts w:ascii="Times New Roman" w:hAnsi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6, b 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8,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C5937" w:rsidRPr="00E20D7C" w:rsidTr="00E20D7C">
        <w:trPr>
          <w:trHeight w:hRule="exact" w:val="380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7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9C5937" w:rsidRPr="00E20D7C" w:rsidRDefault="009C5937" w:rsidP="00E20D7C">
            <w:pPr>
              <w:pStyle w:val="TableParagraph"/>
              <w:tabs>
                <w:tab w:val="left" w:pos="2357"/>
              </w:tabs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i</w:t>
            </w:r>
            <w:r w:rsidRPr="00E20D7C">
              <w:rPr>
                <w:rFonts w:ascii="Times New Roman" w:hAnsi="Times New Roman"/>
                <w:spacing w:val="-2"/>
              </w:rPr>
              <w:t>l</w:t>
            </w:r>
            <w:r w:rsidRPr="00E20D7C">
              <w:rPr>
                <w:rFonts w:ascii="Times New Roman" w:hAnsi="Times New Roman"/>
              </w:rPr>
              <w:t xml:space="preserve">de </w:t>
            </w:r>
            <w:r w:rsidRPr="00E20D7C">
              <w:rPr>
                <w:rFonts w:ascii="Times New Roman" w:hAnsi="Times New Roman"/>
                <w:spacing w:val="-2"/>
              </w:rPr>
              <w:t>v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1"/>
              </w:rPr>
              <w:t>r</w:t>
            </w:r>
            <w:r w:rsidRPr="00E20D7C">
              <w:rPr>
                <w:rFonts w:ascii="Times New Roman" w:hAnsi="Times New Roman"/>
                <w:spacing w:val="-2"/>
              </w:rPr>
              <w:t>i</w:t>
            </w:r>
            <w:r w:rsidRPr="00E20D7C">
              <w:rPr>
                <w:rFonts w:ascii="Times New Roman" w:hAnsi="Times New Roman"/>
              </w:rPr>
              <w:t>le</w:t>
            </w:r>
            <w:r w:rsidRPr="00E20D7C">
              <w:rPr>
                <w:rFonts w:ascii="Times New Roman" w:hAnsi="Times New Roman"/>
                <w:spacing w:val="-2"/>
              </w:rPr>
              <w:t>n</w:t>
            </w:r>
            <w:r w:rsidRPr="00E20D7C">
              <w:rPr>
                <w:rFonts w:ascii="Times New Roman" w:hAnsi="Times New Roman"/>
              </w:rPr>
              <w:t>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 xml:space="preserve">re </w:t>
            </w:r>
            <w:r w:rsidRPr="00E20D7C">
              <w:rPr>
                <w:rFonts w:ascii="Times New Roman" w:hAnsi="Times New Roman"/>
                <w:spacing w:val="-2"/>
              </w:rPr>
              <w:t>g</w:t>
            </w:r>
            <w:r w:rsidRPr="00E20D7C">
              <w:rPr>
                <w:rFonts w:ascii="Times New Roman" w:hAnsi="Times New Roman"/>
              </w:rPr>
              <w:t>öre</w:t>
            </w:r>
            <w:r w:rsidRPr="00E20D7C">
              <w:rPr>
                <w:rFonts w:ascii="Times New Roman" w:hAnsi="Times New Roman"/>
              </w:rPr>
              <w:tab/>
            </w:r>
            <w:r w:rsidRPr="00E20D7C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i/>
                <w:spacing w:val="50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4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</w:tbl>
    <w:p w:rsidR="009C5937" w:rsidRDefault="009C5937">
      <w:pPr>
        <w:rPr>
          <w:sz w:val="2"/>
          <w:szCs w:val="2"/>
        </w:rPr>
      </w:pPr>
      <w:r>
        <w:rPr>
          <w:noProof/>
          <w:lang w:val="tr-TR" w:eastAsia="tr-TR"/>
        </w:rPr>
        <w:pict>
          <v:group id="_x0000_s1026" style="position:absolute;margin-left:87pt;margin-top:254.85pt;width:45.3pt;height:.1pt;z-index:-251658240;mso-position-horizontal-relative:page;mso-position-vertical-relative:page" coordorigin="1740,5097" coordsize="906,2">
            <v:shape id="_x0000_s1027" style="position:absolute;left:1740;top:5097;width:906;height:2" coordorigin="1740,5097" coordsize="906,0" path="m1740,5097r907,e" filled="f" strokeweight=".17475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28" style="position:absolute;margin-left:144.4pt;margin-top:510.1pt;width:13.85pt;height:12.9pt;z-index:-251657216;mso-position-horizontal-relative:page;mso-position-vertical-relative:page" coordorigin="2888,10202" coordsize="277,258">
            <v:group id="_x0000_s1029" style="position:absolute;left:2893;top:10363;width:30;height:18" coordorigin="2893,10363" coordsize="30,18">
              <v:shape id="_x0000_s1030" style="position:absolute;left:2893;top:10363;width:30;height:18" coordorigin="2893,10363" coordsize="30,18" path="m2893,10381r31,-18e" filled="f" strokeweight=".17247mm">
                <v:path arrowok="t"/>
              </v:shape>
            </v:group>
            <v:group id="_x0000_s1031" style="position:absolute;left:2924;top:10368;width:44;height:81" coordorigin="2924,10368" coordsize="44,81">
              <v:shape id="_x0000_s1032" style="position:absolute;left:2924;top:10368;width:44;height:81" coordorigin="2924,10368" coordsize="44,81" path="m2924,10368r44,82e" filled="f" strokeweight=".35036mm">
                <v:path arrowok="t"/>
              </v:shape>
            </v:group>
            <v:group id="_x0000_s1033" style="position:absolute;left:2973;top:10206;width:59;height:243" coordorigin="2973,10206" coordsize="59,243">
              <v:shape id="_x0000_s1034" style="position:absolute;left:2973;top:10206;width:59;height:243" coordorigin="2973,10206" coordsize="59,243" path="m2973,10450r59,-244e" filled="f" strokeweight=".17608mm">
                <v:path arrowok="t"/>
              </v:shape>
            </v:group>
            <v:group id="_x0000_s1035" style="position:absolute;left:3032;top:10206;width:129;height:2" coordorigin="3032,10206" coordsize="129,2">
              <v:shape id="_x0000_s1036" style="position:absolute;left:3032;top:10206;width:129;height:2" coordorigin="3032,10206" coordsize="129,0" path="m3032,10206r128,e" filled="f" strokeweight=".17117mm">
                <v:path arrowok="t"/>
              </v:shape>
            </v:group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7" style="position:absolute;margin-left:48.15pt;margin-top:608.4pt;width:191.25pt;height:126.3pt;z-index:-251656192;mso-position-horizontal-relative:page;mso-position-vertical-relative:page" coordorigin="963,12168" coordsize="3825,2526">
            <v:group id="_x0000_s1038" style="position:absolute;left:3039;top:14400;width:2;height:289" coordorigin="3039,14400" coordsize="2,289">
              <v:shape id="_x0000_s1039" style="position:absolute;left:3039;top:14400;width:2;height:289" coordorigin="3039,14400" coordsize="0,289" path="m3039,14400r,288e" filled="f" strokeweight=".17661mm">
                <v:path arrowok="t"/>
              </v:shape>
            </v:group>
            <v:group id="_x0000_s1040" style="position:absolute;left:3397;top:14400;width:2;height:289" coordorigin="3397,14400" coordsize="2,289">
              <v:shape id="_x0000_s1041" style="position:absolute;left:3397;top:14400;width:2;height:289" coordorigin="3397,14400" coordsize="0,289" path="m3397,14400r,288e" filled="f" strokeweight=".17661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2" type="#_x0000_t75" style="position:absolute;left:963;top:12168;width:3825;height:2175">
                <v:imagedata r:id="rId5" o:title=""/>
              </v:shape>
            </v:group>
            <w10:wrap anchorx="page" anchory="page"/>
          </v:group>
        </w:pict>
      </w:r>
    </w:p>
    <w:p w:rsidR="009C5937" w:rsidRDefault="009C5937">
      <w:pPr>
        <w:rPr>
          <w:sz w:val="2"/>
          <w:szCs w:val="2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9C5937" w:rsidRDefault="009C5937">
      <w:pPr>
        <w:spacing w:before="7" w:line="90" w:lineRule="exact"/>
        <w:rPr>
          <w:sz w:val="9"/>
          <w:szCs w:val="9"/>
        </w:rPr>
      </w:pPr>
      <w:r>
        <w:rPr>
          <w:noProof/>
          <w:lang w:val="tr-TR" w:eastAsia="tr-TR"/>
        </w:rPr>
        <w:pict>
          <v:group id="_x0000_s1043" style="position:absolute;margin-left:366.25pt;margin-top:66.35pt;width:30.1pt;height:.1pt;z-index:-251655168;mso-position-horizontal-relative:page;mso-position-vertical-relative:page" coordorigin="7325,1327" coordsize="602,2">
            <v:shape id="_x0000_s1044" style="position:absolute;left:7325;top:1327;width:602;height:2" coordorigin="7325,1327" coordsize="602,0" path="m7325,1327r602,e" filled="f" strokeweight=".17475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5" style="position:absolute;margin-left:140.5pt;margin-top:500.8pt;width:14.65pt;height:12.65pt;z-index:-251654144;mso-position-horizontal-relative:page;mso-position-vertical-relative:page" coordorigin="2810,10016" coordsize="293,253">
            <v:group id="_x0000_s1046" style="position:absolute;left:2815;top:10175;width:31;height:18" coordorigin="2815,10175" coordsize="31,18">
              <v:shape id="_x0000_s1047" style="position:absolute;left:2815;top:10175;width:31;height:18" coordorigin="2815,10175" coordsize="31,18" path="m2815,10193r31,-18e" filled="f" strokeweight=".17614mm">
                <v:path arrowok="t"/>
              </v:shape>
            </v:group>
            <v:group id="_x0000_s1048" style="position:absolute;left:2846;top:10180;width:44;height:80" coordorigin="2846,10180" coordsize="44,80">
              <v:shape id="_x0000_s1049" style="position:absolute;left:2846;top:10180;width:44;height:80" coordorigin="2846,10180" coordsize="44,80" path="m2846,10180r44,80e" filled="f" strokeweight=".34753mm">
                <v:path arrowok="t"/>
              </v:shape>
            </v:group>
            <v:group id="_x0000_s1050" style="position:absolute;left:2895;top:10021;width:59;height:238" coordorigin="2895,10021" coordsize="59,238">
              <v:shape id="_x0000_s1051" style="position:absolute;left:2895;top:10021;width:59;height:238" coordorigin="2895,10021" coordsize="59,238" path="m2895,10260r59,-239e" filled="f" strokeweight=".17864mm">
                <v:path arrowok="t"/>
              </v:shape>
            </v:group>
            <v:group id="_x0000_s1052" style="position:absolute;left:2954;top:10021;width:144;height:2" coordorigin="2954,10021" coordsize="144,2">
              <v:shape id="_x0000_s1053" style="position:absolute;left:2954;top:10021;width:144;height:2" coordorigin="2954,10021" coordsize="144,0" path="m2954,10021r144,e" filled="f" strokeweight=".17528mm">
                <v:path arrowok="t"/>
              </v:shape>
            </v:group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4" style="position:absolute;margin-left:139.5pt;margin-top:517.05pt;width:16.4pt;height:.1pt;z-index:-251653120;mso-position-horizontal-relative:page;mso-position-vertical-relative:page" coordorigin="2790,10341" coordsize="328,2">
            <v:shape id="_x0000_s1055" style="position:absolute;left:2790;top:10341;width:328;height:2" coordorigin="2790,10341" coordsize="328,0" path="m2790,10341r328,e" filled="f" strokeweight=".17528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6" style="position:absolute;margin-left:207.5pt;margin-top:517.05pt;width:7.25pt;height:.1pt;z-index:-251652096;mso-position-horizontal-relative:page;mso-position-vertical-relative:page" coordorigin="4150,10341" coordsize="145,2">
            <v:shape id="_x0000_s1057" style="position:absolute;left:4150;top:10341;width:145;height:2" coordorigin="4150,10341" coordsize="145,0" path="m4150,10341r145,e" filled="f" strokeweight=".17528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shape id="_x0000_s1058" type="#_x0000_t75" style="position:absolute;margin-left:42.9pt;margin-top:343.35pt;width:193.05pt;height:118.7pt;z-index:-251651072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97"/>
        <w:gridCol w:w="5785"/>
      </w:tblGrid>
      <w:tr w:rsidR="009C5937" w:rsidRPr="00E20D7C" w:rsidTr="00E20D7C">
        <w:trPr>
          <w:trHeight w:hRule="exact" w:val="2585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1038"/>
              </w:tabs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Tahoma" w:hAnsi="Tahoma" w:cs="Tahoma"/>
                <w:sz w:val="20"/>
                <w:szCs w:val="20"/>
              </w:rPr>
              <w:t>A)</w:t>
            </w:r>
            <w:r w:rsidRPr="00E20D7C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os75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404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4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)</w:t>
            </w:r>
            <w:r w:rsidRPr="00E20D7C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8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8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spacing w:val="3"/>
                <w:position w:val="15"/>
                <w:sz w:val="24"/>
                <w:szCs w:val="24"/>
              </w:rPr>
              <w:t>3</w:t>
            </w:r>
            <w:r w:rsidRPr="00E20D7C">
              <w:rPr>
                <w:rFonts w:ascii="Times New Roman" w:hAnsi="Times New Roman"/>
                <w:i/>
                <w:position w:val="15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i/>
                <w:spacing w:val="-9"/>
                <w:position w:val="15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position w:val="15"/>
                <w:sz w:val="24"/>
                <w:szCs w:val="24"/>
              </w:rPr>
              <w:t></w:t>
            </w:r>
            <w:r w:rsidRPr="00E20D7C">
              <w:rPr>
                <w:rFonts w:ascii="Symbol" w:hAnsi="Symbol" w:cs="Symbol"/>
                <w:spacing w:val="-12"/>
                <w:position w:val="15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6"/>
                <w:position w:val="15"/>
                <w:sz w:val="24"/>
                <w:szCs w:val="24"/>
              </w:rPr>
              <w:t>4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)</w:t>
            </w:r>
            <w:r w:rsidRPr="00E20D7C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</w:rPr>
              <w:t>fon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s</w:t>
            </w:r>
            <w:r w:rsidRPr="00E20D7C">
              <w:rPr>
                <w:rFonts w:ascii="Times New Roman" w:hAnsi="Times New Roman"/>
                <w:spacing w:val="1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y</w:t>
            </w:r>
            <w:r w:rsidRPr="00E20D7C">
              <w:rPr>
                <w:rFonts w:ascii="Times New Roman" w:hAnsi="Times New Roman"/>
              </w:rPr>
              <w:t>onunun</w:t>
            </w:r>
            <w:r w:rsidRPr="00E20D7C">
              <w:rPr>
                <w:rFonts w:ascii="Times New Roman" w:hAnsi="Times New Roman"/>
                <w:spacing w:val="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</w:rPr>
              <w:t>p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-2"/>
              </w:rPr>
              <w:t>r</w:t>
            </w:r>
            <w:r w:rsidRPr="00E20D7C">
              <w:rPr>
                <w:rFonts w:ascii="Times New Roman" w:hAnsi="Times New Roman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y</w:t>
            </w:r>
            <w:r w:rsidRPr="00E20D7C">
              <w:rPr>
                <w:rFonts w:ascii="Times New Roman" w:hAnsi="Times New Roman"/>
              </w:rPr>
              <w:t>odu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>u</w:t>
            </w:r>
            <w:r w:rsidRPr="00E20D7C">
              <w:rPr>
                <w:rFonts w:ascii="Times New Roman" w:hAnsi="Times New Roman"/>
                <w:spacing w:val="3"/>
              </w:rPr>
              <w:t xml:space="preserve"> </w:t>
            </w:r>
            <w:r w:rsidRPr="00E20D7C">
              <w:rPr>
                <w:rFonts w:ascii="Times New Roman" w:hAnsi="Times New Roman"/>
              </w:rPr>
              <w:t>bulu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>uz</w:t>
            </w:r>
          </w:p>
          <w:p w:rsidR="009C5937" w:rsidRPr="00E20D7C" w:rsidRDefault="009C5937" w:rsidP="00E20D7C">
            <w:pPr>
              <w:pStyle w:val="TableParagraph"/>
              <w:spacing w:line="216" w:lineRule="exact"/>
              <w:ind w:left="1645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5937" w:rsidRPr="00E20D7C" w:rsidTr="00E20D7C">
        <w:trPr>
          <w:trHeight w:hRule="exact" w:val="3046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9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SORU:</w:t>
            </w:r>
            <w:r w:rsidRPr="00E20D7C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  <w:p w:rsidR="009C5937" w:rsidRPr="00E20D7C" w:rsidRDefault="009C5937" w:rsidP="00E20D7C">
            <w:pPr>
              <w:pStyle w:val="TableParagraph"/>
              <w:spacing w:before="1"/>
              <w:ind w:left="132" w:right="5166"/>
              <w:rPr>
                <w:rFonts w:ascii="Times New Roman" w:hAnsi="Times New Roman"/>
                <w:sz w:val="20"/>
                <w:szCs w:val="20"/>
              </w:rPr>
            </w:pPr>
            <w:r w:rsidRPr="00E20D7C">
              <w:pict>
                <v:shape id="_x0000_i1025" type="#_x0000_t75" style="width:241.5pt;height:94.5pt;mso-position-horizontal-relative:char;mso-position-vertical-relative:line">
                  <v:imagedata r:id="rId7" o:title=""/>
                </v:shape>
              </w:pict>
            </w:r>
          </w:p>
          <w:p w:rsidR="009C5937" w:rsidRPr="00E20D7C" w:rsidRDefault="009C5937" w:rsidP="00E20D7C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3324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9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  <w:p w:rsidR="009C5937" w:rsidRPr="00E20D7C" w:rsidRDefault="009C5937" w:rsidP="00E20D7C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 xml:space="preserve">ilde </w:t>
            </w:r>
            <w:r w:rsidRPr="00E20D7C">
              <w:rPr>
                <w:rFonts w:ascii="Times New Roman" w:hAnsi="Times New Roman"/>
                <w:spacing w:val="-2"/>
              </w:rPr>
              <w:t>v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-2"/>
              </w:rPr>
              <w:t>r</w:t>
            </w:r>
            <w:r w:rsidRPr="00E20D7C">
              <w:rPr>
                <w:rFonts w:ascii="Times New Roman" w:hAnsi="Times New Roman"/>
              </w:rPr>
              <w:t>il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nl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 xml:space="preserve">re </w:t>
            </w:r>
            <w:r w:rsidRPr="00E20D7C">
              <w:rPr>
                <w:rFonts w:ascii="Times New Roman" w:hAnsi="Times New Roman"/>
                <w:spacing w:val="-2"/>
              </w:rPr>
              <w:t>g</w:t>
            </w:r>
            <w:r w:rsidRPr="00E20D7C">
              <w:rPr>
                <w:rFonts w:ascii="Times New Roman" w:hAnsi="Times New Roman"/>
              </w:rPr>
              <w:t>öre C</w:t>
            </w:r>
            <w:r w:rsidRPr="00E20D7C">
              <w:rPr>
                <w:rFonts w:ascii="Times New Roman" w:hAnsi="Times New Roman"/>
                <w:spacing w:val="-3"/>
              </w:rPr>
              <w:t>o</w:t>
            </w:r>
            <w:r w:rsidRPr="00E20D7C">
              <w:rPr>
                <w:rFonts w:ascii="Times New Roman" w:hAnsi="Times New Roman"/>
              </w:rPr>
              <w:t>sB=?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2326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3436"/>
              </w:tabs>
              <w:spacing w:before="63" w:line="227" w:lineRule="exact"/>
              <w:ind w:left="2243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403"/>
                <w:tab w:val="left" w:pos="3671"/>
              </w:tabs>
              <w:spacing w:line="172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9 )  </w:t>
            </w:r>
            <w:r w:rsidRPr="00E20D7C">
              <w:rPr>
                <w:rFonts w:ascii="Times New Roman" w:hAnsi="Times New Roman"/>
                <w:b/>
                <w:bCs/>
                <w:spacing w:val="14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-2"/>
              </w:rPr>
              <w:t>A</w:t>
            </w:r>
            <w:r w:rsidRPr="00E20D7C">
              <w:rPr>
                <w:rFonts w:ascii="Times New Roman" w:hAnsi="Times New Roman"/>
              </w:rPr>
              <w:t>rcC</w:t>
            </w:r>
            <w:r w:rsidRPr="00E20D7C">
              <w:rPr>
                <w:rFonts w:ascii="Times New Roman" w:hAnsi="Times New Roman"/>
                <w:spacing w:val="-3"/>
              </w:rPr>
              <w:t>o</w:t>
            </w:r>
            <w:r w:rsidRPr="00E20D7C">
              <w:rPr>
                <w:rFonts w:ascii="Times New Roman" w:hAnsi="Times New Roman"/>
              </w:rPr>
              <w:t>s</w:t>
            </w:r>
            <w:r w:rsidRPr="00E20D7C">
              <w:rPr>
                <w:rFonts w:ascii="Times New Roman" w:hAnsi="Times New Roman"/>
                <w:spacing w:val="-25"/>
              </w:rPr>
              <w:t xml:space="preserve"> 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(</w:t>
            </w:r>
            <w:r w:rsidRPr="00E20D7C">
              <w:rPr>
                <w:rFonts w:ascii="Symbol" w:hAnsi="Symbol" w:cs="Symbol"/>
                <w:sz w:val="24"/>
                <w:szCs w:val="24"/>
              </w:rPr>
              <w:t>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)</w:t>
            </w:r>
            <w:r w:rsidRPr="00E20D7C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Symbol" w:hAnsi="Symbol" w:cs="Symbol"/>
                <w:spacing w:val="10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E20D7C">
              <w:rPr>
                <w:rFonts w:ascii="Times New Roman" w:hAnsi="Times New Roman"/>
              </w:rPr>
              <w:t>= ?</w:t>
            </w:r>
          </w:p>
          <w:p w:rsidR="009C5937" w:rsidRPr="00E20D7C" w:rsidRDefault="009C5937" w:rsidP="00E20D7C">
            <w:pPr>
              <w:pStyle w:val="TableParagraph"/>
              <w:tabs>
                <w:tab w:val="left" w:pos="3440"/>
              </w:tabs>
              <w:spacing w:line="216" w:lineRule="exact"/>
              <w:ind w:left="2171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3322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2287"/>
              </w:tabs>
              <w:spacing w:before="27" w:line="244" w:lineRule="exact"/>
              <w:ind w:left="1146"/>
              <w:rPr>
                <w:rFonts w:ascii="Times New Roman" w:hAnsi="Times New Roman"/>
                <w:sz w:val="14"/>
                <w:szCs w:val="14"/>
              </w:rPr>
            </w:pPr>
            <w:r w:rsidRPr="00E20D7C">
              <w:rPr>
                <w:rFonts w:ascii="Times New Roman" w:hAnsi="Times New Roman"/>
                <w:spacing w:val="8"/>
                <w:w w:val="101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  <w:u w:val="single" w:color="000000"/>
              </w:rPr>
              <w:t>s</w:t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  <w:u w:val="single" w:color="000000"/>
              </w:rPr>
              <w:t>i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7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  <w:u w:val="single" w:color="000000"/>
              </w:rPr>
              <w:t>,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5</w:t>
            </w:r>
            <w:r w:rsidRPr="00E20D7C">
              <w:rPr>
                <w:rFonts w:ascii="Times New Roman" w:hAnsi="Times New Roman"/>
                <w:spacing w:val="-4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ab/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  <w:u w:val="single" w:color="000000"/>
              </w:rPr>
              <w:t>c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s</w:t>
            </w:r>
            <w:r w:rsidRPr="00E20D7C">
              <w:rPr>
                <w:rFonts w:ascii="Times New Roman" w:hAnsi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7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  <w:u w:val="single" w:color="000000"/>
              </w:rPr>
              <w:t>,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5</w:t>
            </w:r>
            <w:r w:rsidRPr="00E20D7C">
              <w:rPr>
                <w:rFonts w:ascii="Times New Roman" w:hAnsi="Times New Roman"/>
                <w:spacing w:val="-48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091"/>
                <w:tab w:val="left" w:pos="3266"/>
              </w:tabs>
              <w:spacing w:line="163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:1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13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299"/>
              </w:tabs>
              <w:spacing w:line="234" w:lineRule="exact"/>
              <w:ind w:left="1155"/>
              <w:rPr>
                <w:rFonts w:ascii="Times New Roman" w:hAnsi="Times New Roman"/>
                <w:sz w:val="14"/>
                <w:szCs w:val="14"/>
              </w:rPr>
            </w:pP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5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ab/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5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</w:tbl>
    <w:p w:rsidR="009C5937" w:rsidRDefault="009C5937">
      <w:pPr>
        <w:pStyle w:val="BodyText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-9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8"/>
        </w:rPr>
        <w:t xml:space="preserve"> </w:t>
      </w:r>
      <w:r>
        <w:t>ce</w:t>
      </w:r>
      <w:r>
        <w:rPr>
          <w:spacing w:val="1"/>
        </w:rPr>
        <w:t>va</w:t>
      </w:r>
      <w:r>
        <w:t>bı</w:t>
      </w:r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r>
        <w:t>…</w:t>
      </w:r>
    </w:p>
    <w:sectPr w:rsidR="009C5937" w:rsidSect="00A92A05">
      <w:pgSz w:w="11907" w:h="16840"/>
      <w:pgMar w:top="880" w:right="1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1DD"/>
    <w:rsid w:val="002848E7"/>
    <w:rsid w:val="009C5937"/>
    <w:rsid w:val="00A40BE2"/>
    <w:rsid w:val="00A92A05"/>
    <w:rsid w:val="00B031DD"/>
    <w:rsid w:val="00DA233A"/>
    <w:rsid w:val="00E20D7C"/>
    <w:rsid w:val="00EA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A05"/>
    <w:pPr>
      <w:widowControl w:val="0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A92A0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A92A05"/>
    <w:pPr>
      <w:ind w:left="100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F5D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A92A05"/>
  </w:style>
  <w:style w:type="paragraph" w:customStyle="1" w:styleId="TableParagraph">
    <w:name w:val="Table Paragraph"/>
    <w:basedOn w:val="Normal"/>
    <w:uiPriority w:val="99"/>
    <w:rsid w:val="00A92A05"/>
  </w:style>
  <w:style w:type="character" w:styleId="Hyperlink">
    <w:name w:val="Hyperlink"/>
    <w:basedOn w:val="DefaultParagraphFont"/>
    <w:uiPriority w:val="99"/>
    <w:semiHidden/>
    <w:rsid w:val="00EA2A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136</Words>
  <Characters>780</Characters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2015-04-21T18:06:00Z</dcterms:created>
  <dcterms:modified xsi:type="dcterms:W3CDTF">2016-05-10T11:54:00Z</dcterms:modified>
  <cp:category>www.sorubak.com</cp:category>
</cp:coreProperties>
</file>