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1AC" w:rsidRPr="003B6958" w:rsidRDefault="004701AC" w:rsidP="00134388">
      <w:pPr>
        <w:ind w:left="-426" w:firstLine="426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B6958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2020-2021 </w:t>
      </w:r>
      <w:r w:rsidRPr="003B6958">
        <w:rPr>
          <w:rFonts w:ascii="Times New Roman" w:hAnsi="Times New Roman" w:cs="Times New Roman"/>
          <w:b/>
          <w:bCs/>
          <w:sz w:val="20"/>
          <w:szCs w:val="20"/>
        </w:rPr>
        <w:t xml:space="preserve">EĞİTİM ÖĞRETİM YILI             </w:t>
      </w:r>
    </w:p>
    <w:p w:rsidR="004701AC" w:rsidRPr="003B6958" w:rsidRDefault="004701AC" w:rsidP="00134388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…………………………</w:t>
      </w:r>
      <w:bookmarkStart w:id="0" w:name="_GoBack"/>
      <w:bookmarkEnd w:id="0"/>
      <w:r w:rsidRPr="003B695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ORTAOKULU 7.SINIF MATEMATİK </w:t>
      </w:r>
      <w:r w:rsidRPr="003B6958">
        <w:rPr>
          <w:rFonts w:ascii="Times New Roman" w:hAnsi="Times New Roman" w:cs="Times New Roman"/>
          <w:b/>
          <w:bCs/>
          <w:sz w:val="20"/>
          <w:szCs w:val="20"/>
        </w:rPr>
        <w:t>DERSİ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1.DÖNEM 1.</w:t>
      </w:r>
      <w:r w:rsidRPr="003B6958">
        <w:rPr>
          <w:rFonts w:ascii="Times New Roman" w:hAnsi="Times New Roman" w:cs="Times New Roman"/>
          <w:b/>
          <w:bCs/>
          <w:sz w:val="20"/>
          <w:szCs w:val="20"/>
        </w:rPr>
        <w:t>SINAVI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25"/>
        <w:gridCol w:w="3231"/>
      </w:tblGrid>
      <w:tr w:rsidR="004701AC" w:rsidRPr="005B2672">
        <w:tc>
          <w:tcPr>
            <w:tcW w:w="7225" w:type="dxa"/>
          </w:tcPr>
          <w:p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AD-SOYAD:</w:t>
            </w:r>
          </w:p>
        </w:tc>
        <w:tc>
          <w:tcPr>
            <w:tcW w:w="3231" w:type="dxa"/>
          </w:tcPr>
          <w:p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TARİH:</w:t>
            </w:r>
          </w:p>
        </w:tc>
      </w:tr>
      <w:tr w:rsidR="004701AC" w:rsidRPr="005B2672">
        <w:tc>
          <w:tcPr>
            <w:tcW w:w="7225" w:type="dxa"/>
          </w:tcPr>
          <w:p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SINIFI/ NUMARA:</w:t>
            </w:r>
          </w:p>
        </w:tc>
        <w:tc>
          <w:tcPr>
            <w:tcW w:w="3231" w:type="dxa"/>
          </w:tcPr>
          <w:p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NOT:</w:t>
            </w:r>
          </w:p>
        </w:tc>
      </w:tr>
      <w:tr w:rsidR="004701AC" w:rsidRPr="005B2672">
        <w:trPr>
          <w:trHeight w:val="317"/>
        </w:trPr>
        <w:tc>
          <w:tcPr>
            <w:tcW w:w="10456" w:type="dxa"/>
            <w:gridSpan w:val="2"/>
          </w:tcPr>
          <w:p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sz w:val="20"/>
                <w:szCs w:val="20"/>
              </w:rPr>
              <w:t>1.Soru</w:t>
            </w:r>
            <w:r w:rsidRPr="005B2672">
              <w:rPr>
                <w:b/>
                <w:bCs/>
                <w:sz w:val="20"/>
                <w:szCs w:val="20"/>
              </w:rPr>
              <w:t xml:space="preserve"> 24 puan</w:t>
            </w:r>
            <w:r w:rsidRPr="005B2672">
              <w:rPr>
                <w:sz w:val="20"/>
                <w:szCs w:val="20"/>
              </w:rPr>
              <w:t>,  2. Soru</w:t>
            </w:r>
            <w:r w:rsidRPr="005B2672">
              <w:rPr>
                <w:b/>
                <w:bCs/>
                <w:sz w:val="20"/>
                <w:szCs w:val="20"/>
              </w:rPr>
              <w:t xml:space="preserve"> 20 Puan, </w:t>
            </w:r>
            <w:r w:rsidRPr="005B2672">
              <w:rPr>
                <w:sz w:val="20"/>
                <w:szCs w:val="20"/>
              </w:rPr>
              <w:t>3 ve 5 Soru</w:t>
            </w:r>
            <w:r w:rsidRPr="005B2672">
              <w:rPr>
                <w:b/>
                <w:bCs/>
                <w:sz w:val="20"/>
                <w:szCs w:val="20"/>
              </w:rPr>
              <w:t xml:space="preserve"> 10 Puan</w:t>
            </w:r>
            <w:r w:rsidRPr="005B2672">
              <w:rPr>
                <w:sz w:val="20"/>
                <w:szCs w:val="20"/>
              </w:rPr>
              <w:t>, 4.Soru</w:t>
            </w:r>
            <w:r w:rsidRPr="005B2672">
              <w:rPr>
                <w:b/>
                <w:bCs/>
                <w:sz w:val="20"/>
                <w:szCs w:val="20"/>
              </w:rPr>
              <w:t xml:space="preserve"> 12 Puan</w:t>
            </w:r>
            <w:r w:rsidRPr="005B2672">
              <w:rPr>
                <w:sz w:val="20"/>
                <w:szCs w:val="20"/>
              </w:rPr>
              <w:t>, 6 ve 7 Soru</w:t>
            </w:r>
            <w:r w:rsidRPr="005B2672">
              <w:rPr>
                <w:b/>
                <w:bCs/>
                <w:sz w:val="20"/>
                <w:szCs w:val="20"/>
              </w:rPr>
              <w:t xml:space="preserve"> 12 Puan</w:t>
            </w:r>
          </w:p>
        </w:tc>
      </w:tr>
    </w:tbl>
    <w:p w:rsidR="004701AC" w:rsidRDefault="004701AC" w:rsidP="00134388">
      <w:pPr>
        <w:ind w:left="-1276" w:right="-1276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94"/>
        <w:gridCol w:w="5595"/>
      </w:tblGrid>
      <w:tr w:rsidR="004701AC" w:rsidRPr="005B2672">
        <w:tc>
          <w:tcPr>
            <w:tcW w:w="5594" w:type="dxa"/>
          </w:tcPr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26" type="#_x0000_t75" style="position:absolute;margin-left:11.5pt;margin-top:6.6pt;width:248.95pt;height:317.35pt;z-index:251650048;visibility:visible">
                  <v:imagedata r:id="rId6" o:title=""/>
                </v:shape>
              </w:pict>
            </w:r>
            <w:r w:rsidRPr="005B2672">
              <w:t>1)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  <w:tc>
          <w:tcPr>
            <w:tcW w:w="5595" w:type="dxa"/>
          </w:tcPr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6" o:spid="_x0000_s1027" type="#_x0000_t75" style="position:absolute;margin-left:4.75pt;margin-top:170.7pt;width:257.75pt;height:160.8pt;z-index:251652096;visibility:visible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  <w:lang w:eastAsia="tr-TR"/>
              </w:rPr>
              <w:pict>
                <v:shape id="Resim 2" o:spid="_x0000_s1028" type="#_x0000_t75" style="position:absolute;margin-left:4.75pt;margin-top:2.7pt;width:257.75pt;height:171.35pt;z-index:251651072;visibility:visible;mso-position-horizontal-relative:text;mso-position-vertical-relative:text">
                  <v:imagedata r:id="rId8" o:title=""/>
                  <o:lock v:ext="edit" aspectratio="f"/>
                </v:shape>
              </w:pict>
            </w:r>
          </w:p>
        </w:tc>
      </w:tr>
      <w:tr w:rsidR="004701AC" w:rsidRPr="005B2672">
        <w:tc>
          <w:tcPr>
            <w:tcW w:w="5594" w:type="dxa"/>
          </w:tcPr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26" o:spid="_x0000_s1029" type="#_x0000_t75" style="position:absolute;margin-left:8.45pt;margin-top:2.95pt;width:261.6pt;height:174.25pt;z-index:251653120;visibility:visible;mso-position-horizontal-relative:text;mso-position-vertical-relative:text">
                  <v:imagedata r:id="rId9" o:title=""/>
                  <o:lock v:ext="edit" aspectratio="f"/>
                </v:shape>
              </w:pict>
            </w:r>
            <w:r w:rsidRPr="005B2672">
              <w:t>2)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10" o:spid="_x0000_s1030" type="#_x0000_t75" style="position:absolute;margin-left:1pt;margin-top:1.4pt;width:247.25pt;height:71.25pt;z-index:251655168;visibility:visible">
                  <v:imagedata r:id="rId10" o:title=""/>
                </v:shape>
              </w:pict>
            </w:r>
          </w:p>
          <w:p w:rsidR="004701AC" w:rsidRPr="005B2672" w:rsidRDefault="004701AC" w:rsidP="00134388"/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1" type="#_x0000_t202" style="position:absolute;margin-left:5.5pt;margin-top:22.4pt;width:262.5pt;height:69.75pt;z-index:251657216;visibility:visible;mso-wrap-distance-top:3.6pt;mso-wrap-distance-bottom:3.6pt">
                  <v:textbox>
                    <w:txbxContent>
                      <w:p w:rsidR="004701AC" w:rsidRPr="00B33F20" w:rsidRDefault="004701AC" w:rsidP="00134388">
                        <w:pPr>
                          <w:rPr>
                            <w:b/>
                            <w:bCs/>
                          </w:rPr>
                        </w:pPr>
                        <w:r w:rsidRPr="00B33F20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CEVAP:</w:t>
                        </w:r>
                      </w:p>
                    </w:txbxContent>
                  </v:textbox>
                </v:shape>
              </w:pic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  <w:tc>
          <w:tcPr>
            <w:tcW w:w="5595" w:type="dxa"/>
          </w:tcPr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27" o:spid="_x0000_s1032" type="#_x0000_t75" style="position:absolute;margin-left:4.75pt;margin-top:2.95pt;width:266.4pt;height:185.75pt;z-index:251654144;visibility:visible;mso-position-horizontal-relative:text;mso-position-vertical-relative:text">
                  <v:imagedata r:id="rId11" o:title=""/>
                  <o:lock v:ext="edit" aspectratio="f"/>
                </v:shape>
              </w:pic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9" o:spid="_x0000_s1033" type="#_x0000_t75" style="position:absolute;margin-left:12.65pt;margin-top:16.45pt;width:241.2pt;height:42pt;z-index:251656192;visibility:visible">
                  <v:imagedata r:id="rId12" o:title=""/>
                </v:shape>
              </w:pict>
            </w:r>
          </w:p>
          <w:p w:rsidR="004701AC" w:rsidRPr="005B2672" w:rsidRDefault="004701AC" w:rsidP="005B2672">
            <w:pPr>
              <w:ind w:firstLine="708"/>
            </w:pPr>
            <w:r>
              <w:rPr>
                <w:noProof/>
                <w:lang w:eastAsia="tr-TR"/>
              </w:rPr>
              <w:pict>
                <v:shape id="_x0000_s1034" type="#_x0000_t202" style="position:absolute;left:0;text-align:left;margin-left:5.05pt;margin-top:32.75pt;width:248.65pt;height:84.75pt;z-index:251658240;visibility:visible;mso-wrap-distance-top:3.6pt;mso-wrap-distance-bottom:3.6pt">
                  <v:textbox>
                    <w:txbxContent>
                      <w:p w:rsidR="004701AC" w:rsidRDefault="004701AC" w:rsidP="00134388">
                        <w:r>
                          <w:rPr>
                            <w:rFonts w:ascii="Times New Roman" w:hAnsi="Times New Roman" w:cs="Times New Roman"/>
                          </w:rPr>
                          <w:t>CEVAP:</w:t>
                        </w:r>
                      </w:p>
                    </w:txbxContent>
                  </v:textbox>
                </v:shape>
              </w:pict>
            </w:r>
          </w:p>
        </w:tc>
      </w:tr>
      <w:tr w:rsidR="004701AC" w:rsidRPr="005B2672">
        <w:tc>
          <w:tcPr>
            <w:tcW w:w="5594" w:type="dxa"/>
          </w:tcPr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13" o:spid="_x0000_s1035" type="#_x0000_t75" style="position:absolute;margin-left:13pt;margin-top:4.5pt;width:249.75pt;height:103.35pt;z-index:251659264;visibility:visible;mso-position-horizontal-relative:text;mso-position-vertical-relative:text">
                  <v:imagedata r:id="rId13" o:title=""/>
                </v:shape>
              </w:pict>
            </w:r>
            <w:r w:rsidRPr="005B2672">
              <w:t>3)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  <w:tc>
          <w:tcPr>
            <w:tcW w:w="5595" w:type="dxa"/>
          </w:tcPr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14" o:spid="_x0000_s1036" type="#_x0000_t75" style="position:absolute;margin-left:4.8pt;margin-top:4.35pt;width:243.35pt;height:101.85pt;z-index:251660288;visibility:visible;mso-position-horizontal-relative:text;mso-position-vertical-relative:text">
                  <v:imagedata r:id="rId14" o:title=""/>
                </v:shape>
              </w:pict>
            </w:r>
          </w:p>
        </w:tc>
      </w:tr>
      <w:tr w:rsidR="004701AC" w:rsidRPr="005B2672">
        <w:tc>
          <w:tcPr>
            <w:tcW w:w="5594" w:type="dxa"/>
          </w:tcPr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21" o:spid="_x0000_s1037" type="#_x0000_t75" style="position:absolute;margin-left:11.75pt;margin-top:1.95pt;width:242.25pt;height:207pt;z-index:251661312;visibility:visible;mso-position-horizontal-relative:text;mso-position-vertical-relative:text">
                  <v:imagedata r:id="rId15" o:title=""/>
                </v:shape>
              </w:pict>
            </w:r>
            <w:r w:rsidRPr="005B2672">
              <w:t>4)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  <w:tc>
          <w:tcPr>
            <w:tcW w:w="5595" w:type="dxa"/>
          </w:tcPr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19" o:spid="_x0000_s1038" type="#_x0000_t75" style="position:absolute;margin-left:-.45pt;margin-top:.4pt;width:235.5pt;height:212.25pt;z-index:251662336;visibility:visible;mso-position-horizontal-relative:text;mso-position-vertical-relative:text">
                  <v:imagedata r:id="rId16" o:title=""/>
                </v:shape>
              </w:pict>
            </w:r>
          </w:p>
        </w:tc>
      </w:tr>
      <w:tr w:rsidR="004701AC" w:rsidRPr="005B2672">
        <w:tc>
          <w:tcPr>
            <w:tcW w:w="11189" w:type="dxa"/>
            <w:gridSpan w:val="2"/>
          </w:tcPr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23" o:spid="_x0000_s1039" type="#_x0000_t75" style="position:absolute;margin-left:13.95pt;margin-top:3.1pt;width:493.5pt;height:144.75pt;z-index:251663360;visibility:visible;mso-position-horizontal-relative:text;mso-position-vertical-relative:text">
                  <v:imagedata r:id="rId17" o:title=""/>
                </v:shape>
              </w:pict>
            </w:r>
            <w:r w:rsidRPr="005B2672">
              <w:t>5)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</w:tr>
      <w:tr w:rsidR="004701AC" w:rsidRPr="005B2672">
        <w:tc>
          <w:tcPr>
            <w:tcW w:w="11189" w:type="dxa"/>
            <w:gridSpan w:val="2"/>
          </w:tcPr>
          <w:p w:rsidR="004701AC" w:rsidRPr="005B2672" w:rsidRDefault="004701AC" w:rsidP="0049041E">
            <w:pPr>
              <w:rPr>
                <w:rFonts w:ascii="Times New Roman" w:hAnsi="Times New Roman" w:cs="Times New Roman"/>
                <w:b/>
                <w:bCs/>
              </w:rPr>
            </w:pPr>
            <w:r w:rsidRPr="005B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6)Aşağıdaki rasyonel sayıları ondalık gösterimini yazınız.</w:t>
            </w:r>
          </w:p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24" o:spid="_x0000_s1040" type="#_x0000_t75" style="position:absolute;margin-left:29.5pt;margin-top:2.55pt;width:485.3pt;height:118.5pt;z-index:251664384;visibility:visible">
                  <v:imagedata r:id="rId18" o:title=""/>
                </v:shape>
              </w:pic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</w:tr>
      <w:tr w:rsidR="004701AC" w:rsidRPr="005B2672">
        <w:tc>
          <w:tcPr>
            <w:tcW w:w="11189" w:type="dxa"/>
            <w:gridSpan w:val="2"/>
          </w:tcPr>
          <w:p w:rsidR="004701AC" w:rsidRPr="005B2672" w:rsidRDefault="004701AC" w:rsidP="00134388">
            <w:r>
              <w:rPr>
                <w:noProof/>
                <w:lang w:eastAsia="tr-TR"/>
              </w:rPr>
              <w:pict>
                <v:shape id="Resim 25" o:spid="_x0000_s1041" type="#_x0000_t75" style="position:absolute;margin-left:27.25pt;margin-top:.25pt;width:477.75pt;height:121.5pt;z-index:251665408;visibility:visible;mso-position-horizontal-relative:text;mso-position-vertical-relative:text">
                  <v:imagedata r:id="rId19" o:title=""/>
                </v:shape>
              </w:pict>
            </w:r>
            <w:r w:rsidRPr="005B2672">
              <w:t>7)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</w:tr>
    </w:tbl>
    <w:p w:rsidR="004701AC" w:rsidRPr="005872D6" w:rsidRDefault="004701AC" w:rsidP="00FB08DA">
      <w:pPr>
        <w:tabs>
          <w:tab w:val="left" w:pos="9913"/>
        </w:tabs>
      </w:pPr>
      <w:hyperlink r:id="rId20" w:history="1">
        <w:r w:rsidRPr="00BA27F8">
          <w:rPr>
            <w:rStyle w:val="Hyperlink"/>
          </w:rPr>
          <w:t>https://www.sorubak.com</w:t>
        </w:r>
      </w:hyperlink>
      <w:r>
        <w:t xml:space="preserve"> </w:t>
      </w:r>
    </w:p>
    <w:sectPr w:rsidR="004701AC" w:rsidRPr="005872D6" w:rsidSect="00FB08DA">
      <w:pgSz w:w="11906" w:h="16838"/>
      <w:pgMar w:top="142" w:right="140" w:bottom="426" w:left="567" w:header="708" w:footer="1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1AC" w:rsidRDefault="004701AC" w:rsidP="00FB08DA">
      <w:pPr>
        <w:spacing w:after="0" w:line="240" w:lineRule="auto"/>
      </w:pPr>
      <w:r>
        <w:separator/>
      </w:r>
    </w:p>
  </w:endnote>
  <w:endnote w:type="continuationSeparator" w:id="1">
    <w:p w:rsidR="004701AC" w:rsidRDefault="004701AC" w:rsidP="00FB0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1AC" w:rsidRDefault="004701AC" w:rsidP="00FB08DA">
      <w:pPr>
        <w:spacing w:after="0" w:line="240" w:lineRule="auto"/>
      </w:pPr>
      <w:r>
        <w:separator/>
      </w:r>
    </w:p>
  </w:footnote>
  <w:footnote w:type="continuationSeparator" w:id="1">
    <w:p w:rsidR="004701AC" w:rsidRDefault="004701AC" w:rsidP="00FB0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5BC"/>
    <w:rsid w:val="00134388"/>
    <w:rsid w:val="00181618"/>
    <w:rsid w:val="001E0DC7"/>
    <w:rsid w:val="00227F79"/>
    <w:rsid w:val="002B5AF6"/>
    <w:rsid w:val="00360E32"/>
    <w:rsid w:val="003B6958"/>
    <w:rsid w:val="00433128"/>
    <w:rsid w:val="004701AC"/>
    <w:rsid w:val="0049041E"/>
    <w:rsid w:val="00537E56"/>
    <w:rsid w:val="005872D6"/>
    <w:rsid w:val="005B2672"/>
    <w:rsid w:val="006A6FC6"/>
    <w:rsid w:val="0090155B"/>
    <w:rsid w:val="0099349B"/>
    <w:rsid w:val="00A03717"/>
    <w:rsid w:val="00AB5E97"/>
    <w:rsid w:val="00B33F20"/>
    <w:rsid w:val="00BA27F8"/>
    <w:rsid w:val="00CD1757"/>
    <w:rsid w:val="00D335CB"/>
    <w:rsid w:val="00E615BC"/>
    <w:rsid w:val="00EB4F29"/>
    <w:rsid w:val="00FB0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38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3438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B0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08DA"/>
  </w:style>
  <w:style w:type="paragraph" w:styleId="Footer">
    <w:name w:val="footer"/>
    <w:basedOn w:val="Normal"/>
    <w:link w:val="FooterChar"/>
    <w:uiPriority w:val="99"/>
    <w:rsid w:val="00FB0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B08DA"/>
  </w:style>
  <w:style w:type="character" w:styleId="Hyperlink">
    <w:name w:val="Hyperlink"/>
    <w:basedOn w:val="DefaultParagraphFont"/>
    <w:uiPriority w:val="99"/>
    <w:rsid w:val="00CD1757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71</Words>
  <Characters>405</Characters>
  <Application>Microsoft Office Outlook</Application>
  <DocSecurity>0</DocSecurity>
  <Lines>0</Lines>
  <Paragraphs>0</Paragraphs>
  <ScaleCrop>false</ScaleCrop>
  <Manager>www.dersimiz.ocm</Manager>
  <Company>www.dersimiz.ocm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www.dersimiz.ocm</dc:title>
  <dc:subject>www.dersimiz.ocm</dc:subject>
  <dc:creator>Özge Şen</dc:creator>
  <cp:keywords>www.dersimiz.ocm</cp:keywords>
  <dc:description>www.dersimiz.ocm</dc:description>
  <cp:lastModifiedBy>sivas_046@hotmail.com</cp:lastModifiedBy>
  <cp:revision>2</cp:revision>
  <dcterms:created xsi:type="dcterms:W3CDTF">2021-02-13T10:28:00Z</dcterms:created>
  <dcterms:modified xsi:type="dcterms:W3CDTF">2021-02-13T10:28:00Z</dcterms:modified>
  <cp:category>www.dersimiz.ocm</cp:category>
</cp:coreProperties>
</file>