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1B" w:rsidRPr="007D1544" w:rsidRDefault="00A0051B" w:rsidP="007D1544">
      <w:pPr>
        <w:rPr>
          <w:b/>
          <w:bCs/>
          <w:color w:val="FF0000"/>
          <w:sz w:val="56"/>
          <w:szCs w:val="5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89" o:spid="_x0000_s1026" type="#_x0000_t75" style="position:absolute;margin-left:-24.15pt;margin-top:313.85pt;width:510.85pt;height:92.45pt;z-index:-251733504;visibility:visible" wrapcoords="-32 0 -32 21424 21600 21424 21600 0 -32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386" o:spid="_x0000_s1027" type="#_x0000_t75" style="position:absolute;margin-left:-14.1pt;margin-top:48.85pt;width:475.7pt;height:267.9pt;z-index:-251735552;visibility:visible" wrapcoords="-34 0 -34 21539 21600 21539 21600 0 -34 0">
            <v:imagedata r:id="rId8" o:title=""/>
            <w10:wrap type="tight"/>
          </v:shape>
        </w:pict>
      </w:r>
      <w:r>
        <w:rPr>
          <w:b/>
          <w:bCs/>
          <w:sz w:val="56"/>
          <w:szCs w:val="56"/>
        </w:rPr>
        <w:t xml:space="preserve">      </w:t>
      </w:r>
      <w:r>
        <w:rPr>
          <w:b/>
          <w:bCs/>
          <w:color w:val="FF0000"/>
          <w:sz w:val="56"/>
          <w:szCs w:val="56"/>
          <w:shd w:val="clear" w:color="auto" w:fill="FFFF00"/>
        </w:rPr>
        <w:t>KESİRLERİ  TANIYALIM</w:t>
      </w:r>
      <w:r>
        <w:rPr>
          <w:noProof/>
          <w:lang w:eastAsia="tr-TR"/>
        </w:rPr>
        <w:pict>
          <v:shape id="Resim 387" o:spid="_x0000_s1028" type="#_x0000_t75" style="position:absolute;margin-left:-29.2pt;margin-top:-4.7pt;width:507.45pt;height:46.85pt;z-index:-251734528;visibility:visible;mso-position-horizontal-relative:text;mso-position-vertical-relative:text" wrapcoords="-32 0 -32 21252 21600 21252 21600 0 -32 0">
            <v:imagedata r:id="rId9" o:title=""/>
            <w10:wrap type="tight"/>
          </v:shape>
        </w:pict>
      </w:r>
      <w:r w:rsidRPr="00D35E39">
        <w:rPr>
          <w:sz w:val="72"/>
          <w:szCs w:val="72"/>
        </w:rPr>
        <w:t xml:space="preserve"> </w:t>
      </w:r>
    </w:p>
    <w:p w:rsidR="00A0051B" w:rsidRPr="00D35E39" w:rsidRDefault="00A0051B" w:rsidP="00D35E39"/>
    <w:p w:rsidR="00A0051B" w:rsidRDefault="00A0051B" w:rsidP="003573E4">
      <w:pPr>
        <w:tabs>
          <w:tab w:val="left" w:pos="6547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rect id="_x0000_s1029" style="position:absolute;margin-left:425.05pt;margin-top:131.25pt;width:50.25pt;height:36.9pt;z-index:251602432">
            <v:textbox style="mso-next-textbox:#_x0000_s102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98067D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3573E4">
        <w:rPr>
          <w:rFonts w:ascii="ALFABET98" w:hAnsi="ALFABET98" w:cs="ALFABET98"/>
          <w:color w:val="FF0000"/>
          <w:sz w:val="36"/>
          <w:szCs w:val="36"/>
          <w:highlight w:val="yellow"/>
        </w:rPr>
        <w:t>1-</w:t>
      </w:r>
      <w:r>
        <w:rPr>
          <w:rFonts w:ascii="ALFABET98" w:hAnsi="ALFABET98" w:cs="ALFABET98"/>
          <w:sz w:val="36"/>
          <w:szCs w:val="36"/>
        </w:rPr>
        <w:tab/>
      </w:r>
      <w:r w:rsidRPr="003573E4">
        <w:rPr>
          <w:rFonts w:ascii="ALFABET98" w:hAnsi="ALFABET98" w:cs="ALFABET98"/>
          <w:color w:val="FF0000"/>
          <w:sz w:val="40"/>
          <w:szCs w:val="40"/>
          <w:highlight w:val="yellow"/>
        </w:rPr>
        <w:t>2</w:t>
      </w:r>
      <w:r w:rsidRPr="003573E4">
        <w:rPr>
          <w:rFonts w:ascii="ALFABET98" w:hAnsi="ALFABET98" w:cs="ALFABET98"/>
          <w:color w:val="FF0000"/>
          <w:sz w:val="40"/>
          <w:szCs w:val="40"/>
        </w:rPr>
        <w:t>-</w:t>
      </w:r>
    </w:p>
    <w:p w:rsidR="00A0051B" w:rsidRDefault="00A0051B" w:rsidP="004E519E">
      <w:pPr>
        <w:tabs>
          <w:tab w:val="left" w:pos="1188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rect id="_x0000_s1030" style="position:absolute;margin-left:-17.65pt;margin-top:34.7pt;width:50.25pt;height:36.9pt;z-index:251601408">
            <v:textbox style="mso-next-textbox:#_x0000_s103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98067D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390" o:spid="_x0000_s1031" type="#_x0000_t75" style="position:absolute;margin-left:-5.75pt;margin-top:5.35pt;width:439.7pt;height:170.75pt;z-index:-251732480;visibility:visible" wrapcoords="-37 0 -37 21505 21600 21505 21600 0 -37 0">
            <v:imagedata r:id="rId10" o:title=""/>
            <w10:wrap type="tight"/>
          </v:shape>
        </w:pict>
      </w:r>
    </w:p>
    <w:p w:rsidR="00A0051B" w:rsidRPr="005474B4" w:rsidRDefault="00A0051B" w:rsidP="004E519E">
      <w:pPr>
        <w:tabs>
          <w:tab w:val="left" w:pos="1188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81.1pt;margin-top:60.3pt;width:88.2pt;height:0;z-index:251645440" o:connectortype="straight" strokeweight="4.5pt"/>
        </w:pict>
      </w:r>
      <w:r>
        <w:rPr>
          <w:noProof/>
          <w:lang w:eastAsia="tr-TR"/>
        </w:rPr>
        <w:pict>
          <v:shape id="_x0000_s1033" type="#_x0000_t32" style="position:absolute;margin-left:-29.9pt;margin-top:50.35pt;width:88.2pt;height:0;z-index:251644416" o:connectortype="straight" strokeweight="4.5pt"/>
        </w:pict>
      </w:r>
      <w:r>
        <w:rPr>
          <w:noProof/>
          <w:lang w:eastAsia="tr-TR"/>
        </w:rPr>
        <w:pict>
          <v:rect id="_x0000_s1034" style="position:absolute;margin-left:-266.95pt;margin-top:8.4pt;width:50.25pt;height:36.9pt;z-index:251599360">
            <v:textbox style="mso-next-textbox:#_x0000_s103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98067D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-266.95pt;margin-top:67.85pt;width:50.25pt;height:36.9pt;z-index:251600384">
            <v:textbox style="mso-next-textbox:#_x0000_s103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98067D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036" type="#_x0000_t32" style="position:absolute;margin-left:249.3pt;margin-top:63.2pt;width:88.2pt;height:0;z-index:251642368" o:connectortype="straight" strokeweight="4.5pt"/>
        </w:pict>
      </w:r>
      <w:r>
        <w:rPr>
          <w:noProof/>
          <w:lang w:eastAsia="tr-TR"/>
        </w:rPr>
        <w:pict>
          <v:rect id="_x0000_s1037" style="position:absolute;margin-left:19.9pt;margin-top:16.2pt;width:50.25pt;height:36.9pt;z-index:251579904">
            <v:textbox style="mso-next-textbox:#_x0000_s103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781EA7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392" o:spid="_x0000_s1038" type="#_x0000_t75" style="position:absolute;margin-left:230.35pt;margin-top:7.8pt;width:149.75pt;height:138.95pt;z-index:-251730432;visibility:visible" wrapcoords="-108 0 -108 21483 21600 21483 21600 0 -108 0">
            <v:imagedata r:id="rId11" o:title=""/>
            <w10:wrap type="tight"/>
          </v:shape>
        </w:pict>
      </w:r>
      <w:r>
        <w:rPr>
          <w:noProof/>
          <w:lang w:eastAsia="tr-TR"/>
        </w:rPr>
        <w:pict>
          <v:shape id="Resim 391" o:spid="_x0000_s1039" type="#_x0000_t75" style="position:absolute;margin-left:-14.1pt;margin-top:-.55pt;width:141.65pt;height:130.2pt;z-index:-251731456;visibility:visible" wrapcoords="-114 0 -114 21476 21600 21476 21600 0 -114 0">
            <v:imagedata r:id="rId12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40" style="position:absolute;margin-left:269.6pt;margin-top:.75pt;width:50.25pt;height:36.9pt;z-index:251629056">
            <v:textbox style="mso-next-textbox:#_x0000_s104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9.9pt;margin-top:5.8pt;width:50.25pt;height:36.9pt;z-index:251578880">
            <v:textbox style="mso-next-textbox:#_x0000_s104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D22E39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394" o:spid="_x0000_s1042" type="#_x0000_t75" style="position:absolute;margin-left:249.6pt;margin-top:23.05pt;width:135.85pt;height:128.05pt;z-index:-251728384;visibility:visible" wrapcoords="-119 0 -119 21474 21600 21474 21600 0 -119 0">
            <v:imagedata r:id="rId13" o:title=""/>
            <w10:wrap type="tight"/>
          </v:shape>
        </w:pict>
      </w:r>
      <w:r>
        <w:rPr>
          <w:noProof/>
          <w:lang w:eastAsia="tr-TR"/>
        </w:rPr>
        <w:pict>
          <v:shape id="Resim 393" o:spid="_x0000_s1043" type="#_x0000_t75" style="position:absolute;margin-left:.1pt;margin-top:23.05pt;width:146.05pt;height:133.95pt;z-index:-251729408;visibility:visible" wrapcoords="-111 0 -111 21479 21600 21479 21600 0 -111 0">
            <v:imagedata r:id="rId14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44" style="position:absolute;margin-left:282.45pt;margin-top:348.65pt;width:50.25pt;height:36.9pt;z-index:251605504">
            <v:textbox style="mso-next-textbox:#_x0000_s104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33.15pt;margin-top:419.8pt;width:50.25pt;height:36.9pt;z-index:251604480">
            <v:textbox style="mso-next-textbox:#_x0000_s104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3.15pt;margin-top:360.35pt;width:50.25pt;height:36.9pt;z-index:251603456">
            <v:textbox style="mso-next-textbox:#_x0000_s104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282.45pt;margin-top:407.2pt;width:50.25pt;height:36.9pt;z-index:251606528">
            <v:textbox style="mso-next-textbox:#_x0000_s104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48" style="position:absolute;margin-left:252.4pt;margin-top:46.6pt;width:50.25pt;height:36.9pt;z-index:251621888">
            <v:textbox style="mso-next-textbox:#_x0000_s1048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252.4pt;margin-top:-293.35pt;width:50.25pt;height:36.9pt;z-index:251628032">
            <v:textbox style="mso-next-textbox:#_x0000_s104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74.2pt;margin-top:-131.75pt;width:50.25pt;height:36.9pt;z-index:251625984">
            <v:textbox style="mso-next-textbox:#_x0000_s105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24.9pt;margin-top:-60.6pt;width:50.25pt;height:36.9pt;z-index:251624960">
            <v:textbox style="mso-next-textbox:#_x0000_s105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4.9pt;margin-top:-120.05pt;width:50.25pt;height:36.9pt;z-index:251623936">
            <v:textbox style="mso-next-textbox:#_x0000_s1052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74.2pt;margin-top:-73.2pt;width:50.25pt;height:36.9pt;z-index:251627008">
            <v:textbox style="mso-next-textbox:#_x0000_s105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39.15pt;margin-top:111.9pt;width:50.25pt;height:36.9pt;z-index:251620864">
            <v:textbox style="mso-next-textbox:#_x0000_s105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39.15pt;margin-top:52.45pt;width:50.25pt;height:36.9pt;z-index:251619840">
            <v:textbox style="mso-next-textbox:#_x0000_s105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396" o:spid="_x0000_s1056" type="#_x0000_t75" style="position:absolute;margin-left:112.6pt;margin-top:46.55pt;width:121.15pt;height:113pt;z-index:-251726336;visibility:visible" wrapcoords="-133 0 -133 21457 21600 21457 21600 0 -133 0">
            <v:imagedata r:id="rId15" o:title=""/>
            <w10:wrap type="tight"/>
          </v:shape>
        </w:pict>
      </w:r>
      <w:r>
        <w:rPr>
          <w:noProof/>
          <w:lang w:eastAsia="tr-TR"/>
        </w:rPr>
        <w:pict>
          <v:shape id="Resim 395" o:spid="_x0000_s1057" type="#_x0000_t75" style="position:absolute;margin-left:-142.5pt;margin-top:37.25pt;width:131.6pt;height:129.4pt;z-index:-251727360;visibility:visible" wrapcoords="-123 0 -123 21475 21600 21475 21600 0 -123 0">
            <v:imagedata r:id="rId16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058" type="#_x0000_t32" style="position:absolute;margin-left:232.1pt;margin-top:19.7pt;width:88.2pt;height:0;z-index:251638272" o:connectortype="straight" strokeweight="4.5pt"/>
        </w:pict>
      </w:r>
      <w:r>
        <w:rPr>
          <w:noProof/>
          <w:lang w:eastAsia="tr-TR"/>
        </w:rPr>
        <w:pict>
          <v:rect id="_x0000_s1059" style="position:absolute;margin-left:252.4pt;margin-top:32.3pt;width:50.25pt;height:36.9pt;z-index:251622912">
            <v:textbox style="mso-next-textbox:#_x0000_s105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398" o:spid="_x0000_s1060" type="#_x0000_t75" style="position:absolute;margin-left:284.1pt;margin-top:73.8pt;width:123.2pt;height:127.25pt;z-index:-251724288;visibility:visible" wrapcoords="-132 0 -132 21473 21600 21473 21600 0 -132 0">
            <v:imagedata r:id="rId17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061" type="#_x0000_t32" style="position:absolute;margin-left:.2pt;margin-top:-480.45pt;width:88.2pt;height:0;z-index:251643392" o:connectortype="straight" strokeweight="4.5pt"/>
        </w:pict>
      </w:r>
      <w:r>
        <w:rPr>
          <w:noProof/>
          <w:lang w:eastAsia="tr-TR"/>
        </w:rPr>
        <w:pict>
          <v:shape id="_x0000_s1062" type="#_x0000_t32" style="position:absolute;margin-left:262.5pt;margin-top:-327.2pt;width:88.2pt;height:0;z-index:251640320" o:connectortype="straight" strokeweight="4.5pt"/>
        </w:pict>
      </w:r>
      <w:r>
        <w:rPr>
          <w:noProof/>
          <w:lang w:eastAsia="tr-TR"/>
        </w:rPr>
        <w:pict>
          <v:shape id="_x0000_s1063" type="#_x0000_t32" style="position:absolute;margin-left:11.3pt;margin-top:-317.25pt;width:88.2pt;height:0;z-index:251641344" o:connectortype="straight" strokeweight="4.5pt"/>
        </w:pict>
      </w:r>
      <w:r>
        <w:rPr>
          <w:noProof/>
          <w:lang w:eastAsia="tr-TR"/>
        </w:rPr>
        <w:pict>
          <v:shape id="_x0000_s1064" type="#_x0000_t32" style="position:absolute;margin-left:30.45pt;margin-top:-140.55pt;width:88.2pt;height:0;z-index:251639296" o:connectortype="straight" strokeweight="4.5pt"/>
        </w:pict>
      </w:r>
      <w:r>
        <w:rPr>
          <w:noProof/>
          <w:lang w:eastAsia="tr-TR"/>
        </w:rPr>
        <w:pict>
          <v:shape id="_x0000_s1065" type="#_x0000_t32" style="position:absolute;margin-left:20.7pt;margin-top:85.75pt;width:88.2pt;height:0;z-index:251637248" o:connectortype="straight" strokeweight="4.5pt"/>
        </w:pict>
      </w:r>
      <w:r>
        <w:rPr>
          <w:noProof/>
          <w:lang w:eastAsia="tr-TR"/>
        </w:rPr>
        <w:pict>
          <v:shape id="_x0000_s1066" type="#_x0000_t32" style="position:absolute;margin-left:271.9pt;margin-top:75.8pt;width:88.2pt;height:0;z-index:251636224" o:connectortype="straight" strokeweight="4.5pt"/>
        </w:pict>
      </w:r>
      <w:r>
        <w:rPr>
          <w:noProof/>
          <w:lang w:eastAsia="tr-TR"/>
        </w:rPr>
        <w:pict>
          <v:shape id="Resim 397" o:spid="_x0000_s1067" type="#_x0000_t75" style="position:absolute;margin-left:18.55pt;margin-top:9.8pt;width:115.05pt;height:113.85pt;z-index:-251725312;visibility:visible" wrapcoords="-141 0 -141 21458 21600 21458 21600 0 -141 0">
            <v:imagedata r:id="rId18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00" o:spid="_x0000_s1068" type="#_x0000_t75" style="position:absolute;margin-left:271.95pt;margin-top:-18.95pt;width:108.15pt;height:114.65pt;z-index:-251722240;visibility:visible" wrapcoords="-150 0 -150 21459 21600 21459 21600 0 -150 0">
            <v:imagedata r:id="rId19" o:title=""/>
            <w10:wrap type="tight"/>
          </v:shape>
        </w:pict>
      </w:r>
      <w:r>
        <w:rPr>
          <w:noProof/>
          <w:lang w:eastAsia="tr-TR"/>
        </w:rPr>
        <w:pict>
          <v:shape id="Resim 399" o:spid="_x0000_s1069" type="#_x0000_t75" style="position:absolute;margin-left:11.85pt;margin-top:-18.95pt;width:126.55pt;height:117.1pt;z-index:-251723264;visibility:visible" wrapcoords="-128 0 -128 21462 21600 21462 21600 0 -128 0">
            <v:imagedata r:id="rId20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02" o:spid="_x0000_s1070" type="#_x0000_t75" style="position:absolute;margin-left:153.85pt;margin-top:70.25pt;width:116.5pt;height:109.65pt;z-index:-251720192;visibility:visible" wrapcoords="-139 0 -139 21452 21600 21452 21600 0 -139 0">
            <v:imagedata r:id="rId21" o:title=""/>
            <w10:wrap type="tight"/>
          </v:shape>
        </w:pict>
      </w:r>
      <w:r>
        <w:rPr>
          <w:noProof/>
          <w:lang w:eastAsia="tr-TR"/>
        </w:rPr>
        <w:pict>
          <v:shape id="Resim 401" o:spid="_x0000_s1071" type="#_x0000_t75" style="position:absolute;margin-left:-108pt;margin-top:74.4pt;width:108.15pt;height:105.45pt;z-index:-251721216;visibility:visible" wrapcoords="-150 0 -150 21447 21600 21447 21600 0 -150 0">
            <v:imagedata r:id="rId22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072" type="#_x0000_t32" style="position:absolute;margin-left:433.15pt;margin-top:21.55pt;width:71.25pt;height:.05pt;z-index:251632128" o:connectortype="straight" strokeweight="4.5pt"/>
        </w:pict>
      </w:r>
      <w:r>
        <w:rPr>
          <w:noProof/>
          <w:lang w:eastAsia="tr-TR"/>
        </w:rPr>
        <w:pict>
          <v:shape id="_x0000_s1073" type="#_x0000_t32" style="position:absolute;margin-left:179.85pt;margin-top:31.5pt;width:88.2pt;height:0;z-index:251633152" o:connectortype="straight" strokeweight="4.5pt"/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74" style="position:absolute;margin-left:45.75pt;margin-top:330.1pt;width:50.25pt;height:36.9pt;z-index:251648512">
            <v:textbox style="mso-next-textbox:#_x0000_s107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45.75pt;margin-top:272.35pt;width:50.25pt;height:36.9pt;z-index:251647488">
            <v:textbox style="mso-next-textbox:#_x0000_s107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6" style="position:absolute;margin-left:420.4pt;margin-top:-271.8pt;width:50.25pt;height:36.9pt;z-index:251617792">
            <v:textbox style="mso-next-textbox:#_x0000_s107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7" style="position:absolute;margin-left:171.1pt;margin-top:-200.65pt;width:50.25pt;height:36.9pt;z-index:251616768">
            <v:textbox style="mso-next-textbox:#_x0000_s107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8" style="position:absolute;margin-left:171.1pt;margin-top:-260.1pt;width:50.25pt;height:36.9pt;z-index:251615744">
            <v:textbox style="mso-next-textbox:#_x0000_s1078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9" style="position:absolute;margin-left:420.4pt;margin-top:-213.25pt;width:50.25pt;height:36.9pt;z-index:251618816">
            <v:textbox style="mso-next-textbox:#_x0000_s107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margin-left:444.05pt;margin-top:-104.4pt;width:50.25pt;height:36.9pt;z-index:251613696">
            <v:textbox style="mso-next-textbox:#_x0000_s108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194.75pt;margin-top:-33.25pt;width:50.25pt;height:36.9pt;z-index:251612672">
            <v:textbox style="mso-next-textbox:#_x0000_s108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94.75pt;margin-top:-92.7pt;width:50.25pt;height:36.9pt;z-index:251611648">
            <v:textbox style="mso-next-textbox:#_x0000_s1082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444.05pt;margin-top:-45.85pt;width:50.25pt;height:36.9pt;z-index:251614720">
            <v:textbox style="mso-next-textbox:#_x0000_s108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437.35pt;margin-top:81.5pt;width:50.25pt;height:36.9pt;z-index:251609600">
            <v:textbox style="mso-next-textbox:#_x0000_s108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188.05pt;margin-top:152.65pt;width:50.25pt;height:36.9pt;z-index:251608576">
            <v:textbox style="mso-next-textbox:#_x0000_s108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188.05pt;margin-top:93.2pt;width:50.25pt;height:36.9pt;z-index:251607552">
            <v:textbox style="mso-next-textbox:#_x0000_s108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437.35pt;margin-top:140.05pt;width:50.25pt;height:36.9pt;z-index:251610624">
            <v:textbox style="mso-next-textbox:#_x0000_s108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A0E76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03" o:spid="_x0000_s1088" type="#_x0000_t75" style="position:absolute;margin-left:26.9pt;margin-top:63.55pt;width:119.85pt;height:113.3pt;z-index:-251719168;visibility:visible" wrapcoords="-135 0 -135 21457 21600 21457 21600 0 -135 0">
            <v:imagedata r:id="rId23" o:title=""/>
            <w10:wrap type="tight"/>
          </v:shape>
        </w:pict>
      </w:r>
      <w:r>
        <w:rPr>
          <w:noProof/>
          <w:lang w:eastAsia="tr-TR"/>
        </w:rPr>
        <w:pict>
          <v:shape id="Resim 404" o:spid="_x0000_s1089" type="#_x0000_t75" style="position:absolute;margin-left:289.15pt;margin-top:68.9pt;width:119.45pt;height:117.75pt;z-index:-251718144;visibility:visible" wrapcoords="-136 0 -136 21462 21600 21462 21600 0 -136 0">
            <v:imagedata r:id="rId24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090" type="#_x0000_t32" style="position:absolute;margin-left:22.7pt;margin-top:236.6pt;width:88.2pt;height:0;z-index:251649536" o:connectortype="straight" strokeweight="4.5pt"/>
        </w:pict>
      </w:r>
      <w:r>
        <w:rPr>
          <w:noProof/>
          <w:lang w:eastAsia="tr-TR"/>
        </w:rPr>
        <w:pict>
          <v:shape id="Resim 388" o:spid="_x0000_s1091" type="#_x0000_t75" style="position:absolute;margin-left:-30.85pt;margin-top:120.2pt;width:505.8pt;height:37.65pt;z-index:-251670016;visibility:visible" wrapcoords="-32 0 -32 21168 21600 21168 21600 0 -32 0">
            <v:imagedata r:id="rId25" o:title=""/>
            <w10:wrap type="tight"/>
          </v:shape>
        </w:pict>
      </w:r>
      <w:r>
        <w:rPr>
          <w:noProof/>
          <w:lang w:eastAsia="tr-TR"/>
        </w:rPr>
        <w:pict>
          <v:shape id="_x0000_s1092" type="#_x0000_t32" style="position:absolute;margin-left:408pt;margin-top:-305pt;width:88.2pt;height:0;z-index:251634176" o:connectortype="straight" strokeweight="4.5pt"/>
        </w:pict>
      </w:r>
      <w:r>
        <w:rPr>
          <w:noProof/>
          <w:lang w:eastAsia="tr-TR"/>
        </w:rPr>
        <w:pict>
          <v:shape id="_x0000_s1093" type="#_x0000_t32" style="position:absolute;margin-left:156.8pt;margin-top:-295.05pt;width:88.2pt;height:0;z-index:251635200" o:connectortype="straight" strokeweight="4.5pt"/>
        </w:pict>
      </w:r>
      <w:r>
        <w:rPr>
          <w:noProof/>
          <w:lang w:eastAsia="tr-TR"/>
        </w:rPr>
        <w:pict>
          <v:shape id="_x0000_s1094" type="#_x0000_t32" style="position:absolute;margin-left:165pt;margin-top:58.25pt;width:88.2pt;height:0;z-index:251631104" o:connectortype="straight" strokeweight="4.5pt"/>
        </w:pict>
      </w:r>
      <w:r>
        <w:rPr>
          <w:noProof/>
          <w:lang w:eastAsia="tr-TR"/>
        </w:rPr>
        <w:pict>
          <v:shape id="_x0000_s1095" type="#_x0000_t32" style="position:absolute;margin-left:416.2pt;margin-top:48.3pt;width:88.2pt;height:0;z-index:251630080" o:connectortype="straight" strokeweight="4.5pt"/>
        </w:pict>
      </w:r>
    </w:p>
    <w:p w:rsidR="00A0051B" w:rsidRDefault="00A0051B" w:rsidP="003203EF">
      <w:pPr>
        <w:tabs>
          <w:tab w:val="left" w:pos="3734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96" style="position:absolute;margin-left:259.4pt;margin-top:52.2pt;width:191.8pt;height:43.8pt;z-index:251650560">
            <v:textbox style="mso-next-textbox:#_x0000_s1096">
              <w:txbxContent>
                <w:p w:rsidR="00A0051B" w:rsidRPr="00D35E39" w:rsidRDefault="00A0051B" w:rsidP="000D03BE">
                  <w:pPr>
                    <w:shd w:val="clear" w:color="auto" w:fill="FFFFFF"/>
                    <w:jc w:val="center"/>
                    <w:rPr>
                      <w:b/>
                      <w:bCs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56"/>
                      <w:szCs w:val="56"/>
                    </w:rPr>
                    <w:t>Kesir çizgisi</w:t>
                  </w:r>
                </w:p>
                <w:p w:rsidR="00A0051B" w:rsidRPr="001A6219" w:rsidRDefault="00A0051B" w:rsidP="003203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7" style="position:absolute;margin-left:110.9pt;margin-top:18.7pt;width:139.5pt;height:45.3pt;z-index:251652608">
            <v:textbox style="mso-next-textbox:#_x0000_s1097">
              <w:txbxContent>
                <w:p w:rsidR="00A0051B" w:rsidRPr="00D35E39" w:rsidRDefault="00A0051B" w:rsidP="003203EF">
                  <w:pPr>
                    <w:tabs>
                      <w:tab w:val="left" w:pos="6720"/>
                    </w:tabs>
                    <w:rPr>
                      <w:rFonts w:ascii="ALFABET98" w:hAnsi="ALFABET98" w:cs="ALFABET98"/>
                      <w:b/>
                      <w:bCs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56"/>
                      <w:szCs w:val="56"/>
                    </w:rPr>
                    <w:t xml:space="preserve">   Pay</w:t>
                  </w:r>
                </w:p>
                <w:p w:rsidR="00A0051B" w:rsidRPr="001A6219" w:rsidRDefault="00A0051B" w:rsidP="003203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sz w:val="96"/>
          <w:szCs w:val="96"/>
        </w:rPr>
        <w:tab/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098" style="position:absolute;margin-left:106.65pt;margin-top:12.5pt;width:148.5pt;height:48.3pt;z-index:251651584">
            <v:textbox style="mso-next-textbox:#_x0000_s1098">
              <w:txbxContent>
                <w:p w:rsidR="00A0051B" w:rsidRPr="00D35E39" w:rsidRDefault="00A0051B" w:rsidP="003203EF">
                  <w:pPr>
                    <w:tabs>
                      <w:tab w:val="left" w:pos="6720"/>
                    </w:tabs>
                    <w:rPr>
                      <w:rFonts w:ascii="ALFABET98" w:hAnsi="ALFABET98" w:cs="ALFABET98"/>
                      <w:b/>
                      <w:bCs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color w:val="FF0000"/>
                      <w:sz w:val="56"/>
                      <w:szCs w:val="56"/>
                    </w:rPr>
                    <w:t xml:space="preserve">  Payda</w:t>
                  </w:r>
                </w:p>
                <w:p w:rsidR="00A0051B" w:rsidRPr="001A6219" w:rsidRDefault="00A0051B" w:rsidP="003203EF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99" type="#_x0000_t32" style="position:absolute;margin-left:124.9pt;margin-top:.75pt;width:128.3pt;height:0;z-index:251653632" o:connectortype="straight">
            <v:stroke endarrow="block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65" o:spid="_x0000_s1100" type="#_x0000_t75" style="position:absolute;margin-left:32.75pt;margin-top:-18.3pt;width:375.5pt;height:122.2pt;z-index:-251661824;visibility:visible" wrapcoords="-43 0 -43 21467 21600 21467 21600 0 -43 0">
            <v:imagedata r:id="rId26" o:title=""/>
            <w10:wrap type="tight"/>
          </v:shape>
        </w:pict>
      </w:r>
    </w:p>
    <w:p w:rsidR="00A0051B" w:rsidRDefault="00A0051B" w:rsidP="00B0703B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01" style="position:absolute;margin-left:194.8pt;margin-top:402.55pt;width:50.25pt;height:36.9pt;z-index:251666944">
            <v:textbox style="mso-next-textbox:#_x0000_s110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2" style="position:absolute;margin-left:194.8pt;margin-top:344.8pt;width:50.25pt;height:36.9pt;z-index:251665920">
            <v:textbox style="mso-next-textbox:#_x0000_s1102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32" style="position:absolute;margin-left:171.75pt;margin-top:390.85pt;width:88.2pt;height:0;z-index:251667968" o:connectortype="straight" strokeweight="4.5pt"/>
        </w:pict>
      </w:r>
      <w:r>
        <w:rPr>
          <w:noProof/>
          <w:lang w:eastAsia="tr-TR"/>
        </w:rPr>
        <w:pict>
          <v:rect id="_x0000_s1104" style="position:absolute;margin-left:194.8pt;margin-top:96.2pt;width:50.25pt;height:36.9pt;z-index:251656704">
            <v:textbox style="mso-next-textbox:#_x0000_s110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194.8pt;margin-top:38.45pt;width:50.25pt;height:36.9pt;z-index:251655680">
            <v:textbox style="mso-next-textbox:#_x0000_s110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6" type="#_x0000_t32" style="position:absolute;margin-left:171.75pt;margin-top:84.5pt;width:88.2pt;height:0;z-index:251657728" o:connectortype="straight" strokeweight="4.5pt"/>
        </w:pict>
      </w:r>
    </w:p>
    <w:p w:rsidR="00A0051B" w:rsidRDefault="00A0051B" w:rsidP="002905D8">
      <w:pPr>
        <w:tabs>
          <w:tab w:val="left" w:pos="1188"/>
        </w:tabs>
        <w:jc w:val="center"/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69" o:spid="_x0000_s1107" type="#_x0000_t75" style="position:absolute;margin-left:136.6pt;margin-top:7.6pt;width:157.55pt;height:168.25pt;z-index:-251657728;visibility:visible" wrapcoords="-103 0 -103 21504 21600 21504 21600 0 -103 0">
            <v:imagedata r:id="rId27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0" o:spid="_x0000_s1108" type="#_x0000_t75" style="position:absolute;margin-left:136.6pt;margin-top:-18.45pt;width:150pt;height:167.6pt;z-index:-251656704;visibility:visible" wrapcoords="-108 0 -108 21503 21600 21503 21600 0 -108 0">
            <v:imagedata r:id="rId28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09" style="position:absolute;margin-left:193.1pt;margin-top:451.15pt;width:50.25pt;height:36.9pt;z-index:251673088">
            <v:textbox style="mso-next-textbox:#_x0000_s110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0" style="position:absolute;margin-left:193.1pt;margin-top:393.4pt;width:50.25pt;height:36.9pt;z-index:251672064">
            <v:textbox style="mso-next-textbox:#_x0000_s111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1" type="#_x0000_t32" style="position:absolute;margin-left:170.05pt;margin-top:439.45pt;width:88.2pt;height:0;z-index:251674112" o:connectortype="straight" strokeweight="4.5pt"/>
        </w:pict>
      </w:r>
      <w:r>
        <w:rPr>
          <w:noProof/>
          <w:lang w:eastAsia="tr-TR"/>
        </w:rPr>
        <w:pict>
          <v:shape id="_x0000_s1112" type="#_x0000_t32" style="position:absolute;margin-left:170.05pt;margin-top:122.15pt;width:88.2pt;height:0;z-index:251671040" o:connectortype="straight" strokeweight="4.5pt"/>
        </w:pict>
      </w:r>
      <w:r>
        <w:rPr>
          <w:noProof/>
          <w:lang w:eastAsia="tr-TR"/>
        </w:rPr>
        <w:pict>
          <v:rect id="_x0000_s1113" style="position:absolute;margin-left:193.1pt;margin-top:133.85pt;width:50.25pt;height:36.9pt;z-index:251670016">
            <v:textbox style="mso-next-textbox:#_x0000_s111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4" style="position:absolute;margin-left:193.1pt;margin-top:76.1pt;width:50.25pt;height:36.9pt;z-index:251668992">
            <v:textbox style="mso-next-textbox:#_x0000_s111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1" o:spid="_x0000_s1115" type="#_x0000_t75" style="position:absolute;margin-left:124pt;margin-top:41.05pt;width:162.55pt;height:172.45pt;z-index:-251655680;visibility:visible" wrapcoords="-100 0 -100 21506 21600 21506 21600 0 -100 0">
            <v:imagedata r:id="rId29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2" o:spid="_x0000_s1116" type="#_x0000_t75" style="position:absolute;margin-left:136.6pt;margin-top:-18.15pt;width:176.6pt;height:191.7pt;z-index:-251654656;visibility:visible" wrapcoords="-92 0 -92 21516 21600 21516 21600 0 -92 0">
            <v:imagedata r:id="rId30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17" style="position:absolute;margin-left:221.55pt;margin-top:384.65pt;width:50.25pt;height:36.9pt;z-index:251679232">
            <v:textbox style="mso-next-textbox:#_x0000_s111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8" style="position:absolute;margin-left:221.55pt;margin-top:326.9pt;width:50.25pt;height:36.9pt;z-index:251678208">
            <v:textbox style="mso-next-textbox:#_x0000_s1118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9" type="#_x0000_t32" style="position:absolute;margin-left:198.5pt;margin-top:372.95pt;width:88.2pt;height:0;z-index:251680256" o:connectortype="straight" strokeweight="4.5pt"/>
        </w:pict>
      </w:r>
      <w:r>
        <w:rPr>
          <w:noProof/>
          <w:lang w:eastAsia="tr-TR"/>
        </w:rPr>
        <w:pict>
          <v:shape id="_x0000_s1120" type="#_x0000_t32" style="position:absolute;margin-left:188.5pt;margin-top:67.4pt;width:88.2pt;height:0;z-index:251677184" o:connectortype="straight" strokeweight="4.5pt"/>
        </w:pict>
      </w:r>
      <w:r>
        <w:rPr>
          <w:noProof/>
          <w:lang w:eastAsia="tr-TR"/>
        </w:rPr>
        <w:pict>
          <v:rect id="_x0000_s1121" style="position:absolute;margin-left:211.55pt;margin-top:79.1pt;width:50.25pt;height:36.9pt;z-index:251676160">
            <v:textbox style="mso-next-textbox:#_x0000_s112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2" style="position:absolute;margin-left:211.55pt;margin-top:21.35pt;width:50.25pt;height:36.9pt;z-index:251675136">
            <v:textbox style="mso-next-textbox:#_x0000_s1122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3" o:spid="_x0000_s1123" type="#_x0000_t75" style="position:absolute;margin-left:144.55pt;margin-top:59.5pt;width:168.45pt;height:187.5pt;z-index:-251653632;visibility:visible" wrapcoords="-96 0 -96 21514 21600 21514 21600 0 -96 0">
            <v:imagedata r:id="rId31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4" o:spid="_x0000_s1124" type="#_x0000_t75" style="position:absolute;margin-left:183.45pt;margin-top:-30.7pt;width:83.05pt;height:189.2pt;z-index:-251652608;visibility:visible" wrapcoords="-195 0 -195 21514 21600 21514 21600 0 -195 0">
            <v:imagedata r:id="rId32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25" style="position:absolute;margin-left:202.35pt;margin-top:383.85pt;width:50.25pt;height:36.9pt;z-index:251685376">
            <v:textbox style="mso-next-textbox:#_x0000_s112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6" style="position:absolute;margin-left:202.35pt;margin-top:326.1pt;width:50.25pt;height:36.9pt;z-index:251684352">
            <v:textbox style="mso-next-textbox:#_x0000_s112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27" type="#_x0000_t32" style="position:absolute;margin-left:179.3pt;margin-top:372.15pt;width:88.2pt;height:0;z-index:251686400" o:connectortype="straight" strokeweight="4.5pt"/>
        </w:pict>
      </w:r>
      <w:r>
        <w:rPr>
          <w:noProof/>
          <w:lang w:eastAsia="tr-TR"/>
        </w:rPr>
        <w:pict>
          <v:shape id="_x0000_s1128" type="#_x0000_t32" style="position:absolute;margin-left:184.3pt;margin-top:50.65pt;width:88.2pt;height:0;z-index:251683328" o:connectortype="straight" strokeweight="4.5pt"/>
        </w:pict>
      </w:r>
      <w:r>
        <w:rPr>
          <w:noProof/>
          <w:lang w:eastAsia="tr-TR"/>
        </w:rPr>
        <w:pict>
          <v:rect id="_x0000_s1129" style="position:absolute;margin-left:207.35pt;margin-top:62.35pt;width:50.25pt;height:36.9pt;z-index:251682304">
            <v:textbox style="mso-next-textbox:#_x0000_s112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207.35pt;margin-top:4.6pt;width:50.25pt;height:36.9pt;z-index:251681280">
            <v:textbox style="mso-next-textbox:#_x0000_s113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475" o:spid="_x0000_s1131" type="#_x0000_t75" style="position:absolute;margin-left:183.45pt;margin-top:32.55pt;width:94.75pt;height:202.15pt;z-index:-251651584;visibility:visible" wrapcoords="-171 0 -171 21520 21600 21520 21600 0 -171 0">
            <v:imagedata r:id="rId33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Pr="00D239DD" w:rsidRDefault="00A0051B" w:rsidP="004E519E">
      <w:pPr>
        <w:tabs>
          <w:tab w:val="left" w:pos="1188"/>
        </w:tabs>
        <w:rPr>
          <w:rFonts w:ascii="ALFABET98" w:hAnsi="ALFABET98" w:cs="ALFABET98"/>
          <w:sz w:val="44"/>
          <w:szCs w:val="44"/>
        </w:rPr>
      </w:pPr>
      <w:r w:rsidRPr="00D239DD">
        <w:rPr>
          <w:rFonts w:ascii="ALFABET98 Tur" w:hAnsi="ALFABET98 Tur" w:cs="ALFABET98 Tur"/>
          <w:sz w:val="40"/>
          <w:szCs w:val="40"/>
          <w:highlight w:val="yellow"/>
        </w:rPr>
        <w:t>Payı, paydasına eşit ya da payı, paydasından büyük olan kesirlere “</w:t>
      </w:r>
      <w:r w:rsidRPr="00D239DD">
        <w:rPr>
          <w:rFonts w:ascii="ALFABET98 Tur" w:hAnsi="ALFABET98 Tur" w:cs="ALFABET98 Tur"/>
          <w:color w:val="FF0000"/>
          <w:sz w:val="40"/>
          <w:szCs w:val="40"/>
          <w:highlight w:val="yellow"/>
        </w:rPr>
        <w:t xml:space="preserve">bileşik </w:t>
      </w:r>
      <w:r w:rsidRPr="00D239DD">
        <w:rPr>
          <w:rFonts w:ascii="ALFABET98" w:hAnsi="ALFABET98" w:cs="ALFABET98"/>
          <w:color w:val="FF0000"/>
          <w:sz w:val="40"/>
          <w:szCs w:val="40"/>
          <w:highlight w:val="yellow"/>
        </w:rPr>
        <w:t>kesir</w:t>
      </w:r>
      <w:r w:rsidRPr="00D239DD">
        <w:rPr>
          <w:rFonts w:ascii="ALFABET98" w:hAnsi="ALFABET98" w:cs="ALFABET98"/>
          <w:sz w:val="40"/>
          <w:szCs w:val="40"/>
          <w:highlight w:val="yellow"/>
        </w:rPr>
        <w:t>” denir.</w: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132" type="#_x0000_t32" style="position:absolute;margin-left:185.15pt;margin-top:320.1pt;width:88.2pt;height:0;z-index:251731456" o:connectortype="straight" strokeweight="4.5pt"/>
        </w:pict>
      </w:r>
      <w:r>
        <w:rPr>
          <w:noProof/>
          <w:lang w:eastAsia="tr-TR"/>
        </w:rPr>
        <w:pict>
          <v:rect id="_x0000_s1133" style="position:absolute;margin-left:208.2pt;margin-top:331.8pt;width:50.25pt;height:36.9pt;z-index:251730432">
            <v:textbox style="mso-next-textbox:#_x0000_s113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208.2pt;margin-top:274.05pt;width:50.25pt;height:36.9pt;z-index:251729408">
            <v:textbox style="mso-next-textbox:#_x0000_s113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127.85pt;margin-top:299.15pt;width:50.25pt;height:36.9pt;z-index:251732480">
            <v:textbox style="mso-next-textbox:#_x0000_s113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127.85pt;margin-top:-8.95pt;width:50.25pt;height:36.9pt;z-index:251722240">
            <v:textbox style="mso-next-textbox:#_x0000_s113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37" type="#_x0000_t32" style="position:absolute;margin-left:185.15pt;margin-top:12pt;width:88.2pt;height:0;z-index:251699712" o:connectortype="straight" strokeweight="4.5pt"/>
        </w:pict>
      </w:r>
      <w:r>
        <w:rPr>
          <w:noProof/>
          <w:lang w:eastAsia="tr-TR"/>
        </w:rPr>
        <w:pict>
          <v:rect id="_x0000_s1138" style="position:absolute;margin-left:208.2pt;margin-top:23.7pt;width:50.25pt;height:36.9pt;z-index:251698688">
            <v:textbox style="mso-next-textbox:#_x0000_s1138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208.2pt;margin-top:-34.05pt;width:50.25pt;height:36.9pt;z-index:251697664">
            <v:textbox style="mso-next-textbox:#_x0000_s113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504" o:spid="_x0000_s1140" type="#_x0000_t75" style="position:absolute;margin-left:-32.55pt;margin-top:265.05pt;width:507.95pt;height:146.15pt;z-index:-251628032;visibility:visible" wrapcoords="-32 0 -32 21489 21600 21489 21600 0 -32 0">
            <v:imagedata r:id="rId34" o:title=""/>
            <w10:wrap type="tight"/>
          </v:shape>
        </w:pict>
      </w:r>
      <w:r>
        <w:rPr>
          <w:noProof/>
          <w:lang w:eastAsia="tr-TR"/>
        </w:rPr>
        <w:pict>
          <v:shape id="Resim 503" o:spid="_x0000_s1141" type="#_x0000_t75" style="position:absolute;margin-left:-15.8pt;margin-top:-5.6pt;width:491.6pt;height:171.6pt;z-index:-251629056;visibility:visible" wrapcoords="-33 0 -33 21506 21600 21506 21600 0 -33 0">
            <v:imagedata r:id="rId35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505" o:spid="_x0000_s1142" type="#_x0000_t75" style="position:absolute;margin-left:153.3pt;margin-top:-5.55pt;width:140.4pt;height:165.75pt;z-index:-251627008;visibility:visible" wrapcoords="-116 0 -116 21502 21600 21502 21600 0 -116 0">
            <v:imagedata r:id="rId36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43" style="position:absolute;margin-left:115.8pt;margin-top:48.9pt;width:50.25pt;height:36.9pt;z-index:251723264">
            <v:textbox style="mso-next-textbox:#_x0000_s114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4" style="position:absolute;margin-left:196.45pt;margin-top:85.8pt;width:50.25pt;height:36.9pt;z-index:251701760">
            <v:textbox style="mso-next-textbox:#_x0000_s114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196.45pt;margin-top:28.05pt;width:50.25pt;height:36.9pt;z-index:251700736">
            <v:textbox style="mso-next-textbox:#_x0000_s114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46" type="#_x0000_t32" style="position:absolute;margin-left:173.4pt;margin-top:74.1pt;width:88.2pt;height:0;z-index:251702784" o:connectortype="straight" strokeweight="4.5pt"/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506" o:spid="_x0000_s1147" type="#_x0000_t75" style="position:absolute;margin-left:92.2pt;margin-top:42.35pt;width:223.7pt;height:176.65pt;z-index:-251625984;visibility:visible" wrapcoords="-72 0 -72 21508 21600 21508 21600 0 -72 0">
            <v:imagedata r:id="rId37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507" o:spid="_x0000_s1148" type="#_x0000_t75" style="position:absolute;margin-left:329.15pt;margin-top:-24.85pt;width:163.3pt;height:84.55pt;z-index:-251624960;visibility:visible" wrapcoords="-99 0 -99 21409 21600 21409 21600 0 -99 0">
            <v:imagedata r:id="rId38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49" style="position:absolute;margin-left:123.15pt;margin-top:59.65pt;width:50.25pt;height:36.9pt;z-index:251724288">
            <v:textbox style="mso-next-textbox:#_x0000_s114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0" style="position:absolute;margin-left:206.9pt;margin-top:92.35pt;width:50.25pt;height:36.9pt;z-index:251710976">
            <v:textbox style="mso-next-textbox:#_x0000_s115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1" style="position:absolute;margin-left:206.9pt;margin-top:34.6pt;width:50.25pt;height:36.9pt;z-index:251709952">
            <v:textbox style="mso-next-textbox:#_x0000_s115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_x0000_s1152" type="#_x0000_t32" style="position:absolute;margin-left:183.85pt;margin-top:3.3pt;width:88.2pt;height:0;z-index:251712000" o:connectortype="straight" strokeweight="4.5pt"/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508" o:spid="_x0000_s1153" type="#_x0000_t75" style="position:absolute;margin-left:82.8pt;margin-top:-5.55pt;width:246.3pt;height:190.85pt;z-index:-251623936;visibility:visible" wrapcoords="-66 0 -66 21515 21600 21515 21600 0 -66 0">
            <v:imagedata r:id="rId39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54" style="position:absolute;margin-left:128.2pt;margin-top:5.85pt;width:50.25pt;height:36.9pt;z-index:251725312">
            <v:textbox style="mso-next-textbox:#_x0000_s115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shape id="Resim 509" o:spid="_x0000_s1155" type="#_x0000_t75" style="position:absolute;margin-left:102.25pt;margin-top:36.5pt;width:213.65pt;height:180pt;z-index:-251622912;visibility:visible" wrapcoords="-76 0 -76 21510 21600 21510 21600 0 -76 0">
            <v:imagedata r:id="rId40" o:title=""/>
            <w10:wrap type="tight"/>
          </v:shape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56" style="position:absolute;margin-left:209.05pt;margin-top:-194.4pt;width:50.25pt;height:36.9pt;z-index:251707904">
            <v:textbox style="mso-next-textbox:#_x0000_s115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7" style="position:absolute;margin-left:209.05pt;margin-top:-252.15pt;width:50.25pt;height:36.9pt;z-index:251706880">
            <v:textbox style="mso-next-textbox:#_x0000_s115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58" type="#_x0000_t32" style="position:absolute;margin-left:186pt;margin-top:-206.1pt;width:88.2pt;height:0;z-index:251708928" o:connectortype="straight" strokeweight="4.5pt"/>
        </w:pict>
      </w:r>
      <w:r>
        <w:rPr>
          <w:noProof/>
          <w:lang w:eastAsia="tr-TR"/>
        </w:rPr>
        <w:pict>
          <v:rect id="_x0000_s1159" style="position:absolute;margin-left:201.5pt;margin-top:131.2pt;width:50.25pt;height:36.9pt;z-index:251704832">
            <v:textbox style="mso-next-textbox:#_x0000_s1159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0" style="position:absolute;margin-left:201.5pt;margin-top:73.45pt;width:50.25pt;height:36.9pt;z-index:251703808">
            <v:textbox style="mso-next-textbox:#_x0000_s116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61" type="#_x0000_t32" style="position:absolute;margin-left:178.45pt;margin-top:119.5pt;width:88.2pt;height:0;z-index:251705856" o:connectortype="straight" strokeweight="4.5pt"/>
        </w:pict>
      </w: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Default="00A0051B" w:rsidP="004E519E">
      <w:pPr>
        <w:tabs>
          <w:tab w:val="left" w:pos="1188"/>
        </w:tabs>
        <w:rPr>
          <w:sz w:val="96"/>
          <w:szCs w:val="96"/>
        </w:rPr>
      </w:pPr>
    </w:p>
    <w:p w:rsidR="00A0051B" w:rsidRPr="00403465" w:rsidRDefault="00A0051B" w:rsidP="00403465">
      <w:pPr>
        <w:rPr>
          <w:sz w:val="96"/>
          <w:szCs w:val="96"/>
        </w:rPr>
      </w:pPr>
      <w:r>
        <w:rPr>
          <w:noProof/>
          <w:lang w:eastAsia="tr-TR"/>
        </w:rPr>
        <w:pict>
          <v:shape id="Resim 510" o:spid="_x0000_s1162" type="#_x0000_t75" style="position:absolute;margin-left:87.4pt;margin-top:-35.7pt;width:258pt;height:199.25pt;z-index:-251621888;visibility:visible" wrapcoords="-63 0 -63 21519 21600 21519 21600 0 -63 0">
            <v:imagedata r:id="rId41" o:title=""/>
            <w10:wrap type="tight"/>
          </v:shape>
        </w:pict>
      </w:r>
    </w:p>
    <w:p w:rsidR="00A0051B" w:rsidRPr="00403465" w:rsidRDefault="00A0051B" w:rsidP="00403465">
      <w:pPr>
        <w:rPr>
          <w:sz w:val="96"/>
          <w:szCs w:val="96"/>
        </w:rPr>
      </w:pPr>
    </w:p>
    <w:p w:rsidR="00A0051B" w:rsidRPr="00403465" w:rsidRDefault="00A0051B" w:rsidP="00403465">
      <w:pPr>
        <w:rPr>
          <w:sz w:val="96"/>
          <w:szCs w:val="96"/>
        </w:rPr>
      </w:pPr>
    </w:p>
    <w:p w:rsidR="00A0051B" w:rsidRDefault="00A0051B" w:rsidP="00403465">
      <w:pPr>
        <w:rPr>
          <w:sz w:val="96"/>
          <w:szCs w:val="96"/>
        </w:rPr>
      </w:pPr>
      <w:r>
        <w:rPr>
          <w:noProof/>
          <w:lang w:eastAsia="tr-TR"/>
        </w:rPr>
        <w:pict>
          <v:rect id="_x0000_s1163" style="position:absolute;margin-left:129.9pt;margin-top:337.4pt;width:50.25pt;height:36.9pt;z-index:251727360">
            <v:textbox style="mso-next-textbox:#_x0000_s116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4" style="position:absolute;margin-left:129.9pt;margin-top:.85pt;width:50.25pt;height:36.9pt;z-index:251726336">
            <v:textbox style="mso-next-textbox:#_x0000_s1164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403465">
      <w:pPr>
        <w:rPr>
          <w:sz w:val="96"/>
          <w:szCs w:val="96"/>
        </w:rPr>
      </w:pPr>
      <w:r>
        <w:rPr>
          <w:noProof/>
          <w:lang w:eastAsia="tr-TR"/>
        </w:rPr>
        <w:pict>
          <v:shape id="Resim 511" o:spid="_x0000_s1165" type="#_x0000_t75" style="position:absolute;margin-left:98.05pt;margin-top:49.1pt;width:264.7pt;height:169.95pt;z-index:-251620864;visibility:visible" wrapcoords="-61 0 -61 21505 21600 21505 21600 0 -61 0">
            <v:imagedata r:id="rId42" o:title=""/>
            <w10:wrap type="tight"/>
          </v:shape>
        </w:pict>
      </w:r>
    </w:p>
    <w:p w:rsidR="00A0051B" w:rsidRDefault="00A0051B" w:rsidP="00403465">
      <w:pPr>
        <w:rPr>
          <w:sz w:val="96"/>
          <w:szCs w:val="96"/>
        </w:rPr>
      </w:pPr>
    </w:p>
    <w:p w:rsidR="00A0051B" w:rsidRDefault="00A0051B" w:rsidP="00403465">
      <w:pPr>
        <w:rPr>
          <w:sz w:val="96"/>
          <w:szCs w:val="96"/>
        </w:rPr>
      </w:pPr>
    </w:p>
    <w:p w:rsidR="00A0051B" w:rsidRPr="00D94EEE" w:rsidRDefault="00A0051B" w:rsidP="00D94EEE">
      <w:pPr>
        <w:rPr>
          <w:sz w:val="96"/>
          <w:szCs w:val="96"/>
        </w:rPr>
      </w:pPr>
      <w:r>
        <w:rPr>
          <w:noProof/>
          <w:lang w:eastAsia="tr-TR"/>
        </w:rPr>
        <w:pict>
          <v:rect id="_x0000_s1166" style="position:absolute;margin-left:211.4pt;margin-top:-271.8pt;width:50.25pt;height:36.9pt;z-index:251717120">
            <v:textbox style="mso-next-textbox:#_x0000_s116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7" style="position:absolute;margin-left:211.4pt;margin-top:-329.55pt;width:50.25pt;height:36.9pt;z-index:251716096">
            <v:textbox style="mso-next-textbox:#_x0000_s1167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68" type="#_x0000_t32" style="position:absolute;margin-left:188.35pt;margin-top:-283.5pt;width:88.2pt;height:0;z-index:251718144" o:connectortype="straight" strokeweight="4.5pt"/>
        </w:pict>
      </w:r>
      <w:r>
        <w:rPr>
          <w:noProof/>
          <w:lang w:eastAsia="tr-TR"/>
        </w:rPr>
        <w:pict>
          <v:shape id="_x0000_s1169" type="#_x0000_t32" style="position:absolute;margin-left:188.35pt;margin-top:48.8pt;width:88.2pt;height:0;z-index:251715072" o:connectortype="straight" strokeweight="4.5pt"/>
        </w:pict>
      </w:r>
      <w:r>
        <w:rPr>
          <w:noProof/>
          <w:lang w:eastAsia="tr-TR"/>
        </w:rPr>
        <w:pict>
          <v:rect id="_x0000_s1170" style="position:absolute;margin-left:211.4pt;margin-top:60.5pt;width:50.25pt;height:36.9pt;z-index:251714048">
            <v:textbox style="mso-next-textbox:#_x0000_s1170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1" style="position:absolute;margin-left:211.4pt;margin-top:2.75pt;width:50.25pt;height:36.9pt;z-index:251713024">
            <v:textbox style="mso-next-textbox:#_x0000_s1171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Pr="00D94EEE" w:rsidRDefault="00A0051B" w:rsidP="00D94EEE">
      <w:pPr>
        <w:rPr>
          <w:sz w:val="96"/>
          <w:szCs w:val="96"/>
        </w:rPr>
      </w:pPr>
    </w:p>
    <w:p w:rsidR="00A0051B" w:rsidRDefault="00A0051B" w:rsidP="00D94EEE">
      <w:pPr>
        <w:rPr>
          <w:sz w:val="96"/>
          <w:szCs w:val="96"/>
        </w:rPr>
      </w:pPr>
      <w:r>
        <w:rPr>
          <w:noProof/>
          <w:lang w:eastAsia="tr-TR"/>
        </w:rPr>
        <w:pict>
          <v:shape id="Resim 512" o:spid="_x0000_s1172" type="#_x0000_t75" style="position:absolute;margin-left:103.95pt;margin-top:1.15pt;width:271.2pt;height:170.75pt;z-index:-251619840;visibility:visible" wrapcoords="-60 0 -60 21505 21600 21505 21600 0 -60 0">
            <v:imagedata r:id="rId43" o:title=""/>
            <w10:wrap type="tight"/>
          </v:shape>
        </w:pict>
      </w:r>
    </w:p>
    <w:p w:rsidR="00A0051B" w:rsidRDefault="00A0051B" w:rsidP="00D94EEE">
      <w:pPr>
        <w:tabs>
          <w:tab w:val="left" w:pos="2897"/>
        </w:tabs>
        <w:rPr>
          <w:sz w:val="96"/>
          <w:szCs w:val="96"/>
        </w:rPr>
      </w:pPr>
      <w:r>
        <w:rPr>
          <w:noProof/>
          <w:lang w:eastAsia="tr-TR"/>
        </w:rPr>
        <w:pict>
          <v:rect id="_x0000_s1173" style="position:absolute;margin-left:133.25pt;margin-top:136.35pt;width:50.25pt;height:36.9pt;z-index:251728384">
            <v:textbox style="mso-next-textbox:#_x0000_s1173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74" type="#_x0000_t32" style="position:absolute;margin-left:190.85pt;margin-top:153.95pt;width:88.2pt;height:0;z-index:251721216" o:connectortype="straight" strokeweight="4.5pt"/>
        </w:pict>
      </w:r>
      <w:r>
        <w:rPr>
          <w:noProof/>
          <w:lang w:eastAsia="tr-TR"/>
        </w:rPr>
        <w:pict>
          <v:rect id="_x0000_s1175" style="position:absolute;margin-left:213.9pt;margin-top:165.65pt;width:50.25pt;height:36.9pt;z-index:251720192">
            <v:textbox style="mso-next-textbox:#_x0000_s1175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6" style="position:absolute;margin-left:213.9pt;margin-top:107.9pt;width:50.25pt;height:36.9pt;z-index:251719168">
            <v:textbox style="mso-next-textbox:#_x0000_s1176">
              <w:txbxContent>
                <w:p w:rsidR="00A0051B" w:rsidRDefault="00A0051B" w:rsidP="000D03BE">
                  <w:pPr>
                    <w:shd w:val="clear" w:color="auto" w:fill="B6DDE8"/>
                    <w:jc w:val="center"/>
                    <w:rPr>
                      <w:sz w:val="56"/>
                      <w:szCs w:val="56"/>
                    </w:rPr>
                  </w:pPr>
                </w:p>
                <w:p w:rsidR="00A0051B" w:rsidRPr="001A6219" w:rsidRDefault="00A0051B" w:rsidP="002905D8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sz w:val="96"/>
          <w:szCs w:val="96"/>
        </w:rPr>
        <w:tab/>
      </w:r>
    </w:p>
    <w:p w:rsidR="00A0051B" w:rsidRPr="00664EE0" w:rsidRDefault="00A0051B" w:rsidP="00664EE0">
      <w:pPr>
        <w:rPr>
          <w:sz w:val="96"/>
          <w:szCs w:val="96"/>
        </w:rPr>
      </w:pPr>
      <w:r>
        <w:rPr>
          <w:noProof/>
          <w:lang w:eastAsia="tr-TR"/>
        </w:rPr>
        <w:pict>
          <v:rect id="_x0000_s1177" style="position:absolute;margin-left:297.35pt;margin-top:30.55pt;width:74.55pt;height:46.05pt;z-index:251734528">
            <v:textbox style="mso-next-textbox:#_x0000_s1177">
              <w:txbxContent>
                <w:p w:rsidR="00A0051B" w:rsidRPr="0005042C" w:rsidRDefault="00A0051B" w:rsidP="000D03BE">
                  <w:pPr>
                    <w:shd w:val="clear" w:color="auto" w:fill="B6DDE8"/>
                    <w:jc w:val="center"/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</w:pPr>
                  <w:r w:rsidRPr="0005042C"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  <w:t>pay</w:t>
                  </w: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Pr="00664EE0" w:rsidRDefault="00A0051B" w:rsidP="00664EE0">
      <w:pPr>
        <w:rPr>
          <w:rFonts w:ascii="ALFABET98" w:hAnsi="ALFABET98" w:cs="ALFABET98"/>
          <w:sz w:val="96"/>
          <w:szCs w:val="96"/>
        </w:rPr>
      </w:pPr>
      <w:r>
        <w:rPr>
          <w:noProof/>
          <w:lang w:eastAsia="tr-TR"/>
        </w:rPr>
        <w:pict>
          <v:shape id="_x0000_s1178" type="#_x0000_t32" style="position:absolute;margin-left:64.95pt;margin-top:10.9pt;width:62.6pt;height:11.7pt;flip:y;z-index:251736576" o:connectortype="straight" strokeweight="4.5pt"/>
        </w:pict>
      </w:r>
      <w:r>
        <w:rPr>
          <w:noProof/>
          <w:lang w:eastAsia="tr-TR"/>
        </w:rPr>
        <w:pict>
          <v:rect id="_x0000_s1179" style="position:absolute;margin-left:53.7pt;margin-top:31pt;width:65.3pt;height:46.1pt;z-index:251733504">
            <v:textbox style="mso-next-textbox:#_x0000_s1179">
              <w:txbxContent>
                <w:p w:rsidR="00A0051B" w:rsidRPr="0005042C" w:rsidRDefault="00A0051B" w:rsidP="000D03BE">
                  <w:pPr>
                    <w:shd w:val="clear" w:color="auto" w:fill="B6DDE8"/>
                    <w:jc w:val="center"/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</w:pPr>
                  <w:r w:rsidRPr="0005042C"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  <w:t>tam</w:t>
                  </w: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80" style="position:absolute;margin-left:293.15pt;margin-top:18.5pt;width:98.15pt;height:49.4pt;z-index:251735552">
            <v:textbox style="mso-next-textbox:#_x0000_s1180">
              <w:txbxContent>
                <w:p w:rsidR="00A0051B" w:rsidRPr="0005042C" w:rsidRDefault="00A0051B" w:rsidP="000D03BE">
                  <w:pPr>
                    <w:shd w:val="clear" w:color="auto" w:fill="B6DDE8"/>
                    <w:jc w:val="center"/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</w:pPr>
                  <w:r w:rsidRPr="0005042C">
                    <w:rPr>
                      <w:rFonts w:ascii="ALFABET98" w:hAnsi="ALFABET98" w:cs="ALFABET98"/>
                      <w:color w:val="FF0000"/>
                      <w:sz w:val="56"/>
                      <w:szCs w:val="56"/>
                    </w:rPr>
                    <w:t>payda</w:t>
                  </w:r>
                </w:p>
                <w:p w:rsidR="00A0051B" w:rsidRPr="001A6219" w:rsidRDefault="00A0051B" w:rsidP="00FF76E5">
                  <w:pPr>
                    <w:jc w:val="center"/>
                    <w:rPr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A0051B" w:rsidRDefault="00A0051B" w:rsidP="00664EE0">
      <w:pPr>
        <w:tabs>
          <w:tab w:val="left" w:pos="2193"/>
        </w:tabs>
        <w:rPr>
          <w:rFonts w:ascii="ALFABET98" w:hAnsi="ALFABET98" w:cs="ALFABET98"/>
          <w:sz w:val="44"/>
          <w:szCs w:val="44"/>
        </w:rPr>
      </w:pPr>
      <w:r>
        <w:rPr>
          <w:rFonts w:ascii="ALFABET98" w:hAnsi="ALFABET98" w:cs="ALFABET98"/>
          <w:sz w:val="96"/>
          <w:szCs w:val="96"/>
        </w:rPr>
        <w:t xml:space="preserve"> </w:t>
      </w:r>
      <w:r w:rsidRPr="00664EE0">
        <w:rPr>
          <w:rFonts w:ascii="ALFABET98 Tur" w:hAnsi="ALFABET98 Tur" w:cs="ALFABET98 Tur"/>
          <w:sz w:val="44"/>
          <w:szCs w:val="44"/>
          <w:highlight w:val="yellow"/>
        </w:rPr>
        <w:t xml:space="preserve">Bütün (tam) ve parçalardan oluşan kesirlere </w:t>
      </w:r>
      <w:r w:rsidRPr="00664EE0">
        <w:rPr>
          <w:rFonts w:ascii="ALFABET98 Tur" w:hAnsi="ALFABET98 Tur" w:cs="ALFABET98 Tur"/>
          <w:color w:val="FF0000"/>
          <w:sz w:val="44"/>
          <w:szCs w:val="44"/>
          <w:highlight w:val="yellow"/>
        </w:rPr>
        <w:t>tam sayılı kesir</w:t>
      </w:r>
      <w:r w:rsidRPr="00664EE0">
        <w:rPr>
          <w:rFonts w:ascii="ALFABET98" w:hAnsi="ALFABET98" w:cs="ALFABET98"/>
          <w:sz w:val="44"/>
          <w:szCs w:val="44"/>
          <w:highlight w:val="yellow"/>
        </w:rPr>
        <w:t xml:space="preserve"> denir.</w:t>
      </w:r>
    </w:p>
    <w:p w:rsidR="00A0051B" w:rsidRPr="00664EE0" w:rsidRDefault="00A0051B" w:rsidP="00664EE0">
      <w:pPr>
        <w:tabs>
          <w:tab w:val="left" w:pos="2193"/>
        </w:tabs>
        <w:rPr>
          <w:rFonts w:ascii="ALFABET98" w:hAnsi="ALFABET98" w:cs="ALFABET98"/>
          <w:sz w:val="240"/>
          <w:szCs w:val="240"/>
        </w:rPr>
      </w:pPr>
    </w:p>
    <w:sectPr w:rsidR="00A0051B" w:rsidRPr="00664EE0" w:rsidSect="004E519E"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51B" w:rsidRDefault="00A0051B" w:rsidP="00384ADA">
      <w:pPr>
        <w:spacing w:after="0" w:line="240" w:lineRule="auto"/>
      </w:pPr>
      <w:r>
        <w:separator/>
      </w:r>
    </w:p>
  </w:endnote>
  <w:endnote w:type="continuationSeparator" w:id="1">
    <w:p w:rsidR="00A0051B" w:rsidRDefault="00A0051B" w:rsidP="0038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51B" w:rsidRDefault="00A0051B" w:rsidP="00384ADA">
      <w:pPr>
        <w:spacing w:after="0" w:line="240" w:lineRule="auto"/>
      </w:pPr>
      <w:r>
        <w:separator/>
      </w:r>
    </w:p>
  </w:footnote>
  <w:footnote w:type="continuationSeparator" w:id="1">
    <w:p w:rsidR="00A0051B" w:rsidRDefault="00A0051B" w:rsidP="00384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075B5"/>
    <w:multiLevelType w:val="hybridMultilevel"/>
    <w:tmpl w:val="A25060CA"/>
    <w:lvl w:ilvl="0" w:tplc="DC94BFD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96"/>
        <w:szCs w:val="9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19E"/>
    <w:rsid w:val="00012789"/>
    <w:rsid w:val="00025C62"/>
    <w:rsid w:val="000454CC"/>
    <w:rsid w:val="0005042C"/>
    <w:rsid w:val="00095EFF"/>
    <w:rsid w:val="000C5F3D"/>
    <w:rsid w:val="000D03BE"/>
    <w:rsid w:val="000D60D1"/>
    <w:rsid w:val="000F7574"/>
    <w:rsid w:val="001369E9"/>
    <w:rsid w:val="00143470"/>
    <w:rsid w:val="00151488"/>
    <w:rsid w:val="00183E56"/>
    <w:rsid w:val="001A6219"/>
    <w:rsid w:val="001B4513"/>
    <w:rsid w:val="002905D8"/>
    <w:rsid w:val="002C423A"/>
    <w:rsid w:val="003203EF"/>
    <w:rsid w:val="0033284F"/>
    <w:rsid w:val="003449D1"/>
    <w:rsid w:val="00346B56"/>
    <w:rsid w:val="00351AAE"/>
    <w:rsid w:val="003573E4"/>
    <w:rsid w:val="00380CFF"/>
    <w:rsid w:val="00384ADA"/>
    <w:rsid w:val="00385965"/>
    <w:rsid w:val="003A6735"/>
    <w:rsid w:val="003B1F14"/>
    <w:rsid w:val="003D71EB"/>
    <w:rsid w:val="00403465"/>
    <w:rsid w:val="00440D82"/>
    <w:rsid w:val="00455FFC"/>
    <w:rsid w:val="004662C8"/>
    <w:rsid w:val="00492B99"/>
    <w:rsid w:val="004B276D"/>
    <w:rsid w:val="004E519E"/>
    <w:rsid w:val="005474B4"/>
    <w:rsid w:val="00557B35"/>
    <w:rsid w:val="005649B3"/>
    <w:rsid w:val="00570BB3"/>
    <w:rsid w:val="0062036D"/>
    <w:rsid w:val="00664EE0"/>
    <w:rsid w:val="00665555"/>
    <w:rsid w:val="006C0C48"/>
    <w:rsid w:val="006C55B4"/>
    <w:rsid w:val="006D06F4"/>
    <w:rsid w:val="006D7005"/>
    <w:rsid w:val="00737303"/>
    <w:rsid w:val="00746F74"/>
    <w:rsid w:val="00781EA7"/>
    <w:rsid w:val="007865C3"/>
    <w:rsid w:val="007C6B8D"/>
    <w:rsid w:val="007D1544"/>
    <w:rsid w:val="008161CB"/>
    <w:rsid w:val="00830A06"/>
    <w:rsid w:val="008E32B7"/>
    <w:rsid w:val="00943C97"/>
    <w:rsid w:val="0098067D"/>
    <w:rsid w:val="009C3765"/>
    <w:rsid w:val="00A0051B"/>
    <w:rsid w:val="00A36581"/>
    <w:rsid w:val="00A71359"/>
    <w:rsid w:val="00A87725"/>
    <w:rsid w:val="00AD4F72"/>
    <w:rsid w:val="00B0703B"/>
    <w:rsid w:val="00B23ADA"/>
    <w:rsid w:val="00BA2F5E"/>
    <w:rsid w:val="00BD7490"/>
    <w:rsid w:val="00C91C99"/>
    <w:rsid w:val="00CE54FB"/>
    <w:rsid w:val="00CF4DD4"/>
    <w:rsid w:val="00D22C3B"/>
    <w:rsid w:val="00D22E39"/>
    <w:rsid w:val="00D239DD"/>
    <w:rsid w:val="00D35E39"/>
    <w:rsid w:val="00D72B88"/>
    <w:rsid w:val="00D77552"/>
    <w:rsid w:val="00D94EEE"/>
    <w:rsid w:val="00E06459"/>
    <w:rsid w:val="00E445AB"/>
    <w:rsid w:val="00E968EF"/>
    <w:rsid w:val="00EC6167"/>
    <w:rsid w:val="00EF53A7"/>
    <w:rsid w:val="00F22F6F"/>
    <w:rsid w:val="00F23885"/>
    <w:rsid w:val="00F274DA"/>
    <w:rsid w:val="00F91021"/>
    <w:rsid w:val="00FA0E76"/>
    <w:rsid w:val="00FC2090"/>
    <w:rsid w:val="00FC52D0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E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51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4ADA"/>
  </w:style>
  <w:style w:type="paragraph" w:styleId="Footer">
    <w:name w:val="footer"/>
    <w:basedOn w:val="Normal"/>
    <w:link w:val="FooterChar"/>
    <w:uiPriority w:val="99"/>
    <w:semiHidden/>
    <w:rsid w:val="0038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4ADA"/>
  </w:style>
  <w:style w:type="character" w:styleId="Hyperlink">
    <w:name w:val="Hyperlink"/>
    <w:basedOn w:val="DefaultParagraphFont"/>
    <w:uiPriority w:val="99"/>
    <w:semiHidden/>
    <w:rsid w:val="00384AD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57B35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5474B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8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65</Words>
  <Characters>373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KESİRLERİ  TANIYALIM </dc:title>
  <dc:subject/>
  <dc:creator>sedef_000</dc:creator>
  <cp:keywords/>
  <dc:description/>
  <cp:lastModifiedBy>sivas_046@hotmail.com</cp:lastModifiedBy>
  <cp:revision>2</cp:revision>
  <dcterms:created xsi:type="dcterms:W3CDTF">2021-02-13T09:55:00Z</dcterms:created>
  <dcterms:modified xsi:type="dcterms:W3CDTF">2021-02-13T09:55:00Z</dcterms:modified>
</cp:coreProperties>
</file>