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E3" w:rsidRDefault="004423E3" w:rsidP="002C5282">
      <w:pPr>
        <w:ind w:right="-1135" w:firstLine="142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9" o:spid="_x0000_s1035" type="#_x0000_t202" style="position:absolute;left:0;text-align:left;margin-left:58.7pt;margin-top:-33pt;width:358.1pt;height:33.15pt;z-index:251658240;visibility:visible;mso-position-horizontal-relative:margin;v-text-anchor:middle" filled="f" stroked="f" strokeweight=".5pt">
            <v:textbox>
              <w:txbxContent>
                <w:p w:rsidR="004423E3" w:rsidRPr="00EF5872" w:rsidRDefault="004423E3" w:rsidP="00C05057">
                  <w:pPr>
                    <w:spacing w:after="0"/>
                    <w:jc w:val="center"/>
                    <w:rPr>
                      <w:rFonts w:ascii="ALFABET98" w:hAnsi="ALFABET98" w:cs="ALFABET98"/>
                      <w:b/>
                      <w:bCs/>
                      <w:color w:val="1F4E79"/>
                      <w:sz w:val="32"/>
                      <w:szCs w:val="32"/>
                    </w:rPr>
                  </w:pPr>
                  <w:r w:rsidRPr="00EF5872">
                    <w:rPr>
                      <w:rFonts w:ascii="ALFABET98 Tur" w:hAnsi="ALFABET98 Tur" w:cs="ALFABET98 Tur"/>
                      <w:b/>
                      <w:bCs/>
                      <w:color w:val="1F4E79"/>
                      <w:sz w:val="32"/>
                      <w:szCs w:val="32"/>
                    </w:rPr>
                    <w:t xml:space="preserve">Fen Bilimleri Hareket Kuvvet Test Çalışması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90" o:spid="_x0000_s1036" type="#_x0000_t75" alt="İtme Ve Çekme Kuvveti Hakkında Bilgi - Kısaca Ödev Hakkında Bilgi - Kısaca  Ödev Hakkında Bilgi" href="http://www.egitimhane.com/" style="position:absolute;left:0;text-align:left;margin-left:39.3pt;margin-top:.35pt;width:117pt;height:73.7pt;z-index:251659264;visibility:visible" o:button="t">
            <v:fill o:detectmouseclick="t"/>
            <v:imagedata r:id="rId6" o:title="" croptop="3197f" cropbottom="1279f"/>
            <w10:wrap type="square"/>
          </v:shape>
        </w:pict>
      </w:r>
      <w:r>
        <w:rPr>
          <w:rFonts w:ascii="ALFABET98" w:hAnsi="ALFABET98" w:cs="ALFABET98"/>
          <w:sz w:val="28"/>
          <w:szCs w:val="28"/>
        </w:rPr>
        <w:t xml:space="preserve">1. </w:t>
      </w:r>
    </w:p>
    <w:p w:rsidR="004423E3" w:rsidRDefault="004423E3" w:rsidP="002C5282">
      <w:pPr>
        <w:ind w:right="-1135" w:firstLine="142"/>
        <w:rPr>
          <w:rFonts w:ascii="ALFABET98" w:hAnsi="ALFABET98" w:cs="ALFABET98"/>
          <w:sz w:val="28"/>
          <w:szCs w:val="28"/>
        </w:rPr>
      </w:pPr>
    </w:p>
    <w:p w:rsidR="004423E3" w:rsidRDefault="004423E3" w:rsidP="002C5282">
      <w:pPr>
        <w:ind w:right="-1135" w:firstLine="142"/>
        <w:rPr>
          <w:rFonts w:ascii="ALFABET98" w:hAnsi="ALFABET98" w:cs="ALFABET98"/>
          <w:sz w:val="28"/>
          <w:szCs w:val="28"/>
        </w:rPr>
      </w:pPr>
    </w:p>
    <w:p w:rsidR="004423E3" w:rsidRPr="00863B41" w:rsidRDefault="004423E3" w:rsidP="00E44D92">
      <w:pPr>
        <w:ind w:right="-1135"/>
        <w:rPr>
          <w:rFonts w:ascii="ALFABET98" w:hAnsi="ALFABET98" w:cs="ALFABET98"/>
          <w:b/>
          <w:bCs/>
          <w:sz w:val="28"/>
          <w:szCs w:val="28"/>
        </w:rPr>
      </w:pPr>
      <w:r w:rsidRPr="00863B41">
        <w:rPr>
          <w:rFonts w:ascii="ALFABET98 Tur" w:hAnsi="ALFABET98 Tur" w:cs="ALFABET98 Tur"/>
          <w:b/>
          <w:bCs/>
          <w:sz w:val="28"/>
          <w:szCs w:val="28"/>
        </w:rPr>
        <w:t>Yukarıdaki görselde yaşanan olayla ilgili olarak hangisi doğrudur?</w:t>
      </w:r>
    </w:p>
    <w:p w:rsidR="004423E3" w:rsidRDefault="004423E3" w:rsidP="005B1546">
      <w:pPr>
        <w:spacing w:after="0"/>
        <w:ind w:right="-1134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A.</w:t>
      </w:r>
      <w:r>
        <w:rPr>
          <w:rFonts w:ascii="ALFABET98 Tur" w:hAnsi="ALFABET98 Tur" w:cs="ALFABET98 Tur"/>
          <w:sz w:val="28"/>
          <w:szCs w:val="28"/>
        </w:rPr>
        <w:t xml:space="preserve"> Adam çekme kuvveti uygularken, eşek itme kuvveti uygulamaktadır.</w:t>
      </w:r>
    </w:p>
    <w:p w:rsidR="004423E3" w:rsidRDefault="004423E3" w:rsidP="005B1546">
      <w:pPr>
        <w:spacing w:after="0"/>
        <w:ind w:right="-1134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B.</w:t>
      </w:r>
      <w:r>
        <w:rPr>
          <w:rFonts w:ascii="ALFABET98 Tur" w:hAnsi="ALFABET98 Tur" w:cs="ALFABET98 Tur"/>
          <w:sz w:val="28"/>
          <w:szCs w:val="28"/>
        </w:rPr>
        <w:t xml:space="preserve"> Her ikisi de itme kuvveti uygulamaktadır.</w:t>
      </w:r>
    </w:p>
    <w:p w:rsidR="004423E3" w:rsidRDefault="004423E3" w:rsidP="005B1546">
      <w:pPr>
        <w:ind w:right="-1135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C.</w:t>
      </w:r>
      <w:r>
        <w:rPr>
          <w:rFonts w:ascii="ALFABET98 Tur" w:hAnsi="ALFABET98 Tur" w:cs="ALFABET98 Tur"/>
          <w:sz w:val="28"/>
          <w:szCs w:val="28"/>
        </w:rPr>
        <w:t xml:space="preserve"> Her ikisi de çekme kuvveti uygulamaktadır.</w:t>
      </w:r>
    </w:p>
    <w:p w:rsidR="004423E3" w:rsidRDefault="004423E3" w:rsidP="00E44D92">
      <w:pPr>
        <w:ind w:right="-1135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I. Pencereyi açmak için 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ALFABET98 Tur" w:hAnsi="ALFABET98 Tur" w:cs="ALFABET98 Tur"/>
          <w:sz w:val="28"/>
          <w:szCs w:val="28"/>
        </w:rPr>
        <w:t>. kuvveti uygularız.</w:t>
      </w:r>
    </w:p>
    <w:p w:rsidR="004423E3" w:rsidRDefault="004423E3" w:rsidP="00E44D92">
      <w:pPr>
        <w:ind w:right="-1135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II. Topa vuran Cenk, 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 w:cs="ALFABET98"/>
          <w:sz w:val="28"/>
          <w:szCs w:val="28"/>
        </w:rPr>
        <w:t xml:space="preserve"> kuvveti uygular.</w:t>
      </w:r>
    </w:p>
    <w:p w:rsidR="004423E3" w:rsidRDefault="004423E3" w:rsidP="00E44D92">
      <w:pPr>
        <w:ind w:right="-1135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III. Duvara çivi çakarken 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ALFABET98 Tur" w:hAnsi="ALFABET98 Tur" w:cs="ALFABET98 Tur"/>
          <w:sz w:val="28"/>
          <w:szCs w:val="28"/>
        </w:rPr>
        <w:t>. kuvveti uygularız.</w:t>
      </w:r>
    </w:p>
    <w:p w:rsidR="004423E3" w:rsidRPr="00863B41" w:rsidRDefault="004423E3" w:rsidP="00E44D92">
      <w:pPr>
        <w:ind w:right="-1135"/>
        <w:rPr>
          <w:rFonts w:ascii="ALFABET98" w:hAnsi="ALFABET98" w:cs="ALFABET98"/>
          <w:b/>
          <w:bCs/>
          <w:sz w:val="28"/>
          <w:szCs w:val="28"/>
        </w:rPr>
      </w:pPr>
      <w:r w:rsidRPr="00863B41">
        <w:rPr>
          <w:rFonts w:ascii="ALFABET98 Tur" w:hAnsi="ALFABET98 Tur" w:cs="ALFABET98 Tur"/>
          <w:b/>
          <w:bCs/>
          <w:sz w:val="28"/>
          <w:szCs w:val="28"/>
        </w:rPr>
        <w:t xml:space="preserve">2. Yukarıdaki ifadelerden hangisinde </w:t>
      </w:r>
      <w:r w:rsidRPr="00863B41">
        <w:rPr>
          <w:rFonts w:ascii="ALFABET98 Tur" w:hAnsi="ALFABET98 Tur" w:cs="ALFABET98 Tur"/>
          <w:b/>
          <w:bCs/>
          <w:sz w:val="28"/>
          <w:szCs w:val="28"/>
          <w:u w:val="single"/>
        </w:rPr>
        <w:t>farklı</w:t>
      </w:r>
      <w:r w:rsidRPr="00863B41">
        <w:rPr>
          <w:rFonts w:ascii="ALFABET98 Tur" w:hAnsi="ALFABET98 Tur" w:cs="ALFABET98 Tur"/>
          <w:b/>
          <w:bCs/>
          <w:sz w:val="28"/>
          <w:szCs w:val="28"/>
        </w:rPr>
        <w:t xml:space="preserve"> bir kuvvet uygulanmaktadır?</w:t>
      </w:r>
    </w:p>
    <w:p w:rsidR="004423E3" w:rsidRDefault="004423E3" w:rsidP="005B1546">
      <w:pPr>
        <w:spacing w:after="0"/>
        <w:ind w:right="-1134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A.</w:t>
      </w:r>
      <w:r>
        <w:rPr>
          <w:rFonts w:ascii="ALFABET98" w:hAnsi="ALFABET98" w:cs="ALFABET98"/>
          <w:sz w:val="28"/>
          <w:szCs w:val="28"/>
        </w:rPr>
        <w:t xml:space="preserve"> I. cümlede</w:t>
      </w:r>
    </w:p>
    <w:p w:rsidR="004423E3" w:rsidRDefault="004423E3" w:rsidP="005B1546">
      <w:pPr>
        <w:spacing w:after="0"/>
        <w:ind w:right="-1134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B.</w:t>
      </w:r>
      <w:r>
        <w:rPr>
          <w:rFonts w:ascii="ALFABET98" w:hAnsi="ALFABET98" w:cs="ALFABET98"/>
          <w:sz w:val="28"/>
          <w:szCs w:val="28"/>
        </w:rPr>
        <w:t xml:space="preserve"> II. cümlede</w:t>
      </w:r>
    </w:p>
    <w:p w:rsidR="004423E3" w:rsidRDefault="004423E3" w:rsidP="005B1546">
      <w:pPr>
        <w:ind w:right="-1135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C.</w:t>
      </w:r>
      <w:r>
        <w:rPr>
          <w:rFonts w:ascii="ALFABET98" w:hAnsi="ALFABET98" w:cs="ALFABET98"/>
          <w:sz w:val="28"/>
          <w:szCs w:val="28"/>
        </w:rPr>
        <w:t xml:space="preserve"> III. cümlede</w:t>
      </w:r>
    </w:p>
    <w:p w:rsidR="004423E3" w:rsidRPr="00863B41" w:rsidRDefault="004423E3" w:rsidP="00E44D92">
      <w:pPr>
        <w:ind w:right="-1135"/>
        <w:rPr>
          <w:rFonts w:ascii="ALFABET98" w:hAnsi="ALFABET98" w:cs="ALFABET98"/>
          <w:b/>
          <w:bCs/>
          <w:sz w:val="28"/>
          <w:szCs w:val="28"/>
        </w:rPr>
      </w:pPr>
      <w:r w:rsidRPr="00863B41">
        <w:rPr>
          <w:rFonts w:ascii="ALFABET98" w:hAnsi="ALFABET98" w:cs="ALFABET98"/>
          <w:b/>
          <w:bCs/>
          <w:sz w:val="28"/>
          <w:szCs w:val="28"/>
        </w:rPr>
        <w:t xml:space="preserve">3. </w:t>
      </w:r>
      <w:r>
        <w:rPr>
          <w:rFonts w:ascii="ALFABET98 Tur" w:hAnsi="ALFABET98 Tur" w:cs="ALFABET98 Tur"/>
          <w:b/>
          <w:bCs/>
          <w:sz w:val="28"/>
          <w:szCs w:val="28"/>
        </w:rPr>
        <w:t>Aşağıdaki</w:t>
      </w:r>
      <w:r w:rsidRPr="00863B41">
        <w:rPr>
          <w:rFonts w:ascii="ALFABET98" w:hAnsi="ALFABET98" w:cs="ALFABET98"/>
          <w:b/>
          <w:bCs/>
          <w:sz w:val="28"/>
          <w:szCs w:val="28"/>
        </w:rPr>
        <w:t xml:space="preserve"> cümlelerden hangisinde </w:t>
      </w:r>
      <w:r w:rsidRPr="00F23897">
        <w:rPr>
          <w:rFonts w:ascii="ALFABET98 Tur" w:hAnsi="ALFABET98 Tur" w:cs="ALFABET98 Tur"/>
          <w:b/>
          <w:bCs/>
          <w:i/>
          <w:iCs/>
          <w:color w:val="C00000"/>
          <w:sz w:val="28"/>
          <w:szCs w:val="28"/>
          <w:u w:val="single"/>
        </w:rPr>
        <w:t>hatalı</w:t>
      </w:r>
      <w:r w:rsidRPr="00863B41">
        <w:rPr>
          <w:rFonts w:ascii="ALFABET98 Tur" w:hAnsi="ALFABET98 Tur" w:cs="ALFABET98 Tur"/>
          <w:b/>
          <w:bCs/>
          <w:sz w:val="28"/>
          <w:szCs w:val="28"/>
        </w:rPr>
        <w:t>bir bilgi verilmiştir?</w:t>
      </w:r>
    </w:p>
    <w:p w:rsidR="004423E3" w:rsidRPr="002C5282" w:rsidRDefault="004423E3" w:rsidP="005B1546">
      <w:pPr>
        <w:spacing w:after="0"/>
        <w:ind w:right="-1134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A.</w:t>
      </w:r>
      <w:r w:rsidRPr="002C5282">
        <w:rPr>
          <w:rFonts w:ascii="ALFABET98 Tur" w:hAnsi="ALFABET98 Tur" w:cs="ALFABET98 Tur"/>
          <w:sz w:val="28"/>
          <w:szCs w:val="28"/>
        </w:rPr>
        <w:t xml:space="preserve"> Oku fırlatmadan önce yaya </w:t>
      </w:r>
      <w:r w:rsidRPr="002C5282">
        <w:rPr>
          <w:rFonts w:ascii="ALFABET98" w:hAnsi="ALFABET98" w:cs="ALFABET98"/>
          <w:sz w:val="28"/>
          <w:szCs w:val="28"/>
        </w:rPr>
        <w:t>çekme</w:t>
      </w:r>
      <w:r w:rsidRPr="002C5282">
        <w:rPr>
          <w:rFonts w:ascii="ALFABET98 Tur" w:hAnsi="ALFABET98 Tur" w:cs="ALFABET98 Tur"/>
          <w:sz w:val="28"/>
          <w:szCs w:val="28"/>
        </w:rPr>
        <w:t xml:space="preserve"> kuvveti uygularız.</w:t>
      </w:r>
    </w:p>
    <w:p w:rsidR="004423E3" w:rsidRPr="002C5282" w:rsidRDefault="004423E3" w:rsidP="005B1546">
      <w:pPr>
        <w:spacing w:after="0"/>
        <w:ind w:right="-1134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B.</w:t>
      </w:r>
      <w:r w:rsidRPr="002C5282">
        <w:rPr>
          <w:rFonts w:ascii="ALFABET98 Tur" w:hAnsi="ALFABET98 Tur" w:cs="ALFABET98 Tur"/>
          <w:sz w:val="28"/>
          <w:szCs w:val="28"/>
        </w:rPr>
        <w:t xml:space="preserve"> Vidayı çıkarmak için </w:t>
      </w:r>
      <w:r w:rsidRPr="002C5282">
        <w:rPr>
          <w:rFonts w:ascii="ALFABET98" w:hAnsi="ALFABET98" w:cs="ALFABET98"/>
          <w:sz w:val="28"/>
          <w:szCs w:val="28"/>
        </w:rPr>
        <w:t>itme</w:t>
      </w:r>
      <w:r w:rsidRPr="002C5282">
        <w:rPr>
          <w:rFonts w:ascii="ALFABET98 Tur" w:hAnsi="ALFABET98 Tur" w:cs="ALFABET98 Tur"/>
          <w:sz w:val="28"/>
          <w:szCs w:val="28"/>
        </w:rPr>
        <w:t xml:space="preserve"> kuvveti uygularız.</w:t>
      </w:r>
    </w:p>
    <w:p w:rsidR="004423E3" w:rsidRPr="002C5282" w:rsidRDefault="004423E3" w:rsidP="005B1546">
      <w:pPr>
        <w:ind w:right="-1135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C.</w:t>
      </w:r>
      <w:r w:rsidRPr="002C5282">
        <w:rPr>
          <w:rFonts w:ascii="ALFABET98" w:hAnsi="ALFABET98" w:cs="ALFABET98"/>
          <w:sz w:val="28"/>
          <w:szCs w:val="28"/>
        </w:rPr>
        <w:t xml:space="preserve"> Motor arabaya itme</w:t>
      </w:r>
      <w:r w:rsidRPr="002C5282">
        <w:rPr>
          <w:rFonts w:ascii="ALFABET98 Tur" w:hAnsi="ALFABET98 Tur" w:cs="ALFABET98 Tur"/>
          <w:sz w:val="28"/>
          <w:szCs w:val="28"/>
        </w:rPr>
        <w:t xml:space="preserve"> kuvveti uygularız.</w:t>
      </w:r>
    </w:p>
    <w:p w:rsidR="004423E3" w:rsidRPr="00E44D92" w:rsidRDefault="004423E3" w:rsidP="00E44D92">
      <w:pPr>
        <w:ind w:right="-1135"/>
        <w:rPr>
          <w:rFonts w:ascii="ALFABET98" w:hAnsi="ALFABET98" w:cs="ALFABET98"/>
          <w:b/>
          <w:bCs/>
          <w:sz w:val="28"/>
          <w:szCs w:val="28"/>
        </w:rPr>
      </w:pPr>
      <w:r w:rsidRPr="00E44D92">
        <w:rPr>
          <w:rFonts w:ascii="ALFABET98" w:hAnsi="ALFABET98" w:cs="ALFABET98"/>
          <w:b/>
          <w:bCs/>
          <w:sz w:val="28"/>
          <w:szCs w:val="28"/>
        </w:rPr>
        <w:t xml:space="preserve">4. </w:t>
      </w:r>
      <w:r w:rsidRPr="00E44D92">
        <w:rPr>
          <w:rFonts w:ascii="ALFABET98 Tur" w:hAnsi="ALFABET98 Tur" w:cs="ALFABET98 Tur"/>
          <w:b/>
          <w:bCs/>
          <w:sz w:val="28"/>
          <w:szCs w:val="28"/>
        </w:rPr>
        <w:t xml:space="preserve">Aşağıdaki cümlelerden hangisinde </w:t>
      </w:r>
      <w:r w:rsidRPr="00F23897">
        <w:rPr>
          <w:rFonts w:ascii="ALFABET98 Tur" w:hAnsi="ALFABET98 Tur" w:cs="ALFABET98 Tur"/>
          <w:b/>
          <w:bCs/>
          <w:color w:val="C00000"/>
          <w:sz w:val="28"/>
          <w:szCs w:val="28"/>
          <w:u w:val="single"/>
        </w:rPr>
        <w:t>farklı</w:t>
      </w:r>
      <w:r w:rsidRPr="00E44D92">
        <w:rPr>
          <w:rFonts w:ascii="ALFABET98 Tur" w:hAnsi="ALFABET98 Tur" w:cs="ALFABET98 Tur"/>
          <w:b/>
          <w:bCs/>
          <w:sz w:val="28"/>
          <w:szCs w:val="28"/>
        </w:rPr>
        <w:t>bir kuvvet uygulanmaktadır?</w:t>
      </w:r>
    </w:p>
    <w:p w:rsidR="004423E3" w:rsidRDefault="004423E3" w:rsidP="005B1546">
      <w:pPr>
        <w:spacing w:after="0"/>
        <w:ind w:right="-1134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A.</w:t>
      </w:r>
      <w:r>
        <w:rPr>
          <w:rFonts w:ascii="ALFABET98" w:hAnsi="ALFABET98" w:cs="ALFABET98"/>
          <w:sz w:val="28"/>
          <w:szCs w:val="28"/>
        </w:rPr>
        <w:t xml:space="preserve">Bisikleti sürmek için pedala </w:t>
      </w:r>
      <w:r w:rsidRPr="00E44D92">
        <w:rPr>
          <w:rFonts w:ascii="ALFABET98" w:hAnsi="ALFABET98" w:cs="ALFABET98"/>
          <w:sz w:val="28"/>
          <w:szCs w:val="28"/>
        </w:rPr>
        <w:t>uygulanan</w:t>
      </w:r>
      <w:r>
        <w:rPr>
          <w:rFonts w:ascii="ALFABET98" w:hAnsi="ALFABET98" w:cs="ALFABET98"/>
          <w:sz w:val="28"/>
          <w:szCs w:val="28"/>
        </w:rPr>
        <w:t>kuvvet</w:t>
      </w:r>
    </w:p>
    <w:p w:rsidR="004423E3" w:rsidRDefault="004423E3" w:rsidP="005B1546">
      <w:pPr>
        <w:spacing w:after="0"/>
        <w:ind w:right="-1134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B.</w:t>
      </w:r>
      <w:r>
        <w:rPr>
          <w:rFonts w:ascii="ALFABET98" w:hAnsi="ALFABET98" w:cs="ALFABET98"/>
          <w:sz w:val="28"/>
          <w:szCs w:val="28"/>
        </w:rPr>
        <w:t>At</w:t>
      </w:r>
      <w:r>
        <w:rPr>
          <w:rFonts w:ascii="ALFABET98 Tur" w:hAnsi="ALFABET98 Tur" w:cs="ALFABET98 Tur"/>
          <w:sz w:val="28"/>
          <w:szCs w:val="28"/>
        </w:rPr>
        <w:t>ın</w:t>
      </w:r>
      <w:r>
        <w:rPr>
          <w:rFonts w:ascii="ALFABET98" w:hAnsi="ALFABET98" w:cs="ALFABET98"/>
          <w:sz w:val="28"/>
          <w:szCs w:val="28"/>
        </w:rPr>
        <w:t>, arabaya</w:t>
      </w:r>
      <w:r>
        <w:rPr>
          <w:rFonts w:ascii="ALFABET98 Tur" w:hAnsi="ALFABET98 Tur" w:cs="ALFABET98 Tur"/>
          <w:sz w:val="28"/>
          <w:szCs w:val="28"/>
        </w:rPr>
        <w:t xml:space="preserve"> uyguladığı </w:t>
      </w:r>
      <w:r>
        <w:rPr>
          <w:rFonts w:ascii="ALFABET98" w:hAnsi="ALFABET98" w:cs="ALFABET98"/>
          <w:sz w:val="28"/>
          <w:szCs w:val="28"/>
        </w:rPr>
        <w:t>kuvvet</w:t>
      </w:r>
    </w:p>
    <w:p w:rsidR="004423E3" w:rsidRDefault="004423E3" w:rsidP="005B1546">
      <w:pPr>
        <w:ind w:right="-1078" w:firstLine="284"/>
        <w:rPr>
          <w:rFonts w:ascii="ALFABET98" w:hAnsi="ALFABET98" w:cs="ALFABET98"/>
          <w:b/>
          <w:bCs/>
          <w:color w:val="FF0000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C.</w:t>
      </w:r>
      <w:r>
        <w:rPr>
          <w:rFonts w:ascii="ALFABET98" w:hAnsi="ALFABET98" w:cs="ALFABET98"/>
          <w:sz w:val="28"/>
          <w:szCs w:val="28"/>
        </w:rPr>
        <w:t>Halat oyununda</w:t>
      </w:r>
      <w:r>
        <w:rPr>
          <w:rFonts w:ascii="ALFABET98 Tur" w:hAnsi="ALFABET98 Tur" w:cs="ALFABET98 Tur"/>
          <w:sz w:val="28"/>
          <w:szCs w:val="28"/>
        </w:rPr>
        <w:t xml:space="preserve"> oyuncuların ipeuyguladığı </w:t>
      </w:r>
      <w:r>
        <w:rPr>
          <w:rFonts w:ascii="ALFABET98" w:hAnsi="ALFABET98" w:cs="ALFABET98"/>
          <w:sz w:val="28"/>
          <w:szCs w:val="28"/>
        </w:rPr>
        <w:t>kuvvet</w:t>
      </w:r>
    </w:p>
    <w:p w:rsidR="004423E3" w:rsidRDefault="004423E3" w:rsidP="006B579E">
      <w:pPr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  <w:lang w:eastAsia="tr-TR"/>
        </w:rPr>
        <w:t xml:space="preserve">5. </w:t>
      </w:r>
      <w:r>
        <w:rPr>
          <w:rFonts w:ascii="ALFABET98" w:hAnsi="ALFABET98" w:cs="ALFABET98"/>
          <w:sz w:val="28"/>
          <w:szCs w:val="28"/>
          <w:lang w:eastAsia="tr-TR"/>
        </w:rPr>
        <w:tab/>
      </w:r>
      <w:r>
        <w:rPr>
          <w:rFonts w:ascii="ALFABET98 Tur" w:hAnsi="ALFABET98 Tur" w:cs="ALFABET98 Tur"/>
          <w:sz w:val="28"/>
          <w:szCs w:val="28"/>
        </w:rPr>
        <w:t>Doğadaki varlıkların hepsi hareketlidir.</w:t>
      </w:r>
    </w:p>
    <w:p w:rsidR="004423E3" w:rsidRDefault="004423E3" w:rsidP="006B579E">
      <w:pPr>
        <w:ind w:right="-1135" w:firstLine="708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Bitkiler yer değiştirme hareketi yapabilir.</w:t>
      </w:r>
    </w:p>
    <w:p w:rsidR="004423E3" w:rsidRDefault="004423E3" w:rsidP="006B579E">
      <w:pPr>
        <w:ind w:right="-1135" w:firstLine="708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Cansız varlıklar kendiliğinden hareket edemez.</w:t>
      </w:r>
    </w:p>
    <w:p w:rsidR="004423E3" w:rsidRPr="006B579E" w:rsidRDefault="004423E3" w:rsidP="006B579E">
      <w:pPr>
        <w:ind w:right="-1135"/>
        <w:rPr>
          <w:rFonts w:ascii="ALFABET98" w:hAnsi="ALFABET98" w:cs="ALFABET98"/>
          <w:b/>
          <w:bCs/>
          <w:sz w:val="28"/>
          <w:szCs w:val="28"/>
        </w:rPr>
      </w:pPr>
      <w:r w:rsidRPr="006B579E">
        <w:rPr>
          <w:rFonts w:ascii="ALFABET98 Tur" w:hAnsi="ALFABET98 Tur" w:cs="ALFABET98 Tur"/>
          <w:b/>
          <w:bCs/>
          <w:sz w:val="28"/>
          <w:szCs w:val="28"/>
        </w:rPr>
        <w:t>Yukarıdaki cümleleri (D), (Y) olarak işaretlemek istediğimizde hangisi doğru olur?</w:t>
      </w:r>
    </w:p>
    <w:p w:rsidR="004423E3" w:rsidRDefault="004423E3" w:rsidP="005B1546">
      <w:pPr>
        <w:ind w:right="-1135" w:firstLine="284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A.</w:t>
      </w:r>
      <w:r>
        <w:rPr>
          <w:rFonts w:ascii="ALFABET98" w:hAnsi="ALFABET98" w:cs="ALFABET98"/>
          <w:sz w:val="28"/>
          <w:szCs w:val="28"/>
        </w:rPr>
        <w:t xml:space="preserve">D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 w:cs="ALFABET98"/>
          <w:sz w:val="28"/>
          <w:szCs w:val="28"/>
        </w:rPr>
        <w:t xml:space="preserve"> Y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 w:cs="ALFABET98"/>
          <w:sz w:val="28"/>
          <w:szCs w:val="28"/>
        </w:rPr>
        <w:t xml:space="preserve"> Y </w:t>
      </w:r>
      <w:r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5B1546">
        <w:rPr>
          <w:rFonts w:ascii="ALFABET98" w:hAnsi="ALFABET98" w:cs="ALFABET98"/>
          <w:b/>
          <w:bCs/>
          <w:sz w:val="28"/>
          <w:szCs w:val="28"/>
        </w:rPr>
        <w:t>B.</w:t>
      </w:r>
      <w:r>
        <w:rPr>
          <w:rFonts w:ascii="ALFABET98" w:hAnsi="ALFABET98" w:cs="ALFABET98"/>
          <w:sz w:val="28"/>
          <w:szCs w:val="28"/>
        </w:rPr>
        <w:t xml:space="preserve">Y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 w:cs="ALFABET98"/>
          <w:sz w:val="28"/>
          <w:szCs w:val="28"/>
        </w:rPr>
        <w:t xml:space="preserve"> Y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 w:cs="ALFABET98"/>
          <w:sz w:val="28"/>
          <w:szCs w:val="28"/>
        </w:rPr>
        <w:t xml:space="preserve"> D</w:t>
      </w:r>
      <w:r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>
        <w:rPr>
          <w:rFonts w:ascii="ALFABET98" w:hAnsi="ALFABET98" w:cs="ALFABET98"/>
          <w:sz w:val="28"/>
          <w:szCs w:val="28"/>
        </w:rPr>
        <w:tab/>
      </w:r>
      <w:r w:rsidRPr="005B1546">
        <w:rPr>
          <w:rFonts w:ascii="ALFABET98" w:hAnsi="ALFABET98" w:cs="ALFABET98"/>
          <w:b/>
          <w:bCs/>
          <w:sz w:val="28"/>
          <w:szCs w:val="28"/>
        </w:rPr>
        <w:t>C.</w:t>
      </w:r>
      <w:r>
        <w:rPr>
          <w:rFonts w:ascii="ALFABET98" w:hAnsi="ALFABET98" w:cs="ALFABET98"/>
          <w:sz w:val="28"/>
          <w:szCs w:val="28"/>
        </w:rPr>
        <w:t xml:space="preserve"> Y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 w:cs="ALFABET98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 w:cs="ALFABET98"/>
          <w:sz w:val="28"/>
          <w:szCs w:val="28"/>
        </w:rPr>
        <w:t xml:space="preserve"> Y</w:t>
      </w:r>
    </w:p>
    <w:p w:rsidR="004423E3" w:rsidRPr="00DD2A40" w:rsidRDefault="004423E3" w:rsidP="006B579E">
      <w:pPr>
        <w:ind w:right="-1135"/>
        <w:rPr>
          <w:rFonts w:ascii="ALFABET98" w:hAnsi="ALFABET98" w:cs="ALFABET98"/>
          <w:b/>
          <w:bCs/>
          <w:sz w:val="28"/>
          <w:szCs w:val="28"/>
        </w:rPr>
      </w:pPr>
      <w:hyperlink r:id="rId7" w:history="1">
        <w:r w:rsidRPr="00F42E6B">
          <w:rPr>
            <w:rStyle w:val="Hyperlink"/>
            <w:rFonts w:ascii="ALFABET98" w:hAnsi="ALFABET98" w:cs="ALFABET98"/>
            <w:b/>
            <w:bCs/>
            <w:sz w:val="28"/>
            <w:szCs w:val="28"/>
          </w:rPr>
          <w:t>https://www.sorubak.com</w:t>
        </w:r>
      </w:hyperlink>
      <w:r>
        <w:rPr>
          <w:rFonts w:ascii="ALFABET98" w:hAnsi="ALFABET98" w:cs="ALFABET98"/>
          <w:b/>
          <w:bCs/>
          <w:sz w:val="28"/>
          <w:szCs w:val="28"/>
        </w:rPr>
        <w:t xml:space="preserve"> </w:t>
      </w:r>
    </w:p>
    <w:p w:rsidR="004423E3" w:rsidRPr="00674960" w:rsidRDefault="004423E3" w:rsidP="006B579E">
      <w:pPr>
        <w:ind w:right="-1135"/>
        <w:rPr>
          <w:rFonts w:ascii="ALFABET98" w:hAnsi="ALFABET98" w:cs="ALFABET98"/>
          <w:b/>
          <w:bCs/>
          <w:sz w:val="28"/>
          <w:szCs w:val="28"/>
        </w:rPr>
      </w:pPr>
      <w:r w:rsidRPr="00674960">
        <w:rPr>
          <w:rFonts w:ascii="ALFABET98 Tur" w:hAnsi="ALFABET98 Tur" w:cs="ALFABET98 Tur"/>
          <w:b/>
          <w:bCs/>
          <w:sz w:val="28"/>
          <w:szCs w:val="28"/>
        </w:rPr>
        <w:t xml:space="preserve">6. Aşağıdaki varlıklardan hangisinin hareketi </w:t>
      </w:r>
      <w:r w:rsidRPr="008B76E5">
        <w:rPr>
          <w:rFonts w:ascii="ALFABET98 Tur" w:hAnsi="ALFABET98 Tur" w:cs="ALFABET98 Tur"/>
          <w:b/>
          <w:bCs/>
          <w:color w:val="C00000"/>
          <w:sz w:val="28"/>
          <w:szCs w:val="28"/>
          <w:u w:val="single"/>
        </w:rPr>
        <w:t>diğerlerinden farklıdır</w:t>
      </w:r>
      <w:r>
        <w:rPr>
          <w:rFonts w:ascii="ALFABET98" w:hAnsi="ALFABET98" w:cs="ALFABET98"/>
          <w:b/>
          <w:bCs/>
          <w:sz w:val="28"/>
          <w:szCs w:val="28"/>
        </w:rPr>
        <w:t>?</w:t>
      </w:r>
    </w:p>
    <w:p w:rsidR="004423E3" w:rsidRDefault="004423E3" w:rsidP="005B1546">
      <w:pPr>
        <w:ind w:right="-1135" w:firstLine="426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A.</w:t>
      </w:r>
      <w:r>
        <w:rPr>
          <w:rFonts w:ascii="ALFABET98" w:hAnsi="ALFABET98" w:cs="ALFABET98"/>
          <w:sz w:val="28"/>
          <w:szCs w:val="28"/>
        </w:rPr>
        <w:t>Pistten havalanan uçak</w:t>
      </w:r>
    </w:p>
    <w:p w:rsidR="004423E3" w:rsidRDefault="004423E3" w:rsidP="005B1546">
      <w:pPr>
        <w:ind w:right="-1135" w:firstLine="426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B.</w:t>
      </w:r>
      <w:r>
        <w:rPr>
          <w:rFonts w:ascii="ALFABET98" w:hAnsi="ALFABET98" w:cs="ALFABET98"/>
          <w:sz w:val="28"/>
          <w:szCs w:val="28"/>
        </w:rPr>
        <w:t xml:space="preserve"> Duvara çarpan top</w:t>
      </w:r>
    </w:p>
    <w:p w:rsidR="004423E3" w:rsidRDefault="004423E3" w:rsidP="005B1546">
      <w:pPr>
        <w:ind w:right="-1135" w:firstLine="426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C.</w:t>
      </w:r>
      <w:r>
        <w:rPr>
          <w:rFonts w:ascii="ALFABET98" w:hAnsi="ALFABET98" w:cs="ALFABET98"/>
          <w:sz w:val="28"/>
          <w:szCs w:val="28"/>
        </w:rPr>
        <w:t>Duraktan hareket eden otobüs</w:t>
      </w:r>
    </w:p>
    <w:p w:rsidR="004423E3" w:rsidRPr="00CE221B" w:rsidRDefault="004423E3" w:rsidP="00E3625C">
      <w:pPr>
        <w:ind w:right="-1135"/>
        <w:rPr>
          <w:rFonts w:ascii="ALFABET98" w:hAnsi="ALFABET98" w:cs="ALFABET98"/>
          <w:sz w:val="28"/>
          <w:szCs w:val="28"/>
        </w:rPr>
      </w:pPr>
      <w:r w:rsidRPr="00674960">
        <w:rPr>
          <w:rFonts w:ascii="ALFABET98" w:hAnsi="ALFABET98" w:cs="ALFABET98"/>
          <w:b/>
          <w:bCs/>
          <w:sz w:val="28"/>
          <w:szCs w:val="28"/>
        </w:rPr>
        <w:t xml:space="preserve">7. </w:t>
      </w:r>
      <w:r w:rsidRPr="00674960">
        <w:rPr>
          <w:rFonts w:ascii="ALFABET98 Tur" w:hAnsi="ALFABET98 Tur" w:cs="ALFABET98 Tur"/>
          <w:b/>
          <w:bCs/>
          <w:sz w:val="28"/>
          <w:szCs w:val="28"/>
        </w:rPr>
        <w:t xml:space="preserve">Aşağıdakilerden hangisi </w:t>
      </w:r>
      <w:r w:rsidRPr="008B76E5">
        <w:rPr>
          <w:rFonts w:ascii="ALFABET98 Tur" w:hAnsi="ALFABET98 Tur" w:cs="ALFABET98 Tur"/>
          <w:b/>
          <w:bCs/>
          <w:color w:val="C00000"/>
          <w:sz w:val="28"/>
          <w:szCs w:val="28"/>
          <w:u w:val="single"/>
        </w:rPr>
        <w:t>yanlış</w:t>
      </w:r>
      <w:r w:rsidRPr="00674960">
        <w:rPr>
          <w:rFonts w:ascii="ALFABET98" w:hAnsi="ALFABET98" w:cs="ALFABET98"/>
          <w:b/>
          <w:bCs/>
          <w:sz w:val="28"/>
          <w:szCs w:val="28"/>
        </w:rPr>
        <w:t>bir ifadedir?</w:t>
      </w:r>
    </w:p>
    <w:p w:rsidR="004423E3" w:rsidRDefault="004423E3" w:rsidP="005B1546">
      <w:pPr>
        <w:ind w:right="-1135" w:firstLine="426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A.</w:t>
      </w:r>
      <w:r>
        <w:rPr>
          <w:rFonts w:ascii="ALFABET98 Tur" w:hAnsi="ALFABET98 Tur" w:cs="ALFABET98 Tur"/>
          <w:sz w:val="28"/>
          <w:szCs w:val="28"/>
        </w:rPr>
        <w:t>İnişe geçen uçak yavaşlama hareketi yapar.</w:t>
      </w:r>
    </w:p>
    <w:p w:rsidR="004423E3" w:rsidRDefault="004423E3" w:rsidP="005B1546">
      <w:pPr>
        <w:ind w:right="-1135" w:firstLine="426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B.</w:t>
      </w:r>
      <w:r>
        <w:rPr>
          <w:rFonts w:ascii="ALFABET98 Tur" w:hAnsi="ALFABET98 Tur" w:cs="ALFABET98 Tur"/>
          <w:sz w:val="28"/>
          <w:szCs w:val="28"/>
        </w:rPr>
        <w:t>Sallanma bir hareket özelliğidir.</w:t>
      </w:r>
    </w:p>
    <w:p w:rsidR="004423E3" w:rsidRDefault="004423E3" w:rsidP="005B1546">
      <w:pPr>
        <w:ind w:right="-1135" w:firstLine="426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C.</w:t>
      </w:r>
      <w:r>
        <w:rPr>
          <w:rFonts w:ascii="ALFABET98 Tur" w:hAnsi="ALFABET98 Tur" w:cs="ALFABET98 Tur"/>
          <w:sz w:val="28"/>
          <w:szCs w:val="28"/>
        </w:rPr>
        <w:t>Kırımızı ışığa yaklaşan araç hızlanma hareketi yapar.</w:t>
      </w:r>
    </w:p>
    <w:p w:rsidR="004423E3" w:rsidRPr="00CE221B" w:rsidRDefault="004423E3" w:rsidP="00CE221B">
      <w:pPr>
        <w:ind w:right="-1135"/>
        <w:rPr>
          <w:rFonts w:ascii="ALFABET98" w:hAnsi="ALFABET98" w:cs="ALFABET98"/>
          <w:sz w:val="28"/>
          <w:szCs w:val="28"/>
        </w:rPr>
      </w:pPr>
      <w:r w:rsidRPr="00CE221B">
        <w:rPr>
          <w:rFonts w:ascii="ALFABET98" w:hAnsi="ALFABET98" w:cs="ALFABET98"/>
          <w:b/>
          <w:bCs/>
          <w:sz w:val="28"/>
          <w:szCs w:val="28"/>
        </w:rPr>
        <w:t xml:space="preserve">8. </w:t>
      </w:r>
      <w:r w:rsidRPr="00CE221B">
        <w:rPr>
          <w:rFonts w:ascii="ALFABET98 Tur" w:hAnsi="ALFABET98 Tur" w:cs="ALFABET98 Tur"/>
          <w:b/>
          <w:bCs/>
          <w:sz w:val="28"/>
          <w:szCs w:val="28"/>
        </w:rPr>
        <w:t>Aşağıdaki öğrencilerden hangisinin söylediği doğru bir ifadedir?</w:t>
      </w:r>
    </w:p>
    <w:p w:rsidR="004423E3" w:rsidRDefault="004423E3" w:rsidP="005B1546">
      <w:pPr>
        <w:ind w:right="-1135" w:firstLine="426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A.</w:t>
      </w:r>
      <w:r>
        <w:rPr>
          <w:rFonts w:ascii="ALFABET98" w:hAnsi="ALFABET98" w:cs="ALFABET98"/>
          <w:sz w:val="28"/>
          <w:szCs w:val="28"/>
        </w:rPr>
        <w:t xml:space="preserve"> Ahmet: Dünya hareketli bir gök cismidir.</w:t>
      </w:r>
    </w:p>
    <w:p w:rsidR="004423E3" w:rsidRDefault="004423E3" w:rsidP="005B1546">
      <w:pPr>
        <w:ind w:right="-1135" w:firstLine="426"/>
        <w:rPr>
          <w:rFonts w:ascii="ALFABET98" w:hAnsi="ALFABET98" w:cs="ALFABET98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B.</w:t>
      </w:r>
      <w:r>
        <w:rPr>
          <w:rFonts w:ascii="ALFABET98" w:hAnsi="ALFABET98" w:cs="ALFABET98"/>
          <w:sz w:val="28"/>
          <w:szCs w:val="28"/>
        </w:rPr>
        <w:t xml:space="preserve"> Cemil: </w:t>
      </w:r>
      <w:r>
        <w:rPr>
          <w:rFonts w:ascii="ALFABET98 Tur" w:hAnsi="ALFABET98 Tur" w:cs="ALFABET98 Tur"/>
          <w:sz w:val="28"/>
          <w:szCs w:val="28"/>
        </w:rPr>
        <w:t>Tüm canlılar varlıklar aynı hareketi yaparlar.</w:t>
      </w:r>
    </w:p>
    <w:p w:rsidR="004423E3" w:rsidRDefault="004423E3" w:rsidP="005B1546">
      <w:pPr>
        <w:ind w:right="-1078" w:firstLine="426"/>
        <w:rPr>
          <w:rFonts w:ascii="ALFABET98" w:hAnsi="ALFABET98" w:cs="ALFABET98"/>
          <w:b/>
          <w:bCs/>
          <w:color w:val="FF0000"/>
          <w:sz w:val="28"/>
          <w:szCs w:val="28"/>
        </w:rPr>
      </w:pPr>
      <w:r w:rsidRPr="005B1546">
        <w:rPr>
          <w:rFonts w:ascii="ALFABET98" w:hAnsi="ALFABET98" w:cs="ALFABET98"/>
          <w:b/>
          <w:bCs/>
          <w:sz w:val="28"/>
          <w:szCs w:val="28"/>
        </w:rPr>
        <w:t>C.</w:t>
      </w:r>
      <w:r>
        <w:rPr>
          <w:rFonts w:ascii="ALFABET98" w:hAnsi="ALFABET98" w:cs="ALFABET98"/>
          <w:sz w:val="28"/>
          <w:szCs w:val="28"/>
        </w:rPr>
        <w:t xml:space="preserve"> Alya: </w:t>
      </w:r>
      <w:r>
        <w:rPr>
          <w:rFonts w:ascii="ALFABET98 Tur" w:hAnsi="ALFABET98 Tur" w:cs="ALFABET98 Tur"/>
          <w:sz w:val="28"/>
          <w:szCs w:val="28"/>
        </w:rPr>
        <w:t>Saatin akrep ve yelkovanı sallanma hareketi yapar.</w:t>
      </w:r>
    </w:p>
    <w:p w:rsidR="004423E3" w:rsidRDefault="004423E3" w:rsidP="00C528EE">
      <w:pPr>
        <w:spacing w:after="0"/>
      </w:pPr>
      <w:r w:rsidRPr="00C528EE">
        <w:rPr>
          <w:rFonts w:ascii="ALFABET98" w:hAnsi="ALFABET98" w:cs="ALFABET98"/>
          <w:b/>
          <w:bCs/>
          <w:sz w:val="28"/>
          <w:szCs w:val="28"/>
        </w:rPr>
        <w:t xml:space="preserve">9. </w:t>
      </w:r>
      <w:r>
        <w:rPr>
          <w:rFonts w:ascii="ALFABET98 Tur" w:hAnsi="ALFABET98 Tur" w:cs="ALFABET98 Tur"/>
          <w:b/>
          <w:bCs/>
          <w:sz w:val="28"/>
          <w:szCs w:val="28"/>
        </w:rPr>
        <w:t xml:space="preserve">Aşağıdakilerden varlıklar ile hareketler eşleştirilmiştir. </w:t>
      </w:r>
      <w:r w:rsidRPr="004E7E2E">
        <w:rPr>
          <w:rFonts w:ascii="ALFABET98 Tur" w:hAnsi="ALFABET98 Tur" w:cs="ALFABET98 Tur"/>
          <w:b/>
          <w:bCs/>
          <w:color w:val="C00000"/>
          <w:sz w:val="28"/>
          <w:szCs w:val="28"/>
          <w:u w:val="single"/>
        </w:rPr>
        <w:t>Hangisi yanlıştır?</w:t>
      </w:r>
    </w:p>
    <w:p w:rsidR="004423E3" w:rsidRDefault="004423E3" w:rsidP="005B1546">
      <w:pPr>
        <w:spacing w:before="120" w:after="100" w:afterAutospacing="1" w:line="240" w:lineRule="auto"/>
        <w:ind w:firstLine="426"/>
        <w:rPr>
          <w:rFonts w:ascii="ALFABET98" w:hAnsi="ALFABET98" w:cs="ALFABET98"/>
          <w:b/>
          <w:bCs/>
          <w:sz w:val="28"/>
          <w:szCs w:val="28"/>
          <w:lang w:eastAsia="tr-TR"/>
        </w:rPr>
      </w:pPr>
      <w:r>
        <w:rPr>
          <w:noProof/>
          <w:lang w:eastAsia="tr-TR"/>
        </w:rPr>
        <w:pict>
          <v:group id="Grup 224" o:spid="_x0000_s1037" href="https://www.sorubak.com/" style="position:absolute;left:0;text-align:left;margin-left:39.1pt;margin-top:14.5pt;width:109.65pt;height:90.7pt;z-index:251660288" coordsize="13928,11520" o:button="t">
            <v:shape id="Resim 67" o:spid="_x0000_s1038" type="#_x0000_t75" style="position:absolute;left:1238;width:12122;height:6756;visibility:visible">
              <v:imagedata r:id="rId8" o:title=""/>
            </v:shape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15" o:spid="_x0000_s1039" type="#_x0000_t21" style="position:absolute;top:7905;width:13928;height:3615;visibility:visible;v-text-anchor:middle" filled="f" strokecolor="#1f4d78" strokeweight="1pt">
              <v:textbox>
                <w:txbxContent>
                  <w:p w:rsidR="004423E3" w:rsidRPr="00EF5872" w:rsidRDefault="004423E3" w:rsidP="009E53B8">
                    <w:pPr>
                      <w:rPr>
                        <w:rFonts w:ascii="ALFABET98" w:hAnsi="ALFABET98" w:cs="ALFABET98"/>
                        <w:b/>
                        <w:bCs/>
                        <w:color w:val="000000"/>
                        <w:sz w:val="26"/>
                        <w:szCs w:val="26"/>
                      </w:rPr>
                    </w:pPr>
                    <w:r w:rsidRPr="00EF5872">
                      <w:rPr>
                        <w:rFonts w:ascii="ALFABET98" w:hAnsi="ALFABET98" w:cs="ALFABET98"/>
                        <w:b/>
                        <w:bCs/>
                        <w:color w:val="000000"/>
                        <w:sz w:val="26"/>
                        <w:szCs w:val="26"/>
                      </w:rPr>
                      <w:t>Dönme hareketi</w:t>
                    </w:r>
                  </w:p>
                </w:txbxContent>
              </v:textbox>
            </v:shape>
          </v:group>
        </w:pict>
      </w:r>
      <w:bookmarkStart w:id="0" w:name="_GoBack"/>
      <w:r>
        <w:rPr>
          <w:noProof/>
          <w:lang w:eastAsia="tr-TR"/>
        </w:rPr>
        <w:pict>
          <v:group id="Grup 225" o:spid="_x0000_s1040" style="position:absolute;left:0;text-align:left;margin-left:187.8pt;margin-top:14.4pt;width:125.55pt;height:94.45pt;z-index:251661312" coordorigin="857" coordsize="15945,11997">
            <v:shape id="Resim 69" o:spid="_x0000_s1041" type="#_x0000_t75" style="position:absolute;left:2571;width:12586;height:8083;visibility:visible">
              <v:imagedata r:id="rId9" o:title=""/>
            </v:shape>
            <v:shape id="Düzlem 17" o:spid="_x0000_s1042" type="#_x0000_t21" style="position:absolute;left:857;top:8382;width:15946;height:3615;visibility:visible;v-text-anchor:middle" filled="f" strokecolor="#1f4d78" strokeweight="1pt">
              <v:textbox>
                <w:txbxContent>
                  <w:p w:rsidR="004423E3" w:rsidRPr="00EF5872" w:rsidRDefault="004423E3" w:rsidP="009E53B8">
                    <w:pPr>
                      <w:rPr>
                        <w:rFonts w:ascii="ALFABET98" w:hAnsi="ALFABET98" w:cs="ALFABET98"/>
                        <w:b/>
                        <w:bCs/>
                        <w:color w:val="000000"/>
                        <w:sz w:val="26"/>
                        <w:szCs w:val="26"/>
                      </w:rPr>
                    </w:pPr>
                    <w:r w:rsidRPr="00EF5872">
                      <w:rPr>
                        <w:rFonts w:ascii="ALFABET98" w:hAnsi="ALFABET98" w:cs="ALFABET98"/>
                        <w:b/>
                        <w:bCs/>
                        <w:color w:val="000000"/>
                        <w:sz w:val="26"/>
                        <w:szCs w:val="26"/>
                      </w:rPr>
                      <w:t>Sallanma hareketi</w:t>
                    </w:r>
                  </w:p>
                </w:txbxContent>
              </v:textbox>
            </v:shape>
          </v:group>
        </w:pict>
      </w:r>
      <w:bookmarkEnd w:id="0"/>
      <w:r>
        <w:rPr>
          <w:noProof/>
          <w:lang w:eastAsia="tr-TR"/>
        </w:rPr>
        <w:pict>
          <v:group id="Grup 226" o:spid="_x0000_s1043" style="position:absolute;left:0;text-align:left;margin-left:346.8pt;margin-top:21.9pt;width:125.55pt;height:86.95pt;z-index:251662336" coordsize="15945,11044">
            <v:shape id="Resim 70" o:spid="_x0000_s1044" type="#_x0000_t75" style="position:absolute;left:2762;width:11201;height:6991;visibility:visible">
              <v:imagedata r:id="rId10" o:title="" cropleft="10595f"/>
            </v:shape>
            <v:shape id="Düzlem 20" o:spid="_x0000_s1045" type="#_x0000_t21" style="position:absolute;top:7429;width:15945;height:3615;visibility:visible;v-text-anchor:middle" filled="f" strokecolor="#1f4d78" strokeweight="1pt">
              <v:textbox>
                <w:txbxContent>
                  <w:p w:rsidR="004423E3" w:rsidRPr="00EF5872" w:rsidRDefault="004423E3" w:rsidP="000E7269">
                    <w:pPr>
                      <w:jc w:val="center"/>
                      <w:rPr>
                        <w:rFonts w:ascii="ALFABET98" w:hAnsi="ALFABET98" w:cs="ALFABET98"/>
                        <w:b/>
                        <w:bCs/>
                        <w:color w:val="000000"/>
                        <w:sz w:val="26"/>
                        <w:szCs w:val="26"/>
                      </w:rPr>
                    </w:pPr>
                    <w:r w:rsidRPr="00EF5872">
                      <w:rPr>
                        <w:rFonts w:ascii="ALFABET98" w:hAnsi="ALFABET98" w:cs="ALFABET98"/>
                        <w:b/>
                        <w:bCs/>
                        <w:color w:val="000000"/>
                        <w:sz w:val="26"/>
                        <w:szCs w:val="26"/>
                      </w:rPr>
                      <w:t>Dönme hareketi</w:t>
                    </w:r>
                  </w:p>
                </w:txbxContent>
              </v:textbox>
            </v:shape>
          </v:group>
        </w:pict>
      </w:r>
      <w:r w:rsidRPr="005B1546">
        <w:rPr>
          <w:rFonts w:ascii="ALFABET98" w:hAnsi="ALFABET98" w:cs="ALFABET98"/>
          <w:b/>
          <w:bCs/>
          <w:sz w:val="28"/>
          <w:szCs w:val="28"/>
          <w:lang w:eastAsia="tr-TR"/>
        </w:rPr>
        <w:t>A.</w:t>
      </w:r>
      <w:r w:rsidRPr="00423BA3">
        <w:rPr>
          <w:rFonts w:ascii="ALFABET98" w:hAnsi="ALFABET98" w:cs="ALFABET98"/>
          <w:b/>
          <w:bCs/>
          <w:sz w:val="28"/>
          <w:szCs w:val="28"/>
          <w:lang w:eastAsia="tr-TR"/>
        </w:rPr>
        <w:tab/>
      </w:r>
      <w:r w:rsidRPr="00423BA3">
        <w:rPr>
          <w:rFonts w:ascii="ALFABET98" w:hAnsi="ALFABET98" w:cs="ALFABET98"/>
          <w:b/>
          <w:bCs/>
          <w:sz w:val="28"/>
          <w:szCs w:val="28"/>
          <w:lang w:eastAsia="tr-TR"/>
        </w:rPr>
        <w:tab/>
      </w:r>
      <w:r w:rsidRPr="00423BA3">
        <w:rPr>
          <w:rFonts w:ascii="ALFABET98" w:hAnsi="ALFABET98" w:cs="ALFABET98"/>
          <w:b/>
          <w:bCs/>
          <w:sz w:val="28"/>
          <w:szCs w:val="28"/>
          <w:lang w:eastAsia="tr-TR"/>
        </w:rPr>
        <w:tab/>
      </w:r>
      <w:r w:rsidRPr="00423BA3">
        <w:rPr>
          <w:rFonts w:ascii="ALFABET98" w:hAnsi="ALFABET98" w:cs="ALFABET98"/>
          <w:b/>
          <w:bCs/>
          <w:sz w:val="28"/>
          <w:szCs w:val="28"/>
          <w:lang w:eastAsia="tr-TR"/>
        </w:rPr>
        <w:tab/>
      </w:r>
      <w:r w:rsidRPr="005B1546">
        <w:rPr>
          <w:rFonts w:ascii="ALFABET98" w:hAnsi="ALFABET98" w:cs="ALFABET98"/>
          <w:b/>
          <w:bCs/>
          <w:sz w:val="28"/>
          <w:szCs w:val="28"/>
          <w:lang w:eastAsia="tr-TR"/>
        </w:rPr>
        <w:t>B.</w:t>
      </w:r>
      <w:r w:rsidRPr="00423BA3">
        <w:rPr>
          <w:rFonts w:ascii="ALFABET98" w:hAnsi="ALFABET98" w:cs="ALFABET98"/>
          <w:b/>
          <w:bCs/>
          <w:sz w:val="28"/>
          <w:szCs w:val="28"/>
          <w:lang w:eastAsia="tr-TR"/>
        </w:rPr>
        <w:tab/>
      </w:r>
      <w:r w:rsidRPr="00423BA3">
        <w:rPr>
          <w:rFonts w:ascii="ALFABET98" w:hAnsi="ALFABET98" w:cs="ALFABET98"/>
          <w:b/>
          <w:bCs/>
          <w:sz w:val="28"/>
          <w:szCs w:val="28"/>
          <w:lang w:eastAsia="tr-TR"/>
        </w:rPr>
        <w:tab/>
      </w:r>
      <w:r w:rsidRPr="00423BA3">
        <w:rPr>
          <w:rFonts w:ascii="ALFABET98" w:hAnsi="ALFABET98" w:cs="ALFABET98"/>
          <w:b/>
          <w:bCs/>
          <w:sz w:val="28"/>
          <w:szCs w:val="28"/>
          <w:lang w:eastAsia="tr-TR"/>
        </w:rPr>
        <w:tab/>
      </w:r>
      <w:r w:rsidRPr="00423BA3">
        <w:rPr>
          <w:rFonts w:ascii="ALFABET98" w:hAnsi="ALFABET98" w:cs="ALFABET98"/>
          <w:b/>
          <w:bCs/>
          <w:sz w:val="28"/>
          <w:szCs w:val="28"/>
          <w:lang w:eastAsia="tr-TR"/>
        </w:rPr>
        <w:tab/>
      </w:r>
      <w:r w:rsidRPr="005B1546">
        <w:rPr>
          <w:rFonts w:ascii="ALFABET98" w:hAnsi="ALFABET98" w:cs="ALFABET98"/>
          <w:b/>
          <w:bCs/>
          <w:sz w:val="28"/>
          <w:szCs w:val="28"/>
          <w:lang w:eastAsia="tr-TR"/>
        </w:rPr>
        <w:t>C.</w:t>
      </w:r>
    </w:p>
    <w:p w:rsidR="004423E3" w:rsidRDefault="004423E3" w:rsidP="009E53B8">
      <w:pPr>
        <w:spacing w:before="120" w:after="100" w:afterAutospacing="1" w:line="240" w:lineRule="auto"/>
        <w:rPr>
          <w:rFonts w:ascii="ALFABET98" w:hAnsi="ALFABET98" w:cs="ALFABET98"/>
          <w:b/>
          <w:bCs/>
          <w:sz w:val="28"/>
          <w:szCs w:val="28"/>
          <w:lang w:eastAsia="tr-TR"/>
        </w:rPr>
      </w:pPr>
    </w:p>
    <w:p w:rsidR="004423E3" w:rsidRDefault="004423E3" w:rsidP="009E53B8">
      <w:pPr>
        <w:spacing w:before="120" w:after="100" w:afterAutospacing="1" w:line="240" w:lineRule="auto"/>
        <w:rPr>
          <w:rFonts w:ascii="ALFABET98" w:hAnsi="ALFABET98" w:cs="ALFABET98"/>
          <w:b/>
          <w:bCs/>
          <w:sz w:val="28"/>
          <w:szCs w:val="28"/>
          <w:lang w:eastAsia="tr-TR"/>
        </w:rPr>
      </w:pPr>
    </w:p>
    <w:p w:rsidR="004423E3" w:rsidRDefault="004423E3" w:rsidP="009E53B8">
      <w:pPr>
        <w:spacing w:before="120" w:after="100" w:afterAutospacing="1" w:line="240" w:lineRule="auto"/>
        <w:rPr>
          <w:rFonts w:ascii="ALFABET98" w:hAnsi="ALFABET98" w:cs="ALFABET98"/>
          <w:b/>
          <w:bCs/>
          <w:sz w:val="28"/>
          <w:szCs w:val="28"/>
          <w:lang w:eastAsia="tr-TR"/>
        </w:rPr>
      </w:pPr>
    </w:p>
    <w:p w:rsidR="004423E3" w:rsidRPr="00BA5541" w:rsidRDefault="004423E3" w:rsidP="00BA5541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b/>
          <w:bCs/>
          <w:sz w:val="28"/>
          <w:szCs w:val="28"/>
          <w:lang w:eastAsia="tr-TR"/>
        </w:rPr>
      </w:pPr>
      <w:r w:rsidRPr="00BA5541">
        <w:rPr>
          <w:rFonts w:ascii="ALFABET98" w:hAnsi="ALFABET98" w:cs="ALFABET98"/>
          <w:b/>
          <w:bCs/>
          <w:sz w:val="28"/>
          <w:szCs w:val="28"/>
          <w:lang w:eastAsia="tr-TR"/>
        </w:rPr>
        <w:t xml:space="preserve">10. </w:t>
      </w:r>
      <w:r w:rsidRPr="00BA5541">
        <w:rPr>
          <w:rFonts w:ascii="ALFABET98 Tur" w:hAnsi="ALFABET98 Tur" w:cs="ALFABET98 Tur"/>
          <w:sz w:val="28"/>
          <w:szCs w:val="28"/>
        </w:rPr>
        <w:t>Yeryüzündeki bütün canlılar hareket ederler. Hareket etmek canlıların ortak özelliklerindendir.</w:t>
      </w:r>
    </w:p>
    <w:p w:rsidR="004423E3" w:rsidRPr="00BA5541" w:rsidRDefault="004423E3" w:rsidP="00BA5541">
      <w:pPr>
        <w:rPr>
          <w:rFonts w:ascii="ALFABET98" w:hAnsi="ALFABET98" w:cs="ALFABET98"/>
          <w:b/>
          <w:bCs/>
          <w:sz w:val="28"/>
          <w:szCs w:val="28"/>
          <w:lang w:eastAsia="tr-TR"/>
        </w:rPr>
      </w:pPr>
      <w:r w:rsidRPr="00BA5541">
        <w:rPr>
          <w:rFonts w:ascii="ALFABET98 Tur" w:hAnsi="ALFABET98 Tur" w:cs="ALFABET98 Tur"/>
          <w:b/>
          <w:bCs/>
          <w:sz w:val="28"/>
          <w:szCs w:val="28"/>
          <w:lang w:eastAsia="tr-TR"/>
        </w:rPr>
        <w:t xml:space="preserve">Aşağıdaki öğrencilerden hangisi yukarıdaki açıklamaya </w:t>
      </w:r>
      <w:r w:rsidRPr="004E7E2E">
        <w:rPr>
          <w:rFonts w:ascii="ALFABET98" w:hAnsi="ALFABET98" w:cs="ALFABET98"/>
          <w:b/>
          <w:bCs/>
          <w:color w:val="C00000"/>
          <w:sz w:val="28"/>
          <w:szCs w:val="28"/>
          <w:u w:val="single"/>
          <w:lang w:eastAsia="tr-TR"/>
        </w:rPr>
        <w:t>uygun olmayan bir örnek</w:t>
      </w:r>
      <w:r w:rsidRPr="00BA5541">
        <w:rPr>
          <w:rFonts w:ascii="ALFABET98 Tur" w:hAnsi="ALFABET98 Tur" w:cs="ALFABET98 Tur"/>
          <w:b/>
          <w:bCs/>
          <w:sz w:val="28"/>
          <w:szCs w:val="28"/>
          <w:lang w:eastAsia="tr-TR"/>
        </w:rPr>
        <w:t>vermiştir?</w:t>
      </w:r>
    </w:p>
    <w:p w:rsidR="004423E3" w:rsidRDefault="004423E3" w:rsidP="005B1546">
      <w:pPr>
        <w:ind w:firstLine="567"/>
        <w:rPr>
          <w:rFonts w:ascii="ALFABET98" w:hAnsi="ALFABET98" w:cs="ALFABET98"/>
          <w:sz w:val="28"/>
          <w:szCs w:val="28"/>
          <w:lang w:eastAsia="tr-TR"/>
        </w:rPr>
      </w:pPr>
      <w:r w:rsidRPr="005B1546">
        <w:rPr>
          <w:rFonts w:ascii="ALFABET98" w:hAnsi="ALFABET98" w:cs="ALFABET98"/>
          <w:b/>
          <w:bCs/>
          <w:sz w:val="28"/>
          <w:szCs w:val="28"/>
          <w:lang w:eastAsia="tr-TR"/>
        </w:rPr>
        <w:t>A.</w:t>
      </w:r>
      <w:r>
        <w:rPr>
          <w:rFonts w:ascii="ALFABET98 Tur" w:hAnsi="ALFABET98 Tur" w:cs="ALFABET98 Tur"/>
          <w:sz w:val="28"/>
          <w:szCs w:val="28"/>
          <w:lang w:eastAsia="tr-TR"/>
        </w:rPr>
        <w:t xml:space="preserve"> Beren: Uçağın havalanması</w:t>
      </w:r>
    </w:p>
    <w:p w:rsidR="004423E3" w:rsidRDefault="004423E3" w:rsidP="005B1546">
      <w:pPr>
        <w:ind w:firstLine="567"/>
        <w:rPr>
          <w:rFonts w:ascii="ALFABET98" w:hAnsi="ALFABET98" w:cs="ALFABET98"/>
          <w:sz w:val="28"/>
          <w:szCs w:val="28"/>
          <w:lang w:eastAsia="tr-TR"/>
        </w:rPr>
      </w:pPr>
      <w:r w:rsidRPr="005B1546">
        <w:rPr>
          <w:rFonts w:ascii="ALFABET98" w:hAnsi="ALFABET98" w:cs="ALFABET98"/>
          <w:b/>
          <w:bCs/>
          <w:sz w:val="28"/>
          <w:szCs w:val="28"/>
          <w:lang w:eastAsia="tr-TR"/>
        </w:rPr>
        <w:t>B.</w:t>
      </w:r>
      <w:r>
        <w:rPr>
          <w:rFonts w:ascii="ALFABET98 Tur" w:hAnsi="ALFABET98 Tur" w:cs="ALFABET98 Tur"/>
          <w:sz w:val="28"/>
          <w:szCs w:val="28"/>
          <w:lang w:eastAsia="tr-TR"/>
        </w:rPr>
        <w:t xml:space="preserve"> Eren: Çocukların yürümesi</w:t>
      </w:r>
    </w:p>
    <w:p w:rsidR="004423E3" w:rsidRPr="00BA5541" w:rsidRDefault="004423E3" w:rsidP="005B1546">
      <w:pPr>
        <w:ind w:firstLine="567"/>
        <w:rPr>
          <w:rFonts w:ascii="ALFABET98" w:hAnsi="ALFABET98" w:cs="ALFABET98"/>
          <w:sz w:val="28"/>
          <w:szCs w:val="28"/>
          <w:lang w:eastAsia="tr-TR"/>
        </w:rPr>
      </w:pPr>
      <w:r w:rsidRPr="005B1546">
        <w:rPr>
          <w:rFonts w:ascii="ALFABET98" w:hAnsi="ALFABET98" w:cs="ALFABET98"/>
          <w:b/>
          <w:bCs/>
          <w:sz w:val="28"/>
          <w:szCs w:val="28"/>
          <w:lang w:eastAsia="tr-TR"/>
        </w:rPr>
        <w:t>C.</w:t>
      </w:r>
      <w:r>
        <w:rPr>
          <w:rFonts w:ascii="ALFABET98 Tur" w:hAnsi="ALFABET98 Tur" w:cs="ALFABET98 Tur"/>
          <w:sz w:val="28"/>
          <w:szCs w:val="28"/>
          <w:lang w:eastAsia="tr-TR"/>
        </w:rPr>
        <w:t xml:space="preserve"> Ceren: Kuşların uçması</w:t>
      </w:r>
    </w:p>
    <w:p w:rsidR="004423E3" w:rsidRDefault="004423E3"/>
    <w:sectPr w:rsidR="004423E3" w:rsidSect="00E44D92">
      <w:headerReference w:type="default" r:id="rId11"/>
      <w:headerReference w:type="first" r:id="rId12"/>
      <w:pgSz w:w="11906" w:h="16838"/>
      <w:pgMar w:top="1417" w:right="991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3E3" w:rsidRDefault="004423E3" w:rsidP="00C05057">
      <w:pPr>
        <w:spacing w:after="0" w:line="240" w:lineRule="auto"/>
      </w:pPr>
      <w:r>
        <w:separator/>
      </w:r>
    </w:p>
  </w:endnote>
  <w:endnote w:type="continuationSeparator" w:id="1">
    <w:p w:rsidR="004423E3" w:rsidRDefault="004423E3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3E3" w:rsidRDefault="004423E3" w:rsidP="00C05057">
      <w:pPr>
        <w:spacing w:after="0" w:line="240" w:lineRule="auto"/>
      </w:pPr>
      <w:r>
        <w:separator/>
      </w:r>
    </w:p>
  </w:footnote>
  <w:footnote w:type="continuationSeparator" w:id="1">
    <w:p w:rsidR="004423E3" w:rsidRDefault="004423E3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3E3" w:rsidRDefault="004423E3">
    <w:pPr>
      <w:pStyle w:val="Header"/>
    </w:pPr>
    <w:r>
      <w:rPr>
        <w:noProof/>
        <w:lang w:eastAsia="tr-TR"/>
      </w:rPr>
      <w:pict>
        <v:rect id="Dikdörtgen 19" o:spid="_x0000_s2049" style="position:absolute;margin-left:-21.5pt;margin-top:29.2pt;width:508.7pt;height:724.95pt;z-index:251660800;visibility:visible;mso-position-horizontal-relative:margin;v-text-anchor:middle" filled="f" strokeweight="1pt">
          <v:stroke dashstyle="3 1" opacity="57568f" endcap="round"/>
          <w10:wrap anchorx="margin"/>
        </v:rect>
      </w:pict>
    </w:r>
    <w:r>
      <w:t>“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3E3" w:rsidRDefault="004423E3">
    <w:pPr>
      <w:pStyle w:val="Header"/>
    </w:pPr>
    <w:r>
      <w:rPr>
        <w:noProof/>
        <w:lang w:eastAsia="tr-TR"/>
      </w:rPr>
      <w:pict>
        <v:rect id="Dikdörtgen 18" o:spid="_x0000_s2050" style="position:absolute;margin-left:0;margin-top:35.8pt;width:508.7pt;height:724.95pt;z-index:251659776;visibility:visible;mso-position-horizontal:center;mso-position-horizontal-relative:margin;v-text-anchor:middle" filled="f" strokeweight="1pt">
          <v:stroke dashstyle="3 1" opacity="57568f" endcap="round"/>
          <w10:wrap anchorx="margin"/>
        </v:rect>
      </w:pict>
    </w:r>
    <w:r>
      <w:rPr>
        <w:noProof/>
        <w:lang w:eastAsia="tr-TR"/>
      </w:rPr>
      <w:pict>
        <v:group id="Grup 16" o:spid="_x0000_s2051" style="position:absolute;margin-left:54.35pt;margin-top:-21.3pt;width:31.25pt;height:39pt;z-index:251658752" coordorigin="1899" coordsize="6832,8017">
          <v:oval id="Oval 1" o:spid="_x0000_s2052" style="position:absolute;left:1899;width:5285;height:4954;visibility:visible;v-text-anchor:middle" filled="f" strokecolor="#a8d08d" strokeweight="1.5pt">
            <v:stroke joinstyle="miter"/>
          </v:oval>
          <v:oval id="Oval 5" o:spid="_x0000_s2053" style="position:absolute;left:5110;top:4514;width:3622;height:3503;visibility:visible;v-text-anchor:middle" filled="f" strokecolor="#1f4d78" strokeweight="1.5pt">
            <v:stroke joinstyle="miter"/>
          </v:oval>
        </v:group>
      </w:pict>
    </w:r>
    <w:r>
      <w:rPr>
        <w:noProof/>
        <w:lang w:eastAsia="tr-TR"/>
      </w:rPr>
      <w:pict>
        <v:oval id="Oval 8" o:spid="_x0000_s2054" style="position:absolute;margin-left:72.65pt;margin-top:4.85pt;width:8.9pt;height:8.75pt;z-index:251657728;visibility:visible;v-text-anchor:middle" fillcolor="#1f4d78" stroked="f" strokeweight="1pt">
          <v:stroke joinstyle="miter"/>
        </v:oval>
      </w:pict>
    </w:r>
    <w:r>
      <w:rPr>
        <w:noProof/>
        <w:lang w:eastAsia="tr-TR"/>
      </w:rPr>
      <w:pict>
        <v:oval id="Oval 2" o:spid="_x0000_s2055" style="position:absolute;margin-left:60.35pt;margin-top:-15.7pt;width:13pt;height:13.25pt;z-index:251656704;visibility:visible;v-text-anchor:middle" fillcolor="#a8d08d" stroked="f" strokeweight="1pt">
          <v:stroke joinstyle="miter"/>
        </v:oval>
      </w:pict>
    </w:r>
    <w:r>
      <w:rPr>
        <w:noProof/>
        <w:lang w:eastAsia="tr-TR"/>
      </w:rPr>
      <w:pict>
        <v:shapetype id="_x0000_t5" coordsize="21600,21600" o:spt="5" adj="10800" path="m@0,l,21600r21600,xe">
          <v:stroke joinstyle="miter"/>
          <v:formulas>
            <v:f eqn="val #0"/>
            <v:f eqn="prod #0 1 2"/>
            <v:f eqn="sum @1 10800 0"/>
          </v:formulas>
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<v:handles>
            <v:h position="#0,topLeft" xrange="0,21600"/>
          </v:handles>
        </v:shapetype>
        <v:shape id="İkizkenar Üçgen 7" o:spid="_x0000_s2056" type="#_x0000_t5" style="position:absolute;margin-left:-51.45pt;margin-top:-25.1pt;width:554.65pt;height:54.95pt;z-index:251655680;visibility:visible;v-text-anchor:middle" adj="10675" strokecolor="#1f4d78" strokeweight="1pt"/>
      </w:pict>
    </w:r>
    <w:r>
      <w:rPr>
        <w:noProof/>
        <w:lang w:eastAsia="tr-TR"/>
      </w:rPr>
      <w:pict>
        <v:shape id="Aynı Yan Köşesi Kesik Dikdörtgen 6" o:spid="_x0000_s2057" style="position:absolute;margin-left:-49.85pt;margin-top:-25.1pt;width:550.7pt;height:54.4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path="m115235,l6878486,r115235,115235l6993721,691399r,l,691399r,l,115235,115235,xe" fillcolor="#ffe599" strokecolor="#1f4d78" strokeweight="1pt">
          <v:stroke joinstyle="miter"/>
          <v:path arrowok="t" o:connecttype="custom" o:connectlocs="115235,0;6878486,0;6993721,115235;6993721,691399;6993721,691399;0,691399;0,691399;0,115235;115235,0" o:connectangles="0,0,0,0,0,0,0,0,0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351CB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A16B1"/>
    <w:rsid w:val="000A66B9"/>
    <w:rsid w:val="000B3419"/>
    <w:rsid w:val="000B459C"/>
    <w:rsid w:val="000B6C38"/>
    <w:rsid w:val="000B7DED"/>
    <w:rsid w:val="000C1A5D"/>
    <w:rsid w:val="000D3B01"/>
    <w:rsid w:val="000E05C0"/>
    <w:rsid w:val="000E249A"/>
    <w:rsid w:val="000E3BAB"/>
    <w:rsid w:val="000E47F5"/>
    <w:rsid w:val="000E551D"/>
    <w:rsid w:val="000E7269"/>
    <w:rsid w:val="000F03B9"/>
    <w:rsid w:val="000F31B8"/>
    <w:rsid w:val="000F557B"/>
    <w:rsid w:val="00101AE2"/>
    <w:rsid w:val="00111D59"/>
    <w:rsid w:val="00111F0E"/>
    <w:rsid w:val="0011611F"/>
    <w:rsid w:val="00121239"/>
    <w:rsid w:val="00122614"/>
    <w:rsid w:val="00125C14"/>
    <w:rsid w:val="001301B8"/>
    <w:rsid w:val="00131DA7"/>
    <w:rsid w:val="0015324C"/>
    <w:rsid w:val="001635D8"/>
    <w:rsid w:val="00165BDF"/>
    <w:rsid w:val="00181071"/>
    <w:rsid w:val="001825BA"/>
    <w:rsid w:val="00193B37"/>
    <w:rsid w:val="00194C7D"/>
    <w:rsid w:val="001964C1"/>
    <w:rsid w:val="00196518"/>
    <w:rsid w:val="001A0B25"/>
    <w:rsid w:val="001A2A54"/>
    <w:rsid w:val="001B3C52"/>
    <w:rsid w:val="001B41C3"/>
    <w:rsid w:val="001B487A"/>
    <w:rsid w:val="001B7E73"/>
    <w:rsid w:val="001C3BA1"/>
    <w:rsid w:val="001C6368"/>
    <w:rsid w:val="001D22CE"/>
    <w:rsid w:val="001E2214"/>
    <w:rsid w:val="001E5309"/>
    <w:rsid w:val="001E7DC5"/>
    <w:rsid w:val="00201410"/>
    <w:rsid w:val="0020172D"/>
    <w:rsid w:val="00212B87"/>
    <w:rsid w:val="00214503"/>
    <w:rsid w:val="0022099B"/>
    <w:rsid w:val="00221C6C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67DAF"/>
    <w:rsid w:val="00271E03"/>
    <w:rsid w:val="00283459"/>
    <w:rsid w:val="002921A9"/>
    <w:rsid w:val="00293719"/>
    <w:rsid w:val="002945ED"/>
    <w:rsid w:val="002945FD"/>
    <w:rsid w:val="002957EE"/>
    <w:rsid w:val="002970CF"/>
    <w:rsid w:val="00297F73"/>
    <w:rsid w:val="002B3024"/>
    <w:rsid w:val="002C5282"/>
    <w:rsid w:val="002D4925"/>
    <w:rsid w:val="002D7424"/>
    <w:rsid w:val="002E7F25"/>
    <w:rsid w:val="002F03EB"/>
    <w:rsid w:val="002F1027"/>
    <w:rsid w:val="002F46B0"/>
    <w:rsid w:val="002F49D8"/>
    <w:rsid w:val="002F6619"/>
    <w:rsid w:val="00300E36"/>
    <w:rsid w:val="00305042"/>
    <w:rsid w:val="00306A40"/>
    <w:rsid w:val="00306ABE"/>
    <w:rsid w:val="00315372"/>
    <w:rsid w:val="003201B4"/>
    <w:rsid w:val="00320D34"/>
    <w:rsid w:val="0032418A"/>
    <w:rsid w:val="00326903"/>
    <w:rsid w:val="0032716C"/>
    <w:rsid w:val="0033001F"/>
    <w:rsid w:val="0033401F"/>
    <w:rsid w:val="003405D2"/>
    <w:rsid w:val="00340DED"/>
    <w:rsid w:val="00341D7C"/>
    <w:rsid w:val="00342407"/>
    <w:rsid w:val="00344A00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E0FF4"/>
    <w:rsid w:val="003E250E"/>
    <w:rsid w:val="003E51B3"/>
    <w:rsid w:val="003E5C39"/>
    <w:rsid w:val="003F0B98"/>
    <w:rsid w:val="003F38A0"/>
    <w:rsid w:val="003F44F1"/>
    <w:rsid w:val="00404777"/>
    <w:rsid w:val="0040780E"/>
    <w:rsid w:val="00411E04"/>
    <w:rsid w:val="00420CA2"/>
    <w:rsid w:val="004212E3"/>
    <w:rsid w:val="00423BA3"/>
    <w:rsid w:val="00424352"/>
    <w:rsid w:val="00426AF9"/>
    <w:rsid w:val="0043253F"/>
    <w:rsid w:val="00435D47"/>
    <w:rsid w:val="004423E3"/>
    <w:rsid w:val="00446322"/>
    <w:rsid w:val="0044645E"/>
    <w:rsid w:val="00462067"/>
    <w:rsid w:val="0047393B"/>
    <w:rsid w:val="00477D2E"/>
    <w:rsid w:val="004837C2"/>
    <w:rsid w:val="00487118"/>
    <w:rsid w:val="00495600"/>
    <w:rsid w:val="004A2BEE"/>
    <w:rsid w:val="004A3869"/>
    <w:rsid w:val="004A43EF"/>
    <w:rsid w:val="004B2059"/>
    <w:rsid w:val="004B4BAC"/>
    <w:rsid w:val="004B4F18"/>
    <w:rsid w:val="004B5A3F"/>
    <w:rsid w:val="004B7F15"/>
    <w:rsid w:val="004C05CC"/>
    <w:rsid w:val="004C445C"/>
    <w:rsid w:val="004C7DB9"/>
    <w:rsid w:val="004E4144"/>
    <w:rsid w:val="004E7E2E"/>
    <w:rsid w:val="004F56E7"/>
    <w:rsid w:val="0050164F"/>
    <w:rsid w:val="005041E7"/>
    <w:rsid w:val="0050498D"/>
    <w:rsid w:val="005136E5"/>
    <w:rsid w:val="00514DC9"/>
    <w:rsid w:val="00515377"/>
    <w:rsid w:val="00516C1A"/>
    <w:rsid w:val="00520BB7"/>
    <w:rsid w:val="00520EE7"/>
    <w:rsid w:val="00522430"/>
    <w:rsid w:val="005229FD"/>
    <w:rsid w:val="00522DBC"/>
    <w:rsid w:val="005269D8"/>
    <w:rsid w:val="00535473"/>
    <w:rsid w:val="00545DCE"/>
    <w:rsid w:val="00547228"/>
    <w:rsid w:val="00552CF0"/>
    <w:rsid w:val="0055721F"/>
    <w:rsid w:val="00562C72"/>
    <w:rsid w:val="005740EE"/>
    <w:rsid w:val="00574DA9"/>
    <w:rsid w:val="00580215"/>
    <w:rsid w:val="00580BEA"/>
    <w:rsid w:val="00582879"/>
    <w:rsid w:val="00583F62"/>
    <w:rsid w:val="00584A8F"/>
    <w:rsid w:val="00584AEE"/>
    <w:rsid w:val="005870C0"/>
    <w:rsid w:val="005B1546"/>
    <w:rsid w:val="005B3518"/>
    <w:rsid w:val="005D09F5"/>
    <w:rsid w:val="005D2EE2"/>
    <w:rsid w:val="005D3708"/>
    <w:rsid w:val="005D498E"/>
    <w:rsid w:val="005D5172"/>
    <w:rsid w:val="005D5C16"/>
    <w:rsid w:val="005F1016"/>
    <w:rsid w:val="005F1FB8"/>
    <w:rsid w:val="00601DF4"/>
    <w:rsid w:val="00605275"/>
    <w:rsid w:val="00606A9D"/>
    <w:rsid w:val="00632BB6"/>
    <w:rsid w:val="00636ECF"/>
    <w:rsid w:val="006456A7"/>
    <w:rsid w:val="006477C2"/>
    <w:rsid w:val="006529A5"/>
    <w:rsid w:val="00655D0B"/>
    <w:rsid w:val="006662DF"/>
    <w:rsid w:val="00674960"/>
    <w:rsid w:val="006758D0"/>
    <w:rsid w:val="006808D5"/>
    <w:rsid w:val="006812F1"/>
    <w:rsid w:val="00681BC2"/>
    <w:rsid w:val="006933F9"/>
    <w:rsid w:val="006A4D54"/>
    <w:rsid w:val="006A6FC1"/>
    <w:rsid w:val="006B579E"/>
    <w:rsid w:val="006B5D6C"/>
    <w:rsid w:val="006B61A6"/>
    <w:rsid w:val="006B65F1"/>
    <w:rsid w:val="006B77C3"/>
    <w:rsid w:val="006C04E0"/>
    <w:rsid w:val="006C1D57"/>
    <w:rsid w:val="006D3A3B"/>
    <w:rsid w:val="006D5B7B"/>
    <w:rsid w:val="006D6BB6"/>
    <w:rsid w:val="006E2E50"/>
    <w:rsid w:val="006E7017"/>
    <w:rsid w:val="006F34CD"/>
    <w:rsid w:val="00701EE4"/>
    <w:rsid w:val="00706F3D"/>
    <w:rsid w:val="00714E06"/>
    <w:rsid w:val="00731EE2"/>
    <w:rsid w:val="007323A8"/>
    <w:rsid w:val="00733643"/>
    <w:rsid w:val="007344E2"/>
    <w:rsid w:val="00736001"/>
    <w:rsid w:val="00736DB9"/>
    <w:rsid w:val="0073732A"/>
    <w:rsid w:val="0074004A"/>
    <w:rsid w:val="007413AE"/>
    <w:rsid w:val="007417F5"/>
    <w:rsid w:val="007504F2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D49EE"/>
    <w:rsid w:val="007E75CF"/>
    <w:rsid w:val="007F01DD"/>
    <w:rsid w:val="007F3975"/>
    <w:rsid w:val="00803727"/>
    <w:rsid w:val="0080543D"/>
    <w:rsid w:val="0081448D"/>
    <w:rsid w:val="00815B57"/>
    <w:rsid w:val="00824815"/>
    <w:rsid w:val="008305FC"/>
    <w:rsid w:val="008311B2"/>
    <w:rsid w:val="008321FD"/>
    <w:rsid w:val="0083287F"/>
    <w:rsid w:val="00835DA2"/>
    <w:rsid w:val="00861D63"/>
    <w:rsid w:val="00863B41"/>
    <w:rsid w:val="00864D97"/>
    <w:rsid w:val="008659D5"/>
    <w:rsid w:val="008661C3"/>
    <w:rsid w:val="0086730B"/>
    <w:rsid w:val="008747AE"/>
    <w:rsid w:val="0088185D"/>
    <w:rsid w:val="00887B21"/>
    <w:rsid w:val="0089545F"/>
    <w:rsid w:val="008A1692"/>
    <w:rsid w:val="008B5007"/>
    <w:rsid w:val="008B60C6"/>
    <w:rsid w:val="008B76E5"/>
    <w:rsid w:val="008B78C1"/>
    <w:rsid w:val="008D5CCB"/>
    <w:rsid w:val="008E3AC8"/>
    <w:rsid w:val="008F08B1"/>
    <w:rsid w:val="008F1D63"/>
    <w:rsid w:val="008F5FAD"/>
    <w:rsid w:val="009014DB"/>
    <w:rsid w:val="00903C06"/>
    <w:rsid w:val="00907E3B"/>
    <w:rsid w:val="00912930"/>
    <w:rsid w:val="00913332"/>
    <w:rsid w:val="009134B7"/>
    <w:rsid w:val="009443D0"/>
    <w:rsid w:val="0094576D"/>
    <w:rsid w:val="0095059E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1E79"/>
    <w:rsid w:val="009A3927"/>
    <w:rsid w:val="009B0A17"/>
    <w:rsid w:val="009B42AA"/>
    <w:rsid w:val="009B4CD1"/>
    <w:rsid w:val="009B6D16"/>
    <w:rsid w:val="009C1151"/>
    <w:rsid w:val="009C3002"/>
    <w:rsid w:val="009D234C"/>
    <w:rsid w:val="009D5494"/>
    <w:rsid w:val="009E53B8"/>
    <w:rsid w:val="009E78AA"/>
    <w:rsid w:val="009F5C6E"/>
    <w:rsid w:val="009F6DCC"/>
    <w:rsid w:val="009F6F21"/>
    <w:rsid w:val="00A1233A"/>
    <w:rsid w:val="00A1439D"/>
    <w:rsid w:val="00A42D89"/>
    <w:rsid w:val="00A442EC"/>
    <w:rsid w:val="00A449F2"/>
    <w:rsid w:val="00A45D6B"/>
    <w:rsid w:val="00A61333"/>
    <w:rsid w:val="00A655A5"/>
    <w:rsid w:val="00A7587B"/>
    <w:rsid w:val="00A82DEC"/>
    <w:rsid w:val="00A84157"/>
    <w:rsid w:val="00A8581B"/>
    <w:rsid w:val="00A86282"/>
    <w:rsid w:val="00AA1E80"/>
    <w:rsid w:val="00AA42DC"/>
    <w:rsid w:val="00AA4A98"/>
    <w:rsid w:val="00AA654B"/>
    <w:rsid w:val="00AA6BA9"/>
    <w:rsid w:val="00AA727C"/>
    <w:rsid w:val="00AB79C7"/>
    <w:rsid w:val="00AC5E4B"/>
    <w:rsid w:val="00AF3141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8733D"/>
    <w:rsid w:val="00B9064C"/>
    <w:rsid w:val="00BA0982"/>
    <w:rsid w:val="00BA0ECB"/>
    <w:rsid w:val="00BA14AB"/>
    <w:rsid w:val="00BA23AE"/>
    <w:rsid w:val="00BA5541"/>
    <w:rsid w:val="00BB0D68"/>
    <w:rsid w:val="00BB6D8F"/>
    <w:rsid w:val="00BC3620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3918"/>
    <w:rsid w:val="00C05057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528EE"/>
    <w:rsid w:val="00C546DE"/>
    <w:rsid w:val="00C62C26"/>
    <w:rsid w:val="00C637EB"/>
    <w:rsid w:val="00C6415C"/>
    <w:rsid w:val="00C654D8"/>
    <w:rsid w:val="00C735A9"/>
    <w:rsid w:val="00C75FC7"/>
    <w:rsid w:val="00C7622D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11D6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221B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20110"/>
    <w:rsid w:val="00D30853"/>
    <w:rsid w:val="00D31547"/>
    <w:rsid w:val="00D3684F"/>
    <w:rsid w:val="00D43562"/>
    <w:rsid w:val="00D43627"/>
    <w:rsid w:val="00D44119"/>
    <w:rsid w:val="00D5525F"/>
    <w:rsid w:val="00D55802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91E0D"/>
    <w:rsid w:val="00DA0313"/>
    <w:rsid w:val="00DA3A6A"/>
    <w:rsid w:val="00DA5DB0"/>
    <w:rsid w:val="00DB1883"/>
    <w:rsid w:val="00DB2017"/>
    <w:rsid w:val="00DB21C2"/>
    <w:rsid w:val="00DB228E"/>
    <w:rsid w:val="00DB5611"/>
    <w:rsid w:val="00DC0390"/>
    <w:rsid w:val="00DC677E"/>
    <w:rsid w:val="00DD18C3"/>
    <w:rsid w:val="00DD2A40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0D33"/>
    <w:rsid w:val="00E31C5E"/>
    <w:rsid w:val="00E321C2"/>
    <w:rsid w:val="00E3625C"/>
    <w:rsid w:val="00E378C4"/>
    <w:rsid w:val="00E4264F"/>
    <w:rsid w:val="00E44D92"/>
    <w:rsid w:val="00E65F69"/>
    <w:rsid w:val="00E80FE9"/>
    <w:rsid w:val="00E81E61"/>
    <w:rsid w:val="00E84DD0"/>
    <w:rsid w:val="00EA1FD5"/>
    <w:rsid w:val="00EB07B5"/>
    <w:rsid w:val="00EB4CA1"/>
    <w:rsid w:val="00EC1928"/>
    <w:rsid w:val="00EC2677"/>
    <w:rsid w:val="00EC42A9"/>
    <w:rsid w:val="00ED3A20"/>
    <w:rsid w:val="00ED7BC6"/>
    <w:rsid w:val="00EE0BBE"/>
    <w:rsid w:val="00EE48FD"/>
    <w:rsid w:val="00EF5872"/>
    <w:rsid w:val="00F0348D"/>
    <w:rsid w:val="00F06A59"/>
    <w:rsid w:val="00F0733D"/>
    <w:rsid w:val="00F11546"/>
    <w:rsid w:val="00F12A29"/>
    <w:rsid w:val="00F13DFE"/>
    <w:rsid w:val="00F15A0B"/>
    <w:rsid w:val="00F16C06"/>
    <w:rsid w:val="00F214A9"/>
    <w:rsid w:val="00F23897"/>
    <w:rsid w:val="00F23909"/>
    <w:rsid w:val="00F25697"/>
    <w:rsid w:val="00F26AA2"/>
    <w:rsid w:val="00F31D32"/>
    <w:rsid w:val="00F33832"/>
    <w:rsid w:val="00F35BD5"/>
    <w:rsid w:val="00F416EF"/>
    <w:rsid w:val="00F42A3A"/>
    <w:rsid w:val="00F42E6B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5743"/>
    <w:rsid w:val="00FC78C8"/>
    <w:rsid w:val="00FD7262"/>
    <w:rsid w:val="00FD7784"/>
    <w:rsid w:val="00FD77F4"/>
    <w:rsid w:val="00FE194C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82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05042"/>
    <w:pPr>
      <w:ind w:left="720"/>
    </w:pPr>
  </w:style>
  <w:style w:type="paragraph" w:styleId="Header">
    <w:name w:val="header"/>
    <w:basedOn w:val="Normal"/>
    <w:link w:val="HeaderChar"/>
    <w:uiPriority w:val="99"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05057"/>
  </w:style>
  <w:style w:type="paragraph" w:styleId="Footer">
    <w:name w:val="footer"/>
    <w:basedOn w:val="Normal"/>
    <w:link w:val="FooterChar"/>
    <w:uiPriority w:val="99"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05057"/>
  </w:style>
  <w:style w:type="character" w:styleId="Hyperlink">
    <w:name w:val="Hyperlink"/>
    <w:basedOn w:val="DefaultParagraphFont"/>
    <w:uiPriority w:val="99"/>
    <w:rsid w:val="00BB6D8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865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8659D5"/>
    <w:rPr>
      <w:b/>
      <w:bCs/>
    </w:rPr>
  </w:style>
  <w:style w:type="character" w:customStyle="1" w:styleId="badge">
    <w:name w:val="badge"/>
    <w:basedOn w:val="DefaultParagraphFont"/>
    <w:uiPriority w:val="99"/>
    <w:rsid w:val="00C546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72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323</Words>
  <Characters>1843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Windows Kullanıcısı</dc:creator>
  <cp:keywords/>
  <dc:description/>
  <cp:lastModifiedBy>sivas_046@hotmail.com</cp:lastModifiedBy>
  <cp:revision>2</cp:revision>
  <dcterms:created xsi:type="dcterms:W3CDTF">2021-02-12T10:28:00Z</dcterms:created>
  <dcterms:modified xsi:type="dcterms:W3CDTF">2021-02-12T10:28:00Z</dcterms:modified>
</cp:coreProperties>
</file>