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814" w:rsidRDefault="00350814" w:rsidP="00FA1404">
      <w:pPr>
        <w:pStyle w:val="NoSpacing"/>
        <w:jc w:val="center"/>
        <w:rPr>
          <w:rFonts w:ascii="Times New Roman" w:hAnsi="Times New Roman" w:cs="Times New Roman"/>
          <w:sz w:val="24"/>
          <w:szCs w:val="24"/>
        </w:rPr>
      </w:pPr>
      <w:r>
        <w:rPr>
          <w:rFonts w:ascii="Times New Roman" w:hAnsi="Times New Roman" w:cs="Times New Roman"/>
          <w:sz w:val="24"/>
          <w:szCs w:val="24"/>
        </w:rPr>
        <w:t>TOPLANTI  TUTANAĞI</w:t>
      </w:r>
    </w:p>
    <w:p w:rsidR="00350814" w:rsidRDefault="00350814" w:rsidP="00FA1404">
      <w:pPr>
        <w:pStyle w:val="NoSpacing"/>
        <w:rPr>
          <w:rFonts w:ascii="Times New Roman" w:hAnsi="Times New Roman" w:cs="Times New Roman"/>
          <w:sz w:val="24"/>
          <w:szCs w:val="24"/>
        </w:rPr>
      </w:pPr>
      <w:r>
        <w:rPr>
          <w:rFonts w:ascii="Times New Roman" w:hAnsi="Times New Roman" w:cs="Times New Roman"/>
          <w:sz w:val="24"/>
          <w:szCs w:val="24"/>
        </w:rPr>
        <w:t xml:space="preserve"> </w:t>
      </w:r>
    </w:p>
    <w:p w:rsidR="00350814" w:rsidRDefault="00350814" w:rsidP="00FA1404">
      <w:pPr>
        <w:pStyle w:val="NoSpacing"/>
        <w:rPr>
          <w:rFonts w:ascii="Times New Roman" w:hAnsi="Times New Roman" w:cs="Times New Roman"/>
          <w:sz w:val="24"/>
          <w:szCs w:val="24"/>
        </w:rPr>
      </w:pPr>
      <w:r>
        <w:rPr>
          <w:rFonts w:ascii="Times New Roman" w:hAnsi="Times New Roman" w:cs="Times New Roman"/>
          <w:sz w:val="24"/>
          <w:szCs w:val="24"/>
        </w:rPr>
        <w:t xml:space="preserve">    Toplantı Tarihi:08/02/2021</w:t>
      </w:r>
    </w:p>
    <w:p w:rsidR="00350814" w:rsidRDefault="00350814" w:rsidP="00FA1404">
      <w:pPr>
        <w:pStyle w:val="NoSpacing"/>
        <w:rPr>
          <w:rFonts w:ascii="Times New Roman" w:hAnsi="Times New Roman" w:cs="Times New Roman"/>
          <w:sz w:val="24"/>
          <w:szCs w:val="24"/>
        </w:rPr>
      </w:pPr>
      <w:r>
        <w:rPr>
          <w:rFonts w:ascii="Times New Roman" w:hAnsi="Times New Roman" w:cs="Times New Roman"/>
          <w:sz w:val="24"/>
          <w:szCs w:val="24"/>
        </w:rPr>
        <w:t xml:space="preserve">    Toplantı Saati:11.00-13.00</w:t>
      </w:r>
    </w:p>
    <w:p w:rsidR="00350814" w:rsidRDefault="00350814" w:rsidP="00FA1404">
      <w:pPr>
        <w:pStyle w:val="NoSpacing"/>
        <w:rPr>
          <w:rFonts w:ascii="Times New Roman" w:hAnsi="Times New Roman" w:cs="Times New Roman"/>
          <w:sz w:val="24"/>
          <w:szCs w:val="24"/>
        </w:rPr>
      </w:pPr>
      <w:r>
        <w:rPr>
          <w:rFonts w:ascii="Times New Roman" w:hAnsi="Times New Roman" w:cs="Times New Roman"/>
          <w:sz w:val="24"/>
          <w:szCs w:val="24"/>
        </w:rPr>
        <w:t xml:space="preserve">    Toplantı Yeri:Zoom</w:t>
      </w:r>
    </w:p>
    <w:p w:rsidR="00350814" w:rsidRDefault="00350814" w:rsidP="00FA1404">
      <w:pPr>
        <w:pStyle w:val="NoSpacing"/>
        <w:rPr>
          <w:rFonts w:ascii="Times New Roman" w:hAnsi="Times New Roman" w:cs="Times New Roman"/>
          <w:sz w:val="24"/>
          <w:szCs w:val="24"/>
        </w:rPr>
      </w:pPr>
      <w:r>
        <w:rPr>
          <w:rFonts w:ascii="Times New Roman" w:hAnsi="Times New Roman" w:cs="Times New Roman"/>
          <w:sz w:val="24"/>
          <w:szCs w:val="24"/>
        </w:rPr>
        <w:t xml:space="preserve">    Toplantıya Katılanlar:Adem ARI(3/A Sınıf Öğretmeni)</w:t>
      </w:r>
    </w:p>
    <w:p w:rsidR="00350814" w:rsidRDefault="00350814" w:rsidP="009432DC">
      <w:pPr>
        <w:pStyle w:val="NoSpacing"/>
        <w:tabs>
          <w:tab w:val="left" w:pos="2325"/>
        </w:tabs>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Şenol KARAKURT(3/B Sınıf Öğretmeni)</w:t>
      </w:r>
    </w:p>
    <w:p w:rsidR="00350814" w:rsidRDefault="00350814" w:rsidP="009432DC">
      <w:pPr>
        <w:pStyle w:val="NoSpacing"/>
        <w:tabs>
          <w:tab w:val="left" w:pos="2325"/>
        </w:tabs>
        <w:rPr>
          <w:rFonts w:ascii="Times New Roman" w:hAnsi="Times New Roman" w:cs="Times New Roman"/>
          <w:sz w:val="24"/>
          <w:szCs w:val="24"/>
        </w:rPr>
      </w:pPr>
      <w:r>
        <w:rPr>
          <w:rFonts w:ascii="Times New Roman" w:hAnsi="Times New Roman" w:cs="Times New Roman"/>
          <w:sz w:val="24"/>
          <w:szCs w:val="24"/>
        </w:rPr>
        <w:tab/>
        <w:t>Sadettin DOYMUŞ(3/C Sınıf Öğretmeni)</w:t>
      </w:r>
    </w:p>
    <w:p w:rsidR="00350814" w:rsidRDefault="00350814" w:rsidP="009432DC">
      <w:pPr>
        <w:pStyle w:val="NoSpacing"/>
        <w:tabs>
          <w:tab w:val="left" w:pos="2325"/>
        </w:tabs>
        <w:rPr>
          <w:rFonts w:ascii="Times New Roman" w:hAnsi="Times New Roman" w:cs="Times New Roman"/>
          <w:sz w:val="24"/>
          <w:szCs w:val="24"/>
        </w:rPr>
      </w:pPr>
      <w:r>
        <w:rPr>
          <w:rFonts w:ascii="Times New Roman" w:hAnsi="Times New Roman" w:cs="Times New Roman"/>
          <w:sz w:val="24"/>
          <w:szCs w:val="24"/>
        </w:rPr>
        <w:tab/>
        <w:t>Erdinç AKPINAR (3/D Sınıf Öğretmeni)</w:t>
      </w:r>
    </w:p>
    <w:p w:rsidR="00350814" w:rsidRDefault="00350814" w:rsidP="00FA1404">
      <w:pPr>
        <w:pStyle w:val="NoSpacing"/>
        <w:rPr>
          <w:rFonts w:ascii="Times New Roman" w:hAnsi="Times New Roman" w:cs="Times New Roman"/>
          <w:sz w:val="24"/>
          <w:szCs w:val="24"/>
        </w:rPr>
      </w:pPr>
    </w:p>
    <w:p w:rsidR="00350814" w:rsidRDefault="00350814" w:rsidP="00FA1404">
      <w:pPr>
        <w:pStyle w:val="NoSpacing"/>
        <w:ind w:firstLine="360"/>
        <w:rPr>
          <w:rFonts w:ascii="Times New Roman" w:hAnsi="Times New Roman" w:cs="Times New Roman"/>
          <w:sz w:val="24"/>
          <w:szCs w:val="24"/>
          <w:u w:val="single"/>
        </w:rPr>
      </w:pPr>
      <w:r w:rsidRPr="00DD0ACD">
        <w:rPr>
          <w:rFonts w:ascii="Times New Roman" w:hAnsi="Times New Roman" w:cs="Times New Roman"/>
          <w:sz w:val="24"/>
          <w:szCs w:val="24"/>
          <w:u w:val="single"/>
        </w:rPr>
        <w:t>Gündem Maddeleri:</w:t>
      </w:r>
    </w:p>
    <w:p w:rsidR="00350814" w:rsidRDefault="00350814" w:rsidP="00FA1404">
      <w:pPr>
        <w:pStyle w:val="NoSpacing"/>
        <w:rPr>
          <w:rFonts w:ascii="Times New Roman" w:hAnsi="Times New Roman" w:cs="Times New Roman"/>
          <w:sz w:val="24"/>
          <w:szCs w:val="24"/>
        </w:rPr>
      </w:pPr>
    </w:p>
    <w:p w:rsidR="00350814" w:rsidRDefault="00350814" w:rsidP="00FA1404">
      <w:pPr>
        <w:pStyle w:val="NoSpacing"/>
        <w:numPr>
          <w:ilvl w:val="0"/>
          <w:numId w:val="1"/>
        </w:numPr>
        <w:rPr>
          <w:rFonts w:ascii="Times New Roman" w:hAnsi="Times New Roman" w:cs="Times New Roman"/>
          <w:sz w:val="24"/>
          <w:szCs w:val="24"/>
        </w:rPr>
      </w:pPr>
      <w:r w:rsidRPr="002B2104">
        <w:rPr>
          <w:rFonts w:ascii="Times New Roman" w:hAnsi="Times New Roman" w:cs="Times New Roman"/>
          <w:sz w:val="24"/>
          <w:szCs w:val="24"/>
        </w:rPr>
        <w:t>Açılış ve yoklama</w:t>
      </w:r>
    </w:p>
    <w:p w:rsidR="00350814" w:rsidRPr="00796AA4" w:rsidRDefault="00350814" w:rsidP="00FA1404">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Gündemin okunması</w:t>
      </w:r>
    </w:p>
    <w:p w:rsidR="00350814" w:rsidRDefault="00350814" w:rsidP="00FA1404">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1. Dönemin değerlendirilmesi.</w:t>
      </w:r>
    </w:p>
    <w:p w:rsidR="00350814" w:rsidRPr="00796AA4" w:rsidRDefault="00350814" w:rsidP="00FA1404">
      <w:pPr>
        <w:pStyle w:val="ListParagraph"/>
        <w:numPr>
          <w:ilvl w:val="0"/>
          <w:numId w:val="1"/>
        </w:numPr>
        <w:spacing w:after="0" w:line="225" w:lineRule="atLeast"/>
        <w:outlineLvl w:val="2"/>
        <w:rPr>
          <w:rFonts w:ascii="Times New Roman" w:hAnsi="Times New Roman" w:cs="Times New Roman"/>
          <w:sz w:val="24"/>
          <w:szCs w:val="24"/>
          <w:lang w:eastAsia="tr-TR"/>
        </w:rPr>
      </w:pPr>
      <w:r w:rsidRPr="00F33541">
        <w:rPr>
          <w:rFonts w:ascii="Times New Roman" w:hAnsi="Times New Roman" w:cs="Times New Roman"/>
          <w:sz w:val="24"/>
          <w:szCs w:val="24"/>
          <w:lang w:eastAsia="tr-TR"/>
        </w:rPr>
        <w:t>Öğrencilerin başarılarının ve online derslere katılımlarının görüşülmesi,</w:t>
      </w:r>
    </w:p>
    <w:p w:rsidR="00350814" w:rsidRDefault="00350814" w:rsidP="00FA1404">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 xml:space="preserve"> 2020-2021 Eğitim ve Öğretim  Yılı 2.dönemde gerçekleştirilecek aşamalı ve seyreltilmiş eğitim ile hibrit eğitim süreçlerinin, uzaktan eğitim çalışmalarının  planlanması.</w:t>
      </w:r>
    </w:p>
    <w:p w:rsidR="00350814" w:rsidRDefault="00350814" w:rsidP="00FA1404">
      <w:pPr>
        <w:pStyle w:val="NoSpacing"/>
        <w:numPr>
          <w:ilvl w:val="0"/>
          <w:numId w:val="1"/>
        </w:numPr>
        <w:rPr>
          <w:rFonts w:ascii="Times New Roman" w:hAnsi="Times New Roman" w:cs="Times New Roman"/>
          <w:sz w:val="24"/>
          <w:szCs w:val="24"/>
        </w:rPr>
      </w:pPr>
      <w:r w:rsidRPr="00601845">
        <w:rPr>
          <w:rFonts w:ascii="Times New Roman" w:hAnsi="Times New Roman" w:cs="Times New Roman"/>
          <w:sz w:val="24"/>
          <w:szCs w:val="24"/>
        </w:rPr>
        <w:t xml:space="preserve">1 Mart 2021 tarihinde başlaması planlanan </w:t>
      </w:r>
      <w:r>
        <w:rPr>
          <w:rFonts w:ascii="Times New Roman" w:hAnsi="Times New Roman" w:cs="Times New Roman"/>
          <w:sz w:val="24"/>
          <w:szCs w:val="24"/>
        </w:rPr>
        <w:t>A</w:t>
      </w:r>
      <w:r w:rsidRPr="00601845">
        <w:rPr>
          <w:rFonts w:ascii="Times New Roman" w:hAnsi="Times New Roman" w:cs="Times New Roman"/>
          <w:sz w:val="24"/>
          <w:szCs w:val="24"/>
        </w:rPr>
        <w:t>şamalı ve seyreltilmiş eğitim ile hibrit eğitim süreçlerinde öğrencilerin öğrenme kazanımlarına ilişkin eksikliklerinin giderilmesine yönelik tamamlayıcı eğitim planlamalarının yapılması.</w:t>
      </w:r>
    </w:p>
    <w:p w:rsidR="00350814" w:rsidRDefault="00350814" w:rsidP="00FA1404">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Yüz yüze eğitimin başlamasıyla okulda ve sınıflarda uyulması gereken pandemi kurallarının uygulanması.</w:t>
      </w:r>
    </w:p>
    <w:p w:rsidR="00350814" w:rsidRDefault="00350814" w:rsidP="00FA1404">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Sınıflarda özel eğitim ihtiyacı olan öğrenciler  durumlarının Rehberlik Servisi, aile ve okul idaresi işbirliği ile görüşülerek gerekli tedbirlerin alınması.</w:t>
      </w:r>
    </w:p>
    <w:p w:rsidR="00350814" w:rsidRDefault="00350814" w:rsidP="00FA1404">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Veli toplantılarının planlanması ve nasıl yapılacağının belirlenmesi.</w:t>
      </w:r>
    </w:p>
    <w:p w:rsidR="00350814" w:rsidRPr="00601845" w:rsidRDefault="00350814" w:rsidP="00FA1404">
      <w:pPr>
        <w:pStyle w:val="NoSpacing"/>
        <w:numPr>
          <w:ilvl w:val="0"/>
          <w:numId w:val="1"/>
        </w:numPr>
        <w:rPr>
          <w:rFonts w:ascii="Times New Roman" w:hAnsi="Times New Roman" w:cs="Times New Roman"/>
          <w:sz w:val="24"/>
          <w:szCs w:val="24"/>
        </w:rPr>
      </w:pPr>
      <w:r w:rsidRPr="00601845">
        <w:rPr>
          <w:rFonts w:ascii="Times New Roman" w:hAnsi="Times New Roman" w:cs="Times New Roman"/>
          <w:sz w:val="24"/>
          <w:szCs w:val="24"/>
        </w:rPr>
        <w:t>Belirli gün ve haftaların kutlama esaslarının belirlenmesi.</w:t>
      </w:r>
    </w:p>
    <w:p w:rsidR="00350814" w:rsidRPr="00796AA4" w:rsidRDefault="00350814" w:rsidP="00FA1404">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2.dönem yapılacak sosyal, sportif, gezi vb. faaliyetlerinin görüşülmesi ve karara bağlanması.</w:t>
      </w:r>
    </w:p>
    <w:p w:rsidR="00350814" w:rsidRDefault="00350814" w:rsidP="00FA1404">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Dilek ve temenniler.</w:t>
      </w:r>
    </w:p>
    <w:p w:rsidR="00350814" w:rsidRPr="00FA1404" w:rsidRDefault="00350814" w:rsidP="00FA1404">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 xml:space="preserve">Kapanış. </w:t>
      </w:r>
    </w:p>
    <w:p w:rsidR="00350814" w:rsidRDefault="00350814" w:rsidP="00FA1404">
      <w:pPr>
        <w:pStyle w:val="NoSpacing"/>
        <w:rPr>
          <w:rFonts w:ascii="Times New Roman" w:hAnsi="Times New Roman" w:cs="Times New Roman"/>
          <w:sz w:val="24"/>
          <w:szCs w:val="24"/>
        </w:rPr>
      </w:pPr>
    </w:p>
    <w:p w:rsidR="00350814" w:rsidRPr="005E5996" w:rsidRDefault="00350814" w:rsidP="00FA1404">
      <w:pPr>
        <w:pStyle w:val="NoSpacing"/>
        <w:rPr>
          <w:rFonts w:ascii="Times New Roman" w:hAnsi="Times New Roman" w:cs="Times New Roman"/>
          <w:sz w:val="24"/>
          <w:szCs w:val="24"/>
          <w:u w:val="single"/>
        </w:rPr>
      </w:pPr>
      <w:r w:rsidRPr="005E5996">
        <w:rPr>
          <w:rFonts w:ascii="Times New Roman" w:hAnsi="Times New Roman" w:cs="Times New Roman"/>
          <w:sz w:val="24"/>
          <w:szCs w:val="24"/>
          <w:u w:val="single"/>
        </w:rPr>
        <w:t>Gündem maddelerinin görüşülmesi:</w:t>
      </w:r>
    </w:p>
    <w:p w:rsidR="00350814" w:rsidRDefault="00350814" w:rsidP="00FA1404">
      <w:pPr>
        <w:pStyle w:val="NoSpacing"/>
        <w:rPr>
          <w:rFonts w:ascii="Times New Roman" w:hAnsi="Times New Roman" w:cs="Times New Roman"/>
          <w:sz w:val="24"/>
          <w:szCs w:val="24"/>
        </w:rPr>
      </w:pPr>
    </w:p>
    <w:p w:rsidR="00350814" w:rsidRPr="00FA1404" w:rsidRDefault="00350814" w:rsidP="00FA1404">
      <w:pPr>
        <w:pStyle w:val="NoSpacing"/>
        <w:numPr>
          <w:ilvl w:val="0"/>
          <w:numId w:val="2"/>
        </w:numPr>
        <w:rPr>
          <w:rFonts w:ascii="Times New Roman" w:hAnsi="Times New Roman" w:cs="Times New Roman"/>
          <w:sz w:val="24"/>
          <w:szCs w:val="24"/>
        </w:rPr>
      </w:pPr>
      <w:r w:rsidRPr="008C4ABE">
        <w:rPr>
          <w:rFonts w:ascii="Times New Roman" w:hAnsi="Times New Roman" w:cs="Times New Roman"/>
          <w:sz w:val="24"/>
          <w:szCs w:val="24"/>
        </w:rPr>
        <w:t>Toplantı sağlıklı günler dilekleri ile açıldı. Zümre öğretmenlerinin toplantıya katılımlarının sağlandığı görüldü.</w:t>
      </w:r>
    </w:p>
    <w:p w:rsidR="00350814" w:rsidRDefault="00350814" w:rsidP="00FA1404">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 xml:space="preserve">Gündem maddeleri okundu. Eklenecek madde olmadığına karar verildi. </w:t>
      </w:r>
    </w:p>
    <w:p w:rsidR="00350814" w:rsidRDefault="00350814" w:rsidP="00FA1404">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 xml:space="preserve">1. Dönemin genel değerlendirilmesi yapıldı. Uzaktan eğitim ve seyreltilmiş eğitim yapıldığı, bu süreç içerisinde derslerin müfredata uygun bir şekilde kazanımlar doğrultusunda işlenmeye çalışıldığı görüldü. Türkçe ve Hayat bilgisi,Fen Bilimleri, Matematik  ve ifade ve beceri dersleri konularında planlama doğrultusunda yapıldığı  görüldü. </w:t>
      </w:r>
    </w:p>
    <w:p w:rsidR="00350814" w:rsidRPr="00605D8E" w:rsidRDefault="00350814" w:rsidP="00E839ED">
      <w:pPr>
        <w:pStyle w:val="NoSpacing"/>
        <w:numPr>
          <w:ilvl w:val="0"/>
          <w:numId w:val="2"/>
        </w:numPr>
        <w:rPr>
          <w:rFonts w:ascii="Times New Roman" w:hAnsi="Times New Roman" w:cs="Times New Roman"/>
          <w:sz w:val="24"/>
          <w:szCs w:val="24"/>
        </w:rPr>
      </w:pPr>
      <w:r w:rsidRPr="00605D8E">
        <w:rPr>
          <w:rFonts w:ascii="Times New Roman" w:hAnsi="Times New Roman" w:cs="Times New Roman"/>
          <w:sz w:val="24"/>
          <w:szCs w:val="24"/>
        </w:rPr>
        <w:t>Öğrenci başarılarının ve derse katılımların sınıfl</w:t>
      </w:r>
      <w:r>
        <w:rPr>
          <w:rFonts w:ascii="Times New Roman" w:hAnsi="Times New Roman" w:cs="Times New Roman"/>
          <w:sz w:val="24"/>
          <w:szCs w:val="24"/>
        </w:rPr>
        <w:t xml:space="preserve">ar bazında  hemen hemen aynı olduğu </w:t>
      </w:r>
      <w:r w:rsidRPr="00605D8E">
        <w:rPr>
          <w:rFonts w:ascii="Times New Roman" w:hAnsi="Times New Roman" w:cs="Times New Roman"/>
          <w:sz w:val="24"/>
          <w:szCs w:val="24"/>
        </w:rPr>
        <w:t xml:space="preserve">,  bu </w:t>
      </w:r>
      <w:r>
        <w:rPr>
          <w:rFonts w:ascii="Times New Roman" w:hAnsi="Times New Roman" w:cs="Times New Roman"/>
          <w:sz w:val="24"/>
          <w:szCs w:val="24"/>
        </w:rPr>
        <w:t>dönemde farklılıkların</w:t>
      </w:r>
      <w:r w:rsidRPr="00605D8E">
        <w:rPr>
          <w:rFonts w:ascii="Times New Roman" w:hAnsi="Times New Roman" w:cs="Times New Roman"/>
          <w:sz w:val="24"/>
          <w:szCs w:val="24"/>
        </w:rPr>
        <w:t xml:space="preserve"> en büyük etkenin veli yaklaşımları olduğu üzerinde görüş birliğine varıldı. Veli desteği ve ilgisini yoğun bir şekilde alan öğrencilerin kazanımlar doğrultusunda ilerlediği başarı sağladığı görülürken veli desteğini alamayan öğrencilerde ilerleme kaydedilemediği belirtildi. Sınıflar bazında uzaktan eğitime katılım yüzdeleri şöyledir: </w:t>
      </w:r>
    </w:p>
    <w:p w:rsidR="00350814" w:rsidRDefault="00350814" w:rsidP="00FA1404">
      <w:pPr>
        <w:pStyle w:val="ListParagraph"/>
        <w:ind w:left="1416"/>
        <w:rPr>
          <w:rFonts w:ascii="Times New Roman" w:hAnsi="Times New Roman" w:cs="Times New Roman"/>
          <w:sz w:val="24"/>
          <w:szCs w:val="24"/>
        </w:rPr>
      </w:pPr>
      <w:r>
        <w:rPr>
          <w:rFonts w:ascii="Times New Roman" w:hAnsi="Times New Roman" w:cs="Times New Roman"/>
          <w:sz w:val="24"/>
          <w:szCs w:val="24"/>
        </w:rPr>
        <w:t>3/A Sınıfı    %85</w:t>
      </w:r>
    </w:p>
    <w:p w:rsidR="00350814" w:rsidRDefault="00350814" w:rsidP="00FA1404">
      <w:pPr>
        <w:pStyle w:val="ListParagraph"/>
        <w:ind w:left="1416"/>
        <w:rPr>
          <w:rFonts w:ascii="Times New Roman" w:hAnsi="Times New Roman" w:cs="Times New Roman"/>
          <w:sz w:val="24"/>
          <w:szCs w:val="24"/>
        </w:rPr>
      </w:pPr>
      <w:r>
        <w:rPr>
          <w:rFonts w:ascii="Times New Roman" w:hAnsi="Times New Roman" w:cs="Times New Roman"/>
          <w:sz w:val="24"/>
          <w:szCs w:val="24"/>
        </w:rPr>
        <w:t>3/B Sınıfı    % 85</w:t>
      </w:r>
    </w:p>
    <w:p w:rsidR="00350814" w:rsidRDefault="00350814" w:rsidP="00FA1404">
      <w:pPr>
        <w:pStyle w:val="ListParagraph"/>
        <w:ind w:left="1416"/>
        <w:rPr>
          <w:rFonts w:ascii="Times New Roman" w:hAnsi="Times New Roman" w:cs="Times New Roman"/>
          <w:sz w:val="24"/>
          <w:szCs w:val="24"/>
        </w:rPr>
      </w:pPr>
      <w:r>
        <w:rPr>
          <w:rFonts w:ascii="Times New Roman" w:hAnsi="Times New Roman" w:cs="Times New Roman"/>
          <w:sz w:val="24"/>
          <w:szCs w:val="24"/>
        </w:rPr>
        <w:t>3/C Sınıfı    % 86</w:t>
      </w:r>
    </w:p>
    <w:p w:rsidR="00350814" w:rsidRDefault="00350814" w:rsidP="00FA1404">
      <w:pPr>
        <w:pStyle w:val="ListParagraph"/>
        <w:ind w:left="1416"/>
        <w:rPr>
          <w:rFonts w:ascii="Times New Roman" w:hAnsi="Times New Roman" w:cs="Times New Roman"/>
          <w:sz w:val="24"/>
          <w:szCs w:val="24"/>
        </w:rPr>
      </w:pPr>
      <w:r>
        <w:rPr>
          <w:rFonts w:ascii="Times New Roman" w:hAnsi="Times New Roman" w:cs="Times New Roman"/>
          <w:sz w:val="24"/>
          <w:szCs w:val="24"/>
        </w:rPr>
        <w:t xml:space="preserve">3/D Sınıfı    % 75 </w:t>
      </w:r>
    </w:p>
    <w:p w:rsidR="00350814" w:rsidRDefault="00350814" w:rsidP="00FA1404">
      <w:pPr>
        <w:pStyle w:val="ListParagraph"/>
        <w:ind w:firstLine="696"/>
        <w:rPr>
          <w:rFonts w:ascii="Times New Roman" w:hAnsi="Times New Roman" w:cs="Times New Roman"/>
          <w:sz w:val="24"/>
          <w:szCs w:val="24"/>
        </w:rPr>
      </w:pPr>
      <w:r>
        <w:rPr>
          <w:rFonts w:ascii="Times New Roman" w:hAnsi="Times New Roman" w:cs="Times New Roman"/>
          <w:sz w:val="24"/>
          <w:szCs w:val="24"/>
        </w:rPr>
        <w:t xml:space="preserve"> Sınıflar bazında öğrenci katılımların hemen hemen aynı olduğu görüldü. </w:t>
      </w:r>
    </w:p>
    <w:p w:rsidR="00350814" w:rsidRDefault="00350814" w:rsidP="00FA1404">
      <w:pPr>
        <w:pStyle w:val="ListParagraph"/>
        <w:ind w:firstLine="696"/>
        <w:rPr>
          <w:rFonts w:ascii="Times New Roman" w:hAnsi="Times New Roman" w:cs="Times New Roman"/>
          <w:sz w:val="24"/>
          <w:szCs w:val="24"/>
        </w:rPr>
      </w:pPr>
      <w:r>
        <w:rPr>
          <w:rFonts w:ascii="Times New Roman" w:hAnsi="Times New Roman" w:cs="Times New Roman"/>
          <w:sz w:val="24"/>
          <w:szCs w:val="24"/>
        </w:rPr>
        <w:t xml:space="preserve"> Uzaktan eğitim sürecinin1.dönemin sonlarına doğru öğrencilerde sıkılmalar olduğu performans düşüklüğünün görüldüğü belirtildi. Bu süreçte çocukların velileri ile görüşülerek katılımın sağlanması için büyük çaba sarf edildiği belirtildi.</w:t>
      </w:r>
    </w:p>
    <w:p w:rsidR="00350814" w:rsidRDefault="00350814" w:rsidP="00FA1404">
      <w:pPr>
        <w:pStyle w:val="ListParagraph"/>
        <w:ind w:firstLine="696"/>
        <w:rPr>
          <w:rFonts w:ascii="Times New Roman" w:hAnsi="Times New Roman" w:cs="Times New Roman"/>
          <w:sz w:val="24"/>
          <w:szCs w:val="24"/>
        </w:rPr>
      </w:pPr>
      <w:r>
        <w:rPr>
          <w:rFonts w:ascii="Times New Roman" w:hAnsi="Times New Roman" w:cs="Times New Roman"/>
          <w:sz w:val="24"/>
          <w:szCs w:val="24"/>
        </w:rPr>
        <w:t>Seyreltilmiş eğitim uygulamalarında verimin azaldığı, öğrencilerin iki gün okula gelmelerinin kazanımlar konusunda ilerlemede sorunlar yaşanılmasına sebep olduğu görüldü. Online derslere öğrenci katılımı olduğu sürece derslerin işleniş sırasını takip ve kazanımlar konusunda ilerleme kaydedildiği gözlemlendi.</w:t>
      </w:r>
    </w:p>
    <w:p w:rsidR="00350814" w:rsidRPr="00FA1404" w:rsidRDefault="00350814" w:rsidP="00165524">
      <w:pPr>
        <w:pStyle w:val="NoSpacing"/>
        <w:numPr>
          <w:ilvl w:val="0"/>
          <w:numId w:val="2"/>
        </w:numPr>
        <w:rPr>
          <w:rFonts w:ascii="Times New Roman" w:hAnsi="Times New Roman" w:cs="Times New Roman"/>
          <w:sz w:val="24"/>
          <w:szCs w:val="24"/>
        </w:rPr>
      </w:pPr>
      <w:r w:rsidRPr="00FA1404">
        <w:rPr>
          <w:rFonts w:ascii="Times New Roman" w:hAnsi="Times New Roman" w:cs="Times New Roman"/>
          <w:sz w:val="24"/>
          <w:szCs w:val="24"/>
        </w:rPr>
        <w:t>15-26 Şubat tarihleri ara</w:t>
      </w:r>
      <w:r>
        <w:rPr>
          <w:rFonts w:ascii="Times New Roman" w:hAnsi="Times New Roman" w:cs="Times New Roman"/>
          <w:sz w:val="24"/>
          <w:szCs w:val="24"/>
        </w:rPr>
        <w:t>sında uygulanacak Uzaktan Eğitim</w:t>
      </w:r>
      <w:r w:rsidRPr="00FA1404">
        <w:rPr>
          <w:rFonts w:ascii="Times New Roman" w:hAnsi="Times New Roman" w:cs="Times New Roman"/>
          <w:sz w:val="24"/>
          <w:szCs w:val="24"/>
        </w:rPr>
        <w:t xml:space="preserve"> sürecinin planlanmasını 1. Dönem in devamı niteliğinde yapılmasına</w:t>
      </w:r>
      <w:r>
        <w:rPr>
          <w:rFonts w:ascii="Times New Roman" w:hAnsi="Times New Roman" w:cs="Times New Roman"/>
          <w:sz w:val="24"/>
          <w:szCs w:val="24"/>
        </w:rPr>
        <w:t>,hafta içi  günlük 6 saat ders yapılarak haftada 30 saat ders yapılması kararlaştırıldı.</w:t>
      </w:r>
      <w:r w:rsidRPr="00FA1404">
        <w:rPr>
          <w:rFonts w:ascii="Times New Roman" w:hAnsi="Times New Roman" w:cs="Times New Roman"/>
          <w:sz w:val="24"/>
          <w:szCs w:val="24"/>
        </w:rPr>
        <w:t xml:space="preserve"> ayrıca EbaTv derslerinin izlenmesi sağlanarak planlanması öngörüldü. Bu planlama yapılırken Eba da tanımlanana saatler dışında da derslerin yapılabileceği isteyen öğretmenlerin diğer online platformları kullanarak dersleri işleyebileceği, dileyen öğretmenlerin ise Eba da tanımlanan saatler doğrultusunda dersle</w:t>
      </w:r>
      <w:r>
        <w:rPr>
          <w:rFonts w:ascii="Times New Roman" w:hAnsi="Times New Roman" w:cs="Times New Roman"/>
          <w:sz w:val="24"/>
          <w:szCs w:val="24"/>
        </w:rPr>
        <w:t>rini işleyeceği belirtildi. İlk</w:t>
      </w:r>
      <w:r w:rsidRPr="00FA1404">
        <w:rPr>
          <w:rFonts w:ascii="Times New Roman" w:hAnsi="Times New Roman" w:cs="Times New Roman"/>
          <w:sz w:val="24"/>
          <w:szCs w:val="24"/>
        </w:rPr>
        <w:t xml:space="preserve"> günler bir genel tekrar yapılabileceği ardından  M.E.B</w:t>
      </w:r>
      <w:r>
        <w:rPr>
          <w:rFonts w:ascii="Times New Roman" w:hAnsi="Times New Roman" w:cs="Times New Roman"/>
          <w:sz w:val="24"/>
          <w:szCs w:val="24"/>
        </w:rPr>
        <w:t xml:space="preserve"> </w:t>
      </w:r>
      <w:r w:rsidRPr="00FA1404">
        <w:rPr>
          <w:rFonts w:ascii="Times New Roman" w:hAnsi="Times New Roman" w:cs="Times New Roman"/>
          <w:sz w:val="24"/>
          <w:szCs w:val="24"/>
        </w:rPr>
        <w:t xml:space="preserve">nın göndermiş olduğu çalışma kitaplarında eksik kalan konuların tamamlanması, planlamada matematik konularında tamamlanamayan konuların tamamlanmasına öncelik verilmesi gerekliliği belirtildi. </w:t>
      </w:r>
    </w:p>
    <w:p w:rsidR="00350814" w:rsidRDefault="00350814" w:rsidP="007778A1">
      <w:pPr>
        <w:pStyle w:val="NoSpacing"/>
        <w:ind w:left="720"/>
        <w:jc w:val="both"/>
        <w:rPr>
          <w:rFonts w:ascii="Times New Roman" w:hAnsi="Times New Roman" w:cs="Times New Roman"/>
          <w:sz w:val="24"/>
          <w:szCs w:val="24"/>
        </w:rPr>
      </w:pPr>
      <w:r>
        <w:rPr>
          <w:rFonts w:ascii="Times New Roman" w:hAnsi="Times New Roman" w:cs="Times New Roman"/>
          <w:sz w:val="24"/>
          <w:szCs w:val="24"/>
        </w:rPr>
        <w:t xml:space="preserve">1 </w:t>
      </w:r>
      <w:r w:rsidRPr="00601845">
        <w:rPr>
          <w:rFonts w:ascii="Times New Roman" w:hAnsi="Times New Roman" w:cs="Times New Roman"/>
          <w:sz w:val="24"/>
          <w:szCs w:val="24"/>
        </w:rPr>
        <w:t xml:space="preserve">Mart 2021 tarihinde başlaması planlanan </w:t>
      </w:r>
      <w:r>
        <w:rPr>
          <w:rFonts w:ascii="Times New Roman" w:hAnsi="Times New Roman" w:cs="Times New Roman"/>
          <w:sz w:val="24"/>
          <w:szCs w:val="24"/>
        </w:rPr>
        <w:t>a</w:t>
      </w:r>
      <w:r w:rsidRPr="00601845">
        <w:rPr>
          <w:rFonts w:ascii="Times New Roman" w:hAnsi="Times New Roman" w:cs="Times New Roman"/>
          <w:sz w:val="24"/>
          <w:szCs w:val="24"/>
        </w:rPr>
        <w:t>şamalı ve seyreltilmiş eğitim ile hibrit eğitim süreçlerinde</w:t>
      </w:r>
      <w:r>
        <w:rPr>
          <w:rFonts w:ascii="Times New Roman" w:hAnsi="Times New Roman" w:cs="Times New Roman"/>
          <w:sz w:val="24"/>
          <w:szCs w:val="24"/>
        </w:rPr>
        <w:t xml:space="preserve"> aşağıdaki tabloda yer alan ders saatleri doğrultusunda planlamaların yapılacağı öngörüldü. </w:t>
      </w:r>
      <w:r w:rsidRPr="00D810FC">
        <w:rPr>
          <w:rFonts w:ascii="Times New Roman" w:hAnsi="Times New Roman" w:cs="Times New Roman"/>
          <w:noProof/>
          <w:sz w:val="24"/>
          <w:szCs w:val="24"/>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i1025" type="#_x0000_t75" style="width:345.75pt;height:417pt;visibility:visible">
            <v:imagedata r:id="rId5" o:title=""/>
          </v:shape>
        </w:pict>
      </w:r>
    </w:p>
    <w:p w:rsidR="00350814" w:rsidRDefault="00350814" w:rsidP="00FA1404">
      <w:pPr>
        <w:pStyle w:val="NoSpacing"/>
        <w:ind w:left="360" w:firstLine="348"/>
        <w:rPr>
          <w:rFonts w:ascii="Times New Roman" w:hAnsi="Times New Roman" w:cs="Times New Roman"/>
          <w:sz w:val="24"/>
          <w:szCs w:val="24"/>
        </w:rPr>
      </w:pPr>
      <w:r>
        <w:rPr>
          <w:rFonts w:ascii="Times New Roman" w:hAnsi="Times New Roman" w:cs="Times New Roman"/>
          <w:sz w:val="24"/>
          <w:szCs w:val="24"/>
        </w:rPr>
        <w:t xml:space="preserve">Bu çizelge doğrultusunda sınıfların 1. Dönemde yapıldığı gibi iki guruba ayrılacağı ve Pazartesi/Salı 1.gurup ile çalışıldıktan sonra Çarşamba günleri tüm sınıf ile 6 saat online dersler(1 saat Türkçe,1saat Matematik,1 saat Fen Bilimleri, 1 saat Müzük,1 saat Görsel Sanatlar,1 saat Beden Eğitimi ve oyun) yapılması ardından Perşembe/Cuma günü 2. gurup ile çalışılmalar yapılması öngörüldü. </w:t>
      </w:r>
    </w:p>
    <w:p w:rsidR="00350814" w:rsidRDefault="00350814" w:rsidP="00FA1404">
      <w:pPr>
        <w:pStyle w:val="NoSpacing"/>
        <w:ind w:left="360" w:firstLine="348"/>
        <w:rPr>
          <w:rFonts w:ascii="Times New Roman" w:hAnsi="Times New Roman" w:cs="Times New Roman"/>
          <w:sz w:val="24"/>
          <w:szCs w:val="24"/>
        </w:rPr>
      </w:pPr>
    </w:p>
    <w:p w:rsidR="00350814" w:rsidRDefault="00350814" w:rsidP="00FA1404">
      <w:pPr>
        <w:pStyle w:val="NoSpacing"/>
        <w:ind w:left="360"/>
        <w:rPr>
          <w:rFonts w:ascii="Times New Roman" w:hAnsi="Times New Roman" w:cs="Times New Roman"/>
          <w:sz w:val="24"/>
          <w:szCs w:val="24"/>
        </w:rPr>
      </w:pPr>
      <w:r>
        <w:rPr>
          <w:rFonts w:ascii="Times New Roman" w:hAnsi="Times New Roman" w:cs="Times New Roman"/>
          <w:sz w:val="24"/>
          <w:szCs w:val="24"/>
        </w:rPr>
        <w:t xml:space="preserve">    6-Sınıfın genel durumlarını değerlendirmek, hangi kazanım düzeyinde olduklarını belirlemek gerekliliği üzerinde görüş birliği yapıldı.</w:t>
      </w:r>
      <w:r w:rsidRPr="004659A4">
        <w:rPr>
          <w:rFonts w:ascii="Times New Roman" w:hAnsi="Times New Roman" w:cs="Times New Roman"/>
          <w:sz w:val="24"/>
          <w:szCs w:val="24"/>
        </w:rPr>
        <w:t xml:space="preserve"> </w:t>
      </w:r>
      <w:r>
        <w:rPr>
          <w:rFonts w:ascii="Times New Roman" w:hAnsi="Times New Roman" w:cs="Times New Roman"/>
          <w:sz w:val="24"/>
          <w:szCs w:val="24"/>
        </w:rPr>
        <w:t>Öğrenci seviyelerini belirleme, öğrencilerin öğrenme kayıplarını belirlemek için  zümre bazında kazanım sınavı yapmak kararlaştırıldı.  Öğrencilerin yıllık plan ve kazanımlar doğrultusunda belirlenen eksiklikler doğrultusunda çalışmalar yapılması gerekliliği belirtildi.  Ayrıca online derslere hiç katılamayan öğrencilerin durumlarının dikkatle ele alınıp planlamaların yapılmasının gerekliliği üzerinde duruldu.</w:t>
      </w:r>
    </w:p>
    <w:p w:rsidR="00350814" w:rsidRDefault="00350814" w:rsidP="00FA1404">
      <w:pPr>
        <w:pStyle w:val="NoSpacing"/>
        <w:ind w:left="360"/>
        <w:rPr>
          <w:rFonts w:ascii="Times New Roman" w:hAnsi="Times New Roman" w:cs="Times New Roman"/>
          <w:sz w:val="24"/>
          <w:szCs w:val="24"/>
        </w:rPr>
      </w:pPr>
      <w:r>
        <w:rPr>
          <w:rFonts w:ascii="Times New Roman" w:hAnsi="Times New Roman" w:cs="Times New Roman"/>
          <w:sz w:val="24"/>
          <w:szCs w:val="24"/>
        </w:rPr>
        <w:t xml:space="preserve">    Matematik dersinin tüm saatlerinin verilmesi gerketiği belirtildi.Verilemeyen veya eksik kalan kazanımların verilmesinde etkili olacağı ve telafisinin yapılabileceği öngörüldü.Yüz yüze eğitime geçildiğinde 1. guruptaki öğrencilere ders anlatırken,2.urup  öğrencilerde zoom üzerinden  bağlantı kurarark derslere katılımının sağlanarak, eksik konuların giderilebileceği belirtildi.</w:t>
      </w:r>
    </w:p>
    <w:p w:rsidR="00350814" w:rsidRDefault="00350814" w:rsidP="00FA1404">
      <w:pPr>
        <w:pStyle w:val="NoSpacing"/>
        <w:ind w:left="360"/>
        <w:rPr>
          <w:rFonts w:ascii="Times New Roman" w:hAnsi="Times New Roman" w:cs="Times New Roman"/>
          <w:sz w:val="24"/>
          <w:szCs w:val="24"/>
        </w:rPr>
      </w:pPr>
      <w:r>
        <w:rPr>
          <w:rFonts w:ascii="Times New Roman" w:hAnsi="Times New Roman" w:cs="Times New Roman"/>
          <w:sz w:val="24"/>
          <w:szCs w:val="24"/>
        </w:rPr>
        <w:t xml:space="preserve"> ‘’ Sivas İçin  Kitap Vakti’’aynı anda kitap okuma etkinliğine katılımın artırılması için veli ve öğrencilerin teşvik edilerek,katılımın artırılması gerektiği belirtildi. </w:t>
      </w:r>
    </w:p>
    <w:p w:rsidR="00350814" w:rsidRDefault="00350814" w:rsidP="00FA1404">
      <w:pPr>
        <w:pStyle w:val="NoSpacing"/>
        <w:ind w:left="360"/>
        <w:rPr>
          <w:rFonts w:ascii="Times New Roman" w:hAnsi="Times New Roman" w:cs="Times New Roman"/>
          <w:sz w:val="24"/>
          <w:szCs w:val="24"/>
        </w:rPr>
      </w:pPr>
      <w:r>
        <w:rPr>
          <w:rFonts w:ascii="Times New Roman" w:hAnsi="Times New Roman" w:cs="Times New Roman"/>
          <w:sz w:val="24"/>
          <w:szCs w:val="24"/>
        </w:rPr>
        <w:t xml:space="preserve">   Velilerle iletişime geçilerek okulumuzn temiz ve güvenilir olduğu anlatılarak.Öğrencilerin yüz yüze eğitime katılmaları sağlanacağı belirtildi.Veliler ve öğrenciler için bilgilendirici afişler asılması gerektiği belirtildi.Kazanılamayan kazınımları dönem içi derslere yayılarak</w:t>
      </w:r>
      <w:bookmarkStart w:id="0" w:name="_GoBack"/>
      <w:bookmarkEnd w:id="0"/>
      <w:r>
        <w:rPr>
          <w:rFonts w:ascii="Times New Roman" w:hAnsi="Times New Roman" w:cs="Times New Roman"/>
          <w:sz w:val="24"/>
          <w:szCs w:val="24"/>
        </w:rPr>
        <w:t xml:space="preserve"> tamamlanması gerektiği öngörüldü</w:t>
      </w:r>
    </w:p>
    <w:p w:rsidR="00350814" w:rsidRDefault="00350814" w:rsidP="00FA1404">
      <w:pPr>
        <w:pStyle w:val="NoSpacing"/>
        <w:ind w:left="360"/>
        <w:rPr>
          <w:rFonts w:ascii="Times New Roman" w:hAnsi="Times New Roman" w:cs="Times New Roman"/>
          <w:sz w:val="24"/>
          <w:szCs w:val="24"/>
        </w:rPr>
      </w:pPr>
      <w:r>
        <w:rPr>
          <w:rFonts w:ascii="Times New Roman" w:hAnsi="Times New Roman" w:cs="Times New Roman"/>
          <w:sz w:val="24"/>
          <w:szCs w:val="24"/>
        </w:rPr>
        <w:t xml:space="preserve">  .</w:t>
      </w:r>
    </w:p>
    <w:p w:rsidR="00350814" w:rsidRDefault="00350814" w:rsidP="00FA1404">
      <w:pPr>
        <w:pStyle w:val="NoSpacing"/>
        <w:ind w:left="360"/>
        <w:rPr>
          <w:rFonts w:ascii="Times New Roman" w:hAnsi="Times New Roman" w:cs="Times New Roman"/>
          <w:sz w:val="24"/>
          <w:szCs w:val="24"/>
        </w:rPr>
      </w:pPr>
    </w:p>
    <w:p w:rsidR="00350814" w:rsidRDefault="00350814" w:rsidP="006874A3">
      <w:pPr>
        <w:pStyle w:val="NoSpacing"/>
        <w:ind w:left="360"/>
        <w:rPr>
          <w:rFonts w:ascii="Times New Roman" w:hAnsi="Times New Roman" w:cs="Times New Roman"/>
          <w:sz w:val="24"/>
          <w:szCs w:val="24"/>
        </w:rPr>
      </w:pPr>
      <w:r>
        <w:rPr>
          <w:rFonts w:ascii="Times New Roman" w:hAnsi="Times New Roman" w:cs="Times New Roman"/>
          <w:sz w:val="24"/>
          <w:szCs w:val="24"/>
        </w:rPr>
        <w:t xml:space="preserve">7-Yüz yüze eğitimin başlaması ile birlikte maske mesafe temizlik kurallarına azami dikkat edilmesi,  sınıflarda kolonya, dezenfektan madde kullanılabileceği, sınıfın sürekli havalandırılması gerekliliği üzerinde görüşüldü. </w:t>
      </w:r>
    </w:p>
    <w:p w:rsidR="00350814" w:rsidRDefault="00350814" w:rsidP="00FA1404">
      <w:pPr>
        <w:pStyle w:val="NoSpacing"/>
        <w:rPr>
          <w:rFonts w:ascii="Times New Roman" w:hAnsi="Times New Roman" w:cs="Times New Roman"/>
          <w:sz w:val="24"/>
          <w:szCs w:val="24"/>
        </w:rPr>
      </w:pPr>
    </w:p>
    <w:p w:rsidR="00350814" w:rsidRDefault="00350814" w:rsidP="006874A3">
      <w:pPr>
        <w:pStyle w:val="NoSpacing"/>
        <w:ind w:left="360"/>
        <w:rPr>
          <w:rFonts w:ascii="Times New Roman" w:hAnsi="Times New Roman" w:cs="Times New Roman"/>
          <w:sz w:val="24"/>
          <w:szCs w:val="24"/>
        </w:rPr>
      </w:pPr>
      <w:r>
        <w:rPr>
          <w:rFonts w:ascii="Times New Roman" w:hAnsi="Times New Roman" w:cs="Times New Roman"/>
          <w:sz w:val="24"/>
          <w:szCs w:val="24"/>
        </w:rPr>
        <w:t xml:space="preserve">8-Sınıflar bazında özel eğitim gereksinimi olan çocukların Rehberlik öğretmeni ile işbirliğine geçilerek Destek Eğitim Kurslarının açılmasının öğrencilere çok faydalı olacağı konusunda görüş birliğine varıldı. </w:t>
      </w:r>
    </w:p>
    <w:p w:rsidR="00350814" w:rsidRDefault="00350814" w:rsidP="006874A3">
      <w:pPr>
        <w:pStyle w:val="NoSpacing"/>
        <w:rPr>
          <w:rFonts w:ascii="Times New Roman" w:hAnsi="Times New Roman" w:cs="Times New Roman"/>
          <w:sz w:val="24"/>
          <w:szCs w:val="24"/>
        </w:rPr>
      </w:pPr>
    </w:p>
    <w:p w:rsidR="00350814" w:rsidRDefault="00350814" w:rsidP="00FA1404">
      <w:pPr>
        <w:pStyle w:val="NoSpacing"/>
        <w:ind w:left="720"/>
        <w:rPr>
          <w:rFonts w:ascii="Times New Roman" w:hAnsi="Times New Roman" w:cs="Times New Roman"/>
          <w:sz w:val="24"/>
          <w:szCs w:val="24"/>
        </w:rPr>
      </w:pPr>
    </w:p>
    <w:p w:rsidR="00350814" w:rsidRDefault="00350814" w:rsidP="006874A3">
      <w:pPr>
        <w:pStyle w:val="NoSpacing"/>
        <w:ind w:left="360"/>
        <w:rPr>
          <w:rFonts w:ascii="Times New Roman" w:hAnsi="Times New Roman" w:cs="Times New Roman"/>
          <w:sz w:val="24"/>
          <w:szCs w:val="24"/>
        </w:rPr>
      </w:pPr>
      <w:r>
        <w:rPr>
          <w:rFonts w:ascii="Times New Roman" w:hAnsi="Times New Roman" w:cs="Times New Roman"/>
          <w:sz w:val="24"/>
          <w:szCs w:val="24"/>
        </w:rPr>
        <w:t>9-Salgın hastalık dönemi göz önünde bulundurularak veli toplantılarının online üzerinden yapılması gerekliliği belirtildi. Dönem  başında ve sonunda olmak üzere ve gerekli görüldüğü durumlarda veli toplantılarının yapılacağı belirtildi.</w:t>
      </w:r>
    </w:p>
    <w:p w:rsidR="00350814" w:rsidRDefault="00350814" w:rsidP="006874A3">
      <w:pPr>
        <w:pStyle w:val="NoSpacing"/>
        <w:ind w:left="360"/>
        <w:rPr>
          <w:rFonts w:ascii="Times New Roman" w:hAnsi="Times New Roman" w:cs="Times New Roman"/>
          <w:sz w:val="24"/>
          <w:szCs w:val="24"/>
        </w:rPr>
      </w:pPr>
      <w:r>
        <w:rPr>
          <w:rFonts w:ascii="Times New Roman" w:hAnsi="Times New Roman" w:cs="Times New Roman"/>
          <w:sz w:val="24"/>
          <w:szCs w:val="24"/>
        </w:rPr>
        <w:t xml:space="preserve"> </w:t>
      </w:r>
    </w:p>
    <w:p w:rsidR="00350814" w:rsidRDefault="00350814" w:rsidP="006874A3">
      <w:pPr>
        <w:pStyle w:val="NoSpacing"/>
        <w:ind w:left="360"/>
        <w:rPr>
          <w:rFonts w:ascii="Times New Roman" w:hAnsi="Times New Roman" w:cs="Times New Roman"/>
          <w:sz w:val="24"/>
          <w:szCs w:val="24"/>
        </w:rPr>
      </w:pPr>
      <w:r>
        <w:rPr>
          <w:rFonts w:ascii="Times New Roman" w:hAnsi="Times New Roman" w:cs="Times New Roman"/>
          <w:sz w:val="24"/>
          <w:szCs w:val="24"/>
        </w:rPr>
        <w:t>10- Belirli gün ve hafta kutlamalarının  ders içeriklerine uygum olarak, online,  video izleme gbi etkinliklerle planlamalarının yapılmasının uygun olacağı salgın dönemi nedeniyle toplu uygulamaların olmaması gerekliliği belirtildi. 23 Nisan Ulusal Egemenlik ve Çocuk Bayramı’nın salgın hastalığın seyrine bağlı olarak seyreltilmiş şekilde kutlamakarın yüz yüze yapılması gerektiği belirtildi.</w:t>
      </w:r>
    </w:p>
    <w:p w:rsidR="00350814" w:rsidRDefault="00350814" w:rsidP="006874A3">
      <w:pPr>
        <w:pStyle w:val="NoSpacing"/>
        <w:ind w:left="360"/>
        <w:rPr>
          <w:rFonts w:ascii="Times New Roman" w:hAnsi="Times New Roman" w:cs="Times New Roman"/>
          <w:sz w:val="24"/>
          <w:szCs w:val="24"/>
        </w:rPr>
      </w:pPr>
    </w:p>
    <w:p w:rsidR="00350814" w:rsidRDefault="00350814" w:rsidP="00E42FB1">
      <w:pPr>
        <w:pStyle w:val="NoSpacing"/>
        <w:ind w:left="360"/>
        <w:rPr>
          <w:rFonts w:ascii="Times New Roman" w:hAnsi="Times New Roman" w:cs="Times New Roman"/>
          <w:sz w:val="24"/>
          <w:szCs w:val="24"/>
        </w:rPr>
      </w:pPr>
      <w:r>
        <w:rPr>
          <w:rFonts w:ascii="Times New Roman" w:hAnsi="Times New Roman" w:cs="Times New Roman"/>
          <w:sz w:val="24"/>
          <w:szCs w:val="24"/>
        </w:rPr>
        <w:t xml:space="preserve">11- 2.dönem yapılacak sosyal, sportif, gezi vb. faaliyetlerinin salgın hastalık verilerine göre planlanması öngörüldü.Seyreltilmiş olarak yapılabileceği belirtildi. </w:t>
      </w:r>
    </w:p>
    <w:p w:rsidR="00350814" w:rsidRDefault="00350814" w:rsidP="00E42FB1">
      <w:pPr>
        <w:pStyle w:val="NoSpacing"/>
        <w:ind w:left="360"/>
        <w:rPr>
          <w:rFonts w:ascii="Times New Roman" w:hAnsi="Times New Roman" w:cs="Times New Roman"/>
          <w:sz w:val="24"/>
          <w:szCs w:val="24"/>
        </w:rPr>
      </w:pPr>
      <w:r>
        <w:rPr>
          <w:rFonts w:ascii="Times New Roman" w:hAnsi="Times New Roman" w:cs="Times New Roman"/>
          <w:sz w:val="24"/>
          <w:szCs w:val="24"/>
        </w:rPr>
        <w:t xml:space="preserve">12- Salgın hastalık sürecinin bitmesi, yüz yüze eğitimlerin yapılabileceği ve sağlıklı günler dilek ve temennileri ile toplantı sonlandırıldı. </w:t>
      </w:r>
    </w:p>
    <w:p w:rsidR="00350814" w:rsidRDefault="00350814" w:rsidP="009813B7">
      <w:pPr>
        <w:pStyle w:val="NoSpacing"/>
        <w:ind w:left="360"/>
        <w:rPr>
          <w:rFonts w:ascii="Times New Roman" w:hAnsi="Times New Roman" w:cs="Times New Roman"/>
          <w:sz w:val="24"/>
          <w:szCs w:val="24"/>
        </w:rPr>
      </w:pPr>
      <w:r>
        <w:rPr>
          <w:rFonts w:ascii="Times New Roman" w:hAnsi="Times New Roman" w:cs="Times New Roman"/>
          <w:sz w:val="24"/>
          <w:szCs w:val="24"/>
        </w:rPr>
        <w:t>13Kapanış.</w:t>
      </w:r>
    </w:p>
    <w:p w:rsidR="00350814" w:rsidRDefault="00350814" w:rsidP="00FA1404">
      <w:pPr>
        <w:pStyle w:val="NoSpacing"/>
        <w:rPr>
          <w:rFonts w:ascii="Times New Roman" w:hAnsi="Times New Roman" w:cs="Times New Roman"/>
          <w:sz w:val="24"/>
          <w:szCs w:val="24"/>
        </w:rPr>
      </w:pPr>
    </w:p>
    <w:p w:rsidR="00350814" w:rsidRDefault="00350814" w:rsidP="00FA1404">
      <w:pPr>
        <w:pStyle w:val="NoSpacing"/>
        <w:rPr>
          <w:rFonts w:ascii="Times New Roman" w:hAnsi="Times New Roman" w:cs="Times New Roman"/>
          <w:sz w:val="24"/>
          <w:szCs w:val="24"/>
        </w:rPr>
      </w:pPr>
    </w:p>
    <w:p w:rsidR="00350814" w:rsidRDefault="00350814">
      <w:hyperlink r:id="rId6" w:history="1">
        <w:r>
          <w:rPr>
            <w:rStyle w:val="Hyperlink"/>
            <w:b/>
            <w:bCs/>
            <w:sz w:val="24"/>
            <w:szCs w:val="24"/>
          </w:rPr>
          <w:t>https://www.sorubak.com</w:t>
        </w:r>
      </w:hyperlink>
    </w:p>
    <w:sectPr w:rsidR="00350814" w:rsidSect="00605D8E">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655508"/>
    <w:multiLevelType w:val="hybridMultilevel"/>
    <w:tmpl w:val="8B34EA22"/>
    <w:lvl w:ilvl="0" w:tplc="0DF601B4">
      <w:start w:val="1"/>
      <w:numFmt w:val="decimal"/>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5A967CEF"/>
    <w:multiLevelType w:val="hybridMultilevel"/>
    <w:tmpl w:val="83CE1646"/>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A1404"/>
    <w:rsid w:val="0005392F"/>
    <w:rsid w:val="001235C4"/>
    <w:rsid w:val="00124D31"/>
    <w:rsid w:val="00124F84"/>
    <w:rsid w:val="00165524"/>
    <w:rsid w:val="00205EBD"/>
    <w:rsid w:val="002B2104"/>
    <w:rsid w:val="00350814"/>
    <w:rsid w:val="004659A4"/>
    <w:rsid w:val="005111D2"/>
    <w:rsid w:val="005E5996"/>
    <w:rsid w:val="00601845"/>
    <w:rsid w:val="00605D8E"/>
    <w:rsid w:val="006874A3"/>
    <w:rsid w:val="00707B30"/>
    <w:rsid w:val="007778A1"/>
    <w:rsid w:val="00796AA4"/>
    <w:rsid w:val="007B3947"/>
    <w:rsid w:val="00827D2B"/>
    <w:rsid w:val="008369DB"/>
    <w:rsid w:val="008C4ABE"/>
    <w:rsid w:val="009432DC"/>
    <w:rsid w:val="009813B7"/>
    <w:rsid w:val="009D2345"/>
    <w:rsid w:val="00AD2A92"/>
    <w:rsid w:val="00B62646"/>
    <w:rsid w:val="00C81B22"/>
    <w:rsid w:val="00D01EC5"/>
    <w:rsid w:val="00D326A9"/>
    <w:rsid w:val="00D4340F"/>
    <w:rsid w:val="00D810FC"/>
    <w:rsid w:val="00DD0ACD"/>
    <w:rsid w:val="00E42FB1"/>
    <w:rsid w:val="00E839ED"/>
    <w:rsid w:val="00F17CFB"/>
    <w:rsid w:val="00F33541"/>
    <w:rsid w:val="00FA140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1B22"/>
    <w:pPr>
      <w:spacing w:after="160" w:line="259"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99"/>
    <w:qFormat/>
    <w:rsid w:val="00FA1404"/>
    <w:rPr>
      <w:rFonts w:cs="Calibri"/>
      <w:lang w:eastAsia="en-US"/>
    </w:rPr>
  </w:style>
  <w:style w:type="paragraph" w:styleId="ListParagraph">
    <w:name w:val="List Paragraph"/>
    <w:basedOn w:val="Normal"/>
    <w:uiPriority w:val="99"/>
    <w:qFormat/>
    <w:rsid w:val="00FA1404"/>
    <w:pPr>
      <w:spacing w:after="200" w:line="276" w:lineRule="auto"/>
      <w:ind w:left="720"/>
    </w:pPr>
  </w:style>
  <w:style w:type="character" w:customStyle="1" w:styleId="NoSpacingChar">
    <w:name w:val="No Spacing Char"/>
    <w:link w:val="NoSpacing"/>
    <w:uiPriority w:val="99"/>
    <w:locked/>
    <w:rsid w:val="00FA1404"/>
    <w:rPr>
      <w:rFonts w:ascii="Calibri" w:eastAsia="Times New Roman" w:hAnsi="Calibri" w:cs="Calibri"/>
      <w:sz w:val="22"/>
      <w:szCs w:val="22"/>
      <w:lang w:val="tr-TR" w:eastAsia="en-US"/>
    </w:rPr>
  </w:style>
  <w:style w:type="paragraph" w:styleId="BalloonText">
    <w:name w:val="Balloon Text"/>
    <w:basedOn w:val="Normal"/>
    <w:link w:val="BalloonTextChar"/>
    <w:uiPriority w:val="99"/>
    <w:semiHidden/>
    <w:rsid w:val="009D23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D2345"/>
    <w:rPr>
      <w:rFonts w:ascii="Tahoma" w:hAnsi="Tahoma" w:cs="Tahoma"/>
      <w:sz w:val="16"/>
      <w:szCs w:val="16"/>
    </w:rPr>
  </w:style>
  <w:style w:type="character" w:styleId="Hyperlink">
    <w:name w:val="Hyperlink"/>
    <w:basedOn w:val="DefaultParagraphFont"/>
    <w:uiPriority w:val="99"/>
    <w:rsid w:val="009D2345"/>
    <w:rPr>
      <w:color w:val="0563C1"/>
      <w:u w:val="single"/>
    </w:rPr>
  </w:style>
</w:styles>
</file>

<file path=word/webSettings.xml><?xml version="1.0" encoding="utf-8"?>
<w:webSettings xmlns:r="http://schemas.openxmlformats.org/officeDocument/2006/relationships" xmlns:w="http://schemas.openxmlformats.org/wordprocessingml/2006/main">
  <w:divs>
    <w:div w:id="1331862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1096</Words>
  <Characters>6249</Characters>
  <Application>Microsoft Office Outlook</Application>
  <DocSecurity>0</DocSecurity>
  <Lines>0</Lines>
  <Paragraphs>0</Paragraphs>
  <ScaleCrop>false</ScaleCrop>
  <Company>Progressive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TOPLANTI  TUTANAĞI</dc:title>
  <dc:subject/>
  <dc:creator>tnr</dc:creator>
  <cp:keywords/>
  <dc:description/>
  <cp:lastModifiedBy>sivas_046@hotmail.com</cp:lastModifiedBy>
  <cp:revision>2</cp:revision>
  <dcterms:created xsi:type="dcterms:W3CDTF">2021-02-12T08:04:00Z</dcterms:created>
  <dcterms:modified xsi:type="dcterms:W3CDTF">2021-02-12T08:04:00Z</dcterms:modified>
</cp:coreProperties>
</file>