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D5" w:rsidRDefault="00CB07D5" w:rsidP="00681D21">
      <w:pPr>
        <w:spacing w:before="165"/>
        <w:ind w:left="541"/>
        <w:rPr>
          <w:b/>
          <w:bCs/>
          <w:sz w:val="24"/>
          <w:szCs w:val="24"/>
        </w:rPr>
      </w:pPr>
      <w:r>
        <w:rPr>
          <w:b/>
          <w:bCs/>
          <w:color w:val="2D74B5"/>
          <w:sz w:val="24"/>
          <w:szCs w:val="24"/>
        </w:rPr>
        <w:t>EK-1 ÖĞRENCİ AİLESİNİN MADDİ DURUMUNU GÖSTEREN BEYANNAME</w:t>
      </w:r>
    </w:p>
    <w:p w:rsidR="00CB07D5" w:rsidRDefault="00CB07D5" w:rsidP="00681D21">
      <w:pPr>
        <w:pStyle w:val="BodyText"/>
        <w:spacing w:before="3" w:after="1"/>
        <w:rPr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82"/>
        <w:gridCol w:w="3759"/>
      </w:tblGrid>
      <w:tr w:rsidR="00CB07D5">
        <w:trPr>
          <w:trHeight w:val="32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before="38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Velininadıvesoyadı: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34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before="48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Velininöğrenciyeyakınlıkderecesi: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69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before="4"/>
              <w:ind w:left="0"/>
              <w:rPr>
                <w:b/>
                <w:bCs/>
                <w:sz w:val="19"/>
                <w:szCs w:val="19"/>
                <w:lang w:val="en-US"/>
              </w:rPr>
            </w:pPr>
          </w:p>
          <w:p w:rsidR="00CB07D5" w:rsidRPr="006126D2" w:rsidRDefault="00CB07D5" w:rsidP="006126D2">
            <w:pPr>
              <w:pStyle w:val="TableParagraph"/>
              <w:spacing w:before="1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Velininişiveişyeriadresi: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207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line="223" w:lineRule="exact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Veliningeliri:</w:t>
            </w:r>
          </w:p>
          <w:p w:rsidR="00CB07D5" w:rsidRPr="006126D2" w:rsidRDefault="00CB07D5" w:rsidP="006126D2">
            <w:pPr>
              <w:pStyle w:val="TableParagraph"/>
              <w:ind w:right="91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(Serbestmesleksahibiisevergidairesininadı, adresivehesapnumarasıbelirtilen,basitveyagerçekusuldevergiyebağlıolanmükelleflerin</w:t>
            </w:r>
            <w:r w:rsidRPr="006126D2">
              <w:rPr>
                <w:b/>
                <w:bCs/>
                <w:sz w:val="20"/>
                <w:szCs w:val="20"/>
                <w:lang w:val="en-US"/>
              </w:rPr>
              <w:t>biröncekiyılaaitgelirvergisimatrahını</w:t>
            </w:r>
            <w:r w:rsidRPr="006126D2">
              <w:rPr>
                <w:sz w:val="20"/>
                <w:szCs w:val="20"/>
                <w:lang w:val="en-US"/>
              </w:rPr>
              <w:t>gösterenbelge. Ücretliveyamaaşlıçalışıyorisemuhasebebirimiveyailgilikişi, kurumvekuruluşlardanalınacakaylaritibarıylabiröncekiyılaait on ikiaylıktoplamgelirinigösterenbelge. Gelirin on ikiayıbulmamasıhâlinde sonaylık</w:t>
            </w:r>
          </w:p>
          <w:p w:rsidR="00CB07D5" w:rsidRPr="006126D2" w:rsidRDefault="00CB07D5" w:rsidP="006126D2">
            <w:pPr>
              <w:pStyle w:val="TableParagraph"/>
              <w:spacing w:before="1" w:line="217" w:lineRule="exact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geliriesasalınarak on iki ay üzerindenyıllıkhesaplanacaktır.)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1379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line="223" w:lineRule="exact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Velinineşiçalışıyorisegeliri:</w:t>
            </w:r>
          </w:p>
          <w:p w:rsidR="00CB07D5" w:rsidRPr="006126D2" w:rsidRDefault="00CB07D5" w:rsidP="006126D2">
            <w:pPr>
              <w:pStyle w:val="TableParagraph"/>
              <w:ind w:right="95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(Vergidairesi, muhasebebirimiveyailgilikişi, kurumvekuruluşlardanalınacakaylaritibarıylabiröncekiyılaaitonikiaylıktoplamgelirinigösterenbelge. Gelirin on ikiayıbulmamasıhâlinde son aylıkgeliriesasalınarak on ikiay</w:t>
            </w:r>
          </w:p>
          <w:p w:rsidR="00CB07D5" w:rsidRPr="006126D2" w:rsidRDefault="00CB07D5" w:rsidP="006126D2">
            <w:pPr>
              <w:pStyle w:val="TableParagraph"/>
              <w:spacing w:line="216" w:lineRule="exact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üzerindenyıllıkhesaplanacaktır.)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46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before="108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Velinindiğergelirleri: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46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before="108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Ailenin net yıllıkgelirtoplamı: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918"/>
        </w:trPr>
        <w:tc>
          <w:tcPr>
            <w:tcW w:w="5182" w:type="dxa"/>
          </w:tcPr>
          <w:p w:rsidR="00CB07D5" w:rsidRPr="006126D2" w:rsidRDefault="00CB07D5" w:rsidP="00965724">
            <w:pPr>
              <w:pStyle w:val="TableParagrap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Aileninyıllıkgelirtoplamınınfertbaşınadüşentoplamyıllıktutarı:</w:t>
            </w:r>
          </w:p>
          <w:p w:rsidR="00CB07D5" w:rsidRPr="006126D2" w:rsidRDefault="00CB07D5" w:rsidP="006126D2">
            <w:pPr>
              <w:pStyle w:val="TableParagraph"/>
              <w:spacing w:line="230" w:lineRule="atLeast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(Ailenintoplamgeliri, ailedekifertsayısınabölünerekhesaplamayapılacaktır.)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B07D5">
        <w:trPr>
          <w:trHeight w:val="1380"/>
        </w:trPr>
        <w:tc>
          <w:tcPr>
            <w:tcW w:w="5182" w:type="dxa"/>
          </w:tcPr>
          <w:p w:rsidR="00CB07D5" w:rsidRPr="006126D2" w:rsidRDefault="00CB07D5" w:rsidP="006126D2">
            <w:pPr>
              <w:pStyle w:val="TableParagraph"/>
              <w:spacing w:line="237" w:lineRule="auto"/>
              <w:ind w:right="93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Velininvevarsaeşininbakmaklayükümlüolduğufertlerinadıvesoyadıileyakınlıkderecesi:</w:t>
            </w:r>
          </w:p>
          <w:p w:rsidR="00CB07D5" w:rsidRPr="006126D2" w:rsidRDefault="00CB07D5" w:rsidP="006126D2">
            <w:pPr>
              <w:pStyle w:val="TableParagraph"/>
              <w:spacing w:line="230" w:lineRule="atLeast"/>
              <w:ind w:right="93"/>
              <w:jc w:val="both"/>
              <w:rPr>
                <w:sz w:val="20"/>
                <w:szCs w:val="20"/>
                <w:lang w:val="en-US"/>
              </w:rPr>
            </w:pPr>
            <w:r w:rsidRPr="006126D2">
              <w:rPr>
                <w:sz w:val="20"/>
                <w:szCs w:val="20"/>
                <w:lang w:val="en-US"/>
              </w:rPr>
              <w:t>(Ailenüfuskayıtörneği, velininvevarsaeşininbakmaklayükümlüolduğuannevebabasıileilgilitedaviyardımıbeyannamesi,varsabakmaklayükümlüolduğudiğerşahıslarlailgilimahkemekararıörneği)</w:t>
            </w:r>
          </w:p>
        </w:tc>
        <w:tc>
          <w:tcPr>
            <w:tcW w:w="3759" w:type="dxa"/>
          </w:tcPr>
          <w:p w:rsidR="00CB07D5" w:rsidRPr="006126D2" w:rsidRDefault="00CB07D5" w:rsidP="006126D2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</w:tbl>
    <w:p w:rsidR="00CB07D5" w:rsidRDefault="00CB07D5" w:rsidP="00681D21">
      <w:pPr>
        <w:spacing w:before="223" w:line="229" w:lineRule="exact"/>
        <w:ind w:left="284" w:firstLine="424"/>
        <w:jc w:val="both"/>
        <w:rPr>
          <w:sz w:val="20"/>
          <w:szCs w:val="20"/>
        </w:rPr>
      </w:pPr>
      <w:r>
        <w:rPr>
          <w:sz w:val="20"/>
          <w:szCs w:val="20"/>
        </w:rPr>
        <w:t>Aile   maddi   durumumun   yukarıda   belirttiğim  şekilde   olduğunu   beyan   eder,velisi   bulunduğum</w:t>
      </w:r>
    </w:p>
    <w:p w:rsidR="00CB07D5" w:rsidRDefault="00CB07D5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......................................................................Okulu/Lisesi ……………………………….sınıfıöğrencilerinden</w:t>
      </w:r>
    </w:p>
    <w:p w:rsidR="00CB07D5" w:rsidRDefault="00CB07D5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oğlu/kızı .…………….numaralı...................................................’ın ................ yılı bursluluk sınavına kabulünü arz ederim.</w:t>
      </w:r>
    </w:p>
    <w:p w:rsidR="00CB07D5" w:rsidRDefault="00CB07D5" w:rsidP="00681D21">
      <w:pPr>
        <w:spacing w:before="1"/>
        <w:ind w:left="5108" w:right="3260" w:hanging="152"/>
        <w:rPr>
          <w:sz w:val="20"/>
          <w:szCs w:val="20"/>
        </w:rPr>
      </w:pPr>
      <w:r>
        <w:rPr>
          <w:sz w:val="20"/>
          <w:szCs w:val="20"/>
        </w:rPr>
        <w:t>... /... /…. İmza</w:t>
      </w:r>
    </w:p>
    <w:p w:rsidR="00CB07D5" w:rsidRDefault="00CB07D5" w:rsidP="00681D21">
      <w:pPr>
        <w:ind w:left="4489"/>
        <w:rPr>
          <w:sz w:val="20"/>
          <w:szCs w:val="20"/>
        </w:rPr>
      </w:pPr>
      <w:r>
        <w:rPr>
          <w:sz w:val="20"/>
          <w:szCs w:val="20"/>
        </w:rPr>
        <w:t>Velinin Adı ve Soyadı</w:t>
      </w:r>
    </w:p>
    <w:p w:rsidR="00CB07D5" w:rsidRDefault="00CB07D5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  <w:szCs w:val="20"/>
        </w:rPr>
      </w:pPr>
    </w:p>
    <w:p w:rsidR="00CB07D5" w:rsidRDefault="00CB07D5" w:rsidP="00681D21">
      <w:pPr>
        <w:spacing w:before="183"/>
        <w:ind w:left="258"/>
        <w:rPr>
          <w:sz w:val="20"/>
          <w:szCs w:val="20"/>
        </w:rPr>
      </w:pPr>
      <w:r>
        <w:rPr>
          <w:sz w:val="20"/>
          <w:szCs w:val="20"/>
        </w:rPr>
        <w:t>Öğrencinin</w:t>
      </w:r>
    </w:p>
    <w:p w:rsidR="00CB07D5" w:rsidRDefault="00CB07D5" w:rsidP="00681D21">
      <w:pPr>
        <w:tabs>
          <w:tab w:val="left" w:pos="1817"/>
        </w:tabs>
        <w:spacing w:before="1"/>
        <w:ind w:left="258"/>
        <w:rPr>
          <w:sz w:val="20"/>
          <w:szCs w:val="20"/>
        </w:rPr>
      </w:pPr>
      <w:r>
        <w:rPr>
          <w:sz w:val="20"/>
          <w:szCs w:val="20"/>
        </w:rPr>
        <w:t>Adı veSoyadı</w:t>
      </w:r>
      <w:r>
        <w:rPr>
          <w:sz w:val="20"/>
          <w:szCs w:val="20"/>
        </w:rPr>
        <w:tab/>
        <w:t>:...................................................</w:t>
      </w:r>
    </w:p>
    <w:p w:rsidR="00CB07D5" w:rsidRDefault="00CB07D5" w:rsidP="00681D21">
      <w:pPr>
        <w:tabs>
          <w:tab w:val="left" w:pos="1818"/>
        </w:tabs>
        <w:ind w:left="258"/>
        <w:rPr>
          <w:sz w:val="20"/>
          <w:szCs w:val="20"/>
        </w:rPr>
      </w:pPr>
      <w:r>
        <w:rPr>
          <w:sz w:val="20"/>
          <w:szCs w:val="20"/>
        </w:rPr>
        <w:t>Adresi</w:t>
      </w:r>
      <w:r>
        <w:rPr>
          <w:sz w:val="20"/>
          <w:szCs w:val="20"/>
        </w:rPr>
        <w:tab/>
        <w:t>:...................................................</w:t>
      </w:r>
    </w:p>
    <w:p w:rsidR="00CB07D5" w:rsidRDefault="00CB07D5" w:rsidP="00681D21">
      <w:pPr>
        <w:spacing w:before="1"/>
        <w:ind w:left="1818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</w:t>
      </w:r>
    </w:p>
    <w:p w:rsidR="00CB07D5" w:rsidRDefault="00CB07D5" w:rsidP="00681D21">
      <w:pPr>
        <w:ind w:left="258"/>
        <w:rPr>
          <w:sz w:val="20"/>
          <w:szCs w:val="20"/>
        </w:rPr>
      </w:pPr>
      <w:r>
        <w:rPr>
          <w:sz w:val="20"/>
          <w:szCs w:val="20"/>
        </w:rPr>
        <w:t>EKLER:</w:t>
      </w:r>
    </w:p>
    <w:p w:rsidR="00CB07D5" w:rsidRDefault="00CB07D5" w:rsidP="00681D21">
      <w:pPr>
        <w:pStyle w:val="ListParagraph"/>
        <w:numPr>
          <w:ilvl w:val="0"/>
          <w:numId w:val="1"/>
        </w:numPr>
        <w:tabs>
          <w:tab w:val="left" w:pos="477"/>
        </w:tabs>
        <w:spacing w:before="1" w:line="229" w:lineRule="exact"/>
        <w:ind w:hanging="219"/>
        <w:jc w:val="left"/>
        <w:rPr>
          <w:sz w:val="20"/>
          <w:szCs w:val="20"/>
        </w:rPr>
      </w:pPr>
      <w:r>
        <w:rPr>
          <w:sz w:val="20"/>
          <w:szCs w:val="20"/>
        </w:rPr>
        <w:t>Yetkili kişi, kurum veya kuruluşlardan alınan geçen yıla ait gelir durumunu gösterenbelge.</w:t>
      </w:r>
    </w:p>
    <w:p w:rsidR="00CB07D5" w:rsidRDefault="00CB07D5" w:rsidP="00681D21">
      <w:pPr>
        <w:pStyle w:val="ListParagraph"/>
        <w:numPr>
          <w:ilvl w:val="0"/>
          <w:numId w:val="1"/>
        </w:numPr>
        <w:tabs>
          <w:tab w:val="left" w:pos="477"/>
        </w:tabs>
        <w:spacing w:line="229" w:lineRule="exact"/>
        <w:ind w:hanging="219"/>
        <w:jc w:val="left"/>
        <w:rPr>
          <w:sz w:val="20"/>
          <w:szCs w:val="20"/>
        </w:rPr>
      </w:pPr>
      <w:r>
        <w:rPr>
          <w:sz w:val="20"/>
          <w:szCs w:val="20"/>
        </w:rPr>
        <w:t>Aile üyelerinin Türkiye Cumhuriyeti kimlik numaralarıbeyanı.</w:t>
      </w:r>
    </w:p>
    <w:p w:rsidR="00CB07D5" w:rsidRDefault="00CB07D5" w:rsidP="00681D21">
      <w:pPr>
        <w:pStyle w:val="ListParagraph"/>
        <w:numPr>
          <w:ilvl w:val="0"/>
          <w:numId w:val="1"/>
        </w:numPr>
        <w:tabs>
          <w:tab w:val="left" w:pos="483"/>
        </w:tabs>
        <w:ind w:left="258" w:right="843" w:firstLine="0"/>
        <w:jc w:val="left"/>
        <w:rPr>
          <w:sz w:val="20"/>
          <w:szCs w:val="20"/>
        </w:rPr>
      </w:pPr>
      <w:r>
        <w:rPr>
          <w:sz w:val="20"/>
          <w:szCs w:val="20"/>
        </w:rPr>
        <w:t>Velinin ve varsa eşinin bakmakla yükümlü olduğu anne ve babası ile ilgili tedavi yardımı beyannamesi, varsa bakmakla yükümlü olduğu diğer şahıslarla ilgili mahkeme kararıörneği.</w:t>
      </w:r>
    </w:p>
    <w:p w:rsidR="00CB07D5" w:rsidRDefault="00CB07D5" w:rsidP="00681D21">
      <w:pPr>
        <w:pStyle w:val="ListParagraph"/>
        <w:numPr>
          <w:ilvl w:val="0"/>
          <w:numId w:val="1"/>
        </w:numPr>
        <w:tabs>
          <w:tab w:val="left" w:pos="477"/>
        </w:tabs>
        <w:spacing w:before="1"/>
        <w:ind w:hanging="219"/>
        <w:jc w:val="left"/>
      </w:pPr>
      <w:r w:rsidRPr="00681D21">
        <w:rPr>
          <w:sz w:val="20"/>
          <w:szCs w:val="20"/>
        </w:rPr>
        <w:t>Velinin yararlanacağı kontenjanla ilgilibelge.</w:t>
      </w:r>
    </w:p>
    <w:p w:rsidR="00CB07D5" w:rsidRDefault="00CB07D5" w:rsidP="00ED2763"/>
    <w:bookmarkStart w:id="0" w:name="_GoBack"/>
    <w:bookmarkEnd w:id="0"/>
    <w:p w:rsidR="00CB07D5" w:rsidRPr="00ED2763" w:rsidRDefault="00CB07D5" w:rsidP="00ED2763">
      <w:pPr>
        <w:tabs>
          <w:tab w:val="left" w:pos="3885"/>
        </w:tabs>
      </w:pPr>
      <w:r>
        <w:rPr>
          <w:b/>
          <w:bCs/>
          <w:sz w:val="24"/>
          <w:szCs w:val="24"/>
          <w:u w:val="single"/>
        </w:rPr>
        <w:fldChar w:fldCharType="begin"/>
      </w:r>
      <w:r>
        <w:rPr>
          <w:b/>
          <w:bCs/>
          <w:sz w:val="24"/>
          <w:szCs w:val="24"/>
          <w:u w:val="single"/>
        </w:rPr>
        <w:instrText xml:space="preserve"> HYPERLINK "https://www.sorubak.com/" </w:instrText>
      </w:r>
      <w:r>
        <w:rPr>
          <w:b/>
          <w:bCs/>
          <w:sz w:val="24"/>
          <w:szCs w:val="24"/>
          <w:u w:val="single"/>
        </w:rPr>
        <w:fldChar w:fldCharType="separate"/>
      </w:r>
      <w:r>
        <w:rPr>
          <w:rStyle w:val="Hyperlink"/>
          <w:b/>
          <w:bCs/>
          <w:sz w:val="24"/>
          <w:szCs w:val="24"/>
        </w:rPr>
        <w:t>https://www.sorubak.com</w:t>
      </w:r>
      <w:r>
        <w:rPr>
          <w:b/>
          <w:bCs/>
          <w:sz w:val="24"/>
          <w:szCs w:val="24"/>
          <w:u w:val="single"/>
        </w:rPr>
        <w:fldChar w:fldCharType="end"/>
      </w:r>
    </w:p>
    <w:sectPr w:rsidR="00CB07D5" w:rsidRPr="00ED2763" w:rsidSect="005C1D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7D5" w:rsidRDefault="00CB07D5" w:rsidP="00681D21">
      <w:r>
        <w:separator/>
      </w:r>
    </w:p>
  </w:endnote>
  <w:endnote w:type="continuationSeparator" w:id="1">
    <w:p w:rsidR="00CB07D5" w:rsidRDefault="00CB07D5" w:rsidP="00681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D5" w:rsidRDefault="00CB07D5">
    <w:pPr>
      <w:pStyle w:val="BodyText"/>
      <w:spacing w:line="14" w:lineRule="auto"/>
      <w:rPr>
        <w:sz w:val="20"/>
        <w:szCs w:val="20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3.png" o:spid="_x0000_s2049" type="#_x0000_t75" style="position:absolute;margin-left:0;margin-top:804.6pt;width:594.95pt;height:6.5pt;z-index:-25165619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2050" type="#_x0000_t202" style="position:absolute;margin-left:194.25pt;margin-top:773.95pt;width:206.6pt;height:14.25pt;z-index:-251655168;visibility:visible;mso-position-horizontal-relative:page;mso-position-vertical-relative:page" filled="f" stroked="f">
          <v:textbox inset="0,0,0,0">
            <w:txbxContent>
              <w:p w:rsidR="00CB07D5" w:rsidRDefault="00CB07D5">
                <w:pPr>
                  <w:spacing w:before="11"/>
                  <w:ind w:left="20"/>
                  <w:rPr>
                    <w:b/>
                    <w:bCs/>
                    <w:i/>
                    <w:iCs/>
                  </w:rPr>
                </w:pPr>
                <w:r>
                  <w:rPr>
                    <w:b/>
                    <w:bCs/>
                    <w:i/>
                    <w:iCs/>
                    <w:color w:val="2D74B5"/>
                  </w:rPr>
                  <w:t>İOKBS Başvuru ve Uygulama Kılavuzu 2021</w:t>
                </w:r>
              </w:p>
            </w:txbxContent>
          </v:textbox>
          <w10:wrap anchorx="page" anchory="page"/>
        </v:shape>
      </w:pict>
    </w:r>
    <w:r>
      <w:rPr>
        <w:noProof/>
        <w:lang w:eastAsia="tr-TR"/>
      </w:rPr>
      <w:pict>
        <v:shape id="Metin Kutusu 2" o:spid="_x0000_s2051" type="#_x0000_t202" style="position:absolute;margin-left:509.15pt;margin-top:786.3pt;width:18pt;height:15.3pt;z-index:-251654144;visibility:visible;mso-position-horizontal-relative:page;mso-position-vertical-relative:page" filled="f" stroked="f">
          <v:textbox inset="0,0,0,0">
            <w:txbxContent>
              <w:p w:rsidR="00CB07D5" w:rsidRDefault="00CB07D5">
                <w:pPr>
                  <w:pStyle w:val="BodyText"/>
                  <w:spacing w:before="10"/>
                  <w:ind w:left="60"/>
                </w:pPr>
                <w:r>
                  <w:rPr>
                    <w:color w:val="2D74B5"/>
                  </w:rPr>
                  <w:fldChar w:fldCharType="begin"/>
                </w:r>
                <w:r>
                  <w:rPr>
                    <w:color w:val="2D74B5"/>
                  </w:rPr>
                  <w:instrText xml:space="preserve"> PAGE </w:instrText>
                </w:r>
                <w:r>
                  <w:rPr>
                    <w:color w:val="2D74B5"/>
                  </w:rPr>
                  <w:fldChar w:fldCharType="separate"/>
                </w:r>
                <w:r>
                  <w:rPr>
                    <w:noProof/>
                    <w:color w:val="2D74B5"/>
                  </w:rPr>
                  <w:t>1</w:t>
                </w:r>
                <w:r>
                  <w:rPr>
                    <w:color w:val="2D74B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7D5" w:rsidRDefault="00CB07D5" w:rsidP="00681D21">
      <w:r>
        <w:separator/>
      </w:r>
    </w:p>
  </w:footnote>
  <w:footnote w:type="continuationSeparator" w:id="1">
    <w:p w:rsidR="00CB07D5" w:rsidRDefault="00CB07D5" w:rsidP="00681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D5" w:rsidRDefault="00CB07D5">
    <w:pPr>
      <w:pStyle w:val="BodyText"/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83F4E"/>
    <w:multiLevelType w:val="hybridMultilevel"/>
    <w:tmpl w:val="C3B6D3A6"/>
    <w:lvl w:ilvl="0" w:tplc="3ACAD2EE">
      <w:start w:val="1"/>
      <w:numFmt w:val="decimal"/>
      <w:lvlText w:val="%1)"/>
      <w:lvlJc w:val="left"/>
      <w:pPr>
        <w:ind w:left="476" w:hanging="218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71A8C7AC">
      <w:numFmt w:val="bullet"/>
      <w:lvlText w:val="•"/>
      <w:lvlJc w:val="left"/>
      <w:pPr>
        <w:ind w:left="1448" w:hanging="218"/>
      </w:pPr>
      <w:rPr>
        <w:rFonts w:hint="default"/>
      </w:rPr>
    </w:lvl>
    <w:lvl w:ilvl="2" w:tplc="A48044F2">
      <w:numFmt w:val="bullet"/>
      <w:lvlText w:val="•"/>
      <w:lvlJc w:val="left"/>
      <w:pPr>
        <w:ind w:left="2417" w:hanging="218"/>
      </w:pPr>
      <w:rPr>
        <w:rFonts w:hint="default"/>
      </w:rPr>
    </w:lvl>
    <w:lvl w:ilvl="3" w:tplc="54FE2EDA">
      <w:numFmt w:val="bullet"/>
      <w:lvlText w:val="•"/>
      <w:lvlJc w:val="left"/>
      <w:pPr>
        <w:ind w:left="3385" w:hanging="218"/>
      </w:pPr>
      <w:rPr>
        <w:rFonts w:hint="default"/>
      </w:rPr>
    </w:lvl>
    <w:lvl w:ilvl="4" w:tplc="E3002A76">
      <w:numFmt w:val="bullet"/>
      <w:lvlText w:val="•"/>
      <w:lvlJc w:val="left"/>
      <w:pPr>
        <w:ind w:left="4354" w:hanging="218"/>
      </w:pPr>
      <w:rPr>
        <w:rFonts w:hint="default"/>
      </w:rPr>
    </w:lvl>
    <w:lvl w:ilvl="5" w:tplc="3BEE682A">
      <w:numFmt w:val="bullet"/>
      <w:lvlText w:val="•"/>
      <w:lvlJc w:val="left"/>
      <w:pPr>
        <w:ind w:left="5323" w:hanging="218"/>
      </w:pPr>
      <w:rPr>
        <w:rFonts w:hint="default"/>
      </w:rPr>
    </w:lvl>
    <w:lvl w:ilvl="6" w:tplc="A67C649C">
      <w:numFmt w:val="bullet"/>
      <w:lvlText w:val="•"/>
      <w:lvlJc w:val="left"/>
      <w:pPr>
        <w:ind w:left="6291" w:hanging="218"/>
      </w:pPr>
      <w:rPr>
        <w:rFonts w:hint="default"/>
      </w:rPr>
    </w:lvl>
    <w:lvl w:ilvl="7" w:tplc="283CCC80">
      <w:numFmt w:val="bullet"/>
      <w:lvlText w:val="•"/>
      <w:lvlJc w:val="left"/>
      <w:pPr>
        <w:ind w:left="7260" w:hanging="218"/>
      </w:pPr>
      <w:rPr>
        <w:rFonts w:hint="default"/>
      </w:rPr>
    </w:lvl>
    <w:lvl w:ilvl="8" w:tplc="E6F28A14">
      <w:numFmt w:val="bullet"/>
      <w:lvlText w:val="•"/>
      <w:lvlJc w:val="left"/>
      <w:pPr>
        <w:ind w:left="8229" w:hanging="2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D21"/>
    <w:rsid w:val="000526D2"/>
    <w:rsid w:val="004D352F"/>
    <w:rsid w:val="005C1DAF"/>
    <w:rsid w:val="006126D2"/>
    <w:rsid w:val="00681D21"/>
    <w:rsid w:val="00965724"/>
    <w:rsid w:val="00B40C86"/>
    <w:rsid w:val="00BA7198"/>
    <w:rsid w:val="00CB07D5"/>
    <w:rsid w:val="00D4079F"/>
    <w:rsid w:val="00ED2763"/>
    <w:rsid w:val="00FF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2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681D21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681D2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81D21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81D21"/>
    <w:pPr>
      <w:ind w:left="258"/>
      <w:jc w:val="both"/>
    </w:pPr>
  </w:style>
  <w:style w:type="paragraph" w:customStyle="1" w:styleId="TableParagraph">
    <w:name w:val="Table Paragraph"/>
    <w:basedOn w:val="Normal"/>
    <w:uiPriority w:val="99"/>
    <w:rsid w:val="00681D21"/>
    <w:pPr>
      <w:ind w:left="107"/>
    </w:pPr>
  </w:style>
  <w:style w:type="paragraph" w:styleId="Header">
    <w:name w:val="header"/>
    <w:basedOn w:val="Normal"/>
    <w:link w:val="HeaderChar"/>
    <w:uiPriority w:val="99"/>
    <w:rsid w:val="00681D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1D21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681D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1D21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rsid w:val="00ED276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356</Words>
  <Characters>2034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 ÖĞRENCİ AİLESİNİN MADDİ DURUMUNU GÖSTEREN BEYANNAME</dc:title>
  <dc:subject/>
  <dc:creator>ADEM</dc:creator>
  <cp:keywords/>
  <dc:description/>
  <cp:lastModifiedBy>sivas_046@hotmail.com</cp:lastModifiedBy>
  <cp:revision>2</cp:revision>
  <dcterms:created xsi:type="dcterms:W3CDTF">2021-02-12T08:24:00Z</dcterms:created>
  <dcterms:modified xsi:type="dcterms:W3CDTF">2021-02-12T08:24:00Z</dcterms:modified>
</cp:coreProperties>
</file>