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C6" w:rsidRPr="001F24F8" w:rsidRDefault="00D252C6" w:rsidP="001F24F8">
      <w:pPr>
        <w:pStyle w:val="ListParagraph"/>
        <w:numPr>
          <w:ilvl w:val="0"/>
          <w:numId w:val="2"/>
        </w:numPr>
        <w:rPr>
          <w:rFonts w:ascii="Alfabelen1 Normal" w:hAnsi="Alfabelen1 Normal" w:cs="Alfabelen1 Normal"/>
        </w:rPr>
      </w:pPr>
      <w:r>
        <w:rPr>
          <w:rFonts w:ascii="Alfabelen1 Normal" w:hAnsi="Alfabelen1 Normal" w:cs="Alfabelen1 Normal"/>
        </w:rPr>
        <w:t>Gün Bakmadan yaz on kez oku.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Ahmet aynaya bak.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Burak  bal ye.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Caner ceviz kır.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Çiğdem çorap giy.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Derya duvar boya.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Emine etek giy.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Filiz film izle.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Gamze gömlek al.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Buğra bağa git.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Hakan halı yıka.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Işıl ıspanak sat.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İrem inci tak.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Jale oje sür.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Kemal kiraz ye.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>Leyla lahana al.</w:t>
      </w:r>
    </w:p>
    <w:p w:rsidR="00D252C6" w:rsidRDefault="00D252C6" w:rsidP="00801BBB">
      <w:pPr>
        <w:rPr>
          <w:rFonts w:ascii="Alfabelen1 Normal" w:hAnsi="Alfabelen1 Normal" w:cs="Alfabelen1 Normal"/>
          <w:sz w:val="40"/>
          <w:szCs w:val="40"/>
        </w:rPr>
      </w:pPr>
    </w:p>
    <w:p w:rsidR="00D252C6" w:rsidRPr="00300175" w:rsidRDefault="00D252C6" w:rsidP="00300175">
      <w:pPr>
        <w:ind w:left="360"/>
        <w:rPr>
          <w:rFonts w:ascii="Alfabelen1 Normal" w:hAnsi="Alfabelen1 Normal" w:cs="Alfabelen1 Normal"/>
          <w:sz w:val="40"/>
          <w:szCs w:val="40"/>
        </w:rPr>
      </w:pPr>
      <w:r>
        <w:rPr>
          <w:rFonts w:ascii="Alfabelen1 Normal" w:hAnsi="Alfabelen1 Normal" w:cs="Alfabelen1 Normal"/>
          <w:sz w:val="40"/>
          <w:szCs w:val="40"/>
        </w:rPr>
        <w:t xml:space="preserve">2, </w:t>
      </w:r>
      <w:r w:rsidRPr="00300175">
        <w:rPr>
          <w:rFonts w:ascii="Alfabelen1 Normal" w:hAnsi="Alfabelen1 Normal" w:cs="Alfabelen1 Normal"/>
          <w:sz w:val="40"/>
          <w:szCs w:val="40"/>
        </w:rPr>
        <w:t>Gün bakmadan yaz on kez oku.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0"/>
          <w:szCs w:val="40"/>
        </w:rPr>
      </w:pPr>
    </w:p>
    <w:p w:rsidR="00D252C6" w:rsidRPr="00801BBB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 w:rsidRPr="00801BBB">
        <w:rPr>
          <w:rFonts w:ascii="Alfabelen1 Normal" w:hAnsi="Alfabelen1 Normal" w:cs="Alfabelen1 Normal"/>
          <w:sz w:val="44"/>
          <w:szCs w:val="44"/>
        </w:rPr>
        <w:t>Metin marul doğra.</w:t>
      </w:r>
    </w:p>
    <w:p w:rsidR="00D252C6" w:rsidRPr="00801BBB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 w:rsidRPr="00801BBB">
        <w:rPr>
          <w:rFonts w:ascii="Alfabelen1 Normal" w:hAnsi="Alfabelen1 Normal" w:cs="Alfabelen1 Normal"/>
          <w:sz w:val="44"/>
          <w:szCs w:val="44"/>
        </w:rPr>
        <w:t>Nazan ninene sor.</w:t>
      </w:r>
    </w:p>
    <w:p w:rsidR="00D252C6" w:rsidRPr="00801BBB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 w:rsidRPr="00801BBB">
        <w:rPr>
          <w:rFonts w:ascii="Alfabelen1 Normal" w:hAnsi="Alfabelen1 Normal" w:cs="Alfabelen1 Normal"/>
          <w:sz w:val="44"/>
          <w:szCs w:val="44"/>
        </w:rPr>
        <w:t>Okan okula git.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 w:rsidRPr="00801BBB">
        <w:rPr>
          <w:rFonts w:ascii="Alfabelen1 Normal" w:hAnsi="Alfabelen1 Normal" w:cs="Alfabelen1 Normal"/>
          <w:sz w:val="44"/>
          <w:szCs w:val="44"/>
        </w:rPr>
        <w:t>Özkan ödev yap.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Pelin patik ör.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Reyhan resim yap.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Selim silgi al.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Şebnem şeker ver.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Tarık topaç çevir.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Ufuk un ele.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Üzeyir üzüm al.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Vedat vali oldu.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Yasin yemek ye.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Zerrin zeytin al.</w:t>
      </w: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801BBB">
      <w:pPr>
        <w:pStyle w:val="ListParagraph"/>
        <w:rPr>
          <w:rFonts w:ascii="Alfabelen1 Normal" w:hAnsi="Alfabelen1 Normal" w:cs="Alfabelen1 Normal"/>
          <w:sz w:val="44"/>
          <w:szCs w:val="44"/>
        </w:rPr>
      </w:pPr>
    </w:p>
    <w:p w:rsidR="00D252C6" w:rsidRPr="00300175" w:rsidRDefault="00D252C6" w:rsidP="00300175">
      <w:pPr>
        <w:pStyle w:val="ListParagraph"/>
        <w:numPr>
          <w:ilvl w:val="0"/>
          <w:numId w:val="3"/>
        </w:numPr>
        <w:rPr>
          <w:rFonts w:ascii="Alfabelen1 Normal" w:hAnsi="Alfabelen1 Normal" w:cs="Alfabelen1 Normal"/>
          <w:sz w:val="44"/>
          <w:szCs w:val="44"/>
        </w:rPr>
      </w:pPr>
      <w:r w:rsidRPr="00300175">
        <w:rPr>
          <w:rFonts w:ascii="Alfabelen1 Normal" w:hAnsi="Alfabelen1 Normal" w:cs="Alfabelen1 Normal"/>
          <w:sz w:val="44"/>
          <w:szCs w:val="44"/>
        </w:rPr>
        <w:t>Gün bakmadan yaz.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Ayşe ata bin.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Bekir buzlu su içme.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Cevriye camı kırdı.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Deniz dantel 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Erol eve geldi.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Fatih futbol oynadı.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Giray galip geldi.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Tuğba ağaç dikti.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Hande halı serdi.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Itır ırak yerden geldi.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İdris incir sattı.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Jülide ruj sürdü.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Kadir keman çaldı.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Leman leylak kokladı.</w:t>
      </w:r>
    </w:p>
    <w:p w:rsidR="00D252C6" w:rsidRDefault="00D252C6" w:rsidP="004042BE">
      <w:pPr>
        <w:pStyle w:val="ListParagraph"/>
        <w:numPr>
          <w:ilvl w:val="0"/>
          <w:numId w:val="3"/>
        </w:num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Gün bakmadan yaz on kez oku.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</w:p>
    <w:p w:rsidR="00D252C6" w:rsidRPr="004042BE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 w:rsidRPr="004042BE">
        <w:rPr>
          <w:rFonts w:ascii="Alfabelen1 Normal" w:hAnsi="Alfabelen1 Normal" w:cs="Alfabelen1 Normal"/>
          <w:sz w:val="44"/>
          <w:szCs w:val="44"/>
        </w:rPr>
        <w:t>Mehmet mantar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Nalan nane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Osman ok 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Ömer önlük giydi.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Pelin panter gördü.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Remzi reçel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Sami saat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Şaban şahit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Turgay tarla suladı.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Uçak buradan kalktı.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Üzeyir ücret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Vedat vazo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Yasemin yorgan dikti.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Zafer zeki bir çocuk.</w:t>
      </w:r>
    </w:p>
    <w:p w:rsidR="00D252C6" w:rsidRDefault="00D252C6" w:rsidP="004042BE">
      <w:pPr>
        <w:pStyle w:val="ListParagraph"/>
        <w:numPr>
          <w:ilvl w:val="0"/>
          <w:numId w:val="3"/>
        </w:num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Gün bakmadan yaz on kez oku.</w:t>
      </w:r>
    </w:p>
    <w:p w:rsidR="00D252C6" w:rsidRPr="004042BE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Aylin anten al.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Buse balık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Cavit cuma günü gelecek.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Davut davul çaldı.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Esin erik yiyor.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Fatma fener yaktı.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Gizem gelin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Ajda judo öğrendi.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Kağan ağır yük taşıdı.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Hazal hayal gördü.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Irmak ıhlamur içti.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İpek idare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Kenan karpuz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Lokman lokum yedi.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6.</w:t>
      </w:r>
      <w:r w:rsidRPr="004042BE">
        <w:rPr>
          <w:rFonts w:ascii="Alfabelen1 Normal" w:hAnsi="Alfabelen1 Normal" w:cs="Alfabelen1 Normal"/>
          <w:sz w:val="44"/>
          <w:szCs w:val="44"/>
        </w:rPr>
        <w:t xml:space="preserve"> </w:t>
      </w:r>
      <w:r>
        <w:rPr>
          <w:rFonts w:ascii="Alfabelen1 Normal" w:hAnsi="Alfabelen1 Normal" w:cs="Alfabelen1 Normal"/>
          <w:sz w:val="44"/>
          <w:szCs w:val="44"/>
        </w:rPr>
        <w:t>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Murat menekşe suladı.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Nermin nine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Orhan on kere saydı.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Ömer örümcek gördü.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Peyami patates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Rüya resim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Sinan soba yaktı.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Şermin kitabı şahane okudu.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Tarık terlik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Uzaya astronotlar çıktı.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Ünzile üniteye çalıştı.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Vahit vişne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Yücel şimdi buraya geldi.</w:t>
      </w:r>
    </w:p>
    <w:p w:rsidR="00D252C6" w:rsidRDefault="00D252C6" w:rsidP="004042BE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Zeki iki tane zarf aldı.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7.</w:t>
      </w:r>
      <w:r w:rsidRPr="004042BE">
        <w:rPr>
          <w:rFonts w:ascii="Alfabelen1 Normal" w:hAnsi="Alfabelen1 Normal" w:cs="Alfabelen1 Normal"/>
          <w:sz w:val="44"/>
          <w:szCs w:val="44"/>
        </w:rPr>
        <w:t xml:space="preserve"> </w:t>
      </w:r>
      <w:r>
        <w:rPr>
          <w:rFonts w:ascii="Alfabelen1 Normal" w:hAnsi="Alfabelen1 Normal" w:cs="Alfabelen1 Normal"/>
          <w:sz w:val="44"/>
          <w:szCs w:val="44"/>
        </w:rPr>
        <w:t>Gün bakmadan yaz on kez oku.</w:t>
      </w:r>
    </w:p>
    <w:p w:rsidR="00D252C6" w:rsidRPr="004042BE" w:rsidRDefault="00D252C6" w:rsidP="004042BE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Asiye, arı bal yapar.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Birsen bulut çizdi.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Cenk cezve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Didem dilek tuttu.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Ece etek dikti.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Feray file dikti.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Gaffar gömü buldu.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Plajda kaju yedik.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Yağmur ağzını açtı.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Harun hikaye okudu.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Iraz dışarıda ıslandı.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İlayda idman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Koray kiraz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Levent lale aldı.</w:t>
      </w:r>
    </w:p>
    <w:p w:rsidR="00D252C6" w:rsidRPr="004042BE" w:rsidRDefault="00D252C6" w:rsidP="004042BE">
      <w:pPr>
        <w:ind w:left="720"/>
        <w:rPr>
          <w:rFonts w:ascii="Alfabelen1 Normal" w:hAnsi="Alfabelen1 Normal" w:cs="Alfabelen1 Normal"/>
          <w:sz w:val="44"/>
          <w:szCs w:val="44"/>
        </w:rPr>
      </w:pPr>
      <w:r w:rsidRPr="004042BE">
        <w:rPr>
          <w:rFonts w:ascii="Alfabelen1 Normal" w:hAnsi="Alfabelen1 Normal" w:cs="Alfabelen1 Normal"/>
          <w:sz w:val="44"/>
          <w:szCs w:val="44"/>
        </w:rPr>
        <w:t>8.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Mine mavi kazak giydi.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Nihal buraya şimdi geldi.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Olcay yeni oda tuttu.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Önder öfke ile kalktı.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Pınar pilot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Rengin yeni rende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Serpil sarı defter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Şebnem şanslı gününde.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Tekin tırmık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Uslu bir çocuk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Ümit ürkek davrandı.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Veysel valiz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Yusuf yeşil yastık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Zerrin bizi ziyaret etti.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9.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Arif anı defteri al.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Bora büyük top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Cem cıvata sıktı.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Dayım danayı sattı.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Emine eldiven 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Fadime farklı okudu.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Göker gazete okudu.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Bujiler ve jantlar değişti.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Uğur boğa gördü.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Hasan hortumla suladı.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Ilgın ıslık çaldı.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İlyas bunu ifade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Kuzey kavun getirdi.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Lerzan lahana pişirdi.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10.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Meltem mor çorap giydi.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Neriman nazik davrandı.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Ogün oğlak sattı.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Öykü ölçülü davrandı.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Polat papatya kokladı.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Ramazan burada rahat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Salih semer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Şaziye şarkı söyledi.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Tayfun törene katıldı.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Ufak bir turp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Ünal çok üşüdü.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Volkan vagon boyadı.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Yeşim yaprak topladı.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Ziya zeytin yedi.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11.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Arzu ankete katıl.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Beren börek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Cemil cirit 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Dedem darı ekti.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Ecrin et pişirdi.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Feride fidan dikti.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 xml:space="preserve">Gaye gemiye bindi. 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Doğukan kağnıyı tamir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Hülya hoş geldin dedi.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Işık ızgara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İclal ihaleye girdi.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Jileti bagaja koydum.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Kamuran kavun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Lütfi leğen aldı.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12.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Müge makas ile kesti.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Nur derin bir nefes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Oktay kitap okudu.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Önal ördek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Perihan patik giydi.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Rüzgar rafa süs koydu.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Sabri siyah kazak giydi.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Şener şehirden şeker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Tümer tavuk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Uydu uzaya gönderdi.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Ünsal ütü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Vildan vakıf kurdu.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Yonca yemek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Zeliha zeybek oynadı.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13.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Azra, ata ot at.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Barış boya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Cemal cep telefonu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Doruk dereyi geçti.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Eylül eski kitap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Figen fasulye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Gazel gecelik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Altuğ iğne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Hilal hurma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İbrahim su ikram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Ajanda abajurun yanında.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Kevser kuzu ile oynadı.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Linet levhayı okudu.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Meral makine tamir etti.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14.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Nazmiye ninni söyledi.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Oltan ocak yaktı.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Öncü bak kuş ötüyor.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Pakize para saydı.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Rıfat rica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Selçuk süreyi bitirdi.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Şahin şişe ve şiş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Tufan tığ ile 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Uçlu kalem aldım.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Üçgen şekli çizdi.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Vatana hizmet etti.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Yüksel yola çıktı.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Zehra çok zayıfladı.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Alper aşı oldu.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15.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Bihter bize geldi.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Cüneyt civciv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Dilay dolap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Erkan elek alıyor.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Ferda fare gördü.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Gazi güveç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Çağrı yağı döktü.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Hürrem hindi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Işılay ışıkçı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İhsan buna ilave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Lojmanda jöleli kek yedik.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Kubilay kömür yaktı.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Latife limon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Melek misafir oldu.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16.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Nehir oraya nişan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Onat oklava yaptı.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Özlem övgü ile anlattı.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Poyraz pehlivan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Recep renkli kalem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Seçil sabah kalktı.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Şakir şüphe duydu.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Tülay temel attı.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Uğur ödevini unuttu.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Üstünde bir vazo var.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Venüs gece parlıyor.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Yunus yukarıya çıktı.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Zeynep zabıta oldu.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Akın atlet aldı.</w:t>
      </w:r>
    </w:p>
    <w:p w:rsidR="00D252C6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17. Gün bakmadan yaz on kez oku.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Beril bana baktı.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Canan cümle yazdı.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Dünya hızla dönüyor.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Emir taşı ezdi.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Faruk fazla oynadı.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Gençay gırgır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Oğlan öğüt dinledi.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Hüseyin havluya elini sildi.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İlkay merdivenden indi.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Müjgan pijama aldı.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Nuri nohut yedi.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Onur oksijen soludu.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Özgür onu özledi.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>
        <w:rPr>
          <w:rFonts w:ascii="Alfabelen1 Normal" w:hAnsi="Alfabelen1 Normal" w:cs="Alfabelen1 Normal"/>
          <w:sz w:val="44"/>
          <w:szCs w:val="44"/>
        </w:rPr>
        <w:t>Pusat pide yedi.</w:t>
      </w:r>
    </w:p>
    <w:p w:rsidR="00D252C6" w:rsidRPr="00C8222D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18. Gün bakmadan yaz on kez oku.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Rana rozet taktı.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Seher salça yaptı.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Şamil şöyle bir baktı.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Taner taraf tuttu.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Ulaşım burada çok kolay.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Üzgün bir şekilde geldi.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Veli üç vida sıktı.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Yengem yeşil yelek ördü.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Zülal zor soru sordu.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Kübra kanepeye çıktı.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Lena loca tuttu.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Mahir makarna getirdi.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Ayça aya bak.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Bilal boza içti.</w:t>
      </w:r>
    </w:p>
    <w:p w:rsidR="00D252C6" w:rsidRPr="00C8222D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19. Gün bakmadan yaz on kez oku.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Can conta aldı.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Dalga direkleri yıktı.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Elif buz eritti.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Faden faytona bindi.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Gökay gözlük taktı.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Eğimli ve eğri bir yol var.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Hikmet tavşana havuç doğradı.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Işın burada ırlandı.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İrfan irmik yedi.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Jandarma jeton aldı.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Kerem konak yaptı.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Münir müzik dinledi.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Nurşah nokta koydu.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Ozan onsuz geldi.</w:t>
      </w:r>
    </w:p>
    <w:p w:rsidR="00D252C6" w:rsidRPr="00C8222D" w:rsidRDefault="00D252C6" w:rsidP="004042BE">
      <w:pPr>
        <w:pStyle w:val="ListParagraph"/>
        <w:ind w:left="1440"/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20. Gün bakmadan yaz on kez oku.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Özden öne doğru ilerledi.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Pamir plan yaptı.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Ragıp robot ile oynadı.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Soner sayfa sayfa okudu.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Şengül şamata yaptı.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Tahsin toplama işlemi yaptı.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Uzak bir yerden geldi.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Ürpererek bize baktı.</w:t>
      </w:r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Vinç ile yükü kaldırdı.</w:t>
      </w:r>
      <w:bookmarkStart w:id="0" w:name="_GoBack"/>
      <w:bookmarkEnd w:id="0"/>
    </w:p>
    <w:p w:rsidR="00D252C6" w:rsidRPr="00C8222D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Yaren bugün çok yürüdü.</w:t>
      </w:r>
    </w:p>
    <w:p w:rsidR="00D252C6" w:rsidRDefault="00D252C6" w:rsidP="00997D71">
      <w:pPr>
        <w:rPr>
          <w:rFonts w:ascii="Alfabelen1 Normal" w:hAnsi="Alfabelen1 Normal" w:cs="Alfabelen1 Normal"/>
          <w:sz w:val="44"/>
          <w:szCs w:val="44"/>
        </w:rPr>
      </w:pPr>
      <w:r w:rsidRPr="00C8222D">
        <w:rPr>
          <w:rFonts w:ascii="Alfabelen1 Normal" w:hAnsi="Alfabelen1 Normal" w:cs="Alfabelen1 Normal"/>
          <w:sz w:val="44"/>
          <w:szCs w:val="44"/>
        </w:rPr>
        <w:t>Zümrüt zambak kokladı.</w:t>
      </w:r>
      <w:r w:rsidRPr="009945D4">
        <w:rPr>
          <w:rFonts w:ascii="Alfabelen1 Normal" w:hAnsi="Alfabelen1 Normal" w:cs="Alfabelen1 Normal"/>
          <w:sz w:val="44"/>
          <w:szCs w:val="44"/>
        </w:rPr>
        <w:t xml:space="preserve"> </w:t>
      </w:r>
    </w:p>
    <w:p w:rsidR="00D252C6" w:rsidRPr="009945D4" w:rsidRDefault="00D252C6" w:rsidP="009945D4">
      <w:pPr>
        <w:tabs>
          <w:tab w:val="left" w:pos="4080"/>
        </w:tabs>
      </w:pPr>
      <w:hyperlink r:id="rId7" w:history="1">
        <w:r w:rsidRPr="001872D7">
          <w:rPr>
            <w:rStyle w:val="Hyperlink"/>
            <w:sz w:val="24"/>
            <w:szCs w:val="24"/>
            <w:lang w:eastAsia="tr-TR"/>
          </w:rPr>
          <w:t>https://www.sorubak.com</w:t>
        </w:r>
      </w:hyperlink>
      <w:r>
        <w:rPr>
          <w:color w:val="333333"/>
          <w:sz w:val="24"/>
          <w:szCs w:val="24"/>
          <w:lang w:eastAsia="tr-TR"/>
        </w:rPr>
        <w:t xml:space="preserve"> </w:t>
      </w:r>
    </w:p>
    <w:sectPr w:rsidR="00D252C6" w:rsidRPr="009945D4" w:rsidSect="00693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2C6" w:rsidRDefault="00D252C6" w:rsidP="004042BE">
      <w:pPr>
        <w:spacing w:after="0" w:line="240" w:lineRule="auto"/>
      </w:pPr>
      <w:r>
        <w:separator/>
      </w:r>
    </w:p>
  </w:endnote>
  <w:endnote w:type="continuationSeparator" w:id="1">
    <w:p w:rsidR="00D252C6" w:rsidRDefault="00D252C6" w:rsidP="0040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2C6" w:rsidRDefault="00D252C6" w:rsidP="004042BE">
      <w:pPr>
        <w:spacing w:after="0" w:line="240" w:lineRule="auto"/>
      </w:pPr>
      <w:r>
        <w:separator/>
      </w:r>
    </w:p>
  </w:footnote>
  <w:footnote w:type="continuationSeparator" w:id="1">
    <w:p w:rsidR="00D252C6" w:rsidRDefault="00D252C6" w:rsidP="00404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301"/>
    <w:multiLevelType w:val="hybridMultilevel"/>
    <w:tmpl w:val="275C82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B08A4"/>
    <w:multiLevelType w:val="hybridMultilevel"/>
    <w:tmpl w:val="ED72F466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C108CD"/>
    <w:multiLevelType w:val="hybridMultilevel"/>
    <w:tmpl w:val="1F126590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E27671"/>
    <w:multiLevelType w:val="hybridMultilevel"/>
    <w:tmpl w:val="F6024F02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997652"/>
    <w:multiLevelType w:val="hybridMultilevel"/>
    <w:tmpl w:val="DBBE8766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322469"/>
    <w:multiLevelType w:val="hybridMultilevel"/>
    <w:tmpl w:val="337ECA7E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2D3F7A"/>
    <w:multiLevelType w:val="hybridMultilevel"/>
    <w:tmpl w:val="9A4246C0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137346"/>
    <w:multiLevelType w:val="hybridMultilevel"/>
    <w:tmpl w:val="316C582E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3726A1"/>
    <w:multiLevelType w:val="hybridMultilevel"/>
    <w:tmpl w:val="B9769A9A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D23155"/>
    <w:multiLevelType w:val="hybridMultilevel"/>
    <w:tmpl w:val="988CA6AA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A121CF"/>
    <w:multiLevelType w:val="hybridMultilevel"/>
    <w:tmpl w:val="EA602CDC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0D186A"/>
    <w:multiLevelType w:val="hybridMultilevel"/>
    <w:tmpl w:val="56240ED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17D9B"/>
    <w:multiLevelType w:val="hybridMultilevel"/>
    <w:tmpl w:val="73085E7A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33748E"/>
    <w:multiLevelType w:val="hybridMultilevel"/>
    <w:tmpl w:val="1F3209D2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7E757C"/>
    <w:multiLevelType w:val="hybridMultilevel"/>
    <w:tmpl w:val="CB761898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530215"/>
    <w:multiLevelType w:val="hybridMultilevel"/>
    <w:tmpl w:val="885E21B0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B27FC6"/>
    <w:multiLevelType w:val="hybridMultilevel"/>
    <w:tmpl w:val="3B64CBA6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4565C0"/>
    <w:multiLevelType w:val="hybridMultilevel"/>
    <w:tmpl w:val="CE343D04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F23A59"/>
    <w:multiLevelType w:val="hybridMultilevel"/>
    <w:tmpl w:val="83F619EC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6"/>
  </w:num>
  <w:num w:numId="5">
    <w:abstractNumId w:val="1"/>
  </w:num>
  <w:num w:numId="6">
    <w:abstractNumId w:val="18"/>
  </w:num>
  <w:num w:numId="7">
    <w:abstractNumId w:val="14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4"/>
  </w:num>
  <w:num w:numId="13">
    <w:abstractNumId w:val="3"/>
  </w:num>
  <w:num w:numId="14">
    <w:abstractNumId w:val="2"/>
  </w:num>
  <w:num w:numId="15">
    <w:abstractNumId w:val="15"/>
  </w:num>
  <w:num w:numId="16">
    <w:abstractNumId w:val="12"/>
  </w:num>
  <w:num w:numId="17">
    <w:abstractNumId w:val="17"/>
  </w:num>
  <w:num w:numId="18">
    <w:abstractNumId w:val="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BBB"/>
    <w:rsid w:val="00030E22"/>
    <w:rsid w:val="00091B5A"/>
    <w:rsid w:val="001872D7"/>
    <w:rsid w:val="001C4703"/>
    <w:rsid w:val="001F24F8"/>
    <w:rsid w:val="00210F42"/>
    <w:rsid w:val="00300175"/>
    <w:rsid w:val="00322C6A"/>
    <w:rsid w:val="0033059D"/>
    <w:rsid w:val="00337A6A"/>
    <w:rsid w:val="00354025"/>
    <w:rsid w:val="003B784F"/>
    <w:rsid w:val="004042BE"/>
    <w:rsid w:val="004B39B8"/>
    <w:rsid w:val="00536341"/>
    <w:rsid w:val="00693629"/>
    <w:rsid w:val="006B6D98"/>
    <w:rsid w:val="0074203C"/>
    <w:rsid w:val="007B1B31"/>
    <w:rsid w:val="00801BBB"/>
    <w:rsid w:val="00921736"/>
    <w:rsid w:val="0093101C"/>
    <w:rsid w:val="00943C98"/>
    <w:rsid w:val="00992E27"/>
    <w:rsid w:val="009945D4"/>
    <w:rsid w:val="00997D71"/>
    <w:rsid w:val="00A57B70"/>
    <w:rsid w:val="00A67B8D"/>
    <w:rsid w:val="00AA5449"/>
    <w:rsid w:val="00AD5EB3"/>
    <w:rsid w:val="00B47A2A"/>
    <w:rsid w:val="00B92F1A"/>
    <w:rsid w:val="00BD63C5"/>
    <w:rsid w:val="00BF17F2"/>
    <w:rsid w:val="00C04D62"/>
    <w:rsid w:val="00C81CE5"/>
    <w:rsid w:val="00C8222D"/>
    <w:rsid w:val="00D252C6"/>
    <w:rsid w:val="00DC03D9"/>
    <w:rsid w:val="00F9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62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1BBB"/>
    <w:pPr>
      <w:ind w:left="720"/>
    </w:pPr>
  </w:style>
  <w:style w:type="paragraph" w:styleId="Header">
    <w:name w:val="header"/>
    <w:basedOn w:val="Normal"/>
    <w:link w:val="HeaderChar"/>
    <w:uiPriority w:val="99"/>
    <w:rsid w:val="00404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042BE"/>
  </w:style>
  <w:style w:type="paragraph" w:styleId="Footer">
    <w:name w:val="footer"/>
    <w:basedOn w:val="Normal"/>
    <w:link w:val="FooterChar"/>
    <w:uiPriority w:val="99"/>
    <w:rsid w:val="00404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042BE"/>
  </w:style>
  <w:style w:type="character" w:styleId="Hyperlink">
    <w:name w:val="Hyperlink"/>
    <w:basedOn w:val="DefaultParagraphFont"/>
    <w:uiPriority w:val="99"/>
    <w:rsid w:val="009945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19</Pages>
  <Words>946</Words>
  <Characters>5397</Characters>
  <Application>Microsoft Office Outlook</Application>
  <DocSecurity>0</DocSecurity>
  <Lines>0</Lines>
  <Paragraphs>0</Paragraphs>
  <ScaleCrop>false</ScaleCrop>
  <Manager>www.dersimiz.com</Manager>
  <Company>www.dersimiz.com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www.dersimiz.com</dc:title>
  <dc:subject>www.dersimiz.com</dc:subject>
  <dc:creator>Acer</dc:creator>
  <cp:keywords>www.dersimiz.com</cp:keywords>
  <dc:description>www.dersimiz.com</dc:description>
  <cp:lastModifiedBy>sivas_046@hotmail.com</cp:lastModifiedBy>
  <cp:revision>2</cp:revision>
  <dcterms:created xsi:type="dcterms:W3CDTF">2021-02-13T10:25:00Z</dcterms:created>
  <dcterms:modified xsi:type="dcterms:W3CDTF">2021-02-13T10:25:00Z</dcterms:modified>
  <cp:category>www.dersimiz.com</cp:category>
</cp:coreProperties>
</file>