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D14E" w14:textId="77777777" w:rsidR="00361DBC" w:rsidRPr="00C31D4E" w:rsidRDefault="00361DBC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Kk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İi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Mm </w:t>
      </w:r>
      <w:proofErr w:type="spellStart"/>
      <w:r>
        <w:rPr>
          <w:rFonts w:ascii="TTKB Dik Temel Abece" w:hAnsi="TTKB Dik Temel Abece"/>
          <w:sz w:val="72"/>
          <w:szCs w:val="72"/>
        </w:rPr>
        <w:t>Uu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Tt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</w:t>
      </w:r>
    </w:p>
    <w:p w14:paraId="23E3985F" w14:textId="77777777" w:rsidR="00361DBC" w:rsidRPr="00C31D4E" w:rsidRDefault="00361DBC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ü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Yy </w:t>
      </w:r>
      <w:proofErr w:type="spellStart"/>
      <w:r>
        <w:rPr>
          <w:rFonts w:ascii="TTKB Dik Temel Abece" w:hAnsi="TTKB Dik Temel Abece"/>
          <w:sz w:val="72"/>
          <w:szCs w:val="72"/>
        </w:rPr>
        <w:t>Öö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Rr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Dd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Ss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Bb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Çç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Gg</w:t>
      </w:r>
      <w:proofErr w:type="spellEnd"/>
    </w:p>
    <w:p w14:paraId="6D5931BA" w14:textId="77777777" w:rsidR="00361DBC" w:rsidRPr="00C31D4E" w:rsidRDefault="00361DBC" w:rsidP="00D74ABC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Cc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Pp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ap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ep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ıp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ip op öp </w:t>
      </w:r>
      <w:proofErr w:type="spellStart"/>
      <w:r>
        <w:rPr>
          <w:rFonts w:ascii="TTKB Dik Temel Abece" w:hAnsi="TTKB Dik Temel Abece"/>
          <w:sz w:val="72"/>
          <w:szCs w:val="72"/>
        </w:rPr>
        <w:t>up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üp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</w:t>
      </w:r>
    </w:p>
    <w:p w14:paraId="11D595C6" w14:textId="77777777" w:rsidR="00361DBC" w:rsidRPr="00C31D4E" w:rsidRDefault="00361DBC" w:rsidP="00D74ABC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pa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pe </w:t>
      </w:r>
      <w:proofErr w:type="spellStart"/>
      <w:r>
        <w:rPr>
          <w:rFonts w:ascii="TTKB Dik Temel Abece" w:hAnsi="TTKB Dik Temel Abece"/>
          <w:sz w:val="72"/>
          <w:szCs w:val="72"/>
        </w:rPr>
        <w:t>pı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pi </w:t>
      </w:r>
      <w:proofErr w:type="spellStart"/>
      <w:r>
        <w:rPr>
          <w:rFonts w:ascii="TTKB Dik Temel Abece" w:hAnsi="TTKB Dik Temel Abece"/>
          <w:sz w:val="72"/>
          <w:szCs w:val="72"/>
        </w:rPr>
        <w:t>po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pö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pu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pü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para pepe </w:t>
      </w:r>
    </w:p>
    <w:p w14:paraId="49DF814E" w14:textId="77777777" w:rsidR="00361DBC" w:rsidRPr="00C31D4E" w:rsidRDefault="00361DBC" w:rsidP="00D74ABC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pırasa pil pul çorap pasta kasap pis</w:t>
      </w:r>
    </w:p>
    <w:p w14:paraId="1E7065E7" w14:textId="77777777" w:rsidR="00361DBC" w:rsidRDefault="00361DBC" w:rsidP="00D74ABC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Polat kitap oku.  Pınar peynir yer.</w:t>
      </w:r>
      <w:r>
        <w:rPr>
          <w:rFonts w:ascii="TTKB Dik Temel Abece" w:hAnsi="TTKB Dik Temel Abece"/>
          <w:sz w:val="72"/>
          <w:szCs w:val="72"/>
        </w:rPr>
        <w:tab/>
      </w:r>
    </w:p>
    <w:p w14:paraId="59021D38" w14:textId="77777777" w:rsidR="00361DBC" w:rsidRDefault="00361DBC" w:rsidP="00D74ABC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Dedem ile ayran ve etli pide yedim. </w:t>
      </w:r>
    </w:p>
    <w:p w14:paraId="4127C011" w14:textId="77777777" w:rsidR="00361DBC" w:rsidRDefault="00361DBC" w:rsidP="00D74ABC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Pelin pazardan pırasa al, pişir ye.</w:t>
      </w:r>
    </w:p>
    <w:p w14:paraId="2D001409" w14:textId="77777777" w:rsidR="00361DBC" w:rsidRDefault="00361DBC" w:rsidP="00D74ABC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Peren portakal soydu. Ali mektup yaz </w:t>
      </w:r>
    </w:p>
    <w:p w14:paraId="770D5829" w14:textId="77777777" w:rsidR="00361DBC" w:rsidRDefault="00361DBC" w:rsidP="004940EA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Sarp pasta, karpuz, pabuç aldı.</w:t>
      </w:r>
    </w:p>
    <w:p w14:paraId="55FC1441" w14:textId="77777777" w:rsidR="00361DBC" w:rsidRDefault="00361DBC" w:rsidP="004940EA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Babam perdeyi çekip pencereyi açtı.</w:t>
      </w:r>
    </w:p>
    <w:p w14:paraId="42A1E917" w14:textId="77777777" w:rsidR="00361DBC" w:rsidRDefault="00361DBC" w:rsidP="004940EA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Pınar pembe köpek aldı.  polis spor</w:t>
      </w:r>
    </w:p>
    <w:p w14:paraId="5877EB46" w14:textId="77777777" w:rsidR="007172D6" w:rsidRDefault="00361DBC" w:rsidP="004940E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Şakir bir demet papatya </w:t>
      </w:r>
      <w:proofErr w:type="spellStart"/>
      <w:r>
        <w:rPr>
          <w:rFonts w:ascii="TTKB Dik Temel Abece" w:hAnsi="TTKB Dik Temel Abece"/>
          <w:sz w:val="72"/>
          <w:szCs w:val="72"/>
        </w:rPr>
        <w:t>topla.H.Eşme</w:t>
      </w:r>
      <w:proofErr w:type="spellEnd"/>
    </w:p>
    <w:p w14:paraId="0B89C70E" w14:textId="77777777" w:rsidR="007172D6" w:rsidRPr="007172D6" w:rsidRDefault="007172D6" w:rsidP="007172D6">
      <w:pPr>
        <w:rPr>
          <w:rFonts w:ascii="TTKB Dik Temel Abece" w:hAnsi="TTKB Dik Temel Abece"/>
          <w:sz w:val="72"/>
          <w:szCs w:val="72"/>
        </w:rPr>
      </w:pPr>
    </w:p>
    <w:p w14:paraId="3FA629C5" w14:textId="77777777" w:rsidR="007172D6" w:rsidRPr="007172D6" w:rsidRDefault="007172D6" w:rsidP="007172D6">
      <w:pPr>
        <w:rPr>
          <w:rFonts w:ascii="TTKB Dik Temel Abece" w:hAnsi="TTKB Dik Temel Abece"/>
          <w:sz w:val="72"/>
          <w:szCs w:val="72"/>
        </w:rPr>
      </w:pPr>
    </w:p>
    <w:p w14:paraId="649D418E" w14:textId="77777777" w:rsidR="007172D6" w:rsidRPr="007172D6" w:rsidRDefault="007172D6" w:rsidP="007172D6">
      <w:pPr>
        <w:rPr>
          <w:rFonts w:ascii="TTKB Dik Temel Abece" w:hAnsi="TTKB Dik Temel Abece"/>
          <w:sz w:val="72"/>
          <w:szCs w:val="72"/>
        </w:rPr>
      </w:pPr>
    </w:p>
    <w:p w14:paraId="7FE8E05D" w14:textId="77777777" w:rsidR="007172D6" w:rsidRPr="007172D6" w:rsidRDefault="007172D6" w:rsidP="007172D6">
      <w:pPr>
        <w:rPr>
          <w:rFonts w:ascii="TTKB Dik Temel Abece" w:hAnsi="TTKB Dik Temel Abece"/>
          <w:sz w:val="72"/>
          <w:szCs w:val="72"/>
        </w:rPr>
      </w:pPr>
    </w:p>
    <w:p w14:paraId="23F452B0" w14:textId="77777777" w:rsidR="007172D6" w:rsidRPr="007172D6" w:rsidRDefault="007172D6" w:rsidP="007172D6">
      <w:pPr>
        <w:rPr>
          <w:rFonts w:ascii="TTKB Dik Temel Abece" w:hAnsi="TTKB Dik Temel Abece"/>
          <w:sz w:val="72"/>
          <w:szCs w:val="72"/>
        </w:rPr>
      </w:pPr>
    </w:p>
    <w:p w14:paraId="6F14EA00" w14:textId="77777777" w:rsidR="007172D6" w:rsidRPr="007172D6" w:rsidRDefault="007172D6" w:rsidP="007172D6">
      <w:pPr>
        <w:rPr>
          <w:rFonts w:ascii="TTKB Dik Temel Abece" w:hAnsi="TTKB Dik Temel Abece"/>
          <w:sz w:val="72"/>
          <w:szCs w:val="72"/>
        </w:rPr>
      </w:pPr>
    </w:p>
    <w:p w14:paraId="1061E775" w14:textId="77777777" w:rsidR="007172D6" w:rsidRPr="007172D6" w:rsidRDefault="007172D6" w:rsidP="007172D6">
      <w:pPr>
        <w:rPr>
          <w:rFonts w:ascii="TTKB Dik Temel Abece" w:hAnsi="TTKB Dik Temel Abece"/>
          <w:sz w:val="72"/>
          <w:szCs w:val="72"/>
        </w:rPr>
      </w:pPr>
    </w:p>
    <w:p w14:paraId="16F924E2" w14:textId="77777777" w:rsidR="007172D6" w:rsidRDefault="007172D6" w:rsidP="007172D6">
      <w:pPr>
        <w:rPr>
          <w:rFonts w:ascii="TTKB Dik Temel Abece" w:hAnsi="TTKB Dik Temel Abece"/>
          <w:sz w:val="72"/>
          <w:szCs w:val="72"/>
        </w:rPr>
      </w:pPr>
    </w:p>
    <w:p w14:paraId="6F08C079" w14:textId="36DF6BC0" w:rsidR="00361DBC" w:rsidRPr="007172D6" w:rsidRDefault="007172D6" w:rsidP="007172D6">
      <w:pPr>
        <w:tabs>
          <w:tab w:val="left" w:pos="364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</w:p>
    <w:sectPr w:rsidR="00361DBC" w:rsidRPr="007172D6" w:rsidSect="00AF60C3">
      <w:headerReference w:type="even" r:id="rId6"/>
      <w:headerReference w:type="default" r:id="rId7"/>
      <w:headerReference w:type="first" r:id="rId8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3B9A6" w14:textId="77777777" w:rsidR="002D1BC3" w:rsidRDefault="002D1BC3" w:rsidP="004F2289">
      <w:pPr>
        <w:spacing w:after="0" w:line="240" w:lineRule="auto"/>
      </w:pPr>
      <w:r>
        <w:separator/>
      </w:r>
    </w:p>
  </w:endnote>
  <w:endnote w:type="continuationSeparator" w:id="0">
    <w:p w14:paraId="756775A8" w14:textId="77777777" w:rsidR="002D1BC3" w:rsidRDefault="002D1BC3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5FC07" w14:textId="77777777" w:rsidR="002D1BC3" w:rsidRDefault="002D1BC3" w:rsidP="004F2289">
      <w:pPr>
        <w:spacing w:after="0" w:line="240" w:lineRule="auto"/>
      </w:pPr>
      <w:r>
        <w:separator/>
      </w:r>
    </w:p>
  </w:footnote>
  <w:footnote w:type="continuationSeparator" w:id="0">
    <w:p w14:paraId="422B1CEF" w14:textId="77777777" w:rsidR="002D1BC3" w:rsidRDefault="002D1BC3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E7989" w14:textId="77777777" w:rsidR="00361DBC" w:rsidRDefault="002D1BC3">
    <w:pPr>
      <w:pStyle w:val="stBilgi"/>
    </w:pPr>
    <w:r>
      <w:rPr>
        <w:noProof/>
        <w:lang w:eastAsia="tr-TR"/>
      </w:rPr>
      <w:pict w14:anchorId="6988E0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2049" type="#_x0000_t75" style="position:absolute;margin-left:0;margin-top:0;width:538.25pt;height:739.2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6131E" w14:textId="77777777" w:rsidR="00361DBC" w:rsidRDefault="002D1BC3">
    <w:pPr>
      <w:pStyle w:val="stBilgi"/>
    </w:pPr>
    <w:r>
      <w:rPr>
        <w:noProof/>
        <w:lang w:eastAsia="tr-TR"/>
      </w:rPr>
      <w:pict w14:anchorId="431514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2050" type="#_x0000_t75" style="position:absolute;margin-left:-23.2pt;margin-top:-26.2pt;width:569.75pt;height:778.3pt;z-index:-251657728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89A79" w14:textId="77777777" w:rsidR="00361DBC" w:rsidRDefault="002D1BC3">
    <w:pPr>
      <w:pStyle w:val="stBilgi"/>
    </w:pPr>
    <w:r>
      <w:rPr>
        <w:noProof/>
        <w:lang w:eastAsia="tr-TR"/>
      </w:rPr>
      <w:pict w14:anchorId="1ACCC9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2051" type="#_x0000_t75" style="position:absolute;margin-left:0;margin-top:0;width:538.25pt;height:739.2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0C3"/>
    <w:rsid w:val="000007B1"/>
    <w:rsid w:val="00012C3F"/>
    <w:rsid w:val="00034232"/>
    <w:rsid w:val="00034340"/>
    <w:rsid w:val="000466F2"/>
    <w:rsid w:val="000A08F6"/>
    <w:rsid w:val="000D1151"/>
    <w:rsid w:val="000F537C"/>
    <w:rsid w:val="001108BC"/>
    <w:rsid w:val="001300C5"/>
    <w:rsid w:val="001A658D"/>
    <w:rsid w:val="001B7CAD"/>
    <w:rsid w:val="002433E9"/>
    <w:rsid w:val="0026781E"/>
    <w:rsid w:val="00282E10"/>
    <w:rsid w:val="00294A89"/>
    <w:rsid w:val="002D1BC3"/>
    <w:rsid w:val="002D1E40"/>
    <w:rsid w:val="002E5478"/>
    <w:rsid w:val="002F01DA"/>
    <w:rsid w:val="0035277A"/>
    <w:rsid w:val="00361DBC"/>
    <w:rsid w:val="004017C5"/>
    <w:rsid w:val="00440F45"/>
    <w:rsid w:val="004566E9"/>
    <w:rsid w:val="0045709C"/>
    <w:rsid w:val="004940EA"/>
    <w:rsid w:val="004F2289"/>
    <w:rsid w:val="004F4B79"/>
    <w:rsid w:val="0051757D"/>
    <w:rsid w:val="00525D43"/>
    <w:rsid w:val="00535844"/>
    <w:rsid w:val="005804E8"/>
    <w:rsid w:val="0058510C"/>
    <w:rsid w:val="006136A9"/>
    <w:rsid w:val="0066437D"/>
    <w:rsid w:val="006B4E4E"/>
    <w:rsid w:val="006D50EE"/>
    <w:rsid w:val="00711F55"/>
    <w:rsid w:val="007172D6"/>
    <w:rsid w:val="007229B5"/>
    <w:rsid w:val="007A47D4"/>
    <w:rsid w:val="008036D4"/>
    <w:rsid w:val="00847C32"/>
    <w:rsid w:val="00885EA4"/>
    <w:rsid w:val="0089441A"/>
    <w:rsid w:val="008F4BA0"/>
    <w:rsid w:val="00913270"/>
    <w:rsid w:val="009762B0"/>
    <w:rsid w:val="009B2B56"/>
    <w:rsid w:val="009C3955"/>
    <w:rsid w:val="00A03775"/>
    <w:rsid w:val="00A10836"/>
    <w:rsid w:val="00A113E1"/>
    <w:rsid w:val="00A23EE5"/>
    <w:rsid w:val="00A92102"/>
    <w:rsid w:val="00AD3E2D"/>
    <w:rsid w:val="00AE0926"/>
    <w:rsid w:val="00AF60C3"/>
    <w:rsid w:val="00B41359"/>
    <w:rsid w:val="00B45B2E"/>
    <w:rsid w:val="00BB6BA1"/>
    <w:rsid w:val="00BD04BF"/>
    <w:rsid w:val="00BF3387"/>
    <w:rsid w:val="00BF3ED7"/>
    <w:rsid w:val="00C31D4E"/>
    <w:rsid w:val="00D54603"/>
    <w:rsid w:val="00D56529"/>
    <w:rsid w:val="00D74ABC"/>
    <w:rsid w:val="00DA1367"/>
    <w:rsid w:val="00E07753"/>
    <w:rsid w:val="00E44203"/>
    <w:rsid w:val="00E476AB"/>
    <w:rsid w:val="00F4142B"/>
    <w:rsid w:val="00F652A3"/>
    <w:rsid w:val="00FA01C1"/>
    <w:rsid w:val="00FA094D"/>
    <w:rsid w:val="00F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5A81E337"/>
  <w15:docId w15:val="{F91A7E9E-0050-492E-B3C1-800D3A6A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1</TotalTime>
  <Pages>2</Pages>
  <Words>72</Words>
  <Characters>411</Characters>
  <DocSecurity>0</DocSecurity>
  <Lines>3</Lines>
  <Paragraphs>1</Paragraphs>
  <ScaleCrop>false</ScaleCrop>
  <Manager>https://www.sorubak.com</Manager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2020-10-29T16:24:00Z</cp:lastPrinted>
  <dcterms:created xsi:type="dcterms:W3CDTF">2021-01-08T13:26:00Z</dcterms:created>
  <dcterms:modified xsi:type="dcterms:W3CDTF">2021-01-08T13:26:00Z</dcterms:modified>
  <cp:category>https://www.sorubak.com</cp:category>
</cp:coreProperties>
</file>