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0C2" w:rsidRDefault="00B16070" w:rsidP="001770C2">
      <w:pPr>
        <w:rPr>
          <w:rFonts w:ascii="TTKB Dik Temel Abece" w:hAnsi="TTKB Dik Temel Abece"/>
          <w:sz w:val="72"/>
          <w:szCs w:val="72"/>
        </w:rPr>
      </w:pPr>
      <w:r w:rsidRPr="00B1607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25" o:spid="_x0000_s1104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">
            <v:group id="Group 14" o:spid="_x0000_s102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<v:rect id="Rectangle 5" o:spid="_x0000_s1028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64wwAAANsAAAAPAAAAZHJzL2Rvd25yZXYueG1sRI/NasMw&#10;EITvhbyD2EBvjZwE3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ZbDuuMMAAADbAAAADwAA&#10;AAAAAAAAAAAAAAAHAgAAZHJzL2Rvd25yZXYueG1sUEsFBgAAAAADAAMAtwAAAPcCAAAAAA==&#10;" strokecolor="#2f5496 [2408]" strokeweight="1.5pt">
                <v:fill opacity="0"/>
              </v:rect>
              <v:rect id="Rectangle 10" o:spid="_x0000_s1029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" fillcolor="#deeaf6 [660]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3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" strokecolor="#2f5496 [2408]" strokeweight="1.5pt"/>
            <v:shape id="AutoShape 17" o:spid="_x0000_s103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" strokecolor="#2f5496 [2408]" strokeweight="1.5pt"/>
          </v:group>
        </w:pict>
      </w:r>
      <w:r w:rsidR="00E03D8F">
        <w:rPr>
          <w:rFonts w:ascii="TTKB Dik Temel Abece" w:hAnsi="TTKB Dik Temel Abece"/>
          <w:sz w:val="72"/>
          <w:szCs w:val="72"/>
        </w:rPr>
        <w:t>Her gün 5 defa okuyalım.</w:t>
      </w:r>
    </w:p>
    <w:p w:rsidR="00AF138E" w:rsidRDefault="00B16070" w:rsidP="00AF138E">
      <w:pPr>
        <w:rPr>
          <w:rFonts w:ascii="TTKB Dik Temel Abece" w:hAnsi="TTKB Dik Temel Abece"/>
          <w:sz w:val="72"/>
          <w:szCs w:val="72"/>
        </w:rPr>
      </w:pPr>
      <w:r w:rsidRPr="00B1607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26" o:spid="_x0000_s1098" style="position:absolute;margin-left:-16.85pt;margin-top:5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">
            <v:group id="Group 27" o:spid="_x0000_s110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<v:rect id="Rectangle 28" o:spid="_x0000_s110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" strokecolor="#2f5496 [2408]" strokeweight="1.5pt">
                <v:fill opacity="0"/>
              </v:rect>
              <v:rect id="Rectangle 29" o:spid="_x0000_s110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30" o:spid="_x0000_s110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" strokecolor="#2f5496 [2408]" strokeweight="1.5pt"/>
            <v:shape id="AutoShape 31" o:spid="_x0000_s109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Nno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" strokecolor="#2f5496 [2408]" strokeweight="1.5pt"/>
          </v:group>
        </w:pict>
      </w:r>
      <w:r w:rsidR="00E03D8F">
        <w:rPr>
          <w:rFonts w:ascii="TTKB Dik Temel Abece" w:hAnsi="TTKB Dik Temel Abece"/>
          <w:sz w:val="72"/>
          <w:szCs w:val="72"/>
        </w:rPr>
        <w:t xml:space="preserve"> Ak    ek    ka    ke   kal   kel</w:t>
      </w:r>
    </w:p>
    <w:p w:rsidR="00AF138E" w:rsidRDefault="00B16070" w:rsidP="00AF138E">
      <w:pPr>
        <w:rPr>
          <w:rFonts w:ascii="TTKB Dik Temel Abece" w:hAnsi="TTKB Dik Temel Abece"/>
          <w:sz w:val="72"/>
          <w:szCs w:val="72"/>
        </w:rPr>
      </w:pPr>
      <w:r w:rsidRPr="00B1607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32" o:spid="_x0000_s1092" style="position:absolute;margin-left:-16.85pt;margin-top:5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">
            <v:group id="Group 33" o:spid="_x0000_s109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<v:rect id="Rectangle 34" o:spid="_x0000_s109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0OJ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aQvsLfl/gD5OoXAAD//wMAUEsBAi0AFAAGAAgAAAAhANvh9svuAAAAhQEAABMAAAAAAAAAAAAA&#10;AAAAAAAAAFtDb250ZW50X1R5cGVzXS54bWxQSwECLQAUAAYACAAAACEAWvQsW78AAAAVAQAACwAA&#10;AAAAAAAAAAAAAAAfAQAAX3JlbHMvLnJlbHNQSwECLQAUAAYACAAAACEAf/dDicMAAADbAAAADwAA&#10;AAAAAAAAAAAAAAAHAgAAZHJzL2Rvd25yZXYueG1sUEsFBgAAAAADAAMAtwAAAPcCAAAAAA==&#10;" strokecolor="#2f5496 [2408]" strokeweight="1.5pt">
                <v:fill opacity="0"/>
              </v:rect>
              <v:rect id="Rectangle 35" o:spid="_x0000_s109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36" o:spid="_x0000_s109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" strokecolor="#2f5496 [2408]" strokeweight="1.5pt"/>
            <v:shape id="AutoShape 37" o:spid="_x0000_s109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" strokecolor="#2f5496 [2408]" strokeweight="1.5pt"/>
          </v:group>
        </w:pict>
      </w:r>
      <w:r w:rsidR="00E03D8F">
        <w:rPr>
          <w:rFonts w:ascii="TTKB Dik Temel Abece" w:hAnsi="TTKB Dik Temel Abece"/>
          <w:sz w:val="72"/>
          <w:szCs w:val="72"/>
        </w:rPr>
        <w:t>kale   kele    kala    kelek    leke</w:t>
      </w:r>
    </w:p>
    <w:p w:rsidR="00AF138E" w:rsidRDefault="00B16070" w:rsidP="00AF138E">
      <w:pPr>
        <w:rPr>
          <w:rFonts w:ascii="TTKB Dik Temel Abece" w:hAnsi="TTKB Dik Temel Abece"/>
          <w:sz w:val="72"/>
          <w:szCs w:val="72"/>
        </w:rPr>
      </w:pPr>
      <w:r w:rsidRPr="00B1607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38" o:spid="_x0000_s1086" style="position:absolute;margin-left:-16.85pt;margin-top:5.65pt;width:521.25pt;height:36.85pt;z-index:-2516510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">
            <v:group id="Group 39" o:spid="_x0000_s108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<v:rect id="Rectangle 40" o:spid="_x0000_s109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" strokecolor="#2f5496 [2408]" strokeweight="1.5pt">
                <v:fill opacity="0"/>
              </v:rect>
              <v:rect id="Rectangle 41" o:spid="_x0000_s109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42" o:spid="_x0000_s108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" strokecolor="#2f5496 [2408]" strokeweight="1.5pt"/>
            <v:shape id="AutoShape 43" o:spid="_x0000_s108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" strokecolor="#2f5496 [2408]" strokeweight="1.5pt"/>
          </v:group>
        </w:pict>
      </w:r>
      <w:r w:rsidR="00E03D8F">
        <w:rPr>
          <w:rFonts w:ascii="TTKB Dik Temel Abece" w:hAnsi="TTKB Dik Temel Abece"/>
          <w:sz w:val="72"/>
          <w:szCs w:val="72"/>
        </w:rPr>
        <w:t>lake   alaka   lekele    elek    ekle</w:t>
      </w:r>
    </w:p>
    <w:p w:rsidR="00AF138E" w:rsidRDefault="00B16070" w:rsidP="00AF138E">
      <w:pPr>
        <w:rPr>
          <w:rFonts w:ascii="TTKB Dik Temel Abece" w:hAnsi="TTKB Dik Temel Abece"/>
          <w:sz w:val="72"/>
          <w:szCs w:val="72"/>
        </w:rPr>
      </w:pPr>
      <w:r w:rsidRPr="00B1607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44" o:spid="_x0000_s1080" style="position:absolute;margin-left:-16.85pt;margin-top:5.6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">
            <v:group id="Group 45" o:spid="_x0000_s108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<v:rect id="Rectangle 46" o:spid="_x0000_s108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" strokecolor="#2f5496 [2408]" strokeweight="1.5pt">
                <v:fill opacity="0"/>
              </v:rect>
              <v:rect id="Rectangle 47" o:spid="_x0000_s108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ljs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kH+DH9f4g+Qy18AAAD//wMAUEsBAi0AFAAGAAgAAAAhANvh9svuAAAAhQEAABMAAAAAAAAAAAAA&#10;AAAAAAAAAFtDb250ZW50X1R5cGVzXS54bWxQSwECLQAUAAYACAAAACEAWvQsW78AAAAVAQAACwAA&#10;AAAAAAAAAAAAAAAfAQAAX3JlbHMvLnJlbHNQSwECLQAUAAYACAAAACEAs0JY7M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48" o:spid="_x0000_s108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B38xQAAANsAAAAPAAAAZHJzL2Rvd25yZXYueG1sRI9Pa8JA&#10;FMTvhX6H5Qm91Y3Slh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CgB38xQAAANsAAAAP&#10;AAAAAAAAAAAAAAAAAAcCAABkcnMvZG93bnJldi54bWxQSwUGAAAAAAMAAwC3AAAA+QIAAAAA&#10;" strokecolor="#2f5496 [2408]" strokeweight="1.5pt"/>
            <v:shape id="AutoShape 49" o:spid="_x0000_s108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" strokecolor="#2f5496 [2408]" strokeweight="1.5pt"/>
          </v:group>
        </w:pict>
      </w:r>
      <w:r w:rsidR="00E03D8F">
        <w:rPr>
          <w:rFonts w:ascii="TTKB Dik Temel Abece" w:hAnsi="TTKB Dik Temel Abece"/>
          <w:sz w:val="72"/>
          <w:szCs w:val="72"/>
        </w:rPr>
        <w:t>kek   keke    kalk    kelle</w:t>
      </w:r>
    </w:p>
    <w:p w:rsidR="00AF138E" w:rsidRDefault="00B16070" w:rsidP="00E03D8F">
      <w:pPr>
        <w:tabs>
          <w:tab w:val="left" w:pos="2235"/>
        </w:tabs>
        <w:rPr>
          <w:rFonts w:ascii="TTKB Dik Temel Abece" w:hAnsi="TTKB Dik Temel Abece"/>
          <w:sz w:val="72"/>
          <w:szCs w:val="72"/>
        </w:rPr>
      </w:pPr>
      <w:r w:rsidRPr="00B1607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50" o:spid="_x0000_s1074" style="position:absolute;margin-left:-16.85pt;margin-top:5.65pt;width:521.25pt;height:36.85pt;z-index:-251646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">
            <v:group id="Group 51" o:spid="_x0000_s107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<v:rect id="Rectangle 52" o:spid="_x0000_s107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CQF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q9wkBcMAAADbAAAADwAA&#10;AAAAAAAAAAAAAAAHAgAAZHJzL2Rvd25yZXYueG1sUEsFBgAAAAADAAMAtwAAAPcCAAAAAA==&#10;" strokecolor="#2f5496 [2408]" strokeweight="1.5pt">
                <v:fill opacity="0"/>
              </v:rect>
              <v:rect id="Rectangle 53" o:spid="_x0000_s107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54" o:spid="_x0000_s107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" strokecolor="#2f5496 [2408]" strokeweight="1.5pt"/>
            <v:shape id="AutoShape 55" o:spid="_x0000_s107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" strokecolor="#2f5496 [2408]" strokeweight="1.5pt"/>
          </v:group>
        </w:pict>
      </w:r>
      <w:r w:rsidR="00E03D8F">
        <w:rPr>
          <w:rFonts w:ascii="TTKB Dik Temel Abece" w:hAnsi="TTKB Dik Temel Abece"/>
          <w:sz w:val="72"/>
          <w:szCs w:val="72"/>
        </w:rPr>
        <w:t xml:space="preserve"> </w:t>
      </w:r>
      <w:r w:rsidR="00791C10">
        <w:rPr>
          <w:rFonts w:ascii="TTKB Dik Temel Abece" w:hAnsi="TTKB Dik Temel Abece"/>
          <w:sz w:val="72"/>
          <w:szCs w:val="72"/>
        </w:rPr>
        <w:t>KEK,  ELEK  AL</w:t>
      </w:r>
      <w:r w:rsidR="00E03D8F">
        <w:rPr>
          <w:rFonts w:ascii="TTKB Dik Temel Abece" w:hAnsi="TTKB Dik Temel Abece"/>
          <w:sz w:val="72"/>
          <w:szCs w:val="72"/>
        </w:rPr>
        <w:tab/>
      </w:r>
    </w:p>
    <w:p w:rsidR="00AF138E" w:rsidRDefault="00B16070" w:rsidP="00E03D8F">
      <w:pPr>
        <w:tabs>
          <w:tab w:val="left" w:pos="2235"/>
        </w:tabs>
        <w:rPr>
          <w:rFonts w:ascii="TTKB Dik Temel Abece" w:hAnsi="TTKB Dik Temel Abece"/>
          <w:sz w:val="72"/>
          <w:szCs w:val="72"/>
        </w:rPr>
      </w:pPr>
      <w:r w:rsidRPr="00B1607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56" o:spid="_x0000_s1068" style="position:absolute;margin-left:-16.85pt;margin-top:5.65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">
            <v:group id="Group 57" o:spid="_x0000_s107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rect id="Rectangle 58" o:spid="_x0000_s107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" strokecolor="#2f5496 [2408]" strokeweight="1.5pt">
                <v:fill opacity="0"/>
              </v:rect>
              <v:rect id="Rectangle 59" o:spid="_x0000_s107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60" o:spid="_x0000_s107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LbO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" strokecolor="#2f5496 [2408]" strokeweight="1.5pt"/>
            <v:shape id="AutoShape 61" o:spid="_x0000_s106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BNVxQAAANsAAAAPAAAAZHJzL2Rvd25yZXYueG1sRI9Pa8JA&#10;FMTvhX6H5Qm91Y22lB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IsBNVxQAAANsAAAAP&#10;AAAAAAAAAAAAAAAAAAcCAABkcnMvZG93bnJldi54bWxQSwUGAAAAAAMAAwC3AAAA+QIAAAAA&#10;" strokecolor="#2f5496 [2408]" strokeweight="1.5pt"/>
          </v:group>
        </w:pict>
      </w:r>
      <w:r w:rsidR="00E03D8F">
        <w:rPr>
          <w:rFonts w:ascii="TTKB Dik Temel Abece" w:hAnsi="TTKB Dik Temel Abece"/>
          <w:sz w:val="72"/>
          <w:szCs w:val="72"/>
        </w:rPr>
        <w:t xml:space="preserve">Ela  lale  ek. </w:t>
      </w:r>
      <w:r w:rsidR="00E03D8F">
        <w:rPr>
          <w:rFonts w:ascii="TTKB Dik Temel Abece" w:hAnsi="TTKB Dik Temel Abece"/>
          <w:sz w:val="72"/>
          <w:szCs w:val="72"/>
        </w:rPr>
        <w:tab/>
      </w:r>
    </w:p>
    <w:p w:rsidR="00AF138E" w:rsidRDefault="00B16070" w:rsidP="00AF138E">
      <w:pPr>
        <w:rPr>
          <w:rFonts w:ascii="TTKB Dik Temel Abece" w:hAnsi="TTKB Dik Temel Abece"/>
          <w:sz w:val="72"/>
          <w:szCs w:val="72"/>
        </w:rPr>
      </w:pPr>
      <w:r w:rsidRPr="00B1607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62" o:spid="_x0000_s1062" style="position:absolute;margin-left:-16.85pt;margin-top:5.65pt;width:521.25pt;height:36.85pt;z-index:-25164288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">
            <v:group id="Group 63" o:spid="_x0000_s106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<v:rect id="Rectangle 64" o:spid="_x0000_s106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" strokecolor="#2f5496 [2408]" strokeweight="1.5pt">
                <v:fill opacity="0"/>
              </v:rect>
              <v:rect id="Rectangle 65" o:spid="_x0000_s106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Cj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sFzDn9f4g+Qy18AAAD//wMAUEsBAi0AFAAGAAgAAAAhANvh9svuAAAAhQEAABMAAAAAAAAAAAAA&#10;AAAAAAAAAFtDb250ZW50X1R5cGVzXS54bWxQSwECLQAUAAYACAAAACEAWvQsW78AAAAVAQAACwAA&#10;AAAAAAAAAAAAAAAfAQAAX3JlbHMvLnJlbHNQSwECLQAUAAYACAAAACEAjjiAo8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66" o:spid="_x0000_s106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" strokecolor="#2f5496 [2408]" strokeweight="1.5pt"/>
            <v:shape id="AutoShape 67" o:spid="_x0000_s106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Yr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" strokecolor="#2f5496 [2408]" strokeweight="1.5pt"/>
          </v:group>
        </w:pict>
      </w:r>
      <w:r w:rsidR="00E03D8F">
        <w:rPr>
          <w:rFonts w:ascii="TTKB Dik Temel Abece" w:hAnsi="TTKB Dik Temel Abece"/>
          <w:sz w:val="72"/>
          <w:szCs w:val="72"/>
        </w:rPr>
        <w:t>Lale , lale  ek.</w:t>
      </w:r>
    </w:p>
    <w:p w:rsidR="00AF138E" w:rsidRDefault="00B16070" w:rsidP="00AF138E">
      <w:pPr>
        <w:rPr>
          <w:rFonts w:ascii="TTKB Dik Temel Abece" w:hAnsi="TTKB Dik Temel Abece"/>
          <w:sz w:val="72"/>
          <w:szCs w:val="72"/>
        </w:rPr>
      </w:pPr>
      <w:r w:rsidRPr="00B1607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68" o:spid="_x0000_s1056" style="position:absolute;margin-left:-16.85pt;margin-top:5.65pt;width:521.2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">
            <v:group id="Group 69" o:spid="_x0000_s105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rect id="Rectangle 70" o:spid="_x0000_s106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" strokecolor="#2f5496 [2408]" strokeweight="1.5pt">
                <v:fill opacity="0"/>
              </v:rect>
              <v:rect id="Rectangle 71" o:spid="_x0000_s106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72" o:spid="_x0000_s105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P5fwAAAANs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sD58CT9Azv8AAAD//wMAUEsBAi0AFAAGAAgAAAAhANvh9svuAAAAhQEAABMAAAAAAAAAAAAAAAAA&#10;AAAAAFtDb250ZW50X1R5cGVzXS54bWxQSwECLQAUAAYACAAAACEAWvQsW78AAAAVAQAACwAAAAAA&#10;AAAAAAAAAAAfAQAAX3JlbHMvLnJlbHNQSwECLQAUAAYACAAAACEAIGT+X8AAAADbAAAADwAAAAAA&#10;AAAAAAAAAAAHAgAAZHJzL2Rvd25yZXYueG1sUEsFBgAAAAADAAMAtwAAAPQCAAAAAA==&#10;" strokecolor="#2f5496 [2408]" strokeweight="1.5pt"/>
            <v:shape id="AutoShape 73" o:spid="_x0000_s105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vExAAAANs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8RCeX8IPkPMHAAAA//8DAFBLAQItABQABgAIAAAAIQDb4fbL7gAAAIUBAAATAAAAAAAAAAAA&#10;AAAAAAAAAABbQ29udGVudF9UeXBlc10ueG1sUEsBAi0AFAAGAAgAAAAhAFr0LFu/AAAAFQEAAAsA&#10;AAAAAAAAAAAAAAAAHwEAAF9yZWxzLy5yZWxzUEsBAi0AFAAGAAgAAAAhAE8oW8TEAAAA2wAAAA8A&#10;AAAAAAAAAAAAAAAABwIAAGRycy9kb3ducmV2LnhtbFBLBQYAAAAAAwADALcAAAD4AgAAAAA=&#10;" strokecolor="#2f5496 [2408]" strokeweight="1.5pt"/>
          </v:group>
        </w:pict>
      </w:r>
      <w:r w:rsidR="00E03D8F">
        <w:rPr>
          <w:rFonts w:ascii="TTKB Dik Temel Abece" w:hAnsi="TTKB Dik Temel Abece"/>
          <w:sz w:val="72"/>
          <w:szCs w:val="72"/>
        </w:rPr>
        <w:t>Ela  elek   al.</w:t>
      </w:r>
    </w:p>
    <w:p w:rsidR="00AF138E" w:rsidRDefault="00B16070" w:rsidP="00AF138E">
      <w:pPr>
        <w:rPr>
          <w:rFonts w:ascii="TTKB Dik Temel Abece" w:hAnsi="TTKB Dik Temel Abece"/>
          <w:sz w:val="72"/>
          <w:szCs w:val="72"/>
        </w:rPr>
      </w:pPr>
      <w:r w:rsidRPr="00B1607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74" o:spid="_x0000_s1050" style="position:absolute;margin-left:-16.85pt;margin-top:5.65pt;width:521.25pt;height:36.85pt;z-index:-25163878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">
            <v:group id="Group 75" o:spid="_x0000_s105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<v:rect id="Rectangle 76" o:spid="_x0000_s105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" strokecolor="#2f5496 [2408]" strokeweight="1.5pt">
                <v:fill opacity="0"/>
              </v:rect>
              <v:rect id="Rectangle 77" o:spid="_x0000_s105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78" o:spid="_x0000_s105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m6B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Dahm6BxQAAANsAAAAP&#10;AAAAAAAAAAAAAAAAAAcCAABkcnMvZG93bnJldi54bWxQSwUGAAAAAAMAAwC3AAAA+QIAAAAA&#10;" strokecolor="#2f5496 [2408]" strokeweight="1.5pt"/>
            <v:shape id="AutoShape 79" o:spid="_x0000_s105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ssaxQAAANsAAAAPAAAAZHJzL2Rvd25yZXYueG1sRI9Pa8JA&#10;FMTvBb/D8oTe6sZAS4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C1yssaxQAAANsAAAAP&#10;AAAAAAAAAAAAAAAAAAcCAABkcnMvZG93bnJldi54bWxQSwUGAAAAAAMAAwC3AAAA+QIAAAAA&#10;" strokecolor="#2f5496 [2408]" strokeweight="1.5pt"/>
          </v:group>
        </w:pict>
      </w:r>
      <w:r w:rsidR="00E03D8F">
        <w:rPr>
          <w:rFonts w:ascii="TTKB Dik Temel Abece" w:hAnsi="TTKB Dik Temel Abece"/>
          <w:sz w:val="72"/>
          <w:szCs w:val="72"/>
        </w:rPr>
        <w:t>Lale  kelek  al.</w:t>
      </w:r>
    </w:p>
    <w:p w:rsidR="00AF138E" w:rsidRDefault="00B16070" w:rsidP="00E03D8F">
      <w:pPr>
        <w:tabs>
          <w:tab w:val="left" w:pos="4410"/>
        </w:tabs>
        <w:rPr>
          <w:rFonts w:ascii="TTKB Dik Temel Abece" w:hAnsi="TTKB Dik Temel Abece"/>
          <w:sz w:val="72"/>
          <w:szCs w:val="72"/>
        </w:rPr>
      </w:pPr>
      <w:r w:rsidRPr="00B1607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80" o:spid="_x0000_s1044" style="position:absolute;margin-left:-16.85pt;margin-top:6.4pt;width:521.25pt;height:36.85pt;z-index:-2516367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">
            <v:group id="Group 81" o:spid="_x0000_s104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rect id="Rectangle 82" o:spid="_x0000_s104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" strokecolor="#2f5496 [2408]" strokeweight="1.5pt">
                <v:fill opacity="0"/>
              </v:rect>
              <v:rect id="Rectangle 83" o:spid="_x0000_s104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84" o:spid="_x0000_s104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" strokecolor="#2f5496 [2408]" strokeweight="1.5pt"/>
            <v:shape id="AutoShape 85" o:spid="_x0000_s104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" strokecolor="#2f5496 [2408]" strokeweight="1.5pt"/>
          </v:group>
        </w:pict>
      </w:r>
      <w:r w:rsidR="00E03D8F">
        <w:rPr>
          <w:rFonts w:ascii="TTKB Dik Temel Abece" w:hAnsi="TTKB Dik Temel Abece"/>
          <w:sz w:val="72"/>
          <w:szCs w:val="72"/>
        </w:rPr>
        <w:t>Ela  kek  al.</w:t>
      </w:r>
      <w:r w:rsidR="00E03D8F">
        <w:rPr>
          <w:rFonts w:ascii="TTKB Dik Temel Abece" w:hAnsi="TTKB Dik Temel Abece"/>
          <w:sz w:val="72"/>
          <w:szCs w:val="72"/>
        </w:rPr>
        <w:tab/>
      </w:r>
    </w:p>
    <w:p w:rsidR="00AF138E" w:rsidRDefault="00B16070" w:rsidP="00AF138E">
      <w:pPr>
        <w:rPr>
          <w:rFonts w:ascii="TTKB Dik Temel Abece" w:hAnsi="TTKB Dik Temel Abece"/>
          <w:sz w:val="72"/>
          <w:szCs w:val="72"/>
        </w:rPr>
      </w:pPr>
      <w:r w:rsidRPr="00B1607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86" o:spid="_x0000_s1038" style="position:absolute;margin-left:-16.85pt;margin-top:5.65pt;width:521.25pt;height:36.85pt;z-index:-2516346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">
            <v:group id="Group 87" o:spid="_x0000_s104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<v:rect id="Rectangle 88" o:spid="_x0000_s104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" strokecolor="#2f5496 [2408]" strokeweight="1.5pt">
                <v:fill opacity="0"/>
              </v:rect>
              <v:rect id="Rectangle 89" o:spid="_x0000_s104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90" o:spid="_x0000_s104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" strokecolor="#2f5496 [2408]" strokeweight="1.5pt"/>
            <v:shape id="AutoShape 91" o:spid="_x0000_s103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" strokecolor="#2f5496 [2408]" strokeweight="1.5pt"/>
          </v:group>
        </w:pict>
      </w:r>
      <w:r w:rsidR="00E03D8F">
        <w:rPr>
          <w:rFonts w:ascii="TTKB Dik Temel Abece" w:hAnsi="TTKB Dik Temel Abece"/>
          <w:sz w:val="72"/>
          <w:szCs w:val="72"/>
        </w:rPr>
        <w:t xml:space="preserve">Lale  kek,  elek  al.  </w:t>
      </w:r>
    </w:p>
    <w:p w:rsidR="001770C2" w:rsidRPr="001770C2" w:rsidRDefault="00B16070" w:rsidP="00E03D8F">
      <w:pPr>
        <w:tabs>
          <w:tab w:val="left" w:pos="7170"/>
          <w:tab w:val="left" w:pos="8895"/>
        </w:tabs>
        <w:rPr>
          <w:rFonts w:ascii="TTKB Dik Temel Abece" w:hAnsi="TTKB Dik Temel Abece"/>
          <w:sz w:val="72"/>
          <w:szCs w:val="72"/>
        </w:rPr>
      </w:pPr>
      <w:r w:rsidRPr="00B16070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92" o:spid="_x0000_s1032" style="position:absolute;margin-left:-16.85pt;margin-top:5.65pt;width:521.2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">
            <v:group id="Group 93" o:spid="_x0000_s103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rect id="Rectangle 94" o:spid="_x0000_s103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" strokecolor="#2f5496 [2408]" strokeweight="1.5pt">
                <v:fill opacity="0"/>
              </v:rect>
              <v:rect id="Rectangle 95" o:spid="_x0000_s103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96" o:spid="_x0000_s103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" strokecolor="#2f5496 [2408]" strokeweight="1.5pt"/>
            <v:shape id="AutoShape 97" o:spid="_x0000_s103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" strokecolor="#2f5496 [2408]" strokeweight="1.5pt"/>
          </v:group>
        </w:pict>
      </w:r>
      <w:r w:rsidR="00E03D8F">
        <w:rPr>
          <w:rFonts w:ascii="TTKB Dik Temel Abece" w:hAnsi="TTKB Dik Temel Abece"/>
          <w:sz w:val="72"/>
          <w:szCs w:val="72"/>
        </w:rPr>
        <w:t xml:space="preserve">Kalk  Lale  </w:t>
      </w:r>
      <w:r w:rsidR="00791C10">
        <w:rPr>
          <w:rFonts w:ascii="TTKB Dik Temel Abece" w:hAnsi="TTKB Dik Temel Abece"/>
          <w:sz w:val="72"/>
          <w:szCs w:val="72"/>
        </w:rPr>
        <w:t xml:space="preserve">kek,  </w:t>
      </w:r>
      <w:r w:rsidR="00E03D8F">
        <w:rPr>
          <w:rFonts w:ascii="TTKB Dik Temel Abece" w:hAnsi="TTKB Dik Temel Abece"/>
          <w:sz w:val="72"/>
          <w:szCs w:val="72"/>
        </w:rPr>
        <w:t xml:space="preserve">elek  al. </w:t>
      </w:r>
      <w:r w:rsidR="00952A3F">
        <w:rPr>
          <w:rFonts w:ascii="TTKB Dik Temel Abece" w:hAnsi="TTKB Dik Temel Abece"/>
          <w:sz w:val="72"/>
          <w:szCs w:val="72"/>
        </w:rPr>
        <w:tab/>
      </w:r>
      <w:r w:rsidR="00E03D8F">
        <w:rPr>
          <w:rFonts w:ascii="TTKB Dik Temel Abece" w:hAnsi="TTKB Dik Temel Abece"/>
          <w:sz w:val="72"/>
          <w:szCs w:val="72"/>
        </w:rPr>
        <w:tab/>
      </w:r>
    </w:p>
    <w:sectPr w:rsidR="001770C2" w:rsidRPr="001770C2" w:rsidSect="00E5259D">
      <w:headerReference w:type="default" r:id="rId6"/>
      <w:footerReference w:type="default" r:id="rId7"/>
      <w:pgSz w:w="11906" w:h="16838"/>
      <w:pgMar w:top="1417" w:right="424" w:bottom="426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D1C" w:rsidRDefault="009D0D1C" w:rsidP="00AF138E">
      <w:pPr>
        <w:spacing w:after="0" w:line="240" w:lineRule="auto"/>
      </w:pPr>
      <w:r>
        <w:separator/>
      </w:r>
    </w:p>
  </w:endnote>
  <w:endnote w:type="continuationSeparator" w:id="0">
    <w:p w:rsidR="009D0D1C" w:rsidRDefault="009D0D1C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59D" w:rsidRPr="00E03D8F" w:rsidRDefault="00952A3F" w:rsidP="00E5259D">
    <w:pPr>
      <w:ind w:left="1068" w:firstLine="348"/>
      <w:rPr>
        <w:rFonts w:ascii="Comic Sans MS" w:hAnsi="Comic Sans MS"/>
        <w:b/>
        <w:color w:val="0070C0"/>
      </w:rPr>
    </w:pPr>
    <w:r w:rsidRPr="00952A3F">
      <w:rPr>
        <w:rFonts w:ascii="Comic Sans MS" w:hAnsi="Comic Sans MS"/>
        <w:b/>
        <w:color w:val="0070C0"/>
        <w:sz w:val="24"/>
        <w:szCs w:val="24"/>
      </w:rPr>
      <w:t xml:space="preserve">                                                       </w:t>
    </w:r>
    <w:r w:rsidRPr="00E03D8F">
      <w:rPr>
        <w:rFonts w:ascii="Comic Sans MS" w:hAnsi="Comic Sans MS"/>
        <w:b/>
        <w:color w:val="0070C0"/>
      </w:rPr>
      <w:t>Uğur ÇAKMAK</w:t>
    </w:r>
  </w:p>
  <w:p w:rsidR="00E03D8F" w:rsidRPr="00E03D8F" w:rsidRDefault="00E03D8F" w:rsidP="00E5259D">
    <w:pPr>
      <w:ind w:left="1068" w:firstLine="348"/>
      <w:rPr>
        <w:rFonts w:ascii="Comic Sans MS" w:hAnsi="Comic Sans MS"/>
        <w:b/>
        <w:color w:val="0070C0"/>
      </w:rPr>
    </w:pPr>
    <w:r w:rsidRPr="00E03D8F">
      <w:rPr>
        <w:rFonts w:ascii="Comic Sans MS" w:hAnsi="Comic Sans MS"/>
        <w:b/>
        <w:color w:val="0070C0"/>
      </w:rPr>
      <w:t xml:space="preserve">                                                    </w:t>
    </w:r>
    <w:r>
      <w:rPr>
        <w:rFonts w:ascii="Comic Sans MS" w:hAnsi="Comic Sans MS"/>
        <w:b/>
        <w:color w:val="0070C0"/>
      </w:rPr>
      <w:t xml:space="preserve">    </w:t>
    </w:r>
    <w:r w:rsidRPr="00E03D8F">
      <w:rPr>
        <w:rFonts w:ascii="Comic Sans MS" w:hAnsi="Comic Sans MS"/>
        <w:b/>
        <w:color w:val="0070C0"/>
      </w:rPr>
      <w:t xml:space="preserve"> 1-C Sınıf öğretmeni</w:t>
    </w:r>
  </w:p>
  <w:p w:rsidR="00E5259D" w:rsidRDefault="00E5259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D1C" w:rsidRDefault="009D0D1C" w:rsidP="00AF138E">
      <w:pPr>
        <w:spacing w:after="0" w:line="240" w:lineRule="auto"/>
      </w:pPr>
      <w:r>
        <w:separator/>
      </w:r>
    </w:p>
  </w:footnote>
  <w:footnote w:type="continuationSeparator" w:id="0">
    <w:p w:rsidR="009D0D1C" w:rsidRDefault="009D0D1C" w:rsidP="00AF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A3F" w:rsidRDefault="00952A3F">
    <w:pPr>
      <w:pStyle w:val="stbilgi"/>
    </w:pPr>
    <w:r>
      <w:rPr>
        <w:noProof/>
        <w:lang w:eastAsia="tr-TR"/>
      </w:rPr>
      <w:drawing>
        <wp:inline distT="0" distB="0" distL="0" distR="0">
          <wp:extent cx="476250" cy="533400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llustration-3105820_960_72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  <a:ext uri="{837473B0-CC2E-450A-ABE3-18F120FF3D39}">
                        <a1611:picAttrSrcUrl xmlns:a1611="http://schemas.microsoft.com/office/drawing/2016/11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i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625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1-C UĞUR BÖCEKLERİ 1234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5122" fillcolor="white" strokecolor="none [2408]">
      <v:fill color="white" opacity="0"/>
      <v:stroke color="none [2408]" weight="1.5pt"/>
    </o:shapedefaults>
  </w:hdrShapeDefaults>
  <w:footnotePr>
    <w:footnote w:id="-1"/>
    <w:footnote w:id="0"/>
  </w:footnotePr>
  <w:endnotePr>
    <w:endnote w:id="-1"/>
    <w:endnote w:id="0"/>
  </w:endnotePr>
  <w:compat/>
  <w:rsids>
    <w:rsidRoot w:val="00952A3F"/>
    <w:rsid w:val="00045EED"/>
    <w:rsid w:val="000B1199"/>
    <w:rsid w:val="00123094"/>
    <w:rsid w:val="00144B66"/>
    <w:rsid w:val="00170688"/>
    <w:rsid w:val="001770C2"/>
    <w:rsid w:val="001F5A93"/>
    <w:rsid w:val="00284837"/>
    <w:rsid w:val="002C0CBB"/>
    <w:rsid w:val="003203B0"/>
    <w:rsid w:val="00341985"/>
    <w:rsid w:val="003721D6"/>
    <w:rsid w:val="00394A6D"/>
    <w:rsid w:val="00496FA4"/>
    <w:rsid w:val="00552166"/>
    <w:rsid w:val="00791C10"/>
    <w:rsid w:val="007A24CE"/>
    <w:rsid w:val="007D2739"/>
    <w:rsid w:val="007F64BA"/>
    <w:rsid w:val="00831D9C"/>
    <w:rsid w:val="008E294D"/>
    <w:rsid w:val="00952A3F"/>
    <w:rsid w:val="009D0D1C"/>
    <w:rsid w:val="009D28E6"/>
    <w:rsid w:val="009F1F66"/>
    <w:rsid w:val="00A269D8"/>
    <w:rsid w:val="00AD1B1C"/>
    <w:rsid w:val="00AF138E"/>
    <w:rsid w:val="00B16070"/>
    <w:rsid w:val="00B33495"/>
    <w:rsid w:val="00C01D39"/>
    <w:rsid w:val="00C94A0B"/>
    <w:rsid w:val="00D4633B"/>
    <w:rsid w:val="00E03D8F"/>
    <w:rsid w:val="00E5259D"/>
    <w:rsid w:val="00EE240B"/>
    <w:rsid w:val="00F36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 strokecolor="none [2408]">
      <v:fill color="white" opacity="0"/>
      <v:stroke color="none [2408]" weight="1.5pt"/>
    </o:shapedefaults>
    <o:shapelayout v:ext="edit">
      <o:idmap v:ext="edit" data="1"/>
      <o:rules v:ext="edit">
        <o:r id="V:Rule1" type="connector" idref="#AutoShape 16"/>
        <o:r id="V:Rule2" type="connector" idref="#AutoShape 17"/>
        <o:r id="V:Rule3" type="connector" idref="#AutoShape 30"/>
        <o:r id="V:Rule4" type="connector" idref="#AutoShape 31"/>
        <o:r id="V:Rule5" type="connector" idref="#AutoShape 36"/>
        <o:r id="V:Rule6" type="connector" idref="#AutoShape 37"/>
        <o:r id="V:Rule7" type="connector" idref="#AutoShape 42"/>
        <o:r id="V:Rule8" type="connector" idref="#AutoShape 43"/>
        <o:r id="V:Rule9" type="connector" idref="#AutoShape 48"/>
        <o:r id="V:Rule10" type="connector" idref="#AutoShape 49"/>
        <o:r id="V:Rule11" type="connector" idref="#AutoShape 54"/>
        <o:r id="V:Rule12" type="connector" idref="#AutoShape 55"/>
        <o:r id="V:Rule13" type="connector" idref="#AutoShape 60"/>
        <o:r id="V:Rule14" type="connector" idref="#AutoShape 61"/>
        <o:r id="V:Rule15" type="connector" idref="#AutoShape 66"/>
        <o:r id="V:Rule16" type="connector" idref="#AutoShape 67"/>
        <o:r id="V:Rule17" type="connector" idref="#AutoShape 72"/>
        <o:r id="V:Rule18" type="connector" idref="#AutoShape 73"/>
        <o:r id="V:Rule19" type="connector" idref="#AutoShape 78"/>
        <o:r id="V:Rule20" type="connector" idref="#AutoShape 79"/>
        <o:r id="V:Rule21" type="connector" idref="#AutoShape 84"/>
        <o:r id="V:Rule22" type="connector" idref="#AutoShape 85"/>
        <o:r id="V:Rule23" type="connector" idref="#AutoShape 90"/>
        <o:r id="V:Rule24" type="connector" idref="#AutoShape 91"/>
        <o:r id="V:Rule25" type="connector" idref="#AutoShape 96"/>
        <o:r id="V:Rule26" type="connector" idref="#AutoShape 9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5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5E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6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pixabay.com/ko/%EC%82%BD%ED%99%94-%EB%AC%B4%EB%8B%B9%EB%B2%8C%EB%A0%88-%EA%B0%91%EC%B6%A9-3105820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srin\Downloads\G&#252;zel%20yaz&#305;%20defteri\G&#252;zel%20yaz&#305;%20defteri%20&#351;ablonu%204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şablonu 4</Template>
  <TotalTime>1</TotalTime>
  <Pages>1</Pages>
  <Words>49</Words>
  <Characters>280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2020-10-18T22:58:00Z</cp:lastPrinted>
  <dcterms:created xsi:type="dcterms:W3CDTF">2020-10-19T12:07:00Z</dcterms:created>
  <dcterms:modified xsi:type="dcterms:W3CDTF">2020-10-19T12:07:00Z</dcterms:modified>
  <cp:category>https://www.sorubak.com</cp:category>
</cp:coreProperties>
</file>