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4B195" w14:textId="77777777" w:rsidR="00535844" w:rsidRPr="00C31D4E" w:rsidRDefault="00535844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Ll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Aa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Kk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İi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Nn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Oo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Mm </w:t>
      </w:r>
      <w:proofErr w:type="spellStart"/>
      <w:r>
        <w:rPr>
          <w:rFonts w:ascii="TTKB Dik Temel Abece" w:hAnsi="TTKB Dik Temel Abece"/>
          <w:sz w:val="72"/>
          <w:szCs w:val="72"/>
        </w:rPr>
        <w:t>Uu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Tt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Ü</w:t>
      </w:r>
    </w:p>
    <w:p w14:paraId="4EED93B2" w14:textId="77777777" w:rsidR="00535844" w:rsidRPr="00C31D4E" w:rsidRDefault="00535844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ü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Yy </w:t>
      </w:r>
      <w:proofErr w:type="spellStart"/>
      <w:r>
        <w:rPr>
          <w:rFonts w:ascii="TTKB Dik Temel Abece" w:hAnsi="TTKB Dik Temel Abece"/>
          <w:sz w:val="72"/>
          <w:szCs w:val="72"/>
        </w:rPr>
        <w:t>Öö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Rr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Dd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Ss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Bb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Zz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Çç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Gg</w:t>
      </w:r>
      <w:proofErr w:type="spellEnd"/>
    </w:p>
    <w:p w14:paraId="0B47E317" w14:textId="77777777" w:rsidR="00535844" w:rsidRPr="00C31D4E" w:rsidRDefault="00535844" w:rsidP="00525D4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ag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eg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ıg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ig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og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ög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ug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üg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ga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ge </w:t>
      </w:r>
      <w:proofErr w:type="spellStart"/>
      <w:r>
        <w:rPr>
          <w:rFonts w:ascii="TTKB Dik Temel Abece" w:hAnsi="TTKB Dik Temel Abece"/>
          <w:sz w:val="72"/>
          <w:szCs w:val="72"/>
        </w:rPr>
        <w:t>gı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gi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</w:p>
    <w:p w14:paraId="5FDFB183" w14:textId="77777777" w:rsidR="00535844" w:rsidRPr="00C31D4E" w:rsidRDefault="00535844" w:rsidP="00525D4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go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gö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gu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gü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ege gaz gel gez geç</w:t>
      </w:r>
    </w:p>
    <w:p w14:paraId="23A9C55C" w14:textId="77777777" w:rsidR="00535844" w:rsidRPr="00C31D4E" w:rsidRDefault="00535844" w:rsidP="00525D4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git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gir gol göl gök gül gün güç güz</w:t>
      </w:r>
    </w:p>
    <w:p w14:paraId="43051AEF" w14:textId="77777777" w:rsidR="00535844" w:rsidRDefault="00535844" w:rsidP="00525D43">
      <w:pPr>
        <w:tabs>
          <w:tab w:val="left" w:pos="4770"/>
        </w:tabs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Gamze gemide günlük gazete okudu.</w:t>
      </w:r>
      <w:r>
        <w:rPr>
          <w:rFonts w:ascii="TTKB Dik Temel Abece" w:hAnsi="TTKB Dik Temel Abece"/>
          <w:sz w:val="72"/>
          <w:szCs w:val="72"/>
        </w:rPr>
        <w:tab/>
      </w:r>
    </w:p>
    <w:p w14:paraId="35E72BBA" w14:textId="77777777" w:rsidR="00535844" w:rsidRDefault="00535844" w:rsidP="00525D4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Dedem gündüz büyük gözlük taktı.</w:t>
      </w:r>
    </w:p>
    <w:p w14:paraId="00853D70" w14:textId="77777777" w:rsidR="00535844" w:rsidRDefault="00535844" w:rsidP="00525D4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Gözde gül, karga, geyik resmi çiz. </w:t>
      </w:r>
    </w:p>
    <w:p w14:paraId="1292B460" w14:textId="77777777" w:rsidR="00535844" w:rsidRDefault="00535844" w:rsidP="00525D4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Özgür kırmızı çizgili gömlek giydi.</w:t>
      </w:r>
    </w:p>
    <w:p w14:paraId="211E93AE" w14:textId="77777777" w:rsidR="00535844" w:rsidRDefault="00535844" w:rsidP="00525D4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Mete Kaan’a gündüz “günaydın” dedi. </w:t>
      </w:r>
    </w:p>
    <w:p w14:paraId="2D144028" w14:textId="77777777" w:rsidR="00535844" w:rsidRDefault="00535844" w:rsidP="00525D4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Gökçe bilgisayarda ders çalıştı.</w:t>
      </w:r>
    </w:p>
    <w:p w14:paraId="7CEE1ABA" w14:textId="77777777" w:rsidR="00535844" w:rsidRDefault="00535844" w:rsidP="00525D4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Gülçin gürültü etme. Gül silgi al. </w:t>
      </w:r>
    </w:p>
    <w:p w14:paraId="5584521C" w14:textId="6AE9646F" w:rsidR="00535844" w:rsidRDefault="00535844" w:rsidP="000466F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 xml:space="preserve">Okan kış günü yorgan gerekli. </w:t>
      </w:r>
      <w:proofErr w:type="spellStart"/>
      <w:proofErr w:type="gramStart"/>
      <w:r>
        <w:rPr>
          <w:rFonts w:ascii="TTKB Dik Temel Abece" w:hAnsi="TTKB Dik Temel Abece"/>
          <w:sz w:val="72"/>
          <w:szCs w:val="72"/>
        </w:rPr>
        <w:t>H.Eşme</w:t>
      </w:r>
      <w:proofErr w:type="spellEnd"/>
      <w:proofErr w:type="gramEnd"/>
    </w:p>
    <w:p w14:paraId="16BEF422" w14:textId="36A86EEE" w:rsidR="000E4D36" w:rsidRPr="000E4D36" w:rsidRDefault="000E4D36" w:rsidP="000E4D36">
      <w:pPr>
        <w:rPr>
          <w:rFonts w:ascii="TTKB Dik Temel Abece" w:hAnsi="TTKB Dik Temel Abece"/>
          <w:sz w:val="72"/>
          <w:szCs w:val="72"/>
        </w:rPr>
      </w:pPr>
    </w:p>
    <w:p w14:paraId="76B46B3D" w14:textId="0282E7A5" w:rsidR="000E4D36" w:rsidRPr="000E4D36" w:rsidRDefault="000E4D36" w:rsidP="000E4D36">
      <w:pPr>
        <w:rPr>
          <w:rFonts w:ascii="TTKB Dik Temel Abece" w:hAnsi="TTKB Dik Temel Abece"/>
          <w:sz w:val="72"/>
          <w:szCs w:val="72"/>
        </w:rPr>
      </w:pPr>
    </w:p>
    <w:p w14:paraId="72FD4861" w14:textId="79CEAE38" w:rsidR="000E4D36" w:rsidRPr="000E4D36" w:rsidRDefault="000E4D36" w:rsidP="000E4D36">
      <w:pPr>
        <w:rPr>
          <w:rFonts w:ascii="TTKB Dik Temel Abece" w:hAnsi="TTKB Dik Temel Abece"/>
          <w:sz w:val="72"/>
          <w:szCs w:val="72"/>
        </w:rPr>
      </w:pPr>
    </w:p>
    <w:p w14:paraId="08FE8A5E" w14:textId="280EDA8B" w:rsidR="000E4D36" w:rsidRPr="000E4D36" w:rsidRDefault="000E4D36" w:rsidP="000E4D36">
      <w:pPr>
        <w:rPr>
          <w:rFonts w:ascii="TTKB Dik Temel Abece" w:hAnsi="TTKB Dik Temel Abece"/>
          <w:sz w:val="72"/>
          <w:szCs w:val="72"/>
        </w:rPr>
      </w:pPr>
    </w:p>
    <w:p w14:paraId="5CE2C848" w14:textId="032A5E6F" w:rsidR="000E4D36" w:rsidRPr="000E4D36" w:rsidRDefault="000E4D36" w:rsidP="000E4D36">
      <w:pPr>
        <w:rPr>
          <w:rFonts w:ascii="TTKB Dik Temel Abece" w:hAnsi="TTKB Dik Temel Abece"/>
          <w:sz w:val="72"/>
          <w:szCs w:val="72"/>
        </w:rPr>
      </w:pPr>
    </w:p>
    <w:p w14:paraId="0B75677F" w14:textId="32103C32" w:rsidR="000E4D36" w:rsidRPr="000E4D36" w:rsidRDefault="000E4D36" w:rsidP="000E4D36">
      <w:pPr>
        <w:rPr>
          <w:rFonts w:ascii="TTKB Dik Temel Abece" w:hAnsi="TTKB Dik Temel Abece"/>
          <w:sz w:val="72"/>
          <w:szCs w:val="72"/>
        </w:rPr>
      </w:pPr>
    </w:p>
    <w:p w14:paraId="33E21875" w14:textId="03D103FB" w:rsidR="000E4D36" w:rsidRPr="000E4D36" w:rsidRDefault="000E4D36" w:rsidP="000E4D36">
      <w:pPr>
        <w:rPr>
          <w:rFonts w:ascii="TTKB Dik Temel Abece" w:hAnsi="TTKB Dik Temel Abece"/>
          <w:sz w:val="72"/>
          <w:szCs w:val="72"/>
        </w:rPr>
      </w:pPr>
    </w:p>
    <w:p w14:paraId="04926A40" w14:textId="0002BB9C" w:rsidR="000E4D36" w:rsidRPr="000E4D36" w:rsidRDefault="000E4D36" w:rsidP="000E4D36">
      <w:pPr>
        <w:rPr>
          <w:rFonts w:ascii="TTKB Dik Temel Abece" w:hAnsi="TTKB Dik Temel Abece"/>
          <w:sz w:val="72"/>
          <w:szCs w:val="72"/>
        </w:rPr>
      </w:pPr>
    </w:p>
    <w:p w14:paraId="03E3FACC" w14:textId="5C1918E5" w:rsidR="000E4D36" w:rsidRPr="000E4D36" w:rsidRDefault="000E4D36" w:rsidP="000E4D36">
      <w:pPr>
        <w:rPr>
          <w:rFonts w:ascii="TTKB Dik Temel Abece" w:hAnsi="TTKB Dik Temel Abece"/>
          <w:sz w:val="72"/>
          <w:szCs w:val="72"/>
        </w:rPr>
      </w:pPr>
    </w:p>
    <w:p w14:paraId="49DD02BC" w14:textId="3EBEC0E3" w:rsidR="000E4D36" w:rsidRPr="000E4D36" w:rsidRDefault="000E4D36" w:rsidP="000E4D36">
      <w:pPr>
        <w:rPr>
          <w:rFonts w:ascii="TTKB Dik Temel Abece" w:hAnsi="TTKB Dik Temel Abece"/>
          <w:sz w:val="72"/>
          <w:szCs w:val="72"/>
        </w:rPr>
      </w:pPr>
    </w:p>
    <w:p w14:paraId="36FA8F18" w14:textId="45506243" w:rsidR="000E4D36" w:rsidRPr="000E4D36" w:rsidRDefault="000E4D36" w:rsidP="000E4D36">
      <w:pPr>
        <w:rPr>
          <w:rFonts w:ascii="TTKB Dik Temel Abece" w:hAnsi="TTKB Dik Temel Abece"/>
          <w:sz w:val="72"/>
          <w:szCs w:val="72"/>
        </w:rPr>
      </w:pPr>
    </w:p>
    <w:p w14:paraId="37D67650" w14:textId="3985A9F6" w:rsidR="000E4D36" w:rsidRPr="000E4D36" w:rsidRDefault="000E4D36" w:rsidP="000E4D36">
      <w:pPr>
        <w:tabs>
          <w:tab w:val="left" w:pos="217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ab/>
      </w:r>
    </w:p>
    <w:sectPr w:rsidR="000E4D36" w:rsidRPr="000E4D36" w:rsidSect="00AF60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2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3DF766" w14:textId="77777777" w:rsidR="000D6690" w:rsidRDefault="000D6690" w:rsidP="004F2289">
      <w:pPr>
        <w:spacing w:after="0" w:line="240" w:lineRule="auto"/>
      </w:pPr>
      <w:r>
        <w:separator/>
      </w:r>
    </w:p>
  </w:endnote>
  <w:endnote w:type="continuationSeparator" w:id="0">
    <w:p w14:paraId="28529679" w14:textId="77777777" w:rsidR="000D6690" w:rsidRDefault="000D6690" w:rsidP="004F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EDEDA" w14:textId="77777777" w:rsidR="00B25868" w:rsidRDefault="00B2586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759DF" w14:textId="57D62678" w:rsidR="00B25868" w:rsidRPr="00B25868" w:rsidRDefault="00B25868">
    <w:pPr>
      <w:pStyle w:val="AltBilgi"/>
      <w:rPr>
        <w:rFonts w:ascii="Comic Sans MS" w:hAnsi="Comic Sans MS"/>
        <w:color w:val="0070C0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7FED9" w14:textId="77777777" w:rsidR="00B25868" w:rsidRDefault="00B258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4B36B" w14:textId="77777777" w:rsidR="000D6690" w:rsidRDefault="000D6690" w:rsidP="004F2289">
      <w:pPr>
        <w:spacing w:after="0" w:line="240" w:lineRule="auto"/>
      </w:pPr>
      <w:r>
        <w:separator/>
      </w:r>
    </w:p>
  </w:footnote>
  <w:footnote w:type="continuationSeparator" w:id="0">
    <w:p w14:paraId="56774297" w14:textId="77777777" w:rsidR="000D6690" w:rsidRDefault="000D6690" w:rsidP="004F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BA04D" w14:textId="77777777" w:rsidR="00535844" w:rsidRDefault="000D6690">
    <w:pPr>
      <w:pStyle w:val="stBilgi"/>
    </w:pPr>
    <w:r>
      <w:rPr>
        <w:noProof/>
        <w:lang w:eastAsia="tr-TR"/>
      </w:rPr>
      <w:pict w14:anchorId="39B939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6" o:spid="_x0000_s2049" type="#_x0000_t75" style="position:absolute;margin-left:0;margin-top:0;width:538.25pt;height:739.2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A5E52" w14:textId="77777777" w:rsidR="00535844" w:rsidRDefault="000D6690">
    <w:pPr>
      <w:pStyle w:val="stBilgi"/>
    </w:pPr>
    <w:r>
      <w:rPr>
        <w:noProof/>
        <w:lang w:eastAsia="tr-TR"/>
      </w:rPr>
      <w:pict w14:anchorId="11E09D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7" o:spid="_x0000_s2050" type="#_x0000_t75" style="position:absolute;margin-left:-23.2pt;margin-top:-26.2pt;width:569.75pt;height:778.3pt;z-index:-1;mso-position-horizontal-relative:margin;mso-position-vertical-relative:margin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FA29D" w14:textId="77777777" w:rsidR="00535844" w:rsidRDefault="000D6690">
    <w:pPr>
      <w:pStyle w:val="stBilgi"/>
    </w:pPr>
    <w:r>
      <w:rPr>
        <w:noProof/>
        <w:lang w:eastAsia="tr-TR"/>
      </w:rPr>
      <w:pict w14:anchorId="710AE1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5" o:spid="_x0000_s2051" type="#_x0000_t75" style="position:absolute;margin-left:0;margin-top:0;width:538.25pt;height:739.2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60C3"/>
    <w:rsid w:val="000007B1"/>
    <w:rsid w:val="00012C3F"/>
    <w:rsid w:val="00034232"/>
    <w:rsid w:val="00034340"/>
    <w:rsid w:val="000466F2"/>
    <w:rsid w:val="000A08F6"/>
    <w:rsid w:val="000D1151"/>
    <w:rsid w:val="000D6690"/>
    <w:rsid w:val="000E4D36"/>
    <w:rsid w:val="000F537C"/>
    <w:rsid w:val="001108BC"/>
    <w:rsid w:val="001300C5"/>
    <w:rsid w:val="001A658D"/>
    <w:rsid w:val="0026781E"/>
    <w:rsid w:val="00282E10"/>
    <w:rsid w:val="00294A89"/>
    <w:rsid w:val="002D1E40"/>
    <w:rsid w:val="002E5478"/>
    <w:rsid w:val="002F01DA"/>
    <w:rsid w:val="0035277A"/>
    <w:rsid w:val="004017C5"/>
    <w:rsid w:val="00440F45"/>
    <w:rsid w:val="004566E9"/>
    <w:rsid w:val="0045709C"/>
    <w:rsid w:val="004F2289"/>
    <w:rsid w:val="004F4B79"/>
    <w:rsid w:val="0051757D"/>
    <w:rsid w:val="00525D43"/>
    <w:rsid w:val="00535844"/>
    <w:rsid w:val="005804E8"/>
    <w:rsid w:val="0058510C"/>
    <w:rsid w:val="006136A9"/>
    <w:rsid w:val="0066437D"/>
    <w:rsid w:val="006D50EE"/>
    <w:rsid w:val="00711F55"/>
    <w:rsid w:val="007229B5"/>
    <w:rsid w:val="007D2F4B"/>
    <w:rsid w:val="008036D4"/>
    <w:rsid w:val="008557A8"/>
    <w:rsid w:val="0089441A"/>
    <w:rsid w:val="008F4BA0"/>
    <w:rsid w:val="00A10836"/>
    <w:rsid w:val="00A92102"/>
    <w:rsid w:val="00AD3E2D"/>
    <w:rsid w:val="00AE0926"/>
    <w:rsid w:val="00AF60C3"/>
    <w:rsid w:val="00B25868"/>
    <w:rsid w:val="00B45B2E"/>
    <w:rsid w:val="00BF3387"/>
    <w:rsid w:val="00C31D4E"/>
    <w:rsid w:val="00D54603"/>
    <w:rsid w:val="00D56529"/>
    <w:rsid w:val="00DA1367"/>
    <w:rsid w:val="00E07753"/>
    <w:rsid w:val="00E44203"/>
    <w:rsid w:val="00E476AB"/>
    <w:rsid w:val="00F4142B"/>
    <w:rsid w:val="00F652A3"/>
    <w:rsid w:val="00FA01C1"/>
    <w:rsid w:val="00FA094D"/>
    <w:rsid w:val="00FB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D629555"/>
  <w15:docId w15:val="{1CA1BC74-AC3F-46B9-BB1D-13422AC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C3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4F228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4F2289"/>
    <w:rPr>
      <w:rFonts w:cs="Times New Roman"/>
    </w:rPr>
  </w:style>
  <w:style w:type="character" w:styleId="Kpr">
    <w:name w:val="Hyperlink"/>
    <w:uiPriority w:val="99"/>
    <w:semiHidden/>
    <w:rsid w:val="00C31D4E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yhan\Documents\&#214;zel%20Office%20&#350;ablonlar&#305;\G&#252;zel%20Yaz&#305;%20Defteri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2</Template>
  <TotalTime>5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sevgi sivas</cp:lastModifiedBy>
  <cp:revision>3</cp:revision>
  <cp:lastPrinted>2020-10-29T16:24:00Z</cp:lastPrinted>
  <dcterms:created xsi:type="dcterms:W3CDTF">2021-01-01T19:20:00Z</dcterms:created>
  <dcterms:modified xsi:type="dcterms:W3CDTF">2021-01-04T07:02:00Z</dcterms:modified>
</cp:coreProperties>
</file>