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5A9" w:rsidRPr="00E037AF" w:rsidRDefault="002F07ED" w:rsidP="001D45A9">
      <w:pPr>
        <w:jc w:val="center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AN</w:t>
      </w:r>
      <w:r w:rsidRPr="002F07ED">
        <w:rPr>
          <w:rFonts w:ascii="ALFABET98" w:hAnsi="ALFABET98"/>
          <w:color w:val="FF0000"/>
          <w:sz w:val="32"/>
          <w:szCs w:val="32"/>
        </w:rPr>
        <w:t>NE</w:t>
      </w:r>
    </w:p>
    <w:p w:rsidR="001D45A9" w:rsidRPr="00E037AF" w:rsidRDefault="002F07ED" w:rsidP="001D45A9">
      <w:pPr>
        <w:jc w:val="center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An</w:t>
      </w:r>
      <w:r w:rsidRPr="00382C85">
        <w:rPr>
          <w:rFonts w:ascii="ALFABET98" w:hAnsi="ALFABET98"/>
          <w:color w:val="FF0000"/>
          <w:sz w:val="32"/>
          <w:szCs w:val="32"/>
        </w:rPr>
        <w:t>ne</w:t>
      </w:r>
      <w:r w:rsidR="001D45A9" w:rsidRPr="00E037AF">
        <w:rPr>
          <w:rFonts w:ascii="ALFABET98" w:hAnsi="ALFABET98"/>
          <w:sz w:val="32"/>
          <w:szCs w:val="32"/>
        </w:rPr>
        <w:t xml:space="preserve"> al.</w:t>
      </w:r>
    </w:p>
    <w:p w:rsidR="001D45A9" w:rsidRPr="00E037AF" w:rsidRDefault="002F07ED" w:rsidP="001D45A9">
      <w:pPr>
        <w:jc w:val="center"/>
        <w:rPr>
          <w:rFonts w:ascii="ALFABET98" w:hAnsi="ALFABET98"/>
          <w:sz w:val="32"/>
          <w:szCs w:val="32"/>
        </w:rPr>
      </w:pPr>
      <w:r w:rsidRPr="00382C85">
        <w:rPr>
          <w:rFonts w:ascii="ALFABET98" w:hAnsi="ALFABET98"/>
          <w:color w:val="FF0000"/>
          <w:sz w:val="32"/>
          <w:szCs w:val="32"/>
        </w:rPr>
        <w:t>An</w:t>
      </w:r>
      <w:r>
        <w:rPr>
          <w:rFonts w:ascii="ALFABET98" w:hAnsi="ALFABET98"/>
          <w:sz w:val="32"/>
          <w:szCs w:val="32"/>
        </w:rPr>
        <w:t>ne</w:t>
      </w:r>
      <w:r w:rsidRPr="00382C85">
        <w:rPr>
          <w:rFonts w:ascii="ALFABET98" w:hAnsi="ALFABET98"/>
          <w:color w:val="FF0000"/>
          <w:sz w:val="32"/>
          <w:szCs w:val="32"/>
        </w:rPr>
        <w:t xml:space="preserve"> kek</w:t>
      </w:r>
      <w:r w:rsidR="001D45A9" w:rsidRPr="00E037AF">
        <w:rPr>
          <w:rFonts w:ascii="ALFABET98" w:hAnsi="ALFABET98"/>
          <w:sz w:val="32"/>
          <w:szCs w:val="32"/>
        </w:rPr>
        <w:t xml:space="preserve"> al.</w:t>
      </w:r>
    </w:p>
    <w:p w:rsidR="001D45A9" w:rsidRPr="00E037AF" w:rsidRDefault="002F07ED" w:rsidP="001D45A9">
      <w:pPr>
        <w:jc w:val="center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An</w:t>
      </w:r>
      <w:r w:rsidRPr="00382C85">
        <w:rPr>
          <w:rFonts w:ascii="ALFABET98" w:hAnsi="ALFABET98"/>
          <w:color w:val="FF0000"/>
          <w:sz w:val="32"/>
          <w:szCs w:val="32"/>
        </w:rPr>
        <w:t>ne</w:t>
      </w:r>
      <w:r>
        <w:rPr>
          <w:rFonts w:ascii="ALFABET98" w:hAnsi="ALFABET98"/>
          <w:sz w:val="32"/>
          <w:szCs w:val="32"/>
        </w:rPr>
        <w:t xml:space="preserve"> i</w:t>
      </w:r>
      <w:r w:rsidRPr="00382C85">
        <w:rPr>
          <w:rFonts w:ascii="ALFABET98" w:hAnsi="ALFABET98"/>
          <w:color w:val="FF0000"/>
          <w:sz w:val="32"/>
          <w:szCs w:val="32"/>
        </w:rPr>
        <w:t>ki</w:t>
      </w:r>
      <w:r>
        <w:rPr>
          <w:rFonts w:ascii="ALFABET98" w:hAnsi="ALFABET98"/>
          <w:sz w:val="32"/>
          <w:szCs w:val="32"/>
        </w:rPr>
        <w:t xml:space="preserve"> kek </w:t>
      </w:r>
      <w:r w:rsidR="001D45A9" w:rsidRPr="00382C85">
        <w:rPr>
          <w:rFonts w:ascii="ALFABET98" w:hAnsi="ALFABET98"/>
          <w:color w:val="FF0000"/>
          <w:sz w:val="32"/>
          <w:szCs w:val="32"/>
        </w:rPr>
        <w:t>al</w:t>
      </w:r>
      <w:r w:rsidR="001D45A9" w:rsidRPr="00E037AF">
        <w:rPr>
          <w:rFonts w:ascii="ALFABET98" w:hAnsi="ALFABET98"/>
          <w:sz w:val="32"/>
          <w:szCs w:val="32"/>
        </w:rPr>
        <w:t>.</w:t>
      </w:r>
    </w:p>
    <w:p w:rsidR="001D45A9" w:rsidRPr="00E037AF" w:rsidRDefault="002F07ED" w:rsidP="001D45A9">
      <w:pPr>
        <w:jc w:val="center"/>
        <w:rPr>
          <w:rFonts w:ascii="ALFABET98" w:hAnsi="ALFABET98"/>
          <w:sz w:val="32"/>
          <w:szCs w:val="32"/>
        </w:rPr>
      </w:pPr>
      <w:r w:rsidRPr="00382C85">
        <w:rPr>
          <w:rFonts w:ascii="ALFABET98" w:hAnsi="ALFABET98"/>
          <w:color w:val="FF0000"/>
          <w:sz w:val="32"/>
          <w:szCs w:val="32"/>
        </w:rPr>
        <w:t>An</w:t>
      </w:r>
      <w:r>
        <w:rPr>
          <w:rFonts w:ascii="ALFABET98" w:hAnsi="ALFABET98"/>
          <w:sz w:val="32"/>
          <w:szCs w:val="32"/>
        </w:rPr>
        <w:t>ne na</w:t>
      </w:r>
      <w:r w:rsidRPr="00382C85">
        <w:rPr>
          <w:rFonts w:ascii="ALFABET98" w:hAnsi="ALFABET98"/>
          <w:color w:val="FF0000"/>
          <w:sz w:val="32"/>
          <w:szCs w:val="32"/>
        </w:rPr>
        <w:t>ne</w:t>
      </w:r>
      <w:r>
        <w:rPr>
          <w:rFonts w:ascii="ALFABET98" w:hAnsi="ALFABET98"/>
          <w:sz w:val="32"/>
          <w:szCs w:val="32"/>
        </w:rPr>
        <w:t xml:space="preserve">li </w:t>
      </w:r>
      <w:r w:rsidRPr="00382C85">
        <w:rPr>
          <w:rFonts w:ascii="ALFABET98" w:hAnsi="ALFABET98"/>
          <w:color w:val="FF0000"/>
          <w:sz w:val="32"/>
          <w:szCs w:val="32"/>
        </w:rPr>
        <w:t>i</w:t>
      </w:r>
      <w:r>
        <w:rPr>
          <w:rFonts w:ascii="ALFABET98" w:hAnsi="ALFABET98"/>
          <w:sz w:val="32"/>
          <w:szCs w:val="32"/>
        </w:rPr>
        <w:t xml:space="preserve">ki </w:t>
      </w:r>
      <w:r w:rsidRPr="00382C85">
        <w:rPr>
          <w:rFonts w:ascii="ALFABET98" w:hAnsi="ALFABET98"/>
          <w:color w:val="FF0000"/>
          <w:sz w:val="32"/>
          <w:szCs w:val="32"/>
        </w:rPr>
        <w:t>kek</w:t>
      </w:r>
      <w:r w:rsidR="001D45A9" w:rsidRPr="00382C85">
        <w:rPr>
          <w:rFonts w:ascii="ALFABET98" w:hAnsi="ALFABET98"/>
          <w:color w:val="FF0000"/>
          <w:sz w:val="32"/>
          <w:szCs w:val="32"/>
        </w:rPr>
        <w:t xml:space="preserve"> </w:t>
      </w:r>
      <w:r w:rsidR="001D45A9" w:rsidRPr="00E037AF">
        <w:rPr>
          <w:rFonts w:ascii="ALFABET98" w:hAnsi="ALFABET98"/>
          <w:sz w:val="32"/>
          <w:szCs w:val="32"/>
        </w:rPr>
        <w:t>al.</w:t>
      </w:r>
    </w:p>
    <w:p w:rsidR="001D45A9" w:rsidRPr="00E037AF" w:rsidRDefault="002F07ED" w:rsidP="001D45A9">
      <w:pPr>
        <w:jc w:val="center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An</w:t>
      </w:r>
      <w:r w:rsidRPr="002F07ED">
        <w:rPr>
          <w:rFonts w:ascii="ALFABET98" w:hAnsi="ALFABET98"/>
          <w:color w:val="FF0000"/>
          <w:sz w:val="32"/>
          <w:szCs w:val="32"/>
        </w:rPr>
        <w:t>ne</w:t>
      </w:r>
      <w:r>
        <w:rPr>
          <w:rFonts w:ascii="ALFABET98" w:hAnsi="ALFABET98"/>
          <w:sz w:val="32"/>
          <w:szCs w:val="32"/>
        </w:rPr>
        <w:t>, İ</w:t>
      </w:r>
      <w:r w:rsidRPr="002F07ED">
        <w:rPr>
          <w:rFonts w:ascii="ALFABET98" w:hAnsi="ALFABET98"/>
          <w:color w:val="FF0000"/>
          <w:sz w:val="32"/>
          <w:szCs w:val="32"/>
        </w:rPr>
        <w:t>na</w:t>
      </w:r>
      <w:r>
        <w:rPr>
          <w:rFonts w:ascii="ALFABET98" w:hAnsi="ALFABET98"/>
          <w:sz w:val="32"/>
          <w:szCs w:val="32"/>
        </w:rPr>
        <w:t xml:space="preserve">n’a </w:t>
      </w:r>
      <w:r w:rsidRPr="002F07ED">
        <w:rPr>
          <w:rFonts w:ascii="ALFABET98" w:hAnsi="ALFABET98"/>
          <w:color w:val="FF0000"/>
          <w:sz w:val="32"/>
          <w:szCs w:val="32"/>
        </w:rPr>
        <w:t>na</w:t>
      </w:r>
      <w:r>
        <w:rPr>
          <w:rFonts w:ascii="ALFABET98" w:hAnsi="ALFABET98"/>
          <w:sz w:val="32"/>
          <w:szCs w:val="32"/>
        </w:rPr>
        <w:t>ne</w:t>
      </w:r>
      <w:r w:rsidRPr="002F07ED">
        <w:rPr>
          <w:rFonts w:ascii="ALFABET98" w:hAnsi="ALFABET98"/>
          <w:color w:val="FF0000"/>
          <w:sz w:val="32"/>
          <w:szCs w:val="32"/>
        </w:rPr>
        <w:t>li</w:t>
      </w:r>
      <w:r>
        <w:rPr>
          <w:rFonts w:ascii="ALFABET98" w:hAnsi="ALFABET98"/>
          <w:sz w:val="32"/>
          <w:szCs w:val="32"/>
        </w:rPr>
        <w:t xml:space="preserve"> i</w:t>
      </w:r>
      <w:r w:rsidRPr="002F07ED">
        <w:rPr>
          <w:rFonts w:ascii="ALFABET98" w:hAnsi="ALFABET98"/>
          <w:color w:val="FF0000"/>
          <w:sz w:val="32"/>
          <w:szCs w:val="32"/>
        </w:rPr>
        <w:t>ki</w:t>
      </w:r>
      <w:r>
        <w:rPr>
          <w:rFonts w:ascii="ALFABET98" w:hAnsi="ALFABET98"/>
          <w:sz w:val="32"/>
          <w:szCs w:val="32"/>
        </w:rPr>
        <w:t xml:space="preserve"> kek</w:t>
      </w:r>
      <w:r w:rsidR="001D45A9" w:rsidRPr="00E037AF">
        <w:rPr>
          <w:rFonts w:ascii="ALFABET98" w:hAnsi="ALFABET98"/>
          <w:sz w:val="32"/>
          <w:szCs w:val="32"/>
        </w:rPr>
        <w:t xml:space="preserve"> </w:t>
      </w:r>
      <w:r w:rsidR="001D45A9" w:rsidRPr="002F07ED">
        <w:rPr>
          <w:rFonts w:ascii="ALFABET98" w:hAnsi="ALFABET98"/>
          <w:color w:val="FF0000"/>
          <w:sz w:val="32"/>
          <w:szCs w:val="32"/>
        </w:rPr>
        <w:t>al</w:t>
      </w:r>
      <w:r w:rsidR="001D45A9" w:rsidRPr="00E037AF">
        <w:rPr>
          <w:rFonts w:ascii="ALFABET98" w:hAnsi="ALFABET98"/>
          <w:sz w:val="32"/>
          <w:szCs w:val="32"/>
        </w:rPr>
        <w:t>.</w:t>
      </w:r>
    </w:p>
    <w:p w:rsidR="002F07ED" w:rsidRDefault="002F07ED" w:rsidP="001D45A9">
      <w:pPr>
        <w:jc w:val="center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İ</w:t>
      </w:r>
      <w:r w:rsidRPr="002F07ED">
        <w:rPr>
          <w:rFonts w:ascii="ALFABET98" w:hAnsi="ALFABET98"/>
          <w:color w:val="FF0000"/>
          <w:sz w:val="32"/>
          <w:szCs w:val="32"/>
        </w:rPr>
        <w:t>na</w:t>
      </w:r>
      <w:r>
        <w:rPr>
          <w:rFonts w:ascii="ALFABET98" w:hAnsi="ALFABET98"/>
          <w:sz w:val="32"/>
          <w:szCs w:val="32"/>
        </w:rPr>
        <w:t xml:space="preserve">n’a </w:t>
      </w:r>
      <w:r w:rsidRPr="002F07ED">
        <w:rPr>
          <w:rFonts w:ascii="ALFABET98" w:hAnsi="ALFABET98"/>
          <w:color w:val="FF0000"/>
          <w:sz w:val="32"/>
          <w:szCs w:val="32"/>
        </w:rPr>
        <w:t>na</w:t>
      </w:r>
      <w:r>
        <w:rPr>
          <w:rFonts w:ascii="ALFABET98" w:hAnsi="ALFABET98"/>
          <w:sz w:val="32"/>
          <w:szCs w:val="32"/>
        </w:rPr>
        <w:t>ne</w:t>
      </w:r>
      <w:r w:rsidRPr="002F07ED">
        <w:rPr>
          <w:rFonts w:ascii="ALFABET98" w:hAnsi="ALFABET98"/>
          <w:color w:val="FF0000"/>
          <w:sz w:val="32"/>
          <w:szCs w:val="32"/>
        </w:rPr>
        <w:t>li</w:t>
      </w:r>
      <w:r>
        <w:rPr>
          <w:rFonts w:ascii="ALFABET98" w:hAnsi="ALFABET98"/>
          <w:sz w:val="32"/>
          <w:szCs w:val="32"/>
        </w:rPr>
        <w:t xml:space="preserve"> i</w:t>
      </w:r>
      <w:r w:rsidRPr="002F07ED">
        <w:rPr>
          <w:rFonts w:ascii="ALFABET98" w:hAnsi="ALFABET98"/>
          <w:color w:val="FF0000"/>
          <w:sz w:val="32"/>
          <w:szCs w:val="32"/>
        </w:rPr>
        <w:t>ki</w:t>
      </w:r>
      <w:r>
        <w:rPr>
          <w:rFonts w:ascii="ALFABET98" w:hAnsi="ALFABET98"/>
          <w:sz w:val="32"/>
          <w:szCs w:val="32"/>
        </w:rPr>
        <w:t xml:space="preserve"> kek</w:t>
      </w:r>
      <w:r w:rsidRPr="00E037AF">
        <w:rPr>
          <w:rFonts w:ascii="ALFABET98" w:hAnsi="ALFABET98"/>
          <w:sz w:val="32"/>
          <w:szCs w:val="32"/>
        </w:rPr>
        <w:t xml:space="preserve"> </w:t>
      </w:r>
      <w:r w:rsidRPr="002F07ED">
        <w:rPr>
          <w:rFonts w:ascii="ALFABET98" w:hAnsi="ALFABET98"/>
          <w:color w:val="FF0000"/>
          <w:sz w:val="32"/>
          <w:szCs w:val="32"/>
        </w:rPr>
        <w:t>al</w:t>
      </w:r>
      <w:r w:rsidRPr="00E037AF">
        <w:rPr>
          <w:rFonts w:ascii="ALFABET98" w:hAnsi="ALFABET98"/>
          <w:sz w:val="32"/>
          <w:szCs w:val="32"/>
        </w:rPr>
        <w:t>.</w:t>
      </w:r>
    </w:p>
    <w:p w:rsidR="002F07ED" w:rsidRDefault="002F07ED" w:rsidP="001D45A9">
      <w:pPr>
        <w:jc w:val="center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İ</w:t>
      </w:r>
      <w:r w:rsidRPr="002F07ED">
        <w:rPr>
          <w:rFonts w:ascii="ALFABET98" w:hAnsi="ALFABET98"/>
          <w:color w:val="FF0000"/>
          <w:sz w:val="32"/>
          <w:szCs w:val="32"/>
        </w:rPr>
        <w:t>na</w:t>
      </w:r>
      <w:r>
        <w:rPr>
          <w:rFonts w:ascii="ALFABET98" w:hAnsi="ALFABET98"/>
          <w:sz w:val="32"/>
          <w:szCs w:val="32"/>
        </w:rPr>
        <w:t xml:space="preserve">n’a </w:t>
      </w:r>
      <w:r w:rsidRPr="002F07ED">
        <w:rPr>
          <w:rFonts w:ascii="ALFABET98" w:hAnsi="ALFABET98"/>
          <w:color w:val="FF0000"/>
          <w:sz w:val="32"/>
          <w:szCs w:val="32"/>
        </w:rPr>
        <w:t>na</w:t>
      </w:r>
      <w:r>
        <w:rPr>
          <w:rFonts w:ascii="ALFABET98" w:hAnsi="ALFABET98"/>
          <w:sz w:val="32"/>
          <w:szCs w:val="32"/>
        </w:rPr>
        <w:t>ne</w:t>
      </w:r>
      <w:r w:rsidRPr="002F07ED">
        <w:rPr>
          <w:rFonts w:ascii="ALFABET98" w:hAnsi="ALFABET98"/>
          <w:color w:val="FF0000"/>
          <w:sz w:val="32"/>
          <w:szCs w:val="32"/>
        </w:rPr>
        <w:t>li</w:t>
      </w:r>
      <w:r>
        <w:rPr>
          <w:rFonts w:ascii="ALFABET98" w:hAnsi="ALFABET98"/>
          <w:sz w:val="32"/>
          <w:szCs w:val="32"/>
        </w:rPr>
        <w:t xml:space="preserve"> kek</w:t>
      </w:r>
      <w:r w:rsidRPr="00E037AF">
        <w:rPr>
          <w:rFonts w:ascii="ALFABET98" w:hAnsi="ALFABET98"/>
          <w:sz w:val="32"/>
          <w:szCs w:val="32"/>
        </w:rPr>
        <w:t xml:space="preserve"> </w:t>
      </w:r>
      <w:r w:rsidRPr="002F07ED">
        <w:rPr>
          <w:rFonts w:ascii="ALFABET98" w:hAnsi="ALFABET98"/>
          <w:color w:val="FF0000"/>
          <w:sz w:val="32"/>
          <w:szCs w:val="32"/>
        </w:rPr>
        <w:t>al</w:t>
      </w:r>
      <w:r w:rsidRPr="00E037AF">
        <w:rPr>
          <w:rFonts w:ascii="ALFABET98" w:hAnsi="ALFABET98"/>
          <w:sz w:val="32"/>
          <w:szCs w:val="32"/>
        </w:rPr>
        <w:t>.</w:t>
      </w:r>
    </w:p>
    <w:p w:rsidR="002F07ED" w:rsidRDefault="002F07ED" w:rsidP="001D45A9">
      <w:pPr>
        <w:jc w:val="center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İ</w:t>
      </w:r>
      <w:r w:rsidRPr="002F07ED">
        <w:rPr>
          <w:rFonts w:ascii="ALFABET98" w:hAnsi="ALFABET98"/>
          <w:color w:val="FF0000"/>
          <w:sz w:val="32"/>
          <w:szCs w:val="32"/>
        </w:rPr>
        <w:t>na</w:t>
      </w:r>
      <w:r>
        <w:rPr>
          <w:rFonts w:ascii="ALFABET98" w:hAnsi="ALFABET98"/>
          <w:sz w:val="32"/>
          <w:szCs w:val="32"/>
        </w:rPr>
        <w:t xml:space="preserve">n’a </w:t>
      </w:r>
      <w:r w:rsidRPr="002F07ED">
        <w:rPr>
          <w:rFonts w:ascii="ALFABET98" w:hAnsi="ALFABET98"/>
          <w:color w:val="FF0000"/>
          <w:sz w:val="32"/>
          <w:szCs w:val="32"/>
        </w:rPr>
        <w:t>na</w:t>
      </w:r>
      <w:r>
        <w:rPr>
          <w:rFonts w:ascii="ALFABET98" w:hAnsi="ALFABET98"/>
          <w:sz w:val="32"/>
          <w:szCs w:val="32"/>
        </w:rPr>
        <w:t>ne</w:t>
      </w:r>
      <w:r w:rsidRPr="002F07ED">
        <w:rPr>
          <w:rFonts w:ascii="ALFABET98" w:hAnsi="ALFABET98"/>
          <w:color w:val="FF0000"/>
          <w:sz w:val="32"/>
          <w:szCs w:val="32"/>
        </w:rPr>
        <w:t>li</w:t>
      </w:r>
      <w:r w:rsidRPr="00E037AF">
        <w:rPr>
          <w:rFonts w:ascii="ALFABET98" w:hAnsi="ALFABET98"/>
          <w:sz w:val="32"/>
          <w:szCs w:val="32"/>
        </w:rPr>
        <w:t xml:space="preserve"> </w:t>
      </w:r>
      <w:r w:rsidRPr="002F07ED">
        <w:rPr>
          <w:rFonts w:ascii="ALFABET98" w:hAnsi="ALFABET98"/>
          <w:color w:val="FF0000"/>
          <w:sz w:val="32"/>
          <w:szCs w:val="32"/>
        </w:rPr>
        <w:t>al</w:t>
      </w:r>
      <w:r w:rsidRPr="00E037AF">
        <w:rPr>
          <w:rFonts w:ascii="ALFABET98" w:hAnsi="ALFABET98"/>
          <w:sz w:val="32"/>
          <w:szCs w:val="32"/>
        </w:rPr>
        <w:t>.</w:t>
      </w:r>
    </w:p>
    <w:p w:rsidR="007E57A5" w:rsidRPr="00E037AF" w:rsidRDefault="002F07ED" w:rsidP="002F07ED">
      <w:pPr>
        <w:jc w:val="center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Na</w:t>
      </w:r>
      <w:r w:rsidRPr="002F07ED">
        <w:rPr>
          <w:rFonts w:ascii="ALFABET98" w:hAnsi="ALFABET98"/>
          <w:color w:val="FF0000"/>
          <w:sz w:val="32"/>
          <w:szCs w:val="32"/>
        </w:rPr>
        <w:t>ne</w:t>
      </w:r>
      <w:r>
        <w:rPr>
          <w:rFonts w:ascii="ALFABET98" w:hAnsi="ALFABET98"/>
          <w:sz w:val="32"/>
          <w:szCs w:val="32"/>
        </w:rPr>
        <w:t>li</w:t>
      </w:r>
      <w:r w:rsidRPr="002F07ED">
        <w:rPr>
          <w:rFonts w:ascii="ALFABET98" w:hAnsi="ALFABET98"/>
          <w:color w:val="FF0000"/>
          <w:sz w:val="32"/>
          <w:szCs w:val="32"/>
        </w:rPr>
        <w:t xml:space="preserve"> al</w:t>
      </w:r>
    </w:p>
    <w:p w:rsidR="00AF138E" w:rsidRPr="00715C29" w:rsidRDefault="008A52A9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Group 32" o:spid="_x0000_s1092" style="position:absolute;margin-left:-16.85pt;margin-top:5.65pt;width:521.25pt;height:36.85pt;z-index:-251653120" coordorigin="1080,2622" coordsize="10425,737">
            <v:group id="Group 33" o:spid="_x0000_s1095" style="position:absolute;left:1080;top:2622;width:10425;height:737" coordorigin="1080,2622" coordsize="10425,737">
              <v:rect id="Rectangle 34" o:spid="_x0000_s1097" style="position:absolute;left:1095;top:2622;width:10410;height:737;visibility:visible" fillcolor="white [3212]" strokecolor="#d8d8d8 [2732]">
                <v:fill opacity="0"/>
              </v:rect>
              <v:rect id="Rectangle 35" o:spid="_x0000_s1096" style="position:absolute;left:1080;top:2835;width:10410;height:306;visibility:visible" fillcolor="white [3212]" strokecolor="#d8d8d8 [2732]">
                <v:stroke dashstyle="dash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6" o:spid="_x0000_s1094" type="#_x0000_t32" style="position:absolute;left:1095;top:2622;width:0;height:737;visibility:visible" o:connectortype="straight" strokecolor="#d8d8d8 [2732]"/>
            <v:shape id="AutoShape 37" o:spid="_x0000_s1093" type="#_x0000_t32" style="position:absolute;left:11505;top:2622;width:0;height:737;visibility:visible" o:connectortype="straight" strokecolor="#d8d8d8 [2732]"/>
          </v:group>
        </w:pict>
      </w: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Group 38" o:spid="_x0000_s1086" style="position:absolute;margin-left:-16.85pt;margin-top:5.65pt;width:521.25pt;height:36.85pt;z-index:-251651072" coordorigin="1080,2622" coordsize="10425,737">
            <v:group id="Group 39" o:spid="_x0000_s1089" style="position:absolute;left:1080;top:2622;width:10425;height:737" coordorigin="1080,2622" coordsize="10425,737">
              <v:rect id="Rectangle 40" o:spid="_x0000_s1091" style="position:absolute;left:1095;top:2622;width:10410;height:737;visibility:visible" fillcolor="white [3212]" strokecolor="#a5a5a5 [2092]">
                <v:fill opacity="0"/>
              </v:rect>
              <v:rect id="Rectangle 41" o:spid="_x0000_s1090" style="position:absolute;left:1080;top:2835;width:10410;height:306;visibility:visible" fillcolor="white [3212]" strokecolor="#a5a5a5 [2092]">
                <v:stroke dashstyle="dash"/>
              </v:rect>
            </v:group>
            <v:shape id="AutoShape 42" o:spid="_x0000_s1088" type="#_x0000_t32" style="position:absolute;left:1095;top:2622;width:0;height:737;visibility:visible" o:connectortype="straight" strokecolor="#a5a5a5 [2092]"/>
            <v:shape id="AutoShape 43" o:spid="_x0000_s1087" type="#_x0000_t32" style="position:absolute;left:11505;top:2622;width:0;height:737;visibility:visible" o:connectortype="straight" strokecolor="#a5a5a5 [2092]"/>
          </v:group>
        </w:pict>
      </w:r>
      <w:r w:rsidR="00DD390D" w:rsidRPr="00715C29">
        <w:rPr>
          <w:rFonts w:ascii="TTKB Dik Temel Abece" w:hAnsi="TTKB Dik Temel Abece"/>
          <w:sz w:val="72"/>
          <w:szCs w:val="72"/>
        </w:rPr>
        <w:t xml:space="preserve"> </w:t>
      </w:r>
    </w:p>
    <w:p w:rsidR="00AF138E" w:rsidRPr="00715C29" w:rsidRDefault="008A52A9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Group 44" o:spid="_x0000_s1080" style="position:absolute;margin-left:-16.85pt;margin-top:5.65pt;width:521.25pt;height:36.85pt;z-index:-251649024" coordorigin="1080,2622" coordsize="10425,737">
            <v:group id="Group 45" o:spid="_x0000_s1083" style="position:absolute;left:1080;top:2622;width:10425;height:737" coordorigin="1080,2622" coordsize="10425,737">
              <v:rect id="Rectangle 46" o:spid="_x0000_s1085" style="position:absolute;left:1095;top:2622;width:10410;height:737;visibility:visible" fillcolor="white [3212]" strokecolor="#d8d8d8 [2732]">
                <v:fill opacity="0"/>
              </v:rect>
              <v:rect id="Rectangle 47" o:spid="_x0000_s1084" style="position:absolute;left:1080;top:2835;width:10410;height:306;visibility:visible" fillcolor="white [3212]" strokecolor="#d8d8d8 [2732]">
                <v:stroke dashstyle="dash"/>
              </v:rect>
            </v:group>
            <v:shape id="AutoShape 48" o:spid="_x0000_s1082" type="#_x0000_t32" style="position:absolute;left:1095;top:2622;width:0;height:737;visibility:visible" o:connectortype="straight" strokecolor="#d8d8d8 [2732]"/>
            <v:shape id="AutoShape 49" o:spid="_x0000_s1081" type="#_x0000_t32" style="position:absolute;left:11505;top:2622;width:0;height:737;visibility:visible" o:connectortype="straight" strokecolor="#d8d8d8 [2732]"/>
          </v:group>
        </w:pict>
      </w:r>
      <w:r w:rsidR="008953C7" w:rsidRPr="00715C29">
        <w:rPr>
          <w:rFonts w:ascii="TTKB Dik Temel Abece" w:hAnsi="TTKB Dik Temel Abece"/>
          <w:noProof/>
          <w:sz w:val="72"/>
          <w:szCs w:val="72"/>
          <w:lang w:eastAsia="tr-TR"/>
        </w:rPr>
        <w:t xml:space="preserve">  </w:t>
      </w: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1116" style="position:absolute;margin-left:-16.85pt;margin-top:5.65pt;width:521.25pt;height:36.85pt;z-index:-251626496;mso-position-horizontal-relative:text;mso-position-vertical-relative:text" coordorigin="1080,2622" coordsize="10425,737">
            <v:group id="Group 45" o:spid="_x0000_s1117" style="position:absolute;left:1080;top:2622;width:10425;height:737" coordorigin="1080,2622" coordsize="10425,737">
              <v:rect id="Rectangle 46" o:spid="_x0000_s1118" style="position:absolute;left:1095;top:2622;width:10410;height:737;visibility:visible" fillcolor="white [3212]" strokecolor="#a5a5a5 [2092]">
                <v:fill opacity="0"/>
              </v:rect>
              <v:rect id="Rectangle 47" o:spid="_x0000_s1119" style="position:absolute;left:1080;top:2835;width:10410;height:306;visibility:visible" fillcolor="white [3212]" strokecolor="#a5a5a5 [2092]">
                <v:stroke dashstyle="dash"/>
              </v:rect>
            </v:group>
            <v:shape id="AutoShape 48" o:spid="_x0000_s1120" type="#_x0000_t32" style="position:absolute;left:1095;top:2622;width:0;height:737;visibility:visible" o:connectortype="straight" strokecolor="#a5a5a5 [2092]"/>
            <v:shape id="AutoShape 49" o:spid="_x0000_s1121" type="#_x0000_t32" style="position:absolute;left:11505;top:2622;width:0;height:737;visibility:visible" o:connectortype="straight" strokecolor="#a5a5a5 [2092]"/>
          </v:group>
        </w:pict>
      </w:r>
      <w:r w:rsidR="008953C7" w:rsidRPr="00715C29">
        <w:rPr>
          <w:rFonts w:ascii="TTKB Dik Temel Abece" w:hAnsi="TTKB Dik Temel Abece"/>
          <w:noProof/>
          <w:sz w:val="72"/>
          <w:szCs w:val="72"/>
          <w:lang w:eastAsia="tr-TR"/>
        </w:rPr>
        <w:t xml:space="preserve">  </w:t>
      </w:r>
    </w:p>
    <w:p w:rsidR="00AF138E" w:rsidRPr="00715C29" w:rsidRDefault="008A52A9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Group 50" o:spid="_x0000_s1074" style="position:absolute;margin-left:-16.85pt;margin-top:5.65pt;width:521.25pt;height:36.85pt;z-index:-251646976" coordorigin="1080,2622" coordsize="10425,737">
            <v:group id="Group 51" o:spid="_x0000_s1077" style="position:absolute;left:1080;top:2622;width:10425;height:737" coordorigin="1080,2622" coordsize="10425,737">
              <v:rect id="Rectangle 52" o:spid="_x0000_s1079" style="position:absolute;left:1095;top:2622;width:10410;height:737;visibility:visible" fillcolor="white [3212]" strokecolor="#a5a5a5 [2092]">
                <v:fill opacity="0"/>
              </v:rect>
              <v:rect id="Rectangle 53" o:spid="_x0000_s1078" style="position:absolute;left:1080;top:2835;width:10410;height:306;visibility:visible" fillcolor="white [3212]" strokecolor="#a5a5a5 [2092]">
                <v:stroke dashstyle="dash"/>
              </v:rect>
            </v:group>
            <v:shape id="AutoShape 54" o:spid="_x0000_s1076" type="#_x0000_t32" style="position:absolute;left:1095;top:2622;width:0;height:737;visibility:visible" o:connectortype="straight" strokecolor="#a5a5a5 [2092]"/>
            <v:shape id="AutoShape 55" o:spid="_x0000_s1075" type="#_x0000_t32" style="position:absolute;left:11505;top:2622;width:0;height:737;visibility:visible" o:connectortype="straight" strokecolor="#a5a5a5 [2092]"/>
          </v:group>
        </w:pict>
      </w:r>
    </w:p>
    <w:p w:rsidR="00AF138E" w:rsidRPr="00715C29" w:rsidRDefault="008A52A9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Group 56" o:spid="_x0000_s1068" style="position:absolute;margin-left:-16.85pt;margin-top:5.65pt;width:521.25pt;height:36.85pt;z-index:-251644928" coordorigin="1080,2622" coordsize="10425,737">
            <v:group id="Group 57" o:spid="_x0000_s1071" style="position:absolute;left:1080;top:2622;width:10425;height:737" coordorigin="1080,2622" coordsize="10425,737">
              <v:rect id="Rectangle 58" o:spid="_x0000_s1073" style="position:absolute;left:1095;top:2622;width:10410;height:737;visibility:visible" fillcolor="white [3212]" strokecolor="#a5a5a5 [2092]">
                <v:fill opacity="0"/>
              </v:rect>
              <v:rect id="Rectangle 59" o:spid="_x0000_s1072" style="position:absolute;left:1080;top:2835;width:10410;height:306;visibility:visible" fillcolor="white [3212]" strokecolor="#a5a5a5 [2092]">
                <v:stroke dashstyle="dash"/>
              </v:rect>
            </v:group>
            <v:shape id="AutoShape 60" o:spid="_x0000_s1070" type="#_x0000_t32" style="position:absolute;left:1095;top:2622;width:0;height:737;visibility:visible" o:connectortype="straight" strokecolor="#a5a5a5 [2092]"/>
            <v:shape id="AutoShape 61" o:spid="_x0000_s1069" type="#_x0000_t32" style="position:absolute;left:11505;top:2622;width:0;height:737;visibility:visible" o:connectortype="straight" strokecolor="#a5a5a5 [2092]"/>
          </v:group>
        </w:pict>
      </w:r>
    </w:p>
    <w:p w:rsidR="00AF138E" w:rsidRPr="00715C29" w:rsidRDefault="008A52A9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Group 62" o:spid="_x0000_s1062" style="position:absolute;margin-left:-16.85pt;margin-top:5.65pt;width:521.25pt;height:36.85pt;z-index:-251642880" coordorigin="1080,2622" coordsize="10425,737">
            <v:group id="Group 63" o:spid="_x0000_s1065" style="position:absolute;left:1080;top:2622;width:10425;height:737" coordorigin="1080,2622" coordsize="10425,737">
              <v:rect id="Rectangle 64" o:spid="_x0000_s1067" style="position:absolute;left:1095;top:2622;width:10410;height:737;visibility:visible" fillcolor="white [3212]" strokecolor="#a5a5a5 [2092]">
                <v:fill opacity="0"/>
              </v:rect>
              <v:rect id="Rectangle 65" o:spid="_x0000_s1066" style="position:absolute;left:1080;top:2835;width:10410;height:306;visibility:visible" fillcolor="white [3212]" strokecolor="#a5a5a5 [2092]">
                <v:stroke dashstyle="dash"/>
              </v:rect>
            </v:group>
            <v:shape id="AutoShape 66" o:spid="_x0000_s1064" type="#_x0000_t32" style="position:absolute;left:1095;top:2622;width:0;height:737;visibility:visible" o:connectortype="straight" strokecolor="#a5a5a5 [2092]"/>
            <v:shape id="AutoShape 67" o:spid="_x0000_s1063" type="#_x0000_t32" style="position:absolute;left:11505;top:2622;width:0;height:737;visibility:visible" o:connectortype="straight" strokecolor="#a5a5a5 [2092]"/>
          </v:group>
        </w:pict>
      </w:r>
    </w:p>
    <w:p w:rsidR="00DD390D" w:rsidRPr="00715C29" w:rsidRDefault="008A52A9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Group 68" o:spid="_x0000_s1056" style="position:absolute;margin-left:-16.85pt;margin-top:5.65pt;width:521.25pt;height:36.85pt;z-index:-251640832" coordorigin="1080,2622" coordsize="10425,737">
            <v:group id="Group 69" o:spid="_x0000_s1059" style="position:absolute;left:1080;top:2622;width:10425;height:737" coordorigin="1080,2622" coordsize="10425,737">
              <v:rect id="Rectangle 70" o:spid="_x0000_s1061" style="position:absolute;left:1095;top:2622;width:10410;height:737;visibility:visible" fillcolor="white [3212]" strokecolor="#a5a5a5 [2092]">
                <v:fill opacity="0"/>
              </v:rect>
              <v:rect id="Rectangle 71" o:spid="_x0000_s1060" style="position:absolute;left:1080;top:2835;width:10410;height:306;visibility:visible" fillcolor="white [3212]" strokecolor="#a5a5a5 [2092]">
                <v:stroke dashstyle="dash"/>
              </v:rect>
            </v:group>
            <v:shape id="AutoShape 72" o:spid="_x0000_s1058" type="#_x0000_t32" style="position:absolute;left:1095;top:2622;width:0;height:737;visibility:visible" o:connectortype="straight" strokecolor="#a5a5a5 [2092]"/>
            <v:shape id="AutoShape 73" o:spid="_x0000_s1057" type="#_x0000_t32" style="position:absolute;left:11505;top:2622;width:0;height:737;visibility:visible" o:connectortype="straight" strokecolor="#a5a5a5 [2092]"/>
          </v:group>
        </w:pict>
      </w:r>
    </w:p>
    <w:p w:rsidR="00912882" w:rsidRPr="00575EC9" w:rsidRDefault="008A52A9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1122" style="position:absolute;margin-left:-16.1pt;margin-top:61pt;width:521.25pt;height:36.85pt;z-index:-251625472" coordorigin="1080,2622" coordsize="10425,737">
            <v:group id="Group 75" o:spid="_x0000_s1123" style="position:absolute;left:1080;top:2622;width:10425;height:737" coordorigin="1080,2622" coordsize="10425,737">
              <v:rect id="Rectangle 76" o:spid="_x0000_s1124" style="position:absolute;left:1095;top:2622;width:10410;height:737;visibility:visible" fillcolor="white [3212]" strokecolor="#a5a5a5 [2092]">
                <v:fill opacity="0"/>
              </v:rect>
              <v:rect id="Rectangle 77" o:spid="_x0000_s1125" style="position:absolute;left:1080;top:2835;width:10410;height:306;visibility:visible" fillcolor="white [3212]" strokecolor="#a5a5a5 [2092]">
                <v:stroke dashstyle="dash"/>
              </v:rect>
            </v:group>
            <v:shape id="AutoShape 78" o:spid="_x0000_s1126" type="#_x0000_t32" style="position:absolute;left:1095;top:2622;width:0;height:737;visibility:visible" o:connectortype="straight" strokecolor="#a5a5a5 [2092]"/>
            <v:shape id="AutoShape 79" o:spid="_x0000_s1127" type="#_x0000_t32" style="position:absolute;left:11505;top:2622;width:0;height:737;visibility:visible" o:connectortype="straight" strokecolor="#a5a5a5 [2092]"/>
          </v:group>
        </w:pict>
      </w: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Group 74" o:spid="_x0000_s1050" style="position:absolute;margin-left:-16.85pt;margin-top:5.65pt;width:521.25pt;height:36.85pt;z-index:-251638784" coordorigin="1080,2622" coordsize="10425,737">
            <v:group id="Group 75" o:spid="_x0000_s1053" style="position:absolute;left:1080;top:2622;width:10425;height:737" coordorigin="1080,2622" coordsize="10425,737">
              <v:rect id="Rectangle 76" o:spid="_x0000_s1055" style="position:absolute;left:1095;top:2622;width:10410;height:737;visibility:visible" fillcolor="white [3212]" strokecolor="#a5a5a5 [2092]">
                <v:fill opacity="0"/>
              </v:rect>
              <v:rect id="Rectangle 77" o:spid="_x0000_s1054" style="position:absolute;left:1080;top:2835;width:10410;height:306;visibility:visible" fillcolor="white [3212]" strokecolor="#a5a5a5 [2092]">
                <v:stroke dashstyle="dash"/>
              </v:rect>
            </v:group>
            <v:shape id="AutoShape 78" o:spid="_x0000_s1052" type="#_x0000_t32" style="position:absolute;left:1095;top:2622;width:0;height:737;visibility:visible" o:connectortype="straight" strokecolor="#a5a5a5 [2092]"/>
            <v:shape id="AutoShape 79" o:spid="_x0000_s1051" type="#_x0000_t32" style="position:absolute;left:11505;top:2622;width:0;height:737;visibility:visible" o:connectortype="straight" strokecolor="#a5a5a5 [2092]"/>
          </v:group>
        </w:pict>
      </w:r>
    </w:p>
    <w:sectPr w:rsidR="00912882" w:rsidRPr="00575EC9" w:rsidSect="008953C7">
      <w:headerReference w:type="default" r:id="rId6"/>
      <w:pgSz w:w="11906" w:h="16838"/>
      <w:pgMar w:top="1418" w:right="425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F2E" w:rsidRDefault="00965F2E" w:rsidP="00AF138E">
      <w:pPr>
        <w:spacing w:after="0" w:line="240" w:lineRule="auto"/>
      </w:pPr>
      <w:r>
        <w:separator/>
      </w:r>
    </w:p>
  </w:endnote>
  <w:endnote w:type="continuationSeparator" w:id="0">
    <w:p w:rsidR="00965F2E" w:rsidRDefault="00965F2E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F2E" w:rsidRDefault="00965F2E" w:rsidP="00AF138E">
      <w:pPr>
        <w:spacing w:after="0" w:line="240" w:lineRule="auto"/>
      </w:pPr>
      <w:r>
        <w:separator/>
      </w:r>
    </w:p>
  </w:footnote>
  <w:footnote w:type="continuationSeparator" w:id="0">
    <w:p w:rsidR="00965F2E" w:rsidRDefault="00965F2E" w:rsidP="00AF1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90D" w:rsidRPr="00D45D50" w:rsidRDefault="00715C29">
    <w:pPr>
      <w:pStyle w:val="stbilgi"/>
    </w:pPr>
    <w:r>
      <w:t xml:space="preserve">Sayın veli, lütfen aşağıdaki </w:t>
    </w:r>
    <w:r w:rsidR="001D45A9">
      <w:t xml:space="preserve">cümleleri artan veya eksilen sözcüğe göre </w:t>
    </w:r>
    <w:r w:rsidR="004A52A5">
      <w:t>bol bol okutunuz. Aşağıdaki boş bölüme yazdırınız.</w:t>
    </w:r>
    <w:r w:rsidR="00311E5F">
      <w:t xml:space="preserve"> Cümleler yan yana yazılabilir.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5D50"/>
    <w:rsid w:val="00014E83"/>
    <w:rsid w:val="0003585D"/>
    <w:rsid w:val="000726B1"/>
    <w:rsid w:val="000B1199"/>
    <w:rsid w:val="00123094"/>
    <w:rsid w:val="001705D5"/>
    <w:rsid w:val="00170688"/>
    <w:rsid w:val="001770C2"/>
    <w:rsid w:val="001D45A9"/>
    <w:rsid w:val="001F5A93"/>
    <w:rsid w:val="00251880"/>
    <w:rsid w:val="00290225"/>
    <w:rsid w:val="002C0CBB"/>
    <w:rsid w:val="002F07ED"/>
    <w:rsid w:val="00311E5F"/>
    <w:rsid w:val="0034709A"/>
    <w:rsid w:val="003520B8"/>
    <w:rsid w:val="003721D6"/>
    <w:rsid w:val="00382C85"/>
    <w:rsid w:val="00394A6D"/>
    <w:rsid w:val="003C7C30"/>
    <w:rsid w:val="00441666"/>
    <w:rsid w:val="00465D2B"/>
    <w:rsid w:val="00473D90"/>
    <w:rsid w:val="00474D46"/>
    <w:rsid w:val="00496FA4"/>
    <w:rsid w:val="004A5135"/>
    <w:rsid w:val="004A52A5"/>
    <w:rsid w:val="00507D82"/>
    <w:rsid w:val="00575EC9"/>
    <w:rsid w:val="005877B4"/>
    <w:rsid w:val="005D38BA"/>
    <w:rsid w:val="005D64F1"/>
    <w:rsid w:val="006560D7"/>
    <w:rsid w:val="006A5DC9"/>
    <w:rsid w:val="00715C29"/>
    <w:rsid w:val="00730BEF"/>
    <w:rsid w:val="00732EBD"/>
    <w:rsid w:val="0078454A"/>
    <w:rsid w:val="007A24CE"/>
    <w:rsid w:val="007D2739"/>
    <w:rsid w:val="007E57A5"/>
    <w:rsid w:val="007F64BA"/>
    <w:rsid w:val="00837999"/>
    <w:rsid w:val="008953C7"/>
    <w:rsid w:val="008A0A63"/>
    <w:rsid w:val="008A52A9"/>
    <w:rsid w:val="008A75EE"/>
    <w:rsid w:val="008C435C"/>
    <w:rsid w:val="008E294D"/>
    <w:rsid w:val="008F69C9"/>
    <w:rsid w:val="00912882"/>
    <w:rsid w:val="00936198"/>
    <w:rsid w:val="00953666"/>
    <w:rsid w:val="00965F2E"/>
    <w:rsid w:val="009D28E6"/>
    <w:rsid w:val="009F1F66"/>
    <w:rsid w:val="00A269D8"/>
    <w:rsid w:val="00AD1B1C"/>
    <w:rsid w:val="00AD6518"/>
    <w:rsid w:val="00AF138E"/>
    <w:rsid w:val="00B04018"/>
    <w:rsid w:val="00B33495"/>
    <w:rsid w:val="00B76016"/>
    <w:rsid w:val="00BB59BA"/>
    <w:rsid w:val="00C01D39"/>
    <w:rsid w:val="00C94A0B"/>
    <w:rsid w:val="00D45D50"/>
    <w:rsid w:val="00D4633B"/>
    <w:rsid w:val="00DD390D"/>
    <w:rsid w:val="00E037AF"/>
    <w:rsid w:val="00E944C6"/>
    <w:rsid w:val="00EE4B59"/>
    <w:rsid w:val="00F36768"/>
    <w:rsid w:val="00F863FF"/>
    <w:rsid w:val="00FE3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color="none [2408]">
      <v:fill color="white" opacity="0"/>
      <v:stroke color="none [2408]" weight="1.5pt"/>
    </o:shapedefaults>
    <o:shapelayout v:ext="edit">
      <o:idmap v:ext="edit" data="1"/>
      <o:rules v:ext="edit">
        <o:r id="V:Rule7" type="connector" idref="#AutoShape 48"/>
        <o:r id="V:Rule8" type="connector" idref="#AutoShape 49"/>
        <o:r id="V:Rule19" type="connector" idref="#AutoShape 78"/>
        <o:r id="V:Rule20" type="connector" idref="#AutoShape 79"/>
        <o:r id="V:Rule24" type="connector" idref="#AutoShape 42"/>
        <o:r id="V:Rule25" type="connector" idref="#AutoShape 78"/>
        <o:r id="V:Rule26" type="connector" idref="#AutoShape 66"/>
        <o:r id="V:Rule27" type="connector" idref="#AutoShape 61"/>
        <o:r id="V:Rule29" type="connector" idref="#AutoShape 54"/>
        <o:r id="V:Rule30" type="connector" idref="#AutoShape 72"/>
        <o:r id="V:Rule31" type="connector" idref="#AutoShape 67"/>
        <o:r id="V:Rule32" type="connector" idref="#AutoShape 37"/>
        <o:r id="V:Rule33" type="connector" idref="#AutoShape 55"/>
        <o:r id="V:Rule34" type="connector" idref="#AutoShape 73"/>
        <o:r id="V:Rule35" type="connector" idref="#AutoShape 49"/>
        <o:r id="V:Rule36" type="connector" idref="#AutoShape 36"/>
        <o:r id="V:Rule37" type="connector" idref="#AutoShape 43"/>
        <o:r id="V:Rule38" type="connector" idref="#AutoShape 60"/>
        <o:r id="V:Rule39" type="connector" idref="#AutoShape 79"/>
        <o:r id="V:Rule40" type="connector" idref="#AutoShape 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7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C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Rar$DI00.289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</Template>
  <TotalTime>0</TotalTime>
  <Pages>1</Pages>
  <Words>29</Words>
  <Characters>169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2019-10-14T19:48:00Z</cp:lastPrinted>
  <dcterms:created xsi:type="dcterms:W3CDTF">2020-11-23T07:40:00Z</dcterms:created>
  <dcterms:modified xsi:type="dcterms:W3CDTF">2020-11-23T07:40:00Z</dcterms:modified>
  <cp:category>https://www.sorubak.com</cp:category>
</cp:coreProperties>
</file>