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04" w:rsidRDefault="00976404"/>
    <w:p w:rsidR="00976404" w:rsidRDefault="0097640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-19.85pt;margin-top:22.95pt;width:250.5pt;height:660pt;z-index:251657728;visibility:visible" strokecolor="red" strokeweight=".5pt">
            <v:stroke dashstyle="longDashDot"/>
            <v:textbox>
              <w:txbxContent>
                <w:p w:rsidR="00976404" w:rsidRPr="001247F3" w:rsidRDefault="0097640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247F3">
                    <w:rPr>
                      <w:b/>
                      <w:bCs/>
                      <w:sz w:val="32"/>
                      <w:szCs w:val="32"/>
                    </w:rPr>
                    <w:t>Aşağıdaki çıkarma işlemlerini örnekteki gibi yapın.</w:t>
                  </w:r>
                </w:p>
                <w:tbl>
                  <w:tblPr>
                    <w:tblW w:w="4489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976404" w:rsidRPr="002D67A8">
                    <w:trPr>
                      <w:trHeight w:val="893"/>
                    </w:trPr>
                    <w:tc>
                      <w:tcPr>
                        <w:tcW w:w="1114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- 3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- 4</w:t>
                        </w:r>
                      </w:p>
                    </w:tc>
                  </w:tr>
                  <w:tr w:rsidR="00976404" w:rsidRPr="002D67A8">
                    <w:trPr>
                      <w:trHeight w:val="857"/>
                    </w:trPr>
                    <w:tc>
                      <w:tcPr>
                        <w:tcW w:w="111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4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3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976404" w:rsidRDefault="00976404"/>
                <w:tbl>
                  <w:tblPr>
                    <w:tblW w:w="4489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976404" w:rsidRPr="002D67A8">
                    <w:trPr>
                      <w:trHeight w:val="893"/>
                    </w:trPr>
                    <w:tc>
                      <w:tcPr>
                        <w:tcW w:w="1114" w:type="dxa"/>
                        <w:tcBorders>
                          <w:top w:val="nil"/>
                          <w:bottom w:val="single" w:sz="24" w:space="0" w:color="auto"/>
                        </w:tcBorders>
                      </w:tcPr>
                      <w:p w:rsidR="00976404" w:rsidRPr="002D67A8" w:rsidRDefault="00976404" w:rsidP="002D67A8">
                        <w:pPr>
                          <w:pBdr>
                            <w:top w:val="dotDash" w:sz="4" w:space="1" w:color="00B0F0"/>
                            <w:left w:val="dotDash" w:sz="4" w:space="4" w:color="auto"/>
                            <w:bottom w:val="dotDash" w:sz="4" w:space="1" w:color="auto"/>
                            <w:right w:val="dotDash" w:sz="4" w:space="4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:rsidR="00976404" w:rsidRPr="002D67A8" w:rsidRDefault="00976404" w:rsidP="002D67A8">
                        <w:pPr>
                          <w:pBdr>
                            <w:top w:val="dotDash" w:sz="4" w:space="1" w:color="00B0F0"/>
                            <w:left w:val="dotDash" w:sz="4" w:space="4" w:color="auto"/>
                            <w:bottom w:val="dotDash" w:sz="4" w:space="1" w:color="auto"/>
                            <w:right w:val="dotDash" w:sz="4" w:space="4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- 6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- 6</w:t>
                        </w:r>
                      </w:p>
                    </w:tc>
                  </w:tr>
                  <w:tr w:rsidR="00976404" w:rsidRPr="002D67A8">
                    <w:trPr>
                      <w:trHeight w:val="603"/>
                    </w:trPr>
                    <w:tc>
                      <w:tcPr>
                        <w:tcW w:w="1114" w:type="dxa"/>
                        <w:tcBorders>
                          <w:top w:val="single" w:sz="24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976404" w:rsidRDefault="00976404"/>
                <w:tbl>
                  <w:tblPr>
                    <w:tblW w:w="4489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976404" w:rsidRPr="002D67A8">
                    <w:trPr>
                      <w:trHeight w:val="893"/>
                    </w:trPr>
                    <w:tc>
                      <w:tcPr>
                        <w:tcW w:w="1114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- 4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- 2</w:t>
                        </w:r>
                      </w:p>
                    </w:tc>
                  </w:tr>
                  <w:tr w:rsidR="00976404" w:rsidRPr="002D67A8">
                    <w:trPr>
                      <w:trHeight w:val="666"/>
                    </w:trPr>
                    <w:tc>
                      <w:tcPr>
                        <w:tcW w:w="111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976404" w:rsidRDefault="00976404"/>
                <w:tbl>
                  <w:tblPr>
                    <w:tblW w:w="4489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114"/>
                    <w:gridCol w:w="715"/>
                    <w:gridCol w:w="997"/>
                    <w:gridCol w:w="665"/>
                    <w:gridCol w:w="998"/>
                  </w:tblGrid>
                  <w:tr w:rsidR="00976404" w:rsidRPr="002D67A8">
                    <w:trPr>
                      <w:trHeight w:val="893"/>
                    </w:trPr>
                    <w:tc>
                      <w:tcPr>
                        <w:tcW w:w="1114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4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15" w:type="dxa"/>
                        <w:vMerge w:val="restart"/>
                        <w:tcBorders>
                          <w:right w:val="single" w:sz="4" w:space="0" w:color="00B0F0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4" w:space="0" w:color="00B0F0"/>
                          <w:left w:val="single" w:sz="4" w:space="0" w:color="00B0F0"/>
                          <w:bottom w:val="single" w:sz="18" w:space="0" w:color="auto"/>
                          <w:right w:val="single" w:sz="4" w:space="0" w:color="00B0F0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5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- 3</w:t>
                        </w:r>
                      </w:p>
                    </w:tc>
                    <w:tc>
                      <w:tcPr>
                        <w:tcW w:w="665" w:type="dxa"/>
                        <w:vMerge w:val="restart"/>
                        <w:tcBorders>
                          <w:left w:val="single" w:sz="4" w:space="0" w:color="00B0F0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6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- 4</w:t>
                        </w:r>
                      </w:p>
                    </w:tc>
                  </w:tr>
                  <w:tr w:rsidR="00976404" w:rsidRPr="002D67A8">
                    <w:trPr>
                      <w:trHeight w:val="857"/>
                    </w:trPr>
                    <w:tc>
                      <w:tcPr>
                        <w:tcW w:w="1114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1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7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65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998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976404" w:rsidRDefault="00976404"/>
                <w:tbl>
                  <w:tblPr>
                    <w:tblW w:w="4637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151"/>
                    <w:gridCol w:w="738"/>
                    <w:gridCol w:w="1030"/>
                    <w:gridCol w:w="687"/>
                    <w:gridCol w:w="1031"/>
                  </w:tblGrid>
                  <w:tr w:rsidR="00976404" w:rsidRPr="002D67A8">
                    <w:trPr>
                      <w:trHeight w:val="787"/>
                    </w:trPr>
                    <w:tc>
                      <w:tcPr>
                        <w:tcW w:w="1151" w:type="dxa"/>
                        <w:tcBorders>
                          <w:top w:val="single" w:sz="4" w:space="0" w:color="00B0F0"/>
                          <w:left w:val="single" w:sz="4" w:space="0" w:color="00B0F0"/>
                          <w:bottom w:val="single" w:sz="18" w:space="0" w:color="auto"/>
                          <w:right w:val="single" w:sz="4" w:space="0" w:color="00B0F0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9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- 1</w:t>
                        </w:r>
                      </w:p>
                    </w:tc>
                    <w:tc>
                      <w:tcPr>
                        <w:tcW w:w="738" w:type="dxa"/>
                        <w:vMerge w:val="restart"/>
                        <w:tcBorders>
                          <w:left w:val="single" w:sz="4" w:space="0" w:color="00B0F0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8</w:t>
                        </w:r>
                      </w:p>
                      <w:p w:rsidR="00976404" w:rsidRPr="002D67A8" w:rsidRDefault="00976404" w:rsidP="002D67A8">
                        <w:pPr>
                          <w:pBdr>
                            <w:bottom w:val="single" w:sz="18" w:space="1" w:color="auto"/>
                          </w:pBd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- 3</w:t>
                        </w:r>
                      </w:p>
                    </w:tc>
                    <w:tc>
                      <w:tcPr>
                        <w:tcW w:w="687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1" w:type="dxa"/>
                        <w:tcBorders>
                          <w:bottom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7</w:t>
                        </w:r>
                      </w:p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>- 4</w:t>
                        </w:r>
                      </w:p>
                    </w:tc>
                  </w:tr>
                  <w:tr w:rsidR="00976404" w:rsidRPr="002D67A8">
                    <w:trPr>
                      <w:trHeight w:val="596"/>
                    </w:trPr>
                    <w:tc>
                      <w:tcPr>
                        <w:tcW w:w="1151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738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  <w:r w:rsidRPr="002D67A8">
                          <w:rPr>
                            <w:sz w:val="48"/>
                            <w:szCs w:val="48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68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1031" w:type="dxa"/>
                        <w:tcBorders>
                          <w:top w:val="single" w:sz="18" w:space="0" w:color="auto"/>
                        </w:tcBorders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8"/>
                            <w:szCs w:val="48"/>
                          </w:rPr>
                        </w:pPr>
                      </w:p>
                    </w:tc>
                  </w:tr>
                </w:tbl>
                <w:p w:rsidR="00976404" w:rsidRDefault="00976404"/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margin-left:238.15pt;margin-top:24.45pt;width:237pt;height:658.5pt;z-index:251658752;visibility:visible" strokecolor="red" strokeweight=".5pt">
            <v:stroke dashstyle="longDashDot"/>
            <v:textbox>
              <w:txbxContent>
                <w:p w:rsidR="00976404" w:rsidRPr="001247F3" w:rsidRDefault="00976404" w:rsidP="001247F3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247F3">
                    <w:rPr>
                      <w:b/>
                      <w:bCs/>
                      <w:sz w:val="32"/>
                      <w:szCs w:val="32"/>
                    </w:rPr>
                    <w:t>Aşağıdaki çıkarma işlemlerini örnekteki gibi yapın.</w:t>
                  </w:r>
                </w:p>
                <w:tbl>
                  <w:tblPr>
                    <w:tblW w:w="4431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980"/>
                    <w:gridCol w:w="567"/>
                    <w:gridCol w:w="1884"/>
                  </w:tblGrid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7-5=2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9-6=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9-7=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8-7=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10-4=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12-4=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14-8=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7-7=</w:t>
                        </w:r>
                      </w:p>
                    </w:tc>
                  </w:tr>
                </w:tbl>
                <w:p w:rsidR="00976404" w:rsidRDefault="00976404"/>
                <w:tbl>
                  <w:tblPr>
                    <w:tblW w:w="4431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980"/>
                    <w:gridCol w:w="567"/>
                    <w:gridCol w:w="1884"/>
                  </w:tblGrid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8-5=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9-3=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9-1=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8-1=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10-2=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12-5=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14-8=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8 -7=</w:t>
                        </w:r>
                      </w:p>
                    </w:tc>
                  </w:tr>
                </w:tbl>
                <w:p w:rsidR="00976404" w:rsidRDefault="00976404"/>
                <w:tbl>
                  <w:tblPr>
                    <w:tblW w:w="4431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980"/>
                    <w:gridCol w:w="567"/>
                    <w:gridCol w:w="1884"/>
                  </w:tblGrid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10-5=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9-9=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10-7=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8-8=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10-3=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12-8=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14-5=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7-1=</w:t>
                        </w:r>
                      </w:p>
                    </w:tc>
                  </w:tr>
                </w:tbl>
                <w:p w:rsidR="00976404" w:rsidRDefault="00976404"/>
                <w:tbl>
                  <w:tblPr>
                    <w:tblW w:w="4431" w:type="dxa"/>
                    <w:tblInd w:w="-106" w:type="dxa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0A0"/>
                  </w:tblPr>
                  <w:tblGrid>
                    <w:gridCol w:w="1980"/>
                    <w:gridCol w:w="567"/>
                    <w:gridCol w:w="1884"/>
                  </w:tblGrid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9-4=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9-8=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9-8=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8-7=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10-9=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12-5=</w:t>
                        </w:r>
                      </w:p>
                    </w:tc>
                  </w:tr>
                  <w:tr w:rsidR="00976404" w:rsidRPr="002D67A8">
                    <w:trPr>
                      <w:trHeight w:val="593"/>
                    </w:trPr>
                    <w:tc>
                      <w:tcPr>
                        <w:tcW w:w="1980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14-9=</w:t>
                        </w:r>
                      </w:p>
                    </w:tc>
                    <w:tc>
                      <w:tcPr>
                        <w:tcW w:w="567" w:type="dxa"/>
                        <w:vMerge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1884" w:type="dxa"/>
                      </w:tcPr>
                      <w:p w:rsidR="00976404" w:rsidRPr="002D67A8" w:rsidRDefault="00976404" w:rsidP="002D67A8">
                        <w:pPr>
                          <w:spacing w:after="0" w:line="240" w:lineRule="auto"/>
                          <w:rPr>
                            <w:sz w:val="40"/>
                            <w:szCs w:val="40"/>
                          </w:rPr>
                        </w:pPr>
                        <w:r w:rsidRPr="002D67A8">
                          <w:rPr>
                            <w:sz w:val="40"/>
                            <w:szCs w:val="40"/>
                          </w:rPr>
                          <w:t>7-0=</w:t>
                        </w:r>
                      </w:p>
                    </w:tc>
                  </w:tr>
                </w:tbl>
                <w:p w:rsidR="00976404" w:rsidRDefault="00976404"/>
                <w:p w:rsidR="00976404" w:rsidRDefault="00976404"/>
                <w:p w:rsidR="00976404" w:rsidRDefault="0097640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9" type="#_x0000_t202" style="position:absolute;margin-left:-29.6pt;margin-top:9.45pt;width:512.25pt;height:679.5pt;z-index:251656704;visibility:visible" strokecolor="#00b0f0" strokeweight=".5pt">
            <v:stroke dashstyle="dashDot"/>
            <v:textbox>
              <w:txbxContent>
                <w:p w:rsidR="00976404" w:rsidRDefault="00976404"/>
                <w:p w:rsidR="00976404" w:rsidRDefault="00976404"/>
                <w:p w:rsidR="00976404" w:rsidRDefault="00976404"/>
                <w:p w:rsidR="00976404" w:rsidRDefault="00976404"/>
              </w:txbxContent>
            </v:textbox>
          </v:shape>
        </w:pict>
      </w:r>
    </w:p>
    <w:sectPr w:rsidR="00976404" w:rsidSect="00C40EFE">
      <w:headerReference w:type="default" r:id="rId7"/>
      <w:footerReference w:type="default" r:id="rId8"/>
      <w:pgSz w:w="11906" w:h="16838"/>
      <w:pgMar w:top="1701" w:right="1417" w:bottom="993" w:left="1417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404" w:rsidRDefault="00976404" w:rsidP="00C40EFE">
      <w:pPr>
        <w:spacing w:after="0" w:line="240" w:lineRule="auto"/>
      </w:pPr>
      <w:r>
        <w:separator/>
      </w:r>
    </w:p>
  </w:endnote>
  <w:endnote w:type="continuationSeparator" w:id="1">
    <w:p w:rsidR="00976404" w:rsidRDefault="00976404" w:rsidP="00C4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04" w:rsidRDefault="00976404">
    <w:pPr>
      <w:pStyle w:val="Footer"/>
    </w:pPr>
    <w:r>
      <w:t xml:space="preserve">                                                                                                                                                                   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404" w:rsidRDefault="00976404" w:rsidP="00C40EFE">
      <w:pPr>
        <w:spacing w:after="0" w:line="240" w:lineRule="auto"/>
      </w:pPr>
      <w:r>
        <w:separator/>
      </w:r>
    </w:p>
  </w:footnote>
  <w:footnote w:type="continuationSeparator" w:id="1">
    <w:p w:rsidR="00976404" w:rsidRDefault="00976404" w:rsidP="00C4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404" w:rsidRDefault="00976404">
    <w:pPr>
      <w:pStyle w:val="Header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Şerit: Yukarı Bükülmüş 1" o:spid="_x0000_s2049" type="#_x0000_t54" style="position:absolute;margin-left:0;margin-top:-2.3pt;width:533.25pt;height:63pt;z-index:251660288;visibility:visible;mso-position-horizontal:center;mso-position-horizontal-relative:margin;v-text-anchor:middle" adj="3729,14400" fillcolor="#dae3f3" strokecolor="red" strokeweight="1pt">
          <v:stroke joinstyle="miter"/>
          <v:textbox>
            <w:txbxContent>
              <w:p w:rsidR="00976404" w:rsidRPr="00BF78AB" w:rsidRDefault="00976404" w:rsidP="00C40EF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  <w:r w:rsidRPr="00BF78AB">
                  <w:rPr>
                    <w:b/>
                    <w:bCs/>
                    <w:sz w:val="28"/>
                    <w:szCs w:val="28"/>
                  </w:rPr>
                  <w:t>NECMİYE BİLGİN İLKOKULU 1/B SINIFI MATEMATİK ETKİNLİKLERİ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7B5"/>
    <w:multiLevelType w:val="hybridMultilevel"/>
    <w:tmpl w:val="598CBFC0"/>
    <w:lvl w:ilvl="0" w:tplc="6D06DC3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BB95FBE"/>
    <w:multiLevelType w:val="hybridMultilevel"/>
    <w:tmpl w:val="8D522BBE"/>
    <w:lvl w:ilvl="0" w:tplc="4B26589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6CC1533"/>
    <w:multiLevelType w:val="hybridMultilevel"/>
    <w:tmpl w:val="7DFEEC02"/>
    <w:lvl w:ilvl="0" w:tplc="D0F034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EFE"/>
    <w:rsid w:val="001247F3"/>
    <w:rsid w:val="00291A4D"/>
    <w:rsid w:val="002D67A8"/>
    <w:rsid w:val="005F4EE8"/>
    <w:rsid w:val="006A5964"/>
    <w:rsid w:val="006F0FFC"/>
    <w:rsid w:val="007137FA"/>
    <w:rsid w:val="00811C6B"/>
    <w:rsid w:val="00860310"/>
    <w:rsid w:val="008A1E92"/>
    <w:rsid w:val="00933E1D"/>
    <w:rsid w:val="00976404"/>
    <w:rsid w:val="009E5F2B"/>
    <w:rsid w:val="00A43423"/>
    <w:rsid w:val="00B94100"/>
    <w:rsid w:val="00BF78AB"/>
    <w:rsid w:val="00C40EFE"/>
    <w:rsid w:val="00E32EF6"/>
    <w:rsid w:val="00FD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42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0EFE"/>
  </w:style>
  <w:style w:type="paragraph" w:styleId="Footer">
    <w:name w:val="footer"/>
    <w:basedOn w:val="Normal"/>
    <w:link w:val="FooterChar"/>
    <w:uiPriority w:val="99"/>
    <w:rsid w:val="00C4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0EFE"/>
  </w:style>
  <w:style w:type="table" w:styleId="TableGrid">
    <w:name w:val="Table Grid"/>
    <w:basedOn w:val="TableNormal"/>
    <w:uiPriority w:val="99"/>
    <w:rsid w:val="00C40E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40E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 KAT</dc:creator>
  <cp:keywords/>
  <dc:description/>
  <cp:lastModifiedBy>sivas_046@hotmail.com</cp:lastModifiedBy>
  <cp:revision>2</cp:revision>
  <dcterms:created xsi:type="dcterms:W3CDTF">2021-02-12T08:08:00Z</dcterms:created>
  <dcterms:modified xsi:type="dcterms:W3CDTF">2021-02-12T08:08:00Z</dcterms:modified>
</cp:coreProperties>
</file>