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2D" w:rsidRPr="00C31D4E" w:rsidRDefault="00AD3E2D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:rsidR="00AD3E2D" w:rsidRPr="00C31D4E" w:rsidRDefault="00AD3E2D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ü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Çç</w:t>
      </w:r>
      <w:proofErr w:type="spellEnd"/>
    </w:p>
    <w:p w:rsidR="00AD3E2D" w:rsidRPr="00C31D4E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aç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ıç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iç </w:t>
      </w:r>
      <w:proofErr w:type="spellStart"/>
      <w:r>
        <w:rPr>
          <w:rFonts w:ascii="TTKB Dik Temel Abece" w:hAnsi="TTKB Dik Temel Abece"/>
          <w:sz w:val="72"/>
          <w:szCs w:val="72"/>
        </w:rPr>
        <w:t>oç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öç uç üç </w:t>
      </w:r>
      <w:proofErr w:type="spellStart"/>
      <w:r>
        <w:rPr>
          <w:rFonts w:ascii="TTKB Dik Temel Abece" w:hAnsi="TTKB Dik Temel Abece"/>
          <w:sz w:val="72"/>
          <w:szCs w:val="72"/>
        </w:rPr>
        <w:t>ça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</w:p>
    <w:p w:rsidR="00AD3E2D" w:rsidRPr="00C31D4E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açı çay çam keçe çıra çil</w:t>
      </w:r>
    </w:p>
    <w:p w:rsidR="00AD3E2D" w:rsidRPr="00C31D4E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çok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çöl çocuk çatal çimen çiçek çınar</w:t>
      </w:r>
    </w:p>
    <w:p w:rsidR="00AD3E2D" w:rsidRDefault="00AD3E2D" w:rsidP="006D50EE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Ela keçi otlat.  Kamil üç çilek</w:t>
      </w:r>
      <w:r>
        <w:rPr>
          <w:rFonts w:ascii="TTKB Dik Temel Abece" w:hAnsi="TTKB Dik Temel Abece"/>
          <w:sz w:val="72"/>
          <w:szCs w:val="72"/>
        </w:rPr>
        <w:tab/>
        <w:t>tat.</w:t>
      </w:r>
    </w:p>
    <w:p w:rsidR="00AD3E2D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Çetin çay iç.  Ayla ballı süt içti.</w:t>
      </w:r>
    </w:p>
    <w:p w:rsidR="00AD3E2D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Çoban koyunları çimenlerde otlat. </w:t>
      </w:r>
    </w:p>
    <w:p w:rsidR="00AD3E2D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Esra çikolata ile kek ye. Ali reçel al.</w:t>
      </w:r>
    </w:p>
    <w:p w:rsidR="00AD3E2D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Çınar üç kilo çilek reçeli tart. </w:t>
      </w:r>
    </w:p>
    <w:p w:rsidR="00AD3E2D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Dedem çorba içer. Nalan ilaç al.</w:t>
      </w:r>
    </w:p>
    <w:p w:rsidR="00304208" w:rsidRDefault="00AD3E2D" w:rsidP="00440F45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Ülkü çam dik.  Emine çok salça al. </w:t>
      </w:r>
    </w:p>
    <w:p w:rsidR="00AD3E2D" w:rsidRPr="00304208" w:rsidRDefault="00304208" w:rsidP="00304208">
      <w:pPr>
        <w:tabs>
          <w:tab w:val="left" w:pos="445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  <w:bookmarkStart w:id="0" w:name="_GoBack"/>
      <w:bookmarkEnd w:id="0"/>
    </w:p>
    <w:p w:rsidR="00AD3E2D" w:rsidRPr="00F4142B" w:rsidRDefault="00AD3E2D" w:rsidP="00440F4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Yalçın çayırda uçurtma uçur. H.Eşme</w:t>
      </w:r>
    </w:p>
    <w:sectPr w:rsidR="00AD3E2D" w:rsidRPr="00F4142B" w:rsidSect="00AF60C3">
      <w:headerReference w:type="even" r:id="rId6"/>
      <w:headerReference w:type="default" r:id="rId7"/>
      <w:headerReference w:type="first" r:id="rId8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DA4" w:rsidRDefault="00580DA4" w:rsidP="004F2289">
      <w:pPr>
        <w:spacing w:after="0" w:line="240" w:lineRule="auto"/>
      </w:pPr>
      <w:r>
        <w:separator/>
      </w:r>
    </w:p>
  </w:endnote>
  <w:endnote w:type="continuationSeparator" w:id="0">
    <w:p w:rsidR="00580DA4" w:rsidRDefault="00580DA4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DA4" w:rsidRDefault="00580DA4" w:rsidP="004F2289">
      <w:pPr>
        <w:spacing w:after="0" w:line="240" w:lineRule="auto"/>
      </w:pPr>
      <w:r>
        <w:separator/>
      </w:r>
    </w:p>
  </w:footnote>
  <w:footnote w:type="continuationSeparator" w:id="0">
    <w:p w:rsidR="00580DA4" w:rsidRDefault="00580DA4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E2D" w:rsidRDefault="009A156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2049" type="#_x0000_t75" style="position:absolute;margin-left:0;margin-top:0;width:538.25pt;height:739.2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E2D" w:rsidRDefault="009A156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2050" type="#_x0000_t75" style="position:absolute;margin-left:-23.2pt;margin-top:-26.2pt;width:569.75pt;height:778.3pt;z-index:-251657728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E2D" w:rsidRDefault="009A156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2051" type="#_x0000_t75" style="position:absolute;margin-left:0;margin-top:0;width:538.25pt;height:739.2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F60C3"/>
    <w:rsid w:val="000007B1"/>
    <w:rsid w:val="00012C3F"/>
    <w:rsid w:val="00034232"/>
    <w:rsid w:val="00034340"/>
    <w:rsid w:val="000A08F6"/>
    <w:rsid w:val="000D1151"/>
    <w:rsid w:val="000F537C"/>
    <w:rsid w:val="001108BC"/>
    <w:rsid w:val="001300C5"/>
    <w:rsid w:val="0026781E"/>
    <w:rsid w:val="00282E10"/>
    <w:rsid w:val="00294A89"/>
    <w:rsid w:val="002D1E40"/>
    <w:rsid w:val="002E5478"/>
    <w:rsid w:val="002F01DA"/>
    <w:rsid w:val="00304208"/>
    <w:rsid w:val="004017C5"/>
    <w:rsid w:val="00440F45"/>
    <w:rsid w:val="004566E9"/>
    <w:rsid w:val="0045709C"/>
    <w:rsid w:val="004F2289"/>
    <w:rsid w:val="004F4B79"/>
    <w:rsid w:val="0051757D"/>
    <w:rsid w:val="005804E8"/>
    <w:rsid w:val="00580DA4"/>
    <w:rsid w:val="0058510C"/>
    <w:rsid w:val="006136A9"/>
    <w:rsid w:val="0066437D"/>
    <w:rsid w:val="006D50EE"/>
    <w:rsid w:val="007229B5"/>
    <w:rsid w:val="008036D4"/>
    <w:rsid w:val="0089441A"/>
    <w:rsid w:val="008F4BA0"/>
    <w:rsid w:val="009A156C"/>
    <w:rsid w:val="00A10836"/>
    <w:rsid w:val="00A57F10"/>
    <w:rsid w:val="00A92102"/>
    <w:rsid w:val="00AD3E2D"/>
    <w:rsid w:val="00AE0926"/>
    <w:rsid w:val="00AF60C3"/>
    <w:rsid w:val="00B45B2E"/>
    <w:rsid w:val="00BF3387"/>
    <w:rsid w:val="00C31D4E"/>
    <w:rsid w:val="00D54603"/>
    <w:rsid w:val="00D56529"/>
    <w:rsid w:val="00DA1367"/>
    <w:rsid w:val="00E07753"/>
    <w:rsid w:val="00E44203"/>
    <w:rsid w:val="00E476AB"/>
    <w:rsid w:val="00E632B0"/>
    <w:rsid w:val="00F4142B"/>
    <w:rsid w:val="00F652A3"/>
    <w:rsid w:val="00FA01C1"/>
    <w:rsid w:val="00FA094D"/>
    <w:rsid w:val="00FB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1</TotalTime>
  <Pages>2</Pages>
  <Words>71</Words>
  <Characters>405</Characters>
  <DocSecurity>0</DocSecurity>
  <Lines>3</Lines>
  <Paragraphs>1</Paragraphs>
  <ScaleCrop>false</ScaleCrop>
  <Manager>https://www.sorubak.com</Manager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2020-10-29T16:24:00Z</cp:lastPrinted>
  <dcterms:created xsi:type="dcterms:W3CDTF">2020-12-29T07:24:00Z</dcterms:created>
  <dcterms:modified xsi:type="dcterms:W3CDTF">2020-12-29T07:24:00Z</dcterms:modified>
  <cp:category>https://www.sorubak.com</cp:category>
</cp:coreProperties>
</file>