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138E" w:rsidRPr="001A6A14" w:rsidRDefault="0066213D" w:rsidP="00552E82">
      <w:pPr>
        <w:tabs>
          <w:tab w:val="left" w:pos="1365"/>
        </w:tabs>
        <w:rPr>
          <w:rFonts w:ascii="TTKB Dik Temel Abece" w:hAnsi="TTKB Dik Temel Abece"/>
          <w:sz w:val="64"/>
          <w:szCs w:val="64"/>
        </w:rPr>
      </w:pPr>
      <w:r w:rsidRPr="0066213D">
        <w:rPr>
          <w:rFonts w:ascii="TTKB Dik Temel Abece" w:hAnsi="TTKB Dik Temel Abece"/>
          <w:noProof/>
          <w:sz w:val="72"/>
          <w:szCs w:val="72"/>
          <w:lang w:eastAsia="tr-TR"/>
        </w:rPr>
        <w:pict>
          <v:roundrect id="AutoShape 171" o:spid="_x0000_s1026" style="position:absolute;margin-left:100.9pt;margin-top:-61.1pt;width:329.25pt;height:60.75pt;z-index:2517340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ZEOYQIAAMcEAAAOAAAAZHJzL2Uyb0RvYy54bWysVF9v0zAQf0fiO1h+p0lK02zV0mnqKEIa&#10;MDH4AK7tNAbHNrbbtPv0nC9Z6bY3RB4sn+/ud39+d7m6PnSa7KUPypqaFpOcEmm4Fcpsa/rj+/rd&#10;BSUhMiOYtkbW9CgDvV6+fXPVu4Wc2tZqIT0BEBMWvatpG6NbZFngrexYmFgnDSgb6zsWQfTbTHjW&#10;A3qns2mez7PeeuG85TIEeL0dlHSJ+E0jefzaNEFGomsKuUU8PZ6bdGbLK7bYeuZaxcc02D9k0TFl&#10;IOgJ6pZFRnZevYLqFPc22CZOuO0y2zSKS6wBqinyF9U8tMxJrAWaE9ypTeH/wfIv+3tPlADuZu8p&#10;MawDkm520WJsUlRFalHvwgIsH9y9T0UGd2f5r0CMXbXMbOWN97ZvJROQGNpnzxySEMCVbPrPVgA+&#10;A3zs1qHxXQKEPpADknI8kSIPkXB4nBUXxawqKeGgq6qinJYppYwtnrydD/GjtB1Jl5p6uzPiGzCP&#10;Idj+LkRkRozVMfGTkqbTwPOeaVLM5/NqRByNAfsJE8u1Wom10hoFv92stCfgWtM1fkMc7Vo2vOJU&#10;AUYYTDHXcI6hDemhU5d5maPvMyWOvjyFYJxLE0u007sOGjgEqco8H8cXnmHIX8ROC5RQXkfH/uDc&#10;J8o+GIH3yJQe7pC5NuD2RNtAfzxsDuMkbKw4ApveDtsE2w+X1vpHSnrYpJqG3zvmJSX6k4GJuCxm&#10;s7R6KMzKagqCP9dszjXMcICqaaRkuK7isK4759W2hUgF9sLYNKWNimkWUqpDVqMA24KFj5ud1vFc&#10;Rqu//5/lHwAAAP//AwBQSwMEFAAGAAgAAAAhAA3ReBPfAAAACgEAAA8AAABkcnMvZG93bnJldi54&#10;bWxMj8FOwzAQRO9I/IO1SNxaO0ZqS4hTISRAQlxIkbg6sZsE7HUUO2n69ywnetzZ0cybYr94x2Y7&#10;xj6ggmwtgFlsgumxVfB5eF7tgMWk0WgX0Co42wj78vqq0LkJJ/ywc5VaRiEYc62gS2nIOY9NZ72O&#10;6zBYpN8xjF4nOseWm1GfKNw7LoXYcK97pIZOD/aps81PNXkF9Vc4fG/NW6rmY+tepvfX+v6MSt3e&#10;LI8PwJJd0r8Z/vAJHUpiqsOEJjKnQIqM0JOCVSalBEaW3UbcAatJ2gIvC345ofwFAAD//wMAUEsB&#10;Ai0AFAAGAAgAAAAhALaDOJL+AAAA4QEAABMAAAAAAAAAAAAAAAAAAAAAAFtDb250ZW50X1R5cGVz&#10;XS54bWxQSwECLQAUAAYACAAAACEAOP0h/9YAAACUAQAACwAAAAAAAAAAAAAAAAAvAQAAX3JlbHMv&#10;LnJlbHNQSwECLQAUAAYACAAAACEAYQGRDmECAADHBAAADgAAAAAAAAAAAAAAAAAuAgAAZHJzL2Uy&#10;b0RvYy54bWxQSwECLQAUAAYACAAAACEADdF4E98AAAAKAQAADwAAAAAAAAAAAAAAAAC7BAAAZHJz&#10;L2Rvd25yZXYueG1sUEsFBgAAAAAEAAQA8wAAAMcFAAAAAA==&#10;" strokecolor="#2f5496 [2408]" strokeweight="1.5pt">
            <v:fill opacity="0"/>
            <v:textbox>
              <w:txbxContent>
                <w:p w:rsidR="006202D1" w:rsidRPr="00986F18" w:rsidRDefault="006202D1" w:rsidP="00986F18">
                  <w:pPr>
                    <w:jc w:val="center"/>
                    <w:rPr>
                      <w:sz w:val="32"/>
                      <w:szCs w:val="32"/>
                    </w:rPr>
                  </w:pPr>
                  <w:bookmarkStart w:id="0" w:name="_GoBack"/>
                  <w:r w:rsidRPr="00986F18">
                    <w:rPr>
                      <w:sz w:val="32"/>
                      <w:szCs w:val="32"/>
                    </w:rPr>
                    <w:t>T</w:t>
                  </w:r>
                  <w:bookmarkEnd w:id="0"/>
                  <w:r w:rsidRPr="00986F18">
                    <w:rPr>
                      <w:sz w:val="32"/>
                      <w:szCs w:val="32"/>
                    </w:rPr>
                    <w:t xml:space="preserve">URAN KÖYLÜOĞLU İLKOKULU 1/A SINIFI ÇALIŞMA </w:t>
                  </w:r>
                  <w:proofErr w:type="gramStart"/>
                  <w:r w:rsidRPr="00986F18">
                    <w:rPr>
                      <w:sz w:val="32"/>
                      <w:szCs w:val="32"/>
                    </w:rPr>
                    <w:t>KAĞITLARI</w:t>
                  </w:r>
                  <w:proofErr w:type="gramEnd"/>
                  <w:r w:rsidR="00986F18">
                    <w:rPr>
                      <w:sz w:val="32"/>
                      <w:szCs w:val="32"/>
                    </w:rPr>
                    <w:t xml:space="preserve">      </w:t>
                  </w:r>
                </w:p>
                <w:p w:rsidR="006202D1" w:rsidRPr="00986F18" w:rsidRDefault="006202D1" w:rsidP="00986F18">
                  <w:pPr>
                    <w:jc w:val="center"/>
                    <w:rPr>
                      <w:sz w:val="32"/>
                      <w:szCs w:val="32"/>
                    </w:rPr>
                  </w:pPr>
                  <w:r w:rsidRPr="00986F18">
                    <w:rPr>
                      <w:sz w:val="32"/>
                      <w:szCs w:val="32"/>
                    </w:rPr>
                    <w:t>1</w:t>
                  </w:r>
                </w:p>
              </w:txbxContent>
            </v:textbox>
          </v:roundrect>
        </w:pict>
      </w:r>
      <w:r w:rsidRPr="0066213D">
        <w:rPr>
          <w:rFonts w:ascii="TTKB Dik Temel Abece" w:hAnsi="TTKB Dik Temel Abece"/>
          <w:noProof/>
          <w:sz w:val="72"/>
          <w:szCs w:val="72"/>
          <w:lang w:eastAsia="tr-TR"/>
        </w:rPr>
        <w:pict>
          <v:roundrect id="AutoShape 170" o:spid="_x0000_s1027" style="position:absolute;margin-left:29.65pt;margin-top:-61.1pt;width:400.5pt;height:60.75pt;z-index:2517329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wYQEAMAAGwGAAAOAAAAZHJzL2Uyb0RvYy54bWysVVtv0zAUfkfiP1h+75K0TdNFa6euaxES&#10;l4mBeHZtpwk4drDdpgPx3zk+SUvHJASITYp8fPnO5Tvf6dX1oVZkL62rjJ7R5CKmRGpuRKW3M/rh&#10;/XowpcR5pgVTRssZfZCOXs+fP7tqm1wOTWmUkJYAiHZ528xo6X2TR5HjpayZuzCN1HBYGFszD6bd&#10;RsKyFtBrFQ3jeBK1xorGGi6dg93b7pDOEb8oJPdvi8JJT9SMQmwevxa/m/CN5lcs31rWlBXvw2D/&#10;EEXNKg1OT1C3zDOys9UTqLri1jhT+Atu6sgURcUl5gDZJPEv2dyXrJGYCxTHNacyuf8Hy9/s7yyp&#10;BHA3HlKiWQ0kLXbeoG+SZFiitnE53Lxv7mxI0jWvDP/siDbLkumtXFhr2lIyAYEloaTRowfBcPCU&#10;bNrXRgA+A3ys1qGwdQCEOpADkvJwIkUePOGwmcbTySgF7jicZVmSDlN0wfLj68Y6/0KamoTFjFqz&#10;0+IdMI8u2P6V88iM6LNj4hMlRa2A5z1TJJlMJlmP2F+OWH7ExHSNqsS6UgqN0JlyqSyBxzOqfIJu&#10;1K6G3Lq9JA5/XWvBPjRgt99vMdWU7GwHvGG7B1AoHVjn/pQmLVR1mAEi4XUDTDm9RZ+P7p0gOmTG&#10;udQ+/bvYfh9JKMktc2XnQMCqSxHrjToKLbDSAteeVapbA6rSoXQS9Qh04AXgt2cmMI1a+bZYp3E2&#10;Hk0HWZaOBuPRKh7cTNfLwWIJLGWrm+XNKvkeckrGeVkJIfUKMd1Rusn4z6TRD5FOdCfxngIM0Zqd&#10;l/a+FC0RVWirUXo5TCgYMD0CG4FiwtQWxh73lhJr/MfKl6ib0MTYLHa7ObXKdBL++047oSPjZ46j&#10;J7l1Nw7QxFDJY9VQYUFUYdK53B82h07FAT/sbIx4AMlBVKgrGNGwKI39SkkL4w666MuOWUmJeqlB&#10;tpfJeBzmIxrjNBuCYc9PNucnTHOAmlEPFcDl0nczddfYaluCp04V2oRRUlSBcYy4i6o3YKRhTv34&#10;DTPz3MZbP38k5j8AAAD//wMAUEsDBBQABgAIAAAAIQDIiaS94AAAAAkBAAAPAAAAZHJzL2Rvd25y&#10;ZXYueG1sTI+xTsNADIZ3JN7hZCQW1F4aIJSQS1UhWBgqtbQVo5OYJCLnC7lrG3h6zASjf3/6/Tlb&#10;jLZTRxp869jAbBqBIi5d1XJtYPv6PJmD8gG5ws4xGfgiD4v8/CzDtHInXtNxE2olJexTNNCE0Kda&#10;+7Ihi37qemLZvbvBYpBxqHU14EnKbafjKEq0xZblQoM9PTZUfmwO1sAafRHelsVVsl9972+eVvip&#10;dy/GXF6MywdQgcbwB8OvvqhDLk6FO3DlVWfg9v5aSAOTWRzHoISYJ5FEhUR3oPNM//8g/wEAAP//&#10;AwBQSwECLQAUAAYACAAAACEAtoM4kv4AAADhAQAAEwAAAAAAAAAAAAAAAAAAAAAAW0NvbnRlbnRf&#10;VHlwZXNdLnhtbFBLAQItABQABgAIAAAAIQA4/SH/1gAAAJQBAAALAAAAAAAAAAAAAAAAAC8BAABf&#10;cmVscy8ucmVsc1BLAQItABQABgAIAAAAIQCidwYQEAMAAGwGAAAOAAAAAAAAAAAAAAAAAC4CAABk&#10;cnMvZTJvRG9jLnhtbFBLAQItABQABgAIAAAAIQDIiaS94AAAAAkBAAAPAAAAAAAAAAAAAAAAAGoF&#10;AABkcnMvZG93bnJldi54bWxQSwUGAAAAAAQABADzAAAAdwYAAAAA&#10;" fillcolor="white [3201]" strokecolor="#4472c4 [3208]" strokeweight="1pt">
            <v:fill opacity="0"/>
            <v:stroke dashstyle="dash"/>
            <v:shadow color="#868686"/>
            <v:textbox>
              <w:txbxContent>
                <w:p w:rsidR="006202D1" w:rsidRDefault="00986F1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09600" cy="609600"/>
                        <wp:effectExtent l="0" t="0" r="0" b="0"/>
                        <wp:docPr id="3" name="Resim 13" descr="C:\Users\satellite\AppData\Local\Microsoft\Windows\INetCache\Content.Word\dsBuffer.bmp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satellite\AppData\Local\Microsoft\Windows\INetCache\Content.Word\dsBuffer.bmp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09600" cy="6096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6202D1">
                    <w:t xml:space="preserve">  </w:t>
                  </w:r>
                </w:p>
              </w:txbxContent>
            </v:textbox>
          </v:roundrect>
        </w:pict>
      </w:r>
      <w:r w:rsidR="00552E82"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90805</wp:posOffset>
            </wp:positionV>
            <wp:extent cx="419100" cy="447675"/>
            <wp:effectExtent l="19050" t="0" r="0" b="0"/>
            <wp:wrapNone/>
            <wp:docPr id="8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25" o:spid="_x0000_s1147" style="position:absolute;margin-left:-16.85pt;margin-top:5.65pt;width:521.25pt;height:36.85pt;z-index:-25165721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zJVEQQAAOoPAAAOAAAAZHJzL2Uyb0RvYy54bWzsV9tu2zgQfV9g/4HguyPJlm9ClCLwJVig&#10;2y223Q+gJeqCSqRK0pGzRf99h0NJseP0ggZJgd31g0yK5HAuZ86MLl8d6orccqVLKWIaXPiUcJHI&#10;tBR5TP96vx0tKNGGiZRVUvCY3nFNX139+stl20R8LAtZpVwRECJ01DYxLYxpIs/TScFrpi9kwwUs&#10;ZlLVzMBU5V6qWAvS68ob+/7Ma6VKGyUTrjW8XbtFeoXys4wn5o8s09yQKqagm8GnwufOPr2rSxbl&#10;ijVFmXRqsB/QomalgEsHUWtmGNmr8kxUXSZKapmZi0TWnsyyMuFoA1gT+A+suVFy36AtedTmzeAm&#10;cO0DP/2w2OTN7VtFyhRiN5lRIlgNQcJ7yXhqvdM2eQSbblTzrnmrnIkwfC2TDxqWvYfrdp67zWTX&#10;/i5TkMf2RqJ3DpmqrQiwmxwwCHdDEPjBkARezmbBcjGfUpLAWjibL5eoB4uSAkJpjwX+AkIJq+PZ&#10;eOwimBSb7njgh6A4Hp5P5nbVY5G7F3XtdHOG4WSwcXDE/NQRQfjcjnjEot4d5/Y8gycg9/Q9vPTT&#10;4PWuYA1H1GqLnMGrwAQOXn9CVjKRV5x0CMN9Pby0wxYRclXALn6tlGwLzlJQK8B4ts3RATvRgMxv&#10;gi3wAUinqDnycQCIsoB7iBkWNUqbGy5rYgcxVaA8YpndvtbGwavfYqGtZVWm27KqcKLy3apS5JYB&#10;/Wzx585WTcHcW6QggKh2WxGuJzIqQVqwfOlPfTx7sog8yYcrWJJwYaa4r9rXkH3ukvnU9zuug9c2&#10;jVCj4W7LtlbK+e11aYCfq7KO6QJk9FJsPDYiBfNZZFhZuTGYUQnkBBcTm1k62sn0DuKjpCNfKBYw&#10;KKT6m5IWiDem+uOeKU5J9ZuAGC+DMLRMjZNwOh/DRB2v7I5XmEhAVEwNJW64Mo7d940q8wJuCtAb&#10;Ql4DCWUlRuxeq05ZQL/T9QXSYHmeBgA+8OQJrAEQz5YHPXsuJh2zPpIHE392wp1PzIMeYA53DqYu&#10;MMcwhYLeA+wYpgi8TpsB8OdQ7RJlPAcZX8/Elb1nAP9xwtpMXjNdOD1TGNl7WfQfSoP7KvlSKWHT&#10;3VUGm6NYPkiA8OtSYiVc55EcRNd5DNUBd7+/a6DLOCkO7og9/9Ti8L2FQRvFLOOspBBQI6Ry+P5C&#10;mRDS1gjE1s8leGgxOx7/KqezCEgCCp5NBksX2Nt+WvrLzWKzCEfheLYZhf56PbrersLRbBvMp+vJ&#10;erVaB59tMgZhVJRpyoW1uu+zg/D7Go2u43cd8tBpDx70TqUjMYCK/T8qDaA+L0ngfXz/guwfBo9A&#10;HbvUl4N6MPW/1Aj9j3Xbv/zrsY4UDx+UmCLdx6/9Yj2eY27cf6Jf/QMAAP//AwBQSwMEFAAGAAgA&#10;AAAhACzEH7TfAAAACgEAAA8AAABkcnMvZG93bnJldi54bWxMj0FrwkAQhe+F/odlhN50Nw22IWYj&#10;Im1PUqgWSm9rMibB7GzIrkn89x1P9Ti8jzffy9aTbcWAvW8caYgWCgRS4cqGKg3fh/d5AsIHQ6Vp&#10;HaGGK3pY548PmUlLN9IXDvtQCS4hnxoNdQhdKqUvarTGL1yHxNnJ9dYEPvtKlr0Zudy28lmpF2lN&#10;Q/yhNh1uayzO+4vV8DGacRNHb8PufNpefw/Lz59dhFo/zabNCkTAKfzDcNNndcjZ6eguVHrRapjH&#10;8SujHEQxiBugVMJjjhqSpQKZZ/J+Qv4HAAD//wMAUEsBAi0AFAAGAAgAAAAhALaDOJL+AAAA4QEA&#10;ABMAAAAAAAAAAAAAAAAAAAAAAFtDb250ZW50X1R5cGVzXS54bWxQSwECLQAUAAYACAAAACEAOP0h&#10;/9YAAACUAQAACwAAAAAAAAAAAAAAAAAvAQAAX3JlbHMvLnJlbHNQSwECLQAUAAYACAAAACEABBMy&#10;VREEAADqDwAADgAAAAAAAAAAAAAAAAAuAgAAZHJzL2Uyb0RvYy54bWxQSwECLQAUAAYACAAAACEA&#10;LMQftN8AAAAKAQAADwAAAAAAAAAAAAAAAABrBgAAZHJzL2Rvd25yZXYueG1sUEsFBgAAAAAEAAQA&#10;8wAAAHcHAAAAAA==&#10;">
            <v:group id="Group 14" o:spid="_x0000_s1148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<v:rect id="Rectangle 5" o:spid="_x0000_s1028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26XMUA&#10;AADcAAAADwAAAGRycy9kb3ducmV2LnhtbESPQWvCQBCF74X+h2UKvdWNClKiq7RVi9dqJPQ2ZKfZ&#10;0OxsyK4m/nvnUOhthvfmvW9Wm9G36kp9bAIbmE4yUMRVsA3XBorT/uUVVEzIFtvAZOBGETbrx4cV&#10;5jYM/EXXY6qVhHDM0YBLqcu1jpUjj3ESOmLRfkLvMcna19r2OEi4b/UsyxbaY8PS4LCjD0fV7/Hi&#10;DczrcufKYhsLPy0Xn+fb+X343hvz/DS+LUElGtO/+e/6YAV/LrTyjEy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bbpcxQAAANwAAAAPAAAAAAAAAAAAAAAAAJgCAABkcnMv&#10;ZG93bnJldi54bWxQSwUGAAAAAAQABAD1AAAAigMAAAAA&#10;" strokecolor="#2f5496 [2408]" strokeweight="1.5pt">
                <v:fill opacity="0"/>
              </v:rect>
              <v:rect id="Rectangle 10" o:spid="_x0000_s1029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e6VMIA&#10;AADcAAAADwAAAGRycy9kb3ducmV2LnhtbERPTW+CQBC9N+l/2EyT3mTBalPQ1RgbtMeW1vuEHYHI&#10;zlJ2Rfz3bhOT3ublfc5yPZpWDNS7xrKCJIpBEJdWN1wp+PnOJ28gnEfW2FomBVdysF49Piwx0/bC&#10;XzQUvhIhhF2GCmrvu0xKV9Zk0EW2Iw7c0fYGfYB9JXWPlxBuWjmN41dpsOHQUGNH25rKU3E2Cg7z&#10;94730vBnks/S+eG0+90mRqnnp3GzAOFp9P/iu/tDh/kvKfw9Ey6Qq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l7pUwgAAANwAAAAPAAAAAAAAAAAAAAAAAJgCAABkcnMvZG93&#10;bnJldi54bWxQSwUGAAAAAAQABAD1AAAAhwMAAAAA&#10;" fillcolor="#deeaf6 [660]" strokecolor="#c00000" strokeweight="1pt">
                <v:stroke dashstyle="dash"/>
              </v:rect>
            </v:group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6" o:spid="_x0000_s103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OjdmMYAAADcAAAADwAAAGRycy9kb3ducmV2LnhtbESPT2vCQBDF7wW/wzJCb3WjlFJSV2kE&#10;wQge/IPQ25Adk9jsbMyuGr995yD0NsN7895vpvPeNepGXag9GxiPElDEhbc1lwYO++XbJ6gQkS02&#10;nsnAgwLMZ4OXKabW33lLt10slYRwSNFAFWObah2KihyGkW+JRTv5zmGUtSu17fAu4a7RkyT50A5r&#10;loYKW1pUVPzurs5A9lgfNz7ml9Xp53zJs2yS49kZ8zrsv79ARerjv/l5vbKC/y748oxMoG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To3ZjGAAAA3AAAAA8AAAAAAAAA&#10;AAAAAAAAoQIAAGRycy9kb3ducmV2LnhtbFBLBQYAAAAABAAEAPkAAACUAwAAAAA=&#10;" strokecolor="#2f5496 [2408]" strokeweight="1.5pt"/>
            <v:shape id="AutoShape 17" o:spid="_x0000_s1031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6R4A8IAAADcAAAADwAAAGRycy9kb3ducmV2LnhtbERPTYvCMBC9C/sfwix4s6kiIl2j2IUF&#10;K3hQl4W9Dc3YVptJbaLWf28Ewds83ufMFp2pxZVaV1lWMIxiEMS51RUXCn73P4MpCOeRNdaWScGd&#10;HCzmH70ZJtreeEvXnS9ECGGXoILS+yaR0uUlGXSRbYgDd7CtQR9gW0jd4i2Em1qO4ngiDVYcGkps&#10;6Luk/LS7GAXpff23sT47rw7/x3OWpqMMj0ap/me3/ALhqfNv8cu90mH+eAjPZ8IFc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6R4A8IAAADcAAAADwAAAAAAAAAAAAAA&#10;AAChAgAAZHJzL2Rvd25yZXYueG1sUEsFBgAAAAAEAAQA+QAAAJADAAAAAA==&#10;" strokecolor="#2f5496 [2408]" strokeweight="1.5pt"/>
          </v:group>
        </w:pict>
      </w:r>
      <w:r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26" o:spid="_x0000_s1141" style="position:absolute;margin-left:-16.85pt;margin-top:5.65pt;width:521.25pt;height:36.85pt;z-index:-25165516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eT/DwQAAOsPAAAOAAAAZHJzL2Uyb0RvYy54bWzsV9uO2zYQfS/QfyD07tXF8k1YbbDwZVEg&#10;bYMm/QBaoi6oRKokvfI26L93OJS0sr1Jg2ThAm39IJMiOZzLmTOj2zfHuiKPTKpS8NjxbzyHMJ6I&#10;tOR57Pz6YTdZOkRpylNaCc5i54kp583d99/dtk3EAlGIKmWSgBCuoraJnULrJnJdlRSspupGNIzD&#10;YiZkTTVMZe6mkrYgva7cwPPmbitk2kiRMKXg7cYuOncoP8tYon/OMsU0qWIHdNP4lPjcm6d7d0uj&#10;XNKmKJNODfoVWtS05HDpIGpDNSUHWV6IqstECiUyfZOI2hVZViYMbQBrfO/MmgcpDg3akkdt3gxu&#10;Atee+emrxSY/Pb6TpEwhdlPwD6c1BAnvJcHceKdt8gg2PcjmffNOWhNh+FYkvylYds/XzTy3m8m+&#10;/VGkII8etEDvHDNZGxFgNzliEJ6GILCjJgm8nM/91XIxc0gCa+F8sVrNbJSSAkJpjvneElSF1WAe&#10;BP3atjvue2HQHV5MF2bVpZG9F3XtdLOG4WSwcXCEf+YIFHNuqIn1azniBYt6d1zaQ6NX9wTknnqG&#10;l/o2eL0vaMMQtcogZ/Bq0Hv1F8hKyvOKkWBpIYYbe3wpCy7CxbqAbexeStEWjKagl48BbZvRATNR&#10;AM2/RZvvAZJOYTNysg+QMog7Bw2NGqn0AxM1MYPYkaA9gpk+vlXa4qvfYrCtRFWmu7KqcCLz/bqS&#10;5JEC/+zwZ89WTUHtW+QgwKiyWxGvJzIqTlqwfOXNPDx7sohEyYYraJIwrme4rzrUkH72ksXM8zqy&#10;g9cmj1Cj4W5Dt0bK5e11qYGgq7KOnSXI6KWYeGx5CubTSNOysmMwo+JICjYmJrVUtBfpE8RHCsu+&#10;UC1gUAj5h0NaYN7YUb8fqGQOqX7gEOOVH4aGqnESzhYBTOR4ZT9eoTwBUbGjHWKHa23p/dDIMi/g&#10;Jh+9wcU9sFBWYsSeteqUBfhbXa+QB9MX8mB11Tzo6XM57aj1hTyYekj/A3l+Yx70ALO4szC1gRnD&#10;FCp6D7AxTBF4HZUPgL+EapcowQJkfD4T1+aeAfzjhDWZvKGqsHqmMDL30ug/lAbPZfJqKRH2KWFy&#10;FOsHgW4EHN8x/Zrb1iM58q71GKoD7v7w1ECbcVIc7JHXKA5fWhiUltQwzlpwDjVCSIvvT5QJLkyN&#10;QGz9swQPPWbH45/ldBoBSUDBM8lg6AKb248rb7VdbpfhJAzm20nobTaT+906nMx3/mK2mW7W643/&#10;p0lGP4yKMk0ZN1b3jbYfflmn0bX8tkUeWu3Bg+6pdCQGULH/R6UB1JclCbyP76/J/tCC2CZ7BHUE&#10;7vWg7s+8TzVC/2Pd9C//eqwjxcMXJaZI9/VrPlnHc8yN52/0u78AAAD//wMAUEsDBBQABgAIAAAA&#10;IQAsxB+03wAAAAoBAAAPAAAAZHJzL2Rvd25yZXYueG1sTI9Ba8JAEIXvhf6HZYTedDcNtiFmIyJt&#10;T1KoFkpvazImwexsyK5J/PcdT/U4vI8338vWk23FgL1vHGmIFgoEUuHKhioN34f3eQLCB0OlaR2h&#10;hit6WOePD5lJSzfSFw77UAkuIZ8aDXUIXSqlL2q0xi9ch8TZyfXWBD77Spa9GbnctvJZqRdpTUP8&#10;oTYdbmsszvuL1fAxmnETR2/D7nzaXn8Py8+fXYRaP82mzQpEwCn8w3DTZ3XI2enoLlR60WqYx/Er&#10;oxxEMYgboFTCY44akqUCmWfyfkL+BwAA//8DAFBLAQItABQABgAIAAAAIQC2gziS/gAAAOEBAAAT&#10;AAAAAAAAAAAAAAAAAAAAAABbQ29udGVudF9UeXBlc10ueG1sUEsBAi0AFAAGAAgAAAAhADj9If/W&#10;AAAAlAEAAAsAAAAAAAAAAAAAAAAALwEAAF9yZWxzLy5yZWxzUEsBAi0AFAAGAAgAAAAhAO3p5P8P&#10;BAAA6w8AAA4AAAAAAAAAAAAAAAAALgIAAGRycy9lMm9Eb2MueG1sUEsBAi0AFAAGAAgAAAAhACzE&#10;H7TfAAAACgEAAA8AAAAAAAAAAAAAAAAAaQYAAGRycy9kb3ducmV2LnhtbFBLBQYAAAAABAAEAPMA&#10;AAB1BwAAAAA=&#10;">
            <v:group id="Group 27" o:spid="_x0000_s1144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<v:rect id="Rectangle 28" o:spid="_x0000_s1146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WNtsIA&#10;AADcAAAADwAAAGRycy9kb3ducmV2LnhtbERPTWvCQBC9F/wPyxR6qxsVpKRugrVVvNYmhN6G7DQb&#10;zM6G7NbEf+8Khd7m8T5nk0+2ExcafOtYwWKegCCunW65UVB87Z9fQPiArLFzTAqu5CHPZg8bTLUb&#10;+ZMup9CIGMI+RQUmhD6V0teGLPq564kj9+MGiyHCoZF6wDGG204uk2QtLbYcGwz2tDNUn0+/VsGq&#10;qT5MVbz7wi6q9aG8lm/j916pp8dp+woi0BT+xX/uo47zV0u4PxMvkN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hY22wgAAANwAAAAPAAAAAAAAAAAAAAAAAJgCAABkcnMvZG93&#10;bnJldi54bWxQSwUGAAAAAAQABAD1AAAAhwMAAAAA&#10;" strokecolor="#2f5496 [2408]" strokeweight="1.5pt">
                <v:fill opacity="0"/>
              </v:rect>
              <v:rect id="Rectangle 29" o:spid="_x0000_s1145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+NvsIA&#10;AADcAAAADwAAAGRycy9kb3ducmV2LnhtbERPS0/CQBC+k/gfNmPizW4rj0hhIQZT4ajF3ifdsW3o&#10;ztbuWsq/Z0lMuM2X7znr7WhaMVDvGssKkigGQVxa3XCl4PuYPb+CcB5ZY2uZFFzIwXbzMFljqu2Z&#10;v2jIfSVCCLsUFdTed6mUrqzJoItsRxy4H9sb9AH2ldQ9nkO4aeVLHC+kwYZDQ40d7WoqT/mfUVDM&#10;3zveS8OfSTZbzovTx+8uMUo9PY5vKxCeRn8X/7sPOsyfTuH2TLhAbq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f42+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0" o:spid="_x0000_s1143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Wo5sMAAADcAAAADwAAAGRycy9kb3ducmV2LnhtbERPS4vCMBC+L/gfwgje1lRXFqlGscKC&#10;FfbgA8Hb0IxttZnUJmr99xthwdt8fM+ZzltTiTs1rrSsYNCPQBBnVpecK9jvfj7HIJxH1lhZJgVP&#10;cjCfdT6mGGv74A3dtz4XIYRdjAoK7+tYSpcVZND1bU0cuJNtDPoAm1zqBh8h3FRyGEXf0mDJoaHA&#10;mpYFZZftzShInuvDr/XpdXU6nq9pkgxTPBulet12MQHhqfVv8b97pcP8rxG8ngkXyN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PVqObDAAAA3AAAAA8AAAAAAAAAAAAA&#10;AAAAoQIAAGRycy9kb3ducmV2LnhtbFBLBQYAAAAABAAEAPkAAACRAwAAAAA=&#10;" strokecolor="#2f5496 [2408]" strokeweight="1.5pt"/>
            <v:shape id="AutoShape 31" o:spid="_x0000_s1142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kNfcMAAADcAAAADwAAAGRycy9kb3ducmV2LnhtbERPS4vCMBC+L/gfwgje1lQXF6lGscKC&#10;FfbgA8Hb0IxttZnUJmr99xthwdt8fM+ZzltTiTs1rrSsYNCPQBBnVpecK9jvfj7HIJxH1lhZJgVP&#10;cjCfdT6mGGv74A3dtz4XIYRdjAoK7+tYSpcVZND1bU0cuJNtDPoAm1zqBh8h3FRyGEXf0mDJoaHA&#10;mpYFZZftzShInuvDr/XpdXU6nq9pkgxTPBulet12MQHhqfVv8b97pcP8rxG8ngkXyN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yZDX3DAAAA3AAAAA8AAAAAAAAAAAAA&#10;AAAAoQIAAGRycy9kb3ducmV2LnhtbFBLBQYAAAAABAAEAPkAAACRAwAAAAA=&#10;" strokecolor="#2f5496 [2408]" strokeweight="1.5pt"/>
          </v:group>
        </w:pict>
      </w:r>
      <w:r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32" o:spid="_x0000_s1135" style="position:absolute;margin-left:-16.85pt;margin-top:5.65pt;width:521.25pt;height:36.85pt;z-index:-25165312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1f1EgQAAOsPAAAOAAAAZHJzL2Uyb0RvYy54bWzsV9tu4zYQfS/QfyD07uhi2bKFKItAtoMC&#10;23bR3X4ALVEXVCJVko6cFv33DoeSYsfZ7WLTTYG2fpBJkRzO5cyZ0fWbY9uQeyZVLXji+FeeQxjP&#10;RF7zMnF+/rCbrRyiNOU5bQRnifPAlPPm5ttvrvsuZoGoRJMzSUAIV3HfJU6ldRe7rsoq1lJ1JTrG&#10;YbEQsqUaprJ0c0l7kN42buB5S7cXMu+kyJhS8HZjF50blF8ULNM/FoVimjSJA7ppfEp87s3Tvbmm&#10;cSlpV9XZoAb9Ai1aWnO4dBK1oZqSg6wvRLV1JoUShb7KROuKoqgzhjaANb73xJo7KQ4d2lLGfdlN&#10;bgLXPvHTF4vNfrh/J0mdQ+yC0CGcthAkvJfMA+Odvitj2HQnu/fdO2lNhOFbkf2iYNl9um7mpd1M&#10;9v33Igd59KAFeudYyNaIALvJEYPwMAWBHTXJ4OVy6a9X0cIhGayFy2i9XtgoZRWE0hzzvRWEElaD&#10;ZYA60jirtsNx3wuD4XA0j8xJl8b2XtR10M0ahpPJxskRcP7MEfOv7YhnLBrdcWmPsfZv9gTknnqE&#10;l3oZvN5XtGOIWmWQM3l1OXr1J8hKysuGkXloPYsbR3wpCy7CRVrBNnYrpegrRnPQy8eA9t3JATNR&#10;AM2/RJvvAZLOYXPiZB8gZRD3FDQ07qTSd0y0xAwSR4L2CGZ6/1Zpi69xi8G2Ek2d7+qmwYks92kj&#10;yT0F/tnhz55tuorat8hBgFFltyJez2Q0nPRg+dpbeHj2bBGJkk1X0CxjXC9wX3NoIf3sJdHC8way&#10;g9cGPajRdLehWyPl8va21kDQTd0mzgpkjFJMPLY8B/NprGnd2DGY0XAkBRsTk1oq3ov8AeIjhWVf&#10;qBYwqIT8zSE9MG/iqF8PVDKHNN9xiPHaD0ND1TgJF1EAE3m6sj9doTwDUYmjHWKHqbb0fuhkXVZw&#10;k4/e4OIWWKioMWKPWg3KAvytrq+QB9EzeYAUdwZrAMRXy4ORPlfzgVqfyYO5tzwjzxfmwQgwizsL&#10;UxuYU5hCRR8BdgpTBN6gzQT4S6gOiRJEIOPTmZiaeybwnyasyeQNVZXVM4eRuZfG/6E0eCyTr5YS&#10;0CTagmtyFOsHmSP8hpRIuW09siMfWo+pOuDuDw8dtBlnxcEeMedfWhw+tzAoLalhnFRwDjVCSIvv&#10;j5QJLkyNQGz9swQPPebA45/kdBoDSUDBM8lg6AKb29/X3nq72q7CWRgst7PQ22xmt7s0nC13frTY&#10;zDdpuvH/MMnoh3FV5znjxuqx0fbDz+s0hpbftshTqz150D2XjsQAKo7/qDSA+rIkmeJt3r8m+6+f&#10;gTq2qa8HdX/hfawR+h/rpn/512MdKR6+KDFFhq9f88l6OsfcePxGv/kTAAD//wMAUEsDBBQABgAI&#10;AAAAIQAsxB+03wAAAAoBAAAPAAAAZHJzL2Rvd25yZXYueG1sTI9Ba8JAEIXvhf6HZYTedDcNtiFm&#10;IyJtT1KoFkpvazImwexsyK5J/PcdT/U4vI8338vWk23FgL1vHGmIFgoEUuHKhioN34f3eQLCB0Ol&#10;aR2hhit6WOePD5lJSzfSFw77UAkuIZ8aDXUIXSqlL2q0xi9ch8TZyfXWBD77Spa9GbnctvJZqRdp&#10;TUP8oTYdbmsszvuL1fAxmnETR2/D7nzaXn8Py8+fXYRaP82mzQpEwCn8w3DTZ3XI2enoLlR60WqY&#10;x/EroxxEMYgboFTCY44akqUCmWfyfkL+BwAA//8DAFBLAQItABQABgAIAAAAIQC2gziS/gAAAOEB&#10;AAATAAAAAAAAAAAAAAAAAAAAAABbQ29udGVudF9UeXBlc10ueG1sUEsBAi0AFAAGAAgAAAAhADj9&#10;If/WAAAAlAEAAAsAAAAAAAAAAAAAAAAALwEAAF9yZWxzLy5yZWxzUEsBAi0AFAAGAAgAAAAhAA+H&#10;V/USBAAA6w8AAA4AAAAAAAAAAAAAAAAALgIAAGRycy9lMm9Eb2MueG1sUEsBAi0AFAAGAAgAAAAh&#10;ACzEH7TfAAAACgEAAA8AAAAAAAAAAAAAAAAAbAYAAGRycy9kb3ducmV2LnhtbFBLBQYAAAAABAAE&#10;APMAAAB4BwAAAAA=&#10;">
            <v:group id="Group 33" o:spid="_x0000_s1138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<v:rect id="Rectangle 34" o:spid="_x0000_s1140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cdaMIA&#10;AADcAAAADwAAAGRycy9kb3ducmV2LnhtbERPS2vCQBC+F/wPywi91Y0WgqSu0vrCazUSehuy02xo&#10;djZkVxP/vSsUvM3H95zFarCNuFLna8cKppMEBHHpdM2Vgvy0e5uD8AFZY+OYFNzIw2o5ellgpl3P&#10;33Q9hkrEEPYZKjAhtJmUvjRk0U9cSxy5X9dZDBF2ldQd9jHcNnKWJKm0WHNsMNjS2lD5d7xYBe9V&#10;sTVFvvG5nRbp/nw7f/U/O6Vex8PnB4hAQ3iK/90HHefPUng8Ey+Qy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Zx1owgAAANwAAAAPAAAAAAAAAAAAAAAAAJgCAABkcnMvZG93&#10;bnJldi54bWxQSwUGAAAAAAQABAD1AAAAhwMAAAAA&#10;" strokecolor="#2f5496 [2408]" strokeweight="1.5pt">
                <v:fill opacity="0"/>
              </v:rect>
              <v:rect id="Rectangle 35" o:spid="_x0000_s1139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0dYMIA&#10;AADcAAAADwAAAGRycy9kb3ducmV2LnhtbERPTW+CQBC9m/Q/bKZJb2XBVK3oahobqscWy33CToHI&#10;zlJ2i/jvXZMm3ublfc56O5pWDNS7xrKCJIpBEJdWN1wp+D5mz68gnEfW2FomBRdysN08TNaYanvm&#10;LxpyX4kQwi5FBbX3XSqlK2sy6CLbEQfux/YGfYB9JXWP5xBuWjmN47k02HBoqLGjXU3lKf8zCorZ&#10;e8d7afgzyV6Ws+L08btLjFJPj+PbCoSn0d/F/+6DDvOnC7g9Ey6Qm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nR1gwgAAANw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36" o:spid="_x0000_s1137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E0PsUAAADcAAAADwAAAGRycy9kb3ducmV2LnhtbESPQWvCQBCF74L/YRnBm26ag0jqKk2h&#10;YAQPtSL0NmTHJDY7G7Nbjf++cxB6m+G9ee+b1WZwrbpRHxrPBl7mCSji0tuGKwPHr4/ZElSIyBZb&#10;z2TgQQE26/FohZn1d/6k2yFWSkI4ZGigjrHLtA5lTQ7D3HfEop197zDK2lfa9niXcNfqNEkW2mHD&#10;0lBjR+81lT+HX2cgf+xOex+L6/b8fbkWeZ4WeHHGTCfD2yuoSEP8Nz+vt1bwU6GVZ2QCvf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0E0PsUAAADcAAAADwAAAAAAAAAA&#10;AAAAAAChAgAAZHJzL2Rvd25yZXYueG1sUEsFBgAAAAAEAAQA+QAAAJMDAAAAAA==&#10;" strokecolor="#2f5496 [2408]" strokeweight="1.5pt"/>
            <v:shape id="AutoShape 37" o:spid="_x0000_s1136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2RpcQAAADcAAAADwAAAGRycy9kb3ducmV2LnhtbERPS2vCQBC+F/wPywi91Y05lDa6BiMI&#10;ptBD0yJ4G7JjHmZnY3aryb/vFgq9zcf3nHU6mk7caHCNZQXLRQSCuLS64UrB1+f+6QWE88gaO8uk&#10;YCIH6Wb2sMZE2zt/0K3wlQgh7BJUUHvfJ1K6siaDbmF74sCd7WDQBzhUUg94D+Gmk3EUPUuDDYeG&#10;Gnva1VReim+jIJveju/W59fD+dRe8yyLc2yNUo/zcbsC4Wn0/+I/90GH+fEr/D4TLpCb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DZGlxAAAANwAAAAPAAAAAAAAAAAA&#10;AAAAAKECAABkcnMvZG93bnJldi54bWxQSwUGAAAAAAQABAD5AAAAkgMAAAAA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0D463D">
        <w:rPr>
          <w:rFonts w:ascii="TTKB Dik Temel Abece" w:hAnsi="TTKB Dik Temel Abece"/>
          <w:sz w:val="64"/>
          <w:szCs w:val="64"/>
        </w:rPr>
        <w:t>e</w:t>
      </w:r>
      <w:proofErr w:type="gramEnd"/>
      <w:r w:rsidR="000D463D">
        <w:rPr>
          <w:rFonts w:ascii="TTKB Dik Temel Abece" w:hAnsi="TTKB Dik Temel Abece"/>
          <w:sz w:val="64"/>
          <w:szCs w:val="64"/>
        </w:rPr>
        <w:t xml:space="preserve"> </w:t>
      </w:r>
      <w:proofErr w:type="spellStart"/>
      <w:r w:rsidR="000D463D">
        <w:rPr>
          <w:rFonts w:ascii="TTKB Dik Temel Abece" w:hAnsi="TTKB Dik Temel Abece"/>
          <w:sz w:val="64"/>
          <w:szCs w:val="64"/>
        </w:rPr>
        <w:t>e</w:t>
      </w:r>
      <w:proofErr w:type="spellEnd"/>
      <w:r w:rsidR="000D463D">
        <w:rPr>
          <w:rFonts w:ascii="TTKB Dik Temel Abece" w:hAnsi="TTKB Dik Temel Abece"/>
          <w:sz w:val="64"/>
          <w:szCs w:val="64"/>
        </w:rPr>
        <w:t xml:space="preserve"> </w:t>
      </w:r>
      <w:proofErr w:type="spellStart"/>
      <w:r w:rsidR="000D463D">
        <w:rPr>
          <w:rFonts w:ascii="TTKB Dik Temel Abece" w:hAnsi="TTKB Dik Temel Abece"/>
          <w:sz w:val="64"/>
          <w:szCs w:val="64"/>
        </w:rPr>
        <w:t>e</w:t>
      </w:r>
      <w:proofErr w:type="spellEnd"/>
      <w:r w:rsidR="000D463D">
        <w:rPr>
          <w:rFonts w:ascii="TTKB Dik Temel Abece" w:hAnsi="TTKB Dik Temel Abece"/>
          <w:sz w:val="64"/>
          <w:szCs w:val="64"/>
        </w:rPr>
        <w:t xml:space="preserve"> </w:t>
      </w:r>
      <w:proofErr w:type="spellStart"/>
      <w:r w:rsidR="000D463D">
        <w:rPr>
          <w:rFonts w:ascii="TTKB Dik Temel Abece" w:hAnsi="TTKB Dik Temel Abece"/>
          <w:sz w:val="64"/>
          <w:szCs w:val="64"/>
        </w:rPr>
        <w:t>e</w:t>
      </w:r>
      <w:proofErr w:type="spellEnd"/>
      <w:r w:rsidR="000D463D">
        <w:rPr>
          <w:rFonts w:ascii="TTKB Dik Temel Abece" w:hAnsi="TTKB Dik Temel Abece"/>
          <w:sz w:val="64"/>
          <w:szCs w:val="64"/>
        </w:rPr>
        <w:t xml:space="preserve"> </w:t>
      </w:r>
      <w:proofErr w:type="spellStart"/>
      <w:r w:rsidR="000D463D">
        <w:rPr>
          <w:rFonts w:ascii="TTKB Dik Temel Abece" w:hAnsi="TTKB Dik Temel Abece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552E82" w:rsidRPr="001A6A14">
        <w:rPr>
          <w:rFonts w:ascii="TTKB Dik Temel Abece" w:hAnsi="TTKB Dik Temel Abece"/>
          <w:sz w:val="64"/>
          <w:szCs w:val="64"/>
        </w:rPr>
        <w:tab/>
      </w:r>
    </w:p>
    <w:p w:rsidR="00AF138E" w:rsidRDefault="00552E82" w:rsidP="00AF138E">
      <w:pPr>
        <w:rPr>
          <w:rFonts w:ascii="TTKB Dik Temel Abece" w:hAnsi="TTKB Dik Temel Abece"/>
          <w:sz w:val="72"/>
          <w:szCs w:val="72"/>
        </w:rPr>
      </w:pPr>
      <w:r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79375</wp:posOffset>
            </wp:positionV>
            <wp:extent cx="419100" cy="447675"/>
            <wp:effectExtent l="19050" t="0" r="0" b="0"/>
            <wp:wrapNone/>
            <wp:docPr id="9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44" o:spid="_x0000_s1129" style="position:absolute;margin-left:-16.85pt;margin-top:5.65pt;width:521.25pt;height:36.85pt;z-index:-25164902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3uvEAQAAOsPAAAOAAAAZHJzL2Uyb0RvYy54bWzsV9uO2zYQfS/QfyD07tXF8k1YbbCQ7UWB&#10;tA2a9ANoibogEqmQ9Mrbov/e4VDS+rJJg2S7BZL6QSZFcjiXM2dG168OTU3umVSV4LHjX3kOYTwV&#10;WcWL2Pn93XaydIjSlGe0FpzFzgNTzqubH3+47tqIBaIUdcYkASFcRV0bO6XWbeS6Ki1ZQ9WVaBmH&#10;xVzIhmqYysLNJO1AelO7gefN3U7IrJUiZUrB27VddG5Qfp6zVP+a54ppUscO6KbxKfG5M0/35ppG&#10;haRtWaW9GvQLtGhoxeHSUdSaakr2sroQ1VSpFErk+ioVjSvyvEoZ2gDW+N6ZNXdS7Fu0pYi6oh3d&#10;BK4989MXi01/uX8jSZVB7HwIFacNBAnvJWFovNO1RQSb7mT7tn0jrYkwfC3S9wqW3fN1My/sZrLr&#10;fhYZyKN7LdA7h1w2RgTYTQ4YhIcxCOygSQov53N/tVzMHJLCWjhfrFYzG6W0hFCaY763hFDCajAP&#10;gmFt0x/3vTDoDy+mC7Pq0sjei7r2ulnDcDLaODpideYIVODcUBPr53LEExYN7ri0h0bP7gnIPfUI&#10;L/V18Hpb0pYhapVBzuDVAGJm4fUbZCXlRc1IOLcQw40DvpQFF+EiKWEbu5VSdCWjGejlY0C79uiA&#10;mSiA5j+izfcASaewOXKyD+oZxJ2DhkatVPqOiYaYQexI0B7BTO9fK23xNWwx2FairrJtVdc4kcUu&#10;qSW5p8A/W/zZs3VbUvsWOQgwquxWxOuJjJqTDixfeTMPz54sIlGy8QqapozrGe6r9w2kn71kMfO8&#10;nuzgtckj1Gi829CtkXJ5e1NpIOi6amJnCTIGKSYeG56B+TTStKrtGMyoOZKCjYlJLRXtRPYA8ZHC&#10;si9UCxiUQv7hkA6YN3bUhz2VzCH1TxxivPLD0FA1TsLZwgBHHq/sjlcoT0FU7GiH2GGiLb3vW1kV&#10;Jdzkoze4uAUWyiuM2KNWvbIAf6vrC+SB/0QeIFGdwBoA8a/lwUCfy2lPrU/kwdTD3BzJ8yvzYACY&#10;xZ2FqQ3MMUyhog8AO4YpAq+n8hHwl1DtEyVYgIxPZ2Ji7hnBf5ywJpPXVJVWzwxG5l4afUdp8Fgm&#10;XywlgiElTI5i/SDh8qg0JNy2HumB963HWB1w97uHFtqMk+JgjzxHcfjcwqC0pIZxEsE51AghLb4/&#10;Uia4MDUCsfXfEjz0mD2Pf5LTaQQkAQXPJIOhC2xu/1x5q81yswwnYTDfTEJvvZ7cbpNwMt/6i9l6&#10;uk6Stf+XSUY/jMoqyxg3Vg+Nth9+XqfRt/y2RR5b7dGD7ql0JAZQcfhHpQHUlyXJFG/z/iXZf/oE&#10;1FcvC3V/5n2sEfof66Z/+eaxjhQPX5SYIv3Xr/lkPZ5jbjx+o9/8DQAA//8DAFBLAwQUAAYACAAA&#10;ACEALMQftN8AAAAKAQAADwAAAGRycy9kb3ducmV2LnhtbEyPQWvCQBCF74X+h2WE3nQ3DbYhZiMi&#10;bU9SqBZKb2syJsHsbMiuSfz3HU/1OLyPN9/L1pNtxYC9bxxpiBYKBFLhyoYqDd+H93kCwgdDpWkd&#10;oYYreljnjw+ZSUs30hcO+1AJLiGfGg11CF0qpS9qtMYvXIfE2cn11gQ++0qWvRm53LbyWakXaU1D&#10;/KE2HW5rLM77i9XwMZpxE0dvw+582l5/D8vPn12EWj/Nps0KRMAp/MNw02d1yNnp6C5UetFqmMfx&#10;K6McRDGIG6BUwmOOGpKlApln8n5C/gcAAP//AwBQSwECLQAUAAYACAAAACEAtoM4kv4AAADhAQAA&#10;EwAAAAAAAAAAAAAAAAAAAAAAW0NvbnRlbnRfVHlwZXNdLnhtbFBLAQItABQABgAIAAAAIQA4/SH/&#10;1gAAAJQBAAALAAAAAAAAAAAAAAAAAC8BAABfcmVscy8ucmVsc1BLAQItABQABgAIAAAAIQBUl3uv&#10;EAQAAOsPAAAOAAAAAAAAAAAAAAAAAC4CAABkcnMvZTJvRG9jLnhtbFBLAQItABQABgAIAAAAIQAs&#10;xB+03wAAAAoBAAAPAAAAAAAAAAAAAAAAAGoGAABkcnMvZG93bnJldi54bWxQSwUGAAAAAAQABADz&#10;AAAAdgcAAAAA&#10;">
            <v:group id="Group 45" o:spid="_x0000_s1132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<v:rect id="Rectangle 46" o:spid="_x0000_s1134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Igh8UA&#10;AADcAAAADwAAAGRycy9kb3ducmV2LnhtbESPQWvCQBCF74X+h2UKvdWNFqREV2mrFq9qJPQ2ZKfZ&#10;0OxsyG5N/PfOQehthvfmvW+W69G36kJ9bAIbmE4yUMRVsA3XBorT7uUNVEzIFtvAZOBKEdarx4cl&#10;5jYMfKDLMdVKQjjmaMCl1OVax8qRxzgJHbFoP6H3mGTta217HCTct3qWZXPtsWFpcNjRp6Pq9/jn&#10;DbzW5daVxSYWflrOv87X88fwvTPm+Wl8X4BKNKZ/8/16bwV/JvjyjEy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wiCHxQAAANwAAAAPAAAAAAAAAAAAAAAAAJgCAABkcnMv&#10;ZG93bnJldi54bWxQSwUGAAAAAAQABAD1AAAAigMAAAAA&#10;" strokecolor="#2f5496 [2408]" strokeweight="1.5pt">
                <v:fill opacity="0"/>
              </v:rect>
              <v:rect id="Rectangle 47" o:spid="_x0000_s1133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ggj78A&#10;AADcAAAADwAAAGRycy9kb3ducmV2LnhtbERPy6rCMBDdX/AfwgjuNK2oaDWKKD6W19d+aMa22Exq&#10;E7X+vREu3N0cznNmi8aU4km1KywriHsRCOLU6oIzBefTpjsG4TyyxtIyKXiTg8W89TPDRNsXH+h5&#10;9JkIIewSVJB7XyVSujQng65nK+LAXW1t0AdYZ1LX+ArhppT9KBpJgwWHhhwrWuWU3o4Po+AyXFe8&#10;k4Z/481gMrzctvdVbJTqtJvlFISnxv+L/9x7Heb3Y/g+Ey6Q8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2OCCPvwAAANw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48" o:spid="_x0000_s1131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kD1MIAAADcAAAADwAAAGRycy9kb3ducmV2LnhtbERPTYvCMBC9L/gfwix4W9PtQaQ2ylYQ&#10;rOBBV4S9Dc3YVptJbaLWf28EYW/zeJ+TznvTiBt1rras4HsUgSAurK65VLD/XX5NQDiPrLGxTAoe&#10;5GA+G3ykmGh75y3ddr4UIYRdggoq79tESldUZNCNbEscuKPtDPoAu1LqDu8h3DQyjqKxNFhzaKiw&#10;pUVFxXl3NQqyx/qwsT6/rI5/p0ueZXGOJ6PU8LP/mYLw1Pt/8du90mF+HMPrmXCBnD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qkD1MIAAADcAAAADwAAAAAAAAAAAAAA&#10;AAChAgAAZHJzL2Rvd25yZXYueG1sUEsFBgAAAAAEAAQA+QAAAJADAAAAAA==&#10;" strokecolor="#2f5496 [2408]" strokeweight="1.5pt"/>
            <v:shape id="AutoShape 49" o:spid="_x0000_s1130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WmT8QAAADcAAAADwAAAGRycy9kb3ducmV2LnhtbERPS2vCQBC+F/wPywi91Y0plBJdgxEE&#10;U+ihaRG8DdkxD7OzMbvV5N93C4Xe5uN7zjodTSduNLjGsoLlIgJBXFrdcKXg63P/9ArCeWSNnWVS&#10;MJGDdDN7WGOi7Z0/6Fb4SoQQdgkqqL3vEyldWZNBt7A9ceDOdjDoAxwqqQe8h3DTyTiKXqTBhkND&#10;jT3taiovxbdRkE1vx3fr8+vhfGqveZbFObZGqcf5uF2B8DT6f/Gf+6DD/PgZfp8JF8j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5aZPxAAAANwAAAAPAAAAAAAAAAAA&#10;AAAAAKECAABkcnMvZG93bnJldi54bWxQSwUGAAAAAAQABAD5AAAAkgMAAAAA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</w:t>
      </w:r>
      <w:r w:rsidR="000D463D">
        <w:rPr>
          <w:rFonts w:ascii="TTKB Dik Temel Abece" w:hAnsi="TTKB Dik Temel Abece"/>
          <w:sz w:val="72"/>
          <w:szCs w:val="72"/>
        </w:rPr>
        <w:t xml:space="preserve"> </w:t>
      </w:r>
      <w:proofErr w:type="gramStart"/>
      <w:r w:rsidR="000D463D">
        <w:rPr>
          <w:rFonts w:ascii="TTKB Dik Temel Abece" w:hAnsi="TTKB Dik Temel Abece"/>
          <w:sz w:val="72"/>
          <w:szCs w:val="72"/>
        </w:rPr>
        <w:t>e</w:t>
      </w:r>
      <w:proofErr w:type="gramEnd"/>
      <w:r w:rsidR="000D463D">
        <w:rPr>
          <w:rFonts w:ascii="TTKB Dik Temel Abece" w:hAnsi="TTKB Dik Temel Abece"/>
          <w:sz w:val="72"/>
          <w:szCs w:val="72"/>
        </w:rPr>
        <w:t xml:space="preserve"> </w:t>
      </w:r>
      <w:proofErr w:type="spellStart"/>
      <w:r w:rsidR="000D463D">
        <w:rPr>
          <w:rFonts w:ascii="TTKB Dik Temel Abece" w:hAnsi="TTKB Dik Temel Abece"/>
          <w:sz w:val="72"/>
          <w:szCs w:val="72"/>
        </w:rPr>
        <w:t>e</w:t>
      </w:r>
      <w:proofErr w:type="spellEnd"/>
      <w:r w:rsidR="000D463D">
        <w:rPr>
          <w:rFonts w:ascii="TTKB Dik Temel Abece" w:hAnsi="TTKB Dik Temel Abece"/>
          <w:sz w:val="72"/>
          <w:szCs w:val="72"/>
        </w:rPr>
        <w:t xml:space="preserve"> </w:t>
      </w:r>
      <w:proofErr w:type="spellStart"/>
      <w:r w:rsidR="000D463D">
        <w:rPr>
          <w:rFonts w:ascii="TTKB Dik Temel Abece" w:hAnsi="TTKB Dik Temel Abece"/>
          <w:sz w:val="72"/>
          <w:szCs w:val="72"/>
        </w:rPr>
        <w:t>e</w:t>
      </w:r>
      <w:proofErr w:type="spellEnd"/>
      <w:r w:rsidR="001A6A14">
        <w:rPr>
          <w:rFonts w:ascii="TTKB Dik Temel Abece" w:hAnsi="TTKB Dik Temel Abece"/>
          <w:sz w:val="72"/>
          <w:szCs w:val="72"/>
        </w:rPr>
        <w:t xml:space="preserve"> </w:t>
      </w:r>
      <w:proofErr w:type="spellStart"/>
      <w:r w:rsidR="000D463D">
        <w:rPr>
          <w:rFonts w:ascii="TTKB Dik Temel Abece" w:hAnsi="TTKB Dik Temel Abece"/>
          <w:sz w:val="72"/>
          <w:szCs w:val="72"/>
        </w:rPr>
        <w:t>e</w:t>
      </w:r>
      <w:proofErr w:type="spellEnd"/>
      <w:r w:rsidR="000D463D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</w:p>
    <w:p w:rsidR="00AF138E" w:rsidRDefault="00552E82" w:rsidP="00AF138E">
      <w:pPr>
        <w:rPr>
          <w:rFonts w:ascii="TTKB Dik Temel Abece" w:hAnsi="TTKB Dik Temel Abece"/>
          <w:sz w:val="72"/>
          <w:szCs w:val="72"/>
        </w:rPr>
      </w:pPr>
      <w:r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76836</wp:posOffset>
            </wp:positionV>
            <wp:extent cx="419100" cy="438150"/>
            <wp:effectExtent l="19050" t="0" r="0" b="0"/>
            <wp:wrapNone/>
            <wp:docPr id="11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50" o:spid="_x0000_s1123" style="position:absolute;margin-left:-16.85pt;margin-top:5.65pt;width:521.25pt;height:36.85pt;z-index:-25164697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PFKHQQAAOsPAAAOAAAAZHJzL2Uyb0RvYy54bWzsV9tu3DYQfS/QfyD0vtZlpb0IXgfGXowC&#10;aRo06QdwJeqCSKRCcq11g/x7h0NJ1u46bZC4LtDWD2tSpIbDmXPOjK5fHeuK3DOpSsFXjn/lOYTx&#10;RKQlz1fOb+93k4VDlKY8pZXgbOU8MOW8uvnxh+u2iVkgClGlTBIwwlXcNiun0LqJXVclBaupuhIN&#10;47CYCVlTDVOZu6mkLVivKzfwvJnbCpk2UiRMKXi6sYvODdrPMpboX7JMMU2qlQO+afyV+Ls3v+7N&#10;NY1zSZuiTDo36Dd4UdOSw6GDqQ3VlBxkeWGqLhMplMj0VSJqV2RZmTC8A9zG985ucyfFocG75HGb&#10;N0OYILRncfpms8mb+7eSlCnkzg8cwmkNScJzSYTRaZs8hk13snnXvJX2ijB8LZIPCoLnnq+beW43&#10;k337s0jBHj1ogdE5ZrI2JuDe5IhJeBiSwI6aJPBwNvOXi3nkkATWwtl8uYxslpICUmle870FpBJW&#10;g1kQ9Gvb7nXfC4Pu5fl0blZdGttz0dfONwOQzlE7HAdiehYI35g5v6jJ9XMF4okb9eG4vA+Nnz0S&#10;wD31CC/1ffB6V9CGIWqVQc4Ar7CP6q/ASsrzipEI09c2uLHHl7LgIlysC9jGbqUUbcFoCn5hJiCP&#10;oxfMRAE0/xJtvgdIOoXNKMg+QMog7hw0NG6k0ndM1MQMVo4E7xHM9P610hZf/RaDbSWqMt2VVYUT&#10;me/XlST3FPRnh3/23aopqH2KLAOMKrsV8Xpio+KkhZsvPSDk5QFGKNlwBE0SxnWE+6pDDfSzh8wj&#10;z+vEDh4bHqFHw9m9lcvT61KDQFdlvXIWYKO3YvKx5Slcn8aalpUdwzUqjqJgc2JYo+K9SB8gP1JY&#10;9YVqAYNCyN8d0oLyrhz18UAlc0j1E4ccL/0wNFKNkzCaBzCR45X9eIXyBEytHO0QO1xrK++HRpZ5&#10;ASf5GA0ubkGFshIz9uhV5yzA3/r6AjwAEFqZHfFgahVmBGsAxN/Gg14+F9NOWp/gwdSbnYjnd/Kg&#10;B5jFnYWpTcwYplDRe4CNYYrA67zBzsAA/hKqHVGCOdi4JMqYiWtzzgD+MWENkzdUFdbPFEbmXBr/&#10;h2jwWCZfjBKznhKGo1g/SBSOKLHmtvVIjrxrPYbqgLvfPzTQZpwUB/vKcxSHry0MSktqFGctOIca&#10;IaTF9xfKBBemRiC2/lmBhx6z0/E/1XQag0hAwTNkMHKBze2npbfcLraLcBIGs+0k9Dabye1uHU5m&#10;O38ebaab9XrjfzZk9MO4KNOUcXPrvtH2w6/rNLqW37bIQ6s9RNA9tY7CAC72/9Fp7BlMmzAuSaZ4&#10;G4S8pPrPn4A6qrBxBNqlF4C6H3lfaoT+x7rpX/71WEeJhy9KpEj39Ws+Wcdz5MbjN/rNHwAAAP//&#10;AwBQSwMEFAAGAAgAAAAhACzEH7TfAAAACgEAAA8AAABkcnMvZG93bnJldi54bWxMj0FrwkAQhe+F&#10;/odlhN50Nw22IWYjIm1PUqgWSm9rMibB7GzIrkn89x1P9Ti8jzffy9aTbcWAvW8caYgWCgRS4cqG&#10;Kg3fh/d5AsIHQ6VpHaGGK3pY548PmUlLN9IXDvtQCS4hnxoNdQhdKqUvarTGL1yHxNnJ9dYEPvtK&#10;lr0Zudy28lmpF2lNQ/yhNh1uayzO+4vV8DGacRNHb8PufNpefw/Lz59dhFo/zabNCkTAKfzDcNNn&#10;dcjZ6eguVHrRapjH8SujHEQxiBugVMJjjhqSpQKZZ/J+Qv4HAAD//wMAUEsBAi0AFAAGAAgAAAAh&#10;ALaDOJL+AAAA4QEAABMAAAAAAAAAAAAAAAAAAAAAAFtDb250ZW50X1R5cGVzXS54bWxQSwECLQAU&#10;AAYACAAAACEAOP0h/9YAAACUAQAACwAAAAAAAAAAAAAAAAAvAQAAX3JlbHMvLnJlbHNQSwECLQAU&#10;AAYACAAAACEAzpDxSh0EAADrDwAADgAAAAAAAAAAAAAAAAAuAgAAZHJzL2Uyb0RvYy54bWxQSwEC&#10;LQAUAAYACAAAACEALMQftN8AAAAKAQAADwAAAAAAAAAAAAAAAAB3BgAAZHJzL2Rvd25yZXYueG1s&#10;UEsFBgAAAAAEAAQA8wAAAIMHAAAAAA==&#10;">
            <v:group id="Group 51" o:spid="_x0000_s1126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<v:rect id="Rectangle 52" o:spid="_x0000_s1128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XsOcIA&#10;AADcAAAADwAAAGRycy9kb3ducmV2LnhtbERPTWvCQBC9F/wPywi91U2qiKSuoq0Wr9VI6G3ITrOh&#10;2dmQ3Zr4712h4G0e73OW68E24kKdrx0rSCcJCOLS6ZorBflp/7IA4QOyxsYxKbiSh/Vq9LTETLue&#10;v+hyDJWIIewzVGBCaDMpfWnIop+4ljhyP66zGCLsKqk77GO4beRrksylxZpjg8GW3g2Vv8c/q2Ba&#10;FTtT5B8+t2kx/zxfz9v+e6/U83jYvIEINISH+N990HF+OoP7M/ECub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lew5wgAAANwAAAAPAAAAAAAAAAAAAAAAAJgCAABkcnMvZG93&#10;bnJldi54bWxQSwUGAAAAAAQABAD1AAAAhwMAAAAA&#10;" strokecolor="#2f5496 [2408]" strokeweight="1.5pt">
                <v:fill opacity="0"/>
              </v:rect>
              <v:rect id="Rectangle 53" o:spid="_x0000_s1127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/sMb8A&#10;AADcAAAADwAAAGRycy9kb3ducmV2LnhtbERPS4vCMBC+L/gfwgjeNK1YWatRRPFx3PVxH5qxLTaT&#10;2kSt/94IC3ubj+85s0VrKvGgxpWWFcSDCARxZnXJuYLTcdP/BuE8ssbKMil4kYPFvPM1w1TbJ//S&#10;4+BzEULYpaig8L5OpXRZQQbdwNbEgbvYxqAPsMmlbvAZwk0lh1E0lgZLDg0F1rQqKLse7kbBOVnX&#10;vJOGf+LNaJKcr9vbKjZK9brtcgrCU+v/xX/uvQ7z4wQ+z4QL5Pw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Hb+wxvwAAANw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54" o:spid="_x0000_s1125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/7PasEAAADcAAAADwAAAGRycy9kb3ducmV2LnhtbERPTYvCMBC9L/gfwgje1lQPslSjWEGw&#10;godVEbwNzdhWm0ltotZ/bwTB2zze50xmranEnRpXWlYw6EcgiDOrS84V7HfL3z8QziNrrCyTgic5&#10;mE07PxOMtX3wP923PhchhF2MCgrv61hKlxVk0PVtTRy4k20M+gCbXOoGHyHcVHIYRSNpsOTQUGBN&#10;i4Kyy/ZmFCTP9WFjfXpdnY7na5okwxTPRqlet52PQXhq/Vf8ca90mD8YwfuZcIGcv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X/s9qwQAAANwAAAAPAAAAAAAAAAAAAAAA&#10;AKECAABkcnMvZG93bnJldi54bWxQSwUGAAAAAAQABAD5AAAAjwMAAAAA&#10;" strokecolor="#2f5496 [2408]" strokeweight="1.5pt"/>
            <v:shape id="AutoShape 55" o:spid="_x0000_s1124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Jq8cIAAADcAAAADwAAAGRycy9kb3ducmV2LnhtbERPTYvCMBC9C/sfwix4s6keVLpGsQsL&#10;VvCgLgt7G5qxrTaT2kSt/94Igrd5vM+ZLTpTiyu1rrKsYBjFIIhzqysuFPzufwZTEM4ja6wtk4I7&#10;OVjMP3ozTLS98ZauO1+IEMIuQQWl900ipctLMugi2xAH7mBbgz7AtpC6xVsIN7UcxfFYGqw4NJTY&#10;0HdJ+Wl3MQrS+/pvY312Xh3+j+csTUcZHo1S/c9u+QXCU+ff4pd7pcP84QSez4QL5Pw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LJq8cIAAADcAAAADwAAAAAAAAAAAAAA&#10;AAChAgAAZHJzL2Rvd25yZXYueG1sUEsFBgAAAAAEAAQA+QAAAJADAAAAAA==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</w:p>
    <w:p w:rsidR="00AF138E" w:rsidRPr="00552E82" w:rsidRDefault="00552E82" w:rsidP="00AF138E">
      <w:pPr>
        <w:rPr>
          <w:rFonts w:ascii="TTKB Dik Temel Abece" w:hAnsi="TTKB Dik Temel Abece"/>
          <w:sz w:val="72"/>
          <w:szCs w:val="72"/>
        </w:rPr>
      </w:pPr>
      <w:r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74930</wp:posOffset>
            </wp:positionV>
            <wp:extent cx="419100" cy="447675"/>
            <wp:effectExtent l="19050" t="0" r="0" b="0"/>
            <wp:wrapNone/>
            <wp:docPr id="13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62" o:spid="_x0000_s1117" style="position:absolute;margin-left:-16.85pt;margin-top:5.65pt;width:521.25pt;height:36.85pt;z-index:-25164288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lLFFAQAAOsPAAAOAAAAZHJzL2Uyb0RvYy54bWzsV9uO2zYQfS/QfyD07tXFsmwL6w0Wsr0o&#10;kLZBk34ALVEXRCIVkl55W/TfOxzKWtnepEG22QJJ/SCTIjmcy5kzo+tXh6Ym90yqSvCV4195DmE8&#10;FVnFi5Xz+7vtZOEQpSnPaC04WzkPTDmvbn784bprYxaIUtQZkwSEcBV37coptW5j11VpyRqqrkTL&#10;OCzmQjZUw1QWbiZpB9Kb2g08L3I7IbNWipQpBW/XdtG5Qfl5zlL9a54rpkm9ckA3jU+Jz515ujfX&#10;NC4kbcsq7dWgX6BFQysOlw6i1lRTspfVhaimSqVQItdXqWhckedVytAGsMb3zqy5k2Lfoi1F3BXt&#10;4CZw7Zmfvlhs+sv9G0mqDGLnRQ7htIEg4b0kCox3uraIYdOdbN+2b6Q1EYavRfpewbJ7vm7mhd1M&#10;dt3PIgN5dK8FeueQy8aIALvJAYPwMASBHTRJ4WUU+cvFfOaQFNbCaL5czmyU0hJCaY753gJCCatB&#10;FKCONE7LTX/c98KgPzyfzs1Jl8b2XtS1180ahpPBxsER8zNHTL+2I56w6OiOS3uMtf+yJyD31CO8&#10;1PPg9bakLUPUKoOcwavABBZev0FWUl7UjESh9SxuPOJLWXARLpIStrFbKUVXMpqBXj4GtGtHB8xE&#10;ATT/EW2+B0g6hc3IyT5AyiDuHDQ0bqXSd0w0xAxWjgTtEcz0/rXSFl/HLQbbStRVtq3qGiey2CW1&#10;JPcU+GeLP3u2bktq3yIHAUaV3Yp4PZFRc9KB5Utv5uHZk0UkSjZcQdOUcT3DffW+gfSzl8xnnteT&#10;Hbw26EGNhrsN3Ropl7c3lQaCrqtm5SxAxlGKiceGZ2A+jTWtajsGM2qOpGBjYlJLxTuRPUB8pLDs&#10;C9UCBqWQfzikA+ZdOerDnkrmkPonDjFe+mFoqBon4WwewESOV3bjFcpTELVytEPsMNGW3vetrIoS&#10;bvLRG1zcAgvlFUbsUateWYC/1fUF8mD5RB4gxZ3AGgDx1fLgSJ+LaU+tT+TBFMrBmDyfmQdHgFnc&#10;WZjawIxhChX9CLAxTBF4vTYD4C+h2idKMAcZn87ExNwzgH+csCaT11SVVs8MRuZeGn9HafBYJl8q&#10;JQz32tJgchTrB4kQfn1KJNy2HumB963HUB1w97uHFtqMk+Jgj5jzzy0On1sYlJbUME4iOIcaIaTF&#10;90fKBBemRiC2/luChx6z5/FPcjqNgSSg4JlkMHSBze2fS2+5WWwW4SQMos0k9Nbrye02CSfR1p/P&#10;1tN1kqz9v0wy+mFcVlnGuLH62Gj74ed1Gn3Lb1vkodUePOieSkdiABWP/6g0gPqyJBl+M+9fkP19&#10;/wmoY5v6clD3Z97HGqH/sW76l28e60jx8EWJKdJ//ZpP1vEcc+PxG/3mbwAAAP//AwBQSwMEFAAG&#10;AAgAAAAhACzEH7TfAAAACgEAAA8AAABkcnMvZG93bnJldi54bWxMj0FrwkAQhe+F/odlhN50Nw22&#10;IWYjIm1PUqgWSm9rMibB7GzIrkn89x1P9Ti8jzffy9aTbcWAvW8caYgWCgRS4cqGKg3fh/d5AsIH&#10;Q6VpHaGGK3pY548PmUlLN9IXDvtQCS4hnxoNdQhdKqUvarTGL1yHxNnJ9dYEPvtKlr0Zudy28lmp&#10;F2lNQ/yhNh1uayzO+4vV8DGacRNHb8PufNpefw/Lz59dhFo/zabNCkTAKfzDcNNndcjZ6eguVHrR&#10;apjH8SujHEQxiBugVMJjjhqSpQKZZ/J+Qv4HAAD//wMAUEsBAi0AFAAGAAgAAAAhALaDOJL+AAAA&#10;4QEAABMAAAAAAAAAAAAAAAAAAAAAAFtDb250ZW50X1R5cGVzXS54bWxQSwECLQAUAAYACAAAACEA&#10;OP0h/9YAAACUAQAACwAAAAAAAAAAAAAAAAAvAQAAX3JlbHMvLnJlbHNQSwECLQAUAAYACAAAACEA&#10;3WpSxRQEAADrDwAADgAAAAAAAAAAAAAAAAAuAgAAZHJzL2Uyb0RvYy54bWxQSwECLQAUAAYACAAA&#10;ACEALMQftN8AAAAKAQAADwAAAAAAAAAAAAAAAABuBgAAZHJzL2Rvd25yZXYueG1sUEsFBgAAAAAE&#10;AAQA8wAAAHoHAAAAAA==&#10;">
            <v:group id="Group 63" o:spid="_x0000_s1120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<v:rect id="Rectangle 64" o:spid="_x0000_s1122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Fw4cUA&#10;AADcAAAADwAAAGRycy9kb3ducmV2LnhtbESPT2vCQBDF74V+h2UKvdWNClJSV+kfLV7VSOhtyE6z&#10;odnZkF1N/PbOQehthvfmvd8s16Nv1YX62AQ2MJ1koIirYBuuDRTH7csrqJiQLbaBycCVIqxXjw9L&#10;zG0YeE+XQ6qVhHDM0YBLqcu1jpUjj3ESOmLRfkPvMcna19r2OEi4b/UsyxbaY8PS4LCjT0fV3+Hs&#10;DczrcuPK4isWflouvk/X08fwszXm+Wl8fwOVaEz/5vv1zgp+JrTyjEy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AXDhxQAAANwAAAAPAAAAAAAAAAAAAAAAAJgCAABkcnMv&#10;ZG93bnJldi54bWxQSwUGAAAAAAQABAD1AAAAigMAAAAA&#10;" strokecolor="#2f5496 [2408]" strokeweight="1.5pt">
                <v:fill opacity="0"/>
              </v:rect>
              <v:rect id="Rectangle 65" o:spid="_x0000_s1121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tw6b4A&#10;AADcAAAADwAAAGRycy9kb3ducmV2LnhtbERPy6rCMBDdC/5DGMGdphUVrUYRL15d+twPzdgWm0lt&#10;crX3740guJvDec582ZhSPKh2hWUFcT8CQZxaXXCm4Hza9CYgnEfWWFomBf/kYLlot+aYaPvkAz2O&#10;PhMhhF2CCnLvq0RKl+Zk0PVtRRy4q60N+gDrTOoanyHclHIQRWNpsODQkGNF65zS2/HPKLiMfire&#10;SsP7eDOcji633/s6Nkp1O81qBsJT47/ij3unw/xoCu9nwgV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P7cOm+AAAA3AAAAA8AAAAAAAAAAAAAAAAAmAIAAGRycy9kb3ducmV2&#10;LnhtbFBLBQYAAAAABAAEAPUAAACDAwAAAAA=&#10;" fillcolor="#deeaf6 [660]" strokecolor="#c00000" strokeweight="1pt">
                <v:stroke dashstyle="dash"/>
              </v:rect>
            </v:group>
            <v:shape id="AutoShape 66" o:spid="_x0000_s1119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1vyhcUAAADcAAAADwAAAGRycy9kb3ducmV2LnhtbESPQWvCQBCF70L/wzIFb7rRQylpVjFC&#10;wRQ8aKXgbciOSTQ7G7Nbjf/eORR6m+G9ee+bbDm4Vt2oD41nA7NpAoq49LbhysDh+3PyDipEZIut&#10;ZzLwoADLxcsow9T6O+/oto+VkhAOKRqoY+xSrUNZk8Mw9R2xaCffO4yy9pW2Pd4l3LV6niRv2mHD&#10;0lBjR+uaysv+1xnIH18/Wx+L6+Z0PF+LPJ8XeHbGjF+H1QeoSEP8N/9db6zgzwRfnpEJ9OI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1vyhcUAAADcAAAADwAAAAAAAAAA&#10;AAAAAAChAgAAZHJzL2Rvd25yZXYueG1sUEsFBgAAAAAEAAQA+QAAAJMDAAAAAA==&#10;" strokecolor="#2f5496 [2408]" strokeweight="1.5pt"/>
            <v:shape id="AutoShape 67" o:spid="_x0000_s1118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dXHsIAAADcAAAADwAAAGRycy9kb3ducmV2LnhtbERPS4vCMBC+C/sfwgh707QeFqmNYoUF&#10;K+zBB4K3oRnbajOpTdT67zcLC97m43tOuuhNIx7UudqygngcgSAurK65VHDYf4+mIJxH1thYJgUv&#10;crCYfwxSTLR98pYeO1+KEMIuQQWV920ipSsqMujGtiUO3Nl2Bn2AXSl1h88Qbho5iaIvabDm0FBh&#10;S6uKiuvubhRkr83xx/r8tj6fLrc8yyY5XoxSn8N+OQPhqfdv8b97rcP8OIa/Z8IFcv4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BdXHsIAAADcAAAADwAAAAAAAAAAAAAA&#10;AAChAgAAZHJzL2Rvd25yZXYueG1sUEsFBgAAAAAEAAQA+QAAAJADAAAAAA==&#10;" strokecolor="#2f5496 [2408]" strokeweight="1.5pt"/>
          </v:group>
        </w:pict>
      </w:r>
      <w:r w:rsidRPr="00552E82">
        <w:rPr>
          <w:rFonts w:ascii="TTKB Dik Temel Abece" w:hAnsi="TTKB Dik Temel Abece"/>
          <w:b/>
          <w:noProof/>
          <w:sz w:val="72"/>
          <w:szCs w:val="72"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62865</wp:posOffset>
            </wp:positionV>
            <wp:extent cx="419100" cy="447675"/>
            <wp:effectExtent l="19050" t="0" r="0" b="0"/>
            <wp:wrapNone/>
            <wp:docPr id="14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b/>
          <w:noProof/>
          <w:color w:val="4472C4" w:themeColor="accent5"/>
          <w:sz w:val="72"/>
          <w:szCs w:val="72"/>
          <w:lang w:eastAsia="tr-TR"/>
        </w:rPr>
        <w:pict>
          <v:group id="Group 68" o:spid="_x0000_s1111" style="position:absolute;margin-left:-16.85pt;margin-top:5.65pt;width:521.25pt;height:36.85pt;z-index:-251640832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awpEAQAAOsPAAAOAAAAZHJzL2Uyb0RvYy54bWzsV9uO2zYQfS/QfyD07tXFsmULqw0WviwK&#10;pG3QpB9AS9QFkUiFpFfeFv33DoeS1pdNGmSbLZDUDzIpksO5nDMzun51aGpyz6SqBE8c/8pzCOOp&#10;yCpeJM7v77aThUOUpjyjteAscR6Ycl7d/PjDddfGLBClqDMmCQjhKu7axCm1bmPXVWnJGqquRMs4&#10;LOZCNlTDVBZuJmkH0pvaDTxv7nZCZq0UKVMK3q7tonOD8vOcpfrXPFdMkzpxQDeNT4nPnXm6N9c0&#10;LiRtyyrt1aBfoEVDKw6XjqLWVFOyl9WFqKZKpVAi11epaFyR51XK0AawxvfOrLmTYt+iLUXcFe3o&#10;JnDtmZ++WGz6y/0bSaoMYueBfzhtIEh4L5kvjHe6tohh051s37ZvpDURhq9F+l7Bsnu+buaF3Ux2&#10;3c8iA3l0rwV655DLxogAu8kBg/AwBoEdNEnh5XzuLxfRzCEprIXzaLmc2SilJYTSHPO9BagKq8E8&#10;CIa1TX/c98KgPxxNI7Pq0tjei7r2ulnDcDLaODrCP3PE8ms74gmLBndc2kPjf90TwD31CC/1PHi9&#10;LWnLELXKIGf0ajB49TdgJeVFzUiEBOxa3DjgS1lwES5WJWxjt1KKrmQ0A718DOjJATNRAM1/RJvv&#10;AZJOYXPkZB8gZRB3Dhoat1LpOyYaYgaJI0F7BDO9f620xdewxWBbibrKtlVd40QWu1UtyT2F/LPF&#10;nz1btyW1b9EFgFFltyJeT2TUnHRg+dKbeXj2ZBETJRuvoGnKuJ7hvnrfAP3sJdHMA3qDsjSG14ZH&#10;qNF4t0m3Rsrl7U2lIUHXVZM4C5AxSDHx2PAMJWpa1XYMZtQck4KNiaGWincie4D4SGGzL1QLGJRC&#10;/uGQDjJv4qgPeyqZQ+qfOMR46YehSdU4CWdRABN5vLI7XqE8BVGJox1ihytt0/u+lVVRwk0+eoOL&#10;W8hCeYURe9SqVxbgb3V9AR5Mn+AB4voE1gCIr8aDIX0upn1qfYIHU29+kjyfyYMBYBZ3FqY2MMcw&#10;hYo+AOwYpgi8XpsR8JdQ7YkSRCDj00xcmXtG8B8T1jB5TVVp9cxgZFnzHdHgsUy+GCXCgRKGo1g/&#10;SISVvafEitvWIz3wvvUYqwPufvfQQptxUhzsEXP+ucXhcwuD0pKajLMSnEONENLi+yNlggtTI2xG&#10;/k8TPPSYfR7/ZE6nMSQJKHiGWCZdYHP759JbbhabRTgJg/lmEnrr9eR2uwon860fzdbT9Wq19v8y&#10;ZPTDuKyyjHFj9dBo++HndRp9y29b5LHVHj3onkrHxAAqDv+oNID6siSZ4m3ev2T2hxbENtlHUJ+a&#10;HPNyUPdn3scaof+xbvqXbx7rmOLhixIp0n/9mk/W4zly4/Eb/eZvAAAA//8DAFBLAwQUAAYACAAA&#10;ACEALMQftN8AAAAKAQAADwAAAGRycy9kb3ducmV2LnhtbEyPQWvCQBCF74X+h2WE3nQ3DbYhZiMi&#10;bU9SqBZKb2syJsHsbMiuSfz3HU/1OLyPN9/L1pNtxYC9bxxpiBYKBFLhyoYqDd+H93kCwgdDpWkd&#10;oYYreljnjw+ZSUs30hcO+1AJLiGfGg11CF0qpS9qtMYvXIfE2cn11gQ++0qWvRm53LbyWakXaU1D&#10;/KE2HW5rLM77i9XwMZpxE0dvw+582l5/D8vPn12EWj/Nps0KRMAp/MNw02d1yNnp6C5UetFqmMfx&#10;K6McRDGIG6BUwmOOGpKlApln8n5C/gcAAP//AwBQSwECLQAUAAYACAAAACEAtoM4kv4AAADhAQAA&#10;EwAAAAAAAAAAAAAAAAAAAAAAW0NvbnRlbnRfVHlwZXNdLnhtbFBLAQItABQABgAIAAAAIQA4/SH/&#10;1gAAAJQBAAALAAAAAAAAAAAAAAAAAC8BAABfcmVscy8ucmVsc1BLAQItABQABgAIAAAAIQDc5awp&#10;EAQAAOsPAAAOAAAAAAAAAAAAAAAAAC4CAABkcnMvZTJvRG9jLnhtbFBLAQItABQABgAIAAAAIQAs&#10;xB+03wAAAAoBAAAPAAAAAAAAAAAAAAAAAGoGAABkcnMvZG93bnJldi54bWxQSwUGAAAAAAQABADz&#10;AAAAdgcAAAAA&#10;">
            <v:group id="Group 69" o:spid="_x0000_s1114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<v:rect id="Rectangle 70" o:spid="_x0000_s1116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lHC8EA&#10;AADcAAAADwAAAGRycy9kb3ducmV2LnhtbERPTYvCMBC9C/6HMMLeNNUFka5RdFeXvaqVsrehGZti&#10;MylNtPXfbxYEb/N4n7Nc97YWd2p95VjBdJKAIC6crrhUkJ324wUIH5A11o5JwYM8rFfDwRJT7To+&#10;0P0YShFD2KeowITQpFL6wpBFP3ENceQurrUYImxLqVvsYrit5SxJ5tJixbHBYEOfhorr8WYVvJf5&#10;zuTZl8/sNJ9/nx/nbfe7V+pt1G8+QATqw0v8dP/oOD+Zwf8z8QK5+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pRwvBAAAA3AAAAA8AAAAAAAAAAAAAAAAAmAIAAGRycy9kb3du&#10;cmV2LnhtbFBLBQYAAAAABAAEAPUAAACGAwAAAAA=&#10;" strokecolor="#2f5496 [2408]" strokeweight="1.5pt">
                <v:fill opacity="0"/>
              </v:rect>
              <v:rect id="Rectangle 71" o:spid="_x0000_s1115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NHA8EA&#10;AADcAAAADwAAAGRycy9kb3ducmV2LnhtbERPTW+CQBC9N+l/2EyT3mTBalOpqzEaa4+Wyn3CToHI&#10;ziK7Bfz3bhOT3ublfc5yPZpG9NS52rKCJIpBEBdW11wqOH3vJ28gnEfW2FgmBVdysF49Piwx1Xbg&#10;L+ozX4oQwi5FBZX3bSqlKyoy6CLbEgfux3YGfYBdKXWHQwg3jZzG8as0WHNoqLClbUXFOfs1CvL5&#10;ruWDNHxM9rPFPD9/XLaJUer5ady8g/A0+n/x3f2pw/z4Bf6eCRfI1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TRwPBAAAA3A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72" o:spid="_x0000_s1113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liW8IAAADcAAAADwAAAGRycy9kb3ducmV2LnhtbERPTYvCMBC9C/6HMIK3baosslSjWEGw&#10;god1F8Hb0IxttZnUJqv1328Ewds83ufMFp2pxY1aV1lWMIpiEMS51RUXCn5/1h9fIJxH1lhbJgUP&#10;crCY93szTLS98zfd9r4QIYRdggpK75tESpeXZNBFtiEO3Mm2Bn2AbSF1i/cQbmo5juOJNFhxaCix&#10;oVVJ+WX/ZxSkj+1hZ3123ZyO52uWpuMMz0ap4aBbTkF46vxb/HJvdJgff8LzmXCBn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bliW8IAAADcAAAADwAAAAAAAAAAAAAA&#10;AAChAgAAZHJzL2Rvd25yZXYueG1sUEsFBgAAAAAEAAQA+QAAAJADAAAAAA==&#10;" strokecolor="#2f5496 [2408]" strokeweight="1.5pt"/>
            <v:shape id="AutoShape 73" o:spid="_x0000_s1112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XHwMIAAADcAAAADwAAAGRycy9kb3ducmV2LnhtbERPTYvCMBC9C/6HMIK3baqwslSjWEGw&#10;god1F8Hb0IxttZnUJqv1328Ewds83ufMFp2pxY1aV1lWMIpiEMS51RUXCn5/1h9fIJxH1lhbJgUP&#10;crCY93szTLS98zfd9r4QIYRdggpK75tESpeXZNBFtiEO3Mm2Bn2AbSF1i/cQbmo5juOJNFhxaCix&#10;oVVJ+WX/ZxSkj+1hZ3123ZyO52uWpuMMz0ap4aBbTkF46vxb/HJvdJgff8LzmXCBn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vXHwMIAAADcAAAADwAAAAAAAAAAAAAA&#10;AAChAgAAZHJzL2Rvd25yZXYueG1sUEsFBgAAAAAEAAQA+QAAAJADAAAAAA==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</w:p>
    <w:p w:rsidR="00AF138E" w:rsidRDefault="00552E82" w:rsidP="00AF138E">
      <w:pPr>
        <w:rPr>
          <w:rFonts w:ascii="TTKB Dik Temel Abece" w:hAnsi="TTKB Dik Temel Abece"/>
          <w:sz w:val="72"/>
          <w:szCs w:val="72"/>
        </w:rPr>
      </w:pPr>
      <w:r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72390</wp:posOffset>
            </wp:positionV>
            <wp:extent cx="419100" cy="447675"/>
            <wp:effectExtent l="19050" t="0" r="0" b="0"/>
            <wp:wrapNone/>
            <wp:docPr id="15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74" o:spid="_x0000_s1105" style="position:absolute;margin-left:-16.85pt;margin-top:5.65pt;width:521.25pt;height:36.85pt;z-index:-25163878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sN/EgQAAOUPAAAOAAAAZHJzL2Uyb0RvYy54bWzsV9uO2zYQfS/QfyD47pXklS1LWG2w8GVR&#10;IE2DJv0AWqIuiEQqpLzyNsi/dziUtL5sLkg2G6CtH2RSJIdzOXNmdPViX1fkjitdShFT78KlhItE&#10;pqXIY/rX281kQYlumUhZJQWP6T3X9MX1r79cdU3Ep7KQVcoVASFCR10T06Jtm8hxdFLwmukL2XAB&#10;i5lUNWthqnInVawD6XXlTF137nRSpY2SCdca3q7sIr1G+VnGk/aPLNO8JVVMQbcWnwqfW/N0rq9Y&#10;lCvWFGXSq8G+QYualQIuHUWtWMvITpVnouoyUVLLrL1IZO3ILCsTjjaANZ57Ys2tkrsGbcmjLm9G&#10;N4FrT/z0zWKTV3evFSnTmIY+JYLVECO8lgS+cU7X5BHsuVXNm+a1shbC8KVM3mlYdk7XzTy3m8m2&#10;+12mII/tWonO2WeqNiLAbLLHGNyPMeD7liTwcj73wkUwoySBNX8ehOHMBikpIJLmmOcuIJKwOp1P&#10;p8Pauj/uuf60PxxcBmbVYZG9F3XtdbOG4WS0cfADHD/yA95/aqeJ9FP54RGDBm+cm8OiJ3cEZJ5+&#10;AJf+PnC9KVjDEbPaAGdw6nxw6p+QkkzkFSfB3AIM9w3o0hZaRMhlAdv4jVKyKzhLQS0Pw9k1BwfM&#10;RAMwv4g1zwUcHYPmwMceAMrg7RQyLGqUbm+5rIkZxFSB9ghldvdStxZdwxaDbC2rMt2UVYUTlW+X&#10;lSJ3DMhngz97tmoKZt8iAQFCtd2KaD2SUQnSgeWhO3Px7NEisiQfr2BJwkU7w33Vrobks5cEM9ft&#10;mQ5emyxCjca7DdcaKee312UL7FyVdUwXIGOQYuKxFimYz6KWlZUdgxmVQEqwMTGJpaOtTO8hPkpa&#10;6oVSAYNCqr8p6YB2Y6rf75jilFS/CYhx6Pm+4Wmc+LNgChN1uLI9XGEiAVExbSmxw2VruX3XqDIv&#10;4CYPvSHkDXBQVmLEHrTqlQX0W11/fBoEj6QBstQRqgEPPywNBu5cXPa8+kgaXLqYmiNzfmcaDPiy&#10;sLMotXE5RClU8wFfhyhF3PU8PuL9HKl9nkwDkPH5RFyae0bsH+arSeQV04XVM4WRuZdF/6EseKiR&#10;z5UR0B/aamsyFIsHCRYHhWEpbNuR7EXfdoy1AXe/vW+gxTgqDfbIU5SGry0LulXM8M1SCgEVQioL&#10;708UCSFNhUBo/Vx6h/ayZ/HPMjqLgCOg3JlcMGyBfe2H0A3Xi/XCn/jT+Xriu6vV5Gaz9CfzjRfM&#10;Vper5XLlfTS56PlRUaYpF8bqocf2/K9rM/pu33bHY5c9etA5lo68ACoO/6g0YPq8IJnSbd4/I/eH&#10;jyA9fF6kezP3U13Q/1A3zcu/HupI8PAtiRnSf/eaj9XDOabGw9f59T8AAAD//wMAUEsDBBQABgAI&#10;AAAAIQAsxB+03wAAAAoBAAAPAAAAZHJzL2Rvd25yZXYueG1sTI9Ba8JAEIXvhf6HZYTedDcNtiFm&#10;IyJtT1KoFkpvazImwexsyK5J/PcdT/U4vI8338vWk23FgL1vHGmIFgoEUuHKhioN34f3eQLCB0Ol&#10;aR2hhit6WOePD5lJSzfSFw77UAkuIZ8aDXUIXSqlL2q0xi9ch8TZyfXWBD77Spa9GbnctvJZqRdp&#10;TUP8oTYdbmsszvuL1fAxmnETR2/D7nzaXn8Py8+fXYRaP82mzQpEwCn8w3DTZ3XI2enoLlR60WqY&#10;x/EroxxEMYgboFTCY44akqUCmWfyfkL+BwAA//8DAFBLAQItABQABgAIAAAAIQC2gziS/gAAAOEB&#10;AAATAAAAAAAAAAAAAAAAAAAAAABbQ29udGVudF9UeXBlc10ueG1sUEsBAi0AFAAGAAgAAAAhADj9&#10;If/WAAAAlAEAAAsAAAAAAAAAAAAAAAAALwEAAF9yZWxzLy5yZWxzUEsBAi0AFAAGAAgAAAAhAPDu&#10;w38SBAAA5Q8AAA4AAAAAAAAAAAAAAAAALgIAAGRycy9lMm9Eb2MueG1sUEsBAi0AFAAGAAgAAAAh&#10;ACzEH7TfAAAACgEAAA8AAAAAAAAAAAAAAAAAbAYAAGRycy9kb3ducmV2LnhtbFBLBQYAAAAABAAE&#10;APMAAAB4BwAAAAA=&#10;">
            <v:group id="Group 75" o:spid="_x0000_s1108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<v:rect id="Rectangle 76" o:spid="_x0000_s1110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wIQsMA&#10;AADbAAAADwAAAGRycy9kb3ducmV2LnhtbESPzWrDMBCE74W8g9hAb42cBEzjRgn5Lb02cTC9LdbW&#10;MrVWxlJi5+2rQiHHYWa+YZbrwTbiRp2vHSuYThIQxKXTNVcK8vPx5RWED8gaG8ek4E4e1qvR0xIz&#10;7Xr+pNspVCJC2GeowITQZlL60pBFP3EtcfS+XWcxRNlVUnfYR7ht5CxJUmmx5rhgsKWdofLndLUK&#10;5lVxMEW+97mdFun75X7Z9l9HpZ7Hw+YNRKAhPML/7Q+tYJHC35f4A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bwIQsMAAADbAAAADwAAAAAAAAAAAAAAAACYAgAAZHJzL2Rv&#10;d25yZXYueG1sUEsFBgAAAAAEAAQA9QAAAIgDAAAAAA==&#10;" strokecolor="#2f5496 [2408]" strokeweight="1.5pt">
                <v:fill opacity="0"/>
              </v:rect>
              <v:rect id="Rectangle 77" o:spid="_x0000_s1109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DkdcEA&#10;AADbAAAADwAAAGRycy9kb3ducmV2LnhtbESPS4vCQBCE7wv+h6GFvekksr6io4ji6tHnvcm0STDT&#10;EzOzGv+9Iwh7LKrqK2o6b0wp7lS7wrKCuBuBIE6tLjhTcDquOyMQziNrLC2Tgic5mM9aX1NMtH3w&#10;nu4Hn4kAYZeggtz7KpHSpTkZdF1bEQfvYmuDPsg6k7rGR4CbUvaiaCANFhwWcqxomVN6PfwZBef+&#10;quKNNLyL1z/j/vn6e1vGRqnvdrOYgPDU+P/wp73VCsZDeH8JP0DO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fA5HXBAAAA2w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78" o:spid="_x0000_s1107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StY8AAAADbAAAADwAAAGRycy9kb3ducmV2LnhtbERPy4rCMBTdC/5DuII7TXUhM9UoVhCs&#10;4MIHgrtLc22rzU1tota/nyyEWR7Oe7ZoTSVe1LjSsoLRMAJBnFldcq7gdFwPfkA4j6yxskwKPuRg&#10;Me92Zhhr++Y9vQ4+FyGEXYwKCu/rWEqXFWTQDW1NHLirbQz6AJtc6gbfIdxUchxFE2mw5NBQYE2r&#10;grL74WkUJJ/teWd9+thcL7dHmiTjFG9GqX6vXU5BeGr9v/jr3mgFv2Fs+BJ+gJz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h0rWPAAAAA2wAAAA8AAAAAAAAAAAAAAAAA&#10;oQIAAGRycy9kb3ducmV2LnhtbFBLBQYAAAAABAAEAPkAAACOAwAAAAA=&#10;" strokecolor="#2f5496 [2408]" strokeweight="1.5pt"/>
            <v:shape id="AutoShape 79" o:spid="_x0000_s1106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gI+MQAAADbAAAADwAAAGRycy9kb3ducmV2LnhtbESPT4vCMBTE74LfITxhb5rqYVmrUayw&#10;YAUP/kHw9miebbV5qU1W67ffCILHYWZ+w0znranEnRpXWlYwHEQgiDOrS84VHPa//R8QziNrrCyT&#10;gic5mM+6nSnG2j54S/edz0WAsItRQeF9HUvpsoIMuoGtiYN3to1BH2STS93gI8BNJUdR9C0NlhwW&#10;CqxpWVB23f0ZBclzfdxYn95W59PllibJKMWLUeqr1y4mIDy1/hN+t1dawXgMry/hB8j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OAj4xAAAANsAAAAPAAAAAAAAAAAA&#10;AAAAAKECAABkcnMvZG93bnJldi54bWxQSwUGAAAAAAQABAD5AAAAkgMAAAAA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</w:p>
    <w:p w:rsidR="00AF138E" w:rsidRDefault="00552E82" w:rsidP="00AF138E">
      <w:pPr>
        <w:rPr>
          <w:rFonts w:ascii="TTKB Dik Temel Abece" w:hAnsi="TTKB Dik Temel Abece"/>
          <w:sz w:val="72"/>
          <w:szCs w:val="72"/>
        </w:rPr>
      </w:pPr>
      <w:r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99060</wp:posOffset>
            </wp:positionV>
            <wp:extent cx="419100" cy="447675"/>
            <wp:effectExtent l="19050" t="0" r="0" b="0"/>
            <wp:wrapNone/>
            <wp:docPr id="17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80" o:spid="_x0000_s1099" style="position:absolute;margin-left:-16.85pt;margin-top:5.65pt;width:521.25pt;height:36.85pt;z-index:-25163673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W9uGQQAAOUPAAAOAAAAZHJzL2Uyb0RvYy54bWzsV9uO2zYQfS/QfyD07tXFsi0L6w0WviwK&#10;pGnQpB9AS9QFkUiFpFfeBvn3DoeSVvZuLkg2G6CtH2RSJIdzOXNmdPniWFfklklVCr5y/AvPIYwn&#10;Ii15vnL+erubRA5RmvKUVoKzlXPHlPPi6tdfLtsmZoEoRJUySUAIV3HbrJxC6yZ2XZUUrKbqQjSM&#10;w2ImZE01TGXuppK2IL2u3MDz5m4rZNpIkTCl4O3GLjpXKD/LWKL/yDLFNKlWDuim8SnxuTdP9+qS&#10;xrmkTVEmnRr0G7Soacnh0kHUhmpKDrJ8IKouEymUyPRFImpXZFmZMLQBrPG9M2tupDg0aEset3kz&#10;uAlce+anbxabvLp9LUmZrpwIIsVpDTHCa0mEzmmbPIY9N7J507yW1kIYvhTJOwW+c8/XzTy3m8m+&#10;/V2kII8etEDnHDNZGxFgNjliDO6GGLCjJgm8nM/9ZbSYOSSBtXC+WC5nNkhJAZE0x3wPVCOwGsyD&#10;oF/bdsd9Lwy6w4vpwqy6NLb3oq6dbgYfnaJ2OPLD8swPvpFybqeJ9FP54RGDem88NIfGT+4IyDx1&#10;Dy71feB6U9CGIWaVAU4HriVEzILrT0hJyvOKkQiD1za4r0eXstAiXKwL2MaupRRtwWgKamEgIIqj&#10;A2aiAJhfxJrvAY5OQTPysQ/qGbydQ4bGjVT6homamMHKkaA9QpnevlTaoqvfYpCtRFWmu7KqcCLz&#10;/bqS5JYC+ezwZ89WTUHtW8wxQKiyWxGtJzIqTlqwfOnNPDx7sogsyYYraJIwrme4rzrUkHz2ksXM&#10;8zqmg9cmi1Cj4W7DtUbKw9vrUgM7V2UN9AAyeikmHluegvk01rSs7BjMqDhSgo2JSRoV70V6B/GR&#10;wlIvlAoYFEL+7ZAWaHflqPcHKplDqt84xHjph6HhaZyEs0UAEzle2Y9XKE9A1MrRDrHDtbbcfmhk&#10;mRdwk4/e4OIaOCgrMWL3WnXKAvqtrj8+DfxH0mBq+WWEasDDD0uDnjujacerj6TB1JufMOd3pkGP&#10;Lws7i1IblzFKoZr3+BqjFHHXaTPg/SFSuzwJFiDj84m4NvcM2B/nq0nkDVWF1TOFkbmXxv+hLLiv&#10;kc+VEUGfESZDsXiQKBxlxJrbtiM58q7tGGoD7n5710CLcVIa7JGnKA1fWxaUltTwzVpwDhVCSAvv&#10;TxQJLkyFQGj9XHqH9rJj8c8yOo2BI6DcmVwwbIF97Yelt9xG2yichMF8Owm9zWZyvVuHk/nOX8w2&#10;0816vfE/mlz0w7go05RxY3XfY/vh17UZXbdvu+Ohyx486J5KR14AFft/VBo7BtMkjAuSKd0GIc/I&#10;/dNHkI4cbPSAVukZkO7PvE91Qf9D3TQv/3qoI8HDtyRmSPfdaz5Wx3NMjfuv86t/AAAA//8DAFBL&#10;AwQUAAYACAAAACEALMQftN8AAAAKAQAADwAAAGRycy9kb3ducmV2LnhtbEyPQWvCQBCF74X+h2WE&#10;3nQ3DbYhZiMibU9SqBZKb2syJsHsbMiuSfz3HU/1OLyPN9/L1pNtxYC9bxxpiBYKBFLhyoYqDd+H&#10;93kCwgdDpWkdoYYreljnjw+ZSUs30hcO+1AJLiGfGg11CF0qpS9qtMYvXIfE2cn11gQ++0qWvRm5&#10;3LbyWakXaU1D/KE2HW5rLM77i9XwMZpxE0dvw+582l5/D8vPn12EWj/Nps0KRMAp/MNw02d1yNnp&#10;6C5UetFqmMfxK6McRDGIG6BUwmOOGpKlApln8n5C/gcAAP//AwBQSwECLQAUAAYACAAAACEAtoM4&#10;kv4AAADhAQAAEwAAAAAAAAAAAAAAAAAAAAAAW0NvbnRlbnRfVHlwZXNdLnhtbFBLAQItABQABgAI&#10;AAAAIQA4/SH/1gAAAJQBAAALAAAAAAAAAAAAAAAAAC8BAABfcmVscy8ucmVsc1BLAQItABQABgAI&#10;AAAAIQAQPW9uGQQAAOUPAAAOAAAAAAAAAAAAAAAAAC4CAABkcnMvZTJvRG9jLnhtbFBLAQItABQA&#10;BgAIAAAAIQAsxB+03wAAAAoBAAAPAAAAAAAAAAAAAAAAAHMGAABkcnMvZG93bnJldi54bWxQSwUG&#10;AAAAAAQABADzAAAAfwcAAAAA&#10;">
            <v:group id="Group 81" o:spid="_x0000_s1102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<v:rect id="Rectangle 82" o:spid="_x0000_s1104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k1rcEA&#10;AADbAAAADwAAAGRycy9kb3ducmV2LnhtbERPy2rCQBTdC/7DcAV3OrGCtKmjaH3gtmkkdHfJ3GZC&#10;M3dCZjTx751FocvDea+3g23EnTpfO1awmCcgiEuna64U5F+n2SsIH5A1No5JwYM8bDfj0RpT7Xr+&#10;pHsWKhFD2KeowITQplL60pBFP3ctceR+XGcxRNhVUnfYx3DbyJckWUmLNccGgy19GCp/s5tVsKyK&#10;oynyg8/tolidr4/rvv8+KTWdDLt3EIGG8C/+c1+0gre4Pn6JP0B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ZNa3BAAAA2wAAAA8AAAAAAAAAAAAAAAAAmAIAAGRycy9kb3du&#10;cmV2LnhtbFBLBQYAAAAABAAEAPUAAACGAwAAAAA=&#10;" strokecolor="#2f5496 [2408]" strokeweight="1.5pt">
                <v:fill opacity="0"/>
              </v:rect>
              <v:rect id="Rectangle 83" o:spid="_x0000_s1103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XZmsIA&#10;AADbAAAADwAAAGRycy9kb3ducmV2LnhtbESPT2vCQBTE70K/w/IEb7pJUdHUTSgWW4/+qfdH9pkE&#10;s2/T7DZJv31XEDwOM/MbZpMNphYdta6yrCCeRSCIc6srLhR8n3fTFQjnkTXWlknBHznI0pfRBhNt&#10;ez5Sd/KFCBB2CSoovW8SKV1ekkE3sw1x8K62NeiDbAupW+wD3NTyNYqW0mDFYaHEhrYl5bfTr1Fw&#10;WXw0/CUNH+LdfL243D5/trFRajIe3t9AeBr8M/xo77WCdQz3L+EHy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ZdmawgAAANs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84" o:spid="_x0000_s1101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yaicUAAADbAAAADwAAAGRycy9kb3ducmV2LnhtbESPT2vCQBTE7wW/w/KE3urGHEobXYMR&#10;BFPooWkRvD2yz/wx+zZmt5p8+26h0OMwM79h1uloOnGjwTWWFSwXEQji0uqGKwVfn/unFxDOI2vs&#10;LJOCiRykm9nDGhNt7/xBt8JXIkDYJaig9r5PpHRlTQbdwvbEwTvbwaAPcqikHvAe4KaTcRQ9S4MN&#10;h4Uae9rVVF6Kb6Mgm96O79bn18P51F7zLItzbI1Sj/NxuwLhafT/4b/2QSt4jeH3S/gBcvM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ZyaicUAAADbAAAADwAAAAAAAAAA&#10;AAAAAAChAgAAZHJzL2Rvd25yZXYueG1sUEsFBgAAAAAEAAQA+QAAAJMDAAAAAA==&#10;" strokecolor="#2f5496 [2408]" strokeweight="1.5pt"/>
            <v:shape id="AutoShape 85" o:spid="_x0000_s1100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A/EsUAAADbAAAADwAAAGRycy9kb3ducmV2LnhtbESPT2vCQBTE74V+h+UJvdWNFkobXYMp&#10;FJJCD1oRvD2yz/wx+zZmtzF++65Q8DjMzG+YZTKaVgzUu9qygtk0AkFcWF1zqWD38/n8BsJ5ZI2t&#10;ZVJwJQfJ6vFhibG2F97QsPWlCBB2MSqovO9iKV1RkUE3tR1x8I62N+iD7Eupe7wEuGnlPIpepcGa&#10;w0KFHX1UVJy2v0ZBev3af1ufn7PjoTnnaTrPsTFKPU3G9QKEp9Hfw//tTCt4f4Hbl/AD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tA/EsUAAADbAAAADwAAAAAAAAAA&#10;AAAAAAChAgAAZHJzL2Rvd25yZXYueG1sUEsFBgAAAAAEAAQA+QAAAJMDAAAAAA==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</w:p>
    <w:p w:rsidR="00AF138E" w:rsidRDefault="00552E82" w:rsidP="00AF138E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77470</wp:posOffset>
            </wp:positionV>
            <wp:extent cx="419100" cy="447675"/>
            <wp:effectExtent l="19050" t="0" r="0" b="0"/>
            <wp:wrapNone/>
            <wp:docPr id="18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86" o:spid="_x0000_s1093" style="position:absolute;margin-left:-16.85pt;margin-top:5.65pt;width:521.25pt;height:36.85pt;z-index:-25163468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wlyDwQAAOUPAAAOAAAAZHJzL2Uyb0RvYy54bWzsV9uO2zYQfS/QfyD07tXFsi0L6w0WviwK&#10;pG3QpB9AS9QFkUiFpFfeFv33DoeSVrY3aZBst0BSP8ikSA7ncubM6PrVsa7IPZOqFHzl+FeeQxhP&#10;RFryfOX8/m43iRyiNOUprQRnK+eBKefVzY8/XLdNzAJRiCplkoAQruK2WTmF1k3suiopWE3VlWgY&#10;h8VMyJpqmMrcTSVtQXpduYHnzd1WyLSRImFKwduNXXRuUH6WsUT/mmWKaVKtHNBN41Pic2+e7s01&#10;jXNJm6JMOjXoF2hR05LDpYOoDdWUHGR5IaouEymUyPRVImpXZFmZMLQBrPG9M2vupDg0aEset3kz&#10;uAlce+anLxab/HL/RpIyXTlR4BBOa4gRXkuiuXFO2+Qx7LmTzdvmjbQWwvC1SN4rWHbP1808t5vJ&#10;vv1ZpCCPHrRA5xwzWRsRYDY5YgwehhiwoyYJvJzP/WW0mDkkgbVwvlguZzZISQGRNMd8L4JIwmow&#10;D4J+bdsd970w6A4vpguz6tLY3ou6drpZw3Ay2Nj7YXrmB5RybqeJ9HP54QmDem9cmkPjZ3cEZJ56&#10;BJf6OnC9LWjDELPKAKd3atg79TdIScrzipEosgDDfT26lIUW4WJdwDZ2K6VoC0ZTUMvHcLbN6ICZ&#10;KADmP2LN9wBHp6AZ+dgHQBm8nUOGxo1U+o6JmpjBypGgPUKZ3r9W2qKr32KQrURVpruyqnAi8/26&#10;kuSeAvns8GfPVk1B7VskIECoslsRrScyKk5asHzpzTw8e7KILMmGK2iSMK5nuK861JB89pLFzPM6&#10;poPXJotQo+Fuw7VGyuXtdamBnauyBnoAGb0UE48tT8F8GmtaVnYMZlQcKcHGxCSWivcifYD4SGGp&#10;F0oFDAoh/3BIC7S7ctSHA5XMIdVPHGK89MPQ8DROwtkigIkcr+zHK5QnIGrlaIfY4Vpbbj80sswL&#10;uMlHb3BxCxyUlRixR606ZQH9Vtd/Pw0Ag5ZjR2mwfNE06Lkzmna8+kQaTD3k/oE5vzINenxZ2FmU&#10;2riMUQrVvMfXGKWIu47HB7xfIrXLk2ABMj6diGtzz4D9cb6aRN5QVVg9UxiZe2n8HWXBY418qYyY&#10;9xlhMhSLB1lidDqeX3PbdiRH3rUdQ23A3e8eGmgxTkqDPfIcpeFzy4LSkhq+WQvOoUIIaeH9kSLB&#10;hakQCK3/lt6hvexY/JOMTmPgCCh3JhcMW2Bf++fSW26jbRROwmC+nYTeZjO53a3DyXznL2ab6Wa9&#10;3vh/mVz0w7go05RxY3XfY/vh57UZXbdvu+Ohyx486J5KR14AFft/VBowfVmQTOk271+Q+xdPIB1x&#10;+3JI92fex7qg/6FumpdvHupI8PAtiRnSffeaj9XxHFPj8ev85m8AAAD//wMAUEsDBBQABgAIAAAA&#10;IQAsxB+03wAAAAoBAAAPAAAAZHJzL2Rvd25yZXYueG1sTI9Ba8JAEIXvhf6HZYTedDcNtiFmIyJt&#10;T1KoFkpvazImwexsyK5J/PcdT/U4vI8338vWk23FgL1vHGmIFgoEUuHKhioN34f3eQLCB0OlaR2h&#10;hit6WOePD5lJSzfSFw77UAkuIZ8aDXUIXSqlL2q0xi9ch8TZyfXWBD77Spa9GbnctvJZqRdpTUP8&#10;oTYdbmsszvuL1fAxmnETR2/D7nzaXn8Py8+fXYRaP82mzQpEwCn8w3DTZ3XI2enoLlR60WqYx/Er&#10;oxxEMYgboFTCY44akqUCmWfyfkL+BwAA//8DAFBLAQItABQABgAIAAAAIQC2gziS/gAAAOEBAAAT&#10;AAAAAAAAAAAAAAAAAAAAAABbQ29udGVudF9UeXBlc10ueG1sUEsBAi0AFAAGAAgAAAAhADj9If/W&#10;AAAAlAEAAAsAAAAAAAAAAAAAAAAALwEAAF9yZWxzLy5yZWxzUEsBAi0AFAAGAAgAAAAhAGnfCXIP&#10;BAAA5Q8AAA4AAAAAAAAAAAAAAAAALgIAAGRycy9lMm9Eb2MueG1sUEsBAi0AFAAGAAgAAAAhACzE&#10;H7TfAAAACgEAAA8AAAAAAAAAAAAAAAAAaQYAAGRycy9kb3ducmV2LnhtbFBLBQYAAAAABAAEAPMA&#10;AAB1BwAAAAA=&#10;">
            <v:group id="Group 87" o:spid="_x0000_s1096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rect id="Rectangle 88" o:spid="_x0000_s1098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ulc8MA&#10;AADbAAAADwAAAGRycy9kb3ducmV2LnhtbESPQWvCQBSE7wX/w/KE3urGKiLRVbTV0ms1Erw9ss9s&#10;MPs2ZLcm/nu3UPA4zMw3zHLd21rcqPWVYwXjUQKCuHC64lJBdty/zUH4gKyxdkwK7uRhvRq8LDHV&#10;ruMfuh1CKSKEfYoKTAhNKqUvDFn0I9cQR+/iWoshyraUusUuwm0t35NkJi1WHBcMNvRhqLgefq2C&#10;SZnvTJ59+syO89nX6X7adue9Uq/DfrMAEagPz/B/+1srmE/h70v8AX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ulc8MAAADbAAAADwAAAAAAAAAAAAAAAACYAgAAZHJzL2Rv&#10;d25yZXYueG1sUEsFBgAAAAAEAAQA9QAAAIgDAAAAAA==&#10;" strokecolor="#2f5496 [2408]" strokeweight="1.5pt">
                <v:fill opacity="0"/>
              </v:rect>
              <v:rect id="Rectangle 89" o:spid="_x0000_s1097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dJRMEA&#10;AADbAAAADwAAAGRycy9kb3ducmV2LnhtbESPQYvCMBSE74L/ITxhb5pWtuJWoyyKq0et6/3RPNti&#10;89Jtslr/vREEj8PMfMPMl52pxZVaV1lWEI8iEMS51RUXCn6Pm+EUhPPIGmvLpOBODpaLfm+OqbY3&#10;PtA184UIEHYpKii9b1IpXV6SQTeyDXHwzrY16INsC6lbvAW4qeU4iibSYMVhocSGViXll+zfKDgl&#10;64a30vA+3nx+JafLz98qNkp9DLrvGQhPnX+HX+2dVjBN4Pkl/AC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HSUTBAAAA2w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90" o:spid="_x0000_s1095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34KV8MAAADbAAAADwAAAGRycy9kb3ducmV2LnhtbESPzarCMBSE9xd8h3AEd9dUFyLVKFYQ&#10;7AUX/iC4OzTHttqc1CZX69sbQXA5zMw3zHTemkrcqXGlZQWDfgSCOLO65FzBYb/6HYNwHlljZZkU&#10;PMnBfNb5mWKs7YO3dN/5XAQIuxgVFN7XsZQuK8ig69uaOHhn2xj0QTa51A0+AtxUchhFI2mw5LBQ&#10;YE3LgrLr7t8oSJ5/x4316W19Pl1uaZIMU7wYpXrddjEB4an13/CnvdYKxiN4fwk/QM5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N+ClfDAAAA2wAAAA8AAAAAAAAAAAAA&#10;AAAAoQIAAGRycy9kb3ducmV2LnhtbFBLBQYAAAAABAAEAPkAAACRAwAAAAA=&#10;" strokecolor="#2f5496 [2408]" strokeweight="1.5pt"/>
            <v:shape id="AutoShape 91" o:spid="_x0000_s1094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KvzMQAAADbAAAADwAAAGRycy9kb3ducmV2LnhtbESPT4vCMBTE74LfITxhb5rqYVeqUayw&#10;YAUP/kHw9miebbV5qU1W67ffCILHYWZ+w0znranEnRpXWlYwHEQgiDOrS84VHPa//TEI55E1VpZJ&#10;wZMczGfdzhRjbR+8pfvO5yJA2MWooPC+jqV0WUEG3cDWxME728agD7LJpW7wEeCmkqMo+pYGSw4L&#10;Bda0LCi77v6MguS5Pm6sT2+r8+lyS5NklOLFKPXVaxcTEJ5a/wm/2yutYPwDry/hB8j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Mq/MxAAAANsAAAAPAAAAAAAAAAAA&#10;AAAAAKECAABkcnMvZG93bnJldi54bWxQSwUGAAAAAAQABAD5AAAAkgMAAAAA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</w:p>
    <w:p w:rsidR="00552E82" w:rsidRDefault="00552E82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75565</wp:posOffset>
            </wp:positionV>
            <wp:extent cx="419100" cy="447675"/>
            <wp:effectExtent l="19050" t="0" r="0" b="0"/>
            <wp:wrapNone/>
            <wp:docPr id="19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Group 92" o:spid="_x0000_s1087" style="position:absolute;margin-left:-16.85pt;margin-top:5.65pt;width:521.25pt;height:36.85pt;z-index:-25163264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CkZEwQAAOUPAAAOAAAAZHJzL2Uyb0RvYy54bWzsV1lv4zYQfi/Q/0Do3dFh+ZAQZRH4CAps&#10;20V39wfQEnWgEqmSdOS06H/vcCgpPrIHNk0KtPWDTIrkcI5vvhldvzk0NblnUlWCJ45/5TmE8VRk&#10;FS8S5+OH7WTpEKUpz2gtOEucB6acNzfff3fdtTELRCnqjEkCQriKuzZxSq3b2HVVWrKGqivRMg6L&#10;uZAN1TCVhZtJ2oH0pnYDz5u7nZBZK0XKlIK3a7vo3KD8PGep/jnPFdOkThzQTeNT4nNnnu7NNY0L&#10;SduySns16Ddo0dCKw6WjqDXVlOxldSGqqVIplMj1VSoaV+R5lTK0AazxvTNr7qTYt2hLEXdFO7oJ&#10;XHvmp28Wm/50/06SKkucGUSK0wZihNeSKDDO6doihj13sn3fvpPWQhi+FemvCpbd83UzL+xmsut+&#10;FBnIo3st0DmHXDZGBJhNDhiDhzEG7KBJCi/ncz9aLmYOSWEtnC+iaGaDlJYQSXPM95YQSVgN5gHq&#10;SOO03PTHfS8M+sOL6cKcdGls70Vde92sYTgZbRz8EJ35YfrSfnjCoMEbl+YYY/9mR0DmqUdwqeeB&#10;631JW4aYVQY4vVPnEDELrl8gJSkvakai0DoW9w3oUhZahItVCdvYrZSiKxnNQC0fw9m1RwfMRAEw&#10;v4g13wMcnYLmyMc+qGfwdg4ZGrdS6TsmGmIGiSNBe4QyvX+rtEXXsMUgW4m6yrZVXeNEFrtVLck9&#10;BfLZ4s+erduS2rdIQIBQZbciWk9k1Jx0YHnkzTw8e7KILMnGK2iaMq5nuK/eN5B89pLFzPN6poPX&#10;Bjyo0Xi34Voj5fL2ptLAznXVJM4SZAxSTDw2PAPzaaxpVdsxmFFzpAQbE5NYKt6J7AHiI4WlXigV&#10;MCiF/N0hHdBu4qjf9lQyh9Q/cIhx5Ieh4WmchLNFABN5vLI7XqE8BVGJox1ihyttuX3fyqoo4SYf&#10;vcHFLXBQXmHEHrXqlQX0W11fPg38J9IA+e0E1YCHF0uDgTuX055Xn0iDqTc/Yc5npsGALws7i1Ib&#10;l2OUQjUf8HWMUsRdr82I90uk9nkSLEDG5xNxZe4ZsX+cryaR11SVVs8MRuZeGv+HsuCxRr5SRhg4&#10;2sJgMhSLB4kQfX1GrLhtO9ID79uOsTbg7g8PLbQYJ6XBHjHnn1savrYsKC2p4ZuV4BwqhJAW3p8o&#10;ElyYCoHQ+mfpHdrLnsU/y+g0Bo6AcmdywbAF9rV/RF60WW6W4SQM5ptJ6K3Xk9vtKpzMt/5itp6u&#10;V6u1/6fJRT+MyyrLGDdWDz22H35dm9F3+7Y7Hrvs0YPuqXTkBVBx+EelAdOXBcmUbvP+9bh/OXL/&#10;EdKxQ309pPsz71Nd0P9QN83Lvx7qSPDwLYkZ0n/3mo/V4zmmxuPX+c1fAAAA//8DAFBLAwQUAAYA&#10;CAAAACEALMQftN8AAAAKAQAADwAAAGRycy9kb3ducmV2LnhtbEyPQWvCQBCF74X+h2WE3nQ3DbYh&#10;ZiMibU9SqBZKb2syJsHsbMiuSfz3HU/1OLyPN9/L1pNtxYC9bxxpiBYKBFLhyoYqDd+H93kCwgdD&#10;pWkdoYYreljnjw+ZSUs30hcO+1AJLiGfGg11CF0qpS9qtMYvXIfE2cn11gQ++0qWvRm53LbyWakX&#10;aU1D/KE2HW5rLM77i9XwMZpxE0dvw+582l5/D8vPn12EWj/Nps0KRMAp/MNw02d1yNnp6C5UetFq&#10;mMfxK6McRDGIG6BUwmOOGpKlApln8n5C/gcAAP//AwBQSwECLQAUAAYACAAAACEAtoM4kv4AAADh&#10;AQAAEwAAAAAAAAAAAAAAAAAAAAAAW0NvbnRlbnRfVHlwZXNdLnhtbFBLAQItABQABgAIAAAAIQA4&#10;/SH/1gAAAJQBAAALAAAAAAAAAAAAAAAAAC8BAABfcmVscy8ucmVsc1BLAQItABQABgAIAAAAIQBq&#10;HCkZEwQAAOUPAAAOAAAAAAAAAAAAAAAAAC4CAABkcnMvZTJvRG9jLnhtbFBLAQItABQABgAIAAAA&#10;IQAsxB+03wAAAAoBAAAPAAAAAAAAAAAAAAAAAG0GAABkcnMvZG93bnJldi54bWxQSwUGAAAAAAQA&#10;BADzAAAAeQcAAAAA&#10;">
            <v:group id="Group 93" o:spid="_x0000_s1090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<v:rect id="Rectangle 94" o:spid="_x0000_s1092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xFisAA&#10;AADbAAAADwAAAGRycy9kb3ducmV2LnhtbERPy4rCMBTdD/gP4QruxtQRylCN4mOU2Y5WirtLc22K&#10;zU1poq1/P1kMzPJw3sv1YBvxpM7XjhXMpgkI4tLpmisF+fnw/gnCB2SNjWNS8CIP69XobYmZdj3/&#10;0PMUKhFD2GeowITQZlL60pBFP3UtceRurrMYIuwqqTvsY7ht5EeSpNJizbHBYEs7Q+X99LAK5lXx&#10;ZYp873M7K9Lj5XXZ9teDUpPxsFmACDSEf/Gf+1srSOP6+CX+ALn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MxFisAAAADbAAAADwAAAAAAAAAAAAAAAACYAgAAZHJzL2Rvd25y&#10;ZXYueG1sUEsFBgAAAAAEAAQA9QAAAIUDAAAAAA==&#10;" strokecolor="#2f5496 [2408]" strokeweight="1.5pt">
                <v:fill opacity="0"/>
              </v:rect>
              <v:rect id="Rectangle 95" o:spid="_x0000_s1091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CpvcAA&#10;AADbAAAADwAAAGRycy9kb3ducmV2LnhtbESPzarCMBSE94LvEI5wd5pWVLQaRRSvLv3dH5pjW2xO&#10;ahO1vr25cMHlMDPfMLNFY0rxpNoVlhXEvQgEcWp1wZmC82nTHYNwHlljaZkUvMnBYt5uzTDR9sUH&#10;eh59JgKEXYIKcu+rREqX5mTQ9WxFHLyrrQ36IOtM6hpfAW5K2Y+ikTRYcFjIsaJVTunt+DAKLsN1&#10;xVtpeB9vBpPh5fZ7X8VGqZ9Os5yC8NT4b/i/vdMKRjH8fQk/QM4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rCpvcAAAADb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96" o:spid="_x0000_s1089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9s3uMIAAADbAAAADwAAAGRycy9kb3ducmV2LnhtbERPz2vCMBS+C/sfwhO82VQPIrVR1sHA&#10;DnbQibDbo3lt6pqX2mRa//vlIOz48f3Od6PtxI0G3zpWsEhSEMSV0y03Ck5f7/M1CB+QNXaOScGD&#10;POy2L5McM+3ufKDbMTQihrDPUIEJoc+k9JUhiz5xPXHkajdYDBEOjdQD3mO47eQyTVfSYsuxwWBP&#10;b4aqn+OvVVA8Ps6fLpTXff19uZZFsSzxYpWaTcfXDYhAY/gXP917rWAd18cv8QfI7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9s3uMIAAADbAAAADwAAAAAAAAAAAAAA&#10;AAChAgAAZHJzL2Rvd25yZXYueG1sUEsFBgAAAAAEAAQA+QAAAJADAAAAAA==&#10;" strokecolor="#2f5496 [2408]" strokeweight="1.5pt"/>
            <v:shape id="AutoShape 97" o:spid="_x0000_s1088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JeSI8UAAADbAAAADwAAAGRycy9kb3ducmV2LnhtbESPT2vCQBTE7wW/w/IEb3WTHIpE19AI&#10;BVPwUCtCb4/sM3/Mvo3ZrcZv3xWEHoeZ+Q2zykbTiSsNrrGsIJ5HIIhLqxuuFBy+P14XIJxH1thZ&#10;JgV3cpCtJy8rTLW98Rdd974SAcIuRQW1930qpStrMujmticO3skOBn2QQyX1gLcAN51MouhNGmw4&#10;LNTY06am8rz/NQry++dxZ31x2Z5+2kuR50mBrVFqNh3flyA8jf4//GxvtYJFDI8v4QfI9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7JeSI8UAAADbAAAADwAAAAAAAAAA&#10;AAAAAAChAgAAZHJzL2Rvd25yZXYueG1sUEsFBgAAAAAEAAQA+QAAAJMDAAAAAA==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</w:p>
    <w:p w:rsidR="00552E82" w:rsidRDefault="00552E82" w:rsidP="00552E82">
      <w:pPr>
        <w:tabs>
          <w:tab w:val="left" w:pos="1365"/>
        </w:tabs>
        <w:rPr>
          <w:rFonts w:ascii="TTKB Dik Temel Abece" w:hAnsi="TTKB Dik Temel Abece"/>
          <w:sz w:val="72"/>
          <w:szCs w:val="72"/>
        </w:rPr>
      </w:pPr>
      <w:r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90805</wp:posOffset>
            </wp:positionV>
            <wp:extent cx="419100" cy="447675"/>
            <wp:effectExtent l="19050" t="0" r="0" b="0"/>
            <wp:wrapNone/>
            <wp:docPr id="20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081" style="position:absolute;margin-left:-16.85pt;margin-top:5.65pt;width:521.25pt;height:36.85pt;z-index:-25160396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ZKEEAQAAOQPAAAOAAAAZHJzL2Uyb0RvYy54bWzsV9tu4zYQfS/QfyD47khyZMsWoiwCX4IC&#10;23bR3X4ALVEXVCJVko6cLvrvHQ4lxY6zF2yQLNDWDzIpksO5nDkzunpzaGpyx5WupEhocOFTwkUq&#10;s0oUCf39w3ayoEQbJjJWS8ETes81fXP94w9XXRvzqSxlnXFFQIjQcdcmtDSmjT1PpyVvmL6QLRew&#10;mEvVMANTVXiZYh1Ib2pv6vtzr5Mqa5VMudbwdu0W6TXKz3Oeml/zXHND6oSCbgafCp87+/Sur1hc&#10;KNaWVdqrwb5Bi4ZVAi4dRa2ZYWSvqjNRTZUqqWVuLlLZeDLPq5SjDWBN4D+y5lbJfYu2FHFXtKOb&#10;wLWP/PTNYtNf7t4pUmUJjUJKBGsgRngtmc6sc7q2iGHPrWrft++UsxCGb2X6h4Zl7/G6nRduM9l1&#10;P8sM5LG9keicQ64aKwLMJgeMwf0YA34wJIWX83mwXEQzSlJYC+fRcol6sDgtIZL2WOAvIJKwOp1P&#10;py6Aabnpjwd+CIrj4egysqsei929qGuvmzMMJ6ONgx/g+LEfgvCl/fCEQYM3zs15AUdA5ukHcOnn&#10;get9yVqOmNUWOINT54NTf4OUZKKoOenxhdsGcGmHLCLkqoRd/EYp2ZWcZaBVgNHs2qMDdqIBl1+E&#10;WuADjE4xc+TiAPBk4fYYMSxulTa3XDbEDhKqQHlEMrt7q40D17DFAlvLusq2VV3jRBW7Va3IHQPu&#10;2eLPna3bkrm3yD8AUO22IlhPZNSCdGD50p/5ePZkEUmSj1ewNOXCzHBfvW8g99wl0cz3e6KD1zaJ&#10;UKPxbku1Vsr57U1lgJzrqknoAmQMUmw8NiID81lsWFW7MZhRC2QEFxObVzreyewe4qOkY16oFDAo&#10;pfqLkg5YN6H6zz1TnJL6JwExXgZhaGkaJ+EsmsJEHa/sjleYSEFUQg0lbrgyjtr3raqKEm4K0BtC&#10;3gAF5RVG7EGrXlkAv9P15bMgOs8CwB448gTVgIcXS4OBOheXPa0+kQaX/vyEOJ+ZBgO+HOwcSl1c&#10;jlEKxXzA1zFKEXe9NiPez5Ha58k0AhmfT8SVvWfE/nG+2kReM106PTMY2XtZ/B/KgocS+VoZAe2h&#10;K7Y2Q7F2kADR12fESriuIz2IvusYawPu/nDfQodxUhrcEXv+uaXha8uCNopZvllJIaBCSOXg/Yki&#10;IaStEAit70vv0F32LP5ZRmcxcASUO5sLli2wrf249JebxWYRTsLpfDMJ/fV6crNdhZP5Nohm68v1&#10;arUO/ra5GIRxWWUZF9bqocUOwq/rMvpm3zXHY5M9etA7lY68ACoO/6g0YPq8IIH38f0rcv/yCaRj&#10;g/p6SA9m/qe6oP+hbpuXfz3UkeDhUxIzpP/std+qx3NMjYeP8+t/AAAA//8DAFBLAwQUAAYACAAA&#10;ACEALMQftN8AAAAKAQAADwAAAGRycy9kb3ducmV2LnhtbEyPQWvCQBCF74X+h2WE3nQ3DbYhZiMi&#10;bU9SqBZKb2syJsHsbMiuSfz3HU/1OLyPN9/L1pNtxYC9bxxpiBYKBFLhyoYqDd+H93kCwgdDpWkd&#10;oYYreljnjw+ZSUs30hcO+1AJLiGfGg11CF0qpS9qtMYvXIfE2cn11gQ++0qWvRm53LbyWakXaU1D&#10;/KE2HW5rLM77i9XwMZpxE0dvw+582l5/D8vPn12EWj/Nps0KRMAp/MNw02d1yNnp6C5UetFqmMfx&#10;K6McRDGIG6BUwmOOGpKlApln8n5C/gcAAP//AwBQSwECLQAUAAYACAAAACEAtoM4kv4AAADhAQAA&#10;EwAAAAAAAAAAAAAAAAAAAAAAW0NvbnRlbnRfVHlwZXNdLnhtbFBLAQItABQABgAIAAAAIQA4/SH/&#10;1gAAAJQBAAALAAAAAAAAAAAAAAAAAC8BAABfcmVscy8ucmVsc1BLAQItABQABgAIAAAAIQAQ1ZKE&#10;EAQAAOQPAAAOAAAAAAAAAAAAAAAAAC4CAABkcnMvZTJvRG9jLnhtbFBLAQItABQABgAIAAAAIQAs&#10;xB+03wAAAAoBAAAPAAAAAAAAAAAAAAAAAGoGAABkcnMvZG93bnJldi54bWxQSwUGAAAAAAQABADz&#10;AAAAdgcAAAAA&#10;">
            <v:group id="Group 14" o:spid="_x0000_s1084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<v:rect id="Rectangle 5" o:spid="_x0000_s1086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DuuMMA&#10;AADbAAAADwAAAGRycy9kb3ducmV2LnhtbESPzWrDMBCE74W8g9hAb42cBNzgRgn5Lb02cTC9LdbW&#10;MrVWxlJi5+2rQiHHYWa+YZbrwTbiRp2vHSuYThIQxKXTNVcK8vPxZQHCB2SNjWNScCcP69XoaYmZ&#10;dj1/0u0UKhEh7DNUYEJoMyl9aciin7iWOHrfrrMYouwqqTvsI9w2cpYkqbRYc1ww2NLOUPlzuloF&#10;86o4mCLf+9xOi/T9cr9s+6+jUs/jYfMGItAQHuH/9odW8JrC35f4A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DuuMMAAADbAAAADwAAAAAAAAAAAAAAAACYAgAAZHJzL2Rv&#10;d25yZXYueG1sUEsFBgAAAAAEAAQA9QAAAIgDAAAAAA==&#10;" strokecolor="#2f5496 [2408]" strokeweight="1.5pt">
                <v:fill opacity="0"/>
              </v:rect>
              <v:rect id="Rectangle 10" o:spid="_x0000_s1085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wCj8MA&#10;AADbAAAADwAAAGRycy9kb3ducmV2LnhtbESPQWvCQBSE70L/w/IK3ppNRJuaugZJUXtsU70/sq9J&#10;MPs2za6a/vuuUPA4zMw3zCofTScuNLjWsoIkikEQV1a3XCs4fG2fXkA4j6yxs0wKfslBvn6YrDDT&#10;9sqfdCl9LQKEXYYKGu/7TEpXNWTQRbYnDt63HQz6IIda6gGvAW46OYvjZ2mw5bDQYE9FQ9WpPBsF&#10;x8Vbz3tp+CPZzpeL42n3UyRGqenjuHkF4Wn09/B/+10rSFO4fQk/QK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8wCj8MAAADb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16" o:spid="_x0000_s1083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hLmcAAAADbAAAADwAAAGRycy9kb3ducmV2LnhtbERPy4rCMBTdC/5DuII7TXXhDNUoVhCs&#10;4MIHgrtLc22rzU1tota/nyyEWR7Oe7ZoTSVe1LjSsoLRMAJBnFldcq7gdFwPfkE4j6yxskwKPuRg&#10;Me92Zhhr++Y9vQ4+FyGEXYwKCu/rWEqXFWTQDW1NHLirbQz6AJtc6gbfIdxUchxFE2mw5NBQYE2r&#10;grL74WkUJJ/teWd9+thcL7dHmiTjFG9GqX6vXU5BeGr9v/jr3mgFP2Fs+BJ+gJz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h4S5nAAAAA2wAAAA8AAAAAAAAAAAAAAAAA&#10;oQIAAGRycy9kb3ducmV2LnhtbFBLBQYAAAAABAAEAPkAAACOAwAAAAA=&#10;" strokecolor="#2f5496 [2408]" strokeweight="1.5pt"/>
            <v:shape id="AutoShape 17" o:spid="_x0000_s1082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zTuAsYAAADbAAAADwAAAGRycy9kb3ducmV2LnhtbESPzWvCQBTE74X+D8sTeqsbPfQjugZT&#10;KCSFHrQieHtkn/kw+zZmtzH+912h4HGYmd8wy2Q0rRiod7VlBbNpBIK4sLrmUsHu5/P5DYTzyBpb&#10;y6TgSg6S1ePDEmNtL7yhYetLESDsYlRQed/FUrqiIoNuajvi4B1tb9AH2ZdS93gJcNPKeRS9SIM1&#10;h4UKO/qoqDhtf42C9Pq1/7Y+P2fHQ3PO03SeY2OUepqM6wUIT6O/h//bmVbw+g63L+EHyNU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c07gLGAAAA2wAAAA8AAAAAAAAA&#10;AAAAAAAAoQIAAGRycy9kb3ducmV2LnhtbFBLBQYAAAAABAAEAPkAAACUAwAAAAA=&#10;" strokecolor="#2f5496 [2408]" strokeweight="1.5pt"/>
          </v:group>
        </w:pict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075" style="position:absolute;margin-left:-16.85pt;margin-top:5.65pt;width:521.25pt;height:36.85pt;z-index:-251602944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cj8DQQAAOUPAAAOAAAAZHJzL2Uyb0RvYy54bWzsV1lv3DYQfi/Q/0Dofa1jtYcEy4Gxh1Eg&#10;bYMm/QFciToQiVRIrrVu0f/e4VCS93DSIHFdIOk+aEmRHM7xzTej61eHpib3TKpK8MTxrzyHMJ6K&#10;rOJF4vz+bjtZOkRpyjNaC84S54Ep59XNjz9cd23MAlGKOmOSgBCu4q5NnFLrNnZdlZasoepKtIzD&#10;Yi5kQzVMZeFmknYgvandwPPmbidk1kqRMqXg7douOjcoP89Zqn/Nc8U0qRMHdNP4lPjcmad7c03j&#10;QtK2rNJeDfoFWjS04nDpKGpNNSV7WV2IaqpUCiVyfZWKxhV5XqUMbQBrfO/Mmjsp9i3aUsRd0Y5u&#10;Atee+emLxaa/3L+RpMoSZw6R4rSBGOG1JJgb53RtEcOeO9m+bd9IayEMX4v0vYJl93zdzAu7mey6&#10;n0UG8uheC3TOIZeNEQFmkwPG4GGMATtoksLL+dyPlouZQ1JYC+eLKJrZIKUlRNIc870lRBJWg3kQ&#10;DGub/rjvhUF/eDFdmFWXxvZe1LXXzRqGk9HGwQ/RmR9QyrmdJtLP5YcnDBq8cWkOjZ/dEZB56hFc&#10;6uvA9bakLUPMKgOc3qkLiJgF12+QkpQXNSPB0gIM9w3oUhZahItVCdvYrZSiKxnNQC0fw9m1RwfM&#10;RAEw/xFrvgc4OgXNkY99UM/g7RwyNG6l0ndMNMQMEkeC9ghlev9aaYuuYYtBthJ1lW2rusaJLHar&#10;WpJ7CuSzxZ89W7cltW+RgAChym5FtJ7IqDnpwPLIm3l49mQRWZKNV9A0ZVzPcF+9byD57CWLmef1&#10;TAevTRahRuPdhmuNlMvbm0oDO9dVkzhLkDFIMfHY8AzMp7GmVW3HYEbNkRJsTExiqXgnsgeIjxSW&#10;eqFUwKAU8g+HdEC7iaM+7KlkDql/4hDjyA9Dw9M4CWeLACbyeGV3vEJ5CqISRzvEDlfacvu+lVVR&#10;wk0+eoOLW+CgvMKIPWrVKwvot7r++2ngP5EG0YumwcCdy2nPq0+kwdRD7h+Z8yvTYMCXhZ1FqY3L&#10;MUqhmg/4OkYp4q7n8RHvl0jt8yRYgIxPJ+LK3DNi/zhfTSKvqSqtnhmMzL00/o6y4LFGvlRGBENG&#10;mAzF4kGmGJ2e51fcth3pgfdtx1gbcPe7hxZajJPSYI88R2n43LKgtKSGb1aCc6gQQlp4f6RIcGEq&#10;BELrv6V3aC97Fv8ko9MYOALKnckFwxbY1/4ZedFmuVmGkzCYbyaht15PbrercDLf+ovZerperdb+&#10;XyYX/TAuqyxj3Fg99Nh++HltRt/t2+547LJHD7qn0pEXQMXhH5UGTF8WJFO6zfsX5P7pE0hH3L4c&#10;0v2Z97Eu6H+om+blm4c6Ejx8S2KG9N+95mP1eI6p8fh1fvM3AAAA//8DAFBLAwQUAAYACAAAACEA&#10;LMQftN8AAAAKAQAADwAAAGRycy9kb3ducmV2LnhtbEyPQWvCQBCF74X+h2WE3nQ3DbYhZiMibU9S&#10;qBZKb2syJsHsbMiuSfz3HU/1OLyPN9/L1pNtxYC9bxxpiBYKBFLhyoYqDd+H93kCwgdDpWkdoYYr&#10;eljnjw+ZSUs30hcO+1AJLiGfGg11CF0qpS9qtMYvXIfE2cn11gQ++0qWvRm53LbyWakXaU1D/KE2&#10;HW5rLM77i9XwMZpxE0dvw+582l5/D8vPn12EWj/Nps0KRMAp/MNw02d1yNnp6C5UetFqmMfxK6Mc&#10;RDGIG6BUwmOOGpKlApln8n5C/gcAAP//AwBQSwECLQAUAAYACAAAACEAtoM4kv4AAADhAQAAEwAA&#10;AAAAAAAAAAAAAAAAAAAAW0NvbnRlbnRfVHlwZXNdLnhtbFBLAQItABQABgAIAAAAIQA4/SH/1gAA&#10;AJQBAAALAAAAAAAAAAAAAAAAAC8BAABfcmVscy8ucmVsc1BLAQItABQABgAIAAAAIQAmtcj8DQQA&#10;AOUPAAAOAAAAAAAAAAAAAAAAAC4CAABkcnMvZTJvRG9jLnhtbFBLAQItABQABgAIAAAAIQAsxB+0&#10;3wAAAAoBAAAPAAAAAAAAAAAAAAAAAGcGAABkcnMvZG93bnJldi54bWxQSwUGAAAAAAQABADzAAAA&#10;cwcAAAAA&#10;">
            <v:group id="Group 27" o:spid="_x0000_s1078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<v:rect id="Rectangle 28" o:spid="_x0000_s1080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XTV8EA&#10;AADbAAAADwAAAGRycy9kb3ducmV2LnhtbERPy2rCQBTdC/7DcAV3OrGCLamjaH3gtmkkdHfJ3GZC&#10;M3dCZjTx751FocvDea+3g23EnTpfO1awmCcgiEuna64U5F+n2RsIH5A1No5JwYM8bDfj0RpT7Xr+&#10;pHsWKhFD2KeowITQplL60pBFP3ctceR+XGcxRNhVUnfYx3DbyJckWUmLNccGgy19GCp/s5tVsKyK&#10;oynyg8/tolidr4/rvv8+KTWdDLt3EIGG8C/+c1+0gte4Pn6JP0B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UV01fBAAAA2wAAAA8AAAAAAAAAAAAAAAAAmAIAAGRycy9kb3du&#10;cmV2LnhtbFBLBQYAAAAABAAEAPUAAACGAwAAAAA=&#10;" strokecolor="#2f5496 [2408]" strokeweight="1.5pt">
                <v:fill opacity="0"/>
              </v:rect>
              <v:rect id="Rectangle 29" o:spid="_x0000_s1079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k/YMAA&#10;AADbAAAADwAAAGRycy9kb3ducmV2LnhtbESPS4vCQBCE7wv+h6EFbzqJ+IyOIi6uHn3em0ybBDM9&#10;2cysxn/vCMIei6r6ipovG1OKO9WusKwg7kUgiFOrC84UnE+b7gSE88gaS8uk4EkOlovW1xwTbR98&#10;oPvRZyJA2CWoIPe+SqR0aU4GXc9WxMG72tqgD7LOpK7xEeCmlP0oGkmDBYeFHCta55Tejn9GwWX4&#10;XfFWGt7Hm8F0eLn9/K5jo1Sn3axmIDw1/j/8ae+0gnEM7y/hB8jF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2k/YMAAAADb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30" o:spid="_x0000_s1077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ZB8c8UAAADbAAAADwAAAGRycy9kb3ducmV2LnhtbESPT2vCQBTE7wW/w/KE3urGHNoSXYMR&#10;BFPooWkRvD2yz/wx+zZmt5p8+26h0OMwM79h1uloOnGjwTWWFSwXEQji0uqGKwVfn/unVxDOI2vs&#10;LJOCiRykm9nDGhNt7/xBt8JXIkDYJaig9r5PpHRlTQbdwvbEwTvbwaAPcqikHvAe4KaTcRQ9S4MN&#10;h4Uae9rVVF6Kb6Mgm96O79bn18P51F7zLItzbI1Sj/NxuwLhafT/4b/2QSt4ieH3S/gBcvM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ZB8c8UAAADbAAAADwAAAAAAAAAA&#10;AAAAAAChAgAAZHJzL2Rvd25yZXYueG1sUEsFBgAAAAAEAAQA+QAAAJMDAAAAAA==&#10;" strokecolor="#2f5496 [2408]" strokeweight="1.5pt"/>
            <v:shape id="AutoShape 31" o:spid="_x0000_s1076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zZ6MUAAADbAAAADwAAAGRycy9kb3ducmV2LnhtbESPT2vCQBTE74V+h+UJvdWNFtoSXYMp&#10;FJJCD1oRvD2yz/wx+zZmtzF++65Q8DjMzG+YZTKaVgzUu9qygtk0AkFcWF1zqWD38/n8DsJ5ZI2t&#10;ZVJwJQfJ6vFhibG2F97QsPWlCBB2MSqovO9iKV1RkUE3tR1x8I62N+iD7Eupe7wEuGnlPIpepcGa&#10;w0KFHX1UVJy2v0ZBev3af1ufn7PjoTnnaTrPsTFKPU3G9QKEp9Hfw//tTCt4e4Hbl/AD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tzZ6MUAAADbAAAADwAAAAAAAAAA&#10;AAAAAAChAgAAZHJzL2Rvd25yZXYueG1sUEsFBgAAAAAEAAQA+QAAAJMDAAAAAA==&#10;" strokecolor="#2f5496 [2408]" strokeweight="1.5pt"/>
          </v:group>
        </w:pict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069" style="position:absolute;margin-left:-16.85pt;margin-top:5.65pt;width:521.25pt;height:36.85pt;z-index:-25160192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s1qEgQAAOUPAAAOAAAAZHJzL2Uyb0RvYy54bWzsV1lv4zYQfi/Q/0Do3dFhWbaFKIvAR1Bg&#10;2y66uz+AlqgDlUiVpCOnRf97h0NJ8ZE9sGlSoK0fZFIkh3N8883o+s2hqck9k6oSPHH8K88hjKci&#10;q3iROB8/bCcLhyhNeUZrwVniPDDlvLn5/rvrro1ZIEpRZ0wSEMJV3LWJU2rdxq6r0pI1VF2JlnFY&#10;zIVsqIapLNxM0g6kN7UbeF7kdkJmrRQpUwreru2ic4Py85yl+uc8V0yTOnFAN41Pic+debo31zQu&#10;JG3LKu3VoN+gRUMrDpeOotZUU7KX1YWopkqlUCLXV6loXJHnVcrQBrDG986suZNi36ItRdwV7egm&#10;cO2Zn75ZbPrT/TtJqixxosAhnDYQI7yWTAPjnK4tYthzJ9v37TtpLYThW5H+qmDZPV8388JuJrvu&#10;R5GBPLrXAp1zyGVjRIDZ5IAxeBhjwA6apPAyivzlYj5zSAprYTRfLmc2SGkJkTTHfG8BkYTVIApQ&#10;Rxqn5aY/7nth0B+eT+fmpEtjey/q2utmDcPJaOPgh+mZH6Yv7YcnDBq8cWmOMfZvdgRknnoEl3oe&#10;uN6XtGWIWWWAMzg1HJz6C6Qk5UXNyDS0jsV9A7qUhRbhYlXCNnYrpehKRjNQy8dwdu3RATNRAMwv&#10;Ys33AEenoDnysQ+AMng7hwyNW6n0HRMNMYPEkaA9Qpnev1XaomvYYpCtRF1l26qucSKL3aqW5J4C&#10;+WzxZ8/WbUntWyQgQKiyWxGtJzJqTjqwfOnNPDx7sogsycYraJoyrme4r943kHz2kvnM83qmg9cG&#10;PKjReLfhWiPl8vam0sDOddUkzgJkDFJMPDY8A/NprGlV2zGYUXOkBBsTk1gq3onsAeIjhaVeKBUw&#10;KIX83SEd0G7iqN/2VDKH1D9wiPHSD0PD0zgJZ/MAJvJ4ZXe8QnkKohJHO8QOV9py+76VVVHCTT56&#10;g4tb4KC8wog9atUrC+i3ur58GgAGLccepQHy2wmqAQ8vlgYDdy6mPa8+kQZTLzphzmemwYAvCzuL&#10;UhuXY5RCNR/wdYxSxF2vzYj3S6T2eRLMQcbnE3Fl7hmxf5yvJpHXVJVWzwxG5l4a/4ey4LFGvlZG&#10;RENGmAzF4kGmiL4+I1bcth3pgfdtx1gbcPeHhxZajJPSYI+Y888tDV9bFpSW1PDNSnAOFUJIC+9P&#10;FAkuTIVAaP2z9A7tZc/in2V0GgNHQLkzuWDYAvvaP5becrPYLMJJGESbSeit15Pb7SqcRFt/PltP&#10;16vV2v/T5KIfxmWVZYwbq4ce2w+/rs3ou33bHY9d9uhB91Q68gKoOPyj0oDpy4JkSrd5/4rcP38C&#10;6dihvh7S/Zn3qS7of6ib5uVfD3UkePiWxAzpv3vNx+rxHFPj8ev85i8AAAD//wMAUEsDBBQABgAI&#10;AAAAIQAsxB+03wAAAAoBAAAPAAAAZHJzL2Rvd25yZXYueG1sTI9Ba8JAEIXvhf6HZYTedDcNtiFm&#10;IyJtT1KoFkpvazImwexsyK5J/PcdT/U4vI8338vWk23FgL1vHGmIFgoEUuHKhioN34f3eQLCB0Ol&#10;aR2hhit6WOePD5lJSzfSFw77UAkuIZ8aDXUIXSqlL2q0xi9ch8TZyfXWBD77Spa9GbnctvJZqRdp&#10;TUP8oTYdbmsszvuL1fAxmnETR2/D7nzaXn8Py8+fXYRaP82mzQpEwCn8w3DTZ3XI2enoLlR60WqY&#10;x/EroxxEMYgboFTCY44akqUCmWfyfkL+BwAA//8DAFBLAQItABQABgAIAAAAIQC2gziS/gAAAOEB&#10;AAATAAAAAAAAAAAAAAAAAAAAAABbQ29udGVudF9UeXBlc10ueG1sUEsBAi0AFAAGAAgAAAAhADj9&#10;If/WAAAAlAEAAAsAAAAAAAAAAAAAAAAALwEAAF9yZWxzLy5yZWxzUEsBAi0AFAAGAAgAAAAhAIfe&#10;zWoSBAAA5Q8AAA4AAAAAAAAAAAAAAAAALgIAAGRycy9lMm9Eb2MueG1sUEsBAi0AFAAGAAgAAAAh&#10;ACzEH7TfAAAACgEAAA8AAAAAAAAAAAAAAAAAbAYAAGRycy9kb3ducmV2LnhtbFBLBQYAAAAABAAE&#10;APMAAAB4BwAAAAA=&#10;">
            <v:group id="Group 33" o:spid="_x0000_s1072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<v:rect id="Rectangle 34" o:spid="_x0000_s1074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dDicMA&#10;AADbAAAADwAAAGRycy9kb3ducmV2LnhtbESPzWrDMBCE74W8g9hAb42cpJjgRgn5Lb02cTC9LdbW&#10;MrVWxlJi5+2rQiHHYWa+YZbrwTbiRp2vHSuYThIQxKXTNVcK8vPxZQHCB2SNjWNScCcP69XoaYmZ&#10;dj1/0u0UKhEh7DNUYEJoMyl9aciin7iWOHrfrrMYouwqqTvsI9w2cpYkqbRYc1ww2NLOUPlzuloF&#10;86o4mCLf+9xOi/T9cr9s+6+jUs/jYfMGItAQHuH/9odWkL7C35f4A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/dDicMAAADbAAAADwAAAAAAAAAAAAAAAACYAgAAZHJzL2Rv&#10;d25yZXYueG1sUEsFBgAAAAAEAAQA9QAAAIgDAAAAAA==&#10;" strokecolor="#2f5496 [2408]" strokeweight="1.5pt">
                <v:fill opacity="0"/>
              </v:rect>
              <v:rect id="Rectangle 35" o:spid="_x0000_s1073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uvvsEA&#10;AADbAAAADwAAAGRycy9kb3ducmV2LnhtbESPQYvCMBSE74L/ITxhb5pWtuJWoyyKq0et6/3RPNti&#10;89Jtslr/vREEj8PMfMPMl52pxZVaV1lWEI8iEMS51RUXCn6Pm+EUhPPIGmvLpOBODpaLfm+OqbY3&#10;PtA184UIEHYpKii9b1IpXV6SQTeyDXHwzrY16INsC6lbvAW4qeU4iibSYMVhocSGViXll+zfKDgl&#10;64a30vA+3nx+JafLz98qNkp9DLrvGQhPnX+HX+2dVjBJ4Pkl/AC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2Lr77BAAAA2wAAAA8AAAAAAAAAAAAAAAAAmAIAAGRycy9kb3du&#10;cmV2LnhtbFBLBQYAAAAABAAEAPUAAACGAwAAAAA=&#10;" fillcolor="#deeaf6 [660]" strokecolor="#c00000" strokeweight="1pt">
                <v:stroke dashstyle="dash"/>
              </v:rect>
            </v:group>
            <v:shape id="AutoShape 36" o:spid="_x0000_s1071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3LsrcQAAADbAAAADwAAAGRycy9kb3ducmV2LnhtbESPT4vCMBTE78J+h/AW9qapHorURrHC&#10;gl3Yg38QvD2aZ1ttXmqT1frtN4LgcZiZ3zDpojeNuFHnassKxqMIBHFhdc2lgv3uezgF4TyyxsYy&#10;KXiQg8X8Y5Biou2dN3Tb+lIECLsEFVTet4mUrqjIoBvZljh4J9sZ9EF2pdQd3gPcNHISRbE0WHNY&#10;qLClVUXFZftnFGSPn8Ov9fl1fTqer3mWTXI8G6W+PvvlDISn3r/Dr/ZaK4hjeH4JP0DO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cuytxAAAANsAAAAPAAAAAAAAAAAA&#10;AAAAAKECAABkcnMvZG93bnJldi54bWxQSwUGAAAAAAQABAD5AAAAkgMAAAAA&#10;" strokecolor="#2f5496 [2408]" strokeweight="1.5pt"/>
            <v:shape id="AutoShape 37" o:spid="_x0000_s1070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D5JNsUAAADbAAAADwAAAGRycy9kb3ducmV2LnhtbESPT2vCQBTE74V+h+UVvDWbeogldRVT&#10;KBjBg1oKvT2yz/wx+zbJbmP89m6h0OMwM79hluvJtGKkwdWWFbxEMQjiwuqaSwWfp4/nVxDOI2ts&#10;LZOCGzlYrx4flphqe+UDjUdfigBhl6KCyvsuldIVFRl0ke2Ig3e2g0Ef5FBKPeA1wE0r53GcSIM1&#10;h4UKO3qvqLgcf4yC7Lb72luf99vzd9PnWTbPsTFKzZ6mzRsIT5P/D/+1t1pBsoDfL+EHyN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D5JNsUAAADbAAAADwAAAAAAAAAA&#10;AAAAAAChAgAAZHJzL2Rvd25yZXYueG1sUEsFBgAAAAAEAAQA+QAAAJMDAAAAAA==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r>
        <w:rPr>
          <w:rFonts w:ascii="TTKB Dik Temel Abece" w:hAnsi="TTKB Dik Temel Abece"/>
          <w:sz w:val="72"/>
          <w:szCs w:val="72"/>
        </w:rPr>
        <w:tab/>
      </w:r>
    </w:p>
    <w:p w:rsidR="00552E82" w:rsidRPr="00552E82" w:rsidRDefault="00552E82" w:rsidP="00552E82">
      <w:pPr>
        <w:tabs>
          <w:tab w:val="left" w:pos="2460"/>
        </w:tabs>
        <w:rPr>
          <w:rFonts w:ascii="TTKB Dik Temel Abece Dot" w:hAnsi="TTKB Dik Temel Abece Dot"/>
          <w:sz w:val="72"/>
          <w:szCs w:val="72"/>
        </w:rPr>
      </w:pPr>
      <w:r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79375</wp:posOffset>
            </wp:positionV>
            <wp:extent cx="419100" cy="447675"/>
            <wp:effectExtent l="19050" t="0" r="0" b="0"/>
            <wp:wrapNone/>
            <wp:docPr id="21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6213D"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063" style="position:absolute;margin-left:-16.85pt;margin-top:5.65pt;width:521.25pt;height:36.85pt;z-index:-25160089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swbEgQAAOUPAAAOAAAAZHJzL2Uyb0RvYy54bWzsV1mP2zYQfi/Q/0Do3avD8iWsNlj4WBRI&#10;26BJfwAtUQcqkSpJr7wN+t87HEpa2d4cSDYboK0fZFIkh3N8883o+tWxrsg9k6oUPHb8K88hjCci&#10;LXkeO7+/202WDlGa8pRWgrPYeWDKeXXz4w/XbROxQBSiSpkkIISrqG1ip9C6iVxXJQWrqboSDeOw&#10;mAlZUw1TmbuppC1Irys38Ly52wqZNlIkTCl4u7GLzg3KzzKW6F+zTDFNqtgB3TQ+JT735uneXNMo&#10;l7QpyqRTg36BFjUtOVw6iNpQTclBlhei6jKRQolMXyWidkWWlQlDG8Aa3zuz5k6KQ4O25FGbN4Ob&#10;wLVnfvpisckv928kKdPYmQUO4bSGGOG1JAyNc9omj2DPnWzeNm+ktRCGr0Xyh4Jl93zdzHO7mezb&#10;n0UK8uhBC3TOMZO1EQFmkyPG4GGIATtqksDL+dxfLRczhySwFs4Xq9XMBikpIJLmmO8tIZKwGsyD&#10;oF/bdsd9Lwy6w4vpwqy6NLL3oq6dbtYwnAw29n6YnvkB7z+300T6ufzwhEG9Ny7NodGzOwIyTz2C&#10;S30duN4WtGGIWWWA0zs17J36G6Qk5XnFSDi3AMN9PbqUhRbhYl3ANnYrpWgLRlNQy8dwts3ogJko&#10;AOYnseZ7gKNT0Ix87AOgDN7OIUOjRip9x0RNzCB2JGiPUKb3r5W26Oq3GGQrUZXprqwqnMh8v64k&#10;uadAPjv82bNVU1D7FgkIEKrsVkTriYyKkxYsX3kzD8+eLCJLsuEKmiSM6xnuqw41JJ+9ZDHzvI7p&#10;4LXJItRouNtwrZFyeXtdamDnqqxjZwkyeikmHluegvk00rSs7BjMqDhSgo2JSSwV7UX6APGRwlIv&#10;lAoYFEL+5ZAWaDd21J8HKplDqp84xHjlh6HhaZyEs0UAEzle2Y9XKE9AVOxoh9jhWltuPzSyzAu4&#10;yUdvcHELHJSVGLFHrTplAf1W12+fBoBBy7GjNECWOkE14OGbpUHPnctpx6tPpMHUw9QcmPMr06DH&#10;l4WdRamNyxilUM17fI1RirjreHzA+yVSuzwJFiDj44m4NvcM2B/nq0nkDVWF1TOFkbmXRv+hLHis&#10;kS+VEfM+I0yGYvEg4XJUGNbcth3JkXdtx1AbcPe7hwZajJPSYI88R2n43LKgtKSGb9aCc6gQQlp4&#10;f6BIcGEqBELr+9I7tJcdi3+U0WkEHAHlzuSCYQvsa9+vvNV2uV2GkzCYbyeht9lMbnfrcDLf+YvZ&#10;ZrpZrzf+3yYX/TAqyjRl3Fjd99h++HltRtft2+546LIHD7qn0pEXQMX+H5UGTF8WJFO6zfsX5P7F&#10;E0hfvSzS/Zn3oS7of6ib5uVfD3UkePiWxAzpvnvNx+p4jqnx+HV+8w8AAAD//wMAUEsDBBQABgAI&#10;AAAAIQAsxB+03wAAAAoBAAAPAAAAZHJzL2Rvd25yZXYueG1sTI9Ba8JAEIXvhf6HZYTedDcNtiFm&#10;IyJtT1KoFkpvazImwexsyK5J/PcdT/U4vI8338vWk23FgL1vHGmIFgoEUuHKhioN34f3eQLCB0Ol&#10;aR2hhit6WOePD5lJSzfSFw77UAkuIZ8aDXUIXSqlL2q0xi9ch8TZyfXWBD77Spa9GbnctvJZqRdp&#10;TUP8oTYdbmsszvuL1fAxmnETR2/D7nzaXn8Py8+fXYRaP82mzQpEwCn8w3DTZ3XI2enoLlR60WqY&#10;x/EroxxEMYgboFTCY44akqUCmWfyfkL+BwAA//8DAFBLAQItABQABgAIAAAAIQC2gziS/gAAAOEB&#10;AAATAAAAAAAAAAAAAAAAAAAAAABbQ29udGVudF9UeXBlc10ueG1sUEsBAi0AFAAGAAgAAAAhADj9&#10;If/WAAAAlAEAAAsAAAAAAAAAAAAAAAAALwEAAF9yZWxzLy5yZWxzUEsBAi0AFAAGAAgAAAAhAKXy&#10;zBsSBAAA5Q8AAA4AAAAAAAAAAAAAAAAALgIAAGRycy9lMm9Eb2MueG1sUEsBAi0AFAAGAAgAAAAh&#10;ACzEH7TfAAAACgEAAA8AAAAAAAAAAAAAAAAAbAYAAGRycy9kb3ducmV2LnhtbFBLBQYAAAAABAAE&#10;APMAAAB4BwAAAAA=&#10;">
            <v:group id="Group 45" o:spid="_x0000_s1066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<v:rect id="Rectangle 46" o:spid="_x0000_s1068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uJNMQA&#10;AADbAAAADwAAAGRycy9kb3ducmV2LnhtbESPQWvCQBSE7wX/w/KE3urG2opEV9Fai9dqJHh7ZJ/Z&#10;YPZtyG5N/PddodDjMDPfMItVb2txo9ZXjhWMRwkI4sLpiksF2XH3MgPhA7LG2jEpuJOH1XLwtMBU&#10;u46/6XYIpYgQ9ikqMCE0qZS+MGTRj1xDHL2Lay2GKNtS6ha7CLe1fE2SqbRYcVww2NCHoeJ6+LEK&#10;JmX+afJs6zM7zqdfp/tp0513Sj0P+/UcRKA+/If/2nut4P0NHl/iD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biTTEAAAA2wAAAA8AAAAAAAAAAAAAAAAAmAIAAGRycy9k&#10;b3ducmV2LnhtbFBLBQYAAAAABAAEAPUAAACJAwAAAAA=&#10;" strokecolor="#2f5496 [2408]" strokeweight="1.5pt">
                <v:fill opacity="0"/>
              </v:rect>
              <v:rect id="Rectangle 47" o:spid="_x0000_s1067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dlA8IA&#10;AADbAAAADwAAAGRycy9kb3ducmV2LnhtbESPQWvCQBSE7wX/w/IK3nQTMVKjmyAWtcfW1vsj+5oE&#10;s29jdpvEf+8WCj0OM/MNs81H04ieOldbVhDPIxDEhdU1lwq+Pg+zFxDOI2tsLJOCOznIs8nTFlNt&#10;B/6g/uxLESDsUlRQed+mUrqiIoNublvi4H3bzqAPsiul7nAIcNPIRRStpMGaw0KFLe0rKq7nH6Pg&#10;kry2fJKG3+PDcp1crsfbPjZKTZ/H3QaEp9H/h//ab1pBksDvl/ADZP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52UDwgAAANsAAAAPAAAAAAAAAAAAAAAAAJgCAABkcnMvZG93&#10;bnJldi54bWxQSwUGAAAAAAQABAD1AAAAhwMAAAAA&#10;" fillcolor="#deeaf6 [660]" strokecolor="#c00000" strokeweight="1pt">
                <v:stroke dashstyle="dash"/>
              </v:rect>
            </v:group>
            <v:shape id="AutoShape 48" o:spid="_x0000_s1065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4mEMQAAADbAAAADwAAAGRycy9kb3ducmV2LnhtbESPT4vCMBTE78J+h/AWvNl0BUW6RrEL&#10;ghU8+Adhb4/m2Vabl9pErd/eLCx4HGbmN8x03pla3Kl1lWUFX1EMgji3uuJCwWG/HExAOI+ssbZM&#10;Cp7kYD776E0x0fbBW7rvfCEChF2CCkrvm0RKl5dk0EW2IQ7eybYGfZBtIXWLjwA3tRzG8VgarDgs&#10;lNjQT0n5ZXczCtLn+rixPruuTr/na5amwwzPRqn+Z7f4BuGp8+/wf3ulFYzG8Pcl/AA5e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HiYQxAAAANsAAAAPAAAAAAAAAAAA&#10;AAAAAKECAABkcnMvZG93bnJldi54bWxQSwUGAAAAAAQABAD5AAAAkgMAAAAA&#10;" strokecolor="#2f5496 [2408]" strokeweight="1.5pt"/>
            <v:shape id="AutoShape 49" o:spid="_x0000_s1064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lKDi8UAAADbAAAADwAAAGRycy9kb3ducmV2LnhtbESPW2vCQBSE3wv9D8sR+lY3Cr0QXYMp&#10;FJJCH7Qi+HbIHnMxezZmtzH++65Q8HGYmW+YZTKaVgzUu9qygtk0AkFcWF1zqWD38/n8DsJ5ZI2t&#10;ZVJwJQfJ6vFhibG2F97QsPWlCBB2MSqovO9iKV1RkUE3tR1x8I62N+iD7Eupe7wEuGnlPIpepcGa&#10;w0KFHX1UVJy2v0ZBev3af1ufn7PjoTnnaTrPsTFKPU3G9QKEp9Hfw//tTCt4eYPbl/AD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lKDi8UAAADbAAAADwAAAAAAAAAA&#10;AAAAAAChAgAAZHJzL2Rvd25yZXYueG1sUEsFBgAAAAAEAAQA+QAAAJMDAAAAAA==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1A6A14">
        <w:rPr>
          <w:rFonts w:ascii="N.o.k.t.a.l.ı.d.UZ" w:hAnsi="N.o.k.t.a.l.ı.d.UZ"/>
          <w:sz w:val="64"/>
          <w:szCs w:val="64"/>
        </w:rPr>
        <w:t xml:space="preserve"> </w:t>
      </w:r>
      <w:r>
        <w:rPr>
          <w:rFonts w:ascii="TTKB Dik Temel Abece" w:hAnsi="TTKB Dik Temel Abece"/>
          <w:sz w:val="72"/>
          <w:szCs w:val="72"/>
        </w:rPr>
        <w:tab/>
      </w:r>
    </w:p>
    <w:p w:rsidR="00552E82" w:rsidRPr="00552E82" w:rsidRDefault="0066213D" w:rsidP="00552E82">
      <w:pPr>
        <w:tabs>
          <w:tab w:val="left" w:pos="1140"/>
        </w:tabs>
        <w:rPr>
          <w:rFonts w:ascii="TTKB Dik Temel Abece Dot" w:hAnsi="TTKB Dik Temel Abece Dot"/>
          <w:sz w:val="72"/>
          <w:szCs w:val="72"/>
        </w:rPr>
      </w:pPr>
      <w:r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057" style="position:absolute;margin-left:-16.85pt;margin-top:6.4pt;width:521.25pt;height:36.85pt;z-index:-251599872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tAGHQQAAOUPAAAOAAAAZHJzL2Uyb0RvYy54bWzsV9tu4zYQfS/QfyD4nkiyJV+EKIvAl6DA&#10;tl10tx9AS9QFlUiVpCOnRf+9w6HkyHa2XexmU6BtHhxSpIbDmXPOjG7eHJqaPHClKykSGlz7lHCR&#10;yqwSRUJ//rC9WlCiDRMZq6XgCX3kmr65/fabm66N+USWss64ImBE6LhrE1oa08aep9OSN0xfy5YL&#10;WMylapiBqSq8TLEOrDe1N/H9mddJlbVKplxreLp2i/QW7ec5T82Pea65IXVCwTeDvwp/d/bXu71h&#10;caFYW1Zp7wb7DC8aVgk49GhqzQwje1VdmGqqVEktc3OdysaTeV6lHO8Atwn8s9vcK7lv8S5F3BXt&#10;MUwQ2rM4fbbZ9IeHd4pUWULDGSWCNZAjPJZEGJyuLWLYc6/a9+075W4Iw7cy/UVD7LzzdTsv3Gay&#10;676XGdhjeyMxOIdcNdYEXJscMAePxxzwgyEpPJzNguViHlGSwlo4my+XkUtSWkIm7WuBv4BMwupk&#10;NpkMa5v+9cAPJ/3L8+ncrnosdueir71vFh+9o244isP8LA6BtXJ+T5vpl4rDMxcaonF5HRa/eCCA&#10;efoJXPrLwPW+ZC1HzGoLnAFcIAMOXD8BJZkoak4iTF7X4r4BXdpBiwi5KmEbv1NKdiVnGbiFiYAs&#10;jl6wEw3A/FusBT7g6BQ0oxgHACiLt3PIsLhV2txz2RA7SKgC7xHK7OGtNg5dwxaLbC3rKttWdY0T&#10;VexWtSIPDMRni3/u3botmXuKHAOEarcV0Xpioxakg5svfaDj5QFWJfnxCJamXJgI99X7BsjnDplH&#10;vt8rHTy2LEKPjmcPVi5PbyoD6lxXTUIXYGOwYvOxERlcn8WGVbUbwzVqgZLgcmJJo+OdzB4hP0o6&#10;6YVSAYNSqt8o6UB2E6p/3TPFKam/E5DjZRCGVqdxEkbzCUzUeGU3XmEiBVMJNZS44co4bd+3qipK&#10;OCnAaAh5BxqUV5ixJ696ZwH9ztevT4PlMzSYOn0ZoRrw8NVoMGjnYtrr6jM0mPqzE+X8QhoM+HKw&#10;cyh1eRmjFKr5gK8xShF3vTfYFVi8XyK158lkDjYueTIm4sqec8T+mK+WyGumS+dnBiN7Lov/Qyx4&#10;qpGvxAiQtb4wWIZi8SBROGLESri2Iz2Ivu041gbc/eGxhRbjpDS4V16iNHxqWdBGMas3KykEVAip&#10;HLw/UiSEtBUCofXPyju0l72K/6Wisxg0Asqd5YJVC+xrf1/6y81iswivwslscxX66/XV3XYVXs22&#10;wTxaT9er1Tr4w3IxCOOyyjIu7K2HHjsIP63N6Lt91x0fu+xjBL1T66gL4OLwH53GjsE2CeOCZEu3&#10;RcjraX8UPIN01GDrB7RKr4D0IPI/1gX9D3XbvPzroY4CD9+SyJD+u9d+rI7nSI2nr/PbPwEAAP//&#10;AwBQSwMEFAAGAAgAAAAhACWWE+7gAAAACgEAAA8AAABkcnMvZG93bnJldi54bWxMj0FrwkAQhe+F&#10;/odlCr3pJgZtSLMRkbYnKVQLpbc1OybB7GzIrkn89x1P9TaP9/HmvXw92VYM2PvGkYJ4HoFAKp1p&#10;qFLwfXifpSB80GR06wgVXNHDunh8yHVm3EhfOOxDJTiEfKYV1CF0mZS+rNFqP3cdEnsn11sdWPaV&#10;NL0eOdy2chFFK2l1Q/yh1h1uayzP+4tV8DHqcZPEb8PufNpefw/Lz59djEo9P02bVxABp/APw60+&#10;V4eCOx3dhYwXrYJZkrwwysaCJ9yAKEr5OipIV0uQRS7vJxR/AAAA//8DAFBLAQItABQABgAIAAAA&#10;IQC2gziS/gAAAOEBAAATAAAAAAAAAAAAAAAAAAAAAABbQ29udGVudF9UeXBlc10ueG1sUEsBAi0A&#10;FAAGAAgAAAAhADj9If/WAAAAlAEAAAsAAAAAAAAAAAAAAAAALwEAAF9yZWxzLy5yZWxzUEsBAi0A&#10;FAAGAAgAAAAhAMSi0AYdBAAA5Q8AAA4AAAAAAAAAAAAAAAAALgIAAGRycy9lMm9Eb2MueG1sUEsB&#10;Ai0AFAAGAAgAAAAhACWWE+7gAAAACgEAAA8AAAAAAAAAAAAAAAAAdwYAAGRycy9kb3ducmV2Lnht&#10;bFBLBQYAAAAABAAEAPMAAACEBwAAAAA=&#10;">
            <v:group id="Group 51" o:spid="_x0000_s1060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<v:rect id="Rectangle 52" o:spid="_x0000_s1062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8V7MEA&#10;AADbAAAADwAAAGRycy9kb3ducmV2LnhtbERPz2vCMBS+C/4P4Qm7ado5RDpj0alj12ml7PZo3pqy&#10;5qU00db/fjkMdvz4fm/y0bbiTr1vHCtIFwkI4srphmsFxeU0X4PwAVlj65gUPMhDvp1ONphpN/An&#10;3c+hFjGEfYYKTAhdJqWvDFn0C9cRR+7b9RZDhH0tdY9DDLetfE6SlbTYcGww2NGboernfLMKlnV5&#10;NGVx8IVNy9X79XHdD18npZ5m4+4VRKAx/Iv/3B9awUscG7/EHy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PFezBAAAA2wAAAA8AAAAAAAAAAAAAAAAAmAIAAGRycy9kb3du&#10;cmV2LnhtbFBLBQYAAAAABAAEAPUAAACGAwAAAAA=&#10;" strokecolor="#2f5496 [2408]" strokeweight="1.5pt">
                <v:fill opacity="0"/>
              </v:rect>
              <v:rect id="Rectangle 53" o:spid="_x0000_s1061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P528AA&#10;AADbAAAADwAAAGRycy9kb3ducmV2LnhtbESPS6vCMBSE9xf8D+EI7jStqGg1iig+ltfX/tAc22Jz&#10;Upuo9d8b4cJdDjPzDTNbNKYUT6pdYVlB3ItAEKdWF5wpOJ823TEI55E1lpZJwZscLOatnxkm2r74&#10;QM+jz0SAsEtQQe59lUjp0pwMup6tiIN3tbVBH2SdSV3jK8BNKftRNJIGCw4LOVa0yim9HR9GwWW4&#10;rngnDf/Gm8FkeLlt76vYKNVpN8spCE+N/w//tfdawWAC3y/hB8j5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3P528AAAADbAAAADwAAAAAAAAAAAAAAAACYAgAAZHJzL2Rvd25y&#10;ZXYueG1sUEsFBgAAAAAEAAQA9QAAAIUDAAAAAA==&#10;" fillcolor="#deeaf6 [660]" strokecolor="#c00000" strokeweight="1pt">
                <v:stroke dashstyle="dash"/>
              </v:rect>
            </v:group>
            <v:shape id="AutoShape 54" o:spid="_x0000_s1059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sb/8AAAADbAAAADwAAAGRycy9kb3ducmV2LnhtbERPy4rCMBTdC/5DuII7TRUchmoUKwhW&#10;cOEDwd2lubbV5qY2UevfTxbCLA/nPVu0phIvalxpWcFoGIEgzqwuOVdwOq4HvyCcR9ZYWSYFH3Kw&#10;mHc7M4y1ffOeXgefixDCLkYFhfd1LKXLCjLohrYmDtzVNgZ9gE0udYPvEG4qOY6iH2mw5NBQYE2r&#10;grL74WkUJJ/teWd9+thcL7dHmiTjFG9GqX6vXU5BeGr9v/jr3mgFk7A+fAk/QM7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27G//AAAAA2wAAAA8AAAAAAAAAAAAAAAAA&#10;oQIAAGRycy9kb3ducmV2LnhtbFBLBQYAAAAABAAEAPkAAACOAwAAAAA=&#10;" strokecolor="#2f5496 [2408]" strokeweight="1.5pt"/>
            <v:shape id="AutoShape 55" o:spid="_x0000_s1058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e+ZMQAAADbAAAADwAAAGRycy9kb3ducmV2LnhtbESPQYvCMBSE78L+h/AWvNlUQZGuUezC&#10;ghU8qMvC3h7Ns602L7WJWv+9EQSPw8x8w8wWnanFlVpXWVYwjGIQxLnVFRcKfvc/gykI55E11pZJ&#10;wZ0cLOYfvRkm2t54S9edL0SAsEtQQel9k0jp8pIMusg2xME72NagD7ItpG7xFuCmlqM4nkiDFYeF&#10;Ehv6Lik/7S5GQXpf/22sz86rw//xnKXpKMOjUar/2S2/QHjq/Dv8aq+0gvEQnl/CD5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S975kxAAAANsAAAAPAAAAAAAAAAAA&#10;AAAAAKECAABkcnMvZG93bnJldi54bWxQSwUGAAAAAAQABAD5AAAAkgMAAAAA&#10;" strokecolor="#2f5496 [2408]" strokeweight="1.5pt"/>
          </v:group>
        </w:pict>
      </w:r>
      <w:r w:rsidR="00552E82"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76836</wp:posOffset>
            </wp:positionV>
            <wp:extent cx="419100" cy="438150"/>
            <wp:effectExtent l="19050" t="0" r="0" b="0"/>
            <wp:wrapNone/>
            <wp:docPr id="22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</w:p>
    <w:p w:rsidR="00552E82" w:rsidRPr="00552E82" w:rsidRDefault="0066213D" w:rsidP="00552E82">
      <w:pPr>
        <w:tabs>
          <w:tab w:val="left" w:pos="5715"/>
        </w:tabs>
        <w:rPr>
          <w:rFonts w:ascii="TTKB Dik Temel Abece" w:hAnsi="TTKB Dik Temel Abece"/>
          <w:sz w:val="72"/>
          <w:szCs w:val="72"/>
        </w:rPr>
      </w:pPr>
      <w:r w:rsidRPr="0066213D">
        <w:rPr>
          <w:rFonts w:ascii="TTKB Dik Temel Abece" w:hAnsi="TTKB Dik Temel Abece"/>
          <w:b/>
          <w:noProof/>
          <w:color w:val="4472C4" w:themeColor="accent5"/>
          <w:sz w:val="72"/>
          <w:szCs w:val="72"/>
          <w:lang w:eastAsia="tr-TR"/>
        </w:rPr>
        <w:lastRenderedPageBreak/>
        <w:pict>
          <v:group id="_x0000_s1051" style="position:absolute;margin-left:-16.85pt;margin-top:6.4pt;width:521.25pt;height:36.85pt;z-index:-251597824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ouqEAQAAOUPAAAOAAAAZHJzL2Uyb0RvYy54bWzsV9tu4zYQfS/QfyD07uhi2bKFKIvAl6DA&#10;tl10dz+AlqgLKpEqSUdOi/57h0NJ8SV7waZJgbZ5cESRHM4Mzzkzun5zaGpyz6SqBE8c/8pzCOOp&#10;yCpeJM7HD9vJwiFKU57RWnCWOA9MOW9uvv/uumtjFohS1BmTBIxwFXdt4pRat7HrqrRkDVVXomUc&#10;JnMhG6phKAs3k7QD603tBp43dzshs1aKlCkFb9d20rlB+3nOUv1zniumSZ044JvGX4m/O/Pr3lzT&#10;uJC0Lau0d4N+gxcNrTgcOppaU03JXlYXppoqlUKJXF+lonFFnlcpwxggGt87i+ZOin2LsRRxV7Rj&#10;miC1Z3n6ZrPpT/fvJKmyxAkhPZw2cEd4LJkvTHK6tohhzZ1s37fvpI0QHt+K9FcF0+75vBkXdjHZ&#10;dT+KDOzRvRaYnEMuG2MCwiYHvIOH8Q7YQZMUXs7n/nIRzRySwlw4j5bLmb2ktISbNNt8bwGuwmww&#10;D4JhbtNv970w6DdH08jMujS256KvvW82MByMMQ558M/ysHzpPDwR0JCNy3Bo/LcnApinHsGlngeu&#10;9yVtGWJWGeAMSQ2GpP4ClKS8qBmJkH1di+sGdCkLLcLFqoRl7FZK0ZWMZuCWj9d5ssEMFADzi1jz&#10;PcDRKWiOcuwDoAzeziFD41YqfcdEQ8xD4kjwHqFM798qbdE1LDHIVqKusm1V1ziQxW5VS3JPQXy2&#10;+Gf31m1J7VtMASBU2aWI1hMbNScdRL70Zh7uPZlElWTjETRNGdczXFfvGyCfPSSaeV6vdPDasAg9&#10;Gs82WmusXJ7eVBrUua6axFmAjcGKuY8NzyB8Gmta1fYZwqg5SoK9E0MsFe9E9gD3I4WVXigV8FAK&#10;+btDOpDdxFG/7alkDql/4HDHSz80QqRxEM6iAAbyeGZ3PEN5CqYSRzvEPq601fZ9K6uihJN8zAYX&#10;t6BBeYU39uhV7yyg3/r68jSYPkEDhPUJqgEPL0aDQTsX015Xn6DB1JufKOczaTDgy8LOotTeyzFK&#10;oZoP+DpGKeKu92bE+yVSe54EEdj4PBFX5pwR+8d8NUReU1VaPzN4MufS+D/Egsca+VqMCAdGGIZi&#10;8SARVvWeEStu2470wPu2Y6wNuPrDQwstxklpsFvM/ueWhq8tC0pLavRmJTiHCiGkhfcnigQXpkIg&#10;tP5ZeYf2slfxzyo6jUEjoNwZLhi1wL72j6W33Cw2i3ASBvPNJPTW68ntdhVO5ls/mq2n69Vq7f9p&#10;uOiHcVllGeMm6qHH9sOvazP6bt92x2OXPWbQPbWOugAuDv/RacD0ZUEypdu8f0Xth/7D9tdHSJ8a&#10;hXk9pPsz71Nd0P9QN83Lvx7qKPDwLYkM6b97zcfq8Rip8fh1fvMXAAAA//8DAFBLAwQUAAYACAAA&#10;ACEAJZYT7uAAAAAKAQAADwAAAGRycy9kb3ducmV2LnhtbEyPQWvCQBCF74X+h2UKvekmBm1IsxGR&#10;ticpVAultzU7JsHsbMiuSfz3HU/1No/38ea9fD3ZVgzY+8aRgngegUAqnWmoUvB9eJ+lIHzQZHTr&#10;CBVc0cO6eHzIdWbcSF847EMlOIR8phXUIXSZlL6s0Wo/dx0SeyfXWx1Y9pU0vR453LZyEUUraXVD&#10;/KHWHW5rLM/7i1XwMepxk8Rvw+582l5/D8vPn12MSj0/TZtXEAGn8A/DrT5Xh4I7Hd2FjBetglmS&#10;vDDKxoIn3IAoSvk6KkhXS5BFLu8nFH8AAAD//wMAUEsBAi0AFAAGAAgAAAAhALaDOJL+AAAA4QEA&#10;ABMAAAAAAAAAAAAAAAAAAAAAAFtDb250ZW50X1R5cGVzXS54bWxQSwECLQAUAAYACAAAACEAOP0h&#10;/9YAAACUAQAACwAAAAAAAAAAAAAAAAAvAQAAX3JlbHMvLnJlbHNQSwECLQAUAAYACAAAACEA396L&#10;qhAEAADlDwAADgAAAAAAAAAAAAAAAAAuAgAAZHJzL2Uyb0RvYy54bWxQSwECLQAUAAYACAAAACEA&#10;JZYT7uAAAAAKAQAADwAAAAAAAAAAAAAAAABqBgAAZHJzL2Rvd25yZXYueG1sUEsFBgAAAAAEAAQA&#10;8wAAAHcHAAAAAA==&#10;">
            <v:group id="Group 69" o:spid="_x0000_s1054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<v:rect id="Rectangle 70" o:spid="_x0000_s1056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ciBsMA&#10;AADbAAAADwAAAGRycy9kb3ducmV2LnhtbESPT2vCQBTE7wW/w/KE3upGLSLRVfxbeq2NBG+P7DMb&#10;zL4N2dXEb98tFHocZuY3zHLd21o8qPWVYwXjUQKCuHC64lJB9n18m4PwAVlj7ZgUPMnDejV4WWKq&#10;Xcdf9DiFUkQI+xQVmBCaVEpfGLLoR64hjt7VtRZDlG0pdYtdhNtaTpJkJi1WHBcMNrQzVNxOd6tg&#10;WuYHk2d7n9lxPvs4P8/b7nJU6nXYbxYgAvXhP/zX/tQK3ifw+yX+AL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OciBsMAAADbAAAADwAAAAAAAAAAAAAAAACYAgAAZHJzL2Rv&#10;d25yZXYueG1sUEsFBgAAAAAEAAQA9QAAAIgDAAAAAA==&#10;" strokecolor="#2f5496 [2408]" strokeweight="1.5pt">
                <v:fill opacity="0"/>
              </v:rect>
              <v:rect id="Rectangle 71" o:spid="_x0000_s1055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vOMcMA&#10;AADbAAAADwAAAGRycy9kb3ducmV2LnhtbESPzW7CMBCE75V4B2uRegMnJUEQMAiBaHts+bmv4iWJ&#10;iNdp7Cbp29eVkHoczcw3mvV2MLXoqHWVZQXxNAJBnFtdcaHgcj5OFiCcR9ZYWyYFP+Rguxk9rTHT&#10;tudP6k6+EAHCLkMFpfdNJqXLSzLoprYhDt7NtgZ9kG0hdYt9gJtavkTRXBqsOCyU2NC+pPx++jYK&#10;rumh4Tdp+CM+Jsv0en/92sdGqefxsFuB8DT4//Cj/a4VJDP4+xJ+gN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vOMcMAAADb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72" o:spid="_x0000_s1053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1mLIcUAAADbAAAADwAAAGRycy9kb3ducmV2LnhtbESPT2vCQBTE74V+h+UVvDWbSpCSuoop&#10;FIzgQS2F3h7ZZ/6YfZtktzF+e7dQ6HGYmd8wy/VkWjHS4GrLCl6iGARxYXXNpYLP08fzKwjnkTW2&#10;lknBjRysV48PS0y1vfKBxqMvRYCwS1FB5X2XSumKigy6yHbEwTvbwaAPciilHvAa4KaV8zheSIM1&#10;h4UKO3qvqLgcf4yC7Lb72luf99vzd9PnWTbPsTFKzZ6mzRsIT5P/D/+1t1pBksDvl/AD5OoO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1mLIcUAAADbAAAADwAAAAAAAAAA&#10;AAAAAAChAgAAZHJzL2Rvd25yZXYueG1sUEsFBgAAAAAEAAQA+QAAAJMDAAAAAA==&#10;" strokecolor="#2f5496 [2408]" strokeweight="1.5pt"/>
            <v:shape id="AutoShape 73" o:spid="_x0000_s1052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UuusUAAADbAAAADwAAAGRycy9kb3ducmV2LnhtbESPT2vCQBTE74V+h+UJvdWN0pYSXYMp&#10;FJJCD1oRvD2yz/wx+zZmtzF++65Q8DjMzG+YZTKaVgzUu9qygtk0AkFcWF1zqWD38/n8DsJ5ZI2t&#10;ZVJwJQfJ6vFhibG2F97QsPWlCBB2MSqovO9iKV1RkUE3tR1x8I62N+iD7Eupe7wEuGnlPIrepMGa&#10;w0KFHX1UVJy2v0ZBev3af1ufn7PjoTnnaTrPsTFKPU3G9QKEp9Hfw//tTCt4eYXbl/AD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BUuusUAAADbAAAADwAAAAAAAAAA&#10;AAAAAAChAgAAZHJzL2Rvd25yZXYueG1sUEsFBgAAAAAEAAQA+QAAAJMDAAAAAA==&#10;" strokecolor="#2f5496 [2408]" strokeweight="1.5pt"/>
          </v:group>
        </w:pict>
      </w:r>
      <w:r w:rsidR="00552E82"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74930</wp:posOffset>
            </wp:positionV>
            <wp:extent cx="419100" cy="447675"/>
            <wp:effectExtent l="19050" t="0" r="0" b="0"/>
            <wp:wrapNone/>
            <wp:docPr id="23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045" style="position:absolute;margin-left:-16.85pt;margin-top:5.65pt;width:521.25pt;height:36.85pt;z-index:-251598848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d/sEQQAAOUPAAAOAAAAZHJzL2Uyb0RvYy54bWzsV9tu4zYQfS/QfyD4nkiyZdkWoiwCX4IC&#10;23bR3f0AWqIuqESqJB05LfrvHQ4lxY6zF2yaFGjrB5kUyeFczpwZXb05NDW540pXUiQ0uPQp4SKV&#10;WSWKhH78sL1YUKINExmrpeAJveeavrn+/rurro35RJayzrgiIETouGsTWhrTxp6n05I3TF/KlgtY&#10;zKVqmIGpKrxMsQ6kN7U38f3I66TKWiVTrjW8XbtFeo3y85yn5uc819yQOqGgm8GnwufOPr3rKxYX&#10;irVllfZqsG/QomGVgEtHUWtmGNmr6kxUU6VKapmby1Q2nszzKuVoA1gT+I+suVVy36ItRdwV7egm&#10;cO0jP32z2PSnu3eKVFlCpyElgjUQI7yWRBPrnK4tYthzq9r37TvlLIThW5n+qmHZe7xu54XbTHbd&#10;jzIDeWxvJDrnkKvGigCzyQFjcD/GgB8MSeFlFAXLxXxGSQprYTRfLmcuSGkJkbTHAn8BkYTVSTRB&#10;HVmclpv+eOCHk/7wfDq3Jz0Wu3tR1143ZxhORhsHP8DxEz9MX9oPTxg0eOPcHGvs3+wIyDz9AC79&#10;PHC9L1nLEbPaAmdwajQ49RdISSaKmpModI7FfQO6tIMWEXJVwjZ+o5TsSs4yUCvAcHbt0QE70QDM&#10;L2It8AFHp6A58nEAgLJ4ewwZFrdKm1suG2IHCVWgPUKZ3b3VxqFr2GKRrWVdZduqrnGiit2qVuSO&#10;Afls8efO1m3J3FskIECodlsRrScyakE6sHzpz3w8e7KILMnHK1iacmFmuK/eN5B87pL5zPd7poPX&#10;Fjyo0Xi35Vor5fz2pjLAznXVJHQBMgYpNh4bkYH5LDasqt0YzKgFUoKLiU0sHe9kdg/xUdJRL5QK&#10;GJRS/U5JB7SbUP3bnilOSf2DgBgvgzC0PI2TcDafwEQdr+yOV5hIQVRCDSVuuDKO2/etqooSbgrQ&#10;G0LeAAflFUbsQateWUC/0/Xl02D+RBogv52gGvDwYmkwcOdi2vPqE2kw9aMT5nxmGgz4crBzKHVx&#10;OUYpVPMBX8coRdz12ox4P0dqnyeTOcj4fCKu7D0j9o/z1SbymunS6ZnByN7L4v9QFjzUyNfKCOgP&#10;XbW1GYrFg0SIvj4jVsK1HelB9G3HWBtw94f7FlqMk9Lgjtjzzy0NX1sWtFHM8s1KCgEVQioH708U&#10;CSFthUBo/bP0Du1lz+KfZXQWA0dAubO5YNkC+9o/lv5ys9gswotwEm0uQn+9vrjZrsKLaBvMZ+vp&#10;erVaB3/aXAzCuKyyjAtr9dBjB+HXtRl9t++647HLHj3onUpHXgAVh39UGjB9XpBs6bbvX5H7l08g&#10;HTvU10N6MPM/1QX9D3XbvPzroY4ED9+SmCH9d6/9WD2eY2o8fJ1f/wUAAP//AwBQSwMEFAAGAAgA&#10;AAAhACzEH7TfAAAACgEAAA8AAABkcnMvZG93bnJldi54bWxMj0FrwkAQhe+F/odlhN50Nw22IWYj&#10;Im1PUqgWSm9rMibB7GzIrkn89x1P9Ti8jzffy9aTbcWAvW8caYgWCgRS4cqGKg3fh/d5AsIHQ6Vp&#10;HaGGK3pY548PmUlLN9IXDvtQCS4hnxoNdQhdKqUvarTGL1yHxNnJ9dYEPvtKlr0Zudy28lmpF2lN&#10;Q/yhNh1uayzO+4vV8DGacRNHb8PufNpefw/Lz59dhFo/zabNCkTAKfzDcNNndcjZ6eguVHrRapjH&#10;8SujHEQxiBugVMJjjhqSpQKZZ/J+Qv4HAAD//wMAUEsBAi0AFAAGAAgAAAAhALaDOJL+AAAA4QEA&#10;ABMAAAAAAAAAAAAAAAAAAAAAAFtDb250ZW50X1R5cGVzXS54bWxQSwECLQAUAAYACAAAACEAOP0h&#10;/9YAAACUAQAACwAAAAAAAAAAAAAAAAAvAQAAX3JlbHMvLnJlbHNQSwECLQAUAAYACAAAACEAV8nf&#10;7BEEAADlDwAADgAAAAAAAAAAAAAAAAAuAgAAZHJzL2Uyb0RvYy54bWxQSwECLQAUAAYACAAAACEA&#10;LMQftN8AAAAKAQAADwAAAAAAAAAAAAAAAABrBgAAZHJzL2Rvd25yZXYueG1sUEsFBgAAAAAEAAQA&#10;8wAAAHcHAAAAAA==&#10;">
            <v:group id="Group 63" o:spid="_x0000_s1048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<v:rect id="Rectangle 64" o:spid="_x0000_s1050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pXeMMA&#10;AADbAAAADwAAAGRycy9kb3ducmV2LnhtbESPT2vCQBTE7wW/w/IEb3WjQiipq/inll61keDtkX1m&#10;g9m3Ibs18dt3C0KPw8xvhlmuB9uIO3W+dqxgNk1AEJdO11wpyL8Pr28gfEDW2DgmBQ/ysF6NXpaY&#10;adfzke6nUIlYwj5DBSaENpPSl4Ys+qlriaN3dZ3FEGVXSd1hH8ttI+dJkkqLNccFgy3tDJW3049V&#10;sKiKD1Pke5/bWZF+nh/nbX85KDUZD5t3EIGG8B9+0l86cin8fYk/QK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9pXeMMAAADbAAAADwAAAAAAAAAAAAAAAACYAgAAZHJzL2Rv&#10;d25yZXYueG1sUEsFBgAAAAAEAAQA9QAAAIgDAAAAAA==&#10;" strokecolor="#2f5496 [2408]" strokeweight="1.5pt">
                <v:fill opacity="0"/>
              </v:rect>
              <v:rect id="Rectangle 65" o:spid="_x0000_s1049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a7T8MA&#10;AADbAAAADwAAAGRycy9kb3ducmV2LnhtbESPwW7CMBBE75X6D9ZW6q04aYFCiomqIKDHQuG+ipck&#10;Il6nsUnC32OkSj2OZuaNZpEOphYdta6yrCAeRSCIc6srLhQcftYvMxDOI2usLZOCKzlIl48PC0y0&#10;7XlH3d4XIkDYJaig9L5JpHR5SQbdyDbEwTvZ1qAPsi2kbrEPcFPL1yiaSoMVh4USG8pKys/7i1Fw&#10;nKwa3krD3/F6PJ8cz5vfLDZKPT8Nnx8gPA3+P/zX/tIK3t7h/iX8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a7T8MAAADbAAAADwAAAAAAAAAAAAAAAACYAgAAZHJzL2Rv&#10;d25yZXYueG1sUEsFBgAAAAAEAAQA9QAAAIgDAAAAAA==&#10;" fillcolor="#deeaf6 [660]" strokecolor="#c00000" strokeweight="1pt">
                <v:stroke dashstyle="dash"/>
              </v:rect>
            </v:group>
            <v:shape id="AutoShape 66" o:spid="_x0000_s1047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LyWcAAAADbAAAADwAAAGRycy9kb3ducmV2LnhtbERPy4rCMBTdC/5DuII7TVUYhmoUKwhW&#10;cOEDwd2lubbV5qY2UevfTxbCLA/nPVu0phIvalxpWcFoGIEgzqwuOVdwOq4HvyCcR9ZYWSYFH3Kw&#10;mHc7M4y1ffOeXgefixDCLkYFhfd1LKXLCjLohrYmDtzVNgZ9gE0udYPvEG4qOY6iH2mw5NBQYE2r&#10;grL74WkUJJ/teWd9+thcL7dHmiTjFG9GqX6vXU5BeGr9v/jr3mgFkzA2fAk/QM7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4S8lnAAAAA2wAAAA8AAAAAAAAAAAAAAAAA&#10;oQIAAGRycy9kb3ducmV2LnhtbFBLBQYAAAAABAAEAPkAAACOAwAAAAA=&#10;" strokecolor="#2f5496 [2408]" strokeweight="1.5pt"/>
            <v:shape id="AutoShape 67" o:spid="_x0000_s1046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V5XwsUAAADbAAAADwAAAGRycy9kb3ducmV2LnhtbESPT2vCQBTE74V+h+UJvdWNFkobXYMp&#10;FJJCD1oRvD2yz/wx+zZmtzF++65Q8DjMzG+YZTKaVgzUu9qygtk0AkFcWF1zqWD38/n8BsJ5ZI2t&#10;ZVJwJQfJ6vFhibG2F97QsPWlCBB2MSqovO9iKV1RkUE3tR1x8I62N+iD7Eupe7wEuGnlPIpepcGa&#10;w0KFHX1UVJy2v0ZBev3af1ufn7PjoTnnaTrPsTFKPU3G9QKEp9Hfw//tTCt4eYfbl/AD5Oo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V5XwsUAAADbAAAADwAAAAAAAAAA&#10;AAAAAAChAgAAZHJzL2Rvd25yZXYueG1sUEsFBgAAAAAEAAQA+QAAAJMDAAAAAA==&#10;" strokecolor="#2f5496 [2408]" strokeweight="1.5pt"/>
          </v:group>
        </w:pict>
      </w:r>
      <w:r w:rsidR="00552E82" w:rsidRPr="00552E82">
        <w:rPr>
          <w:rFonts w:ascii="TTKB Dik Temel Abece" w:hAnsi="TTKB Dik Temel Abece"/>
          <w:b/>
          <w:noProof/>
          <w:sz w:val="72"/>
          <w:szCs w:val="72"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62865</wp:posOffset>
            </wp:positionV>
            <wp:extent cx="419100" cy="447675"/>
            <wp:effectExtent l="19050" t="0" r="0" b="0"/>
            <wp:wrapNone/>
            <wp:docPr id="24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</w:p>
    <w:p w:rsidR="00CF073F" w:rsidRDefault="0066213D" w:rsidP="003E4FBB">
      <w:pPr>
        <w:rPr>
          <w:rFonts w:ascii="TTKB Dik Temel Abece" w:hAnsi="TTKB Dik Temel Abece"/>
          <w:sz w:val="72"/>
          <w:szCs w:val="72"/>
        </w:rPr>
      </w:pPr>
      <w:r>
        <w:rPr>
          <w:rFonts w:ascii="TTKB Dik Temel Abece" w:hAnsi="TTKB Dik Temel Abece"/>
          <w:noProof/>
          <w:sz w:val="72"/>
          <w:szCs w:val="72"/>
          <w:lang w:eastAsia="tr-TR"/>
        </w:rPr>
        <w:pict>
          <v:roundrect id="AutoShape 172" o:spid="_x0000_s1044" style="position:absolute;margin-left:337.15pt;margin-top:66.6pt;width:115.5pt;height:21.75pt;z-index:2517350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6bHYAIAAM0EAAAOAAAAZHJzL2Uyb0RvYy54bWysVNtu2zAMfR+wfxD0vvrSxGmNOEXRrsOA&#10;bivW7QMYSY61yZImKXHarx8lO1nWvg3zg0CK1OHlkF5e7XtFdsJ5aXRDi7OcEqGZ4VJvGvr92927&#10;C0p8AM1BGS0a+iQ8vVq9fbMcbC1K0xnFhSMIon092IZ2Idg6yzzrRA/+zFih0dga10NA1W0y7mBA&#10;9F5lZZ5X2WAct84w4T3e3o5Gukr4bStY+NK2XgSiGoq5hXS6dK7jma2WUG8c2E6yKQ34hyx6kBqD&#10;HqFuIQDZOvkKqpfMGW/acMZMn5m2lUykGrCaIn9RzWMHVqRasDneHtvk/x8s+7x7cETyhp6fU6Kh&#10;R46ut8Gk0KRYlLFDg/U1Oj7aBxdr9PbesJ+eaHPTgd6Ia+fM0AngmFcR/bO/HkTF41OyHj4ZjviA&#10;+KlZ+9b1ERDbQPaJk6cjJ2IfCMPLYlZVF3OkjqGtXFRlOU8hoD68ts6HD8L0JAoNdWar+VckPoWA&#10;3b0PiRg+VQf8ByVtr5DmHShSVFW1mBAn5wzqA2Yq1yjJ76RSSXGb9Y1yBJ829C59YxxlOxhv01Ah&#10;hh9dsR0on2IoTQYs7DLHsl4HiJMvjiGAMaHDPPmpbY8NHIMs5nk+TS9e44y/iH1AeR099SeNfaTs&#10;veZJDiDVKGO2Sk8cRtpG+sN+vU9jchyIteFPSKoz407hPwCFzrhnSgbcp4b6X1twghL1UeNgXBaz&#10;WVzApMzmixIVd2pZn1pAM4RqaKBkFG/CuLRb6+Smw0hFaok2cVhbGQ5TN2Y1pY87k+qf9jsu5ame&#10;vP78hVa/AQAA//8DAFBLAwQUAAYACAAAACEAuEYg0N8AAAALAQAADwAAAGRycy9kb3ducmV2Lnht&#10;bEyPQU+DQBCF7yb+h82YeLOLRaFFlsaYqInxIjXpdWGngLKzhF0o/feOJz3Oe1/evJfvFtuLGUff&#10;OVJwu4pAINXOdNQo+Nw/32xA+KDJ6N4RKjijh11xeZHrzLgTfeBchkZwCPlMK2hDGDIpfd2i1X7l&#10;BiT2jm60OvA5NtKM+sThtpfrKEqk1R3xh1YP+NRi/V1OVkF1cPuv1LyFcj42/cv0/lptz6TU9dXy&#10;+AAi4BL+YPitz9Wh4E6Vm8h40StI0ruYUTbieA2CiW10z0rFSpqkIItc/t9Q/AAAAP//AwBQSwEC&#10;LQAUAAYACAAAACEAtoM4kv4AAADhAQAAEwAAAAAAAAAAAAAAAAAAAAAAW0NvbnRlbnRfVHlwZXNd&#10;LnhtbFBLAQItABQABgAIAAAAIQA4/SH/1gAAAJQBAAALAAAAAAAAAAAAAAAAAC8BAABfcmVscy8u&#10;cmVsc1BLAQItABQABgAIAAAAIQBw46bHYAIAAM0EAAAOAAAAAAAAAAAAAAAAAC4CAABkcnMvZTJv&#10;RG9jLnhtbFBLAQItABQABgAIAAAAIQC4RiDQ3wAAAAsBAAAPAAAAAAAAAAAAAAAAALoEAABkcnMv&#10;ZG93bnJldi54bWxQSwUGAAAAAAQABADzAAAAxgUAAAAA&#10;" strokecolor="#2f5496 [2408]" strokeweight="1.5pt">
            <v:fill opacity="0"/>
            <v:textbox>
              <w:txbxContent>
                <w:p w:rsidR="00986F18" w:rsidRDefault="00986F18">
                  <w:r>
                    <w:t>OĞUZ KARAGÜLLE</w:t>
                  </w:r>
                </w:p>
              </w:txbxContent>
            </v:textbox>
          </v:roundrect>
        </w:pict>
      </w:r>
      <w:r w:rsidR="00552E82"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72390</wp:posOffset>
            </wp:positionV>
            <wp:extent cx="419100" cy="447675"/>
            <wp:effectExtent l="19050" t="0" r="0" b="0"/>
            <wp:wrapNone/>
            <wp:docPr id="25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038" style="position:absolute;margin-left:-16.85pt;margin-top:5.65pt;width:521.25pt;height:36.85pt;z-index:-251596800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PsmFQQAAOUPAAAOAAAAZHJzL2Uyb0RvYy54bWzsV9uO2zYQfS+QfyD07tXFsmUL6w0WviwK&#10;pG3QpB9AS9QFkUiFpFfeBv33DoeSVraTNEg2W6CNH2RSJIdzOXNmdP3yWFfknklVCr5y/CvPIYwn&#10;Ii15vnL+eLubLByiNOUprQRnK+eBKeflzYufrtsmZoEoRJUySUAIV3HbrJxC6yZ2XZUUrKbqSjSM&#10;w2ImZE01TGXuppK2IL2u3MDz5m4rZNpIkTCl4O3GLjo3KD/LWKJ/yzLFNKlWDuim8SnxuTdP9+aa&#10;xrmkTVEmnRr0K7Soacnh0kHUhmpKDrK8EFWXiRRKZPoqEbUrsqxMGNoA1vjemTV3UhwatCWP27wZ&#10;3ASuPfPTV4tNfr1/LUmZQuwCh3BaQ4zwWhKFxjltk8ew5042b5rX0loIw1cieadg2T1fN/Pcbib7&#10;9heRgjx60AKdc8xkbUSA2eSIMXgYYsCOmiTwcj73l4to5pAE1sJ5tFzObJCSAiJpjvneAiIJq8E8&#10;CPq1bXfc98KgOxxNI7Pq0tjei7p2ulnDcDLY2PkhiM78gPef22ki/VR++IhBvTcuzaHxkzsCMk89&#10;gkt9G7jeFLRhiFllgNM7ddk79XdIScrzipFobgGG+3p0KQstwsW6gG3sVkrRFoymoJaP4Wyb0QEz&#10;UQDMf8Sa7wGOTkEz8rEPgDJ4O4cMjRup9B0TNTGDlSNBe4QyvX+ltEVXv8UgW4mqTHdlVeFE5vt1&#10;Jck9BfLZ4c+erZqC2rdIQIBQZbciWk9kVJy0YPnSm3l49mQRWZINV9AkYVzPcF91qCH57CXRzPM6&#10;poPXJotQo+Fuw7VGyuXtdamBnauyXjkLkNFLMfHY8hTMp7GmZWXHYEbFkRJsTExiqXgv0geIjxSW&#10;eqFUwKAQ8k+HtEC7K0e9P1DJHFL9zCHGSz8MDU/jJJxFAUzkeGU/XqE8AVErRzvEDtfacvuhkWVe&#10;wE0+eoOLW+CgrMSIPWrVKQvot7p+9zSYgjWWY0dpgCx1gmrAw3dLg547F9OOVz+SBlMPU3Ngzm9M&#10;gx5fFnYWpTYuY5RCNe/xNUYp4q7j8QHvl0jt8iSIQMbnE3Ft7hmwP85Xk8gbqgqrZwojcy+N/0dZ&#10;8Fgjnysj/D4jTIZi8SDRYlQY1ty2HcmRd23HUBtw99uHBlqMk9JgjzxFafjSsqC0pIZv1oJzqBBC&#10;Wnh/okhwYSoEQuvfpXdoLzsW/yyj0xg4AsqdyQXDFtjXflh6y+1iuwgnYTDfTkJvs5nc7tbhZL7z&#10;o9lmulmvN/5fJhf9MC7KNGXcWN332H74ZW1G1+3b7njosgcPuqfSkRdAxf4flQZMXxYkU7rN+2fk&#10;/qG/HiF9+bxI92fep7qgH1A3zct/HupI8PAtiRnSffeaj9XxHFPj8ev85m8AAAD//wMAUEsDBBQA&#10;BgAIAAAAIQAsxB+03wAAAAoBAAAPAAAAZHJzL2Rvd25yZXYueG1sTI9Ba8JAEIXvhf6HZYTedDcN&#10;tiFmIyJtT1KoFkpvazImwexsyK5J/PcdT/U4vI8338vWk23FgL1vHGmIFgoEUuHKhioN34f3eQLC&#10;B0OlaR2hhit6WOePD5lJSzfSFw77UAkuIZ8aDXUIXSqlL2q0xi9ch8TZyfXWBD77Spa9GbnctvJZ&#10;qRdpTUP8oTYdbmsszvuL1fAxmnETR2/D7nzaXn8Py8+fXYRaP82mzQpEwCn8w3DTZ3XI2enoLlR6&#10;0WqYx/EroxxEMYgboFTCY44akqUCmWfyfkL+BwAA//8DAFBLAQItABQABgAIAAAAIQC2gziS/gAA&#10;AOEBAAATAAAAAAAAAAAAAAAAAAAAAABbQ29udGVudF9UeXBlc10ueG1sUEsBAi0AFAAGAAgAAAAh&#10;ADj9If/WAAAAlAEAAAsAAAAAAAAAAAAAAAAALwEAAF9yZWxzLy5yZWxzUEsBAi0AFAAGAAgAAAAh&#10;AGog+yYVBAAA5Q8AAA4AAAAAAAAAAAAAAAAALgIAAGRycy9lMm9Eb2MueG1sUEsBAi0AFAAGAAgA&#10;AAAhACzEH7TfAAAACgEAAA8AAAAAAAAAAAAAAAAAbwYAAGRycy9kb3ducmV2LnhtbFBLBQYAAAAA&#10;BAAEAPMAAAB7BwAAAAA=&#10;">
            <v:group id="Group 75" o:spid="_x0000_s1041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<v:rect id="Rectangle 76" o:spid="_x0000_s1043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xV18MA&#10;AADbAAAADwAAAGRycy9kb3ducmV2LnhtbESPQWvCQBSE7wX/w/IEb3WjBWmjq1RbxWs1Enp7ZJ/Z&#10;0OzbkN2a+O9dQfA4zMw3zGLV21pcqPWVYwWTcQKCuHC64lJBdty+voPwAVlj7ZgUXMnDajl4WWCq&#10;Xcc/dDmEUkQI+xQVmBCaVEpfGLLox64hjt7ZtRZDlG0pdYtdhNtaTpNkJi1WHBcMNrQxVPwd/q2C&#10;tzL/Nnn25TM7yWe70/W07n63So2G/eccRKA+PMOP9l4rmH7A/Uv8A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5xV18MAAADbAAAADwAAAAAAAAAAAAAAAACYAgAAZHJzL2Rv&#10;d25yZXYueG1sUEsFBgAAAAAEAAQA9QAAAIgDAAAAAA==&#10;" strokecolor="#2f5496 [2408]" strokeweight="1.5pt">
                <v:fill opacity="0"/>
              </v:rect>
              <v:rect id="Rectangle 77" o:spid="_x0000_s1042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8jO78A&#10;AADbAAAADwAAAGRycy9kb3ducmV2LnhtbERPyW7CMBC9V+IfrEHqrTiBBkHAIASi9Niy3EfxkETE&#10;42C7JP37+oDU49Pbl+veNOJBzteWFaSjBARxYXXNpYLzaf82A+EDssbGMin4JQ/r1eBlibm2HX/T&#10;4xhKEUPY56igCqHNpfRFRQb9yLbEkbtaZzBE6EqpHXYx3DRynCRTabDm2FBhS9uKitvxxyi4ZLuW&#10;D9LwV7p/n2eX28d9mxqlXof9ZgEiUB/+xU/3p1Ywievjl/gD5Oo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TyM7vwAAANs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78" o:spid="_x0000_s1040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hbxMQAAADbAAAADwAAAGRycy9kb3ducmV2LnhtbESPQYvCMBSE78L+h/AWvNlUBZGuUezC&#10;ghU8qMvC3h7Ns602L7WJWv+9EQSPw8x8w8wWnanFlVpXWVYwjGIQxLnVFRcKfvc/gykI55E11pZJ&#10;wZ0cLOYfvRkm2t54S9edL0SAsEtQQel9k0jp8pIMusg2xME72NagD7ItpG7xFuCmlqM4nkiDFYeF&#10;Ehv6Lik/7S5GQXpf/22sz86rw//xnKXpKMOjUar/2S2/QHjq/Dv8aq+0gvEQnl/CD5Dz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KFvExAAAANsAAAAPAAAAAAAAAAAA&#10;AAAAAKECAABkcnMvZG93bnJldi54bWxQSwUGAAAAAAQABAD5AAAAkgMAAAAA&#10;" strokecolor="#2f5496 [2408]" strokeweight="1.5pt"/>
            <v:shape id="AutoShape 79" o:spid="_x0000_s1039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rFs8UAAADbAAAADwAAAGRycy9kb3ducmV2LnhtbESPT2vCQBTE7wW/w/KE3urGFEqJrsEI&#10;gin00LQI3h7ZZ/6YfRuzW02+fbdQ6HGYmd8w63Q0nbjR4BrLCpaLCARxaXXDlYKvz/3TKwjnkTV2&#10;lknBRA7SzexhjYm2d/6gW+ErESDsElRQe98nUrqyJoNuYXvi4J3tYNAHOVRSD3gPcNPJOIpepMGG&#10;w0KNPe1qKi/Ft1GQTW/Hd+vz6+F8aq95lsU5tkapx/m4XYHwNPr/8F/7oBU8x/D7JfwAufk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/rFs8UAAADbAAAADwAAAAAAAAAA&#10;AAAAAAChAgAAZHJzL2Rvd25yZXYueG1sUEsFBgAAAAAEAAQA+QAAAJMDAAAAAA==&#10;" strokecolor="#2f5496 [2408]" strokeweight="1.5pt"/>
          </v:group>
        </w:pict>
      </w:r>
      <w:r w:rsidR="001A6A14">
        <w:rPr>
          <w:rFonts w:ascii="TTKB Dik Temel Abece" w:hAnsi="TTKB Dik Temel Abece"/>
          <w:sz w:val="72"/>
          <w:szCs w:val="72"/>
        </w:rPr>
        <w:t xml:space="preserve">  </w:t>
      </w:r>
      <w:proofErr w:type="gramStart"/>
      <w:r w:rsidR="001A6A14">
        <w:rPr>
          <w:rFonts w:ascii="N.o.k.t.a.l.ı.d.UZ" w:hAnsi="N.o.k.t.a.l.ı.d.UZ"/>
          <w:sz w:val="64"/>
          <w:szCs w:val="64"/>
        </w:rPr>
        <w:t>e</w:t>
      </w:r>
      <w:proofErr w:type="gramEnd"/>
      <w:r w:rsidR="001A6A14">
        <w:rPr>
          <w:rFonts w:ascii="N.o.k.t.a.l.ı.d.UZ" w:hAnsi="N.o.k.t.a.l.ı.d.UZ"/>
          <w:sz w:val="64"/>
          <w:szCs w:val="64"/>
        </w:rPr>
        <w:t xml:space="preserve"> </w:t>
      </w:r>
      <w:proofErr w:type="spellStart"/>
      <w:r w:rsidR="001A6A14">
        <w:rPr>
          <w:rFonts w:ascii="N.o.k.t.a.l.ı.d.UZ" w:hAnsi="N.o.k.t.a.l.ı.d.UZ"/>
          <w:sz w:val="64"/>
          <w:szCs w:val="64"/>
        </w:rPr>
        <w:t>e</w:t>
      </w:r>
      <w:proofErr w:type="spellEnd"/>
      <w:r w:rsidR="00552E82" w:rsidRPr="00552E82">
        <w:rPr>
          <w:rFonts w:ascii="TTKB Dik Temel Abece" w:hAnsi="TTKB Dik Temel Abece"/>
          <w:noProof/>
          <w:sz w:val="72"/>
          <w:szCs w:val="72"/>
          <w:lang w:eastAsia="tr-TR"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99060</wp:posOffset>
            </wp:positionV>
            <wp:extent cx="419100" cy="447675"/>
            <wp:effectExtent l="19050" t="0" r="0" b="0"/>
            <wp:wrapNone/>
            <wp:docPr id="26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6213D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pict>
          <v:group id="_x0000_s1032" style="position:absolute;margin-left:-16.85pt;margin-top:5.65pt;width:521.25pt;height:36.85pt;z-index:-251595776;mso-position-horizontal-relative:text;mso-position-vertical-relative:text" coordorigin="1080,2622" coordsize="10425,7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+ZqHAQAAOEPAAAOAAAAZHJzL2Uyb0RvYy54bWzsV9uO2zYQfS/QfyD07pVky7YsrDZY+LIo&#10;kLZBk34ALVEXVCJVkl55G/TfOxxKsuzdXJBsNkBbP8ikSA7ncubM6PrVsa7IPZOqFDx2/CvPIYwn&#10;Ii15Hju/v9tNQocoTXlKK8FZ7Dww5by6+fGH67aJ2FQUokqZJCCEq6htYqfQuolcVyUFq6m6Eg3j&#10;sJgJWVMNU5m7qaQtSK8rd+p5C7cVMm2kSJhS8HZjF50blJ9lLNG/ZplimlSxA7ppfEp87s3Tvbmm&#10;US5pU5RJpwb9Ai1qWnK4dBC1oZqSgywfiarLRAolMn2ViNoVWVYmDG0Aa3zvwpo7KQ4N2pJHbd4M&#10;bgLXXvjpi8Umv9y/kaRMYydwCKc1hAhvJSH6pm3yCLbcyeZt80ZaA2H4WiR/KHCde7lu5rndTPbt&#10;zyIFefSgBfrmmMnaiACryRFD8DCEgB01SeDlYuGvwuXcIQmsBYvlajW3MUoKCKQ55nugGoHV6WI6&#10;7de23XHfC6bd4eVsaVZdGtl7UddONwOPTlE7PLkBTp+5wTdCLs00cX4uNzxhT++Mx9bQ6Nn9AHmn&#10;TtBSXwettwVtGCJWGdx00PIXvVN/g4SkPK8YCTF2bYP7enApiyzCxbqAbexWStEWjKagFgYCgjg6&#10;YCYKcPlJqPkewOgcMyMf+4AnA7dLxNCokUrfMVETM4gdCdojkun9a6UtuPotBthKVGW6K6sKJzLf&#10;rytJ7ilQzw5/9mzVFNS+xRQDgCq7FcF6JqPipAXLV97cw7Nni8iRbLiCJgnjeo77qkMNuWcvWc49&#10;r+M5eG2SCDUa7jZMa6Q8vr0uNXBzVdaxE4KMXoqJx5anYD6NNC0rOwYzKo6MYGNikkZFe5E+QHyk&#10;sMQLhQIGhZB/OaQF0o0d9eeBSuaQ6icOMV75QWBYGifBfDmFiRyv7McrlCcgKna0Q+xwrS2zHxpZ&#10;5gXc5KM3uLgFCspKjNhJq05ZQL/V9ZunwVNZMLP0MgI1wOGbZUHPnOGsY9UnsmDmLc548yuzoIeX&#10;RZ0FqQ3LGKRQynt4jUGKsOu0GeD+GKhdmkyXIOPjebg29wzQH6eryeMNVYXVM4WRuZdG/6EkOFXI&#10;F0qIZV8WTH5i6SBhMEqINbc9R3LkXc8xVAbc/e6hgf7irDDYI89RGD63KCgtqWGbteAc6oOQFt0f&#10;KBFcmPqAyPq+5A6tZcfhH+VzGgFFQLEzqWDIAnva9ytvtQ23YTAJpovtJPA2m8ntbh1MFjt/Od/M&#10;Nuv1xv/bpKIfREWZpowbq/v+2g8+r8noOn3bGQ8d9uBB91w60gKo2P+j0tgvmBZhXI5M4TYIeTnm&#10;Nx2G7SpHSEcKNnpAo/QCSPfn3od6oP+hblqXfz3Ukd/hOxIzpPvmNR+q4zmmxunL/OYfAAAA//8D&#10;AFBLAwQUAAYACAAAACEALMQftN8AAAAKAQAADwAAAGRycy9kb3ducmV2LnhtbEyPQWvCQBCF74X+&#10;h2WE3nQ3DbYhZiMibU9SqBZKb2syJsHsbMiuSfz3HU/1OLyPN9/L1pNtxYC9bxxpiBYKBFLhyoYq&#10;Dd+H93kCwgdDpWkdoYYreljnjw+ZSUs30hcO+1AJLiGfGg11CF0qpS9qtMYvXIfE2cn11gQ++0qW&#10;vRm53LbyWakXaU1D/KE2HW5rLM77i9XwMZpxE0dvw+582l5/D8vPn12EWj/Nps0KRMAp/MNw02d1&#10;yNnp6C5UetFqmMfxK6McRDGIG6BUwmOOGpKlApln8n5C/gcAAP//AwBQSwECLQAUAAYACAAAACEA&#10;toM4kv4AAADhAQAAEwAAAAAAAAAAAAAAAAAAAAAAW0NvbnRlbnRfVHlwZXNdLnhtbFBLAQItABQA&#10;BgAIAAAAIQA4/SH/1gAAAJQBAAALAAAAAAAAAAAAAAAAAC8BAABfcmVscy8ucmVsc1BLAQItABQA&#10;BgAIAAAAIQBC9+ZqHAQAAOEPAAAOAAAAAAAAAAAAAAAAAC4CAABkcnMvZTJvRG9jLnhtbFBLAQIt&#10;ABQABgAIAAAAIQAsxB+03wAAAAoBAAAPAAAAAAAAAAAAAAAAAHYGAABkcnMvZG93bnJldi54bWxQ&#10;SwUGAAAAAAQABADzAAAAggcAAAAA&#10;">
            <v:group id="Group 81" o:spid="_x0000_s1035" style="position:absolute;left:1080;top:2622;width:10425;height:737" coordorigin="1080,2622" coordsize="10425,7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<v:rect id="Rectangle 82" o:spid="_x0000_s1037" style="position:absolute;left:1095;top:2622;width:10410;height:73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8LGMEA&#10;AADbAAAADwAAAGRycy9kb3ducmV2LnhtbERPS2vCQBC+F/wPywje6kaFUFJX8VFLr9pI8DZkx2ww&#10;OxuyWxP/fbcg9DYf33OW68E24k6drx0rmE0TEMSl0zVXCvLvw+sbCB+QNTaOScGDPKxXo5clZtr1&#10;fKT7KVQihrDPUIEJoc2k9KUhi37qWuLIXV1nMUTYVVJ32Mdw28h5kqTSYs2xwWBLO0Pl7fRjFSyq&#10;4sMU+d7ndlakn+fHedtfDkpNxsPmHUSgIfyLn+4vHeen8PdLPEC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vCxjBAAAA2wAAAA8AAAAAAAAAAAAAAAAAmAIAAGRycy9kb3du&#10;cmV2LnhtbFBLBQYAAAAABAAEAPUAAACGAwAAAAA=&#10;" strokecolor="#2f5496 [2408]" strokeweight="1.5pt">
                <v:fill opacity="0"/>
              </v:rect>
              <v:rect id="Rectangle 83" o:spid="_x0000_s1036" style="position:absolute;left:1080;top:2835;width:10410;height:30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Og5r8A&#10;AADaAAAADwAAAGRycy9kb3ducmV2LnhtbESPzarCMBSE94LvEI5wd5pWVLQaRRSvLv3dH5pjW2xO&#10;ahO1vr25cMHlMDPfMLNFY0rxpNoVlhXEvQgEcWp1wZmC82nTHYNwHlljaZkUvMnBYt5uzTDR9sUH&#10;eh59JgKEXYIKcu+rREqX5mTQ9WxFHLyrrQ36IOtM6hpfAW5K2Y+ikTRYcFjIsaJVTunt+DAKLsN1&#10;xVtpeB9vBpPh5fZ7X8VGqZ9Os5yC8NT4b/i/vdMKRvB3JdwAOf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mU6DmvwAAANoAAAAPAAAAAAAAAAAAAAAAAJgCAABkcnMvZG93bnJl&#10;di54bWxQSwUGAAAAAAQABAD1AAAAhAMAAAAA&#10;" fillcolor="#deeaf6 [660]" strokecolor="#c00000" strokeweight="1pt">
                <v:stroke dashstyle="dash"/>
              </v:rect>
            </v:group>
            <v:shape id="AutoShape 84" o:spid="_x0000_s1034" type="#_x0000_t32" style="position:absolute;left:109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GGy8MAAADaAAAADwAAAGRycy9kb3ducmV2LnhtbESPQYvCMBSE74L/ITzB2zbVw7pUo1hB&#10;sIKHdRfB26N5ttXmpTZZrf9+Iwgeh5n5hpktOlOLG7WusqxgFMUgiHOrKy4U/P6sP75AOI+ssbZM&#10;Ch7kYDHv92aYaHvnb7rtfSEChF2CCkrvm0RKl5dk0EW2IQ7eybYGfZBtIXWL9wA3tRzH8ac0WHFY&#10;KLGhVUn5Zf9nFKSP7WFnfXbdnI7na5am4wzPRqnhoFtOQXjq/Dv8am+0ggk8r4QbIO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BhhsvDAAAA2gAAAA8AAAAAAAAAAAAA&#10;AAAAoQIAAGRycy9kb3ducmV2LnhtbFBLBQYAAAAABAAEAPkAAACRAwAAAAA=&#10;" strokecolor="#2f5496 [2408]" strokeweight="1.5pt"/>
            <v:shape id="AutoShape 85" o:spid="_x0000_s1033" type="#_x0000_t32" style="position:absolute;left:11505;top:2622;width:0;height:737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9GiP8QAAADbAAAADwAAAGRycy9kb3ducmV2LnhtbESPQWvCQBCF7wX/wzJCb3Wjh1KiqxhB&#10;MIUe1FLwNmTHJJqdjdlV4793DgVvM7w3730zW/SuUTfqQu3ZwHiUgCIuvK25NPC7X398gQoR2WLj&#10;mQw8KMBiPnibYWr9nbd028VSSQiHFA1UMbap1qGoyGEY+ZZYtKPvHEZZu1LbDu8S7ho9SZJP7bBm&#10;aaiwpVVFxXl3dQayx/ffj4/5ZXM8nC55lk1yPDlj3of9cgoqUh9f5v/rjRV8oZdfZAA9f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0aI/xAAAANsAAAAPAAAAAAAAAAAA&#10;AAAAAKECAABkcnMvZG93bnJldi54bWxQSwUGAAAAAAQABAD5AAAAkgMAAAAA&#10;" strokecolor="#2f5496 [2408]" strokeweight="1.5pt"/>
          </v:group>
        </w:pict>
      </w:r>
      <w:r w:rsidR="00552E82">
        <w:rPr>
          <w:rFonts w:ascii="TTKB Dik Temel Abece" w:hAnsi="TTKB Dik Temel Abece"/>
          <w:noProof/>
          <w:color w:val="4472C4" w:themeColor="accent5"/>
          <w:sz w:val="72"/>
          <w:szCs w:val="72"/>
          <w:lang w:eastAsia="tr-TR"/>
        </w:rPr>
        <w:drawing>
          <wp:anchor distT="0" distB="0" distL="114300" distR="114300" simplePos="0" relativeHeight="251731968" behindDoc="1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75565</wp:posOffset>
            </wp:positionV>
            <wp:extent cx="419100" cy="447675"/>
            <wp:effectExtent l="19050" t="0" r="0" b="0"/>
            <wp:wrapNone/>
            <wp:docPr id="28" name="Resim 1" descr="C:\Users\Emin ÖZÜMAĞI\Desktop\ev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min ÖZÜMAĞI\Desktop\ev.jpg"/>
                    <pic:cNvPicPr preferRelativeResize="0"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2E82">
        <w:rPr>
          <w:rFonts w:ascii="TTKB Dik Temel Abece" w:hAnsi="TTKB Dik Temel Abece"/>
          <w:sz w:val="72"/>
          <w:szCs w:val="72"/>
        </w:rPr>
        <w:tab/>
      </w:r>
    </w:p>
    <w:p w:rsidR="00CF073F" w:rsidRPr="00CF073F" w:rsidRDefault="00CF073F" w:rsidP="00CF073F">
      <w:pPr>
        <w:rPr>
          <w:rFonts w:ascii="TTKB Dik Temel Abece" w:hAnsi="TTKB Dik Temel Abece"/>
          <w:sz w:val="72"/>
          <w:szCs w:val="72"/>
        </w:rPr>
      </w:pPr>
    </w:p>
    <w:p w:rsidR="001770C2" w:rsidRPr="00184287" w:rsidRDefault="00184287" w:rsidP="00CF073F">
      <w:pPr>
        <w:jc w:val="center"/>
        <w:rPr>
          <w:rFonts w:ascii="TTKB Dik Temel Abece" w:hAnsi="TTKB Dik Temel Abece"/>
          <w:color w:val="0070C0"/>
        </w:rPr>
      </w:pPr>
      <w:hyperlink r:id="rId17" w:history="1">
        <w:r w:rsidRPr="00E74C17">
          <w:rPr>
            <w:rStyle w:val="Kpr"/>
            <w:rFonts w:ascii="TTKB Dik Temel Abece" w:hAnsi="TTKB Dik Temel Abece"/>
          </w:rPr>
          <w:t>https://www.sorubak.com</w:t>
        </w:r>
      </w:hyperlink>
      <w:r>
        <w:rPr>
          <w:rFonts w:ascii="TTKB Dik Temel Abece" w:hAnsi="TTKB Dik Temel Abece"/>
          <w:color w:val="0070C0"/>
        </w:rPr>
        <w:t xml:space="preserve"> </w:t>
      </w:r>
    </w:p>
    <w:sectPr w:rsidR="001770C2" w:rsidRPr="00184287" w:rsidSect="00E5259D">
      <w:pgSz w:w="11906" w:h="16838"/>
      <w:pgMar w:top="1417" w:right="424" w:bottom="426" w:left="1417" w:header="708" w:footer="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3E79" w:rsidRDefault="00623E79" w:rsidP="00AF138E">
      <w:pPr>
        <w:spacing w:after="0" w:line="240" w:lineRule="auto"/>
      </w:pPr>
      <w:r>
        <w:separator/>
      </w:r>
    </w:p>
  </w:endnote>
  <w:endnote w:type="continuationSeparator" w:id="0">
    <w:p w:rsidR="00623E79" w:rsidRDefault="00623E79" w:rsidP="00AF13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A00000AF" w:usb1="10000048" w:usb2="00000000" w:usb3="00000000" w:csb0="00000111" w:csb1="00000000"/>
  </w:font>
  <w:font w:name="N.o.k.t.a.l.ı.d.UZ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TTKB Dik Temel Abece Dot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3E79" w:rsidRDefault="00623E79" w:rsidP="00AF138E">
      <w:pPr>
        <w:spacing w:after="0" w:line="240" w:lineRule="auto"/>
      </w:pPr>
      <w:r>
        <w:separator/>
      </w:r>
    </w:p>
  </w:footnote>
  <w:footnote w:type="continuationSeparator" w:id="0">
    <w:p w:rsidR="00623E79" w:rsidRDefault="00623E79" w:rsidP="00AF138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45032"/>
    <w:rsid w:val="0009779C"/>
    <w:rsid w:val="000B1199"/>
    <w:rsid w:val="000D463D"/>
    <w:rsid w:val="00123094"/>
    <w:rsid w:val="00144B66"/>
    <w:rsid w:val="00170688"/>
    <w:rsid w:val="001770C2"/>
    <w:rsid w:val="00184287"/>
    <w:rsid w:val="001A6A14"/>
    <w:rsid w:val="001F5A93"/>
    <w:rsid w:val="002C0CBB"/>
    <w:rsid w:val="003721D6"/>
    <w:rsid w:val="00394A6D"/>
    <w:rsid w:val="003E4FBB"/>
    <w:rsid w:val="00496FA4"/>
    <w:rsid w:val="00552E82"/>
    <w:rsid w:val="006202D1"/>
    <w:rsid w:val="00623E79"/>
    <w:rsid w:val="00645032"/>
    <w:rsid w:val="0066213D"/>
    <w:rsid w:val="007A24CE"/>
    <w:rsid w:val="007C600C"/>
    <w:rsid w:val="007D2739"/>
    <w:rsid w:val="007F64BA"/>
    <w:rsid w:val="00855826"/>
    <w:rsid w:val="008E294D"/>
    <w:rsid w:val="00975E8A"/>
    <w:rsid w:val="00986F18"/>
    <w:rsid w:val="009D28E6"/>
    <w:rsid w:val="009F1F66"/>
    <w:rsid w:val="00A269D8"/>
    <w:rsid w:val="00AD1B1C"/>
    <w:rsid w:val="00AF138E"/>
    <w:rsid w:val="00B33495"/>
    <w:rsid w:val="00BD4B19"/>
    <w:rsid w:val="00C01D39"/>
    <w:rsid w:val="00C12BDD"/>
    <w:rsid w:val="00C94A0B"/>
    <w:rsid w:val="00CF073F"/>
    <w:rsid w:val="00D4633B"/>
    <w:rsid w:val="00E5259D"/>
    <w:rsid w:val="00F367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 strokecolor="none [2408]">
      <v:fill color="white" opacity="0"/>
      <v:stroke color="none [2408]" weight="1.5pt"/>
    </o:shapedefaults>
    <o:shapelayout v:ext="edit">
      <o:idmap v:ext="edit" data="1"/>
      <o:rules v:ext="edit">
        <o:r id="V:Rule23" type="connector" idref="#AutoShape 16"/>
        <o:r id="V:Rule24" type="connector" idref="#AutoShape 17"/>
        <o:r id="V:Rule25" type="connector" idref="#AutoShape 30"/>
        <o:r id="V:Rule26" type="connector" idref="#AutoShape 31"/>
        <o:r id="V:Rule27" type="connector" idref="#AutoShape 36"/>
        <o:r id="V:Rule28" type="connector" idref="#AutoShape 37"/>
        <o:r id="V:Rule29" type="connector" idref="#AutoShape 48"/>
        <o:r id="V:Rule30" type="connector" idref="#AutoShape 49"/>
        <o:r id="V:Rule31" type="connector" idref="#AutoShape 54"/>
        <o:r id="V:Rule32" type="connector" idref="#AutoShape 55"/>
        <o:r id="V:Rule33" type="connector" idref="#AutoShape 72"/>
        <o:r id="V:Rule34" type="connector" idref="#AutoShape 73"/>
        <o:r id="V:Rule35" type="connector" idref="#AutoShape 66"/>
        <o:r id="V:Rule36" type="connector" idref="#AutoShape 67"/>
        <o:r id="V:Rule37" type="connector" idref="#AutoShape 78"/>
        <o:r id="V:Rule38" type="connector" idref="#AutoShape 79"/>
        <o:r id="V:Rule39" type="connector" idref="#AutoShape 84"/>
        <o:r id="V:Rule40" type="connector" idref="#AutoShape 85"/>
        <o:r id="V:Rule50" type="connector" idref="#AutoShape 48"/>
        <o:r id="V:Rule54" type="connector" idref="#AutoShape 90"/>
        <o:r id="V:Rule55" type="connector" idref="#AutoShape 37"/>
        <o:r id="V:Rule60" type="connector" idref="#AutoShape 55"/>
        <o:r id="V:Rule61" type="connector" idref="#AutoShape 96"/>
        <o:r id="V:Rule62" type="connector" idref="#AutoShape 91"/>
        <o:r id="V:Rule63" type="connector" idref="#AutoShape 66"/>
        <o:r id="V:Rule64" type="connector" idref="#AutoShape 97"/>
        <o:r id="V:Rule65" type="connector" idref="#AutoShape 72"/>
        <o:r id="V:Rule66" type="connector" idref="#AutoShape 85"/>
        <o:r id="V:Rule67" type="connector" idref="#AutoShape 67"/>
        <o:r id="V:Rule68" type="connector" idref="#AutoShape 16"/>
        <o:r id="V:Rule69" type="connector" idref="#AutoShape 31"/>
        <o:r id="V:Rule71" type="connector" idref="#AutoShape 49"/>
        <o:r id="V:Rule73" type="connector" idref="#AutoShape 54"/>
        <o:r id="V:Rule74" type="connector" idref="#AutoShape 36"/>
        <o:r id="V:Rule75" type="connector" idref="#AutoShape 73"/>
        <o:r id="V:Rule76" type="connector" idref="#AutoShape 79"/>
        <o:r id="V:Rule77" type="connector" idref="#AutoShape 30"/>
        <o:r id="V:Rule78" type="connector" idref="#AutoShape 17"/>
        <o:r id="V:Rule79" type="connector" idref="#AutoShape 78"/>
        <o:r id="V:Rule80" type="connector" idref="#AutoShape 8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5A9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F138E"/>
  </w:style>
  <w:style w:type="paragraph" w:styleId="Altbilgi">
    <w:name w:val="footer"/>
    <w:basedOn w:val="Normal"/>
    <w:link w:val="Al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F138E"/>
  </w:style>
  <w:style w:type="character" w:styleId="Kpr">
    <w:name w:val="Hyperlink"/>
    <w:basedOn w:val="VarsaylanParagrafYazTipi"/>
    <w:uiPriority w:val="99"/>
    <w:unhideWhenUsed/>
    <w:rsid w:val="007F64BA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6F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6F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5A9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F138E"/>
  </w:style>
  <w:style w:type="paragraph" w:styleId="Altbilgi">
    <w:name w:val="footer"/>
    <w:basedOn w:val="Normal"/>
    <w:link w:val="AltbilgiChar"/>
    <w:uiPriority w:val="99"/>
    <w:unhideWhenUsed/>
    <w:rsid w:val="00AF138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F138E"/>
  </w:style>
  <w:style w:type="character" w:styleId="Kpr">
    <w:name w:val="Hyperlink"/>
    <w:basedOn w:val="VarsaylanParagrafYazTipi"/>
    <w:uiPriority w:val="99"/>
    <w:unhideWhenUsed/>
    <w:rsid w:val="007F64BA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986F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86F1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656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4.png"/><Relationship Id="rId17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20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2.wdp"/><Relationship Id="rId5" Type="http://schemas.openxmlformats.org/officeDocument/2006/relationships/endnotes" Target="endnotes.xml"/><Relationship Id="rId15" Type="http://schemas.microsoft.com/office/2007/relationships/hdphoto" Target="media/hdphoto4.wdp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microsoft.com/office/2007/relationships/hdphoto" Target="media/hdphoto1.wdp"/><Relationship Id="rId14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nesrin\Downloads\G&#252;zel%20yaz&#305;%20defteri\G&#252;zel%20yaz&#305;%20defteri%20&#351;ablonu%204.dotx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Güzel yazı defteri şablonu 4</Template>
  <TotalTime>1</TotalTime>
  <Pages>2</Pages>
  <Words>57</Words>
  <Characters>326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2020-09-28T09:32:00Z</dcterms:created>
  <dcterms:modified xsi:type="dcterms:W3CDTF">2020-09-28T09:32:00Z</dcterms:modified>
  <cp:category>https://www.sorubak.com</cp:category>
</cp:coreProperties>
</file>