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140CA" w:rsidRPr="00077F4B" w:rsidRDefault="00BD3DCE" w:rsidP="00B72907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Group 32" o:spid="_x0000_s1026" style="position:absolute;margin-left:-16.1pt;margin-top:9.4pt;width:521.25pt;height:36.85pt;z-index:-25152614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d&#10;eZcZEgQAAPEPAAAOAAAAAAAAAAAAAAAAAC4CAABkcnMvZTJvRG9jLnhtbFBLAQItABQABgAIAAAA&#10;IQBYKw9o4AAAAAoBAAAPAAAAAAAAAAAAAAAAAGwGAABkcnMvZG93bnJldi54bWxQSwUGAAAAAAQA&#10;BADzAAAAeQcAAAAA&#10;">
            <v:group id="Group 33" o:spid="_x0000_s102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davELwwAAAN0AAAAP&#10;AAAAAAAAAAAAAAAAAKoCAABkcnMvZG93bnJldi54bWxQSwUGAAAAAAQABAD6AAAAmgMAAAAA&#10;">
              <v:rect id="Rectangle 34" o:spid="_x0000_s1028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PY/KsMA&#10;AADdAAAADwAAAGRycy9kb3ducmV2LnhtbERPTWvCQBC9F/wPywje6kalUqKrVK3itRoJvQ3ZMRua&#10;nQ3ZrYn/visUvM3jfc5y3dta3Kj1lWMFk3ECgrhwuuJSQXbev76D8AFZY+2YFNzJw3o1eFliql3H&#10;X3Q7hVLEEPYpKjAhNKmUvjBk0Y9dQxy5q2sthgjbUuoWuxhuazlNkrm0WHFsMNjQ1lDxc/q1CmZl&#10;/mnybOczO8nnh8v9sum+90qNhv3HAkSgPjzF/+6jjvPfkhk8voknyN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PY/KsMAAADdAAAADwAAAAAAAAAAAAAAAACYAgAAZHJzL2Rv&#10;d25yZXYueG1sUEsFBgAAAAAEAAQA9QAAAIgDAAAAAA==&#10;" strokecolor="#2f5496 [2408]" strokeweight="1.5pt">
                <v:fill opacity="0"/>
              </v:rect>
              <v:rect id="Rectangle 35" o:spid="_x0000_s1029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VT9sAA&#10;AADdAAAADwAAAGRycy9kb3ducmV2LnhtbERPS4vCMBC+C/sfwix407RiRbtGEcXHcX3dh2a2LTaT&#10;2kSt/94IC97m43vOdN6aStypcaVlBXE/AkGcWV1yruB0XPfGIJxH1lhZJgVPcjCffXWmmGr74D3d&#10;Dz4XIYRdigoK7+tUSpcVZND1bU0cuD/bGPQBNrnUDT5CuKnkIIpG0mDJoaHAmpYFZZfDzSg4J6ua&#10;t9Lwb7weTpLzZXNdxkap7ne7+AHhqfUf8b97p8P8JBrC+5twgpy9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GVT9sAAAADdAAAADwAAAAAAAAAAAAAAAACYAgAAZHJzL2Rvd25y&#10;ZXYueG1sUEsFBgAAAAAEAAQA9QAAAIUDAAAAAA==&#10;" fillcolor="#deeaf6 [660]" strokecolor="#c00000" strokeweight="1pt">
                <v:stroke dashstyle="dash"/>
              </v:rect>
            </v:group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AutoShape 36" o:spid="_x0000_s103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DcMu8QAAADdAAAADwAAAGRycy9kb3ducmV2LnhtbERPS2vCQBC+F/wPyxR6q5sKKSW6ihEE&#10;U+ihKoK3ITvmYXY2ya4x/vtuodDbfHzPWaxG04iBeldZVvA2jUAQ51ZXXCg4HravHyCcR9bYWCYF&#10;D3KwWk6eFphoe+dvGva+ECGEXYIKSu/bREqXl2TQTW1LHLiL7Q36APtC6h7vIdw0chZF79JgxaGh&#10;xJY2JeXX/c0oSB+fpy/rs253OdddlqazDGuj1MvzuJ6D8DT6f/Gfe6fD/DiK4febcIJc/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sNwy7xAAAAN0AAAAPAAAAAAAAAAAA&#10;AAAAAKECAABkcnMvZG93bnJldi54bWxQSwUGAAAAAAQABAD5AAAAkgMAAAAA&#10;" strokecolor="#2f5496 [2408]" strokeweight="1.5pt"/>
            <v:shape id="AutoShape 37" o:spid="_x0000_s103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OWSzMMAAADdAAAADwAAAGRycy9kb3ducmV2LnhtbERPS4vCMBC+C/sfwix4s+kKinSNYhcE&#10;K3jwgbC3oRnbajOpTdT6783Cgrf5+J4znXemFndqXWVZwVcUgyDOra64UHDYLwcTEM4ja6wtk4In&#10;OZjPPnpTTLR98JbuO1+IEMIuQQWl900ipctLMugi2xAH7mRbgz7AtpC6xUcIN7UcxvFYGqw4NJTY&#10;0E9J+WV3MwrS5/q4sT67rk6/52uWpsMMz0ap/me3+AbhqfNv8b97pcP8UTyGv2/CCXL2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zlkszDAAAA3QAAAA8AAAAAAAAAAAAA&#10;AAAAoQIAAGRycy9kb3ducmV2LnhtbFBLBQYAAAAABAAEAPkAAACRAwAAAAA=&#10;" strokecolor="#2f5496 [2408]" strokeweight="1.5pt"/>
          </v:group>
        </w:pict>
      </w:r>
      <w:r w:rsidR="008140CA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I     I     I     I     </w:t>
      </w:r>
    </w:p>
    <w:p w:rsidR="00077F4B" w:rsidRPr="00077F4B" w:rsidRDefault="00BD3DCE" w:rsidP="00077F4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364" style="position:absolute;margin-left:-16.1pt;margin-top:9.4pt;width:521.25pt;height:36.85pt;z-index:-25150464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+dwCfhMEAADxDwAADgAAAAAAAAAAAAAAAAAuAgAAZHJzL2Uyb0RvYy54bWxQSwECLQAUAAYACAAA&#10;ACEAWCsPaOAAAAAKAQAADwAAAAAAAAAAAAAAAABtBgAAZHJzL2Rvd25yZXYueG1sUEsFBgAAAAAE&#10;AAQA8wAAAHoHAAAAAA==&#10;">
            <v:group id="Group 33" o:spid="_x0000_s536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OGl2JxgAAAN0A&#10;AAAPAAAAAAAAAAAAAAAAAKoCAABkcnMvZG93bnJldi54bWxQSwUGAAAAAAQABAD6AAAAnQMAAAAA&#10;">
              <v:rect id="Rectangle 34" o:spid="_x0000_s536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kJc8IA&#10;AADdAAAADwAAAGRycy9kb3ducmV2LnhtbERPz2vCMBS+D/wfwhN2m6lzilSj6JzD67RSvD2aZ1Ns&#10;XkqT2frfLwdhx4/v93Ld21rcqfWVYwXjUQKCuHC64lJBdtq/zUH4gKyxdkwKHuRhvRq8LDHVruMf&#10;uh9DKWII+xQVmBCaVEpfGLLoR64hjtzVtRZDhG0pdYtdDLe1fE+SmbRYcWww2NCnoeJ2/LUKJmX+&#10;ZfJs5zM7zmff58d52132Sr0O+80CRKA+/Iuf7oNW8DGdxv3xTXwCcvU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KQlzwgAAAN0AAAAPAAAAAAAAAAAAAAAAAJgCAABkcnMvZG93&#10;bnJldi54bWxQSwUGAAAAAAQABAD1AAAAhwMAAAAA&#10;" strokecolor="#2f5496 [2408]" strokeweight="1.5pt">
                <v:fill opacity="0"/>
              </v:rect>
              <v:rect id="Rectangle 35" o:spid="_x0000_s536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9YQMMA&#10;AADdAAAADwAAAGRycy9kb3ducmV2LnhtbESPQYvCMBSE74L/ITxhb5pWrLjVKIui7lHren80z7bY&#10;vHSbrNZ/bxYEj8PMfMMsVp2pxY1aV1lWEI8iEMS51RUXCn5O2+EMhPPIGmvLpOBBDlbLfm+BqbZ3&#10;PtIt84UIEHYpKii9b1IpXV6SQTeyDXHwLrY16INsC6lbvAe4qeU4iqbSYMVhocSG1iXl1+zPKDgn&#10;m4b30vAh3k4+k/N197uOjVIfg+5rDsJT59/hV/tbK5gkSQz/b8ITkM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B9YQ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536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9M84cYAAADdAAAADwAAAGRycy9kb3ducmV2LnhtbESPQWvCQBSE70L/w/IKvZmNoRaJrmIK&#10;BVPwUBXB2yP7TKLZtzG71fjv3ULB4zAz3zCzRW8acaXO1ZYVjKIYBHFhdc2lgt32azgB4TyyxsYy&#10;KbiTg8X8ZTDDVNsb/9B140sRIOxSVFB536ZSuqIigy6yLXHwjrYz6IPsSqk7vAW4aWQSxx/SYM1h&#10;ocKWPisqzptfoyC7f+/X1ueX1fFwuuRZluR4Mkq9vfbLKQhPvX+G/9srreB9PE7g7014AnL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vTPOHGAAAA3QAAAA8AAAAAAAAA&#10;AAAAAAAAoQIAAGRycy9kb3ducmV2LnhtbFBLBQYAAAAABAAEAPkAAACUAwAAAAA=&#10;" strokecolor="#2f5496 [2408]" strokeweight="1.5pt"/>
            <v:shape id="AutoShape 37" o:spid="_x0000_s536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J+ZescAAADdAAAADwAAAGRycy9kb3ducmV2LnhtbESPT2vCQBTE74LfYXmCN7OprUWiqzSF&#10;gil48A+Ct0f2mcRm38bsqvHbdwtCj8PM/IaZLztTixu1rrKs4CWKQRDnVldcKNjvvkZTEM4ja6wt&#10;k4IHOVgu+r05JtreeUO3rS9EgLBLUEHpfZNI6fKSDLrINsTBO9nWoA+yLaRu8R7gppbjOH6XBisO&#10;CyU29FlS/rO9GgXp4/uwtj67rE7H8yVL03GGZ6PUcNB9zEB46vx/+NleaQVvk8kr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Un5l6xwAAAN0AAAAPAAAAAAAA&#10;AAAAAAAAAKECAABkcnMvZG93bnJldi54bWxQSwUGAAAAAAQABAD5AAAAlQMAAAAA&#10;" strokecolor="#2f5496 [2408]" strokeweight="1.5pt"/>
          </v:group>
        </w:pic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I     I     I     I     </w:t>
      </w:r>
    </w:p>
    <w:p w:rsidR="00077F4B" w:rsidRPr="00077F4B" w:rsidRDefault="00BD3DCE" w:rsidP="00077F4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358" style="position:absolute;margin-left:-16.1pt;margin-top:9.4pt;width:521.25pt;height:36.85pt;z-index:-25150259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AjGGCoUBAAA8Q8AAA4AAAAAAAAAAAAAAAAALgIAAGRycy9lMm9Eb2MueG1sUEsBAi0AFAAGAAgA&#10;AAAhAFgrD2jgAAAACgEAAA8AAAAAAAAAAAAAAAAAbgYAAGRycy9kb3ducmV2LnhtbFBLBQYAAAAA&#10;BAAEAPMAAAB7BwAAAAA=&#10;">
            <v:group id="Group 33" o:spid="_x0000_s536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KjsFRxgAAAN0A&#10;AAAPAAAAAAAAAAAAAAAAAKoCAABkcnMvZG93bnJldi54bWxQSwUGAAAAAAQABAD6AAAAnQMAAAAA&#10;">
              <v:rect id="Rectangle 34" o:spid="_x0000_s536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w0nMYA&#10;AADdAAAADwAAAGRycy9kb3ducmV2LnhtbESPQWvCQBSE70L/w/IKvelGq6FEV6ltLV5rI6G3R/aZ&#10;Dc2+Ddmtif/eLQgeh5n5hlltBtuIM3W+dqxgOklAEJdO11wpyL934xcQPiBrbByTggt52KwfRivM&#10;tOv5i86HUIkIYZ+hAhNCm0npS0MW/cS1xNE7uc5iiLKrpO6wj3DbyFmSpNJizXHBYEtvhsrfw59V&#10;8FwVH6bI331up0X6ebwct/3PTqmnx+F1CSLQEO7hW3uvFcwXixT+38QnIN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Iw0nMYAAADdAAAADwAAAAAAAAAAAAAAAACYAgAAZHJz&#10;L2Rvd25yZXYueG1sUEsFBgAAAAAEAAQA9QAAAIsDAAAAAA==&#10;" strokecolor="#2f5496 [2408]" strokeweight="1.5pt">
                <v:fill opacity="0"/>
              </v:rect>
              <v:rect id="Rectangle 35" o:spid="_x0000_s536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plr8QA&#10;AADdAAAADwAAAGRycy9kb3ducmV2LnhtbESPQWvCQBSE74L/YXmF3ppNirEaXUUsVo9tqvdH9jUJ&#10;Zt+m2W2S/vuuUPA4zMw3zHo7mkb01LnasoIkikEQF1bXXCo4fx6eFiCcR9bYWCYFv+Rgu5lO1php&#10;O/AH9bkvRYCwy1BB5X2bSemKigy6yLbEwfuynUEfZFdK3eEQ4KaRz3E8lwZrDgsVtrSvqLjmP0bB&#10;JX1t+SgNvyeH2TK9XN++94lR6vFh3K1AeBr9PfzfPmkFszR9gdub8ATk5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C6Za/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536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jsLC8IAAADdAAAADwAAAGRycy9kb3ducmV2LnhtbERPTYvCMBC9L/gfwgje1lRZF6lGscKC&#10;FTysiuBtaMa22kxqE7X+e3MQPD7e93TemkrcqXGlZQWDfgSCOLO65FzBfvf3PQbhPLLGyjIpeJKD&#10;+azzNcVY2wf/033rcxFC2MWooPC+jqV0WUEGXd/WxIE72cagD7DJpW7wEcJNJYdR9CsNlhwaCqxp&#10;WVB22d6MguS5PmysT6+r0/F8TZNkmOLZKNXrtosJCE+t/4jf7pVW8DMahbnhTXgCcvY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mjsLC8IAAADdAAAADwAAAAAAAAAAAAAA&#10;AAChAgAAZHJzL2Rvd25yZXYueG1sUEsFBgAAAAAEAAQA+QAAAJADAAAAAA==&#10;" strokecolor="#2f5496 [2408]" strokeweight="1.5pt"/>
            <v:shape id="AutoShape 37" o:spid="_x0000_s535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XeukMYAAADdAAAADwAAAGRycy9kb3ducmV2LnhtbESPQWvCQBSE70L/w/IK3nRTUWmjqzQF&#10;IRE8aEvB2yP7TGKzb2N21fjvXUHocZiZb5j5sjO1uFDrKssK3oYRCOLc6ooLBT/fq8E7COeRNdaW&#10;ScGNHCwXL705xtpeeUuXnS9EgLCLUUHpfRNL6fKSDLqhbYiDd7CtQR9kW0jd4jXATS1HUTSVBisO&#10;CyU29FVS/rc7GwXJbf27sT47pYf98ZQlySjDo1Gq/9p9zkB46vx/+NlOtYLxZPIBjzfhCcjF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V3rpDGAAAA3QAAAA8AAAAAAAAA&#10;AAAAAAAAoQIAAGRycy9kb3ducmV2LnhtbFBLBQYAAAAABAAEAPkAAACUAwAAAAA=&#10;" strokecolor="#2f5496 [2408]" strokeweight="1.5pt"/>
          </v:group>
        </w:pic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I     I     I     I     </w:t>
      </w:r>
    </w:p>
    <w:p w:rsidR="00077F4B" w:rsidRPr="00077F4B" w:rsidRDefault="00BD3DCE" w:rsidP="00077F4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352" style="position:absolute;margin-left:-16.1pt;margin-top:9.4pt;width:521.25pt;height:36.85pt;z-index:-25150054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BNtaoPFQQAAPEPAAAOAAAAAAAAAAAAAAAAAC4CAABkcnMvZTJvRG9jLnhtbFBLAQItABQABgAI&#10;AAAAIQBYKw9o4AAAAAoBAAAPAAAAAAAAAAAAAAAAAG8GAABkcnMvZG93bnJldi54bWxQSwUGAAAA&#10;AAQABADzAAAAfAcAAAAA&#10;">
            <v:group id="Group 33" o:spid="_x0000_s535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O9kN78cAAADd&#10;AAAADwAAAAAAAAAAAAAAAACqAgAAZHJzL2Rvd25yZXYueG1sUEsFBgAAAAAEAAQA+gAAAJ4DAAAA&#10;AA==&#10;">
              <v:rect id="Rectangle 34" o:spid="_x0000_s535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v4IsYA&#10;AADdAAAADwAAAGRycy9kb3ducmV2LnhtbESPQWvCQBSE74X+h+UJvdWNtg0SXaXaKr3WRoK3R/aZ&#10;DWbfhuzWxH/vFgoeh5n5hlmsBtuIC3W+dqxgMk5AEJdO11wpyH+2zzMQPiBrbByTgit5WC0fHxaY&#10;adfzN132oRIRwj5DBSaENpPSl4Ys+rFriaN3cp3FEGVXSd1hH+G2kdMkSaXFmuOCwZY2hsrz/tcq&#10;eKmKT1PkHz63kyLdHa6HdX/cKvU0Gt7nIAIN4R7+b39pBa9v6RT+3sQnIJ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dv4IsYAAADdAAAADwAAAAAAAAAAAAAAAACYAgAAZHJz&#10;L2Rvd25yZXYueG1sUEsFBgAAAAAEAAQA9QAAAIsDAAAAAA==&#10;" strokecolor="#2f5496 [2408]" strokeweight="1.5pt">
                <v:fill opacity="0"/>
              </v:rect>
              <v:rect id="Rectangle 35" o:spid="_x0000_s535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2IK2cAA&#10;AADdAAAADwAAAGRycy9kb3ducmV2LnhtbERPS4vCMBC+L/gfwgh7W9OKLlpNRRRXj+vrPjRjW9pM&#10;ahO1/nuzsOBtPr7nzBedqcWdWldaVhAPIhDEmdUl5wpOx83XBITzyBpry6TgSQ4Wae9jjom2D97T&#10;/eBzEULYJaig8L5JpHRZQQbdwDbEgbvY1qAPsM2lbvERwk0th1H0LQ2WHBoKbGhVUFYdbkbBebxu&#10;eCsN/8ab0XR8rn6uq9go9dnvljMQnjr/Fv+7dzrMn0Qx/H0TTpDp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2IK2c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535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K5ueMMAAADdAAAADwAAAGRycy9kb3ducmV2LnhtbERPTYvCMBC9C/6HMMLeNN0eRGqj2AXB&#10;CnvQFcHb0IxttZnUJmr992ZhYW/zeJ+TLnvTiAd1rras4HMSgSAurK65VHD4WY9nIJxH1thYJgUv&#10;crBcDAcpJto+eUePvS9FCGGXoILK+zaR0hUVGXQT2xIH7mw7gz7ArpS6w2cIN42Mo2gqDdYcGips&#10;6aui4rq/GwXZa3v8tj6/bc6nyy3PsjjHi1HqY9Sv5iA89f5f/Ofe6DB/FsXw+004QS7e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iubnjDAAAA3QAAAA8AAAAAAAAAAAAA&#10;AAAAoQIAAGRycy9kb3ducmV2LnhtbFBLBQYAAAAABAAEAPkAAACRAwAAAAA=&#10;" strokecolor="#2f5496 [2408]" strokeweight="1.5pt"/>
            <v:shape id="AutoShape 37" o:spid="_x0000_s535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+LL48UAAADdAAAADwAAAGRycy9kb3ducmV2LnhtbERPTWvCQBC9F/oflil4azaNIJK6CaYg&#10;mEIP1VLobciOSTQ7m2RXjf/eLRR6m8f7nFU+mU5caHStZQUvUQyCuLK65VrB137zvAThPLLGzjIp&#10;uJGDPHt8WGGq7ZU/6bLztQgh7FJU0Hjfp1K6qiGDLrI9ceAOdjToAxxrqUe8hnDTySSOF9Jgy6Gh&#10;wZ7eGqpOu7NRUNzevz+sL4ft4ec4lEWRlHg0Ss2epvUrCE+T/xf/ubc6zF/Gc/j9Jpwgsz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+LL48UAAADdAAAADwAAAAAAAAAA&#10;AAAAAAChAgAAZHJzL2Rvd25yZXYueG1sUEsFBgAAAAAEAAQA+QAAAJMDAAAAAA==&#10;" strokecolor="#2f5496 [2408]" strokeweight="1.5pt"/>
          </v:group>
        </w:pic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I     I     I     I     </w:t>
      </w:r>
    </w:p>
    <w:p w:rsidR="00077F4B" w:rsidRPr="00077F4B" w:rsidRDefault="00BD3DCE" w:rsidP="00077F4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346" style="position:absolute;margin-left:-16.1pt;margin-top:9.4pt;width:521.25pt;height:36.85pt;z-index:-25149849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KyYOGhMEAADxDwAADgAAAAAAAAAAAAAAAAAuAgAAZHJzL2Uyb0RvYy54bWxQSwECLQAUAAYACAAA&#10;ACEAWCsPaOAAAAAKAQAADwAAAAAAAAAAAAAAAABtBgAAZHJzL2Rvd25yZXYueG1sUEsFBgAAAAAE&#10;AAQA8wAAAHoHAAAAAA==&#10;">
            <v:group id="Group 33" o:spid="_x0000_s534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fOTyMQAAADdAAAA&#10;DwAAAAAAAAAAAAAAAACqAgAAZHJzL2Rvd25yZXYueG1sUEsFBgAAAAAEAAQA+gAAAJsDAAAAAA==&#10;">
              <v:rect id="Rectangle 34" o:spid="_x0000_s535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/FmBcMA&#10;AADdAAAADwAAAGRycy9kb3ducmV2LnhtbERPS2vCQBC+F/wPywje6sYKQVJX8VHFazUSehuy02xo&#10;djZkVxP/vVso9DYf33OW68E24k6drx0rmE0TEMSl0zVXCvLL4XUBwgdkjY1jUvAgD+vV6GWJmXY9&#10;f9L9HCoRQ9hnqMCE0GZS+tKQRT91LXHkvl1nMUTYVVJ32Mdw28i3JEmlxZpjg8GWdobKn/PNKphX&#10;xYcp8r3P7axIj9fHddt/HZSajIfNO4hAQ/gX/7lPOs5fJCn8fhNPkK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/FmBcMAAADdAAAADwAAAAAAAAAAAAAAAACYAgAAZHJzL2Rv&#10;d25yZXYueG1sUEsFBgAAAAAEAAQA9QAAAIgDAAAAAA==&#10;" strokecolor="#2f5496 [2408]" strokeweight="1.5pt">
                <v:fill opacity="0"/>
              </v:rect>
              <v:rect id="Rectangle 35" o:spid="_x0000_s535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8c3NsIA&#10;AADdAAAADwAAAGRycy9kb3ducmV2LnhtbERPTWvCQBC9F/oflin01mwi1abRNUjE6lFtvQ/ZMQlm&#10;Z2N2q/Hfu0Kht3m8z5nlg2nFhXrXWFaQRDEI4tLqhisFP9+rtxSE88gaW8uk4EYO8vnz0wwzba+8&#10;o8veVyKEsMtQQe19l0npypoMush2xIE72t6gD7CvpO7xGsJNK0dxPJEGGw4NNXZU1FSe9r9GwWG8&#10;7HgtDW+T1fvn+HD6OheJUer1ZVhMQXga/L/4z73RYX4af8Djm3CCn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xzc2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534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UZZksYAAADdAAAADwAAAGRycy9kb3ducmV2LnhtbESPQWvCQBCF7wX/wzJCb3WjhyLRVZqC&#10;YAQPVRF6G7JjEpudjdlV4793DgVvM7w3730zX/auUTfqQu3ZwHiUgCIuvK25NHDYrz6moEJEtth4&#10;JgMPCrBcDN7mmFp/5x+67WKpJIRDigaqGNtU61BU5DCMfEss2sl3DqOsXalth3cJd42eJMmndliz&#10;NFTY0ndFxd/u6gxkj81x62N+WZ9+z5c8yyY5np0x78P+awYqUh9f5v/rtRX8aSK48o2MoBd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lGWZLGAAAA3QAAAA8AAAAAAAAA&#10;AAAAAAAAoQIAAGRycy9kb3ducmV2LnhtbFBLBQYAAAAABAAEAPkAAACUAwAAAAA=&#10;" strokecolor="#2f5496 [2408]" strokeweight="1.5pt"/>
            <v:shape id="AutoShape 37" o:spid="_x0000_s534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gr8CcMAAADdAAAADwAAAGRycy9kb3ducmV2LnhtbERPS4vCMBC+C/sfwix4s+l6EO0axS4I&#10;VvDgA2FvQzO21WZSm6j135uFBW/z8T1nOu9MLe7Uusqygq8oBkGcW11xoeCwXw7GIJxH1lhbJgVP&#10;cjCfffSmmGj74C3dd74QIYRdggpK75tESpeXZNBFtiEO3Mm2Bn2AbSF1i48Qbmo5jOORNFhxaCix&#10;oZ+S8svuZhSkz/VxY312XZ1+z9csTYcZno1S/c9u8Q3CU+ff4n/3Sof543gCf9+EE+Ts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YK/AnDAAAA3QAAAA8AAAAAAAAAAAAA&#10;AAAAoQIAAGRycy9kb3ducmV2LnhtbFBLBQYAAAAABAAEAPkAAACRAwAAAAA=&#10;" strokecolor="#2f5496 [2408]" strokeweight="1.5pt"/>
          </v:group>
        </w:pic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I     I     I     I     </w:t>
      </w:r>
    </w:p>
    <w:p w:rsidR="00077F4B" w:rsidRPr="00077F4B" w:rsidRDefault="00BD3DCE" w:rsidP="00077F4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340" style="position:absolute;margin-left:-16.1pt;margin-top:9.4pt;width:521.25pt;height:36.85pt;z-index:-25149644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p&#10;6XU0EgQAAPEPAAAOAAAAAAAAAAAAAAAAAC4CAABkcnMvZTJvRG9jLnhtbFBLAQItABQABgAIAAAA&#10;IQBYKw9o4AAAAAoBAAAPAAAAAAAAAAAAAAAAAGwGAABkcnMvZG93bnJldi54bWxQSwUGAAAAAAQA&#10;BADzAAAAeQcAAAAA&#10;">
            <v:group id="Group 33" o:spid="_x0000_s534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xEDFsQAAADdAAAA&#10;DwAAAAAAAAAAAAAAAACqAgAAZHJzL2Rvd25yZXYueG1sUEsFBgAAAAAEAAQA+gAAAJsDAAAAAA==&#10;">
              <v:rect id="Rectangle 34" o:spid="_x0000_s534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RP228IA&#10;AADdAAAADwAAAGRycy9kb3ducmV2LnhtbERPTWvCQBC9F/wPywje6iYWRKKrVFvFqxoJvQ3ZaTY0&#10;OxuyWxP/vSsUepvH+5zVZrCNuFHna8cK0mkCgrh0uuZKQX7Zvy5A+ICssXFMCu7kYbMevaww067n&#10;E93OoRIxhH2GCkwIbSalLw1Z9FPXEkfu23UWQ4RdJXWHfQy3jZwlyVxarDk2GGxpZ6j8Of9aBW9V&#10;8WmK/MPnNi3mh+v9uu2/9kpNxsP7EkSgIfyL/9xHHecv0hk8v4knyP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1E/bbwgAAAN0AAAAPAAAAAAAAAAAAAAAAAJgCAABkcnMvZG93&#10;bnJldi54bWxQSwUGAAAAAAQABAD1AAAAhwMAAAAA&#10;" strokecolor="#2f5496 [2408]" strokeweight="1.5pt">
                <v:fill opacity="0"/>
              </v:rect>
              <v:rect id="Rectangle 35" o:spid="_x0000_s534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Wn6MEA&#10;AADdAAAADwAAAGRycy9kb3ducmV2LnhtbERPS4vCMBC+C/sfwizsTdO6urjVKKL4OGp3vQ/N2Bab&#10;SW2i1n9vBMHbfHzPmcxaU4krNa60rCDuRSCIM6tLzhX8/626IxDOI2usLJOCOzmYTT86E0y0vfGe&#10;rqnPRQhhl6CCwvs6kdJlBRl0PVsTB+5oG4M+wCaXusFbCDeV7EfRjzRYcmgosKZFQdkpvRgFh+Gy&#10;5o00vItXg9/h4bQ+L2Kj1NdnOx+D8NT6t/jl3uowfxR/w/ObcIKcP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klp+j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534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dLFSsMAAADdAAAADwAAAGRycy9kb3ducmV2LnhtbERPTYvCMBC9C/sfwix4s6kiItUo2wXB&#10;Ch5WZWFvQzO21WZSm6j135sFwds83ufMl52pxY1aV1lWMIxiEMS51RUXCg771WAKwnlkjbVlUvAg&#10;B8vFR2+OibZ3/qHbzhcihLBLUEHpfZNI6fKSDLrINsSBO9rWoA+wLaRu8R7CTS1HcTyRBisODSU2&#10;9F1Sft5djYL0sfndWp9d1se/0yVL01GGJ6NU/7P7moHw1Pm3+OVe6zB/OhzD/zfhBLl4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3SxUrDAAAA3QAAAA8AAAAAAAAAAAAA&#10;AAAAoQIAAGRycy9kb3ducmV2LnhtbFBLBQYAAAAABAAEAPkAAACRAwAAAAA=&#10;" strokecolor="#2f5496 [2408]" strokeweight="1.5pt"/>
            <v:shape id="AutoShape 37" o:spid="_x0000_s534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p5g0cMAAADdAAAADwAAAGRycy9kb3ducmV2LnhtbERPTYvCMBC9C/sfwix4s6mCItUo2wXB&#10;Ch5WZWFvQzO21WZSm6j135sFwds83ufMl52pxY1aV1lWMIxiEMS51RUXCg771WAKwnlkjbVlUvAg&#10;B8vFR2+OibZ3/qHbzhcihLBLUEHpfZNI6fKSDLrINsSBO9rWoA+wLaRu8R7CTS1HcTyRBisODSU2&#10;9F1Sft5djYL0sfndWp9d1se/0yVL01GGJ6NU/7P7moHw1Pm3+OVe6zB/OhzD/zfhBLl4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KeYNHDAAAA3QAAAA8AAAAAAAAAAAAA&#10;AAAAoQIAAGRycy9kb3ducmV2LnhtbFBLBQYAAAAABAAEAPkAAACRAwAAAAA=&#10;" strokecolor="#2f5496 [2408]" strokeweight="1.5pt"/>
          </v:group>
        </w:pic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I     I     I     I     </w:t>
      </w:r>
    </w:p>
    <w:p w:rsidR="00077F4B" w:rsidRPr="00077F4B" w:rsidRDefault="00BD3DCE" w:rsidP="00077F4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334" style="position:absolute;margin-left:-16.1pt;margin-top:9.4pt;width:521.25pt;height:36.85pt;z-index:-25149440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NxNwBAUBAAA8Q8AAA4AAAAAAAAAAAAAAAAALgIAAGRycy9lMm9Eb2MueG1sUEsBAi0AFAAGAAgA&#10;AAAhAFgrD2jgAAAACgEAAA8AAAAAAAAAAAAAAAAAbgYAAGRycy9kb3ducmV2LnhtbFBLBQYAAAAA&#10;BAAEAPMAAAB7BwAAAAA=&#10;">
            <v:group id="Group 33" o:spid="_x0000_s533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TtD75wwAAAN0AAAAP&#10;AAAAAAAAAAAAAAAAAKoCAABkcnMvZG93bnJldi54bWxQSwUGAAAAAAQABAD6AAAAmgMAAAAA&#10;">
              <v:rect id="Rectangle 34" o:spid="_x0000_s533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vBMcYA&#10;AADdAAAADwAAAGRycy9kb3ducmV2LnhtbESPQWvDMAyF74P+B6NBb6uTFUrJ6pauW8eu61LCbiLW&#10;4tBYDrHXpP9+Ogx2k3hP733a7CbfqSsNsQ1sIF9koIjrYFtuDJSfx4c1qJiQLXaBycCNIuy2s7sN&#10;FjaM/EHXU2qUhHAs0IBLqS+0jrUjj3ERemLRvsPgMck6NNoOOEq47/Rjlq20x5alwWFPB0f15fTj&#10;DSyb6tVV5UssfV6t3s638/P4dTRmfj/tn0AlmtK/+e/63Qr+Ohdc+UZG0N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PvBMcYAAADdAAAADwAAAAAAAAAAAAAAAACYAgAAZHJz&#10;L2Rvd25yZXYueG1sUEsFBgAAAAAEAAQA9QAAAIsDAAAAAA==&#10;" strokecolor="#2f5496 [2408]" strokeweight="1.5pt">
                <v:fill opacity="0"/>
              </v:rect>
              <v:rect id="Rectangle 35" o:spid="_x0000_s533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2QAsIA&#10;AADdAAAADwAAAGRycy9kb3ducmV2LnhtbERPTW+CQBC9m/Q/bKZJb7LQFKPIaoyNtUdL633CjkBg&#10;Z5HdCv77bpMmvc3L+5x8O5lO3GhwjWUFSRSDIC6tbrhS8PV5mC9BOI+ssbNMCu7kYLt5mOWYaTvy&#10;B90KX4kQwi5DBbX3fSalK2sy6CLbEwfuYgeDPsChknrAMYSbTj7H8UIabDg01NjTvqayLb6NgnP6&#10;2vNRGj4lh5dVem7frvvEKPX0OO3WIDxN/l/8537XYf4yWcHvN+EEufk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zZAC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533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IUJ9McAAADdAAAADwAAAGRycy9kb3ducmV2LnhtbESPT2vCQBDF74V+h2UK3uqmOYikbqQR&#10;CqbQg1YKvQ3ZyR/NzsbsVuO37xyE3mZ4b977zWo9uV5daAydZwMv8wQUceVtx42Bw9f78xJUiMgW&#10;e89k4EYB1vnjwwoz66+8o8s+NkpCOGRooI1xyLQOVUsOw9wPxKLVfnQYZR0bbUe8SrjrdZokC+2w&#10;Y2locaBNS9Vp/+sMFLeP708fy/O2/jmey6JISzw6Y2ZP09srqEhT/Dffr7dW8Jep8Ms3MoLO/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shQn0xwAAAN0AAAAPAAAAAAAA&#10;AAAAAAAAAKECAABkcnMvZG93bnJldi54bWxQSwUGAAAAAAQABAD5AAAAlQMAAAAA&#10;" strokecolor="#2f5496 [2408]" strokeweight="1.5pt"/>
            <v:shape id="AutoShape 37" o:spid="_x0000_s533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8msb8QAAADdAAAADwAAAGRycy9kb3ducmV2LnhtbERPS2vCQBC+F/oflil4azbmIJK6SiMU&#10;jOBBK4XehuzkodnZmN0m8d+7hUJv8/E9Z7WZTCsG6l1jWcE8ikEQF1Y3XCk4f368LkE4j6yxtUwK&#10;7uRgs35+WmGq7chHGk6+EiGEXYoKau+7VEpX1GTQRbYjDlxpe4M+wL6SuscxhJtWJnG8kAYbDg01&#10;drStqbiefoyC7L7/Olif33bl9+WWZ1mS48UoNXuZ3t9AeJr8v/jPvdNh/jKZw+834QS5f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DyaxvxAAAAN0AAAAPAAAAAAAAAAAA&#10;AAAAAKECAABkcnMvZG93bnJldi54bWxQSwUGAAAAAAQABAD5AAAAkgMAAAAA&#10;" strokecolor="#2f5496 [2408]" strokeweight="1.5pt"/>
          </v:group>
        </w:pic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I     I     I     I     </w:t>
      </w:r>
    </w:p>
    <w:p w:rsidR="00077F4B" w:rsidRPr="00077F4B" w:rsidRDefault="00BD3DCE" w:rsidP="00077F4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328" style="position:absolute;margin-left:-16.1pt;margin-top:9.4pt;width:521.25pt;height:36.85pt;z-index:-25149235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IZtlGIUBAAA8Q8AAA4AAAAAAAAAAAAAAAAALgIAAGRycy9lMm9Eb2MueG1sUEsBAi0AFAAGAAgA&#10;AAAhAFgrD2jgAAAACgEAAA8AAAAAAAAAAAAAAAAAbgYAAGRycy9kb3ducmV2LnhtbFBLBQYAAAAA&#10;BAAEAPMAAAB7BwAAAAA=&#10;">
            <v:group id="Group 33" o:spid="_x0000_s533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i4/JHwwAAAN0AAAAP&#10;AAAAAAAAAAAAAAAAAKoCAABkcnMvZG93bnJldi54bWxQSwUGAAAAAAQABAD6AAAAmgMAAAAA&#10;">
              <v:rect id="Rectangle 34" o:spid="_x0000_s533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ked8YA&#10;AADdAAAADwAAAGRycy9kb3ducmV2LnhtbESPT2vCQBTE74V+h+UVvNWNrZU2dRVb/+BVGwm9PbKv&#10;2WD2bciuJn57Vyh4HGZ+M8x03ttanKn1lWMFo2ECgrhwuuJSQfazfn4H4QOyxtoxKbiQh/ns8WGK&#10;qXYd7+i8D6WIJexTVGBCaFIpfWHIoh+6hjh6f661GKJsS6lb7GK5reVLkkykxYrjgsGGvg0Vx/3J&#10;Kngt85XJs6XP7CifbA6Xw1f3u1Zq8NQvPkEE6sM9/E9vdeTGH29wexOfgJxd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wked8YAAADdAAAADwAAAAAAAAAAAAAAAACYAgAAZHJz&#10;L2Rvd25yZXYueG1sUEsFBgAAAAAEAAQA9QAAAIsDAAAAAA==&#10;" strokecolor="#2f5496 [2408]" strokeweight="1.5pt">
                <v:fill opacity="0"/>
              </v:rect>
              <v:rect id="Rectangle 35" o:spid="_x0000_s533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KF0qMMA&#10;AADdAAAADwAAAGRycy9kb3ducmV2LnhtbESPS4vCQBCE74L/YWjBm06yPtDoKKKoe9z1cW8ybRLM&#10;9GQzo8Z/7ywIHouq+oqaLxtTijvVrrCsIO5HIIhTqwvOFJyO294EhPPIGkvLpOBJDpaLdmuOibYP&#10;/qX7wWciQNglqCD3vkqkdGlOBl3fVsTBu9jaoA+yzqSu8RHgppRfUTSWBgsOCzlWtM4pvR5uRsF5&#10;tKl4Lw3/xNvhdHS+7v7WsVGq22lWMxCeGv8Jv9vfWsFgOB3D/5vwBOTi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KF0q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533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PMr5ccAAADdAAAADwAAAGRycy9kb3ducmV2LnhtbESPQWvCQBSE7wX/w/KE3upGK1qjq5hC&#10;wQgetKXg7ZF9JtHs25hdNf57Vyj0OMzMN8xs0ZpKXKlxpWUF/V4EgjizuuRcwc/319sHCOeRNVaW&#10;ScGdHCzmnZcZxtreeEvXnc9FgLCLUUHhfR1L6bKCDLqerYmDd7CNQR9kk0vd4C3ATSUHUTSSBksO&#10;CwXW9FlQdtpdjILkvv7dWJ+eV4f98ZwmySDFo1HqtdsupyA8tf4//NdeaQXvw8kYnm/CE5DzB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88yvlxwAAAN0AAAAPAAAAAAAA&#10;AAAAAAAAAKECAABkcnMvZG93bnJldi54bWxQSwUGAAAAAAQABAD5AAAAlQMAAAAA&#10;" strokecolor="#2f5496 [2408]" strokeweight="1.5pt"/>
            <v:shape id="AutoShape 37" o:spid="_x0000_s532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Wy/l8QAAADdAAAADwAAAGRycy9kb3ducmV2LnhtbERPy2rCQBTdC/2H4Ra600ltKW3qRBpB&#10;MEIX2iK4u2SueTRzJ2amSfx7ZyG4PJz3YjmaRvTUucqygudZBII4t7riQsHvz3r6DsJ5ZI2NZVJw&#10;IQfL5GGywFjbgXfU730hQgi7GBWU3rexlC4vyaCb2ZY4cCfbGfQBdoXUHQ4h3DRyHkVv0mDFoaHE&#10;llYl5X/7f6MgvWwP39Zn583pWJ+zNJ1nWBulnh7Hr08QnkZ/F9/cG63g5fUjzA1vwhOQyR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NbL+XxAAAAN0AAAAPAAAAAAAAAAAA&#10;AAAAAKECAABkcnMvZG93bnJldi54bWxQSwUGAAAAAAQABAD5AAAAkgMAAAAA&#10;" strokecolor="#2f5496 [2408]" strokeweight="1.5pt"/>
          </v:group>
        </w:pic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I     I     I     I     </w:t>
      </w:r>
    </w:p>
    <w:p w:rsidR="00077F4B" w:rsidRPr="00077F4B" w:rsidRDefault="00BD3DCE" w:rsidP="00077F4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lastRenderedPageBreak/>
        <w:pict>
          <v:group id="_x0000_s5322" style="position:absolute;margin-left:-16.1pt;margin-top:9.4pt;width:521.25pt;height:36.85pt;z-index:-25149030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v&#10;7xatEgQAAPEPAAAOAAAAAAAAAAAAAAAAAC4CAABkcnMvZTJvRG9jLnhtbFBLAQItABQABgAIAAAA&#10;IQBYKw9o4AAAAAoBAAAPAAAAAAAAAAAAAAAAAGwGAABkcnMvZG93bnJldi54bWxQSwUGAAAAAAQA&#10;BADzAAAAeQcAAAAA&#10;">
            <v:group id="Group 33" o:spid="_x0000_s532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TRUxPwwAAAN0AAAAP&#10;AAAAAAAAAAAAAAAAAKoCAABkcnMvZG93bnJldi54bWxQSwUGAAAAAAQABAD6AAAAmgMAAAAA&#10;">
              <v:rect id="Rectangle 34" o:spid="_x0000_s532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mCbsUA&#10;AADdAAAADwAAAGRycy9kb3ducmV2LnhtbESPQWvCQBSE7wX/w/IEb3WTlkqJrqK1Sq+1keDtkX1m&#10;g9m3Ibua+O+7hYLHYeabYRarwTbiRp2vHStIpwkI4tLpmisF+c/u+R2ED8gaG8ek4E4eVsvR0wIz&#10;7Xr+ptshVCKWsM9QgQmhzaT0pSGLfupa4uidXWcxRNlVUnfYx3LbyJckmUmLNccFgy19GCovh6tV&#10;8FoVn6bItz63aTHbH+/HTX/aKTUZD+s5iEBDeIT/6S8dubckhb838QnI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2YJuxQAAAN0AAAAPAAAAAAAAAAAAAAAAAJgCAABkcnMv&#10;ZG93bnJldi54bWxQSwUGAAAAAAQABAD1AAAAigMAAAAA&#10;" strokecolor="#2f5496 [2408]" strokeweight="1.5pt">
                <v:fill opacity="0"/>
              </v:rect>
              <v:rect id="Rectangle 35" o:spid="_x0000_s532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HoscMA&#10;AADdAAAADwAAAGRycy9kb3ducmV2LnhtbESPT4vCMBTE74LfIbyFvWlad7toNYoo/jmqq/dH87Yt&#10;Ni+1idr99kYQPA4z8xtmMmtNJW7UuNKygrgfgSDOrC45V3D8XfWGIJxH1lhZJgX/5GA27XYmmGp7&#10;5z3dDj4XAcIuRQWF93UqpcsKMuj6tiYO3p9tDPogm1zqBu8Bbio5iKIfabDksFBgTYuCsvPhahSc&#10;kmXNG2l4F6++R8npvL4sYqPU50c7H4Pw1Pp3+NXeagVfSTSA55vwBOT0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XHos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532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SO3/MUAAADdAAAADwAAAGRycy9kb3ducmV2LnhtbESPQYvCMBSE78L+h/AWvGmqoizVKHZh&#10;wQoeVhfB26N5ttXmpTZR6783C4LHYWa+YWaL1lTiRo0rLSsY9CMQxJnVJecK/nY/vS8QziNrrCyT&#10;ggc5WMw/OjOMtb3zL922PhcBwi5GBYX3dSylywoy6Pq2Jg7e0TYGfZBNLnWD9wA3lRxG0UQaLDks&#10;FFjTd0HZeXs1CpLHer+xPr2sjofTJU2SYYono1T3s11OQXhq/Tv8aq+0gtE4GsH/m/AE5PwJ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SO3/MUAAADdAAAADwAAAAAAAAAA&#10;AAAAAAChAgAAZHJzL2Rvd25yZXYueG1sUEsFBgAAAAAEAAQA+QAAAJMDAAAAAA==&#10;" strokecolor="#2f5496 [2408]" strokeweight="1.5pt"/>
            <v:shape id="AutoShape 37" o:spid="_x0000_s532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soviMcAAADdAAAADwAAAGRycy9kb3ducmV2LnhtbESPQWvCQBSE70L/w/IKvZlN01pK6hoa&#10;QTBCD9oieHtkn0ls9m3MbjX+e7cgeBxm5htmmg2mFSfqXWNZwXMUgyAurW64UvDzvRi/g3AeWWNr&#10;mRRcyEE2exhNMdX2zGs6bXwlAoRdigpq77tUSlfWZNBFtiMO3t72Bn2QfSV1j+cAN61M4vhNGmw4&#10;LNTY0bym8nfzZxTkl9X2y/riuNzvDsciz5MCD0app8fh8wOEp8Hfw7f2Uit4mcSv8P8mPAE5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Syi+IxwAAAN0AAAAPAAAAAAAA&#10;AAAAAAAAAKECAABkcnMvZG93bnJldi54bWxQSwUGAAAAAAQABAD5AAAAlQMAAAAA&#10;" strokecolor="#2f5496 [2408]" strokeweight="1.5pt"/>
          </v:group>
        </w:pic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I     I     I     I     </w:t>
      </w:r>
    </w:p>
    <w:p w:rsidR="00077F4B" w:rsidRPr="00077F4B" w:rsidRDefault="00BD3DCE" w:rsidP="00077F4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316" style="position:absolute;margin-left:-16.1pt;margin-top:9.4pt;width:521.25pt;height:36.85pt;z-index:-25148825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">
            <v:group id="Group 33" o:spid="_x0000_s531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c+BxoMcAAADd&#10;AAAADwAAAAAAAAAAAAAAAACqAgAAZHJzL2Rvd25yZXYueG1sUEsFBgAAAAAEAAQA+gAAAJ4DAAAA&#10;AA==&#10;">
              <v:rect id="Rectangle 34" o:spid="_x0000_s532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y/gcUA&#10;AADdAAAADwAAAGRycy9kb3ducmV2LnhtbESPQWvCQBSE7wX/w/KE3urGSq1EV9Fai9dqJHh7ZJ/Z&#10;YPZtyG5N/PddodDjMPPNMItVb2txo9ZXjhWMRwkI4sLpiksF2XH3MgPhA7LG2jEpuJOH1XLwtMBU&#10;u46/6XYIpYgl7FNUYEJoUil9YciiH7mGOHoX11oMUbal1C12sdzW8jVJptJixXHBYEMfhorr4ccq&#10;mJT5p8mzrc/sOJ9+ne6nTXfeKfU87NdzEIH68B/+o/c6cm/JOzzexCcg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fL+BxQAAAN0AAAAPAAAAAAAAAAAAAAAAAJgCAABkcnMv&#10;ZG93bnJldi54bWxQSwUGAAAAAAQABAD1AAAAigMAAAAA&#10;" strokecolor="#2f5496 [2408]" strokeweight="1.5pt">
                <v:fill opacity="0"/>
              </v:rect>
              <v:rect id="Rectangle 35" o:spid="_x0000_s532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nfW8AA&#10;AADdAAAADwAAAGRycy9kb3ducmV2LnhtbERPPW/CMBDdkfgP1lViAyeUoBIwCFFBGSGU/RRfk4j4&#10;HGID4d/joRLj0/terDpTizu1rrKsIB5FIIhzqysuFPyetsMvEM4ja6wtk4InOVgt+70Fpto++Ej3&#10;zBcihLBLUUHpfZNK6fKSDLqRbYgD92dbgz7AtpC6xUcIN7UcR9FUGqw4NJTY0Kak/JLdjIJz8t3w&#10;jzR8iLeTWXK+7K6b2Cg1+OjWcxCeOv8W/7v3WsFnEoW54U14AnL5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JnfW8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531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MuAFscAAADdAAAADwAAAGRycy9kb3ducmV2LnhtbESPQWvCQBSE70L/w/IKvZlNUypt6hoa&#10;QTBCD9oieHtkn0ls9m3MbjX+e7cgeBxm5htmmg2mFSfqXWNZwXMUgyAurW64UvDzvRi/gXAeWWNr&#10;mRRcyEE2exhNMdX2zGs6bXwlAoRdigpq77tUSlfWZNBFtiMO3t72Bn2QfSV1j+cAN61M4ngiDTYc&#10;FmrsaF5T+bv5Mwryy2r7ZX1xXO53h2OR50mBB6PU0+Pw+QHC0+Dv4Vt7qRW8vMbv8P8mPAE5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8y4AWxwAAAN0AAAAPAAAAAAAA&#10;AAAAAAAAAKECAABkcnMvZG93bnJldi54bWxQSwUGAAAAAAQABAD5AAAAlQMAAAAA&#10;" strokecolor="#2f5496 [2408]" strokeweight="1.5pt"/>
            <v:shape id="AutoShape 37" o:spid="_x0000_s531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Ci/VsQAAADdAAAADwAAAGRycy9kb3ducmV2LnhtbERPTWvCQBC9C/0PyxR6M5tYlBJdQ1Mo&#10;JIUetKXgbciOSWx2Nma3Mf5791Dw+Hjfm2wynRhpcK1lBUkUgyCurG65VvD99T5/AeE8ssbOMim4&#10;koNs+zDbYKrthXc07n0tQgi7FBU03veplK5qyKCLbE8cuKMdDPoAh1rqAS8h3HRyEccrabDl0NBg&#10;T28NVb/7P6Mgv378fFpfnovj4XQu83xR4sko9fQ4va5BeJr8XfzvLrSC52US9oc34QnI7Q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oKL9WxAAAAN0AAAAPAAAAAAAAAAAA&#10;AAAAAKECAABkcnMvZG93bnJldi54bWxQSwUGAAAAAAQABAD5AAAAkgMAAAAA&#10;" strokecolor="#2f5496 [2408]" strokeweight="1.5pt"/>
          </v:group>
        </w:pic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I     I     I     I     </w:t>
      </w:r>
    </w:p>
    <w:p w:rsidR="00077F4B" w:rsidRPr="00077F4B" w:rsidRDefault="00BD3DCE" w:rsidP="00077F4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310" style="position:absolute;margin-left:-16.1pt;margin-top:9.4pt;width:521.25pt;height:36.85pt;z-index:-25148620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">
            <v:group id="Group 33" o:spid="_x0000_s531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iQLhfscAAADd&#10;AAAADwAAAAAAAAAAAAAAAACqAgAAZHJzL2Rvd25yZXYueG1sUEsFBgAAAAAEAAQA+gAAAJ4DAAAA&#10;AA==&#10;">
              <v:rect id="Rectangle 34" o:spid="_x0000_s531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4vX8UA&#10;AADdAAAADwAAAGRycy9kb3ducmV2LnhtbESPQWvCQBSE7wX/w/KE3uomSkWiq9haS6/VSPD2yD6z&#10;wezbkN2a+O+7hYLHYeabYVabwTbiRp2vHStIJwkI4tLpmisF+XH/sgDhA7LGxjEpuJOHzXr0tMJM&#10;u56/6XYIlYgl7DNUYEJoMyl9aciin7iWOHoX11kMUXaV1B32sdw2cpokc2mx5rhgsKV3Q+X18GMV&#10;zKriwxT5zuc2Leafp/vprT/vlXoeD9sliEBDeIT/6S8dudd0Bn9v4hOQ6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ni9fxQAAAN0AAAAPAAAAAAAAAAAAAAAAAJgCAABkcnMv&#10;ZG93bnJldi54bWxQSwUGAAAAAAQABAD1AAAAigMAAAAA&#10;" strokecolor="#2f5496 [2408]" strokeweight="1.5pt">
                <v:fill opacity="0"/>
              </v:rect>
              <v:rect id="Rectangle 35" o:spid="_x0000_s531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1Dg8MA&#10;AADdAAAADwAAAGRycy9kb3ducmV2LnhtbESPT4vCMBTE7wt+h/CEvWlataLVKKK47tG/90fzbIvN&#10;S22y2v32ZkHY4zAzv2Hmy9ZU4kGNKy0riPsRCOLM6pJzBefTtjcB4TyyxsoyKfglB8tF52OOqbZP&#10;PtDj6HMRIOxSVFB4X6dSuqwgg65va+LgXW1j0AfZ5FI3+AxwU8lBFI2lwZLDQoE1rQvKbscfo+CS&#10;bGreScP7eDuaJpfb130dG6U+u+1qBsJT6//D7/a3VjBM4hH8vQlPQC5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A1Dg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531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F8czscAAADdAAAADwAAAGRycy9kb3ducmV2LnhtbESPQWvCQBSE74X+h+UVvDUbFUuJWcUU&#10;CkboobYUvD2yz2w0+zZmV43/vlsoeBxm5hsmXw62FRfqfeNYwThJQRBXTjdcK/j+en9+BeEDssbW&#10;MSm4kYfl4vEhx0y7K3/SZRtqESHsM1RgQugyKX1lyKJPXEccvb3rLYYo+1rqHq8Rbls5SdMXabHh&#10;uGCwozdD1XF7tgqK2+bnw4XytN7vDqeyKCYlHqxSo6dhNQcRaAj38H97rRVMZ+MZ/L2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4XxzOxwAAAN0AAAAPAAAAAAAA&#10;AAAAAAAAAKECAABkcnMvZG93bnJldi54bWxQSwUGAAAAAAQABAD5AAAAlQMAAAAA&#10;" strokecolor="#2f5496 [2408]" strokeweight="1.5pt"/>
            <v:shape id="AutoShape 37" o:spid="_x0000_s531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I2CuccAAADdAAAADwAAAGRycy9kb3ducmV2LnhtbESPT2vCQBTE74V+h+UVvNWNSqVE12AK&#10;BSP0UFsK3h7ZZ/6YfRuzaxK/fbdQ8DjMzG+YdTKaRvTUucqygtk0AkGcW11xoeD76/35FYTzyBob&#10;y6TgRg6SzePDGmNtB/6k/uALESDsYlRQet/GUrq8JINualvi4J1sZ9AH2RVSdzgEuGnkPIqW0mDF&#10;YaHElt5Kys+Hq1GQ3vY/H9Znl93pWF+yNJ1nWBulJk/jdgXC0+jv4f/2TitYvMyW8PcmPAG5+Q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IjYK5xwAAAN0AAAAPAAAAAAAA&#10;AAAAAAAAAKECAABkcnMvZG93bnJldi54bWxQSwUGAAAAAAQABAD5AAAAlQMAAAAA&#10;" strokecolor="#2f5496 [2408]" strokeweight="1.5pt"/>
          </v:group>
        </w:pic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I     I     I     I     </w:t>
      </w:r>
    </w:p>
    <w:p w:rsidR="00077F4B" w:rsidRPr="00077F4B" w:rsidRDefault="00BD3DCE" w:rsidP="00077F4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304" style="position:absolute;margin-left:-16.1pt;margin-top:9.4pt;width:521.25pt;height:36.85pt;z-index:-25148416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/SoRuhYEAADuDwAADgAAAAAAAAAAAAAAAAAuAgAAZHJzL2Uyb0RvYy54bWxQSwECLQAUAAYA&#10;CAAAACEAWCsPaOAAAAAKAQAADwAAAAAAAAAAAAAAAABwBgAAZHJzL2Rvd25yZXYueG1sUEsFBgAA&#10;AAAEAAQA8wAAAH0HAAAAAA==&#10;">
            <v:group id="Group 33" o:spid="_x0000_s530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o6taUwwAAAN0AAAAP&#10;AAAAAAAAAAAAAAAAAKoCAABkcnMvZG93bnJldi54bWxQSwUGAAAAAAQABAD6AAAAmgMAAAAA&#10;">
              <v:rect id="Rectangle 34" o:spid="_x0000_s530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YYtcUA&#10;AADdAAAADwAAAGRycy9kb3ducmV2LnhtbESPQWvCQBSE7wX/w/IEb3WTFqWNrqKtll5rI8HbI/vM&#10;BrNvQ3Y18d93C4Ueh5lvhlmuB9uIG3W+dqwgnSYgiEuna64U5N/7xxcQPiBrbByTgjt5WK9GD0vM&#10;tOv5i26HUIlYwj5DBSaENpPSl4Ys+qlriaN3dp3FEGVXSd1hH8ttI5+SZC4t1hwXDLb0Zqi8HK5W&#10;wXNV7EyRv/vcpsX843g/bvvTXqnJeNgsQAQawn/4j/7UkZulr/D7Jj4Buf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dhi1xQAAAN0AAAAPAAAAAAAAAAAAAAAAAJgCAABkcnMv&#10;ZG93bnJldi54bWxQSwUGAAAAAAQABAD1AAAAigMAAAAA&#10;" strokecolor="#2f5496 [2408]" strokeweight="1.5pt">
                <v:fill opacity="0"/>
              </v:rect>
              <v:rect id="Rectangle 35" o:spid="_x0000_s530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72ubsMA&#10;AADcAAAADwAAAGRycy9kb3ducmV2LnhtbESPQWvCQBSE7wX/w/IKvZlNRG2augZJ0Xq0tt4f2dck&#10;mH0bs6vGf+8WhB6HmfmGWeSDacWFetdYVpBEMQji0uqGKwU/3+txCsJ5ZI2tZVJwIwf5cvS0wEzb&#10;K3/RZe8rESDsMlRQe99lUrqyJoMush1x8H5tb9AH2VdS93gNcNPKSRzPpcGGw0KNHRU1lcf92Sg4&#10;zD46/pSGd8l6+jY7HDenIjFKvTwPq3cQngb/H360t1pBOn2FvzPhCMjl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72ubsMAAADc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530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mGHMMMAAADcAAAADwAAAGRycy9kb3ducmV2LnhtbERPy2rCQBTdC/2H4Rbc6aQiRVLH0AiC&#10;EbrwQaG7S+aaRzN3kswY4987i0KXh/NeJ6NpxEC9qywreJtHIIhzqysuFFzOu9kKhPPIGhvLpOBB&#10;DpLNy2SNsbZ3PtJw8oUIIexiVFB638ZSurwkg25uW+LAXW1v0AfYF1L3eA/hppGLKHqXBisODSW2&#10;tC0p/z3djIL0cfj+sj7r9tefusvSdJFhbZSavo6fHyA8jf5f/OfeawWrZVgbzoQjIDd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phhzDDAAAA3AAAAA8AAAAAAAAAAAAA&#10;AAAAoQIAAGRycy9kb3ducmV2LnhtbFBLBQYAAAAABAAEAPkAAACRAwAAAAA=&#10;" strokecolor="#2f5496 [2408]" strokeweight="1.5pt"/>
            <v:shape id="AutoShape 37" o:spid="_x0000_s530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S0iq8YAAADcAAAADwAAAGRycy9kb3ducmV2LnhtbESPT2vCQBTE7wW/w/KE3uqmUopGV2kE&#10;ISl4qJVCb4/sM4lm38bsNn++fVco9DjMzG+Y9XYwteiodZVlBc+zCARxbnXFhYLT5/5pAcJ5ZI21&#10;ZVIwkoPtZvKwxljbnj+oO/pCBAi7GBWU3jexlC4vyaCb2YY4eGfbGvRBtoXULfYBbmo5j6JXabDi&#10;sFBiQ7uS8uvxxyhIxvevg/XZLT1/X25ZkswzvBilHqfD2wqEp8H/h//aqVaweFnC/Uw4AnLz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UtIqvGAAAA3AAAAA8AAAAAAAAA&#10;AAAAAAAAoQIAAGRycy9kb3ducmV2LnhtbFBLBQYAAAAABAAEAPkAAACUAwAAAAA=&#10;" strokecolor="#2f5496 [2408]" strokeweight="1.5pt"/>
          </v:group>
        </w:pic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I     I     I     I     </w:t>
      </w:r>
    </w:p>
    <w:p w:rsidR="00077F4B" w:rsidRDefault="00077F4B" w:rsidP="00077F4B">
      <w:pPr>
        <w:spacing w:line="240" w:lineRule="auto"/>
        <w:rPr>
          <w:rFonts w:ascii="ALFABET98" w:hAnsi="ALFABET98"/>
          <w:sz w:val="36"/>
          <w:szCs w:val="36"/>
        </w:rPr>
      </w:pPr>
      <w:r w:rsidRPr="008140CA">
        <w:rPr>
          <w:rFonts w:ascii="ALFABET98" w:hAnsi="ALFABET98"/>
          <w:sz w:val="36"/>
          <w:szCs w:val="36"/>
        </w:rPr>
        <w:t xml:space="preserve"> </w:t>
      </w:r>
      <w:r>
        <w:rPr>
          <w:rFonts w:ascii="ALFABET98" w:hAnsi="ALFABET98"/>
          <w:sz w:val="36"/>
          <w:szCs w:val="36"/>
        </w:rPr>
        <w:t xml:space="preserve">   </w:t>
      </w:r>
      <w:r w:rsidR="009C330E">
        <w:rPr>
          <w:rFonts w:ascii="ALFABET98" w:hAnsi="ALFABET98"/>
          <w:sz w:val="36"/>
          <w:szCs w:val="36"/>
        </w:rPr>
        <w:t xml:space="preserve">                                     1</w:t>
      </w:r>
    </w:p>
    <w:p w:rsidR="00077F4B" w:rsidRDefault="00077F4B" w:rsidP="00077F4B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t>Sayın velim, yukarıdaki şeklin üzerinden çizelim.</w:t>
      </w:r>
    </w:p>
    <w:p w:rsidR="00077F4B" w:rsidRPr="00077F4B" w:rsidRDefault="00BD3DCE" w:rsidP="00077F4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298" style="position:absolute;margin-left:-16.1pt;margin-top:9.4pt;width:521.25pt;height:36.85pt;z-index:-25148211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K2UJFQUBAAA6w8AAA4AAAAAAAAAAAAAAAAALgIAAGRycy9lMm9Eb2MueG1sUEsBAi0AFAAGAAgA&#10;AAAhAFgrD2jgAAAACgEAAA8AAAAAAAAAAAAAAAAAbgYAAGRycy9kb3ducmV2LnhtbFBLBQYAAAAA&#10;BAAEAPMAAAB7BwAAAAA=&#10;">
            <v:group id="Group 33" o:spid="_x0000_s530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dhe5vFAAAA3AAA&#10;AA8AAAAAAAAAAAAAAAAAqgIAAGRycy9kb3ducmV2LnhtbFBLBQYAAAAABAAEAPoAAACcAwAAAAA=&#10;">
              <v:rect id="Rectangle 34" o:spid="_x0000_s530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k0JUsEA&#10;AADcAAAADwAAAGRycy9kb3ducmV2LnhtbERPy4rCMBTdC/MP4Q7MTlNHRqQaZR46uLVWirtLc22K&#10;zU1pMrb+/WQhuDyc92oz2EbcqPO1YwXTSQKCuHS65kpBftyNFyB8QNbYOCYFd/KwWb+MVphq1/OB&#10;blmoRAxhn6ICE0KbSulLQxb9xLXEkbu4zmKIsKuk7rCP4baR70kylxZrjg0GW/o2VF6zP6tgVhVb&#10;U+Q/PrfTYv57up+++vNOqbfX4XMJItAQnuKHe68VLD7i2ngmHgG5/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JNCVLBAAAA3AAAAA8AAAAAAAAAAAAAAAAAmAIAAGRycy9kb3du&#10;cmV2LnhtbFBLBQYAAAAABAAEAPUAAACGAwAAAAA=&#10;" strokecolor="#2f5496 [2408]" strokeweight="1.5pt">
                <v:fill opacity="0"/>
              </v:rect>
              <v:rect id="Rectangle 35" o:spid="_x0000_s530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LcJWsIA&#10;AADcAAAADwAAAGRycy9kb3ducmV2LnhtbESPQYvCMBSE78L+h/AWvGlasaJdo4ii7lGr3h/N27bY&#10;vNQmav33m4UFj8PMfMPMl52pxYNaV1lWEA8jEMS51RUXCs6n7WAKwnlkjbVlUvAiB8vFR2+OqbZP&#10;PtIj84UIEHYpKii9b1IpXV6SQTe0DXHwfmxr0AfZFlK3+AxwU8tRFE2kwYrDQokNrUvKr9ndKLgk&#10;m4b30vAh3o5nyeW6u61jo1T/s1t9gfDU+Xf4v/2tFUyTGfydCUdAL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twlawgAAANw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530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6LXVsAAAADcAAAADwAAAGRycy9kb3ducmV2LnhtbERPy6rCMBDdC/5DGMGdproQqUaxgmAF&#10;F1dFcDc0Y1ttJrWJWv/eLC64PJz3fNmaSryocaVlBaNhBII4s7rkXMHpuBlMQTiPrLGyTAo+5GC5&#10;6HbmGGv75j96HXwuQgi7GBUU3texlC4ryKAb2po4cFfbGPQBNrnUDb5DuKnkOIom0mDJoaHAmtYF&#10;ZffD0yhIPrvz3vr0sb1ebo80ScYp3oxS/V67moHw1Pqf+N+91QqmkzA/nAlHQC6+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C+i11bAAAAA3AAAAA8AAAAAAAAAAAAAAAAA&#10;oQIAAGRycy9kb3ducmV2LnhtbFBLBQYAAAAABAAEAPkAAACOAwAAAAA=&#10;" strokecolor="#2f5496 [2408]" strokeweight="1.5pt"/>
            <v:shape id="AutoShape 37" o:spid="_x0000_s529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O5yzcUAAADcAAAADwAAAGRycy9kb3ducmV2LnhtbESPT2vCQBTE7wW/w/IKvdWNHoJEVzEF&#10;wRR6UEvB2yP7TKLZtzG7zZ9v7xYKHoeZ+Q2z2gymFh21rrKsYDaNQBDnVldcKPg+7d4XIJxH1lhb&#10;JgUjOdisJy8rTLTt+UDd0RciQNglqKD0vkmkdHlJBt3UNsTBu9jWoA+yLaRusQ9wU8t5FMXSYMVh&#10;ocSGPkrKb8dfoyAdP3++rM/u+8v5es/SdJ7h1Sj19jpslyA8Df4Z/m/vtYJFPIO/M+EIyPU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O5yzcUAAADcAAAADwAAAAAAAAAA&#10;AAAAAAChAgAAZHJzL2Rvd25yZXYueG1sUEsFBgAAAAAEAAQA+QAAAJMDAAAAAA==&#10;" strokecolor="#2f5496 [2408]" strokeweight="1.5pt"/>
          </v:group>
        </w:pic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I     I     I     I     </w:t>
      </w:r>
    </w:p>
    <w:p w:rsidR="00077F4B" w:rsidRPr="00077F4B" w:rsidRDefault="00BD3DCE" w:rsidP="00077F4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292" style="position:absolute;margin-left:-16.1pt;margin-top:9.4pt;width:521.25pt;height:36.85pt;z-index:-25148108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FKDc2RMEAADrDwAADgAAAAAAAAAAAAAAAAAuAgAAZHJzL2Uyb0RvYy54bWxQSwECLQAUAAYACAAA&#10;ACEAWCsPaOAAAAAKAQAADwAAAAAAAAAAAAAAAABtBgAAZHJzL2Rvd25yZXYueG1sUEsFBgAAAAAE&#10;AAQA8wAAAHoHAAAAAA==&#10;">
            <v:group id="Group 33" o:spid="_x0000_s529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ja3JcQAAADcAAAA&#10;DwAAAAAAAAAAAAAAAACqAgAAZHJzL2Rvd25yZXYueG1sUEsFBgAAAAAEAAQA+gAAAJsDAAAAAA==&#10;">
              <v:rect id="Rectangle 34" o:spid="_x0000_s529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yeCIcQA&#10;AADcAAAADwAAAGRycy9kb3ducmV2LnhtbESPT4vCMBTE74LfITxhb5q6C0W7Rtl/itfVSvH2aN42&#10;ZZuX0mRt/fZGWPA4zMxvmNVmsI24UOdrxwrmswQEcel0zZWC/LidLkD4gKyxcUwKruRhsx6PVphp&#10;1/M3XQ6hEhHCPkMFJoQ2k9KXhiz6mWuJo/fjOoshyq6SusM+wm0jn5MklRZrjgsGW/owVP4e/qyC&#10;l6r4MkX+6XM7L9Ld6Xp6789bpZ4mw9sriEBDeIT/23utYLFM4X4mHgG5v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cngiHEAAAA3AAAAA8AAAAAAAAAAAAAAAAAmAIAAGRycy9k&#10;b3ducmV2LnhtbFBLBQYAAAAABAAEAPUAAACJAwAAAAA=&#10;" strokecolor="#2f5496 [2408]" strokeweight="1.5pt">
                <v:fill opacity="0"/>
              </v:rect>
              <v:rect id="Rectangle 35" o:spid="_x0000_s529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2CKcIA&#10;AADcAAAADwAAAGRycy9kb3ducmV2LnhtbESPS4vCQBCE7wv+h6EFbzqJ+Mw6iig+juqu9ybTmwQz&#10;PTEzavz3jiDssaiqr6jZojGluFPtCssK4l4Egji1uuBMwe/PpjsB4TyyxtIyKXiSg8W89TXDRNsH&#10;H+l+8pkIEHYJKsi9rxIpXZqTQdezFXHw/mxt0AdZZ1LX+AhwU8p+FI2kwYLDQo4VrXJKL6ebUXAe&#10;riveScOHeDOYDs+X7XUVG6U67Wb5DcJT4//Dn/ZeK5hMx/A+E46An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13YIpwgAAANw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529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AGrd8IAAADcAAAADwAAAGRycy9kb3ducmV2LnhtbERPy4rCMBTdD/gP4QruxlQXg1NNxQqC&#10;FVzoDIK7S3P70OamNhmtf28WwiwP571Y9qYRd+pcbVnBZByBIM6trrlU8Puz+ZyBcB5ZY2OZFDzJ&#10;wTIZfCww1vbBB7offSlCCLsYFVTet7GULq/IoBvbljhwhe0M+gC7UuoOHyHcNHIaRV/SYM2hocKW&#10;1hXl1+OfUZA+d6e99dltW5wvtyxNpxlejFKjYb+ag/DU+3/x273VCmbfYW04E46ATF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5AGrd8IAAADcAAAADwAAAAAAAAAAAAAA&#10;AAChAgAAZHJzL2Rvd25yZXYueG1sUEsFBgAAAAAEAAQA+QAAAJADAAAAAA==&#10;" strokecolor="#2f5496 [2408]" strokeweight="1.5pt"/>
            <v:shape id="AutoShape 37" o:spid="_x0000_s529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00O7MYAAADcAAAADwAAAGRycy9kb3ducmV2LnhtbESPT2vCQBTE74V+h+UVems29SAxZpWm&#10;UDAFD9pS6O2Rffmj2bcxu2ry7V2h0OMwM79hsvVoOnGhwbWWFbxGMQji0uqWawXfXx8vCQjnkTV2&#10;lknBRA7Wq8eHDFNtr7yjy97XIkDYpaig8b5PpXRlQwZdZHvi4FV2MOiDHGqpB7wGuOnkLI7n0mDL&#10;YaHBnt4bKo/7s1GQT58/W+uL06b6PZyKPJ8VeDBKPT+Nb0sQnkb/H/5rb7SCZLGA+5lwBOTqB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tNDuzGAAAA3AAAAA8AAAAAAAAA&#10;AAAAAAAAoQIAAGRycy9kb3ducmV2LnhtbFBLBQYAAAAABAAEAPkAAACUAwAAAAA=&#10;" strokecolor="#2f5496 [2408]" strokeweight="1.5pt"/>
          </v:group>
        </w:pic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I     I     I     I     </w:t>
      </w:r>
    </w:p>
    <w:p w:rsidR="00077F4B" w:rsidRPr="00077F4B" w:rsidRDefault="00BD3DCE" w:rsidP="00077F4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286" style="position:absolute;margin-left:-16.1pt;margin-top:9.4pt;width:521.25pt;height:36.85pt;z-index:-25148006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ARCMvuFQQAAOsPAAAOAAAAAAAAAAAAAAAAAC4CAABkcnMvZTJvRG9jLnhtbFBLAQItABQABgAI&#10;AAAAIQBYKw9o4AAAAAoBAAAPAAAAAAAAAAAAAAAAAG8GAABkcnMvZG93bnJldi54bWxQSwUGAAAA&#10;AAQABADzAAAAfAcAAAAA&#10;">
            <v:group id="Group 33" o:spid="_x0000_s528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Slmb0xgAAANwA&#10;AAAPAAAAAAAAAAAAAAAAAKoCAABkcnMvZG93bnJldi54bWxQSwUGAAAAAAQABAD6AAAAnQMAAAAA&#10;">
              <v:rect id="Rectangle 34" o:spid="_x0000_s529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ceOMQA&#10;AADcAAAADwAAAGRycy9kb3ducmV2LnhtbESPT2vCQBTE7wW/w/KE3upGBanRVfxbeq2NBG+P7DMb&#10;zL4N2dXEb98tFHocZuY3zHLd21o8qPWVYwXjUQKCuHC64lJB9n18ewfhA7LG2jEpeJKH9WrwssRU&#10;u46/6HEKpYgQ9ikqMCE0qZS+MGTRj1xDHL2ray2GKNtS6ha7CLe1nCTJTFqsOC4YbGhnqLid7lbB&#10;tMwPJs/2PrPjfPZxfp633eWo1Ouw3yxABOrDf/iv/akVzJMJ/J6JR0C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b3HjjEAAAA3AAAAA8AAAAAAAAAAAAAAAAAmAIAAGRycy9k&#10;b3ducmV2LnhtbFBLBQYAAAAABAAEAPUAAACJAwAAAAA=&#10;" strokecolor="#2f5496 [2408]" strokeweight="1.5pt">
                <v:fill opacity="0"/>
              </v:rect>
              <v:rect id="Rectangle 35" o:spid="_x0000_s529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A0eMMMA&#10;AADcAAAADwAAAGRycy9kb3ducmV2LnhtbESPQWvCQBSE70L/w/IKvTWb2Fqa6CqipHpUW++P7DMJ&#10;Zt/G7Dam/94VCh6HmfmGmS0G04ieOldbVpBEMQjiwuqaSwU/3/nrJwjnkTU2lknBHzlYzJ9GM8y0&#10;vfKe+oMvRYCwy1BB5X2bSemKigy6yLbEwTvZzqAPsiul7vAa4KaR4zj+kAZrDgsVtrSqqDgffo2C&#10;42Td8kYa3iX5ezo5nr8uq8Qo9fI8LKcgPA3+Ef5vb7WCNH6D+5lwBOT8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A0eMMMAAADc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528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6c7aMYAAADcAAAADwAAAGRycy9kb3ducmV2LnhtbESPT2vCQBTE7wW/w/KE3upGKaVG19AI&#10;haTQg1oK3h7ZZ/40+zZmtzF++65Q8DjMzG+YdTKaVgzUu9qygvksAkFcWF1zqeDr8P70CsJ5ZI2t&#10;ZVJwJQfJZvKwxljbC+9o2PtSBAi7GBVU3nexlK6oyKCb2Y44eCfbG/RB9qXUPV4C3LRyEUUv0mDN&#10;YaHCjrYVFT/7X6MgvX58f1qfn7PTsTnnabrIsTFKPU7HtxUIT6O/h//bmVawjJ7hdiYcAbn5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unO2jGAAAA3AAAAA8AAAAAAAAA&#10;AAAAAAAAoQIAAGRycy9kb3ducmV2LnhtbFBLBQYAAAAABAAEAPkAAACUAwAAAAA=&#10;" strokecolor="#2f5496 [2408]" strokeweight="1.5pt"/>
            <v:shape id="AutoShape 37" o:spid="_x0000_s528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Oue88YAAADcAAAADwAAAGRycy9kb3ducmV2LnhtbESPT2vCQBTE7wW/w/KE3upGoaVG19AI&#10;haTQg1oK3h7ZZ/40+zZmtzF++65Q8DjMzG+YdTKaVgzUu9qygvksAkFcWF1zqeDr8P70CsJ5ZI2t&#10;ZVJwJQfJZvKwxljbC+9o2PtSBAi7GBVU3nexlK6oyKCb2Y44eCfbG/RB9qXUPV4C3LRyEUUv0mDN&#10;YaHCjrYVFT/7X6MgvX58f1qfn7PTsTnnabrIsTFKPU7HtxUIT6O/h//bmVawjJ7hdiYcAbn5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TrnvPGAAAA3AAAAA8AAAAAAAAA&#10;AAAAAAAAoQIAAGRycy9kb3ducmV2LnhtbFBLBQYAAAAABAAEAPkAAACUAwAAAAA=&#10;" strokecolor="#2f5496 [2408]" strokeweight="1.5pt"/>
          </v:group>
        </w:pic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I     I     I     I     </w:t>
      </w:r>
    </w:p>
    <w:p w:rsidR="00077F4B" w:rsidRPr="00077F4B" w:rsidRDefault="00BD3DCE" w:rsidP="00077F4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lastRenderedPageBreak/>
        <w:pict>
          <v:group id="_x0000_s5280" style="position:absolute;margin-left:-16.1pt;margin-top:9.4pt;width:521.25pt;height:36.85pt;z-index:-25147904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2&#10;69itEgQAAOsPAAAOAAAAAAAAAAAAAAAAAC4CAABkcnMvZTJvRG9jLnhtbFBLAQItABQABgAIAAAA&#10;IQBYKw9o4AAAAAoBAAAPAAAAAAAAAAAAAAAAAGwGAABkcnMvZG93bnJldi54bWxQSwUGAAAAAAQA&#10;BADzAAAAeQcAAAAA&#10;">
            <v:group id="Group 33" o:spid="_x0000_s528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Tn8L8QAAADcAAAA&#10;DwAAAAAAAAAAAAAAAACqAgAAZHJzL2Rvd25yZXYueG1sUEsFBgAAAAAEAAQA+gAAAJsDAAAAAA==&#10;">
              <v:rect id="Rectangle 34" o:spid="_x0000_s528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tx5tMEA&#10;AADcAAAADwAAAGRycy9kb3ducmV2LnhtbERPz2vCMBS+D/Y/hDfwNlMdiFajTDfFq1op3h7Nsylr&#10;XkqT2frfm4Pg8eP7vVj1thY3an3lWMFomIAgLpyuuFSQnbafUxA+IGusHZOCO3lYLd/fFphq1/GB&#10;bsdQihjCPkUFJoQmldIXhiz6oWuII3d1rcUQYVtK3WIXw20tx0kykRYrjg0GG9oYKv6O/1bBV5n/&#10;mjz78Zkd5ZPd+X5ed5etUoOP/nsOIlAfXuKne68VzMZxfjwTj4BcP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LcebTBAAAA3AAAAA8AAAAAAAAAAAAAAAAAmAIAAGRycy9kb3du&#10;cmV2LnhtbFBLBQYAAAAABAAEAPUAAACGAwAAAAA=&#10;" strokecolor="#2f5496 [2408]" strokeweight="1.5pt">
                <v:fill opacity="0"/>
              </v:rect>
              <v:rect id="Rectangle 35" o:spid="_x0000_s528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Z5vMEA&#10;AADcAAAADwAAAGRycy9kb3ducmV2LnhtbESPzarCMBSE94LvEI7gTtOKilajiBevLv3dH5pjW2xO&#10;apOrvW9vBMHlMDPfMPNlY0rxoNoVlhXE/QgEcWp1wZmC82nTm4BwHlljaZkU/JOD5aLdmmOi7ZMP&#10;9Dj6TAQIuwQV5N5XiZQuzcmg69uKOHhXWxv0QdaZ1DU+A9yUchBFY2mw4LCQY0XrnNLb8c8ouIx+&#10;Kt5Kw/t4M5yOLrff+zo2SnU7zWoGwlPjv+FPe6cVTAcxvM+EIyAX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mebzBAAAA3A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528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Lda58QAAADcAAAADwAAAGRycy9kb3ducmV2LnhtbESPQYvCMBSE7wv+h/AEb2tqD+JWo1hB&#10;sIKHdRfB26N5ttXmpTZR67/fCMIeh5n5hpktOlOLO7WusqxgNIxAEOdWV1wo+P1Zf05AOI+ssbZM&#10;Cp7kYDHvfcww0fbB33Tf+0IECLsEFZTeN4mULi/JoBvahjh4J9sa9EG2hdQtPgLc1DKOorE0WHFY&#10;KLGhVUn5ZX8zCtLn9rCzPrtuTsfzNUvTOMOzUWrQ75ZTEJ46/x9+tzdawVccw+tMOAJy/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Qt1rnxAAAANwAAAAPAAAAAAAAAAAA&#10;AAAAAKECAABkcnMvZG93bnJldi54bWxQSwUGAAAAAAQABAD5AAAAkgMAAAAA&#10;" strokecolor="#2f5496 [2408]" strokeweight="1.5pt"/>
            <v:shape id="AutoShape 37" o:spid="_x0000_s528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/v/fMUAAADcAAAADwAAAGRycy9kb3ducmV2LnhtbESPQWvCQBSE70L/w/KE3nRjCmKjq5hC&#10;wQgeakXw9sg+k2j2bcxuNf57tyB4HGbmG2a26EwtrtS6yrKC0TACQZxbXXGhYPf7PZiAcB5ZY22Z&#10;FNzJwWL+1pthou2Nf+i69YUIEHYJKii9bxIpXV6SQTe0DXHwjrY16INsC6lbvAW4qWUcRWNpsOKw&#10;UGJDXyXl5+2fUZDe1/uN9dlldTycLlmaxhmejFLv/W45BeGp86/ws73SCj7jD/g/E46AnD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/v/fMUAAADcAAAADwAAAAAAAAAA&#10;AAAAAAChAgAAZHJzL2Rvd25yZXYueG1sUEsFBgAAAAAEAAQA+QAAAJMDAAAAAA==&#10;" strokecolor="#2f5496 [2408]" strokeweight="1.5pt"/>
          </v:group>
        </w:pic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I     I     I     I     </w:t>
      </w:r>
    </w:p>
    <w:p w:rsidR="00077F4B" w:rsidRPr="00077F4B" w:rsidRDefault="00BD3DCE" w:rsidP="00077F4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274" style="position:absolute;margin-left:-16.1pt;margin-top:9.4pt;width:521.25pt;height:36.85pt;z-index:-25147801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">
            <v:group id="Group 33" o:spid="_x0000_s527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hg8l8UAAADcAAAADwAAAGRycy9kb3ducmV2LnhtbESPQYvCMBSE78L+h/CE&#10;vWlaF8WtRhFZlz2IoC6It0fzbIvNS2liW/+9EQSPw8x8w8yXnSlFQ7UrLCuIhxEI4tTqgjMF/8fN&#10;YArCeWSNpWVScCcHy8VHb46Jti3vqTn4TAQIuwQV5N5XiZQuzcmgG9qKOHgXWxv0QdaZ1DW2AW5K&#10;OYqiiTRYcFjIsaJ1Tun1cDMKfltsV1/xT7O9Xtb383G8O21jUuqz361mIDx1/h1+tf+0gu/RG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YYPJfFAAAA3AAA&#10;AA8AAAAAAAAAAAAAAAAAqgIAAGRycy9kb3ducmV2LnhtbFBLBQYAAAAABAAEAPoAAACcAwAAAAA=&#10;">
              <v:rect id="Rectangle 34" o:spid="_x0000_s527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lEW8QA&#10;AADcAAAADwAAAGRycy9kb3ducmV2LnhtbESPT2vCQBTE7wW/w/KE3upGC6FGV7F/LF6rkeDtkX1m&#10;g9m3Ibs18du7hYLHYWZ+wyzXg23ElTpfO1YwnSQgiEuna64U5IftyxsIH5A1No5JwY08rFejpyVm&#10;2vX8Q9d9qESEsM9QgQmhzaT0pSGLfuJa4uidXWcxRNlVUnfYR7ht5CxJUmmx5rhgsKUPQ+Vl/2sV&#10;vFbFlynyT5/baZF+H2/H9/60Vep5PGwWIAIN4RH+b++0gvkshb8z8QjI1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J5RFvEAAAA3AAAAA8AAAAAAAAAAAAAAAAAmAIAAGRycy9k&#10;b3ducmV2LnhtbFBLBQYAAAAABAAEAPUAAACJAwAAAAA=&#10;" strokecolor="#2f5496 [2408]" strokeweight="1.5pt">
                <v:fill opacity="0"/>
              </v:rect>
              <v:rect id="Rectangle 35" o:spid="_x0000_s527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INEU8IA&#10;AADcAAAADwAAAGRycy9kb3ducmV2LnhtbESPT4vCMBTE7wt+h/AEb5pWdNVqFFHUPfr3/miebbF5&#10;qU3U7rffCMIeh5n5DTNbNKYUT6pdYVlB3ItAEKdWF5wpOJ823TEI55E1lpZJwS85WMxbXzNMtH3x&#10;gZ5Hn4kAYZeggtz7KpHSpTkZdD1bEQfvamuDPsg6k7rGV4CbUvaj6FsaLDgs5FjRKqf0dnwYBZfh&#10;uuKdNLyPN4PJ8HLb3lexUarTbpZTEJ4a/x/+tH+0gkl/BO8z4QjI+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g0RTwgAAANw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527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FoWyccAAADdAAAADwAAAGRycy9kb3ducmV2LnhtbESPT2vCQBTE7wW/w/IK3ppNYymSupFG&#10;EEyhB7UUentkn/nT7NuYXTV++65Q8DjMzG+YxXI0nTjT4BrLCp6jGARxaXXDlYKv/fppDsJ5ZI2d&#10;ZVJwJQfLbPKwwFTbC2/pvPOVCBB2KSqove9TKV1Zk0EX2Z44eAc7GPRBDpXUA14C3HQyieNXabDh&#10;sFBjT6uayt/dySjIrx/fn9YXx83hpz0WeZ4U2Bqlpo/j+xsIT6O/h//bG60gmcUvcHsTnoD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MWhbJxwAAAN0AAAAPAAAAAAAA&#10;AAAAAAAAAKECAABkcnMvZG93bnJldi54bWxQSwUGAAAAAAQABAD5AAAAlQMAAAAA&#10;" strokecolor="#2f5496 [2408]" strokeweight="1.5pt"/>
            <v:shape id="AutoShape 37" o:spid="_x0000_s527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xazUscAAADdAAAADwAAAGRycy9kb3ducmV2LnhtbESPT2vCQBTE7wW/w/IK3ppNIy2SupFG&#10;EEyhB7UUentkn/nT7NuYXTV++65Q8DjMzG+YxXI0nTjT4BrLCp6jGARxaXXDlYKv/fppDsJ5ZI2d&#10;ZVJwJQfLbPKwwFTbC2/pvPOVCBB2KSqove9TKV1Zk0EX2Z44eAc7GPRBDpXUA14C3HQyieNXabDh&#10;sFBjT6uayt/dySjIrx/fn9YXx83hpz0WeZ4U2Bqlpo/j+xsIT6O/h//bG60gmcUvcHsTnoD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jFrNSxwAAAN0AAAAPAAAAAAAA&#10;AAAAAAAAAKECAABkcnMvZG93bnJldi54bWxQSwUGAAAAAAQABAD5AAAAlQMAAAAA&#10;" strokecolor="#2f5496 [2408]" strokeweight="1.5pt"/>
          </v:group>
        </w:pic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I     I     I     I     </w:t>
      </w:r>
    </w:p>
    <w:p w:rsidR="00077F4B" w:rsidRPr="00077F4B" w:rsidRDefault="00BD3DCE" w:rsidP="00077F4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268" style="position:absolute;margin-left:-16.1pt;margin-top:9.4pt;width:521.25pt;height:36.85pt;z-index:-25147699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ax6MxRMEAADxDwAADgAAAAAAAAAAAAAAAAAuAgAAZHJzL2Uyb0RvYy54bWxQSwECLQAUAAYACAAA&#10;ACEAWCsPaOAAAAAKAQAADwAAAAAAAAAAAAAAAABtBgAAZHJzL2Rvd25yZXYueG1sUEsFBgAAAAAE&#10;AAQA8wAAAHoHAAAAAA==&#10;">
            <v:group id="Group 33" o:spid="_x0000_s527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I87XrFAAAA3QAA&#10;AA8AAAAAAAAAAAAAAAAAqgIAAGRycy9kb3ducmV2LnhtbFBLBQYAAAAABAAEAPoAAACcAwAAAAA=&#10;">
              <v:rect id="Rectangle 34" o:spid="_x0000_s527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MSssEA&#10;AADdAAAADwAAAGRycy9kb3ducmV2LnhtbERPy4rCMBTdD8w/hDvgbkxVkKEaxTduRyvF3aW5NsXm&#10;pjTR1r83i4FZHs57vuxtLZ7U+sqxgtEwAUFcOF1xqSA7779/QPiArLF2TApe5GG5+PyYY6pdx7/0&#10;PIVSxBD2KSowITSplL4wZNEPXUMcuZtrLYYI21LqFrsYbms5TpKptFhxbDDY0MZQcT89rIJJme9M&#10;nm19Zkf59HB5Xdbdda/U4KtfzUAE6sO/+M991ArGkyTOjW/iE5CL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VzErLBAAAA3QAAAA8AAAAAAAAAAAAAAAAAmAIAAGRycy9kb3du&#10;cmV2LnhtbFBLBQYAAAAABAAEAPUAAACGAwAAAAA=&#10;" strokecolor="#2f5496 [2408]" strokeweight="1.5pt">
                <v:fill opacity="0"/>
              </v:rect>
              <v:rect id="Rectangle 35" o:spid="_x0000_s527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UVDgcIA&#10;AADdAAAADwAAAGRycy9kb3ducmV2LnhtbESPT4vCMBTE7wt+h/AEb5pWV9FqFFHUPfr3/miebbF5&#10;qU3U7rc3C8Ieh5n5DTNbNKYUT6pdYVlB3ItAEKdWF5wpOJ823TEI55E1lpZJwS85WMxbXzNMtH3x&#10;gZ5Hn4kAYZeggtz7KpHSpTkZdD1bEQfvamuDPsg6k7rGV4CbUvajaCQNFhwWcqxolVN6Oz6Mgstw&#10;XfFOGt7Hm+/J8HLb3lexUarTbpZTEJ4a/x/+tH+0gv4gmsDfm/AE5Pw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RUOB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527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riGF8IAAADdAAAADwAAAGRycy9kb3ducmV2LnhtbERPy4rCMBTdD/gP4QruxtQKw1CNYgXB&#10;Ci58ILi7NNe22tzUJmr9+8lCmOXhvKfzztTiSa2rLCsYDSMQxLnVFRcKjofV9y8I55E11pZJwZsc&#10;zGe9rykm2r54R8+9L0QIYZeggtL7JpHS5SUZdEPbEAfuYluDPsC2kLrFVwg3tYyj6EcarDg0lNjQ&#10;sqT8tn8YBel7c9pan93Xl/P1nqVpnOHVKDXod4sJCE+d/xd/3GutIB6Pwv7wJjwBOfs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triGF8IAAADdAAAADwAAAAAAAAAAAAAA&#10;AAChAgAAZHJzL2Rvd25yZXYueG1sUEsFBgAAAAAEAAQA+QAAAJADAAAAAA==&#10;" strokecolor="#2f5496 [2408]" strokeweight="1.5pt"/>
            <v:shape id="AutoShape 37" o:spid="_x0000_s526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fQjjMYAAADdAAAADwAAAGRycy9kb3ducmV2LnhtbESPQWvCQBSE7wX/w/IEb3WTFEqJrmIE&#10;wQg9VEXw9sg+k2j2bcxuNf77riD0OMzMN8x03ptG3KhztWUF8TgCQVxYXXOpYL9bvX+BcB5ZY2OZ&#10;FDzIwXw2eJtiqu2df+i29aUIEHYpKqi8b1MpXVGRQTe2LXHwTrYz6IPsSqk7vAe4aWQSRZ/SYM1h&#10;ocKWlhUVl+2vUZA9Nodv6/Pr+nQ8X/MsS3I8G6VGw34xAeGp9//hV3utFSQfcQzPN+EJyNk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n0I4zGAAAA3QAAAA8AAAAAAAAA&#10;AAAAAAAAoQIAAGRycy9kb3ducmV2LnhtbFBLBQYAAAAABAAEAPkAAACUAwAAAAA=&#10;" strokecolor="#2f5496 [2408]" strokeweight="1.5pt"/>
          </v:group>
        </w:pic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I     I     I     I     </w:t>
      </w:r>
    </w:p>
    <w:p w:rsidR="00077F4B" w:rsidRPr="00077F4B" w:rsidRDefault="00BD3DCE" w:rsidP="00077F4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262" style="position:absolute;margin-left:-16.1pt;margin-top:9.4pt;width:521.25pt;height:36.85pt;z-index:-25147596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z&#10;v6YpEgQAAPEPAAAOAAAAAAAAAAAAAAAAAC4CAABkcnMvZTJvRG9jLnhtbFBLAQItABQABgAIAAAA&#10;IQBYKw9o4AAAAAoBAAAPAAAAAAAAAAAAAAAAAGwGAABkcnMvZG93bnJldi54bWxQSwUGAAAAAAQA&#10;BADzAAAAeQcAAAAA&#10;">
            <v:group id="Group 33" o:spid="_x0000_s526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N59pMUAAADd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wSSJE/h/&#10;E56AXP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jefaTFAAAA3QAA&#10;AA8AAAAAAAAAAAAAAAAAqgIAAGRycy9kb3ducmV2LnhtbFBLBQYAAAAABAAEAPoAAACcAwAAAAA=&#10;">
              <v:rect id="Rectangle 34" o:spid="_x0000_s526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eeOasUA&#10;AADdAAAADwAAAGRycy9kb3ducmV2LnhtbESPT4vCMBTE78J+h/AW9qZpdRGpRtl/LntVK8Xbo3k2&#10;xealNFlbv/1mQfA4zMxvmNVmsI24UudrxwrSSQKCuHS65kpBftiOFyB8QNbYOCYFN/KwWT+NVphp&#10;1/OOrvtQiQhhn6ECE0KbSelLQxb9xLXE0Tu7zmKIsquk7rCPcNvIaZLMpcWa44LBlj4MlZf9r1Uw&#10;q4ovU+SfPrdpMf8+3o7v/Wmr1Mvz8LYEEWgIj/C9/aMVTGfpK/y/iU9Ar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545qxQAAAN0AAAAPAAAAAAAAAAAAAAAAAJgCAABkcnMv&#10;ZG93bnJldi54bWxQSwUGAAAAAAQABAD1AAAAigMAAAAA&#10;" strokecolor="#2f5496 [2408]" strokeweight="1.5pt">
                <v:fill opacity="0"/>
              </v:rect>
              <v:rect id="Rectangle 35" o:spid="_x0000_s526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HfWcQA&#10;AADdAAAADwAAAGRycy9kb3ducmV2LnhtbESPQWvCQBSE7wX/w/IEb3UTNdKmriIpqT22Wu+P7DMJ&#10;Zt+m2W0S/71bKPQ4zMw3zGY3mkb01LnasoJ4HoEgLqyuuVTwdcofn0A4j6yxsUwKbuRgt508bDDV&#10;duBP6o++FAHCLkUFlfdtKqUrKjLo5rYlDt7FdgZ9kF0pdYdDgJtGLqJoLQ3WHBYqbCmrqLgef4yC&#10;c/La8kEa/ojz1XNyvr59Z7FRajYd9y8gPI3+P/zXftcKFss4gd834QnI7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3R31n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526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h27+McAAADdAAAADwAAAGRycy9kb3ducmV2LnhtbESPT2vCQBTE7wW/w/IK3urGCFJS19AI&#10;BVPoobYI3h7ZZ/40+zZmtyb59l1B6HGYmd8wm3Q0rbhS72rLCpaLCARxYXXNpYLvr7enZxDOI2ts&#10;LZOCiRyk29nDBhNtB/6k68GXIkDYJaig8r5LpHRFRQbdwnbEwTvb3qAPsi+l7nEIcNPKOIrW0mDN&#10;YaHCjnYVFT+HX6Mgm96PH9bnl/351FzyLItzbIxS88fx9QWEp9H/h+/tvVYQr5ZruL0JT0Bu/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WHbv4xwAAAN0AAAAPAAAAAAAA&#10;AAAAAAAAAKECAABkcnMvZG93bnJldi54bWxQSwUGAAAAAAQABAD5AAAAlQMAAAAA&#10;" strokecolor="#2f5496 [2408]" strokeweight="1.5pt"/>
            <v:shape id="AutoShape 37" o:spid="_x0000_s526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VEeY8cAAADdAAAADwAAAGRycy9kb3ducmV2LnhtbESPT2vCQBTE7wW/w/KE3pqNEVpJ3YgR&#10;BFPoQSuF3h7ZZ/40+zZmtxq/fVco9DjMzG+Y5Wo0nbjQ4BrLCmZRDIK4tLrhSsHxY/u0AOE8ssbO&#10;Mim4kYNVNnlYYqrtlfd0OfhKBAi7FBXU3veplK6syaCLbE8cvJMdDPogh0rqAa8BbjqZxPGzNNhw&#10;WKixp01N5ffhxyjIb2+f79YX593pqz0XeZ4U2BqlHqfj+hWEp9H/h//aO60gmc9e4P4mPAGZ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5UR5jxwAAAN0AAAAPAAAAAAAA&#10;AAAAAAAAAKECAABkcnMvZG93bnJldi54bWxQSwUGAAAAAAQABAD5AAAAlQMAAAAA&#10;" strokecolor="#2f5496 [2408]" strokeweight="1.5pt"/>
          </v:group>
        </w:pic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I     I     I     I     </w:t>
      </w:r>
    </w:p>
    <w:p w:rsidR="00077F4B" w:rsidRPr="00077F4B" w:rsidRDefault="00BD3DCE" w:rsidP="00077F4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256" style="position:absolute;margin-left:-16.1pt;margin-top:9.4pt;width:521.25pt;height:36.85pt;z-index:-25147494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">
            <v:group id="Group 33" o:spid="_x0000_s525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k2Sk7FAAAA3QAA&#10;AA8AAAAAAAAAAAAAAAAAqgIAAGRycy9kb3ducmV2LnhtbFBLBQYAAAAABAAEAPoAAACcAwAAAAA=&#10;">
              <v:rect id="Rectangle 34" o:spid="_x0000_s526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LBC1MMA&#10;AADdAAAADwAAAGRycy9kb3ducmV2LnhtbERPyWrDMBC9F/oPYgq9NXIcCMWJbNospdcmDia3wZpY&#10;JtbIWErs/H11KPT4ePu6mGwn7jT41rGC+SwBQVw73XKjoDzu395B+ICssXNMCh7kocifn9aYaTfy&#10;D90PoRExhH2GCkwIfSalrw1Z9DPXE0fu4gaLIcKhkXrAMYbbTqZJspQWW44NBnvaGKqvh5tVsGiq&#10;nanKrS/tvFp+nR6nz/G8V+r1ZfpYgQg0hX/xn/tbK0gXadwf38QnIPN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LBC1MMAAADdAAAADwAAAAAAAAAAAAAAAACYAgAAZHJzL2Rv&#10;d25yZXYueG1sUEsFBgAAAAAEAAQA9QAAAIgDAAAAAA==&#10;" strokecolor="#2f5496 [2408]" strokeweight="1.5pt">
                <v:fill opacity="0"/>
              </v:rect>
              <v:rect id="Rectangle 35" o:spid="_x0000_s526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YT58QA&#10;AADdAAAADwAAAGRycy9kb3ducmV2LnhtbESPQWvCQBSE7wX/w/IEb80msZE2dRVRrD22sd4f2WcS&#10;zL6N2a1J/71bKPQ4zMw3zHI9mlbcqHeNZQVJFIMgLq1uuFLwddw/PoNwHllja5kU/JCD9WrysMRc&#10;24E/6Vb4SgQIuxwV1N53uZSurMmgi2xHHLyz7Q36IPtK6h6HADetTON4IQ02HBZq7GhbU3kpvo2C&#10;U7br+CANfyT7p5fsdHm7bhOj1Gw6bl5BeBr9f/iv/a4VpPM0gd834QnI1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GE+f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525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0p3RsYAAADdAAAADwAAAGRycy9kb3ducmV2LnhtbESPQWvCQBSE7wX/w/IEb3XjFkqJrmIE&#10;wQg91BbB2yP7TKLZtzG71fjvu4LQ4zAz3zCzRW8bcaXO1441TMYJCOLCmZpLDT/f69cPED4gG2wc&#10;k4Y7eVjMBy8zTI278Rddd6EUEcI+RQ1VCG0qpS8qsujHriWO3tF1FkOUXSlNh7cIt41USfIuLdYc&#10;FypsaVVRcd79Wg3Zfbv/dCG/bI6H0yXPMpXjyWo9GvbLKYhAffgPP9sbo0G9KQWPN/EJyPk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dKd0bGAAAA3QAAAA8AAAAAAAAA&#10;AAAAAAAAoQIAAGRycy9kb3ducmV2LnhtbFBLBQYAAAAABAAEAPkAAACUAwAAAAA=&#10;" strokecolor="#2f5496 [2408]" strokeweight="1.5pt"/>
            <v:shape id="AutoShape 37" o:spid="_x0000_s525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AbS3ccAAADdAAAADwAAAGRycy9kb3ducmV2LnhtbESPT2vCQBTE7wW/w/KE3urGBEpJXUMj&#10;CKbQQ1WE3h7ZZ/40+zZm1xi/fbdQ6HGYmd8wq2wynRhpcI1lBctFBIK4tLrhSsHxsH16AeE8ssbO&#10;Mim4k4NsPXtYYartjT9p3PtKBAi7FBXU3veplK6syaBb2J44eGc7GPRBDpXUA94C3HQyjqJnabDh&#10;sFBjT5uayu/91SjI7++nD+uLy+781V6KPI8LbI1Sj/Pp7RWEp8n/h//aO60gTuIEft+EJyDX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IBtLdxwAAAN0AAAAPAAAAAAAA&#10;AAAAAAAAAKECAABkcnMvZG93bnJldi54bWxQSwUGAAAAAAQABAD5AAAAlQMAAAAA&#10;" strokecolor="#2f5496 [2408]" strokeweight="1.5pt"/>
          </v:group>
        </w:pic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I     I     I     I     </w:t>
      </w:r>
    </w:p>
    <w:p w:rsidR="00077F4B" w:rsidRPr="00077F4B" w:rsidRDefault="00BD3DCE" w:rsidP="00077F4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250" style="position:absolute;margin-left:-16.1pt;margin-top:9.4pt;width:521.25pt;height:36.85pt;z-index:-25147392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XWOaEw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8l1jmhMEAADxDwAADgAAAAAAAAAAAAAAAAAuAgAAZHJzL2Uyb0RvYy54bWxQSwECLQAUAAYACAAA&#10;ACEAWCsPaOAAAAAKAQAADwAAAAAAAAAAAAAAAABtBgAAZHJzL2Rvd25yZXYueG1sUEsFBgAAAAAE&#10;AAQA8wAAAHoHAAAAAA==&#10;">
            <v:group id="Group 33" o:spid="_x0000_s525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YXivbFAAAA3QAA&#10;AA8AAAAAAAAAAAAAAAAAqgIAAGRycy9kb3ducmV2LnhtbFBLBQYAAAAABAAEAPoAAACcAwAAAAA=&#10;">
              <v:rect id="Rectangle 34" o:spid="_x0000_s525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BV/O8UA&#10;AADdAAAADwAAAGRycy9kb3ducmV2LnhtbESPQWvCQBSE70L/w/KE3nRjhFBSV9GqpdfaSPD2yD6z&#10;wezbkN2a+O+7hUKPw8x8w6w2o23FnXrfOFawmCcgiCunG64VFF/H2QsIH5A1to5JwYM8bNZPkxXm&#10;2g38SfdTqEWEsM9RgQmhy6X0lSGLfu464uhdXW8xRNnXUvc4RLhtZZokmbTYcFww2NGboep2+rYK&#10;lnV5MGWx94VdlNn7+XHeDZejUs/TcfsKItAY/sN/7Q+tIF2mGfy+iU9Ar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FX87xQAAAN0AAAAPAAAAAAAAAAAAAAAAAJgCAABkcnMv&#10;ZG93bnJldi54bWxQSwUGAAAAAAQABAD1AAAAigMAAAAA&#10;" strokecolor="#2f5496 [2408]" strokeweight="1.5pt">
                <v:fill opacity="0"/>
              </v:rect>
              <v:rect id="Rectangle 35" o:spid="_x0000_s525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MuCMQA&#10;AADdAAAADwAAAGRycy9kb3ducmV2LnhtbESPS2/CMBCE70j8B2uRuIGTUPoIGISoeBxbHvdVvCQR&#10;8TrELqT/HiMhcRzNzDea6bw1lbhS40rLCuJhBII4s7rkXMFhvxp8gnAeWWNlmRT8k4P5rNuZYqrt&#10;jX/puvO5CBB2KSoovK9TKV1WkEE3tDVx8E62MeiDbHKpG7wFuKlkEkXv0mDJYaHAmpYFZefdn1Fw&#10;HH/XvJGGf+LV29f4eF5flrFRqt9rFxMQnlr/Cj/bW60gGSUf8HgTnoC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wjLgj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525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qJArMMAAADdAAAADwAAAGRycy9kb3ducmV2LnhtbERPy4rCMBTdD/gP4Q7MbppOB2SoRrGC&#10;YAUXPhDcXZprW21uahO1/r1ZCLM8nPd42ptG3KlztWUFP1EMgriwuuZSwX63+P4D4TyyxsYyKXiS&#10;g+lk8DHGVNsHb+i+9aUIIexSVFB536ZSuqIigy6yLXHgTrYz6APsSqk7fIRw08gkjofSYM2hocKW&#10;5hUVl+3NKMieq8Pa+vy6PB3P1zzLkhzPRqmvz342AuGp9//it3upFSS/SZgb3oQnICc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aiQKzDAAAA3QAAAA8AAAAAAAAAAAAA&#10;AAAAoQIAAGRycy9kb3ducmV2LnhtbFBLBQYAAAAABAAEAPkAAACRAwAAAAA=&#10;" strokecolor="#2f5496 [2408]" strokeweight="1.5pt"/>
            <v:shape id="AutoShape 37" o:spid="_x0000_s525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e7lN8YAAADdAAAADwAAAGRycy9kb3ducmV2LnhtbESPQWvCQBSE70L/w/IKvZlNI4iNrmIK&#10;ghE81JaCt0f2mUSzb2N2q/HfuwXB4zAz3zCzRW8acaHO1ZYVvEcxCOLC6ppLBT/fq+EEhPPIGhvL&#10;pOBGDhbzl8EMU22v/EWXnS9FgLBLUUHlfZtK6YqKDLrItsTBO9jOoA+yK6Xu8BrgppFJHI+lwZrD&#10;QoUtfVZUnHZ/RkF22/xurc/P68P+eM6zLMnxaJR6e+2XUxCeev8MP9prrSAZJR/w/yY8ATm/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nu5TfGAAAA3QAAAA8AAAAAAAAA&#10;AAAAAAAAoQIAAGRycy9kb3ducmV2LnhtbFBLBQYAAAAABAAEAPkAAACUAwAAAAA=&#10;" strokecolor="#2f5496 [2408]" strokeweight="1.5pt"/>
          </v:group>
        </w:pic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I     I     I     I     </w:t>
      </w:r>
    </w:p>
    <w:p w:rsidR="00077F4B" w:rsidRPr="00077F4B" w:rsidRDefault="00BD3DCE" w:rsidP="00077F4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244" style="position:absolute;margin-left:-16.1pt;margin-top:9.4pt;width:521.25pt;height:36.85pt;z-index:-25147289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6g6UhhMEAADxDwAADgAAAAAAAAAAAAAAAAAuAgAAZHJzL2Uyb0RvYy54bWxQSwECLQAUAAYACAAA&#10;ACEAWCsPaOAAAAAKAQAADwAAAAAAAAAAAAAAAABtBgAAZHJzL2Rvd25yZXYueG1sUEsFBgAAAAAE&#10;AAQA8wAAAHoHAAAAAA==&#10;">
            <v:group id="Group 33" o:spid="_x0000_s524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4R+YvFAAAA3QAA&#10;AA8AAAAAAAAAAAAAAAAAqgIAAGRycy9kb3ducmV2LnhtbFBLBQYAAAAABAAEAPoAAACcAwAAAAA=&#10;">
              <v:rect id="Rectangle 34" o:spid="_x0000_s524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BMMRsUA&#10;AADdAAAADwAAAGRycy9kb3ducmV2LnhtbESPQWvCQBSE70L/w/IKvelGpaFEV2m1Fq+1keDtkX1m&#10;g9m3Ibs18d93hYLHYWa+YZbrwTbiSp2vHSuYThIQxKXTNVcK8p/d+A2ED8gaG8ek4EYe1qun0RIz&#10;7Xr+pushVCJC2GeowITQZlL60pBFP3EtcfTOrrMYouwqqTvsI9w2cpYkqbRYc1ww2NLGUHk5/FoF&#10;86r4NEW+9bmdFunX8Xb86E87pV6eh/cFiEBDeIT/23utYDZ/TeH+Jj4Buf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EwxGxQAAAN0AAAAPAAAAAAAAAAAAAAAAAJgCAABkcnMv&#10;ZG93bnJldi54bWxQSwUGAAAAAAQABAD1AAAAigMAAAAA&#10;" strokecolor="#2f5496 [2408]" strokeweight="1.5pt">
                <v:fill opacity="0"/>
              </v:rect>
              <v:rect id="Rectangle 35" o:spid="_x0000_s524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VddcUA&#10;AADdAAAADwAAAGRycy9kb3ducmV2LnhtbESPS2/CMBCE75X6H6ytxI04AdJHGoMqKh7Hlsd9FW+T&#10;KPE6jV0I/x4jIfU4mplvNPliMK04Ue9qywqSKAZBXFhdc6ngsF+NX0E4j6yxtUwKLuRgMX98yDHT&#10;9szfdNr5UgQIuwwVVN53mZSuqMigi2xHHLwf2xv0Qfal1D2eA9y0chLHz9JgzWGhwo6WFRXN7s8o&#10;OKafHW+k4a9kNXtLj836d5kYpUZPw8c7CE+D/w/f21utYDJNX+D2JjwBOb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JV11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524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qQz0cMAAADdAAAADwAAAGRycy9kb3ducmV2LnhtbERPTYvCMBC9C/sfwix409SKslSj2IUF&#10;K+xBXQRvQzO21WZSm6j135vDgsfH+54vO1OLO7WusqxgNIxAEOdWV1wo+Nv/DL5AOI+ssbZMCp7k&#10;YLn46M0x0fbBW7rvfCFCCLsEFZTeN4mULi/JoBvahjhwJ9sa9AG2hdQtPkK4qWUcRVNpsOLQUGJD&#10;3yXll93NKEifm8Ov9dl1fTqer1maxhmejVL9z241A+Gp82/xv3utFcTjSZgb3oQnIBc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6kM9HDAAAA3QAAAA8AAAAAAAAAAAAA&#10;AAAAoQIAAGRycy9kb3ducmV2LnhtbFBLBQYAAAAABAAEAPkAAACRAwAAAAA=&#10;" strokecolor="#2f5496 [2408]" strokeweight="1.5pt"/>
            <v:shape id="AutoShape 37" o:spid="_x0000_s524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eiWSscAAADdAAAADwAAAGRycy9kb3ducmV2LnhtbESPT2vCQBTE70K/w/IKvemmKUqbupFG&#10;EIzQg7YUentkX/7Y7NuYXTV+e7cgeBxm5jfMfDGYVpyod41lBc+TCARxYXXDlYLvr9X4FYTzyBpb&#10;y6TgQg4W6cNojom2Z97SaecrESDsElRQe98lUrqiJoNuYjvi4JW2N+iD7CupezwHuGllHEUzabDh&#10;sFBjR8uair/d0SjILpufT+vzw7r83R/yLItz3Bulnh6Hj3cQngZ/D9/aa60gfpm+wf+b8ARke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x6JZKxwAAAN0AAAAPAAAAAAAA&#10;AAAAAAAAAKECAABkcnMvZG93bnJldi54bWxQSwUGAAAAAAQABAD5AAAAlQMAAAAA&#10;" strokecolor="#2f5496 [2408]" strokeweight="1.5pt"/>
          </v:group>
        </w:pic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I     I     I     I     </w:t>
      </w:r>
    </w:p>
    <w:p w:rsidR="00077F4B" w:rsidRPr="00077F4B" w:rsidRDefault="00BD3DCE" w:rsidP="00077F4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238" style="position:absolute;margin-left:-16.1pt;margin-top:9.4pt;width:521.25pt;height:36.85pt;z-index:-25147187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z&#10;dvUTEgQAAPEPAAAOAAAAAAAAAAAAAAAAAC4CAABkcnMvZTJvRG9jLnhtbFBLAQItABQABgAIAAAA&#10;IQBYKw9o4AAAAAoBAAAPAAAAAAAAAAAAAAAAAGwGAABkcnMvZG93bnJldi54bWxQSwUGAAAAAAQA&#10;BADzAAAAeQcAAAAA&#10;">
            <v:group id="Group 33" o:spid="_x0000_s524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0Y1NcUAAADd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RuNJDH9v&#10;whOQiz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9GNTXFAAAA3QAA&#10;AA8AAAAAAAAAAAAAAAAAqgIAAGRycy9kb3ducmV2LnhtbFBLBQYAAAAABAAEAPoAAACcAwAAAAA=&#10;">
              <v:rect id="Rectangle 34" o:spid="_x0000_s524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TA+MUA&#10;AADdAAAADwAAAGRycy9kb3ducmV2LnhtbESPQWvCQBSE70L/w/KE3nRjhFBSV9GqpdfaSPD2yD6z&#10;wezbkN2a+O+7hUKPw8x8w6w2o23FnXrfOFawmCcgiCunG64VFF/H2QsIH5A1to5JwYM8bNZPkxXm&#10;2g38SfdTqEWEsM9RgQmhy6X0lSGLfu464uhdXW8xRNnXUvc4RLhtZZokmbTYcFww2NGboep2+rYK&#10;lnV5MGWx94VdlNn7+XHeDZejUs/TcfsKItAY/sN/7Q+tIF1mKfy+iU9Ar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5RMD4xQAAAN0AAAAPAAAAAAAAAAAAAAAAAJgCAABkcnMv&#10;ZG93bnJldi54bWxQSwUGAAAAAAQABAD1AAAAigMAAAAA&#10;" strokecolor="#2f5496 [2408]" strokeweight="1.5pt">
                <v:fill opacity="0"/>
              </v:rect>
              <v:rect id="Rectangle 35" o:spid="_x0000_s524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KRy8QA&#10;AADdAAAADwAAAGRycy9kb3ducmV2LnhtbESPQWvCQBSE74L/YXlCb80mWqVGVymWVI9tqvdH9pkE&#10;s2/T7Dam/94VCh6HmfmGWW8H04ieOldbVpBEMQjiwuqaSwXH7+z5FYTzyBoby6TgjxxsN+PRGlNt&#10;r/xFfe5LESDsUlRQed+mUrqiIoMusi1x8M62M+iD7EqpO7wGuGnkNI4X0mDNYaHClnYVFZf81yg4&#10;zd9b3kvDn0n2spyfLh8/u8Qo9TQZ3lYgPA3+Ef5vH7SC6Wwxg/ub8ATk5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Vykcv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524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YXzaccAAADdAAAADwAAAGRycy9kb3ducmV2LnhtbESPT2vCQBTE7wW/w/KE3uqmqUiJbqQR&#10;BFPwUFsEb4/sM3/Mvo3ZrcZv7wqFHoeZ+Q2zWA6mFRfqXW1ZweskAkFcWF1zqeDne/3yDsJ5ZI2t&#10;ZVJwIwfLdPS0wETbK3/RZedLESDsElRQed8lUrqiIoNuYjvi4B1tb9AH2ZdS93gNcNPKOIpm0mDN&#10;YaHCjlYVFafdr1GQ3T73W+vz8+Z4aM55lsU5Nkap5/HwMQfhafD/4b/2RiuI32ZTeLwJT0Cm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RhfNpxwAAAN0AAAAPAAAAAAAA&#10;AAAAAAAAAKECAABkcnMvZG93bnJldi54bWxQSwUGAAAAAAQABAD5AAAAlQMAAAAA&#10;" strokecolor="#2f5496 [2408]" strokeweight="1.5pt"/>
            <v:shape id="AutoShape 37" o:spid="_x0000_s523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slW8scAAADdAAAADwAAAGRycy9kb3ducmV2LnhtbESPT2vCQBTE7wW/w/KE3uqmKUqJbqQR&#10;BFPwUFsEb4/sM3/Mvo3ZrcZv7wqFHoeZ+Q2zWA6mFRfqXW1ZweskAkFcWF1zqeDne/3yDsJ5ZI2t&#10;ZVJwIwfLdPS0wETbK3/RZedLESDsElRQed8lUrqiIoNuYjvi4B1tb9AH2ZdS93gNcNPKOIpm0mDN&#10;YaHCjlYVFafdr1GQ3T73W+vz8+Z4aM55lsU5Nkap5/HwMQfhafD/4b/2RiuI32ZTeLwJT0Cm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+yVbyxwAAAN0AAAAPAAAAAAAA&#10;AAAAAAAAAKECAABkcnMvZG93bnJldi54bWxQSwUGAAAAAAQABAD5AAAAlQMAAAAA&#10;" strokecolor="#2f5496 [2408]" strokeweight="1.5pt"/>
          </v:group>
        </w:pic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I     I     I     I     </w:t>
      </w:r>
    </w:p>
    <w:p w:rsidR="00077F4B" w:rsidRPr="00077F4B" w:rsidRDefault="00BD3DCE" w:rsidP="00077F4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lastRenderedPageBreak/>
        <w:pict>
          <v:group id="_x0000_s5232" style="position:absolute;margin-left:-16.1pt;margin-top:9.4pt;width:521.25pt;height:36.85pt;z-index:-25147084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f&#10;bLIFEgQAAO0PAAAOAAAAAAAAAAAAAAAAAC4CAABkcnMvZTJvRG9jLnhtbFBLAQItABQABgAIAAAA&#10;IQBYKw9o4AAAAAoBAAAPAAAAAAAAAAAAAAAAAGwGAABkcnMvZG93bnJldi54bWxQSwUGAAAAAAQA&#10;BADzAAAAeQcAAAAA&#10;">
            <v:group id="Group 33" o:spid="_x0000_s523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f4wjaxgAAAN0A&#10;AAAPAAAAAAAAAAAAAAAAAKoCAABkcnMvZG93bnJldi54bWxQSwUGAAAAAAQABAD6AAAAnQMAAAAA&#10;">
              <v:rect id="Rectangle 34" o:spid="_x0000_s523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bAdMEA&#10;AADcAAAADwAAAGRycy9kb3ducmV2LnhtbERPz2vCMBS+D/wfwhN2m6kKZatGUafD61yleHs0z6bY&#10;vJQms/W/N4fBjh/f7+V6sI24U+drxwqmkwQEcel0zZWC/Ofw9g7CB2SNjWNS8CAP69XoZYmZdj1/&#10;0/0UKhFD2GeowITQZlL60pBFP3EtceSurrMYIuwqqTvsY7ht5CxJUmmx5thgsKWdofJ2+rUK5lWx&#10;N0X+6XM7LdKv8+O87S8HpV7Hw2YBItAQ/sV/7qNW8JHG+fFMPAJy9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S2wHTBAAAA3AAAAA8AAAAAAAAAAAAAAAAAmAIAAGRycy9kb3du&#10;cmV2LnhtbFBLBQYAAAAABAAEAPUAAACGAwAAAAA=&#10;" strokecolor="#2f5496 [2408]" strokeweight="1.5pt">
                <v:fill opacity="0"/>
              </v:rect>
              <v:rect id="Rectangle 35" o:spid="_x0000_s523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zAfMEA&#10;AADcAAAADwAAAGRycy9kb3ducmV2LnhtbESPS6vCMBSE9xf8D+EI7q5pRUWrUUTxsby+9ofm2Bab&#10;k9pErf/eCMJdDjPzDTOdN6YUD6pdYVlB3I1AEKdWF5wpOB3XvyMQziNrLC2Tghc5mM9aP1NMtH3y&#10;nh4Hn4kAYZeggtz7KpHSpTkZdF1bEQfvYmuDPsg6k7rGZ4CbUvaiaCgNFhwWcqxomVN6PdyNgvNg&#10;VfFWGv6L1/3x4Hzd3JaxUarTbhYTEJ4a/x/+tndawXgYw+dMOAJy9g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ZMwHzBAAAA3A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523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t3jJ8YAAADcAAAADwAAAGRycy9kb3ducmV2LnhtbESPT2vCQBTE74V+h+UVequb5hBsdA2m&#10;UDAFD2opeHtkn/lj9m3MbmP89m6h0OMwM79hltlkOjHS4BrLCl5nEQji0uqGKwVfh4+XOQjnkTV2&#10;lknBjRxkq8eHJabaXnlH495XIkDYpaig9r5PpXRlTQbdzPbEwTvZwaAPcqikHvAa4KaTcRQl0mDD&#10;YaHGnt5rKs/7H6Mgv31+b60vLpvTsb0UeR4X2Bqlnp+m9QKEp8n/h//aG63gLYnh90w4AnJ1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bd4yfGAAAA3AAAAA8AAAAAAAAA&#10;AAAAAAAAoQIAAGRycy9kb3ducmV2LnhtbFBLBQYAAAAABAAEAPkAAACUAwAAAAA=&#10;" strokecolor="#2f5496 [2408]" strokeweight="1.5pt"/>
            <v:shape id="AutoShape 37" o:spid="_x0000_s523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ZFGvMYAAADcAAAADwAAAGRycy9kb3ducmV2LnhtbESPT2vCQBTE7wW/w/KE3uqmKUiNbqQR&#10;BFPoQSuF3h7Zlz+afZtktxq/fVco9DjMzG+Y1Xo0rbjQ4BrLCp5nEQjiwuqGKwXHz+3TKwjnkTW2&#10;lknBjRys08nDChNtr7yny8FXIkDYJaig9r5LpHRFTQbdzHbEwSvtYNAHOVRSD3gNcNPKOIrm0mDD&#10;YaHGjjY1FefDj1GQ3d6/PqzP+135ferzLItzPBmlHqfj2xKEp9H/h//aO61gMX+B+5lwBGT6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mRRrzGAAAA3AAAAA8AAAAAAAAA&#10;AAAAAAAAoQIAAGRycy9kb3ducmV2LnhtbFBLBQYAAAAABAAEAPkAAACUAwAAAAA=&#10;" strokecolor="#2f5496 [2408]" strokeweight="1.5pt"/>
          </v:group>
        </w:pic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I     I     I     I     </w:t>
      </w:r>
    </w:p>
    <w:p w:rsidR="00077F4B" w:rsidRDefault="00077F4B" w:rsidP="00077F4B">
      <w:pPr>
        <w:spacing w:line="240" w:lineRule="auto"/>
        <w:rPr>
          <w:rFonts w:ascii="ALFABET98" w:hAnsi="ALFABET98"/>
          <w:sz w:val="36"/>
          <w:szCs w:val="36"/>
        </w:rPr>
      </w:pPr>
      <w:r w:rsidRPr="008140CA">
        <w:rPr>
          <w:rFonts w:ascii="ALFABET98" w:hAnsi="ALFABET98"/>
          <w:sz w:val="36"/>
          <w:szCs w:val="36"/>
        </w:rPr>
        <w:t xml:space="preserve"> </w:t>
      </w:r>
      <w:r>
        <w:rPr>
          <w:rFonts w:ascii="ALFABET98" w:hAnsi="ALFABET98"/>
          <w:sz w:val="36"/>
          <w:szCs w:val="36"/>
        </w:rPr>
        <w:t xml:space="preserve">   </w:t>
      </w:r>
      <w:r w:rsidR="009C330E">
        <w:rPr>
          <w:rFonts w:ascii="ALFABET98" w:hAnsi="ALFABET98"/>
          <w:sz w:val="36"/>
          <w:szCs w:val="36"/>
        </w:rPr>
        <w:t xml:space="preserve">                                    2</w:t>
      </w:r>
    </w:p>
    <w:p w:rsidR="00077F4B" w:rsidRDefault="00077F4B" w:rsidP="00077F4B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t>Sayın velim, yukarıdaki şeklin üzerinden çizelim.</w:t>
      </w:r>
    </w:p>
    <w:p w:rsidR="00077F4B" w:rsidRPr="00077F4B" w:rsidRDefault="00BD3DCE" w:rsidP="00077F4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226" style="position:absolute;margin-left:-16.1pt;margin-top:9.4pt;width:521.25pt;height:36.85pt;z-index:-25146880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PZLzLxMEAADrDwAADgAAAAAAAAAAAAAAAAAuAgAAZHJzL2Uyb0RvYy54bWxQSwECLQAUAAYACAAA&#10;ACEAWCsPaOAAAAAKAQAADwAAAAAAAAAAAAAAAABtBgAAZHJzL2Rvd25yZXYueG1sUEsFBgAAAAAE&#10;AAQA8wAAAHoHAAAAAA==&#10;">
            <v:group id="Group 33" o:spid="_x0000_s522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HKFV8UAAADcAAAADwAAAGRycy9kb3ducmV2LnhtbESPQYvCMBSE78L+h/CE&#10;vWnaXRS3GkXEXTyIoC6It0fzbIvNS2liW/+9EQSPw8x8w8wWnSlFQ7UrLCuIhxEI4tTqgjMF/8ff&#10;wQSE88gaS8uk4E4OFvOP3gwTbVveU3PwmQgQdgkqyL2vEildmpNBN7QVcfAutjbog6wzqWtsA9yU&#10;8iuKxtJgwWEhx4pWOaXXw80o+GuxXX7H62Z7vazu5+Nod9rGpNRnv1tOQXjq/Dv8am+0gp/xC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ByhVfFAAAA3AAA&#10;AA8AAAAAAAAAAAAAAAAAqgIAAGRycy9kb3ducmV2LnhtbFBLBQYAAAAABAAEAPoAAACcAwAAAAA=&#10;">
              <v:rect id="Rectangle 34" o:spid="_x0000_s523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P9m8QA&#10;AADcAAAADwAAAGRycy9kb3ducmV2LnhtbESPzWrDMBCE74W8g9hAb42cBEzjRgn5Lb02cTC9LdbW&#10;MrVWxlJi5+2rQiHHYWa+YZbrwTbiRp2vHSuYThIQxKXTNVcK8vPx5RWED8gaG8ek4E4e1qvR0xIz&#10;7Xr+pNspVCJC2GeowITQZlL60pBFP3EtcfS+XWcxRNlVUnfYR7ht5CxJUmmx5rhgsKWdofLndLUK&#10;5lVxMEW+97mdFun75X7Z9l9HpZ7Hw+YNRKAhPML/7Q+tYJGm8HcmHgG5+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QT/ZvEAAAA3AAAAA8AAAAAAAAAAAAAAAAAmAIAAGRycy9k&#10;b3ducmV2LnhtbFBLBQYAAAAABAAEAPUAAACJAwAAAAA=&#10;" strokecolor="#2f5496 [2408]" strokeweight="1.5pt">
                <v:fill opacity="0"/>
              </v:rect>
              <v:rect id="Rectangle 35" o:spid="_x0000_s523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n9k8IA&#10;AADcAAAADwAAAGRycy9kb3ducmV2LnhtbESPT4vCMBTE74LfITzBm6YV/6xdo4ii7lHd9f5onm2x&#10;ealN1PrtzYLgcZiZ3zCzRWNKcafaFZYVxP0IBHFqdcGZgr/fTe8LhPPIGkvLpOBJDhbzdmuGibYP&#10;PtD96DMRIOwSVJB7XyVSujQng65vK+LgnW1t0AdZZ1LX+AhwU8pBFI2lwYLDQo4VrXJKL8ebUXAa&#10;rSveScP7eDOcjk6X7XUVG6W6nWb5DcJT4z/hd/tHK5iOJ/B/JhwBOX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26f2TwgAAANw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522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zXUzcMAAADcAAAADwAAAGRycy9kb3ducmV2LnhtbERPu2rDMBTdC/kHcQPdGrkeQuJGNnUg&#10;EBc6NC2Fbhfr+lXryrbUxPn7aChkPJz3LptNL840udaygudVBIK4tLrlWsHX5+FpA8J5ZI29ZVJw&#10;JQdZunjYYaLthT/ofPK1CCHsElTQeD8kUrqyIYNuZQfiwFV2MugDnGqpJ7yEcNPLOIrW0mDLoaHB&#10;gfYNlb+nP6Mgv759v1tfjMfqpxuLPI8L7IxSj8v59QWEp9nfxf/uo1awXYe14Uw4AjK9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c11M3DAAAA3AAAAA8AAAAAAAAAAAAA&#10;AAAAoQIAAGRycy9kb3ducmV2LnhtbFBLBQYAAAAABAAEAPkAAACRAwAAAAA=&#10;" strokecolor="#2f5496 [2408]" strokeweight="1.5pt"/>
            <v:shape id="AutoShape 37" o:spid="_x0000_s522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HlxVsUAAADcAAAADwAAAGRycy9kb3ducmV2LnhtbESPQYvCMBSE74L/ITzBm03Xg2g1ynZh&#10;wQoeVmVhb4/m2Vabl9pErf/eLAgeh5n5hlmsOlOLG7WusqzgI4pBEOdWV1woOOy/R1MQziNrrC2T&#10;ggc5WC37vQUm2t75h247X4gAYZeggtL7JpHS5SUZdJFtiIN3tK1BH2RbSN3iPcBNLcdxPJEGKw4L&#10;JTb0VVJ+3l2NgvSx+d1an13Wx7/TJUvTcYYno9Rw0H3OQXjq/Dv8aq+1gtlkBv9nwhGQyy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HlxVsUAAADcAAAADwAAAAAAAAAA&#10;AAAAAAChAgAAZHJzL2Rvd25yZXYueG1sUEsFBgAAAAAEAAQA+QAAAJMDAAAAAA==&#10;" strokecolor="#2f5496 [2408]" strokeweight="1.5pt"/>
          </v:group>
        </w:pic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I     I     I    </w:t>
      </w:r>
    </w:p>
    <w:p w:rsidR="00077F4B" w:rsidRPr="00077F4B" w:rsidRDefault="00BD3DCE" w:rsidP="00077F4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220" style="position:absolute;margin-left:-16.1pt;margin-top:9.4pt;width:521.25pt;height:36.85pt;z-index:-25146777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c47HHxMEAADrDwAADgAAAAAAAAAAAAAAAAAuAgAAZHJzL2Uyb0RvYy54bWxQSwECLQAUAAYACAAA&#10;ACEAWCsPaOAAAAAKAQAADwAAAAAAAAAAAAAAAABtBgAAZHJzL2Rvd25yZXYueG1sUEsFBgAAAAAE&#10;AAQA8wAAAHoHAAAAAA==&#10;">
            <v:group id="Group 33" o:spid="_x0000_s522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pAVicYAAADcAAAADwAAAGRycy9kb3ducmV2LnhtbESPW2vCQBSE3wv9D8sp&#10;+KabVOwlzSoiVXwQobFQ+nbInlwwezZk1yT+e7cg9HGYmW+YdDWaRvTUudqygngWgSDOra65VPB9&#10;2k7fQDiPrLGxTAqu5GC1fHxIMdF24C/qM1+KAGGXoILK+zaR0uUVGXQz2xIHr7CdQR9kV0rd4RDg&#10;ppHPUfQiDdYcFipsaVNRfs4uRsFuwGE9jz/7w7nYXH9Pi+PPISalJk/j+gOEp9H/h+/tvVbw/hrD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KkBWJxgAAANwA&#10;AAAPAAAAAAAAAAAAAAAAAKoCAABkcnMvZG93bnJldi54bWxQSwUGAAAAAAQABAD6AAAAnQMAAAAA&#10;">
              <v:rect id="Rectangle 34" o:spid="_x0000_s522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FtRcUA&#10;AADcAAAADwAAAGRycy9kb3ducmV2LnhtbESPT2vCQBTE70K/w/IKvdWNFvwTXaXaWryqkeDtkX1m&#10;Q7NvQ3Zr4rfvFgoeh5n5DbNc97YWN2p95VjBaJiAIC6crrhUkJ12rzMQPiBrrB2Tgjt5WK+eBktM&#10;tev4QLdjKEWEsE9RgQmhSaX0hSGLfuga4uhdXWsxRNmWUrfYRbit5ThJJtJixXHBYENbQ8X38ccq&#10;eCvzT5NnHz6zo3zydb6fN91lp9TLc/++ABGoD4/wf3uvFcynY/g7E4+AXP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8W1FxQAAANwAAAAPAAAAAAAAAAAAAAAAAJgCAABkcnMv&#10;ZG93bnJldi54bWxQSwUGAAAAAAQABAD1AAAAigMAAAAA&#10;" strokecolor="#2f5496 [2408]" strokeweight="1.5pt">
                <v:fill opacity="0"/>
              </v:rect>
              <v:rect id="Rectangle 35" o:spid="_x0000_s522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ttTcMA&#10;AADcAAAADwAAAGRycy9kb3ducmV2LnhtbESPS2/CMBCE75X4D9YicQMnvAoBgxAVjyOl5b6KlyQi&#10;XofYhfDvMRJSj6OZ+UYzXzamFDeqXWFZQdyLQBCnVhecKfj92XQnIJxH1lhaJgUPcrBctD7mmGh7&#10;52+6HX0mAoRdggpy76tESpfmZND1bEUcvLOtDfog60zqGu8BbkrZj6KxNFhwWMixonVO6eX4ZxSc&#10;Rl8V76ThQ7wZTkeny/a6jo1SnXazmoHw1Pj/8Lu91wqmnwN4nQlHQC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AttTcMAAADc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522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6FIFcUAAADcAAAADwAAAGRycy9kb3ducmV2LnhtbESPQWvCQBSE7wX/w/IEb3WjiNXoKqZQ&#10;MAUPVRG8PbLPJJp9G7Orxn/fFQo9DjPzDTNftqYSd2pcaVnBoB+BIM6sLjlXsN99vU9AOI+ssbJM&#10;Cp7kYLnovM0x1vbBP3Tf+lwECLsYFRTe17GULivIoOvbmjh4J9sY9EE2udQNPgLcVHIYRWNpsOSw&#10;UGBNnwVll+3NKEie34eN9el1fTqer2mSDFM8G6V63XY1A+Gp9f/hv/ZaK5h+jOB1JhwBufg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6FIFcUAAADcAAAADwAAAAAAAAAA&#10;AAAAAAChAgAAZHJzL2Rvd25yZXYueG1sUEsFBgAAAAAEAAQA+QAAAJMDAAAAAA==&#10;" strokecolor="#2f5496 [2408]" strokeweight="1.5pt"/>
            <v:shape id="AutoShape 37" o:spid="_x0000_s522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O3tjsUAAADcAAAADwAAAGRycy9kb3ducmV2LnhtbESPQWvCQBSE7wX/w/IEb3WjoNXoKqZQ&#10;MAUPVRG8PbLPJJp9G7Orxn/fFQo9DjPzDTNftqYSd2pcaVnBoB+BIM6sLjlXsN99vU9AOI+ssbJM&#10;Cp7kYLnovM0x1vbBP3Tf+lwECLsYFRTe17GULivIoOvbmjh4J9sY9EE2udQNPgLcVHIYRWNpsOSw&#10;UGBNnwVll+3NKEie34eN9el1fTqer2mSDFM8G6V63XY1A+Gp9f/hv/ZaK5h+jOB1JhwBufg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O3tjsUAAADcAAAADwAAAAAAAAAA&#10;AAAAAAChAgAAZHJzL2Rvd25yZXYueG1sUEsFBgAAAAAEAAQA+QAAAJMDAAAAAA==&#10;" strokecolor="#2f5496 [2408]" strokeweight="1.5pt"/>
          </v:group>
        </w:pic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I    </w:t>
      </w:r>
      <w:r w:rsid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 I     I     I     I         </w: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     </w:t>
      </w:r>
    </w:p>
    <w:p w:rsidR="00077F4B" w:rsidRPr="00077F4B" w:rsidRDefault="00BD3DCE" w:rsidP="00077F4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214" style="position:absolute;margin-left:-16.1pt;margin-top:9.4pt;width:521.25pt;height:36.85pt;z-index:-25146675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BOLQ6IUBAAA6w8AAA4AAAAAAAAAAAAAAAAALgIAAGRycy9lMm9Eb2MueG1sUEsBAi0AFAAGAAgA&#10;AAAhAFgrD2jgAAAACgEAAA8AAAAAAAAAAAAAAAAAbgYAAGRycy9kb3ducmV2LnhtbFBLBQYAAAAA&#10;BAAEAPMAAAB7BwAAAAA=&#10;">
            <v:group id="Group 33" o:spid="_x0000_s521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jUoZsYAAADcAAAADwAAAGRycy9kb3ducmV2LnhtbESPQWvCQBSE74L/YXlC&#10;b3UTi7WNWUVEpQcpVAvF2yP7TEKyb0N2TeK/7xYKHoeZ+YZJ14OpRUetKy0riKcRCOLM6pJzBd/n&#10;/fMbCOeRNdaWScGdHKxX41GKibY9f1F38rkIEHYJKii8bxIpXVaQQTe1DXHwrrY16INsc6lb7APc&#10;1HIWRa/SYMlhocCGtgVl1elmFBx67Dcv8a47Vtft/XKef/4cY1LqaTJsliA8Df4R/m9/aAXviwX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qNShmxgAAANwA&#10;AAAPAAAAAAAAAAAAAAAAAKoCAABkcnMvZG93bnJldi54bWxQSwUGAAAAAAQABAD6AAAAnQMAAAAA&#10;">
              <v:rect id="Rectangle 34" o:spid="_x0000_s521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lar8EA&#10;AADcAAAADwAAAGRycy9kb3ducmV2LnhtbERPz2vCMBS+D/wfwhO8zVQFp9Uous2xq1op3h7Nsyk2&#10;L6XJbP3vl8Ngx4/v93rb21o8qPWVYwWTcQKCuHC64lJBdj68LkD4gKyxdkwKnuRhuxm8rDHVruMj&#10;PU6hFDGEfYoKTAhNKqUvDFn0Y9cQR+7mWoshwraUusUuhttaTpNkLi1WHBsMNvRuqLiffqyCWZl/&#10;mjz78Jmd5POvy/Oy764HpUbDfrcCEagP/+I/97dWsHyLa+OZeATk5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8ZWq/BAAAA3AAAAA8AAAAAAAAAAAAAAAAAmAIAAGRycy9kb3du&#10;cmV2LnhtbFBLBQYAAAAABAAEAPUAAACGAwAAAAA=&#10;" strokecolor="#2f5496 [2408]" strokeweight="1.5pt">
                <v:fill opacity="0"/>
              </v:rect>
              <v:rect id="Rectangle 35" o:spid="_x0000_s521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eNap8MA&#10;AADcAAAADwAAAGRycy9kb3ducmV2LnhtbESPT4vCMBTE7wt+h/AEb5pWdN12jSKKukf/rPdH87Yt&#10;Ni+1iVq/vRGEPQ4z8xtmOm9NJW7UuNKygngQgSDOrC45V/B7XPe/QDiPrLGyTAoe5GA+63xMMdX2&#10;znu6HXwuAoRdigoK7+tUSpcVZNANbE0cvD/bGPRBNrnUDd4D3FRyGEWf0mDJYaHAmpYFZefD1Sg4&#10;jVc1b6XhXbweJePTeXNZxkapXrddfIPw1Pr/8Lv9oxUkkwReZ8IRkLM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eNap8MAAADc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521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U8+McIAAADcAAAADwAAAGRycy9kb3ducmV2LnhtbERPy4rCMBTdD/gP4QruxlQXg1NNxQqC&#10;FVzoDIK7S3P70OamNhmtf28WwiwP571Y9qYRd+pcbVnBZByBIM6trrlU8Puz+ZyBcB5ZY2OZFDzJ&#10;wTIZfCww1vbBB7offSlCCLsYFVTet7GULq/IoBvbljhwhe0M+gC7UuoOHyHcNHIaRV/SYM2hocKW&#10;1hXl1+OfUZA+d6e99dltW5wvtyxNpxlejFKjYb+ag/DU+3/x273VCr5nYX44E46ATF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6U8+McIAAADcAAAADwAAAAAAAAAAAAAA&#10;AAChAgAAZHJzL2Rvd25yZXYueG1sUEsFBgAAAAAEAAQA+QAAAJADAAAAAA==&#10;" strokecolor="#2f5496 [2408]" strokeweight="1.5pt"/>
            <v:shape id="AutoShape 37" o:spid="_x0000_s521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gObqsQAAADcAAAADwAAAGRycy9kb3ducmV2LnhtbESPQYvCMBSE74L/ITzB25rqQdxqFCss&#10;WMHDqgjeHs2zrTYvtclq/fcbQfA4zMw3zGzRmkrcqXGlZQXDQQSCOLO65FzBYf/zNQHhPLLGyjIp&#10;eJKDxbzbmWGs7YN/6b7zuQgQdjEqKLyvYyldVpBBN7A1cfDOtjHog2xyqRt8BLip5CiKxtJgyWGh&#10;wJpWBWXX3Z9RkDw3x6316W19Pl1uaZKMUrwYpfq9djkF4an1n/C7vdYKvidDeJ0JR0DO/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GA5uqxAAAANwAAAAPAAAAAAAAAAAA&#10;AAAAAKECAABkcnMvZG93bnJldi54bWxQSwUGAAAAAAQABAD5AAAAkgMAAAAA&#10;" strokecolor="#2f5496 [2408]" strokeweight="1.5pt"/>
          </v:group>
        </w:pic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I    </w:t>
      </w:r>
      <w:r w:rsid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 I     I     I               </w: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     </w:t>
      </w:r>
    </w:p>
    <w:p w:rsidR="00077F4B" w:rsidRPr="00077F4B" w:rsidRDefault="00BD3DCE" w:rsidP="00077F4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208" style="position:absolute;margin-left:-16.1pt;margin-top:9.4pt;width:521.25pt;height:36.85pt;z-index:-25146572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j&#10;+I+mEgQAAOsPAAAOAAAAAAAAAAAAAAAAAC4CAABkcnMvZTJvRG9jLnhtbFBLAQItABQABgAIAAAA&#10;IQBYKw9o4AAAAAoBAAAPAAAAAAAAAAAAAAAAAGwGAABkcnMvZG93bnJldi54bWxQSwUGAAAAAAQA&#10;BADzAAAAeQcAAAAA&#10;">
            <v:group id="Group 33" o:spid="_x0000_s521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NteQsYAAADcAAAADwAAAGRycy9kb3ducmV2LnhtbESPQWvCQBSE7wX/w/IK&#10;3ppNlJaYZhWRKh5CoSqU3h7ZZxLMvg3ZbRL/fbdQ6HGYmW+YfDOZVgzUu8aygiSKQRCXVjdcKbic&#10;908pCOeRNbaWScGdHGzWs4ccM21H/qDh5CsRIOwyVFB732VSurImgy6yHXHwrrY36IPsK6l7HAPc&#10;tHIRxy/SYMNhocaOdjWVt9O3UXAYcdwuk7ehuF1396/z8/tnkZBS88dp+wrC0+T/w3/to1awSp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g215CxgAAANwA&#10;AAAPAAAAAAAAAAAAAAAAAKoCAABkcnMvZG93bnJldi54bWxQSwUGAAAAAAQABAD6AAAAnQMAAAAA&#10;">
              <v:rect id="Rectangle 34" o:spid="_x0000_s521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4EgjcUA&#10;AADcAAAADwAAAGRycy9kb3ducmV2LnhtbESPQWvCQBSE7wX/w/IEb3VjLWJTV7FapVc1Enp7ZF+z&#10;wezbkN2a+O+7QsHjMDPfMItVb2txpdZXjhVMxgkI4sLpiksF2Wn3PAfhA7LG2jEpuJGH1XLwtMBU&#10;u44PdD2GUkQI+xQVmBCaVEpfGLLox64hjt6Pay2GKNtS6ha7CLe1fEmSmbRYcVww2NDGUHE5/loF&#10;0zL/NHm29Zmd5LP9+Xb+6L53So2G/fodRKA+PML/7S+t4G3+Cvcz8QjI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gSCNxQAAANwAAAAPAAAAAAAAAAAAAAAAAJgCAABkcnMv&#10;ZG93bnJldi54bWxQSwUGAAAAAAQABAD1AAAAigMAAAAA&#10;" strokecolor="#2f5496 [2408]" strokeweight="1.5pt">
                <v:fill opacity="0"/>
              </v:rect>
              <v:rect id="Rectangle 35" o:spid="_x0000_s521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sghcIA&#10;AADcAAAADwAAAGRycy9kb3ducmV2LnhtbESPQYvCMBSE78L+h/AWvGlasaJdo4ii7lGr3h/N27bY&#10;vNQmav33m4UFj8PMfMPMl52pxYNaV1lWEA8jEMS51RUXCs6n7WAKwnlkjbVlUvAiB8vFR2+OqbZP&#10;PtIj84UIEHYpKii9b1IpXV6SQTe0DXHwfmxr0AfZFlK3+AxwU8tRFE2kwYrDQokNrUvKr9ndKLgk&#10;m4b30vAh3o5nyeW6u61jo1T/s1t9gfDU+Xf4v/2tFcymCfydCUdAL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eyCFwgAAANw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521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eoD3sYAAADcAAAADwAAAGRycy9kb3ducmV2LnhtbESPT2vCQBTE74V+h+UVeqsbPYiNWcUI&#10;gin0UFsEb4/syx/Nvo3ZrUm+fVcQehxm5jdMsh5MI27UudqygukkAkGcW11zqeDne/e2AOE8ssbG&#10;MikYycF69fyUYKxtz190O/hSBAi7GBVU3rexlC6vyKCb2JY4eIXtDPogu1LqDvsAN42cRdFcGqw5&#10;LFTY0rai/HL4NQrS8eP4aX123Ren8zVL01mGZ6PU68uwWYLwNPj/8KO91wreF3O4nwlHQK7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nqA97GAAAA3AAAAA8AAAAAAAAA&#10;AAAAAAAAoQIAAGRycy9kb3ducmV2LnhtbFBLBQYAAAAABAAEAPkAAACUAwAAAAA=&#10;" strokecolor="#2f5496 [2408]" strokeweight="1.5pt"/>
            <v:shape id="AutoShape 37" o:spid="_x0000_s520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qamRcYAAADcAAAADwAAAGRycy9kb3ducmV2LnhtbESPT2vCQBTE7wW/w/KE3uqmHlqNrtII&#10;QlLwUCuF3h7ZZxLNvo3Zbf58+65Q6HGYmd8w6+1gatFR6yrLCp5nEQji3OqKCwWnz/3TAoTzyBpr&#10;y6RgJAfbzeRhjbG2PX9Qd/SFCBB2MSoovW9iKV1ekkE3sw1x8M62NeiDbAupW+wD3NRyHkUv0mDF&#10;YaHEhnYl5dfjj1GQjO9fB+uzW3r+vtyyJJlneDFKPU6HtxUIT4P/D/+1U61guXiF+5lwBOTm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ampkXGAAAA3AAAAA8AAAAAAAAA&#10;AAAAAAAAoQIAAGRycy9kb3ducmV2LnhtbFBLBQYAAAAABAAEAPkAAACUAwAAAAA=&#10;" strokecolor="#2f5496 [2408]" strokeweight="1.5pt"/>
          </v:group>
        </w:pic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</w:t>
      </w:r>
    </w:p>
    <w:p w:rsidR="00077F4B" w:rsidRPr="00077F4B" w:rsidRDefault="00BD3DCE" w:rsidP="00077F4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202" style="position:absolute;margin-left:-16.1pt;margin-top:9.4pt;width:521.25pt;height:36.85pt;z-index:-25146470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CGVxYMXBAAA7g8AAA4AAAAAAAAAAAAAAAAALgIAAGRycy9lMm9Eb2MueG1sUEsBAi0AFAAG&#10;AAgAAAAhAFgrD2jgAAAACgEAAA8AAAAAAAAAAAAAAAAAcQYAAGRycy9kb3ducmV2LnhtbFBLBQYA&#10;AAAABAAEAPMAAAB+BwAAAAA=&#10;">
            <v:group id="Group 33" o:spid="_x0000_s520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TNpqMYAAADcAAAADwAAAGRycy9kb3ducmV2LnhtbESPQWvCQBSE7wX/w/KE&#10;3uomlhZN3YQgKh6kUC2U3h7ZZxKSfRuyaxL/fbdQ6HGYmW+YTTaZVgzUu9qygngRgSAurK65VPB5&#10;2T+tQDiPrLG1TAru5CBLZw8bTLQd+YOGsy9FgLBLUEHlfZdI6YqKDLqF7YiDd7W9QR9kX0rd4xjg&#10;ppXLKHqVBmsOCxV2tK2oaM43o+Aw4pg/x7vh1Fy39+/Ly/vXKSalHudT/gbC0+T/w3/to1awXq3h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BM2moxgAAANwA&#10;AAAPAAAAAAAAAAAAAAAAAKoCAABkcnMvZG93bnJldi54bWxQSwUGAAAAAAQABAD6AAAAnQMAAAAA&#10;">
              <v:rect id="Rectangle 34" o:spid="_x0000_s520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OwU8EA&#10;AADcAAAADwAAAGRycy9kb3ducmV2LnhtbERPy4rCMBTdC/MP4Q7MTlNHEK1GmYcOs7VWirtLc22K&#10;zU1pMrb+/WQhuDyc93o72EbcqPO1YwXTSQKCuHS65kpBftyPFyB8QNbYOCYFd/Kw3byM1phq1/OB&#10;blmoRAxhn6ICE0KbSulLQxb9xLXEkbu4zmKIsKuk7rCP4baR70kylxZrjg0GW/oyVF6zP6tgVhU7&#10;U+TfPrfTYv5zup8++/NeqbfX4WMFItAQnuKH+1crWC7j/HgmHgG5+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FjsFPBAAAA3AAAAA8AAAAAAAAAAAAAAAAAmAIAAGRycy9kb3du&#10;cmV2LnhtbFBLBQYAAAAABAAEAPUAAACGAwAAAAA=&#10;" strokecolor="#2f5496 [2408]" strokeweight="1.5pt">
                <v:fill opacity="0"/>
              </v:rect>
              <v:rect id="Rectangle 35" o:spid="_x0000_s520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2NpsIA&#10;AADdAAAADwAAAGRycy9kb3ducmV2LnhtbERPTWvCQBC9F/wPywjemk20ikZXEUtqj23U+5Adk2B2&#10;Ns1uY/rv3UKht3m8z9nsBtOInjpXW1aQRDEI4sLqmksF51P2vAThPLLGxjIp+CEHu+3oaYOptnf+&#10;pD73pQgh7FJUUHnfplK6oiKDLrItceCutjPoA+xKqTu8h3DTyGkcL6TBmkNDhS0dKipu+bdRcJm/&#10;tnyUhj+S7GU1v9zevg6JUWoyHvZrEJ4G/y/+c7/rMD9ezOD3m3CC3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PY2m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520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8rvBMMAAADdAAAADwAAAGRycy9kb3ducmV2LnhtbERPS4vCMBC+C/sfwix4s+mKiHSNYhcE&#10;K3jwgbC3oRnbajOpTdT6783Cgrf5+J4znXemFndqXWVZwVcUgyDOra64UHDYLwcTEM4ja6wtk4In&#10;OZjPPnpTTLR98JbuO1+IEMIuQQWl900ipctLMugi2xAH7mRbgz7AtpC6xUcIN7UcxvFYGqw4NJTY&#10;0E9J+WV3MwrS5/q4sT67rk6/52uWpsMMz0ap/me3+AbhqfNv8b97pcP8eDyCv2/CCXL2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PK7wTDAAAA3QAAAA8AAAAAAAAAAAAA&#10;AAAAoQIAAGRycy9kb3ducmV2LnhtbFBLBQYAAAAABAAEAPkAAACRAwAAAAA=&#10;" strokecolor="#2f5496 [2408]" strokeweight="1.5pt"/>
            <v:shape id="AutoShape 37" o:spid="_x0000_s520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IZKn8MAAADdAAAADwAAAGRycy9kb3ducmV2LnhtbERPS4vCMBC+C/sfwix4s+kKinSNYhcE&#10;K3jwgbC3oRnbajOpTdT6783Cgrf5+J4znXemFndqXWVZwVcUgyDOra64UHDYLwcTEM4ja6wtk4In&#10;OZjPPnpTTLR98JbuO1+IEMIuQQWl900ipctLMugi2xAH7mRbgz7AtpC6xUcIN7UcxvFYGqw4NJTY&#10;0E9J+WV3MwrS5/q4sT67rk6/52uWpsMMz0ap/me3+AbhqfNv8b97pcP8eDyCv2/CCXL2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yGSp/DAAAA3QAAAA8AAAAAAAAAAAAA&#10;AAAAoQIAAGRycy9kb3ducmV2LnhtbFBLBQYAAAAABAAEAPkAAACRAwAAAAA=&#10;" strokecolor="#2f5496 [2408]" strokeweight="1.5pt"/>
          </v:group>
        </w:pic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     </w:t>
      </w:r>
    </w:p>
    <w:p w:rsidR="00077F4B" w:rsidRPr="00077F4B" w:rsidRDefault="00BD3DCE" w:rsidP="00077F4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196" style="position:absolute;margin-left:-16.1pt;margin-top:9.4pt;width:521.25pt;height:36.85pt;z-index:-25146368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JV5+nEUBAAA8Q8AAA4AAAAAAAAAAAAAAAAALgIAAGRycy9lMm9Eb2MueG1sUEsBAi0AFAAGAAgA&#10;AAAhAFgrD2jgAAAACgEAAA8AAAAAAAAAAAAAAAAAbgYAAGRycy9kb3ducmV2LnhtbFBLBQYAAAAA&#10;BAAEAPMAAAB7BwAAAAA=&#10;">
            <v:group id="Group 33" o:spid="_x0000_s519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awUt8MAAADdAAAADwAAAGRycy9kb3ducmV2LnhtbERPS4vCMBC+C/6HMIK3&#10;Na2yunSNIqLiQRZ8wLK3oRnbYjMpTWzrv98Igrf5+J4zX3amFA3VrrCsIB5FIIhTqwvOFFzO248v&#10;EM4jaywtk4IHOVgu+r05Jtq2fKTm5DMRQtglqCD3vkqkdGlOBt3IVsSBu9raoA+wzqSusQ3hppTj&#10;KJpKgwWHhhwrWueU3k53o2DXYruaxJvmcLuuH3/nz5/fQ0xKDQfd6huEp86/xS/3Xof50XQG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9rBS3wwAAAN0AAAAP&#10;AAAAAAAAAAAAAAAAAKoCAABkcnMvZG93bnJldi54bWxQSwUGAAAAAAQABAD6AAAAmgMAAAAA&#10;">
              <v:rect id="Rectangle 34" o:spid="_x0000_s520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uPrf8YA&#10;AADdAAAADwAAAGRycy9kb3ducmV2LnhtbESPQWvDMAyF74P9B6PBbqvTDcJI65atXceua1NCbyJW&#10;49BYDrHXpP9+Ogx2k3hP731ariffqSsNsQ1sYD7LQBHXwbbcGCgPu6dXUDEhW+wCk4EbRViv7u+W&#10;WNgw8jdd96lREsKxQAMupb7QOtaOPMZZ6IlFO4fBY5J1aLQdcJRw3+nnLMu1x5alwWFPG0f1Zf/j&#10;Dbw01Yerym0s/bzKP4+34/t42hnz+DC9LUAlmtK/+e/6ywp+lguufCMj6N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uPrf8YAAADdAAAADwAAAAAAAAAAAAAAAACYAgAAZHJz&#10;L2Rvd25yZXYueG1sUEsFBgAAAAAEAAQA9QAAAIsDAAAAAA==&#10;" strokecolor="#2f5496 [2408]" strokeweight="1.5pt">
                <v:fill opacity="0"/>
              </v:rect>
              <v:rect id="Rectangle 35" o:spid="_x0000_s520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W6TL8A&#10;AADdAAAADwAAAGRycy9kb3ducmV2LnhtbERPy6rCMBDdX/AfwgjurmlFRatRRPGxvL72QzO2xWZS&#10;m6j1740g3N0cznOm88aU4kG1KywriLsRCOLU6oIzBafj+ncEwnlkjaVlUvAiB/NZ62eKibZP3tPj&#10;4DMRQtglqCD3vkqkdGlOBl3XVsSBu9jaoA+wzqSu8RnCTSl7UTSUBgsODTlWtMwpvR7uRsF5sKp4&#10;Kw3/xev+eHC+bm7L2CjVaTeLCQhPjf8Xf907HeZHwzF8vgknyNk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21bpM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519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Sh/2scAAADdAAAADwAAAGRycy9kb3ducmV2LnhtbESPT2vCQBDF7wW/wzJCb3Wjh7akrtII&#10;ghE8+AehtyE7JrHZ2ZhdNX77zkHobYb35r3fTOe9a9SNulB7NjAeJaCIC29rLg0c9su3T1AhIlts&#10;PJOBBwWYzwYvU0ytv/OWbrtYKgnhkKKBKsY21ToUFTkMI98Si3byncMoa1dq2+Fdwl2jJ0nyrh3W&#10;LA0VtrSoqPjdXZ2B7LE+bnzML6vTz/mSZ9kkx7Mz5nXYf3+BitTHf/PzemUFP/kQfvlGRtCz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JKH/axwAAAN0AAAAPAAAAAAAA&#10;AAAAAAAAAKECAABkcnMvZG93bnJldi54bWxQSwUGAAAAAAQABAD5AAAAlQMAAAAA&#10;" strokecolor="#2f5496 [2408]" strokeweight="1.5pt"/>
            <v:shape id="AutoShape 37" o:spid="_x0000_s519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mTaQcMAAADdAAAADwAAAGRycy9kb3ducmV2LnhtbERPTYvCMBC9C/sfwix4s6keVLpGsQsL&#10;VvCgLgt7G5qxrTaT2kSt/94Igrd5vM+ZLTpTiyu1rrKsYBjFIIhzqysuFPzufwZTEM4ja6wtk4I7&#10;OVjMP3ozTLS98ZauO1+IEMIuQQWl900ipctLMugi2xAH7mBbgz7AtpC6xVsIN7UcxfFYGqw4NJTY&#10;0HdJ+Wl3MQrS+/pvY312Xh3+j+csTUcZHo1S/c9u+QXCU+ff4pd7pcP8eDKE5zfhBDl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Zk2kHDAAAA3QAAAA8AAAAAAAAAAAAA&#10;AAAAoQIAAGRycy9kb3ducmV2LnhtbFBLBQYAAAAABAAEAPkAAACRAwAAAAA=&#10;" strokecolor="#2f5496 [2408]" strokeweight="1.5pt"/>
          </v:group>
        </w:pict>
      </w:r>
      <w:r w:rsid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I             </w: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     </w:t>
      </w:r>
    </w:p>
    <w:p w:rsidR="00077F4B" w:rsidRPr="00077F4B" w:rsidRDefault="00BD3DCE" w:rsidP="00077F4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190" style="position:absolute;margin-left:-16.1pt;margin-top:9.4pt;width:521.25pt;height:36.85pt;z-index:-25146265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I3Y0J0UBAAA8Q8AAA4AAAAAAAAAAAAAAAAALgIAAGRycy9lMm9Eb2MueG1sUEsBAi0AFAAGAAgA&#10;AAAhAFgrD2jgAAAACgEAAA8AAAAAAAAAAAAAAAAAbgYAAGRycy9kb3ducmV2LnhtbFBLBQYAAAAA&#10;BAAEAPMAAAB7BwAAAAA=&#10;">
            <v:group id="Group 33" o:spid="_x0000_s519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06EacMAAADdAAAADwAAAGRycy9kb3ducmV2LnhtbERPS4vCMBC+L/gfwgje&#10;1rSKq1SjiLjiQQQfIN6GZmyLzaQ02bb++82CsLf5+J6zWHWmFA3VrrCsIB5GIIhTqwvOFFwv358z&#10;EM4jaywtk4IXOVgtex8LTLRt+UTN2WcihLBLUEHufZVI6dKcDLqhrYgD97C1QR9gnUldYxvCTSlH&#10;UfQlDRYcGnKsaJNT+jz/GAW7Ftv1ON42h+dj87pfJsfbISalBv1uPQfhqfP/4rd7r8P8aDqG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HToRpwwAAAN0AAAAP&#10;AAAAAAAAAAAAAAAAAKoCAABkcnMvZG93bnJldi54bWxQSwUGAAAAAAQABAD6AAAAmgMAAAAA&#10;">
              <v:rect id="Rectangle 34" o:spid="_x0000_s519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nd3p8MA&#10;AADdAAAADwAAAGRycy9kb3ducmV2LnhtbERPTWvCQBC9F/wPywi91Y21WImuorUWr9VI8DZkx2ww&#10;OxuyWxP/fVco9DaP9zmLVW9rcaPWV44VjEcJCOLC6YpLBdlx9zID4QOyxtoxKbiTh9Vy8LTAVLuO&#10;v+l2CKWIIexTVGBCaFIpfWHIoh+5hjhyF9daDBG2pdQtdjHc1vI1SabSYsWxwWBDH4aK6+HHKpiU&#10;+afJs63P7Diffp3up0133in1POzXcxCB+vAv/nPvdZyfvL/B45t4gl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nd3p8MAAADdAAAADwAAAAAAAAAAAAAAAACYAgAAZHJzL2Rv&#10;d25yZXYueG1sUEsFBgAAAAAEAAQA9QAAAIgDAAAAAA==&#10;" strokecolor="#2f5496 [2408]" strokeweight="1.5pt">
                <v:fill opacity="0"/>
              </v:rect>
              <v:rect id="Rectangle 35" o:spid="_x0000_s519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EmlMEA&#10;AADdAAAADwAAAGRycy9kb3ducmV2LnhtbERPTYvCMBC9L/gfwgjeNK3YdbcaRRR1j+qu96EZ22Iz&#10;qU3U+u+NIOxtHu9zpvPWVOJGjSstK4gHEQjizOqScwV/v+v+FwjnkTVWlknBgxzMZ52PKaba3nlP&#10;t4PPRQhhl6KCwvs6ldJlBRl0A1sTB+5kG4M+wCaXusF7CDeVHEbRpzRYcmgosKZlQdn5cDUKjsmq&#10;5q00vIvXo+/keN5clrFRqtdtFxMQnlr/L367f3SYH40TeH0TTpCz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JBJpT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519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Y1CNcQAAADdAAAADwAAAGRycy9kb3ducmV2LnhtbERPS2vCQBC+F/wPyxR6q5t6SEt0FSMI&#10;ptBDVQRvQ3bMw+xskl1j/PfdQqG3+fies1iNphED9a6yrOBtGoEgzq2uuFBwPGxfP0A4j6yxsUwK&#10;HuRgtZw8LTDR9s7fNOx9IUIIuwQVlN63iZQuL8mgm9qWOHAX2xv0AfaF1D3eQ7hp5CyKYmmw4tBQ&#10;YkubkvLr/mYUpI/P05f1Wbe7nOsuS9NZhrVR6uV5XM9BeBr9v/jPvdNhfvQew+834QS5/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pjUI1xAAAAN0AAAAPAAAAAAAAAAAA&#10;AAAAAKECAABkcnMvZG93bnJldi54bWxQSwUGAAAAAAQABAD5AAAAkgMAAAAA&#10;" strokecolor="#2f5496 [2408]" strokeweight="1.5pt"/>
            <v:shape id="AutoShape 37" o:spid="_x0000_s519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sHnrsMAAADdAAAADwAAAGRycy9kb3ducmV2LnhtbERPS4vCMBC+C/sfwix4s+l6UOkaxS4I&#10;VvDgA2FvQzO21WZSm6j135uFBW/z8T1nOu9MLe7Uusqygq8oBkGcW11xoeCwXw4mIJxH1lhbJgVP&#10;cjCfffSmmGj74C3dd74QIYRdggpK75tESpeXZNBFtiEO3Mm2Bn2AbSF1i48Qbmo5jOORNFhxaCix&#10;oZ+S8svuZhSkz/VxY312XZ1+z9csTYcZno1S/c9u8Q3CU+ff4n/3Sof58XgMf9+EE+Ts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bB567DAAAA3QAAAA8AAAAAAAAAAAAA&#10;AAAAoQIAAGRycy9kb3ducmV2LnhtbFBLBQYAAAAABAAEAPkAAACRAwAAAAA=&#10;" strokecolor="#2f5496 [2408]" strokeweight="1.5pt"/>
          </v:group>
        </w:pic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I    </w:t>
      </w:r>
      <w:r w:rsid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     </w:t>
      </w:r>
    </w:p>
    <w:p w:rsidR="00077F4B" w:rsidRPr="00077F4B" w:rsidRDefault="00BD3DCE" w:rsidP="00077F4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184" style="position:absolute;margin-left:-16.1pt;margin-top:9.4pt;width:521.25pt;height:36.85pt;z-index:-25146163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">
            <v:group id="Group 33" o:spid="_x0000_s518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qazg8QAAADdAAAA&#10;DwAAAAAAAAAAAAAAAACqAgAAZHJzL2Rvd25yZXYueG1sUEsFBgAAAAAEAAQA+gAAAJsDAAAAAA==&#10;">
              <v:rect id="Rectangle 34" o:spid="_x0000_s518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kBg8YA&#10;AADdAAAADwAAAGRycy9kb3ducmV2LnhtbESPT2vCQBDF74V+h2UKvdWNLYhEV7F/LF6rkeBtyI7Z&#10;YHY2ZLcmfvvOQehthvfmvd8s16Nv1ZX62AQ2MJ1koIirYBuuDRSH7cscVEzIFtvAZOBGEdarx4cl&#10;5jYM/EPXfaqVhHDM0YBLqcu1jpUjj3ESOmLRzqH3mGTta217HCTct/o1y2baY8PS4LCjD0fVZf/r&#10;DbzV5Zcri89Y+Gk5+z7eju/DaWvM89O4WYBKNKZ/8/16ZwU/mwu/fCMj6N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JkBg8YAAADdAAAADwAAAAAAAAAAAAAAAACYAgAAZHJz&#10;L2Rvd25yZXYueG1sUEsFBgAAAAAEAAQA9QAAAIsDAAAAAA==&#10;" strokecolor="#2f5496 [2408]" strokeweight="1.5pt">
                <v:fill opacity="0"/>
              </v:rect>
              <v:rect id="Rectangle 35" o:spid="_x0000_s518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9QsMAA&#10;AADdAAAADwAAAGRycy9kb3ducmV2LnhtbERPS4vCMBC+L/gfwgh7W9OKLlpNRRRXj+vrPjRjW9pM&#10;ahO1/nuzsOBtPr7nzBedqcWdWldaVhAPIhDEmdUl5wpOx83XBITzyBpry6TgSQ4Wae9jjom2D97T&#10;/eBzEULYJaig8L5JpHRZQQbdwDbEgbvY1qAPsM2lbvERwk0th1H0LQ2WHBoKbGhVUFYdbkbBebxu&#10;eCsN/8ab0XR8rn6uq9go9dnvljMQnjr/Fv+7dzrMjyYx/H0TTpDp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K9QsM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518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2M0EcMAAADdAAAADwAAAGRycy9kb3ducmV2LnhtbERPTYvCMBC9C/6HMMLeNN0eRGqj2AXB&#10;CnvQFcHb0IxttZnUJmr992ZhYW/zeJ+TLnvTiAd1rras4HMSgSAurK65VHD4WY9nIJxH1thYJgUv&#10;crBcDAcpJto+eUePvS9FCGGXoILK+zaR0hUVGXQT2xIH7mw7gz7ArpS6w2cIN42Mo2gqDdYcGips&#10;6aui4rq/GwXZa3v8tj6/bc6nyy3PsjjHi1HqY9Sv5iA89f5f/Ofe6DA/msXw+004QS7e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NjNBHDAAAA3QAAAA8AAAAAAAAAAAAA&#10;AAAAoQIAAGRycy9kb3ducmV2LnhtbFBLBQYAAAAABAAEAPkAAACRAwAAAAA=&#10;" strokecolor="#2f5496 [2408]" strokeweight="1.5pt"/>
            <v:shape id="AutoShape 37" o:spid="_x0000_s518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C+RisUAAADdAAAADwAAAGRycy9kb3ducmV2LnhtbERPTWvCQBC9F/oflil4azaNIJK6CaYg&#10;mEIP1VLobciOSTQ7m2RXjf/eLRR6m8f7nFU+mU5caHStZQUvUQyCuLK65VrB137zvAThPLLGzjIp&#10;uJGDPHt8WGGq7ZU/6bLztQgh7FJU0Hjfp1K6qiGDLrI9ceAOdjToAxxrqUe8hnDTySSOF9Jgy6Gh&#10;wZ7eGqpOu7NRUNzevz+sL4ft4ec4lEWRlHg0Ss2epvUrCE+T/xf/ubc6zI+Xc/j9Jpwgsz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C+RisUAAADdAAAADwAAAAAAAAAA&#10;AAAAAAChAgAAZHJzL2Rvd25yZXYueG1sUEsFBgAAAAAEAAQA+QAAAJMDAAAAAA==&#10;" strokecolor="#2f5496 [2408]" strokeweight="1.5pt"/>
          </v:group>
        </w:pic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I    </w:t>
      </w:r>
      <w:r w:rsid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     </w:t>
      </w:r>
    </w:p>
    <w:p w:rsidR="00077F4B" w:rsidRPr="00077F4B" w:rsidRDefault="00BD3DCE" w:rsidP="00077F4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178" style="position:absolute;margin-left:-16.1pt;margin-top:9.4pt;width:521.25pt;height:36.85pt;z-index:-25146060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BOcvoYFQQAAPEPAAAOAAAAAAAAAAAAAAAAAC4CAABkcnMvZTJvRG9jLnhtbFBLAQItABQABgAI&#10;AAAAIQBYKw9o4AAAAAoBAAAPAAAAAAAAAAAAAAAAAG8GAABkcnMvZG93bnJldi54bWxQSwUGAAAA&#10;AAQABADzAAAAfAcAAAAA&#10;">
            <v:group id="Group 33" o:spid="_x0000_s518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j7JocQAAADdAAAA&#10;DwAAAAAAAAAAAAAAAACqAgAAZHJzL2Rvd25yZXYueG1sUEsFBgAAAAAEAAQA+gAAAJsDAAAAAA==&#10;">
              <v:rect id="Rectangle 34" o:spid="_x0000_s518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w8bMMA&#10;AADdAAAADwAAAGRycy9kb3ducmV2LnhtbERPS2vCQBC+F/wPywje6sYKQVJX8VHFazUSehuy02xo&#10;djZkVxP/vVso9DYf33OW68E24k6drx0rmE0TEMSl0zVXCvLL4XUBwgdkjY1jUvAgD+vV6GWJmXY9&#10;f9L9HCoRQ9hnqMCE0GZS+tKQRT91LXHkvl1nMUTYVVJ32Mdw28i3JEmlxZpjg8GWdobKn/PNKphX&#10;xYcp8r3P7axIj9fHddt/HZSajIfNO4hAQ/gX/7lPOs5PFin8fhNPkK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Dw8bMMAAADdAAAADwAAAAAAAAAAAAAAAACYAgAAZHJzL2Rv&#10;d25yZXYueG1sUEsFBgAAAAAEAAQA9QAAAIgDAAAAAA==&#10;" strokecolor="#2f5496 [2408]" strokeweight="1.5pt">
                <v:fill opacity="0"/>
              </v:rect>
              <v:rect id="Rectangle 35" o:spid="_x0000_s518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AptX8IA&#10;AADdAAAADwAAAGRycy9kb3ducmV2LnhtbERPTWvCQBC9F/oflin01mwi1abRNUjE6lFtvQ/ZMQlm&#10;Z2N2q/Hfu0Kht3m8z5nlg2nFhXrXWFaQRDEI4tLqhisFP9+rtxSE88gaW8uk4EYO8vnz0wwzba+8&#10;o8veVyKEsMtQQe19l0npypoMush2xIE72t6gD7CvpO7xGsJNK0dxPJEGGw4NNXZU1FSe9r9GwWG8&#10;7HgtDW+T1fvn+HD6OheJUer1ZVhMQXga/L/4z73RYX6cfsDjm3CCn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Cm1f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518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HpfWsYAAADdAAAADwAAAGRycy9kb3ducmV2LnhtbESPQWvCQBCF7wX/wzJCb3VjDqVEVzGC&#10;YAo91IrgbciOSTQ7G7Orxn/fORR6m+G9ee+b+XJwrbpTHxrPBqaTBBRx6W3DlYH9z+btA1SIyBZb&#10;z2TgSQGWi9HLHDPrH/xN912slIRwyNBAHWOXaR3KmhyGie+IRTv53mGUta+07fEh4a7VaZK8a4cN&#10;S0ONHa1rKi+7mzOQPz8PXz4W1+3peL4WeZ4WeHbGvI6H1QxUpCH+m/+ut1bwp6nwyzcygl78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x6X1rGAAAA3QAAAA8AAAAAAAAA&#10;AAAAAAAAoQIAAGRycy9kb3ducmV2LnhtbFBLBQYAAAAABAAEAPkAAACUAwAAAAA=&#10;" strokecolor="#2f5496 [2408]" strokeweight="1.5pt"/>
            <v:shape id="AutoShape 37" o:spid="_x0000_s517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zb6wcQAAADdAAAADwAAAGRycy9kb3ducmV2LnhtbERPS2vCQBC+F/wPywje6iY5SEldpREE&#10;U+ihaSn0NmTHJDY7G7PbPP59VxB6m4/vOdv9ZFoxUO8aywridQSCuLS64UrB58fx8QmE88gaW8uk&#10;YCYH+93iYYuptiO/01D4SoQQdikqqL3vUildWZNBt7YdceDOtjfoA+wrqXscQ7hpZRJFG2mw4dBQ&#10;Y0eHmsqf4tcoyObXrzfr8+vp/H255lmW5HgxSq2W08szCE+T/xff3Scd5sdJDLdvwgly9w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DNvrBxAAAAN0AAAAPAAAAAAAAAAAA&#10;AAAAAKECAABkcnMvZG93bnJldi54bWxQSwUGAAAAAAQABAD5AAAAkgMAAAAA&#10;" strokecolor="#2f5496 [2408]" strokeweight="1.5pt"/>
          </v:group>
        </w:pic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I    </w:t>
      </w:r>
      <w:r w:rsid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     </w:t>
      </w:r>
    </w:p>
    <w:p w:rsidR="00077F4B" w:rsidRPr="00077F4B" w:rsidRDefault="00BD3DCE" w:rsidP="00077F4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172" style="position:absolute;margin-left:-16.1pt;margin-top:9.4pt;width:521.25pt;height:36.85pt;z-index:-25145958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HLz&#10;EtcRBAAA8Q8AAA4AAAAAAAAAAAAAAAAALgIAAGRycy9lMm9Eb2MueG1sUEsBAi0AFAAGAAgAAAAh&#10;AFgrD2jgAAAACgEAAA8AAAAAAAAAAAAAAAAAawYAAGRycy9kb3ducmV2LnhtbFBLBQYAAAAABAAE&#10;APMAAAB4BwAAAAA=&#10;">
            <v:group id="Group 33" o:spid="_x0000_s517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hyk6cQAAADdAAAA&#10;DwAAAAAAAAAAAAAAAACqAgAAZHJzL2Rvd25yZXYueG1sUEsFBgAAAAAEAAQA+gAAAJsDAAAAAA==&#10;">
              <v:rect id="Rectangle 34" o:spid="_x0000_s517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VXJ8MA&#10;AADdAAAADwAAAGRycy9kb3ducmV2LnhtbERPTWvCQBC9F/wPywi91U1URFJXqVZLr9VI8DZkp9nQ&#10;7GzIbk38926h4G0e73NWm8E24kqdrx0rSCcJCOLS6ZorBfnp8LIE4QOyxsYxKbiRh8169LTCTLue&#10;v+h6DJWIIewzVGBCaDMpfWnIop+4ljhy366zGCLsKqk77GO4beQ0SRbSYs2xwWBLO0Plz/HXKphV&#10;xd4U+bvPbVosPs6387a/HJR6Hg9vryACDeEh/nd/6jg/nc7h75t4glz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yVXJ8MAAADdAAAADwAAAAAAAAAAAAAAAACYAgAAZHJzL2Rv&#10;d25yZXYueG1sUEsFBgAAAAAEAAQA9QAAAIgDAAAAAA==&#10;" strokecolor="#2f5496 [2408]" strokeweight="1.5pt">
                <v:fill opacity="0"/>
              </v:rect>
              <v:rect id="Rectangle 35" o:spid="_x0000_s517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MGFMAA&#10;AADdAAAADwAAAGRycy9kb3ducmV2LnhtbERPTYvCMBC9L/gfwgje1rRiF61GEUXX41r1PjRjW2wm&#10;tYla//1GWNjbPN7nzJedqcWDWldZVhAPIxDEudUVFwpOx+3nBITzyBpry6TgRQ6Wi97HHFNtn3yg&#10;R+YLEULYpaig9L5JpXR5SQbd0DbEgbvY1qAPsC2kbvEZwk0tR1H0JQ1WHBpKbGhdUn7N7kbBOdk0&#10;/C0N/8Tb8TQ5X3e3dWyUGvS71QyEp87/i//cex3mx6ME3t+EE+TiF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xMGFM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517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N9itcQAAADdAAAADwAAAGRycy9kb3ducmV2LnhtbERPS2vCQBC+F/wPywi9NRtzkBJdxRQE&#10;U+ihVgRvQ3bysNnZmF1N8u+7hUJv8/E9Z70dTSse1LvGsoJFFIMgLqxuuFJw+tq/vIJwHllja5kU&#10;TORgu5k9rTHVduBPehx9JUIIuxQV1N53qZSuqMmgi2xHHLjS9gZ9gH0ldY9DCDetTOJ4KQ02HBpq&#10;7OitpuL7eDcKsun9/GF9fjuUl+stz7Ikx6tR6nk+7lYgPI3+X/znPugwf5Es4febcILc/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M32K1xAAAAN0AAAAPAAAAAAAAAAAA&#10;AAAAAKECAABkcnMvZG93bnJldi54bWxQSwUGAAAAAAQABAD5AAAAkgMAAAAA&#10;" strokecolor="#2f5496 [2408]" strokeweight="1.5pt"/>
            <v:shape id="AutoShape 37" o:spid="_x0000_s517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5PHLsMAAADdAAAADwAAAGRycy9kb3ducmV2LnhtbERPTYvCMBC9C/sfwizsTVN7UKlGsQsL&#10;dsGDuix4G5qxrTaT2kSt/94Igrd5vM+ZLTpTiyu1rrKsYDiIQBDnVldcKPjb/fQnIJxH1lhbJgV3&#10;crCYf/RmmGh74w1dt74QIYRdggpK75tESpeXZNANbEMcuINtDfoA20LqFm8h3NQyjqKRNFhxaCix&#10;oe+S8tP2YhSk99//tfXZeXXYH89ZmsYZHo1SX5/dcgrCU+ff4pd7pcP8YTyG5zfhBDl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OTxy7DAAAA3QAAAA8AAAAAAAAAAAAA&#10;AAAAoQIAAGRycy9kb3ducmV2LnhtbFBLBQYAAAAABAAEAPkAAACRAwAAAAA=&#10;" strokecolor="#2f5496 [2408]" strokeweight="1.5pt"/>
          </v:group>
        </w:pic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I    </w:t>
      </w:r>
      <w:r w:rsid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     </w:t>
      </w:r>
    </w:p>
    <w:p w:rsidR="00077F4B" w:rsidRPr="00077F4B" w:rsidRDefault="00BD3DCE" w:rsidP="00077F4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lastRenderedPageBreak/>
        <w:pict>
          <v:group id="_x0000_s5166" style="position:absolute;margin-left:-16.1pt;margin-top:9.4pt;width:521.25pt;height:36.85pt;z-index:-25145856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GwCdoRYEAADxDwAADgAAAAAAAAAAAAAAAAAuAgAAZHJzL2Uyb0RvYy54bWxQSwECLQAUAAYA&#10;CAAAACEAWCsPaOAAAAAKAQAADwAAAAAAAAAAAAAAAABwBgAAZHJzL2Rvd25yZXYueG1sUEsFBgAA&#10;AAAEAAQA8wAAAH0HAAAAAA==&#10;">
            <v:group id="Group 33" o:spid="_x0000_s516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OXeeQwwAAAN0AAAAP&#10;AAAAAAAAAAAAAAAAAKoCAABkcnMvZG93bnJldi54bWxQSwUGAAAAAAQABAD6AAAAmgMAAAAA&#10;">
              <v:rect id="Rectangle 34" o:spid="_x0000_s517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W1acUA&#10;AADdAAAADwAAAGRycy9kb3ducmV2LnhtbESPQWvCQBSE7wX/w/KE3upGRZHoKrbW0ms1Erw9ss9s&#10;MPs2ZFcT/323UPA4zMw3zGrT21rcqfWVYwXjUQKCuHC64lJBdty/LUD4gKyxdkwKHuRhsx68rDDV&#10;ruMfuh9CKSKEfYoKTAhNKqUvDFn0I9cQR+/iWoshyraUusUuwm0tJ0kylxYrjgsGG/owVFwPN6tg&#10;WuafJs92PrPjfP51epzeu/Neqddhv12CCNSHZ/i//a0VTGbTGfy9iU9Ar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VbVpxQAAAN0AAAAPAAAAAAAAAAAAAAAAAJgCAABkcnMv&#10;ZG93bnJldi54bWxQSwUGAAAAAAQABAD1AAAAigMAAAAA&#10;" strokecolor="#2f5496 [2408]" strokeweight="1.5pt">
                <v:fill opacity="0"/>
              </v:rect>
              <v:rect id="Rectangle 35" o:spid="_x0000_s517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3ftsMA&#10;AADdAAAADwAAAGRycy9kb3ducmV2LnhtbESPT4vCMBTE78J+h/CEvWla14pWoyyKux79e380z7bY&#10;vNQmq/XbbwTB4zAzv2Fmi9ZU4kaNKy0riPsRCOLM6pJzBcfDujcG4TyyxsoyKXiQg8X8ozPDVNs7&#10;7+i297kIEHYpKii8r1MpXVaQQde3NXHwzrYx6INscqkbvAe4qeQgikbSYMlhocCalgVll/2fUXBK&#10;VjX/SsPbeD2cJKfLz3UZG6U+u+33FISn1r/Dr/ZGKxgkXyN4vglPQM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P3ft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516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K+A+8cAAADdAAAADwAAAGRycy9kb3ducmV2LnhtbESPT2vCQBTE70K/w/IKvemmKdqSupFG&#10;EIzQg7YUentkX/7Y7NuYXTV+e7cgeBxm5jfMfDGYVpyod41lBc+TCARxYXXDlYLvr9X4DYTzyBpb&#10;y6TgQg4W6cNojom2Z97SaecrESDsElRQe98lUrqiJoNuYjvi4JW2N+iD7CupezwHuGllHEUzabDh&#10;sFBjR8uair/d0SjILpufT+vzw7r83R/yLItz3Bulnh6Hj3cQngZ/D9/aa60gnr68wv+b8ARke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Er4D7xwAAAN0AAAAPAAAAAAAA&#10;AAAAAAAAAKECAABkcnMvZG93bnJldi54bWxQSwUGAAAAAAQABAD5AAAAlQMAAAAA&#10;" strokecolor="#2f5496 [2408]" strokeweight="1.5pt"/>
            <v:shape id="AutoShape 37" o:spid="_x0000_s516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TAUicMAAADdAAAADwAAAGRycy9kb3ducmV2LnhtbERPTYvCMBC9C/sfwix409SKslSj2IUF&#10;K+xBXQRvQzO21WZSm6j135vDgsfH+54vO1OLO7WusqxgNIxAEOdWV1wo+Nv/DL5AOI+ssbZMCp7k&#10;YLn46M0x0fbBW7rvfCFCCLsEFZTeN4mULi/JoBvahjhwJ9sa9AG2hdQtPkK4qWUcRVNpsOLQUGJD&#10;3yXll93NKEifm8Ov9dl1fTqer1maxhmejVL9z241A+Gp82/xv3utFcSTcZgb3oQnIBc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UwFInDAAAA3QAAAA8AAAAAAAAAAAAA&#10;AAAAoQIAAGRycy9kb3ducmV2LnhtbFBLBQYAAAAABAAEAPkAAACRAwAAAAA=&#10;" strokecolor="#2f5496 [2408]" strokeweight="1.5pt"/>
          </v:group>
        </w:pict>
      </w:r>
      <w:r w:rsid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I         </w: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     </w:t>
      </w:r>
    </w:p>
    <w:p w:rsidR="00077F4B" w:rsidRPr="00077F4B" w:rsidRDefault="00BD3DCE" w:rsidP="00077F4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160" style="position:absolute;margin-left:-16.1pt;margin-top:9.4pt;width:521.25pt;height:36.85pt;z-index:-25145753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Lsv&#10;zekRBAAA8Q8AAA4AAAAAAAAAAAAAAAAALgIAAGRycy9lMm9Eb2MueG1sUEsBAi0AFAAGAAgAAAAh&#10;AFgrD2jgAAAACgEAAA8AAAAAAAAAAAAAAAAAawYAAGRycy9kb3ducmV2LnhtbFBLBQYAAAAABAAE&#10;APMAAAB4BwAAAAA=&#10;">
            <v:group id="Group 33" o:spid="_x0000_s516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7fQONsQAAADdAAAA&#10;DwAAAAAAAAAAAAAAAACqAgAAZHJzL2Rvd25yZXYueG1sUEsFBgAAAAAEAAQA+gAAAJsDAAAAAA==&#10;">
              <v:rect id="Rectangle 34" o:spid="_x0000_s516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jAF8YA&#10;AADdAAAADwAAAGRycy9kb3ducmV2LnhtbESPQWvCQBSE74X+h+UVvNVNtJUSXaWtVXpVI6G3R/aZ&#10;Dc2+DdnVxH/vFgoeh5n5hlmsBtuIC3W+dqwgHScgiEuna64U5IfN8xsIH5A1No5JwZU8rJaPDwvM&#10;tOt5R5d9qESEsM9QgQmhzaT0pSGLfuxa4uidXGcxRNlVUnfYR7ht5CRJZtJizXHBYEufhsrf/dkq&#10;mFbFlynytc9tWsy2x+vxo//ZKDV6Gt7nIAIN4R7+b39rBZPXlxT+3sQnIJ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GjAF8YAAADdAAAADwAAAAAAAAAAAAAAAACYAgAAZHJz&#10;L2Rvd25yZXYueG1sUEsFBgAAAAAEAAQA9QAAAIsDAAAAAA==&#10;" strokecolor="#2f5496 [2408]" strokeweight="1.5pt">
                <v:fill opacity="0"/>
              </v:rect>
              <v:rect id="Rectangle 35" o:spid="_x0000_s516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8CqyMUA&#10;AADdAAAADwAAAGRycy9kb3ducmV2LnhtbESPzWrDMBCE74W8g9hCbo1sE5fGiWKCS9oc2/zcF2tr&#10;m1gr11Js9+2rQKHHYWa+YTb5ZFoxUO8aywriRQSCuLS64UrB+bR/egHhPLLG1jIp+CEH+Xb2sMFM&#10;25E/aTj6SgQIuwwV1N53mZSurMmgW9iOOHhftjfog+wrqXscA9y0MomiZ2mw4bBQY0dFTeX1eDMK&#10;Lulrx+/S8Ee8X67Sy/Xtu4iNUvPHabcG4Wny/+G/9kErSNJlAvc34QnI7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wKrI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516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5L1hccAAADdAAAADwAAAGRycy9kb3ducmV2LnhtbESPT2vCQBTE70K/w/IKvemmqZaSupFG&#10;EIzQg7YUentkX/7Y7NuYXTV+e7cgeBxm5jfMfDGYVpyod41lBc+TCARxYXXDlYLvr9X4DYTzyBpb&#10;y6TgQg4W6cNojom2Z97SaecrESDsElRQe98lUrqiJoNuYjvi4JW2N+iD7CupezwHuGllHEWv0mDD&#10;YaHGjpY1FX+7o1GQXTY/n9bnh3X5uz/kWRbnuDdKPT0OH+8gPA3+Hr6111pBPJu+wP+b8ARke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jkvWFxwAAAN0AAAAPAAAAAAAA&#10;AAAAAAAAAKECAABkcnMvZG93bnJldi54bWxQSwUGAAAAAAQABAD5AAAAlQMAAAAA&#10;" strokecolor="#2f5496 [2408]" strokeweight="1.5pt"/>
            <v:shape id="AutoShape 37" o:spid="_x0000_s516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Htt8cYAAADdAAAADwAAAGRycy9kb3ducmV2LnhtbESPQWvCQBSE74L/YXmCN7Mx2CKpqxhB&#10;MAUPtVLo7ZF9JrHZtzG7avz3bqHQ4zAz3zCLVW8acaPO1ZYVTKMYBHFhdc2lguPndjIH4TyyxsYy&#10;KXiQg9VyOFhgqu2dP+h28KUIEHYpKqi8b1MpXVGRQRfZljh4J9sZ9EF2pdQd3gPcNDKJ41dpsOaw&#10;UGFLm4qKn8PVKMge71976/PL7vR9vuRZluR4NkqNR/36DYSn3v+H/9o7rSB5mc3g9014AnL5B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x7bfHGAAAA3QAAAA8AAAAAAAAA&#10;AAAAAAAAoQIAAGRycy9kb3ducmV2LnhtbFBLBQYAAAAABAAEAPkAAACUAwAAAAA=&#10;" strokecolor="#2f5496 [2408]" strokeweight="1.5pt"/>
          </v:group>
        </w:pic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I    </w:t>
      </w:r>
      <w:r w:rsid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     </w:t>
      </w:r>
    </w:p>
    <w:p w:rsidR="00077F4B" w:rsidRDefault="00077F4B" w:rsidP="00077F4B">
      <w:pPr>
        <w:spacing w:line="240" w:lineRule="auto"/>
        <w:rPr>
          <w:rFonts w:ascii="ALFABET98" w:hAnsi="ALFABET98"/>
          <w:sz w:val="36"/>
          <w:szCs w:val="36"/>
        </w:rPr>
      </w:pPr>
      <w:r w:rsidRPr="008140CA">
        <w:rPr>
          <w:rFonts w:ascii="ALFABET98" w:hAnsi="ALFABET98"/>
          <w:sz w:val="36"/>
          <w:szCs w:val="36"/>
        </w:rPr>
        <w:t xml:space="preserve"> </w:t>
      </w:r>
      <w:r>
        <w:rPr>
          <w:rFonts w:ascii="ALFABET98" w:hAnsi="ALFABET98"/>
          <w:sz w:val="36"/>
          <w:szCs w:val="36"/>
        </w:rPr>
        <w:t xml:space="preserve">                                  3</w:t>
      </w:r>
      <w:r w:rsidRPr="008140CA">
        <w:rPr>
          <w:rFonts w:ascii="ALFABET98" w:hAnsi="ALFABET98"/>
          <w:sz w:val="36"/>
          <w:szCs w:val="36"/>
        </w:rPr>
        <w:t xml:space="preserve">  </w:t>
      </w:r>
    </w:p>
    <w:p w:rsidR="00077F4B" w:rsidRDefault="00077F4B" w:rsidP="00077F4B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t>Sayın velim, yukarıdaki şeklin üzerinden çizelim.</w:t>
      </w:r>
      <w:r w:rsidRPr="008140CA">
        <w:rPr>
          <w:rFonts w:ascii="ALFABET98" w:hAnsi="ALFABET98"/>
          <w:sz w:val="36"/>
          <w:szCs w:val="36"/>
        </w:rPr>
        <w:t xml:space="preserve"> </w:t>
      </w:r>
    </w:p>
    <w:p w:rsidR="00077F4B" w:rsidRPr="00077F4B" w:rsidRDefault="00BD3DCE" w:rsidP="00077F4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154" style="position:absolute;margin-left:-16.1pt;margin-top:9.4pt;width:521.25pt;height:36.85pt;z-index:-25145548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SUt1TxYEAADxDwAADgAAAAAAAAAAAAAAAAAuAgAAZHJzL2Uyb0RvYy54bWxQSwECLQAUAAYA&#10;CAAAACEAWCsPaOAAAAAKAQAADwAAAAAAAAAAAAAAAABwBgAAZHJzL2Rvd25yZXYueG1sUEsFBgAA&#10;AAAEAAQA8wAAAH0HAAAAAA==&#10;">
            <v:group id="Group 33" o:spid="_x0000_s515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NUTPZxgAAAN0A&#10;AAAPAAAAAAAAAAAAAAAAAKoCAABkcnMvZG93bnJldi54bWxQSwUGAAAAAAQABAD6AAAAnQMAAAAA&#10;">
              <v:rect id="Rectangle 34" o:spid="_x0000_s515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M39+MYA&#10;AADdAAAADwAAAGRycy9kb3ducmV2LnhtbESPQWvCQBSE7wX/w/IK3upGq7akrqJtlV5rI6G3R/Y1&#10;G8y+DdnVxH/vCkKPw8x8wyxWva3FmVpfOVYwHiUgiAunKy4VZD/bp1cQPiBrrB2Tggt5WC0HDwtM&#10;tev4m877UIoIYZ+iAhNCk0rpC0MW/cg1xNH7c63FEGVbSt1iF+G2lpMkmUuLFccFgw29GyqO+5NV&#10;8FzmnybPPnxmx/l8d7gcNt3vVqnhY79+AxGoD//he/tLK5jMpi9wexOfgFx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M39+MYAAADdAAAADwAAAAAAAAAAAAAAAACYAgAAZHJz&#10;L2Rvd25yZXYueG1sUEsFBgAAAAAEAAQA9QAAAIsDAAAAAA==&#10;" strokecolor="#2f5496 [2408]" strokeweight="1.5pt">
                <v:fill opacity="0"/>
              </v:rect>
              <v:rect id="Rectangle 35" o:spid="_x0000_s515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idIr8A&#10;AADdAAAADwAAAGRycy9kb3ducmV2LnhtbERPy4rCMBTdC/MP4Q6407RiRTtGEcXH0uf+0txpi81N&#10;baLWvzcLweXhvKfz1lTiQY0rLSuI+xEI4szqknMF59O6NwbhPLLGyjIpeJGD+eynM8VU2ycf6HH0&#10;uQgh7FJUUHhfp1K6rCCDrm9r4sD928agD7DJpW7wGcJNJQdRNJIGSw4NBda0LCi7Hu9GwSVZ1byV&#10;hvfxejhJLtfNbRkbpbq/7eIPhKfWf8Uf904rGCTDMDe8CU9Azt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GKJ0i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515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nrCb8cAAADdAAAADwAAAGRycy9kb3ducmV2LnhtbESPT2vCQBTE70K/w/IKvemmoUqbupFG&#10;EIzQg7YUentkX/7Y7NuYXTV+e7cgeBxm5jfMfDGYVpyod41lBc+TCARxYXXDlYLvr9X4FYTzyBpb&#10;y6TgQg4W6cNojom2Z97SaecrESDsElRQe98lUrqiJoNuYjvi4JW2N+iD7CupezwHuGllHEUzabDh&#10;sFBjR8uair/d0SjILpufT+vzw7r83R/yLItz3Bulnh6Hj3cQngZ/D9/aa60gnr68wf+b8ARke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CesJvxwAAAN0AAAAPAAAAAAAA&#10;AAAAAAAAAKECAABkcnMvZG93bnJldi54bWxQSwUGAAAAAAQABAD5AAAAlQMAAAAA&#10;" strokecolor="#2f5496 [2408]" strokeweight="1.5pt"/>
            <v:shape id="AutoShape 37" o:spid="_x0000_s515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pn9L8QAAADdAAAADwAAAGRycy9kb3ducmV2LnhtbERPy2rCQBTdF/oPwy24ayYNKCU6SlMo&#10;mEIXVSl0d8lc8zBzJ8mMSfx7Z1Ho8nDem91sWjHS4GrLCl6iGARxYXXNpYLT8eP5FYTzyBpby6Tg&#10;Rg5228eHDabaTvxN48GXIoSwS1FB5X2XSumKigy6yHbEgTvbwaAPcCilHnAK4aaVSRyvpMGaQ0OF&#10;Hb1XVFwOV6Mgu33+fFmf9/vzb9PnWZbk2BilFk/z2xqEp9n/i//ce60gWS7D/vAmPAG5v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Wmf0vxAAAAN0AAAAPAAAAAAAAAAAA&#10;AAAAAKECAABkcnMvZG93bnJldi54bWxQSwUGAAAAAAQABAD5AAAAkgMAAAAA&#10;" strokecolor="#2f5496 [2408]" strokeweight="1.5pt"/>
          </v:group>
        </w:pic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I     I     I    </w:t>
      </w:r>
    </w:p>
    <w:p w:rsidR="00077F4B" w:rsidRPr="00077F4B" w:rsidRDefault="00BD3DCE" w:rsidP="00077F4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148" style="position:absolute;margin-left:-16.1pt;margin-top:9.4pt;width:521.25pt;height:36.85pt;z-index:-25145446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n&#10;60QjEgQAAPEPAAAOAAAAAAAAAAAAAAAAAC4CAABkcnMvZTJvRG9jLnhtbFBLAQItABQABgAIAAAA&#10;IQBYKw9o4AAAAAoBAAAPAAAAAAAAAAAAAAAAAGwGAABkcnMvZG93bnJldi54bWxQSwUGAAAAAAQA&#10;BADzAAAAeQcAAAAA&#10;">
            <v:group id="Group 33" o:spid="_x0000_s515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s6MHxgAAAN0A&#10;AAAPAAAAAAAAAAAAAAAAAKoCAABkcnMvZG93bnJldi54bWxQSwUGAAAAAAQABAD6AAAAnQMAAAAA&#10;">
              <v:rect id="Rectangle 34" o:spid="_x0000_s515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i9tJsUA&#10;AADdAAAADwAAAGRycy9kb3ducmV2LnhtbESPQWvCQBSE7wX/w/KE3upGRZHoKrbW0ms1Erw9ss9s&#10;MPs2ZFcT/323UPA4zMw3zGrT21rcqfWVYwXjUQKCuHC64lJBdty/LUD4gKyxdkwKHuRhsx68rDDV&#10;ruMfuh9CKSKEfYoKTAhNKqUvDFn0I9cQR+/iWoshyraUusUuwm0tJ0kylxYrjgsGG/owVFwPN6tg&#10;WuafJs92PrPjfP51epzeu/Neqddhv12CCNSHZ/i//a0VTGazKfy9iU9Ar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L20mxQAAAN0AAAAPAAAAAAAAAAAAAAAAAJgCAABkcnMv&#10;ZG93bnJldi54bWxQSwUGAAAAAAQABAD1AAAAigMAAAAA&#10;" strokecolor="#2f5496 [2408]" strokeweight="1.5pt">
                <v:fill opacity="0"/>
              </v:rect>
              <v:rect id="Rectangle 35" o:spid="_x0000_s515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wB+sMA&#10;AADdAAAADwAAAGRycy9kb3ducmV2LnhtbESPT4vCMBTE74LfITxhb5pWrKzVKKLoenT9c380z7bY&#10;vNQmq/XbbwTB4zAzv2Fmi9ZU4k6NKy0riAcRCOLM6pJzBafjpv8NwnlkjZVlUvAkB4t5tzPDVNsH&#10;/9L94HMRIOxSVFB4X6dSuqwgg25ga+LgXWxj0AfZ5FI3+AhwU8lhFI2lwZLDQoE1rQrKroc/o+Cc&#10;rGv+kYb38WY0Sc7X7W0VG6W+eu1yCsJT6z/hd3unFQyTZASvN+EJyPk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rwB+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515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u5et8YAAADdAAAADwAAAGRycy9kb3ducmV2LnhtbESPQWvCQBSE7wX/w/KE3urGQEqJrmIE&#10;wRR6qIrg7ZF9JtHs25hdNf77riD0OMzMN8x03ptG3KhztWUF41EEgriwuuZSwW67+vgC4TyyxsYy&#10;KXiQg/ls8DbFVNs7/9Jt40sRIOxSVFB536ZSuqIig25kW+LgHW1n0AfZlVJ3eA9w08g4ij6lwZrD&#10;QoUtLSsqzpurUZA9vvc/1ueX9fFwuuRZFud4Mkq9D/vFBISn3v+HX+21VhAnSQLPN+EJyNk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buXrfGAAAA3QAAAA8AAAAAAAAA&#10;AAAAAAAAoQIAAGRycy9kb3ducmV2LnhtbFBLBQYAAAAABAAEAPkAAACUAwAAAAA=&#10;" strokecolor="#2f5496 [2408]" strokeweight="1.5pt"/>
            <v:shape id="AutoShape 37" o:spid="_x0000_s514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jzAwMYAAADdAAAADwAAAGRycy9kb3ducmV2LnhtbESPT4vCMBTE78J+h/AWvGlqQZFqFLuw&#10;YAUP/mFhb4/m2Vabl9pErd/eLCx4HGbmN8x82Zla3Kl1lWUFo2EEgji3uuJCwfHwPZiCcB5ZY22Z&#10;FDzJwXLx0Ztjou2Dd3Tf+0IECLsEFZTeN4mULi/JoBvahjh4J9sa9EG2hdQtPgLc1DKOook0WHFY&#10;KLGhr5Lyy/5mFKTPzc/W+uy6Pv2er1maxhmejVL9z241A+Gp8+/wf3utFcTj8QT+3oQnIBc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Y8wMDGAAAA3QAAAA8AAAAAAAAA&#10;AAAAAAAAoQIAAGRycy9kb3ducmV2LnhtbFBLBQYAAAAABAAEAPkAAACUAwAAAAA=&#10;" strokecolor="#2f5496 [2408]" strokeweight="1.5pt"/>
          </v:group>
        </w:pic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I    </w:t>
      </w:r>
      <w:r w:rsid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 I     I     I     I         </w: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     </w:t>
      </w:r>
    </w:p>
    <w:p w:rsidR="00077F4B" w:rsidRPr="00077F4B" w:rsidRDefault="00BD3DCE" w:rsidP="00077F4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142" style="position:absolute;margin-left:-16.1pt;margin-top:9.4pt;width:521.25pt;height:36.85pt;z-index:-25145344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B9eXmaFQQAAPEPAAAOAAAAAAAAAAAAAAAAAC4CAABkcnMvZTJvRG9jLnhtbFBLAQItABQABgAI&#10;AAAAIQBYKw9o4AAAAAoBAAAPAAAAAAAAAAAAAAAAAG8GAABkcnMvZG93bnJldi54bWxQSwUGAAAA&#10;AAQABADzAAAAfAcAAAAA&#10;">
            <v:group id="Group 33" o:spid="_x0000_s514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WW5TtwwAAAN0AAAAP&#10;AAAAAAAAAAAAAAAAAKoCAABkcnMvZG93bnJldi54bWxQSwUGAAAAAAQABAD6AAAAmgMAAAAA&#10;">
              <v:rect id="Rectangle 34" o:spid="_x0000_s514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8dazMUA&#10;AADdAAAADwAAAGRycy9kb3ducmV2LnhtbESPQWvCQBSE74L/YXlCb7rRotjUVbTV0qs2Enp7ZF+z&#10;odm3Ibua+O+7BcHjMDPfMKtNb2txpdZXjhVMJwkI4sLpiksF2ddhvAThA7LG2jEpuJGHzXo4WGGq&#10;XcdHup5CKSKEfYoKTAhNKqUvDFn0E9cQR+/HtRZDlG0pdYtdhNtazpJkIS1WHBcMNvRmqPg9XayC&#10;5zLfmzx795md5ouP8+28674PSj2N+u0riEB9eITv7U+tYDafv8D/m/gE5P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x1rMxQAAAN0AAAAPAAAAAAAAAAAAAAAAAJgCAABkcnMv&#10;ZG93bnJldi54bWxQSwUGAAAAAAQABAD1AAAAigMAAAAA&#10;" strokecolor="#2f5496 [2408]" strokeweight="1.5pt">
                <v:fill opacity="0"/>
              </v:rect>
              <v:rect id="Rectangle 35" o:spid="_x0000_s514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EUaZcEA&#10;AADdAAAADwAAAGRycy9kb3ducmV2LnhtbERPPW/CMBDdK/EfrENiK06iUtqAQShVaEegZT/FRxIR&#10;n4NtIPz7eqjU8el9L9eD6cSNnG8tK0inCQjiyuqWawU/3+XzGwgfkDV2lknBgzysV6OnJeba3nlP&#10;t0OoRQxhn6OCJoQ+l9JXDRn0U9sTR+5kncEQoauldniP4aaTWZK8SoMtx4YGeyoaqs6Hq1FwnH30&#10;/CkN79Ly5X12PG8vRWqUmoyHzQJEoCH8i//cX1pBNs/i/vgmPgG5+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hFGmX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514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BdFKMcAAADdAAAADwAAAGRycy9kb3ducmV2LnhtbESPT2vCQBTE7wW/w/IEb3VjDm1JXUMj&#10;CEbooSpCb4/sM3+afRuzW5N8+26h0OMwM79h1uloWnGn3tWWFayWEQjiwuqaSwXn0+7xBYTzyBpb&#10;y6RgIgfpZvawxkTbgT/ofvSlCBB2CSqovO8SKV1RkUG3tB1x8K62N+iD7EupexwC3LQyjqInabDm&#10;sFBhR9uKiq/jt1GQTYfLu/X5bX/9bG55lsU5NkapxXx8ewXhafT/4b/2XiuIn+MV/L4JT0Buf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MF0UoxwAAAN0AAAAPAAAAAAAA&#10;AAAAAAAAAKECAABkcnMvZG93bnJldi54bWxQSwUGAAAAAAQABAD5AAAAlQMAAAAA&#10;" strokecolor="#2f5496 [2408]" strokeweight="1.5pt"/>
            <v:shape id="AutoShape 37" o:spid="_x0000_s514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MXbX8YAAADdAAAADwAAAGRycy9kb3ducmV2LnhtbESPQWvCQBSE7wX/w/IEb3XjHtoSXcUI&#10;ghF6qC2Ct0f2mUSzb2N2q/HfdwWhx2FmvmFmi9424kqdrx1rmIwTEMSFMzWXGn6+168fIHxANtg4&#10;Jg138rCYD15mmBp34y+67kIpIoR9ihqqENpUSl9UZNGPXUscvaPrLIYou1KaDm8RbhupkuRNWqw5&#10;LlTY0qqi4rz7tRqy+3b/6UJ+2RwPp0ueZSrHk9V6NOyXUxCB+vAffrY3RoN6Vwoeb+ITkP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zF21/GAAAA3QAAAA8AAAAAAAAA&#10;AAAAAAAAoQIAAGRycy9kb3ducmV2LnhtbFBLBQYAAAAABAAEAPkAAACUAwAAAAA=&#10;" strokecolor="#2f5496 [2408]" strokeweight="1.5pt"/>
          </v:group>
        </w:pic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I    </w:t>
      </w:r>
      <w:r w:rsid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 I     I     I               </w: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     </w:t>
      </w:r>
    </w:p>
    <w:p w:rsidR="00077F4B" w:rsidRPr="00077F4B" w:rsidRDefault="00BD3DCE" w:rsidP="00077F4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136" style="position:absolute;margin-left:-16.1pt;margin-top:9.4pt;width:521.25pt;height:36.85pt;z-index:-25145241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RXHcjhYEAADxDwAADgAAAAAAAAAAAAAAAAAuAgAAZHJzL2Uyb0RvYy54bWxQSwECLQAUAAYA&#10;CAAAACEAWCsPaOAAAAAKAQAADwAAAAAAAAAAAAAAAABwBgAAZHJzL2Rvd25yZXYueG1sUEsFBgAA&#10;AAAEAAQA8wAAAH0HAAAAAA==&#10;">
            <v:group id="Group 33" o:spid="_x0000_s513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i1IN0xgAAAN0A&#10;AAAPAAAAAAAAAAAAAAAAAKoCAABkcnMvZG93bnJldi54bWxQSwUGAAAAAAQABAD6AAAAnQMAAAAA&#10;">
              <v:rect id="Rectangle 34" o:spid="_x0000_s514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0hNVcUA&#10;AADdAAAADwAAAGRycy9kb3ducmV2LnhtbESPT2vCQBTE74V+h+UJ3urGlFqJrtJ/Sq/aSPD2yD6z&#10;wezbkF1N/PZuodDjMDO/YZbrwTbiSp2vHSuYThIQxKXTNVcK8p/N0xyED8gaG8ek4EYe1qvHhyVm&#10;2vW8o+s+VCJC2GeowITQZlL60pBFP3EtcfROrrMYouwqqTvsI9w2Mk2SmbRYc1ww2NKHofK8v1gF&#10;z1XxZYr80+d2Wsy2h9vhvT9ulBqPhrcFiEBD+A//tb+1gvQ1fYHfN/EJy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7SE1VxQAAAN0AAAAPAAAAAAAAAAAAAAAAAJgCAABkcnMv&#10;ZG93bnJldi54bWxQSwUGAAAAAAQABAD1AAAAigMAAAAA&#10;" strokecolor="#2f5496 [2408]" strokeweight="1.5pt">
                <v:fill opacity="0"/>
              </v:rect>
              <v:rect id="Rectangle 35" o:spid="_x0000_s514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AnisMA&#10;AADdAAAADwAAAGRycy9kb3ducmV2LnhtbESPT4vCMBTE74LfITxhb5q2qLt2jSKKf46uq/dH87Yt&#10;Ni+1yWr99kYQPA4z8xtmOm9NJa7UuNKygngQgSDOrC45V3D8Xfe/QDiPrLGyTAru5GA+63ammGp7&#10;4x+6HnwuAoRdigoK7+tUSpcVZNANbE0cvD/bGPRBNrnUDd4C3FQyiaKxNFhyWCiwpmVB2fnwbxSc&#10;Rquat9LwPl4PJ6PTeXNZxkapj167+AbhqfXv8Ku90wqSz2QMzzfhCcj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OAni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513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LJ4x8cAAADdAAAADwAAAGRycy9kb3ducmV2LnhtbESPT2vCQBTE7wW/w/IK3uqmOZiSuoZG&#10;KBjBQ7UUentkn/nT7NuY3Wry7buC0OMwM79hVtloOnGhwTWWFTwvIhDEpdUNVwo+j+9PLyCcR9bY&#10;WSYFEznI1rOHFabaXvmDLgdfiQBhl6KC2vs+ldKVNRl0C9sTB+9kB4M+yKGSesBrgJtOxlG0lAYb&#10;Dgs19rSpqfw5/BoF+bT72ltfnLen7/Zc5HlcYGuUmj+Ob68gPI3+P3xvb7WCOIkTuL0JT0Cu/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ssnjHxwAAAN0AAAAPAAAAAAAA&#10;AAAAAAAAAKECAABkcnMvZG93bnJldi54bWxQSwUGAAAAAAQABAD5AAAAlQMAAAAA&#10;" strokecolor="#2f5496 [2408]" strokeweight="1.5pt"/>
            <v:shape id="AutoShape 37" o:spid="_x0000_s513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S3stcMAAADdAAAADwAAAGRycy9kb3ducmV2LnhtbERPy4rCMBTdD/gP4Q7MbppOF+NQjWIF&#10;wQoufCC4uzTXttrc1CZq/XuzEGZ5OO/xtDeNuFPnassKfqIYBHFhdc2lgv1u8f0HwnlkjY1lUvAk&#10;B9PJ4GOMqbYP3tB960sRQtilqKDyvk2ldEVFBl1kW+LAnWxn0AfYlVJ3+AjhppFJHP9KgzWHhgpb&#10;mldUXLY3oyB7rg5r6/Pr8nQ8X/MsS3I8G6W+PvvZCISn3v+L3+6lVpAMkzA3vAlPQE5e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0t7LXDAAAA3QAAAA8AAAAAAAAAAAAA&#10;AAAAoQIAAGRycy9kb3ducmV2LnhtbFBLBQYAAAAABAAEAPkAAACRAwAAAAA=&#10;" strokecolor="#2f5496 [2408]" strokeweight="1.5pt"/>
          </v:group>
        </w:pic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</w:t>
      </w:r>
    </w:p>
    <w:p w:rsidR="00077F4B" w:rsidRPr="00077F4B" w:rsidRDefault="00BD3DCE" w:rsidP="00077F4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130" style="position:absolute;margin-left:-16.1pt;margin-top:9.4pt;width:521.25pt;height:36.85pt;z-index:-25145139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J&#10;FXnnEgQAAPEPAAAOAAAAAAAAAAAAAAAAAC4CAABkcnMvZTJvRG9jLnhtbFBLAQItABQABgAIAAAA&#10;IQBYKw9o4AAAAAoBAAAPAAAAAAAAAAAAAAAAAGwGAABkcnMvZG93bnJldi54bWxQSwUGAAAAAAQA&#10;BADzAAAAeQcAAAAA&#10;">
            <v:group id="Group 33" o:spid="_x0000_s513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GDYTqsQAAADdAAAA&#10;DwAAAAAAAAAAAAAAAACqAgAAZHJzL2Rvd25yZXYueG1sUEsFBgAAAAAEAAQA+gAAAJsDAAAAAA==&#10;">
              <v:rect id="Rectangle 34" o:spid="_x0000_s513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rdi8UA&#10;AADdAAAADwAAAGRycy9kb3ducmV2LnhtbESPQWvCQBSE74X+h+UVequbKKhEV2m1ll7VSPD2yD6z&#10;wezbkN2a+O+7hYLHYWa+YZbrwTbiRp2vHStIRwkI4tLpmisF+XH3NgfhA7LGxjEpuJOH9er5aYmZ&#10;dj3v6XYIlYgQ9hkqMCG0mZS+NGTRj1xLHL2L6yyGKLtK6g77CLeNHCfJVFqsOS4YbGljqLwefqyC&#10;SVV8miLf+tymxfTrdD999OedUq8vw/sCRKAhPML/7W+tYDybpPD3Jj4Bu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qt2LxQAAAN0AAAAPAAAAAAAAAAAAAAAAAJgCAABkcnMv&#10;ZG93bnJldi54bWxQSwUGAAAAAAQABAD1AAAAigMAAAAA&#10;" strokecolor="#2f5496 [2408]" strokeweight="1.5pt">
                <v:fill opacity="0"/>
              </v:rect>
              <v:rect id="Rectangle 35" o:spid="_x0000_s513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gK3VMQA&#10;AADdAAAADwAAAGRycy9kb3ducmV2LnhtbESPS2/CMBCE70j8B2uRuIGTUPoIGISoeBxbHvdVvCQR&#10;8TrELqT/HiMhcRzNzDea6bw1lbhS40rLCuJhBII4s7rkXMFhvxp8gnAeWWNlmRT8k4P5rNuZYqrt&#10;jX/puvO5CBB2KSoovK9TKV1WkEE3tDVx8E62MeiDbHKpG7wFuKlkEkXv0mDJYaHAmpYFZefdn1Fw&#10;HH/XvJGGf+LV29f4eF5flrFRqt9rFxMQnlr/Cj/bW60g+Rgl8HgTnoC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ICt1T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513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lDoGcYAAADdAAAADwAAAGRycy9kb3ducmV2LnhtbESPQWvCQBSE74L/YXmCN7MxQiupqxhB&#10;MAUPtVLo7ZF9JrHZtzG7avz3bqHQ4zAz3zCLVW8acaPO1ZYVTKMYBHFhdc2lguPndjIH4TyyxsYy&#10;KXiQg9VyOFhgqu2dP+h28KUIEHYpKqi8b1MpXVGRQRfZljh4J9sZ9EF2pdQd3gPcNDKJ4xdpsOaw&#10;UGFLm4qKn8PVKMge71976/PL7vR9vuRZluR4NkqNR/36DYSn3v+H/9o7rSB5nc3g9014AnL5B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ZQ6BnGAAAA3QAAAA8AAAAAAAAA&#10;AAAAAAAAoQIAAGRycy9kb3ducmV2LnhtbFBLBQYAAAAABAAEAPkAAACUAwAAAAA=&#10;" strokecolor="#2f5496 [2408]" strokeweight="1.5pt"/>
            <v:shape id="AutoShape 37" o:spid="_x0000_s513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blwbccAAADdAAAADwAAAGRycy9kb3ducmV2LnhtbESPT2vCQBTE70K/w/IKvemmqdiSupFG&#10;EIzQg7YUentkX/7Y7NuYXTV+e7cgeBxm5jfMfDGYVpyod41lBc+TCARxYXXDlYLvr9X4DYTzyBpb&#10;y6TgQg4W6cNojom2Z97SaecrESDsElRQe98lUrqiJoNuYjvi4JW2N+iD7CupezwHuGllHEUzabDh&#10;sFBjR8uair/d0SjILpufT+vzw7r83R/yLItz3Bulnh6Hj3cQngZ/D9/aa60gfn2Zwv+b8ARke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ZuXBtxwAAAN0AAAAPAAAAAAAA&#10;AAAAAAAAAKECAABkcnMvZG93bnJldi54bWxQSwUGAAAAAAQABAD5AAAAlQMAAAAA&#10;" strokecolor="#2f5496 [2408]" strokeweight="1.5pt"/>
          </v:group>
        </w:pic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     </w:t>
      </w:r>
    </w:p>
    <w:p w:rsidR="00077F4B" w:rsidRPr="00077F4B" w:rsidRDefault="00BD3DCE" w:rsidP="00077F4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124" style="position:absolute;margin-left:-16.1pt;margin-top:9.4pt;width:521.25pt;height:36.85pt;z-index:-25145036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">
            <v:group id="Group 33" o:spid="_x0000_s512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4ky5FxgAAAN0A&#10;AAAPAAAAAAAAAAAAAAAAAKoCAABkcnMvZG93bnJldi54bWxQSwUGAAAAAAQABAD6AAAAnQMAAAAA&#10;">
              <v:rect id="Rectangle 34" o:spid="_x0000_s512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/gZMUA&#10;AADdAAAADwAAAGRycy9kb3ducmV2LnhtbESPQWvCQBSE7wX/w/KE3upGBZXoKrbW0ms1Erw9ss9s&#10;MPs2ZFcT/323UPA4zMw3zGrT21rcqfWVYwXjUQKCuHC64lJBdty/LUD4gKyxdkwKHuRhsx68rDDV&#10;ruMfuh9CKSKEfYoKTAhNKqUvDFn0I9cQR+/iWoshyraUusUuwm0tJ0kykxYrjgsGG/owVFwPN6tg&#10;WuafJs92PrPjfPZ1epzeu/Neqddhv12CCNSHZ/i//a0VTObTOfy9iU9Ar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D+BkxQAAAN0AAAAPAAAAAAAAAAAAAAAAAJgCAABkcnMv&#10;ZG93bnJldi54bWxQSwUGAAAAAAQABAD1AAAAigMAAAAA&#10;" strokecolor="#2f5496 [2408]" strokeweight="1.5pt">
                <v:fill opacity="0"/>
              </v:rect>
              <v:rect id="Rectangle 35" o:spid="_x0000_s512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+qAvr8A&#10;AADdAAAADwAAAGRycy9kb3ducmV2LnhtbERPuY7CMBDtV+IfrEGiW5xwEzAIgYAtl6sfxUMSEY9D&#10;bCD8PS5W2vLp3fNlY0rxpNoVlhXE3QgEcWp1wZmC82n7PQHhPLLG0jIpeJOD5aL1NcdE2xcf6Hn0&#10;mQgh7BJUkHtfJVK6NCeDrmsr4sBdbW3QB1hnUtf4CuGmlL0oGkmDBYeGHCta55Tejg+j4DLcVLyX&#10;hn/j7WA6vNx293VslOq0m9UMhKfG/4v/3D9aQW/cD3PDm/AE5OI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z6oC+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512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7jf88cAAADdAAAADwAAAGRycy9kb3ducmV2LnhtbESPT2vCQBTE70K/w/IKvemmKWibupFG&#10;EIzQg7YUentkX/7Y7NuYXTV+e7cgeBxm5jfMfDGYVpyod41lBc+TCARxYXXDlYLvr9X4FYTzyBpb&#10;y6TgQg4W6cNojom2Z97SaecrESDsElRQe98lUrqiJoNuYjvi4JW2N+iD7CupezwHuGllHEVTabDh&#10;sFBjR8uair/d0SjILpufT+vzw7r83R/yLItz3Bulnh6Hj3cQngZ/D9/aa60gnr28wf+b8ARke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3uN/zxwAAAN0AAAAPAAAAAAAA&#10;AAAAAAAAAKECAABkcnMvZG93bnJldi54bWxQSwUGAAAAAAQABAD5AAAAlQMAAAAA&#10;" strokecolor="#2f5496 [2408]" strokeweight="1.5pt"/>
            <v:shape id="AutoShape 37" o:spid="_x0000_s512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oQFE8MAAADdAAAADwAAAGRycy9kb3ducmV2LnhtbERPTYvCMBC9C/sfwix409QiulSj2IUF&#10;K+xBXQRvQzO21WZSm6j135vDgsfH+54vO1OLO7WusqxgNIxAEOdWV1wo+Nv/DL5AOI+ssbZMCp7k&#10;YLn46M0x0fbBW7rvfCFCCLsEFZTeN4mULi/JoBvahjhwJ9sa9AG2hdQtPkK4qWUcRRNpsOLQUGJD&#10;3yXll93NKEifm8Ov9dl1fTqer1maxhmejVL9z241A+Gp82/xv3utFcTTcdgf3oQnIBc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6EBRPDAAAA3QAAAA8AAAAAAAAAAAAA&#10;AAAAoQIAAGRycy9kb3ducmV2LnhtbFBLBQYAAAAABAAEAPkAAACRAwAAAAA=&#10;" strokecolor="#2f5496 [2408]" strokeweight="1.5pt"/>
          </v:group>
        </w:pict>
      </w:r>
      <w:r w:rsid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I             </w: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     </w:t>
      </w:r>
    </w:p>
    <w:p w:rsidR="00077F4B" w:rsidRPr="00077F4B" w:rsidRDefault="00BD3DCE" w:rsidP="00077F4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118" style="position:absolute;margin-left:-16.1pt;margin-top:9.4pt;width:521.25pt;height:36.85pt;z-index:-25144934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KeOTkYUBAAA8Q8AAA4AAAAAAAAAAAAAAAAALgIAAGRycy9lMm9Eb2MueG1sUEsBAi0AFAAGAAgA&#10;AAAhAFgrD2jgAAAACgEAAA8AAAAAAAAAAAAAAAAAbgYAAGRycy9kb3ducmV2LnhtbFBLBQYAAAAA&#10;BAAEAPMAAAB7BwAAAAA=&#10;">
            <v:group id="Group 33" o:spid="_x0000_s512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frls7xgAAAN0A&#10;AAAPAAAAAAAAAAAAAAAAAKoCAABkcnMvZG93bnJldi54bWxQSwUGAAAAAAQABAD6AAAAnQMAAAAA&#10;">
              <v:rect id="Rectangle 34" o:spid="_x0000_s512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KVGsYA&#10;AADdAAAADwAAAGRycy9kb3ducmV2LnhtbESPT2vCQBTE7wW/w/IEb3XjH6ykrqKtFq/VSOjtkX3N&#10;hmbfhuxq4rfvCoUeh5n5DbPa9LYWN2p95VjBZJyAIC6crrhUkJ0Pz0sQPiBrrB2Tgjt52KwHTytM&#10;tev4k26nUIoIYZ+iAhNCk0rpC0MW/dg1xNH7dq3FEGVbSt1iF+G2ltMkWUiLFccFgw29GSp+Tler&#10;YFbme5Nn7z6zk3zxcblfdt3XQanRsN++ggjUh//wX/uoFUxf5jN4vIlPQK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jKVGsYAAADdAAAADwAAAAAAAAAAAAAAAACYAgAAZHJz&#10;L2Rvd25yZXYueG1sUEsFBgAAAAAEAAQA9QAAAIsDAAAAAA==&#10;" strokecolor="#2f5496 [2408]" strokeweight="1.5pt">
                <v:fill opacity="0"/>
              </v:rect>
              <v:rect id="Rectangle 35" o:spid="_x0000_s512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H5xsMA&#10;AADdAAAADwAAAGRycy9kb3ducmV2LnhtbESPS2/CMBCE70j9D9ZW4lacoPAKGFSBoBx53lfxkkTE&#10;6zQ2EP49rlSJ42hmvtHMFq2pxJ0aV1pWEPciEMSZ1SXnCk7H9dcYhPPIGivLpOBJDhbzj84MU20f&#10;vKf7weciQNilqKDwvk6ldFlBBl3P1sTBu9jGoA+yyaVu8BHgppL9KBpKgyWHhQJrWhaUXQ83o+A8&#10;WNX8Iw3v4nUyGZyvm99lbJTqfrbfUxCeWv8O/7e3WkF/lCTw9yY8ATl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H5x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512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vOmi8cAAADdAAAADwAAAGRycy9kb3ducmV2LnhtbESPT2vCQBTE70K/w/IKvemmodqSupFG&#10;EIzQg7YUentkX/7Y7NuYXTV+e7cgeBxm5jfMfDGYVpyod41lBc+TCARxYXXDlYLvr9X4DYTzyBpb&#10;y6TgQg4W6cNojom2Z97SaecrESDsElRQe98lUrqiJoNuYjvi4JW2N+iD7CupezwHuGllHEUzabDh&#10;sFBjR8uair/d0SjILpufT+vzw7r83R/yLItz3Bulnh6Hj3cQngZ/D9/aa60gfn2Zwv+b8ARke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u86aLxwAAAN0AAAAPAAAAAAAA&#10;AAAAAAAAAKECAABkcnMvZG93bnJldi54bWxQSwUGAAAAAAQABAD5AAAAlQMAAAAA&#10;" strokecolor="#2f5496 [2408]" strokeweight="1.5pt"/>
            <v:shape id="AutoShape 37" o:spid="_x0000_s511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11mgscAAADdAAAADwAAAGRycy9kb3ducmV2LnhtbESPT2vCQBTE74LfYXmCN7OptFaiqzSF&#10;gil48A+Ct0f2mcRm38bsqvHbdwtCj8PM/IaZLztTixu1rrKs4CWKQRDnVldcKNjvvkZTEM4ja6wt&#10;k4IHOVgu+r05JtreeUO3rS9EgLBLUEHpfZNI6fKSDLrINsTBO9nWoA+yLaRu8R7gppbjOJ5IgxWH&#10;hRIb+iwp/9lejYL08X1YW59dVqfj+ZKl6TjDs1FqOOg+ZiA8df4//GyvtILXt/cJ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PXWaCxwAAAN0AAAAPAAAAAAAA&#10;AAAAAAAAAKECAABkcnMvZG93bnJldi54bWxQSwUGAAAAAAQABAD5AAAAlQMAAAAA&#10;" strokecolor="#2f5496 [2408]" strokeweight="1.5pt"/>
          </v:group>
        </w:pic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I    </w:t>
      </w:r>
      <w:r w:rsid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     </w:t>
      </w:r>
    </w:p>
    <w:p w:rsidR="00077F4B" w:rsidRPr="00077F4B" w:rsidRDefault="00BD3DCE" w:rsidP="00077F4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112" style="position:absolute;margin-left:-16.1pt;margin-top:9.4pt;width:521.25pt;height:36.85pt;z-index:-25144832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7rFyFQ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BT7rFyFQQAAPEPAAAOAAAAAAAAAAAAAAAAAC4CAABkcnMvZTJvRG9jLnhtbFBLAQItABQABgAI&#10;AAAAIQBYKw9o4AAAAAoBAAAPAAAAAAAAAAAAAAAAAG8GAABkcnMvZG93bnJldi54bWxQSwUGAAAA&#10;AAQABADzAAAAfAcAAAAA&#10;">
            <v:group id="Group 33" o:spid="_x0000_s511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86Mq/FAAAA3QAA&#10;AA8AAAAAAAAAAAAAAAAAqgIAAGRycy9kb3ducmV2LnhtbFBLBQYAAAAABAAEAPoAAACcAwAAAAA=&#10;">
              <v:rect id="Rectangle 34" o:spid="_x0000_s511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qb8jsYA&#10;AADdAAAADwAAAGRycy9kb3ducmV2LnhtbESPQWvCQBSE7wX/w/IEb3Vjq7ZNXaW1WnqtjYTeHtln&#10;Nph9G7JbE/+9Kwg9DjPzDbNY9bYWJ2p95VjBZJyAIC6crrhUkP1s759B+ICssXZMCs7kYbUc3C0w&#10;1a7jbzrtQikihH2KCkwITSqlLwxZ9GPXEEfv4FqLIcq2lLrFLsJtLR+SZC4tVhwXDDa0NlQcd39W&#10;wWOZb0yeffjMTvL55/68f+9+t0qNhv3bK4hAffgP39pfWsF09vQC1zfxCcjl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qb8jsYAAADdAAAADwAAAAAAAAAAAAAAAACYAgAAZHJz&#10;L2Rvd25yZXYueG1sUEsFBgAAAAAEAAQA9QAAAIsDAAAAAA==&#10;" strokecolor="#2f5496 [2408]" strokeweight="1.5pt">
                <v:fill opacity="0"/>
              </v:rect>
              <v:rect id="Rectangle 35" o:spid="_x0000_s511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PRnMAA&#10;AADdAAAADwAAAGRycy9kb3ducmV2LnhtbERPy4rCMBTdD/gP4Q7MbkwrVpxOo4ji6NLn/tLcaUub&#10;m9pErX9vFoLLw3ln89404kadqywriIcRCOLc6ooLBafj+nsKwnlkjY1lUvAgB/PZ4CPDVNs77+l2&#10;8IUIIexSVFB636ZSurwkg25oW+LA/dvOoA+wK6Tu8B7CTSNHUTSRBisODSW2tCwprw9Xo+CcrFre&#10;SMO7eD3+Sc7132UZG6W+PvvFLwhPvX+LX+6tVjBOpmF/eBOegJw9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TPRnM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511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WGO0cYAAADdAAAADwAAAGRycy9kb3ducmV2LnhtbESPT4vCMBTE7wt+h/AEb2uqrCJdo1hh&#10;wQoe/MPC3h7Ns63bvNQmav32RhA8DjPzG2Y6b00lrtS40rKCQT8CQZxZXXKu4LD/+ZyAcB5ZY2WZ&#10;FNzJwXzW+ZhirO2Nt3Td+VwECLsYFRTe17GULivIoOvbmjh4R9sY9EE2udQN3gLcVHIYRWNpsOSw&#10;UGBNy4Ky/93FKEju69+N9el5dfw7ndMkGaZ4Mkr1uu3iG4Sn1r/Dr/ZKK/gaTQbwfBOegJw9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VhjtHGAAAA3QAAAA8AAAAAAAAA&#10;AAAAAAAAoQIAAGRycy9kb3ducmV2LnhtbFBLBQYAAAAABAAEAPkAAACUAwAAAAA=&#10;" strokecolor="#2f5496 [2408]" strokeweight="1.5pt"/>
            <v:shape id="AutoShape 37" o:spid="_x0000_s511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bMQpsYAAADdAAAADwAAAGRycy9kb3ducmV2LnhtbESPQWvCQBSE74L/YXkFb7pp0BJSV2kE&#10;wQgetKXQ2yP7TGKzb2N21fjvXaHQ4zAz3zDzZW8acaXO1ZYVvE4iEMSF1TWXCr4+1+MEhPPIGhvL&#10;pOBODpaL4WCOqbY33tP14EsRIOxSVFB536ZSuqIig25iW+LgHW1n0AfZlVJ3eAtw08g4it6kwZrD&#10;QoUtrSoqfg8XoyC7b7931ufnzfHndM6zLM7xZJQavfQf7yA89f4//NfeaAXTWRLD8014AnL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WzEKbGAAAA3QAAAA8AAAAAAAAA&#10;AAAAAAAAoQIAAGRycy9kb3ducmV2LnhtbFBLBQYAAAAABAAEAPkAAACUAwAAAAA=&#10;" strokecolor="#2f5496 [2408]" strokeweight="1.5pt"/>
          </v:group>
        </w:pic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I    </w:t>
      </w:r>
      <w:r w:rsid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     </w:t>
      </w:r>
    </w:p>
    <w:p w:rsidR="00077F4B" w:rsidRPr="00077F4B" w:rsidRDefault="00BD3DCE" w:rsidP="00077F4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106" style="position:absolute;margin-left:-16.1pt;margin-top:9.4pt;width:521.25pt;height:36.85pt;z-index:-25144729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AIzVX6FQQAAPEPAAAOAAAAAAAAAAAAAAAAAC4CAABkcnMvZTJvRG9jLnhtbFBLAQItABQABgAI&#10;AAAAIQBYKw9o4AAAAAoBAAAPAAAAAAAAAAAAAAAAAG8GAABkcnMvZG93bnJldi54bWxQSwUGAAAA&#10;AAQABADzAAAAfAcAAAAA&#10;">
            <v:group id="Group 33" o:spid="_x0000_s510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bokiNxgAAAN0A&#10;AAAPAAAAAAAAAAAAAAAAAKoCAABkcnMvZG93bnJldi54bWxQSwUGAAAAAAQABAD6AAAAnQMAAAAA&#10;">
              <v:rect id="Rectangle 34" o:spid="_x0000_s511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j6GrMYA&#10;AADdAAAADwAAAGRycy9kb3ducmV2LnhtbESPW2vCQBSE3wX/w3IKvunGekFSV7EXpa/VSPDtkD3N&#10;hmbPhuzWxH/vCoU+DjPzDbPe9rYWV2p95VjBdJKAIC6crrhUkJ324xUIH5A11o5JwY08bDfDwRpT&#10;7Tr+ousxlCJC2KeowITQpFL6wpBFP3ENcfS+XWsxRNmWUrfYRbit5XOSLKXFiuOCwYbeDBU/x1+r&#10;YFbmHybP3n1mp/nycL6dX7vLXqnRU797ARGoD//hv/anVjBfrBbweBOfgNz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j6GrMYAAADdAAAADwAAAAAAAAAAAAAAAACYAgAAZHJz&#10;L2Rvd25yZXYueG1sUEsFBgAAAAAEAAQA9QAAAIsDAAAAAA==&#10;" strokecolor="#2f5496 [2408]" strokeweight="1.5pt">
                <v:fill opacity="0"/>
              </v:rect>
              <v:rect id="Rectangle 35" o:spid="_x0000_s511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bsc8QA&#10;AADdAAAADwAAAGRycy9kb3ducmV2LnhtbESPQWvCQBSE7wX/w/IEb80mJREbXaVYtD1Wbe6P7DMJ&#10;Zt+m2TXGf98tFDwOM/MNs9qMphUD9a6xrCCJYhDEpdUNVwq+T7vnBQjnkTW2lknBnRxs1pOnFeba&#10;3vhAw9FXIkDY5aig9r7LpXRlTQZdZDvi4J1tb9AH2VdS93gLcNPKlzieS4MNh4UaO9rWVF6OV6Og&#10;yN47/pCGv5Jd+poVl/3PNjFKzabj2xKEp9E/wv/tT60gzRZz+HsTnoB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GW7HP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510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cSzPscAAADdAAAADwAAAGRycy9kb3ducmV2LnhtbESPW2vCQBSE3wv+h+UUfKubiq2SuhFT&#10;KJiCD14QfDtkTy42ezZmtxr/fVco+DjMzDfMfNGbRlyoc7VlBa+jCARxbnXNpYL97utlBsJ5ZI2N&#10;ZVJwIweLZPA0x1jbK2/osvWlCBB2MSqovG9jKV1ekUE3si1x8ArbGfRBdqXUHV4D3DRyHEXv0mDN&#10;YaHClj4ryn+2v0ZBevs+rK3PzqvieDpnaTrO8GSUGj73yw8Qnnr/CP+3V1rB5G02hfub8ARk8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VxLM+xwAAAN0AAAAPAAAAAAAA&#10;AAAAAAAAAKECAABkcnMvZG93bnJldi54bWxQSwUGAAAAAAQABAD5AAAAlQMAAAAA&#10;" strokecolor="#2f5496 [2408]" strokeweight="1.5pt"/>
            <v:shape id="AutoShape 37" o:spid="_x0000_s510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FsnTMQAAADdAAAADwAAAGRycy9kb3ducmV2LnhtbERPTWvCQBC9F/wPywi9NRtDWyRmFSMI&#10;ptBDbRG8DdkxiWZnk+xW47/vHgoeH+87W42mFVcaXGNZwSyKQRCXVjdcKfj53r7MQTiPrLG1TAru&#10;5GC1nDxlmGp74y+67n0lQgi7FBXU3neplK6syaCLbEccuJMdDPoAh0rqAW8h3LQyieN3abDh0FBj&#10;R5uaysv+1yjI7x+HT+uLfnc6nvsiz5MCz0ap5+m4XoDwNPqH+N+90wpe3+ZhbngTnoBc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kWydMxAAAAN0AAAAPAAAAAAAAAAAA&#10;AAAAAKECAABkcnMvZG93bnJldi54bWxQSwUGAAAAAAQABAD5AAAAkgMAAAAA&#10;" strokecolor="#2f5496 [2408]" strokeweight="1.5pt"/>
          </v:group>
        </w:pic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I    </w:t>
      </w:r>
      <w:r w:rsid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     </w:t>
      </w:r>
    </w:p>
    <w:p w:rsidR="00077F4B" w:rsidRPr="00077F4B" w:rsidRDefault="00BD3DCE" w:rsidP="00077F4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100" style="position:absolute;margin-left:-16.1pt;margin-top:9.4pt;width:521.25pt;height:36.85pt;z-index:-25144627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fCTE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E&#10;qfCTEgQAAPEPAAAOAAAAAAAAAAAAAAAAAC4CAABkcnMvZTJvRG9jLnhtbFBLAQItABQABgAIAAAA&#10;IQBYKw9o4AAAAAoBAAAPAAAAAAAAAAAAAAAAAGwGAABkcnMvZG93bnJldi54bWxQSwUGAAAAAAQA&#10;BADzAAAAeQcAAAAA&#10;">
            <v:group id="Group 33" o:spid="_x0000_s510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FA2FPFAAAA3QAA&#10;AA8AAAAAAAAAAAAAAAAAqgIAAGRycy9kb3ducmV2LnhtbFBLBQYAAAAABAAEAPoAAACcAwAAAAA=&#10;">
              <v:rect id="Rectangle 34" o:spid="_x0000_s510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NwWcsYA&#10;AADdAAAADwAAAGRycy9kb3ducmV2LnhtbESPQWvCQBSE74X+h+UVequb2FY0ukqtWrxWI8HbI/vM&#10;hmbfhuzWxH/fLRR6HGbmG2axGmwjrtT52rGCdJSAIC6drrlSkB93T1MQPiBrbByTght5WC3v7xaY&#10;adfzJ10PoRIRwj5DBSaENpPSl4Ys+pFriaN3cZ3FEGVXSd1hH+G2keMkmUiLNccFgy29Gyq/Dt9W&#10;wXNVbE2Rb3xu02Lycbqd1v15p9Tjw/A2BxFoCP/hv/ZeK3h5naXw+yY+Abn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NwWcsYAAADdAAAADwAAAAAAAAAAAAAAAACYAgAAZHJz&#10;L2Rvd25yZXYueG1sUEsFBgAAAAAEAAQA9QAAAIsDAAAAAA==&#10;" strokecolor="#2f5496 [2408]" strokeweight="1.5pt">
                <v:fill opacity="0"/>
              </v:rect>
              <v:rect id="Rectangle 35" o:spid="_x0000_s510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3R8rcQA&#10;AADdAAAADwAAAGRycy9kb3ducmV2LnhtbESPQWvCQBSE74X+h+UJvTWbiClNdA0lovZYrd4f2WcS&#10;zL6N2a3Gf+8WCj0OM/MNsyhG04krDa61rCCJYhDEldUt1woO3+vXdxDOI2vsLJOCOzkols9PC8y1&#10;vfGOrntfiwBhl6OCxvs+l9JVDRl0ke2Jg3eyg0Ef5FBLPeAtwE0np3H8Jg22HBYa7KlsqDrvf4yC&#10;Y7rqeSsNfyXrWZYez5tLmRilXibjxxyEp9H/h//an1rBLM2m8PsmPAG5f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t0fK3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510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yYj4McAAADdAAAADwAAAGRycy9kb3ducmV2LnhtbESPQWvCQBSE7wX/w/KE3upGq1Kjq5hC&#10;wQgetKXg7ZF9JtHs25hdNf57Vyj0OMzMN8xs0ZpKXKlxpWUF/V4EgjizuuRcwc/319sHCOeRNVaW&#10;ScGdHCzmnZcZxtreeEvXnc9FgLCLUUHhfR1L6bKCDLqerYmDd7CNQR9kk0vd4C3ATSUHUTSWBksO&#10;CwXW9FlQdtpdjILkvv7dWJ+eV4f98ZwmySDFo1HqtdsupyA8tf4//NdeaQXD0eQdnm/CE5DzB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vJiPgxwAAAN0AAAAPAAAAAAAA&#10;AAAAAAAAAKECAABkcnMvZG93bnJldi54bWxQSwUGAAAAAAQABAD5AAAAlQMAAAAA&#10;" strokecolor="#2f5496 [2408]" strokeweight="1.5pt"/>
            <v:shape id="AutoShape 37" o:spid="_x0000_s510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M+7lMYAAADdAAAADwAAAGRycy9kb3ducmV2LnhtbESPQWvCQBSE7wX/w/KE3pqNomJTVzFC&#10;wQg9aEuht0f2mUSzb2N21fjv3YLgcZiZb5jZojO1uFDrKssKBlEMgji3uuJCwc/359sUhPPIGmvL&#10;pOBGDhbz3ssME22vvKXLzhciQNglqKD0vkmkdHlJBl1kG+Lg7W1r0AfZFlK3eA1wU8thHE+kwYrD&#10;QokNrUrKj7uzUZDeNr9f1men9f7vcMrSdJjhwSj12u+WHyA8df4ZfrTXWsFo/D6C/zfhCcj5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DPu5TGAAAA3QAAAA8AAAAAAAAA&#10;AAAAAAAAoQIAAGRycy9kb3ducmV2LnhtbFBLBQYAAAAABAAEAPkAAACUAwAAAAA=&#10;" strokecolor="#2f5496 [2408]" strokeweight="1.5pt"/>
          </v:group>
        </w:pic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I    </w:t>
      </w:r>
      <w:r w:rsid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     </w:t>
      </w:r>
    </w:p>
    <w:p w:rsidR="00077F4B" w:rsidRPr="00077F4B" w:rsidRDefault="00BD3DCE" w:rsidP="00077F4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lastRenderedPageBreak/>
        <w:pict>
          <v:group id="_x0000_s5094" style="position:absolute;margin-left:-16.1pt;margin-top:9.4pt;width:521.25pt;height:36.85pt;z-index:-25144524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KComtUXBAAA8Q8AAA4AAAAAAAAAAAAAAAAALgIAAGRycy9lMm9Eb2MueG1sUEsBAi0AFAAG&#10;AAgAAAAhAFgrD2jgAAAACgEAAA8AAAAAAAAAAAAAAAAAcQYAAGRycy9kb3ducmV2LnhtbFBLBQYA&#10;AAAABAAEAPMAAAB+BwAAAAA=&#10;">
            <v:group id="Group 33" o:spid="_x0000_s509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geXlvMcAAADd&#10;AAAADwAAAAAAAAAAAAAAAACqAgAAZHJzL2Rvd25yZXYueG1sUEsFBgAAAAAEAAQA+gAAAJ4DAAAA&#10;AA==&#10;">
              <v:rect id="Rectangle 34" o:spid="_x0000_s509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krncYA&#10;AADdAAAADwAAAGRycy9kb3ducmV2LnhtbESPQWvCQBSE7wX/w/IEb3Vjq7ZNXaW1WnqtjYTeHtln&#10;Nph9G7JbE/+9Kwg9DjPzDbNY9bYWJ2p95VjBZJyAIC6crrhUkP1s759B+ICssXZMCs7kYbUc3C0w&#10;1a7jbzrtQikihH2KCkwITSqlLwxZ9GPXEEfv4FqLIcq2lLrFLsJtLR+SZC4tVhwXDDa0NlQcd39W&#10;wWOZb0yeffjMTvL55/68f+9+t0qNhv3bK4hAffgP39pfWsF09vIE1zfxCcjl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HkrncYAAADdAAAADwAAAAAAAAAAAAAAAACYAgAAZHJz&#10;L2Rvd25yZXYueG1sUEsFBgAAAAAEAAQA9QAAAIsDAAAAAA==&#10;" strokecolor="#2f5496 [2408]" strokeweight="1.5pt">
                <v:fill opacity="0"/>
              </v:rect>
              <v:rect id="Rectangle 35" o:spid="_x0000_s509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xLR8AA&#10;AADdAAAADwAAAGRycy9kb3ducmV2LnhtbERPy4rCMBTdD/gP4Q7MbkwrVrTTKKI4uvQx7i/Nnba0&#10;ualN1Pr3ZiG4PJx3tuhNI27UucqygngYgSDOra64UPB32nxPQTiPrLGxTAoe5GAxH3xkmGp75wPd&#10;jr4QIYRdigpK79tUSpeXZNANbUscuH/bGfQBdoXUHd5DuGnkKIom0mDFoaHEllYl5fXxahSck3XL&#10;W2l4H2/Gs+Rc/15WsVHq67Nf/oDw1Pu3+OXeaQXjZBbmhjfhCcj5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pxLR8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509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s4UCscAAADdAAAADwAAAGRycy9kb3ducmV2LnhtbESPW2vCQBSE3wv+h+UUfKubii2auhFT&#10;KJiCD14QfDtkTy42ezZmtxr/fVco+DjMzDfMfNGbRlyoc7VlBa+jCARxbnXNpYL97utlCsJ5ZI2N&#10;ZVJwIweLZPA0x1jbK2/osvWlCBB2MSqovG9jKV1ekUE3si1x8ArbGfRBdqXUHV4D3DRyHEXv0mDN&#10;YaHClj4ryn+2v0ZBevs+rK3PzqvieDpnaTrO8GSUGj73yw8Qnnr/CP+3V1rB5G02g/ub8ARk8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OzhQKxwAAAN0AAAAPAAAAAAAA&#10;AAAAAAAAAKECAABkcnMvZG93bnJldi54bWxQSwUGAAAAAAQABAD5AAAAlQMAAAAA&#10;" strokecolor="#2f5496 [2408]" strokeweight="1.5pt"/>
            <v:shape id="AutoShape 37" o:spid="_x0000_s509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NtJbMMAAADdAAAADwAAAGRycy9kb3ducmV2LnhtbERPy2rCQBTdC/2H4Rbc6aQiIqljaATB&#10;CF1UpdDdJXPNo5k7SWaM8e87i4LLw3lvktE0YqDeVZYVvM0jEMS51RUXCi7n/WwNwnlkjY1lUvAg&#10;B8n2ZbLBWNs7f9Fw8oUIIexiVFB638ZSurwkg25uW+LAXW1v0AfYF1L3eA/hppGLKFpJgxWHhhJb&#10;2pWU/55uRkH6OH5/Wp91h+tP3WVpusiwNkpNX8ePdxCeRv8U/7sPWsFyFYX94U14AnL7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zbSWzDAAAA3QAAAA8AAAAAAAAAAAAA&#10;AAAAoQIAAGRycy9kb3ducmV2LnhtbFBLBQYAAAAABAAEAPkAAACRAwAAAAA=&#10;" strokecolor="#2f5496 [2408]" strokeweight="1.5pt"/>
          </v:group>
        </w:pict>
      </w:r>
      <w:r w:rsid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I         </w: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     </w:t>
      </w:r>
    </w:p>
    <w:p w:rsidR="00077F4B" w:rsidRPr="00077F4B" w:rsidRDefault="00BD3DCE" w:rsidP="00077F4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088" style="position:absolute;margin-left:-16.1pt;margin-top:9.4pt;width:521.25pt;height:36.85pt;z-index:-25144422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S&#10;sqWJEgQAAPEPAAAOAAAAAAAAAAAAAAAAAC4CAABkcnMvZTJvRG9jLnhtbFBLAQItABQABgAIAAAA&#10;IQBYKw9o4AAAAAoBAAAPAAAAAAAAAAAAAAAAAGwGAABkcnMvZG93bnJldi54bWxQSwUGAAAAAAQA&#10;BADzAAAAeQcAAAAA&#10;">
            <v:group id="Group 33" o:spid="_x0000_s509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fEXRMcAAADdAAAADwAAAGRycy9kb3ducmV2LnhtbESPQWvCQBSE7wX/w/IK&#10;3ppNtA2SZhURKx5CoSqU3h7ZZxLMvg3ZbRL/fbdQ6HGYmW+YfDOZVgzUu8aygiSKQRCXVjdcKbic&#10;355WIJxH1thaJgV3crBZzx5yzLQd+YOGk69EgLDLUEHtfZdJ6cqaDLrIdsTBu9reoA+yr6TucQxw&#10;08pFHKfSYMNhocaOdjWVt9O3UXAYcdwuk/1Q3K67+9f55f2zSEip+eO0fQXhafL/4b/2USt4TuMF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zfEXRMcAAADd&#10;AAAADwAAAAAAAAAAAAAAAACqAgAAZHJzL2Rvd25yZXYueG1sUEsFBgAAAAAEAAQA+gAAAJ4DAAAA&#10;AA==&#10;">
              <v:rect id="Rectangle 34" o:spid="_x0000_s509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3ZZcUA&#10;AADdAAAADwAAAGRycy9kb3ducmV2LnhtbESPQWvCQBSE7wX/w/IEb3VjLUGiq9hWpdfaSPD2yD6z&#10;wezbkF1N/PfdQqHHYWa+YVabwTbiTp2vHSuYTRMQxKXTNVcK8u/98wKED8gaG8ek4EEeNuvR0woz&#10;7Xr+ovsxVCJC2GeowITQZlL60pBFP3UtcfQurrMYouwqqTvsI9w28iVJUmmx5rhgsKV3Q+X1eLMK&#10;5lWxM0X+4XM7K9LD6XF66897pSbjYbsEEWgI/+G/9qdW8Jomc/h9E5+AX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bdllxQAAAN0AAAAPAAAAAAAAAAAAAAAAAJgCAABkcnMv&#10;ZG93bnJldi54bWxQSwUGAAAAAAQABAD1AAAAigMAAAAA&#10;" strokecolor="#2f5496 [2408]" strokeweight="1.5pt">
                <v:fill opacity="0"/>
              </v:rect>
              <v:rect id="Rectangle 35" o:spid="_x0000_s509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61ucMA&#10;AADdAAAADwAAAGRycy9kb3ducmV2LnhtbESPQYvCMBSE74L/IbwFb5pWqrhdo4ii61Gr3h/N27bY&#10;vNQmavffm4UFj8PMfMPMl52pxYNaV1lWEI8iEMS51RUXCs6n7XAGwnlkjbVlUvBLDpaLfm+OqbZP&#10;PtIj84UIEHYpKii9b1IpXV6SQTeyDXHwfmxr0AfZFlK3+AxwU8txFE2lwYrDQokNrUvKr9ndKLhM&#10;Ng1/S8OHeJt8Ti7X3W0dG6UGH93qC4Snzr/D/+29VpBMowT+3oQnIB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61u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509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Kzq9MUAAADdAAAADwAAAGRycy9kb3ducmV2LnhtbESPQYvCMBSE78L+h/AWvGmqqCzVKHZh&#10;wQp7UBfB26N5ttXmpTZR6783C4LHYWa+YWaL1lTiRo0rLSsY9CMQxJnVJecK/nY/vS8QziNrrCyT&#10;ggc5WMw/OjOMtb3zhm5bn4sAYRejgsL7OpbSZQUZdH1bEwfvaBuDPsgml7rBe4CbSg6jaCINlhwW&#10;Cqzpu6DsvL0aBcljvf+1Pr2sjofTJU2SYYono1T3s11OQXhq/Tv8aq+0gtEkGsP/m/AE5PwJ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Kzq9MUAAADdAAAADwAAAAAAAAAA&#10;AAAAAAChAgAAZHJzL2Rvd25yZXYueG1sUEsFBgAAAAAEAAQA+QAAAJMDAAAAAA==&#10;" strokecolor="#2f5496 [2408]" strokeweight="1.5pt"/>
            <v:shape id="AutoShape 37" o:spid="_x0000_s508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H50g8cAAADdAAAADwAAAGRycy9kb3ducmV2LnhtbESPT2vCQBTE70K/w/IK3nRTkSCpqzSF&#10;QlLoQS2F3h7ZZxKbfRuz2/z59m6h4HGYmd8w2/1oGtFT52rLCp6WEQjiwuqaSwWfp7fFBoTzyBob&#10;y6RgIgf73cNsi4m2Ax+oP/pSBAi7BBVU3reJlK6oyKBb2pY4eGfbGfRBdqXUHQ4Bbhq5iqJYGqw5&#10;LFTY0mtFxc/x1yhIp/evD+vza3b+vlzzNF3leDFKzR/Hl2cQnkZ/D/+3M61gHUcx/L0JT0Dub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MfnSDxwAAAN0AAAAPAAAAAAAA&#10;AAAAAAAAAKECAABkcnMvZG93bnJldi54bWxQSwUGAAAAAAQABAD5AAAAlQMAAAAA&#10;" strokecolor="#2f5496 [2408]" strokeweight="1.5pt"/>
          </v:group>
        </w:pic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I    </w:t>
      </w:r>
      <w:r w:rsid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     </w:t>
      </w:r>
    </w:p>
    <w:p w:rsidR="00077F4B" w:rsidRDefault="00077F4B" w:rsidP="00077F4B">
      <w:pPr>
        <w:spacing w:line="240" w:lineRule="auto"/>
        <w:rPr>
          <w:rFonts w:ascii="ALFABET98" w:hAnsi="ALFABET98"/>
          <w:sz w:val="36"/>
          <w:szCs w:val="36"/>
        </w:rPr>
      </w:pPr>
      <w:r w:rsidRPr="008140CA">
        <w:rPr>
          <w:rFonts w:ascii="ALFABET98" w:hAnsi="ALFABET98"/>
          <w:sz w:val="36"/>
          <w:szCs w:val="36"/>
        </w:rPr>
        <w:t xml:space="preserve"> </w:t>
      </w:r>
      <w:r>
        <w:rPr>
          <w:rFonts w:ascii="ALFABET98" w:hAnsi="ALFABET98"/>
          <w:sz w:val="36"/>
          <w:szCs w:val="36"/>
        </w:rPr>
        <w:t xml:space="preserve">                                  4</w:t>
      </w:r>
      <w:r w:rsidRPr="008140CA">
        <w:rPr>
          <w:rFonts w:ascii="ALFABET98" w:hAnsi="ALFABET98"/>
          <w:sz w:val="36"/>
          <w:szCs w:val="36"/>
        </w:rPr>
        <w:t xml:space="preserve">  </w:t>
      </w:r>
    </w:p>
    <w:p w:rsidR="00077F4B" w:rsidRDefault="00077F4B" w:rsidP="00077F4B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t>Sayın velim, yukarıdaki şeklin üzerinden çizelim.</w:t>
      </w:r>
      <w:r w:rsidRPr="008140CA">
        <w:rPr>
          <w:rFonts w:ascii="ALFABET98" w:hAnsi="ALFABET98"/>
          <w:sz w:val="36"/>
          <w:szCs w:val="36"/>
        </w:rPr>
        <w:t xml:space="preserve"> </w:t>
      </w:r>
    </w:p>
    <w:p w:rsidR="00077F4B" w:rsidRPr="00077F4B" w:rsidRDefault="00BD3DCE" w:rsidP="00077F4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082" style="position:absolute;margin-left:-16.1pt;margin-top:9.4pt;width:521.25pt;height:36.85pt;z-index:-25144217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Gz09FQ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DSGz09FQQAAPEPAAAOAAAAAAAAAAAAAAAAAC4CAABkcnMvZTJvRG9jLnhtbFBLAQItABQABgAI&#10;AAAAIQBYKw9o4AAAAAoBAAAPAAAAAAAAAAAAAAAAAG8GAABkcnMvZG93bnJldi54bWxQSwUGAAAA&#10;AAQABADzAAAAfAcAAAAA&#10;">
            <v:group id="Group 33" o:spid="_x0000_s508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sGSCuwwAAAN0AAAAP&#10;AAAAAAAAAAAAAAAAAKoCAABkcnMvZG93bnJldi54bWxQSwUGAAAAAAQABAD6AAAAmgMAAAAA&#10;">
              <v:rect id="Rectangle 34" o:spid="_x0000_s508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Xuj8YA&#10;AADdAAAADwAAAGRycy9kb3ducmV2LnhtbESPQWvCQBSE7wX/w/KE3urGWkKNrqK1ll6rkeDtkX1m&#10;g9m3Ibs18d93C4Ueh5n5hlmuB9uIG3W+dqxgOklAEJdO11wpyI/7p1cQPiBrbByTgjt5WK9GD0vM&#10;tOv5i26HUIkIYZ+hAhNCm0npS0MW/cS1xNG7uM5iiLKrpO6wj3DbyOckSaXFmuOCwZbeDJXXw7dV&#10;MKuKd1PkO5/baZF+nO6nbX/eK/U4HjYLEIGG8B/+a39qBS9pMoffN/EJyN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YXuj8YAAADdAAAADwAAAAAAAAAAAAAAAACYAgAAZHJz&#10;L2Rvd25yZXYueG1sUEsFBgAAAAAEAAQA9QAAAIsDAAAAAA==&#10;" strokecolor="#2f5496 [2408]" strokeweight="1.5pt">
                <v:fill opacity="0"/>
              </v:rect>
              <v:rect id="Rectangle 35" o:spid="_x0000_s508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wlZ8AA&#10;AADdAAAADwAAAGRycy9kb3ducmV2LnhtbERPy4rCMBTdD/gP4QruxrSiorVRRNFxOb72l+baljY3&#10;tYla/36yEGZ5OO901ZlaPKl1pWUF8TACQZxZXXKu4HLefc9AOI+ssbZMCt7kYLXsfaWYaPviIz1P&#10;PhchhF2CCgrvm0RKlxVk0A1tQxy4m20N+gDbXOoWXyHc1HIURVNpsOTQUGBDm4Ky6vQwCq6TbcM/&#10;0vBvvBvPJ9dqf9/ERqlBv1svQHjq/L/44z5oBeNpHPaHN+EJyOU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hwlZ8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508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k56KsYAAADdAAAADwAAAGRycy9kb3ducmV2LnhtbESPT4vCMBTE78J+h/CEvWlaWUSqUeyC&#10;YAUP/mFhb4/m2Vabl9pErd/eLCx4HGbmN8xs0Zla3Kl1lWUF8TACQZxbXXGh4HhYDSYgnEfWWFsm&#10;BU9ysJh/9GaYaPvgHd33vhABwi5BBaX3TSKly0sy6Ia2IQ7eybYGfZBtIXWLjwA3tRxF0VgarDgs&#10;lNjQd0n5ZX8zCtLn5mdrfXZdn37P1yxNRxmejVKf/W45BeGp8+/wf3utFXyN4xj+3oQnIOc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ZOeirGAAAA3QAAAA8AAAAAAAAA&#10;AAAAAAAAoQIAAGRycy9kb3ducmV2LnhtbFBLBQYAAAAABAAEAPkAAACUAwAAAAA=&#10;" strokecolor="#2f5496 [2408]" strokeweight="1.5pt"/>
            <v:shape id="AutoShape 37" o:spid="_x0000_s508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pzkXccAAADdAAAADwAAAGRycy9kb3ducmV2LnhtbESPT2vCQBTE7wW/w/IK3urGIFJS19AI&#10;BVPoobYI3h7ZZ/40+zZmtyb59l1B6HGYmd8wm3Q0rbhS72rLCpaLCARxYXXNpYLvr7enZxDOI2ts&#10;LZOCiRyk29nDBhNtB/6k68GXIkDYJaig8r5LpHRFRQbdwnbEwTvb3qAPsi+l7nEIcNPKOIrW0mDN&#10;YaHCjnYVFT+HX6Mgm96PH9bnl/351FzyLItzbIxS88fx9QWEp9H/h+/tvVawWi9juL0JT0Bu/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2nORdxwAAAN0AAAAPAAAAAAAA&#10;AAAAAAAAAKECAABkcnMvZG93bnJldi54bWxQSwUGAAAAAAQABAD5AAAAlQMAAAAA&#10;" strokecolor="#2f5496 [2408]" strokeweight="1.5pt"/>
          </v:group>
        </w:pic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I     I     I    </w:t>
      </w:r>
    </w:p>
    <w:p w:rsidR="00077F4B" w:rsidRPr="00077F4B" w:rsidRDefault="00BD3DCE" w:rsidP="00077F4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076" style="position:absolute;margin-left:-16.1pt;margin-top:9.4pt;width:521.25pt;height:36.85pt;z-index:-25144115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i/Za4BYEAADxDwAADgAAAAAAAAAAAAAAAAAuAgAAZHJzL2Uyb0RvYy54bWxQSwECLQAUAAYA&#10;CAAAACEAWCsPaOAAAAAKAQAADwAAAAAAAAAAAAAAAABwBgAAZHJzL2Rvd25yZXYueG1sUEsFBgAA&#10;AAAEAAQA8wAAAH0HAAAAAA==&#10;">
            <v:group id="Group 33" o:spid="_x0000_s507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qI28dscAAADd&#10;AAAADwAAAAAAAAAAAAAAAACqAgAAZHJzL2Rvd25yZXYueG1sUEsFBgAAAAAEAAQA+gAAAJ4DAAAA&#10;AA==&#10;">
              <v:rect id="Rectangle 34" o:spid="_x0000_s508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FyV8YA&#10;AADdAAAADwAAAGRycy9kb3ducmV2LnhtbESPzWrDMBCE74W+g9hCb43sJjXFiRLa5odcmzqY3BZr&#10;a5laK2OpsfP2UaDQ4zAz3zCL1WhbcabeN44VpJMEBHHldMO1guJr+/QKwgdkja1jUnAhD6vl/d0C&#10;c+0G/qTzIdQiQtjnqMCE0OVS+sqQRT9xHXH0vl1vMUTZ11L3OES4beVzkmTSYsNxwWBHH4aqn8Ov&#10;VTCty40pi7UvbFpmu+Pl+D6ctko9PoxvcxCBxvAf/mvvtYJZlr7A7U18An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RFyV8YAAADdAAAADwAAAAAAAAAAAAAAAACYAgAAZHJz&#10;L2Rvd25yZXYueG1sUEsFBgAAAAAEAAQA9QAAAIsDAAAAAA==&#10;" strokecolor="#2f5496 [2408]" strokeweight="1.5pt">
                <v:fill opacity="0"/>
              </v:rect>
              <v:rect id="Rectangle 35" o:spid="_x0000_s508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kYiMQA&#10;AADdAAAADwAAAGRycy9kb3ducmV2LnhtbESPQWvCQBSE74X+h+UJvdVNShI0ukpRrB6rrfdH9pkE&#10;s2/T7JrEf+8WCj0OM/MNs1yPphE9da62rCCeRiCIC6trLhV8f+1eZyCcR9bYWCYFd3KwXj0/LTHX&#10;duAj9SdfigBhl6OCyvs2l9IVFRl0U9sSB+9iO4M+yK6UusMhwE0j36IokwZrDgsVtrSpqLiebkbB&#10;Od22vJeGP+NdMk/P14+fTWyUepmM7wsQnkb/H/5rH7SCJIsz+H0TnoBcP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K5GIj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507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utHxccAAADdAAAADwAAAGRycy9kb3ducmV2LnhtbESPQWvCQBSE74X+h+UVvDUbRWyJWcUU&#10;CkboobYUvD2yz2w0+zZmV43/vlsoeBxm5hsmXw62FRfqfeNYwThJQRBXTjdcK/j+en9+BeEDssbW&#10;MSm4kYfl4vEhx0y7K3/SZRtqESHsM1RgQugyKX1lyKJPXEccvb3rLYYo+1rqHq8Rbls5SdOZtNhw&#10;XDDY0Zuh6rg9WwXFbfPz4UJ5Wu93h1NZFJMSD1ap0dOwmoMINIR7+L+91gqms/EL/L2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m60fFxwAAAN0AAAAPAAAAAAAA&#10;AAAAAAAAAKECAABkcnMvZG93bnJldi54bWxQSwUGAAAAAAQABAD5AAAAlQMAAAAA&#10;" strokecolor="#2f5496 [2408]" strokeweight="1.5pt"/>
            <v:shape id="AutoShape 37" o:spid="_x0000_s507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3TTt8MAAADdAAAADwAAAGRycy9kb3ducmV2LnhtbERPy4rCMBTdC/MP4Q6401QRkY6p2IEB&#10;K7hQh4HZXZrbhzY3tYla/94sBJeH816uetOIG3WutqxgMo5AEOdW11wq+D3+jBYgnEfW2FgmBQ9y&#10;sEo+BkuMtb3znm4HX4oQwi5GBZX3bSylyysy6Ma2JQ5cYTuDPsCulLrDewg3jZxG0VwarDk0VNjS&#10;d0X5+XA1CtLH9m9nfXbZFP+nS5am0wxPRqnhZ7/+AuGp92/xy73RCmbzSZgb3oQnIJMn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d007fDAAAA3QAAAA8AAAAAAAAAAAAA&#10;AAAAoQIAAGRycy9kb3ducmV2LnhtbFBLBQYAAAAABAAEAPkAAACRAwAAAAA=&#10;" strokecolor="#2f5496 [2408]" strokeweight="1.5pt"/>
          </v:group>
        </w:pic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I    </w:t>
      </w:r>
      <w:r w:rsid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 I     I     I     I         </w: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     </w:t>
      </w:r>
    </w:p>
    <w:p w:rsidR="00077F4B" w:rsidRPr="00077F4B" w:rsidRDefault="00BD3DCE" w:rsidP="00077F4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070" style="position:absolute;margin-left:-16.1pt;margin-top:9.4pt;width:521.25pt;height:36.85pt;z-index:-25144012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ep1IEQ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AF6&#10;nUgRBAAA8Q8AAA4AAAAAAAAAAAAAAAAALgIAAGRycy9lMm9Eb2MueG1sUEsBAi0AFAAGAAgAAAAh&#10;AFgrD2jgAAAACgEAAA8AAAAAAAAAAAAAAAAAawYAAGRycy9kb3ducmV2LnhtbFBLBQYAAAAABAAE&#10;APMAAAB4BwAAAAA=&#10;">
            <v:group id="Group 33" o:spid="_x0000_s507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GdpwyMQAAADdAAAA&#10;DwAAAAAAAAAAAAAAAACqAgAAZHJzL2Rvd25yZXYueG1sUEsFBgAAAAAEAAQA+gAAAJsDAAAAAA==&#10;">
              <v:rect id="Rectangle 34" o:spid="_x0000_s507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a+6cUA&#10;AADdAAAADwAAAGRycy9kb3ducmV2LnhtbESPQWvCQBSE74X+h+UVequbaAklukpbtXitRkJvj+wz&#10;G5p9G7Krif++KxQ8DjPzDbNYjbYVF+p941hBOklAEFdON1wrKA7blzcQPiBrbB2Tgit5WC0fHxaY&#10;azfwN132oRYRwj5HBSaELpfSV4Ys+onriKN3cr3FEGVfS93jEOG2ldMkyaTFhuOCwY4+DVW/+7NV&#10;MKvLjSmLtS9sWmZfx+vxY/jZKvX8NL7PQQQawz38395pBa/ZNIXbm/gE5P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Rr7pxQAAAN0AAAAPAAAAAAAAAAAAAAAAAJgCAABkcnMv&#10;ZG93bnJldi54bWxQSwUGAAAAAAQABAD1AAAAigMAAAAA&#10;" strokecolor="#2f5496 [2408]" strokeweight="1.5pt">
                <v:fill opacity="0"/>
              </v:rect>
              <v:rect id="Rectangle 35" o:spid="_x0000_s507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7UNsQA&#10;AADdAAAADwAAAGRycy9kb3ducmV2LnhtbESPQWvCQBSE7wX/w/IEb80mIYqNrlIs2h6rNvdH9pkE&#10;s2/T7Dam/74rCD0OM/MNs96OphUD9a6xrCCJYhDEpdUNVwq+zvvnJQjnkTW2lknBLznYbiZPa8y1&#10;vfGRhpOvRICwy1FB7X2XS+nKmgy6yHbEwbvY3qAPsq+k7vEW4KaVaRwvpMGGw0KNHe1qKq+nH6Og&#10;mL91/C4Nfyb77GVeXA/fu8QoNZuOrysQnkb/H360P7SCbJGmcH8TnoDc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u1Db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507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7yLe8cAAADdAAAADwAAAGRycy9kb3ducmV2LnhtbESPT2vCQBTE7wW/w/KE3uqmqUiJbqQR&#10;BFPwUFsEb4/sM3/Mvo3ZrcZv7wqFHoeZ+Q2zWA6mFRfqXW1ZweskAkFcWF1zqeDne/3yDsJ5ZI2t&#10;ZVJwIwfLdPS0wETbK3/RZedLESDsElRQed8lUrqiIoNuYjvi4B1tb9AH2ZdS93gNcNPKOIpm0mDN&#10;YaHCjlYVFafdr1GQ3T73W+vz8+Z4aM55lsU5Nkap5/HwMQfhafD/4b/2RiuYzuI3eLwJT0Cm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XvIt7xwAAAN0AAAAPAAAAAAAA&#10;AAAAAAAAAKECAABkcnMvZG93bnJldi54bWxQSwUGAAAAAAQABAD5AAAAlQMAAAAA&#10;" strokecolor="#2f5496 [2408]" strokeweight="1.5pt"/>
            <v:shape id="AutoShape 37" o:spid="_x0000_s507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FUTD8YAAADdAAAADwAAAGRycy9kb3ducmV2LnhtbESPT4vCMBTE78J+h/AWvGlqEZFqFLuw&#10;YAUP/mFhb4/m2Vabl9pErd/eLCx4HGbmN8x82Zla3Kl1lWUFo2EEgji3uuJCwfHwPZiCcB5ZY22Z&#10;FDzJwXLx0Ztjou2Dd3Tf+0IECLsEFZTeN4mULi/JoBvahjh4J9sa9EG2hdQtPgLc1DKOook0WHFY&#10;KLGhr5Lyy/5mFKTPzc/W+uy6Pv2er1maxhmejVL9z241A+Gp8+/wf3utFYwn8Rj+3oQnIBc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hVEw/GAAAA3QAAAA8AAAAAAAAA&#10;AAAAAAAAoQIAAGRycy9kb3ducmV2LnhtbFBLBQYAAAAABAAEAPkAAACUAwAAAAA=&#10;" strokecolor="#2f5496 [2408]" strokeweight="1.5pt"/>
          </v:group>
        </w:pic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I    </w:t>
      </w:r>
      <w:r w:rsid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 I     I     I               </w: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     </w:t>
      </w:r>
    </w:p>
    <w:p w:rsidR="00077F4B" w:rsidRPr="00077F4B" w:rsidRDefault="00BD3DCE" w:rsidP="00077F4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064" style="position:absolute;margin-left:-16.1pt;margin-top:9.4pt;width:521.25pt;height:36.85pt;z-index:-25143910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">
            <v:group id="Group 33" o:spid="_x0000_s506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5f00nxgAAAN0A&#10;AAAPAAAAAAAAAAAAAAAAAKoCAABkcnMvZG93bnJldi54bWxQSwUGAAAAAAQABAD6AAAAnQMAAAAA&#10;">
              <v:rect id="Rectangle 34" o:spid="_x0000_s506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ODBsYA&#10;AADdAAAADwAAAGRycy9kb3ducmV2LnhtbESPQWvCQBSE74X+h+UJvdWNtqQSXaXaKr1qI8HbI/vM&#10;BrNvQ3Zr4r93C4Ueh5n5hlmsBtuIK3W+dqxgMk5AEJdO11wpyL+3zzMQPiBrbByTght5WC0fHxaY&#10;adfznq6HUIkIYZ+hAhNCm0npS0MW/di1xNE7u85iiLKrpO6wj3DbyGmSpNJizXHBYEsbQ+Xl8GMV&#10;vFTFpynyD5/bSZHujrfjuj9tlXoaDe9zEIGG8B/+a39pBa/p9A1+38QnIJ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OODBsYAAADdAAAADwAAAAAAAAAAAAAAAACYAgAAZHJz&#10;L2Rvd25yZXYueG1sUEsFBgAAAAAEAAQA9QAAAIsDAAAAAA==&#10;" strokecolor="#2f5496 [2408]" strokeweight="1.5pt">
                <v:fill opacity="0"/>
              </v:rect>
              <v:rect id="Rectangle 35" o:spid="_x0000_s506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bj3MEA&#10;AADdAAAADwAAAGRycy9kb3ducmV2LnhtbERPyW6DMBC9V+o/WFMpt8aAAkpIDKqI0vbYbPcRngIK&#10;HhPsJPTv60OlHp/evikn04s7ja6zrCCeRyCIa6s7bhScjrvXJQjnkTX2lknBDzkoi+enDebaPnhP&#10;94NvRAhhl6OC1vshl9LVLRl0czsQB+7bjgZ9gGMj9YiPEG56mURRJg12HBpaHKhqqb4cbkbBOd0O&#10;/CENf8W7xSo9X96vVWyUmr1Mb2sQnib/L/5zf2oFiywJc8Ob8ARk8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IG49z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506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lS8kcYAAADdAAAADwAAAGRycy9kb3ducmV2LnhtbESPQWvCQBSE70L/w/IKvZmNoUiNrmIK&#10;BVPwUBXB2yP7TKLZtzG71fjv3ULB4zAz3zCzRW8acaXO1ZYVjKIYBHFhdc2lgt32a/gBwnlkjY1l&#10;UnAnB4v5y2CGqbY3/qHrxpciQNilqKDyvk2ldEVFBl1kW+LgHW1n0AfZlVJ3eAtw08gkjsfSYM1h&#10;ocKWPisqzptfoyC7f+/X1ueX1fFwuuRZluR4Mkq9vfbLKQhPvX+G/9srreB9nEzg7014AnL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ZUvJHGAAAA3QAAAA8AAAAAAAAA&#10;AAAAAAAAoQIAAGRycy9kb3ducmV2LnhtbFBLBQYAAAAABAAEAPkAAACUAwAAAAA=&#10;" strokecolor="#2f5496 [2408]" strokeweight="1.5pt"/>
            <v:shape id="AutoShape 37" o:spid="_x0000_s506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reD0cQAAADdAAAADwAAAGRycy9kb3ducmV2LnhtbERPTWvCQBC9F/wPywi91Y1pEYmuoREK&#10;ptCDWgrehuyYxGZnY3abxH/fPQgeH+97nY6mET11rrasYD6LQBAXVtdcKvg+frwsQTiPrLGxTApu&#10;5CDdTJ7WmGg78J76gy9FCGGXoILK+zaR0hUVGXQz2xIH7mw7gz7ArpS6wyGEm0bGUbSQBmsODRW2&#10;tK2o+D38GQXZ7fPny/r8ujufLtc8y+IcL0ap5+n4vgLhafQP8d290wreFq9hf3gTnoDc/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it4PRxAAAAN0AAAAPAAAAAAAAAAAA&#10;AAAAAKECAABkcnMvZG93bnJldi54bWxQSwUGAAAAAAQABAD5AAAAkgMAAAAA&#10;" strokecolor="#2f5496 [2408]" strokeweight="1.5pt"/>
          </v:group>
        </w:pic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</w:t>
      </w:r>
    </w:p>
    <w:p w:rsidR="00077F4B" w:rsidRPr="00077F4B" w:rsidRDefault="00BD3DCE" w:rsidP="00077F4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058" style="position:absolute;margin-left:-16.1pt;margin-top:9.4pt;width:521.25pt;height:36.85pt;z-index:-25143808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T&#10;EQHrEgQAAPEPAAAOAAAAAAAAAAAAAAAAAC4CAABkcnMvZTJvRG9jLnhtbFBLAQItABQABgAIAAAA&#10;IQBYKw9o4AAAAAoBAAAPAAAAAAAAAAAAAAAAAGwGAABkcnMvZG93bnJldi54bWxQSwUGAAAAAAQA&#10;BADzAAAAeQcAAAAA&#10;">
            <v:group id="Group 33" o:spid="_x0000_s506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Dnd35xgAAAN0A&#10;AAAPAAAAAAAAAAAAAAAAAKoCAABkcnMvZG93bnJldi54bWxQSwUGAAAAAAQABAD6AAAAnQMAAAAA&#10;">
              <v:rect id="Rectangle 34" o:spid="_x0000_s506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gET2MYA&#10;AADdAAAADwAAAGRycy9kb3ducmV2LnhtbESPzWrDMBCE74W+g9hCbo2cOJjiRAlt80OvTR1Mb4u1&#10;sUytlbGU2Hn7qFDocZiZb5jVZrStuFLvG8cKZtMEBHHldMO1guJr//wCwgdkja1jUnAjD5v148MK&#10;c+0G/qTrMdQiQtjnqMCE0OVS+sqQRT91HXH0zq63GKLsa6l7HCLctnKeJJm02HBcMNjRu6Hq53ix&#10;CtK63Jmy2PrCzsrscLqd3obvvVKTp/F1CSLQGP7Df+0PrWCRpSn8volPQK7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gET2MYAAADdAAAADwAAAAAAAAAAAAAAAACYAgAAZHJz&#10;L2Rvd25yZXYueG1sUEsFBgAAAAAEAAQA9QAAAIsDAAAAAA==&#10;" strokecolor="#2f5496 [2408]" strokeweight="1.5pt">
                <v:fill opacity="0"/>
              </v:rect>
              <v:rect id="Rectangle 35" o:spid="_x0000_s506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J/BMMA&#10;AADdAAAADwAAAGRycy9kb3ducmV2LnhtbESPT4vCMBTE7wt+h/AEb2taraLVKKLo7tG/90fzbIvN&#10;S22i1m+/WVjY4zAzv2Hmy9ZU4kmNKy0riPsRCOLM6pJzBefT9nMCwnlkjZVlUvAmB8tF52OOqbYv&#10;PtDz6HMRIOxSVFB4X6dSuqwgg65va+LgXW1j0AfZ5FI3+ApwU8lBFI2lwZLDQoE1rQvKbseHUXAZ&#10;bWr+kob38TaZji633X0dG6V63XY1A+Gp9f/hv/a3VpCMhwn8vglPQC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pJ/B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506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sAgSccAAADdAAAADwAAAGRycy9kb3ducmV2LnhtbESPT2vCQBTE7wW/w/IK3uqm2kqJbsQU&#10;CqbgQS2Ct0f25Y9m38bsVuO37woFj8PM/IaZL3rTiAt1rras4HUUgSDOra65VPCz+3r5AOE8ssbG&#10;Mim4kYNFMniaY6ztlTd02fpSBAi7GBVU3rexlC6vyKAb2ZY4eIXtDPogu1LqDq8Bbho5jqKpNFhz&#10;WKiwpc+K8tP21yhIb9/7tfXZeVUcjucsTccZHo1Sw+d+OQPhqfeP8H97pRW8TSfvcH8TnoB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ywCBJxwAAAN0AAAAPAAAAAAAA&#10;AAAAAAAAAKECAABkcnMvZG93bnJldi54bWxQSwUGAAAAAAQABAD5AAAAlQMAAAAA&#10;" strokecolor="#2f5496 [2408]" strokeweight="1.5pt"/>
            <v:shape id="AutoShape 37" o:spid="_x0000_s505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hK+PscAAADdAAAADwAAAGRycy9kb3ducmV2LnhtbESPT2vCQBTE7wW/w/KE3uqmtoQS3Ugj&#10;CKbgQVsEb4/sM3/Mvo3ZrcZv3xWEHoeZ+Q0zXwymFRfqXW1ZweskAkFcWF1zqeDne/XyAcJ5ZI2t&#10;ZVJwIweLdPQ0x0TbK2/psvOlCBB2CSqovO8SKV1RkUE3sR1x8I62N+iD7Eupe7wGuGnlNIpiabDm&#10;sFBhR8uKitPu1yjIbl/7jfX5eX08NOc8y6Y5Nkap5/HwOQPhafD/4Ud7rRW8x28x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CEr4+xwAAAN0AAAAPAAAAAAAA&#10;AAAAAAAAAKECAABkcnMvZG93bnJldi54bWxQSwUGAAAAAAQABAD5AAAAlQMAAAAA&#10;" strokecolor="#2f5496 [2408]" strokeweight="1.5pt"/>
          </v:group>
        </w:pic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     </w:t>
      </w:r>
    </w:p>
    <w:p w:rsidR="00077F4B" w:rsidRPr="00077F4B" w:rsidRDefault="00BD3DCE" w:rsidP="00077F4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052" style="position:absolute;margin-left:-16.1pt;margin-top:9.4pt;width:521.25pt;height:36.85pt;z-index:-25143705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B9Oxw0FQQAAPEPAAAOAAAAAAAAAAAAAAAAAC4CAABkcnMvZTJvRG9jLnhtbFBLAQItABQABgAI&#10;AAAAIQBYKw9o4AAAAAoBAAAPAAAAAAAAAAAAAAAAAG8GAABkcnMvZG93bnJldi54bWxQSwUGAAAA&#10;AAQABADzAAAAfAcAAAAA&#10;">
            <v:group id="Group 33" o:spid="_x0000_s505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ideoTwwAAAN0AAAAP&#10;AAAAAAAAAAAAAAAAAKoCAABkcnMvZG93bnJldi54bWxQSwUGAAAAAAQABAD6AAAAmgMAAAAA&#10;">
              <v:rect id="Rectangle 34" o:spid="_x0000_s505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+kkMsUA&#10;AADdAAAADwAAAGRycy9kb3ducmV2LnhtbESPS2vDMBCE74X+B7GF3ho5D0zrRAnNk16TOpjeFmtj&#10;mVorY6mx8++jQqHHYWa+YRarwTbiSp2vHSsYjxIQxKXTNVcK8s/9yysIH5A1No5JwY08rJaPDwvM&#10;tOv5SNdTqESEsM9QgQmhzaT0pSGLfuRa4uhdXGcxRNlVUnfYR7ht5CRJUmmx5rhgsKWNofL79GMV&#10;TKtiZ4p863M7LtLD+XZe9197pZ6fhvc5iEBD+A//tT+0glk6fYPfN/EJyO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6SQyxQAAAN0AAAAPAAAAAAAAAAAAAAAAAJgCAABkcnMv&#10;ZG93bnJldi54bWxQSwUGAAAAAAQABAD1AAAAigMAAAAA&#10;" strokecolor="#2f5496 [2408]" strokeweight="1.5pt">
                <v:fill opacity="0"/>
              </v:rect>
              <v:rect id="Rectangle 35" o:spid="_x0000_s505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8KesEA&#10;AADdAAAADwAAAGRycy9kb3ducmV2LnhtbERPy26CQBTdN+k/TG4Td3WgAWKpo2lsUJc+6v6GuQUi&#10;c4cyo+DfOwsTlyfnPV+OphVX6l1jWUE8jUAQl1Y3XCn4PRbvMxDOI2tsLZOCGzlYLl5f5phrO/Ce&#10;rgdfiRDCLkcFtfddLqUrazLoprYjDtyf7Q36APtK6h6HEG5a+RFFmTTYcGiosaNVTeX5cDEKTulP&#10;xxtpeBcXyWd6Oq//V7FRavI2fn+B8DT6p/jh3moFSZaE/eFNeAJyc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GvCnr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505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f1VN8cAAADdAAAADwAAAGRycy9kb3ducmV2LnhtbESPQWvCQBSE74X+h+UVvNWNEqSkWaUR&#10;BCN4qJZCb4/sM4nNvo3ZNYn/visIPQ4z8w2TrkbTiJ46V1tWMJtGIIgLq2suFXwdN69vIJxH1thY&#10;JgU3crBaPj+lmGg78Cf1B1+KAGGXoILK+zaR0hUVGXRT2xIH72Q7gz7IrpS6wyHATSPnUbSQBmsO&#10;CxW2tK6o+D1cjYLstvveW59ftqef8yXPsnmOZ6PU5GX8eAfhafT/4Ud7qxXEi3gG9zfhCcjl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V/VU3xwAAAN0AAAAPAAAAAAAA&#10;AAAAAAAAAKECAABkcnMvZG93bnJldi54bWxQSwUGAAAAAAQABAD5AAAAlQMAAAAA&#10;" strokecolor="#2f5496 [2408]" strokeweight="1.5pt"/>
            <v:shape id="AutoShape 37" o:spid="_x0000_s505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S/LQMYAAADdAAAADwAAAGRycy9kb3ducmV2LnhtbESPT4vCMBTE78J+h/AWvGlqEZFqFLuw&#10;YAUP/mFhb4/m2Vabl9pErd/eLCx4HGbmN8x82Zla3Kl1lWUFo2EEgji3uuJCwfHwPZiCcB5ZY22Z&#10;FDzJwXLx0Ztjou2Dd3Tf+0IECLsEFZTeN4mULi/JoBvahjh4J9sa9EG2hdQtPgLc1DKOook0WHFY&#10;KLGhr5Lyy/5mFKTPzc/W+uy6Pv2er1maxhmejVL9z241A+Gp8+/wf3utFYwn4xj+3oQnIBc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Uvy0DGAAAA3QAAAA8AAAAAAAAA&#10;AAAAAAAAoQIAAGRycy9kb3ducmV2LnhtbFBLBQYAAAAABAAEAPkAAACUAwAAAAA=&#10;" strokecolor="#2f5496 [2408]" strokeweight="1.5pt"/>
          </v:group>
        </w:pict>
      </w:r>
      <w:r w:rsid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I             </w: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     </w:t>
      </w:r>
    </w:p>
    <w:p w:rsidR="00077F4B" w:rsidRPr="00077F4B" w:rsidRDefault="00BD3DCE" w:rsidP="00077F4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046" style="position:absolute;margin-left:-16.1pt;margin-top:9.4pt;width:521.25pt;height:36.85pt;z-index:-25143603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yBK3RxYEAADxDwAADgAAAAAAAAAAAAAAAAAuAgAAZHJzL2Uyb0RvYy54bWxQSwECLQAUAAYA&#10;CAAAACEAWCsPaOAAAAAKAQAADwAAAAAAAAAAAAAAAABwBgAAZHJzL2Rvd25yZXYueG1sUEsFBgAA&#10;AAAEAAQA8wAAAH0HAAAAAA==&#10;">
            <v:group id="Group 33" o:spid="_x0000_s504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7PpNrxgAAAN0A&#10;AAAPAAAAAAAAAAAAAAAAAKoCAABkcnMvZG93bnJldi54bWxQSwUGAAAAAAQABAD6AAAAnQMAAAAA&#10;">
              <v:rect id="Rectangle 34" o:spid="_x0000_s505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JdSsYA&#10;AADdAAAADwAAAGRycy9kb3ducmV2LnhtbESPQWvCQBSE70L/w/IK3nRjtaFEV2m1Sq+1kdDbI/vM&#10;hmbfhuzWxH/vFgoeh5n5hlltBtuIC3W+dqxgNk1AEJdO11wpyL/2kxcQPiBrbByTgit52KwfRivM&#10;tOv5ky7HUIkIYZ+hAhNCm0npS0MW/dS1xNE7u85iiLKrpO6wj3DbyKckSaXFmuOCwZa2hsqf469V&#10;MK+Kd1PkO5/bWZEeTtfTW/+9V2r8OLwuQQQawj383/7QChbp4hn+3sQnIN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qJdSsYAAADdAAAADwAAAAAAAAAAAAAAAACYAgAAZHJz&#10;L2Rvd25yZXYueG1sUEsFBgAAAAAEAAQA9QAAAIsDAAAAAA==&#10;" strokecolor="#2f5496 [2408]" strokeweight="1.5pt">
                <v:fill opacity="0"/>
              </v:rect>
              <v:rect id="Rectangle 35" o:spid="_x0000_s505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o3lcMA&#10;AADdAAAADwAAAGRycy9kb3ducmV2LnhtbESPT4vCMBTE78J+h/AWvGlaqUWrURYX/xzVXe+P5m1b&#10;bF5qk9X67Y0geBxm5jfMfNmZWlypdZVlBfEwAkGcW11xoeD3Zz2YgHAeWWNtmRTcycFy8dGbY6bt&#10;jQ90PfpCBAi7DBWU3jeZlC4vyaAb2oY4eH+2NeiDbAupW7wFuKnlKIpSabDisFBiQ6uS8vPx3yg4&#10;jb8b3krD+3idTMen8+ayio1S/c/uawbCU+ff4Vd7pxUkaZLC8014AnL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Qo3l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504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Vho2MUAAADdAAAADwAAAGRycy9kb3ducmV2LnhtbESPQYvCMBSE78L+h/AWvGm6IirVKHZB&#10;sIKH1WXB26N5ttXmpTZR6783C4LHYWa+YWaL1lTiRo0rLSv46kcgiDOrS84V/O5XvQkI55E1VpZJ&#10;wYMcLOYfnRnG2t75h247n4sAYRejgsL7OpbSZQUZdH1bEwfvaBuDPsgml7rBe4CbSg6iaCQNlhwW&#10;Cqzpu6DsvLsaBclj87e1Pr2sj4fTJU2SQYono1T3s11OQXhq/Tv8aq+1guFoOIb/N+EJyPkT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Vho2MUAAADdAAAADwAAAAAAAAAA&#10;AAAAAAChAgAAZHJzL2Rvd25yZXYueG1sUEsFBgAAAAAEAAQA+QAAAJMDAAAAAA==&#10;" strokecolor="#2f5496 [2408]" strokeweight="1.5pt"/>
            <v:shape id="AutoShape 37" o:spid="_x0000_s504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Mf8qsQAAADdAAAADwAAAGRycy9kb3ducmV2LnhtbERPTWvCQBC9F/wPywi9NRuDSIlZxQiF&#10;pNBDVQRvQ3ZMotnZmN1q/PfdQ6HHx/vO1qPpxJ0G11pWMItiEMSV1S3XCg77j7d3EM4ja+wsk4In&#10;OVivJi8Zpto++JvuO1+LEMIuRQWN930qpasaMugi2xMH7mwHgz7AoZZ6wEcIN51M4nghDbYcGhrs&#10;adtQdd39GAX58/P4ZX15K86ny63M86TEi1HqdTpuliA8jf5f/OcutIL5Yh7mhjfhCcjV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Ex/yqxAAAAN0AAAAPAAAAAAAAAAAA&#10;AAAAAKECAABkcnMvZG93bnJldi54bWxQSwUGAAAAAAQABAD5AAAAkgMAAAAA&#10;" strokecolor="#2f5496 [2408]" strokeweight="1.5pt"/>
          </v:group>
        </w:pic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I    </w:t>
      </w:r>
      <w:r w:rsid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     </w:t>
      </w:r>
    </w:p>
    <w:p w:rsidR="00077F4B" w:rsidRPr="00077F4B" w:rsidRDefault="00BD3DCE" w:rsidP="00077F4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040" style="position:absolute;margin-left:-16.1pt;margin-top:9.4pt;width:521.25pt;height:36.85pt;z-index:-25143500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hIuEwQAAPEPAAAOAAAAZHJzL2Uyb0RvYy54bWzsV9tu4zYQfS/QfyD4nuhi+SZEWQS+BAW2&#10;7aK7/QBaoi6oRKokHTld9N87HEqyHWf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hHYSLhMEAADxDwAADgAAAAAAAAAAAAAAAAAuAgAAZHJzL2Uyb0RvYy54bWxQSwECLQAUAAYACAAA&#10;ACEAWCsPaOAAAAAKAQAADwAAAAAAAAAAAAAAAABtBgAAZHJzL2Rvd25yZXYueG1sUEsFBgAAAAAE&#10;AAQA8wAAAHoHAAAAAA==&#10;">
            <v:group id="Group 33" o:spid="_x0000_s504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B3AO1wwAAAN0AAAAP&#10;AAAAAAAAAAAAAAAAAKoCAABkcnMvZG93bnJldi54bWxQSwUGAAAAAAQABAD6AAAAmgMAAAAA&#10;">
              <v:rect id="Rectangle 34" o:spid="_x0000_s504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DNlMYA&#10;AADdAAAADwAAAGRycy9kb3ducmV2LnhtbESPzWrDMBCE74W+g9hCb43sJjXFiRLa5odcmzqY3BZr&#10;a5laK2OpsfP2UaDQ4zAz3zCL1WhbcabeN44VpJMEBHHldMO1guJr+/QKwgdkja1jUnAhD6vl/d0C&#10;c+0G/qTzIdQiQtjnqMCE0OVS+sqQRT9xHXH0vl1vMUTZ11L3OES4beVzkmTSYsNxwWBHH4aqn8Ov&#10;VTCty40pi7UvbFpmu+Pl+D6ctko9PoxvcxCBxvAf/mvvtYJZ9pLC7U18An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EDNlMYAAADdAAAADwAAAAAAAAAAAAAAAACYAgAAZHJz&#10;L2Rvd25yZXYueG1sUEsFBgAAAAAEAAQA9QAAAIsDAAAAAA==&#10;" strokecolor="#2f5496 [2408]" strokeweight="1.5pt">
                <v:fill opacity="0"/>
              </v:rect>
              <v:rect id="Rectangle 35" o:spid="_x0000_s504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inS8MA&#10;AADdAAAADwAAAGRycy9kb3ducmV2LnhtbESPS4vCQBCE7wv+h6EFb+skYkSjo4ji47i+7k2mTYKZ&#10;npgZNf57Z2Fhj0VVfUXNFq2pxJMaV1pWEPcjEMSZ1SXnCs6nzfcYhPPIGivLpOBNDhbzztcMU21f&#10;fKDn0eciQNilqKDwvk6ldFlBBl3f1sTBu9rGoA+yyaVu8BXgppKDKBpJgyWHhQJrWhWU3Y4Po+CS&#10;rGveScM/8WY4SS637X0VG6V63XY5BeGp9f/hv/ZeKxiOkgH8vglPQM4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+inS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504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7r4BscAAADdAAAADwAAAGRycy9kb3ducmV2LnhtbESPT2vCQBTE7wW/w/IK3uqm2kqJbsQU&#10;CqbgQS2Ct0f25Y9m38bsVuO37woFj8PM/IaZL3rTiAt1rras4HUUgSDOra65VPCz+3r5AOE8ssbG&#10;Mim4kYNFMniaY6ztlTd02fpSBAi7GBVU3rexlC6vyKAb2ZY4eIXtDPogu1LqDq8Bbho5jqKpNFhz&#10;WKiwpc+K8tP21yhIb9/7tfXZeVUcjucsTccZHo1Sw+d+OQPhqfeP8H97pRW8Td8ncH8TnoB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PuvgGxwAAAN0AAAAPAAAAAAAA&#10;AAAAAAAAAKECAABkcnMvZG93bnJldi54bWxQSwUGAAAAAAQABAD5AAAAlQMAAAAA&#10;" strokecolor="#2f5496 [2408]" strokeweight="1.5pt"/>
            <v:shape id="AutoShape 37" o:spid="_x0000_s504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FNgcscAAADdAAAADwAAAGRycy9kb3ducmV2LnhtbESPQWvCQBSE7wX/w/KE3pqNYqWkWaUR&#10;CqbgoVaE3h7ZZxKbfRuz2yT++65Q8DjMzDdMuh5NI3rqXG1ZwSyKQRAXVtdcKjh8vT+9gHAeWWNj&#10;mRRcycF6NXlIMdF24E/q974UAcIuQQWV920ipSsqMugi2xIH72Q7gz7IrpS6wyHATSPncbyUBmsO&#10;CxW2tKmo+Nn/GgXZ9eO4sz6/bE/f50ueZfMcz0apx+n49grC0+jv4f/2VitYLJ8XcHsTnoBc/Q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AU2ByxwAAAN0AAAAPAAAAAAAA&#10;AAAAAAAAAKECAABkcnMvZG93bnJldi54bWxQSwUGAAAAAAQABAD5AAAAlQMAAAAA&#10;" strokecolor="#2f5496 [2408]" strokeweight="1.5pt"/>
          </v:group>
        </w:pic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I    </w:t>
      </w:r>
      <w:r w:rsid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     </w:t>
      </w:r>
    </w:p>
    <w:p w:rsidR="00077F4B" w:rsidRPr="00077F4B" w:rsidRDefault="00BD3DCE" w:rsidP="00077F4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034" style="position:absolute;margin-left:-16.1pt;margin-top:9.4pt;width:521.25pt;height:36.85pt;z-index:-25143398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Ij1YksXBAAA8Q8AAA4AAAAAAAAAAAAAAAAALgIAAGRycy9lMm9Eb2MueG1sUEsBAi0AFAAG&#10;AAgAAAAhAFgrD2jgAAAACgEAAA8AAAAAAAAAAAAAAAAAcQYAAGRycy9kb3ducmV2LnhtbFBLBQYA&#10;AAAABAAEAPMAAAB+BwAAAAA=&#10;">
            <v:group id="Group 33" o:spid="_x0000_s503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heT5axgAAAN0A&#10;AAAPAAAAAAAAAAAAAAAAAKoCAABkcnMvZG93bnJldi54bWxQSwUGAAAAAAQABAD6AAAAnQMAAAAA&#10;">
              <v:rect id="Rectangle 34" o:spid="_x0000_s503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Xwe8YA&#10;AADdAAAADwAAAGRycy9kb3ducmV2LnhtbESPQWvCQBSE74X+h+UVvNWNtU0ldZXWVvGqjQRvj+xr&#10;NjT7NmRXE/99Vyh4HGbmG2a+HGwjztT52rGCyTgBQVw6XXOlIP9eP85A+ICssXFMCi7kYbm4v5tj&#10;pl3POzrvQyUihH2GCkwIbSalLw1Z9GPXEkfvx3UWQ5RdJXWHfYTbRj4lSSot1hwXDLa0MlT+7k9W&#10;wbQqvkyRf/rcTop0c7gcPvrjWqnRw/D+BiLQEG7h//ZWK3hOX17h+iY+Abn4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OXwe8YAAADdAAAADwAAAAAAAAAAAAAAAACYAgAAZHJz&#10;L2Rvd25yZXYueG1sUEsFBgAAAAAEAAQA9QAAAIsDAAAAAA==&#10;" strokecolor="#2f5496 [2408]" strokeweight="1.5pt">
                <v:fill opacity="0"/>
              </v:rect>
              <v:rect id="Rectangle 35" o:spid="_x0000_s503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gCQob8A&#10;AADdAAAADwAAAGRycy9kb3ducmV2LnhtbERPy4rCMBTdC/MP4Q6407RiRTtGEcXH0uf+0txpi81N&#10;baLWvzcLweXhvKfz1lTiQY0rLSuI+xEI4szqknMF59O6NwbhPLLGyjIpeJGD+eynM8VU2ycf6HH0&#10;uQgh7FJUUHhfp1K6rCCDrm9r4sD928agD7DJpW7wGcJNJQdRNJIGSw4NBda0LCi7Hu9GwSVZ1byV&#10;hvfxejhJLtfNbRkbpbq/7eIPhKfWf8Uf904rGI6SMDe8CU9Azt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qAJCh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503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lLP7McAAADdAAAADwAAAGRycy9kb3ducmV2LnhtbESPT2vCQBTE74LfYXmCN7OptFKjqzSF&#10;gil48A+Ct0f2mcRm38bsqvHbdwtCj8PM/IaZLztTixu1rrKs4CWKQRDnVldcKNjvvkbvIJxH1lhb&#10;JgUPcrBc9HtzTLS984ZuW1+IAGGXoILS+yaR0uUlGXSRbYiDd7KtQR9kW0jd4j3ATS3HcTyRBisO&#10;CyU29FlS/rO9GgXp4/uwtj67rE7H8yVL03GGZ6PUcNB9zEB46vx/+NleaQWvk7cp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uUs/sxwAAAN0AAAAPAAAAAAAA&#10;AAAAAAAAAKECAABkcnMvZG93bnJldi54bWxQSwUGAAAAAAQABAD5AAAAlQMAAAAA&#10;" strokecolor="#2f5496 [2408]" strokeweight="1.5pt"/>
            <v:shape id="AutoShape 37" o:spid="_x0000_s503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QSszMIAAADdAAAADwAAAGRycy9kb3ducmV2LnhtbERPTYvCMBC9C/6HMII3TZWlLNUoVhCs&#10;4EF3EbwNzdhWm0ltslr/vTkIe3y87/myM7V4UOsqywom4wgEcW51xYWC35/N6BuE88gaa8uk4EUO&#10;lot+b46Jtk8+0OPoCxFC2CWooPS+SaR0eUkG3dg2xIG72NagD7AtpG7xGcJNLadRFEuDFYeGEhta&#10;l5Tfjn9GQfranfbWZ/ft5Xy9Z2k6zfBqlBoOutUMhKfO/4s/7q1W8BXHYX94E56AXLw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cQSszMIAAADdAAAADwAAAAAAAAAAAAAA&#10;AAChAgAAZHJzL2Rvd25yZXYueG1sUEsFBgAAAAAEAAQA+QAAAJADAAAAAA==&#10;" strokecolor="#2f5496 [2408]" strokeweight="1.5pt"/>
          </v:group>
        </w:pic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I    </w:t>
      </w:r>
      <w:r w:rsid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     </w:t>
      </w:r>
    </w:p>
    <w:p w:rsidR="00077F4B" w:rsidRPr="00077F4B" w:rsidRDefault="00BD3DCE" w:rsidP="00077F4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028" style="position:absolute;margin-left:-16.1pt;margin-top:9.4pt;width:521.25pt;height:36.85pt;z-index:-25143296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">
            <v:group id="Group 33" o:spid="_x0000_s503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QLvLkxgAAAN0A&#10;AAAPAAAAAAAAAAAAAAAAAKoCAABkcnMvZG93bnJldi54bWxQSwUGAAAAAAQABAD6AAAAnQMAAAAA&#10;">
              <v:rect id="Rectangle 34" o:spid="_x0000_s503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I8xcYA&#10;AADdAAAADwAAAGRycy9kb3ducmV2LnhtbESPT2vCQBTE7wW/w/IEb3WjliCpq7T1D71WI8HbI/ua&#10;Dc2+DdnVxG/fLRQ8DjPzG2a1GWwjbtT52rGC2TQBQVw6XXOlID/tn5cgfEDW2DgmBXfysFmPnlaY&#10;adfzF92OoRIRwj5DBSaENpPSl4Ys+qlriaP37TqLIcqukrrDPsJtI+dJkkqLNccFgy19GCp/jler&#10;YFEVO1PkW5/bWZEezvfze3/ZKzUZD2+vIAIN4RH+b39qBS9puoC/N/EJyP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bI8xcYAAADdAAAADwAAAAAAAAAAAAAAAACYAgAAZHJz&#10;L2Rvd25yZXYueG1sUEsFBgAAAAAEAAQA9QAAAIsDAAAAAA==&#10;" strokecolor="#2f5496 [2408]" strokeweight="1.5pt">
                <v:fill opacity="0"/>
              </v:rect>
              <v:rect id="Rectangle 35" o:spid="_x0000_s503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FQGcMA&#10;AADdAAAADwAAAGRycy9kb3ducmV2LnhtbESPT4vCMBTE78J+h/AWvGlaqUWrURYX/xzVXe+P5m1b&#10;bF5qk9X67Y0geBxm5jfMfNmZWlypdZVlBfEwAkGcW11xoeD3Zz2YgHAeWWNtmRTcycFy8dGbY6bt&#10;jQ90PfpCBAi7DBWU3jeZlC4vyaAb2oY4eH+2NeiDbAupW7wFuKnlKIpSabDisFBiQ6uS8vPx3yg4&#10;jb8b3krD+3idTMen8+ayio1S/c/uawbCU+ff4Vd7pxUkaZrA8014AnL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SFQG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503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XMPVMcAAADdAAAADwAAAGRycy9kb3ducmV2LnhtbESPT2vCQBTE7wW/w/KE3uqm0oYS3Ugj&#10;CKbgQVsEb4/sM3/Mvo3ZrcZv3xWEHoeZ+Q0zXwymFRfqXW1ZweskAkFcWF1zqeDne/XyAcJ5ZI2t&#10;ZVJwIweLdPQ0x0TbK2/psvOlCBB2CSqovO8SKV1RkUE3sR1x8I62N+iD7Eupe7wGuGnlNIpiabDm&#10;sFBhR8uKitPu1yjIbl/7jfX5eX08NOc8y6Y5Nkap5/HwOQPhafD/4Ud7rRW8xfE7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hcw9UxwAAAN0AAAAPAAAAAAAA&#10;AAAAAAAAAKECAABkcnMvZG93bnJldi54bWxQSwUGAAAAAAQABAD5AAAAlQMAAAAA&#10;" strokecolor="#2f5496 [2408]" strokeweight="1.5pt"/>
            <v:shape id="AutoShape 37" o:spid="_x0000_s502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aGRI8UAAADdAAAADwAAAGRycy9kb3ducmV2LnhtbESPQYvCMBSE7wv+h/CEva2pspSlGsUK&#10;ghU8rIrg7dE822rzUpuo9d9vBGGPw8x8w0xmnanFnVpXWVYwHEQgiHOrKy4U7HfLrx8QziNrrC2T&#10;gic5mE17HxNMtH3wL923vhABwi5BBaX3TSKly0sy6Aa2IQ7eybYGfZBtIXWLjwA3tRxFUSwNVhwW&#10;SmxoUVJ+2d6MgvS5Pmysz66r0/F8zdJ0lOHZKPXZ7+ZjEJ46/x9+t1dawXccx/B6E56AnP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aGRI8UAAADdAAAADwAAAAAAAAAA&#10;AAAAAAChAgAAZHJzL2Rvd25yZXYueG1sUEsFBgAAAAAEAAQA+QAAAJMDAAAAAA==&#10;" strokecolor="#2f5496 [2408]" strokeweight="1.5pt"/>
          </v:group>
        </w:pic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I    </w:t>
      </w:r>
      <w:r w:rsid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     </w:t>
      </w:r>
    </w:p>
    <w:p w:rsidR="00077F4B" w:rsidRPr="00077F4B" w:rsidRDefault="00BD3DCE" w:rsidP="00077F4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lastRenderedPageBreak/>
        <w:pict>
          <v:group id="_x0000_s5022" style="position:absolute;margin-left:-16.1pt;margin-top:9.4pt;width:521.25pt;height:36.85pt;z-index:-25143193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UFx0+BYEAADxDwAADgAAAAAAAAAAAAAAAAAuAgAAZHJzL2Uyb0RvYy54bWxQSwECLQAUAAYA&#10;CAAAACEAWCsPaOAAAAAKAQAADwAAAAAAAAAAAAAAAABwBgAAZHJzL2Rvd25yZXYueG1sUEsFBgAA&#10;AAAEAAQA8wAAAH0HAAAAAA==&#10;">
            <v:group id="Group 33" o:spid="_x0000_s502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xxsUOwwAAAN0AAAAP&#10;AAAAAAAAAAAAAAAAAKoCAABkcnMvZG93bnJldi54bWxQSwUGAAAAAAQABAD6AAAAmgMAAAAA&#10;">
              <v:rect id="Rectangle 34" o:spid="_x0000_s502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oLL8YA&#10;AADdAAAADwAAAGRycy9kb3ducmV2LnhtbESPQWvCQBSE7wX/w/IEb3VjlVBTV9GqpddqJPT2yL5m&#10;Q7NvQ3Y18d93C4Ueh5n5hlltBtuIG3W+dqxgNk1AEJdO11wpyM/Hx2cQPiBrbByTgjt52KxHDyvM&#10;tOv5g26nUIkIYZ+hAhNCm0npS0MW/dS1xNH7cp3FEGVXSd1hH+G2kU9JkkqLNccFgy29Giq/T1er&#10;YF4VB1Pke5/bWZG+Xe6XXf95VGoyHrYvIAIN4T/8137XChZpuoTfN/EJyP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FoLL8YAAADdAAAADwAAAAAAAAAAAAAAAACYAgAAZHJz&#10;L2Rvd25yZXYueG1sUEsFBgAAAAAEAAQA9QAAAIsDAAAAAA==&#10;" strokecolor="#2f5496 [2408]" strokeweight="1.5pt">
                <v:fill opacity="0"/>
              </v:rect>
              <v:rect id="Rectangle 35" o:spid="_x0000_s502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PAx8EA&#10;AADdAAAADwAAAGRycy9kb3ducmV2LnhtbERPyW7CMBC9V+IfrEHiVpxUrCEGIRClxxbIfRQPSUQ8&#10;TmM3Sf++PiD1+PT2dDeYWnTUusqygngagSDOra64UHC7nl5XIJxH1lhbJgW/5GC3Hb2kmGjb8xd1&#10;F1+IEMIuQQWl900ipctLMuimtiEO3N22Bn2AbSF1i30IN7V8i6KFNFhxaCixoUNJ+ePyYxRk82PD&#10;Z2n4Mz7N1vPs8f59iI1Sk/Gw34DwNPh/8dP9oRXMFsuwP7wJT0Bu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/DwMf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502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5GfiscAAADdAAAADwAAAGRycy9kb3ducmV2LnhtbESPQWvCQBSE74X+h+UVvDUbRWyJWcUU&#10;CkboobYUvD2yz2w0+zZmV43/vlsoeBxm5hsmXw62FRfqfeNYwThJQRBXTjdcK/j+en9+BeEDssbW&#10;MSm4kYfl4vEhx0y7K3/SZRtqESHsM1RgQugyKX1lyKJPXEccvb3rLYYo+1rqHq8Rbls5SdOZtNhw&#10;XDDY0Zuh6rg9WwXFbfPz4UJ5Wu93h1NZFJMSD1ap0dOwmoMINIR7+L+91gqms5cx/L2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bkZ+KxwAAAN0AAAAPAAAAAAAA&#10;AAAAAAAAAKECAABkcnMvZG93bnJldi54bWxQSwUGAAAAAAQABAD5AAAAlQMAAAAA&#10;" strokecolor="#2f5496 [2408]" strokeweight="1.5pt"/>
            <v:shape id="AutoShape 37" o:spid="_x0000_s502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0MB/cYAAADdAAAADwAAAGRycy9kb3ducmV2LnhtbESPQWvCQBSE70L/w/IKvZmNoViJrmIK&#10;BVPwUBXB2yP7TKLZtzG71fjv3ULB4zAz3zCzRW8acaXO1ZYVjKIYBHFhdc2lgt32azgB4TyyxsYy&#10;KbiTg8X8ZTDDVNsb/9B140sRIOxSVFB536ZSuqIigy6yLXHwjrYz6IPsSqk7vAW4aWQSx2NpsOaw&#10;UGFLnxUV582vUZDdv/dr6/PL6ng4XfIsS3I8GaXeXvvlFISn3j/D/+2VVvA+/kjg7014AnL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tDAf3GAAAA3QAAAA8AAAAAAAAA&#10;AAAAAAAAoQIAAGRycy9kb3ducmV2LnhtbFBLBQYAAAAABAAEAPkAAACUAwAAAAA=&#10;" strokecolor="#2f5496 [2408]" strokeweight="1.5pt"/>
          </v:group>
        </w:pict>
      </w:r>
      <w:r w:rsid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I         </w: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     </w:t>
      </w:r>
    </w:p>
    <w:p w:rsidR="00077F4B" w:rsidRPr="00077F4B" w:rsidRDefault="00BD3DCE" w:rsidP="00077F4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016" style="position:absolute;margin-left:-16.1pt;margin-top:9.4pt;width:521.25pt;height:36.85pt;z-index:-25143091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AJsRMlFQQAAPEPAAAOAAAAAAAAAAAAAAAAAC4CAABkcnMvZTJvRG9jLnhtbFBLAQItABQABgAI&#10;AAAAIQBYKw9o4AAAAAoBAAAPAAAAAAAAAAAAAAAAAG8GAABkcnMvZG93bnJldi54bWxQSwUGAAAA&#10;AAQABADzAAAAfAcAAAAA&#10;">
            <v:group id="Group 33" o:spid="_x0000_s501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dVJZ1scAAADd&#10;AAAADwAAAAAAAAAAAAAAAACqAgAAZHJzL2Rvd25yZXYueG1sUEsFBgAAAAAEAAQA+gAAAJ4DAAAA&#10;AA==&#10;">
              <v:rect id="Rectangle 34" o:spid="_x0000_s502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6X98YA&#10;AADdAAAADwAAAGRycy9kb3ducmV2LnhtbESPQWvCQBSE74X+h+UVvNWNtU0ldZXWVvGqjQRvj+xr&#10;NjT7NmRXE/99Vyh4HGbmG2a+HGwjztT52rGCyTgBQVw6XXOlIP9eP85A+ICssXFMCi7kYbm4v5tj&#10;pl3POzrvQyUihH2GCkwIbSalLw1Z9GPXEkfvx3UWQ5RdJXWHfYTbRj4lSSot1hwXDLa0MlT+7k9W&#10;wbQqvkyRf/rcTop0c7gcPvrjWqnRw/D+BiLQEG7h//ZWK3hOX1/g+iY+Abn4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M6X98YAAADdAAAADwAAAAAAAAAAAAAAAACYAgAAZHJz&#10;L2Rvd25yZXYueG1sUEsFBgAAAAAEAAQA9QAAAIsDAAAAAA==&#10;" strokecolor="#2f5496 [2408]" strokeweight="1.5pt">
                <v:fill opacity="0"/>
              </v:rect>
              <v:rect id="Rectangle 35" o:spid="_x0000_s502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b9KMMA&#10;AADdAAAADwAAAGRycy9kb3ducmV2LnhtbESPT4vCMBTE78J+h/AWvGnaRevaNcqi+Oeort4fzdu2&#10;2LzUJmr99kYQPA4z8xtmMmtNJa7UuNKygrgfgSDOrC45V3D4W/a+QTiPrLGyTAru5GA2/ehMMNX2&#10;xju67n0uAoRdigoK7+tUSpcVZND1bU0cvH/bGPRBNrnUDd4C3FTyK4oSabDksFBgTfOCstP+YhQc&#10;h4ua19LwNl4OxsPjaXWex0ap7mf7+wPCU+vf4Vd7oxUMklECzzfhCcjp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2b9K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501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zSiZccAAADdAAAADwAAAGRycy9kb3ducmV2LnhtbESPQWvCQBSE7wX/w/KE3upGKbGkrtII&#10;BVPw0FSE3h7ZZxKbfRuzW5P8+65Q8DjMzDfMajOYRlypc7VlBfNZBIK4sLrmUsHh6/3pBYTzyBob&#10;y6RgJAeb9eRhhYm2PX/SNfelCBB2CSqovG8TKV1RkUE3sy1x8E62M+iD7EqpO+wD3DRyEUWxNFhz&#10;WKiwpW1FxU/+axSk48dxb3122Z2+z5csTRcZno1Sj9Ph7RWEp8Hfw//tnVbwHC+X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7NKJlxwAAAN0AAAAPAAAAAAAA&#10;AAAAAAAAAKECAABkcnMvZG93bnJldi54bWxQSwUGAAAAAAQABAD5AAAAlQMAAAAA&#10;" strokecolor="#2f5496 [2408]" strokeweight="1.5pt"/>
            <v:shape id="AutoShape 37" o:spid="_x0000_s501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qs2F8IAAADdAAAADwAAAGRycy9kb3ducmV2LnhtbERPTYvCMBC9L/gfwgje1lRZXKlGscKC&#10;FTysiuBtaMa22kxqE7X+e3MQPD7e93TemkrcqXGlZQWDfgSCOLO65FzBfvf3PQbhPLLGyjIpeJKD&#10;+azzNcVY2wf/033rcxFC2MWooPC+jqV0WUEGXd/WxIE72cagD7DJpW7wEcJNJYdRNJIGSw4NBda0&#10;LCi7bG9GQfJcHzbWp9fV6Xi+pkkyTPFslOp128UEhKfWf8Rv90or+Bn9hrnhTXgCcvY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Cqs2F8IAAADdAAAADwAAAAAAAAAAAAAA&#10;AAChAgAAZHJzL2Rvd25yZXYueG1sUEsFBgAAAAAEAAQA+QAAAJADAAAAAA==&#10;" strokecolor="#2f5496 [2408]" strokeweight="1.5pt"/>
          </v:group>
        </w:pic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I    </w:t>
      </w:r>
      <w:r w:rsid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="00077F4B" w:rsidRPr="00077F4B">
        <w:rPr>
          <w:rFonts w:ascii="ALFABET98" w:hAnsi="ALFABET98"/>
          <w:color w:val="A6A6A6" w:themeColor="background1" w:themeShade="A6"/>
          <w:sz w:val="72"/>
          <w:szCs w:val="72"/>
        </w:rPr>
        <w:t xml:space="preserve">     </w:t>
      </w:r>
    </w:p>
    <w:p w:rsidR="00077F4B" w:rsidRDefault="00077F4B" w:rsidP="00077F4B">
      <w:pPr>
        <w:spacing w:line="240" w:lineRule="auto"/>
        <w:rPr>
          <w:rFonts w:ascii="ALFABET98" w:hAnsi="ALFABET98"/>
          <w:sz w:val="36"/>
          <w:szCs w:val="36"/>
        </w:rPr>
      </w:pPr>
      <w:r w:rsidRPr="008140CA">
        <w:rPr>
          <w:rFonts w:ascii="ALFABET98" w:hAnsi="ALFABET98"/>
          <w:sz w:val="36"/>
          <w:szCs w:val="36"/>
        </w:rPr>
        <w:t xml:space="preserve"> </w:t>
      </w:r>
      <w:r>
        <w:rPr>
          <w:rFonts w:ascii="ALFABET98" w:hAnsi="ALFABET98"/>
          <w:sz w:val="36"/>
          <w:szCs w:val="36"/>
        </w:rPr>
        <w:t xml:space="preserve">                                  5</w:t>
      </w:r>
      <w:r w:rsidRPr="008140CA">
        <w:rPr>
          <w:rFonts w:ascii="ALFABET98" w:hAnsi="ALFABET98"/>
          <w:sz w:val="36"/>
          <w:szCs w:val="36"/>
        </w:rPr>
        <w:t xml:space="preserve">  </w:t>
      </w:r>
    </w:p>
    <w:p w:rsidR="008140CA" w:rsidRPr="00077F4B" w:rsidRDefault="00077F4B" w:rsidP="00B9208E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t>Sayın velim, yukarıdaki şeklin üzerinden çizelim.</w:t>
      </w:r>
      <w:r w:rsidRPr="008140CA">
        <w:rPr>
          <w:rFonts w:ascii="ALFABET98" w:hAnsi="ALFABET98"/>
          <w:sz w:val="36"/>
          <w:szCs w:val="36"/>
        </w:rPr>
        <w:t xml:space="preserve">                                                                                                                                                  </w:t>
      </w:r>
      <w:r w:rsidR="00B9208E">
        <w:rPr>
          <w:rFonts w:ascii="ALFABET98" w:hAnsi="ALFABET98"/>
          <w:sz w:val="36"/>
          <w:szCs w:val="36"/>
        </w:rPr>
        <w:t xml:space="preserve">                     </w:t>
      </w:r>
      <w:r w:rsidRPr="008140CA">
        <w:rPr>
          <w:rFonts w:ascii="ALFABET98" w:hAnsi="ALFABET98"/>
          <w:sz w:val="36"/>
          <w:szCs w:val="36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ascii="ALFABET98" w:hAnsi="ALFABET98"/>
          <w:sz w:val="36"/>
          <w:szCs w:val="36"/>
        </w:rPr>
        <w:t xml:space="preserve">       </w:t>
      </w:r>
      <w:r w:rsidR="008140CA">
        <w:rPr>
          <w:rFonts w:ascii="ALFABET98" w:hAnsi="ALFABET98"/>
          <w:sz w:val="72"/>
          <w:szCs w:val="72"/>
        </w:rPr>
        <w:t xml:space="preserve"> </w:t>
      </w:r>
      <w:r w:rsidR="00B72907" w:rsidRPr="0024361A">
        <w:rPr>
          <w:rFonts w:ascii="ALFABET98" w:hAnsi="ALFABET98"/>
          <w:sz w:val="72"/>
          <w:szCs w:val="72"/>
        </w:rPr>
        <w:t xml:space="preserve"> </w:t>
      </w:r>
      <w:r w:rsidR="008140CA"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B9208E" w:rsidRPr="00B9208E" w:rsidRDefault="00BD3DCE" w:rsidP="008140CA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010" style="position:absolute;margin-left:-16.1pt;margin-top:9.4pt;width:521.25pt;height:36.85pt;z-index:-25152409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">
            <v:group id="Group 33" o:spid="_x0000_s501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pGs9txgAAAN0A&#10;AAAPAAAAAAAAAAAAAAAAAKoCAABkcnMvZG93bnJldi54bWxQSwUGAAAAAAQABAD6AAAAnQMAAAAA&#10;">
              <v:rect id="Rectangle 34" o:spid="_x0000_s501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IYBTMUA&#10;AADdAAAADwAAAGRycy9kb3ducmV2LnhtbESPT2vCQBTE7wW/w/IEb3XjH0RSV9FWpddqJPT2yL5m&#10;Q7NvQ3Y18du7hYLHYWZ+w6w2va3FjVpfOVYwGScgiAunKy4VZOfD6xKED8gaa8ek4E4eNuvBywpT&#10;7Tr+otsplCJC2KeowITQpFL6wpBFP3YNcfR+XGsxRNmWUrfYRbit5TRJFtJixXHBYEPvhorf09Uq&#10;mJX53uTZh8/sJF8cL/fLrvs+KDUa9ts3EIH68Az/tz+1gulyPoO/N/EJyP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hgFMxQAAAN0AAAAPAAAAAAAAAAAAAAAAAJgCAABkcnMv&#10;ZG93bnJldi54bWxQSwUGAAAAAAQABAD1AAAAigMAAAAA&#10;" strokecolor="#2f5496 [2408]" strokeweight="1.5pt">
                <v:fill opacity="0"/>
              </v:rect>
              <v:rect id="Rectangle 35" o:spid="_x0000_s501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BVtkMQA&#10;AADdAAAADwAAAGRycy9kb3ducmV2LnhtbESPQWvCQBSE70L/w/IKvZlNJBEbXaVYbD3atLk/ss8k&#10;mH2bZrcm/fduoeBxmJlvmM1uMp240uBaywqSKAZBXFndcq3g6/MwX4FwHlljZ5kU/JKD3fZhtsFc&#10;25E/6Fr4WgQIuxwVNN73uZSuasigi2xPHLyzHQz6IIda6gHHADedXMTxUhpsOSw02NO+oepS/BgF&#10;Zfba87s0fEoO6XNWXt6+94lR6ulxelmD8DT5e/i/fdQKFqs0hb834QnI7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wVbZD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501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Ecy3cYAAADdAAAADwAAAGRycy9kb3ducmV2LnhtbESPQWvCQBSE74L/YXkFb7pp0BJSV2kE&#10;wQgetKXQ2yP7TGKzb2N21fjvXaHQ4zAz3zDzZW8acaXO1ZYVvE4iEMSF1TWXCr4+1+MEhPPIGhvL&#10;pOBODpaL4WCOqbY33tP14EsRIOxSVFB536ZSuqIig25iW+LgHW1n0AfZlVJ3eAtw08g4it6kwZrD&#10;QoUtrSoqfg8XoyC7b7931ufnzfHndM6zLM7xZJQavfQf7yA89f4//NfeaAVxMp3B8014AnL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hHMt3GAAAA3QAAAA8AAAAAAAAA&#10;AAAAAAAAoQIAAGRycy9kb3ducmV2LnhtbFBLBQYAAAAABAAEAPkAAACUAwAAAAA=&#10;" strokecolor="#2f5496 [2408]" strokeweight="1.5pt"/>
            <v:shape id="AutoShape 37" o:spid="_x0000_s501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JWsqscAAADdAAAADwAAAGRycy9kb3ducmV2LnhtbESPQWvCQBSE74X+h+UVems2BhGJWcUU&#10;CqbgobYUentkn9lo9m3Mrhr/vVso9DjMzDdMsRptJy40+NaxgkmSgiCunW65UfD1+fYyB+EDssbO&#10;MSm4kYfV8vGhwFy7K3/QZRcaESHsc1RgQuhzKX1tyKJPXE8cvb0bLIYoh0bqAa8RbjuZpelMWmw5&#10;Lhjs6dVQfdydrYLy9v69daE6bfY/h1NVllmFB6vU89O4XoAINIb/8F97oxVk8+kMft/EJyCX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olayqxwAAAN0AAAAPAAAAAAAA&#10;AAAAAAAAAKECAABkcnMvZG93bnJldi54bWxQSwUGAAAAAAQABAD5AAAAlQMAAAAA&#10;" strokecolor="#2f5496 [2408]" strokeweight="1.5pt"/>
          </v:group>
        </w:pict>
      </w:r>
      <w:r w:rsidR="00B9208E" w:rsidRP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O    O    O    O    O    O     </w:t>
      </w:r>
    </w:p>
    <w:p w:rsidR="00B9208E" w:rsidRPr="00B9208E" w:rsidRDefault="00BD3DCE" w:rsidP="00B9208E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004" style="position:absolute;margin-left:-16.1pt;margin-top:9.4pt;width:521.25pt;height:36.85pt;z-index:-25142886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RQlnEA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">
            <v:group id="Group 33" o:spid="_x0000_s500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7wv8sQAAADdAAAA&#10;DwAAAAAAAAAAAAAAAACqAgAAZHJzL2Rvd25yZXYueG1sUEsFBgAAAAAEAAQA+gAAAJsDAAAAAA==&#10;">
              <v:rect id="Rectangle 34" o:spid="_x0000_s500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iDh08UA&#10;AADdAAAADwAAAGRycy9kb3ducmV2LnhtbESPQWvCQBSE7wX/w/IKvdVN2hIkukpta/FajQRvj+wz&#10;G8y+Ddmtif++KxQ8DjPzDbNYjbYVF+p941hBOk1AEFdON1wrKPab5xkIH5A1to5JwZU8rJaThwXm&#10;2g38Q5ddqEWEsM9RgQmhy6X0lSGLfuo64uidXG8xRNnXUvc4RLht5UuSZNJiw3HBYEcfhqrz7tcq&#10;eK3LL1MWn76waZl9H66H9XDcKPX0OL7PQQQawz38395qBW/ZLIXbm/gE5P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IOHTxQAAAN0AAAAPAAAAAAAAAAAAAAAAAJgCAABkcnMv&#10;ZG93bnJldi54bWxQSwUGAAAAAAQABAD1AAAAigMAAAAA&#10;" strokecolor="#2f5496 [2408]" strokeweight="1.5pt">
                <v:fill opacity="0"/>
              </v:rect>
              <v:rect id="Rectangle 35" o:spid="_x0000_s500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YiLDMIA&#10;AADdAAAADwAAAGRycy9kb3ducmV2LnhtbESPS6vCMBSE94L/IZwL7jStqHh7jSKKj6XP/aE5ty02&#10;J7WJWv+9EQSXw8x8w0xmjSnFnWpXWFYQ9yIQxKnVBWcKTsdVdwzCeWSNpWVS8CQHs2m7NcFE2wfv&#10;6X7wmQgQdgkqyL2vEildmpNB17MVcfD+bW3QB1lnUtf4CHBTyn4UjaTBgsNCjhUtckovh5tRcB4u&#10;K95Iw7t4Nfgdni/r6yI2SnV+mvkfCE+N/4Y/7a1WMBiN+/B+E56An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1iIsM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500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drUQccAAADdAAAADwAAAGRycy9kb3ducmV2LnhtbESPQWvCQBSE7wX/w/KE3urGtIikrsEI&#10;gil4qC2F3h7ZZxKbfRuz2yT++65Q8DjMzDfMKh1NI3rqXG1ZwXwWgSAurK65VPD5sXtagnAeWWNj&#10;mRRcyUG6njysMNF24Hfqj74UAcIuQQWV920ipSsqMuhmtiUO3sl2Bn2QXSl1h0OAm0bGUbSQBmsO&#10;CxW2tK2o+Dn+GgXZ9e3rYH1+2Z++z5c8y+Icz0apx+m4eQXhafT38H97rxW8LJbP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x2tRBxwAAAN0AAAAPAAAAAAAA&#10;AAAAAAAAAKECAABkcnMvZG93bnJldi54bWxQSwUGAAAAAAQABAD5AAAAlQMAAAAA&#10;" strokecolor="#2f5496 [2408]" strokeweight="1.5pt"/>
            <v:shape id="AutoShape 37" o:spid="_x0000_s500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jNMNccAAADdAAAADwAAAGRycy9kb3ducmV2LnhtbESPT2vCQBTE7wW/w/KE3nSjiEiaNTRC&#10;wRR6qIrQ2yP7zJ9m38bsNsZv3y0IPQ4z8xsmSUfTioF6V1tWsJhHIIgLq2suFZyOb7MNCOeRNbaW&#10;ScGdHKTbyVOCsbY3/qTh4EsRIOxiVFB538VSuqIig25uO+LgXWxv0AfZl1L3eAtw08plFK2lwZrD&#10;QoUd7Soqvg8/RkF2fz9/WJ9f95ev5ppn2TLHxij1PB1fX0B4Gv1/+NHeawWr9WYFf2/CE5Db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+M0w1xwAAAN0AAAAPAAAAAAAA&#10;AAAAAAAAAKECAABkcnMvZG93bnJldi54bWxQSwUGAAAAAAQABAD5AAAAlQMAAAAA&#10;" strokecolor="#2f5496 [2408]" strokeweight="1.5pt"/>
          </v:group>
        </w:pict>
      </w:r>
      <w:r w:rsidR="00B9208E" w:rsidRP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O    O    O    O    O    O     </w:t>
      </w:r>
    </w:p>
    <w:p w:rsidR="00B9208E" w:rsidRPr="00B9208E" w:rsidRDefault="00BD3DCE" w:rsidP="00B9208E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998" style="position:absolute;margin-left:-16.1pt;margin-top:9.4pt;width:521.25pt;height:36.85pt;z-index:-25142681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Dp/mhMXBAAA8Q8AAA4AAAAAAAAAAAAAAAAALgIAAGRycy9lMm9Eb2MueG1sUEsBAi0AFAAG&#10;AAgAAAAhAFgrD2jgAAAACgEAAA8AAAAAAAAAAAAAAAAAcQYAAGRycy9kb3ducmV2LnhtbFBLBQYA&#10;AAAABAAEAPMAAAB+BwAAAAA=&#10;">
            <v:group id="Group 33" o:spid="_x0000_s500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fGRIdxgAAAN0A&#10;AAAPAAAAAAAAAAAAAAAAAKoCAABkcnMvZG93bnJldi54bWxQSwUGAAAAAAQABAD6AAAAnQMAAAAA&#10;">
              <v:rect id="Rectangle 34" o:spid="_x0000_s500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XcPMYA&#10;AADdAAAADwAAAGRycy9kb3ducmV2LnhtbESPT2vCQBTE74V+h+UVeqsbq6SSukpb/+BVGwm9PbLP&#10;bDD7NmS3Jn57Vyj0OMzMb5j5crCNuFDna8cKxqMEBHHpdM2Vgvx78zID4QOyxsYxKbiSh+Xi8WGO&#10;mXY97+lyCJWIEPYZKjAhtJmUvjRk0Y9cSxy9k+sshii7SuoO+wi3jXxNklRarDkuGGzpy1B5Pvxa&#10;BZOqWJsiX/ncjot0e7weP/ufjVLPT8PHO4hAQ/gP/7V3WsE0nb3B/U18AnJx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oXcPMYAAADdAAAADwAAAAAAAAAAAAAAAACYAgAAZHJz&#10;L2Rvd25yZXYueG1sUEsFBgAAAAAEAAQA9QAAAIsDAAAAAA==&#10;" strokecolor="#2f5496 [2408]" strokeweight="1.5pt">
                <v:fill opacity="0"/>
              </v:rect>
              <v:rect id="Rectangle 35" o:spid="_x0000_s500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C85sEA&#10;AADdAAAADwAAAGRycy9kb3ducmV2LnhtbERPyW7CMBC9I/UfrKnUGzhBBNEQgxAI2iNLcx/FQxIR&#10;j0PskvD39aESx6e3Z+vBNOJBnastK4gnEQjiwuqaSwU/l/14AcJ5ZI2NZVLwJAfr1dsow1Tbnk/0&#10;OPtShBB2KSqovG9TKV1RkUE3sS1x4K62M+gD7EqpO+xDuGnkNIrm0mDNoaHClrYVFbfzr1GQJ7uW&#10;v6ThY7yffSb57XDfxkapj/dhswThafAv8b/7WyuYzRdhbngTnoBc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RgvOb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500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DLjq8cAAADdAAAADwAAAGRycy9kb3ducmV2LnhtbESPQWvCQBSE7wX/w/KE3upGKcGmrtII&#10;BVPw0FSE3h7ZZxKbfRuzW5P8+65Q8DjMzDfMajOYRlypc7VlBfNZBIK4sLrmUsHh6/1pCcJ5ZI2N&#10;ZVIwkoPNevKwwkTbnj/pmvtSBAi7BBVU3reJlK6oyKCb2ZY4eCfbGfRBdqXUHfYBbhq5iKJYGqw5&#10;LFTY0rai4if/NQrS8eO4tz677E7f50uWposMz0apx+nw9grC0+Dv4f/2Tit4jpcv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QMuOrxwAAAN0AAAAPAAAAAAAA&#10;AAAAAAAAAKECAABkcnMvZG93bnJldi54bWxQSwUGAAAAAAQABAD5AAAAlQMAAAAA&#10;" strokecolor="#2f5496 [2408]" strokeweight="1.5pt"/>
            <v:shape id="AutoShape 37" o:spid="_x0000_s499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NHc68IAAADdAAAADwAAAGRycy9kb3ducmV2LnhtbERPTYvCMBC9L/gfwgje1lRZZK1GscKC&#10;FTysiuBtaMa22kxqE7X+e3MQPD7e93TemkrcqXGlZQWDfgSCOLO65FzBfvf3/QvCeWSNlWVS8CQH&#10;81nna4qxtg/+p/vW5yKEsItRQeF9HUvpsoIMur6tiQN3so1BH2CTS93gI4SbSg6jaCQNlhwaCqxp&#10;WVB22d6MguS5PmysT6+r0/F8TZNkmOLZKNXrtosJCE+t/4jf7pVW8DMah/3hTXgCcvY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RNHc68IAAADdAAAADwAAAAAAAAAAAAAA&#10;AAChAgAAZHJzL2Rvd25yZXYueG1sUEsFBgAAAAAEAAQA+QAAAJADAAAAAA==&#10;" strokecolor="#2f5496 [2408]" strokeweight="1.5pt"/>
          </v:group>
        </w:pict>
      </w:r>
      <w:r w:rsidR="00B9208E" w:rsidRP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O    O    O    O    O    O     </w:t>
      </w:r>
    </w:p>
    <w:p w:rsidR="00B9208E" w:rsidRPr="00B9208E" w:rsidRDefault="00BD3DCE" w:rsidP="00B9208E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992" style="position:absolute;margin-left:-16.1pt;margin-top:9.4pt;width:521.25pt;height:36.85pt;z-index:-25142476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U&#10;36t/EgQAAPEPAAAOAAAAAAAAAAAAAAAAAC4CAABkcnMvZTJvRG9jLnhtbFBLAQItABQABgAIAAAA&#10;IQBYKw9o4AAAAAoBAAAPAAAAAAAAAAAAAAAAAGwGAABkcnMvZG93bnJldi54bWxQSwUGAAAAAAQA&#10;BADzAAAAeQcAAAAA&#10;">
            <v:group id="Group 33" o:spid="_x0000_s499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JfuCw8cAAADd&#10;AAAADwAAAAAAAAAAAAAAAACqAgAAZHJzL2Rvd25yZXYueG1sUEsFBgAAAAAEAAQA+gAAAJ4DAAAA&#10;AA==&#10;">
              <v:rect id="Rectangle 34" o:spid="_x0000_s499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GdM4sUA&#10;AADdAAAADwAAAGRycy9kb3ducmV2LnhtbESPS2vDMBCE74X+B7GF3ho5D0zrRAnNk16TOpjeFmtj&#10;mVorY6mx8++jQqHHYWa+YRarwTbiSp2vHSsYjxIQxKXTNVcK8s/9yysIH5A1No5JwY08rJaPDwvM&#10;tOv5SNdTqESEsM9QgQmhzaT0pSGLfuRa4uhdXGcxRNlVUnfYR7ht5CRJUmmx5rhgsKWNofL79GMV&#10;TKtiZ4p863M7LtLD+XZe9197pZ6fhvc5iEBD+A//tT+0gln6NoXfN/EJyO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8Z0zixQAAAN0AAAAPAAAAAAAAAAAAAAAAAJgCAABkcnMv&#10;ZG93bnJldi54bWxQSwUGAAAAAAQABAD1AAAAigMAAAAA&#10;" strokecolor="#2f5496 [2408]" strokeweight="1.5pt">
                <v:fill opacity="0"/>
              </v:rect>
              <v:rect id="Rectangle 35" o:spid="_x0000_s499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QgPsQA&#10;AADdAAAADwAAAGRycy9kb3ducmV2LnhtbESPQWvCQBSE7wX/w/KE3uomJYqm2Ygo1h6rNvdH9pmE&#10;ZN+m2VXjv+8WCj0OM/MNk61H04kbDa6xrCCeRSCIS6sbrhR8nfcvSxDOI2vsLJOCBzlY55OnDFNt&#10;73yk28lXIkDYpaig9r5PpXRlTQbdzPbEwbvYwaAPcqikHvAe4KaTr1G0kAYbDgs19rStqWxPV6Og&#10;mO96PkjDn/E+Wc2L9v17Gxulnqfj5g2Ep9H/h//aH1pBslgl8PsmPAGZ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D0ID7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99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KZ/c8cAAADdAAAADwAAAGRycy9kb3ducmV2LnhtbESPT2vCQBTE74LfYXmCN7OptFKjqzSF&#10;gil48A+Ct0f2mcRm38bsqvHbdwtCj8PM/IaZLztTixu1rrKs4CWKQRDnVldcKNjvvkbvIJxH1lhb&#10;JgUPcrBc9HtzTLS984ZuW1+IAGGXoILS+yaR0uUlGXSRbYiDd7KtQR9kW0jd4j3ATS3HcTyRBisO&#10;CyU29FlS/rO9GgXp4/uwtj67rE7H8yVL03GGZ6PUcNB9zEB46vx/+NleaQWvk+kb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Upn9zxwAAAN0AAAAPAAAAAAAA&#10;AAAAAAAAAKECAABkcnMvZG93bnJldi54bWxQSwUGAAAAAAQABAD5AAAAlQMAAAAA&#10;" strokecolor="#2f5496 [2408]" strokeweight="1.5pt"/>
            <v:shape id="AutoShape 37" o:spid="_x0000_s499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HThBMcAAADdAAAADwAAAGRycy9kb3ducmV2LnhtbESPT2vCQBTE7wW/w/KE3uqmUoKNbqQR&#10;BFPoQVsEb4/sM3/Mvo3ZrcZv3xWEHoeZ+Q2zWA6mFRfqXW1ZweskAkFcWF1zqeDne/0yA+E8ssbW&#10;Mim4kYNlOnpaYKLtlbd02flSBAi7BBVU3neJlK6oyKCb2I44eEfbG/RB9qXUPV4D3LRyGkWxNFhz&#10;WKiwo1VFxWn3axRkt8/9l/X5eXM8NOc8y6Y5Nkap5/HwMQfhafD/4Ud7oxW8xe8x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kdOEExwAAAN0AAAAPAAAAAAAA&#10;AAAAAAAAAKECAABkcnMvZG93bnJldi54bWxQSwUGAAAAAAQABAD5AAAAlQMAAAAA&#10;" strokecolor="#2f5496 [2408]" strokeweight="1.5pt"/>
          </v:group>
        </w:pict>
      </w:r>
      <w:r w:rsidR="00B9208E" w:rsidRP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O    O    O    O    O    O     </w:t>
      </w:r>
    </w:p>
    <w:p w:rsidR="00B9208E" w:rsidRPr="00B9208E" w:rsidRDefault="00BD3DCE" w:rsidP="00B9208E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986" style="position:absolute;margin-left:-16.1pt;margin-top:9.4pt;width:521.25pt;height:36.85pt;z-index:-25142272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Dm0S5iFQQAAPEPAAAOAAAAAAAAAAAAAAAAAC4CAABkcnMvZTJvRG9jLnhtbFBLAQItABQABgAI&#10;AAAAIQBYKw9o4AAAAAoBAAAPAAAAAAAAAAAAAAAAAG8GAABkcnMvZG93bnJldi54bWxQSwUGAAAA&#10;AAQABADzAAAAfAcAAAAA&#10;">
            <v:group id="Group 33" o:spid="_x0000_s498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BO1KcQAAADdAAAA&#10;DwAAAAAAAAAAAAAAAACqAgAAZHJzL2Rvd25yZXYueG1sUEsFBgAAAAAEAAQA+gAAAJsDAAAAAA==&#10;">
              <v:rect id="Rectangle 34" o:spid="_x0000_s499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97CMYA&#10;AADdAAAADwAAAGRycy9kb3ducmV2LnhtbESPT2vCQBTE74V+h+UVeqsbq4Saukpb/+BVGwm9PbLP&#10;bDD7NmS3Jn57Vyj0OMzMb5j5crCNuFDna8cKxqMEBHHpdM2Vgvx78/IGwgdkjY1jUnAlD8vF48Mc&#10;M+163tPlECoRIewzVGBCaDMpfWnIoh+5ljh6J9dZDFF2ldQd9hFuG/maJKm0WHNcMNjSl6HyfPi1&#10;CiZVsTZFvvK5HRfp9ng9fvY/G6Wen4aPdxCBhvAf/mvvtIJpOpvB/U18AnJx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Y97CMYAAADdAAAADwAAAAAAAAAAAAAAAACYAgAAZHJz&#10;L2Rvd25yZXYueG1sUEsFBgAAAAAEAAQA9QAAAIsDAAAAAA==&#10;" strokecolor="#2f5496 [2408]" strokeweight="1.5pt">
                <v:fill opacity="0"/>
              </v:rect>
              <v:rect id="Rectangle 35" o:spid="_x0000_s499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S8J8EA&#10;AADdAAAADwAAAGRycy9kb3ducmV2LnhtbERPz0/CMBS+m/A/NI/Em+tGQGTSEYIBPcKE+8v63Jat&#10;r7OtMP57ezDx+OX7vd6MphdXcr61rCBLUhDEldUt1wrOn/unFxA+IGvsLZOCO3nYFJOHNeba3vhE&#10;1zLUIoawz1FBE8KQS+mrhgz6xA7EkfuyzmCI0NVSO7zFcNPLWZo+S4Mtx4YGB9o1VHXlj1FwWbwN&#10;/C4NH7P9fLW4dIfvXWaUepyO21cQgcbwL/5zf2gF82Ua98c38QnI4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kvCf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498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XbjasYAAADdAAAADwAAAGRycy9kb3ducmV2LnhtbESPT4vCMBTE7wt+h/AEb2uqLLtSjWKF&#10;BbvgwT8I3h7Ns602L7WJWr+9ERY8DjPzG2Yya00lbtS40rKCQT8CQZxZXXKuYLf9/RyBcB5ZY2WZ&#10;FDzIwWza+ZhgrO2d13Tb+FwECLsYFRTe17GULivIoOvbmjh4R9sY9EE2udQN3gPcVHIYRd/SYMlh&#10;ocCaFgVl583VKEgef/uV9elleTycLmmSDFM8GaV63XY+BuGp9e/wf3upFXz9RAN4vQlPQE6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V242rGAAAA3QAAAA8AAAAAAAAA&#10;AAAAAAAAoQIAAGRycy9kb3ducmV2LnhtbFBLBQYAAAAABAAEAPkAAACUAwAAAAA=&#10;" strokecolor="#2f5496 [2408]" strokeweight="1.5pt"/>
            <v:shape id="AutoShape 37" o:spid="_x0000_s498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aR9HccAAADdAAAADwAAAGRycy9kb3ducmV2LnhtbESPT2vCQBTE7wW/w/IK3ppNg7SSupFG&#10;EEyhB7UUentkn/nT7NuYXTV++65Q8DjMzG+YxXI0nTjT4BrLCp6jGARxaXXDlYKv/fppDsJ5ZI2d&#10;ZVJwJQfLbPKwwFTbC2/pvPOVCBB2KSqove9TKV1Zk0EX2Z44eAc7GPRBDpXUA14C3HQyieMXabDh&#10;sFBjT6uayt/dySjIrx/fn9YXx83hpz0WeZ4U2Bqlpo/j+xsIT6O/h//bG61g9honcHsTnoD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FpH0dxwAAAN0AAAAPAAAAAAAA&#10;AAAAAAAAAKECAABkcnMvZG93bnJldi54bWxQSwUGAAAAAAQABAD5AAAAlQMAAAAA&#10;" strokecolor="#2f5496 [2408]" strokeweight="1.5pt"/>
          </v:group>
        </w:pict>
      </w:r>
      <w:r w:rsidR="00B9208E" w:rsidRP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O    O    O    O    O    O     </w:t>
      </w:r>
    </w:p>
    <w:p w:rsidR="00B9208E" w:rsidRPr="00B9208E" w:rsidRDefault="00BD3DCE" w:rsidP="00B9208E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980" style="position:absolute;margin-left:-16.1pt;margin-top:9.4pt;width:521.25pt;height:36.85pt;z-index:-25142067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t6U5mhYEAADxDwAADgAAAAAAAAAAAAAAAAAuAgAAZHJzL2Uyb0RvYy54bWxQSwECLQAUAAYA&#10;CAAAACEAWCsPaOAAAAAKAQAADwAAAAAAAAAAAAAAAABwBgAAZHJzL2Rvd25yZXYueG1sUEsFBgAA&#10;AAAEAAQA8wAAAH0HAAAAAA==&#10;">
            <v:group id="Group 33" o:spid="_x0000_s498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btSU2xgAAAN0A&#10;AAAPAAAAAAAAAAAAAAAAAKoCAABkcnMvZG93bnJldi54bWxQSwUGAAAAAAQABAD6AAAAnQMAAAAA&#10;">
              <v:rect id="Rectangle 34" o:spid="_x0000_s498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nrF8YA&#10;AADdAAAADwAAAGRycy9kb3ducmV2LnhtbESPT2vCQBTE74V+h+UVvNWNrbUldRVb/+BVGwm9PbKv&#10;2WD2bciuJn57Vyh4HGbmN8x03ttanKn1lWMFo2ECgrhwuuJSQfazfv4A4QOyxtoxKbiQh/ns8WGK&#10;qXYd7+i8D6WIEPYpKjAhNKmUvjBk0Q9dQxy9P9daDFG2pdQtdhFua/mSJBNpseK4YLChb0PFcX+y&#10;Cl7LfGXybOkzO8onm8Pl8NX9rpUaPPWLTxCB+nAP/7e3WsH4PXmD25v4BOTs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inrF8YAAADdAAAADwAAAAAAAAAAAAAAAACYAgAAZHJz&#10;L2Rvd25yZXYueG1sUEsFBgAAAAAEAAQA9QAAAIsDAAAAAA==&#10;" strokecolor="#2f5496 [2408]" strokeweight="1.5pt">
                <v:fill opacity="0"/>
              </v:rect>
              <v:rect id="Rectangle 35" o:spid="_x0000_s498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YGByMMA&#10;AADdAAAADwAAAGRycy9kb3ducmV2LnhtbESPT4vCMBTE74LfITzBm6YV/+xWo4ii7lHd9f5onm2x&#10;ealN1PrtzYLgcZiZ3zCzRWNKcafaFZYVxP0IBHFqdcGZgr/fTe8LhPPIGkvLpOBJDhbzdmuGibYP&#10;PtD96DMRIOwSVJB7XyVSujQng65vK+LgnW1t0AdZZ1LX+AhwU8pBFI2lwYLDQo4VrXJKL8ebUXAa&#10;rSveScP7eDP8Hp0u2+sqNkp1O81yCsJT4z/hd/tHKxhOojH8vwlPQM5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YGBy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98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dPehcUAAADdAAAADwAAAGRycy9kb3ducmV2LnhtbESPQYvCMBSE78L+h/AWvGmqiC7VKHZh&#10;wQp7UBfB26N5ttXmpTZR6783C4LHYWa+YWaL1lTiRo0rLSsY9CMQxJnVJecK/nY/vS8QziNrrCyT&#10;ggc5WMw/OjOMtb3zhm5bn4sAYRejgsL7OpbSZQUZdH1bEwfvaBuDPsgml7rBe4CbSg6jaCwNlhwW&#10;Cqzpu6DsvL0aBcljvf+1Pr2sjofTJU2SYYono1T3s11OQXhq/Tv8aq+0gtEkmsD/m/AE5PwJ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dPehcUAAADdAAAADwAAAAAAAAAA&#10;AAAAAAChAgAAZHJzL2Rvd25yZXYueG1sUEsFBgAAAAAEAAQA+QAAAJMDAAAAAA==&#10;" strokecolor="#2f5496 [2408]" strokeweight="1.5pt"/>
            <v:shape id="AutoShape 37" o:spid="_x0000_s498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ExK98QAAADdAAAADwAAAGRycy9kb3ducmV2LnhtbERPTWvCQBC9F/wPywi9NZtKqSW6SiMI&#10;SaEH0yJ4G7JjEs3OJtmtJv++eyj0+Hjf6+1oWnGjwTWWFTxHMQji0uqGKwXfX/unNxDOI2tsLZOC&#10;iRxsN7OHNSba3vlAt8JXIoSwS1BB7X2XSOnKmgy6yHbEgTvbwaAPcKikHvAewk0rF3H8Kg02HBpq&#10;7GhXU3ktfoyCdPo4flqf99n5dOnzNF3keDFKPc7H9xUIT6P/F/+5M63gZRmHueFNeAJy8w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kTEr3xAAAAN0AAAAPAAAAAAAAAAAA&#10;AAAAAKECAABkcnMvZG93bnJldi54bWxQSwUGAAAAAAQABAD5AAAAkgMAAAAA&#10;" strokecolor="#2f5496 [2408]" strokeweight="1.5pt"/>
          </v:group>
        </w:pict>
      </w:r>
      <w:r w:rsidR="00B9208E" w:rsidRP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O    O    O    O    O    O     </w:t>
      </w:r>
    </w:p>
    <w:p w:rsidR="00B9208E" w:rsidRPr="00B9208E" w:rsidRDefault="00BD3DCE" w:rsidP="00B9208E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lastRenderedPageBreak/>
        <w:pict>
          <v:group id="_x0000_s4974" style="position:absolute;margin-left:-16.1pt;margin-top:9.4pt;width:521.25pt;height:36.85pt;z-index:-25141862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wZzzEQ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PvB&#10;nPMRBAAA8Q8AAA4AAAAAAAAAAAAAAAAALgIAAGRycy9lMm9Eb2MueG1sUEsBAi0AFAAGAAgAAAAh&#10;AFgrD2jgAAAACgEAAA8AAAAAAAAAAAAAAAAAawYAAGRycy9kb3ducmV2LnhtbFBLBQYAAAAABAAE&#10;APMAAAB4BwAAAAA=&#10;">
            <v:group id="Group 33" o:spid="_x0000_s497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Ve16MQAAADdAAAA&#10;DwAAAAAAAAAAAAAAAACqAgAAZHJzL2Rvd25yZXYueG1sUEsFBgAAAAAEAAQA+gAAAJsDAAAAAA==&#10;">
              <v:rect id="Rectangle 34" o:spid="_x0000_s497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t7ycYA&#10;AADdAAAADwAAAGRycy9kb3ducmV2LnhtbESPQWvCQBSE74L/YXmCt7pJK7akrqKtSq+1kdDbI/ua&#10;Dc2+DdnVxH/vFgoeh5n5hlmuB9uIC3W+dqwgnSUgiEuna64U5F/7hxcQPiBrbByTgit5WK/GoyVm&#10;2vX8SZdjqESEsM9QgQmhzaT0pSGLfuZa4uj9uM5iiLKrpO6wj3DbyMckWUiLNccFgy29GSp/j2er&#10;4KkqdqbI331u02JxOF1P2/57r9R0MmxeQQQawj383/7QCubPaQp/b+ITkK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Mt7ycYAAADdAAAADwAAAAAAAAAAAAAAAACYAgAAZHJz&#10;L2Rvd25yZXYueG1sUEsFBgAAAAAEAAQA9QAAAIsDAAAAAA==&#10;" strokecolor="#2f5496 [2408]" strokeweight="1.5pt">
                <v:fill opacity="0"/>
              </v:rect>
              <v:rect id="Rectangle 35" o:spid="_x0000_s497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2MRFsQA&#10;AADdAAAADwAAAGRycy9kb3ducmV2LnhtbESPQWvCQBSE74X+h+UVejObSLRtdBWxpHq0trk/ss8k&#10;mH0bs1uN/94VhB6HmfmGmS8H04oz9a6xrCCJYhDEpdUNVwp+f/LROwjnkTW2lknBlRwsF89Pc8y0&#10;vfA3nfe+EgHCLkMFtfddJqUrazLoItsRB+9ge4M+yL6SusdLgJtWjuN4Kg02HBZq7GhdU3nc/xkF&#10;xeSz4400vEvy9GNSHL9O68Qo9foyrGYgPA3+P/xob7WC9C0Zw/1NeAJyc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tjERb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97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zFOW8cAAADdAAAADwAAAGRycy9kb3ducmV2LnhtbESPT2vCQBTE70K/w/IKvZmNVlpJ3Ugj&#10;CKbgQVuE3h7ZZ/40+zZmV43fvisUehxm5jfMYjmYVlyod7VlBZMoBkFcWF1zqeDrcz2eg3AeWWNr&#10;mRTcyMEyfRgtMNH2yju67H0pAoRdggoq77tESldUZNBFtiMO3tH2Bn2QfSl1j9cAN62cxvGLNFhz&#10;WKiwo1VFxc/+bBRkt4/D1vr8tDl+N6c8y6Y5Nkapp8fh/Q2Ep8H/h//aG61g9jp5hvub8ARk+g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vMU5bxwAAAN0AAAAPAAAAAAAA&#10;AAAAAAAAAKECAABkcnMvZG93bnJldi54bWxQSwUGAAAAAAQABAD5AAAAlQMAAAAA&#10;" strokecolor="#2f5496 [2408]" strokeweight="1.5pt"/>
            <v:shape id="AutoShape 37" o:spid="_x0000_s497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NjWL8cAAADdAAAADwAAAGRycy9kb3ducmV2LnhtbESPQWvCQBSE7wX/w/KE3pqNIq2kWaUR&#10;BFPooSpCb4/sM4nNvo3ZrUn+fbdQ8DjMzDdMuh5MI27UudqyglkUgyAurK65VHA8bJ+WIJxH1thY&#10;JgUjOVivJg8pJtr2/Em3vS9FgLBLUEHlfZtI6YqKDLrItsTBO9vOoA+yK6XusA9w08h5HD9LgzWH&#10;hQpb2lRUfO9/jIJsfD99WJ9fd+evyzXPsnmOF6PU43R4ewXhafD38H97pxUsXmYL+HsTnoBc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g2NYvxwAAAN0AAAAPAAAAAAAA&#10;AAAAAAAAAKECAABkcnMvZG93bnJldi54bWxQSwUGAAAAAAQABAD5AAAAlQMAAAAA&#10;" strokecolor="#2f5496 [2408]" strokeweight="1.5pt"/>
          </v:group>
        </w:pict>
      </w:r>
      <w:r w:rsidR="00B9208E" w:rsidRP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O    O    O    O    O    O     </w:t>
      </w:r>
    </w:p>
    <w:p w:rsidR="00B9208E" w:rsidRPr="00B9208E" w:rsidRDefault="00BD3DCE" w:rsidP="00B9208E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968" style="position:absolute;margin-left:-16.1pt;margin-top:9.4pt;width:521.25pt;height:36.85pt;z-index:-25141657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PdC7JYXBAAA8Q8AAA4AAAAAAAAAAAAAAAAALgIAAGRycy9lMm9Eb2MueG1sUEsBAi0AFAAG&#10;AAgAAAAhAFgrD2jgAAAACgEAAA8AAAAAAAAAAAAAAAAAcQYAAGRycy9kb3ducmV2LnhtbFBLBQYA&#10;AAAABAAEAPMAAAB+BwAAAAA=&#10;">
            <v:group id="Group 33" o:spid="_x0000_s497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QfKIB8cAAADd&#10;AAAADwAAAAAAAAAAAAAAAACqAgAAZHJzL2Rvd25yZXYueG1sUEsFBgAAAAAEAAQA+gAAAJ4DAAAA&#10;AA==&#10;">
              <v:rect id="Rectangle 34" o:spid="_x0000_s497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5GJsUA&#10;AADdAAAADwAAAGRycy9kb3ducmV2LnhtbESPT2vCQBTE70K/w/IK3nSTKlqiq/SfpVc1Enp7ZJ/Z&#10;0OzbkN2a+O3dQsHjMDO/YdbbwTbiQp2vHStIpwkI4tLpmisF+XE3eQbhA7LGxjEpuJKH7eZhtMZM&#10;u573dDmESkQI+wwVmBDaTEpfGrLop64ljt7ZdRZDlF0ldYd9hNtGPiXJQlqsOS4YbOnNUPlz+LUK&#10;ZlXxYYr83ec2LRafp+vptf/eKTV+HF5WIAIN4R7+b39pBfNluoS/N/EJyM0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bkYmxQAAAN0AAAAPAAAAAAAAAAAAAAAAAJgCAABkcnMv&#10;ZG93bnJldi54bWxQSwUGAAAAAAQABAD1AAAAigMAAAAA&#10;" strokecolor="#2f5496 [2408]" strokeweight="1.5pt">
                <v:fill opacity="0"/>
              </v:rect>
              <v:rect id="Rectangle 35" o:spid="_x0000_s497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sm/MEA&#10;AADdAAAADwAAAGRycy9kb3ducmV2LnhtbERPyW7CMBC9I/UfrKnUG3GCgJYUgxAVy5GmcB/F0yQi&#10;Hqe2C+Hv8QGJ49Pb58vetOJCzjeWFWRJCoK4tLrhSsHxZzP8AOEDssbWMim4kYfl4mUwx1zbK3/T&#10;pQiViCHsc1RQh9DlUvqyJoM+sR1x5H6tMxgidJXUDq8x3LRylKZTabDh2FBjR+uaynPxbxScJl8d&#10;76ThQ7YZzyan8/ZvnRml3l771SeIQH14ih/uvVYwfs/i3PgmPgG5u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LJvz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497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tl5sccAAADdAAAADwAAAGRycy9kb3ducmV2LnhtbESPT2vCQBTE70K/w/IKvZmNUmxN3Ugj&#10;CKbgQVuE3h7ZZ/40+zZmV43fvisUehxm5jfMYjmYVlyod7VlBZMoBkFcWF1zqeDrcz1+BeE8ssbW&#10;Mim4kYNl+jBaYKLtlXd02ftSBAi7BBVU3neJlK6oyKCLbEccvKPtDfog+1LqHq8Bblo5jeOZNFhz&#10;WKiwo1VFxc/+bBRkt4/D1vr8tDl+N6c8y6Y5Nkapp8fh/Q2Ep8H/h//aG63g+WUyh/ub8ARk+g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O2XmxxwAAAN0AAAAPAAAAAAAA&#10;AAAAAAAAAKECAABkcnMvZG93bnJldi54bWxQSwUGAAAAAAQABAD5AAAAlQMAAAAA&#10;" strokecolor="#2f5496 [2408]" strokeweight="1.5pt"/>
            <v:shape id="AutoShape 37" o:spid="_x0000_s496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Y8akcMAAADdAAAADwAAAGRycy9kb3ducmV2LnhtbERPTYvCMBC9C/sfwix409QiulSj2IUF&#10;K+xBXQRvQzO21WZSm6j135vDgsfH+54vO1OLO7WusqxgNIxAEOdWV1wo+Nv/DL5AOI+ssbZMCp7k&#10;YLn46M0x0fbBW7rvfCFCCLsEFZTeN4mULi/JoBvahjhwJ9sa9AG2hdQtPkK4qWUcRRNpsOLQUGJD&#10;3yXll93NKEifm8Ov9dl1fTqer1maxhmejVL9z241A+Gp82/xv3utFYyncdgf3oQnIBc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GPGpHDAAAA3QAAAA8AAAAAAAAAAAAA&#10;AAAAoQIAAGRycy9kb3ducmV2LnhtbFBLBQYAAAAABAAEAPkAAACRAwAAAAA=&#10;" strokecolor="#2f5496 [2408]" strokeweight="1.5pt"/>
          </v:group>
        </w:pict>
      </w:r>
      <w:r w:rsidR="00B9208E" w:rsidRP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O    O    O    O    O    O     </w:t>
      </w:r>
    </w:p>
    <w:p w:rsidR="00B9208E" w:rsidRPr="00B9208E" w:rsidRDefault="00BD3DCE" w:rsidP="00B9208E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962" style="position:absolute;margin-left:-16.1pt;margin-top:9.4pt;width:521.25pt;height:36.85pt;z-index:-25141452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v&#10;QmKREgQAAPEPAAAOAAAAAAAAAAAAAAAAAC4CAABkcnMvZTJvRG9jLnhtbFBLAQItABQABgAIAAAA&#10;IQBYKw9o4AAAAAoBAAAPAAAAAAAAAAAAAAAAAGwGAABkcnMvZG93bnJldi54bWxQSwUGAAAAAAQA&#10;BADzAAAAeQcAAAAA&#10;">
            <v:group id="Group 33" o:spid="_x0000_s496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wpUS5xgAAAN0A&#10;AAAPAAAAAAAAAAAAAAAAAKoCAABkcnMvZG93bnJldi54bWxQSwUGAAAAAAQABAD6AAAAnQMAAAAA&#10;">
              <v:rect id="Rectangle 34" o:spid="_x0000_s496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mKmMYA&#10;AADdAAAADwAAAGRycy9kb3ducmV2LnhtbESPT2vCQBTE7wW/w/IEb3XjH6ykrqKtFq/VSOjtkX3N&#10;hmbfhuxq4rfvCoUeh5n5DbPa9LYWN2p95VjBZJyAIC6crrhUkJ0Pz0sQPiBrrB2Tgjt52KwHTytM&#10;tev4k26nUIoIYZ+iAhNCk0rpC0MW/dg1xNH7dq3FEGVbSt1iF+G2ltMkWUiLFccFgw29GSp+Tler&#10;YFbme5Nn7z6zk3zxcblfdt3XQanRsN++ggjUh//wX/uoFcxfpjN4vIlPQK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TmKmMYAAADdAAAADwAAAAAAAAAAAAAAAACYAgAAZHJz&#10;L2Rvd25yZXYueG1sUEsFBgAAAAAEAAQA9QAAAIsDAAAAAA==&#10;" strokecolor="#2f5496 [2408]" strokeweight="1.5pt">
                <v:fill opacity="0"/>
              </v:rect>
              <v:rect id="Rectangle 35" o:spid="_x0000_s496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rmRMMA&#10;AADdAAAADwAAAGRycy9kb3ducmV2LnhtbESPS2/CMBCE70j9D9ZW4lacoPAKGFSBoBx53lfxkkTE&#10;6zQ2EP49rlSJ42hmvtHMFq2pxJ0aV1pWEPciEMSZ1SXnCk7H9dcYhPPIGivLpOBJDhbzj84MU20f&#10;vKf7weciQNilqKDwvk6ldFlBBl3P1sTBu9jGoA+yyaVu8BHgppL9KBpKgyWHhQJrWhaUXQ83o+A8&#10;WNX8Iw3v4nUyGZyvm99lbJTqfrbfUxCeWv8O/7e3WkEy6ifw9yY8ATl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armR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96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fi5CccAAADdAAAADwAAAGRycy9kb3ducmV2LnhtbESPT2vCQBTE70K/w/IKvemmodqSupFG&#10;EIzQg7YUentkX/7Y7NuYXTV+e7cgeBxm5jfMfDGYVpyod41lBc+TCARxYXXDlYLvr9X4DYTzyBpb&#10;y6TgQg4W6cNojom2Z97SaecrESDsElRQe98lUrqiJoNuYjvi4JW2N+iD7CupezwHuGllHEUzabDh&#10;sFBjR8uair/d0SjILpufT+vzw7r83R/yLItz3Bulnh6Hj3cQngZ/D9/aa63g5TWewv+b8ARke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B+LkJxwAAAN0AAAAPAAAAAAAA&#10;AAAAAAAAAKECAABkcnMvZG93bnJldi54bWxQSwUGAAAAAAQABAD5AAAAlQMAAAAA&#10;" strokecolor="#2f5496 [2408]" strokeweight="1.5pt"/>
            <v:shape id="AutoShape 37" o:spid="_x0000_s496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SonfsYAAADdAAAADwAAAGRycy9kb3ducmV2LnhtbESPQWvCQBSE70L/w/IKvZmNoViJrmIK&#10;BVPwUBXB2yP7TKLZtzG71fjv3ULB4zAz3zCzRW8acaXO1ZYVjKIYBHFhdc2lgt32azgB4TyyxsYy&#10;KbiTg8X8ZTDDVNsb/9B140sRIOxSVFB536ZSuqIigy6yLXHwjrYz6IPsSqk7vAW4aWQSx2NpsOaw&#10;UGFLnxUV582vUZDdv/dr6/PL6ng4XfIsS3I8GaXeXvvlFISn3j/D/+2VVvD+kYzh7014AnL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EqJ37GAAAA3QAAAA8AAAAAAAAA&#10;AAAAAAAAoQIAAGRycy9kb3ducmV2LnhtbFBLBQYAAAAABAAEAPkAAACUAwAAAAA=&#10;" strokecolor="#2f5496 [2408]" strokeweight="1.5pt"/>
          </v:group>
        </w:pict>
      </w:r>
      <w:r w:rsidR="00B9208E" w:rsidRP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O    O    O    O    O    O     </w:t>
      </w:r>
    </w:p>
    <w:p w:rsidR="00B9208E" w:rsidRPr="00B9208E" w:rsidRDefault="00BD3DCE" w:rsidP="00B9208E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956" style="position:absolute;margin-left:-16.1pt;margin-top:9.4pt;width:521.25pt;height:36.85pt;z-index:-25141248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6/olFg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L+v6JRYEAADxDwAADgAAAAAAAAAAAAAAAAAuAgAAZHJzL2Uyb0RvYy54bWxQSwECLQAUAAYA&#10;CAAAACEAWCsPaOAAAAAKAQAADwAAAAAAAAAAAAAAAABwBgAAZHJzL2Rvd25yZXYueG1sUEsFBgAA&#10;AAAEAAQA8wAAAH0HAAAAAA==&#10;">
            <v:group id="Group 33" o:spid="_x0000_s495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U1zU8QAAADdAAAA&#10;DwAAAAAAAAAAAAAAAACqAgAAZHJzL2Rvd25yZXYueG1sUEsFBgAAAAAEAAQA+gAAAJsDAAAAAA==&#10;">
              <v:rect id="Rectangle 34" o:spid="_x0000_s496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G9csYA&#10;AADdAAAADwAAAGRycy9kb3ducmV2LnhtbESPQWvCQBSE7wX/w/IK3nSjFdumrqJtlV5rI6G3R/Y1&#10;G8y+DdnVxH/vCkKPw8x8wyxWva3FmVpfOVYwGScgiAunKy4VZD/b0QsIH5A11o5JwYU8rJaDhwWm&#10;2nX8Ted9KEWEsE9RgQmhSaX0hSGLfuwa4uj9udZiiLItpW6xi3Bby2mSzKXFiuOCwYbeDRXH/ckq&#10;eCrzT5NnHz6zk3y+O1wOm+53q9TwsV+/gQjUh//wvf2lFcyep69wexOfgFx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NG9csYAAADdAAAADwAAAAAAAAAAAAAAAACYAgAAZHJz&#10;L2Rvd25yZXYueG1sUEsFBgAAAAAEAAQA9QAAAIsDAAAAAA==&#10;" strokecolor="#2f5496 [2408]" strokeweight="1.5pt">
                <v:fill opacity="0"/>
              </v:rect>
              <v:rect id="Rectangle 35" o:spid="_x0000_s496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0h2mr8A&#10;AADdAAAADwAAAGRycy9kb3ducmV2LnhtbERPuY7CMBDtV+IfrEGiAyfcBAxCrFgoOftRPCQR8TjE&#10;Xsj+PS6Qtnx692LVmFI8qXaFZQVxLwJBnFpdcKbgct52pyCcR9ZYWiYFf+RgtWx9LTDR9sVHep58&#10;JkIIuwQV5N5XiZQuzcmg69mKOHA3Wxv0AdaZ1DW+QrgpZT+KxtJgwaEhx4o2OaX3069RcB19V7yT&#10;hg/xdjgbXe8/j01slOq0m/UchKfG/4s/7r1WMJwMwv7wJjwBuXw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/SHaa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495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xop18cAAADdAAAADwAAAGRycy9kb3ducmV2LnhtbESPT2vCQBTE70K/w/IKvZmNVlpJ3Ugj&#10;CKbgQVuE3h7ZZ/40+zZmV43fvisUehxm5jfMYjmYVlyod7VlBZMoBkFcWF1zqeDrcz2eg3AeWWNr&#10;mRTcyMEyfRgtMNH2yju67H0pAoRdggoq77tESldUZNBFtiMO3tH2Bn2QfSl1j9cAN62cxvGLNFhz&#10;WKiwo1VFxc/+bBRkt4/D1vr8tDl+N6c8y6Y5Nkapp8fh/Q2Ep8H/h//aG61g9vo8gfub8ARk+g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7GinXxwAAAN0AAAAPAAAAAAAA&#10;AAAAAAAAAKECAABkcnMvZG93bnJldi54bWxQSwUGAAAAAAQABAD5AAAAlQMAAAAA&#10;" strokecolor="#2f5496 [2408]" strokeweight="1.5pt"/>
            <v:shape id="AutoShape 37" o:spid="_x0000_s495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8i3oMcAAADdAAAADwAAAGRycy9kb3ducmV2LnhtbESPT2vCQBTE70K/w/IKvemmqdiSupFG&#10;EIzQg7YUentkX/7Y7NuYXTV+e7cgeBxm5jfMfDGYVpyod41lBc+TCARxYXXDlYLvr9X4DYTzyBpb&#10;y6TgQg4W6cNojom2Z97SaecrESDsElRQe98lUrqiJoNuYjvi4JW2N+iD7CupezwHuGllHEUzabDh&#10;sFBjR8uair/d0SjILpufT+vzw7r83R/yLItz3Bulnh6Hj3cQngZ/D9/aa61g+voSw/+b8ARke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LyLegxwAAAN0AAAAPAAAAAAAA&#10;AAAAAAAAAKECAABkcnMvZG93bnJldi54bWxQSwUGAAAAAAQABAD5AAAAlQMAAAAA&#10;" strokecolor="#2f5496 [2408]" strokeweight="1.5pt"/>
          </v:group>
        </w:pict>
      </w:r>
      <w:r w:rsidR="00B9208E" w:rsidRP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O    O    O    O    O    O     </w:t>
      </w:r>
    </w:p>
    <w:p w:rsidR="00B9208E" w:rsidRPr="00B9208E" w:rsidRDefault="00BD3DCE" w:rsidP="00B9208E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950" style="position:absolute;margin-left:-16.1pt;margin-top:9.4pt;width:521.25pt;height:36.85pt;z-index:-25141043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dgad+BYEAADxDwAADgAAAAAAAAAAAAAAAAAuAgAAZHJzL2Uyb0RvYy54bWxQSwECLQAUAAYA&#10;CAAAACEAWCsPaOAAAAAKAQAADwAAAAAAAAAAAAAAAABwBgAAZHJzL2Rvd25yZXYueG1sUEsFBgAA&#10;AAAEAAQA8wAAAH0HAAAAAA==&#10;">
            <v:group id="Group 33" o:spid="_x0000_s495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ldnvi8cAAADd&#10;AAAADwAAAAAAAAAAAAAAAACqAgAAZHJzL2Rvd25yZXYueG1sUEsFBgAAAAAEAAQA+gAAAJ4DAAAA&#10;AA==&#10;">
              <v:rect id="Rectangle 34" o:spid="_x0000_s495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UhqsYA&#10;AADdAAAADwAAAGRycy9kb3ducmV2LnhtbESPS2vDMBCE74X8B7GF3ho5zxY3SkibB702dTC9LdbW&#10;MrFWxlJj599HgUCPw8x8wyxWva3FmVpfOVYwGiYgiAunKy4VZN+751cQPiBrrB2Tggt5WC0HDwtM&#10;tev4i86HUIoIYZ+iAhNCk0rpC0MW/dA1xNH7da3FEGVbSt1iF+G2luMkmUuLFccFgw19GCpOhz+r&#10;YFLmW5NnG5/ZUT7fHy/H9+5np9TTY79+AxGoD//he/tTK5i+TGZwexOfgFx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EUhqsYAAADdAAAADwAAAAAAAAAAAAAAAACYAgAAZHJz&#10;L2Rvd25yZXYueG1sUEsFBgAAAAAEAAQA9QAAAIsDAAAAAA==&#10;" strokecolor="#2f5496 [2408]" strokeweight="1.5pt">
                <v:fill opacity="0"/>
              </v:rect>
              <v:rect id="Rectangle 35" o:spid="_x0000_s495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+1LdcQA&#10;AADdAAAADwAAAGRycy9kb3ducmV2LnhtbESPzW7CMBCE75X6DtZW6q1x0vKbYhCiovQIAe6reEki&#10;4nWwXUjfvq6E1ONoZr7RzBa9acWVnG8sK8iSFARxaXXDlYLDfv0yAeEDssbWMin4IQ+L+ePDDHNt&#10;b7yjaxEqESHsc1RQh9DlUvqyJoM+sR1x9E7WGQxRukpqh7cIN618TdORNNhwXKixo1VN5bn4NgqO&#10;w4+ON9LwNlsPpsPj+fOyyoxSz0/98h1EoD78h+/tL61gMH4bwd+b+ATk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tS3X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95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78UOMcAAADdAAAADwAAAGRycy9kb3ducmV2LnhtbESPT2vCQBTE7wW/w/IK3uqmWmqJbsQU&#10;CqbgQS2Ct0f25Y9m38bsVuO37woFj8PM/IaZL3rTiAt1rras4HUUgSDOra65VPCz+3r5AOE8ssbG&#10;Mim4kYNFMniaY6ztlTd02fpSBAi7GBVU3rexlC6vyKAb2ZY4eIXtDPogu1LqDq8Bbho5jqJ3abDm&#10;sFBhS58V5aftr1GQ3r73a+uz86o4HM9Zmo4zPBqlhs/9cgbCU+8f4f/2Sit4m06mcH8TnoB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bvxQ4xwAAAN0AAAAPAAAAAAAA&#10;AAAAAAAAAKECAABkcnMvZG93bnJldi54bWxQSwUGAAAAAAQABAD5AAAAlQMAAAAA&#10;" strokecolor="#2f5496 [2408]" strokeweight="1.5pt"/>
            <v:shape id="AutoShape 37" o:spid="_x0000_s495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iCASsQAAADdAAAADwAAAGRycy9kb3ducmV2LnhtbERPy2rCQBTdC/2H4Ra600ltaUvqRBpB&#10;MEIX2iK4u2SueTRzJ2amSfx7ZyG4PJz3YjmaRvTUucqygudZBII4t7riQsHvz3r6AcJ5ZI2NZVJw&#10;IQfL5GGywFjbgXfU730hQgi7GBWU3rexlC4vyaCb2ZY4cCfbGfQBdoXUHQ4h3DRyHkVv0mDFoaHE&#10;llYl5X/7f6MgvWwP39Zn583pWJ+zNJ1nWBulnh7Hr08QnkZ/F9/cG63g9f0lzA1vwhOQyR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qIIBKxAAAAN0AAAAPAAAAAAAAAAAA&#10;AAAAAKECAABkcnMvZG93bnJldi54bWxQSwUGAAAAAAQABAD5AAAAkgMAAAAA&#10;" strokecolor="#2f5496 [2408]" strokeweight="1.5pt"/>
          </v:group>
        </w:pict>
      </w:r>
      <w:r w:rsidR="00B9208E" w:rsidRP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O    O    O    O    O    O     </w:t>
      </w:r>
    </w:p>
    <w:p w:rsidR="00B9208E" w:rsidRPr="00B9208E" w:rsidRDefault="00BD3DCE" w:rsidP="00B9208E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944" style="position:absolute;margin-left:-16.1pt;margin-top:9.4pt;width:521.25pt;height:36.85pt;z-index:-25140838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DFd&#10;7gkRBAAA8Q8AAA4AAAAAAAAAAAAAAAAALgIAAGRycy9lMm9Eb2MueG1sUEsBAi0AFAAGAAgAAAAh&#10;AFgrD2jgAAAACgEAAA8AAAAAAAAAAAAAAAAAawYAAGRycy9kb3ducmV2LnhtbFBLBQYAAAAABAAE&#10;APMAAAB4BwAAAAA=&#10;">
            <v:group id="Group 33" o:spid="_x0000_s494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LkmvXFAAAA3QAA&#10;AA8AAAAAAAAAAAAAAAAAqgIAAGRycy9kb3ducmV2LnhtbFBLBQYAAAAABAAEAPoAAACcAwAAAAA=&#10;">
              <v:rect id="Rectangle 34" o:spid="_x0000_s494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3hU1MUA&#10;AADdAAAADwAAAGRycy9kb3ducmV2LnhtbESPT2vCQBTE70K/w/IK3nSTKrZEV+k/i1dtJPT2yD6z&#10;odm3Ibs18dt3BcHjMDO/YVabwTbiTJ2vHStIpwkI4tLpmisF+fd28gLCB2SNjWNScCEPm/XDaIWZ&#10;dj3v6XwIlYgQ9hkqMCG0mZS+NGTRT11LHL2T6yyGKLtK6g77CLeNfEqShbRYc1ww2NK7ofL38GcV&#10;zKri0xT5h89tWiy+jpfjW/+zVWr8OLwuQQQawj18a++0gvnzPIXrm/gE5P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eFTUxQAAAN0AAAAPAAAAAAAAAAAAAAAAAJgCAABkcnMv&#10;ZG93bnJldi54bWxQSwUGAAAAAAQABAD1AAAAigMAAAAA&#10;" strokecolor="#2f5496 [2408]" strokeweight="1.5pt">
                <v:fill opacity="0"/>
              </v:rect>
              <v:rect id="Rectangle 35" o:spid="_x0000_s494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A+C8MA&#10;AADdAAAADwAAAGRycy9kb3ducmV2LnhtbESPS2/CMBCE70j9D9ZW4lacoPAKGFSBoBx53lfxkkTE&#10;6zQ2EP49rlSJ42hmvtHMFq2pxJ0aV1pWEPciEMSZ1SXnCk7H9dcYhPPIGivLpOBJDhbzj84MU20f&#10;vKf7weciQNilqKDwvk6ldFlBBl3P1sTBu9jGoA+yyaVu8BHgppL9KBpKgyWHhQJrWhaUXQ83o+A8&#10;WNX8Iw3v4nUyGZyvm99lbJTqfrbfUxCeWv8O/7e3WkEySvrw9yY8ATl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NA+C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94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IJhRsYAAADdAAAADwAAAGRycy9kb3ducmV2LnhtbESPQWvCQBSE70L/w/IK3nRTFVuiqzQF&#10;IRE8aEvB2yP7TGKzb2N21fjvXUHocZiZb5j5sjO1uFDrKssK3oYRCOLc6ooLBT/fq8EHCOeRNdaW&#10;ScGNHCwXL705xtpeeUuXnS9EgLCLUUHpfRNL6fKSDLqhbYiDd7CtQR9kW0jd4jXATS1HUTSVBisO&#10;CyU29FVS/rc7GwXJbf27sT47pYf98ZQlySjDo1Gq/9p9zkB46vx/+NlOtYLJ+2QMjzfhCcjF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yCYUbGAAAA3QAAAA8AAAAAAAAA&#10;AAAAAAAAoQIAAGRycy9kb3ducmV2LnhtbFBLBQYAAAAABAAEAPkAAACUAwAAAAA=&#10;" strokecolor="#2f5496 [2408]" strokeweight="1.5pt"/>
            <v:shape id="AutoShape 37" o:spid="_x0000_s494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2v5MsYAAADdAAAADwAAAGRycy9kb3ducmV2LnhtbESPQWvCQBSE74X+h+UVvNVNJWiJrtIU&#10;CkbwoBbB2yP7TKLZtzG7avz3riB4HGbmG2Yy60wtLtS6yrKCr34Egji3uuJCwf/m7/MbhPPIGmvL&#10;pOBGDmbT97cJJtpeeUWXtS9EgLBLUEHpfZNI6fKSDLq+bYiDt7etQR9kW0jd4jXATS0HUTSUBisO&#10;CyU29FtSflyfjYL0ttgurc9O8/3ucMrSdJDhwSjV++h+xiA8df4VfrbnWkE8imN4vAlPQE7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Nr+TLGAAAA3QAAAA8AAAAAAAAA&#10;AAAAAAAAoQIAAGRycy9kb3ducmV2LnhtbFBLBQYAAAAABAAEAPkAAACUAwAAAAA=&#10;" strokecolor="#2f5496 [2408]" strokeweight="1.5pt"/>
          </v:group>
        </w:pict>
      </w:r>
      <w:r w:rsidR="00B9208E" w:rsidRP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O    O    O    O    O    O     </w:t>
      </w:r>
    </w:p>
    <w:p w:rsidR="00B9208E" w:rsidRDefault="00B9208E" w:rsidP="00B9208E">
      <w:pPr>
        <w:spacing w:line="240" w:lineRule="auto"/>
        <w:rPr>
          <w:rFonts w:ascii="ALFABET98" w:hAnsi="ALFABET98"/>
          <w:sz w:val="36"/>
          <w:szCs w:val="36"/>
        </w:rPr>
      </w:pPr>
      <w:r w:rsidRPr="008140CA">
        <w:rPr>
          <w:rFonts w:ascii="ALFABET98" w:hAnsi="ALFABET98"/>
          <w:sz w:val="36"/>
          <w:szCs w:val="36"/>
        </w:rPr>
        <w:t xml:space="preserve"> </w:t>
      </w:r>
      <w:r>
        <w:rPr>
          <w:rFonts w:ascii="ALFABET98" w:hAnsi="ALFABET98"/>
          <w:sz w:val="36"/>
          <w:szCs w:val="36"/>
        </w:rPr>
        <w:t xml:space="preserve">                                  6</w:t>
      </w:r>
      <w:r w:rsidRPr="008140CA">
        <w:rPr>
          <w:rFonts w:ascii="ALFABET98" w:hAnsi="ALFABET98"/>
          <w:sz w:val="36"/>
          <w:szCs w:val="36"/>
        </w:rPr>
        <w:t xml:space="preserve">  </w:t>
      </w:r>
    </w:p>
    <w:p w:rsidR="00B9208E" w:rsidRDefault="00B9208E" w:rsidP="00B9208E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t>Sayın velim, yukarıdaki şeklin üzerinden çizelim.</w:t>
      </w:r>
      <w:r w:rsidRPr="008140CA">
        <w:rPr>
          <w:rFonts w:ascii="ALFABET98" w:hAnsi="ALFABET98"/>
          <w:sz w:val="36"/>
          <w:szCs w:val="36"/>
        </w:rPr>
        <w:t xml:space="preserve"> </w:t>
      </w:r>
    </w:p>
    <w:p w:rsidR="00B9208E" w:rsidRPr="00B9208E" w:rsidRDefault="00BD3DCE" w:rsidP="00B9208E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938" style="position:absolute;margin-left:-16.1pt;margin-top:9.4pt;width:521.25pt;height:36.85pt;z-index:-25137254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">
            <v:group id="Group 33" o:spid="_x0000_s494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9SlJr8cAAADd&#10;AAAADwAAAAAAAAAAAAAAAACqAgAAZHJzL2Rvd25yZXYueG1sUEsFBgAAAAAEAAQA+gAAAJ4DAAAA&#10;AA==&#10;">
              <v:rect id="Rectangle 34" o:spid="_x0000_s494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WHjsYA&#10;AADdAAAADwAAAGRycy9kb3ducmV2LnhtbESPQWvCQBSE70L/w/IKvelGU6SNrlLbKr1qI6G3R/aZ&#10;Dc2+Ddmtif/eLQgeh5n5hlmuB9uIM3W+dqxgOklAEJdO11wpyL+34xcQPiBrbByTggt5WK8eRkvM&#10;tOt5T+dDqESEsM9QgQmhzaT0pSGLfuJa4uidXGcxRNlVUnfYR7ht5CxJ5tJizXHBYEvvhsrfw59V&#10;kFbFpynyD5/baTHfHS/HTf+zVerpcXhbgAg0hHv41v7SCp5f0xT+38QnIF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LWHjsYAAADdAAAADwAAAAAAAAAAAAAAAACYAgAAZHJz&#10;L2Rvd25yZXYueG1sUEsFBgAAAAAEAAQA9QAAAIsDAAAAAA==&#10;" strokecolor="#2f5496 [2408]" strokeweight="1.5pt">
                <v:fill opacity="0"/>
              </v:rect>
              <v:rect id="Rectangle 35" o:spid="_x0000_s494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brUsUA&#10;AADdAAAADwAAAGRycy9kb3ducmV2LnhtbESPzWrDMBCE74W+g9hAb43sxgmxEyWUhLQ95s/3xdrY&#10;JtbKtVTbffuqUOhxmJlvmPV2NI3oqXO1ZQXxNAJBXFhdc6ngejk8L0E4j6yxsUwKvsnBdvP4sMZM&#10;24FP1J99KQKEXYYKKu/bTEpXVGTQTW1LHLyb7Qz6ILtS6g6HADeNfImihTRYc1iosKVdRcX9/GUU&#10;5PN9y+/S8DE+JOk8v7997mKj1NNkfF2B8DT6//Bf+0MrSNJZAr9vwhOQm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JutS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494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HS0H8cAAADdAAAADwAAAGRycy9kb3ducmV2LnhtbESPQWvCQBSE7wX/w/KE3upGq1Kjq5hC&#10;wQgetKXg7ZF9JtHs25hdNf57Vyj0OMzMN8xs0ZpKXKlxpWUF/V4EgjizuuRcwc/319sHCOeRNVaW&#10;ScGdHCzmnZcZxtreeEvXnc9FgLCLUUHhfR1L6bKCDLqerYmDd7CNQR9kk0vd4C3ATSUHUTSWBksO&#10;CwXW9FlQdtpdjILkvv7dWJ+eV4f98ZwmySDFo1HqtdsupyA8tf4//NdeaQXDyfsInm/CE5DzB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EdLQfxwAAAN0AAAAPAAAAAAAA&#10;AAAAAAAAAKECAABkcnMvZG93bnJldi54bWxQSwUGAAAAAAQABAD5AAAAlQMAAAAA&#10;" strokecolor="#2f5496 [2408]" strokeweight="1.5pt"/>
            <v:shape id="AutoShape 37" o:spid="_x0000_s493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KYqaMcAAADdAAAADwAAAGRycy9kb3ducmV2LnhtbESPT2vCQBTE74LfYXmCN7OpLVKjqzSF&#10;gil48A+Ct0f2mcRm38bsqvHbdwtCj8PM/IaZLztTixu1rrKs4CWKQRDnVldcKNjvvkbvIJxH1lhb&#10;JgUPcrBc9HtzTLS984ZuW1+IAGGXoILS+yaR0uUlGXSRbYiDd7KtQR9kW0jd4j3ATS3HcTyRBisO&#10;CyU29FlS/rO9GgXp4/uwtj67rE7H8yVL03GGZ6PUcNB9zEB46vx/+NleaQVv09cJ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0pipoxwAAAN0AAAAPAAAAAAAA&#10;AAAAAAAAAKECAABkcnMvZG93bnJldi54bWxQSwUGAAAAAAQABAD5AAAAlQMAAAAA&#10;" strokecolor="#2f5496 [2408]" strokeweight="1.5pt"/>
          </v:group>
        </w:pict>
      </w:r>
      <w:r w:rsidR="00B9208E" w:rsidRP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O    O    O    O    O    O     </w:t>
      </w:r>
    </w:p>
    <w:p w:rsidR="00B9208E" w:rsidRPr="00B9208E" w:rsidRDefault="00BD3DCE" w:rsidP="00B9208E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lastRenderedPageBreak/>
        <w:pict>
          <v:group id="_x0000_s4932" style="position:absolute;margin-left:-16.1pt;margin-top:9.4pt;width:521.25pt;height:36.85pt;z-index:-25137152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BuO/reFQQAAPEPAAAOAAAAAAAAAAAAAAAAAC4CAABkcnMvZTJvRG9jLnhtbFBLAQItABQABgAI&#10;AAAAIQBYKw9o4AAAAAoBAAAPAAAAAAAAAAAAAAAAAG8GAABkcnMvZG93bnJldi54bWxQSwUGAAAA&#10;AAQABADzAAAAfAcAAAAA&#10;">
            <v:group id="Group 33" o:spid="_x0000_s493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UwX5FwwAAAN0AAAAP&#10;AAAAAAAAAAAAAAAAAKoCAABkcnMvZG93bnJldi54bWxQSwUGAAAAAAQABAD6AAAAmgMAAAAA&#10;">
              <v:rect id="Rectangle 34" o:spid="_x0000_s493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2wZMYA&#10;AADdAAAADwAAAGRycy9kb3ducmV2LnhtbESPT2vCQBTE7wW/w/IK3nRjLaKpq9g/Fq9qJHh7ZF+z&#10;odm3Ibua+O27gtDjMDO/YZbr3tbiSq2vHCuYjBMQxIXTFZcKsuN2NAfhA7LG2jEpuJGH9WrwtMRU&#10;u473dD2EUkQI+xQVmBCaVEpfGLLox64hjt6Pay2GKNtS6ha7CLe1fEmSmbRYcVww2NCHoeL3cLEK&#10;pmX+ZfLs02d2ks++T7fTe3feKjV87jdvIAL14T/8aO+0gtfFdAH3N/EJyN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V2wZMYAAADdAAAADwAAAAAAAAAAAAAAAACYAgAAZHJz&#10;L2Rvd25yZXYueG1sUEsFBgAAAAAEAAQA9QAAAIsDAAAAAA==&#10;" strokecolor="#2f5496 [2408]" strokeweight="1.5pt">
                <v:fill opacity="0"/>
              </v:rect>
              <v:rect id="Rectangle 35" o:spid="_x0000_s493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ueLMEA&#10;AADdAAAADwAAAGRycy9kb3ducmV2LnhtbERPy26CQBTdN/EfJtekuzrQYKPoQIzG2mV97W+YKxCZ&#10;O5QZAf++s2jS5cl5r/PRNKKnztWWFcSzCARxYXXNpYLLef+2AOE8ssbGMil4koM8m7ysMdV24CP1&#10;J1+KEMIuRQWV920qpSsqMuhmtiUO3M12Bn2AXSl1h0MIN418j6IPabDm0FBhS9uKivvpYRRc57uW&#10;D9Lwd7xPlvPr/fNnGxulXqfjZgXC0+j/xX/uL60gWSZhf3gTnoDMf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cbniz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493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0nBYccAAADdAAAADwAAAGRycy9kb3ducmV2LnhtbESPQWvCQBSE7wX/w/KE3pqNIqWmWaUR&#10;BFPooSpCb4/sM4nNvo3ZrUn+fbdQ8DjMzDdMuh5MI27UudqyglkUgyAurK65VHA8bJ9eQDiPrLGx&#10;TApGcrBeTR5STLTt+ZNue1+KAGGXoILK+zaR0hUVGXSRbYmDd7adQR9kV0rdYR/gppHzOH6WBmsO&#10;CxW2tKmo+N7/GAXZ+H76sD6/7s5fl2ueZfMcL0apx+nw9grC0+Dv4f/2TitYLBcz+HsTnoBc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jScFhxwAAAN0AAAAPAAAAAAAA&#10;AAAAAAAAAKECAABkcnMvZG93bnJldi54bWxQSwUGAAAAAAQABAD5AAAAlQMAAAAA&#10;" strokecolor="#2f5496 [2408]" strokeweight="1.5pt"/>
            <v:shape id="AutoShape 37" o:spid="_x0000_s493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5tfFsYAAADdAAAADwAAAGRycy9kb3ducmV2LnhtbESPQWvCQBSE74L/YXmCN7MxSKmpqxhB&#10;MAUPtVLo7ZF9JrHZtzG7avz3bqHQ4zAz3zCLVW8acaPO1ZYVTKMYBHFhdc2lguPndvIKwnlkjY1l&#10;UvAgB6vlcLDAVNs7f9Dt4EsRIOxSVFB536ZSuqIigy6yLXHwTrYz6IPsSqk7vAe4aWQSxy/SYM1h&#10;ocKWNhUVP4erUZA93r/21ueX3en7fMmzLMnxbJQaj/r1GwhPvf8P/7V3WsFsPkvg9014AnL5B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ObXxbGAAAA3QAAAA8AAAAAAAAA&#10;AAAAAAAAoQIAAGRycy9kb3ducmV2LnhtbFBLBQYAAAAABAAEAPkAAACUAwAAAAA=&#10;" strokecolor="#2f5496 [2408]" strokeweight="1.5pt"/>
          </v:group>
        </w:pict>
      </w:r>
      <w:r w:rsidR="00B9208E" w:rsidRP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O    O    O    O    O    O     </w:t>
      </w:r>
    </w:p>
    <w:p w:rsidR="00B9208E" w:rsidRPr="00B9208E" w:rsidRDefault="00BD3DCE" w:rsidP="00B9208E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926" style="position:absolute;margin-left:-16.1pt;margin-top:9.4pt;width:521.25pt;height:36.85pt;z-index:-25137049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DbElGtFQQAAPEPAAAOAAAAAAAAAAAAAAAAAC4CAABkcnMvZTJvRG9jLnhtbFBLAQItABQABgAI&#10;AAAAIQBYKw9o4AAAAAoBAAAPAAAAAAAAAAAAAAAAAG8GAABkcnMvZG93bnJldi54bWxQSwUGAAAA&#10;AAQABADzAAAAfAcAAAAA&#10;">
            <v:group id="Group 33" o:spid="_x0000_s492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Nigc9xgAAAN0A&#10;AAAPAAAAAAAAAAAAAAAAAKoCAABkcnMvZG93bnJldi54bWxQSwUGAAAAAAQABAD6AAAAnQMAAAAA&#10;">
              <v:rect id="Rectangle 34" o:spid="_x0000_s493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bJHMYA&#10;AADdAAAADwAAAGRycy9kb3ducmV2LnhtbESPT2vCQBTE7wW/w/IKvdWNVqVNXcXWP/RaGwm9PbKv&#10;2WD2bciuJn57VxB6HGbmN8x82dtanKn1lWMFo2ECgrhwuuJSQfazfX4F4QOyxtoxKbiQh+Vi8DDH&#10;VLuOv+m8D6WIEPYpKjAhNKmUvjBk0Q9dQxy9P9daDFG2pdQtdhFuazlOkpm0WHFcMNjQp6HiuD9Z&#10;BS9lvjF5tvaZHeWz3eFy+Oh+t0o9PfardxCB+vAfvre/tILJ22QKtzfxCcjF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BbJHMYAAADdAAAADwAAAAAAAAAAAAAAAACYAgAAZHJz&#10;L2Rvd25yZXYueG1sUEsFBgAAAAAEAAQA9QAAAIsDAAAAAA==&#10;" strokecolor="#2f5496 [2408]" strokeweight="1.5pt">
                <v:fill opacity="0"/>
              </v:rect>
              <v:rect id="Rectangle 35" o:spid="_x0000_s493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76jw8QA&#10;AADdAAAADwAAAGRycy9kb3ducmV2LnhtbESPQWvCQBSE7wX/w/KE3uomJYqm2Ygo1h6rNvdH9pmE&#10;ZN+m2VXjv+8WCj0OM/MNk61H04kbDa6xrCCeRSCIS6sbrhR8nfcvSxDOI2vsLJOCBzlY55OnDFNt&#10;73yk28lXIkDYpaig9r5PpXRlTQbdzPbEwbvYwaAPcqikHvAe4KaTr1G0kAYbDgs19rStqWxPV6Og&#10;mO96PkjDn/E+Wc2L9v17Gxulnqfj5g2Ep9H/h//aH1pBskoW8PsmPAGZ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e+o8P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92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+z8jsYAAADdAAAADwAAAGRycy9kb3ducmV2LnhtbESPQWvCQBSE7wX/w/KE3pqNImpTVzFC&#10;wQg9aEuht0f2mUSzb2N21fjv3YLgcZiZb5jZojO1uFDrKssKBlEMgji3uuJCwc/359sUhPPIGmvL&#10;pOBGDhbz3ssME22vvKXLzhciQNglqKD0vkmkdHlJBl1kG+Lg7W1r0AfZFlK3eA1wU8thHI+lwYrD&#10;QokNrUrKj7uzUZDeNr9f1men9f7vcMrSdJjhwSj12u+WHyA8df4ZfrTXWsHofTSB/zfhCcj5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Ps/I7GAAAA3QAAAA8AAAAAAAAA&#10;AAAAAAAAoQIAAGRycy9kb3ducmV2LnhtbFBLBQYAAAAABAAEAPkAAACUAwAAAAA=&#10;" strokecolor="#2f5496 [2408]" strokeweight="1.5pt"/>
            <v:shape id="AutoShape 37" o:spid="_x0000_s492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nNo/MMAAADdAAAADwAAAGRycy9kb3ducmV2LnhtbERPTYvCMBC9C/6HMAvebLoiotUoW0Gw&#10;wh7UZcHb0Ixt3WZSm6j135vDgsfH+16sOlOLO7WusqzgM4pBEOdWV1wo+DluhlMQziNrrC2Tgic5&#10;WC37vQUm2j54T/eDL0QIYZeggtL7JpHS5SUZdJFtiAN3tq1BH2BbSN3iI4SbWo7ieCINVhwaSmxo&#10;XVL+d7gZBelz9/ttfXbdnk+Xa5amowwvRqnBR/c1B+Gp82/xv3urFYxn4zA3vAlPQC5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JzaPzDAAAA3QAAAA8AAAAAAAAAAAAA&#10;AAAAoQIAAGRycy9kb3ducmV2LnhtbFBLBQYAAAAABAAEAPkAAACRAwAAAAA=&#10;" strokecolor="#2f5496 [2408]" strokeweight="1.5pt"/>
          </v:group>
        </w:pict>
      </w:r>
      <w:r w:rsidR="00B9208E" w:rsidRP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O    O    O    O    O    O     </w:t>
      </w:r>
    </w:p>
    <w:p w:rsidR="00B9208E" w:rsidRPr="00B9208E" w:rsidRDefault="00BD3DCE" w:rsidP="00B9208E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920" style="position:absolute;margin-left:-16.1pt;margin-top:9.4pt;width:521.25pt;height:36.85pt;z-index:-25136947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dvTEEwQAAPEPAAAOAAAAZHJzL2Uyb0RvYy54bWzsV9tu4zYQfS/QfyD4nuhi+SZEWQS+BAW2&#10;7aK7/QBaoi6oRKokHTld9N87HEqyHWf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l3b0xBMEAADxDwAADgAAAAAAAAAAAAAAAAAuAgAAZHJzL2Uyb0RvYy54bWxQSwECLQAUAAYACAAA&#10;ACEAWCsPaOAAAAAKAQAADwAAAAAAAAAAAAAAAABtBgAAZHJzL2Rvd25yZXYueG1sUEsFBgAAAAAE&#10;AAQA8wAAAHoHAAAAAA==&#10;">
            <v:group id="Group 33" o:spid="_x0000_s492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dol+PFAAAA3QAA&#10;AA8AAAAAAAAAAAAAAAAAqgIAAGRycy9kb3ducmV2LnhtbFBLBQYAAAAABAAEAPoAAACcAwAAAAA=&#10;">
              <v:rect id="Rectangle 34" o:spid="_x0000_s492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RZwsYA&#10;AADdAAAADwAAAGRycy9kb3ducmV2LnhtbESPQWvCQBSE74X+h+UVequb2FY0ukqtWrxWI8HbI/vM&#10;hmbfhuzWxH/fLRR6HGbmG2axGmwjrtT52rGCdJSAIC6drrlSkB93T1MQPiBrbByTght5WC3v7xaY&#10;adfzJ10PoRIRwj5DBSaENpPSl4Ys+pFriaN3cZ3FEGVXSd1hH+G2keMkmUiLNccFgy29Gyq/Dt9W&#10;wXNVbE2Rb3xu02Lycbqd1v15p9Tjw/A2BxFoCP/hv/ZeK3iZvabw+yY+Abn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vRZwsYAAADdAAAADwAAAAAAAAAAAAAAAACYAgAAZHJz&#10;L2Rvd25yZXYueG1sUEsFBgAAAAAEAAQA9QAAAIsDAAAAAA==&#10;" strokecolor="#2f5496 [2408]" strokeweight="1.5pt">
                <v:fill opacity="0"/>
              </v:rect>
              <v:rect id="Rectangle 35" o:spid="_x0000_s492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wzHcIA&#10;AADdAAAADwAAAGRycy9kb3ducmV2LnhtbESPT4vCMBTE74LfITzB25pWdNFqKuKiu0f/3h/Nsy1t&#10;XmqT1frtNwuCx2F+M8MsV52pxZ1aV1pWEI8iEMSZ1SXnCs6n7ccMhPPIGmvLpOBJDlZpv7fERNsH&#10;H+h+9LkIJewSVFB43yRSuqwgg25kG+LgXW1r0AfZ5lK3+AjlppbjKPqUBksOCwU2tCkoq46/RsFl&#10;+tXwtzS8j7eT+fRS7W6b2Cg1HHTrBQhPnX/Dr/SPVhDYMfy/CU9Ap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9XDMd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492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Q5sUMcAAADdAAAADwAAAGRycy9kb3ducmV2LnhtbESPQWvCQBSE7wX/w/KE3upGq1Kjq5hC&#10;wQgetKXg7ZF9JtHs25hdNf57Vyj0OMzMN8xs0ZpKXKlxpWUF/V4EgjizuuRcwc/319sHCOeRNVaW&#10;ScGdHCzmnZcZxtreeEvXnc9FgLCLUUHhfR1L6bKCDLqerYmDd7CNQR9kk0vd4C3ATSUHUTSWBksO&#10;CwXW9FlQdtpdjILkvv7dWJ+eV4f98ZwmySDFo1HqtdsupyA8tf4//NdeaQXDyegdnm/CE5DzB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5DmxQxwAAAN0AAAAPAAAAAAAA&#10;AAAAAAAAAKECAABkcnMvZG93bnJldi54bWxQSwUGAAAAAAQABAD5AAAAlQMAAAAA&#10;" strokecolor="#2f5496 [2408]" strokeweight="1.5pt"/>
            <v:shape id="AutoShape 37" o:spid="_x0000_s492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uf0JMYAAADdAAAADwAAAGRycy9kb3ducmV2LnhtbESPQWvCQBSE7wX/w/KE3pqNomJTVzFC&#10;wQg9aEuht0f2mUSzb2N21fjv3YLgcZiZb5jZojO1uFDrKssKBlEMgji3uuJCwc/359sUhPPIGmvL&#10;pOBGDhbz3ssME22vvKXLzhciQNglqKD0vkmkdHlJBl1kG+Lg7W1r0AfZFlK3eA1wU8thHE+kwYrD&#10;QokNrUrKj7uzUZDeNr9f1men9f7vcMrSdJjhwSj12u+WHyA8df4ZfrTXWsHofTyC/zfhCcj5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bn9CTGAAAA3QAAAA8AAAAAAAAA&#10;AAAAAAAAoQIAAGRycy9kb3ducmV2LnhtbFBLBQYAAAAABAAEAPkAAACUAwAAAAA=&#10;" strokecolor="#2f5496 [2408]" strokeweight="1.5pt"/>
          </v:group>
        </w:pict>
      </w:r>
      <w:r w:rsidR="00B9208E" w:rsidRP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O    O    O    O    O    O     </w:t>
      </w:r>
    </w:p>
    <w:p w:rsidR="00B9208E" w:rsidRPr="00B9208E" w:rsidRDefault="00BD3DCE" w:rsidP="00B9208E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914" style="position:absolute;margin-left:-16.1pt;margin-top:9.4pt;width:521.25pt;height:36.85pt;z-index:-25136844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Jv1hKEXBAAA8Q8AAA4AAAAAAAAAAAAAAAAALgIAAGRycy9lMm9Eb2MueG1sUEsBAi0AFAAG&#10;AAgAAAAhAFgrD2jgAAAACgEAAA8AAAAAAAAAAAAAAAAAcQYAAGRycy9kb3ducmV2LnhtbFBLBQYA&#10;AAAABAAEAPMAAAB+BwAAAAA=&#10;">
            <v:group id="Group 33" o:spid="_x0000_s491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V82qDMcAAADd&#10;AAAADwAAAAAAAAAAAAAAAACqAgAAZHJzL2Rvd25yZXYueG1sUEsFBgAAAAAEAAQA+gAAAJ4DAAAA&#10;AA==&#10;">
              <v:rect id="Rectangle 34" o:spid="_x0000_s491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FkLcYA&#10;AADdAAAADwAAAGRycy9kb3ducmV2LnhtbESPQWvCQBSE7wX/w/IEb3Vjq7ZNXaW1WnqtjYTeHtln&#10;Nph9G7JbE/+9Kwg9DjPzDbNY9bYWJ2p95VjBZJyAIC6crrhUkP1s759B+ICssXZMCs7kYbUc3C0w&#10;1a7jbzrtQikihH2KCkwITSqlLwxZ9GPXEEfv4FqLIcq2lLrFLsJtLR+SZC4tVhwXDDa0NlQcd39W&#10;wWOZb0yeffjMTvL55/68f+9+t0qNhv3bK4hAffgP39pfWsH0ZfYE1zfxCcjl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lFkLcYAAADdAAAADwAAAAAAAAAAAAAAAACYAgAAZHJz&#10;L2Rvd25yZXYueG1sUEsFBgAAAAAEAAQA9QAAAIsDAAAAAA==&#10;" strokecolor="#2f5496 [2408]" strokeweight="1.5pt">
                <v:fill opacity="0"/>
              </v:rect>
              <v:rect id="Rectangle 35" o:spid="_x0000_s491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QE978A&#10;AADdAAAADwAAAGRycy9kb3ducmV2LnhtbERPTWvCQBC9C/6HZYTedBOppUZXEcXaY031PmTHJJid&#10;jdmtxn/fORR6fLzv5bp3jbpTF2rPBtJJAoq48Lbm0sDpez9+BxUissXGMxl4UoD1ajhYYmb9g490&#10;z2OpJIRDhgaqGNtM61BU5DBMfEss3MV3DqPArtS2w4eEu0ZPk+RNO6xZGipsaVtRcc1/nIHzbNfy&#10;QTv+Svev89n5+nHbps6Yl1G/WYCK1Md/8Z/70xoQrcyVN/IE9OoX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ctAT3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491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OZbuscAAADdAAAADwAAAGRycy9kb3ducmV2LnhtbESPW2vCQBSE3wv+h+UUfKubii2auhFT&#10;KJiCD14QfDtkTy42ezZmtxr/fVco+DjMzDfMfNGbRlyoc7VlBa+jCARxbnXNpYL97utlCsJ5ZI2N&#10;ZVJwIweLZPA0x1jbK2/osvWlCBB2MSqovG9jKV1ekUE3si1x8ArbGfRBdqXUHV4D3DRyHEXv0mDN&#10;YaHClj4ryn+2v0ZBevs+rK3PzqvieDpnaTrO8GSUGj73yw8Qnnr/CP+3V1rBZPY2g/ub8ARk8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Y5lu6xwAAAN0AAAAPAAAAAAAA&#10;AAAAAAAAAKECAABkcnMvZG93bnJldi54bWxQSwUGAAAAAAQABAD5AAAAlQMAAAAA&#10;" strokecolor="#2f5496 [2408]" strokeweight="1.5pt"/>
            <v:shape id="AutoShape 37" o:spid="_x0000_s491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7A4msIAAADdAAAADwAAAGRycy9kb3ducmV2LnhtbERPTYvCMBC9L/gfwgje1lRZZK1GscKC&#10;FTysiuBtaMa22kxqE7X+e3MQPD7e93TemkrcqXGlZQWDfgSCOLO65FzBfvf3/QvCeWSNlWVS8CQH&#10;81nna4qxtg/+p/vW5yKEsItRQeF9HUvpsoIMur6tiQN3so1BH2CTS93gI4SbSg6jaCQNlhwaCqxp&#10;WVB22d6MguS5PmysT6+r0/F8TZNkmOLZKNXrtosJCE+t/4jf7pVW8DMehf3hTXgCcvY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7A4msIAAADdAAAADwAAAAAAAAAAAAAA&#10;AAChAgAAZHJzL2Rvd25yZXYueG1sUEsFBgAAAAAEAAQA+QAAAJADAAAAAA==&#10;" strokecolor="#2f5496 [2408]" strokeweight="1.5pt"/>
          </v:group>
        </w:pict>
      </w:r>
      <w:r w:rsidR="00B9208E" w:rsidRP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O    O    O    O    O    O     </w:t>
      </w:r>
    </w:p>
    <w:p w:rsidR="00B9208E" w:rsidRPr="00B9208E" w:rsidRDefault="00BD3DCE" w:rsidP="00B9208E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908" style="position:absolute;margin-left:-16.1pt;margin-top:9.4pt;width:521.25pt;height:36.85pt;z-index:-25136742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D&#10;9QqmEgQAAPEPAAAOAAAAAAAAAAAAAAAAAC4CAABkcnMvZTJvRG9jLnhtbFBLAQItABQABgAIAAAA&#10;IQBYKw9o4AAAAAoBAAAPAAAAAAAAAAAAAAAAAGwGAABkcnMvZG93bnJldi54bWxQSwUGAAAAAAQA&#10;BADzAAAAeQcAAAAA&#10;">
            <v:group id="Group 33" o:spid="_x0000_s491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5ppmsscAAADd&#10;AAAADwAAAAAAAAAAAAAAAACqAgAAZHJzL2Rvd25yZXYueG1sUEsFBgAAAAAEAAQA+gAAAJ4DAAAA&#10;AA==&#10;">
              <v:rect id="Rectangle 34" o:spid="_x0000_s491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aok8UA&#10;AADdAAAADwAAAGRycy9kb3ducmV2LnhtbESPS2vDMBCE74X+B7GF3ho5D0zrRAnNk16TOpjeFmtj&#10;mVorY6mx8++jQqHHYWa+YRarwTbiSp2vHSsYjxIQxKXTNVcK8s/9yysIH5A1No5JwY08rJaPDwvM&#10;tOv5SNdTqESEsM9QgQmhzaT0pSGLfuRa4uhdXGcxRNlVUnfYR7ht5CRJUmmx5rhgsKWNofL79GMV&#10;TKtiZ4p863M7LtLD+XZe9197pZ6fhvc5iEBD+A//tT+0gtlbOoXfN/EJyO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/BqiTxQAAAN0AAAAPAAAAAAAAAAAAAAAAAJgCAABkcnMv&#10;ZG93bnJldi54bWxQSwUGAAAAAAQABAD1AAAAigMAAAAA&#10;" strokecolor="#2f5496 [2408]" strokeweight="1.5pt">
                <v:fill opacity="0"/>
              </v:rect>
              <v:rect id="Rectangle 35" o:spid="_x0000_s491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5XET8QA&#10;AADdAAAADwAAAGRycy9kb3ducmV2LnhtbESPQWvCQBSE7wX/w/KE3uomJYqm2Ygo1h6rNvdH9pmE&#10;ZN+m2VXjv+8WCj0OM/MNk61H04kbDa6xrCCeRSCIS6sbrhR8nfcvSxDOI2vsLJOCBzlY55OnDFNt&#10;73yk28lXIkDYpaig9r5PpXRlTQbdzPbEwbvYwaAPcqikHvAe4KaTr1G0kAYbDgs19rStqWxPV6Og&#10;mO96PkjDn/E+Wc2L9v17Gxulnqfj5g2Ep9H/h//aH1pBslok8PsmPAGZ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OVxE/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91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8ebAscAAADdAAAADwAAAGRycy9kb3ducmV2LnhtbESPT2vCQBTE74LfYXmCN7OptFKjqzSF&#10;gil48A+Ct0f2mcRm38bsqvHbdwtCj8PM/IaZLztTixu1rrKs4CWKQRDnVldcKNjvvkbvIJxH1lhb&#10;JgUPcrBc9HtzTLS984ZuW1+IAGGXoILS+yaR0uUlGXSRbYiDd7KtQR9kW0jd4j3ATS3HcTyRBisO&#10;CyU29FlS/rO9GgXp4/uwtj67rE7H8yVL03GGZ6PUcNB9zEB46vx/+NleaQWv08kb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Xx5sCxwAAAN0AAAAPAAAAAAAA&#10;AAAAAAAAAKECAABkcnMvZG93bnJldi54bWxQSwUGAAAAAAQABAD5AAAAlQMAAAAA&#10;" strokecolor="#2f5496 [2408]" strokeweight="1.5pt"/>
            <v:shape id="AutoShape 37" o:spid="_x0000_s490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xUFdccAAADdAAAADwAAAGRycy9kb3ducmV2LnhtbESPT2vCQBTE7wW/w/KE3uqmUoKNbqQR&#10;BFPoQVsEb4/sM3/Mvo3ZrcZv3xWEHoeZ+Q2zWA6mFRfqXW1ZweskAkFcWF1zqeDne/0yA+E8ssbW&#10;Mim4kYNlOnpaYKLtlbd02flSBAi7BBVU3neJlK6oyKCb2I44eEfbG/RB9qXUPV4D3LRyGkWxNFhz&#10;WKiwo1VFxWn3axRkt8/9l/X5eXM8NOc8y6Y5Nkap5/HwMQfhafD/4Ud7oxW8vccx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nFQV1xwAAAN0AAAAPAAAAAAAA&#10;AAAAAAAAAKECAABkcnMvZG93bnJldi54bWxQSwUGAAAAAAQABAD5AAAAlQMAAAAA&#10;" strokecolor="#2f5496 [2408]" strokeweight="1.5pt"/>
          </v:group>
        </w:pict>
      </w:r>
      <w:r w:rsidR="00B9208E" w:rsidRP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O    O    O    O    O    O     </w:t>
      </w:r>
    </w:p>
    <w:p w:rsidR="00B9208E" w:rsidRPr="00B9208E" w:rsidRDefault="00BD3DCE" w:rsidP="00B9208E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902" style="position:absolute;margin-left:-16.1pt;margin-top:9.4pt;width:521.25pt;height:36.85pt;z-index:-25136640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XJISFg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Q1ySEhYEAADxDwAADgAAAAAAAAAAAAAAAAAuAgAAZHJzL2Uyb0RvYy54bWxQSwECLQAUAAYA&#10;CAAAACEAWCsPaOAAAAAKAQAADwAAAAAAAAAAAAAAAABwBgAAZHJzL2Rvd25yZXYueG1sUEsFBgAA&#10;AAAEAAQA8wAAAH0HAAAAAA==&#10;">
            <v:group id="Group 33" o:spid="_x0000_s490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3JRWMQAAADdAAAA&#10;DwAAAAAAAAAAAAAAAACqAgAAZHJzL2Rvd25yZXYueG1sUEsFBgAAAAAEAAQA+gAAAJsDAAAAAA==&#10;">
              <v:rect id="Rectangle 34" o:spid="_x0000_s490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6fecYA&#10;AADdAAAADwAAAGRycy9kb3ducmV2LnhtbESPT2vCQBTE74V+h+UVeqsbq4Saukpb/+BVGwm9PbLP&#10;bDD7NmS3Jn57Vyj0OMzMb5j5crCNuFDna8cKxqMEBHHpdM2Vgvx78/IGwgdkjY1jUnAlD8vF48Mc&#10;M+163tPlECoRIewzVGBCaDMpfWnIoh+5ljh6J9dZDFF2ldQd9hFuG/maJKm0WHNcMNjSl6HyfPi1&#10;CiZVsTZFvvK5HRfp9ng9fvY/G6Wen4aPdxCBhvAf/mvvtILpLJ3B/U18AnJx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u6fecYAAADdAAAADwAAAAAAAAAAAAAAAACYAgAAZHJz&#10;L2Rvd25yZXYueG1sUEsFBgAAAAAEAAQA9QAAAIsDAAAAAA==&#10;" strokecolor="#2f5496 [2408]" strokeweight="1.5pt">
                <v:fill opacity="0"/>
              </v:rect>
              <v:rect id="Rectangle 35" o:spid="_x0000_s490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dUkcIA&#10;AADdAAAADwAAAGRycy9kb3ducmV2LnhtbERPTW+CQBC9m/gfNmPSW10w2FZkNYaG1mNr633CjkBg&#10;Zym7RfrvuwcTjy/vO9tPphMjDa6xrCBeRiCIS6sbrhR8fxWPLyCcR9bYWSYFf+Rgv5vPMky1vfIn&#10;jSdfiRDCLkUFtfd9KqUrazLolrYnDtzFDgZ9gEMl9YDXEG46uYqiJ2mw4dBQY095TWV7+jUKzuvX&#10;nt+l4Y+4SDbrc/v2k8dGqYfFdNiC8DT5u/jmPmoFyeY57A9vwhOQu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d1SR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490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SUL3McAAADdAAAADwAAAGRycy9kb3ducmV2LnhtbESPT2vCQBTE70K/w/IKvZmNUmxN3Ugj&#10;CKbgQVuE3h7ZZ/40+zZmV43fvisUehxm5jfMYjmYVlyod7VlBZMoBkFcWF1zqeDrcz1+BeE8ssbW&#10;Mim4kYNl+jBaYKLtlXd02ftSBAi7BBVU3neJlK6oyKCLbEccvKPtDfog+1LqHq8Bblo5jeOZNFhz&#10;WKiwo1VFxc/+bBRkt4/D1vr8tDl+N6c8y6Y5Nkapp8fh/Q2Ep8H/h//aG63gef4ygfub8ARk+g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tJQvcxwAAAN0AAAAPAAAAAAAA&#10;AAAAAAAAAKECAABkcnMvZG93bnJldi54bWxQSwUGAAAAAAQABAD5AAAAlQMAAAAA&#10;" strokecolor="#2f5496 [2408]" strokeweight="1.5pt"/>
            <v:shape id="AutoShape 37" o:spid="_x0000_s490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feVq8cAAADdAAAADwAAAGRycy9kb3ducmV2LnhtbESPT2vCQBTE70K/w/IKvemmoWibupFG&#10;EIzQg7YUentkX/7Y7NuYXTV+e7cgeBxm5jfMfDGYVpyod41lBc+TCARxYXXDlYLvr9X4FYTzyBpb&#10;y6TgQg4W6cNojom2Z97SaecrESDsElRQe98lUrqiJoNuYjvi4JW2N+iD7CupezwHuGllHEVTabDh&#10;sFBjR8uair/d0SjILpufT+vzw7r83R/yLItz3Bulnh6Hj3cQngZ/D9/aa63g5W0Ww/+b8ARke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d95WrxwAAAN0AAAAPAAAAAAAA&#10;AAAAAAAAAKECAABkcnMvZG93bnJldi54bWxQSwUGAAAAAAQABAD5AAAAlQMAAAAA&#10;" strokecolor="#2f5496 [2408]" strokeweight="1.5pt"/>
          </v:group>
        </w:pict>
      </w:r>
      <w:r w:rsidR="00B9208E" w:rsidRP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O    O    O    O    O    O     </w:t>
      </w:r>
    </w:p>
    <w:p w:rsidR="00B9208E" w:rsidRPr="00B9208E" w:rsidRDefault="00BD3DCE" w:rsidP="00B9208E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896" style="position:absolute;margin-left:-16.1pt;margin-top:9.4pt;width:521.25pt;height:36.85pt;z-index:-25136537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GrH1zxYEAADxDwAADgAAAAAAAAAAAAAAAAAuAgAAZHJzL2Uyb0RvYy54bWxQSwECLQAUAAYA&#10;CAAAACEAWCsPaOAAAAAKAQAADwAAAAAAAAAAAAAAAABwBgAAZHJzL2Rvd25yZXYueG1sUEsFBgAA&#10;AAAEAAQA8wAAAH0HAAAAAA==&#10;">
            <v:group id="Group 33" o:spid="_x0000_s489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g+bNgMcAAADd&#10;AAAADwAAAAAAAAAAAAAAAACqAgAAZHJzL2Rvd25yZXYueG1sUEsFBgAAAAAEAAQA+gAAAJ4DAAAA&#10;AA==&#10;">
              <v:rect id="Rectangle 34" o:spid="_x0000_s490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oDocYA&#10;AADdAAAADwAAAGRycy9kb3ducmV2LnhtbESPQWvCQBSE7wX/w/IEb3Vjq7ZNXaW1WnqtjYTeHtln&#10;Nph9G7JbE/+9Kwg9DjPzDbNY9bYWJ2p95VjBZJyAIC6crrhUkP1s759B+ICssXZMCs7kYbUc3C0w&#10;1a7jbzrtQikihH2KCkwITSqlLwxZ9GPXEEfv4FqLIcq2lLrFLsJtLR+SZC4tVhwXDDa0NlQcd39W&#10;wWOZb0yeffjMTvL55/68f+9+t0qNhv3bK4hAffgP39pfWsH05WkG1zfxCcjl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noDocYAAADdAAAADwAAAAAAAAAAAAAAAACYAgAAZHJz&#10;L2Rvd25yZXYueG1sUEsFBgAAAAAEAAQA9QAAAIsDAAAAAA==&#10;" strokecolor="#2f5496 [2408]" strokeweight="1.5pt">
                <v:fill opacity="0"/>
              </v:rect>
              <v:rect id="Rectangle 35" o:spid="_x0000_s490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JpfsIA&#10;AADdAAAADwAAAGRycy9kb3ducmV2LnhtbESPS4vCQBCE74L/YWjB2zqJ+IyOIi7qHn3em0ybBDM9&#10;2cyo8d87Cwsei6r6ipovG1OKB9WusKwg7kUgiFOrC84UnE+brwkI55E1lpZJwYscLBft1hwTbZ98&#10;oMfRZyJA2CWoIPe+SqR0aU4GXc9WxMG72tqgD7LOpK7xGeCmlP0oGkmDBYeFHCta55Tejnej4DL8&#10;rngnDe/jzWA6vNy2v+vYKNXtNKsZCE+N/4T/2z9awWA6HsHfm/AE5OI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0ml+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489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YA2M8cAAADdAAAADwAAAGRycy9kb3ducmV2LnhtbESPT2vCQBTE74LfYXmCN7OplFqjqzSF&#10;gil48A+Ct0f2mcRm38bsqvHbdwtCj8PM/IaZLztTixu1rrKs4CWKQRDnVldcKNjvvkbvIJxH1lhb&#10;JgUPcrBc9HtzTLS984ZuW1+IAGGXoILS+yaR0uUlGXSRbYiDd7KtQR9kW0jd4j3ATS3HcfwmDVYc&#10;Fkps6LOk/Gd7NQrSx/dhbX12WZ2O50uWpuMMz0ap4aD7mIHw1Pn/8LO90gpep5MJ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NgDYzxwAAAN0AAAAPAAAAAAAA&#10;AAAAAAAAAKECAABkcnMvZG93bnJldi54bWxQSwUGAAAAAAQABAD5AAAAlQMAAAAA&#10;" strokecolor="#2f5496 [2408]" strokeweight="1.5pt"/>
            <v:shape id="AutoShape 37" o:spid="_x0000_s489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B+iQcQAAADdAAAADwAAAGRycy9kb3ducmV2LnhtbERPy2rCQBTdC/2H4Ra600ml9JE6kUYQ&#10;jNCFtgjuLplrHs3ciZlpEv/eWQguD+e9WI6mET11rrKs4HkWgSDOra64UPD7s56+g3AeWWNjmRRc&#10;yMEyeZgsMNZ24B31e1+IEMIuRgWl920spctLMuhmtiUO3Ml2Bn2AXSF1h0MIN42cR9GrNFhxaCix&#10;pVVJ+d/+3yhIL9vDt/XZeXM61ucsTecZ1kapp8fx6xOEp9HfxTf3Rit4+XgLc8Ob8ARkc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8H6JBxAAAAN0AAAAPAAAAAAAAAAAA&#10;AAAAAKECAABkcnMvZG93bnJldi54bWxQSwUGAAAAAAQABAD5AAAAkgMAAAAA&#10;" strokecolor="#2f5496 [2408]" strokeweight="1.5pt"/>
          </v:group>
        </w:pict>
      </w:r>
      <w:r w:rsidR="00B9208E" w:rsidRP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O    O    O    O    O    O     </w:t>
      </w:r>
    </w:p>
    <w:p w:rsidR="00B9208E" w:rsidRPr="00B9208E" w:rsidRDefault="00BD3DCE" w:rsidP="00B9208E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890" style="position:absolute;margin-left:-16.1pt;margin-top:9.4pt;width:521.25pt;height:36.85pt;z-index:-25136435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Re+NE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H&#10;Re+NEgQAAPEPAAAOAAAAAAAAAAAAAAAAAC4CAABkcnMvZTJvRG9jLnhtbFBLAQItABQABgAIAAAA&#10;IQBYKw9o4AAAAAoBAAAPAAAAAAAAAAAAAAAAAGwGAABkcnMvZG93bnJldi54bWxQSwUGAAAAAAQA&#10;BADzAAAAeQcAAAAA&#10;">
            <v:group id="Group 33" o:spid="_x0000_s489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Qi7pMQAAADdAAAA&#10;DwAAAAAAAAAAAAAAAACqAgAAZHJzL2Rvd25yZXYueG1sUEsFBgAAAAAEAAQA+gAAAJsDAAAAAA==&#10;">
              <v:rect id="Rectangle 34" o:spid="_x0000_s489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R1hcUA&#10;AADdAAAADwAAAGRycy9kb3ducmV2LnhtbESPT2vCQBTE70K/w/IK3nSTKmKjq/SfpVc1Enp7ZJ/Z&#10;0OzbkN2a+O3dQsHjMDO/YdbbwTbiQp2vHStIpwkI4tLpmisF+XE3WYLwAVlj45gUXMnDdvMwWmOm&#10;Xc97uhxCJSKEfYYKTAhtJqUvDVn0U9cSR+/sOoshyq6SusM+wm0jn5JkIS3WHBcMtvRmqPw5/FoF&#10;s6r4MEX+7nObFovP0/X02n/vlBo/Di8rEIGGcA//t7+0gvnzMoW/N/EJyM0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lHWFxQAAAN0AAAAPAAAAAAAAAAAAAAAAAJgCAABkcnMv&#10;ZG93bnJldi54bWxQSwUGAAAAAAQABAD1AAAAigMAAAAA&#10;" strokecolor="#2f5496 [2408]" strokeweight="1.5pt">
                <v:fill opacity="0"/>
              </v:rect>
              <v:rect id="Rectangle 35" o:spid="_x0000_s489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wfWsMA&#10;AADdAAAADwAAAGRycy9kb3ducmV2LnhtbESPT4vCMBTE7wt+h/AEb2ta0UVro4ii7nHXP/dH82xL&#10;m5faRK3ffiMIexxm5jdMuuxMLe7UutKygngYgSDOrC45V3A6bj+nIJxH1lhbJgVPcrBc9D5STLR9&#10;8C/dDz4XAcIuQQWF900ipcsKMuiGtiEO3sW2Bn2QbS51i48AN7UcRdGXNFhyWCiwoXVBWXW4GQXn&#10;yabhvTT8E2/Hs8m52l3XsVFq0O9WcxCeOv8ffre/tYLxbDqC15vwBOTi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zwfW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89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25AF8cAAADdAAAADwAAAGRycy9kb3ducmV2LnhtbESPT2vCQBTE7wW/w/IK3uqmWoqNbsQU&#10;CqbgQS2Ct0f25Y9m38bsVuO37woFj8PM/IaZL3rTiAt1rras4HUUgSDOra65VPCz+3qZgnAeWWNj&#10;mRTcyMEiGTzNMdb2yhu6bH0pAoRdjAoq79tYSpdXZNCNbEscvMJ2Bn2QXSl1h9cAN40cR9G7NFhz&#10;WKiwpc+K8tP21yhIb9/7tfXZeVUcjucsTccZHo1Sw+d+OQPhqfeP8H97pRW8fUwncH8TnoB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HbkAXxwAAAN0AAAAPAAAAAAAA&#10;AAAAAAAAAKECAABkcnMvZG93bnJldi54bWxQSwUGAAAAAAQABAD5AAAAlQMAAAAA&#10;" strokecolor="#2f5496 [2408]" strokeweight="1.5pt"/>
            <v:shape id="AutoShape 37" o:spid="_x0000_s489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IfYY8cAAADdAAAADwAAAGRycy9kb3ducmV2LnhtbESPQWvCQBSE7wX/w/KE3pqNIsWmWaUR&#10;CqbgoVaE3h7ZZxKbfRuz2yT++65Q8DjMzDdMuh5NI3rqXG1ZwSyKQRAXVtdcKjh8vT8tQTiPrLGx&#10;TAqu5GC9mjykmGg78Cf1e1+KAGGXoILK+zaR0hUVGXSRbYmDd7KdQR9kV0rd4RDgppHzOH6WBmsO&#10;CxW2tKmo+Nn/GgXZ9eO4sz6/bE/f50ueZfMcz0apx+n49grC0+jv4f/2VitYvCwXcHsTnoBc/Q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Ih9hjxwAAAN0AAAAPAAAAAAAA&#10;AAAAAAAAAKECAABkcnMvZG93bnJldi54bWxQSwUGAAAAAAQABAD5AAAAlQMAAAAA&#10;" strokecolor="#2f5496 [2408]" strokeweight="1.5pt"/>
          </v:group>
        </w:pict>
      </w:r>
      <w:r w:rsidR="00B9208E" w:rsidRP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O    O    O    O    O    O     </w:t>
      </w:r>
    </w:p>
    <w:p w:rsidR="00B9208E" w:rsidRPr="00B9208E" w:rsidRDefault="00BD3DCE" w:rsidP="00B9208E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lastRenderedPageBreak/>
        <w:pict>
          <v:group id="_x0000_s4884" style="position:absolute;margin-left:-16.1pt;margin-top:9.4pt;width:521.25pt;height:36.85pt;z-index:-25136332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Cl/fPkXBAAA8Q8AAA4AAAAAAAAAAAAAAAAALgIAAGRycy9lMm9Eb2MueG1sUEsBAi0AFAAG&#10;AAgAAAAhAFgrD2jgAAAACgEAAA8AAAAAAAAAAAAAAAAAcQYAAGRycy9kb3ducmV2LnhtbFBLBQYA&#10;AAAABAAEAPMAAAB+BwAAAAA=&#10;">
            <v:group id="Group 33" o:spid="_x0000_s488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Ka2GS8cAAADd&#10;AAAADwAAAAAAAAAAAAAAAACqAgAAZHJzL2Rvd25yZXYueG1sUEsFBgAAAAAEAAQA+gAAAJ4DAAAA&#10;AA==&#10;">
              <v:rect id="Rectangle 34" o:spid="_x0000_s488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DFIasYA&#10;AADdAAAADwAAAGRycy9kb3ducmV2LnhtbESPQWvCQBSE70L/w/IKvdWNtViNrmJtLV61keDtkX1m&#10;g9m3Ibs18d93CwWPw8x8wyxWva3FlVpfOVYwGiYgiAunKy4VZN/b5ykIH5A11o5JwY08rJYPgwWm&#10;2nW8p+shlCJC2KeowITQpFL6wpBFP3QNcfTOrrUYomxLqVvsItzW8iVJJtJixXHBYEMbQ8Xl8GMV&#10;jMv80+TZh8/sKJ98HW/H9+60VerpsV/PQQTqwz38395pBa+z6Rv8vYlPQC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DFIasYAAADdAAAADwAAAAAAAAAAAAAAAACYAgAAZHJz&#10;L2Rvd25yZXYueG1sUEsFBgAAAAAEAAQA9QAAAIsDAAAAAA==&#10;" strokecolor="#2f5496 [2408]" strokeweight="1.5pt">
                <v:fill opacity="0"/>
              </v:rect>
              <v:rect id="Rectangle 35" o:spid="_x0000_s488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QosMAA&#10;AADdAAAADwAAAGRycy9kb3ducmV2LnhtbERPTYvCMBC9C/6HMMLeNK2oaG0UUVz36Lp6H5qxLW0m&#10;tYla//3mIHh8vO903ZlaPKh1pWUF8SgCQZxZXXKu4Py3H85BOI+ssbZMCl7kYL3q91JMtH3yLz1O&#10;PhchhF2CCgrvm0RKlxVk0I1sQxy4q20N+gDbXOoWnyHc1HIcRTNpsOTQUGBD24Ky6nQ3Ci7TXcMH&#10;afgY7yeL6aX6vm1jo9TXoNssQXjq/Ef8dv9oBZPFPMwNb8ITkKt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tQosM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488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oZ3/ccAAADdAAAADwAAAGRycy9kb3ducmV2LnhtbESPQWvCQBSE7wX/w/KE3urGUIqmrsEI&#10;gil4qC2F3h7ZZxKbfRuz2yT++65Q8DjMzDfMKh1NI3rqXG1ZwXwWgSAurK65VPD5sXtagHAeWWNj&#10;mRRcyUG6njysMNF24Hfqj74UAcIuQQWV920ipSsqMuhmtiUO3sl2Bn2QXSl1h0OAm0bGUfQiDdYc&#10;FipsaVtR8XP8NQqy69vXwfr8sj99ny95lsU5no1Sj9Nx8wrC0+jv4f/2Xit4Xi6W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mhnf9xwAAAN0AAAAPAAAAAAAA&#10;AAAAAAAAAKECAABkcnMvZG93bnJldi54bWxQSwUGAAAAAAQABAD5AAAAlQMAAAAA&#10;" strokecolor="#2f5496 [2408]" strokeweight="1.5pt"/>
            <v:shape id="AutoShape 37" o:spid="_x0000_s488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mVIvcQAAADdAAAADwAAAGRycy9kb3ducmV2LnhtbERPTWvCQBC9F/wPywi9NRtDKTVmFSMI&#10;ptBDbRG8DdkxiWZnk+xW47/vHgoeH+87W42mFVcaXGNZwSyKQRCXVjdcKfj53r68g3AeWWNrmRTc&#10;ycFqOXnKMNX2xl903ftKhBB2KSqove9SKV1Zk0EX2Y44cCc7GPQBDpXUA95CuGllEsdv0mDDoaHG&#10;jjY1lZf9r1GQ3z8On9YX/e50PPdFnicFno1Sz9NxvQDhafQP8b97pxW8zudhf3gTnoBc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yZUi9xAAAAN0AAAAPAAAAAAAAAAAA&#10;AAAAAKECAABkcnMvZG93bnJldi54bWxQSwUGAAAAAAQABAD5AAAAkgMAAAAA&#10;" strokecolor="#2f5496 [2408]" strokeweight="1.5pt"/>
          </v:group>
        </w:pict>
      </w:r>
      <w:r w:rsidR="00B9208E" w:rsidRP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O    O    O    O    O    O     </w:t>
      </w:r>
    </w:p>
    <w:p w:rsidR="00B9208E" w:rsidRPr="00B9208E" w:rsidRDefault="00BD3DCE" w:rsidP="00B9208E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878" style="position:absolute;margin-left:-16.1pt;margin-top:9.4pt;width:521.25pt;height:36.85pt;z-index:-25136230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H&#10;302VEgQAAPEPAAAOAAAAAAAAAAAAAAAAAC4CAABkcnMvZTJvRG9jLnhtbFBLAQItABQABgAIAAAA&#10;IQBYKw9o4AAAAAoBAAAPAAAAAAAAAAAAAAAAAGwGAABkcnMvZG93bnJldi54bWxQSwUGAAAAAAQA&#10;BADzAAAAeQcAAAAA&#10;">
            <v:group id="Group 33" o:spid="_x0000_s488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TTxaVxgAAAN0A&#10;AAAPAAAAAAAAAAAAAAAAAKoCAABkcnMvZG93bnJldi54bWxQSwUGAAAAAAQABAD6AAAAnQMAAAAA&#10;">
              <v:rect id="Rectangle 34" o:spid="_x0000_s488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tPYtMYA&#10;AADdAAAADwAAAGRycy9kb3ducmV2LnhtbESPT2vCQBTE7wW/w/IK3nRjLaKpq9g/Fq9qJHh7ZF+z&#10;odm3Ibua+O27gtDjMDO/YZbr3tbiSq2vHCuYjBMQxIXTFZcKsuN2NAfhA7LG2jEpuJGH9WrwtMRU&#10;u473dD2EUkQI+xQVmBCaVEpfGLLox64hjt6Pay2GKNtS6ha7CLe1fEmSmbRYcVww2NCHoeL3cLEK&#10;pmX+ZfLs02d2ks++T7fTe3feKjV87jdvIAL14T/8aO+0gtfFYgr3N/EJyN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tPYtMYAAADdAAAADwAAAAAAAAAAAAAAAACYAgAAZHJz&#10;L2Rvd25yZXYueG1sUEsFBgAAAAAEAAQA9QAAAIsDAAAAAA==&#10;" strokecolor="#2f5496 [2408]" strokeweight="1.5pt">
                <v:fill opacity="0"/>
              </v:rect>
              <v:rect id="Rectangle 35" o:spid="_x0000_s488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C0aMQA&#10;AADdAAAADwAAAGRycy9kb3ducmV2LnhtbESPQWvCQBSE70L/w/IKvdVNSlKamFWKRevR2ub+yD6T&#10;YPZtmt2a+O+7guBxmJlvmGI1mU6caXCtZQXxPAJBXFndcq3g53vz/AbCeWSNnWVScCEHq+XDrMBc&#10;25G/6HzwtQgQdjkqaLzvcyld1ZBBN7c9cfCOdjDogxxqqQccA9x08iWKXqXBlsNCgz2tG6pOhz+j&#10;oEw/ev6UhvfxJsnS8rT9XcdGqafH6X0BwtPk7+Fbe6cVJFmWwPVNeAJy+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ZAtGj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88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hLrJccAAADdAAAADwAAAGRycy9kb3ducmV2LnhtbESPW2vCQBSE3wv+h+UUfKubii2auhFT&#10;KJiCD14QfDtkTy42ezZmtxr/fVco+DjMzDfMfNGbRlyoc7VlBa+jCARxbnXNpYL97utlCsJ5ZI2N&#10;ZVJwIweLZPA0x1jbK2/osvWlCBB2MSqovG9jKV1ekUE3si1x8ArbGfRBdqXUHV4D3DRyHEXv0mDN&#10;YaHClj4ryn+2v0ZBevs+rK3PzqvieDpnaTrO8GSUGj73yw8Qnnr/CP+3V1rBZDZ7g/ub8ARk8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iEuslxwAAAN0AAAAPAAAAAAAA&#10;AAAAAAAAAKECAABkcnMvZG93bnJldi54bWxQSwUGAAAAAAQABAD5AAAAlQMAAAAA&#10;" strokecolor="#2f5496 [2408]" strokeweight="1.5pt"/>
            <v:shape id="AutoShape 37" o:spid="_x0000_s487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sB1UscAAADdAAAADwAAAGRycy9kb3ducmV2LnhtbESPQWvCQBSE7wX/w/KE3urGUKSmrsEI&#10;gin0oC2F3h7ZZxKbfRuz2yT++65Q8DjMzDfMKh1NI3rqXG1ZwXwWgSAurK65VPD5sXt6AeE8ssbG&#10;Mim4koN0PXlYYaLtwAfqj74UAcIuQQWV920ipSsqMuhmtiUO3sl2Bn2QXSl1h0OAm0bGUbSQBmsO&#10;CxW2tK2o+Dn+GgXZ9e3r3fr8sj99ny95lsU5no1Sj9Nx8wrC0+jv4f/2Xit4Xi4X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SwHVSxwAAAN0AAAAPAAAAAAAA&#10;AAAAAAAAAKECAABkcnMvZG93bnJldi54bWxQSwUGAAAAAAQABAD5AAAAlQMAAAAA&#10;" strokecolor="#2f5496 [2408]" strokeweight="1.5pt"/>
          </v:group>
        </w:pict>
      </w:r>
      <w:r w:rsidR="00B9208E" w:rsidRP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O    O    O    O    O    O     </w:t>
      </w:r>
    </w:p>
    <w:p w:rsidR="00B9208E" w:rsidRPr="00B9208E" w:rsidRDefault="00BD3DCE" w:rsidP="00B9208E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872" style="position:absolute;margin-left:-16.1pt;margin-top:9.4pt;width:521.25pt;height:36.85pt;z-index:-25136128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DSnbZAFQQAAPEPAAAOAAAAAAAAAAAAAAAAAC4CAABkcnMvZTJvRG9jLnhtbFBLAQItABQABgAI&#10;AAAAIQBYKw9o4AAAAAoBAAAPAAAAAAAAAAAAAAAAAG8GAABkcnMvZG93bnJldi54bWxQSwUGAAAA&#10;AAQABADzAAAAfAcAAAAA&#10;">
            <v:group id="Group 33" o:spid="_x0000_s487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ypyF/wwAAAN0AAAAP&#10;AAAAAAAAAAAAAAAAAKoCAABkcnMvZG93bnJldi54bWxQSwUGAAAAAAQABAD6AAAAmgMAAAAA&#10;">
              <v:rect id="Rectangle 34" o:spid="_x0000_s487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vvXsYA&#10;AADdAAAADwAAAGRycy9kb3ducmV2LnhtbESPQWvCQBSE74X+h+UVvNWNtkgTXaW1tXjVRoK3R/aZ&#10;DWbfhuxq4r/vCoUeh5n5hlmsBtuIK3W+dqxgMk5AEJdO11wpyH82z28gfEDW2DgmBTfysFo+Piww&#10;067nHV33oRIRwj5DBSaENpPSl4Ys+rFriaN3cp3FEGVXSd1hH+G2kdMkmUmLNccFgy2tDZXn/cUq&#10;eKmKL1Pknz63k2L2fbgdPvrjRqnR0/A+BxFoCP/hv/ZWK3hN0xTub+ITkM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zvvXsYAAADdAAAADwAAAAAAAAAAAAAAAACYAgAAZHJz&#10;L2Rvd25yZXYueG1sUEsFBgAAAAAEAAQA9QAAAIsDAAAAAA==&#10;" strokecolor="#2f5496 [2408]" strokeweight="1.5pt">
                <v:fill opacity="0"/>
              </v:rect>
              <v:rect id="Rectangle 35" o:spid="_x0000_s487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WK+8EA&#10;AADdAAAADwAAAGRycy9kb3ducmV2LnhtbERPz0/CMBS+k/g/NM/EG2tHHNFBWcwIyhGm3F/Wx7aw&#10;vs61wvzv6cHE45fv97qYbC+uNPrOsYY0USCIa2c6bjR8fe7mLyB8QDbYOyYNv+Sh2DzM1pgbd+Mj&#10;XavQiBjCPkcNbQhDLqWvW7LoEzcQR+7sRoshwrGRZsRbDLe9XCi1lBY7jg0tDlS2VF+qH6vhlG0H&#10;/pCWD+nu+TU7Xd6/y9Rq/fQ4va1ABJrCv/jPvTcaMqXi/vgmPgG5u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lVivv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487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QfVtsUAAADdAAAADwAAAGRycy9kb3ducmV2LnhtbESPQWvCQBSE7wX/w/IEb3VXoaVEVzGC&#10;YIQeqiJ4e2SfSTT7Nma3Gv99VxB6HGbmG2Y672wtbtT6yrGG0VCBIM6dqbjQsN+t3r9A+IBssHZM&#10;Gh7kYT7rvU0xMe7OP3TbhkJECPsENZQhNImUPi/Joh+6hjh6J9daDFG2hTQt3iPc1nKs1Ke0WHFc&#10;KLGhZUn5ZftrNaSPzeHbhey6Ph3P1yxNxxmerdaDfreYgAjUhf/wq702Gj6UGsHzTXwCcvY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QfVtsUAAADdAAAADwAAAAAAAAAA&#10;AAAAAAChAgAAZHJzL2Rvd25yZXYueG1sUEsFBgAAAAAEAAQA+QAAAJMDAAAAAA==&#10;" strokecolor="#2f5496 [2408]" strokeweight="1.5pt"/>
            <v:shape id="AutoShape 37" o:spid="_x0000_s487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dVLwcYAAADdAAAADwAAAGRycy9kb3ducmV2LnhtbESPQWvCQBSE7wX/w/IEb3XXQEuJrmIE&#10;wQg91BbB2yP7TKLZtzG71fjvu4LQ4zAz3zCzRW8bcaXO1441TMYKBHHhTM2lhp/v9esHCB+QDTaO&#10;ScOdPCzmg5cZpsbd+Iuuu1CKCGGfooYqhDaV0hcVWfRj1xJH7+g6iyHKrpSmw1uE20YmSr1LizXH&#10;hQpbWlVUnHe/VkN23+4/Xcgvm+PhdMmzLMnxZLUeDfvlFESgPvyHn+2N0fCmVAKPN/EJyPk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3VS8HGAAAA3QAAAA8AAAAAAAAA&#10;AAAAAAAAoQIAAGRycy9kb3ducmV2LnhtbFBLBQYAAAAABAAEAPkAAACUAwAAAAA=&#10;" strokecolor="#2f5496 [2408]" strokeweight="1.5pt"/>
          </v:group>
        </w:pict>
      </w:r>
      <w:r w:rsidR="00B9208E" w:rsidRP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O    O    O    O    O    O     </w:t>
      </w:r>
    </w:p>
    <w:p w:rsidR="00B9208E" w:rsidRDefault="00B9208E" w:rsidP="00B9208E">
      <w:pPr>
        <w:spacing w:line="240" w:lineRule="auto"/>
        <w:rPr>
          <w:rFonts w:ascii="ALFABET98" w:hAnsi="ALFABET98"/>
          <w:sz w:val="36"/>
          <w:szCs w:val="36"/>
        </w:rPr>
      </w:pPr>
      <w:r w:rsidRPr="008140CA">
        <w:rPr>
          <w:rFonts w:ascii="ALFABET98" w:hAnsi="ALFABET98"/>
          <w:sz w:val="36"/>
          <w:szCs w:val="36"/>
        </w:rPr>
        <w:t xml:space="preserve"> </w:t>
      </w:r>
      <w:r>
        <w:rPr>
          <w:rFonts w:ascii="ALFABET98" w:hAnsi="ALFABET98"/>
          <w:sz w:val="36"/>
          <w:szCs w:val="36"/>
        </w:rPr>
        <w:t xml:space="preserve">                                  7</w:t>
      </w:r>
      <w:r w:rsidRPr="008140CA">
        <w:rPr>
          <w:rFonts w:ascii="ALFABET98" w:hAnsi="ALFABET98"/>
          <w:sz w:val="36"/>
          <w:szCs w:val="36"/>
        </w:rPr>
        <w:t xml:space="preserve">  </w:t>
      </w:r>
    </w:p>
    <w:p w:rsidR="00B9208E" w:rsidRDefault="00B9208E" w:rsidP="00B9208E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t>Sayın velim, yukarıdaki şeklin üzerinden çizelim.</w:t>
      </w:r>
      <w:r w:rsidRPr="008140CA">
        <w:rPr>
          <w:rFonts w:ascii="ALFABET98" w:hAnsi="ALFABET98"/>
          <w:sz w:val="36"/>
          <w:szCs w:val="36"/>
        </w:rPr>
        <w:t xml:space="preserve"> </w:t>
      </w:r>
    </w:p>
    <w:p w:rsidR="00B9208E" w:rsidRPr="00B9208E" w:rsidRDefault="00BD3DCE" w:rsidP="00B9208E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866" style="position:absolute;margin-left:-16.1pt;margin-top:9.4pt;width:521.25pt;height:36.85pt;z-index:-25135923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AoEV+2FQQAAPEPAAAOAAAAAAAAAAAAAAAAAC4CAABkcnMvZTJvRG9jLnhtbFBLAQItABQABgAI&#10;AAAAIQBYKw9o4AAAAAoBAAAPAAAAAAAAAAAAAAAAAG8GAABkcnMvZG93bnJldi54bWxQSwUGAAAA&#10;AAQABADzAAAAfAcAAAAA&#10;">
            <v:group id="Group 33" o:spid="_x0000_s486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zxBPqxgAAAN0A&#10;AAAPAAAAAAAAAAAAAAAAAKoCAABkcnMvZG93bnJldi54bWxQSwUGAAAAAAQABAD6AAAAnQMAAAAA&#10;">
              <v:rect id="Rectangle 34" o:spid="_x0000_s487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jdy8UA&#10;AADdAAAADwAAAGRycy9kb3ducmV2LnhtbESPT2sCMRTE74V+h/AK3mpiRZHVKPaP0mvtyuLtsXlu&#10;FjcvyyZ1129vCoUeh5n5DbPaDK4RV+pC7VnDZKxAEJfe1FxpyL93zwsQISIbbDyThhsF2KwfH1aY&#10;Gd/zF10PsRIJwiFDDTbGNpMylJYchrFviZN39p3DmGRXSdNhn+CukS9KzaXDmtOCxZbeLJWXw4/T&#10;MK2KD1vk7yF3k2K+P96Or/1pp/XoadguQUQa4n/4r/1pNMyUmsHvm/QE5Po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WN3LxQAAAN0AAAAPAAAAAAAAAAAAAAAAAJgCAABkcnMv&#10;ZG93bnJldi54bWxQSwUGAAAAAAQABAD1AAAAigMAAAAA&#10;" strokecolor="#2f5496 [2408]" strokeweight="1.5pt">
                <v:fill opacity="0"/>
              </v:rect>
              <v:rect id="Rectangle 35" o:spid="_x0000_s487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C3FMIA&#10;AADdAAAADwAAAGRycy9kb3ducmV2LnhtbESPS4vCQBCE7wv+h6EFbzqJGFmjo4ji47jr495k2iSY&#10;6YmZUeO/d4SFPRZV9RU1W7SmEg9qXGlZQTyIQBBnVpecKzgdN/1vEM4ja6wsk4IXOVjMO18zTLV9&#10;8i89Dj4XAcIuRQWF93UqpcsKMugGtiYO3sU2Bn2QTS51g88AN5UcRtFYGiw5LBRY06qg7Hq4GwXn&#10;ZF3zThr+iTejSXK+bm+r2CjV67bLKQhPrf8P/7X3WkESiPB5E56AnL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58LcU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486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aLoWcYAAADdAAAADwAAAGRycy9kb3ducmV2LnhtbESPT2vCQBTE7wW/w/KE3uquQluJrmKE&#10;gin04B8Eb4/sM4lm38bsVuO37woFj8PM/IaZzjtbiyu1vnKsYThQIIhzZyouNOy2X29jED4gG6wd&#10;k4Y7eZjPei9TTIy78Zqum1CICGGfoIYyhCaR0uclWfQD1xBH7+haiyHKtpCmxVuE21qOlPqQFiuO&#10;CyU2tCwpP29+rYb0/r3/cSG7rI6H0yVL01GGJ6v1a79bTEAE6sIz/N9eGQ3vSn3C4018AnL2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2i6FnGAAAA3QAAAA8AAAAAAAAA&#10;AAAAAAAAoQIAAGRycy9kb3ducmV2LnhtbFBLBQYAAAAABAAEAPkAAACUAwAAAAA=&#10;" strokecolor="#2f5496 [2408]" strokeweight="1.5pt"/>
            <v:shape id="AutoShape 37" o:spid="_x0000_s486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D18K8QAAADdAAAADwAAAGRycy9kb3ducmV2LnhtbERPy2rCQBTdF/yH4Qrd1RkDLSV1Io0g&#10;mEIXVRG6u2RuHjZzJ8mMGv++syh0eTjv1XqynbjS6FvHGpYLBYK4dKblWsPxsH16BeEDssHOMWm4&#10;k4d1NntYYWrcjb/oug+1iCHsU9TQhNCnUvqyIYt+4XriyFVutBgiHGtpRrzFcNvJRKkXabHl2NBg&#10;T5uGyp/9xWrI7x+nTxeKYVd9n4ciz5MCz1brx/n0/gYi0BT+xX/undHwrFScG9/EJyCz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MPXwrxAAAAN0AAAAPAAAAAAAAAAAA&#10;AAAAAKECAABkcnMvZG93bnJldi54bWxQSwUGAAAAAAQABAD5AAAAkgMAAAAA&#10;" strokecolor="#2f5496 [2408]" strokeweight="1.5pt"/>
          </v:group>
        </w:pict>
      </w:r>
      <w:r w:rsidR="00B9208E" w:rsidRPr="00B9208E">
        <w:rPr>
          <w:rFonts w:ascii="ALFABET98" w:hAnsi="ALFABET98"/>
          <w:color w:val="A6A6A6" w:themeColor="background1" w:themeShade="A6"/>
          <w:sz w:val="72"/>
          <w:szCs w:val="72"/>
        </w:rPr>
        <w:t>O    O    O    O    O</w:t>
      </w:r>
      <w:r w:rsid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    </w:t>
      </w:r>
      <w:r w:rsidR="00B9208E" w:rsidRP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     </w:t>
      </w:r>
    </w:p>
    <w:p w:rsidR="00B9208E" w:rsidRPr="00B9208E" w:rsidRDefault="00BD3DCE" w:rsidP="00B9208E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860" style="position:absolute;margin-left:-16.1pt;margin-top:9.4pt;width:521.25pt;height:36.85pt;z-index:-25135820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dfrfEQ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GR1&#10;+t8RBAAA8Q8AAA4AAAAAAAAAAAAAAAAALgIAAGRycy9lMm9Eb2MueG1sUEsBAi0AFAAGAAgAAAAh&#10;AFgrD2jgAAAACgEAAA8AAAAAAAAAAAAAAAAAawYAAGRycy9kb3ducmV2LnhtbFBLBQYAAAAABAAE&#10;APMAAAB4BwAAAAA=&#10;">
            <v:group id="Group 33" o:spid="_x0000_s486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SaDNMQAAADdAAAA&#10;DwAAAAAAAAAAAAAAAACqAgAAZHJzL2Rvd25yZXYueG1sUEsFBgAAAAAEAAQA+gAAAJsDAAAAAA==&#10;">
              <v:rect id="Rectangle 34" o:spid="_x0000_s486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pNFcUA&#10;AADdAAAADwAAAGRycy9kb3ducmV2LnhtbESPQWvCQBSE7wX/w/KE3uomFUVSV9FWi9dqJPT2yL5m&#10;Q7NvQ3Zr4r93hYLHYWa+YZbrwTbiQp2vHStIJwkI4tLpmisF+Wn/sgDhA7LGxjEpuJKH9Wr0tMRM&#10;u56/6HIMlYgQ9hkqMCG0mZS+NGTRT1xLHL0f11kMUXaV1B32EW4b+Zokc2mx5rhgsKV3Q+Xv8c8q&#10;mFbFzhT5h89tWsw/z9fztv/eK/U8HjZvIAIN4RH+bx+0glmSpnB/E5+AXN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uk0VxQAAAN0AAAAPAAAAAAAAAAAAAAAAAJgCAABkcnMv&#10;ZG93bnJldi54bWxQSwUGAAAAAAQABAD1AAAAigMAAAAA&#10;" strokecolor="#2f5496 [2408]" strokeweight="1.5pt">
                <v:fill opacity="0"/>
              </v:rect>
              <v:rect id="Rectangle 35" o:spid="_x0000_s486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InysMA&#10;AADdAAAADwAAAGRycy9kb3ducmV2LnhtbESPQYvCMBSE7wv+h/AEb2tasYtWo4ii63Gten80z7bY&#10;vNQmav33G2Fhj8PMfMPMl52pxYNaV1lWEA8jEMS51RUXCk7H7ecEhPPIGmvLpOBFDpaL3sccU22f&#10;fKBH5gsRIOxSVFB636RSurwkg25oG+LgXWxr0AfZFlK3+AxwU8tRFH1JgxWHhRIbWpeUX7O7UXBO&#10;Ng1/S8M/8XY8Tc7X3W0dG6UG/W41A+Gp8//hv/ZeK0iieATvN+EJyM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xIny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86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0B4h8YAAADdAAAADwAAAGRycy9kb3ducmV2LnhtbESPT4vCMBTE7wt+h/AEb2uqyy5SjWKF&#10;BbvgwT8I3h7Ns602L7WJWr+9ERY8DjPzG2Yya00lbtS40rKCQT8CQZxZXXKuYLf9/RyBcB5ZY2WZ&#10;FDzIwWza+ZhgrO2d13Tb+FwECLsYFRTe17GULivIoOvbmjh4R9sY9EE2udQN3gPcVHIYRT/SYMlh&#10;ocCaFgVl583VKEgef/uV9elleTycLmmSDFM8GaV63XY+BuGp9e/wf3upFXxHgy94vQlPQE6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dAeIfGAAAA3QAAAA8AAAAAAAAA&#10;AAAAAAAAoQIAAGRycy9kb3ducmV2LnhtbFBLBQYAAAAABAAEAPkAAACUAwAAAAA=&#10;" strokecolor="#2f5496 [2408]" strokeweight="1.5pt"/>
            <v:shape id="AutoShape 37" o:spid="_x0000_s486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Kng88YAAADdAAAADwAAAGRycy9kb3ducmV2LnhtbESPT4vCMBTE7wt+h/AEb2uq7C5SjWKF&#10;BbvgwT8I3h7Ns602L7WJWr+9ERY8DjPzG2Yya00lbtS40rKCQT8CQZxZXXKuYLf9/RyBcB5ZY2WZ&#10;FDzIwWza+ZhgrO2d13Tb+FwECLsYFRTe17GULivIoOvbmjh4R9sY9EE2udQN3gPcVHIYRT/SYMlh&#10;ocCaFgVl583VKEgef/uV9elleTycLmmSDFM8GaV63XY+BuGp9e/wf3upFXxHgy94vQlPQE6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ip4PPGAAAA3QAAAA8AAAAAAAAA&#10;AAAAAAAAoQIAAGRycy9kb3ducmV2LnhtbFBLBQYAAAAABAAEAPkAAACUAwAAAAA=&#10;" strokecolor="#2f5496 [2408]" strokeweight="1.5pt"/>
          </v:group>
        </w:pict>
      </w:r>
      <w:r w:rsid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O    O    O    O    </w:t>
      </w:r>
      <w:r w:rsidR="00B9208E" w:rsidRP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     </w:t>
      </w:r>
    </w:p>
    <w:p w:rsidR="00B9208E" w:rsidRPr="00B9208E" w:rsidRDefault="00BD3DCE" w:rsidP="00B9208E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854" style="position:absolute;margin-left:-16.1pt;margin-top:9.4pt;width:521.25pt;height:36.85pt;z-index:-25135718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aPaKuhYEAADxDwAADgAAAAAAAAAAAAAAAAAuAgAAZHJzL2Uyb0RvYy54bWxQSwECLQAUAAYA&#10;CAAAACEAWCsPaOAAAAAKAQAADwAAAAAAAAAAAAAAAABwBgAAZHJzL2Rvd25yZXYueG1sUEsFBgAA&#10;AAAEAAQA8wAAAH0HAAAAAA==&#10;">
            <v:group id="Group 33" o:spid="_x0000_s485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pg77bxgAAAN0A&#10;AAAPAAAAAAAAAAAAAAAAAKoCAABkcnMvZG93bnJldi54bWxQSwUGAAAAAAQABAD6AAAAnQMAAAAA&#10;">
              <v:rect id="Rectangle 34" o:spid="_x0000_s485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9w+sYA&#10;AADdAAAADwAAAGRycy9kb3ducmV2LnhtbESPQWvCQBSE7wX/w/IEb3WTFm2JrqKtll5rI8HbI/vM&#10;BrNvQ3Y18d93C4Ueh5n5hlmuB9uIG3W+dqwgnSYgiEuna64U5N/7x1cQPiBrbByTgjt5WK9GD0vM&#10;tOv5i26HUIkIYZ+hAhNCm0npS0MW/dS1xNE7u85iiLKrpO6wj3DbyKckmUuLNccFgy29GSovh6tV&#10;8FwVO1Pk7z63aTH/ON6P2/60V2oyHjYLEIGG8B/+a39qBbMkfYHfN/EJyN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B9w+sYAAADdAAAADwAAAAAAAAAAAAAAAACYAgAAZHJz&#10;L2Rvd25yZXYueG1sUEsFBgAAAAAEAAQA9QAAAIsDAAAAAA==&#10;" strokecolor="#2f5496 [2408]" strokeweight="1.5pt">
                <v:fill opacity="0"/>
              </v:rect>
              <v:rect id="Rectangle 35" o:spid="_x0000_s485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oQIL8A&#10;AADdAAAADwAAAGRycy9kb3ducmV2LnhtbERPy4rCMBTdD/gP4QruxrRiB61GEcXHcnztL821LTY3&#10;tYla/94sBJeH857OW1OJBzWutKwg7kcgiDOrS84VnI7r3xEI55E1VpZJwYsczGednymm2j55T4+D&#10;z0UIYZeigsL7OpXSZQUZdH1bEwfuYhuDPsAml7rBZwg3lRxE0Z80WHJoKLCmZUHZ9XA3Cs7Jquat&#10;NPwfr4fj5Hzd3JaxUarXbRcTEJ5a/xV/3DutIIniMDe8CU9Azt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i+hAg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485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qhPbcYAAADdAAAADwAAAGRycy9kb3ducmV2LnhtbESPT4vCMBTE7wt+h/AEb2uqsMtajWKF&#10;BbvgwT8I3h7Ns602L7WJWr+9ERY8DjPzG2Yya00lbtS40rKCQT8CQZxZXXKuYLf9/fwB4Tyyxsoy&#10;KXiQg9m08zHBWNs7r+m28bkIEHYxKii8r2MpXVaQQde3NXHwjrYx6INscqkbvAe4qeQwir6lwZLD&#10;QoE1LQrKzpurUZA8/vYr69PL8ng4XdIkGaZ4Mkr1uu18DMJT69/h//ZSK/iKBiN4vQlPQE6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aoT23GAAAA3QAAAA8AAAAAAAAA&#10;AAAAAAAAoQIAAGRycy9kb3ducmV2LnhtbFBLBQYAAAAABAAEAPkAAACUAwAAAAA=&#10;" strokecolor="#2f5496 [2408]" strokeweight="1.5pt"/>
            <v:shape id="AutoShape 37" o:spid="_x0000_s485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f4sTcIAAADdAAAADwAAAGRycy9kb3ducmV2LnhtbERPTYvCMBC9C/sfwgjebGpBka5R7MKC&#10;FTyoy8LehmZsq82kNlmt/94cBI+P971Y9aYRN+pcbVnBJIpBEBdW11wq+Dl+j+cgnEfW2FgmBQ9y&#10;sFp+DBaYanvnPd0OvhQhhF2KCirv21RKV1Rk0EW2JQ7cyXYGfYBdKXWH9xBuGpnE8UwarDk0VNjS&#10;V0XF5fBvFGSP7e/O+vy6Of2dr3mWJTmejVKjYb/+BOGp92/xy73RCqZxEvaHN+EJyOUT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f4sTcIAAADdAAAADwAAAAAAAAAAAAAA&#10;AAChAgAAZHJzL2Rvd25yZXYueG1sUEsFBgAAAAAEAAQA+QAAAJADAAAAAA==&#10;" strokecolor="#2f5496 [2408]" strokeweight="1.5pt"/>
          </v:group>
        </w:pict>
      </w:r>
      <w:r w:rsid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O    O    O            </w:t>
      </w:r>
      <w:r w:rsidR="00B9208E" w:rsidRP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     </w:t>
      </w:r>
    </w:p>
    <w:p w:rsidR="00B9208E" w:rsidRPr="00B9208E" w:rsidRDefault="00BD3DCE" w:rsidP="00B9208E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848" style="position:absolute;margin-left:-16.1pt;margin-top:9.4pt;width:521.25pt;height:36.85pt;z-index:-25135616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">
            <v:group id="Group 33" o:spid="_x0000_s485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jUcmXFAAAA3QAA&#10;AA8AAAAAAAAAAAAAAAAAqgIAAGRycy9kb3ducmV2LnhtbFBLBQYAAAAABAAEAPoAAACcAwAAAAA=&#10;">
              <v:rect id="Rectangle 34" o:spid="_x0000_s485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i8RMYA&#10;AADdAAAADwAAAGRycy9kb3ducmV2LnhtbESPzWrDMBCE74W8g9hAb42chIbiRjH5aUqvSR1Mb4u1&#10;tUytlbFU23n7qhDIcZiZb5h1NtpG9NT52rGC+SwBQVw6XXOlIP88Pr2A8AFZY+OYFFzJQ7aZPKwx&#10;1W7gE/XnUIkIYZ+iAhNCm0rpS0MW/cy1xNH7dp3FEGVXSd3hEOG2kYskWUmLNccFgy3tDZU/51+r&#10;YFkVb6bIDz6382L1frledsPXUanH6bh9BRFoDPfwrf2hFTwniyX8v4lPQG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Ui8RMYAAADdAAAADwAAAAAAAAAAAAAAAACYAgAAZHJz&#10;L2Rvd25yZXYueG1sUEsFBgAAAAAEAAQA9QAAAIsDAAAAAA==&#10;" strokecolor="#2f5496 [2408]" strokeweight="1.5pt">
                <v:fill opacity="0"/>
              </v:rect>
              <v:rect id="Rectangle 35" o:spid="_x0000_s485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vQmMQA&#10;AADdAAAADwAAAGRycy9kb3ducmV2LnhtbESPQWvCQBSE74L/YXmF3ppNxJQaXUUsWo/WNvdH9jUJ&#10;Zt+m2W0S/31XEDwOM/MNs9qMphE9da62rCCJYhDEhdU1lwq+v/YvbyCcR9bYWCYFV3KwWU8nK8y0&#10;HfiT+rMvRYCwy1BB5X2bSemKigy6yLbEwfuxnUEfZFdK3eEQ4KaRszh+lQZrDgsVtrSrqLic/4yC&#10;PH1v+UMaPiX7+SLNL4ffXWKUen4at0sQnkb/CN/bR60gjWdzuL0JT0Cu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3b0Jj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85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YmP1cUAAADdAAAADwAAAGRycy9kb3ducmV2LnhtbESPQYvCMBSE74L/ITzBm6YWXKRrlK0g&#10;WGEPqyLs7dE827rNS22i1n+/EQSPw8x8w8yXnanFjVpXWVYwGUcgiHOrKy4UHPbr0QyE88gaa8uk&#10;4EEOlot+b46Jtnf+odvOFyJA2CWooPS+SaR0eUkG3dg2xME72dagD7ItpG7xHuCmlnEUfUiDFYeF&#10;EhtalZT/7a5GQfrYHr+tzy6b0+/5kqVpnOHZKDUcdF+fIDx1/h1+tTdawTSKp/B8E56AXPw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YmP1cUAAADdAAAADwAAAAAAAAAA&#10;AAAAAAChAgAAZHJzL2Rvd25yZXYueG1sUEsFBgAAAAAEAAQA+QAAAJMDAAAAAA==&#10;" strokecolor="#2f5496 [2408]" strokeweight="1.5pt"/>
            <v:shape id="AutoShape 37" o:spid="_x0000_s484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VsRosUAAADdAAAADwAAAGRycy9kb3ducmV2LnhtbESPQYvCMBSE7wv+h/AEb2tqQVmqUayw&#10;YAUPqyJ4ezTPttq81Car9d9vBGGPw8x8w8wWnanFnVpXWVYwGkYgiHOrKy4UHPbfn18gnEfWWFsm&#10;BU9ysJj3PmaYaPvgH7rvfCEChF2CCkrvm0RKl5dk0A1tQxy8s20N+iDbQuoWHwFuahlH0UQarDgs&#10;lNjQqqT8uvs1CtLn5ri1Prutz6fLLUvTOMOLUWrQ75ZTEJ46/x9+t9dawTiKJ/B6E56AnP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VsRosUAAADdAAAADwAAAAAAAAAA&#10;AAAAAAChAgAAZHJzL2Rvd25yZXYueG1sUEsFBgAAAAAEAAQA+QAAAJMDAAAAAA==&#10;" strokecolor="#2f5496 [2408]" strokeweight="1.5pt"/>
          </v:group>
        </w:pict>
      </w:r>
      <w:r w:rsid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O    O               </w:t>
      </w:r>
      <w:r w:rsidR="00B9208E" w:rsidRP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     </w:t>
      </w:r>
    </w:p>
    <w:p w:rsidR="00B9208E" w:rsidRPr="00B9208E" w:rsidRDefault="00BD3DCE" w:rsidP="00B9208E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842" style="position:absolute;margin-left:-16.1pt;margin-top:9.4pt;width:521.25pt;height:36.85pt;z-index:-25135513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5wJFQ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CwX5wJFQQAAPEPAAAOAAAAAAAAAAAAAAAAAC4CAABkcnMvZTJvRG9jLnhtbFBLAQItABQABgAI&#10;AAAAIQBYKw9o4AAAAAoBAAAPAAAAAAAAAAAAAAAAAG8GAABkcnMvZG93bnJldi54bWxQSwUGAAAA&#10;AAQABADzAAAAfAcAAAAA&#10;">
            <v:group id="Group 33" o:spid="_x0000_s484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5PEWPwwAAAN0AAAAP&#10;AAAAAAAAAAAAAAAAAKoCAABkcnMvZG93bnJldi54bWxQSwUGAAAAAAQABAD6AAAAmgMAAAAA&#10;">
              <v:rect id="Rectangle 34" o:spid="_x0000_s484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CLrsUA&#10;AADdAAAADwAAAGRycy9kb3ducmV2LnhtbESPT2vCQBTE74V+h+UVvNWNFkWjq/SPFq9qJHh7ZJ/Z&#10;0OzbkF1N/PZdodDjMDO/YZbr3tbiRq2vHCsYDRMQxIXTFZcKsuP2dQbCB2SNtWNScCcP69Xz0xJT&#10;7Tre0+0QShEh7FNUYEJoUil9YciiH7qGOHoX11oMUbal1C12EW5rOU6SqbRYcVww2NCnoeLncLUK&#10;3sp8Y/Lsy2d2lE+/T/fTR3feKjV46d8XIAL14T/8195pBZNkPIfHm/gE5O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oIuuxQAAAN0AAAAPAAAAAAAAAAAAAAAAAJgCAABkcnMv&#10;ZG93bnJldi54bWxQSwUGAAAAAAQABAD1AAAAigMAAAAA&#10;" strokecolor="#2f5496 [2408]" strokeweight="1.5pt">
                <v:fill opacity="0"/>
              </v:rect>
              <v:rect id="Rectangle 35" o:spid="_x0000_s484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lARsAA&#10;AADdAAAADwAAAGRycy9kb3ducmV2LnhtbERPPW/CMBDdkfgP1lViAyeUoBIwCFFBGSGU/RRfk4j4&#10;HGID4d/joRLj0/terDpTizu1rrKsIB5FIIhzqysuFPyetsMvEM4ja6wtk4InOVgt+70Fpto++Ej3&#10;zBcihLBLUUHpfZNK6fKSDLqRbYgD92dbgz7AtpC6xUcIN7UcR9FUGqw4NJTY0Kak/JLdjIJz8t3w&#10;jzR8iLeTWXK+7K6b2Cg1+OjWcxCeOv8W/7v3WkESfYb94U14AnL5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zlARs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484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2sfC8YAAADdAAAADwAAAGRycy9kb3ducmV2LnhtbESPT4vCMBTE7wt+h/AEb2uqyy5SjWKF&#10;BbvgwT8I3h7Ns602L7WJWr+9ERY8DjPzG2Yya00lbtS40rKCQT8CQZxZXXKuYLf9/RyBcB5ZY2WZ&#10;FDzIwWza+ZhgrO2d13Tb+FwECLsYFRTe17GULivIoOvbmjh4R9sY9EE2udQN3gPcVHIYRT/SYMlh&#10;ocCaFgVl583VKEgef/uV9elleTycLmmSDFM8GaV63XY+BuGp9e/wf3upFXxHXwN4vQlPQE6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NrHwvGAAAA3QAAAA8AAAAAAAAA&#10;AAAAAAAAoQIAAGRycy9kb3ducmV2LnhtbFBLBQYAAAAABAAEAPkAAACUAwAAAAA=&#10;" strokecolor="#2f5496 [2408]" strokeweight="1.5pt"/>
            <v:shape id="AutoShape 37" o:spid="_x0000_s484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7mBfMcAAADdAAAADwAAAGRycy9kb3ducmV2LnhtbESPT2vCQBTE7wW/w/IK3ppNIy2SupFG&#10;EEyhB7UUentkn/nT7NuYXTV++65Q8DjMzG+YxXI0nTjT4BrLCp6jGARxaXXDlYKv/fppDsJ5ZI2d&#10;ZVJwJQfLbPKwwFTbC2/pvPOVCBB2KSqove9TKV1Zk0EX2Z44eAc7GPRBDpXUA14C3HQyieNXabDh&#10;sFBjT6uayt/dySjIrx/fn9YXx83hpz0WeZ4U2Bqlpo/j+xsIT6O/h//bG63gJZ4lcHsTnoD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juYF8xwAAAN0AAAAPAAAAAAAA&#10;AAAAAAAAAKECAABkcnMvZG93bnJldi54bWxQSwUGAAAAAAQABAD5AAAAlQMAAAAA&#10;" strokecolor="#2f5496 [2408]" strokeweight="1.5pt"/>
          </v:group>
        </w:pict>
      </w:r>
      <w:r w:rsidR="00B9208E" w:rsidRP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O         </w:t>
      </w:r>
    </w:p>
    <w:p w:rsidR="00B9208E" w:rsidRPr="00B9208E" w:rsidRDefault="00BD3DCE" w:rsidP="00B9208E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836" style="position:absolute;margin-left:-16.1pt;margin-top:9.4pt;width:521.25pt;height:36.85pt;z-index:-25135411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6bL71BYEAADxDwAADgAAAAAAAAAAAAAAAAAuAgAAZHJzL2Uyb0RvYy54bWxQSwECLQAUAAYA&#10;CAAAACEAWCsPaOAAAAAKAQAADwAAAAAAAAAAAAAAAABwBgAAZHJzL2Rvd25yZXYueG1sUEsFBgAA&#10;AAAEAAQA8wAAAH0HAAAAAA==&#10;">
            <v:group id="Group 33" o:spid="_x0000_s483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9qNlXxgAAAN0A&#10;AAAPAAAAAAAAAAAAAAAAAKoCAABkcnMvZG93bnJldi54bWxQSwUGAAAAAAQABAD6AAAAnQMAAAAA&#10;">
              <v:rect id="Rectangle 34" o:spid="_x0000_s484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QXdsYA&#10;AADdAAAADwAAAGRycy9kb3ducmV2LnhtbESPQWvCQBSE7wX/w/KE3urGilKia9C2ll5rI8HbI/vM&#10;BrNvQ3abxH/fLRQ8DjPzDbPJRtuInjpfO1YwnyUgiEuna64U5N+HpxcQPiBrbByTght5yLaThw2m&#10;2g38Rf0xVCJC2KeowITQplL60pBFP3MtcfQurrMYouwqqTscItw28jlJVtJizXHBYEuvhsrr8ccq&#10;WFTFuynyN5/bebH6ON1O++F8UOpxOu7WIAKN4R7+b39qBctksYS/N/EJyO0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DQXdsYAAADdAAAADwAAAAAAAAAAAAAAAACYAgAAZHJz&#10;L2Rvd25yZXYueG1sUEsFBgAAAAAEAAQA9QAAAIsDAAAAAA==&#10;" strokecolor="#2f5496 [2408]" strokeweight="1.5pt">
                <v:fill opacity="0"/>
              </v:rect>
              <v:rect id="Rectangle 35" o:spid="_x0000_s484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5x9qcQA&#10;AADdAAAADwAAAGRycy9kb3ducmV2LnhtbESPQWvCQBSE74L/YXlCb3WT1oQaXaWkpPXYpnp/ZJ9J&#10;MPs2zW41/vuuUPA4zMw3zHo7mk6caXCtZQXxPAJBXFndcq1g/108voBwHlljZ5kUXMnBdjOdrDHT&#10;9sJfdC59LQKEXYYKGu/7TEpXNWTQzW1PHLyjHQz6IIda6gEvAW46+RRFqTTYclhosKe8oepU/hoF&#10;h+St5w9p+DMuFsvkcHr/yWOj1MNsfF2B8DT6e/i/vdMKkug5hdub8ATk5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ecfan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83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84i5McAAADdAAAADwAAAGRycy9kb3ducmV2LnhtbESPQWvCQBSE70L/w/IKvZlNU2pL6hoa&#10;QTBCD9oieHtkn0ls9m3MbjX+e7cgeBxm5htmmg2mFSfqXWNZwXMUgyAurW64UvDzvRi/g3AeWWNr&#10;mRRcyEE2exhNMdX2zGs6bXwlAoRdigpq77tUSlfWZNBFtiMO3t72Bn2QfSV1j+cAN61M4ngiDTYc&#10;FmrsaF5T+bv5Mwryy2r7ZX1xXO53h2OR50mBB6PU0+Pw+QHC0+Dv4Vt7qRW8xi9v8P8mPAE5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zziLkxwAAAN0AAAAPAAAAAAAA&#10;AAAAAAAAAKECAABkcnMvZG93bnJldi54bWxQSwUGAAAAAAQABAD5AAAAlQMAAAAA&#10;" strokecolor="#2f5496 [2408]" strokeweight="1.5pt"/>
            <v:shape id="AutoShape 37" o:spid="_x0000_s483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lG2lsQAAADdAAAADwAAAGRycy9kb3ducmV2LnhtbERPTWvCQBC9F/wPywi9NZtaKiW6SiMI&#10;SaEH0yJ4G7JjEs3OJtmtJv++eyj0+Hjf6+1oWnGjwTWWFTxHMQji0uqGKwXfX/unNxDOI2tsLZOC&#10;iRxsN7OHNSba3vlAt8JXIoSwS1BB7X2XSOnKmgy6yHbEgTvbwaAPcKikHvAewk0rF3G8lAYbDg01&#10;drSrqbwWP0ZBOn0cP63P++x8uvR5mi5yvBilHufj+wqEp9H/i//cmVbwGr+EueFNeAJy8w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CUbaWxAAAAN0AAAAPAAAAAAAAAAAA&#10;AAAAAKECAABkcnMvZG93bnJldi54bWxQSwUGAAAAAAQABAD5AAAAkgMAAAAA&#10;" strokecolor="#2f5496 [2408]" strokeweight="1.5pt"/>
          </v:group>
        </w:pict>
      </w:r>
      <w:r w:rsidR="00B9208E" w:rsidRP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O         </w:t>
      </w:r>
    </w:p>
    <w:p w:rsidR="00B9208E" w:rsidRPr="00B9208E" w:rsidRDefault="00BD3DCE" w:rsidP="00B9208E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830" style="position:absolute;margin-left:-16.1pt;margin-top:9.4pt;width:521.25pt;height:36.85pt;z-index:-25135308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K7p&#10;iCURBAAA8Q8AAA4AAAAAAAAAAAAAAAAALgIAAGRycy9lMm9Eb2MueG1sUEsBAi0AFAAGAAgAAAAh&#10;AFgrD2jgAAAACgEAAA8AAAAAAAAAAAAAAAAAawYAAGRycy9kb3ducmV2LnhtbFBLBQYAAAAABAAE&#10;APMAAAB4BwAAAAA=&#10;">
            <v:group id="Group 33" o:spid="_x0000_s483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alawpwwAAAN0AAAAP&#10;AAAAAAAAAAAAAAAAAKoCAABkcnMvZG93bnJldi54bWxQSwUGAAAAAAQABAD6AAAAmgMAAAAA&#10;">
              <v:rect id="Rectangle 34" o:spid="_x0000_s483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liCMYA&#10;AADdAAAADwAAAGRycy9kb3ducmV2LnhtbESPQWvCQBSE7wX/w/IEb3WT1kqJrqKtll5rI8HbI/vM&#10;BrNvQ3Y18d93C4Ueh5n5hlmuB9uIG3W+dqwgnSYgiEuna64U5N/7x1cQPiBrbByTgjt5WK9GD0vM&#10;tOv5i26HUIkIYZ+hAhNCm0npS0MW/dS1xNE7u85iiLKrpO6wj3DbyKckmUuLNccFgy29GSovh6tV&#10;8FwVO1Pk7z63aTH/ON6P2/60V2oyHjYLEIGG8B/+a39qBS/JLIXfN/EJyN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wliCMYAAADdAAAADwAAAAAAAAAAAAAAAACYAgAAZHJz&#10;L2Rvd25yZXYueG1sUEsFBgAAAAAEAAQA9QAAAIsDAAAAAA==&#10;" strokecolor="#2f5496 [2408]" strokeweight="1.5pt">
                <v:fill opacity="0"/>
              </v:rect>
              <v:rect id="Rectangle 35" o:spid="_x0000_s483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KEI18QA&#10;AADdAAAADwAAAGRycy9kb3ducmV2LnhtbESPQWvCQBSE74L/YXmF3ppNxJQaXUUsWo/WNvdH9jUJ&#10;Zt+m2W0S/31XEDwOM/MNs9qMphE9da62rCCJYhDEhdU1lwq+v/YvbyCcR9bYWCYFV3KwWU8nK8y0&#10;HfiT+rMvRYCwy1BB5X2bSemKigy6yLbEwfuxnUEfZFdK3eEQ4KaRszh+lQZrDgsVtrSrqLic/4yC&#10;PH1v+UMaPiX7+SLNL4ffXWKUen4at0sQnkb/CN/bR60gjeczuL0JT0Cu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ChCNf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83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PNXmscAAADdAAAADwAAAGRycy9kb3ducmV2LnhtbESPQWvCQBSE70L/w/IKvZlN01pK6hoa&#10;QTBCD9oieHtkn0ls9m3MbjX+e7cgeBxm5htmmg2mFSfqXWNZwXMUgyAurW64UvDzvRi/g3AeWWNr&#10;mRRcyEE2exhNMdX2zGs6bXwlAoRdigpq77tUSlfWZNBFtiMO3t72Bn2QfSV1j+cAN61M4vhNGmw4&#10;LNTY0bym8nfzZxTkl9X2y/riuNzvDsciz5MCD0app8fh8wOEp8Hfw7f2UiuYxK8v8P8mPAE5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U81eaxwAAAN0AAAAPAAAAAAAA&#10;AAAAAAAAAKECAABkcnMvZG93bnJldi54bWxQSwUGAAAAAAQABAD5AAAAlQMAAAAA&#10;" strokecolor="#2f5496 [2408]" strokeweight="1.5pt"/>
            <v:shape id="AutoShape 37" o:spid="_x0000_s483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xrP7sUAAADdAAAADwAAAGRycy9kb3ducmV2LnhtbESPQYvCMBSE78L+h/AWvGmqqCzVKHZh&#10;wQoeVhfB26N5ttXmpTZR6783C4LHYWa+YWaL1lTiRo0rLSsY9CMQxJnVJecK/nY/vS8QziNrrCyT&#10;ggc5WMw/OjOMtb3zL922PhcBwi5GBYX3dSylywoy6Pq2Jg7e0TYGfZBNLnWD9wA3lRxG0UQaLDks&#10;FFjTd0HZeXs1CpLHer+xPr2sjofTJU2SYYono1T3s11OQXhq/Tv8aq+0gnE0GsH/m/AE5PwJ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xrP7sUAAADdAAAADwAAAAAAAAAA&#10;AAAAAAChAgAAZHJzL2Rvd25yZXYueG1sUEsFBgAAAAAEAAQA+QAAAJMDAAAAAA==&#10;" strokecolor="#2f5496 [2408]" strokeweight="1.5pt"/>
          </v:group>
        </w:pict>
      </w:r>
      <w:r w:rsidR="00B9208E" w:rsidRP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O         </w:t>
      </w:r>
    </w:p>
    <w:p w:rsidR="00B9208E" w:rsidRPr="00B9208E" w:rsidRDefault="00BD3DCE" w:rsidP="00B9208E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824" style="position:absolute;margin-left:-16.1pt;margin-top:9.4pt;width:521.25pt;height:36.85pt;z-index:-25135206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XI0wgxYEAADxDwAADgAAAAAAAAAAAAAAAAAuAgAAZHJzL2Uyb0RvYy54bWxQSwECLQAUAAYA&#10;CAAAACEAWCsPaOAAAAAKAQAADwAAAAAAAAAAAAAAAABwBgAAZHJzL2Rvd25yZXYueG1sUEsFBgAA&#10;AAAEAAQA8wAAAH0HAAAAAA==&#10;">
            <v:group id="Group 33" o:spid="_x0000_s482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6MJHGxgAAAN0A&#10;AAAPAAAAAAAAAAAAAAAAAKoCAABkcnMvZG93bnJldi54bWxQSwUGAAAAAAQABAD6AAAAnQMAAAAA&#10;">
              <v:rect id="Rectangle 34" o:spid="_x0000_s482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6xf58YA&#10;AADdAAAADwAAAGRycy9kb3ducmV2LnhtbESPT2vCQBTE74V+h+UVvNWNrbUldRVb/+BVGwm9PbKv&#10;2WD2bciuJn57Vyh4HGbmN8x03ttanKn1lWMFo2ECgrhwuuJSQfazfv4A4QOyxtoxKbiQh/ns8WGK&#10;qXYd7+i8D6WIEPYpKjAhNKmUvjBk0Q9dQxy9P9daDFG2pdQtdhFua/mSJBNpseK4YLChb0PFcX+y&#10;Cl7LfGXybOkzO8onm8Pl8NX9rpUaPPWLTxCB+nAP/7e3WsFbMn6H25v4BOTs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6xf58YAAADdAAAADwAAAAAAAAAAAAAAAACYAgAAZHJz&#10;L2Rvd25yZXYueG1sUEsFBgAAAAAEAAQA9QAAAIsDAAAAAA==&#10;" strokecolor="#2f5496 [2408]" strokeweight="1.5pt">
                <v:fill opacity="0"/>
              </v:rect>
              <v:rect id="Rectangle 35" o:spid="_x0000_s482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k/PcEA&#10;AADdAAAADwAAAGRycy9kb3ducmV2LnhtbERPz0/CMBS+m/A/NM+Em+tGGJFBRwgG9IhT7i/rc1u2&#10;vo62wvzv7cHE45fv93Y3mUHcyPnOsoIsSUEQ11Z33Cj4/Dg+PYPwAVnjYJkU/JCHXTl72GKh7Z3f&#10;6VaFRsQQ9gUqaEMYCyl93ZJBn9iROHJf1hkMEbpGaof3GG4GuUjTlTTYcWxocaRDS3VffRsFl/xl&#10;5Fdp+Jwdl+v80p+uh8woNX+c9hsQgabwL/5zv2kFebqMc+Ob+ARk+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FJPz3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482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RtgcMcAAADdAAAADwAAAGRycy9kb3ducmV2LnhtbESPQWvCQBSE70L/w/IKvZlNQytt6hoa&#10;QTBCD9oieHtkn0ls9m3MbjX+e7cgeBxm5htmmg2mFSfqXWNZwXMUgyAurW64UvDzvRi/gXAeWWNr&#10;mRRcyEE2exhNMdX2zGs6bXwlAoRdigpq77tUSlfWZNBFtiMO3t72Bn2QfSV1j+cAN61M4ngiDTYc&#10;FmrsaF5T+bv5Mwryy2r7ZX1xXO53h2OR50mBB6PU0+Pw+QHC0+Dv4Vt7qRW8xi/v8P8mPAE5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1G2BwxwAAAN0AAAAPAAAAAAAA&#10;AAAAAAAAAKECAABkcnMvZG93bnJldi54bWxQSwUGAAAAAAQABAD5AAAAlQMAAAAA&#10;" strokecolor="#2f5496 [2408]" strokeweight="1.5pt"/>
            <v:shape id="AutoShape 37" o:spid="_x0000_s482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fhfMMQAAADdAAAADwAAAGRycy9kb3ducmV2LnhtbERPy2rCQBTdF/yH4Qrd1UkDiqROQiMI&#10;ptBFbSl0d8ncvJq5k2SmGv/eWRRcHs57l82mF2eaXGtZwfMqAkFcWt1yreDr8/C0BeE8ssbeMim4&#10;koMsXTzsMNH2wh90PvlahBB2CSpovB8SKV3ZkEG3sgNx4Co7GfQBTrXUE15CuOllHEUbabDl0NDg&#10;QPuGyt/Tn1GQX9++360vxmP1041FnscFdkapx+X8+gLC0+zv4n/3UStYR+uwP7wJT0Cm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h+F8wxAAAAN0AAAAPAAAAAAAAAAAA&#10;AAAAAKECAABkcnMvZG93bnJldi54bWxQSwUGAAAAAAQABAD5AAAAkgMAAAAA&#10;" strokecolor="#2f5496 [2408]" strokeweight="1.5pt"/>
          </v:group>
        </w:pict>
      </w:r>
      <w:r w:rsidR="00B9208E" w:rsidRP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O         </w:t>
      </w:r>
    </w:p>
    <w:p w:rsidR="00B9208E" w:rsidRPr="00B9208E" w:rsidRDefault="00BD3DCE" w:rsidP="00B9208E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lastRenderedPageBreak/>
        <w:pict>
          <v:group id="_x0000_s4818" style="position:absolute;margin-left:-16.1pt;margin-top:9.4pt;width:521.25pt;height:36.85pt;z-index:-25135104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DIt&#10;Ae8RBAAA8Q8AAA4AAAAAAAAAAAAAAAAALgIAAGRycy9lMm9Eb2MueG1sUEsBAi0AFAAGAAgAAAAh&#10;AFgrD2jgAAAACgEAAA8AAAAAAAAAAAAAAAAAawYAAGRycy9kb3ducmV2LnhtbFBLBQYAAAAABAAE&#10;APMAAAB4BwAAAAA=&#10;">
            <v:group id="Group 33" o:spid="_x0000_s482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DSARjFAAAA3QAA&#10;AA8AAAAAAAAAAAAAAAAAqgIAAGRycy9kb3ducmV2LnhtbFBLBQYAAAAABAAEAPoAAACcAwAAAAA=&#10;">
              <v:rect id="Rectangle 34" o:spid="_x0000_s482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7POcYA&#10;AADdAAAADwAAAGRycy9kb3ducmV2LnhtbESPQWvCQBSE7wX/w/KE3urGilKia9C2ll5rI8HbI/vM&#10;BrNvQ3abxH/fLRQ8DjPzDbPJRtuInjpfO1YwnyUgiEuna64U5N+HpxcQPiBrbByTght5yLaThw2m&#10;2g38Rf0xVCJC2KeowITQplL60pBFP3MtcfQurrMYouwqqTscItw28jlJVtJizXHBYEuvhsrr8ccq&#10;WFTFuynyN5/bebH6ON1O++F8UOpxOu7WIAKN4R7+b39qBctkuYC/N/EJyO0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U7POcYAAADdAAAADwAAAAAAAAAAAAAAAACYAgAAZHJz&#10;L2Rvd25yZXYueG1sUEsFBgAAAAAEAAQA9QAAAIsDAAAAAA==&#10;" strokecolor="#2f5496 [2408]" strokeweight="1.5pt">
                <v:fill opacity="0"/>
              </v:rect>
              <v:rect id="Rectangle 35" o:spid="_x0000_s482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2j5cMA&#10;AADdAAAADwAAAGRycy9kb3ducmV2LnhtbESPQYvCMBSE74L/ITxhb5pWrLjVKIui7lHren80z7bY&#10;vHSbrNZ/bxYEj8PMfMMsVp2pxY1aV1lWEI8iEMS51RUXCn5O2+EMhPPIGmvLpOBBDlbLfm+BqbZ3&#10;PtIt84UIEHYpKii9b1IpXV6SQTeyDXHwLrY16INsC6lbvAe4qeU4iqbSYMVhocSG1iXl1+zPKDgn&#10;m4b30vAh3k4+k/N197uOjVIfg+5rDsJT59/hV/tbK0iiZAL/b8ITkM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d2j5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82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Y/8qMUAAADdAAAADwAAAGRycy9kb3ducmV2LnhtbESPQYvCMBSE78L+h/AWvGm6QkWqUezC&#10;ghU8qMuCt0fzbKvNS22yWv+9EQSPw8x8w8wWnanFlVpXWVbwNYxAEOdWV1wo+N3/DCYgnEfWWFsm&#10;BXdysJh/9GaYaHvjLV13vhABwi5BBaX3TSKly0sy6Ia2IQ7e0bYGfZBtIXWLtwA3tRxF0VgarDgs&#10;lNjQd0n5efdvFKT39d/G+uyyOh5OlyxNRxmejFL9z245BeGp8+/wq73SCuIojuH5JjwBO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Y/8qMUAAADdAAAADwAAAAAAAAAA&#10;AAAAAAChAgAAZHJzL2Rvd25yZXYueG1sUEsFBgAAAAAEAAQA+QAAAJMDAAAAAA==&#10;" strokecolor="#2f5496 [2408]" strokeweight="1.5pt"/>
            <v:shape id="AutoShape 37" o:spid="_x0000_s481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V1i38cAAADdAAAADwAAAGRycy9kb3ducmV2LnhtbESPT2vCQBTE74V+h+UVeqsbBaXErGIE&#10;wRR6qC2Ct0f25Y9m38bs1iTfvisIPQ4z8xsmWQ+mETfqXG1ZwXQSgSDOra65VPDzvXt7B+E8ssbG&#10;MikYycF69fyUYKxtz190O/hSBAi7GBVU3rexlC6vyKCb2JY4eIXtDPogu1LqDvsAN42cRdFCGqw5&#10;LFTY0rai/HL4NQrS8eP4aX123Ren8zVL01mGZ6PU68uwWYLwNPj/8KO91wrm0XwB9zfhCcjV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BXWLfxwAAAN0AAAAPAAAAAAAA&#10;AAAAAAAAAKECAABkcnMvZG93bnJldi54bWxQSwUGAAAAAAQABAD5AAAAlQMAAAAA&#10;" strokecolor="#2f5496 [2408]" strokeweight="1.5pt"/>
          </v:group>
        </w:pict>
      </w:r>
      <w:r w:rsid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    </w:t>
      </w:r>
      <w:r w:rsidR="00B9208E" w:rsidRP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</w:t>
      </w:r>
    </w:p>
    <w:p w:rsidR="00B9208E" w:rsidRPr="00B9208E" w:rsidRDefault="00BD3DCE" w:rsidP="00B9208E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812" style="position:absolute;margin-left:-16.1pt;margin-top:9.4pt;width:521.25pt;height:36.85pt;z-index:-25135001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+hp9F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aPoafRYEAADxDwAADgAAAAAAAAAAAAAAAAAuAgAAZHJzL2Uyb0RvYy54bWxQSwECLQAUAAYA&#10;CAAAACEAWCsPaOAAAAAKAQAADwAAAAAAAAAAAAAAAABwBgAAZHJzL2Rvd25yZXYueG1sUEsFBgAA&#10;AAAEAAQA8wAAAH0HAAAAAA==&#10;">
            <v:group id="Group 33" o:spid="_x0000_s481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E6NvLCAAAA3QAAAA8A&#10;AAAAAAAAAAAAAAAAqgIAAGRycy9kb3ducmV2LnhtbFBLBQYAAAAABAAEAPoAAACZAwAAAAA=&#10;">
              <v:rect id="Rectangle 34" o:spid="_x0000_s481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b408UA&#10;AADdAAAADwAAAGRycy9kb3ducmV2LnhtbESPT2vCQBTE70K/w/IKvdWNLYpGV+kfLV7VSPD2yD6z&#10;odm3Ibua+O27QsHjMDO/YRar3tbiSq2vHCsYDRMQxIXTFZcKssPmdQrCB2SNtWNScCMPq+XTYIGp&#10;dh3v6LoPpYgQ9ikqMCE0qZS+MGTRD11DHL2zay2GKNtS6ha7CLe1fEuSibRYcVww2NCXoeJ3f7EK&#10;3st8bfLs22d2lE9+jrfjZ3faKPXy3H/MQQTqwyP8395qBeNkPIP7m/gE5P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4pvjTxQAAAN0AAAAPAAAAAAAAAAAAAAAAAJgCAABkcnMv&#10;ZG93bnJldi54bWxQSwUGAAAAAAQABAD1AAAAigMAAAAA&#10;" strokecolor="#2f5496 [2408]" strokeweight="1.5pt">
                <v:fill opacity="0"/>
              </v:rect>
              <v:rect id="Rectangle 35" o:spid="_x0000_s481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pvW8EA&#10;AADdAAAADwAAAGRycy9kb3ducmV2LnhtbERPTW+CQBC9m/gfNtPEmy4YMYquxNBge6y23ifsFIjs&#10;LLJbxH/fPTTp8eV977PRtGKg3jWWFcSLCARxaXXDlYKvz2K+AeE8ssbWMil4koPsMJ3sMdX2wWca&#10;Lr4SIYRdigpq77tUSlfWZNAtbEccuG/bG/QB9pXUPT5CuGnlMorW0mDDoaHGjvKaytvlxyi4Jq8d&#10;v0nDH3Gx2ibX2+mex0ap2ct43IHwNPp/8Z/7XStIonXYH96EJyAP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SKb1v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481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NgwFscAAADdAAAADwAAAGRycy9kb3ducmV2LnhtbESPT2vCQBTE74V+h+UVejObCBWJWaUp&#10;CKbQg7YUentkX/6ZfRuzq8Zv7xYKPQ4z8xsm20ymFxcaXWtZQRLFIIhLq1uuFXx9bmdLEM4ja+wt&#10;k4IbOdisHx8yTLW98p4uB1+LAGGXooLG+yGV0pUNGXSRHYiDV9nRoA9yrKUe8RrgppfzOF5Igy2H&#10;hQYHemuoPB7ORkF+e//+sL447aqf7lTk+bzAzij1/DS9rkB4mvx/+K+90wpe4kUCv2/CE5DrO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A2DAWxwAAAN0AAAAPAAAAAAAA&#10;AAAAAAAAAKECAABkcnMvZG93bnJldi54bWxQSwUGAAAAAAQABAD5AAAAlQMAAAAA&#10;" strokecolor="#2f5496 [2408]" strokeweight="1.5pt"/>
            <v:shape id="AutoShape 37" o:spid="_x0000_s481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AquYcUAAADdAAAADwAAAGRycy9kb3ducmV2LnhtbESPQYvCMBSE7wv+h/AEb2tqQVmqUayw&#10;YAUPqyJ4ezTPttq81Car9d9vBGGPw8x8w8wWnanFnVpXWVYwGkYgiHOrKy4UHPbfn18gnEfWWFsm&#10;BU9ysJj3PmaYaPvgH7rvfCEChF2CCkrvm0RKl5dk0A1tQxy8s20N+iDbQuoWHwFuahlH0UQarDgs&#10;lNjQqqT8uvs1CtLn5ri1Prutz6fLLUvTOMOLUWrQ75ZTEJ46/x9+t9dawTiaxPB6E56AnP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AquYcUAAADdAAAADwAAAAAAAAAA&#10;AAAAAAChAgAAZHJzL2Rvd25yZXYueG1sUEsFBgAAAAAEAAQA+QAAAJMDAAAAAA==&#10;" strokecolor="#2f5496 [2408]" strokeweight="1.5pt"/>
          </v:group>
        </w:pict>
      </w:r>
      <w:r w:rsidR="00B9208E" w:rsidRP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</w:t>
      </w:r>
    </w:p>
    <w:p w:rsidR="00B9208E" w:rsidRPr="00B9208E" w:rsidRDefault="00BD3DCE" w:rsidP="00B9208E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806" style="position:absolute;margin-left:-16.1pt;margin-top:9.4pt;width:521.25pt;height:36.85pt;z-index:-25134899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qlYWcxYEAADxDwAADgAAAAAAAAAAAAAAAAAuAgAAZHJzL2Uyb0RvYy54bWxQSwECLQAUAAYA&#10;CAAAACEAWCsPaOAAAAAKAQAADwAAAAAAAAAAAAAAAABwBgAAZHJzL2Rvd25yZXYueG1sUEsFBgAA&#10;AAAEAAQA8wAAAH0HAAAAAA==&#10;">
            <v:group id="Group 33" o:spid="_x0000_s480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uG/ZKxgAAAN0A&#10;AAAPAAAAAAAAAAAAAAAAAKoCAABkcnMvZG93bnJldi54bWxQSwUGAAAAAAQABAD6AAAAnQMAAAAA&#10;">
              <v:rect id="Rectangle 34" o:spid="_x0000_s481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4c4a8UA&#10;AADdAAAADwAAAGRycy9kb3ducmV2LnhtbESPQWvCQBSE74L/YXlCb7qxxSCpq1SrpVdtJHh7ZF+z&#10;odm3Ibua+O+7BaHHYWa+YVabwTbiRp2vHSuYzxIQxKXTNVcK8q/DdAnCB2SNjWNScCcPm/V4tMJM&#10;u56PdDuFSkQI+wwVmBDaTEpfGrLoZ64ljt636yyGKLtK6g77CLeNfE6SVFqsOS4YbGlnqPw5Xa2C&#10;l6rYmyJ/97mdF+nH+X7e9peDUk+T4e0VRKAh/Icf7U+tYJGkC/h7E5+AXP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3hzhrxQAAAN0AAAAPAAAAAAAAAAAAAAAAAJgCAABkcnMv&#10;ZG93bnJldi54bWxQSwUGAAAAAAQABAD1AAAAigMAAAAA&#10;" strokecolor="#2f5496 [2408]" strokeweight="1.5pt">
                <v:fill opacity="0"/>
              </v:rect>
              <v:rect id="Rectangle 35" o:spid="_x0000_s481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9StMMA&#10;AADdAAAADwAAAGRycy9kb3ducmV2LnhtbESPT4vCMBTE7wt+h/CEva1pF1u0GkVcXD2u/+6P5tkW&#10;m5faRK3f3gjCHoeZ+Q0znXemFjdqXWVZQTyIQBDnVldcKDjsV18jEM4ja6wtk4IHOZjPeh9TzLS9&#10;85ZuO1+IAGGXoYLS+yaT0uUlGXQD2xAH72Rbgz7ItpC6xXuAm1p+R1EqDVYcFkpsaFlSft5djYJj&#10;8tPwWhr+i1fDcXI8/16WsVHqs98tJiA8df4//G5vtIIkSlN4vQlPQM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C9St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80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H0N+cYAAADdAAAADwAAAGRycy9kb3ducmV2LnhtbESPT4vCMBTE74LfITxhb5qusK5Uo2wF&#10;wQoe/MPC3h7Ns602L7WJWr+9ERY8DjPzG2Y6b00lbtS40rKCz0EEgjizuuRcwWG/7I9BOI+ssbJM&#10;Ch7kYD7rdqYYa3vnLd12PhcBwi5GBYX3dSylywoy6Aa2Jg7e0TYGfZBNLnWD9wA3lRxG0UgaLDks&#10;FFjToqDsvLsaBclj/buxPr2sjn+nS5okwxRPRqmPXvszAeGp9e/wf3ulFXxFo294vQlPQM6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B9DfnGAAAA3QAAAA8AAAAAAAAA&#10;AAAAAAAAoQIAAGRycy9kb3ducmV2LnhtbFBLBQYAAAAABAAEAPkAAACUAwAAAAA=&#10;" strokecolor="#2f5496 [2408]" strokeweight="1.5pt"/>
            <v:shape id="AutoShape 37" o:spid="_x0000_s480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eKZi8MAAADdAAAADwAAAGRycy9kb3ducmV2LnhtbERPy2rCQBTdC/2H4Rbc6aSCIqljaATB&#10;CF1UpdDdJXPNo5k7SWaM8e87i4LLw3lvktE0YqDeVZYVvM0jEMS51RUXCi7n/WwNwnlkjY1lUvAg&#10;B8n2ZbLBWNs7f9Fw8oUIIexiVFB638ZSurwkg25uW+LAXW1v0AfYF1L3eA/hppGLKFpJgxWHhhJb&#10;2pWU/55uRkH6OH5/Wp91h+tP3WVpusiwNkpNX8ePdxCeRv8U/7sPWsEyWoW54U14AnL7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HimYvDAAAA3QAAAA8AAAAAAAAAAAAA&#10;AAAAoQIAAGRycy9kb3ducmV2LnhtbFBLBQYAAAAABAAEAPkAAACRAwAAAAA=&#10;" strokecolor="#2f5496 [2408]" strokeweight="1.5pt"/>
          </v:group>
        </w:pict>
      </w:r>
      <w:r w:rsidR="00B9208E" w:rsidRP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</w:t>
      </w:r>
    </w:p>
    <w:p w:rsidR="00B9208E" w:rsidRPr="00B9208E" w:rsidRDefault="00BD3DCE" w:rsidP="00B9208E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800" style="position:absolute;margin-left:-16.1pt;margin-top:9.4pt;width:521.25pt;height:36.85pt;z-index:-25134796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MrMaE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m&#10;MrMaEgQAAPEPAAAOAAAAAAAAAAAAAAAAAC4CAABkcnMvZTJvRG9jLnhtbFBLAQItABQABgAIAAAA&#10;IQBYKw9o4AAAAAoBAAAPAAAAAAAAAAAAAAAAAGwGAABkcnMvZG93bnJldi54bWxQSwUGAAAAAAQA&#10;BADzAAAAeQcAAAAA&#10;">
            <v:group id="Group 33" o:spid="_x0000_s480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U+WaUwwAAAN0AAAAP&#10;AAAAAAAAAAAAAAAAAKoCAABkcnMvZG93bnJldi54bWxQSwUGAAAAAAQABAD6AAAAmgMAAAAA&#10;">
              <v:rect id="Rectangle 34" o:spid="_x0000_s480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WotcYA&#10;AADdAAAADwAAAGRycy9kb3ducmV2LnhtbESPQWvCQBSE7wX/w/IEb3WTFm2JrqKtll5rI8HbI/vM&#10;BrNvQ3Y18d93C4Ueh5n5hlmuB9uIG3W+dqwgnSYgiEuna64U5N/7x1cQPiBrbByTgjt5WK9GD0vM&#10;tOv5i26HUIkIYZ+hAhNCm0npS0MW/dS1xNE7u85iiLKrpO6wj3DbyKckmUuLNccFgy29GSovh6tV&#10;8FwVO1Pk7z63aTH/ON6P2/60V2oyHjYLEIGG8B/+a39qBbPkJYXfN/EJyN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WWotcYAAADdAAAADwAAAAAAAAAAAAAAAACYAgAAZHJz&#10;L2Rvd25yZXYueG1sUEsFBgAAAAAEAAQA9QAAAIsDAAAAAA==&#10;" strokecolor="#2f5496 [2408]" strokeweight="1.5pt">
                <v:fill opacity="0"/>
              </v:rect>
              <v:rect id="Rectangle 35" o:spid="_x0000_s480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3CasQA&#10;AADdAAAADwAAAGRycy9kb3ducmV2LnhtbESPQWvCQBSE74L/YXmF3ppNQmM1ugaxWD22qd4f2dck&#10;mH2bZrea/vuuUPA4zMw3zKoYTScuNLjWsoIkikEQV1a3XCs4fu6e5iCcR9bYWSYFv+SgWE8nK8y1&#10;vfIHXUpfiwBhl6OCxvs+l9JVDRl0ke2Jg/dlB4M+yKGWesBrgJtOpnE8kwZbDgsN9rRtqDqXP0bB&#10;KXvteS8Nvye750V2Or99bxOj1OPDuFmC8DT6e/i/fdAKsvglhdub8ATk+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7Nwmr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80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p+dJ8cAAADdAAAADwAAAGRycy9kb3ducmV2LnhtbESPQWvCQBSE70L/w/IKvZlNU2pL6hoa&#10;QTBCD9oieHtkn0ls9m3MbjX+e7cgeBxm5htmmg2mFSfqXWNZwXMUgyAurW64UvDzvRi/g3AeWWNr&#10;mRRcyEE2exhNMdX2zGs6bXwlAoRdigpq77tUSlfWZNBFtiMO3t72Bn2QfSV1j+cAN61M4ngiDTYc&#10;FmrsaF5T+bv5Mwryy2r7ZX1xXO53h2OR50mBB6PU0+Pw+QHC0+Dv4Vt7qRW8xm8v8P8mPAE5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an50nxwAAAN0AAAAPAAAAAAAA&#10;AAAAAAAAAKECAABkcnMvZG93bnJldi54bWxQSwUGAAAAAAQABAD5AAAAlQMAAAAA&#10;" strokecolor="#2f5496 [2408]" strokeweight="1.5pt"/>
            <v:shape id="AutoShape 37" o:spid="_x0000_s480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XYFU8cAAADdAAAADwAAAGRycy9kb3ducmV2LnhtbESPQWvCQBSE70L/w/IKvZlNQ2tL6hoa&#10;QTBCD9oieHtkn0ls9m3MbjX+e7cgeBxm5htmmg2mFSfqXWNZwXMUgyAurW64UvDzvRi/g3AeWWNr&#10;mRRcyEE2exhNMdX2zGs6bXwlAoRdigpq77tUSlfWZNBFtiMO3t72Bn2QfSV1j+cAN61M4ngiDTYc&#10;FmrsaF5T+bv5Mwryy2r7ZX1xXO53h2OR50mBB6PU0+Pw+QHC0+Dv4Vt7qRW8xm8v8P8mPAE5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VdgVTxwAAAN0AAAAPAAAAAAAA&#10;AAAAAAAAAKECAABkcnMvZG93bnJldi54bWxQSwUGAAAAAAQABAD5AAAAlQMAAAAA&#10;" strokecolor="#2f5496 [2408]" strokeweight="1.5pt"/>
          </v:group>
        </w:pict>
      </w:r>
      <w:r w:rsidR="00B9208E" w:rsidRP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</w:t>
      </w:r>
    </w:p>
    <w:p w:rsidR="00B9208E" w:rsidRDefault="00B9208E" w:rsidP="00B9208E">
      <w:pPr>
        <w:spacing w:line="240" w:lineRule="auto"/>
        <w:rPr>
          <w:rFonts w:ascii="ALFABET98" w:hAnsi="ALFABET98"/>
          <w:sz w:val="36"/>
          <w:szCs w:val="36"/>
        </w:rPr>
      </w:pPr>
      <w:r w:rsidRPr="008140CA">
        <w:rPr>
          <w:rFonts w:ascii="ALFABET98" w:hAnsi="ALFABET98"/>
          <w:sz w:val="36"/>
          <w:szCs w:val="36"/>
        </w:rPr>
        <w:t xml:space="preserve"> </w:t>
      </w:r>
      <w:r>
        <w:rPr>
          <w:rFonts w:ascii="ALFABET98" w:hAnsi="ALFABET98"/>
          <w:sz w:val="36"/>
          <w:szCs w:val="36"/>
        </w:rPr>
        <w:t xml:space="preserve">                                  8</w:t>
      </w:r>
    </w:p>
    <w:p w:rsidR="00B9208E" w:rsidRDefault="00B9208E" w:rsidP="00B9208E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t>Sayın velim, yukarıdaki şeklin üzerinden çizelim.</w:t>
      </w:r>
      <w:r w:rsidRPr="008140CA">
        <w:rPr>
          <w:rFonts w:ascii="ALFABET98" w:hAnsi="ALFABET98"/>
          <w:sz w:val="36"/>
          <w:szCs w:val="36"/>
        </w:rPr>
        <w:t xml:space="preserve"> </w:t>
      </w:r>
    </w:p>
    <w:p w:rsidR="00B9208E" w:rsidRPr="00B9208E" w:rsidRDefault="00BD3DCE" w:rsidP="00B9208E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794" style="position:absolute;margin-left:-16.1pt;margin-top:9.4pt;width:521.25pt;height:36.85pt;z-index:-25134592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Ba/tCMFQQAAPEPAAAOAAAAAAAAAAAAAAAAAC4CAABkcnMvZTJvRG9jLnhtbFBLAQItABQABgAI&#10;AAAAIQBYKw9o4AAAAAoBAAAPAAAAAAAAAAAAAAAAAG8GAABkcnMvZG93bnJldi54bWxQSwUGAAAA&#10;AAQABADzAAAAfAcAAAAA&#10;">
            <v:group id="Group 33" o:spid="_x0000_s479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RcW3vFAAAA3QAA&#10;AA8AAAAAAAAAAAAAAAAAqgIAAGRycy9kb3ducmV2LnhtbFBLBQYAAAAABAAEAPoAAACcAwAAAAA=&#10;">
              <v:rect id="Rectangle 34" o:spid="_x0000_s479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CVWsUA&#10;AADdAAAADwAAAGRycy9kb3ducmV2LnhtbESPQWvCQBSE7wX/w/IEb3VjpVpSV7FapVc1Enp7ZF+z&#10;wezbkN2a+O+7QsHjMDPfMItVb2txpdZXjhVMxgkI4sLpiksF2Wn3/AbCB2SNtWNScCMPq+XgaYGp&#10;dh0f6HoMpYgQ9ikqMCE0qZS+MGTRj11DHL0f11oMUbal1C12EW5r+ZIkM2mx4rhgsKGNoeJy/LUK&#10;pmX+afJs6zM7yWf78+380X3vlBoN+/U7iEB9eIT/219awWsyn8P9TXwCcv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wJVaxQAAAN0AAAAPAAAAAAAAAAAAAAAAAJgCAABkcnMv&#10;ZG93bnJldi54bWxQSwUGAAAAAAQABAD1AAAAigMAAAAA&#10;" strokecolor="#2f5496 [2408]" strokeweight="1.5pt">
                <v:fill opacity="0"/>
              </v:rect>
              <v:rect id="Rectangle 35" o:spid="_x0000_s479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yX1gMAA&#10;AADdAAAADwAAAGRycy9kb3ducmV2LnhtbERPyW7CMBC9I/EP1lTqDZygBkrAIETFcoRQ7qN4mkTE&#10;4xC7EP4eH5A4Pr19vuxMLW7UusqygngYgSDOra64UPB72gy+QTiPrLG2TAoe5GC56PfmmGp75yPd&#10;Ml+IEMIuRQWl900qpctLMuiGtiEO3J9tDfoA20LqFu8h3NRyFEVjabDi0FBiQ+uS8kv2bxSck5+G&#10;d9LwId58TZPzZXtdx0apz49uNQPhqfNv8cu91wqSaBLmhjfhCcjF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/yX1gM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479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3eqzccAAADdAAAADwAAAGRycy9kb3ducmV2LnhtbESPQWvCQBSE70L/w/IKvZlNA61t6hoa&#10;QTBCD9oieHtkn0ls9m3MbjX+e7cgeBxm5htmmg2mFSfqXWNZwXMUgyAurW64UvDzvRi/gXAeWWNr&#10;mRRcyEE2exhNMdX2zGs6bXwlAoRdigpq77tUSlfWZNBFtiMO3t72Bn2QfSV1j+cAN61M4vhVGmw4&#10;LNTY0bym8nfzZxTkl9X2y/riuNzvDsciz5MCD0app8fh8wOEp8Hfw7f2Uit4iSfv8P8mPAE5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7d6rNxwAAAN0AAAAPAAAAAAAA&#10;AAAAAAAAAKECAABkcnMvZG93bnJldi54bWxQSwUGAAAAAAQABAD5AAAAlQMAAAAA&#10;" strokecolor="#2f5496 [2408]" strokeweight="1.5pt"/>
            <v:shape id="AutoShape 37" o:spid="_x0000_s479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5hzd8MAAADdAAAADwAAAGRycy9kb3ducmV2LnhtbERPy2rCQBTdC/2H4Rbc6aSCRVLH0AiC&#10;EbrwQaG7S+aaRzN3kswY4987i0KXh/NeJ6NpxEC9qywreJtHIIhzqysuFFzOu9kKhPPIGhvLpOBB&#10;DpLNy2SNsbZ3PtJw8oUIIexiVFB638ZSurwkg25uW+LAXW1v0AfYF1L3eA/hppGLKHqXBisODSW2&#10;tC0p/z3djIL0cfj+sj7r9tefusvSdJFhbZSavo6fHyA8jf5f/OfeawXLaBX2hzfhCcjNE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+Yc3fDAAAA3QAAAA8AAAAAAAAAAAAA&#10;AAAAoQIAAGRycy9kb3ducmV2LnhtbFBLBQYAAAAABAAEAPkAAACRAwAAAAA=&#10;" strokecolor="#2f5496 [2408]" strokeweight="1.5pt"/>
          </v:group>
        </w:pict>
      </w:r>
      <w:r w:rsidR="00B9208E" w:rsidRPr="00B9208E">
        <w:rPr>
          <w:rFonts w:ascii="ALFABET98" w:hAnsi="ALFABET98"/>
          <w:color w:val="A6A6A6" w:themeColor="background1" w:themeShade="A6"/>
          <w:sz w:val="72"/>
          <w:szCs w:val="72"/>
        </w:rPr>
        <w:t>O    O    O    O    O</w:t>
      </w:r>
      <w:r w:rsid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    </w:t>
      </w:r>
      <w:r w:rsidR="00B9208E" w:rsidRP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     </w:t>
      </w:r>
    </w:p>
    <w:p w:rsidR="00B9208E" w:rsidRPr="00B9208E" w:rsidRDefault="00BD3DCE" w:rsidP="00B9208E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788" style="position:absolute;margin-left:-16.1pt;margin-top:9.4pt;width:521.25pt;height:36.85pt;z-index:-25134489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Pc4&#10;rikRBAAA8Q8AAA4AAAAAAAAAAAAAAAAALgIAAGRycy9lMm9Eb2MueG1sUEsBAi0AFAAGAAgAAAAh&#10;AFgrD2jgAAAACgEAAA8AAAAAAAAAAAAAAAAAawYAAGRycy9kb3ducmV2LnhtbFBLBQYAAAAABAAE&#10;APMAAAB4BwAAAAA=&#10;">
            <v:group id="Group 33" o:spid="_x0000_s479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6yLV/FAAAA3QAA&#10;AA8AAAAAAAAAAAAAAAAAqgIAAGRycy9kb3ducmV2LnhtbFBLBQYAAAAABAAEAPoAAACcAwAAAAA=&#10;">
              <v:rect id="Rectangle 34" o:spid="_x0000_s479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7jfsUA&#10;AADdAAAADwAAAGRycy9kb3ducmV2LnhtbESPQWvCQBSE7wX/w/KE3upGpSLRVWytxWs1Erw9ss9s&#10;MPs2ZLcm/vuuUPA4zMw3zHLd21rcqPWVYwXjUQKCuHC64lJBdty9zUH4gKyxdkwK7uRhvRq8LDHV&#10;ruMfuh1CKSKEfYoKTAhNKqUvDFn0I9cQR+/iWoshyraUusUuwm0tJ0kykxYrjgsGG/o0VFwPv1bB&#10;tMy/TJ5tfWbH+ez7dD99dOedUq/DfrMAEagPz/B/e68VvCfzKTzexCcgV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LuN+xQAAAN0AAAAPAAAAAAAAAAAAAAAAAJgCAABkcnMv&#10;ZG93bnJldi54bWxQSwUGAAAAAAQABAD1AAAAigMAAAAA&#10;" strokecolor="#2f5496 [2408]" strokeweight="1.5pt">
                <v:fill opacity="0"/>
              </v:rect>
              <v:rect id="Rectangle 35" o:spid="_x0000_s479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72PosMA&#10;AADdAAAADwAAAGRycy9kb3ducmV2LnhtbESPQYvCMBSE74L/IbwFb5p2seJ2jSKKrketen80b9ti&#10;89Jtonb/vREEj8PMfMPMFp2pxY1aV1lWEI8iEMS51RUXCk7HzXAKwnlkjbVlUvBPDhbzfm+GqbZ3&#10;PtAt84UIEHYpKii9b1IpXV6SQTeyDXHwfm1r0AfZFlK3eA9wU8vPKJpIgxWHhRIbWpWUX7KrUXBO&#10;1g3/SMP7eDP+Ss6X7d8qNkoNPrrlNwhPnX+HX+2dVpBE0zE834QnIO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72Po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79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+/Q78cAAADdAAAADwAAAGRycy9kb3ducmV2LnhtbESPT2vCQBTE74V+h+UVeqsbBYvErGIE&#10;wRR60BbB2yP78kezb2N2a5Jv3xUKPQ4z8xsmWQ+mEXfqXG1ZwXQSgSDOra65VPD9tXtbgHAeWWNj&#10;mRSM5GC9en5KMNa25wPdj74UAcIuRgWV920spcsrMugmtiUOXmE7gz7IrpS6wz7ATSNnUfQuDdYc&#10;FipsaVtRfj3+GAXp+HH6tD677Yvz5Zal6SzDi1Hq9WXYLEF4Gvx/+K+91wrm0WIOjzfhCcjV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P79DvxwAAAN0AAAAPAAAAAAAA&#10;AAAAAAAAAKECAABkcnMvZG93bnJldi54bWxQSwUGAAAAAAQABAD5AAAAlQMAAAAA&#10;" strokecolor="#2f5496 [2408]" strokeweight="1.5pt"/>
            <v:shape id="AutoShape 37" o:spid="_x0000_s478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z1OmMYAAADdAAAADwAAAGRycy9kb3ducmV2LnhtbESPT4vCMBTE74LfITzB2zZdQZFqlO3C&#10;ghU8+IeFvT2aZ1ttXmoTtX57Iyx4HGbmN8x82Zla3Kh1lWUFn1EMgji3uuJCwWH/8zEF4Tyyxtoy&#10;KXiQg+Wi35tjou2dt3Tb+UIECLsEFZTeN4mULi/JoItsQxy8o20N+iDbQuoW7wFuajmK44k0WHFY&#10;KLGh75Ly8+5qFKSP9e/G+uyyOv6dLlmajjI8GaWGg+5rBsJT59/h//ZKKxjH0wm83oQnIBd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89TpjGAAAA3QAAAA8AAAAAAAAA&#10;AAAAAAAAoQIAAGRycy9kb3ducmV2LnhtbFBLBQYAAAAABAAEAPkAAACUAwAAAAA=&#10;" strokecolor="#2f5496 [2408]" strokeweight="1.5pt"/>
          </v:group>
        </w:pict>
      </w:r>
      <w:r w:rsid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O    O    O    O    </w:t>
      </w:r>
      <w:r w:rsidR="00B9208E" w:rsidRP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     </w:t>
      </w:r>
    </w:p>
    <w:p w:rsidR="00B9208E" w:rsidRPr="00B9208E" w:rsidRDefault="00BD3DCE" w:rsidP="00B9208E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782" style="position:absolute;margin-left:-16.1pt;margin-top:9.4pt;width:521.25pt;height:36.85pt;z-index:-25134387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kTadF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d5E2nRYEAADxDwAADgAAAAAAAAAAAAAAAAAuAgAAZHJzL2Uyb0RvYy54bWxQSwECLQAUAAYA&#10;CAAAACEAWCsPaOAAAAAKAQAADwAAAAAAAAAAAAAAAABwBgAAZHJzL2Rvd25yZXYueG1sUEsFBgAA&#10;AAAEAAQA8wAAAH0HAAAAAA==&#10;">
            <v:group id="Group 33" o:spid="_x0000_s478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fWhq1wwAAAN0AAAAP&#10;AAAAAAAAAAAAAAAAAKoCAABkcnMvZG93bnJldi54bWxQSwUGAAAAAAQABAD6AAAAmgMAAAAA&#10;">
              <v:rect id="Rectangle 34" o:spid="_x0000_s478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bUlMUA&#10;AADdAAAADwAAAGRycy9kb3ducmV2LnhtbESPQWvCQBSE7wX/w/IEb3VjpWJTV7FapVc1Enp7ZF+z&#10;wezbkN2a+O+7QsHjMDPfMItVb2txpdZXjhVMxgkI4sLpiksF2Wn3PAfhA7LG2jEpuJGH1XLwtMBU&#10;u44PdD2GUkQI+xQVmBCaVEpfGLLox64hjt6Pay2GKNtS6ha7CLe1fEmSmbRYcVww2NDGUHE5/loF&#10;0zL/NHm29Zmd5LP9+Xb+6L53So2G/fodRKA+PML/7S+t4DWZv8H9TXwCcv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xtSUxQAAAN0AAAAPAAAAAAAAAAAAAAAAAJgCAABkcnMv&#10;ZG93bnJldi54bWxQSwUGAAAAAAQABAD1AAAAigMAAAAA&#10;" strokecolor="#2f5496 [2408]" strokeweight="1.5pt">
                <v:fill opacity="0"/>
              </v:rect>
              <v:rect id="Rectangle 35" o:spid="_x0000_s478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8ffMAA&#10;AADdAAAADwAAAGRycy9kb3ducmV2LnhtbERPy4rCMBTdD/gP4QruxrRiZayNIoo6S8fH/tJc29Lm&#10;pjZR699PFgOzPJx3tupNI57UucqygngcgSDOra64UHA57z6/QDiPrLGxTAre5GC1HHxkmGr74h96&#10;nnwhQgi7FBWU3replC4vyaAb25Y4cDfbGfQBdoXUHb5CuGnkJIpm0mDFoaHEljYl5fXpYRRck23L&#10;B2n4GO+m8+Ra7++b2Cg1GvbrBQhPvf8X/7m/tYIkmof94U14AnL5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V8ffM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478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Q1AMcYAAADdAAAADwAAAGRycy9kb3ducmV2LnhtbESPT4vCMBTE7wt+h/AEb2uqsMtajWKF&#10;BbvgwT8I3h7Ns602L7WJWr+9ERY8DjPzG2Yya00lbtS40rKCQT8CQZxZXXKuYLf9/fwB4Tyyxsoy&#10;KXiQg9m08zHBWNs7r+m28bkIEHYxKii8r2MpXVaQQde3NXHwjrYx6INscqkbvAe4qeQwir6lwZLD&#10;QoE1LQrKzpurUZA8/vYr69PL8ng4XdIkGaZ4Mkr1uu18DMJT69/h//ZSK/iKRgN4vQlPQE6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UNQDHGAAAA3QAAAA8AAAAAAAAA&#10;AAAAAAAAoQIAAGRycy9kb3ducmV2LnhtbFBLBQYAAAAABAAEAPkAAACUAwAAAAA=&#10;" strokecolor="#2f5496 [2408]" strokeweight="1.5pt"/>
            <v:shape id="AutoShape 37" o:spid="_x0000_s478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d/eRscAAADdAAAADwAAAGRycy9kb3ducmV2LnhtbESPT2vCQBTE7wW/w/IK3ppNA5aaupFG&#10;EEyhB7UUentkn/nT7NuYXTV++65Q8DjMzG+YxXI0nTjT4BrLCp6jGARxaXXDlYKv/frpFYTzyBo7&#10;y6TgSg6W2eRhgam2F97SeecrESDsUlRQe9+nUrqyJoMusj1x8A52MOiDHCqpB7wEuOlkEscv0mDD&#10;YaHGnlY1lb+7k1GQXz++P60vjpvDT3ss8jwpsDVKTR/H9zcQnkZ/D/+3N1rBLJ4ncHsTnoD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F395GxwAAAN0AAAAPAAAAAAAA&#10;AAAAAAAAAKECAABkcnMvZG93bnJldi54bWxQSwUGAAAAAAQABAD5AAAAlQMAAAAA&#10;" strokecolor="#2f5496 [2408]" strokeweight="1.5pt"/>
          </v:group>
        </w:pict>
      </w:r>
      <w:r w:rsid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O    O    O            </w:t>
      </w:r>
      <w:r w:rsidR="00B9208E" w:rsidRP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     </w:t>
      </w:r>
    </w:p>
    <w:p w:rsidR="00B9208E" w:rsidRPr="00B9208E" w:rsidRDefault="00BD3DCE" w:rsidP="00B9208E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776" style="position:absolute;margin-left:-16.1pt;margin-top:9.4pt;width:521.25pt;height:36.85pt;z-index:-25134284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AufFFAFQQAAPEPAAAOAAAAAAAAAAAAAAAAAC4CAABkcnMvZTJvRG9jLnhtbFBLAQItABQABgAI&#10;AAAAIQBYKw9o4AAAAAoBAAAPAAAAAAAAAAAAAAAAAG8GAABkcnMvZG93bnJldi54bWxQSwUGAAAA&#10;AAQABADzAAAAfAcAAAAA&#10;">
            <v:group id="Group 33" o:spid="_x0000_s477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bzoZtxgAAAN0A&#10;AAAPAAAAAAAAAAAAAAAAAKoCAABkcnMvZG93bnJldi54bWxQSwUGAAAAAAQABAD6AAAAnQMAAAAA&#10;">
              <v:rect id="Rectangle 34" o:spid="_x0000_s478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JITMUA&#10;AADdAAAADwAAAGRycy9kb3ducmV2LnhtbESPT2vCQBTE70K/w/IKvdWNLYpGV+kfLV7VSPD2yD6z&#10;odm3Ibua+O27QsHjMDO/YRar3tbiSq2vHCsYDRMQxIXTFZcKssPmdQrCB2SNtWNScCMPq+XTYIGp&#10;dh3v6LoPpYgQ9ikqMCE0qZS+MGTRD11DHL2zay2GKNtS6ha7CLe1fEuSibRYcVww2NCXoeJ3f7EK&#10;3st8bfLs22d2lE9+jrfjZ3faKPXy3H/MQQTqwyP8395qBeNkNob7m/gE5P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UkhMxQAAAN0AAAAPAAAAAAAAAAAAAAAAAJgCAABkcnMv&#10;ZG93bnJldi54bWxQSwUGAAAAAAQABAD1AAAAigMAAAAA&#10;" strokecolor="#2f5496 [2408]" strokeweight="1.5pt">
                <v:fill opacity="0"/>
              </v:rect>
              <v:rect id="Rectangle 35" o:spid="_x0000_s478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oik8MA&#10;AADdAAAADwAAAGRycy9kb3ducmV2LnhtbESPQYvCMBSE78L+h/AWvGlasaJdo4ii7lGr3h/N27bY&#10;vNQmav33m4UFj8PMfMPMl52pxYNaV1lWEA8jEMS51RUXCs6n7WAKwnlkjbVlUvAiB8vFR2+OqbZP&#10;PtIj84UIEHYpKii9b1IpXV6SQTe0DXHwfmxr0AfZFlK3+AxwU8tRFE2kwYrDQokNrUvKr9ndKLgk&#10;m4b30vAh3o5nyeW6u61jo1T/s1t9gfDU+Xf4v/2tFSTRbAJ/b8ITkI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foik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77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ah93scAAADdAAAADwAAAGRycy9kb3ducmV2LnhtbESPQWvCQBSE70L/w/IKvZlNA61t6hoa&#10;QTBCD9oieHtkn0ls9m3MbjX+e7cgeBxm5htmmg2mFSfqXWNZwXMUgyAurW64UvDzvRi/gXAeWWNr&#10;mRRcyEE2exhNMdX2zGs6bXwlAoRdigpq77tUSlfWZNBFtiMO3t72Bn2QfSV1j+cAN61M4vhVGmw4&#10;LNTY0bym8nfzZxTkl9X2y/riuNzvDsciz5MCD0app8fh8wOEp8Hfw7f2Uit4id8n8P8mPAE5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VqH3exwAAAN0AAAAPAAAAAAAA&#10;AAAAAAAAAKECAABkcnMvZG93bnJldi54bWxQSwUGAAAAAAQABAD5AAAAlQMAAAAA&#10;" strokecolor="#2f5496 [2408]" strokeweight="1.5pt"/>
            <v:shape id="AutoShape 37" o:spid="_x0000_s477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DfprMQAAADdAAAADwAAAGRycy9kb3ducmV2LnhtbERPTWvCQBC9F/wPywi9NZsKLTa6SiMI&#10;SaEH0yJ4G7JjEs3OJtmtJv++eyj0+Hjf6+1oWnGjwTWWFTxHMQji0uqGKwXfX/unJQjnkTW2lknB&#10;RA62m9nDGhNt73ygW+ErEULYJaig9r5LpHRlTQZdZDviwJ3tYNAHOFRSD3gP4aaVizh+lQYbDg01&#10;drSrqbwWP0ZBOn0cP63P++x8uvR5mi5yvBilHufj+wqEp9H/i//cmVbwEr+FueFNeAJy8w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kN+msxAAAAN0AAAAPAAAAAAAAAAAA&#10;AAAAAKECAABkcnMvZG93bnJldi54bWxQSwUGAAAAAAQABAD5AAAAkgMAAAAA&#10;" strokecolor="#2f5496 [2408]" strokeweight="1.5pt"/>
          </v:group>
        </w:pict>
      </w:r>
      <w:r w:rsid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O    O               </w:t>
      </w:r>
      <w:r w:rsidR="00B9208E" w:rsidRP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     </w:t>
      </w:r>
    </w:p>
    <w:p w:rsidR="00B9208E" w:rsidRPr="00B9208E" w:rsidRDefault="00BD3DCE" w:rsidP="00B9208E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770" style="position:absolute;margin-left:-16.1pt;margin-top:9.4pt;width:521.25pt;height:36.85pt;z-index:-25134182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NkZOFA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G42Rk4UBAAA8Q8AAA4AAAAAAAAAAAAAAAAALgIAAGRycy9lMm9Eb2MueG1sUEsBAi0AFAAGAAgA&#10;AAAhAFgrD2jgAAAACgEAAA8AAAAAAAAAAAAAAAAAbgYAAGRycy9kb3ducmV2LnhtbFBLBQYAAAAA&#10;BAAEAPMAAAB7BwAAAAA=&#10;">
            <v:group id="Group 33" o:spid="_x0000_s477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h4adMQAAADdAAAA&#10;DwAAAAAAAAAAAAAAAACqAgAAZHJzL2Rvd25yZXYueG1sUEsFBgAAAAAEAAQA+gAAAJsDAAAAAA==&#10;">
              <v:rect id="Rectangle 34" o:spid="_x0000_s477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4LUVcUA&#10;AADdAAAADwAAAGRycy9kb3ducmV2LnhtbESPQWvCQBSE7wX/w/KE3uomFUVSV9FWi9dqJPT2yL5m&#10;Q7NvQ3Zr4r93hYLHYWa+YZbrwTbiQp2vHStIJwkI4tLpmisF+Wn/sgDhA7LGxjEpuJKH9Wr0tMRM&#10;u56/6HIMlYgQ9hkqMCG0mZS+NGTRT1xLHL0f11kMUXaV1B32EW4b+Zokc2mx5rhgsKV3Q+Xv8c8q&#10;mFbFzhT5h89tWsw/z9fztv/eK/U8HjZvIAIN4RH+bx+0glmapHB/E5+AXN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gtRVxQAAAN0AAAAPAAAAAAAAAAAAAAAAAJgCAABkcnMv&#10;ZG93bnJldi54bWxQSwUGAAAAAAQABAD1AAAAigMAAAAA&#10;" strokecolor="#2f5496 [2408]" strokeweight="1.5pt">
                <v:fill opacity="0"/>
              </v:rect>
              <v:rect id="Rectangle 35" o:spid="_x0000_s477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Cq+isMA&#10;AADdAAAADwAAAGRycy9kb3ducmV2LnhtbESPQYvCMBSE7wv+h/AEb2tasYtWo4ii63Gten80z7bY&#10;vNQmav33G2Fhj8PMfMPMl52pxYNaV1lWEA8jEMS51RUXCk7H7ecEhPPIGmvLpOBFDpaL3sccU22f&#10;fKBH5gsRIOxSVFB636RSurwkg25oG+LgXWxr0AfZFlK3+AxwU8tRFH1JgxWHhRIbWpeUX7O7UXBO&#10;Ng1/S8M/8XY8Tc7X3W0dG6UG/W41A+Gp8//hv/ZeK0jiaATvN+EJyM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Cq+i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77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Hjhx8YAAADdAAAADwAAAGRycy9kb3ducmV2LnhtbESPT4vCMBTE7wt+h/AEb2uqyy5SjWKF&#10;BbvgwT8I3h7Ns602L7WJWr+9ERY8DjPzG2Yya00lbtS40rKCQT8CQZxZXXKuYLf9/RyBcB5ZY2WZ&#10;FDzIwWza+ZhgrO2d13Tb+FwECLsYFRTe17GULivIoOvbmjh4R9sY9EE2udQN3gPcVHIYRT/SYMlh&#10;ocCaFgVl583VKEgef/uV9elleTycLmmSDFM8GaV63XY+BuGp9e/wf3upFXwPoi94vQlPQE6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R44cfGAAAA3QAAAA8AAAAAAAAA&#10;AAAAAAAAoQIAAGRycy9kb3ducmV2LnhtbFBLBQYAAAAABAAEAPkAAACUAwAAAAA=&#10;" strokecolor="#2f5496 [2408]" strokeweight="1.5pt"/>
            <v:shape id="AutoShape 37" o:spid="_x0000_s477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5F5s8YAAADdAAAADwAAAGRycy9kb3ducmV2LnhtbESPT4vCMBTE7wt+h/AEb2uq7C5SjWKF&#10;BbvgwT8I3h7Ns602L7WJWr+9ERY8DjPzG2Yya00lbtS40rKCQT8CQZxZXXKuYLf9/RyBcB5ZY2WZ&#10;FDzIwWza+ZhgrO2d13Tb+FwECLsYFRTe17GULivIoOvbmjh4R9sY9EE2udQN3gPcVHIYRT/SYMlh&#10;ocCaFgVl583VKEgef/uV9elleTycLmmSDFM8GaV63XY+BuGp9e/wf3upFXwPoi94vQlPQE6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uRebPGAAAA3QAAAA8AAAAAAAAA&#10;AAAAAAAAoQIAAGRycy9kb3ducmV2LnhtbFBLBQYAAAAABAAEAPkAAACUAwAAAAA=&#10;" strokecolor="#2f5496 [2408]" strokeweight="1.5pt"/>
          </v:group>
        </w:pict>
      </w:r>
      <w:r w:rsidR="00B9208E" w:rsidRP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O         </w:t>
      </w:r>
    </w:p>
    <w:p w:rsidR="00B9208E" w:rsidRPr="00B9208E" w:rsidRDefault="00BD3DCE" w:rsidP="00B9208E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764" style="position:absolute;margin-left:-16.1pt;margin-top:9.4pt;width:521.25pt;height:36.85pt;z-index:-25134080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">
            <v:group id="Group 33" o:spid="_x0000_s476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auyebxgAAAN0A&#10;AAAPAAAAAAAAAAAAAAAAAKoCAABkcnMvZG93bnJldi54bWxQSwUGAAAAAAQABAD6AAAAnQMAAAAA&#10;">
              <v:rect id="Rectangle 34" o:spid="_x0000_s476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fpusYA&#10;AADdAAAADwAAAGRycy9kb3ducmV2LnhtbESPQWvCQBSE7wX/w/IEb3WTFm2JrqKtll5rI8HbI/vM&#10;BrNvQ3Y18d93C4Ueh5n5hlmuB9uIG3W+dqwgnSYgiEuna64U5N/7x1cQPiBrbByTgjt5WK9GD0vM&#10;tOv5i26HUIkIYZ+hAhNCm0npS0MW/dS1xNE7u85iiLKrpO6wj3DbyKckmUuLNccFgy29GSovh6tV&#10;8FwVO1Pk7z63aTH/ON6P2/60V2oyHjYLEIGG8B/+a39qBbM0eYHfN/EJyN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yfpusYAAADdAAAADwAAAAAAAAAAAAAAAACYAgAAZHJz&#10;L2Rvd25yZXYueG1sUEsFBgAAAAAEAAQA9QAAAIsDAAAAAA==&#10;" strokecolor="#2f5496 [2408]" strokeweight="1.5pt">
                <v:fill opacity="0"/>
              </v:rect>
              <v:rect id="Rectangle 35" o:spid="_x0000_s476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KJYL8A&#10;AADdAAAADwAAAGRycy9kb3ducmV2LnhtbERPy4rCMBTdD/gP4QruxrRiB61GEcXHcnztL821LTY3&#10;tYla/94sBJeH857OW1OJBzWutKwg7kcgiDOrS84VnI7r3xEI55E1VpZJwYsczGednymm2j55T4+D&#10;z0UIYZeigsL7OpXSZQUZdH1bEwfuYhuDPsAml7rBZwg3lRxE0Z80WHJoKLCmZUHZ9XA3Cs7Jquat&#10;NPwfr4fj5Hzd3JaxUarXbRcTEJ5a/xV/3DutIImjMDe8CU9Azt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Rwolg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476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ZDWLcYAAADdAAAADwAAAGRycy9kb3ducmV2LnhtbESPT4vCMBTE7wt+h/AEb2uqsMtajWKF&#10;BbvgwT8I3h7Ns602L7WJWr+9ERY8DjPzG2Yya00lbtS40rKCQT8CQZxZXXKuYLf9/fwB4Tyyxsoy&#10;KXiQg9m08zHBWNs7r+m28bkIEHYxKii8r2MpXVaQQde3NXHwjrYx6INscqkbvAe4qeQwir6lwZLD&#10;QoE1LQrKzpurUZA8/vYr69PL8ng4XdIkGaZ4Mkr1uu18DMJT69/h//ZSK/gaRCN4vQlPQE6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WQ1i3GAAAA3QAAAA8AAAAAAAAA&#10;AAAAAAAAoQIAAGRycy9kb3ducmV2LnhtbFBLBQYAAAAABAAEAPkAAACUAwAAAAA=&#10;" strokecolor="#2f5496 [2408]" strokeweight="1.5pt"/>
            <v:shape id="AutoShape 37" o:spid="_x0000_s476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XPpbcMAAADdAAAADwAAAGRycy9kb3ducmV2LnhtbERPTYvCMBC9C/sfwgjebFpBkWoUu7Bg&#10;F/awKoK3oRnbajOpTVbrvzeHBY+P971c96YRd+pcbVlBEsUgiAuray4VHPZf4zkI55E1NpZJwZMc&#10;rFcfgyWm2j74l+47X4oQwi5FBZX3bSqlKyoy6CLbEgfubDuDPsCulLrDRwg3jZzE8UwarDk0VNjS&#10;Z0XFdfdnFGTP7+OP9fltez5dbnmWTXK8GKVGw36zAOGp92/xv3urFUyTJOwPb8ITkKsX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Fz6W3DAAAA3QAAAA8AAAAAAAAAAAAA&#10;AAAAoQIAAGRycy9kb3ducmV2LnhtbFBLBQYAAAAABAAEAPkAAACRAwAAAAA=&#10;" strokecolor="#2f5496 [2408]" strokeweight="1.5pt"/>
          </v:group>
        </w:pict>
      </w:r>
      <w:r w:rsidR="00B9208E" w:rsidRP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O         </w:t>
      </w:r>
    </w:p>
    <w:p w:rsidR="00B9208E" w:rsidRPr="00B9208E" w:rsidRDefault="00BD3DCE" w:rsidP="00B9208E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758" style="position:absolute;margin-left:-16.1pt;margin-top:9.4pt;width:521.25pt;height:36.85pt;z-index:-25133977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">
            <v:group id="Group 33" o:spid="_x0000_s476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gWbdFxgAAAN0A&#10;AAAPAAAAAAAAAAAAAAAAAKoCAABkcnMvZG93bnJldi54bWxQSwUGAAAAAAQABAD6AAAAnQMAAAAA&#10;">
              <v:rect id="Rectangle 34" o:spid="_x0000_s476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V5ZMUA&#10;AADdAAAADwAAAGRycy9kb3ducmV2LnhtbESPQWvCQBSE7wX/w/IEb3WTiiKpq1Sr0mttJHh7ZF+z&#10;odm3Ibua+O/dQqHHYWa+YVabwTbiRp2vHStIpwkI4tLpmisF+dfheQnCB2SNjWNScCcPm/XoaYWZ&#10;dj1/0u0UKhEh7DNUYEJoMyl9aciin7qWOHrfrrMYouwqqTvsI9w28iVJFtJizXHBYEs7Q+XP6WoV&#10;zKpib4r83ec2LRbH8/287S8HpSbj4e0VRKAh/If/2h9awTxNZ/D7Jj4BuX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xXlkxQAAAN0AAAAPAAAAAAAAAAAAAAAAAJgCAABkcnMv&#10;ZG93bnJldi54bWxQSwUGAAAAAAQABAD1AAAAigMAAAAA&#10;" strokecolor="#2f5496 [2408]" strokeweight="1.5pt">
                <v:fill opacity="0"/>
              </v:rect>
              <v:rect id="Rectangle 35" o:spid="_x0000_s476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VYVuMQA&#10;AADdAAAADwAAAGRycy9kb3ducmV2LnhtbESPQWvCQBSE74L/YXmCN91sMdLGrFIsth6rrfdH9pmE&#10;ZN+m2VXTf98VCh6HmfmGyTeDbcWVel871qDmCQjiwpmaSw3fX7vZMwgfkA22jknDL3nYrMejHDPj&#10;bnyg6zGUIkLYZ6ihCqHLpPRFRRb93HXE0Tu73mKIsi+l6fEW4baVT0mylBZrjgsVdrStqGiOF6vh&#10;lL51/CEtf6rd4iU9Ne8/W2W1nk6G1xWIQEN4hP/be6MhVWoB9zfxCcj1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VWFbj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76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QRK9cYAAADdAAAADwAAAGRycy9kb3ducmV2LnhtbESPT4vCMBTE78J+h/AEb5pWUKQaxS4s&#10;WMGDf1jY26N5ttXmpTZZrd/eLCx4HGbmN8xi1Zla3Kl1lWUF8SgCQZxbXXGh4HT8Gs5AOI+ssbZM&#10;Cp7kYLX86C0w0fbBe7offCEChF2CCkrvm0RKl5dk0I1sQxy8s20N+iDbQuoWHwFuajmOoqk0WHFY&#10;KLGhz5Ly6+HXKEif2++d9dltc/653LI0HWd4MUoN+t16DsJT59/h//ZGK5jE8QT+3oQnIJc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EESvXGAAAA3QAAAA8AAAAAAAAA&#10;AAAAAAAAoQIAAGRycy9kb3ducmV2LnhtbFBLBQYAAAAABAAEAPkAAACUAwAAAAA=&#10;" strokecolor="#2f5496 [2408]" strokeweight="1.5pt"/>
            <v:shape id="AutoShape 37" o:spid="_x0000_s475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dbUgsYAAADdAAAADwAAAGRycy9kb3ducmV2LnhtbESPT4vCMBTE78J+h/CEvWlaYUWqUeyC&#10;YAUP/mFhb4/m2Vabl9pErd/eLCx4HGbmN8xs0Zla3Kl1lWUF8TACQZxbXXGh4HhYDSYgnEfWWFsm&#10;BU9ysJh/9GaYaPvgHd33vhABwi5BBaX3TSKly0sy6Ia2IQ7eybYGfZBtIXWLjwA3tRxF0VgarDgs&#10;lNjQd0n5ZX8zCtLn5mdrfXZdn37P1yxNRxmejVKf/W45BeGp8+/wf3utFXzF8Rj+3oQnIOc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HW1ILGAAAA3QAAAA8AAAAAAAAA&#10;AAAAAAAAoQIAAGRycy9kb3ducmV2LnhtbFBLBQYAAAAABAAEAPkAAACUAwAAAAA=&#10;" strokecolor="#2f5496 [2408]" strokeweight="1.5pt"/>
          </v:group>
        </w:pict>
      </w:r>
      <w:r w:rsidR="00B9208E" w:rsidRP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O         </w:t>
      </w:r>
    </w:p>
    <w:p w:rsidR="00B9208E" w:rsidRPr="00B9208E" w:rsidRDefault="00BD3DCE" w:rsidP="00B9208E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752" style="position:absolute;margin-left:-16.1pt;margin-top:9.4pt;width:521.25pt;height:36.85pt;z-index:-25133875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TZSgFQ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AXTZSgFQQAAPEPAAAOAAAAAAAAAAAAAAAAAC4CAABkcnMvZTJvRG9jLnhtbFBLAQItABQABgAI&#10;AAAAIQBYKw9o4AAAAAoBAAAPAAAAAAAAAAAAAAAAAG8GAABkcnMvZG93bnJldi54bWxQSwUGAAAA&#10;AAQABADzAAAAfAcAAAAA&#10;">
            <v:group id="Group 33" o:spid="_x0000_s475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AGxgK/CAAAA3QAAAA8A&#10;AAAAAAAAAAAAAAAAqgIAAGRycy9kb3ducmV2LnhtbFBLBQYAAAAABAAEAPoAAACZAwAAAAA=&#10;">
              <v:rect id="Rectangle 34" o:spid="_x0000_s475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C1OjsYA&#10;AADdAAAADwAAAGRycy9kb3ducmV2LnhtbESPQWvCQBSE74L/YXmCt7pJi9KmrqKtSq+1kdDbI/ua&#10;Dc2+DdnVxH/vFgoeh5n5hlmuB9uIC3W+dqwgnSUgiEuna64U5F/7h2cQPiBrbByTgit5WK/GoyVm&#10;2vX8SZdjqESEsM9QgQmhzaT0pSGLfuZa4uj9uM5iiLKrpO6wj3DbyMckWUiLNccFgy29GSp/j2er&#10;4KkqdqbI331u02JxOF1P2/57r9R0MmxeQQQawj383/7QCuZp+gJ/b+ITkK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C1OjsYAAADdAAAADwAAAAAAAAAAAAAAAACYAgAAZHJz&#10;L2Rvd25yZXYueG1sUEsFBgAAAAAEAAQA9QAAAIsDAAAAAA==&#10;" strokecolor="#2f5496 [2408]" strokeweight="1.5pt">
                <v:fill opacity="0"/>
              </v:rect>
              <v:rect id="Rectangle 35" o:spid="_x0000_s475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HZBsEA&#10;AADdAAAADwAAAGRycy9kb3ducmV2LnhtbERPPW/CMBDdkfgP1lXqRpwgUkHAIERFy1jSsp/iaxIR&#10;n1PbQPrv8YDE+PS+V5vBdOJKzreWFWRJCoK4srrlWsHP934yB+EDssbOMin4Jw+b9Xi0wkLbGx/p&#10;WoZaxBD2BSpoQugLKX3VkEGf2J44cr/WGQwRulpqh7cYbjo5TdM3abDl2NBgT7uGqnN5MQpO+XvP&#10;n9LwV7afLfLT+eNvlxmlXl+G7RJEoCE8xQ/3QSvIs2ncH9/EJyD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QB2Qb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475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FOGS8YAAADdAAAADwAAAGRycy9kb3ducmV2LnhtbESPQWvCQBSE7wX/w/IEb3WTQEuJrmIE&#10;wQg9VEXw9sg+k2j2bcxuNf77riD0OMzMN8x03ptG3KhztWUF8TgCQVxYXXOpYL9bvX+BcB5ZY2OZ&#10;FDzIwXw2eJtiqu2df+i29aUIEHYpKqi8b1MpXVGRQTe2LXHwTrYz6IPsSqk7vAe4aWQSRZ/SYM1h&#10;ocKWlhUVl+2vUZA9Nodv6/Pr+nQ8X/MsS3I8G6VGw34xAeGp9//hV3utFXzESQzPN+EJyNk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BThkvGAAAA3QAAAA8AAAAAAAAA&#10;AAAAAAAAoQIAAGRycy9kb3ducmV2LnhtbFBLBQYAAAAABAAEAPkAAACUAwAAAAA=&#10;" strokecolor="#2f5496 [2408]" strokeweight="1.5pt"/>
            <v:shape id="AutoShape 37" o:spid="_x0000_s475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IEYPMcAAADdAAAADwAAAGRycy9kb3ducmV2LnhtbESPT2vCQBTE7wW/w/IEb3VjoKWkrqER&#10;BCP0UBWht0f2mT/Nvo3ZrUm+fbdQ6HGYmd8w63Q0rbhT72rLClbLCARxYXXNpYLzaff4AsJ5ZI2t&#10;ZVIwkYN0M3tYY6LtwB90P/pSBAi7BBVU3neJlK6oyKBb2o44eFfbG/RB9qXUPQ4BbloZR9GzNFhz&#10;WKiwo21Fxdfx2yjIpsPl3fr8tr9+Nrc8y+IcG6PUYj6+vYLwNPr/8F97rxU8reIYft+EJyA3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QgRg8xwAAAN0AAAAPAAAAAAAA&#10;AAAAAAAAAKECAABkcnMvZG93bnJldi54bWxQSwUGAAAAAAQABAD5AAAAlQMAAAAA&#10;" strokecolor="#2f5496 [2408]" strokeweight="1.5pt"/>
          </v:group>
        </w:pict>
      </w:r>
      <w:r w:rsidR="00B9208E" w:rsidRP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O         </w:t>
      </w:r>
    </w:p>
    <w:p w:rsidR="00B9208E" w:rsidRPr="00B9208E" w:rsidRDefault="00BD3DCE" w:rsidP="00B9208E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746" style="position:absolute;margin-left:-16.1pt;margin-top:9.4pt;width:521.25pt;height:36.85pt;z-index:-25133772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1eGYrhYEAADxDwAADgAAAAAAAAAAAAAAAAAuAgAAZHJzL2Uyb0RvYy54bWxQSwECLQAUAAYA&#10;CAAAACEAWCsPaOAAAAAKAQAADwAAAAAAAAAAAAAAAABwBgAAZHJzL2Rvd25yZXYueG1sUEsFBgAA&#10;AAAEAAQA8wAAAH0HAAAAAA==&#10;">
            <v:group id="Group 33" o:spid="_x0000_s474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pBAF8cAAADd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Ik8UL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TpBAF8cAAADd&#10;AAAADwAAAAAAAAAAAAAAAACqAgAAZHJzL2Rvd25yZXYueG1sUEsFBgAAAAAEAAQA+gAAAJ4DAAAA&#10;AA==&#10;">
              <v:rect id="Rectangle 34" o:spid="_x0000_s475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yONsUA&#10;AADdAAAADwAAAGRycy9kb3ducmV2LnhtbESPT4vCMBTE7wv7HcJb8LamVRSpRtl/yl5XK8Xbo3k2&#10;xealNFlbv71ZWPA4zMxvmNVmsI24UudrxwrScQKCuHS65kpBfti+LkD4gKyxcUwKbuRhs35+WmGm&#10;Xc8/dN2HSkQI+wwVmBDaTEpfGrLox64ljt7ZdRZDlF0ldYd9hNtGTpJkLi3WHBcMtvRhqLzsf62C&#10;aVV8mSL/9LlNi/nueDu+96etUqOX4W0JItAQHuH/9rdWMEsnM/h7E5+AX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DI42xQAAAN0AAAAPAAAAAAAAAAAAAAAAAJgCAABkcnMv&#10;ZG93bnJldi54bWxQSwUGAAAAAAQABAD1AAAAigMAAAAA&#10;" strokecolor="#2f5496 [2408]" strokeweight="1.5pt">
                <v:fill opacity="0"/>
              </v:rect>
              <v:rect id="Rectangle 35" o:spid="_x0000_s475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Tk6cMA&#10;AADdAAAADwAAAGRycy9kb3ducmV2LnhtbESPQYvCMBSE74L/ITxhb5pWrKzVKOLi6tGten80z7bY&#10;vHSbqPXfm4UFj8PMfMMsVp2pxZ1aV1lWEI8iEMS51RUXCk7H7fAThPPIGmvLpOBJDlbLfm+BqbYP&#10;/qF75gsRIOxSVFB636RSurwkg25kG+LgXWxr0AfZFlK3+AhwU8txFE2lwYrDQokNbUrKr9nNKDgn&#10;Xw3vpOFDvJ3MkvP1+3cTG6U+Bt16DsJT59/h//ZeK0ji8RT+3oQnIJ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KTk6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74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Pa7pMcAAADdAAAADwAAAGRycy9kb3ducmV2LnhtbESPT2vCQBTE7wW/w/KE3pqNAVtJ3YgR&#10;BFPoQSuF3h7ZZ/40+zZmtxq/fVco9DjMzG+Y5Wo0nbjQ4BrLCmZRDIK4tLrhSsHxY/u0AOE8ssbO&#10;Mim4kYNVNnlYYqrtlfd0OfhKBAi7FBXU3veplK6syaCLbE8cvJMdDPogh0rqAa8BbjqZxPGzNNhw&#10;WKixp01N5ffhxyjIb2+f79YX593pqz0XeZ4U2BqlHqfj+hWEp9H/h//aO61gPkte4P4mPAGZ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A9rukxwAAAN0AAAAPAAAAAAAA&#10;AAAAAAAAAKECAABkcnMvZG93bnJldi54bWxQSwUGAAAAAAQABAD5AAAAlQMAAAAA&#10;" strokecolor="#2f5496 [2408]" strokeweight="1.5pt"/>
            <v:shape id="AutoShape 37" o:spid="_x0000_s474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Wkv1sIAAADdAAAADwAAAGRycy9kb3ducmV2LnhtbERPy4rCMBTdD/gP4QruxtSCw1CNYgXB&#10;Ci58ILi7NNe22tzUJmr9+8lCmOXhvKfzztTiSa2rLCsYDSMQxLnVFRcKjofV9y8I55E11pZJwZsc&#10;zGe9rykm2r54R8+9L0QIYZeggtL7JpHS5SUZdEPbEAfuYluDPsC2kLrFVwg3tYyj6EcarDg0lNjQ&#10;sqT8tn8YBel7c9pan93Xl/P1nqVpnOHVKDXod4sJCE+d/xd/3GutYDyKw9zwJjwBOfs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MWkv1sIAAADdAAAADwAAAAAAAAAAAAAA&#10;AAChAgAAZHJzL2Rvd25yZXYueG1sUEsFBgAAAAAEAAQA+QAAAJADAAAAAA==&#10;" strokecolor="#2f5496 [2408]" strokeweight="1.5pt"/>
          </v:group>
        </w:pict>
      </w:r>
      <w:r w:rsid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    </w:t>
      </w:r>
      <w:r w:rsidR="00B9208E" w:rsidRP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</w:t>
      </w:r>
    </w:p>
    <w:p w:rsidR="00B9208E" w:rsidRPr="00B9208E" w:rsidRDefault="00BD3DCE" w:rsidP="00B9208E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lastRenderedPageBreak/>
        <w:pict>
          <v:group id="_x0000_s4740" style="position:absolute;margin-left:-16.1pt;margin-top:9.4pt;width:521.25pt;height:36.85pt;z-index:-25133670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Z&#10;hT3HEgQAAPEPAAAOAAAAAAAAAAAAAAAAAC4CAABkcnMvZTJvRG9jLnhtbFBLAQItABQABgAIAAAA&#10;IQBYKw9o4AAAAAoBAAAPAAAAAAAAAAAAAAAAAGwGAABkcnMvZG93bnJldi54bWxQSwUGAAAAAAQA&#10;BADzAAAAeQcAAAAA&#10;">
            <v:group id="Group 33" o:spid="_x0000_s474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0ctDJwwAAAN0AAAAP&#10;AAAAAAAAAAAAAAAAAKoCAABkcnMvZG93bnJldi54bWxQSwUGAAAAAAQABAD6AAAAmgMAAAAA&#10;">
              <v:rect id="Rectangle 34" o:spid="_x0000_s474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4e6MUA&#10;AADdAAAADwAAAGRycy9kb3ducmV2LnhtbESPQWvCQBSE7wX/w/IEb3WTiiKpq1Sr0mttJHh7ZF+z&#10;odm3Ibua+O/dQqHHYWa+YVabwTbiRp2vHStIpwkI4tLpmisF+dfheQnCB2SNjWNScCcPm/XoaYWZ&#10;dj1/0u0UKhEh7DNUYEJoMyl9aciin7qWOHrfrrMYouwqqTvsI9w28iVJFtJizXHBYEs7Q+XP6WoV&#10;zKpib4r83ec2LRbH8/287S8HpSbj4e0VRKAh/If/2h9awTydpfD7Jj4BuX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7h7oxQAAAN0AAAAPAAAAAAAAAAAAAAAAAJgCAABkcnMv&#10;ZG93bnJldi54bWxQSwUGAAAAAAQABAD1AAAAigMAAAAA&#10;" strokecolor="#2f5496 [2408]" strokeweight="1.5pt">
                <v:fill opacity="0"/>
              </v:rect>
              <v:rect id="Rectangle 35" o:spid="_x0000_s474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Z0N8QA&#10;AADdAAAADwAAAGRycy9kb3ducmV2LnhtbESPQWvCQBSE7wX/w/IEb3UTNdKmriIpqT22Wu+P7DMJ&#10;Zt+m2W0S/71bKPQ4zMw3zGY3mkb01LnasoJ4HoEgLqyuuVTwdcofn0A4j6yxsUwKbuRgt508bDDV&#10;duBP6o++FAHCLkUFlfdtKqUrKjLo5rYlDt7FdgZ9kF0pdYdDgJtGLqJoLQ3WHBYqbCmrqLgef4yC&#10;c/La8kEa/ojz1XNyvr59Z7FRajYd9y8gPI3+P/zXftcKkni5gN834QnI7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5GdDf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74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hQrescAAADdAAAADwAAAGRycy9kb3ducmV2LnhtbESPQWvCQBSE7wX/w/KE3pqNSoukWaUR&#10;BFPooSpCb4/sM4nNvo3ZrUn+fbdQ8DjMzDdMuh5MI27UudqyglkUgyAurK65VHA8bJ+WIJxH1thY&#10;JgUjOVivJg8pJtr2/Em3vS9FgLBLUEHlfZtI6YqKDLrItsTBO9vOoA+yK6XusA9w08h5HL9IgzWH&#10;hQpb2lRUfO9/jIJsfD99WJ9fd+evyzXPsnmOF6PU43R4ewXhafD38H97pxU8zxYL+HsTnoBc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6FCt6xwAAAN0AAAAPAAAAAAAA&#10;AAAAAAAAAKECAABkcnMvZG93bnJldi54bWxQSwUGAAAAAAQABAD5AAAAlQMAAAAA&#10;" strokecolor="#2f5496 [2408]" strokeweight="1.5pt"/>
            <v:shape id="AutoShape 37" o:spid="_x0000_s474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f2zDscAAADdAAAADwAAAGRycy9kb3ducmV2LnhtbESPT2vCQBTE70K/w/IKvZmN1hZJ3Ugj&#10;CKbgQVuE3h7ZZ/40+zZmV43fvisUehxm5jfMYjmYVlyod7VlBZMoBkFcWF1zqeDrcz2eg3AeWWNr&#10;mRTcyMEyfRgtMNH2yju67H0pAoRdggoq77tESldUZNBFtiMO3tH2Bn2QfSl1j9cAN62cxvGrNFhz&#10;WKiwo1VFxc/+bBRkt4/D1vr8tDl+N6c8y6Y5Nkapp8fh/Q2Ep8H/h//aG63gZfI8g/ub8ARk+g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1/bMOxwAAAN0AAAAPAAAAAAAA&#10;AAAAAAAAAKECAABkcnMvZG93bnJldi54bWxQSwUGAAAAAAQABAD5AAAAlQMAAAAA&#10;" strokecolor="#2f5496 [2408]" strokeweight="1.5pt"/>
          </v:group>
        </w:pict>
      </w:r>
      <w:r w:rsidR="00B9208E" w:rsidRP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</w:t>
      </w:r>
    </w:p>
    <w:p w:rsidR="00B9208E" w:rsidRPr="00B9208E" w:rsidRDefault="00BD3DCE" w:rsidP="00B9208E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734" style="position:absolute;margin-left:-16.1pt;margin-top:9.4pt;width:521.25pt;height:36.85pt;z-index:-25133568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">
            <v:group id="Group 33" o:spid="_x0000_s473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TX7SbFAAAA3QAA&#10;AA8AAAAAAAAAAAAAAAAAqgIAAGRycy9kb3ducmV2LnhtbFBLBQYAAAAABAAEAPoAAACcAwAAAAA=&#10;">
              <v:rect id="Rectangle 34" o:spid="_x0000_s473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sjB8UA&#10;AADdAAAADwAAAGRycy9kb3ducmV2LnhtbESPT2vCQBTE74V+h+UVvOkmlWqJrtJ/Sq9qJPT2yD6z&#10;odm3Ibua+O3dgtDjMDO/YZbrwTbiQp2vHStIJwkI4tLpmisF+WEzfgXhA7LGxjEpuJKH9erxYYmZ&#10;dj3v6LIPlYgQ9hkqMCG0mZS+NGTRT1xLHL2T6yyGKLtK6g77CLeNfE6SmbRYc1ww2NKHofJ3f7YK&#10;plXxZYr80+c2LWbb4/X43v9slBo9DW8LEIGG8B++t7+1gpd0Ooe/N/EJyN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SyMHxQAAAN0AAAAPAAAAAAAAAAAAAAAAAJgCAABkcnMv&#10;ZG93bnJldi54bWxQSwUGAAAAAAQABAD1AAAAigMAAAAA&#10;" strokecolor="#2f5496 [2408]" strokeweight="1.5pt">
                <v:fill opacity="0"/>
              </v:rect>
              <v:rect id="Rectangle 35" o:spid="_x0000_s473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65D3cEA&#10;AADdAAAADwAAAGRycy9kb3ducmV2LnhtbERPyW7CMBC9V+IfrEHqrTgpDYKAQSgopceW5T6KhyQi&#10;Hqe2C+nf1wekHp/evtoMphM3cr61rCCdJCCIK6tbrhWcjuXLHIQPyBo7y6Tglzxs1qOnFeba3vmL&#10;bodQixjCPkcFTQh9LqWvGjLoJ7YnjtzFOoMhQldL7fAew00nX5NkJg22HBsa7KloqLoefoyCc7br&#10;eS8Nf6bl2yI7X9+/i9Qo9TwetksQgYbwL364P7SCLJ3GufFNfAJy/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+uQ93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473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/wckMcAAADdAAAADwAAAGRycy9kb3ducmV2LnhtbESPT2vCQBTE70K/w/IKvZmNFktN3Ugj&#10;CKbgQVuE3h7ZZ/40+zZmV43fvisUehxm5jfMYjmYVlyod7VlBZMoBkFcWF1zqeDrcz1+BeE8ssbW&#10;Mim4kYNl+jBaYKLtlXd02ftSBAi7BBVU3neJlK6oyKCLbEccvKPtDfog+1LqHq8Bblo5jeMXabDm&#10;sFBhR6uKip/92SjIbh+HrfX5aXP8bk55lk1zbIxST4/D+xsIT4P/D/+1N1rBbPI8h/ub8ARk+g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b/ByQxwAAAN0AAAAPAAAAAAAA&#10;AAAAAAAAAKECAABkcnMvZG93bnJldi54bWxQSwUGAAAAAAQABAD5AAAAlQMAAAAA&#10;" strokecolor="#2f5496 [2408]" strokeweight="1.5pt"/>
            <v:shape id="AutoShape 37" o:spid="_x0000_s473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sDGcMQAAADdAAAADwAAAGRycy9kb3ducmV2LnhtbERPTWvCQBC9C/0PyxR6M5tIlRJdQ1Mo&#10;JIUetKXgbciOSWx2Nma3Mf5791Dw+Hjfm2wynRhpcK1lBUkUgyCurG65VvD99T5/AeE8ssbOMim4&#10;koNs+zDbYKrthXc07n0tQgi7FBU03veplK5qyKCLbE8cuKMdDPoAh1rqAS8h3HRyEccrabDl0NBg&#10;T28NVb/7P6Mgv378fFpfnovj4XQu83xR4sko9fQ4va5BeJr8XfzvLrSCZfIc9oc34QnI7Q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SwMZwxAAAAN0AAAAPAAAAAAAAAAAA&#10;AAAAAKECAABkcnMvZG93bnJldi54bWxQSwUGAAAAAAQABAD5AAAAkgMAAAAA&#10;" strokecolor="#2f5496 [2408]" strokeweight="1.5pt"/>
          </v:group>
        </w:pict>
      </w:r>
      <w:r w:rsidR="00B9208E" w:rsidRP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</w:t>
      </w:r>
    </w:p>
    <w:p w:rsidR="00B9208E" w:rsidRPr="00B9208E" w:rsidRDefault="00BD3DCE" w:rsidP="00B9208E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728" style="position:absolute;margin-left:-16.1pt;margin-top:9.4pt;width:521.25pt;height:36.85pt;z-index:-25133465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">
            <v:group id="Group 33" o:spid="_x0000_s473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+qYWMcAAADd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Ik5cF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c+qYWMcAAADd&#10;AAAADwAAAAAAAAAAAAAAAACqAgAAZHJzL2Rvd25yZXYueG1sUEsFBgAAAAAEAAQA+gAAAJ4DAAAA&#10;AA==&#10;">
              <v:rect id="Rectangle 34" o:spid="_x0000_s473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ZWecUA&#10;AADdAAAADwAAAGRycy9kb3ducmV2LnhtbESPT2vCQBTE74V+h+UVvNVNapUSXaX/lF7VSOjtkX1m&#10;Q7NvQ3Y18du7BcHjMDO/YRarwTbiTJ2vHStIxwkI4tLpmisF+X79/AbCB2SNjWNScCEPq+XjwwIz&#10;7Xre0nkXKhEh7DNUYEJoMyl9aciiH7uWOHpH11kMUXaV1B32EW4b+ZIkM2mx5rhgsKVPQ+Xf7mQV&#10;TKri2xT5l89tWsw2h8vho/9dKzV6Gt7nIAIN4R6+tX+0gmn6OoH/N/EJyOU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dlZ5xQAAAN0AAAAPAAAAAAAAAAAAAAAAAJgCAABkcnMv&#10;ZG93bnJldi54bWxQSwUGAAAAAAQABAD1AAAAigMAAAAA&#10;" strokecolor="#2f5496 [2408]" strokeweight="1.5pt">
                <v:fill opacity="0"/>
              </v:rect>
              <v:rect id="Rectangle 35" o:spid="_x0000_s473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U6pcMA&#10;AADdAAAADwAAAGRycy9kb3ducmV2LnhtbESPT4vCMBTE7wt+h/AEb5p2aUWrUcTF1eP67/5onm2x&#10;ealN1O63N8LCHoeZ+Q0zX3amFg9qXWVZQTyKQBDnVldcKDgdN8MJCOeRNdaWScEvOVgueh9zzLR9&#10;8p4eB1+IAGGXoYLS+yaT0uUlGXQj2xAH72Jbgz7ItpC6xWeAm1p+RtFYGqw4LJTY0Lqk/Hq4GwXn&#10;9KvhrTT8E2+SaXq+ft/WsVFq0O9WMxCeOv8f/mvvtII0ThJ4vwlPQC5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uU6p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73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rdl6McAAADdAAAADwAAAGRycy9kb3ducmV2LnhtbESPQWvCQBSE74X+h+UVvDUbRUuJWcUU&#10;CkboobYUvD2yz2w0+zZmV43/vlsoeBxm5hsmXw62FRfqfeNYwThJQRBXTjdcK/j+en9+BeEDssbW&#10;MSm4kYfl4vEhx0y7K3/SZRtqESHsM1RgQugyKX1lyKJPXEccvb3rLYYo+1rqHq8Rbls5SdMXabHh&#10;uGCwozdD1XF7tgqK2+bnw4XytN7vDqeyKCYlHqxSo6dhNQcRaAj38H97rRXMxtMZ/L2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Ct2XoxwAAAN0AAAAPAAAAAAAA&#10;AAAAAAAAAKECAABkcnMvZG93bnJldi54bWxQSwUGAAAAAAQABAD5AAAAlQMAAAAA&#10;" strokecolor="#2f5496 [2408]" strokeweight="1.5pt"/>
            <v:shape id="AutoShape 37" o:spid="_x0000_s472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mX7n8cAAADdAAAADwAAAGRycy9kb3ducmV2LnhtbESPT2vCQBTE74V+h+UVvNWNYqVE12AK&#10;BSP0UFsK3h7ZZ/6YfRuzaxK/fbdQ8DjMzG+YdTKaRvTUucqygtk0AkGcW11xoeD76/35FYTzyBob&#10;y6TgRg6SzePDGmNtB/6k/uALESDsYlRQet/GUrq8JINualvi4J1sZ9AH2RVSdzgEuGnkPIqW0mDF&#10;YaHElt5Kys+Hq1GQ3vY/H9Znl93pWF+yNJ1nWBulJk/jdgXC0+jv4f/2Tit4mS2W8PcmPAG5+Q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yZfufxwAAAN0AAAAPAAAAAAAA&#10;AAAAAAAAAKECAABkcnMvZG93bnJldi54bWxQSwUGAAAAAAQABAD5AAAAlQMAAAAA&#10;" strokecolor="#2f5496 [2408]" strokeweight="1.5pt"/>
          </v:group>
        </w:pict>
      </w:r>
      <w:r w:rsidR="00B9208E" w:rsidRP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</w:t>
      </w:r>
    </w:p>
    <w:p w:rsidR="00B9208E" w:rsidRDefault="00B9208E" w:rsidP="00B9208E">
      <w:pPr>
        <w:spacing w:line="240" w:lineRule="auto"/>
        <w:rPr>
          <w:rFonts w:ascii="ALFABET98" w:hAnsi="ALFABET98"/>
          <w:sz w:val="36"/>
          <w:szCs w:val="36"/>
        </w:rPr>
      </w:pPr>
      <w:r w:rsidRPr="008140CA">
        <w:rPr>
          <w:rFonts w:ascii="ALFABET98" w:hAnsi="ALFABET98"/>
          <w:sz w:val="36"/>
          <w:szCs w:val="36"/>
        </w:rPr>
        <w:t xml:space="preserve"> </w:t>
      </w:r>
      <w:r>
        <w:rPr>
          <w:rFonts w:ascii="ALFABET98" w:hAnsi="ALFABET98"/>
          <w:sz w:val="36"/>
          <w:szCs w:val="36"/>
        </w:rPr>
        <w:t xml:space="preserve">                                  9</w:t>
      </w:r>
    </w:p>
    <w:p w:rsidR="00B9208E" w:rsidRDefault="00B9208E" w:rsidP="00B9208E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t>Sayın velim, yukarıdaki şeklin üzerinden çizelim.</w:t>
      </w:r>
    </w:p>
    <w:p w:rsidR="00B9208E" w:rsidRPr="00B9208E" w:rsidRDefault="00BD3DCE" w:rsidP="00B9208E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722" style="position:absolute;margin-left:-16.1pt;margin-top:9.4pt;width:521.25pt;height:36.85pt;z-index:-25133260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1/ohFQ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CO1/ohFQQAAPEPAAAOAAAAAAAAAAAAAAAAAC4CAABkcnMvZTJvRG9jLnhtbFBLAQItABQABgAI&#10;AAAAIQBYKw9o4AAAAAoBAAAPAAAAAAAAAAAAAAAAAG8GAABkcnMvZG93bnJldi54bWxQSwUGAAAA&#10;AAQABADzAAAAfAcAAAAA&#10;">
            <v:group id="Group 33" o:spid="_x0000_s472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SAq+ywwAAAN0AAAAP&#10;AAAAAAAAAAAAAAAAAKoCAABkcnMvZG93bnJldi54bWxQSwUGAAAAAAQABAD6AAAAmgMAAAAA&#10;">
              <v:rect id="Rectangle 34" o:spid="_x0000_s472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55hk8YA&#10;AADdAAAADwAAAGRycy9kb3ducmV2LnhtbESPQWvCQBSE74X+h+UVequb2FY0ukqtWrxWI8HbI/vM&#10;hmbfhuzWxH/fLRR6HGbmG2axGmwjrtT52rGCdJSAIC6drrlSkB93T1MQPiBrbByTght5WC3v7xaY&#10;adfzJ10PoRIRwj5DBSaENpPSl4Ys+pFriaN3cZ3FEGVXSd1hH+G2keMkmUiLNccFgy29Gyq/Dt9W&#10;wXNVbE2Rb3xu02Lycbqd1v15p9Tjw/A2BxFoCP/hv/ZeK3hNX2bw+yY+Abn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55hk8YAAADdAAAADwAAAAAAAAAAAAAAAACYAgAAZHJz&#10;L2Rvd25yZXYueG1sUEsFBgAAAAAEAAQA9QAAAIsDAAAAAA==&#10;" strokecolor="#2f5496 [2408]" strokeweight="1.5pt">
                <v:fill opacity="0"/>
              </v:rect>
              <v:rect id="Rectangle 35" o:spid="_x0000_s472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eqe8EA&#10;AADdAAAADwAAAGRycy9kb3ducmV2LnhtbERPTW+CQBC9N+l/2EyT3sqCKY1FV2M0VI8V633CjkBk&#10;Z5HdIv5792Di8eV9z5ejacVAvWssK0iiGARxaXXDlYK/Q/4xBeE8ssbWMim4kYPl4vVljpm2V97T&#10;UPhKhBB2GSqove8yKV1Zk0EX2Y44cCfbG/QB9pXUPV5DuGnlJI6/pMGGQ0ONHa1rKs/Fv1FwTDcd&#10;b6Xh3yT//E6P55/LOjFKvb+NqxkIT6N/ih/unVaQJmnYH96EJyA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wHqnv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472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FX1NsYAAADdAAAADwAAAGRycy9kb3ducmV2LnhtbESPT4vCMBTE78J+h/AEb5pWUKQaxS4s&#10;WMGDf1jY26N5ttXmpTZZrd/eLCx4HGbmN8xi1Zla3Kl1lWUF8SgCQZxbXXGh4HT8Gs5AOI+ssbZM&#10;Cp7kYLX86C0w0fbBe7offCEChF2CCkrvm0RKl5dk0I1sQxy8s20N+iDbQuoWHwFuajmOoqk0WHFY&#10;KLGhz5Ly6+HXKEif2++d9dltc/653LI0HWd4MUoN+t16DsJT59/h//ZGK5jEkxj+3oQnIJc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hV9TbGAAAA3QAAAA8AAAAAAAAA&#10;AAAAAAAAoQIAAGRycy9kb3ducmV2LnhtbFBLBQYAAAAABAAEAPkAAACUAwAAAAA=&#10;" strokecolor="#2f5496 [2408]" strokeweight="1.5pt"/>
            <v:shape id="AutoShape 37" o:spid="_x0000_s472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IdrQcYAAADdAAAADwAAAGRycy9kb3ducmV2LnhtbESPT4vCMBTE78J+h/AEb5paUKQaxS4s&#10;WMGDf1jY26N5ttXmpTZZrd/eLCx4HGbmN8xi1Zla3Kl1lWUF41EEgji3uuJCwen4NZyBcB5ZY22Z&#10;FDzJwWr50Vtgou2D93Q/+EIECLsEFZTeN4mULi/JoBvZhjh4Z9sa9EG2hdQtPgLc1DKOoqk0WHFY&#10;KLGhz5Ly6+HXKEif2++d9dltc/653LI0jTO8GKUG/W49B+Gp8+/wf3ujFUzGkxj+3oQnIJc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iHa0HGAAAA3QAAAA8AAAAAAAAA&#10;AAAAAAAAoQIAAGRycy9kb3ducmV2LnhtbFBLBQYAAAAABAAEAPkAAACUAwAAAAA=&#10;" strokecolor="#2f5496 [2408]" strokeweight="1.5pt"/>
          </v:group>
        </w:pict>
      </w:r>
      <w:r w:rsidR="00B9208E" w:rsidRPr="00B9208E">
        <w:rPr>
          <w:rFonts w:ascii="ALFABET98" w:hAnsi="ALFABET98"/>
          <w:color w:val="A6A6A6" w:themeColor="background1" w:themeShade="A6"/>
          <w:sz w:val="72"/>
          <w:szCs w:val="72"/>
        </w:rPr>
        <w:t>O    O    O    O    O</w:t>
      </w:r>
      <w:r w:rsid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    </w:t>
      </w:r>
      <w:r w:rsidR="00B9208E" w:rsidRP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     </w:t>
      </w:r>
    </w:p>
    <w:p w:rsidR="00B9208E" w:rsidRPr="00B9208E" w:rsidRDefault="00BD3DCE" w:rsidP="00B9208E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716" style="position:absolute;margin-left:-16.1pt;margin-top:9.4pt;width:521.25pt;height:36.85pt;z-index:-25133158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1zqd/BYEAADxDwAADgAAAAAAAAAAAAAAAAAuAgAAZHJzL2Uyb0RvYy54bWxQSwECLQAUAAYA&#10;CAAAACEAWCsPaOAAAAAKAQAADwAAAAAAAAAAAAAAAABwBgAAZHJzL2Rvd25yZXYueG1sUEsFBgAA&#10;AAAEAAQA8wAAAH0HAAAAAA==&#10;">
            <v:group id="Group 33" o:spid="_x0000_s471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WljNqxgAAAN0A&#10;AAAPAAAAAAAAAAAAAAAAAKoCAABkcnMvZG93bnJldi54bWxQSwUGAAAAAAQABAD6AAAAnQMAAAAA&#10;">
              <v:rect id="Rectangle 34" o:spid="_x0000_s472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r9S8YA&#10;AADdAAAADwAAAGRycy9kb3ducmV2LnhtbESPT2vCQBTE70K/w/IK3nSTSqREV+kflV5rI6G3R/aZ&#10;Dc2+DdnVxG/vFgo9DjPzG2a9HW0rrtT7xrGCdJ6AIK6cbrhWUHztZ88gfEDW2DomBTfysN08TNaY&#10;azfwJ12PoRYRwj5HBSaELpfSV4Ys+rnriKN3dr3FEGVfS93jEOG2lU9JspQWG44LBjt6M1T9HC9W&#10;waIud6Ys3n1h03J5ON1Or8P3Xqnp4/iyAhFoDP/hv/aHVpClWQa/b+ITkJ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wr9S8YAAADdAAAADwAAAAAAAAAAAAAAAACYAgAAZHJz&#10;L2Rvd25yZXYueG1sUEsFBgAAAAAEAAQA9QAAAIsDAAAAAA==&#10;" strokecolor="#2f5496 [2408]" strokeweight="1.5pt">
                <v:fill opacity="0"/>
              </v:rect>
              <v:rect id="Rectangle 35" o:spid="_x0000_s472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KKXlMMA&#10;AADdAAAADwAAAGRycy9kb3ducmV2LnhtbESPQYvCMBSE74L/ITxhb5pWtuJWoyyKq0et6/3RPNti&#10;89Jtslr/vREEj8PMfMPMl52pxZVaV1lWEI8iEMS51RUXCn6Pm+EUhPPIGmvLpOBODpaLfm+OqbY3&#10;PtA184UIEHYpKii9b1IpXV6SQTeyDXHwzrY16INsC6lbvAW4qeU4iibSYMVhocSGViXll+zfKDgl&#10;64a30vA+3nx+JafLz98qNkp9DLrvGQhPnX+HX+2dVpDEyQSeb8ITkI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KKXl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71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PDI2ccAAADdAAAADwAAAGRycy9kb3ducmV2LnhtbESPQWvCQBSE7wX/w/KE3pqNgq2kWaUR&#10;BFPooSpCb4/sM4nNvo3ZrUn+fbdQ8DjMzDdMuh5MI27UudqyglkUgyAurK65VHA8bJ+WIJxH1thY&#10;JgUjOVivJg8pJtr2/Em3vS9FgLBLUEHlfZtI6YqKDLrItsTBO9vOoA+yK6XusA9w08h5HD9LgzWH&#10;hQpb2lRUfO9/jIJsfD99WJ9fd+evyzXPsnmOF6PU43R4ewXhafD38H97pxUsZosX+HsTnoBc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Y8MjZxwAAAN0AAAAPAAAAAAAA&#10;AAAAAAAAAKECAABkcnMvZG93bnJldi54bWxQSwUGAAAAAAQABAD5AAAAlQMAAAAA&#10;" strokecolor="#2f5496 [2408]" strokeweight="1.5pt"/>
            <v:shape id="AutoShape 37" o:spid="_x0000_s471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W9cq8QAAADdAAAADwAAAGRycy9kb3ducmV2LnhtbERPy2rCQBTdC/2H4Rbc6SRCSkmdiCkU&#10;TKGLail0d8ncPDRzJ8mMMf59Z1Ho8nDe291sOjHR6FrLCuJ1BIK4tLrlWsHX6W31DMJ5ZI2dZVJw&#10;Jwe77GGxxVTbG3/SdPS1CCHsUlTQeN+nUrqyIYNubXviwFV2NOgDHGupR7yFcNPJTRQ9SYMth4YG&#10;e3ptqLwcr0ZBfn///rC+GA7Vz3ko8nxT4NkotXyc9y8gPM3+X/znPmgFSZyEueFNeAIy+w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pb1yrxAAAAN0AAAAPAAAAAAAAAAAA&#10;AAAAAKECAABkcnMvZG93bnJldi54bWxQSwUGAAAAAAQABAD5AAAAkgMAAAAA&#10;" strokecolor="#2f5496 [2408]" strokeweight="1.5pt"/>
          </v:group>
        </w:pict>
      </w:r>
      <w:r w:rsid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O    O    O    O    </w:t>
      </w:r>
      <w:r w:rsidR="00B9208E" w:rsidRP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     </w:t>
      </w:r>
    </w:p>
    <w:p w:rsidR="00B9208E" w:rsidRPr="00B9208E" w:rsidRDefault="00BD3DCE" w:rsidP="00B9208E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710" style="position:absolute;margin-left:-16.1pt;margin-top:9.4pt;width:521.25pt;height:36.85pt;z-index:-25133056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XbZaVBMEAADxDwAADgAAAAAAAAAAAAAAAAAuAgAAZHJzL2Uyb0RvYy54bWxQSwECLQAUAAYACAAA&#10;ACEAWCsPaOAAAAAKAQAADwAAAAAAAAAAAAAAAABtBgAAZHJzL2Rvd25yZXYueG1sUEsFBgAAAAAE&#10;AAQA8wAAAHoHAAAAAA==&#10;">
            <v:group id="Group 33" o:spid="_x0000_s471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nwf/UwwAAAN0AAAAP&#10;AAAAAAAAAAAAAAAAAKoCAABkcnMvZG93bnJldi54bWxQSwUGAAAAAAQABAD6AAAAmgMAAAAA&#10;">
              <v:rect id="Rectangle 34" o:spid="_x0000_s471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0x9cUA&#10;AADdAAAADwAAAGRycy9kb3ducmV2LnhtbESPT2vCQBTE74V+h+UVequbtBgkukr/WbxWI8HbI/vM&#10;BrNvQ3Zr4rd3hYLHYWZ+wyxWo23FmXrfOFaQThIQxJXTDdcKit36ZQbCB2SNrWNScCEPq+XjwwJz&#10;7Qb+pfM21CJC2OeowITQ5VL6ypBFP3EdcfSOrrcYouxrqXscIty28jVJMmmx4bhgsKNPQ9Vp+2cV&#10;vNXltymLL1/YtMx+9pf9x3BYK/X8NL7PQQQawz38395oBdM0S+H2Jj4Bub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+XTH1xQAAAN0AAAAPAAAAAAAAAAAAAAAAAJgCAABkcnMv&#10;ZG93bnJldi54bWxQSwUGAAAAAAQABAD1AAAAigMAAAAA&#10;" strokecolor="#2f5496 [2408]" strokeweight="1.5pt">
                <v:fill opacity="0"/>
              </v:rect>
              <v:rect id="Rectangle 35" o:spid="_x0000_s471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VbKsMA&#10;AADdAAAADwAAAGRycy9kb3ducmV2LnhtbESPQYvCMBSE74L/ITxhb5pWrKzVKOLi6tGten80z7bY&#10;vHSbqPXfm4UFj8PMfMMsVp2pxZ1aV1lWEI8iEMS51RUXCk7H7fAThPPIGmvLpOBJDlbLfm+BqbYP&#10;/qF75gsRIOxSVFB636RSurwkg25kG+LgXWxr0AfZFlK3+AhwU8txFE2lwYrDQokNbUrKr9nNKDgn&#10;Xw3vpOFDvJ3MkvP1+3cTG6U+Bt16DsJT59/h//ZeK0ji6Rj+3oQnIJ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fVbK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71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acEZ8cAAADdAAAADwAAAGRycy9kb3ducmV2LnhtbESPT2vCQBTE74V+h+UVvNWNSqVE12AK&#10;BSP0UFsK3h7ZZ/6YfRuzaxK/fbdQ8DjMzG+YdTKaRvTUucqygtk0AkGcW11xoeD76/35FYTzyBob&#10;y6TgRg6SzePDGmNtB/6k/uALESDsYlRQet/GUrq8JINualvi4J1sZ9AH2RVSdzgEuGnkPIqW0mDF&#10;YaHElt5Kys+Hq1GQ3vY/H9Znl93pWF+yNJ1nWBulJk/jdgXC0+jv4f/2Tit4mS0X8PcmPAG5+Q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ppwRnxwAAAN0AAAAPAAAAAAAA&#10;AAAAAAAAAKECAABkcnMvZG93bnJldi54bWxQSwUGAAAAAAQABAD5AAAAlQMAAAAA&#10;" strokecolor="#2f5496 [2408]" strokeweight="1.5pt"/>
            <v:shape id="AutoShape 37" o:spid="_x0000_s471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k6cE8cAAADdAAAADwAAAGRycy9kb3ducmV2LnhtbESPT2vCQBTE74V+h+UVvNWNYqVE12AK&#10;BSP0UFsK3h7ZZ/6YfRuzaxK/fbdQ8DjMzG+YdTKaRvTUucqygtk0AkGcW11xoeD76/35FYTzyBob&#10;y6TgRg6SzePDGmNtB/6k/uALESDsYlRQet/GUrq8JINualvi4J1sZ9AH2RVSdzgEuGnkPIqW0mDF&#10;YaHElt5Kys+Hq1GQ3vY/H9Znl93pWF+yNJ1nWBulJk/jdgXC0+jv4f/2Tit4mS0X8PcmPAG5+Q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mTpwTxwAAAN0AAAAPAAAAAAAA&#10;AAAAAAAAAKECAABkcnMvZG93bnJldi54bWxQSwUGAAAAAAQABAD5AAAAlQMAAAAA&#10;" strokecolor="#2f5496 [2408]" strokeweight="1.5pt"/>
          </v:group>
        </w:pict>
      </w:r>
      <w:r w:rsid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O    O    O            </w:t>
      </w:r>
      <w:r w:rsidR="00B9208E" w:rsidRP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     </w:t>
      </w:r>
    </w:p>
    <w:p w:rsidR="00B9208E" w:rsidRPr="00B9208E" w:rsidRDefault="00BD3DCE" w:rsidP="00B9208E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704" style="position:absolute;margin-left:-16.1pt;margin-top:9.4pt;width:521.25pt;height:36.85pt;z-index:-25132953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KF995sXBAAA8Q8AAA4AAAAAAAAAAAAAAAAALgIAAGRycy9lMm9Eb2MueG1sUEsBAi0AFAAG&#10;AAgAAAAhAFgrD2jgAAAACgEAAA8AAAAAAAAAAAAAAAAAcQYAAGRycy9kb3ducmV2LnhtbFBLBQYA&#10;AAAABAAEAPMAAAB+BwAAAAA=&#10;">
            <v:group id="Group 33" o:spid="_x0000_s470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dkwjvFAAAA3QAA&#10;AA8AAAAAAAAAAAAAAAAAqgIAAGRycy9kb3ducmV2LnhtbFBLBQYAAAAABAAEAPoAAACcAwAAAAA=&#10;">
              <v:rect id="Rectangle 34" o:spid="_x0000_s470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gMGsYA&#10;AADdAAAADwAAAGRycy9kb3ducmV2LnhtbESPzWrDMBCE74W+g9hCb43shrjFiRLa5odcmzqY3BZr&#10;a5laK2OpsfP2UaDQ4zAz3zCL1WhbcabeN44VpJMEBHHldMO1guJr+/QKwgdkja1jUnAhD6vl/d0C&#10;c+0G/qTzIdQiQtjnqMCE0OVS+sqQRT9xHXH0vl1vMUTZ11L3OES4beVzkmTSYsNxwWBHH4aqn8Ov&#10;VTCty40pi7UvbFpmu+Pl+D6ctko9PoxvcxCBxvAf/mvvtYJZmr3A7U18An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vgMGsYAAADdAAAADwAAAAAAAAAAAAAAAACYAgAAZHJz&#10;L2Rvd25yZXYueG1sUEsFBgAAAAAEAAQA9QAAAIsDAAAAAA==&#10;" strokecolor="#2f5496 [2408]" strokeweight="1.5pt">
                <v:fill opacity="0"/>
              </v:rect>
              <v:rect id="Rectangle 35" o:spid="_x0000_s470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1swMAA&#10;AADdAAAADwAAAGRycy9kb3ducmV2LnhtbERPy4rCMBTdD/gP4QruxrSDlbGaiiiOLh0f+0tzbUub&#10;m04TtfP3ZiG4PJz3YtmbRtypc5VlBfE4AkGcW11xoeB82n5+g3AeWWNjmRT8k4NlNvhYYKrtg3/p&#10;fvSFCCHsUlRQet+mUrq8JINubFviwF1tZ9AH2BVSd/gI4aaRX1E0lQYrDg0ltrQuKa+PN6Pgkmxa&#10;3knDh3g7mSWX+udvHRulRsN+NQfhqfdv8cu91wqSeBrmhjfhCcjs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B1swM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470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E8zjccAAADdAAAADwAAAGRycy9kb3ducmV2LnhtbESPQWvCQBSE74X+h+UVvDUbBaWNWcUU&#10;CkboobYUvD2yz2w0+zZmV43/vlsoeBxm5hsmXw62FRfqfeNYwThJQRBXTjdcK/j+en9+AeEDssbW&#10;MSm4kYfl4vEhx0y7K3/SZRtqESHsM1RgQugyKX1lyKJPXEccvb3rLYYo+1rqHq8Rbls5SdOZtNhw&#10;XDDY0Zuh6rg9WwXFbfPz4UJ5Wu93h1NZFJMSD1ap0dOwmoMINIR7+L+91gqm49kr/L2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ITzONxwAAAN0AAAAPAAAAAAAA&#10;AAAAAAAAAKECAABkcnMvZG93bnJldi54bWxQSwUGAAAAAAQABAD5AAAAlQMAAAAA&#10;" strokecolor="#2f5496 [2408]" strokeweight="1.5pt"/>
            <v:shape id="AutoShape 37" o:spid="_x0000_s470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KwMzcQAAADdAAAADwAAAGRycy9kb3ducmV2LnhtbERPTWvCQBC9C/0PyxR6M5sI1RJdQ1Mo&#10;JIUetKXgbciOSWx2Nma3Mf5791Dw+Hjfm2wynRhpcK1lBUkUgyCurG65VvD99T5/AeE8ssbOMim4&#10;koNs+zDbYKrthXc07n0tQgi7FBU03veplK5qyKCLbE8cuKMdDPoAh1rqAS8h3HRyEcdLabDl0NBg&#10;T28NVb/7P6Mgv378fFpfnovj4XQu83xR4sko9fQ4va5BeJr8XfzvLrSC52QV9oc34QnI7Q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crAzNxAAAAN0AAAAPAAAAAAAAAAAA&#10;AAAAAKECAABkcnMvZG93bnJldi54bWxQSwUGAAAAAAQABAD5AAAAkgMAAAAA&#10;" strokecolor="#2f5496 [2408]" strokeweight="1.5pt"/>
          </v:group>
        </w:pict>
      </w:r>
      <w:r w:rsid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O    O               </w:t>
      </w:r>
      <w:r w:rsidR="00B9208E" w:rsidRP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     </w:t>
      </w:r>
    </w:p>
    <w:p w:rsidR="00B9208E" w:rsidRPr="00B9208E" w:rsidRDefault="00BD3DCE" w:rsidP="00B9208E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698" style="position:absolute;margin-left:-16.1pt;margin-top:9.4pt;width:521.25pt;height:36.85pt;z-index:-25132851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P&#10;3cb3EgQAAPEPAAAOAAAAAAAAAAAAAAAAAC4CAABkcnMvZTJvRG9jLnhtbFBLAQItABQABgAIAAAA&#10;IQBYKw9o4AAAAAoBAAAPAAAAAAAAAAAAAAAAAGwGAABkcnMvZG93bnJldi54bWxQSwUGAAAAAAQA&#10;BADzAAAAeQcAAAAA&#10;">
            <v:group id="Group 33" o:spid="_x0000_s470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YZS5cUAAADd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eN4OoLn&#10;m/AE5OI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2GUuXFAAAA3QAA&#10;AA8AAAAAAAAAAAAAAAAAqgIAAGRycy9kb3ducmV2LnhtbFBLBQYAAAAABAAEAPoAAACcAwAAAAA=&#10;">
              <v:rect id="Rectangle 34" o:spid="_x0000_s470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qcxMUA&#10;AADdAAAADwAAAGRycy9kb3ducmV2LnhtbESPT2vCQBTE74V+h+UVvOkmlWqJrtJ/Sq9qJPT2yD6z&#10;odm3Ibua+O3dgtDjMDO/YZbrwTbiQp2vHStIJwkI4tLpmisF+WEzfgXhA7LGxjEpuJKH9erxYYmZ&#10;dj3v6LIPlYgQ9hkqMCG0mZS+NGTRT1xLHL2T6yyGKLtK6g77CLeNfE6SmbRYc1ww2NKHofJ3f7YK&#10;plXxZYr80+c2LWbb4/X43v9slBo9DW8LEIGG8B++t7+1gpd0PoW/N/EJyN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GpzExQAAAN0AAAAPAAAAAAAAAAAAAAAAAJgCAABkcnMv&#10;ZG93bnJldi54bWxQSwUGAAAAAAQABAD1AAAAigMAAAAA&#10;" strokecolor="#2f5496 [2408]" strokeweight="1.5pt">
                <v:fill opacity="0"/>
              </v:rect>
              <v:rect id="Rectangle 35" o:spid="_x0000_s470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nwGMQA&#10;AADdAAAADwAAAGRycy9kb3ducmV2LnhtbESPQWvCQBSE7wX/w/IEb80mxdQ2dQ0SsfbYxnp/ZJ9J&#10;MPs2zW41/ntXKPQ4zMw3zDIfTSfONLjWsoIkikEQV1a3XCv43m8fX0A4j6yxs0wKruQgX00elphp&#10;e+EvOpe+FgHCLkMFjfd9JqWrGjLoItsTB+9oB4M+yKGWesBLgJtOPsXxszTYclhosKeioepU/hoF&#10;h3TT804a/ky289f0cHr/KRKj1Gw6rt9AeBr9f/iv/aEVpMliDvc34QnI1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J8Bj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70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NuvVccAAADdAAAADwAAAGRycy9kb3ducmV2LnhtbESPQWvCQBSE7wX/w/KE3pqNgq2kWaUR&#10;BFPooSpCb4/sM4nNvo3ZrUn+fbdQ8DjMzDdMuh5MI27UudqyglkUgyAurK65VHA8bJ+WIJxH1thY&#10;JgUjOVivJg8pJtr2/Em3vS9FgLBLUEHlfZtI6YqKDLrItsTBO9vOoA+yK6XusA9w08h5HD9LgzWH&#10;hQpb2lRUfO9/jIJsfD99WJ9fd+evyzXPsnmOF6PU43R4ewXhafD38H97pxUsZi8L+HsTnoBc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M269VxwAAAN0AAAAPAAAAAAAA&#10;AAAAAAAAAKECAABkcnMvZG93bnJldi54bWxQSwUGAAAAAAQABAD5AAAAlQMAAAAA&#10;" strokecolor="#2f5496 [2408]" strokeweight="1.5pt"/>
            <v:shape id="AutoShape 37" o:spid="_x0000_s469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AkxIscAAADdAAAADwAAAGRycy9kb3ducmV2LnhtbESPQWvCQBSE74X+h+UVvDUbBW2JWcUU&#10;CkboobYUvD2yz2w0+zZmV43/vlsoeBxm5hsmXw62FRfqfeNYwThJQRBXTjdcK/j+en9+BeEDssbW&#10;MSm4kYfl4vEhx0y7K3/SZRtqESHsM1RgQugyKX1lyKJPXEccvb3rLYYo+1rqHq8Rbls5SdOZtNhw&#10;XDDY0Zuh6rg9WwXFbfPz4UJ5Wu93h1NZFJMSD1ap0dOwmoMINIR7+L+91gqm45cZ/L2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8CTEixwAAAN0AAAAPAAAAAAAA&#10;AAAAAAAAAKECAABkcnMvZG93bnJldi54bWxQSwUGAAAAAAQABAD5AAAAlQMAAAAA&#10;" strokecolor="#2f5496 [2408]" strokeweight="1.5pt"/>
          </v:group>
        </w:pict>
      </w:r>
      <w:r w:rsidR="00B9208E" w:rsidRP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O         </w:t>
      </w:r>
    </w:p>
    <w:p w:rsidR="00B9208E" w:rsidRPr="00B9208E" w:rsidRDefault="00BD3DCE" w:rsidP="00B9208E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692" style="position:absolute;margin-left:-16.1pt;margin-top:9.4pt;width:521.25pt;height:36.85pt;z-index:-25132748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DNayFg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SQzWshYEAADxDwAADgAAAAAAAAAAAAAAAAAuAgAAZHJzL2Uyb0RvYy54bWxQSwECLQAUAAYA&#10;CAAAACEAWCsPaOAAAAAKAQAADwAAAAAAAAAAAAAAAABwBgAAZHJzL2Rvd25yZXYueG1sUEsFBgAA&#10;AAAEAAQA8wAAAH0HAAAAAA==&#10;">
            <v:group id="Group 33" o:spid="_x0000_s469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cbmUPwwAAAN0AAAAP&#10;AAAAAAAAAAAAAAAAAKoCAABkcnMvZG93bnJldi54bWxQSwUGAAAAAAQABAD6AAAAmgMAAAAA&#10;">
              <v:rect id="Rectangle 34" o:spid="_x0000_s469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KrLsYA&#10;AADdAAAADwAAAGRycy9kb3ducmV2LnhtbESPQWvCQBSE74X+h+UVequbWGo1ukqtWrxWI8HbI/vM&#10;hmbfhuzWxH/fLRR6HGbmG2axGmwjrtT52rGCdJSAIC6drrlSkB93T1MQPiBrbByTght5WC3v7xaY&#10;adfzJ10PoRIRwj5DBSaENpPSl4Ys+pFriaN3cZ3FEGVXSd1hH+G2keMkmUiLNccFgy29Gyq/Dt9W&#10;wXNVbE2Rb3xu02Lycbqd1v15p9Tjw/A2BxFoCP/hv/ZeK3hJX2fw+yY+Abn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fKrLsYAAADdAAAADwAAAAAAAAAAAAAAAACYAgAAZHJz&#10;L2Rvd25yZXYueG1sUEsFBgAAAAAEAAQA9QAAAIsDAAAAAA==&#10;" strokecolor="#2f5496 [2408]" strokeweight="1.5pt">
                <v:fill opacity="0"/>
              </v:rect>
              <v:rect id="Rectangle 35" o:spid="_x0000_s469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eGPMEA&#10;AADdAAAADwAAAGRycy9kb3ducmV2LnhtbERPTW+CQBC9m/Q/bKZJb7rQSGPRhRgbW49V633CjkBk&#10;Z5Fdgf5792Di8eV9r/LRNKKnztWWFcSzCARxYXXNpYK/43a6AOE8ssbGMin4Jwd59jJZYartwHvq&#10;D74UIYRdigoq79tUSldUZNDNbEscuLPtDPoAu1LqDocQbhr5HkUf0mDNoaHCljYVFZfDzSg4JV8t&#10;/0jDv/F2/pmcLt/XTWyUensd10sQnkb/FD/cO60giRdhf3gTnoDM7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Jnhjz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469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jXZccUAAADdAAAADwAAAGRycy9kb3ducmV2LnhtbESPQYvCMBSE74L/ITzBm6YVXKQaxQoL&#10;dmEPuovg7dE822rzUpus1n+/EQSPw8x8wyxWnanFjVpXWVYQjyMQxLnVFRcKfn8+RzMQziNrrC2T&#10;ggc5WC37vQUm2t55R7e9L0SAsEtQQel9k0jp8pIMurFtiIN3sq1BH2RbSN3iPcBNLSdR9CENVhwW&#10;SmxoU1J+2f8ZBenj6/BtfXbdno7na5amkwzPRqnhoFvPQXjq/Dv8am+1gmk8i+H5JjwBufw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jXZccUAAADdAAAADwAAAAAAAAAA&#10;AAAAAAChAgAAZHJzL2Rvd25yZXYueG1sUEsFBgAAAAAEAAQA+QAAAJMDAAAAAA==&#10;" strokecolor="#2f5496 [2408]" strokeweight="1.5pt"/>
            <v:shape id="AutoShape 37" o:spid="_x0000_s469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udHBscAAADdAAAADwAAAGRycy9kb3ducmV2LnhtbESPT2vCQBTE7wW/w/IK3urGgEVS19AI&#10;BVPoQVsEb4/sM3+afRuzW5N8+65Q6HGYmd8wm3Q0rbhR72rLCpaLCARxYXXNpYKvz7enNQjnkTW2&#10;lknBRA7S7exhg4m2Ax/odvSlCBB2CSqovO8SKV1RkUG3sB1x8C62N+iD7EupexwC3LQyjqJnabDm&#10;sFBhR7uKiu/jj1GQTe+nD+vz6/5ybq55lsU5Nkap+eP4+gLC0+j/w3/tvVawWq5juL8JT0Bu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250cGxwAAAN0AAAAPAAAAAAAA&#10;AAAAAAAAAKECAABkcnMvZG93bnJldi54bWxQSwUGAAAAAAQABAD5AAAAlQMAAAAA&#10;" strokecolor="#2f5496 [2408]" strokeweight="1.5pt"/>
          </v:group>
        </w:pict>
      </w:r>
      <w:r w:rsidR="00B9208E" w:rsidRP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O         </w:t>
      </w:r>
    </w:p>
    <w:p w:rsidR="00B9208E" w:rsidRPr="00B9208E" w:rsidRDefault="00BD3DCE" w:rsidP="00B9208E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686" style="position:absolute;margin-left:-16.1pt;margin-top:9.4pt;width:521.25pt;height:36.85pt;z-index:-25132646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ASLzI6FQQAAPEPAAAOAAAAAAAAAAAAAAAAAC4CAABkcnMvZTJvRG9jLnhtbFBLAQItABQABgAI&#10;AAAAIQBYKw9o4AAAAAoBAAAPAAAAAAAAAAAAAAAAAG8GAABkcnMvZG93bnJldi54bWxQSwUGAAAA&#10;AAQABADzAAAAfAcAAAAA&#10;">
            <v:group id="Group 33" o:spid="_x0000_s468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aPYfLccAAADd&#10;AAAADwAAAAAAAAAAAAAAAACqAgAAZHJzL2Rvd25yZXYueG1sUEsFBgAAAAAEAAQA+gAAAJ4DAAAA&#10;AA==&#10;">
              <v:rect id="Rectangle 34" o:spid="_x0000_s469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rRDMUA&#10;AADdAAAADwAAAGRycy9kb3ducmV2LnhtbESPT2vCQBTE70K/w/IK3nSTiiLRVfpHpdfaSOjtkX1m&#10;Q7NvQ3Y18du7hYLHYWZ+w6y3g23ElTpfO1aQThMQxKXTNVcK8u/9ZAnCB2SNjWNScCMP283TaI2Z&#10;dj1/0fUYKhEh7DNUYEJoMyl9aciin7qWOHpn11kMUXaV1B32EW4b+ZIkC2mx5rhgsKV3Q+Xv8WIV&#10;zKpiZ4r8w+c2LRaH0+301v/slRo/D68rEIGG8Aj/tz+1gnm6nMPfm/gE5OY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atEMxQAAAN0AAAAPAAAAAAAAAAAAAAAAAJgCAABkcnMv&#10;ZG93bnJldi54bWxQSwUGAAAAAAQABAD1AAAAigMAAAAA&#10;" strokecolor="#2f5496 [2408]" strokeweight="1.5pt">
                <v:fill opacity="0"/>
              </v:rect>
              <v:rect id="Rectangle 35" o:spid="_x0000_s469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K708MA&#10;AADdAAAADwAAAGRycy9kb3ducmV2LnhtbESPT4vCMBTE74LfIbyFvWla2YrbNYoo/jm6Ve+P5m1b&#10;bF5qE7V+eyMIexxm5jfMdN6ZWtyodZVlBfEwAkGcW11xoeB4WA8mIJxH1lhbJgUPcjCf9XtTTLW9&#10;8y/dMl+IAGGXooLS+yaV0uUlGXRD2xAH78+2Bn2QbSF1i/cAN7UcRdFYGqw4LJTY0LKk/JxdjYJT&#10;smp4Kw3v4/XXd3I6by7L2Cj1+dEtfkB46vx/+N3eaQVJPBnD6014AnL2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sK70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68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pDknsYAAADdAAAADwAAAGRycy9kb3ducmV2LnhtbESPT4vCMBTE7wt+h/AEb2uqsCpdo1hh&#10;wQoe/MPC3h7Ns63bvNQmav32RhA8DjPzG2Y6b00lrtS40rKCQT8CQZxZXXKu4LD/+ZyAcB5ZY2WZ&#10;FNzJwXzW+ZhirO2Nt3Td+VwECLsYFRTe17GULivIoOvbmjh4R9sY9EE2udQN3gLcVHIYRSNpsOSw&#10;UGBNy4Ky/93FKEju69+N9el5dfw7ndMkGaZ4Mkr1uu3iG4Sn1r/Dr/ZKK/gaTMbwfBOegJw9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aQ5J7GAAAA3QAAAA8AAAAAAAAA&#10;AAAAAAAAoQIAAGRycy9kb3ducmV2LnhtbFBLBQYAAAAABAAEAPkAAACUAwAAAAA=&#10;" strokecolor="#2f5496 [2408]" strokeweight="1.5pt"/>
            <v:shape id="AutoShape 37" o:spid="_x0000_s468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w9w7MMAAADdAAAADwAAAGRycy9kb3ducmV2LnhtbERPy4rCMBTdC/MP4Q6401RBkY6p2IEB&#10;K7hQh4HZXZrbhzY3tYla/94sBJeH816uetOIG3WutqxgMo5AEOdW11wq+D3+jBYgnEfW2FgmBQ9y&#10;sEo+BkuMtb3znm4HX4oQwi5GBZX3bSylyysy6Ma2JQ5cYTuDPsCulLrDewg3jZxG0VwarDk0VNjS&#10;d0X5+XA1CtLH9m9nfXbZFP+nS5am0wxPRqnhZ7/+AuGp92/xy73RCmaTRZgb3oQnIJMn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cPcOzDAAAA3QAAAA8AAAAAAAAAAAAA&#10;AAAAoQIAAGRycy9kb3ducmV2LnhtbFBLBQYAAAAABAAEAPkAAACRAwAAAAA=&#10;" strokecolor="#2f5496 [2408]" strokeweight="1.5pt"/>
          </v:group>
        </w:pict>
      </w:r>
      <w:r w:rsidR="00B9208E" w:rsidRP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O         </w:t>
      </w:r>
    </w:p>
    <w:p w:rsidR="00B9208E" w:rsidRPr="00B9208E" w:rsidRDefault="00BD3DCE" w:rsidP="00B9208E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680" style="position:absolute;margin-left:-16.1pt;margin-top:9.4pt;width:521.25pt;height:36.85pt;z-index:-25132544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S5dTE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e&#10;S5dTEgQAAPEPAAAOAAAAAAAAAAAAAAAAAC4CAABkcnMvZTJvRG9jLnhtbFBLAQItABQABgAIAAAA&#10;IQBYKw9o4AAAAAoBAAAPAAAAAAAAAAAAAAAAAGwGAABkcnMvZG93bnJldi54bWxQSwUGAAAAAAQA&#10;BADzAAAAeQcAAAAA&#10;">
            <v:group id="Group 33" o:spid="_x0000_s468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SFI/zwwAAAN0AAAAP&#10;AAAAAAAAAAAAAAAAAKoCAABkcnMvZG93bnJldi54bWxQSwUGAAAAAAQABAD6AAAAmgMAAAAA&#10;">
              <v:rect id="Rectangle 34" o:spid="_x0000_s468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4hB0sYA&#10;AADdAAAADwAAAGRycy9kb3ducmV2LnhtbESPQWvCQBSE74L/YXmCt7pJi9KmrqKtSq+1kdDbI/ua&#10;Dc2+DdnVxH/vFgoeh5n5hlmuB9uIC3W+dqwgnSUgiEuna64U5F/7h2cQPiBrbByTgit5WK/GoyVm&#10;2vX8SZdjqESEsM9QgQmhzaT0pSGLfuZa4uj9uM5iiLKrpO6wj3DbyMckWUiLNccFgy29GSp/j2er&#10;4KkqdqbI331u02JxOF1P2/57r9R0MmxeQQQawj383/7QCubpSwp/b+ITkK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4hB0sYAAADdAAAADwAAAAAAAAAAAAAAAACYAgAAZHJz&#10;L2Rvd25yZXYueG1sUEsFBgAAAAAEAAQA9QAAAIsDAAAAAA==&#10;" strokecolor="#2f5496 [2408]" strokeweight="1.5pt">
                <v:fill opacity="0"/>
              </v:rect>
              <v:rect id="Rectangle 35" o:spid="_x0000_s468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ArDcQA&#10;AADdAAAADwAAAGRycy9kb3ducmV2LnhtbESPQWvCQBSE7wX/w/IEb80mYkoTXaUoWo+trfdH9pkE&#10;s2/T7JrEf98VCj0OM/MNs9qMphE9da62rCCJYhDEhdU1lwq+v/bPryCcR9bYWCYFd3KwWU+eVphr&#10;O/An9SdfigBhl6OCyvs2l9IVFRl0kW2Jg3exnUEfZFdK3eEQ4KaR8zh+kQZrDgsVtrStqLiebkbB&#10;Od21/C4NfyT7RZaer4efbWKUmk3HtyUIT6P/D/+1j1pBmmRzeLwJT0C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ggKw3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68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HJ0QMcAAADdAAAADwAAAGRycy9kb3ducmV2LnhtbESPT2vCQBTE70K/w/IKvZmNFktN3Ugj&#10;CKbgQVuE3h7ZZ/40+zZmV43fvisUehxm5jfMYjmYVlyod7VlBZMoBkFcWF1zqeDrcz1+BeE8ssbW&#10;Mim4kYNl+jBaYKLtlXd02ftSBAi7BBVU3neJlK6oyKCLbEccvKPtDfog+1LqHq8Bblo5jeMXabDm&#10;sFBhR6uKip/92SjIbh+HrfX5aXP8bk55lk1zbIxST4/D+xsIT4P/D/+1N1rBbDJ/hvub8ARk+g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ccnRAxwAAAN0AAAAPAAAAAAAA&#10;AAAAAAAAAKECAABkcnMvZG93bnJldi54bWxQSwUGAAAAAAQABAD5AAAAlQMAAAAA&#10;" strokecolor="#2f5496 [2408]" strokeweight="1.5pt"/>
            <v:shape id="AutoShape 37" o:spid="_x0000_s468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5vsNMcAAADdAAAADwAAAGRycy9kb3ducmV2LnhtbESPT2vCQBTE70K/w/IKvZmNUktN3Ugj&#10;CKbgQVuE3h7ZZ/40+zZmV43fvisUehxm5jfMYjmYVlyod7VlBZMoBkFcWF1zqeDrcz1+BeE8ssbW&#10;Mim4kYNl+jBaYKLtlXd02ftSBAi7BBVU3neJlK6oyKCLbEccvKPtDfog+1LqHq8Bblo5jeMXabDm&#10;sFBhR6uKip/92SjIbh+HrfX5aXP8bk55lk1zbIxST4/D+xsIT4P/D/+1N1rBbDJ/hvub8ARk+g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Tm+w0xwAAAN0AAAAPAAAAAAAA&#10;AAAAAAAAAKECAABkcnMvZG93bnJldi54bWxQSwUGAAAAAAQABAD5AAAAlQMAAAAA&#10;" strokecolor="#2f5496 [2408]" strokeweight="1.5pt"/>
          </v:group>
        </w:pict>
      </w:r>
      <w:r w:rsidR="00B9208E" w:rsidRP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O         </w:t>
      </w:r>
    </w:p>
    <w:p w:rsidR="00B9208E" w:rsidRPr="00B9208E" w:rsidRDefault="00BD3DCE" w:rsidP="00B9208E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674" style="position:absolute;margin-left:-16.1pt;margin-top:9.4pt;width:521.25pt;height:36.85pt;z-index:-25132441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LpK/RUUBAAA8Q8AAA4AAAAAAAAAAAAAAAAALgIAAGRycy9lMm9Eb2MueG1sUEsBAi0AFAAGAAgA&#10;AAAhAFgrD2jgAAAACgEAAA8AAAAAAAAAAAAAAAAAbgYAAGRycy9kb3ducmV2LnhtbFBLBQYAAAAA&#10;BAAEAPMAAAB7BwAAAAA=&#10;">
            <v:group id="Group 33" o:spid="_x0000_s467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KxshzFAAAA3QAA&#10;AA8AAAAAAAAAAAAAAAAAqgIAAGRycy9kb3ducmV2LnhtbFBLBQYAAAAABAAEAPoAAACcAwAAAAA=&#10;">
              <v:rect id="Rectangle 34" o:spid="_x0000_s467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18PcYA&#10;AADdAAAADwAAAGRycy9kb3ducmV2LnhtbESPQWvCQBSE74X+h+UVequbWGo1ukqtWrxWI8HbI/vM&#10;hmbfhuzWxH/fLRR6HGbmG2axGmwjrtT52rGCdJSAIC6drrlSkB93T1MQPiBrbByTght5WC3v7xaY&#10;adfzJ10PoRIRwj5DBSaENpPSl4Ys+pFriaN3cZ3FEGVXSd1hH+G2keMkmUiLNccFgy29Gyq/Dt9W&#10;wXNVbE2Rb3xu02Lycbqd1v15p9Tjw/A2BxFoCP/hv/ZeK3hJZ6/w+yY+Abn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y18PcYAAADdAAAADwAAAAAAAAAAAAAAAACYAgAAZHJz&#10;L2Rvd25yZXYueG1sUEsFBgAAAAAEAAQA9QAAAIsDAAAAAA==&#10;" strokecolor="#2f5496 [2408]" strokeweight="1.5pt">
                <v:fill opacity="0"/>
              </v:rect>
              <v:rect id="Rectangle 35" o:spid="_x0000_s467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gc58EA&#10;AADdAAAADwAAAGRycy9kb3ducmV2LnhtbERPTW+CQBC9N+l/2EyT3upCI6YiCzE21h6trfcJOwKB&#10;nUV2Bfz33UOTHl/ed1bMphMjDa6xrCBeRCCIS6sbrhT8fO9f3kA4j6yxs0wK7uSgyB8fMky1nfiL&#10;xpOvRAhhl6KC2vs+ldKVNRl0C9sTB+5iB4M+wKGSesAphJtOvkbRShpsODTU2NOuprI93YyCc/Le&#10;80EaPsb75To5tx/XXWyUen6atxsQnmb/L/5zf2oFSbwOc8Ob8ARk/g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nIHOf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467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ZpDqsYAAADdAAAADwAAAGRycy9kb3ducmV2LnhtbESPT4vCMBTE7wt+h/AEb2uqsKJdo1hh&#10;wQoe/MPC3h7Ns63bvNQmav32RhA8DjPzG2Y6b00lrtS40rKCQT8CQZxZXXKu4LD/+RyDcB5ZY2WZ&#10;FNzJwXzW+ZhirO2Nt3Td+VwECLsYFRTe17GULivIoOvbmjh4R9sY9EE2udQN3gLcVHIYRSNpsOSw&#10;UGBNy4Ky/93FKEju69+N9el5dfw7ndMkGaZ4Mkr1uu3iG4Sn1r/Dr/ZKK/gaTCbwfBOegJw9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2aQ6rGAAAA3QAAAA8AAAAAAAAA&#10;AAAAAAAAoQIAAGRycy9kb3ducmV2LnhtbFBLBQYAAAAABAAEAPkAAACUAwAAAAA=&#10;" strokecolor="#2f5496 [2408]" strokeweight="1.5pt"/>
            <v:shape id="AutoShape 37" o:spid="_x0000_s467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48ezMUAAADdAAAADwAAAGRycy9kb3ducmV2LnhtbESPQWvCQBSE7wX/w/IEb7ppwCKpqzSF&#10;QiL0YJRCb4/sM4nNvo3ZVZN/7xYKPQ4z8w2z3g6mFTfqXWNZwfMiAkFcWt1wpeB4+JivQDiPrLG1&#10;TApGcrDdTJ7WmGh75z3dCl+JAGGXoILa+y6R0pU1GXQL2xEH72R7gz7IvpK6x3uAm1bGUfQiDTYc&#10;Fmrs6L2m8qe4GgXpuPv6tD6/ZKfv8yVP0zjHs1FqNh3eXkF4Gvx/+K+daQXLgITfN+EJyM0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48ezMUAAADdAAAADwAAAAAAAAAA&#10;AAAAAAChAgAAZHJzL2Rvd25yZXYueG1sUEsFBgAAAAAEAAQA+QAAAJMDAAAAAA==&#10;" strokecolor="#2f5496 [2408]" strokeweight="1.5pt"/>
          </v:group>
        </w:pict>
      </w:r>
      <w:r w:rsid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    </w:t>
      </w:r>
      <w:r w:rsidR="00B9208E" w:rsidRP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</w:t>
      </w:r>
    </w:p>
    <w:p w:rsidR="00B9208E" w:rsidRPr="00B9208E" w:rsidRDefault="00BD3DCE" w:rsidP="00B9208E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668" style="position:absolute;margin-left:-16.1pt;margin-top:9.4pt;width:521.25pt;height:36.85pt;z-index:-25132339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">
            <v:group id="Group 33" o:spid="_x0000_s467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6lQOTFAAAA3QAA&#10;AA8AAAAAAAAAAAAAAAAAqgIAAGRycy9kb3ducmV2LnhtbFBLBQYAAAAABAAEAPoAAACcAwAAAAA=&#10;">
              <v:rect id="Rectangle 34" o:spid="_x0000_s467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zmOxcYA&#10;AADdAAAADwAAAGRycy9kb3ducmV2LnhtbESPzWrDMBCE74W8g9hAb42chIbiRjH5aUqvSR1Mb4u1&#10;tUytlbFU23n7qhDIcZiZb5h1NtpG9NT52rGC+SwBQVw6XXOlIP88Pr2A8AFZY+OYFFzJQ7aZPKwx&#10;1W7gE/XnUIkIYZ+iAhNCm0rpS0MW/cy1xNH7dp3FEGVXSd3hEOG2kYskWUmLNccFgy3tDZU/51+r&#10;YFkVb6bIDz6382L1frledsPXUanH6bh9BRFoDPfwrf2hFTwvkiX8v4lPQG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zmOxcYAAADdAAAADwAAAAAAAAAAAAAAAACYAgAAZHJz&#10;L2Rvd25yZXYueG1sUEsFBgAAAAAEAAQA9QAAAIsDAAAAAA==&#10;" strokecolor="#2f5496 [2408]" strokeweight="1.5pt">
                <v:fill opacity="0"/>
              </v:rect>
              <v:rect id="Rectangle 35" o:spid="_x0000_s467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6riGcQA&#10;AADdAAAADwAAAGRycy9kb3ducmV2LnhtbESPQWvCQBSE74L/YXmF3ppNxJQaXUUsWo/WNvdH9jUJ&#10;Zt+m2W0S/31XEDwOM/MNs9qMphE9da62rCCJYhDEhdU1lwq+v/YvbyCcR9bYWCYFV3KwWU8nK8y0&#10;HfiT+rMvRYCwy1BB5X2bSemKigy6yLbEwfuxnUEfZFdK3eEQ4KaRszh+lQZrDgsVtrSrqLic/4yC&#10;PH1v+UMaPiX7+SLNL4ffXWKUen4at0sQnkb/CN/bR60gncVzuL0JT0Cu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uq4hn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67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/i9VMUAAADdAAAADwAAAGRycy9kb3ducmV2LnhtbESPQYvCMBSE74L/ITzBm6YWXKRrlK0g&#10;WGEPqyLs7dE827rNS22i1n+/EQSPw8x8w8yXnanFjVpXWVYwGUcgiHOrKy4UHPbr0QyE88gaa8uk&#10;4EEOlot+b46Jtnf+odvOFyJA2CWooPS+SaR0eUkG3dg2xME72dagD7ItpG7xHuCmlnEUfUiDFYeF&#10;EhtalZT/7a5GQfrYHr+tzy6b0+/5kqVpnOHZKDUcdF+fIDx1/h1+tTdawTSOpvB8E56AXPw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/i9VMUAAADdAAAADwAAAAAAAAAA&#10;AAAAAAChAgAAZHJzL2Rvd25yZXYueG1sUEsFBgAAAAAEAAQA+QAAAJMDAAAAAA==&#10;" strokecolor="#2f5496 [2408]" strokeweight="1.5pt"/>
            <v:shape id="AutoShape 37" o:spid="_x0000_s466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yojI8UAAADdAAAADwAAAGRycy9kb3ducmV2LnhtbESPQYvCMBSE7wv+h/AEb2tqQVmqUayw&#10;YAUPqyJ4ezTPttq81Car9d9vBGGPw8x8w8wWnanFnVpXWVYwGkYgiHOrKy4UHPbfn18gnEfWWFsm&#10;BU9ysJj3PmaYaPvgH7rvfCEChF2CCkrvm0RKl5dk0A1tQxy8s20N+iDbQuoWHwFuahlH0UQarDgs&#10;lNjQqqT8uvs1CtLn5ri1Prutz6fLLUvTOMOLUWrQ75ZTEJ46/x9+t9dawTiOJvB6E56AnP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yojI8UAAADdAAAADwAAAAAAAAAA&#10;AAAAAAChAgAAZHJzL2Rvd25yZXYueG1sUEsFBgAAAAAEAAQA+QAAAJMDAAAAAA==&#10;" strokecolor="#2f5496 [2408]" strokeweight="1.5pt"/>
          </v:group>
        </w:pict>
      </w:r>
      <w:r w:rsidR="00B9208E" w:rsidRP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</w:t>
      </w:r>
    </w:p>
    <w:p w:rsidR="00B9208E" w:rsidRPr="00B9208E" w:rsidRDefault="00BD3DCE" w:rsidP="00B9208E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lastRenderedPageBreak/>
        <w:pict>
          <v:group id="_x0000_s4662" style="position:absolute;margin-left:-16.1pt;margin-top:9.4pt;width:521.25pt;height:36.85pt;z-index:-25132236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+Vr9FQ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DI+Vr9FQQAAPEPAAAOAAAAAAAAAAAAAAAAAC4CAABkcnMvZTJvRG9jLnhtbFBLAQItABQABgAI&#10;AAAAIQBYKw9o4AAAAAoBAAAPAAAAAAAAAAAAAAAAAG8GAABkcnMvZG93bnJldi54bWxQSwUGAAAA&#10;AAQABADzAAAAfAcAAAAA&#10;">
            <v:group id="Group 33" o:spid="_x0000_s466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fTXcOwwAAAN0AAAAP&#10;AAAAAAAAAAAAAAAAAKoCAABkcnMvZG93bnJldi54bWxQSwUGAAAAAAQABAD6AAAAmgMAAAAA&#10;">
              <v:rect id="Rectangle 34" o:spid="_x0000_s466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G5L8UA&#10;AADdAAAADwAAAGRycy9kb3ducmV2LnhtbESPT2vCQBTE74V+h+UVvNWNFkWjq/SPFq9qJHh7ZJ/Z&#10;0OzbkF1N/PZdodDjMDO/YZbr3tbiRq2vHCsYDRMQxIXTFZcKsuP2dQbCB2SNtWNScCcP69Xz0xJT&#10;7Tre0+0QShEh7FNUYEJoUil9YciiH7qGOHoX11oMUbal1C12EW5rOU6SqbRYcVww2NCnoeLncLUK&#10;3sp8Y/Lsy2d2lE+/T/fTR3feKjV46d8XIAL14T/8195pBZNxMofHm/gE5O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0bkvxQAAAN0AAAAPAAAAAAAAAAAAAAAAAJgCAABkcnMv&#10;ZG93bnJldi54bWxQSwUGAAAAAAQABAD1AAAAigMAAAAA&#10;" strokecolor="#2f5496 [2408]" strokeweight="1.5pt">
                <v:fill opacity="0"/>
              </v:rect>
              <v:rect id="Rectangle 35" o:spid="_x0000_s466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Uhyx8EA&#10;AADdAAAADwAAAGRycy9kb3ducmV2LnhtbERPPW/CMBDdkfgP1lXqRpwgUkHAIERFy1jSsp/iaxIR&#10;n1PbQPrv8YDE+PS+V5vBdOJKzreWFWRJCoK4srrlWsHP934yB+EDssbOMin4Jw+b9Xi0wkLbGx/p&#10;WoZaxBD2BSpoQugLKX3VkEGf2J44cr/WGQwRulpqh7cYbjo5TdM3abDl2NBgT7uGqnN5MQpO+XvP&#10;n9LwV7afLfLT+eNvlxmlXl+G7RJEoCE8xQ/3QSvIp1ncH9/EJyD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FIcsf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466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RotisYAAADdAAAADwAAAGRycy9kb3ducmV2LnhtbESPQWvCQBSE7wX/w/IEb3WTQEuJrmIE&#10;wQg9VEXw9sg+k2j2bcxuNf77riD0OMzMN8x03ptG3KhztWUF8TgCQVxYXXOpYL9bvX+BcB5ZY2OZ&#10;FDzIwXw2eJtiqu2df+i29aUIEHYpKqi8b1MpXVGRQTe2LXHwTrYz6IPsSqk7vAe4aWQSRZ/SYM1h&#10;ocKWlhUVl+2vUZA9Nodv6/Pr+nQ8X/MsS3I8G6VGw34xAeGp9//hV3utFXwkcQzPN+EJyNk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UaLYrGAAAA3QAAAA8AAAAAAAAA&#10;AAAAAAAAoQIAAGRycy9kb3ducmV2LnhtbFBLBQYAAAAABAAEAPkAAACUAwAAAAA=&#10;" strokecolor="#2f5496 [2408]" strokeweight="1.5pt"/>
            <v:shape id="AutoShape 37" o:spid="_x0000_s466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ciz/ccAAADdAAAADwAAAGRycy9kb3ducmV2LnhtbESPT2vCQBTE7wW/w/IEb3VjoKWkrqER&#10;BCP0UBWht0f2mT/Nvo3ZrUm+fbdQ6HGYmd8w63Q0rbhT72rLClbLCARxYXXNpYLzaff4AsJ5ZI2t&#10;ZVIwkYN0M3tYY6LtwB90P/pSBAi7BBVU3neJlK6oyKBb2o44eFfbG/RB9qXUPQ4BbloZR9GzNFhz&#10;WKiwo21Fxdfx2yjIpsPl3fr8tr9+Nrc8y+IcG6PUYj6+vYLwNPr/8F97rxU8xasYft+EJyA3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FyLP9xwAAAN0AAAAPAAAAAAAA&#10;AAAAAAAAAKECAABkcnMvZG93bnJldi54bWxQSwUGAAAAAAQABAD5AAAAlQMAAAAA&#10;" strokecolor="#2f5496 [2408]" strokeweight="1.5pt"/>
          </v:group>
        </w:pict>
      </w:r>
      <w:r w:rsidR="00B9208E" w:rsidRP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</w:t>
      </w:r>
    </w:p>
    <w:p w:rsidR="00B9208E" w:rsidRPr="00B9208E" w:rsidRDefault="00BD3DCE" w:rsidP="00B9208E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656" style="position:absolute;margin-left:-16.1pt;margin-top:9.4pt;width:521.25pt;height:36.85pt;z-index:-25132134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kRQ9IBYEAADxDwAADgAAAAAAAAAAAAAAAAAuAgAAZHJzL2Uyb0RvYy54bWxQSwECLQAUAAYA&#10;CAAAACEAWCsPaOAAAAAKAQAADwAAAAAAAAAAAAAAAABwBgAAZHJzL2Rvd25yZXYueG1sUEsFBgAA&#10;AAAEAAQA8wAAAH0HAAAAAA==&#10;">
            <v:group id="Group 33" o:spid="_x0000_s465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9nr1scAAADd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IF8kL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W9nr1scAAADd&#10;AAAADwAAAAAAAAAAAAAAAACqAgAAZHJzL2Rvd25yZXYueG1sUEsFBgAAAAAEAAQA+gAAAJ4DAAAA&#10;AA==&#10;">
              <v:rect id="Rectangle 34" o:spid="_x0000_s466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Ul98UA&#10;AADdAAAADwAAAGRycy9kb3ducmV2LnhtbESPT4vCMBTE7wv7HcJb8LamVRSpRtl/yl5XK8Xbo3k2&#10;xealNFlbv71ZWPA4zMxvmNVmsI24UudrxwrScQKCuHS65kpBfti+LkD4gKyxcUwKbuRhs35+WmGm&#10;Xc8/dN2HSkQI+wwVmBDaTEpfGrLox64ljt7ZdRZDlF0ldYd9hNtGTpJkLi3WHBcMtvRhqLzsf62C&#10;aVV8mSL/9LlNi/nueDu+96etUqOX4W0JItAQHuH/9rdWMJukM/h7E5+AX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RSX3xQAAAN0AAAAPAAAAAAAAAAAAAAAAAJgCAABkcnMv&#10;ZG93bnJldi54bWxQSwUGAAAAAAQABAD1AAAAigMAAAAA&#10;" strokecolor="#2f5496 [2408]" strokeweight="1.5pt">
                <v:fill opacity="0"/>
              </v:rect>
              <v:rect id="Rectangle 35" o:spid="_x0000_s466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1PKMMA&#10;AADdAAAADwAAAGRycy9kb3ducmV2LnhtbESPQYvCMBSE74L/ITxhb5pWrKzVKOLi6tGten80z7bY&#10;vHSbqPXfm4UFj8PMfMMsVp2pxZ1aV1lWEI8iEMS51RUXCk7H7fAThPPIGmvLpOBJDlbLfm+BqbYP&#10;/qF75gsRIOxSVFB636RSurwkg25kG+LgXWxr0AfZFlK3+AhwU8txFE2lwYrDQokNbUrKr9nNKDgn&#10;Xw3vpOFDvJ3MkvP1+3cTG6U+Bt16DsJT59/h//ZeK0jG8RT+3oQnIJ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e1PK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65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b8QZccAAADdAAAADwAAAGRycy9kb3ducmV2LnhtbESPT2vCQBTE7wW/w/KE3pqNAVtJ3YgR&#10;BFPoQSuF3h7ZZ/40+zZmtxq/fVco9DjMzG+Y5Wo0nbjQ4BrLCmZRDIK4tLrhSsHxY/u0AOE8ssbO&#10;Mim4kYNVNnlYYqrtlfd0OfhKBAi7FBXU3veplK6syaCLbE8cvJMdDPogh0rqAa8BbjqZxPGzNNhw&#10;WKixp01N5ffhxyjIb2+f79YX593pqz0XeZ4U2BqlHqfj+hWEp9H/h//aO61gnsxe4P4mPAGZ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VvxBlxwAAAN0AAAAPAAAAAAAA&#10;AAAAAAAAAKECAABkcnMvZG93bnJldi54bWxQSwUGAAAAAAQABAD5AAAAlQMAAAAA&#10;" strokecolor="#2f5496 [2408]" strokeweight="1.5pt"/>
            <v:shape id="AutoShape 37" o:spid="_x0000_s465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CCEF8IAAADdAAAADwAAAGRycy9kb3ducmV2LnhtbERPy4rCMBTdD/gP4QruxtSCw1CNYgXB&#10;Ci58ILi7NNe22tzUJmr9+8lCmOXhvKfzztTiSa2rLCsYDSMQxLnVFRcKjofV9y8I55E11pZJwZsc&#10;zGe9rykm2r54R8+9L0QIYZeggtL7JpHS5SUZdEPbEAfuYluDPsC2kLrFVwg3tYyj6EcarDg0lNjQ&#10;sqT8tn8YBel7c9pan93Xl/P1nqVpnOHVKDXod4sJCE+d/xd/3GutYByPwtzwJjwBOfs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CCEF8IAAADdAAAADwAAAAAAAAAAAAAA&#10;AAChAgAAZHJzL2Rvd25yZXYueG1sUEsFBgAAAAAEAAQA+QAAAJADAAAAAA==&#10;" strokecolor="#2f5496 [2408]" strokeweight="1.5pt"/>
          </v:group>
        </w:pict>
      </w:r>
      <w:r w:rsidR="00B9208E" w:rsidRPr="00B9208E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</w:t>
      </w:r>
    </w:p>
    <w:p w:rsidR="00B9208E" w:rsidRDefault="00B9208E" w:rsidP="00B9208E">
      <w:pPr>
        <w:spacing w:line="240" w:lineRule="auto"/>
        <w:rPr>
          <w:rFonts w:ascii="ALFABET98" w:hAnsi="ALFABET98"/>
          <w:sz w:val="36"/>
          <w:szCs w:val="36"/>
        </w:rPr>
      </w:pPr>
      <w:r w:rsidRPr="008140CA">
        <w:rPr>
          <w:rFonts w:ascii="ALFABET98" w:hAnsi="ALFABET98"/>
          <w:sz w:val="36"/>
          <w:szCs w:val="36"/>
        </w:rPr>
        <w:t xml:space="preserve"> </w:t>
      </w:r>
      <w:r>
        <w:rPr>
          <w:rFonts w:ascii="ALFABET98" w:hAnsi="ALFABET98"/>
          <w:sz w:val="36"/>
          <w:szCs w:val="36"/>
        </w:rPr>
        <w:t xml:space="preserve">                                  10</w:t>
      </w:r>
    </w:p>
    <w:p w:rsidR="00F12AA8" w:rsidRDefault="00B9208E" w:rsidP="00B9208E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t>Sayın velim, yukarıdaki şeklin üzerinden çizelim.</w:t>
      </w:r>
      <w:r w:rsidRPr="008140CA">
        <w:rPr>
          <w:rFonts w:ascii="ALFABET98" w:hAnsi="ALFABET98"/>
          <w:sz w:val="36"/>
          <w:szCs w:val="36"/>
        </w:rPr>
        <w:t xml:space="preserve"> </w:t>
      </w:r>
    </w:p>
    <w:p w:rsidR="00F12AA8" w:rsidRDefault="00BD3DCE" w:rsidP="00F12AA8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650" style="position:absolute;margin-left:-16.1pt;margin-top:9.4pt;width:521.25pt;height:36.85pt;z-index:-25131929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">
            <v:group id="Group 33" o:spid="_x0000_s465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AbXMQAAADa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Ur+L0S&#10;boDc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jAbXMQAAADaAAAA&#10;DwAAAAAAAAAAAAAAAACqAgAAZHJzL2Rvd25yZXYueG1sUEsFBgAAAAAEAAQA+gAAAJsDAAAAAA==&#10;">
              <v:rect id="Rectangle 34" o:spid="_x0000_s465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nKi8IA&#10;AADaAAAADwAAAGRycy9kb3ducmV2LnhtbESPQWvCQBSE74X+h+UVeqsbLUiJrmJrFa9qQvD2yD6z&#10;wezbkN2a+O9dQehxmPlmmPlysI24UudrxwrGowQEcel0zZWC7Lj5+ALhA7LGxjEpuJGH5eL1ZY6p&#10;dj3v6XoIlYgl7FNUYEJoUyl9aciiH7mWOHpn11kMUXaV1B32sdw2cpIkU2mx5rhgsKUfQ+Xl8GcV&#10;fFbFrymytc/suJhu81v+3Z82Sr2/DasZiEBD+A8/6Z2OHDyuxBsgF3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d6cqLwgAAANoAAAAPAAAAAAAAAAAAAAAAAJgCAABkcnMvZG93&#10;bnJldi54bWxQSwUGAAAAAAQABAD1AAAAhwMAAAAA&#10;" strokecolor="#2f5496 [2408]" strokeweight="1.5pt">
                <v:fill opacity="0"/>
              </v:rect>
              <v:rect id="Rectangle 35" o:spid="_x0000_s465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c2bCsEA&#10;AADaAAAADwAAAGRycy9kb3ducmV2LnhtbESPQWvCQBSE70L/w/IKvekmJUobXUUs0R7V1vsj+0yC&#10;2bcxu03iv3cLgsdhZr5hFqvB1KKj1lWWFcSTCARxbnXFhYLfn2z8AcJ5ZI21ZVJwIwer5ctogam2&#10;PR+oO/pCBAi7FBWU3jeplC4vyaCb2IY4eGfbGvRBtoXULfYBbmr5HkUzabDisFBiQ5uS8svxzyg4&#10;Tb8a3knD+zhLPqeny/a6iY1Sb6/Deg7C0+Cf4Uf7WytI4P9KuAFye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nNmwrBAAAA2g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465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/+9J8MAAADaAAAADwAAAGRycy9kb3ducmV2LnhtbESPQYvCMBSE74L/ITzB2zZVWFmqUawg&#10;WMHDuovg7dE822rzUpus1n+/EQSPw8x8w8wWnanFjVpXWVYwimIQxLnVFRcKfn/WH18gnEfWWFsm&#10;BQ9ysJj3ezNMtL3zN932vhABwi5BBaX3TSKly0sy6CLbEAfvZFuDPsi2kLrFe4CbWo7jeCINVhwW&#10;SmxoVVJ+2f8ZBelje9hZn103p+P5mqXpOMOzUWo46JZTEJ46/w6/2hut4BOeV8INkPN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//vSfDAAAA2gAAAA8AAAAAAAAAAAAA&#10;AAAAoQIAAGRycy9kb3ducmV2LnhtbFBLBQYAAAAABAAEAPkAAACRAwAAAAA=&#10;" strokecolor="#2f5496 [2408]" strokeweight="1.5pt"/>
            <v:shape id="AutoShape 37" o:spid="_x0000_s465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y0jUMIAAADaAAAADwAAAGRycy9kb3ducmV2LnhtbESPzarCMBSE94LvEI7gTlNdiFSj3AqC&#10;Fe7CHwR3h+bY1tuc1CZqffsbQXA5zMw3zHzZmko8qHGlZQWjYQSCOLO65FzB8bAeTEE4j6yxskwK&#10;XuRgueh25hhr++QdPfY+FwHCLkYFhfd1LKXLCjLohrYmDt7FNgZ9kE0udYPPADeVHEfRRBosOSwU&#10;WNOqoOxvfzcKktf29Gt9ettcztdbmiTjFK9GqX6v/ZmB8NT6b/jT3mgFE3hfCTdALv4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fy0jUMIAAADaAAAADwAAAAAAAAAAAAAA&#10;AAChAgAAZHJzL2Rvd25yZXYueG1sUEsFBgAAAAAEAAQA+QAAAJADAAAAAA==&#10;" strokecolor="#2f5496 [2408]" strokeweight="1.5pt"/>
          </v:group>
        </w:pict>
      </w:r>
      <w:r w:rsidR="00F12AA8">
        <w:rPr>
          <w:rFonts w:ascii="ALFABET98" w:hAnsi="ALFABET98"/>
          <w:color w:val="A6A6A6" w:themeColor="background1" w:themeShade="A6"/>
          <w:sz w:val="72"/>
          <w:szCs w:val="72"/>
        </w:rPr>
        <w:t xml:space="preserve">e     e     e     e     e     e      </w:t>
      </w:r>
    </w:p>
    <w:p w:rsidR="00F12AA8" w:rsidRDefault="00BD3DCE" w:rsidP="00F12AA8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644" style="position:absolute;margin-left:-16.1pt;margin-top:9.4pt;width:521.25pt;height:36.85pt;z-index:-25115033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NkYDa4XBAAA8Q8AAA4AAAAAAAAAAAAAAAAALgIAAGRycy9lMm9Eb2MueG1sUEsBAi0AFAAG&#10;AAgAAAAhAFgrD2jgAAAACgEAAA8AAAAAAAAAAAAAAAAAcQYAAGRycy9kb3ducmV2LnhtbFBLBQYA&#10;AAAABAAEAPMAAAB+BwAAAAA=&#10;">
            <v:group id="Group 33" o:spid="_x0000_s464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W2RLCMcAAADd&#10;AAAADwAAAAAAAAAAAAAAAACqAgAAZHJzL2Rvd25yZXYueG1sUEsFBgAAAAAEAAQA+gAAAJ4DAAAA&#10;AA==&#10;">
              <v:rect id="Rectangle 34" o:spid="_x0000_s464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iFKcYA&#10;AADdAAAADwAAAGRycy9kb3ducmV2LnhtbESPT2vCQBTE7wW/w/IKvelGi7ZNXcXWP/RaGwm9PbKv&#10;2WD2bciuJn57VxB6HGbmN8x82dtanKn1lWMF41ECgrhwuuJSQfazHb6C8AFZY+2YFFzIw3IxeJhj&#10;ql3H33Teh1JECPsUFZgQmlRKXxiy6EeuIY7en2sthijbUuoWuwi3tZwkyUxarDguGGzo01Bx3J+s&#10;gucy35g8W/vMjvPZ7nA5fHS/W6WeHvvVO4hAffgP39tfWsH05W0KtzfxCcjF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viFKcYAAADdAAAADwAAAAAAAAAAAAAAAACYAgAAZHJz&#10;L2Rvd25yZXYueG1sUEsFBgAAAAAEAAQA9QAAAIsDAAAAAA==&#10;" strokecolor="#2f5496 [2408]" strokeweight="1.5pt">
                <v:fill opacity="0"/>
              </v:rect>
              <v:rect id="Rectangle 35" o:spid="_x0000_s464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Dv9sUA&#10;AADdAAAADwAAAGRycy9kb3ducmV2LnhtbESPzWrDMBCE74W+g9hAb43sEiexEyWUhLQ95s/3xdrY&#10;JtbKtVTbffuqUOhxmJlvmPV2NI3oqXO1ZQXxNAJBXFhdc6ngejk8L0E4j6yxsUwKvsnBdvP4sMZM&#10;24FP1J99KQKEXYYKKu/bTEpXVGTQTW1LHLyb7Qz6ILtS6g6HADeNfImiuTRYc1iosKVdRcX9/GUU&#10;5Mm+5Xdp+BgfZmmS398+d7FR6mkyvq5AeBr9f/iv/aEVJIt0Dr9vwhOQm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UO/2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464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QKwu8cAAADdAAAADwAAAGRycy9kb3ducmV2LnhtbESPT2vCQBTE74LfYXmCN7Op0FqjqzSF&#10;gil48A+Ct0f2mcRm38bsqvHbdwtCj8PM/IaZLztTixu1rrKs4CWKQRDnVldcKNjvvkbvIJxH1lhb&#10;JgUPcrBc9HtzTLS984ZuW1+IAGGXoILS+yaR0uUlGXSRbYiDd7KtQR9kW0jd4j3ATS3HcfwmDVYc&#10;Fkps6LOk/Gd7NQrSx/dhbX12WZ2O50uWpuMMz0ap4aD7mIHw1Pn/8LO90gpeJ9MJ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VArC7xwAAAN0AAAAPAAAAAAAA&#10;AAAAAAAAAKECAABkcnMvZG93bnJldi54bWxQSwUGAAAAAAQABAD5AAAAlQMAAAAA&#10;" strokecolor="#2f5496 [2408]" strokeweight="1.5pt"/>
            <v:shape id="AutoShape 37" o:spid="_x0000_s464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J0kycQAAADdAAAADwAAAGRycy9kb3ducmV2LnhtbERPy2rCQBTdC/2H4Ra600mFvlIn0giC&#10;EbrQFsHdJXPNo5k7MTNN4t87C8Hl4bwXy9E0oqfOVZYVPM8iEMS51RUXCn5/1tN3EM4ja2wsk4IL&#10;OVgmD5MFxtoOvKN+7wsRQtjFqKD0vo2ldHlJBt3MtsSBO9nOoA+wK6TucAjhppHzKHqVBisODSW2&#10;tCop/9v/GwXpZXv4tj47b07H+pyl6TzD2ij19Dh+fYLwNPq7+ObeaAUvbx9hbngTnoBMr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knSTJxAAAAN0AAAAPAAAAAAAAAAAA&#10;AAAAAKECAABkcnMvZG93bnJldi54bWxQSwUGAAAAAAQABAD5AAAAkgMAAAAA&#10;" strokecolor="#2f5496 [2408]" strokeweight="1.5pt"/>
          </v:group>
        </w:pict>
      </w:r>
      <w:r w:rsidR="00F12AA8">
        <w:rPr>
          <w:rFonts w:ascii="ALFABET98" w:hAnsi="ALFABET98"/>
          <w:color w:val="A6A6A6" w:themeColor="background1" w:themeShade="A6"/>
          <w:sz w:val="72"/>
          <w:szCs w:val="72"/>
        </w:rPr>
        <w:t xml:space="preserve">e     e     e     e     e     e      </w:t>
      </w:r>
    </w:p>
    <w:p w:rsidR="00F12AA8" w:rsidRDefault="00BD3DCE" w:rsidP="00F12AA8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638" style="position:absolute;margin-left:-16.1pt;margin-top:9.4pt;width:521.25pt;height:36.85pt;z-index:-25114828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">
            <v:group id="Group 33" o:spid="_x0000_s464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64UzawwAAAN0AAAAP&#10;AAAAAAAAAAAAAAAAAKoCAABkcnMvZG93bnJldi54bWxQSwUGAAAAAAQABAD6AAAAmgMAAAAA&#10;">
              <v:rect id="Rectangle 34" o:spid="_x0000_s464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32C+8UA&#10;AADdAAAADwAAAGRycy9kb3ducmV2LnhtbESPQWvCQBSE7wX/w/KE3uomlYqkrqJVi9dqJPT2yL5m&#10;Q7NvQ3Y18d93hYLHYWa+YRarwTbiSp2vHStIJwkI4tLpmisF+Wn/MgfhA7LGxjEpuJGH1XL0tMBM&#10;u56/6HoMlYgQ9hkqMCG0mZS+NGTRT1xLHL0f11kMUXaV1B32EW4b+ZokM2mx5rhgsKUPQ+Xv8WIV&#10;TKtiZ4p863ObFrPP8+286b/3Sj2Ph/U7iEBDeIT/2wet4G2epHB/E5+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fYL7xQAAAN0AAAAPAAAAAAAAAAAAAAAAAJgCAABkcnMv&#10;ZG93bnJldi54bWxQSwUGAAAAAAQABAD1AAAAigMAAAAA&#10;" strokecolor="#2f5496 [2408]" strokeweight="1.5pt">
                <v:fill opacity="0"/>
              </v:rect>
              <v:rect id="Rectangle 35" o:spid="_x0000_s464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XoJMMA&#10;AADdAAAADwAAAGRycy9kb3ducmV2LnhtbESPQYvCMBSE74L/ITxhb5pWrGg1iri4enSr3h/Nsy02&#10;L90mav33ZmFhj8PMfMMs152pxYNaV1lWEI8iEMS51RUXCs6n3XAGwnlkjbVlUvAiB+tVv7fEVNsn&#10;f9Mj84UIEHYpKii9b1IpXV6SQTeyDXHwrrY16INsC6lbfAa4qeU4iqbSYMVhocSGtiXlt+xuFFyS&#10;z4b30vAx3k3myeX29bONjVIfg26zAOGp8//hv/ZBK0hm0Rh+34QnIFd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XoJ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64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Ie3accAAADdAAAADwAAAGRycy9kb3ducmV2LnhtbESPQWvCQBSE70L/w/IKvemmEUWia2gK&#10;ghF6qC0Fb4/sM4nNvo3ZbRL/fbcg9DjMzDfMJh1NI3rqXG1ZwfMsAkFcWF1zqeDzYzddgXAeWWNj&#10;mRTcyEG6fZhsMNF24Hfqj74UAcIuQQWV920ipSsqMuhmtiUO3tl2Bn2QXSl1h0OAm0bGUbSUBmsO&#10;CxW29FpR8X38MQqy2+Hrzfr8uj+fLtc8y+IcL0app8fxZQ3C0+j/w/f2XitYrKI5/L0JT0Bu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0h7dpxwAAAN0AAAAPAAAAAAAA&#10;AAAAAAAAAKECAABkcnMvZG93bnJldi54bWxQSwUGAAAAAAQABAD5AAAAlQMAAAAA&#10;" strokecolor="#2f5496 [2408]" strokeweight="1.5pt"/>
            <v:shape id="AutoShape 37" o:spid="_x0000_s463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24vHccAAADdAAAADwAAAGRycy9kb3ducmV2LnhtbESPQWvCQBSE70L/w/IKvemmQUWia2gK&#10;ghF6qC0Fb4/sM4nNvo3ZbRL/fbcg9DjMzDfMJh1NI3rqXG1ZwfMsAkFcWF1zqeDzYzddgXAeWWNj&#10;mRTcyEG6fZhsMNF24Hfqj74UAcIuQQWV920ipSsqMuhmtiUO3tl2Bn2QXSl1h0OAm0bGUbSUBmsO&#10;CxW29FpR8X38MQqy2+Hrzfr8uj+fLtc8y+IcL0app8fxZQ3C0+j/w/f2XitYrKI5/L0JT0Bu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7bi8dxwAAAN0AAAAPAAAAAAAA&#10;AAAAAAAAAKECAABkcnMvZG93bnJldi54bWxQSwUGAAAAAAQABAD5AAAAlQMAAAAA&#10;" strokecolor="#2f5496 [2408]" strokeweight="1.5pt"/>
          </v:group>
        </w:pict>
      </w:r>
      <w:r w:rsidR="00F12AA8">
        <w:rPr>
          <w:rFonts w:ascii="ALFABET98" w:hAnsi="ALFABET98"/>
          <w:color w:val="A6A6A6" w:themeColor="background1" w:themeShade="A6"/>
          <w:sz w:val="72"/>
          <w:szCs w:val="72"/>
        </w:rPr>
        <w:t xml:space="preserve">e     e     e     e     e     e      </w:t>
      </w:r>
    </w:p>
    <w:p w:rsidR="00F12AA8" w:rsidRDefault="00BD3DCE" w:rsidP="00F12AA8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632" style="position:absolute;margin-left:-16.1pt;margin-top:9.4pt;width:521.25pt;height:36.85pt;z-index:-25114624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">
            <v:group id="Group 33" o:spid="_x0000_s463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2kRxNccAAADd&#10;AAAADwAAAAAAAAAAAAAAAACqAgAAZHJzL2Rvd25yZXYueG1sUEsFBgAAAAAEAAQA+gAAAJ4DAAAA&#10;AA==&#10;">
              <v:rect id="Rectangle 34" o:spid="_x0000_s463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9i/FMUA&#10;AADdAAAADwAAAGRycy9kb3ducmV2LnhtbESPQWvCQBSE7wX/w/KE3nRjpSqpq2itxasaCb09sq/Z&#10;0OzbkN2a+O+7gtDjMDPfMMt1b2txpdZXjhVMxgkI4sLpiksF2Xk/WoDwAVlj7ZgU3MjDejV4WmKq&#10;XcdHup5CKSKEfYoKTAhNKqUvDFn0Y9cQR+/btRZDlG0pdYtdhNtaviTJTFqsOC4YbOjdUPFz+rUK&#10;pmX+YfJs5zM7yWefl9tl233tlXoe9ps3EIH68B9+tA9awesimcP9TXwCcvU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2L8UxQAAAN0AAAAPAAAAAAAAAAAAAAAAAJgCAABkcnMv&#10;ZG93bnJldi54bWxQSwUGAAAAAAQABAD1AAAAigMAAAAA&#10;" strokecolor="#2f5496 [2408]" strokeweight="1.5pt">
                <v:fill opacity="0"/>
              </v:rect>
              <v:rect id="Rectangle 35" o:spid="_x0000_s463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3fzsEA&#10;AADdAAAADwAAAGRycy9kb3ducmV2LnhtbERPTW+CQBC9m/Q/bKZJb7rQSGPRhRgbW49V633CjkBk&#10;Z5Fdgf5792Di8eV9r/LRNKKnztWWFcSzCARxYXXNpYK/43a6AOE8ssbGMin4Jwd59jJZYartwHvq&#10;D74UIYRdigoq79tUSldUZNDNbEscuLPtDPoAu1LqDocQbhr5HkUf0mDNoaHCljYVFZfDzSg4JV8t&#10;/0jDv/F2/pmcLt/XTWyUensd10sQnkb/FD/cO60gWURhbngTnoDM7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E9387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463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W+Ag8UAAADdAAAADwAAAGRycy9kb3ducmV2LnhtbESPQYvCMBSE78L+h/AWvGmqoLjVKHZh&#10;wQp7UBfB26N5ttXmpTZR6783C4LHYWa+YWaL1lTiRo0rLSsY9CMQxJnVJecK/nY/vQkI55E1VpZJ&#10;wYMcLOYfnRnG2t55Q7etz0WAsItRQeF9HUvpsoIMur6tiYN3tI1BH2STS93gPcBNJYdRNJYGSw4L&#10;Bdb0XVB23l6NguSx3v9an15Wx8PpkibJMMWTUar72S6nIDy1/h1+tVdawWgSfcH/m/AE5PwJ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W+Ag8UAAADdAAAADwAAAAAAAAAA&#10;AAAAAAChAgAAZHJzL2Rvd25yZXYueG1sUEsFBgAAAAAEAAQA+QAAAJMDAAAAAA==&#10;" strokecolor="#2f5496 [2408]" strokeweight="1.5pt"/>
            <v:shape id="AutoShape 37" o:spid="_x0000_s463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Yy/w8MAAADdAAAADwAAAGRycy9kb3ducmV2LnhtbERPy4rCMBTdC/MP4Q6401RBkY6p2IEB&#10;K7hQh4HZXZrbhzY3tYla/94sBJeH816uetOIG3WutqxgMo5AEOdW11wq+D3+jBYgnEfW2FgmBQ9y&#10;sEo+BkuMtb3znm4HX4oQwi5GBZX3bSylyysy6Ma2JQ5cYTuDPsCulLrDewg3jZxG0VwarDk0VNjS&#10;d0X5+XA1CtLH9m9nfXbZFP+nS5am0wxPRqnhZ7/+AuGp92/xy73RCmaLSdgf3oQnIJMn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GMv8PDAAAA3QAAAA8AAAAAAAAAAAAA&#10;AAAAoQIAAGRycy9kb3ducmV2LnhtbFBLBQYAAAAABAAEAPkAAACRAwAAAAA=&#10;" strokecolor="#2f5496 [2408]" strokeweight="1.5pt"/>
          </v:group>
        </w:pict>
      </w:r>
      <w:r w:rsidR="00F12AA8">
        <w:rPr>
          <w:rFonts w:ascii="ALFABET98" w:hAnsi="ALFABET98"/>
          <w:color w:val="A6A6A6" w:themeColor="background1" w:themeShade="A6"/>
          <w:sz w:val="72"/>
          <w:szCs w:val="72"/>
        </w:rPr>
        <w:t xml:space="preserve">e     e     e     e     e     e      </w:t>
      </w:r>
    </w:p>
    <w:p w:rsidR="00F12AA8" w:rsidRDefault="00BD3DCE" w:rsidP="00F12AA8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626" style="position:absolute;margin-left:-16.1pt;margin-top:9.4pt;width:521.25pt;height:36.85pt;z-index:-25114419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BUx&#10;GtsRBAAA8Q8AAA4AAAAAAAAAAAAAAAAALgIAAGRycy9lMm9Eb2MueG1sUEsBAi0AFAAGAAgAAAAh&#10;AFgrD2jgAAAACgEAAA8AAAAAAAAAAAAAAAAAawYAAGRycy9kb3ducmV2LnhtbFBLBQYAAAAABAAE&#10;APMAAAB4BwAAAAA=&#10;">
            <v:group id="Group 33" o:spid="_x0000_s462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gpuHrxgAAAN0A&#10;AAAPAAAAAAAAAAAAAAAAAKoCAABkcnMvZG93bnJldi54bWxQSwUGAAAAAAQABAD6AAAAnQMAAAAA&#10;">
              <v:rect id="Rectangle 34" o:spid="_x0000_s463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TovysUA&#10;AADdAAAADwAAAGRycy9kb3ducmV2LnhtbESPT2vCQBTE74LfYXlCb7pJpSLRVewfi9faSOjtkX1m&#10;g9m3Ibs18dt3hYLHYWZ+w6y3g23ElTpfO1aQzhIQxKXTNVcK8u/9dAnCB2SNjWNScCMP2814tMZM&#10;u56/6HoMlYgQ9hkqMCG0mZS+NGTRz1xLHL2z6yyGKLtK6g77CLeNfE6ShbRYc1ww2NKbofJy/LUK&#10;5lXxYYr83ec2LRafp9vptf/ZK/U0GXYrEIGG8Aj/tw9awcsyncP9TXwCcvM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5Oi/KxQAAAN0AAAAPAAAAAAAAAAAAAAAAAJgCAABkcnMv&#10;ZG93bnJldi54bWxQSwUGAAAAAAQABAD1AAAAigMAAAAA&#10;" strokecolor="#2f5496 [2408]" strokeweight="1.5pt">
                <v:fill opacity="0"/>
              </v:rect>
              <v:rect id="Rectangle 35" o:spid="_x0000_s463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alDFsMA&#10;AADdAAAADwAAAGRycy9kb3ducmV2LnhtbESPQYvCMBSE74L/IbwFb5p2seJ2jSKKrketen80b9ti&#10;89Jtonb/vREEj8PMfMPMFp2pxY1aV1lWEI8iEMS51RUXCk7HzXAKwnlkjbVlUvBPDhbzfm+GqbZ3&#10;PtAt84UIEHYpKii9b1IpXV6SQTeyDXHwfm1r0AfZFlK3eA9wU8vPKJpIgxWHhRIbWpWUX7KrUXBO&#10;1g3/SMP7eDP+Ss6X7d8qNkoNPrrlNwhPnX+HX+2dVpBM4zE834QnIO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alDF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62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fscW8cAAADdAAAADwAAAGRycy9kb3ducmV2LnhtbESPQWvCQBSE70L/w/IKvZmNQkTSrNIU&#10;CqbQQ7UUentkn0ls9m3MbpP4792C4HGYmW+YbDuZVgzUu8aygkUUgyAurW64UvB1eJuvQTiPrLG1&#10;TAou5GC7eZhlmGo78icNe1+JAGGXooLa+y6V0pU1GXSR7YiDd7S9QR9kX0nd4xjgppXLOF5Jgw2H&#10;hRo7eq2p/N3/GQX55f37w/rivDv+nM5Fni8LPBmlnh6nl2cQniZ/D9/aO60gWS8S+H8TnoDcX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R+xxbxwAAAN0AAAAPAAAAAAAA&#10;AAAAAAAAAKECAABkcnMvZG93bnJldi54bWxQSwUGAAAAAAQABAD5AAAAlQMAAAAA&#10;" strokecolor="#2f5496 [2408]" strokeweight="1.5pt"/>
            <v:shape id="AutoShape 37" o:spid="_x0000_s462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SmCLMYAAADdAAAADwAAAGRycy9kb3ducmV2LnhtbESPT4vCMBTE74LfITzBm00VVqRrlK0g&#10;WGEP/kHY26N5tnWbl9pktX77jSB4HGbmN8x82Zla3Kh1lWUF4ygGQZxbXXGh4HhYj2YgnEfWWFsm&#10;BQ9ysFz0e3NMtL3zjm57X4gAYZeggtL7JpHS5SUZdJFtiIN3tq1BH2RbSN3iPcBNLSdxPJUGKw4L&#10;JTa0Kin/3f8ZBelje/q2Prtuzj+Xa5amkwwvRqnhoPv6BOGp8+/wq73RCj5m4yk834QnIBf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EpgizGAAAA3QAAAA8AAAAAAAAA&#10;AAAAAAAAoQIAAGRycy9kb3ducmV2LnhtbFBLBQYAAAAABAAEAPkAAACUAwAAAAA=&#10;" strokecolor="#2f5496 [2408]" strokeweight="1.5pt"/>
          </v:group>
        </w:pict>
      </w:r>
      <w:r w:rsidR="00F12AA8">
        <w:rPr>
          <w:rFonts w:ascii="ALFABET98" w:hAnsi="ALFABET98"/>
          <w:color w:val="A6A6A6" w:themeColor="background1" w:themeShade="A6"/>
          <w:sz w:val="72"/>
          <w:szCs w:val="72"/>
        </w:rPr>
        <w:t xml:space="preserve">e     e     e     e     e     e      </w:t>
      </w:r>
    </w:p>
    <w:p w:rsidR="00F12AA8" w:rsidRDefault="00BD3DCE" w:rsidP="00F12AA8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620" style="position:absolute;margin-left:-16.1pt;margin-top:9.4pt;width:521.25pt;height:36.85pt;z-index:-25114214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5gFJFQ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BP5gFJFQQAAPEPAAAOAAAAAAAAAAAAAAAAAC4CAABkcnMvZTJvRG9jLnhtbFBLAQItABQABgAI&#10;AAAAIQBYKw9o4AAAAAoBAAAPAAAAAAAAAAAAAAAAAG8GAABkcnMvZG93bnJldi54bWxQSwUGAAAA&#10;AAQABADzAAAAfAcAAAAA&#10;">
            <v:group id="Group 33" o:spid="_x0000_s462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BTtYBwwAAAN0AAAAP&#10;AAAAAAAAAAAAAAAAAKoCAABkcnMvZG93bnJldi54bWxQSwUGAAAAAAQABAD6AAAAmgMAAAAA&#10;">
              <v:rect id="Rectangle 34" o:spid="_x0000_s462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IYIMUA&#10;AADdAAAADwAAAGRycy9kb3ducmV2LnhtbESPT2vCQBTE70K/w/IK3nSTimKjq/SfpVc1Enp7ZJ/Z&#10;0OzbkN2a+O3dQsHjMDO/YdbbwTbiQp2vHStIpwkI4tLpmisF+XE3WYLwAVlj45gUXMnDdvMwWmOm&#10;Xc97uhxCJSKEfYYKTAhtJqUvDVn0U9cSR+/sOoshyq6SusM+wm0jn5JkIS3WHBcMtvRmqPw5/FoF&#10;s6r4MEX+7nObFovP0/X02n/vlBo/Di8rEIGGcA//t7+0gvkyfYa/N/EJyM0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0hggxQAAAN0AAAAPAAAAAAAAAAAAAAAAAJgCAABkcnMv&#10;ZG93bnJldi54bWxQSwUGAAAAAAQABAD1AAAAigMAAAAA&#10;" strokecolor="#2f5496 [2408]" strokeweight="1.5pt">
                <v:fill opacity="0"/>
              </v:rect>
              <v:rect id="Rectangle 35" o:spid="_x0000_s462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6PqMEA&#10;AADdAAAADwAAAGRycy9kb3ducmV2LnhtbERPy26CQBTdm/gPk9ukOx0w0ljqQIwNrcv62t8wt0Bk&#10;7lBmRPr3zsLE5cl5r/PRtGKg3jWWFcTzCARxaXXDlYLTsZitQDiPrLG1TAr+yUGeTSdrTLW98Z6G&#10;g69ECGGXooLa+y6V0pU1GXRz2xEH7tf2Bn2AfSV1j7cQblq5iKI3abDh0FBjR9uaysvhahSck8+O&#10;v6Xhn7hYvifny9ffNjZKvb6Mmw8Qnkb/FD/cO60gWS3C/vAmPAGZ3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T+j6j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462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KzQ5ccAAADdAAAADwAAAGRycy9kb3ducmV2LnhtbESPT2vCQBTE7wW/w/IK3urGgEVS19AI&#10;BVPoQVsEb4/sM3+afRuzW5N8+65Q6HGYmd8wm3Q0rbhR72rLCpaLCARxYXXNpYKvz7enNQjnkTW2&#10;lknBRA7S7exhg4m2Ax/odvSlCBB2CSqovO8SKV1RkUG3sB1x8C62N+iD7EupexwC3LQyjqJnabDm&#10;sFBhR7uKiu/jj1GQTe+nD+vz6/5ybq55lsU5Nkap+eP4+gLC0+j/w3/tvVawWsdLuL8JT0Bu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grNDlxwAAAN0AAAAPAAAAAAAA&#10;AAAAAAAAAKECAABkcnMvZG93bnJldi54bWxQSwUGAAAAAAQABAD5AAAAlQMAAAAA&#10;" strokecolor="#2f5496 [2408]" strokeweight="1.5pt"/>
            <v:shape id="AutoShape 37" o:spid="_x0000_s462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H5OksYAAADdAAAADwAAAGRycy9kb3ducmV2LnhtbESPT4vCMBTE7wt+h/AEb2tqwUWqUayw&#10;YAUP/kHw9miebbV5qU1W67ffCAt7HGbmN8xs0ZlaPKh1lWUFo2EEgji3uuJCwfHw/TkB4Tyyxtoy&#10;KXiRg8W89zHDRNsn7+ix94UIEHYJKii9bxIpXV6SQTe0DXHwLrY16INsC6lbfAa4qWUcRV/SYMVh&#10;ocSGViXlt/2PUZC+Nqet9dl9fTlf71maxhlejVKDfrecgvDU+f/wX3utFYwncQzvN+EJyPk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B+TpLGAAAA3QAAAA8AAAAAAAAA&#10;AAAAAAAAoQIAAGRycy9kb3ducmV2LnhtbFBLBQYAAAAABAAEAPkAAACUAwAAAAA=&#10;" strokecolor="#2f5496 [2408]" strokeweight="1.5pt"/>
          </v:group>
        </w:pict>
      </w:r>
      <w:r w:rsidR="00F12AA8">
        <w:rPr>
          <w:rFonts w:ascii="ALFABET98" w:hAnsi="ALFABET98"/>
          <w:color w:val="A6A6A6" w:themeColor="background1" w:themeShade="A6"/>
          <w:sz w:val="72"/>
          <w:szCs w:val="72"/>
        </w:rPr>
        <w:t xml:space="preserve">e     e     e     e     e     e      </w:t>
      </w:r>
    </w:p>
    <w:p w:rsidR="00F12AA8" w:rsidRDefault="00BD3DCE" w:rsidP="00F12AA8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4614" style="position:absolute;margin-left:-16.1pt;margin-top:9.4pt;width:521.25pt;height:36.85pt;z-index:-25114009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jUoNRxYEAADxDwAADgAAAAAAAAAAAAAAAAAuAgAAZHJzL2Uyb0RvYy54bWxQSwECLQAUAAYA&#10;CAAAACEAWCsPaOAAAAAKAQAADwAAAAAAAAAAAAAAAABwBgAAZHJzL2Rvd25yZXYueG1sUEsFBgAA&#10;AAAEAAQA8wAAAH0HAAAAAA==&#10;">
            <v:group id="Group 33" o:spid="_x0000_s461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Obxa5xgAAAN0A&#10;AAAPAAAAAAAAAAAAAAAAAKoCAABkcnMvZG93bnJldi54bWxQSwUGAAAAAAQABAD6AAAAnQMAAAAA&#10;">
              <v:rect id="Rectangle 34" o:spid="_x0000_s461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/PYmMUA&#10;AADdAAAADwAAAGRycy9kb3ducmV2LnhtbESPQWvCQBSE74L/YXmCN92oKJK6irYqvdZGQm+P7Gs2&#10;NPs2ZFcT/71bKPQ4zMw3zGbX21rcqfWVYwWzaQKCuHC64lJB9nmarEH4gKyxdkwKHuRhtx0ONphq&#10;1/EH3S+hFBHCPkUFJoQmldIXhiz6qWuIo/ftWoshyraUusUuwm0t50mykhYrjgsGG3o1VPxcblbB&#10;osyPJs/efGZn+ep8fVwP3ddJqfGo37+ACNSH//Bf+10rWK7nS/h9E5+A3D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89iYxQAAAN0AAAAPAAAAAAAAAAAAAAAAAJgCAABkcnMv&#10;ZG93bnJldi54bWxQSwUGAAAAAAQABAD1AAAAigMAAAAA&#10;" strokecolor="#2f5496 [2408]" strokeweight="1.5pt">
                <v:fill opacity="0"/>
              </v:rect>
              <v:rect id="Rectangle 35" o:spid="_x0000_s461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uyR8IA&#10;AADdAAAADwAAAGRycy9kb3ducmV2LnhtbESPT4vCMBTE74LfITzBm6YVK1qNIoruHtd/90fzbIvN&#10;S22i1m+/WVjwOMzMb5jFqjWVeFLjSssK4mEEgjizuuRcwfm0G0xBOI+ssbJMCt7kYLXsdhaYavvi&#10;Az2PPhcBwi5FBYX3dSqlywoy6Ia2Jg7e1TYGfZBNLnWDrwA3lRxF0UQaLDksFFjTpqDsdnwYBZdk&#10;W/OXNPwT78az5HLb3zexUarfa9dzEJ5a/wn/t7+1gmQ6msDfm/AE5PI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W7JH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461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AntCsYAAADdAAAADwAAAGRycy9kb3ducmV2LnhtbESPQWvCQBSE74L/YXkFb7ppQBtSV2kE&#10;wQgetKXQ2yP7TGKzb2N21fjvXaHQ4zAz3zDzZW8acaXO1ZYVvE4iEMSF1TWXCr4+1+MEhPPIGhvL&#10;pOBODpaL4WCOqbY33tP14EsRIOxSVFB536ZSuqIig25iW+LgHW1n0AfZlVJ3eAtw08g4imbSYM1h&#10;ocKWVhUVv4eLUZDdt9876/Pz5vhzOudZFud4MkqNXvqPdxCeev8f/mtvtIJpEr/B8014AnL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AJ7QrGAAAA3QAAAA8AAAAAAAAA&#10;AAAAAAAAoQIAAGRycy9kb3ducmV2LnhtbFBLBQYAAAAABAAEAPkAAACUAwAAAAA=&#10;" strokecolor="#2f5496 [2408]" strokeweight="1.5pt"/>
            <v:shape id="AutoShape 37" o:spid="_x0000_s461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ZZ5eMQAAADdAAAADwAAAGRycy9kb3ducmV2LnhtbERPTWvCQBC9F/wPywje6qaBlhBdpREE&#10;I/TQtBR6G7JjEs3OxuzWJP++exA8Pt73ejuaVtyod41lBS/LCARxaXXDlYLvr/1zAsJ5ZI2tZVIw&#10;kYPtZva0xlTbgT/pVvhKhBB2KSqove9SKV1Zk0G3tB1x4E62N+gD7CupexxCuGllHEVv0mDDoaHG&#10;jnY1lZfizyjIpuPPh/X59XD6PV/zLItzPBulFvPxfQXC0+gf4rv7oBW8JnGYG96EJyA3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xlnl4xAAAAN0AAAAPAAAAAAAAAAAA&#10;AAAAAKECAABkcnMvZG93bnJldi54bWxQSwUGAAAAAAQABAD5AAAAkgMAAAAA&#10;" strokecolor="#2f5496 [2408]" strokeweight="1.5pt"/>
          </v:group>
        </w:pict>
      </w:r>
      <w:r w:rsidR="00F12AA8">
        <w:rPr>
          <w:rFonts w:ascii="ALFABET98" w:hAnsi="ALFABET98"/>
          <w:color w:val="A6A6A6" w:themeColor="background1" w:themeShade="A6"/>
          <w:sz w:val="72"/>
          <w:szCs w:val="72"/>
        </w:rPr>
        <w:t xml:space="preserve">e     e     e     e     e     e      </w:t>
      </w:r>
    </w:p>
    <w:p w:rsidR="00F12AA8" w:rsidRDefault="00BD3DCE" w:rsidP="00F12AA8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608" style="position:absolute;margin-left:-16.1pt;margin-top:9.4pt;width:521.25pt;height:36.85pt;z-index:-25113804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B&#10;LqguEgQAAPEPAAAOAAAAAAAAAAAAAAAAAC4CAABkcnMvZTJvRG9jLnhtbFBLAQItABQABgAIAAAA&#10;IQBYKw9o4AAAAAoBAAAPAAAAAAAAAAAAAAAAAGwGAABkcnMvZG93bnJldi54bWxQSwUGAAAAAAQA&#10;BADzAAAAeQcAAAAA&#10;">
            <v:group id="Group 33" o:spid="_x0000_s461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0jYZnwwAAAN0AAAAP&#10;AAAAAAAAAAAAAAAAAKoCAABkcnMvZG93bnJldi54bWxQSwUGAAAAAAQABAD6AAAAmgMAAAAA&#10;">
              <v:rect id="Rectangle 34" o:spid="_x0000_s461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FIRsUA&#10;AADdAAAADwAAAGRycy9kb3ducmV2LnhtbESPT2vCQBTE74LfYXlCb7pJpSLRVewfi9faSOjtkX1m&#10;g9m3Ibs18dt3hYLHYWZ+w6y3g23ElTpfO1aQzhIQxKXTNVcK8u/9dAnCB2SNjWNScCMP2814tMZM&#10;u56/6HoMlYgQ9hkqMCG0mZS+NGTRz1xLHL2z6yyGKLtK6g77CLeNfE6ShbRYc1ww2NKbofJy/LUK&#10;5lXxYYr83ec2LRafp9vptf/ZK/U0GXYrEIGG8Aj/tw9awctynsL9TXwCcvM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EUhGxQAAAN0AAAAPAAAAAAAAAAAAAAAAAJgCAABkcnMv&#10;ZG93bnJldi54bWxQSwUGAAAAAAQABAD1AAAAigMAAAAA&#10;" strokecolor="#2f5496 [2408]" strokeweight="1.5pt">
                <v:fill opacity="0"/>
              </v:rect>
              <v:rect id="Rectangle 35" o:spid="_x0000_s461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kimcMA&#10;AADdAAAADwAAAGRycy9kb3ducmV2LnhtbESPT4vCMBTE78J+h/CEvWla14pWoyyKux79e380z7bY&#10;vNQmq/XbbwTB4zAzv2Fmi9ZU4kaNKy0riPsRCOLM6pJzBcfDujcG4TyyxsoyKXiQg8X8ozPDVNs7&#10;7+i297kIEHYpKii8r1MpXVaQQde3NXHwzrYx6INscqkbvAe4qeQgikbSYMlhocCalgVll/2fUXBK&#10;VjX/SsPbeD2cJKfLz3UZG6U+u+33FISn1r/Dr/ZGK0jGXwN4vglPQM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rkim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61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ut91McAAADdAAAADwAAAGRycy9kb3ducmV2LnhtbESPQWvCQBSE74X+h+UVems2VSwhukpT&#10;KBjBQ20RvD2yzySafRuzW5P8e7dQ8DjMzDfMYjWYRlypc7VlBa9RDIK4sLrmUsHP9+dLAsJ5ZI2N&#10;ZVIwkoPV8vFhgam2PX/RdedLESDsUlRQed+mUrqiIoMusi1x8I62M+iD7EqpO+wD3DRyEsdv0mDN&#10;YaHClj4qKs67X6MgGzf7rfX5ZX08nC55lk1yPBmlnp+G9zkIT4O/h//ba61glkyn8PcmPAG5v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6633UxwAAAN0AAAAPAAAAAAAA&#10;AAAAAAAAAKECAABkcnMvZG93bnJldi54bWxQSwUGAAAAAAQABAD5AAAAlQMAAAAA&#10;" strokecolor="#2f5496 [2408]" strokeweight="1.5pt"/>
            <v:shape id="AutoShape 37" o:spid="_x0000_s460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QLloMcAAADdAAAADwAAAGRycy9kb3ducmV2LnhtbESPW2vCQBSE3wv+h+UUfKubaiuSuhFT&#10;KJiCD14QfDtkTy42ezZmtxr/fVco+DjMzDfMfNGbRlyoc7VlBa+jCARxbnXNpYL97utlBsJ5ZI2N&#10;ZVJwIweLZPA0x1jbK2/osvWlCBB2MSqovG9jKV1ekUE3si1x8ArbGfRBdqXUHV4D3DRyHEVTabDm&#10;sFBhS58V5T/bX6MgvX0f1tZn51VxPJ2zNB1neDJKDZ/75QcIT71/hP/bK63gfTZ5g/ub8ARk8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1AuWgxwAAAN0AAAAPAAAAAAAA&#10;AAAAAAAAAKECAABkcnMvZG93bnJldi54bWxQSwUGAAAAAAQABAD5AAAAlQMAAAAA&#10;" strokecolor="#2f5496 [2408]" strokeweight="1.5pt"/>
          </v:group>
        </w:pict>
      </w:r>
      <w:r w:rsidR="00F12AA8">
        <w:rPr>
          <w:rFonts w:ascii="ALFABET98" w:hAnsi="ALFABET98"/>
          <w:color w:val="A6A6A6" w:themeColor="background1" w:themeShade="A6"/>
          <w:sz w:val="72"/>
          <w:szCs w:val="72"/>
        </w:rPr>
        <w:t xml:space="preserve">e     e     e     e     e     e      </w:t>
      </w:r>
    </w:p>
    <w:p w:rsidR="00F12AA8" w:rsidRDefault="00BD3DCE" w:rsidP="00F12AA8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602" style="position:absolute;margin-left:-16.1pt;margin-top:9.4pt;width:521.25pt;height:36.85pt;z-index:-25113600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GKVBqwXBAAA8Q8AAA4AAAAAAAAAAAAAAAAALgIAAGRycy9lMm9Eb2MueG1sUEsBAi0AFAAG&#10;AAgAAAAhAFgrD2jgAAAACgEAAA8AAAAAAAAAAAAAAAAAcQYAAGRycy9kb3ducmV2LnhtbFBLBQYA&#10;AAAABAAEAPMAAAB+BwAAAAA=&#10;">
            <v:group id="Group 33" o:spid="_x0000_s460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Qou4jFAAAA3QAA&#10;AA8AAAAAAAAAAAAAAAAAqgIAAGRycy9kb3ducmV2LnhtbFBLBQYAAAAABAAEAPoAAACcAwAAAAA=&#10;">
              <v:rect id="Rectangle 34" o:spid="_x0000_s460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R1qcYA&#10;AADdAAAADwAAAGRycy9kb3ducmV2LnhtbESPT2vCQBTE7wW/w/IK3nRjpSqpq9g/Fq9qJHh7ZF+z&#10;odm3Ibua+O27gtDjMDO/YZbr3tbiSq2vHCuYjBMQxIXTFZcKsuN2tADhA7LG2jEpuJGH9WrwtMRU&#10;u473dD2EUkQI+xQVmBCaVEpfGLLox64hjt6Pay2GKNtS6ha7CLe1fEmSmbRYcVww2NCHoeL3cLEK&#10;pmX+ZfLs02d2ks++T7fTe3feKjV87jdvIAL14T/8aO+0gtfFdA73N/EJyN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bR1qcYAAADdAAAADwAAAAAAAAAAAAAAAACYAgAAZHJz&#10;L2Rvd25yZXYueG1sUEsFBgAAAAAEAAQA9QAAAIsDAAAAAA==&#10;" strokecolor="#2f5496 [2408]" strokeweight="1.5pt">
                <v:fill opacity="0"/>
              </v:rect>
              <v:rect id="Rectangle 35" o:spid="_x0000_s460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1EVc8AA&#10;AADdAAAADwAAAGRycy9kb3ducmV2LnhtbERPPW/CMBDdkfgP1iF1AydAEE0xCIGgjJCW/RQfSUR8&#10;DrEL4d/joRLj0/terDpTizu1rrKsIB5FIIhzqysuFPz+7IZzEM4ja6wtk4InOVgt+70Fpto++ET3&#10;zBcihLBLUUHpfZNK6fKSDLqRbYgDd7GtQR9gW0jd4iOEm1qOo2gmDVYcGkpsaFNSfs3+jIJzsm34&#10;Wxo+xrvpZ3K+7m+b2Cj1MejWXyA8df4t/ncftIJkPglzw5vwBOTy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1EVc8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460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wNKPscAAADdAAAADwAAAGRycy9kb3ducmV2LnhtbESPT2vCQBTE7wW/w/IK3uqmSouNbsQU&#10;CqbgQS2Ct0f25Y9m38bsVuO37woFj8PM/IaZL3rTiAt1rras4HUUgSDOra65VPCz+3qZgnAeWWNj&#10;mRTcyMEiGTzNMdb2yhu6bH0pAoRdjAoq79tYSpdXZNCNbEscvMJ2Bn2QXSl1h9cAN40cR9G7NFhz&#10;WKiwpc+K8tP21yhIb9/7tfXZeVUcjucsTccZHo1Sw+d+OQPhqfeP8H97pRW8TScfcH8TnoB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bA0o+xwAAAN0AAAAPAAAAAAAA&#10;AAAAAAAAAKECAABkcnMvZG93bnJldi54bWxQSwUGAAAAAAQABAD5AAAAlQMAAAAA&#10;" strokecolor="#2f5496 [2408]" strokeweight="1.5pt"/>
            <v:shape id="AutoShape 37" o:spid="_x0000_s460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j+Q3sQAAADdAAAADwAAAGRycy9kb3ducmV2LnhtbERPTWvCQBC9F/wPywi9NRtDWyRmFSMI&#10;ptBDbRG8DdkxiWZnk+xW47/vHgoeH+87W42mFVcaXGNZwSyKQRCXVjdcKfj53r7MQTiPrLG1TAru&#10;5GC1nDxlmGp74y+67n0lQgi7FBXU3neplK6syaCLbEccuJMdDPoAh0rqAW8h3LQyieN3abDh0FBj&#10;R5uaysv+1yjI7x+HT+uLfnc6nvsiz5MCz0ap5+m4XoDwNPqH+N+90wre5q9hf3gTnoBc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SP5DexAAAAN0AAAAPAAAAAAAAAAAA&#10;AAAAAKECAABkcnMvZG93bnJldi54bWxQSwUGAAAAAAQABAD5AAAAkgMAAAAA&#10;" strokecolor="#2f5496 [2408]" strokeweight="1.5pt"/>
          </v:group>
        </w:pict>
      </w:r>
      <w:r w:rsidR="00F12AA8">
        <w:rPr>
          <w:rFonts w:ascii="ALFABET98" w:hAnsi="ALFABET98"/>
          <w:color w:val="A6A6A6" w:themeColor="background1" w:themeShade="A6"/>
          <w:sz w:val="72"/>
          <w:szCs w:val="72"/>
        </w:rPr>
        <w:t xml:space="preserve">e     e     e     e     e     e      </w:t>
      </w:r>
    </w:p>
    <w:p w:rsidR="00F12AA8" w:rsidRDefault="00BD3DCE" w:rsidP="00F12AA8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596" style="position:absolute;margin-left:-16.1pt;margin-top:9.4pt;width:521.25pt;height:36.85pt;z-index:-25113395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FbV&#10;93wRBAAA8Q8AAA4AAAAAAAAAAAAAAAAALgIAAGRycy9lMm9Eb2MueG1sUEsBAi0AFAAGAAgAAAAh&#10;AFgrD2jgAAAACgEAAA8AAAAAAAAAAAAAAAAAawYAAGRycy9kb3ducmV2LnhtbFBLBQYAAAAABAAE&#10;APMAAAB4BwAAAAA=&#10;">
            <v:group id="Group 33" o:spid="_x0000_s459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zFc72xgAAAN0A&#10;AAAPAAAAAAAAAAAAAAAAAKoCAABkcnMvZG93bnJldi54bWxQSwUGAAAAAAQABAD6AAAAnQMAAAAA&#10;">
              <v:rect id="Rectangle 34" o:spid="_x0000_s460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okA18YA&#10;AADdAAAADwAAAGRycy9kb3ducmV2LnhtbESPT2vCQBTE7wW/w/IK3urGWkVSV7F/LF7VSPD2yL5m&#10;Q7NvQ3Y18dt3BcHjMDO/YRar3tbiQq2vHCsYjxIQxIXTFZcKssPmZQ7CB2SNtWNScCUPq+XgaYGp&#10;dh3v6LIPpYgQ9ikqMCE0qZS+MGTRj1xDHL1f11oMUbal1C12EW5r+ZokM2mx4rhgsKFPQ8Xf/mwV&#10;TMr82+TZl8/sOJ/9HK/Hj+60UWr43K/fQQTqwyN8b2+1gun8bQK3N/EJyO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okA18YAAADdAAAADwAAAAAAAAAAAAAAAACYAgAAZHJz&#10;L2Rvd25yZXYueG1sUEsFBgAAAAAEAAQA9QAAAIsDAAAAAA==&#10;" strokecolor="#2f5496 [2408]" strokeweight="1.5pt">
                <v:fill opacity="0"/>
              </v:rect>
              <v:rect id="Rectangle 35" o:spid="_x0000_s460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psC8QA&#10;AADdAAAADwAAAGRycy9kb3ducmV2LnhtbESPQWvCQBSE7wX/w/KE3uomJSkxZhWx2Hps1dwf2WcS&#10;zL5Ns1uT/nu3UOhxmJlvmGIzmU7caHCtZQXxIgJBXFndcq3gfNo/ZSCcR9bYWSYFP+Rgs549FJhr&#10;O/In3Y6+FgHCLkcFjfd9LqWrGjLoFrYnDt7FDgZ9kEMt9YBjgJtOPkfRizTYclhosKddQ9X1+G0U&#10;lOlrz+/S8Ee8T5ZpeX372sVGqcf5tF2B8DT5//Bf+6AVpFmSwO+b8ATk+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YabAv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59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kgzRscAAADdAAAADwAAAGRycy9kb3ducmV2LnhtbESPQWvCQBSE7wX/w/KE3urGUIukrsEI&#10;gin0oC2F3h7ZZxKbfRuz2yT++65Q8DjMzDfMKh1NI3rqXG1ZwXwWgSAurK65VPD5sXtagnAeWWNj&#10;mRRcyUG6njysMNF24AP1R1+KAGGXoILK+zaR0hUVGXQz2xIH72Q7gz7IrpS6wyHATSPjKHqRBmsO&#10;CxW2tK2o+Dn+GgXZ9e3r3fr8sj99ny95lsU5no1Sj9Nx8wrC0+jv4f/2XitYLJ8X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CSDNGxwAAAN0AAAAPAAAAAAAA&#10;AAAAAAAAAKECAABkcnMvZG93bnJldi54bWxQSwUGAAAAAAQABAD5AAAAlQMAAAAA&#10;" strokecolor="#2f5496 [2408]" strokeweight="1.5pt"/>
            <v:shape id="AutoShape 37" o:spid="_x0000_s459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pqtMccAAADdAAAADwAAAGRycy9kb3ducmV2LnhtbESPQWvCQBSE7wX/w/KE3urG0IqkrsEI&#10;gil4qC2F3h7ZZxKbfRuz2yT++65Q8DjMzDfMKh1NI3rqXG1ZwXwWgSAurK65VPD5sXtagnAeWWNj&#10;mRRcyUG6njysMNF24Hfqj74UAcIuQQWV920ipSsqMuhmtiUO3sl2Bn2QXSl1h0OAm0bGUbSQBmsO&#10;CxW2tK2o+Dn+GgXZ9e3rYH1+2Z++z5c8y+Icz0apx+m4eQXhafT38H97rxW8LJ8X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ymq0xxwAAAN0AAAAPAAAAAAAA&#10;AAAAAAAAAKECAABkcnMvZG93bnJldi54bWxQSwUGAAAAAAQABAD5AAAAlQMAAAAA&#10;" strokecolor="#2f5496 [2408]" strokeweight="1.5pt"/>
          </v:group>
        </w:pict>
      </w:r>
      <w:r w:rsidR="00F12AA8">
        <w:rPr>
          <w:rFonts w:ascii="ALFABET98" w:hAnsi="ALFABET98"/>
          <w:color w:val="A6A6A6" w:themeColor="background1" w:themeShade="A6"/>
          <w:sz w:val="72"/>
          <w:szCs w:val="72"/>
        </w:rPr>
        <w:t xml:space="preserve">e     e     e     e     e     e      </w:t>
      </w:r>
    </w:p>
    <w:p w:rsidR="00F12AA8" w:rsidRDefault="00BD3DCE" w:rsidP="00F12AA8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590" style="position:absolute;margin-left:-16.1pt;margin-top:9.4pt;width:521.25pt;height:36.85pt;z-index:-25113190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fG/IFQ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DWfG/IFQQAAPEPAAAOAAAAAAAAAAAAAAAAAC4CAABkcnMvZTJvRG9jLnhtbFBLAQItABQABgAI&#10;AAAAIQBYKw9o4AAAAAoBAAAPAAAAAAAAAAAAAAAAAG8GAABkcnMvZG93bnJldi54bWxQSwUGAAAA&#10;AAQABADzAAAAfAcAAAAA&#10;">
            <v:group id="Group 33" o:spid="_x0000_s459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S/fkcwwAAAN0AAAAP&#10;AAAAAAAAAAAAAAAAAKoCAABkcnMvZG93bnJldi54bWxQSwUGAAAAAAQABAD6AAAAmgMAAAAA&#10;">
              <v:rect id="Rectangle 34" o:spid="_x0000_s459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2E3PcYA&#10;AADdAAAADwAAAGRycy9kb3ducmV2LnhtbESPQWvCQBSE70L/w/IKvenG2opGV7G2Fq+1keDtkX1m&#10;g9m3Ibs18d93CwWPw8x8wyzXva3FlVpfOVYwHiUgiAunKy4VZN+74QyED8gaa8ek4EYe1quHwRJT&#10;7Tr+oushlCJC2KeowITQpFL6wpBFP3INcfTOrrUYomxLqVvsItzW8jlJptJixXHBYENbQ8Xl8GMV&#10;TMr8w+TZu8/sOJ9+Hm/Ht+60U+rpsd8sQATqwz38395rBa+zlzn8vYlPQK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2E3PcYAAADdAAAADwAAAAAAAAAAAAAAAACYAgAAZHJz&#10;L2Rvd25yZXYueG1sUEsFBgAAAAAEAAQA9QAAAIsDAAAAAA==&#10;" strokecolor="#2f5496 [2408]" strokeweight="1.5pt">
                <v:fill opacity="0"/>
              </v:rect>
              <v:rect id="Rectangle 35" o:spid="_x0000_s459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j81cEA&#10;AADdAAAADwAAAGRycy9kb3ducmV2LnhtbERPTW+CQBC9m/Q/bKZJb7rQSGPRhRgbW49V633CjkBk&#10;Z5Fdgf5792Di8eV9r/LRNKKnztWWFcSzCARxYXXNpYK/43a6AOE8ssbGMin4Jwd59jJZYartwHvq&#10;D74UIYRdigoq79tUSldUZNDNbEscuLPtDPoAu1LqDocQbhr5HkUf0mDNoaHCljYVFZfDzSg4JV8t&#10;/0jDv/F2/pmcLt/XTWyUensd10sQnkb/FD/cO60gWSRhf3gTnoDM7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z4/NX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459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KqjmMcAAADdAAAADwAAAGRycy9kb3ducmV2LnhtbESPQWvCQBSE70L/w/IKvZmNQkTSrNIU&#10;CqbQQ7UUentkn0ls9m3MbpP4792C4HGYmW+YbDuZVgzUu8aygkUUgyAurW64UvB1eJuvQTiPrLG1&#10;TAou5GC7eZhlmGo78icNe1+JAGGXooLa+y6V0pU1GXSR7YiDd7S9QR9kX0nd4xjgppXLOF5Jgw2H&#10;hRo7eq2p/N3/GQX55f37w/rivDv+nM5Fni8LPBmlnh6nl2cQniZ/D9/aO60gWScL+H8TnoDcX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4qqOYxwAAAN0AAAAPAAAAAAAA&#10;AAAAAAAAAKECAABkcnMvZG93bnJldi54bWxQSwUGAAAAAAQABAD5AAAAlQMAAAAA&#10;" strokecolor="#2f5496 [2408]" strokeweight="1.5pt"/>
            <v:shape id="AutoShape 37" o:spid="_x0000_s459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Hg978YAAADdAAAADwAAAGRycy9kb3ducmV2LnhtbESPT4vCMBTE7wt+h/AEb5puwUW6RtkK&#10;ghU8+AfB26N5tnWbl9pErd9+Iwh7HGbmN8x03pla3Kl1lWUFn6MIBHFudcWFgsN+OZyAcB5ZY22Z&#10;FDzJwXzW+5hiou2Dt3Tf+UIECLsEFZTeN4mULi/JoBvZhjh4Z9sa9EG2hdQtPgLc1DKOoi9psOKw&#10;UGJDi5Ly393NKEif6+PG+uy6Op8u1yxN4wwvRqlBv/v5BuGp8//hd3ulFYwn4xheb8ITkL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h4Pe/GAAAA3QAAAA8AAAAAAAAA&#10;AAAAAAAAoQIAAGRycy9kb3ducmV2LnhtbFBLBQYAAAAABAAEAPkAAACUAwAAAAA=&#10;" strokecolor="#2f5496 [2408]" strokeweight="1.5pt"/>
          </v:group>
        </w:pict>
      </w:r>
      <w:r w:rsidR="00F12AA8">
        <w:rPr>
          <w:rFonts w:ascii="ALFABET98" w:hAnsi="ALFABET98"/>
          <w:color w:val="A6A6A6" w:themeColor="background1" w:themeShade="A6"/>
          <w:sz w:val="72"/>
          <w:szCs w:val="72"/>
        </w:rPr>
        <w:t xml:space="preserve">e     e     e     e     e     e      </w:t>
      </w:r>
    </w:p>
    <w:p w:rsidR="00F12AA8" w:rsidRDefault="00BD3DCE" w:rsidP="00F12AA8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584" style="position:absolute;margin-left:-16.1pt;margin-top:9.4pt;width:521.25pt;height:36.85pt;z-index:-25112985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j5EIFRYEAADxDwAADgAAAAAAAAAAAAAAAAAuAgAAZHJzL2Uyb0RvYy54bWxQSwECLQAUAAYA&#10;CAAAACEAWCsPaOAAAAAKAQAADwAAAAAAAAAAAAAAAABwBgAAZHJzL2Rvd25yZXYueG1sUEsFBgAA&#10;AAAEAAQA8wAAAH0HAAAAAA==&#10;">
            <v:group id="Group 33" o:spid="_x0000_s458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WaWXExgAAAN0A&#10;AAAPAAAAAAAAAAAAAAAAAKoCAABkcnMvZG93bnJldi54bWxQSwUGAAAAAAQABAD6AAAAnQMAAAAA&#10;">
              <v:rect id="Rectangle 34" o:spid="_x0000_s458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/Wr5cUA&#10;AADdAAAADwAAAGRycy9kb3ducmV2LnhtbESPQWvCQBSE70L/w/IKvenGlohEV6lWS6/VSPD2yD6z&#10;odm3Ibua+O+7hYLHYWa+YZbrwTbiRp2vHSuYThIQxKXTNVcK8uN+PAfhA7LGxjEpuJOH9epptMRM&#10;u56/6XYIlYgQ9hkqMCG0mZS+NGTRT1xLHL2L6yyGKLtK6g77CLeNfE2SmbRYc1ww2NLWUPlzuFoF&#10;b1WxM0X+4XM7LWafp/tp05/3Sr08D+8LEIGG8Aj/t7+0gnSepvD3Jj4Bu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9avlxQAAAN0AAAAPAAAAAAAAAAAAAAAAAJgCAABkcnMv&#10;ZG93bnJldi54bWxQSwUGAAAAAAQABAD1AAAAigMAAAAA&#10;" strokecolor="#2f5496 [2408]" strokeweight="1.5pt">
                <v:fill opacity="0"/>
              </v:rect>
              <v:rect id="Rectangle 35" o:spid="_x0000_s458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3BOsQA&#10;AADdAAAADwAAAGRycy9kb3ducmV2LnhtbESPQWvCQBSE74L/YXmF3swmpRGbuoooWo+tmvsj+5oE&#10;s2/T7JrEf98VCj0OM/MNs1yPphE9da62rCCJYhDEhdU1lwou5/1sAcJ5ZI2NZVJwJwfr1XSyxEzb&#10;gb+oP/lSBAi7DBVU3reZlK6oyKCLbEscvG/bGfRBdqXUHQ4Bbhr5EsdzabDmsFBhS9uKiuvpZhTk&#10;6a7lD2n4M9m/vqX59fCzTYxSz0/j5h2Ep9H/h//aR60gXaRzeLwJT0C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xdwTr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58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A+ed8cAAADdAAAADwAAAGRycy9kb3ducmV2LnhtbESPQWvCQBSE74X+h+UVems2FbQhukpT&#10;KBjBQ20RvD2yzySafRuzW5P8e7dQ8DjMzDfMYjWYRlypc7VlBa9RDIK4sLrmUsHP9+dLAsJ5ZI2N&#10;ZVIwkoPV8vFhgam2PX/RdedLESDsUlRQed+mUrqiIoMusi1x8I62M+iD7EqpO+wD3DRyEsczabDm&#10;sFBhSx8VFefdr1GQjZv91vr8sj4eTpc8yyY5noxSz0/D+xyEp8Hfw//ttVYwTaZv8PcmPAG5v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YD553xwAAAN0AAAAPAAAAAAAA&#10;AAAAAAAAAKECAABkcnMvZG93bnJldi54bWxQSwUGAAAAAAQABAD5AAAAlQMAAAAA&#10;" strokecolor="#2f5496 [2408]" strokeweight="1.5pt"/>
            <v:shape id="AutoShape 37" o:spid="_x0000_s458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ZAKBcQAAADdAAAADwAAAGRycy9kb3ducmV2LnhtbERPTWvCQBC9F/wPywi9NRsDFolZxQiF&#10;pNBDVQRvQ3ZMotnZmN1q/PfdQ6HHx/vO1qPpxJ0G11pWMItiEMSV1S3XCg77j7cFCOeRNXaWScGT&#10;HKxXk5cMU20f/E33na9FCGGXooLG+z6V0lUNGXSR7YkDd7aDQR/gUEs94COEm04mcfwuDbYcGhrs&#10;adtQdd39GAX58/P4ZX15K86ny63M86TEi1HqdTpuliA8jf5f/OcutIL5Yh7mhjfhCcjV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pkAoFxAAAAN0AAAAPAAAAAAAAAAAA&#10;AAAAAKECAABkcnMvZG93bnJldi54bWxQSwUGAAAAAAQABAD5AAAAkgMAAAAA&#10;" strokecolor="#2f5496 [2408]" strokeweight="1.5pt"/>
          </v:group>
        </w:pict>
      </w:r>
      <w:r w:rsidR="00F12AA8">
        <w:rPr>
          <w:rFonts w:ascii="ALFABET98" w:hAnsi="ALFABET98"/>
          <w:color w:val="A6A6A6" w:themeColor="background1" w:themeShade="A6"/>
          <w:sz w:val="72"/>
          <w:szCs w:val="72"/>
        </w:rPr>
        <w:t xml:space="preserve">e     e     e     e     e     e      </w:t>
      </w:r>
    </w:p>
    <w:p w:rsidR="00F12AA8" w:rsidRDefault="00F12AA8" w:rsidP="00F12AA8">
      <w:pPr>
        <w:spacing w:line="240" w:lineRule="auto"/>
        <w:rPr>
          <w:rFonts w:ascii="ALFABET98" w:hAnsi="ALFABET98"/>
          <w:sz w:val="36"/>
          <w:szCs w:val="36"/>
        </w:rPr>
      </w:pPr>
      <w:r w:rsidRPr="008140CA">
        <w:rPr>
          <w:rFonts w:ascii="ALFABET98" w:hAnsi="ALFABET98"/>
          <w:sz w:val="36"/>
          <w:szCs w:val="36"/>
        </w:rPr>
        <w:t xml:space="preserve"> </w:t>
      </w:r>
      <w:r>
        <w:rPr>
          <w:rFonts w:ascii="ALFABET98" w:hAnsi="ALFABET98"/>
          <w:sz w:val="36"/>
          <w:szCs w:val="36"/>
        </w:rPr>
        <w:t xml:space="preserve">                                  11</w:t>
      </w:r>
    </w:p>
    <w:p w:rsidR="00F12AA8" w:rsidRDefault="00F12AA8" w:rsidP="00F12AA8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t>Sayın velim, yukarıdaki şeklin üzerinden çizelim.</w:t>
      </w:r>
      <w:r w:rsidRPr="008140CA">
        <w:rPr>
          <w:rFonts w:ascii="ALFABET98" w:hAnsi="ALFABET98"/>
          <w:sz w:val="36"/>
          <w:szCs w:val="36"/>
        </w:rPr>
        <w:t xml:space="preserve"> </w:t>
      </w:r>
    </w:p>
    <w:p w:rsidR="00F12AA8" w:rsidRDefault="00BD3DCE" w:rsidP="00F12AA8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578" style="position:absolute;margin-left:-16.1pt;margin-top:9.4pt;width:521.25pt;height:36.85pt;z-index:-25112780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PnWYnIXBAAA8Q8AAA4AAAAAAAAAAAAAAAAALgIAAGRycy9lMm9Eb2MueG1sUEsBAi0AFAAG&#10;AAgAAAAhAFgrD2jgAAAACgEAAA8AAAAAAAAAAAAAAAAAcQYAAGRycy9kb3ducmV2LnhtbFBLBQYA&#10;AAAABAAEAPMAAAB+BwAAAAA=&#10;">
            <v:group id="Group 33" o:spid="_x0000_s458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eblJXFAAAA3QAA&#10;AA8AAAAAAAAAAAAAAAAAqgIAAGRycy9kb3ducmV2LnhtbFBLBQYAAAAABAAEAPoAAACcAwAAAAA=&#10;">
              <v:rect id="Rectangle 34" o:spid="_x0000_s458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datMYA&#10;AADdAAAADwAAAGRycy9kb3ducmV2LnhtbESPT2vCQBTE74V+h+UVeqsbK6aSukpb/+BVGwm9PbLP&#10;bDD7NmS3Jn57Vyj0OMzMb5j5crCNuFDna8cKxqMEBHHpdM2Vgvx78zID4QOyxsYxKbiSh+Xi8WGO&#10;mXY97+lyCJWIEPYZKjAhtJmUvjRk0Y9cSxy9k+sshii7SuoO+wi3jXxNklRarDkuGGzpy1B5Pvxa&#10;BZOqWJsiX/ncjot0e7weP/ufjVLPT8PHO4hAQ/gP/7V3WsF0lr7B/U18AnJx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gdatMYAAADdAAAADwAAAAAAAAAAAAAAAACYAgAAZHJz&#10;L2Rvd25yZXYueG1sUEsFBgAAAAAEAAQA9QAAAIsDAAAAAA==&#10;" strokecolor="#2f5496 [2408]" strokeweight="1.5pt">
                <v:fill opacity="0"/>
              </v:rect>
              <v:rect id="Rectangle 35" o:spid="_x0000_s458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I6bsEA&#10;AADdAAAADwAAAGRycy9kb3ducmV2LnhtbERPy26CQBTdN/EfJtekuzpgilF0IMZG22V97W+YKxCZ&#10;O8hMAf++s2jS5cl5b/LRNKKnztWWFcSzCARxYXXNpYLLef+2BOE8ssbGMil4koM8m7xsMNV24CP1&#10;J1+KEMIuRQWV920qpSsqMuhmtiUO3M12Bn2AXSl1h0MIN42cR9FCGqw5NFTY0q6i4n76MQquyUfL&#10;n9Lwd7x/XyXX++Gxi41Sr9NxuwbhafT/4j/3l1aQLBdhbngTnoDMf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ziOm7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458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LBlI8cAAADdAAAADwAAAGRycy9kb3ducmV2LnhtbESPQWvCQBSE7wX/w/KE3upGocGmrtII&#10;BVPw0FSE3h7ZZxKbfRuzW5P8+65Q8DjMzDfMajOYRlypc7VlBfNZBIK4sLrmUsHh6/1pCcJ5ZI2N&#10;ZVIwkoPNevKwwkTbnj/pmvtSBAi7BBVU3reJlK6oyKCb2ZY4eCfbGfRBdqXUHfYBbhq5iKJYGqw5&#10;LFTY0rai4if/NQrS8eO4tz677E7f50uWposMz0apx+nw9grC0+Dv4f/2Tit4XsYv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IsGUjxwAAAN0AAAAPAAAAAAAA&#10;AAAAAAAAAKECAABkcnMvZG93bnJldi54bWxQSwUGAAAAAAQABAD5AAAAlQMAAAAA&#10;" strokecolor="#2f5496 [2408]" strokeweight="1.5pt"/>
            <v:shape id="AutoShape 37" o:spid="_x0000_s457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FNaY8QAAADdAAAADwAAAGRycy9kb3ducmV2LnhtbERPTWvCQBC9F/wPywi9NRsDbSVmFSMI&#10;ptBDbRG8DdkxiWZnk+xW47/vHgoeH+87W42mFVcaXGNZwSyKQRCXVjdcKfj53r7MQTiPrLG1TAru&#10;5GC1nDxlmGp74y+67n0lQgi7FBXU3neplK6syaCLbEccuJMdDPoAh0rqAW8h3LQyieM3abDh0FBj&#10;R5uaysv+1yjI7x+HT+uLfnc6nvsiz5MCz0ap5+m4XoDwNPqH+N+90wpe5+9hf3gTnoBc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cU1pjxAAAAN0AAAAPAAAAAAAAAAAA&#10;AAAAAKECAABkcnMvZG93bnJldi54bWxQSwUGAAAAAAQABAD5AAAAkgMAAAAA&#10;" strokecolor="#2f5496 [2408]" strokeweight="1.5pt"/>
          </v:group>
        </w:pict>
      </w:r>
      <w:r w:rsidR="00F12AA8">
        <w:rPr>
          <w:rFonts w:ascii="ALFABET98" w:hAnsi="ALFABET98"/>
          <w:color w:val="A6A6A6" w:themeColor="background1" w:themeShade="A6"/>
          <w:sz w:val="72"/>
          <w:szCs w:val="72"/>
        </w:rPr>
        <w:t xml:space="preserve">e     e     e     e     e     e      </w:t>
      </w:r>
    </w:p>
    <w:p w:rsidR="00F12AA8" w:rsidRDefault="00BD3DCE" w:rsidP="00F12AA8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4572" style="position:absolute;margin-left:-16.1pt;margin-top:9.4pt;width:521.25pt;height:36.85pt;z-index:-25112678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X&#10;dlMeEgQAAPEPAAAOAAAAAAAAAAAAAAAAAC4CAABkcnMvZTJvRG9jLnhtbFBLAQItABQABgAIAAAA&#10;IQBYKw9o4AAAAAoBAAAPAAAAAAAAAAAAAAAAAGwGAABkcnMvZG93bnJldi54bWxQSwUGAAAAAAQA&#10;BADzAAAAeQcAAAAA&#10;">
            <v:group id="Group 33" o:spid="_x0000_s457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9eQRLxgAAAN0A&#10;AAAPAAAAAAAAAAAAAAAAAKoCAABkcnMvZG93bnJldi54bWxQSwUGAAAAAAQABAD6AAAAnQMAAAAA&#10;">
              <v:rect id="Rectangle 34" o:spid="_x0000_s457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OXKasYA&#10;AADdAAAADwAAAGRycy9kb3ducmV2LnhtbESPT2vCQBTE7wW/w/IK3nRjpSqpq9g/Fq9qJHh7ZF+z&#10;odm3Ibua+O27gtDjMDO/YZbr3tbiSq2vHCuYjBMQxIXTFZcKsuN2tADhA7LG2jEpuJGH9WrwtMRU&#10;u473dD2EUkQI+xQVmBCaVEpfGLLox64hjt6Pay2GKNtS6ha7CLe1fEmSmbRYcVww2NCHoeL3cLEK&#10;pmX+ZfLs02d2ks++T7fTe3feKjV87jdvIAL14T/8aO+0gtfFfAr3N/EJyN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OXKasYAAADdAAAADwAAAAAAAAAAAAAAAACYAgAAZHJz&#10;L2Rvd25yZXYueG1sUEsFBgAAAAAEAAQA9QAAAIsDAAAAAA==&#10;" strokecolor="#2f5496 [2408]" strokeweight="1.5pt">
                <v:fill opacity="0"/>
              </v:rect>
              <v:rect id="Rectangle 35" o:spid="_x0000_s457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HamtsUA&#10;AADdAAAADwAAAGRycy9kb3ducmV2LnhtbESPQWvCQBSE7wX/w/IK3ppNimk1uooo0R6tbe6P7GsS&#10;zL5Ns2tM/31XKPQ4zMw3zGozmlYM1LvGsoIkikEQl1Y3XCn4/Mif5iCcR9bYWiYFP+Rgs548rDDT&#10;9sbvNJx9JQKEXYYKau+7TEpX1mTQRbYjDt6X7Q36IPtK6h5vAW5a+RzHL9Jgw2Ghxo52NZWX89Uo&#10;KNJ9x0dp+JTks0VaXA7fu8QoNX0ct0sQnkb/H/5rv2kF6fx1Bvc34QnI9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dqa2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457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CT5+8cAAADdAAAADwAAAGRycy9kb3ducmV2LnhtbESPQWvCQBSE74X+h+UVems2FbQhukpT&#10;KBjBQ20RvD2yzySafRuzW5P8e7dQ8DjMzDfMYjWYRlypc7VlBa9RDIK4sLrmUsHP9+dLAsJ5ZI2N&#10;ZVIwkoPV8vFhgam2PX/RdedLESDsUlRQed+mUrqiIoMusi1x8I62M+iD7EqpO+wD3DRyEsczabDm&#10;sFBhSx8VFefdr1GQjZv91vr8sj4eTpc8yyY5noxSz0/D+xyEp8Hfw//ttVYwTd6m8PcmPAG5v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MJPn7xwAAAN0AAAAPAAAAAAAA&#10;AAAAAAAAAKECAABkcnMvZG93bnJldi54bWxQSwUGAAAAAAQABAD5AAAAlQMAAAAA&#10;" strokecolor="#2f5496 [2408]" strokeweight="1.5pt"/>
            <v:shape id="AutoShape 37" o:spid="_x0000_s457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PZnjMcAAADdAAAADwAAAGRycy9kb3ducmV2LnhtbESPQWvCQBSE7wX/w/KE3urGQK2krsEI&#10;gin0oC2F3h7ZZxKbfRuz2yT++65Q8DjMzDfMKh1NI3rqXG1ZwXwWgSAurK65VPD5sXtagnAeWWNj&#10;mRRcyUG6njysMNF24AP1R1+KAGGXoILK+zaR0hUVGXQz2xIH72Q7gz7IrpS6wyHATSPjKFpIgzWH&#10;hQpb2lZU/Bx/jYLs+vb1bn1+2Z++z5c8y+Icz0apx+m4eQXhafT38H97rxU8L18W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89meMxwAAAN0AAAAPAAAAAAAA&#10;AAAAAAAAAKECAABkcnMvZG93bnJldi54bWxQSwUGAAAAAAQABAD5AAAAlQMAAAAA&#10;" strokecolor="#2f5496 [2408]" strokeweight="1.5pt"/>
          </v:group>
        </w:pict>
      </w:r>
      <w:r w:rsidR="00F12AA8">
        <w:rPr>
          <w:rFonts w:ascii="ALFABET98" w:hAnsi="ALFABET98"/>
          <w:color w:val="A6A6A6" w:themeColor="background1" w:themeShade="A6"/>
          <w:sz w:val="72"/>
          <w:szCs w:val="72"/>
        </w:rPr>
        <w:t xml:space="preserve">e     e     e     e     e     e      </w:t>
      </w:r>
    </w:p>
    <w:p w:rsidR="00F12AA8" w:rsidRDefault="00BD3DCE" w:rsidP="00F12AA8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566" style="position:absolute;margin-left:-16.1pt;margin-top:9.4pt;width:521.25pt;height:36.85pt;z-index:-25112576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0NbFg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EadDWxYEAADxDwAADgAAAAAAAAAAAAAAAAAuAgAAZHJzL2Uyb0RvYy54bWxQSwECLQAUAAYA&#10;CAAAACEAWCsPaOAAAAAKAQAADwAAAAAAAAAAAAAAAABwBgAAZHJzL2Rvd25yZXYueG1sUEsFBgAA&#10;AAAEAAQA8wAAAH0HAAAAAA==&#10;">
            <v:group id="Group 33" o:spid="_x0000_s456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ckTOhwwAAAN0AAAAP&#10;AAAAAAAAAAAAAAAAAKoCAABkcnMvZG93bnJldi54bWxQSwUGAAAAAAQABAD6AAAAmgMAAAAA&#10;">
              <v:rect id="Rectangle 34" o:spid="_x0000_s457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39gMYA&#10;AADdAAAADwAAAGRycy9kb3ducmV2LnhtbESPQWvCQBSE70L/w/IKvdWNlVqNrmJtLV61keDtkX1m&#10;g9m3Ibs18d93CwWPw8x8wyxWva3FlVpfOVYwGiYgiAunKy4VZN/b5ykIH5A11o5JwY08rJYPgwWm&#10;2nW8p+shlCJC2KeowITQpFL6wpBFP3QNcfTOrrUYomxLqVvsItzW8iVJJtJixXHBYEMbQ8Xl8GMV&#10;jMv80+TZh8/sKJ98HW/H9+60VerpsV/PQQTqwz38395pBa/Ttxn8vYlPQC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Q39gMYAAADdAAAADwAAAAAAAAAAAAAAAACYAgAAZHJz&#10;L2Rvd25yZXYueG1sUEsFBgAAAAAEAAQA9QAAAIsDAAAAAA==&#10;" strokecolor="#2f5496 [2408]" strokeweight="1.5pt">
                <v:fill opacity="0"/>
              </v:rect>
              <v:rect id="Rectangle 35" o:spid="_x0000_s457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jQksAA&#10;AADdAAAADwAAAGRycy9kb3ducmV2LnhtbERPy4rCMBTdD/gP4QruxrRih1qNIoqP5Yyj+0tzbYvN&#10;TW2i1r83C8Hl4bxni87U4k6tqywriIcRCOLc6ooLBcf/zXcKwnlkjbVlUvAkB4t572uGmbYP/qP7&#10;wRcihLDLUEHpfZNJ6fKSDLqhbYgDd7atQR9gW0jd4iOEm1qOouhHGqw4NJTY0Kqk/HK4GQWnZN3w&#10;Thr+jTfjSXK6bK+r2Cg16HfLKQhPnf+I3+69VpCkadgf3oQnIOc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pjQks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456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sqP38cAAADdAAAADwAAAGRycy9kb3ducmV2LnhtbESPT2vCQBTE74V+h+UJvekmQiVEN2IK&#10;BVPoobYUentkX/5o9m2S3Wr89m5B6HGYmd8wm+1kOnGm0bWWFcSLCARxaXXLtYKvz9d5AsJ5ZI2d&#10;ZVJwJQfb7PFhg6m2F/6g88HXIkDYpaig8b5PpXRlQwbdwvbEwavsaNAHOdZSj3gJcNPJZRStpMGW&#10;w0KDPb00VJ4Ov0ZBfn37fre+GPbVz3Eo8nxZ4NEo9TSbdmsQnib/H76391rBc5LE8PcmPAGZ3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Gyo/fxwAAAN0AAAAPAAAAAAAA&#10;AAAAAAAAAKECAABkcnMvZG93bnJldi54bWxQSwUGAAAAAAQABAD5AAAAlQMAAAAA&#10;" strokecolor="#2f5496 [2408]" strokeweight="1.5pt"/>
            <v:shape id="AutoShape 37" o:spid="_x0000_s456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hgRqMYAAADdAAAADwAAAGRycy9kb3ducmV2LnhtbESPQWvCQBSE7wX/w/IEb3VjwBJSVzGC&#10;YAQPain09sg+k2j2bcyuGv99Vyj0OMzMN8xs0ZtG3KlztWUFk3EEgriwuuZSwddx/Z6AcB5ZY2OZ&#10;FDzJwWI+eJthqu2D93Q/+FIECLsUFVTet6mUrqjIoBvbljh4J9sZ9EF2pdQdPgLcNDKOog9psOaw&#10;UGFLq4qKy+FmFGTP7ffO+vy6Of2cr3mWxTmejVKjYb/8BOGp9//hv/ZGK5gmSQyvN+EJyPk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YYEajGAAAA3QAAAA8AAAAAAAAA&#10;AAAAAAAAoQIAAGRycy9kb3ducmV2LnhtbFBLBQYAAAAABAAEAPkAAACUAwAAAAA=&#10;" strokecolor="#2f5496 [2408]" strokeweight="1.5pt"/>
          </v:group>
        </w:pict>
      </w:r>
      <w:r w:rsidR="00F12AA8">
        <w:rPr>
          <w:rFonts w:ascii="ALFABET98" w:hAnsi="ALFABET98"/>
          <w:color w:val="A6A6A6" w:themeColor="background1" w:themeShade="A6"/>
          <w:sz w:val="72"/>
          <w:szCs w:val="72"/>
        </w:rPr>
        <w:t xml:space="preserve">e     e     e     e     e     e      </w:t>
      </w:r>
    </w:p>
    <w:p w:rsidR="00F12AA8" w:rsidRDefault="00BD3DCE" w:rsidP="00F12AA8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560" style="position:absolute;margin-left:-16.1pt;margin-top:9.4pt;width:521.25pt;height:36.85pt;z-index:-25112473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BKhKfTFQQAAPEPAAAOAAAAAAAAAAAAAAAAAC4CAABkcnMvZTJvRG9jLnhtbFBLAQItABQABgAI&#10;AAAAIQBYKw9o4AAAAAoBAAAPAAAAAAAAAAAAAAAAAG8GAABkcnMvZG93bnJldi54bWxQSwUGAAAA&#10;AAQABADzAAAAfAcAAAAA&#10;">
            <v:group id="Group 33" o:spid="_x0000_s456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oCUmDxgAAAN0A&#10;AAAPAAAAAAAAAAAAAAAAAKoCAABkcnMvZG93bnJldi54bWxQSwUGAAAAAAQABAD6AAAAnQMAAAAA&#10;">
              <v:rect id="Rectangle 34" o:spid="_x0000_s456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ZWHosUA&#10;AADdAAAADwAAAGRycy9kb3ducmV2LnhtbESPT2vCQBTE7wW/w/IEb3VjRQnRVewfpdfaSOjtkX1m&#10;g9m3Ibs18du7hYLHYWZ+w6y3g23ElTpfO1YwmyYgiEuna64U5N/75xSED8gaG8ek4EYetpvR0xoz&#10;7Xr+ousxVCJC2GeowITQZlL60pBFP3UtcfTOrrMYouwqqTvsI9w28iVJltJizXHBYEtvhsrL8dcq&#10;mFfFhynyd5/bWbE8nG6n1/5nr9RkPOxWIAIN4RH+b39qBYs0XcDfm/gE5OY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lYeixQAAAN0AAAAPAAAAAAAAAAAAAAAAAJgCAABkcnMv&#10;ZG93bnJldi54bWxQSwUGAAAAAAQABAD1AAAAigMAAAAA&#10;" strokecolor="#2f5496 [2408]" strokeweight="1.5pt">
                <v:fill opacity="0"/>
              </v:rect>
              <v:rect id="Rectangle 35" o:spid="_x0000_s456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j3tfcQA&#10;AADdAAAADwAAAGRycy9kb3ducmV2LnhtbESPQWvCQBSE70L/w/IKvekmpQkxuoaSovVobb0/sq9J&#10;MPs2zW5N/PddQehxmJlvmHUxmU5caHCtZQXxIgJBXFndcq3g63M7z0A4j6yxs0wKruSg2DzM1phr&#10;O/IHXY6+FgHCLkcFjfd9LqWrGjLoFrYnDt63HQz6IIda6gHHADedfI6iVBpsOSw02FPZUHU+/hoF&#10;p+St53dp+BBvX5bJ6bz7KWOj1NPj9LoC4Wny/+F7e68VJFmWwu1Ne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97X3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56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m+yMMcAAADdAAAADwAAAGRycy9kb3ducmV2LnhtbESPT2vCQBTE70K/w/IKvZlNBWtI3UhT&#10;EEzBQ7UUentkn/nT7NuY3Wr89m5B8DjMzG+Y5Wo0nTjR4BrLCp6jGARxaXXDlYKv/XqagHAeWWNn&#10;mRRcyMEqe5gsMdX2zJ902vlKBAi7FBXU3veplK6syaCLbE8cvIMdDPogh0rqAc8Bbjo5i+MXabDh&#10;sFBjT+81lb+7P6Mgv3x8b60vjpvDT3ss8nxWYGuUenoc315BeBr9PXxrb7SCeZIs4P9NeAIy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mb7IwxwAAAN0AAAAPAAAAAAAA&#10;AAAAAAAAAKECAABkcnMvZG93bnJldi54bWxQSwUGAAAAAAQABAD5AAAAlQMAAAAA&#10;" strokecolor="#2f5496 [2408]" strokeweight="1.5pt"/>
            <v:shape id="AutoShape 37" o:spid="_x0000_s456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/AmQsIAAADdAAAADwAAAGRycy9kb3ducmV2LnhtbERPTYvCMBC9L/gfwgje1lRBKdUoVhCs&#10;4GHdRfA2NGNbbSa1iVr//eYgeHy87/myM7V4UOsqywpGwwgEcW51xYWCv9/NdwzCeWSNtWVS8CIH&#10;y0Xva46Jtk/+ocfBFyKEsEtQQel9k0jp8pIMuqFtiAN3tq1BH2BbSN3iM4SbWo6jaCoNVhwaSmxo&#10;XVJ+PdyNgvS1O+6tz27b8+lyy9J0nOHFKDXod6sZCE+d/4jf7q1WMInjMDe8CU9ALv4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V/AmQsIAAADdAAAADwAAAAAAAAAAAAAA&#10;AAChAgAAZHJzL2Rvd25yZXYueG1sUEsFBgAAAAAEAAQA+QAAAJADAAAAAA==&#10;" strokecolor="#2f5496 [2408]" strokeweight="1.5pt"/>
          </v:group>
        </w:pict>
      </w:r>
      <w:r w:rsidR="00F12AA8">
        <w:rPr>
          <w:rFonts w:ascii="ALFABET98" w:hAnsi="ALFABET98"/>
          <w:color w:val="A6A6A6" w:themeColor="background1" w:themeShade="A6"/>
          <w:sz w:val="72"/>
          <w:szCs w:val="72"/>
        </w:rPr>
        <w:t xml:space="preserve">e     e     e     e     e     e      </w:t>
      </w:r>
    </w:p>
    <w:p w:rsidR="00F12AA8" w:rsidRDefault="00BD3DCE" w:rsidP="00F12AA8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554" style="position:absolute;margin-left:-16.1pt;margin-top:9.4pt;width:521.25pt;height:36.85pt;z-index:-25112371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4AK6E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G&#10;4AK6EgQAAPEPAAAOAAAAAAAAAAAAAAAAAC4CAABkcnMvZTJvRG9jLnhtbFBLAQItABQABgAIAAAA&#10;IQBYKw9o4AAAAAoBAAAPAAAAAAAAAAAAAAAAAGwGAABkcnMvZG93bnJldi54bWxQSwUGAAAAAAQA&#10;BADzAAAAeQcAAAAA&#10;">
            <v:group id="Group 33" o:spid="_x0000_s455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S69ldwwAAAN0AAAAP&#10;AAAAAAAAAAAAAAAAAKoCAABkcnMvZG93bnJldi54bWxQSwUGAAAAAAQABAD6AAAAmgMAAAAA&#10;">
              <v:rect id="Rectangle 34" o:spid="_x0000_s455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3cXfMUA&#10;AADdAAAADwAAAGRycy9kb3ducmV2LnhtbESPT2vCQBTE70K/w/IK3nSTimKjq/SfpVc1Enp7ZJ/Z&#10;0OzbkN2a+O3dQsHjMDO/YdbbwTbiQp2vHStIpwkI4tLpmisF+XE3WYLwAVlj45gUXMnDdvMwWmOm&#10;Xc97uhxCJSKEfYYKTAhtJqUvDVn0U9cSR+/sOoshyq6SusM+wm0jn5JkIS3WHBcMtvRmqPw5/FoF&#10;s6r4MEX+7nObFovP0/X02n/vlBo/Di8rEIGGcA//t7+0gvnyOYW/N/EJyM0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dxd8xQAAAN0AAAAPAAAAAAAAAAAAAAAAAJgCAABkcnMv&#10;ZG93bnJldi54bWxQSwUGAAAAAAQABAD1AAAAigMAAAAA&#10;" strokecolor="#2f5496 [2408]" strokeweight="1.5pt">
                <v:fill opacity="0"/>
              </v:rect>
              <v:rect id="Rectangle 35" o:spid="_x0000_s455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99o8QA&#10;AADdAAAADwAAAGRycy9kb3ducmV2LnhtbESPQWvCQBSE7wX/w/KE3uomYoqm2YhYrD1Wbe6P7DMJ&#10;yb5Ns6vGf98tFDwOM/MNk61H04krDa6xrCCeRSCIS6sbrhR8n3YvSxDOI2vsLJOCOzlY55OnDFNt&#10;b3yg69FXIkDYpaig9r5PpXRlTQbdzPbEwTvbwaAPcqikHvAW4KaT8yh6lQYbDgs19rStqWyPF6Og&#10;SN573kvDX/FusUqK9uNnGxulnqfj5g2Ep9E/wv/tT60gWa7m8PcmPAGZ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ffaP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55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I0i7scAAADdAAAADwAAAGRycy9kb3ducmV2LnhtbESPT2vCQBTE7wW/w/IK3uqmSouNbsQU&#10;CqbgQS2Ct0f25Y9m38bsVuO37woFj8PM/IaZL3rTiAt1rras4HUUgSDOra65VPCz+3qZgnAeWWNj&#10;mRTcyMEiGTzNMdb2yhu6bH0pAoRdjAoq79tYSpdXZNCNbEscvMJ2Bn2QXSl1h9cAN40cR9G7NFhz&#10;WKiwpc+K8tP21yhIb9/7tfXZeVUcjucsTccZHo1Sw+d+OQPhqfeP8H97pRW8TT8mcH8TnoB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cjSLuxwAAAN0AAAAPAAAAAAAA&#10;AAAAAAAAAKECAABkcnMvZG93bnJldi54bWxQSwUGAAAAAAQABAD5AAAAlQMAAAAA&#10;" strokecolor="#2f5496 [2408]" strokeweight="1.5pt"/>
            <v:shape id="AutoShape 37" o:spid="_x0000_s455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2S6mscAAADdAAAADwAAAGRycy9kb3ducmV2LnhtbESPT2vCQBTE7wW/w/IK3uqmYouNbsQU&#10;CqbgQS2Ct0f25Y9m38bsVuO37woFj8PM/IaZL3rTiAt1rras4HUUgSDOra65VPCz+3qZgnAeWWNj&#10;mRTcyMEiGTzNMdb2yhu6bH0pAoRdjAoq79tYSpdXZNCNbEscvMJ2Bn2QXSl1h9cAN40cR9G7NFhz&#10;WKiwpc+K8tP21yhIb9/7tfXZeVUcjucsTccZHo1Sw+d+OQPhqfeP8H97pRW8TT8mcH8TnoB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TZLqaxwAAAN0AAAAPAAAAAAAA&#10;AAAAAAAAAKECAABkcnMvZG93bnJldi54bWxQSwUGAAAAAAQABAD5AAAAlQMAAAAA&#10;" strokecolor="#2f5496 [2408]" strokeweight="1.5pt"/>
          </v:group>
        </w:pict>
      </w:r>
      <w:r w:rsidR="00F12AA8">
        <w:rPr>
          <w:rFonts w:ascii="ALFABET98" w:hAnsi="ALFABET98"/>
          <w:color w:val="A6A6A6" w:themeColor="background1" w:themeShade="A6"/>
          <w:sz w:val="72"/>
          <w:szCs w:val="72"/>
        </w:rPr>
        <w:t xml:space="preserve">e     e     e     e     e     e      </w:t>
      </w:r>
    </w:p>
    <w:p w:rsidR="00F12AA8" w:rsidRDefault="00BD3DCE" w:rsidP="00F12AA8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548" style="position:absolute;margin-left:-16.1pt;margin-top:9.4pt;width:521.25pt;height:36.85pt;z-index:-25112268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OJSlzIXBAAA8Q8AAA4AAAAAAAAAAAAAAAAALgIAAGRycy9lMm9Eb2MueG1sUEsBAi0AFAAG&#10;AAgAAAAhAFgrD2jgAAAACgEAAA8AAAAAAAAAAAAAAAAAcQYAAGRycy9kb3ducmV2LnhtbFBLBQYA&#10;AAAABAAEAPMAAAB+BwAAAAA=&#10;">
            <v:group id="Group 33" o:spid="_x0000_s455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yTuSyxgAAAN0A&#10;AAAPAAAAAAAAAAAAAAAAAKoCAABkcnMvZG93bnJldi54bWxQSwUGAAAAAAQABAD6AAAAnQMAAAAA&#10;">
              <v:rect id="Rectangle 34" o:spid="_x0000_s455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9Iqk8YA&#10;AADdAAAADwAAAGRycy9kb3ducmV2LnhtbESPQWvCQBSE70L/w/IKvdWNlVqNrmJtLV61keDtkX1m&#10;g9m3Ibs18d93CwWPw8x8wyxWva3FlVpfOVYwGiYgiAunKy4VZN/b5ykIH5A11o5JwY08rJYPgwWm&#10;2nW8p+shlCJC2KeowITQpFL6wpBFP3QNcfTOrrUYomxLqVvsItzW8iVJJtJixXHBYEMbQ8Xl8GMV&#10;jMv80+TZh8/sKJ98HW/H9+60VerpsV/PQQTqwz38395pBa/T2Rv8vYlPQC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9Iqk8YAAADdAAAADwAAAAAAAAAAAAAAAACYAgAAZHJz&#10;L2Rvd25yZXYueG1sUEsFBgAAAAAEAAQA9QAAAIsDAAAAAA==&#10;" strokecolor="#2f5496 [2408]" strokeweight="1.5pt">
                <v:fill opacity="0"/>
              </v:rect>
              <v:rect id="Rectangle 35" o:spid="_x0000_s455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dKScAA&#10;AADdAAAADwAAAGRycy9kb3ducmV2LnhtbERPy4rCMBTdC/5DuII7TTtY0doo4qAzS1/dX5prW2xu&#10;ahO18/eTxcAsD+edbXrTiBd1rrasIJ5GIIgLq2suFVwv+8kChPPIGhvLpOCHHGzWw0GGqbZvPtHr&#10;7EsRQtilqKDyvk2ldEVFBt3UtsSBu9nOoA+wK6Xu8B3CTSM/omguDdYcGipsaVdRcT8/jYI8+Wz5&#10;Sxo+xvvZMsnvh8cuNkqNR/12BcJT7//Ff+5vrSBZLMPc8CY8Abn+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dKSc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455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WUVBMcAAADdAAAADwAAAGRycy9kb3ducmV2LnhtbESPQWvCQBSE7wX/w/KE3urGQIumrsEI&#10;gil4qC2F3h7ZZxKbfRuz2yT++65Q8DjMzDfMKh1NI3rqXG1ZwXwWgSAurK65VPD5sXtagHAeWWNj&#10;mRRcyUG6njysMNF24Hfqj74UAcIuQQWV920ipSsqMuhmtiUO3sl2Bn2QXSl1h0OAm0bGUfQiDdYc&#10;FipsaVtR8XP8NQqy69vXwfr8sj99ny95lsU5no1Sj9Nx8wrC0+jv4f/2Xit4XiyX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9ZRUExwAAAN0AAAAPAAAAAAAA&#10;AAAAAAAAAKECAABkcnMvZG93bnJldi54bWxQSwUGAAAAAAQABAD5AAAAlQMAAAAA&#10;" strokecolor="#2f5496 [2408]" strokeweight="1.5pt"/>
            <v:shape id="AutoShape 37" o:spid="_x0000_s454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rQmg8QAAADdAAAADwAAAGRycy9kb3ducmV2LnhtbERPTWvCQBC9F/wPywi9NZsKLTa6SiMI&#10;SaEH0yJ4G7JjEs3OJtmtJv++eyj0+Hjf6+1oWnGjwTWWFTxHMQji0uqGKwXfX/unJQjnkTW2lknB&#10;RA62m9nDGhNt73ygW+ErEULYJaig9r5LpHRlTQZdZDviwJ3tYNAHOFRSD3gP4aaVizh+lQYbDg01&#10;drSrqbwWP0ZBOn0cP63P++x8uvR5mi5yvBilHufj+wqEp9H/i//cmVbw8haH/eFNeAJy8w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ytCaDxAAAAN0AAAAPAAAAAAAAAAAA&#10;AAAAAKECAABkcnMvZG93bnJldi54bWxQSwUGAAAAAAQABAD5AAAAkgMAAAAA&#10;" strokecolor="#2f5496 [2408]" strokeweight="1.5pt"/>
          </v:group>
        </w:pict>
      </w:r>
      <w:r w:rsidR="00F12AA8">
        <w:rPr>
          <w:rFonts w:ascii="ALFABET98" w:hAnsi="ALFABET98"/>
          <w:color w:val="A6A6A6" w:themeColor="background1" w:themeShade="A6"/>
          <w:sz w:val="72"/>
          <w:szCs w:val="72"/>
        </w:rPr>
        <w:t xml:space="preserve">e     e     e     e     e     e      </w:t>
      </w:r>
    </w:p>
    <w:p w:rsidR="00F12AA8" w:rsidRDefault="00BD3DCE" w:rsidP="00F12AA8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542" style="position:absolute;margin-left:-16.1pt;margin-top:9.4pt;width:521.25pt;height:36.85pt;z-index:-25112166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Cli&#10;eaERBAAA8Q8AAA4AAAAAAAAAAAAAAAAALgIAAGRycy9lMm9Eb2MueG1sUEsBAi0AFAAGAAgAAAAh&#10;AFgrD2jgAAAACgEAAA8AAAAAAAAAAAAAAAAAawYAAGRycy9kb3ducmV2LnhtbFBLBQYAAAAABAAE&#10;APMAAAB4BwAAAAA=&#10;">
            <v:group id="Group 33" o:spid="_x0000_s454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554q8cAAADdAAAADwAAAGRycy9kb3ducmV2LnhtbESPQWvCQBSE7wX/w/IK&#10;3ppNlJSaZhURKx5CoSqU3h7ZZxLMvg3ZbRL/fbdQ6HGYmW+YfDOZVgzUu8aygiSKQRCXVjdcKbic&#10;355eQDiPrLG1TAru5GCznj3kmGk78gcNJ1+JAGGXoYLa+y6T0pU1GXSR7YiDd7W9QR9kX0nd4xjg&#10;ppWLOH6WBhsOCzV2tKupvJ2+jYLDiON2meyH4nbd3b/O6ftnkZBS88dp+wrC0+T/w3/to1aQruIF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0554q8cAAADd&#10;AAAADwAAAAAAAAAAAAAAAACqAgAAZHJzL2Rvd25yZXYueG1sUEsFBgAAAAAEAAQA+gAAAJ4DAAAA&#10;AA==&#10;">
              <v:rect id="Rectangle 34" o:spid="_x0000_s454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K2isYA&#10;AADdAAAADwAAAGRycy9kb3ducmV2LnhtbESPQWvCQBSE74X+h+UVetONimJTV6mtFq/GSOjtkX3N&#10;hmbfhuzWxH/fFYQeh5n5hlltBtuIC3W+dqxgMk5AEJdO11wpyE/70RKED8gaG8ek4EoeNuvHhxWm&#10;2vV8pEsWKhEh7FNUYEJoUyl9aciiH7uWOHrfrrMYouwqqTvsI9w2cpokC2mx5rhgsKV3Q+VP9msV&#10;zKpiZ4r8w+d2Uiw+z9fztv/aK/X8NLy9ggg0hP/wvX3QCuYvyQxub+ITkO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gK2isYAAADdAAAADwAAAAAAAAAAAAAAAACYAgAAZHJz&#10;L2Rvd25yZXYueG1sUEsFBgAAAAAEAAQA9QAAAIsDAAAAAA==&#10;" strokecolor="#2f5496 [2408]" strokeweight="1.5pt">
                <v:fill opacity="0"/>
              </v:rect>
              <v:rect id="Rectangle 35" o:spid="_x0000_s454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HaVsQA&#10;AADdAAAADwAAAGRycy9kb3ducmV2LnhtbESPQWvCQBSE74L/YXmCt7pJSUqNrlIssT1aW++P7DMJ&#10;Zt+m2TWJ/75bEDwOM/MNs96OphE9da62rCBeRCCIC6trLhX8fOdPryCcR9bYWCYFN3Kw3Uwna8y0&#10;HfiL+qMvRYCwy1BB5X2bSemKigy6hW2Jg3e2nUEfZFdK3eEQ4KaRz1H0Ig3WHBYqbGlXUXE5Xo2C&#10;U/re8oc0fIjzZJmeLvvfXWyUms/GtxUIT6N/hO/tT60gXUYJ/L8JT0Bu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aR2lb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54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sOFG8UAAADdAAAADwAAAGRycy9kb3ducmV2LnhtbESPQYvCMBSE78L+h/AWvGmqoLjVKHZh&#10;wQoeVhfB26N5ttXmpTZR6783C4LHYWa+YWaL1lTiRo0rLSsY9CMQxJnVJecK/nY/vQkI55E1VpZJ&#10;wYMcLOYfnRnG2t75l25bn4sAYRejgsL7OpbSZQUZdH1bEwfvaBuDPsgml7rBe4CbSg6jaCwNlhwW&#10;Cqzpu6DsvL0aBcljvd9Yn15Wx8PpkibJMMWTUar72S6nIDy1/h1+tVdawegrGsH/m/AE5PwJ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sOFG8UAAADdAAAADwAAAAAAAAAA&#10;AAAAAAChAgAAZHJzL2Rvd25yZXYueG1sUEsFBgAAAAAEAAQA+QAAAJMDAAAAAA==&#10;" strokecolor="#2f5496 [2408]" strokeweight="1.5pt"/>
            <v:shape id="AutoShape 37" o:spid="_x0000_s454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hEbbMYAAADdAAAADwAAAGRycy9kb3ducmV2LnhtbESPT4vCMBTE74LfITxhb5qusLJWo2wF&#10;wQoe/MPC3h7Ns602L7WJWr+9ERY8DjPzG2Y6b00lbtS40rKCz0EEgjizuuRcwWG/7H+DcB5ZY2WZ&#10;FDzIwXzW7Uwx1vbOW7rtfC4ChF2MCgrv61hKlxVk0A1sTRy8o20M+iCbXOoG7wFuKjmMopE0WHJY&#10;KLCmRUHZeXc1CpLH+ndjfXpZHf9OlzRJhimejFIfvfZnAsJT69/h//ZKK/gaRyN4vQlPQM6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IRG2zGAAAA3QAAAA8AAAAAAAAA&#10;AAAAAAAAoQIAAGRycy9kb3ducmV2LnhtbFBLBQYAAAAABAAEAPkAAACUAwAAAAA=&#10;" strokecolor="#2f5496 [2408]" strokeweight="1.5pt"/>
          </v:group>
        </w:pict>
      </w:r>
      <w:r w:rsidR="00F12AA8">
        <w:rPr>
          <w:rFonts w:ascii="ALFABET98" w:hAnsi="ALFABET98"/>
          <w:color w:val="A6A6A6" w:themeColor="background1" w:themeShade="A6"/>
          <w:sz w:val="72"/>
          <w:szCs w:val="72"/>
        </w:rPr>
        <w:t xml:space="preserve">e     e     e     e     e     e      </w:t>
      </w:r>
    </w:p>
    <w:p w:rsidR="00F12AA8" w:rsidRDefault="00BD3DCE" w:rsidP="00F12AA8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536" style="position:absolute;margin-left:-16.1pt;margin-top:9.4pt;width:521.25pt;height:36.85pt;z-index:-25112064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y+EVFQ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Cpy+EVFQQAAPEPAAAOAAAAAAAAAAAAAAAAAC4CAABkcnMvZTJvRG9jLnhtbFBLAQItABQABgAI&#10;AAAAIQBYKw9o4AAAAAoBAAAPAAAAAAAAAAAAAAAAAG8GAABkcnMvZG93bnJldi54bWxQSwUGAAAA&#10;AAQABADzAAAAfAcAAAAA&#10;">
            <v:group id="Group 33" o:spid="_x0000_s453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ydk9BwwAAAN0AAAAP&#10;AAAAAAAAAAAAAAAAAKoCAABkcnMvZG93bnJldi54bWxQSwUGAAAAAAQABAD6AAAAmgMAAAAA&#10;">
              <v:rect id="Rectangle 34" o:spid="_x0000_s454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+qBYMUA&#10;AADdAAAADwAAAGRycy9kb3ducmV2LnhtbESPQWvCQBSE7wX/w/KE3nRjpaKpq2itxasaCb09sq/Z&#10;0OzbkN2a+O+7gtDjMDPfMMt1b2txpdZXjhVMxgkI4sLpiksF2Xk/moPwAVlj7ZgU3MjDejV4WmKq&#10;XcdHup5CKSKEfYoKTAhNKqUvDFn0Y9cQR+/btRZDlG0pdYtdhNtaviTJTFqsOC4YbOjdUPFz+rUK&#10;pmX+YfJs5zM7yWefl9tl233tlXoe9ps3EIH68B9+tA9awesiWcD9TXwCcvU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6oFgxQAAAN0AAAAPAAAAAAAAAAAAAAAAAJgCAABkcnMv&#10;ZG93bnJldi54bWxQSwUGAAAAAAQABAD1AAAAigMAAAAA&#10;" strokecolor="#2f5496 [2408]" strokeweight="1.5pt">
                <v:fill opacity="0"/>
              </v:rect>
              <v:rect id="Rectangle 35" o:spid="_x0000_s454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NKiMEA&#10;AADdAAAADwAAAGRycy9kb3ducmV2LnhtbERPTW+CQBC9N+l/2EyT3upCI6YiCzE21h6trfcJOwKB&#10;nUV2Bfz33UOTHl/ed1bMphMjDa6xrCBeRCCIS6sbrhT8fO9f3kA4j6yxs0wK7uSgyB8fMky1nfiL&#10;xpOvRAhhl6KC2vs+ldKVNRl0C9sTB+5iB4M+wKGSesAphJtOvkbRShpsODTU2NOuprI93YyCc/Le&#10;80EaPsb75To5tx/XXWyUen6atxsQnmb/L/5zf2oFyToO+8Ob8ARk/g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xzSoj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453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CEVxccAAADdAAAADwAAAGRycy9kb3ducmV2LnhtbESPT2vCQBTE7wW/w/IK3ppNBKVN3Ugj&#10;CEboQVsKvT2yz/xp9m3Mrhq/fVco9DjMzG+Y5Wo0nbjQ4BrLCpIoBkFcWt1wpeDzY/P0DMJ5ZI2d&#10;ZVJwIwerbPKwxFTbK+/pcvCVCBB2KSqove9TKV1Zk0EX2Z44eEc7GPRBDpXUA14D3HRyFscLabDh&#10;sFBjT+uayp/D2SjIb7uvd+uL0/b43Z6KPJ8V2Bqlpo/j2ysIT6P/D/+1t1rB/CVJ4P4mPAGZ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YIRXFxwAAAN0AAAAPAAAAAAAA&#10;AAAAAAAAAKECAABkcnMvZG93bnJldi54bWxQSwUGAAAAAAQABAD5AAAAlQMAAAAA&#10;" strokecolor="#2f5496 [2408]" strokeweight="1.5pt"/>
            <v:shape id="AutoShape 37" o:spid="_x0000_s453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POLsscAAADdAAAADwAAAGRycy9kb3ducmV2LnhtbESPT2vCQBTE7wW/w/KE3pqNAUtN3YgR&#10;BFPoQSuF3h7ZZ/40+zZmtxq/fVco9DjMzG+Y5Wo0nbjQ4BrLCmZRDIK4tLrhSsHxY/v0AsJ5ZI2d&#10;ZVJwIwerbPKwxFTbK+/pcvCVCBB2KSqove9TKV1Zk0EX2Z44eCc7GPRBDpXUA14D3HQyieNnabDh&#10;sFBjT5uayu/Dj1GQ394+360vzrvTV3su8jwpsDVKPU7H9SsIT6P/D/+1d1rBfDFL4P4mPAGZ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o84uyxwAAAN0AAAAPAAAAAAAA&#10;AAAAAAAAAKECAABkcnMvZG93bnJldi54bWxQSwUGAAAAAAQABAD5AAAAlQMAAAAA&#10;" strokecolor="#2f5496 [2408]" strokeweight="1.5pt"/>
          </v:group>
        </w:pict>
      </w:r>
      <w:r w:rsidR="00F12AA8">
        <w:rPr>
          <w:rFonts w:ascii="ALFABET98" w:hAnsi="ALFABET98"/>
          <w:color w:val="A6A6A6" w:themeColor="background1" w:themeShade="A6"/>
          <w:sz w:val="72"/>
          <w:szCs w:val="72"/>
        </w:rPr>
        <w:t xml:space="preserve">e     e     e     e     e     e      </w:t>
      </w:r>
    </w:p>
    <w:p w:rsidR="00F12AA8" w:rsidRDefault="00BD3DCE" w:rsidP="00F12AA8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530" style="position:absolute;margin-left:-16.1pt;margin-top:9.4pt;width:521.25pt;height:36.85pt;z-index:-25111961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DwJobIFQQAAPEPAAAOAAAAAAAAAAAAAAAAAC4CAABkcnMvZTJvRG9jLnhtbFBLAQItABQABgAI&#10;AAAAIQBYKw9o4AAAAAoBAAAPAAAAAAAAAAAAAAAAAG8GAABkcnMvZG93bnJldi54bWxQSwUGAAAA&#10;AAQABADzAAAAfAcAAAAA&#10;">
            <v:group id="Group 33" o:spid="_x0000_s453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24tOZxgAAAN0A&#10;AAAPAAAAAAAAAAAAAAAAAKoCAABkcnMvZG93bnJldi54bWxQSwUGAAAAAAQABAD6AAAAnQMAAAAA&#10;">
              <v:rect id="Rectangle 34" o:spid="_x0000_s453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34duMUA&#10;AADdAAAADwAAAGRycy9kb3ducmV2LnhtbESPT2vCQBTE70K/w/IK3nSTitJGV+k/i1dtJPT2yD6z&#10;odm3Ibs18dt3BcHjMDO/YVabwTbiTJ2vHStIpwkI4tLpmisF+fd28gzCB2SNjWNScCEPm/XDaIWZ&#10;dj3v6XwIlYgQ9hkqMCG0mZS+NGTRT11LHL2T6yyGKLtK6g77CLeNfEqShbRYc1ww2NK7ofL38GcV&#10;zKri0xT5h89tWiy+jpfjW/+zVWr8OLwuQQQawj18a++0gvlLOofrm/gE5P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fh24xQAAAN0AAAAPAAAAAAAAAAAAAAAAAJgCAABkcnMv&#10;ZG93bnJldi54bWxQSwUGAAAAAAQABAD1AAAAigMAAAAA&#10;" strokecolor="#2f5496 [2408]" strokeweight="1.5pt">
                <v:fill opacity="0"/>
              </v:rect>
              <v:rect id="Rectangle 35" o:spid="_x0000_s453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Z3Z8MA&#10;AADdAAAADwAAAGRycy9kb3ducmV2LnhtbESPQYvCMBSE78L+h/AWvGlasaJdo4ii7lGr3h/N27bY&#10;vNQmav33m4UFj8PMfMPMl52pxYNaV1lWEA8jEMS51RUXCs6n7WAKwnlkjbVlUvAiB8vFR2+OqbZP&#10;PtIj84UIEHYpKii9b1IpXV6SQTe0DXHwfmxr0AfZFlK3+AxwU8tRFE2kwYrDQokNrUvKr9ndKLgk&#10;m4b30vAh3o5nyeW6u61jo1T/s1t9gfDU+Xf4v/2tFSSzeAJ/b8ITkI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NZ3Z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53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IQoKscAAADdAAAADwAAAGRycy9kb3ducmV2LnhtbESPT2vCQBTE70K/w/IKvZmNQm1N3Ugj&#10;CKbgQVuE3h7ZZ/40+zZmV43fvisUehxm5jfMYjmYVlyod7VlBZMoBkFcWF1zqeDrcz1+BeE8ssbW&#10;Mim4kYNl+jBaYKLtlXd02ftSBAi7BBVU3neJlK6oyKCLbEccvKPtDfog+1LqHq8Bblo5jeOZNFhz&#10;WKiwo1VFxc/+bBRkt4/D1vr8tDl+N6c8y6Y5Nkapp8fh/Q2Ep8H/h//aG63geT55gfub8ARk+g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4hCgqxwAAAN0AAAAPAAAAAAAA&#10;AAAAAAAAAKECAABkcnMvZG93bnJldi54bWxQSwUGAAAAAAQABAD5AAAAlQMAAAAA&#10;" strokecolor="#2f5496 [2408]" strokeweight="1.5pt"/>
            <v:shape id="AutoShape 37" o:spid="_x0000_s453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Ru8WMQAAADdAAAADwAAAGRycy9kb3ducmV2LnhtbERPTWvCQBC9C/0PyxR6M5sIFRtdQ1Mo&#10;JIUetKXgbciOSWx2Nma3Mf5791Dw+Hjfm2wynRhpcK1lBUkUgyCurG65VvD99T5fgXAeWWNnmRRc&#10;yUG2fZhtMNX2wjsa974WIYRdigoa7/tUSlc1ZNBFticO3NEOBn2AQy31gJcQbjq5iOOlNNhyaGiw&#10;p7eGqt/9n1GQXz9+Pq0vz8XxcDqXeb4o8WSUenqcXtcgPE3+Lv53F1rB80sS5oY34QnI7Q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JG7xYxAAAAN0AAAAPAAAAAAAAAAAA&#10;AAAAAKECAABkcnMvZG93bnJldi54bWxQSwUGAAAAAAQABAD5AAAAkgMAAAAA&#10;" strokecolor="#2f5496 [2408]" strokeweight="1.5pt"/>
          </v:group>
        </w:pict>
      </w:r>
      <w:r w:rsidR="00F12AA8">
        <w:rPr>
          <w:rFonts w:ascii="ALFABET98" w:hAnsi="ALFABET98"/>
          <w:color w:val="A6A6A6" w:themeColor="background1" w:themeShade="A6"/>
          <w:sz w:val="72"/>
          <w:szCs w:val="72"/>
        </w:rPr>
        <w:t xml:space="preserve">e     e     e     e     e     e      </w:t>
      </w:r>
    </w:p>
    <w:p w:rsidR="00F12AA8" w:rsidRDefault="00BD3DCE" w:rsidP="00F12AA8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4524" style="position:absolute;margin-left:-16.1pt;margin-top:9.4pt;width:521.25pt;height:36.85pt;z-index:-25111859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qkFgE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6&#10;qkFgEgQAAPEPAAAOAAAAAAAAAAAAAAAAAC4CAABkcnMvZTJvRG9jLnhtbFBLAQItABQABgAIAAAA&#10;IQBYKw9o4AAAAAoBAAAPAAAAAAAAAAAAAAAAAGwGAABkcnMvZG93bnJldi54bWxQSwUGAAAAAAQA&#10;BADzAAAAeQcAAAAA&#10;">
            <v:group id="Group 33" o:spid="_x0000_s452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7UfJ8QAAADdAAAA&#10;DwAAAAAAAAAAAAAAAACqAgAAZHJzL2Rvd25yZXYueG1sUEsFBgAAAAAEAAQA+gAAAJsDAAAAAA==&#10;">
              <v:rect id="Rectangle 34" o:spid="_x0000_s452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inRBsYA&#10;AADdAAAADwAAAGRycy9kb3ducmV2LnhtbESPQWvCQBSE74X+h+UVvNVNlIqNrtLWKr2qkdDbI/vM&#10;hmbfhuxq4r93C4Ueh5n5hlmuB9uIK3W+dqwgHScgiEuna64U5Mft8xyED8gaG8ek4EYe1qvHhyVm&#10;2vW8p+shVCJC2GeowITQZlL60pBFP3YtcfTOrrMYouwqqTvsI9w2cpIkM2mx5rhgsKUPQ+XP4WIV&#10;TKvi0xT5xuc2LWa70+303n9vlRo9DW8LEIGG8B/+a39pBS+vkxR+38QnIF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inRBsYAAADdAAAADwAAAAAAAAAAAAAAAACYAgAAZHJz&#10;L2Rvd25yZXYueG1sUEsFBgAAAAAEAAQA9QAAAIsDAAAAAA==&#10;" strokecolor="#2f5496 [2408]" strokeweight="1.5pt">
                <v:fill opacity="0"/>
              </v:rect>
              <v:rect id="Rectangle 35" o:spid="_x0000_s452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YG72cQA&#10;AADdAAAADwAAAGRycy9kb3ducmV2LnhtbESPQWvCQBSE74X+h+UVequbhKZodBNKSqxHtfX+yD6T&#10;YPZtmt1q/PddQehxmJlvmFUxmV6caXSdZQXxLAJBXFvdcaPg+6t6mYNwHlljb5kUXMlBkT8+rDDT&#10;9sI7Ou99IwKEXYYKWu+HTEpXt2TQzexAHLyjHQ36IMdG6hEvAW56mUTRmzTYcVhocaCypfq0/zUK&#10;DunHwJ/S8DauXhfp4bT+KWOj1PPT9L4E4Wny/+F7e6MVpIskgdub8ARk/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2Bu9n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52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dPklMcAAADdAAAADwAAAGRycy9kb3ducmV2LnhtbESPT2vCQBTE70K/w/IKvemmKUqbupFG&#10;EIzQg7YUentkX/7Y7NuYXTV+e7cgeBxm5jfMfDGYVpyod41lBc+TCARxYXXDlYLvr9X4FYTzyBpb&#10;y6TgQg4W6cNojom2Z97SaecrESDsElRQe98lUrqiJoNuYjvi4JW2N+iD7CupezwHuGllHEUzabDh&#10;sFBjR8uair/d0SjILpufT+vzw7r83R/yLItz3Bulnh6Hj3cQngZ/D9/aa61g+ha/wP+b8ARke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J0+SUxwAAAN0AAAAPAAAAAAAA&#10;AAAAAAAAAKECAABkcnMvZG93bnJldi54bWxQSwUGAAAAAAQABAD5AAAAlQMAAAAA&#10;" strokecolor="#2f5496 [2408]" strokeweight="1.5pt"/>
            <v:shape id="AutoShape 37" o:spid="_x0000_s452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jp84McAAADdAAAADwAAAGRycy9kb3ducmV2LnhtbESPT2vCQBTE70K/w/IKvemmoUqbupFG&#10;EIzQg7YUentkX/7Y7NuYXTV+e7cgeBxm5jfMfDGYVpyod41lBc+TCARxYXXDlYLvr9X4FYTzyBpb&#10;y6TgQg4W6cNojom2Z97SaecrESDsElRQe98lUrqiJoNuYjvi4JW2N+iD7CupezwHuGllHEUzabDh&#10;sFBjR8uair/d0SjILpufT+vzw7r83R/yLItz3Bulnh6Hj3cQngZ/D9/aa61g+ha/wP+b8ARke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GOnzgxwAAAN0AAAAPAAAAAAAA&#10;AAAAAAAAAKECAABkcnMvZG93bnJldi54bWxQSwUGAAAAAAQABAD5AAAAlQMAAAAA&#10;" strokecolor="#2f5496 [2408]" strokeweight="1.5pt"/>
          </v:group>
        </w:pict>
      </w:r>
      <w:r w:rsidR="00F12AA8">
        <w:rPr>
          <w:rFonts w:ascii="ALFABET98" w:hAnsi="ALFABET98"/>
          <w:color w:val="A6A6A6" w:themeColor="background1" w:themeShade="A6"/>
          <w:sz w:val="72"/>
          <w:szCs w:val="72"/>
        </w:rPr>
        <w:t xml:space="preserve">e     e     e     e     e     e      </w:t>
      </w:r>
    </w:p>
    <w:p w:rsidR="00F12AA8" w:rsidRDefault="00BD3DCE" w:rsidP="00F12AA8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518" style="position:absolute;margin-left:-16.1pt;margin-top:9.4pt;width:521.25pt;height:36.85pt;z-index:-25111756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">
            <v:group id="Group 33" o:spid="_x0000_s452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nECLIxgAAAN0A&#10;AAAPAAAAAAAAAAAAAAAAAKoCAABkcnMvZG93bnJldi54bWxQSwUGAAAAAAQABAD6AAAAnQMAAAAA&#10;">
              <v:rect id="Rectangle 34" o:spid="_x0000_s452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zs6cYA&#10;AADdAAAADwAAAGRycy9kb3ducmV2LnhtbESPQWvCQBSE7wX/w/IK3nSjRdumrqJtlV5rI6G3R/Y1&#10;G8y+DdnVxH/vCkKPw8x8wyxWva3FmVpfOVYwGScgiAunKy4VZD/b0QsIH5A11o5JwYU8rJaDhwWm&#10;2nX8Ted9KEWEsE9RgQmhSaX0hSGLfuwa4uj9udZiiLItpW6xi3Bby2mSzKXFiuOCwYbeDRXH/ckq&#10;eCrzT5NnHz6zk3y+O1wOm+53q9TwsV+/gQjUh//wvf2lFcxep89wexOfgFx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ozs6cYAAADdAAAADwAAAAAAAAAAAAAAAACYAgAAZHJz&#10;L2Rvd25yZXYueG1sUEsFBgAAAAAEAAQA9QAAAIsDAAAAAA==&#10;" strokecolor="#2f5496 [2408]" strokeweight="1.5pt">
                <v:fill opacity="0"/>
              </v:rect>
              <v:rect id="Rectangle 35" o:spid="_x0000_s452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mMM8AA&#10;AADdAAAADwAAAGRycy9kb3ducmV2LnhtbERPy4rCMBTdD/gP4QruxrQyFa2NIoo6S5/7S3NtS5ub&#10;2mS0/v1kMTDLw3lnq9404kmdqywriMcRCOLc6ooLBdfL7nMGwnlkjY1lUvAmB6vl4CPDVNsXn+h5&#10;9oUIIexSVFB636ZSurwkg25sW+LA3W1n0AfYFVJ3+ArhppGTKJpKgxWHhhJb2pSU1+cfo+CWbFs+&#10;SMPHePc1T271/rGJjVKjYb9egPDU+3/xn/tbK0jmkzA3vAlPQC5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GmMM8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452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DvTfsYAAADdAAAADwAAAGRycy9kb3ducmV2LnhtbESPQWvCQBSE74L/YXkFb7ppQGlSV2kE&#10;wQgetKXQ2yP7TGKzb2N21fjvXaHQ4zAz3zDzZW8acaXO1ZYVvE4iEMSF1TWXCr4+1+M3EM4ja2ws&#10;k4I7OVguhoM5ptreeE/Xgy9FgLBLUUHlfZtK6YqKDLqJbYmDd7SdQR9kV0rd4S3ATSPjKJpJgzWH&#10;hQpbWlVU/B4uRkF2337vrM/Pm+PP6ZxnWZzjySg1euk/3kF46v1/+K+90QqmSZzA8014AnL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g7037GAAAA3QAAAA8AAAAAAAAA&#10;AAAAAAAAoQIAAGRycy9kb3ducmV2LnhtbFBLBQYAAAAABAAEAPkAAACUAwAAAAA=&#10;" strokecolor="#2f5496 [2408]" strokeweight="1.5pt"/>
            <v:shape id="AutoShape 37" o:spid="_x0000_s451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NjsPsQAAADdAAAADwAAAGRycy9kb3ducmV2LnhtbERPy2rCQBTdC/2H4Ra600ktLW3qRBpB&#10;MEIX2iK4u2SueTRzJ2amSfx7ZyG4PJz3YjmaRvTUucqygudZBII4t7riQsHvz3r6DsJ5ZI2NZVJw&#10;IQfL5GGywFjbgXfU730hQgi7GBWU3rexlC4vyaCb2ZY4cCfbGfQBdoXUHQ4h3DRyHkVv0mDFoaHE&#10;llYl5X/7f6MgvWwP39Zn583pWJ+zNJ1nWBulnh7Hr08QnkZ/F9/cG63g9eMl7A9vwhOQyR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82Ow+xAAAAN0AAAAPAAAAAAAAAAAA&#10;AAAAAKECAABkcnMvZG93bnJldi54bWxQSwUGAAAAAAQABAD5AAAAkgMAAAAA&#10;" strokecolor="#2f5496 [2408]" strokeweight="1.5pt"/>
          </v:group>
        </w:pict>
      </w:r>
      <w:r w:rsidR="00F12AA8">
        <w:rPr>
          <w:rFonts w:ascii="ALFABET98" w:hAnsi="ALFABET98"/>
          <w:color w:val="A6A6A6" w:themeColor="background1" w:themeShade="A6"/>
          <w:sz w:val="72"/>
          <w:szCs w:val="72"/>
        </w:rPr>
        <w:t xml:space="preserve">e     e     e     e     e     e      </w:t>
      </w:r>
    </w:p>
    <w:p w:rsidR="00F12AA8" w:rsidRDefault="00BD3DCE" w:rsidP="00F12AA8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512" style="position:absolute;margin-left:-16.1pt;margin-top:9.4pt;width:521.25pt;height:36.85pt;z-index:-25111654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OjB&#10;3cMRBAAA8Q8AAA4AAAAAAAAAAAAAAAAALgIAAGRycy9lMm9Eb2MueG1sUEsBAi0AFAAGAAgAAAAh&#10;AFgrD2jgAAAACgEAAA8AAAAAAAAAAAAAAAAAawYAAGRycy9kb3ducmV2LnhtbFBLBQYAAAAABAAE&#10;APMAAAB4BwAAAAA=&#10;">
            <v:group id="Group 33" o:spid="_x0000_s451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d8rIWxgAAAN0A&#10;AAAPAAAAAAAAAAAAAAAAAKoCAABkcnMvZG93bnJldi54bWxQSwUGAAAAAAQABAD6AAAAnQMAAAAA&#10;">
              <v:rect id="Rectangle 34" o:spid="_x0000_s451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58N8YA&#10;AADdAAAADwAAAGRycy9kb3ducmV2LnhtbESPQWvCQBSE70L/w/IKvelGQ6WNrlLbKr1qI6G3R/aZ&#10;Dc2+Ddmtif/eLQgeh5n5hlmuB9uIM3W+dqxgOklAEJdO11wpyL+34xcQPiBrbByTggt5WK8eRkvM&#10;tOt5T+dDqESEsM9QgQmhzaT0pSGLfuJa4uidXGcxRNlVUnfYR7ht5CxJ5tJizXHBYEvvhsrfw59V&#10;kFbFpynyD5/baTHfHS/HTf+zVerpcXhbgAg0hHv41v7SCp5f0xT+38QnIF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G58N8YAAADdAAAADwAAAAAAAAAAAAAAAACYAgAAZHJz&#10;L2Rvd25yZXYueG1sUEsFBgAAAAAEAAQA9QAAAIsDAAAAAA==&#10;" strokecolor="#2f5496 [2408]" strokeweight="1.5pt">
                <v:fill opacity="0"/>
              </v:rect>
              <v:rect id="Rectangle 35" o:spid="_x0000_s451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0Q68UA&#10;AADdAAAADwAAAGRycy9kb3ducmV2LnhtbESPzWrDMBCE74W+g9hAb43sJg6xEyWUhLQ95s/3xdrY&#10;JtbKtVTbffuqUOhxmJlvmPV2NI3oqXO1ZQXxNAJBXFhdc6ngejk8L0E4j6yxsUwKvsnBdvP4sMZM&#10;24FP1J99KQKEXYYKKu/bTEpXVGTQTW1LHLyb7Qz6ILtS6g6HADeNfImihTRYc1iosKVdRcX9/GUU&#10;5Mm+5Xdp+Bgf5mmS398+d7FR6mkyvq5AeBr9f/iv/aEVJOlsDr9vwhOQm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/RDr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451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K9PpsYAAADdAAAADwAAAGRycy9kb3ducmV2LnhtbESPQWvCQBSE70L/w/IK3nRTRWmjqzQF&#10;IRE8aEvB2yP7TGKzb2N21fjvXUHocZiZb5j5sjO1uFDrKssK3oYRCOLc6ooLBT/fq8E7COeRNdaW&#10;ScGNHCwXL705xtpeeUuXnS9EgLCLUUHpfRNL6fKSDLqhbYiDd7CtQR9kW0jd4jXATS1HUTSVBisO&#10;CyU29FVS/rc7GwXJbf27sT47pYf98ZQlySjDo1Gq/9p9zkB46vx/+NlOtYLJx3gCjzfhCcjF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yvT6bGAAAA3QAAAA8AAAAAAAAA&#10;AAAAAAAAoQIAAGRycy9kb3ducmV2LnhtbFBLBQYAAAAABAAEAPkAAACUAwAAAAA=&#10;" strokecolor="#2f5496 [2408]" strokeweight="1.5pt"/>
            <v:shape id="AutoShape 37" o:spid="_x0000_s451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H3R0ccAAADdAAAADwAAAGRycy9kb3ducmV2LnhtbESPT2vCQBTE74LfYXmCN7OppVKjqzSF&#10;gil48A+Ct0f2mcRm38bsqvHbdwtCj8PM/IaZLztTixu1rrKs4CWKQRDnVldcKNjvvkbvIJxH1lhb&#10;JgUPcrBc9HtzTLS984ZuW1+IAGGXoILS+yaR0uUlGXSRbYiDd7KtQR9kW0jd4j3ATS3HcTyRBisO&#10;CyU29FlS/rO9GgXp4/uwtj67rE7H8yVL03GGZ6PUcNB9zEB46vx/+NleaQVv09cJ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cfdHRxwAAAN0AAAAPAAAAAAAA&#10;AAAAAAAAAKECAABkcnMvZG93bnJldi54bWxQSwUGAAAAAAQABAD5AAAAlQMAAAAA&#10;" strokecolor="#2f5496 [2408]" strokeweight="1.5pt"/>
          </v:group>
        </w:pict>
      </w:r>
      <w:r w:rsidR="00F12AA8">
        <w:rPr>
          <w:rFonts w:ascii="ALFABET98" w:hAnsi="ALFABET98"/>
          <w:color w:val="A6A6A6" w:themeColor="background1" w:themeShade="A6"/>
          <w:sz w:val="72"/>
          <w:szCs w:val="72"/>
        </w:rPr>
        <w:t xml:space="preserve">e     e     e     e     e     e      </w:t>
      </w:r>
    </w:p>
    <w:p w:rsidR="00F12AA8" w:rsidRDefault="00F12AA8" w:rsidP="00F12AA8">
      <w:pPr>
        <w:spacing w:line="240" w:lineRule="auto"/>
        <w:rPr>
          <w:rFonts w:ascii="ALFABET98" w:hAnsi="ALFABET98"/>
          <w:sz w:val="36"/>
          <w:szCs w:val="36"/>
        </w:rPr>
      </w:pPr>
      <w:r w:rsidRPr="008140CA">
        <w:rPr>
          <w:rFonts w:ascii="ALFABET98" w:hAnsi="ALFABET98"/>
          <w:sz w:val="36"/>
          <w:szCs w:val="36"/>
        </w:rPr>
        <w:t xml:space="preserve"> </w:t>
      </w:r>
      <w:r>
        <w:rPr>
          <w:rFonts w:ascii="ALFABET98" w:hAnsi="ALFABET98"/>
          <w:sz w:val="36"/>
          <w:szCs w:val="36"/>
        </w:rPr>
        <w:t xml:space="preserve">    </w:t>
      </w:r>
      <w:r w:rsidR="009C330E">
        <w:rPr>
          <w:rFonts w:ascii="ALFABET98" w:hAnsi="ALFABET98"/>
          <w:sz w:val="36"/>
          <w:szCs w:val="36"/>
        </w:rPr>
        <w:t xml:space="preserve">                              12</w:t>
      </w:r>
    </w:p>
    <w:p w:rsidR="00F12AA8" w:rsidRDefault="00F12AA8" w:rsidP="00F12AA8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t>Sayın velim, yukarıdaki şeklin üzerinden çizelim.</w:t>
      </w:r>
      <w:r w:rsidRPr="008140CA">
        <w:rPr>
          <w:rFonts w:ascii="ALFABET98" w:hAnsi="ALFABET98"/>
          <w:sz w:val="36"/>
          <w:szCs w:val="36"/>
        </w:rPr>
        <w:t xml:space="preserve"> </w:t>
      </w:r>
    </w:p>
    <w:p w:rsidR="000A4876" w:rsidRDefault="00BD3DCE" w:rsidP="000A4876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506" style="position:absolute;margin-left:-16.1pt;margin-top:9.4pt;width:521.25pt;height:36.85pt;z-index:-25111449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AG68AcFQQAAPEPAAAOAAAAAAAAAAAAAAAAAC4CAABkcnMvZTJvRG9jLnhtbFBLAQItABQABgAI&#10;AAAAIQBYKw9o4AAAAAoBAAAPAAAAAAAAAAAAAAAAAG8GAABkcnMvZG93bnJldi54bWxQSwUGAAAA&#10;AAQABADzAAAAfAcAAAAA&#10;">
            <v:group id="Group 33" o:spid="_x0000_s450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wahfzCAAAA3QAAAA8A&#10;AAAAAAAAAAAAAAAAqgIAAGRycy9kb3ducmV2LnhtbFBLBQYAAAAABAAEAPoAAACZAwAAAAA=&#10;">
              <v:rect id="Rectangle 34" o:spid="_x0000_s451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YZL3cYA&#10;AADdAAAADwAAAGRycy9kb3ducmV2LnhtbESPT2vCQBTE7wW/w/IK3nRjpaKpq9g/Fq9qJHh7ZF+z&#10;odm3Ibua+O27gtDjMDO/YZbr3tbiSq2vHCuYjBMQxIXTFZcKsuN2NAfhA7LG2jEpuJGH9WrwtMRU&#10;u473dD2EUkQI+xQVmBCaVEpfGLLox64hjt6Pay2GKNtS6ha7CLe1fEmSmbRYcVww2NCHoeL3cLEK&#10;pmX+ZfLs02d2ks++T7fTe3feKjV87jdvIAL14T/8aO+0gtfFdAH3N/EJyN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YZL3cYAAADdAAAADwAAAAAAAAAAAAAAAACYAgAAZHJz&#10;L2Rvd25yZXYueG1sUEsFBgAAAAAEAAQA9QAAAIsDAAAAAA==&#10;" strokecolor="#2f5496 [2408]" strokeweight="1.5pt">
                <v:fill opacity="0"/>
              </v:rect>
              <v:rect id="Rectangle 35" o:spid="_x0000_s451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8BllcAA&#10;AADdAAAADwAAAGRycy9kb3ducmV2LnhtbERPy4rCMBTdD/gP4Q7MbkwrVrTTKKI4uvQx7i/Nnba0&#10;ualN1Pr3ZiG4PJx3tuhNI27UucqygngYgSDOra64UPB32nxPQTiPrLGxTAoe5GAxH3xkmGp75wPd&#10;jr4QIYRdigpK79tUSpeXZNANbUscuH/bGfQBdoXUHd5DuGnkKIom0mDFoaHEllYl5fXxahSck3XL&#10;W2l4H2/Gs+Rc/15WsVHq67Nf/oDw1Pu3+OXeaQXJbBz2hzfhCcj5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8Bllc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450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5I62McAAADdAAAADwAAAGRycy9kb3ducmV2LnhtbESPT2vCQBTE70K/w/IKvZmNUktN3Ugj&#10;CKbgQVuE3h7ZZ/40+zZmV43fvisUehxm5jfMYjmYVlyod7VlBZMoBkFcWF1zqeDrcz1+BeE8ssbW&#10;Mim4kYNl+jBaYKLtlXd02ftSBAi7BBVU3neJlK6oyKCLbEccvKPtDfog+1LqHq8Bblo5jeMXabDm&#10;sFBhR6uKip/92SjIbh+HrfX5aXP8bk55lk1zbIxST4/D+xsIT4P/D/+1N1rBbP48gfub8ARk+g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LkjrYxwAAAN0AAAAPAAAAAAAA&#10;AAAAAAAAAKECAABkcnMvZG93bnJldi54bWxQSwUGAAAAAAQABAD5AAAAlQMAAAAA&#10;" strokecolor="#2f5496 [2408]" strokeweight="1.5pt"/>
            <v:shape id="AutoShape 37" o:spid="_x0000_s450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0Ckr8cAAADdAAAADwAAAGRycy9kb3ducmV2LnhtbESPT2vCQBTE70K/w/IKvemmoUqbupFG&#10;EIzQg7YUentkX/7Y7NuYXTV+e7cgeBxm5jfMfDGYVpyod41lBc+TCARxYXXDlYLvr9X4FYTzyBpb&#10;y6TgQg4W6cNojom2Z97SaecrESDsElRQe98lUrqiJoNuYjvi4JW2N+iD7CupezwHuGllHEUzabDh&#10;sFBjR8uair/d0SjILpufT+vzw7r83R/yLItz3Bulnh6Hj3cQngZ/D9/aa61g+vYSw/+b8ARke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7QKSvxwAAAN0AAAAPAAAAAAAA&#10;AAAAAAAAAKECAABkcnMvZG93bnJldi54bWxQSwUGAAAAAAQABAD5AAAAlQMAAAAA&#10;" strokecolor="#2f5496 [2408]" strokeweight="1.5pt"/>
          </v:group>
        </w:pict>
      </w:r>
      <w:r w:rsidR="000A4876">
        <w:rPr>
          <w:rFonts w:ascii="ALFABET98" w:hAnsi="ALFABET98"/>
          <w:color w:val="A6A6A6" w:themeColor="background1" w:themeShade="A6"/>
          <w:sz w:val="72"/>
          <w:szCs w:val="72"/>
        </w:rPr>
        <w:t xml:space="preserve">e     e     e     e     e           </w:t>
      </w:r>
    </w:p>
    <w:p w:rsidR="000A4876" w:rsidRDefault="00BD3DCE" w:rsidP="000A4876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500" style="position:absolute;margin-left:-16.1pt;margin-top:9.4pt;width:521.25pt;height:36.85pt;z-index:-25111347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CzwmtvFQQAAPEPAAAOAAAAAAAAAAAAAAAAAC4CAABkcnMvZTJvRG9jLnhtbFBLAQItABQABgAI&#10;AAAAIQBYKw9o4AAAAAoBAAAPAAAAAAAAAAAAAAAAAG8GAABkcnMvZG93bnJldi54bWxQSwUGAAAA&#10;AAQABADzAAAAfAcAAAAA&#10;">
            <v:group id="Group 33" o:spid="_x0000_s450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lUfyExgAAAN0A&#10;AAAPAAAAAAAAAAAAAAAAAKoCAABkcnMvZG93bnJldi54bWxQSwUGAAAAAAQABAD6AAAAnQMAAAAA&#10;">
              <v:rect id="Rectangle 34" o:spid="_x0000_s450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0ypcYA&#10;AADdAAAADwAAAGRycy9kb3ducmV2LnhtbESPQWvCQBSE74L/YXmF3nSjrdKmrmJrlV5rI6G3R/Y1&#10;G8y+DdnVxH/vCkKPw8x8wyxWva3FmVpfOVYwGScgiAunKy4VZD/b0QsIH5A11o5JwYU8rJbDwQJT&#10;7Tr+pvM+lCJC2KeowITQpFL6wpBFP3YNcfT+XGsxRNmWUrfYRbit5TRJ5tJixXHBYEMfhorj/mQV&#10;PJX5p8mzjc/sJJ/vDpfDe/e7VerxoV+/gQjUh//wvf2lFcxen2dwexOfgFx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M0ypcYAAADdAAAADwAAAAAAAAAAAAAAAACYAgAAZHJz&#10;L2Rvd25yZXYueG1sUEsFBgAAAAAEAAQA9QAAAIsDAAAAAA==&#10;" strokecolor="#2f5496 [2408]" strokeweight="1.5pt">
                <v:fill opacity="0"/>
              </v:rect>
              <v:rect id="Rectangle 35" o:spid="_x0000_s450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2VYesQA&#10;AADdAAAADwAAAGRycy9kb3ducmV2LnhtbESPQWvCQBSE7wX/w/KE3uomxYim2Ygo1h6rNvdH9pmE&#10;ZN+m2VXjv+8WCj0OM/MNk61H04kbDa6xrCCeRSCIS6sbrhR8nfcvSxDOI2vsLJOCBzlY55OnDFNt&#10;73yk28lXIkDYpaig9r5PpXRlTQbdzPbEwbvYwaAPcqikHvAe4KaTr1G0kAYbDgs19rStqWxPV6Og&#10;SHY9H6Thz3g/XyVF+/69jY1Sz9Nx8wbC0+j/w3/tD60gWc0X8PsmPAGZ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9lWHr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50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zcHN8cAAADdAAAADwAAAGRycy9kb3ducmV2LnhtbESPQWvCQBSE7wX/w/KE3upGqVqjq5hC&#10;wQgetKXg7ZF9JtHs25hdNf57Vyj0OMzMN8xs0ZpKXKlxpWUF/V4EgjizuuRcwc/319sHCOeRNVaW&#10;ScGdHCzmnZcZxtreeEvXnc9FgLCLUUHhfR1L6bKCDLqerYmDd7CNQR9kk0vd4C3ATSUHUTSSBksO&#10;CwXW9FlQdtpdjILkvv7dWJ+eV4f98ZwmySDFo1HqtdsupyA8tf4//NdeaQXDyfsYnm/CE5DzB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rNwc3xwAAAN0AAAAPAAAAAAAA&#10;AAAAAAAAAKECAABkcnMvZG93bnJldi54bWxQSwUGAAAAAAQABAD5AAAAlQMAAAAA&#10;" strokecolor="#2f5496 [2408]" strokeweight="1.5pt"/>
            <v:shape id="AutoShape 37" o:spid="_x0000_s450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qiTRcQAAADdAAAADwAAAGRycy9kb3ducmV2LnhtbERPy2rCQBTdC/2H4Ra600mlLW3qRBpB&#10;MEIX2iK4u2SueTRzJ2amSfx7ZyG4PJz3YjmaRvTUucqygudZBII4t7riQsHvz3r6DsJ5ZI2NZVJw&#10;IQfL5GGywFjbgXfU730hQgi7GBWU3rexlC4vyaCb2ZY4cCfbGfQBdoXUHQ4h3DRyHkVv0mDFoaHE&#10;llYl5X/7f6MgvWwP39Zn583pWJ+zNJ1nWBulnh7Hr08QnkZ/F9/cG63g9eMlzA1vwhOQyR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aqJNFxAAAAN0AAAAPAAAAAAAAAAAA&#10;AAAAAKECAABkcnMvZG93bnJldi54bWxQSwUGAAAAAAQABAD5AAAAkgMAAAAA&#10;" strokecolor="#2f5496 [2408]" strokeweight="1.5pt"/>
          </v:group>
        </w:pict>
      </w:r>
      <w:r w:rsidR="000A4876">
        <w:rPr>
          <w:rFonts w:ascii="ALFABET98" w:hAnsi="ALFABET98"/>
          <w:color w:val="A6A6A6" w:themeColor="background1" w:themeShade="A6"/>
          <w:sz w:val="72"/>
          <w:szCs w:val="72"/>
        </w:rPr>
        <w:t xml:space="preserve">e     e     e     e      </w:t>
      </w:r>
    </w:p>
    <w:p w:rsidR="000A4876" w:rsidRDefault="00BD3DCE" w:rsidP="000A4876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494" style="position:absolute;margin-left:-16.1pt;margin-top:9.4pt;width:521.25pt;height:36.85pt;z-index:-25111244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ps4GFAQAAPEPAAAOAAAAZHJzL2Uyb0RvYy54bWzsV9tu4zYQfS/QfyD4nuhi+SZEWQS+BAW2&#10;7aK7/QBaoi6oRKokHTld9N87HEqyHWf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P+mzgYUBAAA8Q8AAA4AAAAAAAAAAAAAAAAALgIAAGRycy9lMm9Eb2MueG1sUEsBAi0AFAAGAAgA&#10;AAAhAFgrD2jgAAAACgEAAA8AAAAAAAAAAAAAAAAAbgYAAGRycy9kb3ducmV2LnhtbFBLBQYAAAAA&#10;BAAEAPMAAAB7BwAAAAA=&#10;">
            <v:group id="Group 33" o:spid="_x0000_s449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fs2xawwAAAN0AAAAP&#10;AAAAAAAAAAAAAAAAAKoCAABkcnMvZG93bnJldi54bWxQSwUGAAAAAAQABAD6AAAAmgMAAAAA&#10;">
              <v:rect id="Rectangle 34" o:spid="_x0000_s449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+ie8UA&#10;AADdAAAADwAAAGRycy9kb3ducmV2LnhtbESPT2vCQBTE70K/w/IK3nSTitJGV+k/i1dtJPT2yD6z&#10;odm3Ibs18dt3BcHjMDO/YVabwTbiTJ2vHStIpwkI4tLpmisF+fd28gzCB2SNjWNScCEPm/XDaIWZ&#10;dj3v6XwIlYgQ9hkqMCG0mZS+NGTRT11LHL2T6yyGKLtK6g77CLeNfEqShbRYc1ww2NK7ofL38GcV&#10;zKri0xT5h89tWiy+jpfjW/+zVWr8OLwuQQQawj18a++0gvnLPIXrm/gE5P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L6J7xQAAAN0AAAAPAAAAAAAAAAAAAAAAAJgCAABkcnMv&#10;ZG93bnJldi54bWxQSwUGAAAAAAQABAD1AAAAigMAAAAA&#10;" strokecolor="#2f5496 [2408]" strokeweight="1.5pt">
                <v:fill opacity="0"/>
              </v:rect>
              <v:rect id="Rectangle 35" o:spid="_x0000_s449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fIpMQA&#10;AADdAAAADwAAAGRycy9kb3ducmV2LnhtbESPQWvCQBSE70L/w/IK3uomwZSauoYSifVobb0/sq9J&#10;MPs2za4a/31XEDwOM/MNs8xH04kzDa61rCCeRSCIK6tbrhX8fJcvbyCcR9bYWSYFV3KQr54mS8y0&#10;vfAXnfe+FgHCLkMFjfd9JqWrGjLoZrYnDt6vHQz6IIda6gEvAW46mUTRqzTYclhosKeioeq4PxkF&#10;h3Td86c0vIvL+SI9HDd/RWyUmj6PH+8gPI3+Eb63t1pBukgTuL0JT0Cu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WHyKT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49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dWX6cYAAADdAAAADwAAAGRycy9kb3ducmV2LnhtbESPQWvCQBSE70L/w/IK3nRTRWmjqzQF&#10;IRE8aEvB2yP7TGKzb2N21fjvXUHocZiZb5j5sjO1uFDrKssK3oYRCOLc6ooLBT/fq8E7COeRNdaW&#10;ScGNHCwXL705xtpeeUuXnS9EgLCLUUHpfRNL6fKSDLqhbYiDd7CtQR9kW0jd4jXATS1HUTSVBisO&#10;CyU29FVS/rc7GwXJbf27sT47pYf98ZQlySjDo1Gq/9p9zkB46vx/+NlOtYLJx2QMjzfhCcjF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HVl+nGAAAA3QAAAA8AAAAAAAAA&#10;AAAAAAAAoQIAAGRycy9kb3ducmV2LnhtbFBLBQYAAAAABAAEAPkAAACUAwAAAAA=&#10;" strokecolor="#2f5496 [2408]" strokeweight="1.5pt"/>
            <v:shape id="AutoShape 37" o:spid="_x0000_s449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jwPncYAAADdAAAADwAAAGRycy9kb3ducmV2LnhtbESPQWvCQBSE70L/w/IK3nRTUWmjqzQF&#10;IRE8aEvB2yP7TGKzb2N21fjvXUHocZiZb5j5sjO1uFDrKssK3oYRCOLc6ooLBT/fq8E7COeRNdaW&#10;ScGNHCwXL705xtpeeUuXnS9EgLCLUUHpfRNL6fKSDLqhbYiDd7CtQR9kW0jd4jXATS1HUTSVBisO&#10;CyU29FVS/rc7GwXJbf27sT47pYf98ZQlySjDo1Gq/9p9zkB46vx/+NlOtYLJx2QMjzfhCcjF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48D53GAAAA3QAAAA8AAAAAAAAA&#10;AAAAAAAAoQIAAGRycy9kb3ducmV2LnhtbFBLBQYAAAAABAAEAPkAAACUAwAAAAA=&#10;" strokecolor="#2f5496 [2408]" strokeweight="1.5pt"/>
          </v:group>
        </w:pict>
      </w:r>
      <w:r w:rsidR="000A4876">
        <w:rPr>
          <w:rFonts w:ascii="ALFABET98" w:hAnsi="ALFABET98"/>
          <w:color w:val="A6A6A6" w:themeColor="background1" w:themeShade="A6"/>
          <w:sz w:val="72"/>
          <w:szCs w:val="72"/>
        </w:rPr>
        <w:t xml:space="preserve">e     e      </w:t>
      </w:r>
    </w:p>
    <w:p w:rsidR="000A4876" w:rsidRDefault="00BD3DCE" w:rsidP="000A4876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488" style="position:absolute;margin-left:-16.1pt;margin-top:9.4pt;width:521.25pt;height:36.85pt;z-index:-25111142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PMlvmMXBAAA8Q8AAA4AAAAAAAAAAAAAAAAALgIAAGRycy9lMm9Eb2MueG1sUEsBAi0AFAAG&#10;AAgAAAAhAFgrD2jgAAAACgEAAA8AAAAAAAAAAAAAAAAAcQYAAGRycy9kb3ducmV2LnhtbFBLBQYA&#10;AAAABAAEAPMAAAB+BwAAAAA=&#10;">
            <v:group id="Group 33" o:spid="_x0000_s449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/FlG1xgAAAN0A&#10;AAAPAAAAAAAAAAAAAAAAAKoCAABkcnMvZG93bnJldi54bWxQSwUGAAAAAAQABAD6AAAAnQMAAAAA&#10;">
              <v:rect id="Rectangle 34" o:spid="_x0000_s449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qflMYA&#10;AADdAAAADwAAAGRycy9kb3ducmV2LnhtbESPT2vCQBTE7wW/w/IKvelGi7ZNXcXWP/RaGwm9PbKv&#10;2WD2bciuJn57VxB6HGbmN8x82dtanKn1lWMF41ECgrhwuuJSQfazHb6C8AFZY+2YFFzIw3IxeJhj&#10;ql3H33Teh1JECPsUFZgQmlRKXxiy6EeuIY7en2sthijbUuoWuwi3tZwkyUxarDguGGzo01Bx3J+s&#10;gucy35g8W/vMjvPZ7nA5fHS/W6WeHvvVO4hAffgP39tfWsH0bfoCtzfxCcjF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oqflMYAAADdAAAADwAAAAAAAAAAAAAAAACYAgAAZHJz&#10;L2Rvd25yZXYueG1sUEsFBgAAAAAEAAQA9QAAAIsDAAAAAA==&#10;" strokecolor="#2f5496 [2408]" strokeweight="1.5pt">
                <v:fill opacity="0"/>
              </v:rect>
              <v:rect id="Rectangle 35" o:spid="_x0000_s449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G//TsEA&#10;AADdAAAADwAAAGRycy9kb3ducmV2LnhtbERPTW+CQBC9m/Q/bKZJb7rQSKPoQoyNrcdq633CjkBk&#10;Z5Fdgf5792Di8eV9r/PRNKKnztWWFcSzCARxYXXNpYK/3910AcJ5ZI2NZVLwTw7y7GWyxlTbgQ/U&#10;H30pQgi7FBVU3replK6oyKCb2ZY4cGfbGfQBdqXUHQ4h3DTyPYo+pMGaQ0OFLW0rKi7Hm1FwSj5b&#10;/paGf+LdfJmcLl/XbWyUensdNysQnkb/FD/ce60gWSZhbngTnoDM7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Rv/07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449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D2gA8cAAADdAAAADwAAAGRycy9kb3ducmV2LnhtbESPQWvCQBSE74X+h+UVems2FZQmukpT&#10;KBjBQ20RvD2yzySafRuzW5P8e7dQ8DjMzDfMYjWYRlypc7VlBa9RDIK4sLrmUsHP9+fLGwjnkTU2&#10;lknBSA5Wy8eHBaba9vxF150vRYCwS1FB5X2bSumKigy6yLbEwTvazqAPsiul7rAPcNPISRzPpMGa&#10;w0KFLX1UVJx3v0ZBNm72W+vzy/p4OF3yLJvkeDJKPT8N73MQngZ/D/+311rBNJkm8PcmPAG5v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wPaADxwAAAN0AAAAPAAAAAAAA&#10;AAAAAAAAAKECAABkcnMvZG93bnJldi54bWxQSwUGAAAAAAQABAD5AAAAlQMAAAAA&#10;" strokecolor="#2f5496 [2408]" strokeweight="1.5pt"/>
            <v:shape id="AutoShape 37" o:spid="_x0000_s448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2vDI8IAAADdAAAADwAAAGRycy9kb3ducmV2LnhtbERPTYvCMBC9L/gfwgje1lRhZa1GscKC&#10;FTysiuBtaMa22kxqE7X+e3MQPD7e93TemkrcqXGlZQWDfgSCOLO65FzBfvf3/QvCeWSNlWVS8CQH&#10;81nna4qxtg/+p/vW5yKEsItRQeF9HUvpsoIMur6tiQN3so1BH2CTS93gI4SbSg6jaCQNlhwaCqxp&#10;WVB22d6MguS5PmysT6+r0/F8TZNkmOLZKNXrtosJCE+t/4jf7pVW8DMehf3hTXgCcvY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2vDI8IAAADdAAAADwAAAAAAAAAAAAAA&#10;AAChAgAAZHJzL2Rvd25yZXYueG1sUEsFBgAAAAAEAAQA+QAAAJADAAAAAA==&#10;" strokecolor="#2f5496 [2408]" strokeweight="1.5pt"/>
          </v:group>
        </w:pict>
      </w:r>
      <w:r w:rsidR="000A4876">
        <w:rPr>
          <w:rFonts w:ascii="ALFABET98" w:hAnsi="ALFABET98"/>
          <w:color w:val="A6A6A6" w:themeColor="background1" w:themeShade="A6"/>
          <w:sz w:val="72"/>
          <w:szCs w:val="72"/>
        </w:rPr>
        <w:t xml:space="preserve">e     e      </w:t>
      </w:r>
    </w:p>
    <w:p w:rsidR="000A4876" w:rsidRDefault="00BD3DCE" w:rsidP="000A4876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482" style="position:absolute;margin-left:-16.1pt;margin-top:9.4pt;width:521.25pt;height:36.85pt;z-index:-25111040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r&#10;JTBkEgQAAPEPAAAOAAAAAAAAAAAAAAAAAC4CAABkcnMvZTJvRG9jLnhtbFBLAQItABQABgAIAAAA&#10;IQBYKw9o4AAAAAoBAAAPAAAAAAAAAAAAAAAAAGwGAABkcnMvZG93bnJldi54bWxQSwUGAAAAAAQA&#10;BADzAAAAeQcAAAAA&#10;">
            <v:group id="Group 33" o:spid="_x0000_s448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OQZ0LxgAAAN0A&#10;AAAPAAAAAAAAAAAAAAAAAKoCAABkcnMvZG93bnJldi54bWxQSwUGAAAAAAQABAD6AAAAnQMAAAAA&#10;">
              <v:rect id="Rectangle 34" o:spid="_x0000_s448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91TKsYA&#10;AADdAAAADwAAAGRycy9kb3ducmV2LnhtbESPzWrDMBCE74W+g9hCb42chJjWiRKaX3pN6mB6W6yN&#10;ZWqtjKXGzttHhUKPw8x8wyxWg23ElTpfO1YwHiUgiEuna64U5J/7l1cQPiBrbByTght5WC0fHxaY&#10;adfzka6nUIkIYZ+hAhNCm0npS0MW/ci1xNG7uM5iiLKrpO6wj3DbyEmSpNJizXHBYEsbQ+X36ccq&#10;mFbFzhT51ud2XKSH8+287r/2Sj0/De9zEIGG8B/+a39oBbO3dAq/b+ITkM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91TKsYAAADdAAAADwAAAAAAAAAAAAAAAACYAgAAZHJz&#10;L2Rvd25yZXYueG1sUEsFBgAAAAAEAAQA9QAAAIsDAAAAAA==&#10;" strokecolor="#2f5496 [2408]" strokeweight="1.5pt">
                <v:fill opacity="0"/>
              </v:rect>
              <v:rect id="Rectangle 35" o:spid="_x0000_s448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04/9sQA&#10;AADdAAAADwAAAGRycy9kb3ducmV2LnhtbESPQWvCQBSE7wX/w/KE3uomxYim2Ygo1h6rNvdH9pmE&#10;ZN+m2VXjv+8WCj0OM/MNk61H04kbDa6xrCCeRSCIS6sbrhR8nfcvSxDOI2vsLJOCBzlY55OnDFNt&#10;73yk28lXIkDYpaig9r5PpXRlTQbdzPbEwbvYwaAPcqikHvAe4KaTr1G0kAYbDgs19rStqWxPV6Og&#10;SHY9H6Thz3g/XyVF+/69jY1Sz9Nx8wbC0+j/w3/tD60gWS3m8PsmPAGZ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tOP/b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48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xxgu8UAAADdAAAADwAAAGRycy9kb3ducmV2LnhtbESPQYvCMBSE78L+h/AWvGm6gqLVKHZB&#10;sIKH1WXB26N5ttXmpTZR6783C4LHYWa+YWaL1lTiRo0rLSv46kcgiDOrS84V/O5XvTEI55E1VpZJ&#10;wYMcLOYfnRnG2t75h247n4sAYRejgsL7OpbSZQUZdH1bEwfvaBuDPsgml7rBe4CbSg6iaCQNlhwW&#10;Cqzpu6DsvLsaBclj87e1Pr2sj4fTJU2SQYono1T3s11OQXhq/Tv8aq+1guFkNIT/N+EJyPkT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xxgu8UAAADdAAAADwAAAAAAAAAA&#10;AAAAAAChAgAAZHJzL2Rvd25yZXYueG1sUEsFBgAAAAAEAAQA+QAAAJMDAAAAAA==&#10;" strokecolor="#2f5496 [2408]" strokeweight="1.5pt"/>
            <v:shape id="AutoShape 37" o:spid="_x0000_s448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87+zMcAAADdAAAADwAAAGRycy9kb3ducmV2LnhtbESPT2vCQBTE7wW/w/KE3uqmQoONbqQR&#10;BFPoQVsEb4/sM3/Mvo3ZrcZv3xWEHoeZ+Q2zWA6mFRfqXW1ZweskAkFcWF1zqeDne/0yA+E8ssbW&#10;Mim4kYNlOnpaYKLtlbd02flSBAi7BBVU3neJlK6oyKCb2I44eEfbG/RB9qXUPV4D3LRyGkWxNFhz&#10;WKiwo1VFxWn3axRkt8/9l/X5eXM8NOc8y6Y5Nkap5/HwMQfhafD/4Ud7oxW8vccx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Pzv7MxwAAAN0AAAAPAAAAAAAA&#10;AAAAAAAAAKECAABkcnMvZG93bnJldi54bWxQSwUGAAAAAAQABAD5AAAAlQMAAAAA&#10;" strokecolor="#2f5496 [2408]" strokeweight="1.5pt"/>
          </v:group>
        </w:pict>
      </w:r>
      <w:r w:rsidR="000A4876">
        <w:rPr>
          <w:rFonts w:ascii="ALFABET98" w:hAnsi="ALFABET98"/>
          <w:color w:val="A6A6A6" w:themeColor="background1" w:themeShade="A6"/>
          <w:sz w:val="72"/>
          <w:szCs w:val="72"/>
        </w:rPr>
        <w:t xml:space="preserve">e           </w:t>
      </w:r>
    </w:p>
    <w:p w:rsidR="000A4876" w:rsidRDefault="00BD3DCE" w:rsidP="000A4876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476" style="position:absolute;margin-left:-16.1pt;margin-top:9.4pt;width:521.25pt;height:36.85pt;z-index:-25110937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jKjQFg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K4yo0BYEAADxDwAADgAAAAAAAAAAAAAAAAAuAgAAZHJzL2Uyb0RvYy54bWxQSwECLQAUAAYA&#10;CAAAACEAWCsPaOAAAAAKAQAADwAAAAAAAAAAAAAAAABwBgAAZHJzL2Rvd25yZXYueG1sUEsFBgAA&#10;AAAEAAQA8wAAAH0HAAAAAA==&#10;">
            <v:group id="Group 33" o:spid="_x0000_s447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6mq4cQAAADdAAAA&#10;DwAAAAAAAAAAAAAAAACqAgAAZHJzL2Rvd25yZXYueG1sUEsFBgAAAAAEAAQA+gAAAJsDAAAAAA==&#10;">
              <v:rect id="Rectangle 34" o:spid="_x0000_s448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VkwMYA&#10;AADdAAAADwAAAGRycy9kb3ducmV2LnhtbESPT2vCQBTE74V+h+UVeqsbK4aaukpb/+BVGwm9PbLP&#10;bDD7NmS3Jn57Vyj0OMzMb5j5crCNuFDna8cKxqMEBHHpdM2Vgvx78/IGwgdkjY1jUnAlD8vF48Mc&#10;M+163tPlECoRIewzVGBCaDMpfWnIoh+5ljh6J9dZDFF2ldQd9hFuG/maJKm0WHNcMNjSl6HyfPi1&#10;CiZVsTZFvvK5HRfp9ng9fvY/G6Wen4aPdxCBhvAf/mvvtILpLJ3B/U18AnJx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jVkwMYAAADdAAAADwAAAAAAAAAAAAAAAACYAgAAZHJz&#10;L2Rvd25yZXYueG1sUEsFBgAAAAAEAAQA9QAAAIsDAAAAAA==&#10;" strokecolor="#2f5496 [2408]" strokeweight="1.5pt">
                <v:fill opacity="0"/>
              </v:rect>
              <v:rect id="Rectangle 35" o:spid="_x0000_s448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yvKMAA&#10;AADdAAAADwAAAGRycy9kb3ducmV2LnhtbERPy4rCMBTdC/5DuMLsNK1YH9UoojjO0uf+0lzbYnNT&#10;m4x2/t4sBlweznuxak0lntS40rKCeBCBIM6sLjlXcDnv+lMQziNrrCyTgj9ysFp2OwtMtX3xkZ4n&#10;n4sQwi5FBYX3dSqlywoy6Aa2Jg7czTYGfYBNLnWDrxBuKjmMorE0WHJoKLCmTUHZ/fRrFFyTbc17&#10;afgQ70az5Hr/fmxio9RXr13PQXhq/Uf87/7RCpLZJOwPb8ITkMs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ayvKM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447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f7wZccAAADdAAAADwAAAGRycy9kb3ducmV2LnhtbESPT2vCQBTE70K/w/IKvZmNQm1N3Ugj&#10;CKbgQVuE3h7ZZ/40+zZmV43fvisUehxm5jfMYjmYVlyod7VlBZMoBkFcWF1zqeDrcz1+BeE8ssbW&#10;Mim4kYNl+jBaYKLtlXd02ftSBAi7BBVU3neJlK6oyKCLbEccvKPtDfog+1LqHq8Bblo5jeOZNFhz&#10;WKiwo1VFxc/+bBRkt4/D1vr8tDl+N6c8y6Y5Nkapp8fh/Q2Ep8H/h//aG63gef4ygfub8ARk+g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F/vBlxwAAAN0AAAAPAAAAAAAA&#10;AAAAAAAAAKECAABkcnMvZG93bnJldi54bWxQSwUGAAAAAAQABAD5AAAAlQMAAAAA&#10;" strokecolor="#2f5496 [2408]" strokeweight="1.5pt"/>
            <v:shape id="AutoShape 37" o:spid="_x0000_s447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SxuEscAAADdAAAADwAAAGRycy9kb3ducmV2LnhtbESPT2vCQBTE70K/w/IKvemmgWqbupFG&#10;EIzQg7YUentkX/7Y7NuYXTV+e7cgeBxm5jfMfDGYVpyod41lBc+TCARxYXXDlYLvr9X4FYTzyBpb&#10;y6TgQg4W6cNojom2Z97SaecrESDsElRQe98lUrqiJoNuYjvi4JW2N+iD7CupezwHuGllHEVTabDh&#10;sFBjR8uair/d0SjILpufT+vzw7r83R/yLItz3Bulnh6Hj3cQngZ/D9/aa63g5W0Ww/+b8ARke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1LG4SxwAAAN0AAAAPAAAAAAAA&#10;AAAAAAAAAKECAABkcnMvZG93bnJldi54bWxQSwUGAAAAAAQABAD5AAAAlQMAAAAA&#10;" strokecolor="#2f5496 [2408]" strokeweight="1.5pt"/>
          </v:group>
        </w:pict>
      </w:r>
      <w:r w:rsidR="000A4876">
        <w:rPr>
          <w:rFonts w:ascii="ALFABET98" w:hAnsi="ALFABET98"/>
          <w:color w:val="A6A6A6" w:themeColor="background1" w:themeShade="A6"/>
          <w:sz w:val="72"/>
          <w:szCs w:val="72"/>
        </w:rPr>
        <w:t xml:space="preserve">e           </w:t>
      </w:r>
    </w:p>
    <w:p w:rsidR="000A4876" w:rsidRDefault="00BD3DCE" w:rsidP="000A4876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470" style="position:absolute;margin-left:-16.1pt;margin-top:9.4pt;width:521.25pt;height:36.85pt;z-index:-25110835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HJhzw0XBAAA8Q8AAA4AAAAAAAAAAAAAAAAALgIAAGRycy9lMm9Eb2MueG1sUEsBAi0AFAAG&#10;AAgAAAAhAFgrD2jgAAAACgEAAA8AAAAAAAAAAAAAAAAAcQYAAGRycy9kb3ducmV2LnhtbFBLBQYA&#10;AAAABAAEAPMAAAB+BwAAAAA=&#10;">
            <v:group id="Group 33" o:spid="_x0000_s447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az02OccAAADd&#10;AAAADwAAAAAAAAAAAAAAAACqAgAAZHJzL2Rvd25yZXYueG1sUEsFBgAAAAAEAAQA+gAAAJ4DAAAA&#10;AA==&#10;">
              <v:rect id="Rectangle 34" o:spid="_x0000_s447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H4GMYA&#10;AADdAAAADwAAAGRycy9kb3ducmV2LnhtbESPT2vCQBTE7wW/w/IKvelGi7ZNXcXWP/RaGwm9PbKv&#10;2WD2bciuJn57VxB6HGbmN8x82dtanKn1lWMF41ECgrhwuuJSQfazHb6C8AFZY+2YFFzIw3IxeJhj&#10;ql3H33Teh1JECPsUFZgQmlRKXxiy6EeuIY7en2sthijbUuoWuwi3tZwkyUxarDguGGzo01Bx3J+s&#10;gucy35g8W/vMjvPZ7nA5fHS/W6WeHvvVO4hAffgP39tfWsH07WUKtzfxCcjF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qH4GMYAAADdAAAADwAAAAAAAAAAAAAAAACYAgAAZHJz&#10;L2Rvd25yZXYueG1sUEsFBgAAAAAEAAQA9QAAAIsDAAAAAA==&#10;" strokecolor="#2f5496 [2408]" strokeweight="1.5pt">
                <v:fill opacity="0"/>
              </v:rect>
              <v:rect id="Rectangle 35" o:spid="_x0000_s447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mSx8UA&#10;AADdAAAADwAAAGRycy9kb3ducmV2LnhtbESPzWrDMBCE74W+g9hAb43sEiexEyWUhLQ95s/3xdrY&#10;JtbKtVTbffuqUOhxmJlvmPV2NI3oqXO1ZQXxNAJBXFhdc6ngejk8L0E4j6yxsUwKvsnBdvP4sMZM&#10;24FP1J99KQKEXYYKKu/bTEpXVGTQTW1LHLyb7Qz6ILtS6g6HADeNfImiuTRYc1iosKVdRcX9/GUU&#10;5Mm+5Xdp+BgfZmmS398+d7FR6mkyvq5AeBr9f/iv/aEVJOliDr9vwhOQm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CZLH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447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VvNiscAAADdAAAADwAAAGRycy9kb3ducmV2LnhtbESPT2vCQBTE74LfYXmCN7Op0FqjqzSF&#10;gil48A+Ct0f2mcRm38bsqvHbdwtCj8PM/IaZLztTixu1rrKs4CWKQRDnVldcKNjvvkbvIJxH1lhb&#10;JgUPcrBc9HtzTLS984ZuW1+IAGGXoILS+yaR0uUlGXSRbYiDd7KtQR9kW0jd4j3ATS3HcfwmDVYc&#10;Fkps6LOk/Gd7NQrSx/dhbX12WZ2O50uWpuMMz0ap4aD7mIHw1Pn/8LO90gpep5MJ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lW82KxwAAAN0AAAAPAAAAAAAA&#10;AAAAAAAAAKECAABkcnMvZG93bnJldi54bWxQSwUGAAAAAAQABAD5AAAAlQMAAAAA&#10;" strokecolor="#2f5496 [2408]" strokeweight="1.5pt"/>
            <v:shape id="AutoShape 37" o:spid="_x0000_s447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MRZ+MQAAADdAAAADwAAAGRycy9kb3ducmV2LnhtbERPy2rCQBTdC/2H4Ra600mFvlIn0giC&#10;EbrQFsHdJXPNo5k7MTNN4t87C8Hl4bwXy9E0oqfOVZYVPM8iEMS51RUXCn5/1tN3EM4ja2wsk4IL&#10;OVgmD5MFxtoOvKN+7wsRQtjFqKD0vo2ldHlJBt3MtsSBO9nOoA+wK6TucAjhppHzKHqVBisODSW2&#10;tCop/9v/GwXpZXv4tj47b07H+pyl6TzD2ij19Dh+fYLwNPq7+ObeaAUvH29hbngTnoBMr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UxFn4xAAAAN0AAAAPAAAAAAAAAAAA&#10;AAAAAKECAABkcnMvZG93bnJldi54bWxQSwUGAAAAAAQABAD5AAAAkgMAAAAA&#10;" strokecolor="#2f5496 [2408]" strokeweight="1.5pt"/>
          </v:group>
        </w:pict>
      </w:r>
      <w:r w:rsidR="000A4876">
        <w:rPr>
          <w:rFonts w:ascii="ALFABET98" w:hAnsi="ALFABET98"/>
          <w:color w:val="A6A6A6" w:themeColor="background1" w:themeShade="A6"/>
          <w:sz w:val="72"/>
          <w:szCs w:val="72"/>
        </w:rPr>
        <w:t xml:space="preserve">e          </w:t>
      </w:r>
    </w:p>
    <w:p w:rsidR="000A4876" w:rsidRDefault="00BD3DCE" w:rsidP="000A4876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4464" style="position:absolute;margin-left:-16.1pt;margin-top:9.4pt;width:521.25pt;height:36.85pt;z-index:-25110732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dVPE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v&#10;ldVPEgQAAPEPAAAOAAAAAAAAAAAAAAAAAC4CAABkcnMvZTJvRG9jLnhtbFBLAQItABQABgAIAAAA&#10;IQBYKw9o4AAAAAoBAAAPAAAAAAAAAAAAAAAAAGwGAABkcnMvZG93bnJldi54bWxQSwUGAAAAAAQA&#10;BADzAAAAeQcAAAAA&#10;">
            <v:group id="Group 33" o:spid="_x0000_s446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h00AdwwAAAN0AAAAP&#10;AAAAAAAAAAAAAAAAAKoCAABkcnMvZG93bnJldi54bWxQSwUGAAAAAAQABAD6AAAAmgMAAAAA&#10;">
              <v:rect id="Rectangle 34" o:spid="_x0000_s446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+OPMUA&#10;AADdAAAADwAAAGRycy9kb3ducmV2LnhtbESPT2vCQBTE70K/w/IK3nSTimKjq/SfpVc1Enp7ZJ/Z&#10;0OzbkN2a+O3dQsHjMDO/YdbbwTbiQp2vHStIpwkI4tLpmisF+XE3WYLwAVlj45gUXMnDdvMwWmOm&#10;Xc97uhxCJSKEfYYKTAhtJqUvDVn0U9cSR+/sOoshyq6SusM+wm0jn5JkIS3WHBcMtvRmqPw5/FoF&#10;s6r4MEX+7nObFovP0/X02n/vlBo/Di8rEIGGcA//t7+0gvnzMoW/N/EJyM0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4T448xQAAAN0AAAAPAAAAAAAAAAAAAAAAAJgCAABkcnMv&#10;ZG93bnJldi54bWxQSwUGAAAAAAQABAD1AAAAigMAAAAA&#10;" strokecolor="#2f5496 [2408]" strokeweight="1.5pt">
                <v:fill opacity="0"/>
              </v:rect>
              <v:rect id="Rectangle 35" o:spid="_x0000_s446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+fk48QA&#10;AADdAAAADwAAAGRycy9kb3ducmV2LnhtbESPQWvCQBSE7wX/w/KE3uomYoqm2YhYrD1Wbe6P7DMJ&#10;yb5Ns6vGf98tFDwOM/MNk61H04krDa6xrCCeRSCIS6sbrhR8n3YvSxDOI2vsLJOCOzlY55OnDFNt&#10;b3yg69FXIkDYpaig9r5PpXRlTQbdzPbEwTvbwaAPcqikHvAW4KaT8yh6lQYbDgs19rStqWyPF6Og&#10;SN573kvDX/FusUqK9uNnGxulnqfj5g2Ep9E/wv/tT60gWS3n8PcmPAGZ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vn5OP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46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7W7rscAAADdAAAADwAAAGRycy9kb3ducmV2LnhtbESPT2vCQBTE7wW/w/IK3uqmSouNbsQU&#10;CqbgQS2Ct0f25Y9m38bsVuO37woFj8PM/IaZL3rTiAt1rras4HUUgSDOra65VPCz+3qZgnAeWWNj&#10;mRTcyMEiGTzNMdb2yhu6bH0pAoRdjAoq79tYSpdXZNCNbEscvMJ2Bn2QXSl1h9cAN40cR9G7NFhz&#10;WKiwpc+K8tP21yhIb9/7tfXZeVUcjucsTccZHo1Sw+d+OQPhqfeP8H97pRW8fUwncH8TnoB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vtbuuxwAAAN0AAAAPAAAAAAAA&#10;AAAAAAAAAKECAABkcnMvZG93bnJldi54bWxQSwUGAAAAAAQABAD5AAAAlQMAAAAA&#10;" strokecolor="#2f5496 [2408]" strokeweight="1.5pt"/>
            <v:shape id="AutoShape 37" o:spid="_x0000_s446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Fwj2scAAADdAAAADwAAAGRycy9kb3ducmV2LnhtbESPT2vCQBTE7wW/w/IK3uqmYouNbsQU&#10;CqbgQS2Ct0f25Y9m38bsVuO37woFj8PM/IaZL3rTiAt1rras4HUUgSDOra65VPCz+3qZgnAeWWNj&#10;mRTcyMEiGTzNMdb2yhu6bH0pAoRdjAoq79tYSpdXZNCNbEscvMJ2Bn2QXSl1h9cAN40cR9G7NFhz&#10;WKiwpc+K8tP21yhIb9/7tfXZeVUcjucsTccZHo1Sw+d+OQPhqfeP8H97pRW8fUwncH8TnoB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gXCPaxwAAAN0AAAAPAAAAAAAA&#10;AAAAAAAAAKECAABkcnMvZG93bnJldi54bWxQSwUGAAAAAAQABAD5AAAAlQMAAAAA&#10;" strokecolor="#2f5496 [2408]" strokeweight="1.5pt"/>
          </v:group>
        </w:pict>
      </w:r>
      <w:r w:rsidR="000A4876">
        <w:rPr>
          <w:rFonts w:ascii="ALFABET98" w:hAnsi="ALFABET98"/>
          <w:color w:val="A6A6A6" w:themeColor="background1" w:themeShade="A6"/>
          <w:sz w:val="72"/>
          <w:szCs w:val="72"/>
        </w:rPr>
        <w:t xml:space="preserve">e           </w:t>
      </w:r>
    </w:p>
    <w:p w:rsidR="000A4876" w:rsidRDefault="00BD3DCE" w:rsidP="000A4876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458" style="position:absolute;margin-left:-16.1pt;margin-top:9.4pt;width:521.25pt;height:36.85pt;z-index:-25110630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EGvRjsXBAAA8Q8AAA4AAAAAAAAAAAAAAAAALgIAAGRycy9lMm9Eb2MueG1sUEsBAi0AFAAG&#10;AAgAAAAhAFgrD2jgAAAACgEAAA8AAAAAAAAAAAAAAAAAcQYAAGRycy9kb3ducmV2LnhtbFBLBQYA&#10;AAAABAAEAPMAAAB+BwAAAAA=&#10;">
            <v:group id="Group 33" o:spid="_x0000_s446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Bdn3yxgAAAN0A&#10;AAAPAAAAAAAAAAAAAAAAAKoCAABkcnMvZG93bnJldi54bWxQSwUGAAAAAAQABAD6AAAAnQMAAAAA&#10;">
              <v:rect id="Rectangle 34" o:spid="_x0000_s446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qz08YA&#10;AADdAAAADwAAAGRycy9kb3ducmV2LnhtbESPQWvCQBSE70L/w/IKvdWNlVqNrmJtLV61keDtkX1m&#10;g9m3Ibs18d93CwWPw8x8wyxWva3FlVpfOVYwGiYgiAunKy4VZN/b5ykIH5A11o5JwY08rJYPgwWm&#10;2nW8p+shlCJC2KeowITQpFL6wpBFP3QNcfTOrrUYomxLqVvsItzW8iVJJtJixXHBYEMbQ8Xl8GMV&#10;jMv80+TZh8/sKJ98HW/H9+60VerpsV/PQQTqwz38395pBa+z6Rv8vYlPQC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Oqz08YAAADdAAAADwAAAAAAAAAAAAAAAACYAgAAZHJz&#10;L2Rvd25yZXYueG1sUEsFBgAAAAAEAAQA9QAAAIsDAAAAAA==&#10;" strokecolor="#2f5496 [2408]" strokeweight="1.5pt">
                <v:fill opacity="0"/>
              </v:rect>
              <v:rect id="Rectangle 35" o:spid="_x0000_s446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/TCcAA&#10;AADdAAAADwAAAGRycy9kb3ducmV2LnhtbERPy4rCMBTdC/5DuII7TTtY0doo4qAzS1/dX5prW2xu&#10;ahO18/eTxcAsD+edbXrTiBd1rrasIJ5GIIgLq2suFVwv+8kChPPIGhvLpOCHHGzWw0GGqbZvPtHr&#10;7EsRQtilqKDyvk2ldEVFBt3UtsSBu9nOoA+wK6Xu8B3CTSM/omguDdYcGipsaVdRcT8/jYI8+Wz5&#10;Sxo+xvvZMsnvh8cuNkqNR/12BcJT7//Ff+5vrSBZLsLc8CY8Abn+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g/TCc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446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l2MRMcAAADdAAAADwAAAGRycy9kb3ducmV2LnhtbESPQWvCQBSE7wX/w/KE3urGQIumrsEI&#10;gil4qC2F3h7ZZxKbfRuz2yT++65Q8DjMzDfMKh1NI3rqXG1ZwXwWgSAurK65VPD5sXtagHAeWWNj&#10;mRRcyUG6njysMNF24Hfqj74UAcIuQQWV920ipSsqMuhmtiUO3sl2Bn2QXSl1h0OAm0bGUfQiDdYc&#10;FipsaVtR8XP8NQqy69vXwfr8sj99ny95lsU5no1Sj9Nx8wrC0+jv4f/2Xit4Xi6W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OXYxExwAAAN0AAAAPAAAAAAAA&#10;AAAAAAAAAKECAABkcnMvZG93bnJldi54bWxQSwUGAAAAAAQABAD5AAAAlQMAAAAA&#10;" strokecolor="#2f5496 [2408]" strokeweight="1.5pt"/>
            <v:shape id="AutoShape 37" o:spid="_x0000_s445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r6zBMQAAADdAAAADwAAAGRycy9kb3ducmV2LnhtbERPTWvCQBC9F/wPywi9NRsDLTVmFSMI&#10;ptBDbRG8DdkxiWZnk+xW47/vHgoeH+87W42mFVcaXGNZwSyKQRCXVjdcKfj53r68g3AeWWNrmRTc&#10;ycFqOXnKMNX2xl903ftKhBB2KSqove9SKV1Zk0EX2Y44cCc7GPQBDpXUA95CuGllEsdv0mDDoaHG&#10;jjY1lZf9r1GQ3z8On9YX/e50PPdFnicFno1Sz9NxvQDhafQP8b97pxW8zudhf3gTnoBc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avrMExAAAAN0AAAAPAAAAAAAAAAAA&#10;AAAAAKECAABkcnMvZG93bnJldi54bWxQSwUGAAAAAAQABAD5AAAAkgMAAAAA&#10;" strokecolor="#2f5496 [2408]" strokeweight="1.5pt"/>
          </v:group>
        </w:pict>
      </w:r>
      <w:r w:rsidR="000A4876">
        <w:rPr>
          <w:rFonts w:ascii="ALFABET98" w:hAnsi="ALFABET98"/>
          <w:color w:val="A6A6A6" w:themeColor="background1" w:themeShade="A6"/>
          <w:sz w:val="72"/>
          <w:szCs w:val="72"/>
        </w:rPr>
        <w:t xml:space="preserve">e           </w:t>
      </w:r>
    </w:p>
    <w:p w:rsidR="000A4876" w:rsidRDefault="00BD3DCE" w:rsidP="000A4876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452" style="position:absolute;margin-left:-16.1pt;margin-top:9.4pt;width:521.25pt;height:36.85pt;z-index:-25110528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v&#10;D3dXEgQAAPEPAAAOAAAAAAAAAAAAAAAAAC4CAABkcnMvZTJvRG9jLnhtbFBLAQItABQABgAIAAAA&#10;IQBYKw9o4AAAAAoBAAAPAAAAAAAAAAAAAAAAAGwGAABkcnMvZG93bnJldi54bWxQSwUGAAAAAAQA&#10;BADzAAAAeQcAAAAA&#10;">
            <v:group id="Group 33" o:spid="_x0000_s445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7lO0sxgAAAN0A&#10;AAAPAAAAAAAAAAAAAAAAAKoCAABkcnMvZG93bnJldi54bWxQSwUGAAAAAAQABAD6AAAAnQMAAAAA&#10;">
              <v:rect id="Rectangle 34" o:spid="_x0000_s445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gjDcYA&#10;AADdAAAADwAAAGRycy9kb3ducmV2LnhtbESPT2vCQBTE7wW/w/IK3nRjpaKpq9g/Fq9qJHh7ZF+z&#10;odm3Ibua+O27gtDjMDO/YZbr3tbiSq2vHCuYjBMQxIXTFZcKsuN2NAfhA7LG2jEpuJGH9WrwtMRU&#10;u473dD2EUkQI+xQVmBCaVEpfGLLox64hjt6Pay2GKNtS6ha7CLe1fEmSmbRYcVww2NCHoeL3cLEK&#10;pmX+ZfLs02d2ks++T7fTe3feKjV87jdvIAL14T/8aO+0gtfFYgr3N/EJyN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ggjDcYAAADdAAAADwAAAAAAAAAAAAAAAACYAgAAZHJz&#10;L2Rvd25yZXYueG1sUEsFBgAAAAAEAAQA9QAAAIsDAAAAAA==&#10;" strokecolor="#2f5496 [2408]" strokeweight="1.5pt">
                <v:fill opacity="0"/>
              </v:rect>
              <v:rect id="Rectangle 35" o:spid="_x0000_s445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tP0cMA&#10;AADdAAAADwAAAGRycy9kb3ducmV2LnhtbESPT4vCMBTE74LfITzBm6ZdrGyrUcRF1+Ouf+6P5tkW&#10;m5faRK3ffiMseBxm5jfMfNmZWtypdZVlBfE4AkGcW11xoeB42Iw+QTiPrLG2TAqe5GC56PfmmGn7&#10;4F+6730hAoRdhgpK75tMSpeXZNCNbUMcvLNtDfog20LqFh8Bbmr5EUVTabDisFBiQ+uS8sv+ZhSc&#10;kq+Gv6Xhn3gzSZPTZXtdx0ap4aBbzUB46vw7/N/eaQVJmk7g9SY8Abn4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ptP0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45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skQnMcAAADdAAAADwAAAGRycy9kb3ducmV2LnhtbESPQWvCQBSE74X+h+UVems2FZQmukpT&#10;KBjBQ20RvD2yzySafRuzW5P8e7dQ8DjMzDfMYjWYRlypc7VlBa9RDIK4sLrmUsHP9+fLGwjnkTU2&#10;lknBSA5Wy8eHBaba9vxF150vRYCwS1FB5X2bSumKigy6yLbEwTvazqAPsiul7rAPcNPISRzPpMGa&#10;w0KFLX1UVJx3v0ZBNm72W+vzy/p4OF3yLJvkeDJKPT8N73MQngZ/D/+311rBNEmm8PcmPAG5v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KyRCcxwAAAN0AAAAPAAAAAAAA&#10;AAAAAAAAAKECAABkcnMvZG93bnJldi54bWxQSwUGAAAAAAQABAD5AAAAlQMAAAAA&#10;" strokecolor="#2f5496 [2408]" strokeweight="1.5pt"/>
            <v:shape id="AutoShape 37" o:spid="_x0000_s445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huO68cAAADdAAAADwAAAGRycy9kb3ducmV2LnhtbESPQWvCQBSE7wX/w/KE3urGQKWmrsEI&#10;gin0oC2F3h7ZZxKbfRuz2yT++65Q8DjMzDfMKh1NI3rqXG1ZwXwWgSAurK65VPD5sXt6AeE8ssbG&#10;Mim4koN0PXlYYaLtwAfqj74UAcIuQQWV920ipSsqMuhmtiUO3sl2Bn2QXSl1h0OAm0bGUbSQBmsO&#10;CxW2tK2o+Dn+GgXZ9e3r3fr8sj99ny95lsU5no1Sj9Nx8wrC0+jv4f/2Xit4Xi4X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6G47rxwAAAN0AAAAPAAAAAAAA&#10;AAAAAAAAAKECAABkcnMvZG93bnJldi54bWxQSwUGAAAAAAQABAD5AAAAlQMAAAAA&#10;" strokecolor="#2f5496 [2408]" strokeweight="1.5pt"/>
          </v:group>
        </w:pict>
      </w:r>
      <w:r w:rsidR="000A4876">
        <w:rPr>
          <w:rFonts w:ascii="ALFABET98" w:hAnsi="ALFABET98"/>
          <w:color w:val="A6A6A6" w:themeColor="background1" w:themeShade="A6"/>
          <w:sz w:val="72"/>
          <w:szCs w:val="72"/>
        </w:rPr>
        <w:t xml:space="preserve">e         </w:t>
      </w:r>
    </w:p>
    <w:p w:rsidR="000A4876" w:rsidRDefault="00BD3DCE" w:rsidP="000A4876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446" style="position:absolute;margin-left:-16.1pt;margin-top:9.4pt;width:521.25pt;height:36.85pt;z-index:-25110425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lxrmThYEAADxDwAADgAAAAAAAAAAAAAAAAAuAgAAZHJzL2Uyb0RvYy54bWxQSwECLQAUAAYA&#10;CAAAACEAWCsPaOAAAAAKAQAADwAAAAAAAAAAAAAAAABwBgAAZHJzL2Rvd25yZXYueG1sUEsFBgAA&#10;AAAEAAQA8wAAAH0HAAAAAA==&#10;">
            <v:group id="Group 33" o:spid="_x0000_s444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afNrGwwAAAN0AAAAP&#10;AAAAAAAAAAAAAAAAAKoCAABkcnMvZG93bnJldi54bWxQSwUGAAAAAAQABAD6AAAAmgMAAAAA&#10;">
              <v:rect id="Rectangle 34" o:spid="_x0000_s445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AU58YA&#10;AADdAAAADwAAAGRycy9kb3ducmV2LnhtbESPQWvCQBSE74X+h+UVvNWNlkoTXaW1tXjVRoK3R/aZ&#10;DWbfhuxq4r/vCoUeh5n5hlmsBtuIK3W+dqxgMk5AEJdO11wpyH82z28gfEDW2DgmBTfysFo+Piww&#10;067nHV33oRIRwj5DBSaENpPSl4Ys+rFriaN3cp3FEGVXSd1hH+G2kdMkmUmLNccFgy2tDZXn/cUq&#10;eKmKL1Pknz63k2L2fbgdPvrjRqnR0/A+BxFoCP/hv/ZWK3hN0xTub+ITkM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+AU58YAAADdAAAADwAAAAAAAAAAAAAAAACYAgAAZHJz&#10;L2Rvd25yZXYueG1sUEsFBgAAAAAEAAQA9QAAAIsDAAAAAA==&#10;" strokecolor="#2f5496 [2408]" strokeweight="1.5pt">
                <v:fill opacity="0"/>
              </v:rect>
              <v:rect id="Rectangle 35" o:spid="_x0000_s445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/36sAA&#10;AADdAAAADwAAAGRycy9kb3ducmV2LnhtbERPTYvCMBC9C/6HMAveNKmouF2jiIurR616H5rZtthM&#10;apPV7r83B8Hj430vVp2txZ1aXznWkIwUCOLcmYoLDefTdjgH4QOywdoxafgnD6tlv7fA1LgHH+me&#10;hULEEPYpaihDaFIpfV6SRT9yDXHkfl1rMUTYFtK0+IjhtpZjpWbSYsWxocSGNiXl1+zParhMvxve&#10;ScuHZDv5nF6uP7dNYrUefHTrLxCBuvAWv9x7o2GmVNwf38QnIJd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D/36s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444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G2op8UAAADdAAAADwAAAGRycy9kb3ducmV2LnhtbESPQYvCMBSE7wv+h/AEb2uiB1mqUawg&#10;WMHDuiJ4ezTPttq81CZq/fdmYWGPw8x8w8wWna3Fg1pfOdYwGioQxLkzFRcaDj/rzy8QPiAbrB2T&#10;hhd5WMx7HzNMjHvyNz32oRARwj5BDWUITSKlz0uy6IeuIY7e2bUWQ5RtIU2Lzwi3tRwrNZEWK44L&#10;JTa0Kim/7u9WQ/raHncuZLfN+XS5ZWk6zvBitR70u+UURKAu/If/2hujYaLUCH7fxCcg52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5G2op8UAAADdAAAADwAAAAAAAAAA&#10;AAAAAAChAgAAZHJzL2Rvd25yZXYueG1sUEsFBgAAAAAEAAQA+QAAAJMDAAAAAA==&#10;" strokecolor="#2f5496 [2408]" strokeweight="1.5pt"/>
            <v:shape id="AutoShape 37" o:spid="_x0000_s444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L820MUAAADdAAAADwAAAGRycy9kb3ducmV2LnhtbESPQWvCQBSE7wX/w/IEb3XXHKREVzGC&#10;YAQPtaXg7ZF9JtHs25hdNf57t1DocZiZb5j5sreNuFPna8caJmMFgrhwpuZSw/fX5v0DhA/IBhvH&#10;pOFJHpaLwdscU+Me/En3QyhFhLBPUUMVQptK6YuKLPqxa4mjd3KdxRBlV0rT4SPCbSMTpabSYs1x&#10;ocKW1hUVl8PNasieu5+9C/l1ezqer3mWJTmerdajYb+agQjUh//wX3trNEyVSuD3TXwCcvE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L820MUAAADdAAAADwAAAAAAAAAA&#10;AAAAAAChAgAAZHJzL2Rvd25yZXYueG1sUEsFBgAAAAAEAAQA+QAAAJMDAAAAAA==&#10;" strokecolor="#2f5496 [2408]" strokeweight="1.5pt"/>
          </v:group>
        </w:pict>
      </w:r>
      <w:r w:rsidR="000A4876">
        <w:rPr>
          <w:rFonts w:ascii="ALFABET98" w:hAnsi="ALFABET98"/>
          <w:color w:val="A6A6A6" w:themeColor="background1" w:themeShade="A6"/>
          <w:sz w:val="72"/>
          <w:szCs w:val="72"/>
        </w:rPr>
        <w:t xml:space="preserve">e          </w:t>
      </w:r>
    </w:p>
    <w:p w:rsidR="000A4876" w:rsidRDefault="00BD3DCE" w:rsidP="000A4876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440" style="position:absolute;margin-left:-16.1pt;margin-top:9.4pt;width:521.25pt;height:36.85pt;z-index:-25110323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0WdhKxYEAADxDwAADgAAAAAAAAAAAAAAAAAuAgAAZHJzL2Uyb0RvYy54bWxQSwECLQAUAAYA&#10;CAAAACEAWCsPaOAAAAAKAQAADwAAAAAAAAAAAAAAAABwBgAAZHJzL2Rvd25yZXYueG1sUEsFBgAA&#10;AAAEAAQA8wAAAH0HAAAAAA==&#10;">
            <v:group id="Group 33" o:spid="_x0000_s444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Krm77xgAAAN0A&#10;AAAPAAAAAAAAAAAAAAAAAKoCAABkcnMvZG93bnJldi54bWxQSwUGAAAAAAQABAD6AAAAnQMAAAAA&#10;">
              <v:rect id="Rectangle 34" o:spid="_x0000_s444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zKg2sUA&#10;AADdAAAADwAAAGRycy9kb3ducmV2LnhtbESPQWvCQBSE70L/w/IKvemulYaSukpbtXitjYTeHtnX&#10;bGj2bciuJv77rlDwOMzMN8xyPbpWnKkPjWcN85kCQVx503CtofjaTZ9BhIhssPVMGi4UYL26mywx&#10;N37gTzofYi0ShEOOGmyMXS5lqCw5DDPfESfvx/cOY5J9LU2PQ4K7Vj4qlUmHDacFix29W6p+Dyen&#10;YVGXW1sWm1C4eZl9HC/Ht+F7p/XD/fj6AiLSGG/h//beaMiUeoLrm/QE5O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MqDaxQAAAN0AAAAPAAAAAAAAAAAAAAAAAJgCAABkcnMv&#10;ZG93bnJldi54bWxQSwUGAAAAAAQABAD1AAAAigMAAAAA&#10;" strokecolor="#2f5496 [2408]" strokeweight="1.5pt">
                <v:fill opacity="0"/>
              </v:rect>
              <v:rect id="Rectangle 35" o:spid="_x0000_s444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rKBcIA&#10;AADdAAAADwAAAGRycy9kb3ducmV2LnhtbESPT4vCMBTE7wt+h/AEb2vaRUWrqYiLusf13/3RPNvS&#10;5qU2Ueu33wjCHoeZ+Q2zWHamFndqXWlZQTyMQBBnVpecKzgdN59TEM4ja6wtk4InOVimvY8FJto+&#10;eE/3g89FgLBLUEHhfZNI6bKCDLqhbYiDd7GtQR9km0vd4iPATS2/omgiDZYcFgpsaF1QVh1uRsF5&#10;/N3wThr+jTej2fhcba/r2Cg16HerOQhPnf8Pv9s/WsEkEOH1JjwBmf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msoF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444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MiVSMcAAADdAAAADwAAAGRycy9kb3ducmV2LnhtbESPQWvCQBSE7wX/w/IK3prderAldROM&#10;IBihh2op9PbIPpNo9m3Mrhr/fbdQ6HGYmW+YRT7aTlxp8K1jDc+JAkFcOdNyreFzv356BeEDssHO&#10;MWm4k4c8mzwsMDXuxh903YVaRAj7FDU0IfSplL5qyKJPXE8cvYMbLIYoh1qaAW8Rbjs5U2ouLbYc&#10;FxrsadVQddpdrIbivv16d6E8bw7fx3NZFLMSj1br6eO4fAMRaAz/4b/2xmiYK/UCv2/iE5DZ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EyJVIxwAAAN0AAAAPAAAAAAAA&#10;AAAAAAAAAKECAABkcnMvZG93bnJldi54bWxQSwUGAAAAAAQABAD5AAAAlQMAAAAA&#10;" strokecolor="#2f5496 [2408]" strokeweight="1.5pt"/>
            <v:shape id="AutoShape 37" o:spid="_x0000_s444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VcBOsMAAADdAAAADwAAAGRycy9kb3ducmV2LnhtbERPyWrDMBC9F/oPYgK5NVJyMMWNEupC&#10;IS7kkIVCb4M1sZ1aI8dSvfx9dCjk+Hj7ejvaRvTU+dqxhuVCgSAunKm51HA+fb68gvAB2WDjmDRM&#10;5GG7eX5aY2rcwAfqj6EUMYR9ihqqENpUSl9UZNEvXEscuYvrLIYIu1KaDocYbhu5UiqRFmuODRW2&#10;9FFR8Xv8sxqy6et770J+211+rrc8y1Y5Xq3W89n4/gYi0Bge4n/3zmhIlIpz45v4BOTmD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VXATrDAAAA3QAAAA8AAAAAAAAAAAAA&#10;AAAAoQIAAGRycy9kb3ducmV2LnhtbFBLBQYAAAAABAAEAPkAAACRAwAAAAA=&#10;" strokecolor="#2f5496 [2408]" strokeweight="1.5pt"/>
          </v:group>
        </w:pict>
      </w:r>
      <w:r w:rsidR="000A4876">
        <w:rPr>
          <w:rFonts w:ascii="ALFABET98" w:hAnsi="ALFABET98"/>
          <w:color w:val="A6A6A6" w:themeColor="background1" w:themeShade="A6"/>
          <w:sz w:val="72"/>
          <w:szCs w:val="72"/>
        </w:rPr>
        <w:t xml:space="preserve">e                </w:t>
      </w:r>
    </w:p>
    <w:p w:rsidR="000A4876" w:rsidRDefault="000A4876" w:rsidP="000A4876">
      <w:pPr>
        <w:spacing w:line="240" w:lineRule="auto"/>
        <w:rPr>
          <w:rFonts w:ascii="ALFABET98" w:hAnsi="ALFABET98"/>
          <w:sz w:val="36"/>
          <w:szCs w:val="36"/>
        </w:rPr>
      </w:pPr>
      <w:r w:rsidRPr="008140CA">
        <w:rPr>
          <w:rFonts w:ascii="ALFABET98" w:hAnsi="ALFABET98"/>
          <w:sz w:val="36"/>
          <w:szCs w:val="36"/>
        </w:rPr>
        <w:t xml:space="preserve"> </w:t>
      </w:r>
      <w:r>
        <w:rPr>
          <w:rFonts w:ascii="ALFABET98" w:hAnsi="ALFABET98"/>
          <w:sz w:val="36"/>
          <w:szCs w:val="36"/>
        </w:rPr>
        <w:t xml:space="preserve">                                  13</w:t>
      </w:r>
    </w:p>
    <w:p w:rsidR="000A4876" w:rsidRDefault="000A4876" w:rsidP="000A4876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t>Sayın velim, yukarıdaki şeklin üzerinden çizip dolduralım.</w:t>
      </w:r>
      <w:r w:rsidRPr="008140CA">
        <w:rPr>
          <w:rFonts w:ascii="ALFABET98" w:hAnsi="ALFABET98"/>
          <w:sz w:val="36"/>
          <w:szCs w:val="36"/>
        </w:rPr>
        <w:t xml:space="preserve"> </w:t>
      </w:r>
    </w:p>
    <w:p w:rsidR="000A4876" w:rsidRDefault="00BD3DCE" w:rsidP="000A4876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434" style="position:absolute;margin-left:-16.1pt;margin-top:9.4pt;width:521.25pt;height:36.85pt;z-index:-25110118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8RCEQ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J0D&#10;xEIRBAAA8Q8AAA4AAAAAAAAAAAAAAAAALgIAAGRycy9lMm9Eb2MueG1sUEsBAi0AFAAGAAgAAAAh&#10;AFgrD2jgAAAACgEAAA8AAAAAAAAAAAAAAAAAawYAAGRycy9kb3ducmV2LnhtbFBLBQYAAAAABAAE&#10;APMAAAB4BwAAAAA=&#10;">
            <v:group id="Group 33" o:spid="_x0000_s443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8Ez+JcQAAADdAAAA&#10;DwAAAAAAAAAAAAAAAACqAgAAZHJzL2Rvd25yZXYueG1sUEsFBgAAAAAEAAQA+gAAAJsDAAAAAA==&#10;">
              <v:rect id="Rectangle 34" o:spid="_x0000_s443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AwBMUA&#10;AADdAAAADwAAAGRycy9kb3ducmV2LnhtbESPzWrDMBCE74G8g9hAbonsBExxo4Tmr/Ta1MH0tlhb&#10;y9RaGUuJnbevCoUeh5n5htnsRtuKO/W+cawgXSYgiCunG64VFB/nxRMIH5A1to5JwYM87LbTyQZz&#10;7QZ+p/sl1CJC2OeowITQ5VL6ypBFv3QdcfS+XG8xRNnXUvc4RLht5SpJMmmx4bhgsKODoer7crMK&#10;1nV5MmVx9IVNy+z1+rjuh8+zUvPZ+PIMItAY/sN/7TetIEvSFH7fxCcgt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0DAExQAAAN0AAAAPAAAAAAAAAAAAAAAAAJgCAABkcnMv&#10;ZG93bnJldi54bWxQSwUGAAAAAAQABAD1AAAAigMAAAAA&#10;" strokecolor="#2f5496 [2408]" strokeweight="1.5pt">
                <v:fill opacity="0"/>
              </v:rect>
              <v:rect id="Rectangle 35" o:spid="_x0000_s443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ha28QA&#10;AADdAAAADwAAAGRycy9kb3ducmV2LnhtbESPQWvCQBSE7wX/w/IK3ppNREWja5CI1mNN6/2RfU2C&#10;2bcxu2r6791CocdhZr5h1tlgWnGn3jWWFSRRDIK4tLrhSsHX5/5tAcJ5ZI2tZVLwQw6yzehljam2&#10;Dz7RvfCVCBB2KSqove9SKV1Zk0EX2Y44eN+2N+iD7Cupe3wEuGnlJI7n0mDDYaHGjvKayktxMwrO&#10;s13H79LwR7KfLmfny+GaJ0ap8euwXYHwNPj/8F/7qBXM42QCv2/CE5Cb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p4Wtv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43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ioFlscAAADdAAAADwAAAGRycy9kb3ducmV2LnhtbESPT2vCQBTE74V+h+UVejObWBCJWaUp&#10;CKbQg7YUentkX/6ZfRuzq8Zv7xYKPQ4z8xsm20ymFxcaXWtZQRLFIIhLq1uuFXx9bmdLEM4ja+wt&#10;k4IbOdisHx8yTLW98p4uB1+LAGGXooLG+yGV0pUNGXSRHYiDV9nRoA9yrKUe8RrgppfzOF5Igy2H&#10;hQYHemuoPB7ORkF+e//+sL447aqf7lTk+bzAzij1/DS9rkB4mvx/+K+90woWcfICv2/CE5DrO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+KgWWxwAAAN0AAAAPAAAAAAAA&#10;AAAAAAAAAKECAABkcnMvZG93bnJldi54bWxQSwUGAAAAAAQABAD5AAAAlQMAAAAA&#10;" strokecolor="#2f5496 [2408]" strokeweight="1.5pt"/>
            <v:shape id="AutoShape 37" o:spid="_x0000_s443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cOd4scAAADdAAAADwAAAGRycy9kb3ducmV2LnhtbESPT2vCQBTE74V+h+UVejObSBGJWaUp&#10;CKbQg7YUentkX/6ZfRuzq8Zv7xYKPQ4z8xsm20ymFxcaXWtZQRLFIIhLq1uuFXx9bmdLEM4ja+wt&#10;k4IbOdisHx8yTLW98p4uB1+LAGGXooLG+yGV0pUNGXSRHYiDV9nRoA9yrKUe8RrgppfzOF5Igy2H&#10;hQYHemuoPB7ORkF+e//+sL447aqf7lTk+bzAzij1/DS9rkB4mvx/+K+90woWcfICv2/CE5DrO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xw53ixwAAAN0AAAAPAAAAAAAA&#10;AAAAAAAAAKECAABkcnMvZG93bnJldi54bWxQSwUGAAAAAAQABAD5AAAAlQMAAAAA&#10;" strokecolor="#2f5496 [2408]" strokeweight="1.5pt"/>
          </v:group>
        </w:pict>
      </w:r>
      <w:r w:rsidR="000A4876">
        <w:rPr>
          <w:rFonts w:ascii="ALFABET98" w:hAnsi="ALFABET98"/>
          <w:color w:val="A6A6A6" w:themeColor="background1" w:themeShade="A6"/>
          <w:sz w:val="72"/>
          <w:szCs w:val="72"/>
        </w:rPr>
        <w:t xml:space="preserve">e     e     e     e     e           </w:t>
      </w:r>
    </w:p>
    <w:p w:rsidR="000A4876" w:rsidRDefault="00BD3DCE" w:rsidP="000A4876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428" style="position:absolute;margin-left:-16.1pt;margin-top:9.4pt;width:521.25pt;height:36.85pt;z-index:-25110016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JGAtCcXBAAA8Q8AAA4AAAAAAAAAAAAAAAAALgIAAGRycy9lMm9Eb2MueG1sUEsBAi0AFAAG&#10;AAgAAAAhAFgrD2jgAAAACgEAAA8AAAAAAAAAAAAAAAAAcQYAAGRycy9kb3ducmV2LnhtbFBLBQYA&#10;AAAABAAEAPMAAAB+BwAAAAA=&#10;">
            <v:group id="Group 33" o:spid="_x0000_s443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Q6cPKxgAAAN0A&#10;AAAPAAAAAAAAAAAAAAAAAKoCAABkcnMvZG93bnJldi54bWxQSwUGAAAAAAQABAD6AAAAnQMAAAAA&#10;">
              <v:rect id="Rectangle 34" o:spid="_x0000_s443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UN68UA&#10;AADdAAAADwAAAGRycy9kb3ducmV2LnhtbESPT2vCQBTE74V+h+UVequbtJBKdJX+s3itRoK3R/aZ&#10;DWbfhuzWxG/vCoLHYWZ+w8yXo23FiXrfOFaQThIQxJXTDdcKiu3qZQrCB2SNrWNScCYPy8Xjwxxz&#10;7Qb+o9Mm1CJC2OeowITQ5VL6ypBFP3EdcfQOrrcYouxrqXscIty28jVJMmmx4bhgsKMvQ9Vx828V&#10;vNXljymLb1/YtMx+d+fd57BfKfX8NH7MQAQawz18a6+1gixJ3+H6Jj4Bubg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dQ3rxQAAAN0AAAAPAAAAAAAAAAAAAAAAAJgCAABkcnMv&#10;ZG93bnJldi54bWxQSwUGAAAAAAQABAD1AAAAigMAAAAA&#10;" strokecolor="#2f5496 [2408]" strokeweight="1.5pt">
                <v:fill opacity="0"/>
              </v:rect>
              <v:rect id="Rectangle 35" o:spid="_x0000_s443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BtMb8A&#10;AADdAAAADwAAAGRycy9kb3ducmV2LnhtbERPy4rCMBTdC/5DuAPuNK2oOB2jiOJjqVX3l+ZOW2xu&#10;ahO1/r1ZCC4P5z1btKYSD2pcaVlBPIhAEGdWl5wrOJ82/SkI55E1VpZJwYscLObdzgwTbZ98pEfq&#10;cxFC2CWooPC+TqR0WUEG3cDWxIH7t41BH2CTS93gM4SbSg6jaCINlhwaCqxpVVB2Te9GwWW8rnkn&#10;DR/izeh3fLlub6vYKNX7aZd/IDy1/iv+uPdawSSKw9zwJjwBOX8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bkG0x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443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8IyfMUAAADdAAAADwAAAGRycy9kb3ducmV2LnhtbESPQYvCMBSE7wv+h/CEvWmqB9FqFCsI&#10;dsGD7iJ4ezTPttq81CZq/fdGEPY4zMw3zGzRmkrcqXGlZQWDfgSCOLO65FzB3++6NwbhPLLGyjIp&#10;eJKDxbzzNcNY2wfv6L73uQgQdjEqKLyvYyldVpBB17c1cfBOtjHog2xyqRt8BLip5DCKRtJgyWGh&#10;wJpWBWWX/c0oSJ4/h6316XVzOp6vaZIMUzwbpb677XIKwlPr/8Of9kYrGEWDCbzfhCcg5y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8IyfMUAAADdAAAADwAAAAAAAAAA&#10;AAAAAAChAgAAZHJzL2Rvd25yZXYueG1sUEsFBgAAAAAEAAQA+QAAAJMDAAAAAA==&#10;" strokecolor="#2f5496 [2408]" strokeweight="1.5pt"/>
            <v:shape id="AutoShape 37" o:spid="_x0000_s442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JRRXMMAAADdAAAADwAAAGRycy9kb3ducmV2LnhtbERPyWrDMBC9F/oPYgq5NXJ9MMWNHOpA&#10;IQ7k0DQUehus8ZJYI8dSvPx9dSj0+Hj7ZjubTow0uNaygpd1BIK4tLrlWsH56+P5FYTzyBo7y6Rg&#10;IQfb7PFhg6m2E3/SePK1CCHsUlTQeN+nUrqyIYNubXviwFV2MOgDHGqpB5xCuOlkHEWJNNhyaGiw&#10;p11D5fV0Nwry5fB9tL647aufy63I87jAi1Fq9TS/v4HwNPt/8Z97rxUkURz2hzfhCcjs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CUUVzDAAAA3QAAAA8AAAAAAAAAAAAA&#10;AAAAoQIAAGRycy9kb3ducmV2LnhtbFBLBQYAAAAABAAEAPkAAACRAwAAAAA=&#10;" strokecolor="#2f5496 [2408]" strokeweight="1.5pt"/>
          </v:group>
        </w:pict>
      </w:r>
      <w:r w:rsidR="000A4876">
        <w:rPr>
          <w:rFonts w:ascii="ALFABET98" w:hAnsi="ALFABET98"/>
          <w:color w:val="A6A6A6" w:themeColor="background1" w:themeShade="A6"/>
          <w:sz w:val="72"/>
          <w:szCs w:val="72"/>
        </w:rPr>
        <w:t xml:space="preserve">e     e     e     e      </w:t>
      </w:r>
    </w:p>
    <w:p w:rsidR="000A4876" w:rsidRDefault="00BD3DCE" w:rsidP="000A4876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422" style="position:absolute;margin-left:-16.1pt;margin-top:9.4pt;width:521.25pt;height:36.85pt;z-index:-25109913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J&#10;gDogEgQAAPEPAAAOAAAAAAAAAAAAAAAAAC4CAABkcnMvZTJvRG9jLnhtbFBLAQItABQABgAIAAAA&#10;IQBYKw9o4AAAAAoBAAAPAAAAAAAAAAAAAAAAAGwGAABkcnMvZG93bnJldi54bWxQSwUGAAAAAAQA&#10;BADzAAAAeQcAAAAA&#10;">
            <v:group id="Group 33" o:spid="_x0000_s442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G+D3TFAAAA3QAA&#10;AA8AAAAAAAAAAAAAAAAAqgIAAGRycy9kb3ducmV2LnhtbFBLBQYAAAAABAAEAPoAAACcAwAAAAA=&#10;">
              <v:rect id="Rectangle 34" o:spid="_x0000_s442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LBVcUA&#10;AADdAAAADwAAAGRycy9kb3ducmV2LnhtbESPQWvCQBSE7wX/w/IEb3WjQijRVaqt4rUaCb09sq/Z&#10;0OzbkF1N/PeuUOhxmJlvmNVmsI24Uedrxwpm0wQEcel0zZWC/Lx/fQPhA7LGxjEpuJOHzXr0ssJM&#10;u56/6HYKlYgQ9hkqMCG0mZS+NGTRT11LHL0f11kMUXaV1B32EW4bOU+SVFqsOS4YbGlnqPw9Xa2C&#10;RVV8miL/8LmdFenhcr9s+++9UpPx8L4EEWgI/+G/9lErSJP5Ap5v4hOQ6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4IsFVxQAAAN0AAAAPAAAAAAAAAAAAAAAAAJgCAABkcnMv&#10;ZG93bnJldi54bWxQSwUGAAAAAAQABAD1AAAAigMAAAAA&#10;" strokecolor="#2f5496 [2408]" strokeweight="1.5pt">
                <v:fill opacity="0"/>
              </v:rect>
              <v:rect id="Rectangle 35" o:spid="_x0000_s442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GticIA&#10;AADdAAAADwAAAGRycy9kb3ducmV2LnhtbESPS6vCMBSE98L9D+FccKdpRUV7jSKKj6XP/aE5ty02&#10;J7WJWv+9EQSXw8x8w0xmjSnFnWpXWFYQdyMQxKnVBWcKTsdVZwTCeWSNpWVS8CQHs+lPa4KJtg/e&#10;0/3gMxEg7BJUkHtfJVK6NCeDrmsr4uD929qgD7LOpK7xEeCmlL0oGkqDBYeFHCta5JReDjej4DxY&#10;VryRhnfxqj8enC/r6yI2SrV/m/kfCE+N/4Y/7a1WMIx6fXi/CU9AT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sa2J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442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OPyxMUAAADdAAAADwAAAGRycy9kb3ducmV2LnhtbESPQYvCMBSE7wv+h/AEb2tqQVmqUayw&#10;YAUPqyJ4ezTPttq81Car9d9vBGGPw8x8w8wWnanFnVpXWVYwGkYgiHOrKy4UHPbfn18gnEfWWFsm&#10;BU9ysJj3PmaYaPvgH7rvfCEChF2CCkrvm0RKl5dk0A1tQxy8s20N+iDbQuoWHwFuahlH0UQarDgs&#10;lNjQqqT8uvs1CtLn5ri1Prutz6fLLUvTOMOLUWrQ75ZTEJ46/x9+t9dawSSKx/B6E56AnP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0OPyxMUAAADdAAAADwAAAAAAAAAA&#10;AAAAAAChAgAAZHJzL2Rvd25yZXYueG1sUEsFBgAAAAAEAAQA+QAAAJMDAAAAAA==&#10;" strokecolor="#2f5496 [2408]" strokeweight="1.5pt"/>
            <v:shape id="AutoShape 37" o:spid="_x0000_s442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DFss8UAAADdAAAADwAAAGRycy9kb3ducmV2LnhtbESPT4vCMBTE78J+h/AWvGm6PRSpRrEL&#10;C1bYg38QvD2aZ1ttXmqT1frtN4LgcZiZ3zCzRW8acaPO1ZYVfI0jEMSF1TWXCva7n9EEhPPIGhvL&#10;pOBBDhbzj8EMU23vvKHb1pciQNilqKDyvk2ldEVFBt3YtsTBO9nOoA+yK6Xu8B7gppFxFCXSYM1h&#10;ocKWvisqLts/oyB7rA+/1ufX1el4vuZZFud4NkoNP/vlFISn3r/Dr/ZKK0iiOIHnm/AE5Pw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DFss8UAAADdAAAADwAAAAAAAAAA&#10;AAAAAAChAgAAZHJzL2Rvd25yZXYueG1sUEsFBgAAAAAEAAQA+QAAAJMDAAAAAA==&#10;" strokecolor="#2f5496 [2408]" strokeweight="1.5pt"/>
          </v:group>
        </w:pict>
      </w:r>
      <w:r w:rsidR="000A4876">
        <w:rPr>
          <w:rFonts w:ascii="ALFABET98" w:hAnsi="ALFABET98"/>
          <w:color w:val="A6A6A6" w:themeColor="background1" w:themeShade="A6"/>
          <w:sz w:val="72"/>
          <w:szCs w:val="72"/>
        </w:rPr>
        <w:t xml:space="preserve">e     e      </w:t>
      </w:r>
    </w:p>
    <w:p w:rsidR="000A4876" w:rsidRDefault="00BD3DCE" w:rsidP="000A4876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416" style="position:absolute;margin-left:-16.1pt;margin-top:9.4pt;width:521.25pt;height:36.85pt;z-index:-25109811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KaKUFQ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BJKaKUFQQAAPEPAAAOAAAAAAAAAAAAAAAAAC4CAABkcnMvZTJvRG9jLnhtbFBLAQItABQABgAI&#10;AAAAIQBYKw9o4AAAAAoBAAAPAAAAAAAAAAAAAAAAAG8GAABkcnMvZG93bnJldi54bWxQSwUGAAAA&#10;AAQABADzAAAAfAcAAAAA&#10;">
            <v:group id="Group 33" o:spid="_x0000_s441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AVjiewwAAAN0AAAAP&#10;AAAAAAAAAAAAAAAAAKoCAABkcnMvZG93bnJldi54bWxQSwUGAAAAAAQABAD6AAAAmgMAAAAA&#10;">
              <v:rect id="Rectangle 34" o:spid="_x0000_s442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r2v8UA&#10;AADdAAAADwAAAGRycy9kb3ducmV2LnhtbESPT2vCQBTE7wW/w/KE3upGC6FGV7F/LF6rkeDtkX1m&#10;g9m3Ibs18du7hYLHYWZ+wyzXg23ElTpfO1YwnSQgiEuna64U5IftyxsIH5A1No5JwY08rFejpyVm&#10;2vX8Q9d9qESEsM9QgQmhzaT0pSGLfuJa4uidXWcxRNlVUnfYR7ht5CxJUmmx5rhgsKUPQ+Vl/2sV&#10;vFbFlynyT5/baZF+H2/H9/60Vep5PGwWIAIN4RH+b++0gjSZzeHvTXwCcnU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yva/xQAAAN0AAAAPAAAAAAAAAAAAAAAAAJgCAABkcnMv&#10;ZG93bnJldi54bWxQSwUGAAAAAAQABAD1AAAAigMAAAAA&#10;" strokecolor="#2f5496 [2408]" strokeweight="1.5pt">
                <v:fill opacity="0"/>
              </v:rect>
              <v:rect id="Rectangle 35" o:spid="_x0000_s442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lM9V78A&#10;AADdAAAADwAAAGRycy9kb3ducmV2LnhtbERPy4rCMBTdC/5DuMLsNK0vtBpFFB2XPveX5toWm5va&#10;ZLT+vVkMuDyc93zZmFI8qXaFZQVxLwJBnFpdcKbgct52JyCcR9ZYWiYFb3KwXLRbc0y0ffGRnief&#10;iRDCLkEFufdVIqVLczLoerYiDtzN1gZ9gHUmdY2vEG5K2Y+isTRYcGjIsaJ1Tun99GcUXEebin+l&#10;4UO8HU5H1/vusY6NUj+dZjUD4anxX/G/e68VjKNB2B/ehCcgF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uUz1X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441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gFiGscAAADdAAAADwAAAGRycy9kb3ducmV2LnhtbESPT2vCQBTE74V+h+UVejObWBCJWaUp&#10;CKbQg7YUentkX/6ZfRuzq8Zv7xYKPQ4z8xsm20ymFxcaXWtZQRLFIIhLq1uuFXx9bmdLEM4ja+wt&#10;k4IbOdisHx8yTLW98p4uB1+LAGGXooLG+yGV0pUNGXSRHYiDV9nRoA9yrKUe8RrgppfzOF5Igy2H&#10;hQYHemuoPB7ORkF+e//+sL447aqf7lTk+bzAzij1/DS9rkB4mvx/+K+90woW8UsCv2/CE5DrO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qAWIaxwAAAN0AAAAPAAAAAAAA&#10;AAAAAAAAAKECAABkcnMvZG93bnJldi54bWxQSwUGAAAAAAQABAD5AAAAlQMAAAAA&#10;" strokecolor="#2f5496 [2408]" strokeweight="1.5pt"/>
            <v:shape id="AutoShape 37" o:spid="_x0000_s441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tP8bcUAAADdAAAADwAAAGRycy9kb3ducmV2LnhtbESPQYvCMBSE7wv+h/AEb2tqBVmqUayw&#10;YAUPqyJ4ezTPttq81Car9d9vBGGPw8x8w8wWnanFnVpXWVYwGkYgiHOrKy4UHPbfn18gnEfWWFsm&#10;BU9ysJj3PmaYaPvgH7rvfCEChF2CCkrvm0RKl5dk0A1tQxy8s20N+iDbQuoWHwFuahlH0UQarDgs&#10;lNjQqqT8uvs1CtLn5ri1Prutz6fLLUvTOMOLUWrQ75ZTEJ46/x9+t9dawSQax/B6E56AnP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tP8bcUAAADdAAAADwAAAAAAAAAA&#10;AAAAAAChAgAAZHJzL2Rvd25yZXYueG1sUEsFBgAAAAAEAAQA+QAAAJMDAAAAAA==&#10;" strokecolor="#2f5496 [2408]" strokeweight="1.5pt"/>
          </v:group>
        </w:pict>
      </w:r>
      <w:r w:rsidR="000A4876">
        <w:rPr>
          <w:rFonts w:ascii="ALFABET98" w:hAnsi="ALFABET98"/>
          <w:color w:val="A6A6A6" w:themeColor="background1" w:themeShade="A6"/>
          <w:sz w:val="72"/>
          <w:szCs w:val="72"/>
        </w:rPr>
        <w:t xml:space="preserve">e     e      </w:t>
      </w:r>
    </w:p>
    <w:p w:rsidR="000A4876" w:rsidRDefault="00BD3DCE" w:rsidP="000A4876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410" style="position:absolute;margin-left:-16.1pt;margin-top:9.4pt;width:521.25pt;height:36.85pt;z-index:-25109708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EMTFSRYEAADxDwAADgAAAAAAAAAAAAAAAAAuAgAAZHJzL2Uyb0RvYy54bWxQSwECLQAUAAYA&#10;CAAAACEAWCsPaOAAAAAKAQAADwAAAAAAAAAAAAAAAABwBgAAZHJzL2Rvd25yZXYueG1sUEsFBgAA&#10;AAAEAAQA8wAAAH0HAAAAAA==&#10;">
            <v:group id="Group 33" o:spid="_x0000_s441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MKkRscAAADdAAAADwAAAGRycy9kb3ducmV2LnhtbESPQWvCQBSE7wX/w/IK&#10;3ppNtA2SZhWRKh5CoSqU3h7ZZxLMvg3ZbRL/fbdQ6HGYmW+YfDOZVgzUu8aygiSKQRCXVjdcKbic&#10;908rEM4ja2wtk4I7OdisZw85ZtqO/EHDyVciQNhlqKD2vsukdGVNBl1kO+LgXW1v0AfZV1L3OAa4&#10;aeUijlNpsOGwUGNHu5rK2+nbKDiMOG6XydtQ3K67+9f55f2zSEip+eO0fQXhafL/4b/2UStI4+Uz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xMKkRscAAADd&#10;AAAADwAAAAAAAAAAAAAAAACqAgAAZHJzL2Rvd25yZXYueG1sUEsFBgAAAAAEAAQA+gAAAJ4DAAAA&#10;AA==&#10;">
              <v:rect id="Rectangle 34" o:spid="_x0000_s441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5qZ8UA&#10;AADdAAAADwAAAGRycy9kb3ducmV2LnhtbESPQWvCQBSE7wX/w/IEb3VjpUGiq9hWpdfaSPD2yD6z&#10;wezbkF1N/PfdQqHHYWa+YVabwTbiTp2vHSuYTRMQxKXTNVcK8u/98wKED8gaG8ek4EEeNuvR0woz&#10;7Xr+ovsxVCJC2GeowITQZlL60pBFP3UtcfQurrMYouwqqTvsI9w28iVJUmmx5rhgsKV3Q+X1eLMK&#10;5lWxM0X+4XM7K9LD6XF66897pSbjYbsEEWgI/+G/9qdWkCbzV/h9E5+AX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XmpnxQAAAN0AAAAPAAAAAAAAAAAAAAAAAJgCAABkcnMv&#10;ZG93bnJldi54bWxQSwUGAAAAAAQABAD1AAAAigMAAAAA&#10;" strokecolor="#2f5496 [2408]" strokeweight="1.5pt">
                <v:fill opacity="0"/>
              </v:rect>
              <v:rect id="Rectangle 35" o:spid="_x0000_s441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YAuMMA&#10;AADdAAAADwAAAGRycy9kb3ducmV2LnhtbESPT4vCMBTE74LfITzBm6bVtbhdo4ii7tE/6/3RvG2L&#10;zUttona/vVkQPA4z8xtmtmhNJe7UuNKygngYgSDOrC45V/Bz2gymIJxH1lhZJgV/5GAx73ZmmGr7&#10;4APdjz4XAcIuRQWF93UqpcsKMuiGtiYO3q9tDPogm1zqBh8Bbio5iqJEGiw5LBRY06qg7HK8GQXn&#10;ybrmnTS8jzcfn5PzZXtdxUapfq9dfoHw1Pp3+NX+1gqSaJzA/5vwBOT8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vYAu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41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qRf9cYAAADdAAAADwAAAGRycy9kb3ducmV2LnhtbESPT4vCMBTE74LfITxhb5quC65Uo2wF&#10;wQoe/MPC3h7Ns602L7WJWr+9ERY8DjPzG2Y6b00lbtS40rKCz0EEgjizuuRcwWG/7I9BOI+ssbJM&#10;Ch7kYD7rdqYYa3vnLd12PhcBwi5GBYX3dSylywoy6Aa2Jg7e0TYGfZBNLnWD9wA3lRxG0UgaLDks&#10;FFjToqDsvLsaBclj/buxPr2sjn+nS5okwxRPRqmPXvszAeGp9e/wf3ulFYyir294vQlPQM6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qkX/XGAAAA3QAAAA8AAAAAAAAA&#10;AAAAAAAAoQIAAGRycy9kb3ducmV2LnhtbFBLBQYAAAAABAAEAPkAAACUAwAAAAA=&#10;" strokecolor="#2f5496 [2408]" strokeweight="1.5pt"/>
            <v:shape id="AutoShape 37" o:spid="_x0000_s441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zvLh8MAAADdAAAADwAAAGRycy9kb3ducmV2LnhtbERPy2rCQBTdC/2H4Rbc6aQKIqljaATB&#10;CF1UpdDdJXPNo5k7SWaM8e87i4LLw3lvktE0YqDeVZYVvM0jEMS51RUXCi7n/WwNwnlkjY1lUvAg&#10;B8n2ZbLBWNs7f9Fw8oUIIexiVFB638ZSurwkg25uW+LAXW1v0AfYF1L3eA/hppGLKFpJgxWHhhJb&#10;2pWU/55uRkH6OH5/Wp91h+tP3WVpusiwNkpNX8ePdxCeRv8U/7sPWsEqWoa54U14AnL7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s7y4fDAAAA3QAAAA8AAAAAAAAAAAAA&#10;AAAAoQIAAGRycy9kb3ducmV2LnhtbFBLBQYAAAAABAAEAPkAAACRAwAAAAA=&#10;" strokecolor="#2f5496 [2408]" strokeweight="1.5pt"/>
          </v:group>
        </w:pict>
      </w:r>
      <w:r w:rsidR="000A4876">
        <w:rPr>
          <w:rFonts w:ascii="ALFABET98" w:hAnsi="ALFABET98"/>
          <w:color w:val="A6A6A6" w:themeColor="background1" w:themeShade="A6"/>
          <w:sz w:val="72"/>
          <w:szCs w:val="72"/>
        </w:rPr>
        <w:t xml:space="preserve">e           </w:t>
      </w:r>
    </w:p>
    <w:p w:rsidR="000A4876" w:rsidRDefault="00BD3DCE" w:rsidP="000A4876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404" style="position:absolute;margin-left:-16.1pt;margin-top:9.4pt;width:521.25pt;height:36.85pt;z-index:-25109606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Fef&#10;trgRBAAA8Q8AAA4AAAAAAAAAAAAAAAAALgIAAGRycy9lMm9Eb2MueG1sUEsBAi0AFAAGAAgAAAAh&#10;AFgrD2jgAAAACgEAAA8AAAAAAAAAAAAAAAAAawYAAGRycy9kb3ducmV2LnhtbFBLBQYAAAAABAAE&#10;APMAAAB4BwAAAAA=&#10;">
            <v:group id="Group 33" o:spid="_x0000_s440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j/9E4wwAAAN0AAAAP&#10;AAAAAAAAAAAAAAAAAKoCAABkcnMvZG93bnJldi54bWxQSwUGAAAAAAQABAD6AAAAmgMAAAAA&#10;">
              <v:rect id="Rectangle 34" o:spid="_x0000_s440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MfGcUA&#10;AADdAAAADwAAAGRycy9kb3ducmV2LnhtbESPT2vCQBTE74V+h+UVequbtBIkukr/WbxWI8HbI/vM&#10;BrNvQ3Zr4rd3hYLHYWZ+wyxWo23FmXrfOFaQThIQxJXTDdcKit36ZQbCB2SNrWNScCEPq+XjwwJz&#10;7Qb+pfM21CJC2OeowITQ5VL6ypBFP3EdcfSOrrcYouxrqXscIty28jVJMmmx4bhgsKNPQ9Vp+2cV&#10;vNXltymLL1/YtMx+9pf9x3BYK/X8NL7PQQQawz38395oBVkyTeH2Jj4Bub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Yx8ZxQAAAN0AAAAPAAAAAAAAAAAAAAAAAJgCAABkcnMv&#10;ZG93bnJldi54bWxQSwUGAAAAAAQABAD1AAAAigMAAAAA&#10;" strokecolor="#2f5496 [2408]" strokeweight="1.5pt">
                <v:fill opacity="0"/>
              </v:rect>
              <v:rect id="Rectangle 35" o:spid="_x0000_s440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t1xsIA&#10;AADdAAAADwAAAGRycy9kb3ducmV2LnhtbESPS6vCMBSE98L9D+FccKdpRUV7jSKKj6XP/aE5ty02&#10;J7WJWv+9EQSXw8x8w0xmjSnFnWpXWFYQdyMQxKnVBWcKTsdVZwTCeWSNpWVS8CQHs+lPa4KJtg/e&#10;0/3gMxEg7BJUkHtfJVK6NCeDrmsr4uD929qgD7LOpK7xEeCmlL0oGkqDBYeFHCta5JReDjej4DxY&#10;VryRhnfxqj8enC/r6yI2SrV/m/kfCE+N/4Y/7a1WMIz6PXi/CU9AT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y3XG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440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Zkqi8YAAADdAAAADwAAAGRycy9kb3ducmV2LnhtbESPT4vCMBTE78J+h/AWvGnqH2SpRrEL&#10;C1bYg7oI3h7Ns602L7WJWr+9WRA8DjPzG2a2aE0lbtS40rKCQT8CQZxZXXKu4G/30/sC4Tyyxsoy&#10;KXiQg8X8ozPDWNs7b+i29bkIEHYxKii8r2MpXVaQQde3NXHwjrYx6INscqkbvAe4qeQwiibSYMlh&#10;ocCavgvKzturUZA81vtf69PL6ng4XdIkGaZ4Mkp1P9vlFISn1r/Dr/ZKK5hE4xH8vwlPQM6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2ZKovGAAAA3QAAAA8AAAAAAAAA&#10;AAAAAAAAoQIAAGRycy9kb3ducmV2LnhtbFBLBQYAAAAABAAEAPkAAACUAwAAAAA=&#10;" strokecolor="#2f5496 [2408]" strokeweight="1.5pt"/>
            <v:shape id="AutoShape 37" o:spid="_x0000_s440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nCy/8cAAADdAAAADwAAAGRycy9kb3ducmV2LnhtbESPT2vCQBTE74V+h+UVeqsbRaTErGIE&#10;wRR6qC2Ct0f25Y9m38bs1iTfvisIPQ4z8xsmWQ+mETfqXG1ZwXQSgSDOra65VPDzvXt7B+E8ssbG&#10;MikYycF69fyUYKxtz190O/hSBAi7GBVU3rexlC6vyKCb2JY4eIXtDPogu1LqDvsAN42cRdFCGqw5&#10;LFTY0rai/HL4NQrS8eP4aX123Ren8zVL01mGZ6PU68uwWYLwNPj/8KO91woW0XwO9zfhCcjV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icLL/xwAAAN0AAAAPAAAAAAAA&#10;AAAAAAAAAKECAABkcnMvZG93bnJldi54bWxQSwUGAAAAAAQABAD5AAAAlQMAAAAA&#10;" strokecolor="#2f5496 [2408]" strokeweight="1.5pt"/>
          </v:group>
        </w:pict>
      </w:r>
      <w:r w:rsidR="000A4876">
        <w:rPr>
          <w:rFonts w:ascii="ALFABET98" w:hAnsi="ALFABET98"/>
          <w:color w:val="A6A6A6" w:themeColor="background1" w:themeShade="A6"/>
          <w:sz w:val="72"/>
          <w:szCs w:val="72"/>
        </w:rPr>
        <w:t xml:space="preserve">e           </w:t>
      </w:r>
    </w:p>
    <w:p w:rsidR="000A4876" w:rsidRDefault="00BD3DCE" w:rsidP="000A4876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398" style="position:absolute;margin-left:-16.1pt;margin-top:9.4pt;width:521.25pt;height:36.85pt;z-index:-25109504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KX7Dh4XBAAA8Q8AAA4AAAAAAAAAAAAAAAAALgIAAGRycy9lMm9Eb2MueG1sUEsBAi0AFAAG&#10;AAgAAAAhAFgrD2jgAAAACgEAAA8AAAAAAAAAAAAAAAAAcQYAAGRycy9kb3ducmV2LnhtbFBLBQYA&#10;AAAABAAEAPMAAAB+BwAAAAA=&#10;">
            <v:group id="Group 33" o:spid="_x0000_s440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DWuzXxgAAAN0A&#10;AAAPAAAAAAAAAAAAAAAAAKoCAABkcnMvZG93bnJldi54bWxQSwUGAAAAAAQABAD6AAAAnQMAAAAA&#10;">
              <v:rect id="Rectangle 34" o:spid="_x0000_s440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sYi9sYA&#10;AADdAAAADwAAAGRycy9kb3ducmV2LnhtbESPQWvCQBSE7wX/w/KE3urGWlKJrqK1ll6rkeDtkX1m&#10;g9m3Ibs18d93C4Ueh5n5hlmuB9uIG3W+dqxgOklAEJdO11wpyI/7pzkIH5A1No5JwZ08rFejhyVm&#10;2vX8RbdDqESEsM9QgQmhzaT0pSGLfuJa4uhdXGcxRNlVUnfYR7ht5HOSpNJizXHBYEtvhsrr4dsq&#10;mFXFuynync/ttEg/TvfTtj/vlXocD5sFiEBD+A//tT+1gjR5eYXfN/EJyN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sYi9sYAAADdAAAADwAAAAAAAAAAAAAAAACYAgAAZHJz&#10;L2Rvd25yZXYueG1sUEsFBgAAAAAEAAQA9QAAAIsDAAAAAA==&#10;" strokecolor="#2f5496 [2408]" strokeweight="1.5pt">
                <v:fill opacity="0"/>
              </v:rect>
              <v:rect id="Rectangle 35" o:spid="_x0000_s440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CNCLMEA&#10;AADdAAAADwAAAGRycy9kb3ducmV2LnhtbERPTW+CQBC9m/Q/bKZJb7rQAGnR1RgbtUel9T5hRyCy&#10;s8huBf+9e2ji8eV9L1ajacWNetdYVhDPIhDEpdUNVwp+f7bTDxDOI2tsLZOCOzlYLV8mC8y1HfhI&#10;t8JXIoSwy1FB7X2XS+nKmgy6me2IA3e2vUEfYF9J3eMQwk0r36MokwYbDg01drSpqbwUf0bBKf3q&#10;eC8NH+Jt8pmeLrvrJjZKvb2O6zkIT6N/iv/d31pBFiVhbngTnoBcP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gjQiz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440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HEdYcYAAADdAAAADwAAAGRycy9kb3ducmV2LnhtbESPT4vCMBTE74LfITxhb5quLLJWo2wF&#10;wQoe/MPC3h7Ns602L7WJWr+9ERY8DjPzG2Y6b00lbtS40rKCz0EEgjizuuRcwWG/7H+DcB5ZY2WZ&#10;FDzIwXzW7Uwx1vbOW7rtfC4ChF2MCgrv61hKlxVk0A1sTRy8o20M+iCbXOoG7wFuKjmMopE0WHJY&#10;KLCmRUHZeXc1CpLH+ndjfXpZHf9OlzRJhimejFIfvfZnAsJT69/h//ZKKxhFX2N4vQlPQM6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xxHWHGAAAA3QAAAA8AAAAAAAAA&#10;AAAAAAAAoQIAAGRycy9kb3ducmV2LnhtbFBLBQYAAAAABAAEAPkAAACUAwAAAAA=&#10;" strokecolor="#2f5496 [2408]" strokeweight="1.5pt"/>
            <v:shape id="AutoShape 37" o:spid="_x0000_s439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JIiIcMAAADdAAAADwAAAGRycy9kb3ducmV2LnhtbERPy2rCQBTdC/2H4Rbc6aSCIqljaATB&#10;CF1UpdDdJXPNo5k7SWaM8e87i4LLw3lvktE0YqDeVZYVvM0jEMS51RUXCi7n/WwNwnlkjY1lUvAg&#10;B8n2ZbLBWNs7f9Fw8oUIIexiVFB638ZSurwkg25uW+LAXW1v0AfYF1L3eA/hppGLKFpJgxWHhhJb&#10;2pWU/55uRkH6OH5/Wp91h+tP3WVpusiwNkpNX8ePdxCeRv8U/7sPWsEqWob94U14AnL7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iSIiHDAAAA3QAAAA8AAAAAAAAAAAAA&#10;AAAAoQIAAGRycy9kb3ducmV2LnhtbFBLBQYAAAAABAAEAPkAAACRAwAAAAA=&#10;" strokecolor="#2f5496 [2408]" strokeweight="1.5pt"/>
          </v:group>
        </w:pict>
      </w:r>
      <w:r w:rsidR="000A4876">
        <w:rPr>
          <w:rFonts w:ascii="ALFABET98" w:hAnsi="ALFABET98"/>
          <w:color w:val="A6A6A6" w:themeColor="background1" w:themeShade="A6"/>
          <w:sz w:val="72"/>
          <w:szCs w:val="72"/>
        </w:rPr>
        <w:t xml:space="preserve">e          </w:t>
      </w:r>
    </w:p>
    <w:p w:rsidR="000A4876" w:rsidRDefault="00BD3DCE" w:rsidP="000A4876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4392" style="position:absolute;margin-left:-16.1pt;margin-top:9.4pt;width:521.25pt;height:36.85pt;z-index:-25109401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L&#10;Wz9yEgQAAPEPAAAOAAAAAAAAAAAAAAAAAC4CAABkcnMvZTJvRG9jLnhtbFBLAQItABQABgAIAAAA&#10;IQBYKw9o4AAAAAoBAAAPAAAAAAAAAAAAAAAAAGwGAABkcnMvZG93bnJldi54bWxQSwUGAAAAAAQA&#10;BADzAAAAeQcAAAAA&#10;">
            <v:group id="Group 33" o:spid="_x0000_s439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+bh8CccAAADd&#10;AAAADwAAAAAAAAAAAAAAAACqAgAAZHJzL2Rvd25yZXYueG1sUEsFBgAAAAAEAAQA+gAAAJ4DAAAA&#10;AA==&#10;">
              <v:rect id="Rectangle 34" o:spid="_x0000_s439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SyKMUA&#10;AADdAAAADwAAAGRycy9kb3ducmV2LnhtbESPQWvCQBSE7wX/w/IEb3VjpUGiq9hWpdfaSPD2yD6z&#10;wezbkF1N/PfdQqHHYWa+YVabwTbiTp2vHSuYTRMQxKXTNVcK8u/98wKED8gaG8ek4EEeNuvR0woz&#10;7Xr+ovsxVCJC2GeowITQZlL60pBFP3UtcfQurrMYouwqqTvsI9w28iVJUmmx5rhgsKV3Q+X1eLMK&#10;5lWxM0X+4XM7K9LD6XF66897pSbjYbsEEWgI/+G/9qdWkCavc/h9E5+AX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JLIoxQAAAN0AAAAPAAAAAAAAAAAAAAAAAJgCAABkcnMv&#10;ZG93bnJldi54bWxQSwUGAAAAAAQABAD1AAAAigMAAAAA&#10;" strokecolor="#2f5496 [2408]" strokeweight="1.5pt">
                <v:fill opacity="0"/>
              </v:rect>
              <v:rect id="Rectangle 35" o:spid="_x0000_s439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fe9MMA&#10;AADdAAAADwAAAGRycy9kb3ducmV2LnhtbESPQYvCMBSE74L/IbwFb5p2seJ2jSKKrketen80b9ti&#10;89Jtonb/vREEj8PMfMPMFp2pxY1aV1lWEI8iEMS51RUXCk7HzXAKwnlkjbVlUvBPDhbzfm+GqbZ3&#10;PtAt84UIEHYpKii9b1IpXV6SQTeyDXHwfm1r0AfZFlK3eA9wU8vPKJpIgxWHhRIbWpWUX7KrUXBO&#10;1g3/SMP7eDP+Ss6X7d8qNkoNPrrlNwhPnX+HX+2dVjCJkjE834QnIO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Lfe9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39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OWBuccAAADdAAAADwAAAGRycy9kb3ducmV2LnhtbESPT2vCQBTE74V+h+UVeqsbBaXErGIE&#10;wRR6qC2Ct0f25Y9m38bs1iTfvisIPQ4z8xsmWQ+mETfqXG1ZwXQSgSDOra65VPDzvXt7B+E8ssbG&#10;MikYycF69fyUYKxtz190O/hSBAi7GBVU3rexlC6vyKCb2JY4eIXtDPogu1LqDvsAN42cRdFCGqw5&#10;LFTY0rai/HL4NQrS8eP4aX123Ren8zVL01mGZ6PU68uwWYLwNPj/8KO91woW0XwO9zfhCcjV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I5YG5xwAAAN0AAAAPAAAAAAAA&#10;AAAAAAAAAKECAABkcnMvZG93bnJldi54bWxQSwUGAAAAAAQABAD5AAAAlQMAAAAA&#10;" strokecolor="#2f5496 [2408]" strokeweight="1.5pt"/>
            <v:shape id="AutoShape 37" o:spid="_x0000_s439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DcfzscAAADdAAAADwAAAGRycy9kb3ducmV2LnhtbESPT2vCQBTE70K/w/IK3nRTwSCpqzSF&#10;QlLoQS2F3h7ZZxKbfRuz2/z59m6h4HGYmd8w2/1oGtFT52rLCp6WEQjiwuqaSwWfp7fFBoTzyBob&#10;y6RgIgf73cNsi4m2Ax+oP/pSBAi7BBVU3reJlK6oyKBb2pY4eGfbGfRBdqXUHQ4Bbhq5iqJYGqw5&#10;LFTY0mtFxc/x1yhIp/evD+vza3b+vlzzNF3leDFKzR/Hl2cQnkZ/D/+3M60gjtYx/L0JT0Dub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4Nx/OxwAAAN0AAAAPAAAAAAAA&#10;AAAAAAAAAKECAABkcnMvZG93bnJldi54bWxQSwUGAAAAAAQABAD5AAAAlQMAAAAA&#10;" strokecolor="#2f5496 [2408]" strokeweight="1.5pt"/>
          </v:group>
        </w:pict>
      </w:r>
      <w:r w:rsidR="000A4876">
        <w:rPr>
          <w:rFonts w:ascii="ALFABET98" w:hAnsi="ALFABET98"/>
          <w:color w:val="A6A6A6" w:themeColor="background1" w:themeShade="A6"/>
          <w:sz w:val="72"/>
          <w:szCs w:val="72"/>
        </w:rPr>
        <w:t xml:space="preserve">e           </w:t>
      </w:r>
    </w:p>
    <w:p w:rsidR="000A4876" w:rsidRDefault="00BD3DCE" w:rsidP="000A4876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386" style="position:absolute;margin-left:-16.1pt;margin-top:9.4pt;width:521.25pt;height:36.85pt;z-index:-25109299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kYwk4BYEAADxDwAADgAAAAAAAAAAAAAAAAAuAgAAZHJzL2Uyb0RvYy54bWxQSwECLQAUAAYA&#10;CAAAACEAWCsPaOAAAAAKAQAADwAAAAAAAAAAAAAAAABwBgAAZHJzL2Rvd25yZXYueG1sUEsFBgAA&#10;AAAEAAQA8wAAAH0HAAAAAA==&#10;">
            <v:group id="Group 33" o:spid="_x0000_s438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YUEvjwwAAAN0AAAAP&#10;AAAAAAAAAAAAAAAAAKoCAABkcnMvZG93bnJldi54bWxQSwUGAAAAAAQABAD6AAAAmgMAAAAA&#10;">
              <v:rect id="Rectangle 34" o:spid="_x0000_s439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yFwsYA&#10;AADdAAAADwAAAGRycy9kb3ducmV2LnhtbESPQWvCQBSE7wX/w/KE3urGSkONrqK1ll6rkeDtkX1m&#10;g9m3Ibs18d93C4Ueh5n5hlmuB9uIG3W+dqxgOklAEJdO11wpyI/7p1cQPiBrbByTgjt5WK9GD0vM&#10;tOv5i26HUIkIYZ+hAhNCm0npS0MW/cS1xNG7uM5iiLKrpO6wj3DbyOckSaXFmuOCwZbeDJXXw7dV&#10;MKuKd1PkO5/baZF+nO6nbX/eK/U4HjYLEIGG8B/+a39qBWnyMoffN/EJyN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cyFwsYAAADdAAAADwAAAAAAAAAAAAAAAACYAgAAZHJz&#10;L2Rvd25yZXYueG1sUEsFBgAAAAAEAAQA9QAAAIsDAAAAAA==&#10;" strokecolor="#2f5496 [2408]" strokeweight="1.5pt">
                <v:fill opacity="0"/>
              </v:rect>
              <v:rect id="Rectangle 35" o:spid="_x0000_s439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eASSsAA&#10;AADdAAAADwAAAGRycy9kb3ducmV2LnhtbERPy4rCMBTdC/5DuII7TTtoGaupiOKMS8fH/tJc29Lm&#10;ptNE7fz9ZCG4PJz3at2bRjyoc5VlBfE0AkGcW11xoeBy3k8+QTiPrLGxTAr+yME6Gw5WmGr75B96&#10;nHwhQgi7FBWU3replC4vyaCb2pY4cDfbGfQBdoXUHT5DuGnkRxQl0mDFoaHElrYl5fXpbhRc57uW&#10;v6XhY7yfLebX+ut3GxulxqN+swThqfdv8ct90AqSKAn7w5vwBGT2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/eASSs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438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bJNB8YAAADdAAAADwAAAGRycy9kb3ducmV2LnhtbESPT2vCQBTE7wW/w/KE3pqNOYQSXaUp&#10;CKbgoVaE3h7Zlz82+zbJrhq/vVso9DjMzG+Y1WYynbjS6FrLChZRDIK4tLrlWsHxa/vyCsJ5ZI2d&#10;ZVJwJweb9exphZm2N/6k68HXIkDYZaig8b7PpHRlQwZdZHvi4FV2NOiDHGupR7wFuOlkEsepNNhy&#10;WGiwp/eGyp/DxSjI7x+nvfXFsKu+z0OR50mBZ6PU83x6W4LwNPn/8F97pxWkcbqA3zfhCcj1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myTQfGAAAA3QAAAA8AAAAAAAAA&#10;AAAAAAAAoQIAAGRycy9kb3ducmV2LnhtbFBLBQYAAAAABAAEAPkAAACUAwAAAAA=&#10;" strokecolor="#2f5496 [2408]" strokeweight="1.5pt"/>
            <v:shape id="AutoShape 37" o:spid="_x0000_s438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WDTcMUAAADdAAAADwAAAGRycy9kb3ducmV2LnhtbESPT4vCMBTE78J+h/AWvGm6PRSpRrEL&#10;C1bYg38QvD2aZ1ttXmqT1frtN4LgcZiZ3zCzRW8acaPO1ZYVfI0jEMSF1TWXCva7n9EEhPPIGhvL&#10;pOBBDhbzj8EMU23vvKHb1pciQNilqKDyvk2ldEVFBt3YtsTBO9nOoA+yK6Xu8B7gppFxFCXSYM1h&#10;ocKWvisqLts/oyB7rA+/1ufX1el4vuZZFud4NkoNP/vlFISn3r/Dr/ZKK0iiJIbnm/AE5Pw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WDTcMUAAADdAAAADwAAAAAAAAAA&#10;AAAAAAChAgAAZHJzL2Rvd25yZXYueG1sUEsFBgAAAAAEAAQA+QAAAJMDAAAAAA==&#10;" strokecolor="#2f5496 [2408]" strokeweight="1.5pt"/>
          </v:group>
        </w:pict>
      </w:r>
      <w:r w:rsidR="000A4876">
        <w:rPr>
          <w:rFonts w:ascii="ALFABET98" w:hAnsi="ALFABET98"/>
          <w:color w:val="A6A6A6" w:themeColor="background1" w:themeShade="A6"/>
          <w:sz w:val="72"/>
          <w:szCs w:val="72"/>
        </w:rPr>
        <w:t xml:space="preserve">e           </w:t>
      </w:r>
    </w:p>
    <w:p w:rsidR="000A4876" w:rsidRDefault="00BD3DCE" w:rsidP="000A4876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380" style="position:absolute;margin-left:-16.1pt;margin-top:9.4pt;width:521.25pt;height:36.85pt;z-index:-25109196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UyAo7hYEAADxDwAADgAAAAAAAAAAAAAAAAAuAgAAZHJzL2Uyb0RvYy54bWxQSwECLQAUAAYA&#10;CAAAACEAWCsPaOAAAAAKAQAADwAAAAAAAAAAAAAAAABwBgAAZHJzL2Rvd25yZXYueG1sUEsFBgAA&#10;AAAEAAQA8wAAAH0HAAAAAA==&#10;">
            <v:group id="Group 33" o:spid="_x0000_s438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XcYtbxgAAAN0A&#10;AAAPAAAAAAAAAAAAAAAAAKoCAABkcnMvZG93bnJldi54bWxQSwUGAAAAAAQABAD6AAAAnQMAAAAA&#10;">
              <v:rect id="Rectangle 34" o:spid="_x0000_s438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1FesUA&#10;AADdAAAADwAAAGRycy9kb3ducmV2LnhtbESPQWvCQBSE70L/w/IEb7rRYiipq1hbxWttJPT2yL5m&#10;Q7NvQ3Zr4r93hYLHYWa+YVabwTbiQp2vHSuYzxIQxKXTNVcK8q/99AWED8gaG8ek4EoeNuun0Qoz&#10;7Xr+pMspVCJC2GeowITQZlL60pBFP3MtcfR+XGcxRNlVUnfYR7ht5CJJUmmx5rhgsKWdofL39GcV&#10;PFfFhynyd5/beZEeztfzW/+9V2oyHravIAIN4RH+bx+1gjRJl3B/E5+AX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7UV6xQAAAN0AAAAPAAAAAAAAAAAAAAAAAJgCAABkcnMv&#10;ZG93bnJldi54bWxQSwUGAAAAAAQABAD1AAAAigMAAAAA&#10;" strokecolor="#2f5496 [2408]" strokeweight="1.5pt">
                <v:fill opacity="0"/>
              </v:rect>
              <v:rect id="Rectangle 35" o:spid="_x0000_s438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UvpcMA&#10;AADdAAAADwAAAGRycy9kb3ducmV2LnhtbESPT4vCMBTE74LfITzBm6aVtbjVKIvin6PW9f5onm2x&#10;eek2Wa3f3iwseBxm5jfMYtWZWtypdZVlBfE4AkGcW11xoeD7vB3NQDiPrLG2TAqe5GC17PcWmGr7&#10;4BPdM1+IAGGXooLS+yaV0uUlGXRj2xAH72pbgz7ItpC6xUeAm1pOoiiRBisOCyU2tC4pv2W/RsFl&#10;uml4Lw0f4+3H5/Ry2/2sY6PUcNB9zUF46vw7/N8+aAVJlCTw9yY8Abl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UUvp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38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Rdw6MUAAADdAAAADwAAAGRycy9kb3ducmV2LnhtbESPQYvCMBSE78L+h/AWvGm6HqpUo9iF&#10;BSt4UJcFb4/m2Vabl9pktf57Iwgeh5n5hpktOlOLK7WusqzgaxiBIM6trrhQ8Lv/GUxAOI+ssbZM&#10;Cu7kYDH/6M0w0fbGW7rufCEChF2CCkrvm0RKl5dk0A1tQxy8o20N+iDbQuoWbwFuajmKolgarDgs&#10;lNjQd0n5efdvFKT39d/G+uyyOh5OlyxNRxmejFL9z245BeGp8+/wq73SCuIoHsPzTXgCc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Rdw6MUAAADdAAAADwAAAAAAAAAA&#10;AAAAAAChAgAAZHJzL2Rvd25yZXYueG1sUEsFBgAAAAAEAAQA+QAAAJMDAAAAAA==&#10;" strokecolor="#2f5496 [2408]" strokeweight="1.5pt"/>
            <v:shape id="AutoShape 37" o:spid="_x0000_s438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IjkmsEAAADdAAAADwAAAGRycy9kb3ducmV2LnhtbERPTYvCMBC9C/6HMII3TfVQpBrFCoJd&#10;8KArgrehGdtqM6lNVuu/Nwdhj4/3vVh1phZPal1lWcFkHIEgzq2uuFBw+t2OZiCcR9ZYWyYFb3Kw&#10;WvZ7C0y0ffGBnkdfiBDCLkEFpfdNIqXLSzLoxrYhDtzVtgZ9gG0hdYuvEG5qOY2iWBqsODSU2NCm&#10;pPx+/DMK0vfPeW999thdL7dHlqbTDG9GqeGgW89BeOr8v/jr3mkFcRSHueFNeAJy+Q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oiOSawQAAAN0AAAAPAAAAAAAAAAAAAAAA&#10;AKECAABkcnMvZG93bnJldi54bWxQSwUGAAAAAAQABAD5AAAAjwMAAAAA&#10;" strokecolor="#2f5496 [2408]" strokeweight="1.5pt"/>
          </v:group>
        </w:pict>
      </w:r>
      <w:r w:rsidR="000A4876">
        <w:rPr>
          <w:rFonts w:ascii="ALFABET98" w:hAnsi="ALFABET98"/>
          <w:color w:val="A6A6A6" w:themeColor="background1" w:themeShade="A6"/>
          <w:sz w:val="72"/>
          <w:szCs w:val="72"/>
        </w:rPr>
        <w:t xml:space="preserve">e         </w:t>
      </w:r>
    </w:p>
    <w:p w:rsidR="000A4876" w:rsidRDefault="00BD3DCE" w:rsidP="000A4876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374" style="position:absolute;margin-left:-16.1pt;margin-top:9.4pt;width:521.25pt;height:36.85pt;z-index:-25109094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H0SNhxMEAADxDwAADgAAAAAAAAAAAAAAAAAuAgAAZHJzL2Uyb0RvYy54bWxQSwECLQAUAAYACAAA&#10;ACEAWCsPaOAAAAAKAQAADwAAAAAAAAAAAAAAAABtBgAAZHJzL2Rvd25yZXYueG1sUEsFBgAAAAAE&#10;AAQA8wAAAHoHAAAAAA==&#10;">
            <v:group id="Group 33" o:spid="_x0000_s437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tkxuFwwAAAN0AAAAP&#10;AAAAAAAAAAAAAAAAAKoCAABkcnMvZG93bnJldi54bWxQSwUGAAAAAAQABAD6AAAAmgMAAAAA&#10;">
              <v:rect id="Rectangle 34" o:spid="_x0000_s437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A/VpMUA&#10;AADdAAAADwAAAGRycy9kb3ducmV2LnhtbESPT2vCQBTE74V+h+UVequbtJBKdJX+s3itRoK3R/aZ&#10;DWbfhuzWxG/vCoLHYWZ+w8yXo23FiXrfOFaQThIQxJXTDdcKiu3qZQrCB2SNrWNScCYPy8Xjwxxz&#10;7Qb+o9Mm1CJC2OeowITQ5VL6ypBFP3EdcfQOrrcYouxrqXscIty28jVJMmmx4bhgsKMvQ9Vx828V&#10;vNXljymLb1/YtMx+d+fd57BfKfX8NH7MQAQawz18a6+1gix5T+H6Jj4Bubg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D9WkxQAAAN0AAAAPAAAAAAAAAAAAAAAAAJgCAABkcnMv&#10;ZG93bnJldi54bWxQSwUGAAAAAAQABAD1AAAAigMAAAAA&#10;" strokecolor="#2f5496 [2408]" strokeweight="1.5pt">
                <v:fill opacity="0"/>
              </v:rect>
              <v:rect id="Rectangle 35" o:spid="_x0000_s437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6e/e8MA&#10;AADdAAAADwAAAGRycy9kb3ducmV2LnhtbESPT4vCMBTE74LfITzBm6YV/+xWo4ii7lHd9f5onm2x&#10;ealN1PrtzYLgcZiZ3zCzRWNKcafaFZYVxP0IBHFqdcGZgr/fTe8LhPPIGkvLpOBJDhbzdmuGibYP&#10;PtD96DMRIOwSVJB7XyVSujQng65vK+LgnW1t0AdZZ1LX+AhwU8pBFI2lwYLDQo4VrXJKL8ebUXAa&#10;rSveScP7eDP8Hp0u2+sqNkp1O81yCsJT4z/hd/tHKxhHkwH8vwlPQM5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6e/e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37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/XgNsYAAADdAAAADwAAAGRycy9kb3ducmV2LnhtbESPT4vCMBTE74LfITxhb5quC65Uo2wF&#10;wQoe/MPC3h7Ns602L7WJWr+9ERY8DjPzG2Y6b00lbtS40rKCz0EEgjizuuRcwWG/7I9BOI+ssbJM&#10;Ch7kYD7rdqYYa3vnLd12PhcBwi5GBYX3dSylywoy6Aa2Jg7e0TYGfZBNLnWD9wA3lRxG0UgaLDks&#10;FFjToqDsvLsaBclj/buxPr2sjn+nS5okwxRPRqmPXvszAeGp9e/wf3ulFYyi7y94vQlPQM6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P14DbGAAAA3QAAAA8AAAAAAAAA&#10;AAAAAAAAoQIAAGRycy9kb3ducmV2LnhtbFBLBQYAAAAABAAEAPkAAACUAwAAAAA=&#10;" strokecolor="#2f5496 [2408]" strokeweight="1.5pt"/>
            <v:shape id="AutoShape 37" o:spid="_x0000_s437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Bx4QsYAAADdAAAADwAAAGRycy9kb3ducmV2LnhtbESPT4vCMBTE74LfITxhb5quLK5Uo2wF&#10;wQoe/MPC3h7Ns602L7WJWr+9ERY8DjPzG2Y6b00lbtS40rKCz0EEgjizuuRcwWG/7I9BOI+ssbJM&#10;Ch7kYD7rdqYYa3vnLd12PhcBwi5GBYX3dSylywoy6Aa2Jg7e0TYGfZBNLnWD9wA3lRxG0UgaLDks&#10;FFjToqDsvLsaBclj/buxPr2sjn+nS5okwxRPRqmPXvszAeGp9e/wf3ulFYyi7y94vQlPQM6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wceELGAAAA3QAAAA8AAAAAAAAA&#10;AAAAAAAAoQIAAGRycy9kb3ducmV2LnhtbFBLBQYAAAAABAAEAPkAAACUAwAAAAA=&#10;" strokecolor="#2f5496 [2408]" strokeweight="1.5pt"/>
          </v:group>
        </w:pict>
      </w:r>
      <w:r w:rsidR="000A4876">
        <w:rPr>
          <w:rFonts w:ascii="ALFABET98" w:hAnsi="ALFABET98"/>
          <w:color w:val="A6A6A6" w:themeColor="background1" w:themeShade="A6"/>
          <w:sz w:val="72"/>
          <w:szCs w:val="72"/>
        </w:rPr>
        <w:t xml:space="preserve">e          </w:t>
      </w:r>
    </w:p>
    <w:p w:rsidR="000A4876" w:rsidRDefault="00BD3DCE" w:rsidP="000A4876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368" style="position:absolute;margin-left:-16.1pt;margin-top:9.4pt;width:521.25pt;height:36.85pt;z-index:-25108992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o4juERYEAADxDwAADgAAAAAAAAAAAAAAAAAuAgAAZHJzL2Uyb0RvYy54bWxQSwECLQAUAAYA&#10;CAAAACEAWCsPaOAAAAAKAQAADwAAAAAAAAAAAAAAAABwBgAAZHJzL2Rvd25yZXYueG1sUEsFBgAA&#10;AAAEAAQA8wAAAH0HAAAAAA==&#10;">
            <v:group id="Group 33" o:spid="_x0000_s437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NNiZqxgAAAN0A&#10;AAAPAAAAAAAAAAAAAAAAAKoCAABkcnMvZG93bnJldi54bWxQSwUGAAAAAAQABAD6AAAAnQMAAAAA&#10;">
              <v:rect id="Rectangle 34" o:spid="_x0000_s437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roS8UA&#10;AADdAAAADwAAAGRycy9kb3ducmV2LnhtbESPT2vCQBTE7wW/w/IEb3WjQpTUVeq/0mttJHh7ZF+z&#10;odm3Ibua+O27hUKPw8z8hllvB9uIO3W+dqxgNk1AEJdO11wpyD9PzysQPiBrbByTggd52G5GT2vM&#10;tOv5g+7nUIkIYZ+hAhNCm0npS0MW/dS1xNH7cp3FEGVXSd1hH+G2kfMkSaXFmuOCwZb2hsrv880q&#10;WFTF0RT5wed2VqRvl8dl119PSk3Gw+sLiEBD+A//td+1gjRZLuH3TXwCcvM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quhLxQAAAN0AAAAPAAAAAAAAAAAAAAAAAJgCAABkcnMv&#10;ZG93bnJldi54bWxQSwUGAAAAAAQABAD1AAAAigMAAAAA&#10;" strokecolor="#2f5496 [2408]" strokeweight="1.5pt">
                <v:fill opacity="0"/>
              </v:rect>
              <v:rect id="Rectangle 35" o:spid="_x0000_s437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+IkcEA&#10;AADdAAAADwAAAGRycy9kb3ducmV2LnhtbERPPW/CMBDdK/EfrEPqRpyghpYUgxCIwkhT2E/xNYmI&#10;zyF2Sfj3eEDq+PS+F6vBNOJGnastK0iiGARxYXXNpYLTz27yAcJ5ZI2NZVJwJwer5ehlgZm2PX/T&#10;LfelCCHsMlRQed9mUrqiIoMusi1x4H5tZ9AH2JVSd9iHcNPIaRzPpMGaQ0OFLW0qKi75n1FwTrct&#10;76XhY7J7m6fny9d1kxilXsfD+hOEp8H/i5/ug1Ywi9/D3PAmPAG5f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ZPiJH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437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h3X3MUAAADdAAAADwAAAGRycy9kb3ducmV2LnhtbESPQYvCMBSE78L+h/AWvGmqB3WrUezC&#10;ghU8rC6Ct0fzbKvNS22i1n9vFgSPw8x8w8wWranEjRpXWlYw6EcgiDOrS84V/O1+ehMQziNrrCyT&#10;ggc5WMw/OjOMtb3zL922PhcBwi5GBYX3dSylywoy6Pq2Jg7e0TYGfZBNLnWD9wA3lRxG0UgaLDks&#10;FFjTd0HZeXs1CpLHer+xPr2sjofTJU2SYYono1T3s11OQXhq/Tv8aq+0glE0/oL/N+EJyPkT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h3X3MUAAADdAAAADwAAAAAAAAAA&#10;AAAAAAChAgAAZHJzL2Rvd25yZXYueG1sUEsFBgAAAAAEAAQA+QAAAJMDAAAAAA==&#10;" strokecolor="#2f5496 [2408]" strokeweight="1.5pt"/>
            <v:shape id="AutoShape 37" o:spid="_x0000_s436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vIOZsEAAADdAAAADwAAAGRycy9kb3ducmV2LnhtbERPy6rCMBDdC/5DGMGdproQqUaxgmAF&#10;F1dFcDc0Y1ttJrWJWv/eLC64PJz3fNmaSryocaVlBaNhBII4s7rkXMHpuBlMQTiPrLGyTAo+5GC5&#10;6HbmGGv75j96HXwuQgi7GBUU3texlC4ryKAb2po4cFfbGPQBNrnUDb5DuKnkOIom0mDJoaHAmtYF&#10;ZffD0yhIPrvz3vr0sb1ebo80ScYp3oxS/V67moHw1Pqf+N+91Qom0TTsD2/CE5CLL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m8g5mwQAAAN0AAAAPAAAAAAAAAAAAAAAA&#10;AKECAABkcnMvZG93bnJldi54bWxQSwUGAAAAAAQABAD5AAAAjwMAAAAA&#10;" strokecolor="#2f5496 [2408]" strokeweight="1.5pt"/>
          </v:group>
        </w:pict>
      </w:r>
      <w:r w:rsidR="000A4876">
        <w:rPr>
          <w:rFonts w:ascii="ALFABET98" w:hAnsi="ALFABET98"/>
          <w:color w:val="A6A6A6" w:themeColor="background1" w:themeShade="A6"/>
          <w:sz w:val="72"/>
          <w:szCs w:val="72"/>
        </w:rPr>
        <w:t xml:space="preserve">e                </w:t>
      </w:r>
    </w:p>
    <w:p w:rsidR="000A4876" w:rsidRDefault="000A4876" w:rsidP="000A4876">
      <w:pPr>
        <w:spacing w:line="240" w:lineRule="auto"/>
        <w:rPr>
          <w:rFonts w:ascii="ALFABET98" w:hAnsi="ALFABET98"/>
          <w:sz w:val="36"/>
          <w:szCs w:val="36"/>
        </w:rPr>
      </w:pPr>
      <w:r w:rsidRPr="008140CA">
        <w:rPr>
          <w:rFonts w:ascii="ALFABET98" w:hAnsi="ALFABET98"/>
          <w:sz w:val="36"/>
          <w:szCs w:val="36"/>
        </w:rPr>
        <w:t xml:space="preserve"> </w:t>
      </w:r>
      <w:r>
        <w:rPr>
          <w:rFonts w:ascii="ALFABET98" w:hAnsi="ALFABET98"/>
          <w:sz w:val="36"/>
          <w:szCs w:val="36"/>
        </w:rPr>
        <w:t xml:space="preserve">                                  14</w:t>
      </w:r>
    </w:p>
    <w:p w:rsidR="000A4876" w:rsidRDefault="000A4876" w:rsidP="000A4876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t>Sayın velim, yukarıdaki şeklin üzerinden çizip dolduralım.</w:t>
      </w:r>
      <w:r w:rsidRPr="008140CA">
        <w:rPr>
          <w:rFonts w:ascii="ALFABET98" w:hAnsi="ALFABET98"/>
          <w:sz w:val="36"/>
          <w:szCs w:val="36"/>
        </w:rPr>
        <w:t xml:space="preserve"> </w:t>
      </w:r>
    </w:p>
    <w:p w:rsidR="000A4876" w:rsidRDefault="00BD3DCE" w:rsidP="000A4876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362" style="position:absolute;margin-left:-16.1pt;margin-top:9.4pt;width:521.25pt;height:36.85pt;z-index:-25108787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O&#10;TpC0EgQAAPEPAAAOAAAAAAAAAAAAAAAAAC4CAABkcnMvZTJvRG9jLnhtbFBLAQItABQABgAIAAAA&#10;IQBYKw9o4AAAAAoBAAAPAAAAAAAAAAAAAAAAAGwGAABkcnMvZG93bnJldi54bWxQSwUGAAAAAAQA&#10;BADzAAAAeQcAAAAA&#10;">
            <v:group id="Group 33" o:spid="_x0000_s436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fYUE7FAAAA3QAA&#10;AA8AAAAAAAAAAAAAAAAAqgIAAGRycy9kb3ducmV2LnhtbFBLBQYAAAAABAAEAPoAAACcAwAAAAA=&#10;">
              <v:rect id="Rectangle 34" o:spid="_x0000_s436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Seb8UA&#10;AADdAAAADwAAAGRycy9kb3ducmV2LnhtbESPQWvCQBSE7wX/w/IEb3VjhSDRVaqt0qsaCb09sq/Z&#10;0OzbkN2a+O+7guBxmJlvmNVmsI24Uudrxwpm0wQEcel0zZWC/Lx/XYDwAVlj45gU3MjDZj16WWGm&#10;Xc9Hup5CJSKEfYYKTAhtJqUvDVn0U9cSR+/HdRZDlF0ldYd9hNtGviVJKi3WHBcMtrQzVP6e/qyC&#10;eVV8miL/8LmdFenhcrts+++9UpPx8L4EEWgIz/Cj/aUVpMliDvc38QnI9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RJ5vxQAAAN0AAAAPAAAAAAAAAAAAAAAAAJgCAABkcnMv&#10;ZG93bnJldi54bWxQSwUGAAAAAAQABAD1AAAAigMAAAAA&#10;" strokecolor="#2f5496 [2408]" strokeweight="1.5pt">
                <v:fill opacity="0"/>
              </v:rect>
              <v:rect id="Rectangle 35" o:spid="_x0000_s436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fys8IA&#10;AADdAAAADwAAAGRycy9kb3ducmV2LnhtbESPS6vCMBSE98L9D+FccKdpRUV7jSKKj6XP/aE5ty02&#10;J7WJWv+9EQSXw8x8w0xmjSnFnWpXWFYQdyMQxKnVBWcKTsdVZwTCeWSNpWVS8CQHs+lPa4KJtg/e&#10;0/3gMxEg7BJUkHtfJVK6NCeDrmsr4uD929qgD7LOpK7xEeCmlL0oGkqDBYeFHCta5JReDjej4DxY&#10;VryRhnfxqj8enC/r6yI2SrV/m/kfCE+N/4Y/7a1WMIxGfXi/CU9AT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1/Kz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436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oWt/sYAAADdAAAADwAAAGRycy9kb3ducmV2LnhtbESPT4vCMBTE74LfITzB2zZdQZFqlO3C&#10;ghU8+IeFvT2aZ1ttXmoTtX57Iyx4HGbmN8x82Zla3Kh1lWUFn1EMgji3uuJCwWH/8zEF4Tyyxtoy&#10;KXiQg+Wi35tjou2dt3Tb+UIECLsEFZTeN4mULi/JoItsQxy8o20N+iDbQuoW7wFuajmK44k0WHFY&#10;KLGh75Ly8+5qFKSP9e/G+uyyOv6dLlmajjI8GaWGg+5rBsJT59/h//ZKK5jE0zG83oQnIBd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aFrf7GAAAA3QAAAA8AAAAAAAAA&#10;AAAAAAAAoQIAAGRycy9kb3ducmV2LnhtbFBLBQYAAAAABAAEAPkAAACUAwAAAAA=&#10;" strokecolor="#2f5496 [2408]" strokeweight="1.5pt"/>
            <v:shape id="AutoShape 37" o:spid="_x0000_s436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lczicUAAADdAAAADwAAAGRycy9kb3ducmV2LnhtbESPT4vCMBTE7wt+h/AEb2uqhyLVKFYQ&#10;7IIH/yB4ezTPttq81Car9dubhQWPw8z8hpktOlOLB7WusqxgNIxAEOdWV1woOB7W3xMQziNrrC2T&#10;ghc5WMx7XzNMtH3yjh57X4gAYZeggtL7JpHS5SUZdEPbEAfvYluDPsi2kLrFZ4CbWo6jKJYGKw4L&#10;JTa0Kim/7X+NgvT1c9pan903l/P1nqXpOMOrUWrQ75ZTEJ46/wn/tzdaQRxNYvh7E56AnL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lczicUAAADdAAAADwAAAAAAAAAA&#10;AAAAAAChAgAAZHJzL2Rvd25yZXYueG1sUEsFBgAAAAAEAAQA+QAAAJMDAAAAAA==&#10;" strokecolor="#2f5496 [2408]" strokeweight="1.5pt"/>
          </v:group>
        </w:pict>
      </w:r>
      <w:r w:rsidR="000A4876">
        <w:rPr>
          <w:rFonts w:ascii="ALFABET98" w:hAnsi="ALFABET98"/>
          <w:color w:val="A6A6A6" w:themeColor="background1" w:themeShade="A6"/>
          <w:sz w:val="72"/>
          <w:szCs w:val="72"/>
        </w:rPr>
        <w:t xml:space="preserve">e     e     e     e     e           </w:t>
      </w:r>
    </w:p>
    <w:p w:rsidR="000A4876" w:rsidRDefault="00BD3DCE" w:rsidP="000A4876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356" style="position:absolute;margin-left:-16.1pt;margin-top:9.4pt;width:521.25pt;height:36.85pt;z-index:-25108684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5wgAF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jucIABYEAADxDwAADgAAAAAAAAAAAAAAAAAuAgAAZHJzL2Uyb0RvYy54bWxQSwECLQAUAAYA&#10;CAAAACEAWCsPaOAAAAAKAQAADwAAAAAAAAAAAAAAAABwBgAAZHJzL2Rvd25yZXYueG1sUEsFBgAA&#10;AAAEAAQA8wAAAH0HAAAAAA==&#10;">
            <v:group id="Group 33" o:spid="_x0000_s435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mMGekwwAAAN0AAAAP&#10;AAAAAAAAAAAAAAAAAKoCAABkcnMvZG93bnJldi54bWxQSwUGAAAAAAQABAD6AAAAmgMAAAAA&#10;">
              <v:rect id="Rectangle 34" o:spid="_x0000_s436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6yphcUA&#10;AADdAAAADwAAAGRycy9kb3ducmV2LnhtbESPT2vCQBTE7wW/w/IEb3WjQtDUVeq/0mttJHh7ZF+z&#10;odm3Ibua+O27hUKPw8z8hllvB9uIO3W+dqxgNk1AEJdO11wpyD9Pz0sQPiBrbByTggd52G5GT2vM&#10;tOv5g+7nUIkIYZ+hAhNCm0npS0MW/dS1xNH7cp3FEGVXSd1hH+G2kfMkSaXFmuOCwZb2hsrv880q&#10;WFTF0RT5wed2VqRvl8dl119PSk3Gw+sLiEBD+A//td+1gjRZruD3TXwCcvM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/rKmFxQAAAN0AAAAPAAAAAAAAAAAAAAAAAJgCAABkcnMv&#10;ZG93bnJldi54bWxQSwUGAAAAAAQABAD1AAAAigMAAAAA&#10;" strokecolor="#2f5496 [2408]" strokeweight="1.5pt">
                <v:fill opacity="0"/>
              </v:rect>
              <v:rect id="Rectangle 35" o:spid="_x0000_s436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VibcEA&#10;AADdAAAADwAAAGRycy9kb3ducmV2LnhtbERPTW+CQBC9N+l/2IxJb3WhKUapC2kwWo9V633CjkBg&#10;Zym7Cv777sGkx5f3vc4n04kbDa6xrCCeRyCIS6sbrhT8nLavSxDOI2vsLJOCOznIs+enNabajnyg&#10;29FXIoSwS1FB7X2fSunKmgy6ue2JA3exg0Ef4FBJPeAYwk0n36JoIQ02HBpq7KmoqWyPV6PgnGx6&#10;/pKGv+Pt+yo5t7vfIjZKvcymzw8Qnib/L36491rBIlqF/eFNeAIy+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g1Ym3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435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Gc9IMUAAADdAAAADwAAAGRycy9kb3ducmV2LnhtbESPQYvCMBSE7wv+h/CEvWmqB9FqFCsI&#10;dsGD7iJ4ezTPttq81CZq/fdGEPY4zMw3zGzRmkrcqXGlZQWDfgSCOLO65FzB3++6NwbhPLLGyjIp&#10;eJKDxbzzNcNY2wfv6L73uQgQdjEqKLyvYyldVpBB17c1cfBOtjHog2xyqRt8BLip5DCKRtJgyWGh&#10;wJpWBWWX/c0oSJ4/h6316XVzOp6vaZIMUzwbpb677XIKwlPr/8Of9kYrGEWTAbzfhCcg5y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Gc9IMUAAADdAAAADwAAAAAAAAAA&#10;AAAAAAChAgAAZHJzL2Rvd25yZXYueG1sUEsFBgAAAAAEAAQA+QAAAJMDAAAAAA==&#10;" strokecolor="#2f5496 [2408]" strokeweight="1.5pt"/>
            <v:shape id="AutoShape 37" o:spid="_x0000_s435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LWjV8UAAADdAAAADwAAAGRycy9kb3ducmV2LnhtbESPQYvCMBSE74L/ITzBm6b2IGvXKFtB&#10;sMIeVkXY26N5tnWbl9pErf9+Iwgeh5n5hpkvO1OLG7WusqxgMo5AEOdWV1woOOzXow8QziNrrC2T&#10;ggc5WC76vTkm2t75h247X4gAYZeggtL7JpHS5SUZdGPbEAfvZFuDPsi2kLrFe4CbWsZRNJUGKw4L&#10;JTa0Kin/212NgvSxPX5bn102p9/zJUvTOMOzUWo46L4+QXjq/Dv8am+0gmk0i+H5JjwBufg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/LWjV8UAAADdAAAADwAAAAAAAAAA&#10;AAAAAAChAgAAZHJzL2Rvd25yZXYueG1sUEsFBgAAAAAEAAQA+QAAAJMDAAAAAA==&#10;" strokecolor="#2f5496 [2408]" strokeweight="1.5pt"/>
          </v:group>
        </w:pict>
      </w:r>
      <w:r w:rsidR="000A4876">
        <w:rPr>
          <w:rFonts w:ascii="ALFABET98" w:hAnsi="ALFABET98"/>
          <w:color w:val="A6A6A6" w:themeColor="background1" w:themeShade="A6"/>
          <w:sz w:val="72"/>
          <w:szCs w:val="72"/>
        </w:rPr>
        <w:t xml:space="preserve">e     e     e     e      </w:t>
      </w:r>
    </w:p>
    <w:p w:rsidR="000A4876" w:rsidRDefault="00BD3DCE" w:rsidP="000A4876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350" style="position:absolute;margin-left:-16.1pt;margin-top:9.4pt;width:521.25pt;height:36.85pt;z-index:-25108582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1wpv3RYEAADxDwAADgAAAAAAAAAAAAAAAAAuAgAAZHJzL2Uyb0RvYy54bWxQSwECLQAUAAYA&#10;CAAAACEAWCsPaOAAAAAKAQAADwAAAAAAAAAAAAAAAABwBgAAZHJzL2Rvd25yZXYueG1sUEsFBgAA&#10;AAAEAAQA8wAAAH0HAAAAAA==&#10;">
            <v:group id="Group 33" o:spid="_x0000_s435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4qT7fMcAAADd&#10;AAAADwAAAAAAAAAAAAAAAACqAgAAZHJzL2Rvd25yZXYueG1sUEsFBgAAAAAEAAQA+gAAAJ4DAAAA&#10;AA==&#10;">
              <v:rect id="Rectangle 34" o:spid="_x0000_s435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g1XcYA&#10;AADdAAAADwAAAGRycy9kb3ducmV2LnhtbESPQWvCQBSE7wX/w/KE3urGSkONrqK1ll6rkeDtkX1m&#10;g9m3Ibs18d93C4Ueh5n5hlmuB9uIG3W+dqxgOklAEJdO11wpyI/7p1cQPiBrbByTgjt5WK9GD0vM&#10;tOv5i26HUIkIYZ+hAhNCm0npS0MW/cS1xNG7uM5iiLKrpO6wj3DbyOckSaXFmuOCwZbeDJXXw7dV&#10;MKuKd1PkO5/baZF+nO6nbX/eK/U4HjYLEIGG8B/+a39qBWkyf4HfN/EJyN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zg1XcYAAADdAAAADwAAAAAAAAAAAAAAAACYAgAAZHJz&#10;L2Rvd25yZXYueG1sUEsFBgAAAAAEAAQA9QAAAIsDAAAAAA==&#10;" strokecolor="#2f5496 [2408]" strokeweight="1.5pt">
                <v:fill opacity="0"/>
              </v:rect>
              <v:rect id="Rectangle 35" o:spid="_x0000_s435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BfgsMA&#10;AADdAAAADwAAAGRycy9kb3ducmV2LnhtbESPT4vCMBTE78J+h/AWvK1pRcvaNYoo/jnuVr0/mrdt&#10;sXmpTdT67Y0geBxm5jfMdN6ZWlypdZVlBfEgAkGcW11xoeCwX399g3AeWWNtmRTcycF89tGbYqrt&#10;jf/omvlCBAi7FBWU3jeplC4vyaAb2IY4eP+2NeiDbAupW7wFuKnlMIoSabDisFBiQ8uS8lN2MQqO&#10;41XDW2n4N16PJuPjaXNexkap/me3+AHhqfPv8Ku90wqSaJLA8014AnL2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JBfg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35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MIAz8UAAADdAAAADwAAAGRycy9kb3ducmV2LnhtbESPQYvCMBSE78L+h/AWvGmqB3WrUezC&#10;ghU8rC6Ct0fzbKvNS22i1n9vFgSPw8x8w8wWranEjRpXWlYw6EcgiDOrS84V/O1+ehMQziNrrCyT&#10;ggc5WMw/OjOMtb3zL922PhcBwi5GBYX3dSylywoy6Pq2Jg7e0TYGfZBNLnWD9wA3lRxG0UgaLDks&#10;FFjTd0HZeXs1CpLHer+xPr2sjofTJU2SYYono1T3s11OQXhq/Tv8aq+0glH0NYb/N+EJyPkT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7MIAz8UAAADdAAAADwAAAAAAAAAA&#10;AAAAAAChAgAAZHJzL2Rvd25yZXYueG1sUEsFBgAAAAAEAAQA+QAAAJMDAAAAAA==&#10;" strokecolor="#2f5496 [2408]" strokeweight="1.5pt"/>
            <v:shape id="AutoShape 37" o:spid="_x0000_s435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V2UvcQAAADdAAAADwAAAGRycy9kb3ducmV2LnhtbERPu2rDMBTdC/kHcQPdGrkeQuJGNnUg&#10;EBc6NC2Fbhfr+lXryrbUxPn7aChkPJz3LptNL840udaygudVBIK4tLrlWsHX5+FpA8J5ZI29ZVJw&#10;JQdZunjYYaLthT/ofPK1CCHsElTQeD8kUrqyIYNuZQfiwFV2MugDnGqpJ7yEcNPLOIrW0mDLoaHB&#10;gfYNlb+nP6Mgv759v1tfjMfqpxuLPI8L7IxSj8v59QWEp9nfxf/uo1awjrZhbngTnoBM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dXZS9xAAAAN0AAAAPAAAAAAAAAAAA&#10;AAAAAKECAABkcnMvZG93bnJldi54bWxQSwUGAAAAAAQABAD5AAAAkgMAAAAA&#10;" strokecolor="#2f5496 [2408]" strokeweight="1.5pt"/>
          </v:group>
        </w:pict>
      </w:r>
      <w:r w:rsidR="000A4876">
        <w:rPr>
          <w:rFonts w:ascii="ALFABET98" w:hAnsi="ALFABET98"/>
          <w:color w:val="A6A6A6" w:themeColor="background1" w:themeShade="A6"/>
          <w:sz w:val="72"/>
          <w:szCs w:val="72"/>
        </w:rPr>
        <w:t xml:space="preserve">e     e      </w:t>
      </w:r>
    </w:p>
    <w:p w:rsidR="000A4876" w:rsidRDefault="00BD3DCE" w:rsidP="000A4876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344" style="position:absolute;margin-left:-16.1pt;margin-top:9.4pt;width:521.25pt;height:36.85pt;z-index:-25108480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QHjTFA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JdAeNMUBAAA8Q8AAA4AAAAAAAAAAAAAAAAALgIAAGRycy9lMm9Eb2MueG1sUEsBAi0AFAAGAAgA&#10;AAAhAFgrD2jgAAAACgEAAA8AAAAAAAAAAAAAAAAAbgYAAGRycy9kb3ducmV2LnhtbFBLBQYAAAAA&#10;BAAEAPMAAAB7BwAAAAA=&#10;">
            <v:group id="Group 33" o:spid="_x0000_s434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3RnZcQAAADdAAAA&#10;DwAAAAAAAAAAAAAAAACqAgAAZHJzL2Rvd25yZXYueG1sUEsFBgAAAAAEAAQA+gAAAJsDAAAAAA==&#10;">
              <v:rect id="Rectangle 34" o:spid="_x0000_s434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uipRMUA&#10;AADdAAAADwAAAGRycy9kb3ducmV2LnhtbESPzWrDMBCE74G8g9hAbonsBExxo4Tmr/Ta1MH0tlhb&#10;y9RaGUuJnbevCoUeh5n5htnsRtuKO/W+cawgXSYgiCunG64VFB/nxRMIH5A1to5JwYM87LbTyQZz&#10;7QZ+p/sl1CJC2OeowITQ5VL6ypBFv3QdcfS+XG8xRNnXUvc4RLht5SpJMmmx4bhgsKODoer7crMK&#10;1nV5MmVx9IVNy+z1+rjuh8+zUvPZ+PIMItAY/sN/7TetIEuTFH7fxCcgt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6KlExQAAAN0AAAAPAAAAAAAAAAAAAAAAAJgCAABkcnMv&#10;ZG93bnJldi54bWxQSwUGAAAAAAQABAD1AAAAigMAAAAA&#10;" strokecolor="#2f5496 [2408]" strokeweight="1.5pt">
                <v:fill opacity="0"/>
              </v:rect>
              <v:rect id="Rectangle 35" o:spid="_x0000_s434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DDm8QA&#10;AADdAAAADwAAAGRycy9kb3ducmV2LnhtbESPQWvCQBSE7wX/w/IK3ppNREWja5CI1mNN6/2RfU2C&#10;2bcxu2r6791CocdhZr5h1tlgWnGn3jWWFSRRDIK4tLrhSsHX5/5tAcJ5ZI2tZVLwQw6yzehljam2&#10;Dz7RvfCVCBB2KSqove9SKV1Zk0EX2Y44eN+2N+iD7Cupe3wEuGnlJI7n0mDDYaHGjvKayktxMwrO&#10;s13H79LwR7KfLmfny+GaJ0ap8euwXYHwNPj/8F/7qBXMk3gCv2/CE5Cb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lAw5v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34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RKc1scAAADdAAAADwAAAGRycy9kb3ducmV2LnhtbESPT2vCQBTE74V+h+UVejObWBCJWaUp&#10;CKbQg7YUentkX/6ZfRuzq8Zv7xYKPQ4z8xsm20ymFxcaXWtZQRLFIIhLq1uuFXx9bmdLEM4ja+wt&#10;k4IbOdisHx8yTLW98p4uB1+LAGGXooLG+yGV0pUNGXSRHYiDV9nRoA9yrKUe8RrgppfzOF5Igy2H&#10;hQYHemuoPB7ORkF+e//+sL447aqf7lTk+bzAzij1/DS9rkB4mvx/+K+90woWSfwCv2/CE5DrO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NEpzWxwAAAN0AAAAPAAAAAAAA&#10;AAAAAAAAAKECAABkcnMvZG93bnJldi54bWxQSwUGAAAAAAQABAD5AAAAlQMAAAAA&#10;" strokecolor="#2f5496 [2408]" strokeweight="1.5pt"/>
            <v:shape id="AutoShape 37" o:spid="_x0000_s434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vsEoscAAADdAAAADwAAAGRycy9kb3ducmV2LnhtbESPT2vCQBTE74V+h+UVejObSBGJWaUp&#10;CKbQg7YUentkX/6ZfRuzq8Zv7xYKPQ4z8xsm20ymFxcaXWtZQRLFIIhLq1uuFXx9bmdLEM4ja+wt&#10;k4IbOdisHx8yTLW98p4uB1+LAGGXooLG+yGV0pUNGXSRHYiDV9nRoA9yrKUe8RrgppfzOF5Igy2H&#10;hQYHemuoPB7ORkF+e//+sL447aqf7lTk+bzAzij1/DS9rkB4mvx/+K+90woWSfwCv2/CE5DrO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C+wSixwAAAN0AAAAPAAAAAAAA&#10;AAAAAAAAAKECAABkcnMvZG93bnJldi54bWxQSwUGAAAAAAQABAD5AAAAlQMAAAAA&#10;" strokecolor="#2f5496 [2408]" strokeweight="1.5pt"/>
          </v:group>
        </w:pict>
      </w:r>
      <w:r w:rsidR="000A4876">
        <w:rPr>
          <w:rFonts w:ascii="ALFABET98" w:hAnsi="ALFABET98"/>
          <w:color w:val="A6A6A6" w:themeColor="background1" w:themeShade="A6"/>
          <w:sz w:val="72"/>
          <w:szCs w:val="72"/>
        </w:rPr>
        <w:t xml:space="preserve">e     e      </w:t>
      </w:r>
    </w:p>
    <w:p w:rsidR="000A4876" w:rsidRDefault="00BD3DCE" w:rsidP="000A4876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338" style="position:absolute;margin-left:-16.1pt;margin-top:9.4pt;width:521.25pt;height:36.85pt;z-index:-25108377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">
            <v:group id="Group 33" o:spid="_x0000_s434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j0VqKxgAAAN0A&#10;AAAPAAAAAAAAAAAAAAAAAKoCAABkcnMvZG93bnJldi54bWxQSwUGAAAAAAQABAD6AAAAnQMAAAAA&#10;">
              <v:rect id="Rectangle 34" o:spid="_x0000_s434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2Uq8UA&#10;AADdAAAADwAAAGRycy9kb3ducmV2LnhtbESPT2vCQBTE74V+h+UVequbtJBKdJX+s3itRoK3R/aZ&#10;DWbfhuzWxG/vCoLHYWZ+w8yXo23FiXrfOFaQThIQxJXTDdcKiu3qZQrCB2SNrWNScCYPy8Xjwxxz&#10;7Qb+o9Mm1CJC2OeowITQ5VL6ypBFP3EdcfQOrrcYouxrqXscIty28jVJMmmx4bhgsKMvQ9Vx828V&#10;vNXljymLb1/YtMx+d+fd57BfKfX8NH7MQAQawz18a6+1gixN3uH6Jj4Bubg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TZSrxQAAAN0AAAAPAAAAAAAAAAAAAAAAAJgCAABkcnMv&#10;ZG93bnJldi54bWxQSwUGAAAAAAQABAD1AAAAigMAAAAA&#10;" strokecolor="#2f5496 [2408]" strokeweight="1.5pt">
                <v:fill opacity="0"/>
              </v:rect>
              <v:rect id="Rectangle 35" o:spid="_x0000_s434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j0cb8A&#10;AADdAAAADwAAAGRycy9kb3ducmV2LnhtbERPy4rCMBTdC/5DuAPuNK2oOB2jiOJjqVX3l+ZOW2xu&#10;ahO1/r1ZCC4P5z1btKYSD2pcaVlBPIhAEGdWl5wrOJ82/SkI55E1VpZJwYscLObdzgwTbZ98pEfq&#10;cxFC2CWooPC+TqR0WUEG3cDWxIH7t41BH2CTS93gM4SbSg6jaCINlhwaCqxpVVB2Te9GwWW8rnkn&#10;DR/izeh3fLlub6vYKNX7aZd/IDy1/iv+uPdawSSOwtzwJjwBOX8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oqPRx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434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PqrPMUAAADdAAAADwAAAGRycy9kb3ducmV2LnhtbESPQYvCMBSE7wv+h/CEvWmqB9FqFCsI&#10;dsGD7iJ4ezTPttq81CZq/fdGEPY4zMw3zGzRmkrcqXGlZQWDfgSCOLO65FzB3++6NwbhPLLGyjIp&#10;eJKDxbzzNcNY2wfv6L73uQgQdjEqKLyvYyldVpBB17c1cfBOtjHog2xyqRt8BLip5DCKRtJgyWGh&#10;wJpWBWWX/c0oSJ4/h6316XVzOp6vaZIMUzwbpb677XIKwlPr/8Of9kYrGA2iCbzfhCcg5y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PqrPMUAAADdAAAADwAAAAAAAAAA&#10;AAAAAAChAgAAZHJzL2Rvd25yZXYueG1sUEsFBgAAAAAEAAQA+QAAAJMDAAAAAA==&#10;" strokecolor="#2f5496 [2408]" strokeweight="1.5pt"/>
            <v:shape id="AutoShape 37" o:spid="_x0000_s433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BmUfMQAAADdAAAADwAAAGRycy9kb3ducmV2LnhtbERPu2rDMBTdA/0HcQvdEtkZTHGjmLpQ&#10;sAsdmoRAt4t140etK8dSbefvq6GQ8XDeu2wxvZhodK1lBfEmAkFcWd1yreB0fF8/g3AeWWNvmRTc&#10;yEG2f1jtMNV25i+aDr4WIYRdigoa74dUSlc1ZNBt7EAcuIsdDfoAx1rqEecQbnq5jaJEGmw5NDQ4&#10;0FtD1c/h1yjIbx/nT+vLa3H57q5lnm9L7IxST4/L6wsIT4u/i//dhVaQxHHYH96EJyD3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4GZR8xAAAAN0AAAAPAAAAAAAAAAAA&#10;AAAAAKECAABkcnMvZG93bnJldi54bWxQSwUGAAAAAAQABAD5AAAAkgMAAAAA&#10;" strokecolor="#2f5496 [2408]" strokeweight="1.5pt"/>
          </v:group>
        </w:pict>
      </w:r>
      <w:r w:rsidR="000A4876">
        <w:rPr>
          <w:rFonts w:ascii="ALFABET98" w:hAnsi="ALFABET98"/>
          <w:color w:val="A6A6A6" w:themeColor="background1" w:themeShade="A6"/>
          <w:sz w:val="72"/>
          <w:szCs w:val="72"/>
        </w:rPr>
        <w:t xml:space="preserve">e           </w:t>
      </w:r>
    </w:p>
    <w:p w:rsidR="000A4876" w:rsidRDefault="00BD3DCE" w:rsidP="000A4876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332" style="position:absolute;margin-left:-16.1pt;margin-top:9.4pt;width:521.25pt;height:36.85pt;z-index:-25108275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0&#10;7LGvEgQAAPEPAAAOAAAAAAAAAAAAAAAAAC4CAABkcnMvZTJvRG9jLnhtbFBLAQItABQABgAIAAAA&#10;IQBYKw9o4AAAAAoBAAAPAAAAAAAAAAAAAAAAAGwGAABkcnMvZG93bnJldi54bWxQSwUGAAAAAAQA&#10;BADzAAAAeQcAAAAA&#10;">
            <v:group id="Group 33" o:spid="_x0000_s433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ZM8pUxgAAAN0A&#10;AAAPAAAAAAAAAAAAAAAAAKoCAABkcnMvZG93bnJldi54bWxQSwUGAAAAAAQABAD6AAAAnQMAAAAA&#10;">
              <v:rect id="Rectangle 34" o:spid="_x0000_s433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K8EdcUA&#10;AADdAAAADwAAAGRycy9kb3ducmV2LnhtbESPQWvCQBSE7wX/w/KE3uomFUKJrtJqlV6rkeDtkX1m&#10;g9m3Ibs18d+7hUKPw8x8wyzXo23FjXrfOFaQzhIQxJXTDdcKiuPu5Q2ED8gaW8ek4E4e1qvJ0xJz&#10;7Qb+ptsh1CJC2OeowITQ5VL6ypBFP3MdcfQurrcYouxrqXscIty28jVJMmmx4bhgsKONoep6+LEK&#10;5nX5acpi6wubltn+dD99DOedUs/T8X0BItAY/sN/7S+tIEvTOfy+iU9Ar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rwR1xQAAAN0AAAAPAAAAAAAAAAAAAAAAAJgCAABkcnMv&#10;ZG93bnJldi54bWxQSwUGAAAAAAQABAD1AAAAigMAAAAA&#10;" strokecolor="#2f5496 [2408]" strokeweight="1.5pt">
                <v:fill opacity="0"/>
              </v:rect>
              <v:rect id="Rectangle 35" o:spid="_x0000_s433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xoqcQA&#10;AADdAAAADwAAAGRycy9kb3ducmV2LnhtbESPQWvCQBSE70L/w/IK3sxmiwk1ukqxaD3atN4f2dck&#10;mH2bZrea/nu3UPA4zMw3zGoz2k5caPCtYw0qSUEQV860XGv4/NjNnkH4gGywc0wafsnDZv0wWWFh&#10;3JXf6VKGWkQI+wI1NCH0hZS+asiiT1xPHL0vN1gMUQ61NANeI9x28ilNc2mx5bjQYE/bhqpz+WM1&#10;nLLXnt+k5aPazRfZ6bz/3iqr9fRxfFmCCDSGe/i/fTAacqXm8PcmPgG5v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w8aKn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33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G435MYAAADdAAAADwAAAGRycy9kb3ducmV2LnhtbESPT4vCMBTE78J+h/CEvWlaYUWqUeyC&#10;YAUP/mFhb4/m2Vabl9pErd/eLCx4HGbmN8xs0Zla3Kl1lWUF8TACQZxbXXGh4HhYDSYgnEfWWFsm&#10;BU9ysJh/9GaYaPvgHd33vhABwi5BBaX3TSKly0sy6Ia2IQ7eybYGfZBtIXWLjwA3tRxF0VgarDgs&#10;lNjQd0n5ZX8zCtLn5mdrfXZdn37P1yxNRxmejVKf/W45BeGp8+/wf3utFYzj+Av+3oQnIOc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huN+TGAAAA3QAAAA8AAAAAAAAA&#10;AAAAAAAAoQIAAGRycy9kb3ducmV2LnhtbFBLBQYAAAAABAAEAPkAAACUAwAAAAA=&#10;" strokecolor="#2f5496 [2408]" strokeweight="1.5pt"/>
            <v:shape id="AutoShape 37" o:spid="_x0000_s433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Lypk8YAAADdAAAADwAAAGRycy9kb3ducmV2LnhtbESPT4vCMBTE78J+h/AW9qZpPRSpRtkK&#10;gl3Yg38Q9vZonm21ealN1PrtN4LgcZiZ3zCzRW8acaPO1ZYVxKMIBHFhdc2lgv1uNZyAcB5ZY2OZ&#10;FDzIwWL+MZhhqu2dN3Tb+lIECLsUFVTet6mUrqjIoBvZljh4R9sZ9EF2pdQd3gPcNHIcRYk0WHNY&#10;qLClZUXFeXs1CrLHz+HX+vyyPv6dLnmWjXM8GaW+PvvvKQhPvX+HX+21VpDEcQLPN+EJyPk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i8qZPGAAAA3QAAAA8AAAAAAAAA&#10;AAAAAAAAoQIAAGRycy9kb3ducmV2LnhtbFBLBQYAAAAABAAEAPkAAACUAwAAAAA=&#10;" strokecolor="#2f5496 [2408]" strokeweight="1.5pt"/>
          </v:group>
        </w:pict>
      </w:r>
      <w:r w:rsidR="000A4876">
        <w:rPr>
          <w:rFonts w:ascii="ALFABET98" w:hAnsi="ALFABET98"/>
          <w:color w:val="A6A6A6" w:themeColor="background1" w:themeShade="A6"/>
          <w:sz w:val="72"/>
          <w:szCs w:val="72"/>
        </w:rPr>
        <w:t xml:space="preserve">e           </w:t>
      </w:r>
    </w:p>
    <w:p w:rsidR="000A4876" w:rsidRDefault="00BD3DCE" w:rsidP="000A4876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326" style="position:absolute;margin-left:-16.1pt;margin-top:9.4pt;width:521.25pt;height:36.85pt;z-index:-25108172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O6o9FQ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DuO6o9FQQAAPEPAAAOAAAAAAAAAAAAAAAAAC4CAABkcnMvZTJvRG9jLnhtbFBLAQItABQABgAI&#10;AAAAIQBYKw9o4AAAAAoBAAAPAAAAAAAAAAAAAAAAAG8GAABkcnMvZG93bnJldi54bWxQSwUGAAAA&#10;AAQABADzAAAAfAcAAAAA&#10;">
            <v:group id="Group 33" o:spid="_x0000_s432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jb/b7CAAAA3QAAAA8A&#10;AAAAAAAAAAAAAAAAqgIAAGRycy9kb3ducmV2LnhtbFBLBQYAAAAABAAEAPoAAACZAwAAAAA=&#10;">
              <v:rect id="Rectangle 34" o:spid="_x0000_s433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czn8UA&#10;AADdAAAADwAAAGRycy9kb3ducmV2LnhtbESPT2vCQBTE74V+h+UVequbtBBqdJX+s3itRoK3R/aZ&#10;DWbfhuzWxG/vCoLHYWZ+w8yXo23FiXrfOFaQThIQxJXTDdcKiu3q5R2ED8gaW8ek4EwelovHhznm&#10;2g38R6dNqEWEsM9RgQmhy6X0lSGLfuI64ugdXG8xRNnXUvc4RLht5WuSZNJiw3HBYEdfhqrj5t8q&#10;eKvLH1MW376waZn97s67z2G/Uur5afyYgQg0hnv41l5rBVmaTuH6Jj4Bubg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RzOfxQAAAN0AAAAPAAAAAAAAAAAAAAAAAJgCAABkcnMv&#10;ZG93bnJldi54bWxQSwUGAAAAAAQABAD1AAAAigMAAAAA&#10;" strokecolor="#2f5496 [2408]" strokeweight="1.5pt">
                <v:fill opacity="0"/>
              </v:rect>
              <v:rect id="Rectangle 35" o:spid="_x0000_s433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ukF8EA&#10;AADdAAAADwAAAGRycy9kb3ducmV2LnhtbERPTW+CQBC9N+l/2EyT3uqCKcQiCzE21h4r1vuEHYHA&#10;ziK7Vfrv3UOTHl/ed17OZhBXmlxnWUG8iEAQ11Z33Cj4Pu5eViCcR9Y4WCYFv+SgLB4fcsy0vfGB&#10;rpVvRAhhl6GC1vsxk9LVLRl0CzsSB+5sJ4M+wKmResJbCDeDXEZRKg12HBpaHGnbUt1XP0bBKXkf&#10;eS8Nf8W717fk1H9ctrFR6vlp3qxBeJr9v/jP/akVpPEy7A9vwhOQxR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1rpBf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432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Tn7WsUAAADdAAAADwAAAGRycy9kb3ducmV2LnhtbESPQYvCMBSE7wv+h/AEb2vaHmSpRrGC&#10;YAUP64rg7dE822rzUpuo9d+bhYU9DjPzDTNb9KYRD+pcbVlBPI5AEBdW11wqOPysP79AOI+ssbFM&#10;Cl7kYDEffMww1fbJ3/TY+1IECLsUFVTet6mUrqjIoBvbljh4Z9sZ9EF2pdQdPgPcNDKJook0WHNY&#10;qLClVUXFdX83CrLX9rizPr9tzqfLLc+yJMeLUWo07JdTEJ56/x/+a2+0gkmcxPD7JjwBOX8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Tn7WsUAAADdAAAADwAAAAAAAAAA&#10;AAAAAAChAgAAZHJzL2Rvd25yZXYueG1sUEsFBgAAAAAEAAQA+QAAAJMDAAAAAA==&#10;" strokecolor="#2f5496 [2408]" strokeweight="1.5pt"/>
            <v:shape id="AutoShape 37" o:spid="_x0000_s432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etlLcYAAADdAAAADwAAAGRycy9kb3ducmV2LnhtbESPT4vCMBTE78J+h/AWvGlqDyLdRtkK&#10;C1bw4B8W9vZonm21ealNVuu3N4LgcZiZ3zDpojeNuFLnassKJuMIBHFhdc2lgsP+ZzQD4TyyxsYy&#10;KbiTg8X8Y5Biou2Nt3Td+VIECLsEFVTet4mUrqjIoBvbljh4R9sZ9EF2pdQd3gLcNDKOoqk0WHNY&#10;qLClZUXFefdvFGT39e/G+vyyOv6dLnmWxTmejFLDz/77C4Sn3r/Dr/ZKK5hO4hieb8ITkPMH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nrZS3GAAAA3QAAAA8AAAAAAAAA&#10;AAAAAAAAoQIAAGRycy9kb3ducmV2LnhtbFBLBQYAAAAABAAEAPkAAACUAwAAAAA=&#10;" strokecolor="#2f5496 [2408]" strokeweight="1.5pt"/>
          </v:group>
        </w:pict>
      </w:r>
      <w:r w:rsidR="000A4876">
        <w:rPr>
          <w:rFonts w:ascii="ALFABET98" w:hAnsi="ALFABET98"/>
          <w:color w:val="A6A6A6" w:themeColor="background1" w:themeShade="A6"/>
          <w:sz w:val="72"/>
          <w:szCs w:val="72"/>
        </w:rPr>
        <w:t xml:space="preserve">e          </w:t>
      </w:r>
    </w:p>
    <w:p w:rsidR="000A4876" w:rsidRDefault="00BD3DCE" w:rsidP="000A4876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4320" style="position:absolute;margin-left:-16.1pt;margin-top:9.4pt;width:521.25pt;height:36.85pt;z-index:-25108070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LJemMxYEAADxDwAADgAAAAAAAAAAAAAAAAAuAgAAZHJzL2Uyb0RvYy54bWxQSwECLQAUAAYA&#10;CAAAACEAWCsPaOAAAAAKAQAADwAAAAAAAAAAAAAAAABwBgAAZHJzL2Rvd25yZXYueG1sUEsFBgAA&#10;AAAEAAQA8wAAAH0HAAAAAA==&#10;">
            <v:group id="Group 33" o:spid="_x0000_s432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/o9BsUAAADd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dN4NIbn&#10;m/AE5OI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f6PQbFAAAA3QAA&#10;AA8AAAAAAAAAAAAAAAAAqgIAAGRycy9kb3ducmV2LnhtbFBLBQYAAAAABAAEAPoAAACcAwAAAAA=&#10;">
              <v:rect id="Rectangle 34" o:spid="_x0000_s432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mbzJ8UA&#10;AADdAAAADwAAAGRycy9kb3ducmV2LnhtbESPQWvCQBSE74X+h+UVequbKA0lukpbtXitRkJvj+wz&#10;G5p9G7Krif++KxQ8DjPzDbNYjbYVF+p941hBOklAEFdON1wrKA7blzcQPiBrbB2Tgit5WC0fHxaY&#10;azfwN132oRYRwj5HBSaELpfSV4Ys+onriKN3cr3FEGVfS93jEOG2ldMkyaTFhuOCwY4+DVW/+7NV&#10;MKvLjSmLtS9sWmZfx+vxY/jZKvX8NL7PQQQawz38395pBVk6fYXbm/gE5P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ZvMnxQAAAN0AAAAPAAAAAAAAAAAAAAAAAJgCAABkcnMv&#10;ZG93bnJldi54bWxQSwUGAAAAAAQABAD1AAAAigMAAAAA&#10;" strokecolor="#2f5496 [2408]" strokeweight="1.5pt">
                <v:fill opacity="0"/>
              </v:rect>
              <v:rect id="Rectangle 35" o:spid="_x0000_s432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c6Z+MQA&#10;AADdAAAADwAAAGRycy9kb3ducmV2LnhtbESPQWvCQBSE74X+h+UVvNVNpAk2dZWiRD1WW++P7GsS&#10;zL6N2W0S/70rCD0OM/MNs1iNphE9da62rCCeRiCIC6trLhX8fOevcxDOI2tsLJOCKzlYLZ+fFphp&#10;O/CB+qMvRYCwy1BB5X2bSemKigy6qW2Jg/drO4M+yK6UusMhwE0jZ1GUSoM1h4UKW1pXVJyPf0bB&#10;Kdm0vJOGv+L87T05nbeXdWyUmryMnx8gPI3+P/xo77WCNJ6lcH8TnoBc3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3Omfj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32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ZzGtcYAAADdAAAADwAAAGRycy9kb3ducmV2LnhtbESPT4vCMBTE78J+h/AEb5rag0o1il1Y&#10;sIIH/7Cwt0fzbKvNS22yWr+9WVjwOMzMb5jFqjO1uFPrKssKxqMIBHFudcWFgtPxazgD4Tyyxtoy&#10;KXiSg9Xyo7fARNsH7+l+8IUIEHYJKii9bxIpXV6SQTeyDXHwzrY16INsC6lbfAS4qWUcRRNpsOKw&#10;UGJDnyXl18OvUZA+t98767Pb5vxzuWVpGmd4MUoN+t16DsJT59/h//ZGK5iM4yn8vQlPQC5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mcxrXGAAAA3QAAAA8AAAAAAAAA&#10;AAAAAAAAoQIAAGRycy9kb3ducmV2LnhtbFBLBQYAAAAABAAEAPkAAACUAwAAAAA=&#10;" strokecolor="#2f5496 [2408]" strokeweight="1.5pt"/>
            <v:shape id="AutoShape 37" o:spid="_x0000_s432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ANSx8QAAADdAAAADwAAAGRycy9kb3ducmV2LnhtbERPyWrDMBC9B/oPYgq9JXJ8CMWNYupC&#10;IS70UCcEehusiZdaI8dSvfx9dSjk+Hj7Pp1NJ0YaXGNZwXYTgSAurW64UnA+va+fQTiPrLGzTAoW&#10;cpAeHlZ7TLSd+IvGwlcihLBLUEHtfZ9I6cqaDLqN7YkDd7WDQR/gUEk94BTCTSfjKNpJgw2Hhhp7&#10;equp/Cl+jYJs+bh8Wp/fjtfv9pZnWZxja5R6epxfX0B4mv1d/O8+agW7bRzmhjfhCcjD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IA1LHxAAAAN0AAAAPAAAAAAAAAAAA&#10;AAAAAKECAABkcnMvZG93bnJldi54bWxQSwUGAAAAAAQABAD5AAAAkgMAAAAA&#10;" strokecolor="#2f5496 [2408]" strokeweight="1.5pt"/>
          </v:group>
        </w:pict>
      </w:r>
      <w:r w:rsidR="000A4876">
        <w:rPr>
          <w:rFonts w:ascii="ALFABET98" w:hAnsi="ALFABET98"/>
          <w:color w:val="A6A6A6" w:themeColor="background1" w:themeShade="A6"/>
          <w:sz w:val="72"/>
          <w:szCs w:val="72"/>
        </w:rPr>
        <w:t xml:space="preserve">e           </w:t>
      </w:r>
    </w:p>
    <w:p w:rsidR="000A4876" w:rsidRDefault="00BD3DCE" w:rsidP="000A4876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314" style="position:absolute;margin-left:-16.1pt;margin-top:9.4pt;width:521.25pt;height:36.85pt;z-index:-25107968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g&#10;8wNaEgQAAPEPAAAOAAAAAAAAAAAAAAAAAC4CAABkcnMvZTJvRG9jLnhtbFBLAQItABQABgAIAAAA&#10;IQBYKw9o4AAAAAoBAAAPAAAAAAAAAAAAAAAAAGwGAABkcnMvZG93bnJldi54bWxQSwUGAAAAAAQA&#10;BADzAAAAeQcAAAAA&#10;">
            <v:group id="Group 33" o:spid="_x0000_s431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NGK3YwwAAAN0AAAAP&#10;AAAAAAAAAAAAAAAAAKoCAABkcnMvZG93bnJldi54bWxQSwUGAAAAAAQABAD6AAAAmgMAAAAA&#10;">
              <v:rect id="Rectangle 34" o:spid="_x0000_s431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Rj+cUA&#10;AADdAAAADwAAAGRycy9kb3ducmV2LnhtbESPQWvCQBSE7wX/w/KE3uomFUKJrtJqlV6rkeDtkX1m&#10;g9m3Ibs18d+7hUKPw8x8wyzXo23FjXrfOFaQzhIQxJXTDdcKiuPu5Q2ED8gaW8ek4E4e1qvJ0xJz&#10;7Qb+ptsh1CJC2OeowITQ5VL6ypBFP3MdcfQurrcYouxrqXscIty28jVJMmmx4bhgsKONoep6+LEK&#10;5nX5acpi6wubltn+dD99DOedUs/T8X0BItAY/sN/7S+tIEvnKfy+iU9Ar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hGP5xQAAAN0AAAAPAAAAAAAAAAAAAAAAAJgCAABkcnMv&#10;ZG93bnJldi54bWxQSwUGAAAAAAQABAD1AAAAigMAAAAA&#10;" strokecolor="#2f5496 [2408]" strokeweight="1.5pt">
                <v:fill opacity="0"/>
              </v:rect>
              <v:rect id="Rectangle 35" o:spid="_x0000_s431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wJJsUA&#10;AADdAAAADwAAAGRycy9kb3ducmV2LnhtbESPQWvCQBSE74L/YXmF3ppNrIY2dRVRbD3atN4f2dck&#10;mH0bs9sk/vuuUPA4zMw3zHI9mkb01LnasoIkikEQF1bXXCr4/to/vYBwHlljY5kUXMnBejWdLDHT&#10;duBP6nNfigBhl6GCyvs2k9IVFRl0kW2Jg/djO4M+yK6UusMhwE0jZ3GcSoM1h4UKW9pWVJzzX6Pg&#10;tNi1/CENH5P9/HVxOr9ftolR6vFh3LyB8DT6e/i/fdAK0uR5Brc34QnI1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LAkm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431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35Wa8cAAADdAAAADwAAAGRycy9kb3ducmV2LnhtbESPQWvCQBSE74X+h+UVvNWNBqSkWaUR&#10;BCN4qJZCb4/sM4nNvo3ZNYn/visIPQ4z8w2TrkbTiJ46V1tWMJtGIIgLq2suFXwdN69vIJxH1thY&#10;JgU3crBaPj+lmGg78Cf1B1+KAGGXoILK+zaR0hUVGXRT2xIH72Q7gz7IrpS6wyHATSPnUbSQBmsO&#10;CxW2tK6o+D1cjYLstvveW59ftqef8yXPsnmOZ6PU5GX8eAfhafT/4Ud7qxUsZnEM9zfhCcjl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DflZrxwAAAN0AAAAPAAAAAAAA&#10;AAAAAAAAAKECAABkcnMvZG93bnJldi54bWxQSwUGAAAAAAQABAD5AAAAlQMAAAAA&#10;" strokecolor="#2f5496 [2408]" strokeweight="1.5pt"/>
            <v:shape id="AutoShape 37" o:spid="_x0000_s431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JfOH8cAAADdAAAADwAAAGRycy9kb3ducmV2LnhtbESPT2vCQBTE74V+h+UVvNWNWqRE12AK&#10;BSP0UFsK3h7ZZ/6YfRuzaxK/fbdQ8DjMzG+YdTKaRvTUucqygtk0AkGcW11xoeD76/35FYTzyBob&#10;y6TgRg6SzePDGmNtB/6k/uALESDsYlRQet/GUrq8JINualvi4J1sZ9AH2RVSdzgEuGnkPIqW0mDF&#10;YaHElt5Kys+Hq1GQ3vY/H9Znl93pWF+yNJ1nWBulJk/jdgXC0+jv4f/2TitYzhYv8PcmPAG5+Q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Ml84fxwAAAN0AAAAPAAAAAAAA&#10;AAAAAAAAAKECAABkcnMvZG93bnJldi54bWxQSwUGAAAAAAQABAD5AAAAlQMAAAAA&#10;" strokecolor="#2f5496 [2408]" strokeweight="1.5pt"/>
          </v:group>
        </w:pict>
      </w:r>
      <w:r w:rsidR="000A4876">
        <w:rPr>
          <w:rFonts w:ascii="ALFABET98" w:hAnsi="ALFABET98"/>
          <w:color w:val="A6A6A6" w:themeColor="background1" w:themeShade="A6"/>
          <w:sz w:val="72"/>
          <w:szCs w:val="72"/>
        </w:rPr>
        <w:t xml:space="preserve">e           </w:t>
      </w:r>
    </w:p>
    <w:p w:rsidR="000A4876" w:rsidRDefault="00BD3DCE" w:rsidP="000A4876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308" style="position:absolute;margin-left:-16.1pt;margin-top:9.4pt;width:521.25pt;height:36.85pt;z-index:-25107865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">
            <v:group id="Group 33" o:spid="_x0000_s431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29kDfFAAAA3QAA&#10;AA8AAAAAAAAAAAAAAAAAqgIAAGRycy9kb3ducmV2LnhtbFBLBQYAAAAABAAEAPoAAACcAwAAAAA=&#10;">
              <v:rect id="Rectangle 34" o:spid="_x0000_s431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CFeFsYA&#10;AADdAAAADwAAAGRycy9kb3ducmV2LnhtbESPT2vCQBTE74V+h+UVequbVEhLdJX+0eK1Ggm9PbLP&#10;bGj2bciuJn57VxA8DjPzG2a+HG0rTtT7xrGCdJKAIK6cbrhWUOzWL+8gfEDW2DomBWfysFw8Pswx&#10;127gXzptQy0ihH2OCkwIXS6lrwxZ9BPXEUfv4HqLIcq+lrrHIcJtK1+TJJMWG44LBjv6MlT9b49W&#10;wbQuV6Ysvn1h0zL72Z/3n8PfWqnnp/FjBiLQGO7hW3ujFWTp9A2ub+ITkIs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CFeFsYAAADdAAAADwAAAAAAAAAAAAAAAACYAgAAZHJz&#10;L2Rvd25yZXYueG1sUEsFBgAAAAAEAAQA9QAAAIsDAAAAAA==&#10;" strokecolor="#2f5496 [2408]" strokeweight="1.5pt">
                <v:fill opacity="0"/>
              </v:rect>
              <v:rect id="Rectangle 35" o:spid="_x0000_s431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Q+zMAA&#10;AADdAAAADwAAAGRycy9kb3ducmV2LnhtbERPyW7CMBC9V+IfrEHiVpxAQRBiEAJRemS9j+IhiRKP&#10;Q2wg/fv6gNTj09vTVWdq8aTWlZYVxMMIBHFmdcm5gst59zkD4TyyxtoyKfglB6tl7yPFRNsXH+l5&#10;8rkIIewSVFB43yRSuqwgg25oG+LA3Wxr0AfY5lK3+ArhppajKJpKgyWHhgIb2hSUVaeHUXCdbBve&#10;S8OHePc1n1yr7/smNkoN+t16AcJT5//Fb/ePVjCNx2FueBOegFz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sQ+zM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431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pZhgccAAADdAAAADwAAAGRycy9kb3ducmV2LnhtbESPQWvCQBSE74X+h+UVvDUbFaSNWcUU&#10;CkboobYUvD2yz2w0+zZmV43/vlsoeBxm5hsmXw62FRfqfeNYwThJQRBXTjdcK/j+en9+AeEDssbW&#10;MSm4kYfl4vEhx0y7K3/SZRtqESHsM1RgQugyKX1lyKJPXEccvb3rLYYo+1rqHq8Rbls5SdOZtNhw&#10;XDDY0Zuh6rg9WwXFbfPz4UJ5Wu93h1NZFJMSD1ap0dOwmoMINIR7+L+91gpm4+kr/L2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ilmGBxwAAAN0AAAAPAAAAAAAA&#10;AAAAAAAAAKECAABkcnMvZG93bnJldi54bWxQSwUGAAAAAAQABAD5AAAAlQMAAAAA&#10;" strokecolor="#2f5496 [2408]" strokeweight="1.5pt"/>
            <v:shape id="AutoShape 37" o:spid="_x0000_s430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6q7YcMAAADdAAAADwAAAGRycy9kb3ducmV2LnhtbERPy4rCMBTdC/MP4Q6401QRkY6p2IEB&#10;K7hQh4HZXZrbhzY3tYla/94sBJeH816uetOIG3WutqxgMo5AEOdW11wq+D3+jBYgnEfW2FgmBQ9y&#10;sEo+BkuMtb3znm4HX4oQwi5GBZX3bSylyysy6Ma2JQ5cYTuDPsCulLrDewg3jZxG0VwarDk0VNjS&#10;d0X5+XA1CtLH9m9nfXbZFP+nS5am0wxPRqnhZ7/+AuGp92/xy73RCuaTWdgf3oQnIJMn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uqu2HDAAAA3QAAAA8AAAAAAAAAAAAA&#10;AAAAoQIAAGRycy9kb3ducmV2LnhtbFBLBQYAAAAABAAEAPkAAACRAwAAAAA=&#10;" strokecolor="#2f5496 [2408]" strokeweight="1.5pt"/>
          </v:group>
        </w:pict>
      </w:r>
      <w:r w:rsidR="000A4876">
        <w:rPr>
          <w:rFonts w:ascii="ALFABET98" w:hAnsi="ALFABET98"/>
          <w:color w:val="A6A6A6" w:themeColor="background1" w:themeShade="A6"/>
          <w:sz w:val="72"/>
          <w:szCs w:val="72"/>
        </w:rPr>
        <w:t xml:space="preserve">e         </w:t>
      </w:r>
    </w:p>
    <w:p w:rsidR="000A4876" w:rsidRDefault="00BD3DCE" w:rsidP="000A4876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302" style="position:absolute;margin-left:-16.1pt;margin-top:9.4pt;width:521.25pt;height:36.85pt;z-index:-25107763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3&#10;CFwIEgQAAPEPAAAOAAAAAAAAAAAAAAAAAC4CAABkcnMvZTJvRG9jLnhtbFBLAQItABQABgAIAAAA&#10;IQBYKw9o4AAAAAoBAAAPAAAAAAAAAAAAAAAAAGwGAABkcnMvZG93bnJldi54bWxQSwUGAAAAAAQA&#10;BADzAAAAeQcAAAAA&#10;">
            <v:group id="Group 33" o:spid="_x0000_s430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oDlScUAAADd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dN4PILn&#10;m/AE5OI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qA5UnFAAAA3QAA&#10;AA8AAAAAAAAAAAAAAAAAqgIAAGRycy9kb3ducmV2LnhtbFBLBQYAAAAABAAEAPoAAACcAwAAAAA=&#10;">
              <v:rect id="Rectangle 34" o:spid="_x0000_s430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xwraMYA&#10;AADdAAAADwAAAGRycy9kb3ducmV2LnhtbESPT2vCQBTE74V+h+UVequbVAklukr/aPFajYTeHtln&#10;NjT7NmRXE7+9KxQ8DjPzG2axGm0rztT7xrGCdJKAIK6cbrhWUOw3L28gfEDW2DomBRfysFo+Piww&#10;127gHzrvQi0ihH2OCkwIXS6lrwxZ9BPXEUfv6HqLIcq+lrrHIcJtK1+TJJMWG44LBjv6NFT97U5W&#10;wbQu16Ysvnxh0zL7PlwOH8PvRqnnp/F9DiLQGO7h//ZWK8jS2RRub+ITkM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xwraMYAAADdAAAADwAAAAAAAAAAAAAAAACYAgAAZHJz&#10;L2Rvd25yZXYueG1sUEsFBgAAAAAEAAQA9QAAAIsDAAAAAA==&#10;" strokecolor="#2f5496 [2408]" strokeweight="1.5pt">
                <v:fill opacity="0"/>
              </v:rect>
              <v:rect id="Rectangle 35" o:spid="_x0000_s430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49HtMMA&#10;AADdAAAADwAAAGRycy9kb3ducmV2LnhtbESPQYvCMBSE74L/IbwFb5pWqrhdo4ii61Gr3h/N27bY&#10;vNQmavffm4UFj8PMfMPMl52pxYNaV1lWEI8iEMS51RUXCs6n7XAGwnlkjbVlUvBLDpaLfm+OqbZP&#10;PtIj84UIEHYpKii9b1IpXV6SQTeyDXHwfmxr0AfZFlK3+AxwU8txFE2lwYrDQokNrUvKr9ndKLhM&#10;Ng1/S8OHeJt8Ti7X3W0dG6UGH93qC4Snzr/D/+29VjCNkwT+3oQnIB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49Ht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30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90Y+ccAAADdAAAADwAAAGRycy9kb3ducmV2LnhtbESPT2vCQBTE74V+h+UVvNWNYqVE12AK&#10;BSP0UFsK3h7ZZ/6YfRuzaxK/fbdQ8DjMzG+YdTKaRvTUucqygtk0AkGcW11xoeD76/35FYTzyBob&#10;y6TgRg6SzePDGmNtB/6k/uALESDsYlRQet/GUrq8JINualvi4J1sZ9AH2RVSdzgEuGnkPIqW0mDF&#10;YaHElt5Kys+Hq1GQ3vY/H9Znl93pWF+yNJ1nWBulJk/jdgXC0+jv4f/2TitYzhYv8PcmPAG5+Q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73Rj5xwAAAN0AAAAPAAAAAAAA&#10;AAAAAAAAAKECAABkcnMvZG93bnJldi54bWxQSwUGAAAAAAQABAD5AAAAlQMAAAAA&#10;" strokecolor="#2f5496 [2408]" strokeweight="1.5pt"/>
            <v:shape id="AutoShape 37" o:spid="_x0000_s430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w+GjsYAAADdAAAADwAAAGRycy9kb3ducmV2LnhtbESPT4vCMBTE78J+h/AEb5oqUqQaxS4s&#10;WMGDf1jY26N5ttXmpTZZrd/eLCx4HGbmN8xi1Zla3Kl1lWUF41EEgji3uuJCwen4NZyBcB5ZY22Z&#10;FDzJwWr50Vtgou2D93Q/+EIECLsEFZTeN4mULi/JoBvZhjh4Z9sa9EG2hdQtPgLc1HISRbE0WHFY&#10;KLGhz5Ly6+HXKEif2++d9dltc/653LI0nWR4MUoN+t16DsJT59/h//ZGK4jH0xj+3oQnIJc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sPho7GAAAA3QAAAA8AAAAAAAAA&#10;AAAAAAAAoQIAAGRycy9kb3ducmV2LnhtbFBLBQYAAAAABAAEAPkAAACUAwAAAAA=&#10;" strokecolor="#2f5496 [2408]" strokeweight="1.5pt"/>
          </v:group>
        </w:pict>
      </w:r>
      <w:r w:rsidR="000A4876">
        <w:rPr>
          <w:rFonts w:ascii="ALFABET98" w:hAnsi="ALFABET98"/>
          <w:color w:val="A6A6A6" w:themeColor="background1" w:themeShade="A6"/>
          <w:sz w:val="72"/>
          <w:szCs w:val="72"/>
        </w:rPr>
        <w:t xml:space="preserve">e          </w:t>
      </w:r>
    </w:p>
    <w:p w:rsidR="000A4876" w:rsidRDefault="00BD3DCE" w:rsidP="000A4876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296" style="position:absolute;margin-left:-16.1pt;margin-top:9.4pt;width:521.25pt;height:36.85pt;z-index:-25107660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ocS8FQ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B3ocS8FQQAAPEPAAAOAAAAAAAAAAAAAAAAAC4CAABkcnMvZTJvRG9jLnhtbFBLAQItABQABgAI&#10;AAAAIQBYKw9o4AAAAAoBAAAPAAAAAAAAAAAAAAAAAG8GAABkcnMvZG93bnJldi54bWxQSwUGAAAA&#10;AAQABADzAAAAfAcAAAAA&#10;">
            <v:group id="Group 33" o:spid="_x0000_s429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to0qPCAAAA3QAAAA8A&#10;AAAAAAAAAAAAAAAAqgIAAGRycy9kb3ducmV2LnhtbFBLBQYAAAAABAAEAPoAAACZAwAAAAA=&#10;">
              <v:rect id="Rectangle 34" o:spid="_x0000_s430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QcgsYA&#10;AADdAAAADwAAAGRycy9kb3ducmV2LnhtbESPzWrDMBCE74W+g9hCb43sJpjWiRLa5odcmzqY3BZr&#10;a5laK2OpsfP2UaDQ4zAz3zCL1WhbcabeN44VpJMEBHHldMO1guJr+/QCwgdkja1jUnAhD6vl/d0C&#10;c+0G/qTzIdQiQtjnqMCE0OVS+sqQRT9xHXH0vl1vMUTZ11L3OES4beVzkmTSYsNxwWBHH4aqn8Ov&#10;VTCty40pi7UvbFpmu+Pl+D6ctko9PoxvcxCBxvAf/mvvtYIsnb3C7U18An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vQcgsYAAADdAAAADwAAAAAAAAAAAAAAAACYAgAAZHJz&#10;L2Rvd25yZXYueG1sUEsFBgAAAAAEAAQA9QAAAIsDAAAAAA==&#10;" strokecolor="#2f5496 [2408]" strokeweight="1.5pt">
                <v:fill opacity="0"/>
              </v:rect>
              <v:rect id="Rectangle 35" o:spid="_x0000_s430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3XasAA&#10;AADdAAAADwAAAGRycy9kb3ducmV2LnhtbERPy4rCMBTdD/gP4QruxrSDlbGaiiiOLh0f+0tzbUub&#10;m04TtfP3ZiG4PJz3YtmbRtypc5VlBfE4AkGcW11xoeB82n5+g3AeWWNjmRT8k4NlNvhYYKrtg3/p&#10;fvSFCCHsUlRQet+mUrq8JINubFviwF1tZ9AH2BVSd/gI4aaRX1E0lQYrDg0ltrQuKa+PN6Pgkmxa&#10;3knDh3g7mSWX+udvHRulRsN+NQfhqfdv8cu91wqmcRL2hzfhCcjs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W3Xas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429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T+IJ8YAAADdAAAADwAAAGRycy9kb3ducmV2LnhtbESPT4vCMBTE78J+h/CEvWlaYUWqUeyC&#10;YAUP/mFhb4/m2Vabl9pErd/eLCx4HGbmN8xs0Zla3Kl1lWUF8TACQZxbXXGh4HhYDSYgnEfWWFsm&#10;BU9ysJh/9GaYaPvgHd33vhABwi5BBaX3TSKly0sy6Ia2IQ7eybYGfZBtIXWLjwA3tRxF0VgarDgs&#10;lNjQd0n5ZX8zCtLn5mdrfXZdn37P1yxNRxmejVKf/W45BeGp8+/wf3utFYzjrxj+3oQnIOc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E/iCfGAAAA3QAAAA8AAAAAAAAA&#10;AAAAAAAAoQIAAGRycy9kb3ducmV2LnhtbFBLBQYAAAAABAAEAPkAAACUAwAAAAA=&#10;" strokecolor="#2f5496 [2408]" strokeweight="1.5pt"/>
            <v:shape id="AutoShape 37" o:spid="_x0000_s429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e0WUMcAAADdAAAADwAAAGRycy9kb3ducmV2LnhtbESPT2vCQBTE7wW/w/IK3urGgFJS19AI&#10;BVPoobYI3h7ZZ/40+zZmtyb59l1B6HGYmd8wm3Q0rbhS72rLCpaLCARxYXXNpYLvr7enZxDOI2ts&#10;LZOCiRyk29nDBhNtB/6k68GXIkDYJaig8r5LpHRFRQbdwnbEwTvb3qAPsi+l7nEIcNPKOIrW0mDN&#10;YaHCjnYVFT+HX6Mgm96PH9bnl/351FzyLItzbIxS88fx9QWEp9H/h+/tvVawXq5iuL0JT0Bu/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x7RZQxwAAAN0AAAAPAAAAAAAA&#10;AAAAAAAAAKECAABkcnMvZG93bnJldi54bWxQSwUGAAAAAAQABAD5AAAAlQMAAAAA&#10;" strokecolor="#2f5496 [2408]" strokeweight="1.5pt"/>
          </v:group>
        </w:pict>
      </w:r>
      <w:r w:rsidR="000A4876">
        <w:rPr>
          <w:rFonts w:ascii="ALFABET98" w:hAnsi="ALFABET98"/>
          <w:color w:val="A6A6A6" w:themeColor="background1" w:themeShade="A6"/>
          <w:sz w:val="72"/>
          <w:szCs w:val="72"/>
        </w:rPr>
        <w:t xml:space="preserve">e                </w:t>
      </w:r>
    </w:p>
    <w:p w:rsidR="000A4876" w:rsidRDefault="000A4876" w:rsidP="000A4876">
      <w:pPr>
        <w:spacing w:line="240" w:lineRule="auto"/>
        <w:rPr>
          <w:rFonts w:ascii="ALFABET98" w:hAnsi="ALFABET98"/>
          <w:sz w:val="36"/>
          <w:szCs w:val="36"/>
        </w:rPr>
      </w:pPr>
      <w:r w:rsidRPr="008140CA">
        <w:rPr>
          <w:rFonts w:ascii="ALFABET98" w:hAnsi="ALFABET98"/>
          <w:sz w:val="36"/>
          <w:szCs w:val="36"/>
        </w:rPr>
        <w:t xml:space="preserve"> </w:t>
      </w:r>
      <w:r>
        <w:rPr>
          <w:rFonts w:ascii="ALFABET98" w:hAnsi="ALFABET98"/>
          <w:sz w:val="36"/>
          <w:szCs w:val="36"/>
        </w:rPr>
        <w:t xml:space="preserve">                                  15</w:t>
      </w:r>
    </w:p>
    <w:p w:rsidR="00612758" w:rsidRDefault="000A4876" w:rsidP="000A4876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t>Sayın velim, yukarıdaki şeklin üzerinden çizip dolduralım.</w:t>
      </w:r>
      <w:r w:rsidRPr="008140CA">
        <w:rPr>
          <w:rFonts w:ascii="ALFABET98" w:hAnsi="ALFABET98"/>
          <w:sz w:val="36"/>
          <w:szCs w:val="36"/>
        </w:rPr>
        <w:t xml:space="preserve"> </w:t>
      </w:r>
    </w:p>
    <w:p w:rsidR="00612758" w:rsidRDefault="00BD3DCE" w:rsidP="0061275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808080" w:themeColor="background1" w:themeShade="80"/>
          <w:sz w:val="72"/>
          <w:szCs w:val="72"/>
          <w:lang w:eastAsia="tr-TR"/>
        </w:rPr>
        <w:pict>
          <v:group id="_x0000_s4290" style="position:absolute;margin-left:-16.1pt;margin-top:9.4pt;width:521.25pt;height:36.85pt;z-index:-25085644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3EgPGBMEAADvDwAADgAAAAAAAAAAAAAAAAAuAgAAZHJzL2Uyb0RvYy54bWxQSwECLQAUAAYACAAA&#10;ACEAWCsPaOAAAAAKAQAADwAAAAAAAAAAAAAAAABtBgAAZHJzL2Rvd25yZXYueG1sUEsFBgAAAAAE&#10;AAQA8wAAAHoHAAAAAA==&#10;">
            <v:group id="Group 33" o:spid="_x0000_s429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PUaKMUAAADd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wSRJYvh/&#10;E56AXP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z1GijFAAAA3QAA&#10;AA8AAAAAAAAAAAAAAAAAqgIAAGRycy9kb3ducmV2LnhtbFBLBQYAAAAABAAEAPoAAACcAwAAAAA=&#10;">
              <v:rect id="Rectangle 34" o:spid="_x0000_s429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fv5cUA&#10;AADdAAAADwAAAGRycy9kb3ducmV2LnhtbESPQWvCQBSE70L/w/IKvenGBESiq9iqpddqJPT2yL5m&#10;g9m3Ibs18d93CwWPw8x8w6y3o23FjXrfOFYwnyUgiCunG64VFOfjdAnCB2SNrWNScCcP283TZI25&#10;dgN/0u0UahEh7HNUYELocil9Zciin7mOOHrfrrcYouxrqXscIty2Mk2ShbTYcFww2NGboep6+rEK&#10;sro8mLLY+8LOy8X75X55Hb6OSr08j7sViEBjeIT/2x9aQZplKfy9iU9Ab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9+/lxQAAAN0AAAAPAAAAAAAAAAAAAAAAAJgCAABkcnMv&#10;ZG93bnJldi54bWxQSwUGAAAAAAQABAD1AAAAigMAAAAA&#10;" strokecolor="#2f5496 [2408]" strokeweight="1.5pt">
                <v:fill opacity="0"/>
              </v:rect>
              <v:rect id="Rectangle 35" o:spid="_x0000_s429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G+1sMA&#10;AADdAAAADwAAAGRycy9kb3ducmV2LnhtbESPT4vCMBTE74LfITxhb5rWqmg1yuLirkf/3h/Nsy02&#10;L90mq/XbbwTB4zAzv2EWq9ZU4kaNKy0riAcRCOLM6pJzBafjpj8F4TyyxsoyKXiQg9Wy21lgqu2d&#10;93Q7+FwECLsUFRTe16mULivIoBvYmjh4F9sY9EE2udQN3gPcVHIYRRNpsOSwUGBN64Ky6+HPKDiP&#10;v2r+kYZ38WY0G5+v37/r2Cj10Ws/5yA8tf4dfrW3WsEwSRJ4vglPQC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sG+1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29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jbcdMYAAADdAAAADwAAAGRycy9kb3ducmV2LnhtbESPQWvCQBSE74L/YXmCN7MxliKpqxhB&#10;MAUPtVLo7ZF9JrHZtzG7avz3bqHQ4zAz3zCLVW8acaPO1ZYVTKMYBHFhdc2lguPndjIH4TyyxsYy&#10;KXiQg9VyOFhgqu2dP+h28KUIEHYpKqi8b1MpXVGRQRfZljh4J9sZ9EF2pdQd3gPcNDKJ41dpsOaw&#10;UGFLm4qKn8PVKMge71976/PL7vR9vuRZluR4NkqNR/36DYSn3v+H/9o7rSCZzV7g9014AnL5B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I23HTGAAAA3QAAAA8AAAAAAAAA&#10;AAAAAAAAoQIAAGRycy9kb3ducmV2LnhtbFBLBQYAAAAABAAEAPkAAACUAwAAAAA=&#10;" strokecolor="#2f5496 [2408]" strokeweight="1.5pt"/>
            <v:shape id="AutoShape 37" o:spid="_x0000_s429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Xp578YAAADdAAAADwAAAGRycy9kb3ducmV2LnhtbESPQWvCQBSE74L/YXmCN7Mx0iKpqxhB&#10;MAUPtVLo7ZF9JrHZtzG7avz3bqHQ4zAz3zCLVW8acaPO1ZYVTKMYBHFhdc2lguPndjIH4TyyxsYy&#10;KXiQg9VyOFhgqu2dP+h28KUIEHYpKqi8b1MpXVGRQRfZljh4J9sZ9EF2pdQd3gPcNDKJ41dpsOaw&#10;UGFLm4qKn8PVKMge71976/PL7vR9vuRZluR4NkqNR/36DYSn3v+H/9o7rSCZzV7g9014AnL5B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16ee/GAAAA3QAAAA8AAAAAAAAA&#10;AAAAAAAAoQIAAGRycy9kb3ducmV2LnhtbFBLBQYAAAAABAAEAPkAAACUAwAAAAA=&#10;" strokecolor="#2f5496 [2408]" strokeweight="1.5pt"/>
          </v:group>
        </w:pict>
      </w:r>
      <w:r w:rsidR="00612758">
        <w:rPr>
          <w:rFonts w:ascii="ALFABET98" w:hAnsi="ALFABET98"/>
          <w:sz w:val="72"/>
          <w:szCs w:val="72"/>
        </w:rPr>
        <w:t xml:space="preserve">E     E     E     E     E     E          </w:t>
      </w:r>
      <w:r w:rsidR="00612758" w:rsidRPr="0024361A">
        <w:rPr>
          <w:rFonts w:ascii="ALFABET98" w:hAnsi="ALFABET98"/>
          <w:sz w:val="72"/>
          <w:szCs w:val="72"/>
        </w:rPr>
        <w:t xml:space="preserve"> </w:t>
      </w:r>
      <w:r w:rsidR="00612758"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612758" w:rsidRDefault="00BD3DCE" w:rsidP="0061275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284" style="position:absolute;margin-left:-16.1pt;margin-top:9.4pt;width:521.25pt;height:36.85pt;z-index:-25085542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Fshpv8UBAAA8Q8AAA4AAAAAAAAAAAAAAAAALgIAAGRycy9lMm9Eb2MueG1sUEsBAi0AFAAGAAgA&#10;AAAhAFgrD2jgAAAACgEAAA8AAAAAAAAAAAAAAAAAbgYAAGRycy9kb3ducmV2LnhtbFBLBQYAAAAA&#10;BAAEAPMAAAB7BwAAAAA=&#10;">
            <v:group id="Group 33" o:spid="_x0000_s428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MUCfHxgAAAN0A&#10;AAAPAAAAAAAAAAAAAAAAAKoCAABkcnMvZG93bnJldi54bWxQSwUGAAAAAAQABAD6AAAAnQMAAAAA&#10;">
              <v:rect id="Rectangle 34" o:spid="_x0000_s428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/YD8IA&#10;AADdAAAADwAAAGRycy9kb3ducmV2LnhtbERPy4rCMBTdD/gP4QruxlQLMnSM4mMUt2qlzO7S3GnK&#10;NDelydj692YhzPJw3sv1YBtxp87XjhXMpgkI4tLpmisF+fXw/gHCB2SNjWNS8CAP69XobYmZdj2f&#10;6X4JlYgh7DNUYEJoMyl9aciin7qWOHI/rrMYIuwqqTvsY7ht5DxJFtJizbHBYEs7Q+Xv5c8qSKvi&#10;yxT53ud2ViyOt8dt238flJqMh80niEBD+Be/3CetYJ6mcW58E5+AXD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H9gPwgAAAN0AAAAPAAAAAAAAAAAAAAAAAJgCAABkcnMvZG93&#10;bnJldi54bWxQSwUGAAAAAAQABAD1AAAAhwMAAAAA&#10;" strokecolor="#2f5496 [2408]" strokeweight="1.5pt">
                <v:fill opacity="0"/>
              </v:rect>
              <v:rect id="Rectangle 35" o:spid="_x0000_s428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mJPMQA&#10;AADdAAAADwAAAGRycy9kb3ducmV2LnhtbESPQWvCQBSE7wX/w/IEb80mWqVJXUWUaI+t1vsj+5oE&#10;s29jdo3pv3cLhR6HmfmGWa4H04ieOldbVpBEMQjiwuqaSwVfp/z5FYTzyBoby6TghxysV6OnJWba&#10;3vmT+qMvRYCwy1BB5X2bSemKigy6yLbEwfu2nUEfZFdK3eE9wE0jp3G8kAZrDgsVtrStqLgcb0bB&#10;eb5r+SANfyT5Szo/X/bXbWKUmoyHzRsIT4P/D/+137WC6WyWwu+b8ATk6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cpiTz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28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QupCsMAAADdAAAADwAAAGRycy9kb3ducmV2LnhtbERPTYvCMBC9C/sfwix409QqslSj2IUF&#10;K+xBXQRvQzO21WZSm6j135vDgsfH+54vO1OLO7WusqxgNIxAEOdWV1wo+Nv/DL5AOI+ssbZMCp7k&#10;YLn46M0x0fbBW7rvfCFCCLsEFZTeN4mULi/JoBvahjhwJ9sa9AG2hdQtPkK4qWUcRVNpsOLQUGJD&#10;3yXll93NKEifm8Ov9dl1fTqer1maxhmejVL9z241A+Gp82/xv3utFcTjSdgf3oQnIBc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ULqQrDAAAA3QAAAA8AAAAAAAAAAAAA&#10;AAAAoQIAAGRycy9kb3ducmV2LnhtbFBLBQYAAAAABAAEAPkAAACRAwAAAAA=&#10;" strokecolor="#2f5496 [2408]" strokeweight="1.5pt"/>
            <v:shape id="AutoShape 37" o:spid="_x0000_s428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kcMkccAAADdAAAADwAAAGRycy9kb3ducmV2LnhtbESPT2vCQBTE7wW/w/KE3pqNsRRJ3YgR&#10;BFPoQSuF3h7ZZ/40+zZmtxq/fVco9DjMzG+Y5Wo0nbjQ4BrLCmZRDIK4tLrhSsHxY/u0AOE8ssbO&#10;Mim4kYNVNnlYYqrtlfd0OfhKBAi7FBXU3veplK6syaCLbE8cvJMdDPogh0rqAa8BbjqZxPGLNNhw&#10;WKixp01N5ffhxyjIb2+f79YX593pqz0XeZ4U2BqlHqfj+hWEp9H/h//aO60gmT/P4P4mPAGZ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KRwyRxwAAAN0AAAAPAAAAAAAA&#10;AAAAAAAAAKECAABkcnMvZG93bnJldi54bWxQSwUGAAAAAAQABAD5AAAAlQMAAAAA&#10;" strokecolor="#2f5496 [2408]" strokeweight="1.5pt"/>
          </v:group>
        </w:pict>
      </w:r>
      <w:r w:rsidR="00612758">
        <w:rPr>
          <w:rFonts w:ascii="ALFABET98" w:hAnsi="ALFABET98"/>
          <w:color w:val="808080" w:themeColor="background1" w:themeShade="80"/>
          <w:sz w:val="72"/>
          <w:szCs w:val="72"/>
        </w:rPr>
        <w:t>E     E     E     E     E     E</w:t>
      </w:r>
      <w:r w:rsidR="00612758">
        <w:rPr>
          <w:rFonts w:ascii="ALFABET98" w:hAnsi="ALFABET98"/>
          <w:sz w:val="72"/>
          <w:szCs w:val="72"/>
        </w:rPr>
        <w:t xml:space="preserve">      </w:t>
      </w:r>
    </w:p>
    <w:p w:rsidR="00612758" w:rsidRDefault="00BD3DCE" w:rsidP="0061275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278" style="position:absolute;margin-left:-16.1pt;margin-top:9.4pt;width:521.25pt;height:36.85pt;z-index:-25082572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bcELFQ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DCbcELFQQAAPEPAAAOAAAAAAAAAAAAAAAAAC4CAABkcnMvZTJvRG9jLnhtbFBLAQItABQABgAI&#10;AAAAIQBYKw9o4AAAAAoBAAAPAAAAAAAAAAAAAAAAAG8GAABkcnMvZG93bnJldi54bWxQSwUGAAAA&#10;AAQABADzAAAAfAcAAAAA&#10;">
            <v:group id="Group 33" o:spid="_x0000_s428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rPplsQAAADdAAAA&#10;DwAAAAAAAAAAAAAAAACqAgAAZHJzL2Rvd25yZXYueG1sUEsFBgAAAAAEAAQA+gAAAJsDAAAAAA==&#10;">
              <v:rect id="Rectangle 34" o:spid="_x0000_s428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8nt8YA&#10;AADdAAAADwAAAGRycy9kb3ducmV2LnhtbESPQWvCQBSE7wX/w/IK3upGq9KmrqJtlV5rI6G3R/Y1&#10;G8y+DdnVxH/vCkKPw8x8wyxWva3FmVpfOVYwHiUgiAunKy4VZD/bpxcQPiBrrB2Tggt5WC0HDwtM&#10;tev4m877UIoIYZ+iAhNCk0rpC0MW/cg1xNH7c63FEGVbSt1iF+G2lpMkmUuLFccFgw29GyqO+5NV&#10;8FzmnybPPnxmx/l8d7gcNt3vVqnhY79+AxGoD//he/tLK5hNJ69wexOfgFx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y8nt8YAAADdAAAADwAAAAAAAAAAAAAAAACYAgAAZHJz&#10;L2Rvd25yZXYueG1sUEsFBgAAAAAEAAQA9QAAAIsDAAAAAA==&#10;" strokecolor="#2f5496 [2408]" strokeweight="1.5pt">
                <v:fill opacity="0"/>
              </v:rect>
              <v:rect id="Rectangle 35" o:spid="_x0000_s428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bsX8EA&#10;AADdAAAADwAAAGRycy9kb3ducmV2LnhtbERPTW+CQBC9m/gfNmPSW1lopWmpq2k0ao/WlvuEnQKR&#10;nUV2Bfz37sHE48v7XqxG04ieOldbVpBEMQjiwuqaSwV/v9vndxDOI2tsLJOCKzlYLaeTBWbaDvxD&#10;/dGXIoSwy1BB5X2bSemKigy6yLbEgfu3nUEfYFdK3eEQwk0jX+L4TRqsOTRU2NK6ouJ0vBgFebpp&#10;eS8NH5Lt/CPNT7vzOjFKPc3Gr08Qnkb/EN/d31pBOn8N+8Ob8ATk8g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y27F/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428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OSzEscAAADdAAAADwAAAGRycy9kb3ducmV2LnhtbESPT2vCQBTE70K/w/IKvZmN1hZJ3Ugj&#10;CKbgQVuE3h7ZZ/40+zZmV43fvisUehxm5jfMYjmYVlyod7VlBZMoBkFcWF1zqeDrcz2eg3AeWWNr&#10;mRTcyMEyfRgtMNH2yju67H0pAoRdggoq77tESldUZNBFtiMO3tH2Bn2QfSl1j9cAN62cxvGrNFhz&#10;WKiwo1VFxc/+bBRkt4/D1vr8tDl+N6c8y6Y5Nkapp8fh/Q2Ep8H/h//aG63gZfY8gfub8ARk+g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I5LMSxwAAAN0AAAAPAAAAAAAA&#10;AAAAAAAAAKECAABkcnMvZG93bnJldi54bWxQSwUGAAAAAAQABAD5AAAAlQMAAAAA&#10;" strokecolor="#2f5496 [2408]" strokeweight="1.5pt"/>
            <v:shape id="AutoShape 37" o:spid="_x0000_s427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DYtZccAAADdAAAADwAAAGRycy9kb3ducmV2LnhtbESPT2vCQBTE70K/w/IKvemmqZaSupFG&#10;EIzQg7YUentkX/7Y7NuYXTV+e7cgeBxm5jfMfDGYVpyod41lBc+TCARxYXXDlYLvr9X4DYTzyBpb&#10;y6TgQg4W6cNojom2Z97SaecrESDsElRQe98lUrqiJoNuYjvi4JW2N+iD7CupezwHuGllHEWv0mDD&#10;YaHGjpY1FX+7o1GQXTY/n9bnh3X5uz/kWRbnuDdKPT0OH+8gPA3+Hr6111rBbPoSw/+b8ARke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4Ni1lxwAAAN0AAAAPAAAAAAAA&#10;AAAAAAAAAKECAABkcnMvZG93bnJldi54bWxQSwUGAAAAAAQABAD5AAAAlQMAAAAA&#10;" strokecolor="#2f5496 [2408]" strokeweight="1.5pt"/>
          </v:group>
        </w:pict>
      </w:r>
      <w:r w:rsidR="00612758">
        <w:rPr>
          <w:rFonts w:ascii="ALFABET98" w:hAnsi="ALFABET98"/>
          <w:color w:val="808080" w:themeColor="background1" w:themeShade="80"/>
          <w:sz w:val="72"/>
          <w:szCs w:val="72"/>
        </w:rPr>
        <w:t>E     E     E     E     E     E</w:t>
      </w:r>
      <w:r w:rsidR="00612758">
        <w:rPr>
          <w:rFonts w:ascii="ALFABET98" w:hAnsi="ALFABET98"/>
          <w:sz w:val="72"/>
          <w:szCs w:val="72"/>
        </w:rPr>
        <w:t xml:space="preserve">      </w:t>
      </w:r>
    </w:p>
    <w:p w:rsidR="00612758" w:rsidRDefault="00BD3DCE" w:rsidP="0061275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272" style="position:absolute;margin-left:-16.1pt;margin-top:9.4pt;width:521.25pt;height:36.85pt;z-index:-25082368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m4Cm1hYEAADxDwAADgAAAAAAAAAAAAAAAAAuAgAAZHJzL2Uyb0RvYy54bWxQSwECLQAUAAYA&#10;CAAAACEAWCsPaOAAAAAKAQAADwAAAAAAAAAAAAAAAABwBgAAZHJzL2Rvd25yZXYueG1sUEsFBgAA&#10;AAAEAAQA8wAAAH0HAAAAAA==&#10;">
            <v:group id="Group 33" o:spid="_x0000_s427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mJ3VOxgAAAN0A&#10;AAAPAAAAAAAAAAAAAAAAAKoCAABkcnMvZG93bnJldi54bWxQSwUGAAAAAAQABAD6AAAAnQMAAAAA&#10;">
              <v:rect id="Rectangle 34" o:spid="_x0000_s427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7u7b8UA&#10;AADdAAAADwAAAGRycy9kb3ducmV2LnhtbESPQWvCQBSE74L/YXlCb7pRq5TUVdRq8VobCb09sq/Z&#10;0OzbkF1N/PfdgtDjMDPfMKtNb2txo9ZXjhVMJwkI4sLpiksF2edx/ALCB2SNtWNScCcPm/VwsMJU&#10;u44/6HYOpYgQ9ikqMCE0qZS+MGTRT1xDHL1v11oMUbal1C12EW5rOUuSpbRYcVww2NDeUPFzvloF&#10;8zI/mDx785md5sv3y/2y676OSj2N+u0riEB9+A8/2ietYPE8X8Dfm/gE5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/u7tvxQAAAN0AAAAPAAAAAAAAAAAAAAAAAJgCAABkcnMv&#10;ZG93bnJldi54bWxQSwUGAAAAAAQABAD1AAAAigMAAAAA&#10;" strokecolor="#2f5496 [2408]" strokeweight="1.5pt">
                <v:fill opacity="0"/>
              </v:rect>
              <v:rect id="Rectangle 35" o:spid="_x0000_s427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PRsMUA&#10;AADdAAAADwAAAGRycy9kb3ducmV2LnhtbESPQWvCQBSE7wX/w/KE3ppNrBGNriIW2x6tNfdH9pkE&#10;s29jdpuk/75bKPQ4zMw3zGY3mkb01LnasoIkikEQF1bXXCq4fB6fliCcR9bYWCYF3+Rgt508bDDT&#10;duAP6s++FAHCLkMFlfdtJqUrKjLoItsSB+9qO4M+yK6UusMhwE0jZ3G8kAZrDgsVtnSoqLidv4yC&#10;PH1p+U0aPiXH+SrNb6/3Q2KUepyO+zUIT6P/D/+137WCdP68gN834QnI7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E9Gw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427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EGO/ccAAADdAAAADwAAAGRycy9kb3ducmV2LnhtbESPQWvCQBSE7wX/w/KE3upGq1aiq5hC&#10;wQgetKXg7ZF9JtHs25hdNf57Vyj0OMzMN8xs0ZpKXKlxpWUF/V4EgjizuuRcwc/319sEhPPIGivL&#10;pOBODhbzzssMY21vvKXrzuciQNjFqKDwvo6ldFlBBl3P1sTBO9jGoA+yyaVu8BbgppKDKBpLgyWH&#10;hQJr+iwoO+0uRkFyX/9urE/Pq8P+eE6TZJDi0Sj12m2XUxCeWv8f/muvtILR8P0Dnm/CE5DzB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oQY79xwAAAN0AAAAPAAAAAAAA&#10;AAAAAAAAAKECAABkcnMvZG93bnJldi54bWxQSwUGAAAAAAQABAD5AAAAlQMAAAAA&#10;" strokecolor="#2f5496 [2408]" strokeweight="1.5pt"/>
            <v:shape id="AutoShape 37" o:spid="_x0000_s427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d4aj8QAAADdAAAADwAAAGRycy9kb3ducmV2LnhtbERPy2rCQBTdC/2H4Ra600ntg5I6kUYQ&#10;jNCFtgjuLplrHs3ciZlpEv/eWQguD+e9WI6mET11rrKs4HkWgSDOra64UPD7s55+gHAeWWNjmRRc&#10;yMEyeZgsMNZ24B31e1+IEMIuRgWl920spctLMuhmtiUO3Ml2Bn2AXSF1h0MIN42cR9G7NFhxaCix&#10;pVVJ+d/+3yhIL9vDt/XZeXM61ucsTecZ1kapp8fx6xOEp9HfxTf3Rit4e30Jc8Ob8ARkc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Z3hqPxAAAAN0AAAAPAAAAAAAAAAAA&#10;AAAAAKECAABkcnMvZG93bnJldi54bWxQSwUGAAAAAAQABAD5AAAAkgMAAAAA&#10;" strokecolor="#2f5496 [2408]" strokeweight="1.5pt"/>
          </v:group>
        </w:pict>
      </w:r>
      <w:r w:rsidR="00612758">
        <w:rPr>
          <w:rFonts w:ascii="ALFABET98" w:hAnsi="ALFABET98"/>
          <w:color w:val="808080" w:themeColor="background1" w:themeShade="80"/>
          <w:sz w:val="72"/>
          <w:szCs w:val="72"/>
        </w:rPr>
        <w:t>E     E     E     E     E     E</w:t>
      </w:r>
      <w:r w:rsidR="00612758">
        <w:rPr>
          <w:rFonts w:ascii="ALFABET98" w:hAnsi="ALFABET98"/>
          <w:sz w:val="72"/>
          <w:szCs w:val="72"/>
        </w:rPr>
        <w:t xml:space="preserve">      </w:t>
      </w:r>
    </w:p>
    <w:p w:rsidR="00612758" w:rsidRDefault="00BD3DCE" w:rsidP="0061275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4266" style="position:absolute;margin-left:-16.1pt;margin-top:9.4pt;width:521.25pt;height:36.85pt;z-index:-25082163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FPWYswXBAAA7A8AAA4AAAAAAAAAAAAAAAAALgIAAGRycy9lMm9Eb2MueG1sUEsBAi0AFAAG&#10;AAgAAAAhAFgrD2jgAAAACgEAAA8AAAAAAAAAAAAAAAAAcQYAAGRycy9kb3ducmV2LnhtbFBLBQYA&#10;AAAABAAEAPMAAAB+BwAAAAA=&#10;">
            <v:group id="Group 33" o:spid="_x0000_s426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yM1sbxgAAANwA&#10;AAAPAAAAAAAAAAAAAAAAAKoCAABkcnMvZG93bnJldi54bWxQSwUGAAAAAAQABAD6AAAAnQMAAAAA&#10;">
              <v:rect id="Rectangle 34" o:spid="_x0000_s427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8p0sEA&#10;AADcAAAADwAAAGRycy9kb3ducmV2LnhtbERPz2vCMBS+C/sfwht401QHslWjbG6K13WV4u3RPJti&#10;81KazNb/3hwEjx/f79VmsI24Uudrxwpm0wQEcel0zZWC/G83eQfhA7LGxjEpuJGHzfpltMJUu55/&#10;6ZqFSsQQ9ikqMCG0qZS+NGTRT11LHLmz6yyGCLtK6g77GG4bOU+ShbRYc2ww2NLWUHnJ/q2Ct6r4&#10;MUX+7XM7Kxb74+341Z92So1fh88liEBDeIof7oNW8JHEtfFMPAJyf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cfKdLBAAAA3AAAAA8AAAAAAAAAAAAAAAAAmAIAAGRycy9kb3du&#10;cmV2LnhtbFBLBQYAAAAABAAEAPUAAACGAwAAAAA=&#10;" strokecolor="#2f5496 [2408]" strokeweight="1.5pt">
                <v:fill opacity="0"/>
              </v:rect>
              <v:rect id="Rectangle 35" o:spid="_x0000_s427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Up2sMA&#10;AADcAAAADwAAAGRycy9kb3ducmV2LnhtbESPQWvCQBSE7wX/w/IK3uomosWkboIoth6r1vsj+5oE&#10;s29jdk3Sf98VCj0OM/MNs85H04ieOldbVhDPIhDEhdU1lwq+zvuXFQjnkTU2lknBDznIs8nTGlNt&#10;Bz5Sf/KlCBB2KSqovG9TKV1RkUE3sy1x8L5tZ9AH2ZVSdzgEuGnkPIpepcGaw0KFLW0rKq6nu1Fw&#10;We5a/pCGP+P9Illeru+3bWyUmj6PmzcQnkb/H/5rH7SCJErgcSYcAZ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eUp2sMAAADc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26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UWrtsMAAADcAAAADwAAAGRycy9kb3ducmV2LnhtbERPyWrDMBC9F/oPYgq9NbJzKK0bOdSF&#10;QBzIIQuF3gZrvKTWyLYU2/n76hDo8fH21Xo2rRhpcI1lBfEiAkFcWN1wpeB82ry8gXAeWWNrmRTc&#10;yME6fXxYYaLtxAcaj74SIYRdggpq77tESlfUZNAtbEccuNIOBn2AQyX1gFMIN61cRtGrNNhwaKix&#10;o6+ait/j1SjIbrvvvfV5vy1/Ln2eZcscL0ap56f58wOEp9n/i+/urVbwHof54Uw4AjL9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FFq7bDAAAA3AAAAA8AAAAAAAAAAAAA&#10;AAAAoQIAAGRycy9kb3ducmV2LnhtbFBLBQYAAAAABAAEAPkAAACRAwAAAAA=&#10;" strokecolor="#2f5496 [2408]" strokeweight="1.5pt"/>
            <v:shape id="AutoShape 37" o:spid="_x0000_s426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gkOLcYAAADcAAAADwAAAGRycy9kb3ducmV2LnhtbESPT2vCQBTE7wW/w/IEb3UTD6VNXaUR&#10;hETooSpCb4/sM4nNvo3Zbf58+26h0OMwM79h1tvRNKKnztWWFcTLCARxYXXNpYLzaf/4DMJ5ZI2N&#10;ZVIwkYPtZvawxkTbgT+oP/pSBAi7BBVU3reJlK6oyKBb2pY4eFfbGfRBdqXUHQ4Bbhq5iqInabDm&#10;sFBhS7uKiq/jt1GQTofLu/X5Pbt+3u55mq5yvBmlFvPx7RWEp9H/h//amVbwEsfweyYcAbn5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4JDi3GAAAA3AAAAA8AAAAAAAAA&#10;AAAAAAAAoQIAAGRycy9kb3ducmV2LnhtbFBLBQYAAAAABAAEAPkAAACUAwAAAAA=&#10;" strokecolor="#2f5496 [2408]" strokeweight="1.5pt"/>
          </v:group>
        </w:pict>
      </w:r>
      <w:r w:rsidR="00612758">
        <w:rPr>
          <w:rFonts w:ascii="ALFABET98" w:hAnsi="ALFABET98"/>
          <w:color w:val="808080" w:themeColor="background1" w:themeShade="80"/>
          <w:sz w:val="72"/>
          <w:szCs w:val="72"/>
        </w:rPr>
        <w:t>E     E     E     E     E     E</w:t>
      </w:r>
      <w:r w:rsidR="00612758">
        <w:rPr>
          <w:rFonts w:ascii="ALFABET98" w:hAnsi="ALFABET98"/>
          <w:sz w:val="72"/>
          <w:szCs w:val="72"/>
        </w:rPr>
        <w:t xml:space="preserve">      </w:t>
      </w:r>
    </w:p>
    <w:p w:rsidR="00612758" w:rsidRDefault="00BD3DCE" w:rsidP="0061275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260" style="position:absolute;margin-left:-16.1pt;margin-top:9.4pt;width:521.25pt;height:36.85pt;z-index:-25081958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E&#10;dOtuEgQAAOsPAAAOAAAAAAAAAAAAAAAAAC4CAABkcnMvZTJvRG9jLnhtbFBLAQItABQABgAIAAAA&#10;IQBYKw9o4AAAAAoBAAAPAAAAAAAAAAAAAAAAAGwGAABkcnMvZG93bnJldi54bWxQSwUGAAAAAAQA&#10;BADzAAAAeQcAAAAA&#10;">
            <v:group id="Group 33" o:spid="_x0000_s426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NHLxcYAAADcAAAADwAAAGRycy9kb3ducmV2LnhtbESPT2vCQBTE70K/w/IK&#10;vZlNGiptmlVEaulBCmqh9PbIPpNg9m3Irvnz7V2h4HGYmd8w+Wo0jeipc7VlBUkUgyAurK65VPBz&#10;3M5fQTiPrLGxTAomcrBaPsxyzLQdeE/9wZciQNhlqKDyvs2kdEVFBl1kW+LgnWxn0AfZlVJ3OAS4&#10;aeRzHC+kwZrDQoUtbSoqzoeLUfA54LBOk49+dz5tpr/jy/fvLiGlnh7H9TsIT6O/h//bX1rBW5LC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I0cvFxgAAANwA&#10;AAAPAAAAAAAAAAAAAAAAAKoCAABkcnMvZG93bnJldi54bWxQSwUGAAAAAAQABAD6AAAAnQMAAAAA&#10;">
              <v:rect id="Rectangle 34" o:spid="_x0000_s426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4u1CsUA&#10;AADcAAAADwAAAGRycy9kb3ducmV2LnhtbESPQWvCQBSE7wX/w/IEb3WTVqSNrqKtll5rI8HbI/vM&#10;BrNvQ3Y18d93C4Ueh5n5hlmuB9uIG3W+dqwgnSYgiEuna64U5N/7xxcQPiBrbByTgjt5WK9GD0vM&#10;tOv5i26HUIkIYZ+hAhNCm0npS0MW/dS1xNE7u85iiLKrpO6wj3DbyKckmUuLNccFgy29GSovh6tV&#10;8FwVO1Pk7z63aTH/ON6P2/60V2oyHjYLEIGG8B/+a39qBa/pDH7PxCMgV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i7UKxQAAANwAAAAPAAAAAAAAAAAAAAAAAJgCAABkcnMv&#10;ZG93bnJldi54bWxQSwUGAAAAAAQABAD1AAAAigMAAAAA&#10;" strokecolor="#2f5496 [2408]" strokeweight="1.5pt">
                <v:fill opacity="0"/>
              </v:rect>
              <v:rect id="Rectangle 35" o:spid="_x0000_s426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G1AsIA&#10;AADcAAAADwAAAGRycy9kb3ducmV2LnhtbESPQYvCMBSE74L/IbwFb5pWrGjXKKK461Hren80b9ti&#10;81KbqN1/vxEEj8PMfMMsVp2pxZ1aV1lWEI8iEMS51RUXCn5Ou+EMhPPIGmvLpOCPHKyW/d4CU20f&#10;fKR75gsRIOxSVFB636RSurwkg25kG+Lg/drWoA+yLaRu8RHgppbjKJpKgxWHhRIb2pSUX7KbUXBO&#10;tg1/S8OHeDeZJ+fL13UTG6UGH936E4Snzr/Dr/ZeK5jHCTzPhCMgl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cbUCwgAAANw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426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eCWWcYAAADcAAAADwAAAGRycy9kb3ducmV2LnhtbESPT2vCQBTE70K/w/IK3ppNPIQ2ukpT&#10;KCRCD1Up9PbIPvPH7NuY3Wr89t1CweMwM79hVpvJ9OJCo2stK0iiGARxZXXLtYLD/v3pGYTzyBp7&#10;y6TgRg4264fZCjNtr/xJl52vRYCwy1BB4/2QSemqhgy6yA7EwTva0aAPcqylHvEa4KaXizhOpcGW&#10;w0KDA701VJ12P0ZBftt+fVhfnovjd3cu83xRYmeUmj9Or0sQniZ/D/+3C63gJUnh70w4AnL9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HgllnGAAAA3AAAAA8AAAAAAAAA&#10;AAAAAAAAoQIAAGRycy9kb3ducmV2LnhtbFBLBQYAAAAABAAEAPkAAACUAwAAAAA=&#10;" strokecolor="#2f5496 [2408]" strokeweight="1.5pt"/>
            <v:shape id="AutoShape 37" o:spid="_x0000_s426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qwzwsUAAADcAAAADwAAAGRycy9kb3ducmV2LnhtbESPQYvCMBSE78L+h/CEvWmqB3WrUeyC&#10;YAUPq4vg7dE822rzUpus1n9vFgSPw8x8w8wWranEjRpXWlYw6EcgiDOrS84V/O5XvQkI55E1VpZJ&#10;wYMcLOYfnRnG2t75h247n4sAYRejgsL7OpbSZQUZdH1bEwfvZBuDPsgml7rBe4CbSg6jaCQNlhwW&#10;Cqzpu6DssvszCpLH5rC1Pr2uT8fzNU2SYYpno9Rnt11OQXhq/Tv8aq+1gq/BGP7PhCMg50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qwzwsUAAADcAAAADwAAAAAAAAAA&#10;AAAAAAChAgAAZHJzL2Rvd25yZXYueG1sUEsFBgAAAAAEAAQA+QAAAJMDAAAAAA==&#10;" strokecolor="#2f5496 [2408]" strokeweight="1.5pt"/>
          </v:group>
        </w:pict>
      </w:r>
      <w:r w:rsidR="00612758">
        <w:rPr>
          <w:rFonts w:ascii="ALFABET98" w:hAnsi="ALFABET98"/>
          <w:color w:val="808080" w:themeColor="background1" w:themeShade="80"/>
          <w:sz w:val="72"/>
          <w:szCs w:val="72"/>
        </w:rPr>
        <w:t>E     E     E     E     E     E</w:t>
      </w:r>
      <w:r w:rsidR="00612758">
        <w:rPr>
          <w:rFonts w:ascii="ALFABET98" w:hAnsi="ALFABET98"/>
          <w:sz w:val="72"/>
          <w:szCs w:val="72"/>
        </w:rPr>
        <w:t xml:space="preserve">      </w:t>
      </w:r>
    </w:p>
    <w:p w:rsidR="00612758" w:rsidRDefault="00BD3DCE" w:rsidP="0061275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254" style="position:absolute;margin-left:-16.1pt;margin-top:9.4pt;width:521.25pt;height:36.85pt;z-index:-25081753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C5JgpxFQQAAO8PAAAOAAAAAAAAAAAAAAAAAC4CAABkcnMvZTJvRG9jLnhtbFBLAQItABQABgAI&#10;AAAAIQBYKw9o4AAAAAoBAAAPAAAAAAAAAAAAAAAAAG8GAABkcnMvZG93bnJldi54bWxQSwUGAAAA&#10;AAQABADzAAAAfAcAAAAA&#10;">
            <v:group id="Group 33" o:spid="_x0000_s425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+pzzc8QAAADcAAAA&#10;DwAAAAAAAAAAAAAAAACqAgAAZHJzL2Rvd25yZXYueG1sUEsFBgAAAAAEAAQA+gAAAJsDAAAAAA==&#10;">
              <v:rect id="Rectangle 34" o:spid="_x0000_s425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wQK8MA&#10;AADdAAAADwAAAGRycy9kb3ducmV2LnhtbERPTWvCQBC9F/oflhG8NRsthpK6irVVetVGQm9DdpoN&#10;zc6G7NbEf+8WBG/zeJ+zXI+2FWfqfeNYwSxJQRBXTjdcKyi+dk8vIHxA1tg6JgUX8rBePT4sMddu&#10;4AOdj6EWMYR9jgpMCF0upa8MWfSJ64gj9+N6iyHCvpa6xyGG21bO0zSTFhuODQY72hqqfo9/VsFz&#10;XX6Ysnj3hZ2V2f50Ob0N3zulppNx8woi0Bju4pv7U8f56SKD/2/iCXJ1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lwQK8MAAADdAAAADwAAAAAAAAAAAAAAAACYAgAAZHJzL2Rv&#10;d25yZXYueG1sUEsFBgAAAAAEAAQA9QAAAIgDAAAAAA==&#10;" strokecolor="#2f5496 [2408]" strokeweight="1.5pt">
                <v:fill opacity="0"/>
              </v:rect>
              <v:rect id="Rectangle 35" o:spid="_x0000_s425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pBGMEA&#10;AADdAAAADwAAAGRycy9kb3ducmV2LnhtbERPTYvCMBC9L/gfwgjeNK3YdbcaRRR1j+qu96EZ22Iz&#10;qU3U+u+NIOxtHu9zpvPWVOJGjSstK4gHEQjizOqScwV/v+v+FwjnkTVWlknBgxzMZ52PKaba3nlP&#10;t4PPRQhhl6KCwvs6ldJlBRl0A1sTB+5kG4M+wCaXusF7CDeVHEbRpzRYcmgosKZlQdn5cDUKjsmq&#10;5q00vIvXo+/keN5clrFRqtdtFxMQnlr/L367f3SYHyVjeH0TTpCz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qQRj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425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OsvvMcAAADdAAAADwAAAGRycy9kb3ducmV2LnhtbESPT2vCQBDF7wW/wzJCb3Wj0FJSV2kE&#10;wQge/IPQ25Adk9jsbMyuGr995yD0NsN7895vpvPeNepGXag9GxiPElDEhbc1lwYO++XbJ6gQkS02&#10;nsnAgwLMZ4OXKabW33lLt10slYRwSNFAFWObah2KihyGkW+JRTv5zmGUtSu17fAu4a7RkyT50A5r&#10;loYKW1pUVPzurs5A9lgfNz7ml9Xp53zJs2yS49kZ8zrsv79ARerjv/l5vbKCn7wLrnwjI+jZ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86y+8xwAAAN0AAAAPAAAAAAAA&#10;AAAAAAAAAKECAABkcnMvZG93bnJldi54bWxQSwUGAAAAAAQABAD5AAAAlQMAAAAA&#10;" strokecolor="#2f5496 [2408]" strokeweight="1.5pt"/>
            <v:shape id="AutoShape 37" o:spid="_x0000_s425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6eKJ8MAAADdAAAADwAAAGRycy9kb3ducmV2LnhtbERPTYvCMBC9C/sfwix403QFxa1GsQuC&#10;FTysK4K3oRnbajOpTdT6782C4G0e73Om89ZU4kaNKy0r+OpHIIgzq0vOFez+lr0xCOeRNVaWScGD&#10;HMxnH50pxtre+ZduW5+LEMIuRgWF93UspcsKMuj6tiYO3NE2Bn2ATS51g/cQbio5iKKRNFhyaCiw&#10;pp+CsvP2ahQkj/V+Y316WR0Pp0uaJIMUT0ap7me7mIDw1Pq3+OVe6TA/Gn7D/zfhBDl7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OniifDAAAA3QAAAA8AAAAAAAAAAAAA&#10;AAAAoQIAAGRycy9kb3ducmV2LnhtbFBLBQYAAAAABAAEAPkAAACRAwAAAAA=&#10;" strokecolor="#2f5496 [2408]" strokeweight="1.5pt"/>
          </v:group>
        </w:pict>
      </w:r>
      <w:r w:rsidR="00612758">
        <w:rPr>
          <w:rFonts w:ascii="ALFABET98" w:hAnsi="ALFABET98"/>
          <w:color w:val="808080" w:themeColor="background1" w:themeShade="80"/>
          <w:sz w:val="72"/>
          <w:szCs w:val="72"/>
        </w:rPr>
        <w:t>E     E     E     E     E     E</w:t>
      </w:r>
      <w:r w:rsidR="00612758">
        <w:rPr>
          <w:rFonts w:ascii="ALFABET98" w:hAnsi="ALFABET98"/>
          <w:sz w:val="72"/>
          <w:szCs w:val="72"/>
        </w:rPr>
        <w:t xml:space="preserve">      </w:t>
      </w:r>
    </w:p>
    <w:p w:rsidR="00612758" w:rsidRDefault="00BD3DCE" w:rsidP="0061275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248" style="position:absolute;margin-left:-16.1pt;margin-top:9.4pt;width:521.25pt;height:36.85pt;z-index:-25081548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zEidDxMEAADxDwAADgAAAAAAAAAAAAAAAAAuAgAAZHJzL2Uyb0RvYy54bWxQSwECLQAUAAYACAAA&#10;ACEAWCsPaOAAAAAKAQAADwAAAAAAAAAAAAAAAABtBgAAZHJzL2Rvd25yZXYueG1sUEsFBgAAAAAE&#10;AAQA8wAAAHoHAAAAAA==&#10;">
            <v:group id="Group 33" o:spid="_x0000_s425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3QkpWMQAAADdAAAA&#10;DwAAAAAAAAAAAAAAAACqAgAAZHJzL2Rvd25yZXYueG1sUEsFBgAAAAAEAAQA+gAAAJsDAAAAAA==&#10;">
              <v:rect id="Rectangle 34" o:spid="_x0000_s425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vclcIA&#10;AADdAAAADwAAAGRycy9kb3ducmV2LnhtbERPS2vCQBC+F/wPywi91Y0WgqSu0vrCazUSehuy02xo&#10;djZkVxP/vSsUvM3H95zFarCNuFLna8cKppMEBHHpdM2Vgvy0e5uD8AFZY+OYFNzIw2o5ellgpl3P&#10;33Q9hkrEEPYZKjAhtJmUvjRk0U9cSxy5X9dZDBF2ldQd9jHcNnKWJKm0WHNsMNjS2lD5d7xYBe9V&#10;sTVFvvG5nRbp/nw7f/U/O6Vex8PnB4hAQ3iK/90HHecn6Qwe38QT5PI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C9yVwgAAAN0AAAAPAAAAAAAAAAAAAAAAAJgCAABkcnMvZG93&#10;bnJldi54bWxQSwUGAAAAAAQABAD1AAAAhwMAAAAA&#10;" strokecolor="#2f5496 [2408]" strokeweight="1.5pt">
                <v:fill opacity="0"/>
              </v:rect>
              <v:rect id="Rectangle 35" o:spid="_x0000_s425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+tJsMA&#10;AADdAAAADwAAAGRycy9kb3ducmV2LnhtbERPS0/CQBC+k/gfNmPizW4rj0hhIQZT4ajF3ifdsW3o&#10;ztbuWsq/Z0lMuM2X7znr7WhaMVDvGssKkigGQVxa3XCl4PuYPb+CcB5ZY2uZFFzIwXbzMFljqu2Z&#10;v2jIfSVCCLsUFdTed6mUrqzJoItsRxy4H9sb9AH2ldQ9nkO4aeVLHC+kwYZDQ40d7WoqT/mfUVDM&#10;3zveS8OfSTZbzovTx+8uMUo9PY5vKxCeRn8X/7sPOsxPplO4fRNOkJsr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m+tJ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25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pjPhMUAAADdAAAADwAAAGRycy9kb3ducmV2LnhtbERPTWvCQBC9F/wPyxS81Y22FImu0giF&#10;pNCDVgq9DdkxiWZnk91V47/vCoXe5vE+Z7keTCsu5HxjWcF0koAgLq1uuFKw/3p/moPwAVlja5kU&#10;3MjDejV6WGKq7ZW3dNmFSsQQ9ikqqEPoUil9WZNBP7EdceQO1hkMEbpKaofXGG5aOUuSV2mw4dhQ&#10;Y0ebmsrT7mwUZLeP708bij4//Bz7IstmBR6NUuPH4W0BItAQ/sV/7lzH+dPnF7h/E0+Qq1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pjPhMUAAADdAAAADwAAAAAAAAAA&#10;AAAAAAChAgAAZHJzL2Rvd25yZXYueG1sUEsFBgAAAAAEAAQA+QAAAJMDAAAAAA==&#10;" strokecolor="#2f5496 [2408]" strokeweight="1.5pt"/>
            <v:shape id="AutoShape 37" o:spid="_x0000_s424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dRqH8UAAADdAAAADwAAAGRycy9kb3ducmV2LnhtbERPTWvCQBC9F/wPyxS81Y2WFomu0giF&#10;pNCDVgq9DdkxiWZnk91V47/vCoXe5vE+Z7keTCsu5HxjWcF0koAgLq1uuFKw/3p/moPwAVlja5kU&#10;3MjDejV6WGKq7ZW3dNmFSsQQ9ikqqEPoUil9WZNBP7EdceQO1hkMEbpKaofXGG5aOUuSV2mw4dhQ&#10;Y0ebmsrT7mwUZLeP708bij4//Bz7IstmBR6NUuPH4W0BItAQ/sV/7lzH+dPnF7h/E0+Qq1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dRqH8UAAADdAAAADwAAAAAAAAAA&#10;AAAAAAChAgAAZHJzL2Rvd25yZXYueG1sUEsFBgAAAAAEAAQA+QAAAJMDAAAAAA==&#10;" strokecolor="#2f5496 [2408]" strokeweight="1.5pt"/>
          </v:group>
        </w:pict>
      </w:r>
      <w:r w:rsidR="00612758">
        <w:rPr>
          <w:rFonts w:ascii="ALFABET98" w:hAnsi="ALFABET98"/>
          <w:color w:val="808080" w:themeColor="background1" w:themeShade="80"/>
          <w:sz w:val="72"/>
          <w:szCs w:val="72"/>
        </w:rPr>
        <w:t>E     E     E     E     E     E</w:t>
      </w:r>
      <w:r w:rsidR="00612758">
        <w:rPr>
          <w:rFonts w:ascii="ALFABET98" w:hAnsi="ALFABET98"/>
          <w:sz w:val="72"/>
          <w:szCs w:val="72"/>
        </w:rPr>
        <w:t xml:space="preserve">      </w:t>
      </w:r>
    </w:p>
    <w:p w:rsidR="00612758" w:rsidRDefault="00BD3DCE" w:rsidP="0061275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242" style="position:absolute;margin-left:-16.1pt;margin-top:9.4pt;width:521.25pt;height:36.85pt;z-index:-25081344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JvOtmMUBAAA8Q8AAA4AAAAAAAAAAAAAAAAALgIAAGRycy9lMm9Eb2MueG1sUEsBAi0AFAAGAAgA&#10;AAAhAFgrD2jgAAAACgEAAA8AAAAAAAAAAAAAAAAAbgYAAGRycy9kb3ducmV2LnhtbFBLBQYAAAAA&#10;BAAEAPMAAAB7BwAAAAA=&#10;">
            <v:group id="Group 33" o:spid="_x0000_s424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P40N8MAAADdAAAADwAAAGRycy9kb3ducmV2LnhtbERPS4vCMBC+L/gfwgje&#10;1rSKq1SjiLjiQQQfIN6GZmyLzaQ02bb++82CsLf5+J6zWHWmFA3VrrCsIB5GIIhTqwvOFFwv358z&#10;EM4jaywtk4IXOVgtex8LTLRt+UTN2WcihLBLUEHufZVI6dKcDLqhrYgD97C1QR9gnUldYxvCTSlH&#10;UfQlDRYcGnKsaJNT+jz/GAW7Ftv1ON42h+dj87pfJsfbISalBv1uPQfhqfP/4rd7r8P8eDyF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Y/jQ3wwAAAN0AAAAP&#10;AAAAAAAAAAAAAAAAAKoCAABkcnMvZG93bnJldi54bWxQSwUGAAAAAAQABAD6AAAAmgMAAAAA&#10;">
              <v:rect id="Rectangle 34" o:spid="_x0000_s424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7HL/8YA&#10;AADdAAAADwAAAGRycy9kb3ducmV2LnhtbESPQWvDMAyF74P+B6PBbquTFcrI6pauW8eu7VLCbiLW&#10;4tBYDrHXpP9+OhR2k3hP731abSbfqQsNsQ1sIJ9noIjrYFtuDJRf+8dnUDEhW+wCk4ErRdisZ3cr&#10;LGwY+UCXY2qUhHAs0IBLqS+0jrUjj3EeemLRfsLgMck6NNoOOEq47/RTli21x5alwWFPO0f1+fjr&#10;DSya6t1V5VssfV4tP07X0+v4vTfm4X7avoBKNKV/8+360wp+vhBc+UZG0O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7HL/8YAAADdAAAADwAAAAAAAAAAAAAAAACYAgAAZHJz&#10;L2Rvd25yZXYueG1sUEsFBgAAAAAEAAQA9QAAAIsDAAAAAA==&#10;" strokecolor="#2f5496 [2408]" strokeweight="1.5pt">
                <v:fill opacity="0"/>
              </v:rect>
              <v:rect id="Rectangle 35" o:spid="_x0000_s424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4eazMIA&#10;AADdAAAADwAAAGRycy9kb3ducmV2LnhtbERPTW+CQBC9N+l/2EyT3mTBalPQ1RgbtMeW1vuEHYHI&#10;zlJ2Rfz3bhOT3ublfc5yPZpWDNS7xrKCJIpBEJdWN1wp+PnOJ28gnEfW2FomBVdysF49Piwx0/bC&#10;XzQUvhIhhF2GCmrvu0xKV9Zk0EW2Iw7c0fYGfYB9JXWPlxBuWjmN41dpsOHQUGNH25rKU3E2Cg7z&#10;94730vBnks/S+eG0+90mRqnnp3GzAOFp9P/iu/tDh/nJSwp/34QT5Oo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h5rM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424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aW6+sYAAADdAAAADwAAAGRycy9kb3ducmV2LnhtbESPQWvCQBCF7wX/wzJCb3WjlFKiqxhB&#10;MIKH2iJ4G7JjEs3Oxuyq8d93DoXeZnhv3vtmtuhdo+7UhdqzgfEoAUVceFtzaeDne/32CSpEZIuN&#10;ZzLwpACL+eBlhqn1D/6i+z6WSkI4pGigirFNtQ5FRQ7DyLfEop185zDK2pXadviQcNfoSZJ8aIc1&#10;S0OFLa0qKi77mzOQPbeHnY/5dXM6nq95lk1yPDtjXof9cgoqUh//zX/XGyv443fhl29kBD3/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GluvrGAAAA3QAAAA8AAAAAAAAA&#10;AAAAAAAAoQIAAGRycy9kb3ducmV2LnhtbFBLBQYAAAAABAAEAPkAAACUAwAAAAA=&#10;" strokecolor="#2f5496 [2408]" strokeweight="1.5pt"/>
            <v:shape id="AutoShape 37" o:spid="_x0000_s424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ukfYcMAAADdAAAADwAAAGRycy9kb3ducmV2LnhtbERPTYvCMBC9C/sfwizsTdOKiFSj2IUF&#10;u+BBXRa8Dc3YVptJbaLWf28Ewds83ufMFp2pxZVaV1lWEA8iEMS51RUXCv52P/0JCOeRNdaWScGd&#10;HCzmH70ZJtreeEPXrS9ECGGXoILS+yaR0uUlGXQD2xAH7mBbgz7AtpC6xVsIN7UcRtFYGqw4NJTY&#10;0HdJ+Wl7MQrS++//2vrsvDrsj+csTYcZHo1SX5/dcgrCU+ff4pd7pcP8eBTD85twgpw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7pH2HDAAAA3QAAAA8AAAAAAAAAAAAA&#10;AAAAoQIAAGRycy9kb3ducmV2LnhtbFBLBQYAAAAABAAEAPkAAACRAwAAAAA=&#10;" strokecolor="#2f5496 [2408]" strokeweight="1.5pt"/>
          </v:group>
        </w:pict>
      </w:r>
      <w:r w:rsidR="00612758">
        <w:rPr>
          <w:rFonts w:ascii="ALFABET98" w:hAnsi="ALFABET98"/>
          <w:color w:val="808080" w:themeColor="background1" w:themeShade="80"/>
          <w:sz w:val="72"/>
          <w:szCs w:val="72"/>
        </w:rPr>
        <w:t>E     E     E     E     E     E</w:t>
      </w:r>
      <w:r w:rsidR="00612758">
        <w:rPr>
          <w:rFonts w:ascii="ALFABET98" w:hAnsi="ALFABET98"/>
          <w:sz w:val="72"/>
          <w:szCs w:val="72"/>
        </w:rPr>
        <w:t xml:space="preserve">      </w:t>
      </w:r>
    </w:p>
    <w:p w:rsidR="00612758" w:rsidRDefault="00BD3DCE" w:rsidP="0061275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236" style="position:absolute;margin-left:-16.1pt;margin-top:9.4pt;width:521.25pt;height:36.85pt;z-index:-25081139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8LRbEhMEAADxDwAADgAAAAAAAAAAAAAAAAAuAgAAZHJzL2Uyb0RvYy54bWxQSwECLQAUAAYACAAA&#10;ACEAWCsPaOAAAAAKAQAADwAAAAAAAAAAAAAAAABtBgAAZHJzL2Rvd25yZXYueG1sUEsFBgAAAAAE&#10;AAQA8wAAAHoHAAAAAA==&#10;">
            <v:group id="Group 33" o:spid="_x0000_s423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8NBScMAAADdAAAADwAAAGRycy9kb3ducmV2LnhtbERPS4vCMBC+L/gfwgje&#10;1rTqilSjiLjiQQQfIN6GZmyLzaQ02bb++82CsLf5+J6zWHWmFA3VrrCsIB5GIIhTqwvOFFwv358z&#10;EM4jaywtk4IXOVgtex8LTLRt+UTN2WcihLBLUEHufZVI6dKcDLqhrYgD97C1QR9gnUldYxvCTSlH&#10;UTSVBgsODTlWtMkpfZ5/jIJdi+16HG+bw/Oxed0vX8fbISalBv1uPQfhqfP/4rd7r8P8eDKG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/w0FJwwAAAN0AAAAP&#10;AAAAAAAAAAAAAAAAAKoCAABkcnMvZG93bnJldi54bWxQSwUGAAAAAAQABAD6AAAAmgMAAAAA&#10;">
              <v:rect id="Rectangle 34" o:spid="_x0000_s424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qyh8MA&#10;AADdAAAADwAAAGRycy9kb3ducmV2LnhtbERPTWvCQBC9F/wPywi91U1aEUldpVotXquR4G3ITrOh&#10;2dmQXU38912h4G0e73MWq8E24kqdrx0rSCcJCOLS6ZorBflx9zIH4QOyxsYxKbiRh9Vy9LTATLue&#10;v+l6CJWIIewzVGBCaDMpfWnIop+4ljhyP66zGCLsKqk77GO4beRrksykxZpjg8GWNobK38PFKnir&#10;iq0p8k+f27SYfZ1up3V/3in1PB4+3kEEGsJD/O/e6zg/nU7h/k08QS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vqyh8MAAADdAAAADwAAAAAAAAAAAAAAAACYAgAAZHJzL2Rv&#10;d25yZXYueG1sUEsFBgAAAAAEAAQA9QAAAIgDAAAAAA==&#10;" strokecolor="#2f5496 [2408]" strokeweight="1.5pt">
                <v:fill opacity="0"/>
              </v:rect>
              <v:rect id="Rectangle 35" o:spid="_x0000_s424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jtMIA&#10;AADdAAAADwAAAGRycy9kb3ducmV2LnhtbERPTW+CQBC9N/E/bMakt7rQQGPR1TQ02B4V633CjkBk&#10;Zym7Rfz33SYmvc3L+5z1djKdGGlwrWUF8SICQVxZ3XKt4OtYPC1BOI+ssbNMCm7kYLuZPawx0/bK&#10;BxpLX4sQwi5DBY33fSalqxoy6Ba2Jw7c2Q4GfYBDLfWA1xBuOvkcRS/SYMuhocGe8oaqS/ljFJzS&#10;954/pOF9XCSv6emy+85jo9TjfHpbgfA0+X/x3f2pw/w4SeHvm3CC3P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zOO0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423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QCHFcIAAADdAAAADwAAAGRycy9kb3ducmV2LnhtbERPTYvCMBC9C/6HMIK3NVVElmoUKyxY&#10;wcOqCN6GZmyrzaQ2Wa3/fiMI3ubxPme2aE0l7tS40rKC4SACQZxZXXKu4LD/+foG4TyyxsoyKXiS&#10;g8W825lhrO2Df+m+87kIIexiVFB4X8dSuqwgg25ga+LAnW1j0AfY5FI3+AjhppKjKJpIgyWHhgJr&#10;WhWUXXd/RkHy3By31qe39fl0uaVJMkrxYpTq99rlFISn1n/Eb/dah/nD8QRe34QT5Pw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QCHFcIAAADdAAAADwAAAAAAAAAAAAAA&#10;AAChAgAAZHJzL2Rvd25yZXYueG1sUEsFBgAAAAAEAAQA+QAAAJADAAAAAA==&#10;" strokecolor="#2f5496 [2408]" strokeweight="1.5pt"/>
            <v:shape id="AutoShape 37" o:spid="_x0000_s423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kwijsUAAADdAAAADwAAAGRycy9kb3ducmV2LnhtbERPTWvCQBC9F/wPyxS81Y1SWomu0giF&#10;pNCDVgq9DdkxiWZnk91V47/vCoXe5vE+Z7keTCsu5HxjWcF0koAgLq1uuFKw/3p/moPwAVlja5kU&#10;3MjDejV6WGKq7ZW3dNmFSsQQ9ikqqEPoUil9WZNBP7EdceQO1hkMEbpKaofXGG5aOUuSF2mw4dhQ&#10;Y0ebmsrT7mwUZLeP708bij4//Bz7IstmBR6NUuPH4W0BItAQ/sV/7lzH+dPnV7h/E0+Qq1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/kwijsUAAADdAAAADwAAAAAAAAAA&#10;AAAAAAChAgAAZHJzL2Rvd25yZXYueG1sUEsFBgAAAAAEAAQA+QAAAJMDAAAAAA==&#10;" strokecolor="#2f5496 [2408]" strokeweight="1.5pt"/>
          </v:group>
        </w:pict>
      </w:r>
      <w:r w:rsidR="00612758">
        <w:rPr>
          <w:rFonts w:ascii="ALFABET98" w:hAnsi="ALFABET98"/>
          <w:color w:val="808080" w:themeColor="background1" w:themeShade="80"/>
          <w:sz w:val="72"/>
          <w:szCs w:val="72"/>
        </w:rPr>
        <w:t>E     E     E     E     E     E</w:t>
      </w:r>
      <w:r w:rsidR="00612758">
        <w:rPr>
          <w:rFonts w:ascii="ALFABET98" w:hAnsi="ALFABET98"/>
          <w:sz w:val="72"/>
          <w:szCs w:val="72"/>
        </w:rPr>
        <w:t xml:space="preserve">      </w:t>
      </w:r>
    </w:p>
    <w:p w:rsidR="00612758" w:rsidRDefault="00BD3DCE" w:rsidP="0061275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230" style="position:absolute;margin-left:-16.1pt;margin-top:9.4pt;width:521.25pt;height:36.85pt;z-index:-25080934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">
            <v:group id="Group 33" o:spid="_x0000_s423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it2o8QAAADdAAAA&#10;DwAAAAAAAAAAAAAAAACqAgAAZHJzL2Rvd25yZXYueG1sUEsFBgAAAAAEAAQA+gAAAJsDAAAAAA==&#10;">
              <v:rect id="Rectangle 34" o:spid="_x0000_s423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giWcYA&#10;AADdAAAADwAAAGRycy9kb3ducmV2LnhtbESPQU/DMAyF70j8h8iTuLG0TEyoLJsGbIgro1PFzWq8&#10;plrjVE1Yu3+PD0jcbL3n9z6vNpPv1IWG2AY2kM8zUMR1sC03Bsqv/f0TqJiQLXaBycCVImzWtzcr&#10;LGwY+ZMuh9QoCeFYoAGXUl9oHWtHHuM89MSincLgMck6NNoOOEq47/RDli21x5alwWFPr47q8+HH&#10;G1g01c5V5VssfV4t34/X48v4vTfmbjZtn0ElmtK/+e/6wwp+/ij88o2MoN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BgiWcYAAADdAAAADwAAAAAAAAAAAAAAAACYAgAAZHJz&#10;L2Rvd25yZXYueG1sUEsFBgAAAAAEAAQA9QAAAIsDAAAAAA==&#10;" strokecolor="#2f5496 [2408]" strokeweight="1.5pt">
                <v:fill opacity="0"/>
              </v:rect>
              <v:rect id="Rectangle 35" o:spid="_x0000_s423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5zasIA&#10;AADdAAAADwAAAGRycy9kb3ducmV2LnhtbERPTWvCQBC9F/oflhF6081KIxqzSrHY9lij3ofsmIRk&#10;Z2N2q+m/7xYKvc3jfU6+HW0nbjT4xrEGNUtAEJfONFxpOB330yUIH5ANdo5Jwzd52G4eH3LMjLvz&#10;gW5FqEQMYZ+hhjqEPpPSlzVZ9DPXE0fu4gaLIcKhkmbAewy3nZwnyUJabDg21NjTrqayLb6shnP6&#10;2vO7tPyp9s+r9Ny+XXfKav00GV/WIAKN4V/85/4wcb5KFfx+E0+Qm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LnNq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423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FYWCscAAADdAAAADwAAAGRycy9kb3ducmV2LnhtbESPT2vCQBTE70K/w/IKvZmNVkpN3Ugj&#10;CKbgQVuE3h7ZZ/40+zZmV43fvisUehxm5jfMYjmYVlyod7VlBZMoBkFcWF1zqeDrcz1+BeE8ssbW&#10;Mim4kYNl+jBaYKLtlXd02ftSBAi7BBVU3neJlK6oyKCLbEccvKPtDfog+1LqHq8Bblo5jeMXabDm&#10;sFBhR6uKip/92SjIbh+HrfX5aXP8bk55lk1zbIxST4/D+xsIT4P/D/+1N1rB82w+gfub8ARk+g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cVhYKxwAAAN0AAAAPAAAAAAAA&#10;AAAAAAAAAKECAABkcnMvZG93bnJldi54bWxQSwUGAAAAAAQABAD5AAAAlQMAAAAA&#10;" strokecolor="#2f5496 [2408]" strokeweight="1.5pt"/>
            <v:shape id="AutoShape 37" o:spid="_x0000_s423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ISIfccAAADdAAAADwAAAGRycy9kb3ducmV2LnhtbESPT2vCQBTE70K/w/IKvemmqUibupFG&#10;EIzQg7YUentkX/7Y7NuYXTV+e7cgeBxm5jfMfDGYVpyod41lBc+TCARxYXXDlYLvr9X4FYTzyBpb&#10;y6TgQg4W6cNojom2Z97SaecrESDsElRQe98lUrqiJoNuYjvi4JW2N+iD7CupezwHuGllHEUzabDh&#10;sFBjR8uair/d0SjILpufT+vzw7r83R/yLItz3Bulnh6Hj3cQngZ/D9/aa63gZfoWw/+b8ARke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shIh9xwAAAN0AAAAPAAAAAAAA&#10;AAAAAAAAAKECAABkcnMvZG93bnJldi54bWxQSwUGAAAAAAQABAD5AAAAlQMAAAAA&#10;" strokecolor="#2f5496 [2408]" strokeweight="1.5pt"/>
          </v:group>
        </w:pict>
      </w:r>
      <w:r w:rsidR="00612758">
        <w:rPr>
          <w:rFonts w:ascii="ALFABET98" w:hAnsi="ALFABET98"/>
          <w:color w:val="808080" w:themeColor="background1" w:themeShade="80"/>
          <w:sz w:val="72"/>
          <w:szCs w:val="72"/>
        </w:rPr>
        <w:t>E     E     E     E     E     E</w:t>
      </w:r>
      <w:r w:rsidR="00612758">
        <w:rPr>
          <w:rFonts w:ascii="ALFABET98" w:hAnsi="ALFABET98"/>
          <w:sz w:val="72"/>
          <w:szCs w:val="72"/>
        </w:rPr>
        <w:t xml:space="preserve">      </w:t>
      </w:r>
    </w:p>
    <w:p w:rsidR="00612758" w:rsidRDefault="00BD3DCE" w:rsidP="0061275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224" style="position:absolute;margin-left:-16.1pt;margin-top:9.4pt;width:521.25pt;height:36.85pt;z-index:-25080729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LhTnaRYEAADxDwAADgAAAAAAAAAAAAAAAAAuAgAAZHJzL2Uyb0RvYy54bWxQSwECLQAUAAYA&#10;CAAAACEAWCsPaOAAAAAKAQAADwAAAAAAAAAAAAAAAABwBgAAZHJzL2Rvd25yZXYueG1sUEsFBgAA&#10;AAAEAAQA8wAAAH0HAAAAAA==&#10;">
            <v:group id="Group 33" o:spid="_x0000_s422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cpXQVscAAADd&#10;AAAADwAAAAAAAAAAAAAAAACqAgAAZHJzL2Rvd25yZXYueG1sUEsFBgAAAAAEAAQA+gAAAJ4DAAAA&#10;AA==&#10;">
              <v:rect id="Rectangle 34" o:spid="_x0000_s422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EdXcYA&#10;AADdAAAADwAAAGRycy9kb3ducmV2LnhtbESPQWvCQBSE7wX/w/IK3nSjRdumrqJtlV5rI6G3R/Y1&#10;G8y+DdnVxH/vCkKPw8x8wyxWva3FmVpfOVYwGScgiAunKy4VZD/b0QsIH5A11o5JwYU8rJaDhwWm&#10;2nX8Ted9KEWEsE9RgQmhSaX0hSGLfuwa4uj9udZiiLItpW6xi3Bby2mSzKXFiuOCwYbeDRXH/ckq&#10;eCrzT5NnHz6zk3y+O1wOm+53q9TwsV+/gQjUh//wvf2lFcyeX6dwexOfgFx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REdXcYAAADdAAAADwAAAAAAAAAAAAAAAACYAgAAZHJz&#10;L2Rvd25yZXYueG1sUEsFBgAAAAAEAAQA9QAAAIsDAAAAAA==&#10;" strokecolor="#2f5496 [2408]" strokeweight="1.5pt">
                <v:fill opacity="0"/>
              </v:rect>
              <v:rect id="Rectangle 35" o:spid="_x0000_s422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cJVSMIA&#10;AADdAAAADwAAAGRycy9kb3ducmV2LnhtbESPT4vCMBTE7wt+h/CEva1pFytajSIurh79e380z7bY&#10;vNQmav32RhA8DjPzG2Yya00lbtS40rKCuBeBIM6sLjlXcNgvf4YgnEfWWFkmBQ9yMJt2viaYanvn&#10;Ld12PhcBwi5FBYX3dSqlywoy6Hq2Jg7eyTYGfZBNLnWD9wA3lfyNooE0WHJYKLCmRUHZeXc1Co7J&#10;X80raXgTL/uj5Hj+vyxio9R3t52PQXhq/Sf8bq+1gmSYjOD1JjwBOX0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wlVI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422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YrMvsMAAADdAAAADwAAAGRycy9kb3ducmV2LnhtbERPy2rCQBTdC/2H4Rbc6aQBRVLHYAqF&#10;RHBRFaG7S+aah5k7MTPV+PedRaHLw3mv09F04k6DaywreJtHIIhLqxuuFJyOn7MVCOeRNXaWScGT&#10;HKSbl8kaE20f/EX3g69ECGGXoILa+z6R0pU1GXRz2xMH7mIHgz7AoZJ6wEcIN52Mo2gpDTYcGmrs&#10;6aOm8nr4MQqy5+68t7645Zfv9lZkWVxga5Savo7bdxCeRv8v/nPnWsFitQz7w5vwBOTm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mKzL7DAAAA3QAAAA8AAAAAAAAAAAAA&#10;AAAAoQIAAGRycy9kb3ducmV2LnhtbFBLBQYAAAAABAAEAPkAAACRAwAAAAA=&#10;" strokecolor="#2f5496 [2408]" strokeweight="1.5pt"/>
            <v:shape id="AutoShape 37" o:spid="_x0000_s422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sZpJcYAAADdAAAADwAAAGRycy9kb3ducmV2LnhtbESPT4vCMBTE74LfITzBm00VVqRrlK0g&#10;WGEP/kHY26N5tnWbl9pktX77jSB4HGbmN8x82Zla3Kh1lWUF4ygGQZxbXXGh4HhYj2YgnEfWWFsm&#10;BQ9ysFz0e3NMtL3zjm57X4gAYZeggtL7JpHS5SUZdJFtiIN3tq1BH2RbSN3iPcBNLSdxPJUGKw4L&#10;JTa0Kin/3f8ZBelje/q2Prtuzj+Xa5amkwwvRqnhoPv6BOGp8+/wq73RCj5m0zE834QnIBf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bGaSXGAAAA3QAAAA8AAAAAAAAA&#10;AAAAAAAAoQIAAGRycy9kb3ducmV2LnhtbFBLBQYAAAAABAAEAPkAAACUAwAAAAA=&#10;" strokecolor="#2f5496 [2408]" strokeweight="1.5pt"/>
          </v:group>
        </w:pict>
      </w:r>
      <w:r w:rsidR="00612758">
        <w:rPr>
          <w:rFonts w:ascii="ALFABET98" w:hAnsi="ALFABET98"/>
          <w:color w:val="808080" w:themeColor="background1" w:themeShade="80"/>
          <w:sz w:val="72"/>
          <w:szCs w:val="72"/>
        </w:rPr>
        <w:t>E     E     E     E     E     E</w:t>
      </w:r>
      <w:r w:rsidR="00612758">
        <w:rPr>
          <w:rFonts w:ascii="ALFABET98" w:hAnsi="ALFABET98"/>
          <w:sz w:val="72"/>
          <w:szCs w:val="72"/>
        </w:rPr>
        <w:t xml:space="preserve">      </w:t>
      </w:r>
    </w:p>
    <w:p w:rsidR="00612758" w:rsidRPr="00612758" w:rsidRDefault="00612758" w:rsidP="00612758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72"/>
          <w:szCs w:val="72"/>
        </w:rPr>
        <w:t xml:space="preserve">                 </w:t>
      </w:r>
      <w:r>
        <w:rPr>
          <w:rFonts w:ascii="ALFABET98" w:hAnsi="ALFABET98"/>
          <w:sz w:val="36"/>
          <w:szCs w:val="36"/>
        </w:rPr>
        <w:t>16</w:t>
      </w:r>
      <w:r>
        <w:rPr>
          <w:rFonts w:ascii="ALFABET98" w:hAnsi="ALFABET98"/>
          <w:sz w:val="72"/>
          <w:szCs w:val="72"/>
        </w:rPr>
        <w:t xml:space="preserve">                                 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        </w:t>
      </w:r>
      <w:r>
        <w:rPr>
          <w:rFonts w:ascii="ALFABET98" w:hAnsi="ALFABET98"/>
          <w:sz w:val="36"/>
          <w:szCs w:val="36"/>
        </w:rPr>
        <w:t xml:space="preserve">                                                         </w:t>
      </w:r>
    </w:p>
    <w:p w:rsidR="00612758" w:rsidRDefault="00612758" w:rsidP="00612758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lastRenderedPageBreak/>
        <w:t>Sayın velim, okuyalım, boşlukları  yazalım.</w:t>
      </w:r>
    </w:p>
    <w:p w:rsidR="00612758" w:rsidRDefault="00BD3DCE" w:rsidP="0061275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808080" w:themeColor="background1" w:themeShade="80"/>
          <w:sz w:val="72"/>
          <w:szCs w:val="72"/>
          <w:lang w:eastAsia="tr-TR"/>
        </w:rPr>
        <w:pict>
          <v:group id="_x0000_s4218" style="position:absolute;margin-left:-16.1pt;margin-top:9.4pt;width:521.25pt;height:36.85pt;z-index:-25080524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AKgYQwFQQAAPEPAAAOAAAAAAAAAAAAAAAAAC4CAABkcnMvZTJvRG9jLnhtbFBLAQItABQABgAI&#10;AAAAIQBYKw9o4AAAAAoBAAAPAAAAAAAAAAAAAAAAAG8GAABkcnMvZG93bnJldi54bWxQSwUGAAAA&#10;AAQABADzAAAAfAcAAAAA&#10;">
            <v:group id="Group 33" o:spid="_x0000_s422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LaL6MQAAADdAAAA&#10;DwAAAAAAAAAAAAAAAACqAgAAZHJzL2Rvd25yZXYueG1sUEsFBgAAAAAEAAQA+gAAAJsDAAAAAA==&#10;">
              <v:rect id="Rectangle 34" o:spid="_x0000_s422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pFycMA&#10;AADdAAAADwAAAGRycy9kb3ducmV2LnhtbERPTWvCQBC9F/wPywje6sZatKSuYrVKr2ok9DZkp9lg&#10;djZktyb++65Q8DaP9zmLVW9rcaXWV44VTMYJCOLC6YpLBdlp9/wGwgdkjbVjUnAjD6vl4GmBqXYd&#10;H+h6DKWIIexTVGBCaFIpfWHIoh+7hjhyP661GCJsS6lb7GK4reVLksykxYpjg8GGNoaKy/HXKpiW&#10;+afJs63P7CSf7c+380f3vVNqNOzX7yAC9eEh/nd/6Tj/dT6H+zfxBL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SpFycMAAADdAAAADwAAAAAAAAAAAAAAAACYAgAAZHJzL2Rv&#10;d25yZXYueG1sUEsFBgAAAAAEAAQA9QAAAIgDAAAAAA==&#10;" strokecolor="#2f5496 [2408]" strokeweight="1.5pt">
                <v:fill opacity="0"/>
              </v:rect>
              <v:rect id="Rectangle 35" o:spid="_x0000_s422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88lE8QA&#10;AADdAAAADwAAAGRycy9kb3ducmV2LnhtbESPzW7CQAyE70h9h5Ur9QabIKAlZUGIip8jpXC3sm4S&#10;kfWm2S2Et8cHJG62ZjzzebboXK0u1IbKs4F0kIAizr2tuDBw/Fn3P0CFiGyx9kwGbhRgMX/pzTCz&#10;/srfdDnEQkkIhwwNlDE2mdYhL8lhGPiGWLRf3zqMsraFti1eJdzVepgkE+2wYmkosaFVSfn58O8M&#10;nMZfDW+14326Hk3Hp/Pmb5U6Y95eu+UnqEhdfJof1zsr+KN3wZVvZAQ9v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fPJRP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22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516XsUAAADdAAAADwAAAGRycy9kb3ducmV2LnhtbERPTWvCQBC9C/0PyxR6M5uGUtvUNTSC&#10;YIQetEXwNmTHJDY7G7Nbjf/eLQje5vE+Z5oNphUn6l1jWcFzFIMgLq1uuFLw870Yv4FwHllja5kU&#10;XMhBNnsYTTHV9sxrOm18JUIIuxQV1N53qZSurMmgi2xHHLi97Q36APtK6h7PIdy0MonjV2mw4dBQ&#10;Y0fzmsrfzZ9RkF9W2y/ri+NyvzscizxPCjwYpZ4eh88PEJ4Gfxff3Esd5r9M3uH/m3CCnF0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516XsUAAADdAAAADwAAAAAAAAAA&#10;AAAAAAChAgAAZHJzL2Rvd25yZXYueG1sUEsFBgAAAAAEAAQA+QAAAJMDAAAAAA==&#10;" strokecolor="#2f5496 [2408]" strokeweight="1.5pt"/>
            <v:shape id="AutoShape 37" o:spid="_x0000_s421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3Kj5MYAAADdAAAADwAAAGRycy9kb3ducmV2LnhtbESPQWvCQBCF7wX/wzKCt7pRSpHoKkYQ&#10;jNBDbRG8DdkxiWZnY3ar8d93DoXeZnhv3vtmsepdo+7Uhdqzgck4AUVceFtzaeD7a/s6AxUissXG&#10;Mxl4UoDVcvCywNT6B3/S/RBLJSEcUjRQxdimWoeiIodh7Fti0c6+cxhl7UptO3xIuGv0NEnetcOa&#10;paHCljYVFdfDjzOQPffHDx/z2+58utzyLJvmeHHGjIb9eg4qUh//zX/XOyv4bzPhl29kBL38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dyo+TGAAAA3QAAAA8AAAAAAAAA&#10;AAAAAAAAoQIAAGRycy9kb3ducmV2LnhtbFBLBQYAAAAABAAEAPkAAACUAwAAAAA=&#10;" strokecolor="#2f5496 [2408]" strokeweight="1.5pt"/>
          </v:group>
        </w:pict>
      </w:r>
      <w:r w:rsidR="00612758">
        <w:rPr>
          <w:rFonts w:ascii="ALFABET98" w:hAnsi="ALFABET98"/>
          <w:sz w:val="72"/>
          <w:szCs w:val="72"/>
        </w:rPr>
        <w:t xml:space="preserve">E     E     E     E     E     E          </w:t>
      </w:r>
      <w:r w:rsidR="00612758" w:rsidRPr="0024361A">
        <w:rPr>
          <w:rFonts w:ascii="ALFABET98" w:hAnsi="ALFABET98"/>
          <w:sz w:val="72"/>
          <w:szCs w:val="72"/>
        </w:rPr>
        <w:t xml:space="preserve"> </w:t>
      </w:r>
      <w:r w:rsidR="00612758"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612758" w:rsidRDefault="00BD3DCE" w:rsidP="0061275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212" style="position:absolute;margin-left:-16.1pt;margin-top:9.4pt;width:521.25pt;height:36.85pt;z-index:-25080422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n&#10;R/qVEgQAAPEPAAAOAAAAAAAAAAAAAAAAAC4CAABkcnMvZTJvRG9jLnhtbFBLAQItABQABgAIAAAA&#10;IQBYKw9o4AAAAAoBAAAPAAAAAAAAAAAAAAAAAGwGAABkcnMvZG93bnJldi54bWxQSwUGAAAAAAQA&#10;BADzAAAAeQcAAAAA&#10;">
            <v:group id="Group 33" o:spid="_x0000_s421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GWP3MwwAAAN0AAAAP&#10;AAAAAAAAAAAAAAAAAKoCAABkcnMvZG93bnJldi54bWxQSwUGAAAAAAQABAD6AAAAmgMAAAAA&#10;">
              <v:rect id="Rectangle 34" o:spid="_x0000_s421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Qz7cMA&#10;AADdAAAADwAAAGRycy9kb3ducmV2LnhtbERPTWvCQBC9F/wPywje6sYqIqmrVKvSazUSvA3ZaTY0&#10;Oxuyq4n/3i0UvM3jfc5y3dta3Kj1lWMFk3ECgrhwuuJSQXbavy5A+ICssXZMCu7kYb0avCwx1a7j&#10;b7odQyliCPsUFZgQmlRKXxiy6MeuIY7cj2sthgjbUuoWuxhua/mWJHNpseLYYLChraHi93i1CqZl&#10;vjN59ukzO8nnh/P9vOkue6VGw/7jHUSgPjzF/+4vHefPFlP4+yaeIF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8Qz7cMAAADdAAAADwAAAAAAAAAAAAAAAACYAgAAZHJzL2Rv&#10;d25yZXYueG1sUEsFBgAAAAAEAAQA9QAAAIgDAAAAAA==&#10;" strokecolor="#2f5496 [2408]" strokeweight="1.5pt">
                <v:fill opacity="0"/>
              </v:rect>
              <v:rect id="Rectangle 35" o:spid="_x0000_s421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1dfMcEA&#10;AADdAAAADwAAAGRycy9kb3ducmV2LnhtbERPTYvCMBC9C/6HMAveNK1UcbtGEUXXo1a9D81sW2wm&#10;tYna/fdmYcHbPN7nzJedqcWDWldZVhCPIhDEudUVFwrOp+1wBsJ5ZI21ZVLwSw6Wi35vjqm2Tz7S&#10;I/OFCCHsUlRQet+kUrq8JINuZBviwP3Y1qAPsC2kbvEZwk0tx1E0lQYrDg0lNrQuKb9md6PgMtk0&#10;/C0NH+Jt8jm5XHe3dWyUGnx0qy8Qnjr/Fv+79zrMT2YJ/H0TTpCL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NXXzH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421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wUAfMMAAADdAAAADwAAAGRycy9kb3ducmV2LnhtbERPTYvCMBC9C/sfwizsTdMVFalGsQuC&#10;FTysiuBtaMa22kxqk9X6782C4G0e73Om89ZU4kaNKy0r+O5FIIgzq0vOFex3y+4YhPPIGivLpOBB&#10;Duazj84UY23v/Eu3rc9FCGEXo4LC+zqW0mUFGXQ9WxMH7mQbgz7AJpe6wXsIN5XsR9FIGiw5NBRY&#10;009B2WX7ZxQkj/VhY316XZ2O52uaJP0Uz0apr892MQHhqfVv8cu90mH+YDyE/2/CCXL2B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cFAHzDAAAA3QAAAA8AAAAAAAAAAAAA&#10;AAAAoQIAAGRycy9kb3ducmV2LnhtbFBLBQYAAAAABAAEAPkAAACRAwAAAAA=&#10;" strokecolor="#2f5496 [2408]" strokeweight="1.5pt"/>
            <v:shape id="AutoShape 37" o:spid="_x0000_s421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9eeC8MAAADdAAAADwAAAGRycy9kb3ducmV2LnhtbERPS4vCMBC+C/6HMIK3bboiItUo24UF&#10;K3jwwcLehmZsq82kNlHrvzfCgrf5+J4zX3amFjdqXWVZwWcUgyDOra64UHDY/3xMQTiPrLG2TAoe&#10;5GC56PfmmGh75y3ddr4QIYRdggpK75tESpeXZNBFtiEO3NG2Bn2AbSF1i/cQbmo5iuOJNFhxaCix&#10;oe+S8vPuahSkj/Xvxvrssjr+nS5Zmo4yPBmlhoPuawbCU+ff4n/3Sof54+kEXt+EE+TiC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fXngvDAAAA3QAAAA8AAAAAAAAAAAAA&#10;AAAAoQIAAGRycy9kb3ducmV2LnhtbFBLBQYAAAAABAAEAPkAAACRAwAAAAA=&#10;" strokecolor="#2f5496 [2408]" strokeweight="1.5pt"/>
          </v:group>
        </w:pict>
      </w:r>
      <w:r w:rsidR="00612758">
        <w:rPr>
          <w:rFonts w:ascii="ALFABET98" w:hAnsi="ALFABET98"/>
          <w:color w:val="808080" w:themeColor="background1" w:themeShade="80"/>
          <w:sz w:val="72"/>
          <w:szCs w:val="72"/>
        </w:rPr>
        <w:t>E     E     E     E     E     E</w:t>
      </w:r>
      <w:r w:rsidR="00612758">
        <w:rPr>
          <w:rFonts w:ascii="ALFABET98" w:hAnsi="ALFABET98"/>
          <w:sz w:val="72"/>
          <w:szCs w:val="72"/>
        </w:rPr>
        <w:t xml:space="preserve">      </w:t>
      </w:r>
    </w:p>
    <w:p w:rsidR="00612758" w:rsidRDefault="00BD3DCE" w:rsidP="0061275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206" style="position:absolute;margin-left:-16.1pt;margin-top:9.4pt;width:521.25pt;height:36.85pt;z-index:-25080320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J+5iIRYEAADxDwAADgAAAAAAAAAAAAAAAAAuAgAAZHJzL2Uyb0RvYy54bWxQSwECLQAUAAYA&#10;CAAAACEAWCsPaOAAAAAKAQAADwAAAAAAAAAAAAAAAABwBgAAZHJzL2Rvd25yZXYueG1sUEsFBgAA&#10;AAAEAAQA8wAAAH0HAAAAAA==&#10;">
            <v:group id="Group 33" o:spid="_x0000_s420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57DKJscAAADd&#10;AAAADwAAAAAAAAAAAAAAAACqAgAAZHJzL2Rvd25yZXYueG1sUEsFBgAAAAAEAAQA+gAAAJ4DAAAA&#10;AA==&#10;">
              <v:rect id="Rectangle 34" o:spid="_x0000_s421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wEB8MA&#10;AADdAAAADwAAAGRycy9kb3ducmV2LnhtbERPTWvCQBC9F/wPywje6sZaxKauYrVKr2ok9DZkp9lg&#10;djZktyb++65Q8DaP9zmLVW9rcaXWV44VTMYJCOLC6YpLBdlp9zwH4QOyxtoxKbiRh9Vy8LTAVLuO&#10;D3Q9hlLEEPYpKjAhNKmUvjBk0Y9dQxy5H9daDBG2pdQtdjHc1vIlSWbSYsWxwWBDG0PF5fhrFUzL&#10;/NPk2dZndpLP9ufb+aP73ik1GvbrdxCB+vAQ/7u/dJz/On+D+zfxBL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iwEB8MAAADdAAAADwAAAAAAAAAAAAAAAACYAgAAZHJzL2Rv&#10;d25yZXYueG1sUEsFBgAAAAAEAAQA9QAAAIgDAAAAAA==&#10;" strokecolor="#2f5496 [2408]" strokeweight="1.5pt">
                <v:fill opacity="0"/>
              </v:rect>
              <v:rect id="Rectangle 35" o:spid="_x0000_s421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XP78MA&#10;AADdAAAADwAAAGRycy9kb3ducmV2LnhtbESPzW7CQAyE75V4h5WReiubIKggsCAEouVY/u5W1iQR&#10;WW/ILpC+PT5U6s3WjGc+z5edq9WD2lB5NpAOElDEubcVFwZOx+3HBFSIyBZrz2TglwIsF723OWbW&#10;P3lPj0MslIRwyNBAGWOTaR3ykhyGgW+IRbv41mGUtS20bfEp4a7WwyT51A4rloYSG1qXlF8Pd2fg&#10;PN40/K0d/6Tb0XR8vn7d1qkz5r3frWagInXx3/x3vbOCP5oKv3wjI+jF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bXP7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20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eeQosUAAADdAAAADwAAAGRycy9kb3ducmV2LnhtbERPTWvCQBC9F/wPyxS81Y1SSo2u0giF&#10;pNCDVgq9DdkxiWZnk91V47/vCoXe5vE+Z7keTCsu5HxjWcF0koAgLq1uuFKw/3p/egXhA7LG1jIp&#10;uJGH9Wr0sMRU2ytv6bILlYgh7FNUUIfQpVL6siaDfmI74sgdrDMYInSV1A6vMdy0cpYkL9Jgw7Gh&#10;xo42NZWn3dkoyG4f3582FH1++Dn2RZbNCjwapcaPw9sCRKAh/Iv/3LmO85/nU7h/E0+Qq1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eeQosUAAADdAAAADwAAAAAAAAAA&#10;AAAAAAChAgAAZHJzL2Rvd25yZXYueG1sUEsFBgAAAAAEAAQA+QAAAJMDAAAAAA==&#10;" strokecolor="#2f5496 [2408]" strokeweight="1.5pt"/>
            <v:shape id="AutoShape 37" o:spid="_x0000_s420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TUO1cQAAADdAAAADwAAAGRycy9kb3ducmV2LnhtbERPTWvCQBC9C/0Pywi96cZQxEZXMYWC&#10;ETzUiuBtyI5JNDsbs1uN/94tCN7m8T5ntuhMLa7UusqygtEwAkGcW11xoWD3+z2YgHAeWWNtmRTc&#10;ycFi/tabYaLtjX/ouvWFCCHsElRQet8kUrq8JINuaBviwB1ta9AH2BZSt3gL4aaWcRSNpcGKQ0OJ&#10;DX2VlJ+3f0ZBel/vN9Znl9XxcLpkaRpneDJKvfe75RSEp86/xE/3Sof5H58x/H8TTpDz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9NQ7VxAAAAN0AAAAPAAAAAAAAAAAA&#10;AAAAAKECAABkcnMvZG93bnJldi54bWxQSwUGAAAAAAQABAD5AAAAkgMAAAAA&#10;" strokecolor="#2f5496 [2408]" strokeweight="1.5pt"/>
          </v:group>
        </w:pict>
      </w:r>
      <w:r w:rsidR="00612758">
        <w:rPr>
          <w:rFonts w:ascii="ALFABET98" w:hAnsi="ALFABET98"/>
          <w:color w:val="808080" w:themeColor="background1" w:themeShade="80"/>
          <w:sz w:val="72"/>
          <w:szCs w:val="72"/>
        </w:rPr>
        <w:t>E     E     E     E     E     E</w:t>
      </w:r>
      <w:r w:rsidR="00612758">
        <w:rPr>
          <w:rFonts w:ascii="ALFABET98" w:hAnsi="ALFABET98"/>
          <w:sz w:val="72"/>
          <w:szCs w:val="72"/>
        </w:rPr>
        <w:t xml:space="preserve">      </w:t>
      </w:r>
    </w:p>
    <w:p w:rsidR="00612758" w:rsidRDefault="00BD3DCE" w:rsidP="0061275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200" style="position:absolute;margin-left:-16.1pt;margin-top:9.4pt;width:521.25pt;height:36.85pt;z-index:-25080217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B+AwX8FQQAAPEPAAAOAAAAAAAAAAAAAAAAAC4CAABkcnMvZTJvRG9jLnhtbFBLAQItABQABgAI&#10;AAAAIQBYKw9o4AAAAAoBAAAPAAAAAAAAAAAAAAAAAG8GAABkcnMvZG93bnJldi54bWxQSwUGAAAA&#10;AAQABADzAAAAfAcAAAAA&#10;">
            <v:group id="Group 33" o:spid="_x0000_s420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4yRW/sQAAADdAAAA&#10;DwAAAAAAAAAAAAAAAACqAgAAZHJzL2Rvd25yZXYueG1sUEsFBgAAAAAEAAQA+gAAAJsDAAAAAA==&#10;">
              <v:rect id="Rectangle 34" o:spid="_x0000_s420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iY38QA&#10;AADdAAAADwAAAGRycy9kb3ducmV2LnhtbERPS2vCQBC+F/oflil4qxtbK23qKrY+8KqNhN6G7DQb&#10;zM6G7Griv3eFgrf5+J4znfe2FmdqfeVYwWiYgCAunK64VJD9rJ/fQfiArLF2TAou5GE+e3yYYqpd&#10;xzs670MpYgj7FBWYEJpUSl8YsuiHriGO3J9rLYYI21LqFrsYbmv5kiQTabHi2GCwoW9DxXF/sgpe&#10;y3xl8mzpMzvKJ5vD5fDV/a6VGjz1i08QgfpwF/+7tzrOH3+8we2beIKcX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q4mN/EAAAA3QAAAA8AAAAAAAAAAAAAAAAAmAIAAGRycy9k&#10;b3ducmV2LnhtbFBLBQYAAAAABAAEAPUAAACJAwAAAAA=&#10;" strokecolor="#2f5496 [2408]" strokeweight="1.5pt">
                <v:fill opacity="0"/>
              </v:rect>
              <v:rect id="Rectangle 35" o:spid="_x0000_s420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DyAMAA&#10;AADdAAAADwAAAGRycy9kb3ducmV2LnhtbERPS4vCMBC+L/gfwgh707SiorVRRHHXo8/70IxtaTOp&#10;TdTuvzcLC3ubj+856aoztXhS60rLCuJhBII4s7rkXMHlvBvMQDiPrLG2TAp+yMFq2ftIMdH2xUd6&#10;nnwuQgi7BBUU3jeJlC4ryKAb2oY4cDfbGvQBtrnULb5CuKnlKIqm0mDJoaHAhjYFZdXpYRRcJ9uG&#10;v6XhQ7wbzyfX6uu+iY1Sn/1uvQDhqfP/4j/3Xof54/kUfr8JJ8jlG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RDyAM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420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UKtTcUAAADdAAAADwAAAGRycy9kb3ducmV2LnhtbERPTWvCQBC9C/0PyxR6M5uGUtvUNTSC&#10;YIQetEXwNmTHJDY7G7Nbjf/eLQje5vE+Z5oNphUn6l1jWcFzFIMgLq1uuFLw870Yv4FwHllja5kU&#10;XMhBNnsYTTHV9sxrOm18JUIIuxQV1N53qZSurMmgi2xHHLi97Q36APtK6h7PIdy0MonjV2mw4dBQ&#10;Y0fzmsrfzZ9RkF9W2y/ri+NyvzscizxPCjwYpZ4eh88PEJ4Gfxff3Esd5r+8T+D/m3CCnF0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7UKtTcUAAADdAAAADwAAAAAAAAAA&#10;AAAAAAChAgAAZHJzL2Rvd25yZXYueG1sUEsFBgAAAAAEAAQA+QAAAJMDAAAAAA==&#10;" strokecolor="#2f5496 [2408]" strokeweight="1.5pt"/>
            <v:shape id="AutoShape 37" o:spid="_x0000_s420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N05P8cAAADdAAAADwAAAGRycy9kb3ducmV2LnhtbESPQWvCQBCF74L/YRmhN91UirSpqzSC&#10;YIQeqqXQ25Adk9jsbMyuGv+9cyh4m+G9ee+b+bJ3jbpQF2rPBp4nCSjiwtuaSwPf+/X4FVSIyBYb&#10;z2TgRgGWi+Fgjqn1V/6iyy6WSkI4pGigirFNtQ5FRQ7DxLfEoh185zDK2pXadniVcNfoaZLMtMOa&#10;paHCllYVFX+7szOQ3bY/nz7mp83h93jKs2ya49EZ8zTqP95BRerjw/x/vbGC//ImuPKNjKAX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c3Tk/xwAAAN0AAAAPAAAAAAAA&#10;AAAAAAAAAKECAABkcnMvZG93bnJldi54bWxQSwUGAAAAAAQABAD5AAAAlQMAAAAA&#10;" strokecolor="#2f5496 [2408]" strokeweight="1.5pt"/>
          </v:group>
        </w:pict>
      </w:r>
      <w:r w:rsidR="00612758">
        <w:rPr>
          <w:rFonts w:ascii="ALFABET98" w:hAnsi="ALFABET98"/>
          <w:color w:val="808080" w:themeColor="background1" w:themeShade="80"/>
          <w:sz w:val="72"/>
          <w:szCs w:val="72"/>
        </w:rPr>
        <w:t>E     E     E     E     E     E</w:t>
      </w:r>
      <w:r w:rsidR="00612758">
        <w:rPr>
          <w:rFonts w:ascii="ALFABET98" w:hAnsi="ALFABET98"/>
          <w:sz w:val="72"/>
          <w:szCs w:val="72"/>
        </w:rPr>
        <w:t xml:space="preserve">      </w:t>
      </w:r>
    </w:p>
    <w:p w:rsidR="00612758" w:rsidRDefault="00BD3DCE" w:rsidP="0061275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194" style="position:absolute;margin-left:-16.1pt;margin-top:9.4pt;width:521.25pt;height:36.85pt;z-index:-25080115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">
            <v:group id="Group 33" o:spid="_x0000_s419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AvTK58cAAADd&#10;AAAADwAAAAAAAAAAAAAAAACqAgAAZHJzL2Rvd25yZXYueG1sUEsFBgAAAAAEAAQA+gAAAJ4DAAAA&#10;AA==&#10;">
              <v:rect id="Rectangle 34" o:spid="_x0000_s419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805KcMA&#10;AADdAAAADwAAAGRycy9kb3ducmV2LnhtbERPTWvCQBC9F/wPywi91Y2VWomuorUWr9VI8DZkx2ww&#10;OxuyWxP/fVco9DaP9zmLVW9rcaPWV44VjEcJCOLC6YpLBdlx9zID4QOyxtoxKbiTh9Vy8LTAVLuO&#10;v+l2CKWIIexTVGBCaFIpfWHIoh+5hjhyF9daDBG2pdQtdjHc1vI1SabSYsWxwWBDH4aK6+HHKpiU&#10;+afJs63P7Diffp3up0133in1POzXcxCB+vAv/nPvdZz/lrzD45t4gl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805KcMAAADdAAAADwAAAAAAAAAAAAAAAACYAgAAZHJzL2Rv&#10;d25yZXYueG1sUEsFBgAAAAAEAAQA9QAAAIgDAAAAAA==&#10;" strokecolor="#2f5496 [2408]" strokeweight="1.5pt">
                <v:fill opacity="0"/>
              </v:rect>
              <v:rect id="Rectangle 35" o:spid="_x0000_s419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hZ88QA&#10;AADdAAAADwAAAGRycy9kb3ducmV2LnhtbESPzW7CQAyE75V4h5WRuJVNKlJBYEGICtpj+btbWZNE&#10;ZL0hu0D69vWhUm+2ZjzzebHqXaMe1IXas4F0nIAiLrytuTRwOm5fp6BCRLbYeCYDPxRgtRy8LDC3&#10;/sl7ehxiqSSEQ44GqhjbXOtQVOQwjH1LLNrFdw6jrF2pbYdPCXeNfkuSd+2wZmmosKVNRcX1cHcG&#10;ztlHy5/a8Xe6ncyy83V326TOmNGwX89BRerjv/nv+ssKfpYIrnwjI+jl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koWfP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19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XoGvsMAAADdAAAADwAAAGRycy9kb3ducmV2LnhtbERPTYvCMBC9C/sfwix403QFxa1GsQuC&#10;FTysK4K3oRnbajOpTdT6782C4G0e73Om89ZU4kaNKy0r+OpHIIgzq0vOFez+lr0xCOeRNVaWScGD&#10;HMxnH50pxtre+ZduW5+LEMIuRgWF93UspcsKMuj6tiYO3NE2Bn2ATS51g/cQbio5iKKRNFhyaCiw&#10;pp+CsvP2ahQkj/V+Y316WR0Pp0uaJIMUT0ap7me7mIDw1Pq3+OVe6TB/GH3D/zfhBDl7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16Br7DAAAA3QAAAA8AAAAAAAAAAAAA&#10;AAAAoQIAAGRycy9kb3ducmV2LnhtbFBLBQYAAAAABAAEAPkAAACRAwAAAAA=&#10;" strokecolor="#2f5496 [2408]" strokeweight="1.5pt"/>
            <v:shape id="AutoShape 37" o:spid="_x0000_s419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Zk5/sYAAADdAAAADwAAAGRycy9kb3ducmV2LnhtbESPQWvCQBCF7wX/wzJCb3Wj0FKiqxhB&#10;MIKH2iJ4G7JjEs3Oxuyq8d93DoXeZnhv3vtmtuhdo+7UhdqzgfEoAUVceFtzaeDne/32CSpEZIuN&#10;ZzLwpACL+eBlhqn1D/6i+z6WSkI4pGigirFNtQ5FRQ7DyLfEop185zDK2pXadviQcNfoSZJ8aIc1&#10;S0OFLa0qKi77mzOQPbeHnY/5dXM6nq95lk1yPDtjXof9cgoqUh//zX/XGyv472Phl29kBD3/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mZOf7GAAAA3QAAAA8AAAAAAAAA&#10;AAAAAAAAoQIAAGRycy9kb3ducmV2LnhtbFBLBQYAAAAABAAEAPkAAACUAwAAAAA=&#10;" strokecolor="#2f5496 [2408]" strokeweight="1.5pt"/>
          </v:group>
        </w:pict>
      </w:r>
      <w:r w:rsidR="00612758">
        <w:rPr>
          <w:rFonts w:ascii="ALFABET98" w:hAnsi="ALFABET98"/>
          <w:color w:val="808080" w:themeColor="background1" w:themeShade="80"/>
          <w:sz w:val="72"/>
          <w:szCs w:val="72"/>
        </w:rPr>
        <w:t>E     E     E     E     E     E</w:t>
      </w:r>
      <w:r w:rsidR="00612758">
        <w:rPr>
          <w:rFonts w:ascii="ALFABET98" w:hAnsi="ALFABET98"/>
          <w:sz w:val="72"/>
          <w:szCs w:val="72"/>
        </w:rPr>
        <w:t xml:space="preserve">      </w:t>
      </w:r>
    </w:p>
    <w:p w:rsidR="00612758" w:rsidRDefault="00BD3DCE" w:rsidP="0061275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188" style="position:absolute;margin-left:-16.1pt;margin-top:9.4pt;width:521.25pt;height:36.85pt;z-index:-25080012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d&#10;5duOEgQAAPEPAAAOAAAAAAAAAAAAAAAAAC4CAABkcnMvZTJvRG9jLnhtbFBLAQItABQABgAIAAAA&#10;IQBYKw9o4AAAAAoBAAAPAAAAAAAAAAAAAAAAAGwGAABkcnMvZG93bnJldi54bWxQSwUGAAAAAAQA&#10;BADzAAAAeQcAAAAA&#10;">
            <v:group id="Group 33" o:spid="_x0000_s419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Ys2fWwwAAAN0AAAAP&#10;AAAAAAAAAAAAAAAAAKoCAABkcnMvZG93bnJldi54bWxQSwUGAAAAAAQABAD6AAAAmgMAAAAA&#10;">
              <v:rect id="Rectangle 34" o:spid="_x0000_s419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S+p98MA&#10;AADdAAAADwAAAGRycy9kb3ducmV2LnhtbERPTWvCQBC9F/wPywi91U2UikRXsbWWXquR4G3Ijtlg&#10;djZktyb++26h4G0e73NWm8E24kadrx0rSCcJCOLS6ZorBflx/7IA4QOyxsYxKbiTh8169LTCTLue&#10;v+l2CJWIIewzVGBCaDMpfWnIop+4ljhyF9dZDBF2ldQd9jHcNnKaJHNpsebYYLCld0Pl9fBjFcyq&#10;4sMU+c7nNi3mn6f76a0/75V6Hg/bJYhAQ3iI/91fOs5/TWfw9008Qa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S+p98MAAADdAAAADwAAAAAAAAAAAAAAAACYAgAAZHJzL2Rv&#10;d25yZXYueG1sUEsFBgAAAAAEAAQA9QAAAIgDAAAAAA==&#10;" strokecolor="#2f5496 [2408]" strokeweight="1.5pt">
                <v:fill opacity="0"/>
              </v:rect>
              <v:rect id="Rectangle 35" o:spid="_x0000_s419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zFK8IA&#10;AADdAAAADwAAAGRycy9kb3ducmV2LnhtbERPTW+CQBC9N/E/bMakt7rQQGPR1TQ02B4V633CjkBk&#10;Zym7Rfz33SYmvc3L+5z1djKdGGlwrWUF8SICQVxZ3XKt4OtYPC1BOI+ssbNMCm7kYLuZPawx0/bK&#10;BxpLX4sQwi5DBY33fSalqxoy6Ba2Jw7c2Q4GfYBDLfWA1xBuOvkcRS/SYMuhocGe8oaqS/ljFJzS&#10;954/pOF9XCSv6emy+85jo9TjfHpbgfA0+X/x3f2pw/w0TuDvm3CC3P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vMUr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419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e6aZsIAAADdAAAADwAAAGRycy9kb3ducmV2LnhtbERPTYvCMBC9L/gfwgh701RBkWoUKwh2&#10;wYPuIngbmrGtNpPaRK3/3gjC3ubxPme2aE0l7tS40rKCQT8CQZxZXXKu4O933ZuAcB5ZY2WZFDzJ&#10;wWLe+ZphrO2Dd3Tf+1yEEHYxKii8r2MpXVaQQde3NXHgTrYx6ANscqkbfIRwU8lhFI2lwZJDQ4E1&#10;rQrKLvubUZA8fw5b69Pr5nQ8X9MkGaZ4Nkp9d9vlFISn1v+LP+6NDvNHgxG8vwknyPkL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ae6aZsIAAADdAAAADwAAAAAAAAAAAAAA&#10;AAChAgAAZHJzL2Rvd25yZXYueG1sUEsFBgAAAAAEAAQA+QAAAJADAAAAAA==&#10;" strokecolor="#2f5496 [2408]" strokeweight="1.5pt"/>
            <v:shape id="AutoShape 37" o:spid="_x0000_s418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TwEEcIAAADdAAAADwAAAGRycy9kb3ducmV2LnhtbERPTYvCMBC9C/6HMIK3NVVQlmoUKyxY&#10;wcOqCN6GZmyrzaQ2Wa3/fiMI3ubxPme2aE0l7tS40rKC4SACQZxZXXKu4LD/+foG4TyyxsoyKXiS&#10;g8W825lhrO2Df+m+87kIIexiVFB4X8dSuqwgg25ga+LAnW1j0AfY5FI3+AjhppKjKJpIgyWHhgJr&#10;WhWUXXd/RkHy3By31qe39fl0uaVJMkrxYpTq99rlFISn1n/Eb/dah/nj4QRe34QT5Pw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mTwEEcIAAADdAAAADwAAAAAAAAAAAAAA&#10;AAChAgAAZHJzL2Rvd25yZXYueG1sUEsFBgAAAAAEAAQA+QAAAJADAAAAAA==&#10;" strokecolor="#2f5496 [2408]" strokeweight="1.5pt"/>
          </v:group>
        </w:pict>
      </w:r>
      <w:r w:rsidR="00612758">
        <w:rPr>
          <w:rFonts w:ascii="ALFABET98" w:hAnsi="ALFABET98"/>
          <w:color w:val="808080" w:themeColor="background1" w:themeShade="80"/>
          <w:sz w:val="72"/>
          <w:szCs w:val="72"/>
        </w:rPr>
        <w:t>E     E     E     E     E     E</w:t>
      </w:r>
      <w:r w:rsidR="00612758">
        <w:rPr>
          <w:rFonts w:ascii="ALFABET98" w:hAnsi="ALFABET98"/>
          <w:sz w:val="72"/>
          <w:szCs w:val="72"/>
        </w:rPr>
        <w:t xml:space="preserve">      </w:t>
      </w:r>
    </w:p>
    <w:p w:rsidR="00612758" w:rsidRDefault="00BD3DCE" w:rsidP="0061275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182" style="position:absolute;margin-left:-16.1pt;margin-top:9.4pt;width:521.25pt;height:36.85pt;z-index:-25079910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BHMsAcFQQAAPEPAAAOAAAAAAAAAAAAAAAAAC4CAABkcnMvZTJvRG9jLnhtbFBLAQItABQABgAI&#10;AAAAIQBYKw9o4AAAAAoBAAAPAAAAAAAAAAAAAAAAAG8GAABkcnMvZG93bnJldi54bWxQSwUGAAAA&#10;AAQABADzAAAAfAcAAAAA&#10;">
            <v:group id="Group 33" o:spid="_x0000_s418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eVtQPMcAAADd&#10;AAAADwAAAAAAAAAAAAAAAACqAgAAZHJzL2Rvd25yZXYueG1sUEsFBgAAAAAEAAQA+gAAAJ4DAAAA&#10;AA==&#10;">
              <v:rect id="Rectangle 34" o:spid="_x0000_s418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eeHcMA&#10;AADdAAAADwAAAGRycy9kb3ducmV2LnhtbERPTWvCQBC9F/wPywje6iYtShtdRVstvdZGgrchO2aD&#10;2dmQXU38991Cobd5vM9ZrgfbiBt1vnasIJ0mIIhLp2uuFOTf+8cXED4ga2wck4I7eVivRg9LzLTr&#10;+Ytuh1CJGMI+QwUmhDaT0peGLPqpa4kjd3adxRBhV0ndYR/DbSOfkmQuLdYcGwy29GaovByuVsFz&#10;VexMkb/73KbF/ON4P277016pyXjYLEAEGsK/+M/9qeP8WfoKv9/EE+Tq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MeeHcMAAADdAAAADwAAAAAAAAAAAAAAAACYAgAAZHJzL2Rv&#10;d25yZXYueG1sUEsFBgAAAAAEAAQA9QAAAIgDAAAAAA==&#10;" strokecolor="#2f5496 [2408]" strokeweight="1.5pt">
                <v:fill opacity="0"/>
              </v:rect>
              <v:rect id="Rectangle 35" o:spid="_x0000_s418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sJlcQA&#10;AADdAAAADwAAAGRycy9kb3ducmV2LnhtbESPzW7CQAyE75V4h5WRuJVNEKlKYEGICuix5eduZU0S&#10;kfWm2QXC29eHSr3ZmvHM58Wqd426UxdqzwbScQKKuPC25tLA6bh9fQcVIrLFxjMZeFKA1XLwssDc&#10;+gd/0/0QSyUhHHI0UMXY5lqHoiKHYexbYtEuvnMYZe1KbTt8SLhr9CRJ3rTDmqWhwpY2FRXXw80Z&#10;OGcfLe+14690O51l5+vuZ5M6Y0bDfj0HFamP/+a/608r+NlE+OUbGUEv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zrCZX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18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LlW2MMAAADdAAAADwAAAGRycy9kb3ducmV2LnhtbERPTYvCMBC9C/sfwizsTVMLilSj2IUF&#10;u+BBXRa8Dc3YVptJbaLWf28Ewds83ufMFp2pxZVaV1lWMBxEIIhzqysuFPztfvoTEM4ja6wtk4I7&#10;OVjMP3ozTLS98YauW1+IEMIuQQWl900ipctLMugGtiEO3MG2Bn2AbSF1i7cQbmoZR9FYGqw4NJTY&#10;0HdJ+Wl7MQrS++//2vrsvDrsj+csTeMMj0apr89uOQXhqfNv8cu90mH+KB7C85twgpw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i5VtjDAAAA3QAAAA8AAAAAAAAAAAAA&#10;AAAAoQIAAGRycy9kb3ducmV2LnhtbFBLBQYAAAAABAAEAPkAAACRAwAAAAA=&#10;" strokecolor="#2f5496 [2408]" strokeweight="1.5pt"/>
            <v:shape id="AutoShape 37" o:spid="_x0000_s418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GvIr8QAAADdAAAADwAAAGRycy9kb3ducmV2LnhtbERPS2uDQBC+B/oflin0FtcKLcG4CbVQ&#10;iIUe8qDQ2+BO1MSdNe5Wzb/PFgq5zcf3nGw9mVYM1LvGsoLnKAZBXFrdcKXgsP+YL0A4j6yxtUwK&#10;ruRgvXqYZZhqO/KWhp2vRAhhl6KC2vsuldKVNRl0ke2IA3e0vUEfYF9J3eMYwk0rkzh+lQYbDg01&#10;dvReU3ne/RoF+fXz+8v64rI5/pwuRZ4nBZ6MUk+P09sShKfJ38X/7o0O81+SBP6+CSfI1Q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oa8ivxAAAAN0AAAAPAAAAAAAAAAAA&#10;AAAAAKECAABkcnMvZG93bnJldi54bWxQSwUGAAAAAAQABAD5AAAAkgMAAAAA&#10;" strokecolor="#2f5496 [2408]" strokeweight="1.5pt"/>
          </v:group>
        </w:pict>
      </w:r>
      <w:r w:rsidR="00612758">
        <w:rPr>
          <w:rFonts w:ascii="ALFABET98" w:hAnsi="ALFABET98"/>
          <w:color w:val="808080" w:themeColor="background1" w:themeShade="80"/>
          <w:sz w:val="72"/>
          <w:szCs w:val="72"/>
        </w:rPr>
        <w:t>E     E     E     E     E     E</w:t>
      </w:r>
      <w:r w:rsidR="00612758">
        <w:rPr>
          <w:rFonts w:ascii="ALFABET98" w:hAnsi="ALFABET98"/>
          <w:sz w:val="72"/>
          <w:szCs w:val="72"/>
        </w:rPr>
        <w:t xml:space="preserve">      </w:t>
      </w:r>
    </w:p>
    <w:p w:rsidR="00612758" w:rsidRDefault="00BD3DCE" w:rsidP="0061275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176" style="position:absolute;margin-left:-16.1pt;margin-top:9.4pt;width:521.25pt;height:36.85pt;z-index:-25079808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IWezBIUBAAA8Q8AAA4AAAAAAAAAAAAAAAAALgIAAGRycy9lMm9Eb2MueG1sUEsBAi0AFAAGAAgA&#10;AAAhAFgrD2jgAAAACgEAAA8AAAAAAAAAAAAAAAAAbgYAAGRycy9kb3ducmV2LnhtbFBLBQYAAAAA&#10;BAAEAPMAAAB7BwAAAAA=&#10;">
            <v:group id="Group 33" o:spid="_x0000_s417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nqQhMUAAADdAAAADwAAAGRycy9kb3ducmV2LnhtbERPTWvCQBC9F/wPywi9&#10;NZvYpkjMKiJWPIRCVSi9DdkxCWZnQ3abxH/fLRR6m8f7nHwzmVYM1LvGsoIkikEQl1Y3XCm4nN+e&#10;liCcR9bYWiYFd3KwWc8ecsy0HfmDhpOvRAhhl6GC2vsuk9KVNRl0ke2IA3e1vUEfYF9J3eMYwk0r&#10;F3H8Kg02HBpq7GhXU3k7fRsFhxHH7XOyH4rbdXf/Oqfvn0VCSj3Op+0KhKfJ/4v/3Ecd5qeLF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Z6kITFAAAA3QAA&#10;AA8AAAAAAAAAAAAAAAAAqgIAAGRycy9kb3ducmV2LnhtbFBLBQYAAAAABAAEAPoAAACcAwAAAAA=&#10;">
              <v:rect id="Rectangle 34" o:spid="_x0000_s418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+ZepcMA&#10;AADdAAAADwAAAGRycy9kb3ducmV2LnhtbERPTWvCQBC9F/wPywje6kZFkdRVtNXitRoJvQ3ZaTY0&#10;Oxuyq4n/visUvM3jfc5q09ta3Kj1lWMFk3ECgrhwuuJSQXY+vC5B+ICssXZMCu7kYbMevKww1a7j&#10;L7qdQiliCPsUFZgQmlRKXxiy6MeuIY7cj2sthgjbUuoWuxhuazlNkoW0WHFsMNjQu6Hi93S1CmZl&#10;vjd59uEzO8kXn5f7Zdd9H5QaDfvtG4hAfXiK/91HHefPp3N4fBNPkO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+ZepcMAAADdAAAADwAAAAAAAAAAAAAAAACYAgAAZHJzL2Rv&#10;d25yZXYueG1sUEsFBgAAAAAEAAQA9QAAAIgDAAAAAA==&#10;" strokecolor="#2f5496 [2408]" strokeweight="1.5pt">
                <v:fill opacity="0"/>
              </v:rect>
              <v:rect id="Rectangle 35" o:spid="_x0000_s418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E40esEA&#10;AADdAAAADwAAAGRycy9kb3ducmV2LnhtbERPTYvCMBC9C/6HMMLeNK1YWatRxMXVo1v1PjRjW2wm&#10;3SZq/fdmYcHbPN7nLFadqcWdWldZVhCPIhDEudUVFwpOx+3wE4TzyBpry6TgSQ5Wy35vgam2D/6h&#10;e+YLEULYpaig9L5JpXR5SQbdyDbEgbvY1qAPsC2kbvERwk0tx1E0lQYrDg0lNrQpKb9mN6PgnHw1&#10;vJOGD/F2MkvO1+/fTWyU+hh06zkIT51/i//dex3mJ+Mp/H0TTpDL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xONHr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417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BxrN8QAAADdAAAADwAAAGRycy9kb3ducmV2LnhtbERPTWvCQBC9C/0Pywi96cZAtURXMYWC&#10;ETzUiuBtyI5JNDsbs1uN/94tCN7m8T5ntuhMLa7UusqygtEwAkGcW11xoWD3+z34BOE8ssbaMim4&#10;k4PF/K03w0TbG//QdesLEULYJaig9L5JpHR5SQbd0DbEgTva1qAPsC2kbvEWwk0t4ygaS4MVh4YS&#10;G/oqKT9v/4yC9L7eb6zPLqvj4XTJ0jTO8GSUeu93yykIT51/iZ/ulQ7zP+IJ/H8TTpDz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4HGs3xAAAAN0AAAAPAAAAAAAAAAAA&#10;AAAAAKECAABkcnMvZG93bnJldi54bWxQSwUGAAAAAAQABAD5AAAAkgMAAAAA&#10;" strokecolor="#2f5496 [2408]" strokeweight="1.5pt"/>
            <v:shape id="AutoShape 37" o:spid="_x0000_s417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YP/RcYAAADdAAAADwAAAGRycy9kb3ducmV2LnhtbESPQWvCQBCF70L/wzKCN90YsEjqKqZQ&#10;MIUeqqXQ25Adk2h2Nma3Gv9951DwNsN78943q83gWnWlPjSeDcxnCSji0tuGKwNfh7fpElSIyBZb&#10;z2TgTgE266fRCjPrb/xJ132slIRwyNBAHWOXaR3KmhyGme+IRTv63mGUta+07fEm4a7VaZI8a4cN&#10;S0ONHb3WVJ73v85Afn///vCxuOyOP6dLkedpgSdnzGQ8bF9ARRriw/x/vbOCv0gFV76REfT6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mD/0XGAAAA3QAAAA8AAAAAAAAA&#10;AAAAAAAAoQIAAGRycy9kb3ducmV2LnhtbFBLBQYAAAAABAAEAPkAAACUAwAAAAA=&#10;" strokecolor="#2f5496 [2408]" strokeweight="1.5pt"/>
          </v:group>
        </w:pict>
      </w:r>
      <w:r w:rsidR="00612758">
        <w:rPr>
          <w:rFonts w:ascii="ALFABET98" w:hAnsi="ALFABET98"/>
          <w:color w:val="808080" w:themeColor="background1" w:themeShade="80"/>
          <w:sz w:val="72"/>
          <w:szCs w:val="72"/>
        </w:rPr>
        <w:t>E     E     E     E     E     E</w:t>
      </w:r>
      <w:r w:rsidR="00612758">
        <w:rPr>
          <w:rFonts w:ascii="ALFABET98" w:hAnsi="ALFABET98"/>
          <w:sz w:val="72"/>
          <w:szCs w:val="72"/>
        </w:rPr>
        <w:t xml:space="preserve">      </w:t>
      </w:r>
    </w:p>
    <w:p w:rsidR="00612758" w:rsidRDefault="00BD3DCE" w:rsidP="0061275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4170" style="position:absolute;margin-left:-16.1pt;margin-top:9.4pt;width:521.25pt;height:36.85pt;z-index:-25079705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Mn6&#10;aXsRBAAA8Q8AAA4AAAAAAAAAAAAAAAAALgIAAGRycy9lMm9Eb2MueG1sUEsBAi0AFAAGAAgAAAAh&#10;AFgrD2jgAAAACgEAAA8AAAAAAAAAAAAAAAAAawYAAGRycy9kb3ducmV2LnhtbFBLBQYAAAAABAAE&#10;APMAAAB4BwAAAAA=&#10;">
            <v:group id="Group 33" o:spid="_x0000_s417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zJgAWscAAADd&#10;AAAADwAAAAAAAAAAAAAAAACqAgAAZHJzL2Rvd25yZXYueG1sUEsFBgAAAAAEAAQA+gAAAJ4DAAAA&#10;AA==&#10;">
              <v:rect id="Rectangle 34" o:spid="_x0000_s417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TOe8MA&#10;AADdAAAADwAAAGRycy9kb3ducmV2LnhtbERPTWvCQBC9F/wPywi91U2UikRXsbWWXquR4G3Ijtlg&#10;djZktyb++26h4G0e73NWm8E24kadrx0rSCcJCOLS6ZorBflx/7IA4QOyxsYxKbiTh8169LTCTLue&#10;v+l2CJWIIewzVGBCaDMpfWnIop+4ljhyF9dZDBF2ldQd9jHcNnKaJHNpsebYYLCld0Pl9fBjFcyq&#10;4sMU+c7nNi3mn6f76a0/75V6Hg/bJYhAQ3iI/91fOs5/naXw9008Qa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QTOe8MAAADdAAAADwAAAAAAAAAAAAAAAACYAgAAZHJzL2Rv&#10;d25yZXYueG1sUEsFBgAAAAAEAAQA9QAAAIgDAAAAAA==&#10;" strokecolor="#2f5496 [2408]" strokeweight="1.5pt">
                <v:fill opacity="0"/>
              </v:rect>
              <v:rect id="Rectangle 35" o:spid="_x0000_s417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ykpMIA&#10;AADdAAAADwAAAGRycy9kb3ducmV2LnhtbERPTW+CQBC9N/E/bMbEW11QMS11NYaG2mOr9T5hRyCy&#10;s5TdAv57t0mT3ublfc5mN5pG9NS52rKCeB6BIC6srrlU8HXKH59AOI+ssbFMCm7kYLedPGww1Xbg&#10;T+qPvhQhhF2KCirv21RKV1Rk0M1tSxy4i+0M+gC7UuoOhxBuGrmIorU0WHNoqLClrKLievwxCs7J&#10;a8sHafgjzlfPyfn69p3FRqnZdNy/gPA0+n/xn/tdh/nJcgG/34QT5PY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rKSk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417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v776cMAAADdAAAADwAAAGRycy9kb3ducmV2LnhtbERPTYvCMBC9L/gfwgh7W1MVRapRrCBY&#10;YQ+6IngbmrGtNpPaZLX++40g7G0e73Nmi9ZU4k6NKy0r6PciEMSZ1SXnCg4/668JCOeRNVaWScGT&#10;HCzmnY8Zxto+eEf3vc9FCGEXo4LC+zqW0mUFGXQ9WxMH7mwbgz7AJpe6wUcIN5UcRNFYGiw5NBRY&#10;06qg7Lr/NQqS5/b4bX1625xPl1uaJIMUL0apz267nILw1Pp/8du90WH+aDiE1zfhBDn/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L+++nDAAAA3QAAAA8AAAAAAAAAAAAA&#10;AAAAoQIAAGRycy9kb3ducmV2LnhtbFBLBQYAAAAABAAEAPkAAACRAwAAAAA=&#10;" strokecolor="#2f5496 [2408]" strokeweight="1.5pt"/>
            <v:shape id="AutoShape 37" o:spid="_x0000_s417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RdjncUAAADdAAAADwAAAGRycy9kb3ducmV2LnhtbERPTWvCQBC9C/0PyxR6M5umtZTUNTSC&#10;YIQetEXwNmTHJDY7G7Nbjf/eLQje5vE+Z5oNphUn6l1jWcFzFIMgLq1uuFLw870Yv4NwHllja5kU&#10;XMhBNnsYTTHV9sxrOm18JUIIuxQV1N53qZSurMmgi2xHHLi97Q36APtK6h7PIdy0MonjN2mw4dBQ&#10;Y0fzmsrfzZ9RkF9W2y/ri+NyvzscizxPCjwYpZ4eh88PEJ4Gfxff3Esd5k9eXuH/m3CCnF0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RdjncUAAADdAAAADwAAAAAAAAAA&#10;AAAAAAChAgAAZHJzL2Rvd25yZXYueG1sUEsFBgAAAAAEAAQA+QAAAJMDAAAAAA==&#10;" strokecolor="#2f5496 [2408]" strokeweight="1.5pt"/>
          </v:group>
        </w:pict>
      </w:r>
      <w:r w:rsidR="00612758">
        <w:rPr>
          <w:rFonts w:ascii="ALFABET98" w:hAnsi="ALFABET98"/>
          <w:color w:val="808080" w:themeColor="background1" w:themeShade="80"/>
          <w:sz w:val="72"/>
          <w:szCs w:val="72"/>
        </w:rPr>
        <w:t>E     E     E     E     E     E</w:t>
      </w:r>
      <w:r w:rsidR="00612758">
        <w:rPr>
          <w:rFonts w:ascii="ALFABET98" w:hAnsi="ALFABET98"/>
          <w:sz w:val="72"/>
          <w:szCs w:val="72"/>
        </w:rPr>
        <w:t xml:space="preserve">      </w:t>
      </w:r>
    </w:p>
    <w:p w:rsidR="00612758" w:rsidRDefault="00BD3DCE" w:rsidP="0061275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164" style="position:absolute;margin-left:-16.1pt;margin-top:9.4pt;width:521.25pt;height:36.85pt;z-index:-25079603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3/5w2BYEAADxDwAADgAAAAAAAAAAAAAAAAAuAgAAZHJzL2Uyb0RvYy54bWxQSwECLQAUAAYA&#10;CAAAACEAWCsPaOAAAAAKAQAADwAAAAAAAAAAAAAAAABwBgAAZHJzL2Rvd25yZXYueG1sUEsFBgAA&#10;AAAEAAQA8wAAAH0HAAAAAA==&#10;">
            <v:group id="Group 33" o:spid="_x0000_s416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LI5WccAAADdAAAADwAAAGRycy9kb3ducmV2LnhtbESPQWvCQBSE7wX/w/KE&#10;3ppNLA01ZhURKx5CoSqU3h7ZZxLMvg3ZbRL/fbdQ6HGYmW+YfDOZVgzUu8aygiSKQRCXVjdcKbic&#10;355eQTiPrLG1TAru5GCznj3kmGk78gcNJ1+JAGGXoYLa+y6T0pU1GXSR7YiDd7W9QR9kX0nd4xjg&#10;ppWLOE6lwYbDQo0d7Woqb6dvo+Aw4rh9TvZDcbvu7l/nl/fPIiGlHufTdgXC0+T/w3/to1aQLpIl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zLI5WccAAADd&#10;AAAADwAAAAAAAAAAAAAAAACqAgAAZHJzL2Rvd25yZXYueG1sUEsFBgAAAAAEAAQA+gAAAJ4DAAAA&#10;AA==&#10;">
              <v:rect id="Rectangle 34" o:spid="_x0000_s416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Qxw8IA&#10;AADdAAAADwAAAGRycy9kb3ducmV2LnhtbERPy2rCQBTdF/yH4Qru6sQIoaSOUp90q42E7i6Z20xo&#10;5k7IjCb+fWchdHk479VmtK24U+8bxwoW8wQEceV0w7WC4uv4+gbCB2SNrWNS8CAPm/XkZYW5dgOf&#10;6X4JtYgh7HNUYELocil9Zciin7uOOHI/rrcYIuxrqXscYrhtZZokmbTYcGww2NHOUPV7uVkFy7o8&#10;mLLY+8Iuyux0fVy3w/dRqdl0/HgHEWgM/+Kn+1MryNI07o9v4hOQ6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NDHDwgAAAN0AAAAPAAAAAAAAAAAAAAAAAJgCAABkcnMvZG93&#10;bnJldi54bWxQSwUGAAAAAAQABAD1AAAAhwMAAAAA&#10;" strokecolor="#2f5496 [2408]" strokeweight="1.5pt">
                <v:fill opacity="0"/>
              </v:rect>
              <v:rect id="Rectangle 35" o:spid="_x0000_s416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Jg8MQA&#10;AADdAAAADwAAAGRycy9kb3ducmV2LnhtbESPQWvCQBSE7wX/w/KE3nSTYEKNriIpaT1aW++P7DMJ&#10;Zt+m2VXTf+8WCj0OM/MNs96OphM3GlxrWUE8j0AQV1a3XCv4+ixnLyCcR9bYWSYFP+Rgu5k8rTHX&#10;9s4fdDv6WgQIuxwVNN73uZSuasigm9ueOHhnOxj0QQ611APeA9x0MomiTBpsOSw02FPRUHU5Xo2C&#10;U/ra87s0fIjLxTI9Xd6+i9go9TwddysQnkb/H/5r77WCLEli+H0TnoDcP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kCYPD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16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s4EUcUAAADdAAAADwAAAGRycy9kb3ducmV2LnhtbESPQWvCQBSE7wX/w/IEb3XjHqREVzGC&#10;YAQPtaXg7ZF9JtHs25hdNf57t1DocZiZb5j5sreNuFPna8caJuMEBHHhTM2lhu+vzfsHCB+QDTaO&#10;ScOTPCwXg7c5psY9+JPuh1CKCGGfooYqhDaV0hcVWfRj1xJH7+Q6iyHKrpSmw0eE20aqJJlKizXH&#10;hQpbWldUXA43qyF77n72LuTX7el4vuZZpnI8W61Hw341AxGoD//hv/bWaJgqpeD3TXwCcvE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s4EUcUAAADdAAAADwAAAAAAAAAA&#10;AAAAAAChAgAAZHJzL2Rvd25yZXYueG1sUEsFBgAAAAAEAAQA+QAAAJMDAAAAAA==&#10;" strokecolor="#2f5496 [2408]" strokeweight="1.5pt"/>
            <v:shape id="AutoShape 37" o:spid="_x0000_s416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YKhyscAAADdAAAADwAAAGRycy9kb3ducmV2LnhtbESPT2vCQBTE7wW/w/IK3uqmEUJJXUMj&#10;FIzgoVoKvT2yz/xp9m3MbjX59l1B6HGYmd8wq2w0nbjQ4BrLCp4XEQji0uqGKwWfx/enFxDOI2vs&#10;LJOCiRxk69nDClNtr/xBl4OvRICwS1FB7X2fSunKmgy6he2Jg3eyg0Ef5FBJPeA1wE0n4yhKpMGG&#10;w0KNPW1qKn8Ov0ZBPu2+9tYX5+3puz0XeR4X2Bql5o/j2ysIT6P/D9/bW60gieMl3N6EJyDX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dgqHKxwAAAN0AAAAPAAAAAAAA&#10;AAAAAAAAAKECAABkcnMvZG93bnJldi54bWxQSwUGAAAAAAQABAD5AAAAlQMAAAAA&#10;" strokecolor="#2f5496 [2408]" strokeweight="1.5pt"/>
          </v:group>
        </w:pict>
      </w:r>
      <w:r w:rsidR="00612758">
        <w:rPr>
          <w:rFonts w:ascii="ALFABET98" w:hAnsi="ALFABET98"/>
          <w:color w:val="808080" w:themeColor="background1" w:themeShade="80"/>
          <w:sz w:val="72"/>
          <w:szCs w:val="72"/>
        </w:rPr>
        <w:t>E     E     E     E     E     E</w:t>
      </w:r>
      <w:r w:rsidR="00612758">
        <w:rPr>
          <w:rFonts w:ascii="ALFABET98" w:hAnsi="ALFABET98"/>
          <w:sz w:val="72"/>
          <w:szCs w:val="72"/>
        </w:rPr>
        <w:t xml:space="preserve">      </w:t>
      </w:r>
    </w:p>
    <w:p w:rsidR="00612758" w:rsidRDefault="00BD3DCE" w:rsidP="0061275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158" style="position:absolute;margin-left:-16.1pt;margin-top:9.4pt;width:521.25pt;height:36.85pt;z-index:-25079500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">
            <v:group id="Group 33" o:spid="_x0000_s416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rC+vRccAAADd&#10;AAAADwAAAAAAAAAAAAAAAACqAgAAZHJzL2Rvd25yZXYueG1sUEsFBgAAAAAEAAQA+gAAAJ4DAAAA&#10;AA==&#10;">
              <v:rect id="Rectangle 34" o:spid="_x0000_s416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i1aiMUA&#10;AADdAAAADwAAAGRycy9kb3ducmV2LnhtbESPT4vCMBTE78J+h/AW9qapCkWqUfaPLntVK8Xbo3k2&#10;xealNNHWb78RFvY4zMxvmNVmsI24U+drxwqmkwQEcel0zZWC/LgbL0D4gKyxcUwKHuRhs34ZrTDT&#10;ruc93Q+hEhHCPkMFJoQ2k9KXhiz6iWuJo3dxncUQZVdJ3WEf4baRsyRJpcWa44LBlj4NldfDzSqY&#10;V8XWFPmXz+20SL9Pj9NHf94p9fY6vC9BBBrCf/iv/aMVpPPFDJ5v4hOQ6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LVqIxQAAAN0AAAAPAAAAAAAAAAAAAAAAAJgCAABkcnMv&#10;ZG93bnJldi54bWxQSwUGAAAAAAQABAD1AAAAigMAAAAA&#10;" strokecolor="#2f5496 [2408]" strokeweight="1.5pt">
                <v:fill opacity="0"/>
              </v:rect>
              <v:rect id="Rectangle 35" o:spid="_x0000_s416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sLu8MA&#10;AADdAAAADwAAAGRycy9kb3ducmV2LnhtbESPS4vCQBCE74L/YegFbzqJruJmHUUUH0ef9ybTmwQz&#10;PTEzavbfO4Lgsaiqr6jJrDGluFPtCssK4l4Egji1uuBMwem46o5BOI+ssbRMCv7JwWzabk0w0fbB&#10;e7offCYChF2CCnLvq0RKl+Zk0PVsRRy8P1sb9EHWmdQ1PgLclLIfRSNpsOCwkGNFi5zSy+FmFJyH&#10;y4o30vAuXn3/DM+X9XURG6U6X838F4Snxn/C7/ZWKxgNxgN4vQlPQE6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hsLu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16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uxpGccAAADdAAAADwAAAGRycy9kb3ducmV2LnhtbESPQWvCQBSE7wX/w/KE3urGtIikrsEI&#10;gil4qC2F3h7ZZxKbfRuz2yT++65Q8DjMzDfMKh1NI3rqXG1ZwXwWgSAurK65VPD5sXtagnAeWWNj&#10;mRRcyUG6njysMNF24Hfqj74UAcIuQQWV920ipSsqMuhmtiUO3sl2Bn2QXSl1h0OAm0bGUbSQBmsO&#10;CxW2tK2o+Dn+GgXZ9e3rYH1+2Z++z5c8y+Icz0apx+m4eQXhafT38H97rxUsnpcv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C7GkZxwAAAN0AAAAPAAAAAAAA&#10;AAAAAAAAAKECAABkcnMvZG93bnJldi54bWxQSwUGAAAAAAQABAD5AAAAlQMAAAAA&#10;" strokecolor="#2f5496 [2408]" strokeweight="1.5pt"/>
            <v:shape id="AutoShape 37" o:spid="_x0000_s415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aDMgscAAADdAAAADwAAAGRycy9kb3ducmV2LnhtbESPQWvCQBSE7wX/w/KE3urGlIqkrsEI&#10;gil4qC2F3h7ZZxKbfRuz2yT++65Q8DjMzDfMKh1NI3rqXG1ZwXwWgSAurK65VPD5sXtagnAeWWNj&#10;mRRcyUG6njysMNF24Hfqj74UAcIuQQWV920ipSsqMuhmtiUO3sl2Bn2QXSl1h0OAm0bGUbSQBmsO&#10;CxW2tK2o+Dn+GgXZ9e3rYH1+2Z++z5c8y+Icz0apx+m4eQXhafT38H97rxUsnpcv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toMyCxwAAAN0AAAAPAAAAAAAA&#10;AAAAAAAAAKECAABkcnMvZG93bnJldi54bWxQSwUGAAAAAAQABAD5AAAAlQMAAAAA&#10;" strokecolor="#2f5496 [2408]" strokeweight="1.5pt"/>
          </v:group>
        </w:pict>
      </w:r>
      <w:r w:rsidR="00612758">
        <w:rPr>
          <w:rFonts w:ascii="ALFABET98" w:hAnsi="ALFABET98"/>
          <w:color w:val="808080" w:themeColor="background1" w:themeShade="80"/>
          <w:sz w:val="72"/>
          <w:szCs w:val="72"/>
        </w:rPr>
        <w:t>E     E     E     E     E     E</w:t>
      </w:r>
      <w:r w:rsidR="00612758">
        <w:rPr>
          <w:rFonts w:ascii="ALFABET98" w:hAnsi="ALFABET98"/>
          <w:sz w:val="72"/>
          <w:szCs w:val="72"/>
        </w:rPr>
        <w:t xml:space="preserve">      </w:t>
      </w:r>
    </w:p>
    <w:p w:rsidR="00612758" w:rsidRDefault="00BD3DCE" w:rsidP="0061275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152" style="position:absolute;margin-left:-16.1pt;margin-top:9.4pt;width:521.25pt;height:36.85pt;z-index:-25079398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DPoscaFQQAAPEPAAAOAAAAAAAAAAAAAAAAAC4CAABkcnMvZTJvRG9jLnhtbFBLAQItABQABgAI&#10;AAAAIQBYKw9o4AAAAAoBAAAPAAAAAAAAAAAAAAAAAG8GAABkcnMvZG93bnJldi54bWxQSwUGAAAA&#10;AAQABADzAAAAfAcAAAAA&#10;">
            <v:group id="Group 33" o:spid="_x0000_s415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MipKqxgAAAN0A&#10;AAAPAAAAAAAAAAAAAAAAAKoCAABkcnMvZG93bnJldi54bWxQSwUGAAAAAAQABAD6AAAAnQMAAAAA&#10;">
              <v:rect id="Rectangle 34" o:spid="_x0000_s415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8VtYsMA&#10;AADdAAAADwAAAGRycy9kb3ducmV2LnhtbERPyWrDMBC9F/oPYgq9NXISMMGJbNospdcmDia3wZpY&#10;JtbIWGrs/H11KPT4ePummGwn7jT41rGC+SwBQVw73XKjoDwd3lYgfEDW2DkmBQ/yUOTPTxvMtBv5&#10;m+7H0IgYwj5DBSaEPpPS14Ys+pnriSN3dYPFEOHQSD3gGMNtJxdJkkqLLccGgz1tDdW3449VsGyq&#10;vanKnS/tvEo/z4/zx3g5KPX6Mr2vQQSawr/4z/2lFaTLVZwb38QnIPN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8VtYsMAAADdAAAADwAAAAAAAAAAAAAAAACYAgAAZHJzL2Rv&#10;d25yZXYueG1sUEsFBgAAAAAEAAQA9QAAAIgDAAAAAA==&#10;" strokecolor="#2f5496 [2408]" strokeweight="1.5pt">
                <v:fill opacity="0"/>
              </v:rect>
              <v:rect id="Rectangle 35" o:spid="_x0000_s415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/M8UcQA&#10;AADdAAAADwAAAGRycy9kb3ducmV2LnhtbESPT4vCMBTE7wt+h/AEb5rWP0W7RhFF3aO66/3RvG2L&#10;zUttotZvbxaEPQ4z8xtmvmxNJe7UuNKygngQgSDOrC45V/Dzve1PQTiPrLGyTAqe5GC56HzMMdX2&#10;wUe6n3wuAoRdigoK7+tUSpcVZNANbE0cvF/bGPRBNrnUDT4C3FRyGEWJNFhyWCiwpnVB2eV0MwrO&#10;k03Ne2n4EG/Hs8n5sruuY6NUr9uuPkF4av1/+N3+0gqS0XQGf2/CE5C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fzPFH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15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A75x8IAAADdAAAADwAAAGRycy9kb3ducmV2LnhtbERPTYvCMBC9L/gfwgje1lQXZK1GscKC&#10;FTysiuBtaMa22kxqE7X+e3MQPD7e93TemkrcqXGlZQWDfgSCOLO65FzBfvf3/QvCeWSNlWVS8CQH&#10;81nna4qxtg/+p/vW5yKEsItRQeF9HUvpsoIMur6tiQN3so1BH2CTS93gI4SbSg6jaCQNlhwaCqxp&#10;WVB22d6MguS5PmysT6+r0/F8TZNkmOLZKNXrtosJCE+t/4jf7pVWMPoZh/3hTXgCcvY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A75x8IAAADdAAAADwAAAAAAAAAAAAAA&#10;AAChAgAAZHJzL2Rvd25yZXYueG1sUEsFBgAAAAAEAAQA+QAAAJADAAAAAA==&#10;" strokecolor="#2f5496 [2408]" strokeweight="1.5pt"/>
            <v:shape id="AutoShape 37" o:spid="_x0000_s415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0JcXMcAAADdAAAADwAAAGRycy9kb3ducmV2LnhtbESPQWvCQBSE74X+h+UVvDUbFaSNWcUU&#10;CkboobYUvD2yz2w0+zZmV43/vlsoeBxm5hsmXw62FRfqfeNYwThJQRBXTjdcK/j+en9+AeEDssbW&#10;MSm4kYfl4vEhx0y7K3/SZRtqESHsM1RgQugyKX1lyKJPXEccvb3rLYYo+1rqHq8Rbls5SdOZtNhw&#10;XDDY0Zuh6rg9WwXFbfPz4UJ5Wu93h1NZFJMSD1ap0dOwmoMINIR7+L+91gpm09cx/L2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XQlxcxwAAAN0AAAAPAAAAAAAA&#10;AAAAAAAAAKECAABkcnMvZG93bnJldi54bWxQSwUGAAAAAAQABAD5AAAAlQMAAAAA&#10;" strokecolor="#2f5496 [2408]" strokeweight="1.5pt"/>
          </v:group>
        </w:pict>
      </w:r>
      <w:r w:rsidR="00612758">
        <w:rPr>
          <w:rFonts w:ascii="ALFABET98" w:hAnsi="ALFABET98"/>
          <w:color w:val="808080" w:themeColor="background1" w:themeShade="80"/>
          <w:sz w:val="72"/>
          <w:szCs w:val="72"/>
        </w:rPr>
        <w:t>E     E     E     E     E     E</w:t>
      </w:r>
      <w:r w:rsidR="00612758">
        <w:rPr>
          <w:rFonts w:ascii="ALFABET98" w:hAnsi="ALFABET98"/>
          <w:sz w:val="72"/>
          <w:szCs w:val="72"/>
        </w:rPr>
        <w:t xml:space="preserve">      </w:t>
      </w:r>
    </w:p>
    <w:p w:rsidR="00612758" w:rsidRPr="00612758" w:rsidRDefault="00612758" w:rsidP="00612758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72"/>
          <w:szCs w:val="72"/>
        </w:rPr>
        <w:t xml:space="preserve">                 </w:t>
      </w:r>
      <w:r>
        <w:rPr>
          <w:rFonts w:ascii="ALFABET98" w:hAnsi="ALFABET98"/>
          <w:sz w:val="36"/>
          <w:szCs w:val="36"/>
        </w:rPr>
        <w:t>17</w:t>
      </w:r>
      <w:r>
        <w:rPr>
          <w:rFonts w:ascii="ALFABET98" w:hAnsi="ALFABET98"/>
          <w:sz w:val="72"/>
          <w:szCs w:val="72"/>
        </w:rPr>
        <w:t xml:space="preserve">                                 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        </w:t>
      </w:r>
      <w:r>
        <w:rPr>
          <w:rFonts w:ascii="ALFABET98" w:hAnsi="ALFABET98"/>
          <w:sz w:val="36"/>
          <w:szCs w:val="36"/>
        </w:rPr>
        <w:t xml:space="preserve">                                                         </w:t>
      </w:r>
    </w:p>
    <w:p w:rsidR="00612758" w:rsidRDefault="00612758" w:rsidP="00612758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t>Sayın velim, okuyalım, boşlukları  yazalım.</w:t>
      </w:r>
    </w:p>
    <w:p w:rsidR="00612758" w:rsidRDefault="00BD3DCE" w:rsidP="0061275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808080" w:themeColor="background1" w:themeShade="80"/>
          <w:sz w:val="72"/>
          <w:szCs w:val="72"/>
          <w:lang w:eastAsia="tr-TR"/>
        </w:rPr>
        <w:pict>
          <v:group id="_x0000_s4146" style="position:absolute;margin-left:-16.1pt;margin-top:9.4pt;width:521.25pt;height:36.85pt;z-index:-25079193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ubIUJxYEAADxDwAADgAAAAAAAAAAAAAAAAAuAgAAZHJzL2Uyb0RvYy54bWxQSwECLQAUAAYA&#10;CAAAACEAWCsPaOAAAAAKAQAADwAAAAAAAAAAAAAAAABwBgAAZHJzL2Rvd25yZXYueG1sUEsFBgAA&#10;AAAEAAQA8wAAAH0HAAAAAA==&#10;">
            <v:group id="Group 33" o:spid="_x0000_s414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Vfa77FAAAA3QAA&#10;AA8AAAAAAAAAAAAAAAAAqgIAAGRycy9kb3ducmV2LnhtbFBLBQYAAAAABAAEAPoAAACcAwAAAAA=&#10;">
              <v:rect id="Rectangle 34" o:spid="_x0000_s415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12ec8UA&#10;AADdAAAADwAAAGRycy9kb3ducmV2LnhtbESPQWvCQBSE70L/w/KE3nSjpUGiq1hbi9faSPD2yD6z&#10;wezbkN2a+O+7QqHHYWa+YVabwTbiRp2vHSuYTRMQxKXTNVcK8u/9ZAHCB2SNjWNScCcPm/XTaIWZ&#10;dj1/0e0YKhEh7DNUYEJoMyl9aciin7qWOHoX11kMUXaV1B32EW4bOU+SVFqsOS4YbGlnqLwef6yC&#10;l6r4MEX+7nM7K9LP0/301p/3Sj2Ph+0SRKAh/If/2getIH1dpPB4E5+AXP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XZ5zxQAAAN0AAAAPAAAAAAAAAAAAAAAAAJgCAABkcnMv&#10;ZG93bnJldi54bWxQSwUGAAAAAAQABAD1AAAAigMAAAAA&#10;" strokecolor="#2f5496 [2408]" strokeweight="1.5pt">
                <v:fill opacity="0"/>
              </v:rect>
              <v:rect id="Rectangle 35" o:spid="_x0000_s415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2vPQMMA&#10;AADdAAAADwAAAGRycy9kb3ducmV2LnhtbESPS2/CMBCE75X4D9YicStOEOERMAiBoD3yvK/iJYmI&#10;1yE2EP59XalSj6OZ+UYzX7amEk9qXGlZQdyPQBBnVpecKziftp8TEM4ja6wsk4I3OVguOh9zTLV9&#10;8YGeR5+LAGGXooLC+zqV0mUFGXR9WxMH72obgz7IJpe6wVeAm0oOomgkDZYcFgqsaV1Qdjs+jIJL&#10;sqn5Sxrex9vhNLncdvd1bJTqddvVDISn1v+H/9rfWsEomYzh9014AnLx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2vPQ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14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eqh5MMAAADdAAAADwAAAGRycy9kb3ducmV2LnhtbERPy2rCQBTdC/2H4Rbc6aQBRVLHYAqF&#10;RHBRFaG7S+aah5k7MTPV+PedRaHLw3mv09F04k6DaywreJtHIIhLqxuuFJyOn7MVCOeRNXaWScGT&#10;HKSbl8kaE20f/EX3g69ECGGXoILa+z6R0pU1GXRz2xMH7mIHgz7AoZJ6wEcIN52Mo2gpDTYcGmrs&#10;6aOm8nr4MQqy5+68t7645Zfv9lZkWVxga5Savo7bdxCeRv8v/nPnWsFysQpzw5vwBOTm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XqoeTDAAAA3QAAAA8AAAAAAAAAAAAA&#10;AAAAoQIAAGRycy9kb3ducmV2LnhtbFBLBQYAAAAABAAEAPkAAACRAwAAAAA=&#10;" strokecolor="#2f5496 [2408]" strokeweight="1.5pt"/>
            <v:shape id="AutoShape 37" o:spid="_x0000_s414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qYEf8cAAADdAAAADwAAAGRycy9kb3ducmV2LnhtbESPQWvCQBSE7wX/w/KE3upGocGmrtII&#10;BVPw0FSE3h7ZZxKbfRuzW5P8+65Q8DjMzDfMajOYRlypc7VlBfNZBIK4sLrmUsHh6/1pCcJ5ZI2N&#10;ZVIwkoPNevKwwkTbnj/pmvtSBAi7BBVU3reJlK6oyKCb2ZY4eCfbGfRBdqXUHfYBbhq5iKJYGqw5&#10;LFTY0rai4if/NQrS8eO4tz677E7f50uWposMz0apx+nw9grC0+Dv4f/2TiuIn5cv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apgR/xwAAAN0AAAAPAAAAAAAA&#10;AAAAAAAAAKECAABkcnMvZG93bnJldi54bWxQSwUGAAAAAAQABAD5AAAAlQMAAAAA&#10;" strokecolor="#2f5496 [2408]" strokeweight="1.5pt"/>
          </v:group>
        </w:pict>
      </w:r>
      <w:r w:rsidR="00612758">
        <w:rPr>
          <w:rFonts w:ascii="ALFABET98" w:hAnsi="ALFABET98"/>
          <w:sz w:val="72"/>
          <w:szCs w:val="72"/>
        </w:rPr>
        <w:t xml:space="preserve">E     E     E     E     E              </w:t>
      </w:r>
      <w:r w:rsidR="00612758" w:rsidRPr="0024361A">
        <w:rPr>
          <w:rFonts w:ascii="ALFABET98" w:hAnsi="ALFABET98"/>
          <w:sz w:val="72"/>
          <w:szCs w:val="72"/>
        </w:rPr>
        <w:t xml:space="preserve"> </w:t>
      </w:r>
      <w:r w:rsidR="00612758"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612758" w:rsidRDefault="00BD3DCE" w:rsidP="0061275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140" style="position:absolute;margin-left:-16.1pt;margin-top:9.4pt;width:521.25pt;height:36.85pt;z-index:-25079091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AvNBHFFQQAAPEPAAAOAAAAAAAAAAAAAAAAAC4CAABkcnMvZTJvRG9jLnhtbFBLAQItABQABgAI&#10;AAAAIQBYKw9o4AAAAAoBAAAPAAAAAAAAAAAAAAAAAG8GAABkcnMvZG93bnJldi54bWxQSwUGAAAA&#10;AAQABADzAAAAfAcAAAAA&#10;">
            <v:group id="Group 33" o:spid="_x0000_s414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+9+2DFAAAA3QAA&#10;AA8AAAAAAAAAAAAAAAAAqgIAAGRycy9kb3ducmV2LnhtbFBLBQYAAAAABAAEAPoAAACcAwAAAAA=&#10;">
              <v:rect id="Rectangle 34" o:spid="_x0000_s414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8La1sYA&#10;AADdAAAADwAAAGRycy9kb3ducmV2LnhtbESPQWvCQBSE74X+h+UJvdWNlqYSXaXaKr1qI8HbI/vM&#10;BrNvQ3Zr4r93C4Ueh5n5hlmsBtuIK3W+dqxgMk5AEJdO11wpyL+3zzMQPiBrbByTght5WC0fHxaY&#10;adfznq6HUIkIYZ+hAhNCm0npS0MW/di1xNE7u85iiLKrpO6wj3DbyGmSpNJizXHBYEsbQ+Xl8GMV&#10;vFTFpynyD5/bSZHujrfjuj9tlXoaDe9zEIGG8B/+a39pBenb6xR+38QnIJ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8La1sYAAADdAAAADwAAAAAAAAAAAAAAAACYAgAAZHJz&#10;L2Rvd25yZXYueG1sUEsFBgAAAAAEAAQA9QAAAIsDAAAAAA==&#10;" strokecolor="#2f5496 [2408]" strokeweight="1.5pt">
                <v:fill opacity="0"/>
              </v:rect>
              <v:rect id="Rectangle 35" o:spid="_x0000_s414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/SL5cQA&#10;AADdAAAADwAAAGRycy9kb3ducmV2LnhtbESPS2/CMBCE75X4D9Yi9VacUMIjYFAFgnLkeV/FSxIR&#10;r0PsQvj3daVKHEcz841mtmhNJe7UuNKygrgXgSDOrC45V3A6rj/GIJxH1lhZJgVPcrCYd95mmGr7&#10;4D3dDz4XAcIuRQWF93UqpcsKMuh6tiYO3sU2Bn2QTS51g48AN5XsR9FQGiw5LBRY07Kg7Hr4MQrO&#10;yarmb2l4F68Hk+R83dyWsVHqvdt+TUF4av0r/N/eagXDUfIJf2/CE5Dz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P0i+X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14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wPpR8cAAADdAAAADwAAAGRycy9kb3ducmV2LnhtbESPT2vCQBTE74LfYXmCN7OptFaiqzSF&#10;gil48A+Ct0f2mcRm38bsqvHbdwtCj8PM/IaZLztTixu1rrKs4CWKQRDnVldcKNjvvkZTEM4ja6wt&#10;k4IHOVgu+r05JtreeUO3rS9EgLBLUEHpfZNI6fKSDLrINsTBO9nWoA+yLaRu8R7gppbjOJ5IgxWH&#10;hRIb+iwp/9lejYL08X1YW59dVqfj+ZKl6TjDs1FqOOg+ZiA8df4//GyvtILJ+9sr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nA+lHxwAAAN0AAAAPAAAAAAAA&#10;AAAAAAAAAKECAABkcnMvZG93bnJldi54bWxQSwUGAAAAAAQABAD5AAAAlQMAAAAA&#10;" strokecolor="#2f5496 [2408]" strokeweight="1.5pt"/>
            <v:shape id="AutoShape 37" o:spid="_x0000_s414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E9M3MYAAADdAAAADwAAAGRycy9kb3ducmV2LnhtbESPT4vCMBTE78J+h/AWvGm6gn+oRrEL&#10;ghU8rC4L3h7Ns602L7WJWr+9WRA8DjPzG2a2aE0lbtS40rKCr34EgjizuuRcwe9+1ZuAcB5ZY2WZ&#10;FDzIwWL+0ZlhrO2df+i287kIEHYxKii8r2MpXVaQQde3NXHwjrYx6INscqkbvAe4qeQgikbSYMlh&#10;ocCavgvKzrurUZA8Nn9b69PL+ng4XdIkGaR4Mkp1P9vlFISn1r/Dr/ZaKxiNh0P4fxOegJw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hPTNzGAAAA3QAAAA8AAAAAAAAA&#10;AAAAAAAAoQIAAGRycy9kb3ducmV2LnhtbFBLBQYAAAAABAAEAPkAAACUAwAAAAA=&#10;" strokecolor="#2f5496 [2408]" strokeweight="1.5pt"/>
          </v:group>
        </w:pict>
      </w:r>
      <w:r w:rsidR="00612758">
        <w:rPr>
          <w:rFonts w:ascii="ALFABET98" w:hAnsi="ALFABET98"/>
          <w:color w:val="808080" w:themeColor="background1" w:themeShade="80"/>
          <w:sz w:val="72"/>
          <w:szCs w:val="72"/>
        </w:rPr>
        <w:t xml:space="preserve">E     E     E     E   </w:t>
      </w:r>
      <w:r w:rsidR="00612758">
        <w:rPr>
          <w:rFonts w:ascii="ALFABET98" w:hAnsi="ALFABET98"/>
          <w:sz w:val="72"/>
          <w:szCs w:val="72"/>
        </w:rPr>
        <w:t xml:space="preserve">      </w:t>
      </w:r>
    </w:p>
    <w:p w:rsidR="00612758" w:rsidRDefault="00BD3DCE" w:rsidP="0061275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134" style="position:absolute;margin-left:-16.1pt;margin-top:9.4pt;width:521.25pt;height:36.85pt;z-index:-25078988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DXDrDpFQQAAPEPAAAOAAAAAAAAAAAAAAAAAC4CAABkcnMvZTJvRG9jLnhtbFBLAQItABQABgAI&#10;AAAAIQBYKw9o4AAAAAoBAAAPAAAAAAAAAAAAAAAAAG8GAABkcnMvZG93bnJldi54bWxQSwUGAAAA&#10;AAQABADzAAAAfAcAAAAA&#10;">
            <v:group id="Group 33" o:spid="_x0000_s413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pZRL0xgAAAN0A&#10;AAAPAAAAAAAAAAAAAAAAAKoCAABkcnMvZG93bnJldi54bWxQSwUGAAAAAAQABAD6AAAAnQMAAAAA&#10;">
              <v:rect id="Rectangle 34" o:spid="_x0000_s413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irtPMIA&#10;AADdAAAADwAAAGRycy9kb3ducmV2LnhtbERPy4rCMBTdC/MP4Q6409SRqVKNMi8Ht2qluLs016ZM&#10;c1OajK1/P1kMuDyc93o72EbcqPO1YwWzaQKCuHS65kpBftpNliB8QNbYOCYFd/Kw3TyN1php1/OB&#10;bsdQiRjCPkMFJoQ2k9KXhiz6qWuJI3d1ncUQYVdJ3WEfw20jX5IklRZrjg0GW/owVP4cf62CeVV8&#10;mSL/9LmdFen3+X5+7y87pcbPw9sKRKAhPMT/7r1WkC5e49z4Jj4Buf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uKu08wgAAAN0AAAAPAAAAAAAAAAAAAAAAAJgCAABkcnMvZG93&#10;bnJldi54bWxQSwUGAAAAAAQABAD1AAAAhwMAAAAA&#10;" strokecolor="#2f5496 [2408]" strokeweight="1.5pt">
                <v:fill opacity="0"/>
              </v:rect>
              <v:rect id="Rectangle 35" o:spid="_x0000_s413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y8D8UA&#10;AADdAAAADwAAAGRycy9kb3ducmV2LnhtbESPzWrDMBCE74W+g9hAb43sEiexEyWUhLQ95s/3xdrY&#10;JtbKtVTbffuqUOhxmJlvmPV2NI3oqXO1ZQXxNAJBXFhdc6ngejk8L0E4j6yxsUwKvsnBdvP4sMZM&#10;24FP1J99KQKEXYYKKu/bTEpXVGTQTW1LHLyb7Qz6ILtS6g6HADeNfImiuTRYc1iosKVdRcX9/GUU&#10;5Mm+5Xdp+BgfZmmS398+d7FR6mkyvq5AeBr9f/iv/aEVzBdJCr9vwhOQm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HLwP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413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lQl+cQAAADdAAAADwAAAGRycy9kb3ducmV2LnhtbERPTWuDQBC9F/oflinkVtfmYIrJKrVQ&#10;iIUemoRCb4M7URN31rgbNf8+eyj0+Hjfm3w2nRhpcK1lBS9RDIK4srrlWsFh//H8CsJ5ZI2dZVJw&#10;Iwd59viwwVTbib9p3PlahBB2KSpovO9TKV3VkEEX2Z44cEc7GPQBDrXUA04h3HRyGceJNNhyaGiw&#10;p/eGqvPuahQUt8+fL+vLy/b4e7qURbEs8WSUWjzNb2sQnmb/L/5zb7WCZJWE/eFNeAIyu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WVCX5xAAAAN0AAAAPAAAAAAAAAAAA&#10;AAAAAKECAABkcnMvZG93bnJldi54bWxQSwUGAAAAAAQABAD5AAAAkgMAAAAA&#10;" strokecolor="#2f5496 [2408]" strokeweight="1.5pt"/>
            <v:shape id="AutoShape 37" o:spid="_x0000_s413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RiAYsYAAADdAAAADwAAAGRycy9kb3ducmV2LnhtbESPT4vCMBTE78J+h/AEb5rqoUo1il1Y&#10;sIIH/7Cwt0fzbKvNS22yWr+9WVjwOMzMb5jFqjO1uFPrKssKxqMIBHFudcWFgtPxazgD4Tyyxtoy&#10;KXiSg9Xyo7fARNsH7+l+8IUIEHYJKii9bxIpXV6SQTeyDXHwzrY16INsC6lbfAS4qeUkimJpsOKw&#10;UGJDnyXl18OvUZA+t98767Pb5vxzuWVpOsnwYpQa9Lv1HISnzr/D/+2NVhBP4zH8vQlPQC5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kYgGLGAAAA3QAAAA8AAAAAAAAA&#10;AAAAAAAAoQIAAGRycy9kb3ducmV2LnhtbFBLBQYAAAAABAAEAPkAAACUAwAAAAA=&#10;" strokecolor="#2f5496 [2408]" strokeweight="1.5pt"/>
          </v:group>
        </w:pict>
      </w:r>
      <w:r w:rsidR="00612758">
        <w:rPr>
          <w:rFonts w:ascii="ALFABET98" w:hAnsi="ALFABET98"/>
          <w:color w:val="808080" w:themeColor="background1" w:themeShade="80"/>
          <w:sz w:val="72"/>
          <w:szCs w:val="72"/>
        </w:rPr>
        <w:t xml:space="preserve">E     E    </w:t>
      </w:r>
      <w:r w:rsidR="00612758">
        <w:rPr>
          <w:rFonts w:ascii="ALFABET98" w:hAnsi="ALFABET98"/>
          <w:sz w:val="72"/>
          <w:szCs w:val="72"/>
        </w:rPr>
        <w:t xml:space="preserve">      </w:t>
      </w:r>
    </w:p>
    <w:p w:rsidR="00612758" w:rsidRDefault="00BD3DCE" w:rsidP="0061275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128" style="position:absolute;margin-left:-16.1pt;margin-top:9.4pt;width:521.25pt;height:36.85pt;z-index:-25078886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BhnD+IXBAAA8Q8AAA4AAAAAAAAAAAAAAAAALgIAAGRycy9lMm9Eb2MueG1sUEsBAi0AFAAG&#10;AAgAAAAhAFgrD2jgAAAACgEAAA8AAAAAAAAAAAAAAAAAcQYAAGRycy9kb3ducmV2LnhtbFBLBQYA&#10;AAAABAAEAPMAAAB+BwAAAAA=&#10;">
            <v:group id="Group 33" o:spid="_x0000_s413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YMt5KxgAAAN0A&#10;AAAPAAAAAAAAAAAAAAAAAKoCAABkcnMvZG93bnJldi54bWxQSwUGAAAAAAQABAD6AAAAnQMAAAAA&#10;">
              <v:rect id="Rectangle 34" o:spid="_x0000_s413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sthMYA&#10;AADdAAAADwAAAGRycy9kb3ducmV2LnhtbESPQWvCQBSE7wX/w/IEb3VjlVRSV9GqpddqJPT2yL5m&#10;Q7NvQ3Y18d93C4Ueh5n5hlltBtuIG3W+dqxgNk1AEJdO11wpyM/HxyUIH5A1No5JwZ08bNajhxVm&#10;2vX8QbdTqESEsM9QgQmhzaT0pSGLfupa4uh9uc5iiLKrpO6wj3DbyKckSaXFmuOCwZZeDZXfp6tV&#10;MK+Kgynyvc/trEjfLvfLrv88KjUZD9sXEIGG8B/+a79rBelzuoDfN/EJyP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QsthMYAAADdAAAADwAAAAAAAAAAAAAAAACYAgAAZHJz&#10;L2Rvd25yZXYueG1sUEsFBgAAAAAEAAQA9QAAAIsDAAAAAA==&#10;" strokecolor="#2f5496 [2408]" strokeweight="1.5pt">
                <v:fill opacity="0"/>
              </v:rect>
              <v:rect id="Rectangle 35" o:spid="_x0000_s413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/K2sMA&#10;AADdAAAADwAAAGRycy9kb3ducmV2LnhtbESPS4vCQBCE74L/YWjBm04iPqOjiKK7x10f9ybTJsFM&#10;T8yMGv/9zoLgsaiqr6jFqjGleFDtCssK4n4Egji1uuBMwem4601BOI+ssbRMCl7kYLVstxaYaPvk&#10;X3ocfCYChF2CCnLvq0RKl+Zk0PVtRRy8i60N+iDrTOoanwFuSjmIorE0WHBYyLGiTU7p9XA3Cs6j&#10;bcVf0vBPvBvORufr/raJjVLdTrOeg/DU+E/43f7WCiaD2Rj+34QnI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Y/K2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13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d2Vl8YAAADdAAAADwAAAGRycy9kb3ducmV2LnhtbESPQWvCQBSE70L/w/IKvZmNOdQaXcUU&#10;CqbgoSqCt0f2mUSzb2N2q/Hfu4WCx2FmvmFmi9404kqdqy0rGEUxCOLC6ppLBbvt1/ADhPPIGhvL&#10;pOBODhbzl8EMU21v/EPXjS9FgLBLUUHlfZtK6YqKDLrItsTBO9rOoA+yK6Xu8BbgppFJHL9LgzWH&#10;hQpb+qyoOG9+jYLs/r1fW59fVsfD6ZJnWZLjySj19tovpyA89f4Z/m+vtIJxMhnD35vwBOT8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ndlZfGAAAA3QAAAA8AAAAAAAAA&#10;AAAAAAAAoQIAAGRycy9kb3ducmV2LnhtbFBLBQYAAAAABAAEAPkAAACUAwAAAAA=&#10;" strokecolor="#2f5496 [2408]" strokeweight="1.5pt"/>
            <v:shape id="AutoShape 37" o:spid="_x0000_s412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EIB5cMAAADdAAAADwAAAGRycy9kb3ducmV2LnhtbERPTYvCMBC9C/sfwix409Qe1K1GsQsL&#10;VtiDugjehmZsq82kNlHrvzeHBY+P9z1fdqYWd2pdZVnBaBiBIM6trrhQ8Lf/GUxBOI+ssbZMCp7k&#10;YLn46M0x0fbBW7rvfCFCCLsEFZTeN4mULi/JoBvahjhwJ9sa9AG2hdQtPkK4qWUcRWNpsOLQUGJD&#10;3yXll93NKEifm8Ov9dl1fTqer1maxhmejVL9z241A+Gp82/xv3utFUzirzA3vAlPQC5e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hCAeXDAAAA3QAAAA8AAAAAAAAAAAAA&#10;AAAAoQIAAGRycy9kb3ducmV2LnhtbFBLBQYAAAAABAAEAPkAAACRAwAAAAA=&#10;" strokecolor="#2f5496 [2408]" strokeweight="1.5pt"/>
          </v:group>
        </w:pict>
      </w:r>
      <w:r w:rsidR="00612758">
        <w:rPr>
          <w:rFonts w:ascii="ALFABET98" w:hAnsi="ALFABET98"/>
          <w:color w:val="808080" w:themeColor="background1" w:themeShade="80"/>
          <w:sz w:val="72"/>
          <w:szCs w:val="72"/>
        </w:rPr>
        <w:t>E     E</w:t>
      </w:r>
      <w:r w:rsidR="00612758">
        <w:rPr>
          <w:rFonts w:ascii="ALFABET98" w:hAnsi="ALFABET98"/>
          <w:sz w:val="72"/>
          <w:szCs w:val="72"/>
        </w:rPr>
        <w:t xml:space="preserve">      </w:t>
      </w:r>
    </w:p>
    <w:p w:rsidR="00612758" w:rsidRDefault="00BD3DCE" w:rsidP="0061275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122" style="position:absolute;margin-left:-16.1pt;margin-top:9.4pt;width:521.25pt;height:36.85pt;z-index:-25078784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MYJbBAUBAAA8Q8AAA4AAAAAAAAAAAAAAAAALgIAAGRycy9lMm9Eb2MueG1sUEsBAi0AFAAGAAgA&#10;AAAhAFgrD2jgAAAACgEAAA8AAAAAAAAAAAAAAAAAbgYAAGRycy9kb3ducmV2LnhtbFBLBQYAAAAA&#10;BAAEAPMAAAB7BwAAAAA=&#10;">
            <v:group id="Group 33" o:spid="_x0000_s412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mvyPcQAAADdAAAA&#10;DwAAAAAAAAAAAAAAAACqAgAAZHJzL2Rvd25yZXYueG1sUEsFBgAAAAAEAAQA+gAAAJsDAAAAAA==&#10;">
              <v:rect id="Rectangle 34" o:spid="_x0000_s412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/c8HMYA&#10;AADdAAAADwAAAGRycy9kb3ducmV2LnhtbESPT2vCQBTE74LfYXlCb2aTClaiq9g/ll5rI8HbI/vM&#10;BrNvQ3Zr4rfvFgo9DjPzG2azG20rbtT7xrGCLElBEFdON1wrKL4O8xUIH5A1to5JwZ087LbTyQZz&#10;7Qb+pNsx1CJC2OeowITQ5VL6ypBFn7iOOHoX11sMUfa11D0OEW5b+ZimS2mx4bhgsKMXQ9X1+G0V&#10;LOryzZTFqy9sVi7fT/fT83A+KPUwG/drEIHG8B/+a39oBU+LNIPfN/EJyO0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/c8HMYAAADdAAAADwAAAAAAAAAAAAAAAACYAgAAZHJz&#10;L2Rvd25yZXYueG1sUEsFBgAAAAAEAAQA9QAAAIsDAAAAAA==&#10;" strokecolor="#2f5496 [2408]" strokeweight="1.5pt">
                <v:fill opacity="0"/>
              </v:rect>
              <v:rect id="Rectangle 35" o:spid="_x0000_s412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9Ww8UA&#10;AADdAAAADwAAAGRycy9kb3ducmV2LnhtbESPS2/CMBCE75X6H6ytxA2c8OgjxaAqKMCxpeW+irdJ&#10;RLxOY5OEf4+RkHoczcw3muV6MLXoqHWVZQXxJAJBnFtdcaHg5zsbv4JwHlljbZkUXMjBevX4sMRE&#10;256/qDv4QgQIuwQVlN43iZQuL8mgm9iGOHi/tjXog2wLqVvsA9zUchpFz9JgxWGhxIbSkvLT4WwU&#10;HBebhnfS8Geczd8Wx9P2L42NUqOn4eMdhKfB/4fv7b1W8DKLpnB7E56AX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X1bD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412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A0JjsUAAADdAAAADwAAAGRycy9kb3ducmV2LnhtbESPQYvCMBSE78L+h/AWvGmqgi7VKHZh&#10;wQoeVhfB26N5ttXmpTZR6783C4LHYWa+YWaL1lTiRo0rLSsY9CMQxJnVJecK/nY/vS8QziNrrCyT&#10;ggc5WMw/OjOMtb3zL922PhcBwi5GBYX3dSylywoy6Pq2Jg7e0TYGfZBNLnWD9wA3lRxG0VgaLDks&#10;FFjTd0HZeXs1CpLHer+xPr2sjofTJU2SYYono1T3s11OQXhq/Tv8aq+0gskoGsH/m/AE5PwJ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A0JjsUAAADdAAAADwAAAAAAAAAA&#10;AAAAAAChAgAAZHJzL2Rvd25yZXYueG1sUEsFBgAAAAAEAAQA+QAAAJMDAAAAAA==&#10;" strokecolor="#2f5496 [2408]" strokeweight="1.5pt"/>
            <v:shape id="AutoShape 37" o:spid="_x0000_s412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+SR+scAAADdAAAADwAAAGRycy9kb3ducmV2LnhtbESPQWvCQBSE70L/w/IKvZlN02JL6hoa&#10;QTBCD9oieHtkn0ls9m3MbjX+e7cgeBxm5htmmg2mFSfqXWNZwXMUgyAurW64UvDzvRi/g3AeWWNr&#10;mRRcyEE2exhNMdX2zGs6bXwlAoRdigpq77tUSlfWZNBFtiMO3t72Bn2QfSV1j+cAN61M4ngiDTYc&#10;FmrsaF5T+bv5Mwryy2r7ZX1xXO53h2OR50mBB6PU0+Pw+QHC0+Dv4Vt7qRW8vcSv8P8mPAE5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H5JH6xwAAAN0AAAAPAAAAAAAA&#10;AAAAAAAAAKECAABkcnMvZG93bnJldi54bWxQSwUGAAAAAAQABAD5AAAAlQMAAAAA&#10;" strokecolor="#2f5496 [2408]" strokeweight="1.5pt"/>
          </v:group>
        </w:pict>
      </w:r>
      <w:r w:rsidR="00612758">
        <w:rPr>
          <w:rFonts w:ascii="ALFABET98" w:hAnsi="ALFABET98"/>
          <w:color w:val="808080" w:themeColor="background1" w:themeShade="80"/>
          <w:sz w:val="72"/>
          <w:szCs w:val="72"/>
        </w:rPr>
        <w:t xml:space="preserve">E     </w:t>
      </w:r>
      <w:r w:rsidR="00612758">
        <w:rPr>
          <w:rFonts w:ascii="ALFABET98" w:hAnsi="ALFABET98"/>
          <w:sz w:val="72"/>
          <w:szCs w:val="72"/>
        </w:rPr>
        <w:t xml:space="preserve">      </w:t>
      </w:r>
    </w:p>
    <w:p w:rsidR="00612758" w:rsidRDefault="00BD3DCE" w:rsidP="0061275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116" style="position:absolute;margin-left:-16.1pt;margin-top:9.4pt;width:521.25pt;height:36.85pt;z-index:-25078681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">
            <v:group id="Group 33" o:spid="_x0000_s411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bOz9LFAAAA3QAA&#10;AA8AAAAAAAAAAAAAAAAAqgIAAGRycy9kb3ducmV2LnhtbFBLBQYAAAAABAAEAPoAAACcAwAAAAA=&#10;">
              <v:rect id="Rectangle 34" o:spid="_x0000_s412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1IB88YA&#10;AADdAAAADwAAAGRycy9kb3ducmV2LnhtbESPQWvCQBSE7wX/w/KE3urGClqia9C2ll5rI8HbI/vM&#10;BrNvQ3abxH/fLRQ8DjPzDbPJRtuInjpfO1YwnyUgiEuna64U5N+HpxcQPiBrbByTght5yLaThw2m&#10;2g38Rf0xVCJC2KeowITQplL60pBFP3MtcfQurrMYouwqqTscItw28jlJltJizXHBYEuvhsrr8ccq&#10;WFTFuynyN5/bebH8ON1O++F8UOpxOu7WIAKN4R7+b39qBatFsoK/N/EJyO0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1IB88YAAADdAAAADwAAAAAAAAAAAAAAAACYAgAAZHJz&#10;L2Rvd25yZXYueG1sUEsFBgAAAAAEAAQA9QAAAIsDAAAAAA==&#10;" strokecolor="#2f5496 [2408]" strokeweight="1.5pt">
                <v:fill opacity="0"/>
              </v:rect>
              <v:rect id="Rectangle 35" o:spid="_x0000_s412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dhKcEA&#10;AADdAAAADwAAAGRycy9kb3ducmV2LnhtbERPyW7CMBC9V+o/WFOpt+KEQoGAE1VBUI5lu4/iIYmI&#10;xyF2Sfj7+lCpx6e3r7LBNOJOnastK4hHEQjiwuqaSwWn4+ZtDsJ5ZI2NZVLwIAdZ+vy0wkTbnvd0&#10;P/hShBB2CSqovG8TKV1RkUE3si1x4C62M+gD7EqpO+xDuGnkOIo+pMGaQ0OFLeUVFdfDj1Fwnq5b&#10;/pKGv+PNZDE9X7e3PDZKvb4Mn0sQngb/L/5z77SC2XsU5oY34QnI9B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23YSn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411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eU+ZMcAAADdAAAADwAAAGRycy9kb3ducmV2LnhtbESPQWvCQBSE70L/w/IKvZlNU6ht6hoa&#10;QTBCD9oieHtkn0ls9m3MbjX+e7cgeBxm5htmmg2mFSfqXWNZwXMUgyAurW64UvDzvRi/gXAeWWNr&#10;mRRcyEE2exhNMdX2zGs6bXwlAoRdigpq77tUSlfWZNBFtiMO3t72Bn2QfSV1j+cAN61M4vhVGmw4&#10;LNTY0bym8nfzZxTkl9X2y/riuNzvDsciz5MCD0app8fh8wOEp8Hfw7f2UiuYvMTv8P8mPAE5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p5T5kxwAAAN0AAAAPAAAAAAAA&#10;AAAAAAAAAKECAABkcnMvZG93bnJldi54bWxQSwUGAAAAAAQABAD5AAAAlQMAAAAA&#10;" strokecolor="#2f5496 [2408]" strokeweight="1.5pt"/>
            <v:shape id="AutoShape 37" o:spid="_x0000_s411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QYBJMQAAADdAAAADwAAAGRycy9kb3ducmV2LnhtbERPTWvCQBC9C/0PyxR6M5tY0BJdQ1Mo&#10;JIUetKXgbciOSWx2Nma3Mf5791Dw+Hjfm2wynRhpcK1lBUkUgyCurG65VvD99T5/AeE8ssbOMim4&#10;koNs+zDbYKrthXc07n0tQgi7FBU03veplK5qyKCLbE8cuKMdDPoAh1rqAS8h3HRyEcdLabDl0NBg&#10;T28NVb/7P6Mgv378fFpfnovj4XQu83xR4sko9fQ4va5BeJr8XfzvLrSC1XMS9oc34QnI7Q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9BgEkxAAAAN0AAAAPAAAAAAAAAAAA&#10;AAAAAKECAABkcnMvZG93bnJldi54bWxQSwUGAAAAAAQABAD5AAAAkgMAAAAA&#10;" strokecolor="#2f5496 [2408]" strokeweight="1.5pt"/>
          </v:group>
        </w:pict>
      </w:r>
      <w:r w:rsidR="00612758">
        <w:rPr>
          <w:rFonts w:ascii="ALFABET98" w:hAnsi="ALFABET98"/>
          <w:color w:val="808080" w:themeColor="background1" w:themeShade="80"/>
          <w:sz w:val="72"/>
          <w:szCs w:val="72"/>
        </w:rPr>
        <w:t xml:space="preserve">E     </w:t>
      </w:r>
      <w:r w:rsidR="00612758">
        <w:rPr>
          <w:rFonts w:ascii="ALFABET98" w:hAnsi="ALFABET98"/>
          <w:sz w:val="72"/>
          <w:szCs w:val="72"/>
        </w:rPr>
        <w:t xml:space="preserve">      </w:t>
      </w:r>
    </w:p>
    <w:p w:rsidR="00612758" w:rsidRDefault="00BD3DCE" w:rsidP="0061275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4110" style="position:absolute;margin-left:-16.1pt;margin-top:9.4pt;width:521.25pt;height:36.85pt;z-index:-25078579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">
            <v:group id="Group 33" o:spid="_x0000_s411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wsXwzFAAAA3QAA&#10;AA8AAAAAAAAAAAAAAAAAqgIAAGRycy9kb3ducmV2LnhtbFBLBQYAAAAABAAEAPoAAACcAwAAAAA=&#10;">
              <v:rect id="Rectangle 34" o:spid="_x0000_s411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CRLcUA&#10;AADdAAAADwAAAGRycy9kb3ducmV2LnhtbESPQWvCQBSE74X+h+UVequbGLAlukpbtfRajYTeHtln&#10;NjT7NmRXE/99VxA8DjPzDbNYjbYVZ+p941hBOklAEFdON1wrKPbblzcQPiBrbB2Tggt5WC0fHxaY&#10;azfwD513oRYRwj5HBSaELpfSV4Ys+onriKN3dL3FEGVfS93jEOG2ldMkmUmLDccFgx19Gqr+dier&#10;IKvLjSmLtS9sWs6+DpfDx/C7Ver5aXyfgwg0hnv41v7WCl6zNIPrm/gE5PI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sJEtxQAAAN0AAAAPAAAAAAAAAAAAAAAAAJgCAABkcnMv&#10;ZG93bnJldi54bWxQSwUGAAAAAAQABAD1AAAAigMAAAAA&#10;" strokecolor="#2f5496 [2408]" strokeweight="1.5pt">
                <v:fill opacity="0"/>
              </v:rect>
              <v:rect id="Rectangle 35" o:spid="_x0000_s411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SP98cUA&#10;AADdAAAADwAAAGRycy9kb3ducmV2LnhtbESPwW7CMBBE75X6D9ZW6o04oaG0KQZVIArHEuC+irdJ&#10;RLwOsRvC39dISD2OZuaNZrYYTCN66lxtWUESxSCIC6trLhUc9uvRGwjnkTU2lknBlRws5o8PM8y0&#10;vfCO+tyXIkDYZaig8r7NpHRFRQZdZFvi4P3YzqAPsiul7vAS4KaR4zh+lQZrDgsVtrSsqDjlv0bB&#10;cbJqeSMNfyfr9H1yPH2dl4lR6vlp+PwA4Wnw/+F7e6sVTF+SFG5vwhOQ8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I/3x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411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XGivMcAAADdAAAADwAAAGRycy9kb3ducmV2LnhtbESPT2vCQBTE70K/w/IKvZmNFltJ3Ugj&#10;CKbgQVuE3h7ZZ/40+zZmV43fvisUehxm5jfMYjmYVlyod7VlBZMoBkFcWF1zqeDrcz2eg3AeWWNr&#10;mRTcyMEyfRgtMNH2yju67H0pAoRdggoq77tESldUZNBFtiMO3tH2Bn2QfSl1j9cAN62cxvGLNFhz&#10;WKiwo1VFxc/+bBRkt4/D1vr8tDl+N6c8y6Y5Nkapp8fh/Q2Ep8H/h//aG63g9Xkyg/ub8ARk+g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tcaK8xwAAAN0AAAAPAAAAAAAA&#10;AAAAAAAAAKECAABkcnMvZG93bnJldi54bWxQSwUGAAAAAAQABAD5AAAAlQMAAAAA&#10;" strokecolor="#2f5496 [2408]" strokeweight="1.5pt"/>
            <v:shape id="AutoShape 37" o:spid="_x0000_s411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aM8y8cAAADdAAAADwAAAGRycy9kb3ducmV2LnhtbESPQWvCQBSE74X+h+UVvDUbFWyJWcUU&#10;CkboobYUvD2yz2w0+zZmV43/vlsoeBxm5hsmXw62FRfqfeNYwThJQRBXTjdcK/j+en9+BeEDssbW&#10;MSm4kYfl4vEhx0y7K3/SZRtqESHsM1RgQugyKX1lyKJPXEccvb3rLYYo+1rqHq8Rbls5SdOZtNhw&#10;XDDY0Zuh6rg9WwXFbfPz4UJ5Wu93h1NZFJMSD1ap0dOwmoMINIR7+L+91gpepuMZ/L2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dozzLxwAAAN0AAAAPAAAAAAAA&#10;AAAAAAAAAKECAABkcnMvZG93bnJldi54bWxQSwUGAAAAAAQABAD5AAAAlQMAAAAA&#10;" strokecolor="#2f5496 [2408]" strokeweight="1.5pt"/>
          </v:group>
        </w:pict>
      </w:r>
      <w:r w:rsidR="00612758">
        <w:rPr>
          <w:rFonts w:ascii="ALFABET98" w:hAnsi="ALFABET98"/>
          <w:color w:val="808080" w:themeColor="background1" w:themeShade="80"/>
          <w:sz w:val="72"/>
          <w:szCs w:val="72"/>
        </w:rPr>
        <w:t xml:space="preserve">E     </w:t>
      </w:r>
      <w:r w:rsidR="00612758">
        <w:rPr>
          <w:rFonts w:ascii="ALFABET98" w:hAnsi="ALFABET98"/>
          <w:sz w:val="72"/>
          <w:szCs w:val="72"/>
        </w:rPr>
        <w:t xml:space="preserve">      </w:t>
      </w:r>
    </w:p>
    <w:p w:rsidR="00612758" w:rsidRDefault="00BD3DCE" w:rsidP="0061275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104" style="position:absolute;margin-left:-16.1pt;margin-top:9.4pt;width:521.25pt;height:36.85pt;z-index:-25078476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cr7+Fg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v3K+/hYEAADxDwAADgAAAAAAAAAAAAAAAAAuAgAAZHJzL2Uyb0RvYy54bWxQSwECLQAUAAYA&#10;CAAAACEAWCsPaOAAAAAKAQAADwAAAAAAAAAAAAAAAABwBgAAZHJzL2Rvd25yZXYueG1sUEsFBgAA&#10;AAAEAAQA8wAAAH0HAAAAAA==&#10;">
            <v:group id="Group 33" o:spid="_x0000_s410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cRo5sQAAADdAAAA&#10;DwAAAAAAAAAAAAAAAACqAgAAZHJzL2Rvd25yZXYueG1sUEsFBgAAAAAEAAQA+gAAAJsDAAAAAA==&#10;">
              <v:rect id="Rectangle 34" o:spid="_x0000_s410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Fimx8UA&#10;AADdAAAADwAAAGRycy9kb3ducmV2LnhtbESPT2vCQBTE74V+h+UVvNVNKqiNrtJ/ilc1Enp7ZJ/Z&#10;0OzbkF1N/PZdodDjMDO/YZbrwTbiSp2vHStIxwkI4tLpmisF+XHzPAfhA7LGxjEpuJGH9erxYYmZ&#10;dj3v6XoIlYgQ9hkqMCG0mZS+NGTRj11LHL2z6yyGKLtK6g77CLeNfEmSqbRYc1ww2NKHofLncLEK&#10;JlXxZYr80+c2Labb0+303n9vlBo9DW8LEIGG8B/+a++0gtkkfYX7m/gE5O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WKbHxQAAAN0AAAAPAAAAAAAAAAAAAAAAAJgCAABkcnMv&#10;ZG93bnJldi54bWxQSwUGAAAAAAQABAD1AAAAigMAAAAA&#10;" strokecolor="#2f5496 [2408]" strokeweight="1.5pt">
                <v:fill opacity="0"/>
              </v:rect>
              <v:rect id="Rectangle 35" o:spid="_x0000_s410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QxT78A&#10;AADdAAAADwAAAGRycy9kb3ducmV2LnhtbERPuY7CMBDtV+IfrEGiW5xwEzAIgYAtl6sfxUMSEY9D&#10;bCD8PS5W2vLp3fNlY0rxpNoVlhXE3QgEcWp1wZmC82n7PQHhPLLG0jIpeJOD5aL1NcdE2xcf6Hn0&#10;mQgh7BJUkHtfJVK6NCeDrmsr4sBdbW3QB1hnUtf4CuGmlL0oGkmDBYeGHCta55Tejg+j4DLcVLyX&#10;hn/j7WA6vNx293VslOq0m9UMhKfG/4v/3D9awbjfC/vDm/AE5OI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YdDFP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410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CZuAscAAADdAAAADwAAAGRycy9kb3ducmV2LnhtbESPT2vCQBTE7wW/w/KE3pqNEVpJ3YgR&#10;BFPoQSuF3h7ZZ/40+zZmtxq/fVco9DjMzG+Y5Wo0nbjQ4BrLCmZRDIK4tLrhSsHxY/u0AOE8ssbO&#10;Mim4kYNVNnlYYqrtlfd0OfhKBAi7FBXU3veplK6syaCLbE8cvJMdDPogh0rqAa8BbjqZxPGzNNhw&#10;WKixp01N5ffhxyjIb2+f79YX593pqz0XeZ4U2BqlHqfj+hWEp9H/h//aO63gZZ7M4P4mPAGZ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cJm4CxwAAAN0AAAAPAAAAAAAA&#10;AAAAAAAAAKECAABkcnMvZG93bnJldi54bWxQSwUGAAAAAAQABAD5AAAAlQMAAAAA&#10;" strokecolor="#2f5496 [2408]" strokeweight="1.5pt"/>
            <v:shape id="AutoShape 37" o:spid="_x0000_s410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PTwdcYAAADdAAAADwAAAGRycy9kb3ducmV2LnhtbESPQWvCQBSE70L/w/IKvZlNI2iJrmIK&#10;ghE81JaCt0f2mUSzb2N2q/HfuwXB4zAz3zCzRW8acaHO1ZYVvEcxCOLC6ppLBT/fq+EHCOeRNTaW&#10;ScGNHCzmL4MZptpe+YsuO1+KAGGXooLK+zaV0hUVGXSRbYmDd7CdQR9kV0rd4TXATSOTOB5LgzWH&#10;hQpb+qyoOO3+jILstvndWp+f14f98ZxnWZLj0Sj19tovpyA89f4ZfrTXWsFklCTw/yY8ATm/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z08HXGAAAA3QAAAA8AAAAAAAAA&#10;AAAAAAAAoQIAAGRycy9kb3ducmV2LnhtbFBLBQYAAAAABAAEAPkAAACUAwAAAAA=&#10;" strokecolor="#2f5496 [2408]" strokeweight="1.5pt"/>
          </v:group>
        </w:pict>
      </w:r>
      <w:r w:rsidR="00612758">
        <w:rPr>
          <w:rFonts w:ascii="ALFABET98" w:hAnsi="ALFABET98"/>
          <w:color w:val="808080" w:themeColor="background1" w:themeShade="80"/>
          <w:sz w:val="72"/>
          <w:szCs w:val="72"/>
        </w:rPr>
        <w:t xml:space="preserve">E     </w:t>
      </w:r>
      <w:r w:rsidR="00612758">
        <w:rPr>
          <w:rFonts w:ascii="ALFABET98" w:hAnsi="ALFABET98"/>
          <w:sz w:val="72"/>
          <w:szCs w:val="72"/>
        </w:rPr>
        <w:t xml:space="preserve">      </w:t>
      </w:r>
    </w:p>
    <w:p w:rsidR="00612758" w:rsidRDefault="00BD3DCE" w:rsidP="0061275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098" style="position:absolute;margin-left:-16.1pt;margin-top:9.4pt;width:521.25pt;height:36.85pt;z-index:-25078374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fd6y8BYEAADxDwAADgAAAAAAAAAAAAAAAAAuAgAAZHJzL2Uyb0RvYy54bWxQSwECLQAUAAYA&#10;CAAAACEAWCsPaOAAAAAKAQAADwAAAAAAAAAAAAAAAABwBgAAZHJzL2Rvd25yZXYueG1sUEsFBgAA&#10;AAAEAAQA8wAAAH0HAAAAAA==&#10;">
            <v:group id="Group 33" o:spid="_x0000_s410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cuWoXscAAADd&#10;AAAADwAAAAAAAAAAAAAAAACqAgAAZHJzL2Rvd25yZXYueG1sUEsFBgAAAAAEAAQA+gAAAJ4DAAAA&#10;AA==&#10;">
              <v:rect id="Rectangle 34" o:spid="_x0000_s410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3lmf8UA&#10;AADdAAAADwAAAGRycy9kb3ducmV2LnhtbESPQWvCQBSE7wX/w/IEb3WjopXUVbTV4rUaCb09sq/Z&#10;0OzbkF1N/PddodDjMDPfMKtNb2txo9ZXjhVMxgkI4sLpiksF2fnwvAThA7LG2jEpuJOHzXrwtMJU&#10;u44/6XYKpYgQ9ikqMCE0qZS+MGTRj11DHL1v11oMUbal1C12EW5rOU2ShbRYcVww2NCboeLndLUK&#10;ZmW+N3n27jM7yRcfl/tl130dlBoN++0riEB9+A//tY9awctsOofHm/gE5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eWZ/xQAAAN0AAAAPAAAAAAAAAAAAAAAAAJgCAABkcnMv&#10;ZG93bnJldi54bWxQSwUGAAAAAAQABAD1AAAAigMAAAAA&#10;" strokecolor="#2f5496 [2408]" strokeweight="1.5pt">
                <v:fill opacity="0"/>
              </v:rect>
              <v:rect id="Rectangle 35" o:spid="_x0000_s410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NEMoMMA&#10;AADdAAAADwAAAGRycy9kb3ducmV2LnhtbESPQYvCMBSE74L/ITzBm6Z11V2rURZF16O66/3RPNti&#10;81KbqPXfG2HB4zAz3zCzRWNKcaPaFZYVxP0IBHFqdcGZgr/fde8LhPPIGkvLpOBBDhbzdmuGibZ3&#10;3tPt4DMRIOwSVJB7XyVSujQng65vK+LgnWxt0AdZZ1LXeA9wU8pBFI2lwYLDQo4VLXNKz4erUXAc&#10;rSr+kYZ38Xo4GR3Pm8syNkp1O833FISnxr/D/+2tVvD5MRjD6014AnL+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NEMo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10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INT7ccAAADdAAAADwAAAGRycy9kb3ducmV2LnhtbESPT2vCQBTE7wW/w/KE3uqmKWiJbqQR&#10;BFPwUFsEb4/sM3/Mvo3ZrcZv7wqFHoeZ+Q2zWA6mFRfqXW1ZweskAkFcWF1zqeDne/3yDsJ5ZI2t&#10;ZVJwIwfLdPS0wETbK3/RZedLESDsElRQed8lUrqiIoNuYjvi4B1tb9AH2ZdS93gNcNPKOIqm0mDN&#10;YaHCjlYVFafdr1GQ3T73W+vz8+Z4aM55lsU5Nkap5/HwMQfhafD/4b/2RiuYvcUzeLwJT0Cm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8g1PtxwAAAN0AAAAPAAAAAAAA&#10;AAAAAAAAAKECAABkcnMvZG93bnJldi54bWxQSwUGAAAAAAQABAD5AAAAlQMAAAAA&#10;" strokecolor="#2f5496 [2408]" strokeweight="1.5pt"/>
            <v:shape id="AutoShape 37" o:spid="_x0000_s409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RzHn8MAAADdAAAADwAAAGRycy9kb3ducmV2LnhtbERPTYvCMBC9C/sfwix409QKulSj2IUF&#10;K+xBXQRvQzO21WZSm6j135vDgsfH+54vO1OLO7WusqxgNIxAEOdWV1wo+Nv/DL5AOI+ssbZMCp7k&#10;YLn46M0x0fbBW7rvfCFCCLsEFZTeN4mULi/JoBvahjhwJ9sa9AG2hdQtPkK4qWUcRRNpsOLQUGJD&#10;3yXll93NKEifm8Ov9dl1fTqer1maxhmejVL9z241A+Gp82/xv3utFUzHcZgb3oQnIBc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0cx5/DAAAA3QAAAA8AAAAAAAAAAAAA&#10;AAAAoQIAAGRycy9kb3ducmV2LnhtbFBLBQYAAAAABAAEAPkAAACRAwAAAAA=&#10;" strokecolor="#2f5496 [2408]" strokeweight="1.5pt"/>
          </v:group>
        </w:pict>
      </w:r>
      <w:r w:rsidR="00612758">
        <w:rPr>
          <w:rFonts w:ascii="ALFABET98" w:hAnsi="ALFABET98"/>
          <w:color w:val="808080" w:themeColor="background1" w:themeShade="80"/>
          <w:sz w:val="72"/>
          <w:szCs w:val="72"/>
        </w:rPr>
        <w:t>E</w:t>
      </w:r>
      <w:r w:rsidR="00612758">
        <w:rPr>
          <w:rFonts w:ascii="ALFABET98" w:hAnsi="ALFABET98"/>
          <w:sz w:val="72"/>
          <w:szCs w:val="72"/>
        </w:rPr>
        <w:t xml:space="preserve">      </w:t>
      </w:r>
    </w:p>
    <w:p w:rsidR="00612758" w:rsidRDefault="00BD3DCE" w:rsidP="0061275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092" style="position:absolute;margin-left:-16.1pt;margin-top:9.4pt;width:521.25pt;height:36.85pt;z-index:-25078272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x&#10;uheZEgQAAPEPAAAOAAAAAAAAAAAAAAAAAC4CAABkcnMvZTJvRG9jLnhtbFBLAQItABQABgAIAAAA&#10;IQBYKw9o4AAAAAoBAAAPAAAAAAAAAAAAAAAAAGwGAABkcnMvZG93bnJldi54bWxQSwUGAAAAAAQA&#10;BADzAAAAeQcAAAAA&#10;">
            <v:group id="Group 33" o:spid="_x0000_s409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Ac4gMQAAADdAAAA&#10;DwAAAAAAAAAAAAAAAACqAgAAZHJzL2Rvd25yZXYueG1sUEsFBgAAAAAEAAQA+gAAAJsDAAAAAA==&#10;">
              <v:rect id="Rectangle 34" o:spid="_x0000_s409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v2ocUA&#10;AADdAAAADwAAAGRycy9kb3ducmV2LnhtbESPQWvCQBSE74X+h+UVequbGLAlukpbtfRajYTeHtln&#10;NjT7NmRXE/99VxA8DjPzDbNYjbYVZ+p941hBOklAEFdON1wrKPbblzcQPiBrbB2Tggt5WC0fHxaY&#10;azfwD513oRYRwj5HBSaELpfSV4Ys+onriKN3dL3FEGVfS93jEOG2ldMkmUmLDccFgx19Gqr+dier&#10;IKvLjSmLtS9sWs6+DpfDx/C7Ver5aXyfgwg0hnv41v7WCl6zLIXrm/gE5PI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m/ahxQAAAN0AAAAPAAAAAAAAAAAAAAAAAJgCAABkcnMv&#10;ZG93bnJldi54bWxQSwUGAAAAAAQABAD1AAAAigMAAAAA&#10;" strokecolor="#2f5496 [2408]" strokeweight="1.5pt">
                <v:fill opacity="0"/>
              </v:rect>
              <v:rect id="Rectangle 35" o:spid="_x0000_s409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jOcfsMA&#10;AADdAAAADwAAAGRycy9kb3ducmV2LnhtbESPS2/CMBCE75X4D9ZW6g2c8G6KQRWIx5HnfRVvk4h4&#10;HWID4d9jJKQeRzPzjWYya0wpblS7wrKCuBOBIE6tLjhTcDws22MQziNrLC2Tggc5mE1bHxNMtL3z&#10;jm57n4kAYZeggtz7KpHSpTkZdB1bEQfvz9YGfZB1JnWN9wA3pexG0VAaLDgs5FjRPKf0vL8aBafB&#10;ouK1NLyNl/3vwem8usxjo9TXZ/P7A8JT4//D7/ZGKxj1el14vQlPQE6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jOcf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09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mHDM8YAAADdAAAADwAAAGRycy9kb3ducmV2LnhtbESPQWvCQBSE74X+h+UVvNVNDWiJrtIU&#10;CkbwoBbB2yP7TKLZtzG7avz3riB4HGbmG2Yy60wtLtS6yrKCr34Egji3uuJCwf/m7/MbhPPIGmvL&#10;pOBGDmbT97cJJtpeeUWXtS9EgLBLUEHpfZNI6fKSDLq+bYiDt7etQR9kW0jd4jXATS0HUTSUBisO&#10;CyU29FtSflyfjYL0ttgurc9O8/3ucMrSdJDhwSjV++h+xiA8df4VfrbnWsEojmN4vAlPQE7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ZhwzPGAAAA3QAAAA8AAAAAAAAA&#10;AAAAAAAAoQIAAGRycy9kb3ducmV2LnhtbFBLBQYAAAAABAAEAPkAAACUAwAAAAA=&#10;" strokecolor="#2f5496 [2408]" strokeweight="1.5pt"/>
            <v:shape id="AutoShape 37" o:spid="_x0000_s409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YhbR8cAAADdAAAADwAAAGRycy9kb3ducmV2LnhtbESPT2vCQBTE7wW/w/KE3pqNf9CSuooR&#10;CkboQVsKvT2yzySafRuzq8Zv7xYEj8PM/IaZLTpTiwu1rrKsYBDFIIhzqysuFPx8f769g3AeWWNt&#10;mRTcyMFi3nuZYaLtlbd02flCBAi7BBWU3jeJlC4vyaCLbEMcvL1tDfog20LqFq8Bbmo5jOOJNFhx&#10;WCixoVVJ+XF3NgrS2+b3y/rstN7/HU5Zmg4zPBilXvvd8gOEp84/w4/2WiuYjkZj+H8TnoCc3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JiFtHxwAAAN0AAAAPAAAAAAAA&#10;AAAAAAAAAKECAABkcnMvZG93bnJldi54bWxQSwUGAAAAAAQABAD5AAAAlQMAAAAA&#10;" strokecolor="#2f5496 [2408]" strokeweight="1.5pt"/>
          </v:group>
        </w:pict>
      </w:r>
      <w:r w:rsidR="00612758">
        <w:rPr>
          <w:rFonts w:ascii="ALFABET98" w:hAnsi="ALFABET98"/>
          <w:color w:val="808080" w:themeColor="background1" w:themeShade="80"/>
          <w:sz w:val="72"/>
          <w:szCs w:val="72"/>
        </w:rPr>
        <w:t xml:space="preserve">E     </w:t>
      </w:r>
      <w:r w:rsidR="00612758">
        <w:rPr>
          <w:rFonts w:ascii="ALFABET98" w:hAnsi="ALFABET98"/>
          <w:sz w:val="72"/>
          <w:szCs w:val="72"/>
        </w:rPr>
        <w:t xml:space="preserve">      </w:t>
      </w:r>
    </w:p>
    <w:p w:rsidR="00612758" w:rsidRDefault="00BD3DCE" w:rsidP="0061275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086" style="position:absolute;margin-left:-16.1pt;margin-top:9.4pt;width:521.25pt;height:36.85pt;z-index:-25078169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">
            <v:group id="Group 33" o:spid="_x0000_s408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oogVvxgAAAN0A&#10;AAAPAAAAAAAAAAAAAAAAAKoCAABkcnMvZG93bnJldi54bWxQSwUGAAAAAAQABAD6AAAAnQMAAAAA&#10;">
              <v:rect id="Rectangle 34" o:spid="_x0000_s409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7LTsYA&#10;AADdAAAADwAAAGRycy9kb3ducmV2LnhtbESPQWvCQBSE70L/w/IKvZmNBrSkrtLaKr3WRkJvj+wz&#10;G8y+Ddmtif/eLRQ8DjPzDbPajLYVF+p941jBLElBEFdON1wrKL5302cQPiBrbB2Tgit52KwfJivM&#10;tRv4iy6HUIsIYZ+jAhNCl0vpK0MWfeI64uidXG8xRNnXUvc4RLht5TxNF9Jiw3HBYEdbQ9X58GsV&#10;ZHX5Ycri3Rd2Vi72x+vxbfjZKfX0OL6+gAg0hnv4v/2pFSyzbAl/b+ITkO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T7LTsYAAADdAAAADwAAAAAAAAAAAAAAAACYAgAAZHJz&#10;L2Rvd25yZXYueG1sUEsFBgAAAAAEAAQA9QAAAIsDAAAAAA==&#10;" strokecolor="#2f5496 [2408]" strokeweight="1.5pt">
                <v:fill opacity="0"/>
              </v:rect>
              <v:rect id="Rectangle 35" o:spid="_x0000_s409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9urlL8A&#10;AADdAAAADwAAAGRycy9kb3ducmV2LnhtbERPuY7CMBDtV+IfrEGiAyfcBAxCIHYpOftRPCQR8TjE&#10;BrJ/vy6Qtnx692LVmFK8qHaFZQVxLwJBnFpdcKbgct51pyCcR9ZYWiYFv+RgtWx9LTDR9s1Hep18&#10;JkIIuwQV5N5XiZQuzcmg69mKOHA3Wxv0AdaZ1DW+Q7gpZT+KxtJgwaEhx4o2OaX309MouI62Ff9I&#10;w4d4N5yNrvfvxyY2SnXazXoOwlPj/8Uf914rmAwGYW54E56AXP4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j26uU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408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4n02cYAAADdAAAADwAAAGRycy9kb3ducmV2LnhtbESPQWvCQBSE7wX/w/KE3pqNCmpTVzFC&#10;wQg9aEuht0f2mUSzb2N21fjv3YLgcZiZb5jZojO1uFDrKssKBlEMgji3uuJCwc/359sUhPPIGmvL&#10;pOBGDhbz3ssME22vvKXLzhciQNglqKD0vkmkdHlJBl1kG+Lg7W1r0AfZFlK3eA1wU8thHI+lwYrD&#10;QokNrUrKj7uzUZDeNr9f1men9f7vcMrSdJjhwSj12u+WHyA8df4ZfrTXWsFkNHqH/zfhCcj5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eJ9NnGAAAA3QAAAA8AAAAAAAAA&#10;AAAAAAAAoQIAAGRycy9kb3ducmV2LnhtbFBLBQYAAAAABAAEAPkAAACUAwAAAAA=&#10;" strokecolor="#2f5496 [2408]" strokeweight="1.5pt"/>
            <v:shape id="AutoShape 37" o:spid="_x0000_s408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rUuOcQAAADdAAAADwAAAGRycy9kb3ducmV2LnhtbERPy2rCQBTdC/2H4Ra600ltaUvqRBpB&#10;MEIX2iK4u2SueTRzJ2amSfx7ZyG4PJz3YjmaRvTUucqygudZBII4t7riQsHvz3r6AcJ5ZI2NZVJw&#10;IQfL5GGywFjbgXfU730hQgi7GBWU3rexlC4vyaCb2ZY4cCfbGfQBdoXUHQ4h3DRyHkVv0mDFoaHE&#10;llYl5X/7f6MgvWwP39Zn583pWJ+zNJ1nWBulnh7Hr08QnkZ/F9/cG63g/eU17A9vwhOQyR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utS45xAAAAN0AAAAPAAAAAAAAAAAA&#10;AAAAAKECAABkcnMvZG93bnJldi54bWxQSwUGAAAAAAQABAD5AAAAkgMAAAAA&#10;" strokecolor="#2f5496 [2408]" strokeweight="1.5pt"/>
          </v:group>
        </w:pict>
      </w:r>
      <w:r w:rsidR="00612758">
        <w:rPr>
          <w:rFonts w:ascii="ALFABET98" w:hAnsi="ALFABET98"/>
          <w:color w:val="808080" w:themeColor="background1" w:themeShade="80"/>
          <w:sz w:val="72"/>
          <w:szCs w:val="72"/>
        </w:rPr>
        <w:t xml:space="preserve">E    </w:t>
      </w:r>
      <w:r w:rsidR="00612758">
        <w:rPr>
          <w:rFonts w:ascii="ALFABET98" w:hAnsi="ALFABET98"/>
          <w:sz w:val="72"/>
          <w:szCs w:val="72"/>
        </w:rPr>
        <w:t xml:space="preserve">      </w:t>
      </w:r>
    </w:p>
    <w:p w:rsidR="00612758" w:rsidRDefault="00BD3DCE" w:rsidP="0061275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080" style="position:absolute;margin-left:-16.1pt;margin-top:9.4pt;width:521.25pt;height:36.85pt;z-index:-25078067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">
            <v:group id="Group 33" o:spid="_x0000_s408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T59wEccAAADd&#10;AAAADwAAAAAAAAAAAAAAAACqAgAAZHJzL2Rvd25yZXYueG1sUEsFBgAAAAAEAAQA+gAAAJ4DAAAA&#10;AA==&#10;">
              <v:rect id="Rectangle 34" o:spid="_x0000_s408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O+MMYA&#10;AADdAAAADwAAAGRycy9kb3ducmV2LnhtbESPQWvCQBSE70L/w/IKvelGU2yJrlLbKr1qI6G3R/aZ&#10;Dc2+Ddmtif/eLQgeh5n5hlmuB9uIM3W+dqxgOklAEJdO11wpyL+341cQPiBrbByTggt5WK8eRkvM&#10;tOt5T+dDqESEsM9QgQmhzaT0pSGLfuJa4uidXGcxRNlVUnfYR7ht5CxJ5tJizXHBYEvvhsrfw59V&#10;kFbFpynyD5/baTHfHS/HTf+zVerpcXhbgAg0hHv41v7SCl7S5xT+38QnIF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gO+MMYAAADdAAAADwAAAAAAAAAAAAAAAACYAgAAZHJz&#10;L2Rvd25yZXYueG1sUEsFBgAAAAAEAAQA9QAAAIsDAAAAAA==&#10;" strokecolor="#2f5496 [2408]" strokeweight="1.5pt">
                <v:fill opacity="0"/>
              </v:rect>
              <v:rect id="Rectangle 35" o:spid="_x0000_s408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pDS7MUA&#10;AADdAAAADwAAAGRycy9kb3ducmV2LnhtbESPzW7CMBCE75V4B2uReiNOSqBtGoMQFYUj5ee+irdJ&#10;lHidxi6kb18jIfU4mplvNPlyMK24UO9qywqSKAZBXFhdc6ngdNxMXkA4j6yxtUwKfsnBcjF6yDHT&#10;9sqfdDn4UgQIuwwVVN53mZSuqMigi2xHHLwv2xv0Qfal1D1eA9y08imO59JgzWGhwo7WFRXN4cco&#10;OM/eO95Kw/tkk77Ozs3H9zoxSj2Oh9UbCE+D/w/f2zut4HmapnB7E56AX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6kNLs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408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sKNoccAAADdAAAADwAAAGRycy9kb3ducmV2LnhtbESPQWvCQBSE7wX/w/KE3upGq1aiq5hC&#10;wQgetKXg7ZF9JtHs25hdNf57Vyj0OMzMN8xs0ZpKXKlxpWUF/V4EgjizuuRcwc/319sEhPPIGivL&#10;pOBODhbzzssMY21vvKXrzuciQNjFqKDwvo6ldFlBBl3P1sTBO9jGoA+yyaVu8BbgppKDKBpLgyWH&#10;hQJr+iwoO+0uRkFyX/9urE/Pq8P+eE6TZJDi0Sj12m2XUxCeWv8f/muvtIKP9+EInm/CE5DzB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+wo2hxwAAAN0AAAAPAAAAAAAA&#10;AAAAAAAAAKECAABkcnMvZG93bnJldi54bWxQSwUGAAAAAAQABAD5AAAAlQMAAAAA&#10;" strokecolor="#2f5496 [2408]" strokeweight="1.5pt"/>
            <v:shape id="AutoShape 37" o:spid="_x0000_s408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hAT1scAAADdAAAADwAAAGRycy9kb3ducmV2LnhtbESPT2vCQBTE74LfYXmCN7OpLVaiqzSF&#10;gil48A+Ct0f2mcRm38bsqvHbdwtCj8PM/IaZLztTixu1rrKs4CWKQRDnVldcKNjvvkZTEM4ja6wt&#10;k4IHOVgu+r05JtreeUO3rS9EgLBLUEHpfZNI6fKSDLrINsTBO9nWoA+yLaRu8R7gppbjOJ5IgxWH&#10;hRIb+iwp/9lejYL08X1YW59dVqfj+ZKl6TjDs1FqOOg+ZiA8df4//GyvtIL317cJ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OEBPWxwAAAN0AAAAPAAAAAAAA&#10;AAAAAAAAAKECAABkcnMvZG93bnJldi54bWxQSwUGAAAAAAQABAD5AAAAlQMAAAAA&#10;" strokecolor="#2f5496 [2408]" strokeweight="1.5pt"/>
          </v:group>
        </w:pict>
      </w:r>
      <w:r w:rsidR="00612758">
        <w:rPr>
          <w:rFonts w:ascii="ALFABET98" w:hAnsi="ALFABET98"/>
          <w:color w:val="808080" w:themeColor="background1" w:themeShade="80"/>
          <w:sz w:val="72"/>
          <w:szCs w:val="72"/>
        </w:rPr>
        <w:t xml:space="preserve">E    </w:t>
      </w:r>
      <w:r w:rsidR="00612758">
        <w:rPr>
          <w:rFonts w:ascii="ALFABET98" w:hAnsi="ALFABET98"/>
          <w:sz w:val="72"/>
          <w:szCs w:val="72"/>
        </w:rPr>
        <w:t xml:space="preserve">      </w:t>
      </w:r>
    </w:p>
    <w:p w:rsidR="00612758" w:rsidRPr="00612758" w:rsidRDefault="00612758" w:rsidP="00612758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72"/>
          <w:szCs w:val="72"/>
        </w:rPr>
        <w:t xml:space="preserve">                 </w:t>
      </w:r>
      <w:r>
        <w:rPr>
          <w:rFonts w:ascii="ALFABET98" w:hAnsi="ALFABET98"/>
          <w:sz w:val="36"/>
          <w:szCs w:val="36"/>
        </w:rPr>
        <w:t>18</w:t>
      </w:r>
      <w:r>
        <w:rPr>
          <w:rFonts w:ascii="ALFABET98" w:hAnsi="ALFABET98"/>
          <w:sz w:val="72"/>
          <w:szCs w:val="72"/>
        </w:rPr>
        <w:t xml:space="preserve">                                 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        </w:t>
      </w:r>
      <w:r>
        <w:rPr>
          <w:rFonts w:ascii="ALFABET98" w:hAnsi="ALFABET98"/>
          <w:sz w:val="36"/>
          <w:szCs w:val="36"/>
        </w:rPr>
        <w:t xml:space="preserve">                                                         </w:t>
      </w:r>
    </w:p>
    <w:p w:rsidR="00612758" w:rsidRDefault="00612758" w:rsidP="00612758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t>Sayın velim, üzerinden geçip, boşlukları  yazalım.</w:t>
      </w:r>
    </w:p>
    <w:p w:rsidR="00612758" w:rsidRDefault="00BD3DCE" w:rsidP="0061275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808080" w:themeColor="background1" w:themeShade="80"/>
          <w:sz w:val="72"/>
          <w:szCs w:val="72"/>
          <w:lang w:eastAsia="tr-TR"/>
        </w:rPr>
        <w:pict>
          <v:group id="_x0000_s4074" style="position:absolute;margin-left:-16.1pt;margin-top:9.4pt;width:521.25pt;height:36.85pt;z-index:-25077862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6NB/Fg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JujQfxYEAADxDwAADgAAAAAAAAAAAAAAAAAuAgAAZHJzL2Uyb0RvYy54bWxQSwECLQAUAAYA&#10;CAAAACEAWCsPaOAAAAAKAQAADwAAAAAAAAAAAAAAAABwBgAAZHJzL2Rvd25yZXYueG1sUEsFBgAA&#10;AAAEAAQA8wAAAH0HAAAAAA==&#10;">
            <v:group id="Group 33" o:spid="_x0000_s407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ud0f7wwAAAN0AAAAP&#10;AAAAAAAAAAAAAAAAAKoCAABkcnMvZG93bnJldi54bWxQSwUGAAAAAAQABAD6AAAAmgMAAAAA&#10;">
              <v:rect id="Rectangle 34" o:spid="_x0000_s407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+uJ2scA&#10;AADdAAAADwAAAGRycy9kb3ducmV2LnhtbESPS2vDMBCE74X8B7GF3hI5D9LWjRLS5kGvTR1Mb4u1&#10;tUyslbHU2Pn3USDQ4zAz3zCLVW9rcabWV44VjEcJCOLC6YpLBdn3bvgCwgdkjbVjUnAhD6vl4GGB&#10;qXYdf9H5EEoRIexTVGBCaFIpfWHIoh+5hjh6v661GKJsS6lb7CLc1nKSJHNpseK4YLChD0PF6fBn&#10;FUzLfGvybOMzO87n++Pl+N797JR6euzXbyAC9eE/fG9/agXP09kr3N7EJyC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fridrHAAAA3QAAAA8AAAAAAAAAAAAAAAAAmAIAAGRy&#10;cy9kb3ducmV2LnhtbFBLBQYAAAAABAAEAPUAAACMAwAAAAA=&#10;" strokecolor="#2f5496 [2408]" strokeweight="1.5pt">
                <v:fill opacity="0"/>
              </v:rect>
              <v:rect id="Rectangle 35" o:spid="_x0000_s407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JCMsAA&#10;AADdAAAADwAAAGRycy9kb3ducmV2LnhtbERPyW7CMBC9V+IfrEHqrTiBhiVgEKJiObLeR/GQRMTj&#10;ELsQ/h4fKvX49PbZojWVeFDjSssK4l4EgjizuuRcwfm0/hqDcB5ZY2WZFLzIwWLe+Zhhqu2TD/Q4&#10;+lyEEHYpKii8r1MpXVaQQdezNXHgrrYx6ANscqkbfIZwU8l+FA2lwZJDQ4E1rQrKbsdfo+CS/NS8&#10;lYb38fp7klxum/sqNkp9dtvlFISn1v+L/9w7rWA0SML+8CY8ATl/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HJCMs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407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CAdf8cAAADdAAAADwAAAGRycy9kb3ducmV2LnhtbESPT2vCQBTE70K/w/IKvZmNFltJ3Ugj&#10;CKbgQVuE3h7ZZ/40+zZmV43fvisUehxm5jfMYjmYVlyod7VlBZMoBkFcWF1zqeDrcz2eg3AeWWNr&#10;mRTcyMEyfRgtMNH2yju67H0pAoRdggoq77tESldUZNBFtiMO3tH2Bn2QfSl1j9cAN62cxvGLNFhz&#10;WKiwo1VFxc/+bBRkt4/D1vr8tDl+N6c8y6Y5Nkapp8fh/Q2Ep8H/h//aG63g9Xk2gfub8ARk+g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EIB1/xwAAAN0AAAAPAAAAAAAA&#10;AAAAAAAAAKECAABkcnMvZG93bnJldi54bWxQSwUGAAAAAAQABAD5AAAAlQMAAAAA&#10;" strokecolor="#2f5496 [2408]" strokeweight="1.5pt"/>
            <v:shape id="AutoShape 37" o:spid="_x0000_s407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PKDCMcAAADdAAAADwAAAGRycy9kb3ducmV2LnhtbESPT2vCQBTE70K/w/IKvemmKdqSupFG&#10;EIzQg7YUentkX/7Y7NuYXTV+e7cgeBxm5jfMfDGYVpyod41lBc+TCARxYXXDlYLvr9X4DYTzyBpb&#10;y6TgQg4W6cNojom2Z97SaecrESDsElRQe98lUrqiJoNuYjvi4JW2N+iD7CupezwHuGllHEUzabDh&#10;sFBjR8uair/d0SjILpufT+vzw7r83R/yLItz3Bulnh6Hj3cQngZ/D9/aa63g9WUaw/+b8ARke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08oMIxwAAAN0AAAAPAAAAAAAA&#10;AAAAAAAAAKECAABkcnMvZG93bnJldi54bWxQSwUGAAAAAAQABAD5AAAAlQMAAAAA&#10;" strokecolor="#2f5496 [2408]" strokeweight="1.5pt"/>
          </v:group>
        </w:pict>
      </w:r>
      <w:r w:rsidR="00612758">
        <w:rPr>
          <w:rFonts w:ascii="ALFABET98" w:hAnsi="ALFABET98"/>
          <w:sz w:val="72"/>
          <w:szCs w:val="72"/>
        </w:rPr>
        <w:t xml:space="preserve">E     E     E     E     E              </w:t>
      </w:r>
      <w:r w:rsidR="00612758" w:rsidRPr="0024361A">
        <w:rPr>
          <w:rFonts w:ascii="ALFABET98" w:hAnsi="ALFABET98"/>
          <w:sz w:val="72"/>
          <w:szCs w:val="72"/>
        </w:rPr>
        <w:t xml:space="preserve"> </w:t>
      </w:r>
      <w:r w:rsidR="00612758"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612758" w:rsidRDefault="00BD3DCE" w:rsidP="0061275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068" style="position:absolute;margin-left:-16.1pt;margin-top:9.4pt;width:521.25pt;height:36.85pt;z-index:-25077760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fwW3ohYEAADxDwAADgAAAAAAAAAAAAAAAAAuAgAAZHJzL2Uyb0RvYy54bWxQSwECLQAUAAYA&#10;CAAAACEAWCsPaOAAAAAKAQAADwAAAAAAAAAAAAAAAABwBgAAZHJzL2Rvd25yZXYueG1sUEsFBgAA&#10;AAAEAAQA8wAAAH0HAAAAAA==&#10;">
            <v:group id="Group 33" o:spid="_x0000_s407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q49sjxgAAAN0A&#10;AAAPAAAAAAAAAAAAAAAAAKoCAABkcnMvZG93bnJldi54bWxQSwUGAAAAAAQABAD6AAAAnQMAAAAA&#10;">
              <v:rect id="Rectangle 34" o:spid="_x0000_s407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38VAsUA&#10;AADdAAAADwAAAGRycy9kb3ducmV2LnhtbESPQWvCQBSE74L/YXlCb3WjopbUVdRq6VUbCb09sq/Z&#10;0OzbkF1N/PfdQsHjMDPfMKtNb2txo9ZXjhVMxgkI4sLpiksF2efx+QWED8gaa8ek4E4eNuvhYIWp&#10;dh2f6HYOpYgQ9ikqMCE0qZS+MGTRj11DHL1v11oMUbal1C12EW5rOU2ShbRYcVww2NDeUPFzvloF&#10;szI/mDx785md5Iv3y/2y676OSj2N+u0riEB9eIT/2x9awXI2n8Pfm/gE5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fxUCxQAAAN0AAAAPAAAAAAAAAAAAAAAAAJgCAABkcnMv&#10;ZG93bnJldi54bWxQSwUGAAAAAAQABAD1AAAAigMAAAAA&#10;" strokecolor="#2f5496 [2408]" strokeweight="1.5pt">
                <v:fill opacity="0"/>
              </v:rect>
              <v:rect id="Rectangle 35" o:spid="_x0000_s407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Nd/3cQA&#10;AADdAAAADwAAAGRycy9kb3ducmV2LnhtbESPS2/CMBCE75X4D9Yi9VacUMIjYFAFgnLkeV/FSxIR&#10;r0PsQvj3daVKHEcz841mtmhNJe7UuNKygrgXgSDOrC45V3A6rj/GIJxH1lhZJgVPcrCYd95mmGr7&#10;4D3dDz4XAcIuRQWF93UqpcsKMuh6tiYO3sU2Bn2QTS51g48AN5XsR9FQGiw5LBRY07Kg7Hr4MQrO&#10;yarmb2l4F68Hk+R83dyWsVHqvdt+TUF4av0r/N/eagWjz2QIf2/CE5Dz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DXf93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07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IUgkMcAAADdAAAADwAAAGRycy9kb3ducmV2LnhtbESPT2vCQBTE7wW/w/IK3uqmSmuJbsQU&#10;CqbgQS2Ct0f25Y9m38bsVuO37woFj8PM/IaZL3rTiAt1rras4HUUgSDOra65VPCz+3r5AOE8ssbG&#10;Mim4kYNFMniaY6ztlTd02fpSBAi7GBVU3rexlC6vyKAb2ZY4eIXtDPogu1LqDq8Bbho5jqJ3abDm&#10;sFBhS58V5aftr1GQ3r73a+uz86o4HM9Zmo4zPBqlhs/9cgbCU+8f4f/2SiuYTt6mcH8TnoB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khSCQxwAAAN0AAAAPAAAAAAAA&#10;AAAAAAAAAKECAABkcnMvZG93bnJldi54bWxQSwUGAAAAAAQABAD5AAAAlQMAAAAA&#10;" strokecolor="#2f5496 [2408]" strokeweight="1.5pt"/>
            <v:shape id="AutoShape 37" o:spid="_x0000_s406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Rq04sQAAADdAAAADwAAAGRycy9kb3ducmV2LnhtbERPy2rCQBTdC/2H4Ra600ktfZA6kUYQ&#10;jNCFtgjuLplrHs3ciZlpEv/eWQguD+e9WI6mET11rrKs4HkWgSDOra64UPD7s55+gHAeWWNjmRRc&#10;yMEyeZgsMNZ24B31e1+IEMIuRgWl920spctLMuhmtiUO3Ml2Bn2AXSF1h0MIN42cR9GbNFhxaCix&#10;pVVJ+d/+3yhIL9vDt/XZeXM61ucsTecZ1kapp8fx6xOEp9HfxTf3Rit4f3kNc8Ob8ARkc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VGrTixAAAAN0AAAAPAAAAAAAAAAAA&#10;AAAAAKECAABkcnMvZG93bnJldi54bWxQSwUGAAAAAAQABAD5AAAAkgMAAAAA&#10;" strokecolor="#2f5496 [2408]" strokeweight="1.5pt"/>
          </v:group>
        </w:pict>
      </w:r>
      <w:r w:rsidR="00612758">
        <w:rPr>
          <w:rFonts w:ascii="ALFABET98" w:hAnsi="ALFABET98"/>
          <w:color w:val="808080" w:themeColor="background1" w:themeShade="80"/>
          <w:sz w:val="72"/>
          <w:szCs w:val="72"/>
        </w:rPr>
        <w:t xml:space="preserve">E     E     E     E   </w:t>
      </w:r>
      <w:r w:rsidR="00612758">
        <w:rPr>
          <w:rFonts w:ascii="ALFABET98" w:hAnsi="ALFABET98"/>
          <w:sz w:val="72"/>
          <w:szCs w:val="72"/>
        </w:rPr>
        <w:t xml:space="preserve">      </w:t>
      </w:r>
    </w:p>
    <w:p w:rsidR="00612758" w:rsidRDefault="00BD3DCE" w:rsidP="0061275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062" style="position:absolute;margin-left:-16.1pt;margin-top:9.4pt;width:521.25pt;height:36.85pt;z-index:-25077657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1&#10;iXAKEgQAAPEPAAAOAAAAAAAAAAAAAAAAAC4CAABkcnMvZTJvRG9jLnhtbFBLAQItABQABgAIAAAA&#10;IQBYKw9o4AAAAAoBAAAPAAAAAAAAAAAAAAAAAGwGAABkcnMvZG93bnJldi54bWxQSwUGAAAAAAQA&#10;BADzAAAAeQcAAAAA&#10;">
            <v:group id="Group 33" o:spid="_x0000_s406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Ju0F53CAAAA3QAAAA8A&#10;AAAAAAAAAAAAAAAAqgIAAGRycy9kb3ducmV2LnhtbFBLBQYAAAAABAAEAPoAAACZAwAAAAA=&#10;">
              <v:rect id="Rectangle 34" o:spid="_x0000_s406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jZvMYA&#10;AADdAAAADwAAAGRycy9kb3ducmV2LnhtbESPT2vCQBTE74V+h+UVequbVEhLdJX+0eK1Ggm9PbLP&#10;bGj2bciuJn57VxA8DjPzG2a+HG0rTtT7xrGCdJKAIK6cbrhWUOzWL+8gfEDW2DomBWfysFw8Pswx&#10;127gXzptQy0ihH2OCkwIXS6lrwxZ9BPXEUfv4HqLIcq+lrrHIcJtK1+TJJMWG44LBjv6MlT9b49W&#10;wbQuV6Ysvn1h0zL72Z/3n8PfWqnnp/FjBiLQGO7hW3ujFbxNsxSub+ITkIs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ijZvMYAAADdAAAADwAAAAAAAAAAAAAAAACYAgAAZHJz&#10;L2Rvd25yZXYueG1sUEsFBgAAAAAEAAQA9QAAAIsDAAAAAA==&#10;" strokecolor="#2f5496 [2408]" strokeweight="1.5pt">
                <v:fill opacity="0"/>
              </v:rect>
              <v:rect id="Rectangle 35" o:spid="_x0000_s406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YCzY8MA&#10;AADdAAAADwAAAGRycy9kb3ducmV2LnhtbESPQYvCMBSE74L/ITzBm6Z11V2rURZF16O66/3RPNti&#10;81KbqPXfG2HB4zAz3zCzRWNKcaPaFZYVxP0IBHFqdcGZgr/fde8LhPPIGkvLpOBBDhbzdmuGibZ3&#10;3tPt4DMRIOwSVJB7XyVSujQng65vK+LgnWxt0AdZZ1LXeA9wU8pBFI2lwYLDQo4VLXNKz4erUXAc&#10;rSr+kYZ38Xo4GR3Pm8syNkp1O833FISnxr/D/+2tVvD5MR7A6014AnL+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YCzY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06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dLsLsUAAADdAAAADwAAAGRycy9kb3ducmV2LnhtbESPQYvCMBSE78L+h/AWvGm6CirVKHZB&#10;sIKH1WXB26N5ttXmpTZR6783C4LHYWa+YWaL1lTiRo0rLSv46kcgiDOrS84V/O5XvQkI55E1VpZJ&#10;wYMcLOYfnRnG2t75h247n4sAYRejgsL7OpbSZQUZdH1bEwfvaBuDPsgml7rBe4CbSg6iaCQNlhwW&#10;Cqzpu6DsvLsaBclj87e1Pr2sj4fTJU2SQYono1T3s11OQXhq/Tv8aq+1gvFwNIT/N+EJyPkT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dLsLsUAAADdAAAADwAAAAAAAAAA&#10;AAAAAAChAgAAZHJzL2Rvd25yZXYueG1sUEsFBgAAAAAEAAQA+QAAAJMDAAAAAA==&#10;" strokecolor="#2f5496 [2408]" strokeweight="1.5pt"/>
            <v:shape id="AutoShape 37" o:spid="_x0000_s406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jt0WscAAADdAAAADwAAAGRycy9kb3ducmV2LnhtbESPT2vCQBTE74LfYXmCN7OpLVaiqzSF&#10;gil48A+Ct0f2mcRm38bsqvHbdwtCj8PM/IaZLztTixu1rrKs4CWKQRDnVldcKNjvvkZTEM4ja6wt&#10;k4IHOVgu+r05JtreeUO3rS9EgLBLUEHpfZNI6fKSDLrINsTBO9nWoA+yLaRu8R7gppbjOJ5IgxWH&#10;hRIb+iwp/9lejYL08X1YW59dVqfj+ZKl6TjDs1FqOOg+ZiA8df4//GyvtIL318kb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aO3RaxwAAAN0AAAAPAAAAAAAA&#10;AAAAAAAAAKECAABkcnMvZG93bnJldi54bWxQSwUGAAAAAAQABAD5AAAAlQMAAAAA&#10;" strokecolor="#2f5496 [2408]" strokeweight="1.5pt"/>
          </v:group>
        </w:pict>
      </w:r>
      <w:r w:rsidR="00612758">
        <w:rPr>
          <w:rFonts w:ascii="ALFABET98" w:hAnsi="ALFABET98"/>
          <w:color w:val="808080" w:themeColor="background1" w:themeShade="80"/>
          <w:sz w:val="72"/>
          <w:szCs w:val="72"/>
        </w:rPr>
        <w:t xml:space="preserve">E     E    </w:t>
      </w:r>
      <w:r w:rsidR="00612758">
        <w:rPr>
          <w:rFonts w:ascii="ALFABET98" w:hAnsi="ALFABET98"/>
          <w:sz w:val="72"/>
          <w:szCs w:val="72"/>
        </w:rPr>
        <w:t xml:space="preserve">      </w:t>
      </w:r>
    </w:p>
    <w:p w:rsidR="00612758" w:rsidRDefault="00BD3DCE" w:rsidP="0061275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056" style="position:absolute;margin-left:-16.1pt;margin-top:9.4pt;width:521.25pt;height:36.85pt;z-index:-25077555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AlC3cUXBAAA8Q8AAA4AAAAAAAAAAAAAAAAALgIAAGRycy9lMm9Eb2MueG1sUEsBAi0AFAAG&#10;AAgAAAAhAFgrD2jgAAAACgEAAA8AAAAAAAAAAAAAAAAAcQYAAGRycy9kb3ducmV2LnhtbFBLBQYA&#10;AAAABAAEAPMAAAB+BwAAAAA=&#10;">
            <v:group id="Group 33" o:spid="_x0000_s405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7ESpyxgAAAN0A&#10;AAAPAAAAAAAAAAAAAAAAAKoCAABkcnMvZG93bnJldi54bWxQSwUGAAAAAAQABAD6AAAAnQMAAAAA&#10;">
              <v:rect id="Rectangle 34" o:spid="_x0000_s406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3kU8UA&#10;AADdAAAADwAAAGRycy9kb3ducmV2LnhtbESPQWvCQBSE7wX/w/KE3urGClGiq2hbS6/VSPD2yD6z&#10;wezbkN2a+O+7hYLHYWa+YVabwTbiRp2vHSuYThIQxKXTNVcK8uP+ZQHCB2SNjWNScCcPm/XoaYWZ&#10;dj1/0+0QKhEh7DNUYEJoMyl9aciin7iWOHoX11kMUXaV1B32EW4b+ZokqbRYc1ww2NKbofJ6+LEK&#10;ZlXxYYr83ed2WqSfp/tp15/3Sj2Ph+0SRKAhPML/7S+tYD5L5/D3Jj4Bu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jeRTxQAAAN0AAAAPAAAAAAAAAAAAAAAAAJgCAABkcnMv&#10;ZG93bnJldi54bWxQSwUGAAAAAAQABAD1AAAAigMAAAAA&#10;" strokecolor="#2f5496 [2408]" strokeweight="1.5pt">
                <v:fill opacity="0"/>
              </v:rect>
              <v:rect id="Rectangle 35" o:spid="_x0000_s406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iEicIA&#10;AADdAAAADwAAAGRycy9kb3ducmV2LnhtbERPTU/CQBC9k/gfNmPijW6LUrSyEIOpcoQC90l3bBu6&#10;s6W70vrv3QMJx5f3vVyPphVX6l1jWUESxSCIS6sbrhQcD/n0FYTzyBpby6TgjxysVw+TJWbaDryn&#10;a+ErEULYZaig9r7LpHRlTQZdZDviwP3Y3qAPsK+k7nEI4aaVszhOpcGGQ0ONHW1qKs/Fr1Fwmn92&#10;/C0N75L85W1+On9dNolR6ulx/HgH4Wn0d/HNvdUKFs9pmBvehCcgV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aISJ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405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DrbxMYAAADdAAAADwAAAGRycy9kb3ducmV2LnhtbESPQWvCQBSE70L/w/IK3nRTBW2jqzQF&#10;IRE8aEvB2yP7TGKzb2N21fjvXUHocZiZb5j5sjO1uFDrKssK3oYRCOLc6ooLBT/fq8E7COeRNdaW&#10;ScGNHCwXL705xtpeeUuXnS9EgLCLUUHpfRNL6fKSDLqhbYiDd7CtQR9kW0jd4jXATS1HUTSRBisO&#10;CyU29FVS/rc7GwXJbf27sT47pYf98ZQlySjDo1Gq/9p9zkB46vx/+NlOtYLpePIBjzfhCcjF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Q628TGAAAA3QAAAA8AAAAAAAAA&#10;AAAAAAAAoQIAAGRycy9kb3ducmV2LnhtbFBLBQYAAAAABAAEAPkAAACUAwAAAAA=&#10;" strokecolor="#2f5496 [2408]" strokeweight="1.5pt"/>
            <v:shape id="AutoShape 37" o:spid="_x0000_s405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NnkhMQAAADdAAAADwAAAGRycy9kb3ducmV2LnhtbERPTWvCQBC9F/wPywi91Y0pVImuoREK&#10;ptCDWgrehuyYxGZnY3abxH/fPQgeH+97nY6mET11rrasYD6LQBAXVtdcKvg+frwsQTiPrLGxTApu&#10;5CDdTJ7WmGg78J76gy9FCGGXoILK+zaR0hUVGXQz2xIH7mw7gz7ArpS6wyGEm0bGUfQmDdYcGips&#10;aVtR8Xv4Mwqy2+fPl/X5dXc+Xa55lsU5XoxSz9PxfQXC0+gf4rt7pxUsXhdhf3gTnoDc/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g2eSExAAAAN0AAAAPAAAAAAAAAAAA&#10;AAAAAKECAABkcnMvZG93bnJldi54bWxQSwUGAAAAAAQABAD5AAAAkgMAAAAA&#10;" strokecolor="#2f5496 [2408]" strokeweight="1.5pt"/>
          </v:group>
        </w:pict>
      </w:r>
      <w:r w:rsidR="00612758">
        <w:rPr>
          <w:rFonts w:ascii="ALFABET98" w:hAnsi="ALFABET98"/>
          <w:color w:val="808080" w:themeColor="background1" w:themeShade="80"/>
          <w:sz w:val="72"/>
          <w:szCs w:val="72"/>
        </w:rPr>
        <w:t>E     E</w:t>
      </w:r>
      <w:r w:rsidR="00612758">
        <w:rPr>
          <w:rFonts w:ascii="ALFABET98" w:hAnsi="ALFABET98"/>
          <w:sz w:val="72"/>
          <w:szCs w:val="72"/>
        </w:rPr>
        <w:t xml:space="preserve">      </w:t>
      </w:r>
    </w:p>
    <w:p w:rsidR="00612758" w:rsidRDefault="00BD3DCE" w:rsidP="0061275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050" style="position:absolute;margin-left:-16.1pt;margin-top:9.4pt;width:521.25pt;height:36.85pt;z-index:-25077452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">
            <v:group id="Group 33" o:spid="_x0000_s405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B87qsxgAAAN0A&#10;AAAPAAAAAAAAAAAAAAAAAKoCAABkcnMvZG93bnJldi54bWxQSwUGAAAAAAQABAD6AAAAnQMAAAAA&#10;">
              <v:rect id="Rectangle 34" o:spid="_x0000_s405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90jcYA&#10;AADdAAAADwAAAGRycy9kb3ducmV2LnhtbESPQWvCQBSE70L/w/IKvZmNBrSkrtLaKr3WRkJvj+wz&#10;G8y+Ddmtif/eLRQ8DjPzDbPajLYVF+p941jBLElBEFdON1wrKL5302cQPiBrbB2Tgit52KwfJivM&#10;tRv4iy6HUIsIYZ+jAhNCl0vpK0MWfeI64uidXG8xRNnXUvc4RLht5TxNF9Jiw3HBYEdbQ9X58GsV&#10;ZHX5Ycri3Rd2Vi72x+vxbfjZKfX0OL6+gAg0hnv4v/2pFSyzZQZ/b+ITkO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G90jcYAAADdAAAADwAAAAAAAAAAAAAAAACYAgAAZHJz&#10;L2Rvd25yZXYueG1sUEsFBgAAAAAEAAQA9QAAAIsDAAAAAA==&#10;" strokecolor="#2f5496 [2408]" strokeweight="1.5pt">
                <v:fill opacity="0"/>
              </v:rect>
              <v:rect id="Rectangle 35" o:spid="_x0000_s405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wYUcQA&#10;AADdAAAADwAAAGRycy9kb3ducmV2LnhtbESPS2/CMBCE70j8B2uRuBUnPAqkGIRAUI6Ux30Vb5OI&#10;eB1iA+Hf40qVOI5m5hvNbNGYUtypdoVlBXEvAkGcWl1wpuB03HxMQDiPrLG0TAqe5GAxb7dmmGj7&#10;4B+6H3wmAoRdggpy76tESpfmZND1bEUcvF9bG/RB1pnUNT4C3JSyH0Wf0mDBYSHHilY5pZfDzSg4&#10;j9YVf0vD+3gznI7Ol+11FRulup1m+QXCU+Pf4f/2TisYD8ZD+HsTnoCc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T8GFH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05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K5HHMcAAADdAAAADwAAAGRycy9kb3ducmV2LnhtbESPT2vCQBTE7wW/w/IK3uqmSmuJbsQU&#10;CqbgQS2Ct0f25Y9m38bsVuO37woFj8PM/IaZL3rTiAt1rras4HUUgSDOra65VPCz+3r5AOE8ssbG&#10;Mim4kYNFMniaY6ztlTd02fpSBAi7GBVU3rexlC6vyKAb2ZY4eIXtDPogu1LqDq8Bbho5jqJ3abDm&#10;sFBhS58V5aftr1GQ3r73a+uz86o4HM9Zmo4zPBqlhs/9cgbCU+8f4f/2SiuYTqZvcH8TnoB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wrkccxwAAAN0AAAAPAAAAAAAA&#10;AAAAAAAAAKECAABkcnMvZG93bnJldi54bWxQSwUGAAAAAAQABAD5AAAAlQMAAAAA&#10;" strokecolor="#2f5496 [2408]" strokeweight="1.5pt"/>
            <v:shape id="AutoShape 37" o:spid="_x0000_s405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HzZa8cAAADdAAAADwAAAGRycy9kb3ducmV2LnhtbESPQWvCQBSE7wX/w/KE3upGC7GkrtII&#10;BVPw0FSE3h7ZZxKbfRuzW5P8+65Q8DjMzDfMajOYRlypc7VlBfNZBIK4sLrmUsHh6/3pBYTzyBob&#10;y6RgJAeb9eRhhYm2PX/SNfelCBB2CSqovG8TKV1RkUE3sy1x8E62M+iD7EqpO+wD3DRyEUWxNFhz&#10;WKiwpW1FxU/+axSk48dxb3122Z2+z5csTRcZno1Sj9Ph7RWEp8Hfw//tnVawfF7G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AfNlrxwAAAN0AAAAPAAAAAAAA&#10;AAAAAAAAAKECAABkcnMvZG93bnJldi54bWxQSwUGAAAAAAQABAD5AAAAlQMAAAAA&#10;" strokecolor="#2f5496 [2408]" strokeweight="1.5pt"/>
          </v:group>
        </w:pict>
      </w:r>
      <w:r w:rsidR="00612758">
        <w:rPr>
          <w:rFonts w:ascii="ALFABET98" w:hAnsi="ALFABET98"/>
          <w:color w:val="808080" w:themeColor="background1" w:themeShade="80"/>
          <w:sz w:val="72"/>
          <w:szCs w:val="72"/>
        </w:rPr>
        <w:t xml:space="preserve">E     </w:t>
      </w:r>
      <w:r w:rsidR="00612758">
        <w:rPr>
          <w:rFonts w:ascii="ALFABET98" w:hAnsi="ALFABET98"/>
          <w:sz w:val="72"/>
          <w:szCs w:val="72"/>
        </w:rPr>
        <w:t xml:space="preserve">      </w:t>
      </w:r>
    </w:p>
    <w:p w:rsidR="00612758" w:rsidRDefault="00BD3DCE" w:rsidP="0061275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044" style="position:absolute;margin-left:-16.1pt;margin-top:9.4pt;width:521.25pt;height:36.85pt;z-index:-25077350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/zsFA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OEz/OwUBAAA8Q8AAA4AAAAAAAAAAAAAAAAALgIAAGRycy9lMm9Eb2MueG1sUEsBAi0AFAAGAAgA&#10;AAAhAFgrD2jgAAAACgEAAA8AAAAAAAAAAAAAAAAAbgYAAGRycy9kb3ducmV2LnhtbFBLBQYAAAAA&#10;BAAEAPMAAAB7BwAAAAA=&#10;">
            <v:group id="Group 33" o:spid="_x0000_s404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gG41GwwAAAN0AAAAP&#10;AAAAAAAAAAAAAAAAAKoCAABkcnMvZG93bnJldi54bWxQSwUGAAAAAAQABAD6AAAAmgMAAAAA&#10;">
              <v:rect id="Rectangle 34" o:spid="_x0000_s404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dDZ8UA&#10;AADdAAAADwAAAGRycy9kb3ducmV2LnhtbESPQWvCQBSE74L/YXlCb3WjgtrUVdRq6VUbCb09sq/Z&#10;0OzbkF1N/PfdQsHjMDPfMKtNb2txo9ZXjhVMxgkI4sLpiksF2efxeQnCB2SNtWNScCcPm/VwsMJU&#10;u45PdDuHUkQI+xQVmBCaVEpfGLLox64hjt63ay2GKNtS6ha7CLe1nCbJXFqsOC4YbGhvqPg5X62C&#10;WZkfTJ69+cxO8vn75X7ZdV9HpZ5G/fYVRKA+PML/7Q+tYDFbvMDfm/gE5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5h0NnxQAAAN0AAAAPAAAAAAAAAAAAAAAAAJgCAABkcnMv&#10;ZG93bnJldi54bWxQSwUGAAAAAAQABAD1AAAAigMAAAAA&#10;" strokecolor="#2f5496 [2408]" strokeweight="1.5pt">
                <v:fill opacity="0"/>
              </v:rect>
              <v:rect id="Rectangle 35" o:spid="_x0000_s404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Judb8A&#10;AADdAAAADwAAAGRycy9kb3ducmV2LnhtbERPuY7CMBDtV+IfrEGiW5xwEzAIgYAtl6sfxUMSEY9D&#10;bCD8PS5W2vLp3fNlY0rxpNoVlhXE3QgEcWp1wZmC82n7PQHhPLLG0jIpeJOD5aL1NcdE2xcf6Hn0&#10;mQgh7BJUkHtfJVK6NCeDrmsr4sBdbW3QB1hnUtf4CuGmlL0oGkmDBYeGHCta55Tejg+j4DLcVLyX&#10;hn/j7WA6vNx293VslOq0m9UMhKfG/4v/3D9awbg/CfvDm/AE5OI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+Em51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404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kAxOMYAAADdAAAADwAAAGRycy9kb3ducmV2LnhtbESPT4vCMBTE7wt+h/AEb2uqCypdo1hh&#10;wQoe/MPC3h7Ns63bvNQmav32RhA8DjPzG2Y6b00lrtS40rKCQT8CQZxZXXKu4LD/+ZyAcB5ZY2WZ&#10;FNzJwXzW+ZhirO2Nt3Td+VwECLsYFRTe17GULivIoOvbmjh4R9sY9EE2udQN3gLcVHIYRSNpsOSw&#10;UGBNy4Ky/93FKEju69+N9el5dfw7ndMkGaZ4Mkr1uu3iG4Sn1r/Dr/ZKKxh/TQbwfBOegJw9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pAMTjGAAAA3QAAAA8AAAAAAAAA&#10;AAAAAAAAoQIAAGRycy9kb3ducmV2LnhtbFBLBQYAAAAABAAEAPkAAACUAwAAAAA=&#10;" strokecolor="#2f5496 [2408]" strokeweight="1.5pt"/>
            <v:shape id="AutoShape 37" o:spid="_x0000_s404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pKvT8YAAADdAAAADwAAAGRycy9kb3ducmV2LnhtbESPQWvCQBSE74L/YXkFb7ppBBtSV2kE&#10;wQgetKXQ2yP7TGKzb2N21fjvXaHQ4zAz3zDzZW8acaXO1ZYVvE4iEMSF1TWXCr4+1+MEhPPIGhvL&#10;pOBODpaL4WCOqbY33tP14EsRIOxSVFB536ZSuqIig25iW+LgHW1n0AfZlVJ3eAtw08g4imbSYM1h&#10;ocKWVhUVv4eLUZDdt9876/Pz5vhzOudZFud4MkqNXvqPdxCeev8f/mtvtIK3aRLD8014AnL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qSr0/GAAAA3QAAAA8AAAAAAAAA&#10;AAAAAAAAoQIAAGRycy9kb3ducmV2LnhtbFBLBQYAAAAABAAEAPkAAACUAwAAAAA=&#10;" strokecolor="#2f5496 [2408]" strokeweight="1.5pt"/>
          </v:group>
        </w:pict>
      </w:r>
      <w:r w:rsidR="00612758">
        <w:rPr>
          <w:rFonts w:ascii="ALFABET98" w:hAnsi="ALFABET98"/>
          <w:color w:val="808080" w:themeColor="background1" w:themeShade="80"/>
          <w:sz w:val="72"/>
          <w:szCs w:val="72"/>
        </w:rPr>
        <w:t xml:space="preserve">E     </w:t>
      </w:r>
      <w:r w:rsidR="00612758">
        <w:rPr>
          <w:rFonts w:ascii="ALFABET98" w:hAnsi="ALFABET98"/>
          <w:sz w:val="72"/>
          <w:szCs w:val="72"/>
        </w:rPr>
        <w:t xml:space="preserve">      </w:t>
      </w:r>
    </w:p>
    <w:p w:rsidR="00612758" w:rsidRDefault="00BD3DCE" w:rsidP="0061275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4038" style="position:absolute;margin-left:-16.1pt;margin-top:9.4pt;width:521.25pt;height:36.85pt;z-index:-25077248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uhAYZBYEAADxDwAADgAAAAAAAAAAAAAAAAAuAgAAZHJzL2Uyb0RvYy54bWxQSwECLQAUAAYA&#10;CAAAACEAWCsPaOAAAAAKAQAADwAAAAAAAAAAAAAAAABwBgAAZHJzL2Rvd25yZXYueG1sUEsFBgAA&#10;AAAEAAQA8wAAAH0HAAAAAA==&#10;">
            <v:group id="Group 33" o:spid="_x0000_s404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VIP3ZMcAAADd&#10;AAAADwAAAAAAAAAAAAAAAACqAgAAZHJzL2Rvd25yZXYueG1sUEsFBgAAAAAEAAQA+gAAAJ4DAAAA&#10;AA==&#10;">
              <v:rect id="Rectangle 34" o:spid="_x0000_s404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85RcYA&#10;AADdAAAADwAAAGRycy9kb3ducmV2LnhtbESPT2vCQBTE7wW/w/IK3nRjpSqpq9g/Fq9qJHh7ZF+z&#10;odm3Ibua+O27gtDjMDO/YZbr3tbiSq2vHCuYjBMQxIXTFZcKsuN2tADhA7LG2jEpuJGH9WrwtMRU&#10;u473dD2EUkQI+xQVmBCaVEpfGLLox64hjt6Pay2GKNtS6ha7CLe1fEmSmbRYcVww2NCHoeL3cLEK&#10;pmX+ZfLs02d2ks++T7fTe3feKjV87jdvIAL14T/8aO+0gvl08Qr3N/EJyN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R85RcYAAADdAAAADwAAAAAAAAAAAAAAAACYAgAAZHJz&#10;L2Rvd25yZXYueG1sUEsFBgAAAAAEAAQA9QAAAIsDAAAAAA==&#10;" strokecolor="#2f5496 [2408]" strokeweight="1.5pt">
                <v:fill opacity="0"/>
              </v:rect>
              <v:rect id="Rectangle 35" o:spid="_x0000_s404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dTmsMA&#10;AADdAAAADwAAAGRycy9kb3ducmV2LnhtbESPS2/CMBCE75X4D9YicStOeBMwCIFoe+R5X8VLEhGv&#10;Q2wg/fcYqVKPo5n5RjNfNqYUD6pdYVlB3I1AEKdWF5wpOB23nxMQziNrLC2Tgl9ysFy0PuaYaPvk&#10;PT0OPhMBwi5BBbn3VSKlS3My6Lq2Ig7exdYGfZB1JnWNzwA3pexF0UgaLDgs5FjROqf0ergbBefh&#10;puJvaXgXbwfT4fn6dVvHRqlOu1nNQHhq/H/4r/2jFYz7kxG834QnIB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rdTm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04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uUM18cAAADdAAAADwAAAGRycy9kb3ducmV2LnhtbESPQWvCQBSE7wX/w/KE3urGFKqkrsEI&#10;gil4qC2F3h7ZZxKbfRuz2yT++65Q8DjMzDfMKh1NI3rqXG1ZwXwWgSAurK65VPD5sXtagnAeWWNj&#10;mRRcyUG6njysMNF24Hfqj74UAcIuQQWV920ipSsqMuhmtiUO3sl2Bn2QXSl1h0OAm0bGUfQiDdYc&#10;FipsaVtR8XP8NQqy69vXwfr8sj99ny95lsU5no1Sj9Nx8wrC0+jv4f/2XitYPC8X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a5QzXxwAAAN0AAAAPAAAAAAAA&#10;AAAAAAAAAKECAABkcnMvZG93bnJldi54bWxQSwUGAAAAAAQABAD5AAAAlQMAAAAA&#10;" strokecolor="#2f5496 [2408]" strokeweight="1.5pt"/>
            <v:shape id="AutoShape 37" o:spid="_x0000_s403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3qYpcQAAADdAAAADwAAAGRycy9kb3ducmV2LnhtbERPTWvCQBC9F/wPywi9NRtTaCVmFSMI&#10;ptBDbRG8DdkxiWZnk+xW47/vHgoeH+87W42mFVcaXGNZwSyKQRCXVjdcKfj53r7MQTiPrLG1TAru&#10;5GC1nDxlmGp74y+67n0lQgi7FBXU3neplK6syaCLbEccuJMdDPoAh0rqAW8h3LQyieM3abDh0FBj&#10;R5uaysv+1yjI7x+HT+uLfnc6nvsiz5MCz0ap5+m4XoDwNPqH+N+90wreX+dhbngTnoBc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repilxAAAAN0AAAAPAAAAAAAAAAAA&#10;AAAAAKECAABkcnMvZG93bnJldi54bWxQSwUGAAAAAAQABAD5AAAAkgMAAAAA&#10;" strokecolor="#2f5496 [2408]" strokeweight="1.5pt"/>
          </v:group>
        </w:pict>
      </w:r>
      <w:r w:rsidR="00612758">
        <w:rPr>
          <w:rFonts w:ascii="ALFABET98" w:hAnsi="ALFABET98"/>
          <w:color w:val="808080" w:themeColor="background1" w:themeShade="80"/>
          <w:sz w:val="72"/>
          <w:szCs w:val="72"/>
        </w:rPr>
        <w:t xml:space="preserve">E     </w:t>
      </w:r>
      <w:r w:rsidR="00612758">
        <w:rPr>
          <w:rFonts w:ascii="ALFABET98" w:hAnsi="ALFABET98"/>
          <w:sz w:val="72"/>
          <w:szCs w:val="72"/>
        </w:rPr>
        <w:t xml:space="preserve">      </w:t>
      </w:r>
    </w:p>
    <w:p w:rsidR="00612758" w:rsidRDefault="00BD3DCE" w:rsidP="0061275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032" style="position:absolute;margin-left:-16.1pt;margin-top:9.4pt;width:521.25pt;height:36.85pt;z-index:-25077145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2&#10;dL0NEgQAAPEPAAAOAAAAAAAAAAAAAAAAAC4CAABkcnMvZTJvRG9jLnhtbFBLAQItABQABgAIAAAA&#10;IQBYKw9o4AAAAAoBAAAPAAAAAAAAAAAAAAAAAGwGAABkcnMvZG93bnJldi54bWxQSwUGAAAAAAQA&#10;BADzAAAAeQcAAAAA&#10;">
            <v:group id="Group 33" o:spid="_x0000_s403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uYWe6wwAAAN0AAAAP&#10;AAAAAAAAAAAAAAAAAKoCAABkcnMvZG93bnJldi54bWxQSwUGAAAAAAQABAD6AAAAmgMAAAAA&#10;">
              <v:rect id="Rectangle 34" o:spid="_x0000_s403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/2pm8UA&#10;AADdAAAADwAAAGRycy9kb3ducmV2LnhtbESPT2vCQBTE74V+h+UVvNVNKqiNrtJ/ilc1Enp7ZJ/Z&#10;0OzbkF1N/PZdodDjMDO/YZbrwTbiSp2vHStIxwkI4tLpmisF+XHzPAfhA7LGxjEpuJGH9erxYYmZ&#10;dj3v6XoIlYgQ9hkqMCG0mZS+NGTRj11LHL2z6yyGKLtK6g77CLeNfEmSqbRYc1ww2NKHofLncLEK&#10;JlXxZYr80+c2Labb0+303n9vlBo9DW8LEIGG8B/+a++0gtnkNYX7m/gE5O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3/ambxQAAAN0AAAAPAAAAAAAAAAAAAAAAAJgCAABkcnMv&#10;ZG93bnJldi54bWxQSwUGAAAAAAQABAD1AAAAigMAAAAA&#10;" strokecolor="#2f5496 [2408]" strokeweight="1.5pt">
                <v:fill opacity="0"/>
              </v:rect>
              <v:rect id="Rectangle 35" o:spid="_x0000_s403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XDRMUA&#10;AADdAAAADwAAAGRycy9kb3ducmV2LnhtbESPwW7CMBBE70j8g7VIvRUnaaElYBAKou2x0HJfxUsS&#10;Ea9DbJL07+tKlTiOZuaNZrUZTC06al1lWUE8jUAQ51ZXXCj4/to/voJwHlljbZkU/JCDzXo8WmGq&#10;bc8H6o6+EAHCLkUFpfdNKqXLSzLoprYhDt7ZtgZ9kG0hdYt9gJtaJlE0lwYrDgslNpSVlF+ON6Pg&#10;NNs1/C4Nf8b758XsdHm7ZrFR6mEybJcgPA3+Hv5vf2gFL0+LBP7ehCcg1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VcNE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403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AecCcYAAADdAAAADwAAAGRycy9kb3ducmV2LnhtbESPQWvCQBSE7wX/w/KE3pqNCmpTVzFC&#10;wQg9aEuht0f2mUSzb2N21fjv3YLgcZiZb5jZojO1uFDrKssKBlEMgji3uuJCwc/359sUhPPIGmvL&#10;pOBGDhbz3ssME22vvKXLzhciQNglqKD0vkmkdHlJBl1kG+Lg7W1r0AfZFlK3eA1wU8thHI+lwYrD&#10;QokNrUrKj7uzUZDeNr9f1men9f7vcMrSdJjhwSj12u+WHyA8df4ZfrTXWsFk9D6C/zfhCcj5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AHnAnGAAAA3QAAAA8AAAAAAAAA&#10;AAAAAAAAoQIAAGRycy9kb3ducmV2LnhtbFBLBQYAAAAABAAEAPkAAACUAwAAAAA=&#10;" strokecolor="#2f5496 [2408]" strokeweight="1.5pt"/>
            <v:shape id="AutoShape 37" o:spid="_x0000_s403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+4EfccAAADdAAAADwAAAGRycy9kb3ducmV2LnhtbESPQWvCQBSE7wX/w/KE3upGK1qjq5hC&#10;wQgetKXg7ZF9JtHs25hdNf57Vyj0OMzMN8xs0ZpKXKlxpWUF/V4EgjizuuRcwc/319sHCOeRNVaW&#10;ScGdHCzmnZcZxtreeEvXnc9FgLCLUUHhfR1L6bKCDLqerYmDd7CNQR9kk0vd4C3ATSUHUTSSBksO&#10;CwXW9FlQdtpdjILkvv7dWJ+eV4f98ZwmySDFo1HqtdsupyA8tf4//NdeaQXj98kQnm/CE5DzB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v7gR9xwAAAN0AAAAPAAAAAAAA&#10;AAAAAAAAAKECAABkcnMvZG93bnJldi54bWxQSwUGAAAAAAQABAD5AAAAlQMAAAAA&#10;" strokecolor="#2f5496 [2408]" strokeweight="1.5pt"/>
          </v:group>
        </w:pict>
      </w:r>
      <w:r w:rsidR="00612758">
        <w:rPr>
          <w:rFonts w:ascii="ALFABET98" w:hAnsi="ALFABET98"/>
          <w:color w:val="808080" w:themeColor="background1" w:themeShade="80"/>
          <w:sz w:val="72"/>
          <w:szCs w:val="72"/>
        </w:rPr>
        <w:t xml:space="preserve">E     </w:t>
      </w:r>
      <w:r w:rsidR="00612758">
        <w:rPr>
          <w:rFonts w:ascii="ALFABET98" w:hAnsi="ALFABET98"/>
          <w:sz w:val="72"/>
          <w:szCs w:val="72"/>
        </w:rPr>
        <w:t xml:space="preserve">      </w:t>
      </w:r>
    </w:p>
    <w:p w:rsidR="00612758" w:rsidRDefault="00BD3DCE" w:rsidP="0061275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026" style="position:absolute;margin-left:-16.1pt;margin-top:9.4pt;width:521.25pt;height:36.85pt;z-index:-25077043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FMVWQ0XBAAA8Q8AAA4AAAAAAAAAAAAAAAAALgIAAGRycy9lMm9Eb2MueG1sUEsBAi0AFAAG&#10;AAgAAAAhAFgrD2jgAAAACgEAAA8AAAAAAAAAAAAAAAAAcQYAAGRycy9kb3ducmV2LnhtbFBLBQYA&#10;AAAABAAEAPMAAAB+BwAAAAA=&#10;">
            <v:group id="Group 33" o:spid="_x0000_s402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OxFpVxgAAAN0A&#10;AAAPAAAAAAAAAAAAAAAAAKoCAABkcnMvZG93bnJldi54bWxQSwUGAAAAAAQABAD6AAAAnQMAAAAA&#10;">
              <v:rect id="Rectangle 34" o:spid="_x0000_s403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1iUdMUA&#10;AADdAAAADwAAAGRycy9kb3ducmV2LnhtbESPQWvCQBSE74L/YXlCb3WjgtrUVdRq6VUbCb09sq/Z&#10;0OzbkF1N/PfdQsHjMDPfMKtNb2txo9ZXjhVMxgkI4sLpiksF2efxeQnCB2SNtWNScCcPm/VwsMJU&#10;u45PdDuHUkQI+xQVmBCaVEpfGLLox64hjt63ay2GKNtS6ha7CLe1nCbJXFqsOC4YbGhvqPg5X62C&#10;WZkfTJ69+cxO8vn75X7ZdV9HpZ5G/fYVRKA+PML/7Q+tYDF7WcDfm/gE5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WJR0xQAAAN0AAAAPAAAAAAAAAAAAAAAAAJgCAABkcnMv&#10;ZG93bnJldi54bWxQSwUGAAAAAAQABAD1AAAAigMAAAAA&#10;" strokecolor="#2f5496 [2408]" strokeweight="1.5pt">
                <v:fill opacity="0"/>
              </v:rect>
              <v:rect id="Rectangle 35" o:spid="_x0000_s403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30rsIA&#10;AADdAAAADwAAAGRycy9kb3ducmV2LnhtbERPTU/CQBC9k/gfNmPijW6LFqGyNKYG5QgI90l3bBu6&#10;s6W7lvrv3QMJx5f3vcpH04qBetdYVpBEMQji0uqGKwXH7810AcJ5ZI2tZVLwRw7y9cNkhZm2V97T&#10;cPCVCCHsMlRQe99lUrqyJoMush1x4H5sb9AH2FdS93gN4aaVszieS4MNh4YaOypqKs+HX6PglH50&#10;/CUN75LNyzI9nT8vRWKUenoc399AeBr9XXxzb7WC1+dlmBvehCcg1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vfSu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402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e+r48cAAADdAAAADwAAAGRycy9kb3ducmV2LnhtbESPW2vCQBSE3wv+h+UUfKubKrSauhFT&#10;KJiCD14QfDtkTy42ezZmtxr/fVco+DjMzDfMfNGbRlyoc7VlBa+jCARxbnXNpYL97utlCsJ5ZI2N&#10;ZVJwIweLZPA0x1jbK2/osvWlCBB2MSqovG9jKV1ekUE3si1x8ArbGfRBdqXUHV4D3DRyHEVv0mDN&#10;YaHClj4ryn+2v0ZBevs+rK3PzqvieDpnaTrO8GSUGj73yw8Qnnr/CP+3V1rB+2Q2g/ub8ARk8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B76vjxwAAAN0AAAAPAAAAAAAA&#10;AAAAAAAAAKECAABkcnMvZG93bnJldi54bWxQSwUGAAAAAAQABAD5AAAAlQMAAAAA&#10;" strokecolor="#2f5496 [2408]" strokeweight="1.5pt"/>
            <v:shape id="AutoShape 37" o:spid="_x0000_s402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HVanMQAAADdAAAADwAAAGRycy9kb3ducmV2LnhtbERPTWvCQBC9F/wPywi9NZtKqSW6SiMI&#10;SaEH0yJ4G7JjEs3OJtmtJv++eyj0+Hjf6+1oWnGjwTWWFTxHMQji0uqGKwXfX/unNxDOI2tsLZOC&#10;iRxsN7OHNSba3vlAt8JXIoSwS1BB7X2XSOnKmgy6yHbEgTvbwaAPcKikHvAewk0rF3H8Kg02HBpq&#10;7GhXU3ktfoyCdPo4flqf99n5dOnzNF3keDFKPc7H9xUIT6P/F/+5M61g+RKH/eFNeAJy8w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4dVqcxAAAAN0AAAAPAAAAAAAAAAAA&#10;AAAAAKECAABkcnMvZG93bnJldi54bWxQSwUGAAAAAAQABAD5AAAAkgMAAAAA&#10;" strokecolor="#2f5496 [2408]" strokeweight="1.5pt"/>
          </v:group>
        </w:pict>
      </w:r>
      <w:r w:rsidR="00612758">
        <w:rPr>
          <w:rFonts w:ascii="ALFABET98" w:hAnsi="ALFABET98"/>
          <w:color w:val="808080" w:themeColor="background1" w:themeShade="80"/>
          <w:sz w:val="72"/>
          <w:szCs w:val="72"/>
        </w:rPr>
        <w:t>E</w:t>
      </w:r>
      <w:r w:rsidR="00612758">
        <w:rPr>
          <w:rFonts w:ascii="ALFABET98" w:hAnsi="ALFABET98"/>
          <w:sz w:val="72"/>
          <w:szCs w:val="72"/>
        </w:rPr>
        <w:t xml:space="preserve">      </w:t>
      </w:r>
    </w:p>
    <w:p w:rsidR="00612758" w:rsidRDefault="00BD3DCE" w:rsidP="0061275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020" style="position:absolute;margin-left:-16.1pt;margin-top:9.4pt;width:521.25pt;height:36.85pt;z-index:-25076940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S&#10;XbUVEgQAAPEPAAAOAAAAAAAAAAAAAAAAAC4CAABkcnMvZTJvRG9jLnhtbFBLAQItABQABgAIAAAA&#10;IQBYKw9o4AAAAAoBAAAPAAAAAAAAAAAAAAAAAGwGAABkcnMvZG93bnJldi54bWxQSwUGAAAAAAQA&#10;BADzAAAAeQcAAAAA&#10;">
            <v:group id="Group 33" o:spid="_x0000_s402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ZXwS0xgAAAN0A&#10;AAAPAAAAAAAAAAAAAAAAAKoCAABkcnMvZG93bnJldi54bWxQSwUGAAAAAAQABAD6AAAAnQMAAAAA&#10;">
              <v:rect id="Rectangle 34" o:spid="_x0000_s402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MPKlcYA&#10;AADdAAAADwAAAGRycy9kb3ducmV2LnhtbESPT2vCQBTE74V+h+UVetONf9CSukpttXg1RkJvj+xr&#10;NjT7NmS3Jn77riD0OMzMb5jVZrCNuFDna8cKJuMEBHHpdM2Vgvy0H72A8AFZY+OYFFzJw2b9+LDC&#10;VLuej3TJQiUihH2KCkwIbSqlLw1Z9GPXEkfv23UWQ5RdJXWHfYTbRk6TZCEt1hwXDLb0bqj8yX6t&#10;gllV7EyRf/jcTorF5/l63vZfe6Wen4a3VxCBhvAfvrcPWsFynszg9iY+Abn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MPKlcYAAADdAAAADwAAAAAAAAAAAAAAAACYAgAAZHJz&#10;L2Rvd25yZXYueG1sUEsFBgAAAAAEAAQA9QAAAIsDAAAAAA==&#10;" strokecolor="#2f5496 [2408]" strokeweight="1.5pt">
                <v:fill opacity="0"/>
              </v:rect>
              <v:rect id="Rectangle 35" o:spid="_x0000_s402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CmScQA&#10;AADdAAAADwAAAGRycy9kb3ducmV2LnhtbESPQWvCQBSE7wX/w/IEb80mktQ2dRVRrD22sd4f2WcS&#10;zL6N2a1J/31XKPQ4zMw3zHI9mlbcqHeNZQVJFIMgLq1uuFLwddw/PoNwHllja5kU/JCD9WrysMRc&#10;24E/6Vb4SgQIuxwV1N53uZSurMmgi2xHHLyz7Q36IPtK6h6HADetnMfxkzTYcFiosaNtTeWl+DYK&#10;Ttmu44M0/JHs05fsdHm7bhOj1Gw6bl5BeBr9f/iv/a4VLNI4hfub8ATk6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xQpkn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02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AL5BMcAAADdAAAADwAAAGRycy9kb3ducmV2LnhtbESPQWvCQBSE70L/w/IKvZlNQ2tL6hoa&#10;QTBCD9oieHtkn0ls9m3MbjX+e7cgeBxm5htmmg2mFSfqXWNZwXMUgyAurW64UvDzvRi/g3AeWWNr&#10;mRRcyEE2exhNMdX2zGs6bXwlAoRdigpq77tUSlfWZNBFtiMO3t72Bn2QfSV1j+cAN61M4ngiDTYc&#10;FmrsaF5T+bv5Mwryy2r7ZX1xXO53h2OR50mBB6PU0+Pw+QHC0+Dv4Vt7qRW8vcSv8P8mPAE5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oAvkExwAAAN0AAAAPAAAAAAAA&#10;AAAAAAAAAKECAABkcnMvZG93bnJldi54bWxQSwUGAAAAAAQABAD5AAAAlQMAAAAA&#10;" strokecolor="#2f5496 [2408]" strokeweight="1.5pt"/>
            <v:shape id="AutoShape 37" o:spid="_x0000_s402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NBnc8YAAADdAAAADwAAAGRycy9kb3ducmV2LnhtbESPT4vCMBTE74LfITxhb5quLK5Uo2wF&#10;wQoe/MPC3h7Ns602L7WJWr+9ERY8DjPzG2Y6b00lbtS40rKCz0EEgjizuuRcwWG/7I9BOI+ssbJM&#10;Ch7kYD7rdqYYa3vnLd12PhcBwi5GBYX3dSylywoy6Aa2Jg7e0TYGfZBNLnWD9wA3lRxG0UgaLDks&#10;FFjToqDsvLsaBclj/buxPr2sjn+nS5okwxRPRqmPXvszAeGp9e/wf3ulFXx/RSN4vQlPQM6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jQZ3PGAAAA3QAAAA8AAAAAAAAA&#10;AAAAAAAAoQIAAGRycy9kb3ducmV2LnhtbFBLBQYAAAAABAAEAPkAAACUAwAAAAA=&#10;" strokecolor="#2f5496 [2408]" strokeweight="1.5pt"/>
          </v:group>
        </w:pict>
      </w:r>
      <w:r w:rsidR="00612758">
        <w:rPr>
          <w:rFonts w:ascii="ALFABET98" w:hAnsi="ALFABET98"/>
          <w:color w:val="808080" w:themeColor="background1" w:themeShade="80"/>
          <w:sz w:val="72"/>
          <w:szCs w:val="72"/>
        </w:rPr>
        <w:t xml:space="preserve">E     </w:t>
      </w:r>
      <w:r w:rsidR="00612758">
        <w:rPr>
          <w:rFonts w:ascii="ALFABET98" w:hAnsi="ALFABET98"/>
          <w:sz w:val="72"/>
          <w:szCs w:val="72"/>
        </w:rPr>
        <w:t xml:space="preserve">      </w:t>
      </w:r>
    </w:p>
    <w:p w:rsidR="00612758" w:rsidRDefault="00BD3DCE" w:rsidP="0061275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014" style="position:absolute;margin-left:-16.1pt;margin-top:9.4pt;width:521.25pt;height:36.85pt;z-index:-25076838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9C2hFg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EvQtoRYEAADxDwAADgAAAAAAAAAAAAAAAAAuAgAAZHJzL2Uyb0RvYy54bWxQSwECLQAUAAYA&#10;CAAAACEAWCsPaOAAAAAKAQAADwAAAAAAAAAAAAAAAABwBgAAZHJzL2Rvd25yZXYueG1sUEsFBgAA&#10;AAAEAAQA8wAAAH0HAAAAAA==&#10;">
            <v:group id="Group 33" o:spid="_x0000_s401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LczXsQAAADdAAAA&#10;DwAAAAAAAAAAAAAAAACqAgAAZHJzL2Rvd25yZXYueG1sUEsFBgAAAAAEAAQA+gAAAJsDAAAAAA==&#10;">
              <v:rect id="Rectangle 34" o:spid="_x0000_s401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v9f8YA&#10;AADdAAAADwAAAGRycy9kb3ducmV2LnhtbESPT2vCQBTE74V+h+UVvNWNrWibuoqtf/CqjYTeHtnX&#10;bDD7NmRXE7+9KxR6HGbmN8xs0dtaXKj1lWMFo2ECgrhwuuJSQfa9eX4D4QOyxtoxKbiSh8X88WGG&#10;qXYd7+lyCKWIEPYpKjAhNKmUvjBk0Q9dQxy9X9daDFG2pdQtdhFua/mSJBNpseK4YLChL0PF6XC2&#10;Cl7LfG3ybOUzO8on2+P1+Nn9bJQaPPXLDxCB+vAf/mvvtILpOHmH+5v4BOT8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Sv9f8YAAADdAAAADwAAAAAAAAAAAAAAAACYAgAAZHJz&#10;L2Rvd25yZXYueG1sUEsFBgAAAAAEAAQA9QAAAIsDAAAAAA==&#10;" strokecolor="#2f5496 [2408]" strokeweight="1.5pt">
                <v:fill opacity="0"/>
              </v:rect>
              <v:rect id="Rectangle 35" o:spid="_x0000_s401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I2l8EA&#10;AADdAAAADwAAAGRycy9kb3ducmV2LnhtbERPyW7CMBC9I/UfrKnUG3GCgJYUgxAVy5GmcB/F0yQi&#10;Hqe2C+Hv8QGJ49Pb58vetOJCzjeWFWRJCoK4tLrhSsHxZzP8AOEDssbWMim4kYfl4mUwx1zbK3/T&#10;pQiViCHsc1RQh9DlUvqyJoM+sR1x5H6tMxgidJXUDq8x3LRylKZTabDh2FBjR+uaynPxbxScJl8d&#10;76ThQ7YZzyan8/ZvnRml3l771SeIQH14ih/uvVbwPs7i/vgmPgG5u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ayNpf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401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uBp2scAAADdAAAADwAAAGRycy9kb3ducmV2LnhtbESPT2vCQBTE7wW/w/IK3ppNRGxJ3Ugj&#10;CEboQVsKvT2yz/xp9m3Mrhq/fVco9DjMzG+Y5Wo0nbjQ4BrLCpIoBkFcWt1wpeDzY/P0AsJ5ZI2d&#10;ZVJwIwerbPKwxFTbK+/pcvCVCBB2KSqove9TKV1Zk0EX2Z44eEc7GPRBDpXUA14D3HRyFscLabDh&#10;sFBjT+uayp/D2SjIb7uvd+uL0/b43Z6KPJ8V2Bqlpo/j2ysIT6P/D/+1t1rB8zxJ4P4mPAGZ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S4GnaxwAAAN0AAAAPAAAAAAAA&#10;AAAAAAAAAKECAABkcnMvZG93bnJldi54bWxQSwUGAAAAAAQABAD5AAAAlQMAAAAA&#10;" strokecolor="#2f5496 [2408]" strokeweight="1.5pt"/>
            <v:shape id="AutoShape 37" o:spid="_x0000_s401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jL3rccAAADdAAAADwAAAGRycy9kb3ducmV2LnhtbESPT2vCQBTE7wW/w/KE3pqNQVpJ3YgR&#10;BFPoQSuF3h7ZZ/40+zZmtxq/fVco9DjMzG+Y5Wo0nbjQ4BrLCmZRDIK4tLrhSsHxY/u0AOE8ssbO&#10;Mim4kYNVNnlYYqrtlfd0OfhKBAi7FBXU3veplK6syaCLbE8cvJMdDPogh0rqAa8BbjqZxPGzNNhw&#10;WKixp01N5ffhxyjIb2+f79YX593pqz0XeZ4U2BqlHqfj+hWEp9H/h//aO63gZT5L4P4mPAGZ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iMvetxwAAAN0AAAAPAAAAAAAA&#10;AAAAAAAAAKECAABkcnMvZG93bnJldi54bWxQSwUGAAAAAAQABAD5AAAAlQMAAAAA&#10;" strokecolor="#2f5496 [2408]" strokeweight="1.5pt"/>
          </v:group>
        </w:pict>
      </w:r>
      <w:r w:rsidR="00612758">
        <w:rPr>
          <w:rFonts w:ascii="ALFABET98" w:hAnsi="ALFABET98"/>
          <w:color w:val="808080" w:themeColor="background1" w:themeShade="80"/>
          <w:sz w:val="72"/>
          <w:szCs w:val="72"/>
        </w:rPr>
        <w:t xml:space="preserve">E    </w:t>
      </w:r>
      <w:r w:rsidR="00612758">
        <w:rPr>
          <w:rFonts w:ascii="ALFABET98" w:hAnsi="ALFABET98"/>
          <w:sz w:val="72"/>
          <w:szCs w:val="72"/>
        </w:rPr>
        <w:t xml:space="preserve">      </w:t>
      </w:r>
    </w:p>
    <w:p w:rsidR="00612758" w:rsidRDefault="00BD3DCE" w:rsidP="0061275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008" style="position:absolute;margin-left:-16.1pt;margin-top:9.4pt;width:521.25pt;height:36.85pt;z-index:-25076736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SxlKfBYEAADxDwAADgAAAAAAAAAAAAAAAAAuAgAAZHJzL2Uyb0RvYy54bWxQSwECLQAUAAYA&#10;CAAAACEAWCsPaOAAAAAKAQAADwAAAAAAAAAAAAAAAABwBgAAZHJzL2Rvd25yZXYueG1sUEsFBgAA&#10;AAAEAAQA8wAAAH0HAAAAAA==&#10;">
            <v:group id="Group 33" o:spid="_x0000_s401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8I6+GxgAAAN0A&#10;AAAPAAAAAAAAAAAAAAAAAKoCAABkcnMvZG93bnJldi54bWxQSwUGAAAAAAQABAD6AAAAnQMAAAAA&#10;">
              <v:rect id="Rectangle 34" o:spid="_x0000_s401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9hp8YA&#10;AADdAAAADwAAAGRycy9kb3ducmV2LnhtbESPQWvCQBSE74X+h+UVequb2FYlukqtWrxWI8HbI/vM&#10;hmbfhuzWxH/fLRR6HGbmG2axGmwjrtT52rGCdJSAIC6drrlSkB93TzMQPiBrbByTght5WC3v7xaY&#10;adfzJ10PoRIRwj5DBSaENpPSl4Ys+pFriaN3cZ3FEGVXSd1hH+G2keMkmUiLNccFgy29Gyq/Dt9W&#10;wXNVbE2Rb3xu02Lycbqd1v15p9Tjw/A2BxFoCP/hv/ZeK5i+pK/w+yY+Abn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b9hp8YAAADdAAAADwAAAAAAAAAAAAAAAACYAgAAZHJz&#10;L2Rvd25yZXYueG1sUEsFBgAAAAAEAAQA9QAAAIsDAAAAAA==&#10;" strokecolor="#2f5496 [2408]" strokeweight="1.5pt">
                <v:fill opacity="0"/>
              </v:rect>
              <v:rect id="Rectangle 35" o:spid="_x0000_s401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cLeMUA&#10;AADdAAAADwAAAGRycy9kb3ducmV2LnhtbESPzW7CMBCE70i8g7VIvTVOKn7aFBNVqSgcIW3uq3ib&#10;RMTrNHYhfXuMVInjaGa+0ayz0XTiTINrLStIohgEcWV1y7WCr8/t4zMI55E1dpZJwR85yDbTyRpT&#10;bS98pHPhaxEg7FJU0Hjfp1K6qiGDLrI9cfC+7WDQBznUUg94CXDTyac4XkqDLYeFBnvKG6pOxa9R&#10;UC7ee95Jw4dkO39ZlKePnzwxSj3MxrdXEJ5Gfw//t/dawWqeLOH2JjwBubk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2Fwt4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401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kVUNccAAADdAAAADwAAAGRycy9kb3ducmV2LnhtbESPT2vCQBTE74V+h+UVvNWNIrVE12AK&#10;BSP0UFsK3h7ZZ/6YfRuzaxK/fbdQ8DjMzG+YdTKaRvTUucqygtk0AkGcW11xoeD76/35FYTzyBob&#10;y6TgRg6SzePDGmNtB/6k/uALESDsYlRQet/GUrq8JINualvi4J1sZ9AH2RVSdzgEuGnkPIpepMGK&#10;w0KJLb2VlJ8PV6Mgve1/PqzPLrvTsb5kaTrPsDZKTZ7G7QqEp9Hfw//tnVawXMyW8PcmPAG5+Q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yRVQ1xwAAAN0AAAAPAAAAAAAA&#10;AAAAAAAAAKECAABkcnMvZG93bnJldi54bWxQSwUGAAAAAAQABAD5AAAAlQMAAAAA&#10;" strokecolor="#2f5496 [2408]" strokeweight="1.5pt"/>
            <v:shape id="AutoShape 37" o:spid="_x0000_s400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9rAR8QAAADdAAAADwAAAGRycy9kb3ducmV2LnhtbERPTWvCQBC9C/0PyxR6M5tI0RJdQ1Mo&#10;JIUetKXgbciOSWx2Nma3Mf5791Dw+Hjfm2wynRhpcK1lBUkUgyCurG65VvD99T5/AeE8ssbOMim4&#10;koNs+zDbYKrthXc07n0tQgi7FBU03veplK5qyKCLbE8cuKMdDPoAh1rqAS8h3HRyEcdLabDl0NBg&#10;T28NVb/7P6Mgv378fFpfnovj4XQu83xR4sko9fQ4va5BeJr8XfzvLrSC1XMS5oY34QnI7Q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D2sBHxAAAAN0AAAAPAAAAAAAAAAAA&#10;AAAAAKECAABkcnMvZG93bnJldi54bWxQSwUGAAAAAAQABAD5AAAAkgMAAAAA&#10;" strokecolor="#2f5496 [2408]" strokeweight="1.5pt"/>
          </v:group>
        </w:pict>
      </w:r>
      <w:r w:rsidR="00612758">
        <w:rPr>
          <w:rFonts w:ascii="ALFABET98" w:hAnsi="ALFABET98"/>
          <w:color w:val="808080" w:themeColor="background1" w:themeShade="80"/>
          <w:sz w:val="72"/>
          <w:szCs w:val="72"/>
        </w:rPr>
        <w:t xml:space="preserve">E    </w:t>
      </w:r>
      <w:r w:rsidR="00612758">
        <w:rPr>
          <w:rFonts w:ascii="ALFABET98" w:hAnsi="ALFABET98"/>
          <w:sz w:val="72"/>
          <w:szCs w:val="72"/>
        </w:rPr>
        <w:t xml:space="preserve">      </w:t>
      </w:r>
    </w:p>
    <w:p w:rsidR="00612758" w:rsidRPr="00612758" w:rsidRDefault="00612758" w:rsidP="00612758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72"/>
          <w:szCs w:val="72"/>
        </w:rPr>
        <w:t xml:space="preserve">                 </w:t>
      </w:r>
      <w:r>
        <w:rPr>
          <w:rFonts w:ascii="ALFABET98" w:hAnsi="ALFABET98"/>
          <w:sz w:val="36"/>
          <w:szCs w:val="36"/>
        </w:rPr>
        <w:t>19</w:t>
      </w:r>
      <w:r>
        <w:rPr>
          <w:rFonts w:ascii="ALFABET98" w:hAnsi="ALFABET98"/>
          <w:sz w:val="72"/>
          <w:szCs w:val="72"/>
        </w:rPr>
        <w:t xml:space="preserve">                                 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        </w:t>
      </w:r>
      <w:r>
        <w:rPr>
          <w:rFonts w:ascii="ALFABET98" w:hAnsi="ALFABET98"/>
          <w:sz w:val="36"/>
          <w:szCs w:val="36"/>
        </w:rPr>
        <w:t xml:space="preserve">                                                         </w:t>
      </w:r>
    </w:p>
    <w:p w:rsidR="00612758" w:rsidRDefault="00612758" w:rsidP="00612758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t>Sayın velim, üzerinden geçip, boşlukları  yazalım.</w:t>
      </w:r>
    </w:p>
    <w:p w:rsidR="00612758" w:rsidRDefault="00BD3DCE" w:rsidP="0061275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808080" w:themeColor="background1" w:themeShade="80"/>
          <w:sz w:val="72"/>
          <w:szCs w:val="72"/>
          <w:lang w:eastAsia="tr-TR"/>
        </w:rPr>
        <w:pict>
          <v:group id="_x0000_s4002" style="position:absolute;margin-left:-16.1pt;margin-top:9.4pt;width:521.25pt;height:36.85pt;z-index:-25076531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Y3UE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B&#10;lY3UEgQAAPEPAAAOAAAAAAAAAAAAAAAAAC4CAABkcnMvZTJvRG9jLnhtbFBLAQItABQABgAIAAAA&#10;IQBYKw9o4AAAAAoBAAAPAAAAAAAAAAAAAAAAAGwGAABkcnMvZG93bnJldi54bWxQSwUGAAAAAAQA&#10;BADzAAAAeQcAAAAA&#10;">
            <v:group id="Group 33" o:spid="_x0000_s400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XRjOMQAAADdAAAA&#10;DwAAAAAAAAAAAAAAAACqAgAAZHJzL2Rvd25yZXYueG1sUEsFBgAAAAAEAAQA+gAAAJsDAAAAAA==&#10;">
              <v:rect id="Rectangle 34" o:spid="_x0000_s400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itGcYA&#10;AADdAAAADwAAAGRycy9kb3ducmV2LnhtbESPQWvCQBSE74X+h+UVvNVNtGiJrtLWKr2qkdDbI/vM&#10;hmbfhuxq4r93C4Ueh5n5hlmuB9uIK3W+dqwgHScgiEuna64U5Mft8ysIH5A1No5JwY08rFePD0vM&#10;tOt5T9dDqESEsM9QgQmhzaT0pSGLfuxa4uidXWcxRNlVUnfYR7ht5CRJZtJizXHBYEsfhsqfw8Uq&#10;mFbFpynyjc9tWsx2p9vpvf/eKjV6Gt4WIAIN4T/81/7SCuYvkxR+38QnIF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OitGcYAAADdAAAADwAAAAAAAAAAAAAAAACYAgAAZHJz&#10;L2Rvd25yZXYueG1sUEsFBgAAAAAEAAQA9QAAAIsDAAAAAA==&#10;" strokecolor="#2f5496 [2408]" strokeweight="1.5pt">
                <v:fill opacity="0"/>
              </v:rect>
              <v:rect id="Rectangle 35" o:spid="_x0000_s400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0DHxsMA&#10;AADdAAAADwAAAGRycy9kb3ducmV2LnhtbESPS2/CMBCE70j9D9ZW4lacRDwDBlUgKEee91W8JBHx&#10;Oo0NhH+PK1XiOJqZbzSzRWsqcafGlZYVxL0IBHFmdcm5gtNx/TUG4TyyxsoyKXiSg8X8ozPDVNsH&#10;7+l+8LkIEHYpKii8r1MpXVaQQdezNXHwLrYx6INscqkbfAS4qWQSRUNpsOSwUGBNy4Ky6+FmFJwH&#10;q5p/pOFdvO5PBufr5ncZG6W6n+33FISn1r/D/+2tVjDqJwn8vQlPQM5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0DHx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00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xKYi8cAAADdAAAADwAAAGRycy9kb3ducmV2LnhtbESPT2vCQBTE70K/w/IKvemmqdiSupFG&#10;EIzQg7YUentkX/7Y7NuYXTV+e7cgeBxm5jfMfDGYVpyod41lBc+TCARxYXXDlYLvr9X4DYTzyBpb&#10;y6TgQg4W6cNojom2Z97SaecrESDsElRQe98lUrqiJoNuYjvi4JW2N+iD7CupezwHuGllHEUzabDh&#10;sFBjR8uair/d0SjILpufT+vzw7r83R/yLItz3Bulnh6Hj3cQngZ/D9/aa63gdRq/wP+b8ARke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DEpiLxwAAAN0AAAAPAAAAAAAA&#10;AAAAAAAAAKECAABkcnMvZG93bnJldi54bWxQSwUGAAAAAAQABAD5AAAAlQMAAAAA&#10;" strokecolor="#2f5496 [2408]" strokeweight="1.5pt"/>
            <v:shape id="AutoShape 37" o:spid="_x0000_s400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PsA/8YAAADdAAAADwAAAGRycy9kb3ducmV2LnhtbESPQWvCQBSE74L/YXmCN7MxSCupqxhB&#10;MAUPtVLo7ZF9JrHZtzG7avz3bqHQ4zAz3zCLVW8acaPO1ZYVTKMYBHFhdc2lguPndjIH4TyyxsYy&#10;KXiQg9VyOFhgqu2dP+h28KUIEHYpKqi8b1MpXVGRQRfZljh4J9sZ9EF2pdQd3gPcNDKJ4xdpsOaw&#10;UGFLm4qKn8PVKMge71976/PL7vR9vuRZluR4NkqNR/36DYSn3v+H/9o7reB1lszg9014AnL5B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z7AP/GAAAA3QAAAA8AAAAAAAAA&#10;AAAAAAAAoQIAAGRycy9kb3ducmV2LnhtbFBLBQYAAAAABAAEAPkAAACUAwAAAAA=&#10;" strokecolor="#2f5496 [2408]" strokeweight="1.5pt"/>
          </v:group>
        </w:pict>
      </w:r>
      <w:r w:rsidR="00612758">
        <w:rPr>
          <w:rFonts w:ascii="ALFABET98" w:hAnsi="ALFABET98"/>
          <w:sz w:val="72"/>
          <w:szCs w:val="72"/>
        </w:rPr>
        <w:t xml:space="preserve">E     E     E     E     E              </w:t>
      </w:r>
      <w:r w:rsidR="00612758" w:rsidRPr="0024361A">
        <w:rPr>
          <w:rFonts w:ascii="ALFABET98" w:hAnsi="ALFABET98"/>
          <w:sz w:val="72"/>
          <w:szCs w:val="72"/>
        </w:rPr>
        <w:t xml:space="preserve"> </w:t>
      </w:r>
      <w:r w:rsidR="00612758"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612758" w:rsidRDefault="00BD3DCE" w:rsidP="0061275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996" style="position:absolute;margin-left:-16.1pt;margin-top:9.4pt;width:521.25pt;height:36.85pt;z-index:-25076428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D1eIBsXBAAA8Q8AAA4AAAAAAAAAAAAAAAAALgIAAGRycy9lMm9Eb2MueG1sUEsBAi0AFAAG&#10;AAgAAAAhAFgrD2jgAAAACgEAAA8AAAAAAAAAAAAAAAAAcQYAAGRycy9kb3ducmV2LnhtbFBLBQYA&#10;AAAABAAEAPMAAAB+BwAAAAA=&#10;">
            <v:group id="Group 33" o:spid="_x0000_s399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LdFe18cAAADd&#10;AAAADwAAAAAAAAAAAAAAAACqAgAAZHJzL2Rvd25yZXYueG1sUEsFBgAAAAAEAAQA+gAAAJ4DAAAA&#10;AA==&#10;">
              <v:rect id="Rectangle 34" o:spid="_x0000_s400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E2Q9sUA&#10;AADdAAAADwAAAGRycy9kb3ducmV2LnhtbESPQWvCQBSE74L/YXlCb7rRipbUVbTV4rU2Enp7ZF+z&#10;odm3Ibua+O/dgtDjMDPfMKtNb2txpdZXjhVMJwkI4sLpiksF2ddh/ALCB2SNtWNScCMPm/VwsMJU&#10;u44/6XoKpYgQ9ikqMCE0qZS+MGTRT1xDHL0f11oMUbal1C12EW5rOUuShbRYcVww2NCboeL3dLEK&#10;nst8b/Ls3Wd2mi8+zrfzrvs+KPU06revIAL14T/8aB+1guV8toS/N/EJyP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TZD2xQAAAN0AAAAPAAAAAAAAAAAAAAAAAJgCAABkcnMv&#10;ZG93bnJldi54bWxQSwUGAAAAAAQABAD1AAAAigMAAAAA&#10;" strokecolor="#2f5496 [2408]" strokeweight="1.5pt">
                <v:fill opacity="0"/>
              </v:rect>
              <v:rect id="Rectangle 35" o:spid="_x0000_s400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jwLMEA&#10;AADdAAAADwAAAGRycy9kb3ducmV2LnhtbERPPW/CMBDdK/EfrENiK04QFAgxCIHSdmyB7Kf4SCLi&#10;c4hNSP99PVTq+PS+091gGtFT52rLCuJpBIK4sLrmUsHlnL2uQDiPrLGxTAp+yMFuO3pJMdH2yd/U&#10;n3wpQgi7BBVU3reJlK6oyKCb2pY4cFfbGfQBdqXUHT5DuGnkLIrepMGaQ0OFLR0qKm6nh1GQL44t&#10;f0jDX3E2Xy/y2/v9EBulJuNhvwHhafD/4j/3p1awnM/C3PAmPAG5/Q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ao8Cz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399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vqvYccAAADdAAAADwAAAGRycy9kb3ducmV2LnhtbESPT2vCQBTE70K/w/IKvemmoWibupFG&#10;EIzQg7YUentkX/7Y7NuYXTV+e7cgeBxm5jfMfDGYVpyod41lBc+TCARxYXXDlYLvr9X4FYTzyBpb&#10;y6TgQg4W6cNojom2Z97SaecrESDsElRQe98lUrqiJoNuYjvi4JW2N+iD7CupezwHuGllHEVTabDh&#10;sFBjR8uair/d0SjILpufT+vzw7r83R/yLItz3Bulnh6Hj3cQngZ/D9/aa61g9hK/wf+b8ARke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i+q9hxwAAAN0AAAAPAAAAAAAA&#10;AAAAAAAAAKECAABkcnMvZG93bnJldi54bWxQSwUGAAAAAAQABAD5AAAAlQMAAAAA&#10;" strokecolor="#2f5496 [2408]" strokeweight="1.5pt"/>
            <v:shape id="AutoShape 37" o:spid="_x0000_s399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hmQIcQAAADdAAAADwAAAGRycy9kb3ducmV2LnhtbERPy2rCQBTdC/2H4Ra600ltaUvqRBpB&#10;MEIX2iK4u2SueTRzJ2amSfx7ZyG4PJz3YjmaRvTUucqygudZBII4t7riQsHvz3r6AcJ5ZI2NZVJw&#10;IQfL5GGywFjbgXfU730hQgi7GBWU3rexlC4vyaCb2ZY4cCfbGfQBdoXUHQ4h3DRyHkVv0mDFoaHE&#10;llYl5X/7f6MgvWwP39Zn583pWJ+zNJ1nWBulnh7Hr08QnkZ/F9/cG63g/fUl7A9vwhOQyR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2GZAhxAAAAN0AAAAPAAAAAAAAAAAA&#10;AAAAAKECAABkcnMvZG93bnJldi54bWxQSwUGAAAAAAQABAD5AAAAkgMAAAAA&#10;" strokecolor="#2f5496 [2408]" strokeweight="1.5pt"/>
          </v:group>
        </w:pict>
      </w:r>
      <w:r w:rsidR="00612758">
        <w:rPr>
          <w:rFonts w:ascii="ALFABET98" w:hAnsi="ALFABET98"/>
          <w:color w:val="808080" w:themeColor="background1" w:themeShade="80"/>
          <w:sz w:val="72"/>
          <w:szCs w:val="72"/>
        </w:rPr>
        <w:t xml:space="preserve">E     E     E     E   </w:t>
      </w:r>
      <w:r w:rsidR="00612758">
        <w:rPr>
          <w:rFonts w:ascii="ALFABET98" w:hAnsi="ALFABET98"/>
          <w:sz w:val="72"/>
          <w:szCs w:val="72"/>
        </w:rPr>
        <w:t xml:space="preserve">      </w:t>
      </w:r>
    </w:p>
    <w:p w:rsidR="00612758" w:rsidRDefault="00BD3DCE" w:rsidP="0061275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990" style="position:absolute;margin-left:-16.1pt;margin-top:9.4pt;width:521.25pt;height:36.85pt;z-index:-25076326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">
            <v:group id="Group 33" o:spid="_x0000_s399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1zPOCccAAADd&#10;AAAADwAAAAAAAAAAAAAAAACqAgAAZHJzL2Rvd25yZXYueG1sUEsFBgAAAAAEAAQA+gAAAJ4DAAAA&#10;AA==&#10;">
              <v:rect id="Rectangle 34" o:spid="_x0000_s399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8AKMYA&#10;AADdAAAADwAAAGRycy9kb3ducmV2LnhtbESPQWvCQBSE70L/w/IKvelGU2yJrlLbKr1qI6G3R/aZ&#10;Dc2+Ddmtif/eLQgeh5n5hlmuB9uIM3W+dqxgOklAEJdO11wpyL+341cQPiBrbByTggt5WK8eRkvM&#10;tOt5T+dDqESEsM9QgQmhzaT0pSGLfuJa4uidXGcxRNlVUnfYR7ht5CxJ5tJizXHBYEvvhsrfw59V&#10;kFbFpynyD5/baTHfHS/HTf+zVerpcXhbgAg0hHv41v7SCl6e0xT+38QnIF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q8AKMYAAADdAAAADwAAAAAAAAAAAAAAAACYAgAAZHJz&#10;L2Rvd25yZXYueG1sUEsFBgAAAAAEAAQA9QAAAIsDAAAAAA==&#10;" strokecolor="#2f5496 [2408]" strokeweight="1.5pt">
                <v:fill opacity="0"/>
              </v:rect>
              <v:rect id="Rectangle 35" o:spid="_x0000_s399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xs9MUA&#10;AADdAAAADwAAAGRycy9kb3ducmV2LnhtbESPzW7CMBCE75V4B2uReiNOSqBtGoMQFYUj5ee+irdJ&#10;lHidxi6kb18jIfU4mplvNPlyMK24UO9qywqSKAZBXFhdc6ngdNxMXkA4j6yxtUwKfsnBcjF6yDHT&#10;9sqfdDn4UgQIuwwVVN53mZSuqMigi2xHHLwv2xv0Qfal1D1eA9y08imO59JgzWGhwo7WFRXN4cco&#10;OM/eO95Kw/tkk77Ozs3H9zoxSj2Oh9UbCE+D/w/f2zut4DmdpnB7E56AX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PGz0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399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m4zuccAAADdAAAADwAAAGRycy9kb3ducmV2LnhtbESPQWvCQBSE7wX/w/KE3upGq1aiq5hC&#10;wQgetKXg7ZF9JtHs25hdNf57Vyj0OMzMN8xs0ZpKXKlxpWUF/V4EgjizuuRcwc/319sEhPPIGivL&#10;pOBODhbzzssMY21vvKXrzuciQNjFqKDwvo6ldFlBBl3P1sTBO9jGoA+yyaVu8BbgppKDKBpLgyWH&#10;hQJr+iwoO+0uRkFyX/9urE/Pq8P+eE6TZJDi0Sj12m2XUxCeWv8f/muvtIKP4fsInm/CE5DzB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mbjO5xwAAAN0AAAAPAAAAAAAA&#10;AAAAAAAAAKECAABkcnMvZG93bnJldi54bWxQSwUGAAAAAAQABAD5AAAAlQMAAAAA&#10;" strokecolor="#2f5496 [2408]" strokeweight="1.5pt"/>
            <v:shape id="AutoShape 37" o:spid="_x0000_s399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rytzscAAADdAAAADwAAAGRycy9kb3ducmV2LnhtbESPT2vCQBTE74LfYXmCN7OpLVaiqzSF&#10;gil48A+Ct0f2mcRm38bsqvHbdwtCj8PM/IaZLztTixu1rrKs4CWKQRDnVldcKNjvvkZTEM4ja6wt&#10;k4IHOVgu+r05JtreeUO3rS9EgLBLUEHpfZNI6fKSDLrINsTBO9nWoA+yLaRu8R7gppbjOJ5IgxWH&#10;hRIb+iwp/9lejYL08X1YW59dVqfj+ZKl6TjDs1FqOOg+ZiA8df4//GyvtIL3t9cJ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WvK3OxwAAAN0AAAAPAAAAAAAA&#10;AAAAAAAAAKECAABkcnMvZG93bnJldi54bWxQSwUGAAAAAAQABAD5AAAAlQMAAAAA&#10;" strokecolor="#2f5496 [2408]" strokeweight="1.5pt"/>
          </v:group>
        </w:pict>
      </w:r>
      <w:r w:rsidR="00612758">
        <w:rPr>
          <w:rFonts w:ascii="ALFABET98" w:hAnsi="ALFABET98"/>
          <w:color w:val="808080" w:themeColor="background1" w:themeShade="80"/>
          <w:sz w:val="72"/>
          <w:szCs w:val="72"/>
        </w:rPr>
        <w:t xml:space="preserve">E     E    </w:t>
      </w:r>
      <w:r w:rsidR="00612758">
        <w:rPr>
          <w:rFonts w:ascii="ALFABET98" w:hAnsi="ALFABET98"/>
          <w:sz w:val="72"/>
          <w:szCs w:val="72"/>
        </w:rPr>
        <w:t xml:space="preserve">      </w:t>
      </w:r>
    </w:p>
    <w:p w:rsidR="00612758" w:rsidRDefault="00BD3DCE" w:rsidP="0061275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984" style="position:absolute;margin-left:-16.1pt;margin-top:9.4pt;width:521.25pt;height:36.85pt;z-index:-25076224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C91AyoFQQAAPEPAAAOAAAAAAAAAAAAAAAAAC4CAABkcnMvZTJvRG9jLnhtbFBLAQItABQABgAI&#10;AAAAIQBYKw9o4AAAAAoBAAAPAAAAAAAAAAAAAAAAAG8GAABkcnMvZG93bnJldi54bWxQSwUGAAAA&#10;AAQABADzAAAAfAcAAAAA&#10;">
            <v:group id="Group 33" o:spid="_x0000_s398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22/njwwAAAN0AAAAP&#10;AAAAAAAAAAAAAAAAAKoCAABkcnMvZG93bnJldi54bWxQSwUGAAAAAAQABAD6AAAAmgMAAAAA&#10;">
              <v:rect id="Rectangle 34" o:spid="_x0000_s398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0c3wscA&#10;AADdAAAADwAAAGRycy9kb3ducmV2LnhtbESPS2vDMBCE74X8B7GF3hI5D9LWjRLS5kGvTR1Mb4u1&#10;tUyslbHU2Pn3USDQ4zAz3zCLVW9rcabWV44VjEcJCOLC6YpLBdn3bvgCwgdkjbVjUnAhD6vl4GGB&#10;qXYdf9H5EEoRIexTVGBCaFIpfWHIoh+5hjh6v661GKJsS6lb7CLc1nKSJHNpseK4YLChD0PF6fBn&#10;FUzLfGvybOMzO87n++Pl+N797JR6euzXbyAC9eE/fG9/agXPs+kr3N7EJyC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9HN8LHAAAA3QAAAA8AAAAAAAAAAAAAAAAAmAIAAGRy&#10;cy9kb3ducmV2LnhtbFBLBQYAAAAABAAEAPUAAACMAwAAAAA=&#10;" strokecolor="#2f5496 [2408]" strokeweight="1.5pt">
                <v:fill opacity="0"/>
              </v:rect>
              <v:rect id="Rectangle 35" o:spid="_x0000_s398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EZir8A&#10;AADdAAAADwAAAGRycy9kb3ducmV2LnhtbERPy4rCMBTdC/5DuII7TSv1VY0iDjqz9Lm/NNe22Nx0&#10;mqj17yeLAZeH816uW1OJJzWutKwgHkYgiDOrS84VXM67wQyE88gaK8uk4E0O1qtuZ4mpti8+0vPk&#10;cxFC2KWooPC+TqV0WUEG3dDWxIG72cagD7DJpW7wFcJNJUdRNJEGSw4NBda0LSi7nx5GwXX8VfO3&#10;NHyId8l8fL3vf7exUarfazcLEJ5a/xH/u3+0gmmShP3hTXgCcvU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FARmK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398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VNGx8cAAADdAAAADwAAAGRycy9kb3ducmV2LnhtbESPQWvCQBSE7wX/w/KE3pqNIq2kWaUR&#10;BFPooSpCb4/sM4nNvo3ZrUn+fbdQ8DjMzDdMuh5MI27UudqyglkUgyAurK65VHA8bJ+WIJxH1thY&#10;JgUjOVivJg8pJtr2/Em3vS9FgLBLUEHlfZtI6YqKDLrItsTBO9vOoA+yK6XusA9w08h5HD9LgzWH&#10;hQpb2lRUfO9/jIJsfD99WJ9fd+evyzXPsnmOF6PU43R4ewXhafD38H97pxW8LBYz+HsTnoBc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BU0bHxwAAAN0AAAAPAAAAAAAA&#10;AAAAAAAAAKECAABkcnMvZG93bnJldi54bWxQSwUGAAAAAAQABAD5AAAAlQMAAAAA&#10;" strokecolor="#2f5496 [2408]" strokeweight="1.5pt"/>
            <v:shape id="AutoShape 37" o:spid="_x0000_s398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YHYsMYAAADdAAAADwAAAGRycy9kb3ducmV2LnhtbESPQWvCQBSE74L/YXmCN7MxSCupqxhB&#10;MAUPtVLo7ZF9JrHZtzG7avz3bqHQ4zAz3zCLVW8acaPO1ZYVTKMYBHFhdc2lguPndjIH4TyyxsYy&#10;KXiQg9VyOFhgqu2dP+h28KUIEHYpKqi8b1MpXVGRQRfZljh4J9sZ9EF2pdQd3gPcNDKJ4xdpsOaw&#10;UGFLm4qKn8PVKMge71976/PL7vR9vuRZluR4NkqNR/36DYSn3v+H/9o7reB1Nkvg9014AnL5B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GB2LDGAAAA3QAAAA8AAAAAAAAA&#10;AAAAAAAAoQIAAGRycy9kb3ducmV2LnhtbFBLBQYAAAAABAAEAPkAAACUAwAAAAA=&#10;" strokecolor="#2f5496 [2408]" strokeweight="1.5pt"/>
          </v:group>
        </w:pict>
      </w:r>
      <w:r w:rsidR="00612758">
        <w:rPr>
          <w:rFonts w:ascii="ALFABET98" w:hAnsi="ALFABET98"/>
          <w:color w:val="808080" w:themeColor="background1" w:themeShade="80"/>
          <w:sz w:val="72"/>
          <w:szCs w:val="72"/>
        </w:rPr>
        <w:t>E     E</w:t>
      </w:r>
      <w:r w:rsidR="00612758">
        <w:rPr>
          <w:rFonts w:ascii="ALFABET98" w:hAnsi="ALFABET98"/>
          <w:sz w:val="72"/>
          <w:szCs w:val="72"/>
        </w:rPr>
        <w:t xml:space="preserve">      </w:t>
      </w:r>
    </w:p>
    <w:p w:rsidR="00612758" w:rsidRDefault="00BD3DCE" w:rsidP="0061275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978" style="position:absolute;margin-left:-16.1pt;margin-top:9.4pt;width:521.25pt;height:36.85pt;z-index:-25076121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CP2n2xYEAADxDwAADgAAAAAAAAAAAAAAAAAuAgAAZHJzL2Uyb0RvYy54bWxQSwECLQAUAAYA&#10;CAAAACEAWCsPaOAAAAAKAQAADwAAAAAAAAAAAAAAAABwBgAAZHJzL2Rvd25yZXYueG1sUEsFBgAA&#10;AAAEAAQA8wAAAH0HAAAAAA==&#10;">
            <v:group id="Group 33" o:spid="_x0000_s398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vkICbxgAAAN0A&#10;AAAPAAAAAAAAAAAAAAAAAKoCAABkcnMvZG93bnJldi54bWxQSwUGAAAAAAQABAD6AAAAnQMAAAAA&#10;">
              <v:rect id="Rectangle 34" o:spid="_x0000_s398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xOusYA&#10;AADdAAAADwAAAGRycy9kb3ducmV2LnhtbESPT2vCQBTE7wW/w/IKvdWNVm1JXcXWP/RaGwm9PbKv&#10;2WD2bciuJn57VxB6HGbmN8x82dtanKn1lWMFo2ECgrhwuuJSQfazfX4D4QOyxtoxKbiQh+Vi8DDH&#10;VLuOv+m8D6WIEPYpKjAhNKmUvjBk0Q9dQxy9P9daDFG2pdQtdhFuazlOkpm0WHFcMNjQp6HiuD9Z&#10;BS9lvjF5tvaZHeWz3eFy+Oh+t0o9PfardxCB+vAfvre/tILXyWQKtzfxCcjF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gxOusYAAADdAAAADwAAAAAAAAAAAAAAAACYAgAAZHJz&#10;L2Rvd25yZXYueG1sUEsFBgAAAAAEAAQA9QAAAIsDAAAAAA==&#10;" strokecolor="#2f5496 [2408]" strokeweight="1.5pt">
                <v:fill opacity="0"/>
              </v:rect>
              <v:rect id="Rectangle 35" o:spid="_x0000_s398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QkZcMA&#10;AADdAAAADwAAAGRycy9kb3ducmV2LnhtbESPT4vCMBTE74LfITxhb5pWqrt2jSKKf46uq/dH87Yt&#10;Ni+1yWr99kYQPA4z8xtmOm9NJa7UuNKygngQgSDOrC45V3D8Xfe/QDiPrLGyTAru5GA+63ammGp7&#10;4x+6HnwuAoRdigoK7+tUSpcVZNANbE0cvD/bGPRBNrnUDd4C3FRyGEVjabDksFBgTcuCsvPh3yg4&#10;jVY1b6XhfbxOJqPTeXNZxkapj167+AbhqfXv8Ku90wo+k2QMzzfhCcj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aQkZ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98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fZ7KMcAAADdAAAADwAAAGRycy9kb3ducmV2LnhtbESPQWvCQBSE7wX/w/KE3pqNIrWkWaUR&#10;CqbgoVaE3h7ZZxKbfRuz2yT++65Q8DjMzDdMuh5NI3rqXG1ZwSyKQRAXVtdcKjh8vT+9gHAeWWNj&#10;mRRcycF6NXlIMdF24E/q974UAcIuQQWV920ipSsqMugi2xIH72Q7gz7IrpS6wyHATSPncfwsDdYc&#10;FipsaVNR8bP/NQqy68dxZ31+2Z6+z5c8y+Y5no1Sj9Px7RWEp9Hfw//trVawXCyWcHsTnoBc/Q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h9nsoxwAAAN0AAAAPAAAAAAAA&#10;AAAAAAAAAKECAABkcnMvZG93bnJldi54bWxQSwUGAAAAAAQABAD5AAAAlQMAAAAA&#10;" strokecolor="#2f5496 [2408]" strokeweight="1.5pt"/>
            <v:shape id="AutoShape 37" o:spid="_x0000_s397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GnvWsMAAADdAAAADwAAAGRycy9kb3ducmV2LnhtbERPTYvCMBC9C/6HMAvebLoiKtUoW0Gw&#10;wh7UZcHb0Ixt3WZSm6j135vDgsfH+16sOlOLO7WusqzgM4pBEOdWV1wo+DluhjMQziNrrC2Tgic5&#10;WC37vQUm2j54T/eDL0QIYZeggtL7JpHS5SUZdJFtiAN3tq1BH2BbSN3iI4SbWo7ieCINVhwaSmxo&#10;XVL+d7gZBelz9/ttfXbdnk+Xa5amowwvRqnBR/c1B+Gp82/xv3urFUzH4zA3vAlPQC5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Bp71rDAAAA3QAAAA8AAAAAAAAAAAAA&#10;AAAAoQIAAGRycy9kb3ducmV2LnhtbFBLBQYAAAAABAAEAPkAAACRAwAAAAA=&#10;" strokecolor="#2f5496 [2408]" strokeweight="1.5pt"/>
          </v:group>
        </w:pict>
      </w:r>
      <w:r w:rsidR="00612758">
        <w:rPr>
          <w:rFonts w:ascii="ALFABET98" w:hAnsi="ALFABET98"/>
          <w:color w:val="808080" w:themeColor="background1" w:themeShade="80"/>
          <w:sz w:val="72"/>
          <w:szCs w:val="72"/>
        </w:rPr>
        <w:t xml:space="preserve">E     </w:t>
      </w:r>
      <w:r w:rsidR="00612758">
        <w:rPr>
          <w:rFonts w:ascii="ALFABET98" w:hAnsi="ALFABET98"/>
          <w:sz w:val="72"/>
          <w:szCs w:val="72"/>
        </w:rPr>
        <w:t xml:space="preserve">      </w:t>
      </w:r>
    </w:p>
    <w:p w:rsidR="00612758" w:rsidRDefault="00BD3DCE" w:rsidP="0061275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972" style="position:absolute;margin-left:-16.1pt;margin-top:9.4pt;width:521.25pt;height:36.85pt;z-index:-25076019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QKyEwQAAPEPAAAOAAAAZHJzL2Uyb0RvYy54bWzsV9tu4zYQfS/QfyD4nuhi+SZEWQS+BAW2&#10;7aK7/QBaoi6oRKokHTld9N87HEqyHWf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RJkCshMEAADxDwAADgAAAAAAAAAAAAAAAAAuAgAAZHJzL2Uyb0RvYy54bWxQSwECLQAUAAYACAAA&#10;ACEAWCsPaOAAAAAKAQAADwAAAAAAAAAAAAAAAABtBgAAZHJzL2Rvd25yZXYueG1sUEsFBgAAAAAE&#10;AAQA8wAAAHoHAAAAAA==&#10;">
            <v:group id="Group 33" o:spid="_x0000_s397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VyEEXFAAAA3QAA&#10;AA8AAAAAAAAAAAAAAAAAqgIAAGRycy9kb3ducmV2LnhtbFBLBQYAAAAABAAEAPoAAACcAwAAAAA=&#10;">
              <v:rect id="Rectangle 34" o:spid="_x0000_s397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7eZMYA&#10;AADdAAAADwAAAGRycy9kb3ducmV2LnhtbESPQWvCQBSE74X+h+UVequb2FYlukqtWrxWI8HbI/vM&#10;hmbfhuzWxH/fLRR6HGbmG2axGmwjrtT52rGCdJSAIC6drrlSkB93TzMQPiBrbByTght5WC3v7xaY&#10;adfzJ10PoRIRwj5DBSaENpPSl4Ys+pFriaN3cZ3FEGVXSd1hH+G2keMkmUiLNccFgy29Gyq/Dt9W&#10;wXNVbE2Rb3xu02Lycbqd1v15p9Tjw/A2BxFoCP/hv/ZeK5i+vKbw+yY+Abn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O7eZMYAAADdAAAADwAAAAAAAAAAAAAAAACYAgAAZHJz&#10;L2Rvd25yZXYueG1sUEsFBgAAAAAEAAQA9QAAAIsDAAAAAA==&#10;" strokecolor="#2f5496 [2408]" strokeweight="1.5pt">
                <v:fill opacity="0"/>
              </v:rect>
              <v:rect id="Rectangle 35" o:spid="_x0000_s397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0a0u8UA&#10;AADdAAAADwAAAGRycy9kb3ducmV2LnhtbESPQWvCQBSE7wX/w/KE3ppNJKk1dRVJse1RU70/sq9J&#10;MPs2Zrca/71bKPQ4zMw3zHI9mk5caHCtZQVJFIMgrqxuuVZw+No+vYBwHlljZ5kU3MjBejV5WGKu&#10;7ZX3dCl9LQKEXY4KGu/7XEpXNWTQRbYnDt63HQz6IIda6gGvAW46OYvjZ2mw5bDQYE9FQ9Wp/DEK&#10;jtlbzx/S8C7ZpovseHo/F4lR6nE6bl5BeBr9f/iv/akVzNNsBr9vwhOQq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RrS7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397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xTr9scAAADdAAAADwAAAGRycy9kb3ducmV2LnhtbESPQWvCQBSE7wX/w/KE3upGq1aiq5hC&#10;wQgetKXg7ZF9JtHs25hdNf57Vyj0OMzMN8xs0ZpKXKlxpWUF/V4EgjizuuRcwc/319sEhPPIGivL&#10;pOBODhbzzssMY21vvKXrzuciQNjFqKDwvo6ldFlBBl3P1sTBO9jGoA+yyaVu8BbgppKDKBpLgyWH&#10;hQJr+iwoO+0uRkFyX/9urE/Pq8P+eE6TZJDi0Sj12m2XUxCeWv8f/muvtIKP4egdnm/CE5DzB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bFOv2xwAAAN0AAAAPAAAAAAAA&#10;AAAAAAAAAKECAABkcnMvZG93bnJldi54bWxQSwUGAAAAAAQABAD5AAAAlQMAAAAA&#10;" strokecolor="#2f5496 [2408]" strokeweight="1.5pt"/>
            <v:shape id="AutoShape 37" o:spid="_x0000_s397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P1zgscAAADdAAAADwAAAGRycy9kb3ducmV2LnhtbESPT2vCQBTE7wW/w/KE3pqN4p+SuooR&#10;CkboQVsKvT2yzySafRuzq8Zv7xYEj8PM/IaZLTpTiwu1rrKsYBDFIIhzqysuFPx8f769g3AeWWNt&#10;mRTcyMFi3nuZYaLtlbd02flCBAi7BBWU3jeJlC4vyaCLbEMcvL1tDfog20LqFq8Bbmo5jOOJNFhx&#10;WCixoVVJ+XF3NgrS2+b3y/rstN7/HU5Zmg4zPBilXvvd8gOEp84/w4/2WiuYjsYj+H8TnoCc3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U/XOCxwAAAN0AAAAPAAAAAAAA&#10;AAAAAAAAAKECAABkcnMvZG93bnJldi54bWxQSwUGAAAAAAQABAD5AAAAlQMAAAAA&#10;" strokecolor="#2f5496 [2408]" strokeweight="1.5pt"/>
          </v:group>
        </w:pict>
      </w:r>
      <w:r w:rsidR="00612758">
        <w:rPr>
          <w:rFonts w:ascii="ALFABET98" w:hAnsi="ALFABET98"/>
          <w:color w:val="808080" w:themeColor="background1" w:themeShade="80"/>
          <w:sz w:val="72"/>
          <w:szCs w:val="72"/>
        </w:rPr>
        <w:t xml:space="preserve">E     </w:t>
      </w:r>
      <w:r w:rsidR="00612758">
        <w:rPr>
          <w:rFonts w:ascii="ALFABET98" w:hAnsi="ALFABET98"/>
          <w:sz w:val="72"/>
          <w:szCs w:val="72"/>
        </w:rPr>
        <w:t xml:space="preserve">      </w:t>
      </w:r>
    </w:p>
    <w:p w:rsidR="00612758" w:rsidRDefault="00BD3DCE" w:rsidP="0061275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3966" style="position:absolute;margin-left:-16.1pt;margin-top:9.4pt;width:521.25pt;height:36.85pt;z-index:-25075916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EgactcXBAAA8Q8AAA4AAAAAAAAAAAAAAAAALgIAAGRycy9lMm9Eb2MueG1sUEsBAi0AFAAG&#10;AAgAAAAhAFgrD2jgAAAACgEAAA8AAAAAAAAAAAAAAAAAcQYAAGRycy9kb3ducmV2LnhtbFBLBQYA&#10;AAAABAAEAPMAAAB+BwAAAAA=&#10;">
            <v:group id="Group 33" o:spid="_x0000_s396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ddctqscAAADd&#10;AAAADwAAAAAAAAAAAAAAAACqAgAAZHJzL2Rvd25yZXYueG1sUEsFBgAAAAAEAAQA+gAAAJ4DAAAA&#10;AA==&#10;">
              <v:rect id="Rectangle 34" o:spid="_x0000_s397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vji8YA&#10;AADdAAAADwAAAGRycy9kb3ducmV2LnhtbESPQWvCQBSE70L/w/IKvenG2qpEV7G2Fq+1keDtkX1m&#10;g9m3Ibs18d93CwWPw8x8wyzXva3FlVpfOVYwHiUgiAunKy4VZN+74RyED8gaa8ek4EYe1quHwRJT&#10;7Tr+oushlCJC2KeowITQpFL6wpBFP3INcfTOrrUYomxLqVvsItzW8jlJptJixXHBYENbQ8Xl8GMV&#10;TMr8w+TZu8/sOJ9+Hm/Ht+60U+rpsd8sQATqwz38395rBbOX1xn8vYlPQK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Evji8YAAADdAAAADwAAAAAAAAAAAAAAAACYAgAAZHJz&#10;L2Rvd25yZXYueG1sUEsFBgAAAAAEAAQA9QAAAIsDAAAAAA==&#10;" strokecolor="#2f5496 [2408]" strokeweight="1.5pt">
                <v:fill opacity="0"/>
              </v:rect>
              <v:rect id="Rectangle 35" o:spid="_x0000_s397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6DUcAA&#10;AADdAAAADwAAAGRycy9kb3ducmV2LnhtbERPz4/BQBS+S/wPkydxY1pRdssQIdgjdt1fOk/b6Lyp&#10;zqD+e3PYxPHL93u+bE0lHtS40rKCeBiBIM6sLjlX8Pe7HXyBcB5ZY2WZFLzIwXLR7cwx1fbJR3qc&#10;fC5CCLsUFRTe16mULivIoBvamjhwF9sY9AE2udQNPkO4qeQoiibSYMmhocCa1gVl19PdKDgnm5r3&#10;0vAh3o6/k/N1d1vHRql+r13NQHhq/Uf87/7RCqbjJMwNb8ITkIs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q6DUc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396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vzcHMcAAADdAAAADwAAAGRycy9kb3ducmV2LnhtbESPQWvCQBSE7wX/w/KE3upGqVqjq5hC&#10;wQgetKXg7ZF9JtHs25hdNf57Vyj0OMzMN8xs0ZpKXKlxpWUF/V4EgjizuuRcwc/319sHCOeRNVaW&#10;ScGdHCzmnZcZxtreeEvXnc9FgLCLUUHhfR1L6bKCDLqerYmDd7CNQR9kk0vd4C3ATSUHUTSSBksO&#10;CwXW9FlQdtpdjILkvv7dWJ+eV4f98ZwmySDFo1HqtdsupyA8tf4//NdeaQXj9+EEnm/CE5DzB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6/NwcxwAAAN0AAAAPAAAAAAAA&#10;AAAAAAAAAKECAABkcnMvZG93bnJldi54bWxQSwUGAAAAAAQABAD5AAAAlQMAAAAA&#10;" strokecolor="#2f5496 [2408]" strokeweight="1.5pt"/>
            <v:shape id="AutoShape 37" o:spid="_x0000_s396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aq/PMIAAADdAAAADwAAAGRycy9kb3ducmV2LnhtbERPTYvCMBC9L/gfwgje1lRZXKlGscKC&#10;FTysiuBtaMa22kxqE7X+e3MQPD7e93TemkrcqXGlZQWDfgSCOLO65FzBfvf3PQbhPLLGyjIpeJKD&#10;+azzNcVY2wf/033rcxFC2MWooPC+jqV0WUEGXd/WxIE72cagD7DJpW7wEcJNJYdRNJIGSw4NBda0&#10;LCi7bG9GQfJcHzbWp9fV6Xi+pkkyTPFslOp128UEhKfWf8Rv90or+P0Zhf3hTXgCcvY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aq/PMIAAADdAAAADwAAAAAAAAAAAAAA&#10;AAChAgAAZHJzL2Rvd25yZXYueG1sUEsFBgAAAAAEAAQA+QAAAJADAAAAAA==&#10;" strokecolor="#2f5496 [2408]" strokeweight="1.5pt"/>
          </v:group>
        </w:pict>
      </w:r>
      <w:r w:rsidR="00612758">
        <w:rPr>
          <w:rFonts w:ascii="ALFABET98" w:hAnsi="ALFABET98"/>
          <w:color w:val="808080" w:themeColor="background1" w:themeShade="80"/>
          <w:sz w:val="72"/>
          <w:szCs w:val="72"/>
        </w:rPr>
        <w:t xml:space="preserve">E     </w:t>
      </w:r>
      <w:r w:rsidR="00612758">
        <w:rPr>
          <w:rFonts w:ascii="ALFABET98" w:hAnsi="ALFABET98"/>
          <w:sz w:val="72"/>
          <w:szCs w:val="72"/>
        </w:rPr>
        <w:t xml:space="preserve">      </w:t>
      </w:r>
    </w:p>
    <w:p w:rsidR="00612758" w:rsidRDefault="00BD3DCE" w:rsidP="0061275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960" style="position:absolute;margin-left:-16.1pt;margin-top:9.4pt;width:521.25pt;height:36.85pt;z-index:-25075814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Q&#10;GvzQEgQAAPEPAAAOAAAAAAAAAAAAAAAAAC4CAABkcnMvZTJvRG9jLnhtbFBLAQItABQABgAIAAAA&#10;IQBYKw9o4AAAAAoBAAAPAAAAAAAAAAAAAAAAAGwGAABkcnMvZG93bnJldi54bWxQSwUGAAAAAAQA&#10;BADzAAAAeQcAAAAA&#10;">
            <v:group id="Group 33" o:spid="_x0000_s396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xIDhFMcAAADd&#10;AAAADwAAAAAAAAAAAAAAAACqAgAAZHJzL2Rvd25yZXYueG1sUEsFBgAAAAAEAAQA+gAAAJ4DAAAA&#10;AA==&#10;">
              <v:rect id="Rectangle 34" o:spid="_x0000_s396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wvNcUA&#10;AADdAAAADwAAAGRycy9kb3ducmV2LnhtbESPS2vDMBCE74X+B7GF3ho5D9ziRAnNk16TOpjeFmtj&#10;mVorY6mx8++jQqHHYWa+YRarwTbiSp2vHSsYjxIQxKXTNVcK8s/9yxsIH5A1No5JwY08rJaPDwvM&#10;tOv5SNdTqESEsM9QgQmhzaT0pSGLfuRa4uhdXGcxRNlVUnfYR7ht5CRJUmmx5rhgsKWNofL79GMV&#10;TKtiZ4p863M7LtLD+XZe9197pZ6fhvc5iEBD+A//tT+0gtdZOoXfN/EJyO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HC81xQAAAN0AAAAPAAAAAAAAAAAAAAAAAJgCAABkcnMv&#10;ZG93bnJldi54bWxQSwUGAAAAAAQABAD1AAAAigMAAAAA&#10;" strokecolor="#2f5496 [2408]" strokeweight="1.5pt">
                <v:fill opacity="0"/>
              </v:rect>
              <v:rect id="Rectangle 35" o:spid="_x0000_s396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9D6cMA&#10;AADdAAAADwAAAGRycy9kb3ducmV2LnhtbESPT4vCMBTE74LfITxhb5pWqrt2jSKKf46uq/dH87Yt&#10;Ni+1yWr99kYQPA4z8xtmOm9NJa7UuNKygngQgSDOrC45V3D8Xfe/QDiPrLGyTAru5GA+63ammGp7&#10;4x+6HnwuAoRdigoK7+tUSpcVZNANbE0cvD/bGPRBNrnUDd4C3FRyGEVjabDksFBgTcuCsvPh3yg4&#10;jVY1b6XhfbxOJqPTeXNZxkapj167+AbhqfXv8Ku90wo+k3ECzzfhCcj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Y9D6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96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d0cpMcAAADdAAAADwAAAGRycy9kb3ducmV2LnhtbESPT2vCQBTE74LfYXmCN7OptFaiqzSF&#10;gil48A+Ct0f2mcRm38bsqvHbdwtCj8PM/IaZLztTixu1rrKs4CWKQRDnVldcKNjvvkZTEM4ja6wt&#10;k4IHOVgu+r05JtreeUO3rS9EgLBLUEHpfZNI6fKSDLrINsTBO9nWoA+yLaRu8R7gppbjOJ5IgxWH&#10;hRIb+iwp/9lejYL08X1YW59dVqfj+ZKl6TjDs1FqOOg+ZiA8df4//GyvtIL318kb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13RykxwAAAN0AAAAPAAAAAAAA&#10;AAAAAAAAAKECAABkcnMvZG93bnJldi54bWxQSwUGAAAAAAQABAD5AAAAlQMAAAAA&#10;" strokecolor="#2f5496 [2408]" strokeweight="1.5pt"/>
            <v:shape id="AutoShape 37" o:spid="_x0000_s396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Q+C08cAAADdAAAADwAAAGRycy9kb3ducmV2LnhtbESPT2vCQBTE7wW/w/KE3uqmUmKJbqQR&#10;BFPoQVsEb4/sM3/Mvo3ZrcZv3xWEHoeZ+Q2zWA6mFRfqXW1ZweskAkFcWF1zqeDne/3yDsJ5ZI2t&#10;ZVJwIwfLdPS0wETbK2/psvOlCBB2CSqovO8SKV1RkUE3sR1x8I62N+iD7Eupe7wGuGnlNIpiabDm&#10;sFBhR6uKitPu1yjIbp/7L+vz8+Z4aM55lk1zbIxSz+PhYw7C0+D/w4/2RiuYvcUx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FD4LTxwAAAN0AAAAPAAAAAAAA&#10;AAAAAAAAAKECAABkcnMvZG93bnJldi54bWxQSwUGAAAAAAQABAD5AAAAlQMAAAAA&#10;" strokecolor="#2f5496 [2408]" strokeweight="1.5pt"/>
          </v:group>
        </w:pict>
      </w:r>
      <w:r w:rsidR="00612758">
        <w:rPr>
          <w:rFonts w:ascii="ALFABET98" w:hAnsi="ALFABET98"/>
          <w:color w:val="808080" w:themeColor="background1" w:themeShade="80"/>
          <w:sz w:val="72"/>
          <w:szCs w:val="72"/>
        </w:rPr>
        <w:t xml:space="preserve">E     </w:t>
      </w:r>
      <w:r w:rsidR="00612758">
        <w:rPr>
          <w:rFonts w:ascii="ALFABET98" w:hAnsi="ALFABET98"/>
          <w:sz w:val="72"/>
          <w:szCs w:val="72"/>
        </w:rPr>
        <w:t xml:space="preserve">      </w:t>
      </w:r>
    </w:p>
    <w:p w:rsidR="00612758" w:rsidRDefault="00BD3DCE" w:rsidP="0061275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954" style="position:absolute;margin-left:-16.1pt;margin-top:9.4pt;width:521.25pt;height:36.85pt;z-index:-25075712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s2RkFg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kLNkZBYEAADxDwAADgAAAAAAAAAAAAAAAAAuAgAAZHJzL2Uyb0RvYy54bWxQSwECLQAUAAYA&#10;CAAAACEAWCsPaOAAAAAKAQAADwAAAAAAAAAAAAAAAABwBgAAZHJzL2Rvd25yZXYueG1sUEsFBgAA&#10;AAAEAAQA8wAAAH0HAAAAAA==&#10;">
            <v:group id="Group 33" o:spid="_x0000_s395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WjW/sQAAADdAAAA&#10;DwAAAAAAAAAAAAAAAACqAgAAZHJzL2Rvd25yZXYueG1sUEsFBgAAAAAEAAQA+gAAAJsDAAAAAA==&#10;">
              <v:rect id="Rectangle 34" o:spid="_x0000_s395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QY38YA&#10;AADdAAAADwAAAGRycy9kb3ducmV2LnhtbESPQWvCQBSE74X+h+UVvNWNtcSaukprq3jVRoK3R/Y1&#10;G5p9G7Krif++KxR6HGbmG2axGmwjLtT52rGCyTgBQVw6XXOlIP/aPL6A8AFZY+OYFFzJw2p5f7fA&#10;TLue93Q5hEpECPsMFZgQ2kxKXxqy6MeuJY7et+sshii7SuoO+wi3jXxKklRarDkuGGxpbaj8OZyt&#10;gmlVfJoi//C5nRTp9ng9vvenjVKjh+HtFUSgIfyH/9o7rWD2nM7h9iY+Abn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PQY38YAAADdAAAADwAAAAAAAAAAAAAAAACYAgAAZHJz&#10;L2Rvd25yZXYueG1sUEsFBgAAAAAEAAQA9QAAAIsDAAAAAA==&#10;" strokecolor="#2f5496 [2408]" strokeweight="1.5pt">
                <v:fill opacity="0"/>
              </v:rect>
              <v:rect id="Rectangle 35" o:spid="_x0000_s395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23TN8IA&#10;AADdAAAADwAAAGRycy9kb3ducmV2LnhtbERPTW+CQBC9m/gfNmPSW10wWCtlNYaG1mNr9T5hp0Bg&#10;Zym7RfrvuwcTjy/vO9tPphMjDa6xrCBeRiCIS6sbrhScv4rHZxDOI2vsLJOCP3Kw381nGabaXvmT&#10;xpOvRAhhl6KC2vs+ldKVNRl0S9sTB+7bDgZ9gEMl9YDXEG46uYqiJ2mw4dBQY095TWV7+jUKLuvX&#10;nt+l4Y+4SLbrS/v2k8dGqYfFdHgB4Wnyd/HNfdQKNskm7A9vwhOQu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LbdM3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395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z+MescAAADdAAAADwAAAGRycy9kb3ducmV2LnhtbESPT2vCQBTE74V+h+UVvNWNIrVE12AK&#10;BSP0UFsK3h7ZZ/6YfRuzaxK/fbdQ8DjMzG+YdTKaRvTUucqygtk0AkGcW11xoeD76/35FYTzyBob&#10;y6TgRg6SzePDGmNtB/6k/uALESDsYlRQet/GUrq8JINualvi4J1sZ9AH2RVSdzgEuGnkPIpepMGK&#10;w0KJLb2VlJ8PV6Mgve1/PqzPLrvTsb5kaTrPsDZKTZ7G7QqEp9Hfw//tnVawXCxn8PcmPAG5+Q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PP4x6xwAAAN0AAAAPAAAAAAAA&#10;AAAAAAAAAKECAABkcnMvZG93bnJldi54bWxQSwUGAAAAAAQABAD5AAAAlQMAAAAA&#10;" strokecolor="#2f5496 [2408]" strokeweight="1.5pt"/>
            <v:shape id="AutoShape 37" o:spid="_x0000_s395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+0SDccAAADdAAAADwAAAGRycy9kb3ducmV2LnhtbESPT2vCQBTE7wW/w/KE3uqmoWiJbqQR&#10;BFPwUFsEb4/sM3/Mvo3ZrcZv7wqFHoeZ+Q2zWA6mFRfqXW1ZweskAkFcWF1zqeDne/3yDsJ5ZI2t&#10;ZVJwIwfLdPS0wETbK3/RZedLESDsElRQed8lUrqiIoNuYjvi4B1tb9AH2ZdS93gNcNPKOIqm0mDN&#10;YaHCjlYVFafdr1GQ3T73W+vz8+Z4aM55lsU5Nkap5/HwMQfhafD/4b/2RiuYvc1ieLwJT0Cm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/7RINxwAAAN0AAAAPAAAAAAAA&#10;AAAAAAAAAKECAABkcnMvZG93bnJldi54bWxQSwUGAAAAAAQABAD5AAAAlQMAAAAA&#10;" strokecolor="#2f5496 [2408]" strokeweight="1.5pt"/>
          </v:group>
        </w:pict>
      </w:r>
      <w:r w:rsidR="00612758">
        <w:rPr>
          <w:rFonts w:ascii="ALFABET98" w:hAnsi="ALFABET98"/>
          <w:color w:val="808080" w:themeColor="background1" w:themeShade="80"/>
          <w:sz w:val="72"/>
          <w:szCs w:val="72"/>
        </w:rPr>
        <w:t>E</w:t>
      </w:r>
      <w:r w:rsidR="00612758">
        <w:rPr>
          <w:rFonts w:ascii="ALFABET98" w:hAnsi="ALFABET98"/>
          <w:sz w:val="72"/>
          <w:szCs w:val="72"/>
        </w:rPr>
        <w:t xml:space="preserve">      </w:t>
      </w:r>
    </w:p>
    <w:p w:rsidR="00612758" w:rsidRDefault="00BD3DCE" w:rsidP="0061275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948" style="position:absolute;margin-left:-16.1pt;margin-top:9.4pt;width:521.25pt;height:36.85pt;z-index:-25075609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yV4DuRYEAADxDwAADgAAAAAAAAAAAAAAAAAuAgAAZHJzL2Uyb0RvYy54bWxQSwECLQAUAAYA&#10;CAAAACEAWCsPaOAAAAAKAQAADwAAAAAAAAAAAAAAAABwBgAAZHJzL2Rvd25yZXYueG1sUEsFBgAA&#10;AAAEAAQA8wAAAH0HAAAAAA==&#10;">
            <v:group id="Group 33" o:spid="_x0000_s395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ofxKJscAAADd&#10;AAAADwAAAAAAAAAAAAAAAACqAgAAZHJzL2Rvd25yZXYueG1sUEsFBgAAAAAEAAQA+gAAAJ4DAAAA&#10;AA==&#10;">
              <v:rect id="Rectangle 34" o:spid="_x0000_s395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CEB8YA&#10;AADdAAAADwAAAGRycy9kb3ducmV2LnhtbESPQWvCQBSE70L/w/IKvenG2qpEV7G2Fq+1keDtkX1m&#10;g9m3Ibs18d93CwWPw8x8wyzXva3FlVpfOVYwHiUgiAunKy4VZN+74RyED8gaa8ek4EYe1quHwRJT&#10;7Tr+oushlCJC2KeowITQpFL6wpBFP3INcfTOrrUYomxLqVvsItzW8jlJptJixXHBYENbQ8Xl8GMV&#10;TMr8w+TZu8/sOJ9+Hm/Ht+60U+rpsd8sQATqwz38395rBbOX2Sv8vYlPQK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GCEB8YAAADdAAAADwAAAAAAAAAAAAAAAACYAgAAZHJz&#10;L2Rvd25yZXYueG1sUEsFBgAAAAAEAAQA9QAAAIsDAAAAAA==&#10;" strokecolor="#2f5496 [2408]" strokeweight="1.5pt">
                <v:fill opacity="0"/>
              </v:rect>
              <v:rect id="Rectangle 35" o:spid="_x0000_s395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8ju2MIA&#10;AADdAAAADwAAAGRycy9kb3ducmV2LnhtbESPS4vCQBCE74L/YWjB2zqJ+IyOIi7qHn3em0ybBDM9&#10;2cyo8d87Cwsei6r6ipovG1OKB9WusKwg7kUgiFOrC84UnE+brwkI55E1lpZJwYscLBft1hwTbZ98&#10;oMfRZyJA2CWoIPe+SqR0aU4GXc9WxMG72tqgD7LOpK7xGeCmlP0oGkmDBYeFHCta55Tejnej4DL8&#10;rngnDe/jzWA6vNy2v+vYKNXtNKsZCE+N/4T/2z9awXgwHsHfm/AE5OI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yO7Y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395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5qxlccAAADdAAAADwAAAGRycy9kb3ducmV2LnhtbESPT2vCQBTE7wW/w/KE3uqmUpoS3Ugj&#10;CKbgQVsEb4/sM3/Mvo3ZrcZv3xWEHoeZ+Q0zXwymFRfqXW1ZweskAkFcWF1zqeDne/XyAcJ5ZI2t&#10;ZVJwIweLdPQ0x0TbK2/psvOlCBB2CSqovO8SKV1RkUE3sR1x8I62N+iD7Eupe7wGuGnlNIrepcGa&#10;w0KFHS0rKk67X6Mgu33tN9bn5/Xx0JzzLJvm2BilnsfD5wyEp8H/hx/ttVYQv8Ux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vmrGVxwAAAN0AAAAPAAAAAAAA&#10;AAAAAAAAAKECAABkcnMvZG93bnJldi54bWxQSwUGAAAAAAQABAD5AAAAlQMAAAAA&#10;" strokecolor="#2f5496 [2408]" strokeweight="1.5pt"/>
            <v:shape id="AutoShape 37" o:spid="_x0000_s394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gUl58QAAADdAAAADwAAAGRycy9kb3ducmV2LnhtbERPTWvCQBC9F/wPywi91Y2hVImuoREK&#10;ptCDWgrehuyYxGZnY3abxH/fPQgeH+97nY6mET11rrasYD6LQBAXVtdcKvg+frwsQTiPrLGxTApu&#10;5CDdTJ7WmGg78J76gy9FCGGXoILK+zaR0hUVGXQz2xIH7mw7gz7ArpS6wyGEm0bGUfQmDdYcGips&#10;aVtR8Xv4Mwqy2+fPl/X5dXc+Xa55lsU5XoxSz9PxfQXC0+gf4rt7pxUsXhdhbngTnoDc/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eBSXnxAAAAN0AAAAPAAAAAAAAAAAA&#10;AAAAAKECAABkcnMvZG93bnJldi54bWxQSwUGAAAAAAQABAD5AAAAkgMAAAAA&#10;" strokecolor="#2f5496 [2408]" strokeweight="1.5pt"/>
          </v:group>
        </w:pict>
      </w:r>
      <w:r w:rsidR="00612758">
        <w:rPr>
          <w:rFonts w:ascii="ALFABET98" w:hAnsi="ALFABET98"/>
          <w:color w:val="808080" w:themeColor="background1" w:themeShade="80"/>
          <w:sz w:val="72"/>
          <w:szCs w:val="72"/>
        </w:rPr>
        <w:t xml:space="preserve">E     </w:t>
      </w:r>
      <w:r w:rsidR="00612758">
        <w:rPr>
          <w:rFonts w:ascii="ALFABET98" w:hAnsi="ALFABET98"/>
          <w:sz w:val="72"/>
          <w:szCs w:val="72"/>
        </w:rPr>
        <w:t xml:space="preserve">      </w:t>
      </w:r>
    </w:p>
    <w:p w:rsidR="00612758" w:rsidRDefault="00BD3DCE" w:rsidP="0061275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942" style="position:absolute;margin-left:-16.1pt;margin-top:9.4pt;width:521.25pt;height:36.85pt;z-index:-25075507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U&#10;qhn7EgQAAPEPAAAOAAAAAAAAAAAAAAAAAC4CAABkcnMvZTJvRG9jLnhtbFBLAQItABQABgAIAAAA&#10;IQBYKw9o4AAAAAoBAAAPAAAAAAAAAAAAAAAAAGwGAABkcnMvZG93bnJldi54bWxQSwUGAAAAAAQA&#10;BADzAAAAeQcAAAAA&#10;">
            <v:group id="Group 33" o:spid="_x0000_s394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rEjwCwwAAAN0AAAAP&#10;AAAAAAAAAAAAAAAAAKoCAABkcnMvZG93bnJldi54bWxQSwUGAAAAAAQABAD6AAAAmgMAAAAA&#10;">
              <v:rect id="Rectangle 34" o:spid="_x0000_s394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7yI8YA&#10;AADdAAAADwAAAGRycy9kb3ducmV2LnhtbESPQWvCQBSE74X+h+UVvNVNtKikrtJqLb2qkdDbI/vM&#10;BrNvQ3Y18d93C4Ueh5n5hlmuB9uIG3W+dqwgHScgiEuna64U5Mfd8wKED8gaG8ek4E4e1qvHhyVm&#10;2vW8p9shVCJC2GeowITQZlL60pBFP3YtcfTOrrMYouwqqTvsI9w2cpIkM2mx5rhgsKWNofJyuFoF&#10;06r4MEW+9blNi9nn6X567793So2ehrdXEIGG8B/+a39pBfOXRQq/b+ITkK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o7yI8YAAADdAAAADwAAAAAAAAAAAAAAAACYAgAAZHJz&#10;L2Rvd25yZXYueG1sUEsFBgAAAAAEAAQA9QAAAIsDAAAAAA==&#10;" strokecolor="#2f5496 [2408]" strokeweight="1.5pt">
                <v:fill opacity="0"/>
              </v:rect>
              <v:rect id="Rectangle 35" o:spid="_x0000_s394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aY/MUA&#10;AADdAAAADwAAAGRycy9kb3ducmV2LnhtbESPQWvCQBSE70L/w/IKvdVNQmw1ugZJsfbYpnp/ZJ9J&#10;MPs2Zrea/vuuUPA4zMw3zCofTScuNLjWsoJ4GoEgrqxuuVaw/94+z0E4j6yxs0wKfslBvn6YrDDT&#10;9spfdCl9LQKEXYYKGu/7TEpXNWTQTW1PHLyjHQz6IIda6gGvAW46mUTRizTYclhosKeioepU/hgF&#10;h9lbzztp+DPepovZ4fR+LmKj1NPjuFmC8DT6e/i//aEVvKbzBG5vwhOQ6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Jpj8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394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XTHsccAAADdAAAADwAAAGRycy9kb3ducmV2LnhtbESPW2vCQBSE3wv+h+UUfKubaqmSuhFT&#10;KJiCD14QfDtkTy42ezZmtxr/fVco+DjMzDfMfNGbRlyoc7VlBa+jCARxbnXNpYL97utlBsJ5ZI2N&#10;ZVJwIweLZPA0x1jbK2/osvWlCBB2MSqovG9jKV1ekUE3si1x8ArbGfRBdqXUHV4D3DRyHEXv0mDN&#10;YaHClj4ryn+2v0ZBevs+rK3PzqvieDpnaTrO8GSUGj73yw8Qnnr/CP+3V1rB9G02gfub8ARk8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ldMexxwAAAN0AAAAPAAAAAAAA&#10;AAAAAAAAAKECAABkcnMvZG93bnJldi54bWxQSwUGAAAAAAQABAD5AAAAlQMAAAAA&#10;" strokecolor="#2f5496 [2408]" strokeweight="1.5pt"/>
            <v:shape id="AutoShape 37" o:spid="_x0000_s394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p1fxccAAADdAAAADwAAAGRycy9kb3ducmV2LnhtbESPQWvCQBSE74X+h+UVems2FbEhukpT&#10;KBjBQ20RvD2yzySafRuzW5P8e7dQ8DjMzDfMYjWYRlypc7VlBa9RDIK4sLrmUsHP9+dLAsJ5ZI2N&#10;ZVIwkoPV8vFhgam2PX/RdedLESDsUlRQed+mUrqiIoMusi1x8I62M+iD7EqpO+wD3DRyEsczabDm&#10;sFBhSx8VFefdr1GQjZv91vr8sj4eTpc8yyY5noxSz0/D+xyEp8Hfw//ttVbwNk2m8PcmPAG5v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qnV/FxwAAAN0AAAAPAAAAAAAA&#10;AAAAAAAAAKECAABkcnMvZG93bnJldi54bWxQSwUGAAAAAAQABAD5AAAAlQMAAAAA&#10;" strokecolor="#2f5496 [2408]" strokeweight="1.5pt"/>
          </v:group>
        </w:pict>
      </w:r>
      <w:r w:rsidR="00612758">
        <w:rPr>
          <w:rFonts w:ascii="ALFABET98" w:hAnsi="ALFABET98"/>
          <w:color w:val="808080" w:themeColor="background1" w:themeShade="80"/>
          <w:sz w:val="72"/>
          <w:szCs w:val="72"/>
        </w:rPr>
        <w:t xml:space="preserve">E    </w:t>
      </w:r>
      <w:r w:rsidR="00612758">
        <w:rPr>
          <w:rFonts w:ascii="ALFABET98" w:hAnsi="ALFABET98"/>
          <w:sz w:val="72"/>
          <w:szCs w:val="72"/>
        </w:rPr>
        <w:t xml:space="preserve">      </w:t>
      </w:r>
    </w:p>
    <w:p w:rsidR="00612758" w:rsidRDefault="00BD3DCE" w:rsidP="0061275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936" style="position:absolute;margin-left:-16.1pt;margin-top:9.4pt;width:521.25pt;height:36.85pt;z-index:-25075404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PqQio8XBAAA8Q8AAA4AAAAAAAAAAAAAAAAALgIAAGRycy9lMm9Eb2MueG1sUEsBAi0AFAAG&#10;AAgAAAAhAFgrD2jgAAAACgEAAA8AAAAAAAAAAAAAAAAAcQYAAGRycy9kb3ducmV2LnhtbFBLBQYA&#10;AAAABAAEAPMAAAB+BwAAAAA=&#10;">
            <v:group id="Group 33" o:spid="_x0000_s393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C7cB7ccAAADd&#10;AAAADwAAAAAAAAAAAAAAAACqAgAAZHJzL2Rvd25yZXYueG1sUEsFBgAAAAAEAAQA+gAAAJ4DAAAA&#10;AA==&#10;">
              <v:rect id="Rectangle 34" o:spid="_x0000_s394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ivPzMYA&#10;AADdAAAADwAAAGRycy9kb3ducmV2LnhtbESPT2vCQBTE74LfYXkFb7qxikrqKvaP0ms1Erw9sq/Z&#10;0OzbkN2a+O1dodDjMDO/Ydbb3tbiSq2vHCuYThIQxIXTFZcKstN+vALhA7LG2jEpuJGH7WY4WGOq&#10;XcdfdD2GUkQI+xQVmBCaVEpfGLLoJ64hjt63ay2GKNtS6ha7CLe1fE6ShbRYcVww2NCboeLn+GsV&#10;zMr8w+TZu8/sNF8czrfza3fZKzV66ncvIAL14T/81/7UCpbz1RIeb+ITkJ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ivPzMYAAADdAAAADwAAAAAAAAAAAAAAAACYAgAAZHJz&#10;L2Rvd25yZXYueG1sUEsFBgAAAAAEAAQA9QAAAIsDAAAAAA==&#10;" strokecolor="#2f5496 [2408]" strokeweight="1.5pt">
                <v:fill opacity="0"/>
              </v:rect>
              <v:rect id="Rectangle 35" o:spid="_x0000_s394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6vFsIA&#10;AADdAAAADwAAAGRycy9kb3ducmV2LnhtbERPTW+CQBC9m/gfNmPSW10w2Fp0IYaG1mNr633CjkBk&#10;Zym7RfrvuwcTjy/ve5dPphMjDa61rCBeRiCIK6tbrhV8f5WPGxDOI2vsLJOCP3KQZ/PZDlNtr/xJ&#10;49HXIoSwS1FB432fSumqhgy6pe2JA3e2g0Ef4FBLPeA1hJtOrqLoSRpsOTQ02FPRUHU5/hoFp/Vr&#10;z+/S8EdcJi/r0+Xtp4iNUg+Lab8F4Wnyd/HNfdAKnpNNmBvehCcgs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zq8W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393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JzwW8cAAADdAAAADwAAAGRycy9kb3ducmV2LnhtbESPT2vCQBTE7wW/w/IK3uqmIq2NbsQU&#10;CqbgQS2Ct0f25Y9m38bsVuO37woFj8PM/IaZL3rTiAt1rras4HUUgSDOra65VPCz+3qZgnAeWWNj&#10;mRTcyMEiGTzNMdb2yhu6bH0pAoRdjAoq79tYSpdXZNCNbEscvMJ2Bn2QXSl1h9cAN40cR9GbNFhz&#10;WKiwpc+K8tP21yhIb9/7tfXZeVUcjucsTccZHo1Sw+d+OQPhqfeP8H97pRW8T6YfcH8TnoB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EnPBbxwAAAN0AAAAPAAAAAAAA&#10;AAAAAAAAAKECAABkcnMvZG93bnJldi54bWxQSwUGAAAAAAQABAD5AAAAlQMAAAAA&#10;" strokecolor="#2f5496 [2408]" strokeweight="1.5pt"/>
            <v:shape id="AutoShape 37" o:spid="_x0000_s393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H/PG8QAAADdAAAADwAAAGRycy9kb3ducmV2LnhtbERPy2rCQBTdC/2H4Ra600ml9JE6kUYQ&#10;jNCFtgjuLplrHs3ciZlpEv/eWQguD+e9WI6mET11rrKs4HkWgSDOra64UPD7s56+g3AeWWNjmRRc&#10;yMEyeZgsMNZ24B31e1+IEMIuRgWl920spctLMuhmtiUO3Ml2Bn2AXSF1h0MIN42cR9GrNFhxaCix&#10;pVVJ+d/+3yhIL9vDt/XZeXM61ucsTecZ1kapp8fx6xOEp9HfxTf3Rit4e/kI+8Ob8ARkc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Qf88bxAAAAN0AAAAPAAAAAAAAAAAA&#10;AAAAAKECAABkcnMvZG93bnJldi54bWxQSwUGAAAAAAQABAD5AAAAkgMAAAAA&#10;" strokecolor="#2f5496 [2408]" strokeweight="1.5pt"/>
          </v:group>
        </w:pict>
      </w:r>
      <w:r w:rsidR="00612758">
        <w:rPr>
          <w:rFonts w:ascii="ALFABET98" w:hAnsi="ALFABET98"/>
          <w:color w:val="808080" w:themeColor="background1" w:themeShade="80"/>
          <w:sz w:val="72"/>
          <w:szCs w:val="72"/>
        </w:rPr>
        <w:t xml:space="preserve">E    </w:t>
      </w:r>
      <w:r w:rsidR="00612758">
        <w:rPr>
          <w:rFonts w:ascii="ALFABET98" w:hAnsi="ALFABET98"/>
          <w:sz w:val="72"/>
          <w:szCs w:val="72"/>
        </w:rPr>
        <w:t xml:space="preserve">      </w:t>
      </w:r>
    </w:p>
    <w:p w:rsidR="00612758" w:rsidRPr="00612758" w:rsidRDefault="00612758" w:rsidP="00612758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72"/>
          <w:szCs w:val="72"/>
        </w:rPr>
        <w:t xml:space="preserve">                 </w:t>
      </w:r>
      <w:r>
        <w:rPr>
          <w:rFonts w:ascii="ALFABET98" w:hAnsi="ALFABET98"/>
          <w:sz w:val="36"/>
          <w:szCs w:val="36"/>
        </w:rPr>
        <w:t>20</w:t>
      </w:r>
      <w:r>
        <w:rPr>
          <w:rFonts w:ascii="ALFABET98" w:hAnsi="ALFABET98"/>
          <w:sz w:val="72"/>
          <w:szCs w:val="72"/>
        </w:rPr>
        <w:t xml:space="preserve">                                 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        </w:t>
      </w:r>
      <w:r>
        <w:rPr>
          <w:rFonts w:ascii="ALFABET98" w:hAnsi="ALFABET98"/>
          <w:sz w:val="36"/>
          <w:szCs w:val="36"/>
        </w:rPr>
        <w:t xml:space="preserve">                                                         </w:t>
      </w:r>
    </w:p>
    <w:p w:rsidR="00F12AA8" w:rsidRPr="00612758" w:rsidRDefault="00612758" w:rsidP="00612758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t>Sayın velim, üzerinden geçip, boşlukları  yazalım.</w:t>
      </w:r>
      <w:r>
        <w:rPr>
          <w:rFonts w:ascii="ALFABET98" w:hAnsi="ALFABET98"/>
          <w:sz w:val="72"/>
          <w:szCs w:val="72"/>
        </w:rPr>
        <w:t xml:space="preserve">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</w:t>
      </w:r>
      <w:r w:rsidR="00F12AA8">
        <w:rPr>
          <w:rFonts w:ascii="ALFABET98" w:hAnsi="ALFABET98"/>
          <w:sz w:val="72"/>
          <w:szCs w:val="72"/>
        </w:rPr>
        <w:t xml:space="preserve">                                         </w:t>
      </w:r>
      <w:r w:rsidR="00F12AA8" w:rsidRPr="0024361A">
        <w:rPr>
          <w:rFonts w:ascii="ALFABET98" w:hAnsi="ALFABET98"/>
          <w:sz w:val="72"/>
          <w:szCs w:val="72"/>
        </w:rPr>
        <w:t xml:space="preserve">       </w:t>
      </w:r>
      <w:r w:rsidR="00F12AA8">
        <w:rPr>
          <w:rFonts w:ascii="ALFABET98" w:hAnsi="ALFABET98"/>
          <w:sz w:val="72"/>
          <w:szCs w:val="72"/>
        </w:rPr>
        <w:t xml:space="preserve">      </w:t>
      </w:r>
      <w:r w:rsidR="00F12AA8" w:rsidRPr="0024361A">
        <w:rPr>
          <w:rFonts w:ascii="ALFABET98" w:hAnsi="ALFABET98"/>
          <w:sz w:val="72"/>
          <w:szCs w:val="72"/>
        </w:rPr>
        <w:t xml:space="preserve">        </w:t>
      </w:r>
      <w:r w:rsidR="00F12AA8">
        <w:rPr>
          <w:rFonts w:ascii="ALFABET98" w:hAnsi="ALFABET98"/>
          <w:sz w:val="72"/>
          <w:szCs w:val="72"/>
        </w:rPr>
        <w:t xml:space="preserve"> </w:t>
      </w:r>
    </w:p>
    <w:p w:rsidR="007875D2" w:rsidRPr="007875D2" w:rsidRDefault="00BD3DCE" w:rsidP="00F12AA8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930" style="position:absolute;margin-left:-16.1pt;margin-top:9.4pt;width:521.25pt;height:36.85pt;z-index:-25129267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U+dBshYEAADrDwAADgAAAAAAAAAAAAAAAAAuAgAAZHJzL2Uyb0RvYy54bWxQSwECLQAUAAYA&#10;CAAAACEAWCsPaOAAAAAKAQAADwAAAAAAAAAAAAAAAABwBgAAZHJzL2Rvd25yZXYueG1sUEsFBgAA&#10;AAAEAAQA8wAAAH0HAAAAAA==&#10;">
            <v:group id="Group 33" o:spid="_x0000_s393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M9wksYAAADcAAAADwAAAGRycy9kb3ducmV2LnhtbESPQWvCQBSE7wX/w/IK&#10;3ppNtA2SZhWRKh5CoSqU3h7ZZxLMvg3ZbRL/fbdQ6HGYmW+YfDOZVgzUu8aygiSKQRCXVjdcKbic&#10;908rEM4ja2wtk4I7OdisZw85ZtqO/EHDyVciQNhlqKD2vsukdGVNBl1kO+LgXW1v0AfZV1L3OAa4&#10;aeUijlNpsOGwUGNHu5rK2+nbKDiMOG6XydtQ3K67+9f55f2zSEip+eO0fQXhafL/4b/2UStYPq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Qz3CSxgAAANwA&#10;AAAPAAAAAAAAAAAAAAAAAKoCAABkcnMvZG93bnJldi54bWxQSwUGAAAAAAQABAD6AAAAnQMAAAAA&#10;">
              <v:rect id="Rectangle 34" o:spid="_x0000_s393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zAzssQA&#10;AADcAAAADwAAAGRycy9kb3ducmV2LnhtbESPQWvCQBSE7wX/w/KE3urGWqxEV9Fai9dqJHh7ZJ/Z&#10;YPZtyG5N/PddodDjMPPNMItVb2txo9ZXjhWMRwkI4sLpiksF2XH3MgPhA7LG2jEpuJOH1XLwtMBU&#10;u46/6XYIpYgl7FNUYEJoUil9YciiH7mGOHoX11oMUbal1C12sdzW8jVJptJixXHBYEMfhorr4ccq&#10;mJT5p8mzrc/sOJ9+ne6nTXfeKfU87NdzEIH68B/+o/c6cm/v8DgTj4Bc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swM7LEAAAA3AAAAA8AAAAAAAAAAAAAAAAAmAIAAGRycy9k&#10;b3ducmV2LnhtbFBLBQYAAAAABAAEAPUAAACJAwAAAAA=&#10;" strokecolor="#2f5496 [2408]" strokeweight="1.5pt">
                <v:fill opacity="0"/>
              </v:rect>
              <v:rect id="Rectangle 35" o:spid="_x0000_s393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xkCU8AA&#10;AADcAAAADwAAAGRycy9kb3ducmV2LnhtbERPyW7CMBC9I/EP1iD1Bk4oIAgxCFHRcmTLfRQPSUQ8&#10;TmMXwt/jQyWOT29P152pxZ1aV1lWEI8iEMS51RUXCi7n3XAOwnlkjbVlUvAkB+tVv5diou2Dj3Q/&#10;+UKEEHYJKii9bxIpXV6SQTeyDXHgrrY16ANsC6lbfIRwU8txFM2kwYpDQ4kNbUvKb6c/oyCbfjX8&#10;Iw0f4t1kMc1u37/b2Cj1Meg2SxCeOv8W/7v3WsHnJKwNZ8IRkKsX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1xkCU8AAAADc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393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BYa5MYAAADcAAAADwAAAGRycy9kb3ducmV2LnhtbESPT2vCQBTE7wW/w/IEb3XjH4pGVzGF&#10;gil4qIrg7ZF9JtHs25hdNX77rlDocZiZ3zDzZWsqcafGlZYVDPoRCOLM6pJzBfvd1/sEhPPIGivL&#10;pOBJDpaLztscY20f/EP3rc9FgLCLUUHhfR1L6bKCDLq+rYmDd7KNQR9kk0vd4CPATSWHUfQhDZYc&#10;Fgqs6bOg7LK9GQXJ8/uwsT69rk/H8zVNkmGKZ6NUr9uuZiA8tf4//NdeawWj8RReZ8IRkIt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gWGuTGAAAA3AAAAA8AAAAAAAAA&#10;AAAAAAAAoQIAAGRycy9kb3ducmV2LnhtbFBLBQYAAAAABAAEAPkAAACUAwAAAAA=&#10;" strokecolor="#2f5496 [2408]" strokeweight="1.5pt"/>
            <v:shape id="AutoShape 37" o:spid="_x0000_s393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PUlpMMAAADcAAAADwAAAGRycy9kb3ducmV2LnhtbERPTWvCQBC9F/wPywje6kalRVJXMYKQ&#10;FDw0lUJvQ3ZMYrOzSXaryb/vHoQeH+97sxtMI27Uu9qygsU8AkFcWF1zqeD8eXxeg3AeWWNjmRSM&#10;5GC3nTxtMNb2zh90y30pQgi7GBVU3rexlK6oyKCb25Y4cBfbG/QB9qXUPd5DuGnkMopepcGaQ0OF&#10;LR0qKn7yX6MgGd+/TtZnXXr5vnZZkiwzvBqlZtNh/wbC0+D/xQ93qhWsXsL8cCYcAbn9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z1JaTDAAAA3AAAAA8AAAAAAAAAAAAA&#10;AAAAoQIAAGRycy9kb3ducmV2LnhtbFBLBQYAAAAABAAEAPkAAACRAwAAAAA=&#10;" strokecolor="#2f5496 [2408]" strokeweight="1.5pt"/>
          </v:group>
        </w:pict>
      </w:r>
      <w:r w:rsidR="000A4876" w:rsidRPr="007875D2">
        <w:rPr>
          <w:rFonts w:ascii="ALFABET98" w:hAnsi="ALFABET98"/>
          <w:color w:val="A6A6A6" w:themeColor="background1" w:themeShade="A6"/>
          <w:sz w:val="72"/>
          <w:szCs w:val="72"/>
        </w:rPr>
        <w:t>l     l     l     l     l     l     l</w:t>
      </w:r>
      <w:r w:rsidR="007875D2"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     </w:t>
      </w:r>
    </w:p>
    <w:p w:rsidR="007875D2" w:rsidRPr="007875D2" w:rsidRDefault="00BD3DCE" w:rsidP="007875D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924" style="position:absolute;margin-left:-16.1pt;margin-top:9.4pt;width:521.25pt;height:36.85pt;z-index:-25107456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LkyjYRYEAADxDwAADgAAAAAAAAAAAAAAAAAuAgAAZHJzL2Uyb0RvYy54bWxQSwECLQAUAAYA&#10;CAAAACEAWCsPaOAAAAAKAQAADwAAAAAAAAAAAAAAAABwBgAAZHJzL2Rvd25yZXYueG1sUEsFBgAA&#10;AAAEAAQA8wAAAH0HAAAAAA==&#10;">
            <v:group id="Group 33" o:spid="_x0000_s392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b/xOe8cAAADd&#10;AAAADwAAAAAAAAAAAAAAAACqAgAAZHJzL2Rvd25yZXYueG1sUEsFBgAAAAAEAAQA+gAAAJ4DAAAA&#10;AA==&#10;">
              <v:rect id="Rectangle 34" o:spid="_x0000_s392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mCAWsYA&#10;AADdAAAADwAAAGRycy9kb3ducmV2LnhtbESPT2vCQBTE70K/w/IKvekmLYYSXaV/VHqtRkJvj+wz&#10;G5p9G7Krid/eLRQ8DjPzG2a5Hm0rLtT7xrGCdJaAIK6cbrhWUBy201cQPiBrbB2Tgit5WK8eJkvM&#10;tRv4my77UIsIYZ+jAhNCl0vpK0MW/cx1xNE7ud5iiLKvpe5xiHDbyuckyaTFhuOCwY4+DFW/+7NV&#10;8FKXG1MWn76waZntjtfj+/CzVerpcXxbgAg0hnv4v/2lFWTpfA5/b+ITkK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mCAWsYAAADdAAAADwAAAAAAAAAAAAAAAACYAgAAZHJz&#10;L2Rvd25yZXYueG1sUEsFBgAAAAAEAAQA9QAAAIsDAAAAAA==&#10;" strokecolor="#2f5496 [2408]" strokeweight="1.5pt">
                <v:fill opacity="0"/>
              </v:rect>
              <v:rect id="Rectangle 35" o:spid="_x0000_s392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jqhcMA&#10;AADdAAAADwAAAGRycy9kb3ducmV2LnhtbESPT4vCMBTE7wt+h/CEva1pF1u0GkVcXD2u/+6P5tkW&#10;m5faRK3f3gjCHoeZ+Q0znXemFjdqXWVZQTyIQBDnVldcKDjsV18jEM4ja6wtk4IHOZjPeh9TzLS9&#10;85ZuO1+IAGGXoYLS+yaT0uUlGXQD2xAH72Rbgz7ItpC6xXuAm1p+R1EqDVYcFkpsaFlSft5djYJj&#10;8tPwWhr+i1fDcXI8/16WsVHqs98tJiA8df4//G5vtII0TlJ4vQlPQM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cjqh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92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Zq1yMcAAADdAAAADwAAAGRycy9kb3ducmV2LnhtbESPQWvCQBSE74X+h+UVvDUbBW2JWcUU&#10;CkboobYUvD2yz2w0+zZmV43/vlsoeBxm5hsmXw62FRfqfeNYwThJQRBXTjdcK/j+en9+BeEDssbW&#10;MSm4kYfl4vEhx0y7K3/SZRtqESHsM1RgQugyKX1lyKJPXEccvb3rLYYo+1rqHq8Rbls5SdOZtNhw&#10;XDDY0Zuh6rg9WwXFbfPz4UJ5Wu93h1NZFJMSD1ap0dOwmoMINIR7+L+91gpm4+kL/L2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hmrXIxwAAAN0AAAAPAAAAAAAA&#10;AAAAAAAAAKECAABkcnMvZG93bnJldi54bWxQSwUGAAAAAAQABAD5AAAAlQMAAAAA&#10;" strokecolor="#2f5496 [2408]" strokeweight="1.5pt"/>
            <v:shape id="AutoShape 37" o:spid="_x0000_s392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AUhusMAAADdAAAADwAAAGRycy9kb3ducmV2LnhtbERPy4rCMBTdC/MP4Q6401RBkY6p2IEB&#10;K7hQh4HZXZrbhzY3tYla/94sBJeH816uetOIG3WutqxgMo5AEOdW11wq+D3+jBYgnEfW2FgmBQ9y&#10;sEo+BkuMtb3znm4HX4oQwi5GBZX3bSylyysy6Ma2JQ5cYTuDPsCulLrDewg3jZxG0VwarDk0VNjS&#10;d0X5+XA1CtLH9m9nfXbZFP+nS5am0wxPRqnhZ7/+AuGp92/xy73RCuaTWZgb3oQnIJMn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AFIbrDAAAA3QAAAA8AAAAAAAAAAAAA&#10;AAAAoQIAAGRycy9kb3ducmV2LnhtbFBLBQYAAAAABAAEAPkAAACRAwAAAAA=&#10;" strokecolor="#2f5496 [2408]" strokeweight="1.5pt"/>
          </v:group>
        </w:pict>
      </w:r>
      <w:r w:rsidR="007875D2"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l     l     l     l     l     l     l     </w:t>
      </w:r>
    </w:p>
    <w:p w:rsidR="007875D2" w:rsidRPr="007875D2" w:rsidRDefault="00BD3DCE" w:rsidP="007875D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918" style="position:absolute;margin-left:-16.1pt;margin-top:9.4pt;width:521.25pt;height:36.85pt;z-index:-25107251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pMBkyRMEAADxDwAADgAAAAAAAAAAAAAAAAAuAgAAZHJzL2Uyb0RvYy54bWxQSwECLQAUAAYACAAA&#10;ACEAWCsPaOAAAAAKAQAADwAAAAAAAAAAAAAAAABtBgAAZHJzL2Rvd25yZXYueG1sUEsFBgAAAAAE&#10;AAQA8wAAAHoHAAAAAA==&#10;">
            <v:group id="Group 33" o:spid="_x0000_s392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eq4LFwwAAAN0AAAAP&#10;AAAAAAAAAAAAAAAAAKoCAABkcnMvZG93bnJldi54bWxQSwUGAAAAAAQABAD6AAAAmgMAAAAA&#10;">
              <v:rect id="Rectangle 34" o:spid="_x0000_s392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zdM5MUA&#10;AADdAAAADwAAAGRycy9kb3ducmV2LnhtbESPzWrDMBCE74G8g9hAbonsBExxo4Tmr/Ta1MH0tlhb&#10;y9RaGUuJnbevCoUeh5n5htnsRtuKO/W+cawgXSYgiCunG64VFB/nxRMIH5A1to5JwYM87LbTyQZz&#10;7QZ+p/sl1CJC2OeowITQ5VL6ypBFv3QdcfS+XG8xRNnXUvc4RLht5SpJMmmx4bhgsKODoer7crMK&#10;1nV5MmVx9IVNy+z1+rjuh8+zUvPZ+PIMItAY/sN/7TetIEuzFH7fxCcgt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N0zkxQAAAN0AAAAPAAAAAAAAAAAAAAAAAJgCAABkcnMv&#10;ZG93bnJldi54bWxQSwUGAAAAAAQABAD1AAAAigMAAAAA&#10;" strokecolor="#2f5496 [2408]" strokeweight="1.5pt">
                <v:fill opacity="0"/>
              </v:rect>
              <v:rect id="Rectangle 35" o:spid="_x0000_s392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8mO8QA&#10;AADdAAAADwAAAGRycy9kb3ducmV2LnhtbESPQWvCQBSE74X+h+UVvNVNpAk2dZWiRD1WW++P7GsS&#10;zL6N2W0S/70rCD0OM/MNs1iNphE9da62rCCeRiCIC6trLhX8fOevcxDOI2tsLJOCKzlYLZ+fFphp&#10;O/CB+qMvRYCwy1BB5X2bSemKigy6qW2Jg/drO4M+yK6UusMhwE0jZ1GUSoM1h4UKW1pXVJyPf0bB&#10;Kdm0vJOGv+L87T05nbeXdWyUmryMnx8gPI3+P/xo77WCNE5ncH8TnoBc3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SfJjv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392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M15dsYAAADdAAAADwAAAGRycy9kb3ducmV2LnhtbESPT4vCMBTE78J+h/AEb5qqUKQaxS4s&#10;WMGDf1jY26N5ttXmpTZZrd/eLCx4HGbmN8xi1Zla3Kl1lWUF41EEgji3uuJCwen4NZyBcB5ZY22Z&#10;FDzJwWr50Vtgou2D93Q/+EIECLsEFZTeN4mULi/JoBvZhjh4Z9sa9EG2hdQtPgLc1HISRbE0WHFY&#10;KLGhz5Ly6+HXKEif2++d9dltc/653LI0nWR4MUoN+t16DsJT59/h//ZGK4jH8RT+3oQnIJc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DNeXbGAAAA3QAAAA8AAAAAAAAA&#10;AAAAAAAAoQIAAGRycy9kb3ducmV2LnhtbFBLBQYAAAAABAAEAPkAAACUAwAAAAA=&#10;" strokecolor="#2f5496 [2408]" strokeweight="1.5pt"/>
            <v:shape id="AutoShape 37" o:spid="_x0000_s391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yThAsYAAADdAAAADwAAAGRycy9kb3ducmV2LnhtbESPT4vCMBTE78J+h/AEb5oqUqQaxS4s&#10;WMGDf1jY26N5ttXmpTZZrd/eLCx4HGbmN8xi1Zla3Kl1lWUF41EEgji3uuJCwen4NZyBcB5ZY22Z&#10;FDzJwWr50Vtgou2D93Q/+EIECLsEFZTeN4mULi/JoBvZhjh4Z9sa9EG2hdQtPgLc1HISRbE0WHFY&#10;KLGhz5Ly6+HXKEif2++d9dltc/653LI0nWR4MUoN+t16DsJT59/h//ZGK4jH8RT+3oQnIJc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8k4QLGAAAA3QAAAA8AAAAAAAAA&#10;AAAAAAAAoQIAAGRycy9kb3ducmV2LnhtbFBLBQYAAAAABAAEAPkAAACUAwAAAAA=&#10;" strokecolor="#2f5496 [2408]" strokeweight="1.5pt"/>
          </v:group>
        </w:pict>
      </w:r>
      <w:r w:rsidR="007875D2"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l     l     l     l     l     l     l     </w:t>
      </w:r>
    </w:p>
    <w:p w:rsidR="007875D2" w:rsidRPr="007875D2" w:rsidRDefault="00BD3DCE" w:rsidP="007875D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912" style="position:absolute;margin-left:-16.1pt;margin-top:9.4pt;width:521.25pt;height:36.85pt;z-index:-25107046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FgLyQYXBAAA8Q8AAA4AAAAAAAAAAAAAAAAALgIAAGRycy9lMm9Eb2MueG1sUEsBAi0AFAAG&#10;AAgAAAAhAFgrD2jgAAAACgEAAA8AAAAAAAAAAAAAAAAAcQYAAGRycy9kb3ducmV2LnhtbFBLBQYA&#10;AAAABAAEAPMAAAB+BwAAAAA=&#10;">
            <v:group id="Group 33" o:spid="_x0000_s391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+Dr8qxgAAAN0A&#10;AAAPAAAAAAAAAAAAAAAAAKoCAABkcnMvZG93bnJldi54bWxQSwUGAAAAAAQABAD6AAAAnQMAAAAA&#10;">
              <v:rect id="Rectangle 34" o:spid="_x0000_s391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5JxC8UA&#10;AADdAAAADwAAAGRycy9kb3ducmV2LnhtbESPT2vCQBTE74V+h+UVequbtJBKdJX+s3itRoK3R/aZ&#10;DWbfhuzWxG/vCoLHYWZ+w8yXo23FiXrfOFaQThIQxJXTDdcKiu3qZQrCB2SNrWNScCYPy8Xjwxxz&#10;7Qb+o9Mm1CJC2OeowITQ5VL6ypBFP3EdcfQOrrcYouxrqXscIty28jVJMmmx4bhgsKMvQ9Vx828V&#10;vNXljymLb1/YtMx+d+fd57BfKfX8NH7MQAQawz18a6+1gizN3uH6Jj4Bubg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knELxQAAAN0AAAAPAAAAAAAAAAAAAAAAAJgCAABkcnMv&#10;ZG93bnJldi54bWxQSwUGAAAAAAQABAD1AAAAigMAAAAA&#10;" strokecolor="#2f5496 [2408]" strokeweight="1.5pt">
                <v:fill opacity="0"/>
              </v:rect>
              <v:rect id="Rectangle 35" o:spid="_x0000_s391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cR0b8A&#10;AADdAAAADwAAAGRycy9kb3ducmV2LnhtbERPy4rCMBTdD/gP4QruxrSiRatRRPGxHF/7S3Nti81N&#10;baLWvzcLYZaH854tWlOJJzWutKwg7kcgiDOrS84VnE+b3zEI55E1VpZJwZscLOadnxmm2r74QM+j&#10;z0UIYZeigsL7OpXSZQUZdH1bEwfuahuDPsAml7rBVwg3lRxEUSINlhwaCqxpVVB2Oz6MgstoXfNO&#10;Gv6LN8PJ6HLb3lexUarXbZdTEJ5a/y/+uvdaQRInYW54E56AnH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1dxHR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391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SVOnMYAAADdAAAADwAAAGRycy9kb3ducmV2LnhtbESPT4vCMBTE78J+h/AEb5rqoWg1il1Y&#10;sIIH/7Cwt0fzbKvNS22yWr+9WVjwOMzMb5jFqjO1uFPrKssKxqMIBHFudcWFgtPxazgF4Tyyxtoy&#10;KXiSg9Xyo7fARNsH7+l+8IUIEHYJKii9bxIpXV6SQTeyDXHwzrY16INsC6lbfAS4qeUkimJpsOKw&#10;UGJDnyXl18OvUZA+t98767Pb5vxzuWVpOsnwYpQa9Lv1HISnzr/D/+2NVhCP4xn8vQlPQC5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ElTpzGAAAA3QAAAA8AAAAAAAAA&#10;AAAAAAAAoQIAAGRycy9kb3ducmV2LnhtbFBLBQYAAAAABAAEAPkAAACUAwAAAAA=&#10;" strokecolor="#2f5496 [2408]" strokeweight="1.5pt"/>
            <v:shape id="AutoShape 37" o:spid="_x0000_s391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cZx3MQAAADdAAAADwAAAGRycy9kb3ducmV2LnhtbERPu2rDMBTdA/0HcQvZEtkZ3OJGDnGh&#10;EBc6NCmFbhfr+pFYV7alOM7fV0Oh4+G8t7vZdGKi0bWWFcTrCARxaXXLtYKv09vqGYTzyBo7y6Tg&#10;Tg522cNii6m2N/6k6ehrEULYpaig8b5PpXRlQwbd2vbEgavsaNAHONZSj3gL4aaTmyhKpMGWQ0OD&#10;Pb02VF6OV6Mgv79/f1hfDIfq5zwUeb4p8GyUWj7O+xcQnmb/L/5zH7SCJH4K+8Ob8ARk9g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lxnHcxAAAAN0AAAAPAAAAAAAAAAAA&#10;AAAAAKECAABkcnMvZG93bnJldi54bWxQSwUGAAAAAAQABAD5AAAAkgMAAAAA&#10;" strokecolor="#2f5496 [2408]" strokeweight="1.5pt"/>
          </v:group>
        </w:pict>
      </w:r>
      <w:r w:rsidR="007875D2"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l     l     l     l     l     l     l     </w:t>
      </w:r>
    </w:p>
    <w:p w:rsidR="007875D2" w:rsidRPr="007875D2" w:rsidRDefault="00BD3DCE" w:rsidP="007875D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lastRenderedPageBreak/>
        <w:pict>
          <v:group id="_x0000_s3906" style="position:absolute;margin-left:-16.1pt;margin-top:9.4pt;width:521.25pt;height:36.85pt;z-index:-25106841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2&#10;q/hqEgQAAPEPAAAOAAAAAAAAAAAAAAAAAC4CAABkcnMvZTJvRG9jLnhtbFBLAQItABQABgAIAAAA&#10;IQBYKw9o4AAAAAoBAAAPAAAAAAAAAAAAAAAAAGwGAABkcnMvZG93bnJldi54bWxQSwUGAAAAAAQA&#10;BADzAAAAeQcAAAAA&#10;">
            <v:group id="Group 33" o:spid="_x0000_s390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Owv9McAAADdAAAADwAAAGRycy9kb3ducmV2LnhtbESPQWvCQBSE7wX/w/KE&#10;3ppNLE0lZhURKx5CoSqU3h7ZZxLMvg3ZbRL/fbdQ6HGYmW+YfDOZVgzUu8aygiSKQRCXVjdcKbic&#10;356WIJxH1thaJgV3crBZzx5yzLQd+YOGk69EgLDLUEHtfZdJ6cqaDLrIdsTBu9reoA+yr6TucQxw&#10;08pFHKfSYMNhocaOdjWVt9O3UXAYcdw+J/uhuF1396/zy/tnkZBSj/NpuwLhafL/4b/2UStIk9cF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xOwv9McAAADd&#10;AAAADwAAAAAAAAAAAAAAAACqAgAAZHJzL2Rvd25yZXYueG1sUEsFBgAAAAAEAAQA+gAAAJ4DAAAA&#10;AA==&#10;">
              <v:rect id="Rectangle 34" o:spid="_x0000_s391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Dh1cYA&#10;AADdAAAADwAAAGRycy9kb3ducmV2LnhtbESPT2vCQBTE74V+h+UVequbVEhLdJX+0eK1Ggm9PbLP&#10;bGj2bciuJn57VxA8DjPzG2a+HG0rTtT7xrGCdJKAIK6cbrhWUOzWL+8gfEDW2DomBWfysFw8Pswx&#10;127gXzptQy0ihH2OCkwIXS6lrwxZ9BPXEUfv4HqLIcq+lrrHIcJtK1+TJJMWG44LBjv6MlT9b49W&#10;wbQuV6Ysvn1h0zL72Z/3n8PfWqnnp/FjBiLQGO7hW3ujFWTp2xSub+ITkIs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XDh1cYAAADdAAAADwAAAAAAAAAAAAAAAACYAgAAZHJz&#10;L2Rvd25yZXYueG1sUEsFBgAAAAAEAAQA9QAAAIsDAAAAAA==&#10;" strokecolor="#2f5496 [2408]" strokeweight="1.5pt">
                <v:fill opacity="0"/>
              </v:rect>
              <v:rect id="Rectangle 35" o:spid="_x0000_s391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ONCcUA&#10;AADdAAAADwAAAGRycy9kb3ducmV2LnhtbESPzW7CMBCE70i8g7VIvTVOKn7aFBNVqSgcIW3uq3ib&#10;RMTrNHYhfXuMVInjaGa+0ayz0XTiTINrLStIohgEcWV1y7WCr8/t4zMI55E1dpZJwR85yDbTyRpT&#10;bS98pHPhaxEg7FJU0Hjfp1K6qiGDLrI9cfC+7WDQBznUUg94CXDTyac4XkqDLYeFBnvKG6pOxa9R&#10;UC7ee95Jw4dkO39ZlKePnzwxSj3MxrdXEJ5Gfw//t/dawTJZzeH2JjwBubk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440J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390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bHSRMcAAADdAAAADwAAAGRycy9kb3ducmV2LnhtbESPQWvCQBSE74X+h+UVvDUbBW2JWcUU&#10;CkboobYUvD2yz2w0+zZmV43/vlsoeBxm5hsmXw62FRfqfeNYwThJQRBXTjdcK/j+en9+BeEDssbW&#10;MSm4kYfl4vEhx0y7K3/SZRtqESHsM1RgQugyKX1lyKJPXEccvb3rLYYo+1rqHq8Rbls5SdOZtNhw&#10;XDDY0Zuh6rg9WwXFbfPz4UJ5Wu93h1NZFJMSD1ap0dOwmoMINIR7+L+91gpm45cp/L2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1sdJExwAAAN0AAAAPAAAAAAAA&#10;AAAAAAAAAKECAABkcnMvZG93bnJldi54bWxQSwUGAAAAAAQABAD5AAAAlQMAAAAA&#10;" strokecolor="#2f5496 [2408]" strokeweight="1.5pt"/>
            <v:shape id="AutoShape 37" o:spid="_x0000_s390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WNMM8YAAADdAAAADwAAAGRycy9kb3ducmV2LnhtbESPT4vCMBTE78J+h/AEb5rqoUo1il1Y&#10;sIIH/7Cwt0fzbKvNS22yWr+9WVjwOMzMb5jFqjO1uFPrKssKxqMIBHFudcWFgtPxazgD4Tyyxtoy&#10;KXiSg9Xyo7fARNsH7+l+8IUIEHYJKii9bxIpXV6SQTeyDXHwzrY16INsC6lbfAS4qeUkimJpsOKw&#10;UGJDnyXl18OvUZA+t98767Pb5vxzuWVpOsnwYpQa9Lv1HISnzr/D/+2NVhCPpzH8vQlPQC5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VjTDPGAAAA3QAAAA8AAAAAAAAA&#10;AAAAAAAAoQIAAGRycy9kb3ducmV2LnhtbFBLBQYAAAAABAAEAPkAAACUAwAAAAA=&#10;" strokecolor="#2f5496 [2408]" strokeweight="1.5pt"/>
          </v:group>
        </w:pict>
      </w:r>
      <w:r w:rsidR="007875D2"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l     l     l     l     l     l     l     </w:t>
      </w:r>
    </w:p>
    <w:p w:rsidR="007875D2" w:rsidRPr="007875D2" w:rsidRDefault="00BD3DCE" w:rsidP="007875D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900" style="position:absolute;margin-left:-16.1pt;margin-top:9.4pt;width:521.25pt;height:36.85pt;z-index:-25106636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ugvFg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sHroLxYEAADxDwAADgAAAAAAAAAAAAAAAAAuAgAAZHJzL2Uyb0RvYy54bWxQSwECLQAUAAYA&#10;CAAAACEAWCsPaOAAAAAKAQAADwAAAAAAAAAAAAAAAABwBgAAZHJzL2Rvd25yZXYueG1sUEsFBgAA&#10;AAAEAAQA8wAAAH0HAAAAAA==&#10;">
            <v:group id="Group 33" o:spid="_x0000_s390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lBBgewwAAAN0AAAAP&#10;AAAAAAAAAAAAAAAAAKoCAABkcnMvZG93bnJldi54bWxQSwUGAAAAAAQABAD6AAAAmgMAAAAA&#10;">
              <v:rect id="Rectangle 34" o:spid="_x0000_s390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jWP8YA&#10;AADdAAAADwAAAGRycy9kb3ducmV2LnhtbESPzWrDMBCE74W+g9hCb43sBtzUiRLa5odekzqY3BZr&#10;a5laK2OpsfP2UaDQ4zAz3zCL1WhbcabeN44VpJMEBHHldMO1guJr+zQD4QOyxtYxKbiQh9Xy/m6B&#10;uXYD7+l8CLWIEPY5KjAhdLmUvjJk0U9cRxy9b9dbDFH2tdQ9DhFuW/mcJJm02HBcMNjRh6Hq5/Br&#10;FUzrcmPKYu0Lm5bZ7ng5vg+nrVKPD+PbHESgMfyH/9qfWkGWvrzC7U18An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JjWP8YAAADdAAAADwAAAAAAAAAAAAAAAACYAgAAZHJz&#10;L2Rvd25yZXYueG1sUEsFBgAAAAAEAAQA9QAAAIsDAAAAAA==&#10;" strokecolor="#2f5496 [2408]" strokeweight="1.5pt">
                <v:fill opacity="0"/>
              </v:rect>
              <v:rect id="Rectangle 35" o:spid="_x0000_s390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37LcEA&#10;AADdAAAADwAAAGRycy9kb3ducmV2LnhtbERPyW6DMBC9V+o/WBOpt8ZQlSilMagiSppjs91HeAII&#10;PKbYCeTv60OkHp/evson04kbDa6xrCCeRyCIS6sbrhScjpvXJQjnkTV2lknBnRzk2fPTClNtR97T&#10;7eArEULYpaig9r5PpXRlTQbd3PbEgbvYwaAPcKikHnAM4aaTb1G0kAYbDg019lTUVLaHq1FwTtY9&#10;f0vDP/Hm/SM5t9vfIjZKvcymr08Qnib/L364d1rBIl6G/eFNeAIy+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sN+y3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390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1+kYMUAAADdAAAADwAAAGRycy9kb3ducmV2LnhtbESPQYvCMBSE7wv+h/AEb2taDyLVKFtB&#10;sIKHVRG8PZpnW7d5qU3U+u83guBxmJlvmNmiM7W4U+sqywriYQSCOLe64kLBYb/6noBwHlljbZkU&#10;PMnBYt77mmGi7YN/6b7zhQgQdgkqKL1vEildXpJBN7QNcfDOtjXog2wLqVt8BLip5SiKxtJgxWGh&#10;xIaWJeV/u5tRkD43x6312XV9Pl2uWZqOMrwYpQb97mcKwlPnP+F3e60VjONJDK834QnI+T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/1+kYMUAAADdAAAADwAAAAAAAAAA&#10;AAAAAAChAgAAZHJzL2Rvd25yZXYueG1sUEsFBgAAAAAEAAQA+QAAAJMDAAAAAA==&#10;" strokecolor="#2f5496 [2408]" strokeweight="1.5pt"/>
            <v:shape id="AutoShape 37" o:spid="_x0000_s390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406F8UAAADdAAAADwAAAGRycy9kb3ducmV2LnhtbESPQYvCMBSE7wv+h/AEb2tqDyLVKFtB&#10;sIKHVRG8PZpnW7d5qU3U+u83guBxmJlvmNmiM7W4U+sqywpGwwgEcW51xYWCw371PQHhPLLG2jIp&#10;eJKDxbz3NcNE2wf/0n3nCxEg7BJUUHrfJFK6vCSDbmgb4uCdbWvQB9kWUrf4CHBTyziKxtJgxWGh&#10;xIaWJeV/u5tRkD43x6312XV9Pl2uWZrGGV6MUoN+9zMF4anzn/C7vdYKxqNJDK834QnI+T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406F8UAAADdAAAADwAAAAAAAAAA&#10;AAAAAAChAgAAZHJzL2Rvd25yZXYueG1sUEsFBgAAAAAEAAQA+QAAAJMDAAAAAA==&#10;" strokecolor="#2f5496 [2408]" strokeweight="1.5pt"/>
          </v:group>
        </w:pict>
      </w:r>
      <w:r w:rsidR="007875D2"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l     l     l     l     l     l     l     </w:t>
      </w:r>
    </w:p>
    <w:p w:rsidR="007875D2" w:rsidRPr="007875D2" w:rsidRDefault="00BD3DCE" w:rsidP="007875D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894" style="position:absolute;margin-left:-16.1pt;margin-top:9.4pt;width:521.25pt;height:36.85pt;z-index:-25106432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61kMpxYEAADxDwAADgAAAAAAAAAAAAAAAAAuAgAAZHJzL2Uyb0RvYy54bWxQSwECLQAUAAYA&#10;CAAAACEAWCsPaOAAAAAKAQAADwAAAAAAAAAAAAAAAABwBgAAZHJzL2Rvd25yZXYueG1sUEsFBgAA&#10;AAAEAAQA8wAAAH0HAAAAAA==&#10;">
            <v:group id="Group 33" o:spid="_x0000_s389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EZxiPMcAAADd&#10;AAAADwAAAAAAAAAAAAAAAACqAgAAZHJzL2Rvd25yZXYueG1sUEsFBgAAAAAEAAQA+gAAAJ4DAAAA&#10;AA==&#10;">
              <v:rect id="Rectangle 34" o:spid="_x0000_s389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CsHcUA&#10;AADdAAAADwAAAGRycy9kb3ducmV2LnhtbESPQWvCQBSE7wX/w/IKvdVNWhokukpta/FajQRvj+wz&#10;G8y+Ddmtif++KxQ8DjPzDbNYjbYVF+p941hBOk1AEFdON1wrKPab5xkIH5A1to5JwZU8rJaThwXm&#10;2g38Q5ddqEWEsM9RgQmhy6X0lSGLfuo64uidXG8xRNnXUvc4RLht5UuSZNJiw3HBYEcfhqrz7tcq&#10;eK3LL1MWn76waZl9H66H9XDcKPX0OL7PQQQawz38395qBVk6e4Pbm/gE5P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AKwdxQAAAN0AAAAPAAAAAAAAAAAAAAAAAJgCAABkcnMv&#10;ZG93bnJldi54bWxQSwUGAAAAAAQABAD1AAAAigMAAAAA&#10;" strokecolor="#2f5496 [2408]" strokeweight="1.5pt">
                <v:fill opacity="0"/>
              </v:rect>
              <v:rect id="Rectangle 35" o:spid="_x0000_s389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6jGwsQA&#10;AADdAAAADwAAAGRycy9kb3ducmV2LnhtbESPQWvCQBSE7wX/w/KE3ppNSg0aXUUUa49t2twf2WcS&#10;zL5Ns2uS/nu3UOhxmJlvmM1uMq0YqHeNZQVJFIMgLq1uuFLw9Xl6WoJwHllja5kU/JCD3Xb2sMFM&#10;25E/aMh9JQKEXYYKau+7TEpX1mTQRbYjDt7F9gZ9kH0ldY9jgJtWPsdxKg02HBZq7OhQU3nNb0ZB&#10;sTh2fJaG35PTy2pRXF+/D4lR6nE+7dcgPE3+P/zXftMK0mSZwu+b8ATk9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uoxsL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389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/qZj8cAAADdAAAADwAAAGRycy9kb3ducmV2LnhtbESPQWvCQBSE70L/w/IKvZmNHqKkWaUp&#10;FEyhh2op9PbIPpPY7NuY3Sbx37sFweMwM98w2XYyrRiod41lBYsoBkFcWt1wpeDr8DZfg3AeWWNr&#10;mRRcyMF28zDLMNV25E8a9r4SAcIuRQW1910qpStrMugi2xEH72h7gz7IvpK6xzHATSuXcZxIgw2H&#10;hRo7eq2p/N3/GQX55f37w/rivDv+nM5Fni8LPBmlnh6nl2cQniZ/D9/aO60gWaxX8P8mPAG5u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f+pmPxwAAAN0AAAAPAAAAAAAA&#10;AAAAAAAAAKECAABkcnMvZG93bnJldi54bWxQSwUGAAAAAAQABAD5AAAAlQMAAAAA&#10;" strokecolor="#2f5496 [2408]" strokeweight="1.5pt"/>
            <v:shape id="AutoShape 37" o:spid="_x0000_s389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mUN/cEAAADdAAAADwAAAGRycy9kb3ducmV2LnhtbERPy6rCMBDdC/5DGMGdproQqUaxgmAF&#10;F1dFcDc0Y1ttJrWJWv/eLC64PJz3fNmaSryocaVlBaNhBII4s7rkXMHpuBlMQTiPrLGyTAo+5GC5&#10;6HbmGGv75j96HXwuQgi7GBUU3texlC4ryKAb2po4cFfbGPQBNrnUDb5DuKnkOIom0mDJoaHAmtYF&#10;ZffD0yhIPrvz3vr0sb1ebo80ScYp3oxS/V67moHw1Pqf+N+91Qomo2mYG96EJyAXX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uZQ39wQAAAN0AAAAPAAAAAAAAAAAAAAAA&#10;AKECAABkcnMvZG93bnJldi54bWxQSwUGAAAAAAQABAD5AAAAjwMAAAAA&#10;" strokecolor="#2f5496 [2408]" strokeweight="1.5pt"/>
          </v:group>
        </w:pict>
      </w:r>
      <w:r w:rsidR="007875D2"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l     l     l     l     l     l     l     </w:t>
      </w:r>
    </w:p>
    <w:p w:rsidR="007875D2" w:rsidRPr="007875D2" w:rsidRDefault="00BD3DCE" w:rsidP="007875D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888" style="position:absolute;margin-left:-16.1pt;margin-top:9.4pt;width:521.25pt;height:36.85pt;z-index:-25106227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PanOE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n&#10;PanOEgQAAPEPAAAOAAAAAAAAAAAAAAAAAC4CAABkcnMvZTJvRG9jLnhtbFBLAQItABQABgAIAAAA&#10;IQBYKw9o4AAAAAoBAAAPAAAAAAAAAAAAAAAAAGwGAABkcnMvZG93bnJldi54bWxQSwUGAAAAAAQA&#10;BADzAAAAeQcAAAAA&#10;">
            <v:group id="Group 33" o:spid="_x0000_s389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rfvLiwwAAAN0AAAAP&#10;AAAAAAAAAAAAAAAAAKoCAABkcnMvZG93bnJldi54bWxQSwUGAAAAAAQABAD6AAAAmgMAAAAA&#10;">
              <v:rect id="Rectangle 34" o:spid="_x0000_s389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I8w8UA&#10;AADdAAAADwAAAGRycy9kb3ducmV2LnhtbESPT2vCQBTE74V+h+UVequbtBBqdJX+s3itRoK3R/aZ&#10;DWbfhuzWxG/vCoLHYWZ+w8yXo23FiXrfOFaQThIQxJXTDdcKiu3q5R2ED8gaW8ek4EwelovHhznm&#10;2g38R6dNqEWEsM9RgQmhy6X0lSGLfuI64ugdXG8xRNnXUvc4RLht5WuSZNJiw3HBYEdfhqrj5t8q&#10;eKvLH1MW376waZn97s67z2G/Uur5afyYgQg0hnv41l5rBVk6TeH6Jj4Bubg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4jzDxQAAAN0AAAAPAAAAAAAAAAAAAAAAAJgCAABkcnMv&#10;ZG93bnJldi54bWxQSwUGAAAAAAQABAD1AAAAigMAAAAA&#10;" strokecolor="#2f5496 [2408]" strokeweight="1.5pt">
                <v:fill opacity="0"/>
              </v:rect>
              <v:rect id="Rectangle 35" o:spid="_x0000_s389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pWHMQA&#10;AADdAAAADwAAAGRycy9kb3ducmV2LnhtbESPQWvCQBSE74L/YXkFb3UTMVJTVxEl2mO19f7IvibB&#10;7NuYXZP477uFgsdhZr5hVpvB1KKj1lWWFcTTCARxbnXFhYLvr+z1DYTzyBpry6TgQQ426/Foham2&#10;PZ+oO/tCBAi7FBWU3jeplC4vyaCb2oY4eD+2NeiDbAupW+wD3NRyFkULabDisFBiQ7uS8uv5bhRc&#10;kn3DR2n4M87my+RyPdx2sVFq8jJs30F4Gvwz/N/+0AoW8XIGf2/CE5D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FKVhz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389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RgJUccAAADdAAAADwAAAGRycy9kb3ducmV2LnhtbESPQWvCQBSE74X+h+UVvDUbFaSNWcUU&#10;CkboobYUvD2yz2w0+zZmV43/vlsoeBxm5hsmXw62FRfqfeNYwThJQRBXTjdcK/j+en9+AeEDssbW&#10;MSm4kYfl4vEhx0y7K3/SZRtqESHsM1RgQugyKX1lyKJPXEccvb3rLYYo+1rqHq8Rbls5SdOZtNhw&#10;XDDY0Zuh6rg9WwXFbfPz4UJ5Wu93h1NZFJMSD1ap0dOwmoMINIR7+L+91gpm49cp/L2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lGAlRxwAAAN0AAAAPAAAAAAAA&#10;AAAAAAAAAKECAABkcnMvZG93bnJldi54bWxQSwUGAAAAAAQABAD5AAAAlQMAAAAA&#10;" strokecolor="#2f5496 [2408]" strokeweight="1.5pt"/>
            <v:shape id="AutoShape 37" o:spid="_x0000_s388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vGRJccAAADdAAAADwAAAGRycy9kb3ducmV2LnhtbESPQWvCQBSE74X+h+UVvDUbRaSNWcUU&#10;CkboobYUvD2yz2w0+zZmV43/vlsoeBxm5hsmXw62FRfqfeNYwThJQRBXTjdcK/j+en9+AeEDssbW&#10;MSm4kYfl4vEhx0y7K3/SZRtqESHsM1RgQugyKX1lyKJPXEccvb3rLYYo+1rqHq8Rbls5SdOZtNhw&#10;XDDY0Zuh6rg9WwXFbfPz4UJ5Wu93h1NZFJMSD1ap0dOwmoMINIR7+L+91gpm49cp/L2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q8ZElxwAAAN0AAAAPAAAAAAAA&#10;AAAAAAAAAKECAABkcnMvZG93bnJldi54bWxQSwUGAAAAAAQABAD5AAAAlQMAAAAA&#10;" strokecolor="#2f5496 [2408]" strokeweight="1.5pt"/>
          </v:group>
        </w:pict>
      </w:r>
      <w:r w:rsidR="007875D2"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l     l     l     l     l     l     l     </w:t>
      </w:r>
    </w:p>
    <w:p w:rsidR="007875D2" w:rsidRPr="007875D2" w:rsidRDefault="00BD3DCE" w:rsidP="007875D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882" style="position:absolute;margin-left:-16.1pt;margin-top:9.4pt;width:521.25pt;height:36.85pt;z-index:-25106022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EM8w4gUBAAA8Q8AAA4AAAAAAAAAAAAAAAAALgIAAGRycy9lMm9Eb2MueG1sUEsBAi0AFAAGAAgA&#10;AAAhAFgrD2jgAAAACgEAAA8AAAAAAAAAAAAAAAAAbgYAAGRycy9kb3ducmV2LnhtbFBLBQYAAAAA&#10;BAAEAPMAAAB7BwAAAAA=&#10;">
            <v:group id="Group 33" o:spid="_x0000_s388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L288NxgAAAN0A&#10;AAAPAAAAAAAAAAAAAAAAAKoCAABkcnMvZG93bnJldi54bWxQSwUGAAAAAAQABAD6AAAAnQMAAAAA&#10;">
              <v:rect id="Rectangle 34" o:spid="_x0000_s388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kcBLMYA&#10;AADdAAAADwAAAGRycy9kb3ducmV2LnhtbESPzWrDMBCE74W+g9hCb43sBtzUiRLa5odekzqY3BZr&#10;a5laK2OpsfP2UaDQ4zAz3zCL1WhbcabeN44VpJMEBHHldMO1guJr+zQD4QOyxtYxKbiQh9Xy/m6B&#10;uXYD7+l8CLWIEPY5KjAhdLmUvjJk0U9cRxy9b9dbDFH2tdQ9DhFuW/mcJJm02HBcMNjRh6Hq5/Br&#10;FUzrcmPKYu0Lm5bZ7ng5vg+nrVKPD+PbHESgMfyH/9qfWkGWvr7A7U18An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kcBLMYAAADdAAAADwAAAAAAAAAAAAAAAACYAgAAZHJz&#10;L2Rvd25yZXYueG1sUEsFBgAAAAAEAAQA9QAAAIsDAAAAAA==&#10;" strokecolor="#2f5496 [2408]" strokeweight="1.5pt">
                <v:fill opacity="0"/>
              </v:rect>
              <v:rect id="Rectangle 35" o:spid="_x0000_s388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Jh9sEA&#10;AADdAAAADwAAAGRycy9kb3ducmV2LnhtbERPPW/CMBDdK/U/WIfUrTiuCoI0DqpAUMYCzX6KjyRK&#10;fE5jA+Hf1wNSx6f3na1G24krDb5xrEFNExDEpTMNVxp+TtvXBQgfkA12jknDnTys8uenDFPjbnyg&#10;6zFUIoawT1FDHUKfSunLmiz6qeuJI3d2g8UQ4VBJM+AthttOviXJXFpsODbU2NO6prI9XqyGYrbp&#10;+Uta/lbb9+WsaHe/a2W1fpmMnx8gAo3hX/xw742GuVrGufFNfAIy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CiYfb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388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PA+u8cAAADdAAAADwAAAGRycy9kb3ducmV2LnhtbESPQWvCQBSE70L/w/IKvZmNHoKmWaUp&#10;FEyhh2op9PbIPpPY7NuY3Sbx37sFweMwM98w2XYyrRiod41lBYsoBkFcWt1wpeDr8DZfgXAeWWNr&#10;mRRcyMF28zDLMNV25E8a9r4SAcIuRQW1910qpStrMugi2xEH72h7gz7IvpK6xzHATSuXcZxIgw2H&#10;hRo7eq2p/N3/GQX55f37w/rivDv+nM5Fni8LPBmlnh6nl2cQniZ/D9/aO60gWazX8P8mPAG5u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E8D67xwAAAN0AAAAPAAAAAAAA&#10;AAAAAAAAAKECAABkcnMvZG93bnJldi54bWxQSwUGAAAAAAQABAD5AAAAlQMAAAAA&#10;" strokecolor="#2f5496 [2408]" strokeweight="1.5pt"/>
            <v:shape id="AutoShape 37" o:spid="_x0000_s388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uVj3cMAAADdAAAADwAAAGRycy9kb3ducmV2LnhtbESPzarCMBSE94LvEI7gTlNdiFSj3AqC&#10;Fe7CHwR3h+bY1tuc1CZqffsbQXA5zMw3zHzZmko8qHGlZQWjYQSCOLO65FzB8bAeTEE4j6yxskwK&#10;XuRgueh25hhr++QdPfY+FwHCLkYFhfd1LKXLCjLohrYmDt7FNgZ9kE0udYPPADeVHEfRRBosOSwU&#10;WNOqoOxvfzcKktf29Gt9ettcztdbmiTjFK9GqX6v/ZmB8NT6b/jT3mgFk4CE95vwBOTiH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blY93DAAAA3QAAAA8AAAAAAAAAAAAA&#10;AAAAoQIAAGRycy9kb3ducmV2LnhtbFBLBQYAAAAABAAEAPkAAACRAwAAAAA=&#10;" strokecolor="#2f5496 [2408]" strokeweight="1.5pt"/>
          </v:group>
        </w:pict>
      </w:r>
      <w:r w:rsidR="007875D2"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l     l     l     l     l     l     l     </w:t>
      </w:r>
    </w:p>
    <w:p w:rsidR="007875D2" w:rsidRPr="007875D2" w:rsidRDefault="00BD3DCE" w:rsidP="007875D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876" style="position:absolute;margin-left:-16.1pt;margin-top:9.4pt;width:521.25pt;height:36.85pt;z-index:-25105817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LEm&#10;/NQRBAAA8Q8AAA4AAAAAAAAAAAAAAAAALgIAAGRycy9lMm9Eb2MueG1sUEsBAi0AFAAGAAgAAAAh&#10;AFgrD2jgAAAACgEAAA8AAAAAAAAAAAAAAAAAawYAAGRycy9kb3ducmV2LnhtbFBLBQYAAAAABAAE&#10;APMAAAB4BwAAAAA=&#10;">
            <v:group id="Group 33" o:spid="_x0000_s387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fPPfXFAAAA3QAA&#10;AA8AAAAAAAAAAAAAAAAAqgIAAGRycy9kb3ducmV2LnhtbFBLBQYAAAAABAAEAPoAAACcAwAAAAA=&#10;">
              <v:rect id="Rectangle 34" o:spid="_x0000_s388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Pz1MUA&#10;AADdAAAADwAAAGRycy9kb3ducmV2LnhtbESPQWvCQBSE7wX/w/IEb3WjQijRVaqt4rUaCb09sq/Z&#10;0OzbkF1N/PeuUOhxmJlvmNVmsI24Uedrxwpm0wQEcel0zZWC/Lx/fQPhA7LGxjEpuJOHzXr0ssJM&#10;u56/6HYKlYgQ9hkqMCG0mZS+NGTRT11LHL0f11kMUXaV1B32EW4bOU+SVFqsOS4YbGlnqPw9Xa2C&#10;RVV8miL/8LmdFenhcr9s+++9UpPx8L4EEWgI/+G/9lErSOfJAp5v4hOQ6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U/PUxQAAAN0AAAAPAAAAAAAAAAAAAAAAAJgCAABkcnMv&#10;ZG93bnJldi54bWxQSwUGAAAAAAQABAD1AAAAigMAAAAA&#10;" strokecolor="#2f5496 [2408]" strokeweight="1.5pt">
                <v:fill opacity="0"/>
              </v:rect>
              <v:rect id="Rectangle 35" o:spid="_x0000_s388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CfCMIA&#10;AADdAAAADwAAAGRycy9kb3ducmV2LnhtbESPS6vCMBSE98L9D+FccKdpRUV7jSKKj6XP/aE5ty02&#10;J7WJWv+9EQSXw8x8w0xmjSnFnWpXWFYQdyMQxKnVBWcKTsdVZwTCeWSNpWVS8CQHs+lPa4KJtg/e&#10;0/3gMxEg7BJUkHtfJVK6NCeDrmsr4uD929qgD7LOpK7xEeCmlL0oGkqDBYeFHCta5JReDjej4DxY&#10;VryRhnfxqj8enC/r6yI2SrV/m/kfCE+N/4Y/7a1WMOxFfXi/CU9AT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wJ8I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387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pLARcUAAADdAAAADwAAAGRycy9kb3ducmV2LnhtbESPQYvCMBSE7wv+h/AEb2tqQVmqUayw&#10;YAUPqyJ4ezTPttq81Car9d9vBGGPw8x8w8wWnanFnVpXWVYwGkYgiHOrKy4UHPbfn18gnEfWWFsm&#10;BU9ysJj3PmaYaPvgH7rvfCEChF2CCkrvm0RKl5dk0A1tQxy8s20N+iDbQuoWHwFuahlH0UQarDgs&#10;lNjQqqT8uvs1CtLn5ri1Prutz6fLLUvTOMOLUWrQ75ZTEJ46/x9+t9dawSSOxvB6E56AnP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pLARcUAAADdAAAADwAAAAAAAAAA&#10;AAAAAAChAgAAZHJzL2Rvd25yZXYueG1sUEsFBgAAAAAEAAQA+QAAAJMDAAAAAA==&#10;" strokecolor="#2f5496 [2408]" strokeweight="1.5pt"/>
            <v:shape id="AutoShape 37" o:spid="_x0000_s387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kBeMsUAAADdAAAADwAAAGRycy9kb3ducmV2LnhtbESPT4vCMBTE78J+h/AWvGm6PRSpRrEL&#10;C1bYg38QvD2aZ1ttXmqT1frtN4LgcZiZ3zCzRW8acaPO1ZYVfI0jEMSF1TWXCva7n9EEhPPIGhvL&#10;pOBBDhbzj8EMU23vvKHb1pciQNilqKDyvk2ldEVFBt3YtsTBO9nOoA+yK6Xu8B7gppFxFCXSYM1h&#10;ocKWvisqLts/oyB7rA+/1ufX1el4vuZZFud4NkoNP/vlFISn3r/Dr/ZKK0jiKIHnm/AE5Pw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kBeMsUAAADdAAAADwAAAAAAAAAA&#10;AAAAAAChAgAAZHJzL2Rvd25yZXYueG1sUEsFBgAAAAAEAAQA+QAAAJMDAAAAAA==&#10;" strokecolor="#2f5496 [2408]" strokeweight="1.5pt"/>
          </v:group>
        </w:pict>
      </w:r>
      <w:r w:rsidR="007875D2"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l     l     l     l     l     l     l     </w:t>
      </w:r>
    </w:p>
    <w:p w:rsidR="007875D2" w:rsidRPr="007875D2" w:rsidRDefault="00BD3DCE" w:rsidP="007875D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870" style="position:absolute;margin-left:-16.1pt;margin-top:9.4pt;width:521.25pt;height:36.85pt;z-index:-25105612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2RgFQ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Axj2RgFQQAAPEPAAAOAAAAAAAAAAAAAAAAAC4CAABkcnMvZTJvRG9jLnhtbFBLAQItABQABgAI&#10;AAAAIQBYKw9o4AAAAAoBAAAPAAAAAAAAAAAAAAAAAG8GAABkcnMvZG93bnJldi54bWxQSwUGAAAA&#10;AAQABADzAAAAfAcAAAAA&#10;">
            <v:group id="Group 33" o:spid="_x0000_s387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mJwofwwAAAN0AAAAP&#10;AAAAAAAAAAAAAAAAAKoCAABkcnMvZG93bnJldi54bWxQSwUGAAAAAAQABAD6AAAAmgMAAAAA&#10;">
              <v:rect id="Rectangle 34" o:spid="_x0000_s387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7vEPsUA&#10;AADdAAAADwAAAGRycy9kb3ducmV2LnhtbESPT2vCQBTE7wW/w/KE3upGC6FGV7F/LF6rkeDtkX1m&#10;g9m3Ibs18du7hYLHYWZ+wyzXg23ElTpfO1YwnSQgiEuna64U5IftyxsIH5A1No5JwY08rFejpyVm&#10;2vX8Q9d9qESEsM9QgQmhzaT0pSGLfuJa4uidXWcxRNlVUnfYR7ht5CxJUmmx5rhgsKUPQ+Vl/2sV&#10;vFbFlynyT5/baZF+H2/H9/60Vep5PGwWIAIN4RH+b++0gnSWzOHvTXwCcnU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/u8Q+xQAAAN0AAAAPAAAAAAAAAAAAAAAAAJgCAABkcnMv&#10;ZG93bnJldi54bWxQSwUGAAAAAAQABAD1AAAAigMAAAAA&#10;" strokecolor="#2f5496 [2408]" strokeweight="1.5pt">
                <v:fill opacity="0"/>
              </v:rect>
              <v:rect id="Rectangle 35" o:spid="_x0000_s387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IP1sEA&#10;AADdAAAADwAAAGRycy9kb3ducmV2LnhtbERPTW+CQBC9N+l/2EyT3uqCKcQiCzE21h4r1vuEHYHA&#10;ziK7Vfrv3UOTHl/ed17OZhBXmlxnWUG8iEAQ11Z33Cj4Pu5eViCcR9Y4WCYFv+SgLB4fcsy0vfGB&#10;rpVvRAhhl6GC1vsxk9LVLRl0CzsSB+5sJ4M+wKmResJbCDeDXEZRKg12HBpaHGnbUt1XP0bBKXkf&#10;eS8Nf8W717fk1H9ctrFR6vlp3qxBeJr9v/jP/akVpMs47A9vwhOQxR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giD9b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387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HBQm8UAAADdAAAADwAAAGRycy9kb3ducmV2LnhtbESPQYvCMBSE7wv+h/AEb2vaHmSpRrGC&#10;YAUP64rg7dE822rzUpuo9d+bhYU9DjPzDTNb9KYRD+pcbVlBPI5AEBdW11wqOPysP79AOI+ssbFM&#10;Cl7kYDEffMww1fbJ3/TY+1IECLsUFVTet6mUrqjIoBvbljh4Z9sZ9EF2pdQdPgPcNDKJook0WHNY&#10;qLClVUXFdX83CrLX9rizPr9tzqfLLc+yJMeLUWo07JdTEJ56/x/+a2+0gkkSx/D7JjwBOX8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HBQm8UAAADdAAAADwAAAAAAAAAA&#10;AAAAAAChAgAAZHJzL2Rvd25yZXYueG1sUEsFBgAAAAAEAAQA+QAAAJMDAAAAAA==&#10;" strokecolor="#2f5496 [2408]" strokeweight="1.5pt"/>
            <v:shape id="AutoShape 37" o:spid="_x0000_s387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KLO7MYAAADdAAAADwAAAGRycy9kb3ducmV2LnhtbESPT4vCMBTE78J+h/AWvGlqDyLdRtkK&#10;C1bw4B8W9vZonm21ealNVuu3N4LgcZiZ3zDpojeNuFLnassKJuMIBHFhdc2lgsP+ZzQD4TyyxsYy&#10;KbiTg8X8Y5Biou2Nt3Td+VIECLsEFVTet4mUrqjIoBvbljh4R9sZ9EF2pdQd3gLcNDKOoqk0WHNY&#10;qLClZUXFefdvFGT39e/G+vyyOv6dLnmWxTmejFLDz/77C4Sn3r/Dr/ZKK5jGkxieb8ITkPMH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yizuzGAAAA3QAAAA8AAAAAAAAA&#10;AAAAAAAAoQIAAGRycy9kb3ducmV2LnhtbFBLBQYAAAAABAAEAPkAAACUAwAAAAA=&#10;" strokecolor="#2f5496 [2408]" strokeweight="1.5pt"/>
          </v:group>
        </w:pict>
      </w:r>
      <w:r w:rsidR="007875D2"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l     l     l     l     l     l     l     </w:t>
      </w:r>
    </w:p>
    <w:p w:rsidR="007875D2" w:rsidRPr="007875D2" w:rsidRDefault="00BD3DCE" w:rsidP="007875D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864" style="position:absolute;margin-left:-16.1pt;margin-top:9.4pt;width:521.25pt;height:36.85pt;z-index:-25105408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aGIDvRYEAADxDwAADgAAAAAAAAAAAAAAAAAuAgAAZHJzL2Uyb0RvYy54bWxQSwECLQAUAAYA&#10;CAAAACEAWCsPaOAAAAAKAQAADwAAAAAAAAAAAAAAAABwBgAAZHJzL2Rvd25yZXYueG1sUEsFBgAA&#10;AAAEAAQA8wAAAH0HAAAAAA==&#10;">
            <v:group id="Group 33" o:spid="_x0000_s386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rOWx8UAAADd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dNRPIbn&#10;m/AE5OI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KzlsfFAAAA3QAA&#10;AA8AAAAAAAAAAAAAAAAAqgIAAGRycy9kb3ducmV2LnhtbFBLBQYAAAAABAAEAPoAAACcAwAAAAA=&#10;">
              <v:rect id="Rectangle 34" o:spid="_x0000_s386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y9Y5sUA&#10;AADdAAAADwAAAGRycy9kb3ducmV2LnhtbESPQWvCQBSE74X+h+UVequbKA0lukpbtXitRkJvj+wz&#10;G5p9G7Krif++KxQ8DjPzDbNYjbYVF+p941hBOklAEFdON1wrKA7blzcQPiBrbB2Tgit5WC0fHxaY&#10;azfwN132oRYRwj5HBSaELpfSV4Ys+onriKN3cr3FEGVfS93jEOG2ldMkyaTFhuOCwY4+DVW/+7NV&#10;MKvLjSmLtS9sWmZfx+vxY/jZKvX8NL7PQQQawz38395pBdk0fYXbm/gE5P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7L1jmxQAAAN0AAAAPAAAAAAAAAAAAAAAAAJgCAABkcnMv&#10;ZG93bnJldi54bWxQSwUGAAAAAAQABAD1AAAAigMAAAAA&#10;" strokecolor="#2f5496 [2408]" strokeweight="1.5pt">
                <v:fill opacity="0"/>
              </v:rect>
              <v:rect id="Rectangle 35" o:spid="_x0000_s386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IcyOcQA&#10;AADdAAAADwAAAGRycy9kb3ducmV2LnhtbESPQWvCQBSE74X+h+UVvNVNpAk2dZWiRD1WW++P7GsS&#10;zL6N2W0S/70rCD0OM/MNs1iNphE9da62rCCeRiCIC6trLhX8fOevcxDOI2tsLJOCKzlYLZ+fFphp&#10;O/CB+qMvRYCwy1BB5X2bSemKigy6qW2Jg/drO4M+yK6UusMhwE0jZ1GUSoM1h4UKW1pXVJyPf0bB&#10;Kdm0vJOGv+L87T05nbeXdWyUmryMnx8gPI3+P/xo77WCdBancH8TnoBc3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HMjn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386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NVtdMYAAADdAAAADwAAAGRycy9kb3ducmV2LnhtbESPT4vCMBTE78J+h/AEb5rag0o1il1Y&#10;sIIH/7Cwt0fzbKvNS22yWr+9WVjwOMzMb5jFqjO1uFPrKssKxqMIBHFudcWFgtPxazgD4Tyyxtoy&#10;KXiSg9Xyo7fARNsH7+l+8IUIEHYJKii9bxIpXV6SQTeyDXHwzrY16INsC6lbfAS4qWUcRRNpsOKw&#10;UGJDnyXl18OvUZA+t98767Pb5vxzuWVpGmd4MUoN+t16DsJT59/h//ZGK5jE4yn8vQlPQC5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zVbXTGAAAA3QAAAA8AAAAAAAAA&#10;AAAAAAAAoQIAAGRycy9kb3ducmV2LnhtbFBLBQYAAAAABAAEAPkAAACUAwAAAAA=&#10;" strokecolor="#2f5496 [2408]" strokeweight="1.5pt"/>
            <v:shape id="AutoShape 37" o:spid="_x0000_s386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Ur5BsQAAADdAAAADwAAAGRycy9kb3ducmV2LnhtbERPyWrDMBC9B/oPYgq9JXJ8CMWNYupC&#10;IS70UCcEehusiZdaI8dSvfx9dSjk+Hj7Pp1NJ0YaXGNZwXYTgSAurW64UnA+va+fQTiPrLGzTAoW&#10;cpAeHlZ7TLSd+IvGwlcihLBLUEHtfZ9I6cqaDLqN7YkDd7WDQR/gUEk94BTCTSfjKNpJgw2Hhhp7&#10;equp/Cl+jYJs+bh8Wp/fjtfv9pZnWZxja5R6epxfX0B4mv1d/O8+agW7eBvmhjfhCcjD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dSvkGxAAAAN0AAAAPAAAAAAAAAAAA&#10;AAAAAKECAABkcnMvZG93bnJldi54bWxQSwUGAAAAAAQABAD5AAAAkgMAAAAA&#10;" strokecolor="#2f5496 [2408]" strokeweight="1.5pt"/>
          </v:group>
        </w:pict>
      </w:r>
      <w:r w:rsidR="007875D2"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l     l     l     l     l     l     l     </w:t>
      </w:r>
    </w:p>
    <w:p w:rsidR="007875D2" w:rsidRPr="009C330E" w:rsidRDefault="007875D2" w:rsidP="007875D2">
      <w:pPr>
        <w:spacing w:line="240" w:lineRule="auto"/>
        <w:rPr>
          <w:rFonts w:ascii="ALFABET98" w:hAnsi="ALFABET98"/>
          <w:sz w:val="36"/>
          <w:szCs w:val="36"/>
        </w:rPr>
      </w:pPr>
      <w:r w:rsidRPr="009C330E">
        <w:rPr>
          <w:rFonts w:ascii="ALFABET98" w:hAnsi="ALFABET98"/>
          <w:sz w:val="36"/>
          <w:szCs w:val="36"/>
        </w:rPr>
        <w:t xml:space="preserve">     </w:t>
      </w:r>
      <w:r w:rsidR="00612758" w:rsidRPr="009C330E">
        <w:rPr>
          <w:rFonts w:ascii="ALFABET98" w:hAnsi="ALFABET98"/>
          <w:sz w:val="36"/>
          <w:szCs w:val="36"/>
        </w:rPr>
        <w:t xml:space="preserve">                              21</w:t>
      </w:r>
    </w:p>
    <w:p w:rsidR="007875D2" w:rsidRPr="009C330E" w:rsidRDefault="007875D2" w:rsidP="007875D2">
      <w:pPr>
        <w:spacing w:line="240" w:lineRule="auto"/>
        <w:rPr>
          <w:rFonts w:ascii="ALFABET98" w:hAnsi="ALFABET98"/>
          <w:sz w:val="36"/>
          <w:szCs w:val="36"/>
        </w:rPr>
      </w:pPr>
      <w:r w:rsidRPr="009C330E">
        <w:rPr>
          <w:rFonts w:ascii="ALFABET98" w:hAnsi="ALFABET98"/>
          <w:sz w:val="36"/>
          <w:szCs w:val="36"/>
        </w:rPr>
        <w:lastRenderedPageBreak/>
        <w:t xml:space="preserve">Sayın velim, yukarıdaki şeklin üzerinden çizip dolduralım. </w:t>
      </w:r>
    </w:p>
    <w:p w:rsidR="007875D2" w:rsidRPr="007875D2" w:rsidRDefault="007875D2" w:rsidP="007875D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sz w:val="72"/>
          <w:szCs w:val="72"/>
        </w:rPr>
        <w:t xml:space="preserve"> </w:t>
      </w:r>
      <w:r w:rsidR="00BD3DCE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858" style="position:absolute;margin-left:-16.1pt;margin-top:9.4pt;width:521.25pt;height:36.85pt;z-index:-251052032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B4ladoUBAAA8Q8AAA4AAAAAAAAAAAAAAAAALgIAAGRycy9lMm9Eb2MueG1sUEsBAi0AFAAGAAgA&#10;AAAhAFgrD2jgAAAACgEAAA8AAAAAAAAAAAAAAAAAbgYAAGRycy9kb3ducmV2LnhtbFBLBQYAAAAA&#10;BAAEAPMAAAB7BwAAAAA=&#10;">
            <v:group id="Group 33" o:spid="_x0000_s386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zQWeWxgAAAN0A&#10;AAAPAAAAAAAAAAAAAAAAAKoCAABkcnMvZG93bnJldi54bWxQSwUGAAAAAAQABAD6AAAAnQMAAAAA&#10;">
              <v:rect id="Rectangle 34" o:spid="_x0000_s386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2pt8YA&#10;AADdAAAADwAAAGRycy9kb3ducmV2LnhtbESPT2vCQBTE74V+h+UVvNWNEdISXaV/VHqtRkJvj+wz&#10;G5p9G7JbE799VxA8DjPzG2a5Hm0rztT7xrGC2TQBQVw53XCtoDhsn19B+ICssXVMCi7kYb16fFhi&#10;rt3A33Teh1pECPscFZgQulxKXxmy6KeuI47eyfUWQ5R9LXWPQ4TbVqZJkkmLDccFgx19GKp+939W&#10;wbwuN6YsPn1hZ2W2O16O78PPVqnJ0/i2ABFoDPfwrf2lFWRp+gLXN/EJyN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t2pt8YAAADdAAAADwAAAAAAAAAAAAAAAACYAgAAZHJz&#10;L2Rvd25yZXYueG1sUEsFBgAAAAAEAAQA9QAAAIsDAAAAAA==&#10;" strokecolor="#2f5496 [2408]" strokeweight="1.5pt">
                <v:fill opacity="0"/>
              </v:rect>
              <v:rect id="Rectangle 35" o:spid="_x0000_s386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jJbcEA&#10;AADdAAAADwAAAGRycy9kb3ducmV2LnhtbERPy26CQBTdm/QfJreJOx0gQpQ6GqOh7bK+9jfMLRCZ&#10;O8iMQv++s2jS5cl5r7ejacWTetdYVhDPIxDEpdUNVwou52K2BOE8ssbWMin4IQfbzctkjbm2Ax/p&#10;efKVCCHsclRQe9/lUrqyJoNubjviwH3b3qAPsK+k7nEI4aaVSRRl0mDDoaHGjvY1lbfTwyi4poeO&#10;P6Thr7hYrNLr7f2+j41S09dx9wbC0+j/xX/uT60gS5IwN7wJT0Buf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g4yW3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386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GqWIMcAAADdAAAADwAAAGRycy9kb3ducmV2LnhtbESPT2vCQBTE7wW/w/KE3urGHEKbuoZG&#10;EEyhh6oIvT2yz/xp9m3MrjF++26h0OMwM79hVtlkOjHS4BrLCpaLCARxaXXDlYLjYfv0DMJ5ZI2d&#10;ZVJwJwfZevawwlTbG3/SuPeVCBB2KSqove9TKV1Zk0G3sD1x8M52MOiDHCqpB7wFuOlkHEWJNNhw&#10;WKixp01N5ff+ahTk9/fTh/XFZXf+ai9FnscFtkapx/n09grC0+T/w3/tnVaQxPEL/L4JT0Cu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8apYgxwAAAN0AAAAPAAAAAAAA&#10;AAAAAAAAAKECAABkcnMvZG93bnJldi54bWxQSwUGAAAAAAQABAD5AAAAlQMAAAAA&#10;" strokecolor="#2f5496 [2408]" strokeweight="1.5pt"/>
            <v:shape id="AutoShape 37" o:spid="_x0000_s385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ImpYMQAAADdAAAADwAAAGRycy9kb3ducmV2LnhtbERPy2rCQBTdC/2H4Ra6M5OmIBIzSlMo&#10;mEIXVSl0d8ncvMzciZlpjH/fWRRcHs47282mFxONrrWs4DmKQRCXVrdcKzgd35drEM4ja+wtk4Ib&#10;OdhtHxYZptpe+Yumg69FCGGXooLG+yGV0pUNGXSRHYgDV9nRoA9wrKUe8RrCTS+TOF5Jgy2HhgYH&#10;emuoPB9+jYL89vH9aX1x2Vc/3aXI86TAzij19Di/bkB4mv1d/O/eawWr5CXsD2/CE5Db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oialgxAAAAN0AAAAPAAAAAAAAAAAA&#10;AAAAAKECAABkcnMvZG93bnJldi54bWxQSwUGAAAAAAQABAD5AAAAkgMAAAAA&#10;" strokecolor="#2f5496 [2408]" strokeweight="1.5pt"/>
          </v:group>
        </w:pict>
      </w:r>
      <w:r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l     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l     l     l     l     l     </w:t>
      </w:r>
      <w:r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     </w:t>
      </w:r>
    </w:p>
    <w:p w:rsidR="007875D2" w:rsidRPr="007875D2" w:rsidRDefault="00BD3DCE" w:rsidP="007875D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852" style="position:absolute;margin-left:-16.1pt;margin-top:9.4pt;width:521.25pt;height:36.85pt;z-index:-25105100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w&#10;hVi2EgQAAPEPAAAOAAAAAAAAAAAAAAAAAC4CAABkcnMvZTJvRG9jLnhtbFBLAQItABQABgAIAAAA&#10;IQBYKw9o4AAAAAoBAAAPAAAAAAAAAAAAAAAAAGwGAABkcnMvZG93bnJldi54bWxQSwUGAAAAAAQA&#10;BADzAAAAeQcAAAAA&#10;">
            <v:group id="Group 33" o:spid="_x0000_s385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Jo/dIxgAAAN0A&#10;AAAPAAAAAAAAAAAAAAAAAKoCAABkcnMvZG93bnJldi54bWxQSwUGAAAAAAQABAD6AAAAnQMAAAAA&#10;">
              <v:rect id="Rectangle 34" o:spid="_x0000_s385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85acUA&#10;AADdAAAADwAAAGRycy9kb3ducmV2LnhtbESPzWrDMBCE74G+g9hCb4mcGExxo4S0+aHXpA6mt8Xa&#10;WibWylhq7Lx9VAj0OMzMN8xyPdpWXKn3jWMF81kCgrhyuuFaQfG1n76C8AFZY+uYFNzIw3r1NFli&#10;rt3AR7qeQi0ihH2OCkwIXS6lrwxZ9DPXEUfvx/UWQ5R9LXWPQ4TbVi6SJJMWG44LBjv6MFRdTr9W&#10;QVqXO1MWW1/YeZkdzrfz+/C9V+rledy8gQg0hv/wo/2pFWSLNIW/N/EJy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PzlpxQAAAN0AAAAPAAAAAAAAAAAAAAAAAJgCAABkcnMv&#10;ZG93bnJldi54bWxQSwUGAAAAAAQABAD1AAAAigMAAAAA&#10;" strokecolor="#2f5496 [2408]" strokeweight="1.5pt">
                <v:fill opacity="0"/>
              </v:rect>
              <v:rect id="Rectangle 35" o:spid="_x0000_s385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xVtcMA&#10;AADdAAAADwAAAGRycy9kb3ducmV2LnhtbESPS4vCQBCE74L/YWjBm07iC42OIoruHnd93JtMmwQz&#10;PTEzavz3OwuCx6KqvqIWq8aU4kG1KywriPsRCOLU6oIzBafjrjcF4TyyxtIyKXiRg9Wy3Vpgou2T&#10;f+lx8JkIEHYJKsi9rxIpXZqTQde3FXHwLrY26IOsM6lrfAa4KeUgiibSYMFhIceKNjml18PdKDiP&#10;txV/ScM/8W40G5+v+9smNkp1O816DsJT4z/hd/tbK5gMhiP4fxOegFz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KxVt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85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P4K+McAAADdAAAADwAAAGRycy9kb3ducmV2LnhtbESPT2vCQBTE7wW/w/KE3uqmKUqJbqQR&#10;BFPwUFsEb4/sM3/Mvo3ZrcZv7wqFHoeZ+Q2zWA6mFRfqXW1ZweskAkFcWF1zqeDne/3yDsJ5ZI2t&#10;ZVJwIwfLdPS0wETbK3/RZedLESDsElRQed8lUrqiIoNuYjvi4B1tb9AH2ZdS93gNcNPKOIpm0mDN&#10;YaHCjlYVFafdr1GQ3T73W+vz8+Z4aM55lsU5Nkap5/HwMQfhafD/4b/2RiuYxW9TeLwJT0Cm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4/gr4xwAAAN0AAAAPAAAAAAAA&#10;AAAAAAAAAKECAABkcnMvZG93bnJldi54bWxQSwUGAAAAAAQABAD5AAAAlQMAAAAA&#10;" strokecolor="#2f5496 [2408]" strokeweight="1.5pt"/>
            <v:shape id="AutoShape 37" o:spid="_x0000_s385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CyUj8YAAADdAAAADwAAAGRycy9kb3ducmV2LnhtbESPQWvCQBSE7wX/w/IEb3VjhFBSVzGC&#10;YAQP1VLo7ZF9JtHs25hdNf77riD0OMzMN8xs0ZtG3KhztWUFk3EEgriwuuZSwfdh/f4BwnlkjY1l&#10;UvAgB4v54G2GqbZ3/qLb3pciQNilqKDyvk2ldEVFBt3YtsTBO9rOoA+yK6Xu8B7gppFxFCXSYM1h&#10;ocKWVhUV5/3VKMge25+d9fllc/w9XfIsi3M8GaVGw375CcJT7//Dr/ZGK0jiaQLPN+EJyPk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gslI/GAAAA3QAAAA8AAAAAAAAA&#10;AAAAAAAAoQIAAGRycy9kb3ducmV2LnhtbFBLBQYAAAAABAAEAPkAAACUAwAAAAA=&#10;" strokecolor="#2f5496 [2408]" strokeweight="1.5pt"/>
          </v:group>
        </w:pict>
      </w:r>
      <w:r w:rsidR="007875D2"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l     l     l     l     l     </w:t>
      </w:r>
    </w:p>
    <w:p w:rsidR="007875D2" w:rsidRPr="007875D2" w:rsidRDefault="00BD3DCE" w:rsidP="007875D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846" style="position:absolute;margin-left:-16.1pt;margin-top:9.4pt;width:521.25pt;height:36.85pt;z-index:-25104998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Cer0VpFQQAAPEPAAAOAAAAAAAAAAAAAAAAAC4CAABkcnMvZTJvRG9jLnhtbFBLAQItABQABgAI&#10;AAAAIQBYKw9o4AAAAAoBAAAPAAAAAAAAAAAAAAAAAG8GAABkcnMvZG93bnJldi54bWxQSwUGAAAA&#10;AAQABADzAAAAfAcAAAAA&#10;">
            <v:group id="Group 33" o:spid="_x0000_s384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oS8CiwwAAAN0AAAAP&#10;AAAAAAAAAAAAAAAAAKoCAABkcnMvZG93bnJldi54bWxQSwUGAAAAAAQABAD6AAAAmgMAAAAA&#10;">
              <v:rect id="Rectangle 34" o:spid="_x0000_s385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cOg8UA&#10;AADdAAAADwAAAGRycy9kb3ducmV2LnhtbESPQWvCQBSE74X+h+UVeqsbFYKNrtJqLb1qI8HbI/vM&#10;BrNvQ3Zr4r/vCoLHYWa+YRarwTbiQp2vHSsYjxIQxKXTNVcK8t/t2wyED8gaG8ek4EoeVsvnpwVm&#10;2vW8o8s+VCJC2GeowITQZlL60pBFP3ItcfROrrMYouwqqTvsI9w2cpIkqbRYc1ww2NLaUHne/1kF&#10;06r4MkW+8bkdF+n34Xr47I9bpV5fho85iEBDeITv7R+tIJ1M3+H2Jj4Bufw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1w6DxQAAAN0AAAAPAAAAAAAAAAAAAAAAAJgCAABkcnMv&#10;ZG93bnJldi54bWxQSwUGAAAAAAQABAD1AAAAigMAAAAA&#10;" strokecolor="#2f5496 [2408]" strokeweight="1.5pt">
                <v:fill opacity="0"/>
              </v:rect>
              <v:rect id="Rectangle 35" o:spid="_x0000_s385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5Egy8EA&#10;AADdAAAADwAAAGRycy9kb3ducmV2LnhtbERPyW6DMBC9V+o/WFMpt8aAAkpIDKqI0vbYbPcRngIK&#10;HhPsJPTv60OlHp/evikn04s7ja6zrCCeRyCIa6s7bhScjrvXJQjnkTX2lknBDzkoi+enDebaPnhP&#10;94NvRAhhl6OC1vshl9LVLRl0czsQB+7bjgZ9gGMj9YiPEG56mURRJg12HBpaHKhqqb4cbkbBOd0O&#10;/CENf8W7xSo9X96vVWyUmr1Mb2sQnib/L/5zf2oFWbII+8Ob8ARk8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uRIMv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384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8N/hscAAADdAAAADwAAAGRycy9kb3ducmV2LnhtbESPT2vCQBTE7wW/w/IK3urGIFJS19AI&#10;BVPoobYI3h7ZZ/40+zZmtyb59l1B6HGYmd8wm3Q0rbhS72rLCpaLCARxYXXNpYLvr7enZxDOI2ts&#10;LZOCiRyk29nDBhNtB/6k68GXIkDYJaig8r5LpHRFRQbdwnbEwTvb3qAPsi+l7nEIcNPKOIrW0mDN&#10;YaHCjnYVFT+HX6Mgm96PH9bnl/351FzyLItzbIxS88fx9QWEp9H/h+/tvVawjldLuL0JT0Bu/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fw3+GxwAAAN0AAAAPAAAAAAAA&#10;AAAAAAAAAKECAABkcnMvZG93bnJldi54bWxQSwUGAAAAAAQABAD5AAAAlQMAAAAA&#10;" strokecolor="#2f5496 [2408]" strokeweight="1.5pt"/>
            <v:shape id="AutoShape 37" o:spid="_x0000_s384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xHh8ccAAADdAAAADwAAAGRycy9kb3ducmV2LnhtbESPT2vCQBTE7wW/w/IK3uqmQUJJXUMj&#10;FIzgoVoKvT2yz/xp9m3MbjX59l1B6HGYmd8wq2w0nbjQ4BrLCp4XEQji0uqGKwWfx/enFxDOI2vs&#10;LJOCiRxk69nDClNtr/xBl4OvRICwS1FB7X2fSunKmgy6he2Jg3eyg0Ef5FBJPeA1wE0n4yhKpMGG&#10;w0KNPW1qKn8Ov0ZBPu2+9tYX5+3puz0XeR4X2Bql5o/j2ysIT6P/D9/bW60giZcx3N6EJyDX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vEeHxxwAAAN0AAAAPAAAAAAAA&#10;AAAAAAAAAKECAABkcnMvZG93bnJldi54bWxQSwUGAAAAAAQABAD5AAAAlQMAAAAA&#10;" strokecolor="#2f5496 [2408]" strokeweight="1.5pt"/>
          </v:group>
        </w:pict>
      </w:r>
      <w:r w:rsidR="007875D2"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l     l     l  </w:t>
      </w:r>
      <w:r w:rsid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   l</w:t>
      </w:r>
      <w:r w:rsidR="007875D2"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   </w:t>
      </w:r>
    </w:p>
    <w:p w:rsidR="007875D2" w:rsidRPr="007875D2" w:rsidRDefault="00BD3DCE" w:rsidP="007875D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840" style="position:absolute;margin-left:-16.1pt;margin-top:9.4pt;width:521.25pt;height:36.85pt;z-index:-25104896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K4buGhYEAADxDwAADgAAAAAAAAAAAAAAAAAuAgAAZHJzL2Uyb0RvYy54bWxQSwECLQAUAAYA&#10;CAAAACEAWCsPaOAAAAAKAQAADwAAAAAAAAAAAAAAAABwBgAAZHJzL2Rvd25yZXYueG1sUEsFBgAA&#10;AAAEAAQA8wAAAH0HAAAAAA==&#10;">
            <v:group id="Group 33" o:spid="_x0000_s384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xALnaxgAAAN0A&#10;AAAPAAAAAAAAAAAAAAAAAKoCAABkcnMvZG93bnJldi54bWxQSwUGAAAAAAQABAD6AAAAnQMAAAAA&#10;">
              <v:rect id="Rectangle 34" o:spid="_x0000_s384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Jx3+8YA&#10;AADdAAAADwAAAGRycy9kb3ducmV2LnhtbESPQWvCQBSE74X+h+UJvdWNtg0SXaXaKr3WRoK3R/aZ&#10;DWbfhuzWxH/vFgoeh5n5hlmsBtuIC3W+dqxgMk5AEJdO11wpyH+2zzMQPiBrbByTgit5WC0fHxaY&#10;adfzN132oRIRwj5DBSaENpPSl4Ys+rFriaN3cp3FEGVXSd1hH+G2kdMkSaXFmuOCwZY2hsrz/tcq&#10;eKmKT1PkHz63kyLdHa6HdX/cKvU0Gt7nIAIN4R7+b39pBen09Q3+3sQnIJ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Jx3+8YAAADdAAAADwAAAAAAAAAAAAAAAACYAgAAZHJz&#10;L2Rvd25yZXYueG1sUEsFBgAAAAAEAAQA9QAAAIsDAAAAAA==&#10;" strokecolor="#2f5496 [2408]" strokeweight="1.5pt">
                <v:fill opacity="0"/>
              </v:rect>
              <v:rect id="Rectangle 35" o:spid="_x0000_s384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zQdJMQA&#10;AADdAAAADwAAAGRycy9kb3ducmV2LnhtbESPQWvCQBSE7wX/w/IEb3UTicFGVymW2B6r1vsj+0yC&#10;2bdpdpuk/74rCD0OM/MNs9mNphE9da62rCCeRyCIC6trLhV8nfPnFQjnkTU2lknBLznYbSdPG8y0&#10;HfhI/cmXIkDYZaig8r7NpHRFRQbd3LbEwbvazqAPsiul7nAIcNPIRRSl0mDNYaHClvYVFbfTj1Fw&#10;Wb61/C4Nf8Z58rK83A7f+9goNZuOr2sQnkb/H360P7SCdJGkcH8TnoDc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s0HST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384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2ZCacYAAADdAAAADwAAAGRycy9kb3ducmV2LnhtbESPQWvCQBSE70L/w/IKvZmNoViJrmIK&#10;BVPwUBXB2yP7TKLZtzG71fjv3ULB4zAz3zCzRW8acaXO1ZYVjKIYBHFhdc2lgt32azgB4TyyxsYy&#10;KbiTg8X8ZTDDVNsb/9B140sRIOxSVFB536ZSuqIigy6yLXHwjrYz6IPsSqk7vAW4aWQSx2NpsOaw&#10;UGFLnxUV582vUZDdv/dr6/PL6ng4XfIsS3I8GaXeXvvlFISn3j/D/+2VVjBO3j/g7014AnL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9mQmnGAAAA3QAAAA8AAAAAAAAA&#10;AAAAAAAAoQIAAGRycy9kb3ducmV2LnhtbFBLBQYAAAAABAAEAPkAAACUAwAAAAA=&#10;" strokecolor="#2f5496 [2408]" strokeweight="1.5pt"/>
            <v:shape id="AutoShape 37" o:spid="_x0000_s384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vnWG8QAAADdAAAADwAAAGRycy9kb3ducmV2LnhtbERPy2rCQBTdC/2H4Ra6M5OGIhIzSlMo&#10;mEIXVSl0d8ncvMzciZlpjH/fWRRcHs47282mFxONrrWs4DmKQRCXVrdcKzgd35drEM4ja+wtk4Ib&#10;OdhtHxYZptpe+Yumg69FCGGXooLG+yGV0pUNGXSRHYgDV9nRoA9wrKUe8RrCTS+TOF5Jgy2HhgYH&#10;emuoPB9+jYL89vH9aX1x2Vc/3aXI86TAzij19Di/bkB4mv1d/O/eawWr5CXMDW/CE5Db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O+dYbxAAAAN0AAAAPAAAAAAAAAAAA&#10;AAAAAKECAABkcnMvZG93bnJldi54bWxQSwUGAAAAAAQABAD5AAAAkgMAAAAA&#10;" strokecolor="#2f5496 [2408]" strokeweight="1.5pt"/>
          </v:group>
        </w:pict>
      </w:r>
      <w:r w:rsidR="007875D2"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l     l     l     </w:t>
      </w:r>
    </w:p>
    <w:p w:rsidR="007875D2" w:rsidRPr="007875D2" w:rsidRDefault="00BD3DCE" w:rsidP="007875D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834" style="position:absolute;margin-left:-16.1pt;margin-top:9.4pt;width:521.25pt;height:36.85pt;z-index:-25104793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4ktzEwQAAPEPAAAOAAAAZHJzL2Uyb0RvYy54bWzsV9tu4zYQfS/QfyD4nuhi+SZEWQS+BAW2&#10;7aK7/QBaoi6oRKokHTld9N87HEqyHWf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Z+JLcxMEAADxDwAADgAAAAAAAAAAAAAAAAAuAgAAZHJzL2Uyb0RvYy54bWxQSwECLQAUAAYACAAA&#10;ACEAWCsPaOAAAAAKAQAADwAAAAAAAAAAAAAAAABtBgAAZHJzL2Rvd25yZXYueG1sUEsFBgAAAAAE&#10;AAQA8wAAAHoHAAAAAA==&#10;">
            <v:group id="Group 33" o:spid="_x0000_s383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L4ikEwwAAAN0AAAAP&#10;AAAAAAAAAAAAAAAAAKoCAABkcnMvZG93bnJldi54bWxQSwUGAAAAAAQABAD6AAAAmgMAAAAA&#10;">
              <v:rect id="Rectangle 34" o:spid="_x0000_s383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7nJcUA&#10;AADdAAAADwAAAGRycy9kb3ducmV2LnhtbESPQWvCQBSE74X+h+UVequbKA0lukpbtXitRkJvj+wz&#10;G5p9G7Krif++KxQ8DjPzDbNYjbYVF+p941hBOklAEFdON1wrKA7blzcQPiBrbB2Tgit5WC0fHxaY&#10;azfwN132oRYRwj5HBSaELpfSV4Ys+onriKN3cr3FEGVfS93jEOG2ldMkyaTFhuOCwY4+DVW/+7NV&#10;MKvLjSmLtS9sWmZfx+vxY/jZKvX8NL7PQQQawz38395pBdn0NYXbm/gE5P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fuclxQAAAN0AAAAPAAAAAAAAAAAAAAAAAJgCAABkcnMv&#10;ZG93bnJldi54bWxQSwUGAAAAAAQABAD1AAAAigMAAAAA&#10;" strokecolor="#2f5496 [2408]" strokeweight="1.5pt">
                <v:fill opacity="0"/>
              </v:rect>
              <v:rect id="Rectangle 35" o:spid="_x0000_s383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aN+sMA&#10;AADdAAAADwAAAGRycy9kb3ducmV2LnhtbESPT4vCMBTE7wt+h/CEva1pixWtRhEXV4/rv/ujebbF&#10;5qXbRK3f3gjCHoeZ+Q0zW3SmFjdqXWVZQTyIQBDnVldcKDge1l9jEM4ja6wtk4IHOVjMex8zzLS9&#10;845ue1+IAGGXoYLS+yaT0uUlGXQD2xAH72xbgz7ItpC6xXuAm1omUTSSBisOCyU2tCopv+yvRsEp&#10;/W54Iw3/xuvhJD1dfv5WsVHqs98tpyA8df4//G5vtYJRkibwehOegJw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daN+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83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YTSt8cAAADdAAAADwAAAGRycy9kb3ducmV2LnhtbESPT2vCQBTE7wW/w/KE3uqmKUqJbqQR&#10;BFPwUFsEb4/sM3/Mvo3ZrcZv7wqFHoeZ+Q2zWA6mFRfqXW1ZweskAkFcWF1zqeDne/3yDsJ5ZI2t&#10;ZVJwIwfLdPS0wETbK3/RZedLESDsElRQed8lUrqiIoNuYjvi4B1tb9AH2ZdS93gNcNPKOIpm0mDN&#10;YaHCjlYVFafdr1GQ3T73W+vz8+Z4aM55lsU5Nkap5/HwMQfhafD/4b/2RiuYxdM3eLwJT0Cm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FhNK3xwAAAN0AAAAPAAAAAAAA&#10;AAAAAAAAAKECAABkcnMvZG93bnJldi54bWxQSwUGAAAAAAQABAD5AAAAlQMAAAAA&#10;" strokecolor="#2f5496 [2408]" strokeweight="1.5pt"/>
            <v:shape id="AutoShape 37" o:spid="_x0000_s383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m1Kw8cAAADdAAAADwAAAGRycy9kb3ducmV2LnhtbESPT2vCQBTE7wW/w/KE3uqmoUqJbqQR&#10;BFPwUFsEb4/sM3/Mvo3ZrcZv7wqFHoeZ+Q2zWA6mFRfqXW1ZweskAkFcWF1zqeDne/3yDsJ5ZI2t&#10;ZVJwIwfLdPS0wETbK3/RZedLESDsElRQed8lUrqiIoNuYjvi4B1tb9AH2ZdS93gNcNPKOIpm0mDN&#10;YaHCjlYVFafdr1GQ3T73W+vz8+Z4aM55lsU5Nkap5/HwMQfhafD/4b/2RiuYxdM3eLwJT0Cm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KbUrDxwAAAN0AAAAPAAAAAAAA&#10;AAAAAAAAAKECAABkcnMvZG93bnJldi54bWxQSwUGAAAAAAQABAD5AAAAlQMAAAAA&#10;" strokecolor="#2f5496 [2408]" strokeweight="1.5pt"/>
          </v:group>
        </w:pict>
      </w:r>
      <w:r w:rsidR="007875D2"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l     l     </w:t>
      </w:r>
    </w:p>
    <w:p w:rsidR="007875D2" w:rsidRPr="007875D2" w:rsidRDefault="00BD3DCE" w:rsidP="007875D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828" style="position:absolute;margin-left:-16.1pt;margin-top:9.4pt;width:521.25pt;height:36.85pt;z-index:-25104691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GthOxYXBAAA8Q8AAA4AAAAAAAAAAAAAAAAALgIAAGRycy9lMm9Eb2MueG1sUEsBAi0AFAAG&#10;AAgAAAAhAFgrD2jgAAAACgEAAA8AAAAAAAAAAAAAAAAAcQYAAGRycy9kb3ducmV2LnhtbFBLBQYA&#10;AAAABAAEAPMAAAB+BwAAAAA=&#10;">
            <v:group id="Group 33" o:spid="_x0000_s383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tHFOvFAAAA3QAA&#10;AA8AAAAAAAAAAAAAAAAAqgIAAGRycy9kb3ducmV2LnhtbFBLBQYAAAAABAAEAPoAAACcAwAAAAA=&#10;">
              <v:rect id="Rectangle 34" o:spid="_x0000_s383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tvaysYA&#10;AADdAAAADwAAAGRycy9kb3ducmV2LnhtbESPQWvCQBSE74X+h+UJvdWNlqYSXaXaKr1qI8HbI/vM&#10;BrNvQ3Zr4r93C4Ueh5n5hlmsBtuIK3W+dqxgMk5AEJdO11wpyL+3zzMQPiBrbByTght5WC0fHxaY&#10;adfznq6HUIkIYZ+hAhNCm0npS0MW/di1xNE7u85iiLKrpO6wj3DbyGmSpNJizXHBYEsbQ+Xl8GMV&#10;vFTFpynyD5/bSZHujrfjuj9tlXoaDe9zEIGG8B/+a39pBen09Q1+38QnIJ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tvaysYAAADdAAAADwAAAAAAAAAAAAAAAACYAgAAZHJz&#10;L2Rvd25yZXYueG1sUEsFBgAAAAAEAAQA9QAAAIsDAAAAAA==&#10;" strokecolor="#2f5496 [2408]" strokeweight="1.5pt">
                <v:fill opacity="0"/>
              </v:rect>
              <v:rect id="Rectangle 35" o:spid="_x0000_s383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66EMAA&#10;AADdAAAADwAAAGRycy9kb3ducmV2LnhtbERPy4rCMBTdD/gP4QruxrRiRaupiKIzy/G1vzTXtrS5&#10;qU3U+veTxcAsD+e9WvemEU/qXGVZQTyOQBDnVldcKLic959zEM4ja2wsk4I3OVhng48Vptq++EjP&#10;ky9ECGGXooLS+zaV0uUlGXRj2xIH7mY7gz7ArpC6w1cIN42cRNFMGqw4NJTY0rakvD49jIJrsmv5&#10;Sxr+iffTRXKtD/dtbJQaDfvNEoSn3v+L/9zfWsFskoS54U14AjL7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D66EM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383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GzlXcYAAADdAAAADwAAAGRycy9kb3ducmV2LnhtbESPQWvCQBSE70L/w/IKvZmNgUqNrmIK&#10;BVPwUBXB2yP7TKLZtzG71fjv3ULB4zAz3zCzRW8acaXO1ZYVjKIYBHFhdc2lgt32a/gBwnlkjY1l&#10;UnAnB4v5y2CGqbY3/qHrxpciQNilqKDyvk2ldEVFBl1kW+LgHW1n0AfZlVJ3eAtw08gkjsfSYM1h&#10;ocKWPisqzptfoyC7f+/X1ueX1fFwuuRZluR4Mkq9vfbLKQhPvX+G/9srrWCcvE/g7014AnL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Rs5V3GAAAA3QAAAA8AAAAAAAAA&#10;AAAAAAAAoQIAAGRycy9kb3ducmV2LnhtbFBLBQYAAAAABAAEAPkAAACUAwAAAAA=&#10;" strokecolor="#2f5496 [2408]" strokeweight="1.5pt"/>
            <v:shape id="AutoShape 37" o:spid="_x0000_s382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zqGfcMAAADdAAAADwAAAGRycy9kb3ducmV2LnhtbERPyWrDMBC9B/oPYgq9xXJ9MMW1EupC&#10;IS70kIVCb4M1XlJr5FhqbP99dCjk+Hh7vp1NL640us6ygucoBkFcWd1xo+B0/Fi/gHAeWWNvmRQs&#10;5GC7eVjlmGk78Z6uB9+IEMIuQwWt90MmpataMugiOxAHrrajQR/g2Eg94hTCTS+TOE6lwY5DQ4sD&#10;vbdU/R7+jIJi+fz+sr687Oqf86UsiqTEs1Hq6XF+ewXhafZ38b97pxWkSRr2hzfhCcjND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s6hn3DAAAA3QAAAA8AAAAAAAAAAAAA&#10;AAAAoQIAAGRycy9kb3ducmV2LnhtbFBLBQYAAAAABAAEAPkAAACRAwAAAAA=&#10;" strokecolor="#2f5496 [2408]" strokeweight="1.5pt"/>
          </v:group>
        </w:pict>
      </w:r>
      <w:r w:rsidR="007875D2"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l     l     </w:t>
      </w:r>
    </w:p>
    <w:p w:rsidR="007875D2" w:rsidRPr="007875D2" w:rsidRDefault="00BD3DCE" w:rsidP="007875D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822" style="position:absolute;margin-left:-16.1pt;margin-top:9.4pt;width:521.25pt;height:36.85pt;z-index:-25104588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z&#10;YbUREgQAAPEPAAAOAAAAAAAAAAAAAAAAAC4CAABkcnMvZTJvRG9jLnhtbFBLAQItABQABgAIAAAA&#10;IQBYKw9o4AAAAAoBAAAPAAAAAAAAAAAAAAAAAGwGAABkcnMvZG93bnJldi54bWxQSwUGAAAAAAQA&#10;BADzAAAAeQcAAAAA&#10;">
            <v:group id="Group 33" o:spid="_x0000_s382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aENhVxgAAAN0A&#10;AAAPAAAAAAAAAAAAAAAAAKoCAABkcnMvZG93bnJldi54bWxQSwUGAAAAAAQABAD6AAAAnQMAAAAA&#10;">
              <v:rect id="Rectangle 34" o:spid="_x0000_s382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4wWdMUA&#10;AADdAAAADwAAAGRycy9kb3ducmV2LnhtbESPQWvCQBSE7wX/w/IEb3WjQiipq6it0mttJHh7ZJ/Z&#10;YPZtyK4m/nu3UOhxmJlvmOV6sI24U+drxwpm0wQEcel0zZWC/Gf/+gbCB2SNjWNS8CAP69XoZYmZ&#10;dj1/0/0YKhEh7DNUYEJoMyl9aciin7qWOHoX11kMUXaV1B32EW4bOU+SVFqsOS4YbGlnqLweb1bB&#10;oio+TZF/+NzOivRwepy2/Xmv1GQ8bN5BBBrCf/iv/aUVpPN0Ab9v4hOQq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jBZ0xQAAAN0AAAAPAAAAAAAAAAAAAAAAAJgCAABkcnMv&#10;ZG93bnJldi54bWxQSwUGAAAAAAQABAD1AAAAigMAAAAA&#10;" strokecolor="#2f5496 [2408]" strokeweight="1.5pt">
                <v:fill opacity="0"/>
              </v:rect>
              <v:rect id="Rectangle 35" o:spid="_x0000_s382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96qMQA&#10;AADdAAAADwAAAGRycy9kb3ducmV2LnhtbESPQWvCQBSE7wX/w/IEb3UTicFGVymW2B6r1vsj+0yC&#10;2bdpdpuk/74rCD0OM/MNs9mNphE9da62rCCeRyCIC6trLhV8nfPnFQjnkTU2lknBLznYbSdPG8y0&#10;HfhI/cmXIkDYZaig8r7NpHRFRQbd3LbEwbvazqAPsiul7nAIcNPIRRSl0mDNYaHClvYVFbfTj1Fw&#10;Wb61/C4Nf8Z58rK83A7f+9goNZuOr2sQnkb/H360P7SCdJEmcH8TnoDc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8feqj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382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00l5cYAAADdAAAADwAAAGRycy9kb3ducmV2LnhtbESPQWvCQBSE7wX/w/IEb3VjwFBSVzGC&#10;YAQP1VLo7ZF9JtHs25hdNf77riD0OMzMN8xs0ZtG3KhztWUFk3EEgriwuuZSwfdh/f4BwnlkjY1l&#10;UvAgB4v54G2GqbZ3/qLb3pciQNilqKDyvk2ldEVFBt3YtsTBO9rOoA+yK6Xu8B7gppFxFCXSYM1h&#10;ocKWVhUV5/3VKMge25+d9fllc/w9XfIsi3M8GaVGw375CcJT7//Dr/ZGK0jiZArPN+EJyPk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tNJeXGAAAA3QAAAA8AAAAAAAAA&#10;AAAAAAAAoQIAAGRycy9kb3ducmV2LnhtbFBLBQYAAAAABAAEAPkAAACUAwAAAAA=&#10;" strokecolor="#2f5496 [2408]" strokeweight="1.5pt"/>
            <v:shape id="AutoShape 37" o:spid="_x0000_s382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5+7ksUAAADdAAAADwAAAGRycy9kb3ducmV2LnhtbESPT4vCMBTE74LfITxhb5raQ5GuUbaC&#10;YBc8+Adhb4/m2dZtXmoTtX57s7DgcZiZ3zDzZW8acafO1ZYVTCcRCOLC6ppLBcfDejwD4TyyxsYy&#10;KXiSg+ViOJhjqu2Dd3Tf+1IECLsUFVTet6mUrqjIoJvYljh4Z9sZ9EF2pdQdPgLcNDKOokQarDks&#10;VNjSqqLid38zCrLn92lrfX7dnH8u1zzL4hwvRqmPUf/1CcJT79/h//ZGK0jiJIG/N+EJyMU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5+7ksUAAADdAAAADwAAAAAAAAAA&#10;AAAAAAChAgAAZHJzL2Rvd25yZXYueG1sUEsFBgAAAAAEAAQA+QAAAJMDAAAAAA==&#10;" strokecolor="#2f5496 [2408]" strokeweight="1.5pt"/>
          </v:group>
        </w:pict>
      </w:r>
      <w:r w:rsidR="007875D2"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l          </w:t>
      </w:r>
    </w:p>
    <w:p w:rsidR="007875D2" w:rsidRPr="007875D2" w:rsidRDefault="00BD3DCE" w:rsidP="007875D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816" style="position:absolute;margin-left:-16.1pt;margin-top:9.4pt;width:521.25pt;height:36.85pt;z-index:-25104486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s8gtpRYEAADxDwAADgAAAAAAAAAAAAAAAAAuAgAAZHJzL2Uyb0RvYy54bWxQSwECLQAUAAYA&#10;CAAAACEAWCsPaOAAAAAKAQAADwAAAAAAAAAAAAAAAABwBgAAZHJzL2Rvd25yZXYueG1sUEsFBgAA&#10;AAAEAAQA8wAAAH0HAAAAAA==&#10;">
            <v:group id="Group 33" o:spid="_x0000_s381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7+O+/wwAAAN0AAAAP&#10;AAAAAAAAAAAAAAAAAKoCAABkcnMvZG93bnJldi54bWxQSwUGAAAAAAQABAD6AAAAmgMAAAAA&#10;">
              <v:rect id="Rectangle 34" o:spid="_x0000_s382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QhnsUA&#10;AADdAAAADwAAAGRycy9kb3ducmV2LnhtbESPQWvCQBSE7wX/w/KE3upGhVBTV6lWi9dqJHh7ZF+z&#10;odm3Ibs18d+7hYLHYWa+YZbrwTbiSp2vHSuYThIQxKXTNVcK8tP+5RWED8gaG8ek4EYe1qvR0xIz&#10;7Xr+ousxVCJC2GeowITQZlL60pBFP3EtcfS+XWcxRNlVUnfYR7ht5CxJUmmx5rhgsKWtofLn+GsV&#10;zKtiZ4r8w+d2WqSf59t501/2Sj2Ph/c3EIGG8Aj/tw9aQTpLF/D3Jj4Bub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ZCGexQAAAN0AAAAPAAAAAAAAAAAAAAAAAJgCAABkcnMv&#10;ZG93bnJldi54bWxQSwUGAAAAAAQABAD1AAAAigMAAAAA&#10;" strokecolor="#2f5496 [2408]" strokeweight="1.5pt">
                <v:fill opacity="0"/>
              </v:rect>
              <v:rect id="Rectangle 35" o:spid="_x0000_s382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f3qdsEA&#10;AADdAAAADwAAAGRycy9kb3ducmV2LnhtbERPyW7CMBC9I/UfrKnUGzhBBUrAQRWI5chS7qN4mkSJ&#10;xyE2EP4eH5A4Pr19vuhMLW7UutKygngQgSDOrC45V/B3Wvd/QDiPrLG2TAoe5GCRfvTmmGh75wPd&#10;jj4XIYRdggoK75tESpcVZNANbEMcuH/bGvQBtrnULd5DuKnlMIrG0mDJoaHAhpYFZdXxahScR6uG&#10;t9LwPl5/T0fnanNZxkapr8/udwbCU+ff4pd7pxWMh5OwP7wJT0Cm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X96nb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381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a+1O8YAAADdAAAADwAAAGRycy9kb3ducmV2LnhtbESPT4vCMBTE78J+h/AEb5rag0o1il1Y&#10;sIIH/7Cwt0fzbKvNS22yWr+9WVjwOMzMb5jFqjO1uFPrKssKxqMIBHFudcWFgtPxazgD4Tyyxtoy&#10;KXiSg9Xyo7fARNsH7+l+8IUIEHYJKii9bxIpXV6SQTeyDXHwzrY16INsC6lbfAS4qWUcRRNpsOKw&#10;UGJDnyXl18OvUZA+t98767Pb5vxzuWVpGmd4MUoN+t16DsJT59/h//ZGK5jE0zH8vQlPQC5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GvtTvGAAAA3QAAAA8AAAAAAAAA&#10;AAAAAAAAoQIAAGRycy9kb3ducmV2LnhtbFBLBQYAAAAABAAEAPkAAACUAwAAAAA=&#10;" strokecolor="#2f5496 [2408]" strokeweight="1.5pt"/>
            <v:shape id="AutoShape 37" o:spid="_x0000_s381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X0rTMcAAADdAAAADwAAAGRycy9kb3ducmV2LnhtbESPT2vCQBTE7wW/w/KE3urGHNKSuoZG&#10;EEyhh6oIvT2yz/xp9m3MrjF++26h0OMwM79hVtlkOjHS4BrLCpaLCARxaXXDlYLjYfv0AsJ5ZI2d&#10;ZVJwJwfZevawwlTbG3/SuPeVCBB2KSqove9TKV1Zk0G3sD1x8M52MOiDHCqpB7wFuOlkHEWJNNhw&#10;WKixp01N5ff+ahTk9/fTh/XFZXf+ai9FnscFtkapx/n09grC0+T/w3/tnVaQxM8x/L4JT0Cu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hfStMxwAAAN0AAAAPAAAAAAAA&#10;AAAAAAAAAKECAABkcnMvZG93bnJldi54bWxQSwUGAAAAAAQABAD5AAAAlQMAAAAA&#10;" strokecolor="#2f5496 [2408]" strokeweight="1.5pt"/>
          </v:group>
        </w:pict>
      </w:r>
      <w:r w:rsidR="007875D2"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l          </w:t>
      </w:r>
    </w:p>
    <w:p w:rsidR="007875D2" w:rsidRPr="007875D2" w:rsidRDefault="00BD3DCE" w:rsidP="007875D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810" style="position:absolute;margin-left:-16.1pt;margin-top:9.4pt;width:521.25pt;height:36.85pt;z-index:-25104384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6iVKeBYEAADxDwAADgAAAAAAAAAAAAAAAAAuAgAAZHJzL2Uyb0RvYy54bWxQSwECLQAUAAYA&#10;CAAAACEAWCsPaOAAAAAKAQAADwAAAAAAAAAAAAAAAABwBgAAZHJzL2Rvd25yZXYueG1sUEsFBgAA&#10;AAAEAAQA8wAAAH0HAAAAAA==&#10;">
            <v:group id="Group 33" o:spid="_x0000_s381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/2xzZ8cAAADd&#10;AAAADwAAAAAAAAAAAAAAAACqAgAAZHJzL2Rvd25yZXYueG1sUEsFBgAAAAAEAAQA+gAAAJ4DAAAA&#10;AA==&#10;">
              <v:rect id="Rectangle 34" o:spid="_x0000_s381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vC9RsYA&#10;AADdAAAADwAAAGRycy9kb3ducmV2LnhtbESPQWvCQBSE74X+h+UJvdWNlqYSXaXaKr1qI8HbI/vM&#10;BrNvQ3Zr4r93C4Ueh5n5hlmsBtuIK3W+dqxgMk5AEJdO11wpyL+3zzMQPiBrbByTght5WC0fHxaY&#10;adfznq6HUIkIYZ+hAhNCm0npS0MW/di1xNE7u85iiLKrpO6wj3DbyGmSpNJizXHBYEsbQ+Xl8GMV&#10;vFTFpynyD5/bSZHujrfjuj9tlXoaDe9zEIGG8B/+a39pBen07RV+38QnIJ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vC9RsYAAADdAAAADwAAAAAAAAAAAAAAAACYAgAAZHJz&#10;L2Rvd25yZXYueG1sUEsFBgAAAAAEAAQA9QAAAIsDAAAAAA==&#10;" strokecolor="#2f5496 [2408]" strokeweight="1.5pt">
                <v:fill opacity="0"/>
              </v:rect>
              <v:rect id="Rectangle 35" o:spid="_x0000_s381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jXmcMA&#10;AADdAAAADwAAAGRycy9kb3ducmV2LnhtbESPT4vCMBTE78J+h/AWvGla0bp2jbIo/jmqq/dH87Yt&#10;Ni/dJmr99kYQPA4z8xtmOm9NJa7UuNKygrgfgSDOrC45V3D8XfW+QDiPrLGyTAru5GA+++hMMdX2&#10;xnu6HnwuAoRdigoK7+tUSpcVZND1bU0cvD/bGPRBNrnUDd4C3FRyEEWJNFhyWCiwpkVB2flwMQpO&#10;o2XNG2l4F6+Gk9HpvP5fxEap7mf78w3CU+vf4Vd7qxUkg3ECzzfhCcj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VjXm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81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QqI1MYAAADdAAAADwAAAGRycy9kb3ducmV2LnhtbESPT4vCMBTE78J+h/AWvGlqDyrVKHZh&#10;wQoe/MPC3h7Ns602L7WJWr+9WVjwOMzMb5j5sjO1uFPrKssKRsMIBHFudcWFguPhezAF4Tyyxtoy&#10;KXiSg+XiozfHRNsH7+i+94UIEHYJKii9bxIpXV6SQTe0DXHwTrY16INsC6lbfAS4qWUcRWNpsOKw&#10;UGJDXyXll/3NKEifm5+t9dl1ffo9X7M0jTM8G6X6n91qBsJT59/h//ZaKxjHkwn8vQlPQC5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EKiNTGAAAA3QAAAA8AAAAAAAAA&#10;AAAAAAAAoQIAAGRycy9kb3ducmV2LnhtbFBLBQYAAAAABAAEAPkAAACUAwAAAAA=&#10;" strokecolor="#2f5496 [2408]" strokeweight="1.5pt"/>
            <v:shape id="AutoShape 37" o:spid="_x0000_s381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JUcpsQAAADdAAAADwAAAGRycy9kb3ducmV2LnhtbERPu2rDMBTdC/0HcQvZarkekuJECXWh&#10;EBc6NAmFbhfrxo9YV7al2M7fR0Oh4+G8N7vZtGKkwdWWFbxEMQjiwuqaSwWn48fzKwjnkTW2lknB&#10;jRzsto8PG0y1nfibxoMvRQhhl6KCyvsuldIVFRl0ke2IA3e2g0Ef4FBKPeAUwk0rkzheSoM1h4YK&#10;O3qvqLgcrkZBdvv8+bI+7/fn36bPsyzJsTFKLZ7mtzUIT7P/F/+591rBMlmFueFNeAJyew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AlRymxAAAAN0AAAAPAAAAAAAAAAAA&#10;AAAAAKECAABkcnMvZG93bnJldi54bWxQSwUGAAAAAAQABAD5AAAAkgMAAAAA&#10;" strokecolor="#2f5496 [2408]" strokeweight="1.5pt"/>
          </v:group>
        </w:pict>
      </w:r>
      <w:r w:rsidR="007875D2"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l     </w:t>
      </w:r>
    </w:p>
    <w:p w:rsidR="007875D2" w:rsidRPr="007875D2" w:rsidRDefault="00BD3DCE" w:rsidP="007875D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804" style="position:absolute;margin-left:-16.1pt;margin-top:9.4pt;width:521.25pt;height:36.85pt;z-index:-25104281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0VA6E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3&#10;0VA6EgQAAPEPAAAOAAAAAAAAAAAAAAAAAC4CAABkcnMvZTJvRG9jLnhtbFBLAQItABQABgAIAAAA&#10;IQBYKw9o4AAAAAoBAAAPAAAAAAAAAAAAAAAAAGwGAABkcnMvZG93bnJldi54bWxQSwUGAAAAAAQA&#10;BADzAAAAeQcAAAAA&#10;">
            <v:group id="Group 33" o:spid="_x0000_s380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1ggVDwwAAAN0AAAAP&#10;AAAAAAAAAAAAAAAAAKoCAABkcnMvZG93bnJldi54bWxQSwUGAAAAAAQABAD6AAAAmgMAAAAA&#10;">
              <v:rect id="Rectangle 34" o:spid="_x0000_s380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7LYsUA&#10;AADdAAAADwAAAGRycy9kb3ducmV2LnhtbESPT2vCQBTE70K/w/IK3nQTC0Giq9g/Sq/VSPD2yD6z&#10;wezbkN2a+O27hUKPw8z8hllvR9uKO/W+cawgnScgiCunG64VFKf9bAnCB2SNrWNS8CAP283TZI25&#10;dgN/0f0YahEh7HNUYELocil9Zciin7uOOHpX11sMUfa11D0OEW5buUiSTFpsOC4Y7OjNUHU7flsF&#10;L3X5Ycri3Rc2LbPD+XF+HS57pabP424FItAY/sN/7U+tIFssU/h9E5+A3P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HstixQAAAN0AAAAPAAAAAAAAAAAAAAAAAJgCAABkcnMv&#10;ZG93bnJldi54bWxQSwUGAAAAAAQABAD1AAAAigMAAAAA&#10;" strokecolor="#2f5496 [2408]" strokeweight="1.5pt">
                <v:fill opacity="0"/>
              </v:rect>
              <v:rect id="Rectangle 35" o:spid="_x0000_s380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7ahvcIA&#10;AADdAAAADwAAAGRycy9kb3ducmV2LnhtbESPT4vCMBTE74LfITzBm6YtKlqNIoruHtd/90fzbIvN&#10;S22i1m+/WVjwOMzMb5jFqjWVeFLjSssK4mEEgjizuuRcwfm0G0xBOI+ssbJMCt7kYLXsdhaYavvi&#10;Az2PPhcBwi5FBYX3dSqlywoy6Ia2Jg7e1TYGfZBNLnWDrwA3lUyiaCINlhwWCqxpU1B2Oz6Mgst4&#10;W/OXNPwT70az8eW2v29io1S/167nIDy1/hP+b39rBZNkmsDfm/AE5PI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/tqG9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380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+T+8McAAADdAAAADwAAAGRycy9kb3ducmV2LnhtbESPQWvCQBSE74X+h+UVems2RhCJWcUU&#10;CqbgobYUentkn9lo9m3Mrhr/vVso9DjMzDdMsRptJy40+NaxgkmSgiCunW65UfD1+fYyB+EDssbO&#10;MSm4kYfV8vGhwFy7K3/QZRcaESHsc1RgQuhzKX1tyKJPXE8cvb0bLIYoh0bqAa8RbjuZpelMWmw5&#10;Lhjs6dVQfdydrYLy9v69daE6bfY/h1NVllmFB6vU89O4XoAINIb/8F97oxXMsvkUft/EJyCX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75P7wxwAAAN0AAAAPAAAAAAAA&#10;AAAAAAAAAKECAABkcnMvZG93bnJldi54bWxQSwUGAAAAAAQABAD5AAAAlQMAAAAA&#10;" strokecolor="#2f5496 [2408]" strokeweight="1.5pt"/>
            <v:shape id="AutoShape 37" o:spid="_x0000_s380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A1mhMcAAADdAAAADwAAAGRycy9kb3ducmV2LnhtbESPQWvCQBSE74X+h+UVems2BhGJWcUU&#10;CqbgobYUentkn9lo9m3Mrhr/vVso9DjMzDdMsRptJy40+NaxgkmSgiCunW65UfD1+fYyB+EDssbO&#10;MSm4kYfV8vGhwFy7K3/QZRcaESHsc1RgQuhzKX1tyKJPXE8cvb0bLIYoh0bqAa8RbjuZpelMWmw5&#10;Lhjs6dVQfdydrYLy9v69daE6bfY/h1NVllmFB6vU89O4XoAINIb/8F97oxXMsvkUft/EJyCX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0DWaExwAAAN0AAAAPAAAAAAAA&#10;AAAAAAAAAKECAABkcnMvZG93bnJldi54bWxQSwUGAAAAAAQABAD5AAAAlQMAAAAA&#10;" strokecolor="#2f5496 [2408]" strokeweight="1.5pt"/>
          </v:group>
        </w:pict>
      </w:r>
      <w:r w:rsidR="007875D2" w:rsidRPr="007875D2">
        <w:rPr>
          <w:rFonts w:ascii="ALFABET98" w:hAnsi="ALFABET98"/>
          <w:color w:val="A6A6A6" w:themeColor="background1" w:themeShade="A6"/>
          <w:sz w:val="72"/>
          <w:szCs w:val="72"/>
        </w:rPr>
        <w:t>l</w:t>
      </w:r>
      <w:r w:rsid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798" style="position:absolute;margin-left:-16.1pt;margin-top:9.4pt;width:521.25pt;height:36.85pt;z-index:-251041792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Nnrw04XBAAA8Q8AAA4AAAAAAAAAAAAAAAAALgIAAGRycy9lMm9Eb2MueG1sUEsBAi0AFAAG&#10;AAgAAAAhAFgrD2jgAAAACgEAAA8AAAAAAAAAAAAAAAAAcQYAAGRycy9kb3ducmV2LnhtbFBLBQYA&#10;AAAABAAEAPMAAAB+BwAAAAA=&#10;">
            <v:group id="Group 33" o:spid="_x0000_s380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VJzisxgAAAN0A&#10;AAAPAAAAAAAAAAAAAAAAAKoCAABkcnMvZG93bnJldi54bWxQSwUGAAAAAAQABAD6AAAAnQMAAAAA&#10;">
              <v:rect id="Rectangle 34" o:spid="_x0000_s380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v2jcUA&#10;AADdAAAADwAAAGRycy9kb3ducmV2LnhtbESPQWvCQBSE74X+h+UVeqsbFaJEV2mrll61kdDbI/vM&#10;hmbfhuxq4r/vCoLHYWa+YZbrwTbiQp2vHSsYjxIQxKXTNVcK8p/d2xyED8gaG8ek4Eoe1qvnpyVm&#10;2vW8p8shVCJC2GeowITQZlL60pBFP3ItcfROrrMYouwqqTvsI9w2cpIkqbRYc1ww2NKnofLvcLYK&#10;plWxNUW+8bkdF+nX8Xr86H93Sr2+DO8LEIGG8Ajf299aQTqZz+D2Jj4Buf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u/aNxQAAAN0AAAAPAAAAAAAAAAAAAAAAAJgCAABkcnMv&#10;ZG93bnJldi54bWxQSwUGAAAAAAQABAD1AAAAigMAAAAA&#10;" strokecolor="#2f5496 [2408]" strokeweight="1.5pt">
                <v:fill opacity="0"/>
              </v:rect>
              <v:rect id="Rectangle 35" o:spid="_x0000_s380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6WV78A&#10;AADdAAAADwAAAGRycy9kb3ducmV2LnhtbERPy4rCMBTdC/5DuII7TSsqtRpFHBxd+txfmmtbbG5q&#10;k9HO35uF4PJw3otVayrxpMaVlhXEwwgEcWZ1ybmCy3k7SEA4j6yxskwK/snBatntLDDV9sVHep58&#10;LkIIuxQVFN7XqZQuK8igG9qaOHA32xj0ATa51A2+Qrip5CiKptJgyaGhwJo2BWX3059RcJ381LyT&#10;hg/xdjybXO+/j01slOr32vUchKfWf8Uf914rmI6SMDe8CU9ALt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eXpZX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380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gzJGsYAAADdAAAADwAAAGRycy9kb3ducmV2LnhtbESPT4vCMBTE78J+h/AWvGlqD6LVKHZh&#10;wQoe/MPC3h7Ns602L7WJWr+9WVjwOMzMb5j5sjO1uFPrKssKRsMIBHFudcWFguPhezAB4Tyyxtoy&#10;KXiSg+XiozfHRNsH7+i+94UIEHYJKii9bxIpXV6SQTe0DXHwTrY16INsC6lbfAS4qWUcRWNpsOKw&#10;UGJDXyXll/3NKEifm5+t9dl1ffo9X7M0jTM8G6X6n91qBsJT59/h//ZaKxjHkyn8vQlPQC5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oMyRrGAAAA3QAAAA8AAAAAAAAA&#10;AAAAAAAAoQIAAGRycy9kb3ducmV2LnhtbFBLBQYAAAAABAAEAPkAAACUAwAAAAA=&#10;" strokecolor="#2f5496 [2408]" strokeweight="1.5pt"/>
            <v:shape id="AutoShape 37" o:spid="_x0000_s379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u/2WsQAAADdAAAADwAAAGRycy9kb3ducmV2LnhtbERPu2rDMBTdC/0HcQvZarkeQupECXWh&#10;EBc6NAmFbhfrxo9YV7al2M7fR0Oh4+G8N7vZtGKkwdWWFbxEMQjiwuqaSwWn48fzCoTzyBpby6Tg&#10;Rg5228eHDabaTvxN48GXIoSwS1FB5X2XSumKigy6yHbEgTvbwaAPcCilHnAK4aaVSRwvpcGaQ0OF&#10;Hb1XVFwOV6Mgu33+fFmf9/vzb9PnWZbk2BilFk/z2xqEp9n/i//ce61gmbyG/eFNeAJyew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O7/ZaxAAAAN0AAAAPAAAAAAAAAAAA&#10;AAAAAKECAABkcnMvZG93bnJldi54bWxQSwUGAAAAAAQABAD5AAAAkgMAAAAA&#10;" strokecolor="#2f5496 [2408]" strokeweight="1.5pt"/>
          </v:group>
        </w:pict>
      </w:r>
      <w:r w:rsidR="007875D2"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     </w:t>
      </w:r>
    </w:p>
    <w:p w:rsidR="007875D2" w:rsidRPr="007875D2" w:rsidRDefault="00BD3DCE" w:rsidP="007875D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792" style="position:absolute;margin-left:-16.1pt;margin-top:9.4pt;width:521.25pt;height:36.85pt;z-index:-25104076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3&#10;S/IiEgQAAPEPAAAOAAAAAAAAAAAAAAAAAC4CAABkcnMvZTJvRG9jLnhtbFBLAQItABQABgAIAAAA&#10;IQBYKw9o4AAAAAoBAAAPAAAAAAAAAAAAAAAAAGwGAABkcnMvZG93bnJldi54bWxQSwUGAAAAAAQA&#10;BADzAAAAeQcAAAAA&#10;">
            <v:group id="Group 33" o:spid="_x0000_s379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vxahyxgAAAN0A&#10;AAAPAAAAAAAAAAAAAAAAAKoCAABkcnMvZG93bnJldi54bWxQSwUGAAAAAAQABAD6AAAAnQMAAAAA&#10;">
              <v:rect id="Rectangle 34" o:spid="_x0000_s379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lmU8UA&#10;AADdAAAADwAAAGRycy9kb3ducmV2LnhtbESPQWvCQBSE74X+h+UVeqsbFYKNrtJqLb1qI8HbI/vM&#10;BrNvQ3Zr4r/vCoLHYWa+YRarwTbiQp2vHSsYjxIQxKXTNVcK8t/t2wyED8gaG8ek4EoeVsvnpwVm&#10;2vW8o8s+VCJC2GeowITQZlL60pBFP3ItcfROrrMYouwqqTvsI9w2cpIkqbRYc1ww2NLaUHne/1kF&#10;06r4MkW+8bkdF+n34Xr47I9bpV5fho85iEBDeITv7R+tIJ28T+H2Jj4Bufw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2WWZTxQAAAN0AAAAPAAAAAAAAAAAAAAAAAJgCAABkcnMv&#10;ZG93bnJldi54bWxQSwUGAAAAAAQABAD1AAAAigMAAAAA&#10;" strokecolor="#2f5496 [2408]" strokeweight="1.5pt">
                <v:fill opacity="0"/>
              </v:rect>
              <v:rect id="Rectangle 35" o:spid="_x0000_s379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oKj8MA&#10;AADdAAAADwAAAGRycy9kb3ducmV2LnhtbESPT4vCMBTE7wt+h/AEb2taUVlro4ii7nHXP/dH82xL&#10;m5faRK3ffiMIexxm5jdMuuxMLe7UutKygngYgSDOrC45V3A6bj+/QDiPrLG2TAqe5GC56H2kmGj7&#10;4F+6H3wuAoRdggoK75tESpcVZNANbUMcvIttDfog21zqFh8Bbmo5iqKpNFhyWCiwoXVBWXW4GQXn&#10;yabhvTT8E2/Hs8m52l3XsVFq0O9WcxCeOv8ffre/tYLpaDaG15vwBOTi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oKj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79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phVwsYAAADdAAAADwAAAGRycy9kb3ducmV2LnhtbESPQWvCQBSE70L/w/IKvZmNgUqNrmIK&#10;BVPwUBXB2yP7TKLZtzG71fjv3ULB4zAz3zCzRW8acaXO1ZYVjKIYBHFhdc2lgt32a/gBwnlkjY1l&#10;UnAnB4v5y2CGqbY3/qHrxpciQNilqKDyvk2ldEVFBl1kW+LgHW1n0AfZlVJ3eAtw08gkjsfSYM1h&#10;ocKWPisqzptfoyC7f+/X1ueX1fFwuuRZluR4Mkq9vfbLKQhPvX+G/9srrWCcTN7h7014AnL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6YVcLGAAAA3QAAAA8AAAAAAAAA&#10;AAAAAAAAoQIAAGRycy9kb3ducmV2LnhtbFBLBQYAAAAABAAEAPkAAACUAwAAAAA=&#10;" strokecolor="#2f5496 [2408]" strokeweight="1.5pt"/>
            <v:shape id="AutoShape 37" o:spid="_x0000_s379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krLtcYAAADdAAAADwAAAGRycy9kb3ducmV2LnhtbESPQWvCQBSE7wX/w/KE3urGHEIbXcUI&#10;gin0UBXB2yP7TKLZtzG7avz3XUHocZiZb5jpvDeNuFHnassKxqMIBHFhdc2lgt129fEJwnlkjY1l&#10;UvAgB/PZ4G2KqbZ3/qXbxpciQNilqKDyvk2ldEVFBt3ItsTBO9rOoA+yK6Xu8B7gppFxFCXSYM1h&#10;ocKWlhUV583VKMge3/sf6/PL+ng4XfIsi3M8GaXeh/1iAsJT7//Dr/ZaK0jirwSeb8ITkL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5Ky7XGAAAA3QAAAA8AAAAAAAAA&#10;AAAAAAAAoQIAAGRycy9kb3ducmV2LnhtbFBLBQYAAAAABAAEAPkAAACUAwAAAAA=&#10;" strokecolor="#2f5496 [2408]" strokeweight="1.5pt"/>
          </v:group>
        </w:pict>
      </w:r>
      <w:r w:rsidR="007875D2"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l          </w:t>
      </w:r>
    </w:p>
    <w:p w:rsidR="007875D2" w:rsidRPr="007875D2" w:rsidRDefault="00BD3DCE" w:rsidP="007875D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786" style="position:absolute;margin-left:-16.1pt;margin-top:9.4pt;width:521.25pt;height:36.85pt;z-index:-25102336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Jt7v/RYEAADxDwAADgAAAAAAAAAAAAAAAAAuAgAAZHJzL2Uyb0RvYy54bWxQSwECLQAUAAYA&#10;CAAAACEAWCsPaOAAAAAKAQAADwAAAAAAAAAAAAAAAABwBgAAZHJzL2Rvd25yZXYueG1sUEsFBgAA&#10;AAAEAAQA8wAAAH0HAAAAAA==&#10;">
            <v:group id="Group 33" o:spid="_x0000_s378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WE0cWxgAAAN0A&#10;AAAPAAAAAAAAAAAAAAAAAKoCAABkcnMvZG93bnJldi54bWxQSwUGAAAAAAQABAD6AAAAnQMAAAAA&#10;">
              <v:rect id="Rectangle 34" o:spid="_x0000_s379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4+JN8UA&#10;AADdAAAADwAAAGRycy9kb3ducmV2LnhtbESPQWvCQBSE7wX/w/KE3urGClGiq2hbS6/VSPD2yD6z&#10;wezbkN2a+O+7hYLHYWa+YVabwTbiRp2vHSuYThIQxKXTNVcK8uP+ZQHCB2SNjWNScCcPm/XoaYWZ&#10;dj1/0+0QKhEh7DNUYEJoMyl9aciin7iWOHoX11kMUXaV1B32EW4b+ZokqbRYc1ww2NKbofJ6+LEK&#10;ZlXxYYr83ed2WqSfp/tp15/3Sj2Ph+0SRKAhPML/7S+tIJ3N5/D3Jj4Bu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j4k3xQAAAN0AAAAPAAAAAAAAAAAAAAAAAJgCAABkcnMv&#10;ZG93bnJldi54bWxQSwUGAAAAAAQABAD1AAAAigMAAAAA&#10;" strokecolor="#2f5496 [2408]" strokeweight="1.5pt">
                <v:fill opacity="0"/>
              </v:rect>
              <v:rect id="Rectangle 35" o:spid="_x0000_s379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Wrp7cIA&#10;AADdAAAADwAAAGRycy9kb3ducmV2LnhtbERPTU/CQBC9k/gfNmPijW6LUrSyEIOpcoQC90l3bBu6&#10;s6W70vrv3QMJx5f3vVyPphVX6l1jWUESxSCIS6sbrhQcD/n0FYTzyBpby6TgjxysVw+TJWbaDryn&#10;a+ErEULYZaig9r7LpHRlTQZdZDviwP3Y3qAPsK+k7nEI4aaVszhOpcGGQ0ONHW1qKs/Fr1Fwmn92&#10;/C0N75L85W1+On9dNolR6ulx/HgH4Wn0d/HNvdUK0udFmBvehCcgV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daunt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378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Ti2oMYAAADdAAAADwAAAGRycy9kb3ducmV2LnhtbESPQWvCQBSE70L/w/IK3nRTBW2jqzQF&#10;IRE8aEvB2yP7TGKzb2N21fjvXUHocZiZb5j5sjO1uFDrKssK3oYRCOLc6ooLBT/fq8E7COeRNdaW&#10;ScGNHCwXL705xtpeeUuXnS9EgLCLUUHpfRNL6fKSDLqhbYiDd7CtQR9kW0jd4jXATS1HUTSRBisO&#10;CyU29FVS/rc7GwXJbf27sT47pYf98ZQlySjDo1Gq/9p9zkB46vx/+NlOtYLJePoBjzfhCcjF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k4tqDGAAAA3QAAAA8AAAAAAAAA&#10;AAAAAAAAoQIAAGRycy9kb3ducmV2LnhtbFBLBQYAAAAABAAEAPkAAACUAwAAAAA=&#10;" strokecolor="#2f5496 [2408]" strokeweight="1.5pt"/>
            <v:shape id="AutoShape 37" o:spid="_x0000_s378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ddvGsMAAADdAAAADwAAAGRycy9kb3ducmV2LnhtbERPy2rCQBTdC/2H4Rbc6aQRRFLHYAqF&#10;RHBRFaG7S+aah5k7MTPV+PedRaHLw3mv09F04k6DaywreJtHIIhLqxuuFJyOn7MVCOeRNXaWScGT&#10;HKSbl8kaE20f/EX3g69ECGGXoILa+z6R0pU1GXRz2xMH7mIHgz7AoZJ6wEcIN52Mo2gpDTYcGmrs&#10;6aOm8nr4MQqy5+68t7645Zfv9lZkWVxga5Savo7bdxCeRv8v/nPnWsFysQr7w5vwBOTm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3XbxrDAAAA3QAAAA8AAAAAAAAAAAAA&#10;AAAAoQIAAGRycy9kb3ducmV2LnhtbFBLBQYAAAAABAAEAPkAAACRAwAAAAA=&#10;" strokecolor="#2f5496 [2408]" strokeweight="1.5pt"/>
          </v:group>
        </w:pict>
      </w:r>
      <w:r w:rsidR="007875D2"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l          </w:t>
      </w:r>
    </w:p>
    <w:p w:rsidR="007875D2" w:rsidRDefault="007875D2" w:rsidP="007875D2">
      <w:pPr>
        <w:spacing w:line="240" w:lineRule="auto"/>
        <w:rPr>
          <w:rFonts w:ascii="ALFABET98" w:hAnsi="ALFABET98"/>
          <w:sz w:val="36"/>
          <w:szCs w:val="36"/>
        </w:rPr>
      </w:pPr>
      <w:r w:rsidRPr="008140CA">
        <w:rPr>
          <w:rFonts w:ascii="ALFABET98" w:hAnsi="ALFABET98"/>
          <w:sz w:val="36"/>
          <w:szCs w:val="36"/>
        </w:rPr>
        <w:t xml:space="preserve"> </w:t>
      </w:r>
      <w:r>
        <w:rPr>
          <w:rFonts w:ascii="ALFABET98" w:hAnsi="ALFABET98"/>
          <w:sz w:val="36"/>
          <w:szCs w:val="36"/>
        </w:rPr>
        <w:t xml:space="preserve">    </w:t>
      </w:r>
      <w:r w:rsidR="00612758">
        <w:rPr>
          <w:rFonts w:ascii="ALFABET98" w:hAnsi="ALFABET98"/>
          <w:sz w:val="36"/>
          <w:szCs w:val="36"/>
        </w:rPr>
        <w:t xml:space="preserve">                              22</w:t>
      </w:r>
    </w:p>
    <w:p w:rsidR="007875D2" w:rsidRDefault="007875D2" w:rsidP="007875D2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lastRenderedPageBreak/>
        <w:t>Sayın velim, yuk</w:t>
      </w:r>
      <w:r w:rsidR="00EB79AF">
        <w:rPr>
          <w:rFonts w:ascii="ALFABET98" w:hAnsi="ALFABET98"/>
          <w:sz w:val="36"/>
          <w:szCs w:val="36"/>
        </w:rPr>
        <w:t>arıdaki şeklin üzerinden çizip,dolduralım</w:t>
      </w:r>
      <w:r>
        <w:rPr>
          <w:rFonts w:ascii="ALFABET98" w:hAnsi="ALFABET98"/>
          <w:sz w:val="36"/>
          <w:szCs w:val="36"/>
        </w:rPr>
        <w:t>.</w:t>
      </w:r>
    </w:p>
    <w:p w:rsidR="007875D2" w:rsidRPr="007875D2" w:rsidRDefault="00BD3DCE" w:rsidP="007875D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780" style="position:absolute;margin-left:-16.1pt;margin-top:9.4pt;width:521.25pt;height:36.85pt;z-index:-25103872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BUV3PxYEAADxDwAADgAAAAAAAAAAAAAAAAAuAgAAZHJzL2Uyb0RvYy54bWxQSwECLQAUAAYA&#10;CAAAACEAWCsPaOAAAAAKAQAADwAAAAAAAAAAAAAAAABwBgAAZHJzL2Rvd25yZXYueG1sUEsFBgAA&#10;AAAEAAQA8wAAAH0HAAAAAA==&#10;">
            <v:group id="Group 33" o:spid="_x0000_s378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i2fmMQAAADdAAAA&#10;DwAAAAAAAAAAAAAAAACqAgAAZHJzL2Rvd25yZXYueG1sUEsFBgAAAAAEAAQA+gAAAJsDAAAAAA==&#10;">
              <v:rect id="Rectangle 34" o:spid="_x0000_s378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7FRucUA&#10;AADdAAAADwAAAGRycy9kb3ducmV2LnhtbESPQWvCQBSE74X+h+UVeqsbFYJGV2mrll61kdDbI/vM&#10;hmbfhuxq4r/vCoLHYWa+YZbrwTbiQp2vHSsYjxIQxKXTNVcK8p/d2wyED8gaG8ek4Eoe1qvnpyVm&#10;2vW8p8shVCJC2GeowITQZlL60pBFP3ItcfROrrMYouwqqTvsI9w2cpIkqbRYc1ww2NKnofLvcLYK&#10;plWxNUW+8bkdF+nX8Xr86H93Sr2+DO8LEIGG8Ajf299aQTqZz+H2Jj4Buf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sVG5xQAAAN0AAAAPAAAAAAAAAAAAAAAAAJgCAABkcnMv&#10;ZG93bnJldi54bWxQSwUGAAAAAAQABAD1AAAAigMAAAAA&#10;" strokecolor="#2f5496 [2408]" strokeweight="1.5pt">
                <v:fill opacity="0"/>
              </v:rect>
              <v:rect id="Rectangle 35" o:spid="_x0000_s378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xqWlr8A&#10;AADdAAAADwAAAGRycy9kb3ducmV2LnhtbERPy4rCMBTdC/5DuMLsNK0vtBpFFB2XPveX5toWm5va&#10;ZLT+vVkMuDyc93zZmFI8qXaFZQVxLwJBnFpdcKbgct52JyCcR9ZYWiYFb3KwXLRbc0y0ffGRnief&#10;iRDCLkEFufdVIqVLczLoerYiDtzN1gZ9gHUmdY2vEG5K2Y+isTRYcGjIsaJ1Tun99GcUXEebin+l&#10;4UO8HU5H1/vusY6NUj+dZjUD4anxX/G/e68VjAdR2B/ehCcgF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7GpaW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378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0jJ28cAAADdAAAADwAAAGRycy9kb3ducmV2LnhtbESPT2vCQBTE74V+h+UVejObWBCJWaUp&#10;CKbQg7YUentkX/6ZfRuzq8Zv7xYKPQ4z8xsm20ymFxcaXWtZQRLFIIhLq1uuFXx9bmdLEM4ja+wt&#10;k4IbOdisHx8yTLW98p4uB1+LAGGXooLG+yGV0pUNGXSRHYiDV9nRoA9yrKUe8RrgppfzOF5Igy2H&#10;hQYHemuoPB7ORkF+e//+sL447aqf7lTk+bzAzij1/DS9rkB4mvx/+K+90woWL3ECv2/CE5DrO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/SMnbxwAAAN0AAAAPAAAAAAAA&#10;AAAAAAAAAKECAABkcnMvZG93bnJldi54bWxQSwUGAAAAAAQABAD5AAAAlQMAAAAA&#10;" strokecolor="#2f5496 [2408]" strokeweight="1.5pt"/>
            <v:shape id="AutoShape 37" o:spid="_x0000_s378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5pXrMUAAADdAAAADwAAAGRycy9kb3ducmV2LnhtbESPQYvCMBSE7wv+h/AEb2tqBVmqUayw&#10;YAUPqyJ4ezTPttq81Car9d9vBGGPw8x8w8wWnanFnVpXWVYwGkYgiHOrKy4UHPbfn18gnEfWWFsm&#10;BU9ysJj3PmaYaPvgH7rvfCEChF2CCkrvm0RKl5dk0A1tQxy8s20N+iDbQuoWHwFuahlH0UQarDgs&#10;lNjQqqT8uvs1CtLn5ri1Prutz6fLLUvTOMOLUWrQ75ZTEJ46/x9+t9dawWQcxfB6E56AnP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5pXrMUAAADdAAAADwAAAAAAAAAA&#10;AAAAAAChAgAAZHJzL2Rvd25yZXYueG1sUEsFBgAAAAAEAAQA+QAAAJMDAAAAAA==&#10;" strokecolor="#2f5496 [2408]" strokeweight="1.5pt"/>
          </v:group>
        </w:pict>
      </w:r>
      <w:r w:rsidR="007875D2"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l     </w:t>
      </w:r>
      <w:r w:rsid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l     l     l     l     l     </w:t>
      </w:r>
      <w:r w:rsidR="007875D2"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     </w:t>
      </w:r>
    </w:p>
    <w:p w:rsidR="007875D2" w:rsidRPr="007875D2" w:rsidRDefault="00BD3DCE" w:rsidP="007875D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774" style="position:absolute;margin-left:-16.1pt;margin-top:9.4pt;width:521.25pt;height:36.85pt;z-index:-25103769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VDFgxxYEAADxDwAADgAAAAAAAAAAAAAAAAAuAgAAZHJzL2Uyb0RvYy54bWxQSwECLQAUAAYA&#10;CAAAACEAWCsPaOAAAAAKAQAADwAAAAAAAAAAAAAAAABwBgAAZHJzL2Rvd25yZXYueG1sUEsFBgAA&#10;AAAEAAQA8wAAAH0HAAAAAA==&#10;">
            <v:group id="Group 33" o:spid="_x0000_s377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YsPh8cAAADdAAAADwAAAGRycy9kb3ducmV2LnhtbESPQWvCQBSE7wX/w/IK&#10;3ppNtA2SZhWRKh5CoSqU3h7ZZxLMvg3ZbRL/fbdQ6HGYmW+YfDOZVgzUu8aygiSKQRCXVjdcKbic&#10;908rEM4ja2wtk4I7OdisZw85ZtqO/EHDyVciQNhlqKD2vsukdGVNBl1kO+LgXW1v0AfZV1L3OAa4&#10;aeUijlNpsOGwUGNHu5rK2+nbKDiMOG6XydtQ3K67+9f55f2zSEip+eO0fQXhafL/4b/2UStIl/Ez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0YsPh8cAAADd&#10;AAAADwAAAAAAAAAAAAAAAACqAgAAZHJzL2Rvd25yZXYueG1sUEsFBgAAAAAEAAQA+gAAAJ4DAAAA&#10;AA==&#10;">
              <v:rect id="Rectangle 34" o:spid="_x0000_s377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fBpsUA&#10;AADdAAAADwAAAGRycy9kb3ducmV2LnhtbESPQWvCQBSE7wX/w/IEb3VjpUGiq9hWpdfaSPD2yD6z&#10;wezbkF1N/PfdQqHHYWa+YVabwTbiTp2vHSuYTRMQxKXTNVcK8u/98wKED8gaG8ek4EEeNuvR0woz&#10;7Xr+ovsxVCJC2GeowITQZlL60pBFP3UtcfQurrMYouwqqTvsI9w28iVJUmmx5rhgsKV3Q+X1eLMK&#10;5lWxM0X+4XM7K9LD6XF66897pSbjYbsEEWgI/+G/9qdWkM6TV/h9E5+AX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F8GmxQAAAN0AAAAPAAAAAAAAAAAAAAAAAJgCAABkcnMv&#10;ZG93bnJldi54bWxQSwUGAAAAAAQABAD1AAAAigMAAAAA&#10;" strokecolor="#2f5496 [2408]" strokeweight="1.5pt">
                <v:fill opacity="0"/>
              </v:rect>
              <v:rect id="Rectangle 35" o:spid="_x0000_s377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7+recMA&#10;AADdAAAADwAAAGRycy9kb3ducmV2LnhtbESPT4vCMBTE74LfITzBm6bVtbhdo4ii7tE/6/3RvG2L&#10;zUttona/vVkQPA4z8xtmtmhNJe7UuNKygngYgSDOrC45V/Bz2gymIJxH1lhZJgV/5GAx73ZmmGr7&#10;4APdjz4XAcIuRQWF93UqpcsKMuiGtiYO3q9tDPogm1zqBh8Bbio5iqJEGiw5LBRY06qg7HK8GQXn&#10;ybrmnTS8jzcfn5PzZXtdxUapfq9dfoHw1Pp3+NX+1gqScZTA/5vwBOT8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7+re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77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+30NMYAAADdAAAADwAAAGRycy9kb3ducmV2LnhtbESPT4vCMBTE74LfITxhb5quC65Uo2wF&#10;wQoe/MPC3h7Ns602L7WJWr+9ERY8DjPzG2Y6b00lbtS40rKCz0EEgjizuuRcwWG/7I9BOI+ssbJM&#10;Ch7kYD7rdqYYa3vnLd12PhcBwi5GBYX3dSylywoy6Aa2Jg7e0TYGfZBNLnWD9wA3lRxG0UgaLDks&#10;FFjToqDsvLsaBclj/buxPr2sjn+nS5okwxRPRqmPXvszAeGp9e/wf3ulFYy+om94vQlPQM6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/t9DTGAAAA3QAAAA8AAAAAAAAA&#10;AAAAAAAAoQIAAGRycy9kb3ducmV2LnhtbFBLBQYAAAAABAAEAPkAAACUAwAAAAA=&#10;" strokecolor="#2f5496 [2408]" strokeweight="1.5pt"/>
            <v:shape id="AutoShape 37" o:spid="_x0000_s377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nJgRsMAAADdAAAADwAAAGRycy9kb3ducmV2LnhtbERPy2rCQBTdC/2H4Rbc6aQKIqljaATB&#10;CF1UpdDdJXPNo5k7SWaM8e87i4LLw3lvktE0YqDeVZYVvM0jEMS51RUXCi7n/WwNwnlkjY1lUvAg&#10;B8n2ZbLBWNs7f9Fw8oUIIexiVFB638ZSurwkg25uW+LAXW1v0AfYF1L3eA/hppGLKFpJgxWHhhJb&#10;2pWU/55uRkH6OH5/Wp91h+tP3WVpusiwNkpNX8ePdxCeRv8U/7sPWsFqGYW54U14AnL7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5yYEbDAAAA3QAAAA8AAAAAAAAAAAAA&#10;AAAAoQIAAGRycy9kb3ducmV2LnhtbFBLBQYAAAAABAAEAPkAAACRAwAAAAA=&#10;" strokecolor="#2f5496 [2408]" strokeweight="1.5pt"/>
          </v:group>
        </w:pict>
      </w:r>
      <w:r w:rsidR="007875D2"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l     l     l     l     l     </w:t>
      </w:r>
    </w:p>
    <w:p w:rsidR="007875D2" w:rsidRPr="007875D2" w:rsidRDefault="00BD3DCE" w:rsidP="007875D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768" style="position:absolute;margin-left:-16.1pt;margin-top:9.4pt;width:521.25pt;height:36.85pt;z-index:-25103667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BhV&#10;xa4RBAAA8Q8AAA4AAAAAAAAAAAAAAAAALgIAAGRycy9lMm9Eb2MueG1sUEsBAi0AFAAGAAgAAAAh&#10;AFgrD2jgAAAACgEAAA8AAAAAAAAAAAAAAAAAawYAAGRycy9kb3ducmV2LnhtbFBLBQYAAAAABAAE&#10;APMAAAB4BwAAAAA=&#10;">
            <v:group id="Group 33" o:spid="_x0000_s377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raZ9ZwwAAAN0AAAAP&#10;AAAAAAAAAAAAAAAAAKoCAABkcnMvZG93bnJldi54bWxQSwUGAAAAAAQABAD6AAAAmgMAAAAA&#10;">
              <v:rect id="Rectangle 34" o:spid="_x0000_s377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vVReMUA&#10;AADdAAAADwAAAGRycy9kb3ducmV2LnhtbESPQWvCQBSE7wX/w/KE3uomFUKJrtJqlV6rkeDtkX1m&#10;g9m3Ibs18d+7hUKPw8x8wyzXo23FjXrfOFaQzhIQxJXTDdcKiuPu5Q2ED8gaW8ek4E4e1qvJ0xJz&#10;7Qb+ptsh1CJC2OeowITQ5VL6ypBFP3MdcfQurrcYouxrqXscIty28jVJMmmx4bhgsKONoep6+LEK&#10;5nX5acpi6wubltn+dD99DOedUs/T8X0BItAY/sN/7S+tIJunKfy+iU9Ar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9VF4xQAAAN0AAAAPAAAAAAAAAAAAAAAAAJgCAABkcnMv&#10;ZG93bnJldi54bWxQSwUGAAAAAAQABAD1AAAAigMAAAAA&#10;" strokecolor="#2f5496 [2408]" strokeweight="1.5pt">
                <v:fill opacity="0"/>
              </v:rect>
              <v:rect id="Rectangle 35" o:spid="_x0000_s377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V07p8UA&#10;AADdAAAADwAAAGRycy9kb3ducmV2LnhtbESPQWvCQBSE74L/YXmF3ppNrIY2dRVRbD3atN4f2dck&#10;mH0bs9sk/vuuUPA4zMw3zHI9mkb01LnasoIkikEQF1bXXCr4/to/vYBwHlljY5kUXMnBejWdLDHT&#10;duBP6nNfigBhl6GCyvs2k9IVFRl0kW2Jg/djO4M+yK6UusMhwE0jZ3GcSoM1h4UKW9pWVJzzX6Pg&#10;tNi1/CENH5P9/HVxOr9ftolR6vFh3LyB8DT6e/i/fdAK0udkBrc34QnI1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XTun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377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Q9k6scAAADdAAAADwAAAGRycy9kb3ducmV2LnhtbESPQWvCQBSE74X+h+UVvNWNBqSkWaUR&#10;BCN4qJZCb4/sM4nNvo3ZNYn/visIPQ4z8w2TrkbTiJ46V1tWMJtGIIgLq2suFXwdN69vIJxH1thY&#10;JgU3crBaPj+lmGg78Cf1B1+KAGGXoILK+zaR0hUVGXRT2xIH72Q7gz7IrpS6wyHATSPnUbSQBmsO&#10;CxW2tK6o+D1cjYLstvveW59ftqef8yXPsnmOZ6PU5GX8eAfhafT/4Ud7qxUs4lkM9zfhCcjl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lD2TqxwAAAN0AAAAPAAAAAAAA&#10;AAAAAAAAAKECAABkcnMvZG93bnJldi54bWxQSwUGAAAAAAQABAD5AAAAlQMAAAAA&#10;" strokecolor="#2f5496 [2408]" strokeweight="1.5pt"/>
            <v:shape id="AutoShape 37" o:spid="_x0000_s376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ub8nscAAADdAAAADwAAAGRycy9kb3ducmV2LnhtbESPT2vCQBTE74V+h+UVvNWNWqRE12AK&#10;BSP0UFsK3h7ZZ/6YfRuzaxK/fbdQ8DjMzG+YdTKaRvTUucqygtk0AkGcW11xoeD76/35FYTzyBob&#10;y6TgRg6SzePDGmNtB/6k/uALESDsYlRQet/GUrq8JINualvi4J1sZ9AH2RVSdzgEuGnkPIqW0mDF&#10;YaHElt5Kys+Hq1GQ3vY/H9Znl93pWF+yNJ1nWBulJk/jdgXC0+jv4f/2TitYLmYv8PcmPAG5+Q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q5vyexwAAAN0AAAAPAAAAAAAA&#10;AAAAAAAAAKECAABkcnMvZG93bnJldi54bWxQSwUGAAAAAAQABAD5AAAAlQMAAAAA&#10;" strokecolor="#2f5496 [2408]" strokeweight="1.5pt"/>
          </v:group>
        </w:pict>
      </w:r>
      <w:r w:rsidR="007875D2"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l     l     l  </w:t>
      </w:r>
      <w:r w:rsid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   l</w:t>
      </w:r>
      <w:r w:rsidR="007875D2"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   </w:t>
      </w:r>
    </w:p>
    <w:p w:rsidR="007875D2" w:rsidRPr="007875D2" w:rsidRDefault="00BD3DCE" w:rsidP="007875D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762" style="position:absolute;margin-left:-16.1pt;margin-top:9.4pt;width:521.25pt;height:36.85pt;z-index:-25103564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BTWtcsXBAAA8Q8AAA4AAAAAAAAAAAAAAAAALgIAAGRycy9lMm9Eb2MueG1sUEsBAi0AFAAG&#10;AAgAAAAhAFgrD2jgAAAACgEAAA8AAAAAAAAAAAAAAAAAcQYAAGRycy9kb3ducmV2LnhtbFBLBQYA&#10;AAAABAAEAPMAAAB+BwAAAAA=&#10;">
            <v:group id="Group 33" o:spid="_x0000_s376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vMorbFAAAA3QAA&#10;AA8AAAAAAAAAAAAAAAAAqgIAAGRycy9kb3ducmV2LnhtbFBLBQYAAAAABAAEAPoAAACcAwAAAAA=&#10;">
              <v:rect id="Rectangle 34" o:spid="_x0000_s376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Bsl8YA&#10;AADdAAAADwAAAGRycy9kb3ducmV2LnhtbESPT2vCQBTE74V+h+UVequbVEhLdJX+0eK1Ggm9PbLP&#10;bGj2bciuJn57VxA8DjPzG2a+HG0rTtT7xrGCdJKAIK6cbrhWUOzWL+8gfEDW2DomBWfysFw8Pswx&#10;127gXzptQy0ihH2OCkwIXS6lrwxZ9BPXEUfv4HqLIcq+lrrHIcJtK1+TJJMWG44LBjv6MlT9b49W&#10;wbQuV6Ysvn1h0zL72Z/3n8PfWqnnp/FjBiLQGO7hW3ujFWTT9A2ub+ITkIs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lBsl8YAAADdAAAADwAAAAAAAAAAAAAAAACYAgAAZHJz&#10;L2Rvd25yZXYueG1sUEsFBgAAAAAEAAQA9QAAAIsDAAAAAA==&#10;" strokecolor="#2f5496 [2408]" strokeweight="1.5pt">
                <v:fill opacity="0"/>
              </v:rect>
              <v:rect id="Rectangle 35" o:spid="_x0000_s376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UMTcAA&#10;AADdAAAADwAAAGRycy9kb3ducmV2LnhtbERPyW7CMBC9V+IfrEHiVpxAQRBiEAJRemS9j+IhiRKP&#10;Q2wg/fv6gNTj09vTVWdq8aTWlZYVxMMIBHFmdcm5gst59zkD4TyyxtoyKfglB6tl7yPFRNsXH+l5&#10;8rkIIewSVFB43yRSuqwgg25oG+LA3Wxr0AfY5lK3+ArhppajKJpKgyWHhgIb2hSUVaeHUXCdbBve&#10;S8OHePc1n1yr7/smNkoN+t16AcJT5//Fb/ePVjAdx2FueBOegFz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LUMTc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376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OdTAMcAAADdAAAADwAAAGRycy9kb3ducmV2LnhtbESPQWvCQBSE74X+h+UVvDUbFaSNWcUU&#10;CkboobYUvD2yz2w0+zZmV43/vlsoeBxm5hsmXw62FRfqfeNYwThJQRBXTjdcK/j+en9+AeEDssbW&#10;MSm4kYfl4vEhx0y7K3/SZRtqESHsM1RgQugyKX1lyKJPXEccvb3rLYYo+1rqHq8Rbls5SdOZtNhw&#10;XDDY0Zuh6rg9WwXFbfPz4UJ5Wu93h1NZFJMSD1ap0dOwmoMINIR7+L+91gpm0/Er/L2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E51MAxwAAAN0AAAAPAAAAAAAA&#10;AAAAAAAAAKECAABkcnMvZG93bnJldi54bWxQSwUGAAAAAAQABAD5AAAAlQMAAAAA&#10;" strokecolor="#2f5496 [2408]" strokeweight="1.5pt"/>
            <v:shape id="AutoShape 37" o:spid="_x0000_s376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7EwIMQAAADdAAAADwAAAGRycy9kb3ducmV2LnhtbERPy2rCQBTdC/2H4Ra6M5OmIBIzSlMo&#10;mEIXVSl0d8ncvMzciZlpjH/fWRRcHs47282mFxONrrWs4DmKQRCXVrdcKzgd35drEM4ja+wtk4Ib&#10;OdhtHxYZptpe+Yumg69FCGGXooLG+yGV0pUNGXSRHYgDV9nRoA9wrKUe8RrCTS+TOF5Jgy2HhgYH&#10;emuoPB9+jYL89vH9aX1x2Vc/3aXI86TAzij19Di/bkB4mv1d/O/eawWrlyTsD2/CE5Db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bsTAgxAAAAN0AAAAPAAAAAAAAAAAA&#10;AAAAAKECAABkcnMvZG93bnJldi54bWxQSwUGAAAAAAQABAD5AAAAkgMAAAAA&#10;" strokecolor="#2f5496 [2408]" strokeweight="1.5pt"/>
          </v:group>
        </w:pict>
      </w:r>
      <w:r w:rsidR="007875D2"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l     l     l     </w:t>
      </w:r>
    </w:p>
    <w:p w:rsidR="007875D2" w:rsidRPr="007875D2" w:rsidRDefault="00BD3DCE" w:rsidP="007875D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756" style="position:absolute;margin-left:-16.1pt;margin-top:9.4pt;width:521.25pt;height:36.85pt;z-index:-25103462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M&#10;1jvMEgQAAPEPAAAOAAAAAAAAAAAAAAAAAC4CAABkcnMvZTJvRG9jLnhtbFBLAQItABQABgAIAAAA&#10;IQBYKw9o4AAAAAoBAAAPAAAAAAAAAAAAAAAAAGwGAABkcnMvZG93bnJldi54bWxQSwUGAAAAAAQA&#10;BADzAAAAeQcAAAAA&#10;">
            <v:group id="Group 33" o:spid="_x0000_s375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6m24IxgAAAN0A&#10;AAAPAAAAAAAAAAAAAAAAAKoCAABkcnMvZG93bnJldi54bWxQSwUGAAAAAAQABAD6AAAAnQMAAAAA&#10;">
              <v:rect id="Rectangle 34" o:spid="_x0000_s376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egKcUA&#10;AADdAAAADwAAAGRycy9kb3ducmV2LnhtbESPzWrDMBCE74G+g9hCb4mcGExxo4S0+aHXpA6mt8Xa&#10;WibWylhq7Lx9VAj0OMzMN8xyPdpWXKn3jWMF81kCgrhyuuFaQfG1n76C8AFZY+uYFNzIw3r1NFli&#10;rt3AR7qeQi0ihH2OCkwIXS6lrwxZ9DPXEUfvx/UWQ5R9LXWPQ4TbVi6SJJMWG44LBjv6MFRdTr9W&#10;QVqXO1MWW1/YeZkdzrfz+/C9V+rledy8gQg0hv/wo/2pFWTpIoW/N/EJy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B6ApxQAAAN0AAAAPAAAAAAAAAAAAAAAAAJgCAABkcnMv&#10;ZG93bnJldi54bWxQSwUGAAAAAAQABAD1AAAAigMAAAAA&#10;" strokecolor="#2f5496 [2408]" strokeweight="1.5pt">
                <v:fill opacity="0"/>
              </v:rect>
              <v:rect id="Rectangle 35" o:spid="_x0000_s376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5TM9cMA&#10;AADdAAAADwAAAGRycy9kb3ducmV2LnhtbESPS4vCQBCE74L/YWjBm07iC42OIoruHnd93JtMmwQz&#10;PTEzavz3OwuCx6KqvqIWq8aU4kG1KywriPsRCOLU6oIzBafjrjcF4TyyxtIyKXiRg9Wy3Vpgou2T&#10;f+lx8JkIEHYJKsi9rxIpXZqTQde3FXHwLrY26IOsM6lrfAa4KeUgiibSYMFhIceKNjml18PdKDiP&#10;txV/ScM/8W40G5+v+9smNkp1O816DsJT4z/hd/tbK5gMByP4fxOegFz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5TM9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75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8aTuMcAAADdAAAADwAAAGRycy9kb3ducmV2LnhtbESPT2vCQBTE7wW/w/KE3uqmKUqJbqQR&#10;BFPwUFsEb4/sM3/Mvo3ZrcZv7wqFHoeZ+Q2zWA6mFRfqXW1ZweskAkFcWF1zqeDne/3yDsJ5ZI2t&#10;ZVJwIwfLdPS0wETbK3/RZedLESDsElRQed8lUrqiIoNuYjvi4B1tb9AH2ZdS93gNcNPKOIpm0mDN&#10;YaHCjlYVFafdr1GQ3T73W+vz8+Z4aM55lsU5Nkap5/HwMQfhafD/4b/2RiuYvcVTeLwJT0Cm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LxpO4xwAAAN0AAAAPAAAAAAAA&#10;AAAAAAAAAKECAABkcnMvZG93bnJldi54bWxQSwUGAAAAAAQABAD5AAAAlQMAAAAA&#10;" strokecolor="#2f5496 [2408]" strokeweight="1.5pt"/>
            <v:shape id="AutoShape 37" o:spid="_x0000_s375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xQNz8YAAADdAAAADwAAAGRycy9kb3ducmV2LnhtbESPQWvCQBSE7wX/w/IEb3VjhFBSVzGC&#10;YAQP1VLo7ZF9JtHs25hdNf77riD0OMzMN8xs0ZtG3KhztWUFk3EEgriwuuZSwfdh/f4BwnlkjY1l&#10;UvAgB4v54G2GqbZ3/qLb3pciQNilqKDyvk2ldEVFBt3YtsTBO9rOoA+yK6Xu8B7gppFxFCXSYM1h&#10;ocKWVhUV5/3VKMge25+d9fllc/w9XfIsi3M8GaVGw375CcJT7//Dr/ZGK0imcQLPN+EJyPk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sUDc/GAAAA3QAAAA8AAAAAAAAA&#10;AAAAAAAAoQIAAGRycy9kb3ducmV2LnhtbFBLBQYAAAAABAAEAPkAAACUAwAAAAA=&#10;" strokecolor="#2f5496 [2408]" strokeweight="1.5pt"/>
          </v:group>
        </w:pict>
      </w:r>
      <w:r w:rsidR="007875D2"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l     l     </w:t>
      </w:r>
    </w:p>
    <w:p w:rsidR="007875D2" w:rsidRPr="007875D2" w:rsidRDefault="00BD3DCE" w:rsidP="007875D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750" style="position:absolute;margin-left:-16.1pt;margin-top:9.4pt;width:521.25pt;height:36.85pt;z-index:-25103360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DMf6N4FQQAAPEPAAAOAAAAAAAAAAAAAAAAAC4CAABkcnMvZTJvRG9jLnhtbFBLAQItABQABgAI&#10;AAAAIQBYKw9o4AAAAAoBAAAPAAAAAAAAAAAAAAAAAG8GAABkcnMvZG93bnJldi54bWxQSwUGAAAA&#10;AAQABADzAAAAfAcAAAAA&#10;">
            <v:group id="Group 33" o:spid="_x0000_s375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bc1niwwAAAN0AAAAP&#10;AAAAAAAAAAAAAAAAAKoCAABkcnMvZG93bnJldi54bWxQSwUGAAAAAAQABAD6AAAAmgMAAAAA&#10;">
              <v:rect id="Rectangle 34" o:spid="_x0000_s375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+Xw8UA&#10;AADdAAAADwAAAGRycy9kb3ducmV2LnhtbESPQWvCQBSE74X+h+UVeqsbFYKNrtJqLb1qI8HbI/vM&#10;BrNvQ3Zr4r/vCoLHYWa+YRarwTbiQp2vHSsYjxIQxKXTNVcK8t/t2wyED8gaG8ek4EoeVsvnpwVm&#10;2vW8o8s+VCJC2GeowITQZlL60pBFP3ItcfROrrMYouwqqTvsI9w2cpIkqbRYc1ww2NLaUHne/1kF&#10;06r4MkW+8bkdF+n34Xr47I9bpV5fho85iEBDeITv7R+tIJ1O3uH2Jj4Bufw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75fDxQAAAN0AAAAPAAAAAAAAAAAAAAAAAJgCAABkcnMv&#10;ZG93bnJldi54bWxQSwUGAAAAAAQABAD1AAAAigMAAAAA&#10;" strokecolor="#2f5496 [2408]" strokeweight="1.5pt">
                <v:fill opacity="0"/>
              </v:rect>
              <v:rect id="Rectangle 35" o:spid="_x0000_s375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ZcK8IA&#10;AADdAAAADwAAAGRycy9kb3ducmV2LnhtbERPTW+CQBC9m/Q/bKZJb3VBqqmU1RgMbY9q9T5hp0Bg&#10;Z5HdIv333UMTjy/vO9tOphMjDa6xrCCeRyCIS6sbrhScv4rnVxDOI2vsLJOCX3Kw3TzMMky1vfGR&#10;xpOvRAhhl6KC2vs+ldKVNRl0c9sTB+7bDgZ9gEMl9YC3EG46uYiilTTYcGiosae8prI9/RgFl+W+&#10;5w9p+BAXL+vlpX2/5rFR6ulx2r2B8DT5u/jf/akVrJIk7A9vwhOQm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1dlwr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375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SQDZscAAADdAAAADwAAAGRycy9kb3ducmV2LnhtbESPQWvCQBSE74X+h+UVvNWNBqSkWaUR&#10;BCN4qJZCb4/sM4nNvo3ZNYn/visIPQ4z8w2TrkbTiJ46V1tWMJtGIIgLq2suFXwdN69vIJxH1thY&#10;JgU3crBaPj+lmGg78Cf1B1+KAGGXoILK+zaR0hUVGXRT2xIH72Q7gz7IrpS6wyHATSPnUbSQBmsO&#10;CxW2tK6o+D1cjYLstvveW59ftqef8yXPsnmOZ6PU5GX8eAfhafT/4Ud7qxUs4ngG9zfhCcjl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xJANmxwAAAN0AAAAPAAAAAAAA&#10;AAAAAAAAAKECAABkcnMvZG93bnJldi54bWxQSwUGAAAAAAQABAD5AAAAlQMAAAAA&#10;" strokecolor="#2f5496 [2408]" strokeweight="1.5pt"/>
            <v:shape id="AutoShape 37" o:spid="_x0000_s375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fadEcYAAADdAAAADwAAAGRycy9kb3ducmV2LnhtbESPT4vCMBTE78J+h/AWvGlqBZFqFLuw&#10;YAUP/mFhb4/m2Vabl9pErd/eLCx4HGbmN8x82Zla3Kl1lWUFo2EEgji3uuJCwfHwPZiCcB5ZY22Z&#10;FDzJwXLx0Ztjou2Dd3Tf+0IECLsEFZTeN4mULi/JoBvahjh4J9sa9EG2hdQtPgLc1DKOook0WHFY&#10;KLGhr5Lyy/5mFKTPzc/W+uy6Pv2er1maxhmejVL9z241A+Gp8+/wf3utFUzG4xj+3oQnIBc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H2nRHGAAAA3QAAAA8AAAAAAAAA&#10;AAAAAAAAoQIAAGRycy9kb3ducmV2LnhtbFBLBQYAAAAABAAEAPkAAACUAwAAAAA=&#10;" strokecolor="#2f5496 [2408]" strokeweight="1.5pt"/>
          </v:group>
        </w:pict>
      </w:r>
      <w:r w:rsidR="007875D2"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l     l     </w:t>
      </w:r>
    </w:p>
    <w:p w:rsidR="007875D2" w:rsidRPr="007875D2" w:rsidRDefault="00BD3DCE" w:rsidP="007875D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744" style="position:absolute;margin-left:-16.1pt;margin-top:9.4pt;width:521.25pt;height:36.85pt;z-index:-25103257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lZLEpRYEAADxDwAADgAAAAAAAAAAAAAAAAAuAgAAZHJzL2Uyb0RvYy54bWxQSwECLQAUAAYA&#10;CAAAACEAWCsPaOAAAAAKAQAADwAAAAAAAAAAAAAAAABwBgAAZHJzL2Rvd25yZXYueG1sUEsFBgAA&#10;AAAEAAQA8wAAAH0HAAAAAA==&#10;">
            <v:group id="Group 33" o:spid="_x0000_s374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f58U6xgAAAN0A&#10;AAAPAAAAAAAAAAAAAAAAAKoCAABkcnMvZG93bnJldi54bWxQSwUGAAAAAAQABAD6AAAAnQMAAAAA&#10;">
              <v:rect id="Rectangle 34" o:spid="_x0000_s374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sLG8YA&#10;AADdAAAADwAAAGRycy9kb3ducmV2LnhtbESPzWrDMBCE74W+g9hCbo2cmJjiRAlt80OvTR1Mb4u1&#10;sUytlbGU2Hn7qFDocZiZb5jVZrStuFLvG8cKZtMEBHHldMO1guJr//wCwgdkja1jUnAjD5v148MK&#10;c+0G/qTrMdQiQtjnqMCE0OVS+sqQRT91HXH0zq63GKLsa6l7HCLctnKeJJm02HBcMNjRu6Hq53ix&#10;CtK63Jmy2PrCzsrscLqd3obvvVKTp/F1CSLQGP7Df+0PrSBL0wX8volPQK7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nsLG8YAAADdAAAADwAAAAAAAAAAAAAAAACYAgAAZHJz&#10;L2Rvd25yZXYueG1sUEsFBgAAAAAEAAQA9QAAAIsDAAAAAA==&#10;" strokecolor="#2f5496 [2408]" strokeweight="1.5pt">
                <v:fill opacity="0"/>
              </v:rect>
              <v:rect id="Rectangle 35" o:spid="_x0000_s374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dNhxMUA&#10;AADdAAAADwAAAGRycy9kb3ducmV2LnhtbESPQWvCQBSE7wX/w/IK3nSTpoYaXUWU1B6trfdH9jUJ&#10;Zt+m2W2S/nu3IPQ4zMw3zHo7mkb01LnasoJ4HoEgLqyuuVTw+ZHPXkA4j6yxsUwKfsnBdjN5WGOm&#10;7cDv1J99KQKEXYYKKu/bTEpXVGTQzW1LHLwv2xn0QXal1B0OAW4a+RRFqTRYc1iosKV9RcX1/GMU&#10;XBaHlo/S8CnOn5eLy/X1ex8bpaaP424FwtPo/8P39ptWkCZJCn9vwhOQm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02HE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374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YE+icUAAADdAAAADwAAAGRycy9kb3ducmV2LnhtbESPQYvCMBSE78L+h/AWvGm6CirVKHZB&#10;sIKH1WXB26N5ttXmpTZR6783C4LHYWa+YWaL1lTiRo0rLSv46kcgiDOrS84V/O5XvQkI55E1VpZJ&#10;wYMcLOYfnRnG2t75h247n4sAYRejgsL7OpbSZQUZdH1bEwfvaBuDPsgml7rBe4CbSg6iaCQNlhwW&#10;Cqzpu6DsvLsaBclj87e1Pr2sj4fTJU2SQYono1T3s11OQXhq/Tv8aq+1gtFwOIb/N+EJyPkT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YE+icUAAADdAAAADwAAAAAAAAAA&#10;AAAAAAChAgAAZHJzL2Rvd25yZXYueG1sUEsFBgAAAAAEAAQA+QAAAJMDAAAAAA==&#10;" strokecolor="#2f5496 [2408]" strokeweight="1.5pt"/>
            <v:shape id="AutoShape 37" o:spid="_x0000_s374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B6q+8QAAADdAAAADwAAAGRycy9kb3ducmV2LnhtbERPTWvCQBC9F/wPywi9NRsjSIlZxQiF&#10;pNBDVQRvQ3ZMotnZmN1q/PfdQ6HHx/vO1qPpxJ0G11pWMItiEMSV1S3XCg77j7d3EM4ja+wsk4In&#10;OVivJi8Zpto++JvuO1+LEMIuRQWN930qpasaMugi2xMH7mwHgz7AoZZ6wEcIN51M4nghDbYcGhrs&#10;adtQdd39GAX58/P4ZX15K86ny63M86TEi1HqdTpuliA8jf5f/OcutILFfB7mhjfhCcjV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gHqr7xAAAAN0AAAAPAAAAAAAAAAAA&#10;AAAAAKECAABkcnMvZG93bnJldi54bWxQSwUGAAAAAAQABAD5AAAAkgMAAAAA&#10;" strokecolor="#2f5496 [2408]" strokeweight="1.5pt"/>
          </v:group>
        </w:pict>
      </w:r>
      <w:r w:rsidR="007875D2"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l          </w:t>
      </w:r>
    </w:p>
    <w:p w:rsidR="007875D2" w:rsidRPr="007875D2" w:rsidRDefault="00BD3DCE" w:rsidP="007875D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738" style="position:absolute;margin-left:-16.1pt;margin-top:9.4pt;width:521.25pt;height:36.85pt;z-index:-25103155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NLJ&#10;t1QRBAAA8Q8AAA4AAAAAAAAAAAAAAAAALgIAAGRycy9lMm9Eb2MueG1sUEsBAi0AFAAGAAgAAAAh&#10;AFgrD2jgAAAACgEAAA8AAAAAAAAAAAAAAAAAawYAAGRycy9kb3ducmV2LnhtbFBLBQYAAAAABAAE&#10;APMAAAB4BwAAAAA=&#10;">
            <v:group id="Group 33" o:spid="_x0000_s374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42rBEwwAAAN0AAAAP&#10;AAAAAAAAAAAAAAAAAKoCAABkcnMvZG93bnJldi54bWxQSwUGAAAAAAQABAD6AAAAmgMAAAAA&#10;">
              <v:rect id="Rectangle 34" o:spid="_x0000_s374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UZ+ZcYA&#10;AADdAAAADwAAAGRycy9kb3ducmV2LnhtbESPT2vCQBTE74V+h+UVequbVAklukr/aPFajYTeHtln&#10;NjT7NmRXE7+9KxQ8DjPzG2axGm0rztT7xrGCdJKAIK6cbrhWUOw3L28gfEDW2DomBRfysFo+Piww&#10;127gHzrvQi0ihH2OCkwIXS6lrwxZ9BPXEUfv6HqLIcq+lrrHIcJtK1+TJJMWG44LBjv6NFT97U5W&#10;wbQu16Ysvnxh0zL7PlwOH8PvRqnnp/F9DiLQGO7h//ZWK8imsxRub+ITkM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UZ+ZcYAAADdAAAADwAAAAAAAAAAAAAAAACYAgAAZHJz&#10;L2Rvd25yZXYueG1sUEsFBgAAAAAEAAQA9QAAAIsDAAAAAA==&#10;" strokecolor="#2f5496 [2408]" strokeweight="1.5pt">
                <v:fill opacity="0"/>
              </v:rect>
              <v:rect id="Rectangle 35" o:spid="_x0000_s374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u4UusMA&#10;AADdAAAADwAAAGRycy9kb3ducmV2LnhtbESPS4vCQBCE74L/YWjBm07iC42OIoruHnd93JtMmwQz&#10;PTEzavz3OwuCx6KqvqIWq8aU4kG1KywriPsRCOLU6oIzBafjrjcF4TyyxtIyKXiRg9Wy3Vpgou2T&#10;f+lx8JkIEHYJKsi9rxIpXZqTQde3FXHwLrY26IOsM6lrfAa4KeUgiibSYMFhIceKNjml18PdKDiP&#10;txV/ScM/8W40G5+v+9smNkp1O816DsJT4z/hd/tbK5gMRwP4fxOegFz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u4Uu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74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rxL98cAAADdAAAADwAAAGRycy9kb3ducmV2LnhtbESPQWvCQBSE7wX/w/KE3pqNWqSkWaUR&#10;CqbgoVaE3h7ZZxKbfRuz2yT++65Q8DjMzDdMuh5NI3rqXG1ZwSyKQRAXVtdcKjh8vT+9gHAeWWNj&#10;mRRcycF6NXlIMdF24E/q974UAcIuQQWV920ipSsqMugi2xIH72Q7gz7IrpS6wyHATSPncbyUBmsO&#10;CxW2tKmo+Nn/GgXZ9eO4sz6/bE/f50ueZfMcz0apx+n49grC0+jv4f/2VitYLp4XcHsTnoBc/Q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2vEv3xwAAAN0AAAAPAAAAAAAA&#10;AAAAAAAAAKECAABkcnMvZG93bnJldi54bWxQSwUGAAAAAAQABAD5AAAAlQMAAAAA&#10;" strokecolor="#2f5496 [2408]" strokeweight="1.5pt"/>
            <v:shape id="AutoShape 37" o:spid="_x0000_s373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VXTg8cAAADdAAAADwAAAGRycy9kb3ducmV2LnhtbESPQWvCQBSE7wX/w/KE3upGG6SkrtII&#10;BVPw0FSE3h7ZZxKbfRuzW5P8+65Q8DjMzDfMajOYRlypc7VlBfNZBIK4sLrmUsHh6/3pBYTzyBob&#10;y6RgJAeb9eRhhYm2PX/SNfelCBB2CSqovG8TKV1RkUE3sy1x8E62M+iD7EqpO+wD3DRyEUVLabDm&#10;sFBhS9uKip/81yhIx4/j3vrssjt9ny9Zmi4yPBulHqfD2ysIT4O/h//bO61g+RzH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5VdODxwAAAN0AAAAPAAAAAAAA&#10;AAAAAAAAAKECAABkcnMvZG93bnJldi54bWxQSwUGAAAAAAQABAD5AAAAlQMAAAAA&#10;" strokecolor="#2f5496 [2408]" strokeweight="1.5pt"/>
          </v:group>
        </w:pict>
      </w:r>
      <w:r w:rsidR="007875D2"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l          </w:t>
      </w:r>
    </w:p>
    <w:p w:rsidR="007875D2" w:rsidRPr="007875D2" w:rsidRDefault="00BD3DCE" w:rsidP="007875D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732" style="position:absolute;margin-left:-16.1pt;margin-top:9.4pt;width:521.25pt;height:36.85pt;z-index:-25103052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CCtD/IXBAAA8Q8AAA4AAAAAAAAAAAAAAAAALgIAAGRycy9lMm9Eb2MueG1sUEsBAi0AFAAG&#10;AAgAAAAhAFgrD2jgAAAACgEAAA8AAAAAAAAAAAAAAAAAcQYAAGRycy9kb3ducmV2LnhtbFBLBQYA&#10;AAAABAAEAPMAAAB+BwAAAAA=&#10;">
            <v:group id="Group 33" o:spid="_x0000_s373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Yf42rxgAAAN0A&#10;AAAPAAAAAAAAAAAAAAAAAKoCAABkcnMvZG93bnJldi54bWxQSwUGAAAAAAQABAD6AAAAnQMAAAAA&#10;">
              <v:rect id="Rectangle 34" o:spid="_x0000_s373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NDisUA&#10;AADdAAAADwAAAGRycy9kb3ducmV2LnhtbESPS2vDMBCE74X+B7GF3ho5D9ziRAnNk16TOpjeFmtj&#10;mVorY6mx8++jQqHHYWa+YRarwTbiSp2vHSsYjxIQxKXTNVcK8s/9yxsIH5A1No5JwY08rJaPDwvM&#10;tOv5SNdTqESEsM9QgQmhzaT0pSGLfuRa4uhdXGcxRNlVUnfYR7ht5CRJUmmx5rhgsKWNofL79GMV&#10;TKtiZ4p863M7LtLD+XZe9197pZ6fhvc5iEBD+A//tT+0gnQ6e4XfN/EJyO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40OKxQAAAN0AAAAPAAAAAAAAAAAAAAAAAJgCAABkcnMv&#10;ZG93bnJldi54bWxQSwUGAAAAAAQABAD1AAAAigMAAAAA&#10;" strokecolor="#2f5496 [2408]" strokeweight="1.5pt">
                <v:fill opacity="0"/>
              </v:rect>
              <v:rect id="Rectangle 35" o:spid="_x0000_s373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YjUMEA&#10;AADdAAAADwAAAGRycy9kb3ducmV2LnhtbERPPW/CMBDdK/EfrEPqVpxQQCXFRCgI6AgU9lN8TSLi&#10;c4hNkv77ekDq+PS+V+lgatFR6yrLCuJJBII4t7riQsHle/f2AcJ5ZI21ZVLwSw7S9ehlhYm2PZ+o&#10;O/tChBB2CSoovW8SKV1ekkE3sQ1x4H5sa9AH2BZSt9iHcFPLaRQtpMGKQ0OJDWUl5bfzwyi4zrcN&#10;H6ThY7ybLefX2/6exUap1/Gw+QThafD/4qf7SytYvM/C3PAmPAG5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MGI1D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373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1R8HccAAADdAAAADwAAAGRycy9kb3ducmV2LnhtbESPT2vCQBTE74LfYXmCN7OpLVKjqzSF&#10;gil48A+Ct0f2mcRm38bsqvHbdwtCj8PM/IaZLztTixu1rrKs4CWKQRDnVldcKNjvvkbvIJxH1lhb&#10;JgUPcrBc9HtzTLS984ZuW1+IAGGXoILS+yaR0uUlGXSRbYiDd7KtQR9kW0jd4j3ATS3HcTyRBisO&#10;CyU29FlS/rO9GgXp4/uwtj67rE7H8yVL03GGZ6PUcNB9zEB46vx/+NleaQWT17cp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XVHwdxwAAAN0AAAAPAAAAAAAA&#10;AAAAAAAAAKECAABkcnMvZG93bnJldi54bWxQSwUGAAAAAAQABAD5AAAAlQMAAAAA&#10;" strokecolor="#2f5496 [2408]" strokeweight="1.5pt"/>
            <v:shape id="AutoShape 37" o:spid="_x0000_s373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7dDXcQAAADdAAAADwAAAGRycy9kb3ducmV2LnhtbERPTWvCQBC9F/wPywi91Y0pFYmuoREK&#10;ptCDWgrehuyYxGZnY3abxH/fPQgeH+97nY6mET11rrasYD6LQBAXVtdcKvg+frwsQTiPrLGxTApu&#10;5CDdTJ7WmGg78J76gy9FCGGXoILK+zaR0hUVGXQz2xIH7mw7gz7ArpS6wyGEm0bGUbSQBmsODRW2&#10;tK2o+D38GQXZ7fPny/r8ujufLtc8y+IcL0ap5+n4vgLhafQP8d290woWr29hf3gTnoDc/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Dt0NdxAAAAN0AAAAPAAAAAAAAAAAA&#10;AAAAAKECAABkcnMvZG93bnJldi54bWxQSwUGAAAAAAQABAD5AAAAkgMAAAAA&#10;" strokecolor="#2f5496 [2408]" strokeweight="1.5pt"/>
          </v:group>
        </w:pict>
      </w:r>
      <w:r w:rsidR="007875D2"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l     </w:t>
      </w:r>
    </w:p>
    <w:p w:rsidR="007875D2" w:rsidRPr="007875D2" w:rsidRDefault="00BD3DCE" w:rsidP="007875D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726" style="position:absolute;margin-left:-16.1pt;margin-top:9.4pt;width:521.25pt;height:36.85pt;z-index:-25102950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O&#10;DT6eEgQAAPEPAAAOAAAAAAAAAAAAAAAAAC4CAABkcnMvZTJvRG9jLnhtbFBLAQItABQABgAIAAAA&#10;IQBYKw9o4AAAAAoBAAAPAAAAAAAAAAAAAAAAAGwGAABkcnMvZG93bnJldi54bWxQSwUGAAAAAAQA&#10;BADzAAAAeQcAAAAA&#10;">
            <v:group id="Group 33" o:spid="_x0000_s372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KdHXXFAAAA3QAA&#10;AA8AAAAAAAAAAAAAAAAAqgIAAGRycy9kb3ducmV2LnhtbFBLBQYAAAAABAAEAPoAAACcAwAAAAA=&#10;">
              <v:rect id="Rectangle 34" o:spid="_x0000_s373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wHTVMYA&#10;AADdAAAADwAAAGRycy9kb3ducmV2LnhtbESPzWrDMBCE74W+g9hCbo2cmJjiRAlt80OvTR1Mb4u1&#10;sUytlbGU2Hn7qFDocZiZb5jVZrStuFLvG8cKZtMEBHHldMO1guJr//wCwgdkja1jUnAjD5v148MK&#10;c+0G/qTrMdQiQtjnqMCE0OVS+sqQRT91HXH0zq63GKLsa6l7HCLctnKeJJm02HBcMNjRu6Hq53ix&#10;CtK63Jmy2PrCzsrscLqd3obvvVKTp/F1CSLQGP7Df+0PrSBLFyn8volPQK7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wHTVMYAAADdAAAADwAAAAAAAAAAAAAAAACYAgAAZHJz&#10;L2Rvd25yZXYueG1sUEsFBgAAAAAEAAQA9QAAAIsDAAAAAA==&#10;" strokecolor="#2f5496 [2408]" strokeweight="1.5pt">
                <v:fill opacity="0"/>
              </v:rect>
              <v:rect id="Rectangle 35" o:spid="_x0000_s373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5K/iMUA&#10;AADdAAAADwAAAGRycy9kb3ducmV2LnhtbESPQWvCQBSE7wX/w/KE3ppNrBGNriIW2x6tNfdH9pkE&#10;s29jdpuk/75bKPQ4zMw3zGY3mkb01LnasoIkikEQF1bXXCq4fB6fliCcR9bYWCYF3+Rgt508bDDT&#10;duAP6s++FAHCLkMFlfdtJqUrKjLoItsSB+9qO4M+yK6UusMhwE0jZ3G8kAZrDgsVtnSoqLidv4yC&#10;PH1p+U0aPiXH+SrNb6/3Q2KUepyO+zUIT6P/D/+137WCxXM6h9834QnI7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kr+I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372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8DgxccAAADdAAAADwAAAGRycy9kb3ducmV2LnhtbESPQWvCQBSE7wX/w/KE3upGS6SkrtII&#10;BVPw0FSE3h7ZZxKbfRuzW5P8+65Q8DjMzDfMajOYRlypc7VlBfNZBIK4sLrmUsHh6/3pBYTzyBob&#10;y6RgJAeb9eRhhYm2PX/SNfelCBB2CSqovG8TKV1RkUE3sy1x8E62M+iD7EqpO+wD3DRyEUVLabDm&#10;sFBhS9uKip/81yhIx4/j3vrssjt9ny9Zmi4yPBulHqfD2ysIT4O/h//bO61g+RzH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TwODFxwAAAN0AAAAPAAAAAAAA&#10;AAAAAAAAAKECAABkcnMvZG93bnJldi54bWxQSwUGAAAAAAQABAD5AAAAlQMAAAAA&#10;" strokecolor="#2f5496 [2408]" strokeweight="1.5pt"/>
            <v:shape id="AutoShape 37" o:spid="_x0000_s372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xJ+sscAAADdAAAADwAAAGRycy9kb3ducmV2LnhtbESPT2vCQBTE7wW/w/KE3uqmloYS3Ugj&#10;CKbgQVsEb4/sM3/Mvo3ZrcZv3xWEHoeZ+Q0zXwymFRfqXW1ZweskAkFcWF1zqeDne/XyAcJ5ZI2t&#10;ZVJwIweLdPQ0x0TbK2/psvOlCBB2CSqovO8SKV1RkUE3sR1x8I62N+iD7Eupe7wGuGnlNIpiabDm&#10;sFBhR8uKitPu1yjIbl/7jfX5eX08NOc8y6Y5Nkap5/HwOQPhafD/4Ud7rRXEb+8x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jEn6yxwAAAN0AAAAPAAAAAAAA&#10;AAAAAAAAAKECAABkcnMvZG93bnJldi54bWxQSwUGAAAAAAQABAD5AAAAlQMAAAAA&#10;" strokecolor="#2f5496 [2408]" strokeweight="1.5pt"/>
          </v:group>
        </w:pict>
      </w:r>
      <w:r w:rsidR="007875D2" w:rsidRPr="007875D2">
        <w:rPr>
          <w:rFonts w:ascii="ALFABET98" w:hAnsi="ALFABET98"/>
          <w:color w:val="A6A6A6" w:themeColor="background1" w:themeShade="A6"/>
          <w:sz w:val="72"/>
          <w:szCs w:val="72"/>
        </w:rPr>
        <w:t>l</w:t>
      </w:r>
      <w:r w:rsid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720" style="position:absolute;margin-left:-16.1pt;margin-top:9.4pt;width:521.25pt;height:36.85pt;z-index:-251028480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FNolDBYEAADxDwAADgAAAAAAAAAAAAAAAAAuAgAAZHJzL2Uyb0RvYy54bWxQSwECLQAUAAYA&#10;CAAAACEAWCsPaOAAAAAKAQAADwAAAAAAAAAAAAAAAABwBgAAZHJzL2Rvd25yZXYueG1sUEsFBgAA&#10;AAAEAAQA8wAAAH0HAAAAAA==&#10;">
            <v:group id="Group 33" o:spid="_x0000_s372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3Uqn8QAAADdAAAA&#10;DwAAAAAAAAAAAAAAAACqAgAAZHJzL2Rvd25yZXYueG1sUEsFBgAAAAAEAAQA+gAAAJsDAAAAAA==&#10;">
              <v:rect id="Rectangle 34" o:spid="_x0000_s372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nkvsYA&#10;AADdAAAADwAAAGRycy9kb3ducmV2LnhtbESPzWrDMBCE74W+g9hCb42chJjWiRKaX3pN6mB6W6yN&#10;ZWqtjKXGzttHhUKPw8x8wyxWg23ElTpfO1YwHiUgiEuna64U5J/7l1cQPiBrbByTght5WC0fHxaY&#10;adfzka6nUIkIYZ+hAhNCm0npS0MW/ci1xNG7uM5iiLKrpO6wj3DbyEmSpNJizXHBYEsbQ+X36ccq&#10;mFbFzhT51ud2XKSH8+287r/2Sj0/De9zEIGG8B/+a39oBel09ga/b+ITkM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unkvsYAAADdAAAADwAAAAAAAAAAAAAAAACYAgAAZHJz&#10;L2Rvd25yZXYueG1sUEsFBgAAAAAEAAQA9QAAAIsDAAAAAA==&#10;" strokecolor="#2f5496 [2408]" strokeweight="1.5pt">
                <v:fill opacity="0"/>
              </v:rect>
              <v:rect id="Rectangle 35" o:spid="_x0000_s372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VzNsAA&#10;AADdAAAADwAAAGRycy9kb3ducmV2LnhtbERPy4rCMBTdD/gP4QruxrQ+ilajiKLO0uf+0lzbYnNT&#10;m6idv58shFkeznu+bE0lXtS40rKCuB+BIM6sLjlXcDlvvycgnEfWWFkmBb/kYLnofM0x1fbNR3qd&#10;fC5CCLsUFRTe16mULivIoOvbmjhwN9sY9AE2udQNvkO4qeQgihJpsOTQUGBN64Ky++lpFFzHm5r3&#10;0vAh3o6m4+t991jHRqlet13NQHhq/b/44/7RCpJhEvaHN+EJyMU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sVzNs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372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pcse8YAAADdAAAADwAAAGRycy9kb3ducmV2LnhtbESPT4vCMBTE78J+h/AEb5qqUKQaxS4s&#10;WMGDf1jY26N5ttXmpTZZrd/eLCx4HGbmN8xi1Zla3Kl1lWUF41EEgji3uuJCwen4NZyBcB5ZY22Z&#10;FDzJwWr50Vtgou2D93Q/+EIECLsEFZTeN4mULi/JoBvZhjh4Z9sa9EG2hdQtPgLc1HISRbE0WHFY&#10;KLGhz5Ly6+HXKEif2++d9dltc/653LI0nWR4MUoN+t16DsJT59/h//ZGK4in8Rj+3oQnIJc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KXLHvGAAAA3QAAAA8AAAAAAAAA&#10;AAAAAAAAoQIAAGRycy9kb3ducmV2LnhtbFBLBQYAAAAABAAEAPkAAACUAwAAAAA=&#10;" strokecolor="#2f5496 [2408]" strokeweight="1.5pt"/>
            <v:shape id="AutoShape 37" o:spid="_x0000_s372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kWyDMYAAADdAAAADwAAAGRycy9kb3ducmV2LnhtbESPQWvCQBSE7wX/w/IEb3VjhFBSVzGC&#10;YAQP1VLo7ZF9JtHs25hdNf77riD0OMzMN8xs0ZtG3KhztWUFk3EEgriwuuZSwfdh/f4BwnlkjY1l&#10;UvAgB4v54G2GqbZ3/qLb3pciQNilqKDyvk2ldEVFBt3YtsTBO9rOoA+yK6Xu8B7gppFxFCXSYM1h&#10;ocKWVhUV5/3VKMge25+d9fllc/w9XfIsi3M8GaVGw375CcJT7//Dr/ZGK0imSQzPN+EJyPk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JFsgzGAAAA3QAAAA8AAAAAAAAA&#10;AAAAAAAAoQIAAGRycy9kb3ducmV2LnhtbFBLBQYAAAAABAAEAPkAAACUAwAAAAA=&#10;" strokecolor="#2f5496 [2408]" strokeweight="1.5pt"/>
          </v:group>
        </w:pict>
      </w:r>
      <w:r w:rsidR="007875D2"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     </w:t>
      </w:r>
    </w:p>
    <w:p w:rsidR="007875D2" w:rsidRPr="007875D2" w:rsidRDefault="00BD3DCE" w:rsidP="007875D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714" style="position:absolute;margin-left:-16.1pt;margin-top:9.4pt;width:521.25pt;height:36.85pt;z-index:-25102745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1nYpAhYEAADxDwAADgAAAAAAAAAAAAAAAAAuAgAAZHJzL2Uyb0RvYy54bWxQSwECLQAUAAYA&#10;CAAAACEAWCsPaOAAAAAKAQAADwAAAAAAAAAAAAAAAABwBgAAZHJzL2Rvd25yZXYueG1sUEsFBgAA&#10;AAAEAAQA8wAAAH0HAAAAAA==&#10;">
            <v:group id="Group 33" o:spid="_x0000_s371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MVOonxgAAAN0A&#10;AAAPAAAAAAAAAAAAAAAAAKoCAABkcnMvZG93bnJldi54bWxQSwUGAAAAAAQABAD6AAAAnQMAAAAA&#10;">
              <v:rect id="Rectangle 34" o:spid="_x0000_s371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cgkBsYA&#10;AADdAAAADwAAAGRycy9kb3ducmV2LnhtbESPT2vCQBTE7wW/w/IEb3Wj0iCpq7T1D71WI8HbI/ua&#10;Dc2+DdnVxG/fLRQ8DjPzG2a1GWwjbtT52rGC2TQBQVw6XXOlID/tn5cgfEDW2DgmBXfysFmPnlaY&#10;adfzF92OoRIRwj5DBSaENpPSl4Ys+qlriaP37TqLIcqukrrDPsJtI+dJkkqLNccFgy19GCp/jler&#10;YFEVO1PkW5/bWZEezvfze3/ZKzUZD2+vIAIN4RH+b39qBekifYG/N/EJyP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cgkBsYAAADdAAAADwAAAAAAAAAAAAAAAACYAgAAZHJz&#10;L2Rvd25yZXYueG1sUEsFBgAAAAAEAAQA9QAAAIsDAAAAAA==&#10;" strokecolor="#2f5496 [2408]" strokeweight="1.5pt">
                <v:fill opacity="0"/>
              </v:rect>
              <v:rect id="Rectangle 35" o:spid="_x0000_s371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BO2cMA&#10;AADdAAAADwAAAGRycy9kb3ducmV2LnhtbESPT4vCMBTE74LfITzBm6bVtbhdo4ii7tE/6/3RvG2L&#10;zUttona/vVkQPA4z8xtmtmhNJe7UuNKygngYgSDOrC45V/Bz2gymIJxH1lhZJgV/5GAx73ZmmGr7&#10;4APdjz4XAcIuRQWF93UqpcsKMuiGtiYO3q9tDPogm1zqBh8Bbio5iqJEGiw5LBRY06qg7HK8GQXn&#10;ybrmnTS8jzcfn5PzZXtdxUapfq9dfoHw1Pp3+NX+1gqScZLA/5vwBOT8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mBO2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71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jIRlMcAAADdAAAADwAAAGRycy9kb3ducmV2LnhtbESPT2vCQBTE7wW/w/KE3uqmFmKJbqQR&#10;BFPoQVsEb4/sM3/Mvo3ZrcZv3xWEHoeZ+Q2zWA6mFRfqXW1ZweskAkFcWF1zqeDne/3yDsJ5ZI2t&#10;ZVJwIwfLdPS0wETbK2/psvOlCBB2CSqovO8SKV1RkUE3sR1x8I62N+iD7Eupe7wGuGnlNIpiabDm&#10;sFBhR6uKitPu1yjIbp/7L+vz8+Z4aM55lk1zbIxSz+PhYw7C0+D/w4/2RiuI3+IZ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CMhGUxwAAAN0AAAAPAAAAAAAA&#10;AAAAAAAAAKECAABkcnMvZG93bnJldi54bWxQSwUGAAAAAAQABAD5AAAAlQMAAAAA&#10;" strokecolor="#2f5496 [2408]" strokeweight="1.5pt"/>
            <v:shape id="AutoShape 37" o:spid="_x0000_s371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62F5sIAAADdAAAADwAAAGRycy9kb3ducmV2LnhtbERPTYvCMBC9C/6HMII3TXWhLNUoVhCs&#10;4EF3EbwNzdhWm0ltslr/vTkIe3y87/myM7V4UOsqywom4wgEcW51xYWC35/N6BuE88gaa8uk4EUO&#10;lot+b46Jtk8+0OPoCxFC2CWooPS+SaR0eUkG3dg2xIG72NagD7AtpG7xGcJNLadRFEuDFYeGEhta&#10;l5Tfjn9GQfranfbWZ/ft5Xy9Z2k6zfBqlBoOutUMhKfO/4s/7q1WEH/FYW54E56AXLw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c62F5sIAAADdAAAADwAAAAAAAAAAAAAA&#10;AAChAgAAZHJzL2Rvd25yZXYueG1sUEsFBgAAAAAEAAQA+QAAAJADAAAAAA==&#10;" strokecolor="#2f5496 [2408]" strokeweight="1.5pt"/>
          </v:group>
        </w:pict>
      </w:r>
      <w:r w:rsidR="007875D2"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l          </w:t>
      </w:r>
    </w:p>
    <w:p w:rsidR="007875D2" w:rsidRPr="007875D2" w:rsidRDefault="007875D2" w:rsidP="007875D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8140CA">
        <w:rPr>
          <w:rFonts w:ascii="ALFABET98" w:hAnsi="ALFABET98"/>
          <w:sz w:val="36"/>
          <w:szCs w:val="36"/>
        </w:rPr>
        <w:t xml:space="preserve"> </w:t>
      </w:r>
      <w:r>
        <w:rPr>
          <w:rFonts w:ascii="ALFABET98" w:hAnsi="ALFABET98"/>
          <w:sz w:val="36"/>
          <w:szCs w:val="36"/>
        </w:rPr>
        <w:t xml:space="preserve"> </w:t>
      </w:r>
      <w:r w:rsidR="00BD3DCE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708" style="position:absolute;margin-left:-16.1pt;margin-top:9.4pt;width:521.25pt;height:36.85pt;z-index:-251025408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a&#10;EoxrEgQAAPEPAAAOAAAAAAAAAAAAAAAAAC4CAABkcnMvZTJvRG9jLnhtbFBLAQItABQABgAIAAAA&#10;IQBYKw9o4AAAAAoBAAAPAAAAAAAAAAAAAAAAAGwGAABkcnMvZG93bnJldi54bWxQSwUGAAAAAAQA&#10;BADzAAAAeQcAAAAA&#10;">
            <v:group id="Group 33" o:spid="_x0000_s371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a2evnCAAAA3QAAAA8A&#10;AAAAAAAAAAAAAAAAqgIAAGRycy9kb3ducmV2LnhtbFBLBQYAAAAABAAEAPoAAACZAwAAAAA=&#10;">
              <v:rect id="Rectangle 34" o:spid="_x0000_s371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q02MYA&#10;AADdAAAADwAAAGRycy9kb3ducmV2LnhtbESPT2vCQBTE74V+h+UVequbVEhLdJX+0eK1Ggm9PbLP&#10;bGj2bciuJn57VxA8DjPzG2a+HG0rTtT7xrGCdJKAIK6cbrhWUOzWL+8gfEDW2DomBWfysFw8Pswx&#10;127gXzptQy0ihH2OCkwIXS6lrwxZ9BPXEUfv4HqLIcq+lrrHIcJtK1+TJJMWG44LBjv6MlT9b49W&#10;wbQuV6Ysvn1h0zL72Z/3n8PfWqnnp/FjBiLQGO7hW3ujFWTTtxSub+ITkIs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yq02MYAAADdAAAADwAAAAAAAAAAAAAAAACYAgAAZHJz&#10;L2Rvd25yZXYueG1sUEsFBgAAAAAEAAQA9QAAAIsDAAAAAA==&#10;" strokecolor="#2f5496 [2408]" strokeweight="1.5pt">
                <v:fill opacity="0"/>
              </v:rect>
              <v:rect id="Rectangle 35" o:spid="_x0000_s371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LeB8MA&#10;AADdAAAADwAAAGRycy9kb3ducmV2LnhtbESPQYvCMBSE74L/ITzBm6Z11V2rURZF16O66/3RPNti&#10;81KbqPXfG2HB4zAz3zCzRWNKcaPaFZYVxP0IBHFqdcGZgr/fde8LhPPIGkvLpOBBDhbzdmuGibZ3&#10;3tPt4DMRIOwSVJB7XyVSujQng65vK+LgnWxt0AdZZ1LXeA9wU8pBFI2lwYLDQo4VLXNKz4erUXAc&#10;rSr+kYZ38Xo4GR3Pm8syNkp1O833FISnxr/D/+2tVjD++BzA6014AnL+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ILeB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71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CBSsUAAADdAAAADwAAAGRycy9kb3ducmV2LnhtbESPQYvCMBSE78L+h/AWvGm6CirVKHZB&#10;sIKH1WXB26N5ttXmpTZR6783C4LHYWa+YWaL1lTiRo0rLSv46kcgiDOrS84V/O5XvQkI55E1VpZJ&#10;wYMcLOYfnRnG2t75h247n4sAYRejgsL7OpbSZQUZdH1bEwfvaBuDPsgml7rBe4CbSg6iaCQNlhwW&#10;Cqzpu6DsvLsaBclj87e1Pr2sj4fTJU2SQYono1T3s11OQXhq/Tv8aq+1gtFwPIT/N+EJyPkT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+NCBSsUAAADdAAAADwAAAAAAAAAA&#10;AAAAAAChAgAAZHJzL2Rvd25yZXYueG1sUEsFBgAAAAAEAAQA+QAAAJMDAAAAAA==&#10;" strokecolor="#2f5496 [2408]" strokeweight="1.5pt"/>
            <v:shape id="AutoShape 37" o:spid="_x0000_s370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zkZPscAAADdAAAADwAAAGRycy9kb3ducmV2LnhtbESPT2vCQBTE74LfYXmCN7OpLVaiqzSF&#10;gil48A+Ct0f2mcRm38bsqvHbdwtCj8PM/IaZLztTixu1rrKs4CWKQRDnVldcKNjvvkZTEM4ja6wt&#10;k4IHOVgu+r05JtreeUO3rS9EgLBLUEHpfZNI6fKSDLrINsTBO9nWoA+yLaRu8R7gppbjOJ5IgxWH&#10;hRIb+iwp/9lejYL08X1YW59dVqfj+ZKl6TjDs1FqOOg+ZiA8df4//GyvtILJ6/sb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3ORk+xwAAAN0AAAAPAAAAAAAA&#10;AAAAAAAAAKECAABkcnMvZG93bnJldi54bWxQSwUGAAAAAAQABAD5AAAAlQMAAAAA&#10;" strokecolor="#2f5496 [2408]" strokeweight="1.5pt"/>
          </v:group>
        </w:pict>
      </w:r>
      <w:r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l          </w:t>
      </w:r>
    </w:p>
    <w:p w:rsidR="007875D2" w:rsidRDefault="007875D2" w:rsidP="007875D2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t xml:space="preserve">   </w:t>
      </w:r>
      <w:r w:rsidR="00612758">
        <w:rPr>
          <w:rFonts w:ascii="ALFABET98" w:hAnsi="ALFABET98"/>
          <w:sz w:val="36"/>
          <w:szCs w:val="36"/>
        </w:rPr>
        <w:t xml:space="preserve">                              23</w:t>
      </w:r>
    </w:p>
    <w:p w:rsidR="007875D2" w:rsidRDefault="007875D2" w:rsidP="007875D2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lastRenderedPageBreak/>
        <w:t>Sayın velim, yuk</w:t>
      </w:r>
      <w:r w:rsidR="00EB79AF">
        <w:rPr>
          <w:rFonts w:ascii="ALFABET98" w:hAnsi="ALFABET98"/>
          <w:sz w:val="36"/>
          <w:szCs w:val="36"/>
        </w:rPr>
        <w:t>arıdaki şeklin üzerinden çizip, dolduralım</w:t>
      </w:r>
      <w:r>
        <w:rPr>
          <w:rFonts w:ascii="ALFABET98" w:hAnsi="ALFABET98"/>
          <w:sz w:val="36"/>
          <w:szCs w:val="36"/>
        </w:rPr>
        <w:t>.</w:t>
      </w:r>
    </w:p>
    <w:p w:rsidR="00EB79AF" w:rsidRPr="007875D2" w:rsidRDefault="00BD3DCE" w:rsidP="00EB79AF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702" style="position:absolute;margin-left:-16.1pt;margin-top:9.4pt;width:521.25pt;height:36.85pt;z-index:-25102131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UlxuMRYEAADxDwAADgAAAAAAAAAAAAAAAAAuAgAAZHJzL2Uyb0RvYy54bWxQSwECLQAUAAYA&#10;CAAAACEAWCsPaOAAAAAKAQAADwAAAAAAAAAAAAAAAABwBgAAZHJzL2Rvd25yZXYueG1sUEsFBgAA&#10;AAAEAAQA8wAAAH0HAAAAAA==&#10;">
            <v:group id="Group 33" o:spid="_x0000_s370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OYGaAMcAAADd&#10;AAAADwAAAAAAAAAAAAAAAACqAgAAZHJzL2Rvd25yZXYueG1sUEsFBgAAAAAEAAQA+gAAAJ4DAAAA&#10;AA==&#10;">
              <v:rect id="Rectangle 34" o:spid="_x0000_s370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B1UIcYA&#10;AADdAAAADwAAAGRycy9kb3ducmV2LnhtbESPzWrDMBCE74W+g9hCb42chJjWiRKaX3pN6mB6W6yN&#10;ZWqtjKXGzttHhUKPw8x8wyxWg23ElTpfO1YwHiUgiEuna64U5J/7l1cQPiBrbByTght5WC0fHxaY&#10;adfzka6nUIkIYZ+hAhNCm0npS0MW/ci1xNG7uM5iiLKrpO6wj3DbyEmSpNJizXHBYEsbQ+X36ccq&#10;mFbFzhT51ud2XKSH8+287r/2Sj0/De9zEIGG8B/+a39oBen0bQa/b+ITkM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B1UIcYAAADdAAAADwAAAAAAAAAAAAAAAACYAgAAZHJz&#10;L2Rvd25yZXYueG1sUEsFBgAAAAAEAAQA9QAAAIsDAAAAAA==&#10;" strokecolor="#2f5496 [2408]" strokeweight="1.5pt">
                <v:fill opacity="0"/>
              </v:rect>
              <v:rect id="Rectangle 35" o:spid="_x0000_s370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7U+/sMA&#10;AADdAAAADwAAAGRycy9kb3ducmV2LnhtbESPT4vCMBTE74LfITzB25pW16LVKKK47tG/90fzbIvN&#10;S22y2v32ZmHB4zAzv2Hmy9ZU4kGNKy0riAcRCOLM6pJzBefT9mMCwnlkjZVlUvBLDpaLbmeOqbZP&#10;PtDj6HMRIOxSVFB4X6dSuqwgg25ga+LgXW1j0AfZ5FI3+AxwU8lhFCXSYMlhocCa1gVlt+OPUXAZ&#10;b2reScP7ePs5HV9uX/d1bJTq99rVDISn1r/D/+1vrSAZTRP4exOegFy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7U+/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70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+dhs8YAAADdAAAADwAAAGRycy9kb3ducmV2LnhtbESPQWvCQBSE70L/w/IK3nRTBW2jqzQF&#10;IRE8aEvB2yP7TGKzb2N21fjvXUHocZiZb5j5sjO1uFDrKssK3oYRCOLc6ooLBT/fq8E7COeRNdaW&#10;ScGNHCwXL705xtpeeUuXnS9EgLCLUUHpfRNL6fKSDLqhbYiDd7CtQR9kW0jd4jXATS1HUTSRBisO&#10;CyU29FVS/rc7GwXJbf27sT47pYf98ZQlySjDo1Gq/9p9zkB46vx/+NlOtYLJ+GMKjzfhCcjF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fnYbPGAAAA3QAAAA8AAAAAAAAA&#10;AAAAAAAAoQIAAGRycy9kb3ducmV2LnhtbFBLBQYAAAAABAAEAPkAAACUAwAAAAA=&#10;" strokecolor="#2f5496 [2408]" strokeweight="1.5pt"/>
            <v:shape id="AutoShape 37" o:spid="_x0000_s370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nj1wcIAAADdAAAADwAAAGRycy9kb3ducmV2LnhtbERPTYvCMBC9L/gfwgje1lQXZK1GscKC&#10;FTysiuBtaMa22kxqE7X+e3MQPD7e93TemkrcqXGlZQWDfgSCOLO65FzBfvf3/QvCeWSNlWVS8CQH&#10;81nna4qxtg/+p/vW5yKEsItRQeF9HUvpsoIMur6tiQN3so1BH2CTS93gI4SbSg6jaCQNlhwaCqxp&#10;WVB22d6MguS5PmysT6+r0/F8TZNkmOLZKNXrtosJCE+t/4jf7pVWMPoZh7nhTXgCcvY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Rnj1wcIAAADdAAAADwAAAAAAAAAAAAAA&#10;AAChAgAAZHJzL2Rvd25yZXYueG1sUEsFBgAAAAAEAAQA+QAAAJADAAAAAA==&#10;" strokecolor="#2f5496 [2408]" strokeweight="1.5pt"/>
          </v:group>
        </w:pict>
      </w:r>
      <w:r w:rsidR="00EB79AF"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l     </w:t>
      </w:r>
      <w:r w:rsidR="00EB79AF">
        <w:rPr>
          <w:rFonts w:ascii="ALFABET98" w:hAnsi="ALFABET98"/>
          <w:color w:val="A6A6A6" w:themeColor="background1" w:themeShade="A6"/>
          <w:sz w:val="72"/>
          <w:szCs w:val="72"/>
        </w:rPr>
        <w:t xml:space="preserve">l     l     l     l     l     </w:t>
      </w:r>
      <w:r w:rsidR="00EB79AF"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     </w:t>
      </w:r>
    </w:p>
    <w:p w:rsidR="00EB79AF" w:rsidRPr="007875D2" w:rsidRDefault="00BD3DCE" w:rsidP="00EB79AF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696" style="position:absolute;margin-left:-16.1pt;margin-top:9.4pt;width:521.25pt;height:36.85pt;z-index:-25102028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KUZM6gUBAAA8Q8AAA4AAAAAAAAAAAAAAAAALgIAAGRycy9lMm9Eb2MueG1sUEsBAi0AFAAGAAgA&#10;AAAhAFgrD2jgAAAACgEAAA8AAAAAAAAAAAAAAAAAbgYAAGRycy9kb3ducmV2LnhtbFBLBQYAAAAA&#10;BAAEAPMAAAB7BwAAAAA=&#10;">
            <v:group id="Group 33" o:spid="_x0000_s369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uGsThwwAAAN0AAAAP&#10;AAAAAAAAAAAAAAAAAKoCAABkcnMvZG93bnJldi54bWxQSwUGAAAAAAQABAD6AAAAmgMAAAAA&#10;">
              <v:rect id="Rectangle 34" o:spid="_x0000_s370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4YKwMUA&#10;AADdAAAADwAAAGRycy9kb3ducmV2LnhtbESPT2vCQBTE74V+h+UVequbtBIkukr/WbxWI8HbI/vM&#10;BrNvQ3Zr4rd3hYLHYWZ+wyxWo23FmXrfOFaQThIQxJXTDdcKit36ZQbCB2SNrWNScCEPq+XjwwJz&#10;7Qb+pfM21CJC2OeowITQ5VL6ypBFP3EdcfSOrrcYouxrqXscIty28jVJMmmx4bhgsKNPQ9Vp+2cV&#10;vNXltymLL1/YtMx+9pf9x3BYK/X8NL7PQQQawz38395oBdk0SeH2Jj4Bub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3hgrAxQAAAN0AAAAPAAAAAAAAAAAAAAAAAJgCAABkcnMv&#10;ZG93bnJldi54bWxQSwUGAAAAAAQABAD1AAAAigMAAAAA&#10;" strokecolor="#2f5496 [2408]" strokeweight="1.5pt">
                <v:fill opacity="0"/>
              </v:rect>
              <v:rect id="Rectangle 35" o:spid="_x0000_s370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5gH8IA&#10;AADdAAAADwAAAGRycy9kb3ducmV2LnhtbESPS6vCMBSE98L9D+FccKdpRUV7jSKKj6XP/aE5ty02&#10;J7WJWv+9EQSXw8x8w0xmjSnFnWpXWFYQdyMQxKnVBWcKTsdVZwTCeWSNpWVS8CQHs+lPa4KJtg/e&#10;0/3gMxEg7BJUkHtfJVK6NCeDrmsr4uD929qgD7LOpK7xEeCmlL0oGkqDBYeFHCta5JReDjej4DxY&#10;VryRhnfxqj8enC/r6yI2SrV/m/kfCE+N/4Y/7a1WMOxHPXi/CU9AT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LmAf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369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Hw/UsYAAADdAAAADwAAAGRycy9kb3ducmV2LnhtbESPT4vCMBTE78J+h/AWvGnqH2SpRrEL&#10;C1bYg7oI3h7Ns602L7WJWr+9WRA8DjPzG2a2aE0lbtS40rKCQT8CQZxZXXKu4G/30/sC4Tyyxsoy&#10;KXiQg8X8ozPDWNs7b+i29bkIEHYxKii8r2MpXVaQQde3NXHwjrYx6INscqkbvAe4qeQwiibSYMlh&#10;ocCavgvKzturUZA81vtf69PL6ng4XdIkGaZ4Mkp1P9vlFISn1r/Dr/ZKK5iMoxH8vwlPQM6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B8P1LGAAAA3QAAAA8AAAAAAAAA&#10;AAAAAAAAoQIAAGRycy9kb3ducmV2LnhtbFBLBQYAAAAABAAEAPkAAACUAwAAAAA=&#10;" strokecolor="#2f5496 [2408]" strokeweight="1.5pt"/>
            <v:shape id="AutoShape 37" o:spid="_x0000_s369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5WnJscAAADdAAAADwAAAGRycy9kb3ducmV2LnhtbESPT2vCQBTE74V+h+UVeqsbRaTErGIE&#10;wRR6qC2Ct0f25Y9m38bs1iTfvisIPQ4z8xsmWQ+mETfqXG1ZwXQSgSDOra65VPDzvXt7B+E8ssbG&#10;MikYycF69fyUYKxtz190O/hSBAi7GBVU3rexlC6vyKCb2JY4eIXtDPogu1LqDvsAN42cRdFCGqw5&#10;LFTY0rai/HL4NQrS8eP4aX123Ren8zVL01mGZ6PU68uwWYLwNPj/8KO91woW82gO9zfhCcjV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vlacmxwAAAN0AAAAPAAAAAAAA&#10;AAAAAAAAAKECAABkcnMvZG93bnJldi54bWxQSwUGAAAAAAQABAD5AAAAlQMAAAAA&#10;" strokecolor="#2f5496 [2408]" strokeweight="1.5pt"/>
          </v:group>
        </w:pict>
      </w:r>
      <w:r w:rsidR="00EB79AF"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l     l     l     l     l     </w:t>
      </w:r>
    </w:p>
    <w:p w:rsidR="00EB79AF" w:rsidRPr="007875D2" w:rsidRDefault="00BD3DCE" w:rsidP="00EB79AF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690" style="position:absolute;margin-left:-16.1pt;margin-top:9.4pt;width:521.25pt;height:36.85pt;z-index:-25101926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">
            <v:group id="Group 33" o:spid="_x0000_s369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Ov/kOxgAAAN0A&#10;AAAPAAAAAAAAAAAAAAAAAKoCAABkcnMvZG93bnJldi54bWxQSwUGAAAAAAQABAD6AAAAnQMAAAAA&#10;">
              <v:rect id="Rectangle 34" o:spid="_x0000_s369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M3L8YA&#10;AADdAAAADwAAAGRycy9kb3ducmV2LnhtbESPQWvCQBSE7wX/w/KE3urGWlKJrqK1ll6rkeDtkX1m&#10;g9m3Ibs18d93C4Ueh5n5hlmuB9uIG3W+dqxgOklAEJdO11wpyI/7pzkIH5A1No5JwZ08rFejhyVm&#10;2vX8RbdDqESEsM9QgQmhzaT0pSGLfuJa4uhdXGcxRNlVUnfYR7ht5HOSpNJizXHBYEtvhsrr4dsq&#10;mFXFuynync/ttEg/TvfTtj/vlXocD5sFiEBD+A//tT+1gvQleYXfN/EJyN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yM3L8YAAADdAAAADwAAAAAAAAAAAAAAAACYAgAAZHJz&#10;L2Rvd25yZXYueG1sUEsFBgAAAAAEAAQA9QAAAIsDAAAAAA==&#10;" strokecolor="#2f5496 [2408]" strokeweight="1.5pt">
                <v:fill opacity="0"/>
              </v:rect>
              <v:rect id="Rectangle 35" o:spid="_x0000_s369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ZX9cEA&#10;AADdAAAADwAAAGRycy9kb3ducmV2LnhtbERPTW+CQBC9m/Q/bKZJb7rQAGnR1RgbtUel9T5hRyCy&#10;s8huBf+9e2ji8eV9L1ajacWNetdYVhDPIhDEpdUNVwp+f7bTDxDOI2tsLZOCOzlYLV8mC8y1HfhI&#10;t8JXIoSwy1FB7X2XS+nKmgy6me2IA3e2vUEfYF9J3eMQwk0r36MokwYbDg01drSpqbwUf0bBKf3q&#10;eC8NH+Jt8pmeLrvrJjZKvb2O6zkIT6N/iv/d31pBlkRhbngTnoBcP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XGV/X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369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ZQIuMYAAADdAAAADwAAAGRycy9kb3ducmV2LnhtbESPT4vCMBTE74LfITxhb5quLLJWo2wF&#10;wQoe/MPC3h7Ns602L7WJWr+9ERY8DjPzG2Y6b00lbtS40rKCz0EEgjizuuRcwWG/7H+DcB5ZY2WZ&#10;FDzIwXzW7Uwx1vbOW7rtfC4ChF2MCgrv61hKlxVk0A1sTRy8o20M+iCbXOoG7wFuKjmMopE0WHJY&#10;KLCmRUHZeXc1CpLH+ndjfXpZHf9OlzRJhimejFIfvfZnAsJT69/h//ZKKxh9RWN4vQlPQM6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GUCLjGAAAA3QAAAA8AAAAAAAAA&#10;AAAAAAAAoQIAAGRycy9kb3ducmV2LnhtbFBLBQYAAAAABAAEAPkAAACUAwAAAAA=&#10;" strokecolor="#2f5496 [2408]" strokeweight="1.5pt"/>
            <v:shape id="AutoShape 37" o:spid="_x0000_s369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Xc3+MMAAADdAAAADwAAAGRycy9kb3ducmV2LnhtbERPy4rCMBTdC/MP4Q6401QRkY6p2IEB&#10;K7hQh4HZXZrbhzY3tYla/94sBJeH816uetOIG3WutqxgMo5AEOdW11wq+D3+jBYgnEfW2FgmBQ9y&#10;sEo+BkuMtb3znm4HX4oQwi5GBZX3bSylyysy6Ma2JQ5cYTuDPsCulLrDewg3jZxG0VwarDk0VNjS&#10;d0X5+XA1CtLH9m9nfXbZFP+nS5am0wxPRqnhZ7/+AuGp92/xy73RCuazSdgf3oQnIJMn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V3N/jDAAAA3QAAAA8AAAAAAAAAAAAA&#10;AAAAoQIAAGRycy9kb3ducmV2LnhtbFBLBQYAAAAABAAEAPkAAACRAwAAAAA=&#10;" strokecolor="#2f5496 [2408]" strokeweight="1.5pt"/>
          </v:group>
        </w:pict>
      </w:r>
      <w:r w:rsidR="00EB79AF"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l     l     l  </w:t>
      </w:r>
      <w:r w:rsidR="00EB79AF">
        <w:rPr>
          <w:rFonts w:ascii="ALFABET98" w:hAnsi="ALFABET98"/>
          <w:color w:val="A6A6A6" w:themeColor="background1" w:themeShade="A6"/>
          <w:sz w:val="72"/>
          <w:szCs w:val="72"/>
        </w:rPr>
        <w:t xml:space="preserve">   l</w:t>
      </w:r>
      <w:r w:rsidR="00EB79AF"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   </w:t>
      </w:r>
    </w:p>
    <w:p w:rsidR="00EB79AF" w:rsidRPr="007875D2" w:rsidRDefault="00BD3DCE" w:rsidP="00EB79AF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684" style="position:absolute;margin-left:-16.1pt;margin-top:9.4pt;width:521.25pt;height:36.85pt;z-index:-25101824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6&#10;EcNAEgQAAPEPAAAOAAAAAAAAAAAAAAAAAC4CAABkcnMvZTJvRG9jLnhtbFBLAQItABQABgAIAAAA&#10;IQBYKw9o4AAAAAoBAAAPAAAAAAAAAAAAAAAAAGwGAABkcnMvZG93bnJldi54bWxQSwUGAAAAAAQA&#10;BADzAAAAeQcAAAAA&#10;">
            <v:group id="Group 33" o:spid="_x0000_s368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F1p0MUAAADd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dNxPILn&#10;m/AE5OI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RdadDFAAAA3QAA&#10;AA8AAAAAAAAAAAAAAAAAqgIAAGRycy9kb3ducmV2LnhtbFBLBQYAAAAABAAEAPoAAACcAwAAAAA=&#10;">
              <v:rect id="Rectangle 34" o:spid="_x0000_s368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cGn8cYA&#10;AADdAAAADwAAAGRycy9kb3ducmV2LnhtbESPT2vCQBTE74V+h+UVequbVAklukr/aPFajYTeHtln&#10;NjT7NmRXE7+9KxQ8DjPzG2axGm0rztT7xrGCdJKAIK6cbrhWUOw3L28gfEDW2DomBRfysFo+Piww&#10;127gHzrvQi0ihH2OCkwIXS6lrwxZ9BPXEUfv6HqLIcq+lrrHIcJtK1+TJJMWG44LBjv6NFT97U5W&#10;wbQu16Ysvnxh0zL7PlwOH8PvRqnnp/F9DiLQGO7h//ZWK8hm6RRub+ITkM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cGn8cYAAADdAAAADwAAAAAAAAAAAAAAAACYAgAAZHJz&#10;L2Rvd25yZXYueG1sUEsFBgAAAAAEAAQA9QAAAIsDAAAAAA==&#10;" strokecolor="#2f5496 [2408]" strokeweight="1.5pt">
                <v:fill opacity="0"/>
              </v:rect>
              <v:rect id="Rectangle 35" o:spid="_x0000_s368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LLLcMA&#10;AADdAAAADwAAAGRycy9kb3ducmV2LnhtbESPQYvCMBSE74L/IbwFb5pWqrhdo4ii61Gr3h/N27bY&#10;vNQmavffm4UFj8PMfMPMl52pxYNaV1lWEI8iEMS51RUXCs6n7XAGwnlkjbVlUvBLDpaLfm+OqbZP&#10;PtIj84UIEHYpKii9b1IpXV6SQTeyDXHwfmxr0AfZFlK3+AxwU8txFE2lwYrDQokNrUvKr9ndKLhM&#10;Ng1/S8OHeJt8Ti7X3W0dG6UGH93qC4Snzr/D/+29VjBN4gT+3oQnIB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VLLL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68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QCUYMcAAADdAAAADwAAAGRycy9kb3ducmV2LnhtbESPT2vCQBTE74V+h+UVvNWNYqVE12AK&#10;BSP0UFsK3h7ZZ/6YfRuzaxK/fbdQ8DjMzG+YdTKaRvTUucqygtk0AkGcW11xoeD76/35FYTzyBob&#10;y6TgRg6SzePDGmNtB/6k/uALESDsYlRQet/GUrq8JINualvi4J1sZ9AH2RVSdzgEuGnkPIqW0mDF&#10;YaHElt5Kys+Hq1GQ3vY/H9Znl93pWF+yNJ1nWBulJk/jdgXC0+jv4f/2TitYLmYv8PcmPAG5+Q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FAJRgxwAAAN0AAAAPAAAAAAAA&#10;AAAAAAAAAKECAABkcnMvZG93bnJldi54bWxQSwUGAAAAAAQABAD5AAAAlQMAAAAA&#10;" strokecolor="#2f5496 [2408]" strokeweight="1.5pt"/>
            <v:shape id="AutoShape 37" o:spid="_x0000_s368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dIKF8YAAADdAAAADwAAAGRycy9kb3ducmV2LnhtbESPT4vCMBTE78J+h/AEb5oqUqQaxS4s&#10;WMGDf1jY26N5ttXmpTZZrd/eLCx4HGbmN8xi1Zla3Kl1lWUF41EEgji3uuJCwen4NZyBcB5ZY22Z&#10;FDzJwWr50Vtgou2D93Q/+EIECLsEFZTeN4mULi/JoBvZhjh4Z9sa9EG2hdQtPgLc1HISRbE0WHFY&#10;KLGhz5Ly6+HXKEif2++d9dltc/653LI0nWR4MUoN+t16DsJT59/h//ZGK4in4xj+3oQnIJc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XSChfGAAAA3QAAAA8AAAAAAAAA&#10;AAAAAAAAoQIAAGRycy9kb3ducmV2LnhtbFBLBQYAAAAABAAEAPkAAACUAwAAAAA=&#10;" strokecolor="#2f5496 [2408]" strokeweight="1.5pt"/>
          </v:group>
        </w:pict>
      </w:r>
      <w:r w:rsidR="00EB79AF"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l     l     l     </w:t>
      </w:r>
    </w:p>
    <w:p w:rsidR="00EB79AF" w:rsidRPr="007875D2" w:rsidRDefault="00BD3DCE" w:rsidP="00EB79AF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678" style="position:absolute;margin-left:-16.1pt;margin-top:9.4pt;width:521.25pt;height:36.85pt;z-index:-25101721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xtjSFQ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AgxtjSFQQAAPEPAAAOAAAAAAAAAAAAAAAAAC4CAABkcnMvZTJvRG9jLnhtbFBLAQItABQABgAI&#10;AAAAIQBYKw9o4AAAAAoBAAAPAAAAAAAAAAAAAAAAAG8GAABkcnMvZG93bnJldi54bWxQSwUGAAAA&#10;AAQABADzAAAAfAcAAAAA&#10;">
            <v:group id="Group 33" o:spid="_x0000_s368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W1XjrCAAAA3QAAAA8A&#10;AAAAAAAAAAAAAAAAqgIAAGRycy9kb3ducmV2LnhtbFBLBQYAAAAABAAEAPoAAACZAwAAAAA=&#10;">
              <v:rect id="Rectangle 34" o:spid="_x0000_s368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mQG8YA&#10;AADdAAAADwAAAGRycy9kb3ducmV2LnhtbESPzWrDMBCE74W+g9hCb43sJpjWiRLa5odcmzqY3BZr&#10;a5laK2OpsfP2UaDQ4zAz3zCL1WhbcabeN44VpJMEBHHldMO1guJr+/QCwgdkja1jUnAhD6vl/d0C&#10;c+0G/qTzIdQiQtjnqMCE0OVS+sqQRT9xHXH0vl1vMUTZ11L3OES4beVzkmTSYsNxwWBHH4aqn8Ov&#10;VTCty40pi7UvbFpmu+Pl+D6ctko9PoxvcxCBxvAf/mvvtYJslr7C7U18An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CmQG8YAAADdAAAADwAAAAAAAAAAAAAAAACYAgAAZHJz&#10;L2Rvd25yZXYueG1sUEsFBgAAAAAEAAQA9QAAAIsDAAAAAA==&#10;" strokecolor="#2f5496 [2408]" strokeweight="1.5pt">
                <v:fill opacity="0"/>
              </v:rect>
              <v:rect id="Rectangle 35" o:spid="_x0000_s368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UHk8EA&#10;AADdAAAADwAAAGRycy9kb3ducmV2LnhtbERPyW6DMBC9V+o/WFMpt8aAAkpIDKqI0vbYbPcRngIK&#10;HhPsJPTv60OlHp/evikn04s7ja6zrCCeRyCIa6s7bhScjrvXJQjnkTX2lknBDzkoi+enDebaPnhP&#10;94NvRAhhl6OC1vshl9LVLRl0czsQB+7bjgZ9gGMj9YiPEG56mURRJg12HBpaHKhqqb4cbkbBOd0O&#10;/CENf8W7xSo9X96vVWyUmr1Mb2sQnib/L/5zf2oF2SIJ+8Ob8ARk8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AFB5P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368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FdY3scAAADdAAAADwAAAGRycy9kb3ducmV2LnhtbESPT2vCQBTE7wW/w/IK3urGIFJS19AI&#10;BVPoobYI3h7ZZ/40+zZmtyb59l1B6HGYmd8wm3Q0rbhS72rLCpaLCARxYXXNpYLvr7enZxDOI2ts&#10;LZOCiRyk29nDBhNtB/6k68GXIkDYJaig8r5LpHRFRQbdwnbEwTvb3qAPsi+l7nEIcNPKOIrW0mDN&#10;YaHCjnYVFT+HX6Mgm96PH9bnl/351FzyLItzbIxS88fx9QWEp9H/h+/tvVawXsVLuL0JT0Bu/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0V1jexwAAAN0AAAAPAAAAAAAA&#10;AAAAAAAAAKECAABkcnMvZG93bnJldi54bWxQSwUGAAAAAAQABAD5AAAAlQMAAAAA&#10;" strokecolor="#2f5496 [2408]" strokeweight="1.5pt"/>
            <v:shape id="AutoShape 37" o:spid="_x0000_s367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IXGqccAAADdAAAADwAAAGRycy9kb3ducmV2LnhtbESPT2vCQBTE7wW/w/IK3uqmQUJJXUMj&#10;FIzgoVoKvT2yz/xp9m3MbjX59l1B6HGYmd8wq2w0nbjQ4BrLCp4XEQji0uqGKwWfx/enFxDOI2vs&#10;LJOCiRxk69nDClNtr/xBl4OvRICwS1FB7X2fSunKmgy6he2Jg3eyg0Ef5FBJPeA1wE0n4yhKpMGG&#10;w0KNPW1qKn8Ov0ZBPu2+9tYX5+3puz0XeR4X2Bql5o/j2ysIT6P/D9/bW60gWcYx3N6EJyDX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EhcapxwAAAN0AAAAPAAAAAAAA&#10;AAAAAAAAAKECAABkcnMvZG93bnJldi54bWxQSwUGAAAAAAQABAD5AAAAlQMAAAAA&#10;" strokecolor="#2f5496 [2408]" strokeweight="1.5pt"/>
          </v:group>
        </w:pict>
      </w:r>
      <w:r w:rsidR="00EB79AF"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l     l     </w:t>
      </w:r>
    </w:p>
    <w:p w:rsidR="00EB79AF" w:rsidRPr="007875D2" w:rsidRDefault="00BD3DCE" w:rsidP="00EB79AF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672" style="position:absolute;margin-left:-16.1pt;margin-top:9.4pt;width:521.25pt;height:36.85pt;z-index:-25101619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4mrU3BYEAADxDwAADgAAAAAAAAAAAAAAAAAuAgAAZHJzL2Uyb0RvYy54bWxQSwECLQAUAAYA&#10;CAAAACEAWCsPaOAAAAAKAQAADwAAAAAAAAAAAAAAAABwBgAAZHJzL2Rvd25yZXYueG1sUEsFBgAA&#10;AAAEAAQA8wAAAH0HAAAAAA==&#10;">
            <v:group id="Group 33" o:spid="_x0000_s367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alJ6CxgAAAN0A&#10;AAAPAAAAAAAAAAAAAAAAAKoCAABkcnMvZG93bnJldi54bWxQSwUGAAAAAAQABAD6AAAAnQMAAAAA&#10;">
              <v:rect id="Rectangle 34" o:spid="_x0000_s367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hQo8YA&#10;AADdAAAADwAAAGRycy9kb3ducmV2LnhtbESPQWvCQBSE74X+h+UJvdWNtg0SXaXaKr3WRoK3R/aZ&#10;DWbfhuzWxH/vFgoeh5n5hlmsBtuIC3W+dqxgMk5AEJdO11wpyH+2zzMQPiBrbByTgit5WC0fHxaY&#10;adfzN132oRIRwj5DBSaENpPSl4Ys+rFriaN3cp3FEGVXSd1hH+G2kdMkSaXFmuOCwZY2hsrz/tcq&#10;eKmKT1PkHz63kyLdHa6HdX/cKvU0Gt7nIAIN4R7+b39pBenr9A3+3sQnIJ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whQo8YAAADdAAAADwAAAAAAAAAAAAAAAACYAgAAZHJz&#10;L2Rvd25yZXYueG1sUEsFBgAAAAAEAAQA9QAAAIsDAAAAAA==&#10;" strokecolor="#2f5496 [2408]" strokeweight="1.5pt">
                <v:fill opacity="0"/>
              </v:rect>
              <v:rect id="Rectangle 35" o:spid="_x0000_s367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A6fMQA&#10;AADdAAAADwAAAGRycy9kb3ducmV2LnhtbESPQWvCQBSE7wX/w/IEb3UTicFGVymW2B6r1vsj+0yC&#10;2bdpdpuk/74rCD0OM/MNs9mNphE9da62rCCeRyCIC6trLhV8nfPnFQjnkTU2lknBLznYbSdPG8y0&#10;HfhI/cmXIkDYZaig8r7NpHRFRQbd3LbEwbvazqAPsiul7nAIcNPIRRSl0mDNYaHClvYVFbfTj1Fw&#10;Wb61/C4Nf8Z58rK83A7f+9goNZuOr2sQnkb/H360P7SCNFmkcH8TnoDc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CgOnz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367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PJlMcYAAADdAAAADwAAAGRycy9kb3ducmV2LnhtbESPQWvCQBSE70L/w/IKvZmNoViJrmIK&#10;BVPwUBXB2yP7TKLZtzG71fjv3ULB4zAz3zCzRW8acaXO1ZYVjKIYBHFhdc2lgt32azgB4TyyxsYy&#10;KbiTg8X8ZTDDVNsb/9B140sRIOxSVFB536ZSuqIigy6yLXHwjrYz6IPsSqk7vAW4aWQSx2NpsOaw&#10;UGFLnxUV582vUZDdv/dr6/PL6ng4XfIsS3I8GaXeXvvlFISn3j/D/+2VVjB+Tz7g7014AnL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TyZTHGAAAA3QAAAA8AAAAAAAAA&#10;AAAAAAAAoQIAAGRycy9kb3ducmV2LnhtbFBLBQYAAAAABAAEAPkAAACUAwAAAAA=&#10;" strokecolor="#2f5496 [2408]" strokeweight="1.5pt"/>
            <v:shape id="AutoShape 37" o:spid="_x0000_s367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W3xQ8QAAADdAAAADwAAAGRycy9kb3ducmV2LnhtbERPy2rCQBTdC/2H4Ra6M5OGIhIzSlMo&#10;mEIXVSl0d8ncvMzciZlpjH/fWRRcHs47282mFxONrrWs4DmKQRCXVrdcKzgd35drEM4ja+wtk4Ib&#10;OdhtHxYZptpe+Yumg69FCGGXooLG+yGV0pUNGXSRHYgDV9nRoA9wrKUe8RrCTS+TOF5Jgy2HhgYH&#10;emuoPB9+jYL89vH9aX1x2Vc/3aXI86TAzij19Di/bkB4mv1d/O/eawWrlyTMDW/CE5Db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lbfFDxAAAAN0AAAAPAAAAAAAAAAAA&#10;AAAAAKECAABkcnMvZG93bnJldi54bWxQSwUGAAAAAAQABAD5AAAAkgMAAAAA&#10;" strokecolor="#2f5496 [2408]" strokeweight="1.5pt"/>
          </v:group>
        </w:pict>
      </w:r>
      <w:r w:rsidR="00EB79AF"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l     l     </w:t>
      </w:r>
    </w:p>
    <w:p w:rsidR="00EB79AF" w:rsidRPr="007875D2" w:rsidRDefault="00BD3DCE" w:rsidP="00EB79AF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666" style="position:absolute;margin-left:-16.1pt;margin-top:9.4pt;width:521.25pt;height:36.85pt;z-index:-25101516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u&#10;DnG1EgQAAPEPAAAOAAAAAAAAAAAAAAAAAC4CAABkcnMvZTJvRG9jLnhtbFBLAQItABQABgAIAAAA&#10;IQBYKw9o4AAAAAoBAAAPAAAAAAAAAAAAAAAAAGwGAABkcnMvZG93bnJldi54bWxQSwUGAAAAAAQA&#10;BADzAAAAeQcAAAAA&#10;">
            <v:group id="Group 33" o:spid="_x0000_s366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gdg5cwwAAAN0AAAAP&#10;AAAAAAAAAAAAAAAAAKoCAABkcnMvZG93bnJldi54bWxQSwUGAAAAAAQABAD6AAAAmgMAAAAA&#10;">
              <v:rect id="Rectangle 34" o:spid="_x0000_s367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rAfcYA&#10;AADdAAAADwAAAGRycy9kb3ducmV2LnhtbESPT2vCQBTE74V+h+UVequbVAklukr/aPFajYTeHtln&#10;NjT7NmRXE7+9KxQ8DjPzG2axGm0rztT7xrGCdJKAIK6cbrhWUOw3L28gfEDW2DomBRfysFo+Piww&#10;127gHzrvQi0ihH2OCkwIXS6lrwxZ9BPXEUfv6HqLIcq+lrrHIcJtK1+TJJMWG44LBjv6NFT97U5W&#10;wbQu16Ysvnxh0zL7PlwOH8PvRqnnp/F9DiLQGO7h//ZWK8hm0xRub+ITkM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erAfcYAAADdAAAADwAAAAAAAAAAAAAAAACYAgAAZHJz&#10;L2Rvd25yZXYueG1sUEsFBgAAAAAEAAQA9QAAAIsDAAAAAA==&#10;" strokecolor="#2f5496 [2408]" strokeweight="1.5pt">
                <v:fill opacity="0"/>
              </v:rect>
              <v:rect id="Rectangle 35" o:spid="_x0000_s367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KqosMA&#10;AADdAAAADwAAAGRycy9kb3ducmV2LnhtbESPS4vCQBCE74L/YWjBm07iC42OIoruHnd93JtMmwQz&#10;PTEzavz3OwuCx6KqvqIWq8aU4kG1KywriPsRCOLU6oIzBafjrjcF4TyyxtIyKXiRg9Wy3Vpgou2T&#10;f+lx8JkIEHYJKsi9rxIpXZqTQde3FXHwLrY26IOsM6lrfAa4KeUgiibSYMFhIceKNjml18PdKDiP&#10;txV/ScM/8W40G5+v+9smNkp1O816DsJT4z/hd/tbK5iMhgP4fxOegFz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kKqo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66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hD178cAAADdAAAADwAAAGRycy9kb3ducmV2LnhtbESPQWvCQBSE7wX/w/KE3pqNWqSkWaUR&#10;CqbgoVaE3h7ZZxKbfRuz2yT++65Q8DjMzDdMuh5NI3rqXG1ZwSyKQRAXVtdcKjh8vT+9gHAeWWNj&#10;mRRcycF6NXlIMdF24E/q974UAcIuQQWV920ipSsqMugi2xIH72Q7gz7IrpS6wyHATSPncbyUBmsO&#10;CxW2tKmo+Nn/GgXZ9eO4sz6/bE/f50ueZfMcz0apx+n49grC0+jv4f/2VitYPi8WcHsTnoBc/Q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uEPXvxwAAAN0AAAAPAAAAAAAA&#10;AAAAAAAAAKECAABkcnMvZG93bnJldi54bWxQSwUGAAAAAAQABAD5AAAAlQMAAAAA&#10;" strokecolor="#2f5496 [2408]" strokeweight="1.5pt"/>
            <v:shape id="AutoShape 37" o:spid="_x0000_s366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fltm8cAAADdAAAADwAAAGRycy9kb3ducmV2LnhtbESPQWvCQBSE7wX/w/KE3upGG6SkrtII&#10;BVPw0FSE3h7ZZxKbfRuzW5P8+65Q8DjMzDfMajOYRlypc7VlBfNZBIK4sLrmUsHh6/3pBYTzyBob&#10;y6RgJAeb9eRhhYm2PX/SNfelCBB2CSqovG8TKV1RkUE3sy1x8E62M+iD7EqpO+wD3DRyEUVLabDm&#10;sFBhS9uKip/81yhIx4/j3vrssjt9ny9Zmi4yPBulHqfD2ysIT4O/h//bO61gGT/H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h+W2bxwAAAN0AAAAPAAAAAAAA&#10;AAAAAAAAAKECAABkcnMvZG93bnJldi54bWxQSwUGAAAAAAQABAD5AAAAlQMAAAAA&#10;" strokecolor="#2f5496 [2408]" strokeweight="1.5pt"/>
          </v:group>
        </w:pict>
      </w:r>
      <w:r w:rsidR="00EB79AF"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l          </w:t>
      </w:r>
    </w:p>
    <w:p w:rsidR="00EB79AF" w:rsidRPr="007875D2" w:rsidRDefault="00BD3DCE" w:rsidP="00EB79AF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660" style="position:absolute;margin-left:-16.1pt;margin-top:9.4pt;width:521.25pt;height:36.85pt;z-index:-25101414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">
            <v:group id="Group 33" o:spid="_x0000_s366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A0zOzxgAAAN0A&#10;AAAPAAAAAAAAAAAAAAAAAKoCAABkcnMvZG93bnJldi54bWxQSwUGAAAAAAQABAD6AAAAnQMAAAAA&#10;">
              <v:rect id="Rectangle 34" o:spid="_x0000_s366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/9ksUA&#10;AADdAAAADwAAAGRycy9kb3ducmV2LnhtbESPS2vDMBCE74X+B7GF3ho5D9ziRAnNk16TOpjeFmtj&#10;mVorY6mx8++jQqHHYWa+YRarwTbiSp2vHSsYjxIQxKXTNVcK8s/9yxsIH5A1No5JwY08rJaPDwvM&#10;tOv5SNdTqESEsM9QgQmhzaT0pSGLfuRa4uhdXGcxRNlVUnfYR7ht5CRJUmmx5rhgsKWNofL79GMV&#10;TKtiZ4p863M7LtLD+XZe9197pZ6fhvc5iEBD+A//tT+0gnQ2fYXfN/EJyO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T/2SxQAAAN0AAAAPAAAAAAAAAAAAAAAAAJgCAABkcnMv&#10;ZG93bnJldi54bWxQSwUGAAAAAAQABAD1AAAAigMAAAAA&#10;" strokecolor="#2f5496 [2408]" strokeweight="1.5pt">
                <v:fill opacity="0"/>
              </v:rect>
              <v:rect id="Rectangle 35" o:spid="_x0000_s366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6qdSMEA&#10;AADdAAAADwAAAGRycy9kb3ducmV2LnhtbERPPW/CMBDdK/EfrEPqVpxQQCXFRCgI6AgU9lN8TSLi&#10;c4hNkv77ekDq+PS+V+lgatFR6yrLCuJJBII4t7riQsHle/f2AcJ5ZI21ZVLwSw7S9ehlhYm2PZ+o&#10;O/tChBB2CSoovW8SKV1ekkE3sQ1x4H5sa9AH2BZSt9iHcFPLaRQtpMGKQ0OJDWUl5bfzwyi4zrcN&#10;H6ThY7ybLefX2/6exUap1/Gw+QThafD/4qf7SytYzN7D3PAmPAG5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uqnUj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366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/jCBccAAADdAAAADwAAAGRycy9kb3ducmV2LnhtbESPT2vCQBTE74LfYXmCN7OpLVKjqzSF&#10;gil48A+Ct0f2mcRm38bsqvHbdwtCj8PM/IaZLztTixu1rrKs4CWKQRDnVldcKNjvvkbvIJxH1lhb&#10;JgUPcrBc9HtzTLS984ZuW1+IAGGXoILS+yaR0uUlGXSRbYiDd7KtQR9kW0jd4j3ATS3HcTyRBisO&#10;CyU29FlS/rO9GgXp4/uwtj67rE7H8yVL03GGZ6PUcNB9zEB46vx/+NleaQWTt9cp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P+MIFxwAAAN0AAAAPAAAAAAAA&#10;AAAAAAAAAKECAABkcnMvZG93bnJldi54bWxQSwUGAAAAAAQABAD5AAAAlQMAAAAA&#10;" strokecolor="#2f5496 [2408]" strokeweight="1.5pt"/>
            <v:shape id="AutoShape 37" o:spid="_x0000_s366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sQY5cQAAADdAAAADwAAAGRycy9kb3ducmV2LnhtbERPTWvCQBC9F/wPywi9NRuDSIlZxQiF&#10;pNBDVQRvQ3ZMotnZmN1q/PfdQ6HHx/vO1qPpxJ0G11pWMItiEMSV1S3XCg77j7d3EM4ja+wsk4In&#10;OVivJi8Zpto++JvuO1+LEMIuRQWN930qpasaMugi2xMH7mwHgz7AoZZ6wEcIN51M4nghDbYcGhrs&#10;adtQdd39GAX58/P4ZX15K86ny63M86TEi1HqdTpuliA8jf5f/OcutILFfB72hzfhCcjV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GxBjlxAAAAN0AAAAPAAAAAAAAAAAA&#10;AAAAAKECAABkcnMvZG93bnJldi54bWxQSwUGAAAAAAQABAD5AAAAkgMAAAAA&#10;" strokecolor="#2f5496 [2408]" strokeweight="1.5pt"/>
          </v:group>
        </w:pict>
      </w:r>
      <w:r w:rsidR="00EB79AF"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l          </w:t>
      </w:r>
    </w:p>
    <w:p w:rsidR="00EB79AF" w:rsidRPr="007875D2" w:rsidRDefault="00BD3DCE" w:rsidP="00EB79AF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654" style="position:absolute;margin-left:-16.1pt;margin-top:9.4pt;width:521.25pt;height:36.85pt;z-index:-25101312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5&#10;9S7nEgQAAPEPAAAOAAAAAAAAAAAAAAAAAC4CAABkcnMvZTJvRG9jLnhtbFBLAQItABQABgAIAAAA&#10;IQBYKw9o4AAAAAoBAAAPAAAAAAAAAAAAAAAAAGwGAABkcnMvZG93bnJldi54bWxQSwUGAAAAAAQA&#10;BADzAAAAeQcAAAAA&#10;">
            <v:group id="Group 33" o:spid="_x0000_s365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n7kbNxgAAAN0A&#10;AAAPAAAAAAAAAAAAAAAAAKoCAABkcnMvZG93bnJldi54bWxQSwUGAAAAAAQABAD6AAAAnQMAAAAA&#10;">
              <v:rect id="Rectangle 34" o:spid="_x0000_s365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KI7MYA&#10;AADdAAAADwAAAGRycy9kb3ducmV2LnhtbESPzWrDMBCE74W+g9hCb7WcH0xxo4Q2bUKuTR1Mb4u1&#10;sUyslbHU2Hn7KFDIcZiZb5jFarStOFPvG8cKJkkKgrhyuuFaQfGzeXkF4QOyxtYxKbiQh9Xy8WGB&#10;uXYDf9N5H2oRIexzVGBC6HIpfWXIok9cRxy9o+sthij7Wuoehwi3rZymaSYtNhwXDHa0NlSd9n9W&#10;wawuv0xZfPrCTspse7gcPobfjVLPT+P7G4hAY7iH/9s7rSCbz2dwexOfgFx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nKI7MYAAADdAAAADwAAAAAAAAAAAAAAAACYAgAAZHJz&#10;L2Rvd25yZXYueG1sUEsFBgAAAAAEAAQA9QAAAIsDAAAAAA==&#10;" strokecolor="#2f5496 [2408]" strokeweight="1.5pt">
                <v:fill opacity="0"/>
              </v:rect>
              <v:rect id="Rectangle 35" o:spid="_x0000_s365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HkMMIA&#10;AADdAAAADwAAAGRycy9kb3ducmV2LnhtbESPT4vCMBTE7wt+h/AEb5pWqmg1iii6Hv17fzTPtti8&#10;1CZq99ubhYU9DjPzG2a+bE0lXtS40rKCeBCBIM6sLjlXcDlv+xMQziNrrCyTgh9ysFx0vuaYavvm&#10;I71OPhcBwi5FBYX3dSqlywoy6Aa2Jg7ezTYGfZBNLnWD7wA3lRxG0VgaLDksFFjTuqDsfnoaBdfR&#10;puZvafgQb5Pp6HrfPdaxUarXbVczEJ5a/x/+a++1gnGSJPD7JjwBufg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4eQw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365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rO7fccAAADdAAAADwAAAGRycy9kb3ducmV2LnhtbESPQWvCQBSE7wX/w/KE3pqNYqWkWaUR&#10;CqbgoVaE3h7ZZxKbfRuz2yT++65Q8DjMzDdMuh5NI3rqXG1ZwSyKQRAXVtdcKjh8vT+9gHAeWWNj&#10;mRRcycF6NXlIMdF24E/q974UAcIuQQWV920ipSsqMugi2xIH72Q7gz7IrpS6wyHATSPncbyUBmsO&#10;CxW2tKmo+Nn/GgXZ9eO4sz6/bE/f50ueZfMcz0apx+n49grC0+jv4f/2VitYLhbPcHsTnoBc/Q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Ws7t9xwAAAN0AAAAPAAAAAAAA&#10;AAAAAAAAAKECAABkcnMvZG93bnJldi54bWxQSwUGAAAAAAQABAD5AAAAlQMAAAAA&#10;" strokecolor="#2f5496 [2408]" strokeweight="1.5pt"/>
            <v:shape id="AutoShape 37" o:spid="_x0000_s365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mElCsUAAADdAAAADwAAAGRycy9kb3ducmV2LnhtbESPQYvCMBSE74L/ITzB25quSFm6RtkK&#10;ghU8rIrg7dE827rNS22i1n+/EQSPw8x8w0znnanFjVpXWVbwOYpAEOdWV1wo2O+WH18gnEfWWFsm&#10;BQ9yMJ/1e1NMtL3zL922vhABwi5BBaX3TSKly0sy6Ea2IQ7eybYGfZBtIXWL9wA3tRxHUSwNVhwW&#10;SmxoUVL+t70aBeljfdhYn11Wp+P5kqXpOMOzUWo46H6+QXjq/Dv8aq+0gngyieH5JjwBOfs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5mElCsUAAADdAAAADwAAAAAAAAAA&#10;AAAAAAChAgAAZHJzL2Rvd25yZXYueG1sUEsFBgAAAAAEAAQA+QAAAJMDAAAAAA==&#10;" strokecolor="#2f5496 [2408]" strokeweight="1.5pt"/>
          </v:group>
        </w:pict>
      </w:r>
      <w:r w:rsidR="00EB79AF"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l     </w:t>
      </w:r>
    </w:p>
    <w:p w:rsidR="00EB79AF" w:rsidRPr="007875D2" w:rsidRDefault="00BD3DCE" w:rsidP="00EB79AF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648" style="position:absolute;margin-left:-16.1pt;margin-top:9.4pt;width:521.25pt;height:36.85pt;z-index:-25101209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XLZTFQ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C5XLZTFQQAAPEPAAAOAAAAAAAAAAAAAAAAAC4CAABkcnMvZTJvRG9jLnhtbFBLAQItABQABgAI&#10;AAAAIQBYKw9o4AAAAAoBAAAPAAAAAAAAAAAAAAAAAG8GAABkcnMvZG93bnJldi54bWxQSwUGAAAA&#10;AAQABADzAAAAfAcAAAAA&#10;">
            <v:group id="Group 33" o:spid="_x0000_s365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GBnEnwwAAAN0AAAAP&#10;AAAAAAAAAAAAAAAAAKoCAABkcnMvZG93bnJldi54bWxQSwUGAAAAAAQABAD6AAAAmgMAAAAA&#10;">
              <v:rect id="Rectangle 34" o:spid="_x0000_s365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5q/BsYA&#10;AADdAAAADwAAAGRycy9kb3ducmV2LnhtbESPQWvCQBSE70L/w/IK3urGKqGNrtJqlV61kdDbI/vM&#10;hmbfhuzWxH/vFgoeh5n5hlmuB9uIC3W+dqxgOklAEJdO11wpyL92Ty8gfEDW2DgmBVfysF49jJaY&#10;adfzgS7HUIkIYZ+hAhNCm0npS0MW/cS1xNE7u85iiLKrpO6wj3DbyOckSaXFmuOCwZY2hsqf469V&#10;MKuKD1PkW5/baZHuT9fTe/+9U2r8OLwtQAQawj383/7UCtL5/BX+3sQnIF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5q/BsYAAADdAAAADwAAAAAAAAAAAAAAAACYAgAAZHJz&#10;L2Rvd25yZXYueG1sUEsFBgAAAAAEAAQA9QAAAIsDAAAAAA==&#10;" strokecolor="#2f5496 [2408]" strokeweight="1.5pt">
                <v:fill opacity="0"/>
              </v:rect>
              <v:rect id="Rectangle 35" o:spid="_x0000_s365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N07r8A&#10;AADdAAAADwAAAGRycy9kb3ducmV2LnhtbERPy4rCMBTdC/MP4Q6407RiRTtGEcXH0uf+0txpi81N&#10;baLWvzcLweXhvKfz1lTiQY0rLSuI+xEI4szqknMF59O6NwbhPLLGyjIpeJGD+eynM8VU2ycf6HH0&#10;uQgh7FJUUHhfp1K6rCCDrm9r4sD928agD7DJpW7wGcJNJQdRNJIGSw4NBda0LCi7Hu9GwSVZ1byV&#10;hvfxejhJLtfNbRkbpbq/7eIPhKfWf8Uf904rGA2TsD+8CU9Azt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oA3Tu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365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FEro8cAAADdAAAADwAAAGRycy9kb3ducmV2LnhtbESPT2vCQBTE74V+h+UVvNWNYqVE12AK&#10;BSP0UFsK3h7ZZ/6YfRuzaxK/fbdQ8DjMzG+YdTKaRvTUucqygtk0AkGcW11xoeD76/35FYTzyBob&#10;y6TgRg6SzePDGmNtB/6k/uALESDsYlRQet/GUrq8JINualvi4J1sZ9AH2RVSdzgEuGnkPIqW0mDF&#10;YaHElt5Kys+Hq1GQ3vY/H9Znl93pWF+yNJ1nWBulJk/jdgXC0+jv4f/2TitYLl5m8PcmPAG5+Q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sUSujxwAAAN0AAAAPAAAAAAAA&#10;AAAAAAAAAKECAABkcnMvZG93bnJldi54bWxQSwUGAAAAAAQABAD5AAAAlQMAAAAA&#10;" strokecolor="#2f5496 [2408]" strokeweight="1.5pt"/>
            <v:shape id="AutoShape 37" o:spid="_x0000_s364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IO11McAAADdAAAADwAAAGRycy9kb3ducmV2LnhtbESPT2vCQBTE7wW/w/KE3uqmoUqJbqQR&#10;BFPwUFsEb4/sM3/Mvo3ZrcZv7wqFHoeZ+Q2zWA6mFRfqXW1ZweskAkFcWF1zqeDne/3yDsJ5ZI2t&#10;ZVJwIwfLdPS0wETbK3/RZedLESDsElRQed8lUrqiIoNuYjvi4B1tb9AH2ZdS93gNcNPKOIpm0mDN&#10;YaHCjlYVFafdr1GQ3T73W+vz8+Z4aM55lsU5Nkap5/HwMQfhafD/4b/2RiuYvU1jeLwJT0Cm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cg7XUxwAAAN0AAAAPAAAAAAAA&#10;AAAAAAAAAKECAABkcnMvZG93bnJldi54bWxQSwUGAAAAAAQABAD5AAAAlQMAAAAA&#10;" strokecolor="#2f5496 [2408]" strokeweight="1.5pt"/>
          </v:group>
        </w:pict>
      </w:r>
      <w:r w:rsidR="00EB79AF" w:rsidRPr="007875D2">
        <w:rPr>
          <w:rFonts w:ascii="ALFABET98" w:hAnsi="ALFABET98"/>
          <w:color w:val="A6A6A6" w:themeColor="background1" w:themeShade="A6"/>
          <w:sz w:val="72"/>
          <w:szCs w:val="72"/>
        </w:rPr>
        <w:t>l</w:t>
      </w:r>
      <w:r w:rsidR="00EB79AF"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642" style="position:absolute;margin-left:-16.1pt;margin-top:9.4pt;width:521.25pt;height:36.85pt;z-index:-251011072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4LHRjhYEAADxDwAADgAAAAAAAAAAAAAAAAAuAgAAZHJzL2Uyb0RvYy54bWxQSwECLQAUAAYA&#10;CAAAACEAWCsPaOAAAAAKAQAADwAAAAAAAAAAAAAAAABwBgAAZHJzL2Rvd25yZXYueG1sUEsFBgAA&#10;AAAEAAQA8wAAAH0HAAAAAA==&#10;">
            <v:group id="Group 33" o:spid="_x0000_s364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Cku3/xgAAAN0A&#10;AAAPAAAAAAAAAAAAAAAAAKoCAABkcnMvZG93bnJldi54bWxQSwUGAAAAAAQABAD6AAAAnQMAAAAA&#10;">
              <v:rect id="Rectangle 34" o:spid="_x0000_s364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w4j3sYA&#10;AADdAAAADwAAAGRycy9kb3ducmV2LnhtbESPQWvCQBSE70L/w/IKvelGq6FEV6ltLV5rI6G3R/aZ&#10;Dc2+Ddmtif/eLQgeh5n5hlltBtuIM3W+dqxgOklAEJdO11wpyL934xcQPiBrbByTggt52KwfRivM&#10;tOv5i86HUIkIYZ+hAhNCm0npS0MW/cS1xNE7uc5iiLKrpO6wj3DbyFmSpNJizXHBYEtvhsrfw59V&#10;8FwVH6bI331up0X6ebwct/3PTqmnx+F1CSLQEO7hW3uvFaTzxQL+38QnIN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w4j3sYAAADdAAAADwAAAAAAAAAAAAAAAACYAgAAZHJz&#10;L2Rvd25yZXYueG1sUEsFBgAAAAAEAAQA9QAAAIsDAAAAAA==&#10;" strokecolor="#2f5496 [2408]" strokeweight="1.5pt">
                <v:fill opacity="0"/>
              </v:rect>
              <v:rect id="Rectangle 35" o:spid="_x0000_s364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ZJAcMA&#10;AADdAAAADwAAAGRycy9kb3ducmV2LnhtbESPT4vCMBTE78J+h/AWvGlasUWrURYX/xzVXe+P5m1b&#10;bF5qk9X67Y0geBxm5jfMfNmZWlypdZVlBfEwAkGcW11xoeD3Zz2YgHAeWWNtmRTcycFy8dGbY6bt&#10;jQ90PfpCBAi7DBWU3jeZlC4vyaAb2oY4eH+2NeiDbAupW7wFuKnlKIpSabDisFBiQ6uS8vPx3yg4&#10;Jd8Nb6XhfbweT5PTeXNZxUap/mf3NQPhqfPv8Ku90wrScZLC8014AnL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KZJA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64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PQWTMcAAADdAAAADwAAAGRycy9kb3ducmV2LnhtbESPT2vCQBTE74LfYXmCN7OptFaiqzSF&#10;gil48A+Ct0f2mcRm38bsqvHbdwtCj8PM/IaZLztTixu1rrKs4CWKQRDnVldcKNjvvkZTEM4ja6wt&#10;k4IHOVgu+r05JtreeUO3rS9EgLBLUEHpfZNI6fKSDLrINsTBO9nWoA+yLaRu8R7gppbjOJ5IgxWH&#10;hRIb+iwp/9lejYL08X1YW59dVqfj+ZKl6TjDs1FqOOg+ZiA8df4//GyvtILJ69s7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M9BZMxwAAAN0AAAAPAAAAAAAA&#10;AAAAAAAAAKECAABkcnMvZG93bnJldi54bWxQSwUGAAAAAAQABAD5AAAAlQMAAAAA&#10;" strokecolor="#2f5496 [2408]" strokeweight="1.5pt"/>
            <v:shape id="AutoShape 37" o:spid="_x0000_s364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WuCPsQAAADdAAAADwAAAGRycy9kb3ducmV2LnhtbERPTWvCQBC9F/wPywi91Y2hFYmuoREK&#10;ptCDWgrehuyYxGZnY3abxH/fPQgeH+97nY6mET11rrasYD6LQBAXVtdcKvg+frwsQTiPrLGxTApu&#10;5CDdTJ7WmGg78J76gy9FCGGXoILK+zaR0hUVGXQz2xIH7mw7gz7ArpS6wyGEm0bGUbSQBmsODRW2&#10;tK2o+D38GQXZ7fPny/r8ujufLtc8y+IcL0ap5+n4vgLhafQP8d290woWr29hbngTnoDc/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9a4I+xAAAAN0AAAAPAAAAAAAAAAAA&#10;AAAAAKECAABkcnMvZG93bnJldi54bWxQSwUGAAAAAAQABAD5AAAAkgMAAAAA&#10;" strokecolor="#2f5496 [2408]" strokeweight="1.5pt"/>
          </v:group>
        </w:pict>
      </w:r>
      <w:r w:rsidR="00EB79AF"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     </w:t>
      </w:r>
    </w:p>
    <w:p w:rsidR="00EB79AF" w:rsidRPr="007875D2" w:rsidRDefault="00BD3DCE" w:rsidP="00EB79AF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636" style="position:absolute;margin-left:-16.1pt;margin-top:9.4pt;width:521.25pt;height:36.85pt;z-index:-25101004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aj0WJhMEAADxDwAADgAAAAAAAAAAAAAAAAAuAgAAZHJzL2Uyb0RvYy54bWxQSwECLQAUAAYACAAA&#10;ACEAWCsPaOAAAAAKAQAADwAAAAAAAAAAAAAAAABtBgAAZHJzL2Rvd25yZXYueG1sUEsFBgAAAAAE&#10;AAQA8wAAAHoHAAAAAA==&#10;">
            <v:group id="Group 33" o:spid="_x0000_s363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zxSFBwwAAAN0AAAAP&#10;AAAAAAAAAAAAAAAAAKoCAABkcnMvZG93bnJldi54bWxQSwUGAAAAAAQABAD6AAAAmgMAAAAA&#10;">
              <v:rect id="Rectangle 34" o:spid="_x0000_s364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nvYMUA&#10;AADdAAAADwAAAGRycy9kb3ducmV2LnhtbESPT2vCQBTE74V+h+UVequbtBIkukr/WbxWI8HbI/vM&#10;BrNvQ3Zr4rd3hYLHYWZ+wyxWo23FmXrfOFaQThIQxJXTDdcKit36ZQbCB2SNrWNScCEPq+XjwwJz&#10;7Qb+pfM21CJC2OeowITQ5VL6ypBFP3EdcfSOrrcYouxrqXscIty28jVJMmmx4bhgsKNPQ9Vp+2cV&#10;vNXltymLL1/YtMx+9pf9x3BYK/X8NL7PQQQawz38395oBdk0S+H2Jj4Bub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We9gxQAAAN0AAAAPAAAAAAAAAAAAAAAAAJgCAABkcnMv&#10;ZG93bnJldi54bWxQSwUGAAAAAAQABAD1AAAAigMAAAAA&#10;" strokecolor="#2f5496 [2408]" strokeweight="1.5pt">
                <v:fill opacity="0"/>
              </v:rect>
              <v:rect id="Rectangle 35" o:spid="_x0000_s364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GFv8QA&#10;AADdAAAADwAAAGRycy9kb3ducmV2LnhtbESPQWvCQBSE7wX/w/IEb3UTicFGVymW2B6r1vsj+0yC&#10;2bdpdpuk/74rCD0OM/MNs9mNphE9da62rCCeRyCIC6trLhV8nfPnFQjnkTU2lknBLznYbSdPG8y0&#10;HfhI/cmXIkDYZaig8r7NpHRFRQbd3LbEwbvazqAPsiul7nAIcNPIRRSl0mDNYaHClvYVFbfTj1Fw&#10;Wb61/C4Nf8Z58rK83A7f+9goNZuOr2sQnkb/H360P7SCNEkXcH8TnoDc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nxhb/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363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aPa8scAAADdAAAADwAAAGRycy9kb3ducmV2LnhtbESPT2vCQBTE7wW/w/KE3uqmtoQS3Ugj&#10;CKbgQVsEb4/sM3/Mvo3ZrcZv3xWEHoeZ+Q0zXwymFRfqXW1ZweskAkFcWF1zqeDne/XyAcJ5ZI2t&#10;ZVJwIweLdPQ0x0TbK2/psvOlCBB2CSqovO8SKV1RkUE3sR1x8I62N+iD7Eupe7wGuGnlNIpiabDm&#10;sFBhR8uKitPu1yjIbl/7jfX5eX08NOc8y6Y5Nkap5/HwOQPhafD/4Ud7rRXE7/Eb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9o9ryxwAAAN0AAAAPAAAAAAAA&#10;AAAAAAAAAKECAABkcnMvZG93bnJldi54bWxQSwUGAAAAAAQABAD5AAAAlQMAAAAA&#10;" strokecolor="#2f5496 [2408]" strokeweight="1.5pt"/>
            <v:shape id="AutoShape 37" o:spid="_x0000_s363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kpChsUAAADdAAAADwAAAGRycy9kb3ducmV2LnhtbESPQYvCMBSE74L/ITzB25quSFm6RtkK&#10;ghU8rIrg7dE827rNS22i1n+/EQSPw8x8w0znnanFjVpXWVbwOYpAEOdWV1wo2O+WH18gnEfWWFsm&#10;BQ9yMJ/1e1NMtL3zL922vhABwi5BBaX3TSKly0sy6Ea2IQ7eybYGfZBtIXWL9wA3tRxHUSwNVhwW&#10;SmxoUVL+t70aBeljfdhYn11Wp+P5kqXpOMOzUWo46H6+QXjq/Dv8aq+0gngST+D5JjwBOfs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kpChsUAAADdAAAADwAAAAAAAAAA&#10;AAAAAAChAgAAZHJzL2Rvd25yZXYueG1sUEsFBgAAAAAEAAQA+QAAAJMDAAAAAA==&#10;" strokecolor="#2f5496 [2408]" strokeweight="1.5pt"/>
          </v:group>
        </w:pict>
      </w:r>
      <w:r w:rsidR="00EB79AF"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l          </w:t>
      </w:r>
    </w:p>
    <w:p w:rsidR="00EB79AF" w:rsidRPr="007875D2" w:rsidRDefault="00EB79AF" w:rsidP="00EB79AF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8140CA">
        <w:rPr>
          <w:rFonts w:ascii="ALFABET98" w:hAnsi="ALFABET98"/>
          <w:sz w:val="36"/>
          <w:szCs w:val="36"/>
        </w:rPr>
        <w:t xml:space="preserve"> </w:t>
      </w:r>
      <w:r>
        <w:rPr>
          <w:rFonts w:ascii="ALFABET98" w:hAnsi="ALFABET98"/>
          <w:sz w:val="36"/>
          <w:szCs w:val="36"/>
        </w:rPr>
        <w:t xml:space="preserve"> </w:t>
      </w:r>
      <w:r w:rsidR="00BD3DCE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630" style="position:absolute;margin-left:-16.1pt;margin-top:9.4pt;width:521.25pt;height:36.85pt;z-index:-251009024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Jb2u+kXBAAA8Q8AAA4AAAAAAAAAAAAAAAAALgIAAGRycy9lMm9Eb2MueG1sUEsBAi0AFAAG&#10;AAgAAAAhAFgrD2jgAAAACgEAAA8AAAAAAAAAAAAAAAAAcQYAAGRycy9kb3ducmV2LnhtbFBLBQYA&#10;AAAABAAEAPMAAAB+BwAAAAA=&#10;">
            <v:group id="Group 33" o:spid="_x0000_s363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TYByuxgAAAN0A&#10;AAAPAAAAAAAAAAAAAAAAAKoCAABkcnMvZG93bnJldi54bWxQSwUGAAAAAAQABAD6AAAAnQMAAAAA&#10;">
              <v:rect id="Rectangle 34" o:spid="_x0000_s363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zSj8YA&#10;AADdAAAADwAAAGRycy9kb3ducmV2LnhtbESPQWvCQBSE7wX/w/IEb3VjlVRSV9GqpddqJPT2yL5m&#10;Q7NvQ3Y18d93C4Ueh5n5hlltBtuIG3W+dqxgNk1AEJdO11wpyM/HxyUIH5A1No5JwZ08bNajhxVm&#10;2vX8QbdTqESEsM9QgQmhzaT0pSGLfupa4uh9uc5iiLKrpO6wj3DbyKckSaXFmuOCwZZeDZXfp6tV&#10;MK+Kgynyvc/trEjfLvfLrv88KjUZD9sXEIGG8B/+a79rBekifYbfN/EJyP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vzSj8YAAADdAAAADwAAAAAAAAAAAAAAAACYAgAAZHJz&#10;L2Rvd25yZXYueG1sUEsFBgAAAAAEAAQA9QAAAIsDAAAAAA==&#10;" strokecolor="#2f5496 [2408]" strokeweight="1.5pt">
                <v:fill opacity="0"/>
              </v:rect>
              <v:rect id="Rectangle 35" o:spid="_x0000_s363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myVb8A&#10;AADdAAAADwAAAGRycy9kb3ducmV2LnhtbERPy4rCMBTdC/MP4Q6407SiRTtGEcXH0uf+0txpi81N&#10;baLWvzcLweXhvKfz1lTiQY0rLSuI+xEI4szqknMF59O6NwbhPLLGyjIpeJGD+eynM8VU2ycf6HH0&#10;uQgh7FJUUHhfp1K6rCCDrm9r4sD928agD7DJpW7wGcJNJQdRlEiDJYeGAmtaFpRdj3ej4DJa1byV&#10;hvfxejgZXa6b2zI2SnV/28UfCE+t/4o/7p1WkAyTMDe8CU9Azt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YGbJV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363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EvtGMcAAADdAAAADwAAAGRycy9kb3ducmV2LnhtbESPT2vCQBTE7wW/w/KE3uqmUoKNbqQR&#10;BFPoQVsEb4/sM3/Mvo3ZrcZv3xWEHoeZ+Q2zWA6mFRfqXW1ZweskAkFcWF1zqeDne/0yA+E8ssbW&#10;Mim4kYNlOnpaYKLtlbd02flSBAi7BBVU3neJlK6oyKCb2I44eEfbG/RB9qXUPV4D3LRyGkWxNFhz&#10;WKiwo1VFxWn3axRkt8/9l/X5eXM8NOc8y6Y5Nkap5/HwMQfhafD/4Ud7oxXEb/E7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cS+0YxwAAAN0AAAAPAAAAAAAA&#10;AAAAAAAAAKECAABkcnMvZG93bnJldi54bWxQSwUGAAAAAAQABAD5AAAAlQMAAAAA&#10;" strokecolor="#2f5496 [2408]" strokeweight="1.5pt"/>
            <v:shape id="AutoShape 37" o:spid="_x0000_s363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KjSWMIAAADdAAAADwAAAGRycy9kb3ducmV2LnhtbERPTYvCMBC9L/gfwgje1lRZXKlGscKC&#10;FTysiuBtaMa22kxqE7X+e3MQPD7e93TemkrcqXGlZQWDfgSCOLO65FzBfvf3PQbhPLLGyjIpeJKD&#10;+azzNcVY2wf/033rcxFC2MWooPC+jqV0WUEGXd/WxIE72cagD7DJpW7wEcJNJYdRNJIGSw4NBda0&#10;LCi7bG9GQfJcHzbWp9fV6Xi+pkkyTPFslOp128UEhKfWf8Rv90orGP38hv3hTXgCcvY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KjSWMIAAADdAAAADwAAAAAAAAAAAAAA&#10;AAChAgAAZHJzL2Rvd25yZXYueG1sUEsFBgAAAAAEAAQA+QAAAJADAAAAAA==&#10;" strokecolor="#2f5496 [2408]" strokeweight="1.5pt"/>
          </v:group>
        </w:pict>
      </w:r>
      <w:r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l          </w:t>
      </w:r>
    </w:p>
    <w:p w:rsidR="00EB79AF" w:rsidRDefault="00EB79AF" w:rsidP="00EB79AF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t xml:space="preserve">   </w:t>
      </w:r>
      <w:r w:rsidR="00612758">
        <w:rPr>
          <w:rFonts w:ascii="ALFABET98" w:hAnsi="ALFABET98"/>
          <w:sz w:val="36"/>
          <w:szCs w:val="36"/>
        </w:rPr>
        <w:t xml:space="preserve">                              24</w:t>
      </w:r>
    </w:p>
    <w:p w:rsidR="00EB79AF" w:rsidRDefault="00EB79AF" w:rsidP="00EB79AF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lastRenderedPageBreak/>
        <w:t>Sayın velim, yukarıdaki şeklin üzerinden çizip,dolduralım.</w:t>
      </w:r>
    </w:p>
    <w:p w:rsidR="00EB79AF" w:rsidRPr="007875D2" w:rsidRDefault="00EB79AF" w:rsidP="00EB79AF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8140CA">
        <w:rPr>
          <w:rFonts w:ascii="ALFABET98" w:hAnsi="ALFABET98"/>
          <w:sz w:val="36"/>
          <w:szCs w:val="36"/>
        </w:rPr>
        <w:t xml:space="preserve">     </w:t>
      </w:r>
      <w:r w:rsidR="00BD3DCE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624" style="position:absolute;margin-left:-16.1pt;margin-top:9.4pt;width:521.25pt;height:36.85pt;z-index:-251006976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4&#10;VoqFEgQAAPEPAAAOAAAAAAAAAAAAAAAAAC4CAABkcnMvZTJvRG9jLnhtbFBLAQItABQABgAIAAAA&#10;IQBYKw9o4AAAAAoBAAAPAAAAAAAAAAAAAAAAAGwGAABkcnMvZG93bnJldi54bWxQSwUGAAAAAAQA&#10;BADzAAAAeQcAAAAA&#10;">
            <v:group id="Group 33" o:spid="_x0000_s362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qYKMcMcAAADd&#10;AAAADwAAAAAAAAAAAAAAAACqAgAAZHJzL2Rvd25yZXYueG1sUEsFBgAAAAAEAAQA+gAAAJ4DAAAA&#10;AA==&#10;">
              <v:rect id="Rectangle 34" o:spid="_x0000_s362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5CUcUA&#10;AADdAAAADwAAAGRycy9kb3ducmV2LnhtbESPS2vDMBCE74X+B7GF3ho5D9ziRAnNk16TOpjeFmtj&#10;mVorY6mx8++jQqHHYWa+YRarwTbiSp2vHSsYjxIQxKXTNVcK8s/9yxsIH5A1No5JwY08rJaPDwvM&#10;tOv5SNdTqESEsM9QgQmhzaT0pSGLfuRa4uhdXGcxRNlVUnfYR7ht5CRJUmmx5rhgsKWNofL79GMV&#10;TKtiZ4p863M7LtLD+XZe9197pZ6fhvc5iEBD+A//tT+0gnT2OoXfN/EJyO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HkJRxQAAAN0AAAAPAAAAAAAAAAAAAAAAAJgCAABkcnMv&#10;ZG93bnJldi54bWxQSwUGAAAAAAQABAD1AAAAigMAAAAA&#10;" strokecolor="#2f5496 [2408]" strokeweight="1.5pt">
                <v:fill opacity="0"/>
              </v:rect>
              <v:rect id="Rectangle 35" o:spid="_x0000_s362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0ujcMA&#10;AADdAAAADwAAAGRycy9kb3ducmV2LnhtbESPT4vCMBTE74LfITxhb5pWqrt2jSKKf46uq/dH87Yt&#10;Ni+1yWr99kYQPA4z8xtmOm9NJa7UuNKygngQgSDOrC45V3D8Xfe/QDiPrLGyTAru5GA+63ammGp7&#10;4x+6HnwuAoRdigoK7+tUSpcVZNANbE0cvD/bGPRBNrnUDd4C3FRyGEVjabDksFBgTcuCsvPh3yg4&#10;jVY1b6XhfbxOJqPTeXNZxkapj167+AbhqfXv8Ku90wrGyWcCzzfhCcj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I0uj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62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N9xwMcAAADdAAAADwAAAGRycy9kb3ducmV2LnhtbESPT2vCQBTE74LfYXmCN7OptFaiqzSF&#10;gil48A+Ct0f2mcRm38bsqvHbdwtCj8PM/IaZLztTixu1rrKs4CWKQRDnVldcKNjvvkZTEM4ja6wt&#10;k4IHOVgu+r05JtreeUO3rS9EgLBLUEHpfZNI6fKSDLrINsTBO9nWoA+yLaRu8R7gppbjOJ5IgxWH&#10;hRIb+iwp/9lejYL08X1YW59dVqfj+ZKl6TjDs1FqOOg+ZiA8df4//GyvtILJ6/sb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Y33HAxwAAAN0AAAAPAAAAAAAA&#10;AAAAAAAAAKECAABkcnMvZG93bnJldi54bWxQSwUGAAAAAAQABAD5AAAAlQMAAAAA&#10;" strokecolor="#2f5496 [2408]" strokeweight="1.5pt"/>
            <v:shape id="AutoShape 37" o:spid="_x0000_s362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A3vt8cAAADdAAAADwAAAGRycy9kb3ducmV2LnhtbESPT2vCQBTE7wW/w/KE3uqmUmKJbqQR&#10;BFPoQVsEb4/sM3/Mvo3ZrcZv3xWEHoeZ+Q2zWA6mFRfqXW1ZweskAkFcWF1zqeDne/3yDsJ5ZI2t&#10;ZVJwIwfLdPS0wETbK2/psvOlCBB2CSqovO8SKV1RkUE3sR1x8I62N+iD7Eupe7wGuGnlNIpiabDm&#10;sFBhR6uKitPu1yjIbp/7L+vz8+Z4aM55lk1zbIxSz+PhYw7C0+D/w4/2RiuI32Yx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oDe+3xwAAAN0AAAAPAAAAAAAA&#10;AAAAAAAAAKECAABkcnMvZG93bnJldi54bWxQSwUGAAAAAAQABAD5AAAAlQMAAAAA&#10;" strokecolor="#2f5496 [2408]" strokeweight="1.5pt"/>
          </v:group>
        </w:pict>
      </w:r>
      <w:r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l     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l     l     l     l     l     </w:t>
      </w:r>
      <w:r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     </w:t>
      </w:r>
    </w:p>
    <w:p w:rsidR="00EB79AF" w:rsidRPr="007875D2" w:rsidRDefault="00BD3DCE" w:rsidP="00EB79AF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618" style="position:absolute;margin-left:-16.1pt;margin-top:9.4pt;width:521.25pt;height:36.85pt;z-index:-25100595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h5rAFg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foeawBYEAADxDwAADgAAAAAAAAAAAAAAAAAuAgAAZHJzL2Uyb0RvYy54bWxQSwECLQAUAAYA&#10;CAAAACEAWCsPaOAAAAAKAQAADwAAAAAAAAAAAAAAAABwBgAAZHJzL2Rvd25yZXYueG1sUEsFBgAA&#10;AAAEAAQA8wAAAH0HAAAAAA==&#10;">
            <v:group id="Group 33" o:spid="_x0000_s362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Gq7msQAAADdAAAA&#10;DwAAAAAAAAAAAAAAAACqAgAAZHJzL2Rvd25yZXYueG1sUEsFBgAAAAAEAAQA+gAAAJsDAAAAAA==&#10;">
              <v:rect id="Rectangle 34" o:spid="_x0000_s362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Z1u8YA&#10;AADdAAAADwAAAGRycy9kb3ducmV2LnhtbESPQWvCQBSE74X+h+UVvNWNtcSaukprq3jVRoK3R/Y1&#10;G5p9G7Krif++KxR6HGbmG2axGmwjLtT52rGCyTgBQVw6XXOlIP/aPL6A8AFZY+OYFFzJw2p5f7fA&#10;TLue93Q5hEpECPsMFZgQ2kxKXxqy6MeuJY7et+sshii7SuoO+wi3jXxKklRarDkuGGxpbaj8OZyt&#10;gmlVfJoi//C5nRTp9ng9vvenjVKjh+HtFUSgIfyH/9o7rSB9ns3h9iY+Abn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fZ1u8YAAADdAAAADwAAAAAAAAAAAAAAAACYAgAAZHJz&#10;L2Rvd25yZXYueG1sUEsFBgAAAAAEAAQA9QAAAIsDAAAAAA==&#10;" strokecolor="#2f5496 [2408]" strokeweight="1.5pt">
                <v:fill opacity="0"/>
              </v:rect>
              <v:rect id="Rectangle 35" o:spid="_x0000_s362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NYqcEA&#10;AADdAAAADwAAAGRycy9kb3ducmV2LnhtbERPyW7CMBC9I/UfrKnUGzhBBNEQgxAI2iNLcx/FQxIR&#10;j0PskvD39aESx6e3Z+vBNOJBnastK4gnEQjiwuqaSwU/l/14AcJ5ZI2NZVLwJAfr1dsow1Tbnk/0&#10;OPtShBB2KSqovG9TKV1RkUE3sS1x4K62M+gD7EqpO+xDuGnkNIrm0mDNoaHClrYVFbfzr1GQJ7uW&#10;v6ThY7yffSb57XDfxkapj/dhswThafAv8b/7WyuYzxZhf3gTnoBc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ZjWKn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362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jEH5MYAAADdAAAADwAAAGRycy9kb3ducmV2LnhtbESPT4vCMBTE74LfITzBm02VRaRrlK0g&#10;WGEP/kHY26N5tnWbl9pktX77jSB4HGbmN8x82Zla3Kh1lWUF4ygGQZxbXXGh4HhYj2YgnEfWWFsm&#10;BQ9ysFz0e3NMtL3zjm57X4gAYZeggtL7JpHS5SUZdJFtiIN3tq1BH2RbSN3iPcBNLSdxPJUGKw4L&#10;JTa0Kin/3f8ZBelje/q2Prtuzj+Xa5amkwwvRqnhoPv6BOGp8+/wq73RCqYfszE834QnIBf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IxB+TGAAAA3QAAAA8AAAAAAAAA&#10;AAAAAAAAoQIAAGRycy9kb3ducmV2LnhtbFBLBQYAAAAABAAEAPkAAACUAwAAAAA=&#10;" strokecolor="#2f5496 [2408]" strokeweight="1.5pt"/>
            <v:shape id="AutoShape 37" o:spid="_x0000_s361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uOZk8cAAADdAAAADwAAAGRycy9kb3ducmV2LnhtbESPQWvCQBSE74X+h+UVems2BhGJWcUU&#10;CqbgobYUentkn9lo9m3Mrhr/vVso9DjMzDdMsRptJy40+NaxgkmSgiCunW65UfD1+fYyB+EDssbO&#10;MSm4kYfV8vGhwFy7K3/QZRcaESHsc1RgQuhzKX1tyKJPXE8cvb0bLIYoh0bqAa8RbjuZpelMWmw5&#10;Lhjs6dVQfdydrYLy9v69daE6bfY/h1NVllmFB6vU89O4XoAINIb/8F97oxXMpvMMft/EJyCX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i45mTxwAAAN0AAAAPAAAAAAAA&#10;AAAAAAAAAKECAABkcnMvZG93bnJldi54bWxQSwUGAAAAAAQABAD5AAAAlQMAAAAA&#10;" strokecolor="#2f5496 [2408]" strokeweight="1.5pt"/>
          </v:group>
        </w:pict>
      </w:r>
      <w:r w:rsidR="00EB79AF"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l     l     l     l     l     </w:t>
      </w:r>
    </w:p>
    <w:p w:rsidR="00EB79AF" w:rsidRPr="007875D2" w:rsidRDefault="00BD3DCE" w:rsidP="00EB79AF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612" style="position:absolute;margin-left:-16.1pt;margin-top:9.4pt;width:521.25pt;height:36.85pt;z-index:-25100492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JaR+SBYEAADxDwAADgAAAAAAAAAAAAAAAAAuAgAAZHJzL2Uyb0RvYy54bWxQSwECLQAUAAYA&#10;CAAAACEAWCsPaOAAAAAKAQAADwAAAAAAAAAAAAAAAABwBgAAZHJzL2Rvd25yZXYueG1sUEsFBgAA&#10;AAAEAAQA8wAAAH0HAAAAAA==&#10;">
            <v:group id="Group 33" o:spid="_x0000_s361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88sG4xgAAAN0A&#10;AAAPAAAAAAAAAAAAAAAAAKoCAABkcnMvZG93bnJldi54bWxQSwUGAAAAAAQABAD6AAAAnQMAAAAA&#10;">
              <v:rect id="Rectangle 34" o:spid="_x0000_s361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4PmcYA&#10;AADdAAAADwAAAGRycy9kb3ducmV2LnhtbESPT2vCQBTE74V+h+UVeqsbqw2Sukpb/+C1NhJ6e2Sf&#10;2WD2bchuTfz2rlDwOMzMb5j5crCNOFPna8cKxqMEBHHpdM2Vgvxn8zID4QOyxsYxKbiQh+Xi8WGO&#10;mXY9f9N5HyoRIewzVGBCaDMpfWnIoh+5ljh6R9dZDFF2ldQd9hFuG/maJKm0WHNcMNjSl6HytP+z&#10;CiZVsTZFvvK5HRfp9nA5fPa/G6Wen4aPdxCBhnAP/7d3WkE6nb3B7U18AnJx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W4PmcYAAADdAAAADwAAAAAAAAAAAAAAAACYAgAAZHJz&#10;L2Rvd25yZXYueG1sUEsFBgAAAAAEAAQA9QAAAIsDAAAAAA==&#10;" strokecolor="#2f5496 [2408]" strokeweight="1.5pt">
                <v:fill opacity="0"/>
              </v:rect>
              <v:rect id="Rectangle 35" o:spid="_x0000_s361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ZlRsMA&#10;AADdAAAADwAAAGRycy9kb3ducmV2LnhtbESPQYvCMBSE74L/ITzBm6YVLW41yqKoe3S76/3RPNti&#10;89JtotZ/bxYEj8PMfMMs152pxY1aV1lWEI8jEMS51RUXCn5/dqM5COeRNdaWScGDHKxX/d4SU23v&#10;/E23zBciQNilqKD0vkmldHlJBt3YNsTBO9vWoA+yLaRu8R7gppaTKEqkwYrDQokNbUrKL9nVKDjN&#10;tg0fpOFjvJt+zE6X/d8mNkoNB93nAoSnzr/Dr/aXVpBM5wn8vwlPQK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sZlR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61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pQ6C8cAAADdAAAADwAAAGRycy9kb3ducmV2LnhtbESPQWvCQBSE7wX/w/KE3urGUKykrsEI&#10;gin0oC2F3h7ZZxKbfRuz2yT++65Q8DjMzDfMKh1NI3rqXG1ZwXwWgSAurK65VPD5sXtagnAeWWNj&#10;mRRcyUG6njysMNF24AP1R1+KAGGXoILK+zaR0hUVGXQz2xIH72Q7gz7IrpS6wyHATSPjKFpIgzWH&#10;hQpb2lZU/Bx/jYLs+vb1bn1+2Z++z5c8y+Icz0apx+m4eQXhafT38H97rxUsnpcv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ylDoLxwAAAN0AAAAPAAAAAAAA&#10;AAAAAAAAAKECAABkcnMvZG93bnJldi54bWxQSwUGAAAAAAQABAD5AAAAlQMAAAAA&#10;" strokecolor="#2f5496 [2408]" strokeweight="1.5pt"/>
            <v:shape id="AutoShape 37" o:spid="_x0000_s361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wuuecMAAADdAAAADwAAAGRycy9kb3ducmV2LnhtbERPy2rCQBTdC/2H4Rbc6aRBRFLHYAqF&#10;RHBRFaG7S+aah5k7MTPV+PedRaHLw3mv09F04k6DaywreJtHIIhLqxuuFJyOn7MVCOeRNXaWScGT&#10;HKSbl8kaE20f/EX3g69ECGGXoILa+z6R0pU1GXRz2xMH7mIHgz7AoZJ6wEcIN52Mo2gpDTYcGmrs&#10;6aOm8nr4MQqy5+68t7645Zfv9lZkWVxga5Savo7bdxCeRv8v/nPnWsFysQpzw5vwBOTm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MLrnnDAAAA3QAAAA8AAAAAAAAAAAAA&#10;AAAAoQIAAGRycy9kb3ducmV2LnhtbFBLBQYAAAAABAAEAPkAAACRAwAAAAA=&#10;" strokecolor="#2f5496 [2408]" strokeweight="1.5pt"/>
          </v:group>
        </w:pict>
      </w:r>
      <w:r w:rsidR="00EB79AF"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l     l     l  </w:t>
      </w:r>
      <w:r w:rsidR="00EB79AF">
        <w:rPr>
          <w:rFonts w:ascii="ALFABET98" w:hAnsi="ALFABET98"/>
          <w:color w:val="A6A6A6" w:themeColor="background1" w:themeShade="A6"/>
          <w:sz w:val="72"/>
          <w:szCs w:val="72"/>
        </w:rPr>
        <w:t xml:space="preserve">   l</w:t>
      </w:r>
      <w:r w:rsidR="00EB79AF"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   </w:t>
      </w:r>
    </w:p>
    <w:p w:rsidR="00EB79AF" w:rsidRPr="007875D2" w:rsidRDefault="00BD3DCE" w:rsidP="00EB79AF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606" style="position:absolute;margin-left:-16.1pt;margin-top:9.4pt;width:521.25pt;height:36.85pt;z-index:-25100390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NshE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p&#10;wNshEgQAAPEPAAAOAAAAAAAAAAAAAAAAAC4CAABkcnMvZTJvRG9jLnhtbFBLAQItABQABgAIAAAA&#10;IQBYKw9o4AAAAAoBAAAPAAAAAAAAAAAAAAAAAGwGAABkcnMvZG93bnJldi54bWxQSwUGAAAAAAQA&#10;BADzAAAAeQcAAAAA&#10;">
            <v:group id="Group 33" o:spid="_x0000_s360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hBRZsQAAADdAAAA&#10;DwAAAAAAAAAAAAAAAACqAgAAZHJzL2Rvd25yZXYueG1sUEsFBgAAAAAEAAQA+gAAAJsDAAAAAA==&#10;">
              <v:rect id="Rectangle 34" o:spid="_x0000_s361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4yfR8YA&#10;AADdAAAADwAAAGRycy9kb3ducmV2LnhtbESPzWrDMBCE74W+g9hCb43sJpjWiRLa5odcmzqY3BZr&#10;a5laK2OpsfP2UaDQ4zAz3zCL1WhbcabeN44VpJMEBHHldMO1guJr+/QCwgdkja1jUnAhD6vl/d0C&#10;c+0G/qTzIdQiQtjnqMCE0OVS+sqQRT9xHXH0vl1vMUTZ11L3OES4beVzkmTSYsNxwWBHH4aqn8Ov&#10;VTCty40pi7UvbFpmu+Pl+D6ctko9PoxvcxCBxvAf/mvvtYJs9prC7U18An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4yfR8YAAADdAAAADwAAAAAAAAAAAAAAAACYAgAAZHJz&#10;L2Rvd25yZXYueG1sUEsFBgAAAAAEAAQA9QAAAIsDAAAAAA==&#10;" strokecolor="#2f5496 [2408]" strokeweight="1.5pt">
                <v:fill opacity="0"/>
              </v:rect>
              <v:rect id="Rectangle 35" o:spid="_x0000_s361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T1mMMA&#10;AADdAAAADwAAAGRycy9kb3ducmV2LnhtbESPT4vCMBTE7wt+h/AEb2taUVlro4ii7nHXP/dH82xL&#10;m5faRK3ffiMIexxm5jdMuuxMLe7UutKygngYgSDOrC45V3A6bj+/QDiPrLG2TAqe5GC56H2kmGj7&#10;4F+6H3wuAoRdggoK75tESpcVZNANbUMcvIttDfog21zqFh8Bbmo5iqKpNFhyWCiwoXVBWXW4GQXn&#10;yabhvTT8E2/Hs8m52l3XsVFq0O9WcxCeOv8ffre/tYLpeDaC15vwBOTi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CT1m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60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Haq1ccAAADdAAAADwAAAGRycy9kb3ducmV2LnhtbESPT2vCQBTE74LfYXmCN7OpLVKjqzSF&#10;gil48A+Ct0f2mcRm38bsqvHbdwtCj8PM/IaZLztTixu1rrKs4CWKQRDnVldcKNjvvkbvIJxH1lhb&#10;JgUPcrBc9HtzTLS984ZuW1+IAGGXoILS+yaR0uUlGXSRbYiDd7KtQR9kW0jd4j3ATS3HcTyRBisO&#10;CyU29FlS/rO9GgXp4/uwtj67rE7H8yVL03GGZ6PUcNB9zEB46vx/+NleaQWTt+kr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IdqrVxwAAAN0AAAAPAAAAAAAA&#10;AAAAAAAAAKECAABkcnMvZG93bnJldi54bWxQSwUGAAAAAAQABAD5AAAAlQMAAAAA&#10;" strokecolor="#2f5496 [2408]" strokeweight="1.5pt"/>
            <v:shape id="AutoShape 37" o:spid="_x0000_s360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58yocUAAADdAAAADwAAAGRycy9kb3ducmV2LnhtbESPQYvCMBSE78L+h/AWvGm6IqLVKHZB&#10;sIKH1WXB26N5ttXmpTZR6783C4LHYWa+YWaL1lTiRo0rLSv46kcgiDOrS84V/O5XvTEI55E1VpZJ&#10;wYMcLOYfnRnG2t75h247n4sAYRejgsL7OpbSZQUZdH1bEwfvaBuDPsgml7rBe4CbSg6iaCQNlhwW&#10;Cqzpu6DsvLsaBclj87e1Pr2sj4fTJU2SQYono1T3s11OQXhq/Tv8aq+1gtFwMoT/N+EJyPkT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58yocUAAADdAAAADwAAAAAAAAAA&#10;AAAAAAChAgAAZHJzL2Rvd25yZXYueG1sUEsFBgAAAAAEAAQA+QAAAJMDAAAAAA==&#10;" strokecolor="#2f5496 [2408]" strokeweight="1.5pt"/>
          </v:group>
        </w:pict>
      </w:r>
      <w:r w:rsidR="00EB79AF"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l     l     l     </w:t>
      </w:r>
    </w:p>
    <w:p w:rsidR="00EB79AF" w:rsidRPr="007875D2" w:rsidRDefault="00BD3DCE" w:rsidP="00EB79AF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600" style="position:absolute;margin-left:-16.1pt;margin-top:9.4pt;width:521.25pt;height:36.85pt;z-index:-25100288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CNck6pFQQAAPEPAAAOAAAAAAAAAAAAAAAAAC4CAABkcnMvZTJvRG9jLnhtbFBLAQItABQABgAI&#10;AAAAIQBYKw9o4AAAAAoBAAAPAAAAAAAAAAAAAAAAAG8GAABkcnMvZG93bnJldi54bWxQSwUGAAAA&#10;AAQABADzAAAAfAcAAAAA&#10;">
            <v:group id="Group 33" o:spid="_x0000_s360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mtWyJxgAAAN0A&#10;AAAPAAAAAAAAAAAAAAAAAKoCAABkcnMvZG93bnJldi54bWxQSwUGAAAAAAQABAD6AAAAnQMAAAAA&#10;">
              <v:rect id="Rectangle 34" o:spid="_x0000_s360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miqMYA&#10;AADdAAAADwAAAGRycy9kb3ducmV2LnhtbESPQWvCQBSE74X+h+UVvNWNtcSaukprq3jVRoK3R/Y1&#10;G5p9G7Krif++KxR6HGbmG2axGmwjLtT52rGCyTgBQVw6XXOlIP/aPL6A8AFZY+OYFFzJw2p5f7fA&#10;TLue93Q5hEpECPsMFZgQ2kxKXxqy6MeuJY7et+sshii7SuoO+wi3jXxKklRarDkuGGxpbaj8OZyt&#10;gmlVfJoi//C5nRTp9ng9vvenjVKjh+HtFUSgIfyH/9o7rSB9ns/g9iY+Abn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ymiqMYAAADdAAAADwAAAAAAAAAAAAAAAACYAgAAZHJz&#10;L2Rvd25yZXYueG1sUEsFBgAAAAAEAAQA9QAAAIsDAAAAAA==&#10;" strokecolor="#2f5496 [2408]" strokeweight="1.5pt">
                <v:fill opacity="0"/>
              </v:rect>
              <v:rect id="Rectangle 35" o:spid="_x0000_s360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zCcsEA&#10;AADdAAAADwAAAGRycy9kb3ducmV2LnhtbERPPW/CMBDdkfofrKvUDZwggiDEIASCdgTa7Kf4SCLi&#10;c4hdEv59PVRifHrf2WYwjXhQ52rLCuJJBIK4sLrmUsHP92G8AOE8ssbGMil4koPN+m2UYaptz2d6&#10;XHwpQgi7FBVU3replK6oyKCb2JY4cFfbGfQBdqXUHfYh3DRyGkVzabDm0FBhS7uKitvl1yjIk33L&#10;n9LwKT7Mlkl+O953sVHq433YrkB4GvxL/O/+0grms2WYG96EJyDX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3MwnL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360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Z6dP8cAAADdAAAADwAAAGRycy9kb3ducmV2LnhtbESPQWvCQBSE7wX/w/KE3urGUKSmrsEI&#10;gin0oC2F3h7ZZxKbfRuz2yT++65Q8DjMzDfMKh1NI3rqXG1ZwXwWgSAurK65VPD5sXt6AeE8ssbG&#10;Mim4koN0PXlYYaLtwAfqj74UAcIuQQWV920ipSsqMuhmtiUO3sl2Bn2QXSl1h0OAm0bGUbSQBmsO&#10;CxW2tK2o+Dn+GgXZ9e3r3fr8sj99ny95lsU5no1Sj9Nx8wrC0+jv4f/2XitYPC+X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pnp0/xwAAAN0AAAAPAAAAAAAA&#10;AAAAAAAAAKECAABkcnMvZG93bnJldi54bWxQSwUGAAAAAAQABAD5AAAAlQMAAAAA&#10;" strokecolor="#2f5496 [2408]" strokeweight="1.5pt"/>
            <v:shape id="AutoShape 37" o:spid="_x0000_s360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k+uuMMAAADdAAAADwAAAGRycy9kb3ducmV2LnhtbERPy2rCQBTdC/2H4Rbc6aSCIqljaATB&#10;CF1UpdDdJXPNo5k7SWaM8e87i4LLw3lvktE0YqDeVZYVvM0jEMS51RUXCi7n/WwNwnlkjY1lUvAg&#10;B8n2ZbLBWNs7f9Fw8oUIIexiVFB638ZSurwkg25uW+LAXW1v0AfYF1L3eA/hppGLKFpJgxWHhhJb&#10;2pWU/55uRkH6OH5/Wp91h+tP3WVpusiwNkpNX8ePdxCeRv8U/7sPWsFqGYX94U14AnL7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ZPrrjDAAAA3QAAAA8AAAAAAAAAAAAA&#10;AAAAoQIAAGRycy9kb3ducmV2LnhtbFBLBQYAAAAABAAEAPkAAACRAwAAAAA=&#10;" strokecolor="#2f5496 [2408]" strokeweight="1.5pt"/>
          </v:group>
        </w:pict>
      </w:r>
      <w:r w:rsidR="00EB79AF"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l     l     </w:t>
      </w:r>
    </w:p>
    <w:p w:rsidR="00EB79AF" w:rsidRPr="007875D2" w:rsidRDefault="00BD3DCE" w:rsidP="00EB79AF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594" style="position:absolute;margin-left:-16.1pt;margin-top:9.4pt;width:521.25pt;height:36.85pt;z-index:-25100185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G&#10;QqA6EgQAAPEPAAAOAAAAAAAAAAAAAAAAAC4CAABkcnMvZTJvRG9jLnhtbFBLAQItABQABgAIAAAA&#10;IQBYKw9o4AAAAAoBAAAPAAAAAAAAAAAAAAAAAGwGAABkcnMvZG93bnJldi54bWxQSwUGAAAAAAQA&#10;BADzAAAAeQcAAAAA&#10;">
            <v:group id="Group 33" o:spid="_x0000_s359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h2XwkMcAAADd&#10;AAAADwAAAAAAAAAAAAAAAACqAgAAZHJzL2Rvd25yZXYueG1sUEsFBgAAAAAEAAQA+gAAAJ4DAAAA&#10;AA==&#10;">
              <v:rect id="Rectangle 34" o:spid="_x0000_s359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k+scUA&#10;AADdAAAADwAAAGRycy9kb3ducmV2LnhtbESPQWvCQBSE7wX/w/IEb3VjpUGiq9hWpdfaSPD2yD6z&#10;wezbkF1N/PfdQqHHYWa+YVabwTbiTp2vHSuYTRMQxKXTNVcK8u/98wKED8gaG8ek4EEeNuvR0woz&#10;7Xr+ovsxVCJC2GeowITQZlL60pBFP3UtcfQurrMYouwqqTvsI9w28iVJUmmx5rhgsKV3Q+X1eLMK&#10;5lWxM0X+4XM7K9LD6XF66897pSbjYbsEEWgI/+G/9qdWkL4mc/h9E5+AX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+T6xxQAAAN0AAAAPAAAAAAAAAAAAAAAAAJgCAABkcnMv&#10;ZG93bnJldi54bWxQSwUGAAAAAAQABAD1AAAAigMAAAAA&#10;" strokecolor="#2f5496 [2408]" strokeweight="1.5pt">
                <v:fill opacity="0"/>
              </v:rect>
              <v:rect id="Rectangle 35" o:spid="_x0000_s359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pSbcMA&#10;AADdAAAADwAAAGRycy9kb3ducmV2LnhtbESPQYvCMBSE74L/IbwFb5p2seJ2jSKKrketen80b9ti&#10;89Jtonb/vREEj8PMfMPMFp2pxY1aV1lWEI8iEMS51RUXCk7HzXAKwnlkjbVlUvBPDhbzfm+GqbZ3&#10;PtAt84UIEHYpKii9b1IpXV6SQTeyDXHwfm1r0AfZFlK3eA9wU8vPKJpIgxWHhRIbWpWUX7KrUXBO&#10;1g3/SMP7eDP+Ss6X7d8qNkoNPrrlNwhPnX+HX+2dVjBJojE834QnIO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mpSb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59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jgNIMcAAADdAAAADwAAAGRycy9kb3ducmV2LnhtbESPT2vCQBTE74V+h+UVeqsbBaXErGIE&#10;wRR6qC2Ct0f25Y9m38bs1iTfvisIPQ4z8xsmWQ+mETfqXG1ZwXQSgSDOra65VPDzvXt7B+E8ssbG&#10;MikYycF69fyUYKxtz190O/hSBAi7GBVU3rexlC6vyKCb2JY4eIXtDPogu1LqDvsAN42cRdFCGqw5&#10;LFTY0rai/HL4NQrS8eP4aX123Ren8zVL01mGZ6PU68uwWYLwNPj/8KO91woW82gO9zfhCcjV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2OA0gxwAAAN0AAAAPAAAAAAAA&#10;AAAAAAAAAKECAABkcnMvZG93bnJldi54bWxQSwUGAAAAAAQABAD5AAAAlQMAAAAA&#10;" strokecolor="#2f5496 [2408]" strokeweight="1.5pt"/>
            <v:shape id="AutoShape 37" o:spid="_x0000_s359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uqTV8cAAADdAAAADwAAAGRycy9kb3ducmV2LnhtbESPT2vCQBTE70K/w/IK3nRTwSCpqzSF&#10;QlLoQS2F3h7ZZxKbfRuz2/z59m6h4HGYmd8w2/1oGtFT52rLCp6WEQjiwuqaSwWfp7fFBoTzyBob&#10;y6RgIgf73cNsi4m2Ax+oP/pSBAi7BBVU3reJlK6oyKBb2pY4eGfbGfRBdqXUHQ4Bbhq5iqJYGqw5&#10;LFTY0mtFxc/x1yhIp/evD+vza3b+vlzzNF3leDFKzR/Hl2cQnkZ/D/+3M60gXkcx/L0JT0Dub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G6pNXxwAAAN0AAAAPAAAAAAAA&#10;AAAAAAAAAKECAABkcnMvZG93bnJldi54bWxQSwUGAAAAAAQABAD5AAAAlQMAAAAA&#10;" strokecolor="#2f5496 [2408]" strokeweight="1.5pt"/>
          </v:group>
        </w:pict>
      </w:r>
      <w:r w:rsidR="00EB79AF"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l     l     </w:t>
      </w:r>
    </w:p>
    <w:p w:rsidR="00EB79AF" w:rsidRPr="007875D2" w:rsidRDefault="00BD3DCE" w:rsidP="00EB79AF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588" style="position:absolute;margin-left:-16.1pt;margin-top:9.4pt;width:521.25pt;height:36.85pt;z-index:-25100083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6ziOFQ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DG6ziOFQQAAPEPAAAOAAAAAAAAAAAAAAAAAC4CAABkcnMvZTJvRG9jLnhtbFBLAQItABQABgAI&#10;AAAAIQBYKw9o4AAAAAoBAAAPAAAAAAAAAAAAAAAAAG8GAABkcnMvZG93bnJldi54bWxQSwUGAAAA&#10;AAQABADzAAAAfAcAAAAA&#10;">
            <v:group id="Group 33" o:spid="_x0000_s359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mjcd6wwAAAN0AAAAP&#10;AAAAAAAAAAAAAAAAAKoCAABkcnMvZG93bnJldi54bWxQSwUGAAAAAAQABAD6AAAAmgMAAAAA&#10;">
              <v:rect id="Rectangle 34" o:spid="_x0000_s359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EJW8YA&#10;AADdAAAADwAAAGRycy9kb3ducmV2LnhtbESPQWvCQBSE7wX/w/KE3urGSkONrqK1ll6rkeDtkX1m&#10;g9m3Ibs18d93C4Ueh5n5hlmuB9uIG3W+dqxgOklAEJdO11wpyI/7p1cQPiBrbByTgjt5WK9GD0vM&#10;tOv5i26HUIkIYZ+hAhNCm0npS0MW/cS1xNG7uM5iiLKrpO6wj3DbyOckSaXFmuOCwZbeDJXXw7dV&#10;MKuKd1PkO5/baZF+nO6nbX/eK/U4HjYLEIGG8B/+a39qBelLMoffN/EJyN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xEJW8YAAADdAAAADwAAAAAAAAAAAAAAAACYAgAAZHJz&#10;L2Rvd25yZXYueG1sUEsFBgAAAAAEAAQA9QAAAIsDAAAAAA==&#10;" strokecolor="#2f5496 [2408]" strokeweight="1.5pt">
                <v:fill opacity="0"/>
              </v:rect>
              <v:rect id="Rectangle 35" o:spid="_x0000_s359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jCs8AA&#10;AADdAAAADwAAAGRycy9kb3ducmV2LnhtbERPy4rCMBTdD/gP4QruxrSDlbGaiiiOLh0f+0tzbUub&#10;m04TtfP3ZiG4PJz3YtmbRtypc5VlBfE4AkGcW11xoeB82n5+g3AeWWNjmRT8k4NlNvhYYKrtg3/p&#10;fvSFCCHsUlRQet+mUrq8JINubFviwF1tZ9AH2BVSd/gI4aaRX1E0lQYrDg0ltrQuKa+PN6Pgkmxa&#10;3knDh3g7mSWX+udvHRulRsN+NQfhqfdv8cu91wqmSRz2hzfhCcjs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IjCs8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359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Nqd/sYAAADdAAAADwAAAGRycy9kb3ducmV2LnhtbESPT4vCMBTE78J+h/CEvWlaYUWqUeyC&#10;YAUP/mFhb4/m2Vabl9pErd/eLCx4HGbmN8xs0Zla3Kl1lWUF8TACQZxbXXGh4HhYDSYgnEfWWFsm&#10;BU9ysJh/9GaYaPvgHd33vhABwi5BBaX3TSKly0sy6Ia2IQ7eybYGfZBtIXWLjwA3tRxF0VgarDgs&#10;lNjQd0n5ZX8zCtLn5mdrfXZdn37P1yxNRxmejVKf/W45BeGp8+/wf3utFYy/4hj+3oQnIOc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zanf7GAAAA3QAAAA8AAAAAAAAA&#10;AAAAAAAAoQIAAGRycy9kb3ducmV2LnhtbFBLBQYAAAAABAAEAPkAAACUAwAAAAA=&#10;" strokecolor="#2f5496 [2408]" strokeweight="1.5pt"/>
            <v:shape id="AutoShape 37" o:spid="_x0000_s358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AgDiccAAADdAAAADwAAAGRycy9kb3ducmV2LnhtbESPT2vCQBTE7wW/w/IK3urGgFJS19AI&#10;BVPoobYI3h7ZZ/40+zZmtyb59l1B6HGYmd8wm3Q0rbhS72rLCpaLCARxYXXNpYLvr7enZxDOI2ts&#10;LZOCiRyk29nDBhNtB/6k68GXIkDYJaig8r5LpHRFRQbdwnbEwTvb3qAPsi+l7nEIcNPKOIrW0mDN&#10;YaHCjnYVFT+HX6Mgm96PH9bnl/351FzyLItzbIxS88fx9QWEp9H/h+/tvVawXi1juL0JT0Bu/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8CAOJxwAAAN0AAAAPAAAAAAAA&#10;AAAAAAAAAKECAABkcnMvZG93bnJldi54bWxQSwUGAAAAAAQABAD5AAAAlQMAAAAA&#10;" strokecolor="#2f5496 [2408]" strokeweight="1.5pt"/>
          </v:group>
        </w:pict>
      </w:r>
      <w:r w:rsidR="00EB79AF"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l          </w:t>
      </w:r>
    </w:p>
    <w:p w:rsidR="00EB79AF" w:rsidRPr="007875D2" w:rsidRDefault="00BD3DCE" w:rsidP="00EB79AF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582" style="position:absolute;margin-left:-16.1pt;margin-top:9.4pt;width:521.25pt;height:36.85pt;z-index:-25099980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nwZfUxYEAADxDwAADgAAAAAAAAAAAAAAAAAuAgAAZHJzL2Uyb0RvYy54bWxQSwECLQAUAAYA&#10;CAAAACEAWCsPaOAAAAAKAQAADwAAAAAAAAAAAAAAAABwBgAAZHJzL2Rvd25yZXYueG1sUEsFBgAA&#10;AAAEAAQA8wAAAH0HAAAAAA==&#10;">
            <v:group id="Group 33" o:spid="_x0000_s358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4hlboscAAADd&#10;AAAADwAAAAAAAAAAAAAAAACqAgAAZHJzL2Rvd25yZXYueG1sUEsFBgAAAAAEAAQA+gAAAJ4DAAAA&#10;AA==&#10;">
              <v:rect id="Rectangle 34" o:spid="_x0000_s358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4WVg8YA&#10;AADdAAAADwAAAGRycy9kb3ducmV2LnhtbESPT2vCQBTE70K/w/IKvekmLYYSXaV/VHqtRkJvj+wz&#10;G5p9G7Krid/eLRQ8DjPzG2a5Hm0rLtT7xrGCdJaAIK6cbrhWUBy201cQPiBrbB2Tgit5WK8eJkvM&#10;tRv4my77UIsIYZ+jAhNCl0vpK0MW/cx1xNE7ud5iiLKvpe5xiHDbyuckyaTFhuOCwY4+DFW/+7NV&#10;8FKXG1MWn76waZntjtfj+/CzVerpcXxbgAg0hnv4v/2lFWTzdA5/b+ITkK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4WVg8YAAADdAAAADwAAAAAAAAAAAAAAAACYAgAAZHJz&#10;L2Rvd25yZXYueG1sUEsFBgAAAAAEAAQA9QAAAIsDAAAAAA==&#10;" strokecolor="#2f5496 [2408]" strokeweight="1.5pt">
                <v:fill opacity="0"/>
              </v:rect>
              <v:rect id="Rectangle 35" o:spid="_x0000_s358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3/XMMA&#10;AADdAAAADwAAAGRycy9kb3ducmV2LnhtbESPT4vCMBTE7wt+h/CEva1pF1u0GkVcXD2u/+6P5tkW&#10;m5faRK3f3gjCHoeZ+Q0znXemFjdqXWVZQTyIQBDnVldcKDjsV18jEM4ja6wtk4IHOZjPeh9TzLS9&#10;85ZuO1+IAGGXoYLS+yaT0uUlGXQD2xAH72Rbgz7ItpC6xXuAm1p+R1EqDVYcFkpsaFlSft5djYJj&#10;8tPwWhr+i1fDcXI8/16WsVHqs98tJiA8df4//G5vtII0iVN4vQlPQM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C3/X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58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H+gEccAAADdAAAADwAAAGRycy9kb3ducmV2LnhtbESPQWvCQBSE74X+h+UVvDUbBW2JWcUU&#10;CkboobYUvD2yz2w0+zZmV43/vlsoeBxm5hsmXw62FRfqfeNYwThJQRBXTjdcK/j+en9+BeEDssbW&#10;MSm4kYfl4vEhx0y7K3/SZRtqESHsM1RgQugyKX1lyKJPXEccvb3rLYYo+1rqHq8Rbls5SdOZtNhw&#10;XDDY0Zuh6rg9WwXFbfPz4UJ5Wu93h1NZFJMSD1ap0dOwmoMINIR7+L+91gpm0/EL/L2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sf6ARxwAAAN0AAAAPAAAAAAAA&#10;AAAAAAAAAKECAABkcnMvZG93bnJldi54bWxQSwUGAAAAAAQABAD5AAAAlQMAAAAA&#10;" strokecolor="#2f5496 [2408]" strokeweight="1.5pt"/>
            <v:shape id="AutoShape 37" o:spid="_x0000_s358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eA0Y8MAAADdAAAADwAAAGRycy9kb3ducmV2LnhtbERPy4rCMBTdC/MP4Q6401RBkY6p2IEB&#10;K7hQh4HZXZrbhzY3tYla/94sBJeH816uetOIG3WutqxgMo5AEOdW11wq+D3+jBYgnEfW2FgmBQ9y&#10;sEo+BkuMtb3znm4HX4oQwi5GBZX3bSylyysy6Ma2JQ5cYTuDPsCulLrDewg3jZxG0VwarDk0VNjS&#10;d0X5+XA1CtLH9m9nfXbZFP+nS5am0wxPRqnhZ7/+AuGp92/xy73RCuazSZgb3oQnIJMn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3gNGPDAAAA3QAAAA8AAAAAAAAAAAAA&#10;AAAAoQIAAGRycy9kb3ducmV2LnhtbFBLBQYAAAAABAAEAPkAAACRAwAAAAA=&#10;" strokecolor="#2f5496 [2408]" strokeweight="1.5pt"/>
          </v:group>
        </w:pict>
      </w:r>
      <w:r w:rsidR="00EB79AF"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l          </w:t>
      </w:r>
    </w:p>
    <w:p w:rsidR="00EB79AF" w:rsidRPr="007875D2" w:rsidRDefault="00BD3DCE" w:rsidP="00EB79AF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576" style="position:absolute;margin-left:-16.1pt;margin-top:9.4pt;width:521.25pt;height:36.85pt;z-index:-25099878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ipj7E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V&#10;ipj7EgQAAPEPAAAOAAAAAAAAAAAAAAAAAC4CAABkcnMvZTJvRG9jLnhtbFBLAQItABQABgAIAAAA&#10;IQBYKw9o4AAAAAoBAAAPAAAAAAAAAAAAAAAAAGwGAABkcnMvZG93bnJldi54bWxQSwUGAAAAAAQA&#10;BADzAAAAeQcAAAAA&#10;">
            <v:group id="Group 33" o:spid="_x0000_s357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TTpccwwAAAN0AAAAP&#10;AAAAAAAAAAAAAAAAAKoCAABkcnMvZG93bnJldi54bWxQSwUGAAAAAAQABAD6AAAAmgMAAAAA&#10;">
              <v:rect id="Rectangle 34" o:spid="_x0000_s358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JZPcUA&#10;AADdAAAADwAAAGRycy9kb3ducmV2LnhtbESPQWvCQBSE74X+h+UVequbKA0lukpbtXitRkJvj+wz&#10;G5p9G7Krif++KxQ8DjPzDbNYjbYVF+p941hBOklAEFdON1wrKA7blzcQPiBrbB2Tgit5WC0fHxaY&#10;azfwN132oRYRwj5HBSaELpfSV4Ys+onriKN3cr3FEGVfS93jEOG2ldMkyaTFhuOCwY4+DVW/+7NV&#10;MKvLjSmLtS9sWmZfx+vxY/jZKvX8NL7PQQQawz38395pBdnrNIXbm/gE5P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0lk9xQAAAN0AAAAPAAAAAAAAAAAAAAAAAJgCAABkcnMv&#10;ZG93bnJldi54bWxQSwUGAAAAAAQABAD1AAAAigMAAAAA&#10;" strokecolor="#2f5496 [2408]" strokeweight="1.5pt">
                <v:fill opacity="0"/>
              </v:rect>
              <v:rect id="Rectangle 35" o:spid="_x0000_s358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oz4sMA&#10;AADdAAAADwAAAGRycy9kb3ducmV2LnhtbESPT4vCMBTE7wt+h/CEva1pixWtRhEXV4/rv/ujebbF&#10;5qXbRK3f3gjCHoeZ+Q0zW3SmFjdqXWVZQTyIQBDnVldcKDge1l9jEM4ja6wtk4IHOVjMex8zzLS9&#10;845ue1+IAGGXoYLS+yaT0uUlGXQD2xAH72xbgz7ItpC6xXuAm1omUTSSBisOCyU2tCopv+yvRsEp&#10;/W54Iw3/xuvhJD1dfv5WsVHqs98tpyA8df4//G5vtYJRmiTwehOegJw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Xoz4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57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Shsr8cAAADdAAAADwAAAGRycy9kb3ducmV2LnhtbESPT2vCQBTE7wW/w/KE3uqmKUqJbqQR&#10;BFPwUFsEb4/sM3/Mvo3ZrcZv7wqFHoeZ+Q2zWA6mFRfqXW1ZweskAkFcWF1zqeDne/3yDsJ5ZI2t&#10;ZVJwIwfLdPS0wETbK3/RZedLESDsElRQed8lUrqiIoNuYjvi4B1tb9AH2ZdS93gNcNPKOIpm0mDN&#10;YaHCjlYVFafdr1GQ3T73W+vz8+Z4aM55lsU5Nkap5/HwMQfhafD/4b/2RiuYTeM3eLwJT0Cm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dKGyvxwAAAN0AAAAPAAAAAAAA&#10;AAAAAAAAAKECAABkcnMvZG93bnJldi54bWxQSwUGAAAAAAQABAD5AAAAlQMAAAAA&#10;" strokecolor="#2f5496 [2408]" strokeweight="1.5pt"/>
            <v:shape id="AutoShape 37" o:spid="_x0000_s357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sH028cAAADdAAAADwAAAGRycy9kb3ducmV2LnhtbESPT2vCQBTE7wW/w/KE3uqmoUqJbqQR&#10;BFPwUFsEb4/sM3/Mvo3ZrcZv7wqFHoeZ+Q2zWA6mFRfqXW1ZweskAkFcWF1zqeDne/3yDsJ5ZI2t&#10;ZVJwIwfLdPS0wETbK3/RZedLESDsElRQed8lUrqiIoNuYjvi4B1tb9AH2ZdS93gNcNPKOIpm0mDN&#10;YaHCjlYVFafdr1GQ3T73W+vz8+Z4aM55lsU5Nkap5/HwMQfhafD/4b/2RiuYTeM3eLwJT0Cm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SwfTbxwAAAN0AAAAPAAAAAAAA&#10;AAAAAAAAAKECAABkcnMvZG93bnJldi54bWxQSwUGAAAAAAQABAD5AAAAlQMAAAAA&#10;" strokecolor="#2f5496 [2408]" strokeweight="1.5pt"/>
          </v:group>
        </w:pict>
      </w:r>
      <w:r w:rsidR="00EB79AF"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l     </w:t>
      </w:r>
    </w:p>
    <w:p w:rsidR="00EB79AF" w:rsidRPr="007875D2" w:rsidRDefault="00BD3DCE" w:rsidP="00EB79AF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570" style="position:absolute;margin-left:-16.1pt;margin-top:9.4pt;width:521.25pt;height:36.85pt;z-index:-25099776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">
            <v:group id="Group 33" o:spid="_x0000_s357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PrqvPFAAAA3QAA&#10;AA8AAAAAAAAAAAAAAAAAqgIAAGRycy9kb3ducmV2LnhtbFBLBQYAAAAABAAEAPoAAACcAwAAAAA=&#10;">
              <v:rect id="Rectangle 34" o:spid="_x0000_s357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dk0sYA&#10;AADdAAAADwAAAGRycy9kb3ducmV2LnhtbESPQWvCQBSE74X+h+UJvdWNlqYSXaXaKr1qI8HbI/vM&#10;BrNvQ3Zr4r93C4Ueh5n5hlmsBtuIK3W+dqxgMk5AEJdO11wpyL+3zzMQPiBrbByTght5WC0fHxaY&#10;adfznq6HUIkIYZ+hAhNCm0npS0MW/di1xNE7u85iiLKrpO6wj3DbyGmSpNJizXHBYEsbQ+Xl8GMV&#10;vFTFpynyD5/bSZHujrfjuj9tlXoaDe9zEIGG8B/+a39pBenr9A1+38QnIJ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ndk0sYAAADdAAAADwAAAAAAAAAAAAAAAACYAgAAZHJz&#10;L2Rvd25yZXYueG1sUEsFBgAAAAAEAAQA9QAAAIsDAAAAAA==&#10;" strokecolor="#2f5496 [2408]" strokeweight="1.5pt">
                <v:fill opacity="0"/>
              </v:rect>
              <v:rect id="Rectangle 35" o:spid="_x0000_s357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JIECMAA&#10;AADdAAAADwAAAGRycy9kb3ducmV2LnhtbERPy4rCMBTdD/gP4QruxrRiRaupiKIzy/G1vzTXtrS5&#10;qU3U+veTxcAsD+e9WvemEU/qXGVZQTyOQBDnVldcKLic959zEM4ja2wsk4I3OVhng48Vptq++EjP&#10;ky9ECGGXooLS+zaV0uUlGXRj2xIH7mY7gz7ArpC6w1cIN42cRNFMGqw4NJTY0rakvD49jIJrsmv5&#10;Sxr+iffTRXKtD/dtbJQaDfvNEoSn3v+L/9zfWsEsmYS54U14AjL7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+JIECM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357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MBbRcYAAADdAAAADwAAAGRycy9kb3ducmV2LnhtbESPQWvCQBSE70L/w/IKvZmNgUqNrmIK&#10;BVPwUBXB2yP7TKLZtzG71fjv3ULB4zAz3zCzRW8acaXO1ZYVjKIYBHFhdc2lgt32a/gBwnlkjY1l&#10;UnAnB4v5y2CGqbY3/qHrxpciQNilqKDyvk2ldEVFBl1kW+LgHW1n0AfZlVJ3eAtw08gkjsfSYM1h&#10;ocKWPisqzptfoyC7f+/X1ueX1fFwuuRZluR4Mkq9vfbLKQhPvX+G/9srrWD8nkzg7014AnL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zAW0XGAAAA3QAAAA8AAAAAAAAA&#10;AAAAAAAAoQIAAGRycy9kb3ducmV2LnhtbFBLBQYAAAAABAAEAPkAAACUAwAAAAA=&#10;" strokecolor="#2f5496 [2408]" strokeweight="1.5pt"/>
            <v:shape id="AutoShape 37" o:spid="_x0000_s357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CNkBcQAAADdAAAADwAAAGRycy9kb3ducmV2LnhtbERPTWvCQBC9F/wPywi91Y0pFYmuoREK&#10;ptCDWgrehuyYxGZnY3abxH/fPQgeH+97nY6mET11rrasYD6LQBAXVtdcKvg+frwsQTiPrLGxTApu&#10;5CDdTJ7WmGg78J76gy9FCGGXoILK+zaR0hUVGXQz2xIH7mw7gz7ArpS6wyGEm0bGUbSQBmsODRW2&#10;tK2o+D38GQXZ7fPny/r8ujufLtc8y+IcL0ap5+n4vgLhafQP8d290woWb69hf3gTnoDc/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oI2QFxAAAAN0AAAAPAAAAAAAAAAAA&#10;AAAAAKECAABkcnMvZG93bnJldi54bWxQSwUGAAAAAAQABAD5AAAAkgMAAAAA&#10;" strokecolor="#2f5496 [2408]" strokeweight="1.5pt"/>
          </v:group>
        </w:pict>
      </w:r>
      <w:r w:rsidR="00EB79AF" w:rsidRPr="007875D2">
        <w:rPr>
          <w:rFonts w:ascii="ALFABET98" w:hAnsi="ALFABET98"/>
          <w:color w:val="A6A6A6" w:themeColor="background1" w:themeShade="A6"/>
          <w:sz w:val="72"/>
          <w:szCs w:val="72"/>
        </w:rPr>
        <w:t>l</w:t>
      </w:r>
      <w:r w:rsidR="00EB79AF"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564" style="position:absolute;margin-left:-16.1pt;margin-top:9.4pt;width:521.25pt;height:36.85pt;z-index:-250996736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H&#10;4QRYEgQAAPEPAAAOAAAAAAAAAAAAAAAAAC4CAABkcnMvZTJvRG9jLnhtbFBLAQItABQABgAIAAAA&#10;IQBYKw9o4AAAAAoBAAAPAAAAAAAAAAAAAAAAAGwGAABkcnMvZG93bnJldi54bWxQSwUGAAAAAAQA&#10;BADzAAAAeQcAAAAA&#10;">
            <v:group id="Group 33" o:spid="_x0000_s356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kJOi3FAAAA3QAA&#10;AA8AAAAAAAAAAAAAAAAAqgIAAGRycy9kb3ducmV2LnhtbFBLBQYAAAAABAAEAPoAAACcAwAAAAA=&#10;">
              <v:rect id="Rectangle 34" o:spid="_x0000_s356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X0DMYA&#10;AADdAAAADwAAAGRycy9kb3ducmV2LnhtbESPzWrDMBCE74W+g9hCbo2cmJjiRAlt80OvTR1Mb4u1&#10;sUytlbGU2Hn7qFDocZiZb5jVZrStuFLvG8cKZtMEBHHldMO1guJr//wCwgdkja1jUnAjD5v148MK&#10;c+0G/qTrMdQiQtjnqMCE0OVS+sqQRT91HXH0zq63GKLsa6l7HCLctnKeJJm02HBcMNjRu6Hq53ix&#10;CtK63Jmy2PrCzsrscLqd3obvvVKTp/F1CSLQGP7Df+0PrSBbpCn8volPQK7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JX0DMYAAADdAAAADwAAAAAAAAAAAAAAAACYAgAAZHJz&#10;L2Rvd25yZXYueG1sUEsFBgAAAAAEAAQA9QAAAIsDAAAAAA==&#10;" strokecolor="#2f5496 [2408]" strokeweight="1.5pt">
                <v:fill opacity="0"/>
              </v:rect>
              <v:rect id="Rectangle 35" o:spid="_x0000_s356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AaY0MUA&#10;AADdAAAADwAAAGRycy9kb3ducmV2LnhtbESPQWvCQBSE7wX/w/KE3ppNrBGNriIW2x6tNfdH9pkE&#10;s29jdpuk/75bKPQ4zMw3zGY3mkb01LnasoIkikEQF1bXXCq4fB6fliCcR9bYWCYF3+Rgt508bDDT&#10;duAP6s++FAHCLkMFlfdtJqUrKjLoItsSB+9qO4M+yK6UusMhwE0jZ3G8kAZrDgsVtnSoqLidv4yC&#10;PH1p+U0aPiXH+SrNb6/3Q2KUepyO+zUIT6P/D/+137WCRfo8h9834QnI7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8BpjQ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356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FTHnccAAADdAAAADwAAAGRycy9kb3ducmV2LnhtbESPQWvCQBSE7wX/w/KE3upGS6SkrtII&#10;BVPw0FSE3h7ZZxKbfRuzW5P8+65Q8DjMzDfMajOYRlypc7VlBfNZBIK4sLrmUsHh6/3pBYTzyBob&#10;y6RgJAeb9eRhhYm2PX/SNfelCBB2CSqovG8TKV1RkUE3sy1x8E62M+iD7EqpO+wD3DRyEUVLabDm&#10;sFBhS9uKip/81yhIx4/j3vrssjt9ny9Zmi4yPBulHqfD2ysIT4O/h//bO61gGT/H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4VMedxwAAAN0AAAAPAAAAAAAA&#10;AAAAAAAAAKECAABkcnMvZG93bnJldi54bWxQSwUGAAAAAAQABAD5AAAAlQMAAAAA&#10;" strokecolor="#2f5496 [2408]" strokeweight="1.5pt"/>
            <v:shape id="AutoShape 37" o:spid="_x0000_s356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IZZ6scAAADdAAAADwAAAGRycy9kb3ducmV2LnhtbESPT2vCQBTE7wW/w/KE3uqmloYS3Ugj&#10;CKbgQVsEb4/sM3/Mvo3ZrcZv3xWEHoeZ+Q0zXwymFRfqXW1ZweskAkFcWF1zqeDne/XyAcJ5ZI2t&#10;ZVJwIweLdPQ0x0TbK2/psvOlCBB2CSqovO8SKV1RkUE3sR1x8I62N+iD7Eupe7wGuGnlNIpiabDm&#10;sFBhR8uKitPu1yjIbl/7jfX5eX08NOc8y6Y5Nkap5/HwOQPhafD/4Ud7rRXE728x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IhlnqxwAAAN0AAAAPAAAAAAAA&#10;AAAAAAAAAKECAABkcnMvZG93bnJldi54bWxQSwUGAAAAAAQABAD5AAAAlQMAAAAA&#10;" strokecolor="#2f5496 [2408]" strokeweight="1.5pt"/>
          </v:group>
        </w:pict>
      </w:r>
      <w:r w:rsidR="00EB79AF"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     </w:t>
      </w:r>
    </w:p>
    <w:p w:rsidR="00EB79AF" w:rsidRPr="007875D2" w:rsidRDefault="00BD3DCE" w:rsidP="00EB79AF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558" style="position:absolute;margin-left:-16.1pt;margin-top:9.4pt;width:521.25pt;height:36.85pt;z-index:-25099571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BpyxmHFQQAAPEPAAAOAAAAAAAAAAAAAAAAAC4CAABkcnMvZTJvRG9jLnhtbFBLAQItABQABgAI&#10;AAAAIQBYKw9o4AAAAAoBAAAPAAAAAAAAAAAAAAAAAG8GAABkcnMvZG93bnJldi54bWxQSwUGAAAA&#10;AAQABADzAAAAfAcAAAAA&#10;">
            <v:group id="Group 33" o:spid="_x0000_s356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OENx8QAAADdAAAA&#10;DwAAAAAAAAAAAAAAAACqAgAAZHJzL2Rvd25yZXYueG1sUEsFBgAAAAAEAAQA+gAAAJsDAAAAAA==&#10;">
              <v:rect id="Rectangle 34" o:spid="_x0000_s356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X3D5sYA&#10;AADdAAAADwAAAGRycy9kb3ducmV2LnhtbESPzWrDMBCE74W+g9hCb42chJjWiRKaX3pN6mB6W6yN&#10;ZWqtjKXGzttHhUKPw8x8wyxWg23ElTpfO1YwHiUgiEuna64U5J/7l1cQPiBrbByTght5WC0fHxaY&#10;adfzka6nUIkIYZ+hAhNCm0npS0MW/ci1xNG7uM5iiLKrpO6wj3DbyEmSpNJizXHBYEsbQ+X36ccq&#10;mFbFzhT51ud2XKSH8+287r/2Sj0/De9zEIGG8B/+a39oBels+ga/b+ITkM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X3D5sYAAADdAAAADwAAAAAAAAAAAAAAAACYAgAAZHJz&#10;L2Rvd25yZXYueG1sUEsFBgAAAAAEAAQA9QAAAIsDAAAAAA==&#10;" strokecolor="#2f5496 [2408]" strokeweight="1.5pt">
                <v:fill opacity="0"/>
              </v:rect>
              <v:rect id="Rectangle 35" o:spid="_x0000_s356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zvtrr8A&#10;AADdAAAADwAAAGRycy9kb3ducmV2LnhtbERPy4rCMBTdC/MP4Q6407RiRTtGEcXH0uf+0txpi81N&#10;baLWvzcLweXhvKfz1lTiQY0rLSuI+xEI4szqknMF59O6NwbhPLLGyjIpeJGD+eynM8VU2ycf6HH0&#10;uQgh7FJUUHhfp1K6rCCDrm9r4sD928agD7DJpW7wGcJNJQdRNJIGSw4NBda0LCi7Hu9GwSVZ1byV&#10;hvfxejhJLtfNbRkbpbq/7eIPhKfWf8Uf904rGCXDsD+8CU9Azt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bO+2u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356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2my48cAAADdAAAADwAAAGRycy9kb3ducmV2LnhtbESPT2vCQBTE74V+h+UVvNWNYqVE12AK&#10;BSP0UFsK3h7ZZ/6YfRuzaxK/fbdQ8DjMzG+YdTKaRvTUucqygtk0AkGcW11xoeD76/35FYTzyBob&#10;y6TgRg6SzePDGmNtB/6k/uALESDsYlRQet/GUrq8JINualvi4J1sZ9AH2RVSdzgEuGnkPIqW0mDF&#10;YaHElt5Kys+Hq1GQ3vY/H9Znl93pWF+yNJ1nWBulJk/jdgXC0+jv4f/2TitYvixm8PcmPAG5+Q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fabLjxwAAAN0AAAAPAAAAAAAA&#10;AAAAAAAAAKECAABkcnMvZG93bnJldi54bWxQSwUGAAAAAAQABAD5AAAAlQMAAAAA&#10;" strokecolor="#2f5496 [2408]" strokeweight="1.5pt"/>
            <v:shape id="AutoShape 37" o:spid="_x0000_s355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7sslMcAAADdAAAADwAAAGRycy9kb3ducmV2LnhtbESPT2vCQBTE7wW/w/KE3uqmoUqJbqQR&#10;BFPwUFsEb4/sM3/Mvo3ZrcZv7wqFHoeZ+Q2zWA6mFRfqXW1ZweskAkFcWF1zqeDne/3yDsJ5ZI2t&#10;ZVJwIwfLdPS0wETbK3/RZedLESDsElRQed8lUrqiIoNuYjvi4B1tb9AH2ZdS93gNcNPKOIpm0mDN&#10;YaHCjlYVFafdr1GQ3T73W+vz8+Z4aM55lsU5Nkap5/HwMQfhafD/4b/2RiuYTd9ieLwJT0Cm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vuyyUxwAAAN0AAAAPAAAAAAAA&#10;AAAAAAAAAKECAABkcnMvZG93bnJldi54bWxQSwUGAAAAAAQABAD5AAAAlQMAAAAA&#10;" strokecolor="#2f5496 [2408]" strokeweight="1.5pt"/>
          </v:group>
        </w:pict>
      </w:r>
      <w:r w:rsidR="00EB79AF"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l          </w:t>
      </w:r>
    </w:p>
    <w:p w:rsidR="00EB79AF" w:rsidRPr="007875D2" w:rsidRDefault="00EB79AF" w:rsidP="00EB79AF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8140CA">
        <w:rPr>
          <w:rFonts w:ascii="ALFABET98" w:hAnsi="ALFABET98"/>
          <w:sz w:val="36"/>
          <w:szCs w:val="36"/>
        </w:rPr>
        <w:t xml:space="preserve"> </w:t>
      </w:r>
      <w:r>
        <w:rPr>
          <w:rFonts w:ascii="ALFABET98" w:hAnsi="ALFABET98"/>
          <w:sz w:val="36"/>
          <w:szCs w:val="36"/>
        </w:rPr>
        <w:t xml:space="preserve"> </w:t>
      </w:r>
      <w:r w:rsidR="00BD3DCE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552" style="position:absolute;margin-left:-16.1pt;margin-top:9.4pt;width:521.25pt;height:36.85pt;z-index:-250994688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3OKy9BYEAADxDwAADgAAAAAAAAAAAAAAAAAuAgAAZHJzL2Uyb0RvYy54bWxQSwECLQAUAAYA&#10;CAAAACEAWCsPaOAAAAAKAQAADwAAAAAAAAAAAAAAAABwBgAAZHJzL2Rvd25yZXYueG1sUEsFBgAA&#10;AAAEAAQA8wAAAH0HAAAAAA==&#10;">
            <v:group id="Group 33" o:spid="_x0000_s355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xqnS/xgAAAN0A&#10;AAAPAAAAAAAAAAAAAAAAAKoCAABkcnMvZG93bnJldi54bWxQSwUGAAAAAAQABAD6AAAAnQMAAAAA&#10;">
              <v:rect id="Rectangle 34" o:spid="_x0000_s355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a6nsYA&#10;AADdAAAADwAAAGRycy9kb3ducmV2LnhtbESPQWvCQBSE70L/w/IKvelGq6FEV6ltLV5rI6G3R/aZ&#10;Dc2+Ddmtif/eLQgeh5n5hlltBtuIM3W+dqxgOklAEJdO11wpyL934xcQPiBrbByTggt52KwfRivM&#10;tOv5i86HUIkIYZ+hAhNCm0npS0MW/cS1xNE7uc5iiLKrpO6wj3DbyFmSpNJizXHBYEtvhsrfw59V&#10;8FwVH6bI331up0X6ebwct/3PTqmnx+F1CSLQEO7hW3uvFaSL+QL+38QnIN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Da6nsYAAADdAAAADwAAAAAAAAAAAAAAAACYAgAAZHJz&#10;L2Rvd25yZXYueG1sUEsFBgAAAAAEAAQA9QAAAIsDAAAAAA==&#10;" strokecolor="#2f5496 [2408]" strokeweight="1.5pt">
                <v:fill opacity="0"/>
              </v:rect>
              <v:rect id="Rectangle 35" o:spid="_x0000_s355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57QQcMA&#10;AADdAAAADwAAAGRycy9kb3ducmV2LnhtbESPT4vCMBTE78J+h/AWvGlasUWrURYX/xzVXe+P5m1b&#10;bF5qk9X67Y0geBxm5jfMfNmZWlypdZVlBfEwAkGcW11xoeD3Zz2YgHAeWWNtmRTcycFy8dGbY6bt&#10;jQ90PfpCBAi7DBWU3jeZlC4vyaAb2oY4eH+2NeiDbAupW7wFuKnlKIpSabDisFBiQ6uS8vPx3yg4&#10;Jd8Nb6XhfbweT5PTeXNZxUap/mf3NQPhqfPv8Ku90wrSZJzC8014AnL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57QQ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55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8yPDMcAAADdAAAADwAAAGRycy9kb3ducmV2LnhtbESPT2vCQBTE74LfYXmCN7OptFaiqzSF&#10;gil48A+Ct0f2mcRm38bsqvHbdwtCj8PM/IaZLztTixu1rrKs4CWKQRDnVldcKNjvvkZTEM4ja6wt&#10;k4IHOVgu+r05JtreeUO3rS9EgLBLUEHpfZNI6fKSDLrINsTBO9nWoA+yLaRu8R7gppbjOJ5IgxWH&#10;hRIb+iwp/9lejYL08X1YW59dVqfj+ZKl6TjDs1FqOOg+ZiA8df4//GyvtILJ2+s7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/zI8MxwAAAN0AAAAPAAAAAAAA&#10;AAAAAAAAAKECAABkcnMvZG93bnJldi54bWxQSwUGAAAAAAQABAD5AAAAlQMAAAAA&#10;" strokecolor="#2f5496 [2408]" strokeweight="1.5pt"/>
            <v:shape id="AutoShape 37" o:spid="_x0000_s355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lMbfsQAAADdAAAADwAAAGRycy9kb3ducmV2LnhtbERPTWvCQBC9F/wPywi91Y2hFYmuoREK&#10;ptCDWgrehuyYxGZnY3abxH/fPQgeH+97nY6mET11rrasYD6LQBAXVtdcKvg+frwsQTiPrLGxTApu&#10;5CDdTJ7WmGg78J76gy9FCGGXoILK+zaR0hUVGXQz2xIH7mw7gz7ArpS6wyGEm0bGUbSQBmsODRW2&#10;tK2o+D38GQXZ7fPny/r8ujufLtc8y+IcL0ap5+n4vgLhafQP8d290woWb69hbngTnoDc/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OUxt+xAAAAN0AAAAPAAAAAAAAAAAA&#10;AAAAAKECAABkcnMvZG93bnJldi54bWxQSwUGAAAAAAQABAD5AAAAkgMAAAAA&#10;" strokecolor="#2f5496 [2408]" strokeweight="1.5pt"/>
          </v:group>
        </w:pict>
      </w:r>
      <w:r w:rsidRPr="007875D2">
        <w:rPr>
          <w:rFonts w:ascii="ALFABET98" w:hAnsi="ALFABET98"/>
          <w:color w:val="A6A6A6" w:themeColor="background1" w:themeShade="A6"/>
          <w:sz w:val="72"/>
          <w:szCs w:val="72"/>
        </w:rPr>
        <w:t xml:space="preserve">l          </w:t>
      </w:r>
    </w:p>
    <w:p w:rsidR="00EB79AF" w:rsidRDefault="00EB79AF" w:rsidP="00EB79AF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t xml:space="preserve">   </w:t>
      </w:r>
      <w:r w:rsidR="00612758">
        <w:rPr>
          <w:rFonts w:ascii="ALFABET98" w:hAnsi="ALFABET98"/>
          <w:sz w:val="36"/>
          <w:szCs w:val="36"/>
        </w:rPr>
        <w:t xml:space="preserve">                              2</w:t>
      </w:r>
      <w:r w:rsidR="000965F7">
        <w:rPr>
          <w:rFonts w:ascii="ALFABET98" w:hAnsi="ALFABET98"/>
          <w:sz w:val="36"/>
          <w:szCs w:val="36"/>
        </w:rPr>
        <w:t>5</w:t>
      </w:r>
    </w:p>
    <w:p w:rsidR="000965F7" w:rsidRDefault="00EB79AF" w:rsidP="00EB79AF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lastRenderedPageBreak/>
        <w:t>Sayın velim, yukarıdaki şeklin üzerinden çizip dolduralım.</w:t>
      </w:r>
    </w:p>
    <w:p w:rsidR="003A70A3" w:rsidRPr="009E083E" w:rsidRDefault="00BD3DCE" w:rsidP="003A70A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546" style="position:absolute;margin-left:-16.1pt;margin-top:9.4pt;width:521.25pt;height:36.85pt;z-index:-25072640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9Q1gwxYEAADxDwAADgAAAAAAAAAAAAAAAAAuAgAAZHJzL2Uyb0RvYy54bWxQSwECLQAUAAYA&#10;CAAAACEAWCsPaOAAAAAKAQAADwAAAAAAAAAAAAAAAABwBgAAZHJzL2Rvd25yZXYueG1sUEsFBgAA&#10;AAAEAAQA8wAAAH0HAAAAAA==&#10;">
            <v:group id="Group 33" o:spid="_x0000_s354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UsTTZscAAADd&#10;AAAADwAAAAAAAAAAAAAAAACqAgAAZHJzL2Rvd25yZXYueG1sUEsFBgAAAAAEAAQA+gAAAJ4DAAAA&#10;AA==&#10;">
              <v:rect id="Rectangle 34" o:spid="_x0000_s355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1gdR8YA&#10;AADdAAAADwAAAGRycy9kb3ducmV2LnhtbESPQWvCQBSE70L/w/IK3urGimmJrtJqlV61kdDbI/vM&#10;hmbfhuzWxH/vFgoeh5n5hlmuB9uIC3W+dqxgOklAEJdO11wpyL92T68gfEDW2DgmBVfysF49jJaY&#10;adfzgS7HUIkIYZ+hAhNCm0npS0MW/cS1xNE7u85iiLKrpO6wj3DbyOckSaXFmuOCwZY2hsqf469V&#10;MKuKD1PkW5/baZHuT9fTe/+9U2r8OLwtQAQawj383/7UCl7m6Rz+3sQnIF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1gdR8YAAADdAAAADwAAAAAAAAAAAAAAAACYAgAAZHJz&#10;L2Rvd25yZXYueG1sUEsFBgAAAAAEAAQA9QAAAIsDAAAAAA==&#10;" strokecolor="#2f5496 [2408]" strokeweight="1.5pt">
                <v:fill opacity="0"/>
              </v:rect>
              <v:rect id="Rectangle 35" o:spid="_x0000_s355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B3mMQA&#10;AADdAAAADwAAAGRycy9kb3ducmV2LnhtbESPQWvCQBSE70L/w/KE3uom0qQaXaVYrB411fsj+0yC&#10;2bcxu9X037tCweMwM98w82VvGnGlztWWFcSjCARxYXXNpYLDz/ptAsJ5ZI2NZVLwRw6Wi5fBHDNt&#10;b7yna+5LESDsMlRQed9mUrqiIoNuZFvi4J1sZ9AH2ZVSd3gLcNPIcRSl0mDNYaHCllYVFef81yg4&#10;Jl8tb6ThXbx+nybH8/dlFRulXof95wyEp94/w//trVbwkaQpPN6EJyA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jwd5j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354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KIo1ccAAADdAAAADwAAAGRycy9kb3ducmV2LnhtbESPQWvCQBSE7wX/w/KE3upGobGkrtII&#10;BVPw0FSE3h7ZZxKbfRuzW5P8+65Q8DjMzDfMajOYRlypc7VlBfNZBIK4sLrmUsHh6/3pBYTzyBob&#10;y6RgJAeb9eRhhYm2PX/SNfelCBB2CSqovG8TKV1RkUE3sy1x8E62M+iD7EqpO+wD3DRyEUWxNFhz&#10;WKiwpW1FxU/+axSk48dxb3122Z2+z5csTRcZno1Sj9Ph7RWEp8Hfw//tnVawfI6X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coijVxwAAAN0AAAAPAAAAAAAA&#10;AAAAAAAAAKECAABkcnMvZG93bnJldi54bWxQSwUGAAAAAAQABAD5AAAAlQMAAAAA&#10;" strokecolor="#2f5496 [2408]" strokeweight="1.5pt"/>
            <v:shape id="AutoShape 37" o:spid="_x0000_s354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28p8IAAADdAAAADwAAAGRycy9kb3ducmV2LnhtbERPTYvCMBC9L/gfwgje1lRhXalGscKC&#10;FTysiuBtaMa22kxqE7X+e3MQPD7e93TemkrcqXGlZQWDfgSCOLO65FzBfvf3PQbhPLLGyjIpeJKD&#10;+azzNcVY2wf/033rcxFC2MWooPC+jqV0WUEGXd/WxIE72cagD7DJpW7wEcJNJYdRNJIGSw4NBda0&#10;LCi7bG9GQfJcHzbWp9fV6Xi+pkkyTPFslOp128UEhKfWf8Rv90or+P0ZhbnhTXgCcvY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LT28p8IAAADdAAAADwAAAAAAAAAAAAAA&#10;AAChAgAAZHJzL2Rvd25yZXYueG1sUEsFBgAAAAAEAAQA+QAAAJADAAAAAA==&#10;" strokecolor="#2f5496 [2408]" strokeweight="1.5pt"/>
          </v:group>
        </w:pict>
      </w:r>
      <w:r w:rsidR="003A70A3">
        <w:rPr>
          <w:rFonts w:ascii="ALFABET98" w:hAnsi="ALFABET98"/>
          <w:sz w:val="72"/>
          <w:szCs w:val="72"/>
        </w:rPr>
        <w:t>L     L     L     L     L     L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</w:t>
      </w:r>
    </w:p>
    <w:p w:rsidR="003A70A3" w:rsidRDefault="00BD3DCE" w:rsidP="003A70A3">
      <w:pPr>
        <w:spacing w:line="240" w:lineRule="auto"/>
        <w:rPr>
          <w:rFonts w:ascii="ALFABET98" w:hAnsi="ALFABET98"/>
          <w:color w:val="808080" w:themeColor="background1" w:themeShade="80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540" style="position:absolute;margin-left:-16.1pt;margin-top:9.4pt;width:521.25pt;height:36.85pt;z-index:-25072537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uWnFqhMEAADxDwAADgAAAAAAAAAAAAAAAAAuAgAAZHJzL2Uyb0RvYy54bWxQSwECLQAUAAYACAAA&#10;ACEAWCsPaOAAAAAKAQAADwAAAAAAAAAAAAAAAABtBgAAZHJzL2Rvd25yZXYueG1sUEsFBgAAAAAE&#10;AAQA8wAAAHoHAAAAAA==&#10;">
            <v:group id="Group 33" o:spid="_x0000_s354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oJkO4wwAAAN0AAAAP&#10;AAAAAAAAAAAAAAAAAKoCAABkcnMvZG93bnJldi54bWxQSwUGAAAAAAQABAD6AAAAmgMAAAAA&#10;">
              <v:rect id="Rectangle 34" o:spid="_x0000_s354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qNmcUA&#10;AADdAAAADwAAAGRycy9kb3ducmV2LnhtbESPT2vCQBTE70K/w/IK3nSTilqiq/SfpVc1Enp7ZJ/Z&#10;0OzbkN2a+O3dQsHjMDO/YdbbwTbiQp2vHStIpwkI4tLpmisF+XE3eQbhA7LGxjEpuJKH7eZhtMZM&#10;u573dDmESkQI+wwVmBDaTEpfGrLop64ljt7ZdRZDlF0ldYd9hNtGPiXJQlqsOS4YbOnNUPlz+LUK&#10;ZlXxYYr83ec2LRafp+vptf/eKTV+HF5WIAIN4R7+b39pBcv5MoW/N/EJyM0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uo2ZxQAAAN0AAAAPAAAAAAAAAAAAAAAAAJgCAABkcnMv&#10;ZG93bnJldi54bWxQSwUGAAAAAAQABAD1AAAAigMAAAAA&#10;" strokecolor="#2f5496 [2408]" strokeweight="1.5pt">
                <v:fill opacity="0"/>
              </v:rect>
              <v:rect id="Rectangle 35" o:spid="_x0000_s354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LnRsMA&#10;AADdAAAADwAAAGRycy9kb3ducmV2LnhtbESPS2/CMBCE70j9D9Yi9QZOUMMjYFAFouXI876KlyQi&#10;XofYhfDvcSUkjqOZ+UYzW7SmEjdqXGlZQdyPQBBnVpecKzge1r0xCOeRNVaWScGDHCzmH50Zptre&#10;eUe3vc9FgLBLUUHhfZ1K6bKCDLq+rYmDd7aNQR9kk0vd4D3ATSUHUTSUBksOCwXWtCwou+z/jIJT&#10;sqr5VxrexuuvSXK6/FyXsVHqs9t+T0F4av07/GpvtIJRMhrA/5vwBOT8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hLnR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54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kC4C8cAAADdAAAADwAAAGRycy9kb3ducmV2LnhtbESPT2vCQBTE7wW/w/IK3uqmSmuJbsQU&#10;CqbgQS2Ct0f25Y9m38bsVuO37woFj8PM/IaZL3rTiAt1rras4HUUgSDOra65VPCz+3r5AOE8ssbG&#10;Mim4kYNFMniaY6ztlTd02fpSBAi7GBVU3rexlC6vyKAb2ZY4eIXtDPogu1LqDq8Bbho5jqJ3abDm&#10;sFBhS58V5aftr1GQ3r73a+uz86o4HM9Zmo4zPBqlhs/9cgbCU+8f4f/2SiuYvk0ncH8TnoB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mQLgLxwAAAN0AAAAPAAAAAAAA&#10;AAAAAAAAAKECAABkcnMvZG93bnJldi54bWxQSwUGAAAAAAQABAD5AAAAlQMAAAAA&#10;" strokecolor="#2f5496 [2408]" strokeweight="1.5pt"/>
            <v:shape id="AutoShape 37" o:spid="_x0000_s354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akgf8cAAADdAAAADwAAAGRycy9kb3ducmV2LnhtbESPT2vCQBTE7wW/w/IK3uqmYmuJbsQU&#10;CqbgQS2Ct0f25Y9m38bsVuO37woFj8PM/IaZL3rTiAt1rras4HUUgSDOra65VPCz+3r5AOE8ssbG&#10;Mim4kYNFMniaY6ztlTd02fpSBAi7GBVU3rexlC6vyKAb2ZY4eIXtDPogu1LqDq8Bbho5jqJ3abDm&#10;sFBhS58V5aftr1GQ3r73a+uz86o4HM9Zmo4zPBqlhs/9cgbCU+8f4f/2SiuYvk0ncH8TnoB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pqSB/xwAAAN0AAAAPAAAAAAAA&#10;AAAAAAAAAKECAABkcnMvZG93bnJldi54bWxQSwUGAAAAAAQABAD5AAAAlQMAAAAA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 xml:space="preserve">L     L     L     L     L     L      </w:t>
      </w:r>
    </w:p>
    <w:p w:rsidR="003A70A3" w:rsidRPr="009E083E" w:rsidRDefault="00BD3DCE" w:rsidP="003A70A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534" style="position:absolute;margin-left:-16.1pt;margin-top:9.4pt;width:521.25pt;height:36.85pt;z-index:-25072435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BaWmPBYEAADxDwAADgAAAAAAAAAAAAAAAAAuAgAAZHJzL2Uyb0RvYy54bWxQSwECLQAUAAYA&#10;CAAAACEAWCsPaOAAAAAKAQAADwAAAAAAAAAAAAAAAABwBgAAZHJzL2Rvd25yZXYueG1sUEsFBgAA&#10;AAAEAAQA8wAAAH0HAAAAAA==&#10;">
            <v:group id="Group 33" o:spid="_x0000_s353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Ig35XxgAAAN0A&#10;AAAPAAAAAAAAAAAAAAAAAKoCAABkcnMvZG93bnJldi54bWxQSwUGAAAAAAQABAD6AAAAnQMAAAAA&#10;">
              <v:rect id="Rectangle 34" o:spid="_x0000_s353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+wdsYA&#10;AADdAAAADwAAAGRycy9kb3ducmV2LnhtbESPQWvCQBSE70L/w/IKvelGi6ZEV6ltLV5rI6G3R/aZ&#10;Dc2+Ddmtif/eLQgeh5n5hlltBtuIM3W+dqxgOklAEJdO11wpyL934xcQPiBrbByTggt52KwfRivM&#10;tOv5i86HUIkIYZ+hAhNCm0npS0MW/cS1xNE7uc5iiLKrpO6wj3DbyFmSLKTFmuOCwZbeDJW/hz+r&#10;4LkqPkyRv/vcTovF5/Fy3PY/O6WeHofXJYhAQ7iHb+29VpDO0xT+38QnIN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R+wdsYAAADdAAAADwAAAAAAAAAAAAAAAACYAgAAZHJz&#10;L2Rvd25yZXYueG1sUEsFBgAAAAAEAAQA9QAAAIsDAAAAAA==&#10;" strokecolor="#2f5496 [2408]" strokeweight="1.5pt">
                <v:fill opacity="0"/>
              </v:rect>
              <v:rect id="Rectangle 35" o:spid="_x0000_s353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/rQrMAA&#10;AADdAAAADwAAAGRycy9kb3ducmV2LnhtbERPy4rCMBTdC/5DuMLsNK1YH9UoojjO0uf+0lzbYnNT&#10;m4x2/t4sBlweznuxak0lntS40rKCeBCBIM6sLjlXcDnv+lMQziNrrCyTgj9ysFp2OwtMtX3xkZ4n&#10;n4sQwi5FBYX3dSqlywoy6Aa2Jg7czTYGfYBNLnWDrxBuKjmMorE0WHJoKLCmTUHZ/fRrFFyTbc17&#10;afgQ70az5Hr/fmxio9RXr13PQXhq/Uf87/7RCibJJMwNb8ITkMs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/rQrM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353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6iP4ccAAADdAAAADwAAAGRycy9kb3ducmV2LnhtbESPT2vCQBTE74LfYXmCN7Op0FqjqzSF&#10;gil48A+Ct0f2mcRm38bsqvHbdwtCj8PM/IaZLztTixu1rrKs4CWKQRDnVldcKNjvvkbvIJxH1lhb&#10;JgUPcrBc9HtzTLS984ZuW1+IAGGXoILS+yaR0uUlGXSRbYiDd7KtQR9kW0jd4j3ATS3HcfwmDVYc&#10;Fkps6LOk/Gd7NQrSx/dhbX12WZ2O50uWpuMMz0ap4aD7mIHw1Pn/8LO90gomr5Mp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HqI/hxwAAAN0AAAAPAAAAAAAA&#10;AAAAAAAAAKECAABkcnMvZG93bnJldi54bWxQSwUGAAAAAAQABAD5AAAAlQMAAAAA&#10;" strokecolor="#2f5496 [2408]" strokeweight="1.5pt"/>
            <v:shape id="AutoShape 37" o:spid="_x0000_s353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0dWW8QAAADdAAAADwAAAGRycy9kb3ducmV2LnhtbERPTWvCQBC9F/wPywi9NRsDbSVmFSMI&#10;ptBDbRG8DdkxiWZnk+xW47/vHgoeH+87W42mFVcaXGNZwSyKQRCXVjdcKfj53r7MQTiPrLG1TAru&#10;5GC1nDxlmGp74y+67n0lQgi7FBXU3neplK6syaCLbEccuJMdDPoAh0rqAW8h3LQyieM3abDh0FBj&#10;R5uaysv+1yjI7x+HT+uLfnc6nvsiz5MCz0ap5+m4XoDwNPqH+N+90wreX+dhf3gTnoBc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jR1ZbxAAAAN0AAAAPAAAAAAAAAAAA&#10;AAAAAKECAABkcnMvZG93bnJldi54bWxQSwUGAAAAAAQABAD5AAAAkgMAAAAA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>L     L     L     L     L     L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3A70A3" w:rsidRPr="009E083E" w:rsidRDefault="00BD3DCE" w:rsidP="003A70A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528" style="position:absolute;margin-left:-16.1pt;margin-top:9.4pt;width:521.25pt;height:36.85pt;z-index:-25072332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o&#10;Y9iZEgQAAPEPAAAOAAAAAAAAAAAAAAAAAC4CAABkcnMvZTJvRG9jLnhtbFBLAQItABQABgAIAAAA&#10;IQBYKw9o4AAAAAoBAAAPAAAAAAAAAAAAAAAAAGwGAABkcnMvZG93bnJldi54bWxQSwUGAAAAAAQA&#10;BADzAAAAeQcAAAAA&#10;">
            <v:group id="Group 33" o:spid="_x0000_s353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CbQhzxgAAAN0A&#10;AAAPAAAAAAAAAAAAAAAAAKoCAABkcnMvZG93bnJldi54bWxQSwUGAAAAAAQABAD6AAAAnQMAAAAA&#10;">
              <v:rect id="Rectangle 34" o:spid="_x0000_s353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/HGUsYA&#10;AADdAAAADwAAAGRycy9kb3ducmV2LnhtbESPT2vCQBTE7wW/w/IK3nRjpSqpq9g/Fq9qJHh7ZF+z&#10;odm3Ibua+O27gtDjMDO/YZbr3tbiSq2vHCuYjBMQxIXTFZcKsuN2tADhA7LG2jEpuJGH9WrwtMRU&#10;u473dD2EUkQI+xQVmBCaVEpfGLLox64hjt6Pay2GKNtS6ha7CLe1fEmSmbRYcVww2NCHoeL3cLEK&#10;pmX+ZfLs02d2ks++T7fTe3feKjV87jdvIAL14T/8aO+0gvnrYgr3N/EJyN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/HGUsYAAADdAAAADwAAAAAAAAAAAAAAAACYAgAAZHJz&#10;L2Rvd25yZXYueG1sUEsFBgAAAAAEAAQA9QAAAIsDAAAAAA==&#10;" strokecolor="#2f5496 [2408]" strokeweight="1.5pt">
                <v:fill opacity="0"/>
              </v:rect>
              <v:rect id="Rectangle 35" o:spid="_x0000_s353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2KqjsUA&#10;AADdAAAADwAAAGRycy9kb3ducmV2LnhtbESPQWvCQBSE7wX/w/IK3ppNimk1uooo0R6tbe6P7GsS&#10;zL5Ns2tM/31XKPQ4zMw3zGozmlYM1LvGsoIkikEQl1Y3XCn4/Mif5iCcR9bYWiYFP+Rgs548rDDT&#10;9sbvNJx9JQKEXYYKau+7TEpX1mTQRbYjDt6X7Q36IPtK6h5vAW5a+RzHL9Jgw2Ghxo52NZWX89Uo&#10;KNJ9x0dp+JTks0VaXA7fu8QoNX0ct0sQnkb/H/5rv2kFr+l8Bvc34QnI9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3YqqO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353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zD1w8cAAADdAAAADwAAAGRycy9kb3ducmV2LnhtbESPQWvCQBSE74X+h+UVems2FbQhukpT&#10;KBjBQ20RvD2yzySafRuzW5P8e7dQ8DjMzDfMYjWYRlypc7VlBa9RDIK4sLrmUsHP9+dLAsJ5ZI2N&#10;ZVIwkoPV8vFhgam2PX/RdedLESDsUlRQed+mUrqiIoMusi1x8I62M+iD7EqpO+wD3DRyEsczabDm&#10;sFBhSx8VFefdr1GQjZv91vr8sj4eTpc8yyY5noxSz0/D+xyEp8Hfw//ttVbwNk2m8PcmPAG5v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zMPXDxwAAAN0AAAAPAAAAAAAA&#10;AAAAAAAAAKECAABkcnMvZG93bnJldi54bWxQSwUGAAAAAAQABAD5AAAAlQMAAAAA&#10;" strokecolor="#2f5496 [2408]" strokeweight="1.5pt"/>
            <v:shape id="AutoShape 37" o:spid="_x0000_s352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+JrtMcAAADdAAAADwAAAGRycy9kb3ducmV2LnhtbESPQWvCQBSE7wX/w/KE3urGQK2krsEI&#10;gin0oC2F3h7ZZxKbfRuz2yT++65Q8DjMzDfMKh1NI3rqXG1ZwXwWgSAurK65VPD5sXtagnAeWWNj&#10;mRRcyUG6njysMNF24AP1R1+KAGGXoILK+zaR0hUVGXQz2xIH72Q7gz7IrpS6wyHATSPjKFpIgzWH&#10;hQpb2lZU/Bx/jYLs+vb1bn1+2Z++z5c8y+Icz0apx+m4eQXhafT38H97rxW8PC8X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D4mu0xwAAAN0AAAAPAAAAAAAA&#10;AAAAAAAAAKECAABkcnMvZG93bnJldi54bWxQSwUGAAAAAAQABAD5AAAAlQMAAAAA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>L     L     L     L     L     L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3A70A3" w:rsidRPr="009E083E" w:rsidRDefault="00BD3DCE" w:rsidP="003A70A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522" style="position:absolute;margin-left:-16.1pt;margin-top:9.4pt;width:521.25pt;height:36.85pt;z-index:-25072230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kAtFg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KMpALRYEAADxDwAADgAAAAAAAAAAAAAAAAAuAgAAZHJzL2Uyb0RvYy54bWxQSwECLQAUAAYA&#10;CAAAACEAWCsPaOAAAAAKAQAADwAAAAAAAAAAAAAAAABwBgAAZHJzL2Rvd25yZXYueG1sUEsFBgAA&#10;AAAEAAQA8wAAAH0HAAAAAA==&#10;">
            <v:group id="Group 33" o:spid="_x0000_s352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jhT+ZwwAAAN0AAAAP&#10;AAAAAAAAAAAAAAAAAKoCAABkcnMvZG93bnJldi54bWxQSwUGAAAAAAQABAD6AAAAmgMAAAAA&#10;">
              <v:rect id="Rectangle 34" o:spid="_x0000_s352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nxuMYA&#10;AADdAAAADwAAAGRycy9kb3ducmV2LnhtbESPQWvCQBSE70L/w/IKvdWNlVqNrmJtLV61keDtkX1m&#10;g9m3Ibs18d93CwWPw8x8wyxWva3FlVpfOVYwGiYgiAunKy4VZN/b5ykIH5A11o5JwY08rJYPgwWm&#10;2nW8p+shlCJC2KeowITQpFL6wpBFP3QNcfTOrrUYomxLqVvsItzW8iVJJtJixXHBYEMbQ8Xl8GMV&#10;jMv80+TZh8/sKJ98HW/H9+60VerpsV/PQQTqwz38395pBW+v0xn8vYlPQC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hnxuMYAAADdAAAADwAAAAAAAAAAAAAAAACYAgAAZHJz&#10;L2Rvd25yZXYueG1sUEsFBgAAAAAEAAQA9QAAAIsDAAAAAA==&#10;" strokecolor="#2f5496 [2408]" strokeweight="1.5pt">
                <v:fill opacity="0"/>
              </v:rect>
              <v:rect id="Rectangle 35" o:spid="_x0000_s352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A6UMAA&#10;AADdAAAADwAAAGRycy9kb3ducmV2LnhtbERPy4rCMBTdC/5DuMLsNK1YH9UoojjO0uf+0lzbYnNT&#10;m4x2/t4sBlweznuxak0lntS40rKCeBCBIM6sLjlXcDnv+lMQziNrrCyTgj9ysFp2OwtMtX3xkZ4n&#10;n4sQwi5FBYX3dSqlywoy6Aa2Jg7czTYGfYBNLnWDrxBuKjmMorE0WHJoKLCmTUHZ/fRrFFyTbc17&#10;afgQ70az5Hr/fmxio9RXr13PQXhq/Uf87/7RCibJLOwPb8ITkMs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YA6UM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352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dJlHccAAADdAAAADwAAAGRycy9kb3ducmV2LnhtbESPT2vCQBTE70K/w/IKvZmNQm1N3Ugj&#10;CKbgQVuE3h7ZZ/40+zZmV43fvisUehxm5jfMYjmYVlyod7VlBZMoBkFcWF1zqeDrcz1+BeE8ssbW&#10;Mim4kYNl+jBaYKLtlXd02ftSBAi7BBVU3neJlK6oyKCLbEccvKPtDfog+1LqHq8Bblo5jeOZNFhz&#10;WKiwo1VFxc/+bBRkt4/D1vr8tDl+N6c8y6Y5Nkapp8fh/Q2Ep8H/h//aG63g5Xk+gfub8ARk+g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J0mUdxwAAAN0AAAAPAAAAAAAA&#10;AAAAAAAAAKECAABkcnMvZG93bnJldi54bWxQSwUGAAAAAAQABAD5AAAAlQMAAAAA&#10;" strokecolor="#2f5496 [2408]" strokeweight="1.5pt"/>
            <v:shape id="AutoShape 37" o:spid="_x0000_s352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QD7ascAAADdAAAADwAAAGRycy9kb3ducmV2LnhtbESPT2vCQBTE70K/w/IKvemmgWqbupFG&#10;EIzQg7YUentkX/7Y7NuYXTV+e7cgeBxm5jfMfDGYVpyod41lBc+TCARxYXXDlYLvr9X4FYTzyBpb&#10;y6TgQg4W6cNojom2Z97SaecrESDsElRQe98lUrqiJoNuYjvi4JW2N+iD7CupezwHuGllHEVTabDh&#10;sFBjR8uair/d0SjILpufT+vzw7r83R/yLItz3Bulnh6Hj3cQngZ/D9/aa61g9vIWw/+b8ARke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5APtqxwAAAN0AAAAPAAAAAAAA&#10;AAAAAAAAAKECAABkcnMvZG93bnJldi54bWxQSwUGAAAAAAQABAD5AAAAlQMAAAAA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>L     L     L     L     L     L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3A70A3" w:rsidRPr="009E083E" w:rsidRDefault="00BD3DCE" w:rsidP="003A70A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516" style="position:absolute;margin-left:-16.1pt;margin-top:9.4pt;width:521.25pt;height:36.85pt;z-index:-25072128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HEnJ/AXBAAA8Q8AAA4AAAAAAAAAAAAAAAAALgIAAGRycy9lMm9Eb2MueG1sUEsBAi0AFAAG&#10;AAgAAAAhAFgrD2jgAAAACgEAAA8AAAAAAAAAAAAAAAAAcQYAAGRycy9kb3ducmV2LnhtbFBLBQYA&#10;AAAABAAEAPMAAAB+BwAAAAA=&#10;">
            <v:group id="Group 33" o:spid="_x0000_s351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ZxGjQccAAADd&#10;AAAADwAAAAAAAAAAAAAAAACqAgAAZHJzL2Rvd25yZXYueG1sUEsFBgAAAAAEAAQA+gAAAJ4DAAAA&#10;AA==&#10;">
              <v:rect id="Rectangle 34" o:spid="_x0000_s352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1tYMYA&#10;AADdAAAADwAAAGRycy9kb3ducmV2LnhtbESPT2vCQBTE7wW/w/IKvelGi7ZNXcXWP/RaGwm9PbKv&#10;2WD2bciuJn57VxB6HGbmN8x82dtanKn1lWMF41ECgrhwuuJSQfazHb6C8AFZY+2YFFzIw3IxeJhj&#10;ql3H33Teh1JECPsUFZgQmlRKXxiy6EeuIY7en2sthijbUuoWuwi3tZwkyUxarDguGGzo01Bx3J+s&#10;gucy35g8W/vMjvPZ7nA5fHS/W6WeHvvVO4hAffgP39tfWsHL9G0KtzfxCcjF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o1tYMYAAADdAAAADwAAAAAAAAAAAAAAAACYAgAAZHJz&#10;L2Rvd25yZXYueG1sUEsFBgAAAAAEAAQA9QAAAIsDAAAAAA==&#10;" strokecolor="#2f5496 [2408]" strokeweight="1.5pt">
                <v:fill opacity="0"/>
              </v:rect>
              <v:rect id="Rectangle 35" o:spid="_x0000_s352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UHv8UA&#10;AADdAAAADwAAAGRycy9kb3ducmV2LnhtbESPzWrDMBCE74W+g9hAb43sEiexEyWUhLQ95s/3xdrY&#10;JtbKtVTbffuqUOhxmJlvmPV2NI3oqXO1ZQXxNAJBXFhdc6ngejk8L0E4j6yxsUwKvsnBdvP4sMZM&#10;24FP1J99KQKEXYYKKu/bTEpXVGTQTW1LHLyb7Qz6ILtS6g6HADeNfImiuTRYc1iosKVdRcX9/GUU&#10;5Mm+5Xdp+BgfZmmS398+d7FR6mkyvq5AeBr9f/iv/aEVLJJ0Dr9vwhOQm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JQe/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351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XdY8scAAADdAAAADwAAAGRycy9kb3ducmV2LnhtbESPT2vCQBTE74LfYXmCN7Op0FqjqzSF&#10;gil48A+Ct0f2mcRm38bsqvHbdwtCj8PM/IaZLztTixu1rrKs4CWKQRDnVldcKNjvvkbvIJxH1lhb&#10;JgUPcrBc9HtzTLS984ZuW1+IAGGXoILS+yaR0uUlGXSRbYiDd7KtQR9kW0jd4j3ATS3HcfwmDVYc&#10;Fkps6LOk/Gd7NQrSx/dhbX12WZ2O50uWpuMMz0ap4aD7mIHw1Pn/8LO90gomr9MJ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pd1jyxwAAAN0AAAAPAAAAAAAA&#10;AAAAAAAAAKECAABkcnMvZG93bnJldi54bWxQSwUGAAAAAAQABAD5AAAAlQMAAAAA&#10;" strokecolor="#2f5496 [2408]" strokeweight="1.5pt"/>
            <v:shape id="AutoShape 37" o:spid="_x0000_s351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OjMgMQAAADdAAAADwAAAGRycy9kb3ducmV2LnhtbERPy2rCQBTdC/2H4Ra600mFvlIn0giC&#10;EbrQFsHdJXPNo5k7MTNN4t87C8Hl4bwXy9E0oqfOVZYVPM8iEMS51RUXCn5/1tN3EM4ja2wsk4IL&#10;OVgmD5MFxtoOvKN+7wsRQtjFqKD0vo2ldHlJBt3MtsSBO9nOoA+wK6TucAjhppHzKHqVBisODSW2&#10;tCop/9v/GwXpZXv4tj47b07H+pyl6TzD2ij19Dh+fYLwNPq7+ObeaAVvLx9hbngTnoBMr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Y6MyAxAAAAN0AAAAPAAAAAAAAAAAA&#10;AAAAAKECAABkcnMvZG93bnJldi54bWxQSwUGAAAAAAQABAD5AAAAkgMAAAAA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>L     L     L     L     L     L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3A70A3" w:rsidRPr="009E083E" w:rsidRDefault="00BD3DCE" w:rsidP="003A70A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510" style="position:absolute;margin-left:-16.1pt;margin-top:9.4pt;width:521.25pt;height:36.85pt;z-index:-25072025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PaMFQ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BcaPaMFQQAAPEPAAAOAAAAAAAAAAAAAAAAAC4CAABkcnMvZTJvRG9jLnhtbFBLAQItABQABgAI&#10;AAAAIQBYKw9o4AAAAAoBAAAPAAAAAAAAAAAAAAAAAG8GAABkcnMvZG93bnJldi54bWxQSwUGAAAA&#10;AAQABADzAAAAfAcAAAAA&#10;">
            <v:group id="Group 33" o:spid="_x0000_s351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rBVG5wwAAAN0AAAAP&#10;AAAAAAAAAAAAAAAAAKoCAABkcnMvZG93bnJldi54bWxQSwUGAAAAAAQABAD6AAAAmgMAAAAA&#10;">
              <v:rect id="Rectangle 34" o:spid="_x0000_s351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pmfmMUA&#10;AADdAAAADwAAAGRycy9kb3ducmV2LnhtbESPT2vCQBTE74V+h+UVequbtJBKdJX+s3itRoK3R/aZ&#10;DWbfhuzWxG/vCoLHYWZ+w8yXo23FiXrfOFaQThIQxJXTDdcKiu3qZQrCB2SNrWNScCYPy8Xjwxxz&#10;7Qb+o9Mm1CJC2OeowITQ5VL6ypBFP3EdcfQOrrcYouxrqXscIty28jVJMmmx4bhgsKMvQ9Vx828V&#10;vNXljymLb1/YtMx+d+fd57BfKfX8NH7MQAQawz18a6+1gvcsSeH6Jj4Bubg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mZ+YxQAAAN0AAAAPAAAAAAAAAAAAAAAAAJgCAABkcnMv&#10;ZG93bnJldi54bWxQSwUGAAAAAAQABAD1AAAAigMAAAAA&#10;" strokecolor="#2f5496 [2408]" strokeweight="1.5pt">
                <v:fill opacity="0"/>
              </v:rect>
              <v:rect id="Rectangle 35" o:spid="_x0000_s351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TH1R8MA&#10;AADdAAAADwAAAGRycy9kb3ducmV2LnhtbESPT4vCMBTE74LfITzBm6YV/+xWo4ii7lHd9f5onm2x&#10;ealN1PrtzYLgcZiZ3zCzRWNKcafaFZYVxP0IBHFqdcGZgr/fTe8LhPPIGkvLpOBJDhbzdmuGibYP&#10;PtD96DMRIOwSVJB7XyVSujQng65vK+LgnW1t0AdZZ1LX+AhwU8pBFI2lwYLDQo4VrXJKL8ebUXAa&#10;rSveScP7eDP8Hp0u2+sqNkp1O81yCsJT4z/hd/tHK5iMowH8vwlPQM5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TH1R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51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WOqCsYAAADdAAAADwAAAGRycy9kb3ducmV2LnhtbESPT4vCMBTE74LfITxhb5quC65Uo2wF&#10;wQoe/MPC3h7Ns602L7WJWr+9ERY8DjPzG2Y6b00lbtS40rKCz0EEgjizuuRcwWG/7I9BOI+ssbJM&#10;Ch7kYD7rdqYYa3vnLd12PhcBwi5GBYX3dSylywoy6Aa2Jg7e0TYGfZBNLnWD9wA3lRxG0UgaLDks&#10;FFjToqDsvLsaBclj/buxPr2sjn+nS5okwxRPRqmPXvszAeGp9e/wf3ulFXyPoi94vQlPQM6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VjqgrGAAAA3QAAAA8AAAAAAAAA&#10;AAAAAAAAoQIAAGRycy9kb3ducmV2LnhtbFBLBQYAAAAABAAEAPkAAACUAwAAAAA=&#10;" strokecolor="#2f5496 [2408]" strokeweight="1.5pt"/>
            <v:shape id="AutoShape 37" o:spid="_x0000_s351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ooyfsYAAADdAAAADwAAAGRycy9kb3ducmV2LnhtbESPT4vCMBTE74LfITxhb5quLK5Uo2wF&#10;wQoe/MPC3h7Ns602L7WJWr+9ERY8DjPzG2Y6b00lbtS40rKCz0EEgjizuuRcwWG/7I9BOI+ssbJM&#10;Ch7kYD7rdqYYa3vnLd12PhcBwi5GBYX3dSylywoy6Aa2Jg7e0TYGfZBNLnWD9wA3lRxG0UgaLDks&#10;FFjToqDsvLsaBclj/buxPr2sjn+nS5okwxRPRqmPXvszAeGp9e/wf3ulFXyPoi94vQlPQM6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qKMn7GAAAA3QAAAA8AAAAAAAAA&#10;AAAAAAAAoQIAAGRycy9kb3ducmV2LnhtbFBLBQYAAAAABAAEAPkAAACUAwAAAAA=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>L     L     L     L     L     L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3A70A3" w:rsidRPr="009E083E" w:rsidRDefault="00BD3DCE" w:rsidP="003A70A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3504" style="position:absolute;margin-left:-16.1pt;margin-top:9.4pt;width:521.25pt;height:36.85pt;z-index:-25071923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">
            <v:group id="Group 33" o:spid="_x0000_s350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LoGxWxgAAAN0A&#10;AAAPAAAAAAAAAAAAAAAAAKoCAABkcnMvZG93bnJldi54bWxQSwUGAAAAAAQABAD6AAAAnQMAAAAA&#10;">
              <v:rect id="Rectangle 34" o:spid="_x0000_s350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yid8UA&#10;AADdAAAADwAAAGRycy9kb3ducmV2LnhtbESPT2vCQBTE7wW/w/IEb3WjQpTUVeq/0mttJHh7ZF+z&#10;odm3Ibua+O27hUKPw8z8hllvB9uIO3W+dqxgNk1AEJdO11wpyD9PzysQPiBrbByTggd52G5GT2vM&#10;tOv5g+7nUIkIYZ+hAhNCm0npS0MW/dS1xNH7cp3FEGVXSd1hH+G2kfMkSaXFmuOCwZb2hsrv880q&#10;WFTF0RT5wed2VqRvl8dl119PSk3Gw+sLiEBD+A//td+1gmWaLOH3TXwCcvM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PKJ3xQAAAN0AAAAPAAAAAAAAAAAAAAAAAJgCAABkcnMv&#10;ZG93bnJldi54bWxQSwUGAAAAAAQABAD1AAAAigMAAAAA&#10;" strokecolor="#2f5496 [2408]" strokeweight="1.5pt">
                <v:fill opacity="0"/>
              </v:rect>
              <v:rect id="Rectangle 35" o:spid="_x0000_s350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nCrcEA&#10;AADdAAAADwAAAGRycy9kb3ducmV2LnhtbERPPW/CMBDdK/EfrEPqRpyghpYUgxCIwkhT2E/xNYmI&#10;zyF2Sfj3eEDq+PS+F6vBNOJGnastK0iiGARxYXXNpYLTz27yAcJ5ZI2NZVJwJwer5ehlgZm2PX/T&#10;LfelCCHsMlRQed9mUrqiIoMusi1x4H5tZ9AH2JVSd9iHcNPIaRzPpMGaQ0OFLW0qKi75n1FwTrct&#10;76XhY7J7m6fny9d1kxilXsfD+hOEp8H/i5/ug1bwPovD3PAmPAG5f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DZwq3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350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Iud4MUAAADdAAAADwAAAGRycy9kb3ducmV2LnhtbESPQYvCMBSE78L+h/AWvGmqB3WrUezC&#10;ghU8rC6Ct0fzbKvNS22i1n9vFgSPw8x8w8wWranEjRpXWlYw6EcgiDOrS84V/O1+ehMQziNrrCyT&#10;ggc5WMw/OjOMtb3zL922PhcBwi5GBYX3dSylywoy6Pq2Jg7e0TYGfZBNLnWD9wA3lRxG0UgaLDks&#10;FFjTd0HZeXs1CpLHer+xPr2sjofTJU2SYYono1T3s11OQXhq/Tv8aq+0gvEo+oL/N+EJyPkT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Iud4MUAAADdAAAADwAAAAAAAAAA&#10;AAAAAAChAgAAZHJzL2Rvd25yZXYueG1sUEsFBgAAAAAEAAQA+QAAAJMDAAAAAA==&#10;" strokecolor="#2f5496 [2408]" strokeweight="1.5pt"/>
            <v:shape id="AutoShape 37" o:spid="_x0000_s350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GiioMQAAADdAAAADwAAAGRycy9kb3ducmV2LnhtbERPu2rDMBTdA/0HcQvZEtkZ3OJGDnGh&#10;EBc6NCmFbhfr+pFYV7alOM7fV0Oh4+G8t7vZdGKi0bWWFcTrCARxaXXLtYKv09vqGYTzyBo7y6Tg&#10;Tg522cNii6m2N/6k6ehrEULYpaig8b5PpXRlQwbd2vbEgavsaNAHONZSj3gL4aaTmyhKpMGWQ0OD&#10;Pb02VF6OV6Mgv79/f1hfDIfq5zwUeb4p8GyUWj7O+xcQnmb/L/5zH7SCpyQO+8Ob8ARk9g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QaKKgxAAAAN0AAAAPAAAAAAAAAAAA&#10;AAAAAKECAABkcnMvZG93bnJldi54bWxQSwUGAAAAAAQABAD5AAAAkgMAAAAA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>L     L     L     L     L     L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3A70A3" w:rsidRPr="009E083E" w:rsidRDefault="00BD3DCE" w:rsidP="003A70A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498" style="position:absolute;margin-left:-16.1pt;margin-top:9.4pt;width:521.25pt;height:36.85pt;z-index:-25071820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r&#10;WNeDEgQAAPEPAAAOAAAAAAAAAAAAAAAAAC4CAABkcnMvZTJvRG9jLnhtbFBLAQItABQABgAIAAAA&#10;IQBYKw9o4AAAAAoBAAAPAAAAAAAAAAAAAAAAAGwGAABkcnMvZG93bnJldi54bWxQSwUGAAAAAAQA&#10;BADzAAAAeQcAAAAA&#10;">
            <v:group id="Group 33" o:spid="_x0000_s350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UL8iMcAAADdAAAADwAAAGRycy9kb3ducmV2LnhtbESPQWvCQBSE7wX/w/KE&#10;3ppNLE0lZhURKx5CoSqU3h7ZZxLMvg3ZbRL/fbdQ6HGYmW+YfDOZVgzUu8aygiSKQRCXVjdcKbic&#10;356WIJxH1thaJgV3crBZzx5yzLQd+YOGk69EgLDLUEHtfZdJ6cqaDLrIdsTBu9reoA+yr6TucQxw&#10;08pFHKfSYMNhocaOdjWVt9O3UXAYcdw+J/uhuF1396/zy/tnkZBSj/NpuwLhafL/4b/2USt4TZMF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MUL8iMcAAADd&#10;AAAADwAAAAAAAAAAAAAAAACqAgAAZHJzL2Rvd25yZXYueG1sUEsFBgAAAAAEAAQA+gAAAJ4DAAAA&#10;AA==&#10;">
              <v:rect id="Rectangle 34" o:spid="_x0000_s350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N4yqcYA&#10;AADdAAAADwAAAGRycy9kb3ducmV2LnhtbESPT2vCQBTE74V+h+UVequbVEhLdJX+0eK1Ggm9PbLP&#10;bGj2bciuJn57VxA8DjPzG2a+HG0rTtT7xrGCdJKAIK6cbrhWUOzWL+8gfEDW2DomBWfysFw8Pswx&#10;127gXzptQy0ihH2OCkwIXS6lrwxZ9BPXEUfv4HqLIcq+lrrHIcJtK1+TJJMWG44LBjv6MlT9b49W&#10;wbQuV6Ysvn1h0zL72Z/3n8PfWqnnp/FjBiLQGO7hW3ujFbxl6RSub+ITkIs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N4yqcYAAADdAAAADwAAAAAAAAAAAAAAAACYAgAAZHJz&#10;L2Rvd25yZXYueG1sUEsFBgAAAAAEAAQA9QAAAIsDAAAAAA==&#10;" strokecolor="#2f5496 [2408]" strokeweight="1.5pt">
                <v:fill opacity="0"/>
              </v:rect>
              <v:rect id="Rectangle 35" o:spid="_x0000_s350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1edcUA&#10;AADdAAAADwAAAGRycy9kb3ducmV2LnhtbESPzW7CMBCE70i8g7VIvTVOKn7aFBNVqSgcIW3uq3ib&#10;RMTrNHYhfXuMVInjaGa+0ayz0XTiTINrLStIohgEcWV1y7WCr8/t4zMI55E1dpZJwR85yDbTyRpT&#10;bS98pHPhaxEg7FJU0Hjfp1K6qiGDLrI9cfC+7WDQBznUUg94CXDTyac4XkqDLYeFBnvKG6pOxa9R&#10;UC7ee95Jw4dkO39ZlKePnzwxSj3MxrdXEJ5Gfw//t/dawWqZzOH2JjwBubk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TV51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350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B8BOMcAAADdAAAADwAAAGRycy9kb3ducmV2LnhtbESPQWvCQBSE74X+h+UVvDUbBW2JWcUU&#10;CkboobYUvD2yz2w0+zZmV43/vlsoeBxm5hsmXw62FRfqfeNYwThJQRBXTjdcK/j+en9+BeEDssbW&#10;MSm4kYfl4vEhx0y7K3/SZRtqESHsM1RgQugyKX1lyKJPXEccvb3rLYYo+1rqHq8Rbls5SdOZtNhw&#10;XDDY0Zuh6rg9WwXFbfPz4UJ5Wu93h1NZFJMSD1ap0dOwmoMINIR7+L+91gpeZuMp/L2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AHwE4xwAAAN0AAAAPAAAAAAAA&#10;AAAAAAAAAKECAABkcnMvZG93bnJldi54bWxQSwUGAAAAAAQABAD5AAAAlQMAAAAA&#10;" strokecolor="#2f5496 [2408]" strokeweight="1.5pt"/>
            <v:shape id="AutoShape 37" o:spid="_x0000_s349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M2fT8YAAADdAAAADwAAAGRycy9kb3ducmV2LnhtbESPT4vCMBTE78J+h/AEb5rqoUo1il1Y&#10;sIIH/7Cwt0fzbKvNS22yWr+9WVjwOMzMb5jFqjO1uFPrKssKxqMIBHFudcWFgtPxazgD4Tyyxtoy&#10;KXiSg9Xyo7fARNsH7+l+8IUIEHYJKii9bxIpXV6SQTeyDXHwzrY16INsC6lbfAS4qeUkimJpsOKw&#10;UGJDnyXl18OvUZA+t98767Pb5vxzuWVpOsnwYpQa9Lv1HISnzr/D/+2NVjCNxzH8vQlPQC5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DNn0/GAAAA3QAAAA8AAAAAAAAA&#10;AAAAAAAAoQIAAGRycy9kb3ducmV2LnhtbFBLBQYAAAAABAAEAPkAAACUAwAAAAA=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>L     L     L     L     L     L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3A70A3" w:rsidRPr="009E083E" w:rsidRDefault="00BD3DCE" w:rsidP="003A70A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492" style="position:absolute;margin-left:-16.1pt;margin-top:9.4pt;width:521.25pt;height:36.85pt;z-index:-25071718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j8wRFg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cY/MERYEAADxDwAADgAAAAAAAAAAAAAAAAAuAgAAZHJzL2Uyb0RvYy54bWxQSwECLQAUAAYA&#10;CAAAACEAWCsPaOAAAAAKAQAADwAAAAAAAAAAAAAAAABwBgAAZHJzL2Rvd25yZXYueG1sUEsFBgAA&#10;AAAEAAQA8wAAAH0HAAAAAA==&#10;">
            <v:group id="Group 33" o:spid="_x0000_s349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QqstiwwAAAN0AAAAP&#10;AAAAAAAAAAAAAAAAAKoCAABkcnMvZG93bnJldi54bWxQSwUGAAAAAAQABAD6AAAAmgMAAAAA&#10;">
              <v:rect id="Rectangle 34" o:spid="_x0000_s349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YFQ8YA&#10;AADdAAAADwAAAGRycy9kb3ducmV2LnhtbESPzWrDMBCE74W+g9hCb43sBtzUiRLa5odekzqY3BZr&#10;a5laK2OpsfP2UaDQ4zAz3zCL1WhbcabeN44VpJMEBHHldMO1guJr+zQD4QOyxtYxKbiQh9Xy/m6B&#10;uXYD7+l8CLWIEPY5KjAhdLmUvjJk0U9cRxy9b9dbDFH2tdQ9DhFuW/mcJJm02HBcMNjRh6Hq5/Br&#10;FUzrcmPKYu0Lm5bZ7ng5vg+nrVKPD+PbHESgMfyH/9qfWsFLlr7C7U18An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TYFQ8YAAADdAAAADwAAAAAAAAAAAAAAAACYAgAAZHJz&#10;L2Rvd25yZXYueG1sUEsFBgAAAAAEAAQA9QAAAIsDAAAAAA==&#10;" strokecolor="#2f5496 [2408]" strokeweight="1.5pt">
                <v:fill opacity="0"/>
              </v:rect>
              <v:rect id="Rectangle 35" o:spid="_x0000_s349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qSy8EA&#10;AADdAAAADwAAAGRycy9kb3ducmV2LnhtbERPyW7CMBC9I/UfrKnUGzhBBUrAQRWI5chS7qN4mkSJ&#10;xyE2EP4eH5A4Pr19vuhMLW7UutKygngQgSDOrC45V/B3Wvd/QDiPrLG2TAoe5GCRfvTmmGh75wPd&#10;jj4XIYRdggoK75tESpcVZNANbEMcuH/bGvQBtrnULd5DuKnlMIrG0mDJoaHAhpYFZdXxahScR6uG&#10;t9LwPl5/T0fnanNZxkapr8/udwbCU+ff4pd7pxVMxsOwP7wJT0Cm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Uaksv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349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UjNhsYAAADdAAAADwAAAGRycy9kb3ducmV2LnhtbESPT4vCMBTE78J+h/AEb5rag0o1il1Y&#10;sIIH/7Cwt0fzbKvNS22yWr+9WVjwOMzMb5jFqjO1uFPrKssKxqMIBHFudcWFgtPxazgD4Tyyxtoy&#10;KXiSg9Xyo7fARNsH7+l+8IUIEHYJKii9bxIpXV6SQTeyDXHwzrY16INsC6lbfAS4qWUcRRNpsOKw&#10;UGJDnyXl18OvUZA+t98767Pb5vxzuWVpGmd4MUoN+t16DsJT59/h//ZGK5hO4jH8vQlPQC5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FIzYbGAAAA3QAAAA8AAAAAAAAA&#10;AAAAAAAAoQIAAGRycy9kb3ducmV2LnhtbFBLBQYAAAAABAAEAPkAAACUAwAAAAA=&#10;" strokecolor="#2f5496 [2408]" strokeweight="1.5pt"/>
            <v:shape id="AutoShape 37" o:spid="_x0000_s349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ZpT8ccAAADdAAAADwAAAGRycy9kb3ducmV2LnhtbESPT2vCQBTE7wW/w/KE3urGHNKSuoZG&#10;EEyhh6oIvT2yz/xp9m3MrjF++26h0OMwM79hVtlkOjHS4BrLCpaLCARxaXXDlYLjYfv0AsJ5ZI2d&#10;ZVJwJwfZevawwlTbG3/SuPeVCBB2KSqove9TKV1Zk0G3sD1x8M52MOiDHCqpB7wFuOlkHEWJNNhw&#10;WKixp01N5ff+ahTk9/fTh/XFZXf+ai9FnscFtkapx/n09grC0+T/w3/tnVbwnMQx/L4JT0Cu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BmlPxxwAAAN0AAAAPAAAAAAAA&#10;AAAAAAAAAKECAABkcnMvZG93bnJldi54bWxQSwUGAAAAAAQABAD5AAAAlQMAAAAA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>L     L     L     L     L     L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3A70A3" w:rsidRPr="009E083E" w:rsidRDefault="00BD3DCE" w:rsidP="003A70A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486" style="position:absolute;margin-left:-16.1pt;margin-top:9.4pt;width:521.25pt;height:36.85pt;z-index:-25071616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syPAHxYEAADxDwAADgAAAAAAAAAAAAAAAAAuAgAAZHJzL2Uyb0RvYy54bWxQSwECLQAUAAYA&#10;CAAAACEAWCsPaOAAAAAKAQAADwAAAAAAAAAAAAAAAABwBgAAZHJzL2Rvd25yZXYueG1sUEsFBgAA&#10;AAAEAAQA8wAAAH0HAAAAAA==&#10;">
            <v:group id="Group 33" o:spid="_x0000_s348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H4sL2scAAADd&#10;AAAADwAAAAAAAAAAAAAAAACqAgAAZHJzL2Rvd25yZXYueG1sUEsFBgAAAAAEAAQA+gAAAJ4DAAAA&#10;AA==&#10;">
              <v:rect id="Rectangle 34" o:spid="_x0000_s349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fF+8YA&#10;AADdAAAADwAAAGRycy9kb3ducmV2LnhtbESPQWvCQBSE74X+h+UJvdWNlqYSXaXaKr1qI8HbI/vM&#10;BrNvQ3Zr4r93C4Ueh5n5hlmsBtuIK3W+dqxgMk5AEJdO11wpyL+3zzMQPiBrbByTght5WC0fHxaY&#10;adfznq6HUIkIYZ+hAhNCm0npS0MW/di1xNE7u85iiLKrpO6wj3DbyGmSpNJizXHBYEsbQ+Xl8GMV&#10;vFTFpynyD5/bSZHujrfjuj9tlXoaDe9zEIGG8B/+a39pBW/p9BV+38QnIJ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hfF+8YAAADdAAAADwAAAAAAAAAAAAAAAACYAgAAZHJz&#10;L2Rvd25yZXYueG1sUEsFBgAAAAAEAAQA9QAAAIsDAAAAAA==&#10;" strokecolor="#2f5496 [2408]" strokeweight="1.5pt">
                <v:fill opacity="0"/>
              </v:rect>
              <v:rect id="Rectangle 35" o:spid="_x0000_s349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b+vJMMA&#10;AADdAAAADwAAAGRycy9kb3ducmV2LnhtbESPT4vCMBTE78J+h/AWvGla0bp2jbIo/jmqq/dH87Yt&#10;Ni/dJmr99kYQPA4z8xtmOm9NJa7UuNKygrgfgSDOrC45V3D8XfW+QDiPrLGyTAru5GA+++hMMdX2&#10;xnu6HnwuAoRdigoK7+tUSpcVZND1bU0cvD/bGPRBNrnUDd4C3FRyEEWJNFhyWCiwpkVB2flwMQpO&#10;o2XNG2l4F6+Gk9HpvP5fxEap7mf78w3CU+vf4Vd7qxWMk0ECzzfhCcj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b+vJ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48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e3wacYAAADdAAAADwAAAGRycy9kb3ducmV2LnhtbESPT4vCMBTE78J+h/AWvGlqDyrVKHZh&#10;wQoe/MPC3h7Ns602L7WJWr+9WVjwOMzMb5j5sjO1uFPrKssKRsMIBHFudcWFguPhezAF4Tyyxtoy&#10;KXiSg+XiozfHRNsH7+i+94UIEHYJKii9bxIpXV6SQTe0DXHwTrY16INsC6lbfAS4qWUcRWNpsOKw&#10;UGJDXyXll/3NKEifm5+t9dl1ffo9X7M0jTM8G6X6n91qBsJT59/h//ZaK5iM4wn8vQlPQC5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Ht8GnGAAAA3QAAAA8AAAAAAAAA&#10;AAAAAAAAoQIAAGRycy9kb3ducmV2LnhtbFBLBQYAAAAABAAEAPkAAACUAwAAAAA=&#10;" strokecolor="#2f5496 [2408]" strokeweight="1.5pt"/>
            <v:shape id="AutoShape 37" o:spid="_x0000_s348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HJkG8QAAADdAAAADwAAAGRycy9kb3ducmV2LnhtbERPu2rDMBTdC/0HcQvZarkekuJECXWh&#10;EBc6NAmFbhfrxo9YV7al2M7fR0Oh4+G8N7vZtGKkwdWWFbxEMQjiwuqaSwWn48fzKwjnkTW2lknB&#10;jRzsto8PG0y1nfibxoMvRQhhl6KCyvsuldIVFRl0ke2IA3e2g0Ef4FBKPeAUwk0rkzheSoM1h4YK&#10;O3qvqLgcrkZBdvv8+bI+7/fn36bPsyzJsTFKLZ7mtzUIT7P/F/+591rBapmEueFNeAJyew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gcmQbxAAAAN0AAAAPAAAAAAAAAAAA&#10;AAAAAKECAABkcnMvZG93bnJldi54bWxQSwUGAAAAAAQABAD5AAAAkgMAAAAA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>L     L     L     L     L     L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3A70A3" w:rsidRDefault="00BD3DCE" w:rsidP="003A70A3">
      <w:pPr>
        <w:spacing w:line="240" w:lineRule="auto"/>
        <w:rPr>
          <w:rFonts w:ascii="ALFABET98" w:hAnsi="ALFABET98"/>
          <w:sz w:val="36"/>
          <w:szCs w:val="36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480" style="position:absolute;margin-left:-16.1pt;margin-top:9.4pt;width:521.25pt;height:36.85pt;z-index:-25071513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/&#10;R2V2EgQAAPEPAAAOAAAAAAAAAAAAAAAAAC4CAABkcnMvZTJvRG9jLnhtbFBLAQItABQABgAIAAAA&#10;IQBYKw9o4AAAAAoBAAAPAAAAAAAAAAAAAAAAAGwGAABkcnMvZG93bnJldi54bWxQSwUGAAAAAAQA&#10;BADzAAAAeQcAAAAA&#10;">
            <v:group id="Group 33" o:spid="_x0000_s348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VpmwTCAAAA3QAAAA8A&#10;AAAAAAAAAAAAAAAAqgIAAGRycy9kb3ducmV2LnhtbFBLBQYAAAAABAAEAPoAAACZAwAAAAA=&#10;">
              <v:rect id="Rectangle 34" o:spid="_x0000_s348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VVJcYA&#10;AADdAAAADwAAAGRycy9kb3ducmV2LnhtbESPT2vCQBTE74V+h+UVequbVEhLdJX+0eK1Ggm9PbLP&#10;bGj2bciuJn57VxA8DjPzG2a+HG0rTtT7xrGCdJKAIK6cbrhWUOzWL+8gfEDW2DomBWfysFw8Pswx&#10;127gXzptQy0ihH2OCkwIXS6lrwxZ9BPXEUfv4HqLIcq+lrrHIcJtK1+TJJMWG44LBjv6MlT9b49W&#10;wbQuV6Ysvn1h0zL72Z/3n8PfWqnnp/FjBiLQGO7hW3ujFbxl0xSub+ITkIs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PVVJcYAAADdAAAADwAAAAAAAAAAAAAAAACYAgAAZHJz&#10;L2Rvd25yZXYueG1sUEsFBgAAAAAEAAQA9QAAAIsDAAAAAA==&#10;" strokecolor="#2f5496 [2408]" strokeweight="1.5pt">
                <v:fill opacity="0"/>
              </v:rect>
              <v:rect id="Rectangle 35" o:spid="_x0000_s348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10/+sMA&#10;AADdAAAADwAAAGRycy9kb3ducmV2LnhtbESPQYvCMBSE74L/ITzBm6Z11V2rURZF16O66/3RPNti&#10;81KbqPXfG2HB4zAz3zCzRWNKcaPaFZYVxP0IBHFqdcGZgr/fde8LhPPIGkvLpOBBDhbzdmuGibZ3&#10;3tPt4DMRIOwSVJB7XyVSujQng65vK+LgnWxt0AdZZ1LXeA9wU8pBFI2lwYLDQo4VLXNKz4erUXAc&#10;rSr+kYZ38Xo4GR3Pm8syNkp1O833FISnxr/D/+2tVvA5/hjA6014AnL+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10/+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48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w9gt8UAAADdAAAADwAAAGRycy9kb3ducmV2LnhtbESPQYvCMBSE78L+h/AWvGm6CirVKHZB&#10;sIKH1WXB26N5ttXmpTZR6783C4LHYWa+YWaL1lTiRo0rLSv46kcgiDOrS84V/O5XvQkI55E1VpZJ&#10;wYMcLOYfnRnG2t75h247n4sAYRejgsL7OpbSZQUZdH1bEwfvaBuDPsgml7rBe4CbSg6iaCQNlhwW&#10;Cqzpu6DsvLsaBclj87e1Pr2sj4fTJU2SQYono1T3s11OQXhq/Tv8aq+1gvFoOIT/N+EJyPkT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6w9gt8UAAADdAAAADwAAAAAAAAAA&#10;AAAAAAChAgAAZHJzL2Rvd25yZXYueG1sUEsFBgAAAAAEAAQA+QAAAJMDAAAAAA==&#10;" strokecolor="#2f5496 [2408]" strokeweight="1.5pt"/>
            <v:shape id="AutoShape 37" o:spid="_x0000_s348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Ob4w8cAAADdAAAADwAAAGRycy9kb3ducmV2LnhtbESPT2vCQBTE74LfYXmCN7OpLVaiqzSF&#10;gil48A+Ct0f2mcRm38bsqvHbdwtCj8PM/IaZLztTixu1rrKs4CWKQRDnVldcKNjvvkZTEM4ja6wt&#10;k4IHOVgu+r05JtreeUO3rS9EgLBLUEHpfZNI6fKSDLrINsTBO9nWoA+yLaRu8R7gppbjOJ5IgxWH&#10;hRIb+iwp/9lejYL08X1YW59dVqfj+ZKl6TjDs1FqOOg+ZiA8df4//GyvtIL3yesb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k5vjDxwAAAN0AAAAPAAAAAAAA&#10;AAAAAAAAAKECAABkcnMvZG93bnJldi54bWxQSwUGAAAAAAQABAD5AAAAlQMAAAAA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>L     L     L     L     L     L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                                                                              </w:t>
      </w:r>
      <w:r w:rsidR="003A70A3" w:rsidRPr="009E083E">
        <w:rPr>
          <w:rFonts w:ascii="ALFABET98" w:hAnsi="ALFABET98"/>
          <w:sz w:val="36"/>
          <w:szCs w:val="36"/>
        </w:rPr>
        <w:t xml:space="preserve">   </w:t>
      </w:r>
      <w:r w:rsidR="003A70A3">
        <w:rPr>
          <w:rFonts w:ascii="ALFABET98" w:hAnsi="ALFABET98"/>
          <w:sz w:val="36"/>
          <w:szCs w:val="36"/>
        </w:rPr>
        <w:t xml:space="preserve">                                                                         </w:t>
      </w:r>
    </w:p>
    <w:p w:rsidR="003A70A3" w:rsidRPr="003F51C4" w:rsidRDefault="003A70A3" w:rsidP="003A70A3">
      <w:pPr>
        <w:spacing w:line="240" w:lineRule="auto"/>
        <w:rPr>
          <w:rFonts w:ascii="ALFABET98" w:hAnsi="ALFABET98"/>
          <w:sz w:val="72"/>
          <w:szCs w:val="72"/>
        </w:rPr>
      </w:pPr>
      <w:r>
        <w:rPr>
          <w:rFonts w:ascii="ALFABET98" w:hAnsi="ALFABET98"/>
          <w:sz w:val="36"/>
          <w:szCs w:val="36"/>
        </w:rPr>
        <w:t xml:space="preserve">                               </w:t>
      </w:r>
      <w:r w:rsidR="000120B5">
        <w:rPr>
          <w:rFonts w:ascii="ALFABET98" w:hAnsi="ALFABET98"/>
          <w:sz w:val="36"/>
          <w:szCs w:val="36"/>
        </w:rPr>
        <w:t>26</w:t>
      </w:r>
    </w:p>
    <w:p w:rsidR="003A70A3" w:rsidRDefault="003A70A3" w:rsidP="003A70A3">
      <w:pPr>
        <w:spacing w:line="240" w:lineRule="auto"/>
        <w:rPr>
          <w:rFonts w:ascii="ALFABET98" w:hAnsi="ALFABET98"/>
          <w:sz w:val="72"/>
          <w:szCs w:val="72"/>
        </w:rPr>
      </w:pPr>
      <w:r w:rsidRPr="009E083E">
        <w:rPr>
          <w:rFonts w:ascii="ALFABET98" w:hAnsi="ALFABET98"/>
          <w:sz w:val="36"/>
          <w:szCs w:val="36"/>
        </w:rPr>
        <w:t>Sayın veli</w:t>
      </w:r>
      <w:r>
        <w:rPr>
          <w:rFonts w:ascii="ALFABET98" w:hAnsi="ALFABET98"/>
          <w:sz w:val="36"/>
          <w:szCs w:val="36"/>
        </w:rPr>
        <w:t>m, L harfini  üzerinden  çizelim</w:t>
      </w:r>
      <w:r w:rsidRPr="009E083E">
        <w:rPr>
          <w:rFonts w:ascii="ALFABET98" w:hAnsi="ALFABET98"/>
          <w:sz w:val="36"/>
          <w:szCs w:val="36"/>
        </w:rPr>
        <w:t>.</w:t>
      </w:r>
      <w:r w:rsidRPr="009E083E">
        <w:rPr>
          <w:rFonts w:ascii="ALFABET98" w:hAnsi="ALFABET98"/>
          <w:sz w:val="72"/>
          <w:szCs w:val="72"/>
        </w:rPr>
        <w:t xml:space="preserve"> </w:t>
      </w:r>
    </w:p>
    <w:p w:rsidR="003A70A3" w:rsidRPr="009E083E" w:rsidRDefault="00BD3DCE" w:rsidP="003A70A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474" style="position:absolute;margin-left:-16.1pt;margin-top:9.4pt;width:521.25pt;height:36.85pt;z-index:-25071411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">
            <v:group id="Group 33" o:spid="_x0000_s347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FzKbrxgAAAN0A&#10;AAAPAAAAAAAAAAAAAAAAAKoCAABkcnMvZG93bnJldi54bWxQSwUGAAAAAAQABAD6AAAAnQMAAAAA&#10;">
              <v:rect id="Rectangle 34" o:spid="_x0000_s347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FBoysUA&#10;AADdAAAADwAAAGRycy9kb3ducmV2LnhtbESPQWvCQBSE7wX/w/KE3urGClGiq2hbS6/VSPD2yD6z&#10;wezbkN2a+O+7hYLHYWa+YVabwTbiRp2vHSuYThIQxKXTNVcK8uP+ZQHCB2SNjWNScCcPm/XoaYWZ&#10;dj1/0+0QKhEh7DNUYEJoMyl9aciin7iWOHoX11kMUXaV1B32EW4b+ZokqbRYc1ww2NKbofJ6+LEK&#10;ZlXxYYr83ed2WqSfp/tp15/3Sj2Ph+0SRKAhPML/7S+tYJ7O5vD3Jj4Bu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UGjKxQAAAN0AAAAPAAAAAAAAAAAAAAAAAJgCAABkcnMv&#10;ZG93bnJldi54bWxQSwUGAAAAAAQABAD1AAAAigMAAAAA&#10;" strokecolor="#2f5496 [2408]" strokeweight="1.5pt">
                <v:fill opacity="0"/>
              </v:rect>
              <v:rect id="Rectangle 35" o:spid="_x0000_s347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UIEMIA&#10;AADdAAAADwAAAGRycy9kb3ducmV2LnhtbERPTU/CQBC9k/gfNmPijW6LUrSyEIOpcoQC90l3bBu6&#10;s6W70vrv3QMJx5f3vVyPphVX6l1jWUESxSCIS6sbrhQcD/n0FYTzyBpby6TgjxysVw+TJWbaDryn&#10;a+ErEULYZaig9r7LpHRlTQZdZDviwP3Y3qAPsK+k7nEI4aaVszhOpcGGQ0ONHW1qKs/Fr1Fwmn92&#10;/C0N75L85W1+On9dNolR6ulx/HgH4Wn0d/HNvdUKFulzmBvehCcgV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tQgQ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347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udXXcYAAADdAAAADwAAAGRycy9kb3ducmV2LnhtbESPQWvCQBSE70L/w/IK3nRTBW2jqzQF&#10;IRE8aEvB2yP7TGKzb2N21fjvXUHocZiZb5j5sjO1uFDrKssK3oYRCOLc6ooLBT/fq8E7COeRNdaW&#10;ScGNHCwXL705xtpeeUuXnS9EgLCLUUHpfRNL6fKSDLqhbYiDd7CtQR9kW0jd4jXATS1HUTSRBisO&#10;CyU29FVS/rc7GwXJbf27sT47pYf98ZQlySjDo1Gq/9p9zkB46vx/+NlOtYLpZPwBjzfhCcjF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rnV13GAAAA3QAAAA8AAAAAAAAA&#10;AAAAAAAAoQIAAGRycy9kb3ducmV2LnhtbFBLBQYAAAAABAAEAPkAAACUAwAAAAA=&#10;" strokecolor="#2f5496 [2408]" strokeweight="1.5pt"/>
            <v:shape id="AutoShape 37" o:spid="_x0000_s347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9uNvcIAAADdAAAADwAAAGRycy9kb3ducmV2LnhtbERPTYvCMBC9L/gfwgje1lRZXKlGscKC&#10;FTysiuBtaMa22kxqE7X+e3MQPD7e93TemkrcqXGlZQWDfgSCOLO65FzBfvf3PQbhPLLGyjIpeJKD&#10;+azzNcVY2wf/033rcxFC2MWooPC+jqV0WUEGXd/WxIE72cagD7DJpW7wEcJNJYdRNJIGSw4NBda0&#10;LCi7bG9GQfJcHzbWp9fV6Xi+pkkyTPFslOp128UEhKfWf8Rv90or+B39hP3hTXgCcvY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Q9uNvcIAAADdAAAADwAAAAAAAAAAAAAA&#10;AAChAgAAZHJzL2Rvd25yZXYueG1sUEsFBgAAAAAEAAQA+QAAAJADAAAAAA==&#10;" strokecolor="#2f5496 [2408]" strokeweight="1.5pt"/>
          </v:group>
        </w:pict>
      </w:r>
      <w:r w:rsidR="003A70A3">
        <w:rPr>
          <w:rFonts w:ascii="ALFABET98" w:hAnsi="ALFABET98"/>
          <w:sz w:val="72"/>
          <w:szCs w:val="72"/>
        </w:rPr>
        <w:t>L     L     L     L     L     L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</w:t>
      </w:r>
    </w:p>
    <w:p w:rsidR="003A70A3" w:rsidRDefault="00BD3DCE" w:rsidP="003A70A3">
      <w:pPr>
        <w:spacing w:line="240" w:lineRule="auto"/>
        <w:rPr>
          <w:rFonts w:ascii="ALFABET98" w:hAnsi="ALFABET98"/>
          <w:color w:val="808080" w:themeColor="background1" w:themeShade="80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468" style="position:absolute;margin-left:-16.1pt;margin-top:9.4pt;width:521.25pt;height:36.85pt;z-index:-25071308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o&#10;vDokEgQAAPEPAAAOAAAAAAAAAAAAAAAAAC4CAABkcnMvZTJvRG9jLnhtbFBLAQItABQABgAIAAAA&#10;IQBYKw9o4AAAAAoBAAAPAAAAAAAAAAAAAAAAAGwGAABkcnMvZG93bnJldi54bWxQSwUGAAAAAAQA&#10;BADzAAAAeQcAAAAA&#10;">
            <v:group id="Group 33" o:spid="_x0000_s347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IvHTlccAAADd&#10;AAAADwAAAAAAAAAAAAAAAACqAgAAZHJzL2Rvd25yZXYueG1sUEsFBgAAAAAEAAQA+gAAAJ4DAAAA&#10;AA==&#10;">
              <v:rect id="Rectangle 34" o:spid="_x0000_s347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20dtMUA&#10;AADdAAAADwAAAGRycy9kb3ducmV2LnhtbESPS2vDMBCE74X+B7GF3ho5D9ziRAnNk16TOpjeFmtj&#10;mVorY6mx8++jQqHHYWa+YRarwTbiSp2vHSsYjxIQxKXTNVcK8s/9yxsIH5A1No5JwY08rJaPDwvM&#10;tOv5SNdTqESEsM9QgQmhzaT0pSGLfuRa4uhdXGcxRNlVUnfYR7ht5CRJUmmx5rhgsKWNofL79GMV&#10;TKtiZ4p863M7LtLD+XZe9197pZ6fhvc5iEBD+A//tT+0gtd0NoXfN/EJyO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7bR20xQAAAN0AAAAPAAAAAAAAAAAAAAAAAJgCAABkcnMv&#10;ZG93bnJldi54bWxQSwUGAAAAAAQABAD1AAAAigMAAAAA&#10;" strokecolor="#2f5496 [2408]" strokeweight="1.5pt">
                <v:fill opacity="0"/>
              </v:rect>
              <v:rect id="Rectangle 35" o:spid="_x0000_s347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/5xaMMA&#10;AADdAAAADwAAAGRycy9kb3ducmV2LnhtbESPT4vCMBTE74LfITxhb5pWqrt2jSKKf46uq/dH87Yt&#10;Ni+1yWr99kYQPA4z8xtmOm9NJa7UuNKygngQgSDOrC45V3D8Xfe/QDiPrLGyTAru5GA+63ammGp7&#10;4x+6HnwuAoRdigoK7+tUSpcVZNANbE0cvD/bGPRBNrnUDd4C3FRyGEVjabDksFBgTcuCsvPh3yg4&#10;jVY1b6XhfbxOJqPTeXNZxkapj167+AbhqfXv8Ku90wo+x0kCzzfhCcj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/5xa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47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6wuJccAAADdAAAADwAAAGRycy9kb3ducmV2LnhtbESPT2vCQBTE74LfYXmCN7OptFaiqzSF&#10;gil48A+Ct0f2mcRm38bsqvHbdwtCj8PM/IaZLztTixu1rrKs4CWKQRDnVldcKNjvvkZTEM4ja6wt&#10;k4IHOVgu+r05JtreeUO3rS9EgLBLUEHpfZNI6fKSDLrINsTBO9nWoA+yLaRu8R7gppbjOJ5IgxWH&#10;hRIb+iwp/9lejYL08X1YW59dVqfj+ZKl6TjDs1FqOOg+ZiA8df4//GyvtIL3yesb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TrC4lxwAAAN0AAAAPAAAAAAAA&#10;AAAAAAAAAKECAABkcnMvZG93bnJldi54bWxQSwUGAAAAAAQABAD5AAAAlQMAAAAA&#10;" strokecolor="#2f5496 [2408]" strokeweight="1.5pt"/>
            <v:shape id="AutoShape 37" o:spid="_x0000_s346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36wUscAAADdAAAADwAAAGRycy9kb3ducmV2LnhtbESPT2vCQBTE7wW/w/KE3uqmUmKJbqQR&#10;BFPoQVsEb4/sM3/Mvo3ZrcZv3xWEHoeZ+Q2zWA6mFRfqXW1ZweskAkFcWF1zqeDne/3yDsJ5ZI2t&#10;ZVJwIwfLdPS0wETbK2/psvOlCBB2CSqovO8SKV1RkUE3sR1x8I62N+iD7Eupe7wGuGnlNIpiabDm&#10;sFBhR6uKitPu1yjIbp/7L+vz8+Z4aM55lk1zbIxSz+PhYw7C0+D/w4/2RiuYxW8x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jfrBSxwAAAN0AAAAPAAAAAAAA&#10;AAAAAAAAAKECAABkcnMvZG93bnJldi54bWxQSwUGAAAAAAQABAD5AAAAlQMAAAAA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 xml:space="preserve">L     L     L     L     L     L      </w:t>
      </w:r>
    </w:p>
    <w:p w:rsidR="003A70A3" w:rsidRPr="009E083E" w:rsidRDefault="00BD3DCE" w:rsidP="003A70A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3462" style="position:absolute;margin-left:-16.1pt;margin-top:9.4pt;width:521.25pt;height:36.85pt;z-index:-25071206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FaKQFg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6BWikBYEAADxDwAADgAAAAAAAAAAAAAAAAAuAgAAZHJzL2Uyb0RvYy54bWxQSwECLQAUAAYA&#10;CAAAACEAWCsPaOAAAAAKAQAADwAAAAAAAAAAAAAAAABwBgAAZHJzL2Rvd25yZXYueG1sUEsFBgAA&#10;AAAEAAQA8wAAAH0HAAAAAA==&#10;">
            <v:group id="Group 33" o:spid="_x0000_s346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xnkf8QAAADdAAAA&#10;DwAAAAAAAAAAAAAAAACqAgAAZHJzL2Rvd25yZXYueG1sUEsFBgAAAAAEAAQA+gAAAJsDAAAAAA==&#10;">
              <v:rect id="Rectangle 34" o:spid="_x0000_s346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UqXsYA&#10;AADdAAAADwAAAGRycy9kb3ducmV2LnhtbESPQWvCQBSE74X+h+UVvNWNtcSaukprq3jVRoK3R/Y1&#10;G5p9G7Krif++KxR6HGbmG2axGmwjLtT52rGCyTgBQVw6XXOlIP/aPL6A8AFZY+OYFFzJw2p5f7fA&#10;TLue93Q5hEpECPsMFZgQ2kxKXxqy6MeuJY7et+sshii7SuoO+wi3jXxKklRarDkuGGxpbaj8OZyt&#10;gmlVfJoi//C5nRTp9ng9vvenjVKjh+HtFUSgIfyH/9o7rWCWPs/h9iY+Abn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oUqXsYAAADdAAAADwAAAAAAAAAAAAAAAACYAgAAZHJz&#10;L2Rvd25yZXYueG1sUEsFBgAAAAAEAAQA9QAAAIsDAAAAAA==&#10;" strokecolor="#2f5496 [2408]" strokeweight="1.5pt">
                <v:fill opacity="0"/>
              </v:rect>
              <v:rect id="Rectangle 35" o:spid="_x0000_s346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zhtsIA&#10;AADdAAAADwAAAGRycy9kb3ducmV2LnhtbERPy26CQBTdm/gPk2vSnQw0xbbU0TQaH0try/6GuQUi&#10;cweZEejfdxYmLk/Oe7keTSN66lxtWUESxSCIC6trLhX8fO/mbyCcR9bYWCYFf+RgvZpOlphpO/AX&#10;9WdfihDCLkMFlfdtJqUrKjLoItsSB+7XdgZ9gF0pdYdDCDeNfI7jhTRYc2iosKVNRcXlfDMK8nTb&#10;8kEaPiW7l/c0v+yvm8Qo9TQbPz9AeBr9Q3x3H7WC10Ua9oc34QnI1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HOG2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346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U6++8cAAADdAAAADwAAAGRycy9kb3ducmV2LnhtbESPQWvCQBSE74X+h+UVvDUbBW2JWcUU&#10;CkboobYUvD2yz2w0+zZmV43/vlsoeBxm5hsmXw62FRfqfeNYwThJQRBXTjdcK/j+en9+BeEDssbW&#10;MSm4kYfl4vEhx0y7K3/SZRtqESHsM1RgQugyKX1lyKJPXEccvb3rLYYo+1rqHq8Rbls5SdOZtNhw&#10;XDDY0Zuh6rg9WwXFbfPz4UJ5Wu93h1NZFJMSD1ap0dOwmoMINIR7+L+91gpeZtMx/L2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pTr77xwAAAN0AAAAPAAAAAAAA&#10;AAAAAAAAAKECAABkcnMvZG93bnJldi54bWxQSwUGAAAAAAQABAD5AAAAlQMAAAAA&#10;" strokecolor="#2f5496 [2408]" strokeweight="1.5pt"/>
            <v:shape id="AutoShape 37" o:spid="_x0000_s346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ZwgjMYAAADdAAAADwAAAGRycy9kb3ducmV2LnhtbESPQWvCQBSE70L/w/IKvZmNgVqJrmIK&#10;BVPwUBXB2yP7TKLZtzG71fjv3ULB4zAz3zCzRW8acaXO1ZYVjKIYBHFhdc2lgt32azgB4TyyxsYy&#10;KbiTg8X8ZTDDVNsb/9B140sRIOxSVFB536ZSuqIigy6yLXHwjrYz6IPsSqk7vAW4aWQSx2NpsOaw&#10;UGFLnxUV582vUZDdv/dr6/PL6ng4XfIsS3I8GaXeXvvlFISn3j/D/+2VVvAxfk/g7014AnL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mcIIzGAAAA3QAAAA8AAAAAAAAA&#10;AAAAAAAAoQIAAGRycy9kb3ducmV2LnhtbFBLBQYAAAAABAAEAPkAAACUAwAAAAA=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>L     L     L     L     L     L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3A70A3" w:rsidRPr="009E083E" w:rsidRDefault="00BD3DCE" w:rsidP="003A70A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456" style="position:absolute;margin-left:-16.1pt;margin-top:9.4pt;width:521.25pt;height:36.85pt;z-index:-25071104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sfjFTRYEAADxDwAADgAAAAAAAAAAAAAAAAAuAgAAZHJzL2Uyb0RvYy54bWxQSwECLQAUAAYA&#10;CAAAACEAWCsPaOAAAAAKAQAADwAAAAAAAAAAAAAAAABwBgAAZHJzL2Rvd25yZXYueG1sUEsFBgAA&#10;AAAEAAQA8wAAAH0HAAAAAA==&#10;">
            <v:group id="Group 33" o:spid="_x0000_s345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R414p8cAAADd&#10;AAAADwAAAAAAAAAAAAAAAACqAgAAZHJzL2Rvd25yZXYueG1sUEsFBgAAAAAEAAQA+gAAAJ4DAAAA&#10;AA==&#10;">
              <v:rect id="Rectangle 34" o:spid="_x0000_s346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G2hsYA&#10;AADdAAAADwAAAGRycy9kb3ducmV2LnhtbESPQWvCQBSE70L/w/IK3urGimmJrtJqlV61kdDbI/vM&#10;hmbfhuzWxH/vFgoeh5n5hlmuB9uIC3W+dqxgOklAEJdO11wpyL92T68gfEDW2DgmBVfysF49jJaY&#10;adfzgS7HUIkIYZ+hAhNCm0npS0MW/cS1xNE7u85iiLKrpO6wj3DbyOckSaXFmuOCwZY2hsqf469V&#10;MKuKD1PkW5/baZHuT9fTe/+9U2r8OLwtQAQawj383/7UCl7S+Rz+3sQnIF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hG2hsYAAADdAAAADwAAAAAAAAAAAAAAAACYAgAAZHJz&#10;L2Rvd25yZXYueG1sUEsFBgAAAAAEAAQA9QAAAIsDAAAAAA==&#10;" strokecolor="#2f5496 [2408]" strokeweight="1.5pt">
                <v:fill opacity="0"/>
              </v:rect>
              <v:rect id="Rectangle 35" o:spid="_x0000_s346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ncWcQA&#10;AADdAAAADwAAAGRycy9kb3ducmV2LnhtbESPQWvCQBSE70L/w/KE3uom0qQaXaVYrB411fsj+0yC&#10;2bcxu9X037tCweMwM98w82VvGnGlztWWFcSjCARxYXXNpYLDz/ptAsJ5ZI2NZVLwRw6Wi5fBHDNt&#10;b7yna+5LESDsMlRQed9mUrqiIoNuZFvi4J1sZ9AH2ZVSd3gLcNPIcRSl0mDNYaHCllYVFef81yg4&#10;Jl8tb6ThXbx+nybH8/dlFRulXof95wyEp94/w//trVbwkSYpPN6EJyA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253Fn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345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euDFMcAAADdAAAADwAAAGRycy9kb3ducmV2LnhtbESPQWvCQBSE7wX/w/KE3upGobGkrtII&#10;BVPw0FSE3h7ZZxKbfRuzW5P8+65Q8DjMzDfMajOYRlypc7VlBfNZBIK4sLrmUsHh6/3pBYTzyBob&#10;y6RgJAeb9eRhhYm2PX/SNfelCBB2CSqovG8TKV1RkUE3sy1x8E62M+iD7EqpO+wD3DRyEUWxNFhz&#10;WKiwpW1FxU/+axSk48dxb3122Z2+z5csTRcZno1Sj9Ph7RWEp8Hfw//tnVawjJ+X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J64MUxwAAAN0AAAAPAAAAAAAA&#10;AAAAAAAAAKECAABkcnMvZG93bnJldi54bWxQSwUGAAAAAAQABAD5AAAAlQMAAAAA&#10;" strokecolor="#2f5496 [2408]" strokeweight="1.5pt"/>
            <v:shape id="AutoShape 37" o:spid="_x0000_s345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HQXZsIAAADdAAAADwAAAGRycy9kb3ducmV2LnhtbERPTYvCMBC9L/gfwgje1lRhXalGscKC&#10;FTysiuBtaMa22kxqE7X+e3MQPD7e93TemkrcqXGlZQWDfgSCOLO65FzBfvf3PQbhPLLGyjIpeJKD&#10;+azzNcVY2wf/033rcxFC2MWooPC+jqV0WUEGXd/WxIE72cagD7DJpW7wEcJNJYdRNJIGSw4NBda0&#10;LCi7bG9GQfJcHzbWp9fV6Xi+pkkyTPFslOp128UEhKfWf8Rv90or+B39hLnhTXgCcvY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HQXZsIAAADdAAAADwAAAAAAAAAAAAAA&#10;AAChAgAAZHJzL2Rvd25yZXYueG1sUEsFBgAAAAAEAAQA+QAAAJADAAAAAA==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>L     L     L     L     L     L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3A70A3" w:rsidRPr="009E083E" w:rsidRDefault="00BD3DCE" w:rsidP="003A70A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450" style="position:absolute;margin-left:-16.1pt;margin-top:9.4pt;width:521.25pt;height:36.85pt;z-index:-25071001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O3QC5RMEAADxDwAADgAAAAAAAAAAAAAAAAAuAgAAZHJzL2Uyb0RvYy54bWxQSwECLQAUAAYACAAA&#10;ACEAWCsPaOAAAAAKAQAADwAAAAAAAAAAAAAAAABtBgAAZHJzL2Rvd25yZXYueG1sUEsFBgAAAAAE&#10;AAQA8wAAAHoHAAAAAA==&#10;">
            <v:group id="Group 33" o:spid="_x0000_s345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22rQZwwAAAN0AAAAP&#10;AAAAAAAAAAAAAAAAAKoCAABkcnMvZG93bnJldi54bWxQSwUGAAAAAAQABAD6AAAAmgMAAAAA&#10;">
              <v:rect id="Rectangle 34" o:spid="_x0000_s345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0Z6OMUA&#10;AADdAAAADwAAAGRycy9kb3ducmV2LnhtbESPT2vCQBTE74V+h+UVequbtJBKdJX+s3itRoK3R/aZ&#10;DWbfhuzWxG/vCoLHYWZ+w8yXo23FiXrfOFaQThIQxJXTDdcKiu3qZQrCB2SNrWNScCYPy8Xjwxxz&#10;7Qb+o9Mm1CJC2OeowITQ5VL6ypBFP3EdcfQOrrcYouxrqXscIty28jVJMmmx4bhgsKMvQ9Vx828V&#10;vNXljymLb1/YtMx+d+fd57BfKfX8NH7MQAQawz18a6+1gvcsS+H6Jj4Bubg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Rno4xQAAAN0AAAAPAAAAAAAAAAAAAAAAAJgCAABkcnMv&#10;ZG93bnJldi54bWxQSwUGAAAAAAQABAD1AAAAigMAAAAA&#10;" strokecolor="#2f5496 [2408]" strokeweight="1.5pt">
                <v:fill opacity="0"/>
              </v:rect>
              <v:rect id="Rectangle 35" o:spid="_x0000_s345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4Q58MA&#10;AADdAAAADwAAAGRycy9kb3ducmV2LnhtbESPT4vCMBTE78J+h/AWvGla0bp2jbIo/jmqq/dH87Yt&#10;Ni/dJmr99kYQPA4z8xtmOm9NJa7UuNKygrgfgSDOrC45V3D8XfW+QDiPrLGyTAru5GA+++hMMdX2&#10;xnu6HnwuAoRdigoK7+tUSpcVZND1bU0cvD/bGPRBNrnUDd4C3FRyEEWJNFhyWCiwpkVB2flwMQpO&#10;o2XNG2l4F6+Gk9HpvP5fxEap7mf78w3CU+vf4Vd7qxWMk2QAzzfhCcj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O4Q5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45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LxPqscAAADdAAAADwAAAGRycy9kb3ducmV2LnhtbESPT2vCQBTE7wW/w/KE3uqmFmKJbqQR&#10;BFPoQVsEb4/sM3/Mvo3ZrcZv3xWEHoeZ+Q2zWA6mFRfqXW1ZweskAkFcWF1zqeDne/3yDsJ5ZI2t&#10;ZVJwIwfLdPS0wETbK2/psvOlCBB2CSqovO8SKV1RkUE3sR1x8I62N+iD7Eupe7wGuGnlNIpiabDm&#10;sFBhR6uKitPu1yjIbp/7L+vz8+Z4aM55lk1zbIxSz+PhYw7C0+D/w4/2RiuYxfEb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4vE+qxwAAAN0AAAAPAAAAAAAA&#10;AAAAAAAAAKECAABkcnMvZG93bnJldi54bWxQSwUGAAAAAAQABAD5AAAAlQMAAAAA&#10;" strokecolor="#2f5496 [2408]" strokeweight="1.5pt"/>
            <v:shape id="AutoShape 37" o:spid="_x0000_s345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1XX3scAAADdAAAADwAAAGRycy9kb3ducmV2LnhtbESPT2vCQBTE7wW/w/KE3uqmUmKJbqQR&#10;BFPoQVsEb4/sM3/Mvo3ZrcZv3xWEHoeZ+Q2zWA6mFRfqXW1ZweskAkFcWF1zqeDne/3yDsJ5ZI2t&#10;ZVJwIwfLdPS0wETbK2/psvOlCBB2CSqovO8SKV1RkUE3sR1x8I62N+iD7Eupe7wGuGnlNIpiabDm&#10;sFBhR6uKitPu1yjIbp/7L+vz8+Z4aM55lk1zbIxSz+PhYw7C0+D/w4/2RiuYxfEb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3VdfexwAAAN0AAAAPAAAAAAAA&#10;AAAAAAAAAKECAABkcnMvZG93bnJldi54bWxQSwUGAAAAAAQABAD5AAAAlQMAAAAA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>L     L     L     L     L     L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3A70A3" w:rsidRPr="009E083E" w:rsidRDefault="00BD3DCE" w:rsidP="003A70A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444" style="position:absolute;margin-left:-16.1pt;margin-top:9.4pt;width:521.25pt;height:36.85pt;z-index:-25070899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Me/ryoXBAAA8Q8AAA4AAAAAAAAAAAAAAAAALgIAAGRycy9lMm9Eb2MueG1sUEsBAi0AFAAG&#10;AAgAAAAhAFgrD2jgAAAACgEAAA8AAAAAAAAAAAAAAAAAcQYAAGRycy9kb3ducmV2LnhtbFBLBQYA&#10;AAAABAAEAPMAAAB+BwAAAAA=&#10;">
            <v:group id="Group 33" o:spid="_x0000_s344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Wf4n2xgAAAN0A&#10;AAAPAAAAAAAAAAAAAAAAAKoCAABkcnMvZG93bnJldi54bWxQSwUGAAAAAAQABAD6AAAAnQMAAAAA&#10;">
              <v:rect id="Rectangle 34" o:spid="_x0000_s344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+NH18UA&#10;AADdAAAADwAAAGRycy9kb3ducmV2LnhtbESPQWvCQBSE7wX/w/IEb3WjQpTUVdpai9dqJHh7ZF+z&#10;odm3Ibs18d93hYLHYWa+YdbbwTbiSp2vHSuYTRMQxKXTNVcK8tP+eQXCB2SNjWNScCMP283oaY2Z&#10;dj1/0fUYKhEh7DNUYEJoMyl9aciin7qWOHrfrrMYouwqqTvsI9w2cp4kqbRYc1ww2NK7ofLn+GsV&#10;LKriwxT5zud2VqSf59v5rb/slZqMh9cXEIGG8Aj/tw9awTJNl3B/E5+A3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40fXxQAAAN0AAAAPAAAAAAAAAAAAAAAAAJgCAABkcnMv&#10;ZG93bnJldi54bWxQSwUGAAAAAAQABAD1AAAAigMAAAAA&#10;" strokecolor="#2f5496 [2408]" strokeweight="1.5pt">
                <v:fill opacity="0"/>
              </v:rect>
              <v:rect id="Rectangle 35" o:spid="_x0000_s344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YnDcEA&#10;AADdAAAADwAAAGRycy9kb3ducmV2LnhtbERPTW+CQBC9m/gfNmPSW1loKm2pq2k0ao/WlvuEnQKR&#10;nUV2Bfz37sHE48v7XqxG04ieOldbVpBEMQjiwuqaSwV/v9vndxDOI2tsLJOCKzlYLaeTBWbaDvxD&#10;/dGXIoSwy1BB5X2bSemKigy6yLbEgfu3nUEfYFdK3eEQwk0jX+I4lQZrDg0VtrSuqDgdL0ZBPt+0&#10;vJeGD8n29WOen3bndWKUepqNX58gPI3+Ib67v7WCtzQNc8Ob8ATk8g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0GJw3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344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VR4QMYAAADdAAAADwAAAGRycy9kb3ducmV2LnhtbESPQWvCQBSE74X+h+UVvNVNPUQbXaUp&#10;FIzgQS2Ct0f2mUSzb2N21fjvXUHwOMzMN8xk1plaXKh1lWUFX/0IBHFudcWFgv/N3+cIhPPIGmvL&#10;pOBGDmbT97cJJtpeeUWXtS9EgLBLUEHpfZNI6fKSDLq+bYiDt7etQR9kW0jd4jXATS0HURRLgxWH&#10;hRIb+i0pP67PRkF6W2yX1men+X53OGVpOsjwYJTqfXQ/YxCeOv8KP9tzrWAYx9/weBOegJze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lUeEDGAAAA3QAAAA8AAAAAAAAA&#10;AAAAAAAAoQIAAGRycy9kb3ducmV2LnhtbFBLBQYAAAAABAAEAPkAAACUAwAAAAA=&#10;" strokecolor="#2f5496 [2408]" strokeweight="1.5pt"/>
            <v:shape id="AutoShape 37" o:spid="_x0000_s344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bdHAMQAAADdAAAADwAAAGRycy9kb3ducmV2LnhtbERPTWvCQBC9F/wPywi9NRtz0BKzihEK&#10;SaGHqgjehuyYRLOzMbvV+O+7h0KPj/edrUfTiTsNrrWsYBbFIIgrq1uuFRz2H2/vIJxH1thZJgVP&#10;crBeTV4yTLV98Dfdd74WIYRdigoa7/tUSlc1ZNBFticO3NkOBn2AQy31gI8QbjqZxPFcGmw5NDTY&#10;07ah6rr7MQry5+fxy/ryVpxPl1uZ50mJF6PU63TcLEF4Gv2/+M9daAWL+SLsD2/CE5Cr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Nt0cAxAAAAN0AAAAPAAAAAAAAAAAA&#10;AAAAAKECAABkcnMvZG93bnJldi54bWxQSwUGAAAAAAQABAD5AAAAkgMAAAAA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>L     L     L     L     L     L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3A70A3" w:rsidRPr="009E083E" w:rsidRDefault="00BD3DCE" w:rsidP="003A70A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438" style="position:absolute;margin-left:-16.1pt;margin-top:9.4pt;width:521.25pt;height:36.85pt;z-index:-25070796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Kkf&#10;nkYRBAAA8Q8AAA4AAAAAAAAAAAAAAAAALgIAAGRycy9lMm9Eb2MueG1sUEsBAi0AFAAGAAgAAAAh&#10;AFgrD2jgAAAACgEAAA8AAAAAAAAAAAAAAAAAawYAAGRycy9kb3ducmV2LnhtbFBLBQYAAAAABAAE&#10;APMAAAB4BwAAAAA=&#10;">
            <v:group id="Group 33" o:spid="_x0000_s344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snRkoxgAAAN0A&#10;AAAPAAAAAAAAAAAAAAAAAKoCAABkcnMvZG93bnJldi54bWxQSwUGAAAAAAQABAD6AAAAnQMAAAAA&#10;">
              <v:rect id="Rectangle 34" o:spid="_x0000_s344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HXCcUA&#10;AADdAAAADwAAAGRycy9kb3ducmV2LnhtbESPQWvCQBSE7wX/w/KE3urGClGiq2hbS6/VSPD2yD6z&#10;wezbkN2a+O+7hYLHYWa+YVabwTbiRp2vHSuYThIQxKXTNVcK8uP+ZQHCB2SNjWNScCcPm/XoaYWZ&#10;dj1/0+0QKhEh7DNUYEJoMyl9aciin7iWOHoX11kMUXaV1B32EW4b+ZokqbRYc1ww2NKbofJ6+LEK&#10;ZlXxYYr83ed2WqSfp/tp15/3Sj2Ph+0SRKAhPML/7S+tYJ7OZ/D3Jj4Bu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1AdcJxQAAAN0AAAAPAAAAAAAAAAAAAAAAAJgCAABkcnMv&#10;ZG93bnJldi54bWxQSwUGAAAAAAQABAD1AAAAigMAAAAA&#10;" strokecolor="#2f5496 [2408]" strokeweight="1.5pt">
                <v:fill opacity="0"/>
              </v:rect>
              <v:rect id="Rectangle 35" o:spid="_x0000_s344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K71cIA&#10;AADdAAAADwAAAGRycy9kb3ducmV2LnhtbESPS4vCQBCE74L/YWjB2zqJ+IyOIi7qHn3em0ybBDM9&#10;2cyo8d87Cwsei6r6ipovG1OKB9WusKwg7kUgiFOrC84UnE+brwkI55E1lpZJwYscLBft1hwTbZ98&#10;oMfRZyJA2CWoIPe+SqR0aU4GXc9WxMG72tqgD7LOpK7xGeCmlP0oGkmDBYeFHCta55Tejnej4DL8&#10;rngnDe/jzWA6vNy2v+vYKNXtNKsZCE+N/4T/2z9awXg0HsDfm/AE5OI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krvV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344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cDkmMcAAADdAAAADwAAAGRycy9kb3ducmV2LnhtbESPQWvCQBSE7wX/w/KE3upGobGkrtII&#10;BVPw0FSE3h7ZZxKbfRuzW5P8+65Q8DjMzDfMajOYRlypc7VlBfNZBIK4sLrmUsHh6/3pBYTzyBob&#10;y6RgJAeb9eRhhYm2PX/SNfelCBB2CSqovG8TKV1RkUE3sy1x8E62M+iD7EqpO+wD3DRyEUWxNFhz&#10;WKiwpW1FxU/+axSk48dxb3122Z2+z5csTRcZno1Sj9Ph7RWEp8Hfw//tnVawjJfP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dwOSYxwAAAN0AAAAPAAAAAAAA&#10;AAAAAAAAAKECAABkcnMvZG93bnJldi54bWxQSwUGAAAAAAQABAD5AAAAlQMAAAAA&#10;" strokecolor="#2f5496 [2408]" strokeweight="1.5pt"/>
            <v:shape id="AutoShape 37" o:spid="_x0000_s343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RJ678cAAADdAAAADwAAAGRycy9kb3ducmV2LnhtbESPT2vCQBTE7wW/w/KE3uqmHmJJXUMj&#10;CKbQQ20RvD2yz/xp9m3Mbk3y7buC0OMwM79h1uloWnGl3tWWFTwvIhDEhdU1lwq+v3ZPLyCcR9bY&#10;WiYFEzlIN7OHNSbaDvxJ14MvRYCwS1BB5X2XSOmKigy6he2Ig3e2vUEfZF9K3eMQ4KaVyyiKpcGa&#10;w0KFHW0rKn4Ov0ZBNr0fP6zPL/vzqbnkWbbMsTFKPc7Ht1cQnkb/H76391rBKl7FcHsTnoDc/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tEnrvxwAAAN0AAAAPAAAAAAAA&#10;AAAAAAAAAKECAABkcnMvZG93bnJldi54bWxQSwUGAAAAAAQABAD5AAAAlQMAAAAA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>L     L     L     L     L     L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3A70A3" w:rsidRPr="009E083E" w:rsidRDefault="00BD3DCE" w:rsidP="003A70A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432" style="position:absolute;margin-left:-16.1pt;margin-top:9.4pt;width:521.25pt;height:36.85pt;z-index:-25070694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zo4DFg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L86OAxYEAADxDwAADgAAAAAAAAAAAAAAAAAuAgAAZHJzL2Uyb0RvYy54bWxQSwECLQAUAAYA&#10;CAAAACEAWCsPaOAAAAAKAQAADwAAAAAAAAAAAAAAAABwBgAAZHJzL2Rvd25yZXYueG1sUEsFBgAA&#10;AAAEAAQA8wAAAH0HAAAAAA==&#10;">
            <v:group id="Group 33" o:spid="_x0000_s343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NdS7CwwAAAN0AAAAP&#10;AAAAAAAAAAAAAAAAAKoCAABkcnMvZG93bnJldi54bWxQSwUGAAAAAAQABAD6AAAAmgMAAAAA&#10;">
              <v:rect id="Rectangle 34" o:spid="_x0000_s343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ng48UA&#10;AADdAAAADwAAAGRycy9kb3ducmV2LnhtbESPT2vCQBTE70K/w/IK3nRjhdhGV+k/i1dtJPT2yD6z&#10;odm3Ibs18dt3BcHjMDO/YVabwTbiTJ2vHSuYTRMQxKXTNVcK8u/t5BmED8gaG8ek4EIeNuuH0Qoz&#10;7Xre0/kQKhEh7DNUYEJoMyl9aciin7qWOHon11kMUXaV1B32EW4b+ZQkqbRYc1ww2NK7ofL38GcV&#10;zKvi0xT5h8/trEi/jpfjW/+zVWr8OLwuQQQawj18a++0gkW6eIHrm/gE5P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6eDjxQAAAN0AAAAPAAAAAAAAAAAAAAAAAJgCAABkcnMv&#10;ZG93bnJldi54bWxQSwUGAAAAAAQABAD1AAAAigMAAAAA&#10;" strokecolor="#2f5496 [2408]" strokeweight="1.5pt">
                <v:fill opacity="0"/>
              </v:rect>
              <v:rect id="Rectangle 35" o:spid="_x0000_s343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3zN8cAA&#10;AADdAAAADwAAAGRycy9kb3ducmV2LnhtbERPyW7CMBC9I/EP1iBxAyeINeAgREXLsWW5j+IhiRKP&#10;09iF8Pf4UInj09s3287U4k6tKy0riMcRCOLM6pJzBZfzYbQE4TyyxtoyKXiSg23a720w0fbBP3Q/&#10;+VyEEHYJKii8bxIpXVaQQTe2DXHgbrY16ANsc6lbfIRwU8tJFM2lwZJDQ4EN7QvKqtOfUXCdfTT8&#10;JQ1/x4fpanatPn/3sVFqOOh2axCeOv8W/7uPWsFivgz7w5vwBGT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3zN8c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343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y6SvMcAAADdAAAADwAAAGRycy9kb3ducmV2LnhtbESPQWvCQBSE70L/w/IKvZmNHqKkWaUp&#10;FEyhh2op9PbIPpPY7NuY3Sbx37sFweMwM98w2XYyrRiod41lBYsoBkFcWt1wpeDr8DZfg3AeWWNr&#10;mRRcyMF28zDLMNV25E8a9r4SAcIuRQW1910qpStrMugi2xEH72h7gz7IvpK6xzHATSuXcZxIgw2H&#10;hRo7eq2p/N3/GQX55f37w/rivDv+nM5Fni8LPBmlnh6nl2cQniZ/D9/aO61glawX8P8mPAG5u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XLpK8xwAAAN0AAAAPAAAAAAAA&#10;AAAAAAAAAKECAABkcnMvZG93bnJldi54bWxQSwUGAAAAAAQABAD5AAAAlQMAAAAA&#10;" strokecolor="#2f5496 [2408]" strokeweight="1.5pt"/>
            <v:shape id="AutoShape 37" o:spid="_x0000_s343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/wMy8YAAADdAAAADwAAAGRycy9kb3ducmV2LnhtbESPT4vCMBTE7wt+h/AEb5puD650jbIV&#10;BCt48A+Ct0fzbOs2L7WJWr/9RhD2OMzMb5jpvDO1uFPrKssKPkcRCOLc6ooLBYf9cjgB4Tyyxtoy&#10;KXiSg/ms9zHFRNsHb+m+84UIEHYJKii9bxIpXV6SQTeyDXHwzrY16INsC6lbfAS4qWUcRWNpsOKw&#10;UGJDi5Ly393NKEif6+PG+uy6Op8u1yxN4wwvRqlBv/v5BuGp8//hd3ulFXyNJzG83oQnIGd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f8DMvGAAAA3QAAAA8AAAAAAAAA&#10;AAAAAAAAoQIAAGRycy9kb3ducmV2LnhtbFBLBQYAAAAABAAEAPkAAACUAwAAAAA=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>L     L     L     L     L     L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3A70A3" w:rsidRPr="009E083E" w:rsidRDefault="00BD3DCE" w:rsidP="003A70A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426" style="position:absolute;margin-left:-16.1pt;margin-top:9.4pt;width:521.25pt;height:36.85pt;z-index:-25070592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dO1qixYEAADxDwAADgAAAAAAAAAAAAAAAAAuAgAAZHJzL2Uyb0RvYy54bWxQSwECLQAUAAYA&#10;CAAAACEAWCsPaOAAAAAKAQAADwAAAAAAAAAAAAAAAABwBgAAZHJzL2Rvd25yZXYueG1sUEsFBgAA&#10;AAAEAAQA8wAAAH0HAAAAAA==&#10;">
            <v:group id="Group 33" o:spid="_x0000_s342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Oe1U4McAAADd&#10;AAAADwAAAAAAAAAAAAAAAACqAgAAZHJzL2Rvd25yZXYueG1sUEsFBgAAAAAEAAQA+gAAAJ4DAAAA&#10;AA==&#10;">
              <v:rect id="Rectangle 34" o:spid="_x0000_s343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HGawcYA&#10;AADdAAAADwAAAGRycy9kb3ducmV2LnhtbESPT2vCQBTE74V+h+UVeqsbK6aSukpb/+BVGwm9PbLP&#10;bDD7NmS3Jn57Vyj0OMzMb5j5crCNuFDna8cKxqMEBHHpdM2Vgvx78zID4QOyxsYxKbiSh+Xi8WGO&#10;mXY97+lyCJWIEPYZKjAhtJmUvjRk0Y9cSxy9k+sshii7SuoO+wi3jXxNklRarDkuGGzpy1B5Pvxa&#10;BZOqWJsiX/ncjot0e7weP/ufjVLPT8PHO4hAQ/gP/7V3WsFbOpvC/U18AnJx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HGawcYAAADdAAAADwAAAAAAAAAAAAAAAACYAgAAZHJz&#10;L2Rvd25yZXYueG1sUEsFBgAAAAAEAAQA9QAAAIsDAAAAAA==&#10;" strokecolor="#2f5496 [2408]" strokeweight="1.5pt">
                <v:fill opacity="0"/>
              </v:rect>
              <v:rect id="Rectangle 35" o:spid="_x0000_s343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9nwHsMA&#10;AADdAAAADwAAAGRycy9kb3ducmV2LnhtbESPT4vCMBTE78J+h/AWvGnaRatWoyyKf47qrvdH87Yt&#10;Ni/dJmr99kYQPA4z8xtmtmhNJa7UuNKygrgfgSDOrC45V/D7s+6NQTiPrLGyTAru5GAx/+jMMNX2&#10;xge6Hn0uAoRdigoK7+tUSpcVZND1bU0cvD/bGPRBNrnUDd4C3FTyK4oSabDksFBgTcuCsvPxYhSc&#10;hquat9LwPl4PJsPTefO/jI1S3c/2ewrCU+vf4Vd7pxWMknECzzfhCcj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9nwH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42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4uvU8cAAADdAAAADwAAAGRycy9kb3ducmV2LnhtbESPT2vCQBTE7wW/w/KE3nSjB5U0a2iE&#10;gin0UBWht0f2mT/Nvo3ZbYzfvlsQehxm5jdMko6mFQP1rrasYDGPQBAXVtdcKjgd32YbEM4ja2wt&#10;k4I7OUi3k6cEY21v/EnDwZciQNjFqKDyvouldEVFBt3cdsTBu9jeoA+yL6Xu8RbgppXLKFpJgzWH&#10;hQo72lVUfB9+jILs/n7+sD6/7i9fzTXPsmWOjVHqeTq+voDwNPr/8KO91wrWq80a/t6EJyC3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3i69TxwAAAN0AAAAPAAAAAAAA&#10;AAAAAAAAAKECAABkcnMvZG93bnJldi54bWxQSwUGAAAAAAQABAD5AAAAlQMAAAAA&#10;" strokecolor="#2f5496 [2408]" strokeweight="1.5pt"/>
            <v:shape id="AutoShape 37" o:spid="_x0000_s342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hQ7IcQAAADdAAAADwAAAGRycy9kb3ducmV2LnhtbERPTWvCQBC9F/wPywi9NRtzsBKzihEK&#10;SaGHqgjehuyYRLOzMbvV+O+7h0KPj/edrUfTiTsNrrWsYBbFIIgrq1uuFRz2H28LEM4ja+wsk4In&#10;OVivJi8Zpto++JvuO1+LEMIuRQWN930qpasaMugi2xMH7mwHgz7AoZZ6wEcIN51M4nguDbYcGhrs&#10;adtQdd39GAX58/P4ZX15K86ny63M86TEi1HqdTpuliA8jf5f/OcutIL3+SLMDW/CE5Cr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GFDshxAAAAN0AAAAPAAAAAAAAAAAA&#10;AAAAAKECAABkcnMvZG93bnJldi54bWxQSwUGAAAAAAQABAD5AAAAkgMAAAAA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>L     L     L     L     L     L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3A70A3" w:rsidRPr="009E083E" w:rsidRDefault="00BD3DCE" w:rsidP="003A70A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420" style="position:absolute;margin-left:-16.1pt;margin-top:9.4pt;width:521.25pt;height:36.85pt;z-index:-25070489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ic/iE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4&#10;ic/iEgQAAPEPAAAOAAAAAAAAAAAAAAAAAC4CAABkcnMvZTJvRG9jLnhtbFBLAQItABQABgAIAAAA&#10;IQBYKw9o4AAAAAoBAAAPAAAAAAAAAAAAAAAAAGwGAABkcnMvZG93bnJldi54bWxQSwUGAAAAAAQA&#10;BADzAAAAeQcAAAAA&#10;">
            <v:group id="Group 33" o:spid="_x0000_s342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MPxD7FAAAA3QAA&#10;AA8AAAAAAAAAAAAAAAAAqgIAAGRycy9kb3ducmV2LnhtbFBLBQYAAAAABAAEAPoAAACcAwAAAAA=&#10;">
              <v:rect id="Rectangle 34" o:spid="_x0000_s342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MKH8YA&#10;AADdAAAADwAAAGRycy9kb3ducmV2LnhtbESPzWrDMBCE74W+g9hCb43sBtzUiRLa5odekzqY3BZr&#10;a5laK2OpsfP2UaDQ4zAz3zCL1WhbcabeN44VpJMEBHHldMO1guJr+zQD4QOyxtYxKbiQh9Xy/m6B&#10;uXYD7+l8CLWIEPY5KjAhdLmUvjJk0U9cRxy9b9dbDFH2tdQ9DhFuW/mcJJm02HBcMNjRh6Hq5/Br&#10;FUzrcmPKYu0Lm5bZ7ng5vg+nrVKPD+PbHESgMfyH/9qfWsFL9prC7U18An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pMKH8YAAADdAAAADwAAAAAAAAAAAAAAAACYAgAAZHJz&#10;L2Rvd25yZXYueG1sUEsFBgAAAAAEAAQA9QAAAIsDAAAAAA==&#10;" strokecolor="#2f5496 [2408]" strokeweight="1.5pt">
                <v:fill opacity="0"/>
              </v:rect>
              <v:rect id="Rectangle 35" o:spid="_x0000_s342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TtgwMMA&#10;AADdAAAADwAAAGRycy9kb3ducmV2LnhtbESPS4vCQBCE74L/YWjBm04iPqOjiKK7x10f9ybTJsFM&#10;T8yMGv/9zoLgsaiqr6jFqjGleFDtCssK4n4Egji1uuBMwem4601BOI+ssbRMCl7kYLVstxaYaPvk&#10;X3ocfCYChF2CCnLvq0RKl+Zk0PVtRRy8i60N+iDrTOoanwFuSjmIorE0WHBYyLGiTU7p9XA3Cs6j&#10;bcVf0vBPvBvORufr/raJjVLdTrOeg/DU+E/43f7WCibj2QD+34QnI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Ttgw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42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Wk/jcYAAADdAAAADwAAAGRycy9kb3ducmV2LnhtbESPQWvCQBSE70L/w/IK3nRTBW2jqzQF&#10;IRE8aEvB2yP7TGKzb2N21fjvXUHocZiZb5j5sjO1uFDrKssK3oYRCOLc6ooLBT/fq8E7COeRNdaW&#10;ScGNHCwXL705xtpeeUuXnS9EgLCLUUHpfRNL6fKSDLqhbYiDd7CtQR9kW0jd4jXATS1HUTSRBisO&#10;CyU29FVS/rc7GwXJbf27sT47pYf98ZQlySjDo1Gq/9p9zkB46vx/+NlOtYLp5GMMjzfhCcjF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1pP43GAAAA3QAAAA8AAAAAAAAA&#10;AAAAAAAAoQIAAGRycy9kb3ducmV2LnhtbFBLBQYAAAAABAAEAPkAAACUAwAAAAA=&#10;" strokecolor="#2f5496 [2408]" strokeweight="1.5pt"/>
            <v:shape id="AutoShape 37" o:spid="_x0000_s342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oCn+cYAAADdAAAADwAAAGRycy9kb3ducmV2LnhtbESPQWvCQBSE70L/w/IK3nRTEW2jqzQF&#10;IRE8aEvB2yP7TGKzb2N21fjvXUHocZiZb5j5sjO1uFDrKssK3oYRCOLc6ooLBT/fq8E7COeRNdaW&#10;ScGNHCwXL705xtpeeUuXnS9EgLCLUUHpfRNL6fKSDLqhbYiDd7CtQR9kW0jd4jXATS1HUTSRBisO&#10;CyU29FVS/rc7GwXJbf27sT47pYf98ZQlySjDo1Gq/9p9zkB46vx/+NlOtYLp5GMMjzfhCcjF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KAp/nGAAAA3QAAAA8AAAAAAAAA&#10;AAAAAAAAoQIAAGRycy9kb3ducmV2LnhtbFBLBQYAAAAABAAEAPkAAACUAwAAAAA=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>L     L     L     L     L     L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3A70A3" w:rsidRPr="009E083E" w:rsidRDefault="00BD3DCE" w:rsidP="003A70A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3414" style="position:absolute;margin-left:-16.1pt;margin-top:9.4pt;width:521.25pt;height:36.85pt;z-index:-25070387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3DtaahYEAADxDwAADgAAAAAAAAAAAAAAAAAuAgAAZHJzL2Uyb0RvYy54bWxQSwECLQAUAAYA&#10;CAAAACEAWCsPaOAAAAAKAQAADwAAAAAAAAAAAAAAAABwBgAAZHJzL2Rvd25yZXYueG1sUEsFBgAA&#10;AAAEAAQA8wAAAH0HAAAAAA==&#10;">
            <v:group id="Group 33" o:spid="_x0000_s341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jqvnRxgAAAN0A&#10;AAAPAAAAAAAAAAAAAAAAAKoCAABkcnMvZG93bnJldi54bWxQSwUGAAAAAAQABAD6AAAAnQMAAAAA&#10;">
              <v:rect id="Rectangle 34" o:spid="_x0000_s341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jY38MUA&#10;AADdAAAADwAAAGRycy9kb3ducmV2LnhtbESPT2vCQBTE70K/w/IK3nRjhdhGV+k/i1dtJPT2yD6z&#10;odm3Ibs18dt3BcHjMDO/YVabwTbiTJ2vHSuYTRMQxKXTNVcK8u/t5BmED8gaG8ek4EIeNuuH0Qoz&#10;7Xre0/kQKhEh7DNUYEJoMyl9aciin7qWOHon11kMUXaV1B32EW4b+ZQkqbRYc1ww2NK7ofL38GcV&#10;zKvi0xT5h8/trEi/jpfjW/+zVWr8OLwuQQQawj18a++0gkX6soDrm/gE5P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6NjfwxQAAAN0AAAAPAAAAAAAAAAAAAAAAAJgCAABkcnMv&#10;ZG93bnJldi54bWxQSwUGAAAAAAQABAD1AAAAigMAAAAA&#10;" strokecolor="#2f5496 [2408]" strokeweight="1.5pt">
                <v:fill opacity="0"/>
              </v:rect>
              <v:rect id="Rectangle 35" o:spid="_x0000_s341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NXKsAA&#10;AADdAAAADwAAAGRycy9kb3ducmV2LnhtbERPPW/CMBDdK/EfrEPqBk5QoSXEIAQKMAIt+yk+koj4&#10;HGID4d/jAanj0/tOF52pxZ1aV1lWEA8jEMS51RUXCv5+s8EPCOeRNdaWScGTHCzmvY8UE20ffKD7&#10;0RcihLBLUEHpfZNI6fKSDLqhbYgDd7atQR9gW0jd4iOEm1qOomgiDVYcGkpsaFVSfjnejILTeN3w&#10;Vhrex9nXdHy6bK6r2Cj12e+WMxCeOv8vfrt3WsH3ZBrmhjfhCcj5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NNXKs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341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IEIZ8cAAADdAAAADwAAAGRycy9kb3ducmV2LnhtbESPQWvCQBSE74X+h+UVems29aBNdJWm&#10;UDCCh9oieHtkn0k0+zZmtyb5926h4HGYmW+YxWowjbhS52rLCl6jGARxYXXNpYKf78+XNxDOI2ts&#10;LJOCkRyslo8PC0y17fmLrjtfigBhl6KCyvs2ldIVFRl0kW2Jg3e0nUEfZFdK3WEf4KaRkzieSoM1&#10;h4UKW/qoqDjvfo2CbNzst9bnl/XxcLrkWTbJ8WSUen4a3ucgPA3+Hv5vr7WC2TRJ4O9NeAJyeQ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sgQhnxwAAAN0AAAAPAAAAAAAA&#10;AAAAAAAAAKECAABkcnMvZG93bnJldi54bWxQSwUGAAAAAAQABAD5AAAAlQMAAAAA&#10;" strokecolor="#2f5496 [2408]" strokeweight="1.5pt"/>
            <v:shape id="AutoShape 37" o:spid="_x0000_s341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1A74MMAAADdAAAADwAAAGRycy9kb3ducmV2LnhtbERPy2rCQBTdC/2H4Rbc6aQuVFLH0AiC&#10;EbqoSqG7S+aaRzN3kswY4993FgWXh/PeJKNpxEC9qywreJtHIIhzqysuFFzO+9kahPPIGhvLpOBB&#10;DpLty2SDsbZ3/qLh5AsRQtjFqKD0vo2ldHlJBt3ctsSBu9reoA+wL6Tu8R7CTSMXUbSUBisODSW2&#10;tCsp/z3djIL0cfz+tD7rDtefusvSdJFhbZSavo4f7yA8jf4p/ncftILVKgr7w5vwBOT2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NQO+DDAAAA3QAAAA8AAAAAAAAAAAAA&#10;AAAAoQIAAGRycy9kb3ducmV2LnhtbFBLBQYAAAAABAAEAPkAAACRAwAAAAA=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>L     L     L     L     L     L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3A70A3" w:rsidRDefault="00BD3DCE" w:rsidP="003A70A3">
      <w:pPr>
        <w:spacing w:line="240" w:lineRule="auto"/>
        <w:rPr>
          <w:rFonts w:ascii="ALFABET98" w:hAnsi="ALFABET98"/>
          <w:sz w:val="36"/>
          <w:szCs w:val="36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408" style="position:absolute;margin-left:-16.1pt;margin-top:9.4pt;width:521.25pt;height:36.85pt;z-index:-25070284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X&#10;C7T5EgQAAPEPAAAOAAAAAAAAAAAAAAAAAC4CAABkcnMvZTJvRG9jLnhtbFBLAQItABQABgAIAAAA&#10;IQBYKw9o4AAAAAoBAAAPAAAAAAAAAAAAAAAAAGwGAABkcnMvZG93bnJldi54bWxQSwUGAAAAAAQA&#10;BADzAAAAeQcAAAAA&#10;">
            <v:group id="Group 33" o:spid="_x0000_s341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nplyMcAAADdAAAADwAAAGRycy9kb3ducmV2LnhtbESPQWvCQBSE7wX/w/IK&#10;3ppNlDaSZhURKx5CoSqU3h7ZZxLMvg3ZbRL/fbdQ6HGYmW+YfDOZVgzUu8aygiSKQRCXVjdcKbic&#10;355WIJxH1thaJgV3crBZzx5yzLQd+YOGk69EgLDLUEHtfZdJ6cqaDLrIdsTBu9reoA+yr6TucQxw&#10;08pFHL9Igw2HhRo72tVU3k7fRsFhxHG7TPZDcbvu7l/n5/fPIiGl5o/T9hWEp8n/h//aR60gTeMF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wnplyMcAAADd&#10;AAAADwAAAAAAAAAAAAAAAACqAgAAZHJzL2Rvd25yZXYueG1sUEsFBgAAAAAEAAQA+gAAAJ4DAAAA&#10;AA==&#10;">
              <v:rect id="Rectangle 34" o:spid="_x0000_s341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ar6cYA&#10;AADdAAAADwAAAGRycy9kb3ducmV2LnhtbESPQWvCQBSE7wX/w/KE3urGClqia9C2ll5rI8HbI/vM&#10;BrNvQ3abxH/fLRQ8DjPzDbPJRtuInjpfO1YwnyUgiEuna64U5N+HpxcQPiBrbByTght5yLaThw2m&#10;2g38Rf0xVCJC2KeowITQplL60pBFP3MtcfQurrMYouwqqTscItw28jlJltJizXHBYEuvhsrr8ccq&#10;WFTFuynyN5/bebH8ON1O++F8UOpxOu7WIAKN4R7+b39qBatVsoC/N/EJyO0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+ar6cYAAADdAAAADwAAAAAAAAAAAAAAAACYAgAAZHJz&#10;L2Rvd25yZXYueG1sUEsFBgAAAAAEAAQA9QAAAIsDAAAAAA==&#10;" strokecolor="#2f5496 [2408]" strokeweight="1.5pt">
                <v:fill opacity="0"/>
              </v:rect>
              <v:rect id="Rectangle 35" o:spid="_x0000_s341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3XHNcMA&#10;AADdAAAADwAAAGRycy9kb3ducmV2LnhtbESPS4vCQBCE7wv+h6EFbzqJ+NjNOoooPo4+1nuTaZNg&#10;pidmRo3/3hGEPRZV9RU1mTWmFHeqXWFZQdyLQBCnVhecKfg7rrrfIJxH1lhaJgVPcjCbtr4mmGj7&#10;4D3dDz4TAcIuQQW591UipUtzMuh6tiIO3tnWBn2QdSZ1jY8AN6XsR9FIGiw4LORY0SKn9HK4GQWn&#10;4bLijTS8i1eDn+Hpsr4uYqNUp93Mf0F4avx/+NPeagXjcTSA95vwBOT0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3XHN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41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yeYeMUAAADdAAAADwAAAGRycy9kb3ducmV2LnhtbESPQYvCMBSE78L+h/AWvGmqoC7VKHZh&#10;wQp7UBfB26N5ttXmpTZR6783C4LHYWa+YWaL1lTiRo0rLSsY9CMQxJnVJecK/nY/vS8QziNrrCyT&#10;ggc5WMw/OjOMtb3zhm5bn4sAYRejgsL7OpbSZQUZdH1bEwfvaBuDPsgml7rBe4CbSg6jaCwNlhwW&#10;Cqzpu6DsvL0aBcljvf+1Pr2sjofTJU2SYYono1T3s11OQXhq/Tv8aq+0gskkGsH/m/AE5PwJ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yeYeMUAAADdAAAADwAAAAAAAAAA&#10;AAAAAAChAgAAZHJzL2Rvd25yZXYueG1sUEsFBgAAAAAEAAQA+QAAAJMDAAAAAA==&#10;" strokecolor="#2f5496 [2408]" strokeweight="1.5pt"/>
            <v:shape id="AutoShape 37" o:spid="_x0000_s340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/UGD8cAAADdAAAADwAAAGRycy9kb3ducmV2LnhtbESPT2vCQBTE74V+h+UVeqsbPWiJWcUI&#10;gin0UFsEb4/syx/Nvo3ZrUm+fVcQehxm5jdMsh5MI27UudqygukkAkGcW11zqeDne/f2DsJ5ZI2N&#10;ZVIwkoP16vkpwVjbnr/odvClCBB2MSqovG9jKV1ekUE3sS1x8ArbGfRBdqXUHfYBbho5i6K5NFhz&#10;WKiwpW1F+eXwaxSk48fx0/rsui9O52uWprMMz0ap15dhswThafD/4Ud7rxUsFtEc7m/CE5Cr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D9QYPxwAAAN0AAAAPAAAAAAAA&#10;AAAAAAAAAKECAABkcnMvZG93bnJldi54bWxQSwUGAAAAAAQABAD5AAAAlQMAAAAA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>L     L     L     L     L     L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                                                                              </w:t>
      </w:r>
      <w:r w:rsidR="003A70A3" w:rsidRPr="009E083E">
        <w:rPr>
          <w:rFonts w:ascii="ALFABET98" w:hAnsi="ALFABET98"/>
          <w:sz w:val="36"/>
          <w:szCs w:val="36"/>
        </w:rPr>
        <w:t xml:space="preserve">   </w:t>
      </w:r>
      <w:r w:rsidR="003A70A3">
        <w:rPr>
          <w:rFonts w:ascii="ALFABET98" w:hAnsi="ALFABET98"/>
          <w:sz w:val="36"/>
          <w:szCs w:val="36"/>
        </w:rPr>
        <w:t xml:space="preserve">                                                                         </w:t>
      </w:r>
    </w:p>
    <w:p w:rsidR="003A70A3" w:rsidRPr="003F51C4" w:rsidRDefault="003A70A3" w:rsidP="003A70A3">
      <w:pPr>
        <w:spacing w:line="240" w:lineRule="auto"/>
        <w:rPr>
          <w:rFonts w:ascii="ALFABET98" w:hAnsi="ALFABET98"/>
          <w:sz w:val="72"/>
          <w:szCs w:val="72"/>
        </w:rPr>
      </w:pPr>
      <w:r>
        <w:rPr>
          <w:rFonts w:ascii="ALFABET98" w:hAnsi="ALFABET98"/>
          <w:sz w:val="36"/>
          <w:szCs w:val="36"/>
        </w:rPr>
        <w:t xml:space="preserve">                               </w:t>
      </w:r>
      <w:r w:rsidR="000120B5">
        <w:rPr>
          <w:rFonts w:ascii="ALFABET98" w:hAnsi="ALFABET98"/>
          <w:sz w:val="36"/>
          <w:szCs w:val="36"/>
        </w:rPr>
        <w:t>27</w:t>
      </w:r>
    </w:p>
    <w:p w:rsidR="003A70A3" w:rsidRPr="009E083E" w:rsidRDefault="003A70A3" w:rsidP="003A70A3">
      <w:pPr>
        <w:spacing w:line="240" w:lineRule="auto"/>
        <w:rPr>
          <w:rFonts w:ascii="ALFABET98" w:hAnsi="ALFABET98"/>
          <w:sz w:val="72"/>
          <w:szCs w:val="72"/>
        </w:rPr>
      </w:pPr>
      <w:r w:rsidRPr="009E083E">
        <w:rPr>
          <w:rFonts w:ascii="ALFABET98" w:hAnsi="ALFABET98"/>
          <w:sz w:val="36"/>
          <w:szCs w:val="36"/>
        </w:rPr>
        <w:t>Sayın veli</w:t>
      </w:r>
      <w:r>
        <w:rPr>
          <w:rFonts w:ascii="ALFABET98" w:hAnsi="ALFABET98"/>
          <w:sz w:val="36"/>
          <w:szCs w:val="36"/>
        </w:rPr>
        <w:t>m, L harfini  üzerinden  çizelim</w:t>
      </w:r>
      <w:r w:rsidRPr="009E083E">
        <w:rPr>
          <w:rFonts w:ascii="ALFABET98" w:hAnsi="ALFABET98"/>
          <w:sz w:val="36"/>
          <w:szCs w:val="36"/>
        </w:rPr>
        <w:t>.</w:t>
      </w:r>
      <w:r w:rsidRPr="009E083E">
        <w:rPr>
          <w:rFonts w:ascii="ALFABET98" w:hAnsi="ALFABET98"/>
          <w:sz w:val="72"/>
          <w:szCs w:val="72"/>
        </w:rPr>
        <w:t xml:space="preserve">                                                        </w:t>
      </w:r>
    </w:p>
    <w:p w:rsidR="003A70A3" w:rsidRPr="009E083E" w:rsidRDefault="00BD3DCE" w:rsidP="003A70A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402" style="position:absolute;margin-left:-16.1pt;margin-top:9.4pt;width:521.25pt;height:36.85pt;z-index:-25070182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ixNFg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l6IsTRYEAADxDwAADgAAAAAAAAAAAAAAAAAuAgAAZHJzL2Uyb0RvYy54bWxQSwECLQAUAAYA&#10;CAAAACEAWCsPaOAAAAAKAQAADwAAAAAAAAAAAAAAAABwBgAAZHJzL2Rvd25yZXYueG1sUEsFBgAA&#10;AAAEAAQA8wAAAH0HAAAAAA==&#10;">
            <v:group id="Group 33" o:spid="_x0000_s340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jklIiwwAAAN0AAAAP&#10;AAAAAAAAAAAAAAAAAKoCAABkcnMvZG93bnJldi54bWxQSwUGAAAAAAQABAD6AAAAmgMAAAAA&#10;">
              <v:rect id="Rectangle 34" o:spid="_x0000_s340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6cA8YA&#10;AADdAAAADwAAAGRycy9kb3ducmV2LnhtbESPW2vCQBSE34X+h+UU+lY3tuAlukovWnxVI8G3Q/aY&#10;Dc2eDdnVxH/fFQo+DjPzDbNY9bYWV2p95VjBaJiAIC6crrhUkB02r1MQPiBrrB2Tght5WC2fBgtM&#10;tet4R9d9KEWEsE9RgQmhSaX0hSGLfuga4uidXWsxRNmWUrfYRbit5VuSjKXFiuOCwYa+DBW/+4tV&#10;8F7ma5Nn3z6zo3z8c7wdP7vTRqmX5/5jDiJQHx7h//ZWK5hMkhnc38QnIJ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g6cA8YAAADdAAAADwAAAAAAAAAAAAAAAACYAgAAZHJz&#10;L2Rvd25yZXYueG1sUEsFBgAAAAAEAAQA9QAAAIsDAAAAAA==&#10;" strokecolor="#2f5496 [2408]" strokeweight="1.5pt">
                <v:fill opacity="0"/>
              </v:rect>
              <v:rect id="Rectangle 35" o:spid="_x0000_s340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dX68AA&#10;AADdAAAADwAAAGRycy9kb3ducmV2LnhtbERPyW7CMBC9I/EP1iD1VpwgKBBiEALRcmS9j+IhiRKP&#10;Q+xC+vf1AYnj09vTVWdq8aDWlZYVxMMIBHFmdcm5gst59zkD4TyyxtoyKfgjB6tlv5diou2Tj/Q4&#10;+VyEEHYJKii8bxIpXVaQQTe0DXHgbrY16ANsc6lbfIZwU8tRFH1JgyWHhgIb2hSUVadfo+A62Tb8&#10;Iw0f4t14PrlW3/dNbJT6GHTrBQhPnX+LX+69VjCdxmF/eBOegFz+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ZdX68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340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cUIpsYAAADdAAAADwAAAGRycy9kb3ducmV2LnhtbESPT4vCMBTE78J+h/CEvWlaD6tUo9gF&#10;wQoe/MPC3h7Ns602L7WJWr+9WVjwOMzMb5jZojO1uFPrKssK4mEEgji3uuJCwfGwGkxAOI+ssbZM&#10;Cp7kYDH/6M0w0fbBO7rvfSEChF2CCkrvm0RKl5dk0A1tQxy8k20N+iDbQuoWHwFuajmKoi9psOKw&#10;UGJD3yXll/3NKEifm5+t9dl1ffo9X7M0HWV4Nkp99rvlFISnzr/D/+21VjAexzH8vQlPQM5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nFCKbGAAAA3QAAAA8AAAAAAAAA&#10;AAAAAAAAoQIAAGRycy9kb3ducmV2LnhtbFBLBQYAAAAABAAEAPkAAACUAwAAAAA=&#10;" strokecolor="#2f5496 [2408]" strokeweight="1.5pt"/>
            <v:shape id="AutoShape 37" o:spid="_x0000_s340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ReW0ccAAADdAAAADwAAAGRycy9kb3ducmV2LnhtbESPT2vCQBTE7wW/w/IK3urGHLSkrqER&#10;CqbQQ20RvD2yz/xp9m3Mbk3y7buC0OMwM79hNuloWnGl3tWWFSwXEQjiwuqaSwXfX29PzyCcR9bY&#10;WiYFEzlIt7OHDSbaDvxJ14MvRYCwS1BB5X2XSOmKigy6he2Ig3e2vUEfZF9K3eMQ4KaVcRStpMGa&#10;w0KFHe0qKn4Ov0ZBNr0fP6zPL/vzqbnkWRbn2Bil5o/j6wsIT6P/D9/be61gvV7GcHsTnoDc/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5F5bRxwAAAN0AAAAPAAAAAAAA&#10;AAAAAAAAAKECAABkcnMvZG93bnJldi54bWxQSwUGAAAAAAQABAD5AAAAlQMAAAAA&#10;" strokecolor="#2f5496 [2408]" strokeweight="1.5pt"/>
          </v:group>
        </w:pict>
      </w:r>
      <w:r w:rsidR="003A70A3">
        <w:rPr>
          <w:rFonts w:ascii="ALFABET98" w:hAnsi="ALFABET98"/>
          <w:sz w:val="72"/>
          <w:szCs w:val="72"/>
        </w:rPr>
        <w:t xml:space="preserve">L     L     L     L     L     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</w:t>
      </w:r>
    </w:p>
    <w:p w:rsidR="003A70A3" w:rsidRDefault="00BD3DCE" w:rsidP="003A70A3">
      <w:pPr>
        <w:spacing w:line="240" w:lineRule="auto"/>
        <w:rPr>
          <w:rFonts w:ascii="ALFABET98" w:hAnsi="ALFABET98"/>
          <w:color w:val="808080" w:themeColor="background1" w:themeShade="80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396" style="position:absolute;margin-left:-16.1pt;margin-top:9.4pt;width:521.25pt;height:36.85pt;z-index:-25070080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zk9LkBYEAADxDwAADgAAAAAAAAAAAAAAAAAuAgAAZHJzL2Uyb0RvYy54bWxQSwECLQAUAAYA&#10;CAAAACEAWCsPaOAAAAAKAQAADwAAAAAAAAAAAAAAAABwBgAAZHJzL2Rvd25yZXYueG1sUEsFBgAA&#10;AAAEAAQA8wAAAH0HAAAAAA==&#10;">
            <v:group id="Group 33" o:spid="_x0000_s339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pwbO+scAAADd&#10;AAAADwAAAAAAAAAAAAAAAACqAgAAZHJzL2Rvd25yZXYueG1sUEsFBgAAAAAEAAQA+gAAAJ4DAAAA&#10;AA==&#10;">
              <v:rect id="Rectangle 34" o:spid="_x0000_s340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oA28UA&#10;AADdAAAADwAAAGRycy9kb3ducmV2LnhtbESPT2vCQBTE70K/w/IK3nSTilqiq/SfpVc1Enp7ZJ/Z&#10;0OzbkN2a+O3dQsHjMDO/YdbbwTbiQp2vHStIpwkI4tLpmisF+XE3eQbhA7LGxjEpuJKH7eZhtMZM&#10;u573dDmESkQI+wwVmBDaTEpfGrLop64ljt7ZdRZDlF0ldYd9hNtGPiXJQlqsOS4YbOnNUPlz+LUK&#10;ZlXxYYr83ec2LRafp+vptf/eKTV+HF5WIAIN4R7+b39pBctlOoe/N/EJyM0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+mgDbxQAAAN0AAAAPAAAAAAAAAAAAAAAAAJgCAABkcnMv&#10;ZG93bnJldi54bWxQSwUGAAAAAAQABAD1AAAAigMAAAAA&#10;" strokecolor="#2f5496 [2408]" strokeweight="1.5pt">
                <v:fill opacity="0"/>
              </v:rect>
              <v:rect id="Rectangle 35" o:spid="_x0000_s340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JqBMMA&#10;AADdAAAADwAAAGRycy9kb3ducmV2LnhtbESPT4vCMBTE7wt+h/CEvWnaRa1Wo4ji6tG/90fzbIvN&#10;S7fJavfbG0HY4zAzv2Fmi9ZU4k6NKy0riPsRCOLM6pJzBefTpjcG4TyyxsoyKfgjB4t552OGqbYP&#10;PtD96HMRIOxSVFB4X6dSuqwgg65va+LgXW1j0AfZ5FI3+AhwU8mvKBpJgyWHhQJrWhWU3Y6/RsFl&#10;uK55Kw3v481gMrzcvn9WsVHqs9supyA8tf4//G7vtIIkiUfwehOegJw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TJqB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39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WA1ScYAAADdAAAADwAAAGRycy9kb3ducmV2LnhtbESPT4vCMBTE78J+h/AEb5rqwUo1il1Y&#10;sIIH/7Cwt0fzbKvNS22yWr+9WVjwOMzMb5jFqjO1uFPrKssKxqMIBHFudcWFgtPxazgD4Tyyxtoy&#10;KXiSg9Xyo7fARNsH7+l+8IUIEHYJKii9bxIpXV6SQTeyDXHwzrY16INsC6lbfAS4qeUkiqbSYMVh&#10;ocSGPkvKr4dfoyB9br931me3zfnncsvSdJLhxSg16HfrOQhPnX+H/9sbrSCOxzH8vQlPQC5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lgNUnGAAAA3QAAAA8AAAAAAAAA&#10;AAAAAAAAoQIAAGRycy9kb3ducmV2LnhtbFBLBQYAAAAABAAEAPkAAACUAwAAAAA=&#10;" strokecolor="#2f5496 [2408]" strokeweight="1.5pt"/>
            <v:shape id="AutoShape 37" o:spid="_x0000_s339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P+hO8MAAADdAAAADwAAAGRycy9kb3ducmV2LnhtbERPy4rCMBTdC/MP4Q6401QXKh1TsQMD&#10;VnChDgOzuzS3D21uahO1/r1ZCC4P571c9aYRN+pcbVnBZByBIM6trrlU8Hv8GS1AOI+ssbFMCh7k&#10;YJV8DJYYa3vnPd0OvhQhhF2MCirv21hKl1dk0I1tSxy4wnYGfYBdKXWH9xBuGjmNopk0WHNoqLCl&#10;74ry8+FqFKSP7d/O+uyyKf5PlyxNpxmejFLDz379BcJT79/il3ujFcznkzA3vAlPQCZ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j/oTvDAAAA3QAAAA8AAAAAAAAAAAAA&#10;AAAAoQIAAGRycy9kb3ducmV2LnhtbFBLBQYAAAAABAAEAPkAAACRAwAAAAA=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 xml:space="preserve">L     L     L     L                </w:t>
      </w:r>
    </w:p>
    <w:p w:rsidR="003A70A3" w:rsidRPr="009E083E" w:rsidRDefault="00BD3DCE" w:rsidP="003A70A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390" style="position:absolute;margin-left:-16.1pt;margin-top:9.4pt;width:521.25pt;height:36.85pt;z-index:-25069977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RMOMOBMEAADxDwAADgAAAAAAAAAAAAAAAAAuAgAAZHJzL2Uyb0RvYy54bWxQSwECLQAUAAYACAAA&#10;ACEAWCsPaOAAAAAKAQAADwAAAAAAAAAAAAAAAABtBgAAZHJzL2Rvd25yZXYueG1sUEsFBgAAAAAE&#10;AAQA8wAAAHoHAAAAAA==&#10;">
            <v:group id="Group 33" o:spid="_x0000_s339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lECRMQAAADdAAAA&#10;DwAAAAAAAAAAAAAAAACqAgAAZHJzL2Rvd25yZXYueG1sUEsFBgAAAAAEAAQA+gAAAJsDAAAAAA==&#10;">
              <v:rect id="Rectangle 34" o:spid="_x0000_s339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83MZcUA&#10;AADdAAAADwAAAGRycy9kb3ducmV2LnhtbESPT4vCMBTE7wv7HcJb8LamVVCpRtl/yl5XK8Xbo3k2&#10;xealNFlbv71ZWPA4zMxvmNVmsI24UudrxwrScQKCuHS65kpBfti+LkD4gKyxcUwKbuRhs35+WmGm&#10;Xc8/dN2HSkQI+wwVmBDaTEpfGrLox64ljt7ZdRZDlF0ldYd9hNtGTpJkJi3WHBcMtvRhqLzsf62C&#10;aVV8mSL/9LlNi9nueDu+96etUqOX4W0JItAQHuH/9rdWMJ9PUvh7E5+AX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zcxlxQAAAN0AAAAPAAAAAAAAAAAAAAAAAJgCAABkcnMv&#10;ZG93bnJldi54bWxQSwUGAAAAAAQABAD1AAAAigMAAAAA&#10;" strokecolor="#2f5496 [2408]" strokeweight="1.5pt">
                <v:fill opacity="0"/>
              </v:rect>
              <v:rect id="Rectangle 35" o:spid="_x0000_s339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WmusMA&#10;AADdAAAADwAAAGRycy9kb3ducmV2LnhtbESPS2/CMBCE70j9D9Yi9QZOovIKGFSBaDnyvK/iJYmI&#10;1yF2Ifx7XAmJ42hmvtHMFq2pxI0aV1pWEPcjEMSZ1SXnCo6HdW8MwnlkjZVlUvAgB4v5R2eGqbZ3&#10;3tFt73MRIOxSVFB4X6dSuqwgg65va+LgnW1j0AfZ5FI3eA9wU8kkiobSYMlhocCalgVll/2fUXAa&#10;rGr+lYa38fprMjhdfq7L2Cj12W2/pyA8tf4dfrU3WsFolCTw/yY8ATl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GWmu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39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Df598cAAADdAAAADwAAAGRycy9kb3ducmV2LnhtbESPT2vCQBTE7wW/w/KE3uqmKWiJbqQR&#10;BFPwUFsEb4/sM3/Mvo3ZrcZv7wqFHoeZ+Q2zWA6mFRfqXW1ZweskAkFcWF1zqeDne/3yDsJ5ZI2t&#10;ZVJwIwfLdPS0wETbK3/RZedLESDsElRQed8lUrqiIoNuYjvi4B1tb9AH2ZdS93gNcNPKOIqm0mDN&#10;YaHCjlYVFafdr1GQ3T73W+vz8+Z4aM55lsU5Nkap5/HwMQfhafD/4b/2RiuYzeI3eLwJT0Cm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YN/n3xwAAAN0AAAAPAAAAAAAA&#10;AAAAAAAAAKECAABkcnMvZG93bnJldi54bWxQSwUGAAAAAAQABAD5AAAAlQMAAAAA&#10;" strokecolor="#2f5496 [2408]" strokeweight="1.5pt"/>
            <v:shape id="AutoShape 37" o:spid="_x0000_s339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95hg8cAAADdAAAADwAAAGRycy9kb3ducmV2LnhtbESPT2vCQBTE7wW/w/KE3uqmoWiJbqQR&#10;BFPwUFsEb4/sM3/Mvo3ZrcZv7wqFHoeZ+Q2zWA6mFRfqXW1ZweskAkFcWF1zqeDne/3yDsJ5ZI2t&#10;ZVJwIwfLdPS0wETbK3/RZedLESDsElRQed8lUrqiIoNuYjvi4B1tb9AH2ZdS93gNcNPKOIqm0mDN&#10;YaHCjlYVFafdr1GQ3T73W+vz8+Z4aM55lsU5Nkap5/HwMQfhafD/4b/2RiuYzeI3eLwJT0Cm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X3mGDxwAAAN0AAAAPAAAAAAAA&#10;AAAAAAAAAKECAABkcnMvZG93bnJldi54bWxQSwUGAAAAAAQABAD5AAAAlQMAAAAA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 xml:space="preserve">L     L     L     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3A70A3" w:rsidRPr="009E083E" w:rsidRDefault="00BD3DCE" w:rsidP="003A70A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384" style="position:absolute;margin-left:-16.1pt;margin-top:9.4pt;width:521.25pt;height:36.85pt;z-index:-25069875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">
            <v:group id="Group 33" o:spid="_x0000_s338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29D+rxgAAAN0A&#10;AAAPAAAAAAAAAAAAAAAAAKoCAABkcnMvZG93bnJldi54bWxQSwUGAAAAAAQABAD6AAAAnQMAAAAA&#10;">
              <v:rect id="Rectangle 34" o:spid="_x0000_s338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2jxisYA&#10;AADdAAAADwAAAGRycy9kb3ducmV2LnhtbESPQWvCQBSE74X+h+UVvDUbFUxJXaXVWrzWRkJvj+wz&#10;G8y+Ddmtif++KxQ8DjPzDbNcj7YVF+p941jBNElBEFdON1wrKL53zy8gfEDW2DomBVfysF49Piwx&#10;127gL7ocQi0ihH2OCkwIXS6lrwxZ9InriKN3cr3FEGVfS93jEOG2lbM0XUiLDccFgx1tDFXnw69V&#10;MK/LD1MWW1/Yabn4PF6P78PPTqnJ0/j2CiLQGO7h//ZeK8iyWQa3N/EJyN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2jxisYAAADdAAAADwAAAAAAAAAAAAAAAACYAgAAZHJz&#10;L2Rvd25yZXYueG1sUEsFBgAAAAAEAAQA9QAAAIsDAAAAAA==&#10;" strokecolor="#2f5496 [2408]" strokeweight="1.5pt">
                <v:fill opacity="0"/>
              </v:rect>
              <v:rect id="Rectangle 35" o:spid="_x0000_s338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2RUMEA&#10;AADdAAAADwAAAGRycy9kb3ducmV2LnhtbERPyW7CMBC9I/EP1iBxK05QKRBiEKKCcmxZ7qN4SKLE&#10;4xAbCH9fH5A4Pr09XXWmFndqXWlZQTyKQBBnVpecKzgdtx8zEM4ja6wtk4InOVgt+70UE20f/Ef3&#10;g89FCGGXoILC+yaR0mUFGXQj2xAH7mJbgz7ANpe6xUcIN7UcR9GXNFhyaCiwoU1BWXW4GQXnyXfD&#10;P9Lwb7z9nE/O1e66iY1Sw0G3XoDw1Pm3+OXeawXT6TjMDW/CE5DL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2NkVD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338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d/OHcYAAADdAAAADwAAAGRycy9kb3ducmV2LnhtbESPQWvCQBSE70L/w/IKvZmNOdQaXcUU&#10;CqbgoSqCt0f2mUSzb2N2q/Hfu4WCx2FmvmFmi9404kqdqy0rGEUxCOLC6ppLBbvt1/ADhPPIGhvL&#10;pOBODhbzl8EMU21v/EPXjS9FgLBLUUHlfZtK6YqKDLrItsTBO9rOoA+yK6Xu8BbgppFJHL9LgzWH&#10;hQpb+qyoOG9+jYLs/r1fW59fVsfD6ZJnWZLjySj19tovpyA89f4Z/m+vtILxOJnA35vwBOT8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nfzh3GAAAA3QAAAA8AAAAAAAAA&#10;AAAAAAAAoQIAAGRycy9kb3ducmV2LnhtbFBLBQYAAAAABAAEAPkAAACUAwAAAAA=&#10;" strokecolor="#2f5496 [2408]" strokeweight="1.5pt"/>
            <v:shape id="AutoShape 37" o:spid="_x0000_s338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TzxXcQAAADdAAAADwAAAGRycy9kb3ducmV2LnhtbERPTWvCQBC9F/wPywi91Y0pVImuoREK&#10;ptCDWgrehuyYxGZnY3abxH/fPQgeH+97nY6mET11rrasYD6LQBAXVtdcKvg+frwsQTiPrLGxTApu&#10;5CDdTJ7WmGg78J76gy9FCGGXoILK+zaR0hUVGXQz2xIH7mw7gz7ArpS6wyGEm0bGUfQmDdYcGips&#10;aVtR8Xv4Mwqy2+fPl/X5dXc+Xa55lsU5XoxSz9PxfQXC0+gf4rt7pxUsFq9hf3gTnoDc/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tPPFdxAAAAN0AAAAPAAAAAAAAAAAA&#10;AAAAAKECAABkcnMvZG93bnJldi54bWxQSwUGAAAAAAQABAD5AAAAkgMAAAAA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 xml:space="preserve">L     L                    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3A70A3" w:rsidRPr="009E083E" w:rsidRDefault="00BD3DCE" w:rsidP="003A70A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378" style="position:absolute;margin-left:-16.1pt;margin-top:9.4pt;width:521.25pt;height:36.85pt;z-index:-25069772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W&#10;qBCbEgQAAPEPAAAOAAAAAAAAAAAAAAAAAC4CAABkcnMvZTJvRG9jLnhtbFBLAQItABQABgAIAAAA&#10;IQBYKw9o4AAAAAoBAAAPAAAAAAAAAAAAAAAAAGwGAABkcnMvZG93bnJldi54bWxQSwUGAAAAAAQA&#10;BADzAAAAeQcAAAAA&#10;">
            <v:group id="Group 33" o:spid="_x0000_s338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MFq91xgAAAN0A&#10;AAAPAAAAAAAAAAAAAAAAAKoCAABkcnMvZG93bnJldi54bWxQSwUGAAAAAAQABAD6AAAAnQMAAAAA&#10;">
              <v:rect id="Rectangle 34" o:spid="_x0000_s338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YphVMYA&#10;AADdAAAADwAAAGRycy9kb3ducmV2LnhtbESPQWvCQBSE70L/w/IKvZmNBrSkrtLaKr3WRkJvj+wz&#10;G8y+Ddmtif/eLRQ8DjPzDbPajLYVF+p941jBLElBEFdON1wrKL5302cQPiBrbB2Tgit52KwfJivM&#10;tRv4iy6HUIsIYZ+jAhNCl0vpK0MWfeI64uidXG8xRNnXUvc4RLht5TxNF9Jiw3HBYEdbQ9X58GsV&#10;ZHX5Ycri3Rd2Vi72x+vxbfjZKfX0OL6+gAg0hnv4v/2pFSyXWQZ/b+ITkO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YphVMYAAADdAAAADwAAAAAAAAAAAAAAAACYAgAAZHJz&#10;L2Rvd25yZXYueG1sUEsFBgAAAAAEAAQA9QAAAIsDAAAAAA==&#10;" strokecolor="#2f5496 [2408]" strokeweight="1.5pt">
                <v:fill opacity="0"/>
              </v:rect>
              <v:rect id="Rectangle 35" o:spid="_x0000_s338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kNiMQA&#10;AADdAAAADwAAAGRycy9kb3ducmV2LnhtbESPS2/CMBCE70j8B2uRuBUnPAqkGIRAUI6Ux30Vb5OI&#10;eB1iA+Hf40qVOI5m5hvNbNGYUtypdoVlBXEvAkGcWl1wpuB03HxMQDiPrLG0TAqe5GAxb7dmmGj7&#10;4B+6H3wmAoRdggpy76tESpfmZND1bEUcvF9bG/RB1pnUNT4C3JSyH0Wf0mDBYSHHilY5pZfDzSg4&#10;j9YVf0vD+3gznI7Ol+11FRulup1m+QXCU+Pf4f/2TisYjwdD+HsTnoCc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kZDYj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338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UtSxccAAADdAAAADwAAAGRycy9kb3ducmV2LnhtbESPT2vCQBTE7wW/w/IK3uqmSmuJbsQU&#10;CqbgQS2Ct0f25Y9m38bsVuO37woFj8PM/IaZL3rTiAt1rras4HUUgSDOra65VPCz+3r5AOE8ssbG&#10;Mim4kYNFMniaY6ztlTd02fpSBAi7GBVU3rexlC6vyKAb2ZY4eIXtDPogu1LqDq8Bbho5jqJ3abDm&#10;sFBhS58V5aftr1GQ3r73a+uz86o4HM9Zmo4zPBqlhs/9cgbCU+8f4f/2SiuYTidvcH8TnoB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9S1LFxwAAAN0AAAAPAAAAAAAA&#10;AAAAAAAAAKECAABkcnMvZG93bnJldi54bWxQSwUGAAAAAAQABAD5AAAAlQMAAAAA&#10;" strokecolor="#2f5496 [2408]" strokeweight="1.5pt"/>
            <v:shape id="AutoShape 37" o:spid="_x0000_s337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ZnMsscAAADdAAAADwAAAGRycy9kb3ducmV2LnhtbESPQWvCQBSE7wX/w/KE3upGC7GkrtII&#10;BVPw0FSE3h7ZZxKbfRuzW5P8+65Q8DjMzDfMajOYRlypc7VlBfNZBIK4sLrmUsHh6/3pBYTzyBob&#10;y6RgJAeb9eRhhYm2PX/SNfelCBB2CSqovG8TKV1RkUE3sy1x8E62M+iD7EqpO+wD3DRyEUWxNFhz&#10;WKiwpW1FxU/+axSk48dxb3122Z2+z5csTRcZno1Sj9Ph7RWEp8Hfw//tnVawXD7H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NmcyyxwAAAN0AAAAPAAAAAAAA&#10;AAAAAAAAAKECAABkcnMvZG93bnJldi54bWxQSwUGAAAAAAQABAD5AAAAlQMAAAAA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 xml:space="preserve">L     L     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3A70A3" w:rsidRPr="009E083E" w:rsidRDefault="00BD3DCE" w:rsidP="003A70A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372" style="position:absolute;margin-left:-16.1pt;margin-top:9.4pt;width:521.25pt;height:36.85pt;z-index:-25069670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DiCDUQUBAAA8Q8AAA4AAAAAAAAAAAAAAAAALgIAAGRycy9lMm9Eb2MueG1sUEsBAi0AFAAGAAgA&#10;AAAhAFgrD2jgAAAACgEAAA8AAAAAAAAAAAAAAAAAbgYAAGRycy9kb3ducmV2LnhtbFBLBQYAAAAA&#10;BAAEAPMAAAB7BwAAAAA=&#10;">
            <v:group id="Group 33" o:spid="_x0000_s337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t/pifwwAAAN0AAAAP&#10;AAAAAAAAAAAAAAAAAKoCAABkcnMvZG93bnJldi54bWxQSwUGAAAAAAQABAD6AAAAmgMAAAAA&#10;">
              <v:rect id="Rectangle 34" o:spid="_x0000_s337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JWvsUA&#10;AADdAAAADwAAAGRycy9kb3ducmV2LnhtbESPQWvCQBSE74L/YXlCb3WjgtrUVdRq6VUbCb09sq/Z&#10;0OzbkF1N/PfdQsHjMDPfMKtNb2txo9ZXjhVMxgkI4sLpiksF2efxeQnCB2SNtWNScCcPm/VwsMJU&#10;u45PdDuHUkQI+xQVmBCaVEpfGLLox64hjt63ay2GKNtS6ha7CLe1nCbJXFqsOC4YbGhvqPg5X62C&#10;WZkfTJ69+cxO8vn75X7ZdV9HpZ5G/fYVRKA+PML/7Q+tYLGYvcDfm/gE5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Yla+xQAAAN0AAAAPAAAAAAAAAAAAAAAAAJgCAABkcnMv&#10;ZG93bnJldi54bWxQSwUGAAAAAAQABAD1AAAAigMAAAAA&#10;" strokecolor="#2f5496 [2408]" strokeweight="1.5pt">
                <v:fill opacity="0"/>
              </v:rect>
              <v:rect id="Rectangle 35" o:spid="_x0000_s337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R49sIA&#10;AADdAAAADwAAAGRycy9kb3ducmV2LnhtbERPTW+CQBC9m/gfNmPSW10wWCtlNYaG1mNr9T5hp0Bg&#10;Zym7RfrvuwcTjy/vO9tPphMjDa6xrCBeRiCIS6sbrhScv4rHZxDOI2vsLJOCP3Kw381nGabaXvmT&#10;xpOvRAhhl6KC2vs+ldKVNRl0S9sTB+7bDgZ9gEMl9YDXEG46uYqiJ2mw4dBQY095TWV7+jUKLuvX&#10;nt+l4Y+4SLbrS/v2k8dGqYfFdHgB4Wnyd/HNfdQKNpsk7A9vwhOQu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JHj2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337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nYnu8cAAADdAAAADwAAAGRycy9kb3ducmV2LnhtbESPT2vCQBTE74V+h+UVvNWNIrVE12AK&#10;BSP0UFsK3h7ZZ/6YfRuzaxK/fbdQ8DjMzG+YdTKaRvTUucqygtk0AkGcW11xoeD76/35FYTzyBob&#10;y6TgRg6SzePDGmNtB/6k/uALESDsYlRQet/GUrq8JINualvi4J1sZ9AH2RVSdzgEuGnkPIpepMGK&#10;w0KJLb2VlJ8PV6Mgve1/PqzPLrvTsb5kaTrPsDZKTZ7G7QqEp9Hfw//tnVawXC5m8PcmPAG5+Q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adie7xwAAAN0AAAAPAAAAAAAA&#10;AAAAAAAAAKECAABkcnMvZG93bnJldi54bWxQSwUGAAAAAAQABAD5AAAAlQMAAAAA&#10;" strokecolor="#2f5496 [2408]" strokeweight="1.5pt"/>
            <v:shape id="AutoShape 37" o:spid="_x0000_s337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qS5zMcAAADdAAAADwAAAGRycy9kb3ducmV2LnhtbESPT2vCQBTE7wW/w/KE3uqmoWiJbqQR&#10;BFPwUFsEb4/sM3/Mvo3ZrcZv7wqFHoeZ+Q2zWA6mFRfqXW1ZweskAkFcWF1zqeDne/3yDsJ5ZI2t&#10;ZVJwIwfLdPS0wETbK3/RZedLESDsElRQed8lUrqiIoNuYjvi4B1tb9AH2ZdS93gNcNPKOIqm0mDN&#10;YaHCjlYVFafdr1GQ3T73W+vz8+Z4aM55lsU5Nkap5/HwMQfhafD/4b/2RiuYzd5ieLwJT0Cm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qpLnMxwAAAN0AAAAPAAAAAAAA&#10;AAAAAAAAAKECAABkcnMvZG93bnJldi54bWxQSwUGAAAAAAQABAD5AAAAlQMAAAAA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 xml:space="preserve">L     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3A70A3" w:rsidRPr="009E083E" w:rsidRDefault="00BD3DCE" w:rsidP="003A70A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366" style="position:absolute;margin-left:-16.1pt;margin-top:9.4pt;width:521.25pt;height:36.85pt;z-index:-25069568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jaumNxYEAADxDwAADgAAAAAAAAAAAAAAAAAuAgAAZHJzL2Uyb0RvYy54bWxQSwECLQAUAAYA&#10;CAAAACEAWCsPaOAAAAAKAQAADwAAAAAAAAAAAAAAAABwBgAAZHJzL2Rvd25yZXYueG1sUEsFBgAA&#10;AAAEAAQA8wAAAH0HAAAAAA==&#10;">
            <v:group id="Group 33" o:spid="_x0000_s336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tLXh58cAAADd&#10;AAAADwAAAAAAAAAAAAAAAACqAgAAZHJzL2Rvd25yZXYueG1sUEsFBgAAAAAEAAQA+gAAAJ4DAAAA&#10;AA==&#10;">
              <v:rect id="Rectangle 34" o:spid="_x0000_s337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kvxsYA&#10;AADdAAAADwAAAGRycy9kb3ducmV2LnhtbESPQWvCQBSE70L/w/IKvenG2qpEV7G2Fq+1keDtkX1m&#10;g9m3Ibs18d93CwWPw8x8wyzXva3FlVpfOVYwHiUgiAunKy4VZN+74RyED8gaa8ek4EYe1quHwRJT&#10;7Tr+oushlCJC2KeowITQpFL6wpBFP3INcfTOrrUYomxLqVvsItzW8jlJptJixXHBYENbQ8Xl8GMV&#10;TMr8w+TZu8/sOJ9+Hm/Ht+60U+rpsd8sQATqwz38395rBbPZyyv8vYlPQK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SkvxsYAAADdAAAADwAAAAAAAAAAAAAAAACYAgAAZHJz&#10;L2Rvd25yZXYueG1sUEsFBgAAAAAEAAQA9QAAAIsDAAAAAA==&#10;" strokecolor="#2f5496 [2408]" strokeweight="1.5pt">
                <v:fill opacity="0"/>
              </v:rect>
              <v:rect id="Rectangle 35" o:spid="_x0000_s337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FFGcIA&#10;AADdAAAADwAAAGRycy9kb3ducmV2LnhtbESPS4vCQBCE74L/YWjB2zqJ+IyOIi7qHn3em0ybBDM9&#10;2cyo8d87Cwsei6r6ipovG1OKB9WusKwg7kUgiFOrC84UnE+brwkI55E1lpZJwYscLBft1hwTbZ98&#10;oMfRZyJA2CWoIPe+SqR0aU4GXc9WxMG72tqgD7LOpK7xGeCmlP0oGkmDBYeFHCta55Tejnej4DL8&#10;rngnDe/jzWA6vNy2v+vYKNXtNKsZCE+N/4T/2z9awXg8GMHfm/AE5OI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+gUUZ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336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tMaVMcAAADdAAAADwAAAGRycy9kb3ducmV2LnhtbESPT2vCQBTE7wW/w/KE3uqmUpoS3Ugj&#10;CKbgQVsEb4/sM3/Mvo3ZrcZv3xWEHoeZ+Q0zXwymFRfqXW1ZweskAkFcWF1zqeDne/XyAcJ5ZI2t&#10;ZVJwIweLdPQ0x0TbK2/psvOlCBB2CSqovO8SKV1RkUE3sR1x8I62N+iD7Eupe7wGuGnlNIrepcGa&#10;w0KFHS0rKk67X6Mgu33tN9bn5/Xx0JzzLJvm2BilnsfD5wyEp8H/hx/ttVYQx28x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60xpUxwAAAN0AAAAPAAAAAAAA&#10;AAAAAAAAAKECAABkcnMvZG93bnJldi54bWxQSwUGAAAAAAQABAD5AAAAlQMAAAAA&#10;" strokecolor="#2f5496 [2408]" strokeweight="1.5pt"/>
            <v:shape id="AutoShape 37" o:spid="_x0000_s336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0yOJsQAAADdAAAADwAAAGRycy9kb3ducmV2LnhtbERPTWvCQBC9F/wPywi91Y2hVImuoREK&#10;ptCDWgrehuyYxGZnY3abxH/fPQgeH+97nY6mET11rrasYD6LQBAXVtdcKvg+frwsQTiPrLGxTApu&#10;5CDdTJ7WmGg78J76gy9FCGGXoILK+zaR0hUVGXQz2xIH7mw7gz7ArpS6wyGEm0bGUfQmDdYcGips&#10;aVtR8Xv4Mwqy2+fPl/X5dXc+Xa55lsU5XoxSz9PxfQXC0+gf4rt7pxUsFq9hbngTnoDc/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LTI4mxAAAAN0AAAAPAAAAAAAAAAAA&#10;AAAAAKECAABkcnMvZG93bnJldi54bWxQSwUGAAAAAAQABAD5AAAAkgMAAAAA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 xml:space="preserve">L     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3A70A3" w:rsidRPr="009E083E" w:rsidRDefault="00BD3DCE" w:rsidP="003A70A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360" style="position:absolute;margin-left:-16.1pt;margin-top:9.4pt;width:521.25pt;height:36.85pt;z-index:-25069465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MHPA14UBAAA8Q8AAA4AAAAAAAAAAAAAAAAALgIAAGRycy9lMm9Eb2MueG1sUEsBAi0AFAAGAAgA&#10;AAAhAFgrD2jgAAAACgEAAA8AAAAAAAAAAAAAAAAAbgYAAGRycy9kb3ducmV2LnhtbFBLBQYAAAAA&#10;BAAEAPMAAAB7BwAAAAA=&#10;">
            <v:group id="Group 33" o:spid="_x0000_s336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OV3E5wwAAAN0AAAAP&#10;AAAAAAAAAAAAAAAAAKoCAABkcnMvZG93bnJldi54bWxQSwUGAAAAAAQABAD6AAAAmgMAAAAA&#10;">
              <v:rect id="Rectangle 34" o:spid="_x0000_s336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8u/GMUA&#10;AADdAAAADwAAAGRycy9kb3ducmV2LnhtbESPT2vCQBTE70K/w/IK3nSTilqiq/SfpVc1Enp7ZJ/Z&#10;0OzbkN2a+O3dQsHjMDO/YdbbwTbiQp2vHStIpwkI4tLpmisF+XE3eQbhA7LGxjEpuJKH7eZhtMZM&#10;u573dDmESkQI+wwVmBDaTEpfGrLop64ljt7ZdRZDlF0ldYd9hNtGPiXJQlqsOS4YbOnNUPlz+LUK&#10;ZlXxYYr83ec2LRafp+vptf/eKTV+HF5WIAIN4R7+b39pBcvlPIW/N/EJyM0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y78YxQAAAN0AAAAPAAAAAAAAAAAAAAAAAJgCAABkcnMv&#10;ZG93bnJldi54bWxQSwUGAAAAAAQABAD1AAAAigMAAAAA&#10;" strokecolor="#2f5496 [2408]" strokeweight="1.5pt">
                <v:fill opacity="0"/>
              </v:rect>
              <v:rect id="Rectangle 35" o:spid="_x0000_s336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PVx8MA&#10;AADdAAAADwAAAGRycy9kb3ducmV2LnhtbESPS2/CMBCE70j9D9Yi9QZOUMMjYFAFouXI876KlyQi&#10;XofYhfDvcSUkjqOZ+UYzW7SmEjdqXGlZQdyPQBBnVpecKzge1r0xCOeRNVaWScGDHCzmH50Zptre&#10;eUe3vc9FgLBLUUHhfZ1K6bKCDLq+rYmDd7aNQR9kk0vd4D3ATSUHUTSUBksOCwXWtCwou+z/jIJT&#10;sqr5VxrexuuvSXK6/FyXsVHqs9t+T0F4av07/GpvtILRKBnA/5vwBOT8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GPVx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36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DGKiscAAADdAAAADwAAAGRycy9kb3ducmV2LnhtbESPT2vCQBTE7wW/w/IK3uqmSmuJbsQU&#10;CqbgQS2Ct0f25Y9m38bsVuO37woFj8PM/IaZL3rTiAt1rras4HUUgSDOra65VPCz+3r5AOE8ssbG&#10;Mim4kYNFMniaY6ztlTd02fpSBAi7GBVU3rexlC6vyKAb2ZY4eIXtDPogu1LqDq8Bbho5jqJ3abDm&#10;sFBhS58V5aftr1GQ3r73a+uz86o4HM9Zmo4zPBqlhs/9cgbCU+8f4f/2SiuYTt8mcH8TnoB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AMYqKxwAAAN0AAAAPAAAAAAAA&#10;AAAAAAAAAKECAABkcnMvZG93bnJldi54bWxQSwUGAAAAAAQABAD5AAAAlQMAAAAA&#10;" strokecolor="#2f5496 [2408]" strokeweight="1.5pt"/>
            <v:shape id="AutoShape 37" o:spid="_x0000_s336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9gS/scAAADdAAAADwAAAGRycy9kb3ducmV2LnhtbESPT2vCQBTE7wW/w/IK3uqmYmuJbsQU&#10;CqbgQS2Ct0f25Y9m38bsVuO37woFj8PM/IaZL3rTiAt1rras4HUUgSDOra65VPCz+3r5AOE8ssbG&#10;Mim4kYNFMniaY6ztlTd02fpSBAi7GBVU3rexlC6vyKAb2ZY4eIXtDPogu1LqDq8Bbho5jqJ3abDm&#10;sFBhS58V5aftr1GQ3r73a+uz86o4HM9Zmo4zPBqlhs/9cgbCU+8f4f/2SiuYTt8mcH8TnoB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P2BL+xwAAAN0AAAAPAAAAAAAA&#10;AAAAAAAAAKECAABkcnMvZG93bnJldi54bWxQSwUGAAAAAAQABAD5AAAAlQMAAAAA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 xml:space="preserve">L     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3A70A3" w:rsidRPr="009E083E" w:rsidRDefault="00BD3DCE" w:rsidP="003A70A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354" style="position:absolute;margin-left:-16.1pt;margin-top:9.4pt;width:521.25pt;height:36.85pt;z-index:-25069363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M1MczsXBAAA8Q8AAA4AAAAAAAAAAAAAAAAALgIAAGRycy9lMm9Eb2MueG1sUEsBAi0AFAAG&#10;AAgAAAAhAFgrD2jgAAAACgEAAA8AAAAAAAAAAAAAAAAAcQYAAGRycy9kb3ducmV2LnhtbFBLBQYA&#10;AAAABAAEAPMAAAB+BwAAAAA=&#10;">
            <v:group id="Group 33" o:spid="_x0000_s335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u8kzWxgAAAN0A&#10;AAAPAAAAAAAAAAAAAAAAAKoCAABkcnMvZG93bnJldi54bWxQSwUGAAAAAAQABAD6AAAAnQMAAAAA&#10;">
              <v:rect id="Rectangle 34" o:spid="_x0000_s335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26C98YA&#10;AADdAAAADwAAAGRycy9kb3ducmV2LnhtbESPQWvCQBSE70L/w/IKvelGi6ZEV6ltLV5rI6G3R/aZ&#10;Dc2+Ddmtif/eLQgeh5n5hlltBtuIM3W+dqxgOklAEJdO11wpyL934xcQPiBrbByTggt52KwfRivM&#10;tOv5i86HUIkIYZ+hAhNCm0npS0MW/cS1xNE7uc5iiLKrpO6wj3DbyFmSLKTFmuOCwZbeDJW/hz+r&#10;4LkqPkyRv/vcTovF5/Fy3PY/O6WeHofXJYhAQ7iHb+29VpCm8xT+38QnIN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26C98YAAADdAAAADwAAAAAAAAAAAAAAAACYAgAAZHJz&#10;L2Rvd25yZXYueG1sUEsFBgAAAAAEAAQA9QAAAIsDAAAAAA==&#10;" strokecolor="#2f5496 [2408]" strokeweight="1.5pt">
                <v:fill opacity="0"/>
              </v:rect>
              <v:rect id="Rectangle 35" o:spid="_x0000_s335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YviLcAA&#10;AADdAAAADwAAAGRycy9kb3ducmV2LnhtbERPy4rCMBTdC/5DuMLsNK1YH9UoojjO0uf+0lzbYnNT&#10;m4x2/t4sBlweznuxak0lntS40rKCeBCBIM6sLjlXcDnv+lMQziNrrCyTgj9ysFp2OwtMtX3xkZ4n&#10;n4sQwi5FBYX3dSqlywoy6Aa2Jg7czTYGfYBNLnWDrxBuKjmMorE0WHJoKLCmTUHZ/fRrFFyTbc17&#10;afgQ70az5Hr/fmxio9RXr13PQXhq/Uf87/7RCiaTJMwNb8ITkMs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5YviLc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335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dm9YMcAAADdAAAADwAAAGRycy9kb3ducmV2LnhtbESPT2vCQBTE74LfYXmCN7Op0FqjqzSF&#10;gil48A+Ct0f2mcRm38bsqvHbdwtCj8PM/IaZLztTixu1rrKs4CWKQRDnVldcKNjvvkbvIJxH1lhb&#10;JgUPcrBc9HtzTLS984ZuW1+IAGGXoILS+yaR0uUlGXSRbYiDd7KtQR9kW0jd4j3ATS3HcfwmDVYc&#10;Fkps6LOk/Gd7NQrSx/dhbX12WZ2O50uWpuMMz0ap4aD7mIHw1Pn/8LO90gomk9cp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h2b1gxwAAAN0AAAAPAAAAAAAA&#10;AAAAAAAAAKECAABkcnMvZG93bnJldi54bWxQSwUGAAAAAAQABAD5AAAAlQMAAAAA&#10;" strokecolor="#2f5496 [2408]" strokeweight="1.5pt"/>
            <v:shape id="AutoShape 37" o:spid="_x0000_s335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o/eQMQAAADdAAAADwAAAGRycy9kb3ducmV2LnhtbERPTWvCQBC9F/wPywi9NRtz0BKzihEK&#10;SaGHqgjehuyYRLOzMbvV+O+7h0KPj/edrUfTiTsNrrWsYBbFIIgrq1uuFRz2H2/vIJxH1thZJgVP&#10;crBeTV4yTLV98Dfdd74WIYRdigoa7/tUSlc1ZNBFticO3NkOBn2AQy31gI8QbjqZxPFcGmw5NDTY&#10;07ah6rr7MQry5+fxy/ryVpxPl1uZ50mJF6PU63TcLEF4Gv2/+M9daAWLxTzsD2/CE5Cr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+j95AxAAAAN0AAAAPAAAAAAAAAAAA&#10;AAAAAKECAABkcnMvZG93bnJldi54bWxQSwUGAAAAAAQABAD5AAAAkgMAAAAA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 xml:space="preserve">L     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3A70A3" w:rsidRPr="009E083E" w:rsidRDefault="00BD3DCE" w:rsidP="003A70A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3348" style="position:absolute;margin-left:-16.1pt;margin-top:9.4pt;width:521.25pt;height:36.85pt;z-index:-25069260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JVM&#10;/TwRBAAA8Q8AAA4AAAAAAAAAAAAAAAAALgIAAGRycy9lMm9Eb2MueG1sUEsBAi0AFAAGAAgAAAAh&#10;AFgrD2jgAAAACgEAAA8AAAAAAAAAAAAAAAAAawYAAGRycy9kb3ducmV2LnhtbFBLBQYAAAAABAAE&#10;APMAAAB4BwAAAAA=&#10;">
            <v:group id="Group 33" o:spid="_x0000_s335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fpYBoxgAAAN0A&#10;AAAPAAAAAAAAAAAAAAAAAKoCAABkcnMvZG93bnJldi54bWxQSwUGAAAAAAQABAD6AAAAnQMAAAAA&#10;">
              <v:rect id="Rectangle 34" o:spid="_x0000_s335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lOScUA&#10;AADdAAAADwAAAGRycy9kb3ducmV2LnhtbESPQWvCQBSE7wX/w/KE3urGClGiq2hbS6/VSPD2yD6z&#10;wezbkN2a+O+7hYLHYWa+YVabwTbiRp2vHSuYThIQxKXTNVcK8uP+ZQHCB2SNjWNScCcPm/XoaYWZ&#10;dj1/0+0QKhEh7DNUYEJoMyl9aciin7iWOHoX11kMUXaV1B32EW4b+ZokqbRYc1ww2NKbofJ6+LEK&#10;ZlXxYYr83ed2WqSfp/tp15/3Sj2Ph+0SRKAhPML/7S+tYD5PZ/D3Jj4Bu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OU5JxQAAAN0AAAAPAAAAAAAAAAAAAAAAAJgCAABkcnMv&#10;ZG93bnJldi54bWxQSwUGAAAAAAQABAD1AAAAigMAAAAA&#10;" strokecolor="#2f5496 [2408]" strokeweight="1.5pt">
                <v:fill opacity="0"/>
              </v:rect>
              <v:rect id="Rectangle 35" o:spid="_x0000_s335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oilcIA&#10;AADdAAAADwAAAGRycy9kb3ducmV2LnhtbESPS4vCQBCE74L/YWjB2zqJ+IyOIi7qHn3em0ybBDM9&#10;2cyo8d87Cwsei6r6ipovG1OKB9WusKwg7kUgiFOrC84UnE+brwkI55E1lpZJwYscLBft1hwTbZ98&#10;oMfRZyJA2CWoIPe+SqR0aU4GXc9WxMG72tqgD7LOpK7xGeCmlP0oGkmDBYeFHCta55Tejnej4DL8&#10;rngnDe/jzWA6vNy2v+vYKNXtNKsZCE+N/4T/2z9awXg8GsDfm/AE5OI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qqiKV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335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vh92McAAADdAAAADwAAAGRycy9kb3ducmV2LnhtbESPQWvCQBSE7wX/w/KE3upGobGkrtII&#10;BVPw0FSE3h7ZZxKbfRuzW5P8+65Q8DjMzDfMajOYRlypc7VlBfNZBIK4sLrmUsHh6/3pBYTzyBob&#10;y6RgJAeb9eRhhYm2PX/SNfelCBB2CSqovG8TKV1RkUE3sy1x8E62M+iD7EqpO+wD3DRyEUWxNFhz&#10;WKiwpW1FxU/+axSk48dxb3122Z2+z5csTRcZno1Sj9Ph7RWEp8Hfw//tnVawXMbP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u+H3YxwAAAN0AAAAPAAAAAAAA&#10;AAAAAAAAAKECAABkcnMvZG93bnJldi54bWxQSwUGAAAAAAQABAD5AAAAlQMAAAAA&#10;" strokecolor="#2f5496 [2408]" strokeweight="1.5pt"/>
            <v:shape id="AutoShape 37" o:spid="_x0000_s334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irjr8cAAADdAAAADwAAAGRycy9kb3ducmV2LnhtbESPT2vCQBTE7wW/w/KE3uqmHmJJXUMj&#10;CKbQQ20RvD2yz/xp9m3Mbk3y7buC0OMwM79h1uloWnGl3tWWFTwvIhDEhdU1lwq+v3ZPLyCcR9bY&#10;WiYFEzlIN7OHNSbaDvxJ14MvRYCwS1BB5X2XSOmKigy6he2Ig3e2vUEfZF9K3eMQ4KaVyyiKpcGa&#10;w0KFHW0rKn4Ov0ZBNr0fP6zPL/vzqbnkWbbMsTFKPc7Ht1cQnkb/H76391rBahXHcHsTnoDc/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eKuOvxwAAAN0AAAAPAAAAAAAA&#10;AAAAAAAAAKECAABkcnMvZG93bnJldi54bWxQSwUGAAAAAAQABAD5AAAAlQMAAAAA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 xml:space="preserve">L     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3A70A3" w:rsidRPr="009E083E" w:rsidRDefault="00BD3DCE" w:rsidP="003A70A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342" style="position:absolute;margin-left:-16.1pt;margin-top:9.4pt;width:521.25pt;height:36.85pt;z-index:-25069158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5WWIFg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FeVliBYEAADxDwAADgAAAAAAAAAAAAAAAAAuAgAAZHJzL2Uyb0RvYy54bWxQSwECLQAUAAYA&#10;CAAAACEAWCsPaOAAAAAKAQAADwAAAAAAAAAAAAAAAABwBgAAZHJzL2Rvd25yZXYueG1sUEsFBgAA&#10;AAAEAAQA8wAAAH0HAAAAAA==&#10;">
            <v:group id="Group 33" o:spid="_x0000_s334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+TbeCwwAAAN0AAAAP&#10;AAAAAAAAAAAAAAAAAKoCAABkcnMvZG93bnJldi54bWxQSwUGAAAAAAQABAD6AAAAmgMAAAAA&#10;">
              <v:rect id="Rectangle 34" o:spid="_x0000_s334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9F5o8UA&#10;AADdAAAADwAAAGRycy9kb3ducmV2LnhtbESPT2vCQBTE70K/w/IK3nRjhdhGV+k/i1dtJPT2yD6z&#10;odm3Ibs18dt3BcHjMDO/YVabwTbiTJ2vHSuYTRMQxKXTNVcK8u/t5BmED8gaG8ek4EIeNuuH0Qoz&#10;7Xre0/kQKhEh7DNUYEJoMyl9aciin7qWOHon11kMUXaV1B32EW4b+ZQkqbRYc1ww2NK7ofL38GcV&#10;zKvi0xT5h8/trEi/jpfjW/+zVWr8OLwuQQQawj18a++0gsUifYHrm/gE5P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0XmjxQAAAN0AAAAPAAAAAAAAAAAAAAAAAJgCAABkcnMv&#10;ZG93bnJldi54bWxQSwUGAAAAAAQABAD1AAAAigMAAAAA&#10;" strokecolor="#2f5496 [2408]" strokeweight="1.5pt">
                <v:fill opacity="0"/>
              </v:rect>
              <v:rect id="Rectangle 35" o:spid="_x0000_s334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iyS8IA&#10;AADdAAAADwAAAGRycy9kb3ducmV2LnhtbERPy26CQBTdm/gPk9ukOxloqrTU0RgbtUsfZX/D3AKR&#10;uUOZKeDfO4smLk/Oe7keTSN66lxtWUESxSCIC6trLhV8X3azNxDOI2tsLJOCGzlYr6aTJWbaDnyi&#10;/uxLEULYZaig8r7NpHRFRQZdZFviwP3YzqAPsCul7nAI4aaRL3G8kAZrDg0VtrStqLie/4yCfP7Z&#10;8kEaPia71/d5ft3/bhOj1PPTuPkA4Wn0D/G/+0srSNM07A9vwhOQqz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SLJL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334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BrtBsYAAADdAAAADwAAAGRycy9kb3ducmV2LnhtbESPT4vCMBTE78J+h/AEb5rqwUo1il1Y&#10;sIIH/7Cwt0fzbKvNS22yWr+9WVjwOMzMb5jFqjO1uFPrKssKxqMIBHFudcWFgtPxazgD4Tyyxtoy&#10;KXiSg9Xyo7fARNsH7+l+8IUIEHYJKii9bxIpXV6SQTeyDXHwzrY16INsC6lbfAS4qeUkiqbSYMVh&#10;ocSGPkvKr4dfoyB9br931me3zfnncsvSdJLhxSg16HfrOQhPnX+H/9sbrSCO4zH8vQlPQC5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Qa7QbGAAAA3QAAAA8AAAAAAAAA&#10;AAAAAAAAoQIAAGRycy9kb3ducmV2LnhtbFBLBQYAAAAABAAEAPkAAACUAwAAAAA=&#10;" strokecolor="#2f5496 [2408]" strokeweight="1.5pt"/>
            <v:shape id="AutoShape 37" o:spid="_x0000_s334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MhzccYAAADdAAAADwAAAGRycy9kb3ducmV2LnhtbESPQWvCQBSE7wX/w/IEb3VjDqakrmIE&#10;wQgeqqXQ2yP7TKLZtzG7avz3XUHocZiZb5jZojeNuFHnassKJuMIBHFhdc2lgu/D+v0DhPPIGhvL&#10;pOBBDhbzwdsMU23v/EW3vS9FgLBLUUHlfZtK6YqKDLqxbYmDd7SdQR9kV0rd4T3ATSPjKJpKgzWH&#10;hQpbWlVUnPdXoyB7bH921ueXzfH3dMmzLM7xZJQaDfvlJwhPvf8Pv9obrSBJkhieb8ITkP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TIc3HGAAAA3QAAAA8AAAAAAAAA&#10;AAAAAAAAoQIAAGRycy9kb3ducmV2LnhtbFBLBQYAAAAABAAEAPkAAACUAwAAAAA=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 xml:space="preserve">L     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3A70A3" w:rsidRDefault="00BD3DCE" w:rsidP="003A70A3">
      <w:pPr>
        <w:spacing w:line="240" w:lineRule="auto"/>
        <w:rPr>
          <w:rFonts w:ascii="ALFABET98" w:hAnsi="ALFABET98"/>
          <w:sz w:val="36"/>
          <w:szCs w:val="36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336" style="position:absolute;margin-left:-16.1pt;margin-top:9.4pt;width:521.25pt;height:36.85pt;z-index:-25069056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TAgCVRYEAADxDwAADgAAAAAAAAAAAAAAAAAuAgAAZHJzL2Uyb0RvYy54bWxQSwECLQAUAAYA&#10;CAAAACEAWCsPaOAAAAAKAQAADwAAAAAAAAAAAAAAAABwBgAAZHJzL2Rvd25yZXYueG1sUEsFBgAA&#10;AAAEAAQA8wAAAH0HAAAAAA==&#10;">
            <v:group id="Group 33" o:spid="_x0000_s333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62StaxgAAAN0A&#10;AAAPAAAAAAAAAAAAAAAAAKoCAABkcnMvZG93bnJldi54bWxQSwUGAAAAAAQABAD6AAAAnQMAAAAA&#10;">
              <v:rect id="Rectangle 34" o:spid="_x0000_s334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0Xle8YA&#10;AADdAAAADwAAAGRycy9kb3ducmV2LnhtbESPQWvCQBSE70L/w/IKvelGi6ZEV6ltLV5rI6G3R/aZ&#10;Dc2+Ddmtif/eLQgeh5n5hlltBtuIM3W+dqxgOklAEJdO11wpyL934xcQPiBrbByTggt52KwfRivM&#10;tOv5i86HUIkIYZ+hAhNCm0npS0MW/cS1xNE7uc5iiLKrpO6wj3DbyFmSLKTFmuOCwZbeDJW/hz+r&#10;4LkqPkyRv/vcTovF5/Fy3PY/O6WeHofXJYhAQ7iHb+29VpCm6Rz+38QnIN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0Xle8YAAADdAAAADwAAAAAAAAAAAAAAAACYAgAAZHJz&#10;L2Rvd25yZXYueG1sUEsFBgAAAAAEAAQA9QAAAIsDAAAAAA==&#10;" strokecolor="#2f5496 [2408]" strokeweight="1.5pt">
                <v:fill opacity="0"/>
              </v:rect>
              <v:rect id="Rectangle 35" o:spid="_x0000_s334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2PpMMA&#10;AADdAAAADwAAAGRycy9kb3ducmV2LnhtbESPT4vCMBTE7wt+h/AEb2vaRa1Wo4ii7tG/90fzbIvN&#10;S7eJWr+9WVjY4zAzv2Fmi9ZU4kGNKy0riPsRCOLM6pJzBefT5nMMwnlkjZVlUvAiB4t552OGqbZP&#10;PtDj6HMRIOxSVFB4X6dSuqwgg65va+LgXW1j0AfZ5FI3+AxwU8mvKBpJgyWHhQJrWhWU3Y53o+Ay&#10;XNe8k4b38WYwGV5u259VbJTqddvlFISn1v+H/9rfWkGSJCP4fROegJy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O2Pp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33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L/Q6cQAAADdAAAADwAAAGRycy9kb3ducmV2LnhtbERPTWvCQBS8F/wPyxO86aY5WEldpSkU&#10;EqEHoxR6e2SfSWz2bcyumvx7t1Do3Ib5YtbbwbTiRr1rLCt4XkQgiEurG64UHA8f8xUI55E1tpZJ&#10;wUgOtpvJ0xoTbe+8p1vhKxFK2CWooPa+S6R0ZU0G3cJ2xEE72d6gD7SvpO7xHspNK+MoWkqDDYeF&#10;Gjt6r6n8Ka5GQTruvj6tzy/Z6ft8ydM0zvFslJpNh7dXEJ4G/2/+S2dawUsA/L4JT0BuH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0v9DpxAAAAN0AAAAPAAAAAAAAAAAA&#10;AAAAAKECAABkcnMvZG93bnJldi54bWxQSwUGAAAAAAQABAD5AAAAkgMAAAAA&#10;" strokecolor="#2f5496 [2408]" strokeweight="1.5pt"/>
            <v:shape id="AutoShape 37" o:spid="_x0000_s333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SBEm8IAAADdAAAADwAAAGRycy9kb3ducmV2LnhtbERPTYvCMBC9C/6HMII3TfWwXapRrCBY&#10;wYPuIngbmrGtNpPaZLX+e3MQ9vh43/NlZ2rxoNZVlhVMxhEI4tzqigsFvz+b0TcI55E11pZJwYsc&#10;LBf93hwTbZ98oMfRFyKEsEtQQel9k0jp8pIMurFtiAN3sa1BH2BbSN3iM4SbWk6j6EsarDg0lNjQ&#10;uqT8dvwzCtLX7rS3PrtvL+frPUvTaYZXo9Rw0K1mIDx1/l/8cW+1gjiOw9zwJjwBuXg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SBEm8IAAADdAAAADwAAAAAAAAAAAAAA&#10;AAChAgAAZHJzL2Rvd25yZXYueG1sUEsFBgAAAAAEAAQA+QAAAJADAAAAAA==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 xml:space="preserve">L     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                                                                              </w:t>
      </w:r>
      <w:r w:rsidR="003A70A3" w:rsidRPr="009E083E">
        <w:rPr>
          <w:rFonts w:ascii="ALFABET98" w:hAnsi="ALFABET98"/>
          <w:sz w:val="36"/>
          <w:szCs w:val="36"/>
        </w:rPr>
        <w:t xml:space="preserve">   </w:t>
      </w:r>
      <w:r w:rsidR="003A70A3">
        <w:rPr>
          <w:rFonts w:ascii="ALFABET98" w:hAnsi="ALFABET98"/>
          <w:sz w:val="36"/>
          <w:szCs w:val="36"/>
        </w:rPr>
        <w:t xml:space="preserve">                                                                         </w:t>
      </w:r>
    </w:p>
    <w:p w:rsidR="003A70A3" w:rsidRPr="003F51C4" w:rsidRDefault="003A70A3" w:rsidP="003A70A3">
      <w:pPr>
        <w:spacing w:line="240" w:lineRule="auto"/>
        <w:rPr>
          <w:rFonts w:ascii="ALFABET98" w:hAnsi="ALFABET98"/>
          <w:sz w:val="72"/>
          <w:szCs w:val="72"/>
        </w:rPr>
      </w:pPr>
      <w:r>
        <w:rPr>
          <w:rFonts w:ascii="ALFABET98" w:hAnsi="ALFABET98"/>
          <w:sz w:val="36"/>
          <w:szCs w:val="36"/>
        </w:rPr>
        <w:t xml:space="preserve">                               </w:t>
      </w:r>
      <w:r w:rsidR="009C330E">
        <w:rPr>
          <w:rFonts w:ascii="ALFABET98" w:hAnsi="ALFABET98"/>
          <w:sz w:val="36"/>
          <w:szCs w:val="36"/>
        </w:rPr>
        <w:t>28</w:t>
      </w:r>
    </w:p>
    <w:p w:rsidR="003A70A3" w:rsidRDefault="003A70A3" w:rsidP="003A70A3">
      <w:pPr>
        <w:spacing w:line="240" w:lineRule="auto"/>
        <w:rPr>
          <w:rFonts w:ascii="ALFABET98" w:hAnsi="ALFABET98"/>
          <w:sz w:val="72"/>
          <w:szCs w:val="72"/>
        </w:rPr>
      </w:pPr>
      <w:r w:rsidRPr="009E083E">
        <w:rPr>
          <w:rFonts w:ascii="ALFABET98" w:hAnsi="ALFABET98"/>
          <w:sz w:val="36"/>
          <w:szCs w:val="36"/>
        </w:rPr>
        <w:t>Sayın veli</w:t>
      </w:r>
      <w:r>
        <w:rPr>
          <w:rFonts w:ascii="ALFABET98" w:hAnsi="ALFABET98"/>
          <w:sz w:val="36"/>
          <w:szCs w:val="36"/>
        </w:rPr>
        <w:t>m, L harfini  üzerinden  çizelim</w:t>
      </w:r>
      <w:r w:rsidRPr="009E083E">
        <w:rPr>
          <w:rFonts w:ascii="ALFABET98" w:hAnsi="ALFABET98"/>
          <w:sz w:val="36"/>
          <w:szCs w:val="36"/>
        </w:rPr>
        <w:t>.</w:t>
      </w:r>
      <w:r w:rsidRPr="009E083E">
        <w:rPr>
          <w:rFonts w:ascii="ALFABET98" w:hAnsi="ALFABET98"/>
          <w:sz w:val="72"/>
          <w:szCs w:val="72"/>
        </w:rPr>
        <w:t xml:space="preserve"> </w:t>
      </w:r>
    </w:p>
    <w:p w:rsidR="003A70A3" w:rsidRPr="009E083E" w:rsidRDefault="00BD3DCE" w:rsidP="003A70A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330" style="position:absolute;margin-left:-16.1pt;margin-top:9.4pt;width:521.25pt;height:36.85pt;z-index:-25068953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R&#10;/BgXEgQAAPEPAAAOAAAAAAAAAAAAAAAAAC4CAABkcnMvZTJvRG9jLnhtbFBLAQItABQABgAIAAAA&#10;IQBYKw9o4AAAAAoBAAAPAAAAAAAAAAAAAAAAAGwGAABkcnMvZG93bnJldi54bWxQSwUGAAAAAAQA&#10;BADzAAAAeQcAAAAA&#10;">
            <v:group id="Group 33" o:spid="_x0000_s333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DddfsQAAADdAAAA&#10;DwAAAAAAAAAAAAAAAACqAgAAZHJzL2Rvd25yZXYueG1sUEsFBgAAAAAEAAQA+gAAAJsDAAAAAA==&#10;">
              <v:rect id="Rectangle 34" o:spid="_x0000_s333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auTX8UA&#10;AADdAAAADwAAAGRycy9kb3ducmV2LnhtbESPT2vCQBTE70K/w/IK3nSTCirRVfpHpdfaSOjtkX1m&#10;Q7NvQ3Y18du7hYLHYWZ+w6y3g23ElTpfO1aQThMQxKXTNVcK8u/9ZAnCB2SNjWNScCMP283TaI2Z&#10;dj1/0fUYKhEh7DNUYEJoMyl9aciin7qWOHpn11kMUXaV1B32EW4b+ZIkc2mx5rhgsKV3Q+Xv8WIV&#10;zKpiZ4r8w+c2LeaH0+301v/slRo/D68rEIGG8Aj/tz+1gsVimcLfm/gE5OY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q5NfxQAAAN0AAAAPAAAAAAAAAAAAAAAAAJgCAABkcnMv&#10;ZG93bnJldi54bWxQSwUGAAAAAAQABAD1AAAAigMAAAAA&#10;" strokecolor="#2f5496 [2408]" strokeweight="1.5pt">
                <v:fill opacity="0"/>
              </v:rect>
              <v:rect id="Rectangle 35" o:spid="_x0000_s333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gP5gMMA&#10;AADdAAAADwAAAGRycy9kb3ducmV2LnhtbESPS4vCQBCE7wv+h6EXvOkk4muzjiKKj6PPe5PpTYKZ&#10;npgZNf57RxD2WFTVV9Rk1phS3Kl2hWUFcTcCQZxaXXCm4HRcdcYgnEfWWFomBU9yMJu2viaYaPvg&#10;Pd0PPhMBwi5BBbn3VSKlS3My6Lq2Ig7en60N+iDrTOoaHwFuStmLoqE0WHBYyLGiRU7p5XAzCs6D&#10;ZcUbaXgXr/o/g/NlfV3ERqn2dzP/BeGp8f/hT3urFYxG4x6834QnIK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gP5g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33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lGmzccAAADdAAAADwAAAGRycy9kb3ducmV2LnhtbESPQWvCQBSE7wX/w/KE3urGFKqkrsEI&#10;gil4qC2F3h7ZZxKbfRuz2yT++65Q8DjMzDfMKh1NI3rqXG1ZwXwWgSAurK65VPD5sXtagnAeWWNj&#10;mRRcyUG6njysMNF24Hfqj74UAcIuQQWV920ipSsqMuhmtiUO3sl2Bn2QXSl1h0OAm0bGUfQiDdYc&#10;FipsaVtR8XP8NQqy69vXwfr8sj99ny95lsU5no1Sj9Nx8wrC0+jv4f/2XitYLJbP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+UabNxwAAAN0AAAAPAAAAAAAA&#10;AAAAAAAAAKECAABkcnMvZG93bnJldi54bWxQSwUGAAAAAAQABAD5AAAAlQMAAAAA&#10;" strokecolor="#2f5496 [2408]" strokeweight="1.5pt"/>
            <v:shape id="AutoShape 37" o:spid="_x0000_s333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bg+uccAAADdAAAADwAAAGRycy9kb3ducmV2LnhtbESPQWvCQBSE7wX/w/KE3urGUKqkrsEI&#10;gil4qC2F3h7ZZxKbfRuz2yT++65Q8DjMzDfMKh1NI3rqXG1ZwXwWgSAurK65VPD5sXtagnAeWWNj&#10;mRRcyUG6njysMNF24Hfqj74UAcIuQQWV920ipSsqMuhmtiUO3sl2Bn2QXSl1h0OAm0bGUfQiDdYc&#10;FipsaVtR8XP8NQqy69vXwfr8sj99ny95lsU5no1Sj9Nx8wrC0+jv4f/2XitYLJbP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xuD65xwAAAN0AAAAPAAAAAAAA&#10;AAAAAAAAAKECAABkcnMvZG93bnJldi54bWxQSwUGAAAAAAQABAD5AAAAlQMAAAAA&#10;" strokecolor="#2f5496 [2408]" strokeweight="1.5pt"/>
          </v:group>
        </w:pict>
      </w:r>
      <w:r w:rsidR="003A70A3">
        <w:rPr>
          <w:rFonts w:ascii="ALFABET98" w:hAnsi="ALFABET98"/>
          <w:sz w:val="72"/>
          <w:szCs w:val="72"/>
        </w:rPr>
        <w:t xml:space="preserve">L     L     L     L     L     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</w:t>
      </w:r>
    </w:p>
    <w:p w:rsidR="003A70A3" w:rsidRDefault="00BD3DCE" w:rsidP="003A70A3">
      <w:pPr>
        <w:spacing w:line="240" w:lineRule="auto"/>
        <w:rPr>
          <w:rFonts w:ascii="ALFABET98" w:hAnsi="ALFABET98"/>
          <w:color w:val="808080" w:themeColor="background1" w:themeShade="80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324" style="position:absolute;margin-left:-16.1pt;margin-top:9.4pt;width:521.25pt;height:36.85pt;z-index:-25068851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H/Gi2MXBAAA8Q8AAA4AAAAAAAAAAAAAAAAALgIAAGRycy9lMm9Eb2MueG1sUEsBAi0AFAAG&#10;AAgAAAAhAFgrD2jgAAAACgEAAA8AAAAAAAAAAAAAAAAAcQYAAGRycy9kb3ducmV2LnhtbFBLBQYA&#10;AAAABAAEAPMAAAB+BwAAAAA=&#10;">
            <v:group id="Group 33" o:spid="_x0000_s332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CSYJHFAAAA3QAA&#10;AA8AAAAAAAAAAAAAAAAAqgIAAGRycy9kb3ducmV2LnhtbFBLBQYAAAAABAAEAPoAAACcAwAAAAA=&#10;">
              <v:rect id="Rectangle 34" o:spid="_x0000_s332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6usMUA&#10;AADdAAAADwAAAGRycy9kb3ducmV2LnhtbESPQWvCQBSE74X+h+UVeqsbWzASXaValV6rkeDtkX1m&#10;Q7NvQ3Y18d+7hYLHYWa+YebLwTbiSp2vHSsYjxIQxKXTNVcK8sP2bQrCB2SNjWNScCMPy8Xz0xwz&#10;7Xr+oes+VCJC2GeowITQZlL60pBFP3ItcfTOrrMYouwqqTvsI9w28j1JJtJizXHBYEtrQ+Xv/mIV&#10;fFTFxhT5l8/tuJjsjrfjqj9tlXp9GT5nIAIN4RH+b39rBWk6TeHvTXwCcn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Dq6wxQAAAN0AAAAPAAAAAAAAAAAAAAAAAJgCAABkcnMv&#10;ZG93bnJldi54bWxQSwUGAAAAAAQABAD1AAAAigMAAAAA&#10;" strokecolor="#2f5496 [2408]" strokeweight="1.5pt">
                <v:fill opacity="0"/>
              </v:rect>
              <v:rect id="Rectangle 35" o:spid="_x0000_s332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+vOasAA&#10;AADdAAAADwAAAGRycy9kb3ducmV2LnhtbERPPW/CMBDdkfgP1iGxFScICoQYhEC0jC2Q/RQfSUR8&#10;DrGB9N/XAxLj0/tO152pxYNaV1lWEI8iEMS51RUXCs6n/ccchPPIGmvLpOCPHKxX/V6KibZP/qXH&#10;0RcihLBLUEHpfZNI6fKSDLqRbYgDd7GtQR9gW0jd4jOEm1qOo+hTGqw4NJTY0Lak/Hq8GwXZdNfw&#10;tzT8E+8ni2l2/bptY6PUcNBtliA8df4tfrkPWsFsNg9zw5vwBOTq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+vOas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332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7mRJ8cAAADdAAAADwAAAGRycy9kb3ducmV2LnhtbESPQWvCQBSE7wX/w/KE3upGD41NXaUR&#10;CqbgoakIvT2yzyQ2+zZmtyb5912h4HGYmW+Y1WYwjbhS52rLCuazCARxYXXNpYLD1/vTEoTzyBob&#10;y6RgJAeb9eRhhYm2PX/SNfelCBB2CSqovG8TKV1RkUE3sy1x8E62M+iD7EqpO+wD3DRyEUXP0mDN&#10;YaHClrYVFT/5r1GQjh/HvfXZZXf6Pl+yNF1keDZKPU6Ht1cQngZ/D/+3d1pBHC9f4PYmPAG5/g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fuZEnxwAAAN0AAAAPAAAAAAAA&#10;AAAAAAAAAKECAABkcnMvZG93bnJldi54bWxQSwUGAAAAAAQABAD5AAAAlQMAAAAA&#10;" strokecolor="#2f5496 [2408]" strokeweight="1.5pt"/>
            <v:shape id="AutoShape 37" o:spid="_x0000_s332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1quZ8IAAADdAAAADwAAAGRycy9kb3ducmV2LnhtbERPTYvCMBC9L/gfwgje1lQP61qNYoUF&#10;K3hYFcHb0IxttZnUJmr99+YgeHy87+m8NZW4U+NKywoG/QgEcWZ1ybmC/e7v+xeE88gaK8uk4EkO&#10;5rPO1xRjbR/8T/etz0UIYRejgsL7OpbSZQUZdH1bEwfuZBuDPsAml7rBRwg3lRxG0Y80WHJoKLCm&#10;ZUHZZXszCpLn+rCxPr2uTsfzNU2SYYpno1Sv2y4mIDy1/iN+u1dawWg0DvvDm/AE5Ow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1quZ8IAAADdAAAADwAAAAAAAAAAAAAA&#10;AAChAgAAZHJzL2Rvd25yZXYueG1sUEsFBgAAAAAEAAQA+QAAAJADAAAAAA==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 xml:space="preserve">L     L     L     L                </w:t>
      </w:r>
    </w:p>
    <w:p w:rsidR="003A70A3" w:rsidRPr="009E083E" w:rsidRDefault="00BD3DCE" w:rsidP="003A70A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318" style="position:absolute;margin-left:-16.1pt;margin-top:9.4pt;width:521.25pt;height:36.85pt;z-index:-25068748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R&#10;ZroPEgQAAPEPAAAOAAAAAAAAAAAAAAAAAC4CAABkcnMvZTJvRG9jLnhtbFBLAQItABQABgAIAAAA&#10;IQBYKw9o4AAAAAoBAAAPAAAAAAAAAAAAAAAAAGwGAABkcnMvZG93bnJldi54bWxQSwUGAAAAAAQA&#10;BADzAAAAeQcAAAAA&#10;">
            <v:group id="Group 33" o:spid="_x0000_s332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KnDwT8cAAADd&#10;AAAADwAAAAAAAAAAAAAAAACqAgAAZHJzL2Rvd25yZXYueG1sUEsFBgAAAAAEAAQA+gAAAJ4DAAAA&#10;AA==&#10;">
              <v:rect id="Rectangle 34" o:spid="_x0000_s332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+w+bsUA&#10;AADdAAAADwAAAGRycy9kb3ducmV2LnhtbESPQWvCQBSE74L/YXlCb3WjgtrUVdRq6VUbCb09sq/Z&#10;0OzbkF1N/PfdQsHjMDPfMKtNb2txo9ZXjhVMxgkI4sLpiksF2efxeQnCB2SNtWNScCcPm/VwsMJU&#10;u45PdDuHUkQI+xQVmBCaVEpfGLLox64hjt63ay2GKNtS6ha7CLe1nCbJXFqsOC4YbGhvqPg5X62C&#10;WZkfTJ69+cxO8vn75X7ZdV9HpZ5G/fYVRKA+PML/7Q+tYLF4mcHfm/gE5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7D5uxQAAAN0AAAAPAAAAAAAAAAAAAAAAAJgCAABkcnMv&#10;ZG93bnJldi54bWxQSwUGAAAAAAQABAD1AAAAigMAAAAA&#10;" strokecolor="#2f5496 [2408]" strokeweight="1.5pt">
                <v:fill opacity="0"/>
              </v:rect>
              <v:rect id="Rectangle 35" o:spid="_x0000_s332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39SssQA&#10;AADdAAAADwAAAGRycy9kb3ducmV2LnhtbESPQWvCQBSE7wX/w/IK3swmolVTN0EUa49trPdH9jUJ&#10;Zt/G7FbTf98VhB6HmfmGWeeDacWVetdYVpBEMQji0uqGKwVfx/1kCcJ5ZI2tZVLwSw7ybPS0xlTb&#10;G3/StfCVCBB2KSqove9SKV1Zk0EX2Y44eN+2N+iD7Cupe7wFuGnlNI5fpMGGw0KNHW1rKs/Fj1Fw&#10;mu86PkjDH8l+tpqfzm+XbWKUGj8Pm1cQngb/H36037WCxWI1g/ub8ARk9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9/UrL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332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y0N/8cAAADdAAAADwAAAGRycy9kb3ducmV2LnhtbESPT2vCQBTE74LfYXmCN7Op0FqjqzSF&#10;gil48A+Ct0f2mcRm38bsqvHbdwtCj8PM/IaZLztTixu1rrKs4CWKQRDnVldcKNjvvkbvIJxH1lhb&#10;JgUPcrBc9HtzTLS984ZuW1+IAGGXoILS+yaR0uUlGXSRbYiDd7KtQR9kW0jd4j3ATS3HcfwmDVYc&#10;Fkps6LOk/Gd7NQrSx/dhbX12WZ2O50uWpuMMz0ap4aD7mIHw1Pn/8LO90gomk+kr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bLQ3/xwAAAN0AAAAPAAAAAAAA&#10;AAAAAAAAAKECAABkcnMvZG93bnJldi54bWxQSwUGAAAAAAQABAD5AAAAlQMAAAAA&#10;" strokecolor="#2f5496 [2408]" strokeweight="1.5pt"/>
            <v:shape id="AutoShape 37" o:spid="_x0000_s331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/+TiMYAAADdAAAADwAAAGRycy9kb3ducmV2LnhtbESPT4vCMBTE78J+h/AWvGm6HvxTjWIX&#10;BCt4WF0WvD2aZ1ttXmoTtX57syB4HGbmN8xs0ZpK3KhxpWUFX/0IBHFmdcm5gt/9qjcG4Tyyxsoy&#10;KXiQg8X8ozPDWNs7/9Bt53MRIOxiVFB4X8dSuqwgg65va+LgHW1j0AfZ5FI3eA9wU8lBFA2lwZLD&#10;QoE1fReUnXdXoyB5bP621qeX9fFwuqRJMkjxZJTqfrbLKQhPrX+HX+21VjAaTYbw/yY8ATl/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v/k4jGAAAA3QAAAA8AAAAAAAAA&#10;AAAAAAAAoQIAAGRycy9kb3ducmV2LnhtbFBLBQYAAAAABAAEAPkAAACUAwAAAAA=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 xml:space="preserve">L     L     L     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3A70A3" w:rsidRPr="009E083E" w:rsidRDefault="00BD3DCE" w:rsidP="003A70A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312" style="position:absolute;margin-left:-16.1pt;margin-top:9.4pt;width:521.25pt;height:36.85pt;z-index:-25068646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7kWt+xMEAADxDwAADgAAAAAAAAAAAAAAAAAuAgAAZHJzL2Uyb0RvYy54bWxQSwECLQAUAAYACAAA&#10;ACEAWCsPaOAAAAAKAQAADwAAAAAAAAAAAAAAAABtBgAAZHJzL2Rvd25yZXYueG1sUEsFBgAAAAAE&#10;AAQA8wAAAHoHAAAAAA==&#10;">
            <v:group id="Group 33" o:spid="_x0000_s331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5jHpcQAAADdAAAA&#10;DwAAAAAAAAAAAAAAAACqAgAAZHJzL2Rvd25yZXYueG1sUEsFBgAAAAAEAAQA+gAAAJsDAAAAAA==&#10;">
              <v:rect id="Rectangle 34" o:spid="_x0000_s331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QJhMYA&#10;AADdAAAADwAAAGRycy9kb3ducmV2LnhtbESPT2vCQBTE74LfYXkFb7qxgtbUVewfi9dqJHh7ZF+z&#10;odm3Ibs18dt3BcHjMDO/YVab3tbiQq2vHCuYThIQxIXTFZcKsuNu/ALCB2SNtWNScCUPm/VwsMJU&#10;u46/6XIIpYgQ9ikqMCE0qZS+MGTRT1xDHL0f11oMUbal1C12EW5r+Zwkc2mx4rhgsKF3Q8Xv4c8q&#10;mJX5p8mzD5/ZaT7/Ol1Pb915p9Toqd++ggjUh0f43t5rBYvFcgm3N/EJyP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gQJhMYAAADdAAAADwAAAAAAAAAAAAAAAACYAgAAZHJz&#10;L2Rvd25yZXYueG1sUEsFBgAAAAAEAAQA9QAAAIsDAAAAAA==&#10;" strokecolor="#2f5496 [2408]" strokeweight="1.5pt">
                <v:fill opacity="0"/>
              </v:rect>
              <v:rect id="Rectangle 35" o:spid="_x0000_s331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vpVYMEA&#10;AADdAAAADwAAAGRycy9kb3ducmV2LnhtbERPPW/CMBDdkfgP1lXqBk5QoRAwCKVKYaS07Kf4mkTE&#10;5xC7Sfrv8YDE+PS+N7vB1KKj1lWWFcTTCARxbnXFhYKf72yyBOE8ssbaMin4Jwe77Xi0wUTbnr+o&#10;O/tChBB2CSoovW8SKV1ekkE3tQ1x4H5ta9AH2BZSt9iHcFPLWRQtpMGKQ0OJDaUl5dfzn1FwmX80&#10;fJCGT3H2tppfrp+3NDZKvb4M+zUIT4N/ih/uo1bwvozC/vAmPAG5v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76VWD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331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qgKLcUAAADdAAAADwAAAGRycy9kb3ducmV2LnhtbESPQYvCMBSE78L+h/AWvNlUDyrVKNsF&#10;wQoeVmVhb4/m2Vabl9pErf/eLAgeh5n5hpkvO1OLG7WusqxgGMUgiHOrKy4UHParwRSE88gaa8uk&#10;4EEOlouP3hwTbe/8Q7edL0SAsEtQQel9k0jp8pIMusg2xME72tagD7ItpG7xHuCmlqM4HkuDFYeF&#10;Ehv6Lik/765GQfrY/G6tzy7r49/pkqXpKMOTUar/2X3NQHjq/Dv8aq+1gsk0HsL/m/AE5OIJ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qgKLcUAAADdAAAADwAAAAAAAAAA&#10;AAAAAAChAgAAZHJzL2Rvd25yZXYueG1sUEsFBgAAAAAEAAQA+QAAAJMDAAAAAA==&#10;" strokecolor="#2f5496 [2408]" strokeweight="1.5pt"/>
            <v:shape id="AutoShape 37" o:spid="_x0000_s331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nqUWsYAAADdAAAADwAAAGRycy9kb3ducmV2LnhtbESPT4vCMBTE74LfITzBm6b24ErXKFth&#10;wQoe/IOwt0fzbOs2L7XJav32G0HwOMzMb5j5sjO1uFHrKssKJuMIBHFudcWFguPhezQD4Tyyxtoy&#10;KXiQg+Wi35tjou2dd3Tb+0IECLsEFZTeN4mULi/JoBvbhjh4Z9sa9EG2hdQt3gPc1DKOoqk0WHFY&#10;KLGhVUn57/7PKEgfm9PW+uy6Pv9crlmaxhlejFLDQff1CcJT59/hV3utFXzMohieb8ITkIt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p6lFrGAAAA3QAAAA8AAAAAAAAA&#10;AAAAAAAAoQIAAGRycy9kb3ducmV2LnhtbFBLBQYAAAAABAAEAPkAAACUAwAAAAA=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 xml:space="preserve">L     L                    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3A70A3" w:rsidRPr="009E083E" w:rsidRDefault="00BD3DCE" w:rsidP="003A70A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306" style="position:absolute;margin-left:-16.1pt;margin-top:9.4pt;width:521.25pt;height:36.85pt;z-index:-25068544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XdPh7RYEAADxDwAADgAAAAAAAAAAAAAAAAAuAgAAZHJzL2Uyb0RvYy54bWxQSwECLQAUAAYA&#10;CAAAACEAWCsPaOAAAAAKAQAADwAAAAAAAAAAAAAAAABwBgAAZHJzL2Rvd25yZXYueG1sUEsFBgAA&#10;AAAEAAQA8wAAAH0HAAAAAA==&#10;">
            <v:group id="Group 33" o:spid="_x0000_s330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1GvMcccAAADd&#10;AAAADwAAAAAAAAAAAAAAAACqAgAAZHJzL2Rvd25yZXYueG1sUEsFBgAAAAAEAAQA+gAAAJ4DAAAA&#10;AA==&#10;">
              <v:rect id="Rectangle 34" o:spid="_x0000_s331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cCUMUA&#10;AADdAAAADwAAAGRycy9kb3ducmV2LnhtbESPQWvCQBSE7wX/w/KE3nRjpSqpq2itxasaCb09sq/Z&#10;0OzbkN2a+O+7gtDjMDPfMMt1b2txpdZXjhVMxgkI4sLpiksF2Xk/WoDwAVlj7ZgU3MjDejV4WmKq&#10;XcdHup5CKSKEfYoKTAhNKqUvDFn0Y9cQR+/btRZDlG0pdYtdhNtaviTJTFqsOC4YbOjdUPFz+rUK&#10;pmX+YfJs5zM7yWefl9tl233tlXoe9ps3EIH68B9+tA9awXyRvML9TXwCcvU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9wJQxQAAAN0AAAAPAAAAAAAAAAAAAAAAAJgCAABkcnMv&#10;ZG93bnJldi54bWxQSwUGAAAAAAQABAD1AAAAigMAAAAA&#10;" strokecolor="#2f5496 [2408]" strokeweight="1.5pt">
                <v:fill opacity="0"/>
              </v:rect>
              <v:rect id="Rectangle 35" o:spid="_x0000_s331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9oj8MA&#10;AADdAAAADwAAAGRycy9kb3ducmV2LnhtbESPT4vCMBTE7wt+h/CEvWnaxb/VKKK4etSq90fzbIvN&#10;S7fJavfbG0HY4zAzv2Hmy9ZU4k6NKy0riPsRCOLM6pJzBefTtjcB4TyyxsoyKfgjB8tF52OOibYP&#10;PtI99bkIEHYJKii8rxMpXVaQQde3NXHwrrYx6INscqkbfAS4qeRXFI2kwZLDQoE1rQvKbumvUXAZ&#10;bmreScOHeDuYDi+37591bJT67LarGQhPrf8Pv9t7rWA8iUbwehOegFw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l9oj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30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g03wsYAAADdAAAADwAAAGRycy9kb3ducmV2LnhtbESPT4vCMBTE74LfITzB2zZdDyrVKNuF&#10;BSt48A8Le3s0z7bavNQmav32RljwOMzMb5j5sjO1uFHrKssKPqMYBHFudcWFgsP+52MKwnlkjbVl&#10;UvAgB8tFvzfHRNs7b+m284UIEHYJKii9bxIpXV6SQRfZhjh4R9sa9EG2hdQt3gPc1HIUx2NpsOKw&#10;UGJD3yXl593VKEgf69+N9dlldfw7XbI0HWV4MkoNB93XDISnzr/D/+2VVjCZxhN4vQlPQC6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oNN8LGAAAA3QAAAA8AAAAAAAAA&#10;AAAAAAAAoQIAAGRycy9kb3ducmV2LnhtbFBLBQYAAAAABAAEAPkAAACUAwAAAAA=&#10;" strokecolor="#2f5496 [2408]" strokeweight="1.5pt"/>
            <v:shape id="AutoShape 37" o:spid="_x0000_s330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5KjsMQAAADdAAAADwAAAGRycy9kb3ducmV2LnhtbERPy2rCQBTdC/2H4Rbc6aQurKSOoREE&#10;I3Thg0J3l8w1j2buJJkxxr93FoUuD+e9TkbTiIF6V1lW8DaPQBDnVldcKLicd7MVCOeRNTaWScGD&#10;HCSbl8kaY23vfKTh5AsRQtjFqKD0vo2ldHlJBt3ctsSBu9reoA+wL6Tu8R7CTSMXUbSUBisODSW2&#10;tC0p/z3djIL0cfj+sj7r9tefusvSdJFhbZSavo6fHyA8jf5f/OfeawXvqyjMDW/CE5CbJ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rkqOwxAAAAN0AAAAPAAAAAAAAAAAA&#10;AAAAAKECAABkcnMvZG93bnJldi54bWxQSwUGAAAAAAQABAD5AAAAkgMAAAAA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 xml:space="preserve">L     L     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3A70A3" w:rsidRPr="009E083E" w:rsidRDefault="00BD3DCE" w:rsidP="003A70A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300" style="position:absolute;margin-left:-16.1pt;margin-top:9.4pt;width:521.25pt;height:36.85pt;z-index:-25068441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t0SEE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R&#10;t0SEEgQAAPEPAAAOAAAAAAAAAAAAAAAAAC4CAABkcnMvZTJvRG9jLnhtbFBLAQItABQABgAIAAAA&#10;IQBYKw9o4AAAAAoBAAAPAAAAAAAAAAAAAAAAAGwGAABkcnMvZG93bnJldi54bWxQSwUGAAAAAAQA&#10;BADzAAAAeQcAAAAA&#10;">
            <v:group id="Group 33" o:spid="_x0000_s330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6JXK/CAAAA3QAAAA8A&#10;AAAAAAAAAAAAAAAAqgIAAGRycy9kb3ducmV2LnhtbFBLBQYAAAAABAAEAPoAAACZAwAAAAA=&#10;">
              <v:rect id="Rectangle 34" o:spid="_x0000_s330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xWSjsUA&#10;AADdAAAADwAAAGRycy9kb3ducmV2LnhtbESPQWvCQBSE7wX/w/KE3uomFaxEV9GqpdfaSPD2yD6z&#10;wezbkF1N/PfdQqHHYWa+YZbrwTbiTp2vHStIJwkI4tLpmisF+ffhZQ7CB2SNjWNS8CAP69XoaYmZ&#10;dj1/0f0YKhEh7DNUYEJoMyl9aciin7iWOHoX11kMUXaV1B32EW4b+ZokM2mx5rhgsKV3Q+X1eLMK&#10;plWxN0W+87lNi9nH6XHa9ueDUs/jYbMAEWgI/+G/9qdW8DZPU/h9E5+AXP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3FZKOxQAAAN0AAAAPAAAAAAAAAAAAAAAAAJgCAABkcnMv&#10;ZG93bnJldi54bWxQSwUGAAAAAAQABAD1AAAAigMAAAAA&#10;" strokecolor="#2f5496 [2408]" strokeweight="1.5pt">
                <v:fill opacity="0"/>
              </v:rect>
              <v:rect id="Rectangle 35" o:spid="_x0000_s330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L34UcQA&#10;AADdAAAADwAAAGRycy9kb3ducmV2LnhtbESPQWvCQBSE7wX/w/IEb80mojVNXUUUa49q6/2RfSbB&#10;7NuY3Sbpv+8KhR6HmfmGWa4HU4uOWldZVpBEMQji3OqKCwVfn/vnFITzyBpry6TghxysV6OnJWba&#10;9nyi7uwLESDsMlRQet9kUrq8JIMusg1x8K62NeiDbAupW+wD3NRyGscv0mDFYaHEhrYl5bfzt1Fw&#10;me8aPkjDx2Q/e51fbu/3bWKUmoyHzRsIT4P/D/+1P7SCRZpM4fEmPAG5+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9+FH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330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O+nHMYAAADdAAAADwAAAGRycy9kb3ducmV2LnhtbESPT4vCMBTE7wt+h/AEb2uqCypdo1hh&#10;wQoe/MPC3h7Ns63bvNQmav32RhA8DjPzG2Y6b00lrtS40rKCQT8CQZxZXXKu4LD/+ZyAcB5ZY2WZ&#10;FNzJwXzW+ZhirO2Nt3Td+VwECLsYFRTe17GULivIoOvbmjh4R9sY9EE2udQN3gLcVHIYRSNpsOSw&#10;UGBNy4Ky/93FKEju69+N9el5dfw7ndMkGaZ4Mkr1uu3iG4Sn1r/Dr/ZKKxhPBl/wfBOegJw9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DvpxzGAAAA3QAAAA8AAAAAAAAA&#10;AAAAAAAAoQIAAGRycy9kb3ducmV2LnhtbFBLBQYAAAAABAAEAPkAAACUAwAAAAA=&#10;" strokecolor="#2f5496 [2408]" strokeweight="1.5pt"/>
            <v:shape id="AutoShape 37" o:spid="_x0000_s330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wY/aMYAAADdAAAADwAAAGRycy9kb3ducmV2LnhtbESPT4vCMBTE7wt+h/AEb2uqLCpdo1hh&#10;wQoe/MPC3h7Ns63bvNQmav32RhA8DjPzG2Y6b00lrtS40rKCQT8CQZxZXXKu4LD/+ZyAcB5ZY2WZ&#10;FNzJwXzW+ZhirO2Nt3Td+VwECLsYFRTe17GULivIoOvbmjh4R9sY9EE2udQN3gLcVHIYRSNpsOSw&#10;UGBNy4Ky/93FKEju69+N9el5dfw7ndMkGaZ4Mkr1uu3iG4Sn1r/Dr/ZKKxhPBl/wfBOegJw9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8GP2jGAAAA3QAAAA8AAAAAAAAA&#10;AAAAAAAAoQIAAGRycy9kb3ducmV2LnhtbFBLBQYAAAAABAAEAPkAAACUAwAAAAA=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 xml:space="preserve">L     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3A70A3" w:rsidRPr="009E083E" w:rsidRDefault="00BD3DCE" w:rsidP="003A70A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294" style="position:absolute;margin-left:-16.1pt;margin-top:9.4pt;width:521.25pt;height:36.85pt;z-index:-25068339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B00NOEXBAAA8Q8AAA4AAAAAAAAAAAAAAAAALgIAAGRycy9lMm9Eb2MueG1sUEsBAi0AFAAG&#10;AAgAAAAhAFgrD2jgAAAACgEAAA8AAAAAAAAAAAAAAAAAcQYAAGRycy9kb3ducmV2LnhtbFBLBQYA&#10;AAAABAAEAPMAAAB+BwAAAAA=&#10;">
            <v:group id="Group 33" o:spid="_x0000_s329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zixhQMcAAADd&#10;AAAADwAAAAAAAAAAAAAAAACqAgAAZHJzL2Rvd25yZXYueG1sUEsFBgAAAAAEAAQA+gAAAJ4DAAAA&#10;AA==&#10;">
              <v:rect id="Rectangle 34" o:spid="_x0000_s329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7CvYcUA&#10;AADdAAAADwAAAGRycy9kb3ducmV2LnhtbESPT2vCQBTE70K/w/IK3nSTCirRVfpHpdfaSOjtkX1m&#10;Q7NvQ3Y18du7hYLHYWZ+w6y3g23ElTpfO1aQThMQxKXTNVcK8u/9ZAnCB2SNjWNScCMP283TaI2Z&#10;dj1/0fUYKhEh7DNUYEJoMyl9aciin7qWOHpn11kMUXaV1B32EW4b+ZIkc2mx5rhgsKV3Q+Xv8WIV&#10;zKpiZ4r8w+c2LeaH0+301v/slRo/D68rEIGG8Aj/tz+1gsUyXcDfm/gE5OY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sK9hxQAAAN0AAAAPAAAAAAAAAAAAAAAAAJgCAABkcnMv&#10;ZG93bnJldi54bWxQSwUGAAAAAAQABAD1AAAAigMAAAAA&#10;" strokecolor="#2f5496 [2408]" strokeweight="1.5pt">
                <v:fill opacity="0"/>
              </v:rect>
              <v:rect id="Rectangle 35" o:spid="_x0000_s329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XPu8AA&#10;AADdAAAADwAAAGRycy9kb3ducmV2LnhtbERPyW7CMBC9I/EP1iD1VpwgKBBiEALRcmS9j+IhiRKP&#10;Q+xC+vf1AYnj09vTVWdq8aDWlZYVxMMIBHFmdcm5gst59zkD4TyyxtoyKfgjB6tlv5diou2Tj/Q4&#10;+VyEEHYJKii8bxIpXVaQQTe0DXHgbrY16ANsc6lbfIZwU8tRFH1JgyWHhgIb2hSUVadfo+A62Tb8&#10;Iw0f4t14PrlW3/dNbJT6GHTrBQhPnX+LX+69VjCdxWFueBOegFz+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VXPu8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329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QeQ9scAAADdAAAADwAAAGRycy9kb3ducmV2LnhtbESPT2vCQBTE74V+h+UVvNWNHqyNrsEU&#10;CkboobYUvD2yz/wx+zZm1yR++26h4HGYmd8w62Q0jeipc5VlBbNpBII4t7riQsH31/vzEoTzyBob&#10;y6TgRg6SzePDGmNtB/6k/uALESDsYlRQet/GUrq8JINualvi4J1sZ9AH2RVSdzgEuGnkPIoW0mDF&#10;YaHElt5Kys+Hq1GQ3vY/H9Znl93pWF+yNJ1nWBulJk/jdgXC0+jv4f/2Tit4Wc5e4e9NeAJy8w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BB5D2xwAAAN0AAAAPAAAAAAAA&#10;AAAAAAAAAKECAABkcnMvZG93bnJldi54bWxQSwUGAAAAAAQABAD5AAAAlQMAAAAA&#10;" strokecolor="#2f5496 [2408]" strokeweight="1.5pt"/>
            <v:shape id="AutoShape 37" o:spid="_x0000_s329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lHz1sQAAADdAAAADwAAAGRycy9kb3ducmV2LnhtbERPTWvCQBC9F/wPywje6qY5tCG6SiMI&#10;RuihaSn0NmTHJJqdjdmtSf599yB4fLzv9XY0rbhR7xrLCl6WEQji0uqGKwXfX/vnBITzyBpby6Rg&#10;Igfbzexpjam2A3/SrfCVCCHsUlRQe9+lUrqyJoNuaTviwJ1sb9AH2FdS9ziEcNPKOIpepcGGQ0ON&#10;He1qKi/Fn1GQTcefD+vz6+H0e77mWRbneDZKLebj+wqEp9E/xHf3QSt4S+KwP7wJT0Bu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eUfPWxAAAAN0AAAAPAAAAAAAAAAAA&#10;AAAAAKECAABkcnMvZG93bnJldi54bWxQSwUGAAAAAAQABAD5AAAAkgMAAAAA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 xml:space="preserve">L     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3A70A3" w:rsidRPr="009E083E" w:rsidRDefault="00BD3DCE" w:rsidP="003A70A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288" style="position:absolute;margin-left:-16.1pt;margin-top:9.4pt;width:521.25pt;height:36.85pt;z-index:-25068236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F&#10;NLrmEgQAAPEPAAAOAAAAAAAAAAAAAAAAAC4CAABkcnMvZTJvRG9jLnhtbFBLAQItABQABgAIAAAA&#10;IQBYKw9o4AAAAAoBAAAPAAAAAAAAAAAAAAAAAGwGAABkcnMvZG93bnJldi54bWxQSwUGAAAAAAQA&#10;BADzAAAAeQcAAAAA&#10;">
            <v:group id="Group 33" o:spid="_x0000_s329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/e63+xgAAAN0A&#10;AAAPAAAAAAAAAAAAAAAAAKoCAABkcnMvZG93bnJldi54bWxQSwUGAAAAAAQABAD6AAAAnQMAAAAA&#10;">
              <v:rect id="Rectangle 34" o:spid="_x0000_s329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dj38UA&#10;AADdAAAADwAAAGRycy9kb3ducmV2LnhtbESPT2vCQBTE7wW/w/KE3upGBSupq/i39FqNhN4e2dds&#10;aPZtyK4mfvuuIHgcZuY3zGLV21pcqfWVYwXjUQKCuHC64lJBdjq8zUH4gKyxdkwKbuRhtRy8LDDV&#10;ruNvuh5DKSKEfYoKTAhNKqUvDFn0I9cQR+/XtRZDlG0pdYtdhNtaTpJkJi1WHBcMNrQ1VPwdL1bB&#10;tMz3Js92PrPjfPZ5vp033c9Bqddhv/4AEagPz/Cj/aUVvM8nU7i/iU9ALv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52PfxQAAAN0AAAAPAAAAAAAAAAAAAAAAAJgCAABkcnMv&#10;ZG93bnJldi54bWxQSwUGAAAAAAQABAD1AAAAigMAAAAA&#10;" strokecolor="#2f5496 [2408]" strokeweight="1.5pt">
                <v:fill opacity="0"/>
              </v:rect>
              <v:rect id="Rectangle 35" o:spid="_x0000_s329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QPA8UA&#10;AADdAAAADwAAAGRycy9kb3ducmV2LnhtbESPQWvCQBSE70L/w/IKvdVNQmw1ugZJsfbYpnp/ZJ9J&#10;MPs2Zrea/vuuUPA4zMw3zCofTScuNLjWsoJ4GoEgrqxuuVaw/94+z0E4j6yxs0wKfslBvn6YrDDT&#10;9spfdCl9LQKEXYYKGu/7TEpXNWTQTW1PHLyjHQz6IIda6gGvAW46mUTRizTYclhosKeioepU/hgF&#10;h9lbzztp+DPepovZ4fR+LmKj1NPjuFmC8DT6e/i//aEVvM6TFG5vwhOQ6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dA8D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329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iZQTsYAAADdAAAADwAAAGRycy9kb3ducmV2LnhtbESPQWvCQBSE74L/YXkFb7ppQBtSV2kE&#10;wQgetKXQ2yP7TGKzb2N21fjvXaHQ4zAz3zDzZW8acaXO1ZYVvE4iEMSF1TWXCr4+1+MEhPPIGhvL&#10;pOBODpaL4WCOqbY33tP14EsRIOxSVFB536ZSuqIig25iW+LgHW1n0AfZlVJ3eAtw08g4imbSYM1h&#10;ocKWVhUVv4eLUZDdt9876/Pz5vhzOudZFud4MkqNXvqPdxCeev8f/mtvtIK3JJ7C8014AnL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4mUE7GAAAA3QAAAA8AAAAAAAAA&#10;AAAAAAAAoQIAAGRycy9kb3ducmV2LnhtbFBLBQYAAAAABAAEAPkAAACUAwAAAAA=&#10;" strokecolor="#2f5496 [2408]" strokeweight="1.5pt"/>
            <v:shape id="AutoShape 37" o:spid="_x0000_s328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vTOOcYAAADdAAAADwAAAGRycy9kb3ducmV2LnhtbESPT4vCMBTE7wt+h/AEb5puD650jbIV&#10;BCt48A+Ct0fzbOs2L7WJWr/9RhD2OMzMb5jpvDO1uFPrKssKPkcRCOLc6ooLBYf9cjgB4Tyyxtoy&#10;KXiSg/ms9zHFRNsHb+m+84UIEHYJKii9bxIpXV6SQTeyDXHwzrY16INsC6lbfAS4qWUcRWNpsOKw&#10;UGJDi5Ly393NKEif6+PG+uy6Op8u1yxN4wwvRqlBv/v5BuGp8//hd3ulFXxN4jG83oQnIGd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70zjnGAAAA3QAAAA8AAAAAAAAA&#10;AAAAAAAAoQIAAGRycy9kb3ducmV2LnhtbFBLBQYAAAAABAAEAPkAAACUAwAAAAA=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 xml:space="preserve">L     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3A70A3" w:rsidRPr="009E083E" w:rsidRDefault="00BD3DCE" w:rsidP="003A70A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282" style="position:absolute;margin-left:-16.1pt;margin-top:9.4pt;width:521.25pt;height:36.85pt;z-index:-25068134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nSJSFg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xZ0iUhYEAADxDwAADgAAAAAAAAAAAAAAAAAuAgAAZHJzL2Uyb0RvYy54bWxQSwECLQAUAAYA&#10;CAAAACEAWCsPaOAAAAAKAQAADwAAAAAAAAAAAAAAAABwBgAAZHJzL2Rvd25yZXYueG1sUEsFBgAA&#10;AAAEAAQA8wAAAH0HAAAAAA==&#10;">
            <v:group id="Group 33" o:spid="_x0000_s328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pOaFMQAAADdAAAA&#10;DwAAAAAAAAAAAAAAAACqAgAAZHJzL2Rvd25yZXYueG1sUEsFBgAAAAAEAAQA+gAAAJsDAAAAAA==&#10;">
              <v:rect id="Rectangle 34" o:spid="_x0000_s328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w9UNcUA&#10;AADdAAAADwAAAGRycy9kb3ducmV2LnhtbESPQWvCQBSE74L/YXlCb7rRgtrUVbTV0qs2Enp7ZF+z&#10;odm3Ibua+O+7BcHjMDPfMKtNb2txpdZXjhVMJwkI4sLpiksF2ddhvAThA7LG2jEpuJGHzXo4WGGq&#10;XcdHup5CKSKEfYoKTAhNKqUvDFn0E9cQR+/HtRZDlG0pdYtdhNtazpJkLi1WHBcMNvRmqPg9XayC&#10;5zLfmzx795md5vOP8+28674PSj2N+u0riEB9eITv7U+tYLGcvcD/m/gE5P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D1Q1xQAAAN0AAAAPAAAAAAAAAAAAAAAAAJgCAABkcnMv&#10;ZG93bnJldi54bWxQSwUGAAAAAAQABAD1AAAAigMAAAAA&#10;" strokecolor="#2f5496 [2408]" strokeweight="1.5pt">
                <v:fill opacity="0"/>
              </v:rect>
              <v:rect id="Rectangle 35" o:spid="_x0000_s328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af3b8A&#10;AADdAAAADwAAAGRycy9kb3ducmV2LnhtbERPuY7CMBDtV+IfrEGiW5xwEzAIgYAtl6sfxUMSEY9D&#10;bCD8PS5W2vLp3fNlY0rxpNoVlhXE3QgEcWp1wZmC82n7PQHhPLLG0jIpeJOD5aL1NcdE2xcf6Hn0&#10;mQgh7BJUkHtfJVK6NCeDrmsr4sBdbW3QB1hnUtf4CuGmlL0oGkmDBYeGHCta55Tejg+j4DLcVLyX&#10;hn/j7WA6vNx293VslOq0m9UMhKfG/4v/3D9awXjSD/vDm/AE5OI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wlp/d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328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MTAkMYAAADdAAAADwAAAGRycy9kb3ducmV2LnhtbESPT4vCMBTE7wt+h/AEb2uqCypdo1hh&#10;wQoe/MPC3h7Ns63bvNQmav32RhA8DjPzG2Y6b00lrtS40rKCQT8CQZxZXXKu4LD/+ZyAcB5ZY2WZ&#10;FNzJwXzW+ZhirO2Nt3Td+VwECLsYFRTe17GULivIoOvbmjh4R9sY9EE2udQN3gLcVHIYRSNpsOSw&#10;UGBNy4Ky/93FKEju69+N9el5dfw7ndMkGaZ4Mkr1uu3iG4Sn1r/Dr/ZKKxhPvgbwfBOegJw9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TEwJDGAAAA3QAAAA8AAAAAAAAA&#10;AAAAAAAAoQIAAGRycy9kb3ducmV2LnhtbFBLBQYAAAAABAAEAPkAAACUAwAAAAA=&#10;" strokecolor="#2f5496 [2408]" strokeweight="1.5pt"/>
            <v:shape id="AutoShape 37" o:spid="_x0000_s328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BZe58YAAADdAAAADwAAAGRycy9kb3ducmV2LnhtbESPQWvCQBSE74L/YXkFb7ppBBtSV2kE&#10;wQgetKXQ2yP7TGKzb2N21fjvXaHQ4zAz3zDzZW8acaXO1ZYVvE4iEMSF1TWXCr4+1+MEhPPIGhvL&#10;pOBODpaL4WCOqbY33tP14EsRIOxSVFB536ZSuqIig25iW+LgHW1n0AfZlVJ3eAtw08g4imbSYM1h&#10;ocKWVhUVv4eLUZDdt9876/Pz5vhzOudZFud4MkqNXvqPdxCeev8f/mtvtIK3ZBrD8014AnL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QWXufGAAAA3QAAAA8AAAAAAAAA&#10;AAAAAAAAoQIAAGRycy9kb3ducmV2LnhtbFBLBQYAAAAABAAEAPkAAACUAwAAAAA=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 xml:space="preserve">L     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3A70A3" w:rsidRPr="009E083E" w:rsidRDefault="00BD3DCE" w:rsidP="003A70A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276" style="position:absolute;margin-left:-16.1pt;margin-top:9.4pt;width:521.25pt;height:36.85pt;z-index:-25068032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nHBFjxYEAADxDwAADgAAAAAAAAAAAAAAAAAuAgAAZHJzL2Uyb0RvYy54bWxQSwECLQAUAAYA&#10;CAAAACEAWCsPaOAAAAAKAQAADwAAAAAAAAAAAAAAAABwBgAAZHJzL2Rvd25yZXYueG1sUEsFBgAA&#10;AAAEAAQA8wAAAH0HAAAAAA==&#10;">
            <v:group id="Group 33" o:spid="_x0000_s327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GgcGzMcAAADd&#10;AAAADwAAAAAAAAAAAAAAAACqAgAAZHJzL2Rvd25yZXYueG1sUEsFBgAAAAAEAAQA+gAAAJ4DAAAA&#10;AA==&#10;">
              <v:rect id="Rectangle 34" o:spid="_x0000_s328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vI7cYA&#10;AADdAAAADwAAAGRycy9kb3ducmV2LnhtbESPT2vCQBTE7wW/w/IK3nRjpSqpq9g/Fq9qJHh7ZF+z&#10;odm3Ibua+O27gtDjMDO/YZbr3tbiSq2vHCuYjBMQxIXTFZcKsuN2tADhA7LG2jEpuJGH9WrwtMRU&#10;u473dD2EUkQI+xQVmBCaVEpfGLLox64hjt6Pay2GKNtS6ha7CLe1fEmSmbRYcVww2NCHoeL3cLEK&#10;pmX+ZfLs02d2ks++T7fTe3feKjV87jdvIAL14T/8aO+0gvli+gr3N/EJyN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5vI7cYAAADdAAAADwAAAAAAAAAAAAAAAACYAgAAZHJz&#10;L2Rvd25yZXYueG1sUEsFBgAAAAAEAAQA9QAAAIsDAAAAAA==&#10;" strokecolor="#2f5496 [2408]" strokeweight="1.5pt">
                <v:fill opacity="0"/>
              </v:rect>
              <v:rect id="Rectangle 35" o:spid="_x0000_s328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DOiMsMA&#10;AADdAAAADwAAAGRycy9kb3ducmV2LnhtbESPS2/CMBCE75X4D9YicStOeBMwCIFoe+R5X8VLEhGv&#10;Q2wg/fcYqVKPo5n5RjNfNqYUD6pdYVlB3I1AEKdWF5wpOB23nxMQziNrLC2Tgl9ysFy0PuaYaPvk&#10;PT0OPhMBwi5BBbn3VSKlS3My6Lq2Ig7exdYGfZB1JnWNzwA3pexF0UgaLDgs5FjROqf0ergbBefh&#10;puJvaXgXbwfT4fn6dVvHRqlOu1nNQHhq/H/4r/2jFYwn/RG834QnIB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DOiM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27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GH9f8cAAADdAAAADwAAAGRycy9kb3ducmV2LnhtbESPQWvCQBSE7wX/w/KE3urGFKqkrsEI&#10;gil4qC2F3h7ZZxKbfRuz2yT++65Q8DjMzDfMKh1NI3rqXG1ZwXwWgSAurK65VPD5sXtagnAeWWNj&#10;mRRcyUG6njysMNF24Hfqj74UAcIuQQWV920ipSsqMuhmtiUO3sl2Bn2QXSl1h0OAm0bGUfQiDdYc&#10;FipsaVtR8XP8NQqy69vXwfr8sj99ny95lsU5no1Sj9Nx8wrC0+jv4f/2XitYLJ8X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UYf1/xwAAAN0AAAAPAAAAAAAA&#10;AAAAAAAAAKECAABkcnMvZG93bnJldi54bWxQSwUGAAAAAAQABAD5AAAAlQMAAAAA&#10;" strokecolor="#2f5496 [2408]" strokeweight="1.5pt"/>
            <v:shape id="AutoShape 37" o:spid="_x0000_s327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f5pDcQAAADdAAAADwAAAGRycy9kb3ducmV2LnhtbERPTWvCQBC9F/wPywi9NRtTaCVmFSMI&#10;ptBDbRG8DdkxiWZnk+xW47/vHgoeH+87W42mFVcaXGNZwSyKQRCXVjdcKfj53r7MQTiPrLG1TAru&#10;5GC1nDxlmGp74y+67n0lQgi7FBXU3neplK6syaCLbEccuJMdDPoAh0rqAW8h3LQyieM3abDh0FBj&#10;R5uaysv+1yjI7x+HT+uLfnc6nvsiz5MCz0ap5+m4XoDwNPqH+N+90wre569hbngTnoBc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l/mkNxAAAAN0AAAAPAAAAAAAAAAAA&#10;AAAAAKECAABkcnMvZG93bnJldi54bWxQSwUGAAAAAAQABAD5AAAAkgMAAAAA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 xml:space="preserve">L     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3A70A3" w:rsidRPr="009E083E" w:rsidRDefault="00BD3DCE" w:rsidP="003A70A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3270" style="position:absolute;margin-left:-16.1pt;margin-top:9.4pt;width:521.25pt;height:36.85pt;z-index:-25067929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b&#10;KzZ+EgQAAPEPAAAOAAAAAAAAAAAAAAAAAC4CAABkcnMvZTJvRG9jLnhtbFBLAQItABQABgAIAAAA&#10;IQBYKw9o4AAAAAoBAAAPAAAAAAAAAAAAAAAAAGwGAABkcnMvZG93bnJldi54bWxQSwUGAAAAAAQA&#10;BADzAAAAeQcAAAAA&#10;">
            <v:group id="Group 33" o:spid="_x0000_s327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9OnOywwAAAN0AAAAP&#10;AAAAAAAAAAAAAAAAAKoCAABkcnMvZG93bnJldi54bWxQSwUGAAAAAAQABAD6AAAAmgMAAAAA&#10;">
              <v:rect id="Rectangle 34" o:spid="_x0000_s327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a9k8YA&#10;AADdAAAADwAAAGRycy9kb3ducmV2LnhtbESPQWvCQBSE74X+h+UVvNVNtKikrtJqLb2qkdDbI/vM&#10;BrNvQ3Y18d93C4Ueh5n5hlmuB9uIG3W+dqwgHScgiEuna64U5Mfd8wKED8gaG8ek4E4e1qvHhyVm&#10;2vW8p9shVCJC2GeowITQZlL60pBFP3YtcfTOrrMYouwqqTvsI9w2cpIkM2mx5rhgsKWNofJyuFoF&#10;06r4MEW+9blNi9nn6X567793So2ehrdXEIGG8B/+a39pBfPFSwq/b+ITkK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Ka9k8YAAADdAAAADwAAAAAAAAAAAAAAAACYAgAAZHJz&#10;L2Rvd25yZXYueG1sUEsFBgAAAAAEAAQA9QAAAIsDAAAAAA==&#10;" strokecolor="#2f5496 [2408]" strokeweight="1.5pt">
                <v:fill opacity="0"/>
              </v:rect>
              <v:rect id="Rectangle 35" o:spid="_x0000_s327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w7XTMUA&#10;AADdAAAADwAAAGRycy9kb3ducmV2LnhtbESPQWvCQBSE70L/w/IKvdVNQmw1ugZJsfbYpnp/ZJ9J&#10;MPs2Zrea/vuuUPA4zMw3zCofTScuNLjWsoJ4GoEgrqxuuVaw/94+z0E4j6yxs0wKfslBvn6YrDDT&#10;9spfdCl9LQKEXYYKGu/7TEpXNWTQTW1PHLyjHQz6IIda6gGvAW46mUTRizTYclhosKeioepU/hgF&#10;h9lbzztp+DPepovZ4fR+LmKj1NPjuFmC8DT6e/i//aEVvM7TBG5vwhOQ6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3DtdM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327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1yIAccAAADdAAAADwAAAGRycy9kb3ducmV2LnhtbESPW2vCQBSE3wv+h+UUfKubaqmSuhFT&#10;KJiCD14QfDtkTy42ezZmtxr/fVco+DjMzDfMfNGbRlyoc7VlBa+jCARxbnXNpYL97utlBsJ5ZI2N&#10;ZVJwIweLZPA0x1jbK2/osvWlCBB2MSqovG9jKV1ekUE3si1x8ArbGfRBdqXUHV4D3DRyHEXv0mDN&#10;YaHClj4ryn+2v0ZBevs+rK3PzqvieDpnaTrO8GSUGj73yw8Qnnr/CP+3V1rBdPY2gfub8ARk8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zXIgBxwAAAN0AAAAPAAAAAAAA&#10;AAAAAAAAAKECAABkcnMvZG93bnJldi54bWxQSwUGAAAAAAQABAD5AAAAlQMAAAAA&#10;" strokecolor="#2f5496 [2408]" strokeweight="1.5pt"/>
            <v:shape id="AutoShape 37" o:spid="_x0000_s327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LUQdccAAADdAAAADwAAAGRycy9kb3ducmV2LnhtbESPQWvCQBSE74X+h+UVems2FbEhukpT&#10;KBjBQ20RvD2yzySafRuzW5P8e7dQ8DjMzDfMYjWYRlypc7VlBa9RDIK4sLrmUsHP9+dLAsJ5ZI2N&#10;ZVIwkoPV8vFhgam2PX/RdedLESDsUlRQed+mUrqiIoMusi1x8I62M+iD7EqpO+wD3DRyEsczabDm&#10;sFBhSx8VFefdr1GQjZv91vr8sj4eTpc8yyY5noxSz0/D+xyEp8Hfw//ttVbwlkyn8PcmPAG5v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8tRB1xwAAAN0AAAAPAAAAAAAA&#10;AAAAAAAAAKECAABkcnMvZG93bnJldi54bWxQSwUGAAAAAAQABAD5AAAAlQMAAAAA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 xml:space="preserve">L     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3A70A3" w:rsidRDefault="00BD3DCE" w:rsidP="003A70A3">
      <w:pPr>
        <w:spacing w:line="240" w:lineRule="auto"/>
        <w:rPr>
          <w:rFonts w:ascii="ALFABET98" w:hAnsi="ALFABET98"/>
          <w:sz w:val="36"/>
          <w:szCs w:val="36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264" style="position:absolute;margin-left:-16.1pt;margin-top:9.4pt;width:521.25pt;height:36.85pt;z-index:-25067827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ClPjtgXBAAA8Q8AAA4AAAAAAAAAAAAAAAAALgIAAGRycy9lMm9Eb2MueG1sUEsBAi0AFAAG&#10;AAgAAAAhAFgrD2jgAAAACgEAAA8AAAAAAAAAAAAAAAAAcQYAAGRycy9kb3ducmV2LnhtbFBLBQYA&#10;AAAABAAEAPMAAAB+BwAAAAA=&#10;">
            <v:group id="Group 33" o:spid="_x0000_s326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3Z9OXccAAADd&#10;AAAADwAAAAAAAAAAAAAAAACqAgAAZHJzL2Rvd25yZXYueG1sUEsFBgAAAAAEAAQA+gAAAJ4DAAAA&#10;AA==&#10;">
              <v:rect id="Rectangle 34" o:spid="_x0000_s326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OAfMYA&#10;AADdAAAADwAAAGRycy9kb3ducmV2LnhtbESPT2vCQBTE74LfYXkFb7qxikrqKvaP0ms1Erw9sq/Z&#10;0OzbkN2a+O1dodDjMDO/Ydbb3tbiSq2vHCuYThIQxIXTFZcKstN+vALhA7LG2jEpuJGH7WY4WGOq&#10;XcdfdD2GUkQI+xQVmBCaVEpfGLLoJ64hjt63ay2GKNtS6ha7CLe1fE6ShbRYcVww2NCboeLn+GsV&#10;zMr8w+TZu8/sNF8czrfza3fZKzV66ncvIAL14T/81/7UCpar+RIeb+ITkJ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AOAfMYAAADdAAAADwAAAAAAAAAAAAAAAACYAgAAZHJz&#10;L2Rvd25yZXYueG1sUEsFBgAAAAAEAAQA9QAAAIsDAAAAAA==&#10;" strokecolor="#2f5496 [2408]" strokeweight="1.5pt">
                <v:fill opacity="0"/>
              </v:rect>
              <v:rect id="Rectangle 35" o:spid="_x0000_s326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bgpsIA&#10;AADdAAAADwAAAGRycy9kb3ducmV2LnhtbERPTW+CQBC9m/gfNmPSW10w2Fp0IYaG1mNr633CjkBk&#10;Zym7RfrvuwcTjy/ve5dPphMjDa61rCBeRiCIK6tbrhV8f5WPGxDOI2vsLJOCP3KQZ/PZDlNtr/xJ&#10;49HXIoSwS1FB432fSumqhgy6pe2JA3e2g0Ef4FBLPeA1hJtOrqLoSRpsOTQ02FPRUHU5/hoFp/Vr&#10;z+/S8EdcJi/r0+Xtp4iNUg+Lab8F4Wnyd/HNfdAKnjdJmBvehCcgs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5uCm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326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rS/68cAAADdAAAADwAAAGRycy9kb3ducmV2LnhtbESPT2vCQBTE7wW/w/IK3uqmIq2NbsQU&#10;CqbgQS2Ct0f25Y9m38bsVuO37woFj8PM/IaZL3rTiAt1rras4HUUgSDOra65VPCz+3qZgnAeWWNj&#10;mRTcyMEiGTzNMdb2yhu6bH0pAoRdjAoq79tYSpdXZNCNbEscvMJ2Bn2QXSl1h9cAN40cR9GbNFhz&#10;WKiwpc+K8tP21yhIb9/7tfXZeVUcjucsTccZHo1Sw+d+OQPhqfeP8H97pRW8TycfcH8TnoB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StL/rxwAAAN0AAAAPAAAAAAAA&#10;AAAAAAAAAKECAABkcnMvZG93bnJldi54bWxQSwUGAAAAAAQABAD5AAAAlQMAAAAA&#10;" strokecolor="#2f5496 [2408]" strokeweight="1.5pt"/>
            <v:shape id="AutoShape 37" o:spid="_x0000_s326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leAq8QAAADdAAAADwAAAGRycy9kb3ducmV2LnhtbERPTWvCQBC9F/wPywi9NRsDbSVmFSMI&#10;ptBDbRG8DdkxiWZnk+xW47/vHgoeH+87W42mFVcaXGNZwSyKQRCXVjdcKfj53r7MQTiPrLG1TAru&#10;5GC1nDxlmGp74y+67n0lQgi7FBXU3neplK6syaCLbEccuJMdDPoAh0rqAW8h3LQyieM3abDh0FBj&#10;R5uaysv+1yjI7x+HT+uLfnc6nvsiz5MCz0ap5+m4XoDwNPqH+N+90wre569hf3gTnoBc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GV4CrxAAAAN0AAAAPAAAAAAAAAAAA&#10;AAAAAKECAABkcnMvZG93bnJldi54bWxQSwUGAAAAAAQABAD5AAAAkgMAAAAA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 xml:space="preserve">L     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                                                                              </w:t>
      </w:r>
      <w:r w:rsidR="003A70A3" w:rsidRPr="009E083E">
        <w:rPr>
          <w:rFonts w:ascii="ALFABET98" w:hAnsi="ALFABET98"/>
          <w:sz w:val="36"/>
          <w:szCs w:val="36"/>
        </w:rPr>
        <w:t xml:space="preserve">   </w:t>
      </w:r>
      <w:r w:rsidR="003A70A3">
        <w:rPr>
          <w:rFonts w:ascii="ALFABET98" w:hAnsi="ALFABET98"/>
          <w:sz w:val="36"/>
          <w:szCs w:val="36"/>
        </w:rPr>
        <w:t xml:space="preserve">                                                                         </w:t>
      </w:r>
    </w:p>
    <w:p w:rsidR="003A70A3" w:rsidRPr="003F51C4" w:rsidRDefault="003A70A3" w:rsidP="003A70A3">
      <w:pPr>
        <w:spacing w:line="240" w:lineRule="auto"/>
        <w:rPr>
          <w:rFonts w:ascii="ALFABET98" w:hAnsi="ALFABET98"/>
          <w:sz w:val="72"/>
          <w:szCs w:val="72"/>
        </w:rPr>
      </w:pPr>
      <w:r>
        <w:rPr>
          <w:rFonts w:ascii="ALFABET98" w:hAnsi="ALFABET98"/>
          <w:sz w:val="36"/>
          <w:szCs w:val="36"/>
        </w:rPr>
        <w:t xml:space="preserve">                               </w:t>
      </w:r>
      <w:r w:rsidR="000120B5">
        <w:rPr>
          <w:rFonts w:ascii="ALFABET98" w:hAnsi="ALFABET98"/>
          <w:sz w:val="36"/>
          <w:szCs w:val="36"/>
        </w:rPr>
        <w:t>29</w:t>
      </w:r>
    </w:p>
    <w:p w:rsidR="003A70A3" w:rsidRPr="009E083E" w:rsidRDefault="003A70A3" w:rsidP="003A70A3">
      <w:pPr>
        <w:spacing w:line="240" w:lineRule="auto"/>
        <w:rPr>
          <w:rFonts w:ascii="ALFABET98" w:hAnsi="ALFABET98"/>
          <w:sz w:val="72"/>
          <w:szCs w:val="72"/>
        </w:rPr>
      </w:pPr>
      <w:r w:rsidRPr="009E083E">
        <w:rPr>
          <w:rFonts w:ascii="ALFABET98" w:hAnsi="ALFABET98"/>
          <w:sz w:val="36"/>
          <w:szCs w:val="36"/>
        </w:rPr>
        <w:t>Sayın veli</w:t>
      </w:r>
      <w:r>
        <w:rPr>
          <w:rFonts w:ascii="ALFABET98" w:hAnsi="ALFABET98"/>
          <w:sz w:val="36"/>
          <w:szCs w:val="36"/>
        </w:rPr>
        <w:t>m, L harfini  üzerinden  çizelim</w:t>
      </w:r>
      <w:r w:rsidRPr="009E083E">
        <w:rPr>
          <w:rFonts w:ascii="ALFABET98" w:hAnsi="ALFABET98"/>
          <w:sz w:val="36"/>
          <w:szCs w:val="36"/>
        </w:rPr>
        <w:t>.</w:t>
      </w:r>
      <w:r w:rsidRPr="009E083E">
        <w:rPr>
          <w:rFonts w:ascii="ALFABET98" w:hAnsi="ALFABET98"/>
          <w:sz w:val="72"/>
          <w:szCs w:val="72"/>
        </w:rPr>
        <w:t xml:space="preserve">                                                        </w:t>
      </w:r>
    </w:p>
    <w:p w:rsidR="003A70A3" w:rsidRPr="009E083E" w:rsidRDefault="00BD3DCE" w:rsidP="003A70A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258" style="position:absolute;margin-left:-16.1pt;margin-top:9.4pt;width:521.25pt;height:36.85pt;z-index:-25067724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H&#10;77+0EgQAAPEPAAAOAAAAAAAAAAAAAAAAAC4CAABkcnMvZTJvRG9jLnhtbFBLAQItABQABgAIAAAA&#10;IQBYKw9o4AAAAAoBAAAPAAAAAAAAAAAAAAAAAGwGAABkcnMvZG93bnJldi54bWxQSwUGAAAAAAQA&#10;BADzAAAAeQcAAAAA&#10;">
            <v:group id="Group 33" o:spid="_x0000_s326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nfd6DxgAAAN0A&#10;AAAPAAAAAAAAAAAAAAAAAKoCAABkcnMvZG93bnJldi54bWxQSwUGAAAAAAQABAD6AAAAnQMAAAAA&#10;">
              <v:rect id="Rectangle 34" o:spid="_x0000_s326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EQosYA&#10;AADdAAAADwAAAGRycy9kb3ducmV2LnhtbESPT2vCQBTE7wW/w/IK3nRjpSqpq9g/Fq9qJHh7ZF+z&#10;odm3Ibua+O27gtDjMDO/YZbr3tbiSq2vHCuYjBMQxIXTFZcKsuN2tADhA7LG2jEpuJGH9WrwtMRU&#10;u473dD2EUkQI+xQVmBCaVEpfGLLox64hjt6Pay2GKNtS6ha7CLe1fEmSmbRYcVww2NCHoeL3cLEK&#10;pmX+ZfLs02d2ks++T7fTe3feKjV87jdvIAL14T/8aO+0gvnidQr3N/EJyN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uEQosYAAADdAAAADwAAAAAAAAAAAAAAAACYAgAAZHJz&#10;L2Rvd25yZXYueG1sUEsFBgAAAAAEAAQA9QAAAIsDAAAAAA==&#10;" strokecolor="#2f5496 [2408]" strokeweight="1.5pt">
                <v:fill opacity="0"/>
              </v:rect>
              <v:rect id="Rectangle 35" o:spid="_x0000_s326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J8fsUA&#10;AADdAAAADwAAAGRycy9kb3ducmV2LnhtbESPQWvCQBSE7wX/w/IK3ppNimk1uooo0R6tbe6P7GsS&#10;zL5Ns2tM/31XKPQ4zMw3zGozmlYM1LvGsoIkikEQl1Y3XCn4/Mif5iCcR9bYWiYFP+Rgs548rDDT&#10;9sbvNJx9JQKEXYYKau+7TEpX1mTQRbYjDt6X7Q36IPtK6h5vAW5a+RzHL9Jgw2Ghxo52NZWX89Uo&#10;KNJ9x0dp+JTks0VaXA7fu8QoNX0ct0sQnkb/H/5rv2kFr/N0Bvc34QnI9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cnx+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326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iAjM8cAAADdAAAADwAAAGRycy9kb3ducmV2LnhtbESPQWvCQBSE74X+h+UVems2FbQhukpT&#10;KBjBQ20RvD2yzySafRuzW5P8e7dQ8DjMzDfMYjWYRlypc7VlBa9RDIK4sLrmUsHP9+dLAsJ5ZI2N&#10;ZVIwkoPV8vFhgam2PX/RdedLESDsUlRQed+mUrqiIoMusi1x8I62M+iD7EqpO+wD3DRyEsczabDm&#10;sFBhSx8VFefdr1GQjZv91vr8sj4eTpc8yyY5noxSz0/D+xyEp8Hfw//ttVbwlkyn8PcmPAG5v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WICMzxwAAAN0AAAAPAAAAAAAA&#10;AAAAAAAAAKECAABkcnMvZG93bnJldi54bWxQSwUGAAAAAAQABAD5AAAAlQMAAAAA&#10;" strokecolor="#2f5496 [2408]" strokeweight="1.5pt"/>
            <v:shape id="AutoShape 37" o:spid="_x0000_s325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vK9RMcAAADdAAAADwAAAGRycy9kb3ducmV2LnhtbESPQWvCQBSE7wX/w/KE3urGQK2krsEI&#10;gin0oC2F3h7ZZxKbfRuz2yT++65Q8DjMzDfMKh1NI3rqXG1ZwXwWgSAurK65VPD5sXtagnAeWWNj&#10;mRRcyUG6njysMNF24AP1R1+KAGGXoILK+zaR0hUVGXQz2xIH72Q7gz7IrpS6wyHATSPjKFpIgzWH&#10;hQpb2lZU/Bx/jYLs+vb1bn1+2Z++z5c8y+Icz0apx+m4eQXhafT38H97rxW8LJ8X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m8r1ExwAAAN0AAAAPAAAAAAAA&#10;AAAAAAAAAKECAABkcnMvZG93bnJldi54bWxQSwUGAAAAAAQABAD5AAAAlQMAAAAA&#10;" strokecolor="#2f5496 [2408]" strokeweight="1.5pt"/>
          </v:group>
        </w:pict>
      </w:r>
      <w:r w:rsidR="003A70A3">
        <w:rPr>
          <w:rFonts w:ascii="ALFABET98" w:hAnsi="ALFABET98"/>
          <w:sz w:val="72"/>
          <w:szCs w:val="72"/>
        </w:rPr>
        <w:t xml:space="preserve">L     L     L     L     L     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</w:t>
      </w:r>
    </w:p>
    <w:p w:rsidR="003A70A3" w:rsidRDefault="00BD3DCE" w:rsidP="003A70A3">
      <w:pPr>
        <w:spacing w:line="240" w:lineRule="auto"/>
        <w:rPr>
          <w:rFonts w:ascii="ALFABET98" w:hAnsi="ALFABET98"/>
          <w:color w:val="808080" w:themeColor="background1" w:themeShade="80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252" style="position:absolute;margin-left:-16.1pt;margin-top:9.4pt;width:521.25pt;height:36.85pt;z-index:-25067622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OKQmFg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HTikJhYEAADxDwAADgAAAAAAAAAAAAAAAAAuAgAAZHJzL2Uyb0RvYy54bWxQSwECLQAUAAYA&#10;CAAAACEAWCsPaOAAAAAKAQAADwAAAAAAAAAAAAAAAABwBgAAZHJzL2Rvd25yZXYueG1sUEsFBgAA&#10;AAAEAAQA8wAAAH0HAAAAAA==&#10;">
            <v:group id="Group 33" o:spid="_x0000_s325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GlelpwwAAAN0AAAAP&#10;AAAAAAAAAAAAAAAAAKoCAABkcnMvZG93bnJldi54bWxQSwUGAAAAAAQABAD6AAAAmgMAAAAA&#10;">
              <v:rect id="Rectangle 34" o:spid="_x0000_s325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wknSMYA&#10;AADdAAAADwAAAGRycy9kb3ducmV2LnhtbESPQWvCQBSE70L/w/IKvdWNlVqNrmJtLV61keDtkX1m&#10;g9m3Ibs18d93CwWPw8x8wyxWva3FlVpfOVYwGiYgiAunKy4VZN/b5ykIH5A11o5JwY08rJYPgwWm&#10;2nW8p+shlCJC2KeowITQpFL6wpBFP3QNcfTOrrUYomxLqVvsItzW8iVJJtJixXHBYEMbQ8Xl8GMV&#10;jMv80+TZh8/sKJ98HW/H9+60VerpsV/PQQTqwz38395pBW/T1xn8vYlPQC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wknSMYAAADdAAAADwAAAAAAAAAAAAAAAACYAgAAZHJz&#10;L2Rvd25yZXYueG1sUEsFBgAAAAAEAAQA9QAAAIsDAAAAAA==&#10;" strokecolor="#2f5496 [2408]" strokeweight="1.5pt">
                <v:fill opacity="0"/>
              </v:rect>
              <v:rect id="Rectangle 35" o:spid="_x0000_s325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WwwMAA&#10;AADdAAAADwAAAGRycy9kb3ducmV2LnhtbERPyW7CMBC9I/EP1iBxAyeINeAgREXLsWW5j+IhiRKP&#10;09iF8Pf4UInj09s3287U4k6tKy0riMcRCOLM6pJzBZfzYbQE4TyyxtoyKXiSg23a720w0fbBP3Q/&#10;+VyEEHYJKii8bxIpXVaQQTe2DXHgbrY16ANsc6lbfIRwU8tJFM2lwZJDQ4EN7QvKqtOfUXCdfTT8&#10;JQ1/x4fpanatPn/3sVFqOOh2axCeOv8W/7uPWsFiOQ/7w5vwBGT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yWwwM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325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3fvjccAAADdAAAADwAAAGRycy9kb3ducmV2LnhtbESPQWvCQBSE70L/w/IKvZmNHqKkWaUp&#10;FEyhh2op9PbIPpPY7NuY3Sbx37sFweMwM98w2XYyrRiod41lBYsoBkFcWt1wpeDr8DZfg3AeWWNr&#10;mRRcyMF28zDLMNV25E8a9r4SAcIuRQW1910qpStrMugi2xEH72h7gz7IvpK6xzHATSuXcZxIgw2H&#10;hRo7eq2p/N3/GQX55f37w/rivDv+nM5Fni8LPBmlnh6nl2cQniZ/D9/aO61gtU4W8P8mPAG5u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nd++NxwAAAN0AAAAPAAAAAAAA&#10;AAAAAAAAAKECAABkcnMvZG93bnJldi54bWxQSwUGAAAAAAQABAD5AAAAlQMAAAAA&#10;" strokecolor="#2f5496 [2408]" strokeweight="1.5pt"/>
            <v:shape id="AutoShape 37" o:spid="_x0000_s325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6Vx+sYAAADdAAAADwAAAGRycy9kb3ducmV2LnhtbESPT4vCMBTE7wt+h/AEb5puD650jbIV&#10;BCt48A+Ct0fzbOs2L7WJWr/9RhD2OMzMb5jpvDO1uFPrKssKPkcRCOLc6ooLBYf9cjgB4Tyyxtoy&#10;KXiSg/ms9zHFRNsHb+m+84UIEHYJKii9bxIpXV6SQTeyDXHwzrY16INsC6lbfAS4qWUcRWNpsOKw&#10;UGJDi5Ly393NKEif6+PG+uy6Op8u1yxN4wwvRqlBv/v5BuGp8//hd3ulFXxNxjG83oQnIGd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elcfrGAAAA3QAAAA8AAAAAAAAA&#10;AAAAAAAAoQIAAGRycy9kb3ducmV2LnhtbFBLBQYAAAAABAAEAPkAAACUAwAAAAA=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 xml:space="preserve">L     L     L     L                </w:t>
      </w:r>
    </w:p>
    <w:p w:rsidR="003A70A3" w:rsidRPr="009E083E" w:rsidRDefault="00BD3DCE" w:rsidP="003A70A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246" style="position:absolute;margin-left:-16.1pt;margin-top:9.4pt;width:521.25pt;height:36.85pt;z-index:-25067520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35SoKBYEAADxDwAADgAAAAAAAAAAAAAAAAAuAgAAZHJzL2Uyb0RvYy54bWxQSwECLQAUAAYA&#10;CAAAACEAWCsPaOAAAAAKAQAADwAAAAAAAAAAAAAAAABwBgAAZHJzL2Rvd25yZXYueG1sUEsFBgAA&#10;AAAEAAQA8wAAAH0HAAAAAA==&#10;">
            <v:group id="Group 33" o:spid="_x0000_s324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CbQp0ccAAADd&#10;AAAADwAAAAAAAAAAAAAAAACqAgAAZHJzL2Rvd25yZXYueG1sUEsFBgAAAAAEAAQA+gAAAJ4DAAAA&#10;AA==&#10;">
              <v:rect id="Rectangle 34" o:spid="_x0000_s325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jn8MYA&#10;AADdAAAADwAAAGRycy9kb3ducmV2LnhtbESPT2vCQBTE74V+h+UVeqsbK6aSukpb/+BVGwm9PbLP&#10;bDD7NmS3Jn57Vyj0OMzMb5j5crCNuFDna8cKxqMEBHHpdM2Vgvx78zID4QOyxsYxKbiSh+Xi8WGO&#10;mXY97+lyCJWIEPYZKjAhtJmUvjRk0Y9cSxy9k+sshii7SuoO+wi3jXxNklRarDkuGGzpy1B5Pvxa&#10;BZOqWJsiX/ncjot0e7weP/ufjVLPT8PHO4hAQ/gP/7V3WsHbLJ3C/U18AnJx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Cjn8MYAAADdAAAADwAAAAAAAAAAAAAAAACYAgAAZHJz&#10;L2Rvd25yZXYueG1sUEsFBgAAAAAEAAQA9QAAAIsDAAAAAA==&#10;" strokecolor="#2f5496 [2408]" strokeweight="1.5pt">
                <v:fill opacity="0"/>
              </v:rect>
              <v:rect id="Rectangle 35" o:spid="_x0000_s325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4CNL8MA&#10;AADdAAAADwAAAGRycy9kb3ducmV2LnhtbESPT4vCMBTE78J+h/AWvGnaRatWoyyKf47qrvdH87Yt&#10;Ni/dJmr99kYQPA4z8xtmtmhNJa7UuNKygrgfgSDOrC45V/D7s+6NQTiPrLGyTAru5GAx/+jMMNX2&#10;xge6Hn0uAoRdigoK7+tUSpcVZND1bU0cvD/bGPRBNrnUDd4C3FTyK4oSabDksFBgTcuCsvPxYhSc&#10;hquat9LwPl4PJsPTefO/jI1S3c/2ewrCU+vf4Vd7pxWMxkkCzzfhCcj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4CNL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24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9LSYscAAADdAAAADwAAAGRycy9kb3ducmV2LnhtbESPT2vCQBTE7wW/w/KE3nSjB5U0a2iE&#10;gin0UBWht0f2mT/Nvo3ZbYzfvlsQehxm5jdMko6mFQP1rrasYDGPQBAXVtdcKjgd32YbEM4ja2wt&#10;k4I7OUi3k6cEY21v/EnDwZciQNjFqKDyvouldEVFBt3cdsTBu9jeoA+yL6Xu8RbgppXLKFpJgzWH&#10;hQo72lVUfB9+jILs/n7+sD6/7i9fzTXPsmWOjVHqeTq+voDwNPr/8KO91wrWm9Ua/t6EJyC3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H0tJixwAAAN0AAAAPAAAAAAAA&#10;AAAAAAAAAKECAABkcnMvZG93bnJldi54bWxQSwUGAAAAAAQABAD5AAAAlQMAAAAA&#10;" strokecolor="#2f5496 [2408]" strokeweight="1.5pt"/>
            <v:shape id="AutoShape 37" o:spid="_x0000_s324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k1GEMQAAADdAAAADwAAAGRycy9kb3ducmV2LnhtbERPTWvCQBC9F/wPywi9NRtzsBKzihEK&#10;SaGHqgjehuyYRLOzMbvV+O+7h0KPj/edrUfTiTsNrrWsYBbFIIgrq1uuFRz2H28LEM4ja+wsk4In&#10;OVivJi8Zpto++JvuO1+LEMIuRQWN930qpasaMugi2xMH7mwHgz7AoZZ6wEcIN51M4nguDbYcGhrs&#10;adtQdd39GAX58/P4ZX15K86ny63M86TEi1HqdTpuliA8jf5f/OcutIL3xTzMDW/CE5Cr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2TUYQxAAAAN0AAAAPAAAAAAAAAAAA&#10;AAAAAKECAABkcnMvZG93bnJldi54bWxQSwUGAAAAAAQABAD5AAAAkgMAAAAA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 xml:space="preserve">L     L     L     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3A70A3" w:rsidRPr="009E083E" w:rsidRDefault="00BD3DCE" w:rsidP="003A70A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240" style="position:absolute;margin-left:-16.1pt;margin-top:9.4pt;width:521.25pt;height:36.85pt;z-index:-25067417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k/ANQRMEAADxDwAADgAAAAAAAAAAAAAAAAAuAgAAZHJzL2Uyb0RvYy54bWxQSwECLQAUAAYACAAA&#10;ACEAWCsPaOAAAAAKAQAADwAAAAAAAAAAAAAAAABtBgAAZHJzL2Rvd25yZXYueG1sUEsFBgAAAAAE&#10;AAQA8wAAAHoHAAAAAA==&#10;">
            <v:group id="Group 33" o:spid="_x0000_s324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81a5D8QAAADdAAAA&#10;DwAAAAAAAAAAAAAAAACqAgAAZHJzL2Rvd25yZXYueG1sUEsFBgAAAAAEAAQA+gAAAJsDAAAAAA==&#10;">
              <v:rect id="Rectangle 34" o:spid="_x0000_s324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p3LsUA&#10;AADdAAAADwAAAGRycy9kb3ducmV2LnhtbESPT2vCQBTE70K/w/IK3nSTCirRVfpHpdfaSOjtkX1m&#10;Q7NvQ3Y18du7hYLHYWZ+w6y3g23ElTpfO1aQThMQxKXTNVcK8u/9ZAnCB2SNjWNScCMP283TaI2Z&#10;dj1/0fUYKhEh7DNUYEJoMyl9aciin7qWOHpn11kMUXaV1B32EW4b+ZIkc2mx5rhgsKV3Q+Xv8WIV&#10;zKpiZ4r8w+c2LeaH0+301v/slRo/D68rEIGG8Aj/tz+1gsVykcLfm/gE5OY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yncuxQAAAN0AAAAPAAAAAAAAAAAAAAAAAJgCAABkcnMv&#10;ZG93bnJldi54bWxQSwUGAAAAAAQABAD1AAAAigMAAAAA&#10;" strokecolor="#2f5496 [2408]" strokeweight="1.5pt">
                <v:fill opacity="0"/>
              </v:rect>
              <v:rect id="Rectangle 35" o:spid="_x0000_s324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Id8cMA&#10;AADdAAAADwAAAGRycy9kb3ducmV2LnhtbESPS4vCQBCE7wv+h6EXvOkk4muzjiKKj6PPe5PpTYKZ&#10;npgZNf57RxD2WFTVV9Rk1phS3Kl2hWUFcTcCQZxaXXCm4HRcdcYgnEfWWFomBU9yMJu2viaYaPvg&#10;Pd0PPhMBwi5BBbn3VSKlS3My6Lq2Ig7en60N+iDrTOoaHwFuStmLoqE0WHBYyLGiRU7p5XAzCs6D&#10;ZcUbaXgXr/o/g/NlfV3ERqn2dzP/BeGp8f/hT3urFYzGox6834QnIK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WId8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24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TBCvMcAAADdAAAADwAAAGRycy9kb3ducmV2LnhtbESPQWvCQBSE7wX/w/KE3urGFKqkrsEI&#10;gil4qC2F3h7ZZxKbfRuz2yT++65Q8DjMzDfMKh1NI3rqXG1ZwXwWgSAurK65VPD5sXtagnAeWWNj&#10;mRRcyUG6njysMNF24Hfqj74UAcIuQQWV920ipSsqMuhmtiUO3sl2Bn2QXSl1h0OAm0bGUfQiDdYc&#10;FipsaVtR8XP8NQqy69vXwfr8sj99ny95lsU5no1Sj9Nx8wrC0+jv4f/2XitYLBfP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9MEK8xwAAAN0AAAAPAAAAAAAA&#10;AAAAAAAAAKECAABkcnMvZG93bnJldi54bWxQSwUGAAAAAAQABAD5AAAAlQMAAAAA&#10;" strokecolor="#2f5496 [2408]" strokeweight="1.5pt"/>
            <v:shape id="AutoShape 37" o:spid="_x0000_s324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tnayMcAAADdAAAADwAAAGRycy9kb3ducmV2LnhtbESPQWvCQBSE7wX/w/KE3urGUKqkrsEI&#10;gil4qC2F3h7ZZxKbfRuz2yT++65Q8DjMzDfMKh1NI3rqXG1ZwXwWgSAurK65VPD5sXtagnAeWWNj&#10;mRRcyUG6njysMNF24Hfqj74UAcIuQQWV920ipSsqMuhmtiUO3sl2Bn2QXSl1h0OAm0bGUfQiDdYc&#10;FipsaVtR8XP8NQqy69vXwfr8sj99ny95lsU5no1Sj9Nx8wrC0+jv4f/2XitYLBfP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y2drIxwAAAN0AAAAPAAAAAAAA&#10;AAAAAAAAAKECAABkcnMvZG93bnJldi54bWxQSwUGAAAAAAQABAD5AAAAlQMAAAAA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 xml:space="preserve">L     L                    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3A70A3" w:rsidRPr="009E083E" w:rsidRDefault="00BD3DCE" w:rsidP="003A70A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234" style="position:absolute;margin-left:-16.1pt;margin-top:9.4pt;width:521.25pt;height:36.85pt;z-index:-25067315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Lzxu1xYEAADxDwAADgAAAAAAAAAAAAAAAAAuAgAAZHJzL2Uyb0RvYy54bWxQSwECLQAUAAYA&#10;CAAAACEAWCsPaOAAAAAKAQAADwAAAAAAAAAAAAAAAABwBgAAZHJzL2Rvd25yZXYueG1sUEsFBgAA&#10;AAAEAAQA8wAAAH0HAAAAAA==&#10;">
            <v:group id="Group 33" o:spid="_x0000_s323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PzhODFAAAA3QAA&#10;AA8AAAAAAAAAAAAAAAAAqgIAAGRycy9kb3ducmV2LnhtbFBLBQYAAAAABAAEAPoAAACcAwAAAAA=&#10;">
              <v:rect id="Rectangle 34" o:spid="_x0000_s323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9KwcUA&#10;AADdAAAADwAAAGRycy9kb3ducmV2LnhtbESPQWvCQBSE74X+h+UVeqsbWzASXaValV6rkeDtkX1m&#10;Q7NvQ3Y18d+7hYLHYWa+YebLwTbiSp2vHSsYjxIQxKXTNVcK8sP2bQrCB2SNjWNScCMPy8Xz0xwz&#10;7Xr+oes+VCJC2GeowITQZlL60pBFP3ItcfTOrrMYouwqqTvsI9w28j1JJtJizXHBYEtrQ+Xv/mIV&#10;fFTFxhT5l8/tuJjsjrfjqj9tlXp9GT5nIAIN4RH+b39rBek0TeHvTXwCcn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b0rBxQAAAN0AAAAPAAAAAAAAAAAAAAAAAJgCAABkcnMv&#10;ZG93bnJldi54bWxQSwUGAAAAAAQABAD1AAAAigMAAAAA&#10;" strokecolor="#2f5496 [2408]" strokeweight="1.5pt">
                <v:fill opacity="0"/>
              </v:rect>
              <v:rect id="Rectangle 35" o:spid="_x0000_s323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oqG8AA&#10;AADdAAAADwAAAGRycy9kb3ducmV2LnhtbERPPW/CMBDdkfgP1iGxFScICoQYhEC0jC2Q/RQfSUR8&#10;DrGB9N/XAxLj0/tO152pxYNaV1lWEI8iEMS51RUXCs6n/ccchPPIGmvLpOCPHKxX/V6KibZP/qXH&#10;0RcihLBLUEHpfZNI6fKSDLqRbYgDd7GtQR9gW0jd4jOEm1qOo+hTGqw4NJTY0Lak/Hq8GwXZdNfw&#10;tzT8E+8ni2l2/bptY6PUcNBtliA8df4tfrkPWsFsPgtzw5vwBOTq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IoqG8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323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Nh1VscAAADdAAAADwAAAGRycy9kb3ducmV2LnhtbESPQWvCQBSE7wX/w/KE3upGD41NXaUR&#10;CqbgoakIvT2yzyQ2+zZmtyb5912h4HGYmW+Y1WYwjbhS52rLCuazCARxYXXNpYLD1/vTEoTzyBob&#10;y6RgJAeb9eRhhYm2PX/SNfelCBB2CSqovG8TKV1RkUE3sy1x8E62M+iD7EqpO+wD3DRyEUXP0mDN&#10;YaHClrYVFT/5r1GQjh/HvfXZZXf6Pl+yNF1keDZKPU6Ht1cQngZ/D/+3d1pBvIxf4PYmPAG5/g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c2HVWxwAAAN0AAAAPAAAAAAAA&#10;AAAAAAAAAKECAABkcnMvZG93bnJldi54bWxQSwUGAAAAAAQABAD5AAAAlQMAAAAA&#10;" strokecolor="#2f5496 [2408]" strokeweight="1.5pt"/>
            <v:shape id="AutoShape 37" o:spid="_x0000_s323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Des7MIAAADdAAAADwAAAGRycy9kb3ducmV2LnhtbERPTYvCMBC9L/gfwgje1lQPWqpRrCBY&#10;wcO6i+BtaMa22kxqE7X++81B8Ph43/NlZ2rxoNZVlhWMhhEI4tzqigsFf7+b7xiE88gaa8uk4EUO&#10;love1xwTbZ/8Q4+DL0QIYZeggtL7JpHS5SUZdEPbEAfubFuDPsC2kLrFZwg3tRxH0UQarDg0lNjQ&#10;uqT8ergbBelrd9xbn92259PllqXpOMOLUWrQ71YzEJ46/xG/3VutYBrHYX94E56AXPw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Des7MIAAADdAAAADwAAAAAAAAAAAAAA&#10;AAChAgAAZHJzL2Rvd25yZXYueG1sUEsFBgAAAAAEAAQA+QAAAJADAAAAAA==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 xml:space="preserve">L     L     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3A70A3" w:rsidRPr="009E083E" w:rsidRDefault="00BD3DCE" w:rsidP="003A70A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228" style="position:absolute;margin-left:-16.1pt;margin-top:9.4pt;width:521.25pt;height:36.85pt;z-index:-25067212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C&#10;+hByEgQAAPEPAAAOAAAAAAAAAAAAAAAAAC4CAABkcnMvZTJvRG9jLnhtbFBLAQItABQABgAIAAAA&#10;IQBYKw9o4AAAAAoBAAAPAAAAAAAAAAAAAAAAAGwGAABkcnMvZG93bnJldi54bWxQSwUGAAAAAAQA&#10;BADzAAAAeQcAAAAA&#10;">
            <v:group id="Group 33" o:spid="_x0000_s323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WR3yxMcAAADd&#10;AAAADwAAAAAAAAAAAAAAAACqAgAAZHJzL2Rvd25yZXYueG1sUEsFBgAAAAAEAAQA+gAAAJ4DAAAA&#10;AA==&#10;">
              <v:rect id="Rectangle 34" o:spid="_x0000_s323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E85cUA&#10;AADdAAAADwAAAGRycy9kb3ducmV2LnhtbESPQWvCQBSE7wX/w/KE3upGBQ3RVWytpVdtJPT2yD6z&#10;wezbkN2a+O+7hYLHYWa+YdbbwTbiRp2vHSuYThIQxKXTNVcK8q/DSwrCB2SNjWNScCcP283oaY2Z&#10;dj0f6XYKlYgQ9hkqMCG0mZS+NGTRT1xLHL2L6yyGKLtK6g77CLeNnCXJQlqsOS4YbOnNUHk9/VgF&#10;86p4N0W+97mdFouP8/382n8flHoeD7sViEBDeIT/259awTJN5/D3Jj4Buf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gTzlxQAAAN0AAAAPAAAAAAAAAAAAAAAAAJgCAABkcnMv&#10;ZG93bnJldi54bWxQSwUGAAAAAAQABAD1AAAAigMAAAAA&#10;" strokecolor="#2f5496 [2408]" strokeweight="1.5pt">
                <v:fill opacity="0"/>
              </v:rect>
              <v:rect id="Rectangle 35" o:spid="_x0000_s323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JQOcMA&#10;AADdAAAADwAAAGRycy9kb3ducmV2LnhtbESPS2/CMBCE70j9D9Yi9VacIB4hYFBFBeXI876KlyQi&#10;XofYQPj3uFIljqOZ+UYzW7SmEndqXGlZQdyLQBBnVpecKzgeVl8JCOeRNVaWScGTHCzmH50Zpto+&#10;eEf3vc9FgLBLUUHhfZ1K6bKCDLqerYmDd7aNQR9kk0vd4CPATSX7UTSSBksOCwXWtCwou+xvRsFp&#10;+FPzrzS8jVeDyfB0WV+XsVHqs9t+T0F4av07/N/eaAXjJBnA35vwBOT8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BJQO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23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EAPdMcAAADdAAAADwAAAGRycy9kb3ducmV2LnhtbESPT2vCQBTE70K/w/IKvZlNBWtI3UhT&#10;EEzBQ7UUentkn/nT7NuY3Wr89m5B8DjMzG+Y5Wo0nTjR4BrLCp6jGARxaXXDlYKv/XqagHAeWWNn&#10;mRRcyMEqe5gsMdX2zJ902vlKBAi7FBXU3veplK6syaCLbE8cvIMdDPogh0rqAc8Bbjo5i+MXabDh&#10;sFBjT+81lb+7P6Mgv3x8b60vjpvDT3ss8nxWYGuUenoc315BeBr9PXxrb7SCRZLM4f9NeAIy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oQA90xwAAAN0AAAAPAAAAAAAA&#10;AAAAAAAAAKECAABkcnMvZG93bnJldi54bWxQSwUGAAAAAAQABAD5AAAAlQMAAAAA&#10;" strokecolor="#2f5496 [2408]" strokeweight="1.5pt"/>
            <v:shape id="AutoShape 37" o:spid="_x0000_s322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JKRA8cAAADdAAAADwAAAGRycy9kb3ducmV2LnhtbESPT2vCQBTE70K/w/IK3uqmHmxIXUNT&#10;KBjBQ1UKvT2yz/xp9m3Mrkn89t1CweMwM79h1ulkWjFQ72rLCp4XEQjiwuqaSwWn48dTDMJ5ZI2t&#10;ZVJwIwfp5mG2xkTbkT9pOPhSBAi7BBVU3neJlK6oyKBb2I44eGfbG/RB9qXUPY4Bblq5jKKVNFhz&#10;WKiwo/eKip/D1SjIbruvvfX5ZXv+bi55li1zbIxS88fp7RWEp8nfw//trVbwEscr+HsTnoDc/A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YkpEDxwAAAN0AAAAPAAAAAAAA&#10;AAAAAAAAAKECAABkcnMvZG93bnJldi54bWxQSwUGAAAAAAQABAD5AAAAlQMAAAAA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 xml:space="preserve">L     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3A70A3" w:rsidRPr="009E083E" w:rsidRDefault="00BD3DCE" w:rsidP="003A70A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222" style="position:absolute;margin-left:-16.1pt;margin-top:9.4pt;width:521.25pt;height:36.85pt;z-index:-25067110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4jGFg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AlOIxhYEAADxDwAADgAAAAAAAAAAAAAAAAAuAgAAZHJzL2Uyb0RvYy54bWxQSwECLQAUAAYA&#10;CAAAACEAWCsPaOAAAAAKAQAADwAAAAAAAAAAAAAAAABwBgAAZHJzL2Rvd25yZXYueG1sUEsFBgAA&#10;AAAEAAQA8wAAAH0HAAAAAA==&#10;">
            <v:group id="Group 33" o:spid="_x0000_s322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49cUuwwAAAN0AAAAP&#10;AAAAAAAAAAAAAAAAAKoCAABkcnMvZG93bnJldi54bWxQSwUGAAAAAAQABAD6AAAAmgMAAAAA&#10;">
              <v:rect id="Rectangle 34" o:spid="_x0000_s322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WkLD8YA&#10;AADdAAAADwAAAGRycy9kb3ducmV2LnhtbESPQWvCQBSE70L/w/IK3nRjBZtGV2m1Sq+1kdDbI/vM&#10;hmbfhuzWxH/vFgoeh5n5hlltBtuIC3W+dqxgNk1AEJdO11wpyL/2kxSED8gaG8ek4EoeNuuH0Qoz&#10;7Xr+pMsxVCJC2GeowITQZlL60pBFP3UtcfTOrrMYouwqqTvsI9w28ilJFtJizXHBYEtbQ+XP8dcq&#10;mFfFuynync/trFgcTtfTW/+9V2r8OLwuQQQawj383/7QCp7T9AX+3sQnIN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WkLD8YAAADdAAAADwAAAAAAAAAAAAAAAACYAgAAZHJz&#10;L2Rvd25yZXYueG1sUEsFBgAAAAAEAAQA9QAAAIsDAAAAAA==&#10;" strokecolor="#2f5496 [2408]" strokeweight="1.5pt">
                <v:fill opacity="0"/>
              </v:rect>
              <v:rect id="Rectangle 35" o:spid="_x0000_s322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DA58EA&#10;AADdAAAADwAAAGRycy9kb3ducmV2LnhtbERPyW7CMBC9V+IfrEHiVpwgKBAwEQpK22PLch/FQxIR&#10;j0NsQvr39aFSj09v36aDaURPnastK4inEQjiwuqaSwXnU/66AuE8ssbGMin4IQfpbvSyxUTbJ39T&#10;f/SlCCHsElRQed8mUrqiIoNualviwF1tZ9AH2JVSd/gM4aaRsyh6kwZrDg0VtpRVVNyOD6Pgsji0&#10;/CENf8X5fL243N7vWWyUmoyH/QaEp8H/i//cn1rBcrUO+8Ob8ATk7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bwwOf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322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qKfqscAAADdAAAADwAAAGRycy9kb3ducmV2LnhtbESPT2vCQBTE74V+h+UVvNWNHqyNrsEU&#10;CkboobYUvD2yz/wx+zZm1yR++26h4HGYmd8w62Q0jeipc5VlBbNpBII4t7riQsH31/vzEoTzyBob&#10;y6TgRg6SzePDGmNtB/6k/uALESDsYlRQet/GUrq8JINualvi4J1sZ9AH2RVSdzgEuGnkPIoW0mDF&#10;YaHElt5Kys+Hq1GQ3vY/H9Znl93pWF+yNJ1nWBulJk/jdgXC0+jv4f/2Tit4Wb7O4O9NeAJy8w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Sop+qxwAAAN0AAAAPAAAAAAAA&#10;AAAAAAAAAKECAABkcnMvZG93bnJldi54bWxQSwUGAAAAAAQABAD5AAAAlQMAAAAA&#10;" strokecolor="#2f5496 [2408]" strokeweight="1.5pt"/>
            <v:shape id="AutoShape 37" o:spid="_x0000_s322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nAB3ccAAADdAAAADwAAAGRycy9kb3ducmV2LnhtbESPT2vCQBTE7wW/w/KE3uqmOVQb3Ugj&#10;CKbgobYI3h7ZZ/6YfRuzW43f3hUKPQ4z8xtmsRxMKy7Uu9qygtdJBIK4sLrmUsHP9/plBsJ5ZI2t&#10;ZVJwIwfLdPS0wETbK3/RZedLESDsElRQed8lUrqiIoNuYjvi4B1tb9AH2ZdS93gNcNPKOIrepMGa&#10;w0KFHa0qKk67X6Mgu33ut9bn583x0JzzLItzbIxSz+PhYw7C0+D/w3/tjVYwnb3H8HgTnoBM7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icAHdxwAAAN0AAAAPAAAAAAAA&#10;AAAAAAAAAKECAABkcnMvZG93bnJldi54bWxQSwUGAAAAAAQABAD5AAAAlQMAAAAA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 xml:space="preserve">L     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3A70A3" w:rsidRPr="009E083E" w:rsidRDefault="00BD3DCE" w:rsidP="003A70A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216" style="position:absolute;margin-left:-16.1pt;margin-top:9.4pt;width:521.25pt;height:36.85pt;z-index:-25067008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Fu+7xsXBAAA8Q8AAA4AAAAAAAAAAAAAAAAALgIAAGRycy9lMm9Eb2MueG1sUEsBAi0AFAAG&#10;AAgAAAAhAFgrD2jgAAAACgEAAA8AAAAAAAAAAAAAAAAAcQYAAGRycy9kb3ducmV2LnhtbFBLBQYA&#10;AAAABAAEAPMAAAB+BwAAAAA=&#10;">
            <v:group id="Group 33" o:spid="_x0000_s321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PGFZ9scAAADd&#10;AAAADwAAAAAAAAAAAAAAAACqAgAAZHJzL2Rvd25yZXYueG1sUEsFBgAAAAAEAAQA+gAAAJ4DAAAA&#10;AA==&#10;">
              <v:rect id="Rectangle 34" o:spid="_x0000_s322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f2X18YA&#10;AADdAAAADwAAAGRycy9kb3ducmV2LnhtbESPQWvCQBSE70L/w/IKvdWNlVqNrmJtLV61keDtkX1m&#10;g9m3Ibs18d93CwWPw8x8wyxWva3FlVpfOVYwGiYgiAunKy4VZN/b5ykIH5A11o5JwY08rJYPgwWm&#10;2nW8p+shlCJC2KeowITQpFL6wpBFP3QNcfTOrrUYomxLqVvsItzW8iVJJtJixXHBYEMbQ8Xl8GMV&#10;jMv80+TZh8/sKJ98HW/H9+60VerpsV/PQQTqwz38395pBW/T2Sv8vYlPQC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f2X18YAAADdAAAADwAAAAAAAAAAAAAAAACYAgAAZHJz&#10;L2Rvd25yZXYueG1sUEsFBgAAAAAEAAQA9QAAAIsDAAAAAA==&#10;" strokecolor="#2f5496 [2408]" strokeweight="1.5pt">
                <v:fill opacity="0"/>
              </v:rect>
              <v:rect id="Rectangle 35" o:spid="_x0000_s322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lX9CMMA&#10;AADdAAAADwAAAGRycy9kb3ducmV2LnhtbESPS4vCQBCE74L/YWjBm06y+IyOIoq6x10f9ybTJsFM&#10;TzYzavz3zoLgsaiqr6j5sjGluFPtCssK4n4Egji1uuBMwem47U1AOI+ssbRMCp7kYLlot+aYaPvg&#10;X7offCYChF2CCnLvq0RKl+Zk0PVtRRy8i60N+iDrTOoaHwFuSvkVRSNpsOCwkGNF65zS6+FmFJyH&#10;m4r30vBPvB1Mh+fr7m8dG6W6nWY1A+Gp8Z/wu/2tFYwn0xH8vwlPQC5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lX9C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21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geiRccAAADdAAAADwAAAGRycy9kb3ducmV2LnhtbESPQWvCQBSE7wX/w/KE3upGD41NXaUR&#10;CqbgoakIvT2yzyQ2+zZmtyb5912h4HGYmW+Y1WYwjbhS52rLCuazCARxYXXNpYLD1/vTEoTzyBob&#10;y6RgJAeb9eRhhYm2PX/SNfelCBB2CSqovG8TKV1RkUE3sy1x8E62M+iD7EqpO+wD3DRyEUXP0mDN&#10;YaHClrYVFT/5r1GQjh/HvfXZZXf6Pl+yNF1keDZKPU6Ht1cQngZ/D/+3d1pBvHyJ4fYmPAG5/g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yB6JFxwAAAN0AAAAPAAAAAAAA&#10;AAAAAAAAAKECAABkcnMvZG93bnJldi54bWxQSwUGAAAAAAQABAD5AAAAlQMAAAAA&#10;" strokecolor="#2f5496 [2408]" strokeweight="1.5pt"/>
            <v:shape id="AutoShape 37" o:spid="_x0000_s321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5g2N8QAAADdAAAADwAAAGRycy9kb3ducmV2LnhtbERPTWvCQBC9F/wPywi91Y05tBpdQyMU&#10;TKEHtRS8Ddkxic3Oxuw2if++exA8Pt73Oh1NI3rqXG1ZwXwWgSAurK65VPB9/HhZgHAeWWNjmRTc&#10;yEG6mTytMdF24D31B1+KEMIuQQWV920ipSsqMuhmtiUO3Nl2Bn2AXSl1h0MIN42Mo+hVGqw5NFTY&#10;0rai4vfwZxRkt8+fL+vz6+58ulzzLItzvBilnqfj+wqEp9E/xHf3Tit4WyzD3PAmPAG5+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DmDY3xAAAAN0AAAAPAAAAAAAAAAAA&#10;AAAAAKECAABkcnMvZG93bnJldi54bWxQSwUGAAAAAAQABAD5AAAAkgMAAAAA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 xml:space="preserve">L     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3A70A3" w:rsidRPr="009E083E" w:rsidRDefault="00BD3DCE" w:rsidP="003A70A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210" style="position:absolute;margin-left:-16.1pt;margin-top:9.4pt;width:521.25pt;height:36.85pt;z-index:-25066905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Ab9PgVFQQAAPEPAAAOAAAAAAAAAAAAAAAAAC4CAABkcnMvZTJvRG9jLnhtbFBLAQItABQABgAI&#10;AAAAIQBYKw9o4AAAAAoBAAAPAAAAAAAAAAAAAAAAAG8GAABkcnMvZG93bnJldi54bWxQSwUGAAAA&#10;AAQABADzAAAAfAcAAAAA&#10;">
            <v:group id="Group 33" o:spid="_x0000_s321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3bHF78QAAADdAAAA&#10;DwAAAAAAAAAAAAAAAACqAgAAZHJzL2Rvd25yZXYueG1sUEsFBgAAAAAEAAQA+gAAAJsDAAAAAA==&#10;">
              <v:rect id="Rectangle 34" o:spid="_x0000_s321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0LzsYA&#10;AADdAAAADwAAAGRycy9kb3ducmV2LnhtbESPT2vCQBTE74V+h+UVequbKFgbXcU/tfSqjQRvj+wz&#10;G8y+Ddmtid++Wyj0OMzMb5jFarCNuFHna8cK0lECgrh0uuZKQf61f5mB8AFZY+OYFNzJw2r5+LDA&#10;TLueD3Q7hkpECPsMFZgQ2kxKXxqy6EeuJY7exXUWQ5RdJXWHfYTbRo6TZCot1hwXDLa0NVRej99W&#10;waQq3k2R73xu02L6cbqfNv15r9Tz07Cegwg0hP/wX/tTK3h9S1L4fROfgFz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C0LzsYAAADdAAAADwAAAAAAAAAAAAAAAACYAgAAZHJz&#10;L2Rvd25yZXYueG1sUEsFBgAAAAAEAAQA9QAAAIsDAAAAAA==&#10;" strokecolor="#2f5496 [2408]" strokeweight="1.5pt">
                <v:fill opacity="0"/>
              </v:rect>
              <v:rect id="Rectangle 35" o:spid="_x0000_s321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4VhEcIA&#10;AADdAAAADwAAAGRycy9kb3ducmV2LnhtbESPT4vCMBTE7wt+h/AEb5pWdNVqFFHUPfr3/miebbF5&#10;qU3U7rffCMIeh5n5DTNbNKYUT6pdYVlB3ItAEKdWF5wpOJ823TEI55E1lpZJwS85WMxbXzNMtH3x&#10;gZ5Hn4kAYZeggtz7KpHSpTkZdD1bEQfvamuDPsg6k7rGV4CbUvaj6FsaLDgs5FjRKqf0dnwYBZfh&#10;uuKdNLyPN4PJ8HLb3lexUarTbpZTEJ4a/x/+tH+0gtEk6sP7TXgCcv4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hWER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321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9c+XMcAAADdAAAADwAAAGRycy9kb3ducmV2LnhtbESPQWvCQBSE70L/w/IKvZlNU6ht6hoa&#10;QTBCD9oieHtkn0ls9m3MbjX+e7cgeBxm5htmmg2mFSfqXWNZwXMUgyAurW64UvDzvRi/gXAeWWNr&#10;mRRcyEE2exhNMdX2zGs6bXwlAoRdigpq77tUSlfWZNBFtiMO3t72Bn2QfSV1j+cAN61M4vhVGmw4&#10;LNTY0bym8nfzZxTkl9X2y/riuNzvDsciz5MCD0app8fh8wOEp8Hfw7f2UiuYvMcv8P8mPAE5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T1z5cxwAAAN0AAAAPAAAAAAAA&#10;AAAAAAAAAKECAABkcnMvZG93bnJldi54bWxQSwUGAAAAAAQABAD5AAAAlQMAAAAA&#10;" strokecolor="#2f5496 [2408]" strokeweight="1.5pt"/>
            <v:shape id="AutoShape 37" o:spid="_x0000_s321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D6mKMcAAADdAAAADwAAAGRycy9kb3ducmV2LnhtbESPQWvCQBSE70L/w/IKvZlNQ6lt6hoa&#10;QTBCD9oieHtkn0ls9m3MbjX+e7cgeBxm5htmmg2mFSfqXWNZwXMUgyAurW64UvDzvRi/gXAeWWNr&#10;mRRcyEE2exhNMdX2zGs6bXwlAoRdigpq77tUSlfWZNBFtiMO3t72Bn2QfSV1j+cAN61M4vhVGmw4&#10;LNTY0bym8nfzZxTkl9X2y/riuNzvDsciz5MCD0app8fh8wOEp8Hfw7f2UiuYvMcv8P8mPAE5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cPqYoxwAAAN0AAAAPAAAAAAAA&#10;AAAAAAAAAKECAABkcnMvZG93bnJldi54bWxQSwUGAAAAAAQABAD5AAAAlQMAAAAA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 xml:space="preserve">L     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3A70A3" w:rsidRPr="009E083E" w:rsidRDefault="00BD3DCE" w:rsidP="003A70A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204" style="position:absolute;margin-left:-16.1pt;margin-top:9.4pt;width:521.25pt;height:36.85pt;z-index:-25066803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">
            <v:group id="Group 33" o:spid="_x0000_s320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9FPgAxgAAAN0A&#10;AAAPAAAAAAAAAAAAAAAAAKoCAABkcnMvZG93bnJldi54bWxQSwUGAAAAAAQABAD6AAAAnQMAAAAA&#10;">
              <v:rect id="Rectangle 34" o:spid="_x0000_s320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Ig2IcYA&#10;AADdAAAADwAAAGRycy9kb3ducmV2LnhtbESPW2vCQBSE34X+h+UU+lY3tuAlukovWnxVI8G3Q/aY&#10;Dc2eDdnVxH/fFQo+DjPzDbNY9bYWV2p95VjBaJiAIC6crrhUkB02r1MQPiBrrB2Tght5WC2fBgtM&#10;tet4R9d9KEWEsE9RgQmhSaX0hSGLfuga4uidXWsxRNmWUrfYRbit5VuSjKXFiuOCwYa+DBW/+4tV&#10;8F7ma5Nn3z6zo3z8c7wdP7vTRqmX5/5jDiJQHx7h//ZWK5jMkgnc38QnIJ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Ig2IcYAAADdAAAADwAAAAAAAAAAAAAAAACYAgAAZHJz&#10;L2Rvd25yZXYueG1sUEsFBgAAAAAEAAQA9QAAAIsDAAAAAA==&#10;" strokecolor="#2f5496 [2408]" strokeweight="1.5pt">
                <v:fill opacity="0"/>
              </v:rect>
              <v:rect id="Rectangle 35" o:spid="_x0000_s320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1W+8EA&#10;AADdAAAADwAAAGRycy9kb3ducmV2LnhtbERPPW/CMBDdkfgP1lXqBk5QoSVgEEqVwkgp7Kf4mkTE&#10;5xC7Sfrv8YDE+PS+19vB1KKj1lWWFcTTCARxbnXFhYLzTzb5AOE8ssbaMin4JwfbzXi0xkTbnr+p&#10;O/lChBB2CSoovW8SKV1ekkE3tQ1x4H5ta9AH2BZSt9iHcFPLWRQtpMGKQ0OJDaUl5dfTn1FwmX82&#10;vJeGj3H2tpxfrl+3NDZKvb4MuxUIT4N/ih/ug1bwvozC3PAmPAG5u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ZtVvv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320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j8JtsgAAADdAAAADwAAAGRycy9kb3ducmV2LnhtbESPzWrDMBCE74G+g9hCb4lcH/LjRDF1&#10;IRAHemhaCrkt1sZ2aq0cS7Wdt68KgR6HmfmG2aSjaURPnastK3ieRSCIC6trLhV8fuymSxDOI2ts&#10;LJOCGzlItw+TDSbaDvxO/dGXIkDYJaig8r5NpHRFRQbdzLbEwTvbzqAPsiul7nAIcNPIOIrm0mDN&#10;YaHCll4rKr6PP0ZBdjt8vVmfX/fn0+WaZ1mc48Uo9fQ4vqxBeBr9f/je3msFi1W0gr834QnI7S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sj8JtsgAAADdAAAADwAAAAAA&#10;AAAAAAAAAAChAgAAZHJzL2Rvd25yZXYueG1sUEsFBgAAAAAEAAQA+QAAAJYDAAAAAA==&#10;" strokecolor="#2f5496 [2408]" strokeweight="1.5pt"/>
            <v:shape id="AutoShape 37" o:spid="_x0000_s320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tw29sUAAADdAAAADwAAAGRycy9kb3ducmV2LnhtbERPTWvCQBC9C/0PyxR6M5t4qDa6hqZQ&#10;SAo9aEvB25Adk9jsbMxuY/z37qHg8fG+N9lkOjHS4FrLCpIoBkFcWd1yreD7632+AuE8ssbOMim4&#10;koNs+zDbYKrthXc07n0tQgi7FBU03veplK5qyKCLbE8cuKMdDPoAh1rqAS8h3HRyEcfP0mDLoaHB&#10;nt4aqn73f0ZBfv34+bS+PBfHw+lc5vmixJNR6ulxel2D8DT5u/jfXWgFy5ck7A9vwhOQ2x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tw29sUAAADdAAAADwAAAAAAAAAA&#10;AAAAAAChAgAAZHJzL2Rvd25yZXYueG1sUEsFBgAAAAAEAAQA+QAAAJMDAAAAAA==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 xml:space="preserve">L     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3A70A3" w:rsidRPr="009E083E" w:rsidRDefault="00BD3DCE" w:rsidP="003A70A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198" style="position:absolute;margin-left:-16.1pt;margin-top:9.4pt;width:521.25pt;height:36.85pt;z-index:-25066700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4&#10;WDFpEgQAAPEPAAAOAAAAAAAAAAAAAAAAAC4CAABkcnMvZTJvRG9jLnhtbFBLAQItABQABgAIAAAA&#10;IQBYKw9o4AAAAAoBAAAPAAAAAAAAAAAAAAAAAGwGAABkcnMvZG93bnJldi54bWxQSwUGAAAAAAQA&#10;BADzAAAAeQcAAAAA&#10;">
            <v:group id="Group 33" o:spid="_x0000_s320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/Zo3sYAAADd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5ezyG&#10;55vwBOT6D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H9mjexgAAAN0A&#10;AAAPAAAAAAAAAAAAAAAAAKoCAABkcnMvZG93bnJldi54bWxQSwUGAAAAAAQABAD6AAAAnQMAAAAA&#10;">
              <v:rect id="Rectangle 34" o:spid="_x0000_s320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qm/8UA&#10;AADdAAAADwAAAGRycy9kb3ducmV2LnhtbESPT2vCQBTE74V+h+UVvNVNKqiNrtJ/ilc1Enp7ZJ/Z&#10;0OzbkF1N/PZdodDjMDO/YZbrwTbiSp2vHStIxwkI4tLpmisF+XHzPAfhA7LGxjEpuJGH9erxYYmZ&#10;dj3v6XoIlYgQ9hkqMCG0mZS+NGTRj11LHL2z6yyGKLtK6g77CLeNfEmSqbRYc1ww2NKHofLncLEK&#10;JlXxZYr80+c2Labb0+303n9vlBo9DW8LEIGG8B/+a++0gtlrOoH7m/gE5O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aqb/xQAAAN0AAAAPAAAAAAAAAAAAAAAAAJgCAABkcnMv&#10;ZG93bnJldi54bWxQSwUGAAAAAAQABAD1AAAAigMAAAAA&#10;" strokecolor="#2f5496 [2408]" strokeweight="1.5pt">
                <v:fill opacity="0"/>
              </v:rect>
              <v:rect id="Rectangle 35" o:spid="_x0000_s320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nKI8MA&#10;AADdAAAADwAAAGRycy9kb3ducmV2LnhtbESPQYvCMBSE74L/ITzB25pWdNVqFFFc96hV74/m2Rab&#10;l9pktfvvN8KCx2FmvmEWq9ZU4kGNKy0riAcRCOLM6pJzBefT7mMKwnlkjZVlUvBLDlbLbmeBibZP&#10;PtIj9bkIEHYJKii8rxMpXVaQQTewNXHwrrYx6INscqkbfAa4qeQwij6lwZLDQoE1bQrKbumPUXAZ&#10;b2veS8OHeDeajS+3r/smNkr1e+16DsJT69/h//a3VjCZxSN4vQlPQC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vnKI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20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quVbscAAADdAAAADwAAAGRycy9kb3ducmV2LnhtbESPT2vCQBTE70K/w/IKvZmNQm1N3Ugj&#10;CKbgQVuE3h7ZZ/40+zZmV43fvisUehxm5jfMYjmYVlyod7VlBZMoBkFcWF1zqeDrcz1+BeE8ssbW&#10;Mim4kYNl+jBaYKLtlXd02ftSBAi7BBVU3neJlK6oyKCLbEccvKPtDfog+1LqHq8Bblo5jeOZNFhz&#10;WKiwo1VFxc/+bBRkt4/D1vr8tDl+N6c8y6Y5Nkapp8fh/Q2Ep8H/h//aG63gZT55hvub8ARk+g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2q5VuxwAAAN0AAAAPAAAAAAAA&#10;AAAAAAAAAKECAABkcnMvZG93bnJldi54bWxQSwUGAAAAAAQABAD5AAAAlQMAAAAA&#10;" strokecolor="#2f5496 [2408]" strokeweight="1.5pt"/>
            <v:shape id="AutoShape 37" o:spid="_x0000_s319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nkLGccAAADdAAAADwAAAGRycy9kb3ducmV2LnhtbESPQWvCQBSE7wX/w/KE3pqNHmxNs0oj&#10;CKbQQ1WE3h7ZZxKbfRuzW5P8+26h4HGYmW+YdD2YRtyoc7VlBbMoBkFcWF1zqeB42D69gHAeWWNj&#10;mRSM5GC9mjykmGjb8yfd9r4UAcIuQQWV920ipSsqMugi2xIH72w7gz7IrpS6wz7ATSPncbyQBmsO&#10;CxW2tKmo+N7/GAXZ+H76sD6/7s5fl2ueZfMcL0apx+nw9grC0+Dv4f/2Tit4Xs4W8PcmPAG5+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GeQsZxwAAAN0AAAAPAAAAAAAA&#10;AAAAAAAAAKECAABkcnMvZG93bnJldi54bWxQSwUGAAAAAAQABAD5AAAAlQMAAAAA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 xml:space="preserve">L     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3A70A3" w:rsidRDefault="00BD3DCE" w:rsidP="003A70A3">
      <w:pPr>
        <w:spacing w:line="240" w:lineRule="auto"/>
        <w:rPr>
          <w:rFonts w:ascii="ALFABET98" w:hAnsi="ALFABET98"/>
          <w:sz w:val="36"/>
          <w:szCs w:val="36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3192" style="position:absolute;margin-left:-16.1pt;margin-top:9.4pt;width:521.25pt;height:36.85pt;z-index:-25066598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yr7Fg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Yo8q+xYEAADxDwAADgAAAAAAAAAAAAAAAAAuAgAAZHJzL2Uyb0RvYy54bWxQSwECLQAUAAYA&#10;CAAAACEAWCsPaOAAAAAKAQAADwAAAAAAAAAAAAAAAABwBgAAZHJzL2Rvd25yZXYueG1sUEsFBgAA&#10;AAAEAAQA8wAAAH0HAAAAAA==&#10;">
            <v:group id="Group 33" o:spid="_x0000_s319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h5fNMQAAADdAAAA&#10;DwAAAAAAAAAAAAAAAACqAgAAZHJzL2Rvd25yZXYueG1sUEsFBgAAAAAEAAQA+gAAAJsDAAAAAA==&#10;">
              <v:rect id="Rectangle 34" o:spid="_x0000_s319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4KRFcYA&#10;AADdAAAADwAAAGRycy9kb3ducmV2LnhtbESPT2vCQBTE74V+h+UVequbVNCaukpb/+BVGwm9PbLP&#10;bDD7NmS3Jn57Vyj0OMzMb5j5crCNuFDna8cK0lECgrh0uuZKQf69eXkD4QOyxsYxKbiSh+Xi8WGO&#10;mXY97+lyCJWIEPYZKjAhtJmUvjRk0Y9cSxy9k+sshii7SuoO+wi3jXxNkom0WHNcMNjSl6HyfPi1&#10;CsZVsTZFvvK5TYvJ9ng9fvY/G6Wen4aPdxCBhvAf/mvvtILpLJ3B/U18AnJx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4KRFcYAAADdAAAADwAAAAAAAAAAAAAAAACYAgAAZHJz&#10;L2Rvd25yZXYueG1sUEsFBgAAAAAEAAQA9QAAAIsDAAAAAA==&#10;" strokecolor="#2f5496 [2408]" strokeweight="1.5pt">
                <v:fill opacity="0"/>
              </v:rect>
              <v:rect id="Rectangle 35" o:spid="_x0000_s319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64GncAA&#10;AADdAAAADwAAAGRycy9kb3ducmV2LnhtbERPPW/CMBDdkfgP1iF1AycIaAkxCIEojEDLfoqPJEp8&#10;DrEL6b/HAxLj0/tOV52pxZ1aV1pWEI8iEMSZ1SXnCn5/dsMvEM4ja6wtk4J/crBa9nspJto++ET3&#10;s89FCGGXoILC+yaR0mUFGXQj2xAH7mpbgz7ANpe6xUcIN7UcR9FMGiw5NBTY0KagrDr/GQWX6bbh&#10;vTR8jHeT+fRSfd82sVHqY9CtFyA8df4tfrkPWsHnfBz2hzfhCcjl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64Gnc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319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/xZ0McAAADdAAAADwAAAGRycy9kb3ducmV2LnhtbESPT2vCQBTE7wW/w/KE3pqNOdiauhEj&#10;CKbQg1YKvT2yz/xp9m3MbjV++65Q6HGYmd8wy9VoOnGhwTWWFcyiGARxaXXDlYLjx/bpBYTzyBo7&#10;y6TgRg5W2eRhiam2V97T5eArESDsUlRQe9+nUrqyJoMusj1x8E52MOiDHCqpB7wGuOlkEsdzabDh&#10;sFBjT5uayu/Dj1GQ394+360vzrvTV3su8jwpsDVKPU7H9SsIT6P/D/+1d1rB8yKZwf1NeAIy+w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H/FnQxwAAAN0AAAAPAAAAAAAA&#10;AAAAAAAAAKECAABkcnMvZG93bnJldi54bWxQSwUGAAAAAAQABAD5AAAAlQMAAAAA&#10;" strokecolor="#2f5496 [2408]" strokeweight="1.5pt"/>
            <v:shape id="AutoShape 37" o:spid="_x0000_s319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y7Hp8YAAADdAAAADwAAAGRycy9kb3ducmV2LnhtbESPQWvCQBSE70L/w/IKvZlNc1AbXcUU&#10;BCN4qC0Fb4/sM4lm38bsVuO/dwuCx2FmvmFmi9404kKdqy0reI9iEMSF1TWXCn6+V8MJCOeRNTaW&#10;ScGNHCzmL4MZptpe+YsuO1+KAGGXooLK+zaV0hUVGXSRbYmDd7CdQR9kV0rd4TXATSOTOB5JgzWH&#10;hQpb+qyoOO3+jILstvndWp+f14f98ZxnWZLj0Sj19tovpyA89f4ZfrTXWsH4I0ng/014AnJ+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cux6fGAAAA3QAAAA8AAAAAAAAA&#10;AAAAAAAAoQIAAGRycy9kb3ducmV2LnhtbFBLBQYAAAAABAAEAPkAAACUAwAAAAA=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 xml:space="preserve">L     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                                                                              </w:t>
      </w:r>
      <w:r w:rsidR="003A70A3" w:rsidRPr="009E083E">
        <w:rPr>
          <w:rFonts w:ascii="ALFABET98" w:hAnsi="ALFABET98"/>
          <w:sz w:val="36"/>
          <w:szCs w:val="36"/>
        </w:rPr>
        <w:t xml:space="preserve">   </w:t>
      </w:r>
      <w:r w:rsidR="003A70A3">
        <w:rPr>
          <w:rFonts w:ascii="ALFABET98" w:hAnsi="ALFABET98"/>
          <w:sz w:val="36"/>
          <w:szCs w:val="36"/>
        </w:rPr>
        <w:t xml:space="preserve">                                                                         </w:t>
      </w:r>
    </w:p>
    <w:p w:rsidR="003A70A3" w:rsidRPr="003F51C4" w:rsidRDefault="003A70A3" w:rsidP="003A70A3">
      <w:pPr>
        <w:spacing w:line="240" w:lineRule="auto"/>
        <w:rPr>
          <w:rFonts w:ascii="ALFABET98" w:hAnsi="ALFABET98"/>
          <w:sz w:val="72"/>
          <w:szCs w:val="72"/>
        </w:rPr>
      </w:pPr>
      <w:r>
        <w:rPr>
          <w:rFonts w:ascii="ALFABET98" w:hAnsi="ALFABET98"/>
          <w:sz w:val="36"/>
          <w:szCs w:val="36"/>
        </w:rPr>
        <w:t xml:space="preserve">                               </w:t>
      </w:r>
      <w:r w:rsidRPr="009E083E">
        <w:rPr>
          <w:rFonts w:ascii="ALFABET98" w:hAnsi="ALFABET98"/>
          <w:sz w:val="36"/>
          <w:szCs w:val="36"/>
        </w:rPr>
        <w:t>30</w:t>
      </w:r>
    </w:p>
    <w:p w:rsidR="003A70A3" w:rsidRPr="009E083E" w:rsidRDefault="003A70A3" w:rsidP="003A70A3">
      <w:pPr>
        <w:spacing w:line="240" w:lineRule="auto"/>
        <w:rPr>
          <w:rFonts w:ascii="ALFABET98" w:hAnsi="ALFABET98"/>
          <w:sz w:val="72"/>
          <w:szCs w:val="72"/>
        </w:rPr>
      </w:pPr>
      <w:r w:rsidRPr="009E083E">
        <w:rPr>
          <w:rFonts w:ascii="ALFABET98" w:hAnsi="ALFABET98"/>
          <w:sz w:val="36"/>
          <w:szCs w:val="36"/>
        </w:rPr>
        <w:t>Sayın veli</w:t>
      </w:r>
      <w:r>
        <w:rPr>
          <w:rFonts w:ascii="ALFABET98" w:hAnsi="ALFABET98"/>
          <w:sz w:val="36"/>
          <w:szCs w:val="36"/>
        </w:rPr>
        <w:t>m, L harfini  üzerinden  çizelim</w:t>
      </w:r>
      <w:r w:rsidRPr="009E083E">
        <w:rPr>
          <w:rFonts w:ascii="ALFABET98" w:hAnsi="ALFABET98"/>
          <w:sz w:val="36"/>
          <w:szCs w:val="36"/>
        </w:rPr>
        <w:t>.</w:t>
      </w:r>
      <w:r w:rsidRPr="009E083E">
        <w:rPr>
          <w:rFonts w:ascii="ALFABET98" w:hAnsi="ALFABET98"/>
          <w:sz w:val="72"/>
          <w:szCs w:val="72"/>
        </w:rPr>
        <w:t xml:space="preserve">                                                        </w:t>
      </w:r>
    </w:p>
    <w:p w:rsidR="003A70A3" w:rsidRPr="009E083E" w:rsidRDefault="00BD3DCE" w:rsidP="003A70A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186" style="position:absolute;margin-left:-16.1pt;margin-top:9.4pt;width:521.25pt;height:36.85pt;z-index:-25066496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oCMm9RYEAADxDwAADgAAAAAAAAAAAAAAAAAuAgAAZHJzL2Uyb0RvYy54bWxQSwECLQAUAAYA&#10;CAAAACEAWCsPaOAAAAAKAQAADwAAAAAAAAAAAAAAAABwBgAAZHJzL2Rvd25yZXYueG1sUEsFBgAA&#10;AAAEAAQA8wAAAH0HAAAAAA==&#10;">
            <v:group id="Group 33" o:spid="_x0000_s318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6T+fjMcAAADd&#10;AAAADwAAAAAAAAAAAAAAAACqAgAAZHJzL2Rvd25yZXYueG1sUEsFBgAAAAAEAAQA+gAAAJ4DAAAA&#10;AA==&#10;">
              <v:rect id="Rectangle 34" o:spid="_x0000_s319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NRrcYA&#10;AADdAAAADwAAAGRycy9kb3ducmV2LnhtbESPQWvCQBSE7wX/w/IK3nSjRdumrqJtlV5rI6G3R/Y1&#10;G8y+DdnVxH/vCkKPw8x8wyxWva3FmVpfOVYwGScgiAunKy4VZD/b0QsIH5A11o5JwYU8rJaDhwWm&#10;2nX8Ted9KEWEsE9RgQmhSaX0hSGLfuwa4uj9udZiiLItpW6xi3Bby2mSzKXFiuOCwYbeDRXH/ckq&#10;eCrzT5NnHz6zk3y+O1wOm+53q9TwsV+/gQjUh//wvf2lFTy/TmdwexOfgFx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KNRrcYAAADdAAAADwAAAAAAAAAAAAAAAACYAgAAZHJz&#10;L2Rvd25yZXYueG1sUEsFBgAAAAAEAAQA9QAAAIsDAAAAAA==&#10;" strokecolor="#2f5496 [2408]" strokeweight="1.5pt">
                <v:fill opacity="0"/>
              </v:rect>
              <v:rect id="Rectangle 35" o:spid="_x0000_s319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s7csMA&#10;AADdAAAADwAAAGRycy9kb3ducmV2LnhtbESPS4vCQBCE74L/YWjBm04iPqOjiKK7x10f9ybTJsFM&#10;T8yMGv/9zoLgsaiqr6jFqjGleFDtCssK4n4Egji1uuBMwem4601BOI+ssbRMCl7kYLVstxaYaPvk&#10;X3ocfCYChF2CCnLvq0RKl+Zk0PVtRRy8i60N+iDrTOoanwFuSjmIorE0WHBYyLGiTU7p9XA3Cs6j&#10;bcVf0vBPvBvORufr/raJjVLdTrOeg/DU+E/43f7WCiazwRj+34QnI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ws7c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18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1lkP8YAAADdAAAADwAAAGRycy9kb3ducmV2LnhtbESPQWvCQBSE70L/w/IKvZmNOdQaXcUU&#10;CqbgoSqCt0f2mUSzb2N2q/Hfu4WCx2FmvmFmi9404kqdqy0rGEUxCOLC6ppLBbvt1/ADhPPIGhvL&#10;pOBODhbzl8EMU21v/EPXjS9FgLBLUUHlfZtK6YqKDLrItsTBO9rOoA+yK6Xu8BbgppFJHL9LgzWH&#10;hQpb+qyoOG9+jYLs/r1fW59fVsfD6ZJnWZLjySj19tovpyA89f4Z/m+vtILxJBnD35vwBOT8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dZZD/GAAAA3QAAAA8AAAAAAAAA&#10;AAAAAAAAoQIAAGRycy9kb3ducmV2LnhtbFBLBQYAAAAABAAEAPkAAACUAwAAAAA=&#10;" strokecolor="#2f5496 [2408]" strokeweight="1.5pt"/>
            <v:shape id="AutoShape 37" o:spid="_x0000_s318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sbwTcMAAADdAAAADwAAAGRycy9kb3ducmV2LnhtbERPTYvCMBC9C/sfwix409Qe1K1GsQsL&#10;VtiDugjehmZsq82kNlHrvzeHBY+P9z1fdqYWd2pdZVnBaBiBIM6trrhQ8Lf/GUxBOI+ssbZMCp7k&#10;YLn46M0x0fbBW7rvfCFCCLsEFZTeN4mULi/JoBvahjhwJ9sa9AG2hdQtPkK4qWUcRWNpsOLQUGJD&#10;3yXll93NKEifm8Ov9dl1fTqer1maxhmejVL9z241A+Gp82/xv3utFUy+4jA3vAlPQC5e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bG8E3DAAAA3QAAAA8AAAAAAAAAAAAA&#10;AAAAoQIAAGRycy9kb3ducmV2LnhtbFBLBQYAAAAABAAEAPkAAACRAwAAAAA=&#10;" strokecolor="#2f5496 [2408]" strokeweight="1.5pt"/>
          </v:group>
        </w:pict>
      </w:r>
      <w:r w:rsidR="003A70A3">
        <w:rPr>
          <w:rFonts w:ascii="ALFABET98" w:hAnsi="ALFABET98"/>
          <w:sz w:val="72"/>
          <w:szCs w:val="72"/>
        </w:rPr>
        <w:t xml:space="preserve">L     L     L     L     L     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</w:t>
      </w:r>
    </w:p>
    <w:p w:rsidR="003A70A3" w:rsidRDefault="00BD3DCE" w:rsidP="003A70A3">
      <w:pPr>
        <w:spacing w:line="240" w:lineRule="auto"/>
        <w:rPr>
          <w:rFonts w:ascii="ALFABET98" w:hAnsi="ALFABET98"/>
          <w:color w:val="808080" w:themeColor="background1" w:themeShade="80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180" style="position:absolute;margin-left:-16.1pt;margin-top:9.4pt;width:521.25pt;height:36.85pt;z-index:-25066393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s&#10;R4OcEgQAAPEPAAAOAAAAAAAAAAAAAAAAAC4CAABkcnMvZTJvRG9jLnhtbFBLAQItABQABgAIAAAA&#10;IQBYKw9o4AAAAAoBAAAPAAAAAAAAAAAAAAAAAGwGAABkcnMvZG93bnJldi54bWxQSwUGAAAAAAQA&#10;BADzAAAAeQcAAAAA&#10;">
            <v:group id="Group 33" o:spid="_x0000_s318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T3Q9SwwAAAN0AAAAP&#10;AAAAAAAAAAAAAAAAAKoCAABkcnMvZG93bnJldi54bWxQSwUGAAAAAAQABAD6AAAAmgMAAAAA&#10;">
              <v:rect id="Rectangle 34" o:spid="_x0000_s318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HBc8UA&#10;AADdAAAADwAAAGRycy9kb3ducmV2LnhtbESPT2vCQBTE74V+h+UVvNVNKqiNrtJ/ilc1Enp7ZJ/Z&#10;0OzbkF1N/PZdodDjMDO/YZbrwTbiSp2vHStIxwkI4tLpmisF+XHzPAfhA7LGxjEpuJGH9erxYYmZ&#10;dj3v6XoIlYgQ9hkqMCG0mZS+NGTRj11LHL2z6yyGKLtK6g77CLeNfEmSqbRYc1ww2NKHofLncLEK&#10;JlXxZYr80+c2Labb0+303n9vlBo9DW8LEIGG8B/+a++0gtnrJIX7m/gE5O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QcFzxQAAAN0AAAAPAAAAAAAAAAAAAAAAAJgCAABkcnMv&#10;ZG93bnJldi54bWxQSwUGAAAAAAQABAD1AAAAigMAAAAA&#10;" strokecolor="#2f5496 [2408]" strokeweight="1.5pt">
                <v:fill opacity="0"/>
              </v:rect>
              <v:rect id="Rectangle 35" o:spid="_x0000_s318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emrrMUA&#10;AADdAAAADwAAAGRycy9kb3ducmV2LnhtbESPwW7CMBBE70j8g7VIvRUnaaElYBAKou2x0HJfxUsS&#10;Ea9DbJL07+tKlTiOZuaNZrUZTC06al1lWUE8jUAQ51ZXXCj4/to/voJwHlljbZkU/JCDzXo8WmGq&#10;bc8H6o6+EAHCLkUFpfdNKqXLSzLoprYhDt7ZtgZ9kG0hdYt9gJtaJlE0lwYrDgslNpSVlF+ON6Pg&#10;NNs1/C4Nf8b758XsdHm7ZrFR6mEybJcgPA3+Hv5vf2gFL4unBP7ehCcg1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6aus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318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bv04cYAAADdAAAADwAAAGRycy9kb3ducmV2LnhtbESPQWvCQBSE7wX/w/KE3pqNCmpTVzFC&#10;wQg9aEuht0f2mUSzb2N21fjv3YLgcZiZb5jZojO1uFDrKssKBlEMgji3uuJCwc/359sUhPPIGmvL&#10;pOBGDhbz3ssME22vvKXLzhciQNglqKD0vkmkdHlJBl1kG+Lg7W1r0AfZFlK3eA1wU8thHI+lwYrD&#10;QokNrUrKj7uzUZDeNr9f1men9f7vcMrSdJjhwSj12u+WHyA8df4ZfrTXWsHkfTSC/zfhCcj5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279OHGAAAA3QAAAA8AAAAAAAAA&#10;AAAAAAAAoQIAAGRycy9kb3ducmV2LnhtbFBLBQYAAAAABAAEAPkAAACUAwAAAAA=&#10;" strokecolor="#2f5496 [2408]" strokeweight="1.5pt"/>
            <v:shape id="AutoShape 37" o:spid="_x0000_s318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lJslccAAADdAAAADwAAAGRycy9kb3ducmV2LnhtbESPQWvCQBSE7wX/w/KE3upGK1qjq5hC&#10;wQgetKXg7ZF9JtHs25hdNf57Vyj0OMzMN8xs0ZpKXKlxpWUF/V4EgjizuuRcwc/319sHCOeRNVaW&#10;ScGdHCzmnZcZxtreeEvXnc9FgLCLUUHhfR1L6bKCDLqerYmDd7CNQR9kk0vd4C3ATSUHUTSSBksO&#10;CwXW9FlQdtpdjILkvv7dWJ+eV4f98ZwmySDFo1HqtdsupyA8tf4//NdeaQXjyfsQnm/CE5DzB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SUmyVxwAAAN0AAAAPAAAAAAAA&#10;AAAAAAAAAKECAABkcnMvZG93bnJldi54bWxQSwUGAAAAAAQABAD5AAAAlQMAAAAA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 xml:space="preserve">L     L     L     L                </w:t>
      </w:r>
    </w:p>
    <w:p w:rsidR="003A70A3" w:rsidRPr="009E083E" w:rsidRDefault="00BD3DCE" w:rsidP="003A70A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174" style="position:absolute;margin-left:-16.1pt;margin-top:9.4pt;width:521.25pt;height:36.85pt;z-index:-25066291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">
            <v:group id="Group 33" o:spid="_x0000_s317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zeDK9xgAAAN0A&#10;AAAPAAAAAAAAAAAAAAAAAKoCAABkcnMvZG93bnJldi54bWxQSwUGAAAAAAQABAD6AAAAnQMAAAAA&#10;">
              <v:rect id="Rectangle 34" o:spid="_x0000_s317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T8nMUA&#10;AADdAAAADwAAAGRycy9kb3ducmV2LnhtbESPQWvCQBSE74L/YXlCb3WjgtrUVdRq6VUbCb09sq/Z&#10;0OzbkF1N/PfdQsHjMDPfMKtNb2txo9ZXjhVMxgkI4sLpiksF2efxeQnCB2SNtWNScCcPm/VwsMJU&#10;u45PdDuHUkQI+xQVmBCaVEpfGLLox64hjt63ay2GKNtS6ha7CLe1nCbJXFqsOC4YbGhvqPg5X62C&#10;WZkfTJ69+cxO8vn75X7ZdV9HpZ5G/fYVRKA+PML/7Q+tYPEyW8Dfm/gE5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5PycxQAAAN0AAAAPAAAAAAAAAAAAAAAAAJgCAABkcnMv&#10;ZG93bnJldi54bWxQSwUGAAAAAAQABAD1AAAAigMAAAAA&#10;" strokecolor="#2f5496 [2408]" strokeweight="1.5pt">
                <v:fill opacity="0"/>
              </v:rect>
              <v:rect id="Rectangle 35" o:spid="_x0000_s317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GcRsIA&#10;AADdAAAADwAAAGRycy9kb3ducmV2LnhtbERPTU/CQBC9k/gfNmPijW6LFqGyNKYG5QgI90l3bBu6&#10;s6W7lvrv3QMJx5f3vcpH04qBetdYVpBEMQji0uqGKwXH7810AcJ5ZI2tZVLwRw7y9cNkhZm2V97T&#10;cPCVCCHsMlRQe99lUrqyJoMush1x4H5sb9AH2FdS93gN4aaVszieS4MNh4YaOypqKs+HX6PglH50&#10;/CUN75LNyzI9nT8vRWKUenoc399AeBr9XXxzb7WC1+VzmBvehCcg1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4AZxG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317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FPDC8cAAADdAAAADwAAAGRycy9kb3ducmV2LnhtbESPW2vCQBSE3wv+h+UUfKubKrSauhFT&#10;KJiCD14QfDtkTy42ezZmtxr/fVco+DjMzDfMfNGbRlyoc7VlBa+jCARxbnXNpYL97utlCsJ5ZI2N&#10;ZVJwIweLZPA0x1jbK2/osvWlCBB2MSqovG9jKV1ekUE3si1x8ArbGfRBdqXUHV4D3DRyHEVv0mDN&#10;YaHClj4ryn+2v0ZBevs+rK3PzqvieDpnaTrO8GSUGj73yw8Qnnr/CP+3V1rB+2wyg/ub8ARk8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8U8MLxwAAAN0AAAAPAAAAAAAA&#10;AAAAAAAAAKECAABkcnMvZG93bnJldi54bWxQSwUGAAAAAAQABAD5AAAAlQMAAAAA&#10;" strokecolor="#2f5496 [2408]" strokeweight="1.5pt"/>
            <v:shape id="AutoShape 37" o:spid="_x0000_s317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W8Z68QAAADdAAAADwAAAGRycy9kb3ducmV2LnhtbERPy2rCQBTdC/2H4Ra600ml9JE6kUYQ&#10;jNCFtgjuLplrHs3ciZlpEv/eWQguD+e9WI6mET11rrKs4HkWgSDOra64UPD7s56+g3AeWWNjmRRc&#10;yMEyeZgsMNZ24B31e1+IEMIuRgWl920spctLMuhmtiUO3Ml2Bn2AXSF1h0MIN42cR9GrNFhxaCix&#10;pVVJ+d/+3yhIL9vDt/XZeXM61ucsTecZ1kapp8fx6xOEp9HfxTf3Rit4+3gJ+8Ob8ARkc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1bxnrxAAAAN0AAAAPAAAAAAAAAAAA&#10;AAAAAKECAABkcnMvZG93bnJldi54bWxQSwUGAAAAAAQABAD5AAAAkgMAAAAA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 xml:space="preserve">L     L     L     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3A70A3" w:rsidRPr="009E083E" w:rsidRDefault="00BD3DCE" w:rsidP="003A70A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168" style="position:absolute;margin-left:-16.1pt;margin-top:9.4pt;width:521.25pt;height:36.85pt;z-index:-25066188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7&#10;vNzOEgQAAPEPAAAOAAAAAAAAAAAAAAAAAC4CAABkcnMvZTJvRG9jLnhtbFBLAQItABQABgAIAAAA&#10;IQBYKw9o4AAAAAoBAAAPAAAAAAAAAAAAAAAAAGwGAABkcnMvZG93bnJldi54bWxQSwUGAAAAAAQA&#10;BADzAAAAeQcAAAAA&#10;">
            <v:group id="Group 33" o:spid="_x0000_s317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1EVHw8cAAADd&#10;AAAADwAAAAAAAAAAAAAAAACqAgAAZHJzL2Rvd25yZXYueG1sUEsFBgAAAAAEAAQA+gAAAJ4DAAAA&#10;AA==&#10;">
              <v:rect id="Rectangle 34" o:spid="_x0000_s317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mJ4scA&#10;AADdAAAADwAAAGRycy9kb3ducmV2LnhtbESPS2vDMBCE74X8B7GF3hI5D9LWjRLS5kGvTR1Mb4u1&#10;tUyslbHU2Pn3USDQ4zAz3zCLVW9rcabWV44VjEcJCOLC6YpLBdn3bvgCwgdkjbVjUnAhD6vl4GGB&#10;qXYdf9H5EEoRIexTVGBCaFIpfWHIoh+5hjh6v661GKJsS6lb7CLc1nKSJHNpseK4YLChD0PF6fBn&#10;FUzLfGvybOMzO87n++Pl+N797JR6euzXbyAC9eE/fG9/agXPr7Mp3N7EJyC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3ZieLHAAAA3QAAAA8AAAAAAAAAAAAAAAAAmAIAAGRy&#10;cy9kb3ducmV2LnhtbFBLBQYAAAAABAAEAPUAAACMAwAAAAA=&#10;" strokecolor="#2f5496 [2408]" strokeweight="1.5pt">
                <v:fill opacity="0"/>
              </v:rect>
              <v:rect id="Rectangle 35" o:spid="_x0000_s317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rlPsMA&#10;AADdAAAADwAAAGRycy9kb3ducmV2LnhtbESPT4vCMBTE7wt+h/AEb2taqatWo4ii7tG/90fzbIvN&#10;S22idr/9RljY4zAzv2Fmi9ZU4kmNKy0riPsRCOLM6pJzBefT5nMMwnlkjZVlUvBDDhbzzscMU21f&#10;fKDn0eciQNilqKDwvk6ldFlBBl3f1sTBu9rGoA+yyaVu8BXgppKDKPqSBksOCwXWtCooux0fRsFl&#10;uK55Jw3v400yGV5u2/sqNkr1uu1yCsJT6//Df+1vrWA0SRJ4vwlPQM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UrlP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17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Ri6c8cAAADdAAAADwAAAGRycy9kb3ducmV2LnhtbESPQWvCQBSE7wX/w/KE3upGqVqjq5hC&#10;wQgetKXg7ZF9JtHs25hdNf57Vyj0OMzMN8xs0ZpKXKlxpWUF/V4EgjizuuRcwc/319sHCOeRNVaW&#10;ScGdHCzmnZcZxtreeEvXnc9FgLCLUUHhfR1L6bKCDLqerYmDd7CNQR9kk0vd4C3ATSUHUTSSBksO&#10;CwXW9FlQdtpdjILkvv7dWJ+eV4f98ZwmySDFo1HqtdsupyA8tf4//NdeaQXjyfsQnm/CE5DzB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lGLpzxwAAAN0AAAAPAAAAAAAA&#10;AAAAAAAAAKECAABkcnMvZG93bnJldi54bWxQSwUGAAAAAAQABAD5AAAAlQMAAAAA&#10;" strokecolor="#2f5496 [2408]" strokeweight="1.5pt"/>
            <v:shape id="AutoShape 37" o:spid="_x0000_s316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cokBMYAAADdAAAADwAAAGRycy9kb3ducmV2LnhtbESPQWvCQBSE70L/w/IK3nRTEW2jqzQF&#10;IRE8aEvB2yP7TGKzb2N21fjvXUHocZiZb5j5sjO1uFDrKssK3oYRCOLc6ooLBT/fq8E7COeRNdaW&#10;ScGNHCwXL705xtpeeUuXnS9EgLCLUUHpfRNL6fKSDLqhbYiDd7CtQR9kW0jd4jXATS1HUTSRBisO&#10;CyU29FVS/rc7GwXJbf27sT47pYf98ZQlySjDo1Gq/9p9zkB46vx/+NlOtYLpx3gCjzfhCcjF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XKJATGAAAA3QAAAA8AAAAAAAAA&#10;AAAAAAAAoQIAAGRycy9kb3ducmV2LnhtbFBLBQYAAAAABAAEAPkAAACUAwAAAAA=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 xml:space="preserve">L     L                    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3A70A3" w:rsidRPr="009E083E" w:rsidRDefault="00BD3DCE" w:rsidP="003A70A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162" style="position:absolute;margin-left:-16.1pt;margin-top:9.4pt;width:521.25pt;height:36.85pt;z-index:-25066086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FUR6Fg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+xVEehYEAADxDwAADgAAAAAAAAAAAAAAAAAuAgAAZHJzL2Uyb0RvYy54bWxQSwECLQAUAAYA&#10;CAAAACEAWCsPaOAAAAAKAQAADwAAAAAAAAAAAAAAAABwBgAAZHJzL2Rvd25yZXYueG1sUEsFBgAA&#10;AAAEAAQA8wAAAH0HAAAAAA==&#10;">
            <v:group id="Group 33" o:spid="_x0000_s316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a1wKcQAAADdAAAA&#10;DwAAAAAAAAAAAAAAAACqAgAAZHJzL2Rvd25yZXYueG1sUEsFBgAAAAAEAAQA+gAAAJsDAAAAAA==&#10;">
              <v:rect id="Rectangle 34" o:spid="_x0000_s316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G+CMYA&#10;AADdAAAADwAAAGRycy9kb3ducmV2LnhtbESPQWvCQBSE70L/w/IKvdWNtViNrmJtLV61keDtkX1m&#10;g9m3Ibs18d93CwWPw8x8wyxWva3FlVpfOVYwGiYgiAunKy4VZN/b5ykIH5A11o5JwY08rJYPgwWm&#10;2nW8p+shlCJC2KeowITQpFL6wpBFP3QNcfTOrrUYomxLqVvsItzW8iVJJtJixXHBYEMbQ8Xl8GMV&#10;jMv80+TZh8/sKJ98HW/H9+60VerpsV/PQQTqwz38395pBW+z1xn8vYlPQC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DG+CMYAAADdAAAADwAAAAAAAAAAAAAAAACYAgAAZHJz&#10;L2Rvd25yZXYueG1sUEsFBgAAAAAEAAQA9QAAAIsDAAAAAA==&#10;" strokecolor="#2f5496 [2408]" strokeweight="1.5pt">
                <v:fill opacity="0"/>
              </v:rect>
              <v:rect id="Rectangle 35" o:spid="_x0000_s316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6h14MAA&#10;AADdAAAADwAAAGRycy9kb3ducmV2LnhtbERPy4rCMBTdC/5DuMLsNK1YH9UoojjO0uf+0lzbYnNT&#10;m4x2/t4sBlweznuxak0lntS40rKCeBCBIM6sLjlXcDnv+lMQziNrrCyTgj9ysFp2OwtMtX3xkZ4n&#10;n4sQwi5FBYX3dSqlywoy6Aa2Jg7czTYGfYBNLnWDrxBuKjmMorE0WHJoKLCmTUHZ/fRrFFyTbc17&#10;afgQ70az5Hr/fmxio9RXr13PQXhq/Uf87/7RCiazJOwPb8ITkMs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6h14M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316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/oqrccAAADdAAAADwAAAGRycy9kb3ducmV2LnhtbESPT2vCQBTE70K/w/IKvZmNQm1N3Ugj&#10;CKbgQVuE3h7ZZ/40+zZmV43fvisUehxm5jfMYjmYVlyod7VlBZMoBkFcWF1zqeDrcz1+BeE8ssbW&#10;Mim4kYNl+jBaYKLtlXd02ftSBAi7BBVU3neJlK6oyKCLbEccvKPtDfog+1LqHq8Bblo5jeOZNFhz&#10;WKiwo1VFxc/+bBRkt4/D1vr8tDl+N6c8y6Y5Nkapp8fh/Q2Ep8H/h//aG63gZf48gfub8ARk+g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f+iqtxwAAAN0AAAAPAAAAAAAA&#10;AAAAAAAAAKECAABkcnMvZG93bnJldi54bWxQSwUGAAAAAAQABAD5AAAAlQMAAAAA&#10;" strokecolor="#2f5496 [2408]" strokeweight="1.5pt"/>
            <v:shape id="AutoShape 37" o:spid="_x0000_s316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yi02scAAADdAAAADwAAAGRycy9kb3ducmV2LnhtbESPT2vCQBTE70K/w/IKvemmgWqbupFG&#10;EIzQg7YUentkX/7Y7NuYXTV+e7cgeBxm5jfMfDGYVpyod41lBc+TCARxYXXDlYLvr9X4FYTzyBpb&#10;y6TgQg4W6cNojom2Z97SaecrESDsElRQe98lUrqiJoNuYjvi4JW2N+iD7CupezwHuGllHEVTabDh&#10;sFBjR8uair/d0SjILpufT+vzw7r83R/yLItz3Bulnh6Hj3cQngZ/D9/aa61g9vYSw/+b8ARke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vKLTaxwAAAN0AAAAPAAAAAAAA&#10;AAAAAAAAAKECAABkcnMvZG93bnJldi54bWxQSwUGAAAAAAQABAD5AAAAlQMAAAAA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 xml:space="preserve">L     L     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3A70A3" w:rsidRPr="009E083E" w:rsidRDefault="00BD3DCE" w:rsidP="003A70A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156" style="position:absolute;margin-left:-16.1pt;margin-top:9.4pt;width:521.25pt;height:36.85pt;z-index:-25065984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KL4I6cXBAAA8Q8AAA4AAAAAAAAAAAAAAAAALgIAAGRycy9lMm9Eb2MueG1sUEsBAi0AFAAG&#10;AAgAAAAhAFgrD2jgAAAACgEAAA8AAAAAAAAAAAAAAAAAcQYAAGRycy9kb3ducmV2LnhtbFBLBQYA&#10;AAAABAAEAPMAAAB+BwAAAAA=&#10;">
            <v:group id="Group 33" o:spid="_x0000_s315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sTns8ccAAADd&#10;AAAADwAAAAAAAAAAAAAAAACqAgAAZHJzL2Rvd25yZXYueG1sUEsFBgAAAAAEAAQA+gAAAJ4DAAAA&#10;AA==&#10;">
              <v:rect id="Rectangle 34" o:spid="_x0000_s316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Ui0MYA&#10;AADdAAAADwAAAGRycy9kb3ducmV2LnhtbESPT2vCQBTE7wW/w/IKvelGi7ZNXcXWP/RaGwm9PbKv&#10;2WD2bciuJn57VxB6HGbmN8x82dtanKn1lWMF41ECgrhwuuJSQfazHb6C8AFZY+2YFFzIw3IxeJhj&#10;ql3H33Teh1JECPsUFZgQmlRKXxiy6EeuIY7en2sthijbUuoWuwi3tZwkyUxarDguGGzo01Bx3J+s&#10;gucy35g8W/vMjvPZ7nA5fHS/W6WeHvvVO4hAffgP39tfWsHL23QKtzfxCcjF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KUi0MYAAADdAAAADwAAAAAAAAAAAAAAAACYAgAAZHJz&#10;L2Rvd25yZXYueG1sUEsFBgAAAAAEAAQA9QAAAIsDAAAAAA==&#10;" strokecolor="#2f5496 [2408]" strokeweight="1.5pt">
                <v:fill opacity="0"/>
              </v:rect>
              <v:rect id="Rectangle 35" o:spid="_x0000_s316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1ID8UA&#10;AADdAAAADwAAAGRycy9kb3ducmV2LnhtbESPzWrDMBCE74W+g9hAb43sEiexEyWUhLQ95s/3xdrY&#10;JtbKtVTbffuqUOhxmJlvmPV2NI3oqXO1ZQXxNAJBXFhdc6ngejk8L0E4j6yxsUwKvsnBdvP4sMZM&#10;24FP1J99KQKEXYYKKu/bTEpXVGTQTW1LHLyb7Qz6ILtS6g6HADeNfImiuTRYc1iosKVdRcX9/GUU&#10;5Mm+5Xdp+BgfZmmS398+d7FR6mkyvq5AeBr9f/iv/aEVLNJkDr9vwhOQm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DUgP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315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18XQscAAADdAAAADwAAAGRycy9kb3ducmV2LnhtbESPT2vCQBTE74LfYXmCN7Op0FqjqzSF&#10;gil48A+Ct0f2mcRm38bsqvHbdwtCj8PM/IaZLztTixu1rrKs4CWKQRDnVldcKNjvvkbvIJxH1lhb&#10;JgUPcrBc9HtzTLS984ZuW1+IAGGXoILS+yaR0uUlGXSRbYiDd7KtQR9kW0jd4j3ATS3HcfwmDVYc&#10;Fkps6LOk/Gd7NQrSx/dhbX12WZ2O50uWpuMMz0ap4aD7mIHw1Pn/8LO90gom09cJ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/XxdCxwAAAN0AAAAPAAAAAAAA&#10;AAAAAAAAAKECAABkcnMvZG93bnJldi54bWxQSwUGAAAAAAQABAD5AAAAlQMAAAAA&#10;" strokecolor="#2f5496 [2408]" strokeweight="1.5pt"/>
            <v:shape id="AutoShape 37" o:spid="_x0000_s315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sCDMMQAAADdAAAADwAAAGRycy9kb3ducmV2LnhtbERPy2rCQBTdC/2H4Ra600mFvlIn0giC&#10;EbrQFsHdJXPNo5k7MTNN4t87C8Hl4bwXy9E0oqfOVZYVPM8iEMS51RUXCn5/1tN3EM4ja2wsk4IL&#10;OVgmD5MFxtoOvKN+7wsRQtjFqKD0vo2ldHlJBt3MtsSBO9nOoA+wK6TucAjhppHzKHqVBisODSW2&#10;tCop/9v/GwXpZXv4tj47b07H+pyl6TzD2ij19Dh+fYLwNPq7+ObeaAVvHy9hbngTnoBMr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OwIMwxAAAAN0AAAAPAAAAAAAAAAAA&#10;AAAAAKECAABkcnMvZG93bnJldi54bWxQSwUGAAAAAAQABAD5AAAAkgMAAAAA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 xml:space="preserve">L     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3A70A3" w:rsidRPr="009E083E" w:rsidRDefault="00BD3DCE" w:rsidP="003A70A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150" style="position:absolute;margin-left:-16.1pt;margin-top:9.4pt;width:521.25pt;height:36.85pt;z-index:-25065881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dOQPE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o&#10;dOQPEgQAAPEPAAAOAAAAAAAAAAAAAAAAAC4CAABkcnMvZTJvRG9jLnhtbFBLAQItABQABgAIAAAA&#10;IQBYKw9o4AAAAAoBAAAPAAAAAAAAAAAAAAAAAGwGAABkcnMvZG93bnJldi54bWxQSwUGAAAAAAQA&#10;BADzAAAAeQcAAAAA&#10;">
            <v:group id="Group 33" o:spid="_x0000_s315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BuIE/FAAAA3QAA&#10;AA8AAAAAAAAAAAAAAAAAqgIAAGRycy9kb3ducmV2LnhtbFBLBQYAAAAABAAEAPoAAACcAwAAAAA=&#10;">
              <v:rect id="Rectangle 34" o:spid="_x0000_s315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fLubsYA&#10;AADdAAAADwAAAGRycy9kb3ducmV2LnhtbESPzWrDMBCE74W+g9hCb43sBtzUiRLa5odekzqY3BZr&#10;a5laK2OpsfP2UaDQ4zAz3zCL1WhbcabeN44VpJMEBHHldMO1guJr+zQD4QOyxtYxKbiQh9Xy/m6B&#10;uXYD7+l8CLWIEPY5KjAhdLmUvjJk0U9cRxy9b9dbDFH2tdQ9DhFuW/mcJJm02HBcMNjRh6Hq5/Br&#10;FUzrcmPKYu0Lm5bZ7ng5vg+nrVKPD+PbHESgMfyH/9qfWsHLa5bC7U18An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fLubsYAAADdAAAADwAAAAAAAAAAAAAAAACYAgAAZHJz&#10;L2Rvd25yZXYueG1sUEsFBgAAAAAEAAQA9QAAAIsDAAAAAA==&#10;" strokecolor="#2f5496 [2408]" strokeweight="1.5pt">
                <v:fill opacity="0"/>
              </v:rect>
              <v:rect id="Rectangle 35" o:spid="_x0000_s315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qEscMA&#10;AADdAAAADwAAAGRycy9kb3ducmV2LnhtbESPS4vCQBCE74L/YWjBm04iPqOjiKK7x10f9ybTJsFM&#10;T8yMGv/9zoLgsaiqr6jFqjGleFDtCssK4n4Egji1uuBMwem4601BOI+ssbRMCl7kYLVstxaYaPvk&#10;X3ocfCYChF2CCnLvq0RKl+Zk0PVtRRy8i60N+iDrTOoanwFuSjmIorE0WHBYyLGiTU7p9XA3Cs6j&#10;bcVf0vBPvBvORufr/raJjVLdTrOeg/DU+E/43f7WCiaz8QD+34QnI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lqEs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15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gjb/MYAAADdAAAADwAAAGRycy9kb3ducmV2LnhtbESPQWvCQBSE70L/w/IK3nRTBW2jqzQF&#10;IRE8aEvB2yP7TGKzb2N21fjvXUHocZiZb5j5sjO1uFDrKssK3oYRCOLc6ooLBT/fq8E7COeRNdaW&#10;ScGNHCwXL705xtpeeUuXnS9EgLCLUUHpfRNL6fKSDLqhbYiDd7CtQR9kW0jd4jXATS1HUTSRBisO&#10;CyU29FVS/rc7GwXJbf27sT47pYf98ZQlySjDo1Gq/9p9zkB46vx/+NlOtYLpx2QMjzfhCcjF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4I2/zGAAAA3QAAAA8AAAAAAAAA&#10;AAAAAAAAoQIAAGRycy9kb3ducmV2LnhtbFBLBQYAAAAABAAEAPkAAACUAwAAAAA=&#10;" strokecolor="#2f5496 [2408]" strokeweight="1.5pt"/>
            <v:shape id="AutoShape 37" o:spid="_x0000_s315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eFDiMYAAADdAAAADwAAAGRycy9kb3ducmV2LnhtbESPQWvCQBSE70L/w/IK3nRTEW2jqzQF&#10;IRE8aEvB2yP7TGKzb2N21fjvXUHocZiZb5j5sjO1uFDrKssK3oYRCOLc6ooLBT/fq8E7COeRNdaW&#10;ScGNHCwXL705xtpeeUuXnS9EgLCLUUHpfRNL6fKSDLqhbYiDd7CtQR9kW0jd4jXATS1HUTSRBisO&#10;CyU29FVS/rc7GwXJbf27sT47pYf98ZQlySjDo1Gq/9p9zkB46vx/+NlOtYLpx2QMjzfhCcjF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HhQ4jGAAAA3QAAAA8AAAAAAAAA&#10;AAAAAAAAoQIAAGRycy9kb3ducmV2LnhtbFBLBQYAAAAABAAEAPkAAACUAwAAAAA=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 xml:space="preserve">L     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3A70A3" w:rsidRPr="009E083E" w:rsidRDefault="00BD3DCE" w:rsidP="003A70A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144" style="position:absolute;margin-left:-16.1pt;margin-top:9.4pt;width:521.25pt;height:36.85pt;z-index:-25065779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NS/ScAXBAAA8Q8AAA4AAAAAAAAAAAAAAAAALgIAAGRycy9lMm9Eb2MueG1sUEsBAi0AFAAG&#10;AAgAAAAhAFgrD2jgAAAACgEAAA8AAAAAAAAAAAAAAAAAcQYAAGRycy9kb3ducmV2LnhtbFBLBQYA&#10;AAAABAAEAPMAAAB+BwAAAAA=&#10;">
            <v:group id="Group 33" o:spid="_x0000_s314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gyx2gxgAAAN0A&#10;AAAPAAAAAAAAAAAAAAAAAKoCAABkcnMvZG93bnJldi54bWxQSwUGAAAAAAQABAD6AAAAnQMAAAAA&#10;">
              <v:rect id="Rectangle 34" o:spid="_x0000_s314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fTgcUA&#10;AADdAAAADwAAAGRycy9kb3ducmV2LnhtbESPT2vCQBTE70K/w/IK3nRjhdhGV+k/i1dtJPT2yD6z&#10;odm3Ibs18dt3BcHjMDO/YVabwTbiTJ2vHSuYTRMQxKXTNVcK8u/t5BmED8gaG8ek4EIeNuuH0Qoz&#10;7Xre0/kQKhEh7DNUYEJoMyl9aciin7qWOHon11kMUXaV1B32EW4b+ZQkqbRYc1ww2NK7ofL38GcV&#10;zKvi0xT5h8/trEi/jpfjW/+zVWr8OLwuQQQawj18a++0gsVLuoDrm/gE5P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5V9OBxQAAAN0AAAAPAAAAAAAAAAAAAAAAAJgCAABkcnMv&#10;ZG93bnJldi54bWxQSwUGAAAAAAQABAD1AAAAigMAAAAA&#10;" strokecolor="#2f5496 [2408]" strokeweight="1.5pt">
                <v:fill opacity="0"/>
              </v:rect>
              <v:rect id="Rectangle 35" o:spid="_x0000_s314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7KzW8AA&#10;AADdAAAADwAAAGRycy9kb3ducmV2LnhtbERPPW/CMBDdK/EfrEPqBk5QoSXEIAQKMAIt+yk+koj4&#10;HGID4d/jAanj0/tOF52pxZ1aV1lWEA8jEMS51RUXCv5+s8EPCOeRNdaWScGTHCzmvY8UE20ffKD7&#10;0RcihLBLUEHpfZNI6fKSDLqhbYgDd7atQR9gW0jd4iOEm1qOomgiDVYcGkpsaFVSfjnejILTeN3w&#10;Vhrex9nXdHy6bK6r2Cj12e+WMxCeOv8vfrt3WsH3dBLmhjfhCcj5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7KzW8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314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+DsFscAAADdAAAADwAAAGRycy9kb3ducmV2LnhtbESPQWvCQBSE74X+h+UVems29aBNdJWm&#10;UDCCh9oieHtkn0k0+zZmtyb5926h4HGYmW+YxWowjbhS52rLCl6jGARxYXXNpYKf78+XNxDOI2ts&#10;LJOCkRyslo8PC0y17fmLrjtfigBhl6KCyvs2ldIVFRl0kW2Jg3e0nUEfZFdK3WEf4KaRkzieSoM1&#10;h4UKW/qoqDjvfo2CbNzst9bnl/XxcLrkWTbJ8WSUen4a3ucgPA3+Hv5vr7WCWTJN4O9NeAJyeQ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v4OwWxwAAAN0AAAAPAAAAAAAA&#10;AAAAAAAAAKECAABkcnMvZG93bnJldi54bWxQSwUGAAAAAAQABAD5AAAAlQMAAAAA&#10;" strokecolor="#2f5496 [2408]" strokeweight="1.5pt"/>
            <v:shape id="AutoShape 37" o:spid="_x0000_s314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wPTVsIAAADdAAAADwAAAGRycy9kb3ducmV2LnhtbERPTYvCMBC9L/gfwgje1lQP61qNYoUF&#10;K3hYFcHb0IxttZnUJmr99+YgeHy87+m8NZW4U+NKywoG/QgEcWZ1ybmC/e7v+xeE88gaK8uk4EkO&#10;5rPO1xRjbR/8T/etz0UIYRejgsL7OpbSZQUZdH1bEwfuZBuDPsAml7rBRwg3lRxG0Y80WHJoKLCm&#10;ZUHZZXszCpLn+rCxPr2uTsfzNU2SYYpno1Sv2y4mIDy1/iN+u1dawWg8CvvDm/AE5Ow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ewPTVsIAAADdAAAADwAAAAAAAAAAAAAA&#10;AAChAgAAZHJzL2Rvd25yZXYueG1sUEsFBgAAAAAEAAQA+QAAAJADAAAAAA==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 xml:space="preserve">L     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3A70A3" w:rsidRPr="009E083E" w:rsidRDefault="00BD3DCE" w:rsidP="003A70A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138" style="position:absolute;margin-left:-16.1pt;margin-top:9.4pt;width:521.25pt;height:36.85pt;z-index:-25065676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Bn3HTIXBAAA8Q8AAA4AAAAAAAAAAAAAAAAALgIAAGRycy9lMm9Eb2MueG1sUEsBAi0AFAAG&#10;AAgAAAAhAFgrD2jgAAAACgEAAA8AAAAAAAAAAAAAAAAAcQYAAGRycy9kb3ducmV2LnhtbFBLBQYA&#10;AAAABAAEAPMAAAB+BwAAAAA=&#10;">
            <v:group id="Group 33" o:spid="_x0000_s314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j8pY+McAAADd&#10;AAAADwAAAAAAAAAAAAAAAACqAgAAZHJzL2Rvd25yZXYueG1sUEsFBgAAAAAEAAQA+gAAAJ4DAAAA&#10;AA==&#10;">
              <v:rect id="Rectangle 34" o:spid="_x0000_s314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aW2cYA&#10;AADdAAAADwAAAGRycy9kb3ducmV2LnhtbESPQWvCQBSE70L/w/IK3urGiqGNrtJqlV61kdDbI/vM&#10;hmbfhuzWxH/vFgoeh5n5hlmuB9uIC3W+dqxgOklAEJdO11wpyL92Ty8gfEDW2DgmBVfysF49jJaY&#10;adfzgS7HUIkIYZ+hAhNCm0npS0MW/cS1xNE7u85iiLKrpO6wj3DbyOckSaXFmuOCwZY2hsqf469V&#10;MKuKD1PkW5/baZHuT9fTe/+9U2r8OLwtQAQawj383/7UCtL56xz+3sQnIF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laW2cYAAADdAAAADwAAAAAAAAAAAAAAAACYAgAAZHJz&#10;L2Rvd25yZXYueG1sUEsFBgAAAAAEAAQA9QAAAIsDAAAAAA==&#10;" strokecolor="#2f5496 [2408]" strokeweight="1.5pt">
                <v:fill opacity="0"/>
              </v:rect>
              <v:rect id="Rectangle 35" o:spid="_x0000_s314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78BsUA&#10;AADdAAAADwAAAGRycy9kb3ducmV2LnhtbESPzWrDMBCE74W8g9hAb43sUpvGiWxCSpoe2/zcF2tj&#10;m1grx1Jt5+2rQqHHYWa+YdbFZFoxUO8aywriRQSCuLS64UrB6bh7egXhPLLG1jIpuJODIp89rDHT&#10;duQvGg6+EgHCLkMFtfddJqUrazLoFrYjDt7F9gZ9kH0ldY9jgJtWPkdRKg02HBZq7GhbU3k9fBsF&#10;5+St4700/BnvXpbJ+fp+28ZGqcf5tFmB8DT5//Bf+0MrSJNlCr9vwhOQ+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/vwG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314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ayjS8YAAADdAAAADwAAAGRycy9kb3ducmV2LnhtbESPQWvCQBSE70L/w/IK3nRTQW2jqzQF&#10;IRE8aEvB2yP7TGKzb2N21fjvXUHocZiZb5j5sjO1uFDrKssK3oYRCOLc6ooLBT/fq8E7COeRNdaW&#10;ScGNHCwXL705xtpeeUuXnS9EgLCLUUHpfRNL6fKSDLqhbYiDd7CtQR9kW0jd4jXATS1HUTSRBisO&#10;CyU29FVS/rc7GwXJbf27sT47pYf98ZQlySjDo1Gq/9p9zkB46vx/+NlOtYLJ+GMKjzfhCcjF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Gso0vGAAAA3QAAAA8AAAAAAAAA&#10;AAAAAAAAoQIAAGRycy9kb3ducmV2LnhtbFBLBQYAAAAABAAEAPkAAACUAwAAAAA=&#10;" strokecolor="#2f5496 [2408]" strokeweight="1.5pt"/>
            <v:shape id="AutoShape 37" o:spid="_x0000_s313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DM3OcIAAADdAAAADwAAAGRycy9kb3ducmV2LnhtbERPTYvCMBC9L/gfwgje1lRhZa1GscKC&#10;FTysiuBtaMa22kxqE7X+e3MQPD7e93TemkrcqXGlZQWDfgSCOLO65FzBfvf3/QvCeWSNlWVS8CQH&#10;81nna4qxtg/+p/vW5yKEsItRQeF9HUvpsoIMur6tiQN3so1BH2CTS93gI4SbSg6jaCQNlhwaCqxp&#10;WVB22d6MguS5PmysT6+r0/F8TZNkmOLZKNXrtosJCE+t/4jf7pVWMPoZh7nhTXgCcvY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8DM3OcIAAADdAAAADwAAAAAAAAAAAAAA&#10;AAChAgAAZHJzL2Rvd25yZXYueG1sUEsFBgAAAAAEAAQA+QAAAJADAAAAAA==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 xml:space="preserve">L     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3A70A3" w:rsidRPr="009E083E" w:rsidRDefault="00BD3DCE" w:rsidP="003A70A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132" style="position:absolute;margin-left:-16.1pt;margin-top:9.4pt;width:521.25pt;height:36.85pt;z-index:-25065574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A0uMxOFQQAAPEPAAAOAAAAAAAAAAAAAAAAAC4CAABkcnMvZTJvRG9jLnhtbFBLAQItABQABgAI&#10;AAAAIQBYKw9o4AAAAAoBAAAPAAAAAAAAAAAAAAAAAG8GAABkcnMvZG93bnJldi54bWxQSwUGAAAA&#10;AAQABADzAAAAfAcAAAAA&#10;">
            <v:group id="Group 33" o:spid="_x0000_s313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D3qoAwwAAAN0AAAAP&#10;AAAAAAAAAAAAAAAAAKoCAABkcnMvZG93bnJldi54bWxQSwUGAAAAAAQABAD6AAAAmgMAAAAA&#10;">
              <v:rect id="Rectangle 34" o:spid="_x0000_s313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JkIcUA&#10;AADdAAAADwAAAGRycy9kb3ducmV2LnhtbESPzWrDMBCE74G8g9hAbonsBExxo4Tmr/Ta1MH0tlhb&#10;y9RaGUuJnbevCoUeh5n5htnsRtuKO/W+cawgXSYgiCunG64VFB/nxRMIH5A1to5JwYM87LbTyQZz&#10;7QZ+p/sl1CJC2OeowITQ5VL6ypBFv3QdcfS+XG8xRNnXUvc4RLht5SpJMmmx4bhgsKODoer7crMK&#10;1nV5MmVx9IVNy+z1+rjuh8+zUvPZ+PIMItAY/sN/7TetIMuSFH7fxCcgt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QmQhxQAAAN0AAAAPAAAAAAAAAAAAAAAAAJgCAABkcnMv&#10;ZG93bnJldi54bWxQSwUGAAAAAAQABAD1AAAAigMAAAAA&#10;" strokecolor="#2f5496 [2408]" strokeweight="1.5pt">
                <v:fill opacity="0"/>
              </v:rect>
              <v:rect id="Rectangle 35" o:spid="_x0000_s313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oO/sMA&#10;AADdAAAADwAAAGRycy9kb3ducmV2LnhtbESPQYvCMBSE7wv+h/AEb2ta0bJWo4ii7nG36v3RPNti&#10;81KbqPXfbwRhj8PMfMPMl52pxZ1aV1lWEA8jEMS51RUXCo6H7ecXCOeRNdaWScGTHCwXvY85pto+&#10;+JfumS9EgLBLUUHpfZNK6fKSDLqhbYiDd7atQR9kW0jd4iPATS1HUZRIgxWHhRIbWpeUX7KbUXCa&#10;bBreS8M/8XY8nZwuu+s6NkoN+t1qBsJT5//D7/a3VpAk0Qheb8ITkI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eoO/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13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bhRs8cAAADdAAAADwAAAGRycy9kb3ducmV2LnhtbESPT2vCQBTE70K/w/IK3nRThSCpqzSF&#10;QlLoQS2F3h7ZZxKbfRuz2/z59m6h4HGYmd8w2/1oGtFT52rLCp6WEQjiwuqaSwWfp7fFBoTzyBob&#10;y6RgIgf73cNsi4m2Ax+oP/pSBAi7BBVU3reJlK6oyKBb2pY4eGfbGfRBdqXUHQ4Bbhq5iqJYGqw5&#10;LFTY0mtFxc/x1yhIp/evD+vza3b+vlzzNF3leDFKzR/Hl2cQnkZ/D/+3M60gjqM1/L0JT0Dub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NuFGzxwAAAN0AAAAPAAAAAAAA&#10;AAAAAAAAAKECAABkcnMvZG93bnJldi54bWxQSwUGAAAAAAQABAD5AAAAlQMAAAAA&#10;" strokecolor="#2f5496 [2408]" strokeweight="1.5pt"/>
            <v:shape id="AutoShape 37" o:spid="_x0000_s313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lHJx8cAAADdAAAADwAAAGRycy9kb3ducmV2LnhtbESPT2vCQBTE70K/w/IK3nRTkSCpqzSF&#10;QlLoQS2F3h7ZZxKbfRuz2/z59m6h4HGYmd8w2/1oGtFT52rLCp6WEQjiwuqaSwWfp7fFBoTzyBob&#10;y6RgIgf73cNsi4m2Ax+oP/pSBAi7BBVU3reJlK6oyKBb2pY4eGfbGfRBdqXUHQ4Bbhq5iqJYGqw5&#10;LFTY0mtFxc/x1yhIp/evD+vza3b+vlzzNF3leDFKzR/Hl2cQnkZ/D/+3M60gjqM1/L0JT0Dub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CUcnHxwAAAN0AAAAPAAAAAAAA&#10;AAAAAAAAAKECAABkcnMvZG93bnJldi54bWxQSwUGAAAAAAQABAD5AAAAlQMAAAAA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 xml:space="preserve">L     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3A70A3" w:rsidRPr="009E083E" w:rsidRDefault="00BD3DCE" w:rsidP="003A70A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126" style="position:absolute;margin-left:-16.1pt;margin-top:9.4pt;width:521.25pt;height:36.85pt;z-index:-25065472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">
            <v:group id="Group 33" o:spid="_x0000_s312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je5fvxgAAAN0A&#10;AAAPAAAAAAAAAAAAAAAAAKoCAABkcnMvZG93bnJldi54bWxQSwUGAAAAAAQABAD6AAAAnQMAAAAA&#10;">
              <v:rect id="Rectangle 34" o:spid="_x0000_s313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udZzsUA&#10;AADdAAAADwAAAGRycy9kb3ducmV2LnhtbESPQWvCQBSE74X+h+UJ3upGC7GkrmJtFa/aSOjtkX3N&#10;hmbfhuzWxH/vCoLHYWa+YRarwTbiTJ2vHSuYThIQxKXTNVcK8u/tyxsIH5A1No5JwYU8rJbPTwvM&#10;tOv5QOdjqESEsM9QgQmhzaT0pSGLfuJa4uj9us5iiLKrpO6wj3DbyFmSpNJizXHBYEsbQ+Xf8d8q&#10;eK2KL1Pknz630yLdnS6nj/5nq9R4NKzfQQQawiN8b++1gjRN5nB7E5+AXF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651nOxQAAAN0AAAAPAAAAAAAAAAAAAAAAAJgCAABkcnMv&#10;ZG93bnJldi54bWxQSwUGAAAAAAQABAD1AAAAigMAAAAA&#10;" strokecolor="#2f5496 [2408]" strokeweight="1.5pt">
                <v:fill opacity="0"/>
              </v:rect>
              <v:rect id="Rectangle 35" o:spid="_x0000_s313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I5FMAA&#10;AADdAAAADwAAAGRycy9kb3ducmV2LnhtbERPy4rCMBTdC/5DuII7TTtoGaupiOKMS8fH/tJc29Lm&#10;ptNE7fz9ZCG4PJz3at2bRjyoc5VlBfE0AkGcW11xoeBy3k8+QTiPrLGxTAr+yME6Gw5WmGr75B96&#10;nHwhQgi7FBWU3replC4vyaCb2pY4cDfbGfQBdoXUHT5DuGnkRxQl0mDFoaHElrYl5fXpbhRc57uW&#10;v6XhY7yfLebX+ut3GxulxqN+swThqfdv8ct90AqSJApzw5vwBGT2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AI5FM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312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FBmWcUAAADdAAAADwAAAGRycy9kb3ducmV2LnhtbESPQYvCMBSE78L+h/AWvGm6HopWo9iF&#10;BSt4UJcFb4/m2Vabl9pktf57Iwgeh5n5hpktOlOLK7WusqzgaxiBIM6trrhQ8Lv/GYxBOI+ssbZM&#10;Cu7kYDH/6M0w0fbGW7rufCEChF2CCkrvm0RKl5dk0A1tQxy8o20N+iDbQuoWbwFuajmKolgarDgs&#10;lNjQd0n5efdvFKT39d/G+uyyOh5OlyxNRxmejFL9z245BeGp8+/wq73SCuI4msDzTXgCc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FBmWcUAAADdAAAADwAAAAAAAAAA&#10;AAAAAAChAgAAZHJzL2Rvd25yZXYueG1sUEsFBgAAAAAEAAQA+QAAAJMDAAAAAA==&#10;" strokecolor="#2f5496 [2408]" strokeweight="1.5pt"/>
            <v:shape id="AutoShape 37" o:spid="_x0000_s312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LNZGcEAAADdAAAADwAAAGRycy9kb3ducmV2LnhtbERPTYvCMBC9C/6HMII3TfVQpBrFCoIV&#10;PKwrgrehGdtqM6lN1PrvNwdhj4/3vVh1phYval1lWcFkHIEgzq2uuFBw+t2OZiCcR9ZYWyYFH3Kw&#10;WvZ7C0y0ffMPvY6+ECGEXYIKSu+bREqXl2TQjW1DHLirbQ36ANtC6hbfIdzUchpFsTRYcWgosaFN&#10;Sfn9+DQK0s/+fLA+e+yul9sjS9Nphjej1HDQrecgPHX+X/x177SCOJ6E/eFNeAJy+Q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4s1kZwQAAAN0AAAAPAAAAAAAAAAAAAAAA&#10;AKECAABkcnMvZG93bnJldi54bWxQSwUGAAAAAAQABAD5AAAAjwMAAAAA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 xml:space="preserve">L     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3A70A3" w:rsidRDefault="00BD3DCE" w:rsidP="003A70A3">
      <w:pPr>
        <w:spacing w:line="240" w:lineRule="auto"/>
        <w:rPr>
          <w:rFonts w:ascii="ALFABET98" w:hAnsi="ALFABET98"/>
          <w:sz w:val="36"/>
          <w:szCs w:val="36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120" style="position:absolute;margin-left:-16.1pt;margin-top:9.4pt;width:521.25pt;height:36.85pt;z-index:-25065369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">
            <v:group id="Group 33" o:spid="_x0000_s312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mZBzHFAAAA3QAA&#10;AA8AAAAAAAAAAAAAAAAAqgIAAGRycy9kb3ducmV2LnhtbFBLBQYAAAAABAAEAPoAAACcAwAAAAA=&#10;">
              <v:rect id="Rectangle 34" o:spid="_x0000_s312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XJEMUA&#10;AADdAAAADwAAAGRycy9kb3ducmV2LnhtbESPQWvCQBSE7wX/w/KE3uomFUKJrtJqlV6rkeDtkX1m&#10;g9m3Ibs18d+7hUKPw8x8wyzXo23FjXrfOFaQzhIQxJXTDdcKiuPu5Q2ED8gaW8ek4E4e1qvJ0xJz&#10;7Qb+ptsh1CJC2OeowITQ5VL6ypBFP3MdcfQurrcYouxrqXscIty28jVJMmmx4bhgsKONoep6+LEK&#10;5nX5acpi6wubltn+dD99DOedUs/T8X0BItAY/sN/7S+tIMvSOfy+iU9Ar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BckQxQAAAN0AAAAPAAAAAAAAAAAAAAAAAJgCAABkcnMv&#10;ZG93bnJldi54bWxQSwUGAAAAAAQABAD1AAAAigMAAAAA&#10;" strokecolor="#2f5496 [2408]" strokeweight="1.5pt">
                <v:fill opacity="0"/>
              </v:rect>
              <v:rect id="Rectangle 35" o:spid="_x0000_s312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alzMQA&#10;AADdAAAADwAAAGRycy9kb3ducmV2LnhtbESPQWvCQBSE74X+h+UJvdVNShI0ukpRrB6rrfdH9pkE&#10;s2/T7JrEf+8WCj0OM/MNs1yPphE9da62rCCeRiCIC6trLhV8f+1eZyCcR9bYWCYFd3KwXj0/LTHX&#10;duAj9SdfigBhl6OCyvs2l9IVFRl0U9sSB+9iO4M+yK6UusMhwE0j36IokwZrDgsVtrSpqLiebkbB&#10;Od22vJeGP+NdMk/P14+fTWyUepmM7wsQnkb/H/5rH7SCLIsT+H0TnoBcP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yWpcz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312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MT6gcYAAADdAAAADwAAAGRycy9kb3ducmV2LnhtbESPT4vCMBTE78J+h/AEb5oqWKQaxS4s&#10;WMGDf1jY26N5ttXmpTZZrd/eLCx4HGbmN8xi1Zla3Kl1lWUF41EEgji3uuJCwen4NZyBcB5ZY22Z&#10;FDzJwWr50Vtgou2D93Q/+EIECLsEFZTeN4mULi/JoBvZhjh4Z9sa9EG2hdQtPgLc1HISRbE0WHFY&#10;KLGhz5Ly6+HXKEif2++d9dltc/653LI0nWR4MUoN+t16DsJT59/h//ZGK4jj8RT+3oQnIJc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jE+oHGAAAA3QAAAA8AAAAAAAAA&#10;AAAAAAAAoQIAAGRycy9kb3ducmV2LnhtbFBLBQYAAAAABAAEAPkAAACUAwAAAAA=&#10;" strokecolor="#2f5496 [2408]" strokeweight="1.5pt"/>
            <v:shape id="AutoShape 37" o:spid="_x0000_s312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BZk9sYAAADdAAAADwAAAGRycy9kb3ducmV2LnhtbESPT4vCMBTE78J+h/AWvGmqhyLdRrHC&#10;ghX24B8WvD2aZ1ttXmqT1frtN4LgcZiZ3zDpojeNuFHnassKJuMIBHFhdc2lgsP+ezQD4TyyxsYy&#10;KXiQg8X8Y5Biou2dt3Tb+VIECLsEFVTet4mUrqjIoBvbljh4J9sZ9EF2pdQd3gPcNHIaRbE0WHNY&#10;qLClVUXFZfdnFGSPze+P9fl1fTqer3mWTXM8G6WGn/3yC4Sn3r/Dr/ZaK4jjSQzPN+EJyPk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gWZPbGAAAA3QAAAA8AAAAAAAAA&#10;AAAAAAAAoQIAAGRycy9kb3ducmV2LnhtbFBLBQYAAAAABAAEAPkAAACUAwAAAAA=&#10;" strokecolor="#2f5496 [2408]" strokeweight="1.5pt"/>
          </v:group>
        </w:pict>
      </w:r>
      <w:r w:rsidR="003A70A3">
        <w:rPr>
          <w:rFonts w:ascii="ALFABET98" w:hAnsi="ALFABET98"/>
          <w:color w:val="808080" w:themeColor="background1" w:themeShade="80"/>
          <w:sz w:val="72"/>
          <w:szCs w:val="72"/>
        </w:rPr>
        <w:t xml:space="preserve">L     </w:t>
      </w:r>
      <w:r w:rsidR="003A70A3" w:rsidRPr="009E083E">
        <w:rPr>
          <w:rFonts w:ascii="ALFABET98" w:hAnsi="ALFABET98"/>
          <w:sz w:val="72"/>
          <w:szCs w:val="72"/>
        </w:rPr>
        <w:t xml:space="preserve">                                                                                                                                </w:t>
      </w:r>
      <w:r w:rsidR="003A70A3" w:rsidRPr="009E083E">
        <w:rPr>
          <w:rFonts w:ascii="ALFABET98" w:hAnsi="ALFABET98"/>
          <w:sz w:val="36"/>
          <w:szCs w:val="36"/>
        </w:rPr>
        <w:t xml:space="preserve">   </w:t>
      </w:r>
      <w:r w:rsidR="003A70A3">
        <w:rPr>
          <w:rFonts w:ascii="ALFABET98" w:hAnsi="ALFABET98"/>
          <w:sz w:val="36"/>
          <w:szCs w:val="36"/>
        </w:rPr>
        <w:t xml:space="preserve">                                                                         </w:t>
      </w:r>
    </w:p>
    <w:p w:rsidR="003A70A3" w:rsidRPr="003A70A3" w:rsidRDefault="003A70A3" w:rsidP="003A70A3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lastRenderedPageBreak/>
        <w:t xml:space="preserve">                               </w:t>
      </w:r>
      <w:r w:rsidR="000120B5">
        <w:rPr>
          <w:rFonts w:ascii="ALFABET98" w:hAnsi="ALFABET98"/>
          <w:sz w:val="36"/>
          <w:szCs w:val="36"/>
        </w:rPr>
        <w:t>31</w:t>
      </w:r>
    </w:p>
    <w:p w:rsidR="003A70A3" w:rsidRDefault="003A70A3" w:rsidP="003A70A3">
      <w:pPr>
        <w:spacing w:line="240" w:lineRule="auto"/>
        <w:rPr>
          <w:rFonts w:ascii="ALFABET98" w:hAnsi="ALFABET98"/>
          <w:sz w:val="36"/>
          <w:szCs w:val="36"/>
        </w:rPr>
      </w:pPr>
      <w:r w:rsidRPr="009E083E">
        <w:rPr>
          <w:rFonts w:ascii="ALFABET98" w:hAnsi="ALFABET98"/>
          <w:sz w:val="36"/>
          <w:szCs w:val="36"/>
        </w:rPr>
        <w:t>Sayın veli</w:t>
      </w:r>
      <w:r>
        <w:rPr>
          <w:rFonts w:ascii="ALFABET98" w:hAnsi="ALFABET98"/>
          <w:sz w:val="36"/>
          <w:szCs w:val="36"/>
        </w:rPr>
        <w:t>m, L harfini  üzerinden  çizelim</w:t>
      </w:r>
      <w:r w:rsidRPr="009E083E">
        <w:rPr>
          <w:rFonts w:ascii="ALFABET98" w:hAnsi="ALFABET98"/>
          <w:sz w:val="36"/>
          <w:szCs w:val="36"/>
        </w:rPr>
        <w:t>.</w:t>
      </w:r>
      <w:r w:rsidRPr="009E083E">
        <w:rPr>
          <w:rFonts w:ascii="ALFABET98" w:hAnsi="ALFABET98"/>
          <w:sz w:val="72"/>
          <w:szCs w:val="72"/>
        </w:rPr>
        <w:t xml:space="preserve">                       </w:t>
      </w:r>
    </w:p>
    <w:p w:rsidR="00354CC8" w:rsidRPr="0024361A" w:rsidRDefault="00BD3DCE" w:rsidP="00354CC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114" style="position:absolute;margin-left:-16.1pt;margin-top:9.4pt;width:521.25pt;height:36.85pt;z-index:-25098035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BOgugUXBAAA8Q8AAA4AAAAAAAAAAAAAAAAALgIAAGRycy9lMm9Eb2MueG1sUEsBAi0AFAAG&#10;AAgAAAAhAFgrD2jgAAAACgEAAA8AAAAAAAAAAAAAAAAAcQYAAGRycy9kb3ducmV2LnhtbFBLBQYA&#10;AAAABAAEAPMAAAB+BwAAAAA=&#10;">
            <v:group id="Group 33" o:spid="_x0000_s311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RX3SxgAAAN0A&#10;AAAPAAAAAAAAAAAAAAAAAKoCAABkcnMvZG93bnJldi54bWxQSwUGAAAAAAQABAD6AAAAnQMAAAAA&#10;">
              <v:rect id="Rectangle 34" o:spid="_x0000_s311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mz88UA&#10;AADdAAAADwAAAGRycy9kb3ducmV2LnhtbESPQWvCQBSE7wX/w/IEb3WjQpTUVdpai9dqJHh7ZF+z&#10;odm3Ibs18d93hYLHYWa+YdbbwTbiSp2vHSuYTRMQxKXTNVcK8tP+eQXCB2SNjWNScCMP283oaY2Z&#10;dj1/0fUYKhEh7DNUYEJoMyl9aciin7qWOHrfrrMYouwqqTvsI9w2cp4kqbRYc1ww2NK7ofLn+GsV&#10;LKriwxT5zud2VqSf59v5rb/slZqMh9cXEIGG8Aj/tw9aQbpMl3B/E5+A3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2bPzxQAAAN0AAAAPAAAAAAAAAAAAAAAAAJgCAABkcnMv&#10;ZG93bnJldi54bWxQSwUGAAAAAAQABAD1AAAAigMAAAAA&#10;" strokecolor="#2f5496 [2408]" strokeweight="1.5pt">
                <v:fill opacity="0"/>
              </v:rect>
              <v:rect id="Rectangle 35" o:spid="_x0000_s311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zTKcEA&#10;AADdAAAADwAAAGRycy9kb3ducmV2LnhtbERPTW+CQBC9m/gfNmPSW1loKm2pq2k0ao/WlvuEnQKR&#10;nUV2Bfz37sHE48v7XqxG04ieOldbVpBEMQjiwuqaSwV/v9vndxDOI2tsLJOCKzlYLaeTBWbaDvxD&#10;/dGXIoSwy1BB5X2bSemKigy6yLbEgfu3nUEfYFdK3eEQwk0jX+I4lQZrDg0VtrSuqDgdL0ZBPt+0&#10;vJeGD8n29WOen3bndWKUepqNX58gPI3+Ib67v7WC9C0Nc8Ob8ATk8g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M80yn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311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26MZMYAAADdAAAADwAAAGRycy9kb3ducmV2LnhtbESPQWvCQBSE74X+h+UVvNVNPUQbXaUp&#10;FIzgQS2Ct0f2mUSzb2N21fjvXUHwOMzMN8xk1plaXKh1lWUFX/0IBHFudcWFgv/N3+cIhPPIGmvL&#10;pOBGDmbT97cJJtpeeUWXtS9EgLBLUEHpfZNI6fKSDLq+bYiDt7etQR9kW0jd4jXATS0HURRLgxWH&#10;hRIb+i0pP67PRkF6W2yX1men+X53OGVpOsjwYJTqfXQ/YxCeOv8KP9tzrSAext/weBOegJze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dujGTGAAAA3QAAAA8AAAAAAAAA&#10;AAAAAAAAoQIAAGRycy9kb3ducmV2LnhtbFBLBQYAAAAABAAEAPkAAACUAwAAAAA=&#10;" strokecolor="#2f5496 [2408]" strokeweight="1.5pt"/>
            <v:shape id="AutoShape 37" o:spid="_x0000_s311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42zJMQAAADdAAAADwAAAGRycy9kb3ducmV2LnhtbERPTWvCQBC9F/wPywi9NRtz0BKzihEK&#10;SaGHqgjehuyYRLOzMbvV+O+7h0KPj/edrUfTiTsNrrWsYBbFIIgrq1uuFRz2H2/vIJxH1thZJgVP&#10;crBeTV4yTLV98Dfdd74WIYRdigoa7/tUSlc1ZNBFticO3NkOBn2AQy31gI8QbjqZxPFcGmw5NDTY&#10;07ah6rr7MQry5+fxy/ryVpxPl1uZ50mJF6PU63TcLEF4Gv2/+M9daAXzxSLsD2/CE5Cr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TjbMkxAAAAN0AAAAPAAAAAAAAAAAA&#10;AAAAAKECAABkcnMvZG93bnJldi54bWxQSwUGAAAAAAQABAD5AAAAkgMAAAAA&#10;" strokecolor="#2f5496 [2408]" strokeweight="1.5pt"/>
          </v:group>
        </w:pict>
      </w:r>
      <w:r w:rsidR="00354CC8">
        <w:rPr>
          <w:rFonts w:ascii="ALFABET98" w:hAnsi="ALFABET98"/>
          <w:sz w:val="72"/>
          <w:szCs w:val="72"/>
        </w:rPr>
        <w:t xml:space="preserve">e     </w:t>
      </w:r>
      <w:r w:rsidR="00354CC8" w:rsidRPr="001C413D">
        <w:rPr>
          <w:rFonts w:ascii="ALFABET98" w:hAnsi="ALFABET98"/>
          <w:color w:val="FF0000"/>
          <w:sz w:val="72"/>
          <w:szCs w:val="72"/>
        </w:rPr>
        <w:t>l</w:t>
      </w:r>
      <w:r w:rsidR="00354CC8" w:rsidRPr="0024361A">
        <w:rPr>
          <w:rFonts w:ascii="ALFABET98" w:hAnsi="ALFABET98"/>
          <w:sz w:val="72"/>
          <w:szCs w:val="72"/>
        </w:rPr>
        <w:t xml:space="preserve"> </w:t>
      </w:r>
      <w:r w:rsidR="00354CC8">
        <w:rPr>
          <w:rFonts w:ascii="ALFABET98" w:hAnsi="ALFABET98"/>
          <w:sz w:val="72"/>
          <w:szCs w:val="72"/>
        </w:rPr>
        <w:t xml:space="preserve">        e    </w:t>
      </w:r>
      <w:r w:rsidR="00354CC8" w:rsidRPr="001C413D">
        <w:rPr>
          <w:rFonts w:ascii="ALFABET98" w:hAnsi="ALFABET98"/>
          <w:color w:val="FF0000"/>
          <w:sz w:val="72"/>
          <w:szCs w:val="72"/>
        </w:rPr>
        <w:t xml:space="preserve"> l      </w:t>
      </w:r>
      <w:r w:rsidR="00354CC8">
        <w:rPr>
          <w:rFonts w:ascii="ALFABET98" w:hAnsi="ALFABET98"/>
          <w:sz w:val="72"/>
          <w:szCs w:val="72"/>
        </w:rPr>
        <w:t xml:space="preserve">e      </w:t>
      </w:r>
      <w:r w:rsidR="00354CC8" w:rsidRPr="001C413D">
        <w:rPr>
          <w:rFonts w:ascii="ALFABET98" w:hAnsi="ALFABET98"/>
          <w:color w:val="FF0000"/>
          <w:sz w:val="72"/>
          <w:szCs w:val="72"/>
        </w:rPr>
        <w:t>l</w:t>
      </w:r>
      <w:r w:rsidR="00354CC8">
        <w:rPr>
          <w:rFonts w:ascii="ALFABET98" w:hAnsi="ALFABET98"/>
          <w:sz w:val="72"/>
          <w:szCs w:val="72"/>
        </w:rPr>
        <w:t xml:space="preserve">                                 </w:t>
      </w:r>
      <w:r w:rsidR="00354CC8" w:rsidRPr="0024361A">
        <w:rPr>
          <w:rFonts w:ascii="ALFABET98" w:hAnsi="ALFABET98"/>
          <w:sz w:val="72"/>
          <w:szCs w:val="72"/>
        </w:rPr>
        <w:t xml:space="preserve">       </w:t>
      </w:r>
      <w:r w:rsidR="00354CC8">
        <w:rPr>
          <w:rFonts w:ascii="ALFABET98" w:hAnsi="ALFABET98"/>
          <w:sz w:val="72"/>
          <w:szCs w:val="72"/>
        </w:rPr>
        <w:t xml:space="preserve">      </w:t>
      </w:r>
      <w:r w:rsidR="00354CC8" w:rsidRPr="0024361A">
        <w:rPr>
          <w:rFonts w:ascii="ALFABET98" w:hAnsi="ALFABET98"/>
          <w:sz w:val="72"/>
          <w:szCs w:val="72"/>
        </w:rPr>
        <w:t xml:space="preserve">        </w:t>
      </w:r>
      <w:r w:rsidR="00354CC8">
        <w:rPr>
          <w:rFonts w:ascii="ALFABET98" w:hAnsi="ALFABET98"/>
          <w:sz w:val="72"/>
          <w:szCs w:val="72"/>
        </w:rPr>
        <w:t xml:space="preserve"> </w:t>
      </w:r>
    </w:p>
    <w:p w:rsidR="00354CC8" w:rsidRPr="0024361A" w:rsidRDefault="00BD3DCE" w:rsidP="00354CC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108" style="position:absolute;margin-left:-16.1pt;margin-top:9.4pt;width:521.25pt;height:36.85pt;z-index:-25097932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H0A&#10;i2kRBAAA8Q8AAA4AAAAAAAAAAAAAAAAALgIAAGRycy9lMm9Eb2MueG1sUEsBAi0AFAAGAAgAAAAh&#10;AFgrD2jgAAAACgEAAA8AAAAAAAAAAAAAAAAAawYAAGRycy9kb3ducmV2LnhtbFBLBQYAAAAABAAE&#10;APMAAAB4BwAAAAA=&#10;">
            <v:group id="Group 33" o:spid="_x0000_s311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yp+0MxgAAAN0A&#10;AAAPAAAAAAAAAAAAAAAAAKoCAABkcnMvZG93bnJldi54bWxQSwUGAAAAAAQABAD6AAAAnQMAAAAA&#10;">
              <v:rect id="Rectangle 34" o:spid="_x0000_s311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sjLcUA&#10;AADdAAAADwAAAGRycy9kb3ducmV2LnhtbESPQWvCQBSE7wX/w/KE3urGClGiq2hbS6/VSPD2yD6z&#10;wezbkN2a+O+7hYLHYWa+YVabwTbiRp2vHSuYThIQxKXTNVcK8uP+ZQHCB2SNjWNScCcPm/XoaYWZ&#10;dj1/0+0QKhEh7DNUYEJoMyl9aciin7iWOHoX11kMUXaV1B32EW4b+ZokqbRYc1ww2NKbofJ6+LEK&#10;ZlXxYYr83ed2WqSfp/tp15/3Sj2Ph+0SRKAhPML/7S+tIJ3PZ/D3Jj4Bu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OyMtxQAAAN0AAAAPAAAAAAAAAAAAAAAAAJgCAABkcnMv&#10;ZG93bnJldi54bWxQSwUGAAAAAAQABAD1AAAAigMAAAAA&#10;" strokecolor="#2f5496 [2408]" strokeweight="1.5pt">
                <v:fill opacity="0"/>
              </v:rect>
              <v:rect id="Rectangle 35" o:spid="_x0000_s311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6hP8cIA&#10;AADdAAAADwAAAGRycy9kb3ducmV2LnhtbESPS4vCQBCE74L/YWjB2zqJ+IyOIi7qHn3em0ybBDM9&#10;2cyo8d87Cwsei6r6ipovG1OKB9WusKwg7kUgiFOrC84UnE+brwkI55E1lpZJwYscLBft1hwTbZ98&#10;oMfRZyJA2CWoIPe+SqR0aU4GXc9WxMG72tqgD7LOpK7xGeCmlP0oGkmDBYeFHCta55Tejnej4DL8&#10;rngnDe/jzWA6vNy2v+vYKNXtNKsZCE+N/4T/2z9awWg8HsDfm/AE5OI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qE/x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311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/oQvMcAAADdAAAADwAAAGRycy9kb3ducmV2LnhtbESPQWvCQBSE7wX/w/KE3upGobGkrtII&#10;BVPw0FSE3h7ZZxKbfRuzW5P8+65Q8DjMzDfMajOYRlypc7VlBfNZBIK4sLrmUsHh6/3pBYTzyBob&#10;y6RgJAeb9eRhhYm2PX/SNfelCBB2CSqovG8TKV1RkUE3sy1x8E62M+iD7EqpO+wD3DRyEUWxNFhz&#10;WKiwpW1FxU/+axSk48dxb3122Z2+z5csTRcZno1Sj9Ph7RWEp8Hfw//tnVYQL5fP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D+hC8xwAAAN0AAAAPAAAAAAAA&#10;AAAAAAAAAKECAABkcnMvZG93bnJldi54bWxQSwUGAAAAAAQABAD5AAAAlQMAAAAA&#10;" strokecolor="#2f5496 [2408]" strokeweight="1.5pt"/>
            <v:shape id="AutoShape 37" o:spid="_x0000_s310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yiOy8cAAADdAAAADwAAAGRycy9kb3ducmV2LnhtbESPT2vCQBTE7wW/w/KE3uqmHmJJXUMj&#10;CKbQQ20RvD2yz/xp9m3Mbk3y7buC0OMwM79h1uloWnGl3tWWFTwvIhDEhdU1lwq+v3ZPLyCcR9bY&#10;WiYFEzlIN7OHNSbaDvxJ14MvRYCwS1BB5X2XSOmKigy6he2Ig3e2vUEfZF9K3eMQ4KaVyyiKpcGa&#10;w0KFHW0rKn4Ov0ZBNr0fP6zPL/vzqbnkWbbMsTFKPc7Ht1cQnkb/H76391pBvFrFcHsTnoDc/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zKI7LxwAAAN0AAAAPAAAAAAAA&#10;AAAAAAAAAKECAABkcnMvZG93bnJldi54bWxQSwUGAAAAAAQABAD5AAAAlQMAAAAA&#10;" strokecolor="#2f5496 [2408]" strokeweight="1.5pt"/>
          </v:group>
        </w:pict>
      </w:r>
      <w:r w:rsidR="00354CC8">
        <w:rPr>
          <w:rFonts w:ascii="ALFABET98" w:hAnsi="ALFABET98"/>
          <w:sz w:val="72"/>
          <w:szCs w:val="72"/>
        </w:rPr>
        <w:t xml:space="preserve">  el   </w:t>
      </w:r>
      <w:r w:rsidR="00354CC8" w:rsidRPr="0024361A">
        <w:rPr>
          <w:rFonts w:ascii="ALFABET98" w:hAnsi="ALFABET98"/>
          <w:sz w:val="72"/>
          <w:szCs w:val="72"/>
        </w:rPr>
        <w:t xml:space="preserve"> </w:t>
      </w:r>
      <w:r w:rsidR="00354CC8">
        <w:rPr>
          <w:rFonts w:ascii="ALFABET98" w:hAnsi="ALFABET98"/>
          <w:sz w:val="72"/>
          <w:szCs w:val="72"/>
        </w:rPr>
        <w:t xml:space="preserve">          el           el                             </w:t>
      </w:r>
      <w:r w:rsidR="00354CC8" w:rsidRPr="0024361A">
        <w:rPr>
          <w:rFonts w:ascii="ALFABET98" w:hAnsi="ALFABET98"/>
          <w:sz w:val="72"/>
          <w:szCs w:val="72"/>
        </w:rPr>
        <w:t xml:space="preserve">       </w:t>
      </w:r>
      <w:r w:rsidR="00354CC8">
        <w:rPr>
          <w:rFonts w:ascii="ALFABET98" w:hAnsi="ALFABET98"/>
          <w:sz w:val="72"/>
          <w:szCs w:val="72"/>
        </w:rPr>
        <w:t xml:space="preserve">      </w:t>
      </w:r>
      <w:r w:rsidR="00354CC8" w:rsidRPr="0024361A">
        <w:rPr>
          <w:rFonts w:ascii="ALFABET98" w:hAnsi="ALFABET98"/>
          <w:sz w:val="72"/>
          <w:szCs w:val="72"/>
        </w:rPr>
        <w:t xml:space="preserve">        </w:t>
      </w:r>
      <w:r w:rsidR="00354CC8">
        <w:rPr>
          <w:rFonts w:ascii="ALFABET98" w:hAnsi="ALFABET98"/>
          <w:sz w:val="72"/>
          <w:szCs w:val="72"/>
        </w:rPr>
        <w:t xml:space="preserve"> </w:t>
      </w:r>
    </w:p>
    <w:p w:rsidR="00354CC8" w:rsidRPr="0024361A" w:rsidRDefault="00BD3DCE" w:rsidP="00354CC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102" style="position:absolute;margin-left:-16.1pt;margin-top:9.4pt;width:521.25pt;height:36.85pt;z-index:-25097830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0ZssFg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+9GbLBYEAADxDwAADgAAAAAAAAAAAAAAAAAuAgAAZHJzL2Uyb0RvYy54bWxQSwECLQAUAAYA&#10;CAAAACEAWCsPaOAAAAAKAQAADwAAAAAAAAAAAAAAAABwBgAAZHJzL2Rvd25yZXYueG1sUEsFBgAA&#10;AAAEAAQA8wAAAH0HAAAAAA==&#10;">
            <v:group id="Group 33" o:spid="_x0000_s310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TT9rmwwAAAN0AAAAP&#10;AAAAAAAAAAAAAAAAAKoCAABkcnMvZG93bnJldi54bWxQSwUGAAAAAAQABAD6AAAAmgMAAAAA&#10;">
              <v:rect id="Rectangle 34" o:spid="_x0000_s310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MUx8UA&#10;AADdAAAADwAAAGRycy9kb3ducmV2LnhtbESPT2vCQBTE70K/w/IK3nRjhdhGV+k/i1dtJPT2yD6z&#10;odm3Ibs18dt3BcHjMDO/YVabwTbiTJ2vHSuYTRMQxKXTNVcK8u/t5BmED8gaG8ek4EIeNuuH0Qoz&#10;7Xre0/kQKhEh7DNUYEJoMyl9aciin7qWOHon11kMUXaV1B32EW4b+ZQkqbRYc1ww2NK7ofL38GcV&#10;zKvi0xT5h8/trEi/jpfjW/+zVWr8OLwuQQQawj18a++0gnSxeIHrm/gE5P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0xTHxQAAAN0AAAAPAAAAAAAAAAAAAAAAAJgCAABkcnMv&#10;ZG93bnJldi54bWxQSwUGAAAAAAQABAD1AAAAigMAAAAA&#10;" strokecolor="#2f5496 [2408]" strokeweight="1.5pt">
                <v:fill opacity="0"/>
              </v:rect>
              <v:rect id="Rectangle 35" o:spid="_x0000_s310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Y51cAA&#10;AADdAAAADwAAAGRycy9kb3ducmV2LnhtbERPyW7CMBC9I/EP1iBxAyeINeAgREXLsWW5j+IhiRKP&#10;09iF8Pf4UInj09s3287U4k6tKy0riMcRCOLM6pJzBZfzYbQE4TyyxtoyKXiSg23a720w0fbBP3Q/&#10;+VyEEHYJKii8bxIpXVaQQTe2DXHgbrY16ANsc6lbfIRwU8tJFM2lwZJDQ4EN7QvKqtOfUXCdfTT8&#10;JQ1/x4fpanatPn/3sVFqOOh2axCeOv8W/7uPWsF8sQz7w5vwBGT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UY51c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310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RRmmMcAAADdAAAADwAAAGRycy9kb3ducmV2LnhtbESPQWvCQBSE70L/w/IKvZmNHqKkWaUp&#10;FEyhh2op9PbIPpPY7NuY3Sbx37sFweMwM98w2XYyrRiod41lBYsoBkFcWt1wpeDr8DZfg3AeWWNr&#10;mRRcyMF28zDLMNV25E8a9r4SAcIuRQW1910qpStrMugi2xEH72h7gz7IvpK6xzHATSuXcZxIgw2H&#10;hRo7eq2p/N3/GQX55f37w/rivDv+nM5Fni8LPBmlnh6nl2cQniZ/D9/aO60gWa0X8P8mPAG5u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JFGaYxwAAAN0AAAAPAAAAAAAA&#10;AAAAAAAAAKECAABkcnMvZG93bnJldi54bWxQSwUGAAAAAAQABAD5AAAAlQMAAAAA&#10;" strokecolor="#2f5496 [2408]" strokeweight="1.5pt"/>
            <v:shape id="AutoShape 37" o:spid="_x0000_s310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cb478YAAADdAAAADwAAAGRycy9kb3ducmV2LnhtbESPT4vCMBTE7wt+h/AEb5puD650jbIV&#10;BCt48A+Ct0fzbOs2L7WJWr/9RhD2OMzMb5jpvDO1uFPrKssKPkcRCOLc6ooLBYf9cjgB4Tyyxtoy&#10;KXiSg/ms9zHFRNsHb+m+84UIEHYJKii9bxIpXV6SQTeyDXHwzrY16INsC6lbfAS4qWUcRWNpsOKw&#10;UGJDi5Ly393NKEif6+PG+uy6Op8u1yxN4wwvRqlBv/v5BuGp8//hd3ulFYy/JjG83oQnIGd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nG+O/GAAAA3QAAAA8AAAAAAAAA&#10;AAAAAAAAoQIAAGRycy9kb3ducmV2LnhtbFBLBQYAAAAABAAEAPkAAACUAwAAAAA=&#10;" strokecolor="#2f5496 [2408]" strokeweight="1.5pt"/>
          </v:group>
        </w:pict>
      </w:r>
      <w:r w:rsidR="00354CC8" w:rsidRPr="0024361A">
        <w:rPr>
          <w:rFonts w:ascii="ALFABET98" w:hAnsi="ALFABET98"/>
          <w:sz w:val="72"/>
          <w:szCs w:val="72"/>
        </w:rPr>
        <w:t xml:space="preserve"> </w:t>
      </w:r>
      <w:r w:rsidR="00354CC8">
        <w:rPr>
          <w:rFonts w:ascii="ALFABET98" w:hAnsi="ALFABET98"/>
          <w:sz w:val="72"/>
          <w:szCs w:val="72"/>
        </w:rPr>
        <w:t xml:space="preserve">                                         </w:t>
      </w:r>
      <w:r w:rsidR="00354CC8" w:rsidRPr="0024361A">
        <w:rPr>
          <w:rFonts w:ascii="ALFABET98" w:hAnsi="ALFABET98"/>
          <w:sz w:val="72"/>
          <w:szCs w:val="72"/>
        </w:rPr>
        <w:t xml:space="preserve">       </w:t>
      </w:r>
      <w:r w:rsidR="00354CC8">
        <w:rPr>
          <w:rFonts w:ascii="ALFABET98" w:hAnsi="ALFABET98"/>
          <w:sz w:val="72"/>
          <w:szCs w:val="72"/>
        </w:rPr>
        <w:t xml:space="preserve">      </w:t>
      </w:r>
      <w:r w:rsidR="00354CC8" w:rsidRPr="0024361A">
        <w:rPr>
          <w:rFonts w:ascii="ALFABET98" w:hAnsi="ALFABET98"/>
          <w:sz w:val="72"/>
          <w:szCs w:val="72"/>
        </w:rPr>
        <w:t xml:space="preserve">        </w:t>
      </w:r>
      <w:r w:rsidR="00354CC8">
        <w:rPr>
          <w:rFonts w:ascii="ALFABET98" w:hAnsi="ALFABET98"/>
          <w:sz w:val="72"/>
          <w:szCs w:val="72"/>
        </w:rPr>
        <w:t xml:space="preserve"> </w:t>
      </w:r>
    </w:p>
    <w:p w:rsidR="00354CC8" w:rsidRPr="0024361A" w:rsidRDefault="00BD3DCE" w:rsidP="00354CC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096" style="position:absolute;margin-left:-16.1pt;margin-top:9.4pt;width:521.25pt;height:36.85pt;z-index:-25097728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oPJ/pBYEAADxDwAADgAAAAAAAAAAAAAAAAAuAgAAZHJzL2Uyb0RvYy54bWxQSwECLQAUAAYA&#10;CAAAACEAWCsPaOAAAAAKAQAADwAAAAAAAAAAAAAAAABwBgAAZHJzL2Rvd25yZXYueG1sUEsFBgAA&#10;AAAEAAQA8wAAAH0HAAAAAA==&#10;">
            <v:group id="Group 33" o:spid="_x0000_s309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p9egxMcAAADd&#10;AAAADwAAAAAAAAAAAAAAAACqAgAAZHJzL2Rvd25yZXYueG1sUEsFBgAAAAAEAAQA+gAAAJ4DAAAA&#10;AA==&#10;">
              <v:rect id="Rectangle 34" o:spid="_x0000_s310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tu5cYA&#10;AADdAAAADwAAAGRycy9kb3ducmV2LnhtbESPT2vCQBTE74V+h+UVeqsbK6aSukpb/+BVGwm9PbLP&#10;bDD7NmS3Jn57Vyj0OMzMb5j5crCNuFDna8cKxqMEBHHpdM2Vgvx78zID4QOyxsYxKbiSh+Xi8WGO&#10;mXY97+lyCJWIEPYZKjAhtJmUvjRk0Y9cSxy9k+sshii7SuoO+wi3jXxNklRarDkuGGzpy1B5Pvxa&#10;BZOqWJsiX/ncjot0e7weP/ufjVLPT8PHO4hAQ/gP/7V3WkH6NpvC/U18AnJx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ktu5cYAAADdAAAADwAAAAAAAAAAAAAAAACYAgAAZHJz&#10;L2Rvd25yZXYueG1sUEsFBgAAAAAEAAQA9QAAAIsDAAAAAA==&#10;" strokecolor="#2f5496 [2408]" strokeweight="1.5pt">
                <v:fill opacity="0"/>
              </v:rect>
              <v:rect id="Rectangle 35" o:spid="_x0000_s310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MEOsMA&#10;AADdAAAADwAAAGRycy9kb3ducmV2LnhtbESPT4vCMBTE78J+h/AWvGnaRatWoyyKf47qrvdH87Yt&#10;Ni/dJmr99kYQPA4z8xtmtmhNJa7UuNKygrgfgSDOrC45V/D7s+6NQTiPrLGyTAru5GAx/+jMMNX2&#10;xge6Hn0uAoRdigoK7+tUSpcVZND1bU0cvD/bGPRBNrnUDd4C3FTyK4oSabDksFBgTcuCsvPxYhSc&#10;hquat9LwPl4PJsPTefO/jI1S3c/2ewrCU+vf4Vd7pxUko3ECzzfhCcj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eMEO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09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bFbd8cAAADdAAAADwAAAGRycy9kb3ducmV2LnhtbESPT2vCQBTE7wW/w/KE3nSjB5U0a2iE&#10;gin0UBWht0f2mT/Nvo3ZbYzfvlsQehxm5jdMko6mFQP1rrasYDGPQBAXVtdcKjgd32YbEM4ja2wt&#10;k4I7OUi3k6cEY21v/EnDwZciQNjFqKDyvouldEVFBt3cdsTBu9jeoA+yL6Xu8RbgppXLKFpJgzWH&#10;hQo72lVUfB9+jILs/n7+sD6/7i9fzTXPsmWOjVHqeTq+voDwNPr/8KO91wpW680a/t6EJyC3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psVt3xwAAAN0AAAAPAAAAAAAA&#10;AAAAAAAAAKECAABkcnMvZG93bnJldi54bWxQSwUGAAAAAAQABAD5AAAAlQMAAAAA&#10;" strokecolor="#2f5496 [2408]" strokeweight="1.5pt"/>
            <v:shape id="AutoShape 37" o:spid="_x0000_s309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C7PBcQAAADdAAAADwAAAGRycy9kb3ducmV2LnhtbERPTWvCQBC9F/wPywi9NRtzsBKzihEK&#10;SaGHqgjehuyYRLOzMbvV+O+7h0KPj/edrUfTiTsNrrWsYBbFIIgrq1uuFRz2H28LEM4ja+wsk4In&#10;OVivJi8Zpto++JvuO1+LEMIuRQWN930qpasaMugi2xMH7mwHgz7AoZZ6wEcIN51M4nguDbYcGhrs&#10;adtQdd39GAX58/P4ZX15K86ny63M86TEi1HqdTpuliA8jf5f/OcutIL5+yLMDW/CE5Cr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YLs8FxAAAAN0AAAAPAAAAAAAAAAAA&#10;AAAAAKECAABkcnMvZG93bnJldi54bWxQSwUGAAAAAAQABAD5AAAAkgMAAAAA&#10;" strokecolor="#2f5496 [2408]" strokeweight="1.5pt"/>
          </v:group>
        </w:pict>
      </w:r>
      <w:r w:rsidR="00354CC8" w:rsidRPr="0024361A">
        <w:rPr>
          <w:rFonts w:ascii="ALFABET98" w:hAnsi="ALFABET98"/>
          <w:sz w:val="72"/>
          <w:szCs w:val="72"/>
        </w:rPr>
        <w:t xml:space="preserve"> </w:t>
      </w:r>
      <w:r w:rsidR="00354CC8">
        <w:rPr>
          <w:rFonts w:ascii="ALFABET98" w:hAnsi="ALFABET98"/>
          <w:sz w:val="72"/>
          <w:szCs w:val="72"/>
        </w:rPr>
        <w:t xml:space="preserve">                                         </w:t>
      </w:r>
      <w:r w:rsidR="00354CC8" w:rsidRPr="0024361A">
        <w:rPr>
          <w:rFonts w:ascii="ALFABET98" w:hAnsi="ALFABET98"/>
          <w:sz w:val="72"/>
          <w:szCs w:val="72"/>
        </w:rPr>
        <w:t xml:space="preserve">       </w:t>
      </w:r>
      <w:r w:rsidR="00354CC8">
        <w:rPr>
          <w:rFonts w:ascii="ALFABET98" w:hAnsi="ALFABET98"/>
          <w:sz w:val="72"/>
          <w:szCs w:val="72"/>
        </w:rPr>
        <w:t xml:space="preserve">      </w:t>
      </w:r>
      <w:r w:rsidR="00354CC8" w:rsidRPr="0024361A">
        <w:rPr>
          <w:rFonts w:ascii="ALFABET98" w:hAnsi="ALFABET98"/>
          <w:sz w:val="72"/>
          <w:szCs w:val="72"/>
        </w:rPr>
        <w:t xml:space="preserve">        </w:t>
      </w:r>
      <w:r w:rsidR="00354CC8">
        <w:rPr>
          <w:rFonts w:ascii="ALFABET98" w:hAnsi="ALFABET98"/>
          <w:sz w:val="72"/>
          <w:szCs w:val="72"/>
        </w:rPr>
        <w:t xml:space="preserve"> </w:t>
      </w:r>
    </w:p>
    <w:p w:rsidR="00354CC8" w:rsidRPr="0024361A" w:rsidRDefault="00BD3DCE" w:rsidP="00354CC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090" style="position:absolute;margin-left:-16.1pt;margin-top:9.4pt;width:521.25pt;height:36.85pt;z-index:-25097625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trNE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s&#10;ltrNEgQAAPEPAAAOAAAAAAAAAAAAAAAAAC4CAABkcnMvZTJvRG9jLnhtbFBLAQItABQABgAIAAAA&#10;IQBYKw9o4AAAAAoBAAAPAAAAAAAAAAAAAAAAAGwGAABkcnMvZG93bnJldi54bWxQSwUGAAAAAAQA&#10;BADzAAAAeQcAAAAA&#10;">
            <v:group id="Group 33" o:spid="_x0000_s309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01MBrFAAAA3QAA&#10;AA8AAAAAAAAAAAAAAAAAqgIAAGRycy9kb3ducmV2LnhtbFBLBQYAAAAABAAEAPoAAACcAwAAAAA=&#10;">
              <v:rect id="Rectangle 34" o:spid="_x0000_s309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n+O8YA&#10;AADdAAAADwAAAGRycy9kb3ducmV2LnhtbESPzWrDMBCE74W+g9hCb43sBtzUiRLa5odekzqY3BZr&#10;a5laK2OpsfP2UaDQ4zAz3zCL1WhbcabeN44VpJMEBHHldMO1guJr+zQD4QOyxtYxKbiQh9Xy/m6B&#10;uXYD7+l8CLWIEPY5KjAhdLmUvjJk0U9cRxy9b9dbDFH2tdQ9DhFuW/mcJJm02HBcMNjRh6Hq5/Br&#10;FUzrcmPKYu0Lm5bZ7ng5vg+nrVKPD+PbHESgMfyH/9qfWkH28prC7U18An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Kn+O8YAAADdAAAADwAAAAAAAAAAAAAAAACYAgAAZHJz&#10;L2Rvd25yZXYueG1sUEsFBgAAAAAEAAQA9QAAAIsDAAAAAA==&#10;" strokecolor="#2f5496 [2408]" strokeweight="1.5pt">
                <v:fill opacity="0"/>
              </v:rect>
              <v:rect id="Rectangle 35" o:spid="_x0000_s309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GU5MMA&#10;AADdAAAADwAAAGRycy9kb3ducmV2LnhtbESPS4vCQBCE74L/YWjBm04iPqOjiKK7x10f9ybTJsFM&#10;T8yMGv/9zoLgsaiqr6jFqjGleFDtCssK4n4Egji1uuBMwem4601BOI+ssbRMCl7kYLVstxaYaPvk&#10;X3ocfCYChF2CCnLvq0RKl+Zk0PVtRRy8i60N+iDrTOoanwFuSjmIorE0WHBYyLGiTU7p9XA3Cs6j&#10;bcVf0vBPvBvORufr/raJjVLdTrOeg/DU+E/43f7WCsaT2QD+34QnI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wGU5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09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1PLqcYAAADdAAAADwAAAGRycy9kb3ducmV2LnhtbESPQWvCQBSE70L/w/IK3nRTBW2jqzQF&#10;IRE8aEvB2yP7TGKzb2N21fjvXUHocZiZb5j5sjO1uFDrKssK3oYRCOLc6ooLBT/fq8E7COeRNdaW&#10;ScGNHCwXL705xtpeeUuXnS9EgLCLUUHpfRNL6fKSDLqhbYiDd7CtQR9kW0jd4jXATS1HUTSRBisO&#10;CyU29FVS/rc7GwXJbf27sT47pYf98ZQlySjDo1Gq/9p9zkB46vx/+NlOtYLJ9GMMjzfhCcjF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NTy6nGAAAA3QAAAA8AAAAAAAAA&#10;AAAAAAAAoQIAAGRycy9kb3ducmV2LnhtbFBLBQYAAAAABAAEAPkAAACUAwAAAAA=&#10;" strokecolor="#2f5496 [2408]" strokeweight="1.5pt"/>
            <v:shape id="AutoShape 37" o:spid="_x0000_s309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LpT3cYAAADdAAAADwAAAGRycy9kb3ducmV2LnhtbESPQWvCQBSE70L/w/IK3nRTEW2jqzQF&#10;IRE8aEvB2yP7TGKzb2N21fjvXUHocZiZb5j5sjO1uFDrKssK3oYRCOLc6ooLBT/fq8E7COeRNdaW&#10;ScGNHCwXL705xtpeeUuXnS9EgLCLUUHpfRNL6fKSDLqhbYiDd7CtQR9kW0jd4jXATS1HUTSRBisO&#10;CyU29FVS/rc7GwXJbf27sT47pYf98ZQlySjDo1Gq/9p9zkB46vx/+NlOtYLJ9GMMjzfhCcjF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y6U93GAAAA3QAAAA8AAAAAAAAA&#10;AAAAAAAAoQIAAGRycy9kb3ducmV2LnhtbFBLBQYAAAAABAAEAPkAAACUAwAAAAA=&#10;" strokecolor="#2f5496 [2408]" strokeweight="1.5pt"/>
          </v:group>
        </w:pict>
      </w:r>
      <w:r w:rsidR="00354CC8">
        <w:rPr>
          <w:rFonts w:ascii="ALFABET98" w:hAnsi="ALFABET98"/>
          <w:sz w:val="72"/>
          <w:szCs w:val="72"/>
        </w:rPr>
        <w:t xml:space="preserve">l     </w:t>
      </w:r>
      <w:r w:rsidR="00354CC8" w:rsidRPr="001C413D">
        <w:rPr>
          <w:rFonts w:ascii="ALFABET98" w:hAnsi="ALFABET98"/>
          <w:color w:val="FF0000"/>
          <w:sz w:val="72"/>
          <w:szCs w:val="72"/>
        </w:rPr>
        <w:t>e</w:t>
      </w:r>
      <w:r w:rsidR="00354CC8">
        <w:rPr>
          <w:rFonts w:ascii="ALFABET98" w:hAnsi="ALFABET98"/>
          <w:sz w:val="72"/>
          <w:szCs w:val="72"/>
        </w:rPr>
        <w:t xml:space="preserve">       </w:t>
      </w:r>
      <w:r w:rsidR="00354CC8" w:rsidRPr="00354CC8">
        <w:rPr>
          <w:rFonts w:ascii="ALFABET98" w:hAnsi="ALFABET98"/>
          <w:color w:val="FF0000"/>
          <w:sz w:val="72"/>
          <w:szCs w:val="72"/>
        </w:rPr>
        <w:t>l</w:t>
      </w:r>
      <w:r w:rsidR="00354CC8">
        <w:rPr>
          <w:rFonts w:ascii="ALFABET98" w:hAnsi="ALFABET98"/>
          <w:color w:val="FF0000"/>
          <w:sz w:val="72"/>
          <w:szCs w:val="72"/>
        </w:rPr>
        <w:t xml:space="preserve">   </w:t>
      </w:r>
      <w:r w:rsidR="00354CC8">
        <w:rPr>
          <w:rFonts w:ascii="ALFABET98" w:hAnsi="ALFABET98"/>
          <w:sz w:val="72"/>
          <w:szCs w:val="72"/>
        </w:rPr>
        <w:t xml:space="preserve"> e          </w:t>
      </w:r>
      <w:r w:rsidR="00354CC8" w:rsidRPr="00354CC8">
        <w:rPr>
          <w:rFonts w:ascii="ALFABET98" w:hAnsi="ALFABET98"/>
          <w:color w:val="FF0000"/>
          <w:sz w:val="72"/>
          <w:szCs w:val="72"/>
        </w:rPr>
        <w:t>l</w:t>
      </w:r>
      <w:r w:rsidR="00354CC8" w:rsidRPr="0024361A">
        <w:rPr>
          <w:rFonts w:ascii="ALFABET98" w:hAnsi="ALFABET98"/>
          <w:sz w:val="72"/>
          <w:szCs w:val="72"/>
        </w:rPr>
        <w:t xml:space="preserve"> </w:t>
      </w:r>
      <w:r w:rsidR="00354CC8">
        <w:rPr>
          <w:rFonts w:ascii="ALFABET98" w:hAnsi="ALFABET98"/>
          <w:sz w:val="72"/>
          <w:szCs w:val="72"/>
        </w:rPr>
        <w:t xml:space="preserve"> e                                         </w:t>
      </w:r>
      <w:r w:rsidR="00354CC8" w:rsidRPr="0024361A">
        <w:rPr>
          <w:rFonts w:ascii="ALFABET98" w:hAnsi="ALFABET98"/>
          <w:sz w:val="72"/>
          <w:szCs w:val="72"/>
        </w:rPr>
        <w:t xml:space="preserve">       </w:t>
      </w:r>
      <w:r w:rsidR="00354CC8">
        <w:rPr>
          <w:rFonts w:ascii="ALFABET98" w:hAnsi="ALFABET98"/>
          <w:sz w:val="72"/>
          <w:szCs w:val="72"/>
        </w:rPr>
        <w:t xml:space="preserve">      </w:t>
      </w:r>
      <w:r w:rsidR="00354CC8" w:rsidRPr="0024361A">
        <w:rPr>
          <w:rFonts w:ascii="ALFABET98" w:hAnsi="ALFABET98"/>
          <w:sz w:val="72"/>
          <w:szCs w:val="72"/>
        </w:rPr>
        <w:t xml:space="preserve">        </w:t>
      </w:r>
      <w:r w:rsidR="00354CC8">
        <w:rPr>
          <w:rFonts w:ascii="ALFABET98" w:hAnsi="ALFABET98"/>
          <w:sz w:val="72"/>
          <w:szCs w:val="72"/>
        </w:rPr>
        <w:t xml:space="preserve"> </w:t>
      </w:r>
    </w:p>
    <w:p w:rsidR="00354CC8" w:rsidRPr="0024361A" w:rsidRDefault="00BD3DCE" w:rsidP="00354CC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084" style="position:absolute;margin-left:-16.1pt;margin-top:9.4pt;width:521.25pt;height:36.85pt;z-index:-25097523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Ms3IkAUBAAA8Q8AAA4AAAAAAAAAAAAAAAAALgIAAGRycy9lMm9Eb2MueG1sUEsBAi0AFAAGAAgA&#10;AAAhAFgrD2jgAAAACgEAAA8AAAAAAAAAAAAAAAAAbgYAAGRycy9kb3ducmV2LnhtbFBLBQYAAAAA&#10;BAAEAPMAAAB7BwAAAAA=&#10;">
            <v:group id="Group 33" o:spid="_x0000_s308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9kA31xgAAAN0A&#10;AAAPAAAAAAAAAAAAAAAAAKoCAABkcnMvZG93bnJldi54bWxQSwUGAAAAAAQABAD6AAAAnQMAAAAA&#10;">
              <v:rect id="Rectangle 34" o:spid="_x0000_s308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zD1MUA&#10;AADdAAAADwAAAGRycy9kb3ducmV2LnhtbESPT2vCQBTE70K/w/IK3nRjhdhGV+k/i1dtJPT2yD6z&#10;odm3Ibs18dt3BcHjMDO/YVabwTbiTJ2vHSuYTRMQxKXTNVcK8u/t5BmED8gaG8ek4EIeNuuH0Qoz&#10;7Xre0/kQKhEh7DNUYEJoMyl9aciin7qWOHon11kMUXaV1B32EW4b+ZQkqbRYc1ww2NK7ofL38GcV&#10;zKvi0xT5h8/trEi/jpfjW/+zVWr8OLwuQQQawj18a++0gnTxsoDrm/gE5P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DMPUxQAAAN0AAAAPAAAAAAAAAAAAAAAAAJgCAABkcnMv&#10;ZG93bnJldi54bWxQSwUGAAAAAAQABAD1AAAAigMAAAAA&#10;" strokecolor="#2f5496 [2408]" strokeweight="1.5pt">
                <v:fill opacity="0"/>
              </v:rect>
              <v:rect id="Rectangle 35" o:spid="_x0000_s308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umjDsAA&#10;AADdAAAADwAAAGRycy9kb3ducmV2LnhtbERPPW/CMBDdK/EfrEPqBk5QoSXEIAQKMAIt+yk+koj4&#10;HGID4d/jAanj0/tOF52pxZ1aV1lWEA8jEMS51RUXCv5+s8EPCOeRNdaWScGTHCzmvY8UE20ffKD7&#10;0RcihLBLUEHpfZNI6fKSDLqhbYgDd7atQR9gW0jd4iOEm1qOomgiDVYcGkpsaFVSfjnejILTeN3w&#10;Vhrex9nXdHy6bK6r2Cj12e+WMxCeOv8vfrt3WsHkexrmhjfhCcj5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9umjDs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308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rv8Q8cAAADdAAAADwAAAGRycy9kb3ducmV2LnhtbESPQWvCQBSE74X+h+UVems29aBNdJWm&#10;UDCCh9oieHtkn0k0+zZmtyb5926h4HGYmW+YxWowjbhS52rLCl6jGARxYXXNpYKf78+XNxDOI2ts&#10;LJOCkRyslo8PC0y17fmLrjtfigBhl6KCyvs2ldIVFRl0kW2Jg3e0nUEfZFdK3WEf4KaRkzieSoM1&#10;h4UKW/qoqDjvfo2CbNzst9bnl/XxcLrkWTbJ8WSUen4a3ucgPA3+Hv5vr7WC6SxJ4O9NeAJyeQ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yu/xDxwAAAN0AAAAPAAAAAAAA&#10;AAAAAAAAAKECAABkcnMvZG93bnJldi54bWxQSwUGAAAAAAQABAD5AAAAlQMAAAAA&#10;" strokecolor="#2f5496 [2408]" strokeweight="1.5pt"/>
            <v:shape id="AutoShape 37" o:spid="_x0000_s308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T9UD8EAAADdAAAADwAAAGRycy9kb3ducmV2LnhtbERPy6rCMBDdC/5DGMGdproQqUaxgmAF&#10;F1dFcDc0Y1ttJrWJWv/eLC64PJz3fNmaSryocaVlBaNhBII4s7rkXMHpuBlMQTiPrLGyTAo+5GC5&#10;6HbmGGv75j96HXwuQgi7GBUU3texlC4ryKAb2po4cFfbGPQBNrnUDb5DuKnkOIom0mDJoaHAmtYF&#10;ZffD0yhIPrvz3vr0sb1ebo80ScYp3oxS/V67moHw1Pqf+N+91Qom0yjsD2/CE5CLL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9P1QPwQAAAN0AAAAPAAAAAAAAAAAAAAAA&#10;AKECAABkcnMvZG93bnJldi54bWxQSwUGAAAAAAQABAD5AAAAjwMAAAAA&#10;" strokecolor="#2f5496 [2408]" strokeweight="1.5pt"/>
          </v:group>
        </w:pict>
      </w:r>
      <w:r w:rsidR="00354CC8" w:rsidRPr="0024361A">
        <w:rPr>
          <w:rFonts w:ascii="ALFABET98" w:hAnsi="ALFABET98"/>
          <w:sz w:val="72"/>
          <w:szCs w:val="72"/>
        </w:rPr>
        <w:t xml:space="preserve"> </w:t>
      </w:r>
      <w:r w:rsidR="00354CC8">
        <w:rPr>
          <w:rFonts w:ascii="ALFABET98" w:hAnsi="ALFABET98"/>
          <w:sz w:val="72"/>
          <w:szCs w:val="72"/>
        </w:rPr>
        <w:t xml:space="preserve">  le           le             le                   </w:t>
      </w:r>
      <w:r w:rsidR="00354CC8" w:rsidRPr="0024361A">
        <w:rPr>
          <w:rFonts w:ascii="ALFABET98" w:hAnsi="ALFABET98"/>
          <w:sz w:val="72"/>
          <w:szCs w:val="72"/>
        </w:rPr>
        <w:t xml:space="preserve">       </w:t>
      </w:r>
      <w:r w:rsidR="00354CC8">
        <w:rPr>
          <w:rFonts w:ascii="ALFABET98" w:hAnsi="ALFABET98"/>
          <w:sz w:val="72"/>
          <w:szCs w:val="72"/>
        </w:rPr>
        <w:t xml:space="preserve">      </w:t>
      </w:r>
      <w:r w:rsidR="00354CC8" w:rsidRPr="0024361A">
        <w:rPr>
          <w:rFonts w:ascii="ALFABET98" w:hAnsi="ALFABET98"/>
          <w:sz w:val="72"/>
          <w:szCs w:val="72"/>
        </w:rPr>
        <w:t xml:space="preserve">        </w:t>
      </w:r>
      <w:r w:rsidR="00354CC8">
        <w:rPr>
          <w:rFonts w:ascii="ALFABET98" w:hAnsi="ALFABET98"/>
          <w:sz w:val="72"/>
          <w:szCs w:val="72"/>
        </w:rPr>
        <w:t xml:space="preserve"> </w:t>
      </w:r>
    </w:p>
    <w:p w:rsidR="00354CC8" w:rsidRDefault="00BD3DCE" w:rsidP="00354CC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078" style="position:absolute;margin-left:-16.1pt;margin-top:9.4pt;width:521.25pt;height:36.85pt;z-index:-25097420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s&#10;22jREgQAAPEPAAAOAAAAAAAAAAAAAAAAAC4CAABkcnMvZTJvRG9jLnhtbFBLAQItABQABgAIAAAA&#10;IQBYKw9o4AAAAAoBAAAPAAAAAAAAAAAAAAAAAGwGAABkcnMvZG93bnJldi54bWxQSwUGAAAAAAQA&#10;BADzAAAAeQcAAAAA&#10;">
            <v:group id="Group 33" o:spid="_x0000_s308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wVCifFAAAA3QAA&#10;AA8AAAAAAAAAAAAAAAAAqgIAAGRycy9kb3ducmV2LnhtbFBLBQYAAAAABAAEAPoAAACcAwAAAAA=&#10;">
              <v:rect id="Rectangle 34" o:spid="_x0000_s308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nEBsUA&#10;AADdAAAADwAAAGRycy9kb3ducmV2LnhtbESPQWvCQBSE7wX/w/IEb3VjhSDRVaqt0qsaCb09sq/Z&#10;0OzbkN2a+O+7guBxmJlvmNVmsI24Uudrxwpm0wQEcel0zZWC/Lx/XYDwAVlj45gU3MjDZj16WWGm&#10;Xc9Hup5CJSKEfYYKTAhtJqUvDVn0U9cSR+/HdRZDlF0ldYd9hNtGviVJKi3WHBcMtrQzVP6e/qyC&#10;eVV8miL/8LmdFenhcrts+++9UpPx8L4EEWgIz/Cj/aUVpItkDvc38QnI9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icQGxQAAAN0AAAAPAAAAAAAAAAAAAAAAAJgCAABkcnMv&#10;ZG93bnJldi54bWxQSwUGAAAAAAQABAD1AAAAigMAAAAA&#10;" strokecolor="#2f5496 [2408]" strokeweight="1.5pt">
                <v:fill opacity="0"/>
              </v:rect>
              <v:rect id="Rectangle 35" o:spid="_x0000_s308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qo2sIA&#10;AADdAAAADwAAAGRycy9kb3ducmV2LnhtbESPS6vCMBSE98L9D+FccKdpRUV7jSKKj6XP/aE5ty02&#10;J7WJWv+9EQSXw8x8w0xmjSnFnWpXWFYQdyMQxKnVBWcKTsdVZwTCeWSNpWVS8CQHs+lPa4KJtg/e&#10;0/3gMxEg7BJUkHtfJVK6NCeDrmsr4uD929qgD7LOpK7xEeCmlL0oGkqDBYeFHCta5JReDjej4DxY&#10;VryRhnfxqj8enC/r6yI2SrV/m/kfCE+N/4Y/7a1WMBxFfXi/CU9AT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Gqja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308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Uj3l8YAAADdAAAADwAAAGRycy9kb3ducmV2LnhtbESPT4vCMBTE74LfITzB2zZdQZFqlO3C&#10;ghU8+IeFvT2aZ1ttXmoTtX57Iyx4HGbmN8x82Zla3Kh1lWUFn1EMgji3uuJCwWH/8zEF4Tyyxtoy&#10;KXiQg+Wi35tjou2dt3Tb+UIECLsEFZTeN4mULi/JoItsQxy8o20N+iDbQuoW7wFuajmK44k0WHFY&#10;KLGh75Ly8+5qFKSP9e/G+uyyOv6dLlmajjI8GaWGg+5rBsJT59/h//ZKK5hM4zG83oQnIBd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1I95fGAAAA3QAAAA8AAAAAAAAA&#10;AAAAAAAAoQIAAGRycy9kb3ducmV2LnhtbFBLBQYAAAAABAAEAPkAAACUAwAAAAA=&#10;" strokecolor="#2f5496 [2408]" strokeweight="1.5pt"/>
            <v:shape id="AutoShape 37" o:spid="_x0000_s307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Zpp4MUAAADdAAAADwAAAGRycy9kb3ducmV2LnhtbESPT4vCMBTE7wt+h/AEb2uqhyLVKFYQ&#10;7IIH/yB4ezTPttq81Car9dubhQWPw8z8hpktOlOLB7WusqxgNIxAEOdWV1woOB7W3xMQziNrrC2T&#10;ghc5WMx7XzNMtH3yjh57X4gAYZeggtL7JpHS5SUZdEPbEAfvYluDPsi2kLrFZ4CbWo6jKJYGKw4L&#10;JTa0Kim/7X+NgvT1c9pan903l/P1nqXpOMOrUWrQ75ZTEJ46/wn/tzdaQTyJYvh7E56AnL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Zpp4MUAAADdAAAADwAAAAAAAAAA&#10;AAAAAAChAgAAZHJzL2Rvd25yZXYueG1sUEsFBgAAAAAEAAQA+QAAAJMDAAAAAA==&#10;" strokecolor="#2f5496 [2408]" strokeweight="1.5pt"/>
          </v:group>
        </w:pict>
      </w:r>
      <w:r w:rsidR="00354CC8">
        <w:rPr>
          <w:rFonts w:ascii="ALFABET98" w:hAnsi="ALFABET98"/>
          <w:sz w:val="72"/>
          <w:szCs w:val="72"/>
        </w:rPr>
        <w:t xml:space="preserve">  </w:t>
      </w:r>
      <w:r w:rsidR="00354CC8" w:rsidRPr="0024361A">
        <w:rPr>
          <w:rFonts w:ascii="ALFABET98" w:hAnsi="ALFABET98"/>
          <w:sz w:val="72"/>
          <w:szCs w:val="72"/>
        </w:rPr>
        <w:t xml:space="preserve"> </w:t>
      </w:r>
      <w:r w:rsidR="00354CC8"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354CC8" w:rsidRDefault="00BD3DCE" w:rsidP="00354CC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072" style="position:absolute;margin-left:-16.1pt;margin-top:9.4pt;width:521.25pt;height:36.85pt;z-index:-25097318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cvBlFQ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DscvBlFQQAAPEPAAAOAAAAAAAAAAAAAAAAAC4CAABkcnMvZTJvRG9jLnhtbFBLAQItABQABgAI&#10;AAAAIQBYKw9o4AAAAAoBAAAPAAAAAAAAAAAAAAAAAG8GAABkcnMvZG93bnJldi54bWxQSwUGAAAA&#10;AAQABADzAAAAfAcAAAAA&#10;">
            <v:group id="Group 33" o:spid="_x0000_s307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9/T3NwwAAAN0AAAAP&#10;AAAAAAAAAAAAAAAAAKoCAABkcnMvZG93bnJldi54bWxQSwUGAAAAAAQABAD6AAAAmgMAAAAA&#10;">
              <v:rect id="Rectangle 34" o:spid="_x0000_s307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GHz7MUA&#10;AADdAAAADwAAAGRycy9kb3ducmV2LnhtbESPT2vCQBTE7wW/w/IEb3WjQtDUVeq/0mttJHh7ZF+z&#10;odm3Ibua+O27hUKPw8z8hllvB9uIO3W+dqxgNk1AEJdO11wpyD9Pz0sQPiBrbByTggd52G5GT2vM&#10;tOv5g+7nUIkIYZ+hAhNCm0npS0MW/dS1xNH7cp3FEGVXSd1hH+G2kfMkSaXFmuOCwZb2hsrv880q&#10;WFTF0RT5wed2VqRvl8dl119PSk3Gw+sLiEBD+A//td+1gnSZrOD3TXwCcvM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YfPsxQAAAN0AAAAPAAAAAAAAAAAAAAAAAJgCAABkcnMv&#10;ZG93bnJldi54bWxQSwUGAAAAAAQABAD1AAAAigMAAAAA&#10;" strokecolor="#2f5496 [2408]" strokeweight="1.5pt">
                <v:fill opacity="0"/>
              </v:rect>
              <v:rect id="Rectangle 35" o:spid="_x0000_s307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/g4BMEA&#10;AADdAAAADwAAAGRycy9kb3ducmV2LnhtbERPyW6DMBC9V+o/WBOpt8ZQlSilMagiSppjs91HeAII&#10;PKbYCeTv60OkHp/evson04kbDa6xrCCeRyCIS6sbrhScjpvXJQjnkTV2lknBnRzk2fPTClNtR97T&#10;7eArEULYpaig9r5PpXRlTQbd3PbEgbvYwaAPcKikHnAM4aaTb1G0kAYbDg019lTUVLaHq1FwTtY9&#10;f0vDP/Hm/SM5t9vfIjZKvcymr08Qnib/L364d1rBYhmH/eFNeAIy+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P4OAT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307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6pnScUAAADdAAAADwAAAGRycy9kb3ducmV2LnhtbESPQYvCMBSE7wv+h/AEb2taDyLVKFtB&#10;sIKHVRG8PZpnW7d5qU3U+u83guBxmJlvmNmiM7W4U+sqywriYQSCOLe64kLBYb/6noBwHlljbZkU&#10;PMnBYt77mmGi7YN/6b7zhQgQdgkqKL1vEildXpJBN7QNcfDOtjXog2wLqVt8BLip5SiKxtJgxWGh&#10;xIaWJeV/u5tRkD43x6312XV9Pl2uWZqOMrwYpQb97mcKwlPnP+F3e60VjCdxDK834QnI+T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6pnScUAAADdAAAADwAAAAAAAAAA&#10;AAAAAAChAgAAZHJzL2Rvd25yZXYueG1sUEsFBgAAAAAEAAQA+QAAAJMDAAAAAA==&#10;" strokecolor="#2f5496 [2408]" strokeweight="1.5pt"/>
            <v:shape id="AutoShape 37" o:spid="_x0000_s307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3j5PsUAAADdAAAADwAAAGRycy9kb3ducmV2LnhtbESPQYvCMBSE7wv+h/AEb2tqDyLVKFtB&#10;sIKHVRG8PZpnW7d5qU3U+u83guBxmJlvmNmiM7W4U+sqywpGwwgEcW51xYWCw371PQHhPLLG2jIp&#10;eJKDxbz3NcNE2wf/0n3nCxEg7BJUUHrfJFK6vCSDbmgb4uCdbWvQB9kWUrf4CHBTyziKxtJgxWGh&#10;xIaWJeV/u5tRkD43x6312XV9Pl2uWZrGGV6MUoN+9zMF4anzn/C7vdYKxpNRDK834QnI+T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3j5PsUAAADdAAAADwAAAAAAAAAA&#10;AAAAAAChAgAAZHJzL2Rvd25yZXYueG1sUEsFBgAAAAAEAAQA+QAAAJMDAAAAAA==&#10;" strokecolor="#2f5496 [2408]" strokeweight="1.5pt"/>
          </v:group>
        </w:pict>
      </w:r>
      <w:r w:rsidR="00354CC8" w:rsidRPr="0024361A">
        <w:rPr>
          <w:rFonts w:ascii="ALFABET98" w:hAnsi="ALFABET98"/>
          <w:sz w:val="72"/>
          <w:szCs w:val="72"/>
        </w:rPr>
        <w:t xml:space="preserve"> </w:t>
      </w:r>
      <w:r w:rsidR="00354CC8"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354CC8" w:rsidRPr="0024361A" w:rsidRDefault="00354CC8" w:rsidP="00354CC8">
      <w:pPr>
        <w:spacing w:line="240" w:lineRule="auto"/>
        <w:rPr>
          <w:rFonts w:ascii="ALFABET98" w:hAnsi="ALFABET98"/>
          <w:sz w:val="72"/>
          <w:szCs w:val="72"/>
        </w:rPr>
      </w:pPr>
      <w:r>
        <w:rPr>
          <w:rFonts w:ascii="ALFABET98" w:hAnsi="ALFABET98"/>
          <w:sz w:val="72"/>
          <w:szCs w:val="72"/>
        </w:rPr>
        <w:t xml:space="preserve">  </w:t>
      </w:r>
      <w:r w:rsidR="00BD3DCE"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066" style="position:absolute;margin-left:-16.1pt;margin-top:9.4pt;width:521.25pt;height:36.85pt;z-index:-250972160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tZ+XuBYEAADxDwAADgAAAAAAAAAAAAAAAAAuAgAAZHJzL2Uyb0RvYy54bWxQSwECLQAUAAYA&#10;CAAAACEAWCsPaOAAAAAKAQAADwAAAAAAAAAAAAAAAABwBgAAZHJzL2Rvd25yZXYueG1sUEsFBgAA&#10;AAAEAAQA8wAAAH0HAAAAAA==&#10;">
            <v:group id="Group 33" o:spid="_x0000_s306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uWmhFccAAADd&#10;AAAADwAAAAAAAAAAAAAAAACqAgAAZHJzL2Rvd25yZXYueG1sUEsFBgAAAAAEAAQA+gAAAJ4DAAAA&#10;AA==&#10;">
              <v:rect id="Rectangle 34" o:spid="_x0000_s307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VvNMUA&#10;AADdAAAADwAAAGRycy9kb3ducmV2LnhtbESPQWvCQBSE7wX/w/IKvdVNWhokukpta/FajQRvj+wz&#10;G8y+Ddmtif++KxQ8DjPzDbNYjbYVF+p941hBOk1AEFdON1wrKPab5xkIH5A1to5JwZU8rJaThwXm&#10;2g38Q5ddqEWEsM9RgQmhy6X0lSGLfuo64uidXG8xRNnXUvc4RLht5UuSZNJiw3HBYEcfhqrz7tcq&#10;eK3LL1MWn76waZl9H66H9XDcKPX0OL7PQQQawz38395qBdksfYPbm/gE5P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9W80xQAAAN0AAAAPAAAAAAAAAAAAAAAAAJgCAABkcnMv&#10;ZG93bnJldi54bWxQSwUGAAAAAAQABAD1AAAAigMAAAAA&#10;" strokecolor="#2f5496 [2408]" strokeweight="1.5pt">
                <v:fill opacity="0"/>
              </v:rect>
              <v:rect id="Rectangle 35" o:spid="_x0000_s307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10F68QA&#10;AADdAAAADwAAAGRycy9kb3ducmV2LnhtbESPQWvCQBSE7wX/w/KE3ppNSg0aXUUUa49t2twf2WcS&#10;zL5Ns2uS/nu3UOhxmJlvmM1uMq0YqHeNZQVJFIMgLq1uuFLw9Xl6WoJwHllja5kU/JCD3Xb2sMFM&#10;25E/aMh9JQKEXYYKau+7TEpX1mTQRbYjDt7F9gZ9kH0ldY9jgJtWPsdxKg02HBZq7OhQU3nNb0ZB&#10;sTh2fJaG35PTy2pRXF+/D4lR6nE+7dcgPE3+P/zXftMK0mWSwu+b8ATk9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NdBev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306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w9apscAAADdAAAADwAAAGRycy9kb3ducmV2LnhtbESPQWvCQBSE70L/w/IKvZmNHqKkWaUp&#10;FEyhh2op9PbIPpPY7NuY3Sbx37sFweMwM98w2XYyrRiod41lBYsoBkFcWt1wpeDr8DZfg3AeWWNr&#10;mRRcyMF28zDLMNV25E8a9r4SAcIuRQW1910qpStrMugi2xEH72h7gz7IvpK6xzHATSuXcZxIgw2H&#10;hRo7eq2p/N3/GQX55f37w/rivDv+nM5Fni8LPBmlnh6nl2cQniZ/D9/aO60gWS9W8P8mPAG5u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3D1qmxwAAAN0AAAAPAAAAAAAA&#10;AAAAAAAAAKECAABkcnMvZG93bnJldi54bWxQSwUGAAAAAAQABAD5AAAAlQMAAAAA&#10;" strokecolor="#2f5496 [2408]" strokeweight="1.5pt"/>
            <v:shape id="AutoShape 37" o:spid="_x0000_s306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pDO1MEAAADdAAAADwAAAGRycy9kb3ducmV2LnhtbERPy6rCMBDdC/5DGMGdproQqUaxgmAF&#10;F1dFcDc0Y1ttJrWJWv/eLC64PJz3fNmaSryocaVlBaNhBII4s7rkXMHpuBlMQTiPrLGyTAo+5GC5&#10;6HbmGGv75j96HXwuQgi7GBUU3texlC4ryKAb2po4cFfbGPQBNrnUDb5DuKnkOIom0mDJoaHAmtYF&#10;ZffD0yhIPrvz3vr0sb1ebo80ScYp3oxS/V67moHw1Pqf+N+91Qom01GYG96EJyAXX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GkM7UwQAAAN0AAAAPAAAAAAAAAAAAAAAA&#10;AKECAABkcnMvZG93bnJldi54bWxQSwUGAAAAAAQABAD5AAAAjwMAAAAA&#10;" strokecolor="#2f5496 [2408]" strokeweight="1.5pt"/>
          </v:group>
        </w:pict>
      </w:r>
      <w:r>
        <w:rPr>
          <w:rFonts w:ascii="ALFABET98" w:hAnsi="ALFABET98"/>
          <w:sz w:val="72"/>
          <w:szCs w:val="72"/>
        </w:rPr>
        <w:t xml:space="preserve">e     </w:t>
      </w:r>
      <w:r w:rsidRPr="001C413D">
        <w:rPr>
          <w:rFonts w:ascii="ALFABET98" w:hAnsi="ALFABET98"/>
          <w:color w:val="FF0000"/>
          <w:sz w:val="72"/>
          <w:szCs w:val="72"/>
        </w:rPr>
        <w:t>l</w:t>
      </w:r>
      <w:r w:rsidRPr="0024361A"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72"/>
          <w:szCs w:val="72"/>
        </w:rPr>
        <w:t xml:space="preserve">        e    </w:t>
      </w:r>
      <w:r w:rsidRPr="001C413D">
        <w:rPr>
          <w:rFonts w:ascii="ALFABET98" w:hAnsi="ALFABET98"/>
          <w:color w:val="FF0000"/>
          <w:sz w:val="72"/>
          <w:szCs w:val="72"/>
        </w:rPr>
        <w:t xml:space="preserve"> l </w:t>
      </w:r>
      <w:r>
        <w:rPr>
          <w:rFonts w:ascii="ALFABET98" w:hAnsi="ALFABET98"/>
          <w:color w:val="FF0000"/>
          <w:sz w:val="72"/>
          <w:szCs w:val="72"/>
        </w:rPr>
        <w:t xml:space="preserve">    </w:t>
      </w:r>
      <w:r>
        <w:rPr>
          <w:rFonts w:ascii="ALFABET98" w:hAnsi="ALFABET98"/>
          <w:sz w:val="72"/>
          <w:szCs w:val="72"/>
        </w:rPr>
        <w:t xml:space="preserve">e      </w:t>
      </w:r>
      <w:r w:rsidRPr="001C413D">
        <w:rPr>
          <w:rFonts w:ascii="ALFABET98" w:hAnsi="ALFABET98"/>
          <w:color w:val="FF0000"/>
          <w:sz w:val="72"/>
          <w:szCs w:val="72"/>
        </w:rPr>
        <w:t>l</w:t>
      </w:r>
      <w:r>
        <w:rPr>
          <w:rFonts w:ascii="ALFABET98" w:hAnsi="ALFABET98"/>
          <w:sz w:val="72"/>
          <w:szCs w:val="72"/>
        </w:rPr>
        <w:t xml:space="preserve">                           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</w:t>
      </w:r>
    </w:p>
    <w:p w:rsidR="00354CC8" w:rsidRPr="0024361A" w:rsidRDefault="00BD3DCE" w:rsidP="00354CC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3060" style="position:absolute;margin-left:-16.1pt;margin-top:9.4pt;width:521.25pt;height:36.85pt;z-index:-25097113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E1AQE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/&#10;E1AQEgQAAPEPAAAOAAAAAAAAAAAAAAAAAC4CAABkcnMvZTJvRG9jLnhtbFBLAQItABQABgAIAAAA&#10;IQBYKw9o4AAAAAoBAAAPAAAAAAAAAAAAAAAAAGwGAABkcnMvZG93bnJldi54bWxQSwUGAAAAAAQA&#10;BADzAAAAeQcAAAAA&#10;">
            <v:group id="Group 33" o:spid="_x0000_s306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IPm2rwwAAAN0AAAAP&#10;AAAAAAAAAAAAAAAAAKoCAABkcnMvZG93bnJldi54bWxQSwUGAAAAAAQABAD6AAAAmgMAAAAA&#10;">
              <v:rect id="Rectangle 34" o:spid="_x0000_s306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aKjisUA&#10;AADdAAAADwAAAGRycy9kb3ducmV2LnhtbESPT2vCQBTE70K/w/IK3nQTC0Giq9g/Sq/VSPD2yD6z&#10;wezbkN2a+O27hUKPw8z8hllvR9uKO/W+cawgnScgiCunG64VFKf9bAnCB2SNrWNS8CAP283TZI25&#10;dgN/0f0YahEh7HNUYELocil9Zciin7uOOHpX11sMUfa11D0OEW5buUiSTFpsOC4Y7OjNUHU7flsF&#10;L3X5Ycri3Rc2LbPD+XF+HS57pabP424FItAY/sN/7U+tIFsuUvh9E5+A3P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oqOKxQAAAN0AAAAPAAAAAAAAAAAAAAAAAJgCAABkcnMv&#10;ZG93bnJldi54bWxQSwUGAAAAAAQABAD1AAAAigMAAAAA&#10;" strokecolor="#2f5496 [2408]" strokeweight="1.5pt">
                <v:fill opacity="0"/>
              </v:rect>
              <v:rect id="Rectangle 35" o:spid="_x0000_s306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rJVcIA&#10;AADdAAAADwAAAGRycy9kb3ducmV2LnhtbESPT4vCMBTE74LfITzBm6YtKlqNIoruHtd/90fzbIvN&#10;S22i1m+/WVjwOMzMb5jFqjWVeFLjSssK4mEEgjizuuRcwfm0G0xBOI+ssbJMCt7kYLXsdhaYavvi&#10;Az2PPhcBwi5FBYX3dSqlywoy6Ia2Jg7e1TYGfZBNLnWDrwA3lUyiaCINlhwWCqxpU1B2Oz6Mgst4&#10;W/OXNPwT70az8eW2v29io1S/167nIDy1/hP+b39rBZNpksDfm/AE5PI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CslV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306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liWGMcAAADdAAAADwAAAGRycy9kb3ducmV2LnhtbESPQWvCQBSE74X+h+UVems2RhCJWcUU&#10;CqbgobYUentkn9lo9m3Mrhr/vVso9DjMzDdMsRptJy40+NaxgkmSgiCunW65UfD1+fYyB+EDssbO&#10;MSm4kYfV8vGhwFy7K3/QZRcaESHsc1RgQuhzKX1tyKJPXE8cvb0bLIYoh0bqAa8RbjuZpelMWmw5&#10;Lhjs6dVQfdydrYLy9v69daE6bfY/h1NVllmFB6vU89O4XoAINIb/8F97oxXM5tkUft/EJyCX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GWJYYxwAAAN0AAAAPAAAAAAAA&#10;AAAAAAAAAKECAABkcnMvZG93bnJldi54bWxQSwUGAAAAAAQABAD5AAAAlQMAAAAA&#10;" strokecolor="#2f5496 [2408]" strokeweight="1.5pt"/>
            <v:shape id="AutoShape 37" o:spid="_x0000_s306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bEObMcAAADdAAAADwAAAGRycy9kb3ducmV2LnhtbESPQWvCQBSE74X+h+UVems2BhGJWcUU&#10;CqbgobYUentkn9lo9m3Mrhr/vVso9DjMzDdMsRptJy40+NaxgkmSgiCunW65UfD1+fYyB+EDssbO&#10;MSm4kYfV8vGhwFy7K3/QZRcaESHsc1RgQuhzKX1tyKJPXE8cvb0bLIYoh0bqAa8RbjuZpelMWmw5&#10;Lhjs6dVQfdydrYLy9v69daE6bfY/h1NVllmFB6vU89O4XoAINIb/8F97oxXM5tkUft/EJyCX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JsQ5sxwAAAN0AAAAPAAAAAAAA&#10;AAAAAAAAAKECAABkcnMvZG93bnJldi54bWxQSwUGAAAAAAQABAD5AAAAlQMAAAAA&#10;" strokecolor="#2f5496 [2408]" strokeweight="1.5pt"/>
          </v:group>
        </w:pict>
      </w:r>
      <w:r w:rsidR="00354CC8">
        <w:rPr>
          <w:rFonts w:ascii="ALFABET98" w:hAnsi="ALFABET98"/>
          <w:sz w:val="72"/>
          <w:szCs w:val="72"/>
        </w:rPr>
        <w:t xml:space="preserve">  el   </w:t>
      </w:r>
      <w:r w:rsidR="00354CC8" w:rsidRPr="0024361A">
        <w:rPr>
          <w:rFonts w:ascii="ALFABET98" w:hAnsi="ALFABET98"/>
          <w:sz w:val="72"/>
          <w:szCs w:val="72"/>
        </w:rPr>
        <w:t xml:space="preserve"> </w:t>
      </w:r>
      <w:r w:rsidR="00354CC8">
        <w:rPr>
          <w:rFonts w:ascii="ALFABET98" w:hAnsi="ALFABET98"/>
          <w:sz w:val="72"/>
          <w:szCs w:val="72"/>
        </w:rPr>
        <w:t xml:space="preserve">           el           el                             </w:t>
      </w:r>
      <w:r w:rsidR="00354CC8" w:rsidRPr="0024361A">
        <w:rPr>
          <w:rFonts w:ascii="ALFABET98" w:hAnsi="ALFABET98"/>
          <w:sz w:val="72"/>
          <w:szCs w:val="72"/>
        </w:rPr>
        <w:t xml:space="preserve">       </w:t>
      </w:r>
      <w:r w:rsidR="00354CC8">
        <w:rPr>
          <w:rFonts w:ascii="ALFABET98" w:hAnsi="ALFABET98"/>
          <w:sz w:val="72"/>
          <w:szCs w:val="72"/>
        </w:rPr>
        <w:t xml:space="preserve">      </w:t>
      </w:r>
      <w:r w:rsidR="00354CC8" w:rsidRPr="0024361A">
        <w:rPr>
          <w:rFonts w:ascii="ALFABET98" w:hAnsi="ALFABET98"/>
          <w:sz w:val="72"/>
          <w:szCs w:val="72"/>
        </w:rPr>
        <w:t xml:space="preserve">        </w:t>
      </w:r>
      <w:r w:rsidR="00354CC8">
        <w:rPr>
          <w:rFonts w:ascii="ALFABET98" w:hAnsi="ALFABET98"/>
          <w:sz w:val="72"/>
          <w:szCs w:val="72"/>
        </w:rPr>
        <w:t xml:space="preserve"> </w:t>
      </w:r>
    </w:p>
    <w:p w:rsidR="00354CC8" w:rsidRPr="0024361A" w:rsidRDefault="00BD3DCE" w:rsidP="00354CC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054" style="position:absolute;margin-left:-16.1pt;margin-top:9.4pt;width:521.25pt;height:36.85pt;z-index:-25097011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">
            <v:group id="Group 33" o:spid="_x0000_s305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om1BExgAAAN0A&#10;AAAPAAAAAAAAAAAAAAAAAKoCAABkcnMvZG93bnJldi54bWxQSwUGAAAAAAQABAD6AAAAnQMAAAAA&#10;">
              <v:rect id="Rectangle 34" o:spid="_x0000_s305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eeZcUA&#10;AADdAAAADwAAAGRycy9kb3ducmV2LnhtbESPQWvCQBSE74X+h+UVeqsbFaJEV2mrll61kdDbI/vM&#10;hmbfhuxq4r/vCoLHYWa+YZbrwTbiQp2vHSsYjxIQxKXTNVcK8p/d2xyED8gaG8ek4Eoe1qvnpyVm&#10;2vW8p8shVCJC2GeowITQZlL60pBFP3ItcfROrrMYouwqqTvsI9w2cpIkqbRYc1ww2NKnofLvcLYK&#10;plWxNUW+8bkdF+nX8Xr86H93Sr2+DO8LEIGG8Ajf299aQTqfzOD2Jj4Buf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B55lxQAAAN0AAAAPAAAAAAAAAAAAAAAAAJgCAABkcnMv&#10;ZG93bnJldi54bWxQSwUGAAAAAAQABAD1AAAAigMAAAAA&#10;" strokecolor="#2f5496 [2408]" strokeweight="1.5pt">
                <v:fill opacity="0"/>
              </v:rect>
              <v:rect id="Rectangle 35" o:spid="_x0000_s305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+L+v78A&#10;AADdAAAADwAAAGRycy9kb3ducmV2LnhtbERPy4rCMBTdC/5DuII7TSsqtRpFHBxd+txfmmtbbG5q&#10;k9HO35uF4PJw3otVayrxpMaVlhXEwwgEcWZ1ybmCy3k7SEA4j6yxskwK/snBatntLDDV9sVHep58&#10;LkIIuxQVFN7XqZQuK8igG9qaOHA32xj0ATa51A2+Qrip5CiKptJgyaGhwJo2BWX3059RcJ381LyT&#10;hg/xdjybXO+/j01slOr32vUchKfWf8Uf914rmCajMDe8CU9ALt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j4v6/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305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7Ch8sYAAADdAAAADwAAAGRycy9kb3ducmV2LnhtbESPT4vCMBTE78J+h/AWvGlqD6LVKHZh&#10;wQoe/MPC3h7Ns602L7WJWr+9WVjwOMzMb5j5sjO1uFPrKssKRsMIBHFudcWFguPhezAB4Tyyxtoy&#10;KXiSg+XiozfHRNsH7+i+94UIEHYJKii9bxIpXV6SQTe0DXHwTrY16INsC6lbfAS4qWUcRWNpsOKw&#10;UGJDXyXll/3NKEifm5+t9dl1ffo9X7M0jTM8G6X6n91qBsJT59/h//ZaKxhP4in8vQlPQC5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ewofLGAAAA3QAAAA8AAAAAAAAA&#10;AAAAAAAAoQIAAGRycy9kb3ducmV2LnhtbFBLBQYAAAAABAAEAPkAAACUAwAAAAA=&#10;" strokecolor="#2f5496 [2408]" strokeweight="1.5pt"/>
            <v:shape id="AutoShape 37" o:spid="_x0000_s305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1OessMAAADdAAAADwAAAGRycy9kb3ducmV2LnhtbERPy2rCQBTdC/2H4Rbc6aQRRFLHYAqF&#10;RHBRFaG7S+aah5k7MTPV+PedRaHLw3mv09F04k6DaywreJtHIIhLqxuuFJyOn7MVCOeRNXaWScGT&#10;HKSbl8kaE20f/EX3g69ECGGXoILa+z6R0pU1GXRz2xMH7mIHgz7AoZJ6wEcIN52Mo2gpDTYcGmrs&#10;6aOm8nr4MQqy5+68t7645Zfv9lZkWVxga5Savo7bdxCeRv8v/nPnWsFytQj7w5vwBOTm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NTnrLDAAAA3QAAAA8AAAAAAAAAAAAA&#10;AAAAoQIAAGRycy9kb3ducmV2LnhtbFBLBQYAAAAABAAEAPkAAACRAwAAAAA=&#10;" strokecolor="#2f5496 [2408]" strokeweight="1.5pt"/>
          </v:group>
        </w:pict>
      </w:r>
      <w:r w:rsidR="00354CC8" w:rsidRPr="0024361A">
        <w:rPr>
          <w:rFonts w:ascii="ALFABET98" w:hAnsi="ALFABET98"/>
          <w:sz w:val="72"/>
          <w:szCs w:val="72"/>
        </w:rPr>
        <w:t xml:space="preserve"> </w:t>
      </w:r>
      <w:r w:rsidR="00354CC8">
        <w:rPr>
          <w:rFonts w:ascii="ALFABET98" w:hAnsi="ALFABET98"/>
          <w:sz w:val="72"/>
          <w:szCs w:val="72"/>
        </w:rPr>
        <w:t xml:space="preserve">                                         </w:t>
      </w:r>
      <w:r w:rsidR="00354CC8" w:rsidRPr="0024361A">
        <w:rPr>
          <w:rFonts w:ascii="ALFABET98" w:hAnsi="ALFABET98"/>
          <w:sz w:val="72"/>
          <w:szCs w:val="72"/>
        </w:rPr>
        <w:t xml:space="preserve">       </w:t>
      </w:r>
      <w:r w:rsidR="00354CC8">
        <w:rPr>
          <w:rFonts w:ascii="ALFABET98" w:hAnsi="ALFABET98"/>
          <w:sz w:val="72"/>
          <w:szCs w:val="72"/>
        </w:rPr>
        <w:t xml:space="preserve">      </w:t>
      </w:r>
      <w:r w:rsidR="00354CC8" w:rsidRPr="0024361A">
        <w:rPr>
          <w:rFonts w:ascii="ALFABET98" w:hAnsi="ALFABET98"/>
          <w:sz w:val="72"/>
          <w:szCs w:val="72"/>
        </w:rPr>
        <w:t xml:space="preserve">        </w:t>
      </w:r>
      <w:r w:rsidR="00354CC8">
        <w:rPr>
          <w:rFonts w:ascii="ALFABET98" w:hAnsi="ALFABET98"/>
          <w:sz w:val="72"/>
          <w:szCs w:val="72"/>
        </w:rPr>
        <w:t xml:space="preserve"> </w:t>
      </w:r>
    </w:p>
    <w:p w:rsidR="00354CC8" w:rsidRPr="0024361A" w:rsidRDefault="00BD3DCE" w:rsidP="00354CC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048" style="position:absolute;margin-left:-16.1pt;margin-top:9.4pt;width:521.25pt;height:36.85pt;z-index:-25096908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t&#10;eMyzEgQAAPEPAAAOAAAAAAAAAAAAAAAAAC4CAABkcnMvZTJvRG9jLnhtbFBLAQItABQABgAIAAAA&#10;IQBYKw9o4AAAAAoBAAAPAAAAAAAAAAAAAAAAAGwGAABkcnMvZG93bnJldi54bWxQSwUGAAAAAAQA&#10;BADzAAAAeQcAAAAA&#10;">
            <v:group id="Group 33" o:spid="_x0000_s305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nnAmsUAAADd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JtPxCP7e&#10;hCcgF2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J5wJrFAAAA3QAA&#10;AA8AAAAAAAAAAAAAAAAAqgIAAGRycy9kb3ducmV2LnhtbFBLBQYAAAAABAAEAPoAAACcAwAAAAA=&#10;">
              <v:rect id="Rectangle 34" o:spid="_x0000_s305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+UOu8UA&#10;AADdAAAADwAAAGRycy9kb3ducmV2LnhtbESPT2vCQBTE70K/w/IKvenGBoJEV7F/LF7VSOjtkX3N&#10;BrNvQ3Zr4rd3hUKPw8z8hlltRtuKK/W+caxgPktAEFdON1wrKE676QKED8gaW8ek4EYeNuunyQpz&#10;7QY+0PUYahEh7HNUYELocil9Zciin7mOOHo/rrcYouxrqXscIty28jVJMmmx4bhgsKN3Q9Xl+GsV&#10;pHX5acriwxd2XmZf59v5bfjeKfXyPG6XIAKN4T/8195rBdkiTeHxJj4Bub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5Q67xQAAAN0AAAAPAAAAAAAAAAAAAAAAAJgCAABkcnMv&#10;ZG93bnJldi54bWxQSwUGAAAAAAQABAD1AAAAigMAAAAA&#10;" strokecolor="#2f5496 [2408]" strokeweight="1.5pt">
                <v:fill opacity="0"/>
              </v:rect>
              <v:rect id="Rectangle 35" o:spid="_x0000_s305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3ZiZ8MA&#10;AADdAAAADwAAAGRycy9kb3ducmV2LnhtbESPS4vCQBCE74L/YWjBm06yPtDoKKKoe9z1cW8ybRLM&#10;9GQzo8Z/7ywIHouq+oqaLxtTijvVrrCsIO5HIIhTqwvOFJyO294EhPPIGkvLpOBJDpaLdmuOibYP&#10;/qX7wWciQNglqCD3vkqkdGlOBl3fVsTBu9jaoA+yzqSu8RHgppRfUTSWBgsOCzlWtM4pvR5uRsF5&#10;tKl4Lw3/xNvhdHS+7v7WsVGq22lWMxCeGv8Jv9vfWsF4MhjC/5vwBOTi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3ZiZ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05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yQ9KscAAADdAAAADwAAAGRycy9kb3ducmV2LnhtbESPQWvCQBSE7wX/w/KE3urGlIqkrsEI&#10;gil4qC2F3h7ZZxKbfRuz2yT++65Q8DjMzDfMKh1NI3rqXG1ZwXwWgSAurK65VPD5sXtagnAeWWNj&#10;mRRcyUG6njysMNF24Hfqj74UAcIuQQWV920ipSsqMuhmtiUO3sl2Bn2QXSl1h0OAm0bGUbSQBmsO&#10;CxW2tK2o+Dn+GgXZ9e3rYH1+2Z++z5c8y+Icz0apx+m4eQXhafT38H97rxUsls8v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jJD0qxwAAAN0AAAAPAAAAAAAA&#10;AAAAAAAAAKECAABkcnMvZG93bnJldi54bWxQSwUGAAAAAAQABAD5AAAAlQMAAAAA&#10;" strokecolor="#2f5496 [2408]" strokeweight="1.5pt"/>
            <v:shape id="AutoShape 37" o:spid="_x0000_s304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/ajXcUAAADdAAAADwAAAGRycy9kb3ducmV2LnhtbESPQYvCMBSE7wv+h/AEb5rqQpFqFCsI&#10;VvCw7iJ4ezTPttq81Car9d+bBWGPw8x8w8yXnanFnVpXWVYwHkUgiHOrKy4U/HxvhlMQziNrrC2T&#10;gic5WC56H3NMtH3wF90PvhABwi5BBaX3TSKly0sy6Ea2IQ7e2bYGfZBtIXWLjwA3tZxEUSwNVhwW&#10;SmxoXVJ+PfwaBelzd9xbn92259PllqXpJMOLUWrQ71YzEJ46/x9+t7daQTz9jOHvTXgCcvE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/ajXcUAAADdAAAADwAAAAAAAAAA&#10;AAAAAAChAgAAZHJzL2Rvd25yZXYueG1sUEsFBgAAAAAEAAQA+QAAAJMDAAAAAA==&#10;" strokecolor="#2f5496 [2408]" strokeweight="1.5pt"/>
          </v:group>
        </w:pict>
      </w:r>
      <w:r w:rsidR="00354CC8" w:rsidRPr="0024361A">
        <w:rPr>
          <w:rFonts w:ascii="ALFABET98" w:hAnsi="ALFABET98"/>
          <w:sz w:val="72"/>
          <w:szCs w:val="72"/>
        </w:rPr>
        <w:t xml:space="preserve"> </w:t>
      </w:r>
      <w:r w:rsidR="00354CC8">
        <w:rPr>
          <w:rFonts w:ascii="ALFABET98" w:hAnsi="ALFABET98"/>
          <w:sz w:val="72"/>
          <w:szCs w:val="72"/>
        </w:rPr>
        <w:t xml:space="preserve">                                         </w:t>
      </w:r>
      <w:r w:rsidR="00354CC8" w:rsidRPr="0024361A">
        <w:rPr>
          <w:rFonts w:ascii="ALFABET98" w:hAnsi="ALFABET98"/>
          <w:sz w:val="72"/>
          <w:szCs w:val="72"/>
        </w:rPr>
        <w:t xml:space="preserve">       </w:t>
      </w:r>
      <w:r w:rsidR="00354CC8">
        <w:rPr>
          <w:rFonts w:ascii="ALFABET98" w:hAnsi="ALFABET98"/>
          <w:sz w:val="72"/>
          <w:szCs w:val="72"/>
        </w:rPr>
        <w:t xml:space="preserve">      </w:t>
      </w:r>
      <w:r w:rsidR="00354CC8" w:rsidRPr="0024361A">
        <w:rPr>
          <w:rFonts w:ascii="ALFABET98" w:hAnsi="ALFABET98"/>
          <w:sz w:val="72"/>
          <w:szCs w:val="72"/>
        </w:rPr>
        <w:t xml:space="preserve">        </w:t>
      </w:r>
      <w:r w:rsidR="00354CC8">
        <w:rPr>
          <w:rFonts w:ascii="ALFABET98" w:hAnsi="ALFABET98"/>
          <w:sz w:val="72"/>
          <w:szCs w:val="72"/>
        </w:rPr>
        <w:t xml:space="preserve"> </w:t>
      </w:r>
    </w:p>
    <w:p w:rsidR="00354CC8" w:rsidRDefault="00354CC8" w:rsidP="00354CC8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t xml:space="preserve">   </w:t>
      </w:r>
      <w:r w:rsidR="000120B5">
        <w:rPr>
          <w:rFonts w:ascii="ALFABET98" w:hAnsi="ALFABET98"/>
          <w:sz w:val="36"/>
          <w:szCs w:val="36"/>
        </w:rPr>
        <w:t xml:space="preserve">                              32</w:t>
      </w:r>
    </w:p>
    <w:p w:rsidR="00F12AA8" w:rsidRPr="00EB79AF" w:rsidRDefault="00354CC8" w:rsidP="00354CC8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t>Sayın velim, okuyalım, boşlukları  yazalım.</w:t>
      </w:r>
      <w:r w:rsidR="007875D2" w:rsidRPr="008140CA">
        <w:rPr>
          <w:rFonts w:ascii="ALFABET98" w:hAnsi="ALFABET98"/>
          <w:sz w:val="36"/>
          <w:szCs w:val="36"/>
        </w:rPr>
        <w:t xml:space="preserve">                                                                                                                                                </w:t>
      </w:r>
      <w:r w:rsidR="007875D2">
        <w:rPr>
          <w:rFonts w:ascii="ALFABET98" w:hAnsi="ALFABET98"/>
          <w:sz w:val="36"/>
          <w:szCs w:val="36"/>
        </w:rPr>
        <w:t xml:space="preserve">                     </w:t>
      </w:r>
      <w:r w:rsidR="007875D2" w:rsidRPr="008140CA">
        <w:rPr>
          <w:rFonts w:ascii="ALFABET98" w:hAnsi="ALFABET98"/>
          <w:sz w:val="36"/>
          <w:szCs w:val="36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7875D2">
        <w:rPr>
          <w:rFonts w:ascii="ALFABET98" w:hAnsi="ALFABET98"/>
          <w:sz w:val="36"/>
          <w:szCs w:val="36"/>
        </w:rPr>
        <w:t xml:space="preserve">       </w:t>
      </w:r>
      <w:r w:rsidR="007875D2">
        <w:rPr>
          <w:rFonts w:ascii="ALFABET98" w:hAnsi="ALFABET98"/>
          <w:sz w:val="72"/>
          <w:szCs w:val="72"/>
        </w:rPr>
        <w:t xml:space="preserve"> </w:t>
      </w:r>
      <w:r w:rsidR="007875D2" w:rsidRPr="0024361A">
        <w:rPr>
          <w:rFonts w:ascii="ALFABET98" w:hAnsi="ALFABET98"/>
          <w:sz w:val="72"/>
          <w:szCs w:val="72"/>
        </w:rPr>
        <w:t xml:space="preserve"> </w:t>
      </w:r>
      <w:r w:rsidR="007875D2">
        <w:rPr>
          <w:rFonts w:ascii="ALFABET98" w:hAnsi="ALFABET98"/>
          <w:sz w:val="72"/>
          <w:szCs w:val="72"/>
        </w:rPr>
        <w:t xml:space="preserve">                                           </w:t>
      </w:r>
      <w:r w:rsidR="007875D2" w:rsidRPr="0024361A">
        <w:rPr>
          <w:rFonts w:ascii="ALFABET98" w:hAnsi="ALFABET98"/>
          <w:sz w:val="72"/>
          <w:szCs w:val="72"/>
        </w:rPr>
        <w:t xml:space="preserve"> </w:t>
      </w:r>
      <w:r w:rsidR="007875D2">
        <w:rPr>
          <w:rFonts w:ascii="ALFABET98" w:hAnsi="ALFABET98"/>
          <w:sz w:val="72"/>
          <w:szCs w:val="72"/>
        </w:rPr>
        <w:t xml:space="preserve">                                         </w:t>
      </w:r>
      <w:r w:rsidR="007875D2" w:rsidRPr="0024361A">
        <w:rPr>
          <w:rFonts w:ascii="ALFABET98" w:hAnsi="ALFABET98"/>
          <w:sz w:val="72"/>
          <w:szCs w:val="72"/>
        </w:rPr>
        <w:t xml:space="preserve">       </w:t>
      </w:r>
      <w:r w:rsidR="007875D2">
        <w:rPr>
          <w:rFonts w:ascii="ALFABET98" w:hAnsi="ALFABET98"/>
          <w:sz w:val="72"/>
          <w:szCs w:val="72"/>
        </w:rPr>
        <w:t xml:space="preserve">      </w:t>
      </w:r>
      <w:r w:rsidR="007875D2" w:rsidRPr="0024361A">
        <w:rPr>
          <w:rFonts w:ascii="ALFABET98" w:hAnsi="ALFABET98"/>
          <w:sz w:val="72"/>
          <w:szCs w:val="72"/>
        </w:rPr>
        <w:t xml:space="preserve">        </w:t>
      </w:r>
      <w:r w:rsidR="007875D2">
        <w:rPr>
          <w:rFonts w:ascii="ALFABET98" w:hAnsi="ALFABET98"/>
          <w:sz w:val="72"/>
          <w:szCs w:val="72"/>
        </w:rPr>
        <w:t xml:space="preserve"> </w:t>
      </w:r>
      <w:r w:rsidR="007875D2" w:rsidRPr="008140CA">
        <w:rPr>
          <w:rFonts w:ascii="ALFABET98" w:hAnsi="ALFABET98"/>
          <w:sz w:val="36"/>
          <w:szCs w:val="36"/>
        </w:rPr>
        <w:t xml:space="preserve">                                                                                                                                                  </w:t>
      </w:r>
      <w:r w:rsidR="007875D2">
        <w:rPr>
          <w:rFonts w:ascii="ALFABET98" w:hAnsi="ALFABET98"/>
          <w:sz w:val="36"/>
          <w:szCs w:val="36"/>
        </w:rPr>
        <w:t xml:space="preserve">                     </w:t>
      </w:r>
      <w:r w:rsidR="007875D2" w:rsidRPr="008140CA">
        <w:rPr>
          <w:rFonts w:ascii="ALFABET98" w:hAnsi="ALFABET98"/>
          <w:sz w:val="36"/>
          <w:szCs w:val="36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7875D2">
        <w:rPr>
          <w:rFonts w:ascii="ALFABET98" w:hAnsi="ALFABET98"/>
          <w:sz w:val="36"/>
          <w:szCs w:val="36"/>
        </w:rPr>
        <w:t xml:space="preserve">       </w:t>
      </w:r>
      <w:r w:rsidR="007875D2">
        <w:rPr>
          <w:rFonts w:ascii="ALFABET98" w:hAnsi="ALFABET98"/>
          <w:sz w:val="72"/>
          <w:szCs w:val="72"/>
        </w:rPr>
        <w:t xml:space="preserve"> </w:t>
      </w:r>
      <w:r w:rsidR="007875D2" w:rsidRPr="0024361A">
        <w:rPr>
          <w:rFonts w:ascii="ALFABET98" w:hAnsi="ALFABET98"/>
          <w:sz w:val="72"/>
          <w:szCs w:val="72"/>
        </w:rPr>
        <w:t xml:space="preserve"> </w:t>
      </w:r>
      <w:r w:rsidR="007875D2">
        <w:rPr>
          <w:rFonts w:ascii="ALFABET98" w:hAnsi="ALFABET98"/>
          <w:sz w:val="72"/>
          <w:szCs w:val="72"/>
        </w:rPr>
        <w:t xml:space="preserve">       </w:t>
      </w:r>
      <w:r w:rsidR="00EB79AF">
        <w:rPr>
          <w:rFonts w:ascii="ALFABET98" w:hAnsi="ALFABET98"/>
          <w:sz w:val="72"/>
          <w:szCs w:val="72"/>
        </w:rPr>
        <w:t xml:space="preserve">                               </w:t>
      </w:r>
      <w:r w:rsidR="000A4876">
        <w:rPr>
          <w:rFonts w:ascii="ALFABET98" w:hAnsi="ALFABET98"/>
          <w:sz w:val="72"/>
          <w:szCs w:val="72"/>
        </w:rPr>
        <w:t xml:space="preserve">    </w:t>
      </w:r>
      <w:r w:rsidR="00F12AA8" w:rsidRPr="0024361A">
        <w:rPr>
          <w:rFonts w:ascii="ALFABET98" w:hAnsi="ALFABET98"/>
          <w:sz w:val="72"/>
          <w:szCs w:val="72"/>
        </w:rPr>
        <w:t xml:space="preserve"> </w:t>
      </w:r>
      <w:r w:rsidR="00F12AA8">
        <w:rPr>
          <w:rFonts w:ascii="ALFABET98" w:hAnsi="ALFABET98"/>
          <w:sz w:val="72"/>
          <w:szCs w:val="72"/>
        </w:rPr>
        <w:t xml:space="preserve">                                         </w:t>
      </w:r>
      <w:r w:rsidR="00F12AA8" w:rsidRPr="0024361A">
        <w:rPr>
          <w:rFonts w:ascii="ALFABET98" w:hAnsi="ALFABET98"/>
          <w:sz w:val="72"/>
          <w:szCs w:val="72"/>
        </w:rPr>
        <w:t xml:space="preserve">       </w:t>
      </w:r>
      <w:r w:rsidR="00F12AA8">
        <w:rPr>
          <w:rFonts w:ascii="ALFABET98" w:hAnsi="ALFABET98"/>
          <w:sz w:val="72"/>
          <w:szCs w:val="72"/>
        </w:rPr>
        <w:t xml:space="preserve">      </w:t>
      </w:r>
      <w:r w:rsidR="00F12AA8" w:rsidRPr="0024361A">
        <w:rPr>
          <w:rFonts w:ascii="ALFABET98" w:hAnsi="ALFABET98"/>
          <w:sz w:val="72"/>
          <w:szCs w:val="72"/>
        </w:rPr>
        <w:t xml:space="preserve">        </w:t>
      </w:r>
      <w:r w:rsidR="00F12AA8">
        <w:rPr>
          <w:rFonts w:ascii="ALFABET98" w:hAnsi="ALFABET98"/>
          <w:sz w:val="72"/>
          <w:szCs w:val="72"/>
        </w:rPr>
        <w:t xml:space="preserve"> </w:t>
      </w:r>
    </w:p>
    <w:p w:rsidR="00F12AA8" w:rsidRPr="0024361A" w:rsidRDefault="00BD3DCE" w:rsidP="00F12AA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042" style="position:absolute;margin-left:-16.1pt;margin-top:9.4pt;width:521.25pt;height:36.85pt;z-index:-25129164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J8SaKAUBAAA8A8AAA4AAAAAAAAAAAAAAAAALgIAAGRycy9lMm9Eb2MueG1sUEsBAi0AFAAGAAgA&#10;AAAhAFgrD2jgAAAACgEAAA8AAAAAAAAAAAAAAAAAbgYAAGRycy9kb3ducmV2LnhtbFBLBQYAAAAA&#10;BAAEAPMAAAB7BwAAAAA=&#10;">
            <v:group id="Group 33" o:spid="_x0000_s304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gG/IXxgAAAN0A&#10;AAAPAAAAAAAAAAAAAAAAAKoCAABkcnMvZG93bnJldi54bWxQSwUGAAAAAAQABAD6AAAAnQMAAAAA&#10;">
              <v:rect id="Rectangle 34" o:spid="_x0000_s304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Yc8NsYA&#10;AADdAAAADwAAAGRycy9kb3ducmV2LnhtbESPS2vDMBCE74X8B7GB3Bo5T4IbJeTRlF6bOJjeFmtr&#10;mVorYymx8++rQqHHYWa+Ydbb3tbiTq2vHCuYjBMQxIXTFZcKssvpeQXCB2SNtWNS8CAP283gaY2p&#10;dh1/0P0cShEh7FNUYEJoUil9YciiH7uGOHpfrrUYomxLqVvsItzWcpokS2mx4rhgsKGDoeL7fLMK&#10;ZmX+avLs6DM7yZdv18d1332elBoN+90LiEB9+A//td+1gvlivoDfN/EJyM0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Yc8NsYAAADdAAAADwAAAAAAAAAAAAAAAACYAgAAZHJz&#10;L2Rvd25yZXYueG1sUEsFBgAAAAAEAAQA9QAAAIsDAAAAAA==&#10;" strokecolor="#2f5496 [2408]" strokeweight="1.5pt">
                <v:fill opacity="0"/>
              </v:rect>
              <v:rect id="Rectangle 35" o:spid="_x0000_s304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9W6cQA&#10;AADdAAAADwAAAGRycy9kb3ducmV2LnhtbESPQWvCQBSE7wX/w/KE3uomJQk1ZhWx2Hps1dwf2WcS&#10;zL5Ns1uT/nu3UOhxmJlvmGIzmU7caHCtZQXxIgJBXFndcq3gfNo/vYBwHlljZ5kU/JCDzXr2UGCu&#10;7cifdDv6WgQIuxwVNN73uZSuasigW9ieOHgXOxj0QQ611AOOAW46+RxFmTTYclhosKddQ9X1+G0U&#10;lOlrz+/S8Ee8T5ZpeX372sVGqcf5tF2B8DT5//Bf+6AVJGmSwe+b8ATk+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ovVun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304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n0JpMcAAADdAAAADwAAAGRycy9kb3ducmV2LnhtbESPT2vCQBTE7wW/w/KE3pqN4p+SuooR&#10;CkboQVsKvT2yzySafRuzq8Zv7xYEj8PM/IaZLTpTiwu1rrKsYBDFIIhzqysuFPx8f769g3AeWWNt&#10;mRTcyMFi3nuZYaLtlbd02flCBAi7BBWU3jeJlC4vyaCLbEMcvL1tDfog20LqFq8Bbmo5jOOJNFhx&#10;WCixoVVJ+XF3NgrS2+b3y/rstN7/HU5Zmg4zPBilXvvd8gOEp84/w4/2WisYjUdT+H8TnoCc3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ufQmkxwAAAN0AAAAPAAAAAAAA&#10;AAAAAAAAAKECAABkcnMvZG93bnJldi54bWxQSwUGAAAAAAQABAD5AAAAlQMAAAAA&#10;" strokecolor="#2f5496 [2408]" strokeweight="1.5pt"/>
            <v:shape id="AutoShape 37" o:spid="_x0000_s304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vNTx8cAAADdAAAADwAAAGRycy9kb3ducmV2LnhtbESPT2vCQBTE7wW/w/IK3uqm2kqJbsQU&#10;CqbgQS2Ct0f25Y9m38bsVuO37woFj8PM/IaZL3rTiAt1rras4HUUgSDOra65VPCz+3r5AOE8ssbG&#10;Mim4kYNFMniaY6ztlTd02fpSBAi7GBVU3rexlC6vyKAb2ZY4eIXtDPogu1LqDq8Bbho5jqKpNFhz&#10;WKiwpc+K8tP21yhIb9/7tfXZeVUcjucsTccZHo1Sw+d+OQPhqfeP8H97pRW8vU8ncH8TnoB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a81PHxwAAAN0AAAAPAAAAAAAA&#10;AAAAAAAAAKECAABkcnMvZG93bnJldi54bWxQSwUGAAAAAAQABAD5AAAAlQMAAAAA&#10;" strokecolor="#2f5496 [2408]" strokeweight="1.5pt"/>
          </v:group>
        </w:pict>
      </w:r>
      <w:r w:rsidR="00EB79AF">
        <w:rPr>
          <w:rFonts w:ascii="ALFABET98" w:hAnsi="ALFABET98"/>
          <w:sz w:val="72"/>
          <w:szCs w:val="72"/>
        </w:rPr>
        <w:t>el     el     el     el     el     el</w:t>
      </w:r>
      <w:r w:rsidR="00F12AA8" w:rsidRPr="0024361A">
        <w:rPr>
          <w:rFonts w:ascii="ALFABET98" w:hAnsi="ALFABET98"/>
          <w:sz w:val="72"/>
          <w:szCs w:val="72"/>
        </w:rPr>
        <w:t xml:space="preserve"> </w:t>
      </w:r>
      <w:r w:rsidR="00F12AA8">
        <w:rPr>
          <w:rFonts w:ascii="ALFABET98" w:hAnsi="ALFABET98"/>
          <w:sz w:val="72"/>
          <w:szCs w:val="72"/>
        </w:rPr>
        <w:t xml:space="preserve">                                        </w:t>
      </w:r>
      <w:r w:rsidR="00F12AA8" w:rsidRPr="0024361A">
        <w:rPr>
          <w:rFonts w:ascii="ALFABET98" w:hAnsi="ALFABET98"/>
          <w:sz w:val="72"/>
          <w:szCs w:val="72"/>
        </w:rPr>
        <w:t xml:space="preserve">       </w:t>
      </w:r>
      <w:r w:rsidR="00F12AA8">
        <w:rPr>
          <w:rFonts w:ascii="ALFABET98" w:hAnsi="ALFABET98"/>
          <w:sz w:val="72"/>
          <w:szCs w:val="72"/>
        </w:rPr>
        <w:t xml:space="preserve">      </w:t>
      </w:r>
      <w:r w:rsidR="00F12AA8" w:rsidRPr="0024361A">
        <w:rPr>
          <w:rFonts w:ascii="ALFABET98" w:hAnsi="ALFABET98"/>
          <w:sz w:val="72"/>
          <w:szCs w:val="72"/>
        </w:rPr>
        <w:t xml:space="preserve">        </w:t>
      </w:r>
      <w:r w:rsidR="00F12AA8">
        <w:rPr>
          <w:rFonts w:ascii="ALFABET98" w:hAnsi="ALFABET98"/>
          <w:sz w:val="72"/>
          <w:szCs w:val="72"/>
        </w:rPr>
        <w:t xml:space="preserve"> </w:t>
      </w:r>
    </w:p>
    <w:p w:rsidR="00F12AA8" w:rsidRPr="0024361A" w:rsidRDefault="00BD3DCE" w:rsidP="00F12AA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036" style="position:absolute;margin-left:-16.1pt;margin-top:9.4pt;width:521.25pt;height:36.85pt;z-index:-25129062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MllvEgUBAAA8Q8AAA4AAAAAAAAAAAAAAAAALgIAAGRycy9lMm9Eb2MueG1sUEsBAi0AFAAGAAgA&#10;AAAhAFgrD2jgAAAACgEAAA8AAAAAAAAAAAAAAAAAbgYAAGRycy9kb3ducmV2LnhtbFBLBQYAAAAA&#10;BAAEAPMAAAB7BwAAAAA=&#10;">
            <v:group id="Group 33" o:spid="_x0000_s303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E4gvsxgAAAN0A&#10;AAAPAAAAAAAAAAAAAAAAAKoCAABkcnMvZG93bnJldi54bWxQSwUGAAAAAAQABAD6AAAAnQMAAAAA&#10;">
              <v:rect id="Rectangle 34" o:spid="_x0000_s304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D+IcYA&#10;AADdAAAADwAAAGRycy9kb3ducmV2LnhtbESPQWvCQBSE7wX/w/IEb3VjtUFSV9GqpddqJPT2yL5m&#10;Q7NvQ3Y18d93C4Ueh5n5hlltBtuIG3W+dqxgNk1AEJdO11wpyM/HxyUIH5A1No5JwZ08bNajhxVm&#10;2vX8QbdTqESEsM9QgQmhzaT0pSGLfupa4uh9uc5iiLKrpO6wj3DbyKckSaXFmuOCwZZeDZXfp6tV&#10;MK+Kgynyvc/trEjfLvfLrv88KjUZD9sXEIGG8B/+a79rBYvnNIXfN/EJyP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uD+IcYAAADdAAAADwAAAAAAAAAAAAAAAACYAgAAZHJz&#10;L2Rvd25yZXYueG1sUEsFBgAAAAAEAAQA9QAAAIsDAAAAAA==&#10;" strokecolor="#2f5496 [2408]" strokeweight="1.5pt">
                <v:fill opacity="0"/>
              </v:rect>
              <v:rect id="Rectangle 35" o:spid="_x0000_s304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avEsUA&#10;AADdAAAADwAAAGRycy9kb3ducmV2LnhtbESPQWvCQBSE70L/w/IKvekmJbE1dQ0lktajtXp/ZF+T&#10;YPZtzG41/fddQfA4zMw3zDIfTSfONLjWsoJ4FoEgrqxuuVaw/y6nryCcR9bYWSYFf+QgXz1Mlphp&#10;e+EvOu98LQKEXYYKGu/7TEpXNWTQzWxPHLwfOxj0QQ611ANeAtx08jmK5tJgy2GhwZ6Khqrj7tco&#10;OKTrnj+l4W1cJov0cPw4FbFR6ulxfH8D4Wn09/CtvdEKknT+Atc34QnI1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1q8S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303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FfBtsQAAADdAAAADwAAAGRycy9kb3ducmV2LnhtbERPTWvCQBC9F/wPywi91Y2hFYmuoREK&#10;ptCDWgrehuyYxGZnY3abxH/fPQgeH+97nY6mET11rrasYD6LQBAXVtdcKvg+frwsQTiPrLGxTApu&#10;5CDdTJ7WmGg78J76gy9FCGGXoILK+zaR0hUVGXQz2xIH7mw7gz7ArpS6wyGEm0bGUbSQBmsODRW2&#10;tK2o+D38GQXZ7fPny/r8ujufLtc8y+IcL0ap5+n4vgLhafQP8d290wpe3xZhbngTnoDc/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UV8G2xAAAAN0AAAAPAAAAAAAAAAAA&#10;AAAAAKECAABkcnMvZG93bnJldi54bWxQSwUGAAAAAAQABAD5AAAAkgMAAAAA&#10;" strokecolor="#2f5496 [2408]" strokeweight="1.5pt"/>
            <v:shape id="AutoShape 37" o:spid="_x0000_s303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xtkLccAAADdAAAADwAAAGRycy9kb3ducmV2LnhtbESPT2vCQBTE74LfYXmCN7OptFKjqzSF&#10;gil48A+Ct0f2mcRm38bsqvHbdwtCj8PM/IaZLztTixu1rrKs4CWKQRDnVldcKNjvvkbvIJxH1lhb&#10;JgUPcrBc9HtzTLS984ZuW1+IAGGXoILS+yaR0uUlGXSRbYiDd7KtQR9kW0jd4j3ATS3HcTyRBisO&#10;CyU29FlS/rO9GgXp4/uwtj67rE7H8yVL03GGZ6PUcNB9zEB46vx/+NleaQWvb5Mp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7G2QtxwAAAN0AAAAPAAAAAAAA&#10;AAAAAAAAAKECAABkcnMvZG93bnJldi54bWxQSwUGAAAAAAQABAD5AAAAlQMAAAAA&#10;" strokecolor="#2f5496 [2408]" strokeweight="1.5pt"/>
          </v:group>
        </w:pict>
      </w:r>
      <w:r w:rsidR="00F12AA8" w:rsidRPr="0024361A">
        <w:rPr>
          <w:rFonts w:ascii="ALFABET98" w:hAnsi="ALFABET98"/>
          <w:sz w:val="72"/>
          <w:szCs w:val="72"/>
        </w:rPr>
        <w:t xml:space="preserve"> </w:t>
      </w:r>
      <w:r w:rsidR="00F12AA8">
        <w:rPr>
          <w:rFonts w:ascii="ALFABET98" w:hAnsi="ALFABET98"/>
          <w:sz w:val="72"/>
          <w:szCs w:val="72"/>
        </w:rPr>
        <w:t xml:space="preserve">                                         </w:t>
      </w:r>
      <w:r w:rsidR="00F12AA8" w:rsidRPr="0024361A">
        <w:rPr>
          <w:rFonts w:ascii="ALFABET98" w:hAnsi="ALFABET98"/>
          <w:sz w:val="72"/>
          <w:szCs w:val="72"/>
        </w:rPr>
        <w:t xml:space="preserve">       </w:t>
      </w:r>
      <w:r w:rsidR="00F12AA8">
        <w:rPr>
          <w:rFonts w:ascii="ALFABET98" w:hAnsi="ALFABET98"/>
          <w:sz w:val="72"/>
          <w:szCs w:val="72"/>
        </w:rPr>
        <w:t xml:space="preserve">      </w:t>
      </w:r>
      <w:r w:rsidR="00F12AA8" w:rsidRPr="0024361A">
        <w:rPr>
          <w:rFonts w:ascii="ALFABET98" w:hAnsi="ALFABET98"/>
          <w:sz w:val="72"/>
          <w:szCs w:val="72"/>
        </w:rPr>
        <w:t xml:space="preserve">        </w:t>
      </w:r>
      <w:r w:rsidR="00F12AA8">
        <w:rPr>
          <w:rFonts w:ascii="ALFABET98" w:hAnsi="ALFABET98"/>
          <w:sz w:val="72"/>
          <w:szCs w:val="72"/>
        </w:rPr>
        <w:t xml:space="preserve"> </w:t>
      </w:r>
    </w:p>
    <w:p w:rsidR="00F12AA8" w:rsidRPr="0024361A" w:rsidRDefault="00BD3DCE" w:rsidP="00F12AA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030" style="position:absolute;margin-left:-16.1pt;margin-top:9.4pt;width:521.25pt;height:36.85pt;z-index:-25128960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S6rHZhMEAADxDwAADgAAAAAAAAAAAAAAAAAuAgAAZHJzL2Uyb0RvYy54bWxQSwECLQAUAAYACAAA&#10;ACEAWCsPaOAAAAAKAQAADwAAAAAAAAAAAAAAAABtBgAAZHJzL2Rvd25yZXYueG1sUEsFBgAAAAAE&#10;AAQA8wAAAHoHAAAAAA==&#10;">
            <v:group id="Group 33" o:spid="_x0000_s303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+AJsyxgAAAN0A&#10;AAAPAAAAAAAAAAAAAAAAAKoCAABkcnMvZG93bnJldi54bWxQSwUGAAAAAAQABAD6AAAAnQMAAAAA&#10;">
              <v:rect id="Rectangle 34" o:spid="_x0000_s303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AJu/8YA&#10;AADdAAAADwAAAGRycy9kb3ducmV2LnhtbESPQWvCQBSE7wX/w/IK3upGq7akrqJtlV5rI6G3R/Y1&#10;G8y+DdnVxH/vCkKPw8x8wyxWva3FmVpfOVYwHiUgiAunKy4VZD/bp1cQPiBrrB2Tggt5WC0HDwtM&#10;tev4m877UIoIYZ+iAhNCk0rpC0MW/cg1xNH7c63FEGVbSt1iF+G2lpMkmUuLFccFgw29GyqO+5NV&#10;8FzmnybPPnxmx/l8d7gcNt3vVqnhY79+AxGoD//he/tLK5jOXiZwexOfgFx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AJu/8YAAADdAAAADwAAAAAAAAAAAAAAAACYAgAAZHJz&#10;L2Rvd25yZXYueG1sUEsFBgAAAAAEAAQA9QAAAIsDAAAAAA==&#10;" strokecolor="#2f5496 [2408]" strokeweight="1.5pt">
                <v:fill opacity="0"/>
              </v:rect>
              <v:rect id="Rectangle 35" o:spid="_x0000_s303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Q/zMUA&#10;AADdAAAADwAAAGRycy9kb3ducmV2LnhtbESPS2/CMBCE75X6H6ytxI04KaSPNAYhKh7Hlsd9FW+T&#10;KPE6jQ2k/x4jIfU4mplvNPl8MK04U+9qywqSKAZBXFhdc6ngsF+N30A4j6yxtUwK/sjBfPb4kGOm&#10;7YW/6bzzpQgQdhkqqLzvMildUZFBF9mOOHg/tjfog+xLqXu8BLhp5XMcv0iDNYeFCjtaVlQ0u5NR&#10;cEw/O95Iw1/JavqeHpv17zIxSo2ehsUHCE+D/w/f21utYJq+TuD2JjwBObs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0ND/M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303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MNdbscAAADdAAAADwAAAGRycy9kb3ducmV2LnhtbESPT2vCQBTE7wW/w/KE3pqN4p+SuooR&#10;CkboQVsKvT2yzySafRuzq8Zv7xYEj8PM/IaZLTpTiwu1rrKsYBDFIIhzqysuFPx8f769g3AeWWNt&#10;mRTcyMFi3nuZYaLtlbd02flCBAi7BBWU3jeJlC4vyaCLbEMcvL1tDfog20LqFq8Bbmo5jOOJNFhx&#10;WCixoVVJ+XF3NgrS2+b3y/rstN7/HU5Zmg4zPBilXvvd8gOEp84/w4/2WisYjacj+H8TnoCc3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Qw11uxwAAAN0AAAAPAAAAAAAA&#10;AAAAAAAAAKECAABkcnMvZG93bnJldi54bWxQSwUGAAAAAAQABAD5AAAAlQMAAAAA&#10;" strokecolor="#2f5496 [2408]" strokeweight="1.5pt"/>
            <v:shape id="AutoShape 37" o:spid="_x0000_s303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4/49cYAAADdAAAADwAAAGRycy9kb3ducmV2LnhtbESPQWvCQBSE70L/w/IK3nRTUVuiqzQF&#10;IRE8aEvB2yP7TGKzb2N21fjvXUHocZiZb5j5sjO1uFDrKssK3oYRCOLc6ooLBT/fq8EHCOeRNdaW&#10;ScGNHCwXL705xtpeeUuXnS9EgLCLUUHpfRNL6fKSDLqhbYiDd7CtQR9kW0jd4jXATS1HUTSVBisO&#10;CyU29FVS/rc7GwXJbf27sT47pYf98ZQlySjDo1Gq/9p9zkB46vx/+NlOtYLx5H0CjzfhCcjF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+P+PXGAAAA3QAAAA8AAAAAAAAA&#10;AAAAAAAAoQIAAGRycy9kb3ducmV2LnhtbFBLBQYAAAAABAAEAPkAAACUAwAAAAA=&#10;" strokecolor="#2f5496 [2408]" strokeweight="1.5pt"/>
          </v:group>
        </w:pict>
      </w:r>
      <w:r w:rsidR="00F12AA8" w:rsidRPr="0024361A">
        <w:rPr>
          <w:rFonts w:ascii="ALFABET98" w:hAnsi="ALFABET98"/>
          <w:sz w:val="72"/>
          <w:szCs w:val="72"/>
        </w:rPr>
        <w:t xml:space="preserve"> </w:t>
      </w:r>
      <w:r w:rsidR="00F12AA8">
        <w:rPr>
          <w:rFonts w:ascii="ALFABET98" w:hAnsi="ALFABET98"/>
          <w:sz w:val="72"/>
          <w:szCs w:val="72"/>
        </w:rPr>
        <w:t xml:space="preserve">                                         </w:t>
      </w:r>
      <w:r w:rsidR="00F12AA8" w:rsidRPr="0024361A">
        <w:rPr>
          <w:rFonts w:ascii="ALFABET98" w:hAnsi="ALFABET98"/>
          <w:sz w:val="72"/>
          <w:szCs w:val="72"/>
        </w:rPr>
        <w:t xml:space="preserve">       </w:t>
      </w:r>
      <w:r w:rsidR="00F12AA8">
        <w:rPr>
          <w:rFonts w:ascii="ALFABET98" w:hAnsi="ALFABET98"/>
          <w:sz w:val="72"/>
          <w:szCs w:val="72"/>
        </w:rPr>
        <w:t xml:space="preserve">      </w:t>
      </w:r>
      <w:r w:rsidR="00F12AA8" w:rsidRPr="0024361A">
        <w:rPr>
          <w:rFonts w:ascii="ALFABET98" w:hAnsi="ALFABET98"/>
          <w:sz w:val="72"/>
          <w:szCs w:val="72"/>
        </w:rPr>
        <w:t xml:space="preserve">        </w:t>
      </w:r>
      <w:r w:rsidR="00F12AA8">
        <w:rPr>
          <w:rFonts w:ascii="ALFABET98" w:hAnsi="ALFABET98"/>
          <w:sz w:val="72"/>
          <w:szCs w:val="72"/>
        </w:rPr>
        <w:t xml:space="preserve"> </w:t>
      </w:r>
    </w:p>
    <w:p w:rsidR="00F12AA8" w:rsidRPr="0024361A" w:rsidRDefault="00BD3DCE" w:rsidP="00F12AA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024" style="position:absolute;margin-left:-16.1pt;margin-top:9.4pt;width:521.25pt;height:36.85pt;z-index:-25128857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H4Kh9cUBAAA8Q8AAA4AAAAAAAAAAAAAAAAALgIAAGRycy9lMm9Eb2MueG1sUEsBAi0AFAAGAAgA&#10;AAAhAFgrD2jgAAAACgEAAA8AAAAAAAAAAAAAAAAAbgYAAGRycy9kb3ducmV2LnhtbFBLBQYAAAAA&#10;BAAEAPMAAAB7BwAAAAA=&#10;">
            <v:group id="Group 33" o:spid="_x0000_s302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+iv9sQAAADdAAAA&#10;DwAAAAAAAAAAAAAAAACqAgAAZHJzL2Rvd25yZXYueG1sUEsFBgAAAAAEAAQA+gAAAJsDAAAAAA==&#10;">
              <v:rect id="Rectangle 34" o:spid="_x0000_s302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FcOMQA&#10;AADdAAAADwAAAGRycy9kb3ducmV2LnhtbERPS2vCQBC+F/oflil4qxtb0TZ1FVsfeNVGQm9DdpoN&#10;ZmdDdjXx37tCobf5+J4zW/S2FhdqfeVYwWiYgCAunK64VJB9b57fQPiArLF2TAqu5GExf3yYYapd&#10;x3u6HEIpYgj7FBWYEJpUSl8YsuiHriGO3K9rLYYI21LqFrsYbmv5kiQTabHi2GCwoS9Dxelwtgpe&#10;y3xt8mzlMzvKJ9vj9fjZ/WyUGjz1yw8QgfrwL/5z73ScP30fw/2beIKc3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7RXDjEAAAA3QAAAA8AAAAAAAAAAAAAAAAAmAIAAGRycy9k&#10;b3ducmV2LnhtbFBLBQYAAAAABAAEAPUAAACJAwAAAAA=&#10;" strokecolor="#2f5496 [2408]" strokeweight="1.5pt">
                <v:fill opacity="0"/>
              </v:rect>
              <v:rect id="Rectangle 35" o:spid="_x0000_s302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cNC8EA&#10;AADdAAAADwAAAGRycy9kb3ducmV2LnhtbERPS4vCMBC+C/6HMII3TStW165RxEXXo4/1PjSzbbGZ&#10;dJuo9d+bBcHbfHzPmS9bU4kbNa60rCAeRiCIM6tLzhX8nDaDDxDOI2usLJOCBzlYLrqdOaba3vlA&#10;t6PPRQhhl6KCwvs6ldJlBRl0Q1sTB+7XNgZ9gE0udYP3EG4qOYqiiTRYcmgosKZ1QdnleDUKzslX&#10;zd/S8D7ejGfJ+bL9W8dGqX6vXX2C8NT6t/jl3ukwfzpL4P+bcIJcP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LnDQv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302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StpqsQAAADdAAAADwAAAGRycy9kb3ducmV2LnhtbERPS4vCMBC+L/gfwgh7W1M9+KhGsYJg&#10;hT3oiuBtaMa22kxqk9X67zeCsLf5+J4zW7SmEndqXGlZQb8XgSDOrC45V3D4WX+NQTiPrLGyTAqe&#10;5GAx73zMMNb2wTu6730uQgi7GBUU3texlC4ryKDr2Zo4cGfbGPQBNrnUDT5CuKnkIIqG0mDJoaHA&#10;mlYFZdf9r1GQPLfHb+vT2+Z8utzSJBmkeDFKfXbb5RSEp9b/i9/ujQ7zR5MhvL4JJ8j5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ZK2mqxAAAAN0AAAAPAAAAAAAAAAAA&#10;AAAAAKECAABkcnMvZG93bnJldi54bWxQSwUGAAAAAAQABAD5AAAAkgMAAAAA&#10;" strokecolor="#2f5496 [2408]" strokeweight="1.5pt"/>
            <v:shape id="AutoShape 37" o:spid="_x0000_s302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mfMMcUAAADdAAAADwAAAGRycy9kb3ducmV2LnhtbERPS2vCQBC+F/wPywi91U1zqDW6kUYQ&#10;TKEHrRR6G7KTh2Znk+xW47/vCoXe5uN7zmo9mlZcaHCNZQXPswgEcWF1w5WC4+f26RWE88gaW8uk&#10;4EYO1unkYYWJtlfe0+XgKxFC2CWooPa+S6R0RU0G3cx2xIEr7WDQBzhUUg94DeGmlXEUvUiDDYeG&#10;Gjva1FScDz9GQXZ7//qwPu935fepz7MszvFklHqcjm9LEJ5G/y/+c+90mD9fzOH+TThBpr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mfMMcUAAADdAAAADwAAAAAAAAAA&#10;AAAAAAChAgAAZHJzL2Rvd25yZXYueG1sUEsFBgAAAAAEAAQA+QAAAJMDAAAAAA==&#10;" strokecolor="#2f5496 [2408]" strokeweight="1.5pt"/>
          </v:group>
        </w:pict>
      </w:r>
      <w:r w:rsidR="00EB79AF">
        <w:rPr>
          <w:rFonts w:ascii="ALFABET98" w:hAnsi="ALFABET98"/>
          <w:sz w:val="72"/>
          <w:szCs w:val="72"/>
        </w:rPr>
        <w:t>le     le     le     le     le     le</w:t>
      </w:r>
      <w:r w:rsidR="00F12AA8" w:rsidRPr="0024361A">
        <w:rPr>
          <w:rFonts w:ascii="ALFABET98" w:hAnsi="ALFABET98"/>
          <w:sz w:val="72"/>
          <w:szCs w:val="72"/>
        </w:rPr>
        <w:t xml:space="preserve"> </w:t>
      </w:r>
      <w:r w:rsidR="00F12AA8">
        <w:rPr>
          <w:rFonts w:ascii="ALFABET98" w:hAnsi="ALFABET98"/>
          <w:sz w:val="72"/>
          <w:szCs w:val="72"/>
        </w:rPr>
        <w:t xml:space="preserve">                                         </w:t>
      </w:r>
      <w:r w:rsidR="00F12AA8" w:rsidRPr="0024361A">
        <w:rPr>
          <w:rFonts w:ascii="ALFABET98" w:hAnsi="ALFABET98"/>
          <w:sz w:val="72"/>
          <w:szCs w:val="72"/>
        </w:rPr>
        <w:t xml:space="preserve">       </w:t>
      </w:r>
      <w:r w:rsidR="00F12AA8">
        <w:rPr>
          <w:rFonts w:ascii="ALFABET98" w:hAnsi="ALFABET98"/>
          <w:sz w:val="72"/>
          <w:szCs w:val="72"/>
        </w:rPr>
        <w:t xml:space="preserve">      </w:t>
      </w:r>
      <w:r w:rsidR="00F12AA8" w:rsidRPr="0024361A">
        <w:rPr>
          <w:rFonts w:ascii="ALFABET98" w:hAnsi="ALFABET98"/>
          <w:sz w:val="72"/>
          <w:szCs w:val="72"/>
        </w:rPr>
        <w:t xml:space="preserve">        </w:t>
      </w:r>
      <w:r w:rsidR="00F12AA8">
        <w:rPr>
          <w:rFonts w:ascii="ALFABET98" w:hAnsi="ALFABET98"/>
          <w:sz w:val="72"/>
          <w:szCs w:val="72"/>
        </w:rPr>
        <w:t xml:space="preserve"> </w:t>
      </w:r>
    </w:p>
    <w:p w:rsidR="00F12AA8" w:rsidRPr="0024361A" w:rsidRDefault="00BD3DCE" w:rsidP="00F12AA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018" style="position:absolute;margin-left:-16.1pt;margin-top:9.4pt;width:521.25pt;height:36.85pt;z-index:-25128755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B9I8VEFQQAAPEPAAAOAAAAAAAAAAAAAAAAAC4CAABkcnMvZTJvRG9jLnhtbFBLAQItABQABgAI&#10;AAAAIQBYKw9o4AAAAAoBAAAPAAAAAAAAAAAAAAAAAG8GAABkcnMvZG93bnJldi54bWxQSwUGAAAA&#10;AAQABADzAAAAfAcAAAAA&#10;">
            <v:group id="Group 33" o:spid="_x0000_s302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1gCYHMQAAADdAAAA&#10;DwAAAAAAAAAAAAAAAACqAgAAZHJzL2Rvd25yZXYueG1sUEsFBgAAAAAEAAQA+gAAAJsDAAAAAA==&#10;">
              <v:rect id="Rectangle 34" o:spid="_x0000_s302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1Rb6sYA&#10;AADdAAAADwAAAGRycy9kb3ducmV2LnhtbESPT2vCQBDF74V+h2UKvdWNLYhEV7F/LF6rkeBtyI7Z&#10;YHY2ZLcmfvvOQehthvfmvd8s16Nv1ZX62AQ2MJ1koIirYBuuDRSH7cscVEzIFtvAZOBGEdarx4cl&#10;5jYM/EPXfaqVhHDM0YBLqcu1jpUjj3ESOmLRzqH3mGTta217HCTct/o1y2baY8PS4LCjD0fVZf/r&#10;DbzV5Zcri89Y+Gk5+z7eju/DaWvM89O4WYBKNKZ/8/16ZwV/ngm/fCMj6N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1Rb6sYAAADdAAAADwAAAAAAAAAAAAAAAACYAgAAZHJz&#10;L2Rvd25yZXYueG1sUEsFBgAAAAAEAAQA9QAAAIsDAAAAAA==&#10;" strokecolor="#2f5496 [2408]" strokeweight="1.5pt">
                <v:fill opacity="0"/>
              </v:rect>
              <v:rect id="Rectangle 35" o:spid="_x0000_s302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zmmf8QA&#10;AADdAAAADwAAAGRycy9kb3ducmV2LnhtbESPQWvCQBSE70L/w/IEb7qJJK1GVymKtsc21fsj+0yC&#10;2bcxu2r677sFweMwM98wy3VvGnGjztWWFcSTCARxYXXNpYLDz248A+E8ssbGMin4JQfr1ctgiZm2&#10;d/6mW+5LESDsMlRQed9mUrqiIoNuYlvi4J1sZ9AH2ZVSd3gPcNPIaRS9SoM1h4UKW9pUVJzzq1Fw&#10;TLctf0jDX/EumafH8/6yiY1So2H/vgDhqffP8KP9qRUkb0kK/2/CE5C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c5pn/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302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PXC3sUAAADdAAAADwAAAGRycy9kb3ducmV2LnhtbESPQYvCMBSE78L+h/AWvGm6IirVKHZB&#10;sIKH1WXB26N5ttXmpTZR6783C4LHYWa+YWaL1lTiRo0rLSv46kcgiDOrS84V/O5XvQkI55E1VpZJ&#10;wYMcLOYfnRnG2t75h247n4sAYRejgsL7OpbSZQUZdH1bEwfvaBuDPsgml7rBe4CbSg6iaCQNlhwW&#10;Cqzpu6DsvLsaBclj87e1Pr2sj4fTJU2SQYono1T3s11OQXhq/Tv8aq+1guF4OIL/N+EJyPkT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PXC3sUAAADdAAAADwAAAAAAAAAA&#10;AAAAAAChAgAAZHJzL2Rvd25yZXYueG1sUEsFBgAAAAAEAAQA+QAAAJMDAAAAAA==&#10;" strokecolor="#2f5496 [2408]" strokeweight="1.5pt"/>
            <v:shape id="AutoShape 37" o:spid="_x0000_s301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7lnRccAAADdAAAADwAAAGRycy9kb3ducmV2LnhtbESPQWvCQBSE7wX/w/KE3pqNIrWkWaUR&#10;CqbgoVaE3h7ZZxKbfRuz2yT++65Q8DjMzDdMuh5NI3rqXG1ZwSyKQRAXVtdcKjh8vT+9gHAeWWNj&#10;mRRcycF6NXlIMdF24E/q974UAcIuQQWV920ipSsqMugi2xIH72Q7gz7IrpS6wyHATSPncfwsDdYc&#10;FipsaVNR8bP/NQqy68dxZ31+2Z6+z5c8y+Y5no1Sj9Px7RWEp9Hfw//trVawWC6WcHsTnoBc/Q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DuWdFxwAAAN0AAAAPAAAAAAAA&#10;AAAAAAAAAKECAABkcnMvZG93bnJldi54bWxQSwUGAAAAAAQABAD5AAAAlQMAAAAA&#10;" strokecolor="#2f5496 [2408]" strokeweight="1.5pt"/>
          </v:group>
        </w:pict>
      </w:r>
      <w:r w:rsidR="00F12AA8" w:rsidRPr="0024361A">
        <w:rPr>
          <w:rFonts w:ascii="ALFABET98" w:hAnsi="ALFABET98"/>
          <w:sz w:val="72"/>
          <w:szCs w:val="72"/>
        </w:rPr>
        <w:t xml:space="preserve"> </w:t>
      </w:r>
      <w:r w:rsidR="00F12AA8">
        <w:rPr>
          <w:rFonts w:ascii="ALFABET98" w:hAnsi="ALFABET98"/>
          <w:sz w:val="72"/>
          <w:szCs w:val="72"/>
        </w:rPr>
        <w:t xml:space="preserve">                                         </w:t>
      </w:r>
      <w:r w:rsidR="00F12AA8" w:rsidRPr="0024361A">
        <w:rPr>
          <w:rFonts w:ascii="ALFABET98" w:hAnsi="ALFABET98"/>
          <w:sz w:val="72"/>
          <w:szCs w:val="72"/>
        </w:rPr>
        <w:t xml:space="preserve">       </w:t>
      </w:r>
      <w:r w:rsidR="00F12AA8">
        <w:rPr>
          <w:rFonts w:ascii="ALFABET98" w:hAnsi="ALFABET98"/>
          <w:sz w:val="72"/>
          <w:szCs w:val="72"/>
        </w:rPr>
        <w:t xml:space="preserve">      </w:t>
      </w:r>
      <w:r w:rsidR="00F12AA8" w:rsidRPr="0024361A">
        <w:rPr>
          <w:rFonts w:ascii="ALFABET98" w:hAnsi="ALFABET98"/>
          <w:sz w:val="72"/>
          <w:szCs w:val="72"/>
        </w:rPr>
        <w:t xml:space="preserve">        </w:t>
      </w:r>
      <w:r w:rsidR="00F12AA8">
        <w:rPr>
          <w:rFonts w:ascii="ALFABET98" w:hAnsi="ALFABET98"/>
          <w:sz w:val="72"/>
          <w:szCs w:val="72"/>
        </w:rPr>
        <w:t xml:space="preserve"> </w:t>
      </w:r>
    </w:p>
    <w:p w:rsidR="00EB79AF" w:rsidRDefault="00BD3DCE" w:rsidP="00F12AA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012" style="position:absolute;margin-left:-16.1pt;margin-top:9.4pt;width:521.25pt;height:36.85pt;z-index:-25128652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">
            <v:group id="Group 33" o:spid="_x0000_s301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I94zaMcAAADd&#10;AAAADwAAAAAAAAAAAAAAAACqAgAAZHJzL2Rvd25yZXYueG1sUEsFBgAAAAAEAAQA+gAAAJ4DAAAA&#10;AA==&#10;">
              <v:rect id="Rectangle 34" o:spid="_x0000_s301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e1nksMA&#10;AADdAAAADwAAAGRycy9kb3ducmV2LnhtbERPyW7CMBC9I/EP1iD1Bg5dUpRiEF2ouEKDIm6jeBpH&#10;xOModkn4+/qAxPHp7cv1YBtxoc7XjhXMZwkI4tLpmisF+c92ugDhA7LGxjEpuJKH9Wo8WmKmXc97&#10;uhxCJWII+wwVmBDaTEpfGrLoZ64ljtyv6yyGCLtK6g77GG4b+ZgkqbRYc2ww2NKHofJ8+LMKnqri&#10;yxT5p8/tvEi/j9fje3/aKvUwGTZvIAIN4S6+uXdawfPrS9wf38QnIF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e1nksMAAADdAAAADwAAAAAAAAAAAAAAAACYAgAAZHJzL2Rv&#10;d25yZXYueG1sUEsFBgAAAAAEAAQA9QAAAIgDAAAAAA==&#10;" strokecolor="#2f5496 [2408]" strokeweight="1.5pt">
                <v:fill opacity="0"/>
              </v:rect>
              <v:rect id="Rectangle 35" o:spid="_x0000_s301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6vTnMAA&#10;AADdAAAADwAAAGRycy9kb3ducmV2LnhtbERPyW7CMBC9I/EP1iBxAydsgoCDEBUtx5blPoqHJEo8&#10;TmMXwt/jQyWOT2/fbDtTizu1rrSsIB5HIIgzq0vOFVzOh9EShPPIGmvLpOBJDrZpv7fBRNsH/9D9&#10;5HMRQtglqKDwvkmkdFlBBt3YNsSBu9nWoA+wzaVu8RHCTS0nUbSQBksODQU2tC8oq05/RsF1/tHw&#10;lzT8HR9mq/m1+vzdx0ap4aDbrUF46vxb/O8+agXT2TLMDW/CE5Dp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6vTnM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301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/mM0ccAAADdAAAADwAAAGRycy9kb3ducmV2LnhtbESPT2vCQBTE7wW/w/IK3uqmWoqNbsQU&#10;CqbgQS2Ct0f25Y9m38bsVuO37woFj8PM/IaZL3rTiAt1rras4HUUgSDOra65VPCz+3qZgnAeWWNj&#10;mRTcyMEiGTzNMdb2yhu6bH0pAoRdjAoq79tYSpdXZNCNbEscvMJ2Bn2QXSl1h9cAN40cR9G7NFhz&#10;WKiwpc+K8tP21yhIb9/7tfXZeVUcjucsTccZHo1Sw+d+OQPhqfeP8H97pRVM3qYfcH8TnoB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n+YzRxwAAAN0AAAAPAAAAAAAA&#10;AAAAAAAAAKECAABkcnMvZG93bnJldi54bWxQSwUGAAAAAAQABAD5AAAAlQMAAAAA&#10;" strokecolor="#2f5496 [2408]" strokeweight="1.5pt"/>
            <v:shape id="AutoShape 37" o:spid="_x0000_s301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xqzkcQAAADdAAAADwAAAGRycy9kb3ducmV2LnhtbERPy2rCQBTdC/2H4Ra600ltKW3qRBpB&#10;MEIX2iK4u2SueTRzJ2amSfx7ZyG4PJz3YjmaRvTUucqygudZBII4t7riQsHvz3r6DsJ5ZI2NZVJw&#10;IQfL5GGywFjbgXfU730hQgi7GBWU3rexlC4vyaCb2ZY4cCfbGfQBdoXUHQ4h3DRyHkVv0mDFoaHE&#10;llYl5X/7f6MgvWwP39Zn583pWJ+zNJ1nWBulnh7Hr08QnkZ/F9/cG63g5fUj7A9vwhOQyR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zGrORxAAAAN0AAAAPAAAAAAAAAAAA&#10;AAAAAKECAABkcnMvZG93bnJldi54bWxQSwUGAAAAAAQABAD5AAAAkgMAAAAA&#10;" strokecolor="#2f5496 [2408]" strokeweight="1.5pt"/>
          </v:group>
        </w:pict>
      </w:r>
      <w:r w:rsidR="00F12AA8">
        <w:rPr>
          <w:rFonts w:ascii="ALFABET98" w:hAnsi="ALFABET98"/>
          <w:sz w:val="72"/>
          <w:szCs w:val="72"/>
        </w:rPr>
        <w:t xml:space="preserve">  </w:t>
      </w:r>
      <w:r w:rsidR="00F12AA8" w:rsidRPr="0024361A">
        <w:rPr>
          <w:rFonts w:ascii="ALFABET98" w:hAnsi="ALFABET98"/>
          <w:sz w:val="72"/>
          <w:szCs w:val="72"/>
        </w:rPr>
        <w:t xml:space="preserve"> </w:t>
      </w:r>
      <w:r w:rsidR="00F12AA8">
        <w:rPr>
          <w:rFonts w:ascii="ALFABET98" w:hAnsi="ALFABET98"/>
          <w:sz w:val="72"/>
          <w:szCs w:val="72"/>
        </w:rPr>
        <w:t xml:space="preserve">                                   </w:t>
      </w:r>
      <w:r w:rsidR="00EB79AF">
        <w:rPr>
          <w:rFonts w:ascii="ALFABET98" w:hAnsi="ALFABET98"/>
          <w:sz w:val="72"/>
          <w:szCs w:val="72"/>
        </w:rPr>
        <w:t xml:space="preserve">  </w:t>
      </w:r>
    </w:p>
    <w:p w:rsidR="00EB79AF" w:rsidRPr="0024361A" w:rsidRDefault="00BD3DCE" w:rsidP="00EB79AF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006" style="position:absolute;margin-left:-16.1pt;margin-top:9.4pt;width:521.25pt;height:36.85pt;z-index:-25099264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hhedFAQAAPEPAAAOAAAAZHJzL2Uyb0RvYy54bWzsV9tu4zYQfS/QfyD4nuhi+SZEWQS+BAW2&#10;7aK7/QBaoi6oRKokHTld9N87HEqyHWf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JCGF50UBAAA8Q8AAA4AAAAAAAAAAAAAAAAALgIAAGRycy9lMm9Eb2MueG1sUEsBAi0AFAAGAAgA&#10;AAAhAFgrD2jgAAAACgEAAA8AAAAAAAAAAAAAAAAAbgYAAGRycy9kb3ducmV2LnhtbFBLBQYAAAAA&#10;BAAEAPMAAAB7BwAAAAA=&#10;">
            <v:group id="Group 33" o:spid="_x0000_s300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0jkYcQAAADdAAAA&#10;DwAAAAAAAAAAAAAAAACqAgAAZHJzL2Rvd25yZXYueG1sUEsFBgAAAAAEAAQA+gAAAJsDAAAAAA==&#10;">
              <v:rect id="Rectangle 34" o:spid="_x0000_s301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tQqQMYA&#10;AADdAAAADwAAAGRycy9kb3ducmV2LnhtbESPT2vCQBTE70K/w/IKvekmLYYSXaV/VHqtRkJvj+wz&#10;G5p9G7Krid/eLRQ8DjPzG2a5Hm0rLtT7xrGCdJaAIK6cbrhWUBy201cQPiBrbB2Tgit5WK8eJkvM&#10;tRv4my77UIsIYZ+jAhNCl0vpK0MW/cx1xNE7ud5iiLKvpe5xiHDbyuckyaTFhuOCwY4+DFW/+7NV&#10;8FKXG1MWn76waZntjtfj+/CzVerpcXxbgAg0hnv4v/2lFWTzeQp/b+ITkK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tQqQMYAAADdAAAADwAAAAAAAAAAAAAAAACYAgAAZHJz&#10;L2Rvd25yZXYueG1sUEsFBgAAAAAEAAQA9QAAAIsDAAAAAA==&#10;" strokecolor="#2f5496 [2408]" strokeweight="1.5pt">
                <v:fill opacity="0"/>
              </v:rect>
              <v:rect id="Rectangle 35" o:spid="_x0000_s301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xAn8MA&#10;AADdAAAADwAAAGRycy9kb3ducmV2LnhtbESPQYvCMBSE7wv+h/CEva1pxYpWo4iLq8e16v3RPNti&#10;89JtotZ/bwRhj8PMfMPMl52pxY1aV1lWEA8iEMS51RUXCo6HzdcEhPPIGmvLpOBBDpaL3sccU23v&#10;vKdb5gsRIOxSVFB636RSurwkg25gG+LgnW1r0AfZFlK3eA9wU8thFI2lwYrDQokNrUvKL9nVKDgl&#10;3w1vpeHfeDOaJqfLz986Nkp99rvVDISnzv+H3+2dVjBOkiG83oQnIB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XxAn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00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S4f0scAAADdAAAADwAAAGRycy9kb3ducmV2LnhtbESPQWvCQBSE7wX/w/KE3upGS6SkrtII&#10;BVPw0FSE3h7ZZxKbfRuzW5P8+65Q8DjMzDfMajOYRlypc7VlBfNZBIK4sLrmUsHh6/3pBYTzyBob&#10;y6RgJAeb9eRhhYm2PX/SNfelCBB2CSqovG8TKV1RkUE3sy1x8E62M+iD7EqpO+wD3DRyEUVLabDm&#10;sFBhS9uKip/81yhIx4/j3vrssjt9ny9Zmi4yPBulHqfD2ysIT4O/h//bO61gGcfP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FLh/SxwAAAN0AAAAPAAAAAAAA&#10;AAAAAAAAAKECAABkcnMvZG93bnJldi54bWxQSwUGAAAAAAQABAD5AAAAlQMAAAAA&#10;" strokecolor="#2f5496 [2408]" strokeweight="1.5pt"/>
            <v:shape id="AutoShape 37" o:spid="_x0000_s300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seHpscAAADdAAAADwAAAGRycy9kb3ducmV2LnhtbESPQWvCQBSE7wX/w/KE3upGaaSkrtII&#10;BVPw0FSE3h7ZZxKbfRuzW5P8+65Q8DjMzDfMajOYRlypc7VlBfNZBIK4sLrmUsHh6/3pBYTzyBob&#10;y6RgJAeb9eRhhYm2PX/SNfelCBB2CSqovG8TKV1RkUE3sy1x8E62M+iD7EqpO+wD3DRyEUVLabDm&#10;sFBhS9uKip/81yhIx4/j3vrssjt9ny9Zmi4yPBulHqfD2ysIT4O/h//bO61gGcfP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Kx4emxwAAAN0AAAAPAAAAAAAA&#10;AAAAAAAAAKECAABkcnMvZG93bnJldi54bWxQSwUGAAAAAAQABAD5AAAAlQMAAAAA&#10;" strokecolor="#2f5496 [2408]" strokeweight="1.5pt"/>
          </v:group>
        </w:pict>
      </w:r>
      <w:r w:rsidR="00EB79AF">
        <w:rPr>
          <w:rFonts w:ascii="ALFABET98" w:hAnsi="ALFABET98"/>
          <w:sz w:val="72"/>
          <w:szCs w:val="72"/>
        </w:rPr>
        <w:t>el     el     el     el     el     el</w:t>
      </w:r>
      <w:r w:rsidR="00EB79AF" w:rsidRPr="0024361A">
        <w:rPr>
          <w:rFonts w:ascii="ALFABET98" w:hAnsi="ALFABET98"/>
          <w:sz w:val="72"/>
          <w:szCs w:val="72"/>
        </w:rPr>
        <w:t xml:space="preserve"> </w:t>
      </w:r>
      <w:r w:rsidR="00EB79AF">
        <w:rPr>
          <w:rFonts w:ascii="ALFABET98" w:hAnsi="ALFABET98"/>
          <w:sz w:val="72"/>
          <w:szCs w:val="72"/>
        </w:rPr>
        <w:t xml:space="preserve">                                        </w:t>
      </w:r>
      <w:r w:rsidR="00EB79AF" w:rsidRPr="0024361A">
        <w:rPr>
          <w:rFonts w:ascii="ALFABET98" w:hAnsi="ALFABET98"/>
          <w:sz w:val="72"/>
          <w:szCs w:val="72"/>
        </w:rPr>
        <w:t xml:space="preserve">       </w:t>
      </w:r>
      <w:r w:rsidR="00EB79AF">
        <w:rPr>
          <w:rFonts w:ascii="ALFABET98" w:hAnsi="ALFABET98"/>
          <w:sz w:val="72"/>
          <w:szCs w:val="72"/>
        </w:rPr>
        <w:t xml:space="preserve">      </w:t>
      </w:r>
      <w:r w:rsidR="00EB79AF" w:rsidRPr="0024361A">
        <w:rPr>
          <w:rFonts w:ascii="ALFABET98" w:hAnsi="ALFABET98"/>
          <w:sz w:val="72"/>
          <w:szCs w:val="72"/>
        </w:rPr>
        <w:t xml:space="preserve">        </w:t>
      </w:r>
      <w:r w:rsidR="00EB79AF">
        <w:rPr>
          <w:rFonts w:ascii="ALFABET98" w:hAnsi="ALFABET98"/>
          <w:sz w:val="72"/>
          <w:szCs w:val="72"/>
        </w:rPr>
        <w:t xml:space="preserve"> </w:t>
      </w:r>
    </w:p>
    <w:p w:rsidR="00EB79AF" w:rsidRPr="0024361A" w:rsidRDefault="00BD3DCE" w:rsidP="00EB79AF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3000" style="position:absolute;margin-left:-16.1pt;margin-top:9.4pt;width:521.25pt;height:36.85pt;z-index:-25099161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JwFZ/gXBAAA8Q8AAA4AAAAAAAAAAAAAAAAALgIAAGRycy9lMm9Eb2MueG1sUEsBAi0AFAAG&#10;AAgAAAAhAFgrD2jgAAAACgEAAA8AAAAAAAAAAAAAAAAAcQYAAGRycy9kb3ducmV2LnhtbFBLBQYA&#10;AAAABAAEAPMAAAB+BwAAAAA=&#10;">
            <v:group id="Group 33" o:spid="_x0000_s300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r7dmOxgAAAN0A&#10;AAAPAAAAAAAAAAAAAAAAAKoCAABkcnMvZG93bnJldi54bWxQSwUGAAAAAAQABAD6AAAAnQMAAAAA&#10;">
              <v:rect id="Rectangle 34" o:spid="_x0000_s300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EXr8YA&#10;AADdAAAADwAAAGRycy9kb3ducmV2LnhtbESPQWvCQBSE70L/w/IK3urGimmJrtJqlV61kdDbI/vM&#10;hmbfhuzWxH/vFgoeh5n5hlmuB9uIC3W+dqxgOklAEJdO11wpyL92T68gfEDW2DgmBVfysF49jJaY&#10;adfzgS7HUIkIYZ+hAhNCm0npS0MW/cS1xNE7u85iiLKrpO6wj3DbyOckSaXFmuOCwZY2hsqf469V&#10;MKuKD1PkW5/baZHuT9fTe/+9U2r8OLwtQAQawj383/7UCtL5/AX+3sQnIF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nEXr8YAAADdAAAADwAAAAAAAAAAAAAAAACYAgAAZHJz&#10;L2Rvd25yZXYueG1sUEsFBgAAAAAEAAQA9QAAAIsDAAAAAA==&#10;" strokecolor="#2f5496 [2408]" strokeweight="1.5pt">
                <v:fill opacity="0"/>
              </v:rect>
              <v:rect id="Rectangle 35" o:spid="_x0000_s300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R3dcAA&#10;AADdAAAADwAAAGRycy9kb3ducmV2LnhtbERPy4rCMBTdD/gP4QruxrSDlbGaiiiOLh0f+0tzbUub&#10;m04TtfP3ZiG4PJz3YtmbRtypc5VlBfE4AkGcW11xoeB82n5+g3AeWWNjmRT8k4NlNvhYYKrtg3/p&#10;fvSFCCHsUlRQet+mUrq8JINubFviwF1tZ9AH2BVSd/gI4aaRX1E0lQYrDg0ltrQuKa+PN6Pgkmxa&#10;3knDh3g7mSWX+udvHRulRsN+NQfhqfdv8cu91wqmSRLmhjfhCcjs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JR3dc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300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MYoOMUAAADdAAAADwAAAGRycy9kb3ducmV2LnhtbESPQYvCMBSE78L+h/AWvGm6gqLVKHZB&#10;sIKH1WXB26N5ttXmpTZR6783C4LHYWa+YWaL1lTiRo0rLSv46kcgiDOrS84V/O5XvTEI55E1VpZJ&#10;wYMcLOYfnRnG2t75h247n4sAYRejgsL7OpbSZQUZdH1bEwfvaBuDPsgml7rBe4CbSg6iaCQNlhwW&#10;Cqzpu6DsvLsaBclj87e1Pr2sj4fTJU2SQYono1T3s11OQXhq/Tv8aq+1gtFwOIH/N+EJyPkT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MYoOMUAAADdAAAADwAAAAAAAAAA&#10;AAAAAAChAgAAZHJzL2Rvd25yZXYueG1sUEsFBgAAAAAEAAQA+QAAAJMDAAAAAA==&#10;" strokecolor="#2f5496 [2408]" strokeweight="1.5pt"/>
            <v:shape id="AutoShape 37" o:spid="_x0000_s300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5BLGMIAAADdAAAADwAAAGRycy9kb3ducmV2LnhtbERPTYvCMBC9C/6HMII3TRW2LNUoVhCs&#10;4EF3EbwNzdhWm0ltslr/vTkIe3y87/myM7V4UOsqywom4wgEcW51xYWC35/N6BuE88gaa8uk4EUO&#10;lot+b46Jtk8+0OPoCxFC2CWooPS+SaR0eUkG3dg2xIG72NagD7AtpG7xGcJNLadRFEuDFYeGEhta&#10;l5Tfjn9GQfranfbWZ/ft5Xy9Z2k6zfBqlBoOutUMhKfO/4s/7q1WEH/FYX94E56AXLw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5BLGMIAAADdAAAADwAAAAAAAAAAAAAA&#10;AAChAgAAZHJzL2Rvd25yZXYueG1sUEsFBgAAAAAEAAQA+QAAAJADAAAAAA==&#10;" strokecolor="#2f5496 [2408]" strokeweight="1.5pt"/>
          </v:group>
        </w:pict>
      </w:r>
      <w:r w:rsidR="00EB79AF" w:rsidRPr="0024361A">
        <w:rPr>
          <w:rFonts w:ascii="ALFABET98" w:hAnsi="ALFABET98"/>
          <w:sz w:val="72"/>
          <w:szCs w:val="72"/>
        </w:rPr>
        <w:t xml:space="preserve"> </w:t>
      </w:r>
      <w:r w:rsidR="00EB79AF">
        <w:rPr>
          <w:rFonts w:ascii="ALFABET98" w:hAnsi="ALFABET98"/>
          <w:sz w:val="72"/>
          <w:szCs w:val="72"/>
        </w:rPr>
        <w:t xml:space="preserve">                                         </w:t>
      </w:r>
      <w:r w:rsidR="00EB79AF" w:rsidRPr="0024361A">
        <w:rPr>
          <w:rFonts w:ascii="ALFABET98" w:hAnsi="ALFABET98"/>
          <w:sz w:val="72"/>
          <w:szCs w:val="72"/>
        </w:rPr>
        <w:t xml:space="preserve">       </w:t>
      </w:r>
      <w:r w:rsidR="00EB79AF">
        <w:rPr>
          <w:rFonts w:ascii="ALFABET98" w:hAnsi="ALFABET98"/>
          <w:sz w:val="72"/>
          <w:szCs w:val="72"/>
        </w:rPr>
        <w:t xml:space="preserve">      </w:t>
      </w:r>
      <w:r w:rsidR="00EB79AF" w:rsidRPr="0024361A">
        <w:rPr>
          <w:rFonts w:ascii="ALFABET98" w:hAnsi="ALFABET98"/>
          <w:sz w:val="72"/>
          <w:szCs w:val="72"/>
        </w:rPr>
        <w:t xml:space="preserve">        </w:t>
      </w:r>
      <w:r w:rsidR="00EB79AF">
        <w:rPr>
          <w:rFonts w:ascii="ALFABET98" w:hAnsi="ALFABET98"/>
          <w:sz w:val="72"/>
          <w:szCs w:val="72"/>
        </w:rPr>
        <w:t xml:space="preserve"> </w:t>
      </w:r>
    </w:p>
    <w:p w:rsidR="00EB79AF" w:rsidRPr="0024361A" w:rsidRDefault="00BD3DCE" w:rsidP="00EB79AF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994" style="position:absolute;margin-left:-16.1pt;margin-top:9.4pt;width:521.25pt;height:36.85pt;z-index:-25099059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E&#10;Ben/EgQAAPEPAAAOAAAAAAAAAAAAAAAAAC4CAABkcnMvZTJvRG9jLnhtbFBLAQItABQABgAIAAAA&#10;IQBYKw9o4AAAAAoBAAAPAAAAAAAAAAAAAAAAAGwGAABkcnMvZG93bnJldi54bWxQSwUGAAAAAAQA&#10;BADzAAAAeQcAAAAA&#10;">
            <v:group id="Group 33" o:spid="_x0000_s299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q6FTDFAAAA3QAA&#10;AA8AAAAAAAAAAAAAAAAAqgIAAGRycy9kb3ducmV2LnhtbFBLBQYAAAAABAAEAPoAAACcAwAAAAA=&#10;">
              <v:rect id="Rectangle 34" o:spid="_x0000_s299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bbEcYA&#10;AADdAAAADwAAAGRycy9kb3ducmV2LnhtbESPT2vCQBTE7wW/w/IEb3Wj0iCpq7T1D71WI8HbI/ua&#10;Dc2+DdnVxG/fLRQ8DjPzG2a1GWwjbtT52rGC2TQBQVw6XXOlID/tn5cgfEDW2DgmBXfysFmPnlaY&#10;adfzF92OoRIRwj5DBSaENpPSl4Ys+qlriaP37TqLIcqukrrDPsJtI+dJkkqLNccFgy19GCp/jler&#10;YFEVO1PkW5/bWZEezvfze3/ZKzUZD2+vIAIN4RH+b39qBelLuoC/N/EJyP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ybbEcYAAADdAAAADwAAAAAAAAAAAAAAAACYAgAAZHJz&#10;L2Rvd25yZXYueG1sUEsFBgAAAAAEAAQA9QAAAIsDAAAAAA==&#10;" strokecolor="#2f5496 [2408]" strokeweight="1.5pt">
                <v:fill opacity="0"/>
              </v:rect>
              <v:rect id="Rectangle 35" o:spid="_x0000_s299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7W3zcMA&#10;AADdAAAADwAAAGRycy9kb3ducmV2LnhtbESPT4vCMBTE78J+h/AWvGlasUWrURYX/xzVXe+P5m1b&#10;bF5qk9X67Y0geBxm5jfMfNmZWlypdZVlBfEwAkGcW11xoeD3Zz2YgHAeWWNtmRTcycFy8dGbY6bt&#10;jQ90PfpCBAi7DBWU3jeZlC4vyaAb2oY4eH+2NeiDbAupW7wFuKnlKIpSabDisFBiQ6uS8vPx3yg4&#10;Jd8Nb6XhfbweT5PTeXNZxUap/mf3NQPhqfPv8Ku90wrSJB3D8014AnL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7W3z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99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+fogMUAAADdAAAADwAAAGRycy9kb3ducmV2LnhtbESPQYvCMBSE74L/ITzB25quYFm6RtkK&#10;ghU8rIrg7dE827rNS22i1n+/EQSPw8x8w0znnanFjVpXWVbwOYpAEOdWV1wo2O+WH18gnEfWWFsm&#10;BQ9yMJ/1e1NMtL3zL922vhABwi5BBaX3TSKly0sy6Ea2IQ7eybYGfZBtIXWL9wA3tRxHUSwNVhwW&#10;SmxoUVL+t70aBeljfdhYn11Wp+P5kqXpOMOzUWo46H6+QXjq/Dv8aq+0gngST+D5JjwBOfs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+fogMUAAADdAAAADwAAAAAAAAAA&#10;AAAAAAChAgAAZHJzL2Rvd25yZXYueG1sUEsFBgAAAAAEAAQA+QAAAJMDAAAAAA==&#10;" strokecolor="#2f5496 [2408]" strokeweight="1.5pt"/>
            <v:shape id="AutoShape 37" o:spid="_x0000_s299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zV298UAAADdAAAADwAAAGRycy9kb3ducmV2LnhtbESPQYvCMBSE7wv+h/CEva2pwpalGsUK&#10;ghU8rIrg7dE822rzUpuo9d9vBGGPw8x8w0xmnanFnVpXWVYwHEQgiHOrKy4U7HfLrx8QziNrrC2T&#10;gic5mE17HxNMtH3wL923vhABwi5BBaX3TSKly0sy6Aa2IQ7eybYGfZBtIXWLjwA3tRxFUSwNVhwW&#10;SmxoUVJ+2d6MgvS5Pmysz66r0/F8zdJ0lOHZKPXZ7+ZjEJ46/x9+t1daQfwdx/B6E56AnP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zV298UAAADdAAAADwAAAAAAAAAA&#10;AAAAAAChAgAAZHJzL2Rvd25yZXYueG1sUEsFBgAAAAAEAAQA+QAAAJMDAAAAAA==&#10;" strokecolor="#2f5496 [2408]" strokeweight="1.5pt"/>
          </v:group>
        </w:pict>
      </w:r>
      <w:r w:rsidR="00EB79AF" w:rsidRPr="0024361A">
        <w:rPr>
          <w:rFonts w:ascii="ALFABET98" w:hAnsi="ALFABET98"/>
          <w:sz w:val="72"/>
          <w:szCs w:val="72"/>
        </w:rPr>
        <w:t xml:space="preserve"> </w:t>
      </w:r>
      <w:r w:rsidR="00EB79AF">
        <w:rPr>
          <w:rFonts w:ascii="ALFABET98" w:hAnsi="ALFABET98"/>
          <w:sz w:val="72"/>
          <w:szCs w:val="72"/>
        </w:rPr>
        <w:t xml:space="preserve">                                         </w:t>
      </w:r>
      <w:r w:rsidR="00EB79AF" w:rsidRPr="0024361A">
        <w:rPr>
          <w:rFonts w:ascii="ALFABET98" w:hAnsi="ALFABET98"/>
          <w:sz w:val="72"/>
          <w:szCs w:val="72"/>
        </w:rPr>
        <w:t xml:space="preserve">       </w:t>
      </w:r>
      <w:r w:rsidR="00EB79AF">
        <w:rPr>
          <w:rFonts w:ascii="ALFABET98" w:hAnsi="ALFABET98"/>
          <w:sz w:val="72"/>
          <w:szCs w:val="72"/>
        </w:rPr>
        <w:t xml:space="preserve">      </w:t>
      </w:r>
      <w:r w:rsidR="00EB79AF" w:rsidRPr="0024361A">
        <w:rPr>
          <w:rFonts w:ascii="ALFABET98" w:hAnsi="ALFABET98"/>
          <w:sz w:val="72"/>
          <w:szCs w:val="72"/>
        </w:rPr>
        <w:t xml:space="preserve">        </w:t>
      </w:r>
      <w:r w:rsidR="00EB79AF">
        <w:rPr>
          <w:rFonts w:ascii="ALFABET98" w:hAnsi="ALFABET98"/>
          <w:sz w:val="72"/>
          <w:szCs w:val="72"/>
        </w:rPr>
        <w:t xml:space="preserve"> </w:t>
      </w:r>
    </w:p>
    <w:p w:rsidR="00EB79AF" w:rsidRPr="0024361A" w:rsidRDefault="00BD3DCE" w:rsidP="00EB79AF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988" style="position:absolute;margin-left:-16.1pt;margin-top:9.4pt;width:521.25pt;height:36.85pt;z-index:-25098956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RKxxSxYEAADxDwAADgAAAAAAAAAAAAAAAAAuAgAAZHJzL2Uyb0RvYy54bWxQSwECLQAUAAYA&#10;CAAAACEAWCsPaOAAAAAKAQAADwAAAAAAAAAAAAAAAABwBgAAZHJzL2Rvd25yZXYueG1sUEsFBgAA&#10;AAAEAAQA8wAAAH0HAAAAAA==&#10;">
            <v:group id="Group 33" o:spid="_x0000_s299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1Ii2sQAAADdAAAA&#10;DwAAAAAAAAAAAAAAAACqAgAAZHJzL2Rvd25yZXYueG1sUEsFBgAAAAAEAAQA+gAAAJsDAAAAAA==&#10;">
              <v:rect id="Rectangle 34" o:spid="_x0000_s299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s7s+8YA&#10;AADdAAAADwAAAGRycy9kb3ducmV2LnhtbESPQWvCQBSE7wX/w/IEb3VjxVBTV9GqpddqJPT2yL5m&#10;Q7NvQ3Y18d93C4Ueh5n5hlltBtuIG3W+dqxgNk1AEJdO11wpyM/Hx2cQPiBrbByTgjt52KxHDyvM&#10;tOv5g26nUIkIYZ+hAhNCm0npS0MW/dS1xNH7cp3FEGVXSd1hH+G2kU9JkkqLNccFgy29Giq/T1er&#10;YF4VB1Pke5/bWZG+Xe6XXf95VGoyHrYvIAIN4T/8137XCtJFuoTfN/EJyP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s7s+8YAAADdAAAADwAAAAAAAAAAAAAAAACYAgAAZHJz&#10;L2Rvd25yZXYueG1sUEsFBgAAAAAEAAQA9QAAAIsDAAAAAA==&#10;" strokecolor="#2f5496 [2408]" strokeweight="1.5pt">
                <v:fill opacity="0"/>
              </v:rect>
              <v:rect id="Rectangle 35" o:spid="_x0000_s299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cnE8IA&#10;AADdAAAADwAAAGRycy9kb3ducmV2LnhtbERPy26CQBTdm/gPk2vSnQw0xbbU0TQaH0try/6GuQUi&#10;cweZEejfdxYmLk/Oe7keTSN66lxtWUESxSCIC6trLhX8fO/mbyCcR9bYWCYFf+RgvZpOlphpO/AX&#10;9WdfihDCLkMFlfdtJqUrKjLoItsSB+7XdgZ9gF0pdYdDCDeNfI7jhTRYc2iosKVNRcXlfDMK8nTb&#10;8kEaPiW7l/c0v+yvm8Qo9TQbPz9AeBr9Q3x3H7WCRfoa9oc34QnI1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VycT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299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QV4XscAAADdAAAADwAAAGRycy9kb3ducmV2LnhtbESPQWvCQBSE74X+h+UVvDUbBW2JWcUU&#10;CkboobYUvD2yz2w0+zZmV43/vlsoeBxm5hsmXw62FRfqfeNYwThJQRBXTjdcK/j+en9+BeEDssbW&#10;MSm4kYfl4vEhx0y7K3/SZRtqESHsM1RgQugyKX1lyKJPXEccvb3rLYYo+1rqHq8Rbls5SdOZtNhw&#10;XDDY0Zuh6rg9WwXFbfPz4UJ5Wu93h1NZFJMSD1ap0dOwmoMINIR7+L+91gpm05cx/L2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RBXhexwAAAN0AAAAPAAAAAAAA&#10;AAAAAAAAAKECAABkcnMvZG93bnJldi54bWxQSwUGAAAAAAQABAD5AAAAlQMAAAAA&#10;" strokecolor="#2f5496 [2408]" strokeweight="1.5pt"/>
            <v:shape id="AutoShape 37" o:spid="_x0000_s298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dfmKcYAAADdAAAADwAAAGRycy9kb3ducmV2LnhtbESPQWvCQBSE70L/w/IKvZmNgVqJrmIK&#10;BVPwUBXB2yP7TKLZtzG71fjv3ULB4zAz3zCzRW8acaXO1ZYVjKIYBHFhdc2lgt32azgB4TyyxsYy&#10;KbiTg8X8ZTDDVNsb/9B140sRIOxSVFB536ZSuqIigy6yLXHwjrYz6IPsSqk7vAW4aWQSx2NpsOaw&#10;UGFLnxUV582vUZDdv/dr6/PL6ng4XfIsS3I8GaXeXvvlFISn3j/D/+2VVjB+/0jg7014AnL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HX5inGAAAA3QAAAA8AAAAAAAAA&#10;AAAAAAAAoQIAAGRycy9kb3ducmV2LnhtbFBLBQYAAAAABAAEAPkAAACUAwAAAAA=&#10;" strokecolor="#2f5496 [2408]" strokeweight="1.5pt"/>
          </v:group>
        </w:pict>
      </w:r>
      <w:r w:rsidR="00EB79AF">
        <w:rPr>
          <w:rFonts w:ascii="ALFABET98" w:hAnsi="ALFABET98"/>
          <w:sz w:val="72"/>
          <w:szCs w:val="72"/>
        </w:rPr>
        <w:t>le     le     le     le     le     le</w:t>
      </w:r>
      <w:r w:rsidR="00EB79AF" w:rsidRPr="0024361A">
        <w:rPr>
          <w:rFonts w:ascii="ALFABET98" w:hAnsi="ALFABET98"/>
          <w:sz w:val="72"/>
          <w:szCs w:val="72"/>
        </w:rPr>
        <w:t xml:space="preserve"> </w:t>
      </w:r>
      <w:r w:rsidR="00EB79AF">
        <w:rPr>
          <w:rFonts w:ascii="ALFABET98" w:hAnsi="ALFABET98"/>
          <w:sz w:val="72"/>
          <w:szCs w:val="72"/>
        </w:rPr>
        <w:t xml:space="preserve">                                         </w:t>
      </w:r>
      <w:r w:rsidR="00EB79AF" w:rsidRPr="0024361A">
        <w:rPr>
          <w:rFonts w:ascii="ALFABET98" w:hAnsi="ALFABET98"/>
          <w:sz w:val="72"/>
          <w:szCs w:val="72"/>
        </w:rPr>
        <w:t xml:space="preserve">       </w:t>
      </w:r>
      <w:r w:rsidR="00EB79AF">
        <w:rPr>
          <w:rFonts w:ascii="ALFABET98" w:hAnsi="ALFABET98"/>
          <w:sz w:val="72"/>
          <w:szCs w:val="72"/>
        </w:rPr>
        <w:t xml:space="preserve">      </w:t>
      </w:r>
      <w:r w:rsidR="00EB79AF" w:rsidRPr="0024361A">
        <w:rPr>
          <w:rFonts w:ascii="ALFABET98" w:hAnsi="ALFABET98"/>
          <w:sz w:val="72"/>
          <w:szCs w:val="72"/>
        </w:rPr>
        <w:t xml:space="preserve">        </w:t>
      </w:r>
      <w:r w:rsidR="00EB79AF">
        <w:rPr>
          <w:rFonts w:ascii="ALFABET98" w:hAnsi="ALFABET98"/>
          <w:sz w:val="72"/>
          <w:szCs w:val="72"/>
        </w:rPr>
        <w:t xml:space="preserve"> </w:t>
      </w:r>
    </w:p>
    <w:p w:rsidR="00EB79AF" w:rsidRPr="0024361A" w:rsidRDefault="00BD3DCE" w:rsidP="00EB79AF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982" style="position:absolute;margin-left:-16.1pt;margin-top:9.4pt;width:521.25pt;height:36.85pt;z-index:-25098854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HUEWlhYEAADxDwAADgAAAAAAAAAAAAAAAAAuAgAAZHJzL2Uyb0RvYy54bWxQSwECLQAUAAYA&#10;CAAAACEAWCsPaOAAAAAKAQAADwAAAAAAAAAAAAAAAABwBgAAZHJzL2Rvd25yZXYueG1sUEsFBgAA&#10;AAAEAAQA8wAAAH0HAAAAAA==&#10;">
            <v:group id="Group 33" o:spid="_x0000_s298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P8a+AscAAADd&#10;AAAADwAAAAAAAAAAAAAAAACqAgAAZHJzL2Rvd25yZXYueG1sUEsFBgAAAAAEAAQA+gAAAJ4DAAAA&#10;AA==&#10;">
              <v:rect id="Rectangle 34" o:spid="_x0000_s298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lpwI8YA&#10;AADdAAAADwAAAGRycy9kb3ducmV2LnhtbESPQWvCQBSE70L/w/IK3urGimmJrtJqlV61kdDbI/vM&#10;hmbfhuzWxH/vFgoeh5n5hlmuB9uIC3W+dqxgOklAEJdO11wpyL92T68gfEDW2DgmBVfysF49jJaY&#10;adfzgS7HUIkIYZ+hAhNCm0npS0MW/cS1xNE7u85iiLKrpO6wj3DbyOckSaXFmuOCwZY2hsqf469V&#10;MKuKD1PkW5/baZHuT9fTe/+9U2r8OLwtQAQawj383/7UCtL5yxz+3sQnIF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lpwI8YAAADdAAAADwAAAAAAAAAAAAAAAACYAgAAZHJz&#10;L2Rvd25yZXYueG1sUEsFBgAAAAAEAAQA9QAAAIsDAAAAAA==&#10;" strokecolor="#2f5496 [2408]" strokeweight="1.5pt">
                <v:fill opacity="0"/>
              </v:rect>
              <v:rect id="Rectangle 35" o:spid="_x0000_s298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fIa/MQA&#10;AADdAAAADwAAAGRycy9kb3ducmV2LnhtbESPQWvCQBSE70L/w/KE3uom0qQaXaVYrB411fsj+0yC&#10;2bcxu9X037tCweMwM98w82VvGnGlztWWFcSjCARxYXXNpYLDz/ptAsJ5ZI2NZVLwRw6Wi5fBHDNt&#10;b7yna+5LESDsMlRQed9mUrqiIoNuZFvi4J1sZ9AH2ZVSd3gLcNPIcRSl0mDNYaHCllYVFef81yg4&#10;Jl8tb6ThXbx+nybH8/dlFRulXof95wyEp94/w//trVaQJh8pPN6EJyA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XyGvz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298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aBFsccAAADdAAAADwAAAGRycy9kb3ducmV2LnhtbESPQWvCQBSE7wX/w/KE3upGobGkrtII&#10;BVPw0FSE3h7ZZxKbfRuzW5P8+65Q8DjMzDfMajOYRlypc7VlBfNZBIK4sLrmUsHh6/3pBYTzyBob&#10;y6RgJAeb9eRhhYm2PX/SNfelCBB2CSqovG8TKV1RkUE3sy1x8E62M+iD7EqpO+wD3DRyEUWxNFhz&#10;WKiwpW1FxU/+axSk48dxb3122Z2+z5csTRcZno1Sj9Ph7RWEp8Hfw//tnVYQPy+X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xoEWxxwAAAN0AAAAPAAAAAAAA&#10;AAAAAAAAAKECAABkcnMvZG93bnJldi54bWxQSwUGAAAAAAQABAD5AAAAlQMAAAAA&#10;" strokecolor="#2f5496 [2408]" strokeweight="1.5pt"/>
            <v:shape id="AutoShape 37" o:spid="_x0000_s298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D/Rw8IAAADdAAAADwAAAGRycy9kb3ducmV2LnhtbERPTYvCMBC9L/gfwgje1lRhXalGscKC&#10;FTysiuBtaMa22kxqE7X+e3MQPD7e93TemkrcqXGlZQWDfgSCOLO65FzBfvf3PQbhPLLGyjIpeJKD&#10;+azzNcVY2wf/033rcxFC2MWooPC+jqV0WUEGXd/WxIE72cagD7DJpW7wEcJNJYdRNJIGSw4NBda0&#10;LCi7bG9GQfJcHzbWp9fV6Xi+pkkyTPFslOp128UEhKfWf8Rv90orGP38hrnhTXgCcvY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QD/Rw8IAAADdAAAADwAAAAAAAAAAAAAA&#10;AAChAgAAZHJzL2Rvd25yZXYueG1sUEsFBgAAAAAEAAQA+QAAAJADAAAAAA==&#10;" strokecolor="#2f5496 [2408]" strokeweight="1.5pt"/>
          </v:group>
        </w:pict>
      </w:r>
      <w:r w:rsidR="00EB79AF" w:rsidRPr="0024361A">
        <w:rPr>
          <w:rFonts w:ascii="ALFABET98" w:hAnsi="ALFABET98"/>
          <w:sz w:val="72"/>
          <w:szCs w:val="72"/>
        </w:rPr>
        <w:t xml:space="preserve"> </w:t>
      </w:r>
      <w:r w:rsidR="00EB79AF">
        <w:rPr>
          <w:rFonts w:ascii="ALFABET98" w:hAnsi="ALFABET98"/>
          <w:sz w:val="72"/>
          <w:szCs w:val="72"/>
        </w:rPr>
        <w:t xml:space="preserve">                                         </w:t>
      </w:r>
      <w:r w:rsidR="00EB79AF" w:rsidRPr="0024361A">
        <w:rPr>
          <w:rFonts w:ascii="ALFABET98" w:hAnsi="ALFABET98"/>
          <w:sz w:val="72"/>
          <w:szCs w:val="72"/>
        </w:rPr>
        <w:t xml:space="preserve">       </w:t>
      </w:r>
      <w:r w:rsidR="00EB79AF">
        <w:rPr>
          <w:rFonts w:ascii="ALFABET98" w:hAnsi="ALFABET98"/>
          <w:sz w:val="72"/>
          <w:szCs w:val="72"/>
        </w:rPr>
        <w:t xml:space="preserve">      </w:t>
      </w:r>
      <w:r w:rsidR="00EB79AF" w:rsidRPr="0024361A">
        <w:rPr>
          <w:rFonts w:ascii="ALFABET98" w:hAnsi="ALFABET98"/>
          <w:sz w:val="72"/>
          <w:szCs w:val="72"/>
        </w:rPr>
        <w:t xml:space="preserve">        </w:t>
      </w:r>
      <w:r w:rsidR="00EB79AF">
        <w:rPr>
          <w:rFonts w:ascii="ALFABET98" w:hAnsi="ALFABET98"/>
          <w:sz w:val="72"/>
          <w:szCs w:val="72"/>
        </w:rPr>
        <w:t xml:space="preserve"> </w:t>
      </w:r>
    </w:p>
    <w:p w:rsidR="00EB79AF" w:rsidRDefault="00BD3DCE" w:rsidP="00EB79AF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976" style="position:absolute;margin-left:-16.1pt;margin-top:9.4pt;width:521.25pt;height:36.85pt;z-index:-25098752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QzUE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A&#10;tQzUEgQAAPEPAAAOAAAAAAAAAAAAAAAAAC4CAABkcnMvZTJvRG9jLnhtbFBLAQItABQABgAIAAAA&#10;IQBYKw9o4AAAAAoBAAAPAAAAAAAAAAAAAAAAAGwGAABkcnMvZG93bnJldi54bWxQSwUGAAAAAAQA&#10;BADzAAAAeQcAAAAA&#10;">
            <v:group id="Group 33" o:spid="_x0000_s297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SjIJsQAAADdAAAA&#10;DwAAAAAAAAAAAAAAAACqAgAAZHJzL2Rvd25yZXYueG1sUEsFBgAAAAAEAAQA+gAAAJsDAAAAAA==&#10;">
              <v:rect id="Rectangle 34" o:spid="_x0000_s298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QGB8UA&#10;AADdAAAADwAAAGRycy9kb3ducmV2LnhtbESPQWvCQBSE7wX/w/IKvdVNWhokukpta/FajQRvj+wz&#10;G8y+Ddmtif++KxQ8DjPzDbNYjbYVF+p941hBOk1AEFdON1wrKPab5xkIH5A1to5JwZU8rJaThwXm&#10;2g38Q5ddqEWEsM9RgQmhy6X0lSGLfuo64uidXG8xRNnXUvc4RLht5UuSZNJiw3HBYEcfhqrz7tcq&#10;eK3LL1MWn76waZl9H66H9XDcKPX0OL7PQQQawz38395qBdnbLIXbm/gE5P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tAYHxQAAAN0AAAAPAAAAAAAAAAAAAAAAAJgCAABkcnMv&#10;ZG93bnJldi54bWxQSwUGAAAAAAQABAD1AAAAigMAAAAA&#10;" strokecolor="#2f5496 [2408]" strokeweight="1.5pt">
                <v:fill opacity="0"/>
              </v:rect>
              <v:rect id="Rectangle 35" o:spid="_x0000_s298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xs2MIA&#10;AADdAAAADwAAAGRycy9kb3ducmV2LnhtbESPT4vCMBTE74LfITzBm6YVK1qNIoruHtd/90fzbIvN&#10;S22i1m+/WVjwOMzMb5jFqjWVeFLjSssK4mEEgjizuuRcwfm0G0xBOI+ssbJMCt7kYLXsdhaYavvi&#10;Az2PPhcBwi5FBYX3dSqlywoy6Ia2Jg7e1TYGfZBNLnWDrwA3lRxF0UQaLDksFFjTpqDsdnwYBZdk&#10;W/OXNPwT78az5HLb3zexUarfa9dzEJ5a/wn/t7+1gkkyHcHfm/AE5PI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/HGzY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297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04zlccAAADdAAAADwAAAGRycy9kb3ducmV2LnhtbESPQWvCQBSE7wX/w/KE3urGlIqkrsEI&#10;gil4qC2F3h7ZZxKbfRuz2yT++65Q8DjMzDfMKh1NI3rqXG1ZwXwWgSAurK65VPD5sXtagnAeWWNj&#10;mRRcyUG6njysMNF24Hfqj74UAcIuQQWV920ipSsqMuhmtiUO3sl2Bn2QXSl1h0OAm0bGUbSQBmsO&#10;CxW2tK2o+Dn+GgXZ9e3rYH1+2Z++z5c8y+Icz0apx+m4eQXhafT38H97rxUsXpbP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7TjOVxwAAAN0AAAAPAAAAAAAA&#10;AAAAAAAAAKECAABkcnMvZG93bnJldi54bWxQSwUGAAAAAAQABAD5AAAAlQMAAAAA&#10;" strokecolor="#2f5496 [2408]" strokeweight="1.5pt"/>
            <v:shape id="AutoShape 37" o:spid="_x0000_s297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Ker4ccAAADdAAAADwAAAGRycy9kb3ducmV2LnhtbESPQWvCQBSE7wX/w/KE3urG0IqkrsEI&#10;gil4qC2F3h7ZZxKbfRuz2yT++65Q8DjMzDfMKh1NI3rqXG1ZwXwWgSAurK65VPD5sXtagnAeWWNj&#10;mRRcyUG6njysMNF24Hfqj74UAcIuQQWV920ipSsqMuhmtiUO3sl2Bn2QXSl1h0OAm0bGUbSQBmsO&#10;CxW2tK2o+Dn+GgXZ9e3rYH1+2Z++z5c8y+Icz0apx+m4eQXhafT38H97rxUsXpbP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0p6vhxwAAAN0AAAAPAAAAAAAA&#10;AAAAAAAAAKECAABkcnMvZG93bnJldi54bWxQSwUGAAAAAAQABAD5AAAAlQMAAAAA&#10;" strokecolor="#2f5496 [2408]" strokeweight="1.5pt"/>
          </v:group>
        </w:pict>
      </w:r>
      <w:r w:rsidR="00EB79AF">
        <w:rPr>
          <w:rFonts w:ascii="ALFABET98" w:hAnsi="ALFABET98"/>
          <w:sz w:val="72"/>
          <w:szCs w:val="72"/>
        </w:rPr>
        <w:t xml:space="preserve">  </w:t>
      </w:r>
      <w:r w:rsidR="00EB79AF" w:rsidRPr="0024361A">
        <w:rPr>
          <w:rFonts w:ascii="ALFABET98" w:hAnsi="ALFABET98"/>
          <w:sz w:val="72"/>
          <w:szCs w:val="72"/>
        </w:rPr>
        <w:t xml:space="preserve"> </w:t>
      </w:r>
      <w:r w:rsidR="00EB79AF">
        <w:rPr>
          <w:rFonts w:ascii="ALFABET98" w:hAnsi="ALFABET98"/>
          <w:sz w:val="72"/>
          <w:szCs w:val="72"/>
        </w:rPr>
        <w:t xml:space="preserve">                                     </w:t>
      </w:r>
    </w:p>
    <w:p w:rsidR="001C413D" w:rsidRDefault="001C413D" w:rsidP="001C413D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t xml:space="preserve">   </w:t>
      </w:r>
      <w:r w:rsidR="000120B5">
        <w:rPr>
          <w:rFonts w:ascii="ALFABET98" w:hAnsi="ALFABET98"/>
          <w:sz w:val="36"/>
          <w:szCs w:val="36"/>
        </w:rPr>
        <w:t xml:space="preserve">                              33</w:t>
      </w:r>
    </w:p>
    <w:p w:rsidR="00F12AA8" w:rsidRPr="00354CC8" w:rsidRDefault="001C413D" w:rsidP="00354CC8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t>Sayın velim, okuyalım, boşlukları  yazalım</w:t>
      </w:r>
      <w:r w:rsidR="00F12AA8">
        <w:rPr>
          <w:rFonts w:ascii="ALFABET98" w:hAnsi="ALFABET98"/>
          <w:sz w:val="72"/>
          <w:szCs w:val="72"/>
        </w:rPr>
        <w:t xml:space="preserve">      </w:t>
      </w:r>
      <w:r w:rsidR="00F12AA8" w:rsidRPr="0024361A">
        <w:rPr>
          <w:rFonts w:ascii="ALFABET98" w:hAnsi="ALFABET98"/>
          <w:sz w:val="72"/>
          <w:szCs w:val="72"/>
        </w:rPr>
        <w:t xml:space="preserve">       </w:t>
      </w:r>
      <w:r w:rsidR="00F12AA8">
        <w:rPr>
          <w:rFonts w:ascii="ALFABET98" w:hAnsi="ALFABET98"/>
          <w:sz w:val="72"/>
          <w:szCs w:val="72"/>
        </w:rPr>
        <w:t xml:space="preserve">      </w:t>
      </w:r>
      <w:r w:rsidR="00F12AA8" w:rsidRPr="0024361A">
        <w:rPr>
          <w:rFonts w:ascii="ALFABET98" w:hAnsi="ALFABET98"/>
          <w:sz w:val="72"/>
          <w:szCs w:val="72"/>
        </w:rPr>
        <w:t xml:space="preserve">        </w:t>
      </w:r>
      <w:r w:rsidR="00F12AA8">
        <w:rPr>
          <w:rFonts w:ascii="ALFABET98" w:hAnsi="ALFABET98"/>
          <w:sz w:val="72"/>
          <w:szCs w:val="72"/>
        </w:rPr>
        <w:t xml:space="preserve"> </w:t>
      </w:r>
    </w:p>
    <w:p w:rsidR="00F12AA8" w:rsidRPr="0024361A" w:rsidRDefault="00BD3DCE" w:rsidP="00F12AA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970" style="position:absolute;margin-left:-16.1pt;margin-top:9.4pt;width:521.25pt;height:36.85pt;z-index:-25127116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">
            <v:group id="Group 33" o:spid="_x0000_s297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7tI71xgAAAN0A&#10;AAAPAAAAAAAAAAAAAAAAAKoCAABkcnMvZG93bnJldi54bWxQSwUGAAAAAAQABAD6AAAAnQMAAAAA&#10;">
              <v:rect id="Rectangle 34" o:spid="_x0000_s297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faD8IA&#10;AADdAAAADwAAAGRycy9kb3ducmV2LnhtbERPy4rCMBTdD/gP4QqzG1MVZahG8TnMdpxKcXdprk2x&#10;uSlNtPXvzWJglofzXq57W4sHtb5yrGA8SkAQF05XXCrIfo8fnyB8QNZYOyYFT/KwXg3elphq1/EP&#10;PU6hFDGEfYoKTAhNKqUvDFn0I9cQR+7qWoshwraUusUuhttaTpJkLi1WHBsMNrQzVNxOd6tgWuYH&#10;k2d7n9lxPv86P8/b7nJU6n3YbxYgAvXhX/zn/tYKZpNp3B/fxCcgV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h9oPwgAAAN0AAAAPAAAAAAAAAAAAAAAAAJgCAABkcnMvZG93&#10;bnJldi54bWxQSwUGAAAAAAQABAD1AAAAhwMAAAAA&#10;" strokecolor="#2f5496 [2408]" strokeweight="1.5pt">
                <v:fill opacity="0"/>
              </v:rect>
              <v:rect id="Rectangle 35" o:spid="_x0000_s297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GLPMQA&#10;AADdAAAADwAAAGRycy9kb3ducmV2LnhtbESPQWvCQBSE7wX/w/IEb3UTNdKmriIpqT22Wu+P7DMJ&#10;Zt+m2W0S/71bKPQ4zMw3zGY3mkb01LnasoJ4HoEgLqyuuVTwdcofn0A4j6yxsUwKbuRgt508bDDV&#10;duBP6o++FAHCLkUFlfdtKqUrKjLo5rYlDt7FdgZ9kF0pdYdDgJtGLqJoLQ3WHBYqbCmrqLgef4yC&#10;c/La8kEa/ojz1XNyvr59Z7FRajYd9y8gPI3+P/zXftcKksUyht834QnI7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Wxizz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297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n3vncYAAADdAAAADwAAAGRycy9kb3ducmV2LnhtbESPQWvCQBSE70L/w/IKvZlNI0qJrmIK&#10;ghE81JaCt0f2mUSzb2N2q/HfuwXB4zAz3zCzRW8acaHO1ZYVvEcxCOLC6ppLBT/fq+EHCOeRNTaW&#10;ScGNHCzmL4MZptpe+YsuO1+KAGGXooLK+zaV0hUVGXSRbYmDd7CdQR9kV0rd4TXATSOTOJ5IgzWH&#10;hQpb+qyoOO3+jILstvndWp+f14f98ZxnWZLj0Sj19tovpyA89f4ZfrTXWsE4GSXw/yY8ATm/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59753GAAAA3QAAAA8AAAAAAAAA&#10;AAAAAAAAoQIAAGRycy9kb3ducmV2LnhtbFBLBQYAAAAABAAEAPkAAACUAwAAAAA=&#10;" strokecolor="#2f5496 [2408]" strokeweight="1.5pt"/>
            <v:shape id="AutoShape 37" o:spid="_x0000_s297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TFKBsYAAADdAAAADwAAAGRycy9kb3ducmV2LnhtbESPQWvCQBSE74L/YXmCN7Mx0iKpqxhB&#10;MAUPtVLo7ZF9JrHZtzG7avz3bqHQ4zAz3zCLVW8acaPO1ZYVTKMYBHFhdc2lguPndjIH4TyyxsYy&#10;KXiQg9VyOFhgqu2dP+h28KUIEHYpKqi8b1MpXVGRQRfZljh4J9sZ9EF2pdQd3gPcNDKJ41dpsOaw&#10;UGFLm4qKn8PVKMge71976/PL7vR9vuRZluR4NkqNR/36DYSn3v+H/9o7reAlmc3g9014AnL5B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ExSgbGAAAA3QAAAA8AAAAAAAAA&#10;AAAAAAAAoQIAAGRycy9kb3ducmV2LnhtbFBLBQYAAAAABAAEAPkAAACUAwAAAAA=&#10;" strokecolor="#2f5496 [2408]" strokeweight="1.5pt"/>
          </v:group>
        </w:pict>
      </w:r>
      <w:r w:rsidR="00354CC8" w:rsidRPr="00354CC8">
        <w:rPr>
          <w:rFonts w:ascii="ALFABET98" w:hAnsi="ALFABET98"/>
          <w:color w:val="FF0000"/>
          <w:sz w:val="72"/>
          <w:szCs w:val="72"/>
        </w:rPr>
        <w:t>e</w:t>
      </w:r>
      <w:r w:rsidR="00354CC8">
        <w:rPr>
          <w:rFonts w:ascii="ALFABET98" w:hAnsi="ALFABET98"/>
          <w:sz w:val="72"/>
          <w:szCs w:val="72"/>
        </w:rPr>
        <w:t xml:space="preserve">le     </w:t>
      </w:r>
      <w:r w:rsidR="00354CC8" w:rsidRPr="00354CC8">
        <w:rPr>
          <w:rFonts w:ascii="ALFABET98" w:hAnsi="ALFABET98"/>
          <w:color w:val="FF0000"/>
          <w:sz w:val="72"/>
          <w:szCs w:val="72"/>
        </w:rPr>
        <w:t>e</w:t>
      </w:r>
      <w:r w:rsidR="00354CC8">
        <w:rPr>
          <w:rFonts w:ascii="ALFABET98" w:hAnsi="ALFABET98"/>
          <w:sz w:val="72"/>
          <w:szCs w:val="72"/>
        </w:rPr>
        <w:t xml:space="preserve">le     </w:t>
      </w:r>
      <w:r w:rsidR="00354CC8" w:rsidRPr="00354CC8">
        <w:rPr>
          <w:rFonts w:ascii="ALFABET98" w:hAnsi="ALFABET98"/>
          <w:color w:val="FF0000"/>
          <w:sz w:val="72"/>
          <w:szCs w:val="72"/>
        </w:rPr>
        <w:t>e</w:t>
      </w:r>
      <w:r w:rsidR="00354CC8">
        <w:rPr>
          <w:rFonts w:ascii="ALFABET98" w:hAnsi="ALFABET98"/>
          <w:sz w:val="72"/>
          <w:szCs w:val="72"/>
        </w:rPr>
        <w:t xml:space="preserve">le     </w:t>
      </w:r>
      <w:r w:rsidR="00354CC8" w:rsidRPr="00354CC8">
        <w:rPr>
          <w:rFonts w:ascii="ALFABET98" w:hAnsi="ALFABET98"/>
          <w:color w:val="FF0000"/>
          <w:sz w:val="72"/>
          <w:szCs w:val="72"/>
        </w:rPr>
        <w:t>e</w:t>
      </w:r>
      <w:r w:rsidR="00354CC8">
        <w:rPr>
          <w:rFonts w:ascii="ALFABET98" w:hAnsi="ALFABET98"/>
          <w:sz w:val="72"/>
          <w:szCs w:val="72"/>
        </w:rPr>
        <w:t xml:space="preserve">le     </w:t>
      </w:r>
      <w:r w:rsidR="00354CC8" w:rsidRPr="00354CC8">
        <w:rPr>
          <w:rFonts w:ascii="ALFABET98" w:hAnsi="ALFABET98"/>
          <w:color w:val="FF0000"/>
          <w:sz w:val="72"/>
          <w:szCs w:val="72"/>
        </w:rPr>
        <w:t>e</w:t>
      </w:r>
      <w:r w:rsidR="00354CC8">
        <w:rPr>
          <w:rFonts w:ascii="ALFABET98" w:hAnsi="ALFABET98"/>
          <w:sz w:val="72"/>
          <w:szCs w:val="72"/>
        </w:rPr>
        <w:t xml:space="preserve">le </w:t>
      </w:r>
      <w:r w:rsidR="00F12AA8" w:rsidRPr="0024361A">
        <w:rPr>
          <w:rFonts w:ascii="ALFABET98" w:hAnsi="ALFABET98"/>
          <w:sz w:val="72"/>
          <w:szCs w:val="72"/>
        </w:rPr>
        <w:t xml:space="preserve"> </w:t>
      </w:r>
      <w:r w:rsidR="00F12AA8">
        <w:rPr>
          <w:rFonts w:ascii="ALFABET98" w:hAnsi="ALFABET98"/>
          <w:sz w:val="72"/>
          <w:szCs w:val="72"/>
        </w:rPr>
        <w:t xml:space="preserve">                                         </w:t>
      </w:r>
      <w:r w:rsidR="00F12AA8" w:rsidRPr="0024361A">
        <w:rPr>
          <w:rFonts w:ascii="ALFABET98" w:hAnsi="ALFABET98"/>
          <w:sz w:val="72"/>
          <w:szCs w:val="72"/>
        </w:rPr>
        <w:t xml:space="preserve">       </w:t>
      </w:r>
      <w:r w:rsidR="00F12AA8">
        <w:rPr>
          <w:rFonts w:ascii="ALFABET98" w:hAnsi="ALFABET98"/>
          <w:sz w:val="72"/>
          <w:szCs w:val="72"/>
        </w:rPr>
        <w:t xml:space="preserve">      </w:t>
      </w:r>
      <w:r w:rsidR="00F12AA8" w:rsidRPr="0024361A">
        <w:rPr>
          <w:rFonts w:ascii="ALFABET98" w:hAnsi="ALFABET98"/>
          <w:sz w:val="72"/>
          <w:szCs w:val="72"/>
        </w:rPr>
        <w:t xml:space="preserve">        </w:t>
      </w:r>
      <w:r w:rsidR="00F12AA8">
        <w:rPr>
          <w:rFonts w:ascii="ALFABET98" w:hAnsi="ALFABET98"/>
          <w:sz w:val="72"/>
          <w:szCs w:val="72"/>
        </w:rPr>
        <w:t xml:space="preserve"> </w:t>
      </w:r>
    </w:p>
    <w:p w:rsidR="00F12AA8" w:rsidRDefault="00BD3DCE" w:rsidP="00F12AA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964" style="position:absolute;margin-left:-16.1pt;margin-top:9.4pt;width:521.25pt;height:36.85pt;z-index:-25127014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NTfDEw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FTU3wxMEAADxDwAADgAAAAAAAAAAAAAAAAAuAgAAZHJzL2Uyb0RvYy54bWxQSwECLQAUAAYACAAA&#10;ACEAWCsPaOAAAAAKAQAADwAAAAAAAAAAAAAAAABtBgAAZHJzL2Rvd25yZXYueG1sUEsFBgAAAAAE&#10;AAQA8wAAAHoHAAAAAA==&#10;">
            <v:group id="Group 33" o:spid="_x0000_s296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8gEi3FAAAA3QAA&#10;AA8AAAAAAAAAAAAAAAAAqgIAAGRycy9kb3ducmV2LnhtbFBLBQYAAAAABAAEAPoAAACcAwAAAAA=&#10;">
              <v:rect id="Rectangle 34" o:spid="_x0000_s296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Ln4MUA&#10;AADdAAAADwAAAGRycy9kb3ducmV2LnhtbESPQWvCQBSE70L/w/IKvelGpaFEV2m1Fq+1keDtkX1m&#10;g9m3Ibs18d93hYLHYWa+YZbrwTbiSp2vHSuYThIQxKXTNVcK8p/d+A2ED8gaG8ek4EYe1qun0RIz&#10;7Xr+pushVCJC2GeowITQZlL60pBFP3EtcfTOrrMYouwqqTvsI9w2cpYkqbRYc1ww2NLGUHk5/FoF&#10;86r4NEW+9bmdFunX8Xb86E87pV6eh/cFiEBDeIT/23ut4HU2T+H+Jj4Buf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5IufgxQAAAN0AAAAPAAAAAAAAAAAAAAAAAJgCAABkcnMv&#10;ZG93bnJldi54bWxQSwUGAAAAAAQABAD1AAAAigMAAAAA&#10;" strokecolor="#2f5496 [2408]" strokeweight="1.5pt">
                <v:fill opacity="0"/>
              </v:rect>
              <v:rect id="Rectangle 35" o:spid="_x0000_s296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S208UA&#10;AADdAAAADwAAAGRycy9kb3ducmV2LnhtbESPS2/CMBCE75X6H6ytxI04AdJHGoMqKh7Hlsd9FW+T&#10;KPE6jV0I/x4jIfU4mplvNPliMK04Ue9qywqSKAZBXFhdc6ngsF+NX0E4j6yxtUwKLuRgMX98yDHT&#10;9szfdNr5UgQIuwwVVN53mZSuqMigi2xHHLwf2xv0Qfal1D2eA9y0chLHz9JgzWGhwo6WFRXN7s8o&#10;OKafHW+k4a9kNXtLj836d5kYpUZPw8c7CE+D/w/f21utIJ1MX+D2JjwBOb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1FLbT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296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5XYd8MAAADdAAAADwAAAGRycy9kb3ducmV2LnhtbERPTYvCMBC9C/sfwix409SKslSj2IUF&#10;K+xBXQRvQzO21WZSm6j135vDgsfH+54vO1OLO7WusqxgNIxAEOdWV1wo+Nv/DL5AOI+ssbZMCp7k&#10;YLn46M0x0fbBW7rvfCFCCLsEFZTeN4mULi/JoBvahjhwJ9sa9AG2hdQtPkK4qWUcRVNpsOLQUGJD&#10;3yXll93NKEifm8Ov9dl1fTqer1maxhmejVL9z241A+Gp82/xv3utFUzicZgb3oQnIBc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+V2HfDAAAA3QAAAA8AAAAAAAAAAAAA&#10;AAAAoQIAAGRycy9kb3ducmV2LnhtbFBLBQYAAAAABAAEAPkAAACRAwAAAAA=&#10;" strokecolor="#2f5496 [2408]" strokeweight="1.5pt"/>
            <v:shape id="AutoShape 37" o:spid="_x0000_s296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Nl97McAAADdAAAADwAAAGRycy9kb3ducmV2LnhtbESPT2vCQBTE70K/w/IKvemmKUqbupFG&#10;EIzQg7YUentkX/7Y7NuYXTV+e7cgeBxm5jfMfDGYVpyod41lBc+TCARxYXXDlYLvr9X4FYTzyBpb&#10;y6TgQg4W6cNojom2Z97SaecrESDsElRQe98lUrqiJoNuYjvi4JW2N+iD7CupezwHuGllHEUzabDh&#10;sFBjR8uair/d0SjILpufT+vzw7r83R/yLItz3Bulnh6Hj3cQngZ/D9/aa61gGr+8wf+b8ARke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A2X3sxwAAAN0AAAAPAAAAAAAA&#10;AAAAAAAAAKECAABkcnMvZG93bnJldi54bWxQSwUGAAAAAAQABAD5AAAAlQMAAAAA&#10;" strokecolor="#2f5496 [2408]" strokeweight="1.5pt"/>
          </v:group>
        </w:pict>
      </w:r>
      <w:r w:rsidR="00F12AA8" w:rsidRPr="0024361A">
        <w:rPr>
          <w:rFonts w:ascii="ALFABET98" w:hAnsi="ALFABET98"/>
          <w:sz w:val="72"/>
          <w:szCs w:val="72"/>
        </w:rPr>
        <w:t xml:space="preserve"> </w:t>
      </w:r>
      <w:r w:rsidR="00F12AA8"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F12AA8" w:rsidRPr="0024361A" w:rsidRDefault="00354CC8" w:rsidP="00F12AA8">
      <w:pPr>
        <w:spacing w:line="240" w:lineRule="auto"/>
        <w:rPr>
          <w:rFonts w:ascii="ALFABET98" w:hAnsi="ALFABET98"/>
          <w:sz w:val="72"/>
          <w:szCs w:val="72"/>
        </w:rPr>
      </w:pPr>
      <w:r w:rsidRPr="00354CC8">
        <w:rPr>
          <w:rFonts w:ascii="ALFABET98" w:hAnsi="ALFABET98"/>
          <w:color w:val="FF0000"/>
          <w:sz w:val="72"/>
          <w:szCs w:val="72"/>
        </w:rPr>
        <w:t>e</w:t>
      </w:r>
      <w:r>
        <w:rPr>
          <w:rFonts w:ascii="ALFABET98" w:hAnsi="ALFABET98"/>
          <w:sz w:val="72"/>
          <w:szCs w:val="72"/>
        </w:rPr>
        <w:t xml:space="preserve">le     </w:t>
      </w:r>
      <w:r w:rsidRPr="00354CC8">
        <w:rPr>
          <w:rFonts w:ascii="ALFABET98" w:hAnsi="ALFABET98"/>
          <w:color w:val="FF0000"/>
          <w:sz w:val="72"/>
          <w:szCs w:val="72"/>
        </w:rPr>
        <w:t>e</w:t>
      </w:r>
      <w:r>
        <w:rPr>
          <w:rFonts w:ascii="ALFABET98" w:hAnsi="ALFABET98"/>
          <w:sz w:val="72"/>
          <w:szCs w:val="72"/>
        </w:rPr>
        <w:t xml:space="preserve">le     </w:t>
      </w:r>
      <w:r w:rsidRPr="00354CC8">
        <w:rPr>
          <w:rFonts w:ascii="ALFABET98" w:hAnsi="ALFABET98"/>
          <w:color w:val="FF0000"/>
          <w:sz w:val="72"/>
          <w:szCs w:val="72"/>
        </w:rPr>
        <w:t>e</w:t>
      </w:r>
      <w:r>
        <w:rPr>
          <w:rFonts w:ascii="ALFABET98" w:hAnsi="ALFABET98"/>
          <w:sz w:val="72"/>
          <w:szCs w:val="72"/>
        </w:rPr>
        <w:t xml:space="preserve">le     </w:t>
      </w:r>
      <w:r w:rsidRPr="00354CC8">
        <w:rPr>
          <w:rFonts w:ascii="ALFABET98" w:hAnsi="ALFABET98"/>
          <w:color w:val="FF0000"/>
          <w:sz w:val="72"/>
          <w:szCs w:val="72"/>
        </w:rPr>
        <w:t>e</w:t>
      </w:r>
      <w:r>
        <w:rPr>
          <w:rFonts w:ascii="ALFABET98" w:hAnsi="ALFABET98"/>
          <w:sz w:val="72"/>
          <w:szCs w:val="72"/>
        </w:rPr>
        <w:t>le</w:t>
      </w:r>
      <w:r w:rsidR="00BD3DCE"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958" style="position:absolute;margin-left:-16.1pt;margin-top:9.4pt;width:521.25pt;height:36.85pt;z-index:-251269120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BW9BSgUBAAA8Q8AAA4AAAAAAAAAAAAAAAAALgIAAGRycy9lMm9Eb2MueG1sUEsBAi0AFAAGAAgA&#10;AAAhAFgrD2jgAAAACgEAAA8AAAAAAAAAAAAAAAAAbgYAAGRycy9kb3ducmV2LnhtbFBLBQYAAAAA&#10;BAAEAPMAAAB7BwAAAAA=&#10;">
            <v:group id="Group 33" o:spid="_x0000_s296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B1nU8cAAADd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IFy8J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WB1nU8cAAADd&#10;AAAADwAAAAAAAAAAAAAAAACqAgAAZHJzL2Rvd25yZXYueG1sUEsFBgAAAAAEAAQA+gAAAJ4DAAAA&#10;AA==&#10;">
              <v:rect id="Rectangle 34" o:spid="_x0000_s296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+SnsUA&#10;AADdAAAADwAAAGRycy9kb3ducmV2LnhtbESPT2vCQBTE74V+h+UJ3urGtBWJrtJ/Sq+1keDtkX1m&#10;g9m3Ibua+O3dQsHjMDO/YZbrwTbiQp2vHSuYThIQxKXTNVcK8t/N0xyED8gaG8ek4Eoe1qvHhyVm&#10;2vX8Q5ddqESEsM9QgQmhzaT0pSGLfuJa4ugdXWcxRNlVUnfYR7htZJokM2mx5rhgsKUPQ+Vpd7YK&#10;nqviyxT5p8/ttJht99f9e3/YKDUeDW8LEIGGcA//t7+1gtf0JYW/N/EJyN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H5KexQAAAN0AAAAPAAAAAAAAAAAAAAAAAJgCAABkcnMv&#10;ZG93bnJldi54bWxQSwUGAAAAAAQABAD1AAAAigMAAAAA&#10;" strokecolor="#2f5496 [2408]" strokeweight="1.5pt">
                <v:fill opacity="0"/>
              </v:rect>
              <v:rect id="Rectangle 35" o:spid="_x0000_s296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nDrcMA&#10;AADdAAAADwAAAGRycy9kb3ducmV2LnhtbESPT4vCMBTE78J+h/AWvGlatbJ2jbIo/jmqq/dH87Yt&#10;Ni/dJmr99kYQPA4z8xtmOm9NJa7UuNKygrgfgSDOrC45V3D8XfW+QDiPrLGyTAru5GA+++hMMdX2&#10;xnu6HnwuAoRdigoK7+tUSpcVZND1bU0cvD/bGPRBNrnUDd4C3FRyEEVjabDksFBgTYuCsvPhYhSc&#10;kmXNG2l4F69Gk+R0Xv8vYqNU97P9+QbhqfXv8Ku91QqSwWgIzzfhCcj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inDr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96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t6hD8YAAADdAAAADwAAAGRycy9kb3ducmV2LnhtbESPQWvCQBSE74L/YXmCN7Mx2CKpqxhB&#10;MAUPtVLo7ZF9JrHZtzG7avz3bqHQ4zAz3zCLVW8acaPO1ZYVTKMYBHFhdc2lguPndjIH4TyyxsYy&#10;KXiQg9VyOFhgqu2dP+h28KUIEHYpKqi8b1MpXVGRQRfZljh4J9sZ9EF2pdQd3gPcNDKJ41dpsOaw&#10;UGFLm4qKn8PVKMge71976/PL7vR9vuRZluR4NkqNR/36DYSn3v+H/9o7reAlmc3g9014AnL5B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beoQ/GAAAA3QAAAA8AAAAAAAAA&#10;AAAAAAAAoQIAAGRycy9kb3ducmV2LnhtbFBLBQYAAAAABAAEAPkAAACUAwAAAAA=&#10;" strokecolor="#2f5496 [2408]" strokeweight="1.5pt"/>
            <v:shape id="AutoShape 37" o:spid="_x0000_s295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ZIElMYAAADdAAAADwAAAGRycy9kb3ducmV2LnhtbESPQWvCQBSE70L/w/IKvZmNoRaJrmIK&#10;BVPwUBXB2yP7TKLZtzG71fjv3ULB4zAz3zCzRW8acaXO1ZYVjKIYBHFhdc2lgt32azgB4TyyxsYy&#10;KbiTg8X8ZTDDVNsb/9B140sRIOxSVFB536ZSuqIigy6yLXHwjrYz6IPsSqk7vAW4aWQSxx/SYM1h&#10;ocKWPisqzptfoyC7f+/X1ueX1fFwuuRZluR4Mkq9vfbLKQhPvX+G/9srrWCcvI/h7014AnL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mSBJTGAAAA3QAAAA8AAAAAAAAA&#10;AAAAAAAAoQIAAGRycy9kb3ducmV2LnhtbFBLBQYAAAAABAAEAPkAAACUAwAAAAA=&#10;" strokecolor="#2f5496 [2408]" strokeweight="1.5pt"/>
          </v:group>
        </w:pict>
      </w:r>
      <w:r>
        <w:rPr>
          <w:rFonts w:ascii="ALFABET98" w:hAnsi="ALFABET98"/>
          <w:sz w:val="72"/>
          <w:szCs w:val="72"/>
        </w:rPr>
        <w:t xml:space="preserve">     </w:t>
      </w:r>
      <w:r w:rsidRPr="00354CC8">
        <w:rPr>
          <w:rFonts w:ascii="ALFABET98" w:hAnsi="ALFABET98"/>
          <w:color w:val="FF0000"/>
          <w:sz w:val="72"/>
          <w:szCs w:val="72"/>
        </w:rPr>
        <w:t>e</w:t>
      </w:r>
      <w:r>
        <w:rPr>
          <w:rFonts w:ascii="ALFABET98" w:hAnsi="ALFABET98"/>
          <w:sz w:val="72"/>
          <w:szCs w:val="72"/>
        </w:rPr>
        <w:t>le</w:t>
      </w:r>
      <w:r w:rsidR="00F12AA8" w:rsidRPr="0024361A">
        <w:rPr>
          <w:rFonts w:ascii="ALFABET98" w:hAnsi="ALFABET98"/>
          <w:sz w:val="72"/>
          <w:szCs w:val="72"/>
        </w:rPr>
        <w:t xml:space="preserve"> </w:t>
      </w:r>
      <w:r w:rsidR="00F12AA8">
        <w:rPr>
          <w:rFonts w:ascii="ALFABET98" w:hAnsi="ALFABET98"/>
          <w:sz w:val="72"/>
          <w:szCs w:val="72"/>
        </w:rPr>
        <w:t xml:space="preserve">                                         </w:t>
      </w:r>
      <w:r w:rsidR="00F12AA8" w:rsidRPr="0024361A">
        <w:rPr>
          <w:rFonts w:ascii="ALFABET98" w:hAnsi="ALFABET98"/>
          <w:sz w:val="72"/>
          <w:szCs w:val="72"/>
        </w:rPr>
        <w:t xml:space="preserve">       </w:t>
      </w:r>
      <w:r w:rsidR="00F12AA8">
        <w:rPr>
          <w:rFonts w:ascii="ALFABET98" w:hAnsi="ALFABET98"/>
          <w:sz w:val="72"/>
          <w:szCs w:val="72"/>
        </w:rPr>
        <w:t xml:space="preserve">      </w:t>
      </w:r>
      <w:r w:rsidR="00F12AA8" w:rsidRPr="0024361A">
        <w:rPr>
          <w:rFonts w:ascii="ALFABET98" w:hAnsi="ALFABET98"/>
          <w:sz w:val="72"/>
          <w:szCs w:val="72"/>
        </w:rPr>
        <w:t xml:space="preserve">        </w:t>
      </w:r>
      <w:r w:rsidR="00F12AA8">
        <w:rPr>
          <w:rFonts w:ascii="ALFABET98" w:hAnsi="ALFABET98"/>
          <w:sz w:val="72"/>
          <w:szCs w:val="72"/>
        </w:rPr>
        <w:t xml:space="preserve"> </w:t>
      </w:r>
    </w:p>
    <w:p w:rsidR="00EA21A0" w:rsidRDefault="00BD3DCE" w:rsidP="00EA21A0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952" style="position:absolute;margin-left:-16.1pt;margin-top:9.4pt;width:521.25pt;height:36.85pt;z-index:-25126809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Fd8QIoXBAAA8Q8AAA4AAAAAAAAAAAAAAAAALgIAAGRycy9lMm9Eb2MueG1sUEsBAi0AFAAG&#10;AAgAAAAhAFgrD2jgAAAACgEAAA8AAAAAAAAAAAAAAAAAcQYAAGRycy9kb3ducmV2LnhtbFBLBQYA&#10;AAAABAAEAPMAAAB+BwAAAAA=&#10;">
            <v:group id="Group 33" o:spid="_x0000_s295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4uFq8xgAAAN0A&#10;AAAPAAAAAAAAAAAAAAAAAKoCAABkcnMvZG93bnJldi54bWxQSwUGAAAAAAQABAD6AAAAnQMAAAAA&#10;">
              <v:rect id="Rectangle 34" o:spid="_x0000_s295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T4ucMA&#10;AADdAAAADwAAAGRycy9kb3ducmV2LnhtbERPTWvCQBC9F/wPywi91U0UpKauUq0Wr7WR4G3ITrOh&#10;2dmQ3Zr4711B6G0e73OW68E24kKdrx0rSCcJCOLS6ZorBfn3/uUVhA/IGhvHpOBKHtar0dMSM+16&#10;/qLLMVQihrDPUIEJoc2k9KUhi37iWuLI/bjOYoiwq6TusI/htpHTJJlLizXHBoMtbQ2Vv8c/q2BW&#10;FTtT5B8+t2kx/zxdT5v+vFfqeTy8v4EINIR/8cN90HF+Ol3A/Zt4glzd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ST4ucMAAADdAAAADwAAAAAAAAAAAAAAAACYAgAAZHJzL2Rv&#10;d25yZXYueG1sUEsFBgAAAAAEAAQA9QAAAIgDAAAAAA==&#10;" strokecolor="#2f5496 [2408]" strokeweight="1.5pt">
                <v:fill opacity="0"/>
              </v:rect>
              <v:rect id="Rectangle 35" o:spid="_x0000_s295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0zUcMA&#10;AADdAAAADwAAAGRycy9kb3ducmV2LnhtbESPQW/CMAyF70j7D5En7QZpx5igENAEYnAEBner8dqK&#10;xumaDMq/xwckbrbe83ufZ4vO1epCbag8G0gHCSji3NuKCwPHn3V/DCpEZIu1ZzJwowCL+Utvhpn1&#10;V97T5RALJSEcMjRQxthkWoe8JIdh4Bti0X596zDK2hbatniVcFfr9yT51A4rloYSG1qWlJ8P/87A&#10;abRqeKMd79L1x2R0On//LVNnzNtr9zUFFamLT/PjemsFPx0Kv3wjI+j5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r0zU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95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u9sHMMAAADdAAAADwAAAGRycy9kb3ducmV2LnhtbERPTYvCMBC9C/sfwizsTdMqiFSj2IUF&#10;u+BBXRa8Dc3YVptJbaLWf28Ewds83ufMFp2pxZVaV1lWEA8iEMS51RUXCv52P/0JCOeRNdaWScGd&#10;HCzmH70ZJtreeEPXrS9ECGGXoILS+yaR0uUlGXQD2xAH7mBbgz7AtpC6xVsIN7UcRtFYGqw4NJTY&#10;0HdJ+Wl7MQrS++//2vrsvDrsj+csTYcZHo1SX5/dcgrCU+ff4pd7pcP8eBTD85twgpw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bvbBzDAAAA3QAAAA8AAAAAAAAAAAAA&#10;AAAAoQIAAGRycy9kb3ducmV2LnhtbFBLBQYAAAAABAAEAPkAAACRAwAAAAA=&#10;" strokecolor="#2f5496 [2408]" strokeweight="1.5pt"/>
            <v:shape id="AutoShape 37" o:spid="_x0000_s295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j3ya8MAAADdAAAADwAAAGRycy9kb3ducmV2LnhtbERPTYvCMBC9C/sfwizsTVMriFSj2IUF&#10;u+BBXRa8Dc3YVptJbaLWf28Ewds83ufMFp2pxZVaV1lWMBxEIIhzqysuFPztfvoTEM4ja6wtk4I7&#10;OVjMP3ozTLS98YauW1+IEMIuQQWl900ipctLMugGtiEO3MG2Bn2AbSF1i7cQbmoZR9FYGqw4NJTY&#10;0HdJ+Wl7MQrS++//2vrsvDrsj+csTeMMj0apr89uOQXhqfNv8cu90mH+cBTD85twgpw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Y98mvDAAAA3QAAAA8AAAAAAAAAAAAA&#10;AAAAoQIAAGRycy9kb3ducmV2LnhtbFBLBQYAAAAABAAEAPkAAACRAwAAAAA=&#10;" strokecolor="#2f5496 [2408]" strokeweight="1.5pt"/>
          </v:group>
        </w:pict>
      </w:r>
      <w:r w:rsidR="00F12AA8" w:rsidRPr="0024361A">
        <w:rPr>
          <w:rFonts w:ascii="ALFABET98" w:hAnsi="ALFABET98"/>
          <w:sz w:val="72"/>
          <w:szCs w:val="72"/>
        </w:rPr>
        <w:t xml:space="preserve"> </w:t>
      </w:r>
      <w:r w:rsidR="00F12AA8">
        <w:rPr>
          <w:rFonts w:ascii="ALFABET98" w:hAnsi="ALFABET98"/>
          <w:sz w:val="72"/>
          <w:szCs w:val="72"/>
        </w:rPr>
        <w:t xml:space="preserve">        </w:t>
      </w:r>
      <w:r w:rsidR="00EA21A0">
        <w:rPr>
          <w:rFonts w:ascii="ALFABET98" w:hAnsi="ALFABET98"/>
          <w:sz w:val="72"/>
          <w:szCs w:val="72"/>
        </w:rPr>
        <w:t xml:space="preserve">                               </w:t>
      </w:r>
    </w:p>
    <w:p w:rsidR="00EA21A0" w:rsidRPr="0024361A" w:rsidRDefault="00BD3DCE" w:rsidP="00EA21A0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946" style="position:absolute;margin-left:-16.1pt;margin-top:9.4pt;width:521.25pt;height:36.85pt;z-index:-25096704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BDUtFsFQQAAPEPAAAOAAAAAAAAAAAAAAAAAC4CAABkcnMvZTJvRG9jLnhtbFBLAQItABQABgAI&#10;AAAAIQBYKw9o4AAAAAoBAAAPAAAAAAAAAAAAAAAAAG8GAABkcnMvZG93bnJldi54bWxQSwUGAAAA&#10;AAQABADzAAAAfAcAAAAA&#10;">
            <v:group id="Group 33" o:spid="_x0000_s294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zkfdwwwAAAN0AAAAP&#10;AAAAAAAAAAAAAAAAAKoCAABkcnMvZG93bnJldi54bWxQSwUGAAAAAAQABAD6AAAAmgMAAAAA&#10;">
              <v:rect id="Rectangle 34" o:spid="_x0000_s295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05UcUA&#10;AADdAAAADwAAAGRycy9kb3ducmV2LnhtbESPQWvCQBSE7wX/w/KE3urGCkGjq2hbS6/VSPD2yD6z&#10;wezbkN2a+O+7hYLHYWa+YVabwTbiRp2vHSuYThIQxKXTNVcK8uP+ZQ7CB2SNjWNScCcPm/XoaYWZ&#10;dj1/0+0QKhEh7DNUYEJoMyl9aciin7iWOHoX11kMUXaV1B32EW4b+ZokqbRYc1ww2NKbofJ6+LEK&#10;ZlXxYYr83ed2WqSfp/tp15/3Sj2Ph+0SRKAhPML/7S+tIJ3PFvD3Jj4Bu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DTlRxQAAAN0AAAAPAAAAAAAAAAAAAAAAAJgCAABkcnMv&#10;ZG93bnJldi54bWxQSwUGAAAAAAQABAD1AAAAigMAAAAA&#10;" strokecolor="#2f5496 [2408]" strokeweight="1.5pt">
                <v:fill opacity="0"/>
              </v:rect>
              <v:rect id="Rectangle 35" o:spid="_x0000_s295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EsXGcEA&#10;AADdAAAADwAAAGRycy9kb3ducmV2LnhtbERPyW7CMBC9I/UfrKnUGzhBBNEQgxAI2iNLcx/FQxIR&#10;j0PskvD39aESx6e3Z+vBNOJBnastK4gnEQjiwuqaSwU/l/14AcJ5ZI2NZVLwJAfr1dsow1Tbnk/0&#10;OPtShBB2KSqovG9TKV1RkUE3sS1x4K62M+gD7EqpO+xDuGnkNIrm0mDNoaHClrYVFbfzr1GQJ7uW&#10;v6ThY7yffSb57XDfxkapj/dhswThafAv8b/7WyuYL2Zhf3gTnoBc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BLFxn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294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BlIVMYAAADdAAAADwAAAGRycy9kb3ducmV2LnhtbESPT4vCMBTE74LfITzBm02VRaRrlK0g&#10;WGEP/kHY26N5tnWbl9pktX77jSB4HGbmN8x82Zla3Kh1lWUF4ygGQZxbXXGh4HhYj2YgnEfWWFsm&#10;BQ9ysFz0e3NMtL3zjm57X4gAYZeggtL7JpHS5SUZdJFtiIN3tq1BH2RbSN3iPcBNLSdxPJUGKw4L&#10;JTa0Kin/3f8ZBelje/q2Prtuzj+Xa5amkwwvRqnhoPv6BOGp8+/wq73RCqazjzE834QnIBf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QZSFTGAAAA3QAAAA8AAAAAAAAA&#10;AAAAAAAAoQIAAGRycy9kb3ducmV2LnhtbFBLBQYAAAAABAAEAPkAAACUAwAAAAA=&#10;" strokecolor="#2f5496 [2408]" strokeweight="1.5pt"/>
            <v:shape id="AutoShape 37" o:spid="_x0000_s294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MvWI8cAAADdAAAADwAAAGRycy9kb3ducmV2LnhtbESPQWvCQBSE74X+h+UVems2BhGJWcUU&#10;CqbgobYUentkn9lo9m3Mrhr/vVso9DjMzDdMsRptJy40+NaxgkmSgiCunW65UfD1+fYyB+EDssbO&#10;MSm4kYfV8vGhwFy7K3/QZRcaESHsc1RgQuhzKX1tyKJPXE8cvb0bLIYoh0bqAa8RbjuZpelMWmw5&#10;Lhjs6dVQfdydrYLy9v69daE6bfY/h1NVllmFB6vU89O4XoAINIb/8F97oxXM5tMMft/EJyCX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0y9YjxwAAAN0AAAAPAAAAAAAA&#10;AAAAAAAAAKECAABkcnMvZG93bnJldi54bWxQSwUGAAAAAAQABAD5AAAAlQMAAAAA&#10;" strokecolor="#2f5496 [2408]" strokeweight="1.5pt"/>
          </v:group>
        </w:pict>
      </w:r>
      <w:r w:rsidR="00EA21A0" w:rsidRPr="00354CC8">
        <w:rPr>
          <w:rFonts w:ascii="ALFABET98" w:hAnsi="ALFABET98"/>
          <w:color w:val="FF0000"/>
          <w:sz w:val="72"/>
          <w:szCs w:val="72"/>
        </w:rPr>
        <w:t>e</w:t>
      </w:r>
      <w:r w:rsidR="00EA21A0">
        <w:rPr>
          <w:rFonts w:ascii="ALFABET98" w:hAnsi="ALFABET98"/>
          <w:sz w:val="72"/>
          <w:szCs w:val="72"/>
        </w:rPr>
        <w:t xml:space="preserve">le     </w:t>
      </w:r>
      <w:r w:rsidR="00EA21A0" w:rsidRPr="00354CC8">
        <w:rPr>
          <w:rFonts w:ascii="ALFABET98" w:hAnsi="ALFABET98"/>
          <w:color w:val="FF0000"/>
          <w:sz w:val="72"/>
          <w:szCs w:val="72"/>
        </w:rPr>
        <w:t>e</w:t>
      </w:r>
      <w:r w:rsidR="00EA21A0">
        <w:rPr>
          <w:rFonts w:ascii="ALFABET98" w:hAnsi="ALFABET98"/>
          <w:sz w:val="72"/>
          <w:szCs w:val="72"/>
        </w:rPr>
        <w:t xml:space="preserve">le     </w:t>
      </w:r>
      <w:r w:rsidR="00EA21A0" w:rsidRPr="00354CC8">
        <w:rPr>
          <w:rFonts w:ascii="ALFABET98" w:hAnsi="ALFABET98"/>
          <w:color w:val="FF0000"/>
          <w:sz w:val="72"/>
          <w:szCs w:val="72"/>
        </w:rPr>
        <w:t>e</w:t>
      </w:r>
      <w:r w:rsidR="00EA21A0">
        <w:rPr>
          <w:rFonts w:ascii="ALFABET98" w:hAnsi="ALFABET98"/>
          <w:sz w:val="72"/>
          <w:szCs w:val="72"/>
        </w:rPr>
        <w:t xml:space="preserve">le     </w:t>
      </w:r>
      <w:r w:rsidR="00EA21A0" w:rsidRPr="00354CC8">
        <w:rPr>
          <w:rFonts w:ascii="ALFABET98" w:hAnsi="ALFABET98"/>
          <w:color w:val="FF0000"/>
          <w:sz w:val="72"/>
          <w:szCs w:val="72"/>
        </w:rPr>
        <w:t>e</w:t>
      </w:r>
      <w:r w:rsidR="00EA21A0">
        <w:rPr>
          <w:rFonts w:ascii="ALFABET98" w:hAnsi="ALFABET98"/>
          <w:sz w:val="72"/>
          <w:szCs w:val="72"/>
        </w:rPr>
        <w:t xml:space="preserve">le     </w:t>
      </w:r>
      <w:r w:rsidR="00EA21A0" w:rsidRPr="00354CC8">
        <w:rPr>
          <w:rFonts w:ascii="ALFABET98" w:hAnsi="ALFABET98"/>
          <w:color w:val="FF0000"/>
          <w:sz w:val="72"/>
          <w:szCs w:val="72"/>
        </w:rPr>
        <w:t>e</w:t>
      </w:r>
      <w:r w:rsidR="00EA21A0">
        <w:rPr>
          <w:rFonts w:ascii="ALFABET98" w:hAnsi="ALFABET98"/>
          <w:sz w:val="72"/>
          <w:szCs w:val="72"/>
        </w:rPr>
        <w:t xml:space="preserve">le </w:t>
      </w:r>
      <w:r w:rsidR="00EA21A0" w:rsidRPr="0024361A">
        <w:rPr>
          <w:rFonts w:ascii="ALFABET98" w:hAnsi="ALFABET98"/>
          <w:sz w:val="72"/>
          <w:szCs w:val="72"/>
        </w:rPr>
        <w:t xml:space="preserve"> </w:t>
      </w:r>
      <w:r w:rsidR="00EA21A0">
        <w:rPr>
          <w:rFonts w:ascii="ALFABET98" w:hAnsi="ALFABET98"/>
          <w:sz w:val="72"/>
          <w:szCs w:val="72"/>
        </w:rPr>
        <w:t xml:space="preserve">                                         </w:t>
      </w:r>
      <w:r w:rsidR="00EA21A0" w:rsidRPr="0024361A">
        <w:rPr>
          <w:rFonts w:ascii="ALFABET98" w:hAnsi="ALFABET98"/>
          <w:sz w:val="72"/>
          <w:szCs w:val="72"/>
        </w:rPr>
        <w:t xml:space="preserve">       </w:t>
      </w:r>
      <w:r w:rsidR="00EA21A0">
        <w:rPr>
          <w:rFonts w:ascii="ALFABET98" w:hAnsi="ALFABET98"/>
          <w:sz w:val="72"/>
          <w:szCs w:val="72"/>
        </w:rPr>
        <w:t xml:space="preserve">      </w:t>
      </w:r>
      <w:r w:rsidR="00EA21A0" w:rsidRPr="0024361A">
        <w:rPr>
          <w:rFonts w:ascii="ALFABET98" w:hAnsi="ALFABET98"/>
          <w:sz w:val="72"/>
          <w:szCs w:val="72"/>
        </w:rPr>
        <w:t xml:space="preserve">        </w:t>
      </w:r>
      <w:r w:rsidR="00EA21A0">
        <w:rPr>
          <w:rFonts w:ascii="ALFABET98" w:hAnsi="ALFABET98"/>
          <w:sz w:val="72"/>
          <w:szCs w:val="72"/>
        </w:rPr>
        <w:t xml:space="preserve"> </w:t>
      </w:r>
    </w:p>
    <w:p w:rsidR="00EA21A0" w:rsidRDefault="00BD3DCE" w:rsidP="00EA21A0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2940" style="position:absolute;margin-left:-16.1pt;margin-top:9.4pt;width:521.25pt;height:36.85pt;z-index:-25096601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9nt6HxYEAADxDwAADgAAAAAAAAAAAAAAAAAuAgAAZHJzL2Uyb0RvYy54bWxQSwECLQAUAAYA&#10;CAAAACEAWCsPaOAAAAAKAQAADwAAAAAAAAAAAAAAAABwBgAAZHJzL2Rvd25yZXYueG1sUEsFBgAA&#10;AAAEAAQA8wAAAH0HAAAAAA==&#10;">
            <v:group id="Group 33" o:spid="_x0000_s294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q2o4IxgAAAN0A&#10;AAAPAAAAAAAAAAAAAAAAAKoCAABkcnMvZG93bnJldi54bWxQSwUGAAAAAAQABAD6AAAAnQMAAAAA&#10;">
              <v:rect id="Rectangle 34" o:spid="_x0000_s294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0ZAKcYA&#10;AADdAAAADwAAAGRycy9kb3ducmV2LnhtbESPT2vCQBTE74V+h+UVeqsbqw2Sukpb/+C1NhJ6e2Sf&#10;2WD2bchuTfz2rlDwOMzMb5j5crCNOFPna8cKxqMEBHHpdM2Vgvxn8zID4QOyxsYxKbiQh+Xi8WGO&#10;mXY9f9N5HyoRIewzVGBCaDMpfWnIoh+5ljh6R9dZDFF2ldQd9hFuG/maJKm0WHNcMNjSl6HytP+z&#10;CiZVsTZFvvK5HRfp9nA5fPa/G6Wen4aPdxCBhnAP/7d3WkE6m77B7U18AnJx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0ZAKcYAAADdAAAADwAAAAAAAAAAAAAAAACYAgAAZHJz&#10;L2Rvd25yZXYueG1sUEsFBgAAAAAEAAQA9QAAAIsDAAAAAA==&#10;" strokecolor="#2f5496 [2408]" strokeweight="1.5pt">
                <v:fill opacity="0"/>
              </v:rect>
              <v:rect id="Rectangle 35" o:spid="_x0000_s294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4q9sMA&#10;AADdAAAADwAAAGRycy9kb3ducmV2LnhtbESPQYvCMBSE74L/ITzBm6YVLW41yqKoe3S76/3RPNti&#10;89JtotZ/bxYEj8PMfMMs152pxY1aV1lWEI8jEMS51RUXCn5/dqM5COeRNdaWScGDHKxX/d4SU23v&#10;/E23zBciQNilqKD0vkmldHlJBt3YNsTBO9vWoA+yLaRu8R7gppaTKEqkwYrDQokNbUrKL9nVKDjN&#10;tg0fpOFjvJt+zE6X/d8mNkoNB93nAoSnzr/Dr/aXVpDMpwn8vwlPQK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O4q9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94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Lx1u8cAAADdAAAADwAAAGRycy9kb3ducmV2LnhtbESPQWvCQBSE7wX/w/KE3urGUKykrsEI&#10;gin0oC2F3h7ZZxKbfRuz2yT++65Q8DjMzDfMKh1NI3rqXG1ZwXwWgSAurK65VPD5sXtagnAeWWNj&#10;mRRcyUG6njysMNF24AP1R1+KAGGXoILK+zaR0hUVGXQz2xIH72Q7gz7IrpS6wyHATSPjKFpIgzWH&#10;hQpb2lZU/Bx/jYLs+vb1bn1+2Z++z5c8y+Icz0apx+m4eQXhafT38H97rxUsls8v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kvHW7xwAAAN0AAAAPAAAAAAAA&#10;AAAAAAAAAKECAABkcnMvZG93bnJldi54bWxQSwUGAAAAAAQABAD5AAAAlQMAAAAA&#10;" strokecolor="#2f5496 [2408]" strokeweight="1.5pt"/>
            <v:shape id="AutoShape 37" o:spid="_x0000_s294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SPhycMAAADdAAAADwAAAGRycy9kb3ducmV2LnhtbERPy2rCQBTdC/2H4Rbc6aRBRFLHYAqF&#10;RHBRFaG7S+aah5k7MTPV+PedRaHLw3mv09F04k6DaywreJtHIIhLqxuuFJyOn7MVCOeRNXaWScGT&#10;HKSbl8kaE20f/EX3g69ECGGXoILa+z6R0pU1GXRz2xMH7mIHgz7AoZJ6wEcIN52Mo2gpDTYcGmrs&#10;6aOm8nr4MQqy5+68t7645Zfv9lZkWVxga5Savo7bdxCeRv8v/nPnWsFytQhzw5vwBOTm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Uj4cnDAAAA3QAAAA8AAAAAAAAAAAAA&#10;AAAAoQIAAGRycy9kb3ducmV2LnhtbFBLBQYAAAAABAAEAPkAAACRAwAAAAA=&#10;" strokecolor="#2f5496 [2408]" strokeweight="1.5pt"/>
          </v:group>
        </w:pict>
      </w:r>
      <w:r w:rsidR="00EA21A0" w:rsidRPr="0024361A">
        <w:rPr>
          <w:rFonts w:ascii="ALFABET98" w:hAnsi="ALFABET98"/>
          <w:sz w:val="72"/>
          <w:szCs w:val="72"/>
        </w:rPr>
        <w:t xml:space="preserve"> </w:t>
      </w:r>
      <w:r w:rsidR="00EA21A0"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EA21A0" w:rsidRPr="0024361A" w:rsidRDefault="00EA21A0" w:rsidP="00EA21A0">
      <w:pPr>
        <w:spacing w:line="240" w:lineRule="auto"/>
        <w:rPr>
          <w:rFonts w:ascii="ALFABET98" w:hAnsi="ALFABET98"/>
          <w:sz w:val="72"/>
          <w:szCs w:val="72"/>
        </w:rPr>
      </w:pPr>
      <w:r w:rsidRPr="00354CC8">
        <w:rPr>
          <w:rFonts w:ascii="ALFABET98" w:hAnsi="ALFABET98"/>
          <w:color w:val="FF0000"/>
          <w:sz w:val="72"/>
          <w:szCs w:val="72"/>
        </w:rPr>
        <w:t>e</w:t>
      </w:r>
      <w:r>
        <w:rPr>
          <w:rFonts w:ascii="ALFABET98" w:hAnsi="ALFABET98"/>
          <w:sz w:val="72"/>
          <w:szCs w:val="72"/>
        </w:rPr>
        <w:t xml:space="preserve">le     </w:t>
      </w:r>
      <w:r w:rsidRPr="00354CC8">
        <w:rPr>
          <w:rFonts w:ascii="ALFABET98" w:hAnsi="ALFABET98"/>
          <w:color w:val="FF0000"/>
          <w:sz w:val="72"/>
          <w:szCs w:val="72"/>
        </w:rPr>
        <w:t>e</w:t>
      </w:r>
      <w:r>
        <w:rPr>
          <w:rFonts w:ascii="ALFABET98" w:hAnsi="ALFABET98"/>
          <w:sz w:val="72"/>
          <w:szCs w:val="72"/>
        </w:rPr>
        <w:t xml:space="preserve">le     </w:t>
      </w:r>
      <w:r w:rsidRPr="00354CC8">
        <w:rPr>
          <w:rFonts w:ascii="ALFABET98" w:hAnsi="ALFABET98"/>
          <w:color w:val="FF0000"/>
          <w:sz w:val="72"/>
          <w:szCs w:val="72"/>
        </w:rPr>
        <w:t>e</w:t>
      </w:r>
      <w:r>
        <w:rPr>
          <w:rFonts w:ascii="ALFABET98" w:hAnsi="ALFABET98"/>
          <w:sz w:val="72"/>
          <w:szCs w:val="72"/>
        </w:rPr>
        <w:t xml:space="preserve">le     </w:t>
      </w:r>
      <w:r w:rsidRPr="00354CC8">
        <w:rPr>
          <w:rFonts w:ascii="ALFABET98" w:hAnsi="ALFABET98"/>
          <w:color w:val="FF0000"/>
          <w:sz w:val="72"/>
          <w:szCs w:val="72"/>
        </w:rPr>
        <w:t>e</w:t>
      </w:r>
      <w:r>
        <w:rPr>
          <w:rFonts w:ascii="ALFABET98" w:hAnsi="ALFABET98"/>
          <w:sz w:val="72"/>
          <w:szCs w:val="72"/>
        </w:rPr>
        <w:t>le</w:t>
      </w:r>
      <w:r w:rsidR="00BD3DCE"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934" style="position:absolute;margin-left:-16.1pt;margin-top:9.4pt;width:521.25pt;height:36.85pt;z-index:-250964992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H992FAQAAPEPAAAOAAAAZHJzL2Uyb0RvYy54bWzsV9tu4zYQfS/QfyD4nuhi+SZEWQS+BAW2&#10;7aK7/QBaoi6oRKokHTld9N87HEqyHWf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Lof33YUBAAA8Q8AAA4AAAAAAAAAAAAAAAAALgIAAGRycy9lMm9Eb2MueG1sUEsBAi0AFAAGAAgA&#10;AAAhAFgrD2jgAAAACgEAAA8AAAAAAAAAAAAAAAAAbgYAAGRycy9kb3ducmV2LnhtbFBLBQYAAAAA&#10;BAAEAPMAAAB7BwAAAAA=&#10;">
            <v:group id="Group 33" o:spid="_x0000_s293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Dge1sQAAADdAAAA&#10;DwAAAAAAAAAAAAAAAACqAgAAZHJzL2Rvd25yZXYueG1sUEsFBgAAAAAEAAQA+gAAAJsDAAAAAA==&#10;">
              <v:rect id="Rectangle 34" o:spid="_x0000_s293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TQ98UA&#10;AADdAAAADwAAAGRycy9kb3ducmV2LnhtbESPQWvCQBSE7wX/w/IKvdVNWhokukpta/FajQRvj+wz&#10;G8y+Ddmtif++KxQ8DjPzDbNYjbYVF+p941hBOk1AEFdON1wrKPab5xkIH5A1to5JwZU8rJaThwXm&#10;2g38Q5ddqEWEsM9RgQmhy6X0lSGLfuo64uidXG8xRNnXUvc4RLht5UuSZNJiw3HBYEcfhqrz7tcq&#10;eK3LL1MWn76waZl9H66H9XDcKPX0OL7PQQQawz38395qBdnsLYXbm/gE5P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pND3xQAAAN0AAAAPAAAAAAAAAAAAAAAAAJgCAABkcnMv&#10;ZG93bnJldi54bWxQSwUGAAAAAAQABAD1AAAAigMAAAAA&#10;" strokecolor="#2f5496 [2408]" strokeweight="1.5pt">
                <v:fill opacity="0"/>
              </v:rect>
              <v:rect id="Rectangle 35" o:spid="_x0000_s293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y6KMIA&#10;AADdAAAADwAAAGRycy9kb3ducmV2LnhtbESPT4vCMBTE74LfITzBm6YVK1qNIoruHtd/90fzbIvN&#10;S22i1m+/WVjwOMzMb5jFqjWVeFLjSssK4mEEgjizuuRcwfm0G0xBOI+ssbJMCt7kYLXsdhaYavvi&#10;Az2PPhcBwi5FBYX3dSqlywoy6Ia2Jg7e1TYGfZBNLnWDrwA3lRxF0UQaLDksFFjTpqDsdnwYBZdk&#10;W/OXNPwT78az5HLb3zexUarfa9dzEJ5a/wn/t7+1gsk0GcHfm/AE5PI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DLoo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293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l7lZccAAADdAAAADwAAAGRycy9kb3ducmV2LnhtbESPQWvCQBSE7wX/w/KE3urGlIqkrsEI&#10;gil4qC2F3h7ZZxKbfRuz2yT++65Q8DjMzDfMKh1NI3rqXG1ZwXwWgSAurK65VPD5sXtagnAeWWNj&#10;mRRcyUG6njysMNF24Hfqj74UAcIuQQWV920ipSsqMuhmtiUO3sl2Bn2QXSl1h0OAm0bGUbSQBmsO&#10;CxW2tK2o+Dn+GgXZ9e3rYH1+2Z++z5c8y+Icz0apx+m4eQXhafT38H97rxUsli/P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eXuVlxwAAAN0AAAAPAAAAAAAA&#10;AAAAAAAAAKECAABkcnMvZG93bnJldi54bWxQSwUGAAAAAAQABAD5AAAAlQMAAAAA&#10;" strokecolor="#2f5496 [2408]" strokeweight="1.5pt"/>
            <v:shape id="AutoShape 37" o:spid="_x0000_s293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bd9EccAAADdAAAADwAAAGRycy9kb3ducmV2LnhtbESPQWvCQBSE7wX/w/KE3urG0IqkrsEI&#10;gil4qC2F3h7ZZxKbfRuz2yT++65Q8DjMzDfMKh1NI3rqXG1ZwXwWgSAurK65VPD5sXtagnAeWWNj&#10;mRRcyUG6njysMNF24Hfqj74UAcIuQQWV920ipSsqMuhmtiUO3sl2Bn2QXSl1h0OAm0bGUbSQBmsO&#10;CxW2tK2o+Dn+GgXZ9e3rYH1+2Z++z5c8y+Icz0apx+m4eQXhafT38H97rxUsli/P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Rt30RxwAAAN0AAAAPAAAAAAAA&#10;AAAAAAAAAKECAABkcnMvZG93bnJldi54bWxQSwUGAAAAAAQABAD5AAAAlQMAAAAA&#10;" strokecolor="#2f5496 [2408]" strokeweight="1.5pt"/>
          </v:group>
        </w:pict>
      </w:r>
      <w:r>
        <w:rPr>
          <w:rFonts w:ascii="ALFABET98" w:hAnsi="ALFABET98"/>
          <w:sz w:val="72"/>
          <w:szCs w:val="72"/>
        </w:rPr>
        <w:t xml:space="preserve">     </w:t>
      </w:r>
      <w:r w:rsidRPr="00354CC8">
        <w:rPr>
          <w:rFonts w:ascii="ALFABET98" w:hAnsi="ALFABET98"/>
          <w:color w:val="FF0000"/>
          <w:sz w:val="72"/>
          <w:szCs w:val="72"/>
        </w:rPr>
        <w:t>e</w:t>
      </w:r>
      <w:r>
        <w:rPr>
          <w:rFonts w:ascii="ALFABET98" w:hAnsi="ALFABET98"/>
          <w:sz w:val="72"/>
          <w:szCs w:val="72"/>
        </w:rPr>
        <w:t>le</w:t>
      </w:r>
      <w:r w:rsidRPr="0024361A"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72"/>
          <w:szCs w:val="72"/>
        </w:rPr>
        <w:t xml:space="preserve">                                   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</w:t>
      </w:r>
    </w:p>
    <w:p w:rsidR="00EA21A0" w:rsidRDefault="00BD3DCE" w:rsidP="00EA21A0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928" style="position:absolute;margin-left:-16.1pt;margin-top:9.4pt;width:521.25pt;height:36.85pt;z-index:-25096396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LacrxMXBAAA8Q8AAA4AAAAAAAAAAAAAAAAALgIAAGRycy9lMm9Eb2MueG1sUEsBAi0AFAAG&#10;AAgAAAAhAFgrD2jgAAAACgEAAA8AAAAAAAAAAAAAAAAAcQYAAGRycy9kb3ducmV2LnhtbFBLBQYA&#10;AAAABAAEAPMAAAB+BwAAAAA=&#10;">
            <v:group id="Group 33" o:spid="_x0000_s293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CdIznFAAAA3QAA&#10;AA8AAAAAAAAAAAAAAAAAqgIAAGRycy9kb3ducmV2LnhtbFBLBQYAAAAABAAEAPoAAACcAwAAAAA=&#10;">
              <v:rect id="Rectangle 34" o:spid="_x0000_s293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HtGMYA&#10;AADdAAAADwAAAGRycy9kb3ducmV2LnhtbESPT2vCQBTE74V+h+UVeqsbK6aSukpb/+BVGwm9PbLP&#10;bDD7NmS3Jn57Vyj0OMzMb5j5crCNuFDna8cKxqMEBHHpdM2Vgvx78zID4QOyxsYxKbiSh+Xi8WGO&#10;mXY97+lyCJWIEPYZKjAhtJmUvjRk0Y9cSxy9k+sshii7SuoO+wi3jXxNklRarDkuGGzpy1B5Pvxa&#10;BZOqWJsiX/ncjot0e7weP/ufjVLPT8PHO4hAQ/gP/7V3WkE6m77B/U18AnJx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QHtGMYAAADdAAAADwAAAAAAAAAAAAAAAACYAgAAZHJz&#10;L2Rvd25yZXYueG1sUEsFBgAAAAAEAAQA9QAAAIsDAAAAAA==&#10;" strokecolor="#2f5496 [2408]" strokeweight="1.5pt">
                <v:fill opacity="0"/>
              </v:rect>
              <v:rect id="Rectangle 35" o:spid="_x0000_s293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+SNwsEA&#10;AADdAAAADwAAAGRycy9kb3ducmV2LnhtbERPy26CQBTdN/EfJtekuzpgilF0IMZG22V97W+YKxCZ&#10;O8hMAf++s2jS5cl5b/LRNKKnztWWFcSzCARxYXXNpYLLef+2BOE8ssbGMil4koM8m7xsMNV24CP1&#10;J1+KEMIuRQWV920qpSsqMuhmtiUO3M12Bn2AXSl1h0MIN42cR9FCGqw5NFTY0q6i4n76MQquyUfL&#10;n9Lwd7x/XyXX++Gxi41Sr9NxuwbhafT/4j/3l1awWCZhbngTnoDMf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vkjcL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293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7bSj8cAAADdAAAADwAAAGRycy9kb3ducmV2LnhtbESPQWvCQBSE7wX/w/KE3upGocGmrtII&#10;BVPw0FSE3h7ZZxKbfRuzW5P8+65Q8DjMzDfMajOYRlypc7VlBfNZBIK4sLrmUsHh6/1pCcJ5ZI2N&#10;ZVIwkoPNevKwwkTbnj/pmvtSBAi7BBVU3reJlK6oyKCb2ZY4eCfbGfRBdqXUHfYBbhq5iKJYGqw5&#10;LFTY0rai4if/NQrS8eO4tz677E7f50uWposMz0apx+nw9grC0+Dv4f/2TiuIl88v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/ttKPxwAAAN0AAAAPAAAAAAAA&#10;AAAAAAAAAKECAABkcnMvZG93bnJldi54bWxQSwUGAAAAAAQABAD5AAAAlQMAAAAA&#10;" strokecolor="#2f5496 [2408]" strokeweight="1.5pt"/>
            <v:shape id="AutoShape 37" o:spid="_x0000_s292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OCxr8MAAADdAAAADwAAAGRycy9kb3ducmV2LnhtbERPy2rCQBTdF/yH4Qrd1UldBEkdxRSE&#10;pOCiWgrdXTLXJJq5EzNjHn/vLAouD+e93o6mET11rras4H0RgSAurK65VPBz2r+tQDiPrLGxTAom&#10;crDdzF7WmGg78Df1R1+KEMIuQQWV920ipSsqMugWtiUO3Nl2Bn2AXSl1h0MIN41cRlEsDdYcGips&#10;6bOi4nq8GwXp9PV7sD6/Zee/yy1P02WOF6PU63zcfYDwNPqn+N+daQXxKg77w5vwBOTm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Dgsa/DAAAA3QAAAA8AAAAAAAAAAAAA&#10;AAAAoQIAAGRycy9kb3ducmV2LnhtbFBLBQYAAAAABAAEAPkAAACRAwAAAAA=&#10;" strokecolor="#2f5496 [2408]" strokeweight="1.5pt"/>
          </v:group>
        </w:pict>
      </w:r>
      <w:r w:rsidR="00EA21A0" w:rsidRPr="0024361A">
        <w:rPr>
          <w:rFonts w:ascii="ALFABET98" w:hAnsi="ALFABET98"/>
          <w:sz w:val="72"/>
          <w:szCs w:val="72"/>
        </w:rPr>
        <w:t xml:space="preserve"> </w:t>
      </w:r>
      <w:r w:rsidR="00EA21A0"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EA21A0" w:rsidRPr="0024361A" w:rsidRDefault="00BD3DCE" w:rsidP="00EA21A0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922" style="position:absolute;margin-left:-16.1pt;margin-top:9.4pt;width:521.25pt;height:36.85pt;z-index:-25096192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u&#10;nCEUEgQAAPEPAAAOAAAAAAAAAAAAAAAAAC4CAABkcnMvZTJvRG9jLnhtbFBLAQItABQABgAIAAAA&#10;IQBYKw9o4AAAAAoBAAAPAAAAAAAAAAAAAAAAAGwGAABkcnMvZG93bnJldi54bWxQSwUGAAAAAAQA&#10;BADzAAAAeQcAAAAA&#10;">
            <v:group id="Group 33" o:spid="_x0000_s292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Byu+HxgAAAN0A&#10;AAAPAAAAAAAAAAAAAAAAAKoCAABkcnMvZG93bnJldi54bWxQSwUGAAAAAAQABAD6AAAAnQMAAAAA&#10;">
              <v:rect id="Rectangle 34" o:spid="_x0000_s292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FYhpsUA&#10;AADdAAAADwAAAGRycy9kb3ducmV2LnhtbESPQWvCQBSE7wX/w/IEb3VjhSDRVaqt0qsaCb09sq/Z&#10;0OzbkN2a+O+7guBxmJlvmNVmsI24Uudrxwpm0wQEcel0zZWC/Lx/XYDwAVlj45gU3MjDZj16WWGm&#10;Xc9Hup5CJSKEfYYKTAhtJqUvDVn0U9cSR+/HdRZDlF0ldYd9hNtGviVJKi3WHBcMtrQzVP6e/qyC&#10;eVV8miL/8LmdFenhcrts+++9UpPx8L4EEWgIz/Cj/aUVpIt0Dvc38QnI9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ViGmxQAAAN0AAAAPAAAAAAAAAAAAAAAAAJgCAABkcnMv&#10;ZG93bnJldi54bWxQSwUGAAAAAAQABAD1AAAAigMAAAAA&#10;" strokecolor="#2f5496 [2408]" strokeweight="1.5pt">
                <v:fill opacity="0"/>
              </v:rect>
              <v:rect id="Rectangle 35" o:spid="_x0000_s292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MVNesMA&#10;AADdAAAADwAAAGRycy9kb3ducmV2LnhtbESPQYvCMBSE74L/ITzBm6YVLW41yqKoe3S76/3RPNti&#10;89JtotZ/bxYEj8PMfMMs152pxY1aV1lWEI8jEMS51RUXCn5/dqM5COeRNdaWScGDHKxX/d4SU23v&#10;/E23zBciQNilqKD0vkmldHlJBt3YNsTBO9vWoA+yLaRu8R7gppaTKEqkwYrDQokNbUrKL9nVKDjN&#10;tg0fpOFjvJt+zE6X/d8mNkoNB93nAoSnzr/Dr/aXVpDMkyn8vwlPQK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MVNe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92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JcSN8UAAADdAAAADwAAAGRycy9kb3ducmV2LnhtbESPQYvCMBSE7wv+h/AEb5oqbJFqFCsI&#10;VvCw7iJ4ezTPttq81Car9d+bBWGPw8x8w8yXnanFnVpXWVYwHkUgiHOrKy4U/HxvhlMQziNrrC2T&#10;gic5WC56H3NMtH3wF90PvhABwi5BBaX3TSKly0sy6Ea2IQ7e2bYGfZBtIXWLjwA3tZxEUSwNVhwW&#10;SmxoXVJ+PfwaBelzd9xbn92259PllqXpJMOLUWrQ71YzEJ46/x9+t7daQTyNP+HvTXgCcvE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JcSN8UAAADdAAAADwAAAAAAAAAA&#10;AAAAAAChAgAAZHJzL2Rvd25yZXYueG1sUEsFBgAAAAAEAAQA+QAAAJMDAAAAAA==&#10;" strokecolor="#2f5496 [2408]" strokeweight="1.5pt"/>
            <v:shape id="AutoShape 37" o:spid="_x0000_s292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EWMQMcAAADdAAAADwAAAGRycy9kb3ducmV2LnhtbESPzWrDMBCE74G+g9hCb7HcHExwrYS6&#10;ULADPTQNhd4Wa/2TWivbUhLn7atAoMdhZr5hsu1senGmyXWWFTxHMQjiyuqOGwWHr/flGoTzyBp7&#10;y6TgSg62m4dFhqm2F/6k8943IkDYpaig9X5IpXRVSwZdZAfi4NV2MuiDnBqpJ7wEuOnlKo4TabDj&#10;sNDiQG8tVb/7k1GQX3ffH9aXY1H/HMcyz1clHo1ST4/z6wsIT7P/D9/bhVaQrJMEbm/CE5Cb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ARYxAxwAAAN0AAAAPAAAAAAAA&#10;AAAAAAAAAKECAABkcnMvZG93bnJldi54bWxQSwUGAAAAAAQABAD5AAAAlQMAAAAA&#10;" strokecolor="#2f5496 [2408]" strokeweight="1.5pt"/>
          </v:group>
        </w:pict>
      </w:r>
      <w:r w:rsidR="00EA21A0" w:rsidRPr="00354CC8">
        <w:rPr>
          <w:rFonts w:ascii="ALFABET98" w:hAnsi="ALFABET98"/>
          <w:color w:val="FF0000"/>
          <w:sz w:val="72"/>
          <w:szCs w:val="72"/>
        </w:rPr>
        <w:t>e</w:t>
      </w:r>
      <w:r w:rsidR="00EA21A0">
        <w:rPr>
          <w:rFonts w:ascii="ALFABET98" w:hAnsi="ALFABET98"/>
          <w:sz w:val="72"/>
          <w:szCs w:val="72"/>
        </w:rPr>
        <w:t xml:space="preserve">le     </w:t>
      </w:r>
      <w:r w:rsidR="00EA21A0" w:rsidRPr="00354CC8">
        <w:rPr>
          <w:rFonts w:ascii="ALFABET98" w:hAnsi="ALFABET98"/>
          <w:color w:val="FF0000"/>
          <w:sz w:val="72"/>
          <w:szCs w:val="72"/>
        </w:rPr>
        <w:t>e</w:t>
      </w:r>
      <w:r w:rsidR="00EA21A0">
        <w:rPr>
          <w:rFonts w:ascii="ALFABET98" w:hAnsi="ALFABET98"/>
          <w:sz w:val="72"/>
          <w:szCs w:val="72"/>
        </w:rPr>
        <w:t xml:space="preserve">le     </w:t>
      </w:r>
      <w:r w:rsidR="00EA21A0" w:rsidRPr="00354CC8">
        <w:rPr>
          <w:rFonts w:ascii="ALFABET98" w:hAnsi="ALFABET98"/>
          <w:color w:val="FF0000"/>
          <w:sz w:val="72"/>
          <w:szCs w:val="72"/>
        </w:rPr>
        <w:t>e</w:t>
      </w:r>
      <w:r w:rsidR="00EA21A0">
        <w:rPr>
          <w:rFonts w:ascii="ALFABET98" w:hAnsi="ALFABET98"/>
          <w:sz w:val="72"/>
          <w:szCs w:val="72"/>
        </w:rPr>
        <w:t xml:space="preserve">le     </w:t>
      </w:r>
      <w:r w:rsidR="00EA21A0" w:rsidRPr="00354CC8">
        <w:rPr>
          <w:rFonts w:ascii="ALFABET98" w:hAnsi="ALFABET98"/>
          <w:color w:val="FF0000"/>
          <w:sz w:val="72"/>
          <w:szCs w:val="72"/>
        </w:rPr>
        <w:t>e</w:t>
      </w:r>
      <w:r w:rsidR="00EA21A0">
        <w:rPr>
          <w:rFonts w:ascii="ALFABET98" w:hAnsi="ALFABET98"/>
          <w:sz w:val="72"/>
          <w:szCs w:val="72"/>
        </w:rPr>
        <w:t xml:space="preserve">le     </w:t>
      </w:r>
      <w:r w:rsidR="00EA21A0" w:rsidRPr="00354CC8">
        <w:rPr>
          <w:rFonts w:ascii="ALFABET98" w:hAnsi="ALFABET98"/>
          <w:color w:val="FF0000"/>
          <w:sz w:val="72"/>
          <w:szCs w:val="72"/>
        </w:rPr>
        <w:t>e</w:t>
      </w:r>
      <w:r w:rsidR="00EA21A0">
        <w:rPr>
          <w:rFonts w:ascii="ALFABET98" w:hAnsi="ALFABET98"/>
          <w:sz w:val="72"/>
          <w:szCs w:val="72"/>
        </w:rPr>
        <w:t xml:space="preserve">le </w:t>
      </w:r>
      <w:r w:rsidR="00EA21A0" w:rsidRPr="0024361A">
        <w:rPr>
          <w:rFonts w:ascii="ALFABET98" w:hAnsi="ALFABET98"/>
          <w:sz w:val="72"/>
          <w:szCs w:val="72"/>
        </w:rPr>
        <w:t xml:space="preserve"> </w:t>
      </w:r>
      <w:r w:rsidR="00EA21A0">
        <w:rPr>
          <w:rFonts w:ascii="ALFABET98" w:hAnsi="ALFABET98"/>
          <w:sz w:val="72"/>
          <w:szCs w:val="72"/>
        </w:rPr>
        <w:t xml:space="preserve">                                         </w:t>
      </w:r>
      <w:r w:rsidR="00EA21A0" w:rsidRPr="0024361A">
        <w:rPr>
          <w:rFonts w:ascii="ALFABET98" w:hAnsi="ALFABET98"/>
          <w:sz w:val="72"/>
          <w:szCs w:val="72"/>
        </w:rPr>
        <w:t xml:space="preserve">       </w:t>
      </w:r>
      <w:r w:rsidR="00EA21A0">
        <w:rPr>
          <w:rFonts w:ascii="ALFABET98" w:hAnsi="ALFABET98"/>
          <w:sz w:val="72"/>
          <w:szCs w:val="72"/>
        </w:rPr>
        <w:t xml:space="preserve">      </w:t>
      </w:r>
      <w:r w:rsidR="00EA21A0" w:rsidRPr="0024361A">
        <w:rPr>
          <w:rFonts w:ascii="ALFABET98" w:hAnsi="ALFABET98"/>
          <w:sz w:val="72"/>
          <w:szCs w:val="72"/>
        </w:rPr>
        <w:t xml:space="preserve">        </w:t>
      </w:r>
      <w:r w:rsidR="00EA21A0">
        <w:rPr>
          <w:rFonts w:ascii="ALFABET98" w:hAnsi="ALFABET98"/>
          <w:sz w:val="72"/>
          <w:szCs w:val="72"/>
        </w:rPr>
        <w:t xml:space="preserve"> </w:t>
      </w:r>
    </w:p>
    <w:p w:rsidR="00EA21A0" w:rsidRDefault="00BD3DCE" w:rsidP="00EA21A0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916" style="position:absolute;margin-left:-16.1pt;margin-top:9.4pt;width:521.25pt;height:36.85pt;z-index:-25096089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bjW5oBYEAADxDwAADgAAAAAAAAAAAAAAAAAuAgAAZHJzL2Uyb0RvYy54bWxQSwECLQAUAAYA&#10;CAAAACEAWCsPaOAAAAAKAQAADwAAAAAAAAAAAAAAAABwBgAAZHJzL2Rvd25yZXYueG1sUEsFBgAA&#10;AAAEAAQA8wAAAH0HAAAAAA==&#10;">
            <v:group id="Group 33" o:spid="_x0000_s291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gIthtwwAAAN0AAAAP&#10;AAAAAAAAAAAAAAAAAKoCAABkcnMvZG93bnJldi54bWxQSwUGAAAAAAQABAD6AAAAmgMAAAAA&#10;">
              <v:rect id="Rectangle 34" o:spid="_x0000_s292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4WTMUA&#10;AADdAAAADwAAAGRycy9kb3ducmV2LnhtbESPQWvCQBSE7wX/w/IEb3WjQtDUVdpai9dqJHh7ZF+z&#10;odm3Ibs18d93hYLHYWa+YdbbwTbiSp2vHSuYTRMQxKXTNVcK8tP+eQnCB2SNjWNScCMP283oaY2Z&#10;dj1/0fUYKhEh7DNUYEJoMyl9aciin7qWOHrfrrMYouwqqTvsI9w2cp4kqbRYc1ww2NK7ofLn+GsV&#10;LKriwxT5zud2VqSf59v5rb/slZqMh9cXEIGG8Aj/tw9aQbpMV3B/E5+A3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vhZMxQAAAN0AAAAPAAAAAAAAAAAAAAAAAJgCAABkcnMv&#10;ZG93bnJldi54bWxQSwUGAAAAAAQABAD1AAAAigMAAAAA&#10;" strokecolor="#2f5496 [2408]" strokeweight="1.5pt">
                <v:fill opacity="0"/>
              </v:rect>
              <v:rect id="Rectangle 35" o:spid="_x0000_s292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fdpMAA&#10;AADdAAAADwAAAGRycy9kb3ducmV2LnhtbERPyW7CMBC9I/EP1iBxAyeINeAgREXLsWW5j+IhiRKP&#10;09iF8Pf4UInj09s3287U4k6tKy0riMcRCOLM6pJzBZfzYbQE4TyyxtoyKXiSg23a720w0fbBP3Q/&#10;+VyEEHYJKii8bxIpXVaQQTe2DXHgbrY16ANsc6lbfIRwU8tJFM2lwZJDQ4EN7QvKqtOfUXCdfTT8&#10;JQ1/x4fpanatPn/3sVFqOOh2axCeOv8W/7uPWsF8uQj7w5vwBGT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ifdpM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291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nWC6ccAAADdAAAADwAAAGRycy9kb3ducmV2LnhtbESPQWvCQBSE70L/w/IKvZmNHqKkWaUp&#10;FEyhh2op9PbIPpPY7NuY3Sbx37sFweMwM98w2XYyrRiod41lBYsoBkFcWt1wpeDr8DZfg3AeWWNr&#10;mRRcyMF28zDLMNV25E8a9r4SAcIuRQW1910qpStrMugi2xEH72h7gz7IvpK6xzHATSuXcZxIgw2H&#10;hRo7eq2p/N3/GQX55f37w/rivDv+nM5Fni8LPBmlnh6nl2cQniZ/D9/aO60gWa8W8P8mPAG5u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KdYLpxwAAAN0AAAAPAAAAAAAA&#10;AAAAAAAAAKECAABkcnMvZG93bnJldi54bWxQSwUGAAAAAAQABAD5AAAAlQMAAAAA&#10;" strokecolor="#2f5496 [2408]" strokeweight="1.5pt"/>
            <v:shape id="AutoShape 37" o:spid="_x0000_s291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qccnsYAAADdAAAADwAAAGRycy9kb3ducmV2LnhtbESPT4vCMBTE7wt+h/AEb5puD650jbIV&#10;BCt48A+Ct0fzbOs2L7WJWr/9RhD2OMzMb5jpvDO1uFPrKssKPkcRCOLc6ooLBYf9cjgB4Tyyxtoy&#10;KXiSg/ms9zHFRNsHb+m+84UIEHYJKii9bxIpXV6SQTeyDXHwzrY16INsC6lbfAS4qWUcRWNpsOKw&#10;UGJDi5Ly393NKEif6+PG+uy6Op8u1yxN4wwvRqlBv/v5BuGp8//hd3ulFYwnXzG83oQnIGd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qnHJ7GAAAA3QAAAA8AAAAAAAAA&#10;AAAAAAAAoQIAAGRycy9kb3ducmV2LnhtbFBLBQYAAAAABAAEAPkAAACUAwAAAAA=&#10;" strokecolor="#2f5496 [2408]" strokeweight="1.5pt"/>
          </v:group>
        </w:pict>
      </w:r>
      <w:r w:rsidR="00EA21A0" w:rsidRPr="0024361A">
        <w:rPr>
          <w:rFonts w:ascii="ALFABET98" w:hAnsi="ALFABET98"/>
          <w:sz w:val="72"/>
          <w:szCs w:val="72"/>
        </w:rPr>
        <w:t xml:space="preserve"> </w:t>
      </w:r>
      <w:r w:rsidR="00EA21A0"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EA21A0" w:rsidRPr="0024361A" w:rsidRDefault="00EA21A0" w:rsidP="00EA21A0">
      <w:pPr>
        <w:spacing w:line="240" w:lineRule="auto"/>
        <w:rPr>
          <w:rFonts w:ascii="ALFABET98" w:hAnsi="ALFABET98"/>
          <w:sz w:val="72"/>
          <w:szCs w:val="72"/>
        </w:rPr>
      </w:pPr>
      <w:r w:rsidRPr="00354CC8">
        <w:rPr>
          <w:rFonts w:ascii="ALFABET98" w:hAnsi="ALFABET98"/>
          <w:color w:val="FF0000"/>
          <w:sz w:val="72"/>
          <w:szCs w:val="72"/>
        </w:rPr>
        <w:t>e</w:t>
      </w:r>
      <w:r>
        <w:rPr>
          <w:rFonts w:ascii="ALFABET98" w:hAnsi="ALFABET98"/>
          <w:sz w:val="72"/>
          <w:szCs w:val="72"/>
        </w:rPr>
        <w:t xml:space="preserve">le     </w:t>
      </w:r>
      <w:r w:rsidRPr="00354CC8">
        <w:rPr>
          <w:rFonts w:ascii="ALFABET98" w:hAnsi="ALFABET98"/>
          <w:color w:val="FF0000"/>
          <w:sz w:val="72"/>
          <w:szCs w:val="72"/>
        </w:rPr>
        <w:t>e</w:t>
      </w:r>
      <w:r>
        <w:rPr>
          <w:rFonts w:ascii="ALFABET98" w:hAnsi="ALFABET98"/>
          <w:sz w:val="72"/>
          <w:szCs w:val="72"/>
        </w:rPr>
        <w:t xml:space="preserve">le     </w:t>
      </w:r>
      <w:r w:rsidRPr="00354CC8">
        <w:rPr>
          <w:rFonts w:ascii="ALFABET98" w:hAnsi="ALFABET98"/>
          <w:color w:val="FF0000"/>
          <w:sz w:val="72"/>
          <w:szCs w:val="72"/>
        </w:rPr>
        <w:t>e</w:t>
      </w:r>
      <w:r>
        <w:rPr>
          <w:rFonts w:ascii="ALFABET98" w:hAnsi="ALFABET98"/>
          <w:sz w:val="72"/>
          <w:szCs w:val="72"/>
        </w:rPr>
        <w:t xml:space="preserve">le     </w:t>
      </w:r>
      <w:r w:rsidRPr="00354CC8">
        <w:rPr>
          <w:rFonts w:ascii="ALFABET98" w:hAnsi="ALFABET98"/>
          <w:color w:val="FF0000"/>
          <w:sz w:val="72"/>
          <w:szCs w:val="72"/>
        </w:rPr>
        <w:t>e</w:t>
      </w:r>
      <w:r>
        <w:rPr>
          <w:rFonts w:ascii="ALFABET98" w:hAnsi="ALFABET98"/>
          <w:sz w:val="72"/>
          <w:szCs w:val="72"/>
        </w:rPr>
        <w:t>le</w:t>
      </w:r>
      <w:r w:rsidR="00BD3DCE"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910" style="position:absolute;margin-left:-16.1pt;margin-top:9.4pt;width:521.25pt;height:36.85pt;z-index:-250959872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N9jefRYEAADxDwAADgAAAAAAAAAAAAAAAAAuAgAAZHJzL2Uyb0RvYy54bWxQSwECLQAUAAYA&#10;CAAAACEAWCsPaOAAAAAKAQAADwAAAAAAAAAAAAAAAABwBgAAZHJzL2Rvd25yZXYueG1sUEsFBgAA&#10;AAAEAAQA8wAAAH0HAAAAAA==&#10;">
            <v:group id="Group 33" o:spid="_x0000_s291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ZLZEtccAAADd&#10;AAAADwAAAAAAAAAAAAAAAACqAgAAZHJzL2Rvd25yZXYueG1sUEsFBgAAAAAEAAQA+gAAAJ4DAAAA&#10;AA==&#10;">
              <v:rect id="Rectangle 34" o:spid="_x0000_s291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qKlMYA&#10;AADdAAAADwAAAGRycy9kb3ducmV2LnhtbESPT2vCQBTE74V+h+UVeqsbK6aSukpb/+BVGwm9PbLP&#10;bDD7NmS3Jn57Vyj0OMzMb5j5crCNuFDna8cKxqMEBHHpdM2Vgvx78zID4QOyxsYxKbiSh+Xi8WGO&#10;mXY97+lyCJWIEPYZKjAhtJmUvjRk0Y9cSxy9k+sshii7SuoO+wi3jXxNklRarDkuGGzpy1B5Pvxa&#10;BZOqWJsiX/ncjot0e7weP/ufjVLPT8PHO4hAQ/gP/7V3WkE6e5vC/U18AnJx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SqKlMYAAADdAAAADwAAAAAAAAAAAAAAAACYAgAAZHJz&#10;L2Rvd25yZXYueG1sUEsFBgAAAAAEAAQA9QAAAIsDAAAAAA==&#10;" strokecolor="#2f5496 [2408]" strokeweight="1.5pt">
                <v:fill opacity="0"/>
              </v:rect>
              <v:rect id="Rectangle 35" o:spid="_x0000_s291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LgS8MA&#10;AADdAAAADwAAAGRycy9kb3ducmV2LnhtbESPT4vCMBTE78J+h/AWvGnaRatWoyyKf47qrvdH87Yt&#10;Ni/dJmr99kYQPA4z8xtmtmhNJa7UuNKygrgfgSDOrC45V/D7s+6NQTiPrLGyTAru5GAx/+jMMNX2&#10;xge6Hn0uAoRdigoK7+tUSpcVZND1bU0cvD/bGPRBNrnUDd4C3FTyK4oSabDksFBgTcuCsvPxYhSc&#10;hquat9LwPl4PJsPTefO/jI1S3c/2ewrCU+vf4Vd7pxUk41ECzzfhCcj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oLgS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91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tC/BscAAADdAAAADwAAAGRycy9kb3ducmV2LnhtbESPT2vCQBTE7wW/w/KE3nSjB5U0a2iE&#10;gin0UBWht0f2mT/Nvo3ZbYzfvlsQehxm5jdMko6mFQP1rrasYDGPQBAXVtdcKjgd32YbEM4ja2wt&#10;k4I7OUi3k6cEY21v/EnDwZciQNjFqKDyvouldEVFBt3cdsTBu9jeoA+yL6Xu8RbgppXLKFpJgzWH&#10;hQo72lVUfB9+jILs/n7+sD6/7i9fzTXPsmWOjVHqeTq+voDwNPr/8KO91wpWm/Ua/t6EJyC3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q0L8GxwAAAN0AAAAPAAAAAAAA&#10;AAAAAAAAAKECAABkcnMvZG93bnJldi54bWxQSwUGAAAAAAQABAD5AAAAlQMAAAAA&#10;" strokecolor="#2f5496 [2408]" strokeweight="1.5pt"/>
            <v:shape id="AutoShape 37" o:spid="_x0000_s291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08rdMQAAADdAAAADwAAAGRycy9kb3ducmV2LnhtbERPTWvCQBC9F/wPywi9NRtzsBKzihEK&#10;SaGHqgjehuyYRLOzMbvV+O+7h0KPj/edrUfTiTsNrrWsYBbFIIgrq1uuFRz2H28LEM4ja+wsk4In&#10;OVivJi8Zpto++JvuO1+LEMIuRQWN930qpasaMugi2xMH7mwHgz7AoZZ6wEcIN51M4nguDbYcGhrs&#10;adtQdd39GAX58/P4ZX15K86ny63M86TEi1HqdTpuliA8jf5f/OcutIL54j3MDW/CE5Cr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bTyt0xAAAAN0AAAAPAAAAAAAAAAAA&#10;AAAAAKECAABkcnMvZG93bnJldi54bWxQSwUGAAAAAAQABAD5AAAAkgMAAAAA&#10;" strokecolor="#2f5496 [2408]" strokeweight="1.5pt"/>
          </v:group>
        </w:pict>
      </w:r>
      <w:r>
        <w:rPr>
          <w:rFonts w:ascii="ALFABET98" w:hAnsi="ALFABET98"/>
          <w:sz w:val="72"/>
          <w:szCs w:val="72"/>
        </w:rPr>
        <w:t xml:space="preserve">     </w:t>
      </w:r>
      <w:r w:rsidRPr="00354CC8">
        <w:rPr>
          <w:rFonts w:ascii="ALFABET98" w:hAnsi="ALFABET98"/>
          <w:color w:val="FF0000"/>
          <w:sz w:val="72"/>
          <w:szCs w:val="72"/>
        </w:rPr>
        <w:t>e</w:t>
      </w:r>
      <w:r>
        <w:rPr>
          <w:rFonts w:ascii="ALFABET98" w:hAnsi="ALFABET98"/>
          <w:sz w:val="72"/>
          <w:szCs w:val="72"/>
        </w:rPr>
        <w:t>le</w:t>
      </w:r>
      <w:r w:rsidRPr="0024361A"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72"/>
          <w:szCs w:val="72"/>
        </w:rPr>
        <w:t xml:space="preserve">                                   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</w:t>
      </w:r>
    </w:p>
    <w:p w:rsidR="00EA21A0" w:rsidRDefault="00BD3DCE" w:rsidP="00EA21A0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904" style="position:absolute;margin-left:-16.1pt;margin-top:9.4pt;width:521.25pt;height:36.85pt;z-index:-25095884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MQ/E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q&#10;LMQ/EgQAAPEPAAAOAAAAAAAAAAAAAAAAAC4CAABkcnMvZTJvRG9jLnhtbFBLAQItABQABgAIAAAA&#10;IQBYKw9o4AAAAAoBAAAPAAAAAAAAAAAAAAAAAGwGAABkcnMvZG93bnJldi54bWxQSwUGAAAAAAQA&#10;BADzAAAAeQcAAAAA&#10;">
            <v:group id="Group 33" o:spid="_x0000_s290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lgykcQAAADdAAAA&#10;DwAAAAAAAAAAAAAAAACqAgAAZHJzL2Rvd25yZXYueG1sUEsFBgAAAAAEAAQA+gAAAJsDAAAAAA==&#10;">
              <v:rect id="Rectangle 34" o:spid="_x0000_s290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8T8sMUA&#10;AADdAAAADwAAAGRycy9kb3ducmV2LnhtbESPzWrDMBCE74G8g9hAb4nsBoxxo4T+pfSaxMH0tlhb&#10;y9RaGUuJnbevAoUeh5n5htnsJtuJKw2+dawgXSUgiGunW24UlKf9MgfhA7LGzjEpuJGH3XY+22Ch&#10;3cgHuh5DIyKEfYEKTAh9IaWvDVn0K9cTR+/bDRZDlEMj9YBjhNtOPiZJJi22HBcM9vRqqP45XqyC&#10;dVO9m6p886VNq+zjfDu/jF97pR4W0/MTiEBT+A//tT+1gizPU7i/iU9Ab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3xPywxQAAAN0AAAAPAAAAAAAAAAAAAAAAAJgCAABkcnMv&#10;ZG93bnJldi54bWxQSwUGAAAAAAQABAD1AAAAigMAAAAA&#10;" strokecolor="#2f5496 [2408]" strokeweight="1.5pt">
                <v:fill opacity="0"/>
              </v:rect>
              <v:rect id="Rectangle 35" o:spid="_x0000_s290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GyWb8QA&#10;AADdAAAADwAAAGRycy9kb3ducmV2LnhtbESPQWvCQBSE74X+h+UVequbSCNpdJWiRHts03p/ZJ9J&#10;MPs2za5J/PduoeBxmJlvmNVmMq0YqHeNZQXxLAJBXFrdcKXg5zt/SUE4j6yxtUwKruRgs358WGGm&#10;7chfNBS+EgHCLkMFtfddJqUrazLoZrYjDt7J9gZ9kH0ldY9jgJtWzqNoIQ02HBZq7GhbU3kuLkbB&#10;Mdl1fJCGP+P89S05nve/29go9fw0vS9BeJr8Pfzf/tAKFmk6h7834QnI9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Rslm/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290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D7JIsYAAADdAAAADwAAAGRycy9kb3ducmV2LnhtbESPT4vCMBTE78J+h/AW9qapClKqUezC&#10;gl3w4B8W9vZonm21ealN1PrtjSB4HGbmN8xs0ZlaXKl1lWUFw0EEgji3uuJCwX73049BOI+ssbZM&#10;Cu7kYDH/6M0w0fbGG7pufSEChF2CCkrvm0RKl5dk0A1sQxy8g20N+iDbQuoWbwFuajmKook0WHFY&#10;KLGh75Ly0/ZiFKT337+19dl5dfg/nrM0HWV4NEp9fXbLKQhPnX+HX+2VVjCJ4zE834QnIOc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A+ySLGAAAA3QAAAA8AAAAAAAAA&#10;AAAAAAAAoQIAAGRycy9kb3ducmV2LnhtbFBLBQYAAAAABAAEAPkAAACUAwAAAAA=&#10;" strokecolor="#2f5496 [2408]" strokeweight="1.5pt"/>
            <v:shape id="AutoShape 37" o:spid="_x0000_s290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9dRVsYAAADdAAAADwAAAGRycy9kb3ducmV2LnhtbESPT4vCMBTE78J+h/AW9qapIlKqUezC&#10;gl3w4B8W9vZonm21ealN1PrtjSB4HGbmN8xs0ZlaXKl1lWUFw0EEgji3uuJCwX73049BOI+ssbZM&#10;Cu7kYDH/6M0w0fbGG7pufSEChF2CCkrvm0RKl5dk0A1sQxy8g20N+iDbQuoWbwFuajmKook0WHFY&#10;KLGh75Ly0/ZiFKT337+19dl5dfg/nrM0HWV4NEp9fXbLKQhPnX+HX+2VVjCJ4zE834QnIOc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/XUVbGAAAA3QAAAA8AAAAAAAAA&#10;AAAAAAAAoQIAAGRycy9kb3ducmV2LnhtbFBLBQYAAAAABAAEAPkAAACUAwAAAAA=&#10;" strokecolor="#2f5496 [2408]" strokeweight="1.5pt"/>
          </v:group>
        </w:pict>
      </w:r>
      <w:r w:rsidR="00EA21A0" w:rsidRPr="0024361A">
        <w:rPr>
          <w:rFonts w:ascii="ALFABET98" w:hAnsi="ALFABET98"/>
          <w:sz w:val="72"/>
          <w:szCs w:val="72"/>
        </w:rPr>
        <w:t xml:space="preserve"> </w:t>
      </w:r>
      <w:r w:rsidR="00EA21A0"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EA21A0" w:rsidRDefault="00EA21A0" w:rsidP="00EA21A0">
      <w:pPr>
        <w:spacing w:line="240" w:lineRule="auto"/>
        <w:rPr>
          <w:rFonts w:ascii="ALFABET98" w:hAnsi="ALFABET98"/>
          <w:sz w:val="36"/>
          <w:szCs w:val="36"/>
        </w:rPr>
      </w:pPr>
      <w:r w:rsidRPr="008140CA">
        <w:rPr>
          <w:rFonts w:ascii="ALFABET98" w:hAnsi="ALFABET98"/>
          <w:sz w:val="36"/>
          <w:szCs w:val="36"/>
        </w:rPr>
        <w:t xml:space="preserve"> </w:t>
      </w:r>
      <w:r>
        <w:rPr>
          <w:rFonts w:ascii="ALFABET98" w:hAnsi="ALFABET98"/>
          <w:sz w:val="36"/>
          <w:szCs w:val="36"/>
        </w:rPr>
        <w:t xml:space="preserve">   </w:t>
      </w:r>
      <w:r w:rsidR="000120B5">
        <w:rPr>
          <w:rFonts w:ascii="ALFABET98" w:hAnsi="ALFABET98"/>
          <w:sz w:val="36"/>
          <w:szCs w:val="36"/>
        </w:rPr>
        <w:t xml:space="preserve">                               </w:t>
      </w:r>
      <w:r>
        <w:rPr>
          <w:rFonts w:ascii="ALFABET98" w:hAnsi="ALFABET98"/>
          <w:sz w:val="36"/>
          <w:szCs w:val="36"/>
        </w:rPr>
        <w:t>3</w:t>
      </w:r>
      <w:r w:rsidR="000120B5">
        <w:rPr>
          <w:rFonts w:ascii="ALFABET98" w:hAnsi="ALFABET98"/>
          <w:sz w:val="36"/>
          <w:szCs w:val="36"/>
        </w:rPr>
        <w:t>4</w:t>
      </w:r>
    </w:p>
    <w:p w:rsidR="00F12AA8" w:rsidRPr="00EA21A0" w:rsidRDefault="00EA21A0" w:rsidP="00EA21A0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t>Sayın velim, yukarıdaki şeklin üzerinden çizelim.</w:t>
      </w:r>
      <w:r w:rsidRPr="008140CA">
        <w:rPr>
          <w:rFonts w:ascii="ALFABET98" w:hAnsi="ALFABET98"/>
          <w:sz w:val="36"/>
          <w:szCs w:val="36"/>
        </w:rPr>
        <w:t xml:space="preserve">                                                                                                                                                  </w:t>
      </w:r>
      <w:r>
        <w:rPr>
          <w:rFonts w:ascii="ALFABET98" w:hAnsi="ALFABET98"/>
          <w:sz w:val="36"/>
          <w:szCs w:val="36"/>
        </w:rPr>
        <w:t xml:space="preserve">                     </w:t>
      </w:r>
      <w:r w:rsidRPr="008140CA">
        <w:rPr>
          <w:rFonts w:ascii="ALFABET98" w:hAnsi="ALFABET98"/>
          <w:sz w:val="36"/>
          <w:szCs w:val="36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ascii="ALFABET98" w:hAnsi="ALFABET98"/>
          <w:sz w:val="36"/>
          <w:szCs w:val="36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</w:t>
      </w:r>
      <w:r w:rsidRPr="0024361A"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72"/>
          <w:szCs w:val="72"/>
        </w:rPr>
        <w:t xml:space="preserve">                                          </w:t>
      </w:r>
      <w:r w:rsidR="00F12AA8" w:rsidRPr="008140CA">
        <w:rPr>
          <w:rFonts w:ascii="ALFABET98" w:hAnsi="ALFABET98"/>
          <w:sz w:val="36"/>
          <w:szCs w:val="36"/>
        </w:rPr>
        <w:t xml:space="preserve"> </w:t>
      </w:r>
      <w:r w:rsidR="00F12AA8">
        <w:rPr>
          <w:rFonts w:ascii="ALFABET98" w:hAnsi="ALFABET98"/>
          <w:sz w:val="36"/>
          <w:szCs w:val="36"/>
        </w:rPr>
        <w:t xml:space="preserve">    </w:t>
      </w:r>
      <w:r w:rsidR="00354CC8">
        <w:rPr>
          <w:rFonts w:ascii="ALFABET98" w:hAnsi="ALFABET98"/>
          <w:sz w:val="36"/>
          <w:szCs w:val="36"/>
        </w:rPr>
        <w:t xml:space="preserve">                              </w:t>
      </w:r>
    </w:p>
    <w:p w:rsidR="00F12AA8" w:rsidRPr="0024361A" w:rsidRDefault="00BD3DCE" w:rsidP="00F12AA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898" style="position:absolute;margin-left:-16.1pt;margin-top:9.4pt;width:521.25pt;height:36.85pt;z-index:-25125273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Za/E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b&#10;HZa/EgQAAPEPAAAOAAAAAAAAAAAAAAAAAC4CAABkcnMvZTJvRG9jLnhtbFBLAQItABQABgAIAAAA&#10;IQBYKw9o4AAAAAoBAAAPAAAAAAAAAAAAAAAAAGwGAABkcnMvZG93bnJldi54bWxQSwUGAAAAAAQA&#10;BADzAAAAeQcAAAAA&#10;">
            <v:group id="Group 33" o:spid="_x0000_s290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THuj8QAAADdAAAA&#10;DwAAAAAAAAAAAAAAAACqAgAAZHJzL2Rvd25yZXYueG1sUEsFBgAAAAAEAAQA+gAAAJsDAAAAAA==&#10;">
              <v:rect id="Rectangle 34" o:spid="_x0000_s290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0grsYA&#10;AADdAAAADwAAAGRycy9kb3ducmV2LnhtbESPQWvCQBSE74X+h+UVvNVNlIqNrtLWKr2qkdDbI/vM&#10;hmbfhuxq4r93C4Ueh5n5hlmuB9uIK3W+dqwgHScgiEuna64U5Mft8xyED8gaG8ek4EYe1qvHhyVm&#10;2vW8p+shVCJC2GeowITQZlL60pBFP3YtcfTOrrMYouwqqTvsI9w2cpIkM2mx5rhgsKUPQ+XP4WIV&#10;TKvi0xT5xuc2LWa70+303n9vlRo9DW8LEIGG8B/+a39pBS+T1xR+38QnIF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K0grsYAAADdAAAADwAAAAAAAAAAAAAAAACYAgAAZHJz&#10;L2Rvd25yZXYueG1sUEsFBgAAAAAEAAQA9QAAAIsDAAAAAA==&#10;" strokecolor="#2f5496 [2408]" strokeweight="1.5pt">
                <v:fill opacity="0"/>
              </v:rect>
              <v:rect id="Rectangle 35" o:spid="_x0000_s290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VKccQA&#10;AADdAAAADwAAAGRycy9kb3ducmV2LnhtbESPQWvCQBSE74X+h+UVequbhKZodBNKSqxHtfX+yD6T&#10;YPZtmt1q/PddQehxmJlvmFUxmV6caXSdZQXxLAJBXFvdcaPg+6t6mYNwHlljb5kUXMlBkT8+rDDT&#10;9sI7Ou99IwKEXYYKWu+HTEpXt2TQzexAHLyjHQ36IMdG6hEvAW56mUTRmzTYcVhocaCypfq0/zUK&#10;DunHwJ/S8DauXhfp4bT+KWOj1PPT9L4E4Wny/+F7e6MVpMkigdub8ARk/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MFSnH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290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1cVPMcAAADdAAAADwAAAGRycy9kb3ducmV2LnhtbESPT2vCQBTE70K/w/IKvemmKUqbupFG&#10;EIzQg7YUentkX/7Y7NuYXTV+e7cgeBxm5jfMfDGYVpyod41lBc+TCARxYXXDlYLvr9X4FYTzyBpb&#10;y6TgQg4W6cNojom2Z97SaecrESDsElRQe98lUrqiJoNuYjvi4JW2N+iD7CupezwHuGllHEUzabDh&#10;sFBjR8uair/d0SjILpufT+vzw7r83R/yLItz3Bulnh6Hj3cQngZ/D9/aa61gGr+9wP+b8ARke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HVxU8xwAAAN0AAAAPAAAAAAAA&#10;AAAAAAAAAKECAABkcnMvZG93bnJldi54bWxQSwUGAAAAAAQABAD5AAAAlQMAAAAA&#10;" strokecolor="#2f5496 [2408]" strokeweight="1.5pt"/>
            <v:shape id="AutoShape 37" o:spid="_x0000_s289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L6NSMcAAADdAAAADwAAAGRycy9kb3ducmV2LnhtbESPT2vCQBTE70K/w/IKvemmoUqbupFG&#10;EIzQg7YUentkX/7Y7NuYXTV+e7cgeBxm5jfMfDGYVpyod41lBc+TCARxYXXDlYLvr9X4FYTzyBpb&#10;y6TgQg4W6cNojom2Z97SaecrESDsElRQe98lUrqiJoNuYjvi4JW2N+iD7CupezwHuGllHEUzabDh&#10;sFBjR8uair/d0SjILpufT+vzw7r83R/yLItz3Bulnh6Hj3cQngZ/D9/aa61gGr+9wP+b8ARke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Ivo1IxwAAAN0AAAAPAAAAAAAA&#10;AAAAAAAAAKECAABkcnMvZG93bnJldi54bWxQSwUGAAAAAAQABAD5AAAAlQMAAAAA&#10;" strokecolor="#2f5496 [2408]" strokeweight="1.5pt"/>
          </v:group>
        </w:pict>
      </w:r>
      <w:r w:rsidR="00EA21A0">
        <w:rPr>
          <w:rFonts w:ascii="ALFABET98" w:hAnsi="ALFABET98"/>
          <w:sz w:val="72"/>
          <w:szCs w:val="72"/>
        </w:rPr>
        <w:t xml:space="preserve">el     </w:t>
      </w:r>
      <w:r w:rsidR="00EA21A0" w:rsidRPr="00EA21A0">
        <w:rPr>
          <w:rFonts w:ascii="ALFABET98" w:hAnsi="ALFABET98"/>
          <w:color w:val="FF0000"/>
          <w:sz w:val="72"/>
          <w:szCs w:val="72"/>
        </w:rPr>
        <w:t>le</w:t>
      </w:r>
      <w:r w:rsidR="00EA21A0">
        <w:rPr>
          <w:rFonts w:ascii="ALFABET98" w:hAnsi="ALFABET98"/>
          <w:sz w:val="72"/>
          <w:szCs w:val="72"/>
        </w:rPr>
        <w:t xml:space="preserve">      el     </w:t>
      </w:r>
      <w:r w:rsidR="00EA21A0" w:rsidRPr="00EA21A0">
        <w:rPr>
          <w:rFonts w:ascii="ALFABET98" w:hAnsi="ALFABET98"/>
          <w:color w:val="FF0000"/>
          <w:sz w:val="72"/>
          <w:szCs w:val="72"/>
        </w:rPr>
        <w:t>le</w:t>
      </w:r>
      <w:r w:rsidR="00EA21A0">
        <w:rPr>
          <w:rFonts w:ascii="ALFABET98" w:hAnsi="ALFABET98"/>
          <w:sz w:val="72"/>
          <w:szCs w:val="72"/>
        </w:rPr>
        <w:t xml:space="preserve">     el    </w:t>
      </w:r>
      <w:r w:rsidR="00EA21A0" w:rsidRPr="00EA21A0">
        <w:rPr>
          <w:rFonts w:ascii="ALFABET98" w:hAnsi="ALFABET98"/>
          <w:color w:val="FF0000"/>
          <w:sz w:val="72"/>
          <w:szCs w:val="72"/>
        </w:rPr>
        <w:t>le</w:t>
      </w:r>
      <w:r w:rsidR="00EA21A0">
        <w:rPr>
          <w:rFonts w:ascii="ALFABET98" w:hAnsi="ALFABET98"/>
          <w:sz w:val="72"/>
          <w:szCs w:val="72"/>
        </w:rPr>
        <w:t xml:space="preserve"> </w:t>
      </w:r>
      <w:r w:rsidR="00F12AA8" w:rsidRPr="0024361A">
        <w:rPr>
          <w:rFonts w:ascii="ALFABET98" w:hAnsi="ALFABET98"/>
          <w:sz w:val="72"/>
          <w:szCs w:val="72"/>
        </w:rPr>
        <w:t xml:space="preserve"> </w:t>
      </w:r>
      <w:r w:rsidR="00F12AA8">
        <w:rPr>
          <w:rFonts w:ascii="ALFABET98" w:hAnsi="ALFABET98"/>
          <w:sz w:val="72"/>
          <w:szCs w:val="72"/>
        </w:rPr>
        <w:t xml:space="preserve">                                         </w:t>
      </w:r>
      <w:r w:rsidR="00F12AA8" w:rsidRPr="0024361A">
        <w:rPr>
          <w:rFonts w:ascii="ALFABET98" w:hAnsi="ALFABET98"/>
          <w:sz w:val="72"/>
          <w:szCs w:val="72"/>
        </w:rPr>
        <w:t xml:space="preserve">       </w:t>
      </w:r>
      <w:r w:rsidR="00F12AA8">
        <w:rPr>
          <w:rFonts w:ascii="ALFABET98" w:hAnsi="ALFABET98"/>
          <w:sz w:val="72"/>
          <w:szCs w:val="72"/>
        </w:rPr>
        <w:t xml:space="preserve">      </w:t>
      </w:r>
      <w:r w:rsidR="00F12AA8" w:rsidRPr="0024361A">
        <w:rPr>
          <w:rFonts w:ascii="ALFABET98" w:hAnsi="ALFABET98"/>
          <w:sz w:val="72"/>
          <w:szCs w:val="72"/>
        </w:rPr>
        <w:t xml:space="preserve">        </w:t>
      </w:r>
      <w:r w:rsidR="00F12AA8">
        <w:rPr>
          <w:rFonts w:ascii="ALFABET98" w:hAnsi="ALFABET98"/>
          <w:sz w:val="72"/>
          <w:szCs w:val="72"/>
        </w:rPr>
        <w:t xml:space="preserve"> </w:t>
      </w:r>
    </w:p>
    <w:p w:rsidR="00F12AA8" w:rsidRPr="0024361A" w:rsidRDefault="00BD3DCE" w:rsidP="00F12AA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892" style="position:absolute;margin-left:-16.1pt;margin-top:9.4pt;width:521.25pt;height:36.85pt;z-index:-25125171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P68DNxYEAADxDwAADgAAAAAAAAAAAAAAAAAuAgAAZHJzL2Uyb0RvYy54bWxQSwECLQAUAAYA&#10;CAAAACEAWCsPaOAAAAAKAQAADwAAAAAAAAAAAAAAAABwBgAAZHJzL2Rvd25yZXYueG1sUEsFBgAA&#10;AAAEAAQA8wAAAH0HAAAAAA==&#10;">
            <v:group id="Group 33" o:spid="_x0000_s289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plNNgxgAAAN0A&#10;AAAPAAAAAAAAAAAAAAAAAKoCAABkcnMvZG93bnJldi54bWxQSwUGAAAAAAQABAD6AAAAnQMAAAAA&#10;">
              <v:rect id="Rectangle 34" o:spid="_x0000_s289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gdQcYA&#10;AADdAAAADwAAAGRycy9kb3ducmV2LnhtbESPQWvCQBSE7wX/w/IK3nSjRdumrqJtlV5rI6G3R/Y1&#10;G8y+DdnVxH/vCkKPw8x8wyxWva3FmVpfOVYwGScgiAunKy4VZD/b0QsIH5A11o5JwYU8rJaDhwWm&#10;2nX8Ted9KEWEsE9RgQmhSaX0hSGLfuwa4uj9udZiiLItpW6xi3Bby2mSzKXFiuOCwYbeDRXH/ckq&#10;eCrzT5NnHz6zk3y+O1wOm+53q9TwsV+/gQjUh//wvf2lFcymr89wexOfgFx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AgdQcYAAADdAAAADwAAAAAAAAAAAAAAAACYAgAAZHJz&#10;L2Rvd25yZXYueG1sUEsFBgAAAAAEAAQA9QAAAIsDAAAAAA==&#10;" strokecolor="#2f5496 [2408]" strokeweight="1.5pt">
                <v:fill opacity="0"/>
              </v:rect>
              <v:rect id="Rectangle 35" o:spid="_x0000_s289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u19m8AA&#10;AADdAAAADwAAAGRycy9kb3ducmV2LnhtbERPy4rCMBTdD/gP4QruxrQyFa2NIoo6S5/7S3NtS5ub&#10;2mS0/v1kMTDLw3lnq9404kmdqywriMcRCOLc6ooLBdfL7nMGwnlkjY1lUvAmB6vl4CPDVNsXn+h5&#10;9oUIIexSVFB636ZSurwkg25sW+LA3W1n0AfYFVJ3+ArhppGTKJpKgxWHhhJb2pSU1+cfo+CWbFs+&#10;SMPHePc1T271/rGJjVKjYb9egPDU+3/xn/tbK0gm8zA3vAlPQC5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4u19m8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289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r8i1sYAAADdAAAADwAAAGRycy9kb3ducmV2LnhtbESPQWvCQBSE74L/YXkFb7ppQGlSV2kE&#10;wQgetKXQ2yP7TGKzb2N21fjvXaHQ4zAz3zDzZW8acaXO1ZYVvE4iEMSF1TWXCr4+1+M3EM4ja2ws&#10;k4I7OVguhoM5ptreeE/Xgy9FgLBLUUHlfZtK6YqKDLqJbYmDd7SdQR9kV0rd4S3ATSPjKJpJgzWH&#10;hQpbWlVU/B4uRkF2337vrM/Pm+PP6ZxnWZzjySg1euk/3kF46v1/+K+90QqmcZLA8014AnL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a/ItbGAAAA3QAAAA8AAAAAAAAA&#10;AAAAAAAAoQIAAGRycy9kb3ducmV2LnhtbFBLBQYAAAAABAAEAPkAAACUAwAAAAA=&#10;" strokecolor="#2f5496 [2408]" strokeweight="1.5pt"/>
            <v:shape id="AutoShape 37" o:spid="_x0000_s289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W4RUcQAAADdAAAADwAAAGRycy9kb3ducmV2LnhtbERPTWvCQBC9F/wPywi9NZtaKiW6SiMI&#10;SaEH0yJ4G7JjEs3OJtmtJv++eyj0+Hjf6+1oWnGjwTWWFTxHMQji0uqGKwXfX/unNxDOI2tsLZOC&#10;iRxsN7OHNSba3vlAt8JXIoSwS1BB7X2XSOnKmgy6yHbEgTvbwaAPcKikHvAewk0rF3G8lAYbDg01&#10;drSrqbwWP0ZBOn0cP63P++x8uvR5mi5yvBilHufj+wqEp9H/i//cmVbw+hKH/eFNeAJy8w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pbhFRxAAAAN0AAAAPAAAAAAAAAAAA&#10;AAAAAKECAABkcnMvZG93bnJldi54bWxQSwUGAAAAAAQABAD5AAAAkgMAAAAA&#10;" strokecolor="#2f5496 [2408]" strokeweight="1.5pt"/>
          </v:group>
        </w:pict>
      </w:r>
      <w:r w:rsidR="00EA21A0">
        <w:rPr>
          <w:rFonts w:ascii="ALFABET98" w:hAnsi="ALFABET98"/>
          <w:sz w:val="72"/>
          <w:szCs w:val="72"/>
        </w:rPr>
        <w:t xml:space="preserve">   el</w:t>
      </w:r>
      <w:r w:rsidR="00EA21A0" w:rsidRPr="00EA21A0">
        <w:rPr>
          <w:rFonts w:ascii="ALFABET98" w:hAnsi="ALFABET98"/>
          <w:color w:val="FF0000"/>
          <w:sz w:val="72"/>
          <w:szCs w:val="72"/>
        </w:rPr>
        <w:t>le</w:t>
      </w:r>
      <w:r w:rsidR="00F12AA8" w:rsidRPr="0024361A">
        <w:rPr>
          <w:rFonts w:ascii="ALFABET98" w:hAnsi="ALFABET98"/>
          <w:sz w:val="72"/>
          <w:szCs w:val="72"/>
        </w:rPr>
        <w:t xml:space="preserve"> </w:t>
      </w:r>
      <w:r w:rsidR="00F12AA8">
        <w:rPr>
          <w:rFonts w:ascii="ALFABET98" w:hAnsi="ALFABET98"/>
          <w:sz w:val="72"/>
          <w:szCs w:val="72"/>
        </w:rPr>
        <w:t xml:space="preserve">          </w:t>
      </w:r>
      <w:r w:rsidR="00EA21A0">
        <w:rPr>
          <w:rFonts w:ascii="ALFABET98" w:hAnsi="ALFABET98"/>
          <w:sz w:val="72"/>
          <w:szCs w:val="72"/>
        </w:rPr>
        <w:t>el</w:t>
      </w:r>
      <w:r w:rsidR="00EA21A0" w:rsidRPr="00EA21A0">
        <w:rPr>
          <w:rFonts w:ascii="ALFABET98" w:hAnsi="ALFABET98"/>
          <w:color w:val="FF0000"/>
          <w:sz w:val="72"/>
          <w:szCs w:val="72"/>
        </w:rPr>
        <w:t>le</w:t>
      </w:r>
      <w:r w:rsidR="00F12AA8" w:rsidRPr="00EA21A0">
        <w:rPr>
          <w:rFonts w:ascii="ALFABET98" w:hAnsi="ALFABET98"/>
          <w:color w:val="FF0000"/>
          <w:sz w:val="72"/>
          <w:szCs w:val="72"/>
        </w:rPr>
        <w:t xml:space="preserve"> </w:t>
      </w:r>
      <w:r w:rsidR="00F12AA8">
        <w:rPr>
          <w:rFonts w:ascii="ALFABET98" w:hAnsi="ALFABET98"/>
          <w:sz w:val="72"/>
          <w:szCs w:val="72"/>
        </w:rPr>
        <w:t xml:space="preserve">   </w:t>
      </w:r>
      <w:r w:rsidR="00EA21A0">
        <w:rPr>
          <w:rFonts w:ascii="ALFABET98" w:hAnsi="ALFABET98"/>
          <w:sz w:val="72"/>
          <w:szCs w:val="72"/>
        </w:rPr>
        <w:t xml:space="preserve">      el</w:t>
      </w:r>
      <w:r w:rsidR="00EA21A0" w:rsidRPr="00EA21A0">
        <w:rPr>
          <w:rFonts w:ascii="ALFABET98" w:hAnsi="ALFABET98"/>
          <w:color w:val="FF0000"/>
          <w:sz w:val="72"/>
          <w:szCs w:val="72"/>
        </w:rPr>
        <w:t>le</w:t>
      </w:r>
      <w:r w:rsidR="00F12AA8">
        <w:rPr>
          <w:rFonts w:ascii="ALFABET98" w:hAnsi="ALFABET98"/>
          <w:sz w:val="72"/>
          <w:szCs w:val="72"/>
        </w:rPr>
        <w:t xml:space="preserve">                          </w:t>
      </w:r>
      <w:r w:rsidR="00F12AA8" w:rsidRPr="0024361A">
        <w:rPr>
          <w:rFonts w:ascii="ALFABET98" w:hAnsi="ALFABET98"/>
          <w:sz w:val="72"/>
          <w:szCs w:val="72"/>
        </w:rPr>
        <w:t xml:space="preserve">       </w:t>
      </w:r>
      <w:r w:rsidR="00F12AA8">
        <w:rPr>
          <w:rFonts w:ascii="ALFABET98" w:hAnsi="ALFABET98"/>
          <w:sz w:val="72"/>
          <w:szCs w:val="72"/>
        </w:rPr>
        <w:t xml:space="preserve">      </w:t>
      </w:r>
      <w:r w:rsidR="00F12AA8" w:rsidRPr="0024361A">
        <w:rPr>
          <w:rFonts w:ascii="ALFABET98" w:hAnsi="ALFABET98"/>
          <w:sz w:val="72"/>
          <w:szCs w:val="72"/>
        </w:rPr>
        <w:t xml:space="preserve">        </w:t>
      </w:r>
      <w:r w:rsidR="00F12AA8">
        <w:rPr>
          <w:rFonts w:ascii="ALFABET98" w:hAnsi="ALFABET98"/>
          <w:sz w:val="72"/>
          <w:szCs w:val="72"/>
        </w:rPr>
        <w:t xml:space="preserve"> </w:t>
      </w:r>
    </w:p>
    <w:p w:rsidR="00F12AA8" w:rsidRPr="0024361A" w:rsidRDefault="00BD3DCE" w:rsidP="00F12AA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2886" style="position:absolute;margin-left:-16.1pt;margin-top:9.4pt;width:521.25pt;height:36.85pt;z-index:-25125068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">
            <v:group id="Group 33" o:spid="_x0000_s288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hET3nFAAAA3QAA&#10;AA8AAAAAAAAAAAAAAAAAqgIAAGRycy9kb3ducmV2LnhtbFBLBQYAAAAABAAEAPoAAACcAwAAAAA=&#10;">
              <v:rect id="Rectangle 34" o:spid="_x0000_s289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iBWMUA&#10;AADdAAAADwAAAGRycy9kb3ducmV2LnhtbESPQWvCQBSE74L/YXlCb7qxoSKpq1SrxWttJHh7ZF+z&#10;odm3Ibua+O+7QqHHYWa+YVabwTbiRp2vHSuYzxIQxKXTNVcK8q/DdAnCB2SNjWNScCcPm/V4tMJM&#10;u54/6XYKlYgQ9hkqMCG0mZS+NGTRz1xLHL1v11kMUXaV1B32EW4b+ZwkC2mx5rhgsKWdofLndLUK&#10;0qrYmyJ/97mdF4uP8/287S8HpZ4mw9sriEBD+A//tY9awUuapPB4E5+AXP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2IFYxQAAAN0AAAAPAAAAAAAAAAAAAAAAAJgCAABkcnMv&#10;ZG93bnJldi54bWxQSwUGAAAAAAQABAD1AAAAigMAAAAA&#10;" strokecolor="#2f5496 [2408]" strokeweight="1.5pt">
                <v:fill opacity="0"/>
              </v:rect>
              <v:rect id="Rectangle 35" o:spid="_x0000_s289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vthMMA&#10;AADdAAAADwAAAGRycy9kb3ducmV2LnhtbESPT4vCMBTE74LfIbwFb2ta1y5ajSIu/jmqq/dH87Yt&#10;Ni+1iVq/vREWPA4z8xtmOm9NJW7UuNKygrgfgSDOrC45V3D8XX2OQDiPrLGyTAoe5GA+63ammGp7&#10;5z3dDj4XAcIuRQWF93UqpcsKMuj6tiYO3p9tDPogm1zqBu8Bbio5iKJvabDksFBgTcuCsvPhahSc&#10;kp+aN9LwLl4Nx8npvL4sY6NU76NdTEB4av07/N/eagXJVzSE15vwBOTs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Uvth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88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RmyycYAAADdAAAADwAAAGRycy9kb3ducmV2LnhtbESPT4vCMBTE74LfITxhb5qui4tUo2wF&#10;wQoe/MPC3h7Ns602L7WJWr+9ERY8DjPzG2Y6b00lbtS40rKCz0EEgjizuuRcwWG/7I9BOI+ssbJM&#10;Ch7kYD7rdqYYa3vnLd12PhcBwi5GBYX3dSylywoy6Aa2Jg7e0TYGfZBNLnWD9wA3lRxG0bc0WHJY&#10;KLCmRUHZeXc1CpLH+ndjfXpZHf9OlzRJhimejFIfvfZnAsJT69/h//ZKKxh9RSN4vQlPQM6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kZssnGAAAA3QAAAA8AAAAAAAAA&#10;AAAAAAAAoQIAAGRycy9kb3ducmV2LnhtbFBLBQYAAAAABAAEAPkAAACUAwAAAAA=&#10;" strokecolor="#2f5496 [2408]" strokeweight="1.5pt"/>
            <v:shape id="AutoShape 37" o:spid="_x0000_s288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cssvsUAAADdAAAADwAAAGRycy9kb3ducmV2LnhtbESPQYvCMBSE78L+h/AWvGmqoizVKHZh&#10;wQp7UBfB26N5ttXmpTZR6783C4LHYWa+YWaL1lTiRo0rLSsY9CMQxJnVJecK/nY/vS8QziNrrCyT&#10;ggc5WMw/OjOMtb3zhm5bn4sAYRejgsL7OpbSZQUZdH1bEwfvaBuDPsgml7rBe4CbSg6jaCINlhwW&#10;Cqzpu6DsvL0aBcljvf+1Pr2sjofTJU2SYYono1T3s11OQXhq/Tv8aq+0gvEomsD/m/AE5PwJ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cssvsUAAADdAAAADwAAAAAAAAAA&#10;AAAAAAChAgAAZHJzL2Rvd25yZXYueG1sUEsFBgAAAAAEAAQA+QAAAJMDAAAAAA==&#10;" strokecolor="#2f5496 [2408]" strokeweight="1.5pt"/>
          </v:group>
        </w:pict>
      </w:r>
      <w:r w:rsidR="00F12AA8" w:rsidRPr="0024361A">
        <w:rPr>
          <w:rFonts w:ascii="ALFABET98" w:hAnsi="ALFABET98"/>
          <w:sz w:val="72"/>
          <w:szCs w:val="72"/>
        </w:rPr>
        <w:t xml:space="preserve"> </w:t>
      </w:r>
      <w:r w:rsidR="00F12AA8">
        <w:rPr>
          <w:rFonts w:ascii="ALFABET98" w:hAnsi="ALFABET98"/>
          <w:sz w:val="72"/>
          <w:szCs w:val="72"/>
        </w:rPr>
        <w:t xml:space="preserve">                                         </w:t>
      </w:r>
      <w:r w:rsidR="00F12AA8" w:rsidRPr="0024361A">
        <w:rPr>
          <w:rFonts w:ascii="ALFABET98" w:hAnsi="ALFABET98"/>
          <w:sz w:val="72"/>
          <w:szCs w:val="72"/>
        </w:rPr>
        <w:t xml:space="preserve">       </w:t>
      </w:r>
      <w:r w:rsidR="00F12AA8">
        <w:rPr>
          <w:rFonts w:ascii="ALFABET98" w:hAnsi="ALFABET98"/>
          <w:sz w:val="72"/>
          <w:szCs w:val="72"/>
        </w:rPr>
        <w:t xml:space="preserve">      </w:t>
      </w:r>
      <w:r w:rsidR="00F12AA8" w:rsidRPr="0024361A">
        <w:rPr>
          <w:rFonts w:ascii="ALFABET98" w:hAnsi="ALFABET98"/>
          <w:sz w:val="72"/>
          <w:szCs w:val="72"/>
        </w:rPr>
        <w:t xml:space="preserve">        </w:t>
      </w:r>
      <w:r w:rsidR="00F12AA8">
        <w:rPr>
          <w:rFonts w:ascii="ALFABET98" w:hAnsi="ALFABET98"/>
          <w:sz w:val="72"/>
          <w:szCs w:val="72"/>
        </w:rPr>
        <w:t xml:space="preserve"> </w:t>
      </w:r>
    </w:p>
    <w:p w:rsidR="00EA21A0" w:rsidRDefault="00BD3DCE" w:rsidP="00F12AA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880" style="position:absolute;margin-left:-16.1pt;margin-top:9.4pt;width:521.25pt;height:36.85pt;z-index:-25124966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NnUQFQ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B0NnUQFQQAAPEPAAAOAAAAAAAAAAAAAAAAAC4CAABkcnMvZTJvRG9jLnhtbFBLAQItABQABgAI&#10;AAAAIQBYKw9o4AAAAAoBAAAPAAAAAAAAAAAAAAAAAG8GAABkcnMvZG93bnJldi54bWxQSwUGAAAA&#10;AAQABADzAAAAfAcAAAAA&#10;">
            <v:group id="Group 33" o:spid="_x0000_s288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prHiTwwAAAN0AAAAP&#10;AAAAAAAAAAAAAAAAAKoCAABkcnMvZG93bnJldi54bWxQSwUGAAAAAAQABAD6AAAAmgMAAAAA&#10;">
              <v:rect id="Rectangle 34" o:spid="_x0000_s288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DC2ssYA&#10;AADdAAAADwAAAGRycy9kb3ducmV2LnhtbESPQWvCQBSE74X+h+UVetONimJTV6mtFq/GSOjtkX3N&#10;hmbfhuzWxH/fFYQeh5n5hlltBtuIC3W+dqxgMk5AEJdO11wpyE/70RKED8gaG8ek4EoeNuvHhxWm&#10;2vV8pEsWKhEh7FNUYEJoUyl9aciiH7uWOHrfrrMYouwqqTvsI9w2cpokC2mx5rhgsKV3Q+VP9msV&#10;zKpiZ4r8w+d2Uiw+z9fztv/aK/X8NLy9ggg0hP/wvX3QCuaz5AVub+ITkO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DC2ssYAAADdAAAADwAAAAAAAAAAAAAAAACYAgAAZHJz&#10;L2Rvd25yZXYueG1sUEsFBgAAAAAEAAQA9QAAAIsDAAAAAA==&#10;" strokecolor="#2f5496 [2408]" strokeweight="1.5pt">
                <v:fill opacity="0"/>
              </v:rect>
              <v:rect id="Rectangle 35" o:spid="_x0000_s288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6l9WsEA&#10;AADdAAAADwAAAGRycy9kb3ducmV2LnhtbERPyW7CMBC9V+IfrEHqrTgpDYKAQSgopceW5T6KhyQi&#10;Hqe2C+nf1wekHp/evtoMphM3cr61rCCdJCCIK6tbrhWcjuXLHIQPyBo7y6Tglzxs1qOnFeba3vmL&#10;bodQixjCPkcFTQh9LqWvGjLoJ7YnjtzFOoMhQldL7fAew00nX5NkJg22HBsa7KloqLoefoyCc7br&#10;eS8Nf6bl2yI7X9+/i9Qo9TwetksQgYbwL364P7SCbJrG/fFNfAJy/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epfVr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288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/siF8cAAADdAAAADwAAAGRycy9kb3ducmV2LnhtbESPT2vCQBTE7wW/w/IK3ppNFEtJ3Ugj&#10;CEboQVsKvT2yz/xp9m3Mrhq/fVco9DjMzG+Y5Wo0nbjQ4BrLCpIoBkFcWt1wpeDzY/P0AsJ5ZI2d&#10;ZVJwIwerbPKwxFTbK+/pcvCVCBB2KSqove9TKV1Zk0EX2Z44eEc7GPRBDpXUA14D3HRyFsfP0mDD&#10;YaHGntY1lT+Hs1GQ33Zf79YXp+3xuz0VeT4rsDVKTR/Ht1cQnkb/H/5rb7WCxTxJ4P4mPAGZ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D+yIXxwAAAN0AAAAPAAAAAAAA&#10;AAAAAAAAAKECAABkcnMvZG93bnJldi54bWxQSwUGAAAAAAQABAD5AAAAlQMAAAAA&#10;" strokecolor="#2f5496 [2408]" strokeweight="1.5pt"/>
            <v:shape id="AutoShape 37" o:spid="_x0000_s288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ym8YMcAAADdAAAADwAAAGRycy9kb3ducmV2LnhtbESPT2vCQBTE7wW/w/KE3pqNkRZJ3YgR&#10;BFPoQSuF3h7ZZ/40+zZmtxq/fVco9DjMzG+Y5Wo0nbjQ4BrLCmZRDIK4tLrhSsHxY/u0AOE8ssbO&#10;Mim4kYNVNnlYYqrtlfd0OfhKBAi7FBXU3veplK6syaCLbE8cvJMdDPogh0rqAa8BbjqZxPGLNNhw&#10;WKixp01N5ffhxyjIb2+f79YX593pqz0XeZ4U2BqlHqfj+hWEp9H/h//aO63geT5L4P4mPAGZ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zKbxgxwAAAN0AAAAPAAAAAAAA&#10;AAAAAAAAAKECAABkcnMvZG93bnJldi54bWxQSwUGAAAAAAQABAD5AAAAlQMAAAAA&#10;" strokecolor="#2f5496 [2408]" strokeweight="1.5pt"/>
          </v:group>
        </w:pict>
      </w:r>
      <w:r w:rsidR="00EA21A0">
        <w:rPr>
          <w:rFonts w:ascii="ALFABET98" w:hAnsi="ALFABET98"/>
          <w:sz w:val="72"/>
          <w:szCs w:val="72"/>
        </w:rPr>
        <w:t xml:space="preserve"> </w:t>
      </w:r>
      <w:r w:rsidR="00F12AA8" w:rsidRPr="0024361A">
        <w:rPr>
          <w:rFonts w:ascii="ALFABET98" w:hAnsi="ALFABET98"/>
          <w:sz w:val="72"/>
          <w:szCs w:val="72"/>
        </w:rPr>
        <w:t xml:space="preserve"> </w:t>
      </w:r>
      <w:r w:rsidR="00F12AA8">
        <w:rPr>
          <w:rFonts w:ascii="ALFABET98" w:hAnsi="ALFABET98"/>
          <w:sz w:val="72"/>
          <w:szCs w:val="72"/>
        </w:rPr>
        <w:t xml:space="preserve">           </w:t>
      </w:r>
      <w:r w:rsidR="00EA21A0">
        <w:rPr>
          <w:rFonts w:ascii="ALFABET98" w:hAnsi="ALFABET98"/>
          <w:sz w:val="72"/>
          <w:szCs w:val="72"/>
        </w:rPr>
        <w:t xml:space="preserve">                            </w:t>
      </w:r>
    </w:p>
    <w:p w:rsidR="00EA21A0" w:rsidRPr="0024361A" w:rsidRDefault="00BD3DCE" w:rsidP="00EA21A0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874" style="position:absolute;margin-left:-16.1pt;margin-top:9.4pt;width:521.25pt;height:36.85pt;z-index:-25095680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">
            <v:group id="Group 33" o:spid="_x0000_s287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O/Q9+xgAAAN0A&#10;AAAPAAAAAAAAAAAAAAAAAKoCAABkcnMvZG93bnJldi54bWxQSwUGAAAAAAQABAD6AAAAnQMAAAAA&#10;">
              <v:rect id="Rectangle 34" o:spid="_x0000_s287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2HBX8YA&#10;AADdAAAADwAAAGRycy9kb3ducmV2LnhtbESPT2vCQBTE74V+h+UJvdWNLaQhuor9Y+m1GgneHtln&#10;Nph9G7JbE799VxA8DjPzG2axGm0rztT7xrGC2TQBQVw53XCtoNhtnjMQPiBrbB2Tggt5WC0fHxaY&#10;azfwL523oRYRwj5HBSaELpfSV4Ys+qnriKN3dL3FEGVfS93jEOG2lS9JkkqLDccFgx19GKpO2z+r&#10;4LUuv0xZfPrCzsr0e3/Zvw+HjVJPk3E9BxFoDPfwrf2jFaRZ9gbXN/EJyO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2HBX8YAAADdAAAADwAAAAAAAAAAAAAAAACYAgAAZHJz&#10;L2Rvd25yZXYueG1sUEsFBgAAAAAEAAQA9QAAAIsDAAAAAA==&#10;" strokecolor="#2f5496 [2408]" strokeweight="1.5pt">
                <v:fill opacity="0"/>
              </v:rect>
              <v:rect id="Rectangle 35" o:spid="_x0000_s287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ShhcEA&#10;AADdAAAADwAAAGRycy9kb3ducmV2LnhtbERPPW/CMBDdkfgP1lViI04qQGmKQQhEy1gC7Kf4mkTE&#10;59Q2kP77ekDq+PS+l+vBdOJOzreWFWRJCoK4srrlWsH5tJ/mIHxA1thZJgW/5GG9Go+WWGj74CPd&#10;y1CLGMK+QAVNCH0hpa8aMugT2xNH7ts6gyFCV0vt8BHDTSdf03QhDbYcGxrsadtQdS1vRsFlvuv5&#10;Uxr+yvazt/nl+vGzzYxSk5dh8w4i0BD+xU/3QStY5HmcG9/EJyBX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WEoYX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287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db+yMUAAADdAAAADwAAAGRycy9kb3ducmV2LnhtbESPQYvCMBSE74L/ITzB25quB+l2jbIV&#10;BCt4WBXB26N5tnWbl9pErf9+Iwgeh5n5hpnOO1OLG7WusqzgcxSBIM6trrhQsN8tP2IQziNrrC2T&#10;ggc5mM/6vSkm2t75l25bX4gAYZeggtL7JpHS5SUZdCPbEAfvZFuDPsi2kLrFe4CbWo6jaCINVhwW&#10;SmxoUVL+t70aBeljfdhYn11Wp+P5kqXpOMOzUWo46H6+QXjq/Dv8aq+0gkkcf8HzTXgCcvY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db+yMUAAADdAAAADwAAAAAAAAAA&#10;AAAAAAChAgAAZHJzL2Rvd25yZXYueG1sUEsFBgAAAAAEAAQA+QAAAJMDAAAAAA==&#10;" strokecolor="#2f5496 [2408]" strokeweight="1.5pt"/>
            <v:shape id="AutoShape 37" o:spid="_x0000_s287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TXBiMQAAADdAAAADwAAAGRycy9kb3ducmV2LnhtbERPTWvCQBC9F/wPywi9NRtzEBuzihEK&#10;SaGHqgjehuyYRLOzMbvV+O+7h0KPj/edrUfTiTsNrrWsYBbFIIgrq1uuFRz2H28LEM4ja+wsk4In&#10;OVivJi8Zpto++JvuO1+LEMIuRQWN930qpasaMugi2xMH7mwHgz7AoZZ6wEcIN51M4nguDbYcGhrs&#10;adtQdd39GAX58/P4ZX15K86ny63M86TEi1HqdTpuliA8jf5f/OcutIL54j3sD2/CE5Cr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VNcGIxAAAAN0AAAAPAAAAAAAAAAAA&#10;AAAAAKECAABkcnMvZG93bnJldi54bWxQSwUGAAAAAAQABAD5AAAAkgMAAAAA&#10;" strokecolor="#2f5496 [2408]" strokeweight="1.5pt"/>
          </v:group>
        </w:pict>
      </w:r>
      <w:r w:rsidR="00EA21A0">
        <w:rPr>
          <w:rFonts w:ascii="ALFABET98" w:hAnsi="ALFABET98"/>
          <w:sz w:val="72"/>
          <w:szCs w:val="72"/>
        </w:rPr>
        <w:t xml:space="preserve">el     </w:t>
      </w:r>
      <w:r w:rsidR="00EA21A0" w:rsidRPr="00EA21A0">
        <w:rPr>
          <w:rFonts w:ascii="ALFABET98" w:hAnsi="ALFABET98"/>
          <w:color w:val="FF0000"/>
          <w:sz w:val="72"/>
          <w:szCs w:val="72"/>
        </w:rPr>
        <w:t>le</w:t>
      </w:r>
      <w:r w:rsidR="00EA21A0">
        <w:rPr>
          <w:rFonts w:ascii="ALFABET98" w:hAnsi="ALFABET98"/>
          <w:sz w:val="72"/>
          <w:szCs w:val="72"/>
        </w:rPr>
        <w:t xml:space="preserve">      el     </w:t>
      </w:r>
      <w:r w:rsidR="00EA21A0" w:rsidRPr="00EA21A0">
        <w:rPr>
          <w:rFonts w:ascii="ALFABET98" w:hAnsi="ALFABET98"/>
          <w:color w:val="FF0000"/>
          <w:sz w:val="72"/>
          <w:szCs w:val="72"/>
        </w:rPr>
        <w:t>le</w:t>
      </w:r>
      <w:r w:rsidR="00EA21A0">
        <w:rPr>
          <w:rFonts w:ascii="ALFABET98" w:hAnsi="ALFABET98"/>
          <w:sz w:val="72"/>
          <w:szCs w:val="72"/>
        </w:rPr>
        <w:t xml:space="preserve">     el    </w:t>
      </w:r>
      <w:r w:rsidR="00EA21A0" w:rsidRPr="00EA21A0">
        <w:rPr>
          <w:rFonts w:ascii="ALFABET98" w:hAnsi="ALFABET98"/>
          <w:color w:val="FF0000"/>
          <w:sz w:val="72"/>
          <w:szCs w:val="72"/>
        </w:rPr>
        <w:t>le</w:t>
      </w:r>
      <w:r w:rsidR="00EA21A0">
        <w:rPr>
          <w:rFonts w:ascii="ALFABET98" w:hAnsi="ALFABET98"/>
          <w:sz w:val="72"/>
          <w:szCs w:val="72"/>
        </w:rPr>
        <w:t xml:space="preserve"> </w:t>
      </w:r>
      <w:r w:rsidR="00EA21A0" w:rsidRPr="0024361A">
        <w:rPr>
          <w:rFonts w:ascii="ALFABET98" w:hAnsi="ALFABET98"/>
          <w:sz w:val="72"/>
          <w:szCs w:val="72"/>
        </w:rPr>
        <w:t xml:space="preserve"> </w:t>
      </w:r>
      <w:r w:rsidR="00EA21A0">
        <w:rPr>
          <w:rFonts w:ascii="ALFABET98" w:hAnsi="ALFABET98"/>
          <w:sz w:val="72"/>
          <w:szCs w:val="72"/>
        </w:rPr>
        <w:t xml:space="preserve">                                         </w:t>
      </w:r>
      <w:r w:rsidR="00EA21A0" w:rsidRPr="0024361A">
        <w:rPr>
          <w:rFonts w:ascii="ALFABET98" w:hAnsi="ALFABET98"/>
          <w:sz w:val="72"/>
          <w:szCs w:val="72"/>
        </w:rPr>
        <w:t xml:space="preserve">       </w:t>
      </w:r>
      <w:r w:rsidR="00EA21A0">
        <w:rPr>
          <w:rFonts w:ascii="ALFABET98" w:hAnsi="ALFABET98"/>
          <w:sz w:val="72"/>
          <w:szCs w:val="72"/>
        </w:rPr>
        <w:t xml:space="preserve">      </w:t>
      </w:r>
      <w:r w:rsidR="00EA21A0" w:rsidRPr="0024361A">
        <w:rPr>
          <w:rFonts w:ascii="ALFABET98" w:hAnsi="ALFABET98"/>
          <w:sz w:val="72"/>
          <w:szCs w:val="72"/>
        </w:rPr>
        <w:t xml:space="preserve">        </w:t>
      </w:r>
      <w:r w:rsidR="00EA21A0">
        <w:rPr>
          <w:rFonts w:ascii="ALFABET98" w:hAnsi="ALFABET98"/>
          <w:sz w:val="72"/>
          <w:szCs w:val="72"/>
        </w:rPr>
        <w:t xml:space="preserve"> </w:t>
      </w:r>
    </w:p>
    <w:p w:rsidR="00EA21A0" w:rsidRPr="0024361A" w:rsidRDefault="00BD3DCE" w:rsidP="00EA21A0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868" style="position:absolute;margin-left:-16.1pt;margin-top:9.4pt;width:521.25pt;height:36.85pt;z-index:-25095577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q&#10;tmYnEgQAAPEPAAAOAAAAAAAAAAAAAAAAAC4CAABkcnMvZTJvRG9jLnhtbFBLAQItABQABgAIAAAA&#10;IQBYKw9o4AAAAAoBAAAPAAAAAAAAAAAAAAAAAGwGAABkcnMvZG93bnJldi54bWxQSwUGAAAAAAQA&#10;BADzAAAAeQcAAAAA&#10;">
            <v:group id="Group 33" o:spid="_x0000_s287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0H5+gxgAAAN0A&#10;AAAPAAAAAAAAAAAAAAAAAKoCAABkcnMvZG93bnJldi54bWxQSwUGAAAAAAQABAD6AAAAnQMAAAAA&#10;">
              <v:rect id="Rectangle 34" o:spid="_x0000_s287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YNRgcUA&#10;AADdAAAADwAAAGRycy9kb3ducmV2LnhtbESPQWvCQBSE7wX/w/KE3urGCkGjq2hbS6/VSPD2yD6z&#10;wezbkN2a+O+7hYLHYWa+YVabwTbiRp2vHSuYThIQxKXTNVcK8uP+ZQ7CB2SNjWNScCcPm/XoaYWZ&#10;dj1/0+0QKhEh7DNUYEJoMyl9aciin7iWOHoX11kMUXaV1B32EW4b+ZokqbRYc1ww2NKbofJ6+LEK&#10;ZlXxYYr83ed2WqSfp/tp15/3Sj2Ph+0SRKAhPML/7S+tIJ0vZvD3Jj4Bu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g1GBxQAAAN0AAAAPAAAAAAAAAAAAAAAAAJgCAABkcnMv&#10;ZG93bnJldi54bWxQSwUGAAAAAAQABAD1AAAAigMAAAAA&#10;" strokecolor="#2f5496 [2408]" strokeweight="1.5pt">
                <v:fill opacity="0"/>
              </v:rect>
              <v:rect id="Rectangle 35" o:spid="_x0000_s287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A9XcIA&#10;AADdAAAADwAAAGRycy9kb3ducmV2LnhtbESPzarCMBSE94LvEI7gTtOKivYaRRSvLv3dH5pz22Jz&#10;UpuovW9vBMHlMDPfMLNFY0rxoNoVlhXE/QgEcWp1wZmC82nTm4BwHlljaZkU/JODxbzdmmGi7ZMP&#10;9Dj6TAQIuwQV5N5XiZQuzcmg69uKOHh/tjbog6wzqWt8Brgp5SCKxtJgwWEhx4pWOaXX490ouIzW&#10;FW+l4X28GU5Hl+vvbRUbpbqdZvkDwlPjv+FPe6cVjCfTIbzfhCcg5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ED1d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287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UJiEMcAAADdAAAADwAAAGRycy9kb3ducmV2LnhtbESPQWvCQBSE7wX/w/KE3upGocGmrtII&#10;BVPw0FSE3h7ZZxKbfRuzW5P8+65Q8DjMzDfMajOYRlypc7VlBfNZBIK4sLrmUsHh6/1pCcJ5ZI2N&#10;ZVIwkoPNevKwwkTbnj/pmvtSBAi7BBVU3reJlK6oyKCb2ZY4eCfbGfRBdqXUHfYBbhq5iKJYGqw5&#10;LFTY0rai4if/NQrS8eO4tz677E7f50uWposMz0apx+nw9grC0+Dv4f/2TiuIly/P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FQmIQxwAAAN0AAAAPAAAAAAAA&#10;AAAAAAAAAKECAABkcnMvZG93bnJldi54bWxQSwUGAAAAAAQABAD5AAAAlQMAAAAA&#10;" strokecolor="#2f5496 [2408]" strokeweight="1.5pt"/>
            <v:shape id="AutoShape 37" o:spid="_x0000_s286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ZD8Z8cAAADdAAAADwAAAGRycy9kb3ducmV2LnhtbESPT2vCQBTE7wW/w/KE3uqmHoJNXUMj&#10;CKbQQ20RvD2yz/xp9m3Mbk3y7buC0OMwM79h1uloWnGl3tWWFTwvIhDEhdU1lwq+v3ZPKxDOI2ts&#10;LZOCiRykm9nDGhNtB/6k68GXIkDYJaig8r5LpHRFRQbdwnbEwTvb3qAPsi+l7nEIcNPKZRTF0mDN&#10;YaHCjrYVFT+HX6Mgm96PH9bnl/351FzyLFvm2BilHufj2ysIT6P/D9/be60gXr3EcHsTnoDc/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1kPxnxwAAAN0AAAAPAAAAAAAA&#10;AAAAAAAAAKECAABkcnMvZG93bnJldi54bWxQSwUGAAAAAAQABAD5AAAAlQMAAAAA&#10;" strokecolor="#2f5496 [2408]" strokeweight="1.5pt"/>
          </v:group>
        </w:pict>
      </w:r>
      <w:r w:rsidR="00EA21A0">
        <w:rPr>
          <w:rFonts w:ascii="ALFABET98" w:hAnsi="ALFABET98"/>
          <w:sz w:val="72"/>
          <w:szCs w:val="72"/>
        </w:rPr>
        <w:t xml:space="preserve">   el</w:t>
      </w:r>
      <w:r w:rsidR="00EA21A0" w:rsidRPr="00EA21A0">
        <w:rPr>
          <w:rFonts w:ascii="ALFABET98" w:hAnsi="ALFABET98"/>
          <w:color w:val="FF0000"/>
          <w:sz w:val="72"/>
          <w:szCs w:val="72"/>
        </w:rPr>
        <w:t>le</w:t>
      </w:r>
      <w:r w:rsidR="00EA21A0" w:rsidRPr="0024361A">
        <w:rPr>
          <w:rFonts w:ascii="ALFABET98" w:hAnsi="ALFABET98"/>
          <w:sz w:val="72"/>
          <w:szCs w:val="72"/>
        </w:rPr>
        <w:t xml:space="preserve"> </w:t>
      </w:r>
      <w:r w:rsidR="00EA21A0">
        <w:rPr>
          <w:rFonts w:ascii="ALFABET98" w:hAnsi="ALFABET98"/>
          <w:sz w:val="72"/>
          <w:szCs w:val="72"/>
        </w:rPr>
        <w:t xml:space="preserve">          el</w:t>
      </w:r>
      <w:r w:rsidR="00EA21A0" w:rsidRPr="00EA21A0">
        <w:rPr>
          <w:rFonts w:ascii="ALFABET98" w:hAnsi="ALFABET98"/>
          <w:color w:val="FF0000"/>
          <w:sz w:val="72"/>
          <w:szCs w:val="72"/>
        </w:rPr>
        <w:t xml:space="preserve">le </w:t>
      </w:r>
      <w:r w:rsidR="00EA21A0">
        <w:rPr>
          <w:rFonts w:ascii="ALFABET98" w:hAnsi="ALFABET98"/>
          <w:sz w:val="72"/>
          <w:szCs w:val="72"/>
        </w:rPr>
        <w:t xml:space="preserve">         el</w:t>
      </w:r>
      <w:r w:rsidR="00EA21A0" w:rsidRPr="00EA21A0">
        <w:rPr>
          <w:rFonts w:ascii="ALFABET98" w:hAnsi="ALFABET98"/>
          <w:color w:val="FF0000"/>
          <w:sz w:val="72"/>
          <w:szCs w:val="72"/>
        </w:rPr>
        <w:t>le</w:t>
      </w:r>
      <w:r w:rsidR="00EA21A0">
        <w:rPr>
          <w:rFonts w:ascii="ALFABET98" w:hAnsi="ALFABET98"/>
          <w:sz w:val="72"/>
          <w:szCs w:val="72"/>
        </w:rPr>
        <w:t xml:space="preserve">                          </w:t>
      </w:r>
      <w:r w:rsidR="00EA21A0" w:rsidRPr="0024361A">
        <w:rPr>
          <w:rFonts w:ascii="ALFABET98" w:hAnsi="ALFABET98"/>
          <w:sz w:val="72"/>
          <w:szCs w:val="72"/>
        </w:rPr>
        <w:t xml:space="preserve">       </w:t>
      </w:r>
      <w:r w:rsidR="00EA21A0">
        <w:rPr>
          <w:rFonts w:ascii="ALFABET98" w:hAnsi="ALFABET98"/>
          <w:sz w:val="72"/>
          <w:szCs w:val="72"/>
        </w:rPr>
        <w:t xml:space="preserve">      </w:t>
      </w:r>
      <w:r w:rsidR="00EA21A0" w:rsidRPr="0024361A">
        <w:rPr>
          <w:rFonts w:ascii="ALFABET98" w:hAnsi="ALFABET98"/>
          <w:sz w:val="72"/>
          <w:szCs w:val="72"/>
        </w:rPr>
        <w:t xml:space="preserve">        </w:t>
      </w:r>
      <w:r w:rsidR="00EA21A0">
        <w:rPr>
          <w:rFonts w:ascii="ALFABET98" w:hAnsi="ALFABET98"/>
          <w:sz w:val="72"/>
          <w:szCs w:val="72"/>
        </w:rPr>
        <w:t xml:space="preserve"> </w:t>
      </w:r>
    </w:p>
    <w:p w:rsidR="00EA21A0" w:rsidRPr="0024361A" w:rsidRDefault="00BD3DCE" w:rsidP="00EA21A0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862" style="position:absolute;margin-left:-16.1pt;margin-top:9.4pt;width:521.25pt;height:36.85pt;z-index:-25095475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2LjjOhYEAADxDwAADgAAAAAAAAAAAAAAAAAuAgAAZHJzL2Uyb0RvYy54bWxQSwECLQAUAAYA&#10;CAAAACEAWCsPaOAAAAAKAQAADwAAAAAAAAAAAAAAAABwBgAAZHJzL2Rvd25yZXYueG1sUEsFBgAA&#10;AAAEAAQA8wAAAH0HAAAAAA==&#10;">
            <v:group id="Group 33" o:spid="_x0000_s286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V96hKwwAAAN0AAAAP&#10;AAAAAAAAAAAAAAAAAKoCAABkcnMvZG93bnJldi54bWxQSwUGAAAAAAQABAD6AAAAmgMAAAAA&#10;">
              <v:rect id="Rectangle 34" o:spid="_x0000_s286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tma8UA&#10;AADdAAAADwAAAGRycy9kb3ducmV2LnhtbESPQWvCQBSE70L/w/IKvenGFoJGV6lWS6/VSPD2yD6z&#10;odm3Ibua+O+7hYLHYWa+YZbrwTbiRp2vHSuYThIQxKXTNVcK8uN+PAPhA7LGxjEpuJOH9epptMRM&#10;u56/6XYIlYgQ9hkqMCG0mZS+NGTRT1xLHL2L6yyGKLtK6g77CLeNfE2SVFqsOS4YbGlrqPw5XK2C&#10;t6rYmSL/8LmdFunn6X7a9Oe9Ui/Pw/sCRKAhPML/7S+tIJ3N5/D3Jj4Bu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a2ZrxQAAAN0AAAAPAAAAAAAAAAAAAAAAAJgCAABkcnMv&#10;ZG93bnJldi54bWxQSwUGAAAAAAQABAD1AAAAigMAAAAA&#10;" strokecolor="#2f5496 [2408]" strokeweight="1.5pt">
                <v:fill opacity="0"/>
              </v:rect>
              <v:rect id="Rectangle 35" o:spid="_x0000_s286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ChRMEA&#10;AADdAAAADwAAAGRycy9kb3ducmV2LnhtbERPTW+CQBC9N+l/2IxJb3WhKUapC2kwWo9V633CjkBg&#10;Zym7Cv777sGkx5f3vc4n04kbDa6xrCCeRyCIS6sbrhT8nLavSxDOI2vsLJOCOznIs+enNabajnyg&#10;29FXIoSwS1FB7X2fSunKmgy6ue2JA3exg0Ef4FBJPeAYwk0n36JoIQ02HBpq7KmoqWyPV6PgnGx6&#10;/pKGv+Pt+yo5t7vfIjZKvcymzw8Qnib/L36491rBYhWF/eFNeAIy+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DAoUT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286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JL+CcUAAADdAAAADwAAAGRycy9kb3ducmV2LnhtbESPQYvCMBSE7wv+h/CEvWmqB9FqFCsI&#10;dsGD7iJ4ezTPttq81CZq/fdGEPY4zMw3zGzRmkrcqXGlZQWDfgSCOLO65FzB3++6NwbhPLLGyjIp&#10;eJKDxbzzNcNY2wfv6L73uQgQdjEqKLyvYyldVpBB17c1cfBOtjHog2xyqRt8BLip5DCKRtJgyWGh&#10;wJpWBWWX/c0oSJ4/h6316XVzOp6vaZIMUzwbpb677XIKwlPr/8Of9kYrGE2iAbzfhCcg5y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JL+CcUAAADdAAAADwAAAAAAAAAA&#10;AAAAAAChAgAAZHJzL2Rvd25yZXYueG1sUEsFBgAAAAAEAAQA+QAAAJMDAAAAAA==&#10;" strokecolor="#2f5496 [2408]" strokeweight="1.5pt"/>
            <v:shape id="AutoShape 37" o:spid="_x0000_s286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EBgfsUAAADdAAAADwAAAGRycy9kb3ducmV2LnhtbESPQYvCMBSE74L/ITzBm6b2IGvXKFtB&#10;sMIeVkXY26N5tnWbl9pErf9+Iwgeh5n5hpkvO1OLG7WusqxgMo5AEOdWV1woOOzXow8QziNrrC2T&#10;ggc5WC76vTkm2t75h247X4gAYZeggtL7JpHS5SUZdGPbEAfvZFuDPsi2kLrFe4CbWsZRNJUGKw4L&#10;JTa0Kin/212NgvSxPX5bn102p9/zJUvTOMOzUWo46L4+QXjq/Dv8am+0guksiuH5JjwBufg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EBgfsUAAADdAAAADwAAAAAAAAAA&#10;AAAAAAChAgAAZHJzL2Rvd25yZXYueG1sUEsFBgAAAAAEAAQA+QAAAJMDAAAAAA==&#10;" strokecolor="#2f5496 [2408]" strokeweight="1.5pt"/>
          </v:group>
        </w:pict>
      </w:r>
      <w:r w:rsidR="00EA21A0" w:rsidRPr="0024361A">
        <w:rPr>
          <w:rFonts w:ascii="ALFABET98" w:hAnsi="ALFABET98"/>
          <w:sz w:val="72"/>
          <w:szCs w:val="72"/>
        </w:rPr>
        <w:t xml:space="preserve"> </w:t>
      </w:r>
      <w:r w:rsidR="00EA21A0">
        <w:rPr>
          <w:rFonts w:ascii="ALFABET98" w:hAnsi="ALFABET98"/>
          <w:sz w:val="72"/>
          <w:szCs w:val="72"/>
        </w:rPr>
        <w:t xml:space="preserve">                                         </w:t>
      </w:r>
      <w:r w:rsidR="00EA21A0" w:rsidRPr="0024361A">
        <w:rPr>
          <w:rFonts w:ascii="ALFABET98" w:hAnsi="ALFABET98"/>
          <w:sz w:val="72"/>
          <w:szCs w:val="72"/>
        </w:rPr>
        <w:t xml:space="preserve">       </w:t>
      </w:r>
      <w:r w:rsidR="00EA21A0">
        <w:rPr>
          <w:rFonts w:ascii="ALFABET98" w:hAnsi="ALFABET98"/>
          <w:sz w:val="72"/>
          <w:szCs w:val="72"/>
        </w:rPr>
        <w:t xml:space="preserve">      </w:t>
      </w:r>
      <w:r w:rsidR="00EA21A0" w:rsidRPr="0024361A">
        <w:rPr>
          <w:rFonts w:ascii="ALFABET98" w:hAnsi="ALFABET98"/>
          <w:sz w:val="72"/>
          <w:szCs w:val="72"/>
        </w:rPr>
        <w:t xml:space="preserve">        </w:t>
      </w:r>
      <w:r w:rsidR="00EA21A0">
        <w:rPr>
          <w:rFonts w:ascii="ALFABET98" w:hAnsi="ALFABET98"/>
          <w:sz w:val="72"/>
          <w:szCs w:val="72"/>
        </w:rPr>
        <w:t xml:space="preserve"> </w:t>
      </w:r>
    </w:p>
    <w:p w:rsidR="00EA21A0" w:rsidRDefault="00BD3DCE" w:rsidP="00EA21A0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856" style="position:absolute;margin-left:-16.1pt;margin-top:9.4pt;width:521.25pt;height:36.85pt;z-index:-25095372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icz0whYEAADxDwAADgAAAAAAAAAAAAAAAAAuAgAAZHJzL2Uyb0RvYy54bWxQSwECLQAUAAYA&#10;CAAAACEAWCsPaOAAAAAKAQAADwAAAAAAAAAAAAAAAABwBgAAZHJzL2Rvd25yZXYueG1sUEsFBgAA&#10;AAAEAAQA8wAAAH0HAAAAAA==&#10;">
            <v:group id="Group 33" o:spid="_x0000_s285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SlE4VccAAADd&#10;AAAADwAAAAAAAAAAAAAAAACqAgAAZHJzL2Rvd25yZXYueG1sUEsFBgAAAAAEAAQA+gAAAJ4DAAAA&#10;AA==&#10;">
              <v:rect id="Rectangle 34" o:spid="_x0000_s286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832dMYA&#10;AADdAAAADwAAAGRycy9kb3ducmV2LnhtbESPQWvCQBSE7wX/w/KE3urGSkONrqK1ll6rkeDtkX1m&#10;g9m3Ibs18d93C4Ueh5n5hlmuB9uIG3W+dqxgOklAEJdO11wpyI/7p1cQPiBrbByTgjt5WK9GD0vM&#10;tOv5i26HUIkIYZ+hAhNCm0npS0MW/cS1xNG7uM5iiLKrpO6wj3DbyOckSaXFmuOCwZbeDJXXw7dV&#10;MKuKd1PkO5/baZF+nO6nbX/eK/U4HjYLEIGG8B/+a39qBek8eYHfN/EJyN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832dMYAAADdAAAADwAAAAAAAAAAAAAAAACYAgAAZHJz&#10;L2Rvd25yZXYueG1sUEsFBgAAAAAEAAQA9QAAAIsDAAAAAA==&#10;" strokecolor="#2f5496 [2408]" strokeweight="1.5pt">
                <v:fill opacity="0"/>
              </v:rect>
              <v:rect id="Rectangle 35" o:spid="_x0000_s286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Wcq8MA&#10;AADdAAAADwAAAGRycy9kb3ducmV2LnhtbESPT4vCMBTE78J+h/AWvK1pRcvaNYoo/jnuVr0/mrdt&#10;sXmpTdT67Y0geBxm5jfMdN6ZWlypdZVlBfEgAkGcW11xoeCwX399g3AeWWNtmRTcycF89tGbYqrt&#10;jf/omvlCBAi7FBWU3jeplC4vyaAb2IY4eP+2NeiDbAupW7wFuKnlMIoSabDisFBiQ8uS8lN2MQqO&#10;41XDW2n4N16PJuPjaXNexkap/me3+AHhqfPv8Ku90wqSSZTA8014AnL2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GWcq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85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DfD5sUAAADdAAAADwAAAGRycy9kb3ducmV2LnhtbESPQYvCMBSE78L+h/AWvGmqB3WrUezC&#10;ghU8rC6Ct0fzbKvNS22i1n9vFgSPw8x8w8wWranEjRpXWlYw6EcgiDOrS84V/O1+ehMQziNrrCyT&#10;ggc5WMw/OjOMtb3zL922PhcBwi5GBYX3dSylywoy6Pq2Jg7e0TYGfZBNLnWD9wA3lRxG0UgaLDks&#10;FFjTd0HZeXs1CpLHer+xPr2sjofTJU2SYYono1T3s11OQXhq/Tv8aq+0gtFXNIb/N+EJyPkT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DfD5sUAAADdAAAADwAAAAAAAAAA&#10;AAAAAAChAgAAZHJzL2Rvd25yZXYueG1sUEsFBgAAAAAEAAQA+QAAAJMDAAAAAA==&#10;" strokecolor="#2f5496 [2408]" strokeweight="1.5pt"/>
            <v:shape id="AutoShape 37" o:spid="_x0000_s285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ahXlMQAAADdAAAADwAAAGRycy9kb3ducmV2LnhtbERPu2rDMBTdC/kHcQPdGrkeQuJGNnUg&#10;EBc6NC2Fbhfr+lXryrbUxPn7aChkPJz3LptNL840udaygudVBIK4tLrlWsHX5+FpA8J5ZI29ZVJw&#10;JQdZunjYYaLthT/ofPK1CCHsElTQeD8kUrqyIYNuZQfiwFV2MugDnGqpJ7yEcNPLOIrW0mDLoaHB&#10;gfYNlb+nP6Mgv759v1tfjMfqpxuLPI8L7IxSj8v59QWEp9nfxf/uo1aw3kZhbngTnoBM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1qFeUxAAAAN0AAAAPAAAAAAAAAAAA&#10;AAAAAKECAABkcnMvZG93bnJldi54bWxQSwUGAAAAAAQABAD5AAAAkgMAAAAA&#10;" strokecolor="#2f5496 [2408]" strokeweight="1.5pt"/>
          </v:group>
        </w:pict>
      </w:r>
      <w:r w:rsidR="00EA21A0">
        <w:rPr>
          <w:rFonts w:ascii="ALFABET98" w:hAnsi="ALFABET98"/>
          <w:sz w:val="72"/>
          <w:szCs w:val="72"/>
        </w:rPr>
        <w:t xml:space="preserve"> </w:t>
      </w:r>
      <w:r w:rsidR="00EA21A0" w:rsidRPr="0024361A">
        <w:rPr>
          <w:rFonts w:ascii="ALFABET98" w:hAnsi="ALFABET98"/>
          <w:sz w:val="72"/>
          <w:szCs w:val="72"/>
        </w:rPr>
        <w:t xml:space="preserve"> </w:t>
      </w:r>
      <w:r w:rsidR="00EA21A0"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EA21A0" w:rsidRPr="0024361A" w:rsidRDefault="00BD3DCE" w:rsidP="00EA21A0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850" style="position:absolute;margin-left:-16.1pt;margin-top:9.4pt;width:521.25pt;height:36.85pt;z-index:-25095168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qFGrEQ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MWo&#10;UasRBAAA8Q8AAA4AAAAAAAAAAAAAAAAALgIAAGRycy9lMm9Eb2MueG1sUEsBAi0AFAAGAAgAAAAh&#10;AFgrD2jgAAAACgEAAA8AAAAAAAAAAAAAAAAAawYAAGRycy9kb3ducmV2LnhtbFBLBQYAAAAABAAE&#10;APMAAAB4BwAAAAA=&#10;">
            <v:group id="Group 33" o:spid="_x0000_s285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ws6iLwwAAAN0AAAAP&#10;AAAAAAAAAAAAAAAAAKoCAABkcnMvZG93bnJldi54bWxQSwUGAAAAAAQABAD6AAAAmgMAAAAA&#10;">
              <v:rect id="Rectangle 34" o:spid="_x0000_s285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9mqsUA&#10;AADdAAAADwAAAGRycy9kb3ducmV2LnhtbESPT2vCQBTE74V+h+UVequbtBBqdJX+s3itRoK3R/aZ&#10;DWbfhuzWxG/vCoLHYWZ+w8yXo23FiXrfOFaQThIQxJXTDdcKiu3q5R2ED8gaW8ek4EwelovHhznm&#10;2g38R6dNqEWEsM9RgQmhy6X0lSGLfuI64ugdXG8xRNnXUvc4RLht5WuSZNJiw3HBYEdfhqrj5t8q&#10;eKvLH1MW376waZn97s67z2G/Uur5afyYgQg0hnv41l5rBdk0TeH6Jj4Bubg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L2aqxQAAAN0AAAAPAAAAAAAAAAAAAAAAAJgCAABkcnMv&#10;ZG93bnJldi54bWxQSwUGAAAAAAQABAD1AAAAigMAAAAA&#10;" strokecolor="#2f5496 [2408]" strokeweight="1.5pt">
                <v:fill opacity="0"/>
              </v:rect>
              <v:rect id="Rectangle 35" o:spid="_x0000_s285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cMdcQA&#10;AADdAAAADwAAAGRycy9kb3ducmV2LnhtbESPQWvCQBSE74L/YXkFb3UTMVJTVxEl2mO19f7IvibB&#10;7NuYXZP477uFgsdhZr5hVpvB1KKj1lWWFcTTCARxbnXFhYLvr+z1DYTzyBpry6TgQQ426/Foham2&#10;PZ+oO/tCBAi7FBWU3jeplC4vyaCb2oY4eD+2NeiDbAupW+wD3NRyFkULabDisFBiQ7uS8uv5bhRc&#10;kn3DR2n4M87my+RyPdx2sVFq8jJs30F4Gvwz/N/+0AoWy3gGf2/CE5D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qHDHX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285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tVTOMcAAADdAAAADwAAAGRycy9kb3ducmV2LnhtbESPQWvCQBSE74X+h+UVvDUbFaSNWcUU&#10;CkboobYUvD2yz2w0+zZmV43/vlsoeBxm5hsmXw62FRfqfeNYwThJQRBXTjdcK/j+en9+AeEDssbW&#10;MSm4kYfl4vEhx0y7K3/SZRtqESHsM1RgQugyKX1lyKJPXEccvb3rLYYo+1rqHq8Rbls5SdOZtNhw&#10;XDDY0Zuh6rg9WwXFbfPz4UJ5Wu93h1NZFJMSD1ap0dOwmoMINIR7+L+91gpmr+Mp/L2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+1VM4xwAAAN0AAAAPAAAAAAAA&#10;AAAAAAAAAKECAABkcnMvZG93bnJldi54bWxQSwUGAAAAAAQABAD5AAAAlQMAAAAA&#10;" strokecolor="#2f5496 [2408]" strokeweight="1.5pt"/>
            <v:shape id="AutoShape 37" o:spid="_x0000_s285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TzLTMcAAADdAAAADwAAAGRycy9kb3ducmV2LnhtbESPQWvCQBSE74X+h+UVvDUbRaSNWcUU&#10;CkboobYUvD2yz2w0+zZmV43/vlsoeBxm5hsmXw62FRfqfeNYwThJQRBXTjdcK/j+en9+AeEDssbW&#10;MSm4kYfl4vEhx0y7K3/SZRtqESHsM1RgQugyKX1lyKJPXEccvb3rLYYo+1rqHq8Rbls5SdOZtNhw&#10;XDDY0Zuh6rg9WwXFbfPz4UJ5Wu93h1NZFJMSD1ap0dOwmoMINIR7+L+91gpmr+Mp/L2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xPMtMxwAAAN0AAAAPAAAAAAAA&#10;AAAAAAAAAKECAABkcnMvZG93bnJldi54bWxQSwUGAAAAAAQABAD5AAAAlQMAAAAA&#10;" strokecolor="#2f5496 [2408]" strokeweight="1.5pt"/>
          </v:group>
        </w:pict>
      </w:r>
      <w:r w:rsidR="00EA21A0">
        <w:rPr>
          <w:rFonts w:ascii="ALFABET98" w:hAnsi="ALFABET98"/>
          <w:sz w:val="72"/>
          <w:szCs w:val="72"/>
        </w:rPr>
        <w:t xml:space="preserve">el     </w:t>
      </w:r>
      <w:r w:rsidR="00EA21A0" w:rsidRPr="00EA21A0">
        <w:rPr>
          <w:rFonts w:ascii="ALFABET98" w:hAnsi="ALFABET98"/>
          <w:color w:val="FF0000"/>
          <w:sz w:val="72"/>
          <w:szCs w:val="72"/>
        </w:rPr>
        <w:t>le</w:t>
      </w:r>
      <w:r w:rsidR="00EA21A0">
        <w:rPr>
          <w:rFonts w:ascii="ALFABET98" w:hAnsi="ALFABET98"/>
          <w:sz w:val="72"/>
          <w:szCs w:val="72"/>
        </w:rPr>
        <w:t xml:space="preserve">      el     </w:t>
      </w:r>
      <w:r w:rsidR="00EA21A0" w:rsidRPr="00EA21A0">
        <w:rPr>
          <w:rFonts w:ascii="ALFABET98" w:hAnsi="ALFABET98"/>
          <w:color w:val="FF0000"/>
          <w:sz w:val="72"/>
          <w:szCs w:val="72"/>
        </w:rPr>
        <w:t>le</w:t>
      </w:r>
      <w:r w:rsidR="00EA21A0">
        <w:rPr>
          <w:rFonts w:ascii="ALFABET98" w:hAnsi="ALFABET98"/>
          <w:sz w:val="72"/>
          <w:szCs w:val="72"/>
        </w:rPr>
        <w:t xml:space="preserve">     el    </w:t>
      </w:r>
      <w:r w:rsidR="00EA21A0" w:rsidRPr="00EA21A0">
        <w:rPr>
          <w:rFonts w:ascii="ALFABET98" w:hAnsi="ALFABET98"/>
          <w:color w:val="FF0000"/>
          <w:sz w:val="72"/>
          <w:szCs w:val="72"/>
        </w:rPr>
        <w:t>le</w:t>
      </w:r>
      <w:r w:rsidR="00EA21A0">
        <w:rPr>
          <w:rFonts w:ascii="ALFABET98" w:hAnsi="ALFABET98"/>
          <w:sz w:val="72"/>
          <w:szCs w:val="72"/>
        </w:rPr>
        <w:t xml:space="preserve"> </w:t>
      </w:r>
      <w:r w:rsidR="00EA21A0" w:rsidRPr="0024361A">
        <w:rPr>
          <w:rFonts w:ascii="ALFABET98" w:hAnsi="ALFABET98"/>
          <w:sz w:val="72"/>
          <w:szCs w:val="72"/>
        </w:rPr>
        <w:t xml:space="preserve"> </w:t>
      </w:r>
      <w:r w:rsidR="00EA21A0">
        <w:rPr>
          <w:rFonts w:ascii="ALFABET98" w:hAnsi="ALFABET98"/>
          <w:sz w:val="72"/>
          <w:szCs w:val="72"/>
        </w:rPr>
        <w:t xml:space="preserve">                                         </w:t>
      </w:r>
      <w:r w:rsidR="00EA21A0" w:rsidRPr="0024361A">
        <w:rPr>
          <w:rFonts w:ascii="ALFABET98" w:hAnsi="ALFABET98"/>
          <w:sz w:val="72"/>
          <w:szCs w:val="72"/>
        </w:rPr>
        <w:t xml:space="preserve">       </w:t>
      </w:r>
      <w:r w:rsidR="00EA21A0">
        <w:rPr>
          <w:rFonts w:ascii="ALFABET98" w:hAnsi="ALFABET98"/>
          <w:sz w:val="72"/>
          <w:szCs w:val="72"/>
        </w:rPr>
        <w:t xml:space="preserve">      </w:t>
      </w:r>
      <w:r w:rsidR="00EA21A0" w:rsidRPr="0024361A">
        <w:rPr>
          <w:rFonts w:ascii="ALFABET98" w:hAnsi="ALFABET98"/>
          <w:sz w:val="72"/>
          <w:szCs w:val="72"/>
        </w:rPr>
        <w:t xml:space="preserve">        </w:t>
      </w:r>
      <w:r w:rsidR="00EA21A0">
        <w:rPr>
          <w:rFonts w:ascii="ALFABET98" w:hAnsi="ALFABET98"/>
          <w:sz w:val="72"/>
          <w:szCs w:val="72"/>
        </w:rPr>
        <w:t xml:space="preserve"> </w:t>
      </w:r>
    </w:p>
    <w:p w:rsidR="00EA21A0" w:rsidRPr="0024361A" w:rsidRDefault="00BD3DCE" w:rsidP="00EA21A0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844" style="position:absolute;margin-left:-16.1pt;margin-top:9.4pt;width:521.25pt;height:36.85pt;z-index:-25095065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MkrIc4XBAAA8Q8AAA4AAAAAAAAAAAAAAAAALgIAAGRycy9lMm9Eb2MueG1sUEsBAi0AFAAG&#10;AAgAAAAhAFgrD2jgAAAACgEAAA8AAAAAAAAAAAAAAAAAcQYAAGRycy9kb3ducmV2LnhtbFBLBQYA&#10;AAAABAAEAPMAAAB+BwAAAAA=&#10;">
            <v:group id="Group 33" o:spid="_x0000_s284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QFpVkxgAAAN0A&#10;AAAPAAAAAAAAAAAAAAAAAKoCAABkcnMvZG93bnJldi54bWxQSwUGAAAAAAQABAD6AAAAnQMAAAAA&#10;">
              <v:rect id="Rectangle 34" o:spid="_x0000_s284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pbRcYA&#10;AADdAAAADwAAAGRycy9kb3ducmV2LnhtbESPzWrDMBCE74W+g9hCb43sBtzUiRLa5odekzqY3BZr&#10;a5laK2OpsfP2UaDQ4zAz3zCL1WhbcabeN44VpJMEBHHldMO1guJr+zQD4QOyxtYxKbiQh9Xy/m6B&#10;uXYD7+l8CLWIEPY5KjAhdLmUvjJk0U9cRxy9b9dbDFH2tdQ9DhFuW/mcJJm02HBcMNjRh6Hq5/Br&#10;FUzrcmPKYu0Lm5bZ7ng5vg+nrVKPD+PbHESgMfyH/9qfWkH2mr7A7U18An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YpbRcYAAADdAAAADwAAAAAAAAAAAAAAAACYAgAAZHJz&#10;L2Rvd25yZXYueG1sUEsFBgAAAAAEAAQA9QAAAIsDAAAAAA==&#10;" strokecolor="#2f5496 [2408]" strokeweight="1.5pt">
                <v:fill opacity="0"/>
              </v:rect>
              <v:rect id="Rectangle 35" o:spid="_x0000_s284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287n8EA&#10;AADdAAAADwAAAGRycy9kb3ducmV2LnhtbERPPW/CMBDdK/U/WIfUrTiuCoI0DqpAUMYCzX6KjyRK&#10;fE5jA+Hf1wNSx6f3na1G24krDb5xrEFNExDEpTMNVxp+TtvXBQgfkA12jknDnTys8uenDFPjbnyg&#10;6zFUIoawT1FDHUKfSunLmiz6qeuJI3d2g8UQ4VBJM+AthttOviXJXFpsODbU2NO6prI9XqyGYrbp&#10;+Uta/lbb9+WsaHe/a2W1fpmMnx8gAo3hX/xw742G+VLFufFNfAIy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tvO5/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284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z1k0scAAADdAAAADwAAAGRycy9kb3ducmV2LnhtbESPQWvCQBSE70L/w/IKvZmNHoKmWaUp&#10;FEyhh2op9PbIPpPY7NuY3Sbx37sFweMwM98w2XYyrRiod41lBYsoBkFcWt1wpeDr8DZfgXAeWWNr&#10;mRRcyMF28zDLMNV25E8a9r4SAcIuRQW1910qpStrMugi2xEH72h7gz7IvpK6xzHATSuXcZxIgw2H&#10;hRo7eq2p/N3/GQX55f37w/rivDv+nM5Fni8LPBmlnh6nl2cQniZ/D9/aO60gWS/W8P8mPAG5u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fPWTSxwAAAN0AAAAPAAAAAAAA&#10;AAAAAAAAAKECAABkcnMvZG93bnJldi54bWxQSwUGAAAAAAQABAD5AAAAlQMAAAAA&#10;" strokecolor="#2f5496 [2408]" strokeweight="1.5pt"/>
            <v:shape id="AutoShape 37" o:spid="_x0000_s284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GsH8sQAAADdAAAADwAAAGRycy9kb3ducmV2LnhtbERPu2rDMBTdC/0HcQvZarkeQupECXWh&#10;EBc6NAmFbhfrxo9YV7al2M7fR0Oh4+G8N7vZtGKkwdWWFbxEMQjiwuqaSwWn48fzCoTzyBpby6Tg&#10;Rg5228eHDabaTvxN48GXIoSwS1FB5X2XSumKigy6yHbEgTvbwaAPcCilHnAK4aaVSRwvpcGaQ0OF&#10;Hb1XVFwOV6Mgu33+fFmf9/vzb9PnWZbk2BilFk/z2xqEp9n/i//ce61g+ZqE/eFNeAJyew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AawfyxAAAAN0AAAAPAAAAAAAAAAAA&#10;AAAAAKECAABkcnMvZG93bnJldi54bWxQSwUGAAAAAAQABAD5AAAAkgMAAAAA&#10;" strokecolor="#2f5496 [2408]" strokeweight="1.5pt"/>
          </v:group>
        </w:pict>
      </w:r>
      <w:r w:rsidR="00EA21A0">
        <w:rPr>
          <w:rFonts w:ascii="ALFABET98" w:hAnsi="ALFABET98"/>
          <w:sz w:val="72"/>
          <w:szCs w:val="72"/>
        </w:rPr>
        <w:t xml:space="preserve">   el</w:t>
      </w:r>
      <w:r w:rsidR="00EA21A0" w:rsidRPr="00EA21A0">
        <w:rPr>
          <w:rFonts w:ascii="ALFABET98" w:hAnsi="ALFABET98"/>
          <w:color w:val="FF0000"/>
          <w:sz w:val="72"/>
          <w:szCs w:val="72"/>
        </w:rPr>
        <w:t>le</w:t>
      </w:r>
      <w:r w:rsidR="00EA21A0" w:rsidRPr="0024361A">
        <w:rPr>
          <w:rFonts w:ascii="ALFABET98" w:hAnsi="ALFABET98"/>
          <w:sz w:val="72"/>
          <w:szCs w:val="72"/>
        </w:rPr>
        <w:t xml:space="preserve"> </w:t>
      </w:r>
      <w:r w:rsidR="00EA21A0">
        <w:rPr>
          <w:rFonts w:ascii="ALFABET98" w:hAnsi="ALFABET98"/>
          <w:sz w:val="72"/>
          <w:szCs w:val="72"/>
        </w:rPr>
        <w:t xml:space="preserve">          el</w:t>
      </w:r>
      <w:r w:rsidR="00EA21A0" w:rsidRPr="00EA21A0">
        <w:rPr>
          <w:rFonts w:ascii="ALFABET98" w:hAnsi="ALFABET98"/>
          <w:color w:val="FF0000"/>
          <w:sz w:val="72"/>
          <w:szCs w:val="72"/>
        </w:rPr>
        <w:t xml:space="preserve">le </w:t>
      </w:r>
      <w:r w:rsidR="00EA21A0">
        <w:rPr>
          <w:rFonts w:ascii="ALFABET98" w:hAnsi="ALFABET98"/>
          <w:sz w:val="72"/>
          <w:szCs w:val="72"/>
        </w:rPr>
        <w:t xml:space="preserve">         el</w:t>
      </w:r>
      <w:r w:rsidR="00EA21A0" w:rsidRPr="00EA21A0">
        <w:rPr>
          <w:rFonts w:ascii="ALFABET98" w:hAnsi="ALFABET98"/>
          <w:color w:val="FF0000"/>
          <w:sz w:val="72"/>
          <w:szCs w:val="72"/>
        </w:rPr>
        <w:t>le</w:t>
      </w:r>
      <w:r w:rsidR="00EA21A0">
        <w:rPr>
          <w:rFonts w:ascii="ALFABET98" w:hAnsi="ALFABET98"/>
          <w:sz w:val="72"/>
          <w:szCs w:val="72"/>
        </w:rPr>
        <w:t xml:space="preserve">                          </w:t>
      </w:r>
      <w:r w:rsidR="00EA21A0" w:rsidRPr="0024361A">
        <w:rPr>
          <w:rFonts w:ascii="ALFABET98" w:hAnsi="ALFABET98"/>
          <w:sz w:val="72"/>
          <w:szCs w:val="72"/>
        </w:rPr>
        <w:t xml:space="preserve">       </w:t>
      </w:r>
      <w:r w:rsidR="00EA21A0">
        <w:rPr>
          <w:rFonts w:ascii="ALFABET98" w:hAnsi="ALFABET98"/>
          <w:sz w:val="72"/>
          <w:szCs w:val="72"/>
        </w:rPr>
        <w:t xml:space="preserve">      </w:t>
      </w:r>
      <w:r w:rsidR="00EA21A0" w:rsidRPr="0024361A">
        <w:rPr>
          <w:rFonts w:ascii="ALFABET98" w:hAnsi="ALFABET98"/>
          <w:sz w:val="72"/>
          <w:szCs w:val="72"/>
        </w:rPr>
        <w:t xml:space="preserve">        </w:t>
      </w:r>
      <w:r w:rsidR="00EA21A0">
        <w:rPr>
          <w:rFonts w:ascii="ALFABET98" w:hAnsi="ALFABET98"/>
          <w:sz w:val="72"/>
          <w:szCs w:val="72"/>
        </w:rPr>
        <w:t xml:space="preserve"> </w:t>
      </w:r>
    </w:p>
    <w:p w:rsidR="00EA21A0" w:rsidRPr="0024361A" w:rsidRDefault="00BD3DCE" w:rsidP="00EA21A0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838" style="position:absolute;margin-left:-16.1pt;margin-top:9.4pt;width:521.25pt;height:36.85pt;z-index:-25094963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R&#10;K6/JEgQAAPEPAAAOAAAAAAAAAAAAAAAAAC4CAABkcnMvZTJvRG9jLnhtbFBLAQItABQABgAIAAAA&#10;IQBYKw9o4AAAAAoBAAAPAAAAAAAAAAAAAAAAAGwGAABkcnMvZG93bnJldi54bWxQSwUGAAAAAAQA&#10;BADzAAAAeQcAAAAA&#10;">
            <v:group id="Group 33" o:spid="_x0000_s284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hQVnaxgAAAN0A&#10;AAAPAAAAAAAAAAAAAAAAAKoCAABkcnMvZG93bnJldi54bWxQSwUGAAAAAAQABAD6AAAAnQMAAAAA&#10;">
              <v:rect id="Rectangle 34" o:spid="_x0000_s284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2X+8UA&#10;AADdAAAADwAAAGRycy9kb3ducmV2LnhtbESPQWvCQBSE74X+h+UVeqsbFYKNrtJqLb1qI8HbI/vM&#10;BrNvQ3Zr4r/vCoLHYWa+YRarwTbiQp2vHSsYjxIQxKXTNVcK8t/t2wyED8gaG8ek4EoeVsvnpwVm&#10;2vW8o8s+VCJC2GeowITQZlL60pBFP3ItcfROrrMYouwqqTvsI9w2cpIkqbRYc1ww2NLaUHne/1kF&#10;06r4MkW+8bkdF+n34Xr47I9bpV5fho85iEBDeITv7R+tIH2fTOH2Jj4Bufw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43Zf7xQAAAN0AAAAPAAAAAAAAAAAAAAAAAJgCAABkcnMv&#10;ZG93bnJldi54bWxQSwUGAAAAAAQABAD1AAAAigMAAAAA&#10;" strokecolor="#2f5496 [2408]" strokeweight="1.5pt">
                <v:fill opacity="0"/>
              </v:rect>
              <v:rect id="Rectangle 35" o:spid="_x0000_s284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77J8MA&#10;AADdAAAADwAAAGRycy9kb3ducmV2LnhtbESPT4vCMBTE7wt+h/AEb2taUVlro4ii7nHXP/dH82xL&#10;m5faRK3ffiMIexxm5jdMuuxMLe7UutKygngYgSDOrC45V3A6bj+/QDiPrLG2TAqe5GC56H2kmGj7&#10;4F+6H3wuAoRdggoK75tESpcVZNANbUMcvIttDfog21zqFh8Bbmo5iqKpNFhyWCiwoXVBWXW4GQXn&#10;yabhvTT8E2/Hs8m52l3XsVFq0O9WcxCeOv8ffre/tYLpbDSG15vwBOTi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E77J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84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BykasYAAADdAAAADwAAAGRycy9kb3ducmV2LnhtbESPQWvCQBSE70L/w/IKvZmNgUqNrmIK&#10;BVPwUBXB2yP7TKLZtzG71fjv3ULB4zAz3zCzRW8acaXO1ZYVjKIYBHFhdc2lgt32a/gBwnlkjY1l&#10;UnAnB4v5y2CGqbY3/qHrxpciQNilqKDyvk2ldEVFBl1kW+LgHW1n0AfZlVJ3eAtw08gkjsfSYM1h&#10;ocKWPisqzptfoyC7f+/X1ueX1fFwuuRZluR4Mkq9vfbLKQhPvX+G/9srrWA8Sd7h7014AnL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AcpGrGAAAA3QAAAA8AAAAAAAAA&#10;AAAAAAAAoQIAAGRycy9kb3ducmV2LnhtbFBLBQYAAAAABAAEAPkAAACUAwAAAAA=&#10;" strokecolor="#2f5496 [2408]" strokeweight="1.5pt"/>
            <v:shape id="AutoShape 37" o:spid="_x0000_s283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M46HcYAAADdAAAADwAAAGRycy9kb3ducmV2LnhtbESPQWvCQBSE7wX/w/KE3urGHEIbXcUI&#10;gin0UBXB2yP7TKLZtzG7avz3XUHocZiZb5jpvDeNuFHnassKxqMIBHFhdc2lgt129fEJwnlkjY1l&#10;UvAgB/PZ4G2KqbZ3/qXbxpciQNilqKDyvk2ldEVFBt3ItsTBO9rOoA+yK6Xu8B7gppFxFCXSYM1h&#10;ocKWlhUV583VKMge3/sf6/PL+ng4XfIsi3M8GaXeh/1iAsJT7//Dr/ZaK0i+4gSeb8ITkL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DOOh3GAAAA3QAAAA8AAAAAAAAA&#10;AAAAAAAAoQIAAGRycy9kb3ducmV2LnhtbFBLBQYAAAAABAAEAPkAAACUAwAAAAA=&#10;" strokecolor="#2f5496 [2408]" strokeweight="1.5pt"/>
          </v:group>
        </w:pict>
      </w:r>
      <w:r w:rsidR="00EA21A0" w:rsidRPr="0024361A">
        <w:rPr>
          <w:rFonts w:ascii="ALFABET98" w:hAnsi="ALFABET98"/>
          <w:sz w:val="72"/>
          <w:szCs w:val="72"/>
        </w:rPr>
        <w:t xml:space="preserve"> </w:t>
      </w:r>
      <w:r w:rsidR="00EA21A0">
        <w:rPr>
          <w:rFonts w:ascii="ALFABET98" w:hAnsi="ALFABET98"/>
          <w:sz w:val="72"/>
          <w:szCs w:val="72"/>
        </w:rPr>
        <w:t xml:space="preserve">                                         </w:t>
      </w:r>
      <w:r w:rsidR="00EA21A0" w:rsidRPr="0024361A">
        <w:rPr>
          <w:rFonts w:ascii="ALFABET98" w:hAnsi="ALFABET98"/>
          <w:sz w:val="72"/>
          <w:szCs w:val="72"/>
        </w:rPr>
        <w:t xml:space="preserve">       </w:t>
      </w:r>
      <w:r w:rsidR="00EA21A0">
        <w:rPr>
          <w:rFonts w:ascii="ALFABET98" w:hAnsi="ALFABET98"/>
          <w:sz w:val="72"/>
          <w:szCs w:val="72"/>
        </w:rPr>
        <w:t xml:space="preserve">      </w:t>
      </w:r>
      <w:r w:rsidR="00EA21A0" w:rsidRPr="0024361A">
        <w:rPr>
          <w:rFonts w:ascii="ALFABET98" w:hAnsi="ALFABET98"/>
          <w:sz w:val="72"/>
          <w:szCs w:val="72"/>
        </w:rPr>
        <w:t xml:space="preserve">        </w:t>
      </w:r>
      <w:r w:rsidR="00EA21A0">
        <w:rPr>
          <w:rFonts w:ascii="ALFABET98" w:hAnsi="ALFABET98"/>
          <w:sz w:val="72"/>
          <w:szCs w:val="72"/>
        </w:rPr>
        <w:t xml:space="preserve"> </w:t>
      </w:r>
    </w:p>
    <w:p w:rsidR="00EA21A0" w:rsidRDefault="00BD3DCE" w:rsidP="00EA21A0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832" style="position:absolute;margin-left:-16.1pt;margin-top:9.4pt;width:521.25pt;height:36.85pt;z-index:-25094860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gjd9F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EYI3fRYEAADxDwAADgAAAAAAAAAAAAAAAAAuAgAAZHJzL2Uyb0RvYy54bWxQSwECLQAUAAYA&#10;CAAAACEAWCsPaOAAAAAKAQAADwAAAAAAAAAAAAAAAABwBgAAZHJzL2Rvd25yZXYueG1sUEsFBgAA&#10;AAAEAAQA8wAAAH0HAAAAAA==&#10;">
            <v:group id="Group 33" o:spid="_x0000_s283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gKluMMQAAADdAAAA&#10;DwAAAAAAAAAAAAAAAACqAgAAZHJzL2Rvd25yZXYueG1sUEsFBgAAAAAEAAQA+gAAAJsDAAAAAA==&#10;">
              <v:rect id="Rectangle 34" o:spid="_x0000_s283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TWgEcUA&#10;AADdAAAADwAAAGRycy9kb3ducmV2LnhtbESPQWvCQBSE74X+h+UVeqsbFYJGV2mrll61kdDbI/vM&#10;hmbfhuxq4r/vCoLHYWa+YZbrwTbiQp2vHSsYjxIQxKXTNVcK8p/d2wyED8gaG8ek4Eoe1qvnpyVm&#10;2vW8p8shVCJC2GeowITQZlL60pBFP3ItcfROrrMYouwqqTvsI9w2cpIkqbRYc1ww2NKnofLvcLYK&#10;plWxNUW+8bkdF+nX8Xr86H93Sr2+DO8LEIGG8Ajf299aQTqfzOH2Jj4Buf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NaARxQAAAN0AAAAPAAAAAAAAAAAAAAAAAJgCAABkcnMv&#10;ZG93bnJldi54bWxQSwUGAAAAAAQABAD1AAAAigMAAAAA&#10;" strokecolor="#2f5496 [2408]" strokeweight="1.5pt">
                <v:fill opacity="0"/>
              </v:rect>
              <v:rect id="Rectangle 35" o:spid="_x0000_s283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xr+cEA&#10;AADdAAAADwAAAGRycy9kb3ducmV2LnhtbERPPW/CMBDdkfgP1lXqBk5oQSVgIpQqLSNQ2E/xNYmI&#10;zyF2Q/j3eKjE+PS+1+lgGtFT52rLCuJpBIK4sLrmUsHpJ598gHAeWWNjmRTcyUG6GY/WmGh74wP1&#10;R1+KEMIuQQWV920ipSsqMuimtiUO3K/tDPoAu1LqDm8h3DRyFkULabDm0FBhS1lFxeX4ZxSc558t&#10;f0vD+zh/X87Pl69rFhulXl+G7QqEp8E/xf/unVawWL6F/eFNeAJy8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6sa/n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283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v40tMcAAADdAAAADwAAAGRycy9kb3ducmV2LnhtbESPQWvCQBSE74X+h+UVvDUbFaSNWcUU&#10;CkboobYUvD2yz2w0+zZmV43/vlsoeBxm5hsmXw62FRfqfeNYwThJQRBXTjdcK/j+en9+AeEDssbW&#10;MSm4kYfl4vEhx0y7K3/SZRtqESHsM1RgQugyKX1lyKJPXEccvb3rLYYo+1rqHq8Rbls5SdOZtNhw&#10;XDDY0Zuh6rg9WwXFbfPz4UJ5Wu93h1NZFJMSD1ap0dOwmoMINIR7+L+91gpmr9Mx/L2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q/jS0xwAAAN0AAAAPAAAAAAAA&#10;AAAAAAAAAKECAABkcnMvZG93bnJldi54bWxQSwUGAAAAAAQABAD5AAAAlQMAAAAA&#10;" strokecolor="#2f5496 [2408]" strokeweight="1.5pt"/>
            <v:shape id="AutoShape 37" o:spid="_x0000_s283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iyqw8YAAADdAAAADwAAAGRycy9kb3ducmV2LnhtbESPQWvCQBSE70L/w/IKvZmNKUiNrmIK&#10;BVPwUBXB2yP7TKLZtzG71fjv3ULB4zAz3zCzRW8acaXO1ZYVjKIYBHFhdc2lgt32a/gBwnlkjY1l&#10;UnAnB4v5y2CGqbY3/qHrxpciQNilqKDyvk2ldEVFBl1kW+LgHW1n0AfZlVJ3eAtw08gkjsfSYM1h&#10;ocKWPisqzptfoyC7f+/X1ueX1fFwuuRZluR4Mkq9vfbLKQhPvX+G/9srrWA8eU/g7014AnL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osqsPGAAAA3QAAAA8AAAAAAAAA&#10;AAAAAAAAoQIAAGRycy9kb3ducmV2LnhtbFBLBQYAAAAABAAEAPkAAACUAwAAAAA=&#10;" strokecolor="#2f5496 [2408]" strokeweight="1.5pt"/>
          </v:group>
        </w:pict>
      </w:r>
      <w:r w:rsidR="00EA21A0">
        <w:rPr>
          <w:rFonts w:ascii="ALFABET98" w:hAnsi="ALFABET98"/>
          <w:sz w:val="72"/>
          <w:szCs w:val="72"/>
        </w:rPr>
        <w:t xml:space="preserve"> </w:t>
      </w:r>
      <w:r w:rsidR="00EA21A0" w:rsidRPr="0024361A">
        <w:rPr>
          <w:rFonts w:ascii="ALFABET98" w:hAnsi="ALFABET98"/>
          <w:sz w:val="72"/>
          <w:szCs w:val="72"/>
        </w:rPr>
        <w:t xml:space="preserve"> </w:t>
      </w:r>
      <w:r w:rsidR="00EA21A0"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EA21A0" w:rsidRDefault="00EA21A0" w:rsidP="00EA21A0">
      <w:pPr>
        <w:spacing w:line="240" w:lineRule="auto"/>
        <w:rPr>
          <w:rFonts w:ascii="ALFABET98" w:hAnsi="ALFABET98"/>
          <w:sz w:val="36"/>
          <w:szCs w:val="36"/>
        </w:rPr>
      </w:pPr>
      <w:r w:rsidRPr="008140CA">
        <w:rPr>
          <w:rFonts w:ascii="ALFABET98" w:hAnsi="ALFABET98"/>
          <w:sz w:val="36"/>
          <w:szCs w:val="36"/>
        </w:rPr>
        <w:t xml:space="preserve"> </w:t>
      </w:r>
      <w:r>
        <w:rPr>
          <w:rFonts w:ascii="ALFABET98" w:hAnsi="ALFABET98"/>
          <w:sz w:val="36"/>
          <w:szCs w:val="36"/>
        </w:rPr>
        <w:t xml:space="preserve">    </w:t>
      </w:r>
      <w:r w:rsidR="000120B5">
        <w:rPr>
          <w:rFonts w:ascii="ALFABET98" w:hAnsi="ALFABET98"/>
          <w:sz w:val="36"/>
          <w:szCs w:val="36"/>
        </w:rPr>
        <w:t xml:space="preserve">                              35</w:t>
      </w:r>
    </w:p>
    <w:p w:rsidR="00F12AA8" w:rsidRPr="00EA21A0" w:rsidRDefault="00EA21A0" w:rsidP="00EA21A0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t>Sayın velim, yukarıdaki şeklin üzerinden çizelim.</w:t>
      </w:r>
      <w:r w:rsidRPr="008140CA">
        <w:rPr>
          <w:rFonts w:ascii="ALFABET98" w:hAnsi="ALFABET98"/>
          <w:sz w:val="36"/>
          <w:szCs w:val="36"/>
        </w:rPr>
        <w:t xml:space="preserve"> </w:t>
      </w:r>
      <w:r w:rsidR="00F12AA8">
        <w:rPr>
          <w:rFonts w:ascii="ALFABET98" w:hAnsi="ALFABET98"/>
          <w:sz w:val="72"/>
          <w:szCs w:val="72"/>
        </w:rPr>
        <w:t xml:space="preserve">                              </w:t>
      </w:r>
      <w:r w:rsidR="00F12AA8" w:rsidRPr="0024361A">
        <w:rPr>
          <w:rFonts w:ascii="ALFABET98" w:hAnsi="ALFABET98"/>
          <w:sz w:val="72"/>
          <w:szCs w:val="72"/>
        </w:rPr>
        <w:t xml:space="preserve">       </w:t>
      </w:r>
      <w:r w:rsidR="00F12AA8">
        <w:rPr>
          <w:rFonts w:ascii="ALFABET98" w:hAnsi="ALFABET98"/>
          <w:sz w:val="72"/>
          <w:szCs w:val="72"/>
        </w:rPr>
        <w:t xml:space="preserve">      </w:t>
      </w:r>
      <w:r>
        <w:rPr>
          <w:rFonts w:ascii="ALFABET98" w:hAnsi="ALFABET98"/>
          <w:sz w:val="72"/>
          <w:szCs w:val="72"/>
        </w:rPr>
        <w:t xml:space="preserve">   </w:t>
      </w:r>
      <w:r w:rsidR="00F12AA8" w:rsidRPr="008140CA">
        <w:rPr>
          <w:rFonts w:ascii="ALFABET98" w:hAnsi="ALFABET98"/>
          <w:sz w:val="36"/>
          <w:szCs w:val="36"/>
        </w:rPr>
        <w:t xml:space="preserve">                                                                                                                                               </w:t>
      </w:r>
      <w:r w:rsidR="00F12AA8">
        <w:rPr>
          <w:rFonts w:ascii="ALFABET98" w:hAnsi="ALFABET98"/>
          <w:sz w:val="36"/>
          <w:szCs w:val="36"/>
        </w:rPr>
        <w:t xml:space="preserve">                     </w:t>
      </w:r>
      <w:r w:rsidR="00F12AA8" w:rsidRPr="008140CA">
        <w:rPr>
          <w:rFonts w:ascii="ALFABET98" w:hAnsi="ALFABET98"/>
          <w:sz w:val="36"/>
          <w:szCs w:val="36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F12AA8">
        <w:rPr>
          <w:rFonts w:ascii="ALFABET98" w:hAnsi="ALFABET98"/>
          <w:sz w:val="36"/>
          <w:szCs w:val="36"/>
        </w:rPr>
        <w:t xml:space="preserve">       </w:t>
      </w:r>
      <w:r w:rsidR="00F12AA8">
        <w:rPr>
          <w:rFonts w:ascii="ALFABET98" w:hAnsi="ALFABET98"/>
          <w:sz w:val="72"/>
          <w:szCs w:val="72"/>
        </w:rPr>
        <w:t xml:space="preserve"> </w:t>
      </w:r>
      <w:r w:rsidR="00F12AA8" w:rsidRPr="0024361A">
        <w:rPr>
          <w:rFonts w:ascii="ALFABET98" w:hAnsi="ALFABET98"/>
          <w:sz w:val="72"/>
          <w:szCs w:val="72"/>
        </w:rPr>
        <w:t xml:space="preserve"> </w:t>
      </w:r>
      <w:r w:rsidR="00F12AA8"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155FAB" w:rsidRDefault="00BD3DCE" w:rsidP="00F12AA8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2826" style="position:absolute;margin-left:-16.1pt;margin-top:9.4pt;width:521.25pt;height:36.85pt;z-index:-25123942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2&#10;2KRhEgQAAPEPAAAOAAAAAAAAAAAAAAAAAC4CAABkcnMvZTJvRG9jLnhtbFBLAQItABQABgAIAAAA&#10;IQBYKw9o4AAAAAoBAAAPAAAAAAAAAAAAAAAAAGwGAABkcnMvZG93bnJldi54bWxQSwUGAAAAAAQA&#10;BADzAAAAeQcAAAAA&#10;">
            <v:group id="Group 33" o:spid="_x0000_s282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WbqtnFAAAA3QAA&#10;AA8AAAAAAAAAAAAAAAAAqgIAAGRycy9kb3ducmV2LnhtbFBLBQYAAAAABAAEAPoAAACcAwAAAAA=&#10;">
              <v:rect id="Rectangle 34" o:spid="_x0000_s283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dk+MYA&#10;AADdAAAADwAAAGRycy9kb3ducmV2LnhtbESPzWrDMBCE74W+g9hCbo2cmJjiRAlt80OvTR1Mb4u1&#10;sUytlbGU2Hn7qFDocZiZb5jVZrStuFLvG8cKZtMEBHHldMO1guJr//wCwgdkja1jUnAjD5v148MK&#10;c+0G/qTrMdQiQtjnqMCE0OVS+sqQRT91HXH0zq63GKLsa6l7HCLctnKeJJm02HBcMNjRu6Hq53ix&#10;CtK63Jmy2PrCzsrscLqd3obvvVKTp/F1CSLQGP7Df+0PrWCRZin8volPQK7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Adk+MYAAADdAAAADwAAAAAAAAAAAAAAAACYAgAAZHJz&#10;L2Rvd25yZXYueG1sUEsFBgAAAAAEAAQA9QAAAIsDAAAAAA==&#10;" strokecolor="#2f5496 [2408]" strokeweight="1.5pt">
                <v:fill opacity="0"/>
              </v:rect>
              <v:rect id="Rectangle 35" o:spid="_x0000_s283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QIJMUA&#10;AADdAAAADwAAAGRycy9kb3ducmV2LnhtbESPQWvCQBSE7wX/w/KE3ppNrBGNriIW2x6tNfdH9pkE&#10;s29jdpuk/75bKPQ4zMw3zGY3mkb01LnasoIkikEQF1bXXCq4fB6fliCcR9bYWCYF3+Rgt508bDDT&#10;duAP6s++FAHCLkMFlfdtJqUrKjLoItsSB+9qO4M+yK6UusMhwE0jZ3G8kAZrDgsVtnSoqLidv4yC&#10;PH1p+U0aPiXH+SrNb6/3Q2KUepyO+zUIT6P/D/+137WC9Hkxh9834QnI7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lAgk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282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MZXaccAAADdAAAADwAAAGRycy9kb3ducmV2LnhtbESPQWvCQBSE7wX/w/KE3upGS6SkrtII&#10;BVPw0FSE3h7ZZxKbfRuzW5P8+65Q8DjMzDfMajOYRlypc7VlBfNZBIK4sLrmUsHh6/3pBYTzyBob&#10;y6RgJAeb9eRhhYm2PX/SNfelCBB2CSqovG8TKV1RkUE3sy1x8E62M+iD7EqpO+wD3DRyEUVLabDm&#10;sFBhS9uKip/81yhIx4/j3vrssjt9ny9Zmi4yPBulHqfD2ysIT4O/h//bO60gfl7G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kxldpxwAAAN0AAAAPAAAAAAAA&#10;AAAAAAAAAKECAABkcnMvZG93bnJldi54bWxQSwUGAAAAAAQABAD5AAAAlQMAAAAA&#10;" strokecolor="#2f5496 [2408]" strokeweight="1.5pt"/>
            <v:shape id="AutoShape 37" o:spid="_x0000_s282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BTJHscAAADdAAAADwAAAGRycy9kb3ducmV2LnhtbESPT2vCQBTE7wW/w/KE3uqmloYS3Ugj&#10;CKbgQVsEb4/sM3/Mvo3ZrcZv3xWEHoeZ+Q0zXwymFRfqXW1ZweskAkFcWF1zqeDne/XyAcJ5ZI2t&#10;ZVJwIweLdPQ0x0TbK2/psvOlCBB2CSqovO8SKV1RkUE3sR1x8I62N+iD7Eupe7wGuGnlNIpiabDm&#10;sFBhR8uKitPu1yjIbl/7jfX5eX08NOc8y6Y5Nkap5/HwOQPhafD/4Ud7rRW8v8Ux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UFMkexwAAAN0AAAAPAAAAAAAA&#10;AAAAAAAAAKECAABkcnMvZG93bnJldi54bWxQSwUGAAAAAAQABAD5AAAAlQMAAAAA&#10;" strokecolor="#2f5496 [2408]" strokeweight="1.5pt"/>
          </v:group>
        </w:pict>
      </w:r>
      <w:r w:rsidR="00155FAB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   a     a     a     </w:t>
      </w:r>
    </w:p>
    <w:p w:rsidR="00155FAB" w:rsidRDefault="00BD3DCE" w:rsidP="00155FA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820" style="position:absolute;margin-left:-16.1pt;margin-top:9.4pt;width:521.25pt;height:36.85pt;z-index:-25094656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SG9QoBYEAADxDwAADgAAAAAAAAAAAAAAAAAuAgAAZHJzL2Uyb0RvYy54bWxQSwECLQAUAAYA&#10;CAAAACEAWCsPaOAAAAAKAQAADwAAAAAAAAAAAAAAAABwBgAAZHJzL2Rvd25yZXYueG1sUEsFBgAA&#10;AAAEAAQA8wAAAH0HAAAAAA==&#10;">
            <v:group id="Group 33" o:spid="_x0000_s282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hD3y6McAAADd&#10;AAAADwAAAAAAAAAAAAAAAACqAgAAZHJzL2Rvd25yZXYueG1sUEsFBgAAAAAEAAQA+gAAAJ4DAAAA&#10;AA==&#10;">
              <v:rect id="Rectangle 34" o:spid="_x0000_s282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E8ycYA&#10;AADdAAAADwAAAGRycy9kb3ducmV2LnhtbESPzWrDMBCE74W+g9hCb42chJjWiRKaX3pN6mB6W6yN&#10;ZWqtjKXGzttHhUKPw8x8wyxWg23ElTpfO1YwHiUgiEuna64U5J/7l1cQPiBrbByTght5WC0fHxaY&#10;adfzka6nUIkIYZ+hAhNCm0npS0MW/ci1xNG7uM5iiLKrpO6wj3DbyEmSpNJizXHBYEsbQ+X36ccq&#10;mFbFzhT51ud2XKSH8+287r/2Sj0/De9zEIGG8B/+a39oBenbdAa/b+ITkM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aE8ycYAAADdAAAADwAAAAAAAAAAAAAAAACYAgAAZHJz&#10;L2Rvd25yZXYueG1sUEsFBgAAAAAEAAQA9QAAAIsDAAAAAA==&#10;" strokecolor="#2f5496 [2408]" strokeweight="1.5pt">
                <v:fill opacity="0"/>
              </v:rect>
              <v:rect id="Rectangle 35" o:spid="_x0000_s282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lWFsMA&#10;AADdAAAADwAAAGRycy9kb3ducmV2LnhtbESPT4vCMBTE74LfITzB25pW16LVKKK47tG/90fzbIvN&#10;S22y2v32ZmHB4zAzv2Hmy9ZU4kGNKy0riAcRCOLM6pJzBefT9mMCwnlkjZVlUvBLDpaLbmeOqbZP&#10;PtDj6HMRIOxSVFB4X6dSuqwgg25ga+LgXW1j0AfZ5FI3+AxwU8lhFCXSYMlhocCa1gVlt+OPUXAZ&#10;b2reScP7ePs5HV9uX/d1bJTq99rVDISn1r/D/+1vrSCZjhL4exOegFy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glWF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82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lsJW8YAAADdAAAADwAAAGRycy9kb3ducmV2LnhtbESPQWvCQBSE70L/w/IK3nRTBW2jqzQF&#10;IRE8aEvB2yP7TGKzb2N21fjvXUHocZiZb5j5sjO1uFDrKssK3oYRCOLc6ooLBT/fq8E7COeRNdaW&#10;ScGNHCwXL705xtpeeUuXnS9EgLCLUUHpfRNL6fKSDLqhbYiDd7CtQR9kW0jd4jXATS1HUTSRBisO&#10;CyU29FVS/rc7GwXJbf27sT47pYf98ZQlySjDo1Gq/9p9zkB46vx/+NlOtYLJx3gKjzfhCcjF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pbCVvGAAAA3QAAAA8AAAAAAAAA&#10;AAAAAAAAoQIAAGRycy9kb3ducmV2LnhtbFBLBQYAAAAABAAEAPkAAACUAwAAAAA=&#10;" strokecolor="#2f5496 [2408]" strokeweight="1.5pt"/>
            <v:shape id="AutoShape 37" o:spid="_x0000_s282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8SdKcIAAADdAAAADwAAAGRycy9kb3ducmV2LnhtbERPTYvCMBC9L/gfwgje1lQXZK1GscKC&#10;FTysiuBtaMa22kxqE7X+e3MQPD7e93TemkrcqXGlZQWDfgSCOLO65FzBfvf3/QvCeWSNlWVS8CQH&#10;81nna4qxtg/+p/vW5yKEsItRQeF9HUvpsoIMur6tiQN3so1BH2CTS93gI4SbSg6jaCQNlhwaCqxp&#10;WVB22d6MguS5PmysT6+r0/F8TZNkmOLZKNXrtosJCE+t/4jf7pVWMBr/hLnhTXgCcvY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+8SdKcIAAADdAAAADwAAAAAAAAAAAAAA&#10;AAChAgAAZHJzL2Rvd25yZXYueG1sUEsFBgAAAAAEAAQA+QAAAJADAAAAAA==&#10;" strokecolor="#2f5496 [2408]" strokeweight="1.5pt"/>
          </v:group>
        </w:pict>
      </w:r>
      <w:r w:rsidR="00155FAB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   a     a     a     </w:t>
      </w:r>
    </w:p>
    <w:p w:rsidR="00155FAB" w:rsidRDefault="00BD3DCE" w:rsidP="00155FA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814" style="position:absolute;margin-left:-16.1pt;margin-top:9.4pt;width:521.25pt;height:36.85pt;z-index:-25094451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P&#10;NCNREgQAAPEPAAAOAAAAAAAAAAAAAAAAAC4CAABkcnMvZTJvRG9jLnhtbFBLAQItABQABgAIAAAA&#10;IQBYKw9o4AAAAAoBAAAPAAAAAAAAAAAAAAAAAGwGAABkcnMvZG93bnJldi54bWxQSwUGAAAAAAQA&#10;BADzAAAAeQcAAAAA&#10;">
            <v:group id="Group 33" o:spid="_x0000_s281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wCHlsQAAADdAAAA&#10;DwAAAAAAAAAAAAAAAACqAgAAZHJzL2Rvd25yZXYueG1sUEsFBgAAAAAEAAQA+gAAAJsDAAAAAA==&#10;">
              <v:rect id="Rectangle 34" o:spid="_x0000_s281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xJt8YA&#10;AADdAAAADwAAAGRycy9kb3ducmV2LnhtbESPzWrDMBCE74W+g9hCb43sJpjWiRLa5odcmzqY3BZr&#10;a5laK2OpsfP2UaDQ4zAz3zCL1WhbcabeN44VpJMEBHHldMO1guJr+/QCwgdkja1jUnAhD6vl/d0C&#10;c+0G/qTzIdQiQtjnqMCE0OVS+sqQRT9xHXH0vl1vMUTZ11L3OES4beVzkmTSYsNxwWBHH4aqn8Ov&#10;VTCty40pi7UvbFpmu+Pl+D6ctko9PoxvcxCBxvAf/mvvtYLsdZbC7U18An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pxJt8YAAADdAAAADwAAAAAAAAAAAAAAAACYAgAAZHJz&#10;L2Rvd25yZXYueG1sUEsFBgAAAAAEAAQA9QAAAIsDAAAAAA==&#10;" strokecolor="#2f5496 [2408]" strokeweight="1.5pt">
                <v:fill opacity="0"/>
              </v:rect>
              <v:rect id="Rectangle 35" o:spid="_x0000_s281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QjaMMA&#10;AADdAAAADwAAAGRycy9kb3ducmV2LnhtbESPT4vCMBTE7wt+h/AEb2taUVlro4ii7nHXP/dH82xL&#10;m5faRK3ffiMIexxm5jdMuuxMLe7UutKygngYgSDOrC45V3A6bj+/QDiPrLG2TAqe5GC56H2kmGj7&#10;4F+6H3wuAoRdggoK75tESpcVZNANbUMcvIttDfog21zqFh8Bbmo5iqKpNFhyWCiwoXVBWXW4GQXn&#10;yabhvTT8E2/Hs8m52l3XsVFq0O9WcxCeOv8ffre/tYLpbDyC15vwBOTi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TQja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81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WZ8JccAAADdAAAADwAAAGRycy9kb3ducmV2LnhtbESPT2vCQBTE74LfYXmCN7OpLVKjqzSF&#10;gil48A+Ct0f2mcRm38bsqvHbdwtCj8PM/IaZLztTixu1rrKs4CWKQRDnVldcKNjvvkbvIJxH1lhb&#10;JgUPcrBc9HtzTLS984ZuW1+IAGGXoILS+yaR0uUlGXSRbYiDd7KtQR9kW0jd4j3ATS3HcTyRBisO&#10;CyU29FlS/rO9GgXp4/uwtj67rE7H8yVL03GGZ6PUcNB9zEB46vx/+NleaQWT6dsr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tZnwlxwAAAN0AAAAPAAAAAAAA&#10;AAAAAAAAAKECAABkcnMvZG93bnJldi54bWxQSwUGAAAAAAQABAD5AAAAlQMAAAAA&#10;" strokecolor="#2f5496 [2408]" strokeweight="1.5pt"/>
            <v:shape id="AutoShape 37" o:spid="_x0000_s281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o/kUcUAAADdAAAADwAAAGRycy9kb3ducmV2LnhtbESPQYvCMBSE78L+h/AWvGm6IqLVKHZB&#10;sIKH1WXB26N5ttXmpTZR6783C4LHYWa+YWaL1lTiRo0rLSv46kcgiDOrS84V/O5XvTEI55E1VpZJ&#10;wYMcLOYfnRnG2t75h247n4sAYRejgsL7OpbSZQUZdH1bEwfvaBuDPsgml7rBe4CbSg6iaCQNlhwW&#10;Cqzpu6DsvLsaBclj87e1Pr2sj4fTJU2SQYono1T3s11OQXhq/Tv8aq+1gtFkOIT/N+EJyPkT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o/kUcUAAADdAAAADwAAAAAAAAAA&#10;AAAAAAChAgAAZHJzL2Rvd25yZXYueG1sUEsFBgAAAAAEAAQA+QAAAJMDAAAAAA==&#10;" strokecolor="#2f5496 [2408]" strokeweight="1.5pt"/>
          </v:group>
        </w:pict>
      </w:r>
      <w:r w:rsidR="00155FAB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   a     a     a     </w:t>
      </w:r>
    </w:p>
    <w:p w:rsidR="00155FAB" w:rsidRDefault="00BD3DCE" w:rsidP="00155FA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808" style="position:absolute;margin-left:-16.1pt;margin-top:9.4pt;width:521.25pt;height:36.85pt;z-index:-25094246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P1Qm/cXBAAA8Q8AAA4AAAAAAAAAAAAAAAAALgIAAGRycy9lMm9Eb2MueG1sUEsBAi0AFAAG&#10;AAgAAAAhAFgrD2jgAAAACgEAAA8AAAAAAAAAAAAAAAAAcQYAAGRycy9kb3ducmV2LnhtbFBLBQYA&#10;AAAABAAEAPMAAAB+BwAAAAA=&#10;">
            <v:group id="Group 33" o:spid="_x0000_s281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Dpbp5xgAAAN0A&#10;AAAPAAAAAAAAAAAAAAAAAKoCAABkcnMvZG93bnJldi54bWxQSwUGAAAAAAQABAD6AAAAnQMAAAAA&#10;">
              <v:rect id="Rectangle 34" o:spid="_x0000_s281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l0WMYA&#10;AADdAAAADwAAAGRycy9kb3ducmV2LnhtbESPQWvCQBSE74X+h+UVvNWNtcSaukprq3jVRoK3R/Y1&#10;G5p9G7Krif++KxR6HGbmG2axGmwjLtT52rGCyTgBQVw6XXOlIP/aPL6A8AFZY+OYFFzJw2p5f7fA&#10;TLue93Q5hEpECPsMFZgQ2kxKXxqy6MeuJY7et+sshii7SuoO+wi3jXxKklRarDkuGGxpbaj8OZyt&#10;gmlVfJoi//C5nRTp9ng9vvenjVKjh+HtFUSgIfyH/9o7rSCdP8/g9iY+Abn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jl0WMYAAADdAAAADwAAAAAAAAAAAAAAAACYAgAAZHJz&#10;L2Rvd25yZXYueG1sUEsFBgAAAAAEAAQA9QAAAIsDAAAAAA==&#10;" strokecolor="#2f5496 [2408]" strokeweight="1.5pt">
                <v:fill opacity="0"/>
              </v:rect>
              <v:rect id="Rectangle 35" o:spid="_x0000_s281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wUgsEA&#10;AADdAAAADwAAAGRycy9kb3ducmV2LnhtbERPPW/CMBDdkfofrKvUDZwggiDEIASCdgTa7Kf4SCLi&#10;c4hdEv59PVRifHrf2WYwjXhQ52rLCuJJBIK4sLrmUsHP92G8AOE8ssbGMil4koPN+m2UYaptz2d6&#10;XHwpQgi7FBVU3replK6oyKCb2JY4cFfbGfQBdqXUHfYh3DRyGkVzabDm0FBhS7uKitvl1yjIk33L&#10;n9LwKT7Mlkl+O953sVHq433YrkB4GvxL/O/+0grmy1mYG96EJyDX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jcFIL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281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I5Lz8cAAADdAAAADwAAAGRycy9kb3ducmV2LnhtbESPQWvCQBSE7wX/w/KE3urGUKSmrsEI&#10;gin0oC2F3h7ZZxKbfRuz2yT++65Q8DjMzDfMKh1NI3rqXG1ZwXwWgSAurK65VPD5sXt6AeE8ssbG&#10;Mim4koN0PXlYYaLtwAfqj74UAcIuQQWV920ipSsqMuhmtiUO3sl2Bn2QXSl1h0OAm0bGUbSQBmsO&#10;CxW2tK2o+Dn+GgXZ9e3r3fr8sj99ny95lsU5no1Sj9Nx8wrC0+jv4f/2XitYLJ+X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MjkvPxwAAAN0AAAAPAAAAAAAA&#10;AAAAAAAAAKECAABkcnMvZG93bnJldi54bWxQSwUGAAAAAAQABAD5AAAAlQMAAAAA&#10;" strokecolor="#2f5496 [2408]" strokeweight="1.5pt"/>
            <v:shape id="AutoShape 37" o:spid="_x0000_s280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G10j8IAAADdAAAADwAAAGRycy9kb3ducmV2LnhtbERPTYvCMBC9L/gfwgje1lRhZa1GscKC&#10;FTysiuBtaMa22kxqE7X+e3MQPD7e93TemkrcqXGlZQWDfgSCOLO65FzBfvf3/QvCeWSNlWVS8CQH&#10;81nna4qxtg/+p/vW5yKEsItRQeF9HUvpsoIMur6tiQN3so1BH2CTS93gI4SbSg6jaCQNlhwaCqxp&#10;WVB22d6MguS5PmysT6+r0/F8TZNkmOLZKNXrtosJCE+t/4jf7pVWMBr/hP3hTXgCcvY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2G10j8IAAADdAAAADwAAAAAAAAAAAAAA&#10;AAChAgAAZHJzL2Rvd25yZXYueG1sUEsFBgAAAAAEAAQA+QAAAJADAAAAAA==&#10;" strokecolor="#2f5496 [2408]" strokeweight="1.5pt"/>
          </v:group>
        </w:pict>
      </w:r>
      <w:r w:rsidR="00155FAB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   a     a     a     </w:t>
      </w:r>
    </w:p>
    <w:p w:rsidR="00155FAB" w:rsidRDefault="00BD3DCE" w:rsidP="00155FA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802" style="position:absolute;margin-left:-16.1pt;margin-top:9.4pt;width:521.25pt;height:36.85pt;z-index:-25094041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T&#10;8KqbEgQAAPEPAAAOAAAAAAAAAAAAAAAAAC4CAABkcnMvZTJvRG9jLnhtbFBLAQItABQABgAIAAAA&#10;IQBYKw9o4AAAAAoBAAAPAAAAAAAAAAAAAAAAAGwGAABkcnMvZG93bnJldi54bWxQSwUGAAAAAAQA&#10;BADzAAAAeQcAAAAA&#10;">
            <v:group id="Group 33" o:spid="_x0000_s280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5RyqnxgAAAN0A&#10;AAAPAAAAAAAAAAAAAAAAAKoCAABkcnMvZG93bnJldi54bWxQSwUGAAAAAAQABAD6AAAAnQMAAAAA&#10;">
              <v:rect id="Rectangle 34" o:spid="_x0000_s280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vkhsYA&#10;AADdAAAADwAAAGRycy9kb3ducmV2LnhtbESPzWrDMBCE74W+g9hCb42chJjWiRKaX3pN6mB6W6yN&#10;ZWqtjKXGzttHhUKPw8x8wyxWg23ElTpfO1YwHiUgiEuna64U5J/7l1cQPiBrbByTght5WC0fHxaY&#10;adfzka6nUIkIYZ+hAhNCm0npS0MW/ci1xNG7uM5iiLKrpO6wj3DbyEmSpNJizXHBYEsbQ+X36ccq&#10;mFbFzhT51ud2XKSH8+287r/2Sj0/De9zEIGG8B/+a39oBenbbAq/b+ITkM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NvkhsYAAADdAAAADwAAAAAAAAAAAAAAAACYAgAAZHJz&#10;L2Rvd25yZXYueG1sUEsFBgAAAAAEAAQA9QAAAIsDAAAAAA==&#10;" strokecolor="#2f5496 [2408]" strokeweight="1.5pt">
                <v:fill opacity="0"/>
              </v:rect>
              <v:rect id="Rectangle 35" o:spid="_x0000_s280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iIWsQA&#10;AADdAAAADwAAAGRycy9kb3ducmV2LnhtbESPQWvCQBSE7wX/w/KE3uomxYim2Ygo1h6rNvdH9pmE&#10;ZN+m2VXjv+8WCj0OM/MNk61H04kbDa6xrCCeRSCIS6sbrhR8nfcvSxDOI2vsLJOCBzlY55OnDFNt&#10;73yk28lXIkDYpaig9r5PpXRlTQbdzPbEwbvYwaAPcqikHvAe4KaTr1G0kAYbDgs19rStqWxPV6Og&#10;SHY9H6Thz3g/XyVF+/69jY1Sz9Nx8wbC0+j/w3/tD61gsUrm8PsmPAGZ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xIiFr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280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BrXF8UAAADdAAAADwAAAGRycy9kb3ducmV2LnhtbESPQYvCMBSE78L+h/AWvGm6gqLVKHZB&#10;sIKH1WXB26N5ttXmpTZR6783C4LHYWa+YWaL1lTiRo0rLSv46kcgiDOrS84V/O5XvTEI55E1VpZJ&#10;wYMcLOYfnRnG2t75h247n4sAYRejgsL7OpbSZQUZdH1bEwfvaBuDPsgml7rBe4CbSg6iaCQNlhwW&#10;Cqzpu6DsvLsaBclj87e1Pr2sj4fTJU2SQYono1T3s11OQXhq/Tv8aq+1gtFkOIT/N+EJyPkT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BrXF8UAAADdAAAADwAAAAAAAAAA&#10;AAAAAAChAgAAZHJzL2Rvd25yZXYueG1sUEsFBgAAAAAEAAQA+QAAAJMDAAAAAA==&#10;" strokecolor="#2f5496 [2408]" strokeweight="1.5pt"/>
            <v:shape id="AutoShape 37" o:spid="_x0000_s280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MhJYMcAAADdAAAADwAAAGRycy9kb3ducmV2LnhtbESPT2vCQBTE7wW/w/KE3uqmQoONbqQR&#10;BFPoQVsEb4/sM3/Mvo3ZrcZv3xWEHoeZ+Q2zWA6mFRfqXW1ZweskAkFcWF1zqeDne/0yA+E8ssbW&#10;Mim4kYNlOnpaYKLtlbd02flSBAi7BBVU3neJlK6oyKCb2I44eEfbG/RB9qXUPV4D3LRyGkWxNFhz&#10;WKiwo1VFxWn3axRkt8/9l/X5eXM8NOc8y6Y5Nkap5/HwMQfhafD/4Ud7oxXE728x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4yElgxwAAAN0AAAAPAAAAAAAA&#10;AAAAAAAAAKECAABkcnMvZG93bnJldi54bWxQSwUGAAAAAAQABAD5AAAAlQMAAAAA&#10;" strokecolor="#2f5496 [2408]" strokeweight="1.5pt"/>
          </v:group>
        </w:pict>
      </w:r>
      <w:r w:rsidR="00155FAB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   a     a     a     </w:t>
      </w:r>
    </w:p>
    <w:p w:rsidR="00155FAB" w:rsidRDefault="00BD3DCE" w:rsidP="00155FA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796" style="position:absolute;margin-left:-16.1pt;margin-top:9.4pt;width:521.25pt;height:36.85pt;z-index:-25093836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ySexCRYEAADxDwAADgAAAAAAAAAAAAAAAAAuAgAAZHJzL2Uyb0RvYy54bWxQSwECLQAUAAYA&#10;CAAAACEAWCsPaOAAAAAKAQAADwAAAAAAAAAAAAAAAABwBgAAZHJzL2Rvd25yZXYueG1sUEsFBgAA&#10;AAAEAAQA8wAAAH0HAAAAAA==&#10;">
            <v:group id="Group 33" o:spid="_x0000_s279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K8dTcQAAADdAAAA&#10;DwAAAAAAAAAAAAAAAACqAgAAZHJzL2Rvd25yZXYueG1sUEsFBgAAAAAEAAQA+gAAAJsDAAAAAA==&#10;">
              <v:rect id="Rectangle 34" o:spid="_x0000_s280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PTbMYA&#10;AADdAAAADwAAAGRycy9kb3ducmV2LnhtbESPT2vCQBTE74V+h+UVeqsbK4aaukpb/+BVGwm9PbLP&#10;bDD7NmS3Jn57Vyj0OMzMb5j5crCNuFDna8cKxqMEBHHpdM2Vgvx78/IGwgdkjY1jUnAlD8vF48Mc&#10;M+163tPlECoRIewzVGBCaDMpfWnIoh+5ljh6J9dZDFF2ldQd9hFuG/maJKm0WHNcMNjSl6HyfPi1&#10;CiZVsTZFvvK5HRfp9ng9fvY/G6Wen4aPdxCBhvAf/mvvtIJ0Np3B/U18AnJx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TPTbMYAAADdAAAADwAAAAAAAAAAAAAAAACYAgAAZHJz&#10;L2Rvd25yZXYueG1sUEsFBgAAAAAEAAQA9QAAAIsDAAAAAA==&#10;" strokecolor="#2f5496 [2408]" strokeweight="1.5pt">
                <v:fill opacity="0"/>
              </v:rect>
              <v:rect id="Rectangle 35" o:spid="_x0000_s280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9E5L8A&#10;AADdAAAADwAAAGRycy9kb3ducmV2LnhtbERPy4rCMBTdC/5DuAPuNK1o0Y5RRPGx9DHuL82dttjc&#10;1CZq/XuzEFweznu2aE0lHtS40rKCeBCBIM6sLjlX8Hfe9CcgnEfWWFkmBS9ysJh3OzNMtX3ykR4n&#10;n4sQwi5FBYX3dSqlywoy6Aa2Jg7cv20M+gCbXOoGnyHcVHIYRYk0WHJoKLCmVUHZ9XQ3Ci7jdc07&#10;afgQb0bT8eW6va1io1Tvp13+gvDU+q/4495rBck0CfvDm/AE5PwN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9H0Tk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279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U0bqcYAAADdAAAADwAAAGRycy9kb3ducmV2LnhtbESPT4vCMBTE78J+h/AEb5rqoWg1il1Y&#10;sIIH/7Cwt0fzbKvNS22yWr+9WVjwOMzMb5jFqjO1uFPrKssKxqMIBHFudcWFgtPxazgF4Tyyxtoy&#10;KXiSg9Xyo7fARNsH7+l+8IUIEHYJKii9bxIpXV6SQTeyDXHwzrY16INsC6lbfAS4qeUkimJpsOKw&#10;UGJDnyXl18OvUZA+t98767Pb5vxzuWVpOsnwYpQa9Lv1HISnzr/D/+2NVhDP4jH8vQlPQC5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lNG6nGAAAA3QAAAA8AAAAAAAAA&#10;AAAAAAAAoQIAAGRycy9kb3ducmV2LnhtbFBLBQYAAAAABAAEAPkAAACUAwAAAAA=&#10;" strokecolor="#2f5496 [2408]" strokeweight="1.5pt"/>
            <v:shape id="AutoShape 37" o:spid="_x0000_s279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Z+F3sYAAADdAAAADwAAAGRycy9kb3ducmV2LnhtbESPQWvCQBSE7wX/w/KE3urGHEIbXcUI&#10;gin0UBXB2yP7TKLZtzG7avz3XUHocZiZb5jpvDeNuFHnassKxqMIBHFhdc2lgt129fEJwnlkjY1l&#10;UvAgB/PZ4G2KqbZ3/qXbxpciQNilqKDyvk2ldEVFBt3ItsTBO9rOoA+yK6Xu8B7gppFxFCXSYM1h&#10;ocKWlhUV583VKMge3/sf6/PL+ng4XfIsi3M8GaXeh/1iAsJT7//Dr/ZaK0i+khieb8ITkL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mfhd7GAAAA3QAAAA8AAAAAAAAA&#10;AAAAAAAAoQIAAGRycy9kb3ducmV2LnhtbFBLBQYAAAAABAAEAPkAAACUAwAAAAA=&#10;" strokecolor="#2f5496 [2408]" strokeweight="1.5pt"/>
          </v:group>
        </w:pict>
      </w:r>
      <w:r w:rsidR="00155FAB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   a     a     a     </w:t>
      </w:r>
    </w:p>
    <w:p w:rsidR="00155FAB" w:rsidRDefault="00BD3DCE" w:rsidP="00155FA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790" style="position:absolute;margin-left:-16.1pt;margin-top:9.4pt;width:521.25pt;height:36.85pt;z-index:-25093632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C4u9BxYEAADxDwAADgAAAAAAAAAAAAAAAAAuAgAAZHJzL2Uyb0RvYy54bWxQSwECLQAUAAYA&#10;CAAAACEAWCsPaOAAAAAKAQAADwAAAAAAAAAAAAAAAABwBgAAZHJzL2Rvd25yZXYueG1sUEsFBgAA&#10;AAAEAAQA8wAAAH0HAAAAAA==&#10;">
            <v:group id="Group 33" o:spid="_x0000_s279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Xjt31xgAAAN0A&#10;AAAPAAAAAAAAAAAAAAAAAKoCAABkcnMvZG93bnJldi54bWxQSwUGAAAAAAQABAD6AAAAnQMAAAAA&#10;">
              <v:rect id="Rectangle 34" o:spid="_x0000_s279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T1MYA&#10;AADdAAAADwAAAGRycy9kb3ducmV2LnhtbESPQWvCQBSE7wX/w/IEb3VjxVBTV9GqpddqJPT2yL5m&#10;Q7NvQ3Y18d93C4Ueh5n5hlltBtuIG3W+dqxgNk1AEJdO11wpyM/Hx2cQPiBrbByTgjt52KxHDyvM&#10;tOv5g26nUIkIYZ+hAhNCm0npS0MW/dS1xNH7cp3FEGVXSd1hH+G2kU9JkkqLNccFgy29Giq/T1er&#10;YF4VB1Pke5/bWZG+Xe6XXf95VGoyHrYvIAIN4T/8137XCtJluoDfN/EJyP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hIT1MYAAADdAAAADwAAAAAAAAAAAAAAAACYAgAAZHJz&#10;L2Rvd25yZXYueG1sUEsFBgAAAAAEAAQA9QAAAIsDAAAAAA==&#10;" strokecolor="#2f5496 [2408]" strokeweight="1.5pt">
                <v:fill opacity="0"/>
              </v:rect>
              <v:rect id="Rectangle 35" o:spid="_x0000_s279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p5C8MA&#10;AADdAAAADwAAAGRycy9kb3ducmV2LnhtbESPQYvCMBSE74L/ITxhb2ta0bJWo4ji6nG36v3RPNti&#10;81KbqPXfm4UFj8PMfMPMl52pxZ1aV1lWEA8jEMS51RUXCo6H7ecXCOeRNdaWScGTHCwX/d4cU20f&#10;/Ev3zBciQNilqKD0vkmldHlJBt3QNsTBO9vWoA+yLaRu8RHgppajKEqkwYrDQokNrUvKL9nNKDhN&#10;Ng3vpOGfeDueTk6X7+s6Nkp9DLrVDISnzr/D/+29VpBMkwT+3oQnIB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bp5C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79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egmRsYAAADdAAAADwAAAGRycy9kb3ducmV2LnhtbESPQWvCQBSE74X+h+UVvNVNPUQbXaUp&#10;FIzgQS2Ct0f2mUSzb2N21fjvXUHwOMzMN8xk1plaXKh1lWUFX/0IBHFudcWFgv/N3+cIhPPIGmvL&#10;pOBGDmbT97cJJtpeeUWXtS9EgLBLUEHpfZNI6fKSDLq+bYiDt7etQR9kW0jd4jXATS0HURRLgxWH&#10;hRIb+i0pP67PRkF6W2yX1men+X53OGVpOsjwYJTqfXQ/YxCeOv8KP9tzrSD+jofweBOegJze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noJkbGAAAA3QAAAA8AAAAAAAAA&#10;AAAAAAAAoQIAAGRycy9kb3ducmV2LnhtbFBLBQYAAAAABAAEAPkAAACUAwAAAAA=&#10;" strokecolor="#2f5496 [2408]" strokeweight="1.5pt"/>
            <v:shape id="AutoShape 37" o:spid="_x0000_s279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HeyNMQAAADdAAAADwAAAGRycy9kb3ducmV2LnhtbERPTWuDQBC9F/oflinkVtfmIKnJKrVQ&#10;iIUemoRCb4M7URN31rgbNf8+eyj0+Hjfm3w2nRhpcK1lBS9RDIK4srrlWsFh//G8AuE8ssbOMim4&#10;kYM8e3zYYKrtxN807nwtQgi7FBU03veplK5qyKCLbE8cuKMdDPoAh1rqAacQbjq5jONEGmw5NDTY&#10;03tD1Xl3NQqK2+fPl/XlZXv8PV3KoliWeDJKLZ7mtzUIT7P/F/+5t1pB8pqEueFNeAIyu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od7I0xAAAAN0AAAAPAAAAAAAAAAAA&#10;AAAAAKECAABkcnMvZG93bnJldi54bWxQSwUGAAAAAAQABAD5AAAAkgMAAAAA&#10;" strokecolor="#2f5496 [2408]" strokeweight="1.5pt"/>
          </v:group>
        </w:pict>
      </w:r>
      <w:r w:rsidR="00155FAB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   a     a     a     </w:t>
      </w:r>
    </w:p>
    <w:p w:rsidR="00155FAB" w:rsidRDefault="00BD3DCE" w:rsidP="00155FA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784" style="position:absolute;margin-left:-16.1pt;margin-top:9.4pt;width:521.25pt;height:36.85pt;z-index:-25093427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R+8YbhMEAADxDwAADgAAAAAAAAAAAAAAAAAuAgAAZHJzL2Uyb0RvYy54bWxQSwECLQAUAAYACAAA&#10;ACEAWCsPaOAAAAAKAQAADwAAAAAAAAAAAAAAAABtBgAAZHJzL2Rvd25yZXYueG1sUEsFBgAAAAAE&#10;AAQA8wAAAHoHAAAAAA==&#10;">
            <v:group id="Group 33" o:spid="_x0000_s278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1sTSvFAAAA3QAA&#10;AA8AAAAAAAAAAAAAAAAAqgIAAGRycy9kb3ducmV2LnhtbFBLBQYAAAAABAAEAPoAAACcAwAAAAA=&#10;">
              <v:rect id="Rectangle 34" o:spid="_x0000_s278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CDCsYA&#10;AADdAAAADwAAAGRycy9kb3ducmV2LnhtbESPzWrDMBCE74W+g9hCb43sBtzUiRLa5odekzqY3BZr&#10;a5laK2OpsfP2UaDQ4zAz3zCL1WhbcabeN44VpJMEBHHldMO1guJr+zQD4QOyxtYxKbiQh9Xy/m6B&#10;uXYD7+l8CLWIEPY5KjAhdLmUvjJk0U9cRxy9b9dbDFH2tdQ9DhFuW/mcJJm02HBcMNjRh6Hq5/Br&#10;FUzrcmPKYu0Lm5bZ7ng5vg+nrVKPD+PbHESgMfyH/9qfWkH2+pLC7U18An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PCDCsYAAADdAAAADwAAAAAAAAAAAAAAAACYAgAAZHJz&#10;L2Rvd25yZXYueG1sUEsFBgAAAAAEAAQA9QAAAIsDAAAAAA==&#10;" strokecolor="#2f5496 [2408]" strokeweight="1.5pt">
                <v:fill opacity="0"/>
              </v:rect>
              <v:rect id="Rectangle 35" o:spid="_x0000_s278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1jp1cMA&#10;AADdAAAADwAAAGRycy9kb3ducmV2LnhtbESPS4vCQBCE74L/YWjBm04iPqOjiKK7x10f9ybTJsFM&#10;T8yMGv/9zoLgsaiqr6jFqjGleFDtCssK4n4Egji1uuBMwem4601BOI+ssbRMCl7kYLVstxaYaPvk&#10;X3ocfCYChF2CCnLvq0RKl+Zk0PVtRRy8i60N+iDrTOoanwFuSjmIorE0WHBYyLGiTU7p9XA3Cs6j&#10;bcVf0vBPvBvORufr/raJjVLdTrOeg/DU+E/43f7WCsazyQD+34QnI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1jp1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78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wq2mMYAAADdAAAADwAAAGRycy9kb3ducmV2LnhtbESPQWvCQBSE70L/w/IK3nRTBW2jqzQF&#10;IRE8aEvB2yP7TGKzb2N21fjvXUHocZiZb5j5sjO1uFDrKssK3oYRCOLc6ooLBT/fq8E7COeRNdaW&#10;ScGNHCwXL705xtpeeUuXnS9EgLCLUUHpfRNL6fKSDLqhbYiDd7CtQR9kW0jd4jXATS1HUTSRBisO&#10;CyU29FVS/rc7GwXJbf27sT47pYf98ZQlySjDo1Gq/9p9zkB46vx/+NlOtYLJx3QMjzfhCcjF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MKtpjGAAAA3QAAAA8AAAAAAAAA&#10;AAAAAAAAoQIAAGRycy9kb3ducmV2LnhtbFBLBQYAAAAABAAEAPkAAACUAwAAAAA=&#10;" strokecolor="#2f5496 [2408]" strokeweight="1.5pt"/>
            <v:shape id="AutoShape 37" o:spid="_x0000_s278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OMu7MYAAADdAAAADwAAAGRycy9kb3ducmV2LnhtbESPQWvCQBSE70L/w/IK3nRTEW2jqzQF&#10;IRE8aEvB2yP7TGKzb2N21fjvXUHocZiZb5j5sjO1uFDrKssK3oYRCOLc6ooLBT/fq8E7COeRNdaW&#10;ScGNHCwXL705xtpeeUuXnS9EgLCLUUHpfRNL6fKSDLqhbYiDd7CtQR9kW0jd4jXATS1HUTSRBisO&#10;CyU29FVS/rc7GwXJbf27sT47pYf98ZQlySjDo1Gq/9p9zkB46vx/+NlOtYLJx3QMjzfhCcjF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zjLuzGAAAA3QAAAA8AAAAAAAAA&#10;AAAAAAAAoQIAAGRycy9kb3ducmV2LnhtbFBLBQYAAAAABAAEAPkAAACUAwAAAAA=&#10;" strokecolor="#2f5496 [2408]" strokeweight="1.5pt"/>
          </v:group>
        </w:pict>
      </w:r>
      <w:r w:rsidR="00155FAB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   a     a     a     </w:t>
      </w:r>
    </w:p>
    <w:p w:rsidR="00155FAB" w:rsidRDefault="00BD3DCE" w:rsidP="00155FA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2778" style="position:absolute;margin-left:-16.1pt;margin-top:9.4pt;width:521.25pt;height:36.85pt;z-index:-25093222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+yN7+BYEAADxDwAADgAAAAAAAAAAAAAAAAAuAgAAZHJzL2Uyb0RvYy54bWxQSwECLQAUAAYA&#10;CAAAACEAWCsPaOAAAAAKAQAADwAAAAAAAAAAAAAAAABwBgAAZHJzL2Rvd25yZXYueG1sUEsFBgAA&#10;AAAEAAQA8wAAAH0HAAAAAA==&#10;">
            <v:group id="Group 33" o:spid="_x0000_s278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NyXDExgAAAN0A&#10;AAAPAAAAAAAAAAAAAAAAAKoCAABkcnMvZG93bnJldi54bWxQSwUGAAAAAAQABAD6AAAAnQMAAAAA&#10;">
              <v:rect id="Rectangle 34" o:spid="_x0000_s278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W+5cUA&#10;AADdAAAADwAAAGRycy9kb3ducmV2LnhtbESPT2vCQBTE70K/w/IK3nRjhdhGV+k/i1dtJPT2yD6z&#10;odm3Ibs18dt3BcHjMDO/YVabwTbiTJ2vHSuYTRMQxKXTNVcK8u/t5BmED8gaG8ek4EIeNuuH0Qoz&#10;7Xre0/kQKhEh7DNUYEJoMyl9aciin7qWOHon11kMUXaV1B32EW4b+ZQkqbRYc1ww2NK7ofL38GcV&#10;zKvi0xT5h8/trEi/jpfjW/+zVWr8OLwuQQQawj18a++0gvRlsYDrm/gE5P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Vb7lxQAAAN0AAAAPAAAAAAAAAAAAAAAAAJgCAABkcnMv&#10;ZG93bnJldi54bWxQSwUGAAAAAAQABAD1AAAAigMAAAAA&#10;" strokecolor="#2f5496 [2408]" strokeweight="1.5pt">
                <v:fill opacity="0"/>
              </v:rect>
              <v:rect id="Rectangle 35" o:spid="_x0000_s278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rDeP8AA&#10;AADdAAAADwAAAGRycy9kb3ducmV2LnhtbERPPW/CMBDdK/EfrEPqBk5QoSXEIAQKMAIt+yk+koj4&#10;HGID4d/jAanj0/tOF52pxZ1aV1lWEA8jEMS51RUXCv5+s8EPCOeRNdaWScGTHCzmvY8UE20ffKD7&#10;0RcihLBLUEHpfZNI6fKSDLqhbYgDd7atQR9gW0jd4iOEm1qOomgiDVYcGkpsaFVSfjnejILTeN3w&#10;Vhrex9nXdHy6bK6r2Cj12e+WMxCeOv8vfrt3WsFk+h3mhjfhCcj5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rDeP8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278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uKBcscAAADdAAAADwAAAGRycy9kb3ducmV2LnhtbESPQWvCQBSE74X+h+UVems29aBNdJWm&#10;UDCCh9oieHtkn0k0+zZmtyb5926h4HGYmW+YxWowjbhS52rLCl6jGARxYXXNpYKf78+XNxDOI2ts&#10;LJOCkRyslo8PC0y17fmLrjtfigBhl6KCyvs2ldIVFRl0kW2Jg3e0nUEfZFdK3WEf4KaRkzieSoM1&#10;h4UKW/qoqDjvfo2CbNzst9bnl/XxcLrkWTbJ8WSUen4a3ucgPA3+Hv5vr7WCaTJL4O9NeAJyeQ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C4oFyxwAAAN0AAAAPAAAAAAAA&#10;AAAAAAAAAKECAABkcnMvZG93bnJldi54bWxQSwUGAAAAAAQABAD5AAAAlQMAAAAA&#10;" strokecolor="#2f5496 [2408]" strokeweight="1.5pt"/>
            <v:shape id="AutoShape 37" o:spid="_x0000_s277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g1YyMQAAADdAAAADwAAAGRycy9kb3ducmV2LnhtbERPTWvCQBC9F/wPywi9NRtzEBuzihEK&#10;SaGHqgjehuyYRLOzMbvV+O+7h0KPj/edrUfTiTsNrrWsYBbFIIgrq1uuFRz2H28LEM4ja+wsk4In&#10;OVivJi8Zpto++JvuO1+LEMIuRQWN930qpasaMugi2xMH7mwHgz7AoZZ6wEcIN51M4nguDbYcGhrs&#10;adtQdd39GAX58/P4ZX15K86ny63M86TEi1HqdTpuliA8jf5f/OcutIL5+yLsD2/CE5Cr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mDVjIxAAAAN0AAAAPAAAAAAAAAAAA&#10;AAAAAKECAABkcnMvZG93bnJldi54bWxQSwUGAAAAAAQABAD5AAAAkgMAAAAA&#10;" strokecolor="#2f5496 [2408]" strokeweight="1.5pt"/>
          </v:group>
        </w:pict>
      </w:r>
      <w:r w:rsidR="00155FAB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   a     a     a     </w:t>
      </w:r>
    </w:p>
    <w:p w:rsidR="00155FAB" w:rsidRDefault="00BD3DCE" w:rsidP="00155FA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772" style="position:absolute;margin-left:-16.1pt;margin-top:9.4pt;width:521.25pt;height:36.85pt;z-index:-25093017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W&#10;5QVdEgQAAPEPAAAOAAAAAAAAAAAAAAAAAC4CAABkcnMvZTJvRG9jLnhtbFBLAQItABQABgAIAAAA&#10;IQBYKw9o4AAAAAoBAAAPAAAAAAAAAAAAAAAAAGwGAABkcnMvZG93bnJldi54bWxQSwUGAAAAAAQA&#10;BADzAAAAeQcAAAAA&#10;">
            <v:group id="Group 33" o:spid="_x0000_s277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HJwbgxgAAAN0A&#10;AAAPAAAAAAAAAAAAAAAAAKoCAABkcnMvZG93bnJldi54bWxQSwUGAAAAAAQABAD6AAAAnQMAAAAA&#10;">
              <v:rect id="Rectangle 34" o:spid="_x0000_s277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vIwcUA&#10;AADdAAAADwAAAGRycy9kb3ducmV2LnhtbESPQWvCQBSE7wX/w/KE3urGCkGjq2hbS6/VSPD2yD6z&#10;wezbkN2a+O+7hYLHYWa+YVabwTbiRp2vHSuYThIQxKXTNVcK8uP+ZQ7CB2SNjWNScCcPm/XoaYWZ&#10;dj1/0+0QKhEh7DNUYEJoMyl9aciin7iWOHoX11kMUXaV1B32EW4b+ZokqbRYc1ww2NKbofJ6+LEK&#10;ZlXxYYr83ed2WqSfp/tp15/3Sj2Ph+0SRKAhPML/7S+tIF3MZ/D3Jj4Bu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u8jBxQAAAN0AAAAPAAAAAAAAAAAAAAAAAJgCAABkcnMv&#10;ZG93bnJldi54bWxQSwUGAAAAAAQABAD1AAAAigMAAAAA&#10;" strokecolor="#2f5496 [2408]" strokeweight="1.5pt">
                <v:fill opacity="0"/>
              </v:rect>
              <v:rect id="Rectangle 35" o:spid="_x0000_s277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ikHcIA&#10;AADdAAAADwAAAGRycy9kb3ducmV2LnhtbESPzarCMBSE94LvEI7gTtOKivYaRRSvLv3dH5pz22Jz&#10;UpuovW9vBMHlMDPfMLNFY0rxoNoVlhXE/QgEcWp1wZmC82nTm4BwHlljaZkU/JODxbzdmmGi7ZMP&#10;9Dj6TAQIuwQV5N5XiZQuzcmg69uKOHh/tjbog6wzqWt8Brgp5SCKxtJgwWEhx4pWOaXX490ouIzW&#10;FW+l4X28GU5Hl+vvbRUbpbqdZvkDwlPjv+FPe6cVjKeTIbzfhCcg5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KKQd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277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nr7UMcAAADdAAAADwAAAGRycy9kb3ducmV2LnhtbESPQWvCQBSE7wX/w/KE3upGocGmrtII&#10;BVPw0FSE3h7ZZxKbfRuzW5P8+65Q8DjMzDfMajOYRlypc7VlBfNZBIK4sLrmUsHh6/1pCcJ5ZI2N&#10;ZVIwkoPNevKwwkTbnj/pmvtSBAi7BBVU3reJlK6oyKCb2ZY4eCfbGfRBdqXUHfYBbhq5iKJYGqw5&#10;LFTY0rai4if/NQrS8eO4tz677E7f50uWposMz0apx+nw9grC0+Dv4f/2TiuIX5bP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2evtQxwAAAN0AAAAPAAAAAAAA&#10;AAAAAAAAAKECAABkcnMvZG93bnJldi54bWxQSwUGAAAAAAQABAD5AAAAlQMAAAAA&#10;" strokecolor="#2f5496 [2408]" strokeweight="1.5pt"/>
            <v:shape id="AutoShape 37" o:spid="_x0000_s277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qhlJ8cAAADdAAAADwAAAGRycy9kb3ducmV2LnhtbESPT2vCQBTE7wW/w/KE3uqmHoJNXUMj&#10;CKbQQ20RvD2yz/xp9m3Mbk3y7buC0OMwM79h1uloWnGl3tWWFTwvIhDEhdU1lwq+v3ZPKxDOI2ts&#10;LZOCiRykm9nDGhNtB/6k68GXIkDYJaig8r5LpHRFRQbdwnbEwTvb3qAPsi+l7nEIcNPKZRTF0mDN&#10;YaHCjrYVFT+HX6Mgm96PH9bnl/351FzyLFvm2BilHufj2ysIT6P/D9/be60gflnFcHsTnoDc/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GqGUnxwAAAN0AAAAPAAAAAAAA&#10;AAAAAAAAAKECAABkcnMvZG93bnJldi54bWxQSwUGAAAAAAQABAD5AAAAlQMAAAAA&#10;" strokecolor="#2f5496 [2408]" strokeweight="1.5pt"/>
          </v:group>
        </w:pict>
      </w:r>
      <w:r w:rsidR="00155FAB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   a     a     a     </w:t>
      </w:r>
    </w:p>
    <w:p w:rsidR="00155FAB" w:rsidRDefault="00BD3DCE" w:rsidP="00155FA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766" style="position:absolute;margin-left:-16.1pt;margin-top:9.4pt;width:521.25pt;height:36.85pt;z-index:-25092812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J3pFQ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DWTJ3pFQQAAPEPAAAOAAAAAAAAAAAAAAAAAC4CAABkcnMvZTJvRG9jLnhtbFBLAQItABQABgAI&#10;AAAAIQBYKw9o4AAAAAoBAAAPAAAAAAAAAAAAAAAAAG8GAABkcnMvZG93bnJldi54bWxQSwUGAAAA&#10;AAQABADzAAAAfAcAAAAA&#10;">
            <v:group id="Group 33" o:spid="_x0000_s276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mzzEKwwAAAN0AAAAP&#10;AAAAAAAAAAAAAAAAAKoCAABkcnMvZG93bnJldi54bWxQSwUGAAAAAAQABAD6AAAAmgMAAAAA&#10;">
              <v:rect id="Rectangle 34" o:spid="_x0000_s277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1P/K8UA&#10;AADdAAAADwAAAGRycy9kb3ducmV2LnhtbESPQWvCQBSE70L/w/IKvenGFoJGV6lWS6/VSPD2yD6z&#10;odm3Ibua+O+7hYLHYWa+YZbrwTbiRp2vHSuYThIQxKXTNVcK8uN+PAPhA7LGxjEpuJOH9epptMRM&#10;u56/6XYIlYgQ9hkqMCG0mZS+NGTRT1xLHL2L6yyGKLtK6g77CLeNfE2SVFqsOS4YbGlrqPw5XK2C&#10;t6rYmSL/8LmdFunn6X7a9Oe9Ui/Pw/sCRKAhPML/7S+tIJ3P5vD3Jj4Bu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/U/8rxQAAAN0AAAAPAAAAAAAAAAAAAAAAAJgCAABkcnMv&#10;ZG93bnJldi54bWxQSwUGAAAAAAQABAD1AAAAigMAAAAA&#10;" strokecolor="#2f5496 [2408]" strokeweight="1.5pt">
                <v:fill opacity="0"/>
              </v:rect>
              <v:rect id="Rectangle 35" o:spid="_x0000_s277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o0w78A&#10;AADdAAAADwAAAGRycy9kb3ducmV2LnhtbERPy4rCMBTdC/5DuAPuNK2o2I5RRPGx9DHuL82dttjc&#10;1CZq/XuzEFweznu2aE0lHtS40rKCeBCBIM6sLjlX8Hfe9KcgnEfWWFkmBS9ysJh3OzNMtX3ykR4n&#10;n4sQwi5FBYX3dSqlywoy6Aa2Jg7cv20M+gCbXOoGnyHcVHIYRRNpsOTQUGBNq4Ky6+luFFzG65p3&#10;0vAh3oyS8eW6va1io1Tvp13+gvDU+q/4495rBZMkCfvDm/AE5PwN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IyjTD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276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JhrjscAAADdAAAADwAAAGRycy9kb3ducmV2LnhtbESPQWvCQBSE70L/w/IKvZmNHoKmWaUp&#10;FEyhh2op9PbIPpPY7NuY3Sbx37sFweMwM98w2XYyrRiod41lBYsoBkFcWt1wpeDr8DZfgXAeWWNr&#10;mRRcyMF28zDLMNV25E8a9r4SAcIuRQW1910qpStrMugi2xEH72h7gz7IvpK6xzHATSuXcZxIgw2H&#10;hRo7eq2p/N3/GQX55f37w/rivDv+nM5Fni8LPBmlnh6nl2cQniZ/D9/aO60gWa8X8P8mPAG5u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MmGuOxwAAAN0AAAAPAAAAAAAA&#10;AAAAAAAAAKECAABkcnMvZG93bnJldi54bWxQSwUGAAAAAAQABAD5AAAAlQMAAAAA&#10;" strokecolor="#2f5496 [2408]" strokeweight="1.5pt"/>
            <v:shape id="AutoShape 37" o:spid="_x0000_s276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Er1+cYAAADdAAAADwAAAGRycy9kb3ducmV2LnhtbESPT4vCMBTE7wt+h/AEb5puD7J2jbIV&#10;BCt48A+Ct0fzbOs2L7WJWr/9RhD2OMzMb5jpvDO1uFPrKssKPkcRCOLc6ooLBYf9cvgFwnlkjbVl&#10;UvAkB/NZ72OKibYP3tJ95wsRIOwSVFB63yRSurwkg25kG+LgnW1r0AfZFlK3+AhwU8s4isbSYMVh&#10;ocSGFiXlv7ubUZA+18eN9dl1dT5drlmaxhlejFKDfvfzDcJT5//D7/ZKKxhPJjG83oQnIGd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xK9fnGAAAA3QAAAA8AAAAAAAAA&#10;AAAAAAAAoQIAAGRycy9kb3ducmV2LnhtbFBLBQYAAAAABAAEAPkAAACUAwAAAAA=&#10;" strokecolor="#2f5496 [2408]" strokeweight="1.5pt"/>
          </v:group>
        </w:pict>
      </w:r>
      <w:r w:rsidR="00155FAB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   a     a     a     </w:t>
      </w:r>
    </w:p>
    <w:p w:rsidR="00155FAB" w:rsidRDefault="00BD3DCE" w:rsidP="00155FA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760" style="position:absolute;margin-left:-16.1pt;margin-top:9.4pt;width:521.25pt;height:36.85pt;z-index:-25092608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I+h+jQXBAAA8Q8AAA4AAAAAAAAAAAAAAAAALgIAAGRycy9lMm9Eb2MueG1sUEsBAi0AFAAG&#10;AAgAAAAhAFgrD2jgAAAACgEAAA8AAAAAAAAAAAAAAAAAcQYAAGRycy9kb3ducmV2LnhtbFBLBQYA&#10;AAAABAAEAPMAAAB+BwAAAAA=&#10;">
            <v:group id="Group 33" o:spid="_x0000_s276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olut0scAAADd&#10;AAAADwAAAAAAAAAAAAAAAACqAgAAZHJzL2Rvd25yZXYueG1sUEsFBgAAAAAEAAQA+gAAAJ4DAAAA&#10;AA==&#10;">
              <v:rect id="Rectangle 34" o:spid="_x0000_s276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8dj88YA&#10;AADdAAAADwAAAGRycy9kb3ducmV2LnhtbESPT2vCQBTE74V+h+UVeqsbK4aaukpb/+BVGwm9PbLP&#10;bDD7NmS3Jn57Vyj0OMzMb5j5crCNuFDna8cKxqMEBHHpdM2Vgvx78/IGwgdkjY1jUnAlD8vF48Mc&#10;M+163tPlECoRIewzVGBCaDMpfWnIoh+5ljh6J9dZDFF2ldQd9hFuG/maJKm0WHNcMNjSl6HyfPi1&#10;CiZVsTZFvvK5HRfp9ng9fvY/G6Wen4aPdxCBhvAf/mvvtIJ0NpvC/U18AnJx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8dj88YAAADdAAAADwAAAAAAAAAAAAAAAACYAgAAZHJz&#10;L2Rvd25yZXYueG1sUEsFBgAAAAAEAAQA9QAAAIsDAAAAAA==&#10;" strokecolor="#2f5496 [2408]" strokeweight="1.5pt">
                <v:fill opacity="0"/>
              </v:rect>
              <v:rect id="Rectangle 35" o:spid="_x0000_s276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8JLMMA&#10;AADdAAAADwAAAGRycy9kb3ducmV2LnhtbESPT4vCMBTE7wt+h/AEb2ta0bKtRhFF3eOuf+6P5tkW&#10;m5faRK3ffiMIexxm5jfMbNGZWtypdZVlBfEwAkGcW11xoeB42Hx+gXAeWWNtmRQ8ycFi3vuYYabt&#10;g3/pvveFCBB2GSoovW8yKV1ekkE3tA1x8M62NeiDbAupW3wEuKnlKIoSabDisFBiQ6uS8sv+ZhSc&#10;JuuGd9LwT7wZp5PTZXtdxUapQb9bTkF46vx/+N3+1gqSNE3g9SY8ATn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G8JL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76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D1WYccAAADdAAAADwAAAGRycy9kb3ducmV2LnhtbESPQWvCQBSE74X+h+UVems29aBNdJWm&#10;UDCCh9oieHtkn0k0+zZmtyb5926h4HGYmW+YxWowjbhS52rLCl6jGARxYXXNpYKf78+XNxDOI2ts&#10;LJOCkRyslo8PC0y17fmLrjtfigBhl6KCyvs2ldIVFRl0kW2Jg3e0nUEfZFdK3WEf4KaRkzieSoM1&#10;h4UKW/qoqDjvfo2CbNzst9bnl/XxcLrkWTbJ8WSUen4a3ucgPA3+Hv5vr7WCaZLM4O9NeAJyeQ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sPVZhxwAAAN0AAAAPAAAAAAAA&#10;AAAAAAAAAKECAABkcnMvZG93bnJldi54bWxQSwUGAAAAAAQABAD5AAAAlQMAAAAA&#10;" strokecolor="#2f5496 [2408]" strokeweight="1.5pt"/>
            <v:shape id="AutoShape 37" o:spid="_x0000_s276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aLCE8QAAADdAAAADwAAAGRycy9kb3ducmV2LnhtbERPTWvCQBC9F/wPywi9NRtzkBqzihEK&#10;SaGHqgjehuyYRLOzMbvV+O+7h0KPj/edrUfTiTsNrrWsYBbFIIgrq1uuFRz2H2/vIJxH1thZJgVP&#10;crBeTV4yTLV98Dfdd74WIYRdigoa7/tUSlc1ZNBFticO3NkOBn2AQy31gI8QbjqZxPFcGmw5NDTY&#10;07ah6rr7MQry5+fxy/ryVpxPl1uZ50mJF6PU63TcLEF4Gv2/+M9daAXzxSLMDW/CE5Cr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dosITxAAAAN0AAAAPAAAAAAAAAAAA&#10;AAAAAKECAABkcnMvZG93bnJldi54bWxQSwUGAAAAAAQABAD5AAAAkgMAAAAA&#10;" strokecolor="#2f5496 [2408]" strokeweight="1.5pt"/>
          </v:group>
        </w:pict>
      </w:r>
      <w:r w:rsidR="00155FAB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   a     a     a     </w:t>
      </w:r>
    </w:p>
    <w:p w:rsidR="00155FAB" w:rsidRDefault="00155FAB" w:rsidP="00155FAB">
      <w:pPr>
        <w:spacing w:line="240" w:lineRule="auto"/>
        <w:rPr>
          <w:rFonts w:ascii="ALFABET98" w:hAnsi="ALFABET98"/>
          <w:sz w:val="36"/>
          <w:szCs w:val="36"/>
        </w:rPr>
      </w:pPr>
      <w:r w:rsidRPr="008140CA">
        <w:rPr>
          <w:rFonts w:ascii="ALFABET98" w:hAnsi="ALFABET98"/>
          <w:sz w:val="36"/>
          <w:szCs w:val="36"/>
        </w:rPr>
        <w:t xml:space="preserve"> </w:t>
      </w:r>
      <w:r>
        <w:rPr>
          <w:rFonts w:ascii="ALFABET98" w:hAnsi="ALFABET98"/>
          <w:sz w:val="36"/>
          <w:szCs w:val="36"/>
        </w:rPr>
        <w:t xml:space="preserve">    </w:t>
      </w:r>
      <w:r w:rsidR="000120B5">
        <w:rPr>
          <w:rFonts w:ascii="ALFABET98" w:hAnsi="ALFABET98"/>
          <w:sz w:val="36"/>
          <w:szCs w:val="36"/>
        </w:rPr>
        <w:t xml:space="preserve">                              36</w:t>
      </w:r>
      <w:r w:rsidRPr="008140CA">
        <w:rPr>
          <w:rFonts w:ascii="ALFABET98" w:hAnsi="ALFABET98"/>
          <w:sz w:val="36"/>
          <w:szCs w:val="36"/>
        </w:rPr>
        <w:t xml:space="preserve">  </w:t>
      </w:r>
    </w:p>
    <w:p w:rsidR="00155FAB" w:rsidRDefault="00155FAB" w:rsidP="00155FAB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t>Sayın velim, yukarıdaki şeklin üzerinden çizelim.</w:t>
      </w:r>
    </w:p>
    <w:p w:rsidR="00155FAB" w:rsidRDefault="00BD3DCE" w:rsidP="00155FA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754" style="position:absolute;margin-left:-16.1pt;margin-top:9.4pt;width:521.25pt;height:36.85pt;z-index:-25092403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">
            <v:group id="Group 33" o:spid="_x0000_s275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euursQAAADdAAAA&#10;DwAAAAAAAAAAAAAAAACqAgAAZHJzL2Rvd25yZXYueG1sUEsFBgAAAAAEAAQA+gAAAJsDAAAAAA==&#10;">
              <v:rect id="Rectangle 34" o:spid="_x0000_s275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Hdgj8UA&#10;AADdAAAADwAAAGRycy9kb3ducmV2LnhtbESPT2sCMRTE74V+h/AK3mpiBZXVKPaP0mvtyuLtsXlu&#10;FjcvyyZ1129vCoUeh5n5DbPaDK4RV+pC7VnDZKxAEJfe1FxpyL93zwsQISIbbDyThhsF2KwfH1aY&#10;Gd/zF10PsRIJwiFDDTbGNpMylJYchrFviZN39p3DmGRXSdNhn+CukS9KzaTDmtOCxZbeLJWXw4/T&#10;MK2KD1vk7yF3k2K2P96Or/1pp/XoadguQUQa4n/4r/1pNMyVmsPvm/QE5Po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d2CPxQAAAN0AAAAPAAAAAAAAAAAAAAAAAJgCAABkcnMv&#10;ZG93bnJldi54bWxQSwUGAAAAAAQABAD1AAAAigMAAAAA&#10;" strokecolor="#2f5496 [2408]" strokeweight="1.5pt">
                <v:fill opacity="0"/>
              </v:rect>
              <v:rect id="Rectangle 35" o:spid="_x0000_s275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IAVcEA&#10;AADdAAAADwAAAGRycy9kb3ducmV2LnhtbERPz0/CMBS+k/A/NM/EG7QjgjrXEYJBOCq6+8v63Jat&#10;r2OtMP97eiDh+OX7na1H24kzDb5xrCGZKxDEpTMNVxp+vnezFxA+IBvsHJOGf/KwzqeTDFPjLvxF&#10;52OoRAxhn6KGOoQ+ldKXNVn0c9cTR+7XDRZDhEMlzYCXGG47uVBqJS02HBtq7GlbU9ke/6yGYvne&#10;815a/kx2T6/Lov04bROr9ePDuHkDEWgMd/HNfTAanpWKc+Ob+ARkf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aSAFX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275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sBfGMYAAADdAAAADwAAAGRycy9kb3ducmV2LnhtbESPT2vCQBTE7wW/w/KE3uquHtoaXcUI&#10;BVPowT8I3h7ZZxLNvo3ZrcZv3xUKHoeZ+Q0znXe2FldqfeVYw3CgQBDnzlRcaNhtv94+QfiAbLB2&#10;TBru5GE+671MMTHuxmu6bkIhIoR9ghrKEJpESp+XZNEPXEMcvaNrLYYo20KaFm8Rbms5UupdWqw4&#10;LpTY0LKk/Lz5tRrS+/f+x4XssjoeTpcsTUcZnqzWr/1uMQERqAvP8H97ZTR8KDWGx5v4BOTs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LAXxjGAAAA3QAAAA8AAAAAAAAA&#10;AAAAAAAAoQIAAGRycy9kb3ducmV2LnhtbFBLBQYAAAAABAAEAPkAAACUAwAAAAA=&#10;" strokecolor="#2f5496 [2408]" strokeweight="1.5pt"/>
            <v:shape id="AutoShape 37" o:spid="_x0000_s275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iNgWMQAAADdAAAADwAAAGRycy9kb3ducmV2LnhtbERPyWrDMBC9F/oPYgq9NbJzaIsbOdSF&#10;QBzIIQuF3gZrvKTWyLYU2/n76hDo8fH21Xo2rRhpcI1lBfEiAkFcWN1wpeB82ry8g3AeWWNrmRTc&#10;yME6fXxYYaLtxAcaj74SIYRdggpq77tESlfUZNAtbEccuNIOBn2AQyX1gFMIN61cRtGrNNhwaKix&#10;o6+ait/j1SjIbrvvvfV5vy1/Ln2eZcscL0ap56f58wOEp9n/i+/urVbwFsVhf3gTnoBM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mI2BYxAAAAN0AAAAPAAAAAAAAAAAA&#10;AAAAAKECAABkcnMvZG93bnJldi54bWxQSwUGAAAAAAQABAD5AAAAkgMAAAAA&#10;" strokecolor="#2f5496 [2408]" strokeweight="1.5pt"/>
          </v:group>
        </w:pict>
      </w:r>
      <w:r w:rsidR="00155FAB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   a     a     a     </w:t>
      </w:r>
    </w:p>
    <w:p w:rsidR="00155FAB" w:rsidRDefault="00BD3DCE" w:rsidP="00155FA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748" style="position:absolute;margin-left:-16.1pt;margin-top:9.4pt;width:521.25pt;height:36.85pt;z-index:-25092300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g&#10;86SAEgQAAPEPAAAOAAAAAAAAAAAAAAAAAC4CAABkcnMvZTJvRG9jLnhtbFBLAQItABQABgAIAAAA&#10;IQBYKw9o4AAAAAoBAAAPAAAAAAAAAAAAAAAAAGwGAABkcnMvZG93bnJldi54bWxQSwUGAAAAAAQA&#10;BADzAAAAeQcAAAAA&#10;">
            <v:group id="Group 33" o:spid="_x0000_s275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wk+cMUAAADd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u8oHsHz&#10;TXgCcvE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cJPnDFAAAA3QAA&#10;AA8AAAAAAAAAAAAAAAAAqgIAAGRycy9kb3ducmV2LnhtbFBLBQYAAAAABAAEAPoAAACcAwAAAAA=&#10;">
              <v:rect id="Rectangle 34" o:spid="_x0000_s275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pXwUcYA&#10;AADdAAAADwAAAGRycy9kb3ducmV2LnhtbESPT2vCQBTE74LfYXlCb2aTClaiq9g/ll5rI8HbI/vM&#10;BrNvQ3Zr4rfvFgo9DjPzG2azG20rbtT7xrGCLElBEFdON1wrKL4O8xUIH5A1to5JwZ087LbTyQZz&#10;7Qb+pNsx1CJC2OeowITQ5VL6ypBFn7iOOHoX11sMUfa11D0OEW5b+ZimS2mx4bhgsKMXQ9X1+G0V&#10;LOryzZTFqy9sVi7fT/fT83A+KPUwG/drEIHG8B/+a39oBU9ptoDfN/EJyO0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pXwUcYAAADdAAAADwAAAAAAAAAAAAAAAACYAgAAZHJz&#10;L2Rvd25yZXYueG1sUEsFBgAAAAAEAAQA9QAAAIsDAAAAAA==&#10;" strokecolor="#2f5496 [2408]" strokeweight="1.5pt">
                <v:fill opacity="0"/>
              </v:rect>
              <v:rect id="Rectangle 35" o:spid="_x0000_s275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acjcQA&#10;AADdAAAADwAAAGRycy9kb3ducmV2LnhtbESPQWvCQBSE70L/w/IKvdVNSqI1ukpJsXpsY70/sq9J&#10;MPs2zW5N/PeuUPA4zMw3zGozmlacqXeNZQXxNAJBXFrdcKXg+7B9fgXhPLLG1jIpuJCDzfphssJM&#10;24G/6Fz4SgQIuwwV1N53mZSurMmgm9qOOHg/tjfog+wrqXscAty08iWKZtJgw2Ghxo7ymspT8WcU&#10;HNP3jnfS8Ge8TRbp8fTxm8dGqafH8W0JwtPo7+H/9l4rmEdxArc34QnI9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IGnI3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275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lTDwMYAAADdAAAADwAAAGRycy9kb3ducmV2LnhtbESPT4vCMBTE7wt+h/AEb2uqsLtSjWKF&#10;BbvgwT8I3h7Ns602L7WJWr+9ERY8DjPzG2Yya00lbtS40rKCQT8CQZxZXXKuYLf9/RyBcB5ZY2WZ&#10;FDzIwWza+ZhgrO2d13Tb+FwECLsYFRTe17GULivIoOvbmjh4R9sY9EE2udQN3gPcVHIYRd/SYMlh&#10;ocCaFgVl583VKEgef/uV9elleTycLmmSDFM8GaV63XY+BuGp9e/wf3upFfxEgy94vQlPQE6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ZUw8DGAAAA3QAAAA8AAAAAAAAA&#10;AAAAAAAAoQIAAGRycy9kb3ducmV2LnhtbFBLBQYAAAAABAAEAPkAAACUAwAAAAA=&#10;" strokecolor="#2f5496 [2408]" strokeweight="1.5pt"/>
            <v:shape id="AutoShape 37" o:spid="_x0000_s274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oZdt8UAAADdAAAADwAAAGRycy9kb3ducmV2LnhtbESPQYvCMBSE7wv+h/CEvWmqB5VqFCsI&#10;dsGD7iJ4ezTPttq81CZq/fdGEPY4zMw3zGzRmkrcqXGlZQWDfgSCOLO65FzB3++6NwHhPLLGyjIp&#10;eJKDxbzzNcNY2wfv6L73uQgQdjEqKLyvYyldVpBB17c1cfBOtjHog2xyqRt8BLip5DCKRtJgyWGh&#10;wJpWBWWX/c0oSJ4/h6316XVzOp6vaZIMUzwbpb677XIKwlPr/8Of9kYrGEeDEbzfhCcg5y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oZdt8UAAADdAAAADwAAAAAAAAAA&#10;AAAAAAChAgAAZHJzL2Rvd25yZXYueG1sUEsFBgAAAAAEAAQA+QAAAJMDAAAAAA==&#10;" strokecolor="#2f5496 [2408]" strokeweight="1.5pt"/>
          </v:group>
        </w:pict>
      </w:r>
      <w:r w:rsidR="00155FAB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   a     a     a     </w:t>
      </w:r>
    </w:p>
    <w:p w:rsidR="00155FAB" w:rsidRDefault="00BD3DCE" w:rsidP="00155FA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742" style="position:absolute;margin-left:-16.1pt;margin-top:9.4pt;width:521.25pt;height:36.85pt;z-index:-25092198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JL8SFQ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A6JL8SFQQAAPEPAAAOAAAAAAAAAAAAAAAAAC4CAABkcnMvZTJvRG9jLnhtbFBLAQItABQABgAI&#10;AAAAIQBYKw9o4AAAAAoBAAAPAAAAAAAAAAAAAAAAAG8GAABkcnMvZG93bnJldi54bWxQSwUGAAAA&#10;AAQABADzAAAAfAcAAAAA&#10;">
            <v:group id="Group 33" o:spid="_x0000_s274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m4QmawwAAAN0AAAAP&#10;AAAAAAAAAAAAAAAAAKoCAABkcnMvZG93bnJldi54bWxQSwUGAAAAAAQABAD6AAAAmgMAAAAA&#10;">
              <v:rect id="Rectangle 34" o:spid="_x0000_s274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33Hu8YA&#10;AADdAAAADwAAAGRycy9kb3ducmV2LnhtbESPT2vCQBTE74V+h+UVequbKFgbXcU/tfSqjQRvj+wz&#10;G8y+Ddmtid++Wyj0OMzMb5jFarCNuFHna8cK0lECgrh0uuZKQf61f5mB8AFZY+OYFNzJw2r5+LDA&#10;TLueD3Q7hkpECPsMFZgQ2kxKXxqy6EeuJY7exXUWQ5RdJXWHfYTbRo6TZCot1hwXDLa0NVRej99W&#10;waQq3k2R73xu02L6cbqfNv15r9Tz07Cegwg0hP/wX/tTK3hN0jf4fROfgFz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33Hu8YAAADdAAAADwAAAAAAAAAAAAAAAACYAgAAZHJz&#10;L2Rvd25yZXYueG1sUEsFBgAAAAAEAAQA9QAAAIsDAAAAAA==&#10;" strokecolor="#2f5496 [2408]" strokeweight="1.5pt">
                <v:fill opacity="0"/>
              </v:rect>
              <v:rect id="Rectangle 35" o:spid="_x0000_s274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1FQM8AA&#10;AADdAAAADwAAAGRycy9kb3ducmV2LnhtbERPyW7CMBC9V+IfrEHiVpwgKBBiEAJBe2TLfRQPSUQ8&#10;DrGB8Pf1oVKPT29PV52pxZNaV1lWEA8jEMS51RUXCi7n3ecMhPPIGmvLpOBNDlbL3keKibYvPtLz&#10;5AsRQtglqKD0vkmkdHlJBt3QNsSBu9rWoA+wLaRu8RXCTS1HUfQlDVYcGkpsaFNSfjs9jIJssm34&#10;Wxo+xLvxfJLd9vdNbJQa9Lv1AoSnzv+L/9w/WsE0GoX94U14AnL5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1FQM8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274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wMPfscAAADdAAAADwAAAGRycy9kb3ducmV2LnhtbESPQWvCQBSE7wX/w/IEb83GHNqSZpVG&#10;EIzQQ1WE3h7ZZxKbfRuzW5P8+26h0OMwM98w2Xo0rbhT7xrLCpZRDIK4tLrhSsHpuH18AeE8ssbW&#10;MimYyMF6NXvIMNV24A+6H3wlAoRdigpq77tUSlfWZNBFtiMO3sX2Bn2QfSV1j0OAm1YmcfwkDTYc&#10;FmrsaFNT+XX4NgryaX9+t7647S6f11uR50mBV6PUYj6+vYLwNPr/8F97pxU8x8kSft+EJyBX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HAw9+xwAAAN0AAAAPAAAAAAAA&#10;AAAAAAAAAKECAABkcnMvZG93bnJldi54bWxQSwUGAAAAAAQABAD5AAAAlQMAAAAA&#10;" strokecolor="#2f5496 [2408]" strokeweight="1.5pt"/>
            <v:shape id="AutoShape 37" o:spid="_x0000_s274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9GRCccAAADdAAAADwAAAGRycy9kb3ducmV2LnhtbESPzWrDMBCE74G+g9hCb7FcH9rgWAl1&#10;oRAXesgPhd4Wa2M7sVaOpdrO20eFQo7DzHzDZOvJtGKg3jWWFTxHMQji0uqGKwWH/cd8AcJ5ZI2t&#10;ZVJwJQfr1cMsw1Tbkbc07HwlAoRdigpq77tUSlfWZNBFtiMO3tH2Bn2QfSV1j2OAm1YmcfwiDTYc&#10;Fmrs6L2m8rz7NQry6+f3l/XFZXP8OV2KPE8KPBmlnh6ntyUIT5O/h//bG63gNU4S+HsTnoBc3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30ZEJxwAAAN0AAAAPAAAAAAAA&#10;AAAAAAAAAKECAABkcnMvZG93bnJldi54bWxQSwUGAAAAAAQABAD5AAAAlQMAAAAA&#10;" strokecolor="#2f5496 [2408]" strokeweight="1.5pt"/>
          </v:group>
        </w:pict>
      </w:r>
      <w:r w:rsidR="00155FAB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   a     a     a     </w:t>
      </w:r>
    </w:p>
    <w:p w:rsidR="00155FAB" w:rsidRDefault="00BD3DCE" w:rsidP="00155FA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2736" style="position:absolute;margin-left:-16.1pt;margin-top:9.4pt;width:521.25pt;height:36.85pt;z-index:-25092096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+IizHBYEAADxDwAADgAAAAAAAAAAAAAAAAAuAgAAZHJzL2Uyb0RvYy54bWxQSwECLQAUAAYA&#10;CAAAACEAWCsPaOAAAAAKAQAADwAAAAAAAAAAAAAAAABwBgAAZHJzL2Rvd25yZXYueG1sUEsFBgAA&#10;AAAEAAQA8wAAAH0HAAAAAA==&#10;">
            <v:group id="Group 33" o:spid="_x0000_s273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pwMkixgAAAN0A&#10;AAAPAAAAAAAAAAAAAAAAAKoCAABkcnMvZG93bnJldi54bWxQSwUGAAAAAAQABAD6AAAAnQMAAAAA&#10;">
              <v:rect id="Rectangle 34" o:spid="_x0000_s274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wHA8YA&#10;AADdAAAADwAAAGRycy9kb3ducmV2LnhtbESPW2vCQBSE3wv9D8sp+FY3WrwQXaUXLb6qkeDbIXvM&#10;hmbPhuxq4r/vCoU+DjPzDbNc97YWN2p95VjBaJiAIC6crrhUkB23r3MQPiBrrB2Tgjt5WK+en5aY&#10;atfxnm6HUIoIYZ+iAhNCk0rpC0MW/dA1xNG7uNZiiLItpW6xi3Bby3GSTKXFiuOCwYY+DRU/h6tV&#10;8FbmG5NnXz6zo3z6fbqfPrrzVqnBS/++ABGoD//hv/ZOK5gl4wk83sQnIF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FwHA8YAAADdAAAADwAAAAAAAAAAAAAAAACYAgAAZHJz&#10;L2Rvd25yZXYueG1sUEsFBgAAAAAEAAQA9QAAAIsDAAAAAA==&#10;" strokecolor="#2f5496 [2408]" strokeweight="1.5pt">
                <v:fill opacity="0"/>
              </v:rect>
              <v:rect id="Rectangle 35" o:spid="_x0000_s274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/Rt3MMA&#10;AADdAAAADwAAAGRycy9kb3ducmV2LnhtbESPT4vCMBTE74LfITzBm6YV/+xWo4ii7lHd9f5onm2x&#10;ealN1PrtzYLgcZiZ3zCzRWNKcafaFZYVxP0IBHFqdcGZgr/fTe8LhPPIGkvLpOBJDhbzdmuGibYP&#10;PtD96DMRIOwSVJB7XyVSujQng65vK+LgnW1t0AdZZ1LX+AhwU8pBFI2lwYLDQo4VrXJKL8ebUXAa&#10;rSveScP7eDP8Hp0u2+sqNkp1O81yCsJT4z/hd/tHK5hEgzH8vwlPQM5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/Rt3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73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6YykcUAAADdAAAADwAAAGRycy9kb3ducmV2LnhtbESPQYvCMBSE7wv+h/AEb2tqD7pUo1hh&#10;wQoeVkXw9miebbV5qU1W67/fCMIeh5n5hpktOlOLO7WusqxgNIxAEOdWV1woOOy/P79AOI+ssbZM&#10;Cp7kYDHvfcww0fbBP3Tf+UIECLsEFZTeN4mULi/JoBvahjh4Z9sa9EG2hdQtPgLc1DKOorE0WHFY&#10;KLGhVUn5dfdrFKTPzXFrfXZbn0+XW5amcYYXo9Sg3y2nIDx1/j/8bq+1gkkUT+D1JjwBOf8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6YykcUAAADdAAAADwAAAAAAAAAA&#10;AAAAAAChAgAAZHJzL2Rvd25yZXYueG1sUEsFBgAAAAAEAAQA+QAAAJMDAAAAAA==&#10;" strokecolor="#2f5496 [2408]" strokeweight="1.5pt"/>
            <v:shape id="AutoShape 37" o:spid="_x0000_s273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jmm48MAAADdAAAADwAAAGRycy9kb3ducmV2LnhtbERPTYvCMBC9C/sfwgjebGoPKl2j2IUF&#10;K3hQl4W9Dc3YVptJbbJa/705CB4f73ux6k0jbtS52rKCSRSDIC6srrlU8HP8Hs9BOI+ssbFMCh7k&#10;YLX8GCww1fbOe7odfClCCLsUFVTet6mUrqjIoItsSxy4k+0M+gC7UuoO7yHcNDKJ46k0WHNoqLCl&#10;r4qKy+HfKMge29+d9fl1c/o7X/MsS3I8G6VGw379CcJT79/il3ujFcziJMwNb8ITkMsn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Y5puPDAAAA3QAAAA8AAAAAAAAAAAAA&#10;AAAAoQIAAGRycy9kb3ducmV2LnhtbFBLBQYAAAAABAAEAPkAAACRAwAAAAA=&#10;" strokecolor="#2f5496 [2408]" strokeweight="1.5pt"/>
          </v:group>
        </w:pict>
      </w:r>
      <w:r w:rsidR="00155FAB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   a     a     a     </w:t>
      </w:r>
    </w:p>
    <w:p w:rsidR="00155FAB" w:rsidRDefault="00BD3DCE" w:rsidP="00155FA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730" style="position:absolute;margin-left:-16.1pt;margin-top:9.4pt;width:521.25pt;height:36.85pt;z-index:-25091993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0&#10;7BZ1EgQAAPEPAAAOAAAAAAAAAAAAAAAAAC4CAABkcnMvZTJvRG9jLnhtbFBLAQItABQABgAIAAAA&#10;IQBYKw9o4AAAAAoBAAAPAAAAAAAAAAAAAAAAAGwGAABkcnMvZG93bnJldi54bWxQSwUGAAAAAAQA&#10;BADzAAAAeQcAAAAA&#10;">
            <v:group id="Group 33" o:spid="_x0000_s273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yJZ/MQAAADdAAAA&#10;DwAAAAAAAAAAAAAAAACqAgAAZHJzL2Rvd25yZXYueG1sUEsFBgAAAAAEAAQA+gAAAJsDAAAAAA==&#10;">
              <v:rect id="Rectangle 34" o:spid="_x0000_s273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6X3cYA&#10;AADdAAAADwAAAGRycy9kb3ducmV2LnhtbESPT2vCQBTE74LfYXlCb2aTClaiq9g/ll5rI8HbI/vM&#10;BrNvQ3Zr4rfvFgo9DjPzG2azG20rbtT7xrGCLElBEFdON1wrKL4O8xUIH5A1to5JwZ087LbTyQZz&#10;7Qb+pNsx1CJC2OeowITQ5VL6ypBFn7iOOHoX11sMUfa11D0OEW5b+ZimS2mx4bhgsKMXQ9X1+G0V&#10;LOryzZTFqy9sVi7fT/fT83A+KPUwG/drEIHG8B/+a39oBU/pIoPfN/EJyO0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r6X3cYAAADdAAAADwAAAAAAAAAAAAAAAACYAgAAZHJz&#10;L2Rvd25yZXYueG1sUEsFBgAAAAAEAAQA9QAAAIsDAAAAAA==&#10;" strokecolor="#2f5496 [2408]" strokeweight="1.5pt">
                <v:fill opacity="0"/>
              </v:rect>
              <v:rect id="Rectangle 35" o:spid="_x0000_s273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b9AsUA&#10;AADdAAAADwAAAGRycy9kb3ducmV2LnhtbESPS2/CMBCE75X6H6ytxA2c8OgjxaAqKMCxpeW+irdJ&#10;RLxOY5OEf4+RkHoczcw3muV6MLXoqHWVZQXxJAJBnFtdcaHg5zsbv4JwHlljbZkUXMjBevX4sMRE&#10;256/qDv4QgQIuwQVlN43iZQuL8mgm9iGOHi/tjXog2wLqVvsA9zUchpFz9JgxWGhxIbSkvLT4WwU&#10;HBebhnfS8Geczd8Wx9P2L42NUqOn4eMdhKfB/4fv7b1W8BLNpnB7E56AX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Fv0C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273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USiT8UAAADdAAAADwAAAGRycy9kb3ducmV2LnhtbESPQYvCMBSE78L+h/AWvGmqgi7VKHZh&#10;wQoeVhfB26N5ttXmpTZR6783C4LHYWa+YWaL1lTiRo0rLSsY9CMQxJnVJecK/nY/vS8QziNrrCyT&#10;ggc5WMw/OjOMtb3zL922PhcBwi5GBYX3dSylywoy6Pq2Jg7e0TYGfZBNLnWD9wA3lRxG0VgaLDks&#10;FFjTd0HZeXs1CpLHer+xPr2sjofTJU2SYYono1T3s11OQXhq/Tv8aq+0gkk0GsH/m/AE5PwJ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USiT8UAAADdAAAADwAAAAAAAAAA&#10;AAAAAAChAgAAZHJzL2Rvd25yZXYueG1sUEsFBgAAAAAEAAQA+QAAAJMDAAAAAA==&#10;" strokecolor="#2f5496 [2408]" strokeweight="1.5pt"/>
            <v:shape id="AutoShape 37" o:spid="_x0000_s273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q06O8cAAADdAAAADwAAAGRycy9kb3ducmV2LnhtbESPQWvCQBSE70L/w/IKvZlN02JL6hoa&#10;QTBCD9oieHtkn0ls9m3MbjX+e7cgeBxm5htmmg2mFSfqXWNZwXMUgyAurW64UvDzvRi/g3AeWWNr&#10;mRRcyEE2exhNMdX2zGs6bXwlAoRdigpq77tUSlfWZNBFtiMO3t72Bn2QfSV1j+cAN61M4ngiDTYc&#10;FmrsaF5T+bv5Mwryy2r7ZX1xXO53h2OR50mBB6PU0+Pw+QHC0+Dv4Vt7qRW8xS+v8P8mPAE5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SrTo7xwAAAN0AAAAPAAAAAAAA&#10;AAAAAAAAAKECAABkcnMvZG93bnJldi54bWxQSwUGAAAAAAQABAD5AAAAlQMAAAAA&#10;" strokecolor="#2f5496 [2408]" strokeweight="1.5pt"/>
          </v:group>
        </w:pict>
      </w:r>
      <w:r w:rsidR="00155FAB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   a     a     a     </w:t>
      </w:r>
    </w:p>
    <w:p w:rsidR="00155FAB" w:rsidRDefault="00BD3DCE" w:rsidP="00155FA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724" style="position:absolute;margin-left:-16.1pt;margin-top:9.4pt;width:521.25pt;height:36.85pt;z-index:-25091891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">
            <v:group id="Group 33" o:spid="_x0000_s272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OHZBPFAAAA3QAA&#10;AA8AAAAAAAAAAAAAAAAAqgIAAGRycy9kb3ducmV2LnhtbFBLBQYAAAAABAAEAPoAAACcAwAAAAA=&#10;">
              <v:rect id="Rectangle 34" o:spid="_x0000_s272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uqMsYA&#10;AADdAAAADwAAAGRycy9kb3ducmV2LnhtbESPQWvCQBSE7wX/w/KE3urGClqia9C2ll5rI8HbI/vM&#10;BrNvQ3abxH/fLRQ8DjPzDbPJRtuInjpfO1YwnyUgiEuna64U5N+HpxcQPiBrbByTght5yLaThw2m&#10;2g38Rf0xVCJC2KeowITQplL60pBFP3MtcfQurrMYouwqqTscItw28jlJltJizXHBYEuvhsrr8ccq&#10;WFTFuynyN5/bebH8ON1O++F8UOpxOu7WIAKN4R7+b39qBatksYK/N/EJyO0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huqMsYAAADdAAAADwAAAAAAAAAAAAAAAACYAgAAZHJz&#10;L2Rvd25yZXYueG1sUEsFBgAAAAAEAAQA9QAAAIsDAAAAAA==&#10;" strokecolor="#2f5496 [2408]" strokeweight="1.5pt">
                <v:fill opacity="0"/>
              </v:rect>
              <v:rect id="Rectangle 35" o:spid="_x0000_s272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P7K6MEA&#10;AADdAAAADwAAAGRycy9kb3ducmV2LnhtbERPyW7CMBC9V+o/WFOpt+KEQoGAE1VBUI5lu4/iIYmI&#10;xyF2Sfj7+lCpx6e3r7LBNOJOnastK4hHEQjiwuqaSwWn4+ZtDsJ5ZI2NZVLwIAdZ+vy0wkTbnvd0&#10;P/hShBB2CSqovG8TKV1RkUE3si1x4C62M+gD7EqpO+xDuGnkOIo+pMGaQ0OFLeUVFdfDj1Fwnq5b&#10;/pKGv+PNZDE9X7e3PDZKvb4Mn0sQngb/L/5z77SCWfQe5oY34QnI9B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j+yuj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272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KyVpccAAADdAAAADwAAAGRycy9kb3ducmV2LnhtbESPQWvCQBSE70L/w/IKvZlNU6ht6hoa&#10;QTBCD9oieHtkn0ls9m3MbjX+e7cgeBxm5htmmg2mFSfqXWNZwXMUgyAurW64UvDzvRi/gXAeWWNr&#10;mRRcyEE2exhNMdX2zGs6bXwlAoRdigpq77tUSlfWZNBFtiMO3t72Bn2QfSV1j+cAN61M4vhVGmw4&#10;LNTY0bym8nfzZxTkl9X2y/riuNzvDsciz5MCD0app8fh8wOEp8Hfw7f2UiuYxC/v8P8mPAE5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8rJWlxwAAAN0AAAAPAAAAAAAA&#10;AAAAAAAAAKECAABkcnMvZG93bnJldi54bWxQSwUGAAAAAAQABAD5AAAAlQMAAAAA&#10;" strokecolor="#2f5496 [2408]" strokeweight="1.5pt"/>
            <v:shape id="AutoShape 37" o:spid="_x0000_s272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ZBPRcQAAADdAAAADwAAAGRycy9kb3ducmV2LnhtbERPTWvCQBC9F/wPywi9NZtKqSW6SiMI&#10;SaEH0yJ4G7JjEs3OJtmtJv++eyj0+Hjf6+1oWnGjwTWWFTxHMQji0uqGKwXfX/unNxDOI2tsLZOC&#10;iRxsN7OHNSba3vlAt8JXIoSwS1BB7X2XSOnKmgy6yHbEgTvbwaAPcKikHvAewk0rF3H8Kg02HBpq&#10;7GhXU3ktfoyCdPo4flqf99n5dOnzNF3keDFKPc7H9xUIT6P/F/+5M61gGb+E/eFNeAJy8w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1kE9FxAAAAN0AAAAPAAAAAAAAAAAA&#10;AAAAAKECAABkcnMvZG93bnJldi54bWxQSwUGAAAAAAQABAD5AAAAkgMAAAAA&#10;" strokecolor="#2f5496 [2408]" strokeweight="1.5pt"/>
          </v:group>
        </w:pict>
      </w:r>
      <w:r w:rsidR="00155FAB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   a     a     a     </w:t>
      </w:r>
    </w:p>
    <w:p w:rsidR="00155FAB" w:rsidRDefault="00BD3DCE" w:rsidP="00155FA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718" style="position:absolute;margin-left:-16.1pt;margin-top:9.4pt;width:521.25pt;height:36.85pt;z-index:-25091788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j&#10;F0knEgQAAPEPAAAOAAAAAAAAAAAAAAAAAC4CAABkcnMvZTJvRG9jLnhtbFBLAQItABQABgAIAAAA&#10;IQBYKw9o4AAAAAoBAAAPAAAAAAAAAAAAAAAAAGwGAABkcnMvZG93bnJldi54bWxQSwUGAAAAAAQA&#10;BADzAAAAeQcAAAAA&#10;">
            <v:group id="Group 33" o:spid="_x0000_s272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UuhFtxgAAAN0A&#10;AAAPAAAAAAAAAAAAAAAAAKoCAABkcnMvZG93bnJldi54bWxQSwUGAAAAAAQABAD6AAAAnQMAAAAA&#10;">
              <v:rect id="Rectangle 34" o:spid="_x0000_s272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bfTMYA&#10;AADdAAAADwAAAGRycy9kb3ducmV2LnhtbESPT2vCQBTE74V+h+UVetONf9CSukpttXg1RkJvj+xr&#10;NjT7NmS3Jn77riD0OMzMb5jVZrCNuFDna8cKJuMEBHHpdM2Vgvy0H72A8AFZY+OYFFzJw2b9+LDC&#10;VLuej3TJQiUihH2KCkwIbSqlLw1Z9GPXEkfv23UWQ5RdJXWHfYTbRk6TZCEt1hwXDLb0bqj8yX6t&#10;gllV7EyRf/jcTorF5/l63vZfe6Wen4a3VxCBhvAfvrcPWsEymc/g9iY+Abn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SbfTMYAAADdAAAADwAAAAAAAAAAAAAAAACYAgAAZHJz&#10;L2Rvd25yZXYueG1sUEsFBgAAAAAEAAQA9QAAAIsDAAAAAA==&#10;" strokecolor="#2f5496 [2408]" strokeweight="1.5pt">
                <v:fill opacity="0"/>
              </v:rect>
              <v:rect id="Rectangle 35" o:spid="_x0000_s272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bWzkMQA&#10;AADdAAAADwAAAGRycy9kb3ducmV2LnhtbESPQWvCQBSE7wX/w/IEb80mktQ2dRVRrD22sd4f2WcS&#10;zL6N2a1J/31XKPQ4zMw3zHI9mlbcqHeNZQVJFIMgLq1uuFLwddw/PoNwHllja5kU/JCD9WrysMRc&#10;24E/6Vb4SgQIuxwV1N53uZSurMmgi2xHHLyz7Q36IPtK6h6HADetnMfxkzTYcFiosaNtTeWl+DYK&#10;Ttmu44M0/JHs05fsdHm7bhOj1Gw6bl5BeBr9f/iv/a4VLOI0hfub8ATk6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G1s5D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272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efs3ccAAADdAAAADwAAAGRycy9kb3ducmV2LnhtbESPQWvCQBSE70L/w/IKvZlNQ2tL6hoa&#10;QTBCD9oieHtkn0ls9m3MbjX+e7cgeBxm5htmmg2mFSfqXWNZwXMUgyAurW64UvDzvRi/g3AeWWNr&#10;mRRcyEE2exhNMdX2zGs6bXwlAoRdigpq77tUSlfWZNBFtiMO3t72Bn2QfSV1j+cAN61M4ngiDTYc&#10;FmrsaF5T+bv5Mwryy2r7ZX1xXO53h2OR50mBB6PU0+Pw+QHC0+Dv4Vt7qRW8xS+v8P8mPAE5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l5+zdxwAAAN0AAAAPAAAAAAAA&#10;AAAAAAAAAKECAABkcnMvZG93bnJldi54bWxQSwUGAAAAAAQABAD5AAAAlQMAAAAA&#10;" strokecolor="#2f5496 [2408]" strokeweight="1.5pt"/>
            <v:shape id="AutoShape 37" o:spid="_x0000_s271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TVyqsYAAADdAAAADwAAAGRycy9kb3ducmV2LnhtbESPT4vCMBTE74LfITxhb5quLK5Uo2wF&#10;wQoe/MPC3h7Ns602L7WJWr+9ERY8DjPzG2Y6b00lbtS40rKCz0EEgjizuuRcwWG/7I9BOI+ssbJM&#10;Ch7kYD7rdqYYa3vnLd12PhcBwi5GBYX3dSylywoy6Aa2Jg7e0TYGfZBNLnWD9wA3lRxG0UgaLDks&#10;FFjToqDsvLsaBclj/buxPr2sjn+nS5okwxRPRqmPXvszAeGp9e/wf3ulFXxHXyN4vQlPQM6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U1cqrGAAAA3QAAAA8AAAAAAAAA&#10;AAAAAAAAoQIAAGRycy9kb3ducmV2LnhtbFBLBQYAAAAABAAEAPkAAACUAwAAAAA=&#10;" strokecolor="#2f5496 [2408]" strokeweight="1.5pt"/>
          </v:group>
        </w:pict>
      </w:r>
      <w:r w:rsidR="00155FAB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   a     a     a     </w:t>
      </w:r>
    </w:p>
    <w:p w:rsidR="00155FAB" w:rsidRDefault="00BD3DCE" w:rsidP="00155FA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712" style="position:absolute;margin-left:-16.1pt;margin-top:9.4pt;width:521.25pt;height:36.85pt;z-index:-25091686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vtGTFg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o77RkxYEAADxDwAADgAAAAAAAAAAAAAAAAAuAgAAZHJzL2Uyb0RvYy54bWxQSwECLQAUAAYA&#10;CAAAACEAWCsPaOAAAAAKAQAADwAAAAAAAAAAAAAAAABwBgAAZHJzL2Rvd25yZXYueG1sUEsFBgAA&#10;AAAEAAQA8wAAAH0HAAAAAA==&#10;">
            <v:group id="Group 33" o:spid="_x0000_s271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9VImh8QAAADdAAAA&#10;DwAAAAAAAAAAAAAAAACqAgAAZHJzL2Rvd25yZXYueG1sUEsFBgAAAAAEAAQA+gAAAJsDAAAAAA==&#10;">
              <v:rect id="Rectangle 34" o:spid="_x0000_s271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7opsYA&#10;AADdAAAADwAAAGRycy9kb3ducmV2LnhtbESPT2vCQBTE74V+h+UVvNWNrWibuoqtf/CqjYTeHtnX&#10;bDD7NmRXE7+9KxR6HGbmN8xs0dtaXKj1lWMFo2ECgrhwuuJSQfa9eX4D4QOyxtoxKbiSh8X88WGG&#10;qXYd7+lyCKWIEPYpKjAhNKmUvjBk0Q9dQxy9X9daDFG2pdQtdhFua/mSJBNpseK4YLChL0PF6XC2&#10;Cl7LfG3ybOUzO8on2+P1+Nn9bJQaPPXLDxCB+vAf/mvvtIJpMn6H+5v4BOT8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M7opsYAAADdAAAADwAAAAAAAAAAAAAAAACYAgAAZHJz&#10;L2Rvd25yZXYueG1sUEsFBgAAAAAEAAQA9QAAAIsDAAAAAA==&#10;" strokecolor="#2f5496 [2408]" strokeweight="1.5pt">
                <v:fill opacity="0"/>
              </v:rect>
              <v:rect id="Rectangle 35" o:spid="_x0000_s271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1cjTsAA&#10;AADdAAAADwAAAGRycy9kb3ducmV2LnhtbERPyW7CMBC9I/EP1lTqDZygBkrAIETFcoRQ7qN4mkTE&#10;4xC7EP4eH5A4Pr19vuxMLW7UusqygngYgSDOra64UPB72gy+QTiPrLG2TAoe5GC56PfmmGp75yPd&#10;Ml+IEMIuRQWl900qpctLMuiGtiEO3J9tDfoA20LqFu8h3NRyFEVjabDi0FBiQ+uS8kv2bxSck5+G&#10;d9LwId58TZPzZXtdx0apz49uNQPhqfNv8cu91womURL2hzfhCcjF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1cjTs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271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wV8A8YAAADdAAAADwAAAGRycy9kb3ducmV2LnhtbESPT4vCMBTE7wt+h/AEb2uqsLtSjWKF&#10;BbvgwT8I3h7Ns602L7WJWr+9ERY8DjPzG2Yya00lbtS40rKCQT8CQZxZXXKuYLf9/RyBcB5ZY2WZ&#10;FDzIwWza+ZhgrO2d13Tb+FwECLsYFRTe17GULivIoOvbmjh4R9sY9EE2udQN3gPcVHIYRd/SYMlh&#10;ocCaFgVl583VKEgef/uV9elleTycLmmSDFM8GaV63XY+BuGp9e/wf3upFfxEXwN4vQlPQE6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8FfAPGAAAA3QAAAA8AAAAAAAAA&#10;AAAAAAAAoQIAAGRycy9kb3ducmV2LnhtbFBLBQYAAAAABAAEAPkAAACUAwAAAAA=&#10;" strokecolor="#2f5496 [2408]" strokeweight="1.5pt"/>
            <v:shape id="AutoShape 37" o:spid="_x0000_s271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9fidMcAAADdAAAADwAAAGRycy9kb3ducmV2LnhtbESPT2vCQBTE7wW/w/IK3ppNA7aSupFG&#10;EEyhB7UUentkn/nT7NuYXTV++65Q8DjMzG+YxXI0nTjT4BrLCp6jGARxaXXDlYKv/fppDsJ5ZI2d&#10;ZVJwJQfLbPKwwFTbC2/pvPOVCBB2KSqove9TKV1Zk0EX2Z44eAc7GPRBDpXUA14C3HQyieMXabDh&#10;sFBjT6uayt/dySjIrx/fn9YXx83hpz0WeZ4U2Bqlpo/j+xsIT6O/h//bG63gNZ4lcHsTnoD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v1+J0xwAAAN0AAAAPAAAAAAAA&#10;AAAAAAAAAKECAABkcnMvZG93bnJldi54bWxQSwUGAAAAAAQABAD5AAAAlQMAAAAA&#10;" strokecolor="#2f5496 [2408]" strokeweight="1.5pt"/>
          </v:group>
        </w:pict>
      </w:r>
      <w:r w:rsidR="00155FAB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   a     a     a     </w:t>
      </w:r>
    </w:p>
    <w:p w:rsidR="00155FAB" w:rsidRDefault="00BD3DCE" w:rsidP="00155FA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706" style="position:absolute;margin-left:-16.1pt;margin-top:9.4pt;width:521.25pt;height:36.85pt;z-index:-25091584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+lO2ThYEAADxDwAADgAAAAAAAAAAAAAAAAAuAgAAZHJzL2Uyb0RvYy54bWxQSwECLQAUAAYA&#10;CAAAACEAWCsPaOAAAAAKAQAADwAAAAAAAAAAAAAAAABwBgAAZHJzL2Rvd25yZXYueG1sUEsFBgAA&#10;AAAEAAQA8wAAAH0HAAAAAA==&#10;">
            <v:group id="Group 33" o:spid="_x0000_s270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xxrpfxgAAAN0A&#10;AAAPAAAAAAAAAAAAAAAAAKoCAABkcnMvZG93bnJldi54bWxQSwUGAAAAAAQABAD6AAAAnQMAAAAA&#10;">
              <v:rect id="Rectangle 34" o:spid="_x0000_s271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p0fsYA&#10;AADdAAAADwAAAGRycy9kb3ducmV2LnhtbESPW2vCQBSE34X+h+UU+lY3tnghukovWnxVI8G3Q/aY&#10;Dc2eDdnVxH/fFQo+DjPzDbNY9bYWV2p95VjBaJiAIC6crrhUkB02rzMQPiBrrB2Tght5WC2fBgtM&#10;tet4R9d9KEWEsE9RgQmhSaX0hSGLfuga4uidXWsxRNmWUrfYRbit5VuSTKTFiuOCwYa+DBW/+4tV&#10;8F7ma5Nn3z6zo3zyc7wdP7vTRqmX5/5jDiJQHx7h//ZWK5gm4zHc38QnIJ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Fp0fsYAAADdAAAADwAAAAAAAAAAAAAAAACYAgAAZHJz&#10;L2Rvd25yZXYueG1sUEsFBgAAAAAEAAQA9QAAAIsDAAAAAA==&#10;" strokecolor="#2f5496 [2408]" strokeweight="1.5pt">
                <v:fill opacity="0"/>
              </v:rect>
              <v:rect id="Rectangle 35" o:spid="_x0000_s271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/IeocQA&#10;AADdAAAADwAAAGRycy9kb3ducmV2LnhtbESPQWvCQBSE7wX/w/KE3nQTMdqmrkEiaXtstd4f2WcS&#10;zL6N2W1M/323IPQ4zMw3zCYbTSsG6l1jWUE8j0AQl1Y3XCn4OhazJxDOI2tsLZOCH3KQbScPG0y1&#10;vfEnDQdfiQBhl6KC2vsuldKVNRl0c9sRB+9se4M+yL6SusdbgJtWLqJoJQ02HBZq7Civqbwcvo2C&#10;U7Lv+E0a/oiL5XNyurxe89go9Tgddy8gPI3+P3xvv2sF6yhZwd+b8ATk9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vyHqH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270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6BB7MUAAADdAAAADwAAAGRycy9kb3ducmV2LnhtbESPQYvCMBSE78L+h/AWvGmqoC7VKHZh&#10;wQp7UBfB26N5ttXmpTZR6783C4LHYWa+YWaL1lTiRo0rLSsY9CMQxJnVJecK/nY/vS8QziNrrCyT&#10;ggc5WMw/OjOMtb3zhm5bn4sAYRejgsL7OpbSZQUZdH1bEwfvaBuDPsgml7rBe4CbSg6jaCwNlhwW&#10;Cqzpu6DsvL0aBcljvf+1Pr2sjofTJU2SYYono1T3s11OQXhq/Tv8aq+0gkk0msD/m/AE5PwJ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/6BB7MUAAADdAAAADwAAAAAAAAAA&#10;AAAAAAChAgAAZHJzL2Rvd25yZXYueG1sUEsFBgAAAAAEAAQA+QAAAJMDAAAAAA==&#10;" strokecolor="#2f5496 [2408]" strokeweight="1.5pt"/>
            <v:shape id="AutoShape 37" o:spid="_x0000_s270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j/VnsQAAADdAAAADwAAAGRycy9kb3ducmV2LnhtbERPTWvCQBC9F/wPywi9NZsKrSW6SiMI&#10;SaEH0yJ4G7JjEs3OJtmtJv++eyj0+Hjf6+1oWnGjwTWWFTxHMQji0uqGKwXfX/unNxDOI2tsLZOC&#10;iRxsN7OHNSba3vlAt8JXIoSwS1BB7X2XSOnKmgy6yHbEgTvbwaAPcKikHvAewk0rF3H8Kg02HBpq&#10;7GhXU3ktfoyCdPo4flqf99n5dOnzNF3keDFKPc7H9xUIT6P/F/+5M61gGb+EueFNeAJy8w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OP9WexAAAAN0AAAAPAAAAAAAAAAAA&#10;AAAAAKECAABkcnMvZG93bnJldi54bWxQSwUGAAAAAAQABAD5AAAAkgMAAAAA&#10;" strokecolor="#2f5496 [2408]" strokeweight="1.5pt"/>
          </v:group>
        </w:pict>
      </w:r>
      <w:r w:rsidR="00155FAB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   a     a     a     </w:t>
      </w:r>
    </w:p>
    <w:p w:rsidR="00155FAB" w:rsidRDefault="00BD3DCE" w:rsidP="00155FA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700" style="position:absolute;margin-left:-16.1pt;margin-top:9.4pt;width:521.25pt;height:36.85pt;z-index:-25091481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33HmE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w&#10;33HmEgQAAPEPAAAOAAAAAAAAAAAAAAAAAC4CAABkcnMvZTJvRG9jLnhtbFBLAQItABQABgAIAAAA&#10;IQBYKw9o4AAAAAoBAAAPAAAAAAAAAAAAAAAAAGwGAABkcnMvZG93bnJldi54bWxQSwUGAAAAAAQA&#10;BADzAAAAeQcAAAAA&#10;">
            <v:group id="Group 33" o:spid="_x0000_s270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AkXbhwwAAAN0AAAAP&#10;AAAAAAAAAAAAAAAAAKoCAABkcnMvZG93bnJldi54bWxQSwUGAAAAAAQABAD6AAAAmgMAAAAA&#10;">
              <v:rect id="Rectangle 34" o:spid="_x0000_s270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24wMUA&#10;AADdAAAADwAAAGRycy9kb3ducmV2LnhtbESPT2vCQBTE74V+h+UVequbtJBKdJX+s3itRoK3R/aZ&#10;DWbfhuzWxG/vCoLHYWZ+w8yXo23FiXrfOFaQThIQxJXTDdcKiu3qZQrCB2SNrWNScCYPy8Xjwxxz&#10;7Qb+o9Mm1CJC2OeowITQ5VL6ypBFP3EdcfQOrrcYouxrqXscIty28jVJMmmx4bhgsKMvQ9Vx828V&#10;vNXljymLb1/YtMx+d+fd57BfKfX8NH7MQAQawz18a6+1gvckS+H6Jj4Bubg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DbjAxQAAAN0AAAAPAAAAAAAAAAAAAAAAAJgCAABkcnMv&#10;ZG93bnJldi54bWxQSwUGAAAAAAQABAD1AAAAigMAAAAA&#10;" strokecolor="#2f5496 [2408]" strokeweight="1.5pt">
                <v:fill opacity="0"/>
              </v:rect>
              <v:rect id="Rectangle 35" o:spid="_x0000_s270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XSH8MA&#10;AADdAAAADwAAAGRycy9kb3ducmV2LnhtbESPT4vCMBTE74LfITzBm6YV/+xWo4ii7lHd9f5onm2x&#10;ealN1PrtzYLgcZiZ3zCzRWNKcafaFZYVxP0IBHFqdcGZgr/fTe8LhPPIGkvLpOBJDhbzdmuGibYP&#10;PtD96DMRIOwSVJB7XyVSujQng65vK+LgnW1t0AdZZ1LX+AhwU8pBFI2lwYLDQo4VrXJKL8ebUXAa&#10;rSveScP7eDP8Hp0u2+sqNkp1O81yCsJT4z/hd/tHK5hE4wH8vwlPQM5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qXSH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70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veNUsYAAADdAAAADwAAAGRycy9kb3ducmV2LnhtbESPT4vCMBTE74LfITxhb5quC65Uo2wF&#10;wQoe/MPC3h7Ns602L7WJWr+9ERY8DjPzG2Y6b00lbtS40rKCz0EEgjizuuRcwWG/7I9BOI+ssbJM&#10;Ch7kYD7rdqYYa3vnLd12PhcBwi5GBYX3dSylywoy6Aa2Jg7e0TYGfZBNLnWD9wA3lRxG0UgaLDks&#10;FFjToqDsvLsaBclj/buxPr2sjn+nS5okwxRPRqmPXvszAeGp9e/wf3ulFXxHoy94vQlPQM6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73jVLGAAAA3QAAAA8AAAAAAAAA&#10;AAAAAAAAoQIAAGRycy9kb3ducmV2LnhtbFBLBQYAAAAABAAEAPkAAACUAwAAAAA=&#10;" strokecolor="#2f5496 [2408]" strokeweight="1.5pt"/>
            <v:shape id="AutoShape 37" o:spid="_x0000_s270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R4VJsYAAADdAAAADwAAAGRycy9kb3ducmV2LnhtbESPT4vCMBTE74LfITxhb5quLK5Uo2wF&#10;wQoe/MPC3h7Ns602L7WJWr+9ERY8DjPzG2Y6b00lbtS40rKCz0EEgjizuuRcwWG/7I9BOI+ssbJM&#10;Ch7kYD7rdqYYa3vnLd12PhcBwi5GBYX3dSylywoy6Aa2Jg7e0TYGfZBNLnWD9wA3lRxG0UgaLDks&#10;FFjToqDsvLsaBclj/buxPr2sjn+nS5okwxRPRqmPXvszAeGp9e/wf3ulFXxHoy94vQlPQM6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EeFSbGAAAA3QAAAA8AAAAAAAAA&#10;AAAAAAAAoQIAAGRycy9kb3ducmV2LnhtbFBLBQYAAAAABAAEAPkAAACUAwAAAAA=&#10;" strokecolor="#2f5496 [2408]" strokeweight="1.5pt"/>
          </v:group>
        </w:pict>
      </w:r>
      <w:r w:rsidR="00155FAB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   a     a     a     </w:t>
      </w:r>
    </w:p>
    <w:p w:rsidR="00155FAB" w:rsidRDefault="00BD3DCE" w:rsidP="00155FA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694" style="position:absolute;margin-left:-16.1pt;margin-top:9.4pt;width:521.25pt;height:36.85pt;z-index:-25091379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IwU3CkXBAAA8Q8AAA4AAAAAAAAAAAAAAAAALgIAAGRycy9lMm9Eb2MueG1sUEsBAi0AFAAG&#10;AAgAAAAhAFgrD2jgAAAACgEAAA8AAAAAAAAAAAAAAAAAcQYAAGRycy9kb3ducmV2LnhtbFBLBQYA&#10;AAAABAAEAPMAAAB+BwAAAAA=&#10;">
            <v:group id="Group 33" o:spid="_x0000_s269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gNEsOxgAAAN0A&#10;AAAPAAAAAAAAAAAAAAAAAKoCAABkcnMvZG93bnJldi54bWxQSwUGAAAAAAQABAD6AAAAnQMAAAAA&#10;">
              <v:rect id="Rectangle 34" o:spid="_x0000_s269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iFL8UA&#10;AADdAAAADwAAAGRycy9kb3ducmV2LnhtbESPT2vCQBTE7wW/w/IEb3WjQpTUVeq/0mttJHh7ZF+z&#10;odm3Ibua+O27hUKPw8z8hllvB9uIO3W+dqxgNk1AEJdO11wpyD9PzysQPiBrbByTggd52G5GT2vM&#10;tOv5g+7nUIkIYZ+hAhNCm0npS0MW/dS1xNH7cp3FEGVXSd1hH+G2kfMkSaXFmuOCwZb2hsrv880q&#10;WFTF0RT5wed2VqRvl8dl119PSk3Gw+sLiEBD+A//td+1gmWSLuH3TXwCcvM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5qIUvxQAAAN0AAAAPAAAAAAAAAAAAAAAAAJgCAABkcnMv&#10;ZG93bnJldi54bWxQSwUGAAAAAAQABAD1AAAAigMAAAAA&#10;" strokecolor="#2f5496 [2408]" strokeweight="1.5pt">
                <v:fill opacity="0"/>
              </v:rect>
              <v:rect id="Rectangle 35" o:spid="_x0000_s269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03l9cEA&#10;AADdAAAADwAAAGRycy9kb3ducmV2LnhtbERPPW/CMBDdK/EfrEPqRpyghpYUgxCIwkhT2E/xNYmI&#10;zyF2Sfj3eEDq+PS+F6vBNOJGnastK0iiGARxYXXNpYLTz27yAcJ5ZI2NZVJwJwer5ehlgZm2PX/T&#10;LfelCCHsMlRQed9mUrqiIoMusi1x4H5tZ9AH2JVSd9iHcNPIaRzPpMGaQ0OFLW0qKi75n1FwTrct&#10;76XhY7J7m6fny9d1kxilXsfD+hOEp8H/i5/ug1bwHs/C3PAmPAG5f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tN5fX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269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x+6uMUAAADdAAAADwAAAGRycy9kb3ducmV2LnhtbESPQYvCMBSE78L+h/AWvGmqB3WrUezC&#10;ghU8rC6Ct0fzbKvNS22i1n9vFgSPw8x8w8wWranEjRpXWlYw6EcgiDOrS84V/O1+ehMQziNrrCyT&#10;ggc5WMw/OjOMtb3zL922PhcBwi5GBYX3dSylywoy6Pq2Jg7e0TYGfZBNLnWD9wA3lRxG0UgaLDks&#10;FFjTd0HZeXs1CpLHer+xPr2sjofTJU2SYYono1T3s11OQXhq/Tv8aq+0gnE0+oL/N+EJyPkT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x+6uMUAAADdAAAADwAAAAAAAAAA&#10;AAAAAAChAgAAZHJzL2Rvd25yZXYueG1sUEsFBgAAAAAEAAQA+QAAAJMDAAAAAA==&#10;" strokecolor="#2f5496 [2408]" strokeweight="1.5pt"/>
            <v:shape id="AutoShape 37" o:spid="_x0000_s269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/yF+MMAAADdAAAADwAAAGRycy9kb3ducmV2LnhtbERPy2rCQBTdC/2H4Rbc6aQuVFLH0AiC&#10;EbqoSqG7S+aaRzN3kswY4993FgWXh/PeJKNpxEC9qywreJtHIIhzqysuFFzO+9kahPPIGhvLpOBB&#10;DpLty2SDsbZ3/qLh5AsRQtjFqKD0vo2ldHlJBt3ctsSBu9reoA+wL6Tu8R7CTSMXUbSUBisODSW2&#10;tCsp/z3djIL0cfz+tD7rDtefusvSdJFhbZSavo4f7yA8jf4p/ncftIJVtAr7w5vwBOT2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v8hfjDAAAA3QAAAA8AAAAAAAAAAAAA&#10;AAAAoQIAAGRycy9kb3ducmV2LnhtbFBLBQYAAAAABAAEAPkAAACRAwAAAAA=&#10;" strokecolor="#2f5496 [2408]" strokeweight="1.5pt"/>
          </v:group>
        </w:pict>
      </w:r>
      <w:r w:rsidR="00155FAB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   a     a     a     </w:t>
      </w:r>
    </w:p>
    <w:p w:rsidR="00155FAB" w:rsidRDefault="00BD3DCE" w:rsidP="00155FA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2688" style="position:absolute;margin-left:-16.1pt;margin-top:9.4pt;width:521.25pt;height:36.85pt;z-index:-25091276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i&#10;tO1FEgQAAPEPAAAOAAAAAAAAAAAAAAAAAC4CAABkcnMvZTJvRG9jLnhtbFBLAQItABQABgAIAAAA&#10;IQBYKw9o4AAAAAoBAAAPAAAAAAAAAAAAAAAAAGwGAABkcnMvZG93bnJldi54bWxQSwUGAAAAAAQA&#10;BADzAAAAeQcAAAAA&#10;">
            <v:group id="Group 33" o:spid="_x0000_s269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tbb0McAAADdAAAADwAAAGRycy9kb3ducmV2LnhtbESPQWvCQBSE7wX/w/IK&#10;3ppNlDaSZhURKx5CoSqU3h7ZZxLMvg3ZbRL/fbdQ6HGYmW+YfDOZVgzUu8aygiSKQRCXVjdcKbic&#10;355WIJxH1thaJgV3crBZzx5yzLQd+YOGk69EgLDLUEHtfZdJ6cqaDLrIdsTBu9reoA+yr6TucQxw&#10;08pFHL9Igw2HhRo72tVU3k7fRsFhxHG7TPZDcbvu7l/n5/fPIiGl5o/T9hWEp8n/h//aR60gjdMF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Wtbb0McAAADd&#10;AAAADwAAAAAAAAAAAAAAAACqAgAAZHJzL2Rvd25yZXYueG1sUEsFBgAAAAAEAAQA+gAAAJ4DAAAA&#10;AA==&#10;">
              <v:rect id="Rectangle 34" o:spid="_x0000_s269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0oV8cYA&#10;AADdAAAADwAAAGRycy9kb3ducmV2LnhtbESPQWvCQBSE7wX/w/KE3urGClqia9C2ll5rI8HbI/vM&#10;BrNvQ3abxH/fLRQ8DjPzDbPJRtuInjpfO1YwnyUgiEuna64U5N+HpxcQPiBrbByTght5yLaThw2m&#10;2g38Rf0xVCJC2KeowITQplL60pBFP3MtcfQurrMYouwqqTscItw28jlJltJizXHBYEuvhsrr8ccq&#10;WFTFuynyN5/bebH8ON1O++F8UOpxOu7WIAKN4R7+b39qBatktYC/N/EJyO0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0oV8cYAAADdAAAADwAAAAAAAAAAAAAAAACYAgAAZHJz&#10;L2Rvd25yZXYueG1sUEsFBgAAAAAEAAQA9QAAAIsDAAAAAA==&#10;" strokecolor="#2f5496 [2408]" strokeweight="1.5pt">
                <v:fill opacity="0"/>
              </v:rect>
              <v:rect id="Rectangle 35" o:spid="_x0000_s269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9l5LcMA&#10;AADdAAAADwAAAGRycy9kb3ducmV2LnhtbESPS4vCQBCE7wv+h6EFbzqJ+NjNOoooPo4+1nuTaZNg&#10;pidmRo3/3hGEPRZV9RU1mTWmFHeqXWFZQdyLQBCnVhecKfg7rrrfIJxH1lhaJgVPcjCbtr4mmGj7&#10;4D3dDz4TAcIuQQW591UipUtzMuh6tiIO3tnWBn2QdSZ1jY8AN6XsR9FIGiw4LORY0SKn9HK4GQWn&#10;4bLijTS8i1eDn+Hpsr4uYqNUp93Mf0F4avx/+NPeagXjaDyA95vwBOT0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9l5L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69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4smYMUAAADdAAAADwAAAGRycy9kb3ducmV2LnhtbESPQYvCMBSE78L+h/AWvGmqoC7VKHZh&#10;wQp7UBfB26N5ttXmpTZR6783C4LHYWa+YWaL1lTiRo0rLSsY9CMQxJnVJecK/nY/vS8QziNrrCyT&#10;ggc5WMw/OjOMtb3zhm5bn4sAYRejgsL7OpbSZQUZdH1bEwfvaBuDPsgml7rBe4CbSg6jaCwNlhwW&#10;Cqzpu6DsvL0aBcljvf+1Pr2sjofTJU2SYYono1T3s11OQXhq/Tv8aq+0gkk0GcH/m/AE5PwJ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4smYMUAAADdAAAADwAAAAAAAAAA&#10;AAAAAAChAgAAZHJzL2Rvd25yZXYueG1sUEsFBgAAAAAEAAQA+QAAAJMDAAAAAA==&#10;" strokecolor="#2f5496 [2408]" strokeweight="1.5pt"/>
            <v:shape id="AutoShape 37" o:spid="_x0000_s268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1m4F8cAAADdAAAADwAAAGRycy9kb3ducmV2LnhtbESPT2vCQBTE74V+h+UVeqsbPWiJWcUI&#10;gin0UFsEb4/syx/Nvo3ZrUm+fVcQehxm5jdMsh5MI27UudqygukkAkGcW11zqeDne/f2DsJ5ZI2N&#10;ZVIwkoP16vkpwVjbnr/odvClCBB2MSqovG9jKV1ekUE3sS1x8ArbGfRBdqXUHfYBbho5i6K5NFhz&#10;WKiwpW1F+eXwaxSk48fx0/rsui9O52uWprMMz0ap15dhswThafD/4Ud7rxUsosUc7m/CE5Cr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bWbgXxwAAAN0AAAAPAAAAAAAA&#10;AAAAAAAAAKECAABkcnMvZG93bnJldi54bWxQSwUGAAAAAAQABAD5AAAAlQMAAAAA&#10;" strokecolor="#2f5496 [2408]" strokeweight="1.5pt"/>
          </v:group>
        </w:pict>
      </w:r>
      <w:r w:rsidR="00155FAB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   a     a     a     </w:t>
      </w:r>
    </w:p>
    <w:p w:rsidR="00155FAB" w:rsidRDefault="00155FAB" w:rsidP="00155FAB">
      <w:pPr>
        <w:spacing w:line="240" w:lineRule="auto"/>
        <w:rPr>
          <w:rFonts w:ascii="ALFABET98" w:hAnsi="ALFABET98"/>
          <w:sz w:val="36"/>
          <w:szCs w:val="36"/>
        </w:rPr>
      </w:pPr>
      <w:r w:rsidRPr="008140CA">
        <w:rPr>
          <w:rFonts w:ascii="ALFABET98" w:hAnsi="ALFABET98"/>
          <w:sz w:val="36"/>
          <w:szCs w:val="36"/>
        </w:rPr>
        <w:t xml:space="preserve"> </w:t>
      </w:r>
      <w:r>
        <w:rPr>
          <w:rFonts w:ascii="ALFABET98" w:hAnsi="ALFABET98"/>
          <w:sz w:val="36"/>
          <w:szCs w:val="36"/>
        </w:rPr>
        <w:t xml:space="preserve">                      </w:t>
      </w:r>
      <w:r w:rsidR="000120B5">
        <w:rPr>
          <w:rFonts w:ascii="ALFABET98" w:hAnsi="ALFABET98"/>
          <w:sz w:val="36"/>
          <w:szCs w:val="36"/>
        </w:rPr>
        <w:t xml:space="preserve">            37</w:t>
      </w:r>
    </w:p>
    <w:p w:rsidR="00155FAB" w:rsidRDefault="00155FAB" w:rsidP="00155FAB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t>Sayın velim, yukarıdaki şeklin üzerinden çizelim.</w:t>
      </w:r>
    </w:p>
    <w:p w:rsidR="00155FAB" w:rsidRDefault="00BD3DCE" w:rsidP="00155FA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682" style="position:absolute;margin-left:-16.1pt;margin-top:9.4pt;width:521.25pt;height:36.85pt;z-index:-25091072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Zf0AFg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ZGX9ABYEAADxDwAADgAAAAAAAAAAAAAAAAAuAgAAZHJzL2Uyb0RvYy54bWxQSwECLQAUAAYA&#10;CAAAACEAWCsPaOAAAAAKAQAADwAAAAAAAAAAAAAAAABwBgAAZHJzL2Rvd25yZXYueG1sUEsFBgAA&#10;AAAEAAQA8wAAAH0HAAAAAA==&#10;">
            <v:group id="Group 33" o:spid="_x0000_s268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7Puw6wwAAAN0AAAAP&#10;AAAAAAAAAAAAAAAAAKoCAABkcnMvZG93bnJldi54bWxQSwUGAAAAAAQABAD6AAAAmgMAAAAA&#10;">
              <v:rect id="Rectangle 34" o:spid="_x0000_s268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qIiG8YA&#10;AADdAAAADwAAAGRycy9kb3ducmV2LnhtbESPW2vCQBSE34X+h+UU+lY3tuAlukovWnxVI8G3Q/aY&#10;Dc2eDdnVxH/fFQo+DjPzDbNY9bYWV2p95VjBaJiAIC6crrhUkB02r1MQPiBrrB2Tght5WC2fBgtM&#10;tet4R9d9KEWEsE9RgQmhSaX0hSGLfuga4uidXWsxRNmWUrfYRbit5VuSjKXFiuOCwYa+DBW/+4tV&#10;8F7ma5Nn3z6zo3z8c7wdP7vTRqmX5/5jDiJQHx7h//ZWK5gkkxnc38QnIJ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qIiG8YAAADdAAAADwAAAAAAAAAAAAAAAACYAgAAZHJz&#10;L2Rvd25yZXYueG1sUEsFBgAAAAAEAAQA9QAAAIsDAAAAAA==&#10;" strokecolor="#2f5496 [2408]" strokeweight="1.5pt">
                <v:fill opacity="0"/>
              </v:rect>
              <v:rect id="Rectangle 35" o:spid="_x0000_s268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cPCcEA&#10;AADdAAAADwAAAGRycy9kb3ducmV2LnhtbERPPW/CMBDdkfgP1lXqBk5QoRAwCKVKYaS07Kf4mkTE&#10;5xC7Sfrv8YDE+PS+N7vB1KKj1lWWFcTTCARxbnXFhYKf72yyBOE8ssbaMin4Jwe77Xi0wUTbnr+o&#10;O/tChBB2CSoovW8SKV1ekkE3tQ1x4H5ta9AH2BZSt9iHcFPLWRQtpMGKQ0OJDaUl5dfzn1FwmX80&#10;fJCGT3H2tppfrp+3NDZKvb4M+zUIT4N/ih/uo1bwHi3D/vAmPAG5v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U3Dwn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268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WVQRMUAAADdAAAADwAAAGRycy9kb3ducmV2LnhtbESPQYvCMBSE78L+h/AWvNlUDyrVKNsF&#10;wQoeVmVhb4/m2Vabl9pErf/eLAgeh5n5hpkvO1OLG7WusqxgGMUgiHOrKy4UHParwRSE88gaa8uk&#10;4EEOlouP3hwTbe/8Q7edL0SAsEtQQel9k0jp8pIMusg2xME72tagD7ItpG7xHuCmlqM4HkuDFYeF&#10;Ehv6Lik/765GQfrY/G6tzy7r49/pkqXpKMOTUar/2X3NQHjq/Dv8aq+1gkk8HcL/m/AE5OIJ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WVQRMUAAADdAAAADwAAAAAAAAAA&#10;AAAAAAChAgAAZHJzL2Rvd25yZXYueG1sUEsFBgAAAAAEAAQA+QAAAJMDAAAAAA==&#10;" strokecolor="#2f5496 [2408]" strokeweight="1.5pt"/>
            <v:shape id="AutoShape 37" o:spid="_x0000_s268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bfOM8YAAADdAAAADwAAAGRycy9kb3ducmV2LnhtbESPT4vCMBTE74LfITzBm6b24ErXKFth&#10;wQoe/IOwt0fzbOs2L7XJav32G0HwOMzMb5j5sjO1uFHrKssKJuMIBHFudcWFguPhezQD4Tyyxtoy&#10;KXiQg+Wi35tjou2dd3Tb+0IECLsEFZTeN4mULi/JoBvbhjh4Z9sa9EG2hdQt3gPc1DKOoqk0WHFY&#10;KLGhVUn57/7PKEgfm9PW+uy6Pv9crlmaxhlejFLDQff1CcJT59/hV3utFXxEsxieb8ITkIt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G3zjPGAAAA3QAAAA8AAAAAAAAA&#10;AAAAAAAAoQIAAGRycy9kb3ducmV2LnhtbFBLBQYAAAAABAAEAPkAAACUAwAAAAA=&#10;" strokecolor="#2f5496 [2408]" strokeweight="1.5pt"/>
          </v:group>
        </w:pict>
      </w:r>
      <w:r w:rsidR="00155FAB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   a     a          </w:t>
      </w:r>
    </w:p>
    <w:p w:rsidR="00155FAB" w:rsidRDefault="00BD3DCE" w:rsidP="00155FA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676" style="position:absolute;margin-left:-16.1pt;margin-top:9.4pt;width:521.25pt;height:36.85pt;z-index:-25090969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P0YZiBYEAADxDwAADgAAAAAAAAAAAAAAAAAuAgAAZHJzL2Uyb0RvYy54bWxQSwECLQAUAAYA&#10;CAAAACEAWCsPaOAAAAAKAQAADwAAAAAAAAAAAAAAAABwBgAAZHJzL2Rvd25yZXYueG1sUEsFBgAA&#10;AAAEAAQA8wAAAH0HAAAAAA==&#10;">
            <v:group id="Group 33" o:spid="_x0000_s267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j6aWGMcAAADd&#10;AAAADwAAAAAAAAAAAAAAAACqAgAAZHJzL2Rvd25yZXYueG1sUEsFBgAAAAAEAAQA+gAAAJ4DAAAA&#10;AA==&#10;">
              <v:rect id="Rectangle 34" o:spid="_x0000_s268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pYOcUA&#10;AADdAAAADwAAAGRycy9kb3ducmV2LnhtbESPQWvCQBSE7wX/w/KE3nRjpSqpq2itxasaCb09sq/Z&#10;0OzbkN2a+O+7gtDjMDPfMMt1b2txpdZXjhVMxgkI4sLpiksF2Xk/WoDwAVlj7ZgU3MjDejV4WmKq&#10;XcdHup5CKSKEfYoKTAhNKqUvDFn0Y9cQR+/btRZDlG0pdYtdhNtaviTJTFqsOC4YbOjdUPFz+rUK&#10;pmX+YfJs5zM7yWefl9tl233tlXoe9ps3EIH68B9+tA9awTxZvML9TXwCcvU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Olg5xQAAAN0AAAAPAAAAAAAAAAAAAAAAAJgCAABkcnMv&#10;ZG93bnJldi54bWxQSwUGAAAAAAQABAD1AAAAigMAAAAA&#10;" strokecolor="#2f5496 [2408]" strokeweight="1.5pt">
                <v:fill opacity="0"/>
              </v:rect>
              <v:rect id="Rectangle 35" o:spid="_x0000_s268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Iy5sMA&#10;AADdAAAADwAAAGRycy9kb3ducmV2LnhtbESPT4vCMBTE7wt+h/CEvWnaxb/VKKK4etSq90fzbIvN&#10;S7fJavfbG0HY4zAzv2Hmy9ZU4k6NKy0riPsRCOLM6pJzBefTtjcB4TyyxsoyKfgjB8tF52OOibYP&#10;PtI99bkIEHYJKii8rxMpXVaQQde3NXHwrrYx6INscqkbfAS4qeRXFI2kwZLDQoE1rQvKbumvUXAZ&#10;bmreScOHeDuYDi+37591bJT67LarGQhPrf8Pv9t7rWAcTUbwehOegFw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ZIy5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67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cBtq8YAAADdAAAADwAAAGRycy9kb3ducmV2LnhtbESPT4vCMBTE74LfITzB2zZdDyrVKNuF&#10;BSt48A8Le3s0z7bavNQmav32RljwOMzMb5j5sjO1uFHrKssKPqMYBHFudcWFgsP+52MKwnlkjbVl&#10;UvAgB8tFvzfHRNs7b+m284UIEHYJKii9bxIpXV6SQRfZhjh4R9sa9EG2hdQt3gPc1HIUx2NpsOKw&#10;UGJD3yXl593VKEgf69+N9dlldfw7XbI0HWV4MkoNB93XDISnzr/D/+2VVjCJpxN4vQlPQC6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HAbavGAAAA3QAAAA8AAAAAAAAA&#10;AAAAAAAAoQIAAGRycy9kb3ducmV2LnhtbFBLBQYAAAAABAAEAPkAAACUAwAAAAA=&#10;" strokecolor="#2f5496 [2408]" strokeweight="1.5pt"/>
            <v:shape id="AutoShape 37" o:spid="_x0000_s267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F/52cQAAADdAAAADwAAAGRycy9kb3ducmV2LnhtbERPy2rCQBTdC/2H4Rbc6aQurKSOoREE&#10;I3Thg0J3l8w1j2buJJkxxr93FoUuD+e9TkbTiIF6V1lW8DaPQBDnVldcKLicd7MVCOeRNTaWScGD&#10;HCSbl8kaY23vfKTh5AsRQtjFqKD0vo2ldHlJBt3ctsSBu9reoA+wL6Tu8R7CTSMXUbSUBisODSW2&#10;tC0p/z3djIL0cfj+sj7r9tefusvSdJFhbZSavo6fHyA8jf5f/OfeawXv0SrMDW/CE5CbJ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wX/nZxAAAAN0AAAAPAAAAAAAAAAAA&#10;AAAAAKECAABkcnMvZG93bnJldi54bWxQSwUGAAAAAAQABAD5AAAAkgMAAAAA&#10;" strokecolor="#2f5496 [2408]" strokeweight="1.5pt"/>
          </v:group>
        </w:pict>
      </w:r>
      <w:r w:rsidR="00155FAB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   a     </w:t>
      </w:r>
    </w:p>
    <w:p w:rsidR="00155FAB" w:rsidRDefault="00BD3DCE" w:rsidP="00155FA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670" style="position:absolute;margin-left:-16.1pt;margin-top:9.4pt;width:521.25pt;height:36.85pt;z-index:-25090867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IrzhE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z&#10;IrzhEgQAAPEPAAAOAAAAAAAAAAAAAAAAAC4CAABkcnMvZTJvRG9jLnhtbFBLAQItABQABgAIAAAA&#10;IQBYKw9o4AAAAAoBAAAPAAAAAAAAAAAAAAAAAGwGAABkcnMvZG93bnJldi54bWxQSwUGAAAAAAQA&#10;BADzAAAAeQcAAAAA&#10;">
            <v:group id="Group 33" o:spid="_x0000_s267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UQGxsQAAADdAAAA&#10;DwAAAAAAAAAAAAAAAACqAgAAZHJzL2Rvd25yZXYueG1sUEsFBgAAAAAEAAQA+gAAAJsDAAAAAA==&#10;">
              <v:rect id="Rectangle 34" o:spid="_x0000_s267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jI58YA&#10;AADdAAAADwAAAGRycy9kb3ducmV2LnhtbESPT2vCQBTE74V+h+UVequbKFgbXcU/tfSqjQRvj+wz&#10;G8y+Ddmtid++Wyj0OMzMb5jFarCNuFHna8cK0lECgrh0uuZKQf61f5mB8AFZY+OYFNzJw2r5+LDA&#10;TLueD3Q7hkpECPsMFZgQ2kxKXxqy6EeuJY7exXUWQ5RdJXWHfYTbRo6TZCot1hwXDLa0NVRej99W&#10;waQq3k2R73xu02L6cbqfNv15r9Tz07Cegwg0hP/wX/tTK3hN3lL4fROfgFz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NjI58YAAADdAAAADwAAAAAAAAAAAAAAAACYAgAAZHJz&#10;L2Rvd25yZXYueG1sUEsFBgAAAAAEAAQA9QAAAIsDAAAAAA==&#10;" strokecolor="#2f5496 [2408]" strokeweight="1.5pt">
                <v:fill opacity="0"/>
              </v:rect>
              <v:rect id="Rectangle 35" o:spid="_x0000_s267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CiOMIA&#10;AADdAAAADwAAAGRycy9kb3ducmV2LnhtbESPT4vCMBTE7wt+h/AEb5pWdNVqFFHUPfr3/miebbF5&#10;qU3U7rffCMIeh5n5DTNbNKYUT6pdYVlB3ItAEKdWF5wpOJ823TEI55E1lpZJwS85WMxbXzNMtH3x&#10;gZ5Hn4kAYZeggtz7KpHSpTkZdD1bEQfvamuDPsg6k7rGV4CbUvaj6FsaLDgs5FjRKqf0dnwYBZfh&#10;uuKdNLyPN4PJ8HLb3lexUarTbpZTEJ4a/x/+tH+0glE06cP7TXgCcv4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/cKI4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267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yL9dccAAADdAAAADwAAAGRycy9kb3ducmV2LnhtbESPQWvCQBSE70L/w/IKvZlNU6ht6hoa&#10;QTBCD9oieHtkn0ls9m3MbjX+e7cgeBxm5htmmg2mFSfqXWNZwXMUgyAurW64UvDzvRi/gXAeWWNr&#10;mRRcyEE2exhNMdX2zGs6bXwlAoRdigpq77tUSlfWZNBFtiMO3t72Bn2QfSV1j+cAN61M4vhVGmw4&#10;LNTY0bym8nfzZxTkl9X2y/riuNzvDsciz5MCD0app8fh8wOEp8Hfw7f2UiuYxO8v8P8mPAE5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7Iv11xwAAAN0AAAAPAAAAAAAA&#10;AAAAAAAAAKECAABkcnMvZG93bnJldi54bWxQSwUGAAAAAAQABAD5AAAAlQMAAAAA&#10;" strokecolor="#2f5496 [2408]" strokeweight="1.5pt"/>
            <v:shape id="AutoShape 37" o:spid="_x0000_s267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MtlAccAAADdAAAADwAAAGRycy9kb3ducmV2LnhtbESPQWvCQBSE70L/w/IKvZlNQ6lt6hoa&#10;QTBCD9oieHtkn0ls9m3MbjX+e7cgeBxm5htmmg2mFSfqXWNZwXMUgyAurW64UvDzvRi/gXAeWWNr&#10;mRRcyEE2exhNMdX2zGs6bXwlAoRdigpq77tUSlfWZNBFtiMO3t72Bn2QfSV1j+cAN61M4vhVGmw4&#10;LNTY0bym8nfzZxTkl9X2y/riuNzvDsciz5MCD0app8fh8wOEp8Hfw7f2UiuYxO8v8P8mPAE5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0y2UBxwAAAN0AAAAPAAAAAAAA&#10;AAAAAAAAAKECAABkcnMvZG93bnJldi54bWxQSwUGAAAAAAQABAD5AAAAlQMAAAAA&#10;" strokecolor="#2f5496 [2408]" strokeweight="1.5pt"/>
          </v:group>
        </w:pict>
      </w:r>
      <w:r w:rsidR="00155FAB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   </w:t>
      </w:r>
    </w:p>
    <w:p w:rsidR="00155FAB" w:rsidRDefault="00BD3DCE" w:rsidP="00155FA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664" style="position:absolute;margin-left:-16.1pt;margin-top:9.4pt;width:521.25pt;height:36.85pt;z-index:-25090764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">
            <v:group id="Group 33" o:spid="_x0000_s266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V4TspxgAAAN0A&#10;AAAPAAAAAAAAAAAAAAAAAKoCAABkcnMvZG93bnJldi54bWxQSwUGAAAAAAQABAD6AAAAnQMAAAAA&#10;">
              <v:rect id="Rectangle 34" o:spid="_x0000_s266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31CMYA&#10;AADdAAAADwAAAGRycy9kb3ducmV2LnhtbESPW2vCQBSE34X+h+UU+lY3tuAlukovWnxVI8G3Q/aY&#10;Dc2eDdnVxH/fFQo+DjPzDbNY9bYWV2p95VjBaJiAIC6crrhUkB02r1MQPiBrrB2Tght5WC2fBgtM&#10;tet4R9d9KEWEsE9RgQmhSaX0hSGLfuga4uidXWsxRNmWUrfYRbit5VuSjKXFiuOCwYa+DBW/+4tV&#10;8F7ma5Nn3z6zo3z8c7wdP7vTRqmX5/5jDiJQHx7h//ZWK5gkswnc38QnIJ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H31CMYAAADdAAAADwAAAAAAAAAAAAAAAACYAgAAZHJz&#10;L2Rvd25yZXYueG1sUEsFBgAAAAAEAAQA9QAAAIsDAAAAAA==&#10;" strokecolor="#2f5496 [2408]" strokeweight="1.5pt">
                <v:fill opacity="0"/>
              </v:rect>
              <v:rect id="Rectangle 35" o:spid="_x0000_s266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piV0sEA&#10;AADdAAAADwAAAGRycy9kb3ducmV2LnhtbERPPW/CMBDdkfgP1lXqBk5QoSVgEEqVwkgp7Kf4mkTE&#10;5xC7Sfrv8YDE+PS+19vB1KKj1lWWFcTTCARxbnXFhYLzTzb5AOE8ssbaMin4JwfbzXi0xkTbnr+p&#10;O/lChBB2CSoovW8SKV1ekkE3tQ1x4H5ta9AH2BZSt9iHcFPLWRQtpMGKQ0OJDaUl5dfTn1FwmX82&#10;vJeGj3H2tpxfrl+3NDZKvb4MuxUIT4N/ih/ug1bwHi3D3PAmPAG5u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6YldL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266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srKn8gAAADdAAAADwAAAGRycy9kb3ducmV2LnhtbESPzWrDMBCE74G+g9hCb4lcH/LjRDF1&#10;IRAHemhaCrkt1sZ2aq0cS7Wdt68KgR6HmfmG2aSjaURPnastK3ieRSCIC6trLhV8fuymSxDOI2ts&#10;LJOCGzlItw+TDSbaDvxO/dGXIkDYJaig8r5NpHRFRQbdzLbEwTvbzqAPsiul7nAIcNPIOIrm0mDN&#10;YaHCll4rKr6PP0ZBdjt8vVmfX/fn0+WaZ1mc48Uo9fQ4vqxBeBr9f/je3msFi2i1gr834QnI7S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GsrKn8gAAADdAAAADwAAAAAA&#10;AAAAAAAAAAChAgAAZHJzL2Rvd25yZXYueG1sUEsFBgAAAAAEAAQA+QAAAJYDAAAAAA==&#10;" strokecolor="#2f5496 [2408]" strokeweight="1.5pt"/>
            <v:shape id="AutoShape 37" o:spid="_x0000_s266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Rv5GMQAAADdAAAADwAAAGRycy9kb3ducmV2LnhtbERPyWrDMBC9F/oPYgq9NbJzaIsbOdSF&#10;QBzIIQuF3gZrvKTWyLYU2/n76hDo8fH21Xo2rRhpcI1lBfEiAkFcWN1wpeB82ry8g3AeWWNrmRTc&#10;yME6fXxYYaLtxAcaj74SIYRdggpq77tESlfUZNAtbEccuNIOBn2AQyX1gFMIN61cRtGrNNhwaKix&#10;o6+ait/j1SjIbrvvvfV5vy1/Ln2eZcscL0ap56f58wOEp9n/i+/urVbwFkdhf3gTnoBM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VG/kYxAAAAN0AAAAPAAAAAAAAAAAA&#10;AAAAAKECAABkcnMvZG93bnJldi54bWxQSwUGAAAAAAQABAD5AAAAkgMAAAAA&#10;" strokecolor="#2f5496 [2408]" strokeweight="1.5pt"/>
          </v:group>
        </w:pict>
      </w:r>
      <w:r w:rsidR="00155FAB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</w:t>
      </w:r>
    </w:p>
    <w:p w:rsidR="00155FAB" w:rsidRDefault="00BD3DCE" w:rsidP="00155FA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658" style="position:absolute;margin-left:-16.1pt;margin-top:9.4pt;width:521.25pt;height:36.85pt;z-index:-25090662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c&#10;oMf6EgQAAPEPAAAOAAAAAAAAAAAAAAAAAC4CAABkcnMvZTJvRG9jLnhtbFBLAQItABQABgAIAAAA&#10;IQBYKw9o4AAAAAoBAAAPAAAAAAAAAAAAAAAAAGwGAABkcnMvZG93bnJldi54bWxQSwUGAAAAAAQA&#10;BADzAAAAeQcAAAAA&#10;">
            <v:group id="Group 33" o:spid="_x0000_s266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DGnMMUAAADd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u84GsHz&#10;TXgCcvE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QxpzDFAAAA3QAA&#10;AA8AAAAAAAAAAAAAAAAAqgIAAGRycy9kb3ducmV2LnhtbFBLBQYAAAAABAAEAPoAAACcAwAAAAA=&#10;">
              <v:rect id="Rectangle 34" o:spid="_x0000_s266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1pEcYA&#10;AADdAAAADwAAAGRycy9kb3ducmV2LnhtbESPT2vCQBTE74LfYXlCb2aTClaiq9g/ll5rI8HbI/vM&#10;BrNvQ3Zr4rfvFgo9DjPzG2azG20rbtT7xrGCLElBEFdON1wrKL4O8xUIH5A1to5JwZ087LbTyQZz&#10;7Qb+pNsx1CJC2OeowITQ5VL6ypBFn7iOOHoX11sMUfa11D0OEW5b+ZimS2mx4bhgsKMXQ9X1+G0V&#10;LOryzZTFqy9sVi7fT/fT83A+KPUwG/drEIHG8B/+a39oBU9ZuoDfN/EJyO0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a1pEcYAAADdAAAADwAAAAAAAAAAAAAAAACYAgAAZHJz&#10;L2Rvd25yZXYueG1sUEsFBgAAAAAEAAQA9QAAAIsDAAAAAA==&#10;" strokecolor="#2f5496 [2408]" strokeweight="1.5pt">
                <v:fill opacity="0"/>
              </v:rect>
              <v:rect id="Rectangle 35" o:spid="_x0000_s266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T4FzcQA&#10;AADdAAAADwAAAGRycy9kb3ducmV2LnhtbESPQWvCQBSE70L/w/IKvdVNSqI1ukpJsXpsY70/sq9J&#10;MPs2zW5N/PeuUPA4zMw3zGozmlacqXeNZQXxNAJBXFrdcKXg+7B9fgXhPLLG1jIpuJCDzfphssJM&#10;24G/6Fz4SgQIuwwV1N53mZSurMmgm9qOOHg/tjfog+wrqXscAty08iWKZtJgw2Ghxo7ymspT8WcU&#10;HNP3jnfS8Ge8TRbp8fTxm8dGqafH8W0JwtPo7+H/9l4rmMdRArc34QnI9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E+Bc3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266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WxagMYAAADdAAAADwAAAGRycy9kb3ducmV2LnhtbESPT4vCMBTE7wt+h/AEb2uqsLtSjWKF&#10;BbvgwT8I3h7Ns602L7WJWr+9ERY8DjPzG2Yya00lbtS40rKCQT8CQZxZXXKuYLf9/RyBcB5ZY2WZ&#10;FDzIwWza+ZhgrO2d13Tb+FwECLsYFRTe17GULivIoOvbmjh4R9sY9EE2udQN3gPcVHIYRd/SYMlh&#10;ocCaFgVl583VKEgef/uV9elleTycLmmSDFM8GaV63XY+BuGp9e/wf3upFfwMoi94vQlPQE6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VsWoDGAAAA3QAAAA8AAAAAAAAA&#10;AAAAAAAAoQIAAGRycy9kb3ducmV2LnhtbFBLBQYAAAAABAAEAPkAAACUAwAAAAA=&#10;" strokecolor="#2f5496 [2408]" strokeweight="1.5pt"/>
            <v:shape id="AutoShape 37" o:spid="_x0000_s265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b7E98UAAADdAAAADwAAAGRycy9kb3ducmV2LnhtbESPQYvCMBSE7wv+h/CEvWmqB5VqFCsI&#10;dsGD7iJ4ezTPttq81CZq/fdGEPY4zMw3zGzRmkrcqXGlZQWDfgSCOLO65FzB3++6NwHhPLLGyjIp&#10;eJKDxbzzNcNY2wfv6L73uQgQdjEqKLyvYyldVpBB17c1cfBOtjHog2xyqRt8BLip5DCKRtJgyWGh&#10;wJpWBWWX/c0oSJ4/h6316XVzOp6vaZIMUzwbpb677XIKwlPr/8Of9kYrGA+iEbzfhCcg5y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9b7E98UAAADdAAAADwAAAAAAAAAA&#10;AAAAAAChAgAAZHJzL2Rvd25yZXYueG1sUEsFBgAAAAAEAAQA+QAAAJMDAAAAAA==&#10;" strokecolor="#2f5496 [2408]" strokeweight="1.5pt"/>
          </v:group>
        </w:pict>
      </w:r>
      <w:r w:rsidR="00155FAB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</w:t>
      </w:r>
    </w:p>
    <w:p w:rsidR="00155FAB" w:rsidRDefault="00BD3DCE" w:rsidP="00155FA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652" style="position:absolute;margin-left:-16.1pt;margin-top:9.4pt;width:521.25pt;height:36.85pt;z-index:-25090560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CV9OFg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3AlfThYEAADxDwAADgAAAAAAAAAAAAAAAAAuAgAAZHJzL2Uyb0RvYy54bWxQSwECLQAUAAYA&#10;CAAAACEAWCsPaOAAAAAKAQAADwAAAAAAAAAAAAAAAABwBgAAZHJzL2Rvd25yZXYueG1sUEsFBgAA&#10;AAAEAAQA8wAAAH0HAAAAAA==&#10;">
            <v:group id="Group 33" o:spid="_x0000_s265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V2ZDawwAAAN0AAAAP&#10;AAAAAAAAAAAAAAAAAKoCAABkcnMvZG93bnJldi54bWxQSwUGAAAAAAQABAD6AAAAmgMAAAAA&#10;">
              <v:rect id="Rectangle 34" o:spid="_x0000_s265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Ve+8YA&#10;AADdAAAADwAAAGRycy9kb3ducmV2LnhtbESPT2vCQBTE74V+h+UVequbKFgbXcU/tfSqjQRvj+wz&#10;G8y+Ddmtid++Wyj0OMzMb5jFarCNuFHna8cK0lECgrh0uuZKQf61f5mB8AFZY+OYFNzJw2r5+LDA&#10;TLueD3Q7hkpECPsMFZgQ2kxKXxqy6EeuJY7exXUWQ5RdJXWHfYTbRo6TZCot1hwXDLa0NVRej99W&#10;waQq3k2R73xu02L6cbqfNv15r9Tz07Cegwg0hP/wX/tTK3hNkzf4fROfgFz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EVe+8YAAADdAAAADwAAAAAAAAAAAAAAAACYAgAAZHJz&#10;L2Rvd25yZXYueG1sUEsFBgAAAAAEAAQA9QAAAIsDAAAAAA==&#10;" strokecolor="#2f5496 [2408]" strokeweight="1.5pt">
                <v:fill opacity="0"/>
              </v:rect>
              <v:rect id="Rectangle 35" o:spid="_x0000_s265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9yVE8AA&#10;AADdAAAADwAAAGRycy9kb3ducmV2LnhtbERPyW7CMBC9I/EP1lTiBo4R0DbFIARiOQIt91E8TSLi&#10;cYgNhL/HBySOT2+fzltbiRs1vnSsQQ0SEMSZMyXnGv5+1/0vED4gG6wck4YHeZjPup0ppsbd+UC3&#10;Y8hFDGGfooYihDqV0mcFWfQDVxNH7t81FkOETS5Ng/cYbis5TJKJtFhybCiwpmVB2fl4tRpO41XN&#10;W2l5r9aj7/HpvLksldW699EufkAEasNb/HLvjIZPpeL++CY+ATl7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9yVE8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265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47KXscAAADdAAAADwAAAGRycy9kb3ducmV2LnhtbESPT2vCQBTE70K/w/IKvekmHqqkrtIU&#10;CknBQ7UUentkn0ls9m3MbvPn23cFweMwM79hNrvRNKKnztWWFcSLCARxYXXNpYKv4/t8DcJ5ZI2N&#10;ZVIwkYPd9mG2wUTbgT+pP/hSBAi7BBVU3reJlK6oyKBb2JY4eCfbGfRBdqXUHQ4Bbhq5jKJnabDm&#10;sFBhS28VFb+HP6MgnT6+99bnl+z0c77kabrM8WyUenocX19AeBr9PXxrZ1rBKo5juL4JT0Bu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/jspexwAAAN0AAAAPAAAAAAAA&#10;AAAAAAAAAKECAABkcnMvZG93bnJldi54bWxQSwUGAAAAAAQABAD5AAAAlQMAAAAA&#10;" strokecolor="#2f5496 [2408]" strokeweight="1.5pt"/>
            <v:shape id="AutoShape 37" o:spid="_x0000_s265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1xUKcYAAADdAAAADwAAAGRycy9kb3ducmV2LnhtbESPQWvCQBSE7wX/w/IEb3WTHNoSXcUI&#10;ghF6qIrg7ZF9JtHs25jdavz3XUHocZiZb5jpvDeNuFHnassK4nEEgriwuuZSwX63ev8C4TyyxsYy&#10;KXiQg/ls8DbFVNs7/9Bt60sRIOxSVFB536ZSuqIig25sW+LgnWxn0AfZlVJ3eA9w08gkij6kwZrD&#10;QoUtLSsqLttfoyB7bA7f1ufX9el4vuZZluR4NkqNhv1iAsJT7//Dr/ZaK/iM4wSeb8ITkL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9cVCnGAAAA3QAAAA8AAAAAAAAA&#10;AAAAAAAAoQIAAGRycy9kb3ducmV2LnhtbFBLBQYAAAAABAAEAPkAAACUAwAAAAA=&#10;" strokecolor="#2f5496 [2408]" strokeweight="1.5pt"/>
          </v:group>
        </w:pict>
      </w:r>
      <w:r w:rsidR="00155FAB">
        <w:rPr>
          <w:rFonts w:ascii="ALFABET98" w:hAnsi="ALFABET98"/>
          <w:color w:val="A6A6A6" w:themeColor="background1" w:themeShade="A6"/>
          <w:sz w:val="72"/>
          <w:szCs w:val="72"/>
        </w:rPr>
        <w:t xml:space="preserve">a          </w:t>
      </w:r>
    </w:p>
    <w:p w:rsidR="00155FAB" w:rsidRDefault="00BD3DCE" w:rsidP="00155FA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646" style="position:absolute;margin-left:-16.1pt;margin-top:9.4pt;width:521.25pt;height:36.85pt;z-index:-25090457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heQ4kxYEAADxDwAADgAAAAAAAAAAAAAAAAAuAgAAZHJzL2Uyb0RvYy54bWxQSwECLQAUAAYA&#10;CAAAACEAWCsPaOAAAAAKAQAADwAAAAAAAAAAAAAAAABwBgAAZHJzL2Rvd25yZXYueG1sUEsFBgAA&#10;AAAEAAQA8wAAAH0HAAAAAA==&#10;">
            <v:group id="Group 33" o:spid="_x0000_s264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RTQwCxgAAAN0A&#10;AAAPAAAAAAAAAAAAAAAAAKoCAABkcnMvZG93bnJldi54bWxQSwUGAAAAAAQABAD6AAAAnQMAAAAA&#10;">
              <v:rect id="Rectangle 34" o:spid="_x0000_s265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HCI8YA&#10;AADdAAAADwAAAGRycy9kb3ducmV2LnhtbESPQWvCQBSE74L/YXmCt7pJi7akrqKtSq+1kdDbI/ua&#10;Dc2+DdnVxH/vFgoeh5n5hlmuB9uIC3W+dqwgnSUgiEuna64U5F/7hxcQPiBrbByTgit5WK/GoyVm&#10;2vX8SZdjqESEsM9QgQmhzaT0pSGLfuZa4uj9uM5iiLKrpO6wj3DbyMckWUiLNccFgy29GSp/j2er&#10;4KkqdqbI331u02JxOF1P2/57r9R0MmxeQQQawj383/7QCp7TdA5/b+ITkK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NHCI8YAAADdAAAADwAAAAAAAAAAAAAAAACYAgAAZHJz&#10;L2Rvd25yZXYueG1sUEsFBgAAAAAEAAQA9QAAAIsDAAAAAA==&#10;" strokecolor="#2f5496 [2408]" strokeweight="1.5pt">
                <v:fill opacity="0"/>
              </v:rect>
              <v:rect id="Rectangle 35" o:spid="_x0000_s265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3mo/MMA&#10;AADdAAAADwAAAGRycy9kb3ducmV2LnhtbESPzW7CMBCE70i8g7WVuIFjxE8JGIRA0B5bKPdVvE0i&#10;4nWIDYS3ryshcRzNzDeaxaq1lbhR40vHGtQgAUGcOVNyruHnuOu/g/AB2WDlmDQ8yMNq2e0sMDXu&#10;zt90O4RcRAj7FDUUIdSplD4ryKIfuJo4er+usRiibHJpGrxHuK3kMEkm0mLJcaHAmjYFZefD1Wo4&#10;jbc1f0jLX2o3mo1P5/1lo6zWvbd2PQcRqA2v8LP9aTRMlZrA/5v4BOTy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3mo/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64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yv3scYAAADdAAAADwAAAGRycy9kb3ducmV2LnhtbESPT4vCMBTE78J+h/CEvWlaD6tUo9gF&#10;wQoe/MPC3h7Ns602L7WJWr+9WVjwOMzMb5jZojO1uFPrKssK4mEEgji3uuJCwfGwGkxAOI+ssbZM&#10;Cp7kYDH/6M0w0fbBO7rvfSEChF2CCkrvm0RKl5dk0A1tQxy8k20N+iDbQuoWHwFuajmKoi9psOKw&#10;UGJD3yXll/3NKEifm5+t9dl1ffo9X7M0HWV4Nkp99rvlFISnzr/D/+21VjCO4zH8vQlPQM5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8r97HGAAAA3QAAAA8AAAAAAAAA&#10;AAAAAAAAoQIAAGRycy9kb3ducmV2LnhtbFBLBQYAAAAABAAEAPkAAACUAwAAAAA=&#10;" strokecolor="#2f5496 [2408]" strokeweight="1.5pt"/>
            <v:shape id="AutoShape 37" o:spid="_x0000_s264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rRjw8MAAADdAAAADwAAAGRycy9kb3ducmV2LnhtbERPTYvCMBC9C/sfwgjebFoPKtUodmHB&#10;LuxhVQRvQzO21WZSm6zWf28OCx4f73u57k0j7tS52rKCJIpBEBdW11wqOOy/xnMQziNrbCyTgic5&#10;WK8+BktMtX3wL913vhQhhF2KCirv21RKV1Rk0EW2JQ7c2XYGfYBdKXWHjxBuGjmJ46k0WHNoqLCl&#10;z4qK6+7PKMie38cf6/Pb9ny63PIsm+R4MUqNhv1mAcJT79/if/dWK5glSZgb3oQnIFc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60Y8PDAAAA3QAAAA8AAAAAAAAAAAAA&#10;AAAAoQIAAGRycy9kb3ducmV2LnhtbFBLBQYAAAAABAAEAPkAAACRAwAAAAA=&#10;" strokecolor="#2f5496 [2408]" strokeweight="1.5pt"/>
          </v:group>
        </w:pict>
      </w:r>
      <w:r w:rsidR="00155FAB">
        <w:rPr>
          <w:rFonts w:ascii="ALFABET98" w:hAnsi="ALFABET98"/>
          <w:color w:val="A6A6A6" w:themeColor="background1" w:themeShade="A6"/>
          <w:sz w:val="72"/>
          <w:szCs w:val="72"/>
        </w:rPr>
        <w:t xml:space="preserve">a          </w:t>
      </w:r>
    </w:p>
    <w:p w:rsidR="00155FAB" w:rsidRDefault="00BD3DCE" w:rsidP="00155FA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640" style="position:absolute;margin-left:-16.1pt;margin-top:9.4pt;width:521.25pt;height:36.85pt;z-index:-25090355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aP87E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P&#10;aP87EgQAAPEPAAAOAAAAAAAAAAAAAAAAAC4CAABkcnMvZTJvRG9jLnhtbFBLAQItABQABgAIAAAA&#10;IQBYKw9o4AAAAAoBAAAPAAAAAAAAAAAAAAAAAGwGAABkcnMvZG93bnJldi54bWxQSwUGAAAAAAQA&#10;BADzAAAAeQcAAAAA&#10;">
            <v:group id="Group 33" o:spid="_x0000_s264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BrAvMQAAADdAAAA&#10;DwAAAAAAAAAAAAAAAACqAgAAZHJzL2Rvd25yZXYueG1sUEsFBgAAAAAEAAQA+gAAAJsDAAAAAA==&#10;">
              <v:rect id="Rectangle 34" o:spid="_x0000_s264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YOncUA&#10;AADdAAAADwAAAGRycy9kb3ducmV2LnhtbESPQWvCQBSE7wX/w/KE3uomClZSV6lWi9faSPD2yL5m&#10;Q7NvQ3Zr4r93BaHHYWa+YZbrwTbiQp2vHStIJwkI4tLpmisF+ff+ZQHCB2SNjWNScCUP69XoaYmZ&#10;dj1/0eUYKhEh7DNUYEJoMyl9aciin7iWOHo/rrMYouwqqTvsI9w2cpokc2mx5rhgsKWtofL3+GcV&#10;zKpiZ4r8w+c2Leafp+tp05/3Sj2Ph/c3EIGG8B9+tA9awWs6TeH+Jj4Bub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5hg6dxQAAAN0AAAAPAAAAAAAAAAAAAAAAAJgCAABkcnMv&#10;ZG93bnJldi54bWxQSwUGAAAAAAQABAD1AAAAigMAAAAA&#10;" strokecolor="#2f5496 [2408]" strokeweight="1.5pt">
                <v:fill opacity="0"/>
              </v:rect>
              <v:rect id="Rectangle 35" o:spid="_x0000_s264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5kQsMA&#10;AADdAAAADwAAAGRycy9kb3ducmV2LnhtbESPT4vCMBTE7wt+h/AEb5q26LrbNYoo6h79s94fzbMt&#10;Ni+1iVq/vRGEPQ4z8xtmMmtNJW7UuNKygngQgSDOrC45V/B3WPW/QDiPrLGyTAoe5GA27XxMMNX2&#10;zju67X0uAoRdigoK7+tUSpcVZNANbE0cvJNtDPogm1zqBu8BbiqZRNGnNFhyWCiwpkVB2Xl/NQqO&#10;o2XNG2l4G6+G36PjeX1ZxEapXred/4Dw1Pr/8Lv9qxWM4ySB15vwBOT0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i5kQ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64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nw7D8cAAADdAAAADwAAAGRycy9kb3ducmV2LnhtbESPT2vCQBTE7wW/w/KE3pqNEVpJ3YgR&#10;BFPoQSuF3h7ZZ/40+zZmtxq/fVco9DjMzG+Y5Wo0nbjQ4BrLCmZRDIK4tLrhSsHxY/u0AOE8ssbO&#10;Mim4kYNVNnlYYqrtlfd0OfhKBAi7FBXU3veplK6syaCLbE8cvJMdDPogh0rqAa8BbjqZxPGzNNhw&#10;WKixp01N5ffhxyjIb2+f79YX593pqz0XeZ4U2BqlHqfj+hWEp9H/h//aO63gZZbM4f4mPAGZ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ufDsPxwAAAN0AAAAPAAAAAAAA&#10;AAAAAAAAAKECAABkcnMvZG93bnJldi54bWxQSwUGAAAAAAQABAD5AAAAlQMAAAAA&#10;" strokecolor="#2f5496 [2408]" strokeweight="1.5pt"/>
            <v:shape id="AutoShape 37" o:spid="_x0000_s264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ZWje8cAAADdAAAADwAAAGRycy9kb3ducmV2LnhtbESPT2vCQBTE7wW/w/KE3pqNQVpJ3YgR&#10;BFPoQSuF3h7ZZ/40+zZmtxq/fVco9DjMzG+Y5Wo0nbjQ4BrLCmZRDIK4tLrhSsHxY/u0AOE8ssbO&#10;Mim4kYNVNnlYYqrtlfd0OfhKBAi7FBXU3veplK6syaCLbE8cvJMdDPogh0rqAa8BbjqZxPGzNNhw&#10;WKixp01N5ffhxyjIb2+f79YX593pqz0XeZ4U2BqlHqfj+hWEp9H/h//aO63gZZbM4f4mPAGZ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hlaN7xwAAAN0AAAAPAAAAAAAA&#10;AAAAAAAAAKECAABkcnMvZG93bnJldi54bWxQSwUGAAAAAAQABAD5AAAAlQMAAAAA&#10;" strokecolor="#2f5496 [2408]" strokeweight="1.5pt"/>
          </v:group>
        </w:pict>
      </w:r>
      <w:r w:rsidR="00155FAB">
        <w:rPr>
          <w:rFonts w:ascii="ALFABET98" w:hAnsi="ALFABET98"/>
          <w:color w:val="A6A6A6" w:themeColor="background1" w:themeShade="A6"/>
          <w:sz w:val="72"/>
          <w:szCs w:val="72"/>
        </w:rPr>
        <w:t xml:space="preserve">a          </w:t>
      </w:r>
    </w:p>
    <w:p w:rsidR="00155FAB" w:rsidRDefault="00BD3DCE" w:rsidP="00155FA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634" style="position:absolute;margin-left:-16.1pt;margin-top:9.4pt;width:521.25pt;height:36.85pt;z-index:-25090252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">
            <v:group id="Group 33" o:spid="_x0000_s263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L/9U8cAAADdAAAADwAAAGRycy9kb3ducmV2LnhtbESPQWvCQBSE7wX/w/KE&#10;3ppNLE0lZhURKx5CoSqU3h7ZZxLMvg3ZbRL/fbdQ6HGYmW+YfDOZVgzUu8aygiSKQRCXVjdcKbic&#10;356WIJxH1thaJgV3crBZzx5yzLQd+YOGk69EgLDLUEHtfZdJ6cqaDLrIdsTBu9reoA+yr6TucQxw&#10;08pFHKfSYMNhocaOdjWVt9O3UXAYcdw+J/uhuF1396/zy/tnkZBSj/NpuwLhafL/4b/2USt4TRYp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QL/9U8cAAADd&#10;AAAADwAAAAAAAAAAAAAAAACqAgAAZHJzL2Rvd25yZXYueG1sUEsFBgAAAAAEAAQA+gAAAJ4DAAAA&#10;AA==&#10;">
              <v:rect id="Rectangle 34" o:spid="_x0000_s263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SMzcsUA&#10;AADdAAAADwAAAGRycy9kb3ducmV2LnhtbESPT4vCMBTE7wv7HcJb8LamVVCpRtl/yl5XK8Xbo3k2&#10;xealNFlbv71ZWPA4zMxvmNVmsI24UudrxwrScQKCuHS65kpBfti+LkD4gKyxcUwKbuRhs35+WmGm&#10;Xc8/dN2HSkQI+wwVmBDaTEpfGrLox64ljt7ZdRZDlF0ldYd9hNtGTpJkJi3WHBcMtvRhqLzsf62C&#10;aVV8mSL/9LlNi9nueDu+96etUqOX4W0JItAQHuH/9rdWME8nc/h7E5+AX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IzNyxQAAAN0AAAAPAAAAAAAAAAAAAAAAAJgCAABkcnMv&#10;ZG93bnJldi54bWxQSwUGAAAAAAQABAD1AAAAigMAAAAA&#10;" strokecolor="#2f5496 [2408]" strokeweight="1.5pt">
                <v:fill opacity="0"/>
              </v:rect>
              <v:rect id="Rectangle 35" o:spid="_x0000_s263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8ZTqMAA&#10;AADdAAAADwAAAGRycy9kb3ducmV2LnhtbERPyW7CMBC9I/UfrKnErThBUCDEoAoE5ciW+ygekoh4&#10;nMYGwt/XBySOT29Pl52pxZ1aV1lWEA8iEMS51RUXCs6nzdcUhPPIGmvLpOBJDpaLj16KibYPPtD9&#10;6AsRQtglqKD0vkmkdHlJBt3ANsSBu9jWoA+wLaRu8RHCTS2HUfQtDVYcGkpsaFVSfj3ejIJsvG74&#10;Vxrex5vRbJxdt3+r2CjV/+x+5iA8df4tfrl3WsEkHoa54U14AnLx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8ZTqM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263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5QM5ccAAADdAAAADwAAAGRycy9kb3ducmV2LnhtbESPT2vCQBTE7wW/w/KE3pqNOdiauhEj&#10;CKbQg1YKvT2yz/xp9m3MbjV++65Q6HGYmd8wy9VoOnGhwTWWFcyiGARxaXXDlYLjx/bpBYTzyBo7&#10;y6TgRg5W2eRhiam2V97T5eArESDsUlRQe9+nUrqyJoMusj1x8E52MOiDHCqpB7wGuOlkEsdzabDh&#10;sFBjT5uayu/Dj1GQ394+360vzrvTV3su8jwpsDVKPU7H9SsIT6P/D/+1d1rB8yxZwP1NeAIy+w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PlAzlxwAAAN0AAAAPAAAAAAAA&#10;AAAAAAAAAKECAABkcnMvZG93bnJldi54bWxQSwUGAAAAAAQABAD5AAAAlQMAAAAA&#10;" strokecolor="#2f5496 [2408]" strokeweight="1.5pt"/>
            <v:shape id="AutoShape 37" o:spid="_x0000_s263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3czpcQAAADdAAAADwAAAGRycy9kb3ducmV2LnhtbERPTWvCQBC9C/0PyxR6M5tY0BJdQ1Mo&#10;JIUetKXgbciOSWx2Nma3Mf5791Dw+Hjfm2wynRhpcK1lBUkUgyCurG65VvD99T5/AeE8ssbOMim4&#10;koNs+zDbYKrthXc07n0tQgi7FBU03veplK5qyKCLbE8cuKMdDPoAh1rqAS8h3HRyEcdLabDl0NBg&#10;T28NVb/7P6Mgv378fFpfnovj4XQu83xR4sko9fQ4va5BeJr8XfzvLrSCVfIc9oc34QnI7Q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bdzOlxAAAAN0AAAAPAAAAAAAAAAAA&#10;AAAAAKECAABkcnMvZG93bnJldi54bWxQSwUGAAAAAAQABAD5AAAAkgMAAAAA&#10;" strokecolor="#2f5496 [2408]" strokeweight="1.5pt"/>
          </v:group>
        </w:pict>
      </w:r>
      <w:r w:rsidR="00155FAB">
        <w:rPr>
          <w:rFonts w:ascii="ALFABET98" w:hAnsi="ALFABET98"/>
          <w:color w:val="A6A6A6" w:themeColor="background1" w:themeShade="A6"/>
          <w:sz w:val="72"/>
          <w:szCs w:val="72"/>
        </w:rPr>
        <w:t xml:space="preserve">a         </w:t>
      </w:r>
    </w:p>
    <w:p w:rsidR="00155FAB" w:rsidRDefault="00BD3DCE" w:rsidP="00155FA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628" style="position:absolute;margin-left:-16.1pt;margin-top:9.4pt;width:521.25pt;height:36.85pt;z-index:-25090150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">
            <v:group id="Group 33" o:spid="_x0000_s263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pdbY3FAAAA3QAA&#10;AA8AAAAAAAAAAAAAAAAAqgIAAGRycy9kb3ducmV2LnhtbFBLBQYAAAAABAAEAPoAAACcAwAAAAA=&#10;">
              <v:rect id="Rectangle 34" o:spid="_x0000_s263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8GjrMUA&#10;AADdAAAADwAAAGRycy9kb3ducmV2LnhtbESPQWvCQBSE74X+h+UVequbGLAlukpbtfRajYTeHtln&#10;NjT7NmRXE/99VxA8DjPzDbNYjbYVZ+p941hBOklAEFdON1wrKPbblzcQPiBrbB2Tggt5WC0fHxaY&#10;azfwD513oRYRwj5HBSaELpfSV4Ys+onriKN3dL3FEGVfS93jEOG2ldMkmUmLDccFgx19Gqr+dier&#10;IKvLjSmLtS9sWs6+DpfDx/C7Ver5aXyfgwg0hnv41v7WCl7TLIPrm/gE5PI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waOsxQAAAN0AAAAPAAAAAAAAAAAAAAAAAJgCAABkcnMv&#10;ZG93bnJldi54bWxQSwUGAAAAAAQABAD1AAAAigMAAAAA&#10;" strokecolor="#2f5496 [2408]" strokeweight="1.5pt">
                <v:fill opacity="0"/>
              </v:rect>
              <v:rect id="Rectangle 35" o:spid="_x0000_s263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1LPcMUA&#10;AADdAAAADwAAAGRycy9kb3ducmV2LnhtbESPwW7CMBBE75X6D9ZW6o04oaG0KQZVIArHEuC+irdJ&#10;RLwOsRvC39dISD2OZuaNZrYYTCN66lxtWUESxSCIC6trLhUc9uvRGwjnkTU2lknBlRws5o8PM8y0&#10;vfCO+tyXIkDYZaig8r7NpHRFRQZdZFvi4P3YzqAPsiul7vAS4KaR4zh+lQZrDgsVtrSsqDjlv0bB&#10;cbJqeSMNfyfr9H1yPH2dl4lR6vlp+PwA4Wnw/+F7e6sVTJOXFG5vwhOQ8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Us9w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263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wCQPccAAADdAAAADwAAAGRycy9kb3ducmV2LnhtbESPT2vCQBTE70K/w/IKvZmNFltJ3Ugj&#10;CKbgQVuE3h7ZZ/40+zZmV43fvisUehxm5jfMYjmYVlyod7VlBZMoBkFcWF1zqeDrcz2eg3AeWWNr&#10;mRTcyMEyfRgtMNH2yju67H0pAoRdggoq77tESldUZNBFtiMO3tH2Bn2QfSl1j9cAN62cxvGLNFhz&#10;WKiwo1VFxc/+bBRkt4/D1vr8tDl+N6c8y6Y5Nkapp8fh/Q2Ep8H/h//aG63gdfI8g/ub8ARk+g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LAJA9xwAAAN0AAAAPAAAAAAAA&#10;AAAAAAAAAKECAABkcnMvZG93bnJldi54bWxQSwUGAAAAAAQABAD5AAAAlQMAAAAA&#10;" strokecolor="#2f5496 [2408]" strokeweight="1.5pt"/>
            <v:shape id="AutoShape 37" o:spid="_x0000_s262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9IOSscAAADdAAAADwAAAGRycy9kb3ducmV2LnhtbESPQWvCQBSE74X+h+UVvDUbFWyJWcUU&#10;CkboobYUvD2yz2w0+zZmV43/vlsoeBxm5hsmXw62FRfqfeNYwThJQRBXTjdcK/j+en9+BeEDssbW&#10;MSm4kYfl4vEhx0y7K3/SZRtqESHsM1RgQugyKX1lyKJPXEccvb3rLYYo+1rqHq8Rbls5SdOZtNhw&#10;XDDY0Zuh6rg9WwXFbfPz4UJ5Wu93h1NZFJMSD1ap0dOwmoMINIR7+L+91gpextMZ/L2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70g5KxwAAAN0AAAAPAAAAAAAA&#10;AAAAAAAAAKECAABkcnMvZG93bnJldi54bWxQSwUGAAAAAAQABAD5AAAAlQMAAAAA&#10;" strokecolor="#2f5496 [2408]" strokeweight="1.5pt"/>
          </v:group>
        </w:pict>
      </w:r>
      <w:r w:rsidR="00155FAB">
        <w:rPr>
          <w:rFonts w:ascii="ALFABET98" w:hAnsi="ALFABET98"/>
          <w:color w:val="A6A6A6" w:themeColor="background1" w:themeShade="A6"/>
          <w:sz w:val="72"/>
          <w:szCs w:val="72"/>
        </w:rPr>
        <w:t xml:space="preserve">a          </w:t>
      </w:r>
    </w:p>
    <w:p w:rsidR="00155FAB" w:rsidRDefault="00BD3DCE" w:rsidP="00155FA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622" style="position:absolute;margin-left:-16.1pt;margin-top:9.4pt;width:521.25pt;height:36.85pt;z-index:-25090048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BzKX5HFQQAAPEPAAAOAAAAAAAAAAAAAAAAAC4CAABkcnMvZTJvRG9jLnhtbFBLAQItABQABgAI&#10;AAAAIQBYKw9o4AAAAAoBAAAPAAAAAAAAAAAAAAAAAG8GAABkcnMvZG93bnJldi54bWxQSwUGAAAA&#10;AAQABADzAAAAfAcAAAAA&#10;">
            <v:group id="Group 33" o:spid="_x0000_s262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7VaZ8QAAADdAAAA&#10;DwAAAAAAAAAAAAAAAACqAgAAZHJzL2Rvd25yZXYueG1sUEsFBgAAAAAEAAQA+gAAAJsDAAAAAA==&#10;">
              <v:rect id="Rectangle 34" o:spid="_x0000_s262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mURsUA&#10;AADdAAAADwAAAGRycy9kb3ducmV2LnhtbESPT2vCQBTE74V+h+UVvNVNKqiNrtJ/ilc1Enp7ZJ/Z&#10;0OzbkF1N/PZdodDjMDO/YZbrwTbiSp2vHStIxwkI4tLpmisF+XHzPAfhA7LGxjEpuJGH9erxYYmZ&#10;dj3v6XoIlYgQ9hkqMCG0mZS+NGTRj11LHL2z6yyGKLtK6g77CLeNfEmSqbRYc1ww2NKHofLncLEK&#10;JlXxZYr80+c2Labb0+303n9vlBo9DW8LEIGG8B/+a++0glk6eYX7m/gE5O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KZRGxQAAAN0AAAAPAAAAAAAAAAAAAAAAAJgCAABkcnMv&#10;ZG93bnJldi54bWxQSwUGAAAAAAQABAD1AAAAigMAAAAA&#10;" strokecolor="#2f5496 [2408]" strokeweight="1.5pt">
                <v:fill opacity="0"/>
              </v:rect>
              <v:rect id="Rectangle 35" o:spid="_x0000_s262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+6DsEA&#10;AADdAAAADwAAAGRycy9kb3ducmV2LnhtbERPyW7CMBC9I/UfrKnUG3GCgJYUgxAVy5GmcB/F0yQi&#10;Hqe2C+Hv8QGJ49Pb58vetOJCzjeWFWRJCoK4tLrhSsHxZzP8AOEDssbWMim4kYfl4mUwx1zbK3/T&#10;pQiViCHsc1RQh9DlUvqyJoM+sR1x5H6tMxgidJXUDq8x3LRylKZTabDh2FBjR+uaynPxbxScJl8d&#10;76ThQ7YZzyan8/ZvnRml3l771SeIQH14ih/uvVbwno3j/vgmPgG5u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hvug7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262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D3lQ8cAAADdAAAADwAAAGRycy9kb3ducmV2LnhtbESPT2vCQBTE7wW/w/IK3ppNRGxJ3Ugj&#10;CEboQVsKvT2yz/xp9m3Mrhq/fVco9DjMzG+Y5Wo0nbjQ4BrLCpIoBkFcWt1wpeDzY/P0AsJ5ZI2d&#10;ZVJwIwerbPKwxFTbK+/pcvCVCBB2KSqove9TKV1Zk0EX2Z44eEc7GPRBDpXUA14D3HRyFscLabDh&#10;sFBjT+uayp/D2SjIb7uvd+uL0/b43Z6KPJ8V2Bqlpo/j2ysIT6P/D/+1t1rBczJP4P4mPAGZ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sPeVDxwAAAN0AAAAPAAAAAAAA&#10;AAAAAAAAAKECAABkcnMvZG93bnJldi54bWxQSwUGAAAAAAQABAD5AAAAlQMAAAAA&#10;" strokecolor="#2f5496 [2408]" strokeweight="1.5pt"/>
            <v:shape id="AutoShape 37" o:spid="_x0000_s262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O97NMcAAADdAAAADwAAAGRycy9kb3ducmV2LnhtbESPT2vCQBTE7wW/w/KE3pqNQVpJ3YgR&#10;BFPoQSuF3h7ZZ/40+zZmtxq/fVco9DjMzG+Y5Wo0nbjQ4BrLCmZRDIK4tLrhSsHxY/u0AOE8ssbO&#10;Mim4kYNVNnlYYqrtlfd0OfhKBAi7FBXU3veplK6syaCLbE8cvJMdDPogh0rqAa8BbjqZxPGzNNhw&#10;WKixp01N5ffhxyjIb2+f79YX593pqz0XeZ4U2BqlHqfj+hWEp9H/h//aO63gZTZP4P4mPAGZ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c73s0xwAAAN0AAAAPAAAAAAAA&#10;AAAAAAAAAKECAABkcnMvZG93bnJldi54bWxQSwUGAAAAAAQABAD5AAAAlQMAAAAA&#10;" strokecolor="#2f5496 [2408]" strokeweight="1.5pt"/>
          </v:group>
        </w:pict>
      </w:r>
      <w:r w:rsidR="00155FAB">
        <w:rPr>
          <w:rFonts w:ascii="ALFABET98" w:hAnsi="ALFABET98"/>
          <w:color w:val="A6A6A6" w:themeColor="background1" w:themeShade="A6"/>
          <w:sz w:val="72"/>
          <w:szCs w:val="72"/>
        </w:rPr>
        <w:t xml:space="preserve">a          </w:t>
      </w:r>
    </w:p>
    <w:p w:rsidR="00155FAB" w:rsidRDefault="00BD3DCE" w:rsidP="00155FA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2616" style="position:absolute;margin-left:-16.1pt;margin-top:9.4pt;width:521.25pt;height:36.85pt;z-index:-25089945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xgDVNBYEAADxDwAADgAAAAAAAAAAAAAAAAAuAgAAZHJzL2Uyb0RvYy54bWxQSwECLQAUAAYA&#10;CAAAACEAWCsPaOAAAAAKAQAADwAAAAAAAAAAAAAAAABwBgAAZHJzL2Rvd25yZXYueG1sUEsFBgAA&#10;AAAEAAQA8wAAAH0HAAAAAA==&#10;">
            <v:group id="Group 33" o:spid="_x0000_s261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C/iMfxgAAAN0A&#10;AAAPAAAAAAAAAAAAAAAAAKoCAABkcnMvZG93bnJldi54bWxQSwUGAAAAAAQABAD6AAAAnQMAAAAA&#10;">
              <v:rect id="Rectangle 34" o:spid="_x0000_s262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2LtPsYA&#10;AADdAAAADwAAAGRycy9kb3ducmV2LnhtbESPQWvCQBSE74X+h+UVequb2FYlukqtWrxWI8HbI/vM&#10;hmbfhuzWxH/fLRR6HGbmG2axGmwjrtT52rGCdJSAIC6drrlSkB93TzMQPiBrbByTght5WC3v7xaY&#10;adfzJ10PoRIRwj5DBSaENpPSl4Ys+pFriaN3cZ3FEGVXSd1hH+G2keMkmUiLNccFgy29Gyq/Dt9W&#10;wXNVbE2Rb3xu02Lycbqd1v15p9Tjw/A2BxFoCP/hv/ZeK5imL6/w+yY+Abn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2LtPsYAAADdAAAADwAAAAAAAAAAAAAAAACYAgAAZHJz&#10;L2Rvd25yZXYueG1sUEsFBgAAAAAEAAQA9QAAAIsDAAAAAA==&#10;" strokecolor="#2f5496 [2408]" strokeweight="1.5pt">
                <v:fill opacity="0"/>
              </v:rect>
              <v:rect id="Rectangle 35" o:spid="_x0000_s262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qH4cUA&#10;AADdAAAADwAAAGRycy9kb3ducmV2LnhtbESPzW7CMBCE70i8g7VIvTVOKn7aFBNVqSgcIW3uq3ib&#10;RMTrNHYhfXuMVInjaGa+0ayz0XTiTINrLStIohgEcWV1y7WCr8/t4zMI55E1dpZJwR85yDbTyRpT&#10;bS98pHPhaxEg7FJU0Hjfp1K6qiGDLrI9cfC+7WDQBznUUg94CXDTyac4XkqDLYeFBnvKG6pOxa9R&#10;UC7ee95Jw4dkO39ZlKePnzwxSj3MxrdXEJ5Gfw//t/dawSqZL+H2JjwBubk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yofh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261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JjYrMcAAADdAAAADwAAAGRycy9kb3ducmV2LnhtbESPT2vCQBTE74V+h+UVvNWNIrVE12AK&#10;BSP0UFsK3h7ZZ/6YfRuzaxK/fbdQ8DjMzG+YdTKaRvTUucqygtk0AkGcW11xoeD76/35FYTzyBob&#10;y6TgRg6SzePDGmNtB/6k/uALESDsYlRQet/GUrq8JINualvi4J1sZ9AH2RVSdzgEuGnkPIpepMGK&#10;w0KJLb2VlJ8PV6Mgve1/PqzPLrvTsb5kaTrPsDZKTZ7G7QqEp9Hfw//tnVawnC2W8PcmPAG5+Q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MmNisxwAAAN0AAAAPAAAAAAAA&#10;AAAAAAAAAKECAABkcnMvZG93bnJldi54bWxQSwUGAAAAAAQABAD5AAAAlQMAAAAA&#10;" strokecolor="#2f5496 [2408]" strokeweight="1.5pt"/>
            <v:shape id="AutoShape 37" o:spid="_x0000_s261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QdM3sQAAADdAAAADwAAAGRycy9kb3ducmV2LnhtbERPTWvCQBC9C/0PyxR6M5tI0RJdQ1Mo&#10;JIUetKXgbciOSWx2Nma3Mf5791Dw+Hjfm2wynRhpcK1lBUkUgyCurG65VvD99T5/AeE8ssbOMim4&#10;koNs+zDbYKrthXc07n0tQgi7FBU03veplK5qyKCLbE8cuKMdDPoAh1rqAS8h3HRyEcdLabDl0NBg&#10;T28NVb/7P6Mgv378fFpfnovj4XQu83xR4sko9fQ4va5BeJr8XfzvLrSCVfIc5oY34QnI7Q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9B0zexAAAAN0AAAAPAAAAAAAAAAAA&#10;AAAAAKECAABkcnMvZG93bnJldi54bWxQSwUGAAAAAAQABAD5AAAAkgMAAAAA&#10;" strokecolor="#2f5496 [2408]" strokeweight="1.5pt"/>
          </v:group>
        </w:pict>
      </w:r>
      <w:r w:rsidR="00155FAB">
        <w:rPr>
          <w:rFonts w:ascii="ALFABET98" w:hAnsi="ALFABET98"/>
          <w:color w:val="A6A6A6" w:themeColor="background1" w:themeShade="A6"/>
          <w:sz w:val="72"/>
          <w:szCs w:val="72"/>
        </w:rPr>
        <w:t xml:space="preserve">a          </w:t>
      </w:r>
    </w:p>
    <w:p w:rsidR="00155FAB" w:rsidRDefault="00155FAB" w:rsidP="00155FAB">
      <w:pPr>
        <w:spacing w:line="240" w:lineRule="auto"/>
        <w:rPr>
          <w:rFonts w:ascii="ALFABET98" w:hAnsi="ALFABET98"/>
          <w:sz w:val="36"/>
          <w:szCs w:val="36"/>
        </w:rPr>
      </w:pPr>
      <w:r w:rsidRPr="008140CA">
        <w:rPr>
          <w:rFonts w:ascii="ALFABET98" w:hAnsi="ALFABET98"/>
          <w:sz w:val="36"/>
          <w:szCs w:val="36"/>
        </w:rPr>
        <w:t xml:space="preserve"> </w:t>
      </w:r>
      <w:r>
        <w:rPr>
          <w:rFonts w:ascii="ALFABET98" w:hAnsi="ALFABET98"/>
          <w:sz w:val="36"/>
          <w:szCs w:val="36"/>
        </w:rPr>
        <w:t xml:space="preserve">    </w:t>
      </w:r>
      <w:r w:rsidR="000120B5">
        <w:rPr>
          <w:rFonts w:ascii="ALFABET98" w:hAnsi="ALFABET98"/>
          <w:sz w:val="36"/>
          <w:szCs w:val="36"/>
        </w:rPr>
        <w:t xml:space="preserve">                              </w:t>
      </w:r>
      <w:r w:rsidR="002B7340">
        <w:rPr>
          <w:rFonts w:ascii="ALFABET98" w:hAnsi="ALFABET98"/>
          <w:sz w:val="36"/>
          <w:szCs w:val="36"/>
        </w:rPr>
        <w:t>38</w:t>
      </w:r>
    </w:p>
    <w:p w:rsidR="00155FAB" w:rsidRDefault="00155FAB" w:rsidP="00155FAB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t>Sayın velim, yukarıdaki şeklin üzerinden çizip dolduralım.</w:t>
      </w:r>
    </w:p>
    <w:p w:rsidR="00155FAB" w:rsidRDefault="00BD3DCE" w:rsidP="00155FA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610" style="position:absolute;margin-left:-16.1pt;margin-top:9.4pt;width:521.25pt;height:36.85pt;z-index:-25089740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HBdEwQAAPEPAAAOAAAAZHJzL2Uyb0RvYy54bWzsV9tu4zYQfS/QfyD4nuhi+SZEWQS+BAW2&#10;7aK7/QBaoi6oRKokHTld9N87HEqyHWf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imRwXRMEAADxDwAADgAAAAAAAAAAAAAAAAAuAgAAZHJzL2Uyb0RvYy54bWxQSwECLQAUAAYACAAA&#10;ACEAWCsPaOAAAAAKAQAADwAAAAAAAAAAAAAAAABtBgAAZHJzL2Rvd25yZXYueG1sUEsFBgAAAAAE&#10;AAQA8wAAAHoHAAAAAA==&#10;">
            <v:group id="Group 33" o:spid="_x0000_s261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4HLPBwwAAAN0AAAAP&#10;AAAAAAAAAAAAAAAAAKoCAABkcnMvZG93bnJldi54bWxQSwUGAAAAAAQABAD6AAAAmgMAAAAA&#10;">
              <v:rect id="Rectangle 34" o:spid="_x0000_s261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B94MYA&#10;AADdAAAADwAAAGRycy9kb3ducmV2LnhtbESPQWvCQBSE74L/YXmCt7pJi7akrqKtSq+1kdDbI/ua&#10;Dc2+DdnVxH/vFgoeh5n5hlmuB9uIC3W+dqwgnSUgiEuna64U5F/7hxcQPiBrbByTgit5WK/GoyVm&#10;2vX8SZdjqESEsM9QgQmhzaT0pSGLfuZa4uj9uM5iiLKrpO6wj3DbyMckWUiLNccFgy29GSp/j2er&#10;4KkqdqbI331u02JxOF1P2/57r9R0MmxeQQQawj383/7QCp7TeQp/b+ITkK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YB94MYAAADdAAAADwAAAAAAAAAAAAAAAACYAgAAZHJz&#10;L2Rvd25yZXYueG1sUEsFBgAAAAAEAAQA9QAAAIsDAAAAAA==&#10;" strokecolor="#2f5496 [2408]" strokeweight="1.5pt">
                <v:fill opacity="0"/>
              </v:rect>
              <v:rect id="Rectangle 35" o:spid="_x0000_s261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gXP8MA&#10;AADdAAAADwAAAGRycy9kb3ducmV2LnhtbESPT4vCMBTE7wt+h/AEb5pW7LrbNYoo6h79s94fzbMt&#10;Ni+1iVq/vRGEPQ4z8xtmMmtNJW7UuNKygngQgSDOrC45V/B3WPW/QDiPrLGyTAoe5GA27XxMMNX2&#10;zju67X0uAoRdigoK7+tUSpcVZNANbE0cvJNtDPogm1zqBu8Bbio5jKJPabDksFBgTYuCsvP+ahQc&#10;k2XNG2l4G69G38nxvL4sYqNUr9vOf0B4av1/+N3+1QrGcTKE15vwBOT0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igXP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61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npIcscAAADdAAAADwAAAGRycy9kb3ducmV2LnhtbESPT2vCQBTE70K/w/IKvZmNFltJ3Ugj&#10;CKbgQVuE3h7ZZ/40+zZmV43fvisUehxm5jfMYjmYVlyod7VlBZMoBkFcWF1zqeDrcz2eg3AeWWNr&#10;mRTcyMEyfRgtMNH2yju67H0pAoRdggoq77tESldUZNBFtiMO3tH2Bn2QfSl1j9cAN62cxvGLNFhz&#10;WKiwo1VFxc/+bBRkt4/D1vr8tDl+N6c8y6Y5Nkapp8fh/Q2Ep8H/h//aG63gdTJ7hvub8ARk+g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2ekhyxwAAAN0AAAAPAAAAAAAA&#10;AAAAAAAAAKECAABkcnMvZG93bnJldi54bWxQSwUGAAAAAAQABAD5AAAAlQMAAAAA&#10;" strokecolor="#2f5496 [2408]" strokeweight="1.5pt"/>
            <v:shape id="AutoShape 37" o:spid="_x0000_s261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ZPQBscAAADdAAAADwAAAGRycy9kb3ducmV2LnhtbESPT2vCQBTE70K/w/IKvZmNUltJ3Ugj&#10;CKbgQVuE3h7ZZ/40+zZmV43fvisUehxm5jfMYjmYVlyod7VlBZMoBkFcWF1zqeDrcz2eg3AeWWNr&#10;mRTcyMEyfRgtMNH2yju67H0pAoRdggoq77tESldUZNBFtiMO3tH2Bn2QfSl1j9cAN62cxvGLNFhz&#10;WKiwo1VFxc/+bBRkt4/D1vr8tDl+N6c8y6Y5Nkapp8fh/Q2Ep8H/h//aG63gdTJ7hvub8ARk+g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5k9AGxwAAAN0AAAAPAAAAAAAA&#10;AAAAAAAAAKECAABkcnMvZG93bnJldi54bWxQSwUGAAAAAAQABAD5AAAAlQMAAAAA&#10;" strokecolor="#2f5496 [2408]" strokeweight="1.5pt"/>
          </v:group>
        </w:pict>
      </w:r>
      <w:r w:rsidR="00155FAB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   a     a          </w:t>
      </w:r>
    </w:p>
    <w:p w:rsidR="00155FAB" w:rsidRDefault="00BD3DCE" w:rsidP="00155FA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604" style="position:absolute;margin-left:-16.1pt;margin-top:9.4pt;width:521.25pt;height:36.85pt;z-index:-25089638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IbnADgXBAAA8Q8AAA4AAAAAAAAAAAAAAAAALgIAAGRycy9lMm9Eb2MueG1sUEsBAi0AFAAG&#10;AAgAAAAhAFgrD2jgAAAACgEAAA8AAAAAAAAAAAAAAAAAcQYAAGRycy9kb3ducmV2LnhtbFBLBQYA&#10;AAAABAAEAPMAAAB+BwAAAAA=&#10;">
            <v:group id="Group 33" o:spid="_x0000_s260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i5ji7FAAAA3QAA&#10;AA8AAAAAAAAAAAAAAAAAqgIAAGRycy9kb3ducmV2LnhtbFBLBQYAAAAABAAEAPoAAACcAwAAAAA=&#10;">
              <v:rect id="Rectangle 34" o:spid="_x0000_s260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SVAD8UA&#10;AADdAAAADwAAAGRycy9kb3ducmV2LnhtbESPT2vCQBTE70K/w/IK3nSTilqiq/SfpVc1Enp7ZJ/Z&#10;0OzbkN2a+O3dQsHjMDO/YdbbwTbiQp2vHStIpwkI4tLpmisF+XE3eQbhA7LGxjEpuJKH7eZhtMZM&#10;u573dDmESkQI+wwVmBDaTEpfGrLop64ljt7ZdRZDlF0ldYd9hNtGPiXJQlqsOS4YbOnNUPlz+LUK&#10;ZlXxYYr83ec2LRafp+vptf/eKTV+HF5WIAIN4R7+b39pBct0voS/N/EJyM0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JUAPxQAAAN0AAAAPAAAAAAAAAAAAAAAAAJgCAABkcnMv&#10;ZG93bnJldi54bWxQSwUGAAAAAAQABAD1AAAAigMAAAAA&#10;" strokecolor="#2f5496 [2408]" strokeweight="1.5pt">
                <v:fill opacity="0"/>
              </v:rect>
              <v:rect id="Rectangle 35" o:spid="_x0000_s260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8Ag1cEA&#10;AADdAAAADwAAAGRycy9kb3ducmV2LnhtbERPyW7CMBC9V+IfrEHiVpxUpEDAIBSUtseW5T6KhyQi&#10;Hqe2gfTv60OlHp/evt4OphN3cr61rCCdJiCIK6tbrhWcjuXzAoQPyBo7y6TghzxsN6OnNebaPviL&#10;7odQixjCPkcFTQh9LqWvGjLop7YnjtzFOoMhQldL7fARw00nX5LkVRpsOTY02FPRUHU93IyCc7bv&#10;+V0a/kzL2TI7X9++i9QoNRkPuxWIQEP4F/+5P7SCeZrFufFNfAJy8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PAINX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260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5J/mMcAAADdAAAADwAAAGRycy9kb3ducmV2LnhtbESPT2vCQBTE70K/w/IKvZmNQm1N3Ugj&#10;CKbgQVuE3h7ZZ/40+zZmV43fvisUehxm5jfMYjmYVlyod7VlBZMoBkFcWF1zqeDrcz1+BeE8ssbW&#10;Mim4kYNl+jBaYKLtlXd02ftSBAi7BBVU3neJlK6oyKCLbEccvKPtDfog+1LqHq8Bblo5jeOZNFhz&#10;WKiwo1VFxc/+bBRkt4/D1vr8tDl+N6c8y6Y5Nkapp8fh/Q2Ep8H/h//aG63gZfI8h/ub8ARk+g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Xkn+YxwAAAN0AAAAPAAAAAAAA&#10;AAAAAAAAAKECAABkcnMvZG93bnJldi54bWxQSwUGAAAAAAQABAD5AAAAlQMAAAAA&#10;" strokecolor="#2f5496 [2408]" strokeweight="1.5pt"/>
            <v:shape id="AutoShape 37" o:spid="_x0000_s260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MQcuMQAAADdAAAADwAAAGRycy9kb3ducmV2LnhtbERPu2rDMBTdA/0HcQvZEtkZ3OJGDnGh&#10;EBc6NCmFbhfr+pFYV7alOM7fV0Oh4+G8t7vZdGKi0bWWFcTrCARxaXXLtYKv09vqGYTzyBo7y6Tg&#10;Tg522cNii6m2N/6k6ehrEULYpaig8b5PpXRlQwbd2vbEgavsaNAHONZSj3gL4aaTmyhKpMGWQ0OD&#10;Pb02VF6OV6Mgv79/f1hfDIfq5zwUeb4p8GyUWj7O+xcQnmb/L/5zH7SCpzgJ+8Ob8ARk9g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IxBy4xAAAAN0AAAAPAAAAAAAAAAAA&#10;AAAAAKECAABkcnMvZG93bnJldi54bWxQSwUGAAAAAAQABAD5AAAAkgMAAAAA&#10;" strokecolor="#2f5496 [2408]" strokeweight="1.5pt"/>
          </v:group>
        </w:pict>
      </w:r>
      <w:r w:rsidR="00155FAB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   a     </w:t>
      </w:r>
    </w:p>
    <w:p w:rsidR="00155FAB" w:rsidRDefault="00BD3DCE" w:rsidP="00155FA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598" style="position:absolute;margin-left:-16.1pt;margin-top:9.4pt;width:521.25pt;height:36.85pt;z-index:-25089536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e&#10;544/EgQAAPEPAAAOAAAAAAAAAAAAAAAAAC4CAABkcnMvZTJvRG9jLnhtbFBLAQItABQABgAIAAAA&#10;IQBYKw9o4AAAAAoBAAAPAAAAAAAAAAAAAAAAAGwGAABkcnMvZG93bnJldi54bWxQSwUGAAAAAAQA&#10;BADzAAAAeQcAAAAA&#10;">
            <v:group id="Group 33" o:spid="_x0000_s260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e5CkMcAAADdAAAADwAAAGRycy9kb3ducmV2LnhtbESPQWvCQBSE7wX/w/KE&#10;3ppNLE0lZhURKx5CoSqU3h7ZZxLMvg3ZbRL/fbdQ6HGYmW+YfDOZVgzUu8aygiSKQRCXVjdcKbic&#10;356WIJxH1thaJgV3crBZzx5yzLQd+YOGk69EgLDLUEHtfZdJ6cqaDLrIdsTBu9reoA+yr6TucQxw&#10;08pFHKfSYMNhocaOdjWVt9O3UXAYcdw+J/uhuF1396/zy/tnkZBSj/NpuwLhafL/4b/2USt4TdIF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qe5CkMcAAADd&#10;AAAADwAAAAAAAAAAAAAAAACqAgAAZHJzL2Rvd25yZXYueG1sUEsFBgAAAAAEAAQA+gAAAJ4DAAAA&#10;AA==&#10;">
              <v:rect id="Rectangle 34" o:spid="_x0000_s260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KMscYA&#10;AADdAAAADwAAAGRycy9kb3ducmV2LnhtbESPT2vCQBTE74V+h+UVequbVEhLdJX+0eK1Ggm9PbLP&#10;bGj2bciuJn57VxA8DjPzG2a+HG0rTtT7xrGCdJKAIK6cbrhWUOzWL+8gfEDW2DomBWfysFw8Pswx&#10;127gXzptQy0ihH2OCkwIXS6lrwxZ9BPXEUfv4HqLIcq+lrrHIcJtK1+TJJMWG44LBjv6MlT9b49W&#10;wbQuV6Ysvn1h0zL72Z/3n8PfWqnnp/FjBiLQGO7hW3ujFbyl2RSub+ITkIs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HKMscYAAADdAAAADwAAAAAAAAAAAAAAAACYAgAAZHJz&#10;L2Rvd25yZXYueG1sUEsFBgAAAAAEAAQA9QAAAIsDAAAAAA==&#10;" strokecolor="#2f5496 [2408]" strokeweight="1.5pt">
                <v:fill opacity="0"/>
              </v:rect>
              <v:rect id="Rectangle 35" o:spid="_x0000_s260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HgbcUA&#10;AADdAAAADwAAAGRycy9kb3ducmV2LnhtbESPzW7CMBCE70i8g7VIvTVOKn7aFBNVqSgcIW3uq3ib&#10;RMTrNHYhfXuMVInjaGa+0ayz0XTiTINrLStIohgEcWV1y7WCr8/t4zMI55E1dpZJwR85yDbTyRpT&#10;bS98pHPhaxEg7FJU0Hjfp1K6qiGDLrI9cfC+7WDQBznUUg94CXDTyac4XkqDLYeFBnvKG6pOxa9R&#10;UC7ee95Jw4dkO39ZlKePnzwxSj3MxrdXEJ5Gfw//t/dawSpZzuH2JjwBubk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4eBt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260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LO/IMcAAADdAAAADwAAAGRycy9kb3ducmV2LnhtbESPQWvCQBSE74X+h+UVvDUbBW2JWcUU&#10;CkboobYUvD2yz2w0+zZmV43/vlsoeBxm5hsmXw62FRfqfeNYwThJQRBXTjdcK/j+en9+BeEDssbW&#10;MSm4kYfl4vEhx0y7K3/SZRtqESHsM1RgQugyKX1lyKJPXEccvb3rLYYo+1rqHq8Rbls5SdOZtNhw&#10;XDDY0Zuh6rg9WwXFbfPz4UJ5Wu93h1NZFJMSD1ap0dOwmoMINIR7+L+91gpexrMp/L2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Ys78gxwAAAN0AAAAPAAAAAAAA&#10;AAAAAAAAAKECAABkcnMvZG93bnJldi54bWxQSwUGAAAAAAQABAD5AAAAlQMAAAAA&#10;" strokecolor="#2f5496 [2408]" strokeweight="1.5pt"/>
            <v:shape id="AutoShape 37" o:spid="_x0000_s259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GEhV8YAAADdAAAADwAAAGRycy9kb3ducmV2LnhtbESPT4vCMBTE78J+h/AEb5rqoUo1il1Y&#10;sIIH/7Cwt0fzbKvNS22yWr+9WVjwOMzMb5jFqjO1uFPrKssKxqMIBHFudcWFgtPxazgD4Tyyxtoy&#10;KXiSg9Xyo7fARNsH7+l+8IUIEHYJKii9bxIpXV6SQTeyDXHwzrY16INsC6lbfAS4qeUkimJpsOKw&#10;UGJDnyXl18OvUZA+t98767Pb5vxzuWVpOsnwYpQa9Lv1HISnzr/D/+2NVjAdxzH8vQlPQC5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hhIVfGAAAA3QAAAA8AAAAAAAAA&#10;AAAAAAAAoQIAAGRycy9kb3ducmV2LnhtbFBLBQYAAAAABAAEAPkAAACUAwAAAAA=&#10;" strokecolor="#2f5496 [2408]" strokeweight="1.5pt"/>
          </v:group>
        </w:pict>
      </w:r>
      <w:r w:rsidR="00155FAB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   </w:t>
      </w:r>
    </w:p>
    <w:p w:rsidR="00155FAB" w:rsidRDefault="00BD3DCE" w:rsidP="00155FA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592" style="position:absolute;margin-left:-16.1pt;margin-top:9.4pt;width:521.25pt;height:36.85pt;z-index:-25089433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ThaLFg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Xk4WixYEAADxDwAADgAAAAAAAAAAAAAAAAAuAgAAZHJzL2Uyb0RvYy54bWxQSwECLQAUAAYA&#10;CAAAACEAWCsPaOAAAAAKAQAADwAAAAAAAAAAAAAAAABwBgAAZHJzL2Rvd25yZXYueG1sUEsFBgAA&#10;AAAEAAQA8wAAAH0HAAAAAA==&#10;">
            <v:group id="Group 33" o:spid="_x0000_s259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IBnV6wwAAAN0AAAAP&#10;AAAAAAAAAAAAAAAAAKoCAABkcnMvZG93bnJldi54bWxQSwUGAAAAAAQABAD6AAAAmgMAAAAA&#10;">
              <v:rect id="Rectangle 34" o:spid="_x0000_s259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q7W8YA&#10;AADdAAAADwAAAGRycy9kb3ducmV2LnhtbESPzWrDMBCE74W+g9hCb43sBtzUiRLa5odekzqY3BZr&#10;a5laK2OpsfP2UaDQ4zAz3zCL1WhbcabeN44VpJMEBHHldMO1guJr+zQD4QOyxtYxKbiQh9Xy/m6B&#10;uXYD7+l8CLWIEPY5KjAhdLmUvjJk0U9cRxy9b9dbDFH2tdQ9DhFuW/mcJJm02HBcMNjRh6Hq5/Br&#10;FUzrcmPKYu0Lm5bZ7ng5vg+nrVKPD+PbHESgMfyH/9qfWsFLmr3C7U18An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Zq7W8YAAADdAAAADwAAAAAAAAAAAAAAAACYAgAAZHJz&#10;L2Rvd25yZXYueG1sUEsFBgAAAAAEAAQA9QAAAIsDAAAAAA==&#10;" strokecolor="#2f5496 [2408]" strokeweight="1.5pt">
                <v:fill opacity="0"/>
              </v:rect>
              <v:rect id="Rectangle 35" o:spid="_x0000_s259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gNws8AA&#10;AADdAAAADwAAAGRycy9kb3ducmV2LnhtbERPyW7CMBC9I/EP1iD1VpwgKBBiEALRcmS9j+IhiRKP&#10;Q+xC+vf1AYnj09vTVWdq8aDWlZYVxMMIBHFmdcm5gst59zkD4TyyxtoyKfgjB6tlv5diou2Tj/Q4&#10;+VyEEHYJKii8bxIpXVaQQTe0DXHgbrY16ANsc6lbfIZwU8tRFH1JgyWHhgIb2hSUVadfo+A62Tb8&#10;Iw0f4t14PrlW3/dNbJT6GHTrBQhPnX+LX+69VjCNp2F/eBOegFz+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5gNws8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259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lEv/sYAAADdAAAADwAAAGRycy9kb3ducmV2LnhtbESPT4vCMBTE78J+h/CEvWlaD6tUo9gF&#10;wQoe/MPC3h7Ns602L7WJWr+9WVjwOMzMb5jZojO1uFPrKssK4mEEgji3uuJCwfGwGkxAOI+ssbZM&#10;Cp7kYDH/6M0w0fbBO7rvfSEChF2CCkrvm0RKl5dk0A1tQxy8k20N+iDbQuoWHwFuajmKoi9psOKw&#10;UGJD3yXll/3NKEifm5+t9dl1ffo9X7M0HWV4Nkp99rvlFISnzr/D/+21VjCOxzH8vQlPQM5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JRL/7GAAAA3QAAAA8AAAAAAAAA&#10;AAAAAAAAoQIAAGRycy9kb3ducmV2LnhtbFBLBQYAAAAABAAEAPkAAACUAwAAAAA=&#10;" strokecolor="#2f5496 [2408]" strokeweight="1.5pt"/>
            <v:shape id="AutoShape 37" o:spid="_x0000_s259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oOxiccAAADdAAAADwAAAGRycy9kb3ducmV2LnhtbESPT2vCQBTE7wW/w/IK3urGHLSkrqER&#10;CqbQQ20RvD2yz/xp9m3Mbk3y7buC0OMwM79hNuloWnGl3tWWFSwXEQjiwuqaSwXfX29PzyCcR9bY&#10;WiYFEzlIt7OHDSbaDvxJ14MvRYCwS1BB5X2XSOmKigy6he2Ig3e2vUEfZF9K3eMQ4KaVcRStpMGa&#10;w0KFHe0qKn4Ov0ZBNr0fP6zPL/vzqbnkWRbn2Bil5o/j6wsIT6P/D9/be61gvVzHcHsTnoDc/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Sg7GJxwAAAN0AAAAPAAAAAAAA&#10;AAAAAAAAAKECAABkcnMvZG93bnJldi54bWxQSwUGAAAAAAQABAD5AAAAlQMAAAAA&#10;" strokecolor="#2f5496 [2408]" strokeweight="1.5pt"/>
          </v:group>
        </w:pict>
      </w:r>
      <w:r w:rsidR="00155FAB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</w:t>
      </w:r>
    </w:p>
    <w:p w:rsidR="00155FAB" w:rsidRDefault="00BD3DCE" w:rsidP="00155FA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586" style="position:absolute;margin-left:-16.1pt;margin-top:9.4pt;width:521.25pt;height:36.85pt;z-index:-25089331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B6NxVhYEAADxDwAADgAAAAAAAAAAAAAAAAAuAgAAZHJzL2Uyb0RvYy54bWxQSwECLQAUAAYA&#10;CAAAACEAWCsPaOAAAAAKAQAADwAAAAAAAAAAAAAAAABwBgAAZHJzL2Rvd25yZXYueG1sUEsFBgAA&#10;AAAEAAQA8wAAAH0HAAAAAA==&#10;">
            <v:group id="Group 33" o:spid="_x0000_s258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zJLposcAAADd&#10;AAAADwAAAAAAAAAAAAAAAACqAgAAZHJzL2Rvd25yZXYueG1sUEsFBgAAAAAEAAQA+gAAAJ4DAAAA&#10;AA==&#10;">
              <v:rect id="Rectangle 34" o:spid="_x0000_s259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4ng8UA&#10;AADdAAAADwAAAGRycy9kb3ducmV2LnhtbESPT2vCQBTE70K/w/IK3nSTilqiq/SfpVc1Enp7ZJ/Z&#10;0OzbkN2a+O3dQsHjMDO/YdbbwTbiQp2vHStIpwkI4tLpmisF+XE3eQbhA7LGxjEpuJKH7eZhtMZM&#10;u573dDmESkQI+wwVmBDaTEpfGrLop64ljt7ZdRZDlF0ldYd9hNtGPiXJQlqsOS4YbOnNUPlz+LUK&#10;ZlXxYYr83ec2LRafp+vptf/eKTV+HF5WIAIN4R7+b39pBct0OYe/N/EJyM0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DieDxQAAAN0AAAAPAAAAAAAAAAAAAAAAAJgCAABkcnMv&#10;ZG93bnJldi54bWxQSwUGAAAAAAQABAD1AAAAigMAAAAA&#10;" strokecolor="#2f5496 [2408]" strokeweight="1.5pt">
                <v:fill opacity="0"/>
              </v:rect>
              <v:rect id="Rectangle 35" o:spid="_x0000_s259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ZNXMMA&#10;AADdAAAADwAAAGRycy9kb3ducmV2LnhtbESPT4vCMBTE7wt+h/CEvWnaRa1Wo4ji6tG/90fzbIvN&#10;S7fJavfbG0HY4zAzv2Fmi9ZU4k6NKy0riPsRCOLM6pJzBefTpjcG4TyyxsoyKfgjB4t552OGqbYP&#10;PtD96HMRIOxSVFB4X6dSuqwgg65va+LgXW1j0AfZ5FI3+AhwU8mvKBpJgyWHhQJrWhWU3Y6/RsFl&#10;uK55Kw3v481gMrzcvn9WsVHqs9supyA8tf4//G7vtIIkTkbwehOegJw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qZNX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58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vQSEcYAAADdAAAADwAAAGRycy9kb3ducmV2LnhtbESPT4vCMBTE78J+h/AEb5rqwUo1il1Y&#10;sIIH/7Cwt0fzbKvNS22yWr+9WVjwOMzMb5jFqjO1uFPrKssKxqMIBHFudcWFgtPxazgD4Tyyxtoy&#10;KXiSg9Xyo7fARNsH7+l+8IUIEHYJKii9bxIpXV6SQTeyDXHwzrY16INsC6lbfAS4qeUkiqbSYMVh&#10;ocSGPkvKr4dfoyB9br931me3zfnncsvSdJLhxSg16HfrOQhPnX+H/9sbrSAexzH8vQlPQC5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L0EhHGAAAA3QAAAA8AAAAAAAAA&#10;AAAAAAAAoQIAAGRycy9kb3ducmV2LnhtbFBLBQYAAAAABAAEAPkAAACUAwAAAAA=&#10;" strokecolor="#2f5496 [2408]" strokeweight="1.5pt"/>
            <v:shape id="AutoShape 37" o:spid="_x0000_s258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2uGY8MAAADdAAAADwAAAGRycy9kb3ducmV2LnhtbERPy4rCMBTdC/MP4Q6401QXKh1TsQMD&#10;VnChDgOzuzS3D21uahO1/r1ZCC4P571c9aYRN+pcbVnBZByBIM6trrlU8Hv8GS1AOI+ssbFMCh7k&#10;YJV8DJYYa3vnPd0OvhQhhF2MCirv21hKl1dk0I1tSxy4wnYGfYBdKXWH9xBuGjmNopk0WHNoqLCl&#10;74ry8+FqFKSP7d/O+uyyKf5PlyxNpxmejFLDz379BcJT79/il3ujFcwn8zA3vAlPQCZ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NrhmPDAAAA3QAAAA8AAAAAAAAAAAAA&#10;AAAAoQIAAGRycy9kb3ducmV2LnhtbFBLBQYAAAAABAAEAPkAAACRAwAAAAA=&#10;" strokecolor="#2f5496 [2408]" strokeweight="1.5pt"/>
          </v:group>
        </w:pict>
      </w:r>
      <w:r w:rsidR="00155FAB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</w:t>
      </w:r>
    </w:p>
    <w:p w:rsidR="00155FAB" w:rsidRDefault="00BD3DCE" w:rsidP="00155FA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580" style="position:absolute;margin-left:-16.1pt;margin-top:9.4pt;width:521.25pt;height:36.85pt;z-index:-25089228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a&#10;V2sUEgQAAPEPAAAOAAAAAAAAAAAAAAAAAC4CAABkcnMvZTJvRG9jLnhtbFBLAQItABQABgAIAAAA&#10;IQBYKw9o4AAAAAoBAAAPAAAAAAAAAAAAAAAAAGwGAABkcnMvZG93bnJldi54bWxQSwUGAAAAAAQA&#10;BADzAAAAeQcAAAAA&#10;">
            <v:group id="Group 33" o:spid="_x0000_s258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Z8n4bCAAAA3QAAAA8A&#10;AAAAAAAAAAAAAAAAqgIAAGRycy9kb3ducmV2LnhtbFBLBQYAAAAABAAEAPoAAACZAwAAAAA=&#10;">
              <v:rect id="Rectangle 34" o:spid="_x0000_s258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+BRp8UA&#10;AADdAAAADwAAAGRycy9kb3ducmV2LnhtbESPQWvCQBSE7wX/w/KE3uomFaxEV9GqpdfaSPD2yD6z&#10;wezbkF1N/PfdQqHHYWa+YZbrwTbiTp2vHStIJwkI4tLpmisF+ffhZQ7CB2SNjWNS8CAP69XoaYmZ&#10;dj1/0f0YKhEh7DNUYEJoMyl9aciin7iWOHoX11kMUXaV1B32EW4b+ZokM2mx5rhgsKV3Q+X1eLMK&#10;plWxN0W+87lNi9nH6XHa9ueDUs/jYbMAEWgI/+G/9qdW8JbOU/h9E5+AXP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4FGnxQAAAN0AAAAPAAAAAAAAAAAAAAAAAJgCAABkcnMv&#10;ZG93bnJldi54bWxQSwUGAAAAAAQABAD1AAAAigMAAAAA&#10;" strokecolor="#2f5496 [2408]" strokeweight="1.5pt">
                <v:fill opacity="0"/>
              </v:rect>
              <v:rect id="Rectangle 35" o:spid="_x0000_s258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g7eMQA&#10;AADdAAAADwAAAGRycy9kb3ducmV2LnhtbESPQWvCQBSE7wX/w/IEb80mojVNXUUUa49q6/2RfSbB&#10;7NuY3Sbpv+8KhR6HmfmGWa4HU4uOWldZVpBEMQji3OqKCwVfn/vnFITzyBpry6TghxysV6OnJWba&#10;9nyi7uwLESDsMlRQet9kUrq8JIMusg1x8K62NeiDbAupW+wD3NRyGscv0mDFYaHEhrYl5bfzt1Fw&#10;me8aPkjDx2Q/e51fbu/3bWKUmoyHzRsIT4P/D/+1P7SCRZJO4fEmPAG5+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IO3j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258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BpkNcYAAADdAAAADwAAAGRycy9kb3ducmV2LnhtbESPT4vCMBTE7wt+h/AEb2uqCypdo1hh&#10;wQoe/MPC3h7Ns63bvNQmav32RhA8DjPzG2Y6b00lrtS40rKCQT8CQZxZXXKu4LD/+ZyAcB5ZY2WZ&#10;FNzJwXzW+ZhirO2Nt3Td+VwECLsYFRTe17GULivIoOvbmjh4R9sY9EE2udQN3gLcVHIYRSNpsOSw&#10;UGBNy4Ky/93FKEju69+N9el5dfw7ndMkGaZ4Mkr1uu3iG4Sn1r/Dr/ZKKxgPJl/wfBOegJw9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gaZDXGAAAA3QAAAA8AAAAAAAAA&#10;AAAAAAAAoQIAAGRycy9kb3ducmV2LnhtbFBLBQYAAAAABAAEAPkAAACUAwAAAAA=&#10;" strokecolor="#2f5496 [2408]" strokeweight="1.5pt"/>
            <v:shape id="AutoShape 37" o:spid="_x0000_s258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/P8QcYAAADdAAAADwAAAGRycy9kb3ducmV2LnhtbESPT4vCMBTE7wt+h/AEb2uqLCpdo1hh&#10;wQoe/MPC3h7Ns63bvNQmav32RhA8DjPzG2Y6b00lrtS40rKCQT8CQZxZXXKu4LD/+ZyAcB5ZY2WZ&#10;FNzJwXzW+ZhirO2Nt3Td+VwECLsYFRTe17GULivIoOvbmjh4R9sY9EE2udQN3gLcVHIYRSNpsOSw&#10;UGBNy4Ky/93FKEju69+N9el5dfw7ndMkGaZ4Mkr1uu3iG4Sn1r/Dr/ZKKxgPJl/wfBOegJw9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fz/EHGAAAA3QAAAA8AAAAAAAAA&#10;AAAAAAAAoQIAAGRycy9kb3ducmV2LnhtbFBLBQYAAAAABAAEAPkAAACUAwAAAAA=&#10;" strokecolor="#2f5496 [2408]" strokeweight="1.5pt"/>
          </v:group>
        </w:pict>
      </w:r>
      <w:r w:rsidR="00155FAB">
        <w:rPr>
          <w:rFonts w:ascii="ALFABET98" w:hAnsi="ALFABET98"/>
          <w:color w:val="A6A6A6" w:themeColor="background1" w:themeShade="A6"/>
          <w:sz w:val="72"/>
          <w:szCs w:val="72"/>
        </w:rPr>
        <w:t xml:space="preserve">a          </w:t>
      </w:r>
    </w:p>
    <w:p w:rsidR="00155FAB" w:rsidRDefault="00BD3DCE" w:rsidP="00155FA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574" style="position:absolute;margin-left:-16.1pt;margin-top:9.4pt;width:521.25pt;height:36.85pt;z-index:-25089126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DRt+GAXBAAA8Q8AAA4AAAAAAAAAAAAAAAAALgIAAGRycy9lMm9Eb2MueG1sUEsBAi0AFAAG&#10;AAgAAAAhAFgrD2jgAAAACgEAAA8AAAAAAAAAAAAAAAAAcQYAAGRycy9kb3ducmV2LnhtbFBLBQYA&#10;AAAABAAEAPMAAAB+BwAAAAA=&#10;">
            <v:group id="Group 33" o:spid="_x0000_s257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ZtmiaccAAADd&#10;AAAADwAAAAAAAAAAAAAAAACqAgAAZHJzL2Rvd25yZXYueG1sUEsFBgAAAAAEAAQA+gAAAJ4DAAAA&#10;AA==&#10;">
              <v:rect id="Rectangle 34" o:spid="_x0000_s257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0VsSMUA&#10;AADdAAAADwAAAGRycy9kb3ducmV2LnhtbESPT2vCQBTE70K/w/IK3nSTCirRVfpHpdfaSOjtkX1m&#10;Q7NvQ3Y18du7hYLHYWZ+w6y3g23ElTpfO1aQThMQxKXTNVcK8u/9ZAnCB2SNjWNScCMP283TaI2Z&#10;dj1/0fUYKhEh7DNUYEJoMyl9aciin7qWOHpn11kMUXaV1B32EW4b+ZIkc2mx5rhgsKV3Q+Xv8WIV&#10;zKpiZ4r8w+c2LeaH0+301v/slRo/D68rEIGG8Aj/tz+1gkW6XMDfm/gE5OY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/RWxIxQAAAN0AAAAPAAAAAAAAAAAAAAAAAJgCAABkcnMv&#10;ZG93bnJldi54bWxQSwUGAAAAAAQABAD1AAAAigMAAAAA&#10;" strokecolor="#2f5496 [2408]" strokeweight="1.5pt">
                <v:fill opacity="0"/>
              </v:rect>
              <v:rect id="Rectangle 35" o:spid="_x0000_s257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aAMksAA&#10;AADdAAAADwAAAGRycy9kb3ducmV2LnhtbERPyW7CMBC9I/EP1iD1VpwgKBBiEALRcmS9j+IhiRKP&#10;Q+xC+vf1AYnj09vTVWdq8aDWlZYVxMMIBHFmdcm5gst59zkD4TyyxtoyKfgjB6tlv5diou2Tj/Q4&#10;+VyEEHYJKii8bxIpXVaQQTe0DXHgbrY16ANsc6lbfIZwU8tRFH1JgyWHhgIb2hSUVadfo+A62Tb8&#10;Iw0f4t14PrlW3/dNbJT6GHTrBQhPnX+LX+69VjCNZ2FueBOegFz+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aAMks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257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JT38cAAADdAAAADwAAAGRycy9kb3ducmV2LnhtbESPT2vCQBTE74V+h+UVvNWNHqyNrsEU&#10;CkboobYUvD2yz/wx+zZm1yR++26h4HGYmd8w62Q0jeipc5VlBbNpBII4t7riQsH31/vzEoTzyBob&#10;y6TgRg6SzePDGmNtB/6k/uALESDsYlRQet/GUrq8JINualvi4J1sZ9AH2RVSdzgEuGnkPIoW0mDF&#10;YaHElt5Kys+Hq1GQ3vY/H9Znl93pWF+yNJ1nWBulJk/jdgXC0+jv4f/2Tit4mS1f4e9NeAJy8w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p8lPfxwAAAN0AAAAPAAAAAAAA&#10;AAAAAAAAAKECAABkcnMvZG93bnJldi54bWxQSwUGAAAAAAQABAD5AAAAlQMAAAAA&#10;" strokecolor="#2f5496 [2408]" strokeweight="1.5pt"/>
            <v:shape id="AutoShape 37" o:spid="_x0000_s257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RFsn8UAAADdAAAADwAAAGRycy9kb3ducmV2LnhtbERPTWvCQBC9C/0PyxR6M5t4qDa6hqZQ&#10;SAo9aEvB25Adk9jsbMxuY/z37qHg8fG+N9lkOjHS4FrLCpIoBkFcWd1yreD7632+AuE8ssbOMim4&#10;koNs+zDbYKrthXc07n0tQgi7FBU03veplK5qyKCLbE8cuKMdDPoAh1rqAS8h3HRyEcfP0mDLoaHB&#10;nt4aqn73f0ZBfv34+bS+PBfHw+lc5vmixJNR6ulxel2D8DT5u/jfXWgFy+Ql7A9vwhOQ2x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/RFsn8UAAADdAAAADwAAAAAAAAAA&#10;AAAAAAChAgAAZHJzL2Rvd25yZXYueG1sUEsFBgAAAAAEAAQA+QAAAJMDAAAAAA==&#10;" strokecolor="#2f5496 [2408]" strokeweight="1.5pt"/>
          </v:group>
        </w:pict>
      </w:r>
      <w:r w:rsidR="00155FAB">
        <w:rPr>
          <w:rFonts w:ascii="ALFABET98" w:hAnsi="ALFABET98"/>
          <w:color w:val="A6A6A6" w:themeColor="background1" w:themeShade="A6"/>
          <w:sz w:val="72"/>
          <w:szCs w:val="72"/>
        </w:rPr>
        <w:t xml:space="preserve">a          </w:t>
      </w:r>
    </w:p>
    <w:p w:rsidR="00155FAB" w:rsidRDefault="00BD3DCE" w:rsidP="00155FA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568" style="position:absolute;margin-left:-16.1pt;margin-top:9.4pt;width:521.25pt;height:36.85pt;z-index:-25089024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a&#10;zckMEgQAAPEPAAAOAAAAAAAAAAAAAAAAAC4CAABkcnMvZTJvRG9jLnhtbFBLAQItABQABgAIAAAA&#10;IQBYKw9o4AAAAAoBAAAPAAAAAAAAAAAAAAAAAGwGAABkcnMvZG93bnJldi54bWxQSwUGAAAAAAQA&#10;BADzAAAAeQcAAAAA&#10;">
            <v:group id="Group 33" o:spid="_x0000_s257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Dsyt8YAAADd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J5/D6G&#10;55vwBOT6D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cOzK3xgAAAN0A&#10;AAAPAAAAAAAAAAAAAAAAAKoCAABkcnMvZG93bnJldi54bWxQSwUGAAAAAAQABAD6AAAAnQMAAAAA&#10;">
              <v:rect id="Rectangle 34" o:spid="_x0000_s257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f8lsUA&#10;AADdAAAADwAAAGRycy9kb3ducmV2LnhtbESPT2vCQBTE74V+h+UVvNVNKqiNrtJ/ilc1Enp7ZJ/Z&#10;0OzbkF1N/PZdodDjMDO/YZbrwTbiSp2vHStIxwkI4tLpmisF+XHzPAfhA7LGxjEpuJGH9erxYYmZ&#10;dj3v6XoIlYgQ9hkqMCG0mZS+NGTRj11LHL2z6yyGKLtK6g77CLeNfEmSqbRYc1ww2NKHofLncLEK&#10;JlXxZYr80+c2Labb0+303n9vlBo9DW8LEIGG8B/+a++0gln6OoH7m/gE5O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p/yWxQAAAN0AAAAPAAAAAAAAAAAAAAAAAJgCAABkcnMv&#10;ZG93bnJldi54bWxQSwUGAAAAAAQABAD1AAAAigMAAAAA&#10;" strokecolor="#2f5496 [2408]" strokeweight="1.5pt">
                <v:fill opacity="0"/>
              </v:rect>
              <v:rect id="Rectangle 35" o:spid="_x0000_s257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SQSsMA&#10;AADdAAAADwAAAGRycy9kb3ducmV2LnhtbESPQYvCMBSE74L/ITzB25pWdNVqFFFc96hV74/m2Rab&#10;l9pktfvvN8KCx2FmvmEWq9ZU4kGNKy0riAcRCOLM6pJzBefT7mMKwnlkjZVlUvBLDlbLbmeBibZP&#10;PtIj9bkIEHYJKii8rxMpXVaQQTewNXHwrrYx6INscqkbfAa4qeQwij6lwZLDQoE1bQrKbumPUXAZ&#10;b2veS8OHeDeajS+3r/smNkr1e+16DsJT69/h//a3VjCJZyN4vQlPQC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TSQS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57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WbPB8cAAADdAAAADwAAAGRycy9kb3ducmV2LnhtbESPT2vCQBTE70K/w/IKvZmNQm1N3Ugj&#10;CKbgQVuE3h7ZZ/40+zZmV43fvisUehxm5jfMYjmYVlyod7VlBZMoBkFcWF1zqeDrcz1+BeE8ssbW&#10;Mim4kYNl+jBaYKLtlXd02ftSBAi7BBVU3neJlK6oyKCLbEccvKPtDfog+1LqHq8Bblo5jeOZNFhz&#10;WKiwo1VFxc/+bBRkt4/D1vr8tDl+N6c8y6Y5Nkapp8fh/Q2Ep8H/h//aG63gZTJ/hvub8ARk+g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tZs8HxwAAAN0AAAAPAAAAAAAA&#10;AAAAAAAAAKECAABkcnMvZG93bnJldi54bWxQSwUGAAAAAAQABAD5AAAAlQMAAAAA&#10;" strokecolor="#2f5496 [2408]" strokeweight="1.5pt"/>
            <v:shape id="AutoShape 37" o:spid="_x0000_s256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bRRcMcAAADdAAAADwAAAGRycy9kb3ducmV2LnhtbESPQWvCQBSE7wX/w/KE3pqNHmxNs0oj&#10;CKbQQ1WE3h7ZZxKbfRuzW5P8+26h4HGYmW+YdD2YRtyoc7VlBbMoBkFcWF1zqeB42D69gHAeWWNj&#10;mRSM5GC9mjykmGjb8yfd9r4UAcIuQQWV920ipSsqMugi2xIH72w7gz7IrpS6wz7ATSPncbyQBmsO&#10;CxW2tKmo+N7/GAXZ+H76sD6/7s5fl2ueZfMcL0apx+nw9grC0+Dv4f/2Tit4ni0X8PcmPAG5+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dtFFwxwAAAN0AAAAPAAAAAAAA&#10;AAAAAAAAAKECAABkcnMvZG93bnJldi54bWxQSwUGAAAAAAQABAD5AAAAlQMAAAAA&#10;" strokecolor="#2f5496 [2408]" strokeweight="1.5pt"/>
          </v:group>
        </w:pict>
      </w:r>
      <w:r w:rsidR="00155FAB">
        <w:rPr>
          <w:rFonts w:ascii="ALFABET98" w:hAnsi="ALFABET98"/>
          <w:color w:val="A6A6A6" w:themeColor="background1" w:themeShade="A6"/>
          <w:sz w:val="72"/>
          <w:szCs w:val="72"/>
        </w:rPr>
        <w:t xml:space="preserve">a          </w:t>
      </w:r>
    </w:p>
    <w:p w:rsidR="00155FAB" w:rsidRDefault="00BD3DCE" w:rsidP="00155FA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562" style="position:absolute;margin-left:-16.1pt;margin-top:9.4pt;width:521.25pt;height:36.85pt;z-index:-25088921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XHtsdxMEAADxDwAADgAAAAAAAAAAAAAAAAAuAgAAZHJzL2Uyb0RvYy54bWxQSwECLQAUAAYACAAA&#10;ACEAWCsPaOAAAAAKAQAADwAAAAAAAAAAAAAAAABtBgAAZHJzL2Rvd25yZXYueG1sUEsFBgAAAAAE&#10;AAQA8wAAAHoHAAAAAA==&#10;">
            <v:group id="Group 33" o:spid="_x0000_s256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/dMFXcQAAADdAAAA&#10;DwAAAAAAAAAAAAAAAACqAgAAZHJzL2Rvd25yZXYueG1sUEsFBgAAAAAEAAQA+gAAAJsDAAAAAA==&#10;">
              <v:rect id="Rectangle 34" o:spid="_x0000_s256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/LfMYA&#10;AADdAAAADwAAAGRycy9kb3ducmV2LnhtbESPT2vCQBTE74V+h+UVequbVNCaukpb/+BVGwm9PbLP&#10;bDD7NmS3Jn57Vyj0OMzMb5j5crCNuFDna8cK0lECgrh0uuZKQf69eXkD4QOyxsYxKbiSh+Xi8WGO&#10;mXY97+lyCJWIEPYZKjAhtJmUvjRk0Y9cSxy9k+sshii7SuoO+wi3jXxNkom0WHNcMNjSl6HyfPi1&#10;CsZVsTZFvvK5TYvJ9ng9fvY/G6Wen4aPdxCBhvAf/mvvtIJpOpvB/U18AnJx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E/LfMYAAADdAAAADwAAAAAAAAAAAAAAAACYAgAAZHJz&#10;L2Rvd25yZXYueG1sUEsFBgAAAAAEAAQA9QAAAIsDAAAAAA==&#10;" strokecolor="#2f5496 [2408]" strokeweight="1.5pt">
                <v:fill opacity="0"/>
              </v:rect>
              <v:rect id="Rectangle 35" o:spid="_x0000_s256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BissMA&#10;AADdAAAADwAAAGRycy9kb3ducmV2LnhtbESPQWvCQBSE74X+h+UVems2kWo1uopYrB6tmvsj+0yC&#10;2bdpdpvEf+8KhR6HmfmGWawGU4uOWldZVpBEMQji3OqKCwXn0/ZtCsJ5ZI21ZVJwIwer5fPTAlNt&#10;e/6m7ugLESDsUlRQet+kUrq8JIMusg1x8C62NeiDbAupW+wD3NRyFMcTabDisFBiQ5uS8uvx1yjI&#10;xp8N76ThQ7J9n42z69fPJjFKvb4M6zkIT4P/D/+191rBR0DC4014AnJ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SBis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56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XI9/8cAAADdAAAADwAAAGRycy9kb3ducmV2LnhtbESPQWvCQBSE7wX/w/IEb83GHNqSZpVG&#10;EIzQQ1WE3h7ZZxKbfRuzW5P8+26h0OMwM98w2Xo0rbhT7xrLCpZRDIK4tLrhSsHpuH18AeE8ssbW&#10;MimYyMF6NXvIMNV24A+6H3wlAoRdigpq77tUSlfWZNBFtiMO3sX2Bn2QfSV1j0OAm1YmcfwkDTYc&#10;FmrsaFNT+XX4NgryaX9+t7647S6f11uR50mBV6PUYj6+vYLwNPr/8F97pxU8J/ESft+EJyBX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hcj3/xwAAAN0AAAAPAAAAAAAA&#10;AAAAAAAAAKECAABkcnMvZG93bnJldi54bWxQSwUGAAAAAAQABAD5AAAAlQMAAAAA&#10;" strokecolor="#2f5496 [2408]" strokeweight="1.5pt"/>
            <v:shape id="AutoShape 37" o:spid="_x0000_s256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aCjiMcAAADdAAAADwAAAGRycy9kb3ducmV2LnhtbESPzWrDMBCE74G+g9hCb7FcH9rgWAl1&#10;oRAXesgPhd4Wa2M7sVaOpdrO20eFQo7DzHzDZOvJtGKg3jWWFTxHMQji0uqGKwWH/cd8AcJ5ZI2t&#10;ZVJwJQfr1cMsw1Tbkbc07HwlAoRdigpq77tUSlfWZNBFtiMO3tH2Bn2QfSV1j2OAm1YmcfwiDTYc&#10;Fmrs6L2m8rz7NQry6+f3l/XFZXP8OV2KPE8KPBmlnh6ntyUIT5O/h//bG63gNYkT+HsTnoBc3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RoKOIxwAAAN0AAAAPAAAAAAAA&#10;AAAAAAAAAKECAABkcnMvZG93bnJldi54bWxQSwUGAAAAAAQABAD5AAAAlQMAAAAA&#10;" strokecolor="#2f5496 [2408]" strokeweight="1.5pt"/>
          </v:group>
        </w:pict>
      </w:r>
      <w:r w:rsidR="00155FAB">
        <w:rPr>
          <w:rFonts w:ascii="ALFABET98" w:hAnsi="ALFABET98"/>
          <w:color w:val="A6A6A6" w:themeColor="background1" w:themeShade="A6"/>
          <w:sz w:val="72"/>
          <w:szCs w:val="72"/>
        </w:rPr>
        <w:t xml:space="preserve">a         </w:t>
      </w:r>
    </w:p>
    <w:p w:rsidR="00155FAB" w:rsidRDefault="00BD3DCE" w:rsidP="00155FA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556" style="position:absolute;margin-left:-16.1pt;margin-top:9.4pt;width:521.25pt;height:36.85pt;z-index:-25088819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CALnXoFQQAAPEPAAAOAAAAAAAAAAAAAAAAAC4CAABkcnMvZTJvRG9jLnhtbFBLAQItABQABgAI&#10;AAAAIQBYKw9o4AAAAAoBAAAPAAAAAAAAAAAAAAAAAG8GAABkcnMvZG93bnJldi54bWxQSwUGAAAA&#10;AAQABADzAAAAfAcAAAAA&#10;">
            <v:group id="Group 33" o:spid="_x0000_s255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PsfujxgAAAN0A&#10;AAAPAAAAAAAAAAAAAAAAAKoCAABkcnMvZG93bnJldi54bWxQSwUGAAAAAAQABAD6AAAAnQMAAAAA&#10;">
              <v:rect id="Rectangle 34" o:spid="_x0000_s256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i01gsYA&#10;AADdAAAADwAAAGRycy9kb3ducmV2LnhtbESPW2vCQBSE3wv9D8sp+FY3WrwQXaUXLb6qkeDbIXvM&#10;hmbPhuxq4r/vCoU+DjPzDbNc97YWN2p95VjBaJiAIC6crrhUkB23r3MQPiBrrB2Tgjt5WK+en5aY&#10;atfxnm6HUIoIYZ+iAhNCk0rpC0MW/dA1xNG7uNZiiLItpW6xi3Bby3GSTKXFiuOCwYY+DRU/h6tV&#10;8FbmG5NnXz6zo3z6fbqfPrrzVqnBS/++ABGoD//hv/ZOK5iNkwk83sQnIF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i01gsYAAADdAAAADwAAAAAAAAAAAAAAAACYAgAAZHJz&#10;L2Rvd25yZXYueG1sUEsFBgAAAAAEAAQA9QAAAIsDAAAAAA==&#10;" strokecolor="#2f5496 [2408]" strokeweight="1.5pt">
                <v:fill opacity="0"/>
              </v:rect>
              <v:rect id="Rectangle 35" o:spid="_x0000_s256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VfXcMA&#10;AADdAAAADwAAAGRycy9kb3ducmV2LnhtbESPT4vCMBTE74LfITzBm6YV/+xWo4ii7lHd9f5onm2x&#10;ealN1PrtzYLgcZiZ3zCzRWNKcafaFZYVxP0IBHFqdcGZgr/fTe8LhPPIGkvLpOBJDhbzdmuGibYP&#10;PtD96DMRIOwSVJB7XyVSujQng65vK+LgnW1t0AdZZ1LX+AhwU8pBFI2lwYLDQo4VrXJKL8ebUXAa&#10;rSveScP7eDP8Hp0u2+sqNkp1O81yCsJT4z/hd/tHK5gMojH8vwlPQM5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YVfX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55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dcAEMUAAADdAAAADwAAAGRycy9kb3ducmV2LnhtbESPQYvCMBSE7wv+h/AEb2tqD7pUo1hh&#10;wQoeVkXw9miebbV5qU1W67/fCMIeh5n5hpktOlOLO7WusqxgNIxAEOdWV1woOOy/P79AOI+ssbZM&#10;Cp7kYDHvfcww0fbBP3Tf+UIECLsEFZTeN4mULi/JoBvahjh4Z9sa9EG2hdQtPgLc1DKOorE0WHFY&#10;KLGhVUn5dfdrFKTPzXFrfXZbn0+XW5amcYYXo9Sg3y2nIDx1/j/8bq+1gkkcTeD1JjwBOf8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dcAEMUAAADdAAAADwAAAAAAAAAA&#10;AAAAAAChAgAAZHJzL2Rvd25yZXYueG1sUEsFBgAAAAAEAAQA+QAAAJMDAAAAAA==&#10;" strokecolor="#2f5496 [2408]" strokeweight="1.5pt"/>
            <v:shape id="AutoShape 37" o:spid="_x0000_s255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EiUYsMAAADdAAAADwAAAGRycy9kb3ducmV2LnhtbERPTYvCMBC9C/sfwgjebGoPKl2j2IUF&#10;K3hQl4W9Dc3YVptJbbJa/705CB4f73ux6k0jbtS52rKCSRSDIC6srrlU8HP8Hs9BOI+ssbFMCh7k&#10;YLX8GCww1fbOe7odfClCCLsUFVTet6mUrqjIoItsSxy4k+0M+gC7UuoO7yHcNDKJ46k0WHNoqLCl&#10;r4qKy+HfKMge29+d9fl1c/o7X/MsS3I8G6VGw379CcJT79/il3ujFcySOMwNb8ITkMsn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BIlGLDAAAA3QAAAA8AAAAAAAAAAAAA&#10;AAAAoQIAAGRycy9kb3ducmV2LnhtbFBLBQYAAAAABAAEAPkAAACRAwAAAAA=&#10;" strokecolor="#2f5496 [2408]" strokeweight="1.5pt"/>
          </v:group>
        </w:pict>
      </w:r>
      <w:r w:rsidR="00155FAB">
        <w:rPr>
          <w:rFonts w:ascii="ALFABET98" w:hAnsi="ALFABET98"/>
          <w:color w:val="A6A6A6" w:themeColor="background1" w:themeShade="A6"/>
          <w:sz w:val="72"/>
          <w:szCs w:val="72"/>
        </w:rPr>
        <w:t xml:space="preserve">a          </w:t>
      </w:r>
    </w:p>
    <w:p w:rsidR="00155FAB" w:rsidRDefault="00BD3DCE" w:rsidP="00155FA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550" style="position:absolute;margin-left:-16.1pt;margin-top:9.4pt;width:521.25pt;height:36.85pt;z-index:-25088716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tCBE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M&#10;StCBEgQAAPEPAAAOAAAAAAAAAAAAAAAAAC4CAABkcnMvZTJvRG9jLnhtbFBLAQItABQABgAIAAAA&#10;IQBYKw9o4AAAAAoBAAAPAAAAAAAAAAAAAAAAAGwGAABkcnMvZG93bnJldi54bWxQSwUGAAAAAAQA&#10;BADzAAAAeQcAAAAA&#10;">
            <v:group id="Group 33" o:spid="_x0000_s255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VNrfcQAAADdAAAA&#10;DwAAAAAAAAAAAAAAAACqAgAAZHJzL2Rvd25yZXYueG1sUEsFBgAAAAAEAAQA+gAAAJsDAAAAAA==&#10;">
              <v:rect id="Rectangle 34" o:spid="_x0000_s255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+lXMUA&#10;AADdAAAADwAAAGRycy9kb3ducmV2LnhtbESPQWvCQBSE7wX/w/KE3uomClZSV6lWi9faSPD2yL5m&#10;Q7NvQ3Zr4r93BaHHYWa+YZbrwTbiQp2vHStIJwkI4tLpmisF+ff+ZQHCB2SNjWNScCUP69XoaYmZ&#10;dj1/0eUYKhEh7DNUYEJoMyl9aciin7iWOHo/rrMYouwqqTvsI9w2cpokc2mx5rhgsKWtofL3+GcV&#10;zKpiZ4r8w+c2Leafp+tp05/3Sj2Ph/c3EIGG8B9+tA9awes0TeH+Jj4Bub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z6VcxQAAAN0AAAAPAAAAAAAAAAAAAAAAAJgCAABkcnMv&#10;ZG93bnJldi54bWxQSwUGAAAAAAQABAD1AAAAigMAAAAA&#10;" strokecolor="#2f5496 [2408]" strokeweight="1.5pt">
                <v:fill opacity="0"/>
              </v:rect>
              <v:rect id="Rectangle 35" o:spid="_x0000_s255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2fPg8MA&#10;AADdAAAADwAAAGRycy9kb3ducmV2LnhtbESPT4vCMBTE7wt+h/AEb5q26LrbNYoo6h79s94fzbMt&#10;Ni+1iVq/vRGEPQ4z8xtmMmtNJW7UuNKygngQgSDOrC45V/B3WPW/QDiPrLGyTAoe5GA27XxMMNX2&#10;zju67X0uAoRdigoK7+tUSpcVZNANbE0cvJNtDPogm1zqBu8BbiqZRNGnNFhyWCiwpkVB2Xl/NQqO&#10;o2XNG2l4G6+G36PjeX1ZxEapXred/4Dw1Pr/8Lv9qxWMkziB15vwBOT0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2fPg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55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zWQzscAAADdAAAADwAAAGRycy9kb3ducmV2LnhtbESPT2vCQBTE7wW/w/KE3pqNEVpJ3YgR&#10;BFPoQSuF3h7ZZ/40+zZmtxq/fVco9DjMzG+Y5Wo0nbjQ4BrLCmZRDIK4tLrhSsHxY/u0AOE8ssbO&#10;Mim4kYNVNnlYYqrtlfd0OfhKBAi7FBXU3veplK6syaCLbE8cvJMdDPogh0rqAa8BbjqZxPGzNNhw&#10;WKixp01N5ffhxyjIb2+f79YX593pqz0XeZ4U2BqlHqfj+hWEp9H/h//aO63gJZnN4f4mPAGZ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7NZDOxwAAAN0AAAAPAAAAAAAA&#10;AAAAAAAAAKECAABkcnMvZG93bnJldi54bWxQSwUGAAAAAAQABAD5AAAAlQMAAAAA&#10;" strokecolor="#2f5496 [2408]" strokeweight="1.5pt"/>
            <v:shape id="AutoShape 37" o:spid="_x0000_s255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NwIuscAAADdAAAADwAAAGRycy9kb3ducmV2LnhtbESPT2vCQBTE7wW/w/KE3pqNQVpJ3YgR&#10;BFPoQSuF3h7ZZ/40+zZmtxq/fVco9DjMzG+Y5Wo0nbjQ4BrLCmZRDIK4tLrhSsHxY/u0AOE8ssbO&#10;Mim4kYNVNnlYYqrtlfd0OfhKBAi7FBXU3veplK6syaCLbE8cvJMdDPogh0rqAa8BbjqZxPGzNNhw&#10;WKixp01N5ffhxyjIb2+f79YX593pqz0XeZ4U2BqlHqfj+hWEp9H/h//aO63gJZnN4f4mPAGZ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03Ai6xwAAAN0AAAAPAAAAAAAA&#10;AAAAAAAAAKECAABkcnMvZG93bnJldi54bWxQSwUGAAAAAAQABAD5AAAAlQMAAAAA&#10;" strokecolor="#2f5496 [2408]" strokeweight="1.5pt"/>
          </v:group>
        </w:pict>
      </w:r>
      <w:r w:rsidR="00155FAB">
        <w:rPr>
          <w:rFonts w:ascii="ALFABET98" w:hAnsi="ALFABET98"/>
          <w:color w:val="A6A6A6" w:themeColor="background1" w:themeShade="A6"/>
          <w:sz w:val="72"/>
          <w:szCs w:val="72"/>
        </w:rPr>
        <w:t xml:space="preserve">a          </w:t>
      </w:r>
    </w:p>
    <w:p w:rsidR="00155FAB" w:rsidRDefault="00BD3DCE" w:rsidP="00155FA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2544" style="position:absolute;margin-left:-16.1pt;margin-top:9.4pt;width:521.25pt;height:36.85pt;z-index:-25088614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MDJoOQXBAAA8Q8AAA4AAAAAAAAAAAAAAAAALgIAAGRycy9lMm9Eb2MueG1sUEsBAi0AFAAG&#10;AAgAAAAhAFgrD2jgAAAACgEAAA8AAAAAAAAAAAAAAAAAcQYAAGRycy9kb3ducmV2LnhtbFBLBQYA&#10;AAAABAAEAPMAAAB+BwAAAAA=&#10;">
            <v:group id="Group 33" o:spid="_x0000_s254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fZWkscAAADdAAAADwAAAGRycy9kb3ducmV2LnhtbESPQWvCQBSE7wX/w/KE&#10;3ppNLE0lZhURKx5CoSqU3h7ZZxLMvg3ZbRL/fbdQ6HGYmW+YfDOZVgzUu8aygiSKQRCXVjdcKbic&#10;356WIJxH1thaJgV3crBZzx5yzLQd+YOGk69EgLDLUEHtfZdJ6cqaDLrIdsTBu9reoA+yr6TucQxw&#10;08pFHKfSYMNhocaOdjWVt9O3UXAYcdw+J/uhuF1396/zy/tnkZBSj/NpuwLhafL/4b/2USt4XSQp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VfZWkscAAADd&#10;AAAADwAAAAAAAAAAAAAAAACqAgAAZHJzL2Rvd25yZXYueG1sUEsFBgAAAAAEAAQA+gAAAJ4DAAAA&#10;AA==&#10;">
              <v:rect id="Rectangle 34" o:spid="_x0000_s254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qYs8UA&#10;AADdAAAADwAAAGRycy9kb3ducmV2LnhtbESPT4vCMBTE7wv7HcJb8LamVVCpRtl/yl5XK8Xbo3k2&#10;xealNFlbv71ZWPA4zMxvmNVmsI24UudrxwrScQKCuHS65kpBfti+LkD4gKyxcUwKbuRhs35+WmGm&#10;Xc8/dN2HSkQI+wwVmBDaTEpfGrLox64ljt7ZdRZDlF0ldYd9hNtGTpJkJi3WHBcMtvRhqLzsf62C&#10;aVV8mSL/9LlNi9nueDu+96etUqOX4W0JItAQHuH/9rdWMJ+kc/h7E5+AX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apizxQAAAN0AAAAPAAAAAAAAAAAAAAAAAJgCAABkcnMv&#10;ZG93bnJldi54bWxQSwUGAAAAAAQABAD1AAAAigMAAAAA&#10;" strokecolor="#2f5496 [2408]" strokeweight="1.5pt">
                <v:fill opacity="0"/>
              </v:rect>
              <v:rect id="Rectangle 35" o:spid="_x0000_s254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/4acAA&#10;AADdAAAADwAAAGRycy9kb3ducmV2LnhtbERPyW7CMBC9I/UfrKnErThBUCDEoAoE5ciW+ygekoh4&#10;nMYGwt/XBySOT29Pl52pxZ1aV1lWEA8iEMS51RUXCs6nzdcUhPPIGmvLpOBJDpaLj16KibYPPtD9&#10;6AsRQtglqKD0vkmkdHlJBt3ANsSBu9jWoA+wLaRu8RHCTS2HUfQtDVYcGkpsaFVSfj3ejIJsvG74&#10;Vxrex5vRbJxdt3+r2CjV/+x+5iA8df4tfrl3WsFkGIe54U14AnLx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o/4ac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254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t2nJMcAAADdAAAADwAAAGRycy9kb3ducmV2LnhtbESPT2vCQBTE7wW/w/KE3pqNOdiauhEj&#10;CKbQg1YKvT2yz/xp9m3MbjV++65Q6HGYmd8wy9VoOnGhwTWWFcyiGARxaXXDlYLjx/bpBYTzyBo7&#10;y6TgRg5W2eRhiam2V97T5eArESDsUlRQe9+nUrqyJoMusj1x8E52MOiDHCqpB7wGuOlkEsdzabDh&#10;sFBjT5uayu/Dj1GQ394+360vzrvTV3su8jwpsDVKPU7H9SsIT6P/D/+1d1rBczJbwP1NeAIy+w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a3ackxwAAAN0AAAAPAAAAAAAA&#10;AAAAAAAAAKECAABkcnMvZG93bnJldi54bWxQSwUGAAAAAAQABAD5AAAAlQMAAAAA&#10;" strokecolor="#2f5496 [2408]" strokeweight="1.5pt"/>
            <v:shape id="AutoShape 37" o:spid="_x0000_s254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YvEBMMAAADdAAAADwAAAGRycy9kb3ducmV2LnhtbERPy4rCMBTdD/gP4Q7MbppOF+NQjWIF&#10;wQoufCC4uzTXttrc1CZq/XuzEGZ5OO/xtDeNuFPnassKfqIYBHFhdc2lgv1u8f0HwnlkjY1lUvAk&#10;B9PJ4GOMqbYP3tB960sRQtilqKDyvk2ldEVFBl1kW+LAnWxn0AfYlVJ3+AjhppFJHP9KgzWHhgpb&#10;mldUXLY3oyB7rg5r6/Pr8nQ8X/MsS3I8G6W+PvvZCISn3v+L3+6lVjBMkrA/vAlPQE5e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WLxATDAAAA3QAAAA8AAAAAAAAAAAAA&#10;AAAAoQIAAGRycy9kb3ducmV2LnhtbFBLBQYAAAAABAAEAPkAAACRAwAAAAA=&#10;" strokecolor="#2f5496 [2408]" strokeweight="1.5pt"/>
          </v:group>
        </w:pict>
      </w:r>
      <w:r w:rsidR="00155FAB">
        <w:rPr>
          <w:rFonts w:ascii="ALFABET98" w:hAnsi="ALFABET98"/>
          <w:color w:val="A6A6A6" w:themeColor="background1" w:themeShade="A6"/>
          <w:sz w:val="72"/>
          <w:szCs w:val="72"/>
        </w:rPr>
        <w:t xml:space="preserve">a          </w:t>
      </w:r>
    </w:p>
    <w:p w:rsidR="00155FAB" w:rsidRDefault="00155FAB" w:rsidP="00155FAB">
      <w:pPr>
        <w:spacing w:line="240" w:lineRule="auto"/>
        <w:rPr>
          <w:rFonts w:ascii="ALFABET98" w:hAnsi="ALFABET98"/>
          <w:sz w:val="36"/>
          <w:szCs w:val="36"/>
        </w:rPr>
      </w:pPr>
      <w:r w:rsidRPr="008140CA">
        <w:rPr>
          <w:rFonts w:ascii="ALFABET98" w:hAnsi="ALFABET98"/>
          <w:sz w:val="36"/>
          <w:szCs w:val="36"/>
        </w:rPr>
        <w:t xml:space="preserve"> </w:t>
      </w:r>
      <w:r>
        <w:rPr>
          <w:rFonts w:ascii="ALFABET98" w:hAnsi="ALFABET98"/>
          <w:sz w:val="36"/>
          <w:szCs w:val="36"/>
        </w:rPr>
        <w:t xml:space="preserve">    </w:t>
      </w:r>
      <w:r w:rsidR="002B7340">
        <w:rPr>
          <w:rFonts w:ascii="ALFABET98" w:hAnsi="ALFABET98"/>
          <w:sz w:val="36"/>
          <w:szCs w:val="36"/>
        </w:rPr>
        <w:t xml:space="preserve">                              39</w:t>
      </w:r>
    </w:p>
    <w:p w:rsidR="00155FAB" w:rsidRDefault="00155FAB" w:rsidP="00155FAB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t>Sayın velim, yukarıdaki şeklin üzerinden çizip dolduralım.</w:t>
      </w:r>
    </w:p>
    <w:p w:rsidR="00155FAB" w:rsidRDefault="00BD3DCE" w:rsidP="00155FA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538" style="position:absolute;margin-left:-16.1pt;margin-top:9.4pt;width:521.25pt;height:36.85pt;z-index:-25088409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Y&#10;yS7jEgQAAPEPAAAOAAAAAAAAAAAAAAAAAC4CAABkcnMvZTJvRG9jLnhtbFBLAQItABQABgAIAAAA&#10;IQBYKw9o4AAAAAoBAAAPAAAAAAAAAAAAAAAAAGwGAABkcnMvZG93bnJldi54bWxQSwUGAAAAAAQA&#10;BADzAAAAeQcAAAAA&#10;">
            <v:group id="Group 33" o:spid="_x0000_s254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koZosxgAAAN0A&#10;AAAPAAAAAAAAAAAAAAAAAKoCAABkcnMvZG93bnJldi54bWxQSwUGAAAAAAQABAD6AAAAnQMAAAAA&#10;">
              <v:rect id="Rectangle 34" o:spid="_x0000_s254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1UDcYA&#10;AADdAAAADwAAAGRycy9kb3ducmV2LnhtbESPT2vCQBTE74V+h+UVeqsbI2hJXaX1T+lVGwm9PbLP&#10;bDD7NmRXE799VxA8DjPzG2a+HGwjLtT52rGC8SgBQVw6XXOlIP/dvr2D8AFZY+OYFFzJw3Lx/DTH&#10;TLued3TZh0pECPsMFZgQ2kxKXxqy6EeuJY7e0XUWQ5RdJXWHfYTbRqZJMpUWa44LBltaGSpP+7NV&#10;MKmKjSnytc/tuJh+H66Hr/5vq9Try/D5ASLQEB7he/tHK5il6QRub+ITkI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T1UDcYAAADdAAAADwAAAAAAAAAAAAAAAACYAgAAZHJz&#10;L2Rvd25yZXYueG1sUEsFBgAAAAAEAAQA9QAAAIsDAAAAAA==&#10;" strokecolor="#2f5496 [2408]" strokeweight="1.5pt">
                <v:fill opacity="0"/>
              </v:rect>
              <v:rect id="Rectangle 35" o:spid="_x0000_s254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440cMA&#10;AADdAAAADwAAAGRycy9kb3ducmV2LnhtbESPS2/CMBCE70j9D9ZW4lacRDwDBlUgKEee91W8JBHx&#10;Oo0NhH+PK1XiOJqZbzSzRWsqcafGlZYVxL0IBHFmdcm5gtNx/TUG4TyyxsoyKXiSg8X8ozPDVNsH&#10;7+l+8LkIEHYpKii8r1MpXVaQQdezNXHwLrYx6INscqkbfAS4qWQSRUNpsOSwUGBNy4Ky6+FmFJwH&#10;q5p/pOFdvO5PBufr5ncZG6W6n+33FISn1r/D/+2tVjBKkj78vQlPQM5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a440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54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fxnnMYAAADdAAAADwAAAGRycy9kb3ducmV2LnhtbESPQWvCQBSE70L/w/IKvZlNA2qJrmIK&#10;ghE81JaCt0f2mUSzb2N2q/HfuwXB4zAz3zCzRW8acaHO1ZYVvEcxCOLC6ppLBT/fq+EHCOeRNTaW&#10;ScGNHCzmL4MZptpe+YsuO1+KAGGXooLK+zaV0hUVGXSRbYmDd7CdQR9kV0rd4TXATSOTOB5LgzWH&#10;hQpb+qyoOO3+jILstvndWp+f14f98ZxnWZLj0Sj19tovpyA89f4ZfrTXWsEkSUbw/yY8ATm/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X8Z5zGAAAA3QAAAA8AAAAAAAAA&#10;AAAAAAAAoQIAAGRycy9kb3ducmV2LnhtbFBLBQYAAAAABAAEAPkAAACUAwAAAAA=&#10;" strokecolor="#2f5496 [2408]" strokeweight="1.5pt"/>
            <v:shape id="AutoShape 37" o:spid="_x0000_s253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S7568cAAADdAAAADwAAAGRycy9kb3ducmV2LnhtbESPT2vCQBTE7wW/w/KE3urGHNKSuoZG&#10;EEyhh6oIvT2yz/xp9m3MrjF++26h0OMwM79hVtlkOjHS4BrLCpaLCARxaXXDlYLjYfv0AsJ5ZI2d&#10;ZVJwJwfZevawwlTbG3/SuPeVCBB2KSqove9TKV1Zk0G3sD1x8M52MOiDHCqpB7wFuOlkHEWJNNhw&#10;WKixp01N5ff+ahTk9/fTh/XFZXf+ai9FnscFtkapx/n09grC0+T/w3/tnVbwHMcJ/L4JT0Cu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lLvnrxwAAAN0AAAAPAAAAAAAA&#10;AAAAAAAAAKECAABkcnMvZG93bnJldi54bWxQSwUGAAAAAAQABAD5AAAAlQMAAAAA&#10;" strokecolor="#2f5496 [2408]" strokeweight="1.5pt"/>
          </v:group>
        </w:pict>
      </w:r>
      <w:r w:rsidR="00155FAB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   a     a          </w:t>
      </w:r>
    </w:p>
    <w:p w:rsidR="00155FAB" w:rsidRDefault="00BD3DCE" w:rsidP="00155FA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532" style="position:absolute;margin-left:-16.1pt;margin-top:9.4pt;width:521.25pt;height:36.85pt;z-index:-25088307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YLZXFg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GGC2VxYEAADxDwAADgAAAAAAAAAAAAAAAAAuAgAAZHJzL2Uyb0RvYy54bWxQSwECLQAUAAYA&#10;CAAAACEAWCsPaOAAAAAKAQAADwAAAAAAAAAAAAAAAABwBgAAZHJzL2Rvd25yZXYueG1sUEsFBgAA&#10;AAAEAAQA8wAAAH0HAAAAAA==&#10;">
            <v:group id="Group 33" o:spid="_x0000_s253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UmtxsQAAADdAAAA&#10;DwAAAAAAAAAAAAAAAACqAgAAZHJzL2Rvd25yZXYueG1sUEsFBgAAAAAEAAQA+gAAAJsDAAAAAA==&#10;">
              <v:rect id="Rectangle 34" o:spid="_x0000_s253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Vj58UA&#10;AADdAAAADwAAAGRycy9kb3ducmV2LnhtbESPT2vCQBTE74V+h+UJvdWNKWiNrtJ/ildtJHh7ZJ/Z&#10;YPZtyG5N/PZdodDjMDO/YZbrwTbiSp2vHSuYjBMQxKXTNVcK8u/N8ysIH5A1No5JwY08rFePD0vM&#10;tOt5T9dDqESEsM9QgQmhzaT0pSGLfuxa4uidXWcxRNlVUnfYR7htZJokU2mx5rhgsKUPQ+Xl8GMV&#10;vFTFlynyT5/bSTHdHm/H9/60UeppNLwtQAQawn/4r73TCmZpOof7m/gE5O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1WPnxQAAAN0AAAAPAAAAAAAAAAAAAAAAAJgCAABkcnMv&#10;ZG93bnJldi54bWxQSwUGAAAAAAQABAD1AAAAigMAAAAA&#10;" strokecolor="#2f5496 [2408]" strokeweight="1.5pt">
                <v:fill opacity="0"/>
              </v:rect>
              <v:rect id="Rectangle 35" o:spid="_x0000_s253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0yoD78A&#10;AADdAAAADwAAAGRycy9kb3ducmV2LnhtbERPuY7CMBDtV+IfrEGiW5xwEzAIgYAtl6sfxUMSEY9D&#10;bCD8PS5W2vLp3fNlY0rxpNoVlhXE3QgEcWp1wZmC82n7PQHhPLLG0jIpeJOD5aL1NcdE2xcf6Hn0&#10;mQgh7BJUkHtfJVK6NCeDrmsr4sBdbW3QB1hnUtf4CuGmlL0oGkmDBYeGHCta55Tejg+j4DLcVLyX&#10;hn/j7WA6vNx293VslOq0m9UMhKfG/4v/3D9awbjXD/vDm/AE5OI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rTKgP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253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x73QscAAADdAAAADwAAAGRycy9kb3ducmV2LnhtbESPT2vCQBTE7wW/w/KE3pqNEVpJ3YgR&#10;BFPoQSuF3h7ZZ/40+zZmtxq/fVco9DjMzG+Y5Wo0nbjQ4BrLCmZRDIK4tLrhSsHxY/u0AOE8ssbO&#10;Mim4kYNVNnlYYqrtlfd0OfhKBAi7FBXU3veplK6syaCLbE8cvJMdDPogh0rqAa8BbjqZxPGzNNhw&#10;WKixp01N5ffhxyjIb2+f79YX593pqz0XeZ4U2BqlHqfj+hWEp9H/h//aO63gJZnP4P4mPAGZ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vHvdCxwAAAN0AAAAPAAAAAAAA&#10;AAAAAAAAAKECAABkcnMvZG93bnJldi54bWxQSwUGAAAAAAQABAD5AAAAlQMAAAAA&#10;" strokecolor="#2f5496 [2408]" strokeweight="1.5pt"/>
            <v:shape id="AutoShape 37" o:spid="_x0000_s253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8xpNcYAAADdAAAADwAAAGRycy9kb3ducmV2LnhtbESPQWvCQBSE70L/w/IKvZlNI2iJrmIK&#10;ghE81JaCt0f2mUSzb2N2q/HfuwXB4zAz3zCzRW8acaHO1ZYVvEcxCOLC6ppLBT/fq+EHCOeRNTaW&#10;ScGNHCzmL4MZptpe+YsuO1+KAGGXooLK+zaV0hUVGXSRbYmDd7CdQR9kV0rd4TXATSOTOB5LgzWH&#10;hQpb+qyoOO3+jILstvndWp+f14f98ZxnWZLj0Sj19tovpyA89f4ZfrTXWsEkGSXw/yY8ATm/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/MaTXGAAAA3QAAAA8AAAAAAAAA&#10;AAAAAAAAoQIAAGRycy9kb3ducmV2LnhtbFBLBQYAAAAABAAEAPkAAACUAwAAAAA=&#10;" strokecolor="#2f5496 [2408]" strokeweight="1.5pt"/>
          </v:group>
        </w:pict>
      </w:r>
      <w:r w:rsidR="00155FAB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   a     </w:t>
      </w:r>
    </w:p>
    <w:p w:rsidR="00155FAB" w:rsidRDefault="00BD3DCE" w:rsidP="00155FA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526" style="position:absolute;margin-left:-16.1pt;margin-top:9.4pt;width:521.25pt;height:36.85pt;z-index:-25088204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QY3RihYEAADxDwAADgAAAAAAAAAAAAAAAAAuAgAAZHJzL2Uyb0RvYy54bWxQSwECLQAUAAYA&#10;CAAAACEAWCsPaOAAAAAKAQAADwAAAAAAAAAAAAAAAABwBgAAZHJzL2Rvd25yZXYueG1sUEsFBgAA&#10;AAAEAAQA8wAAAH0HAAAAAA==&#10;">
            <v:group id="Group 33" o:spid="_x0000_s252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gd0xHscAAADd&#10;AAAADwAAAAAAAAAAAAAAAACqAgAAZHJzL2Rvd25yZXYueG1sUEsFBgAAAAAEAAQA+gAAAJ4DAAAA&#10;AA==&#10;">
              <v:rect id="Rectangle 34" o:spid="_x0000_s253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H/P8UA&#10;AADdAAAADwAAAGRycy9kb3ducmV2LnhtbESPQWvCQBSE7wX/w/IEb3WjopXUVbTV4rUaCb09sq/Z&#10;0OzbkF1N/PddodDjMDPfMKtNb2txo9ZXjhVMxgkI4sLpiksF2fnwvAThA7LG2jEpuJOHzXrwtMJU&#10;u44/6XYKpYgQ9ikqMCE0qZS+MGTRj11DHL1v11oMUbal1C12EW5rOU2ShbRYcVww2NCboeLndLUK&#10;ZmW+N3n27jM7yRcfl/tl130dlBoN++0riEB9+A//tY9awct0NofHm/gE5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Qf8/xQAAAN0AAAAPAAAAAAAAAAAAAAAAAJgCAABkcnMv&#10;ZG93bnJldi54bWxQSwUGAAAAAAQABAD1AAAAigMAAAAA&#10;" strokecolor="#2f5496 [2408]" strokeweight="1.5pt">
                <v:fill opacity="0"/>
              </v:rect>
              <v:rect id="Rectangle 35" o:spid="_x0000_s253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+mV4MMA&#10;AADdAAAADwAAAGRycy9kb3ducmV2LnhtbESPQYvCMBSE74L/ITzBm6Z11V2rURZF16O66/3RPNti&#10;81KbqPXfG2HB4zAz3zCzRWNKcaPaFZYVxP0IBHFqdcGZgr/fde8LhPPIGkvLpOBBDhbzdmuGibZ3&#10;3tPt4DMRIOwSVJB7XyVSujQng65vK+LgnWxt0AdZZ1LXeA9wU8pBFI2lwYLDQo4VLXNKz4erUXAc&#10;rSr+kYZ38Xo4GR3Pm8syNkp1O833FISnxr/D/+2tVvA5+BjD6014AnL+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+mV4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52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7vKrccAAADdAAAADwAAAGRycy9kb3ducmV2LnhtbESPT2vCQBTE7wW/w/KE3uqmKWiJbqQR&#10;BFPwUFsEb4/sM3/Mvo3ZrcZv7wqFHoeZ+Q2zWA6mFRfqXW1ZweskAkFcWF1zqeDne/3yDsJ5ZI2t&#10;ZVJwIwfLdPS0wETbK3/RZedLESDsElRQed8lUrqiIoNuYjvi4B1tb9AH2ZdS93gNcNPKOIqm0mDN&#10;YaHCjlYVFafdr1GQ3T73W+vz8+Z4aM55lsU5Nkap5/HwMQfhafD/4b/2RiuYxW8zeLwJT0Cm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Pu8qtxwAAAN0AAAAPAAAAAAAA&#10;AAAAAAAAAKECAABkcnMvZG93bnJldi54bWxQSwUGAAAAAAQABAD5AAAAlQMAAAAA&#10;" strokecolor="#2f5496 [2408]" strokeweight="1.5pt"/>
            <v:shape id="AutoShape 37" o:spid="_x0000_s252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iRe38MAAADdAAAADwAAAGRycy9kb3ducmV2LnhtbERPTYvCMBC9C/sfwix409QKulSj2IUF&#10;K+xBXQRvQzO21WZSm6j135vDgsfH+54vO1OLO7WusqxgNIxAEOdWV1wo+Nv/DL5AOI+ssbZMCp7k&#10;YLn46M0x0fbBW7rvfCFCCLsEFZTeN4mULi/JoBvahjhwJ9sa9AG2hdQtPkK4qWUcRRNpsOLQUGJD&#10;3yXll93NKEifm8Ov9dl1fTqer1maxhmejVL9z241A+Gp82/xv3utFUzjcZgb3oQnIBc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4kXt/DAAAA3QAAAA8AAAAAAAAAAAAA&#10;AAAAoQIAAGRycy9kb3ducmV2LnhtbFBLBQYAAAAABAAEAPkAAACRAwAAAAA=&#10;" strokecolor="#2f5496 [2408]" strokeweight="1.5pt"/>
          </v:group>
        </w:pict>
      </w:r>
      <w:r w:rsidR="00155FAB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   </w:t>
      </w:r>
    </w:p>
    <w:p w:rsidR="00155FAB" w:rsidRDefault="00BD3DCE" w:rsidP="00155FA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520" style="position:absolute;margin-left:-16.1pt;margin-top:9.4pt;width:521.25pt;height:36.85pt;z-index:-25088102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AbW&#10;onsRBAAA8Q8AAA4AAAAAAAAAAAAAAAAALgIAAGRycy9lMm9Eb2MueG1sUEsBAi0AFAAGAAgAAAAh&#10;AFgrD2jgAAAACgEAAA8AAAAAAAAAAAAAAAAAawYAAGRycy9kb3ducmV2LnhtbFBLBQYAAAAABAAE&#10;APMAAAB4BwAAAAA=&#10;">
            <v:group id="Group 33" o:spid="_x0000_s252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uBEYMQAAADdAAAA&#10;DwAAAAAAAAAAAAAAAACqAgAAZHJzL2Rvd25yZXYueG1sUEsFBgAAAAAEAAQA+gAAAJsDAAAAAA==&#10;">
              <v:rect id="Rectangle 34" o:spid="_x0000_s252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3yKQcYA&#10;AADdAAAADwAAAGRycy9kb3ducmV2LnhtbESPQWvCQBSE74X+h+UVvNVNtGiJrtLWKr2qkdDbI/vM&#10;hmbfhuxq4r93C4Ueh5n5hlmuB9uIK3W+dqwgHScgiEuna64U5Mft8ysIH5A1No5JwY08rFePD0vM&#10;tOt5T9dDqESEsM9QgQmhzaT0pSGLfuxa4uidXWcxRNlVUnfYR7ht5CRJZtJizXHBYEsfhsqfw8Uq&#10;mFbFpynyjc9tWsx2p9vpvf/eKjV6Gt4WIAIN4T/81/7SCuaTlxR+38QnIF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3yKQcYAAADdAAAADwAAAAAAAAAAAAAAAACYAgAAZHJz&#10;L2Rvd25yZXYueG1sUEsFBgAAAAAEAAQA9QAAAIsDAAAAAA==&#10;" strokecolor="#2f5496 [2408]" strokeweight="1.5pt">
                <v:fill opacity="0"/>
              </v:rect>
              <v:rect id="Rectangle 35" o:spid="_x0000_s252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TgnsMA&#10;AADdAAAADwAAAGRycy9kb3ducmV2LnhtbESPS2/CMBCE70j9D9ZW4lacRDwDBlUgKEee91W8JBHx&#10;Oo0NhH+PK1XiOJqZbzSzRWsqcafGlZYVxL0IBHFmdcm5gtNx/TUG4TyyxsoyKXiSg8X8ozPDVNsH&#10;7+l+8LkIEHYpKii8r1MpXVaQQdezNXHwLrYx6INscqkbfAS4qWQSRUNpsOSwUGBNy4Ky6+FmFJwH&#10;q5p/pOFdvO5PBufr5ncZG6W6n+33FISn1r/D/+2tVjBK+gn8vQlPQM5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NTgn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52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Ia/08cAAADdAAAADwAAAGRycy9kb3ducmV2LnhtbESPT2vCQBTE70K/w/IKvemmqdiSupFG&#10;EIzQg7YUentkX/7Y7NuYXTV+e7cgeBxm5jfMfDGYVpyod41lBc+TCARxYXXDlYLvr9X4DYTzyBpb&#10;y6TgQg4W6cNojom2Z97SaecrESDsElRQe98lUrqiJoNuYjvi4JW2N+iD7CupezwHuGllHEUzabDh&#10;sFBjR8uair/d0SjILpufT+vzw7r83R/yLItz3Bulnh6Hj3cQngZ/D9/aa63gNZ6+wP+b8ARke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ohr/TxwAAAN0AAAAPAAAAAAAA&#10;AAAAAAAAAKECAABkcnMvZG93bnJldi54bWxQSwUGAAAAAAQABAD5AAAAlQMAAAAA&#10;" strokecolor="#2f5496 [2408]" strokeweight="1.5pt"/>
            <v:shape id="AutoShape 37" o:spid="_x0000_s252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28np8YAAADdAAAADwAAAGRycy9kb3ducmV2LnhtbESPQWvCQBSE74L/YXmCN7MxSCupqxhB&#10;MAUPtVLo7ZF9JrHZtzG7avz3bqHQ4zAz3zCLVW8acaPO1ZYVTKMYBHFhdc2lguPndjIH4TyyxsYy&#10;KXiQg9VyOFhgqu2dP+h28KUIEHYpKqi8b1MpXVGRQRfZljh4J9sZ9EF2pdQd3gPcNDKJ4xdpsOaw&#10;UGFLm4qKn8PVKMge71976/PL7vR9vuRZluR4NkqNR/36DYSn3v+H/9o7reA1mc3g9014AnL5B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dvJ6fGAAAA3QAAAA8AAAAAAAAA&#10;AAAAAAAAoQIAAGRycy9kb3ducmV2LnhtbFBLBQYAAAAABAAEAPkAAACUAwAAAAA=&#10;" strokecolor="#2f5496 [2408]" strokeweight="1.5pt"/>
          </v:group>
        </w:pict>
      </w:r>
      <w:r w:rsidR="00155FAB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</w:t>
      </w:r>
    </w:p>
    <w:p w:rsidR="00155FAB" w:rsidRDefault="00BD3DCE" w:rsidP="00155FA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514" style="position:absolute;margin-left:-16.1pt;margin-top:9.4pt;width:521.25pt;height:36.85pt;z-index:-25088000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PSyGt0XBAAA8Q8AAA4AAAAAAAAAAAAAAAAALgIAAGRycy9lMm9Eb2MueG1sUEsBAi0AFAAG&#10;AAgAAAAhAFgrD2jgAAAACgEAAA8AAAAAAAAAAAAAAAAAcQYAAGRycy9kb3ducmV2LnhtbFBLBQYA&#10;AAAABAAEAPMAAAB+BwAAAAA=&#10;">
            <v:group id="Group 33" o:spid="_x0000_s251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RkV5j8cAAADd&#10;AAAADwAAAAAAAAAAAAAAAACqAgAAZHJzL2Rvd25yZXYueG1sUEsFBgAAAAAEAAQA+gAAAJ4DAAAA&#10;AA==&#10;">
              <v:rect id="Rectangle 34" o:spid="_x0000_s251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9m3rsUA&#10;AADdAAAADwAAAGRycy9kb3ducmV2LnhtbESPQWvCQBSE74L/YXlCb7rRipbUVbTV4rU2Enp7ZF+z&#10;odm3Ibua+O/dgtDjMDPfMKtNb2txpdZXjhVMJwkI4sLpiksF2ddh/ALCB2SNtWNScCMPm/VwsMJU&#10;u44/6XoKpYgQ9ikqMCE0qZS+MGTRT1xDHL0f11oMUbal1C12EW5rOUuShbRYcVww2NCboeL3dLEK&#10;nst8b/Ls3Wd2mi8+zrfzrvs+KPU06revIAL14T/8aB+1guVsvoS/N/EJyP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2beuxQAAAN0AAAAPAAAAAAAAAAAAAAAAAJgCAABkcnMv&#10;ZG93bnJldi54bWxQSwUGAAAAAAQABAD1AAAAigMAAAAA&#10;" strokecolor="#2f5496 [2408]" strokeweight="1.5pt">
                <v:fill opacity="0"/>
              </v:rect>
              <v:rect id="Rectangle 35" o:spid="_x0000_s251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zXdMEA&#10;AADdAAAADwAAAGRycy9kb3ducmV2LnhtbERPPW/CMBDdK/EfrENiK04QFAgxCIHSdmyB7Kf4SCLi&#10;c4hNSP99PVTq+PS+091gGtFT52rLCuJpBIK4sLrmUsHlnL2uQDiPrLGxTAp+yMFuO3pJMdH2yd/U&#10;n3wpQgi7BBVU3reJlK6oyKCb2pY4cFfbGfQBdqXUHT5DuGnkLIrepMGaQ0OFLR0qKm6nh1GQL44t&#10;f0jDX3E2Xy/y2/v9EBulJuNhvwHhafD/4j/3p1awnM3D3PAmPAG5/Q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0813T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251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W6IOccAAADdAAAADwAAAGRycy9kb3ducmV2LnhtbESPT2vCQBTE70K/w/IKvemmoWibupFG&#10;EIzQg7YUentkX/7Y7NuYXTV+e7cgeBxm5jfMfDGYVpyod41lBc+TCARxYXXDlYLvr9X4FYTzyBpb&#10;y6TgQg4W6cNojom2Z97SaecrESDsElRQe98lUrqiJoNuYjvi4JW2N+iD7CupezwHuGllHEVTabDh&#10;sFBjR8uair/d0SjILpufT+vzw7r83R/yLItz3Bulnh6Hj3cQngZ/D9/aa61gFr+8wf+b8ARke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Jbog5xwAAAN0AAAAPAAAAAAAA&#10;AAAAAAAAAKECAABkcnMvZG93bnJldi54bWxQSwUGAAAAAAQABAD5AAAAlQMAAAAA&#10;" strokecolor="#2f5496 [2408]" strokeweight="1.5pt"/>
            <v:shape id="AutoShape 37" o:spid="_x0000_s251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Y23ecMAAADdAAAADwAAAGRycy9kb3ducmV2LnhtbERPTYvCMBC9C/sfwix409SCulSj2IUF&#10;K+xBXQRvQzO21WZSm6j135vDgsfH+54vO1OLO7WusqxgNIxAEOdWV1wo+Nv/DL5AOI+ssbZMCp7k&#10;YLn46M0x0fbBW7rvfCFCCLsEFZTeN4mULi/JoBvahjhwJ9sa9AG2hdQtPkK4qWUcRRNpsOLQUGJD&#10;3yXll93NKEifm8Ov9dl1fTqer1maxhmejVL9z241A+Gp82/xv3utFUzjcdgf3oQnIBc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2Nt3nDAAAA3QAAAA8AAAAAAAAAAAAA&#10;AAAAoQIAAGRycy9kb3ducmV2LnhtbFBLBQYAAAAABAAEAPkAAACRAwAAAAA=&#10;" strokecolor="#2f5496 [2408]" strokeweight="1.5pt"/>
          </v:group>
        </w:pict>
      </w:r>
      <w:r w:rsidR="00155FAB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</w:t>
      </w:r>
    </w:p>
    <w:p w:rsidR="00155FAB" w:rsidRDefault="00BD3DCE" w:rsidP="00155FA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508" style="position:absolute;margin-left:-16.1pt;margin-top:9.4pt;width:521.25pt;height:36.85pt;z-index:-25087897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a&#10;EiuxEgQAAPEPAAAOAAAAAAAAAAAAAAAAAC4CAABkcnMvZTJvRG9jLnhtbFBLAQItABQABgAIAAAA&#10;IQBYKw9o4AAAAAoBAAAPAAAAAAAAAAAAAAAAAGwGAABkcnMvZG93bnJldi54bWxQSwUGAAAAAAQA&#10;BADzAAAAeQcAAAAA&#10;">
            <v:group id="Group 33" o:spid="_x0000_s251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8p+lRxgAAAN0A&#10;AAAPAAAAAAAAAAAAAAAAAKoCAABkcnMvZG93bnJldi54bWxQSwUGAAAAAAQABAD6AAAAnQMAAAAA&#10;">
              <v:rect id="Rectangle 34" o:spid="_x0000_s251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sncMUA&#10;AADdAAAADwAAAGRycy9kb3ducmV2LnhtbESPQWvCQBSE7wX/w/IEb3WjopXUVbTV4rUaCb09sq/Z&#10;0OzbkF1N/PddodDjMDPfMKtNb2txo9ZXjhVMxgkI4sLpiksF2fnwvAThA7LG2jEpuJOHzXrwtMJU&#10;u44/6XYKpYgQ9ikqMCE0qZS+MGTRj11DHL1v11oMUbal1C12EW5rOU2ShbRYcVww2NCboeLndLUK&#10;ZmW+N3n27jM7yRcfl/tl130dlBoN++0riEB9+A//tY9awct0PoPHm/gE5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OydwxQAAAN0AAAAPAAAAAAAAAAAAAAAAAJgCAABkcnMv&#10;ZG93bnJldi54bWxQSwUGAAAAAAQABAD1AAAAigMAAAAA&#10;" strokecolor="#2f5496 [2408]" strokeweight="1.5pt">
                <v:fill opacity="0"/>
              </v:rect>
              <v:rect id="Rectangle 35" o:spid="_x0000_s251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hLrMUA&#10;AADdAAAADwAAAGRycy9kb3ducmV2LnhtbESPQWvCQBSE7wX/w/KE3ppNJKk1dRVJse1RU70/sq9J&#10;MPs2Zrca/71bKPQ4zMw3zHI9mk5caHCtZQVJFIMgrqxuuVZw+No+vYBwHlljZ5kU3MjBejV5WGKu&#10;7ZX3dCl9LQKEXY4KGu/7XEpXNWTQRbYnDt63HQz6IIda6gGvAW46OYvjZ2mw5bDQYE9FQ9Wp/DEK&#10;jtlbzx/S8C7ZpovseHo/F4lR6nE6bl5BeBr9f/iv/akVzGdZCr9vwhOQq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qEus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251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foU4cYAAADdAAAADwAAAGRycy9kb3ducmV2LnhtbESPQWvCQBSE74L/YXmCN7MxYCupqxhB&#10;MAUPtVLo7ZF9JrHZtzG7avz3bqHQ4zAz3zCLVW8acaPO1ZYVTKMYBHFhdc2lguPndjIH4TyyxsYy&#10;KXiQg9VyOFhgqu2dP+h28KUIEHYpKqi8b1MpXVGRQRfZljh4J9sZ9EF2pdQd3gPcNDKJ4xdpsOaw&#10;UGFLm4qKn8PVKMge71976/PL7vR9vuRZluR4NkqNR/36DYSn3v+H/9o7reA1mc3g9014AnL5B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36FOHGAAAA3QAAAA8AAAAAAAAA&#10;AAAAAAAAoQIAAGRycy9kb3ducmV2LnhtbFBLBQYAAAAABAAEAPkAAACUAwAAAAA=&#10;" strokecolor="#2f5496 [2408]" strokeweight="1.5pt"/>
            <v:shape id="AutoShape 37" o:spid="_x0000_s250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SiKlsYAAADdAAAADwAAAGRycy9kb3ducmV2LnhtbESPQWvCQBSE70L/w/IKvZmNgVqJrmIK&#10;BVPwUBXB2yP7TKLZtzG71fjv3ULB4zAz3zCzRW8acaXO1ZYVjKIYBHFhdc2lgt32azgB4TyyxsYy&#10;KbiTg8X8ZTDDVNsb/9B140sRIOxSVFB536ZSuqIigy6yLXHwjrYz6IPsSqk7vAW4aWQSx2NpsOaw&#10;UGFLnxUV582vUZDdv/dr6/PL6ng4XfIsS3I8GaXeXvvlFISn3j/D/+2VVvCRvI/h7014AnL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0oipbGAAAA3QAAAA8AAAAAAAAA&#10;AAAAAAAAoQIAAGRycy9kb3ducmV2LnhtbFBLBQYAAAAABAAEAPkAAACUAwAAAAA=&#10;" strokecolor="#2f5496 [2408]" strokeweight="1.5pt"/>
          </v:group>
        </w:pict>
      </w:r>
      <w:r w:rsidR="00155FAB">
        <w:rPr>
          <w:rFonts w:ascii="ALFABET98" w:hAnsi="ALFABET98"/>
          <w:color w:val="A6A6A6" w:themeColor="background1" w:themeShade="A6"/>
          <w:sz w:val="72"/>
          <w:szCs w:val="72"/>
        </w:rPr>
        <w:t xml:space="preserve">a          </w:t>
      </w:r>
    </w:p>
    <w:p w:rsidR="00155FAB" w:rsidRDefault="00BD3DCE" w:rsidP="00155FA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502" style="position:absolute;margin-left:-16.1pt;margin-top:9.4pt;width:521.25pt;height:36.85pt;z-index:-25087795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TAjFg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wMUwIxYEAADxDwAADgAAAAAAAAAAAAAAAAAuAgAAZHJzL2Uyb0RvYy54bWxQSwECLQAUAAYA&#10;CAAAACEAWCsPaOAAAAAKAQAADwAAAAAAAAAAAAAAAABwBgAAZHJzL2Rvd25yZXYueG1sUEsFBgAA&#10;AAAEAAQA8wAAAH0HAAAAAA==&#10;">
            <v:group id="Group 33" o:spid="_x0000_s250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3U/eu8QAAADdAAAA&#10;DwAAAAAAAAAAAAAAAACqAgAAZHJzL2Rvd25yZXYueG1sUEsFBgAAAAAEAAQA+gAAAJsDAAAAAA==&#10;">
              <v:rect id="Rectangle 34" o:spid="_x0000_s250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MQmsYA&#10;AADdAAAADwAAAGRycy9kb3ducmV2LnhtbESPQWvCQBSE7wX/w/IK3nSjRdumrqJtlV5rI6G3R/Y1&#10;G8y+DdnVxH/vCkKPw8x8wyxWva3FmVpfOVYwGScgiAunKy4VZD/b0QsIH5A11o5JwYU8rJaDhwWm&#10;2nX8Ted9KEWEsE9RgQmhSaX0hSGLfuwa4uj9udZiiLItpW6xi3Bby2mSzKXFiuOCwYbeDRXH/ckq&#10;eCrzT5NnHz6zk3y+O1wOm+53q9TwsV+/gQjUh//wvf2lFTxPZ69wexOfgFx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NMQmsYAAADdAAAADwAAAAAAAAAAAAAAAACYAgAAZHJz&#10;L2Rvd25yZXYueG1sUEsFBgAAAAAEAAQA9QAAAIsDAAAAAA==&#10;" strokecolor="#2f5496 [2408]" strokeweight="1.5pt">
                <v:fill opacity="0"/>
              </v:rect>
              <v:rect id="Rectangle 35" o:spid="_x0000_s250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+HEsEA&#10;AADdAAAADwAAAGRycy9kb3ducmV2LnhtbERPyW7CMBC9I/UfrKnUGzhBBUrAQRWI5chS7qN4mkSJ&#10;xyE2EP4eH5A4Pr19vuhMLW7UutKygngQgSDOrC45V/B3Wvd/QDiPrLG2TAoe5GCRfvTmmGh75wPd&#10;jj4XIYRdggoK75tESpcVZNANbEMcuH/bGvQBtrnULd5DuKnlMIrG0mDJoaHAhpYFZdXxahScR6uG&#10;t9LwPl5/T0fnanNZxkapr8/udwbCU+ff4pd7pxVMhuOwP7wJT0Cm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j/hxL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250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K3YX8YAAADdAAAADwAAAGRycy9kb3ducmV2LnhtbESPT4vCMBTE78J+h/AEb5rag0o1il1Y&#10;sIIH/7Cwt0fzbKvNS22yWr+9WVjwOMzMb5jFqjO1uFPrKssKxqMIBHFudcWFgtPxazgD4Tyyxtoy&#10;KXiSg9Xyo7fARNsH7+l+8IUIEHYJKii9bxIpXV6SQTeyDXHwzrY16INsC6lbfAS4qWUcRRNpsOKw&#10;UGJDnyXl18OvUZA+t98767Pb5vxzuWVpGmd4MUoN+t16DsJT59/h//ZGK5jGkzH8vQlPQC5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yt2F/GAAAA3QAAAA8AAAAAAAAA&#10;AAAAAAAAoQIAAGRycy9kb3ducmV2LnhtbFBLBQYAAAAABAAEAPkAAACUAwAAAAA=&#10;" strokecolor="#2f5496 [2408]" strokeweight="1.5pt"/>
            <v:shape id="AutoShape 37" o:spid="_x0000_s250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H9GKMcAAADdAAAADwAAAGRycy9kb3ducmV2LnhtbESPT2vCQBTE7wW/w/KE3urGHNKSuoZG&#10;EEyhh6oIvT2yz/xp9m3MrjF++26h0OMwM79hVtlkOjHS4BrLCpaLCARxaXXDlYLjYfv0AsJ5ZI2d&#10;ZVJwJwfZevawwlTbG3/SuPeVCBB2KSqove9TKV1Zk0G3sD1x8M52MOiDHCqpB7wFuOlkHEWJNNhw&#10;WKixp01N5ff+ahTk9/fTh/XFZXf+ai9FnscFtkapx/n09grC0+T/w3/tnVbwHCcx/L4JT0Cu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Mf0YoxwAAAN0AAAAPAAAAAAAA&#10;AAAAAAAAAKECAABkcnMvZG93bnJldi54bWxQSwUGAAAAAAQABAD5AAAAlQMAAAAA&#10;" strokecolor="#2f5496 [2408]" strokeweight="1.5pt"/>
          </v:group>
        </w:pict>
      </w:r>
      <w:r w:rsidR="00155FAB">
        <w:rPr>
          <w:rFonts w:ascii="ALFABET98" w:hAnsi="ALFABET98"/>
          <w:color w:val="A6A6A6" w:themeColor="background1" w:themeShade="A6"/>
          <w:sz w:val="72"/>
          <w:szCs w:val="72"/>
        </w:rPr>
        <w:t xml:space="preserve">a          </w:t>
      </w:r>
    </w:p>
    <w:p w:rsidR="00155FAB" w:rsidRDefault="00BD3DCE" w:rsidP="00155FA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496" style="position:absolute;margin-left:-16.1pt;margin-top:9.4pt;width:521.25pt;height:36.85pt;z-index:-25087692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Amk8LRYEAADxDwAADgAAAAAAAAAAAAAAAAAuAgAAZHJzL2Uyb0RvYy54bWxQSwECLQAUAAYA&#10;CAAAACEAWCsPaOAAAAAKAQAADwAAAAAAAAAAAAAAAABwBgAAZHJzL2Rvd25yZXYueG1sUEsFBgAA&#10;AAAEAAQA8wAAAH0HAAAAAA==&#10;">
            <v:group id="Group 33" o:spid="_x0000_s249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km4eA8cAAADd&#10;AAAADwAAAAAAAAAAAAAAAACqAgAAZHJzL2Rvd25yZXYueG1sUEsFBgAAAAAEAAQA+gAAAJ4DAAAA&#10;AA==&#10;">
              <v:rect id="Rectangle 34" o:spid="_x0000_s250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/LQIsYA&#10;AADdAAAADwAAAGRycy9kb3ducmV2LnhtbESPQWvCQBSE74X+h+UJvdWNlqYSXaXaKr1qI8HbI/vM&#10;BrNvQ3Zr4r93C4Ueh5n5hlmsBtuIK3W+dqxgMk5AEJdO11wpyL+3zzMQPiBrbByTght5WC0fHxaY&#10;adfznq6HUIkIYZ+hAhNCm0npS0MW/di1xNE7u85iiLKrpO6wj3DbyGmSpNJizXHBYEsbQ+Xl8GMV&#10;vFTFpynyD5/bSZHujrfjuj9tlXoaDe9zEIGG8B/+a39pBW/T9BV+38QnIJ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/LQIsYAAADdAAAADwAAAAAAAAAAAAAAAACYAgAAZHJz&#10;L2Rvd25yZXYueG1sUEsFBgAAAAAEAAQA9QAAAIsDAAAAAA==&#10;" strokecolor="#2f5496 [2408]" strokeweight="1.5pt">
                <v:fill opacity="0"/>
              </v:rect>
              <v:rect id="Rectangle 35" o:spid="_x0000_s250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q6/cMA&#10;AADdAAAADwAAAGRycy9kb3ducmV2LnhtbESPT4vCMBTE78J+h/AWvGla0bp2jbIo/jmqq/dH87Yt&#10;Ni/dJmr99kYQPA4z8xtmOm9NJa7UuNKygrgfgSDOrC45V3D8XfW+QDiPrLGyTAru5GA+++hMMdX2&#10;xnu6HnwuAoRdigoK7+tUSpcVZND1bU0cvD/bGPRBNrnUDd4C3FRyEEWJNFhyWCiwpkVB2flwMQpO&#10;o2XNG2l4F6+Gk9HpvP5fxEap7mf78w3CU+vf4Vd7qxWMB0kCzzfhCcj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Fq6/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49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AjlsMYAAADdAAAADwAAAGRycy9kb3ducmV2LnhtbESPT4vCMBTE78J+h/AWvGlqDyrVKHZh&#10;wQoe/MPC3h7Ns602L7WJWr+9WVjwOMzMb5j5sjO1uFPrKssKRsMIBHFudcWFguPhezAF4Tyyxtoy&#10;KXiSg+XiozfHRNsH7+i+94UIEHYJKii9bxIpXV6SQTe0DXHwTrY16INsC6lbfAS4qWUcRWNpsOKw&#10;UGJDXyXll/3NKEifm5+t9dl1ffo9X7M0jTM8G6X6n91qBsJT59/h//ZaK5jE4wn8vQlPQC5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wI5bDGAAAA3QAAAA8AAAAAAAAA&#10;AAAAAAAAoQIAAGRycy9kb3ducmV2LnhtbFBLBQYAAAAABAAEAPkAAACUAwAAAAA=&#10;" strokecolor="#2f5496 [2408]" strokeweight="1.5pt"/>
            <v:shape id="AutoShape 37" o:spid="_x0000_s249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ZdxwsQAAADdAAAADwAAAGRycy9kb3ducmV2LnhtbERPu2rDMBTdC/0HcQvZarkekuJECXWh&#10;EBc6NAmFbhfrxo9YV7al2M7fR0Oh4+G8N7vZtGKkwdWWFbxEMQjiwuqaSwWn48fzKwjnkTW2lknB&#10;jRzsto8PG0y1nfibxoMvRQhhl6KCyvsuldIVFRl0ke2IA3e2g0Ef4FBKPeAUwk0rkzheSoM1h4YK&#10;O3qvqLgcrkZBdvv8+bI+7/fn36bPsyzJsTFKLZ7mtzUIT7P/F/+591rBKlmGueFNeAJyew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tl3HCxAAAAN0AAAAPAAAAAAAAAAAA&#10;AAAAAKECAABkcnMvZG93bnJldi54bWxQSwUGAAAAAAQABAD5AAAAkgMAAAAA&#10;" strokecolor="#2f5496 [2408]" strokeweight="1.5pt"/>
          </v:group>
        </w:pict>
      </w:r>
      <w:r w:rsidR="00155FAB">
        <w:rPr>
          <w:rFonts w:ascii="ALFABET98" w:hAnsi="ALFABET98"/>
          <w:color w:val="A6A6A6" w:themeColor="background1" w:themeShade="A6"/>
          <w:sz w:val="72"/>
          <w:szCs w:val="72"/>
        </w:rPr>
        <w:t xml:space="preserve">a          </w:t>
      </w:r>
    </w:p>
    <w:p w:rsidR="00155FAB" w:rsidRDefault="00BD3DCE" w:rsidP="00155FA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490" style="position:absolute;margin-left:-16.1pt;margin-top:9.4pt;width:521.25pt;height:36.85pt;z-index:-25087590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Tg2ZRBMEAADxDwAADgAAAAAAAAAAAAAAAAAuAgAAZHJzL2Uyb0RvYy54bWxQSwECLQAUAAYACAAA&#10;ACEAWCsPaOAAAAAKAQAADwAAAAAAAAAAAAAAAABtBgAAZHJzL2Rvd25yZXYueG1sUEsFBgAAAAAE&#10;AAQA8wAAAHoHAAAAAA==&#10;">
            <v:group id="Group 33" o:spid="_x0000_s249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IyO3cQAAADdAAAA&#10;DwAAAAAAAAAAAAAAAACqAgAAZHJzL2Rvd25yZXYueG1sUEsFBgAAAAAEAAQA+gAAAJsDAAAAAA==&#10;">
              <v:rect id="Rectangle 34" o:spid="_x0000_s249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BA/MUA&#10;AADdAAAADwAAAGRycy9kb3ducmV2LnhtbESPT4vCMBTE7wv7HcJb8LamVVCpRtl/yl5XK8Xbo3k2&#10;xealNFlbv71ZWPA4zMxvmNVmsI24UudrxwrScQKCuHS65kpBfti+LkD4gKyxcUwKbuRhs35+WmGm&#10;Xc8/dN2HSkQI+wwVmBDaTEpfGrLox64ljt7ZdRZDlF0ldYd9hNtGTpJkJi3WHBcMtvRhqLzsf62C&#10;aVV8mSL/9LlNi9nueDu+96etUqOX4W0JItAQHuH/9rdWMJ/MU/h7E5+AX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EED8xQAAAN0AAAAPAAAAAAAAAAAAAAAAAJgCAABkcnMv&#10;ZG93bnJldi54bWxQSwUGAAAAAAQABAD1AAAAigMAAAAA&#10;" strokecolor="#2f5496 [2408]" strokeweight="1.5pt">
                <v:fill opacity="0"/>
              </v:rect>
              <v:rect id="Rectangle 35" o:spid="_x0000_s249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gqI8MA&#10;AADdAAAADwAAAGRycy9kb3ducmV2LnhtbESPS2/CMBCE70j9D9Yi9QZOovIKGFSBaDnyvK/iJYmI&#10;1yF2Ifx7XAmJ42hmvtHMFq2pxI0aV1pWEPcjEMSZ1SXnCo6HdW8MwnlkjZVlUvAgB4v5R2eGqbZ3&#10;3tFt73MRIOxSVFB4X6dSuqwgg65va+LgnW1j0AfZ5FI3eA9wU8kkiobSYMlhocCalgVll/2fUXAa&#10;rGr+lYa38fprMjhdfq7L2Cj12W2/pyA8tf4dfrU3WsEoGSXw/yY8ATl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rgqI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49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up1bscAAADdAAAADwAAAGRycy9kb3ducmV2LnhtbESPT2vCQBTE7wW/w/KE3uqmKWiJbqQR&#10;BFPwUFsEb4/sM3/Mvo3ZrcZv7wqFHoeZ+Q2zWA6mFRfqXW1ZweskAkFcWF1zqeDne/3yDsJ5ZI2t&#10;ZVJwIwfLdPS0wETbK3/RZedLESDsElRQed8lUrqiIoNuYjvi4B1tb9AH2ZdS93gNcNPKOIqm0mDN&#10;YaHCjlYVFafdr1GQ3T73W+vz8+Z4aM55lsU5Nkap5/HwMQfhafD/4b/2RiuYxbM3eLwJT0Cm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m6nVuxwAAAN0AAAAPAAAAAAAA&#10;AAAAAAAAAKECAABkcnMvZG93bnJldi54bWxQSwUGAAAAAAQABAD5AAAAlQMAAAAA&#10;" strokecolor="#2f5496 [2408]" strokeweight="1.5pt"/>
            <v:shape id="AutoShape 37" o:spid="_x0000_s249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QPtGscAAADdAAAADwAAAGRycy9kb3ducmV2LnhtbESPT2vCQBTE7wW/w/KE3uqmoWiJbqQR&#10;BFPwUFsEb4/sM3/Mvo3ZrcZv7wqFHoeZ+Q2zWA6mFRfqXW1ZweskAkFcWF1zqeDne/3yDsJ5ZI2t&#10;ZVJwIwfLdPS0wETbK3/RZedLESDsElRQed8lUrqiIoNuYjvi4B1tb9AH2ZdS93gNcNPKOIqm0mDN&#10;YaHCjlYVFafdr1GQ3T73W+vz8+Z4aM55lsU5Nkap5/HwMQfhafD/4b/2RiuYxbM3eLwJT0Cm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pA+0axwAAAN0AAAAPAAAAAAAA&#10;AAAAAAAAAKECAABkcnMvZG93bnJldi54bWxQSwUGAAAAAAQABAD5AAAAlQMAAAAA&#10;" strokecolor="#2f5496 [2408]" strokeweight="1.5pt"/>
          </v:group>
        </w:pict>
      </w:r>
      <w:r w:rsidR="00155FAB">
        <w:rPr>
          <w:rFonts w:ascii="ALFABET98" w:hAnsi="ALFABET98"/>
          <w:color w:val="A6A6A6" w:themeColor="background1" w:themeShade="A6"/>
          <w:sz w:val="72"/>
          <w:szCs w:val="72"/>
        </w:rPr>
        <w:t xml:space="preserve">a         </w:t>
      </w:r>
    </w:p>
    <w:p w:rsidR="00155FAB" w:rsidRDefault="00BD3DCE" w:rsidP="00155FA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484" style="position:absolute;margin-left:-16.1pt;margin-top:9.4pt;width:521.25pt;height:36.85pt;z-index:-25087488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8sH60hYEAADxDwAADgAAAAAAAAAAAAAAAAAuAgAAZHJzL2Uyb0RvYy54bWxQSwECLQAUAAYA&#10;CAAAACEAWCsPaOAAAAAKAQAADwAAAAAAAAAAAAAAAABwBgAAZHJzL2Rvd25yZXYueG1sUEsFBgAA&#10;AAAEAAQA8wAAAH0HAAAAAA==&#10;">
            <v:group id="Group 33" o:spid="_x0000_s248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KbMyxgAAAN0A&#10;AAAPAAAAAAAAAAAAAAAAAKoCAABkcnMvZG93bnJldi54bWxQSwUGAAAAAAQABAD6AAAAnQMAAAAA&#10;">
              <v:rect id="Rectangle 34" o:spid="_x0000_s248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V9E8YA&#10;AADdAAAADwAAAGRycy9kb3ducmV2LnhtbESPQWvCQBSE74X+h+UVvDUbFUxJXaXVWrzWRkJvj+wz&#10;G8y+Ddmtif++KxQ8DjPzDbNcj7YVF+p941jBNElBEFdON1wrKL53zy8gfEDW2DomBVfysF49Piwx&#10;127gL7ocQi0ihH2OCkwIXS6lrwxZ9InriKN3cr3FEGVfS93jEOG2lbM0XUiLDccFgx1tDFXnw69V&#10;MK/LD1MWW1/Yabn4PF6P78PPTqnJ0/j2CiLQGO7h//ZeK8hmWQa3N/EJyN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bV9E8YAAADdAAAADwAAAAAAAAAAAAAAAACYAgAAZHJz&#10;L2Rvd25yZXYueG1sUEsFBgAAAAAEAAQA9QAAAIsDAAAAAA==&#10;" strokecolor="#2f5496 [2408]" strokeweight="1.5pt">
                <v:fill opacity="0"/>
              </v:rect>
              <v:rect id="Rectangle 35" o:spid="_x0000_s248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1AdycEA&#10;AADdAAAADwAAAGRycy9kb3ducmV2LnhtbERPyW7CMBC9I/EP1iBxK05QKRBiEKKCcmxZ7qN4SKLE&#10;4xAbCH9fH5A4Pr09XXWmFndqXWlZQTyKQBBnVpecKzgdtx8zEM4ja6wtk4InOVgt+70UE20f/Ef3&#10;g89FCGGXoILC+yaR0mUFGXQj2xAH7mJbgz7ANpe6xUcIN7UcR9GXNFhyaCiwoU1BWXW4GQXnyXfD&#10;P9Lwb7z9nE/O1e66iY1Sw0G3XoDw1Pm3+OXeawXT8TTMDW/CE5DL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NQHcn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248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wJChMYAAADdAAAADwAAAGRycy9kb3ducmV2LnhtbESPQWvCQBSE70L/w/IKvZmNOdQaXcUU&#10;CqbgoSqCt0f2mUSzb2N2q/Hfu4WCx2FmvmFmi9404kqdqy0rGEUxCOLC6ppLBbvt1/ADhPPIGhvL&#10;pOBODhbzl8EMU21v/EPXjS9FgLBLUUHlfZtK6YqKDLrItsTBO9rOoA+yK6Xu8BbgppFJHL9LgzWH&#10;hQpb+qyoOG9+jYLs/r1fW59fVsfD6ZJnWZLjySj19tovpyA89f4Z/m+vtIJxMp7A35vwBOT8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cCQoTGAAAA3QAAAA8AAAAAAAAA&#10;AAAAAAAAoQIAAGRycy9kb3ducmV2LnhtbFBLBQYAAAAABAAEAPkAAACUAwAAAAA=&#10;" strokecolor="#2f5496 [2408]" strokeweight="1.5pt"/>
            <v:shape id="AutoShape 37" o:spid="_x0000_s248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+2bPsQAAADdAAAADwAAAGRycy9kb3ducmV2LnhtbERPTWvCQBC9F/wPywje6qY5tCG6SiMI&#10;RuihaSn0NmTHJJqdjdmtSf599yB4fLzv9XY0rbhR7xrLCl6WEQji0uqGKwXfX/vnBITzyBpby6Rg&#10;Igfbzexpjam2A3/SrfCVCCHsUlRQe9+lUrqyJoNuaTviwJ1sb9AH2FdS9ziEcNPKOIpepcGGQ0ON&#10;He1qKi/Fn1GQTcefD+vz6+H0e77mWRbneDZKLebj+wqEp9E/xHf3QSt4i5OwP7wJT0Bu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j7Zs+xAAAAN0AAAAPAAAAAAAAAAAA&#10;AAAAAKECAABkcnMvZG93bnJldi54bWxQSwUGAAAAAAQABAD5AAAAkgMAAAAA&#10;" strokecolor="#2f5496 [2408]" strokeweight="1.5pt"/>
          </v:group>
        </w:pict>
      </w:r>
      <w:r w:rsidR="00155FAB">
        <w:rPr>
          <w:rFonts w:ascii="ALFABET98" w:hAnsi="ALFABET98"/>
          <w:color w:val="A6A6A6" w:themeColor="background1" w:themeShade="A6"/>
          <w:sz w:val="72"/>
          <w:szCs w:val="72"/>
        </w:rPr>
        <w:t xml:space="preserve">a          </w:t>
      </w:r>
    </w:p>
    <w:p w:rsidR="00155FAB" w:rsidRDefault="00BD3DCE" w:rsidP="00155FA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478" style="position:absolute;margin-left:-16.1pt;margin-top:9.4pt;width:521.25pt;height:36.85pt;z-index:-25087385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f&#10;B4R3EgQAAPEPAAAOAAAAAAAAAAAAAAAAAC4CAABkcnMvZTJvRG9jLnhtbFBLAQItABQABgAIAAAA&#10;IQBYKw9o4AAAAAoBAAAPAAAAAAAAAAAAAAAAAGwGAABkcnMvZG93bnJldi54bWxQSwUGAAAAAAQA&#10;BADzAAAAeQcAAAAA&#10;">
            <v:group id="Group 33" o:spid="_x0000_s248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Cx8UWxgAAAN0A&#10;AAAPAAAAAAAAAAAAAAAAAKoCAABkcnMvZG93bnJldi54bWxQSwUGAAAAAAQABAD6AAAAnQMAAAAA&#10;">
              <v:rect id="Rectangle 34" o:spid="_x0000_s248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1sLN8UA&#10;AADdAAAADwAAAGRycy9kb3ducmV2LnhtbESPT2vCQBTE7wW/w/KE3upGBSupq/i39FqNhN4e2dds&#10;aPZtyK4mfvuuIHgcZuY3zGLV21pcqfWVYwXjUQKCuHC64lJBdjq8zUH4gKyxdkwKbuRhtRy8LDDV&#10;ruNvuh5DKSKEfYoKTAhNKqUvDFn0I9cQR+/XtRZDlG0pdYtdhNtaTpJkJi1WHBcMNrQ1VPwdL1bB&#10;tMz3Js92PrPjfPZ5vp033c9Bqddhv/4AEagPz/Cj/aUVvE/mU7i/iU9ALv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Wws3xQAAAN0AAAAPAAAAAAAAAAAAAAAAAJgCAABkcnMv&#10;ZG93bnJldi54bWxQSwUGAAAAAAQABAD1AAAAigMAAAAA&#10;" strokecolor="#2f5496 [2408]" strokeweight="1.5pt">
                <v:fill opacity="0"/>
              </v:rect>
              <v:rect id="Rectangle 35" o:spid="_x0000_s248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8hn68UA&#10;AADdAAAADwAAAGRycy9kb3ducmV2LnhtbESPQWvCQBSE70L/w/IKvdVNQmw1ugZJsfbYpnp/ZJ9J&#10;MPs2Zrea/vuuUPA4zMw3zCofTScuNLjWsoJ4GoEgrqxuuVaw/94+z0E4j6yxs0wKfslBvn6YrDDT&#10;9spfdCl9LQKEXYYKGu/7TEpXNWTQTW1PHLyjHQz6IIda6gGvAW46mUTRizTYclhosKeioepU/hgF&#10;h9lbzztp+DPepovZ4fR+LmKj1NPjuFmC8DT6e/i//aEVvCbzFG5vwhOQ6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3yGfr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248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5o4psYAAADdAAAADwAAAGRycy9kb3ducmV2LnhtbESPQWvCQBSE74L/YXkFb7ppQBtSV2kE&#10;wQgetKXQ2yP7TGKzb2N21fjvXaHQ4zAz3zDzZW8acaXO1ZYVvE4iEMSF1TWXCr4+1+MEhPPIGhvL&#10;pOBODpaL4WCOqbY33tP14EsRIOxSVFB536ZSuqIig25iW+LgHW1n0AfZlVJ3eAtw08g4imbSYM1h&#10;ocKWVhUVv4eLUZDdt9876/Pz5vhzOudZFud4MkqNXvqPdxCeev8f/mtvtIK3OJnC8014AnL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OaOKbGAAAA3QAAAA8AAAAAAAAA&#10;AAAAAAAAoQIAAGRycy9kb3ducmV2LnhtbFBLBQYAAAAABAAEAPkAAACUAwAAAAA=&#10;" strokecolor="#2f5496 [2408]" strokeweight="1.5pt"/>
            <v:shape id="AutoShape 37" o:spid="_x0000_s247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0im0cYAAADdAAAADwAAAGRycy9kb3ducmV2LnhtbESPT4vCMBTE7wt+h/AEb5puD650jbIV&#10;BCt48A+Ct0fzbOs2L7WJWr/9RhD2OMzMb5jpvDO1uFPrKssKPkcRCOLc6ooLBYf9cjgB4Tyyxtoy&#10;KXiSg/ms9zHFRNsHb+m+84UIEHYJKii9bxIpXV6SQTeyDXHwzrY16INsC6lbfAS4qWUcRWNpsOKw&#10;UGJDi5Ly393NKEif6+PG+uy6Op8u1yxN4wwvRqlBv/v5BuGp8//hd3ulFXzFkzG83oQnIGd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NIptHGAAAA3QAAAA8AAAAAAAAA&#10;AAAAAAAAoQIAAGRycy9kb3ducmV2LnhtbFBLBQYAAAAABAAEAPkAAACUAwAAAAA=&#10;" strokecolor="#2f5496 [2408]" strokeweight="1.5pt"/>
          </v:group>
        </w:pict>
      </w:r>
      <w:r w:rsidR="00155FAB">
        <w:rPr>
          <w:rFonts w:ascii="ALFABET98" w:hAnsi="ALFABET98"/>
          <w:color w:val="A6A6A6" w:themeColor="background1" w:themeShade="A6"/>
          <w:sz w:val="72"/>
          <w:szCs w:val="72"/>
        </w:rPr>
        <w:t xml:space="preserve">a          </w:t>
      </w:r>
    </w:p>
    <w:p w:rsidR="00155FAB" w:rsidRDefault="00BD3DCE" w:rsidP="00155FAB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2472" style="position:absolute;margin-left:-16.1pt;margin-top:9.4pt;width:521.25pt;height:36.85pt;z-index:-25087283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rhzDFg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364cwxYEAADxDwAADgAAAAAAAAAAAAAAAAAuAgAAZHJzL2Uyb0RvYy54bWxQSwECLQAUAAYA&#10;CAAAACEAWCsPaOAAAAAKAQAADwAAAAAAAAAAAAAAAABwBgAAZHJzL2Rvd25yZXYueG1sUEsFBgAA&#10;AAAEAAQA8wAAAH0HAAAAAA==&#10;">
            <v:group id="Group 33" o:spid="_x0000_s247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y/y/MQAAADdAAAA&#10;DwAAAAAAAAAAAAAAAACqAgAAZHJzL2Rvd25yZXYueG1sUEsFBgAAAAAEAAQA+gAAAJsDAAAAAA==&#10;">
              <v:rect id="Rectangle 34" o:spid="_x0000_s247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M83cUA&#10;AADdAAAADwAAAGRycy9kb3ducmV2LnhtbESPQWvCQBSE74L/YXlCb7rRgtrUVbTV0qs2Enp7ZF+z&#10;odm3Ibua+O+7BcHjMDPfMKtNb2txpdZXjhVMJwkI4sLpiksF2ddhvAThA7LG2jEpuJGHzXo4WGGq&#10;XcdHup5CKSKEfYoKTAhNKqUvDFn0E9cQR+/HtRZDlG0pdYtdhNtazpJkLi1WHBcMNvRmqPg9XayC&#10;5zLfmzx795md5vOP8+28674PSj2N+u0riEB9eITv7U+tYDFbvsD/m/gE5P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6szzdxQAAAN0AAAAPAAAAAAAAAAAAAAAAAJgCAABkcnMv&#10;ZG93bnJldi54bWxQSwUGAAAAAAQABAD1AAAAigMAAAAA&#10;" strokecolor="#2f5496 [2408]" strokeweight="1.5pt">
                <v:fill opacity="0"/>
              </v:rect>
              <v:rect id="Rectangle 35" o:spid="_x0000_s247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r3NcAA&#10;AADdAAAADwAAAGRycy9kb3ducmV2LnhtbERPPW/CMBDdkfgP1iF1AycIaAkxCIEojEDLfoqPJEp8&#10;DrEL6b/HAxLj0/tOV52pxZ1aV1pWEI8iEMSZ1SXnCn5/dsMvEM4ja6wtk4J/crBa9nspJto++ET3&#10;s89FCGGXoILC+yaR0mUFGXQj2xAH7mpbgz7ANpe6xUcIN7UcR9FMGiw5NBTY0KagrDr/GQWX6bbh&#10;vTR8jHeT+fRSfd82sVHqY9CtFyA8df4tfrkPWsHneB72hzfhCcjl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Sr3Nc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247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XioeMcAAADdAAAADwAAAGRycy9kb3ducmV2LnhtbESPT2vCQBTE7wW/w/KE3pqNOdiauhEj&#10;CKbQg1YKvT2yz/xp9m3MbjV++65Q6HGYmd8wy9VoOnGhwTWWFcyiGARxaXXDlYLjx/bpBYTzyBo7&#10;y6TgRg5W2eRhiam2V97T5eArESDsUlRQe9+nUrqyJoMusj1x8E52MOiDHCqpB7wGuOlkEsdzabDh&#10;sFBjT5uayu/Dj1GQ394+360vzrvTV3su8jwpsDVKPU7H9SsIT6P/D/+1d1rBc7KYwf1NeAIy+w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JeKh4xwAAAN0AAAAPAAAAAAAA&#10;AAAAAAAAAKECAABkcnMvZG93bnJldi54bWxQSwUGAAAAAAQABAD5AAAAlQMAAAAA&#10;" strokecolor="#2f5496 [2408]" strokeweight="1.5pt"/>
            <v:shape id="AutoShape 37" o:spid="_x0000_s247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ao2D8YAAADdAAAADwAAAGRycy9kb3ducmV2LnhtbESPQWvCQBSE70L/w/IKvZlNc1AbXcUU&#10;BCN4qC0Fb4/sM4lm38bsVuO/dwuCx2FmvmFmi9404kKdqy0reI9iEMSF1TWXCn6+V8MJCOeRNTaW&#10;ScGNHCzmL4MZptpe+YsuO1+KAGGXooLK+zaV0hUVGXSRbYmDd7CdQR9kV0rd4TXATSOTOB5JgzWH&#10;hQpb+qyoOO3+jILstvndWp+f14f98ZxnWZLj0Sj19tovpyA89f4ZfrTXWsE4+Ujg/014AnJ+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mqNg/GAAAA3QAAAA8AAAAAAAAA&#10;AAAAAAAAoQIAAGRycy9kb3ducmV2LnhtbFBLBQYAAAAABAAEAPkAAACUAwAAAAA=&#10;" strokecolor="#2f5496 [2408]" strokeweight="1.5pt"/>
          </v:group>
        </w:pict>
      </w:r>
      <w:r w:rsidR="00155FAB">
        <w:rPr>
          <w:rFonts w:ascii="ALFABET98" w:hAnsi="ALFABET98"/>
          <w:color w:val="A6A6A6" w:themeColor="background1" w:themeShade="A6"/>
          <w:sz w:val="72"/>
          <w:szCs w:val="72"/>
        </w:rPr>
        <w:t xml:space="preserve">a          </w:t>
      </w:r>
    </w:p>
    <w:p w:rsidR="00155FAB" w:rsidRDefault="00155FAB" w:rsidP="00155FAB">
      <w:pPr>
        <w:spacing w:line="240" w:lineRule="auto"/>
        <w:rPr>
          <w:rFonts w:ascii="ALFABET98" w:hAnsi="ALFABET98"/>
          <w:sz w:val="36"/>
          <w:szCs w:val="36"/>
        </w:rPr>
      </w:pPr>
      <w:r w:rsidRPr="008140CA">
        <w:rPr>
          <w:rFonts w:ascii="ALFABET98" w:hAnsi="ALFABET98"/>
          <w:sz w:val="36"/>
          <w:szCs w:val="36"/>
        </w:rPr>
        <w:t xml:space="preserve"> </w:t>
      </w:r>
      <w:r>
        <w:rPr>
          <w:rFonts w:ascii="ALFABET98" w:hAnsi="ALFABET98"/>
          <w:sz w:val="36"/>
          <w:szCs w:val="36"/>
        </w:rPr>
        <w:t xml:space="preserve">    </w:t>
      </w:r>
      <w:r w:rsidR="002B7340">
        <w:rPr>
          <w:rFonts w:ascii="ALFABET98" w:hAnsi="ALFABET98"/>
          <w:sz w:val="36"/>
          <w:szCs w:val="36"/>
        </w:rPr>
        <w:t xml:space="preserve">                              40</w:t>
      </w:r>
    </w:p>
    <w:p w:rsidR="002B7340" w:rsidRDefault="00155FAB" w:rsidP="00155FAB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t>Sayın velim, yukarıdaki şeklin üzerinden çizip dolduralım.</w:t>
      </w:r>
    </w:p>
    <w:p w:rsidR="002B7340" w:rsidRPr="009E083E" w:rsidRDefault="00BD3DCE" w:rsidP="002B7340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466" style="position:absolute;margin-left:-16.1pt;margin-top:9.4pt;width:521.25pt;height:36.85pt;z-index:-25065164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GsTXuBYEAADxDwAADgAAAAAAAAAAAAAAAAAuAgAAZHJzL2Uyb0RvYy54bWxQSwECLQAUAAYA&#10;CAAAACEAWCsPaOAAAAAKAQAADwAAAAAAAAAAAAAAAABwBgAAZHJzL2Rvd25yZXYueG1sUEsFBgAA&#10;AAAEAAQA8wAAAH0HAAAAAA==&#10;">
            <v:group id="Group 33" o:spid="_x0000_s246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cgwSwscAAADd&#10;AAAADwAAAAAAAAAAAAAAAACqAgAAZHJzL2Rvd25yZXYueG1sUEsFBgAAAAAEAAQA+gAAAJ4DAAAA&#10;AA==&#10;">
              <v:rect id="Rectangle 34" o:spid="_x0000_s247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5Dc48YA&#10;AADdAAAADwAAAGRycy9kb3ducmV2LnhtbESPQWvCQBSE74X+h+UVequb2FYlukqtWrxWI8HbI/vM&#10;hmbfhuzWxH/fLRR6HGbmG2axGmwjrtT52rGCdJSAIC6drrlSkB93TzMQPiBrbByTght5WC3v7xaY&#10;adfzJ10PoRIRwj5DBSaENpPSl4Ys+pFriaN3cZ3FEGVXSd1hH+G2keMkmUiLNccFgy29Gyq/Dt9W&#10;wXNVbE2Rb3xu02Lycbqd1v15p9Tjw/A2BxFoCP/hv/ZeK3h9Safw+yY+Abn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5Dc48YAAADdAAAADwAAAAAAAAAAAAAAAACYAgAAZHJz&#10;L2Rvd25yZXYueG1sUEsFBgAAAAAEAAQA9QAAAIsDAAAAAA==&#10;" strokecolor="#2f5496 [2408]" strokeweight="1.5pt">
                <v:fill opacity="0"/>
              </v:rect>
              <v:rect id="Rectangle 35" o:spid="_x0000_s247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W8OcEA&#10;AADdAAAADwAAAGRycy9kb3ducmV2LnhtbERPPW/CMBDdkfgP1lViI04qUkHAIEQFZSxp2U/xNYmI&#10;z6ntQvrv8YDE+PS+V5vBdOJKzreWFWRJCoK4srrlWsH31346B+EDssbOMin4Jw+b9Xi0wkLbG5/o&#10;WoZaxBD2BSpoQugLKX3VkEGf2J44cj/WGQwRulpqh7cYbjr5mqZv0mDLsaHBnnYNVZfyzyg45+89&#10;f0jDn9l+tsjPl8PvLjNKTV6G7RJEoCE8xQ/3USvIZ1mcG9/EJyD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l1vDn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246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SfjdMcAAADdAAAADwAAAGRycy9kb3ducmV2LnhtbESPT2vCQBTE70K/w/IKvZmNUktN3Ugj&#10;CKbgQVuE3h7ZZ/40+zZmV43fvisUehxm5jfMYjmYVlyod7VlBZMoBkFcWF1zqeDrcz1+BeE8ssbW&#10;Mim4kYNl+jBaYKLtlXd02ftSBAi7BBVU3neJlK6oyKCLbEccvKPtDfog+1LqHq8Bblo5jeMXabDm&#10;sFBhR6uKip/92SjIbh+HrfX5aXP8bk55lk1zbIxST4/D+xsIT4P/D/+1N1rB7Hkyh/ub8ARk+g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9J+N0xwAAAN0AAAAPAAAAAAAA&#10;AAAAAAAAAKECAABkcnMvZG93bnJldi54bWxQSwUGAAAAAAQABAD5AAAAlQMAAAAA&#10;" strokecolor="#2f5496 [2408]" strokeweight="1.5pt"/>
            <v:shape id="AutoShape 37" o:spid="_x0000_s246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nGAVMMAAADdAAAADwAAAGRycy9kb3ducmV2LnhtbERPTYvCMBC9C/sfwix409SislSj2IUF&#10;K+xBXQRvQzO21WZSm6j135vDgsfH+54vO1OLO7WusqxgNIxAEOdWV1wo+Nv/DL5AOI+ssbZMCp7k&#10;YLn46M0x0fbBW7rvfCFCCLsEFZTeN4mULi/JoBvahjhwJ9sa9AG2hdQtPkK4qWUcRVNpsOLQUGJD&#10;3yXll93NKEifm8Ov9dl1fTqer1maxhmejVL9z241A+Gp82/xv3utFUzGcdgf3oQnIBc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JxgFTDAAAA3QAAAA8AAAAAAAAAAAAA&#10;AAAAoQIAAGRycy9kb3ducmV2LnhtbFBLBQYAAAAABAAEAPkAAACRAwAAAAA=&#10;" strokecolor="#2f5496 [2408]" strokeweight="1.5pt"/>
          </v:group>
        </w:pict>
      </w:r>
      <w:r w:rsidR="002B7340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   A     A     A  </w:t>
      </w:r>
    </w:p>
    <w:p w:rsidR="002B7340" w:rsidRPr="009E083E" w:rsidRDefault="00BD3DCE" w:rsidP="002B7340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460" style="position:absolute;margin-left:-16.1pt;margin-top:9.4pt;width:521.25pt;height:36.85pt;z-index:-25065062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Fh0pVxMEAADxDwAADgAAAAAAAAAAAAAAAAAuAgAAZHJzL2Uyb0RvYy54bWxQSwECLQAUAAYACAAA&#10;ACEAWCsPaOAAAAAKAQAADwAAAAAAAAAAAAAAAABtBgAAZHJzL2Rvd25yZXYueG1sUEsFBgAAAAAE&#10;AAQA8wAAAHoHAAAAAA==&#10;">
            <v:group id="Group 33" o:spid="_x0000_s246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Yo9LMQAAADdAAAA&#10;DwAAAAAAAAAAAAAAAACqAgAAZHJzL2Rvd25yZXYueG1sUEsFBgAAAAAEAAQA+gAAAJsDAAAAAA==&#10;">
              <v:rect id="Rectangle 34" o:spid="_x0000_s246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bzDcYA&#10;AADdAAAADwAAAGRycy9kb3ducmV2LnhtbESPzWrDMBCE74W+g9hCb43shrjFiRLa5odcmzqY3BZr&#10;a5laK2OpsfP2UaDQ4zAz3zCL1WhbcabeN44VpJMEBHHldMO1guJr+/QKwgdkja1jUnAhD6vl/d0C&#10;c+0G/qTzIdQiQtjnqMCE0OVS+sqQRT9xHXH0vl1vMUTZ11L3OES4beVzkmTSYsNxwWBHH4aqn8Ov&#10;VTCty40pi7UvbFpmu+Pl+D6ctko9PoxvcxCBxvAf/mvvtYLZS5bC7U18An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BbzDcYAAADdAAAADwAAAAAAAAAAAAAAAACYAgAAZHJz&#10;L2Rvd25yZXYueG1sUEsFBgAAAAAEAAQA9QAAAIsDAAAAAA==&#10;" strokecolor="#2f5496 [2408]" strokeweight="1.5pt">
                <v:fill opacity="0"/>
              </v:rect>
              <v:rect id="Rectangle 35" o:spid="_x0000_s246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76Z0sUA&#10;AADdAAAADwAAAGRycy9kb3ducmV2LnhtbESPQWvCQBSE70L/w/IKvdVNgrE1dQ1F0Xq0Vu+P7GsS&#10;zL5Ns9sk/vuuUPA4zMw3zDIfTSN66lxtWUE8jUAQF1bXXCo4fW2fX0E4j6yxsUwKruQgXz1Mlphp&#10;O/An9UdfigBhl6GCyvs2k9IVFRl0U9sSB+/bdgZ9kF0pdYdDgJtGJlE0lwZrDgsVtrSuqLgcf42C&#10;c7pp+UMaPsTb2SI9X3Y/69go9fQ4vr+B8DT6e/i/vdcK0pd5Arc34QnI1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vpnS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246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+zGn8cAAADdAAAADwAAAGRycy9kb3ducmV2LnhtbESPT2vCQBTE74LfYXmCN7OppVaiqzSF&#10;gil48A+Ct0f2mcRm38bsqvHbdwtCj8PM/IaZLztTixu1rrKs4CWKQRDnVldcKNjvvkZTEM4ja6wt&#10;k4IHOVgu+r05JtreeUO3rS9EgLBLUEHpfZNI6fKSDLrINsTBO9nWoA+yLaRu8R7gppbjOJ5IgxWH&#10;hRIb+iwp/9lejYL08X1YW59dVqfj+ZKl6TjDs1FqOOg+ZiA8df4//GyvtIK398kr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f7MafxwAAAN0AAAAPAAAAAAAA&#10;AAAAAAAAAKECAABkcnMvZG93bnJldi54bWxQSwUGAAAAAAQABAD5AAAAlQMAAAAA&#10;" strokecolor="#2f5496 [2408]" strokeweight="1.5pt"/>
            <v:shape id="AutoShape 37" o:spid="_x0000_s246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AVe68cAAADdAAAADwAAAGRycy9kb3ducmV2LnhtbESPT2vCQBTE74LfYXmCN7OptFaiqzSF&#10;gil48A+Ct0f2mcRm38bsqvHbdwtCj8PM/IaZLztTixu1rrKs4CWKQRDnVldcKNjvvkZTEM4ja6wt&#10;k4IHOVgu+r05JtreeUO3rS9EgLBLUEHpfZNI6fKSDLrINsTBO9nWoA+yLaRu8R7gppbjOJ5IgxWH&#10;hRIb+iwp/9lejYL08X1YW59dVqfj+ZKl6TjDs1FqOOg+ZiA8df4//GyvtIK398kr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QBV7rxwAAAN0AAAAPAAAAAAAA&#10;AAAAAAAAAKECAABkcnMvZG93bnJldi54bWxQSwUGAAAAAAQABAD5AAAAlQMAAAAA&#10;" strokecolor="#2f5496 [2408]" strokeweight="1.5pt"/>
          </v:group>
        </w:pict>
      </w:r>
      <w:r w:rsidR="002B7340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   A     A     A  </w:t>
      </w:r>
    </w:p>
    <w:p w:rsidR="002B7340" w:rsidRPr="009E083E" w:rsidRDefault="00BD3DCE" w:rsidP="002B7340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454" style="position:absolute;margin-left:-16.1pt;margin-top:9.4pt;width:521.25pt;height:36.85pt;z-index:-25064960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OrWhJgXBAAA8Q8AAA4AAAAAAAAAAAAAAAAALgIAAGRycy9lMm9Eb2MueG1sUEsBAi0AFAAG&#10;AAgAAAAhAFgrD2jgAAAACgEAAA8AAAAAAAAAAAAAAAAAcQYAAGRycy9kb3ducmV2LnhtbFBLBQYA&#10;AAAABAAEAPMAAAB+BwAAAAA=&#10;">
            <v:group id="Group 33" o:spid="_x0000_s245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xLwDDxgAAAN0A&#10;AAAPAAAAAAAAAAAAAAAAAKoCAABkcnMvZG93bnJldi54bWxQSwUGAAAAAAQABAD6AAAAnQMAAAAA&#10;">
              <v:rect id="Rectangle 34" o:spid="_x0000_s245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PO4sYA&#10;AADdAAAADwAAAGRycy9kb3ducmV2LnhtbESPQWvCQBSE70L/w/IKvelGi7FEV6ltLV5rI6G3R/aZ&#10;Dc2+Ddmtif/eLQgeh5n5hlltBtuIM3W+dqxgOklAEJdO11wpyL934xcQPiBrbByTggt52KwfRivM&#10;tOv5i86HUIkIYZ+hAhNCm0npS0MW/cS1xNE7uc5iiLKrpO6wj3DbyFmSpNJizXHBYEtvhsrfw59V&#10;8FwVH6bI331up0X6ebwct/3PTqmnx+F1CSLQEO7hW3uvFcwX6QL+38QnIN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LPO4sYAAADdAAAADwAAAAAAAAAAAAAAAACYAgAAZHJz&#10;L2Rvd25yZXYueG1sUEsFBgAAAAAEAAQA9QAAAIsDAAAAAA==&#10;" strokecolor="#2f5496 [2408]" strokeweight="1.5pt">
                <v:fill opacity="0"/>
              </v:rect>
              <v:rect id="Rectangle 35" o:spid="_x0000_s245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auOMIA&#10;AADdAAAADwAAAGRycy9kb3ducmV2LnhtbERPy26CQBTdm/gPk2vSnQw0xbbU0TQaH0try/6GuQUi&#10;cweZEejfdxYmLk/Oe7keTSN66lxtWUESxSCIC6trLhX8fO/mbyCcR9bYWCYFf+RgvZpOlphpO/AX&#10;9WdfihDCLkMFlfdtJqUrKjLoItsSB+7XdgZ9gF0pdYdDCDeNfI7jhTRYc2iosKVNRcXlfDMK8nTb&#10;8kEaPiW7l/c0v+yvm8Qo9TQbPz9AeBr9Q3x3H7WC9HUR5oY34QnI1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6Vq44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245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gTxdcYAAADdAAAADwAAAGRycy9kb3ducmV2LnhtbESPQWvCQBSE70L/w/IK3nRTQW2jqzQF&#10;IRE8aEvB2yP7TGKzb2N21fjvXUHocZiZb5j5sjO1uFDrKssK3oYRCOLc6ooLBT/fq8E7COeRNdaW&#10;ScGNHCwXL705xtpeeUuXnS9EgLCLUUHpfRNL6fKSDLqhbYiDd7CtQR9kW0jd4jXATS1HUTSRBisO&#10;CyU29FVS/rc7GwXJbf27sT47pYf98ZQlySjDo1Gq/9p9zkB46vx/+NlOtYLxdPIBjzfhCcjF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4E8XXGAAAA3QAAAA8AAAAAAAAA&#10;AAAAAAAAoQIAAGRycy9kb3ducmV2LnhtbFBLBQYAAAAABAAEAPkAAACUAwAAAAA=&#10;" strokecolor="#2f5496 [2408]" strokeweight="1.5pt"/>
            <v:shape id="AutoShape 37" o:spid="_x0000_s245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ufONcQAAADdAAAADwAAAGRycy9kb3ducmV2LnhtbERPTWvCQBC9F/wPywi91Y2BVomuoREK&#10;ptCDWgrehuyYxGZnY3abxH/fPQgeH+97nY6mET11rrasYD6LQBAXVtdcKvg+frwsQTiPrLGxTApu&#10;5CDdTJ7WmGg78J76gy9FCGGXoILK+zaR0hUVGXQz2xIH7mw7gz7ArpS6wyGEm0bGUfQmDdYcGips&#10;aVtR8Xv4Mwqy2+fPl/X5dXc+Xa55lsU5XoxSz9PxfQXC0+gf4rt7pxW8LhZhf3gTnoDc/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q5841xAAAAN0AAAAPAAAAAAAAAAAA&#10;AAAAAKECAABkcnMvZG93bnJldi54bWxQSwUGAAAAAAQABAD5AAAAkgMAAAAA&#10;" strokecolor="#2f5496 [2408]" strokeweight="1.5pt"/>
          </v:group>
        </w:pict>
      </w:r>
      <w:r w:rsidR="002B7340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   A     A     A  </w:t>
      </w:r>
    </w:p>
    <w:p w:rsidR="002B7340" w:rsidRPr="009E083E" w:rsidRDefault="00BD3DCE" w:rsidP="002B7340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448" style="position:absolute;margin-left:-16.1pt;margin-top:9.4pt;width:521.25pt;height:36.85pt;z-index:-25064857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E&#10;drX0EgQAAPEPAAAOAAAAAAAAAAAAAAAAAC4CAABkcnMvZTJvRG9jLnhtbFBLAQItABQABgAIAAAA&#10;IQBYKw9o4AAAAAoBAAAPAAAAAAAAAAAAAAAAAGwGAABkcnMvZG93bnJldi54bWxQSwUGAAAAAAQA&#10;BADzAAAAeQcAAAAA&#10;">
            <v:group id="Group 33" o:spid="_x0000_s245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LzZAdxgAAAN0A&#10;AAAPAAAAAAAAAAAAAAAAAKoCAABkcnMvZG93bnJldi54bWxQSwUGAAAAAAQABAD6AAAAnQMAAAAA&#10;">
              <v:rect id="Rectangle 34" o:spid="_x0000_s245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lFePMUA&#10;AADdAAAADwAAAGRycy9kb3ducmV2LnhtbESPQWvCQBSE74L/YXlCb7pRqZbUVdRq8VobCb09sq/Z&#10;0OzbkF1N/PfdgtDjMDPfMKtNb2txo9ZXjhVMJwkI4sLpiksF2edx/ALCB2SNtWNScCcPm/VwsMJU&#10;u44/6HYOpYgQ9ikqMCE0qZS+MGTRT1xDHL1v11oMUbal1C12EW5rOUuShbRYcVww2NDeUPFzvloF&#10;8zI/mDx785md5ov3y/2y676OSj2N+u0riEB9+A8/2iet4Hm5nMPfm/gE5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UV48xQAAAN0AAAAPAAAAAAAAAAAAAAAAAJgCAABkcnMv&#10;ZG93bnJldi54bWxQSwUGAAAAAAQABAD1AAAAigMAAAAA&#10;" strokecolor="#2f5496 [2408]" strokeweight="1.5pt">
                <v:fill opacity="0"/>
              </v:rect>
              <v:rect id="Rectangle 35" o:spid="_x0000_s245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Iy4MMA&#10;AADdAAAADwAAAGRycy9kb3ducmV2LnhtbESPS2/CMBCE70j9D9Yi9QZOEOERMKiiouXI876KlyQi&#10;XofYhfDvcSUkjqOZ+UYzX7amEjdqXGlZQdyPQBBnVpecKzge1r0JCOeRNVaWScGDHCwXH505ptre&#10;eUe3vc9FgLBLUUHhfZ1K6bKCDLq+rYmDd7aNQR9kk0vd4D3ATSUHUTSSBksOCwXWtCoou+z/jIJT&#10;8l3zrzS8jdfDaXK6/FxXsVHqs9t+zUB4av07/GpvtIJkPB7C/5vwBOTi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sIy4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45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pBtrccAAADdAAAADwAAAGRycy9kb3ducmV2LnhtbESPQWvCQBSE7wX/w/KE3pqNgrWkWaUR&#10;CqbgoVaE3h7ZZxKbfRuz2yT++65Q8DjMzDdMuh5NI3rqXG1ZwSyKQRAXVtdcKjh8vT+9gHAeWWNj&#10;mRRcycF6NXlIMdF24E/q974UAcIuQQWV920ipSsqMugi2xIH72Q7gz7IrpS6wyHATSPncfwsDdYc&#10;FipsaVNR8bP/NQqy68dxZ31+2Z6+z5c8y+Y5no1Sj9Px7RWEp9Hfw//trVawWC4XcHsTnoBc/Q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6kG2txwAAAN0AAAAPAAAAAAAA&#10;AAAAAAAAAKECAABkcnMvZG93bnJldi54bWxQSwUGAAAAAAQABAD5AAAAlQMAAAAA&#10;" strokecolor="#2f5496 [2408]" strokeweight="1.5pt"/>
            <v:shape id="AutoShape 37" o:spid="_x0000_s244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kLz2scAAADdAAAADwAAAGRycy9kb3ducmV2LnhtbESPQWvCQBSE7wX/w/KE3upGobGkrtII&#10;BVPw0FSE3h7ZZxKbfRuzW5P8+65Q8DjMzDfMajOYRlypc7VlBfNZBIK4sLrmUsHh6/3pBYTzyBob&#10;y6RgJAeb9eRhhYm2PX/SNfelCBB2CSqovG8TKV1RkUE3sy1x8E62M+iD7EqpO+wD3DRyEUWxNFhz&#10;WKiwpW1FxU/+axSk48dxb3122Z2+z5csTRcZno1Sj9Ph7RWEp8Hfw//tnVbwvFzG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KQvPaxwAAAN0AAAAPAAAAAAAA&#10;AAAAAAAAAKECAABkcnMvZG93bnJldi54bWxQSwUGAAAAAAQABAD5AAAAlQMAAAAA&#10;" strokecolor="#2f5496 [2408]" strokeweight="1.5pt"/>
          </v:group>
        </w:pict>
      </w:r>
      <w:r w:rsidR="002B7340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   A     A     A  </w:t>
      </w:r>
    </w:p>
    <w:p w:rsidR="002B7340" w:rsidRPr="009E083E" w:rsidRDefault="00BD3DCE" w:rsidP="002B7340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442" style="position:absolute;margin-left:-16.1pt;margin-top:9.4pt;width:521.25pt;height:36.85pt;z-index:-25064755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6WxFg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AqelsRYEAADxDwAADgAAAAAAAAAAAAAAAAAuAgAAZHJzL2Uyb0RvYy54bWxQSwECLQAUAAYA&#10;CAAAACEAWCsPaOAAAAAKAQAADwAAAAAAAAAAAAAAAABwBgAAZHJzL2Rvd25yZXYueG1sUEsFBgAA&#10;AAAEAAQA8wAAAH0HAAAAAA==&#10;">
            <v:group id="Group 33" o:spid="_x0000_s244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qJaf3wwAAAN0AAAAP&#10;AAAAAAAAAAAAAAAAAKoCAABkcnMvZG93bnJldi54bWxQSwUGAAAAAAQABAD6AAAAmgMAAAAA&#10;">
              <v:rect id="Rectangle 34" o:spid="_x0000_s244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7lp1sYA&#10;AADdAAAADwAAAGRycy9kb3ducmV2LnhtbESPQWvCQBSE74L/YXmF3nSjpdqmrmJrlV5rI6G3R/Y1&#10;G8y+DdnVxH/vCkKPw8x8wyxWva3FmVpfOVYwGScgiAunKy4VZD/b0QsIH5A11o5JwYU8rJbDwQJT&#10;7Tr+pvM+lCJC2KeowITQpFL6wpBFP3YNcfT+XGsxRNmWUrfYRbit5TRJZtJixXHBYEMfhorj/mQV&#10;PJX5p8mzjc/sJJ/tDpfDe/e7VerxoV+/gQjUh//wvf2lFTzP569wexOfgFx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7lp1sYAAADdAAAADwAAAAAAAAAAAAAAAACYAgAAZHJz&#10;L2Rvd25yZXYueG1sUEsFBgAAAAAEAAQA9QAAAIsDAAAAAA==&#10;" strokecolor="#2f5496 [2408]" strokeweight="1.5pt">
                <v:fill opacity="0"/>
              </v:rect>
              <v:rect id="Rectangle 35" o:spid="_x0000_s244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CxExMAA&#10;AADdAAAADwAAAGRycy9kb3ducmV2LnhtbERPy4rCMBTdC/5DuMLsNK1YH9UoojjO0uf+0lzbYnNT&#10;m4x2/t4sBlweznuxak0lntS40rKCeBCBIM6sLjlXcDnv+lMQziNrrCyTgj9ysFp2OwtMtX3xkZ4n&#10;n4sQwi5FBYX3dSqlywoy6Aa2Jg7czTYGfYBNLnWDrxBuKjmMorE0WHJoKLCmTUHZ/fRrFFyTbc17&#10;afgQ70az5Hr/fmxio9RXr13PQXhq/Uf87/7RCpLJNOwPb8ITkMs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9CxExM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244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H4bicYAAADdAAAADwAAAGRycy9kb3ducmV2LnhtbESPT4vCMBTE7wt+h/AEb2uqsCpdo1hh&#10;wQoe/MPC3h7Ns63bvNQmav32RhA8DjPzG2Y6b00lrtS40rKCQT8CQZxZXXKu4LD/+ZyAcB5ZY2WZ&#10;FNzJwXzW+ZhirO2Nt3Td+VwECLsYFRTe17GULivIoOvbmjh4R9sY9EE2udQN3gLcVHIYRSNpsOSw&#10;UGBNy4Ky/93FKEju69+N9el5dfw7ndMkGaZ4Mkr1uu3iG4Sn1r/Dr/ZKK/gaTwbwfBOegJw9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B+G4nGAAAA3QAAAA8AAAAAAAAA&#10;AAAAAAAAoQIAAGRycy9kb3ducmV2LnhtbFBLBQYAAAAABAAEAPkAAACUAwAAAAA=&#10;" strokecolor="#2f5496 [2408]" strokeweight="1.5pt"/>
            <v:shape id="AutoShape 37" o:spid="_x0000_s244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KyF/sYAAADdAAAADwAAAGRycy9kb3ducmV2LnhtbESPQWvCQBSE74L/YXkFb7ppQBtSV2kE&#10;wQgetKXQ2yP7TGKzb2N21fjvXaHQ4zAz3zDzZW8acaXO1ZYVvE4iEMSF1TWXCr4+1+MEhPPIGhvL&#10;pOBODpaL4WCOqbY33tP14EsRIOxSVFB536ZSuqIig25iW+LgHW1n0AfZlVJ3eAtw08g4imbSYM1h&#10;ocKWVhUVv4eLUZDdt9876/Pz5vhzOudZFud4MkqNXvqPdxCeev8f/mtvtILpWxLD8014AnL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Cshf7GAAAA3QAAAA8AAAAAAAAA&#10;AAAAAAAAoQIAAGRycy9kb3ducmV2LnhtbFBLBQYAAAAABAAEAPkAAACUAwAAAAA=&#10;" strokecolor="#2f5496 [2408]" strokeweight="1.5pt"/>
          </v:group>
        </w:pict>
      </w:r>
      <w:r w:rsidR="002B7340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   A     A     A  </w:t>
      </w:r>
    </w:p>
    <w:p w:rsidR="002B7340" w:rsidRPr="009E083E" w:rsidRDefault="00BD3DCE" w:rsidP="002B7340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436" style="position:absolute;margin-left:-16.1pt;margin-top:9.4pt;width:521.25pt;height:36.85pt;z-index:-25064652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FmEQTkXBAAA8Q8AAA4AAAAAAAAAAAAAAAAALgIAAGRycy9lMm9Eb2MueG1sUEsBAi0AFAAG&#10;AAgAAAAhAFgrD2jgAAAACgEAAA8AAAAAAAAAAAAAAAAAcQYAAGRycy9kb3ducmV2LnhtbFBLBQYA&#10;AAAABAAEAPMAAAB+BwAAAAA=&#10;">
            <v:group id="Group 33" o:spid="_x0000_s243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3r3d1ccAAADd&#10;AAAADwAAAAAAAAAAAAAAAACqAgAAZHJzL2Rvd25yZXYueG1sUEsFBgAAAAAEAAQA+gAAAJ4DAAAA&#10;AA==&#10;">
              <v:rect id="Rectangle 34" o:spid="_x0000_s244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ET9MYA&#10;AADdAAAADwAAAGRycy9kb3ducmV2LnhtbESPT2vCQBTE74LfYXkFb7qxopXUVewfi9dqJHh7ZF+z&#10;odm3Ibs18dt3BcHjMDO/YVab3tbiQq2vHCuYThIQxIXTFZcKsuNuvAThA7LG2jEpuJKHzXo4WGGq&#10;XcffdDmEUkQI+xQVmBCaVEpfGLLoJ64hjt6Pay2GKNtS6ha7CLe1fE6ShbRYcVww2NC7oeL38GcV&#10;zMr80+TZh8/sNF98na6nt+68U2r01G9fQQTqwyN8b++1gvnLcg63N/EJyP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yET9MYAAADdAAAADwAAAAAAAAAAAAAAAACYAgAAZHJz&#10;L2Rvd25yZXYueG1sUEsFBgAAAAAEAAQA9QAAAIsDAAAAAA==&#10;" strokecolor="#2f5496 [2408]" strokeweight="1.5pt">
                <v:fill opacity="0"/>
              </v:rect>
              <v:rect id="Rectangle 35" o:spid="_x0000_s244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l5K8MA&#10;AADdAAAADwAAAGRycy9kb3ducmV2LnhtbESPS2/CMBCE75X4D9YicStOEOERMAiBoD3yvK/iJYmI&#10;1yE2EP59XalSj6OZ+UYzX7amEk9qXGlZQdyPQBBnVpecKziftp8TEM4ja6wsk4I3OVguOh9zTLV9&#10;8YGeR5+LAGGXooLC+zqV0mUFGXR9WxMH72obgz7IJpe6wVeAm0oOomgkDZYcFgqsaV1Qdjs+jIJL&#10;sqn5Sxrex9vhNLncdvd1bJTqddvVDISn1v+H/9rfWkEynozg9014AnLx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Il5K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43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NsmZscAAADdAAAADwAAAGRycy9kb3ducmV2LnhtbESPQWvCQBSE7wX/w/KE3urGQKukrsEI&#10;gil4qC2F3h7ZZxKbfRuz2yT++65Q8DjMzDfMKh1NI3rqXG1ZwXwWgSAurK65VPD5sXtagnAeWWNj&#10;mRRcyUG6njysMNF24Hfqj74UAcIuQQWV920ipSsqMuhmtiUO3sl2Bn2QXSl1h0OAm0bGUfQiDdYc&#10;FipsaVtR8XP8NQqy69vXwfr8sj99ny95lsU5no1Sj9Nx8wrC0+jv4f/2Xit4XiwX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Q2yZmxwAAAN0AAAAPAAAAAAAA&#10;AAAAAAAAAKECAABkcnMvZG93bnJldi54bWxQSwUGAAAAAAQABAD5AAAAlQMAAAAA&#10;" strokecolor="#2f5496 [2408]" strokeweight="1.5pt"/>
            <v:shape id="AutoShape 37" o:spid="_x0000_s243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USyFMQAAADdAAAADwAAAGRycy9kb3ducmV2LnhtbERPTWvCQBC9F/wPywi9NRsDbSVmFSMI&#10;ptBDbRG8DdkxiWZnk+xW47/vHgoeH+87W42mFVcaXGNZwSyKQRCXVjdcKfj53r7MQTiPrLG1TAru&#10;5GC1nDxlmGp74y+67n0lQgi7FBXU3neplK6syaCLbEccuJMdDPoAh0rqAW8h3LQyieM3abDh0FBj&#10;R5uaysv+1yjI7x+HT+uLfnc6nvsiz5MCz0ap5+m4XoDwNPqH+N+90wpe3+dhbngTnoBc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hRLIUxAAAAN0AAAAPAAAAAAAAAAAA&#10;AAAAAKECAABkcnMvZG93bnJldi54bWxQSwUGAAAAAAQABAD5AAAAkgMAAAAA&#10;" strokecolor="#2f5496 [2408]" strokeweight="1.5pt"/>
          </v:group>
        </w:pict>
      </w:r>
      <w:r w:rsidR="002B7340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   A     A     A  </w:t>
      </w:r>
    </w:p>
    <w:p w:rsidR="002B7340" w:rsidRPr="009E083E" w:rsidRDefault="00BD3DCE" w:rsidP="002B7340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lastRenderedPageBreak/>
        <w:pict>
          <v:group id="_x0000_s2430" style="position:absolute;margin-left:-16.1pt;margin-top:9.4pt;width:521.25pt;height:36.85pt;z-index:-25064550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6&#10;H3isEgQAAPEPAAAOAAAAAAAAAAAAAAAAAC4CAABkcnMvZTJvRG9jLnhtbFBLAQItABQABgAIAAAA&#10;IQBYKw9o4AAAAAoBAAAPAAAAAAAAAAAAAAAAAGwGAABkcnMvZG93bnJldi54bWxQSwUGAAAAAAQA&#10;BADzAAAAeQcAAAAA&#10;">
            <v:group id="Group 33" o:spid="_x0000_s243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GimNfscAAADd&#10;AAAADwAAAAAAAAAAAAAAAACqAgAAZHJzL2Rvd25yZXYueG1sUEsFBgAAAAAEAAQA+gAAAJ4DAAAA&#10;AA==&#10;">
              <v:rect id="Rectangle 34" o:spid="_x0000_s243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7VDX8UA&#10;AADdAAAADwAAAGRycy9kb3ducmV2LnhtbESPQWvCQBSE74L/YXlCb3WjgtrUVdRq6VUbCb09sq/Z&#10;0OzbkF1N/PfdQsHjMDPfMKtNb2txo9ZXjhVMxgkI4sLpiksF2efxeQnCB2SNtWNScCcPm/VwsMJU&#10;u45PdDuHUkQI+xQVmBCaVEpfGLLox64hjt63ay2GKNtS6ha7CLe1nCbJXFqsOC4YbGhvqPg5X62C&#10;WZkfTJ69+cxO8vn75X7ZdV9HpZ5G/fYVRKA+PML/7Q+tYPGymMHfm/gE5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tUNfxQAAAN0AAAAPAAAAAAAAAAAAAAAAAJgCAABkcnMv&#10;ZG93bnJldi54bWxQSwUGAAAAAAQABAD1AAAAigMAAAAA&#10;" strokecolor="#2f5496 [2408]" strokeweight="1.5pt">
                <v:fill opacity="0"/>
              </v:rect>
              <v:rect id="Rectangle 35" o:spid="_x0000_s243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Yvg8QA&#10;AADdAAAADwAAAGRycy9kb3ducmV2LnhtbESPQWvCQBSE7wX/w/IK3swmolVTN0EUa49trPdH9jUJ&#10;Zt/G7FbTf98VhB6HmfmGWeeDacWVetdYVpBEMQji0uqGKwVfx/1kCcJ5ZI2tZVLwSw7ybPS0xlTb&#10;G3/StfCVCBB2KSqove9SKV1Zk0EX2Y44eN+2N+iD7Cupe7wFuGnlNI5fpMGGw0KNHW1rKs/Fj1Fw&#10;mu86PkjDH8l+tpqfzm+XbWKUGj8Pm1cQngb/H36037WCxWoxg/ub8ARk9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mL4P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243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3RwzscAAADdAAAADwAAAGRycy9kb3ducmV2LnhtbESPT2vCQBTE74LfYXmCN7Op0FqjqzSF&#10;gil48A+Ct0f2mcRm38bsqvHbdwtCj8PM/IaZLztTixu1rrKs4CWKQRDnVldcKNjvvkbvIJxH1lhb&#10;JgUPcrBc9HtzTLS984ZuW1+IAGGXoILS+yaR0uUlGXSRbYiDd7KtQR9kW0jd4j3ATS3HcfwmDVYc&#10;Fkps6LOk/Gd7NQrSx/dhbX12WZ2O50uWpuMMz0ap4aD7mIHw1Pn/8LO90gom08kr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rdHDOxwAAAN0AAAAPAAAAAAAA&#10;AAAAAAAAAKECAABkcnMvZG93bnJldi54bWxQSwUGAAAAAAQABAD5AAAAlQMAAAAA&#10;" strokecolor="#2f5496 [2408]" strokeweight="1.5pt"/>
            <v:shape id="AutoShape 37" o:spid="_x0000_s243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6buucYAAADdAAAADwAAAGRycy9kb3ducmV2LnhtbESPT4vCMBTE78J+h/AWvGm6HvxTjWIX&#10;BCt4WF0WvD2aZ1ttXmoTtX57syB4HGbmN8xs0ZpK3KhxpWUFX/0IBHFmdcm5gt/9qjcG4Tyyxsoy&#10;KXiQg8X8ozPDWNs7/9Bt53MRIOxiVFB4X8dSuqwgg65va+LgHW1j0AfZ5FI3eA9wU8lBFA2lwZLD&#10;QoE1fReUnXdXoyB5bP621qeX9fFwuqRJMkjxZJTqfrbLKQhPrX+HX+21VjCajIbw/yY8ATl/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um7rnGAAAA3QAAAA8AAAAAAAAA&#10;AAAAAAAAoQIAAGRycy9kb3ducmV2LnhtbFBLBQYAAAAABAAEAPkAAACUAwAAAAA=&#10;" strokecolor="#2f5496 [2408]" strokeweight="1.5pt"/>
          </v:group>
        </w:pict>
      </w:r>
      <w:r w:rsidR="002B7340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   A     A     A  </w:t>
      </w:r>
    </w:p>
    <w:p w:rsidR="002B7340" w:rsidRPr="009E083E" w:rsidRDefault="00BD3DCE" w:rsidP="002B7340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424" style="position:absolute;margin-left:-16.1pt;margin-top:9.4pt;width:521.25pt;height:36.85pt;z-index:-25064448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PM5o6RYEAADxDwAADgAAAAAAAAAAAAAAAAAuAgAAZHJzL2Uyb0RvYy54bWxQSwECLQAUAAYA&#10;CAAAACEAWCsPaOAAAAAKAQAADwAAAAAAAAAAAAAAAABwBgAAZHJzL2Rvd25yZXYueG1sUEsFBgAA&#10;AAAEAAQA8wAAAH0HAAAAAA==&#10;">
            <v:group id="Group 33" o:spid="_x0000_s242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8G6lMQAAADdAAAA&#10;DwAAAAAAAAAAAAAAAACqAgAAZHJzL2Rvd25yZXYueG1sUEsFBgAAAAAEAAQA+gAAAJsDAAAAAA==&#10;">
              <v:rect id="Rectangle 34" o:spid="_x0000_s242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10tcYA&#10;AADdAAAADwAAAGRycy9kb3ducmV2LnhtbESPT2vCQBTE74LfYXkFb7qxgtbUVewfi9dqJHh7ZF+z&#10;odm3Ibs18dt3BcHjMDO/YVab3tbiQq2vHCuYThIQxIXTFZcKsuNu/ALCB2SNtWNScCUPm/VwsMJU&#10;u46/6XIIpYgQ9ikqMCE0qZS+MGTRT1xDHL0f11oMUbal1C12EW5r+Zwkc2mx4rhgsKF3Q8Xv4c8q&#10;mJX5p8mzD5/ZaT7/Ol1Pb915p9Toqd++ggjUh0f43t5rBYvlYgm3N/EJyP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l10tcYAAADdAAAADwAAAAAAAAAAAAAAAACYAgAAZHJz&#10;L2Rvd25yZXYueG1sUEsFBgAAAAAEAAQA9QAAAIsDAAAAAA==&#10;" strokecolor="#2f5496 [2408]" strokeweight="1.5pt">
                <v:fill opacity="0"/>
              </v:rect>
              <v:rect id="Rectangle 35" o:spid="_x0000_s242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chZp8EA&#10;AADdAAAADwAAAGRycy9kb3ducmV2LnhtbERPyW7CMBC9V+IfrEHiVpwgKBAwEQpK22PLch/FQxIR&#10;j0NsQvr39aFSj09v36aDaURPnastK4inEQjiwuqaSwXnU/66AuE8ssbGMin4IQfpbvSyxUTbJ39T&#10;f/SlCCHsElRQed8mUrqiIoNualviwF1tZ9AH2JVSd/gM4aaRsyh6kwZrDg0VtpRVVNyOD6Pgsji0&#10;/CENf8X5fL243N7vWWyUmoyH/QaEp8H/i//cn1rBcr0K+8Ob8ATk7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XIWaf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242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ZoG6scAAADdAAAADwAAAGRycy9kb3ducmV2LnhtbESPT2vCQBTE74V+h+UVvNWNHqyNrsEU&#10;CkboobYUvD2yz/wx+zZm1yR++26h4HGYmd8w62Q0jeipc5VlBbNpBII4t7riQsH31/vzEoTzyBob&#10;y6TgRg6SzePDGmNtB/6k/uALESDsYlRQet/GUrq8JINualvi4J1sZ9AH2RVSdzgEuGnkPIoW0mDF&#10;YaHElt5Kys+Hq1GQ3vY/H9Znl93pWF+yNJ1nWBulJk/jdgXC0+jv4f/2Tit4eV3O4O9NeAJy8w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hmgbqxwAAAN0AAAAPAAAAAAAA&#10;AAAAAAAAAKECAABkcnMvZG93bnJldi54bWxQSwUGAAAAAAQABAD5AAAAlQMAAAAA&#10;" strokecolor="#2f5496 [2408]" strokeweight="1.5pt"/>
            <v:shape id="AutoShape 37" o:spid="_x0000_s242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UiYnccAAADdAAAADwAAAGRycy9kb3ducmV2LnhtbESPT2vCQBTE7wW/w/KE3uqmOVQb3Ugj&#10;CKbgobYI3h7ZZ/6YfRuzW43f3hUKPQ4z8xtmsRxMKy7Uu9qygtdJBIK4sLrmUsHP9/plBsJ5ZI2t&#10;ZVJwIwfLdPS0wETbK3/RZedLESDsElRQed8lUrqiIoNuYjvi4B1tb9AH2ZdS93gNcNPKOIrepMGa&#10;w0KFHa0qKk67X6Mgu33ut9bn583x0JzzLItzbIxSz+PhYw7C0+D/w3/tjVYwfZ/F8HgTnoBM7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RSJidxwAAAN0AAAAPAAAAAAAA&#10;AAAAAAAAAKECAABkcnMvZG93bnJldi54bWxQSwUGAAAAAAQABAD5AAAAlQMAAAAA&#10;" strokecolor="#2f5496 [2408]" strokeweight="1.5pt"/>
          </v:group>
        </w:pict>
      </w:r>
      <w:r w:rsidR="002B7340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   A     A     A  </w:t>
      </w:r>
    </w:p>
    <w:p w:rsidR="002B7340" w:rsidRPr="009E083E" w:rsidRDefault="00BD3DCE" w:rsidP="002B7340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418" style="position:absolute;margin-left:-16.1pt;margin-top:9.4pt;width:521.25pt;height:36.85pt;z-index:-25064345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GftjGEXBAAA8Q8AAA4AAAAAAAAAAAAAAAAALgIAAGRycy9lMm9Eb2MueG1sUEsBAi0AFAAG&#10;AAgAAAAhAFgrD2jgAAAACgEAAA8AAAAAAAAAAAAAAAAAcQYAAGRycy9kb3ducmV2LnhtbFBLBQYA&#10;AAAABAAEAPMAAAB+BwAAAAA=&#10;">
            <v:group id="Group 33" o:spid="_x0000_s242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z1nAtscAAADd&#10;AAAADwAAAAAAAAAAAAAAAACqAgAAZHJzL2Rvd25yZXYueG1sUEsFBgAAAAAEAAQA+gAAAJ4DAAAA&#10;AA==&#10;">
              <v:rect id="Rectangle 34" o:spid="_x0000_s242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UOl8YA&#10;AADdAAAADwAAAGRycy9kb3ducmV2LnhtbESPQWvCQBSE70L/w/IKvdWNlVqNrmJtLV61keDtkX1m&#10;g9m3Ibs18d93CwWPw8x8wyxWva3FlVpfOVYwGiYgiAunKy4VZN/b5ykIH5A11o5JwY08rJYPgwWm&#10;2nW8p+shlCJC2KeowITQpFL6wpBFP3QNcfTOrrUYomxLqVvsItzW8iVJJtJixXHBYEMbQ8Xl8GMV&#10;jMv80+TZh8/sKJ98HW/H9+60VerpsV/PQQTqwz38395pBW+z6Sv8vYlPQC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sUOl8YAAADdAAAADwAAAAAAAAAAAAAAAACYAgAAZHJz&#10;L2Rvd25yZXYueG1sUEsFBgAAAAAEAAQA9QAAAIsDAAAAAA==&#10;" strokecolor="#2f5496 [2408]" strokeweight="1.5pt">
                <v:fill opacity="0"/>
              </v:rect>
              <v:rect id="Rectangle 35" o:spid="_x0000_s242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1kSMMA&#10;AADdAAAADwAAAGRycy9kb3ducmV2LnhtbESPS4vCQBCE74L/YWjBm06y+IyOIoq6x10f9ybTJsFM&#10;TzYzavz3zoLgsaiqr6j5sjGluFPtCssK4n4Egji1uuBMwem47U1AOI+ssbRMCp7kYLlot+aYaPvg&#10;X7offCYChF2CCnLvq0RKl+Zk0PVtRRy8i60N+iDrTOoaHwFuSvkVRSNpsOCwkGNF65zS6+FmFJyH&#10;m4r30vBPvB1Mh+fr7m8dG6W6nWY1A+Gp8Z/wu/2tFYynkxH8vwlPQC5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W1kS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42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T87BccAAADdAAAADwAAAGRycy9kb3ducmV2LnhtbESPQWvCQBSE7wX/w/KE3upGD41NXaUR&#10;CqbgoakIvT2yzyQ2+zZmtyb5912h4HGYmW+Y1WYwjbhS52rLCuazCARxYXXNpYLD1/vTEoTzyBob&#10;y6RgJAeb9eRhhYm2PX/SNfelCBB2CSqovG8TKV1RkUE3sy1x8E62M+iD7EqpO+wD3DRyEUXP0mDN&#10;YaHClrYVFT/5r1GQjh/HvfXZZXf6Pl+yNF1keDZKPU6Ht1cQngZ/D/+3d1pB/LKM4fYmPAG5/g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BPzsFxwAAAN0AAAAPAAAAAAAA&#10;AAAAAAAAAKECAABkcnMvZG93bnJldi54bWxQSwUGAAAAAAQABAD5AAAAlQMAAAAA&#10;" strokecolor="#2f5496 [2408]" strokeweight="1.5pt"/>
            <v:shape id="AutoShape 37" o:spid="_x0000_s241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KCvd8QAAADdAAAADwAAAGRycy9kb3ducmV2LnhtbERPTWvCQBC9F/wPywi91Y05tBpdQyMU&#10;TKEHtRS8Ddkxic3Oxuw2if++exA8Pt73Oh1NI3rqXG1ZwXwWgSAurK65VPB9/HhZgHAeWWNjmRTc&#10;yEG6mTytMdF24D31B1+KEMIuQQWV920ipSsqMuhmtiUO3Nl2Bn2AXSl1h0MIN42Mo+hVGqw5NFTY&#10;0rai4vfwZxRkt8+fL+vz6+58ulzzLItzvBilnqfj+wqEp9E/xHf3Tit4Wy7C3PAmPAG5+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woK93xAAAAN0AAAAPAAAAAAAAAAAA&#10;AAAAAKECAABkcnMvZG93bnJldi54bWxQSwUGAAAAAAQABAD5AAAAkgMAAAAA&#10;" strokecolor="#2f5496 [2408]" strokeweight="1.5pt"/>
          </v:group>
        </w:pict>
      </w:r>
      <w:r w:rsidR="002B7340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   A     A     A  </w:t>
      </w:r>
    </w:p>
    <w:p w:rsidR="002B7340" w:rsidRPr="009E083E" w:rsidRDefault="00BD3DCE" w:rsidP="002B7340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412" style="position:absolute;margin-left:-16.1pt;margin-top:9.4pt;width:521.25pt;height:36.85pt;z-index:-25064243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K4kpCBMEAADxDwAADgAAAAAAAAAAAAAAAAAuAgAAZHJzL2Uyb0RvYy54bWxQSwECLQAUAAYACAAA&#10;ACEAWCsPaOAAAAAKAQAADwAAAAAAAAAAAAAAAABtBgAAZHJzL2Rvd25yZXYueG1sUEsFBgAAAAAE&#10;AAQA8wAAAHoHAAAAAA==&#10;">
            <v:group id="Group 33" o:spid="_x0000_s241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1u1BowwAAAN0AAAAP&#10;AAAAAAAAAAAAAAAAAKoCAABkcnMvZG93bnJldi54bWxQSwUGAAAAAAQABAD6AAAAmgMAAAAA&#10;">
              <v:rect id="Rectangle 34" o:spid="_x0000_s241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CeeScYA&#10;AADdAAAADwAAAGRycy9kb3ducmV2LnhtbESPT2vCQBTE74V+h+UVequbVNCaukpb/+BVGwm9PbLP&#10;bDD7NmS3Jn57Vyj0OMzMb5j5crCNuFDna8cK0lECgrh0uuZKQf69eXkD4QOyxsYxKbiSh+Xi8WGO&#10;mXY97+lyCJWIEPYZKjAhtJmUvjRk0Y9cSxy9k+sshii7SuoO+wi3jXxNkom0WHNcMNjSl6HyfPi1&#10;CsZVsTZFvvK5TYvJ9ng9fvY/G6Wen4aPdxCBhvAf/mvvtILpbJbC/U18AnJx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CeeScYAAADdAAAADwAAAAAAAAAAAAAAAACYAgAAZHJz&#10;L2Rvd25yZXYueG1sUEsFBgAAAAAEAAQA9QAAAIsDAAAAAA==&#10;" strokecolor="#2f5496 [2408]" strokeweight="1.5pt">
                <v:fill opacity="0"/>
              </v:rect>
              <v:rect id="Rectangle 35" o:spid="_x0000_s241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4/0lsUA&#10;AADdAAAADwAAAGRycy9kb3ducmV2LnhtbESPQWvCQBSE7wX/w/IK3uomom0TXUVSoj1aq/dH9jUJ&#10;Zt+m2TVJ/31XKPQ4zMw3zHo7mkb01LnasoJ4FoEgLqyuuVRw/syfXkE4j6yxsUwKfsjBdjN5WGOq&#10;7cAf1J98KQKEXYoKKu/bVEpXVGTQzWxLHLwv2xn0QXal1B0OAW4aOY+iZ2mw5rBQYUtZRcX1dDMK&#10;Lsu3lg/S8DHOF8nyct1/Z7FRavo47lYgPI3+P/zXftcKXpJkDvc34QnIz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/j/SW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241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92r28cAAADdAAAADwAAAGRycy9kb3ducmV2LnhtbESPW2vCQBSE3wv+h+UUfKubKrSauhFT&#10;KJiCD14QfDtkTy42ezZmtxr/fVco+DjMzDfMfNGbRlyoc7VlBa+jCARxbnXNpYL97utlCsJ5ZI2N&#10;ZVJwIweLZPA0x1jbK2/osvWlCBB2MSqovG9jKV1ekUE3si1x8ArbGfRBdqXUHV4D3DRyHEVv0mDN&#10;YaHClj4ryn+2v0ZBevs+rK3PzqvieDpnaTrO8GSUGj73yw8Qnnr/CP+3V1rB+2w2gfub8ARk8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73avbxwAAAN0AAAAPAAAAAAAA&#10;AAAAAAAAAKECAABkcnMvZG93bnJldi54bWxQSwUGAAAAAAQABAD5AAAAlQMAAAAA&#10;" strokecolor="#2f5496 [2408]" strokeweight="1.5pt"/>
            <v:shape id="AutoShape 37" o:spid="_x0000_s241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DQzr8cAAADdAAAADwAAAGRycy9kb3ducmV2LnhtbESPW2vCQBSE3wv+h+UUfKubirSauhFT&#10;KJiCD14QfDtkTy42ezZmtxr/fVco+DjMzDfMfNGbRlyoc7VlBa+jCARxbnXNpYL97utlCsJ5ZI2N&#10;ZVJwIweLZPA0x1jbK2/osvWlCBB2MSqovG9jKV1ekUE3si1x8ArbGfRBdqXUHV4D3DRyHEVv0mDN&#10;YaHClj4ryn+2v0ZBevs+rK3PzqvieDpnaTrO8GSUGj73yw8Qnnr/CP+3V1rB+2w2gfub8ARk8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0NDOvxwAAAN0AAAAPAAAAAAAA&#10;AAAAAAAAAKECAABkcnMvZG93bnJldi54bWxQSwUGAAAAAAQABAD5AAAAlQMAAAAA&#10;" strokecolor="#2f5496 [2408]" strokeweight="1.5pt"/>
          </v:group>
        </w:pict>
      </w:r>
      <w:r w:rsidR="002B7340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   A     A     A  </w:t>
      </w:r>
    </w:p>
    <w:p w:rsidR="002B7340" w:rsidRPr="009E083E" w:rsidRDefault="00BD3DCE" w:rsidP="002B7340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406" style="position:absolute;margin-left:-16.1pt;margin-top:9.4pt;width:521.25pt;height:36.85pt;z-index:-25064140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">
            <v:group id="Group 33" o:spid="_x0000_s240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1R5th8cAAADd&#10;AAAADwAAAAAAAAAAAAAAAACqAgAAZHJzL2Rvd25yZXYueG1sUEsFBgAAAAAEAAQA+gAAAJ4DAAAA&#10;AA==&#10;">
              <v:rect id="Rectangle 34" o:spid="_x0000_s241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KjpsYA&#10;AADdAAAADwAAAGRycy9kb3ducmV2LnhtbESPT2vCQBTE74LfYXkFb7qxgtbUVewfi9dqJHh7ZF+z&#10;odm3Ibs18dt3BcHjMDO/YVab3tbiQq2vHCuYThIQxIXTFZcKsuNu/ALCB2SNtWNScCUPm/VwsMJU&#10;u46/6XIIpYgQ9ikqMCE0qZS+MGTRT1xDHL0f11oMUbal1C12EW5r+Zwkc2mx4rhgsKF3Q8Xv4c8q&#10;mJX5p8mzD5/ZaT7/Ol1Pb915p9Toqd++ggjUh0f43t5rBYvlcgG3N/EJyP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IKjpsYAAADdAAAADwAAAAAAAAAAAAAAAACYAgAAZHJz&#10;L2Rvd25yZXYueG1sUEsFBgAAAAAEAAQA9QAAAIsDAAAAAA==&#10;" strokecolor="#2f5496 [2408]" strokeweight="1.5pt">
                <v:fill opacity="0"/>
              </v:rect>
              <v:rect id="Rectangle 35" o:spid="_x0000_s241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fDfMEA&#10;AADdAAAADwAAAGRycy9kb3ducmV2LnhtbERPTW+CQBC9N/E/bMbEW1kwWgt1NUZj26Pacp+wIxDZ&#10;WWRXoP++e2jS48v7Xm9H04ieOldbVpBEMQjiwuqaSwXfX8fnVxDOI2tsLJOCH3Kw3Uye1phpO/CZ&#10;+osvRQhhl6GCyvs2k9IVFRl0kW2JA3e1nUEfYFdK3eEQwk0j53H8Ig3WHBoqbGlfUXG7PIyCfHlo&#10;+UMaPiXHRbrMb+/3fWKUmk3H3RsIT6P/F/+5P7WCVZqGueFNeAJy8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5nw3z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240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jWcMccAAADdAAAADwAAAGRycy9kb3ducmV2LnhtbESPT2vCQBTE70K/w/IKvZlNPViTupGm&#10;IJiCh2op9PbIPvOn2bcxu9X47d2C4HGYmd8wy9VoOnGiwTWWFTxHMQji0uqGKwVf+/V0AcJ5ZI2d&#10;ZVJwIQer7GGyxFTbM3/SaecrESDsUlRQe9+nUrqyJoMusj1x8A52MOiDHCqpBzwHuOnkLI7n0mDD&#10;YaHGnt5rKn93f0ZBfvn43lpfHDeHn/ZY5PmswNYo9fQ4vr2C8DT6e/jW3mgFL0mSwP+b8ARkd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aNZwxxwAAAN0AAAAPAAAAAAAA&#10;AAAAAAAAAKECAABkcnMvZG93bnJldi54bWxQSwUGAAAAAAQABAD5AAAAlQMAAAAA&#10;" strokecolor="#2f5496 [2408]" strokeweight="1.5pt"/>
            <v:shape id="AutoShape 37" o:spid="_x0000_s240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yLtLsMAAADdAAAADwAAAGRycy9kb3ducmV2LnhtbERPTYvCMBC9C/sfwix409SCulSj2IUF&#10;K+xBXQRvQzO21WZSm6j135vDgsfH+54vO1OLO7WusqxgNIxAEOdWV1wo+Nv/DL5AOI+ssbZMCp7k&#10;YLn46M0x0fbBW7rvfCFCCLsEFZTeN4mULi/JoBvahjhwJ9sa9AG2hdQtPkK4qWUcRRNpsOLQUGJD&#10;3yXll93NKEifm8Ov9dl1fTqer1maxhmejVL9z241A+Gp82/xv3utFYyncZgb3oQnIBc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ci7S7DAAAA3QAAAA8AAAAAAAAAAAAA&#10;AAAAoQIAAGRycy9kb3ducmV2LnhtbFBLBQYAAAAABAAEAPkAAACRAwAAAAA=&#10;" strokecolor="#2f5496 [2408]" strokeweight="1.5pt"/>
          </v:group>
        </w:pict>
      </w:r>
      <w:r w:rsidR="002B7340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   A     A     A  </w:t>
      </w:r>
    </w:p>
    <w:p w:rsidR="002B7340" w:rsidRPr="009E083E" w:rsidRDefault="00BD3DCE" w:rsidP="002B7340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400" style="position:absolute;margin-left:-16.1pt;margin-top:9.4pt;width:521.25pt;height:36.85pt;z-index:-25064038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NIu&#10;TsQRBAAA8Q8AAA4AAAAAAAAAAAAAAAAALgIAAGRycy9lMm9Eb2MueG1sUEsBAi0AFAAGAAgAAAAh&#10;AFgrD2jgAAAACgEAAA8AAAAAAAAAAAAAAAAAawYAAGRycy9kb3ducmV2LnhtbFBLBQYAAAAABAAE&#10;APMAAAB4BwAAAAA=&#10;">
            <v:group id="Group 33" o:spid="_x0000_s240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AI5EjHCAAAA3QAAAA8A&#10;AAAAAAAAAAAAAAAAqgIAAGRycy9kb3ducmV2LnhtbFBLBQYAAAAABAAEAPoAAACZAwAAAAA=&#10;">
              <v:rect id="Rectangle 34" o:spid="_x0000_s240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6XcEMUA&#10;AADdAAAADwAAAGRycy9kb3ducmV2LnhtbESPT2vCQBTE74V+h+UVvOkmlWqJrtJ/Sq9qJPT2yD6z&#10;odm3Ibua+O3dgtDjMDO/YZbrwTbiQp2vHStIJwkI4tLpmisF+WEzfgXhA7LGxjEpuJKH9erxYYmZ&#10;dj3v6LIPlYgQ9hkqMCG0mZS+NGTRT1xLHL2T6yyGKLtK6g77CLeNfE6SmbRYc1ww2NKHofJ3f7YK&#10;plXxZYr80+c2LWbb4/X43v9slBo9DW8LEIGG8B++t7+1gpf5NIW/N/EJyN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pdwQxQAAAN0AAAAPAAAAAAAAAAAAAAAAAJgCAABkcnMv&#10;ZG93bnJldi54bWxQSwUGAAAAAAQABAD1AAAAigMAAAAA&#10;" strokecolor="#2f5496 [2408]" strokeweight="1.5pt">
                <v:fill opacity="0"/>
              </v:rect>
              <v:rect id="Rectangle 35" o:spid="_x0000_s240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22z8UA&#10;AADdAAAADwAAAGRycy9kb3ducmV2LnhtbESPS2/CMBCE75X6H6ytxI04AdJHGoMqKh7Hlsd9FW+T&#10;KPE6jV0I/x4jIfU4mplvNPliMK04Ue9qywqSKAZBXFhdc6ngsF+NX0E4j6yxtUwKLuRgMX98yDHT&#10;9szfdNr5UgQIuwwVVN53mZSuqMigi2xHHLwf2xv0Qfal1D2eA9y0chLHz9JgzWGhwo6WFRXN7s8o&#10;OKafHW+k4a9kNXtLj836d5kYpUZPw8c7CE+D/w/f21utIH2ZTuD2JjwBOb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DbbP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240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F/pgsYAAADdAAAADwAAAGRycy9kb3ducmV2LnhtbESPQWvCQBSE7wX/w/KE3pqNilpSVzFC&#10;wQg9aEuht0f2mUSzb2N21fjv3YLgcZiZb5jZojO1uFDrKssKBlEMgji3uuJCwc/359s7COeRNdaW&#10;ScGNHCzmvZcZJtpeeUuXnS9EgLBLUEHpfZNI6fKSDLrINsTB29vWoA+yLaRu8RrgppbDOJ5IgxWH&#10;hRIbWpWUH3dnoyC9bX6/rM9O6/3f4ZSl6TDDg1Hqtd8tP0B46vwz/GivtYLxdDSC/zfhCcj5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xf6YLGAAAA3QAAAA8AAAAAAAAA&#10;AAAAAAAAoQIAAGRycy9kb3ducmV2LnhtbFBLBQYAAAAABAAEAPkAAACUAwAAAAA=&#10;" strokecolor="#2f5496 [2408]" strokeweight="1.5pt"/>
            <v:shape id="AutoShape 37" o:spid="_x0000_s240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7Zx9scAAADdAAAADwAAAGRycy9kb3ducmV2LnhtbESPQWvCQBSE7wX/w/KE3upGq1aiq5hC&#10;wQgetKXg7ZF9JtHs25hdNf57Vyj0OMzMN8xs0ZpKXKlxpWUF/V4EgjizuuRcwc/319sEhPPIGivL&#10;pOBODhbzzssMY21vvKXrzuciQNjFqKDwvo6ldFlBBl3P1sTBO9jGoA+yyaVu8BbgppKDKBpLgyWH&#10;hQJr+iwoO+0uRkFyX/9urE/Pq8P+eE6TZJDi0Sj12m2XUxCeWv8f/muvtILRx/sQnm/CE5DzB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DtnH2xwAAAN0AAAAPAAAAAAAA&#10;AAAAAAAAAKECAABkcnMvZG93bnJldi54bWxQSwUGAAAAAAQABAD5AAAAlQMAAAAA&#10;" strokecolor="#2f5496 [2408]" strokeweight="1.5pt"/>
          </v:group>
        </w:pict>
      </w:r>
      <w:r w:rsidR="002B7340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   A     A     A  </w:t>
      </w:r>
    </w:p>
    <w:p w:rsidR="002B7340" w:rsidRPr="009E083E" w:rsidRDefault="002B7340" w:rsidP="002B7340">
      <w:pPr>
        <w:spacing w:line="240" w:lineRule="auto"/>
        <w:rPr>
          <w:rFonts w:ascii="ALFABET98" w:hAnsi="ALFABET98"/>
          <w:sz w:val="36"/>
          <w:szCs w:val="36"/>
        </w:rPr>
      </w:pPr>
      <w:r w:rsidRPr="009E083E">
        <w:rPr>
          <w:rFonts w:ascii="ALFABET98" w:hAnsi="ALFABET98"/>
          <w:sz w:val="72"/>
          <w:szCs w:val="72"/>
        </w:rPr>
        <w:t xml:space="preserve"> </w:t>
      </w:r>
      <w:r w:rsidRPr="009E083E">
        <w:rPr>
          <w:rFonts w:ascii="ALFABET98" w:hAnsi="ALFABET98"/>
          <w:sz w:val="36"/>
          <w:szCs w:val="36"/>
        </w:rPr>
        <w:t xml:space="preserve">   </w:t>
      </w:r>
      <w:r>
        <w:rPr>
          <w:rFonts w:ascii="ALFABET98" w:hAnsi="ALFABET98"/>
          <w:sz w:val="36"/>
          <w:szCs w:val="36"/>
        </w:rPr>
        <w:t xml:space="preserve">                              41</w:t>
      </w:r>
    </w:p>
    <w:p w:rsidR="002B7340" w:rsidRDefault="002B7340" w:rsidP="002B7340">
      <w:pPr>
        <w:spacing w:line="240" w:lineRule="auto"/>
        <w:rPr>
          <w:rFonts w:ascii="ALFABET98" w:hAnsi="ALFABET98"/>
          <w:sz w:val="36"/>
          <w:szCs w:val="36"/>
        </w:rPr>
      </w:pPr>
      <w:r w:rsidRPr="009E083E">
        <w:rPr>
          <w:rFonts w:ascii="ALFABET98" w:hAnsi="ALFABET98"/>
          <w:sz w:val="36"/>
          <w:szCs w:val="36"/>
        </w:rPr>
        <w:t>Sayın veli</w:t>
      </w:r>
      <w:r>
        <w:rPr>
          <w:rFonts w:ascii="ALFABET98" w:hAnsi="ALFABET98"/>
          <w:sz w:val="36"/>
          <w:szCs w:val="36"/>
        </w:rPr>
        <w:t>m, A harfinin üzerinden geçiniz</w:t>
      </w:r>
      <w:r w:rsidRPr="009E083E">
        <w:rPr>
          <w:rFonts w:ascii="ALFABET98" w:hAnsi="ALFABET98"/>
          <w:sz w:val="36"/>
          <w:szCs w:val="36"/>
        </w:rPr>
        <w:t>.</w:t>
      </w:r>
    </w:p>
    <w:p w:rsidR="002B7340" w:rsidRPr="009E083E" w:rsidRDefault="00BD3DCE" w:rsidP="002B7340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394" style="position:absolute;margin-left:-16.1pt;margin-top:9.4pt;width:521.25pt;height:36.85pt;z-index:-25063936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">
            <v:group id="Group 33" o:spid="_x0000_s239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inC/exgAAAN0A&#10;AAAPAAAAAAAAAAAAAAAAAKoCAABkcnMvZG93bnJldi54bWxQSwUGAAAAAAQABAD6AAAAnQMAAAAA&#10;">
              <v:rect id="Rectangle 34" o:spid="_x0000_s239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Dh/8UA&#10;AADdAAAADwAAAGRycy9kb3ducmV2LnhtbESPQWvCQBSE74L/YXlCb7pRqZbUVdRq8VobCb09sq/Z&#10;0OzbkF1N/PfdgtDjMDPfMKtNb2txo9ZXjhVMJwkI4sLpiksF2edx/ALCB2SNtWNScCcPm/VwsMJU&#10;u44/6HYOpYgQ9ikqMCE0qZS+MGTRT1xDHL1v11oMUbal1C12EW5rOUuShbRYcVww2NDeUPFzvloF&#10;8zI/mDx785md5ov3y/2y676OSj2N+u0riEB9+A8/2iet4Hk5X8Lfm/gE5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7AOH/xQAAAN0AAAAPAAAAAAAAAAAAAAAAAJgCAABkcnMv&#10;ZG93bnJldi54bWxQSwUGAAAAAAQABAD1AAAAigMAAAAA&#10;" strokecolor="#2f5496 [2408]" strokeweight="1.5pt">
                <v:fill opacity="0"/>
              </v:rect>
              <v:rect id="Rectangle 35" o:spid="_x0000_s239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WBJcAA&#10;AADdAAAADwAAAGRycy9kb3ducmV2LnhtbERPyW7CMBC9V+IfrEHqrTiBhiVgEKJiObLeR/GQRMTj&#10;ELsQ/h4fKvX49PbZojWVeFDjSssK4l4EgjizuuRcwfm0/hqDcB5ZY2WZFLzIwWLe+Zhhqu2TD/Q4&#10;+lyEEHYpKii8r1MpXVaQQdezNXHgrrYx6ANscqkbfIZwU8l+FA2lwZJDQ4E1rQrKbsdfo+CS/NS8&#10;lYb38fp7klxum/sqNkp9dtvlFISn1v+L/9w7rSAZDcLc8CY8ATl/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eWBJc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239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bfeaMcAAADdAAAADwAAAGRycy9kb3ducmV2LnhtbESPQWvCQBSE7wX/w/KE3upGi1qjq5hC&#10;wQgetKXg7ZF9JtHs25hdNf57Vyj0OMzMN8xs0ZpKXKlxpWUF/V4EgjizuuRcwc/319sHCOeRNVaW&#10;ScGdHCzmnZcZxtreeEvXnc9FgLCLUUHhfR1L6bKCDLqerYmDd7CNQR9kk0vd4C3ATSUHUTSSBksO&#10;CwXW9FlQdtpdjILkvv7dWJ+eV4f98ZwmySDFo1HqtdsupyA8tf4//NdeaQXD8fsEnm/CE5DzB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tt95oxwAAAN0AAAAPAAAAAAAA&#10;AAAAAAAAAKECAABkcnMvZG93bnJldi54bWxQSwUGAAAAAAQABAD5AAAAlQMAAAAA&#10;" strokecolor="#2f5496 [2408]" strokeweight="1.5pt"/>
            <v:shape id="AutoShape 37" o:spid="_x0000_s239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IsEiMQAAADdAAAADwAAAGRycy9kb3ducmV2LnhtbERPy2rCQBTdC/2H4Ra600mlL1In0giC&#10;EbrQFsHdJXPNo5k7MTNN4t87C8Hl4bwXy9E0oqfOVZYVPM8iEMS51RUXCn5/1tMPEM4ja2wsk4IL&#10;OVgmD5MFxtoOvKN+7wsRQtjFqKD0vo2ldHlJBt3MtsSBO9nOoA+wK6TucAjhppHzKHqTBisODSW2&#10;tCop/9v/GwXpZXv4tj47b07H+pyl6TzD2ij19Dh+fYLwNPq7+ObeaAWv7y9hf3gTnoBMr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kiwSIxAAAAN0AAAAPAAAAAAAAAAAA&#10;AAAAAKECAABkcnMvZG93bnJldi54bWxQSwUGAAAAAAQABAD5AAAAkgMAAAAA&#10;" strokecolor="#2f5496 [2408]" strokeweight="1.5pt"/>
          </v:group>
        </w:pict>
      </w:r>
      <w:r w:rsidR="002B7340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   A     A     A  </w:t>
      </w:r>
    </w:p>
    <w:p w:rsidR="002B7340" w:rsidRPr="009E083E" w:rsidRDefault="00BD3DCE" w:rsidP="002B7340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lastRenderedPageBreak/>
        <w:pict>
          <v:group id="_x0000_s2388" style="position:absolute;margin-left:-16.1pt;margin-top:9.4pt;width:521.25pt;height:36.85pt;z-index:-25063833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F&#10;1RGWEgQAAPEPAAAOAAAAAAAAAAAAAAAAAC4CAABkcnMvZTJvRG9jLnhtbFBLAQItABQABgAIAAAA&#10;IQBYKw9o4AAAAAoBAAAPAAAAAAAAAAAAAAAAAGwGAABkcnMvZG93bnJldi54bWxQSwUGAAAAAAQA&#10;BADzAAAAeQcAAAAA&#10;">
            <v:group id="Group 33" o:spid="_x0000_s239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FoVqgxgAAAN0A&#10;AAAPAAAAAAAAAAAAAAAAAKoCAABkcnMvZG93bnJldi54bWxQSwUGAAAAAAQABAD6AAAAnQMAAAAA&#10;">
              <v:rect id="Rectangle 34" o:spid="_x0000_s239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2UgcYA&#10;AADdAAAADwAAAGRycy9kb3ducmV2LnhtbESPS2vDMBCE74X8B7GF3ho5zxY3SkibB702dTC9LdbW&#10;MrFWxlJj599HgUCPw8x8wyxWva3FmVpfOVYwGiYgiAunKy4VZN+751cQPiBrrB2Tggt5WC0HDwtM&#10;tev4i86HUIoIYZ+iAhNCk0rpC0MW/dA1xNH7da3FEGVbSt1iF+G2luMkmUuLFccFgw19GCpOhz+r&#10;YFLmW5NnG5/ZUT7fHy/H9+5np9TTY79+AxGoD//he/tTK5i9TCdwexOfgFx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D2UgcYAAADdAAAADwAAAAAAAAAAAAAAAACYAgAAZHJz&#10;L2Rvd25yZXYueG1sUEsFBgAAAAAEAAQA9QAAAIsDAAAAAA==&#10;" strokecolor="#2f5496 [2408]" strokeweight="1.5pt">
                <v:fill opacity="0"/>
              </v:rect>
              <v:rect id="Rectangle 35" o:spid="_x0000_s239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74XcQA&#10;AADdAAAADwAAAGRycy9kb3ducmV2LnhtbESPQWvCQBSE70L/w/IEb7qJJK1GVymKtsc21fsj+0yC&#10;2bcxu2r677sFweMwM98wy3VvGnGjztWWFcSTCARxYXXNpYLDz248A+E8ssbGMin4JQfr1ctgiZm2&#10;d/6mW+5LESDsMlRQed9mUrqiIoNuYlvi4J1sZ9AH2ZVSd3gPcNPIaRS9SoM1h4UKW9pUVJzzq1Fw&#10;TLctf0jDX/EumafH8/6yiY1So2H/vgDhqffP8KP9qRWkb0kC/2/CE5C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Cu+F3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239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PynEMYAAADdAAAADwAAAGRycy9kb3ducmV2LnhtbESPQWvCQBSE70L/w/IK3nRTUVuiqzQF&#10;IRE8aEvB2yP7TGKzb2N21fjvXUHocZiZb5j5sjO1uFDrKssK3oYRCOLc6ooLBT/fq8EHCOeRNdaW&#10;ScGNHCwXL705xtpeeUuXnS9EgLCLUUHpfRNL6fKSDLqhbYiDd7CtQR9kW0jd4jXATS1HUTSVBisO&#10;CyU29FVS/rc7GwXJbf27sT47pYf98ZQlySjDo1Gq/9p9zkB46vx/+NlOtYLJ+3gCjzfhCcjF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T8pxDGAAAA3QAAAA8AAAAAAAAA&#10;AAAAAAAAoQIAAGRycy9kb3ducmV2LnhtbFBLBQYAAAAABAAEAPkAAACUAwAAAAA=&#10;" strokecolor="#2f5496 [2408]" strokeweight="1.5pt"/>
            <v:shape id="AutoShape 37" o:spid="_x0000_s238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C45Z8cAAADdAAAADwAAAGRycy9kb3ducmV2LnhtbESPT2vCQBTE74LfYXmCN7OptFaiqzSF&#10;gil48A+Ct0f2mcRm38bsqvHbdwtCj8PM/IaZLztTixu1rrKs4CWKQRDnVldcKNjvvkZTEM4ja6wt&#10;k4IHOVgu+r05JtreeUO3rS9EgLBLUEHpfZNI6fKSDLrINsTBO9nWoA+yLaRu8R7gppbjOJ5IgxWH&#10;hRIb+iwp/9lejYL08X1YW59dVqfj+ZKl6TjDs1FqOOg+ZiA8df4//GyvtIK399cJ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ELjlnxwAAAN0AAAAPAAAAAAAA&#10;AAAAAAAAAKECAABkcnMvZG93bnJldi54bWxQSwUGAAAAAAQABAD5AAAAlQMAAAAA&#10;" strokecolor="#2f5496 [2408]" strokeweight="1.5pt"/>
          </v:group>
        </w:pict>
      </w:r>
      <w:r w:rsidR="002B7340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   A     A     A  </w:t>
      </w:r>
    </w:p>
    <w:p w:rsidR="002B7340" w:rsidRPr="009E083E" w:rsidRDefault="00BD3DCE" w:rsidP="002B7340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382" style="position:absolute;margin-left:-16.1pt;margin-top:9.4pt;width:521.25pt;height:36.85pt;z-index:-25063731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IkiFg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xXyJIhYEAADxDwAADgAAAAAAAAAAAAAAAAAuAgAAZHJzL2Uyb0RvYy54bWxQSwECLQAUAAYA&#10;CAAAACEAWCsPaOAAAAAKAQAADwAAAAAAAAAAAAAAAABwBgAAZHJzL2Rvd25yZXYueG1sUEsFBgAA&#10;AAAEAAQA8wAAAH0HAAAAAA==&#10;">
            <v:group id="Group 33" o:spid="_x0000_s238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RJbUrFAAAA3QAA&#10;AA8AAAAAAAAAAAAAAAAAqgIAAGRycy9kb3ducmV2LnhtbFBLBQYAAAAABAAEAPoAAACcAwAAAAA=&#10;">
              <v:rect id="Rectangle 34" o:spid="_x0000_s238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Wja8YA&#10;AADdAAAADwAAAGRycy9kb3ducmV2LnhtbESPQWvCQBSE7wX/w/IEb3Vjq7ZNXaW1WnqtjYTeHtln&#10;Nph9G7JbE/+9Kwg9DjPzDbNY9bYWJ2p95VjBZJyAIC6crrhUkP1s759B+ICssXZMCs7kYbUc3C0w&#10;1a7jbzrtQikihH2KCkwITSqlLwxZ9GPXEEfv4FqLIcq2lLrFLsJtLR+SZC4tVhwXDDa0NlQcd39W&#10;wWOZb0yeffjMTvL55/68f+9+t0qNhv3bK4hAffgP39pfWsHsafoC1zfxCcjl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dWja8YAAADdAAAADwAAAAAAAAAAAAAAAACYAgAAZHJz&#10;L2Rvd25yZXYueG1sUEsFBgAAAAAEAAQA9QAAAIsDAAAAAA==&#10;" strokecolor="#2f5496 [2408]" strokeweight="1.5pt">
                <v:fill opacity="0"/>
              </v:rect>
              <v:rect id="Rectangle 35" o:spid="_x0000_s238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xog8AA&#10;AADdAAAADwAAAGRycy9kb3ducmV2LnhtbERPyW7CMBC9I/EP1lTqDZygBkrAIETFcoRQ7qN4mkTE&#10;4xC7EP4eH5A4Pr19vuxMLW7UusqygngYgSDOra64UPB72gy+QTiPrLG2TAoe5GC56PfmmGp75yPd&#10;Ml+IEMIuRQWl900qpctLMuiGtiEO3J9tDfoA20LqFu8h3NRyFEVjabDi0FBiQ+uS8kv2bxSck5+G&#10;d9LwId58TZPzZXtdx0apz49uNQPhqfNv8cu91wqSSRL2hzfhCcjF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kxog8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238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h43zscAAADdAAAADwAAAGRycy9kb3ducmV2LnhtbESPQWvCQBSE7wX/w/KE3pqNgq2kWaUR&#10;BFPooSpCb4/sM4nNvo3ZrUn+fbdQ8DjMzDdMuh5MI27UudqyglkUgyAurK65VHA8bJ+WIJxH1thY&#10;JgUjOVivJg8pJtr2/Em3vS9FgLBLUEHlfZtI6YqKDLrItsTBO9vOoA+yK6XusA9w08h5HD9LgzWH&#10;hQpb2lRUfO9/jIJsfD99WJ9fd+evyzXPsnmOF6PU43R4ewXhafD38H97pxUsXhYz+HsTnoBc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OHjfOxwAAAN0AAAAPAAAAAAAA&#10;AAAAAAAAAKECAABkcnMvZG93bnJldi54bWxQSwUGAAAAAAQABAD5AAAAlQMAAAAA&#10;" strokecolor="#2f5496 [2408]" strokeweight="1.5pt"/>
            <v:shape id="AutoShape 37" o:spid="_x0000_s238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sypucYAAADdAAAADwAAAGRycy9kb3ducmV2LnhtbESPQWvCQBSE74L/YXmCN7MxYCupqxhB&#10;MAUPtVLo7ZF9JrHZtzG7avz3bqHQ4zAz3zCLVW8acaPO1ZYVTKMYBHFhdc2lguPndjIH4TyyxsYy&#10;KXiQg9VyOFhgqu2dP+h28KUIEHYpKqi8b1MpXVGRQRfZljh4J9sZ9EF2pdQd3gPcNDKJ4xdpsOaw&#10;UGFLm4qKn8PVKMge71976/PL7vR9vuRZluR4NkqNR/36DYSn3v+H/9o7rWD2Okvg9014AnL5B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7MqbnGAAAA3QAAAA8AAAAAAAAA&#10;AAAAAAAAoQIAAGRycy9kb3ducmV2LnhtbFBLBQYAAAAABAAEAPkAAACUAwAAAAA=&#10;" strokecolor="#2f5496 [2408]" strokeweight="1.5pt"/>
          </v:group>
        </w:pict>
      </w:r>
      <w:r w:rsidR="002B7340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   A     A     A  </w:t>
      </w:r>
    </w:p>
    <w:p w:rsidR="002B7340" w:rsidRPr="009E083E" w:rsidRDefault="00BD3DCE" w:rsidP="002B7340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376" style="position:absolute;margin-left:-16.1pt;margin-top:9.4pt;width:521.25pt;height:36.85pt;z-index:-25063628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nJHu/xYEAADxDwAADgAAAAAAAAAAAAAAAAAuAgAAZHJzL2Uyb0RvYy54bWxQSwECLQAUAAYA&#10;CAAAACEAWCsPaOAAAAAKAQAADwAAAAAAAAAAAAAAAABwBgAAZHJzL2Rvd25yZXYueG1sUEsFBgAA&#10;AAAEAAQA8wAAAH0HAAAAAA==&#10;">
            <v:group id="Group 33" o:spid="_x0000_s237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g3fGSxgAAAN0A&#10;AAAPAAAAAAAAAAAAAAAAAKoCAABkcnMvZG93bnJldi54bWxQSwUGAAAAAAQABAD6AAAAnQMAAAAA&#10;">
              <v:rect id="Rectangle 34" o:spid="_x0000_s238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E/s8UA&#10;AADdAAAADwAAAGRycy9kb3ducmV2LnhtbESPT2vCQBTE70K/w/IK3nRjJbZEV+k/i1dtJPT2yD6z&#10;odm3Ibs18dt3BcHjMDO/YVabwTbiTJ2vHSuYTRMQxKXTNVcK8u/t5AWED8gaG8ek4EIeNuuH0Qoz&#10;7Xre0/kQKhEh7DNUYEJoMyl9aciin7qWOHon11kMUXaV1B32EW4b+ZQkC2mx5rhgsKV3Q+Xv4c8q&#10;mFfFpynyD5/bWbH4Ol6Ob/3PVqnx4/C6BBFoCPfwrb3TCtLnNIXrm/gE5P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5QT+zxQAAAN0AAAAPAAAAAAAAAAAAAAAAAJgCAABkcnMv&#10;ZG93bnJldi54bWxQSwUGAAAAAAQABAD1AAAAigMAAAAA&#10;" strokecolor="#2f5496 [2408]" strokeweight="1.5pt">
                <v:fill opacity="0"/>
              </v:rect>
              <v:rect id="Rectangle 35" o:spid="_x0000_s238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lVbMMA&#10;AADdAAAADwAAAGRycy9kb3ducmV2LnhtbESPT4vCMBTE7wt+h/AEb5pWrO52jSKKukf/rPdH82yL&#10;zUttotZvbxaEPQ4z8xtmOm9NJe7UuNKygngQgSDOrC45V/B7XPc/QTiPrLGyTAqe5GA+63xMMdX2&#10;wXu6H3wuAoRdigoK7+tUSpcVZNANbE0cvLNtDPogm1zqBh8Bbio5jKKxNFhyWCiwpmVB2eVwMwpO&#10;yarmrTS8i9ejr+R02VyXsVGq120X3yA8tf4//G7/aAXJJBnD35vwBOTs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ulVb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37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rsKIccAAADdAAAADwAAAGRycy9kb3ducmV2LnhtbESPQWvCQBSE7wX/w/KE3pqNgrWkWaUR&#10;CqbgoVaE3h7ZZxKbfRuz2yT++65Q8DjMzDdMuh5NI3rqXG1ZwSyKQRAXVtdcKjh8vT+9gHAeWWNj&#10;mRRcycF6NXlIMdF24E/q974UAcIuQQWV920ipSsqMugi2xIH72Q7gz7IrpS6wyHATSPncfwsDdYc&#10;FipsaVNR8bP/NQqy68dxZ31+2Z6+z5c8y+Y5no1Sj9Px7RWEp9Hfw//trVawWC6WcHsTnoBc/Q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uuwohxwAAAN0AAAAPAAAAAAAA&#10;AAAAAAAAAKECAABkcnMvZG93bnJldi54bWxQSwUGAAAAAAQABAD5AAAAlQMAAAAA&#10;" strokecolor="#2f5496 [2408]" strokeweight="1.5pt"/>
            <v:shape id="AutoShape 37" o:spid="_x0000_s237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ySeU8MAAADdAAAADwAAAGRycy9kb3ducmV2LnhtbERPy4rCMBTdC/5DuAPubDqCD6pRpoJg&#10;hVmow4C7S3Nt6zQ3tYla/94sBlweznux6kwt7tS6yrKCzygGQZxbXXGh4Oe4Gc5AOI+ssbZMCp7k&#10;YLXs9xaYaPvgPd0PvhAhhF2CCkrvm0RKl5dk0EW2IQ7c2bYGfYBtIXWLjxBuajmK44k0WHFoKLGh&#10;dUn53+FmFKTP3e+39dl1ez5drlmajjK8GKUGH93XHISnzr/F/+6tVjCejsPc8CY8Abl8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8knlPDAAAA3QAAAA8AAAAAAAAAAAAA&#10;AAAAoQIAAGRycy9kb3ducmV2LnhtbFBLBQYAAAAABAAEAPkAAACRAwAAAAA=&#10;" strokecolor="#2f5496 [2408]" strokeweight="1.5pt"/>
          </v:group>
        </w:pict>
      </w:r>
      <w:r w:rsidR="002B7340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   A     A     A  </w:t>
      </w:r>
    </w:p>
    <w:p w:rsidR="002B7340" w:rsidRPr="009E083E" w:rsidRDefault="00BD3DCE" w:rsidP="002B7340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370" style="position:absolute;margin-left:-16.1pt;margin-top:9.4pt;width:521.25pt;height:36.85pt;z-index:-25063526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">
            <v:group id="Group 33" o:spid="_x0000_s237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RfTQvFAAAA3QAA&#10;AA8AAAAAAAAAAAAAAAAAqgIAAGRycy9kb3ducmV2LnhtbFBLBQYAAAAABAAEAPoAAACcAwAAAAA=&#10;">
              <v:rect id="Rectangle 34" o:spid="_x0000_s237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cODKsYA&#10;AADdAAAADwAAAGRycy9kb3ducmV2LnhtbESPQWvCQBSE74X+h+UVequbWGo1ukqtWrxWI8HbI/vM&#10;hmbfhuzWxH/fLRR6HGbmG2axGmwjrtT52rGCdJSAIC6drrlSkB93T1MQPiBrbByTght5WC3v7xaY&#10;adfzJ10PoRIRwj5DBSaENpPSl4Ys+pFriaN3cZ3FEGVXSd1hH+G2keMkmUiLNccFgy29Gyq/Dt9W&#10;wXNVbE2Rb3xu02Lycbqd1v15p9Tjw/A2BxFoCP/hv/ZeK3h5naXw+yY+Abn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cODKsYAAADdAAAADwAAAAAAAAAAAAAAAACYAgAAZHJz&#10;L2Rvd25yZXYueG1sUEsFBgAAAAAEAAQA9QAAAIsDAAAAAA==&#10;" strokecolor="#2f5496 [2408]" strokeweight="1.5pt">
                <v:fill opacity="0"/>
              </v:rect>
              <v:rect id="Rectangle 35" o:spid="_x0000_s237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X6BcQA&#10;AADdAAAADwAAAGRycy9kb3ducmV2LnhtbESPQWvCQBSE7wX/w/KE3uomYkTTbEQs1h6rNvdH9pmE&#10;ZN+m2VXjv+8WCj0OM/MNk21G04kbDa6xrCCeRSCIS6sbrhR8nfcvKxDOI2vsLJOCBznY5JOnDFNt&#10;73yk28lXIkDYpaig9r5PpXRlTQbdzPbEwbvYwaAPcqikHvAe4KaT8yhaSoMNh4Uae9rVVLanq1FQ&#10;JG89H6Thz3i/WCdF+/69i41Sz9Nx+wrC0+j/w3/tD61gmazn8PsmPAGZ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F+gX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237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1rBbcYAAADdAAAADwAAAGRycy9kb3ducmV2LnhtbESPT4vCMBTE78J+h/AEb5rqoUo1il1Y&#10;sIIH/7Cwt0fzbKvNS22yWr+9WVjwOMzMb5jFqjO1uFPrKssKxqMIBHFudcWFgtPxazgD4Tyyxtoy&#10;KXiSg9Xyo7fARNsH7+l+8IUIEHYJKii9bxIpXV6SQTeyDXHwzrY16INsC6lbfAS4qeUkimJpsOKw&#10;UGJDnyXl18OvUZA+t98767Pb5vxzuWVpOsnwYpQa9Lv1HISnzr/D/+2NVhDH4yn8vQlPQC5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dawW3GAAAA3QAAAA8AAAAAAAAA&#10;AAAAAAAAoQIAAGRycy9kb3ducmV2LnhtbFBLBQYAAAAABAAEAPkAAACUAwAAAAA=&#10;" strokecolor="#2f5496 [2408]" strokeweight="1.5pt"/>
            <v:shape id="AutoShape 37" o:spid="_x0000_s237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sVVH8EAAADdAAAADwAAAGRycy9kb3ducmV2LnhtbERPTYvCMBC9C/6HMII3TfVQpBrFCoIV&#10;PKwrgrehGdtqM6lN1PrvNwdhj4/3vVh1phYval1lWcFkHIEgzq2uuFBw+t2OZiCcR9ZYWyYFH3Kw&#10;WvZ7C0y0ffMPvY6+ECGEXYIKSu+bREqXl2TQjW1DHLirbQ36ANtC6hbfIdzUchpFsTRYcWgosaFN&#10;Sfn9+DQK0s/+fLA+e+yul9sjS9Nphjej1HDQrecgPHX+X/x177SCOJ6EueFNeAJy+Q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GxVUfwQAAAN0AAAAPAAAAAAAAAAAAAAAA&#10;AKECAABkcnMvZG93bnJldi54bWxQSwUGAAAAAAQABAD5AAAAjwMAAAAA&#10;" strokecolor="#2f5496 [2408]" strokeweight="1.5pt"/>
          </v:group>
        </w:pict>
      </w:r>
      <w:r w:rsidR="002B7340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   A     A     A  </w:t>
      </w:r>
    </w:p>
    <w:p w:rsidR="002B7340" w:rsidRPr="009E083E" w:rsidRDefault="00BD3DCE" w:rsidP="002B7340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364" style="position:absolute;margin-left:-16.1pt;margin-top:9.4pt;width:521.25pt;height:36.85pt;z-index:-25063424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xsJlE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x&#10;xsJlEgQAAPEPAAAOAAAAAAAAAAAAAAAAAC4CAABkcnMvZTJvRG9jLnhtbFBLAQItABQABgAIAAAA&#10;IQBYKw9o4AAAAAoBAAAPAAAAAAAAAAAAAAAAAGwGAABkcnMvZG93bnJldi54bWxQSwUGAAAAAAQA&#10;BADzAAAAeQcAAAAA&#10;">
            <v:group id="Group 33" o:spid="_x0000_s236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Ia/ZgwwAAAN0AAAAP&#10;AAAAAAAAAAAAAAAAAKoCAABkcnMvZG93bnJldi54bWxQSwUGAAAAAAQABAD6AAAAmgMAAAAA&#10;">
              <v:rect id="Rectangle 34" o:spid="_x0000_s236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c4QcUA&#10;AADdAAAADwAAAGRycy9kb3ducmV2LnhtbESPQWvCQBSE74X+h+UVvNVNFEKJrqJtlV6rkeDtkX1m&#10;g9m3Ibs18d+7hUKPw8x8wyzXo23FjXrfOFaQThMQxJXTDdcKiuPu9Q2ED8gaW8ek4E4e1qvnpyXm&#10;2g38TbdDqEWEsM9RgQmhy6X0lSGLfuo64uhdXG8xRNnXUvc4RLht5SxJMmmx4bhgsKN3Q9X18GMV&#10;zOvy05TFhy9sWmb70/20Hc47pSYv42YBItAY/sN/7S+tIMtmKfy+iU9Ar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9zhBxQAAAN0AAAAPAAAAAAAAAAAAAAAAAJgCAABkcnMv&#10;ZG93bnJldi54bWxQSwUGAAAAAAQABAD1AAAAigMAAAAA&#10;" strokecolor="#2f5496 [2408]" strokeweight="1.5pt">
                <v:fill opacity="0"/>
              </v:rect>
              <v:rect id="Rectangle 35" o:spid="_x0000_s236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9SnsMA&#10;AADdAAAADwAAAGRycy9kb3ducmV2LnhtbESPT4vCMBTE78J+h/AWvGnashatRlkU/xzVXe+P5m1b&#10;bF5qk9X67Y0geBxm5jfMbNGZWlypdZVlBfEwAkGcW11xoeD3Zz0Yg3AeWWNtmRTcycFi/tGbYabt&#10;jQ90PfpCBAi7DBWU3jeZlC4vyaAb2oY4eH+2NeiDbAupW7wFuKllEkWpNFhxWCixoWVJ+fn4bxSc&#10;RquGt9LwPl5/TUan8+ayjI1S/c/uewrCU+ff4Vd7pxWkaZLA8014AnL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l9Sn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36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g0N08YAAADdAAAADwAAAGRycy9kb3ducmV2LnhtbESPQWvCQBSE7wX/w/IEb3VjhFBSVzGC&#10;YAQP1VLo7ZF9JtHs25hdNf77riD0OMzMN8xs0ZtG3KhztWUFk3EEgriwuuZSwfdh/f4BwnlkjY1l&#10;UvAgB4v54G2GqbZ3/qLb3pciQNilqKDyvk2ldEVFBt3YtsTBO9rOoA+yK6Xu8B7gppFxFCXSYM1h&#10;ocKWVhUV5/3VKMge25+d9fllc/w9XfIsi3M8GaVGw375CcJT7//Dr/ZGK0iSeArPN+EJyPk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YNDdPGAAAA3QAAAA8AAAAAAAAA&#10;AAAAAAAAoQIAAGRycy9kb3ducmV2LnhtbFBLBQYAAAAABAAEAPkAAACUAwAAAAA=&#10;" strokecolor="#2f5496 [2408]" strokeweight="1.5pt"/>
            <v:shape id="AutoShape 37" o:spid="_x0000_s236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jl+0cQAAADdAAAADwAAAGRycy9kb3ducmV2LnhtbERPu2rDMBTdC/0HcQvZGqkZgnGthDhQ&#10;iAsdmoZCtot1YzuxrhxL9ePvq6HQ8XDe2XayrRio941jDS9LBYK4dKbhSsPp6+05AeEDssHWMWmY&#10;ycN28/iQYWrcyJ80HEMlYgj7FDXUIXSplL6syaJfuo44chfXWwwR9pU0PY4x3LZypdRaWmw4NtTY&#10;0b6m8nb8sRry+f37w4Xifricr/ciz1cFXq3Wi6dp9woi0BT+xX/ug9GQKBX3xzfxCcjN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+OX7RxAAAAN0AAAAPAAAAAAAAAAAA&#10;AAAAAKECAABkcnMvZG93bnJldi54bWxQSwUGAAAAAAQABAD5AAAAkgMAAAAA&#10;" strokecolor="#2f5496 [2408]" strokeweight="1.5pt"/>
          </v:group>
        </w:pict>
      </w:r>
      <w:r w:rsidR="002B7340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   A     A     A  </w:t>
      </w:r>
    </w:p>
    <w:p w:rsidR="002B7340" w:rsidRPr="009E083E" w:rsidRDefault="00BD3DCE" w:rsidP="002B7340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358" style="position:absolute;margin-left:-16.1pt;margin-top:9.4pt;width:521.25pt;height:36.85pt;z-index:-25063321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">
            <v:group id="Group 33" o:spid="_x0000_s236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fEyD5xgAAAN0A&#10;AAAPAAAAAAAAAAAAAAAAAKoCAABkcnMvZG93bnJldi54bWxQSwUGAAAAAAQABAD6AAAAnQMAAAAA&#10;">
              <v:rect id="Rectangle 34" o:spid="_x0000_s236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/u2MUA&#10;AADdAAAADwAAAGRycy9kb3ducmV2LnhtbESPQWsCMRSE7wX/Q3gFbzWxgsjWKNZW6VW7svT22Lxu&#10;FjcvyyZ113/fCILHYWa+YZbrwTXiQl2oPWuYThQI4tKbmisN+ffuZQEiRGSDjWfScKUA69XoaYmZ&#10;8T0f6HKMlUgQDhlqsDG2mZShtOQwTHxLnLxf3zmMSXaVNB32Ce4a+arUXDqsOS1YbGlrqTwf/5yG&#10;WVV82iL/CLmbFvP96Xp67392Wo+fh80biEhDfITv7S+jYaHUDG5v0hOQq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j+7YxQAAAN0AAAAPAAAAAAAAAAAAAAAAAJgCAABkcnMv&#10;ZG93bnJldi54bWxQSwUGAAAAAAQABAD1AAAAigMAAAAA&#10;" strokecolor="#2f5496 [2408]" strokeweight="1.5pt">
                <v:fill opacity="0"/>
              </v:rect>
              <v:rect id="Rectangle 35" o:spid="_x0000_s236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yCBMQA&#10;AADdAAAADwAAAGRycy9kb3ducmV2LnhtbESPQWvCQBSE70L/w/IK3sxuipEYXaVYtB5tWu+P7GsS&#10;zL5Ns1tN/71bKPQ4zMw3zHo72k5cafCtYw1pokAQV860XGv4eN/PchA+IBvsHJOGH/Kw3TxM1lgY&#10;d+M3upahFhHCvkANTQh9IaWvGrLoE9cTR+/TDRZDlEMtzYC3CLedfFJqIS22HBca7GnXUHUpv62G&#10;c/bS86u0fEr382V2vhy+dqnVevo4Pq9ABBrDf/ivfTQacqXm8PsmPgG5u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ocggT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236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k7dScYAAADdAAAADwAAAGRycy9kb3ducmV2LnhtbESPT4vCMBTE7wt+h/CEva2Jwi5SjWKF&#10;BSt48A+Ct0fzbKvNS22yWr/9RljY4zAzv2Gm887W4k6trxxrGA4UCOLcmYoLDYf998cYhA/IBmvH&#10;pOFJHuaz3tsUE+MevKX7LhQiQtgnqKEMoUmk9HlJFv3ANcTRO7vWYoiyLaRp8RHhtpYjpb6kxYrj&#10;QokNLUvKr7sfqyF9ro8bF7Lb6ny63LI0HWV4sVq/97vFBESgLvyH/9oro2Gs1Ce83sQnIG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5O3UnGAAAA3QAAAA8AAAAAAAAA&#10;AAAAAAAAoQIAAGRycy9kb3ducmV2LnhtbFBLBQYAAAAABAAEAPkAAACUAwAAAAA=&#10;" strokecolor="#2f5496 [2408]" strokeweight="1.5pt"/>
            <v:shape id="AutoShape 37" o:spid="_x0000_s235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pxDPsYAAADdAAAADwAAAGRycy9kb3ducmV2LnhtbESPS2vDMBCE74X+B7GF3hq5OZTgRjFx&#10;IWAXekhSCr0t1saPWCvHUvz491GhkOMwM98w62QyrRiod7VlBa+LCARxYXXNpYLv4+5lBcJ5ZI2t&#10;ZVIwk4Nk8/iwxljbkfc0HHwpAoRdjAoq77tYSldUZNAtbEccvJPtDfog+1LqHscAN61cRtGbNFhz&#10;WKiwo4+KivPhahSk8+fPl/X5JTv9Npc8TZc5Nkap56dp+w7C0+Tv4f92phWsAhH+3oQnIDc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6cQz7GAAAA3QAAAA8AAAAAAAAA&#10;AAAAAAAAoQIAAGRycy9kb3ducmV2LnhtbFBLBQYAAAAABAAEAPkAAACUAwAAAAA=&#10;" strokecolor="#2f5496 [2408]" strokeweight="1.5pt"/>
          </v:group>
        </w:pict>
      </w:r>
      <w:r w:rsidR="002B7340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   A     A     A  </w:t>
      </w:r>
    </w:p>
    <w:p w:rsidR="002B7340" w:rsidRPr="009E083E" w:rsidRDefault="00BD3DCE" w:rsidP="002B7340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352" style="position:absolute;margin-left:-16.1pt;margin-top:9.4pt;width:521.25pt;height:36.85pt;z-index:-25063219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+&#10;YSQnEgQAAPEPAAAOAAAAAAAAAAAAAAAAAC4CAABkcnMvZTJvRG9jLnhtbFBLAQItABQABgAIAAAA&#10;IQBYKw9o4AAAAAoBAAAPAAAAAAAAAAAAAAAAAGwGAABkcnMvZG93bnJldi54bWxQSwUGAAAAAAQA&#10;BADzAAAAeQcAAAAA&#10;">
            <v:group id="Group 33" o:spid="_x0000_s235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77FxPCAAAA3QAAAA8A&#10;AAAAAAAAAAAAAAAAqgIAAGRycy9kb3ducmV2LnhtbFBLBQYAAAAABAAEAPoAAACZAwAAAAA=&#10;">
              <v:rect id="Rectangle 34" o:spid="_x0000_s235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2fZMsUA&#10;AADdAAAADwAAAGRycy9kb3ducmV2LnhtbESPT2sCMRTE74V+h/AK3mpiBdHVKPaP0mvtyuLtsXlu&#10;FjcvyyZ1129vCoUeh5n5DbPaDK4RV+pC7VnDZKxAEJfe1FxpyL93z3MQISIbbDyThhsF2KwfH1aY&#10;Gd/zF10PsRIJwiFDDTbGNpMylJYchrFviZN39p3DmGRXSdNhn+CukS9KzaTDmtOCxZbeLJWXw4/T&#10;MK2KD1vk7yF3k2K2P96Or/1pp/XoadguQUQa4n/4r/1pNMyVWsDvm/QE5Po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Z9kyxQAAAN0AAAAPAAAAAAAAAAAAAAAAAJgCAABkcnMv&#10;ZG93bnJldi54bWxQSwUGAAAAAAQABAD1AAAAigMAAAAA&#10;" strokecolor="#2f5496 [2408]" strokeweight="1.5pt">
                <v:fill opacity="0"/>
              </v:rect>
              <v:rect id="Rectangle 35" o:spid="_x0000_s235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P4S2sEA&#10;AADdAAAADwAAAGRycy9kb3ducmV2LnhtbERPy26CQBTdm/QfJrdJdzrQiEHqSAyNbZc+9zfMLRCZ&#10;O8iMQv++szBxeXLeq3w0rbhT7xrLCuJZBIK4tLrhSsHpuJ2mIJxH1thaJgV/5CBfv0xWmGk78J7u&#10;B1+JEMIuQwW1910mpStrMuhmtiMO3K/tDfoA+0rqHocQblr5HkULabDh0FBjR0VN5eVwMwrOyWfH&#10;39LwLt7Ol8n58nUtYqPU2+u4+QDhafRP8cP9oxWkURz2hzfhCcj1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+Etr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235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KxNl8UAAADdAAAADwAAAGRycy9kb3ducmV2LnhtbESPQYvCMBSE78L+h/AWvGlaDyLdRtkK&#10;ghU86MrC3h7Ns602L7WJWv+9EYQ9DjPzDZMuetOIG3WutqwgHkcgiAuray4VHH5WoxkI55E1NpZJ&#10;wYMcLOYfgxQTbe+8o9velyJA2CWooPK+TaR0RUUG3di2xME72s6gD7Irpe7wHuCmkZMomkqDNYeF&#10;CltaVlSc91ejIHtsfrfW55f18e90ybNskuPJKDX87L+/QHjq/X/43V5rBbMojuH1JjwBOX8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KxNl8UAAADdAAAADwAAAAAAAAAA&#10;AAAAAAChAgAAZHJzL2Rvd25yZXYueG1sUEsFBgAAAAAEAAQA+QAAAJMDAAAAAA==&#10;" strokecolor="#2f5496 [2408]" strokeweight="1.5pt"/>
            <v:shape id="AutoShape 37" o:spid="_x0000_s235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H7T4MYAAADdAAAADwAAAGRycy9kb3ducmV2LnhtbESPQWvCQBSE7wX/w/KE3urGHEqIrmIK&#10;QlLooVYEb4/sM4nNvk2yqyb/vlso9DjMzDfMejuaVtxpcI1lBctFBIK4tLrhSsHxa/+SgHAeWWNr&#10;mRRM5GC7mT2tMdX2wZ90P/hKBAi7FBXU3neplK6syaBb2I44eBc7GPRBDpXUAz4C3LQyjqJXabDh&#10;sFBjR281ld+Hm1GQTe+nD+uLPr+cr32RZXGBV6PU83zcrUB4Gv1/+K+dawVJtIzh9014AnLz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R+0+DGAAAA3QAAAA8AAAAAAAAA&#10;AAAAAAAAoQIAAGRycy9kb3ducmV2LnhtbFBLBQYAAAAABAAEAPkAAACUAwAAAAA=&#10;" strokecolor="#2f5496 [2408]" strokeweight="1.5pt"/>
          </v:group>
        </w:pict>
      </w:r>
      <w:r w:rsidR="002B7340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   A     A     A  </w:t>
      </w:r>
    </w:p>
    <w:p w:rsidR="002B7340" w:rsidRPr="009E083E" w:rsidRDefault="00BD3DCE" w:rsidP="002B7340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346" style="position:absolute;margin-left:-16.1pt;margin-top:9.4pt;width:521.25pt;height:36.85pt;z-index:-25063116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54xD+hYEAADxDwAADgAAAAAAAAAAAAAAAAAuAgAAZHJzL2Uyb0RvYy54bWxQSwECLQAUAAYA&#10;CAAAACEAWCsPaOAAAAAKAQAADwAAAAAAAAAAAAAAAABwBgAAZHJzL2Rvd25yZXYueG1sUEsFBgAA&#10;AAAEAAQA8wAAAH0HAAAAAA==&#10;">
            <v:group id="Group 33" o:spid="_x0000_s234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+m+Ly8cAAADd&#10;AAAADwAAAAAAAAAAAAAAAACqAgAAZHJzL2Rvd25yZXYueG1sUEsFBgAAAAAEAAQA+gAAAJ4DAAAA&#10;AA==&#10;">
              <v:rect id="Rectangle 34" o:spid="_x0000_s235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/NF6sUA&#10;AADdAAAADwAAAGRycy9kb3ducmV2LnhtbESPQWvCQBSE7wX/w/KE3uomlYqkrqJVi9dqJPT2yL5m&#10;Q7NvQ3Y18d93hYLHYWa+YRarwTbiSp2vHStIJwkI4tLpmisF+Wn/MgfhA7LGxjEpuJGH1XL0tMBM&#10;u56/6HoMlYgQ9hkqMCG0mZS+NGTRT1xLHL0f11kMUXaV1B32EW4b+ZokM2mx5rhgsKUPQ+Xv8WIV&#10;TKtiZ4p863ObFrPP8+286b/3Sj2Ph/U7iEBDeIT/2wetYJ6kb3B/E5+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80XqxQAAAN0AAAAPAAAAAAAAAAAAAAAAAJgCAABkcnMv&#10;ZG93bnJldi54bWxQSwUGAAAAAAQABAD1AAAAigMAAAAA&#10;" strokecolor="#2f5496 [2408]" strokeweight="1.5pt">
                <v:fill opacity="0"/>
              </v:rect>
              <v:rect id="Rectangle 35" o:spid="_x0000_s235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svNcQA&#10;AADdAAAADwAAAGRycy9kb3ducmV2LnhtbESPQWvCQBSE7wX/w/IK3ppNREOMriKKtUeb1vsj+5oE&#10;s29jdtX037sFocdhZr5hluvBtOJGvWssK0iiGARxaXXDlYLvr/1bBsJ5ZI2tZVLwSw7Wq9HLEnNt&#10;7/xJt8JXIkDY5aig9r7LpXRlTQZdZDvi4P3Y3qAPsq+k7vEe4KaVkzhOpcGGw0KNHW1rKs/F1Sg4&#10;zXYdH6ThY7Kfzmen8/tlmxilxq/DZgHC0+D/w8/2h1aQxUkKf2/CE5Cr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BbLzX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234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AlweMUAAADdAAAADwAAAGRycy9kb3ducmV2LnhtbESPQYvCMBSE78L+h/AWvNlUDyrVKNsF&#10;wQoeVmVhb4/m2Vabl9pErf/eLAgeh5n5hpkvO1OLG7WusqxgGMUgiHOrKy4UHParwRSE88gaa8uk&#10;4EEOlouP3hwTbe/8Q7edL0SAsEtQQel9k0jp8pIMusg2xME72tagD7ItpG7xHuCmlqM4HkuDFYeF&#10;Ehv6Lik/765GQfrY/G6tzy7r49/pkqXpKMOTUar/2X3NQHjq/Dv8aq+1gmk8nMD/m/AE5OIJ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9AlweMUAAADdAAAADwAAAAAAAAAA&#10;AAAAAAChAgAAZHJzL2Rvd25yZXYueG1sUEsFBgAAAAAEAAQA+QAAAJMDAAAAAA==&#10;" strokecolor="#2f5496 [2408]" strokeweight="1.5pt"/>
            <v:shape id="AutoShape 37" o:spid="_x0000_s234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ZbkCsMAAADdAAAADwAAAGRycy9kb3ducmV2LnhtbERPTYvCMBC9C/6HMII3TfUg0m1atoJg&#10;hT2oy8LehmZs6zaT2kSt/35zEDw+3neSDaYVd+pdY1nBYh6BIC6tbrhS8H3aztYgnEfW2FomBU9y&#10;kKXjUYKxtg8+0P3oKxFC2MWooPa+i6V0ZU0G3dx2xIE7296gD7CvpO7xEcJNK5dRtJIGGw4NNXa0&#10;qan8O96Mgvy5//myvrjuzr+Xa5HnywIvRqnpZPj8AOFp8G/xy73TCtbRIswNb8ITkOk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WW5ArDAAAA3QAAAA8AAAAAAAAAAAAA&#10;AAAAoQIAAGRycy9kb3ducmV2LnhtbFBLBQYAAAAABAAEAPkAAACRAwAAAAA=&#10;" strokecolor="#2f5496 [2408]" strokeweight="1.5pt"/>
          </v:group>
        </w:pict>
      </w:r>
      <w:r w:rsidR="002B7340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   A     A     A  </w:t>
      </w:r>
    </w:p>
    <w:p w:rsidR="002B7340" w:rsidRPr="009E083E" w:rsidRDefault="00BD3DCE" w:rsidP="002B7340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lastRenderedPageBreak/>
        <w:pict>
          <v:group id="_x0000_s2340" style="position:absolute;margin-left:-16.1pt;margin-top:9.4pt;width:521.25pt;height:36.85pt;z-index:-25063014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t&#10;AIRSEgQAAPEPAAAOAAAAAAAAAAAAAAAAAC4CAABkcnMvZTJvRG9jLnhtbFBLAQItABQABgAIAAAA&#10;IQBYKw9o4AAAAAoBAAAPAAAAAAAAAAAAAAAAAGwGAABkcnMvZG93bnJldi54bWxQSwUGAAAAAAQA&#10;BADzAAAAeQcAAAAA&#10;">
            <v:group id="Group 33" o:spid="_x0000_s234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LOEd1wwAAAN0AAAAP&#10;AAAAAAAAAAAAAAAAAKoCAABkcnMvZG93bnJldi54bWxQSwUGAAAAAAQABAD6AAAAmgMAAAAA&#10;">
              <v:rect id="Rectangle 34" o:spid="_x0000_s234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SJVMUA&#10;AADdAAAADwAAAGRycy9kb3ducmV2LnhtbESPQWvCQBSE7wX/w/IEb3UTCyLRVaqt4lWNhN4e2dds&#10;aPZtyG5N/PeuUOhxmJlvmNVmsI24UedrxwrSaQKCuHS65kpBftm/LkD4gKyxcUwK7uRhsx69rDDT&#10;rucT3c6hEhHCPkMFJoQ2k9KXhiz6qWuJo/ftOoshyq6SusM+wm0jZ0kylxZrjgsGW9oZKn/Ov1bB&#10;W1V8miL/8LlNi/nher9u+6+9UpPx8L4EEWgI/+G/9lErWCSzFJ5v4hOQ6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pIlUxQAAAN0AAAAPAAAAAAAAAAAAAAAAAJgCAABkcnMv&#10;ZG93bnJldi54bWxQSwUGAAAAAAQABAD1AAAAigMAAAAA&#10;" strokecolor="#2f5496 [2408]" strokeweight="1.5pt">
                <v:fill opacity="0"/>
              </v:rect>
              <v:rect id="Rectangle 35" o:spid="_x0000_s234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zji8QA&#10;AADdAAAADwAAAGRycy9kb3ducmV2LnhtbESPQWvCQBSE7wX/w/KE3uomwUiMriIpaT1aW++P7DMJ&#10;Zt+m2VXTf+8WCj0OM/MNs96OphM3GlxrWUE8i0AQV1a3XCv4+ixfMhDOI2vsLJOCH3Kw3Uye1phr&#10;e+cPuh19LQKEXY4KGu/7XEpXNWTQzWxPHLyzHQz6IIda6gHvAW46mUTRQhpsOSw02FPRUHU5Xo2C&#10;U/ra87s0fIjL+TI9Xd6+i9go9TwddysQnkb/H/5r77WCLEoS+H0TnoDcP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EM44v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234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V68xsYAAADdAAAADwAAAGRycy9kb3ducmV2LnhtbESPT4vCMBTE74LfITzBm6ZWWKRrlK2w&#10;YAUP/kHY26N5tnWbl9pktX77jSB4HGbmN8x82Zla3Kh1lWUFk3EEgji3uuJCwfHwPZqBcB5ZY22Z&#10;FDzIwXLR780x0fbOO7rtfSEChF2CCkrvm0RKl5dk0I1tQxy8s20N+iDbQuoW7wFuahlH0Yc0WHFY&#10;KLGhVUn57/7PKEgfm9PW+uy6Pv9crlmaxhlejFLDQff1CcJT59/hV3utFcyieArPN+EJyMU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VevMbGAAAA3QAAAA8AAAAAAAAA&#10;AAAAAAAAoQIAAGRycy9kb3ducmV2LnhtbFBLBQYAAAAABAAEAPkAAACUAwAAAAA=&#10;" strokecolor="#2f5496 [2408]" strokeweight="1.5pt"/>
            <v:shape id="AutoShape 37" o:spid="_x0000_s234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rckssYAAADdAAAADwAAAGRycy9kb3ducmV2LnhtbESPT4vCMBTE74LfITzBm6YWWaRrlK2w&#10;YAUP/kHY26N5tnWbl9pktX77jSB4HGbmN8x82Zla3Kh1lWUFk3EEgji3uuJCwfHwPZqBcB5ZY22Z&#10;FDzIwXLR780x0fbOO7rtfSEChF2CCkrvm0RKl5dk0I1tQxy8s20N+iDbQuoW7wFuahlH0Yc0WHFY&#10;KLGhVUn57/7PKEgfm9PW+uy6Pv9crlmaxhlejFLDQff1CcJT59/hV3utFcyieArPN+EJyMU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q3JLLGAAAA3QAAAA8AAAAAAAAA&#10;AAAAAAAAoQIAAGRycy9kb3ducmV2LnhtbFBLBQYAAAAABAAEAPkAAACUAwAAAAA=&#10;" strokecolor="#2f5496 [2408]" strokeweight="1.5pt"/>
          </v:group>
        </w:pict>
      </w:r>
      <w:r w:rsidR="002B7340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   A     A     A  </w:t>
      </w:r>
    </w:p>
    <w:p w:rsidR="002B7340" w:rsidRPr="009E083E" w:rsidRDefault="00BD3DCE" w:rsidP="002B7340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334" style="position:absolute;margin-left:-16.1pt;margin-top:9.4pt;width:521.25pt;height:36.85pt;z-index:-25062912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">
            <v:group id="Group 33" o:spid="_x0000_s233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udeprFAAAA3QAA&#10;AA8AAAAAAAAAAAAAAAAAqgIAAGRycy9kb3ducmV2LnhtbFBLBQYAAAAABAAEAPoAAACcAwAAAAA=&#10;">
              <v:rect id="Rectangle 34" o:spid="_x0000_s233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G0u8UA&#10;AADdAAAADwAAAGRycy9kb3ducmV2LnhtbESPQWvCQBSE7wX/w/KE3upGBSupq1SrxWs1Erw9sq/Z&#10;0OzbkN2a+O9dQfA4zMw3zGLV21pcqPWVYwXjUQKCuHC64lJBdty9zUH4gKyxdkwKruRhtRy8LDDV&#10;ruMfuhxCKSKEfYoKTAhNKqUvDFn0I9cQR+/XtRZDlG0pdYtdhNtaTpJkJi1WHBcMNrQxVPwd/q2C&#10;aZlvTZ59+cyO89n36Xpad+edUq/D/vMDRKA+PMOP9l4rmCeTd7i/iU9AL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AbS7xQAAAN0AAAAPAAAAAAAAAAAAAAAAAJgCAABkcnMv&#10;ZG93bnJldi54bWxQSwUGAAAAAAQABAD1AAAAigMAAAAA&#10;" strokecolor="#2f5496 [2408]" strokeweight="1.5pt">
                <v:fill opacity="0"/>
              </v:rect>
              <v:rect id="Rectangle 35" o:spid="_x0000_s233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OTUYcEA&#10;AADdAAAADwAAAGRycy9kb3ducmV2LnhtbERPyW6DMBC9V8o/WBOpt8YQJVFKY1BElbbHrPcRngAC&#10;jyl2gP59fajU49Pbd9lkWjFQ72rLCuJFBIK4sLrmUsH1cnjZgnAeWWNrmRT8kIMsnT3tMNF25BMN&#10;Z1+KEMIuQQWV910ipSsqMugWtiMO3N32Bn2AfSl1j2MIN61cRtFGGqw5NFTYUV5R0ZwfRsFt/d7x&#10;pzR8jA+r1/Wt+fjOY6PU83zav4HwNPl/8Z/7SyvYRsswN7wJT0Cm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Dk1GH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233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LaLLMUAAADdAAAADwAAAGRycy9kb3ducmV2LnhtbESPQYvCMBSE7wv+h/AEb2tqD+JWo1hh&#10;wQoeVkXw9miebbV5qU1W67/fCMIeh5n5hpktOlOLO7WusqxgNIxAEOdWV1woOOy/PycgnEfWWFsm&#10;BU9ysJj3PmaYaPvgH7rvfCEChF2CCkrvm0RKl5dk0A1tQxy8s20N+iDbQuoWHwFuahlH0VgarDgs&#10;lNjQqqT8uvs1CtLn5ri1Prutz6fLLUvTOMOLUWrQ75ZTEJ46/x9+t9dawSSKv+D1JjwBOf8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LaLLMUAAADdAAAADwAAAAAAAAAA&#10;AAAAAAChAgAAZHJzL2Rvd25yZXYueG1sUEsFBgAAAAAEAAQA+QAAAJMDAAAAAA==&#10;" strokecolor="#2f5496 [2408]" strokeweight="1.5pt"/>
            <v:shape id="AutoShape 37" o:spid="_x0000_s233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FW0bMMAAADdAAAADwAAAGRycy9kb3ducmV2LnhtbERPy2rCQBTdC/2H4Rbc6aQKRVLH0AiC&#10;EbrwQaG7S+aaRzN3kswY4987i0KXh/NeJ6NpxEC9qywreJtHIIhzqysuFFzOu9kKhPPIGhvLpOBB&#10;DpLNy2SNsbZ3PtJw8oUIIexiVFB638ZSurwkg25uW+LAXW1v0AfYF1L3eA/hppGLKHqXBisODSW2&#10;tC0p/z3djIL0cfj+sj7r9tefusvSdJFhbZSavo6fHyA8jf5f/OfeawWraBn2hzfhCcjNE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BVtGzDAAAA3QAAAA8AAAAAAAAAAAAA&#10;AAAAoQIAAGRycy9kb3ducmV2LnhtbFBLBQYAAAAABAAEAPkAAACRAwAAAAA=&#10;" strokecolor="#2f5496 [2408]" strokeweight="1.5pt"/>
          </v:group>
        </w:pict>
      </w:r>
      <w:r w:rsidR="002B7340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   A     A     A  </w:t>
      </w:r>
    </w:p>
    <w:p w:rsidR="002B7340" w:rsidRPr="009E083E" w:rsidRDefault="00BD3DCE" w:rsidP="002B7340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328" style="position:absolute;margin-left:-16.1pt;margin-top:9.4pt;width:521.25pt;height:36.85pt;z-index:-25062809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">
            <v:group id="Group 33" o:spid="_x0000_s233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UX/qRMcAAADd&#10;AAAADwAAAAAAAAAAAAAAAACqAgAAZHJzL2Rvd25yZXYueG1sUEsFBgAAAAAEAAQA+gAAAJ4DAAAA&#10;AA==&#10;">
              <v:rect id="Rectangle 34" o:spid="_x0000_s233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MkZcUA&#10;AADdAAAADwAAAGRycy9kb3ducmV2LnhtbESPQWvCQBSE7wX/w/IEb3VjAyLRVaqt0qsaCb09sq/Z&#10;0OzbkN2a+O+7guBxmJlvmNVmsI24Uudrxwpm0wQEcel0zZWC/Lx/XYDwAVlj45gU3MjDZj16WWGm&#10;Xc9Hup5CJSKEfYYKTAhtJqUvDVn0U9cSR+/HdRZDlF0ldYd9hNtGviXJXFqsOS4YbGlnqPw9/VkF&#10;aVV8miL/8LmdFfPD5XbZ9t97pSbj4X0JItAQnuFH+0srWCRpCvc38QnI9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4yRlxQAAAN0AAAAPAAAAAAAAAAAAAAAAAJgCAABkcnMv&#10;ZG93bnJldi54bWxQSwUGAAAAAAQABAD1AAAAigMAAAAA&#10;" strokecolor="#2f5496 [2408]" strokeweight="1.5pt">
                <v:fill opacity="0"/>
              </v:rect>
              <v:rect id="Rectangle 35" o:spid="_x0000_s233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HBIucMA&#10;AADdAAAADwAAAGRycy9kb3ducmV2LnhtbESPT4vCMBTE7wt+h/CEvWna9Q9ajSKKq0eten80z7bY&#10;vHSbrHa/vRGEPQ4z8xtmvmxNJe7UuNKygrgfgSDOrC45V3A+bXsTEM4ja6wsk4I/crBcdD7mmGj7&#10;4CPdU5+LAGGXoILC+zqR0mUFGXR9WxMH72obgz7IJpe6wUeAm0p+RdFYGiw5LBRY07qg7Jb+GgWX&#10;0abmnTR8iLfD6ehy+/5Zx0apz267moHw1Pr/8Lu91wom0WAIrzfhCcjF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HBIu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33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CIX9McAAADdAAAADwAAAGRycy9kb3ducmV2LnhtbESPQWvCQBSE70L/w/IKvemmEUWia2gK&#10;ghF6qC0Fb4/sM4nNvo3ZbRL/fbcg9DjMzDfMJh1NI3rqXG1ZwfMsAkFcWF1zqeDzYzddgXAeWWNj&#10;mRTcyEG6fZhsMNF24Hfqj74UAcIuQQWV920ipSsqMuhmtiUO3tl2Bn2QXSl1h0OAm0bGUbSUBmsO&#10;CxW29FpR8X38MQqy2+Hrzfr8uj+fLtc8y+IcL0app8fxZQ3C0+j/w/f2XitYRfMF/L0JT0Bu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gIhf0xwAAAN0AAAAPAAAAAAAA&#10;AAAAAAAAAKECAABkcnMvZG93bnJldi54bWxQSwUGAAAAAAQABAD5AAAAlQMAAAAA&#10;" strokecolor="#2f5496 [2408]" strokeweight="1.5pt"/>
            <v:shape id="AutoShape 37" o:spid="_x0000_s232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PCJg8YAAADdAAAADwAAAGRycy9kb3ducmV2LnhtbESPT4vCMBTE74LfITzB2zZdBZFqlO3C&#10;ghU8+IeFvT2aZ1ttXmoTtX57Iyx4HGbmN8x82Zla3Kh1lWUFn1EMgji3uuJCwWH/8zEF4Tyyxtoy&#10;KXiQg+Wi35tjou2dt3Tb+UIECLsEFZTeN4mULi/JoItsQxy8o20N+iDbQuoW7wFuajmK44k0WHFY&#10;KLGh75Ly8+5qFKSP9e/G+uyyOv6dLlmajjI8GaWGg+5rBsJT59/h//ZKK5jG4wm83oQnIBd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DwiYPGAAAA3QAAAA8AAAAAAAAA&#10;AAAAAAAAoQIAAGRycy9kb3ducmV2LnhtbFBLBQYAAAAABAAEAPkAAACUAwAAAAA=&#10;" strokecolor="#2f5496 [2408]" strokeweight="1.5pt"/>
          </v:group>
        </w:pict>
      </w:r>
      <w:r w:rsidR="002B7340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   A     A     A  </w:t>
      </w:r>
    </w:p>
    <w:p w:rsidR="002B7340" w:rsidRPr="009E083E" w:rsidRDefault="002B7340" w:rsidP="002B7340">
      <w:pPr>
        <w:spacing w:line="240" w:lineRule="auto"/>
        <w:rPr>
          <w:rFonts w:ascii="ALFABET98" w:hAnsi="ALFABET98"/>
          <w:sz w:val="36"/>
          <w:szCs w:val="36"/>
        </w:rPr>
      </w:pPr>
      <w:r w:rsidRPr="009E083E">
        <w:rPr>
          <w:rFonts w:ascii="ALFABET98" w:hAnsi="ALFABET98"/>
          <w:sz w:val="72"/>
          <w:szCs w:val="72"/>
        </w:rPr>
        <w:t xml:space="preserve"> </w:t>
      </w:r>
      <w:r w:rsidRPr="009E083E">
        <w:rPr>
          <w:rFonts w:ascii="ALFABET98" w:hAnsi="ALFABET98"/>
          <w:sz w:val="36"/>
          <w:szCs w:val="36"/>
        </w:rPr>
        <w:t xml:space="preserve">   </w:t>
      </w:r>
      <w:r>
        <w:rPr>
          <w:rFonts w:ascii="ALFABET98" w:hAnsi="ALFABET98"/>
          <w:sz w:val="36"/>
          <w:szCs w:val="36"/>
        </w:rPr>
        <w:t xml:space="preserve">                              42</w:t>
      </w:r>
    </w:p>
    <w:p w:rsidR="002B7340" w:rsidRPr="009E083E" w:rsidRDefault="002B7340" w:rsidP="002B7340">
      <w:pPr>
        <w:spacing w:line="240" w:lineRule="auto"/>
        <w:rPr>
          <w:rFonts w:ascii="ALFABET98" w:hAnsi="ALFABET98"/>
          <w:sz w:val="72"/>
          <w:szCs w:val="72"/>
        </w:rPr>
      </w:pPr>
      <w:r w:rsidRPr="009E083E">
        <w:rPr>
          <w:rFonts w:ascii="ALFABET98" w:hAnsi="ALFABET98"/>
          <w:sz w:val="36"/>
          <w:szCs w:val="36"/>
        </w:rPr>
        <w:t>Sayın veli</w:t>
      </w:r>
      <w:r>
        <w:rPr>
          <w:rFonts w:ascii="ALFABET98" w:hAnsi="ALFABET98"/>
          <w:sz w:val="36"/>
          <w:szCs w:val="36"/>
        </w:rPr>
        <w:t>m, A harfinin üzerinden geçiniz</w:t>
      </w:r>
      <w:r w:rsidRPr="009E083E">
        <w:rPr>
          <w:rFonts w:ascii="ALFABET98" w:hAnsi="ALFABET98"/>
          <w:sz w:val="36"/>
          <w:szCs w:val="36"/>
        </w:rPr>
        <w:t>.</w:t>
      </w:r>
      <w:r w:rsidRPr="009E083E">
        <w:rPr>
          <w:rFonts w:ascii="ALFABET98" w:hAnsi="ALFABET98"/>
          <w:sz w:val="72"/>
          <w:szCs w:val="72"/>
        </w:rPr>
        <w:t xml:space="preserve">                                                        </w:t>
      </w:r>
    </w:p>
    <w:p w:rsidR="002B7340" w:rsidRPr="009E083E" w:rsidRDefault="00BD3DCE" w:rsidP="002B7340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322" style="position:absolute;margin-left:-16.1pt;margin-top:9.4pt;width:521.25pt;height:36.85pt;z-index:-25062707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ARQQUuFQQAAPEPAAAOAAAAAAAAAAAAAAAAAC4CAABkcnMvZTJvRG9jLnhtbFBLAQItABQABgAI&#10;AAAAIQBYKw9o4AAAAAoBAAAPAAAAAAAAAAAAAAAAAG8GAABkcnMvZG93bnJldi54bWxQSwUGAAAA&#10;AAQABADzAAAAfAcAAAAA&#10;">
            <v:group id="Group 33" o:spid="_x0000_s232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wl92uwwAAAN0AAAAP&#10;AAAAAAAAAAAAAAAAAKoCAABkcnMvZG93bnJldi54bWxQSwUGAAAAAAQABAD6AAAAmgMAAAAA&#10;">
              <v:rect id="Rectangle 34" o:spid="_x0000_s232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QsTj8YA&#10;AADdAAAADwAAAGRycy9kb3ducmV2LnhtbESPQWvCQBSE7wX/w/KE3urGCmKja9C2ll5rI8HbI/vM&#10;BrNvQ3abxH/fLRQ8DjPzDbPJRtuInjpfO1YwnyUgiEuna64U5N+HpxUIH5A1No5JwY08ZNvJwwZT&#10;7Qb+ov4YKhEh7FNUYEJoUyl9aciin7mWOHoX11kMUXaV1B0OEW4b+ZwkS2mx5rhgsKVXQ+X1+GMV&#10;LKri3RT5m8/tvFh+nG6n/XA+KPU4HXdrEIHGcA//tz+1glWyeIG/N/EJyO0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QsTj8YAAADdAAAADwAAAAAAAAAAAAAAAACYAgAAZHJz&#10;L2Rvd25yZXYueG1sUEsFBgAAAAAEAAQA9QAAAIsDAAAAAA==&#10;" strokecolor="#2f5496 [2408]" strokeweight="1.5pt">
                <v:fill opacity="0"/>
              </v:rect>
              <v:rect id="Rectangle 35" o:spid="_x0000_s232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009x8EA&#10;AADdAAAADwAAAGRycy9kb3ducmV2LnhtbERPyW6DMBC9V+o/WBOpt8ZQJVVKY1BFlKbHZruP8AQQ&#10;eEyxA+Tv60OkHJ/evs4m04qBeldbVhDPIxDEhdU1lwpOx+3rCoTzyBpby6TgRg6y9PlpjYm2I+9p&#10;OPhShBB2CSqovO8SKV1RkUE3tx1x4C62N+gD7EupexxDuGnlWxS9S4M1h4YKO8orKprD1Sg4Lzcd&#10;76Th33i7+Fiem++/PDZKvcymr08Qnib/EN/dP1rBKlqE/eFNeAIy/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NNPcf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232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x9iisUAAADdAAAADwAAAGRycy9kb3ducmV2LnhtbESPQYvCMBSE78L+h/AWvNlUEZFqlO2C&#10;YAUPq7Kwt0fzbKvNS22i1n9vFgSPw8x8w8yXnanFjVpXWVYwjGIQxLnVFRcKDvvVYArCeWSNtWVS&#10;8CAHy8VHb46Jtnf+odvOFyJA2CWooPS+SaR0eUkGXWQb4uAdbWvQB9kWUrd4D3BTy1EcT6TBisNC&#10;iQ19l5Sfd1ejIH1sfrfWZ5f18e90ydJ0lOHJKNX/7L5mIDx1/h1+tddawTQeD+H/TXgCcvEE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x9iisUAAADdAAAADwAAAAAAAAAA&#10;AAAAAAChAgAAZHJzL2Rvd25yZXYueG1sUEsFBgAAAAAEAAQA+QAAAJMDAAAAAA==&#10;" strokecolor="#2f5496 [2408]" strokeweight="1.5pt"/>
            <v:shape id="AutoShape 37" o:spid="_x0000_s232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838/cYAAADdAAAADwAAAGRycy9kb3ducmV2LnhtbESPT4vCMBTE74LfITzBm6YWWaRrlK2w&#10;YAUP/kHY26N5tnWbl9pktX77jSB4HGbmN8x82Zla3Kh1lWUFk3EEgji3uuJCwfHwPZqBcB5ZY22Z&#10;FDzIwXLR780x0fbOO7rtfSEChF2CCkrvm0RKl5dk0I1tQxy8s20N+iDbQuoW7wFuahlH0Yc0WHFY&#10;KLGhVUn57/7PKEgfm9PW+uy6Pv9crlmaxhlejFLDQff1CcJT59/hV3utFcyiaQzPN+EJyMU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fN/P3GAAAA3QAAAA8AAAAAAAAA&#10;AAAAAAAAoQIAAGRycy9kb3ducmV2LnhtbFBLBQYAAAAABAAEAPkAAACUAwAAAAA=&#10;" strokecolor="#2f5496 [2408]" strokeweight="1.5pt"/>
          </v:group>
        </w:pict>
      </w:r>
      <w:r w:rsidR="002B7340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   A     A     </w:t>
      </w:r>
      <w:r w:rsidR="002B7340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  </w:t>
      </w:r>
    </w:p>
    <w:p w:rsidR="002B7340" w:rsidRPr="009E083E" w:rsidRDefault="00BD3DCE" w:rsidP="002B7340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316" style="position:absolute;margin-left:-16.1pt;margin-top:9.4pt;width:521.25pt;height:36.85pt;z-index:-25062604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pGiuXRYEAADxDwAADgAAAAAAAAAAAAAAAAAuAgAAZHJzL2Uyb0RvYy54bWxQSwECLQAUAAYA&#10;CAAAACEAWCsPaOAAAAAKAQAADwAAAAAAAAAAAAAAAABwBgAAZHJzL2Rvd25yZXYueG1sUEsFBgAA&#10;AAAEAAQA8wAAAH0HAAAAAA==&#10;">
            <v:group id="Group 33" o:spid="_x0000_s231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p3KTWxgAAAN0A&#10;AAAPAAAAAAAAAAAAAAAAAKoCAABkcnMvZG93bnJldi54bWxQSwUGAAAAAAQABAD6AAAAnQMAAAAA&#10;">
              <v:rect id="Rectangle 34" o:spid="_x0000_s232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Bq98UA&#10;AADdAAAADwAAAGRycy9kb3ducmV2LnhtbESPQWvCQBSE7wX/w/KE3urGWkVSV9Fai1c1Enp7ZF+z&#10;odm3Ibs18d93BcHjMDPfMItVb2txodZXjhWMRwkI4sLpiksF2Wn3MgfhA7LG2jEpuJKH1XLwtMBU&#10;u44PdDmGUkQI+xQVmBCaVEpfGLLoR64hjt6Pay2GKNtS6ha7CLe1fE2SmbRYcVww2NCHoeL3+GcV&#10;TMr80+TZ1md2nM++ztfzpvveKfU87NfvIAL14RG+t/dawTx5m8LtTXwCcvk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QGr3xQAAAN0AAAAPAAAAAAAAAAAAAAAAAJgCAABkcnMv&#10;ZG93bnJldi54bWxQSwUGAAAAAAQABAD1AAAAigMAAAAA&#10;" strokecolor="#2f5496 [2408]" strokeweight="1.5pt">
                <v:fill opacity="0"/>
              </v:rect>
              <v:rect id="Rectangle 35" o:spid="_x0000_s232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gAKMIA&#10;AADdAAAADwAAAGRycy9kb3ducmV2LnhtbESPS6vCMBSE98L9D+FccKdpRUV7jSKKj6XP/aE5ty02&#10;J7WJWv+9EQSXw8x8w0xmjSnFnWpXWFYQdyMQxKnVBWcKTsdVZwTCeWSNpWVS8CQHs+lPa4KJtg/e&#10;0/3gMxEg7BJUkHtfJVK6NCeDrmsr4uD929qgD7LOpK7xEeCmlL0oGkqDBYeFHCta5JReDjej4DxY&#10;VryRhnfxqj8enC/r6yI2SrV/m/kfCE+N/4Y/7a1WMIr6Q3i/CU9AT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6AAo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231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7pfZccAAADdAAAADwAAAGRycy9kb3ducmV2LnhtbESPQWvCQBSE70L/w/IKvemmQVSia2gK&#10;ghF6qC0Fb4/sM4nNvo3ZbRL/fbcg9DjMzDfMJh1NI3rqXG1ZwfMsAkFcWF1zqeDzYzddgXAeWWNj&#10;mRTcyEG6fZhsMNF24Hfqj74UAcIuQQWV920ipSsqMuhmtiUO3tl2Bn2QXSl1h0OAm0bGUbSQBmsO&#10;CxW29FpR8X38MQqy2+Hrzfr8uj+fLtc8y+IcL0app8fxZQ3C0+j/w/f2XitYRfMl/L0JT0Bu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nul9lxwAAAN0AAAAPAAAAAAAA&#10;AAAAAAAAAKECAABkcnMvZG93bnJldi54bWxQSwUGAAAAAAQABAD5AAAAlQMAAAAA&#10;" strokecolor="#2f5496 [2408]" strokeweight="1.5pt"/>
            <v:shape id="AutoShape 37" o:spid="_x0000_s231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iXLF8MAAADdAAAADwAAAGRycy9kb3ducmV2LnhtbERPy2rCQBTdC/2H4Rbc6aQiRVLH0AiC&#10;EbrwQaG7S+aaRzN3kswY4987i0KXh/NeJ6NpxEC9qywreJtHIIhzqysuFFzOu9kKhPPIGhvLpOBB&#10;DpLNy2SNsbZ3PtJw8oUIIexiVFB638ZSurwkg25uW+LAXW1v0AfYF1L3eA/hppGLKHqXBisODSW2&#10;tC0p/z3djIL0cfj+sj7r9tefusvSdJFhbZSavo6fHyA8jf5f/OfeawWraBnmhjfhCcjNE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YlyxfDAAAA3QAAAA8AAAAAAAAAAAAA&#10;AAAAoQIAAGRycy9kb3ducmV2LnhtbFBLBQYAAAAABAAEAPkAAACRAwAAAAA=&#10;" strokecolor="#2f5496 [2408]" strokeweight="1.5pt"/>
          </v:group>
        </w:pict>
      </w:r>
      <w:r w:rsidR="002B7340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   A          </w:t>
      </w:r>
      <w:r w:rsidR="002B7340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  </w:t>
      </w:r>
    </w:p>
    <w:p w:rsidR="002B7340" w:rsidRPr="009E083E" w:rsidRDefault="00BD3DCE" w:rsidP="002B7340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310" style="position:absolute;margin-left:-16.1pt;margin-top:9.4pt;width:521.25pt;height:36.85pt;z-index:-25062502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6AwLNBMEAADxDwAADgAAAAAAAAAAAAAAAAAuAgAAZHJzL2Uyb0RvYy54bWxQSwECLQAUAAYACAAA&#10;ACEAWCsPaOAAAAAKAQAADwAAAAAAAAAAAAAAAABtBgAAZHJzL2Rvd25yZXYueG1sUEsFBgAAAAAE&#10;AAQA8wAAAHoHAAAAAA==&#10;">
            <v:group id="Group 33" o:spid="_x0000_s231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TPjQIwwAAAN0AAAAP&#10;AAAAAAAAAAAAAAAAAKoCAABkcnMvZG93bnJldi54bWxQSwUGAAAAAAQABAD6AAAAmgMAAAAA&#10;">
              <v:rect id="Rectangle 34" o:spid="_x0000_s231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L6KcUA&#10;AADdAAAADwAAAGRycy9kb3ducmV2LnhtbESPQWvCQBSE7wX/w/KE3uomlYqkrqJVi9dqJPT2yL5m&#10;Q7NvQ3Y18d93hYLHYWa+YRarwTbiSp2vHStIJwkI4tLpmisF+Wn/MgfhA7LGxjEpuJGH1XL0tMBM&#10;u56/6HoMlYgQ9hkqMCG0mZS+NGTRT1xLHL0f11kMUXaV1B32EW4b+ZokM2mx5rhgsKUPQ+Xv8WIV&#10;TKtiZ4p863ObFrPP8+286b/3Sj2Ph/U7iEBDeIT/2wetYJ68pXB/E5+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ovopxQAAAN0AAAAPAAAAAAAAAAAAAAAAAJgCAABkcnMv&#10;ZG93bnJldi54bWxQSwUGAAAAAAQABAD1AAAAigMAAAAA&#10;" strokecolor="#2f5496 [2408]" strokeweight="1.5pt">
                <v:fill opacity="0"/>
              </v:rect>
              <v:rect id="Rectangle 35" o:spid="_x0000_s231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QqQ9sMA&#10;AADdAAAADwAAAGRycy9kb3ducmV2LnhtbESPQYvCMBSE74L/ITxhb5pWrGg1iri4enSr3h/Nsy02&#10;L90mav33ZmFhj8PMfMMs152pxYNaV1lWEI8iEMS51RUXCs6n3XAGwnlkjbVlUvAiB+tVv7fEVNsn&#10;f9Mj84UIEHYpKii9b1IpXV6SQTeyDXHwrrY16INsC6lbfAa4qeU4iqbSYMVhocSGtiXlt+xuFFyS&#10;z4b30vAx3k3myeX29bONjVIfg26zAOGp8//hv/ZBK5hFyRh+34QnIFd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QqQ9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31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VjPu8cAAADdAAAADwAAAGRycy9kb3ducmV2LnhtbESPQWvCQBSE70L/w/IKvemmEUWia2gK&#10;ghF6qC0Fb4/sM4nNvo3ZbRL/fbcg9DjMzDfMJh1NI3rqXG1ZwfMsAkFcWF1zqeDzYzddgXAeWWNj&#10;mRTcyEG6fZhsMNF24Hfqj74UAcIuQQWV920ipSsqMuhmtiUO3tl2Bn2QXSl1h0OAm0bGUbSUBmsO&#10;CxW29FpR8X38MQqy2+Hrzfr8uj+fLtc8y+IcL0app8fxZQ3C0+j/w/f2XitYRYs5/L0JT0Bu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dWM+7xwAAAN0AAAAPAAAAAAAA&#10;AAAAAAAAAKECAABkcnMvZG93bnJldi54bWxQSwUGAAAAAAQABAD5AAAAlQMAAAAA&#10;" strokecolor="#2f5496 [2408]" strokeweight="1.5pt"/>
            <v:shape id="AutoShape 37" o:spid="_x0000_s231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rFXz8cAAADdAAAADwAAAGRycy9kb3ducmV2LnhtbESPQWvCQBSE70L/w/IKvemmQUWia2gK&#10;ghF6qC0Fb4/sM4nNvo3ZbRL/fbcg9DjMzDfMJh1NI3rqXG1ZwfMsAkFcWF1zqeDzYzddgXAeWWNj&#10;mRTcyEG6fZhsMNF24Hfqj74UAcIuQQWV920ipSsqMuhmtiUO3tl2Bn2QXSl1h0OAm0bGUbSUBmsO&#10;CxW29FpR8X38MQqy2+Hrzfr8uj+fLtc8y+IcL0app8fxZQ3C0+j/w/f2XitYRYs5/L0JT0Bu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SsVfPxwAAAN0AAAAPAAAAAAAA&#10;AAAAAAAAAKECAABkcnMvZG93bnJldi54bWxQSwUGAAAAAAQABAD5AAAAlQMAAAAA&#10;" strokecolor="#2f5496 [2408]" strokeweight="1.5pt"/>
          </v:group>
        </w:pict>
      </w:r>
      <w:r w:rsidR="002B7340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</w:t>
      </w:r>
    </w:p>
    <w:p w:rsidR="002B7340" w:rsidRPr="009E083E" w:rsidRDefault="00BD3DCE" w:rsidP="002B7340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304" style="position:absolute;margin-left:-16.1pt;margin-top:9.4pt;width:521.25pt;height:36.85pt;z-index:-25062400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OSPe1EXBAAA8Q8AAA4AAAAAAAAAAAAAAAAALgIAAGRycy9lMm9Eb2MueG1sUEsBAi0AFAAG&#10;AAgAAAAhAFgrD2jgAAAACgEAAA8AAAAAAAAAAAAAAAAAcQYAAGRycy9kb3ducmV2LnhtbFBLBQYA&#10;AAAABAAEAPMAAAB+BwAAAAA=&#10;">
            <v:group id="Group 33" o:spid="_x0000_s230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85sJ58cAAADd&#10;AAAADwAAAAAAAAAAAAAAAACqAgAAZHJzL2Rvd25yZXYueG1sUEsFBgAAAAAEAAQA+gAAAJ4DAAAA&#10;AA==&#10;">
              <v:rect id="Rectangle 34" o:spid="_x0000_s230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fHxsUA&#10;AADdAAAADwAAAGRycy9kb3ducmV2LnhtbESPQWvCQBSE7wX/w/KE3nRjpSqpq2itxasaCb09sq/Z&#10;0OzbkN2a+O+7gtDjMDPfMMt1b2txpdZXjhVMxgkI4sLpiksF2Xk/WoDwAVlj7ZgU3MjDejV4WmKq&#10;XcdHup5CKSKEfYoKTAhNKqUvDFn0Y9cQR+/btRZDlG0pdYtdhNtaviTJTFqsOC4YbOjdUPFz+rUK&#10;pmX+YfJs5zM7yWefl9tl233tlXoe9ps3EIH68B9+tA9awSJ5ncP9TXwCcvU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B8fGxQAAAN0AAAAPAAAAAAAAAAAAAAAAAJgCAABkcnMv&#10;ZG93bnJldi54bWxQSwUGAAAAAAQABAD1AAAAigMAAAAA&#10;" strokecolor="#2f5496 [2408]" strokeweight="1.5pt">
                <v:fill opacity="0"/>
              </v:rect>
              <v:rect id="Rectangle 35" o:spid="_x0000_s230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KnHMEA&#10;AADdAAAADwAAAGRycy9kb3ducmV2LnhtbERPTW+CQBC9m/Q/bKZJb7rQSGPRhRgbW49V633CjkBk&#10;Z5Fdgf5792Di8eV9r/LRNKKnztWWFcSzCARxYXXNpYK/43a6AOE8ssbGMin4Jwd59jJZYartwHvq&#10;D74UIYRdigoq79tUSldUZNDNbEscuLPtDPoAu1LqDocQbhr5HkUf0mDNoaHCljYVFZfDzSg4JV8t&#10;/0jDv/F2/pmcLt/XTWyUensd10sQnkb/FD/cO61gESVhbngTnoDM7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jipxz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230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LD4UcUAAADdAAAADwAAAGRycy9kb3ducmV2LnhtbESPQYvCMBSE78L+h/AWvGmqoLjVKHZh&#10;wQp7UBfB26N5ttXmpTZR6783C4LHYWa+YWaL1lTiRo0rLSsY9CMQxJnVJecK/nY/vQkI55E1VpZJ&#10;wYMcLOYfnRnG2t55Q7etz0WAsItRQeF9HUvpsoIMur6tiYN3tI1BH2STS93gPcBNJYdRNJYGSw4L&#10;Bdb0XVB23l6NguSx3v9an15Wx8PpkibJMMWTUar72S6nIDy1/h1+tVdawSQafcH/m/AE5PwJ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LD4UcUAAADdAAAADwAAAAAAAAAA&#10;AAAAAAChAgAAZHJzL2Rvd25yZXYueG1sUEsFBgAAAAAEAAQA+QAAAJMDAAAAAA==&#10;" strokecolor="#2f5496 [2408]" strokeweight="1.5pt"/>
            <v:shape id="AutoShape 37" o:spid="_x0000_s230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+abccEAAADdAAAADwAAAGRycy9kb3ducmV2LnhtbERPy6rCMBDdC/5DGMGdproQqUaxgmAF&#10;F1dFcDc0Y1ttJrWJWv/eLC64PJz3fNmaSryocaVlBaNhBII4s7rkXMHpuBlMQTiPrLGyTAo+5GC5&#10;6HbmGGv75j96HXwuQgi7GBUU3texlC4ryKAb2po4cFfbGPQBNrnUDb5DuKnkOIom0mDJoaHAmtYF&#10;ZffD0yhIPrvz3vr0sb1ebo80ScYp3oxS/V67moHw1Pqf+N+91Qqm0STsD2/CE5CLL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j5ptxwQAAAN0AAAAPAAAAAAAAAAAAAAAA&#10;AKECAABkcnMvZG93bnJldi54bWxQSwUGAAAAAAQABAD5AAAAjwMAAAAA&#10;" strokecolor="#2f5496 [2408]" strokeweight="1.5pt"/>
          </v:group>
        </w:pict>
      </w:r>
      <w:r w:rsidR="002B7340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  </w:t>
      </w:r>
    </w:p>
    <w:p w:rsidR="002B7340" w:rsidRPr="009E083E" w:rsidRDefault="00BD3DCE" w:rsidP="002B7340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298" style="position:absolute;margin-left:-16.1pt;margin-top:9.4pt;width:521.25pt;height:36.85pt;z-index:-25062297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8&#10;j/VWEgQAAPEPAAAOAAAAAAAAAAAAAAAAAC4CAABkcnMvZTJvRG9jLnhtbFBLAQItABQABgAIAAAA&#10;IQBYKw9o4AAAAAoBAAAPAAAAAAAAAAAAAAAAAGwGAABkcnMvZG93bnJldi54bWxQSwUGAAAAAAQA&#10;BADzAAAAeQcAAAAA&#10;">
            <v:group id="Group 33" o:spid="_x0000_s230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LMxVnFAAAA3QAA&#10;AA8AAAAAAAAAAAAAAAAAqgIAAGRycy9kb3ducmV2LnhtbFBLBQYAAAAABAAEAPoAAACcAwAAAAA=&#10;">
              <v:rect id="Rectangle 34" o:spid="_x0000_s230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1ALeMUA&#10;AADdAAAADwAAAGRycy9kb3ducmV2LnhtbESPQWvCQBSE7wX/w/IEb3VjhSDRVaqt0qsaCb09sq/Z&#10;0OzbkN2a+O+7guBxmJlvmNVmsI24Uudrxwpm0wQEcel0zZWC/Lx/XYDwAVlj45gU3MjDZj16WWGm&#10;Xc9Hup5CJSKEfYYKTAhtJqUvDVn0U9cSR+/HdRZDlF0ldYd9hNtGviVJKi3WHBcMtrQzVP6e/qyC&#10;eVV8miL/8LmdFenhcrts+++9UpPx8L4EEWgIz/Cj/aUVLJJ0Dvc38QnI9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UAt4xQAAAN0AAAAPAAAAAAAAAAAAAAAAAJgCAABkcnMv&#10;ZG93bnJldi54bWxQSwUGAAAAAAQABAD1AAAAigMAAAAA&#10;" strokecolor="#2f5496 [2408]" strokeweight="1.5pt">
                <v:fill opacity="0"/>
              </v:rect>
              <v:rect id="Rectangle 35" o:spid="_x0000_s230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8NnpMIA&#10;AADdAAAADwAAAGRycy9kb3ducmV2LnhtbESPS6vCMBSE98L9D+FccKdpRUV7jSKKj6XP/aE5ty02&#10;J7WJWv+9EQSXw8x8w0xmjSnFnWpXWFYQdyMQxKnVBWcKTsdVZwTCeWSNpWVS8CQHs+lPa4KJtg/e&#10;0/3gMxEg7BJUkHtfJVK6NCeDrmsr4uD929qgD7LOpK7xEeCmlL0oGkqDBYeFHCta5JReDjej4DxY&#10;VryRhnfxqj8enC/r6yI2SrV/m/kfCE+N/4Y/7a1WMIqGfXi/CU9AT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3w2ek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230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5E46cYAAADdAAAADwAAAGRycy9kb3ducmV2LnhtbESPT4vCMBTE74LfITzB2zZdQZFqlO3C&#10;ghU8+IeFvT2aZ1ttXmoTtX57Iyx4HGbmN8x82Zla3Kh1lWUFn1EMgji3uuJCwWH/8zEF4Tyyxtoy&#10;KXiQg+Wi35tjou2dt3Tb+UIECLsEFZTeN4mULi/JoItsQxy8o20N+iDbQuoW7wFuajmK44k0WHFY&#10;KLGh75Ly8+5qFKSP9e/G+uyyOv6dLlmajjI8GaWGg+5rBsJT59/h//ZKK5jGkzG83oQnIBd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OROOnGAAAA3QAAAA8AAAAAAAAA&#10;AAAAAAAAoQIAAGRycy9kb3ducmV2LnhtbFBLBQYAAAAABAAEAPkAAACUAwAAAAA=&#10;" strokecolor="#2f5496 [2408]" strokeweight="1.5pt"/>
            <v:shape id="AutoShape 37" o:spid="_x0000_s229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0OmnsUAAADdAAAADwAAAGRycy9kb3ducmV2LnhtbESPT4vCMBTE7wt+h/AEb2uqhyLVKFYQ&#10;7IIH/yB4ezTPttq81Car9dubhQWPw8z8hpktOlOLB7WusqxgNIxAEOdWV1woOB7W3xMQziNrrC2T&#10;ghc5WMx7XzNMtH3yjh57X4gAYZeggtL7JpHS5SUZdEPbEAfvYluDPsi2kLrFZ4CbWo6jKJYGKw4L&#10;JTa0Kim/7X+NgvT1c9pan903l/P1nqXpOMOrUWrQ75ZTEJ46/wn/tzdawSSKY/h7E56AnL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0OmnsUAAADdAAAADwAAAAAAAAAA&#10;AAAAAAChAgAAZHJzL2Rvd25yZXYueG1sUEsFBgAAAAAEAAQA+QAAAJMDAAAAAA==&#10;" strokecolor="#2f5496 [2408]" strokeweight="1.5pt"/>
          </v:group>
        </w:pict>
      </w:r>
      <w:r w:rsidR="002B7340">
        <w:rPr>
          <w:rFonts w:ascii="ALFABET98" w:hAnsi="ALFABET98"/>
          <w:color w:val="A6A6A6" w:themeColor="background1" w:themeShade="A6"/>
          <w:sz w:val="72"/>
          <w:szCs w:val="72"/>
        </w:rPr>
        <w:t>A     A</w:t>
      </w:r>
      <w:r w:rsidR="002B7340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      </w:t>
      </w:r>
    </w:p>
    <w:p w:rsidR="002B7340" w:rsidRPr="009E083E" w:rsidRDefault="00BD3DCE" w:rsidP="002B7340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292" style="position:absolute;margin-left:-16.1pt;margin-top:9.4pt;width:521.25pt;height:36.85pt;z-index:-25062195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PCZt4hYEAADxDwAADgAAAAAAAAAAAAAAAAAuAgAAZHJzL2Uyb0RvYy54bWxQSwECLQAUAAYA&#10;CAAAACEAWCsPaOAAAAAKAQAADwAAAAAAAAAAAAAAAABwBgAAZHJzL2Rvd25yZXYueG1sUEsFBgAA&#10;AAAEAAQA8wAAAH0HAAAAAA==&#10;">
            <v:group id="Group 33" o:spid="_x0000_s229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jJPKzwwAAAN0AAAAP&#10;AAAAAAAAAAAAAAAAAKoCAABkcnMvZG93bnJldi54bWxQSwUGAAAAAAQABAD6AAAAmgMAAAAA&#10;">
              <v:rect id="Rectangle 34" o:spid="_x0000_s229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rg8ksUA&#10;AADdAAAADwAAAGRycy9kb3ducmV2LnhtbESPT2vCQBTE7wW/w/IEb3WjQtDUVeq/0mttJHh7ZF+z&#10;odm3Ibua+O27hUKPw8z8hllvB9uIO3W+dqxgNk1AEJdO11wpyD9Pz0sQPiBrbByTggd52G5GT2vM&#10;tOv5g+7nUIkIYZ+hAhNCm0npS0MW/dS1xNH7cp3FEGVXSd1hH+G2kfMkSaXFmuOCwZb2hsrv880q&#10;WFTF0RT5wed2VqRvl8dl119PSk3Gw+sLiEBD+A//td+1gmWSruD3TXwCcvM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6uDySxQAAAN0AAAAPAAAAAAAAAAAAAAAAAJgCAABkcnMv&#10;ZG93bnJldi54bWxQSwUGAAAAAAQABAD1AAAAigMAAAAA&#10;" strokecolor="#2f5496 [2408]" strokeweight="1.5pt">
                <v:fill opacity="0"/>
              </v:rect>
              <v:rect id="Rectangle 35" o:spid="_x0000_s229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H3esEA&#10;AADdAAAADwAAAGRycy9kb3ducmV2LnhtbERPPW/CMBDdkfgP1lXqBk5QoRAwCKVKYaS07Kf4mkTE&#10;5xC7Sfrv8YDE+PS+N7vB1KKj1lWWFcTTCARxbnXFhYKf72yyBOE8ssbaMin4Jwe77Xi0wUTbnr+o&#10;O/tChBB2CSoovW8SKV1ekkE3tQ1x4H5ta9AH2BZSt9iHcFPLWRQtpMGKQ0OJDaUl5dfzn1FwmX80&#10;fJCGT3H2tppfrp+3NDZKvb4M+zUIT4N/ih/uo1awjN7D/vAmPAG5v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0h93r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229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XOoN8UAAADdAAAADwAAAGRycy9kb3ducmV2LnhtbESPQYvCMBSE78L+h/AWvNlUDyrVKNsF&#10;wQoeVmVhb4/m2Vabl9pErf/eLAgeh5n5hpkvO1OLG7WusqxgGMUgiHOrKy4UHParwRSE88gaa8uk&#10;4EEOlouP3hwTbe/8Q7edL0SAsEtQQel9k0jp8pIMusg2xME72tagD7ItpG7xHuCmlqM4HkuDFYeF&#10;Ehv6Lik/765GQfrY/G6tzy7r49/pkqXpKMOTUar/2X3NQHjq/Dv8aq+1gmk8GcL/m/AE5OIJ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XOoN8UAAADdAAAADwAAAAAAAAAA&#10;AAAAAAChAgAAZHJzL2Rvd25yZXYueG1sUEsFBgAAAAAEAAQA+QAAAJMDAAAAAA==&#10;" strokecolor="#2f5496 [2408]" strokeweight="1.5pt"/>
            <v:shape id="AutoShape 37" o:spid="_x0000_s229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aE2QMYAAADdAAAADwAAAGRycy9kb3ducmV2LnhtbESPT4vCMBTE74LfITzBm6b24ErXKFth&#10;wQoe/IOwt0fzbOs2L7XJav32G0HwOMzMb5j5sjO1uFHrKssKJuMIBHFudcWFguPhezQD4Tyyxtoy&#10;KXiQg+Wi35tjou2dd3Tb+0IECLsEFZTeN4mULi/JoBvbhjh4Z9sa9EG2hdQt3gPc1DKOoqk0WHFY&#10;KLGhVUn57/7PKEgfm9PW+uy6Pv9crlmaxhlejFLDQff1CcJT59/hV3utFcyijxieb8ITkIt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mhNkDGAAAA3QAAAA8AAAAAAAAA&#10;AAAAAAAAoQIAAGRycy9kb3ducmV2LnhtbFBLBQYAAAAABAAEAPkAAACUAwAAAAA=&#10;" strokecolor="#2f5496 [2408]" strokeweight="1.5pt"/>
          </v:group>
        </w:pict>
      </w:r>
      <w:r w:rsidR="002B7340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A       </w:t>
      </w:r>
    </w:p>
    <w:p w:rsidR="002B7340" w:rsidRPr="009E083E" w:rsidRDefault="00BD3DCE" w:rsidP="002B7340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286" style="position:absolute;margin-left:-16.1pt;margin-top:9.4pt;width:521.25pt;height:36.85pt;z-index:-25062092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Blywo/FQQAAPEPAAAOAAAAAAAAAAAAAAAAAC4CAABkcnMvZTJvRG9jLnhtbFBLAQItABQABgAI&#10;AAAAIQBYKw9o4AAAAAoBAAAPAAAAAAAAAAAAAAAAAG8GAABkcnMvZG93bnJldi54bWxQSwUGAAAA&#10;AAQABADzAAAAfAcAAAAA&#10;">
            <v:group id="Group 33" o:spid="_x0000_s228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J7Bua8cAAADd&#10;AAAADwAAAAAAAAAAAAAAAACqAgAAZHJzL2Rvd25yZXYueG1sUEsFBgAAAAAEAAQA+gAAAJ4DAAAA&#10;AA==&#10;">
              <v:rect id="Rectangle 34" o:spid="_x0000_s229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iygSsUA&#10;AADdAAAADwAAAGRycy9kb3ducmV2LnhtbESPQWvCQBSE7wX/w/KE3nRjpSqpq2itxasaCb09sq/Z&#10;0OzbkN2a+O+7gtDjMDPfMMt1b2txpdZXjhVMxgkI4sLpiksF2Xk/WoDwAVlj7ZgU3MjDejV4WmKq&#10;XcdHup5CKSKEfYoKTAhNKqUvDFn0Y9cQR+/btRZDlG0pdYtdhNtaviTJTFqsOC4YbOjdUPFz+rUK&#10;pmX+YfJs5zM7yWefl9tl233tlXoe9ps3EIH68B9+tA9awSKZv8L9TXwCcvU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+LKBKxQAAAN0AAAAPAAAAAAAAAAAAAAAAAJgCAABkcnMv&#10;ZG93bnJldi54bWxQSwUGAAAAAAQABAD1AAAAigMAAAAA&#10;" strokecolor="#2f5496 [2408]" strokeweight="1.5pt">
                <v:fill opacity="0"/>
              </v:rect>
              <v:rect id="Rectangle 35" o:spid="_x0000_s229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YTKlcMA&#10;AADdAAAADwAAAGRycy9kb3ducmV2LnhtbESPT4vCMBTE7wt+h/CEvWnaxb/VKKK4etSq90fzbIvN&#10;S7fJavfbG0HY4zAzv2Hmy9ZU4k6NKy0riPsRCOLM6pJzBefTtjcB4TyyxsoyKfgjB8tF52OOibYP&#10;PtI99bkIEHYJKii8rxMpXVaQQde3NXHwrrYx6INscqkbfAS4qeRXFI2kwZLDQoE1rQvKbumvUXAZ&#10;bmreScOHeDuYDi+37591bJT67LarGQhPrf8Pv9t7rWASjUfwehOegFw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YTKl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28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daV2MYAAADdAAAADwAAAGRycy9kb3ducmV2LnhtbESPT4vCMBTE74LfITzB2zZdDyrVKNuF&#10;BSt48A8Le3s0z7bavNQmav32RljwOMzMb5j5sjO1uFHrKssKPqMYBHFudcWFgsP+52MKwnlkjbVl&#10;UvAgB8tFvzfHRNs7b+m284UIEHYJKii9bxIpXV6SQRfZhjh4R9sa9EG2hdQt3gPc1HIUx2NpsOKw&#10;UGJD3yXl593VKEgf69+N9dlldfw7XbI0HWV4MkoNB93XDISnzr/D/+2VVjCNJxN4vQlPQC6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nWldjGAAAA3QAAAA8AAAAAAAAA&#10;AAAAAAAAoQIAAGRycy9kb3ducmV2LnhtbFBLBQYAAAAABAAEAPkAAACUAwAAAAA=&#10;" strokecolor="#2f5496 [2408]" strokeweight="1.5pt"/>
            <v:shape id="AutoShape 37" o:spid="_x0000_s228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EkBqsQAAADdAAAADwAAAGRycy9kb3ducmV2LnhtbERPy2rCQBTdC/2H4Rbc6aQurKSOoREE&#10;I3Thg0J3l8w1j2buJJkxxr93FoUuD+e9TkbTiIF6V1lW8DaPQBDnVldcKLicd7MVCOeRNTaWScGD&#10;HCSbl8kaY23vfKTh5AsRQtjFqKD0vo2ldHlJBt3ctsSBu9reoA+wL6Tu8R7CTSMXUbSUBisODSW2&#10;tC0p/z3djIL0cfj+sj7r9tefusvSdJFhbZSavo6fHyA8jf5f/OfeawWr6D3MDW/CE5CbJ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YSQGqxAAAAN0AAAAPAAAAAAAAAAAA&#10;AAAAAKECAABkcnMvZG93bnJldi54bWxQSwUGAAAAAAQABAD5AAAAkgMAAAAA&#10;" strokecolor="#2f5496 [2408]" strokeweight="1.5pt"/>
          </v:group>
        </w:pict>
      </w:r>
      <w:r w:rsidR="002B7340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A      </w:t>
      </w:r>
    </w:p>
    <w:p w:rsidR="002B7340" w:rsidRPr="009E083E" w:rsidRDefault="00BD3DCE" w:rsidP="002B7340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lastRenderedPageBreak/>
        <w:pict>
          <v:group id="_x0000_s2280" style="position:absolute;margin-left:-16.1pt;margin-top:9.4pt;width:521.25pt;height:36.85pt;z-index:-25061990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Lg/&#10;EH0RBAAA8Q8AAA4AAAAAAAAAAAAAAAAALgIAAGRycy9lMm9Eb2MueG1sUEsBAi0AFAAGAAgAAAAh&#10;AFgrD2jgAAAACgEAAA8AAAAAAAAAAAAAAAAAawYAAGRycy9kb3ducmV2LnhtbFBLBQYAAAAABAAE&#10;APMAAAB4BwAAAAA=&#10;">
            <v:group id="Group 33" o:spid="_x0000_s228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V4YT8QAAADdAAAA&#10;DwAAAAAAAAAAAAAAAACqAgAAZHJzL2Rvd25yZXYueG1sUEsFBgAAAAAEAAQA+gAAAJsDAAAAAA==&#10;">
              <v:rect id="Rectangle 34" o:spid="_x0000_s228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MLWbsUA&#10;AADdAAAADwAAAGRycy9kb3ducmV2LnhtbESPQWvCQBSE74X+h+UVvNVNKkhIXUXbKr2qkdDbI/vM&#10;BrNvQ3Y18d93hUKPw8x8wyxWo23FjXrfOFaQThMQxJXTDdcKiuP2NQPhA7LG1jEpuJOH1fL5aYG5&#10;dgPv6XYItYgQ9jkqMCF0uZS+MmTRT11HHL2z6y2GKPta6h6HCLetfEuSubTYcFww2NGHoepyuFoF&#10;s7r8MmXx6QublvPd6X7aDD9bpSYv4/odRKAx/If/2t9aQZZkKTzexCcg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wtZuxQAAAN0AAAAPAAAAAAAAAAAAAAAAAJgCAABkcnMv&#10;ZG93bnJldi54bWxQSwUGAAAAAAQABAD1AAAAigMAAAAA&#10;" strokecolor="#2f5496 [2408]" strokeweight="1.5pt">
                <v:fill opacity="0"/>
              </v:rect>
              <v:rect id="Rectangle 35" o:spid="_x0000_s228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2q8scMA&#10;AADdAAAADwAAAGRycy9kb3ducmV2LnhtbESPQYvCMBSE74L/ITxhb5pWVGo1iri47tGten80z7bY&#10;vHSbqPXfbwRhj8PMfMMs152pxZ1aV1lWEI8iEMS51RUXCk7H3TAB4TyyxtoyKXiSg/Wq31tiqu2D&#10;f+ie+UIECLsUFZTeN6mULi/JoBvZhjh4F9sa9EG2hdQtPgLc1HIcRTNpsOKwUGJD25Lya3YzCs7T&#10;z4b30vAh3k3m0/P163cbG6U+Bt1mAcJT5//D7/a3VpBEyRheb8ITkK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2q8s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28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zjj/MYAAADdAAAADwAAAGRycy9kb3ducmV2LnhtbESPT4vCMBTE74LfIbwFb5qugpSuUbaC&#10;YBf24B+EvT2aZ1u3ealN1PrtjSB4HGbmN8xs0ZlaXKl1lWUFn6MIBHFudcWFgv1uNYxBOI+ssbZM&#10;Cu7kYDHv92aYaHvjDV23vhABwi5BBaX3TSKly0sy6Ea2IQ7e0bYGfZBtIXWLtwA3tRxH0VQarDgs&#10;lNjQsqT8f3sxCtL7z+HX+uy8Pv6dzlmajjM8GaUGH933FwhPnX+HX+21VhBH8QSeb8ITkPMH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M44/zGAAAA3QAAAA8AAAAAAAAA&#10;AAAAAAAAoQIAAGRycy9kb3ducmV2LnhtbFBLBQYAAAAABAAEAPkAAACUAwAAAAA=&#10;" strokecolor="#2f5496 [2408]" strokeweight="1.5pt"/>
            <v:shape id="AutoShape 37" o:spid="_x0000_s228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NF7iMYAAADdAAAADwAAAGRycy9kb3ducmV2LnhtbESPT4vCMBTE74LfIbwFb5quiJSuUbaC&#10;YBf24B+EvT2aZ1u3ealN1PrtjSB4HGbmN8xs0ZlaXKl1lWUFn6MIBHFudcWFgv1uNYxBOI+ssbZM&#10;Cu7kYDHv92aYaHvjDV23vhABwi5BBaX3TSKly0sy6Ea2IQ7e0bYGfZBtIXWLtwA3tRxH0VQarDgs&#10;lNjQsqT8f3sxCtL7z+HX+uy8Pv6dzlmajjM8GaUGH933FwhPnX+HX+21VhBH8QSeb8ITkPMH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zRe4jGAAAA3QAAAA8AAAAAAAAA&#10;AAAAAAAAoQIAAGRycy9kb3ducmV2LnhtbFBLBQYAAAAABAAEAPkAAACUAwAAAAA=&#10;" strokecolor="#2f5496 [2408]" strokeweight="1.5pt"/>
          </v:group>
        </w:pict>
      </w:r>
      <w:r w:rsidR="002B7340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A       </w:t>
      </w:r>
    </w:p>
    <w:p w:rsidR="002B7340" w:rsidRPr="009E083E" w:rsidRDefault="00BD3DCE" w:rsidP="002B7340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274" style="position:absolute;margin-left:-16.1pt;margin-top:9.4pt;width:521.25pt;height:36.85pt;z-index:-25061888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FYFgwkXBAAA8Q8AAA4AAAAAAAAAAAAAAAAALgIAAGRycy9lMm9Eb2MueG1sUEsBAi0AFAAG&#10;AAgAAAAhAFgrD2jgAAAACgEAAA8AAAAAAAAAAAAAAAAAcQYAAGRycy9kb3ducmV2LnhtbFBLBQYA&#10;AAAABAAEAPMAAAB+BwAAAAA=&#10;">
            <v:group id="Group 33" o:spid="_x0000_s227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37JaDFAAAA3QAA&#10;AA8AAAAAAAAAAAAAAAAAqgIAAGRycy9kb3ducmV2LnhtbFBLBQYAAAAABAAEAPoAAACcAwAAAAA=&#10;">
              <v:rect id="Rectangle 34" o:spid="_x0000_s227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frgcUA&#10;AADdAAAADwAAAGRycy9kb3ducmV2LnhtbESPQWvCQBSE7wX/w/KE3urGCjakrqJVS6/VSOjtkX3N&#10;hmbfhuxq4r/vCoLHYWa+YRarwTbiQp2vHSuYThIQxKXTNVcK8uP+JQXhA7LGxjEpuJKH1XL0tMBM&#10;u56/6XIIlYgQ9hkqMCG0mZS+NGTRT1xLHL1f11kMUXaV1B32EW4b+Zokc2mx5rhgsKUPQ+Xf4WwV&#10;zKpiZ4p863M7Leafp+tp0//slXoeD+t3EIGG8Ajf219aQZqkb3B7E5+AXP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Z+uBxQAAAN0AAAAPAAAAAAAAAAAAAAAAAJgCAABkcnMv&#10;ZG93bnJldi54bWxQSwUGAAAAAAQABAD1AAAAigMAAAAA&#10;" strokecolor="#2f5496 [2408]" strokeweight="1.5pt">
                <v:fill opacity="0"/>
              </v:rect>
              <v:rect id="Rectangle 35" o:spid="_x0000_s227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KLW8AA&#10;AADdAAAADwAAAGRycy9kb3ducmV2LnhtbERPTYvCMBC9C/6HMMLeNK2o1Goqorju0XX1PjRjW9pM&#10;ahO1/vvNYWGPj/e93vSmEU/qXGVZQTyJQBDnVldcKLj8HMYJCOeRNTaWScGbHGyy4WCNqbYv/qbn&#10;2RcihLBLUUHpfZtK6fKSDLqJbYkDd7OdQR9gV0jd4SuEm0ZOo2ghDVYcGkpsaVdSXp8fRsF1vm/5&#10;KA2f4sNsOb/Wn/ddbJT6GPXbFQhPvf8X/7m/tIIkSsLc8CY8AZn9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oKLW8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227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tDUFscAAADdAAAADwAAAGRycy9kb3ducmV2LnhtbESPT2vCQBTE70K/w/IK3nRTDxJTV2kK&#10;haTQg1oKvT2yzyQ2+zZmt/nz7d1CweMwM79htvvRNKKnztWWFTwtIxDEhdU1lwo+T2+LGITzyBob&#10;y6RgIgf73cNsi4m2Ax+oP/pSBAi7BBVU3reJlK6oyKBb2pY4eGfbGfRBdqXUHQ4Bbhq5iqK1NFhz&#10;WKiwpdeKip/jr1GQTu9fH9bn1+z8fbnmabrK8WKUmj+OL88gPI3+Hv5vZ1pBHMUb+HsTnoDc3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C0NQWxwAAAN0AAAAPAAAAAAAA&#10;AAAAAAAAAKECAABkcnMvZG93bnJldi54bWxQSwUGAAAAAAQABAD5AAAAlQMAAAAA&#10;" strokecolor="#2f5496 [2408]" strokeweight="1.5pt"/>
            <v:shape id="AutoShape 37" o:spid="_x0000_s227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jPrVsMAAADdAAAADwAAAGRycy9kb3ducmV2LnhtbERPy2rCQBTdC/2H4Rbc6aQuRFPH0AiC&#10;EbqoSqG7S+aaRzN3kswY4993FgWXh/PeJKNpxEC9qywreJtHIIhzqysuFFzO+9kKhPPIGhvLpOBB&#10;DpLty2SDsbZ3/qLh5AsRQtjFqKD0vo2ldHlJBt3ctsSBu9reoA+wL6Tu8R7CTSMXUbSUBisODSW2&#10;tCsp/z3djIL0cfz+tD7rDtefusvSdJFhbZSavo4f7yA8jf4p/ncftIJVtA77w5vwBOT2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Yz61bDAAAA3QAAAA8AAAAAAAAAAAAA&#10;AAAAoQIAAGRycy9kb3ducmV2LnhtbFBLBQYAAAAABAAEAPkAAACRAwAAAAA=&#10;" strokecolor="#2f5496 [2408]" strokeweight="1.5pt"/>
          </v:group>
        </w:pict>
      </w:r>
      <w:r w:rsidR="002B7340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A       </w:t>
      </w:r>
    </w:p>
    <w:p w:rsidR="002B7340" w:rsidRPr="009E083E" w:rsidRDefault="00BD3DCE" w:rsidP="002B7340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268" style="position:absolute;margin-left:-16.1pt;margin-top:9.4pt;width:521.25pt;height:36.85pt;z-index:-25061785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4&#10;pbJlEgQAAPEPAAAOAAAAAAAAAAAAAAAAAC4CAABkcnMvZTJvRG9jLnhtbFBLAQItABQABgAIAAAA&#10;IQBYKw9o4AAAAAoBAAAPAAAAAAAAAAAAAAAAAGwGAABkcnMvZG93bnJldi54bWxQSwUGAAAAAAQA&#10;BADzAAAAeQcAAAAA&#10;">
            <v:group id="Group 33" o:spid="_x0000_s227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xm1fscAAADdAAAADwAAAGRycy9kb3ducmV2LnhtbESPQWvCQBSE7wX/w/IK&#10;3ppNlJaYZhURKx5CoSqU3h7ZZxLMvg3ZbRL/fbdQ6HGYmW+YfDOZVgzUu8aygiSKQRCXVjdcKbic&#10;355SEM4ja2wtk4I7OdisZw85ZtqO/EHDyVciQNhlqKD2vsukdGVNBl1kO+LgXW1v0AfZV1L3OAa4&#10;aeUijl+kwYbDQo0d7Woqb6dvo+Aw4rhdJvuhuF1396/z8/tnkZBS88dp+wrC0+T/w3/to1aQxqsF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dxm1fscAAADd&#10;AAAADwAAAAAAAAAAAAAAAACqAgAAZHJzL2Rvd25yZXYueG1sUEsFBgAAAAAEAAQA+gAAAJ4DAAAA&#10;AA==&#10;">
              <v:rect id="Rectangle 34" o:spid="_x0000_s227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V7X8YA&#10;AADdAAAADwAAAGRycy9kb3ducmV2LnhtbESPQWvCQBSE7wX/w/KE3urGCmKja9C2ll5rI8HbI/vM&#10;BrNvQ3abxH/fLRQ8DjPzDbPJRtuInjpfO1YwnyUgiEuna64U5N+HpxUIH5A1No5JwY08ZNvJwwZT&#10;7Qb+ov4YKhEh7FNUYEJoUyl9aciin7mWOHoX11kMUXaV1B0OEW4b+ZwkS2mx5rhgsKVXQ+X1+GMV&#10;LKri3RT5m8/tvFh+nG6n/XA+KPU4HXdrEIHGcA//tz+1glXysoC/N/EJyO0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oV7X8YAAADdAAAADwAAAAAAAAAAAAAAAACYAgAAZHJz&#10;L2Rvd25yZXYueG1sUEsFBgAAAAAEAAQA9QAAAIsDAAAAAA==&#10;" strokecolor="#2f5496 [2408]" strokeweight="1.5pt">
                <v:fill opacity="0"/>
              </v:rect>
              <v:rect id="Rectangle 35" o:spid="_x0000_s227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YXg8MA&#10;AADdAAAADwAAAGRycy9kb3ducmV2LnhtbESPT4vCMBTE7wt+h/CEva1pRUVro4jirkf/3h/Nsy1t&#10;XmoTtfvtzcKCx2FmfsOky87U4kGtKy0riAcRCOLM6pJzBefT9msKwnlkjbVlUvBLDpaL3keKibZP&#10;PtDj6HMRIOwSVFB43yRSuqwgg25gG+LgXW1r0AfZ5lK3+AxwU8thFE2kwZLDQoENrQvKquPdKLiM&#10;Nw3/SMP7eDuajS/V920dG6U++91qDsJT59/h//ZOK5hGsxH8vQlPQC5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hYXg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27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kRIzsUAAADdAAAADwAAAGRycy9kb3ducmV2LnhtbESPQYvCMBSE78L+h/AWvGmqoLjVKHZh&#10;wQp7UBfB26N5ttXmpTZR6783C4LHYWa+YWaL1lTiRo0rLSsY9CMQxJnVJecK/nY/vQkI55E1VpZJ&#10;wYMcLOYfnRnG2t55Q7etz0WAsItRQeF9HUvpsoIMur6tiYN3tI1BH2STS93gPcBNJYdRNJYGSw4L&#10;Bdb0XVB23l6NguSx3v9an15Wx8PpkibJMMWTUar72S6nIDy1/h1+tVdawST6GsH/m/AE5PwJ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kRIzsUAAADdAAAADwAAAAAAAAAA&#10;AAAAAAChAgAAZHJzL2Rvd25yZXYueG1sUEsFBgAAAAAEAAQA+QAAAJMDAAAAAA==&#10;" strokecolor="#2f5496 [2408]" strokeweight="1.5pt"/>
            <v:shape id="AutoShape 37" o:spid="_x0000_s226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pbWuccAAADdAAAADwAAAGRycy9kb3ducmV2LnhtbESPT2vCQBTE74V+h+UVeqsbPYiNWcUI&#10;gin0UFsEb4/syx/Nvo3ZrUm+fVcQehxm5jdMsh5MI27UudqygukkAkGcW11zqeDne/e2AOE8ssbG&#10;MikYycF69fyUYKxtz190O/hSBAi7GBVU3rexlC6vyKCb2JY4eIXtDPogu1LqDvsAN42cRdFcGqw5&#10;LFTY0rai/HL4NQrS8eP4aX123Ren8zVL01mGZ6PU68uwWYLwNPj/8KO91woW0fsc7m/CE5Cr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2lta5xwAAAN0AAAAPAAAAAAAA&#10;AAAAAAAAAKECAABkcnMvZG93bnJldi54bWxQSwUGAAAAAAQABAD5AAAAlQMAAAAA&#10;" strokecolor="#2f5496 [2408]" strokeweight="1.5pt"/>
          </v:group>
        </w:pict>
      </w:r>
      <w:r w:rsidR="002B7340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A      </w:t>
      </w:r>
    </w:p>
    <w:p w:rsidR="002B7340" w:rsidRPr="009E083E" w:rsidRDefault="00BD3DCE" w:rsidP="002B7340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262" style="position:absolute;margin-left:-16.1pt;margin-top:9.4pt;width:521.25pt;height:36.85pt;z-index:-25061683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iqs3eBYEAADxDwAADgAAAAAAAAAAAAAAAAAuAgAAZHJzL2Uyb0RvYy54bWxQSwECLQAUAAYA&#10;CAAAACEAWCsPaOAAAAAKAQAADwAAAAAAAAAAAAAAAABwBgAAZHJzL2Rvd25yZXYueG1sUEsFBgAA&#10;AAAEAAQA8wAAAH0HAAAAAA==&#10;">
            <v:group id="Group 33" o:spid="_x0000_s226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W8YKUwwAAAN0AAAAP&#10;AAAAAAAAAAAAAAAAAKoCAABkcnMvZG93bnJldi54bWxQSwUGAAAAAAQABAD6AAAAmgMAAAAA&#10;">
              <v:rect id="Rectangle 34" o:spid="_x0000_s226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21MtcUA&#10;AADdAAAADwAAAGRycy9kb3ducmV2LnhtbESPT2vCQBTE74LfYXlCb7qxBdHUTeg/pddqJHh7ZF+z&#10;odm3Ibs18du7hYLHYWZ+w2zz0bbiQr1vHCtYLhIQxJXTDdcKiuNuvgbhA7LG1jEpuJKHPJtOtphq&#10;N/AXXQ6hFhHCPkUFJoQuldJXhiz6heuIo/fteoshyr6Wuschwm0rH5NkJS02HBcMdvRmqPo5/FoF&#10;T3X5Ycri3Rd2Wa72p+vpdTjvlHqYjS/PIAKN4R7+b39qBetks4G/N/EJyOw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bUy1xQAAAN0AAAAPAAAAAAAAAAAAAAAAAJgCAABkcnMv&#10;ZG93bnJldi54bWxQSwUGAAAAAAQABAD1AAAAigMAAAAA&#10;" strokecolor="#2f5496 [2408]" strokeweight="1.5pt">
                <v:fill opacity="0"/>
              </v:rect>
              <v:rect id="Rectangle 35" o:spid="_x0000_s226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8aLmsEA&#10;AADdAAAADwAAAGRycy9kb3ducmV2LnhtbERPy26CQBTdm/QfJrdJdzrQiEHqSAyNbZc+9zfMLRCZ&#10;O8iMQv++szBxeXLeq3w0rbhT7xrLCuJZBIK4tLrhSsHpuJ2mIJxH1thaJgV/5CBfv0xWmGk78J7u&#10;B1+JEMIuQwW1910mpStrMuhmtiMO3K/tDfoA+0rqHocQblr5HkULabDh0FBjR0VN5eVwMwrOyWfH&#10;39LwLt7Ol8n58nUtYqPU2+u4+QDhafRP8cP9oxWkcRT2hzfhCcj1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PGi5r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226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5TU18UAAADdAAAADwAAAGRycy9kb3ducmV2LnhtbESPQYvCMBSE78L+h/AWvGlaDyLdRtkK&#10;ghU86MrC3h7Ns602L7WJWv+9EYQ9DjPzDZMuetOIG3WutqwgHkcgiAuray4VHH5WoxkI55E1NpZJ&#10;wYMcLOYfgxQTbe+8o9velyJA2CWooPK+TaR0RUUG3di2xME72s6gD7Irpe7wHuCmkZMomkqDNYeF&#10;CltaVlSc91ejIHtsfrfW55f18e90ybNskuPJKDX87L+/QHjq/X/43V5rBbM4iuH1JjwBOX8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55TU18UAAADdAAAADwAAAAAAAAAA&#10;AAAAAAChAgAAZHJzL2Rvd25yZXYueG1sUEsFBgAAAAAEAAQA+QAAAJMDAAAAAA==&#10;" strokecolor="#2f5496 [2408]" strokeweight="1.5pt"/>
            <v:shape id="AutoShape 37" o:spid="_x0000_s226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0ZKoMYAAADdAAAADwAAAGRycy9kb3ducmV2LnhtbESPQWvCQBSE7wX/w/KE3urGHEqIrmIK&#10;QlLooVYEb4/sM4nNvk2yqyb/vlso9DjMzDfMejuaVtxpcI1lBctFBIK4tLrhSsHxa/+SgHAeWWNr&#10;mRRM5GC7mT2tMdX2wZ90P/hKBAi7FBXU3neplK6syaBb2I44eBc7GPRBDpXUAz4C3LQyjqJXabDh&#10;sFBjR281ld+Hm1GQTe+nD+uLPr+cr32RZXGBV6PU83zcrUB4Gv1/+K+dawXJMorh9014AnLz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dGSqDGAAAA3QAAAA8AAAAAAAAA&#10;AAAAAAAAoQIAAGRycy9kb3ducmV2LnhtbFBLBQYAAAAABAAEAPkAAACUAwAAAAA=&#10;" strokecolor="#2f5496 [2408]" strokeweight="1.5pt"/>
          </v:group>
        </w:pict>
      </w:r>
      <w:r w:rsidR="002B7340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A       </w:t>
      </w:r>
    </w:p>
    <w:p w:rsidR="002B7340" w:rsidRPr="009E083E" w:rsidRDefault="00BD3DCE" w:rsidP="002B7340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256" style="position:absolute;margin-left:-16.1pt;margin-top:9.4pt;width:521.25pt;height:36.85pt;z-index:-25061580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298ggBYEAADxDwAADgAAAAAAAAAAAAAAAAAuAgAAZHJzL2Uyb0RvYy54bWxQSwECLQAUAAYA&#10;CAAAACEAWCsPaOAAAAAKAQAADwAAAAAAAAAAAAAAAABwBgAAZHJzL2Rvd25yZXYueG1sUEsFBgAA&#10;AAAEAAQA8wAAAH0HAAAAAA==&#10;">
            <v:group id="Group 33" o:spid="_x0000_s225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CVcSi8cAAADd&#10;AAAADwAAAAAAAAAAAAAAAACqAgAAZHJzL2Rvd25yZXYueG1sUEsFBgAAAAAEAAQA+gAAAJ4DAAAA&#10;AA==&#10;">
              <v:rect id="Rectangle 34" o:spid="_x0000_s226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MvcqsUA&#10;AADdAAAADwAAAGRycy9kb3ducmV2LnhtbESPQWvCQBSE7wX/w/KE3uomlYqkrqJVi9dqJPT2yL5m&#10;Q7NvQ3Y18d93hYLHYWa+YRarwTbiSp2vHStIJwkI4tLpmisF+Wn/MgfhA7LGxjEpuJGH1XL0tMBM&#10;u56/6HoMlYgQ9hkqMCG0mZS+NGTRT1xLHL0f11kMUXaV1B32EW4b+ZokM2mx5rhgsKUPQ+Xv8WIV&#10;TKtiZ4p863ObFrPP8+286b/3Sj2Ph/U7iEBDeIT/2wetYJ4mb3B/E5+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y9yqxQAAAN0AAAAPAAAAAAAAAAAAAAAAAJgCAABkcnMv&#10;ZG93bnJldi54bWxQSwUGAAAAAAQABAD1AAAAigMAAAAA&#10;" strokecolor="#2f5496 [2408]" strokeweight="1.5pt">
                <v:fill opacity="0"/>
              </v:rect>
              <v:rect id="Rectangle 35" o:spid="_x0000_s226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2O2dcQA&#10;AADdAAAADwAAAGRycy9kb3ducmV2LnhtbESPQWvCQBSE7wX/w/IK3ppNREOMriKKtUeb1vsj+5oE&#10;s29jdtX037sFocdhZr5hluvBtOJGvWssK0iiGARxaXXDlYLvr/1bBsJ5ZI2tZVLwSw7Wq9HLEnNt&#10;7/xJt8JXIkDY5aig9r7LpXRlTQZdZDvi4P3Y3qAPsq+k7vEe4KaVkzhOpcGGw0KNHW1rKs/F1Sg4&#10;zXYdH6ThY7Kfzmen8/tlmxilxq/DZgHC0+D/w8/2h1aQJXEKf2/CE5Cr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NjtnX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225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zHpOMUAAADdAAAADwAAAGRycy9kb3ducmV2LnhtbESPQYvCMBSE78L+h/AWvNlUDyrVKNsF&#10;wQoeVmVhb4/m2Vabl9pErf/eLAgeh5n5hpkvO1OLG7WusqxgGMUgiHOrKy4UHParwRSE88gaa8uk&#10;4EEOlouP3hwTbe/8Q7edL0SAsEtQQel9k0jp8pIMusg2xME72tagD7ItpG7xHuCmlqM4HkuDFYeF&#10;Ehv6Lik/765GQfrY/G6tzy7r49/pkqXpKMOTUar/2X3NQHjq/Dv8aq+1gukwnsD/m/AE5OIJ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zHpOMUAAADdAAAADwAAAAAAAAAA&#10;AAAAAAChAgAAZHJzL2Rvd25yZXYueG1sUEsFBgAAAAAEAAQA+QAAAJMDAAAAAA==&#10;" strokecolor="#2f5496 [2408]" strokeweight="1.5pt"/>
            <v:shape id="AutoShape 37" o:spid="_x0000_s225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q59SsMAAADdAAAADwAAAGRycy9kb3ducmV2LnhtbERPTYvCMBC9C/6HMII3TfUg0m1atoJg&#10;hT2oy8LehmZs6zaT2kSt/35zEDw+3neSDaYVd+pdY1nBYh6BIC6tbrhS8H3aztYgnEfW2FomBU9y&#10;kKXjUYKxtg8+0P3oKxFC2MWooPa+i6V0ZU0G3dx2xIE7296gD7CvpO7xEcJNK5dRtJIGGw4NNXa0&#10;qan8O96Mgvy5//myvrjuzr+Xa5HnywIvRqnpZPj8AOFp8G/xy73TCtaLKMwNb8ITkOk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aufUrDAAAA3QAAAA8AAAAAAAAAAAAA&#10;AAAAoQIAAGRycy9kb3ducmV2LnhtbFBLBQYAAAAABAAEAPkAAACRAwAAAAA=&#10;" strokecolor="#2f5496 [2408]" strokeweight="1.5pt"/>
          </v:group>
        </w:pict>
      </w:r>
      <w:r w:rsidR="002B7340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A       </w:t>
      </w:r>
    </w:p>
    <w:p w:rsidR="002B7340" w:rsidRPr="009E083E" w:rsidRDefault="002B7340" w:rsidP="002B7340">
      <w:pPr>
        <w:spacing w:line="240" w:lineRule="auto"/>
        <w:rPr>
          <w:rFonts w:ascii="ALFABET98" w:hAnsi="ALFABET98"/>
          <w:sz w:val="36"/>
          <w:szCs w:val="36"/>
        </w:rPr>
      </w:pPr>
      <w:r w:rsidRPr="009E083E">
        <w:rPr>
          <w:rFonts w:ascii="ALFABET98" w:hAnsi="ALFABET98"/>
          <w:sz w:val="72"/>
          <w:szCs w:val="72"/>
        </w:rPr>
        <w:t xml:space="preserve"> </w:t>
      </w:r>
      <w:r w:rsidRPr="009E083E">
        <w:rPr>
          <w:rFonts w:ascii="ALFABET98" w:hAnsi="ALFABET98"/>
          <w:sz w:val="36"/>
          <w:szCs w:val="36"/>
        </w:rPr>
        <w:t xml:space="preserve">   </w:t>
      </w:r>
      <w:r>
        <w:rPr>
          <w:rFonts w:ascii="ALFABET98" w:hAnsi="ALFABET98"/>
          <w:sz w:val="36"/>
          <w:szCs w:val="36"/>
        </w:rPr>
        <w:t xml:space="preserve">                              43</w:t>
      </w:r>
    </w:p>
    <w:p w:rsidR="002B7340" w:rsidRPr="009E083E" w:rsidRDefault="002B7340" w:rsidP="002B7340">
      <w:pPr>
        <w:spacing w:line="240" w:lineRule="auto"/>
        <w:rPr>
          <w:rFonts w:ascii="ALFABET98" w:hAnsi="ALFABET98"/>
          <w:sz w:val="72"/>
          <w:szCs w:val="72"/>
        </w:rPr>
      </w:pPr>
      <w:r w:rsidRPr="009E083E">
        <w:rPr>
          <w:rFonts w:ascii="ALFABET98" w:hAnsi="ALFABET98"/>
          <w:sz w:val="36"/>
          <w:szCs w:val="36"/>
        </w:rPr>
        <w:t>Sayın veli</w:t>
      </w:r>
      <w:r>
        <w:rPr>
          <w:rFonts w:ascii="ALFABET98" w:hAnsi="ALFABET98"/>
          <w:sz w:val="36"/>
          <w:szCs w:val="36"/>
        </w:rPr>
        <w:t>m, A harfinin üzerinden geçip,doldurunuz</w:t>
      </w:r>
      <w:r w:rsidRPr="009E083E">
        <w:rPr>
          <w:rFonts w:ascii="ALFABET98" w:hAnsi="ALFABET98"/>
          <w:sz w:val="36"/>
          <w:szCs w:val="36"/>
        </w:rPr>
        <w:t>.</w:t>
      </w:r>
      <w:r w:rsidRPr="009E083E">
        <w:rPr>
          <w:rFonts w:ascii="ALFABET98" w:hAnsi="ALFABET98"/>
          <w:sz w:val="72"/>
          <w:szCs w:val="72"/>
        </w:rPr>
        <w:t xml:space="preserve">                                                        </w:t>
      </w:r>
    </w:p>
    <w:p w:rsidR="002B7340" w:rsidRPr="009E083E" w:rsidRDefault="002B7340" w:rsidP="002B7340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9E083E">
        <w:rPr>
          <w:rFonts w:ascii="ALFABET98" w:hAnsi="ALFABET98"/>
          <w:sz w:val="72"/>
          <w:szCs w:val="72"/>
        </w:rPr>
        <w:t xml:space="preserve"> </w:t>
      </w:r>
      <w:r w:rsidR="00BD3DCE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250" style="position:absolute;margin-left:-16.1pt;margin-top:9.4pt;width:521.25pt;height:36.85pt;z-index:-250614784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Je7&#10;hekRBAAA8Q8AAA4AAAAAAAAAAAAAAAAALgIAAGRycy9lMm9Eb2MueG1sUEsBAi0AFAAGAAgAAAAh&#10;AFgrD2jgAAAACgEAAA8AAAAAAAAAAAAAAAAAawYAAGRycy9kb3ducmV2LnhtbFBLBQYAAAAABAAE&#10;APMAAAB4BwAAAAA=&#10;">
            <v:group id="Group 33" o:spid="_x0000_s225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O1glXCAAAA3QAAAA8A&#10;AAAAAAAAAAAAAAAAqgIAAGRycy9kb3ducmV2LnhtbFBLBQYAAAAABAAEAPoAAACZAwAAAAA=&#10;">
              <v:rect id="Rectangle 34" o:spid="_x0000_s225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lMdMUA&#10;AADdAAAADwAAAGRycy9kb3ducmV2LnhtbESPT2vCQBTE74LfYXlCb7pZBZHUVfpHS6/VSOjtkX3N&#10;hmbfhuxq4rfvFgo9DjPzG2a7H10rbtSHxrMGtchAEFfeNFxrKM7H+QZEiMgGW8+k4U4B9rvpZIu5&#10;8QN/0O0Ua5EgHHLUYGPscilDZclhWPiOOHlfvncYk+xraXocEty1cplla+mw4bRgsaMXS9X36eo0&#10;rOryYMviNRROleu3y/3yPHwetX6YjU+PICKN8T/81343GjZKKfh9k56A3P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KUx0xQAAAN0AAAAPAAAAAAAAAAAAAAAAAJgCAABkcnMv&#10;ZG93bnJldi54bWxQSwUGAAAAAAQABAD1AAAAigMAAAAA&#10;" strokecolor="#2f5496 [2408]" strokeweight="1.5pt">
                <v:fill opacity="0"/>
              </v:rect>
              <v:rect id="Rectangle 35" o:spid="_x0000_s225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Emq8MA&#10;AADdAAAADwAAAGRycy9kb3ducmV2LnhtbESPT4vCMBTE7wt+h/AEb2saWRetRhFF3eP67/5onm2x&#10;ealNVuu33wiCx2FmfsNM562txI0aXzrWoPoJCOLMmZJzDcfD+nMEwgdkg5Vj0vAgD/NZ52OKqXF3&#10;3tFtH3IRIexT1FCEUKdS+qwgi77vauLonV1jMUTZ5NI0eI9wW8lBknxLiyXHhQJrWhaUXfZ/VsNp&#10;uKp5Ky3/qvXXeHi6bK5LZbXuddvFBESgNrzDr/aP0TBSagDPN/EJyNk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YEmq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25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dN55sUAAADdAAAADwAAAGRycy9kb3ducmV2LnhtbESPQYvCMBSE74L/ITzBm6ZVWKQaxQoL&#10;dmEPuovg7dE822rzUpus1n+/EQSPw8x8wyxWnanFjVpXWVYQjyMQxLnVFRcKfn8+RzMQziNrrC2T&#10;ggc5WC37vQUm2t55R7e9L0SAsEtQQel9k0jp8pIMurFtiIN3sq1BH2RbSN3iPcBNLSdR9CENVhwW&#10;SmxoU1J+2f8ZBenj6/BtfXbdno7na5amkwzPRqnhoFvPQXjq/Dv8am+1glkcT+H5JjwBufw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/dN55sUAAADdAAAADwAAAAAAAAAA&#10;AAAAAAChAgAAZHJzL2Rvd25yZXYueG1sUEsFBgAAAAAEAAQA+QAAAJMDAAAAAA==&#10;" strokecolor="#2f5496 [2408]" strokeweight="1.5pt"/>
            <v:shape id="AutoShape 37" o:spid="_x0000_s225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jrhksUAAADdAAAADwAAAGRycy9kb3ducmV2LnhtbESPQYvCMBSE74L/ITzBm6YVWaQaxQoL&#10;dmEPuovg7dE822rzUpus1n+/EQSPw8x8wyxWnanFjVpXWVYQjyMQxLnVFRcKfn8+RzMQziNrrC2T&#10;ggc5WC37vQUm2t55R7e9L0SAsEtQQel9k0jp8pIMurFtiIN3sq1BH2RbSN3iPcBNLSdR9CENVhwW&#10;SmxoU1J+2f8ZBenj6/BtfXbdno7na5amkwzPRqnhoFvPQXjq/Dv8am+1glkcT+H5JjwBufw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jrhksUAAADdAAAADwAAAAAAAAAA&#10;AAAAAAChAgAAZHJzL2Rvd25yZXYueG1sUEsFBgAAAAAEAAQA+QAAAJMDAAAAAA==&#10;" strokecolor="#2f5496 [2408]" strokeweight="1.5pt"/>
          </v:group>
        </w:pic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   A     A     </w:t>
      </w:r>
      <w:r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  </w:t>
      </w:r>
    </w:p>
    <w:p w:rsidR="002B7340" w:rsidRPr="009E083E" w:rsidRDefault="00BD3DCE" w:rsidP="002B7340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244" style="position:absolute;margin-left:-16.1pt;margin-top:9.4pt;width:521.25pt;height:36.85pt;z-index:-25061376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mzj1jBYEAADxDwAADgAAAAAAAAAAAAAAAAAuAgAAZHJzL2Uyb0RvYy54bWxQSwECLQAUAAYA&#10;CAAAACEAWCsPaOAAAAAKAQAADwAAAAAAAAAAAAAAAABwBgAAZHJzL2Rvd25yZXYueG1sUEsFBgAA&#10;AAAEAAQA8wAAAH0HAAAAAA==&#10;">
            <v:group id="Group 33" o:spid="_x0000_s224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MQv7rFAAAA3QAA&#10;AA8AAAAAAAAAAAAAAAAAqgIAAGRycy9kb3ducmV2LnhtbFBLBQYAAAAABAAEAPoAAACcAwAAAAA=&#10;">
              <v:rect id="Rectangle 34" o:spid="_x0000_s224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xxm8UA&#10;AADdAAAADwAAAGRycy9kb3ducmV2LnhtbESPQWvCQBSE7wX/w/KE3uomFaxEV9GqpdfaSPD2yD6z&#10;wezbkF1N/PfdQqHHYWa+YZbrwTbiTp2vHStIJwkI4tLpmisF+ffhZQ7CB2SNjWNS8CAP69XoaYmZ&#10;dj1/0f0YKhEh7DNUYEJoMyl9aciin7iWOHoX11kMUXaV1B32EW4b+ZokM2mx5rhgsKV3Q+X1eLMK&#10;plWxN0W+87lNi9nH6XHa9ueDUs/jYbMAEWgI/+G/9qdWME/TN/h9E5+AXP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jHGbxQAAAN0AAAAPAAAAAAAAAAAAAAAAAJgCAABkcnMv&#10;ZG93bnJldi54bWxQSwUGAAAAAAQABAD1AAAAigMAAAAA&#10;" strokecolor="#2f5496 [2408]" strokeweight="1.5pt">
                <v:fill opacity="0"/>
              </v:rect>
              <v:rect id="Rectangle 35" o:spid="_x0000_s224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kRQb8A&#10;AADdAAAADwAAAGRycy9kb3ducmV2LnhtbERPy4rCMBTdD/gP4QqzG9MMKlqNIg6OLn3uL821LTY3&#10;tYla/94sBJeH857OW1uJOzW+dKxB9RIQxJkzJecajofVzwiED8gGK8ek4Uke5rPO1xRT4x68o/s+&#10;5CKGsE9RQxFCnUrps4Is+p6riSN3do3FEGGTS9PgI4bbSv4myVBaLDk2FFjTsqDssr9ZDafBX81r&#10;aXmrVv3x4HT5vy6V1fq72y4mIAK14SN+uzdGw0ipODe+iU9Azl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YaRFB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224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DtODMYAAADdAAAADwAAAGRycy9kb3ducmV2LnhtbESPT4vCMBTE78J+h/CEvWlaD4tWo9gF&#10;wQoe/MPC3h7Ns602L7WJWr+9WVjwOMzMb5jZojO1uFPrKssK4mEEgji3uuJCwfGwGoxBOI+ssbZM&#10;Cp7kYDH/6M0w0fbBO7rvfSEChF2CCkrvm0RKl5dk0A1tQxy8k20N+iDbQuoWHwFuajmKoi9psOKw&#10;UGJD3yXll/3NKEifm5+t9dl1ffo9X7M0HWV4Nkp99rvlFISnzr/D/+21VjCO4wn8vQlPQM5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w7TgzGAAAA3QAAAA8AAAAAAAAA&#10;AAAAAAAAoQIAAGRycy9kb3ducmV2LnhtbFBLBQYAAAAABAAEAPkAAACUAwAAAAA=&#10;" strokecolor="#2f5496 [2408]" strokeweight="1.5pt"/>
            <v:shape id="AutoShape 37" o:spid="_x0000_s224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20tLMEAAADdAAAADwAAAGRycy9kb3ducmV2LnhtbERPTYvCMBC9L/gfwgje1tQeRKpRrCBY&#10;wcOqCN6GZmyrzaQ2Ueu/N4cFj4/3PVt0phZPal1lWcFoGIEgzq2uuFBwPKx/JyCcR9ZYWyYFb3Kw&#10;mPd+Zpho++I/eu59IUIIuwQVlN43iZQuL8mgG9qGOHAX2xr0AbaF1C2+QripZRxFY2mw4tBQYkOr&#10;kvLb/mEUpO/taWd9dt9cztd7lqZxhlej1KDfLacgPHX+K/53b7SCySgO+8Ob8ATk/A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DbS0swQAAAN0AAAAPAAAAAAAAAAAAAAAA&#10;AKECAABkcnMvZG93bnJldi54bWxQSwUGAAAAAAQABAD5AAAAjwMAAAAA&#10;" strokecolor="#2f5496 [2408]" strokeweight="1.5pt"/>
          </v:group>
        </w:pict>
      </w:r>
      <w:r w:rsidR="002B7340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   A          </w:t>
      </w:r>
      <w:r w:rsidR="002B7340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  </w:t>
      </w:r>
    </w:p>
    <w:p w:rsidR="002B7340" w:rsidRPr="009E083E" w:rsidRDefault="00BD3DCE" w:rsidP="002B7340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238" style="position:absolute;margin-left:-16.1pt;margin-top:9.4pt;width:521.25pt;height:36.85pt;z-index:-25061273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D&#10;OHuLEgQAAPEPAAAOAAAAAAAAAAAAAAAAAC4CAABkcnMvZTJvRG9jLnhtbFBLAQItABQABgAIAAAA&#10;IQBYKw9o4AAAAAoBAAAPAAAAAAAAAAAAAAAAAGwGAABkcnMvZG93bnJldi54bWxQSwUGAAAAAAQA&#10;BADzAAAAeQcAAAAA&#10;">
            <v:group id="Group 33" o:spid="_x0000_s224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cwTFAAAA3QAA&#10;AA8AAAAAAAAAAAAAAAAAqgIAAGRycy9kb3ducmV2LnhtbFBLBQYAAAAABAAEAPoAAACcAwAAAAA=&#10;">
              <v:rect id="Rectangle 34" o:spid="_x0000_s224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9u9JcUA&#10;AADdAAAADwAAAGRycy9kb3ducmV2LnhtbESPQWvCQBSE74X+h+UVvNVNFERSV9FWpVc1Enp7ZJ/Z&#10;YPZtyK4m/vuuUOhxmJlvmMVqsI24U+drxwrScQKCuHS65kpBftq9z0H4gKyxcUwKHuRhtXx9WWCm&#10;Xc8Huh9DJSKEfYYKTAhtJqUvDVn0Y9cSR+/iOoshyq6SusM+wm0jJ0kykxZrjgsGW/o0VF6PN6tg&#10;WhVbU+RfPrdpMdufH+dN/7NTavQ2rD9ABBrCf/iv/a0VzNPJFJ5v4hOQy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270lxQAAAN0AAAAPAAAAAAAAAAAAAAAAAJgCAABkcnMv&#10;ZG93bnJldi54bWxQSwUGAAAAAAQABAD1AAAAigMAAAAA&#10;" strokecolor="#2f5496 [2408]" strokeweight="1.5pt">
                <v:fill opacity="0"/>
              </v:rect>
              <v:rect id="Rectangle 35" o:spid="_x0000_s224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0jR+cIA&#10;AADdAAAADwAAAGRycy9kb3ducmV2LnhtbESPS6vCMBSE98L9D+FccKdpRUV7jSKKj6XP/aE5ty02&#10;J7WJWv+9EQSXw8x8w0xmjSnFnWpXWFYQdyMQxKnVBWcKTsdVZwTCeWSNpWVS8CQHs+lPa4KJtg/e&#10;0/3gMxEg7BJUkHtfJVK6NCeDrmsr4uD929qgD7LOpK7xEeCmlL0oGkqDBYeFHCta5JReDjej4DxY&#10;VryRhnfxqj8enC/r6yI2SrV/m/kfCE+N/4Y/7a1WMIp7fXi/CU9AT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SNH5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224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xqOtMcAAADdAAAADwAAAGRycy9kb3ducmV2LnhtbESPT2vCQBTE7wW/w/IK3urGgEVS19AI&#10;BVPoQVsEb4/sM3+afRuzW5N8+65Q6HGYmd8wm3Q0rbhR72rLCpaLCARxYXXNpYKvz7enNQjnkTW2&#10;lknBRA7S7exhg4m2Ax/odvSlCBB2CSqovO8SKV1RkUG3sB1x8C62N+iD7EupexwC3LQyjqJnabDm&#10;sFBhR7uKiu/jj1GQTe+nD+vz6/5ybq55lsU5Nkap+eP4+gLC0+j/w3/tvVawXsYruL8JT0Bu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TGo60xwAAAN0AAAAPAAAAAAAA&#10;AAAAAAAAAKECAABkcnMvZG93bnJldi54bWxQSwUGAAAAAAQABAD5AAAAlQMAAAAA&#10;" strokecolor="#2f5496 [2408]" strokeweight="1.5pt"/>
            <v:shape id="AutoShape 37" o:spid="_x0000_s223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8gQw8UAAADdAAAADwAAAGRycy9kb3ducmV2LnhtbESPQYvCMBSE7wv+h/AEb2tqDyLVKFtB&#10;sIKHVRG8PZpnW7d5qU3U+u83guBxmJlvmNmiM7W4U+sqywpGwwgEcW51xYWCw371PQHhPLLG2jIp&#10;eJKDxbz3NcNE2wf/0n3nCxEg7BJUUHrfJFK6vCSDbmgb4uCdbWvQB9kWUrf4CHBTyziKxtJgxWGh&#10;xIaWJeV/u5tRkD43x6312XV9Pl2uWZrGGV6MUoN+9zMF4anzn/C7vdYKJqN4DK834QnI+T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8gQw8UAAADdAAAADwAAAAAAAAAA&#10;AAAAAAChAgAAZHJzL2Rvd25yZXYueG1sUEsFBgAAAAAEAAQA+QAAAJMDAAAAAA==&#10;" strokecolor="#2f5496 [2408]" strokeweight="1.5pt"/>
          </v:group>
        </w:pict>
      </w:r>
      <w:r w:rsidR="002B7340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</w:t>
      </w:r>
    </w:p>
    <w:p w:rsidR="002B7340" w:rsidRPr="009E083E" w:rsidRDefault="00BD3DCE" w:rsidP="002B7340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232" style="position:absolute;margin-left:-16.1pt;margin-top:9.4pt;width:521.25pt;height:36.85pt;z-index:-25061171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BDkeM/FQQAAPEPAAAOAAAAAAAAAAAAAAAAAC4CAABkcnMvZTJvRG9jLnhtbFBLAQItABQABgAI&#10;AAAAIQBYKw9o4AAAAAoBAAAPAAAAAAAAAAAAAAAAAG8GAABkcnMvZG93bnJldi54bWxQSwUGAAAA&#10;AAQABADzAAAAfAcAAAAA&#10;">
            <v:group id="Group 33" o:spid="_x0000_s223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69E7sQAAADdAAAA&#10;DwAAAAAAAAAAAAAAAACqAgAAZHJzL2Rvd25yZXYueG1sUEsFBgAAAAAEAAQA+gAAAJsDAAAAAA==&#10;">
              <v:rect id="Rectangle 34" o:spid="_x0000_s223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OKz8UA&#10;AADdAAAADwAAAGRycy9kb3ducmV2LnhtbESPT4vCMBTE7wv7HcJb8LamVRCtRtl/yl5XK8Xbo3k2&#10;xealNFlbv71ZWPA4zMxvmNVmsI24UudrxwrScQKCuHS65kpBfti+zkH4gKyxcUwKbuRhs35+WmGm&#10;Xc8/dN2HSkQI+wwVmBDaTEpfGrLox64ljt7ZdRZDlF0ldYd9hNtGTpJkJi3WHBcMtvRhqLzsf62C&#10;aVV8mSL/9LlNi9nueDu+96etUqOX4W0JItAQHuH/9rdWME8nC/h7E5+AX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M4rPxQAAAN0AAAAPAAAAAAAAAAAAAAAAAJgCAABkcnMv&#10;ZG93bnJldi54bWxQSwUGAAAAAAQABAD1AAAAigMAAAAA&#10;" strokecolor="#2f5496 [2408]" strokeweight="1.5pt">
                <v:fill opacity="0"/>
              </v:rect>
              <v:rect id="Rectangle 35" o:spid="_x0000_s223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apBJ8AA&#10;AADdAAAADwAAAGRycy9kb3ducmV2LnhtbERPyW7CMBC9V+IfrEHiVpxAQRBiEAJRemS9j+IhiRKP&#10;Q2wg/fv6gNTj09vTVWdq8aTWlZYVxMMIBHFmdcm5gst59zkD4TyyxtoyKfglB6tl7yPFRNsXH+l5&#10;8rkIIewSVFB43yRSuqwgg25oG+LA3Wxr0AfY5lK3+ArhppajKJpKgyWHhgIb2hSUVaeHUXCdbBve&#10;S8OHePc1n1yr7/smNkoN+t16AcJT5//Fb/ePVjCLx2F/eBOegFz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apBJ8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223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fgeasUAAADdAAAADwAAAGRycy9kb3ducmV2LnhtbESPQYvCMBSE74L/ITzBm6ZVWKQaxQoL&#10;dmEPuovg7dE822rzUpus1n+/EQSPw8x8wyxWnanFjVpXWVYQjyMQxLnVFRcKfn8+RzMQziNrrC2T&#10;ggc5WC37vQUm2t55R7e9L0SAsEtQQel9k0jp8pIMurFtiIN3sq1BH2RbSN3iPcBNLSdR9CENVhwW&#10;SmxoU1J+2f8ZBenj6/BtfXbdno7na5amkwzPRqnhoFvPQXjq/Dv8am+1glk8jeH5JjwBufw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fgeasUAAADdAAAADwAAAAAAAAAA&#10;AAAAAAChAgAAZHJzL2Rvd25yZXYueG1sUEsFBgAAAAAEAAQA+QAAAJMDAAAAAA==&#10;" strokecolor="#2f5496 [2408]" strokeweight="1.5pt"/>
            <v:shape id="AutoShape 37" o:spid="_x0000_s223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SqAHccAAADdAAAADwAAAGRycy9kb3ducmV2LnhtbESPT2vCQBTE7wW/w/IK3urGCEVS19AI&#10;BVPoQVsEb4/sM3+afRuzW5N8+65Q6HGYmd8wm3Q0rbhR72rLCpaLCARxYXXNpYKvz7enNQjnkTW2&#10;lknBRA7S7exhg4m2Ax/odvSlCBB2CSqovO8SKV1RkUG3sB1x8C62N+iD7EupexwC3LQyjqJnabDm&#10;sFBhR7uKiu/jj1GQTe+nD+vz6/5ybq55lsU5Nkap+eP4+gLC0+j/w3/tvVawXq5iuL8JT0Bu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ZKoAdxwAAAN0AAAAPAAAAAAAA&#10;AAAAAAAAAKECAABkcnMvZG93bnJldi54bWxQSwUGAAAAAAQABAD5AAAAlQMAAAAA&#10;" strokecolor="#2f5496 [2408]" strokeweight="1.5pt"/>
          </v:group>
        </w:pict>
      </w:r>
      <w:r w:rsidR="002B7340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  </w:t>
      </w:r>
    </w:p>
    <w:p w:rsidR="002B7340" w:rsidRPr="009E083E" w:rsidRDefault="00BD3DCE" w:rsidP="002B7340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226" style="position:absolute;margin-left:-16.1pt;margin-top:9.4pt;width:521.25pt;height:36.85pt;z-index:-25061068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Bp8hOIUBAAA8Q8AAA4AAAAAAAAAAAAAAAAALgIAAGRycy9lMm9Eb2MueG1sUEsBAi0AFAAGAAgA&#10;AAAhAFgrD2jgAAAACgEAAA8AAAAAAAAAAAAAAAAAbgYAAGRycy9kb3ducmV2LnhtbFBLBQYAAAAA&#10;BAAEAPMAAAB7BwAAAAA=&#10;">
            <v:group id="Group 33" o:spid="_x0000_s222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xzvYNscAAADd&#10;AAAADwAAAAAAAAAAAAAAAACqAgAAZHJzL2Rvd25yZXYueG1sUEsFBgAAAAAEAAQA+gAAAJ4DAAAA&#10;AA==&#10;">
              <v:rect id="Rectangle 34" o:spid="_x0000_s223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cWF8UA&#10;AADdAAAADwAAAGRycy9kb3ducmV2LnhtbESPT2vCQBTE74LfYXlCb7pJpSLRVewfi9faSOjtkX1m&#10;g9m3Ibs18dt3hYLHYWZ+w6y3g23ElTpfO1aQzhIQxKXTNVcK8u/9dAnCB2SNjWNScCMP2814tMZM&#10;u56/6HoMlYgQ9hkqMCG0mZS+NGTRz1xLHL2z6yyGKLtK6g77CLeNfE6ShbRYc1ww2NKbofJy/LUK&#10;5lXxYYr83ec2LRafp9vptf/ZK/U0GXYrEIGG8Aj/tw9awTKdv8D9TXwCcvM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pxYXxQAAAN0AAAAPAAAAAAAAAAAAAAAAAJgCAABkcnMv&#10;ZG93bnJldi54bWxQSwUGAAAAAAQABAD1AAAAigMAAAAA&#10;" strokecolor="#2f5496 [2408]" strokeweight="1.5pt">
                <v:fill opacity="0"/>
              </v:rect>
              <v:rect id="Rectangle 35" o:spid="_x0000_s223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98yMMA&#10;AADdAAAADwAAAGRycy9kb3ducmV2LnhtbESPS4vCQBCE74L/YWjBm06iq7hZRxHFx9HHem8yvUkw&#10;0xMzo2b/vSMIHouq+oqazhtTijvVrrCsIO5HIIhTqwvOFPye1r0JCOeRNZaWScE/OZjP2q0pJto+&#10;+ED3o89EgLBLUEHufZVI6dKcDLq+rYiD92drgz7IOpO6xkeAm1IOomgsDRYcFnKsaJlTejnejILz&#10;aFXxVhrex+uv79H5srkuY6NUt9MsfkB4avwn/G7vtIJJPBzD6014AnL2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Q98y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22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V0jhcYAAADdAAAADwAAAGRycy9kb3ducmV2LnhtbESPT4vCMBTE7wt+h/AEb2uqCypdo1hh&#10;wQoe/MPC3h7Ns63bvNQmav32RhA8DjPzG2Y6b00lrtS40rKCQT8CQZxZXXKu4LD/+ZyAcB5ZY2WZ&#10;FNzJwXzW+ZhirO2Nt3Td+VwECLsYFRTe17GULivIoOvbmjh4R9sY9EE2udQN3gLcVHIYRSNpsOSw&#10;UGBNy4Ky/93FKEju69+N9el5dfw7ndMkGaZ4Mkr1uu3iG4Sn1r/Dr/ZKK5gMvsbwfBOegJw9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ldI4XGAAAA3QAAAA8AAAAAAAAA&#10;AAAAAAAAoQIAAGRycy9kb3ducmV2LnhtbFBLBQYAAAAABAAEAPkAAACUAwAAAAA=&#10;" strokecolor="#2f5496 [2408]" strokeweight="1.5pt"/>
            <v:shape id="AutoShape 37" o:spid="_x0000_s222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MK398MAAADdAAAADwAAAGRycy9kb3ducmV2LnhtbERPy4rCMBTdC/MP4Q6401QFkY6p2IEB&#10;K7hQh4HZXZrbhzY3tYla/94sBJeH816uetOIG3WutqxgMo5AEOdW11wq+D3+jBYgnEfW2FgmBQ9y&#10;sEo+BkuMtb3znm4HX4oQwi5GBZX3bSylyysy6Ma2JQ5cYTuDPsCulLrDewg3jZxG0VwarDk0VNjS&#10;d0X5+XA1CtLH9m9nfXbZFP+nS5am0wxPRqnhZ7/+AuGp92/xy73RChaTWZgb3oQnIJMn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jCt/fDAAAA3QAAAA8AAAAAAAAAAAAA&#10;AAAAoQIAAGRycy9kb3ducmV2LnhtbFBLBQYAAAAABAAEAPkAAACRAwAAAAA=&#10;" strokecolor="#2f5496 [2408]" strokeweight="1.5pt"/>
          </v:group>
        </w:pict>
      </w:r>
      <w:r w:rsidR="002B7340">
        <w:rPr>
          <w:rFonts w:ascii="ALFABET98" w:hAnsi="ALFABET98"/>
          <w:color w:val="A6A6A6" w:themeColor="background1" w:themeShade="A6"/>
          <w:sz w:val="72"/>
          <w:szCs w:val="72"/>
        </w:rPr>
        <w:t>A     A</w:t>
      </w:r>
      <w:r w:rsidR="002B7340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      </w:t>
      </w:r>
    </w:p>
    <w:p w:rsidR="002B7340" w:rsidRPr="009E083E" w:rsidRDefault="00BD3DCE" w:rsidP="002B7340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220" style="position:absolute;margin-left:-16.1pt;margin-top:9.4pt;width:521.25pt;height:36.85pt;z-index:-25060966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F0n&#10;9xMRBAAA8Q8AAA4AAAAAAAAAAAAAAAAALgIAAGRycy9lMm9Eb2MueG1sUEsBAi0AFAAGAAgAAAAh&#10;AFgrD2jgAAAACgEAAA8AAAAAAAAAAAAAAAAAawYAAGRycy9kb3ducmV2LnhtbFBLBQYAAAAABAAE&#10;APMAAAB4BwAAAAA=&#10;">
            <v:group id="Group 33" o:spid="_x0000_s222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AGrUjCAAAA3QAAAA8A&#10;AAAAAAAAAAAAAAAAqgIAAGRycy9kb3ducmV2LnhtbFBLBQYAAAAABAAEAPoAAACZAwAAAAA=&#10;">
              <v:rect id="Rectangle 34" o:spid="_x0000_s222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pjacUA&#10;AADdAAAADwAAAGRycy9kb3ducmV2LnhtbESPQWvCQBSE7wX/w/IEb3WTVkRSV9G2itdqJPT2yL5m&#10;Q7NvQ3Zr4r93hYLHYWa+YZbrwTbiQp2vHStIpwkI4tLpmisF+Wn3vADhA7LGxjEpuJKH9Wr0tMRM&#10;u56/6HIMlYgQ9hkqMCG0mZS+NGTRT11LHL0f11kMUXaV1B32EW4b+ZIkc2mx5rhgsKV3Q+Xv8c8q&#10;eK2KT1PkHz63aTHfn6/nbf+9U2oyHjZvIAIN4RH+bx+0gkU6S+H+Jj4Bub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5mmNpxQAAAN0AAAAPAAAAAAAAAAAAAAAAAJgCAABkcnMv&#10;ZG93bnJldi54bWxQSwUGAAAAAAQABAD1AAAAigMAAAAA&#10;" strokecolor="#2f5496 [2408]" strokeweight="1.5pt">
                <v:fill opacity="0"/>
              </v:rect>
              <v:rect id="Rectangle 35" o:spid="_x0000_s222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IJtsIA&#10;AADdAAAADwAAAGRycy9kb3ducmV2LnhtbESPS6vCMBSE98L9D+FccKdpRUV7jSKKj6XP/aE5ty02&#10;J7WJWv+9EQSXw8x8w0xmjSnFnWpXWFYQdyMQxKnVBWcKTsdVZwTCeWSNpWVS8CQHs+lPa4KJtg/e&#10;0/3gMxEg7BJUkHtfJVK6NCeDrmsr4uD929qgD7LOpK7xEeCmlL0oGkqDBYeFHCta5JReDjej4DxY&#10;VryRhnfxqj8enC/r6yI2SrV/m/kfCE+N/4Y/7a1WMIr7PXi/CU9AT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Mgm2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222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mBW+8YAAADdAAAADwAAAGRycy9kb3ducmV2LnhtbESPT4vCMBTE7wt+h/AEb2uqKyJdo1hh&#10;wQoe/MPC3h7Ns63bvNQmav32RhA8DjPzG2Y6b00lrtS40rKCQT8CQZxZXXKu4LD/+ZyAcB5ZY2WZ&#10;FNzJwXzW+ZhirO2Nt3Td+VwECLsYFRTe17GULivIoOvbmjh4R9sY9EE2udQN3gLcVHIYRWNpsOSw&#10;UGBNy4Ky/93FKEju69+N9el5dfw7ndMkGaZ4Mkr1uu3iG4Sn1r/Dr/ZKK5gMRl/wfBOegJw9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5gVvvGAAAA3QAAAA8AAAAAAAAA&#10;AAAAAAAAoQIAAGRycy9kb3ducmV2LnhtbFBLBQYAAAAABAAEAPkAAACUAwAAAAA=&#10;" strokecolor="#2f5496 [2408]" strokeweight="1.5pt"/>
            <v:shape id="AutoShape 37" o:spid="_x0000_s222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YnOj8cAAADdAAAADwAAAGRycy9kb3ducmV2LnhtbESPQWvCQBSE70L/w/IKvZmNEkTSrNIU&#10;CqbQQ7UUentkn0ls9m3MbpP4792C4HGYmW+YbDuZVgzUu8aygkUUgyAurW64UvB1eJuvQTiPrLG1&#10;TAou5GC7eZhlmGo78icNe1+JAGGXooLa+y6V0pU1GXSR7YiDd7S9QR9kX0nd4xjgppXLOF5Jgw2H&#10;hRo7eq2p/N3/GQX55f37w/rivDv+nM5Fni8LPBmlnh6nl2cQniZ/D9/aO61gvUgS+H8TnoDcX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hic6PxwAAAN0AAAAPAAAAAAAA&#10;AAAAAAAAAKECAABkcnMvZG93bnJldi54bWxQSwUGAAAAAAQABAD5AAAAlQMAAAAA&#10;" strokecolor="#2f5496 [2408]" strokeweight="1.5pt"/>
          </v:group>
        </w:pict>
      </w:r>
      <w:r w:rsidR="002B7340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A       </w:t>
      </w:r>
    </w:p>
    <w:p w:rsidR="002B7340" w:rsidRPr="009E083E" w:rsidRDefault="00BD3DCE" w:rsidP="002B7340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214" style="position:absolute;margin-left:-16.1pt;margin-top:9.4pt;width:521.25pt;height:36.85pt;z-index:-25060864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r0NPtRYEAADxDwAADgAAAAAAAAAAAAAAAAAuAgAAZHJzL2Uyb0RvYy54bWxQSwECLQAUAAYA&#10;CAAAACEAWCsPaOAAAAAKAQAADwAAAAAAAAAAAAAAAABwBgAAZHJzL2Rvd25yZXYueG1sUEsFBgAA&#10;AAAEAAQA8wAAAH0HAAAAAA==&#10;">
            <v:group id="Group 33" o:spid="_x0000_s221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AKOQp8cAAADd&#10;AAAADwAAAAAAAAAAAAAAAACqAgAAZHJzL2Rvd25yZXYueG1sUEsFBgAAAAAEAAQA+gAAAJ4DAAAA&#10;AA==&#10;">
              <v:rect id="Rectangle 34" o:spid="_x0000_s221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T9ehsYA&#10;AADdAAAADwAAAGRycy9kb3ducmV2LnhtbESPQWvCQBSE74X+h+UVvNVNtKikrtJqLb2qkdDbI/vM&#10;BrNvQ3Y18d93C4Ueh5n5hlmuB9uIG3W+dqwgHScgiEuna64U5Mfd8wKED8gaG8ek4E4e1qvHhyVm&#10;2vW8p9shVCJC2GeowITQZlL60pBFP3YtcfTOrrMYouwqqTvsI9w2cpIkM2mx5rhgsKWNofJyuFoF&#10;06r4MEW+9blNi9nn6X567793So2ehrdXEIGG8B/+a39pBYv0ZQ6/b+ITkK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T9ehsYAAADdAAAADwAAAAAAAAAAAAAAAACYAgAAZHJz&#10;L2Rvd25yZXYueG1sUEsFBgAAAAAEAAQA9QAAAIsDAAAAAA==&#10;" strokecolor="#2f5496 [2408]" strokeweight="1.5pt">
                <v:fill opacity="0"/>
              </v:rect>
              <v:rect id="Rectangle 35" o:spid="_x0000_s221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9o+XL8A&#10;AADdAAAADwAAAGRycy9kb3ducmV2LnhtbERPy4rCMBTdC/5DuMLsNK3oUKtRRHF0Ob72l+baFpub&#10;2kStf28WgsvDec8WranEgxpXWlYQDyIQxJnVJecKTsdNPwHhPLLGyjIpeJGDxbzbmWGq7ZP39Dj4&#10;XIQQdikqKLyvUyldVpBBN7A1ceAutjHoA2xyqRt8hnBTyWEU/UqDJYeGAmtaFZRdD3ej4Dxe17yV&#10;hv/jzWgyPl//bqvYKPXTa5dTEJ5a/xV/3DutIIlHYW54E56AnL8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L2j5c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221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4hhEccAAADdAAAADwAAAGRycy9kb3ducmV2LnhtbESPT2vCQBTE74V+h+UVvNWNIsVG12AK&#10;BSP0UFsK3h7ZZ/6YfRuzaxK/fbdQ8DjMzG+YdTKaRvTUucqygtk0AkGcW11xoeD76/15CcJ5ZI2N&#10;ZVJwIwfJ5vFhjbG2A39Sf/CFCBB2MSoovW9jKV1ekkE3tS1x8E62M+iD7AqpOxwC3DRyHkUv0mDF&#10;YaHElt5Kys+Hq1GQ3vY/H9Znl93pWF+yNJ1nWBulJk/jdgXC0+jv4f/2TitYzhav8PcmPAG5+Q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PiGERxwAAAN0AAAAPAAAAAAAA&#10;AAAAAAAAAKECAABkcnMvZG93bnJldi54bWxQSwUGAAAAAAQABAD5AAAAlQMAAAAA&#10;" strokecolor="#2f5496 [2408]" strokeweight="1.5pt"/>
            <v:shape id="AutoShape 37" o:spid="_x0000_s221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2teUcMAAADdAAAADwAAAGRycy9kb3ducmV2LnhtbERPy4rCMBTdC/MP4Q6401RBkY6p2IEB&#10;K7hQh4HZXZrbhzY3tYla/94sBJeH816uetOIG3WutqxgMo5AEOdW11wq+D3+jBYgnEfW2FgmBQ9y&#10;sEo+BkuMtb3znm4HX4oQwi5GBZX3bSylyysy6Ma2JQ5cYTuDPsCulLrDewg3jZxG0VwarDk0VNjS&#10;d0X5+XA1CtLH9m9nfXbZFP+nS5am0wxPRqnhZ7/+AuGp92/xy73RChaTWdgf3oQnIJMn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trXlHDAAAA3QAAAA8AAAAAAAAAAAAA&#10;AAAAoQIAAGRycy9kb3ducmV2LnhtbFBLBQYAAAAABAAEAPkAAACRAwAAAAA=&#10;" strokecolor="#2f5496 [2408]" strokeweight="1.5pt"/>
          </v:group>
        </w:pict>
      </w:r>
      <w:r w:rsidR="002B7340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A      </w:t>
      </w:r>
    </w:p>
    <w:p w:rsidR="002B7340" w:rsidRPr="009E083E" w:rsidRDefault="00BD3DCE" w:rsidP="002B7340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lastRenderedPageBreak/>
        <w:pict>
          <v:group id="_x0000_s2208" style="position:absolute;margin-left:-16.1pt;margin-top:9.4pt;width:521.25pt;height:36.85pt;z-index:-25060761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B&#10;437ZEgQAAPEPAAAOAAAAAAAAAAAAAAAAAC4CAABkcnMvZTJvRG9jLnhtbFBLAQItABQABgAIAAAA&#10;IQBYKw9o4AAAAAoBAAAPAAAAAAAAAAAAAAAAAGwGAABkcnMvZG93bnJldi54bWxQSwUGAAAAAAQA&#10;BADzAAAAeQcAAAAA&#10;">
            <v:group id="Group 33" o:spid="_x0000_s221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6QQB5xgAAAN0A&#10;AAAPAAAAAAAAAAAAAAAAAKoCAABkcnMvZG93bnJldi54bWxQSwUGAAAAAAQABAD6AAAAnQMAAAAA&#10;">
              <v:rect id="Rectangle 34" o:spid="_x0000_s221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93OWMUA&#10;AADdAAAADwAAAGRycy9kb3ducmV2LnhtbESPT2vCQBTE74LfYXlCb7pJpSLRVewfi9faSOjtkX1m&#10;g9m3Ibs18dt3hYLHYWZ+w6y3g23ElTpfO1aQzhIQxKXTNVcK8u/9dAnCB2SNjWNScCMP2814tMZM&#10;u56/6HoMlYgQ9hkqMCG0mZS+NGTRz1xLHL2z6yyGKLtK6g77CLeNfE6ShbRYc1ww2NKbofJy/LUK&#10;5lXxYYr83ec2LRafp9vptf/ZK/U0GXYrEIGG8Aj/tw9awTJ9mcP9TXwCcvM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3c5YxQAAAN0AAAAPAAAAAAAAAAAAAAAAAJgCAABkcnMv&#10;ZG93bnJldi54bWxQSwUGAAAAAAQABAD1AAAAigMAAAAA&#10;" strokecolor="#2f5496 [2408]" strokeweight="1.5pt">
                <v:fill opacity="0"/>
              </v:rect>
              <v:rect id="Rectangle 35" o:spid="_x0000_s221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06ihMMA&#10;AADdAAAADwAAAGRycy9kb3ducmV2LnhtbESPQYvCMBSE74L/IbwFb5p2seJ2jSKKrketen80b9ti&#10;89Jtonb/vREEj8PMfMPMFp2pxY1aV1lWEI8iEMS51RUXCk7HzXAKwnlkjbVlUvBPDhbzfm+GqbZ3&#10;PtAt84UIEHYpKii9b1IpXV6SQTeyDXHwfm1r0AfZFlK3eA9wU8vPKJpIgxWHhRIbWpWUX7KrUXBO&#10;1g3/SMP7eDP+Ss6X7d8qNkoNPrrlNwhPnX+HX+2dVjCNkzE834QnIO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06ih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21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xz9yccAAADdAAAADwAAAGRycy9kb3ducmV2LnhtbESPQWvCQBSE70L/w/IKvZmNQkTSrNIU&#10;CqbQQ7UUentkn0ls9m3MbpP4792C4HGYmW+YbDuZVgzUu8aygkUUgyAurW64UvB1eJuvQTiPrLG1&#10;TAou5GC7eZhlmGo78icNe1+JAGGXooLa+y6V0pU1GXSR7YiDd7S9QR9kX0nd4xjgppXLOF5Jgw2H&#10;hRo7eq2p/N3/GQX55f37w/rivDv+nM5Fni8LPBmlnh6nl2cQniZ/D9/aO61gvUgS+H8TnoDcX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LHP3JxwAAAN0AAAAPAAAAAAAA&#10;AAAAAAAAAKECAABkcnMvZG93bnJldi54bWxQSwUGAAAAAAQABAD5AAAAlQMAAAAA&#10;" strokecolor="#2f5496 [2408]" strokeweight="1.5pt"/>
            <v:shape id="AutoShape 37" o:spid="_x0000_s220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85jvsYAAADdAAAADwAAAGRycy9kb3ducmV2LnhtbESPT4vCMBTE74LfITzBm00VVqRrlK0g&#10;WGEP/kHY26N5tnWbl9pktX77jSB4HGbmN8x82Zla3Kh1lWUF4ygGQZxbXXGh4HhYj2YgnEfWWFsm&#10;BQ9ysFz0e3NMtL3zjm57X4gAYZeggtL7JpHS5SUZdJFtiIN3tq1BH2RbSN3iPcBNLSdxPJUGKw4L&#10;JTa0Kin/3f8ZBelje/q2Prtuzj+Xa5amkwwvRqnhoPv6BOGp8+/wq73RCmbjjyk834QnIBf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vOY77GAAAA3QAAAA8AAAAAAAAA&#10;AAAAAAAAoQIAAGRycy9kb3ducmV2LnhtbFBLBQYAAAAABAAEAPkAAACUAwAAAAA=&#10;" strokecolor="#2f5496 [2408]" strokeweight="1.5pt"/>
          </v:group>
        </w:pict>
      </w:r>
      <w:r w:rsidR="002B7340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A       </w:t>
      </w:r>
    </w:p>
    <w:p w:rsidR="002B7340" w:rsidRPr="009E083E" w:rsidRDefault="00BD3DCE" w:rsidP="002B7340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202" style="position:absolute;margin-left:-16.1pt;margin-top:9.4pt;width:521.25pt;height:36.85pt;z-index:-25060659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mzRlSxYEAADxDwAADgAAAAAAAAAAAAAAAAAuAgAAZHJzL2Uyb0RvYy54bWxQSwECLQAUAAYA&#10;CAAAACEAWCsPaOAAAAAKAQAADwAAAAAAAAAAAAAAAABwBgAAZHJzL2Rvd25yZXYueG1sUEsFBgAA&#10;AAAEAAQA8wAAAH0HAAAAAA==&#10;">
            <v:group id="Group 33" o:spid="_x0000_s220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bqTeTwwAAAN0AAAAP&#10;AAAAAAAAAAAAAAAAAKoCAABkcnMvZG93bnJldi54bWxQSwUGAAAAAAQABAD6AAAAmgMAAAAA&#10;">
              <v:rect id="Rectangle 34" o:spid="_x0000_s220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jX5ssUA&#10;AADdAAAADwAAAGRycy9kb3ducmV2LnhtbESPT2vCQBTE70K/w/IK3nSTimKjq/SfpVc1Enp7ZJ/Z&#10;0OzbkN2a+O3dQsHjMDO/YdbbwTbiQp2vHStIpwkI4tLpmisF+XE3WYLwAVlj45gUXMnDdvMwWmOm&#10;Xc97uhxCJSKEfYYKTAhtJqUvDVn0U9cSR+/sOoshyq6SusM+wm0jn5JkIS3WHBcMtvRmqPw5/FoF&#10;s6r4MEX+7nObFovP0/X02n/vlBo/Di8rEIGGcA//t7+0gmU6f4a/N/EJyM0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NfmyxQAAAN0AAAAPAAAAAAAAAAAAAAAAAJgCAABkcnMv&#10;ZG93bnJldi54bWxQSwUGAAAAAAQABAD1AAAAigMAAAAA&#10;" strokecolor="#2f5496 [2408]" strokeweight="1.5pt">
                <v:fill opacity="0"/>
              </v:rect>
              <v:rect id="Rectangle 35" o:spid="_x0000_s220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hluOsEA&#10;AADdAAAADwAAAGRycy9kb3ducmV2LnhtbERPyW6DMBC9V+o/WBOpt8ZQlSilMagiSppjs91HeAII&#10;PKbYCeTv60OkHp/evson04kbDa6xrCCeRyCIS6sbrhScjpvXJQjnkTV2lknBnRzk2fPTClNtR97T&#10;7eArEULYpaig9r5PpXRlTQbd3PbEgbvYwaAPcKikHnAM4aaTb1G0kAYbDg019lTUVLaHq1FwTtY9&#10;f0vDP/Hm/SM5t9vfIjZKvcymr08Qnib/L364d1rBMl6E/eFNeAIy+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4Zbjr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220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ksxd8UAAADdAAAADwAAAGRycy9kb3ducmV2LnhtbESPQYvCMBSE7wv+h/AEb2taDyLVKFtB&#10;sIKHVRG8PZpnW7d5qU3U+u83guBxmJlvmNmiM7W4U+sqywriYQSCOLe64kLBYb/6noBwHlljbZkU&#10;PMnBYt77mmGi7YN/6b7zhQgQdgkqKL1vEildXpJBN7QNcfDOtjXog2wLqVt8BLip5SiKxtJgxWGh&#10;xIaWJeV/u5tRkD43x6312XV9Pl2uWZqOMrwYpQb97mcKwlPnP+F3e60VTOJxDK834QnI+T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ksxd8UAAADdAAAADwAAAAAAAAAA&#10;AAAAAAChAgAAZHJzL2Rvd25yZXYueG1sUEsFBgAAAAAEAAQA+QAAAJMDAAAAAA==&#10;" strokecolor="#2f5496 [2408]" strokeweight="1.5pt"/>
            <v:shape id="AutoShape 37" o:spid="_x0000_s220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pmvAMUAAADdAAAADwAAAGRycy9kb3ducmV2LnhtbESPQYvCMBSE7wv+h/AEb2tqDyLVKFtB&#10;sIKHVRG8PZpnW7d5qU3U+u83guBxmJlvmNmiM7W4U+sqywpGwwgEcW51xYWCw371PQHhPLLG2jIp&#10;eJKDxbz3NcNE2wf/0n3nCxEg7BJUUHrfJFK6vCSDbmgb4uCdbWvQB9kWUrf4CHBTyziKxtJgxWGh&#10;xIaWJeV/u5tRkD43x6312XV9Pl2uWZrGGV6MUoN+9zMF4anzn/C7vdYKJqNxDK834QnI+T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pmvAMUAAADdAAAADwAAAAAAAAAA&#10;AAAAAAChAgAAZHJzL2Rvd25yZXYueG1sUEsFBgAAAAAEAAQA+QAAAJMDAAAAAA==&#10;" strokecolor="#2f5496 [2408]" strokeweight="1.5pt"/>
          </v:group>
        </w:pict>
      </w:r>
      <w:r w:rsidR="002B7340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A       </w:t>
      </w:r>
    </w:p>
    <w:p w:rsidR="002B7340" w:rsidRPr="009E083E" w:rsidRDefault="00BD3DCE" w:rsidP="002B7340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196" style="position:absolute;margin-left:-16.1pt;margin-top:9.4pt;width:521.25pt;height:36.85pt;z-index:-25060556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BZmGlFFQQAAPEPAAAOAAAAAAAAAAAAAAAAAC4CAABkcnMvZTJvRG9jLnhtbFBLAQItABQABgAI&#10;AAAAIQBYKw9o4AAAAAoBAAAPAAAAAAAAAAAAAAAAAG8GAABkcnMvZG93bnJldi54bWxQSwUGAAAA&#10;AAQABADzAAAAfAcAAAAA&#10;">
            <v:group id="Group 33" o:spid="_x0000_s219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1Ij3K8cAAADd&#10;AAAADwAAAAAAAAAAAAAAAACqAgAAZHJzL2Rvd25yZXYueG1sUEsFBgAAAAAEAAQA+gAAAJ4DAAAA&#10;AA==&#10;">
              <v:rect id="Rectangle 34" o:spid="_x0000_s220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Q5CsUA&#10;AADdAAAADwAAAGRycy9kb3ducmV2LnhtbESPQWvCQBSE7wX/w/IKvdVNWhokukpta/FajQRvj+wz&#10;G8y+Ddmtif++KxQ8DjPzDbNYjbYVF+p941hBOk1AEFdON1wrKPab5xkIH5A1to5JwZU8rJaThwXm&#10;2g38Q5ddqEWEsM9RgQmhy6X0lSGLfuo64uidXG8xRNnXUvc4RLht5UuSZNJiw3HBYEcfhqrz7tcq&#10;eK3LL1MWn76waZl9H66H9XDcKPX0OL7PQQQawz38395qBbM0e4Pbm/gE5P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FDkKxQAAAN0AAAAPAAAAAAAAAAAAAAAAAJgCAABkcnMv&#10;ZG93bnJldi54bWxQSwUGAAAAAAQABAD1AAAAigMAAAAA&#10;" strokecolor="#2f5496 [2408]" strokeweight="1.5pt">
                <v:fill opacity="0"/>
              </v:rect>
              <v:rect id="Rectangle 35" o:spid="_x0000_s220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xT1cQA&#10;AADdAAAADwAAAGRycy9kb3ducmV2LnhtbESPQWvCQBSE7wX/w/KE3ppNSg0aXUUUa49t2twf2WcS&#10;zL5Ns2uS/nu3UOhxmJlvmM1uMq0YqHeNZQVJFIMgLq1uuFLw9Xl6WoJwHllja5kU/JCD3Xb2sMFM&#10;25E/aMh9JQKEXYYKau+7TEpX1mTQRbYjDt7F9gZ9kH0ldY9jgJtWPsdxKg02HBZq7OhQU3nNb0ZB&#10;sTh2fJaG35PTy2pRXF+/D4lR6nE+7dcgPE3+P/zXftMKlkmawu+b8ATk9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68U9X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219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u4MmMcAAADdAAAADwAAAGRycy9kb3ducmV2LnhtbESPQWvCQBSE70L/w/IKvZmNHqKkWaUp&#10;FEyhh2op9PbIPpPY7NuY3Sbx37sFweMwM98w2XYyrRiod41lBYsoBkFcWt1wpeDr8DZfg3AeWWNr&#10;mRRcyMF28zDLMNV25E8a9r4SAcIuRQW1910qpStrMugi2xEH72h7gz7IvpK6xzHATSuXcZxIgw2H&#10;hRo7eq2p/N3/GQX55f37w/rivDv+nM5Fni8LPBmlnh6nl2cQniZ/D9/aO61gvUhW8P8mPAG5u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a7gyYxwAAAN0AAAAPAAAAAAAA&#10;AAAAAAAAAKECAABkcnMvZG93bnJldi54bWxQSwUGAAAAAAQABAD5AAAAlQMAAAAA&#10;" strokecolor="#2f5496 [2408]" strokeweight="1.5pt"/>
            <v:shape id="AutoShape 37" o:spid="_x0000_s219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3GY6sEAAADdAAAADwAAAGRycy9kb3ducmV2LnhtbERPy6rCMBDdC/5DGMGdproQqUaxgmAF&#10;F1dFcDc0Y1ttJrWJWv/eLC64PJz3fNmaSryocaVlBaNhBII4s7rkXMHpuBlMQTiPrLGyTAo+5GC5&#10;6HbmGGv75j96HXwuQgi7GBUU3texlC4ryKAb2po4cFfbGPQBNrnUDb5DuKnkOIom0mDJoaHAmtYF&#10;ZffD0yhIPrvz3vr0sb1ebo80ScYp3oxS/V67moHw1Pqf+N+91Qqmo0mYG96EJyAXX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rcZjqwQAAAN0AAAAPAAAAAAAAAAAAAAAA&#10;AKECAABkcnMvZG93bnJldi54bWxQSwUGAAAAAAQABAD5AAAAjwMAAAAA&#10;" strokecolor="#2f5496 [2408]" strokeweight="1.5pt"/>
          </v:group>
        </w:pict>
      </w:r>
      <w:r w:rsidR="002B7340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A      </w:t>
      </w:r>
    </w:p>
    <w:p w:rsidR="002B7340" w:rsidRPr="009E083E" w:rsidRDefault="00BD3DCE" w:rsidP="002B7340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190" style="position:absolute;margin-left:-16.1pt;margin-top:9.4pt;width:521.25pt;height:36.85pt;z-index:-25060454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FfzMLBMEAADxDwAADgAAAAAAAAAAAAAAAAAuAgAAZHJzL2Uyb0RvYy54bWxQSwECLQAUAAYACAAA&#10;ACEAWCsPaOAAAAAKAQAADwAAAAAAAAAAAAAAAABtBgAAZHJzL2Rvd25yZXYueG1sUEsFBgAAAAAE&#10;AAQA8wAAAHoHAAAAAA==&#10;">
            <v:group id="Group 33" o:spid="_x0000_s219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5qZ/XCAAAA3QAAAA8A&#10;AAAAAAAAAAAAAAAAqgIAAGRycy9kb3ducmV2LnhtbFBLBQYAAAAABAAEAPoAAACZAwAAAAA=&#10;">
              <v:rect id="Rectangle 34" o:spid="_x0000_s219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/ap1MUA&#10;AADdAAAADwAAAGRycy9kb3ducmV2LnhtbESPQWvCQBSE7wX/w/KE3uomFaxEV9GqpdfaSPD2yD6z&#10;wezbkF1N/PfdQqHHYWa+YZbrwTbiTp2vHStIJwkI4tLpmisF+ffhZQ7CB2SNjWNS8CAP69XoaYmZ&#10;dj1/0f0YKhEh7DNUYEJoMyl9aciin7iWOHoX11kMUXaV1B32EW4b+ZokM2mx5rhgsKV3Q+X1eLMK&#10;plWxN0W+87lNi9nH6XHa9ueDUs/jYbMAEWgI/+G/9qdWME/fUvh9E5+AXP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39qnUxQAAAN0AAAAPAAAAAAAAAAAAAAAAAJgCAABkcnMv&#10;ZG93bnJldi54bWxQSwUGAAAAAAQABAD1AAAAigMAAAAA&#10;" strokecolor="#2f5496 [2408]" strokeweight="1.5pt">
                <v:fill opacity="0"/>
              </v:rect>
              <v:rect id="Rectangle 35" o:spid="_x0000_s219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F7DC8QA&#10;AADdAAAADwAAAGRycy9kb3ducmV2LnhtbESPQWvCQBSE7wX/w/IEb80mojVNXUUUa49q6/2RfSbB&#10;7NuY3Sbpv+8KhR6HmfmGWa4HU4uOWldZVpBEMQji3OqKCwVfn/vnFITzyBpry6TghxysV6OnJWba&#10;9nyi7uwLESDsMlRQet9kUrq8JIMusg1x8K62NeiDbAupW+wD3NRyGscv0mDFYaHEhrYl5bfzt1Fw&#10;me8aPkjDx2Q/e51fbu/3bWKUmoyHzRsIT4P/D/+1P7SCNFlM4fEmPAG5+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Rewwv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219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AycRsYAAADdAAAADwAAAGRycy9kb3ducmV2LnhtbESPT4vCMBTE7wt+h/AEb2uqCypdo1hh&#10;wQoe/MPC3h7Ns63bvNQmav32RhA8DjPzG2Y6b00lrtS40rKCQT8CQZxZXXKu4LD/+ZyAcB5ZY2WZ&#10;FNzJwXzW+ZhirO2Nt3Td+VwECLsYFRTe17GULivIoOvbmjh4R9sY9EE2udQN3gLcVHIYRSNpsOSw&#10;UGBNy4Ky/93FKEju69+N9el5dfw7ndMkGaZ4Mkr1uu3iG4Sn1r/Dr/ZKK5gMxl/wfBOegJw9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AMnEbGAAAA3QAAAA8AAAAAAAAA&#10;AAAAAAAAoQIAAGRycy9kb3ducmV2LnhtbFBLBQYAAAAABAAEAPkAAACUAwAAAAA=&#10;" strokecolor="#2f5496 [2408]" strokeweight="1.5pt"/>
            <v:shape id="AutoShape 37" o:spid="_x0000_s219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+UEMsYAAADdAAAADwAAAGRycy9kb3ducmV2LnhtbESPT4vCMBTE7wt+h/AEb2uqLCpdo1hh&#10;wQoe/MPC3h7Ns63bvNQmav32RhA8DjPzG2Y6b00lrtS40rKCQT8CQZxZXXKu4LD/+ZyAcB5ZY2WZ&#10;FNzJwXzW+ZhirO2Nt3Td+VwECLsYFRTe17GULivIoOvbmjh4R9sY9EE2udQN3gLcVHIYRSNpsOSw&#10;UGBNy4Ky/93FKEju69+N9el5dfw7ndMkGaZ4Mkr1uu3iG4Sn1r/Dr/ZKK5gMxl/wfBOegJw9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/lBDLGAAAA3QAAAA8AAAAAAAAA&#10;AAAAAAAAoQIAAGRycy9kb3ducmV2LnhtbFBLBQYAAAAABAAEAPkAAACUAwAAAAA=&#10;" strokecolor="#2f5496 [2408]" strokeweight="1.5pt"/>
          </v:group>
        </w:pict>
      </w:r>
      <w:r w:rsidR="002B7340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A       </w:t>
      </w:r>
    </w:p>
    <w:p w:rsidR="002B7340" w:rsidRPr="009E083E" w:rsidRDefault="00BD3DCE" w:rsidP="002B7340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184" style="position:absolute;margin-left:-16.1pt;margin-top:9.4pt;width:521.25pt;height:36.85pt;z-index:-25060352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qTCvuhYEAADxDwAADgAAAAAAAAAAAAAAAAAuAgAAZHJzL2Uyb0RvYy54bWxQSwECLQAUAAYA&#10;CAAAACEAWCsPaOAAAAAKAQAADwAAAAAAAAAAAAAAAABwBgAAZHJzL2Rvd25yZXYueG1sUEsFBgAA&#10;AAAEAAQA8wAAAH0HAAAAAA==&#10;">
            <v:group id="Group 33" o:spid="_x0000_s218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zs9aGscAAADd&#10;AAAADwAAAAAAAAAAAAAAAACqAgAAZHJzL2Rvd25yZXYueG1sUEsFBgAAAAAEAAQA+gAAAJ4DAAAA&#10;AA==&#10;">
              <v:rect id="Rectangle 34" o:spid="_x0000_s218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1OUO8UA&#10;AADdAAAADwAAAGRycy9kb3ducmV2LnhtbESPT2vCQBTE70K/w/IK3nSTCirRVfpHpdfaSOjtkX1m&#10;Q7NvQ3Y18du7hYLHYWZ+w6y3g23ElTpfO1aQThMQxKXTNVcK8u/9ZAnCB2SNjWNScCMP283TaI2Z&#10;dj1/0fUYKhEh7DNUYEJoMyl9aciin7qWOHpn11kMUXaV1B32EW4b+ZIkc2mx5rhgsKV3Q+Xv8WIV&#10;zKpiZ4r8w+c2LeaH0+301v/slRo/D68rEIGG8Aj/tz+1gmW6WMDfm/gE5OY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U5Q7xQAAAN0AAAAPAAAAAAAAAAAAAAAAAJgCAABkcnMv&#10;ZG93bnJldi54bWxQSwUGAAAAAAQABAD1AAAAigMAAAAA&#10;" strokecolor="#2f5496 [2408]" strokeweight="1.5pt">
                <v:fill opacity="0"/>
              </v:rect>
              <v:rect id="Rectangle 35" o:spid="_x0000_s218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b04cAA&#10;AADdAAAADwAAAGRycy9kb3ducmV2LnhtbERPyW7CMBC9I/EP1iD1VpwgKBBiEALRcmS9j+IhiRKP&#10;Q+xC+vf1AYnj09vTVWdq8aDWlZYVxMMIBHFmdcm5gst59zkD4TyyxtoyKfgjB6tlv5diou2Tj/Q4&#10;+VyEEHYJKii8bxIpXVaQQTe0DXHgbrY16ANsc6lbfIZwU8tRFH1JgyWHhgIb2hSUVadfo+A62Tb8&#10;Iw0f4t14PrlW3/dNbJT6GHTrBQhPnX+LX+69VjCLp2FueBOegFz+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bb04c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218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eSrrMcAAADdAAAADwAAAGRycy9kb3ducmV2LnhtbESPT2vCQBTE74V+h+UVvNWNHqyNrsEU&#10;CkboobYUvD2yz/wx+zZm1yR++26h4HGYmd8w62Q0jeipc5VlBbNpBII4t7riQsH31/vzEoTzyBob&#10;y6TgRg6SzePDGmNtB/6k/uALESDsYlRQet/GUrq8JINualvi4J1sZ9AH2RVSdzgEuGnkPIoW0mDF&#10;YaHElt5Kys+Hq1GQ3vY/H9Znl93pWF+yNJ1nWBulJk/jdgXC0+jv4f/2TitYzl5e4e9NeAJy8w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B5KusxwAAAN0AAAAPAAAAAAAA&#10;AAAAAAAAAKECAABkcnMvZG93bnJldi54bWxQSwUGAAAAAAQABAD5AAAAlQMAAAAA&#10;" strokecolor="#2f5496 [2408]" strokeweight="1.5pt"/>
            <v:shape id="AutoShape 37" o:spid="_x0000_s218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QtyFsMAAADdAAAADwAAAGRycy9kb3ducmV2LnhtbERPy2rCQBTdF/yH4Qrd1YkuSoiOYgTB&#10;FLpoLAV3l8w1iWbuxMw0j7/vLAouD+e92Y2mET11rrasYLmIQBAXVtdcKvg+H99iEM4ja2wsk4KJ&#10;HOy2s5cNJtoO/EV97ksRQtglqKDyvk2kdEVFBt3CtsSBu9rOoA+wK6XucAjhppGrKHqXBmsODRW2&#10;dKiouOe/RkE6ffx8Wp89TtfL7ZGl6SrDm1HqdT7u1yA8jf4p/neftIJ4GYf94U14AnL7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ULchbDAAAA3QAAAA8AAAAAAAAAAAAA&#10;AAAAoQIAAGRycy9kb3ducmV2LnhtbFBLBQYAAAAABAAEAPkAAACRAwAAAAA=&#10;" strokecolor="#2f5496 [2408]" strokeweight="1.5pt"/>
          </v:group>
        </w:pict>
      </w:r>
      <w:r w:rsidR="002B7340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A       </w:t>
      </w:r>
    </w:p>
    <w:p w:rsidR="002B7340" w:rsidRPr="009E083E" w:rsidRDefault="002B7340" w:rsidP="002B7340">
      <w:pPr>
        <w:spacing w:line="240" w:lineRule="auto"/>
        <w:rPr>
          <w:rFonts w:ascii="ALFABET98" w:hAnsi="ALFABET98"/>
          <w:sz w:val="36"/>
          <w:szCs w:val="36"/>
        </w:rPr>
      </w:pPr>
      <w:r w:rsidRPr="009E083E">
        <w:rPr>
          <w:rFonts w:ascii="ALFABET98" w:hAnsi="ALFABET98"/>
          <w:sz w:val="72"/>
          <w:szCs w:val="72"/>
        </w:rPr>
        <w:t xml:space="preserve"> </w:t>
      </w:r>
      <w:r w:rsidRPr="009E083E">
        <w:rPr>
          <w:rFonts w:ascii="ALFABET98" w:hAnsi="ALFABET98"/>
          <w:sz w:val="36"/>
          <w:szCs w:val="36"/>
        </w:rPr>
        <w:t xml:space="preserve">   </w:t>
      </w:r>
      <w:r>
        <w:rPr>
          <w:rFonts w:ascii="ALFABET98" w:hAnsi="ALFABET98"/>
          <w:sz w:val="36"/>
          <w:szCs w:val="36"/>
        </w:rPr>
        <w:t xml:space="preserve">                              44</w:t>
      </w:r>
    </w:p>
    <w:p w:rsidR="002B7340" w:rsidRPr="009E083E" w:rsidRDefault="002B7340" w:rsidP="002B7340">
      <w:pPr>
        <w:spacing w:line="240" w:lineRule="auto"/>
        <w:rPr>
          <w:rFonts w:ascii="ALFABET98" w:hAnsi="ALFABET98"/>
          <w:sz w:val="72"/>
          <w:szCs w:val="72"/>
        </w:rPr>
      </w:pPr>
      <w:r w:rsidRPr="009E083E">
        <w:rPr>
          <w:rFonts w:ascii="ALFABET98" w:hAnsi="ALFABET98"/>
          <w:sz w:val="36"/>
          <w:szCs w:val="36"/>
        </w:rPr>
        <w:t>Sayın veli</w:t>
      </w:r>
      <w:r>
        <w:rPr>
          <w:rFonts w:ascii="ALFABET98" w:hAnsi="ALFABET98"/>
          <w:sz w:val="36"/>
          <w:szCs w:val="36"/>
        </w:rPr>
        <w:t>m, A harfinin üzerinden geçip,doldurunuz</w:t>
      </w:r>
      <w:r w:rsidRPr="009E083E">
        <w:rPr>
          <w:rFonts w:ascii="ALFABET98" w:hAnsi="ALFABET98"/>
          <w:sz w:val="36"/>
          <w:szCs w:val="36"/>
        </w:rPr>
        <w:t>.</w:t>
      </w:r>
      <w:r w:rsidRPr="009E083E">
        <w:rPr>
          <w:rFonts w:ascii="ALFABET98" w:hAnsi="ALFABET98"/>
          <w:sz w:val="72"/>
          <w:szCs w:val="72"/>
        </w:rPr>
        <w:t xml:space="preserve">                                                        </w:t>
      </w:r>
    </w:p>
    <w:p w:rsidR="002B7340" w:rsidRPr="009E083E" w:rsidRDefault="002B7340" w:rsidP="002B7340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9E083E">
        <w:rPr>
          <w:rFonts w:ascii="ALFABET98" w:hAnsi="ALFABET98"/>
          <w:sz w:val="72"/>
          <w:szCs w:val="72"/>
        </w:rPr>
        <w:t xml:space="preserve"> </w:t>
      </w:r>
      <w:r w:rsidR="00BD3DCE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178" style="position:absolute;margin-left:-16.1pt;margin-top:9.4pt;width:521.25pt;height:36.85pt;z-index:-250602496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E&#10;9tEfEgQAAPEPAAAOAAAAAAAAAAAAAAAAAC4CAABkcnMvZTJvRG9jLnhtbFBLAQItABQABgAIAAAA&#10;IQBYKw9o4AAAAAoBAAAPAAAAAAAAAAAAAAAAAGwGAABkcnMvZG93bnJldi54bWxQSwUGAAAAAAQA&#10;BADzAAAAeQcAAAAA&#10;">
            <v:group id="Group 33" o:spid="_x0000_s218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QhLD7FAAAA3QAA&#10;AA8AAAAAAAAAAAAAAAAAqgIAAGRycy9kb3ducmV2LnhtbFBLBQYAAAAABAAEAPoAAACcAwAAAAA=&#10;">
              <v:rect id="Rectangle 34" o:spid="_x0000_s218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3iH8UA&#10;AADdAAAADwAAAGRycy9kb3ducmV2LnhtbESPQWvCQBSE74X+h+UJvdVNFCREV9FaS6/VSPD2yD6z&#10;wezbkN2a+O+7hUKPw8x8w6w2o23FnXrfOFaQThMQxJXTDdcKitPhNQPhA7LG1jEpeJCHzfr5aYW5&#10;dgN/0f0YahEh7HNUYELocil9Zciin7qOOHpX11sMUfa11D0OEW5bOUuShbTYcFww2NGboep2/LYK&#10;5nX5bspi7wublouP8+O8Gy4HpV4m43YJItAY/sN/7U+tIEuzOfy+iU9Ar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veIfxQAAAN0AAAAPAAAAAAAAAAAAAAAAAJgCAABkcnMv&#10;ZG93bnJldi54bWxQSwUGAAAAAAQABAD1AAAAigMAAAAA&#10;" strokecolor="#2f5496 [2408]" strokeweight="1.5pt">
                <v:fill opacity="0"/>
              </v:rect>
              <v:rect id="Rectangle 35" o:spid="_x0000_s218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S6Ow8QA&#10;AADdAAAADwAAAGRycy9kb3ducmV2LnhtbESPQWvCQBSE74X+h+UJvdVNSlJidJWiWD1WW++P7DMJ&#10;Zt+m2TWJ/94tFDwOM/MNs1iNphE9da62rCCeRiCIC6trLhX8fG9fMxDOI2tsLJOCGzlYLZ+fFphr&#10;O/CB+qMvRYCwy1FB5X2bS+mKigy6qW2Jg3e2nUEfZFdK3eEQ4KaRb1H0Lg3WHBYqbGldUXE5Xo2C&#10;U7ppeScNf8XbZJaeLp+/69go9TIZP+YgPI3+Ef5v77WCLM4S+HsTnoBc3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EujsP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218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XzRjscAAADdAAAADwAAAGRycy9kb3ducmV2LnhtbESPT2vCQBTE74V+h+UJvekmQiVEN2IK&#10;BVPoobYUentkX/5o9m2S3Wr89m5B6HGYmd8wm+1kOnGm0bWWFcSLCARxaXXLtYKvz9d5AsJ5ZI2d&#10;ZVJwJQfb7PFhg6m2F/6g88HXIkDYpaig8b5PpXRlQwbdwvbEwavsaNAHOdZSj3gJcNPJZRStpMGW&#10;w0KDPb00VJ4Ov0ZBfn37fre+GPbVz3Eo8nxZ4NEo9TSbdmsQnib/H76391pBEifP8PcmPAGZ3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1fNGOxwAAAN0AAAAPAAAAAAAA&#10;AAAAAAAAAKECAABkcnMvZG93bnJldi54bWxQSwUGAAAAAAQABAD5AAAAlQMAAAAA&#10;" strokecolor="#2f5496 [2408]" strokeweight="1.5pt"/>
            <v:shape id="AutoShape 37" o:spid="_x0000_s217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a5P+cYAAADdAAAADwAAAGRycy9kb3ducmV2LnhtbESPQWvCQBSE7wX/w/IEb3VjDiFEV2kE&#10;ISl4qC0Fb4/sM4nNvk2yW43/vlso9DjMzDfMZjeZTtxodK1lBatlBIK4srrlWsHH++E5BeE8ssbO&#10;Mil4kIPddva0wUzbO7/R7eRrESDsMlTQeN9nUrqqIYNuaXvi4F3saNAHOdZSj3gPcNPJOIoSabDl&#10;sNBgT/uGqq/Tt1GQP14/j9aXQ3E5X4cyz+MSr0apxXx6WYPwNPn/8F+70ArSVZrA75vwBOT2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WuT/nGAAAA3QAAAA8AAAAAAAAA&#10;AAAAAAAAoQIAAGRycy9kb3ducmV2LnhtbFBLBQYAAAAABAAEAPkAAACUAwAAAAA=&#10;" strokecolor="#2f5496 [2408]" strokeweight="1.5pt"/>
          </v:group>
        </w:pic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   A     A     </w:t>
      </w:r>
      <w:r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  </w:t>
      </w:r>
    </w:p>
    <w:p w:rsidR="002B7340" w:rsidRPr="009E083E" w:rsidRDefault="00BD3DCE" w:rsidP="002B7340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172" style="position:absolute;margin-left:-16.1pt;margin-top:9.4pt;width:521.25pt;height:36.85pt;z-index:-25060147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hF9JqxYEAADxDwAADgAAAAAAAAAAAAAAAAAuAgAAZHJzL2Uyb0RvYy54bWxQSwECLQAUAAYA&#10;CAAAACEAWCsPaOAAAAAKAQAADwAAAAAAAAAAAAAAAABwBgAAZHJzL2Rvd25yZXYueG1sUEsFBgAA&#10;AAAEAAQA8wAAAH0HAAAAAA==&#10;">
            <v:group id="Group 33" o:spid="_x0000_s217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XJG9TCAAAA3QAAAA8A&#10;AAAAAAAAAAAAAAAAqgIAAGRycy9kb3ducmV2LnhtbFBLBQYAAAAABAAEAPoAAACZAwAAAAA=&#10;">
              <v:rect id="Rectangle 34" o:spid="_x0000_s217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XV9cYA&#10;AADdAAAADwAAAGRycy9kb3ducmV2LnhtbESPT2vCQBTE70K/w/IKvekmLUgaXaV/VHqtRkJvj+wz&#10;G5p9G7Krid/eLRQ8DjPzG2a5Hm0rLtT7xrGCdJaAIK6cbrhWUBy20wyED8gaW8ek4Eoe1quHyRJz&#10;7Qb+pss+1CJC2OeowITQ5VL6ypBFP3MdcfROrrcYouxrqXscIty28jlJ5tJiw3HBYEcfhqrf/dkq&#10;eKnLjSmLT1/YtJzvjtfj+/CzVerpcXxbgAg0hnv4v/2lFWRp9gp/b+ITkK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FXV9cYAAADdAAAADwAAAAAAAAAAAAAAAACYAgAAZHJz&#10;L2Rvd25yZXYueG1sUEsFBgAAAAAEAAQA9QAAAIsDAAAAAA==&#10;" strokecolor="#2f5496 [2408]" strokeweight="1.5pt">
                <v:fill opacity="0"/>
              </v:rect>
              <v:rect id="Rectangle 35" o:spid="_x0000_s217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8weHcAA&#10;AADdAAAADwAAAGRycy9kb3ducmV2LnhtbERPy4rCMBTdC/5DuMLsNK3oUGujiOI4y/G1vzTXtrS5&#10;qU3U+veTxcAsD+edrXvTiCd1rrKsIJ5EIIhzqysuFFzO+3ECwnlkjY1lUvAmB+vVcJBhqu2Lj/Q8&#10;+UKEEHYpKii9b1MpXV6SQTexLXHgbrYz6APsCqk7fIVw08hpFH1KgxWHhhJb2paU16eHUXCd71o+&#10;SMM/8X62mF/rr/s2Nkp9jPrNEoSn3v+L/9zfWkESL8L+8CY8Abn6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8weHc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217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55BUMYAAADdAAAADwAAAGRycy9kb3ducmV2LnhtbESPT4vCMBTE78J+h/CEvWlaD4tWo9gF&#10;wQoe/MPC3h7Ns602L7WJWr+9WVjwOMzMb5jZojO1uFPrKssK4mEEgji3uuJCwfGwGoxBOI+ssbZM&#10;Cp7kYDH/6M0w0fbBO7rvfSEChF2CCkrvm0RKl5dk0A1tQxy8k20N+iDbQuoWHwFuajmKoi9psOKw&#10;UGJD3yXll/3NKEifm5+t9dl1ffo9X7M0HWV4Nkp99rvlFISnzr/D/+21VjCOJzH8vQlPQM5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+eQVDGAAAA3QAAAA8AAAAAAAAA&#10;AAAAAAAAoQIAAGRycy9kb3ducmV2LnhtbFBLBQYAAAAABAAEAPkAAACUAwAAAAA=&#10;" strokecolor="#2f5496 [2408]" strokeweight="1.5pt"/>
            <v:shape id="AutoShape 37" o:spid="_x0000_s217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0zfJ8cAAADdAAAADwAAAGRycy9kb3ducmV2LnhtbESPT2vCQBTE7wW/w/IK3urGHMSmrqER&#10;CqbQQ20RvD2yz/xp9m3Mbk3y7buC0OMwM79hNuloWnGl3tWWFSwXEQjiwuqaSwXfX29PaxDOI2ts&#10;LZOCiRyk29nDBhNtB/6k68GXIkDYJaig8r5LpHRFRQbdwnbEwTvb3qAPsi+l7nEIcNPKOIpW0mDN&#10;YaHCjnYVFT+HX6Mgm96PH9bnl/351FzyLItzbIxS88fx9QWEp9H/h+/tvVawXj7HcHsTnoDc/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/TN8nxwAAAN0AAAAPAAAAAAAA&#10;AAAAAAAAAKECAABkcnMvZG93bnJldi54bWxQSwUGAAAAAAQABAD5AAAAlQMAAAAA&#10;" strokecolor="#2f5496 [2408]" strokeweight="1.5pt"/>
          </v:group>
        </w:pict>
      </w:r>
      <w:r w:rsidR="002B7340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   A          </w:t>
      </w:r>
      <w:r w:rsidR="002B7340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  </w:t>
      </w:r>
    </w:p>
    <w:p w:rsidR="002B7340" w:rsidRPr="009E083E" w:rsidRDefault="00BD3DCE" w:rsidP="002B7340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166" style="position:absolute;margin-left:-16.1pt;margin-top:9.4pt;width:521.25pt;height:36.85pt;z-index:-25060044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3bIudhYEAADxDwAADgAAAAAAAAAAAAAAAAAuAgAAZHJzL2Uyb0RvYy54bWxQSwECLQAUAAYA&#10;CAAAACEAWCsPaOAAAAAKAQAADwAAAAAAAAAAAAAAAABwBgAAZHJzL2Rvd25yZXYueG1sUEsFBgAA&#10;AAAEAAQA8wAAAH0HAAAAAA==&#10;">
            <v:group id="Group 33" o:spid="_x0000_s216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4V2HDMcAAADd&#10;AAAADwAAAAAAAAAAAAAAAACqAgAAZHJzL2Rvd25yZXYueG1sUEsFBgAAAAAEAAQA+gAAAJ4DAAAA&#10;AA==&#10;">
              <v:rect id="Rectangle 34" o:spid="_x0000_s217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FJLcUA&#10;AADdAAAADwAAAGRycy9kb3ducmV2LnhtbESPT2vCQBTE70K/w/IK3nSTimKjq/SfpVc1Enp7ZJ/Z&#10;0OzbkN2a+O3dQsHjMDO/YdbbwTbiQp2vHStIpwkI4tLpmisF+XE3WYLwAVlj45gUXMnDdvMwWmOm&#10;Xc97uhxCJSKEfYYKTAhtJqUvDVn0U9cSR+/sOoshyq6SusM+wm0jn5JkIS3WHBcMtvRmqPw5/FoF&#10;s6r4MEX+7nObFovP0/X02n/vlBo/Di8rEIGGcA//t7+0gmX6PIe/N/EJyM0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4wUktxQAAAN0AAAAPAAAAAAAAAAAAAAAAAJgCAABkcnMv&#10;ZG93bnJldi54bWxQSwUGAAAAAAQABAD1AAAAigMAAAAA&#10;" strokecolor="#2f5496 [2408]" strokeweight="1.5pt">
                <v:fill opacity="0"/>
              </v:rect>
              <v:rect id="Rectangle 35" o:spid="_x0000_s217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2kj8sMA&#10;AADdAAAADwAAAGRycy9kb3ducmV2LnhtbESPQYvCMBSE74L/IbwFb5pWVLTbKKLoelx1vT+at22x&#10;ealNrPXfb4QFj8PMfMOkq85UoqXGlZYVxKMIBHFmdcm5gp/zbjgH4TyyxsoyKXiSg9Wy30sx0fbB&#10;R2pPPhcBwi5BBYX3dSKlywoy6Ea2Jg7er20M+iCbXOoGHwFuKjmOopk0WHJYKLCmTUHZ9XQ3Ci7T&#10;bc1f0vB3vJssppfr/raJjVKDj279CcJT59/h//ZBK5jHixm83oQnI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2kj8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16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zt8v8cAAADdAAAADwAAAGRycy9kb3ducmV2LnhtbESPT2vCQBTE74V+h+UVvNWNHqyNrsEU&#10;CkboobYUvD2yz/wx+zZm1yR++26h4HGYmd8w62Q0jeipc5VlBbNpBII4t7riQsH31/vzEoTzyBob&#10;y6TgRg6SzePDGmNtB/6k/uALESDsYlRQet/GUrq8JINualvi4J1sZ9AH2RVSdzgEuGnkPIoW0mDF&#10;YaHElt5Kys+Hq1GQ3vY/H9Znl93pWF+yNJ1nWBulJk/jdgXC0+jv4f/2TitYzl5f4O9NeAJy8w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vO3y/xwAAAN0AAAAPAAAAAAAA&#10;AAAAAAAAAKECAABkcnMvZG93bnJldi54bWxQSwUGAAAAAAQABAD5AAAAlQMAAAAA&#10;" strokecolor="#2f5496 [2408]" strokeweight="1.5pt"/>
            <v:shape id="AutoShape 37" o:spid="_x0000_s216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qTozcMAAADdAAAADwAAAGRycy9kb3ducmV2LnhtbERPy4rCMBTdC/MP4Q6401QXoh1TsQMD&#10;VnChDgOzuzS3D21uahO1/r1ZCC4P571c9aYRN+pcbVnBZByBIM6trrlU8Hv8Gc1BOI+ssbFMCh7k&#10;YJV8DJYYa3vnPd0OvhQhhF2MCirv21hKl1dk0I1tSxy4wnYGfYBdKXWH9xBuGjmNopk0WHNoqLCl&#10;74ry8+FqFKSP7d/O+uyyKf5PlyxNpxmejFLDz379BcJT79/il3ujFcwnizA3vAlPQCZ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6k6M3DAAAA3QAAAA8AAAAAAAAAAAAA&#10;AAAAoQIAAGRycy9kb3ducmV2LnhtbFBLBQYAAAAABAAEAPkAAACRAwAAAAA=&#10;" strokecolor="#2f5496 [2408]" strokeweight="1.5pt"/>
          </v:group>
        </w:pict>
      </w:r>
      <w:r w:rsidR="002B7340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A  </w:t>
      </w:r>
    </w:p>
    <w:p w:rsidR="002B7340" w:rsidRPr="009E083E" w:rsidRDefault="00BD3DCE" w:rsidP="002B7340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160" style="position:absolute;margin-left:-16.1pt;margin-top:9.4pt;width:521.25pt;height:36.85pt;z-index:-25059942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w&#10;/f8KEgQAAPEPAAAOAAAAAAAAAAAAAAAAAC4CAABkcnMvZTJvRG9jLnhtbFBLAQItABQABgAIAAAA&#10;IQBYKw9o4AAAAAoBAAAPAAAAAAAAAAAAAAAAAGwGAABkcnMvZG93bnJldi54bWxQSwUGAAAAAAQA&#10;BADzAAAAeQcAAAAA&#10;">
            <v:group id="Group 33" o:spid="_x0000_s216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tSXX0xgAAAN0A&#10;AAAPAAAAAAAAAAAAAAAAAKoCAABkcnMvZG93bnJldi54bWxQSwUGAAAAAAQABAD6AAAAnQMAAAAA&#10;">
              <v:rect id="Rectangle 34" o:spid="_x0000_s216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NW71cUA&#10;AADdAAAADwAAAGRycy9kb3ducmV2LnhtbESPQWvCQBSE7wX/w/IEb3UTCyLRVaqt4lWNhN4e2dds&#10;aPZtyG5N/PeuUOhxmJlvmNVmsI24UedrxwrSaQKCuHS65kpBftm/LkD4gKyxcUwK7uRhsx69rDDT&#10;rucT3c6hEhHCPkMFJoQ2k9KXhiz6qWuJo/ftOoshyq6SusM+wm0jZ0kylxZrjgsGW9oZKn/Ov1bB&#10;W1V8miL/8LlNi/nher9u+6+9UpPx8L4EEWgI/+G/9lErWMySFJ5v4hOQ6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01bvVxQAAAN0AAAAPAAAAAAAAAAAAAAAAAJgCAABkcnMv&#10;ZG93bnJldi54bWxQSwUGAAAAAAQABAD1AAAAigMAAAAA&#10;" strokecolor="#2f5496 [2408]" strokeweight="1.5pt">
                <v:fill opacity="0"/>
              </v:rect>
              <v:rect id="Rectangle 35" o:spid="_x0000_s216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33RCsQA&#10;AADdAAAADwAAAGRycy9kb3ducmV2LnhtbESPQWvCQBSE7wX/w/KE3uomwUiMriIpaT1aW++P7DMJ&#10;Zt+m2VXTf+8WCj0OM/MNs96OphM3GlxrWUE8i0AQV1a3XCv4+ixfMhDOI2vsLJOCH3Kw3Uye1phr&#10;e+cPuh19LQKEXY4KGu/7XEpXNWTQzWxPHLyzHQz6IIda6gHvAW46mUTRQhpsOSw02FPRUHU5Xo2C&#10;U/ra87s0fIjL+TI9Xd6+i9go9TwddysQnkb/H/5r77WCLIkS+H0TnoDcP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d90Qr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216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y+OR8YAAADdAAAADwAAAGRycy9kb3ducmV2LnhtbESPT4vCMBTE74LfITzBm6ZWWKRrlK2w&#10;YAUP/kHY26N5tnWbl9pktX77jSB4HGbmN8x82Zla3Kh1lWUFk3EEgji3uuJCwfHwPZqBcB5ZY22Z&#10;FDzIwXLR780x0fbOO7rtfSEChF2CCkrvm0RKl5dk0I1tQxy8s20N+iDbQuoW7wFuahlH0Yc0WHFY&#10;KLGhVUn57/7PKEgfm9PW+uy6Pv9crlmaxhlejFLDQff1CcJT59/hV3utFcziaArPN+EJyMU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MvjkfGAAAA3QAAAA8AAAAAAAAA&#10;AAAAAAAAoQIAAGRycy9kb3ducmV2LnhtbFBLBQYAAAAABAAEAPkAAACUAwAAAAA=&#10;" strokecolor="#2f5496 [2408]" strokeweight="1.5pt"/>
            <v:shape id="AutoShape 37" o:spid="_x0000_s216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MYWM8YAAADdAAAADwAAAGRycy9kb3ducmV2LnhtbESPT4vCMBTE74LfITzBm6YWWaRrlK2w&#10;YAUP/kHY26N5tnWbl9pktX77jSB4HGbmN8x82Zla3Kh1lWUFk3EEgji3uuJCwfHwPZqBcB5ZY22Z&#10;FDzIwXLR780x0fbOO7rtfSEChF2CCkrvm0RKl5dk0I1tQxy8s20N+iDbQuoW7wFuahlH0Yc0WHFY&#10;KLGhVUn57/7PKEgfm9PW+uy6Pv9crlmaxhlejFLDQff1CcJT59/hV3utFcziaArPN+EJyMU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zGFjPGAAAA3QAAAA8AAAAAAAAA&#10;AAAAAAAAoQIAAGRycy9kb3ducmV2LnhtbFBLBQYAAAAABAAEAPkAAACUAwAAAAA=&#10;" strokecolor="#2f5496 [2408]" strokeweight="1.5pt"/>
          </v:group>
        </w:pict>
      </w:r>
      <w:r w:rsidR="002B7340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A     A       </w:t>
      </w:r>
    </w:p>
    <w:p w:rsidR="002B7340" w:rsidRPr="009E083E" w:rsidRDefault="00BD3DCE" w:rsidP="002B7340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154" style="position:absolute;margin-left:-16.1pt;margin-top:9.4pt;width:521.25pt;height:36.85pt;z-index:-25059840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">
            <v:group id="Group 33" o:spid="_x0000_s215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3sSBvFAAAA3QAA&#10;AA8AAAAAAAAAAAAAAAAAqgIAAGRycy9kb3ducmV2LnhtbFBLBQYAAAAABAAEAPoAAACcAwAAAAA=&#10;">
              <v:rect id="Rectangle 34" o:spid="_x0000_s215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CGOsUA&#10;AADdAAAADwAAAGRycy9kb3ducmV2LnhtbESPQWvCQBSE7wX/w/KE3upGBSupq1SrxWs1Erw9sq/Z&#10;0OzbkN2a+O9dQfA4zMw3zGLV21pcqPWVYwXjUQKCuHC64lJBdty9zUH4gKyxdkwKruRhtRy8LDDV&#10;ruMfuhxCKSKEfYoKTAhNKqUvDFn0I9cQR+/XtRZDlG0pdYtdhNtaTpJkJi1WHBcMNrQxVPwd/q2C&#10;aZlvTZ59+cyO89n36Xpad+edUq/D/vMDRKA+PMOP9l4rmE+Sd7i/iU9AL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cIY6xQAAAN0AAAAPAAAAAAAAAAAAAAAAAJgCAABkcnMv&#10;ZG93bnJldi54bWxQSwUGAAAAAAQABAD1AAAAigMAAAAA&#10;" strokecolor="#2f5496 [2408]" strokeweight="1.5pt">
                <v:fill opacity="0"/>
              </v:rect>
              <v:rect id="Rectangle 35" o:spid="_x0000_s215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Xm4MEA&#10;AADdAAAADwAAAGRycy9kb3ducmV2LnhtbERPyW6DMBC9V8o/WBOpt8YQJVFKY1BElbbHrPcRngAC&#10;jyl2gP59fajU49Pbd9lkWjFQ72rLCuJFBIK4sLrmUsH1cnjZgnAeWWNrmRT8kIMsnT3tMNF25BMN&#10;Z1+KEMIuQQWV910ipSsqMugWtiMO3N32Bn2AfSl1j2MIN61cRtFGGqw5NFTYUV5R0ZwfRsFt/d7x&#10;pzR8jA+r1/Wt+fjOY6PU83zav4HwNPl/8Z/7SyvYLqMwN7wJT0Cm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V5uD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215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se5rcUAAADdAAAADwAAAGRycy9kb3ducmV2LnhtbESPQYvCMBSE7wv+h/AEb2tqD+JWo1hh&#10;wQoeVkXw9miebbV5qU1W67/fCMIeh5n5hpktOlOLO7WusqxgNIxAEOdWV1woOOy/PycgnEfWWFsm&#10;BU9ysJj3PmaYaPvgH7rvfCEChF2CCkrvm0RKl5dk0A1tQxy8s20N+iDbQuoWHwFuahlH0VgarDgs&#10;lNjQqqT8uvs1CtLn5ri1Prutz6fLLUvTOMOLUWrQ75ZTEJ46/x9+t9dawSSOvuD1JjwBOf8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se5rcUAAADdAAAADwAAAAAAAAAA&#10;AAAAAAChAgAAZHJzL2Rvd25yZXYueG1sUEsFBgAAAAAEAAQA+QAAAJMDAAAAAA==&#10;" strokecolor="#2f5496 [2408]" strokeweight="1.5pt"/>
            <v:shape id="AutoShape 37" o:spid="_x0000_s215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iSG7cEAAADdAAAADwAAAGRycy9kb3ducmV2LnhtbERPTYvCMBC9L/gfwgje1tQeRKpRrCBY&#10;wcOqCN6GZmyrzaQ2Ueu/N4cFj4/3PVt0phZPal1lWcFoGIEgzq2uuFBwPKx/JyCcR9ZYWyYFb3Kw&#10;mPd+Zpho++I/eu59IUIIuwQVlN43iZQuL8mgG9qGOHAX2xr0AbaF1C2+QripZRxFY2mw4tBQYkOr&#10;kvLb/mEUpO/taWd9dt9cztd7lqZxhlej1KDfLacgPHX+K/53b7SCSTwK+8Ob8ATk/A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WJIbtwQAAAN0AAAAPAAAAAAAAAAAAAAAA&#10;AKECAABkcnMvZG93bnJldi54bWxQSwUGAAAAAAQABAD5AAAAjwMAAAAA&#10;" strokecolor="#2f5496 [2408]" strokeweight="1.5pt"/>
          </v:group>
        </w:pict>
      </w:r>
      <w:r w:rsidR="002B7340">
        <w:rPr>
          <w:rFonts w:ascii="ALFABET98" w:hAnsi="ALFABET98"/>
          <w:color w:val="A6A6A6" w:themeColor="background1" w:themeShade="A6"/>
          <w:sz w:val="72"/>
          <w:szCs w:val="72"/>
        </w:rPr>
        <w:t>A     A</w:t>
      </w:r>
      <w:r w:rsidR="002B7340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      </w:t>
      </w:r>
    </w:p>
    <w:p w:rsidR="002B7340" w:rsidRPr="009E083E" w:rsidRDefault="00BD3DCE" w:rsidP="002B7340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148" style="position:absolute;margin-left:-16.1pt;margin-top:9.4pt;width:521.25pt;height:36.85pt;z-index:-25059737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H&#10;zd4FEgQAAPEPAAAOAAAAAAAAAAAAAAAAAC4CAABkcnMvZTJvRG9jLnhtbFBLAQItABQABgAIAAAA&#10;IQBYKw9o4AAAAAoBAAAPAAAAAAAAAAAAAAAAAGwGAABkcnMvZG93bnJldi54bWxQSwUGAAAAAAQA&#10;BADzAAAAeQcAAAAA&#10;">
            <v:group id="Group 33" o:spid="_x0000_s215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cO2MXFAAAA3QAA&#10;AA8AAAAAAAAAAAAAAAAAqgIAAGRycy9kb3ducmV2LnhtbFBLBQYAAAAABAAEAPoAAACcAwAAAAA=&#10;">
              <v:rect id="Rectangle 34" o:spid="_x0000_s215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IW5MUA&#10;AADdAAAADwAAAGRycy9kb3ducmV2LnhtbESPQWvCQBSE74X+h+UVvNVNFERSV9FWpVc1Enp7ZJ/Z&#10;YPZtyK4m/vuuUOhxmJlvmMVqsI24U+drxwrScQKCuHS65kpBftq9z0H4gKyxcUwKHuRhtXx9WWCm&#10;Xc8Huh9DJSKEfYYKTAhtJqUvDVn0Y9cSR+/iOoshyq6SusM+wm0jJ0kykxZrjgsGW/o0VF6PN6tg&#10;WhVbU+RfPrdpMdufH+dN/7NTavQ2rD9ABBrCf/iv/a0VzCfpFJ5v4hOQy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khbkxQAAAN0AAAAPAAAAAAAAAAAAAAAAAJgCAABkcnMv&#10;ZG93bnJldi54bWxQSwUGAAAAAAQABAD1AAAAigMAAAAA&#10;" strokecolor="#2f5496 [2408]" strokeweight="1.5pt">
                <v:fill opacity="0"/>
              </v:rect>
              <v:rect id="Rectangle 35" o:spid="_x0000_s215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F6OMIA&#10;AADdAAAADwAAAGRycy9kb3ducmV2LnhtbESPS6vCMBSE98L9D+FccKdpRUV7jSKKj6XP/aE5ty02&#10;J7WJWv+9EQSXw8x8w0xmjSnFnWpXWFYQdyMQxKnVBWcKTsdVZwTCeWSNpWVS8CQHs+lPa4KJtg/e&#10;0/3gMxEg7BJUkHtfJVK6NCeDrmsr4uD929qgD7LOpK7xEeCmlL0oGkqDBYeFHCta5JReDjej4DxY&#10;VryRhnfxqj8enC/r6yI2SrV/m/kfCE+N/4Y/7a1WMOrFfXi/CU9AT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AXo4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215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lMldccAAADdAAAADwAAAGRycy9kb3ducmV2LnhtbESPT2vCQBTE7wW/w/IK3urGgEVS19AI&#10;BVPoQVsEb4/sM3+afRuzW5N8+65Q6HGYmd8wm3Q0rbhR72rLCpaLCARxYXXNpYKvz7enNQjnkTW2&#10;lknBRA7S7exhg4m2Ax/odvSlCBB2CSqovO8SKV1RkUG3sB1x8C62N+iD7EupexwC3LQyjqJnabDm&#10;sFBhR7uKiu/jj1GQTe+nD+vz6/5ybq55lsU5Nkap+eP4+gLC0+j/w3/tvVawjpcruL8JT0Bu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GUyV1xwAAAN0AAAAPAAAAAAAA&#10;AAAAAAAAAKECAABkcnMvZG93bnJldi54bWxQSwUGAAAAAAQABAD5AAAAlQMAAAAA&#10;" strokecolor="#2f5496 [2408]" strokeweight="1.5pt"/>
            <v:shape id="AutoShape 37" o:spid="_x0000_s214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oG7AsUAAADdAAAADwAAAGRycy9kb3ducmV2LnhtbESPQYvCMBSE7wv+h/AEb2tqDyLVKFtB&#10;sIKHVRG8PZpnW7d5qU3U+u83guBxmJlvmNmiM7W4U+sqywpGwwgEcW51xYWCw371PQHhPLLG2jIp&#10;eJKDxbz3NcNE2wf/0n3nCxEg7BJUUHrfJFK6vCSDbmgb4uCdbWvQB9kWUrf4CHBTyziKxtJgxWGh&#10;xIaWJeV/u5tRkD43x6312XV9Pl2uWZrGGV6MUoN+9zMF4anzn/C7vdYKJvFoDK834QnI+T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oG7AsUAAADdAAAADwAAAAAAAAAA&#10;AAAAAAChAgAAZHJzL2Rvd25yZXYueG1sUEsFBgAAAAAEAAQA+QAAAJMDAAAAAA==&#10;" strokecolor="#2f5496 [2408]" strokeweight="1.5pt"/>
          </v:group>
        </w:pict>
      </w:r>
      <w:r w:rsidR="002B7340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A       </w:t>
      </w:r>
    </w:p>
    <w:p w:rsidR="002B7340" w:rsidRPr="009E083E" w:rsidRDefault="00BD3DCE" w:rsidP="002B7340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142" style="position:absolute;margin-left:-16.1pt;margin-top:9.4pt;width:521.25pt;height:36.85pt;z-index:-25059635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DdGsWXFQQAAPEPAAAOAAAAAAAAAAAAAAAAAC4CAABkcnMvZTJvRG9jLnhtbFBLAQItABQABgAI&#10;AAAAIQBYKw9o4AAAAAoBAAAPAAAAAAAAAAAAAAAAAG8GAABkcnMvZG93bnJldi54bWxQSwUGAAAA&#10;AAQABADzAAAAfAcAAAAA&#10;">
            <v:group id="Group 33" o:spid="_x0000_s214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1ubvL8QAAADdAAAA&#10;DwAAAAAAAAAAAAAAAACqAgAAZHJzL2Rvd25yZXYueG1sUEsFBgAAAAAEAAQA+gAAAJsDAAAAAA==&#10;">
              <v:rect id="Rectangle 34" o:spid="_x0000_s214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3ohDsUA&#10;AADdAAAADwAAAGRycy9kb3ducmV2LnhtbESPT4vCMBTE7wv7HcJb8LamVRCtRtl/yl5XK8Xbo3k2&#10;xealNFlbv71ZWPA4zMxvmNVmsI24UudrxwrScQKCuHS65kpBfti+zkH4gKyxcUwKbuRhs35+WmGm&#10;Xc8/dN2HSkQI+wwVmBDaTEpfGrLox64ljt7ZdRZDlF0ldYd9hNtGTpJkJi3WHBcMtvRhqLzsf62C&#10;aVV8mSL/9LlNi9nueDu+96etUqOX4W0JItAQHuH/9rdWMJ+kC/h7E5+AX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eiEOxQAAAN0AAAAPAAAAAAAAAAAAAAAAAJgCAABkcnMv&#10;ZG93bnJldi54bWxQSwUGAAAAAAQABAD1AAAAigMAAAAA&#10;" strokecolor="#2f5496 [2408]" strokeweight="1.5pt">
                <v:fill opacity="0"/>
              </v:rect>
              <v:rect id="Rectangle 35" o:spid="_x0000_s214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1a2hsAA&#10;AADdAAAADwAAAGRycy9kb3ducmV2LnhtbERPyW7CMBC9V+IfrKnErTiJoKJpDEIglmPZ7qN4mkSJ&#10;xyE2EP4eH5A4Pr09m/emETfqXGVZQTyKQBDnVldcKDgd119TEM4ja2wsk4IHOZjPBh8ZptreeU+3&#10;gy9ECGGXooLS+zaV0uUlGXQj2xIH7t92Bn2AXSF1h/cQbhqZRNG3NFhxaCixpWVJeX24GgXnyarl&#10;rTT8F6/HP5NzvbksY6PU8LNf/ILw1Pu3+OXeaQXTJAn7w5vwBOTs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1a2hs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214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wTpy8YAAADdAAAADwAAAGRycy9kb3ducmV2LnhtbESPT4vCMBTE78J+h/AWvGlqDyLdRtkK&#10;C1bw4B8W9vZonm21ealNVuu3N4LgcZiZ3zDpojeNuFLnassKJuMIBHFhdc2lgsP+ZzQD4TyyxsYy&#10;KbiTg8X8Y5Biou2Nt3Td+VIECLsEFVTet4mUrqjIoBvbljh4R9sZ9EF2pdQd3gLcNDKOoqk0WHNY&#10;qLClZUXFefdvFGT39e/G+vyyOv6dLnmWxTmejFLDz/77C4Sn3r/Dr/ZKK5jF8QSeb8ITkPMH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cE6cvGAAAA3QAAAA8AAAAAAAAA&#10;AAAAAAAAoQIAAGRycy9kb3ducmV2LnhtbFBLBQYAAAAABAAEAPkAAACUAwAAAAA=&#10;" strokecolor="#2f5496 [2408]" strokeweight="1.5pt"/>
            <v:shape id="AutoShape 37" o:spid="_x0000_s214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9Z3vMYAAADdAAAADwAAAGRycy9kb3ducmV2LnhtbESPQWvCQBSE70L/w/IKvenGPRSJWcUI&#10;BVPoQS0Fb4/sM4lm38bsVuO/dwsFj8PMfMNky8G24kq9bxxrmE4SEMSlMw1XGr73H+MZCB+QDbaO&#10;ScOdPCwXL6MMU+NuvKXrLlQiQtinqKEOoUul9GVNFv3EdcTRO7reYoiyr6Tp8RbhtpUqSd6lxYbj&#10;Qo0drWsqz7tfqyG/f/58uVBcNsfD6VLkuSrwZLV+ex1WcxCBhvAM/7c3RsNMKQV/b+ITkIsH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fWd7zGAAAA3QAAAA8AAAAAAAAA&#10;AAAAAAAAoQIAAGRycy9kb3ducmV2LnhtbFBLBQYAAAAABAAEAPkAAACUAwAAAAA=&#10;" strokecolor="#2f5496 [2408]" strokeweight="1.5pt"/>
          </v:group>
        </w:pict>
      </w:r>
      <w:r w:rsidR="002B7340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A      </w:t>
      </w:r>
    </w:p>
    <w:p w:rsidR="002B7340" w:rsidRPr="009E083E" w:rsidRDefault="00BD3DCE" w:rsidP="002B7340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lastRenderedPageBreak/>
        <w:pict>
          <v:group id="_x0000_s2136" style="position:absolute;margin-left:-16.1pt;margin-top:9.4pt;width:521.25pt;height:36.85pt;z-index:-25059532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B+2yZkUBAAA8Q8AAA4AAAAAAAAAAAAAAAAALgIAAGRycy9lMm9Eb2MueG1sUEsBAi0AFAAGAAgA&#10;AAAhAFgrD2jgAAAACgEAAA8AAAAAAAAAAAAAAAAAbgYAAGRycy9kb3ducmV2LnhtbFBLBQYAAAAA&#10;BAAEAPMAAAB7BwAAAAA=&#10;">
            <v:group id="Group 33" o:spid="_x0000_s213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Zxy+XxgAAAN0A&#10;AAAPAAAAAAAAAAAAAAAAAKoCAABkcnMvZG93bnJldi54bWxQSwUGAAAAAAQABAD6AAAAnQMAAAAA&#10;">
              <v:rect id="Rectangle 34" o:spid="_x0000_s214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vhtsUA&#10;AADdAAAADwAAAGRycy9kb3ducmV2LnhtbESPQWvCQBSE74X+h+UVvNWNkYpEV6lWpddqJHh7ZJ/Z&#10;0OzbkN2a+O+7hYLHYWa+YZbrwTbiRp2vHSuYjBMQxKXTNVcK8tP+dQ7CB2SNjWNScCcP69Xz0xIz&#10;7Xr+otsxVCJC2GeowITQZlL60pBFP3YtcfSurrMYouwqqTvsI9w2Mk2SmbRYc1ww2NLWUPl9/LEK&#10;plWxM0X+4XM7KWaH8/286S97pUYvw/sCRKAhPML/7U+tYJ6mb/D3Jj4Bu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W+G2xQAAAN0AAAAPAAAAAAAAAAAAAAAAAJgCAABkcnMv&#10;ZG93bnJldi54bWxQSwUGAAAAAAQABAD1AAAAigMAAAAA&#10;" strokecolor="#2f5496 [2408]" strokeweight="1.5pt">
                <v:fill opacity="0"/>
              </v:rect>
              <v:rect id="Rectangle 35" o:spid="_x0000_s214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/OLacIA&#10;AADdAAAADwAAAGRycy9kb3ducmV2LnhtbESPT4vCMBTE74LfITzBm6YtKlqNIoruHtd/90fzbIvN&#10;S22i1m+/WVjwOMzMb5jFqjWVeFLjSssK4mEEgjizuuRcwfm0G0xBOI+ssbJMCt7kYLXsdhaYavvi&#10;Az2PPhcBwi5FBYX3dSqlywoy6Ia2Jg7e1TYGfZBNLnWDrwA3lUyiaCINlhwWCqxpU1B2Oz6Mgst4&#10;W/OXNPwT70az8eW2v29io1S/167nIDy1/hP+b39rBdMkmcDfm/AE5PI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84tp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213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6HUJMYAAADdAAAADwAAAGRycy9kb3ducmV2LnhtbESPT4vCMBTE7wt+h/AEb2tqD65Uo1hh&#10;wQoe/IPg7dE822rzUpus1m+/ERb2OMzMb5jZojO1eFDrKssKRsMIBHFudcWFguPh+3MCwnlkjbVl&#10;UvAiB4t572OGibZP3tFj7wsRIOwSVFB63yRSurwkg25oG+LgXWxr0AfZFlK3+AxwU8s4isbSYMVh&#10;ocSGViXlt/2PUZC+Nqet9dl9fTlf71maxhlejVKDfrecgvDU+f/wX3utFUzi+Aveb8ITkPN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eh1CTGAAAA3QAAAA8AAAAAAAAA&#10;AAAAAAAAoQIAAGRycy9kb3ducmV2LnhtbFBLBQYAAAAABAAEAPkAAACUAwAAAAA=&#10;" strokecolor="#2f5496 [2408]" strokeweight="1.5pt"/>
            <v:shape id="AutoShape 37" o:spid="_x0000_s213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j5AVsMAAADdAAAADwAAAGRycy9kb3ducmV2LnhtbERPy2rCQBTdC/2H4Qrd6cQsSkgdgxEK&#10;RuiiVgruLplrHmbuxMyoyd93FoUuD+e9zkbTiQcNrrGsYLWMQBCXVjdcKTh9fywSEM4ja+wsk4KJ&#10;HGSbl9kaU22f/EWPo69ECGGXooLa+z6V0pU1GXRL2xMH7mIHgz7AoZJ6wGcIN52Mo+hNGmw4NNTY&#10;066m8nq8GwX5dPj5tL647S/n9lbkeVxga5R6nY/bdxCeRv8v/nPvtYIkjsPc8CY8Abn5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Y+QFbDAAAA3QAAAA8AAAAAAAAAAAAA&#10;AAAAoQIAAGRycy9kb3ducmV2LnhtbFBLBQYAAAAABAAEAPkAAACRAwAAAAA=&#10;" strokecolor="#2f5496 [2408]" strokeweight="1.5pt"/>
          </v:group>
        </w:pict>
      </w:r>
      <w:r w:rsidR="002B7340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A       </w:t>
      </w:r>
    </w:p>
    <w:p w:rsidR="002B7340" w:rsidRPr="009E083E" w:rsidRDefault="00BD3DCE" w:rsidP="002B7340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130" style="position:absolute;margin-left:-16.1pt;margin-top:9.4pt;width:521.25pt;height:36.85pt;z-index:-25059430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FPS&#10;bPARBAAA8Q8AAA4AAAAAAAAAAAAAAAAALgIAAGRycy9lMm9Eb2MueG1sUEsBAi0AFAAGAAgAAAAh&#10;AFgrD2jgAAAACgEAAA8AAAAAAAAAAAAAAAAAawYAAGRycy9kb3ducmV2LnhtbFBLBQYAAAAABAAE&#10;APMAAAB4BwAAAAA=&#10;">
            <v:group id="Group 33" o:spid="_x0000_s213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jJb9JwwAAAN0AAAAP&#10;AAAAAAAAAAAAAAAAAKoCAABkcnMvZG93bnJldi54bWxQSwUGAAAAAAQABAD6AAAAmgMAAAAA&#10;">
              <v:rect id="Rectangle 34" o:spid="_x0000_s213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lxaMUA&#10;AADdAAAADwAAAGRycy9kb3ducmV2LnhtbESPQWvCQBSE74X+h+UVvNVNFERSV9FWpVc1Enp7ZJ/Z&#10;YPZtyK4m/vuuUOhxmJlvmMVqsI24U+drxwrScQKCuHS65kpBftq9z0H4gKyxcUwKHuRhtXx9WWCm&#10;Xc8Huh9DJSKEfYYKTAhtJqUvDVn0Y9cSR+/iOoshyq6SusM+wm0jJ0kykxZrjgsGW/o0VF6PN6tg&#10;WhVbU+RfPrdpMdufH+dN/7NTavQ2rD9ABBrCf/iv/a0VzCfTFJ5v4hOQy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6uXFoxQAAAN0AAAAPAAAAAAAAAAAAAAAAAJgCAABkcnMv&#10;ZG93bnJldi54bWxQSwUGAAAAAAQABAD1AAAAigMAAAAA&#10;" strokecolor="#2f5496 [2408]" strokeweight="1.5pt">
                <v:fill opacity="0"/>
              </v:rect>
              <v:rect id="Rectangle 35" o:spid="_x0000_s213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Ebt8MA&#10;AADdAAAADwAAAGRycy9kb3ducmV2LnhtbESPT4vCMBTE78J+h/CEvWnaropWoyyKux79e380z7bY&#10;vNQmq/XbbwTB4zAzv2Fmi9ZU4kaNKy0riPsRCOLM6pJzBcfDujcG4TyyxsoyKXiQg8X8ozPDVNs7&#10;7+i297kIEHYpKii8r1MpXVaQQde3NXHwzrYx6INscqkbvAe4qWQSRSNpsOSwUGBNy4Kyy/7PKDgN&#10;VzX/SsPbeD2YDE+Xn+syNkp9dtvvKQhPrX+HX+2NVjBOvhJ4vglPQM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REbt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13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UNE+sYAAADdAAAADwAAAGRycy9kb3ducmV2LnhtbESPT4vCMBTE7wt+h/AEb5puhUW6RtkK&#10;ghU8+AfB26N5tnWbl9pErd9+Iwh7HGbmN8x03pla3Kl1lWUFn6MIBHFudcWFgsN+OZyAcB5ZY22Z&#10;FDzJwXzW+5hiou2Dt3Tf+UIECLsEFZTeN4mULi/JoBvZhjh4Z9sa9EG2hdQtPgLc1DKOoi9psOKw&#10;UGJDi5Ly393NKEif6+PG+uy6Op8u1yxN4wwvRqlBv/v5BuGp8//hd3ulFUzi8Rheb8ITkL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1DRPrGAAAA3QAAAA8AAAAAAAAA&#10;AAAAAAAAoQIAAGRycy9kb3ducmV2LnhtbFBLBQYAAAAABAAEAPkAAACUAwAAAAA=&#10;" strokecolor="#2f5496 [2408]" strokeweight="1.5pt"/>
            <v:shape id="AutoShape 37" o:spid="_x0000_s213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qrcjsYAAADdAAAADwAAAGRycy9kb3ducmV2LnhtbESPQWvCQBSE74L/YXkFb7pplBJSV2kE&#10;wQgetKXQ2yP7TGKzb2N21fjvXaHQ4zAz3zDzZW8acaXO1ZYVvE4iEMSF1TWXCr4+1+MEhPPIGhvL&#10;pOBODpaL4WCOqbY33tP14EsRIOxSVFB536ZSuqIig25iW+LgHW1n0AfZlVJ3eAtw08g4it6kwZrD&#10;QoUtrSoqfg8XoyC7b7931ufnzfHndM6zLM7xZJQavfQf7yA89f4//NfeaAVJPJ3B8014AnL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Kq3I7GAAAA3QAAAA8AAAAAAAAA&#10;AAAAAAAAoQIAAGRycy9kb3ducmV2LnhtbFBLBQYAAAAABAAEAPkAAACUAwAAAAA=&#10;" strokecolor="#2f5496 [2408]" strokeweight="1.5pt"/>
          </v:group>
        </w:pict>
      </w:r>
      <w:r w:rsidR="002B7340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A       </w:t>
      </w:r>
    </w:p>
    <w:p w:rsidR="002B7340" w:rsidRPr="009E083E" w:rsidRDefault="00BD3DCE" w:rsidP="002B7340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124" style="position:absolute;margin-left:-16.1pt;margin-top:9.4pt;width:521.25pt;height:36.85pt;z-index:-25059328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PBpwnIXBAAA8Q8AAA4AAAAAAAAAAAAAAAAALgIAAGRycy9lMm9Eb2MueG1sUEsBAi0AFAAG&#10;AAgAAAAhAFgrD2jgAAAACgEAAA8AAAAAAAAAAAAAAAAAcQYAAGRycy9kb3ducmV2LnhtbFBLBQYA&#10;AAAABAAEAPMAAAB+BwAAAAA=&#10;">
            <v:group id="Group 33" o:spid="_x0000_s212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4CCpsUAAADd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pqPxBP7e&#10;hCcgF2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OAgqbFAAAA3QAA&#10;AA8AAAAAAAAAAAAAAAAAqgIAAGRycy9kb3ducmV2LnhtbFBLBQYAAAAABAAEAPoAAACcAwAAAAA=&#10;">
              <v:rect id="Rectangle 34" o:spid="_x0000_s212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xMh8UA&#10;AADdAAAADwAAAGRycy9kb3ducmV2LnhtbESPT2vCQBTE7wW/w/KE3upGBSupq/i39FqNhN4e2dds&#10;aPZtyK4mfvuuIHgcZuY3zGLV21pcqfWVYwXjUQKCuHC64lJBdjq8zUH4gKyxdkwKbuRhtRy8LDDV&#10;ruNvuh5DKSKEfYoKTAhNKqUvDFn0I9cQR+/XtRZDlG0pdYtdhNtaTpJkJi1WHBcMNrQ1VPwdL1bB&#10;tMz3Js92PrPjfPZ5vp033c9Bqddhv/4AEagPz/Cj/aUVzCfTd7i/iU9ALv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HEyHxQAAAN0AAAAPAAAAAAAAAAAAAAAAAJgCAABkcnMv&#10;ZG93bnJldi54bWxQSwUGAAAAAAQABAD1AAAAigMAAAAA&#10;" strokecolor="#2f5496 [2408]" strokeweight="1.5pt">
                <v:fill opacity="0"/>
              </v:rect>
              <v:rect id="Rectangle 35" o:spid="_x0000_s212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ksXcIA&#10;AADdAAAADwAAAGRycy9kb3ducmV2LnhtbERPTW+CQBC9m/Q/bKZJb7pAa2PRhRgaWo+trfcJOwKR&#10;nUV2i/jv3UMTjy/ve5NPphMjDa61rCBeRCCIK6tbrhX8/pTzFQjnkTV2lknBlRzk2cNsg6m2F/6m&#10;ce9rEULYpaig8b5PpXRVQwbdwvbEgTvawaAPcKilHvASwk0nkyh6lQZbDg0N9lQ0VJ32f0bBYfne&#10;86c0/BWXL2/Lw+njXMRGqafHabsG4Wnyd/G/e6cVrJLnMDe8CU9AZj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+Sxd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212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KtzEMcAAADdAAAADwAAAGRycy9kb3ducmV2LnhtbESPT2vCQBTE7wW/w/KE3uqmKYiNbqQR&#10;BFPwUFsEb4/sM3/Mvo3ZrcZv7wqFHoeZ+Q2zWA6mFRfqXW1ZweskAkFcWF1zqeDne/0yA+E8ssbW&#10;Mim4kYNlOnpaYKLtlb/osvOlCBB2CSqovO8SKV1RkUE3sR1x8I62N+iD7Eupe7wGuGllHEVTabDm&#10;sFBhR6uKitPu1yjIbp/7rfX5eXM8NOc8y+IcG6PU83j4mIPwNPj/8F97oxXM4rd3eLwJT0Cm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Mq3MQxwAAAN0AAAAPAAAAAAAA&#10;AAAAAAAAAKECAABkcnMvZG93bnJldi54bWxQSwUGAAAAAAQABAD5AAAAlQMAAAAA&#10;" strokecolor="#2f5496 [2408]" strokeweight="1.5pt"/>
            <v:shape id="AutoShape 37" o:spid="_x0000_s212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Zep8MQAAADdAAAADwAAAGRycy9kb3ducmV2LnhtbERPTWvCQBC9F/wPywje6qahlBBdpREE&#10;I/TQtBR6G7JjEs3OxuzWJP++exA8Pt73ejuaVtyod41lBS/LCARxaXXDlYLvr/1zAsJ5ZI2tZVIw&#10;kYPtZva0xlTbgT/pVvhKhBB2KSqove9SKV1Zk0G3tB1x4E62N+gD7CupexxCuGllHEVv0mDDoaHG&#10;jnY1lZfizyjIpuPPh/X59XD6PV/zLItzPBulFvPxfQXC0+gf4rv7oBUk8WvYH96EJyA3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Fl6nwxAAAAN0AAAAPAAAAAAAAAAAA&#10;AAAAAKECAABkcnMvZG93bnJldi54bWxQSwUGAAAAAAQABAD5AAAAkgMAAAAA&#10;" strokecolor="#2f5496 [2408]" strokeweight="1.5pt"/>
          </v:group>
        </w:pict>
      </w:r>
      <w:r w:rsidR="002B7340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A      </w:t>
      </w:r>
    </w:p>
    <w:p w:rsidR="002B7340" w:rsidRPr="009E083E" w:rsidRDefault="00BD3DCE" w:rsidP="002B7340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118" style="position:absolute;margin-left:-16.1pt;margin-top:9.4pt;width:521.25pt;height:36.85pt;z-index:-25059225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E&#10;KTOiEgQAAPEPAAAOAAAAAAAAAAAAAAAAAC4CAABkcnMvZTJvRG9jLnhtbFBLAQItABQABgAIAAAA&#10;IQBYKw9o4AAAAAoBAAAPAAAAAAAAAAAAAAAAAGwGAABkcnMvZG93bnJldi54bWxQSwUGAAAAAAQA&#10;BADzAAAAeQcAAAAA&#10;">
            <v:group id="Group 33" o:spid="_x0000_s212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kvffYxgAAAN0A&#10;AAAPAAAAAAAAAAAAAAAAAKoCAABkcnMvZG93bnJldi54bWxQSwUGAAAAAAQABAD6AAAAnQMAAAAA&#10;">
              <v:rect id="Rectangle 34" o:spid="_x0000_s212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E5+cUA&#10;AADdAAAADwAAAGRycy9kb3ducmV2LnhtbESPT2vCQBTE7wW/w/IEb3XjH0RSV9FWpddqJPT2yL5m&#10;Q7NvQ3Y18du7hYLHYWZ+w6w2va3FjVpfOVYwGScgiAunKy4VZOfD6xKED8gaa8ek4E4eNuvBywpT&#10;7Tr+otsplCJC2KeowITQpFL6wpBFP3YNcfR+XGsxRNmWUrfYRbit5TRJFtJixXHBYEPvhorf09Uq&#10;mJX53uTZh8/sJF8cL/fLrvs+KDUa9ts3EIH68Az/tz+1guV0PoO/N/EJyP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9ITn5xQAAAN0AAAAPAAAAAAAAAAAAAAAAAJgCAABkcnMv&#10;ZG93bnJldi54bWxQSwUGAAAAAAQABAD1AAAAigMAAAAA&#10;" strokecolor="#2f5496 [2408]" strokeweight="1.5pt">
                <v:fill opacity="0"/>
              </v:rect>
              <v:rect id="Rectangle 35" o:spid="_x0000_s212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JVJcQA&#10;AADdAAAADwAAAGRycy9kb3ducmV2LnhtbESPQWvCQBSE70L/w/IKvZlNJBEbXaVYbD3atLk/ss8k&#10;mH2bZrcm/fduoeBxmJlvmM1uMp240uBaywqSKAZBXFndcq3g6/MwX4FwHlljZ5kU/JKD3fZhtsFc&#10;25E/6Fr4WgQIuxwVNN73uZSuasigi2xPHLyzHQz6IIda6gHHADedXMTxUhpsOSw02NO+oepS/BgF&#10;Zfba87s0fEoO6XNWXt6+94lR6ulxelmD8DT5e/i/fdQKVos0hb834QnI7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GyVSX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212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eAKaMYAAADdAAAADwAAAGRycy9kb3ducmV2LnhtbESPQWvCQBSE74L/YXkFb7pp0BJSV2kE&#10;wQgetKXQ2yP7TGKzb2N21fjvXaHQ4zAz3zDzZW8acaXO1ZYVvE4iEMSF1TWXCr4+1+MEhPPIGhvL&#10;pOBODpaL4WCOqbY33tP14EsRIOxSVFB536ZSuqIig25iW+LgHW1n0AfZlVJ3eAtw08g4it6kwZrD&#10;QoUtrSoqfg8XoyC7b7931ufnzfHndM6zLM7xZJQavfQf7yA89f4//NfeaAVJPJ3B8014AnL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XgCmjGAAAA3QAAAA8AAAAAAAAA&#10;AAAAAAAAoQIAAGRycy9kb3ducmV2LnhtbFBLBQYAAAAABAAEAPkAAACUAwAAAAA=&#10;" strokecolor="#2f5496 [2408]" strokeweight="1.5pt"/>
            <v:shape id="AutoShape 37" o:spid="_x0000_s211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TKUH8cAAADdAAAADwAAAGRycy9kb3ducmV2LnhtbESPQWvCQBSE74X+h+UVems2BhGJWcUU&#10;CqbgobYUentkn9lo9m3Mrhr/vVso9DjMzDdMsRptJy40+NaxgkmSgiCunW65UfD1+fYyB+EDssbO&#10;MSm4kYfV8vGhwFy7K3/QZRcaESHsc1RgQuhzKX1tyKJPXE8cvb0bLIYoh0bqAa8RbjuZpelMWmw5&#10;Lhjs6dVQfdydrYLy9v69daE6bfY/h1NVllmFB6vU89O4XoAINIb/8F97oxXMs+kMft/EJyCX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lMpQfxwAAAN0AAAAPAAAAAAAA&#10;AAAAAAAAAKECAABkcnMvZG93bnJldi54bWxQSwUGAAAAAAQABAD5AAAAlQMAAAAA&#10;" strokecolor="#2f5496 [2408]" strokeweight="1.5pt"/>
          </v:group>
        </w:pict>
      </w:r>
      <w:r w:rsidR="002B7340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A       </w:t>
      </w:r>
    </w:p>
    <w:p w:rsidR="002B7340" w:rsidRPr="009E083E" w:rsidRDefault="00BD3DCE" w:rsidP="002B7340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112" style="position:absolute;margin-left:-16.1pt;margin-top:9.4pt;width:521.25pt;height:36.85pt;z-index:-25059123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RICrFhYEAADxDwAADgAAAAAAAAAAAAAAAAAuAgAAZHJzL2Uyb0RvYy54bWxQSwECLQAUAAYA&#10;CAAAACEAWCsPaOAAAAAKAQAADwAAAAAAAAAAAAAAAABwBgAAZHJzL2Rvd25yZXYueG1sUEsFBgAA&#10;AAAEAAQA8wAAAH0HAAAAAA==&#10;">
            <v:group id="Group 33" o:spid="_x0000_s211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VXAMsQAAADdAAAA&#10;DwAAAAAAAAAAAAAAAACqAgAAZHJzL2Rvd25yZXYueG1sUEsFBgAAAAAEAAQA+gAAAJsDAAAAAA==&#10;">
              <v:rect id="Rectangle 34" o:spid="_x0000_s211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kOE8UA&#10;AADdAAAADwAAAGRycy9kb3ducmV2LnhtbESPQWvCQBSE74L/YXlCb7rRitjUVbTV4rU2Enp7ZF+z&#10;odm3Ibua+O/dgtDjMDPfMKtNb2txpdZXjhVMJwkI4sLpiksF2ddhvAThA7LG2jEpuJGHzXo4WGGq&#10;XcefdD2FUkQI+xQVmBCaVEpfGLLoJ64hjt6Pay2GKNtS6ha7CLe1nCXJQlqsOC4YbOjNUPF7ulgF&#10;z2W+N3n27jM7zRcf59t5130flHoa9dtXEIH68B9+tI9awXI2f4G/N/EJyP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yQ4TxQAAAN0AAAAPAAAAAAAAAAAAAAAAAJgCAABkcnMv&#10;ZG93bnJldi54bWxQSwUGAAAAAAQABAD1AAAAigMAAAAA&#10;" strokecolor="#2f5496 [2408]" strokeweight="1.5pt">
                <v:fill opacity="0"/>
              </v:rect>
              <v:rect id="Rectangle 35" o:spid="_x0000_s211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1DF+8EA&#10;AADdAAAADwAAAGRycy9kb3ducmV2LnhtbERPy26CQBTdm/gPk9ukOx0w0ljqQIwNrcv62t8wt0Bk&#10;7lBmRPr3zsLE5cl5r/PRtGKg3jWWFcTzCARxaXXDlYLTsZitQDiPrLG1TAr+yUGeTSdrTLW98Z6G&#10;g69ECGGXooLa+y6V0pU1GXRz2xEH7tf2Bn2AfSV1j7cQblq5iKI3abDh0FBjR9uaysvhahSck8+O&#10;v6Xhn7hYvifny9ffNjZKvb6Mmw8Qnkb/FD/cO61gtUjC/vAmPAGZ3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tQxfv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211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wKatscAAADdAAAADwAAAGRycy9kb3ducmV2LnhtbESPT2vCQBTE7wW/w/IK3urGgEVS19AI&#10;BVPoQVsEb4/sM3+afRuzW5N8+65Q6HGYmd8wm3Q0rbhR72rLCpaLCARxYXXNpYKvz7enNQjnkTW2&#10;lknBRA7S7exhg4m2Ax/odvSlCBB2CSqovO8SKV1RkUG3sB1x8C62N+iD7EupexwC3LQyjqJnabDm&#10;sFBhR7uKiu/jj1GQTe+nD+vz6/5ybq55lsU5Nkap+eP4+gLC0+j/w3/tvVawjldLuL8JT0Bu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vApq2xwAAAN0AAAAPAAAAAAAA&#10;AAAAAAAAAKECAABkcnMvZG93bnJldi54bWxQSwUGAAAAAAQABAD5AAAAlQMAAAAA&#10;" strokecolor="#2f5496 [2408]" strokeweight="1.5pt"/>
            <v:shape id="AutoShape 37" o:spid="_x0000_s211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9AEwcYAAADdAAAADwAAAGRycy9kb3ducmV2LnhtbESPT4vCMBTE7wt+h/AEb2tqwUWqUayw&#10;YAUP/kHw9miebbV5qU1W67ffCAt7HGbmN8xs0ZlaPKh1lWUFo2EEgji3uuJCwfHw/TkB4Tyyxtoy&#10;KXiRg8W89zHDRNsn7+ix94UIEHYJKii9bxIpXV6SQTe0DXHwLrY16INsC6lbfAa4qWUcRV/SYMVh&#10;ocSGViXlt/2PUZC+Nqet9dl9fTlf71maxhlejVKDfrecgvDU+f/wX3utFUzicQzvN+EJyPk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/QBMHGAAAA3QAAAA8AAAAAAAAA&#10;AAAAAAAAoQIAAGRycy9kb3ducmV2LnhtbFBLBQYAAAAABAAEAPkAAACUAwAAAAA=&#10;" strokecolor="#2f5496 [2408]" strokeweight="1.5pt"/>
          </v:group>
        </w:pict>
      </w:r>
      <w:r w:rsidR="002B7340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A       </w:t>
      </w:r>
    </w:p>
    <w:p w:rsidR="002B7340" w:rsidRPr="009E083E" w:rsidRDefault="002B7340" w:rsidP="002B7340">
      <w:pPr>
        <w:spacing w:line="240" w:lineRule="auto"/>
        <w:rPr>
          <w:rFonts w:ascii="ALFABET98" w:hAnsi="ALFABET98"/>
          <w:sz w:val="36"/>
          <w:szCs w:val="36"/>
        </w:rPr>
      </w:pPr>
      <w:r w:rsidRPr="009E083E">
        <w:rPr>
          <w:rFonts w:ascii="ALFABET98" w:hAnsi="ALFABET98"/>
          <w:sz w:val="72"/>
          <w:szCs w:val="72"/>
        </w:rPr>
        <w:t xml:space="preserve"> </w:t>
      </w:r>
      <w:r w:rsidRPr="009E083E">
        <w:rPr>
          <w:rFonts w:ascii="ALFABET98" w:hAnsi="ALFABET98"/>
          <w:sz w:val="36"/>
          <w:szCs w:val="36"/>
        </w:rPr>
        <w:t xml:space="preserve">   </w:t>
      </w:r>
      <w:r>
        <w:rPr>
          <w:rFonts w:ascii="ALFABET98" w:hAnsi="ALFABET98"/>
          <w:sz w:val="36"/>
          <w:szCs w:val="36"/>
        </w:rPr>
        <w:t xml:space="preserve">                              45</w:t>
      </w:r>
    </w:p>
    <w:p w:rsidR="00F12AA8" w:rsidRPr="002B7340" w:rsidRDefault="002B7340" w:rsidP="002B7340">
      <w:pPr>
        <w:spacing w:line="240" w:lineRule="auto"/>
        <w:rPr>
          <w:rFonts w:ascii="ALFABET98" w:hAnsi="ALFABET98"/>
          <w:sz w:val="72"/>
          <w:szCs w:val="72"/>
        </w:rPr>
      </w:pPr>
      <w:r w:rsidRPr="009E083E">
        <w:rPr>
          <w:rFonts w:ascii="ALFABET98" w:hAnsi="ALFABET98"/>
          <w:sz w:val="36"/>
          <w:szCs w:val="36"/>
        </w:rPr>
        <w:t>Sayın veli</w:t>
      </w:r>
      <w:r>
        <w:rPr>
          <w:rFonts w:ascii="ALFABET98" w:hAnsi="ALFABET98"/>
          <w:sz w:val="36"/>
          <w:szCs w:val="36"/>
        </w:rPr>
        <w:t>m, A harfinin üzerinden geçip,doldurunuz</w:t>
      </w:r>
      <w:r w:rsidRPr="009E083E">
        <w:rPr>
          <w:rFonts w:ascii="ALFABET98" w:hAnsi="ALFABET98"/>
          <w:sz w:val="36"/>
          <w:szCs w:val="36"/>
        </w:rPr>
        <w:t>.</w:t>
      </w:r>
      <w:r w:rsidRPr="009E083E">
        <w:rPr>
          <w:rFonts w:ascii="ALFABET98" w:hAnsi="ALFABET98"/>
          <w:sz w:val="72"/>
          <w:szCs w:val="72"/>
        </w:rPr>
        <w:t xml:space="preserve">                                                                                                                                                              </w:t>
      </w:r>
      <w:r w:rsidR="00F12AA8" w:rsidRPr="0024361A">
        <w:rPr>
          <w:rFonts w:ascii="ALFABET98" w:hAnsi="ALFABET98"/>
          <w:sz w:val="72"/>
          <w:szCs w:val="72"/>
        </w:rPr>
        <w:t xml:space="preserve"> </w:t>
      </w:r>
      <w:r w:rsidR="00F12AA8">
        <w:rPr>
          <w:rFonts w:ascii="ALFABET98" w:hAnsi="ALFABET98"/>
          <w:sz w:val="72"/>
          <w:szCs w:val="72"/>
        </w:rPr>
        <w:t xml:space="preserve">                                         </w:t>
      </w:r>
      <w:r w:rsidR="00F12AA8" w:rsidRPr="0024361A">
        <w:rPr>
          <w:rFonts w:ascii="ALFABET98" w:hAnsi="ALFABET98"/>
          <w:sz w:val="72"/>
          <w:szCs w:val="72"/>
        </w:rPr>
        <w:t xml:space="preserve">       </w:t>
      </w:r>
      <w:r w:rsidR="00F12AA8">
        <w:rPr>
          <w:rFonts w:ascii="ALFABET98" w:hAnsi="ALFABET98"/>
          <w:sz w:val="72"/>
          <w:szCs w:val="72"/>
        </w:rPr>
        <w:t xml:space="preserve">      </w:t>
      </w:r>
      <w:r w:rsidR="00F12AA8" w:rsidRPr="0024361A">
        <w:rPr>
          <w:rFonts w:ascii="ALFABET98" w:hAnsi="ALFABET98"/>
          <w:sz w:val="72"/>
          <w:szCs w:val="72"/>
        </w:rPr>
        <w:t xml:space="preserve">        </w:t>
      </w:r>
      <w:r w:rsidR="00F12AA8">
        <w:rPr>
          <w:rFonts w:ascii="ALFABET98" w:hAnsi="ALFABET98"/>
          <w:sz w:val="72"/>
          <w:szCs w:val="72"/>
        </w:rPr>
        <w:t xml:space="preserve"> </w:t>
      </w:r>
    </w:p>
    <w:p w:rsidR="00F12AA8" w:rsidRPr="0024361A" w:rsidRDefault="00BD3DCE" w:rsidP="00F12AA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106" style="position:absolute;margin-left:-16.1pt;margin-top:9.4pt;width:521.25pt;height:36.85pt;z-index:-25123840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cTzVFg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9nE81RYEAADxDwAADgAAAAAAAAAAAAAAAAAuAgAAZHJzL2Uyb0RvYy54bWxQSwECLQAUAAYA&#10;CAAAACEAWCsPaOAAAAAKAQAADwAAAAAAAAAAAAAAAABwBgAAZHJzL2Rvd25yZXYueG1sUEsFBgAA&#10;AAAEAAQA8wAAAH0HAAAAAA==&#10;">
            <v:group id="Group 33" o:spid="_x0000_s210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9HOdM8QAAADdAAAA&#10;DwAAAAAAAAAAAAAAAACqAgAAZHJzL2Rvd25yZXYueG1sUEsFBgAAAAAEAAQA+gAAAJsDAAAAAA==&#10;">
              <v:rect id="Rectangle 34" o:spid="_x0000_s211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9TEsYA&#10;AADdAAAADwAAAGRycy9kb3ducmV2LnhtbESPzWrDMBCE74W+g9hCb42chJjWiRKaX3pN6mB6W6yN&#10;ZWqtjKXGzttHhUKPw8x8wyxWg23ElTpfO1YwHiUgiEuna64U5J/7l1cQPiBrbByTght5WC0fHxaY&#10;adfzka6nUIkIYZ+hAhNCm0npS0MW/ci1xNG7uM5iiLKrpO6wj3DbyEmSpNJizXHBYEsbQ+X36ccq&#10;mFbFzhT51ud2XKSH8+287r/2Sj0/De9zEIGG8B/+a39oBbNp+ga/b+ITkM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e9TEsYAAADdAAAADwAAAAAAAAAAAAAAAACYAgAAZHJz&#10;L2Rvd25yZXYueG1sUEsFBgAAAAAEAAQA9QAAAIsDAAAAAA==&#10;" strokecolor="#2f5496 [2408]" strokeweight="1.5pt">
                <v:fill opacity="0"/>
              </v:rect>
              <v:rect id="Rectangle 35" o:spid="_x0000_s211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naY+sAA&#10;AADdAAAADwAAAGRycy9kb3ducmV2LnhtbERPyW7CMBC9V+IfrEHqrTiBhiVgEKJiObLeR/GQRMTj&#10;ELsQ/h4fKvX49PbZojWVeFDjSssK4l4EgjizuuRcwfm0/hqDcB5ZY2WZFLzIwWLe+Zhhqu2TD/Q4&#10;+lyEEHYpKii8r1MpXVaQQdezNXHgrrYx6ANscqkbfIZwU8l+FA2lwZJDQ4E1rQrKbsdfo+CS/NS8&#10;lYb38fp7klxum/sqNkp9dtvlFISn1v+L/9w7rSAZjML+8CY8ATl/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naY+s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210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iTHt8cAAADdAAAADwAAAGRycy9kb3ducmV2LnhtbESPT2vCQBTE70K/w/IKvZmNFltJ3Ugj&#10;CKbgQVuE3h7ZZ/40+zZmV43fvisUehxm5jfMYjmYVlyod7VlBZMoBkFcWF1zqeDrcz2eg3AeWWNr&#10;mRTcyMEyfRgtMNH2yju67H0pAoRdggoq77tESldUZNBFtiMO3tH2Bn2QfSl1j9cAN62cxvGLNFhz&#10;WKiwo1VFxc/+bBRkt4/D1vr8tDl+N6c8y6Y5Nkapp8fh/Q2Ep8H/h//aG61g9vw6gfub8ARk+g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eJMe3xwAAAN0AAAAPAAAAAAAA&#10;AAAAAAAAAKECAABkcnMvZG93bnJldi54bWxQSwUGAAAAAAQABAD5AAAAlQMAAAAA&#10;" strokecolor="#2f5496 [2408]" strokeweight="1.5pt"/>
            <v:shape id="AutoShape 37" o:spid="_x0000_s210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vZZwMcAAADdAAAADwAAAGRycy9kb3ducmV2LnhtbESPT2vCQBTE70K/w/IKvemmKdqSupFG&#10;EIzQg7YUentkX/7Y7NuYXTV+e7cgeBxm5jfMfDGYVpyod41lBc+TCARxYXXDlYLvr9X4DYTzyBpb&#10;y6TgQg4W6cNojom2Z97SaecrESDsElRQe98lUrqiJoNuYjvi4JW2N+iD7CupezwHuGllHEUzabDh&#10;sFBjR8uair/d0SjILpufT+vzw7r83R/yLItz3Bulnh6Hj3cQngZ/D9/aa61g+vIaw/+b8ARke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u9lnAxwAAAN0AAAAPAAAAAAAA&#10;AAAAAAAAAKECAABkcnMvZG93bnJldi54bWxQSwUGAAAAAAQABAD5AAAAlQMAAAAA&#10;" strokecolor="#2f5496 [2408]" strokeweight="1.5pt"/>
          </v:group>
        </w:pict>
      </w:r>
      <w:r w:rsidR="00155FAB">
        <w:rPr>
          <w:rFonts w:ascii="ALFABET98" w:hAnsi="ALFABET98"/>
          <w:sz w:val="72"/>
          <w:szCs w:val="72"/>
        </w:rPr>
        <w:t>a</w:t>
      </w:r>
      <w:r w:rsidR="001112E6">
        <w:rPr>
          <w:rFonts w:ascii="ALFABET98" w:hAnsi="ALFABET98"/>
          <w:sz w:val="72"/>
          <w:szCs w:val="72"/>
        </w:rPr>
        <w:t>l</w:t>
      </w:r>
      <w:r w:rsidR="00F12AA8" w:rsidRPr="0024361A">
        <w:rPr>
          <w:rFonts w:ascii="ALFABET98" w:hAnsi="ALFABET98"/>
          <w:sz w:val="72"/>
          <w:szCs w:val="72"/>
        </w:rPr>
        <w:t xml:space="preserve"> </w:t>
      </w:r>
      <w:r w:rsidR="00E0338D">
        <w:rPr>
          <w:rFonts w:ascii="ALFABET98" w:hAnsi="ALFABET98"/>
          <w:sz w:val="72"/>
          <w:szCs w:val="72"/>
        </w:rPr>
        <w:t xml:space="preserve">    al     al     al     al     al</w:t>
      </w:r>
      <w:r w:rsidR="00F12AA8">
        <w:rPr>
          <w:rFonts w:ascii="ALFABET98" w:hAnsi="ALFABET98"/>
          <w:sz w:val="72"/>
          <w:szCs w:val="72"/>
        </w:rPr>
        <w:t xml:space="preserve">                                        </w:t>
      </w:r>
      <w:r w:rsidR="00F12AA8" w:rsidRPr="0024361A">
        <w:rPr>
          <w:rFonts w:ascii="ALFABET98" w:hAnsi="ALFABET98"/>
          <w:sz w:val="72"/>
          <w:szCs w:val="72"/>
        </w:rPr>
        <w:t xml:space="preserve">       </w:t>
      </w:r>
      <w:r w:rsidR="00F12AA8">
        <w:rPr>
          <w:rFonts w:ascii="ALFABET98" w:hAnsi="ALFABET98"/>
          <w:sz w:val="72"/>
          <w:szCs w:val="72"/>
        </w:rPr>
        <w:t xml:space="preserve">      </w:t>
      </w:r>
      <w:r w:rsidR="00F12AA8" w:rsidRPr="0024361A">
        <w:rPr>
          <w:rFonts w:ascii="ALFABET98" w:hAnsi="ALFABET98"/>
          <w:sz w:val="72"/>
          <w:szCs w:val="72"/>
        </w:rPr>
        <w:t xml:space="preserve">        </w:t>
      </w:r>
      <w:r w:rsidR="00F12AA8">
        <w:rPr>
          <w:rFonts w:ascii="ALFABET98" w:hAnsi="ALFABET98"/>
          <w:sz w:val="72"/>
          <w:szCs w:val="72"/>
        </w:rPr>
        <w:t xml:space="preserve"> </w:t>
      </w:r>
    </w:p>
    <w:p w:rsidR="00F12AA8" w:rsidRPr="0024361A" w:rsidRDefault="00BD3DCE" w:rsidP="00F12AA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100" style="position:absolute;margin-left:-16.1pt;margin-top:9.4pt;width:521.25pt;height:36.85pt;z-index:-25123737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r5xbCBYEAADxDwAADgAAAAAAAAAAAAAAAAAuAgAAZHJzL2Uyb0RvYy54bWxQSwECLQAUAAYA&#10;CAAAACEAWCsPaOAAAAAKAQAADwAAAAAAAAAAAAAAAABwBgAAZHJzL2Rvd25yZXYueG1sUEsFBgAA&#10;AAAEAAQA8wAAAH0HAAAAAA==&#10;">
            <v:group id="Group 33" o:spid="_x0000_s210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w5wHrxgAAAN0A&#10;AAAPAAAAAAAAAAAAAAAAAKoCAABkcnMvZG93bnJldi54bWxQSwUGAAAAAAQABAD6AAAAnQMAAAAA&#10;">
              <v:rect id="Rectangle 34" o:spid="_x0000_s210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vPysUA&#10;AADdAAAADwAAAGRycy9kb3ducmV2LnhtbESPQWvCQBSE74L/YXlCb3WjopbUVdRq6VUbCb09sq/Z&#10;0OzbkF1N/PfdQsHjMDPfMKtNb2txo9ZXjhVMxgkI4sLpiksF2efx+QWED8gaa8ek4E4eNuvhYIWp&#10;dh2f6HYOpYgQ9ikqMCE0qZS+MGTRj11DHL1v11oMUbal1C12EW5rOU2ShbRYcVww2NDeUPFzvloF&#10;szI/mDx785md5Iv3y/2y676OSj2N+u0riEB9eIT/2x9awXy2nMPfm/gE5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e8/KxQAAAN0AAAAPAAAAAAAAAAAAAAAAAJgCAABkcnMv&#10;ZG93bnJldi54bWxQSwUGAAAAAAQABAD1AAAAigMAAAAA&#10;" strokecolor="#2f5496 [2408]" strokeweight="1.5pt">
                <v:fill opacity="0"/>
              </v:rect>
              <v:rect id="Rectangle 35" o:spid="_x0000_s210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OlFcQA&#10;AADdAAAADwAAAGRycy9kb3ducmV2LnhtbESPS2/CMBCE75X4D9Yi9VacUMIjYFAFgnLkeV/FSxIR&#10;r0PsQvj3daVKHEcz841mtmhNJe7UuNKygrgXgSDOrC45V3A6rj/GIJxH1lhZJgVPcrCYd95mmGr7&#10;4D3dDz4XAcIuRQWF93UqpcsKMuh6tiYO3sU2Bn2QTS51g48AN5XsR9FQGiw5LBRY07Kg7Hr4MQrO&#10;yarmb2l4F68Hk+R83dyWsVHqvdt+TUF4av0r/N/eagXJ52gIf2/CE5Dz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TpRX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210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oH6WMcAAADdAAAADwAAAGRycy9kb3ducmV2LnhtbESPT2vCQBTE7wW/w/IK3uqmSmuJbsQU&#10;CqbgQS2Ct0f25Y9m38bsVuO37woFj8PM/IaZL3rTiAt1rras4HUUgSDOra65VPCz+3r5AOE8ssbG&#10;Mim4kYNFMniaY6ztlTd02fpSBAi7GBVU3rexlC6vyKAb2ZY4eIXtDPogu1LqDq8Bbho5jqJ3abDm&#10;sFBhS58V5aftr1GQ3r73a+uz86o4HM9Zmo4zPBqlhs/9cgbCU+8f4f/2Sit4m0yncH8TnoB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+gfpYxwAAAN0AAAAPAAAAAAAA&#10;AAAAAAAAAKECAABkcnMvZG93bnJldi54bWxQSwUGAAAAAAQABAD5AAAAlQMAAAAA&#10;" strokecolor="#2f5496 [2408]" strokeweight="1.5pt"/>
            <v:shape id="AutoShape 37" o:spid="_x0000_s210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x5uKsQAAADdAAAADwAAAGRycy9kb3ducmV2LnhtbERPy2rCQBTdC/2H4Ra600ktfZA6kUYQ&#10;jNCFtgjuLplrHs3ciZlpEv/eWQguD+e9WI6mET11rrKs4HkWgSDOra64UPD7s55+gHAeWWNjmRRc&#10;yMEyeZgsMNZ24B31e1+IEMIuRgWl920spctLMuhmtiUO3Ml2Bn2AXSF1h0MIN42cR9GbNFhxaCix&#10;pVVJ+d/+3yhIL9vDt/XZeXM61ucsTecZ1kapp8fx6xOEp9HfxTf3Rit4fXkPc8Ob8ARkc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PHm4qxAAAAN0AAAAPAAAAAAAAAAAA&#10;AAAAAKECAABkcnMvZG93bnJldi54bWxQSwUGAAAAAAQABAD5AAAAkgMAAAAA&#10;" strokecolor="#2f5496 [2408]" strokeweight="1.5pt"/>
          </v:group>
        </w:pict>
      </w:r>
      <w:r w:rsidR="00F12AA8" w:rsidRPr="0024361A">
        <w:rPr>
          <w:rFonts w:ascii="ALFABET98" w:hAnsi="ALFABET98"/>
          <w:sz w:val="72"/>
          <w:szCs w:val="72"/>
        </w:rPr>
        <w:t xml:space="preserve"> </w:t>
      </w:r>
      <w:r w:rsidR="00F12AA8">
        <w:rPr>
          <w:rFonts w:ascii="ALFABET98" w:hAnsi="ALFABET98"/>
          <w:sz w:val="72"/>
          <w:szCs w:val="72"/>
        </w:rPr>
        <w:t xml:space="preserve">                                         </w:t>
      </w:r>
      <w:r w:rsidR="00F12AA8" w:rsidRPr="0024361A">
        <w:rPr>
          <w:rFonts w:ascii="ALFABET98" w:hAnsi="ALFABET98"/>
          <w:sz w:val="72"/>
          <w:szCs w:val="72"/>
        </w:rPr>
        <w:t xml:space="preserve">       </w:t>
      </w:r>
      <w:r w:rsidR="00F12AA8">
        <w:rPr>
          <w:rFonts w:ascii="ALFABET98" w:hAnsi="ALFABET98"/>
          <w:sz w:val="72"/>
          <w:szCs w:val="72"/>
        </w:rPr>
        <w:t xml:space="preserve">      </w:t>
      </w:r>
      <w:r w:rsidR="00F12AA8" w:rsidRPr="0024361A">
        <w:rPr>
          <w:rFonts w:ascii="ALFABET98" w:hAnsi="ALFABET98"/>
          <w:sz w:val="72"/>
          <w:szCs w:val="72"/>
        </w:rPr>
        <w:t xml:space="preserve">        </w:t>
      </w:r>
      <w:r w:rsidR="00F12AA8">
        <w:rPr>
          <w:rFonts w:ascii="ALFABET98" w:hAnsi="ALFABET98"/>
          <w:sz w:val="72"/>
          <w:szCs w:val="72"/>
        </w:rPr>
        <w:t xml:space="preserve"> </w:t>
      </w:r>
    </w:p>
    <w:p w:rsidR="00F12AA8" w:rsidRPr="0024361A" w:rsidRDefault="00BD3DCE" w:rsidP="00F12AA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094" style="position:absolute;margin-left:-16.1pt;margin-top:9.4pt;width:521.25pt;height:36.85pt;z-index:-25123635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HJo&#10;QUoRBAAA8Q8AAA4AAAAAAAAAAAAAAAAALgIAAGRycy9lMm9Eb2MueG1sUEsBAi0AFAAGAAgAAAAh&#10;AFgrD2jgAAAACgEAAA8AAAAAAAAAAAAAAAAAawYAAGRycy9kb3ducmV2LnhtbFBLBQYAAAAABAAE&#10;APMAAAB4BwAAAAA=&#10;">
            <v:group id="Group 33" o:spid="_x0000_s209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6CXfPwwAAAN0AAAAP&#10;AAAAAAAAAAAAAAAAAKoCAABkcnMvZG93bnJldi54bWxQSwUGAAAAAAQABAD6AAAAmgMAAAAA&#10;">
              <v:rect id="Rectangle 34" o:spid="_x0000_s209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5W57sUA&#10;AADdAAAADwAAAGRycy9kb3ducmV2LnhtbESPT2vCQBTE74LfYXlCb7pJpSLRVewfi9faSOjtkX1m&#10;g9m3Ibs18dt3hYLHYWZ+w6y3g23ElTpfO1aQzhIQxKXTNVcK8u/9dAnCB2SNjWNScCMP2814tMZM&#10;u56/6HoMlYgQ9hkqMCG0mZS+NGTRz1xLHL2z6yyGKLtK6g77CLeNfE6ShbRYc1ww2NKbofJy/LUK&#10;5lXxYYr83ec2LRafp9vptf/ZK/U0GXYrEIGG8Aj/tw9awct8mcL9TXwCcvM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lbnuxQAAAN0AAAAPAAAAAAAAAAAAAAAAAJgCAABkcnMv&#10;ZG93bnJldi54bWxQSwUGAAAAAAQABAD1AAAAigMAAAAA&#10;" strokecolor="#2f5496 [2408]" strokeweight="1.5pt">
                <v:fill opacity="0"/>
              </v:rect>
              <v:rect id="Rectangle 35" o:spid="_x0000_s209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3TMcMA&#10;AADdAAAADwAAAGRycy9kb3ducmV2LnhtbESPT4vCMBTE78J+h/CEvWla14pWoyyKux79e380z7bY&#10;vNQmq/XbbwTB4zAzv2Fmi9ZU4kaNKy0riPsRCOLM6pJzBcfDujcG4TyyxsoyKXiQg8X8ozPDVNs7&#10;7+i297kIEHYpKii8r1MpXVaQQde3NXHwzrYx6INscqkbvAe4qeQgikbSYMlhocCalgVll/2fUXBK&#10;VjX/SsPbeD2cJKfLz3UZG6U+u+33FISn1r/Dr/ZGK0i+xgN4vglPQM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D3TM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09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G+MfMcAAADdAAAADwAAAGRycy9kb3ducmV2LnhtbESPQWvCQBSE74X+h+UVems2VSwhukpT&#10;KBjBQ20RvD2yzySafRuzW5P8e7dQ8DjMzDfMYjWYRlypc7VlBa9RDIK4sLrmUsHP9+dLAsJ5ZI2N&#10;ZVIwkoPV8vFhgam2PX/RdedLESDsUlRQed+mUrqiIoMusi1x8I62M+iD7EqpO+wD3DRyEsdv0mDN&#10;YaHClj4qKs67X6MgGzf7rfX5ZX08nC55lk1yPBmlnp+G9zkIT4O/h//ba61gNk2m8PcmPAG5v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0b4x8xwAAAN0AAAAPAAAAAAAA&#10;AAAAAAAAAKECAABkcnMvZG93bnJldi54bWxQSwUGAAAAAAQABAD5AAAAlQMAAAAA&#10;" strokecolor="#2f5496 [2408]" strokeweight="1.5pt"/>
            <v:shape id="AutoShape 37" o:spid="_x0000_s209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4YUCMcAAADdAAAADwAAAGRycy9kb3ducmV2LnhtbESPW2vCQBSE3wv+h+UUfKubaiuSuhFT&#10;KJiCD14QfDtkTy42ezZmtxr/fVco+DjMzDfMfNGbRlyoc7VlBa+jCARxbnXNpYL97utlBsJ5ZI2N&#10;ZVJwIweLZPA0x1jbK2/osvWlCBB2MSqovG9jKV1ekUE3si1x8ArbGfRBdqXUHV4D3DRyHEVTabDm&#10;sFBhS58V5T/bX6MgvX0f1tZn51VxPJ2zNB1neDJKDZ/75QcIT71/hP/bK63gfTJ7g/ub8ARk8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7hhQIxwAAAN0AAAAPAAAAAAAA&#10;AAAAAAAAAKECAABkcnMvZG93bnJldi54bWxQSwUGAAAAAAQABAD5AAAAlQMAAAAA&#10;" strokecolor="#2f5496 [2408]" strokeweight="1.5pt"/>
          </v:group>
        </w:pict>
      </w:r>
      <w:r w:rsidR="00E0338D">
        <w:rPr>
          <w:rFonts w:ascii="ALFABET98" w:hAnsi="ALFABET98"/>
          <w:sz w:val="72"/>
          <w:szCs w:val="72"/>
        </w:rPr>
        <w:t xml:space="preserve">el  </w:t>
      </w:r>
      <w:r w:rsidR="002B7340">
        <w:rPr>
          <w:rFonts w:ascii="ALFABET98" w:hAnsi="ALFABET98"/>
          <w:sz w:val="72"/>
          <w:szCs w:val="72"/>
        </w:rPr>
        <w:t xml:space="preserve">   el     el     el     el     e</w:t>
      </w:r>
      <w:r w:rsidR="00E0338D">
        <w:rPr>
          <w:rFonts w:ascii="ALFABET98" w:hAnsi="ALFABET98"/>
          <w:sz w:val="72"/>
          <w:szCs w:val="72"/>
        </w:rPr>
        <w:t>l</w:t>
      </w:r>
      <w:r w:rsidR="00F12AA8" w:rsidRPr="0024361A">
        <w:rPr>
          <w:rFonts w:ascii="ALFABET98" w:hAnsi="ALFABET98"/>
          <w:sz w:val="72"/>
          <w:szCs w:val="72"/>
        </w:rPr>
        <w:t xml:space="preserve"> </w:t>
      </w:r>
      <w:r w:rsidR="00F12AA8">
        <w:rPr>
          <w:rFonts w:ascii="ALFABET98" w:hAnsi="ALFABET98"/>
          <w:sz w:val="72"/>
          <w:szCs w:val="72"/>
        </w:rPr>
        <w:t xml:space="preserve">                                         </w:t>
      </w:r>
      <w:r w:rsidR="00F12AA8" w:rsidRPr="0024361A">
        <w:rPr>
          <w:rFonts w:ascii="ALFABET98" w:hAnsi="ALFABET98"/>
          <w:sz w:val="72"/>
          <w:szCs w:val="72"/>
        </w:rPr>
        <w:t xml:space="preserve">       </w:t>
      </w:r>
      <w:r w:rsidR="00F12AA8">
        <w:rPr>
          <w:rFonts w:ascii="ALFABET98" w:hAnsi="ALFABET98"/>
          <w:sz w:val="72"/>
          <w:szCs w:val="72"/>
        </w:rPr>
        <w:t xml:space="preserve">      </w:t>
      </w:r>
      <w:r w:rsidR="00F12AA8" w:rsidRPr="0024361A">
        <w:rPr>
          <w:rFonts w:ascii="ALFABET98" w:hAnsi="ALFABET98"/>
          <w:sz w:val="72"/>
          <w:szCs w:val="72"/>
        </w:rPr>
        <w:t xml:space="preserve">        </w:t>
      </w:r>
      <w:r w:rsidR="00F12AA8">
        <w:rPr>
          <w:rFonts w:ascii="ALFABET98" w:hAnsi="ALFABET98"/>
          <w:sz w:val="72"/>
          <w:szCs w:val="72"/>
        </w:rPr>
        <w:t xml:space="preserve"> </w:t>
      </w:r>
    </w:p>
    <w:p w:rsidR="00F12AA8" w:rsidRPr="0024361A" w:rsidRDefault="00BD3DCE" w:rsidP="00F12AA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088" style="position:absolute;margin-left:-16.1pt;margin-top:9.4pt;width:521.25pt;height:36.85pt;z-index:-25123532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JxS0j4XBAAA8Q8AAA4AAAAAAAAAAAAAAAAALgIAAGRycy9lMm9Eb2MueG1sUEsBAi0AFAAG&#10;AAgAAAAhAFgrD2jgAAAACgEAAA8AAAAAAAAAAAAAAAAAcQYAAGRycy9kb3ducmV2LnhtbFBLBQYA&#10;AAAABAAEAPMAAAB+BwAAAAA=&#10;">
            <v:group id="Group 33" o:spid="_x0000_s209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qsSiDFAAAA3QAA&#10;AA8AAAAAAAAAAAAAAAAAqgIAAGRycy9kb3ducmV2LnhtbFBLBQYAAAAABAAEAPoAAACcAwAAAAA=&#10;">
              <v:rect id="Rectangle 34" o:spid="_x0000_s209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CEAcYA&#10;AADdAAAADwAAAGRycy9kb3ducmV2LnhtbESPT2vCQBTE7wW/w/IK3nRjpSqpq9g/Fq9qJHh7ZF+z&#10;odm3Ibua+O27gtDjMDO/YZbr3tbiSq2vHCuYjBMQxIXTFZcKsuN2tADhA7LG2jEpuJGH9WrwtMRU&#10;u473dD2EUkQI+xQVmBCaVEpfGLLox64hjt6Pay2GKNtS6ha7CLe1fEmSmbRYcVww2NCHoeL3cLEK&#10;pmX+ZfLs02d2ks++T7fTe3feKjV87jdvIAL14T/8aO+0gtfpYg73N/EJyN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zCEAcYAAADdAAAADwAAAAAAAAAAAAAAAACYAgAAZHJz&#10;L2Rvd25yZXYueG1sUEsFBgAAAAAEAAQA9QAAAIsDAAAAAA==&#10;" strokecolor="#2f5496 [2408]" strokeweight="1.5pt">
                <v:fill opacity="0"/>
              </v:rect>
              <v:rect id="Rectangle 35" o:spid="_x0000_s209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Xk28AA&#10;AADdAAAADwAAAGRycy9kb3ducmV2LnhtbERPPW/CMBDdkfgP1iF1AydAEE0xCIGgjJCW/RQfSUR8&#10;DrEL4d/joRLj0/terDpTizu1rrKsIB5FIIhzqysuFPz+7IZzEM4ja6wtk4InOVgt+70Fpto++ET3&#10;zBcihLBLUUHpfZNK6fKSDLqRbYgDd7GtQR9gW0jd4iOEm1qOo2gmDVYcGkpsaFNSfs3+jIJzsm34&#10;Wxo+xrvpZ3K+7m+b2Cj1MejWXyA8df4t/ncftIJkMg9zw5vwBOTy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dXk28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209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Ye7lscAAADdAAAADwAAAGRycy9kb3ducmV2LnhtbESPT2vCQBTE7wW/w/IK3uqmSouNbsQU&#10;CqbgQS2Ct0f25Y9m38bsVuO37woFj8PM/IaZL3rTiAt1rras4HUUgSDOra65VPCz+3qZgnAeWWNj&#10;mRTcyMEiGTzNMdb2yhu6bH0pAoRdjAoq79tYSpdXZNCNbEscvMJ2Bn2QXSl1h9cAN40cR9G7NFhz&#10;WKiwpc+K8tP21yhIb9/7tfXZeVUcjucsTccZHo1Sw+d+OQPhqfeP8H97pRW8TaYfcH8TnoB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Vh7uWxwAAAN0AAAAPAAAAAAAA&#10;AAAAAAAAAKECAABkcnMvZG93bnJldi54bWxQSwUGAAAAAAQABAD5AAAAlQMAAAAA&#10;" strokecolor="#2f5496 [2408]" strokeweight="1.5pt"/>
            <v:shape id="AutoShape 37" o:spid="_x0000_s208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WSE1sQAAADdAAAADwAAAGRycy9kb3ducmV2LnhtbERPy2rCQBTdC/2H4Ra600ktLW3qRBpB&#10;MEIX2iK4u2SueTRzJ2amSfx7ZyG4PJz3YjmaRvTUucqygudZBII4t7riQsHvz3r6DsJ5ZI2NZVJw&#10;IQfL5GGywFjbgXfU730hQgi7GBWU3rexlC4vyaCb2ZY4cCfbGfQBdoXUHQ4h3DRyHkVv0mDFoaHE&#10;llYl5X/7f6MgvWwP39Zn583pWJ+zNJ1nWBulnh7Hr08QnkZ/F9/cG63g9eUj7A9vwhOQyR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BZITWxAAAAN0AAAAPAAAAAAAAAAAA&#10;AAAAAKECAABkcnMvZG93bnJldi54bWxQSwUGAAAAAAQABAD5AAAAkgMAAAAA&#10;" strokecolor="#2f5496 [2408]" strokeweight="1.5pt"/>
          </v:group>
        </w:pict>
      </w:r>
      <w:r w:rsidR="00F12AA8" w:rsidRPr="0024361A">
        <w:rPr>
          <w:rFonts w:ascii="ALFABET98" w:hAnsi="ALFABET98"/>
          <w:sz w:val="72"/>
          <w:szCs w:val="72"/>
        </w:rPr>
        <w:t xml:space="preserve"> </w:t>
      </w:r>
      <w:r w:rsidR="00F12AA8">
        <w:rPr>
          <w:rFonts w:ascii="ALFABET98" w:hAnsi="ALFABET98"/>
          <w:sz w:val="72"/>
          <w:szCs w:val="72"/>
        </w:rPr>
        <w:t xml:space="preserve">                                         </w:t>
      </w:r>
      <w:r w:rsidR="00F12AA8" w:rsidRPr="0024361A">
        <w:rPr>
          <w:rFonts w:ascii="ALFABET98" w:hAnsi="ALFABET98"/>
          <w:sz w:val="72"/>
          <w:szCs w:val="72"/>
        </w:rPr>
        <w:t xml:space="preserve">       </w:t>
      </w:r>
      <w:r w:rsidR="00F12AA8">
        <w:rPr>
          <w:rFonts w:ascii="ALFABET98" w:hAnsi="ALFABET98"/>
          <w:sz w:val="72"/>
          <w:szCs w:val="72"/>
        </w:rPr>
        <w:t xml:space="preserve">      </w:t>
      </w:r>
      <w:r w:rsidR="00F12AA8" w:rsidRPr="0024361A">
        <w:rPr>
          <w:rFonts w:ascii="ALFABET98" w:hAnsi="ALFABET98"/>
          <w:sz w:val="72"/>
          <w:szCs w:val="72"/>
        </w:rPr>
        <w:t xml:space="preserve">        </w:t>
      </w:r>
      <w:r w:rsidR="00F12AA8">
        <w:rPr>
          <w:rFonts w:ascii="ALFABET98" w:hAnsi="ALFABET98"/>
          <w:sz w:val="72"/>
          <w:szCs w:val="72"/>
        </w:rPr>
        <w:t xml:space="preserve"> </w:t>
      </w:r>
    </w:p>
    <w:p w:rsidR="00F12AA8" w:rsidRPr="0024361A" w:rsidRDefault="00BD3DCE" w:rsidP="00F12AA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082" style="position:absolute;margin-left:-16.1pt;margin-top:9.4pt;width:521.25pt;height:36.85pt;z-index:-25123430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PLy&#10;41IRBAAA8Q8AAA4AAAAAAAAAAAAAAAAALgIAAGRycy9lMm9Eb2MueG1sUEsBAi0AFAAGAAgAAAAh&#10;AFgrD2jgAAAACgEAAA8AAAAAAAAAAAAAAAAAawYAAGRycy9kb3ducmV2LnhtbFBLBQYAAAAABAAE&#10;APMAAAB4BwAAAAA=&#10;">
            <v:group id="Group 33" o:spid="_x0000_s208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gTtr+xgAAAN0A&#10;AAAPAAAAAAAAAAAAAAAAAKoCAABkcnMvZG93bnJldi54bWxQSwUGAAAAAAQABAD6AAAAnQMAAAAA&#10;">
              <v:rect id="Rectangle 34" o:spid="_x0000_s208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IU38YA&#10;AADdAAAADwAAAGRycy9kb3ducmV2LnhtbESPQWvCQBSE70L/w/IKvelGQ6WNrlLbKr1qI6G3R/aZ&#10;Dc2+Ddmtif/eLQgeh5n5hlmuB9uIM3W+dqxgOklAEJdO11wpyL+34xcQPiBrbByTggt5WK8eRkvM&#10;tOt5T+dDqESEsM9QgQmhzaT0pSGLfuJa4uidXGcxRNlVUnfYR7ht5CxJ5tJizXHBYEvvhsrfw59V&#10;kFbFpynyD5/baTHfHS/HTf+zVerpcXhbgAg0hHv41v7SCp7T1xT+38QnIF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dIU38YAAADdAAAADwAAAAAAAAAAAAAAAACYAgAAZHJz&#10;L2Rvd25yZXYueG1sUEsFBgAAAAAEAAQA9QAAAIsDAAAAAA==&#10;" strokecolor="#2f5496 [2408]" strokeweight="1.5pt">
                <v:fill opacity="0"/>
              </v:rect>
              <v:rect id="Rectangle 35" o:spid="_x0000_s208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F4A8UA&#10;AADdAAAADwAAAGRycy9kb3ducmV2LnhtbESPzWrDMBCE74W+g9hAb43sJg6xEyWUhLQ95s/3xdrY&#10;JtbKtVTbffuqUOhxmJlvmPV2NI3oqXO1ZQXxNAJBXFhdc6ngejk8L0E4j6yxsUwKvsnBdvP4sMZM&#10;24FP1J99KQKEXYYKKu/bTEpXVGTQTW1LHLyb7Qz6ILtS6g6HADeNfImihTRYc1iosKVdRcX9/GUU&#10;5Mm+5Xdp+Bgf5mmS398+d7FR6mkyvq5AeBr9f/iv/aEVJLN0Dr9vwhOQm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QXgD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208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RMnTsYAAADdAAAADwAAAGRycy9kb3ducmV2LnhtbESPQWvCQBSE70L/w/IK3nRTRWmjqzQF&#10;IRE8aEvB2yP7TGKzb2N21fjvXUHocZiZb5j5sjO1uFDrKssK3oYRCOLc6ooLBT/fq8E7COeRNdaW&#10;ScGNHCwXL705xtpeeUuXnS9EgLCLUUHpfRNL6fKSDLqhbYiDd7CtQR9kW0jd4jXATS1HUTSVBisO&#10;CyU29FVS/rc7GwXJbf27sT47pYf98ZQlySjDo1Gq/9p9zkB46vx/+NlOtYLJ+GMCjzfhCcjF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ETJ07GAAAA3QAAAA8AAAAAAAAA&#10;AAAAAAAAoQIAAGRycy9kb3ducmV2LnhtbFBLBQYAAAAABAAEAPkAAACUAwAAAAA=&#10;" strokecolor="#2f5496 [2408]" strokeweight="1.5pt"/>
            <v:shape id="AutoShape 37" o:spid="_x0000_s208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cG5OccAAADdAAAADwAAAGRycy9kb3ducmV2LnhtbESPT2vCQBTE74LfYXmCN7OppVKjqzSF&#10;gil48A+Ct0f2mcRm38bsqvHbdwtCj8PM/IaZLztTixu1rrKs4CWKQRDnVldcKNjvvkbvIJxH1lhb&#10;JgUPcrBc9HtzTLS984ZuW1+IAGGXoILS+yaR0uUlGXSRbYiDd7KtQR9kW0jd4j3ATS3HcTyRBisO&#10;CyU29FlS/rO9GgXp4/uwtj67rE7H8yVL03GGZ6PUcNB9zEB46vx/+NleaQVvr9MJ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hwbk5xwAAAN0AAAAPAAAAAAAA&#10;AAAAAAAAAKECAABkcnMvZG93bnJldi54bWxQSwUGAAAAAAQABAD5AAAAlQMAAAAA&#10;" strokecolor="#2f5496 [2408]" strokeweight="1.5pt"/>
          </v:group>
        </w:pict>
      </w:r>
      <w:r w:rsidR="00E0338D">
        <w:rPr>
          <w:rFonts w:ascii="ALFABET98" w:hAnsi="ALFABET98"/>
          <w:sz w:val="72"/>
          <w:szCs w:val="72"/>
        </w:rPr>
        <w:t>la     la     la     la     la     la</w:t>
      </w:r>
      <w:r w:rsidR="00F12AA8" w:rsidRPr="0024361A">
        <w:rPr>
          <w:rFonts w:ascii="ALFABET98" w:hAnsi="ALFABET98"/>
          <w:sz w:val="72"/>
          <w:szCs w:val="72"/>
        </w:rPr>
        <w:t xml:space="preserve"> </w:t>
      </w:r>
      <w:r w:rsidR="00F12AA8">
        <w:rPr>
          <w:rFonts w:ascii="ALFABET98" w:hAnsi="ALFABET98"/>
          <w:sz w:val="72"/>
          <w:szCs w:val="72"/>
        </w:rPr>
        <w:t xml:space="preserve">                                         </w:t>
      </w:r>
      <w:r w:rsidR="00F12AA8" w:rsidRPr="0024361A">
        <w:rPr>
          <w:rFonts w:ascii="ALFABET98" w:hAnsi="ALFABET98"/>
          <w:sz w:val="72"/>
          <w:szCs w:val="72"/>
        </w:rPr>
        <w:t xml:space="preserve">       </w:t>
      </w:r>
      <w:r w:rsidR="00F12AA8">
        <w:rPr>
          <w:rFonts w:ascii="ALFABET98" w:hAnsi="ALFABET98"/>
          <w:sz w:val="72"/>
          <w:szCs w:val="72"/>
        </w:rPr>
        <w:t xml:space="preserve">      </w:t>
      </w:r>
      <w:r w:rsidR="00F12AA8" w:rsidRPr="0024361A">
        <w:rPr>
          <w:rFonts w:ascii="ALFABET98" w:hAnsi="ALFABET98"/>
          <w:sz w:val="72"/>
          <w:szCs w:val="72"/>
        </w:rPr>
        <w:t xml:space="preserve">        </w:t>
      </w:r>
      <w:r w:rsidR="00F12AA8">
        <w:rPr>
          <w:rFonts w:ascii="ALFABET98" w:hAnsi="ALFABET98"/>
          <w:sz w:val="72"/>
          <w:szCs w:val="72"/>
        </w:rPr>
        <w:t xml:space="preserve"> </w:t>
      </w:r>
    </w:p>
    <w:p w:rsidR="00F12AA8" w:rsidRDefault="00BD3DCE" w:rsidP="00F12AA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076" style="position:absolute;margin-left:-16.1pt;margin-top:9.4pt;width:521.25pt;height:36.85pt;z-index:-25123328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nDUH5RYEAADxDwAADgAAAAAAAAAAAAAAAAAuAgAAZHJzL2Uyb0RvYy54bWxQSwECLQAUAAYA&#10;CAAAACEAWCsPaOAAAAAKAQAADwAAAAAAAAAAAAAAAABwBgAAZHJzL2Rvd25yZXYueG1sUEsFBgAA&#10;AAAEAAQA8wAAAH0HAAAAAA==&#10;">
            <v:group id="Group 33" o:spid="_x0000_s207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MGm7RTCAAAA3QAAAA8A&#10;AAAAAAAAAAAAAAAAqgIAAGRycy9kb3ducmV2LnhtbFBLBQYAAAAABAAEAPoAAACZAwAAAAA=&#10;">
              <v:rect id="Rectangle 34" o:spid="_x0000_s208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ojNcYA&#10;AADdAAAADwAAAGRycy9kb3ducmV2LnhtbESPT2vCQBTE7wW/w/IK3nRjpaKpq9g/Fq9qJHh7ZF+z&#10;odm3Ibua+O27gtDjMDO/YZbr3tbiSq2vHCuYjBMQxIXTFZcKsuN2NAfhA7LG2jEpuJGH9WrwtMRU&#10;u473dD2EUkQI+xQVmBCaVEpfGLLox64hjt6Pay2GKNtS6ha7CLe1fEmSmbRYcVww2NCHoeL3cLEK&#10;pmX+ZfLs02d2ks++T7fTe3feKjV87jdvIAL14T/8aO+0gtfpYgH3N/EJyN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DojNcYAAADdAAAADwAAAAAAAAAAAAAAAACYAgAAZHJz&#10;L2Rvd25yZXYueG1sUEsFBgAAAAAEAAQA9QAAAIsDAAAAAA==&#10;" strokecolor="#2f5496 [2408]" strokeweight="1.5pt">
                <v:fill opacity="0"/>
              </v:rect>
              <v:rect id="Rectangle 35" o:spid="_x0000_s208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om4sEA&#10;AADdAAAADwAAAGRycy9kb3ducmV2LnhtbERPz0/CMBS+m/A/NM+Em+tGGJFBRwgG9IhT7i/rc1u2&#10;vo62wvzv7cHE45fv93Y3mUHcyPnOsoIsSUEQ11Z33Cj4/Dg+PYPwAVnjYJkU/JCHXTl72GKh7Z3f&#10;6VaFRsQQ9gUqaEMYCyl93ZJBn9iROHJf1hkMEbpGaof3GG4GuUjTlTTYcWxocaRDS3VffRsFl/xl&#10;5Fdp+Jwdl+v80p+uh8woNX+c9hsQgabwL/5zv2kF+TKN++Ob+ARk+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LaJuL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207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oh5r8YAAADdAAAADwAAAGRycy9kb3ducmV2LnhtbESPT4vCMBTE7wt+h/AEb2uq7C5SjWKF&#10;BbvgwT8I3h7Ns602L7WJWr+9ERY8DjPzG2Yya00lbtS40rKCQT8CQZxZXXKuYLf9/RyBcB5ZY2WZ&#10;FDzIwWza+ZhgrO2d13Tb+FwECLsYFRTe17GULivIoOvbmjh4R9sY9EE2udQN3gPcVHIYRT/SYMlh&#10;ocCaFgVl583VKEgef/uV9elleTycLmmSDFM8GaV63XY+BuGp9e/wf3upFXx/RQN4vQlPQE6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aIea/GAAAA3QAAAA8AAAAAAAAA&#10;AAAAAAAAoQIAAGRycy9kb3ducmV2LnhtbFBLBQYAAAAABAAEAPkAAACUAwAAAAA=&#10;" strokecolor="#2f5496 [2408]" strokeweight="1.5pt"/>
            <v:shape id="AutoShape 37" o:spid="_x0000_s207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lrn2McAAADdAAAADwAAAGRycy9kb3ducmV2LnhtbESPT2vCQBTE7wW/w/IK3ppNgy2SupFG&#10;EEyhB7UUentkn/nT7NuYXTV++65Q8DjMzG+YxXI0nTjT4BrLCp6jGARxaXXDlYKv/fppDsJ5ZI2d&#10;ZVJwJQfLbPKwwFTbC2/pvPOVCBB2KSqove9TKV1Zk0EX2Z44eAc7GPRBDpXUA14C3HQyieNXabDh&#10;sFBjT6uayt/dySjIrx/fn9YXx83hpz0WeZ4U2Bqlpo/j+xsIT6O/h//bG63gZRYncHsTnoD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2WufYxwAAAN0AAAAPAAAAAAAA&#10;AAAAAAAAAKECAABkcnMvZG93bnJldi54bWxQSwUGAAAAAAQABAD5AAAAlQMAAAAA&#10;" strokecolor="#2f5496 [2408]" strokeweight="1.5pt"/>
          </v:group>
        </w:pict>
      </w:r>
      <w:r w:rsidR="00F12AA8">
        <w:rPr>
          <w:rFonts w:ascii="ALFABET98" w:hAnsi="ALFABET98"/>
          <w:sz w:val="72"/>
          <w:szCs w:val="72"/>
        </w:rPr>
        <w:t xml:space="preserve">  </w:t>
      </w:r>
      <w:r w:rsidR="00F12AA8" w:rsidRPr="0024361A">
        <w:rPr>
          <w:rFonts w:ascii="ALFABET98" w:hAnsi="ALFABET98"/>
          <w:sz w:val="72"/>
          <w:szCs w:val="72"/>
        </w:rPr>
        <w:t xml:space="preserve"> </w:t>
      </w:r>
      <w:r w:rsidR="00F12AA8"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F12AA8" w:rsidRPr="0024361A" w:rsidRDefault="00BD3DCE" w:rsidP="00F12AA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2070" style="position:absolute;margin-left:-16.1pt;margin-top:9.4pt;width:521.25pt;height:36.85pt;z-index:-25123225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BaIwK0FQQAAPEPAAAOAAAAAAAAAAAAAAAAAC4CAABkcnMvZTJvRG9jLnhtbFBLAQItABQABgAI&#10;AAAAIQBYKw9o4AAAAAoBAAAPAAAAAAAAAAAAAAAAAG8GAABkcnMvZG93bnJldi54bWxQSwUGAAAA&#10;AAQABADzAAAAfAcAAAAA&#10;">
            <v:group id="Group 33" o:spid="_x0000_s207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oS7/zxgAAAN0A&#10;AAAPAAAAAAAAAAAAAAAAAKoCAABkcnMvZG93bnJldi54bWxQSwUGAAAAAAQABAD6AAAAnQMAAAAA&#10;">
              <v:rect id="Rectangle 34" o:spid="_x0000_s207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dx0sUA&#10;AADdAAAADwAAAGRycy9kb3ducmV2LnhtbESPQWvCQBSE7wX/w/IEb3VjrVJSV7FapVc1Enp7ZF+z&#10;wezbkN2a+O+7QsHjMDPfMItVb2txpdZXjhVMxgkI4sLpiksF2Wn3/AbCB2SNtWNScCMPq+XgaYGp&#10;dh0f6HoMpYgQ9ikqMCE0qZS+MGTRj11DHL0f11oMUbal1C12EW5r+ZIkc2mx4rhgsKGNoeJy/LUK&#10;pmX+afJs6zM7yef78+380X3vlBoN+/U7iEB9eIT/219awew1mcH9TXwCcv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13HSxQAAAN0AAAAPAAAAAAAAAAAAAAAAAJgCAABkcnMv&#10;ZG93bnJldi54bWxQSwUGAAAAAAQABAD1AAAAigMAAAAA&#10;" strokecolor="#2f5496 [2408]" strokeweight="1.5pt">
                <v:fill opacity="0"/>
              </v:rect>
              <v:rect id="Rectangle 35" o:spid="_x0000_s207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8bDcMA&#10;AADdAAAADwAAAGRycy9kb3ducmV2LnhtbESPQYvCMBSE74L/IbwFb5p2seJ2jSKKrketen80b9ti&#10;89Jtonb/vREEj8PMfMPMFp2pxY1aV1lWEI8iEMS51RUXCk7HzXAKwnlkjbVlUvBPDhbzfm+GqbZ3&#10;PtAt84UIEHYpKii9b1IpXV6SQTeyDXHwfm1r0AfZFlK3eA9wU8vPKJpIgxWHhRIbWpWUX7KrUXBO&#10;1g3/SMP7eDP+Ss6X7d8qNkoNPrrlNwhPnX+HX+2dVpCMowk834QnIO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n8bD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07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i1EQMcAAADdAAAADwAAAGRycy9kb3ducmV2LnhtbESPQWvCQBSE70L/w/IKvZlNQ2tL6hoa&#10;QTBCD9oieHtkn0ls9m3MbjX+e7cgeBxm5htmmg2mFSfqXWNZwXMUgyAurW64UvDzvRi/g3AeWWNr&#10;mRRcyEE2exhNMdX2zGs6bXwlAoRdigpq77tUSlfWZNBFtiMO3t72Bn2QfSV1j+cAN61M4ngiDTYc&#10;FmrsaF5T+bv5Mwryy2r7ZX1xXO53h2OR50mBB6PU0+Pw+QHC0+Dv4Vt7qRW8vsRv8P8mPAE5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mLURAxwAAAN0AAAAPAAAAAAAA&#10;AAAAAAAAAKECAABkcnMvZG93bnJldi54bWxQSwUGAAAAAAQABAD5AAAAlQMAAAAA&#10;" strokecolor="#2f5496 [2408]" strokeweight="1.5pt"/>
            <v:shape id="AutoShape 37" o:spid="_x0000_s207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7LQMsQAAADdAAAADwAAAGRycy9kb3ducmV2LnhtbERPTWvCQBC9F/wPywi9NZtKKyW6SiMI&#10;SaEH0yJ4G7JjEs3OJtmtJv++eyj0+Hjf6+1oWnGjwTWWFTxHMQji0uqGKwXfX/unNxDOI2tsLZOC&#10;iRxsN7OHNSba3vlAt8JXIoSwS1BB7X2XSOnKmgy6yHbEgTvbwaAPcKikHvAewk0rF3G8lAYbDg01&#10;drSrqbwWP0ZBOn0cP63P++x8uvR5mi5yvBilHufj+wqEp9H/i//cmVbw+hKHueFNeAJy8w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XstAyxAAAAN0AAAAPAAAAAAAAAAAA&#10;AAAAAKECAABkcnMvZG93bnJldi54bWxQSwUGAAAAAAQABAD5AAAAkgMAAAAA&#10;" strokecolor="#2f5496 [2408]" strokeweight="1.5pt"/>
          </v:group>
        </w:pict>
      </w:r>
      <w:r w:rsidR="00E0338D">
        <w:rPr>
          <w:rFonts w:ascii="ALFABET98" w:hAnsi="ALFABET98"/>
          <w:sz w:val="72"/>
          <w:szCs w:val="72"/>
        </w:rPr>
        <w:t>le     le     le     le     le      le</w:t>
      </w:r>
      <w:r w:rsidR="00F12AA8" w:rsidRPr="0024361A">
        <w:rPr>
          <w:rFonts w:ascii="ALFABET98" w:hAnsi="ALFABET98"/>
          <w:sz w:val="72"/>
          <w:szCs w:val="72"/>
        </w:rPr>
        <w:t xml:space="preserve"> </w:t>
      </w:r>
      <w:r w:rsidR="00F12AA8">
        <w:rPr>
          <w:rFonts w:ascii="ALFABET98" w:hAnsi="ALFABET98"/>
          <w:sz w:val="72"/>
          <w:szCs w:val="72"/>
        </w:rPr>
        <w:t xml:space="preserve">                                         </w:t>
      </w:r>
      <w:r w:rsidR="00F12AA8" w:rsidRPr="0024361A">
        <w:rPr>
          <w:rFonts w:ascii="ALFABET98" w:hAnsi="ALFABET98"/>
          <w:sz w:val="72"/>
          <w:szCs w:val="72"/>
        </w:rPr>
        <w:t xml:space="preserve">       </w:t>
      </w:r>
      <w:r w:rsidR="00F12AA8">
        <w:rPr>
          <w:rFonts w:ascii="ALFABET98" w:hAnsi="ALFABET98"/>
          <w:sz w:val="72"/>
          <w:szCs w:val="72"/>
        </w:rPr>
        <w:t xml:space="preserve">      </w:t>
      </w:r>
      <w:r w:rsidR="00F12AA8" w:rsidRPr="0024361A">
        <w:rPr>
          <w:rFonts w:ascii="ALFABET98" w:hAnsi="ALFABET98"/>
          <w:sz w:val="72"/>
          <w:szCs w:val="72"/>
        </w:rPr>
        <w:t xml:space="preserve">        </w:t>
      </w:r>
      <w:r w:rsidR="00F12AA8">
        <w:rPr>
          <w:rFonts w:ascii="ALFABET98" w:hAnsi="ALFABET98"/>
          <w:sz w:val="72"/>
          <w:szCs w:val="72"/>
        </w:rPr>
        <w:t xml:space="preserve"> </w:t>
      </w:r>
    </w:p>
    <w:p w:rsidR="00E0338D" w:rsidRDefault="00BD3DCE" w:rsidP="00F12AA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064" style="position:absolute;margin-left:-16.1pt;margin-top:9.4pt;width:521.25pt;height:36.85pt;z-index:-25123123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6fdEQ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BZH&#10;p90RBAAA8Q8AAA4AAAAAAAAAAAAAAAAALgIAAGRycy9lMm9Eb2MueG1sUEsBAi0AFAAGAAgAAAAh&#10;AFgrD2jgAAAACgEAAA8AAAAAAAAAAAAAAAAAawYAAGRycy9kb3ducmV2LnhtbFBLBQYAAAAABAAE&#10;APMAAAB4BwAAAAA=&#10;">
            <v:group id="Group 33" o:spid="_x0000_s206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SqS8twwAAAN0AAAAP&#10;AAAAAAAAAAAAAAAAAKoCAABkcnMvZG93bnJldi54bWxQSwUGAAAAAAQABAD6AAAAmgMAAAAA&#10;">
              <v:rect id="Rectangle 34" o:spid="_x0000_s206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XhDMYA&#10;AADdAAAADwAAAGRycy9kb3ducmV2LnhtbESPQWvCQBSE74L/YXmCN92ktVJSV9FWpdfaSOjtkX3N&#10;hmbfhuxq4r93C4Ueh5n5hlltBtuIK3W+dqwgnScgiEuna64U5J+H2TMIH5A1No5JwY08bNbj0Qoz&#10;7Xr+oOspVCJC2GeowITQZlL60pBFP3ctcfS+XWcxRNlVUnfYR7ht5EOSLKXFmuOCwZZeDZU/p4tV&#10;8FgVe1Pkbz63abE8nm/nXf91UGo6GbYvIAIN4T/8137XCp4WaQq/b+ITkO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zXhDMYAAADdAAAADwAAAAAAAAAAAAAAAACYAgAAZHJz&#10;L2Rvd25yZXYueG1sUEsFBgAAAAAEAAQA9QAAAIsDAAAAAA==&#10;" strokecolor="#2f5496 [2408]" strokeweight="1.5pt">
                <v:fill opacity="0"/>
              </v:rect>
              <v:rect id="Rectangle 35" o:spid="_x0000_s206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2L08QA&#10;AADdAAAADwAAAGRycy9kb3ducmV2LnhtbESPQWvCQBSE74L/YXmF3ppNxJQaXUUsWo/WNvdH9jUJ&#10;Zt+m2W0S/31XEDwOM/MNs9qMphE9da62rCCJYhDEhdU1lwq+v/YvbyCcR9bYWCYFV3KwWU8nK8y0&#10;HfiT+rMvRYCwy1BB5X2bSemKigy6yLbEwfuxnUEfZFdK3eEQ4KaRszh+lQZrDgsVtrSrqLic/4yC&#10;PH1v+UMaPiX7+SLNL4ffXWKUen4at0sQnkb/CN/bR60gnSczuL0JT0Cu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di9P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206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M/UnscAAADdAAAADwAAAGRycy9kb3ducmV2LnhtbESPT2vCQBTE70K/w/IKvZmN1hZJ3Ugj&#10;CKbgQVuE3h7ZZ/40+zZmV43fvisUehxm5jfMYjmYVlyod7VlBZMoBkFcWF1zqeDrcz2eg3AeWWNr&#10;mRTcyMEyfRgtMNH2yju67H0pAoRdggoq77tESldUZNBFtiMO3tH2Bn2QfSl1j9cAN62cxvGrNFhz&#10;WKiwo1VFxc/+bBRkt4/D1vr8tDl+N6c8y6Y5Nkapp8fh/Q2Ep8H/h//aG63gZTZ5hvub8ARk+g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cz9SexwAAAN0AAAAPAAAAAAAA&#10;AAAAAAAAAKECAABkcnMvZG93bnJldi54bWxQSwUGAAAAAAQABAD5AAAAlQMAAAAA&#10;" strokecolor="#2f5496 [2408]" strokeweight="1.5pt"/>
            <v:shape id="AutoShape 37" o:spid="_x0000_s206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yZM6scAAADdAAAADwAAAGRycy9kb3ducmV2LnhtbESPQWvCQBSE7wX/w/KE3pqNYoukWaUR&#10;BFPooSpCb4/sM4nNvo3ZrUn+fbdQ8DjMzDdMuh5MI27UudqyglkUgyAurK65VHA8bJ+WIJxH1thY&#10;JgUjOVivJg8pJtr2/Em3vS9FgLBLUEHlfZtI6YqKDLrItsTBO9vOoA+yK6XusA9w08h5HL9IgzWH&#10;hQpb2lRUfO9/jIJsfD99WJ9fd+evyzXPsnmOF6PU43R4ewXhafD38H97pxU8L2YL+HsTnoBc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TJkzqxwAAAN0AAAAPAAAAAAAA&#10;AAAAAAAAAKECAABkcnMvZG93bnJldi54bWxQSwUGAAAAAAQABAD5AAAAlQMAAAAA&#10;" strokecolor="#2f5496 [2408]" strokeweight="1.5pt"/>
          </v:group>
        </w:pict>
      </w:r>
      <w:r w:rsidR="00F12AA8" w:rsidRPr="0024361A">
        <w:rPr>
          <w:rFonts w:ascii="ALFABET98" w:hAnsi="ALFABET98"/>
          <w:sz w:val="72"/>
          <w:szCs w:val="72"/>
        </w:rPr>
        <w:t xml:space="preserve"> </w:t>
      </w:r>
      <w:r w:rsidR="00F12AA8">
        <w:rPr>
          <w:rFonts w:ascii="ALFABET98" w:hAnsi="ALFABET98"/>
          <w:sz w:val="72"/>
          <w:szCs w:val="72"/>
        </w:rPr>
        <w:t xml:space="preserve">                                  </w:t>
      </w:r>
      <w:r w:rsidR="00E0338D">
        <w:rPr>
          <w:rFonts w:ascii="ALFABET98" w:hAnsi="ALFABET98"/>
          <w:sz w:val="72"/>
          <w:szCs w:val="72"/>
        </w:rPr>
        <w:t xml:space="preserve">     </w:t>
      </w:r>
    </w:p>
    <w:p w:rsidR="00E0338D" w:rsidRPr="0024361A" w:rsidRDefault="00BD3DCE" w:rsidP="00E0338D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058" style="position:absolute;margin-left:-16.1pt;margin-top:9.4pt;width:521.25pt;height:36.85pt;z-index:-25087078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P&#10;nGGHEgQAAOIPAAAOAAAAAAAAAAAAAAAAAC4CAABkcnMvZTJvRG9jLnhtbFBLAQItABQABgAIAAAA&#10;IQBYKw9o4AAAAAoBAAAPAAAAAAAAAAAAAAAAAGwGAABkcnMvZG93bnJldi54bWxQSwUGAAAAAAQA&#10;BADzAAAAeQcAAAAA&#10;">
            <v:group id="Group 33" o:spid="_x0000_s206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09gstsEAAADaAAAADwAA&#10;AAAAAAAAAAAAAACqAgAAZHJzL2Rvd25yZXYueG1sUEsFBgAAAAAEAAQA+gAAAJgDAAAAAA==&#10;">
              <v:rect id="Rectangle 34" o:spid="_x0000_s206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H9YcIA&#10;AADaAAAADwAAAGRycy9kb3ducmV2LnhtbESPQWvCQBSE7wX/w/KE3urGClKjq2jV0ms1Erw9ss9s&#10;MPs2ZFcT/323UPA4zMw3zGLV21rcqfWVYwXjUQKCuHC64lJBdty/fYDwAVlj7ZgUPMjDajl4WWCq&#10;Xcc/dD+EUkQI+xQVmBCaVEpfGLLoR64hjt7FtRZDlG0pdYtdhNtavifJVFqsOC4YbOjTUHE93KyC&#10;SZnvTJ5tfWbH+fTr9DhtuvNeqddhv56DCNSHZ/i//a0VzODvSrwBcvk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8Af1hwgAAANoAAAAPAAAAAAAAAAAAAAAAAJgCAABkcnMvZG93&#10;bnJldi54bWxQSwUGAAAAAAQABAD1AAAAhwMAAAAA&#10;" strokecolor="#2f5496 [2408]" strokeweight="1.5pt">
                <v:fill opacity="0"/>
              </v:rect>
              <v:rect id="Rectangle 35" o:spid="_x0000_s206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fp/W8IA&#10;AADbAAAADwAAAGRycy9kb3ducmV2LnhtbESPQW/CMAyF70j8h8hIu0FaNKZRCAiBGDuODu5WY9qK&#10;xilNBuXfz4dJu9l6z+99Xq5716g7daH2bCCdJKCIC29rLg2cvvfjd1AhIltsPJOBJwVYr4aDJWbW&#10;P/hI9zyWSkI4ZGigirHNtA5FRQ7DxLfEol185zDK2pXadviQcNfoaZK8aYc1S0OFLW0rKq75jzNw&#10;nu1aPmjHX+n+dT47Xz9u29QZ8zLqNwtQkfr4b/67/rSCL/TyiwygV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+n9bwgAAANs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206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J0HpMMAAADbAAAADwAAAGRycy9kb3ducmV2LnhtbERPyWrDMBC9F/IPYgq9NXJyKMWJYuJC&#10;IC70ULcUchusiZdYI8dSvfx9FQj0No+3zjaZTCsG6l1tWcFqGYEgLqyuuVTw/XV4fgXhPLLG1jIp&#10;mMlBsls8bDHWduRPGnJfihDCLkYFlfddLKUrKjLolrYjDtzZ9gZ9gH0pdY9jCDetXEfRizRYc2io&#10;sKO3iopL/msUpPP7z4f12fV4PjXXLE3XGTZGqafHab8B4Wny/+K7+6jD/BXcfgkHyN0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SdB6TDAAAA2wAAAA8AAAAAAAAAAAAA&#10;AAAAoQIAAGRycy9kb3ducmV2LnhtbFBLBQYAAAAABAAEAPkAAACRAwAAAAA=&#10;" strokecolor="#2f5496 [2408]" strokeweight="1.5pt"/>
            <v:shape id="AutoShape 37" o:spid="_x0000_s205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E+Z08EAAADbAAAADwAAAGRycy9kb3ducmV2LnhtbERPTYvCMBC9C/6HMII3Te1BlmoUKwh2&#10;YQ+rIngbmrGtNpPaZLX++40geJvH+5z5sjO1uFPrKssKJuMIBHFudcWFgsN+M/oC4TyyxtoyKXiS&#10;g+Wi35tjou2Df+m+84UIIewSVFB63yRSurwkg25sG+LAnW1r0AfYFlK3+AjhppZxFE2lwYpDQ4kN&#10;rUvKr7s/oyB9fh9/rM9u2/PpcsvSNM7wYpQaDrrVDISnzn/Eb/dWh/kxvH4JB8jFP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0T5nTwQAAANsAAAAPAAAAAAAAAAAAAAAA&#10;AKECAABkcnMvZG93bnJldi54bWxQSwUGAAAAAAQABAD5AAAAjwMAAAAA&#10;" strokecolor="#2f5496 [2408]" strokeweight="1.5pt"/>
          </v:group>
        </w:pict>
      </w:r>
      <w:r w:rsidR="00E0338D">
        <w:rPr>
          <w:rFonts w:ascii="ALFABET98" w:hAnsi="ALFABET98"/>
          <w:sz w:val="72"/>
          <w:szCs w:val="72"/>
        </w:rPr>
        <w:t>al</w:t>
      </w:r>
      <w:r w:rsidR="00E0338D" w:rsidRPr="0024361A">
        <w:rPr>
          <w:rFonts w:ascii="ALFABET98" w:hAnsi="ALFABET98"/>
          <w:sz w:val="72"/>
          <w:szCs w:val="72"/>
        </w:rPr>
        <w:t xml:space="preserve"> </w:t>
      </w:r>
      <w:r w:rsidR="00E0338D">
        <w:rPr>
          <w:rFonts w:ascii="ALFABET98" w:hAnsi="ALFABET98"/>
          <w:sz w:val="72"/>
          <w:szCs w:val="72"/>
        </w:rPr>
        <w:t xml:space="preserve">    al     al     al     al     al                                        </w:t>
      </w:r>
      <w:r w:rsidR="00E0338D" w:rsidRPr="0024361A">
        <w:rPr>
          <w:rFonts w:ascii="ALFABET98" w:hAnsi="ALFABET98"/>
          <w:sz w:val="72"/>
          <w:szCs w:val="72"/>
        </w:rPr>
        <w:t xml:space="preserve">       </w:t>
      </w:r>
      <w:r w:rsidR="00E0338D">
        <w:rPr>
          <w:rFonts w:ascii="ALFABET98" w:hAnsi="ALFABET98"/>
          <w:sz w:val="72"/>
          <w:szCs w:val="72"/>
        </w:rPr>
        <w:t xml:space="preserve">      </w:t>
      </w:r>
      <w:r w:rsidR="00E0338D" w:rsidRPr="0024361A">
        <w:rPr>
          <w:rFonts w:ascii="ALFABET98" w:hAnsi="ALFABET98"/>
          <w:sz w:val="72"/>
          <w:szCs w:val="72"/>
        </w:rPr>
        <w:t xml:space="preserve">        </w:t>
      </w:r>
      <w:r w:rsidR="00E0338D">
        <w:rPr>
          <w:rFonts w:ascii="ALFABET98" w:hAnsi="ALFABET98"/>
          <w:sz w:val="72"/>
          <w:szCs w:val="72"/>
        </w:rPr>
        <w:t xml:space="preserve"> </w:t>
      </w:r>
    </w:p>
    <w:p w:rsidR="00E0338D" w:rsidRPr="0024361A" w:rsidRDefault="00BD3DCE" w:rsidP="00E0338D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052" style="position:absolute;margin-left:-16.1pt;margin-top:9.4pt;width:521.25pt;height:36.85pt;z-index:-25086976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L&#10;kdX4EgQAAOUPAAAOAAAAAAAAAAAAAAAAAC4CAABkcnMvZTJvRG9jLnhtbFBLAQItABQABgAIAAAA&#10;IQBYKw9o4AAAAAoBAAAPAAAAAAAAAAAAAAAAAGwGAABkcnMvZG93bnJldi54bWxQSwUGAAAAAAQA&#10;BADzAAAAeQcAAAAA&#10;">
            <v:group id="Group 33" o:spid="_x0000_s205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gbEGcEAAADbAAAADwAAAGRycy9kb3ducmV2LnhtbERPTYvCMBC9C/sfwix4&#10;07S7KkvXKCKueBBBXRBvQzO2xWZSmtjWf28Ewds83udM550pRUO1KywriIcRCOLU6oIzBf/Hv8EP&#10;COeRNZaWScGdHMxnH70pJtq2vKfm4DMRQtglqCD3vkqkdGlOBt3QVsSBu9jaoA+wzqSusQ3hppRf&#10;UTSRBgsODTlWtMwpvR5uRsG6xXbxHa+a7fWyvJ+P491pG5NS/c9u8QvCU+ff4pd7o8P8E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kgbEGcEAAADbAAAADwAA&#10;AAAAAAAAAAAAAACqAgAAZHJzL2Rvd25yZXYueG1sUEsFBgAAAAAEAAQA+gAAAJgDAAAAAA==&#10;">
              <v:rect id="Rectangle 34" o:spid="_x0000_s205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2Vb8EA&#10;AADbAAAADwAAAGRycy9kb3ducmV2LnhtbERPTWvCQBC9F/wPywi91Y2VikRX0aql12okeBuyYzaY&#10;nQ3Z1cR/3y0UvM3jfc5i1dta3Kn1lWMF41ECgrhwuuJSQXbcv81A+ICssXZMCh7kYbUcvCww1a7j&#10;H7ofQiliCPsUFZgQmlRKXxiy6EeuIY7cxbUWQ4RtKXWLXQy3tXxPkqm0WHFsMNjQp6HierhZBZMy&#10;35k82/rMjvPp1+lx2nTnvVKvw349BxGoD0/xv/tbx/kf8PdLPEAuf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i9lW/BAAAA2wAAAA8AAAAAAAAAAAAAAAAAmAIAAGRycy9kb3du&#10;cmV2LnhtbFBLBQYAAAAABAAEAPUAAACGAwAAAAA=&#10;" strokecolor="#2f5496 [2408]" strokeweight="1.5pt">
                <v:fill opacity="0"/>
              </v:rect>
              <v:rect id="Rectangle 35" o:spid="_x0000_s205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9CtL0A&#10;AADbAAAADwAAAGRycy9kb3ducmV2LnhtbERPy6rCMBDdC/5DGOHuNK2oaDWKKF5d+twPzdgWm0lt&#10;ota/NxcuuJvDec5s0ZhSPKl2hWUFcS8CQZxaXXCm4HzadMcgnEfWWFomBW9ysJi3WzNMtH3xgZ5H&#10;n4kQwi5BBbn3VSKlS3My6Hq2Ig7c1dYGfYB1JnWNrxBuStmPopE0WHBoyLGiVU7p7fgwCi7DdcVb&#10;aXgfbwaT4eX2e1/FRqmfTrOcgvDU+K/4373TYf4I/n4JB8j5B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NV9CtL0AAADbAAAADwAAAAAAAAAAAAAAAACYAgAAZHJzL2Rvd25yZXYu&#10;eG1sUEsFBgAAAAAEAAQA9QAAAIIDAAAAAA==&#10;" fillcolor="#deeaf6 [660]" strokecolor="#c00000" strokeweight="1pt">
                <v:stroke dashstyle="dash"/>
              </v:rect>
            </v:group>
            <v:shape id="AutoShape 36" o:spid="_x0000_s205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Dg6S8MAAADbAAAADwAAAGRycy9kb3ducmV2LnhtbERPTWvCQBC9F/wPywjedNMcrKSu0hQK&#10;idCDUQq9Ddkxic3Oxuyqyb93C4Xe5vE+Z70dTCtu1LvGsoLnRQSCuLS64UrB8fAxX4FwHllja5kU&#10;jORgu5k8rTHR9s57uhW+EiGEXYIKau+7REpX1mTQLWxHHLiT7Q36APtK6h7vIdy0Mo6ipTTYcGio&#10;saP3msqf4moUpOPu69P6/JKdvs+XPE3jHM9Gqdl0eHsF4Wnw/+I/d6bD/Bf4/SUcIDc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Q4OkvDAAAA2wAAAA8AAAAAAAAAAAAA&#10;AAAAoQIAAGRycy9kb3ducmV2LnhtbFBLBQYAAAAABAAEAPkAAACRAwAAAAA=&#10;" strokecolor="#2f5496 [2408]" strokeweight="1.5pt"/>
            <v:shape id="AutoShape 37" o:spid="_x0000_s205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aeuOcQAAADbAAAADwAAAGRycy9kb3ducmV2LnhtbESPQWvCQBCF7wX/wzJCb3Wjh1KiqxhB&#10;MIUe1FLwNmTHJJqdjdlV4793DgVvM7w3730zW/SuUTfqQu3ZwHiUgCIuvK25NPC7X398gQoR2WLj&#10;mQw8KMBiPnibYWr9nbd028VSSQiHFA1UMbap1qGoyGEY+ZZYtKPvHEZZu1LbDu8S7ho9SZJP7bBm&#10;aaiwpVVFxXl3dQayx/ffj4/5ZXM8nC55lk1yPDlj3of9cgoqUh9f5v/rjRV8gZVfZAA9fw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p645xAAAANsAAAAPAAAAAAAAAAAA&#10;AAAAAKECAABkcnMvZG93bnJldi54bWxQSwUGAAAAAAQABAD5AAAAkgMAAAAA&#10;" strokecolor="#2f5496 [2408]" strokeweight="1.5pt"/>
          </v:group>
        </w:pict>
      </w:r>
      <w:r w:rsidR="00E0338D" w:rsidRPr="0024361A">
        <w:rPr>
          <w:rFonts w:ascii="ALFABET98" w:hAnsi="ALFABET98"/>
          <w:sz w:val="72"/>
          <w:szCs w:val="72"/>
        </w:rPr>
        <w:t xml:space="preserve"> </w:t>
      </w:r>
      <w:r w:rsidR="00E0338D">
        <w:rPr>
          <w:rFonts w:ascii="ALFABET98" w:hAnsi="ALFABET98"/>
          <w:sz w:val="72"/>
          <w:szCs w:val="72"/>
        </w:rPr>
        <w:t xml:space="preserve">                                         </w:t>
      </w:r>
      <w:r w:rsidR="00E0338D" w:rsidRPr="0024361A">
        <w:rPr>
          <w:rFonts w:ascii="ALFABET98" w:hAnsi="ALFABET98"/>
          <w:sz w:val="72"/>
          <w:szCs w:val="72"/>
        </w:rPr>
        <w:t xml:space="preserve">       </w:t>
      </w:r>
      <w:r w:rsidR="00E0338D">
        <w:rPr>
          <w:rFonts w:ascii="ALFABET98" w:hAnsi="ALFABET98"/>
          <w:sz w:val="72"/>
          <w:szCs w:val="72"/>
        </w:rPr>
        <w:t xml:space="preserve">      </w:t>
      </w:r>
      <w:r w:rsidR="00E0338D" w:rsidRPr="0024361A">
        <w:rPr>
          <w:rFonts w:ascii="ALFABET98" w:hAnsi="ALFABET98"/>
          <w:sz w:val="72"/>
          <w:szCs w:val="72"/>
        </w:rPr>
        <w:t xml:space="preserve">        </w:t>
      </w:r>
      <w:r w:rsidR="00E0338D">
        <w:rPr>
          <w:rFonts w:ascii="ALFABET98" w:hAnsi="ALFABET98"/>
          <w:sz w:val="72"/>
          <w:szCs w:val="72"/>
        </w:rPr>
        <w:t xml:space="preserve"> </w:t>
      </w:r>
    </w:p>
    <w:p w:rsidR="00E0338D" w:rsidRPr="0024361A" w:rsidRDefault="00BD3DCE" w:rsidP="00E0338D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046" style="position:absolute;margin-left:-16.1pt;margin-top:9.4pt;width:521.25pt;height:36.85pt;z-index:-25086873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">
            <v:group id="Group 33" o:spid="_x0000_s204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1EIp8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+v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NRCKfCAAAA2wAAAA8A&#10;AAAAAAAAAAAAAAAAqgIAAGRycy9kb3ducmV2LnhtbFBLBQYAAAAABAAEAPoAAACZAwAAAAA=&#10;">
              <v:rect id="Rectangle 34" o:spid="_x0000_s205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pZ0cMA&#10;AADbAAAADwAAAGRycy9kb3ducmV2LnhtbESPQWvCQBSE70L/w/IKvekmFkSiq7Rai1c1Erw9sq/Z&#10;0OzbkN2a+O+7guBxmJlvmOV6sI24UudrxwrSSQKCuHS65kpBftqN5yB8QNbYOCYFN/KwXr2Mlphp&#10;1/OBrsdQiQhhn6ECE0KbSelLQxb9xLXE0ftxncUQZVdJ3WEf4baR0ySZSYs1xwWDLW0Mlb/HP6vg&#10;vSq+TJFvfW7TYvZ9vp0/+8tOqbfX4WMBItAQnuFHe68VTFO4f4k/QK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pZ0cMAAADbAAAADwAAAAAAAAAAAAAAAACYAgAAZHJzL2Rv&#10;d25yZXYueG1sUEsFBgAAAAAEAAQA9QAAAIgDAAAAAA==&#10;" strokecolor="#2f5496 [2408]" strokeweight="1.5pt">
                <v:fill opacity="0"/>
              </v:rect>
              <v:rect id="Rectangle 35" o:spid="_x0000_s205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iOCsEA&#10;AADbAAAADwAAAGRycy9kb3ducmV2LnhtbESPQYvCMBSE7wv+h/AEb2vaootWo4jiuketen80z7bY&#10;vNQmavffmwVhj8PMfMPMl52pxYNaV1lWEA8jEMS51RUXCk7H7ecEhPPIGmvLpOCXHCwXvY85pto+&#10;+UCPzBciQNilqKD0vkmldHlJBt3QNsTBu9jWoA+yLaRu8RngppZJFH1JgxWHhRIbWpeUX7O7UXAe&#10;bxreScP7eDuajs/X79s6NkoN+t1qBsJT5//D7/aPVpAk8Pcl/AC5e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QIjgrBAAAA2w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204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W/29cUAAADbAAAADwAAAGRycy9kb3ducmV2LnhtbESPT2vCQBTE7wW/w/KE3urGFEqJrsEI&#10;gin00LQI3h7ZZ/6YfRuzW02+fbdQ6HGYmd8w63Q0nbjR4BrLCpaLCARxaXXDlYKvz/3TKwjnkTV2&#10;lknBRA7SzexhjYm2d/6gW+ErESDsElRQe98nUrqyJoNuYXvi4J3tYNAHOVRSD3gPcNPJOIpepMGG&#10;w0KNPe1qKi/Ft1GQTW/Hd+vz6+F8aq95lsU5tkapx/m4XYHwNPr/8F/7oBXEz/D7JfwAufk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W/29cUAAADbAAAADwAAAAAAAAAA&#10;AAAAAAChAgAAZHJzL2Rvd25yZXYueG1sUEsFBgAAAAAEAAQA+QAAAJMDAAAAAA==&#10;" strokecolor="#2f5496 [2408]" strokeweight="1.5pt"/>
            <v:shape id="AutoShape 37" o:spid="_x0000_s204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oZugcUAAADbAAAADwAAAGRycy9kb3ducmV2LnhtbESPT2vCQBTE7wW/w/KE3urGUEqJrsEI&#10;gin00LQI3h7ZZ/6YfRuzW02+fbdQ6HGYmd8w63Q0nbjR4BrLCpaLCARxaXXDlYKvz/3TKwjnkTV2&#10;lknBRA7SzexhjYm2d/6gW+ErESDsElRQe98nUrqyJoNuYXvi4J3tYNAHOVRSD3gPcNPJOIpepMGG&#10;w0KNPe1qKi/Ft1GQTW/Hd+vz6+F8aq95lsU5tkapx/m4XYHwNPr/8F/7oBXEz/D7JfwAufk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oZugcUAAADbAAAADwAAAAAAAAAA&#10;AAAAAAChAgAAZHJzL2Rvd25yZXYueG1sUEsFBgAAAAAEAAQA+QAAAJMDAAAAAA==&#10;" strokecolor="#2f5496 [2408]" strokeweight="1.5pt"/>
          </v:group>
        </w:pict>
      </w:r>
      <w:r w:rsidR="00E0338D">
        <w:rPr>
          <w:rFonts w:ascii="ALFABET98" w:hAnsi="ALFABET98"/>
          <w:sz w:val="72"/>
          <w:szCs w:val="72"/>
        </w:rPr>
        <w:t xml:space="preserve">el  </w:t>
      </w:r>
      <w:r w:rsidR="002B7340">
        <w:rPr>
          <w:rFonts w:ascii="ALFABET98" w:hAnsi="ALFABET98"/>
          <w:sz w:val="72"/>
          <w:szCs w:val="72"/>
        </w:rPr>
        <w:t xml:space="preserve">   el     el     el     el     e</w:t>
      </w:r>
      <w:r w:rsidR="00E0338D">
        <w:rPr>
          <w:rFonts w:ascii="ALFABET98" w:hAnsi="ALFABET98"/>
          <w:sz w:val="72"/>
          <w:szCs w:val="72"/>
        </w:rPr>
        <w:t>l</w:t>
      </w:r>
      <w:r w:rsidR="00E0338D" w:rsidRPr="0024361A">
        <w:rPr>
          <w:rFonts w:ascii="ALFABET98" w:hAnsi="ALFABET98"/>
          <w:sz w:val="72"/>
          <w:szCs w:val="72"/>
        </w:rPr>
        <w:t xml:space="preserve"> </w:t>
      </w:r>
      <w:r w:rsidR="00E0338D">
        <w:rPr>
          <w:rFonts w:ascii="ALFABET98" w:hAnsi="ALFABET98"/>
          <w:sz w:val="72"/>
          <w:szCs w:val="72"/>
        </w:rPr>
        <w:t xml:space="preserve">                                         </w:t>
      </w:r>
      <w:r w:rsidR="00E0338D" w:rsidRPr="0024361A">
        <w:rPr>
          <w:rFonts w:ascii="ALFABET98" w:hAnsi="ALFABET98"/>
          <w:sz w:val="72"/>
          <w:szCs w:val="72"/>
        </w:rPr>
        <w:t xml:space="preserve">       </w:t>
      </w:r>
      <w:r w:rsidR="00E0338D">
        <w:rPr>
          <w:rFonts w:ascii="ALFABET98" w:hAnsi="ALFABET98"/>
          <w:sz w:val="72"/>
          <w:szCs w:val="72"/>
        </w:rPr>
        <w:t xml:space="preserve">      </w:t>
      </w:r>
      <w:r w:rsidR="00E0338D" w:rsidRPr="0024361A">
        <w:rPr>
          <w:rFonts w:ascii="ALFABET98" w:hAnsi="ALFABET98"/>
          <w:sz w:val="72"/>
          <w:szCs w:val="72"/>
        </w:rPr>
        <w:t xml:space="preserve">        </w:t>
      </w:r>
      <w:r w:rsidR="00E0338D">
        <w:rPr>
          <w:rFonts w:ascii="ALFABET98" w:hAnsi="ALFABET98"/>
          <w:sz w:val="72"/>
          <w:szCs w:val="72"/>
        </w:rPr>
        <w:t xml:space="preserve"> </w:t>
      </w:r>
    </w:p>
    <w:p w:rsidR="00E0338D" w:rsidRPr="0024361A" w:rsidRDefault="00BD3DCE" w:rsidP="00E0338D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040" style="position:absolute;margin-left:-16.1pt;margin-top:9.4pt;width:521.25pt;height:36.85pt;z-index:-25086771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DRuFuGFQQAAOUPAAAOAAAAAAAAAAAAAAAAAC4CAABkcnMvZTJvRG9jLnhtbFBLAQItABQABgAI&#10;AAAAIQBYKw9o4AAAAAoBAAAPAAAAAAAAAAAAAAAAAG8GAABkcnMvZG93bnJldi54bWxQSwUGAAAA&#10;AAQABADzAAAAfAcAAAAA&#10;">
            <v:group id="Group 33" o:spid="_x0000_s204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/Q1SMQAAADb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WwJzy/h&#10;B8jt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/Q1SMQAAADbAAAA&#10;DwAAAAAAAAAAAAAAAACqAgAAZHJzL2Rvd25yZXYueG1sUEsFBgAAAAAEAAQA+gAAAJsDAAAAAA==&#10;">
              <v:rect id="Rectangle 34" o:spid="_x0000_s204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U9kPsMA&#10;AADbAAAADwAAAGRycy9kb3ducmV2LnhtbESPQWvCQBSE7wX/w/IEb3WjBVuiq1RbxWs1Enp7ZJ/Z&#10;0OzbkN2a+O9dQfA4zMw3zGLV21pcqPWVYwWTcQKCuHC64lJBdty+foDwAVlj7ZgUXMnDajl4WWCq&#10;Xcc/dDmEUkQI+xQVmBCaVEpfGLLox64hjt7ZtRZDlG0pdYtdhNtaTpNkJi1WHBcMNrQxVPwd/q2C&#10;tzL/Nnn25TM7yWe70/W07n63So2G/eccRKA+PMOP9l4rmL7D/Uv8AXJ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U9kPsMAAADbAAAADwAAAAAAAAAAAAAAAACYAgAAZHJzL2Rv&#10;d25yZXYueG1sUEsFBgAAAAAEAAQA9QAAAIgDAAAAAA==&#10;" strokecolor="#2f5496 [2408]" strokeweight="1.5pt">
                <v:fill opacity="0"/>
              </v:rect>
              <v:rect id="Rectangle 35" o:spid="_x0000_s204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eC54L8A&#10;AADbAAAADwAAAGRycy9kb3ducmV2LnhtbERPTYvCMBC9C/sfwgjeNK2sorVRFkXXo3bX+9CMbWkz&#10;qU1Wu//eHASPj/edbnrTiDt1rrKsIJ5EIIhzqysuFPz+7McLEM4ja2wsk4J/crBZfwxSTLR98Jnu&#10;mS9ECGGXoILS+zaR0uUlGXQT2xIH7mo7gz7ArpC6w0cIN42cRtFcGqw4NJTY0rakvM7+jILLbNfy&#10;tzR8ivefy9mlPty2sVFqNOy/ViA89f4tfrmPWsE0jA1fwg+Q6yc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l4LngvwAAANs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204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IfBH8UAAADbAAAADwAAAGRycy9kb3ducmV2LnhtbESPT2vCQBTE7wW/w/KE3urGHEobXYMR&#10;BFPooWkRvD2yz/wx+zZmt5p8+26h0OMwM79h1uloOnGjwTWWFSwXEQji0uqGKwVfn/unFxDOI2vs&#10;LJOCiRykm9nDGhNt7/xBt8JXIkDYJaig9r5PpHRlTQbdwvbEwTvbwaAPcqikHvAe4KaTcRQ9S4MN&#10;h4Uae9rVVF6Kb6Mgm96O79bn18P51F7zLItzbI1Sj/NxuwLhafT/4b/2QSuIX+H3S/gBcvM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IfBH8UAAADbAAAADwAAAAAAAAAA&#10;AAAAAAChAgAAZHJzL2Rvd25yZXYueG1sUEsFBgAAAAAEAAQA+QAAAJMDAAAAAA==&#10;" strokecolor="#2f5496 [2408]" strokeweight="1.5pt"/>
            <v:shape id="AutoShape 37" o:spid="_x0000_s204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GT+X8AAAADbAAAADwAAAGRycy9kb3ducmV2LnhtbERPy4rCMBTdC/5DuII7TVUYhmoUKwhW&#10;cOEDwd2lubbV5qY2UevfTxbCLA/nPVu0phIvalxpWcFoGIEgzqwuOVdwOq4HvyCcR9ZYWSYFH3Kw&#10;mHc7M4y1ffOeXgefixDCLkYFhfd1LKXLCjLohrYmDtzVNgZ9gE0udYPvEG4qOY6iH2mw5NBQYE2r&#10;grL74WkUJJ/teWd9+thcL7dHmiTjFG9GqX6vXU5BeGr9v/jr3mgFk7A+fAk/QM7/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CBk/l/AAAAA2wAAAA8AAAAAAAAAAAAAAAAA&#10;oQIAAGRycy9kb3ducmV2LnhtbFBLBQYAAAAABAAEAPkAAACOAwAAAAA=&#10;" strokecolor="#2f5496 [2408]" strokeweight="1.5pt"/>
          </v:group>
        </w:pict>
      </w:r>
      <w:r w:rsidR="00E0338D" w:rsidRPr="0024361A">
        <w:rPr>
          <w:rFonts w:ascii="ALFABET98" w:hAnsi="ALFABET98"/>
          <w:sz w:val="72"/>
          <w:szCs w:val="72"/>
        </w:rPr>
        <w:t xml:space="preserve"> </w:t>
      </w:r>
      <w:r w:rsidR="00E0338D">
        <w:rPr>
          <w:rFonts w:ascii="ALFABET98" w:hAnsi="ALFABET98"/>
          <w:sz w:val="72"/>
          <w:szCs w:val="72"/>
        </w:rPr>
        <w:t xml:space="preserve">                                         </w:t>
      </w:r>
      <w:r w:rsidR="00E0338D" w:rsidRPr="0024361A">
        <w:rPr>
          <w:rFonts w:ascii="ALFABET98" w:hAnsi="ALFABET98"/>
          <w:sz w:val="72"/>
          <w:szCs w:val="72"/>
        </w:rPr>
        <w:t xml:space="preserve">       </w:t>
      </w:r>
      <w:r w:rsidR="00E0338D">
        <w:rPr>
          <w:rFonts w:ascii="ALFABET98" w:hAnsi="ALFABET98"/>
          <w:sz w:val="72"/>
          <w:szCs w:val="72"/>
        </w:rPr>
        <w:t xml:space="preserve">      </w:t>
      </w:r>
      <w:r w:rsidR="00E0338D" w:rsidRPr="0024361A">
        <w:rPr>
          <w:rFonts w:ascii="ALFABET98" w:hAnsi="ALFABET98"/>
          <w:sz w:val="72"/>
          <w:szCs w:val="72"/>
        </w:rPr>
        <w:t xml:space="preserve">        </w:t>
      </w:r>
      <w:r w:rsidR="00E0338D">
        <w:rPr>
          <w:rFonts w:ascii="ALFABET98" w:hAnsi="ALFABET98"/>
          <w:sz w:val="72"/>
          <w:szCs w:val="72"/>
        </w:rPr>
        <w:t xml:space="preserve"> </w:t>
      </w:r>
    </w:p>
    <w:p w:rsidR="00E0338D" w:rsidRDefault="00E0338D" w:rsidP="00E0338D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36"/>
          <w:szCs w:val="36"/>
        </w:rPr>
        <w:t xml:space="preserve">   </w:t>
      </w:r>
      <w:r w:rsidR="002B7340">
        <w:rPr>
          <w:rFonts w:ascii="ALFABET98" w:hAnsi="ALFABET98"/>
          <w:sz w:val="36"/>
          <w:szCs w:val="36"/>
        </w:rPr>
        <w:t xml:space="preserve">                              46</w:t>
      </w:r>
    </w:p>
    <w:p w:rsidR="001770C2" w:rsidRDefault="00E0338D" w:rsidP="00874E68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t xml:space="preserve">Sayın velim, okuyalım, boşlukları  </w:t>
      </w:r>
      <w:r w:rsidR="000B30A9">
        <w:rPr>
          <w:rFonts w:ascii="ALFABET98" w:hAnsi="ALFABET98"/>
          <w:sz w:val="36"/>
          <w:szCs w:val="36"/>
        </w:rPr>
        <w:t>yazalım.</w:t>
      </w:r>
    </w:p>
    <w:p w:rsidR="00874E68" w:rsidRPr="009E083E" w:rsidRDefault="00874E68" w:rsidP="00874E68">
      <w:pPr>
        <w:spacing w:line="240" w:lineRule="auto"/>
        <w:rPr>
          <w:rFonts w:ascii="ALFABET98" w:hAnsi="ALFABET98"/>
          <w:sz w:val="72"/>
          <w:szCs w:val="72"/>
        </w:rPr>
      </w:pPr>
      <w:r>
        <w:rPr>
          <w:rFonts w:ascii="ALFABET98" w:hAnsi="ALFABET98"/>
          <w:sz w:val="72"/>
          <w:szCs w:val="72"/>
        </w:rPr>
        <w:t>E</w:t>
      </w:r>
      <w:r w:rsidRPr="00C87541">
        <w:rPr>
          <w:rFonts w:ascii="ALFABET98" w:hAnsi="ALFABET98"/>
          <w:color w:val="FF0000"/>
          <w:sz w:val="72"/>
          <w:szCs w:val="72"/>
        </w:rPr>
        <w:t>la</w:t>
      </w:r>
      <w:r>
        <w:rPr>
          <w:rFonts w:ascii="ALFABET98" w:hAnsi="ALFABET98"/>
          <w:sz w:val="72"/>
          <w:szCs w:val="72"/>
        </w:rPr>
        <w:t xml:space="preserve">      A</w:t>
      </w:r>
      <w:r w:rsidRPr="00C87541">
        <w:rPr>
          <w:rFonts w:ascii="ALFABET98" w:hAnsi="ALFABET98"/>
          <w:color w:val="FF0000"/>
          <w:sz w:val="72"/>
          <w:szCs w:val="72"/>
        </w:rPr>
        <w:t>la</w:t>
      </w:r>
      <w:r>
        <w:rPr>
          <w:rFonts w:ascii="ALFABET98" w:hAnsi="ALFABET98"/>
          <w:sz w:val="72"/>
          <w:szCs w:val="72"/>
        </w:rPr>
        <w:t xml:space="preserve">     E</w:t>
      </w:r>
      <w:r w:rsidRPr="00C87541">
        <w:rPr>
          <w:rFonts w:ascii="ALFABET98" w:hAnsi="ALFABET98"/>
          <w:color w:val="FF0000"/>
          <w:sz w:val="72"/>
          <w:szCs w:val="72"/>
        </w:rPr>
        <w:t>le</w:t>
      </w:r>
      <w:r>
        <w:rPr>
          <w:rFonts w:ascii="ALFABET98" w:hAnsi="ALFABET98"/>
          <w:sz w:val="72"/>
          <w:szCs w:val="72"/>
        </w:rPr>
        <w:t xml:space="preserve">      A</w:t>
      </w:r>
      <w:r w:rsidRPr="00C87541">
        <w:rPr>
          <w:rFonts w:ascii="ALFABET98" w:hAnsi="ALFABET98"/>
          <w:color w:val="FF0000"/>
          <w:sz w:val="72"/>
          <w:szCs w:val="72"/>
        </w:rPr>
        <w:t>le</w:t>
      </w:r>
      <w:r w:rsidRPr="009E083E">
        <w:rPr>
          <w:rFonts w:ascii="ALFABET98" w:hAnsi="ALFABET98"/>
          <w:sz w:val="72"/>
          <w:szCs w:val="72"/>
        </w:rPr>
        <w:t xml:space="preserve">                                                                                                                                             </w:t>
      </w:r>
      <w:r w:rsidR="00BD3DCE"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034" style="position:absolute;margin-left:-16.1pt;margin-top:9.4pt;width:521.25pt;height:36.85pt;z-index:-250588160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JZSMaRYEAADxDwAADgAAAAAAAAAAAAAAAAAuAgAAZHJzL2Uyb0RvYy54bWxQSwECLQAUAAYA&#10;CAAAACEAWCsPaOAAAAAKAQAADwAAAAAAAAAAAAAAAABwBgAAZHJzL2Rvd25yZXYueG1sUEsFBgAA&#10;AAAEAAQA8wAAAH0HAAAAAA==&#10;">
            <v:group id="Group 33" o:spid="_x0000_s203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wAmuxgAAAN0A&#10;AAAPAAAAAAAAAAAAAAAAAKoCAABkcnMvZG93bnJldi54bWxQSwUGAAAAAAQABAD6AAAAnQMAAAAA&#10;">
              <v:rect id="Rectangle 34" o:spid="_x0000_s203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zHj8YA&#10;AADdAAAADwAAAGRycy9kb3ducmV2LnhtbESPQWvCQBSE70L/w/IKvelGa6REV6ltLV5rI6G3R/aZ&#10;Dc2+Ddmtif/eLQgeh5n5hlltBtuIM3W+dqxgOklAEJdO11wpyL934xcQPiBrbByTggt52KwfRivM&#10;tOv5i86HUIkIYZ+hAhNCm0npS0MW/cS1xNE7uc5iiLKrpO6wj3DbyFmSLKTFmuOCwZbeDJW/hz+r&#10;4LkqPkyRv/vcTovF5/Fy3PY/O6WeHofXJYhAQ7iHb+29VpCm8xT+38QnIN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VzHj8YAAADdAAAADwAAAAAAAAAAAAAAAACYAgAAZHJz&#10;L2Rvd25yZXYueG1sUEsFBgAAAAAEAAQA9QAAAIsDAAAAAA==&#10;" strokecolor="#2f5496 [2408]" strokeweight="1.5pt">
                <v:fill opacity="0"/>
              </v:rect>
              <v:rect id="Rectangle 35" o:spid="_x0000_s203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StUMMA&#10;AADdAAAADwAAAGRycy9kb3ducmV2LnhtbESPQYvCMBSE7wv+h/AEb2vaxYpWo4ii63Gten80z7bY&#10;vHSbqN1/bwRhj8PMfMPMl52pxZ1aV1lWEA8jEMS51RUXCk7H7ecEhPPIGmvLpOCPHCwXvY85pto+&#10;+ED3zBciQNilqKD0vkmldHlJBt3QNsTBu9jWoA+yLaRu8RHgppZfUTSWBisOCyU2tC4pv2Y3o+Cc&#10;bBr+loZ/4u1ompyvu991bJQa9LvVDISnzv+H3+29VpAkozG83oQnIB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vStU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03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qbyHcYAAADdAAAADwAAAGRycy9kb3ducmV2LnhtbESPQWvCQBSE70L/w/IK3nRTUVuiqzQF&#10;IRE8aEvB2yP7TGKzb2N21fjvXUHocZiZb5j5sjO1uFDrKssK3oYRCOLc6ooLBT/fq8EHCOeRNdaW&#10;ScGNHCwXL705xtpeeUuXnS9EgLCLUUHpfRNL6fKSDLqhbYiDd7CtQR9kW0jd4jXATS1HUTSVBisO&#10;CyU29FVS/rc7GwXJbf27sT47pYf98ZQlySjDo1Gq/9p9zkB46vx/+NlOtYLJZPwOjzfhCcjF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am8h3GAAAA3QAAAA8AAAAAAAAA&#10;AAAAAAAAoQIAAGRycy9kb3ducmV2LnhtbFBLBQYAAAAABAAEAPkAAACUAwAAAAA=&#10;" strokecolor="#2f5496 [2408]" strokeweight="1.5pt"/>
            <v:shape id="AutoShape 37" o:spid="_x0000_s203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zlmb8IAAADdAAAADwAAAGRycy9kb3ducmV2LnhtbERPTYvCMBC9L/gfwgje1lRZF6lGscKC&#10;FTysiuBtaMa22kxqE7X+e3MQPD7e93TemkrcqXGlZQWDfgSCOLO65FzBfvf3PQbhPLLGyjIpeJKD&#10;+azzNcVY2wf/033rcxFC2MWooPC+jqV0WUEGXd/WxIE72cagD7DJpW7wEcJNJYdR9CsNlhwaCqxp&#10;WVB22d6MguS5PmysT6+r0/F8TZNkmOLZKNXrtosJCE+t/4jf7pVWMBr9hLnhTXgCcvY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9zlmb8IAAADdAAAADwAAAAAAAAAAAAAA&#10;AAChAgAAZHJzL2Rvd25yZXYueG1sUEsFBgAAAAAEAAQA+QAAAJADAAAAAA==&#10;" strokecolor="#2f5496 [2408]" strokeweight="1.5pt"/>
          </v:group>
        </w:pict>
      </w:r>
      <w:r w:rsidRPr="009E083E">
        <w:rPr>
          <w:rFonts w:ascii="ALFABET98" w:hAnsi="ALFABET98"/>
          <w:sz w:val="72"/>
          <w:szCs w:val="72"/>
        </w:rPr>
        <w:t xml:space="preserve">                                                  </w:t>
      </w:r>
    </w:p>
    <w:p w:rsidR="00874E68" w:rsidRPr="009E083E" w:rsidRDefault="00BD3DCE" w:rsidP="00874E6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028" style="position:absolute;margin-left:-16.1pt;margin-top:9.4pt;width:521.25pt;height:36.85pt;z-index:-25058713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GnwKQAUBAAA8Q8AAA4AAAAAAAAAAAAAAAAALgIAAGRycy9lMm9Eb2MueG1sUEsBAi0AFAAGAAgA&#10;AAAhAFgrD2jgAAAACgEAAA8AAAAAAAAAAAAAAAAAbgYAAGRycy9kb3ducmV2LnhtbFBLBQYAAAAA&#10;BAAEAPMAAAB7BwAAAAA=&#10;">
            <v:group id="Group 33" o:spid="_x0000_s203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IimXDCAAAA3QAAAA8A&#10;AAAAAAAAAAAAAAAAqgIAAGRycy9kb3ducmV2LnhtbFBLBQYAAAAABAAEAPoAAACZAwAAAAA=&#10;">
              <v:rect id="Rectangle 34" o:spid="_x0000_s203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75XUcYA&#10;AADdAAAADwAAAGRycy9kb3ducmV2LnhtbESPT2vCQBTE70K/w/IK3nSTSqREV+kflV5rI6G3R/aZ&#10;Dc2+DdnVxG/vFgo9DjPzG2a9HW0rrtT7xrGCdJ6AIK6cbrhWUHztZ88gfEDW2DomBTfysN08TNaY&#10;azfwJ12PoRYRwj5HBSaELpfSV4Ys+rnriKN3dr3FEGVfS93jEOG2lU9JspQWG44LBjt6M1T9HC9W&#10;waIud6Ys3n1h03J5ON1Or8P3Xqnp4/iyAhFoDP/hv/aHVpBlWQq/b+ITkJ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75XUcYAAADdAAAADwAAAAAAAAAAAAAAAACYAgAAZHJz&#10;L2Rvd25yZXYueG1sUEsFBgAAAAAEAAQA9QAAAIsDAAAAAA==&#10;" strokecolor="#2f5496 [2408]" strokeweight="1.5pt">
                <v:fill opacity="0"/>
              </v:rect>
              <v:rect id="Rectangle 35" o:spid="_x0000_s203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Y9jsMA&#10;AADdAAAADwAAAGRycy9kb3ducmV2LnhtbESPzW7CMBCE75V4B2uRuIEThBEEDEJUlB7L330VL0lE&#10;vA6xC+nb40qVehzNzDea5bqztXhQ6yvHGtJRAoI4d6biQsP5tBvOQPiAbLB2TBp+yMN61XtbYmbc&#10;kw/0OIZCRAj7DDWUITSZlD4vyaIfuYY4elfXWgxRtoU0LT4j3NZynCRTabHiuFBiQ9uS8tvx22q4&#10;qPeG99LyV7qbzNXl9nHfplbrQb/bLEAE6sJ/+K/9aTQopcbw+yY+Abl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BY9j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03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ERiw8cAAADdAAAADwAAAGRycy9kb3ducmV2LnhtbESPT2vCQBTE7wW/w/KE3uqmlkiJbqQR&#10;BFPoQVsEb4/sM3/Mvo3ZrcZv3xWEHoeZ+Q2zWA6mFRfqXW1ZweskAkFcWF1zqeDne/3yDsJ5ZI2t&#10;ZVJwIwfLdPS0wETbK2/psvOlCBB2CSqovO8SKV1RkUE3sR1x8I62N+iD7Eupe7wGuGnlNIpm0mDN&#10;YaHCjlYVFafdr1GQ3T73X9bn583x0JzzLJvm2BilnsfDxxyEp8H/hx/tjVYQx/Eb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8RGLDxwAAAN0AAAAPAAAAAAAA&#10;AAAAAAAAAKECAABkcnMvZG93bnJldi54bWxQSwUGAAAAAAQABAD5AAAAlQMAAAAA&#10;" strokecolor="#2f5496 [2408]" strokeweight="1.5pt"/>
            <v:shape id="AutoShape 37" o:spid="_x0000_s202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636t8cAAADdAAAADwAAAGRycy9kb3ducmV2LnhtbESPT2vCQBTE7wW/w/KE3uqm0kiJbqQR&#10;BFPoQVsEb4/sM3/Mvo3ZrcZv3xWEHoeZ+Q2zWA6mFRfqXW1ZweskAkFcWF1zqeDne/3yDsJ5ZI2t&#10;ZVJwIwfLdPS0wETbK2/psvOlCBB2CSqovO8SKV1RkUE3sR1x8I62N+iD7Eupe7wGuGnlNIpm0mDN&#10;YaHCjlYVFafdr1GQ3T73X9bn583x0JzzLJvm2BilnsfDxxyEp8H/hx/tjVYQx/Eb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zrfq3xwAAAN0AAAAPAAAAAAAA&#10;AAAAAAAAAKECAABkcnMvZG93bnJldi54bWxQSwUGAAAAAAQABAD5AAAAlQMAAAAA&#10;" strokecolor="#2f5496 [2408]" strokeweight="1.5pt"/>
          </v:group>
        </w:pict>
      </w:r>
      <w:r w:rsidR="00874E68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874E68" w:rsidRPr="009E083E" w:rsidRDefault="00BD3DCE" w:rsidP="00874E6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022" style="position:absolute;margin-left:-16.1pt;margin-top:9.4pt;width:521.25pt;height:36.85pt;z-index:-25058611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ZXNZZRYEAADxDwAADgAAAAAAAAAAAAAAAAAuAgAAZHJzL2Uyb0RvYy54bWxQSwECLQAUAAYA&#10;CAAAACEAWCsPaOAAAAAKAQAADwAAAAAAAAAAAAAAAABwBgAAZHJzL2Rvd25yZXYueG1sUEsFBgAA&#10;AAAEAAQA8wAAAH0HAAAAAA==&#10;">
            <v:group id="Group 33" o:spid="_x0000_s202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HpJ/FAAAA3QAA&#10;AA8AAAAAAAAAAAAAAAAAqgIAAGRycy9kb3ducmV2LnhtbFBLBQYAAAAABAAEAPoAAACcAwAAAAA=&#10;">
              <v:rect id="Rectangle 34" o:spid="_x0000_s202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tqvsUA&#10;AADdAAAADwAAAGRycy9kb3ducmV2LnhtbESPT2vCQBTE70K/w/IK3nRjJbZEV+k/i1dtJPT2yD6z&#10;odm3Ibs18dt3BcHjMDO/YVabwTbiTJ2vHSuYTRMQxKXTNVcK8u/t5AWED8gaG8ek4EIeNuuH0Qoz&#10;7Xre0/kQKhEh7DNUYEJoMyl9aciin7qWOHon11kMUXaV1B32EW4b+ZQkC2mx5rhgsKV3Q+Xv4c8q&#10;mFfFpynyD5/bWbH4Ol6Ob/3PVqnx4/C6BBFoCPfwrb3TCtI0fYbrm/gE5P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G2q+xQAAAN0AAAAPAAAAAAAAAAAAAAAAAJgCAABkcnMv&#10;ZG93bnJldi54bWxQSwUGAAAAAAQABAD1AAAAigMAAAAA&#10;" strokecolor="#2f5496 [2408]" strokeweight="1.5pt">
                <v:fill opacity="0"/>
              </v:rect>
              <v:rect id="Rectangle 35" o:spid="_x0000_s202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f4KZMAA&#10;AADdAAAADwAAAGRycy9kb3ducmV2LnhtbERPy4rCMBTdD/gP4QruxrSDGbQaRRzUWY6v/aW5tsXm&#10;pjZR699PFoLLw3nPFp2txZ1aXznWkA4TEMS5MxUXGo6H9ecYhA/IBmvHpOFJHhbz3scMM+MevKP7&#10;PhQihrDPUEMZQpNJ6fOSLPqha4gjd3atxRBhW0jT4iOG21p+Jcm3tFhxbCixoVVJ+WV/sxpO6qfh&#10;rbT8l65HE3W6bK6r1Go96HfLKYhAXXiLX+5fo0EpFefGN/EJyPk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f4KZM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202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axVKcYAAADdAAAADwAAAGRycy9kb3ducmV2LnhtbESPQWvCQBSE74X+h+UVvNVNhYiNrtIU&#10;CkbwoBbB2yP7TKLZtzG7avz3riB4HGbmG2Yy60wtLtS6yrKCr34Egji3uuJCwf/m73MEwnlkjbVl&#10;UnAjB7Pp+9sEE22vvKLL2hciQNglqKD0vkmkdHlJBl3fNsTB29vWoA+yLaRu8RrgppaDKBpKgxWH&#10;hRIb+i0pP67PRkF6W2yX1men+X53OGVpOsjwYJTqfXQ/YxCeOv8KP9tzrSCO4294vAlPQE7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2sVSnGAAAA3QAAAA8AAAAAAAAA&#10;AAAAAAAAoQIAAGRycy9kb3ducmV2LnhtbFBLBQYAAAAABAAEAPkAAACUAwAAAAA=&#10;" strokecolor="#2f5496 [2408]" strokeweight="1.5pt"/>
            <v:shape id="AutoShape 37" o:spid="_x0000_s202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vo2CcQAAADdAAAADwAAAGRycy9kb3ducmV2LnhtbERPTWvCQBC9F/wPywi9NRsDSolZxQiF&#10;pNBDVQRvQ3ZMotnZmN1q/PfdQ6HHx/vO1qPpxJ0G11pWMItiEMSV1S3XCg77j7d3EM4ja+wsk4In&#10;OVivJi8Zpto++JvuO1+LEMIuRQWN930qpasaMugi2xMH7mwHgz7AoZZ6wEcIN51M4nghDbYcGhrs&#10;adtQdd39GAX58/P4ZX15K86ny63M86TEi1HqdTpuliA8jf5f/OcutIL5fBH2hzfhCcjV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C+jYJxAAAAN0AAAAPAAAAAAAAAAAA&#10;AAAAAKECAABkcnMvZG93bnJldi54bWxQSwUGAAAAAAQABAD5AAAAkgMAAAAA&#10;" strokecolor="#2f5496 [2408]" strokeweight="1.5pt"/>
          </v:group>
        </w:pict>
      </w:r>
      <w:r w:rsidR="00874E68" w:rsidRPr="00C87541">
        <w:rPr>
          <w:rFonts w:ascii="ALFABET98" w:hAnsi="ALFABET98"/>
          <w:color w:val="FF0000"/>
          <w:sz w:val="72"/>
          <w:szCs w:val="72"/>
        </w:rPr>
        <w:t>e</w:t>
      </w:r>
      <w:r w:rsidR="00874E68">
        <w:rPr>
          <w:rFonts w:ascii="ALFABET98" w:hAnsi="ALFABET98"/>
          <w:sz w:val="72"/>
          <w:szCs w:val="72"/>
        </w:rPr>
        <w:t xml:space="preserve">la      </w:t>
      </w:r>
      <w:r w:rsidR="00874E68" w:rsidRPr="00C87541">
        <w:rPr>
          <w:rFonts w:ascii="ALFABET98" w:hAnsi="ALFABET98"/>
          <w:color w:val="FF0000"/>
          <w:sz w:val="72"/>
          <w:szCs w:val="72"/>
        </w:rPr>
        <w:t>a</w:t>
      </w:r>
      <w:r w:rsidR="00874E68">
        <w:rPr>
          <w:rFonts w:ascii="ALFABET98" w:hAnsi="ALFABET98"/>
          <w:sz w:val="72"/>
          <w:szCs w:val="72"/>
        </w:rPr>
        <w:t xml:space="preserve">la      </w:t>
      </w:r>
      <w:r w:rsidR="00874E68" w:rsidRPr="00C87541">
        <w:rPr>
          <w:rFonts w:ascii="ALFABET98" w:hAnsi="ALFABET98"/>
          <w:color w:val="FF0000"/>
          <w:sz w:val="72"/>
          <w:szCs w:val="72"/>
        </w:rPr>
        <w:t>e</w:t>
      </w:r>
      <w:r w:rsidR="00874E68">
        <w:rPr>
          <w:rFonts w:ascii="ALFABET98" w:hAnsi="ALFABET98"/>
          <w:sz w:val="72"/>
          <w:szCs w:val="72"/>
        </w:rPr>
        <w:t xml:space="preserve">le      </w:t>
      </w:r>
      <w:r w:rsidR="00874E68" w:rsidRPr="00C87541">
        <w:rPr>
          <w:rFonts w:ascii="ALFABET98" w:hAnsi="ALFABET98"/>
          <w:color w:val="FF0000"/>
          <w:sz w:val="72"/>
          <w:szCs w:val="72"/>
        </w:rPr>
        <w:t>a</w:t>
      </w:r>
      <w:r w:rsidR="00874E68">
        <w:rPr>
          <w:rFonts w:ascii="ALFABET98" w:hAnsi="ALFABET98"/>
          <w:sz w:val="72"/>
          <w:szCs w:val="72"/>
        </w:rPr>
        <w:t>le</w:t>
      </w:r>
      <w:r w:rsidR="00874E68" w:rsidRPr="009E083E">
        <w:rPr>
          <w:rFonts w:ascii="ALFABET98" w:hAnsi="ALFABET98"/>
          <w:sz w:val="72"/>
          <w:szCs w:val="72"/>
        </w:rPr>
        <w:t xml:space="preserve">                                        </w:t>
      </w:r>
      <w:r w:rsidR="00874E68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      </w:t>
      </w:r>
    </w:p>
    <w:p w:rsidR="00874E68" w:rsidRDefault="00BD3DCE" w:rsidP="00874E6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016" style="position:absolute;margin-left:-16.1pt;margin-top:9.4pt;width:521.25pt;height:36.85pt;z-index:-25058918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D1z&#10;12IRBAAA8Q8AAA4AAAAAAAAAAAAAAAAALgIAAGRycy9lMm9Eb2MueG1sUEsBAi0AFAAGAAgAAAAh&#10;AFgrD2jgAAAACgEAAA8AAAAAAAAAAAAAAAAAawYAAGRycy9kb3ducmV2LnhtbFBLBQYAAAAABAAE&#10;APMAAAB4BwAAAAA=&#10;">
            <v:group id="Group 33" o:spid="_x0000_s201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j0GghxgAAAN0A&#10;AAAPAAAAAAAAAAAAAAAAAKoCAABkcnMvZG93bnJldi54bWxQSwUGAAAAAAQABAD6AAAAnQMAAAAA&#10;">
              <v:rect id="Rectangle 34" o:spid="_x0000_s202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kymAMYA&#10;AADdAAAADwAAAGRycy9kb3ducmV2LnhtbESPQWvCQBSE74X+h+UVems2KoaSukprq3itjYTeHtln&#10;Nph9G7JbE/+9KxQ8DjPzDbNYjbYVZ+p941jBJElBEFdON1wrKH42L68gfEDW2DomBRfysFo+Piww&#10;127gbzrvQy0ihH2OCkwIXS6lrwxZ9InriKN3dL3FEGVfS93jEOG2ldM0zaTFhuOCwY7WhqrT/s8q&#10;mNXllymLT1/YSZltD5fDx/C7Uer5aXx/AxFoDPfwf3unFczn2Qxub+ITkM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kymAMYAAADdAAAADwAAAAAAAAAAAAAAAACYAgAAZHJz&#10;L2Rvd25yZXYueG1sUEsFBgAAAAAEAAQA9QAAAIsDAAAAAA==&#10;" strokecolor="#2f5496 [2408]" strokeweight="1.5pt">
                <v:fill opacity="0"/>
              </v:rect>
              <v:rect id="Rectangle 35" o:spid="_x0000_s202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/K3MMA&#10;AADdAAAADwAAAGRycy9kb3ducmV2LnhtbESPQYvCMBSE7wv+h/AEb2vaxYpWo4ii63Gten80z7bY&#10;vHSbqN1/bwRhj8PMfMPMl52pxZ1aV1lWEA8jEMS51RUXCk7H7ecEhPPIGmvLpOCPHCwXvY85pto+&#10;+ED3zBciQNilqKD0vkmldHlJBt3QNsTBu9jWoA+yLaRu8RHgppZfUTSWBisOCyU2tC4pv2Y3o+Cc&#10;bBr+loZ/4u1ompyvu991bJQa9LvVDISnzv+H3+29VpAk4xG83oQnIB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t/K3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01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o2VkccAAADdAAAADwAAAGRycy9kb3ducmV2LnhtbESPT2vCQBTE7wW/w/KE3uqmQqSkrqER&#10;BFPoobYI3h7ZZ/40+zZmtyb59l1B6HGYmd8w63Q0rbhS72rLCp4XEQjiwuqaSwXfX7unFxDOI2ts&#10;LZOCiRykm9nDGhNtB/6k68GXIkDYJaig8r5LpHRFRQbdwnbEwTvb3qAPsi+l7nEIcNPKZRStpMGa&#10;w0KFHW0rKn4Ov0ZBNr0fP6zPL/vzqbnkWbbMsTFKPc7Ht1cQnkb/H76391pBHK9iuL0JT0Bu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SjZWRxwAAAN0AAAAPAAAAAAAA&#10;AAAAAAAAAKECAABkcnMvZG93bnJldi54bWxQSwUGAAAAAAQABAD5AAAAlQMAAAAA&#10;" strokecolor="#2f5496 [2408]" strokeweight="1.5pt"/>
            <v:shape id="AutoShape 37" o:spid="_x0000_s201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l8L5sUAAADdAAAADwAAAGRycy9kb3ducmV2LnhtbESPQYvCMBSE74L/ITzB25quYFm6RtkK&#10;ghU8rIrg7dE827rNS22i1n+/EQSPw8x8w0znnanFjVpXWVbwOYpAEOdWV1wo2O+WH18gnEfWWFsm&#10;BQ9yMJ/1e1NMtL3zL922vhABwi5BBaX3TSKly0sy6Ea2IQ7eybYGfZBtIXWL9wA3tRxHUSwNVhwW&#10;SmxoUVL+t70aBeljfdhYn11Wp+P5kqXpOMOzUWo46H6+QXjq/Dv8aq+0gskkjuH5JjwBOfs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l8L5sUAAADdAAAADwAAAAAAAAAA&#10;AAAAAAChAgAAZHJzL2Rvd25yZXYueG1sUEsFBgAAAAAEAAQA+QAAAJMDAAAAAA==&#10;" strokecolor="#2f5496 [2408]" strokeweight="1.5pt"/>
          </v:group>
        </w:pict>
      </w:r>
      <w:r w:rsidR="00874E68" w:rsidRPr="009E083E">
        <w:rPr>
          <w:rFonts w:ascii="ALFABET98" w:hAnsi="ALFABET98"/>
          <w:sz w:val="72"/>
          <w:szCs w:val="72"/>
        </w:rPr>
        <w:t xml:space="preserve">                                </w:t>
      </w:r>
      <w:r w:rsidR="00874E68">
        <w:rPr>
          <w:rFonts w:ascii="ALFABET98" w:hAnsi="ALFABET98"/>
          <w:sz w:val="72"/>
          <w:szCs w:val="72"/>
        </w:rPr>
        <w:t xml:space="preserve">        </w:t>
      </w:r>
    </w:p>
    <w:p w:rsidR="00874E68" w:rsidRPr="009E083E" w:rsidRDefault="00874E68" w:rsidP="00874E68">
      <w:pPr>
        <w:spacing w:line="240" w:lineRule="auto"/>
        <w:rPr>
          <w:rFonts w:ascii="ALFABET98" w:hAnsi="ALFABET98"/>
          <w:sz w:val="72"/>
          <w:szCs w:val="72"/>
        </w:rPr>
      </w:pPr>
      <w:r>
        <w:rPr>
          <w:rFonts w:ascii="ALFABET98" w:hAnsi="ALFABET98"/>
          <w:sz w:val="72"/>
          <w:szCs w:val="72"/>
        </w:rPr>
        <w:lastRenderedPageBreak/>
        <w:t>E</w:t>
      </w:r>
      <w:r w:rsidRPr="00C87541">
        <w:rPr>
          <w:rFonts w:ascii="ALFABET98" w:hAnsi="ALFABET98"/>
          <w:color w:val="FF0000"/>
          <w:sz w:val="72"/>
          <w:szCs w:val="72"/>
        </w:rPr>
        <w:t>la</w:t>
      </w:r>
      <w:r>
        <w:rPr>
          <w:rFonts w:ascii="ALFABET98" w:hAnsi="ALFABET98"/>
          <w:sz w:val="72"/>
          <w:szCs w:val="72"/>
        </w:rPr>
        <w:t xml:space="preserve">      A</w:t>
      </w:r>
      <w:r w:rsidRPr="00C87541">
        <w:rPr>
          <w:rFonts w:ascii="ALFABET98" w:hAnsi="ALFABET98"/>
          <w:color w:val="FF0000"/>
          <w:sz w:val="72"/>
          <w:szCs w:val="72"/>
        </w:rPr>
        <w:t>la</w:t>
      </w:r>
      <w:r>
        <w:rPr>
          <w:rFonts w:ascii="ALFABET98" w:hAnsi="ALFABET98"/>
          <w:sz w:val="72"/>
          <w:szCs w:val="72"/>
        </w:rPr>
        <w:t xml:space="preserve">     E</w:t>
      </w:r>
      <w:r w:rsidRPr="00C87541">
        <w:rPr>
          <w:rFonts w:ascii="ALFABET98" w:hAnsi="ALFABET98"/>
          <w:color w:val="FF0000"/>
          <w:sz w:val="72"/>
          <w:szCs w:val="72"/>
        </w:rPr>
        <w:t>le</w:t>
      </w:r>
      <w:r>
        <w:rPr>
          <w:rFonts w:ascii="ALFABET98" w:hAnsi="ALFABET98"/>
          <w:sz w:val="72"/>
          <w:szCs w:val="72"/>
        </w:rPr>
        <w:t xml:space="preserve">      A</w:t>
      </w:r>
      <w:r w:rsidRPr="00C87541">
        <w:rPr>
          <w:rFonts w:ascii="ALFABET98" w:hAnsi="ALFABET98"/>
          <w:color w:val="FF0000"/>
          <w:sz w:val="72"/>
          <w:szCs w:val="72"/>
        </w:rPr>
        <w:t>le</w:t>
      </w:r>
      <w:r w:rsidRPr="009E083E">
        <w:rPr>
          <w:rFonts w:ascii="ALFABET98" w:hAnsi="ALFABET98"/>
          <w:sz w:val="72"/>
          <w:szCs w:val="72"/>
        </w:rPr>
        <w:t xml:space="preserve">                                                                                                                                             </w:t>
      </w:r>
      <w:r w:rsidR="00BD3DCE"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010" style="position:absolute;margin-left:-16.1pt;margin-top:9.4pt;width:521.25pt;height:36.85pt;z-index:-250578944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">
            <v:group id="Group 33" o:spid="_x0000_s201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BwVzqxgAAAN0A&#10;AAAPAAAAAAAAAAAAAAAAAKoCAABkcnMvZG93bnJldi54bWxQSwUGAAAAAAQABAD6AAAAnQMAAAAA&#10;">
              <v:rect id="Rectangle 34" o:spid="_x0000_s201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2Sy8UA&#10;AADdAAAADwAAAGRycy9kb3ducmV2LnhtbESPQWvCQBSE74L/YXmCN92oKJK6irYqvdZGQm+P7Gs2&#10;NPs2ZFcT/71bKPQ4zMw3zGbX21rcqfWVYwWzaQKCuHC64lJB9nmarEH4gKyxdkwKHuRhtx0ONphq&#10;1/EH3S+hFBHCPkUFJoQmldIXhiz6qWuIo/ftWoshyraUusUuwm0t50mykhYrjgsGG3o1VPxcblbB&#10;osyPJs/efGZn+ep8fVwP3ddJqfGo37+ACNSH//Bf+10rWM+XS/h9E5+A3D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XZLLxQAAAN0AAAAPAAAAAAAAAAAAAAAAAJgCAABkcnMv&#10;ZG93bnJldi54bWxQSwUGAAAAAAQABAD1AAAAigMAAAAA&#10;" strokecolor="#2f5496 [2408]" strokeweight="1.5pt">
                <v:fill opacity="0"/>
              </v:rect>
              <v:rect id="Rectangle 35" o:spid="_x0000_s201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LeLcQA&#10;AADdAAAADwAAAGRycy9kb3ducmV2LnhtbESPQWvCQBSE74L/YXlCb3WT1kiNbkKx2Hpsrd4f2WcS&#10;zL5Ns9sk/vuuUPA4zMw3zCYfTSN66lxtWUE8j0AQF1bXXCo4fu8eX0A4j6yxsUwKruQgz6aTDaba&#10;DvxF/cGXIkDYpaig8r5NpXRFRQbd3LbEwTvbzqAPsiul7nAIcNPIpyhaSoM1h4UKW9pWVFwOv0bB&#10;KXlr+UMa/ox3i1Vyurz/bGOj1MNsfF2D8DT6e/i/vdcKkuR5Cbc34QnI7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y3i3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201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qCBYMYAAADdAAAADwAAAGRycy9kb3ducmV2LnhtbESPQWvCQBSE70L/w/IK3nRTRVuiqzQF&#10;IRE8aEvB2yP7TGKzb2N21fjvXUHocZiZb5j5sjO1uFDrKssK3oYRCOLc6ooLBT/fq8EHCOeRNdaW&#10;ScGNHCwXL705xtpeeUuXnS9EgLCLUUHpfRNL6fKSDLqhbYiDd7CtQR9kW0jd4jXATS1HUTSVBisO&#10;CyU29FVS/rc7GwXJbf27sT47pYf98ZQlySjDo1Gq/9p9zkB46vx/+NlOtYLJZPwOjzfhCcjF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6ggWDGAAAA3QAAAA8AAAAAAAAA&#10;AAAAAAAAoQIAAGRycy9kb3ducmV2LnhtbFBLBQYAAAAABAAEAPkAAACUAwAAAAA=&#10;" strokecolor="#2f5496 [2408]" strokeweight="1.5pt"/>
            <v:shape id="AutoShape 37" o:spid="_x0000_s201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z8VEsIAAADdAAAADwAAAGRycy9kb3ducmV2LnhtbERPTYvCMBC9L/gfwgje1lQXF6lGscKC&#10;FTysiuBtaMa22kxqE7X+e3MQPD7e93TemkrcqXGlZQWDfgSCOLO65FzBfvf3PQbhPLLGyjIpeJKD&#10;+azzNcVY2wf/033rcxFC2MWooPC+jqV0WUEGXd/WxIE72cagD7DJpW7wEcJNJYdR9CsNlhwaCqxp&#10;WVB22d6MguS5PmysT6+r0/F8TZNkmOLZKNXrtosJCE+t/4jf7pVWMBr9hLnhTXgCcvY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rz8VEsIAAADdAAAADwAAAAAAAAAAAAAA&#10;AAChAgAAZHJzL2Rvd25yZXYueG1sUEsFBgAAAAAEAAQA+QAAAJADAAAAAA==&#10;" strokecolor="#2f5496 [2408]" strokeweight="1.5pt"/>
          </v:group>
        </w:pict>
      </w:r>
      <w:r w:rsidRPr="009E083E">
        <w:rPr>
          <w:rFonts w:ascii="ALFABET98" w:hAnsi="ALFABET98"/>
          <w:sz w:val="72"/>
          <w:szCs w:val="72"/>
        </w:rPr>
        <w:t xml:space="preserve">                                                  </w:t>
      </w:r>
    </w:p>
    <w:p w:rsidR="00874E68" w:rsidRPr="009E083E" w:rsidRDefault="00BD3DCE" w:rsidP="00874E6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004" style="position:absolute;margin-left:-16.1pt;margin-top:9.4pt;width:521.25pt;height:36.85pt;z-index:-25057792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bnizLxYEAADxDwAADgAAAAAAAAAAAAAAAAAuAgAAZHJzL2Uyb0RvYy54bWxQSwECLQAUAAYA&#10;CAAAACEAWCsPaOAAAAAKAQAADwAAAAAAAAAAAAAAAABwBgAAZHJzL2Rvd25yZXYueG1sUEsFBgAA&#10;AAAEAAQA8wAAAH0HAAAAAA==&#10;">
            <v:group id="Group 33" o:spid="_x0000_s200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3+w+twwAAAN0AAAAP&#10;AAAAAAAAAAAAAAAAAKoCAABkcnMvZG93bnJldi54bWxQSwUGAAAAAAQABAD6AAAAmgMAAAAA&#10;">
              <v:rect id="Rectangle 34" o:spid="_x0000_s200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fBjMYA&#10;AADdAAAADwAAAGRycy9kb3ducmV2LnhtbESPS2vDMBCE74H+B7GF3BLZzYPiRAl9pfSaxMH0tlgb&#10;y9RaGUuNnX8fFQo5DjPzDbPeDrYRF+p87VhBOk1AEJdO11wpyI+7yTMIH5A1No5JwZU8bDcPozVm&#10;2vW8p8shVCJC2GeowITQZlL60pBFP3UtcfTOrrMYouwqqTvsI9w28ilJltJizXHBYEtvhsqfw69V&#10;MKuKD1Pk7z63abH8PF1Pr/33Tqnx4/CyAhFoCPfwf/tLK1gs5in8vYlPQG5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mfBjMYAAADdAAAADwAAAAAAAAAAAAAAAACYAgAAZHJz&#10;L2Rvd25yZXYueG1sUEsFBgAAAAAEAAQA9QAAAIsDAAAAAA==&#10;" strokecolor="#2f5496 [2408]" strokeweight="1.5pt">
                <v:fill opacity="0"/>
              </v:rect>
              <v:rect id="Rectangle 35" o:spid="_x0000_s200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+rU8MA&#10;AADdAAAADwAAAGRycy9kb3ducmV2LnhtbESPT4vCMBTE74LfITxhb5pWrKzVKKLoenT9c380z7bY&#10;vNQmq/XbbwTB4zAzv2Fmi9ZU4k6NKy0riAcRCOLM6pJzBafjpv8NwnlkjZVlUvAkB4t5tzPDVNsH&#10;/9L94HMRIOxSVFB4X6dSuqwgg25ga+LgXWxj0AfZ5FI3+AhwU8lhFI2lwZLDQoE1rQrKroc/o+Cc&#10;rGv+kYb38WY0Sc7X7W0VG6W+eu1yCsJT6z/hd3unFSTJaAivN+EJyPk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c+rU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00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ROufcYAAADdAAAADwAAAGRycy9kb3ducmV2LnhtbESPT4vCMBTE78J+h/AWvGm6gn+oRrEL&#10;ghU8rC4L3h7Ns602L7WJWr+9WRA8DjPzG2a2aE0lbtS40rKCr34EgjizuuRcwe9+1ZuAcB5ZY2WZ&#10;FDzIwWL+0ZlhrO2df+i287kIEHYxKii8r2MpXVaQQde3NXHwjrYx6INscqkbvAe4qeQgikbSYMlh&#10;ocCavgvKzrurUZA8Nn9b69PL+ng4XdIkGaR4Mkp1P9vlFISn1r/Dr/ZaKxgOR2P4fxOegJw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0Trn3GAAAA3QAAAA8AAAAAAAAA&#10;AAAAAAAAoQIAAGRycy9kb3ducmV2LnhtbFBLBQYAAAAABAAEAPkAAACUAwAAAAA=&#10;" strokecolor="#2f5496 [2408]" strokeweight="1.5pt"/>
            <v:shape id="AutoShape 37" o:spid="_x0000_s200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OsCwscAAADdAAAADwAAAGRycy9kb3ducmV2LnhtbESPQWvCQBSE74X+h+UVems2BhSJWcUU&#10;CqbgobYUentkn9lo9m3Mrhr/vVso9DjMzDdMsRptJy40+NaxgkmSgiCunW65UfD1+fYyB+EDssbO&#10;MSm4kYfV8vGhwFy7K3/QZRcaESHsc1RgQuhzKX1tyKJPXE8cvb0bLIYoh0bqAa8RbjuZpelMWmw5&#10;Lhjs6dVQfdydrYLy9v69daE6bfY/h1NVllmFB6vU89O4XoAINIb/8F97oxXMs+kMft/EJyCX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g6wLCxwAAAN0AAAAPAAAAAAAA&#10;AAAAAAAAAKECAABkcnMvZG93bnJldi54bWxQSwUGAAAAAAQABAD5AAAAlQMAAAAA&#10;" strokecolor="#2f5496 [2408]" strokeweight="1.5pt"/>
          </v:group>
        </w:pict>
      </w:r>
      <w:r w:rsidR="00874E68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874E68" w:rsidRPr="009E083E" w:rsidRDefault="00BD3DCE" w:rsidP="00874E6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998" style="position:absolute;margin-left:-16.1pt;margin-top:9.4pt;width:521.25pt;height:36.85pt;z-index:-25057689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X&#10;l1+0EgQAAPEPAAAOAAAAAAAAAAAAAAAAAC4CAABkcnMvZTJvRG9jLnhtbFBLAQItABQABgAIAAAA&#10;IQBYKw9o4AAAAAoBAAAPAAAAAAAAAAAAAAAAAGwGAABkcnMvZG93bnJldi54bWxQSwUGAAAAAAQA&#10;BADzAAAAeQcAAAAA&#10;">
            <v:group id="Group 33" o:spid="_x0000_s200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NsmC9wwAAAN0AAAAP&#10;AAAAAAAAAAAAAAAAAKoCAABkcnMvZG93bnJldi54bWxQSwUGAAAAAAQABAD6AAAAmgMAAAAA&#10;">
              <v:rect id="Rectangle 34" o:spid="_x0000_s200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C6unMUA&#10;AADdAAAADwAAAGRycy9kb3ducmV2LnhtbESPQWvCQBSE7wX/w/KE3uomFUKJrtJqlV6rkeDtkX1m&#10;g9m3Ibs18d+7hUKPw8x8wyzXo23FjXrfOFaQzhIQxJXTDdcKiuPu5Q2ED8gaW8ek4E4e1qvJ0xJz&#10;7Qb+ptsh1CJC2OeowITQ5VL6ypBFP3MdcfQurrcYouxrqXscIty28jVJMmmx4bhgsKONoep6+LEK&#10;5nX5acpi6wubltn+dD99DOedUs/T8X0BItAY/sN/7S+tIMvmKfy+iU9Ar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Lq6cxQAAAN0AAAAPAAAAAAAAAAAAAAAAAJgCAABkcnMv&#10;ZG93bnJldi54bWxQSwUGAAAAAAQABAD1AAAAigMAAAAA&#10;" strokecolor="#2f5496 [2408]" strokeweight="1.5pt">
                <v:fill opacity="0"/>
              </v:rect>
              <v:rect id="Rectangle 35" o:spid="_x0000_s200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4bEQ8UA&#10;AADdAAAADwAAAGRycy9kb3ducmV2LnhtbESPQWvCQBSE7wX/w/IK3uomWkONriIp0R6trfdH9jUJ&#10;Zt+m2TVJ/71bKPQ4zMw3zGY3mkb01LnasoJ4FoEgLqyuuVTw+ZE/vYBwHlljY5kU/JCD3XbysMFU&#10;24HfqT/7UgQIuxQVVN63qZSuqMigm9mWOHhftjPog+xKqTscAtw0ch5FiTRYc1iosKWsouJ6vhkF&#10;l+Vry0dp+BTnz6vl5Xr4zmKj1PRx3K9BeBr9f/iv/aYVJMliDr9vwhOQ2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hsRD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200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9SbDsUAAADdAAAADwAAAGRycy9kb3ducmV2LnhtbESPQYvCMBSE74L/ITzB25quQlm6RtkK&#10;ghU8rIrg7dE827rNS22i1n+/EQSPw8x8w0znnanFjVpXWVbwOYpAEOdWV1wo2O+WH18gnEfWWFsm&#10;BQ9yMJ/1e1NMtL3zL922vhABwi5BBaX3TSKly0sy6Ea2IQ7eybYGfZBtIXWL9wA3tRxHUSwNVhwW&#10;SmxoUVL+t70aBeljfdhYn11Wp+P5kqXpOMOzUWo46H6+QXjq/Dv8aq+0gjieTOD5JjwBOfs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9SbDsUAAADdAAAADwAAAAAAAAAA&#10;AAAAAAChAgAAZHJzL2Rvd25yZXYueG1sUEsFBgAAAAAEAAQA+QAAAJMDAAAAAA==&#10;" strokecolor="#2f5496 [2408]" strokeweight="1.5pt"/>
            <v:shape id="AutoShape 37" o:spid="_x0000_s199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D0DescAAADdAAAADwAAAGRycy9kb3ducmV2LnhtbESPT2vCQBTE7wW/w/KE3uqmtoQS3Ugj&#10;CKbgQVsEb4/sM3/Mvo3ZrcZv3xWEHoeZ+Q0zXwymFRfqXW1ZweskAkFcWF1zqeDne/XyAcJ5ZI2t&#10;ZVJwIweLdPQ0x0TbK2/psvOlCBB2CSqovO8SKV1RkUE3sR1x8I62N+iD7Eupe7wGuGnlNIpiabDm&#10;sFBhR8uKitPu1yjIbl/7jfX5eX08NOc8y6Y5Nkap5/HwOQPhafD/4Ud7rRXE8ds7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MPQN6xwAAAN0AAAAPAAAAAAAA&#10;AAAAAAAAAKECAABkcnMvZG93bnJldi54bWxQSwUGAAAAAAQABAD5AAAAlQMAAAAA&#10;" strokecolor="#2f5496 [2408]" strokeweight="1.5pt"/>
          </v:group>
        </w:pict>
      </w:r>
      <w:r w:rsidR="00874E68" w:rsidRPr="00C87541">
        <w:rPr>
          <w:rFonts w:ascii="ALFABET98" w:hAnsi="ALFABET98"/>
          <w:color w:val="FF0000"/>
          <w:sz w:val="72"/>
          <w:szCs w:val="72"/>
        </w:rPr>
        <w:t>e</w:t>
      </w:r>
      <w:r w:rsidR="00874E68">
        <w:rPr>
          <w:rFonts w:ascii="ALFABET98" w:hAnsi="ALFABET98"/>
          <w:sz w:val="72"/>
          <w:szCs w:val="72"/>
        </w:rPr>
        <w:t xml:space="preserve">la      </w:t>
      </w:r>
      <w:r w:rsidR="00874E68" w:rsidRPr="00C87541">
        <w:rPr>
          <w:rFonts w:ascii="ALFABET98" w:hAnsi="ALFABET98"/>
          <w:color w:val="FF0000"/>
          <w:sz w:val="72"/>
          <w:szCs w:val="72"/>
        </w:rPr>
        <w:t>a</w:t>
      </w:r>
      <w:r w:rsidR="00874E68">
        <w:rPr>
          <w:rFonts w:ascii="ALFABET98" w:hAnsi="ALFABET98"/>
          <w:sz w:val="72"/>
          <w:szCs w:val="72"/>
        </w:rPr>
        <w:t xml:space="preserve">la      </w:t>
      </w:r>
      <w:r w:rsidR="00874E68" w:rsidRPr="00C87541">
        <w:rPr>
          <w:rFonts w:ascii="ALFABET98" w:hAnsi="ALFABET98"/>
          <w:color w:val="FF0000"/>
          <w:sz w:val="72"/>
          <w:szCs w:val="72"/>
        </w:rPr>
        <w:t>e</w:t>
      </w:r>
      <w:r w:rsidR="00874E68">
        <w:rPr>
          <w:rFonts w:ascii="ALFABET98" w:hAnsi="ALFABET98"/>
          <w:sz w:val="72"/>
          <w:szCs w:val="72"/>
        </w:rPr>
        <w:t xml:space="preserve">le      </w:t>
      </w:r>
      <w:r w:rsidR="00874E68" w:rsidRPr="00C87541">
        <w:rPr>
          <w:rFonts w:ascii="ALFABET98" w:hAnsi="ALFABET98"/>
          <w:color w:val="FF0000"/>
          <w:sz w:val="72"/>
          <w:szCs w:val="72"/>
        </w:rPr>
        <w:t>a</w:t>
      </w:r>
      <w:r w:rsidR="00874E68">
        <w:rPr>
          <w:rFonts w:ascii="ALFABET98" w:hAnsi="ALFABET98"/>
          <w:sz w:val="72"/>
          <w:szCs w:val="72"/>
        </w:rPr>
        <w:t>le</w:t>
      </w:r>
      <w:r w:rsidR="00874E68" w:rsidRPr="009E083E">
        <w:rPr>
          <w:rFonts w:ascii="ALFABET98" w:hAnsi="ALFABET98"/>
          <w:sz w:val="72"/>
          <w:szCs w:val="72"/>
        </w:rPr>
        <w:t xml:space="preserve">                                        </w:t>
      </w:r>
      <w:r w:rsidR="00874E68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      </w:t>
      </w:r>
    </w:p>
    <w:p w:rsidR="00874E68" w:rsidRDefault="00BD3DCE" w:rsidP="00874E6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992" style="position:absolute;margin-left:-16.1pt;margin-top:9.4pt;width:521.25pt;height:36.85pt;z-index:-25057996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">
            <v:group id="Group 33" o:spid="_x0000_s199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0XXVLFAAAA3QAA&#10;AA8AAAAAAAAAAAAAAAAAqgIAAGRycy9kb3ducmV2LnhtbFBLBQYAAAAABAAEAPoAAACcAwAAAAA=&#10;">
              <v:rect id="Rectangle 34" o:spid="_x0000_s199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uTc8UA&#10;AADdAAAADwAAAGRycy9kb3ducmV2LnhtbESPQWvCQBSE7wX/w/KE3upGhSipq7S1ll7VSPD2yL5m&#10;Q7NvQ3Zr4r/vCoLHYWa+YVabwTbiQp2vHSuYThIQxKXTNVcK8uPuZQnCB2SNjWNScCUPm/XoaYWZ&#10;dj3v6XIIlYgQ9hkqMCG0mZS+NGTRT1xLHL0f11kMUXaV1B32EW4bOUuSVFqsOS4YbOnDUPl7+LMK&#10;5lXxaYp863M7LdKv0/X03p93Sj2Ph7dXEIGG8Ajf299aQZrOF3B7E5+AXP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0i5NzxQAAAN0AAAAPAAAAAAAAAAAAAAAAAJgCAABkcnMv&#10;ZG93bnJldi54bWxQSwUGAAAAAAQABAD1AAAAigMAAAAA&#10;" strokecolor="#2f5496 [2408]" strokeweight="1.5pt">
                <v:fill opacity="0"/>
              </v:rect>
              <v:rect id="Rectangle 35" o:spid="_x0000_s199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7zqcAA&#10;AADdAAAADwAAAGRycy9kb3ducmV2LnhtbERPy4rCMBTdD/gP4QruxrQ+ilajiKLO0uf+0lzbYnNT&#10;m6idv58shFkeznu+bE0lXtS40rKCuB+BIM6sLjlXcDlvvycgnEfWWFkmBb/kYLnofM0x1fbNR3qd&#10;fC5CCLsUFRTe16mULivIoOvbmjhwN9sY9AE2udQNvkO4qeQgihJpsOTQUGBN64Ky++lpFFzHm5r3&#10;0vAh3o6m4+t991jHRqlet13NQHhq/b/44/7RCpJkGOaGN+EJyMU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m7zqc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199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jys5McAAADdAAAADwAAAGRycy9kb3ducmV2LnhtbESPT2vCQBTE7wW/w/KE3uqmFoKNbqQR&#10;BFPoQVsEb4/sM3/Mvo3ZrcZv3xWEHoeZ+Q2zWA6mFRfqXW1ZweskAkFcWF1zqeDne/0yA+E8ssbW&#10;Mim4kYNlOnpaYKLtlbd02flSBAi7BBVU3neJlK6oyKCb2I44eEfbG/RB9qXUPV4D3LRyGkWxNFhz&#10;WKiwo1VFxWn3axRkt8/9l/X5eXM8NOc8y6Y5Nkap5/HwMQfhafD/4Ud7oxXE8ds7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iPKzkxwAAAN0AAAAPAAAAAAAA&#10;AAAAAAAAAKECAABkcnMvZG93bnJldi54bWxQSwUGAAAAAAQABAD5AAAAlQMAAAAA&#10;" strokecolor="#2f5496 [2408]" strokeweight="1.5pt"/>
            <v:shape id="AutoShape 37" o:spid="_x0000_s199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wB2BMIAAADdAAAADwAAAGRycy9kb3ducmV2LnhtbERPTYvCMBC9C/6HMII3TZWlLNUoVhCs&#10;4EF3EbwNzdhWm0ltslr/vTkIe3y87/myM7V4UOsqywom4wgEcW51xYWC35/N6BuE88gaa8uk4EUO&#10;lot+b46Jtk8+0OPoCxFC2CWooPS+SaR0eUkG3dg2xIG72NagD7AtpG7xGcJNLadRFEuDFYeGEhta&#10;l5Tfjn9GQfranfbWZ/ft5Xy9Z2k6zfBqlBoOutUMhKfO/4s/7q1WEMdfYX94E56AXLw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qwB2BMIAAADdAAAADwAAAAAAAAAAAAAA&#10;AAChAgAAZHJzL2Rvd25yZXYueG1sUEsFBgAAAAAEAAQA+QAAAJADAAAAAA==&#10;" strokecolor="#2f5496 [2408]" strokeweight="1.5pt"/>
          </v:group>
        </w:pict>
      </w:r>
      <w:r w:rsidR="00874E68" w:rsidRPr="009E083E">
        <w:rPr>
          <w:rFonts w:ascii="ALFABET98" w:hAnsi="ALFABET98"/>
          <w:sz w:val="72"/>
          <w:szCs w:val="72"/>
        </w:rPr>
        <w:t xml:space="preserve">                                </w:t>
      </w:r>
      <w:r w:rsidR="00874E68">
        <w:rPr>
          <w:rFonts w:ascii="ALFABET98" w:hAnsi="ALFABET98"/>
          <w:sz w:val="72"/>
          <w:szCs w:val="72"/>
        </w:rPr>
        <w:t xml:space="preserve">        </w:t>
      </w:r>
    </w:p>
    <w:p w:rsidR="00874E68" w:rsidRPr="009E083E" w:rsidRDefault="00874E68" w:rsidP="00874E68">
      <w:pPr>
        <w:spacing w:line="240" w:lineRule="auto"/>
        <w:rPr>
          <w:rFonts w:ascii="ALFABET98" w:hAnsi="ALFABET98"/>
          <w:sz w:val="72"/>
          <w:szCs w:val="72"/>
        </w:rPr>
      </w:pPr>
      <w:r>
        <w:rPr>
          <w:rFonts w:ascii="ALFABET98" w:hAnsi="ALFABET98"/>
          <w:sz w:val="72"/>
          <w:szCs w:val="72"/>
        </w:rPr>
        <w:t>E</w:t>
      </w:r>
      <w:r w:rsidRPr="00C87541">
        <w:rPr>
          <w:rFonts w:ascii="ALFABET98" w:hAnsi="ALFABET98"/>
          <w:color w:val="FF0000"/>
          <w:sz w:val="72"/>
          <w:szCs w:val="72"/>
        </w:rPr>
        <w:t>la</w:t>
      </w:r>
      <w:r>
        <w:rPr>
          <w:rFonts w:ascii="ALFABET98" w:hAnsi="ALFABET98"/>
          <w:sz w:val="72"/>
          <w:szCs w:val="72"/>
        </w:rPr>
        <w:t xml:space="preserve">      A</w:t>
      </w:r>
      <w:r w:rsidRPr="00C87541">
        <w:rPr>
          <w:rFonts w:ascii="ALFABET98" w:hAnsi="ALFABET98"/>
          <w:color w:val="FF0000"/>
          <w:sz w:val="72"/>
          <w:szCs w:val="72"/>
        </w:rPr>
        <w:t>la</w:t>
      </w:r>
      <w:r>
        <w:rPr>
          <w:rFonts w:ascii="ALFABET98" w:hAnsi="ALFABET98"/>
          <w:sz w:val="72"/>
          <w:szCs w:val="72"/>
        </w:rPr>
        <w:t xml:space="preserve">     E</w:t>
      </w:r>
      <w:r w:rsidRPr="00C87541">
        <w:rPr>
          <w:rFonts w:ascii="ALFABET98" w:hAnsi="ALFABET98"/>
          <w:color w:val="FF0000"/>
          <w:sz w:val="72"/>
          <w:szCs w:val="72"/>
        </w:rPr>
        <w:t>le</w:t>
      </w:r>
      <w:r>
        <w:rPr>
          <w:rFonts w:ascii="ALFABET98" w:hAnsi="ALFABET98"/>
          <w:sz w:val="72"/>
          <w:szCs w:val="72"/>
        </w:rPr>
        <w:t xml:space="preserve">      A</w:t>
      </w:r>
      <w:r w:rsidRPr="00C87541">
        <w:rPr>
          <w:rFonts w:ascii="ALFABET98" w:hAnsi="ALFABET98"/>
          <w:color w:val="FF0000"/>
          <w:sz w:val="72"/>
          <w:szCs w:val="72"/>
        </w:rPr>
        <w:t>le</w:t>
      </w:r>
      <w:r w:rsidRPr="009E083E">
        <w:rPr>
          <w:rFonts w:ascii="ALFABET98" w:hAnsi="ALFABET98"/>
          <w:sz w:val="72"/>
          <w:szCs w:val="72"/>
        </w:rPr>
        <w:t xml:space="preserve">                                                                                                                                             </w:t>
      </w:r>
      <w:r w:rsidR="00BD3DCE"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986" style="position:absolute;margin-left:-16.1pt;margin-top:9.4pt;width:521.25pt;height:36.85pt;z-index:-250574848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A&#10;bADmEgQAAPEPAAAOAAAAAAAAAAAAAAAAAC4CAABkcnMvZTJvRG9jLnhtbFBLAQItABQABgAIAAAA&#10;IQBYKw9o4AAAAAoBAAAPAAAAAAAAAAAAAAAAAGwGAABkcnMvZG93bnJldi54bWxQSwUGAAAAAAQA&#10;BADzAAAAeQcAAAAA&#10;">
            <v:group id="Group 33" o:spid="_x0000_s198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KKigsxgAAAN0A&#10;AAAPAAAAAAAAAAAAAAAAAKoCAABkcnMvZG93bnJldi54bWxQSwUGAAAAAAQABAD6AAAAnQMAAAAA&#10;">
              <v:rect id="Rectangle 34" o:spid="_x0000_s199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7bmDcYA&#10;AADdAAAADwAAAGRycy9kb3ducmV2LnhtbESPT2vCQBTE7wW/w/IEb3WjliCpq7T1D71WI8HbI/ua&#10;Dc2+DdnVxG/fLRQ8DjPzG2a1GWwjbtT52rGC2TQBQVw6XXOlID/tn5cgfEDW2DgmBXfysFmPnlaY&#10;adfzF92OoRIRwj5DBSaENpPSl4Ys+qlriaP37TqLIcqukrrDPsJtI+dJkkqLNccFgy19GCp/jler&#10;YFEVO1PkW5/bWZEezvfze3/ZKzUZD2+vIAIN4RH+b39qBWn6soC/N/EJyP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7bmDcYAAADdAAAADwAAAAAAAAAAAAAAAACYAgAAZHJz&#10;L2Rvd25yZXYueG1sUEsFBgAAAAAEAAQA9QAAAIsDAAAAAA==&#10;" strokecolor="#2f5496 [2408]" strokeweight="1.5pt">
                <v:fill opacity="0"/>
              </v:rect>
              <v:rect id="Rectangle 35" o:spid="_x0000_s199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WK0cMA&#10;AADdAAAADwAAAGRycy9kb3ducmV2LnhtbESPT4vCMBTE78J+h/AWvGlaqUWrURYX/xzVXe+P5m1b&#10;bF5qk9X67Y0geBxm5jfMfNmZWlypdZVlBfEwAkGcW11xoeD3Zz2YgHAeWWNtmRTcycFy8dGbY6bt&#10;jQ90PfpCBAi7DBWU3jeZlC4vyaAb2oY4eH+2NeiDbAupW7wFuKnlKIpSabDisFBiQ6uS8vPx3yg4&#10;jb8b3krD+3idTMen8+ayio1S/c/uawbCU+ff4Vd7pxWkaZLA8014AnL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yWK0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98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3fVnMcAAADdAAAADwAAAGRycy9kb3ducmV2LnhtbESPT2vCQBTE7wW/w/KE3uqm0oYS3Ugj&#10;CKbgQVsEb4/sM3/Mvo3ZrcZv3xWEHoeZ+Q0zXwymFRfqXW1ZweskAkFcWF1zqeDne/XyAcJ5ZI2t&#10;ZVJwIweLdPQ0x0TbK2/psvOlCBB2CSqovO8SKV1RkUE3sR1x8I62N+iD7Eupe7wGuGnlNIpiabDm&#10;sFBhR8uKitPu1yjIbl/7jfX5eX08NOc8y6Y5Nkap5/HwOQPhafD/4Ud7rRXE8ds7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7d9WcxwAAAN0AAAAPAAAAAAAA&#10;AAAAAAAAAKECAABkcnMvZG93bnJldi54bWxQSwUGAAAAAAQABAD5AAAAlQMAAAAA&#10;" strokecolor="#2f5496 [2408]" strokeweight="1.5pt"/>
            <v:shape id="AutoShape 37" o:spid="_x0000_s198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6VL68UAAADdAAAADwAAAGRycy9kb3ducmV2LnhtbESPQYvCMBSE7wv+h/CEva2pspSlGsUK&#10;ghU8rIrg7dE822rzUpuo9d9vBGGPw8x8w0xmnanFnVpXWVYwHEQgiHOrKy4U7HfLrx8QziNrrC2T&#10;gic5mE17HxNMtH3wL923vhABwi5BBaX3TSKly0sy6Aa2IQ7eybYGfZBtIXWLjwA3tRxFUSwNVhwW&#10;SmxoUVJ+2d6MgvS5Pmysz66r0/F8zdJ0lOHZKPXZ7+ZjEJ46/x9+t1daQRx/x/B6E56AnP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6VL68UAAADdAAAADwAAAAAAAAAA&#10;AAAAAAChAgAAZHJzL2Rvd25yZXYueG1sUEsFBgAAAAAEAAQA+QAAAJMDAAAAAA==&#10;" strokecolor="#2f5496 [2408]" strokeweight="1.5pt"/>
          </v:group>
        </w:pict>
      </w:r>
      <w:r w:rsidRPr="009E083E">
        <w:rPr>
          <w:rFonts w:ascii="ALFABET98" w:hAnsi="ALFABET98"/>
          <w:sz w:val="72"/>
          <w:szCs w:val="72"/>
        </w:rPr>
        <w:t xml:space="preserve">                                                  </w:t>
      </w:r>
    </w:p>
    <w:p w:rsidR="00874E68" w:rsidRPr="009E083E" w:rsidRDefault="00BD3DCE" w:rsidP="00874E6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980" style="position:absolute;margin-left:-16.1pt;margin-top:9.4pt;width:521.25pt;height:36.85pt;z-index:-25057382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gMWYUhYEAADxDwAADgAAAAAAAAAAAAAAAAAuAgAAZHJzL2Uyb0RvYy54bWxQSwECLQAUAAYA&#10;CAAAACEAWCsPaOAAAAAKAQAADwAAAAAAAAAAAAAAAABwBgAAZHJzL2Rvd25yZXYueG1sUEsFBgAA&#10;AAAEAAQA8wAAAH0HAAAAAA==&#10;">
            <v:group id="Group 33" o:spid="_x0000_s198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rwh/GwwAAAN0AAAAP&#10;AAAAAAAAAAAAAAAAAKoCAABkcnMvZG93bnJldi54bWxQSwUGAAAAAAQABAD6AAAAmgMAAAAA&#10;">
              <v:rect id="Rectangle 34" o:spid="_x0000_s198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7R58YA&#10;AADdAAAADwAAAGRycy9kb3ducmV2LnhtbESPQWvCQBSE7wX/w/IEb3VjlVBTV9GqpddqJPT2yL5m&#10;Q7NvQ3Y18d93C4Ueh5n5hlltBtuIG3W+dqxgNk1AEJdO11wpyM/Hx2cQPiBrbByTgjt52KxHDyvM&#10;tOv5g26nUIkIYZ+hAhNCm0npS0MW/dS1xNH7cp3FEGVXSd1hH+G2kU9JkkqLNccFgy29Giq/T1er&#10;YF4VB1Pke5/bWZG+Xe6XXf95VGoyHrYvIAIN4T/8137XCtJ0sYTfN/EJyP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l7R58YAAADdAAAADwAAAAAAAAAAAAAAAACYAgAAZHJz&#10;L2Rvd25yZXYueG1sUEsFBgAAAAAEAAQA9QAAAIsDAAAAAA==&#10;" strokecolor="#2f5496 [2408]" strokeweight="1.5pt">
                <v:fill opacity="0"/>
              </v:rect>
              <v:rect id="Rectangle 35" o:spid="_x0000_s198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caD8AA&#10;AADdAAAADwAAAGRycy9kb3ducmV2LnhtbERPy4rCMBTdD/gP4Q64G9OKLU7HKKL4WI5V95fmTlts&#10;bmoTtf69WQizPJz3bNGbRtypc7VlBfEoAkFcWF1zqeB03HxNQTiPrLGxTAqe5GAxH3zMMNP2wQe6&#10;574UIYRdhgoq79tMSldUZNCNbEscuD/bGfQBdqXUHT5CuGnkOIpSabDm0FBhS6uKikt+MwrOybrl&#10;nTT8G28m38n5sr2uYqPU8LNf/oDw1Pt/8du91wrSNAn7w5vwBOT8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ccaD8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198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ZVFQsYAAADdAAAADwAAAGRycy9kb3ducmV2LnhtbESPT4vCMBTE78J+h/AEb5oqWKQaxS4s&#10;WMGDf1jY26N5ttXmpTZZrd/eLCx4HGbmN8xi1Zla3Kl1lWUF41EEgji3uuJCwen4NZyBcB5ZY22Z&#10;FDzJwWr50Vtgou2D93Q/+EIECLsEFZTeN4mULi/JoBvZhjh4Z9sa9EG2hdQtPgLc1HISRbE0WHFY&#10;KLGhz5Ly6+HXKEif2++d9dltc/653LI0nWR4MUoN+t16DsJT59/h//ZGK4jj6Rj+3oQnIJc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GVRULGAAAA3QAAAA8AAAAAAAAA&#10;AAAAAAAAoQIAAGRycy9kb3ducmV2LnhtbFBLBQYAAAAABAAEAPkAAACUAwAAAAA=&#10;" strokecolor="#2f5496 [2408]" strokeweight="1.5pt"/>
            <v:shape id="AutoShape 37" o:spid="_x0000_s198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UfbNcYAAADdAAAADwAAAGRycy9kb3ducmV2LnhtbESPQWvCQBSE7wX/w/IEb3VjwFBSVzGC&#10;YAQP1VLo7ZF9JtHs25hdNf77riD0OMzMN8xs0ZtG3KhztWUFk3EEgriwuuZSwfdh/f4BwnlkjY1l&#10;UvAgB4v54G2GqbZ3/qLb3pciQNilqKDyvk2ldEVFBt3YtsTBO9rOoA+yK6Xu8B7gppFxFCXSYM1h&#10;ocKWVhUV5/3VKMge25+d9fllc/w9XfIsi3M8GaVGw375CcJT7//Dr/ZGK0iSaQzPN+EJyPk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FH2zXGAAAA3QAAAA8AAAAAAAAA&#10;AAAAAAAAoQIAAGRycy9kb3ducmV2LnhtbFBLBQYAAAAABAAEAPkAAACUAwAAAAA=&#10;" strokecolor="#2f5496 [2408]" strokeweight="1.5pt"/>
          </v:group>
        </w:pict>
      </w:r>
      <w:r w:rsidR="00874E68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874E68" w:rsidRPr="009E083E" w:rsidRDefault="00BD3DCE" w:rsidP="00874E6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974" style="position:absolute;margin-left:-16.1pt;margin-top:9.4pt;width:521.25pt;height:36.85pt;z-index:-25057280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2Sj/jxYEAADxDwAADgAAAAAAAAAAAAAAAAAuAgAAZHJzL2Uyb0RvYy54bWxQSwECLQAUAAYA&#10;CAAAACEAWCsPaOAAAAAKAQAADwAAAAAAAAAAAAAAAABwBgAAZHJzL2Rvd25yZXYueG1sUEsFBgAA&#10;AAAEAAQA8wAAAH0HAAAAAA==&#10;">
            <v:group id="Group 33" o:spid="_x0000_s197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vVoMexgAAAN0A&#10;AAAPAAAAAAAAAAAAAAAAAKoCAABkcnMvZG93bnJldi54bWxQSwUGAAAAAAQABAD6AAAAnQMAAAAA&#10;">
              <v:rect id="Rectangle 34" o:spid="_x0000_s197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pNP8UA&#10;AADdAAAADwAAAGRycy9kb3ducmV2LnhtbESPQWvCQBSE7wX/w/KE3upGi0Giq9haS6/VSPD2yD6z&#10;wezbkN2a+O+7hYLHYWa+YVabwTbiRp2vHSuYThIQxKXTNVcK8uP+ZQHCB2SNjWNScCcPm/XoaYWZ&#10;dj1/0+0QKhEh7DNUYEJoMyl9aciin7iWOHoX11kMUXaV1B32EW4bOUuSVFqsOS4YbOndUHk9/FgF&#10;r1XxYYp853M7LdLP0/301p/3Sj2Ph+0SRKAhPML/7S+tIE3nc/h7E5+AXP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2yk0/xQAAAN0AAAAPAAAAAAAAAAAAAAAAAJgCAABkcnMv&#10;ZG93bnJldi54bWxQSwUGAAAAAAQABAD1AAAAigMAAAAA&#10;" strokecolor="#2f5496 [2408]" strokeweight="1.5pt">
                <v:fill opacity="0"/>
              </v:rect>
              <v:rect id="Rectangle 35" o:spid="_x0000_s197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In4MMA&#10;AADdAAAADwAAAGRycy9kb3ducmV2LnhtbESPT4vCMBTE7wt+h/AEb2tasUWrUURR97j+uz+aZ1ts&#10;XmoTtX77zcLCHoeZ+Q0zX3amFk9qXWVZQTyMQBDnVldcKDiftp8TEM4ja6wtk4I3OVgueh9zzLR9&#10;8YGeR1+IAGGXoYLS+yaT0uUlGXRD2xAH72pbgz7ItpC6xVeAm1qOoiiVBisOCyU2tC4pvx0fRsEl&#10;2TS8l4a/4+14mlxuu/s6NkoN+t1qBsJT5//Df+0vrSBNkxR+34QnIB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WIn4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97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TB4rccAAADdAAAADwAAAGRycy9kb3ducmV2LnhtbESPT2vCQBTE7wW/w/KE3uqmQmOJbqQR&#10;BFPoQVsEb4/sM3/Mvo3ZrcZv3xWEHoeZ+Q2zWA6mFRfqXW1ZweskAkFcWF1zqeDne/3yDsJ5ZI2t&#10;ZVJwIwfLdPS0wETbK2/psvOlCBB2CSqovO8SKV1RkUE3sR1x8I62N+iD7Eupe7wGuGnlNIpiabDm&#10;sFBhR6uKitPu1yjIbp/7L+vz8+Z4aM55lk1zbIxSz+PhYw7C0+D/w4/2RiuI47cZ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hMHitxwAAAN0AAAAPAAAAAAAA&#10;AAAAAAAAAKECAABkcnMvZG93bnJldi54bWxQSwUGAAAAAAQABAD5AAAAlQMAAAAA&#10;" strokecolor="#2f5496 [2408]" strokeweight="1.5pt"/>
            <v:shape id="AutoShape 37" o:spid="_x0000_s197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K/s38IAAADdAAAADwAAAGRycy9kb3ducmV2LnhtbERPTYvCMBC9C/6HMII3TRW2LNUoVhCs&#10;4EF3EbwNzdhWm0ltslr/vTkIe3y87/myM7V4UOsqywom4wgEcW51xYWC35/N6BuE88gaa8uk4EUO&#10;lot+b46Jtk8+0OPoCxFC2CWooPS+SaR0eUkG3dg2xIG72NagD7AtpG7xGcJNLadRFEuDFYeGEhta&#10;l5Tfjn9GQfranfbWZ/ft5Xy9Z2k6zfBqlBoOutUMhKfO/4s/7q1WEMdfYW54E56AXLw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0K/s38IAAADdAAAADwAAAAAAAAAAAAAA&#10;AAChAgAAZHJzL2Rvd25yZXYueG1sUEsFBgAAAAAEAAQA+QAAAJADAAAAAA==&#10;" strokecolor="#2f5496 [2408]" strokeweight="1.5pt"/>
          </v:group>
        </w:pict>
      </w:r>
      <w:r w:rsidR="00874E68" w:rsidRPr="00C87541">
        <w:rPr>
          <w:rFonts w:ascii="ALFABET98" w:hAnsi="ALFABET98"/>
          <w:color w:val="FF0000"/>
          <w:sz w:val="72"/>
          <w:szCs w:val="72"/>
        </w:rPr>
        <w:t>e</w:t>
      </w:r>
      <w:r w:rsidR="00874E68">
        <w:rPr>
          <w:rFonts w:ascii="ALFABET98" w:hAnsi="ALFABET98"/>
          <w:sz w:val="72"/>
          <w:szCs w:val="72"/>
        </w:rPr>
        <w:t xml:space="preserve">la      </w:t>
      </w:r>
      <w:r w:rsidR="00874E68" w:rsidRPr="00C87541">
        <w:rPr>
          <w:rFonts w:ascii="ALFABET98" w:hAnsi="ALFABET98"/>
          <w:color w:val="FF0000"/>
          <w:sz w:val="72"/>
          <w:szCs w:val="72"/>
        </w:rPr>
        <w:t>a</w:t>
      </w:r>
      <w:r w:rsidR="00874E68">
        <w:rPr>
          <w:rFonts w:ascii="ALFABET98" w:hAnsi="ALFABET98"/>
          <w:sz w:val="72"/>
          <w:szCs w:val="72"/>
        </w:rPr>
        <w:t xml:space="preserve">la      </w:t>
      </w:r>
      <w:r w:rsidR="00874E68" w:rsidRPr="00C87541">
        <w:rPr>
          <w:rFonts w:ascii="ALFABET98" w:hAnsi="ALFABET98"/>
          <w:color w:val="FF0000"/>
          <w:sz w:val="72"/>
          <w:szCs w:val="72"/>
        </w:rPr>
        <w:t>e</w:t>
      </w:r>
      <w:r w:rsidR="00874E68">
        <w:rPr>
          <w:rFonts w:ascii="ALFABET98" w:hAnsi="ALFABET98"/>
          <w:sz w:val="72"/>
          <w:szCs w:val="72"/>
        </w:rPr>
        <w:t xml:space="preserve">le      </w:t>
      </w:r>
      <w:r w:rsidR="00874E68" w:rsidRPr="00C87541">
        <w:rPr>
          <w:rFonts w:ascii="ALFABET98" w:hAnsi="ALFABET98"/>
          <w:color w:val="FF0000"/>
          <w:sz w:val="72"/>
          <w:szCs w:val="72"/>
        </w:rPr>
        <w:t>a</w:t>
      </w:r>
      <w:r w:rsidR="00874E68">
        <w:rPr>
          <w:rFonts w:ascii="ALFABET98" w:hAnsi="ALFABET98"/>
          <w:sz w:val="72"/>
          <w:szCs w:val="72"/>
        </w:rPr>
        <w:t>le</w:t>
      </w:r>
      <w:r w:rsidR="00874E68" w:rsidRPr="009E083E">
        <w:rPr>
          <w:rFonts w:ascii="ALFABET98" w:hAnsi="ALFABET98"/>
          <w:sz w:val="72"/>
          <w:szCs w:val="72"/>
        </w:rPr>
        <w:t xml:space="preserve">                                        </w:t>
      </w:r>
      <w:r w:rsidR="00874E68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      </w:t>
      </w:r>
    </w:p>
    <w:p w:rsidR="00874E68" w:rsidRDefault="00BD3DCE" w:rsidP="00874E6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968" style="position:absolute;margin-left:-16.1pt;margin-top:9.4pt;width:521.25pt;height:36.85pt;z-index:-25057587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U6Q4JxMEAADxDwAADgAAAAAAAAAAAAAAAAAuAgAAZHJzL2Uyb0RvYy54bWxQSwECLQAUAAYACAAA&#10;ACEAWCsPaOAAAAAKAQAADwAAAAAAAAAAAAAAAABtBgAAZHJzL2Rvd25yZXYueG1sUEsFBgAAAAAE&#10;AAQA8wAAAHoHAAAAAA==&#10;">
            <v:group id="Group 33" o:spid="_x0000_s197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4BT6DCAAAA3QAAAA8A&#10;AAAAAAAAAAAAAAAAqgIAAGRycy9kb3ducmV2LnhtbFBLBQYAAAAABAAEAPoAAACZAwAAAAA=&#10;">
              <v:rect id="Rectangle 34" o:spid="_x0000_s197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52BgcUA&#10;AADdAAAADwAAAGRycy9kb3ducmV2LnhtbESPwWrDMBBE74H+g9hCb4nsFERxo4S0aUqvTR1Mbou1&#10;sUyslbHU2Pn7qlDocZiZN8xqM7lOXGkIrWcN+SIDQVx703Kjofzaz59AhIhssPNMGm4UYLO+m62w&#10;MH7kT7oeYiMShEOBGmyMfSFlqC05DAvfEyfv7AeHMcmhkWbAMcFdJ5dZpqTDltOCxZ5eLdWXw7fT&#10;8NhUb7Yqd6F0eaXej7fjy3jaa/1wP22fQUSa4n/4r/1hNCilcvh9k56AX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nYGBxQAAAN0AAAAPAAAAAAAAAAAAAAAAAJgCAABkcnMv&#10;ZG93bnJldi54bWxQSwUGAAAAAAQABAD1AAAAigMAAAAA&#10;" strokecolor="#2f5496 [2408]" strokeweight="1.5pt">
                <v:fill opacity="0"/>
              </v:rect>
              <v:rect id="Rectangle 35" o:spid="_x0000_s197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DXrXsMA&#10;AADdAAAADwAAAGRycy9kb3ducmV2LnhtbESPQYvCMBSE7wv+h/AEb2ta0bJWo4ii7nG36v3RPNti&#10;81KbqPXfbwRhj8PMfMPMl52pxZ1aV1lWEA8jEMS51RUXCo6H7ecXCOeRNdaWScGTHCwXvY85pto+&#10;+JfumS9EgLBLUUHpfZNK6fKSDLqhbYiDd7atQR9kW0jd4iPATS1HUZRIgxWHhRIbWpeUX7KbUXCa&#10;bBreS8M/8XY8nZwuu+s6NkoN+t1qBsJT5//D7/a3VpAkyQheb8ITkI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DXrX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97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Ge0E8UAAADdAAAADwAAAGRycy9kb3ducmV2LnhtbESPQYvCMBSE7wv+h/CEva2pLpSlGsUK&#10;ghU8rIrg7dE822rzUpuo9d9vBGGPw8x8w0xmnanFnVpXWVYwHEQgiHOrKy4U7HfLrx8QziNrrC2T&#10;gic5mE17HxNMtH3wL923vhABwi5BBaX3TSKly0sy6Aa2IQ7eybYGfZBtIXWLjwA3tRxFUSwNVhwW&#10;SmxoUVJ+2d6MgvS5Pmysz66r0/F8zdJ0lOHZKPXZ7+ZjEJ46/x9+t1daQRzH3/B6E56AnP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Ge0E8UAAADdAAAADwAAAAAAAAAA&#10;AAAAAAChAgAAZHJzL2Rvd25yZXYueG1sUEsFBgAAAAAEAAQA+QAAAJMDAAAAAA==&#10;" strokecolor="#2f5496 [2408]" strokeweight="1.5pt"/>
            <v:shape id="AutoShape 37" o:spid="_x0000_s196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44sZ8UAAADdAAAADwAAAGRycy9kb3ducmV2LnhtbESPQYvCMBSE7wv+h/CEva2pspSlGsUK&#10;ghU8rIrg7dE822rzUpuo9d9vBGGPw8x8w0xmnanFnVpXWVYwHEQgiHOrKy4U7HfLrx8QziNrrC2T&#10;gic5mE17HxNMtH3wL923vhABwi5BBaX3TSKly0sy6Aa2IQ7eybYGfZBtIXWLjwA3tRxFUSwNVhwW&#10;SmxoUVJ+2d6MgvS5Pmysz66r0/F8zdJ0lOHZKPXZ7+ZjEJ46/x9+t1daQRzH3/B6E56AnP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44sZ8UAAADdAAAADwAAAAAAAAAA&#10;AAAAAAChAgAAZHJzL2Rvd25yZXYueG1sUEsFBgAAAAAEAAQA+QAAAJMDAAAAAA==&#10;" strokecolor="#2f5496 [2408]" strokeweight="1.5pt"/>
          </v:group>
        </w:pict>
      </w:r>
      <w:r w:rsidR="00874E68" w:rsidRPr="009E083E">
        <w:rPr>
          <w:rFonts w:ascii="ALFABET98" w:hAnsi="ALFABET98"/>
          <w:sz w:val="72"/>
          <w:szCs w:val="72"/>
        </w:rPr>
        <w:t xml:space="preserve">                                </w:t>
      </w:r>
      <w:r w:rsidR="00874E68">
        <w:rPr>
          <w:rFonts w:ascii="ALFABET98" w:hAnsi="ALFABET98"/>
          <w:sz w:val="72"/>
          <w:szCs w:val="72"/>
        </w:rPr>
        <w:t xml:space="preserve">        </w:t>
      </w:r>
    </w:p>
    <w:p w:rsidR="00874E68" w:rsidRPr="009E083E" w:rsidRDefault="00874E68" w:rsidP="00874E68">
      <w:pPr>
        <w:spacing w:line="240" w:lineRule="auto"/>
        <w:rPr>
          <w:rFonts w:ascii="ALFABET98" w:hAnsi="ALFABET98"/>
          <w:sz w:val="36"/>
          <w:szCs w:val="36"/>
        </w:rPr>
      </w:pPr>
      <w:r w:rsidRPr="009E083E">
        <w:rPr>
          <w:rFonts w:ascii="ALFABET98" w:hAnsi="ALFABET98"/>
          <w:sz w:val="72"/>
          <w:szCs w:val="72"/>
        </w:rPr>
        <w:t xml:space="preserve"> </w:t>
      </w:r>
      <w:r w:rsidRPr="009E083E">
        <w:rPr>
          <w:rFonts w:ascii="ALFABET98" w:hAnsi="ALFABET98"/>
          <w:sz w:val="36"/>
          <w:szCs w:val="36"/>
        </w:rPr>
        <w:t xml:space="preserve">   </w:t>
      </w:r>
      <w:r w:rsidR="00463BAF">
        <w:rPr>
          <w:rFonts w:ascii="ALFABET98" w:hAnsi="ALFABET98"/>
          <w:sz w:val="36"/>
          <w:szCs w:val="36"/>
        </w:rPr>
        <w:t xml:space="preserve">                              47</w:t>
      </w:r>
    </w:p>
    <w:p w:rsidR="00874E68" w:rsidRPr="009E083E" w:rsidRDefault="00874E68" w:rsidP="00874E68">
      <w:pPr>
        <w:spacing w:line="240" w:lineRule="auto"/>
        <w:rPr>
          <w:rFonts w:ascii="ALFABET98" w:hAnsi="ALFABET98"/>
          <w:sz w:val="72"/>
          <w:szCs w:val="72"/>
        </w:rPr>
      </w:pPr>
      <w:r w:rsidRPr="009E083E">
        <w:rPr>
          <w:rFonts w:ascii="ALFABET98" w:hAnsi="ALFABET98"/>
          <w:sz w:val="36"/>
          <w:szCs w:val="36"/>
        </w:rPr>
        <w:t>Sayın velim, okuyalım, boşlukları  yazalım.</w:t>
      </w:r>
      <w:r w:rsidRPr="009E083E">
        <w:rPr>
          <w:rFonts w:ascii="ALFABET98" w:hAnsi="ALFABET98"/>
          <w:sz w:val="72"/>
          <w:szCs w:val="72"/>
        </w:rPr>
        <w:t xml:space="preserve">                                                        </w:t>
      </w:r>
    </w:p>
    <w:p w:rsidR="00874E68" w:rsidRPr="009E083E" w:rsidRDefault="00BD3DCE" w:rsidP="00874E6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962" style="position:absolute;margin-left:-16.1pt;margin-top:9.4pt;width:521.25pt;height:36.85pt;z-index:-25058406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CNd+bkXBAAA8Q8AAA4AAAAAAAAAAAAAAAAALgIAAGRycy9lMm9Eb2MueG1sUEsBAi0AFAAG&#10;AAgAAAAhAFgrD2jgAAAACgEAAA8AAAAAAAAAAAAAAAAAcQYAAGRycy9kb3ducmV2LnhtbFBLBQYA&#10;AAAABAAEAPMAAAB+BwAAAAA=&#10;">
            <v:group id="Group 33" o:spid="_x0000_s196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/IfCPFAAAA3QAA&#10;AA8AAAAAAAAAAAAAAAAAqgIAAGRycy9kb3ducmV2LnhtbFBLBQYAAAAABAAEAPoAAACcAwAAAAA=&#10;">
              <v:rect id="Rectangle 34" o:spid="_x0000_s196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SyAsYA&#10;AADdAAAADwAAAGRycy9kb3ducmV2LnhtbESPzWrDMBCE74W+g9hCb43shrjFiRLa5odcmzqY3BZr&#10;a5laK2OpsfP2UaDQ4zAz3zCL1WhbcabeN44VpJMEBHHldMO1guJr+/QKwgdkja1jUnAhD6vl/d0C&#10;c+0G/qTzIdQiQtjnqMCE0OVS+sqQRT9xHXH0vl1vMUTZ11L3OES4beVzkmTSYsNxwWBHH4aqn8Ov&#10;VTCty40pi7UvbFpmu+Pl+D6ctko9PoxvcxCBxvAf/mvvtYJZlr7A7U18An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lSyAsYAAADdAAAADwAAAAAAAAAAAAAAAACYAgAAZHJz&#10;L2Rvd25yZXYueG1sUEsFBgAAAAAEAAQA9QAAAIsDAAAAAA==&#10;" strokecolor="#2f5496 [2408]" strokeweight="1.5pt">
                <v:fill opacity="0"/>
              </v:rect>
              <v:rect id="Rectangle 35" o:spid="_x0000_s196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HS2MAA&#10;AADdAAAADwAAAGRycy9kb3ducmV2LnhtbERPy4rCMBTdD/gP4QruxrSDlbGaiiiOLh0f+0tzbUub&#10;m04TtfP3ZiG4PJz3YtmbRtypc5VlBfE4AkGcW11xoeB82n5+g3AeWWNjmRT8k4NlNvhYYKrtg3/p&#10;fvSFCCHsUlRQet+mUrq8JINubFviwF1tZ9AH2BVSd/gI4aaRX1E0lQYrDg0ltrQuKa+PN6Pgkmxa&#10;3knDh3g7mSWX+udvHRulRsN+NQfhqfdv8cu91wqSaRzmhjfhCcjs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LHS2M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196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OONlccAAADdAAAADwAAAGRycy9kb3ducmV2LnhtbESPQWvCQBSE74X+h+UVvDUbBaWNWcUU&#10;CkboobYUvD2yz2w0+zZmV43/vlsoeBxm5hsmXw62FRfqfeNYwThJQRBXTjdcK/j+en9+AeEDssbW&#10;MSm4kYfl4vEhx0y7K3/SZRtqESHsM1RgQugyKX1lyKJPXEccvb3rLYYo+1rqHq8Rbls5SdOZtNhw&#10;XDDY0Zuh6rg9WwXFbfPz4UJ5Wu93h1NZFJMSD1ap0dOwmoMINIR7+L+91gqms/Er/L2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Q442VxwAAAN0AAAAPAAAAAAAA&#10;AAAAAAAAAKECAABkcnMvZG93bnJldi54bWxQSwUGAAAAAAQABAD5AAAAlQMAAAAA&#10;" strokecolor="#2f5496 [2408]" strokeweight="1.5pt"/>
            <v:shape id="AutoShape 37" o:spid="_x0000_s196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7XutcQAAADdAAAADwAAAGRycy9kb3ducmV2LnhtbERPy2rCQBTdC/2H4Ra6M5MGKhIzSlMo&#10;mEIXVSl0d8ncvMzciZlpjH/fWRRcHs47282mFxONrrWs4DmKQRCXVrdcKzgd35drEM4ja+wtk4Ib&#10;OdhtHxYZptpe+Yumg69FCGGXooLG+yGV0pUNGXSRHYgDV9nRoA9wrKUe8RrCTS+TOF5Jgy2HhgYH&#10;emuoPB9+jYL89vH9aX1x2Vc/3aXI86TAzij19Di/bkB4mv1d/O/eawUvqyTsD2/CE5Db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Pte61xAAAAN0AAAAPAAAAAAAAAAAA&#10;AAAAAKECAABkcnMvZG93bnJldi54bWxQSwUGAAAAAAQABAD5AAAAkgMAAAAA&#10;" strokecolor="#2f5496 [2408]" strokeweight="1.5pt"/>
          </v:group>
        </w:pict>
      </w:r>
      <w:r w:rsidR="00874E68">
        <w:rPr>
          <w:rFonts w:ascii="ALFABET98" w:hAnsi="ALFABET98"/>
          <w:sz w:val="72"/>
          <w:szCs w:val="72"/>
        </w:rPr>
        <w:t>el</w:t>
      </w:r>
      <w:r w:rsidR="00874E68" w:rsidRPr="00C87541">
        <w:rPr>
          <w:rFonts w:ascii="ALFABET98" w:hAnsi="ALFABET98"/>
          <w:color w:val="FF0000"/>
          <w:sz w:val="72"/>
          <w:szCs w:val="72"/>
        </w:rPr>
        <w:t>le</w:t>
      </w:r>
      <w:r w:rsidR="00874E68">
        <w:rPr>
          <w:rFonts w:ascii="ALFABET98" w:hAnsi="ALFABET98"/>
          <w:sz w:val="72"/>
          <w:szCs w:val="72"/>
        </w:rPr>
        <w:t xml:space="preserve">     el</w:t>
      </w:r>
      <w:r w:rsidR="00874E68" w:rsidRPr="00C87541">
        <w:rPr>
          <w:rFonts w:ascii="ALFABET98" w:hAnsi="ALFABET98"/>
          <w:color w:val="FF0000"/>
          <w:sz w:val="72"/>
          <w:szCs w:val="72"/>
        </w:rPr>
        <w:t>la</w:t>
      </w:r>
      <w:r w:rsidR="00874E68">
        <w:rPr>
          <w:rFonts w:ascii="ALFABET98" w:hAnsi="ALFABET98"/>
          <w:sz w:val="72"/>
          <w:szCs w:val="72"/>
        </w:rPr>
        <w:t xml:space="preserve">      al</w:t>
      </w:r>
      <w:r w:rsidR="00874E68" w:rsidRPr="00C87541">
        <w:rPr>
          <w:rFonts w:ascii="ALFABET98" w:hAnsi="ALFABET98"/>
          <w:color w:val="FF0000"/>
          <w:sz w:val="72"/>
          <w:szCs w:val="72"/>
        </w:rPr>
        <w:t>la</w:t>
      </w:r>
      <w:r w:rsidR="00874E68">
        <w:rPr>
          <w:rFonts w:ascii="ALFABET98" w:hAnsi="ALFABET98"/>
          <w:sz w:val="72"/>
          <w:szCs w:val="72"/>
        </w:rPr>
        <w:t xml:space="preserve">     al</w:t>
      </w:r>
      <w:r w:rsidR="00874E68" w:rsidRPr="00C87541">
        <w:rPr>
          <w:rFonts w:ascii="ALFABET98" w:hAnsi="ALFABET98"/>
          <w:color w:val="FF0000"/>
          <w:sz w:val="72"/>
          <w:szCs w:val="72"/>
        </w:rPr>
        <w:t>le</w:t>
      </w:r>
      <w:r w:rsidR="00874E68" w:rsidRPr="009E083E">
        <w:rPr>
          <w:rFonts w:ascii="ALFABET98" w:hAnsi="ALFABET98"/>
          <w:sz w:val="72"/>
          <w:szCs w:val="72"/>
        </w:rPr>
        <w:t xml:space="preserve">                                                  </w:t>
      </w:r>
    </w:p>
    <w:p w:rsidR="00874E68" w:rsidRPr="009E083E" w:rsidRDefault="00BD3DCE" w:rsidP="00874E6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956" style="position:absolute;margin-left:-16.1pt;margin-top:9.4pt;width:521.25pt;height:36.85pt;z-index:-25058304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7&#10;XXe+EgQAAPEPAAAOAAAAAAAAAAAAAAAAAC4CAABkcnMvZTJvRG9jLnhtbFBLAQItABQABgAIAAAA&#10;IQBYKw9o4AAAAAoBAAAPAAAAAAAAAAAAAAAAAGwGAABkcnMvZG93bnJldi54bWxQSwUGAAAAAAQA&#10;BADzAAAAeQcAAAAA&#10;">
            <v:group id="Group 33" o:spid="_x0000_s195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6fsJ3FAAAA3QAA&#10;AA8AAAAAAAAAAAAAAAAAqgIAAGRycy9kb3ducmV2LnhtbFBLBQYAAAAABAAEAPoAAACcAwAAAAA=&#10;">
              <v:rect id="Rectangle 34" o:spid="_x0000_s196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wN+vMUA&#10;AADdAAAADwAAAGRycy9kb3ducmV2LnhtbESPQWvCQBSE70L/w/IKvelGpaFEV2m1Fq+1keDtkX1m&#10;g9m3Ibs18d93hYLHYWa+YZbrwTbiSp2vHSuYThIQxKXTNVcK8p/d+A2ED8gaG8ek4EYe1qun0RIz&#10;7Xr+pushVCJC2GeowITQZlL60pBFP3EtcfTOrrMYouwqqTvsI9w2cpYkqbRYc1ww2NLGUHk5/FoF&#10;86r4NEW+9bmdFunX8Xb86E87pV6eh/cFiEBDeIT/23ut4DWdzeH+Jj4Buf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3A368xQAAAN0AAAAPAAAAAAAAAAAAAAAAAJgCAABkcnMv&#10;ZG93bnJldi54bWxQSwUGAAAAAAQABAD1AAAAigMAAAAA&#10;" strokecolor="#2f5496 [2408]" strokeweight="1.5pt">
                <v:fill opacity="0"/>
              </v:rect>
              <v:rect id="Rectangle 35" o:spid="_x0000_s196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5ASYMMA&#10;AADdAAAADwAAAGRycy9kb3ducmV2LnhtbESPS4vCQBCE7wv+h6EFb+skYkSjo4ji47i+7k2mTYKZ&#10;npgZNf57Z2Fhj0VVfUXNFq2pxJMaV1pWEPcjEMSZ1SXnCs6nzfcYhPPIGivLpOBNDhbzztcMU21f&#10;fKDn0eciQNilqKDwvk6ldFlBBl3f1sTBu9rGoA+yyaVu8BXgppKDKBpJgyWHhQJrWhWU3Y4Po+CS&#10;rGveScM/8WY4SS637X0VG6V63XY5BeGp9f/hv/ZeK0hGgyH8vglPQM4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5ASY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95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8JNLcYAAADdAAAADwAAAGRycy9kb3ducmV2LnhtbESPT4vCMBTE78J+h/AWvGlqQZFqFLuw&#10;YAUP/mFhb4/m2Vabl9pErd/eLCx4HGbmN8x82Zla3Kl1lWUFo2EEgji3uuJCwfHwPZiCcB5ZY22Z&#10;FDzJwXLx0Ztjou2Dd3Tf+0IECLsEFZTeN4mULi/JoBvahjh4J9sa9EG2hdQtPgLc1DKOook0WHFY&#10;KLGhr5Lyy/5mFKTPzc/W+uy6Pv2er1maxhmejVL9z241A+Gp8+/wf3utFYwn8Rj+3oQnIBc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/CTS3GAAAA3QAAAA8AAAAAAAAA&#10;AAAAAAAAoQIAAGRycy9kb3ducmV2LnhtbFBLBQYAAAAABAAEAPkAAACUAwAAAAA=&#10;" strokecolor="#2f5496 [2408]" strokeweight="1.5pt"/>
            <v:shape id="AutoShape 37" o:spid="_x0000_s195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xDTWsYAAADdAAAADwAAAGRycy9kb3ducmV2LnhtbESPQWvCQBSE7wX/w/IEb3VjwFBSVzGC&#10;YAQP1VLo7ZF9JtHs25hdNf77riD0OMzMN8xs0ZtG3KhztWUFk3EEgriwuuZSwfdh/f4BwnlkjY1l&#10;UvAgB4v54G2GqbZ3/qLb3pciQNilqKDyvk2ldEVFBt3YtsTBO9rOoA+yK6Xu8B7gppFxFCXSYM1h&#10;ocKWVhUV5/3VKMge25+d9fllc/w9XfIsi3M8GaVGw375CcJT7//Dr/ZGK5gmcQLPN+EJyPk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8Q01rGAAAA3QAAAA8AAAAAAAAA&#10;AAAAAAAAoQIAAGRycy9kb3ducmV2LnhtbFBLBQYAAAAABAAEAPkAAACUAwAAAAA=&#10;" strokecolor="#2f5496 [2408]" strokeweight="1.5pt"/>
          </v:group>
        </w:pict>
      </w:r>
      <w:r w:rsidR="00874E68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874E68" w:rsidRPr="009E083E" w:rsidRDefault="00BD3DCE" w:rsidP="00874E6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1950" style="position:absolute;margin-left:-16.1pt;margin-top:9.4pt;width:521.25pt;height:36.85pt;z-index:-25058201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9O8KF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+/TvChYEAADxDwAADgAAAAAAAAAAAAAAAAAuAgAAZHJzL2Uyb0RvYy54bWxQSwECLQAUAAYA&#10;CAAAACEAWCsPaOAAAAAKAQAADwAAAAAAAAAAAAAAAABwBgAAZHJzL2Rvd25yZXYueG1sUEsFBgAA&#10;AAAEAAQA8wAAAH0HAAAAAA==&#10;">
            <v:group id="Group 33" o:spid="_x0000_s195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Pd4d3wwAAAN0AAAAP&#10;AAAAAAAAAAAAAAAAAKoCAABkcnMvZG93bnJldi54bWxQSwUGAAAAAAQABAD6AAAAmgMAAAAA&#10;">
              <v:rect id="Rectangle 34" o:spid="_x0000_s195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utJVsYA&#10;AADdAAAADwAAAGRycy9kb3ducmV2LnhtbESPQWvCQBSE74X+h+UJvdWNloYaXaXaKr1qI8HbI/vM&#10;BrNvQ3Zr4r93C4Ueh5n5hlmsBtuIK3W+dqxgMk5AEJdO11wpyL+3z28gfEDW2DgmBTfysFo+Piww&#10;067nPV0PoRIRwj5DBSaENpPSl4Ys+rFriaN3dp3FEGVXSd1hH+G2kdMkSaXFmuOCwZY2hsrL4ccq&#10;eKmKT1PkHz63kyLdHW/HdX/aKvU0Gt7nIAIN4T/81/7SCl7T6Qx+38QnIJ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utJVsYAAADdAAAADwAAAAAAAAAAAAAAAACYAgAAZHJz&#10;L2Rvd25yZXYueG1sUEsFBgAAAAAEAAQA9QAAAIsDAAAAAA==&#10;" strokecolor="#2f5496 [2408]" strokeweight="1.5pt">
                <v:fill opacity="0"/>
              </v:rect>
              <v:rect id="Rectangle 35" o:spid="_x0000_s195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KCvsEA&#10;AADdAAAADwAAAGRycy9kb3ducmV2LnhtbERPy26CQBTdN+k/TG4Td3WgFqPoSBoMtUuf+xvmFojM&#10;HcqMSP++szDp8uS819loWjFQ7xrLCuJpBIK4tLrhSsH5VLwuQDiPrLG1TAp+yUG2eX5aY6rtnQ80&#10;HH0lQgi7FBXU3neplK6syaCb2o44cN+2N+gD7Cupe7yHcNPKtyiaS4MNh4YaO8prKq/Hm1FwSbYd&#10;76ThfVy8L5PL9fMnj41Sk5fxYwXC0+j/xQ/3l1aQzGdhf3gTnoDc/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Fygr7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195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SDd88cAAADdAAAADwAAAGRycy9kb3ducmV2LnhtbESPT2vCQBTE74V+h+UVvNWNSqVE12AK&#10;BSP0UFsK3h7ZZ/6YfRuzaxK/fbdQ8DjMzG+YdTKaRvTUucqygtk0AkGcW11xoeD76/35FYTzyBob&#10;y6TgRg6SzePDGmNtB/6k/uALESDsYlRQet/GUrq8JINualvi4J1sZ9AH2RVSdzgEuGnkPIqW0mDF&#10;YaHElt5Kys+Hq1GQ3vY/H9Znl93pWF+yNJ1nWBulJk/jdgXC0+jv4f/2Tit4WS5m8PcmPAG5+Q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lIN3zxwAAAN0AAAAPAAAAAAAA&#10;AAAAAAAAAKECAABkcnMvZG93bnJldi54bWxQSwUGAAAAAAQABAD5AAAAlQMAAAAA&#10;" strokecolor="#2f5496 [2408]" strokeweight="1.5pt"/>
            <v:shape id="AutoShape 37" o:spid="_x0000_s195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fJDhMcAAADdAAAADwAAAGRycy9kb3ducmV2LnhtbESPT2vCQBTE7wW/w/KE3uqmKUqJbqQR&#10;BFPwUFsEb4/sM3/Mvo3ZrcZv7wqFHoeZ+Q2zWA6mFRfqXW1ZweskAkFcWF1zqeDne/3yDsJ5ZI2t&#10;ZVJwIwfLdPS0wETbK3/RZedLESDsElRQed8lUrqiIoNuYjvi4B1tb9AH2ZdS93gNcNPKOIpm0mDN&#10;YaHCjlYVFafdr1GQ3T73W+vz8+Z4aM55lsU5Nkap5/HwMQfhafD/4b/2RiuYzt5ieLwJT0Cm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V8kOExwAAAN0AAAAPAAAAAAAA&#10;AAAAAAAAAKECAABkcnMvZG93bnJldi54bWxQSwUGAAAAAAQABAD5AAAAlQMAAAAA&#10;" strokecolor="#2f5496 [2408]" strokeweight="1.5pt"/>
          </v:group>
        </w:pict>
      </w:r>
      <w:r w:rsidR="00874E68">
        <w:rPr>
          <w:rFonts w:ascii="ALFABET98" w:hAnsi="ALFABET98"/>
          <w:sz w:val="72"/>
          <w:szCs w:val="72"/>
        </w:rPr>
        <w:t>El</w:t>
      </w:r>
      <w:r w:rsidR="00874E68" w:rsidRPr="006332F5">
        <w:rPr>
          <w:rFonts w:ascii="ALFABET98" w:hAnsi="ALFABET98"/>
          <w:color w:val="FF0000"/>
          <w:sz w:val="72"/>
          <w:szCs w:val="72"/>
        </w:rPr>
        <w:t>le</w:t>
      </w:r>
      <w:r w:rsidR="00874E68">
        <w:rPr>
          <w:rFonts w:ascii="ALFABET98" w:hAnsi="ALFABET98"/>
          <w:sz w:val="72"/>
          <w:szCs w:val="72"/>
        </w:rPr>
        <w:t xml:space="preserve">      El</w:t>
      </w:r>
      <w:r w:rsidR="00874E68" w:rsidRPr="006332F5">
        <w:rPr>
          <w:rFonts w:ascii="ALFABET98" w:hAnsi="ALFABET98"/>
          <w:color w:val="FF0000"/>
          <w:sz w:val="72"/>
          <w:szCs w:val="72"/>
        </w:rPr>
        <w:t>la</w:t>
      </w:r>
      <w:r w:rsidR="00874E68" w:rsidRPr="009E083E">
        <w:rPr>
          <w:rFonts w:ascii="ALFABET98" w:hAnsi="ALFABET98"/>
          <w:sz w:val="72"/>
          <w:szCs w:val="72"/>
        </w:rPr>
        <w:t xml:space="preserve"> </w:t>
      </w:r>
      <w:r w:rsidR="00874E68">
        <w:rPr>
          <w:rFonts w:ascii="ALFABET98" w:hAnsi="ALFABET98"/>
          <w:sz w:val="72"/>
          <w:szCs w:val="72"/>
        </w:rPr>
        <w:t xml:space="preserve">     El</w:t>
      </w:r>
      <w:r w:rsidR="00874E68" w:rsidRPr="006332F5">
        <w:rPr>
          <w:rFonts w:ascii="ALFABET98" w:hAnsi="ALFABET98"/>
          <w:color w:val="FF0000"/>
          <w:sz w:val="72"/>
          <w:szCs w:val="72"/>
        </w:rPr>
        <w:t>la</w:t>
      </w:r>
      <w:r w:rsidR="00874E68">
        <w:rPr>
          <w:rFonts w:ascii="ALFABET98" w:hAnsi="ALFABET98"/>
          <w:sz w:val="72"/>
          <w:szCs w:val="72"/>
        </w:rPr>
        <w:t xml:space="preserve">    al</w:t>
      </w:r>
      <w:r w:rsidR="00874E68" w:rsidRPr="006332F5">
        <w:rPr>
          <w:rFonts w:ascii="ALFABET98" w:hAnsi="ALFABET98"/>
          <w:color w:val="FF0000"/>
          <w:sz w:val="72"/>
          <w:szCs w:val="72"/>
        </w:rPr>
        <w:t>le</w:t>
      </w:r>
      <w:r w:rsidR="00874E68" w:rsidRPr="009E083E">
        <w:rPr>
          <w:rFonts w:ascii="ALFABET98" w:hAnsi="ALFABET98"/>
          <w:sz w:val="72"/>
          <w:szCs w:val="72"/>
        </w:rPr>
        <w:t xml:space="preserve">                                       </w:t>
      </w:r>
      <w:r w:rsidR="00874E68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      </w:t>
      </w:r>
    </w:p>
    <w:p w:rsidR="00874E68" w:rsidRDefault="00BD3DCE" w:rsidP="00874E6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944" style="position:absolute;margin-left:-16.1pt;margin-top:9.4pt;width:521.25pt;height:36.85pt;z-index:-25058508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ohmI1xYEAADxDwAADgAAAAAAAAAAAAAAAAAuAgAAZHJzL2Uyb0RvYy54bWxQSwECLQAUAAYA&#10;CAAAACEAWCsPaOAAAAAKAQAADwAAAAAAAAAAAAAAAABwBgAAZHJzL2Rvd25yZXYueG1sUEsFBgAA&#10;AAAEAAQA8wAAAH0HAAAAAA==&#10;">
            <v:group id="Group 33" o:spid="_x0000_s194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L4xuvxgAAAN0A&#10;AAAPAAAAAAAAAAAAAAAAAKoCAABkcnMvZG93bnJldi54bWxQSwUGAAAAAAQABAD6AAAAnQMAAAAA&#10;">
              <v:rect id="Rectangle 34" o:spid="_x0000_s194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n/VjsYA&#10;AADdAAAADwAAAGRycy9kb3ducmV2LnhtbESPQWvCQBSE74X+h+UVems2KoaSukprq3itjYTeHtln&#10;Nph9G7JbE/+9KxQ8DjPzDbNYjbYVZ+p941jBJElBEFdON1wrKH42L68gfEDW2DomBRfysFo+Piww&#10;127gbzrvQy0ihH2OCkwIXS6lrwxZ9InriKN3dL3FEGVfS93jEOG2ldM0zaTFhuOCwY7WhqrT/s8q&#10;mNXllymLT1/YSZltD5fDx/C7Uer5aXx/AxFoDPfwf3unFcyz2Rxub+ITkM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n/VjsYAAADdAAAADwAAAAAAAAAAAAAAAACYAgAAZHJz&#10;L2Rvd25yZXYueG1sUEsFBgAAAAAEAAQA9QAAAIsDAAAAAA==&#10;" strokecolor="#2f5496 [2408]" strokeweight="1.5pt">
                <v:fill opacity="0"/>
              </v:rect>
              <v:rect id="Rectangle 35" o:spid="_x0000_s194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e/UcMA&#10;AADdAAAADwAAAGRycy9kb3ducmV2LnhtbESPQWvCQBSE74L/YXmCN92kNqGmrlIUtUe1en9kX5Ng&#10;9m3Mrpr+e7cgeBxm5htmtuhMLW7UusqygngcgSDOra64UHD8WY8+QDiPrLG2TAr+yMFi3u/NMNP2&#10;znu6HXwhAoRdhgpK75tMSpeXZNCNbUMcvF/bGvRBtoXULd4D3NTyLYpSabDisFBiQ8uS8vPhahSc&#10;klXDW2l4F6/fp8npvLksY6PUcNB9fYLw1PlX+Nn+1gqSdJLC/5vwBOT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de/U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94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YXgHMcAAADdAAAADwAAAGRycy9kb3ducmV2LnhtbESPT2vCQBTE74LfYXmCN7OppVaiqzSF&#10;gil48A+Ct0f2mcRm38bsqvHbdwtCj8PM/IaZLztTixu1rrKs4CWKQRDnVldcKNjvvkZTEM4ja6wt&#10;k4IHOVgu+r05JtreeUO3rS9EgLBLUEHpfZNI6fKSDLrINsTBO9nWoA+yLaRu8R7gppbjOJ5IgxWH&#10;hRIb+iwp/9lejYL08X1YW59dVqfj+ZKl6TjDs1FqOOg+ZiA8df4//GyvtIK3yes7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FheAcxwAAAN0AAAAPAAAAAAAA&#10;AAAAAAAAAKECAABkcnMvZG93bnJldi54bWxQSwUGAAAAAAQABAD5AAAAlQMAAAAA&#10;" strokecolor="#2f5496 [2408]" strokeweight="1.5pt"/>
            <v:shape id="AutoShape 37" o:spid="_x0000_s194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Bp0bsQAAADdAAAADwAAAGRycy9kb3ducmV2LnhtbERPTWvCQBC9F/wPywi91Y0pFYmuoREK&#10;ptCDWgrehuyYxGZnY3abxH/fPQgeH+97nY6mET11rrasYD6LQBAXVtdcKvg+frwsQTiPrLGxTApu&#10;5CDdTJ7WmGg78J76gy9FCGGXoILK+zaR0hUVGXQz2xIH7mw7gz7ArpS6wyGEm0bGUbSQBmsODRW2&#10;tK2o+D38GQXZ7fPny/r8ujufLtc8y+IcL0ap5+n4vgLhafQP8d290wreFq9hbngTnoDc/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0GnRuxAAAAN0AAAAPAAAAAAAAAAAA&#10;AAAAAKECAABkcnMvZG93bnJldi54bWxQSwUGAAAAAAQABAD5AAAAkgMAAAAA&#10;" strokecolor="#2f5496 [2408]" strokeweight="1.5pt"/>
          </v:group>
        </w:pict>
      </w:r>
      <w:r w:rsidR="00874E68" w:rsidRPr="009E083E">
        <w:rPr>
          <w:rFonts w:ascii="ALFABET98" w:hAnsi="ALFABET98"/>
          <w:sz w:val="72"/>
          <w:szCs w:val="72"/>
        </w:rPr>
        <w:t xml:space="preserve">                                     </w:t>
      </w:r>
      <w:r w:rsidR="00874E68">
        <w:rPr>
          <w:rFonts w:ascii="ALFABET98" w:hAnsi="ALFABET98"/>
          <w:sz w:val="72"/>
          <w:szCs w:val="72"/>
        </w:rPr>
        <w:t xml:space="preserve">   </w:t>
      </w:r>
    </w:p>
    <w:p w:rsidR="00874E68" w:rsidRPr="009E083E" w:rsidRDefault="00BD3DCE" w:rsidP="00874E6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938" style="position:absolute;margin-left:-16.1pt;margin-top:9.4pt;width:521.25pt;height:36.85pt;z-index:-25057075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UFn1IBMEAADxDwAADgAAAAAAAAAAAAAAAAAuAgAAZHJzL2Uyb0RvYy54bWxQSwECLQAUAAYACAAA&#10;ACEAWCsPaOAAAAAKAQAADwAAAAAAAAAAAAAAAABtBgAAZHJzL2Rvd25yZXYueG1sUEsFBgAAAAAE&#10;AAQA8wAAAHoHAAAAAA==&#10;">
            <v:group id="Group 33" o:spid="_x0000_s194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r1D+HwwAAAN0AAAAP&#10;AAAAAAAAAAAAAAAAAKoCAABkcnMvZG93bnJldi54bWxQSwUGAAAAAAQABAD6AAAAmgMAAAAA&#10;">
              <v:rect id="Rectangle 34" o:spid="_x0000_s194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kjxpsUA&#10;AADdAAAADwAAAGRycy9kb3ducmV2LnhtbESPT2vCQBTE74V+h+UVequbtBBqdJX+s3itRoK3R/aZ&#10;DWbfhuzWxG/vCoLHYWZ+w8yXo23FiXrfOFaQThIQxJXTDdcKiu3q5R2ED8gaW8ek4EwelovHhznm&#10;2g38R6dNqEWEsM9RgQmhy6X0lSGLfuI64ugdXG8xRNnXUvc4RLht5WuSZNJiw3HBYEdfhqrj5t8q&#10;eKvLH1MW376waZn97s67z2G/Uur5afyYgQg0hnv41l5rBVk2TeH6Jj4Bubg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SPGmxQAAAN0AAAAPAAAAAAAAAAAAAAAAAJgCAABkcnMv&#10;ZG93bnJldi54bWxQSwUGAAAAAAQABAD1AAAAigMAAAAA&#10;" strokecolor="#2f5496 [2408]" strokeweight="1.5pt">
                <v:fill opacity="0"/>
              </v:rect>
              <v:rect id="Rectangle 35" o:spid="_x0000_s194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eCbecIA&#10;AADdAAAADwAAAGRycy9kb3ducmV2LnhtbESPT4vCMBTE7wt+h/AEb2ta0aLVKKKoe1z/3R/Nsy02&#10;L7WJWr/9RhD2OMzMb5jZojWVeFDjSssK4n4EgjizuuRcwem4+R6DcB5ZY2WZFLzIwWLe+Zphqu2T&#10;9/Q4+FwECLsUFRTe16mULivIoOvbmjh4F9sY9EE2udQNPgPcVHIQRYk0WHJYKLCmVUHZ9XA3Cs6j&#10;dc07afg33gwno/N1e1vFRqlet11OQXhq/X/40/7RCpJkMoD3m/AE5Pw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4Jt5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194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bLENMcAAADdAAAADwAAAGRycy9kb3ducmV2LnhtbESPT2vCQBTE7wW/w/KE3uqmFoKNbqQR&#10;BFPoQVsEb4/sM3/Mvo3ZrcZv3xWEHoeZ+Q2zWA6mFRfqXW1ZweskAkFcWF1zqeDne/0yA+E8ssbW&#10;Mim4kYNlOnpaYKLtlbd02flSBAi7BBVU3neJlK6oyKCb2I44eEfbG/RB9qXUPV4D3LRyGkWxNFhz&#10;WKiwo1VFxWn3axRkt8/9l/X5eXM8NOc8y6Y5Nkap5/HwMQfhafD/4Ud7oxXE8fsb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lssQ0xwAAAN0AAAAPAAAAAAAA&#10;AAAAAAAAAKECAABkcnMvZG93bnJldi54bWxQSwUGAAAAAAQABAD5AAAAlQMAAAAA&#10;" strokecolor="#2f5496 [2408]" strokeweight="1.5pt"/>
            <v:shape id="AutoShape 37" o:spid="_x0000_s193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ltcQMcAAADdAAAADwAAAGRycy9kb3ducmV2LnhtbESPT2vCQBTE7wW/w/KE3uqmUoKNbqQR&#10;BFPoQVsEb4/sM3/Mvo3ZrcZv3xWEHoeZ+Q2zWA6mFRfqXW1ZweskAkFcWF1zqeDne/0yA+E8ssbW&#10;Mim4kYNlOnpaYKLtlbd02flSBAi7BBVU3neJlK6oyKCb2I44eEfbG/RB9qXUPV4D3LRyGkWxNFhz&#10;WKiwo1VFxWn3axRkt8/9l/X5eXM8NOc8y6Y5Nkap5/HwMQfhafD/4Ud7oxXE8fsb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qW1xAxwAAAN0AAAAPAAAAAAAA&#10;AAAAAAAAAKECAABkcnMvZG93bnJldi54bWxQSwUGAAAAAAQABAD5AAAAlQMAAAAA&#10;" strokecolor="#2f5496 [2408]" strokeweight="1.5pt"/>
          </v:group>
        </w:pict>
      </w:r>
      <w:r w:rsidR="00874E68">
        <w:rPr>
          <w:rFonts w:ascii="ALFABET98" w:hAnsi="ALFABET98"/>
          <w:sz w:val="72"/>
          <w:szCs w:val="72"/>
        </w:rPr>
        <w:t>el</w:t>
      </w:r>
      <w:r w:rsidR="00874E68" w:rsidRPr="00C87541">
        <w:rPr>
          <w:rFonts w:ascii="ALFABET98" w:hAnsi="ALFABET98"/>
          <w:color w:val="FF0000"/>
          <w:sz w:val="72"/>
          <w:szCs w:val="72"/>
        </w:rPr>
        <w:t>le</w:t>
      </w:r>
      <w:r w:rsidR="00874E68">
        <w:rPr>
          <w:rFonts w:ascii="ALFABET98" w:hAnsi="ALFABET98"/>
          <w:sz w:val="72"/>
          <w:szCs w:val="72"/>
        </w:rPr>
        <w:t xml:space="preserve">     el</w:t>
      </w:r>
      <w:r w:rsidR="00874E68" w:rsidRPr="00C87541">
        <w:rPr>
          <w:rFonts w:ascii="ALFABET98" w:hAnsi="ALFABET98"/>
          <w:color w:val="FF0000"/>
          <w:sz w:val="72"/>
          <w:szCs w:val="72"/>
        </w:rPr>
        <w:t>la</w:t>
      </w:r>
      <w:r w:rsidR="00874E68">
        <w:rPr>
          <w:rFonts w:ascii="ALFABET98" w:hAnsi="ALFABET98"/>
          <w:sz w:val="72"/>
          <w:szCs w:val="72"/>
        </w:rPr>
        <w:t xml:space="preserve">      al</w:t>
      </w:r>
      <w:r w:rsidR="00874E68" w:rsidRPr="00C87541">
        <w:rPr>
          <w:rFonts w:ascii="ALFABET98" w:hAnsi="ALFABET98"/>
          <w:color w:val="FF0000"/>
          <w:sz w:val="72"/>
          <w:szCs w:val="72"/>
        </w:rPr>
        <w:t>la</w:t>
      </w:r>
      <w:r w:rsidR="00874E68">
        <w:rPr>
          <w:rFonts w:ascii="ALFABET98" w:hAnsi="ALFABET98"/>
          <w:sz w:val="72"/>
          <w:szCs w:val="72"/>
        </w:rPr>
        <w:t xml:space="preserve">     al</w:t>
      </w:r>
      <w:r w:rsidR="00874E68" w:rsidRPr="00C87541">
        <w:rPr>
          <w:rFonts w:ascii="ALFABET98" w:hAnsi="ALFABET98"/>
          <w:color w:val="FF0000"/>
          <w:sz w:val="72"/>
          <w:szCs w:val="72"/>
        </w:rPr>
        <w:t>le</w:t>
      </w:r>
      <w:r w:rsidR="00874E68" w:rsidRPr="009E083E">
        <w:rPr>
          <w:rFonts w:ascii="ALFABET98" w:hAnsi="ALFABET98"/>
          <w:sz w:val="72"/>
          <w:szCs w:val="72"/>
        </w:rPr>
        <w:t xml:space="preserve">                                                  </w:t>
      </w:r>
    </w:p>
    <w:p w:rsidR="00874E68" w:rsidRPr="009E083E" w:rsidRDefault="00BD3DCE" w:rsidP="00874E6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932" style="position:absolute;margin-left:-16.1pt;margin-top:9.4pt;width:521.25pt;height:36.85pt;z-index:-25056972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tOtgqBYEAADxDwAADgAAAAAAAAAAAAAAAAAuAgAAZHJzL2Uyb0RvYy54bWxQSwECLQAUAAYA&#10;CAAAACEAWCsPaOAAAAAKAQAADwAAAAAAAAAAAAAAAABwBgAAZHJzL2Rvd25yZXYueG1sUEsFBgAA&#10;AAAEAAQA8wAAAH0HAAAAAA==&#10;">
            <v:group id="Group 33" o:spid="_x0000_s193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LcQJoxgAAAN0A&#10;AAAPAAAAAAAAAAAAAAAAAKoCAABkcnMvZG93bnJldi54bWxQSwUGAAAAAAQABAD6AAAAnQMAAAAA&#10;">
              <v:rect id="Rectangle 34" o:spid="_x0000_s193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3MScYA&#10;AADdAAAADwAAAGRycy9kb3ducmV2LnhtbESPQWvCQBSE7wX/w/IEb3VjhbSmrqJVS6/VSOjtkX3N&#10;hmbfhuxq4r93C4Ueh5n5hlmuB9uIK3W+dqxgNk1AEJdO11wpyE+HxxcQPiBrbByTght5WK9GD0vM&#10;tOv5k67HUIkIYZ+hAhNCm0npS0MW/dS1xNH7dp3FEGVXSd1hH+G2kU9JkkqLNccFgy29GSp/jher&#10;YF4Ve1PkO5/bWZG+n2/nbf91UGoyHjavIAIN4T/81/7QCtJ08Qy/b+IT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u3MScYAAADdAAAADwAAAAAAAAAAAAAAAACYAgAAZHJz&#10;L2Rvd25yZXYueG1sUEsFBgAAAAAEAAQA9QAAAIsDAAAAAA==&#10;" strokecolor="#2f5496 [2408]" strokeweight="1.5pt">
                <v:fill opacity="0"/>
              </v:rect>
              <v:rect id="Rectangle 35" o:spid="_x0000_s193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isk78A&#10;AADdAAAADwAAAGRycy9kb3ducmV2LnhtbERPy4rCMBTdC/5DuAPuNK1o0Y5RRPGx9DHuL82dttjc&#10;1CZq/XuzEFweznu2aE0lHtS40rKCeBCBIM6sLjlX8Hfe9CcgnEfWWFkmBS9ysJh3OzNMtX3ykR4n&#10;n4sQwi5FBYX3dSqlywoy6Aa2Jg7cv20M+gCbXOoGnyHcVHIYRYk0WHJoKLCmVUHZ9XQ3Ci7jdc07&#10;afgQb0bT8eW6va1io1Tvp13+gvDU+q/4495rBUkyDXPDm/AE5PwN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ACKyT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193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Frz3scAAADdAAAADwAAAGRycy9kb3ducmV2LnhtbESPQWvCQBSE7wX/w/KE3ppNPYQmzSqN&#10;IJhCD6ZF8PbIPpPY7NuY3Wr8912h0OMwM98w+WoyvbjQ6DrLCp6jGARxbXXHjYKvz83TCwjnkTX2&#10;lknBjRyslrOHHDNtr7yjS+UbESDsMlTQej9kUrq6JYMusgNx8I52NOiDHBupR7wGuOnlIo4TabDj&#10;sNDiQOuW6u/qxygobu/7D+vL8/Z4OJ3LoliUeDJKPc6nt1cQnib/H/5rb7WCJElTuL8JT0Au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EWvPexwAAAN0AAAAPAAAAAAAA&#10;AAAAAAAAAKECAABkcnMvZG93bnJldi54bWxQSwUGAAAAAAQABAD5AAAAlQMAAAAA&#10;" strokecolor="#2f5496 [2408]" strokeweight="1.5pt"/>
            <v:shape id="AutoShape 37" o:spid="_x0000_s193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4vAWcQAAADdAAAADwAAAGRycy9kb3ducmV2LnhtbERPu2rDMBTdC/kHcQPdGrkekuBGNnUg&#10;EBc6NC2Fbhfr+lXryrbUxPn7aChkPJz3LptNL840udaygudVBIK4tLrlWsHX5+FpC8J5ZI29ZVJw&#10;JQdZunjYYaLthT/ofPK1CCHsElTQeD8kUrqyIYNuZQfiwFV2MugDnGqpJ7yEcNPLOIrW0mDLoaHB&#10;gfYNlb+nP6Mgv759v1tfjMfqpxuLPI8L7IxSj8v59QWEp9nfxf/uo1aw3kRhf3gTnoBM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Li8BZxAAAAN0AAAAPAAAAAAAAAAAA&#10;AAAAAKECAABkcnMvZG93bnJldi54bWxQSwUGAAAAAAQABAD5AAAAkgMAAAAA&#10;" strokecolor="#2f5496 [2408]" strokeweight="1.5pt"/>
          </v:group>
        </w:pict>
      </w:r>
      <w:r w:rsidR="00874E68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874E68" w:rsidRPr="009E083E" w:rsidRDefault="00BD3DCE" w:rsidP="00874E6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926" style="position:absolute;margin-left:-16.1pt;margin-top:9.4pt;width:521.25pt;height:36.85pt;z-index:-25056870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/&#10;2447EgQAAPEPAAAOAAAAAAAAAAAAAAAAAC4CAABkcnMvZTJvRG9jLnhtbFBLAQItABQABgAIAAAA&#10;IQBYKw9o4AAAAAoBAAAPAAAAAAAAAAAAAAAAAGwGAABkcnMvZG93bnJldi54bWxQSwUGAAAAAAQA&#10;BADzAAAAeQcAAAAA&#10;">
            <v:group id="Group 33" o:spid="_x0000_s192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qGecccAAADdAAAADwAAAGRycy9kb3ducmV2LnhtbESPQWvCQBSE7wX/w/KE&#10;3ppNLE0lZhURKx5CoSqU3h7ZZxLMvg3ZbRL/fbdQ6HGYmW+YfDOZVgzUu8aygiSKQRCXVjdcKbic&#10;356WIJxH1thaJgV3crBZzx5yzLQd+YOGk69EgLDLUEHtfZdJ6cqaDLrIdsTBu9reoA+yr6TucQxw&#10;08pFHKfSYMNhocaOdjWVt9O3UXAYcdw+J/uhuF1396/zy/tnkZBSj/NpuwLhafL/4b/2UStIX+MF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KqGecccAAADd&#10;AAAADwAAAAAAAAAAAAAAAACqAgAAZHJzL2Rvd25yZXYueG1sUEsFBgAAAAAEAAQA+gAAAJ4DAAAA&#10;AA==&#10;">
              <v:rect id="Rectangle 34" o:spid="_x0000_s193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z1QUMUA&#10;AADdAAAADwAAAGRycy9kb3ducmV2LnhtbESPT2vCQBTE74LfYXlCb2ZjhSipq/SfpVdtJHh7ZF+z&#10;odm3Ibs18dt3BaHHYWZ+w2x2o23FhXrfOFawSFIQxJXTDdcKiq/9fA3CB2SNrWNScCUPu+10ssFc&#10;u4EPdDmGWkQI+xwVmBC6XEpfGbLoE9cRR+/b9RZDlH0tdY9DhNtWPqZpJi02HBcMdvRqqPo5/loF&#10;y7p8N2Xx5gu7KLOP0/X0Mpz3Sj3MxucnEIHG8B++tz+1gmyVLuH2Jj4Buf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PVBQxQAAAN0AAAAPAAAAAAAAAAAAAAAAAJgCAABkcnMv&#10;ZG93bnJldi54bWxQSwUGAAAAAAQABAD1AAAAigMAAAAA&#10;" strokecolor="#2f5496 [2408]" strokeweight="1.5pt">
                <v:fill opacity="0"/>
              </v:rect>
              <v:rect id="Rectangle 35" o:spid="_x0000_s193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648jMMA&#10;AADdAAAADwAAAGRycy9kb3ducmV2LnhtbESPT4vCMBTE74LfITzBm6YV/+xWo4ii7lHd9f5onm2x&#10;ealN1PrtzYLgcZiZ3zCzRWNKcafaFZYVxP0IBHFqdcGZgr/fTe8LhPPIGkvLpOBJDhbzdmuGibYP&#10;PtD96DMRIOwSVJB7XyVSujQng65vK+LgnW1t0AdZZ1LX+AhwU8pBFI2lwYLDQo4VrXJKL8ebUXAa&#10;rSveScP7eDP8Hp0u2+sqNkp1O81yCsJT4z/hd/tHKxhPoiH8vwlPQM5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648j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92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/xjwcYAAADdAAAADwAAAGRycy9kb3ducmV2LnhtbESPT4vCMBTE74LfITxhb5qusK5Uo2wF&#10;wQoe/MPC3h7Ns602L7WJWr+9ERY8DjPzG2Y6b00lbtS40rKCz0EEgjizuuRcwWG/7I9BOI+ssbJM&#10;Ch7kYD7rdqYYa3vnLd12PhcBwi5GBYX3dSylywoy6Aa2Jg7e0TYGfZBNLnWD9wA3lRxG0UgaLDks&#10;FFjToqDsvLsaBclj/buxPr2sjn+nS5okwxRPRqmPXvszAeGp9e/wf3ulFYy+oy94vQlPQM6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v8Y8HGAAAA3QAAAA8AAAAAAAAA&#10;AAAAAAAAoQIAAGRycy9kb3ducmV2LnhtbFBLBQYAAAAABAAEAPkAAACUAwAAAAA=&#10;" strokecolor="#2f5496 [2408]" strokeweight="1.5pt"/>
            <v:shape id="AutoShape 37" o:spid="_x0000_s192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y79tsUAAADdAAAADwAAAGRycy9kb3ducmV2LnhtbESPQYvCMBSE78L+h/AWvGm6HqpUo9iF&#10;BSt4UJcFb4/m2Vabl9pktf57Iwgeh5n5hpktOlOLK7WusqzgaxiBIM6trrhQ8Lv/GUxAOI+ssbZM&#10;Cu7kYDH/6M0w0fbGW7rufCEChF2CCkrvm0RKl5dk0A1tQxy8o20N+iDbQuoWbwFuajmKolgarDgs&#10;lNjQd0n5efdvFKT39d/G+uyyOh5OlyxNRxmejFL9z245BeGp8+/wq73SCuJxFMPzTXgCc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y79tsUAAADdAAAADwAAAAAAAAAA&#10;AAAAAAChAgAAZHJzL2Rvd25yZXYueG1sUEsFBgAAAAAEAAQA+QAAAJMDAAAAAA==&#10;" strokecolor="#2f5496 [2408]" strokeweight="1.5pt"/>
          </v:group>
        </w:pict>
      </w:r>
      <w:r w:rsidR="00874E68">
        <w:rPr>
          <w:rFonts w:ascii="ALFABET98" w:hAnsi="ALFABET98"/>
          <w:sz w:val="72"/>
          <w:szCs w:val="72"/>
        </w:rPr>
        <w:t>El</w:t>
      </w:r>
      <w:r w:rsidR="00874E68" w:rsidRPr="006332F5">
        <w:rPr>
          <w:rFonts w:ascii="ALFABET98" w:hAnsi="ALFABET98"/>
          <w:color w:val="FF0000"/>
          <w:sz w:val="72"/>
          <w:szCs w:val="72"/>
        </w:rPr>
        <w:t>le</w:t>
      </w:r>
      <w:r w:rsidR="00874E68">
        <w:rPr>
          <w:rFonts w:ascii="ALFABET98" w:hAnsi="ALFABET98"/>
          <w:sz w:val="72"/>
          <w:szCs w:val="72"/>
        </w:rPr>
        <w:t xml:space="preserve">      El</w:t>
      </w:r>
      <w:r w:rsidR="00874E68" w:rsidRPr="006332F5">
        <w:rPr>
          <w:rFonts w:ascii="ALFABET98" w:hAnsi="ALFABET98"/>
          <w:color w:val="FF0000"/>
          <w:sz w:val="72"/>
          <w:szCs w:val="72"/>
        </w:rPr>
        <w:t>la</w:t>
      </w:r>
      <w:r w:rsidR="00874E68" w:rsidRPr="009E083E">
        <w:rPr>
          <w:rFonts w:ascii="ALFABET98" w:hAnsi="ALFABET98"/>
          <w:sz w:val="72"/>
          <w:szCs w:val="72"/>
        </w:rPr>
        <w:t xml:space="preserve"> </w:t>
      </w:r>
      <w:r w:rsidR="00874E68">
        <w:rPr>
          <w:rFonts w:ascii="ALFABET98" w:hAnsi="ALFABET98"/>
          <w:sz w:val="72"/>
          <w:szCs w:val="72"/>
        </w:rPr>
        <w:t xml:space="preserve">     El</w:t>
      </w:r>
      <w:r w:rsidR="00874E68" w:rsidRPr="006332F5">
        <w:rPr>
          <w:rFonts w:ascii="ALFABET98" w:hAnsi="ALFABET98"/>
          <w:color w:val="FF0000"/>
          <w:sz w:val="72"/>
          <w:szCs w:val="72"/>
        </w:rPr>
        <w:t>la</w:t>
      </w:r>
      <w:r w:rsidR="00874E68">
        <w:rPr>
          <w:rFonts w:ascii="ALFABET98" w:hAnsi="ALFABET98"/>
          <w:sz w:val="72"/>
          <w:szCs w:val="72"/>
        </w:rPr>
        <w:t xml:space="preserve">    al</w:t>
      </w:r>
      <w:r w:rsidR="00874E68" w:rsidRPr="006332F5">
        <w:rPr>
          <w:rFonts w:ascii="ALFABET98" w:hAnsi="ALFABET98"/>
          <w:color w:val="FF0000"/>
          <w:sz w:val="72"/>
          <w:szCs w:val="72"/>
        </w:rPr>
        <w:t>le</w:t>
      </w:r>
      <w:r w:rsidR="00874E68" w:rsidRPr="009E083E">
        <w:rPr>
          <w:rFonts w:ascii="ALFABET98" w:hAnsi="ALFABET98"/>
          <w:sz w:val="72"/>
          <w:szCs w:val="72"/>
        </w:rPr>
        <w:t xml:space="preserve">                                       </w:t>
      </w:r>
      <w:r w:rsidR="00874E68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      </w:t>
      </w:r>
    </w:p>
    <w:p w:rsidR="00874E68" w:rsidRDefault="00BD3DCE" w:rsidP="00874E6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920" style="position:absolute;margin-left:-16.1pt;margin-top:9.4pt;width:521.25pt;height:36.85pt;z-index:-25057177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chaPFg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/3IWjxYEAADxDwAADgAAAAAAAAAAAAAAAAAuAgAAZHJzL2Uyb0RvYy54bWxQSwECLQAUAAYA&#10;CAAAACEAWCsPaOAAAAAKAQAADwAAAAAAAAAAAAAAAABwBgAAZHJzL2Rvd25yZXYueG1sUEsFBgAA&#10;AAAEAAQA8wAAAH0HAAAAAA==&#10;">
            <v:group id="Group 33" o:spid="_x0000_s192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LSambwwAAAN0AAAAP&#10;AAAAAAAAAAAAAAAAAKoCAABkcnMvZG93bnJldi54bWxQSwUGAAAAAAQABAD6AAAAmgMAAAAA&#10;">
              <v:rect id="Rectangle 34" o:spid="_x0000_s192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VnusYA&#10;AADdAAAADwAAAGRycy9kb3ducmV2LnhtbESPQWvCQBSE7wX/w/KE3urGCmmNrqK1ll6rkeDtkX1m&#10;g9m3Ibs18d93C4Ueh5n5hlmuB9uIG3W+dqxgOklAEJdO11wpyI/7p1cQPiBrbByTgjt5WK9GD0vM&#10;tOv5i26HUIkIYZ+hAhNCm0npS0MW/cS1xNG7uM5iiLKrpO6wj3DbyOckSaXFmuOCwZbeDJXXw7dV&#10;MKuKd1PkO5/baZF+nO6nbX/eK/U4HjYLEIGG8B/+a39qBelLMoffN/EJyN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tVnusYAAADdAAAADwAAAAAAAAAAAAAAAACYAgAAZHJz&#10;L2Rvd25yZXYueG1sUEsFBgAAAAAEAAQA9QAAAIsDAAAAAA==&#10;" strokecolor="#2f5496 [2408]" strokeweight="1.5pt">
                <v:fill opacity="0"/>
              </v:rect>
              <v:rect id="Rectangle 35" o:spid="_x0000_s192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ysUr8A&#10;AADdAAAADwAAAGRycy9kb3ducmV2LnhtbERPuY7CMBDtkfYfrFmJDpysOAMGrUAcJWc/iockIh6H&#10;2ED4e1wgUT69ezpvTCkeVLvCsoK4G4EgTq0uOFNwOq46IxDOI2ssLZOCFzmYz35aU0y0ffKeHgef&#10;iRDCLkEFufdVIqVLczLourYiDtzF1gZ9gHUmdY3PEG5K+RdFA2mw4NCQY0WLnNLr4W4UnPvLijfS&#10;8C5e9cb983V9W8RGqfZv8z8B4anxX/HHvdUKBsM47A9vwhOQszc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lTKxS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192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R7zH8YAAADdAAAADwAAAGRycy9kb3ducmV2LnhtbESPT4vCMBTE78J+h/AEb5rWg0o1il1Y&#10;sIIH/7Cwt0fzbKvNS22yWr+9WVjwOMzMb5jFqjO1uFPrKssK4lEEgji3uuJCwen4NZyBcB5ZY22Z&#10;FDzJwWr50Vtgou2D93Q/+EIECLsEFZTeN4mULi/JoBvZhjh4Z9sa9EG2hdQtPgLc1HIcRRNpsOKw&#10;UGJDnyXl18OvUZA+t98767Pb5vxzuWVpOs7wYpQa9Lv1HISnzr/D/+2NVjCZxjH8vQlPQC5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Ee8x/GAAAA3QAAAA8AAAAAAAAA&#10;AAAAAAAAoQIAAGRycy9kb3ducmV2LnhtbFBLBQYAAAAABAAEAPkAAACUAwAAAAA=&#10;" strokecolor="#2f5496 [2408]" strokeweight="1.5pt"/>
            <v:shape id="AutoShape 37" o:spid="_x0000_s192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cxtaMYAAADdAAAADwAAAGRycy9kb3ducmV2LnhtbESPT4vCMBTE78J+h/AEb5rag0o1il1Y&#10;sIIH/7Cwt0fzbKvNS22yWr+9WVjwOMzMb5jFqjO1uFPrKssKxqMIBHFudcWFgtPxazgD4Tyyxtoy&#10;KXiSg9Xyo7fARNsH7+l+8IUIEHYJKii9bxIpXV6SQTeyDXHwzrY16INsC6lbfAS4qWUcRRNpsOKw&#10;UGJDnyXl18OvUZA+t98767Pb5vxzuWVpGmd4MUoN+t16DsJT59/h//ZGK5hMxzH8vQlPQC5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HMbWjGAAAA3QAAAA8AAAAAAAAA&#10;AAAAAAAAoQIAAGRycy9kb3ducmV2LnhtbFBLBQYAAAAABAAEAPkAAACUAwAAAAA=&#10;" strokecolor="#2f5496 [2408]" strokeweight="1.5pt"/>
          </v:group>
        </w:pict>
      </w:r>
      <w:r w:rsidR="00874E68" w:rsidRPr="009E083E">
        <w:rPr>
          <w:rFonts w:ascii="ALFABET98" w:hAnsi="ALFABET98"/>
          <w:sz w:val="72"/>
          <w:szCs w:val="72"/>
        </w:rPr>
        <w:t xml:space="preserve">                                     </w:t>
      </w:r>
      <w:r w:rsidR="00874E68">
        <w:rPr>
          <w:rFonts w:ascii="ALFABET98" w:hAnsi="ALFABET98"/>
          <w:sz w:val="72"/>
          <w:szCs w:val="72"/>
        </w:rPr>
        <w:t xml:space="preserve">   </w:t>
      </w:r>
    </w:p>
    <w:p w:rsidR="00874E68" w:rsidRPr="009E083E" w:rsidRDefault="00BD3DCE" w:rsidP="00874E6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914" style="position:absolute;margin-left:-16.1pt;margin-top:9.4pt;width:521.25pt;height:36.85pt;z-index:-25056665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pp9xUhYEAADxDwAADgAAAAAAAAAAAAAAAAAuAgAAZHJzL2Uyb0RvYy54bWxQSwECLQAUAAYA&#10;CAAAACEAWCsPaOAAAAAKAQAADwAAAAAAAAAAAAAAAABwBgAAZHJzL2Rvd25yZXYueG1sUEsFBgAA&#10;AAAEAAQA8wAAAH0HAAAAAA==&#10;">
            <v:group id="Group 33" o:spid="_x0000_s191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T901Q8cAAADd&#10;AAAADwAAAAAAAAAAAAAAAACqAgAAZHJzL2Rvd25yZXYueG1sUEsFBgAAAAAEAAQA+gAAAJ4DAAAA&#10;AA==&#10;">
              <v:rect id="Rectangle 34" o:spid="_x0000_s191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H7YsYA&#10;AADdAAAADwAAAGRycy9kb3ducmV2LnhtbESPzWrDMBCE74W+g9hCb43shrjFiRLa5odcmzqY3BZr&#10;a5laK2OpsfP2UaDQ4zAz3zCL1WhbcabeN44VpJMEBHHldMO1guJr+/QKwgdkja1jUnAhD6vl/d0C&#10;c+0G/qTzIdQiQtjnqMCE0OVS+sqQRT9xHXH0vl1vMUTZ11L3OES4beVzkmTSYsNxwWBHH4aqn8Ov&#10;VTCty40pi7UvbFpmu+Pl+D6ctko9PoxvcxCBxvAf/mvvtYLsJZ3B7U18An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kH7YsYAAADdAAAADwAAAAAAAAAAAAAAAACYAgAAZHJz&#10;L2Rvd25yZXYueG1sUEsFBgAAAAAEAAQA9QAAAIsDAAAAAA==&#10;" strokecolor="#2f5496 [2408]" strokeweight="1.5pt">
                <v:fill opacity="0"/>
              </v:rect>
              <v:rect id="Rectangle 35" o:spid="_x0000_s191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mRvcMA&#10;AADdAAAADwAAAGRycy9kb3ducmV2LnhtbESPT4vCMBTE7wt+h/CEvWla0arVKKK47tG/90fzbIvN&#10;S22y2v32ZkHY4zAzv2Hmy9ZU4kGNKy0riPsRCOLM6pJzBefTtjcB4TyyxsoyKfglB8tF52OOqbZP&#10;PtDj6HMRIOxSVFB4X6dSuqwgg65va+LgXW1j0AfZ5FI3+AxwU8lBFCXSYMlhocCa1gVlt+OPUXAZ&#10;bWreScP7eDucji63r/s6Nkp9dtvVDISn1v+H3+1vrSAZxwn8vQlPQC5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emRv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91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bvO8McAAADdAAAADwAAAGRycy9kb3ducmV2LnhtbESPQWvCQBSE74X+h+UVvNWNHmJJs0oj&#10;CEbwUC2F3h7ZZxKbfRuzaxL/fVcQehxm5hsmXY2mET11rrasYDaNQBAXVtdcKvg6bl7fQDiPrLGx&#10;TApu5GC1fH5KMdF24E/qD74UAcIuQQWV920ipSsqMuimtiUO3sl2Bn2QXSl1h0OAm0bOoyiWBmsO&#10;CxW2tK6o+D1cjYLstvveW59ftqef8yXPsnmOZ6PU5GX8eAfhafT/4Ud7qxXEi9kC7m/CE5DL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Bu87wxwAAAN0AAAAPAAAAAAAA&#10;AAAAAAAAAKECAABkcnMvZG93bnJldi54bWxQSwUGAAAAAAQABAD5AAAAlQMAAAAA&#10;" strokecolor="#2f5496 [2408]" strokeweight="1.5pt"/>
            <v:shape id="AutoShape 37" o:spid="_x0000_s191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CRagsQAAADdAAAADwAAAGRycy9kb3ducmV2LnhtbERPu2rDMBTdA/0HcQvZEtkZ3OJGDnGh&#10;EBc6NCmFbhfr+pFYV7alOM7fV0Oh4+G8t7vZdGKi0bWWFcTrCARxaXXLtYKv09vqGYTzyBo7y6Tg&#10;Tg522cNii6m2N/6k6ehrEULYpaig8b5PpXRlQwbd2vbEgavsaNAHONZSj3gL4aaTmyhKpMGWQ0OD&#10;Pb02VF6OV6Mgv79/f1hfDIfq5zwUeb4p8GyUWj7O+xcQnmb/L/5zH7SC5CkOc8Ob8ARk9g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wJFqCxAAAAN0AAAAPAAAAAAAAAAAA&#10;AAAAAKECAABkcnMvZG93bnJldi54bWxQSwUGAAAAAAQABAD5AAAAkgMAAAAA&#10;" strokecolor="#2f5496 [2408]" strokeweight="1.5pt"/>
          </v:group>
        </w:pict>
      </w:r>
      <w:r w:rsidR="00874E68">
        <w:rPr>
          <w:rFonts w:ascii="ALFABET98" w:hAnsi="ALFABET98"/>
          <w:sz w:val="72"/>
          <w:szCs w:val="72"/>
        </w:rPr>
        <w:t>el</w:t>
      </w:r>
      <w:r w:rsidR="00874E68" w:rsidRPr="00C87541">
        <w:rPr>
          <w:rFonts w:ascii="ALFABET98" w:hAnsi="ALFABET98"/>
          <w:color w:val="FF0000"/>
          <w:sz w:val="72"/>
          <w:szCs w:val="72"/>
        </w:rPr>
        <w:t>le</w:t>
      </w:r>
      <w:r w:rsidR="00874E68">
        <w:rPr>
          <w:rFonts w:ascii="ALFABET98" w:hAnsi="ALFABET98"/>
          <w:sz w:val="72"/>
          <w:szCs w:val="72"/>
        </w:rPr>
        <w:t xml:space="preserve">     el</w:t>
      </w:r>
      <w:r w:rsidR="00874E68" w:rsidRPr="00C87541">
        <w:rPr>
          <w:rFonts w:ascii="ALFABET98" w:hAnsi="ALFABET98"/>
          <w:color w:val="FF0000"/>
          <w:sz w:val="72"/>
          <w:szCs w:val="72"/>
        </w:rPr>
        <w:t>la</w:t>
      </w:r>
      <w:r w:rsidR="00874E68">
        <w:rPr>
          <w:rFonts w:ascii="ALFABET98" w:hAnsi="ALFABET98"/>
          <w:sz w:val="72"/>
          <w:szCs w:val="72"/>
        </w:rPr>
        <w:t xml:space="preserve">      al</w:t>
      </w:r>
      <w:r w:rsidR="00874E68" w:rsidRPr="00C87541">
        <w:rPr>
          <w:rFonts w:ascii="ALFABET98" w:hAnsi="ALFABET98"/>
          <w:color w:val="FF0000"/>
          <w:sz w:val="72"/>
          <w:szCs w:val="72"/>
        </w:rPr>
        <w:t>la</w:t>
      </w:r>
      <w:r w:rsidR="00874E68">
        <w:rPr>
          <w:rFonts w:ascii="ALFABET98" w:hAnsi="ALFABET98"/>
          <w:sz w:val="72"/>
          <w:szCs w:val="72"/>
        </w:rPr>
        <w:t xml:space="preserve">     al</w:t>
      </w:r>
      <w:r w:rsidR="00874E68" w:rsidRPr="00C87541">
        <w:rPr>
          <w:rFonts w:ascii="ALFABET98" w:hAnsi="ALFABET98"/>
          <w:color w:val="FF0000"/>
          <w:sz w:val="72"/>
          <w:szCs w:val="72"/>
        </w:rPr>
        <w:t>le</w:t>
      </w:r>
      <w:r w:rsidR="00874E68" w:rsidRPr="009E083E">
        <w:rPr>
          <w:rFonts w:ascii="ALFABET98" w:hAnsi="ALFABET98"/>
          <w:sz w:val="72"/>
          <w:szCs w:val="72"/>
        </w:rPr>
        <w:t xml:space="preserve">                                                  </w:t>
      </w:r>
    </w:p>
    <w:p w:rsidR="00874E68" w:rsidRPr="009E083E" w:rsidRDefault="00BD3DCE" w:rsidP="00874E6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908" style="position:absolute;margin-left:-16.1pt;margin-top:9.4pt;width:521.25pt;height:36.85pt;z-index:-25056563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E7b6E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s&#10;E7b6EgQAAPEPAAAOAAAAAAAAAAAAAAAAAC4CAABkcnMvZTJvRG9jLnhtbFBLAQItABQABgAIAAAA&#10;IQBYKw9o4AAAAAoBAAAPAAAAAAAAAAAAAAAAAGwGAABkcnMvZG93bnJldi54bWxQSwUGAAAAAAQA&#10;BADzAAAAeQcAAAAA&#10;">
            <v:group id="Group 33" o:spid="_x0000_s191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/or5/cQAAADdAAAA&#10;DwAAAAAAAAAAAAAAAACqAgAAZHJzL2Rvd25yZXYueG1sUEsFBgAAAAAEAAQA+gAAAJsDAAAAAA==&#10;">
              <v:rect id="Rectangle 34" o:spid="_x0000_s191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Y33MUA&#10;AADdAAAADwAAAGRycy9kb3ducmV2LnhtbESPQWvCQBSE74X+h+UVequbKKQlukpbtfRajYTeHtln&#10;NjT7NmRXE/99VxA8DjPzDbNYjbYVZ+p941hBOklAEFdON1wrKPbblzcQPiBrbB2Tggt5WC0fHxaY&#10;azfwD513oRYRwj5HBSaELpfSV4Ys+onriKN3dL3FEGVfS93jEOG2ldMkyaTFhuOCwY4+DVV/u5NV&#10;MKvLjSmLtS9sWmZfh8vhY/jdKvX8NL7PQQQawz18a39rBdnrNIXrm/gE5PI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FjfcxQAAAN0AAAAPAAAAAAAAAAAAAAAAAJgCAABkcnMv&#10;ZG93bnJldi54bWxQSwUGAAAAAAQABAD1AAAAigMAAAAA&#10;" strokecolor="#2f5496 [2408]" strokeweight="1.5pt">
                <v:fill opacity="0"/>
              </v:rect>
              <v:rect id="Rectangle 35" o:spid="_x0000_s191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5dA8MA&#10;AADdAAAADwAAAGRycy9kb3ducmV2LnhtbESPT4vCMBTE74LfITxhb5q2qLt2jSKKf46uq/dH87Yt&#10;Ni+1yWr99kYQPA4z8xtmOm9NJa7UuNKygngQgSDOrC45V3D8Xfe/QDiPrLGyTAru5GA+63ammGp7&#10;4x+6HnwuAoRdigoK7+tUSpcVZNANbE0cvD/bGPRBNrnUDd4C3FQyiaKxNFhyWCiwpmVB2fnwbxSc&#10;Rquat9LwPl4PJ6PTeXNZxkapj167+AbhqfXv8Ku90wrGn0kCzzfhCcj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L5dA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91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OwCTsYAAADdAAAADwAAAGRycy9kb3ducmV2LnhtbESPQWvCQBSE70L/w/IKvZmNKViJrmIK&#10;BVPwUBXB2yP7TKLZtzG71fjv3ULB4zAz3zCzRW8acaXO1ZYVjKIYBHFhdc2lgt32azgB4TyyxsYy&#10;KbiTg8X8ZTDDVNsb/9B140sRIOxSVFB536ZSuqIigy6yLXHwjrYz6IPsSqk7vAW4aWQSx2NpsOaw&#10;UGFLnxUV582vUZDdv/dr6/PL6ng4XfIsS3I8GaXeXvvlFISn3j/D/+2VVjD+SN7h7014AnL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DsAk7GAAAA3QAAAA8AAAAAAAAA&#10;AAAAAAAAoQIAAGRycy9kb3ducmV2LnhtbFBLBQYAAAAABAAEAPkAAACUAwAAAAA=&#10;" strokecolor="#2f5496 [2408]" strokeweight="1.5pt"/>
            <v:shape id="AutoShape 37" o:spid="_x0000_s190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wWaOsYAAADdAAAADwAAAGRycy9kb3ducmV2LnhtbESPQWvCQBSE70L/w/IKvZmNoViJrmIK&#10;BVPwUBXB2yP7TKLZtzG71fjv3ULB4zAz3zCzRW8acaXO1ZYVjKIYBHFhdc2lgt32azgB4TyyxsYy&#10;KbiTg8X8ZTDDVNsb/9B140sRIOxSVFB536ZSuqIigy6yLXHwjrYz6IPsSqk7vAW4aWQSx2NpsOaw&#10;UGFLnxUV582vUZDdv/dr6/PL6ng4XfIsS3I8GaXeXvvlFISn3j/D/+2VVjD+SN7h7014AnL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8FmjrGAAAA3QAAAA8AAAAAAAAA&#10;AAAAAAAAoQIAAGRycy9kb3ducmV2LnhtbFBLBQYAAAAABAAEAPkAAACUAwAAAAA=&#10;" strokecolor="#2f5496 [2408]" strokeweight="1.5pt"/>
          </v:group>
        </w:pict>
      </w:r>
      <w:r w:rsidR="00874E68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874E68" w:rsidRPr="009E083E" w:rsidRDefault="00BD3DCE" w:rsidP="00874E6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902" style="position:absolute;margin-left:-16.1pt;margin-top:9.4pt;width:521.25pt;height:36.85pt;z-index:-25056460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NDYGzUXBAAA8Q8AAA4AAAAAAAAAAAAAAAAALgIAAGRycy9lMm9Eb2MueG1sUEsBAi0AFAAG&#10;AAgAAAAhAFgrD2jgAAAACgEAAA8AAAAAAAAAAAAAAAAAcQYAAGRycy9kb3ducmV2LnhtbFBLBQYA&#10;AAAABAAEAPMAAAB+BwAAAAA=&#10;">
            <v:group id="Group 33" o:spid="_x0000_s190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eL8QSxgAAAN0A&#10;AAAPAAAAAAAAAAAAAAAAAKoCAABkcnMvZG93bnJldi54bWxQSwUGAAAAAAQABAD6AAAAnQMAAAAA&#10;">
              <v:rect id="Rectangle 34" o:spid="_x0000_s190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7MKM8UA&#10;AADdAAAADwAAAGRycy9kb3ducmV2LnhtbESPQWvCQBSE7wX/w/KE3upGC1Giq2hbS6/VSPD2yD6z&#10;wezbkN2a+O+7hYLHYWa+YVabwTbiRp2vHSuYThIQxKXTNVcK8uP+ZQHCB2SNjWNScCcPm/XoaYWZ&#10;dj1/0+0QKhEh7DNUYEJoMyl9aciin7iWOHoX11kMUXaV1B32EW4bOUuSVFqsOS4YbOnNUHk9/FgF&#10;r1XxYYr83ed2WqSfp/tp15/3Sj2Ph+0SRKAhPML/7S+tIJ3P5vD3Jj4Bu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swozxQAAAN0AAAAPAAAAAAAAAAAAAAAAAJgCAABkcnMv&#10;ZG93bnJldi54bWxQSwUGAAAAAAQABAD1AAAAigMAAAAA&#10;" strokecolor="#2f5496 [2408]" strokeweight="1.5pt">
                <v:fill opacity="0"/>
              </v:rect>
              <v:rect id="Rectangle 35" o:spid="_x0000_s190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Zq6cEA&#10;AADdAAAADwAAAGRycy9kb3ducmV2LnhtbERPyW7CMBC9I/UfrKnUGzhBBUrAQRWI5chS7qN4mkSJ&#10;xyE2EP4eH5A4Pr19vuhMLW7UutKygngQgSDOrC45V/B3Wvd/QDiPrLG2TAoe5GCRfvTmmGh75wPd&#10;jj4XIYRdggoK75tESpcVZNANbEMcuH/bGvQBtrnULd5DuKnlMIrG0mDJoaHAhpYFZdXxahScR6uG&#10;t9LwPl5/T0fnanNZxkapr8/udwbCU+ff4pd7pxWMJ8MwN7wJT0Cm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VWaun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190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QQ1pMYAAADdAAAADwAAAGRycy9kb3ducmV2LnhtbESPQWvCQBSE74L/YXmCN7MxB1tTVzGC&#10;YAoeaqXQ2yP7TGKzb2N21fjv3UKhx2FmvmEWq9404kadqy0rmEYxCOLC6ppLBcfP7eQVhPPIGhvL&#10;pOBBDlbL4WCBqbZ3/qDbwZciQNilqKDyvk2ldEVFBl1kW+LgnWxn0AfZlVJ3eA9w08gkjmfSYM1h&#10;ocKWNhUVP4erUZA93r/21ueX3en7fMmzLMnxbJQaj/r1GwhPvf8P/7V3WsHsJZnD75vwBOTyC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EENaTGAAAA3QAAAA8AAAAAAAAA&#10;AAAAAAAAoQIAAGRycy9kb3ducmV2LnhtbFBLBQYAAAAABAAEAPkAAACUAwAAAAA=&#10;" strokecolor="#2f5496 [2408]" strokeweight="1.5pt"/>
            <v:shape id="AutoShape 37" o:spid="_x0000_s190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ecK5MIAAADdAAAADwAAAGRycy9kb3ducmV2LnhtbERPTYvCMBC9L/gfwgje1lQXXKlGscKC&#10;FTysiuBtaMa22kxqE7X+e3MQPD7e93TemkrcqXGlZQWDfgSCOLO65FzBfvf3PQbhPLLGyjIpeJKD&#10;+azzNcVY2wf/033rcxFC2MWooPC+jqV0WUEGXd/WxIE72cagD7DJpW7wEcJNJYdRNJIGSw4NBda0&#10;LCi7bG9GQfJcHzbWp9fV6Xi+pkkyTPFslOp128UEhKfWf8Rv90orGP3+hP3hTXgCcvY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ecK5MIAAADdAAAADwAAAAAAAAAAAAAA&#10;AAChAgAAZHJzL2Rvd25yZXYueG1sUEsFBgAAAAAEAAQA+QAAAJADAAAAAA==&#10;" strokecolor="#2f5496 [2408]" strokeweight="1.5pt"/>
          </v:group>
        </w:pict>
      </w:r>
      <w:r w:rsidR="00874E68">
        <w:rPr>
          <w:rFonts w:ascii="ALFABET98" w:hAnsi="ALFABET98"/>
          <w:sz w:val="72"/>
          <w:szCs w:val="72"/>
        </w:rPr>
        <w:t>El</w:t>
      </w:r>
      <w:r w:rsidR="00874E68" w:rsidRPr="006332F5">
        <w:rPr>
          <w:rFonts w:ascii="ALFABET98" w:hAnsi="ALFABET98"/>
          <w:color w:val="FF0000"/>
          <w:sz w:val="72"/>
          <w:szCs w:val="72"/>
        </w:rPr>
        <w:t>le</w:t>
      </w:r>
      <w:r w:rsidR="00874E68">
        <w:rPr>
          <w:rFonts w:ascii="ALFABET98" w:hAnsi="ALFABET98"/>
          <w:sz w:val="72"/>
          <w:szCs w:val="72"/>
        </w:rPr>
        <w:t xml:space="preserve">      El</w:t>
      </w:r>
      <w:r w:rsidR="00874E68" w:rsidRPr="006332F5">
        <w:rPr>
          <w:rFonts w:ascii="ALFABET98" w:hAnsi="ALFABET98"/>
          <w:color w:val="FF0000"/>
          <w:sz w:val="72"/>
          <w:szCs w:val="72"/>
        </w:rPr>
        <w:t>la</w:t>
      </w:r>
      <w:r w:rsidR="00874E68" w:rsidRPr="009E083E">
        <w:rPr>
          <w:rFonts w:ascii="ALFABET98" w:hAnsi="ALFABET98"/>
          <w:sz w:val="72"/>
          <w:szCs w:val="72"/>
        </w:rPr>
        <w:t xml:space="preserve"> </w:t>
      </w:r>
      <w:r w:rsidR="00874E68">
        <w:rPr>
          <w:rFonts w:ascii="ALFABET98" w:hAnsi="ALFABET98"/>
          <w:sz w:val="72"/>
          <w:szCs w:val="72"/>
        </w:rPr>
        <w:t xml:space="preserve">     El</w:t>
      </w:r>
      <w:r w:rsidR="00874E68" w:rsidRPr="006332F5">
        <w:rPr>
          <w:rFonts w:ascii="ALFABET98" w:hAnsi="ALFABET98"/>
          <w:color w:val="FF0000"/>
          <w:sz w:val="72"/>
          <w:szCs w:val="72"/>
        </w:rPr>
        <w:t>la</w:t>
      </w:r>
      <w:r w:rsidR="00874E68">
        <w:rPr>
          <w:rFonts w:ascii="ALFABET98" w:hAnsi="ALFABET98"/>
          <w:sz w:val="72"/>
          <w:szCs w:val="72"/>
        </w:rPr>
        <w:t xml:space="preserve">    al</w:t>
      </w:r>
      <w:r w:rsidR="00874E68" w:rsidRPr="006332F5">
        <w:rPr>
          <w:rFonts w:ascii="ALFABET98" w:hAnsi="ALFABET98"/>
          <w:color w:val="FF0000"/>
          <w:sz w:val="72"/>
          <w:szCs w:val="72"/>
        </w:rPr>
        <w:t>le</w:t>
      </w:r>
      <w:r w:rsidR="00874E68" w:rsidRPr="009E083E">
        <w:rPr>
          <w:rFonts w:ascii="ALFABET98" w:hAnsi="ALFABET98"/>
          <w:sz w:val="72"/>
          <w:szCs w:val="72"/>
        </w:rPr>
        <w:t xml:space="preserve">                                       </w:t>
      </w:r>
      <w:r w:rsidR="00874E68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      </w:t>
      </w:r>
    </w:p>
    <w:p w:rsidR="00874E68" w:rsidRDefault="00BD3DCE" w:rsidP="00874E68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896" style="position:absolute;margin-left:-16.1pt;margin-top:9.4pt;width:521.25pt;height:36.85pt;z-index:-25056768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L54&#10;KlkRBAAA8Q8AAA4AAAAAAAAAAAAAAAAALgIAAGRycy9lMm9Eb2MueG1sUEsBAi0AFAAGAAgAAAAh&#10;AFgrD2jgAAAACgEAAA8AAAAAAAAAAAAAAAAAawYAAGRycy9kb3ducmV2LnhtbFBLBQYAAAAABAAE&#10;APMAAAB4BwAAAAA=&#10;">
            <v:group id="Group 33" o:spid="_x0000_s189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kzVTMxgAAAN0A&#10;AAAPAAAAAAAAAAAAAAAAAKoCAABkcnMvZG93bnJldi54bWxQSwUGAAAAAAQABAD6AAAAnQMAAAAA&#10;">
              <v:rect id="Rectangle 34" o:spid="_x0000_s190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Ga7cYA&#10;AADdAAAADwAAAGRycy9kb3ducmV2LnhtbESPzWrDMBCE74W+g9hCbo2cGNziRAlt80OuTR1Mb4u1&#10;sUytlbGU2Hn7qFDocZiZb5jlerStuFLvG8cKZtMEBHHldMO1guJr9/wKwgdkja1jUnAjD+vV48MS&#10;c+0G/qTrMdQiQtjnqMCE0OVS+sqQRT91HXH0zq63GKLsa6l7HCLctnKeJJm02HBcMNjRh6Hq53ix&#10;CtK63Jqy2PjCzspsf7qd3ofvnVKTp/FtASLQGP7Df+2DVpC9pCn8volPQK7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VGa7cYAAADdAAAADwAAAAAAAAAAAAAAAACYAgAAZHJz&#10;L2Rvd25yZXYueG1sUEsFBgAAAAAEAAQA9QAAAIsDAAAAAA==&#10;" strokecolor="#2f5496 [2408]" strokeweight="1.5pt">
                <v:fill opacity="0"/>
              </v:rect>
              <v:rect id="Rectangle 35" o:spid="_x0000_s190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L2McQA&#10;AADdAAAADwAAAGRycy9kb3ducmV2LnhtbESPzW7CMBCE75X6DtZW6q1x0vKbYhCiovQIAe6reEki&#10;4nWwXUjfvq6E1ONoZr7RzBa9acWVnG8sK8iSFARxaXXDlYLDfv0yAeEDssbWMin4IQ+L+ePDDHNt&#10;b7yjaxEqESHsc1RQh9DlUvqyJoM+sR1x9E7WGQxRukpqh7cIN618TdORNNhwXKixo1VN5bn4NgqO&#10;w4+ON9LwNlsPpsPj+fOyyoxSz0/98h1EoD78h+/tL61gNH4bwN+b+ATk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HC9jH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189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ZCpfMcAAADdAAAADwAAAGRycy9kb3ducmV2LnhtbESPT2vCQBTE74LfYXmCN7OppVaiqzSF&#10;gil48A+Ct0f2mcRm38bsqvHbdwtCj8PM/IaZLztTixu1rrKs4CWKQRDnVldcKNjvvkZTEM4ja6wt&#10;k4IHOVgu+r05JtreeUO3rS9EgLBLUEHpfZNI6fKSDLrINsTBO9nWoA+yLaRu8R7gppbjOJ5IgxWH&#10;hRIb+iwp/9lejYL08X1YW59dVqfj+ZKl6TjDs1FqOOg+ZiA8df4//GyvtILJ++sb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VkKl8xwAAAN0AAAAPAAAAAAAA&#10;AAAAAAAAAKECAABkcnMvZG93bnJldi54bWxQSwUGAAAAAAQABAD5AAAAlQMAAAAA&#10;" strokecolor="#2f5496 [2408]" strokeweight="1.5pt"/>
            <v:shape id="AutoShape 37" o:spid="_x0000_s189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UI3C8cAAADdAAAADwAAAGRycy9kb3ducmV2LnhtbESPT2vCQBTE7wW/w/KE3uqmFmKJbqQR&#10;BFPoQVsEb4/sM3/Mvo3ZrcZv3xWEHoeZ+Q2zWA6mFRfqXW1ZweskAkFcWF1zqeDne/3yDsJ5ZI2t&#10;ZVJwIwfLdPS0wETbK2/psvOlCBB2CSqovO8SKV1RkUE3sR1x8I62N+iD7Eupe7wGuGnlNIpiabDm&#10;sFBhR6uKitPu1yjIbp/7L+vz8+Z4aM55lk1zbIxSz+PhYw7C0+D/w4/2RiuIZ28x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lQjcLxwAAAN0AAAAPAAAAAAAA&#10;AAAAAAAAAKECAABkcnMvZG93bnJldi54bWxQSwUGAAAAAAQABAD5AAAAlQMAAAAA&#10;" strokecolor="#2f5496 [2408]" strokeweight="1.5pt"/>
          </v:group>
        </w:pict>
      </w:r>
      <w:r w:rsidR="00874E68" w:rsidRPr="009E083E">
        <w:rPr>
          <w:rFonts w:ascii="ALFABET98" w:hAnsi="ALFABET98"/>
          <w:sz w:val="72"/>
          <w:szCs w:val="72"/>
        </w:rPr>
        <w:t xml:space="preserve">                                     </w:t>
      </w:r>
      <w:r w:rsidR="00874E68">
        <w:rPr>
          <w:rFonts w:ascii="ALFABET98" w:hAnsi="ALFABET98"/>
          <w:sz w:val="72"/>
          <w:szCs w:val="72"/>
        </w:rPr>
        <w:t xml:space="preserve">   </w:t>
      </w:r>
    </w:p>
    <w:p w:rsidR="00874E68" w:rsidRPr="009E083E" w:rsidRDefault="00874E68" w:rsidP="00874E68">
      <w:pPr>
        <w:spacing w:line="240" w:lineRule="auto"/>
        <w:rPr>
          <w:rFonts w:ascii="ALFABET98" w:hAnsi="ALFABET98"/>
          <w:sz w:val="36"/>
          <w:szCs w:val="36"/>
        </w:rPr>
      </w:pPr>
      <w:r w:rsidRPr="009E083E">
        <w:rPr>
          <w:rFonts w:ascii="ALFABET98" w:hAnsi="ALFABET98"/>
          <w:sz w:val="72"/>
          <w:szCs w:val="72"/>
        </w:rPr>
        <w:t xml:space="preserve"> </w:t>
      </w:r>
      <w:r w:rsidRPr="009E083E">
        <w:rPr>
          <w:rFonts w:ascii="ALFABET98" w:hAnsi="ALFABET98"/>
          <w:sz w:val="36"/>
          <w:szCs w:val="36"/>
        </w:rPr>
        <w:t xml:space="preserve">   </w:t>
      </w:r>
      <w:r w:rsidR="00463BAF">
        <w:rPr>
          <w:rFonts w:ascii="ALFABET98" w:hAnsi="ALFABET98"/>
          <w:sz w:val="36"/>
          <w:szCs w:val="36"/>
        </w:rPr>
        <w:t xml:space="preserve">                              48</w:t>
      </w:r>
    </w:p>
    <w:p w:rsidR="00874E68" w:rsidRPr="009E083E" w:rsidRDefault="00874E68" w:rsidP="00874E68">
      <w:pPr>
        <w:spacing w:line="240" w:lineRule="auto"/>
        <w:rPr>
          <w:rFonts w:ascii="ALFABET98" w:hAnsi="ALFABET98"/>
          <w:sz w:val="72"/>
          <w:szCs w:val="72"/>
        </w:rPr>
      </w:pPr>
      <w:r w:rsidRPr="009E083E">
        <w:rPr>
          <w:rFonts w:ascii="ALFABET98" w:hAnsi="ALFABET98"/>
          <w:sz w:val="36"/>
          <w:szCs w:val="36"/>
        </w:rPr>
        <w:t>Sayın velim, okuyalım, boşlukları  yazalım.</w:t>
      </w:r>
      <w:r w:rsidRPr="009E083E">
        <w:rPr>
          <w:rFonts w:ascii="ALFABET98" w:hAnsi="ALFABET98"/>
          <w:sz w:val="72"/>
          <w:szCs w:val="72"/>
        </w:rPr>
        <w:t xml:space="preserve">                                                        </w:t>
      </w:r>
    </w:p>
    <w:p w:rsidR="00874E68" w:rsidRDefault="00BD3DCE" w:rsidP="00874E68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1890" style="position:absolute;margin-left:-16.1pt;margin-top:9.4pt;width:521.25pt;height:36.85pt;z-index:-25058099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OkWeF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PDpFnhYEAADxDwAADgAAAAAAAAAAAAAAAAAuAgAAZHJzL2Uyb0RvYy54bWxQSwECLQAUAAYA&#10;CAAAACEAWCsPaOAAAAAKAQAADwAAAAAAAAAAAAAAAABwBgAAZHJzL2Rvd25yZXYueG1sUEsFBgAA&#10;AAAEAAQA8wAAAH0HAAAAAA==&#10;">
            <v:group id="Group 33" o:spid="_x0000_s189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RHYTcQAAADdAAAA&#10;DwAAAAAAAAAAAAAAAACqAgAAZHJzL2Rvd25yZXYueG1sUEsFBgAAAAAEAAQA+gAAAJsDAAAAAA==&#10;">
              <v:rect id="Rectangle 34" o:spid="_x0000_s189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I0WbMYA&#10;AADdAAAADwAAAGRycy9kb3ducmV2LnhtbESPQWvCQBSE70L/w/IKvelGi8FGV6ltLV5rI6G3R/aZ&#10;Dc2+Ddmtif/eLQgeh5n5hlltBtuIM3W+dqxgOklAEJdO11wpyL934wUIH5A1No5JwYU8bNYPoxVm&#10;2vX8RedDqESEsM9QgQmhzaT0pSGLfuJa4uidXGcxRNlVUnfYR7ht5CxJUmmx5rhgsKU3Q+Xv4c8q&#10;eK6KD1Pk7z630yL9PF6O2/5np9TT4/C6BBFoCPfwrb3XCubp4gX+38QnIN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I0WbMYAAADdAAAADwAAAAAAAAAAAAAAAACYAgAAZHJz&#10;L2Rvd25yZXYueG1sUEsFBgAAAAAEAAQA9QAAAIsDAAAAAA==&#10;" strokecolor="#2f5496 [2408]" strokeweight="1.5pt">
                <v:fill opacity="0"/>
              </v:rect>
              <v:rect id="Rectangle 35" o:spid="_x0000_s189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TdhMAA&#10;AADdAAAADwAAAGRycy9kb3ducmV2LnhtbERPy4rCMBTdD/gP4QqzG9PKVLQ2ijios/S5vzTXtrS5&#10;qU1G69+bxYDLw3lny9404k6dqywriEcRCOLc6ooLBefT5msKwnlkjY1lUvAkB8vF4CPDVNsHH+h+&#10;9IUIIexSVFB636ZSurwkg25kW+LAXW1n0AfYFVJ3+AjhppHjKJpIgxWHhhJbWpeU18c/o+CS/LS8&#10;k4b38eZ7llzq7W0dG6U+h/1qDsJT79/if/evVpBMZmF/eBOegFy8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xTdhM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189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0aCyccAAADdAAAADwAAAGRycy9kb3ducmV2LnhtbESPQWvCQBSE74X+h+UVvDUbBaWNWcUU&#10;CkboobYUvD2yz2w0+zZmV43/vlsoeBxm5hsmXw62FRfqfeNYwThJQRBXTjdcK/j+en9+AeEDssbW&#10;MSm4kYfl4vEhx0y7K3/SZRtqESHsM1RgQugyKX1lyKJPXEccvb3rLYYo+1rqHq8Rbls5SdOZtNhw&#10;XDDY0Zuh6rg9WwXFbfPz4UJ5Wu93h1NZFJMSD1ap0dOwmoMINIR7+L+91gqms9cx/L2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DRoLJxwAAAN0AAAAPAAAAAAAA&#10;AAAAAAAAAKECAABkcnMvZG93bnJldi54bWxQSwUGAAAAAAQABAD5AAAAlQMAAAAA&#10;" strokecolor="#2f5496 [2408]" strokeweight="1.5pt"/>
            <v:shape id="AutoShape 37" o:spid="_x0000_s189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5QcvsYAAADdAAAADwAAAGRycy9kb3ducmV2LnhtbESPQWvCQBSE70L/w/IKvZmNgUqNrmIK&#10;BVPwUBXB2yP7TKLZtzG71fjv3ULB4zAz3zCzRW8acaXO1ZYVjKIYBHFhdc2lgt32a/gBwnlkjY1l&#10;UnAnB4v5y2CGqbY3/qHrxpciQNilqKDyvk2ldEVFBl1kW+LgHW1n0AfZlVJ3eAtw08gkjsfSYM1h&#10;ocKWPisqzptfoyC7f+/X1ueX1fFwuuRZluR4Mkq9vfbLKQhPvX+G/9srreB9PEng7014AnL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OUHL7GAAAA3QAAAA8AAAAAAAAA&#10;AAAAAAAAoQIAAGRycy9kb3ducmV2LnhtbFBLBQYAAAAABAAEAPkAAACUAwAAAAA=&#10;" strokecolor="#2f5496 [2408]" strokeweight="1.5pt"/>
          </v:group>
        </w:pict>
      </w:r>
      <w:r w:rsidR="00874E68">
        <w:rPr>
          <w:rFonts w:ascii="ALFABET98" w:hAnsi="ALFABET98"/>
          <w:color w:val="A6A6A6" w:themeColor="background1" w:themeShade="A6"/>
          <w:sz w:val="72"/>
          <w:szCs w:val="72"/>
        </w:rPr>
        <w:t xml:space="preserve">k     k     k     k     k     k     k </w:t>
      </w:r>
    </w:p>
    <w:p w:rsidR="00874E68" w:rsidRDefault="00BD3DCE" w:rsidP="00874E68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884" style="position:absolute;margin-left:-16.1pt;margin-top:9.4pt;width:521.25pt;height:36.85pt;z-index:-25056358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HmJkpxYEAADxDwAADgAAAAAAAAAAAAAAAAAuAgAAZHJzL2Uyb0RvYy54bWxQSwECLQAUAAYA&#10;CAAAACEAWCsPaOAAAAAKAQAADwAAAAAAAAAAAAAAAABwBgAAZHJzL2Rvd25yZXYueG1sUEsFBgAA&#10;AAAEAAQA8wAAAH0HAAAAAA==&#10;">
            <v:group id="Group 33" o:spid="_x0000_s188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AjFbvwwAAAN0AAAAP&#10;AAAAAAAAAAAAAAAAAKoCAABkcnMvZG93bnJldi54bWxQSwUGAAAAAAQABAD6AAAAmgMAAAAA&#10;">
              <v:rect id="Rectangle 34" o:spid="_x0000_s188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CYzsUA&#10;AADdAAAADwAAAGRycy9kb3ducmV2LnhtbESPQWvCQBSE74L/YXlCb7rRotjUVbTV4rU2Enp7ZF+z&#10;odm3Ibua+O/dgtDjMDPfMKtNb2txpdZXjhVMJwkI4sLpiksF2ddhvAThA7LG2jEpuJGHzXo4WGGq&#10;XcefdD2FUkQI+xQVmBCaVEpfGLLoJ64hjt6Pay2GKNtS6ha7CLe1nCXJQlqsOC4YbOjNUPF7ulgF&#10;z2W+N3n27jM7zRcf59t5130flHoa9dtXEIH68B9+tI9awXI2f4G/N/EJyP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EJjOxQAAAN0AAAAPAAAAAAAAAAAAAAAAAJgCAABkcnMv&#10;ZG93bnJldi54bWxQSwUGAAAAAAQABAD1AAAAigMAAAAA&#10;" strokecolor="#2f5496 [2408]" strokeweight="1.5pt">
                <v:fill opacity="0"/>
              </v:rect>
              <v:rect id="Rectangle 35" o:spid="_x0000_s188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wPRr8A&#10;AADdAAAADwAAAGRycy9kb3ducmV2LnhtbERPy4rCMBTdC/5DuII7TSsqtRpFHBxd+txfmmtbbG5q&#10;k9HO35uF4PJw3otVayrxpMaVlhXEwwgEcWZ1ybmCy3k7SEA4j6yxskwK/snBatntLDDV9sVHep58&#10;LkIIuxQVFN7XqZQuK8igG9qaOHA32xj0ATa51A2+Qrip5CiKptJgyaGhwJo2BWX3059RcJ381LyT&#10;hg/xdjybXO+/j01slOr32vUchKfWf8Uf914rSEbTsD+8CU9ALt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lPA9G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188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W5QC8UAAADdAAAADwAAAGRycy9kb3ducmV2LnhtbESPQYvCMBSE7wv+h/AEb2tqDyLVKFtB&#10;sIKHVRG8PZpnW7d5qU3U+u83guBxmJlvmNmiM7W4U+sqywpGwwgEcW51xYWCw371PQHhPLLG2jIp&#10;eJKDxbz3NcNE2wf/0n3nCxEg7BJUUHrfJFK6vCSDbmgb4uCdbWvQB9kWUrf4CHBTyziKxtJgxWGh&#10;xIaWJeV/u5tRkD43x6312XV9Pl2uWZrGGV6MUoN+9zMF4anzn/C7vdYKJvF4BK834QnI+T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4W5QC8UAAADdAAAADwAAAAAAAAAA&#10;AAAAAAChAgAAZHJzL2Rvd25yZXYueG1sUEsFBgAAAAAEAAQA+QAAAJMDAAAAAA==&#10;" strokecolor="#2f5496 [2408]" strokeweight="1.5pt"/>
            <v:shape id="AutoShape 37" o:spid="_x0000_s188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bzOfMUAAADdAAAADwAAAGRycy9kb3ducmV2LnhtbESPQYvCMBSE74L/ITzBm6b2IFIbxS4I&#10;dsGDrgjeHs2zrdu81Car9d+bhYU9DjPzDZOue9OIB3WutqxgNo1AEBdW11wqOH1tJwsQziNrbCyT&#10;ghc5WK+GgxQTbZ98oMfRlyJA2CWooPK+TaR0RUUG3dS2xMG72s6gD7Irpe7wGeCmkXEUzaXBmsNC&#10;hS19VFR8H3+Mguz1ed5bn99318vtnmdZnOPNKDUe9ZslCE+9/w//tXdawSKex/D7JjwBuXo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bzOfMUAAADdAAAADwAAAAAAAAAA&#10;AAAAAAChAgAAZHJzL2Rvd25yZXYueG1sUEsFBgAAAAAEAAQA+QAAAJMDAAAAAA==&#10;" strokecolor="#2f5496 [2408]" strokeweight="1.5pt"/>
          </v:group>
        </w:pict>
      </w:r>
      <w:r w:rsidR="00874E68">
        <w:rPr>
          <w:rFonts w:ascii="ALFABET98" w:hAnsi="ALFABET98"/>
          <w:color w:val="A6A6A6" w:themeColor="background1" w:themeShade="A6"/>
          <w:sz w:val="72"/>
          <w:szCs w:val="72"/>
        </w:rPr>
        <w:t xml:space="preserve">k     k     k     k     k     k     k </w:t>
      </w:r>
    </w:p>
    <w:p w:rsidR="00874E68" w:rsidRDefault="00BD3DCE" w:rsidP="00874E68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878" style="position:absolute;margin-left:-16.1pt;margin-top:9.4pt;width:521.25pt;height:36.85pt;z-index:-25056256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3M5oqRYEAADxDwAADgAAAAAAAAAAAAAAAAAuAgAAZHJzL2Uyb0RvYy54bWxQSwECLQAUAAYA&#10;CAAAACEAWCsPaOAAAAAKAQAADwAAAAAAAAAAAAAAAABwBgAAZHJzL2Rvd25yZXYueG1sUEsFBgAA&#10;AAAEAAQA8wAAAH0HAAAAAA==&#10;">
            <v:group id="Group 33" o:spid="_x0000_s188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PrZZXxgAAAN0A&#10;AAAPAAAAAAAAAAAAAAAAAKoCAABkcnMvZG93bnJldi54bWxQSwUGAAAAAAQABAD6AAAAnQMAAAAA&#10;">
              <v:rect id="Rectangle 34" o:spid="_x0000_s188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jFYdsUA&#10;AADdAAAADwAAAGRycy9kb3ducmV2LnhtbESPQWvCQBSE70L/w/IKvelGpUGiq7RVi9faSOjtkX1m&#10;Q7NvQ3Y18d93hYLHYWa+YVabwTbiSp2vHSuYThIQxKXTNVcK8u/9eAHCB2SNjWNScCMPm/XTaIWZ&#10;dj1/0fUYKhEh7DNUYEJoMyl9aciin7iWOHpn11kMUXaV1B32EW4bOUuSVFqsOS4YbOnDUPl7vFgF&#10;86rYmSLf+txOi/TzdDu99z97pV6eh7cliEBDeIT/2wetYDFLX+H+Jj4Buf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MVh2xQAAAN0AAAAPAAAAAAAAAAAAAAAAAJgCAABkcnMv&#10;ZG93bnJldi54bWxQSwUGAAAAAAQABAD1AAAAigMAAAAA&#10;" strokecolor="#2f5496 [2408]" strokeweight="1.5pt">
                <v:fill opacity="0"/>
              </v:rect>
              <v:rect id="Rectangle 35" o:spid="_x0000_s188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kyqcQA&#10;AADdAAAADwAAAGRycy9kb3ducmV2LnhtbESPQWvCQBSE74X+h+UVequbSBNsdJWiRHts03p/ZJ9J&#10;MPs2za5J/PduoeBxmJlvmNVmMq0YqHeNZQXxLAJBXFrdcKXg5zt/WYBwHllja5kUXMnBZv34sMJM&#10;25G/aCh8JQKEXYYKau+7TEpX1mTQzWxHHLyT7Q36IPtK6h7HADetnEdRKg02HBZq7GhbU3kuLkbB&#10;Mdl1fJCGP+P89S05nve/29go9fw0vS9BeJr8Pfzf/tAKFvM0hb834QnI9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WZMqn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188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ctt5MYAAADdAAAADwAAAGRycy9kb3ducmV2LnhtbESPT4vCMBTE7wt+h/AEb5puD650jbIV&#10;BCt48A+Ct0fzbOs2L7WJWr/9RhD2OMzMb5jpvDO1uFPrKssKPkcRCOLc6ooLBYf9cjgB4Tyyxtoy&#10;KXiSg/ms9zHFRNsHb+m+84UIEHYJKii9bxIpXV6SQTeyDXHwzrY16INsC6lbfAS4qWUcRWNpsOKw&#10;UGJDi5Ly393NKEif6+PG+uy6Op8u1yxN4wwvRqlBv/v5BuGp8//hd3ulFUzi8Re83oQnIGd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HLbeTGAAAA3QAAAA8AAAAAAAAA&#10;AAAAAAAAoQIAAGRycy9kb3ducmV2LnhtbFBLBQYAAAAABAAEAPkAAACUAwAAAAA=&#10;" strokecolor="#2f5496 [2408]" strokeweight="1.5pt"/>
            <v:shape id="AutoShape 37" o:spid="_x0000_s187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FT5lsMAAADdAAAADwAAAGRycy9kb3ducmV2LnhtbERPy2rCQBTdF/oPwy10VydmESQ6ihEK&#10;puCiWgruLplrEs3ciZlpHn/vLAouD+e92oymET11rrasYD6LQBAXVtdcKvg5fX4sQDiPrLGxTAom&#10;crBZv76sMNV24G/qj74UIYRdigoq79tUSldUZNDNbEscuIvtDPoAu1LqDocQbhoZR1EiDdYcGips&#10;aVdRcTv+GQXZ9PV7sD6/7y/n6z3PsjjHq1Hq/W3cLkF4Gv1T/O/eawWLOAlzw5vwBOT6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BU+ZbDAAAA3QAAAA8AAAAAAAAAAAAA&#10;AAAAoQIAAGRycy9kb3ducmV2LnhtbFBLBQYAAAAABAAEAPkAAACRAwAAAAA=&#10;" strokecolor="#2f5496 [2408]" strokeweight="1.5pt"/>
          </v:group>
        </w:pict>
      </w:r>
      <w:r w:rsidR="00874E68">
        <w:rPr>
          <w:rFonts w:ascii="ALFABET98" w:hAnsi="ALFABET98"/>
          <w:color w:val="A6A6A6" w:themeColor="background1" w:themeShade="A6"/>
          <w:sz w:val="72"/>
          <w:szCs w:val="72"/>
        </w:rPr>
        <w:t xml:space="preserve">k     k     k     k     k     k     k </w:t>
      </w:r>
    </w:p>
    <w:p w:rsidR="00874E68" w:rsidRDefault="00BD3DCE" w:rsidP="00874E68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872" style="position:absolute;margin-left:-16.1pt;margin-top:9.4pt;width:521.25pt;height:36.85pt;z-index:-25056153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kKrNwBMEAADxDwAADgAAAAAAAAAAAAAAAAAuAgAAZHJzL2Uyb0RvYy54bWxQSwECLQAUAAYACAAA&#10;ACEAWCsPaOAAAAAKAQAADwAAAAAAAAAAAAAAAABtBgAAZHJzL2Rvd25yZXYueG1sUEsFBgAAAAAE&#10;AAQA8wAAAHoHAAAAAA==&#10;">
            <v:group id="Group 33" o:spid="_x0000_s187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9U8GicQAAADdAAAA&#10;DwAAAAAAAAAAAAAAAACqAgAAZHJzL2Rvd25yZXYueG1sUEsFBgAAAAAEAAQA+gAAAJsDAAAAAA==&#10;">
              <v:rect id="Rectangle 34" o:spid="_x0000_s187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PIqMUA&#10;AADdAAAADwAAAGRycy9kb3ducmV2LnhtbESPQWvCQBSE74X+h+UVequbKKhEV2mrll61kdDbI/vM&#10;hmbfhuxq4r/vCoLHYWa+YZbrwTbiQp2vHStIRwkI4tLpmisF+c/ubQ7CB2SNjWNScCUP69Xz0xIz&#10;7Xre0+UQKhEh7DNUYEJoMyl9aciiH7mWOHon11kMUXaV1B32EW4bOU6SqbRYc1ww2NKnofLvcLYK&#10;JlWxNUW+8blNi+nX8Xr86H93Sr2+DO8LEIGG8Ajf299awXw8S+H2Jj4Buf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08ioxQAAAN0AAAAPAAAAAAAAAAAAAAAAAJgCAABkcnMv&#10;ZG93bnJldi54bWxQSwUGAAAAAAQABAD1AAAAigMAAAAA&#10;" strokecolor="#2f5496 [2408]" strokeweight="1.5pt">
                <v:fill opacity="0"/>
              </v:rect>
              <v:rect id="Rectangle 35" o:spid="_x0000_s187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3uid8MA&#10;AADdAAAADwAAAGRycy9kb3ducmV2LnhtbESPS2/CMBCE70j9D9Yi9QZOovIKGFSBaDnyvK/iJYmI&#10;1yF2Ifx7XAmJ42hmvtHMFq2pxI0aV1pWEPcjEMSZ1SXnCo6HdW8MwnlkjZVlUvAgB4v5R2eGqbZ3&#10;3tFt73MRIOxSVFB4X6dSuqwgg65va+LgnW1j0AfZ5FI3eA9wU8kkiobSYMlhocCalgVll/2fUXAa&#10;rGr+lYa38fprMjhdfq7L2Cj12W2/pyA8tf4dfrU3WsE4GSXw/yY8ATl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3uid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87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n9OsYAAADdAAAADwAAAGRycy9kb3ducmV2LnhtbESPQWvCQBSE74L/YXkFb7ppBBtSV2kE&#10;wQgetKXQ2yP7TGKzb2N21fjvXaHQ4zAz3zDzZW8acaXO1ZYVvE4iEMSF1TWXCr4+1+MEhPPIGhvL&#10;pOBODpaL4WCOqbY33tP14EsRIOxSVFB536ZSuqIig25iW+LgHW1n0AfZlVJ3eAtw08g4imbSYM1h&#10;ocKWVhUVv4eLUZDdt9876/Pz5vhzOudZFud4MkqNXvqPdxCeev8f/mtvtIIkfpvC8014AnL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sp/TrGAAAA3QAAAA8AAAAAAAAA&#10;AAAAAAAAoQIAAGRycy9kb3ducmV2LnhtbFBLBQYAAAAABAAEAPkAAACUAwAAAAA=&#10;" strokecolor="#2f5496 [2408]" strokeweight="1.5pt"/>
            <v:shape id="AutoShape 37" o:spid="_x0000_s187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MBlTsYAAADdAAAADwAAAGRycy9kb3ducmV2LnhtbESPQWvCQBSE74L/YXkFb7ppEBtSV2kE&#10;wQgetKXQ2yP7TGKzb2N21fjvXaHQ4zAz3zDzZW8acaXO1ZYVvE4iEMSF1TWXCr4+1+MEhPPIGhvL&#10;pOBODpaL4WCOqbY33tP14EsRIOxSVFB536ZSuqIig25iW+LgHW1n0AfZlVJ3eAtw08g4imbSYM1h&#10;ocKWVhUVv4eLUZDdt9876/Pz5vhzOudZFud4MkqNXvqPdxCeev8f/mtvtIIkfpvC8014AnL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TAZU7GAAAA3QAAAA8AAAAAAAAA&#10;AAAAAAAAoQIAAGRycy9kb3ducmV2LnhtbFBLBQYAAAAABAAEAPkAAACUAwAAAAA=&#10;" strokecolor="#2f5496 [2408]" strokeweight="1.5pt"/>
          </v:group>
        </w:pict>
      </w:r>
      <w:r w:rsidR="00874E68">
        <w:rPr>
          <w:rFonts w:ascii="ALFABET98" w:hAnsi="ALFABET98"/>
          <w:color w:val="A6A6A6" w:themeColor="background1" w:themeShade="A6"/>
          <w:sz w:val="72"/>
          <w:szCs w:val="72"/>
        </w:rPr>
        <w:t xml:space="preserve">k     k     k     k     k     k     k </w:t>
      </w:r>
    </w:p>
    <w:p w:rsidR="00874E68" w:rsidRDefault="00BD3DCE" w:rsidP="00874E68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866" style="position:absolute;margin-left:-16.1pt;margin-top:9.4pt;width:521.25pt;height:36.85pt;z-index:-25056051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AsZq5WFQQAAPEPAAAOAAAAAAAAAAAAAAAAAC4CAABkcnMvZTJvRG9jLnhtbFBLAQItABQABgAI&#10;AAAAIQBYKw9o4AAAAAoBAAAPAAAAAAAAAAAAAAAAAG8GAABkcnMvZG93bnJldi54bWxQSwUGAAAA&#10;AAQABADzAAAAfAcAAAAA&#10;">
            <v:group id="Group 33" o:spid="_x0000_s186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XqO2bFAAAA3QAA&#10;AA8AAAAAAAAAAAAAAAAAqgIAAGRycy9kb3ducmV2LnhtbFBLBQYAAAAABAAEAPoAAACcAwAAAAA=&#10;">
              <v:rect id="Rectangle 34" o:spid="_x0000_s187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b1R8UA&#10;AADdAAAADwAAAGRycy9kb3ducmV2LnhtbESPQWvCQBSE74L/YXmCN92ooJK6irYqvdZGQm+P7Gs2&#10;NPs2ZFcT/71bKPQ4zMw3zGbX21rcqfWVYwWzaQKCuHC64lJB9nmarEH4gKyxdkwKHuRhtx0ONphq&#10;1/EH3S+hFBHCPkUFJoQmldIXhiz6qWuIo/ftWoshyraUusUuwm0t50mylBYrjgsGG3o1VPxcblbB&#10;osyPJs/efGZn+fJ8fVwP3ddJqfGo37+ACNSH//Bf+10rWM9XK/h9E5+A3D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dvVHxQAAAN0AAAAPAAAAAAAAAAAAAAAAAJgCAABkcnMv&#10;ZG93bnJldi54bWxQSwUGAAAAAAQABAD1AAAAigMAAAAA&#10;" strokecolor="#2f5496 [2408]" strokeweight="1.5pt">
                <v:fill opacity="0"/>
              </v:rect>
              <v:rect id="Rectangle 35" o:spid="_x0000_s187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pOVncEA&#10;AADdAAAADwAAAGRycy9kb3ducmV2LnhtbERPyW7CMBC9I/EP1iBxK05QKRBwIkQF5diy3EfxkETE&#10;4xAbCH9fH5A4Pr19mXWmFndqXWVZQTyKQBDnVldcKDgeNh8zEM4ja6wtk4InOcjSfm+JibYP/qP7&#10;3hcihLBLUEHpfZNI6fKSDLqRbYgDd7atQR9gW0jd4iOEm1qOo+hLGqw4NJTY0Lqk/LK/GQWnyXfD&#10;P9Lwb7z5nE9Ol+11HRulhoNutQDhqfNv8cu90wpm42mYG96EJyDT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6TlZ3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186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sHK0McAAADdAAAADwAAAGRycy9kb3ducmV2LnhtbESPT2vCQBTE7wW/w/KE3uqmOVQb3Ugj&#10;CKbgobYI3h7ZZ/6YfRuzW43f3hUKPQ4z8xtmsRxMKy7Uu9qygtdJBIK4sLrmUsHP9/plBsJ5ZI2t&#10;ZVJwIwfLdPS0wETbK3/RZedLESDsElRQed8lUrqiIoNuYjvi4B1tb9AH2ZdS93gNcNPKOIrepMGa&#10;w0KFHa0qKk67X6Mgu33ut9bn583x0JzzLItzbIxSz+PhYw7C0+D/w3/tjVYwi6fv8HgTnoBM7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awcrQxwAAAN0AAAAPAAAAAAAA&#10;AAAAAAAAAKECAABkcnMvZG93bnJldi54bWxQSwUGAAAAAAQABAD5AAAAlQMAAAAA&#10;" strokecolor="#2f5496 [2408]" strokeweight="1.5pt"/>
            <v:shape id="AutoShape 37" o:spid="_x0000_s186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i4TasQAAADdAAAADwAAAGRycy9kb3ducmV2LnhtbERPy2rCQBTdF/oPwxXcNROzkBAdpSkU&#10;TMFFrQjdXTI3D5u5EzNTk/y9syh0eTjv7X4ynbjT4FrLClZRDIK4tLrlWsH56/0lBeE8ssbOMimY&#10;ycF+9/y0xUzbkT/pfvK1CCHsMlTQeN9nUrqyIYMusj1x4Co7GPQBDrXUA44h3HQyieO1NNhyaGiw&#10;p7eGyp/Tr1GQzx+Xo/XF7VB9X29FnicFXo1Sy8X0ugHhafL/4j/3QStIkzTsD2/CE5C7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+LhNqxAAAAN0AAAAPAAAAAAAAAAAA&#10;AAAAAKECAABkcnMvZG93bnJldi54bWxQSwUGAAAAAAQABAD5AAAAkgMAAAAA&#10;" strokecolor="#2f5496 [2408]" strokeweight="1.5pt"/>
          </v:group>
        </w:pict>
      </w:r>
      <w:r w:rsidR="00874E68">
        <w:rPr>
          <w:rFonts w:ascii="ALFABET98" w:hAnsi="ALFABET98"/>
          <w:color w:val="A6A6A6" w:themeColor="background1" w:themeShade="A6"/>
          <w:sz w:val="72"/>
          <w:szCs w:val="72"/>
        </w:rPr>
        <w:t xml:space="preserve">k     k     k     k     k     k     k </w:t>
      </w:r>
    </w:p>
    <w:p w:rsidR="00874E68" w:rsidRDefault="00BD3DCE" w:rsidP="00874E68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860" style="position:absolute;margin-left:-16.1pt;margin-top:9.4pt;width:521.25pt;height:36.85pt;z-index:-25055948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B&#10;oNDzEgQAAPEPAAAOAAAAAAAAAAAAAAAAAC4CAABkcnMvZTJvRG9jLnhtbFBLAQItABQABgAIAAAA&#10;IQBYKw9o4AAAAAoBAAAPAAAAAAAAAAAAAAAAAGwGAABkcnMvZG93bnJldi54bWxQSwUGAAAAAAQA&#10;BADzAAAAeQcAAAAA&#10;">
            <v:group id="Group 33" o:spid="_x0000_s186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fBE1CxgAAAN0A&#10;AAAPAAAAAAAAAAAAAAAAAKoCAABkcnMvZG93bnJldi54bWxQSwUGAAAAAAQABAD6AAAAnQMAAAAA&#10;">
              <v:rect id="Rectangle 34" o:spid="_x0000_s186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iDY8UA&#10;AADdAAAADwAAAGRycy9kb3ducmV2LnhtbESPT4vCMBTE7wv7HcJb8LamKkipRtk/KntVK8Xbo3k2&#10;xealNNHWb78RFvY4zMxvmOV6sI24U+drxwom4wQEcel0zZWC/Lh9T0H4gKyxcUwKHuRhvXp9WWKm&#10;Xc97uh9CJSKEfYYKTAhtJqUvDVn0Y9cSR+/iOoshyq6SusM+wm0jp0kylxZrjgsGW/oyVF4PN6tg&#10;VhUbU+TfPreTYr47PU6f/Xmr1Oht+FiACDSE//Bf+0crSKfpDJ5v4hOQq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mINjxQAAAN0AAAAPAAAAAAAAAAAAAAAAAJgCAABkcnMv&#10;ZG93bnJldi54bWxQSwUGAAAAAAQABAD1AAAAigMAAAAA&#10;" strokecolor="#2f5496 [2408]" strokeweight="1.5pt">
                <v:fill opacity="0"/>
              </v:rect>
              <v:rect id="Rectangle 35" o:spid="_x0000_s186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gvvv8QA&#10;AADdAAAADwAAAGRycy9kb3ducmV2LnhtbESPQWvCQBSE7wX/w/IEb3UTiSWNrlIssT1WrfdH9pkE&#10;s2/T7DZJ/31XEDwOM/MNs96OphE9da62rCCeRyCIC6trLhV8n/LnFITzyBoby6TgjxxsN5OnNWba&#10;Dnyg/uhLESDsMlRQed9mUrqiIoNublvi4F1sZ9AH2ZVSdzgEuGnkIopepMGaw0KFLe0qKq7HX6Pg&#10;vHxv+UMa/orz5HV5vu5/drFRajYd31YgPI3+Eb63P7WCdJEmcHsTnoDc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oL77/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186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lmw8sYAAADdAAAADwAAAGRycy9kb3ducmV2LnhtbESPQWvCQBSE7wX/w/IEb3VjwBJSVzGC&#10;YAQPain09sg+k2j2bcyuGv99Vyj0OMzMN8xs0ZtG3KlztWUFk3EEgriwuuZSwddx/Z6AcB5ZY2OZ&#10;FDzJwWI+eJthqu2D93Q/+FIECLsUFVTet6mUrqjIoBvbljh4J9sZ9EF2pdQdPgLcNDKOog9psOaw&#10;UGFLq4qKy+FmFGTP7ffO+vy6Of2cr3mWxTmejVKjYb/8BOGp9//hv/ZGK0jiZAqvN+EJyPk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5ZsPLGAAAA3QAAAA8AAAAAAAAA&#10;AAAAAAAAoQIAAGRycy9kb3ducmV2LnhtbFBLBQYAAAAABAAEAPkAAACUAwAAAAA=&#10;" strokecolor="#2f5496 [2408]" strokeweight="1.5pt"/>
            <v:shape id="AutoShape 37" o:spid="_x0000_s186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osuhcUAAADdAAAADwAAAGRycy9kb3ducmV2LnhtbESPQYvCMBSE78L+h/CEvWlqD1KqUbbC&#10;ghX2sCrC3h7Ns602L7WJWv/9RhA8DjPzDTNf9qYRN+pcbVnBZByBIC6srrlUsN99jxIQziNrbCyT&#10;ggc5WC4+BnNMtb3zL922vhQBwi5FBZX3bSqlKyoy6Ma2JQ7e0XYGfZBdKXWH9wA3jYyjaCoN1hwW&#10;KmxpVVFx3l6NguyxOfxYn1/Wx7/TJc+yOMeTUepz2H/NQHjq/Tv8aq+1giROpvB8E56AXPw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3osuhcUAAADdAAAADwAAAAAAAAAA&#10;AAAAAAChAgAAZHJzL2Rvd25yZXYueG1sUEsFBgAAAAAEAAQA+QAAAJMDAAAAAA==&#10;" strokecolor="#2f5496 [2408]" strokeweight="1.5pt"/>
          </v:group>
        </w:pict>
      </w:r>
      <w:r w:rsidR="00874E68">
        <w:rPr>
          <w:rFonts w:ascii="ALFABET98" w:hAnsi="ALFABET98"/>
          <w:color w:val="A6A6A6" w:themeColor="background1" w:themeShade="A6"/>
          <w:sz w:val="72"/>
          <w:szCs w:val="72"/>
        </w:rPr>
        <w:t xml:space="preserve">k     k     k     k     k     k     k </w:t>
      </w:r>
    </w:p>
    <w:p w:rsidR="00874E68" w:rsidRDefault="00BD3DCE" w:rsidP="00874E68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854" style="position:absolute;margin-left:-16.1pt;margin-top:9.4pt;width:521.25pt;height:36.85pt;z-index:-25055846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25K2MRYEAADxDwAADgAAAAAAAAAAAAAAAAAuAgAAZHJzL2Uyb0RvYy54bWxQSwECLQAUAAYA&#10;CAAAACEAWCsPaOAAAAAKAQAADwAAAAAAAAAAAAAAAABwBgAAZHJzL2Rvd25yZXYueG1sUEsFBgAA&#10;AAAEAAQA8wAAAH0HAAAAAA==&#10;">
            <v:group id="Group 33" o:spid="_x0000_s185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6tNcRwwAAAN0AAAAP&#10;AAAAAAAAAAAAAAAAAKoCAABkcnMvZG93bnJldi54bWxQSwUGAAAAAAQABAD6AAAAmgMAAAAA&#10;">
              <v:rect id="Rectangle 34" o:spid="_x0000_s185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gZMMUA&#10;AADdAAAADwAAAGRycy9kb3ducmV2LnhtbESPT2vCQBTE74V+h+UVequbtBgkukr/WbxWI8HbI/vM&#10;BrNvQ3Zr4rd3hYLHYWZ+wyxWo23FmXrfOFaQThIQxJXTDdcKit36ZQbCB2SNrWNScCEPq+XjwwJz&#10;7Qb+pfM21CJC2OeowITQ5VL6ypBFP3EdcfSOrrcYouxrqXscIty28jVJMmmx4bhgsKNPQ9Vp+2cV&#10;vNXltymLL1/YtMx+9pf9x3BYK/X8NL7PQQQawz38395oBdMsSeH2Jj4Bub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KBkwxQAAAN0AAAAPAAAAAAAAAAAAAAAAAJgCAABkcnMv&#10;ZG93bnJldi54bWxQSwUGAAAAAAQABAD1AAAAigMAAAAA&#10;" strokecolor="#2f5496 [2408]" strokeweight="1.5pt">
                <v:fill opacity="0"/>
              </v:rect>
              <v:rect id="Rectangle 35" o:spid="_x0000_s185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Bz78MA&#10;AADdAAAADwAAAGRycy9kb3ducmV2LnhtbESPQYvCMBSE74L/ITxhb5pWrKzVKOLi6tGten80z7bY&#10;vHSbqPXfm4UFj8PMfMMsVp2pxZ1aV1lWEI8iEMS51RUXCk7H7fAThPPIGmvLpOBJDlbLfm+BqbYP&#10;/qF75gsRIOxSVFB636RSurwkg25kG+LgXWxr0AfZFlK3+AhwU8txFE2lwYrDQokNbUrKr9nNKDgn&#10;Xw3vpOFDvJ3MkvP1+3cTG6U+Bt16DsJT59/h//ZeK0im0Rj+3oQnIJ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IBz7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85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NIsosUAAADdAAAADwAAAGRycy9kb3ducmV2LnhtbESPQYvCMBSE78L+h/AWvGmqoizVKHZh&#10;wQp7UBfB26N5ttXmpTZR6783C4LHYWa+YWaL1lTiRo0rLSsY9CMQxJnVJecK/nY/vS8QziNrrCyT&#10;ggc5WMw/OjOMtb3zhm5bn4sAYRejgsL7OpbSZQUZdH1bEwfvaBuDPsgml7rBe4CbSg6jaCINlhwW&#10;Cqzpu6DsvL0aBcljvf+1Pr2sjofTJU2SYYono1T3s11OQXhq/Tv8aq+0gvEkGsH/m/AE5PwJ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NIsosUAAADdAAAADwAAAAAAAAAA&#10;AAAAAAChAgAAZHJzL2Rvd25yZXYueG1sUEsFBgAAAAAEAAQA+QAAAJMDAAAAAA==&#10;" strokecolor="#2f5496 [2408]" strokeweight="1.5pt"/>
            <v:shape id="AutoShape 37" o:spid="_x0000_s185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zu01sUAAADdAAAADwAAAGRycy9kb3ducmV2LnhtbESPQYvCMBSE78L+h/AWvGmqqCzVKHZh&#10;wQp7UBfB26N5ttXmpTZR6783C4LHYWa+YWaL1lTiRo0rLSsY9CMQxJnVJecK/nY/vS8QziNrrCyT&#10;ggc5WMw/OjOMtb3zhm5bn4sAYRejgsL7OpbSZQUZdH1bEwfvaBuDPsgml7rBe4CbSg6jaCINlhwW&#10;Cqzpu6DsvL0aBcljvf+1Pr2sjofTJU2SYYono1T3s11OQXhq/Tv8aq+0gvEkGsH/m/AE5PwJ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zu01sUAAADdAAAADwAAAAAAAAAA&#10;AAAAAAChAgAAZHJzL2Rvd25yZXYueG1sUEsFBgAAAAAEAAQA+QAAAJMDAAAAAA==&#10;" strokecolor="#2f5496 [2408]" strokeweight="1.5pt"/>
          </v:group>
        </w:pict>
      </w:r>
      <w:r w:rsidR="00874E68">
        <w:rPr>
          <w:rFonts w:ascii="ALFABET98" w:hAnsi="ALFABET98"/>
          <w:color w:val="A6A6A6" w:themeColor="background1" w:themeShade="A6"/>
          <w:sz w:val="72"/>
          <w:szCs w:val="72"/>
        </w:rPr>
        <w:t xml:space="preserve">k     k     k     k     k     k     k </w:t>
      </w:r>
    </w:p>
    <w:p w:rsidR="00874E68" w:rsidRDefault="00BD3DCE" w:rsidP="00874E68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848" style="position:absolute;margin-left:-16.1pt;margin-top:9.4pt;width:521.25pt;height:36.85pt;z-index:-25055744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">
            <v:group id="Group 33" o:spid="_x0000_s185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oR6v7FAAAA3QAA&#10;AA8AAAAAAAAAAAAAAAAAqgIAAGRycy9kb3ducmV2LnhtbFBLBQYAAAAABAAEAPoAAACcAwAAAAA=&#10;">
              <v:rect id="Rectangle 34" o:spid="_x0000_s185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40k38YA&#10;AADdAAAADwAAAGRycy9kb3ducmV2LnhtbESPQWvCQBSE7wX/w/KE3urGSlOJrqK1ll6rkeDtkX1m&#10;g9m3Ibs18d93C4Ueh5n5hlmuB9uIG3W+dqxgOklAEJdO11wpyI/7pzkIH5A1No5JwZ08rFejhyVm&#10;2vX8RbdDqESEsM9QgQmhzaT0pSGLfuJa4uhdXGcxRNlVUnfYR7ht5HOSpNJizXHBYEtvhsrr4dsq&#10;mFXFuynync/ttEg/TvfTtj/vlXocD5sFiEBD+A//tT+1gpc0eYXfN/EJyN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40k38YAAADdAAAADwAAAAAAAAAAAAAAAACYAgAAZHJz&#10;L2Rvd25yZXYueG1sUEsFBgAAAAAEAAQA9QAAAIsDAAAAAA==&#10;" strokecolor="#2f5496 [2408]" strokeweight="1.5pt">
                <v:fill opacity="0"/>
              </v:rect>
              <v:rect id="Rectangle 35" o:spid="_x0000_s185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hEBcEA&#10;AADdAAAADwAAAGRycy9kb3ducmV2LnhtbERPTW+CQBC9m/gfNtPEmy4YMYquxNBge6y23ifsFIjs&#10;LLJbxH/fPTTp8eV977PRtGKg3jWWFcSLCARxaXXDlYKvz2K+AeE8ssbWMil4koPsMJ3sMdX2wWca&#10;Lr4SIYRdigpq77tUSlfWZNAtbEccuG/bG/QB9pXUPT5CuGnlMorW0mDDoaHGjvKaytvlxyi4Jq8d&#10;v0nDH3Gx2ibX2+mex0ap2ct43IHwNPp/8Z/7XStI1lGYG96EJyAP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FoRAX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185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TobSMYAAADdAAAADwAAAGRycy9kb3ducmV2LnhtbESPT4vCMBTE74LfITxhb5qusLJWo2wF&#10;wQoe/MPC3h7Ns602L7WJWr+9ERY8DjPzG2Y6b00lbtS40rKCz0EEgjizuuRcwWG/7H+DcB5ZY2WZ&#10;FDzIwXzW7Uwx1vbOW7rtfC4ChF2MCgrv61hKlxVk0A1sTRy8o20M+iCbXOoG7wFuKjmMopE0WHJY&#10;KLCmRUHZeXc1CpLH+ndjfXpZHf9OlzRJhimejFIfvfZnAsJT69/h//ZKK/gaRWN4vQlPQM6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U6G0jGAAAA3QAAAA8AAAAAAAAA&#10;AAAAAAAAoQIAAGRycy9kb3ducmV2LnhtbFBLBQYAAAAABAAEAPkAAACUAwAAAAA=&#10;" strokecolor="#2f5496 [2408]" strokeweight="1.5pt"/>
            <v:shape id="AutoShape 37" o:spid="_x0000_s184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dkkCMMAAADdAAAADwAAAGRycy9kb3ducmV2LnhtbERPy4rCMBTdC/MP4Q6401RBkY6p2IEB&#10;K7hQh4HZXZrbhzY3tYla/94sBJeH816uetOIG3WutqxgMo5AEOdW11wq+D3+jBYgnEfW2FgmBQ9y&#10;sEo+BkuMtb3znm4HX4oQwi5GBZX3bSylyysy6Ma2JQ5cYTuDPsCulLrDewg3jZxG0VwarDk0VNjS&#10;d0X5+XA1CtLH9m9nfXbZFP+nS5am0wxPRqnhZ7/+AuGp92/xy73RCmbzSdgf3oQnIJMn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HZJAjDAAAA3QAAAA8AAAAAAAAAAAAA&#10;AAAAoQIAAGRycy9kb3ducmV2LnhtbFBLBQYAAAAABAAEAPkAAACRAwAAAAA=&#10;" strokecolor="#2f5496 [2408]" strokeweight="1.5pt"/>
          </v:group>
        </w:pict>
      </w:r>
      <w:r w:rsidR="00874E68">
        <w:rPr>
          <w:rFonts w:ascii="ALFABET98" w:hAnsi="ALFABET98"/>
          <w:color w:val="A6A6A6" w:themeColor="background1" w:themeShade="A6"/>
          <w:sz w:val="72"/>
          <w:szCs w:val="72"/>
        </w:rPr>
        <w:t xml:space="preserve">k     k     k     k     k     k     k </w:t>
      </w:r>
    </w:p>
    <w:p w:rsidR="00874E68" w:rsidRDefault="00BD3DCE" w:rsidP="00874E68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1842" style="position:absolute;margin-left:-16.1pt;margin-top:9.4pt;width:521.25pt;height:36.85pt;z-index:-25055641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HbcvdkUBAAA8Q8AAA4AAAAAAAAAAAAAAAAALgIAAGRycy9lMm9Eb2MueG1sUEsBAi0AFAAGAAgA&#10;AAAhAFgrD2jgAAAACgEAAA8AAAAAAAAAAAAAAAAAbgYAAGRycy9kb3ducmV2LnhtbFBLBQYAAAAA&#10;BAAEAPMAAAB7BwAAAAA=&#10;">
            <v:group id="Group 33" o:spid="_x0000_s184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DzeiDFAAAA3QAA&#10;AA8AAAAAAAAAAAAAAAAAqgIAAGRycy9kb3ducmV2LnhtbFBLBQYAAAAABAAEAPoAAACcAwAAAAA=&#10;">
              <v:rect id="Rectangle 34" o:spid="_x0000_s184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+0AcYA&#10;AADdAAAADwAAAGRycy9kb3ducmV2LnhtbESPT2vCQBTE74V+h+UVequbVAwlukr/aPFajYTeHtln&#10;NjT7NmRXE7+9KxQ8DjPzG2axGm0rztT7xrGCdJKAIK6cbrhWUOw3L28gfEDW2DomBRfysFo+Piww&#10;127gHzrvQi0ihH2OCkwIXS6lrwxZ9BPXEUfv6HqLIcq+lrrHIcJtK1+TJJMWG44LBjv6NFT97U5W&#10;wbQu16Ysvnxh0zL7PlwOH8PvRqnnp/F9DiLQGO7h//ZWK5hl6RRub+ITkM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W+0AcYAAADdAAAADwAAAAAAAAAAAAAAAACYAgAAZHJz&#10;L2Rvd25yZXYueG1sUEsFBgAAAAAEAAQA9QAAAIsDAAAAAA==&#10;" strokecolor="#2f5496 [2408]" strokeweight="1.5pt">
                <v:fill opacity="0"/>
              </v:rect>
              <v:rect id="Rectangle 35" o:spid="_x0000_s184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fzY3cMA&#10;AADdAAAADwAAAGRycy9kb3ducmV2LnhtbESPQYvCMBSE74L/IbwFb5p2seJ2jSKKrketen80b9ti&#10;89Jtonb/vREEj8PMfMPMFp2pxY1aV1lWEI8iEMS51RUXCk7HzXAKwnlkjbVlUvBPDhbzfm+GqbZ3&#10;PtAt84UIEHYpKii9b1IpXV6SQTeyDXHwfm1r0AfZFlK3eA9wU8vPKJpIgxWHhRIbWpWUX7KrUXBO&#10;1g3/SMP7eDP+Ss6X7d8qNkoNPrrlNwhPnX+HX+2dVpBM4jE834QnIO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fzY3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84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1bR9ccAAADdAAAADwAAAGRycy9kb3ducmV2LnhtbESPT2vCQBTE74LfYXmCN7OppVKjqzSF&#10;gil48A+Ct0f2mcRm38bsqvHbdwtCj8PM/IaZLztTixu1rrKs4CWKQRDnVldcKNjvvkbvIJxH1lhb&#10;JgUPcrBc9HtzTLS984ZuW1+IAGGXoILS+yaR0uUlGXSRbYiDd7KtQR9kW0jd4j3ATS3HcTyRBisO&#10;CyU29FlS/rO9GgXp4/uwtj67rE7H8yVL03GGZ6PUcNB9zEB46vx/+NleaQVvk9cp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bVtH1xwAAAN0AAAAPAAAAAAAA&#10;AAAAAAAAAKECAABkcnMvZG93bnJldi54bWxQSwUGAAAAAAQABAD5AAAAlQMAAAAA&#10;" strokecolor="#2f5496 [2408]" strokeweight="1.5pt"/>
            <v:shape id="AutoShape 37" o:spid="_x0000_s184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moLFcQAAADdAAAADwAAAGRycy9kb3ducmV2LnhtbERPTWvCQBC9F/wPywi91Y2hFYmuoREK&#10;ptCDWgrehuyYxGZnY3abxH/fPQgeH+97nY6mET11rrasYD6LQBAXVtdcKvg+frwsQTiPrLGxTApu&#10;5CDdTJ7WmGg78J76gy9FCGGXoILK+zaR0hUVGXQz2xIH7mw7gz7ArpS6wyGEm0bGUbSQBmsODRW2&#10;tK2o+D38GQXZ7fPny/r8ujufLtc8y+IcL0ap5+n4vgLhafQP8d290wreFq9hf3gTnoDc/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SagsVxAAAAN0AAAAPAAAAAAAAAAAA&#10;AAAAAKECAABkcnMvZG93bnJldi54bWxQSwUGAAAAAAQABAD5AAAAkgMAAAAA&#10;" strokecolor="#2f5496 [2408]" strokeweight="1.5pt"/>
          </v:group>
        </w:pict>
      </w:r>
      <w:r w:rsidR="00874E68">
        <w:rPr>
          <w:rFonts w:ascii="ALFABET98" w:hAnsi="ALFABET98"/>
          <w:color w:val="A6A6A6" w:themeColor="background1" w:themeShade="A6"/>
          <w:sz w:val="72"/>
          <w:szCs w:val="72"/>
        </w:rPr>
        <w:t xml:space="preserve">k     k     k     k     k     k     k </w:t>
      </w:r>
    </w:p>
    <w:p w:rsidR="00874E68" w:rsidRDefault="00BD3DCE" w:rsidP="00874E68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836" style="position:absolute;margin-left:-16.1pt;margin-top:9.4pt;width:521.25pt;height:36.85pt;z-index:-25055539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5&#10;Gj57EgQAAPEPAAAOAAAAAAAAAAAAAAAAAC4CAABkcnMvZTJvRG9jLnhtbFBLAQItABQABgAIAAAA&#10;IQBYKw9o4AAAAAoBAAAPAAAAAAAAAAAAAAAAAGwGAABkcnMvZG93bnJldi54bWxQSwUGAAAAAAQA&#10;BADzAAAAeQcAAAAA&#10;">
            <v:group id="Group 33" o:spid="_x0000_s183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zQFU9xgAAAN0A&#10;AAAPAAAAAAAAAAAAAAAAAKoCAABkcnMvZG93bnJldi54bWxQSwUGAAAAAAQABAD6AAAAnQMAAAAA&#10;">
              <v:rect id="Rectangle 34" o:spid="_x0000_s184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ybHMUA&#10;AADdAAAADwAAAGRycy9kb3ducmV2LnhtbESPS2vDMBCE74X+B7GF3ho5j5riRAnNk16bOpjeFmtj&#10;mVorY6mx8++jQiHHYWa+YRarwTbiQp2vHSsYjxIQxKXTNVcK8q/9yxsIH5A1No5JwZU8rJaPDwvM&#10;tOv5ky7HUIkIYZ+hAhNCm0npS0MW/ci1xNE7u85iiLKrpO6wj3DbyEmSpNJizXHBYEsbQ+XP8dcq&#10;mFbFzhT51ud2XKSH0/W07r/3Sj0/De9zEIGGcA//tz+0gtd0NoW/N/EJyO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3JscxQAAAN0AAAAPAAAAAAAAAAAAAAAAAJgCAABkcnMv&#10;ZG93bnJldi54bWxQSwUGAAAAAAQABAD1AAAAigMAAAAA&#10;" strokecolor="#2f5496 [2408]" strokeweight="1.5pt">
                <v:fill opacity="0"/>
              </v:rect>
              <v:rect id="Rectangle 35" o:spid="_x0000_s184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/3wMQA&#10;AADdAAAADwAAAGRycy9kb3ducmV2LnhtbESPQWvCQBSE7wX/w/KE3uomJQk1ZhWx2Hps1dwf2WcS&#10;zL5Ns1uT/nu3UOhxmJlvmGIzmU7caHCtZQXxIgJBXFndcq3gfNo/vYBwHlljZ5kU/JCDzXr2UGCu&#10;7cifdDv6WgQIuxwVNN73uZSuasigW9ieOHgXOxj0QQ611AOOAW46+RxFmTTYclhosKddQ9X1+G0U&#10;lOlrz+/S8Ee8T5ZpeX372sVGqcf5tF2B8DT5//Bf+6AVpFmSwO+b8ATk+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ZP98D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183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h2ojccAAADdAAAADwAAAGRycy9kb3ducmV2LnhtbESPQWvCQBSE7wX/w/KE3upGaaSkrtII&#10;BVPw0FSE3h7ZZxKbfRuzW5P8+65Q8DjMzDfMajOYRlypc7VlBfNZBIK4sLrmUsHh6/3pBYTzyBob&#10;y6RgJAeb9eRhhYm2PX/SNfelCBB2CSqovG8TKV1RkUE3sy1x8E62M+iD7EqpO+wD3DRyEUVLabDm&#10;sFBhS9uKip/81yhIx4/j3vrssjt9ny9Zmi4yPBulHqfD2ysIT4O/h//bO60gXj7H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CHaiNxwAAAN0AAAAPAAAAAAAA&#10;AAAAAAAAAKECAABkcnMvZG93bnJldi54bWxQSwUGAAAAAAQABAD5AAAAlQMAAAAA&#10;" strokecolor="#2f5496 [2408]" strokeweight="1.5pt"/>
            <v:shape id="AutoShape 37" o:spid="_x0000_s183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s82+scAAADdAAAADwAAAGRycy9kb3ducmV2LnhtbESPT2vCQBTE7wW/w/KE3uqm0oYS3Ugj&#10;CKbgQVsEb4/sM3/Mvo3ZrcZv3xWEHoeZ+Q0zXwymFRfqXW1ZweskAkFcWF1zqeDne/XyAcJ5ZI2t&#10;ZVJwIweLdPQ0x0TbK2/psvOlCBB2CSqovO8SKV1RkUE3sR1x8I62N+iD7Eupe7wGuGnlNIpiabDm&#10;sFBhR8uKitPu1yjIbl/7jfX5eX08NOc8y6Y5Nkap5/HwOQPhafD/4Ud7rRW8x28x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yzzb6xwAAAN0AAAAPAAAAAAAA&#10;AAAAAAAAAKECAABkcnMvZG93bnJldi54bWxQSwUGAAAAAAQABAD5AAAAlQMAAAAA&#10;" strokecolor="#2f5496 [2408]" strokeweight="1.5pt"/>
          </v:group>
        </w:pict>
      </w:r>
      <w:r w:rsidR="00874E68">
        <w:rPr>
          <w:rFonts w:ascii="ALFABET98" w:hAnsi="ALFABET98"/>
          <w:color w:val="A6A6A6" w:themeColor="background1" w:themeShade="A6"/>
          <w:sz w:val="72"/>
          <w:szCs w:val="72"/>
        </w:rPr>
        <w:t xml:space="preserve">k     k     k     k     k     k     k </w:t>
      </w:r>
    </w:p>
    <w:p w:rsidR="00874E68" w:rsidRDefault="00BD3DCE" w:rsidP="00874E68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830" style="position:absolute;margin-left:-16.1pt;margin-top:9.4pt;width:521.25pt;height:36.85pt;z-index:-25055436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s6bPFQ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B5s6bPFQQAAPEPAAAOAAAAAAAAAAAAAAAAAC4CAABkcnMvZTJvRG9jLnhtbFBLAQItABQABgAI&#10;AAAAIQBYKw9o4AAAAAoBAAAPAAAAAAAAAAAAAAAAAG8GAABkcnMvZG93bnJldi54bWxQSwUGAAAA&#10;AAQABADzAAAAfAcAAAAA&#10;">
            <v:group id="Group 33" o:spid="_x0000_s183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SqGLXwwAAAN0AAAAP&#10;AAAAAAAAAAAAAAAAAKoCAABkcnMvZG93bnJldi54bWxQSwUGAAAAAAQABAD6AAAAmgMAAAAA&#10;">
              <v:rect id="Rectangle 34" o:spid="_x0000_s183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zSs9sYA&#10;AADdAAAADwAAAGRycy9kb3ducmV2LnhtbESPQWvCQBSE74X+h+UVvNWNtQ01dZXWVvGqjQRvj+xr&#10;NjT7NmRXE/99Vyh4HGbmG2a+HGwjztT52rGCyTgBQVw6XXOlIP9eP76C8AFZY+OYFFzIw3JxfzfH&#10;TLued3Teh0pECPsMFZgQ2kxKXxqy6MeuJY7ej+sshii7SuoO+wi3jXxKklRarDkuGGxpZaj83Z+s&#10;gmlVfJki//S5nRTp5nA5fPTHtVKjh+H9DUSgIdzC/+2tVvCSPs/g+iY+Abn4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zSs9sYAAADdAAAADwAAAAAAAAAAAAAAAACYAgAAZHJz&#10;L2Rvd25yZXYueG1sUEsFBgAAAAAEAAQA9QAAAIsDAAAAAA==&#10;" strokecolor="#2f5496 [2408]" strokeweight="1.5pt">
                <v:fill opacity="0"/>
              </v:rect>
              <v:rect id="Rectangle 35" o:spid="_x0000_s183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K1nHsAA&#10;AADdAAAADwAAAGRycy9kb3ducmV2LnhtbERPy4rCMBTdD/gP4QruxrSDlbGaiiiOLh0f+0tzbUub&#10;m04TtfP3ZiG4PJz3YtmbRtypc5VlBfE4AkGcW11xoeB82n5+g3AeWWNjmRT8k4NlNvhYYKrtg3/p&#10;fvSFCCHsUlRQet+mUrq8JINubFviwF1tZ9AH2BVSd/gI4aaRX1E0lQYrDg0ltrQuKa+PN6Pgkmxa&#10;3knDh3g7mSWX+udvHRulRsN+NQfhqfdv8cu91wqSaRL2hzfhCcjs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/K1nHs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183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P84U8cAAADdAAAADwAAAGRycy9kb3ducmV2LnhtbESPQWvCQBSE74X+h+UVvNWNQqSkWaUR&#10;BCN4qJZCb4/sM4nNvo3ZNYn/visIPQ4z8w2TrkbTiJ46V1tWMJtGIIgLq2suFXwdN69vIJxH1thY&#10;JgU3crBaPj+lmGg78Cf1B1+KAGGXoILK+zaR0hUVGXRT2xIH72Q7gz7IrpS6wyHATSPnUbSQBmsO&#10;CxW2tK6o+D1cjYLstvveW59ftqef8yXPsnmOZ6PU5GX8eAfhafT/4Ud7qxXEi3gG9zfhCcjl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4/zhTxwAAAN0AAAAPAAAAAAAA&#10;AAAAAAAAAKECAABkcnMvZG93bnJldi54bWxQSwUGAAAAAAQABAD5AAAAlQMAAAAA&#10;" strokecolor="#2f5496 [2408]" strokeweight="1.5pt"/>
            <v:shape id="AutoShape 37" o:spid="_x0000_s183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C2mJMYAAADdAAAADwAAAGRycy9kb3ducmV2LnhtbESPT4vCMBTE78J+h/AWvGlqQZFqFLuw&#10;YAUP/mFhb4/m2Vabl9pErd/eLCx4HGbmN8x82Zla3Kl1lWUFo2EEgji3uuJCwfHwPZiCcB5ZY22Z&#10;FDzJwXLx0Ztjou2Dd3Tf+0IECLsEFZTeN4mULi/JoBvahjh4J9sa9EG2hdQtPgLc1DKOook0WHFY&#10;KLGhr5Lyy/5mFKTPzc/W+uy6Pv2er1maxhmejVL9z241A+Gp8+/wf3utFYwn4xj+3oQnIBc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gtpiTGAAAA3QAAAA8AAAAAAAAA&#10;AAAAAAAAoQIAAGRycy9kb3ducmV2LnhtbFBLBQYAAAAABAAEAPkAAACUAwAAAAA=&#10;" strokecolor="#2f5496 [2408]" strokeweight="1.5pt"/>
          </v:group>
        </w:pict>
      </w:r>
      <w:r w:rsidR="00874E68">
        <w:rPr>
          <w:rFonts w:ascii="ALFABET98" w:hAnsi="ALFABET98"/>
          <w:color w:val="A6A6A6" w:themeColor="background1" w:themeShade="A6"/>
          <w:sz w:val="72"/>
          <w:szCs w:val="72"/>
        </w:rPr>
        <w:t xml:space="preserve">k     k     k     k     k     k     k </w:t>
      </w:r>
    </w:p>
    <w:p w:rsidR="00874E68" w:rsidRDefault="00BD3DCE" w:rsidP="00874E68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824" style="position:absolute;margin-left:-16.1pt;margin-top:9.4pt;width:521.25pt;height:36.85pt;z-index:-25055334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IF7BEhYEAADxDwAADgAAAAAAAAAAAAAAAAAuAgAAZHJzL2Uyb0RvYy54bWxQSwECLQAUAAYA&#10;CAAAACEAWCsPaOAAAAAKAQAADwAAAAAAAAAAAAAAAABwBgAAZHJzL2Rvd25yZXYueG1sUEsFBgAA&#10;AAAEAAQA8wAAAH0HAAAAAA==&#10;">
            <v:group id="Group 33" o:spid="_x0000_s182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WPP4PxgAAAN0A&#10;AAAPAAAAAAAAAAAAAAAAAKoCAABkcnMvZG93bnJldi54bWxQSwUGAAAAAAQABAD6AAAAnQMAAAAA&#10;">
              <v:rect id="Rectangle 34" o:spid="_x0000_s182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6AwLsYA&#10;AADdAAAADwAAAGRycy9kb3ducmV2LnhtbESPT2vCQBTE70K/w/IKvenGloQSXaV/VHqtRkJvj+wz&#10;G5p9G7Krid/eLRQ8DjPzG2a5Hm0rLtT7xrGC+SwBQVw53XCtoDhsp68gfEDW2DomBVfysF49TJaY&#10;azfwN132oRYRwj5HBSaELpfSV4Ys+pnriKN3cr3FEGVfS93jEOG2lc9JkkmLDccFgx19GKp+92er&#10;4KUuN6YsPn1h52W2O16P78PPVqmnx/FtASLQGO7h//aXVpBmaQp/b+ITkK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6AwLsYAAADdAAAADwAAAAAAAAAAAAAAAACYAgAAZHJz&#10;L2Rvd25yZXYueG1sUEsFBgAAAAAEAAQA9QAAAIsDAAAAAA==&#10;" strokecolor="#2f5496 [2408]" strokeweight="1.5pt">
                <v:fill opacity="0"/>
              </v:rect>
              <v:rect id="Rectangle 35" o:spid="_x0000_s182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ha8cQA&#10;AADdAAAADwAAAGRycy9kb3ducmV2LnhtbESPQWvCQBSE7wX/w/KE3ppNShNqzCpisfZYU3N/ZJ9J&#10;MPs2Zrca/323UOhxmJlvmGI9mV5caXSdZQVJFIMgrq3uuFFw/No9vYJwHlljb5kU3MnBejV7KDDX&#10;9sYHupa+EQHCLkcFrfdDLqWrWzLoIjsQB+9kR4M+yLGResRbgJtePsdxJg12HBZaHGjbUn0uv42C&#10;Kn0beC8Nfya7l0Vand8v28Qo9TifNksQnib/H/5rf2gFaZZm8PsmPAG5+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wIWvH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182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FoFvMYAAADdAAAADwAAAGRycy9kb3ducmV2LnhtbESPT4vCMBTE78J+h/AWvGm6gn+oRrEL&#10;ghU8rC4L3h7Ns602L7WJWr+9WRA8DjPzG2a2aE0lbtS40rKCr34EgjizuuRcwe9+1ZuAcB5ZY2WZ&#10;FDzIwWL+0ZlhrO2df+i287kIEHYxKii8r2MpXVaQQde3NXHwjrYx6INscqkbvAe4qeQgikbSYMlh&#10;ocCavgvKzrurUZA8Nn9b69PL+ng4XdIkGaR4Mkp1P9vlFISn1r/Dr/ZaKxiOhmP4fxOegJw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haBbzGAAAA3QAAAA8AAAAAAAAA&#10;AAAAAAAAoQIAAGRycy9kb3ducmV2LnhtbFBLBQYAAAAABAAEAPkAAACUAwAAAAA=&#10;" strokecolor="#2f5496 [2408]" strokeweight="1.5pt"/>
            <v:shape id="AutoShape 37" o:spid="_x0000_s182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cWRzsQAAADdAAAADwAAAGRycy9kb3ducmV2LnhtbERPTWvCQBC9F/wPywi9NRsDSolZxQiF&#10;pNBDVQRvQ3ZMotnZmN1q/PfdQ6HHx/vO1qPpxJ0G11pWMItiEMSV1S3XCg77j7d3EM4ja+wsk4In&#10;OVivJi8Zpto++JvuO1+LEMIuRQWN930qpasaMugi2xMH7mwHgz7AoZZ6wEcIN51M4nghDbYcGhrs&#10;adtQdd39GAX58/P4ZX15K86ny63M86TEi1HqdTpuliA8jf5f/OcutIL5Yh7mhjfhCcjV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pxZHOxAAAAN0AAAAPAAAAAAAAAAAA&#10;AAAAAKECAABkcnMvZG93bnJldi54bWxQSwUGAAAAAAQABAD5AAAAkgMAAAAA&#10;" strokecolor="#2f5496 [2408]" strokeweight="1.5pt"/>
          </v:group>
        </w:pict>
      </w:r>
      <w:r w:rsidR="00874E68">
        <w:rPr>
          <w:rFonts w:ascii="ALFABET98" w:hAnsi="ALFABET98"/>
          <w:color w:val="A6A6A6" w:themeColor="background1" w:themeShade="A6"/>
          <w:sz w:val="72"/>
          <w:szCs w:val="72"/>
        </w:rPr>
        <w:t xml:space="preserve">k     k     k     k     k     k     k </w:t>
      </w:r>
    </w:p>
    <w:p w:rsidR="00874E68" w:rsidRPr="009E083E" w:rsidRDefault="00874E68" w:rsidP="00874E68">
      <w:pPr>
        <w:spacing w:line="240" w:lineRule="auto"/>
        <w:rPr>
          <w:rFonts w:ascii="ALFABET98" w:hAnsi="ALFABET98"/>
          <w:sz w:val="36"/>
          <w:szCs w:val="36"/>
        </w:rPr>
      </w:pPr>
      <w:r w:rsidRPr="009E083E">
        <w:rPr>
          <w:rFonts w:ascii="ALFABET98" w:hAnsi="ALFABET98"/>
          <w:sz w:val="72"/>
          <w:szCs w:val="72"/>
        </w:rPr>
        <w:t xml:space="preserve">   </w:t>
      </w:r>
      <w:r w:rsidRPr="009E083E">
        <w:rPr>
          <w:rFonts w:ascii="ALFABET98" w:hAnsi="ALFABET98"/>
          <w:sz w:val="36"/>
          <w:szCs w:val="36"/>
        </w:rPr>
        <w:t xml:space="preserve">   </w:t>
      </w:r>
      <w:r w:rsidR="00463BAF">
        <w:rPr>
          <w:rFonts w:ascii="ALFABET98" w:hAnsi="ALFABET98"/>
          <w:sz w:val="36"/>
          <w:szCs w:val="36"/>
        </w:rPr>
        <w:t xml:space="preserve">                              49</w:t>
      </w:r>
    </w:p>
    <w:p w:rsidR="00874E68" w:rsidRPr="009E083E" w:rsidRDefault="00874E68" w:rsidP="00874E68">
      <w:pPr>
        <w:spacing w:line="240" w:lineRule="auto"/>
        <w:rPr>
          <w:rFonts w:ascii="ALFABET98" w:hAnsi="ALFABET98"/>
          <w:sz w:val="72"/>
          <w:szCs w:val="72"/>
        </w:rPr>
      </w:pPr>
      <w:r w:rsidRPr="009E083E">
        <w:rPr>
          <w:rFonts w:ascii="ALFABET98" w:hAnsi="ALFABET98"/>
          <w:sz w:val="36"/>
          <w:szCs w:val="36"/>
        </w:rPr>
        <w:t>Sayın veli</w:t>
      </w:r>
      <w:r>
        <w:rPr>
          <w:rFonts w:ascii="ALFABET98" w:hAnsi="ALFABET98"/>
          <w:sz w:val="36"/>
          <w:szCs w:val="36"/>
        </w:rPr>
        <w:t>m, k harfinin üzerinden geçiniz</w:t>
      </w:r>
      <w:r w:rsidRPr="009E083E">
        <w:rPr>
          <w:rFonts w:ascii="ALFABET98" w:hAnsi="ALFABET98"/>
          <w:sz w:val="36"/>
          <w:szCs w:val="36"/>
        </w:rPr>
        <w:t>.</w:t>
      </w:r>
      <w:r w:rsidRPr="009E083E">
        <w:rPr>
          <w:rFonts w:ascii="ALFABET98" w:hAnsi="ALFABET98"/>
          <w:sz w:val="72"/>
          <w:szCs w:val="72"/>
        </w:rPr>
        <w:t xml:space="preserve">                                                        </w:t>
      </w:r>
    </w:p>
    <w:p w:rsidR="00874E68" w:rsidRDefault="00BD3DCE" w:rsidP="00874E68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818" style="position:absolute;margin-left:-16.1pt;margin-top:9.4pt;width:521.25pt;height:36.85pt;z-index:-25055232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qtIGuhMEAADxDwAADgAAAAAAAAAAAAAAAAAuAgAAZHJzL2Uyb0RvYy54bWxQSwECLQAUAAYACAAA&#10;ACEAWCsPaOAAAAAKAQAADwAAAAAAAAAAAAAAAABtBgAAZHJzL2Rvd25yZXYueG1sUEsFBgAAAAAE&#10;AAQA8wAAAHoHAAAAAA==&#10;">
            <v:group id="Group 33" o:spid="_x0000_s182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2syscQAAADdAAAA&#10;DwAAAAAAAAAAAAAAAACqAgAAZHJzL2Rvd25yZXYueG1sUEsFBgAAAAAEAAQA+gAAAJsDAAAAAA==&#10;">
              <v:rect id="Rectangle 34" o:spid="_x0000_s182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f8kMUA&#10;AADdAAAADwAAAGRycy9kb3ducmV2LnhtbESPT2vCQBTE74V+h+UVequbtBgkukr/WbxWI8HbI/vM&#10;BrNvQ3Zr4rd3hYLHYWZ+wyxWo23FmXrfOFaQThIQxJXTDdcKit36ZQbCB2SNrWNScCEPq+XjwwJz&#10;7Qb+pfM21CJC2OeowITQ5VL6ypBFP3EdcfSOrrcYouxrqXscIty28jVJMmmx4bhgsKNPQ9Vp+2cV&#10;vNXltymLL1/YtMx+9pf9x3BYK/X8NL7PQQQawz38395oBdMsS+H2Jj4Bub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9/yQxQAAAN0AAAAPAAAAAAAAAAAAAAAAAJgCAABkcnMv&#10;ZG93bnJldi54bWxQSwUGAAAAAAQABAD1AAAAigMAAAAA&#10;" strokecolor="#2f5496 [2408]" strokeweight="1.5pt">
                <v:fill opacity="0"/>
              </v:rect>
              <v:rect id="Rectangle 35" o:spid="_x0000_s182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+WT8MA&#10;AADdAAAADwAAAGRycy9kb3ducmV2LnhtbESPT4vCMBTE78J+h/AWvGla2RatRlkU/xzVXe+P5m1b&#10;bF5qk9X67Y0geBxm5jfMbNGZWlypdZVlBfEwAkGcW11xoeD3Zz0Yg3AeWWNtmRTcycFi/tGbYabt&#10;jQ90PfpCBAi7DBWU3jeZlC4vyaAb2oY4eH+2NeiDbAupW7wFuKnlKIpSabDisFBiQ8uS8vPx3yg4&#10;JauGt9LwPl5/TZLTeXNZxkap/mf3PQXhqfPv8Ku90wqSNB3B8014AnL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V+WT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82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Q3JAscAAADdAAAADwAAAGRycy9kb3ducmV2LnhtbESPT2vCQBTE7wW/w/KE3uqmloYS3Ugj&#10;CKbgQVsEb4/sM3/Mvo3ZrcZv3xWEHoeZ+Q0zXwymFRfqXW1ZweskAkFcWF1zqeDne/XyAcJ5ZI2t&#10;ZVJwIweLdPQ0x0TbK2/psvOlCBB2CSqovO8SKV1RkUE3sR1x8I62N+iD7Eupe7wGuGnlNIpiabDm&#10;sFBhR8uKitPu1yjIbl/7jfX5eX08NOc8y6Y5Nkap5/HwOQPhafD/4Ud7rRW8x/Eb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pDckCxwAAAN0AAAAPAAAAAAAA&#10;AAAAAAAAAKECAABkcnMvZG93bnJldi54bWxQSwUGAAAAAAQABAD5AAAAlQMAAAAA&#10;" strokecolor="#2f5496 [2408]" strokeweight="1.5pt"/>
            <v:shape id="AutoShape 37" o:spid="_x0000_s181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uRRdscAAADdAAAADwAAAGRycy9kb3ducmV2LnhtbESPT2vCQBTE7wW/w/KE3uqm0oYS3Ugj&#10;CKbgQVsEb4/sM3/Mvo3ZrcZv3xWEHoeZ+Q0zXwymFRfqXW1ZweskAkFcWF1zqeDne/XyAcJ5ZI2t&#10;ZVJwIweLdPQ0x0TbK2/psvOlCBB2CSqovO8SKV1RkUE3sR1x8I62N+iD7Eupe7wGuGnlNIpiabDm&#10;sFBhR8uKitPu1yjIbl/7jfX5eX08NOc8y6Y5Nkap5/HwOQPhafD/4Ud7rRW8x/Eb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m5FF2xwAAAN0AAAAPAAAAAAAA&#10;AAAAAAAAAKECAABkcnMvZG93bnJldi54bWxQSwUGAAAAAAQABAD5AAAAlQMAAAAA&#10;" strokecolor="#2f5496 [2408]" strokeweight="1.5pt"/>
          </v:group>
        </w:pict>
      </w:r>
      <w:r w:rsidR="00874E68">
        <w:rPr>
          <w:rFonts w:ascii="ALFABET98" w:hAnsi="ALFABET98"/>
          <w:color w:val="A6A6A6" w:themeColor="background1" w:themeShade="A6"/>
          <w:sz w:val="72"/>
          <w:szCs w:val="72"/>
        </w:rPr>
        <w:t xml:space="preserve">k     k     k     k     k     k     k </w:t>
      </w:r>
    </w:p>
    <w:p w:rsidR="00874E68" w:rsidRDefault="00BD3DCE" w:rsidP="00874E68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812" style="position:absolute;margin-left:-16.1pt;margin-top:9.4pt;width:521.25pt;height:36.85pt;z-index:-25055129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FYZq3UXBAAA8Q8AAA4AAAAAAAAAAAAAAAAALgIAAGRycy9lMm9Eb2MueG1sUEsBAi0AFAAG&#10;AAgAAAAhAFgrD2jgAAAACgEAAA8AAAAAAAAAAAAAAAAAcQYAAGRycy9kb3ducmV2LnhtbFBLBQYA&#10;AAAABAAEAPMAAAB+BwAAAAA=&#10;">
            <v:group id="Group 33" o:spid="_x0000_s181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fOD17FAAAA3QAA&#10;AA8AAAAAAAAAAAAAAAAAqgIAAGRycy9kb3ducmV2LnhtbFBLBQYAAAAABAAEAPoAAACcAwAAAAA=&#10;">
              <v:rect id="Rectangle 34" o:spid="_x0000_s181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LBf8YA&#10;AADdAAAADwAAAGRycy9kb3ducmV2LnhtbESPQWvCQBSE7wX/w/IEb3VjxVRSV9GqpddqJPT2yL5m&#10;Q7NvQ3Y18d93C4Ueh5n5hlltBtuIG3W+dqxgNk1AEJdO11wpyM/HxyUIH5A1No5JwZ08bNajhxVm&#10;2vX8QbdTqESEsM9QgQmhzaT0pSGLfupa4uh9uc5iiLKrpO6wj3DbyKckSaXFmuOCwZZeDZXfp6tV&#10;MK+Kgynyvc/trEjfLvfLrv88KjUZD9sXEIGG8B/+a79rBYs0fYbfN/EJyP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lLBf8YAAADdAAAADwAAAAAAAAAAAAAAAACYAgAAZHJz&#10;L2Rvd25yZXYueG1sUEsFBgAAAAAEAAQA9QAAAIsDAAAAAA==&#10;" strokecolor="#2f5496 [2408]" strokeweight="1.5pt">
                <v:fill opacity="0"/>
              </v:rect>
              <v:rect id="Rectangle 35" o:spid="_x0000_s181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ehpcAA&#10;AADdAAAADwAAAGRycy9kb3ducmV2LnhtbERPy4rCMBTdD/gP4Q64G9OKLU7HKKL4WI5V95fmTlts&#10;bmoTtf69WQizPJz3bNGbRtypc7VlBfEoAkFcWF1zqeB03HxNQTiPrLGxTAqe5GAxH3zMMNP2wQe6&#10;574UIYRdhgoq79tMSldUZNCNbEscuD/bGfQBdqXUHT5CuGnkOIpSabDm0FBhS6uKikt+MwrOybrl&#10;nTT8G28m38n5sr2uYqPU8LNf/oDw1Pt/8du91wqSNA1zw5vwBOT8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Lehpc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181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OX+6McAAADdAAAADwAAAGRycy9kb3ducmV2LnhtbESPT2vCQBTE7wW/w/KE3uqmQoONbqQR&#10;BFPoQVsEb4/sM3/Mvo3ZrcZv3xWEHoeZ+Q2zWA6mFRfqXW1ZweskAkFcWF1zqeDne/0yA+E8ssbW&#10;Mim4kYNlOnpaYKLtlbd02flSBAi7BBVU3neJlK6oyKCb2I44eEfbG/RB9qXUPV4D3LRyGkWxNFhz&#10;WKiwo1VFxWn3axRkt8/9l/X5eXM8NOc8y6Y5Nkap5/HwMQfhafD/4Ud7oxW8xfE7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I5f7oxwAAAN0AAAAPAAAAAAAA&#10;AAAAAAAAAKECAABkcnMvZG93bnJldi54bWxQSwUGAAAAAAQABAD5AAAAlQMAAAAA&#10;" strokecolor="#2f5496 [2408]" strokeweight="1.5pt"/>
            <v:shape id="AutoShape 37" o:spid="_x0000_s181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AbBqMIAAADdAAAADwAAAGRycy9kb3ducmV2LnhtbERPTYvCMBC9L/gfwgje1lRhXalGscKC&#10;FTysiuBtaMa22kxqE7X+e3MQPD7e93TemkrcqXGlZQWDfgSCOLO65FzBfvf3PQbhPLLGyjIpeJKD&#10;+azzNcVY2wf/033rcxFC2MWooPC+jqV0WUEGXd/WxIE72cagD7DJpW7wEcJNJYdRNJIGSw4NBda0&#10;LCi7bG9GQfJcHzbWp9fV6Xi+pkkyTPFslOp128UEhKfWf8Rv90or+Bn9hv3hTXgCcvY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AbBqMIAAADdAAAADwAAAAAAAAAAAAAA&#10;AAChAgAAZHJzL2Rvd25yZXYueG1sUEsFBgAAAAAEAAQA+QAAAJADAAAAAA==&#10;" strokecolor="#2f5496 [2408]" strokeweight="1.5pt"/>
          </v:group>
        </w:pict>
      </w:r>
      <w:r w:rsidR="00874E68">
        <w:rPr>
          <w:rFonts w:ascii="ALFABET98" w:hAnsi="ALFABET98"/>
          <w:color w:val="A6A6A6" w:themeColor="background1" w:themeShade="A6"/>
          <w:sz w:val="72"/>
          <w:szCs w:val="72"/>
        </w:rPr>
        <w:t xml:space="preserve">k     k     k     k     k     k     k </w:t>
      </w:r>
    </w:p>
    <w:p w:rsidR="00874E68" w:rsidRDefault="00BD3DCE" w:rsidP="00874E68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806" style="position:absolute;margin-left:-16.1pt;margin-top:9.4pt;width:521.25pt;height:36.85pt;z-index:-25055027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4&#10;uZoZEgQAAPEPAAAOAAAAAAAAAAAAAAAAAC4CAABkcnMvZTJvRG9jLnhtbFBLAQItABQABgAIAAAA&#10;IQBYKw9o4AAAAAoBAAAPAAAAAAAAAAAAAAAAAGwGAABkcnMvZG93bnJldi54bWxQSwUGAAAAAAQA&#10;BADzAAAAeQcAAAAA&#10;">
            <v:group id="Group 33" o:spid="_x0000_s180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9LJ+AxgAAAN0A&#10;AAAPAAAAAAAAAAAAAAAAAKoCAABkcnMvZG93bnJldi54bWxQSwUGAAAAAAQABAD6AAAAnQMAAAAA&#10;">
              <v:rect id="Rectangle 34" o:spid="_x0000_s181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BRocYA&#10;AADdAAAADwAAAGRycy9kb3ducmV2LnhtbESPzWrDMBCE74W+g9hCb42chLjFiRKaX3pN6mB6W6yN&#10;ZWqtjKXGzttHhUKPw8x8wyxWg23ElTpfO1YwHiUgiEuna64U5J/7lzcQPiBrbByTght5WC0fHxaY&#10;adfzka6nUIkIYZ+hAhNCm0npS0MW/ci1xNG7uM5iiLKrpO6wj3DbyEmSpNJizXHBYEsbQ+X36ccq&#10;mFbFzhT51ud2XKSH8+287r/2Sj0/De9zEIGG8B/+a39oBbP0dQq/b+ITkM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LBRocYAAADdAAAADwAAAAAAAAAAAAAAAACYAgAAZHJz&#10;L2Rvd25yZXYueG1sUEsFBgAAAAAEAAQA9QAAAIsDAAAAAA==&#10;" strokecolor="#2f5496 [2408]" strokeweight="1.5pt">
                <v:fill opacity="0"/>
              </v:rect>
              <v:rect id="Rectangle 35" o:spid="_x0000_s181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M9fcUA&#10;AADdAAAADwAAAGRycy9kb3ducmV2LnhtbESPQWvCQBSE70L/w/IKvekmJbE1dQ0lktajtXp/ZF+T&#10;YPZtzG41/fddQfA4zMw3zDIfTSfONLjWsoJ4FoEgrqxuuVaw/y6nryCcR9bYWSYFf+QgXz1Mlphp&#10;e+EvOu98LQKEXYYKGu/7TEpXNWTQzWxPHLwfOxj0QQ611ANeAtx08jmK5tJgy2GhwZ6Khqrj7tco&#10;OKTrnj+l4W1cJov0cPw4FbFR6ulxfH8D4Wn09/CtvdEK0vlLAtc34QnI1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Iz19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180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HFiMMYAAADdAAAADwAAAGRycy9kb3ducmV2LnhtbESPT4vCMBTE78J+h/AWvGm6gn+oRrEL&#10;ghU8rC4L3h7Ns602L7WJWr+9WRA8DjPzG2a2aE0lbtS40rKCr34EgjizuuRcwe9+1ZuAcB5ZY2WZ&#10;FDzIwWL+0ZlhrO2df+i287kIEHYxKii8r2MpXVaQQde3NXHwjrYx6INscqkbvAe4qeQgikbSYMlh&#10;ocCavgvKzrurUZA8Nn9b69PL+ng4XdIkGaR4Mkp1P9vlFISn1r/Dr/ZaKxiOxkP4fxOegJw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xxYjDGAAAA3QAAAA8AAAAAAAAA&#10;AAAAAAAAoQIAAGRycy9kb3ducmV2LnhtbFBLBQYAAAAABAAEAPkAAACUAwAAAAA=&#10;" strokecolor="#2f5496 [2408]" strokeweight="1.5pt"/>
            <v:shape id="AutoShape 37" o:spid="_x0000_s180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KP8R8cAAADdAAAADwAAAGRycy9kb3ducmV2LnhtbESPT2vCQBTE7wW/w/KE3uqmQmOJbqQR&#10;BFPoQVsEb4/sM3/Mvo3ZrcZv3xWEHoeZ+Q2zWA6mFRfqXW1ZweskAkFcWF1zqeDne/3yDsJ5ZI2t&#10;ZVJwIwfLdPS0wETbK2/psvOlCBB2CSqovO8SKV1RkUE3sR1x8I62N+iD7Eupe7wGuGnlNIpiabDm&#10;sFBhR6uKitPu1yjIbp/7L+vz8+Z4aM55lk1zbIxSz+PhYw7C0+D/w4/2Rit4i2cx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8o/xHxwAAAN0AAAAPAAAAAAAA&#10;AAAAAAAAAKECAABkcnMvZG93bnJldi54bWxQSwUGAAAAAAQABAD5AAAAlQMAAAAA&#10;" strokecolor="#2f5496 [2408]" strokeweight="1.5pt"/>
          </v:group>
        </w:pict>
      </w:r>
      <w:r w:rsidR="00874E68">
        <w:rPr>
          <w:rFonts w:ascii="ALFABET98" w:hAnsi="ALFABET98"/>
          <w:color w:val="A6A6A6" w:themeColor="background1" w:themeShade="A6"/>
          <w:sz w:val="72"/>
          <w:szCs w:val="72"/>
        </w:rPr>
        <w:t xml:space="preserve">k     k     k     k     k     k     k </w:t>
      </w:r>
    </w:p>
    <w:p w:rsidR="00874E68" w:rsidRDefault="00BD3DCE" w:rsidP="00874E68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1800" style="position:absolute;margin-left:-16.1pt;margin-top:9.4pt;width:521.25pt;height:36.85pt;z-index:-25054924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aIpcFg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vmiKXBYEAADxDwAADgAAAAAAAAAAAAAAAAAuAgAAZHJzL2Uyb0RvYy54bWxQSwECLQAUAAYA&#10;CAAAACEAWCsPaOAAAAAKAQAADwAAAAAAAAAAAAAAAABwBgAAZHJzL2Rvd25yZXYueG1sUEsFBgAA&#10;AAAEAAQA8wAAAH0HAAAAAA==&#10;">
            <v:group id="Group 33" o:spid="_x0000_s180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MSoasQAAADdAAAA&#10;DwAAAAAAAAAAAAAAAACqAgAAZHJzL2Rvd25yZXYueG1sUEsFBgAAAAAEAAQA+gAAAJsDAAAAAA==&#10;">
              <v:rect id="Rectangle 34" o:spid="_x0000_s180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hmS8YA&#10;AADdAAAADwAAAGRycy9kb3ducmV2LnhtbESPQWvCQBSE74X+h+UVvNWNlcaaukprq3jVRoK3R/Y1&#10;G5p9G7Krif++KxR6HGbmG2axGmwjLtT52rGCyTgBQVw6XXOlIP/aPL6A8AFZY+OYFFzJw2p5f7fA&#10;TLue93Q5hEpECPsMFZgQ2kxKXxqy6MeuJY7et+sshii7SuoO+wi3jXxKklRarDkuGGxpbaj8OZyt&#10;gmlVfJoi//C5nRTp9ng9vvenjVKjh+HtFUSgIfyH/9o7reA5nc3h9iY+Abn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VhmS8YAAADdAAAADwAAAAAAAAAAAAAAAACYAgAAZHJz&#10;L2Rvd25yZXYueG1sUEsFBgAAAAAEAAQA9QAAAIsDAAAAAA==&#10;" strokecolor="#2f5496 [2408]" strokeweight="1.5pt">
                <v:fill opacity="0"/>
              </v:rect>
              <v:rect id="Rectangle 35" o:spid="_x0000_s180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1LWcEA&#10;AADdAAAADwAAAGRycy9kb3ducmV2LnhtbERPy26CQBTdN/EfJtekuzpgilF0IMZG22V97W+YKxCZ&#10;O8hMAf++s2jS5cl5b/LRNKKnztWWFcSzCARxYXXNpYLLef+2BOE8ssbGMil4koM8m7xsMNV24CP1&#10;J1+KEMIuRQWV920qpSsqMuhmtiUO3M12Bn2AXSl1h0MIN42cR9FCGqw5NFTY0q6i4n76MQquyUfL&#10;n9Lwd7x/XyXX++Gxi41Sr9NxuwbhafT/4j/3l1aQLJZhf3gTnoDMf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LNS1n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180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p8UFMYAAADdAAAADwAAAGRycy9kb3ducmV2LnhtbESPT4vCMBTE74LfITzBm00VVqRrlK0g&#10;WGEP/kHY26N5tnWbl9pktX77jSB4HGbmN8x82Zla3Kh1lWUF4ygGQZxbXXGh4HhYj2YgnEfWWFsm&#10;BQ9ysFz0e3NMtL3zjm57X4gAYZeggtL7JpHS5SUZdJFtiIN3tq1BH2RbSN3iPcBNLSdxPJUGKw4L&#10;JTa0Kin/3f8ZBelje/q2Prtuzj+Xa5amkwwvRqnhoPv6BOGp8+/wq73RCj6mszE834QnIBf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afFBTGAAAA3QAAAA8AAAAAAAAA&#10;AAAAAAAAoQIAAGRycy9kb3ducmV2LnhtbFBLBQYAAAAABAAEAPkAAACUAwAAAAA=&#10;" strokecolor="#2f5496 [2408]" strokeweight="1.5pt"/>
            <v:shape id="AutoShape 37" o:spid="_x0000_s180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k2KY8cAAADdAAAADwAAAGRycy9kb3ducmV2LnhtbESPQWvCQBSE74X+h+UVems2BhSJWcUU&#10;CqbgobYUentkn9lo9m3Mrhr/vVso9DjMzDdMsRptJy40+NaxgkmSgiCunW65UfD1+fYyB+EDssbO&#10;MSm4kYfV8vGhwFy7K3/QZRcaESHsc1RgQuhzKX1tyKJPXE8cvb0bLIYoh0bqAa8RbjuZpelMWmw5&#10;Lhjs6dVQfdydrYLy9v69daE6bfY/h1NVllmFB6vU89O4XoAINIb/8F97oxVMZ/MMft/EJyCX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2TYpjxwAAAN0AAAAPAAAAAAAA&#10;AAAAAAAAAKECAABkcnMvZG93bnJldi54bWxQSwUGAAAAAAQABAD5AAAAlQMAAAAA&#10;" strokecolor="#2f5496 [2408]" strokeweight="1.5pt"/>
          </v:group>
        </w:pict>
      </w:r>
      <w:r w:rsidR="00874E68">
        <w:rPr>
          <w:rFonts w:ascii="ALFABET98" w:hAnsi="ALFABET98"/>
          <w:color w:val="A6A6A6" w:themeColor="background1" w:themeShade="A6"/>
          <w:sz w:val="72"/>
          <w:szCs w:val="72"/>
        </w:rPr>
        <w:t xml:space="preserve">k     k     k     k     k     k     k </w:t>
      </w:r>
    </w:p>
    <w:p w:rsidR="00874E68" w:rsidRDefault="00BD3DCE" w:rsidP="00874E68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794" style="position:absolute;margin-left:-16.1pt;margin-top:9.4pt;width:521.25pt;height:36.85pt;z-index:-25054822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DY4l9VFQQAAPEPAAAOAAAAAAAAAAAAAAAAAC4CAABkcnMvZTJvRG9jLnhtbFBLAQItABQABgAI&#10;AAAAIQBYKw9o4AAAAAoBAAAPAAAAAAAAAAAAAAAAAG8GAABkcnMvZG93bnJldi54bWxQSwUGAAAA&#10;AAQABADzAAAAfAcAAAAA&#10;">
            <v:group id="Group 33" o:spid="_x0000_s179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hc0kjFAAAA3QAA&#10;AA8AAAAAAAAAAAAAAAAAqgIAAGRycy9kb3ducmV2LnhtbFBLBQYAAAAABAAEAPoAAACcAwAAAAA=&#10;">
              <v:rect id="Rectangle 34" o:spid="_x0000_s179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AcacUA&#10;AADdAAAADwAAAGRycy9kb3ducmV2LnhtbESPQWvCQBSE74X+h+UVeqsbWwwSXaValV6rkeDtkX1m&#10;Q7NvQ3Y18d+7hYLHYWa+YebLwTbiSp2vHSsYjxIQxKXTNVcK8sP2bQrCB2SNjWNScCMPy8Xz0xwz&#10;7Xr+oes+VCJC2GeowITQZlL60pBFP3ItcfTOrrMYouwqqTvsI9w28j1JUmmx5rhgsKW1ofJ3f7EK&#10;PqpiY4r8y+d2XKS74+246k9bpV5fhs8ZiEBDeIT/299awSSdTuDvTXwCcn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wBxpxQAAAN0AAAAPAAAAAAAAAAAAAAAAAJgCAABkcnMv&#10;ZG93bnJldi54bWxQSwUGAAAAAAQABAD1AAAAigMAAAAA&#10;" strokecolor="#2f5496 [2408]" strokeweight="1.5pt">
                <v:fill opacity="0"/>
              </v:rect>
              <v:rect id="Rectangle 35" o:spid="_x0000_s179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h2tsQA&#10;AADdAAAADwAAAGRycy9kb3ducmV2LnhtbESPQWvCQBSE70L/w/IKvekmpQkxuoaSovVobb0/sq9J&#10;MPs2zW5N/PddQehxmJlvmHUxmU5caHCtZQXxIgJBXFndcq3g63M7z0A4j6yxs0wKruSg2DzM1phr&#10;O/IHXY6+FgHCLkcFjfd9LqWrGjLoFrYnDt63HQz6IIda6gHHADedfI6iVBpsOSw02FPZUHU+/hoF&#10;p+St53dp+BBvX5bJ6bz7KWOj1NPj9LoC4Wny/+F7e68VJGmWwu1Ne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Jodrb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179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Ni5JccAAADdAAAADwAAAGRycy9kb3ducmV2LnhtbESPT2vCQBTE74LfYXmCN7OppVKjqzSF&#10;gil48A+Ct0f2mcRm38bsqvHbdwtCj8PM/IaZLztTixu1rrKs4CWKQRDnVldcKNjvvkbvIJxH1lhb&#10;JgUPcrBc9HtzTLS984ZuW1+IAGGXoILS+yaR0uUlGXSRbYiDd7KtQR9kW0jd4j3ATS3HcTyRBisO&#10;CyU29FlS/rO9GgXp4/uwtj67rE7H8yVL03GGZ6PUcNB9zEB46vx/+NleaQVvk+kr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c2LklxwAAAN0AAAAPAAAAAAAA&#10;AAAAAAAAAKECAABkcnMvZG93bnJldi54bWxQSwUGAAAAAAQABAD5AAAAlQMAAAAA&#10;" strokecolor="#2f5496 [2408]" strokeweight="1.5pt"/>
            <v:shape id="AutoShape 37" o:spid="_x0000_s179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zEhUccAAADdAAAADwAAAGRycy9kb3ducmV2LnhtbESPT2vCQBTE74LfYXmCN7OptFKjqzSF&#10;gil48A+Ct0f2mcRm38bsqvHbdwtCj8PM/IaZLztTixu1rrKs4CWKQRDnVldcKNjvvkbvIJxH1lhb&#10;JgUPcrBc9HtzTLS984ZuW1+IAGGXoILS+yaR0uUlGXSRbYiDd7KtQR9kW0jd4j3ATS3HcTyRBisO&#10;CyU29FlS/rO9GgXp4/uwtj67rE7H8yVL03GGZ6PUcNB9zEB46vx/+NleaQVvk+kr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TMSFRxwAAAN0AAAAPAAAAAAAA&#10;AAAAAAAAAKECAABkcnMvZG93bnJldi54bWxQSwUGAAAAAAQABAD5AAAAlQMAAAAA&#10;" strokecolor="#2f5496 [2408]" strokeweight="1.5pt"/>
          </v:group>
        </w:pict>
      </w:r>
      <w:r w:rsidR="00874E68">
        <w:rPr>
          <w:rFonts w:ascii="ALFABET98" w:hAnsi="ALFABET98"/>
          <w:color w:val="A6A6A6" w:themeColor="background1" w:themeShade="A6"/>
          <w:sz w:val="72"/>
          <w:szCs w:val="72"/>
        </w:rPr>
        <w:t xml:space="preserve">k     k     k     k     k     k     k </w:t>
      </w:r>
    </w:p>
    <w:p w:rsidR="00874E68" w:rsidRDefault="00BD3DCE" w:rsidP="00874E68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788" style="position:absolute;margin-left:-16.1pt;margin-top:9.4pt;width:521.25pt;height:36.85pt;z-index:-25054720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sFkyjBYEAADxDwAADgAAAAAAAAAAAAAAAAAuAgAAZHJzL2Uyb0RvYy54bWxQSwECLQAUAAYA&#10;CAAAACEAWCsPaOAAAAAKAQAADwAAAAAAAAAAAAAAAABwBgAAZHJzL2Rvd25yZXYueG1sUEsFBgAA&#10;AAAEAAQA8wAAAH0HAAAAAA==&#10;">
            <v:group id="Group 33" o:spid="_x0000_s179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UPBjxgAAAN0A&#10;AAAPAAAAAAAAAAAAAAAAAKoCAABkcnMvZG93bnJldi54bWxQSwUGAAAAAAQABAD6AAAAnQMAAAAA&#10;">
              <v:rect id="Rectangle 34" o:spid="_x0000_s179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w+QsUA&#10;AADdAAAADwAAAGRycy9kb3ducmV2LnhtbESPQWvCQBSE7wX/w/KE3upGxSCpq1SrpddqJHh7ZF+z&#10;odm3Ibs18d+7hYLHYWa+YVabwTbiSp2vHSuYThIQxKXTNVcK8tPhZQnCB2SNjWNScCMPm/XoaYWZ&#10;dj1/0fUYKhEh7DNUYEJoMyl9aciin7iWOHrfrrMYouwqqTvsI9w2cpYkqbRYc1ww2NLOUPlz/LUK&#10;5lWxN0X+7nM7LdKP8+287S8HpZ7Hw9sriEBDeIT/259aQZrOFvD3Jj4Bub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zD5CxQAAAN0AAAAPAAAAAAAAAAAAAAAAAJgCAABkcnMv&#10;ZG93bnJldi54bWxQSwUGAAAAAAQABAD1AAAAigMAAAAA&#10;" strokecolor="#2f5496 [2408]" strokeweight="1.5pt">
                <v:fill opacity="0"/>
              </v:rect>
              <v:rect id="Rectangle 35" o:spid="_x0000_s179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RUncMA&#10;AADdAAAADwAAAGRycy9kb3ducmV2LnhtbESPQYvCMBSE7wv+h/AEb2ta0bJWo4ii7nG36v3RPNti&#10;81KbqPXfbwRhj8PMfMPMl52pxZ1aV1lWEA8jEMS51RUXCo6H7ecXCOeRNdaWScGTHCwXvY85pto+&#10;+JfumS9EgLBLUUHpfZNK6fKSDLqhbYiDd7atQR9kW0jd4iPATS1HUZRIgxWHhRIbWpeUX7KbUXCa&#10;bBreS8M/8XY8nZwuu+s6NkoN+t1qBsJT5//D7/a3VpAkowReb8ITkI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WRUn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79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TYL0MYAAADdAAAADwAAAGRycy9kb3ducmV2LnhtbESPQWvCQBSE7wX/w/KE3urGHNISXcUI&#10;gin0UBXB2yP7TKLZtzG7avz3XUHocZiZb5jpvDeNuFHnassKxqMIBHFhdc2lgt129fEFwnlkjY1l&#10;UvAgB/PZ4G2KqbZ3/qXbxpciQNilqKDyvk2ldEVFBt3ItsTBO9rOoA+yK6Xu8B7gppFxFCXSYM1h&#10;ocKWlhUV583VKMge3/sf6/PL+ng4XfIsi3M8GaXeh/1iAsJT7//Dr/ZaK0iS+BOeb8ITkL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k2C9DGAAAA3QAAAA8AAAAAAAAA&#10;AAAAAAAAoQIAAGRycy9kb3ducmV2LnhtbFBLBQYAAAAABAAEAPkAAACUAwAAAAA=&#10;" strokecolor="#2f5496 [2408]" strokeweight="1.5pt"/>
            <v:shape id="AutoShape 37" o:spid="_x0000_s178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KmfosMAAADdAAAADwAAAGRycy9kb3ducmV2LnhtbERPyWrDMBC9B/oPYgq9xXJ9MMW1EupC&#10;IS70kIVCb4M1XlJr5FhqbP99dCjk+Hh7vp1NL640us6ygucoBkFcWd1xo+B0/Fi/gHAeWWNvmRQs&#10;5GC7eVjlmGk78Z6uB9+IEMIuQwWt90MmpataMugiOxAHrrajQR/g2Eg94hTCTS+TOE6lwY5DQ4sD&#10;vbdU/R7+jIJi+fz+sr687Oqf86UsiqTEs1Hq6XF+ewXhafZ38b97pxWkaRLmhjfhCcjND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ipn6LDAAAA3QAAAA8AAAAAAAAAAAAA&#10;AAAAoQIAAGRycy9kb3ducmV2LnhtbFBLBQYAAAAABAAEAPkAAACRAwAAAAA=&#10;" strokecolor="#2f5496 [2408]" strokeweight="1.5pt"/>
          </v:group>
        </w:pict>
      </w:r>
      <w:r w:rsidR="00874E68">
        <w:rPr>
          <w:rFonts w:ascii="ALFABET98" w:hAnsi="ALFABET98"/>
          <w:color w:val="A6A6A6" w:themeColor="background1" w:themeShade="A6"/>
          <w:sz w:val="72"/>
          <w:szCs w:val="72"/>
        </w:rPr>
        <w:t xml:space="preserve">k     k     k     k     k     k     k </w:t>
      </w:r>
    </w:p>
    <w:p w:rsidR="00874E68" w:rsidRDefault="00BD3DCE" w:rsidP="00874E68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782" style="position:absolute;margin-left:-16.1pt;margin-top:9.4pt;width:521.25pt;height:36.85pt;z-index:-25054617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K9vlegXBAAA8Q8AAA4AAAAAAAAAAAAAAAAALgIAAGRycy9lMm9Eb2MueG1sUEsBAi0AFAAG&#10;AAgAAAAhAFgrD2jgAAAACgEAAA8AAAAAAAAAAAAAAAAAcQYAAGRycy9kb3ducmV2LnhtbFBLBQYA&#10;AAAABAAEAPMAAAB+BwAAAAA=&#10;">
            <v:group id="Group 33" o:spid="_x0000_s178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6kck/CAAAA3QAAAA8A&#10;AAAAAAAAAAAAAAAAqgIAAGRycy9kb3ducmV2LnhtbFBLBQYAAAAABAAEAPoAAACZAwAAAAA=&#10;">
              <v:rect id="Rectangle 34" o:spid="_x0000_s178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i8bsUA&#10;AADdAAAADwAAAGRycy9kb3ducmV2LnhtbESPQWvCQBSE74X+h+UVeqsbK6wldZW2aulVGwm9PbKv&#10;2dDs25BdTfz3XUHwOMzMN8xiNbpWnKgPjWcN00kGgrjypuFaQ/G9fXoBESKywdYzaThTgNXy/m6B&#10;ufED7+i0j7VIEA45arAxdrmUobLkMEx8R5y8X987jEn2tTQ9DgnuWvmcZUo6bDgtWOzow1L1tz86&#10;DbO63NiyWIfCTUv1eTgf3oefrdaPD+PbK4hIY7yFr+0vo0EpNYfLm/QE5PI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OLxuxQAAAN0AAAAPAAAAAAAAAAAAAAAAAJgCAABkcnMv&#10;ZG93bnJldi54bWxQSwUGAAAAAAQABAD1AAAAigMAAAAA&#10;" strokecolor="#2f5496 [2408]" strokeweight="1.5pt">
                <v:fill opacity="0"/>
              </v:rect>
              <v:rect id="Rectangle 35" o:spid="_x0000_s178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3ctL8A&#10;AADdAAAADwAAAGRycy9kb3ducmV2LnhtbERPy4rCMBTdD/gP4QruxrSiRatRRPGxHF/7S3Nti81N&#10;baLWvzcLYZaH854tWlOJJzWutKwg7kcgiDOrS84VnE+b3zEI55E1VpZJwZscLOadnxmm2r74QM+j&#10;z0UIYZeigsL7OpXSZQUZdH1bEwfuahuDPsAml7rBVwg3lRxEUSINlhwaCqxpVVB2Oz6MgstoXfNO&#10;Gv6LN8PJ6HLb3lexUarXbZdTEJ5a/y/+uvdaQZIkYW54E56AnH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13dy0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178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Y+D+cUAAADdAAAADwAAAGRycy9kb3ducmV2LnhtbESPQYvCMBSE78L+h/AWvGm6HopWo9iF&#10;BSt4UJcFb4/m2Vabl9pktf57Iwgeh5n5hpktOlOLK7WusqzgaxiBIM6trrhQ8Lv/GYxBOI+ssbZM&#10;Cu7kYDH/6M0w0fbGW7rufCEChF2CCkrvm0RKl5dk0A1tQxy8o20N+iDbQuoWbwFuajmKolgarDgs&#10;lNjQd0n5efdvFKT39d/G+uyyOh5OlyxNRxmejFL9z245BeGp8+/wq73SCuI4nsDzTXgCc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Y+D+cUAAADdAAAADwAAAAAAAAAA&#10;AAAAAAChAgAAZHJzL2Rvd25yZXYueG1sUEsFBgAAAAAEAAQA+QAAAJMDAAAAAA==&#10;" strokecolor="#2f5496 [2408]" strokeweight="1.5pt"/>
            <v:shape id="AutoShape 37" o:spid="_x0000_s178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Wy8ucQAAADdAAAADwAAAGRycy9kb3ducmV2LnhtbERPTWuDQBC9F/oflinkVtfmYIrJKrVQ&#10;iIUemoRCb4M7URN31rgbNf8+eyj0+Hjfm3w2nRhpcK1lBS9RDIK4srrlWsFh//H8CsJ5ZI2dZVJw&#10;Iwd59viwwVTbib9p3PlahBB2KSpovO9TKV3VkEEX2Z44cEc7GPQBDrXUA04h3HRyGceJNNhyaGiw&#10;p/eGqvPuahQUt8+fL+vLy/b4e7qURbEs8WSUWjzNb2sQnmb/L/5zb7WCJFmF/eFNeAIyu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lbLy5xAAAAN0AAAAPAAAAAAAAAAAA&#10;AAAAAKECAABkcnMvZG93bnJldi54bWxQSwUGAAAAAAQABAD5AAAAkgMAAAAA&#10;" strokecolor="#2f5496 [2408]" strokeweight="1.5pt"/>
          </v:group>
        </w:pict>
      </w:r>
      <w:r w:rsidR="00874E68">
        <w:rPr>
          <w:rFonts w:ascii="ALFABET98" w:hAnsi="ALFABET98"/>
          <w:color w:val="A6A6A6" w:themeColor="background1" w:themeShade="A6"/>
          <w:sz w:val="72"/>
          <w:szCs w:val="72"/>
        </w:rPr>
        <w:t xml:space="preserve">k     k     k     k     k     k     k </w:t>
      </w:r>
    </w:p>
    <w:p w:rsidR="00874E68" w:rsidRDefault="00BD3DCE" w:rsidP="00874E68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776" style="position:absolute;margin-left:-16.1pt;margin-top:9.4pt;width:521.25pt;height:36.85pt;z-index:-25054515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B&#10;z6SEEgQAAPEPAAAOAAAAAAAAAAAAAAAAAC4CAABkcnMvZTJvRG9jLnhtbFBLAQItABQABgAIAAAA&#10;IQBYKw9o4AAAAAoBAAAPAAAAAAAAAAAAAAAAAGwGAABkcnMvZG93bnJldi54bWxQSwUGAAAAAAQA&#10;BADzAAAAeQcAAAAA&#10;">
            <v:group id="Group 33" o:spid="_x0000_s177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ERuKRxgAAAN0A&#10;AAAPAAAAAAAAAAAAAAAAAKoCAABkcnMvZG93bnJldi54bWxQSwUGAAAAAAQABAD6AAAAnQMAAAAA&#10;">
              <v:rect id="Rectangle 34" o:spid="_x0000_s178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dossMUA&#10;AADdAAAADwAAAGRycy9kb3ducmV2LnhtbESPQWvCQBSE7wX/w/KE3upGhSipq7S1ll7VSPD2yL5m&#10;Q7NvQ3Zr4r/vCoLHYWa+YVabwTbiQp2vHSuYThIQxKXTNVcK8uPuZQnCB2SNjWNScCUPm/XoaYWZ&#10;dj3v6XIIlYgQ9hkqMCG0mZS+NGTRT1xLHL0f11kMUXaV1B32EW4bOUuSVFqsOS4YbOnDUPl7+LMK&#10;5lXxaYp863M7LdKv0/X03p93Sj2Ph7dXEIGG8Ajf299aQZou5nB7E5+AXP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2iywxQAAAN0AAAAPAAAAAAAAAAAAAAAAAJgCAABkcnMv&#10;ZG93bnJldi54bWxQSwUGAAAAAAQABAD1AAAAigMAAAAA&#10;" strokecolor="#2f5496 [2408]" strokeweight="1.5pt">
                <v:fill opacity="0"/>
              </v:rect>
              <v:rect id="Rectangle 35" o:spid="_x0000_s178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lAbMMA&#10;AADdAAAADwAAAGRycy9kb3ducmV2LnhtbESPT4vCMBTE78J+h/AWvGnaRevaNcqi+Oeort4fzdu2&#10;2LzUJmr99kYQPA4z8xtmMmtNJa7UuNKygrgfgSDOrC45V3D4W/a+QTiPrLGyTAru5GA2/ehMMNX2&#10;xju67n0uAoRdigoK7+tUSpcVZND1bU0cvH/bGPRBNrnUDd4C3FTyK4oSabDksFBgTfOCstP+YhQc&#10;h4ua19LwNl4OxsPjaXWex0ap7mf7+wPCU+vf4Vd7oxUkyWgAzzfhCcjp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UlAb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77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RsfIccAAADdAAAADwAAAGRycy9kb3ducmV2LnhtbESPT2vCQBTE7wW/w/KE3uqmQmOJbqQR&#10;BFPoQVsEb4/sM3/Mvo3ZrcZv3xWEHoeZ+Q2zWA6mFRfqXW1ZweskAkFcWF1zqeDne/3yDsJ5ZI2t&#10;ZVJwIwfLdPS0wETbK2/psvOlCBB2CSqovO8SKV1RkUE3sR1x8I62N+iD7Eupe7wGuGnlNIpiabDm&#10;sFBhR6uKitPu1yjIbp/7L+vz8+Z4aM55lk1zbIxSz+PhYw7C0+D/w4/2RiuI49kb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1Gx8hxwAAAN0AAAAPAAAAAAAA&#10;AAAAAAAAAKECAABkcnMvZG93bnJldi54bWxQSwUGAAAAAAQABAD5AAAAlQMAAAAA&#10;" strokecolor="#2f5496 [2408]" strokeweight="1.5pt"/>
            <v:shape id="AutoShape 37" o:spid="_x0000_s177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cmBVsUAAADdAAAADwAAAGRycy9kb3ducmV2LnhtbESPQYvCMBSE78L+h/AWvGm6HqpUo9iF&#10;BSt4UJcFb4/m2Vabl9pktf57Iwgeh5n5hpktOlOLK7WusqzgaxiBIM6trrhQ8Lv/GUxAOI+ssbZM&#10;Cu7kYDH/6M0w0fbGW7rufCEChF2CCkrvm0RKl5dk0A1tQxy8o20N+iDbQuoWbwFuajmKolgarDgs&#10;lNjQd0n5efdvFKT39d/G+uyyOh5OlyxNRxmejFL9z245BeGp8+/wq73SCuJ4HMPzTXgCc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cmBVsUAAADdAAAADwAAAAAAAAAA&#10;AAAAAAChAgAAZHJzL2Rvd25yZXYueG1sUEsFBgAAAAAEAAQA+QAAAJMDAAAAAA==&#10;" strokecolor="#2f5496 [2408]" strokeweight="1.5pt"/>
          </v:group>
        </w:pict>
      </w:r>
      <w:r w:rsidR="00874E68">
        <w:rPr>
          <w:rFonts w:ascii="ALFABET98" w:hAnsi="ALFABET98"/>
          <w:color w:val="A6A6A6" w:themeColor="background1" w:themeShade="A6"/>
          <w:sz w:val="72"/>
          <w:szCs w:val="72"/>
        </w:rPr>
        <w:t xml:space="preserve">k     k     k     k     k     k     k </w:t>
      </w:r>
    </w:p>
    <w:p w:rsidR="00874E68" w:rsidRDefault="00BD3DCE" w:rsidP="00874E68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770" style="position:absolute;margin-left:-16.1pt;margin-top:9.4pt;width:521.25pt;height:36.85pt;z-index:-25054412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Rx60wRYEAADxDwAADgAAAAAAAAAAAAAAAAAuAgAAZHJzL2Uyb0RvYy54bWxQSwECLQAUAAYA&#10;CAAAACEAWCsPaOAAAAAKAQAADwAAAAAAAAAAAAAAAABwBgAAZHJzL2Rvd25yZXYueG1sUEsFBgAA&#10;AAAEAAQA8wAAAH0HAAAAAA==&#10;">
            <v:group id="Group 33" o:spid="_x0000_s177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lrtV7wwAAAN0AAAAP&#10;AAAAAAAAAAAAAAAAAKoCAABkcnMvZG93bnJldi54bWxQSwUGAAAAAAQABAD6AAAAmgMAAAAA&#10;">
              <v:rect id="Rectangle 34" o:spid="_x0000_s177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IbWsYA&#10;AADdAAAADwAAAGRycy9kb3ducmV2LnhtbESPQWvCQBSE7wX/w/IEb3VjhbSmrqJVS6/VSOjtkX3N&#10;hmbfhuxq4r93C4Ueh5n5hlmuB9uIK3W+dqxgNk1AEJdO11wpyE+HxxcQPiBrbByTght5WK9GD0vM&#10;tOv5k67HUIkIYZ+hAhNCm0npS0MW/dS1xNH7dp3FEGVXSd1hH+G2kU9JkkqLNccFgy29GSp/jher&#10;YF4Ve1PkO5/bWZG+n2/nbf91UGoyHjavIAIN4T/81/7QCtL0eQG/b+IT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DIbWsYAAADdAAAADwAAAAAAAAAAAAAAAACYAgAAZHJz&#10;L2Rvd25yZXYueG1sUEsFBgAAAAAEAAQA9QAAAIsDAAAAAA==&#10;" strokecolor="#2f5496 [2408]" strokeweight="1.5pt">
                <v:fill opacity="0"/>
              </v:rect>
              <v:rect id="Rectangle 35" o:spid="_x0000_s177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6c2SL8A&#10;AADdAAAADwAAAGRycy9kb3ducmV2LnhtbERPy4rCMBTdC/5DuAPuNK1ocTpGEcXH0uf+0txpi81N&#10;baLWvzcLweXhvKfz1lTiQY0rLSuIBxEI4szqknMF59O6PwHhPLLGyjIpeJGD+azbmWKq7ZMP9Dj6&#10;XIQQdikqKLyvUyldVpBBN7A1ceD+bWPQB9jkUjf4DOGmksMoSqTBkkNDgTUtC8qux7tRcBmvat5K&#10;w/t4PfodX66b2zI2SvV+2sUfCE+t/4o/7p1WkCSTsD+8CU9Azt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7pzZI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177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/VpBcYAAADdAAAADwAAAGRycy9kb3ducmV2LnhtbESPQWvCQBSE7wX/w/IEb3WjhxCiqzSC&#10;YAoempaCt0f2mY3Nvo3ZrcZ/3y0Uehxm5htmvR1tJ240+NaxgsU8AUFcO91yo+Djff+cgfABWWPn&#10;mBQ8yMN2M3laY67dnd/oVoVGRAj7HBWYEPpcSl8bsujnrieO3tkNFkOUQyP1gPcIt51cJkkqLbYc&#10;Fwz2tDNUf1XfVkHxeP08ulBeD+fT5VoWxbLEi1VqNh1fViACjeE//Nc+aAVpmi3g9018AnLz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/1aQXGAAAA3QAAAA8AAAAAAAAA&#10;AAAAAAAAoQIAAGRycy9kb3ducmV2LnhtbFBLBQYAAAAABAAEAPkAAACUAwAAAAA=&#10;" strokecolor="#2f5496 [2408]" strokeweight="1.5pt"/>
            <v:shape id="AutoShape 37" o:spid="_x0000_s177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yf3csUAAADdAAAADwAAAGRycy9kb3ducmV2LnhtbESPQYvCMBSE7wv+h/AEb2tqD0WqUawg&#10;2AUPuiJ4ezTPttq81Car9d+bhYU9DjPzDTNf9qYRD+pcbVnBZByBIC6srrlUcPzefE5BOI+ssbFM&#10;Cl7kYLkYfMwx1fbJe3ocfCkChF2KCirv21RKV1Rk0I1tSxy8i+0M+iC7UuoOnwFuGhlHUSIN1hwW&#10;KmxpXVFxO/wYBdnr67SzPr9vL+frPc+yOMerUWo07FczEJ56/x/+a2+1giSZxvD7JjwBuXg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yf3csUAAADdAAAADwAAAAAAAAAA&#10;AAAAAAChAgAAZHJzL2Rvd25yZXYueG1sUEsFBgAAAAAEAAQA+QAAAJMDAAAAAA==&#10;" strokecolor="#2f5496 [2408]" strokeweight="1.5pt"/>
          </v:group>
        </w:pict>
      </w:r>
      <w:r w:rsidR="00874E68">
        <w:rPr>
          <w:rFonts w:ascii="ALFABET98" w:hAnsi="ALFABET98"/>
          <w:color w:val="A6A6A6" w:themeColor="background1" w:themeShade="A6"/>
          <w:sz w:val="72"/>
          <w:szCs w:val="72"/>
        </w:rPr>
        <w:t xml:space="preserve">k     k     k     k     k     k     k </w:t>
      </w:r>
    </w:p>
    <w:p w:rsidR="00874E68" w:rsidRDefault="00BD3DCE" w:rsidP="00874E68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764" style="position:absolute;margin-left:-16.1pt;margin-top:9.4pt;width:521.25pt;height:36.85pt;z-index:-25054310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HD1QSRYEAADxDwAADgAAAAAAAAAAAAAAAAAuAgAAZHJzL2Uyb0RvYy54bWxQSwECLQAUAAYA&#10;CAAAACEAWCsPaOAAAAAKAQAADwAAAAAAAAAAAAAAAABwBgAAZHJzL2Rvd25yZXYueG1sUEsFBgAA&#10;AAAEAAQA8wAAAH0HAAAAAA==&#10;">
            <v:group id="Group 33" o:spid="_x0000_s176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RNq9ZxgAAAN0A&#10;AAAPAAAAAAAAAAAAAAAAAKoCAABkcnMvZG93bnJldi54bWxQSwUGAAAAAAQABAD6AAAAnQMAAAAA&#10;">
              <v:rect id="Rectangle 34" o:spid="_x0000_s176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pheMUA&#10;AADdAAAADwAAAGRycy9kb3ducmV2LnhtbESPQWvCQBSE70L/w/KE3nSjpUGiq1hbi9faSPD2yD6z&#10;wezbkN2a+O+7QqHHYWa+YVabwTbiRp2vHSuYTRMQxKXTNVcK8u/9ZAHCB2SNjWNScCcPm/XTaIWZ&#10;dj1/0e0YKhEh7DNUYEJoMyl9aciin7qWOHoX11kMUXaV1B32EW4bOU+SVFqsOS4YbGlnqLwef6yC&#10;l6r4MEX+7nM7K9LP0/301p/3Sj2Ph+0SRKAh/If/2getIE0Xr/B4E5+AXP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qmF4xQAAAN0AAAAPAAAAAAAAAAAAAAAAAJgCAABkcnMv&#10;ZG93bnJldi54bWxQSwUGAAAAAAQABAD1AAAAigMAAAAA&#10;" strokecolor="#2f5496 [2408]" strokeweight="1.5pt">
                <v:fill opacity="0"/>
              </v:rect>
              <v:rect id="Rectangle 35" o:spid="_x0000_s176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ILp8MA&#10;AADdAAAADwAAAGRycy9kb3ducmV2LnhtbESPQYvCMBSE74L/IbwFb5pWtLhdo4jiuketen80b9ti&#10;81KbqN1/bxYEj8PMfMPMl52pxZ1aV1lWEI8iEMS51RUXCk7H7XAGwnlkjbVlUvBHDpaLfm+OqbYP&#10;PtA984UIEHYpKii9b1IpXV6SQTeyDXHwfm1r0AfZFlK3+AhwU8txFCXSYMVhocSG1iXll+xmFJyn&#10;m4Z30vA+3k4+p+fL93UdG6UGH93qC4Snzr/Dr/aPVpAkswT+34QnIB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wILp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76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1BU6scAAADdAAAADwAAAGRycy9kb3ducmV2LnhtbESPQWvCQBSE7wX/w/KE3ppNPaQhzSqN&#10;IJhCD6ZF8PbIPpPY7NuY3Wr8912h0OMwM98w+WoyvbjQ6DrLCp6jGARxbXXHjYKvz81TCsJ5ZI29&#10;ZVJwIwer5ewhx0zbK+/oUvlGBAi7DBW03g+ZlK5uyaCL7EAcvKMdDfogx0bqEa8Bbnq5iONEGuw4&#10;LLQ40Lql+rv6MQqK2/v+w/ryvD0eTueyKBYlnoxSj/Pp7RWEp8n/h//aW60gSdIXuL8JT0Au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fUFTqxwAAAN0AAAAPAAAAAAAA&#10;AAAAAAAAAKECAABkcnMvZG93bnJldi54bWxQSwUGAAAAAAQABAD5AAAAlQMAAAAA&#10;" strokecolor="#2f5496 [2408]" strokeweight="1.5pt"/>
            <v:shape id="AutoShape 37" o:spid="_x0000_s176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s/AmMMAAADdAAAADwAAAGRycy9kb3ducmV2LnhtbERPy2rCQBTdF/yH4Qrd1UldBEkdxRSE&#10;pOCiWgrdXTLXJJq5EzNjHn/vLAouD+e93o6mET11rras4H0RgSAurK65VPBz2r+tQDiPrLGxTAom&#10;crDdzF7WmGg78Df1R1+KEMIuQQWV920ipSsqMugWtiUO3Nl2Bn2AXSl1h0MIN41cRlEsDdYcGips&#10;6bOi4nq8GwXp9PV7sD6/Zee/yy1P02WOF6PU63zcfYDwNPqn+N+daQVxvApzw5vwBOTm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7PwJjDAAAA3QAAAA8AAAAAAAAAAAAA&#10;AAAAoQIAAGRycy9kb3ducmV2LnhtbFBLBQYAAAAABAAEAPkAAACRAwAAAAA=&#10;" strokecolor="#2f5496 [2408]" strokeweight="1.5pt"/>
          </v:group>
        </w:pict>
      </w:r>
      <w:r w:rsidR="00874E68">
        <w:rPr>
          <w:rFonts w:ascii="ALFABET98" w:hAnsi="ALFABET98"/>
          <w:color w:val="A6A6A6" w:themeColor="background1" w:themeShade="A6"/>
          <w:sz w:val="72"/>
          <w:szCs w:val="72"/>
        </w:rPr>
        <w:t xml:space="preserve">k     k     k     k     k     k     k </w:t>
      </w:r>
    </w:p>
    <w:p w:rsidR="00874E68" w:rsidRDefault="00BD3DCE" w:rsidP="00874E68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758" style="position:absolute;margin-left:-16.1pt;margin-top:9.4pt;width:521.25pt;height:36.85pt;z-index:-25054208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FBSN4YUBAAA8Q8AAA4AAAAAAAAAAAAAAAAALgIAAGRycy9lMm9Eb2MueG1sUEsBAi0AFAAGAAgA&#10;AAAhAFgrD2jgAAAACgEAAA8AAAAAAAAAAAAAAAAAbgYAAGRycy9kb3ducmV2LnhtbFBLBQYAAAAA&#10;BAAEAPMAAAB7BwAAAAA=&#10;">
            <v:group id="Group 33" o:spid="_x0000_s176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UlYybCAAAA3QAAAA8A&#10;AAAAAAAAAAAAAAAAqgIAAGRycy9kb3ducmV2LnhtbFBLBQYAAAAABAAEAPoAAACZAwAAAAA=&#10;">
              <v:rect id="Rectangle 34" o:spid="_x0000_s176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mtB8YA&#10;AADdAAAADwAAAGRycy9kb3ducmV2LnhtbESPQWvCQBSE74X+h+UVvNWNFWIbXaXVKl61kdDbI/vM&#10;hmbfhuxq4r/vCoUeh5n5hlmsBtuIK3W+dqxgMk5AEJdO11wpyL+2z68gfEDW2DgmBTfysFo+Piww&#10;067nA12PoRIRwj5DBSaENpPSl4Ys+rFriaN3dp3FEGVXSd1hH+G2kS9JkkqLNccFgy2tDZU/x4tV&#10;MK2KT1PkG5/bSZHuTrfTR/+9VWr0NLzPQQQawn/4r73XCtLZ9A3ub+ITkM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LmtB8YAAADdAAAADwAAAAAAAAAAAAAAAACYAgAAZHJz&#10;L2Rvd25yZXYueG1sUEsFBgAAAAAEAAQA9QAAAIsDAAAAAA==&#10;" strokecolor="#2f5496 [2408]" strokeweight="1.5pt">
                <v:fill opacity="0"/>
              </v:rect>
              <v:rect id="Rectangle 35" o:spid="_x0000_s176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+DT8EA&#10;AADdAAAADwAAAGRycy9kb3ducmV2LnhtbERPyW7CMBC9V+IfrEHiVpxUrCEGIRClxxbIfRQPSUQ8&#10;TmM3Sf++PiD1+PT2dDeYWnTUusqygngagSDOra64UHC7nl5XIJxH1lhbJgW/5GC3Hb2kmGjb8xd1&#10;F1+IEMIuQQWl900ipctLMuimtiEO3N22Bn2AbSF1i30IN7V8i6KFNFhxaCixoUNJ+ePyYxRk82PD&#10;Z2n4Mz7N1vPs8f59iI1Sk/Gw34DwNPh/8dP9oRUslrOwP7wJT0Bu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b/g0/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176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q3cAscAAADdAAAADwAAAGRycy9kb3ducmV2LnhtbESPQWvCQBSE74X+h+UVvDUbRWyJWcUU&#10;CkboobYUvD2yz2w0+zZmV43/vlsoeBxm5hsmXw62FRfqfeNYwThJQRBXTjdcK/j+en9+BeEDssbW&#10;MSm4kYfl4vEhx0y7K3/SZRtqESHsM1RgQugyKX1lyKJPXEccvb3rLYYo+1rqHq8Rbls5SdOZtNhw&#10;XDDY0Zuh6rg9WwXFbfPz4UJ5Wu93h1NZFJMSD1ap0dOwmoMINIR7+L+91gpmL9Mx/L2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yrdwCxwAAAN0AAAAPAAAAAAAA&#10;AAAAAAAAAKECAABkcnMvZG93bnJldi54bWxQSwUGAAAAAAQABAD5AAAAlQMAAAAA&#10;" strokecolor="#2f5496 [2408]" strokeweight="1.5pt"/>
            <v:shape id="AutoShape 37" o:spid="_x0000_s175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n9CdcYAAADdAAAADwAAAGRycy9kb3ducmV2LnhtbESPQWvCQBSE70L/w/IKvZmNoViJrmIK&#10;BVPwUBXB2yP7TKLZtzG71fjv3ULB4zAz3zCzRW8acaXO1ZYVjKIYBHFhdc2lgt32azgB4TyyxsYy&#10;KbiTg8X8ZTDDVNsb/9B140sRIOxSVFB536ZSuqIigy6yLXHwjrYz6IPsSqk7vAW4aWQSx2NpsOaw&#10;UGFLnxUV582vUZDdv/dr6/PL6ng4XfIsS3I8GaXeXvvlFISn3j/D/+2VVjD+eE/g7014AnL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J/QnXGAAAA3QAAAA8AAAAAAAAA&#10;AAAAAAAAoQIAAGRycy9kb3ducmV2LnhtbFBLBQYAAAAABAAEAPkAAACUAwAAAAA=&#10;" strokecolor="#2f5496 [2408]" strokeweight="1.5pt"/>
          </v:group>
        </w:pict>
      </w:r>
      <w:r w:rsidR="00874E68">
        <w:rPr>
          <w:rFonts w:ascii="ALFABET98" w:hAnsi="ALFABET98"/>
          <w:color w:val="A6A6A6" w:themeColor="background1" w:themeShade="A6"/>
          <w:sz w:val="72"/>
          <w:szCs w:val="72"/>
        </w:rPr>
        <w:t xml:space="preserve">k     k     k     k     k     k     k </w:t>
      </w:r>
    </w:p>
    <w:p w:rsidR="00874E68" w:rsidRDefault="00BD3DCE" w:rsidP="00874E68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1752" style="position:absolute;margin-left:-16.1pt;margin-top:9.4pt;width:521.25pt;height:36.85pt;z-index:-25054105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5Xuc9RYEAADxDwAADgAAAAAAAAAAAAAAAAAuAgAAZHJzL2Uyb0RvYy54bWxQSwECLQAUAAYA&#10;CAAAACEAWCsPaOAAAAAKAQAADwAAAAAAAAAAAAAAAABwBgAAZHJzL2Rvd25yZXYueG1sUEsFBgAA&#10;AAAEAAQA8wAAAH0HAAAAAA==&#10;">
            <v:group id="Group 33" o:spid="_x0000_s175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XG4aXscAAADd&#10;AAAADwAAAAAAAAAAAAAAAACqAgAAZHJzL2Rvd25yZXYueG1sUEsFBgAAAAAEAAQA+gAAAJ4DAAAA&#10;AA==&#10;">
              <v:rect id="Rectangle 34" o:spid="_x0000_s175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LUf8YA&#10;AADdAAAADwAAAGRycy9kb3ducmV2LnhtbESPQWvCQBSE74X+h+UVvNWNtU0ldZXWVvGqjQRvj+xr&#10;NjT7NmRXE/99Vyh4HGbmG2a+HGwjztT52rGCyTgBQVw6XXOlIP9eP85A+ICssXFMCi7kYbm4v5tj&#10;pl3POzrvQyUihH2GCkwIbSalLw1Z9GPXEkfvx3UWQ5RdJXWHfYTbRj4lSSot1hwXDLa0MlT+7k9W&#10;wbQqvkyRf/rcTop0c7gcPvrjWqnRw/D+BiLQEG7h//ZWK0hfn1/g+iY+Abn4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fLUf8YAAADdAAAADwAAAAAAAAAAAAAAAACYAgAAZHJz&#10;L2Rvd25yZXYueG1sUEsFBgAAAAAEAAQA9QAAAIsDAAAAAA==&#10;" strokecolor="#2f5496 [2408]" strokeweight="1.5pt">
                <v:fill opacity="0"/>
              </v:rect>
              <v:rect id="Rectangle 35" o:spid="_x0000_s175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q+oMMA&#10;AADdAAAADwAAAGRycy9kb3ducmV2LnhtbESPT4vCMBTE78J+h/AWvGnaRevaNcqi+Oeort4fzdu2&#10;2LzUJmr99kYQPA4z8xtmMmtNJa7UuNKygrgfgSDOrC45V3D4W/a+QTiPrLGyTAru5GA2/ehMMNX2&#10;xju67n0uAoRdigoK7+tUSpcVZND1bU0cvH/bGPRBNrnUDd4C3FTyK4oSabDksFBgTfOCstP+YhQc&#10;h4ua19LwNl4OxsPjaXWex0ap7mf7+wPCU+vf4Vd7oxUko0ECzzfhCcjp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lq+o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75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gjh7ccAAADdAAAADwAAAGRycy9kb3ducmV2LnhtbESPQWvCQBSE7wX/w/KE3upGKbGkrtII&#10;BVPw0FSE3h7ZZxKbfRuzW5P8+65Q8DjMzDfMajOYRlypc7VlBfNZBIK4sLrmUsHh6/3pBYTzyBob&#10;y6RgJAeb9eRhhYm2PX/SNfelCBB2CSqovG8TKV1RkUE3sy1x8E62M+iD7EqpO+wD3DRyEUWxNFhz&#10;WKiwpW1FxU/+axSk48dxb3122Z2+z5csTRcZno1Sj9Ph7RWEp8Hfw//tnVYQL5+X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SCOHtxwAAAN0AAAAPAAAAAAAA&#10;AAAAAAAAAKECAABkcnMvZG93bnJldi54bWxQSwUGAAAAAAQABAD5AAAAlQMAAAAA&#10;" strokecolor="#2f5496 [2408]" strokeweight="1.5pt"/>
            <v:shape id="AutoShape 37" o:spid="_x0000_s175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5d1n8IAAADdAAAADwAAAGRycy9kb3ducmV2LnhtbERPTYvCMBC9L/gfwgje1lRZXKlGscKC&#10;FTysiuBtaMa22kxqE7X+e3MQPD7e93TemkrcqXGlZQWDfgSCOLO65FzBfvf3PQbhPLLGyjIpeJKD&#10;+azzNcVY2wf/033rcxFC2MWooPC+jqV0WUEGXd/WxIE72cagD7DJpW7wEcJNJYdRNJIGSw4NBda0&#10;LCi7bG9GQfJcHzbWp9fV6Xi+pkkyTPFslOp128UEhKfWf8Rv90orGP3+hLnhTXgCcvY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5d1n8IAAADdAAAADwAAAAAAAAAAAAAA&#10;AAChAgAAZHJzL2Rvd25yZXYueG1sUEsFBgAAAAAEAAQA+QAAAJADAAAAAA==&#10;" strokecolor="#2f5496 [2408]" strokeweight="1.5pt"/>
          </v:group>
        </w:pict>
      </w:r>
      <w:r w:rsidR="00874E68">
        <w:rPr>
          <w:rFonts w:ascii="ALFABET98" w:hAnsi="ALFABET98"/>
          <w:color w:val="A6A6A6" w:themeColor="background1" w:themeShade="A6"/>
          <w:sz w:val="72"/>
          <w:szCs w:val="72"/>
        </w:rPr>
        <w:t xml:space="preserve">k     k     k     k     k     k     k </w:t>
      </w:r>
    </w:p>
    <w:p w:rsidR="00874E68" w:rsidRPr="009E083E" w:rsidRDefault="00874E68" w:rsidP="00874E68">
      <w:pPr>
        <w:spacing w:line="240" w:lineRule="auto"/>
        <w:rPr>
          <w:rFonts w:ascii="ALFABET98" w:hAnsi="ALFABET98"/>
          <w:sz w:val="36"/>
          <w:szCs w:val="36"/>
        </w:rPr>
      </w:pPr>
      <w:r w:rsidRPr="009E083E">
        <w:rPr>
          <w:rFonts w:ascii="ALFABET98" w:hAnsi="ALFABET98"/>
          <w:sz w:val="72"/>
          <w:szCs w:val="72"/>
        </w:rPr>
        <w:t xml:space="preserve">   </w:t>
      </w:r>
      <w:r w:rsidRPr="009E083E">
        <w:rPr>
          <w:rFonts w:ascii="ALFABET98" w:hAnsi="ALFABET98"/>
          <w:sz w:val="36"/>
          <w:szCs w:val="36"/>
        </w:rPr>
        <w:t xml:space="preserve">   </w:t>
      </w:r>
      <w:r>
        <w:rPr>
          <w:rFonts w:ascii="ALFABET98" w:hAnsi="ALFABET98"/>
          <w:sz w:val="36"/>
          <w:szCs w:val="36"/>
        </w:rPr>
        <w:t xml:space="preserve">                              50</w:t>
      </w:r>
    </w:p>
    <w:p w:rsidR="00874E68" w:rsidRPr="009E083E" w:rsidRDefault="00874E68" w:rsidP="00874E68">
      <w:pPr>
        <w:spacing w:line="240" w:lineRule="auto"/>
        <w:rPr>
          <w:rFonts w:ascii="ALFABET98" w:hAnsi="ALFABET98"/>
          <w:sz w:val="72"/>
          <w:szCs w:val="72"/>
        </w:rPr>
      </w:pPr>
      <w:r w:rsidRPr="009E083E">
        <w:rPr>
          <w:rFonts w:ascii="ALFABET98" w:hAnsi="ALFABET98"/>
          <w:sz w:val="36"/>
          <w:szCs w:val="36"/>
        </w:rPr>
        <w:t>Sayın veli</w:t>
      </w:r>
      <w:r>
        <w:rPr>
          <w:rFonts w:ascii="ALFABET98" w:hAnsi="ALFABET98"/>
          <w:sz w:val="36"/>
          <w:szCs w:val="36"/>
        </w:rPr>
        <w:t>m, k harfinin üzerinden geçiniz</w:t>
      </w:r>
      <w:r w:rsidRPr="009E083E">
        <w:rPr>
          <w:rFonts w:ascii="ALFABET98" w:hAnsi="ALFABET98"/>
          <w:sz w:val="36"/>
          <w:szCs w:val="36"/>
        </w:rPr>
        <w:t>.</w:t>
      </w:r>
      <w:r w:rsidRPr="009E083E">
        <w:rPr>
          <w:rFonts w:ascii="ALFABET98" w:hAnsi="ALFABET98"/>
          <w:sz w:val="72"/>
          <w:szCs w:val="72"/>
        </w:rPr>
        <w:t xml:space="preserve">                                                        </w:t>
      </w:r>
    </w:p>
    <w:p w:rsidR="00A53F83" w:rsidRDefault="00BD3DCE" w:rsidP="00A53F83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746" style="position:absolute;margin-left:-16.1pt;margin-top:9.4pt;width:521.25pt;height:36.85pt;z-index:-25053081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MoVPDMXBAAA8Q8AAA4AAAAAAAAAAAAAAAAALgIAAGRycy9lMm9Eb2MueG1sUEsBAi0AFAAG&#10;AAgAAAAhAFgrD2jgAAAACgEAAA8AAAAAAAAAAAAAAAAAcQYAAGRycy9kb3ducmV2LnhtbFBLBQYA&#10;AAAABAAEAPMAAAB+BwAAAAA=&#10;">
            <v:group id="Group 33" o:spid="_x0000_s174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dTpNBwwAAAN0AAAAP&#10;AAAAAAAAAAAAAAAAAKoCAABkcnMvZG93bnJldi54bWxQSwUGAAAAAAQABAD6AAAAmgMAAAAA&#10;">
              <v:rect id="Rectangle 34" o:spid="_x0000_s175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JdYMUA&#10;AADdAAAADwAAAGRycy9kb3ducmV2LnhtbESPQWvCQBSE74X+h+UVequ7saAldZXW1uJVGwm9PbKv&#10;2dDs25DdmvjvXUHwOMzMN8xiNbpWHKkPjWcN2USBIK68abjWUHxvnl5AhIhssPVMGk4UYLW8v1tg&#10;bvzAOzruYy0ShEOOGmyMXS5lqCw5DBPfESfv1/cOY5J9LU2PQ4K7Vk6VmkmHDacFix2tLVV/+3+n&#10;4bkuP21ZfITCZeXs63A6vA8/G60fH8a3VxCRxngLX9tbo2GuVAaXN+kJyOUZ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0l1gxQAAAN0AAAAPAAAAAAAAAAAAAAAAAJgCAABkcnMv&#10;ZG93bnJldi54bWxQSwUGAAAAAAQABAD1AAAAigMAAAAA&#10;" strokecolor="#2f5496 [2408]" strokeweight="1.5pt">
                <v:fill opacity="0"/>
              </v:rect>
              <v:rect id="Rectangle 35" o:spid="_x0000_s175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o3v8QA&#10;AADdAAAADwAAAGRycy9kb3ducmV2LnhtbESPwW7CMBBE70j9B2uRuBU7CFoIMaiigvbYpnBfxUsS&#10;JV6nsYH07+tKlTiOZuaNJtsOthVX6n3tWEMyVSCIC2dqLjUcv/aPSxA+IBtsHZOGH/Kw3TyMMkyN&#10;u/EnXfNQighhn6KGKoQuldIXFVn0U9cRR+/seoshyr6UpsdbhNtWzpR6khZrjgsVdrSrqGjyi9Vw&#10;Wrx2/CYtfyT7+Wpxag7fu8RqPRkPL2sQgYZwD/+3342GZ6Vm8PcmPgG5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d6N7/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174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yho8sYAAADdAAAADwAAAGRycy9kb3ducmV2LnhtbESPT2vCQBTE7wW/w/KE3uquFlqJrmKE&#10;gin04B8Eb4/sM4lm38bsVuO37woFj8PM/IaZzjtbiyu1vnKsYThQIIhzZyouNOy2X29jED4gG6wd&#10;k4Y7eZjPei9TTIy78Zqum1CICGGfoIYyhCaR0uclWfQD1xBH7+haiyHKtpCmxVuE21qOlPqQFiuO&#10;CyU2tCwpP29+rYb0/r3/cSG7rI6H0yVL01GGJ6v1a79bTEAE6sIz/N9eGQ2fSr3D4018AnL2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MoaPLGAAAA3QAAAA8AAAAAAAAA&#10;AAAAAAAAoQIAAGRycy9kb3ducmV2LnhtbFBLBQYAAAAABAAEAPkAAACUAwAAAAA=&#10;" strokecolor="#2f5496 [2408]" strokeweight="1.5pt"/>
            <v:shape id="AutoShape 37" o:spid="_x0000_s174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MHwhsYAAADdAAAADwAAAGRycy9kb3ducmV2LnhtbESPT2vCQBTE7wW/w/KE3uquUlqJrmKE&#10;gin04B8Eb4/sM4lm38bsVuO37woFj8PM/IaZzjtbiyu1vnKsYThQIIhzZyouNOy2X29jED4gG6wd&#10;k4Y7eZjPei9TTIy78Zqum1CICGGfoIYyhCaR0uclWfQD1xBH7+haiyHKtpCmxVuE21qOlPqQFiuO&#10;CyU2tCwpP29+rYb0/r3/cSG7rI6H0yVL01GGJ6v1a79bTEAE6sIz/N9eGQ2fSr3D4018AnL2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zB8IbGAAAA3QAAAA8AAAAAAAAA&#10;AAAAAAAAoQIAAGRycy9kb3ducmV2LnhtbFBLBQYAAAAABAAEAPkAAACUAwAAAAA=&#10;" strokecolor="#2f5496 [2408]" strokeweight="1.5pt"/>
          </v:group>
        </w:pict>
      </w:r>
      <w:r w:rsidR="00A53F83">
        <w:rPr>
          <w:rFonts w:ascii="ALFABET98" w:hAnsi="ALFABET98"/>
          <w:color w:val="A6A6A6" w:themeColor="background1" w:themeShade="A6"/>
          <w:sz w:val="72"/>
          <w:szCs w:val="72"/>
        </w:rPr>
        <w:t xml:space="preserve">k     k     k     k     k     k      </w:t>
      </w:r>
    </w:p>
    <w:p w:rsidR="00A53F83" w:rsidRDefault="00BD3DCE" w:rsidP="00A53F83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740" style="position:absolute;margin-left:-16.1pt;margin-top:9.4pt;width:521.25pt;height:36.85pt;z-index:-25052979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C0d&#10;ch4RBAAA6w8AAA4AAAAAAAAAAAAAAAAALgIAAGRycy9lMm9Eb2MueG1sUEsBAi0AFAAGAAgAAAAh&#10;AFgrD2jgAAAACgEAAA8AAAAAAAAAAAAAAAAAawYAAGRycy9kb3ducmV2LnhtbFBLBQYAAAAABAAE&#10;APMAAAB4BwAAAAA=&#10;">
            <v:group id="Group 33" o:spid="_x0000_s174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vkNRsQAAADcAAAA&#10;DwAAAAAAAAAAAAAAAACqAgAAZHJzL2Rvd25yZXYueG1sUEsFBgAAAAAEAAQA+gAAAJsDAAAAAA==&#10;">
              <v:rect id="Rectangle 34" o:spid="_x0000_s174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ph1isQA&#10;AADcAAAADwAAAGRycy9kb3ducmV2LnhtbESPT2vCQBTE7wW/w/IEb3VjBCnRVfxTS6/VSPD2yD6z&#10;wezbkN2a+O27hUKPw8xvhlltBtuIB3W+dqxgNk1AEJdO11wpyM/H1zcQPiBrbByTgid52KxHLyvM&#10;tOv5ix6nUIlYwj5DBSaENpPSl4Ys+qlriaN3c53FEGVXSd1hH8ttI9MkWUiLNccFgy3tDZX307dV&#10;MK+Kd1PkB5/bWbH4uDwvu/56VGoyHrZLEIGG8B/+oz915NIUfs/EIyD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aYdYrEAAAA3AAAAA8AAAAAAAAAAAAAAAAAmAIAAGRycy9k&#10;b3ducmV2LnhtbFBLBQYAAAAABAAEAPUAAACJAwAAAAA=&#10;" strokecolor="#2f5496 [2408]" strokeweight="1.5pt">
                <v:fill opacity="0"/>
              </v:rect>
              <v:rect id="Rectangle 35" o:spid="_x0000_s174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J1gsIA&#10;AADcAAAADwAAAGRycy9kb3ducmV2LnhtbESPT4vCMBTE7wt+h/AEb2ta/6HVKKK47lGr3h/Nsy02&#10;L7XJav32ZmFhj8PM/IZZrFpTiQc1rrSsIO5HIIgzq0vOFZxPu88pCOeRNVaWScGLHKyWnY8FJto+&#10;+UiP1OciQNglqKDwvk6kdFlBBl3f1sTBu9rGoA+yyaVu8BngppKDKJpIgyWHhQJr2hSU3dIfo+Ay&#10;3ta8l4YP8W40G19uX/dNbJTqddv1HISn1v+H/9rfWsFwMITfM+EIyOU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YnWCwgAAANw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174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8hQ2sUAAADcAAAADwAAAGRycy9kb3ducmV2LnhtbESPQWvCQBSE70L/w/KE3nRjKlKiq5hC&#10;wQgeakXw9sg+k2j2bcxuNf57tyB4HGbmG2a26EwtrtS6yrKC0TACQZxbXXGhYPf7PfgE4Tyyxtoy&#10;KbiTg8X8rTfDRNsb/9B16wsRIOwSVFB63yRSurwkg25oG+LgHW1r0AfZFlK3eAtwU8s4iibSYMVh&#10;ocSGvkrKz9s/oyC9r/cb67PL6ng4XbI0jTM8GaXe+91yCsJT51/hZ3ulFXzEY/g/E46AnD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8hQ2sUAAADcAAAADwAAAAAAAAAA&#10;AAAAAAChAgAAZHJzL2Rvd25yZXYueG1sUEsFBgAAAAAEAAQA+QAAAJMDAAAAAA==&#10;" strokecolor="#2f5496 [2408]" strokeweight="1.5pt"/>
            <v:shape id="AutoShape 37" o:spid="_x0000_s174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IT1QcUAAADcAAAADwAAAGRycy9kb3ducmV2LnhtbESPQWvCQBSE70L/w/KE3nRjilKiq5hC&#10;wQgeakXw9sg+k2j2bcxuNf57tyB4HGbmG2a26EwtrtS6yrKC0TACQZxbXXGhYPf7PfgE4Tyyxtoy&#10;KbiTg8X8rTfDRNsb/9B16wsRIOwSVFB63yRSurwkg25oG+LgHW1r0AfZFlK3eAtwU8s4iibSYMVh&#10;ocSGvkrKz9s/oyC9r/cb67PL6ng4XbI0jTM8GaXe+91yCsJT51/hZ3ulFXzEY/g/E46AnD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IT1QcUAAADcAAAADwAAAAAAAAAA&#10;AAAAAAChAgAAZHJzL2Rvd25yZXYueG1sUEsFBgAAAAAEAAQA+QAAAJMDAAAAAA==&#10;" strokecolor="#2f5496 [2408]" strokeweight="1.5pt"/>
          </v:group>
        </w:pict>
      </w:r>
      <w:r w:rsidR="00A53F83">
        <w:rPr>
          <w:rFonts w:ascii="ALFABET98" w:hAnsi="ALFABET98"/>
          <w:color w:val="A6A6A6" w:themeColor="background1" w:themeShade="A6"/>
          <w:sz w:val="72"/>
          <w:szCs w:val="72"/>
        </w:rPr>
        <w:t xml:space="preserve">k     k     k     k     k           </w:t>
      </w:r>
    </w:p>
    <w:p w:rsidR="00A53F83" w:rsidRDefault="00BD3DCE" w:rsidP="00A53F83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734" style="position:absolute;margin-left:-16.1pt;margin-top:9.4pt;width:521.25pt;height:36.85pt;z-index:-25052876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P&#10;feYcEgQAAOsPAAAOAAAAAAAAAAAAAAAAAC4CAABkcnMvZTJvRG9jLnhtbFBLAQItABQABgAIAAAA&#10;IQBYKw9o4AAAAAoBAAAPAAAAAAAAAAAAAAAAAGwGAABkcnMvZG93bnJldi54bWxQSwUGAAAAAAQA&#10;BADzAAAAeQcAAAAA&#10;">
            <v:group id="Group 33" o:spid="_x0000_s173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lwwqcYAAADcAAAADwAAAGRycy9kb3ducmV2LnhtbESPT2vCQBTE7wW/w/IK&#10;vdXNH2wldQ0itngQoSqU3h7ZZxKSfRuy2yR++25B6HGYmd8wq3wyrRiod7VlBfE8AkFcWF1zqeBy&#10;fn9egnAeWWNrmRTcyEG+nj2sMNN25E8aTr4UAcIuQwWV910mpSsqMujmtiMO3tX2Bn2QfSl1j2OA&#10;m1YmUfQiDdYcFirsaFtR0Zx+jIKPEcdNGu+GQ3Pd3r7Pi+PXISalnh6nzRsIT5P/D9/be60gTV7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iXDCpxgAAANwA&#10;AAAPAAAAAAAAAAAAAAAAAKoCAABkcnMvZG93bnJldi54bWxQSwUGAAAAAAQABAD6AAAAnQMAAAAA&#10;">
              <v:rect id="Rectangle 34" o:spid="_x0000_s173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3BCYMEA&#10;AADcAAAADwAAAGRycy9kb3ducmV2LnhtbERPTWvCQBC9F/oflin0VjdakBJdpa1avKqR0NuQnWZD&#10;s7MhuzXx3zsHocfH+16uR9+qC/WxCWxgOslAEVfBNlwbKE67lzdQMSFbbAOTgStFWK8eH5aY2zDw&#10;gS7HVCsJ4ZijAZdSl2sdK0ce4yR0xML9hN5jEtjX2vY4SLhv9SzL5tpjw9LgsKNPR9Xv8c8beK3L&#10;rSuLTSz8tJx/na/nj+F7Z8zz0/i+AJVoTP/iu3tvxTeTtXJGjoBe3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dwQmDBAAAA3AAAAA8AAAAAAAAAAAAAAAAAmAIAAGRycy9kb3du&#10;cmV2LnhtbFBLBQYAAAAABAAEAPUAAACGAwAAAAA=&#10;" strokecolor="#2f5496 [2408]" strokeweight="1.5pt">
                <v:fill opacity="0"/>
              </v:rect>
              <v:rect id="Rectangle 35" o:spid="_x0000_s173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YpCaMIA&#10;AADcAAAADwAAAGRycy9kb3ducmV2LnhtbESPT4vCMBTE7wt+h/AEb5pWV9FqFFHUPfr3/miebbF5&#10;qU3U7rc3C8Ieh5n5DTNbNKYUT6pdYVlB3ItAEKdWF5wpOJ823TEI55E1lpZJwS85WMxbXzNMtH3x&#10;gZ5Hn4kAYZeggtz7KpHSpTkZdD1bEQfvamuDPsg6k7rGV4CbUvajaCQNFhwWcqxolVN6Oz6Mgstw&#10;XfFOGt7Hm+/J8HLb3lexUarTbpZTEJ4a/x/+tH+0gkF/An9nwhGQ8z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ikJowgAAANw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173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SrABMMAAADcAAAADwAAAGRycy9kb3ducmV2LnhtbERPy2rCQBTdF/yH4Qrd1UkjiKROQiMI&#10;ptBFbSl0d8ncvJq5k2SmGv/eWRRcHs57l82mF2eaXGtZwfMqAkFcWt1yreDr8/C0BeE8ssbeMim4&#10;koMsXTzsMNH2wh90PvlahBB2CSpovB8SKV3ZkEG3sgNx4Co7GfQBTrXUE15CuOllHEUbabDl0NDg&#10;QPuGyt/Tn1GQX9++360vxmP1041FnscFdkapx+X8+gLC0+zv4n/3UStYr8P8cCYcAZne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EqwATDAAAA3AAAAA8AAAAAAAAAAAAA&#10;AAAAoQIAAGRycy9kb3ducmV2LnhtbFBLBQYAAAAABAAEAPkAAACRAwAAAAA=&#10;" strokecolor="#2f5496 [2408]" strokeweight="1.5pt"/>
            <v:shape id="AutoShape 37" o:spid="_x0000_s173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mZln8YAAADcAAAADwAAAGRycy9kb3ducmV2LnhtbESPT2vCQBTE70K/w/IK3ppNDJQSXaUp&#10;FBKhh6oUentkn/lj9m3MbjV++26h4HGYmd8wq81kenGh0bWWFSRRDIK4srrlWsFh//70AsJ5ZI29&#10;ZVJwIweb9cNshZm2V/6ky87XIkDYZaig8X7IpHRVQwZdZAfi4B3taNAHOdZSj3gNcNPLRRw/S4Mt&#10;h4UGB3prqDrtfoyC/Lb9+rC+PBfH7+5c5vmixM4oNX+cXpcgPE3+Hv5vF1pBmibwdyYcAbn+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5mZZ/GAAAA3AAAAA8AAAAAAAAA&#10;AAAAAAAAoQIAAGRycy9kb3ducmV2LnhtbFBLBQYAAAAABAAEAPkAAACUAwAAAAA=&#10;" strokecolor="#2f5496 [2408]" strokeweight="1.5pt"/>
          </v:group>
        </w:pict>
      </w:r>
      <w:r w:rsidR="00A53F83">
        <w:rPr>
          <w:rFonts w:ascii="ALFABET98" w:hAnsi="ALFABET98"/>
          <w:color w:val="A6A6A6" w:themeColor="background1" w:themeShade="A6"/>
          <w:sz w:val="72"/>
          <w:szCs w:val="72"/>
        </w:rPr>
        <w:t xml:space="preserve">k     k     k     k      </w:t>
      </w:r>
    </w:p>
    <w:p w:rsidR="00A53F83" w:rsidRDefault="00BD3DCE" w:rsidP="00A53F83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728" style="position:absolute;margin-left:-16.1pt;margin-top:9.4pt;width:521.25pt;height:36.85pt;z-index:-25052774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4&#10;YVKeEgQAAOsPAAAOAAAAAAAAAAAAAAAAAC4CAABkcnMvZTJvRG9jLnhtbFBLAQItABQABgAIAAAA&#10;IQBYKw9o4AAAAAoBAAAPAAAAAAAAAAAAAAAAAGwGAABkcnMvZG93bnJldi54bWxQSwUGAAAAAAQA&#10;BADzAAAAeQcAAAAA&#10;">
            <v:group id="Group 33" o:spid="_x0000_s173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YvqB3xgAAANwA&#10;AAAPAAAAAAAAAAAAAAAAAKoCAABkcnMvZG93bnJldi54bWxQSwUGAAAAAAQABAD6AAAAnQMAAAAA&#10;">
              <v:rect id="Rectangle 34" o:spid="_x0000_s173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+TeuMQA&#10;AADcAAAADwAAAGRycy9kb3ducmV2LnhtbESPQWvCQBSE7wX/w/IEb3WjFinRVapW8VqNhN4e2Wc2&#10;NPs2ZLcm/vuuUPA4zHwzzHLd21rcqPWVYwWTcQKCuHC64lJBdt6/voPwAVlj7ZgU3MnDejV4WWKq&#10;XcdfdDuFUsQS9ikqMCE0qZS+MGTRj11DHL2ray2GKNtS6ha7WG5rOU2SubRYcVww2NDWUPFz+rUK&#10;ZmX+afJs5zM7yeeHy/2y6b73So2G/ccCRKA+PMP/9FFHbvYGjzPxCMjV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Pk3rjEAAAA3AAAAA8AAAAAAAAAAAAAAAAAmAIAAGRycy9k&#10;b3ducmV2LnhtbFBLBQYAAAAABAAEAPUAAACJAwAAAAA=&#10;" strokecolor="#2f5496 [2408]" strokeweight="1.5pt">
                <v:fill opacity="0"/>
              </v:rect>
              <v:rect id="Rectangle 35" o:spid="_x0000_s173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7esMQA&#10;AADcAAAADwAAAGRycy9kb3ducmV2LnhtbESPQWvCQBSE7wX/w/IEb3WTxkibuoooqT22Wu+P7DMJ&#10;Zt+m2W0S/71bKPQ4zMw3zGozmkb01LnasoJ4HoEgLqyuuVTwdcofn0E4j6yxsUwKbuRgs548rDDT&#10;duBP6o++FAHCLkMFlfdtJqUrKjLo5rYlDt7FdgZ9kF0pdYdDgJtGPkXRUhqsOSxU2NKuouJ6/DEK&#10;zum+5YM0/BHni5f0fH373sVGqdl03L6C8DT6//Bf+10rSJIUfs+EIyD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Ee3rDEAAAA3A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173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Y/968YAAADcAAAADwAAAGRycy9kb3ducmV2LnhtbESPT2vCQBTE74V+h+UVeqsbFaTErGIE&#10;wRR6qC2Ct0f25Y9m38bs1iTfvisIPQ4z8xsmWQ+mETfqXG1ZwXQSgSDOra65VPDzvXt7B+E8ssbG&#10;MikYycF69fyUYKxtz190O/hSBAi7GBVU3rexlC6vyKCb2JY4eIXtDPogu1LqDvsAN42cRdFCGqw5&#10;LFTY0rai/HL4NQrS8eP4aX123Ren8zVL01mGZ6PU68uwWYLwNPj/8KO91wrm8wXcz4QjIFd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GP/evGAAAA3AAAAA8AAAAAAAAA&#10;AAAAAAAAoQIAAGRycy9kb3ducmV2LnhtbFBLBQYAAAAABAAEAPkAAACUAwAAAAA=&#10;" strokecolor="#2f5496 [2408]" strokeweight="1.5pt"/>
            <v:shape id="AutoShape 37" o:spid="_x0000_s172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sNYcMYAAADcAAAADwAAAGRycy9kb3ducmV2LnhtbESPQWvCQBSE7wX/w/KE3ppNFVqJWaUR&#10;BFPoQSuF3h7ZZxLNvo3ZbRL/fVco9DjMzDdMuh5NI3rqXG1ZwXMUgyAurK65VHD83D4tQDiPrLGx&#10;TApu5GC9mjykmGg78J76gy9FgLBLUEHlfZtI6YqKDLrItsTBO9nOoA+yK6XucAhw08hZHL9IgzWH&#10;hQpb2lRUXA4/RkF2e//6sD6/7k7f52ueZbMcz0apx+n4tgThafT/4b/2TiuYz1/hfiYcAbn6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7DWHDGAAAA3AAAAA8AAAAAAAAA&#10;AAAAAAAAoQIAAGRycy9kb3ducmV2LnhtbFBLBQYAAAAABAAEAPkAAACUAwAAAAA=&#10;" strokecolor="#2f5496 [2408]" strokeweight="1.5pt"/>
          </v:group>
        </w:pict>
      </w:r>
      <w:r w:rsidR="00A53F83">
        <w:rPr>
          <w:rFonts w:ascii="ALFABET98" w:hAnsi="ALFABET98"/>
          <w:color w:val="A6A6A6" w:themeColor="background1" w:themeShade="A6"/>
          <w:sz w:val="72"/>
          <w:szCs w:val="72"/>
        </w:rPr>
        <w:t xml:space="preserve">k     k </w:t>
      </w:r>
    </w:p>
    <w:p w:rsidR="00A53F83" w:rsidRDefault="00BD3DCE" w:rsidP="00A53F83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722" style="position:absolute;margin-left:-16.1pt;margin-top:9.4pt;width:521.25pt;height:36.85pt;z-index:-25052672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">
            <v:group id="Group 33" o:spid="_x0000_s172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lWl53FAAAA3AAA&#10;AA8AAAAAAAAAAAAAAAAAqgIAAGRycy9kb3ducmV2LnhtbFBLBQYAAAAABAAEAPoAAACcAwAAAAA=&#10;">
              <v:rect id="Rectangle 34" o:spid="_x0000_s172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mrxsEA&#10;AADcAAAADwAAAGRycy9kb3ducmV2LnhtbERPTU/CQBC9m/gfNmPiTbagIaawEEUxXMWShtukO3Qb&#10;urNNd6Xl3zsHEo8v73u5Hn2rLtTHJrCB6SQDRVwF23BtoPjZPr2CignZYhuYDFwpwnp1f7fE3IaB&#10;v+myT7WSEI45GnApdbnWsXLkMU5CRyzcKfQek8C+1rbHQcJ9q2dZNtceG5YGhx1tHFXn/a838FyX&#10;n64sPmLhp+X863A9vA/HrTGPD+PbAlSiMf2Lb+6dFd+LzJczcgT06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TZq8bBAAAA3AAAAA8AAAAAAAAAAAAAAAAAmAIAAGRycy9kb3du&#10;cmV2LnhtbFBLBQYAAAAABAAEAPUAAACGAwAAAAA=&#10;" strokecolor="#2f5496 [2408]" strokeweight="1.5pt">
                <v:fill opacity="0"/>
              </v:rect>
              <v:rect id="Rectangle 35" o:spid="_x0000_s172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OrzsQA&#10;AADcAAAADwAAAGRycy9kb3ducmV2LnhtbESPzW7CMBCE75V4B2uRegMnJUEQMAiBaHts+bmv4iWJ&#10;iNdp7Cbp29eVkHoczcw3mvV2MLXoqHWVZQXxNAJBnFtdcaHgcj5OFiCcR9ZYWyYFP+Rguxk9rTHT&#10;tudP6k6+EAHCLkMFpfdNJqXLSzLoprYhDt7NtgZ9kG0hdYt9gJtavkTRXBqsOCyU2NC+pPx++jYK&#10;rumh4Tdp+CM+Jsv0en/92sdGqefxsFuB8DT4//Cj/a4VzJIY/s6EI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Yjq87EAAAA3A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172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rKIlcUAAADcAAAADwAAAGRycy9kb3ducmV2LnhtbESPQWvCQBSE70L/w/KE3nRjKlKiq5hC&#10;wQgeakXw9sg+k2j2bcxuNf57tyB4HGbmG2a26EwtrtS6yrKC0TACQZxbXXGhYPf7PfgE4Tyyxtoy&#10;KbiTg8X8rTfDRNsb/9B16wsRIOwSVFB63yRSurwkg25oG+LgHW1r0AfZFlK3eAtwU8s4iibSYMVh&#10;ocSGvkrKz9s/oyC9r/cb67PL6ng4XbI0jTM8GaXe+91yCsJT51/hZ3ulFXyMY/g/E46AnD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rKIlcUAAADcAAAADwAAAAAAAAAA&#10;AAAAAAChAgAAZHJzL2Rvd25yZXYueG1sUEsFBgAAAAAEAAQA+QAAAJMDAAAAAA==&#10;" strokecolor="#2f5496 [2408]" strokeweight="1.5pt"/>
            <v:shape id="AutoShape 37" o:spid="_x0000_s172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f4tDsYAAADcAAAADwAAAGRycy9kb3ducmV2LnhtbESPQWvCQBSE7wX/w/KE3ppNtRSJWaUR&#10;BFPoQSuF3h7ZZxLNvo3ZbRL/fVco9DjMzDdMuh5NI3rqXG1ZwXMUgyAurK65VHD83D4tQDiPrLGx&#10;TApu5GC9mjykmGg78J76gy9FgLBLUEHlfZtI6YqKDLrItsTBO9nOoA+yK6XucAhw08hZHL9KgzWH&#10;hQpb2lRUXA4/RkF2e//6sD6/7k7f52ueZbMcz0apx+n4tgThafT/4b/2TiuYv8zhfiYcAbn6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n+LQ7GAAAA3AAAAA8AAAAAAAAA&#10;AAAAAAAAoQIAAGRycy9kb3ducmV2LnhtbFBLBQYAAAAABAAEAPkAAACUAwAAAAA=&#10;" strokecolor="#2f5496 [2408]" strokeweight="1.5pt"/>
          </v:group>
        </w:pict>
      </w:r>
      <w:r w:rsidR="00A53F83">
        <w:rPr>
          <w:rFonts w:ascii="ALFABET98" w:hAnsi="ALFABET98"/>
          <w:color w:val="A6A6A6" w:themeColor="background1" w:themeShade="A6"/>
          <w:sz w:val="72"/>
          <w:szCs w:val="72"/>
        </w:rPr>
        <w:t xml:space="preserve">k     k </w:t>
      </w:r>
    </w:p>
    <w:p w:rsidR="00A53F83" w:rsidRDefault="00BD3DCE" w:rsidP="00A53F83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716" style="position:absolute;margin-left:-16.1pt;margin-top:9.4pt;width:521.25pt;height:36.85pt;z-index:-25052569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NnHXCkXBAAA8A8AAA4AAAAAAAAAAAAAAAAALgIAAGRycy9lMm9Eb2MueG1sUEsBAi0AFAAG&#10;AAgAAAAhAFgrD2jgAAAACgEAAA8AAAAAAAAAAAAAAAAAcQYAAGRycy9kb3ducmV2LnhtbFBLBQYA&#10;AAAABAAEAPMAAAB+BwAAAAA=&#10;">
            <v:group id="Group 33" o:spid="_x0000_s171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oUvZQxgAAAN0A&#10;AAAPAAAAAAAAAAAAAAAAAKoCAABkcnMvZG93bnJldi54bWxQSwUGAAAAAAQABAD6AAAAnQMAAAAA&#10;">
              <v:rect id="Rectangle 34" o:spid="_x0000_s172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sFnsYA&#10;AADdAAAADwAAAGRycy9kb3ducmV2LnhtbESPQWvCQBSE7wX/w/IK3nSjFdumrqJtlV5rI6G3R/Y1&#10;G8y+DdnVxH/vCkKPw8x8wyxWva3FmVpfOVYwGScgiAunKy4VZD/b0QsIH5A11o5JwYU8rJaDhwWm&#10;2nX8Ted9KEWEsE9RgQmhSaX0hSGLfuwa4uj9udZiiLItpW6xi3Bby2mSzKXFiuOCwYbeDRXH/ckq&#10;eCrzT5NnHz6zk3y+O1wOm+53q9TwsV+/gQjUh//wvf2lFTxPX2dwexOfgFx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WsFnsYAAADdAAAADwAAAAAAAAAAAAAAAACYAgAAZHJz&#10;L2Rvd25yZXYueG1sUEsFBgAAAAAEAAQA9QAAAIsDAAAAAA==&#10;" strokecolor="#2f5496 [2408]" strokeweight="1.5pt">
                <v:fill opacity="0"/>
              </v:rect>
              <v:rect id="Rectangle 35" o:spid="_x0000_s172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1UrcMA&#10;AADdAAAADwAAAGRycy9kb3ducmV2LnhtbESPQYvCMBSE74L/IbyFvWla2epajSKKq0d19f5o3rbF&#10;5qU2Wa3/3giCx2FmvmGm89ZU4kqNKy0riPsRCOLM6pJzBcffde8bhPPIGivLpOBODuazbmeKqbY3&#10;3tP14HMRIOxSVFB4X6dSuqwgg65va+Lg/dnGoA+yyaVu8BbgppKDKBpKgyWHhQJrWhaUnQ//RsEp&#10;WdW8kYZ38fprnJzOP5dlbJT6/GgXExCeWv8Ov9pbrWA0GCfwfBOegJ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V1Ur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71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zNqgMcAAADdAAAADwAAAGRycy9kb3ducmV2LnhtbESPT2vCQBTE70K/w/IKvZmNUmxN3Ugj&#10;CKbgQVuE3h7ZZ/40+zZmV43fvisUehxm5jfMYjmYVlyod7VlBZMoBkFcWF1zqeDrcz1+BeE8ssbW&#10;Mim4kYNl+jBaYKLtlXd02ftSBAi7BBVU3neJlK6oyKCLbEccvKPtDfog+1LqHq8Bblo5jeOZNFhz&#10;WKiwo1VFxc/+bBRkt4/D1vr8tDl+N6c8y6Y5Nkapp8fh/Q2Ep8H/h//aG63g5Xk+gfub8ARk+g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/M2qAxwAAAN0AAAAPAAAAAAAA&#10;AAAAAAAAAKECAABkcnMvZG93bnJldi54bWxQSwUGAAAAAAQABAD5AAAAlQMAAAAA&#10;" strokecolor="#2f5496 [2408]" strokeweight="1.5pt"/>
            <v:shape id="AutoShape 37" o:spid="_x0000_s171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+H098cAAADdAAAADwAAAGRycy9kb3ducmV2LnhtbESPT2vCQBTE70K/w/IKvemmoWibupFG&#10;EIzQg7YUentkX/7Y7NuYXTV+e7cgeBxm5jfMfDGYVpyod41lBc+TCARxYXXDlYLvr9X4FYTzyBpb&#10;y6TgQg4W6cNojom2Z97SaecrESDsElRQe98lUrqiJoNuYjvi4JW2N+iD7CupezwHuGllHEVTabDh&#10;sFBjR8uair/d0SjILpufT+vzw7r83R/yLItz3Bulnh6Hj3cQngZ/D9/aa61g9vIWw/+b8ARke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P4fT3xwAAAN0AAAAPAAAAAAAA&#10;AAAAAAAAAKECAABkcnMvZG93bnJldi54bWxQSwUGAAAAAAQABAD5AAAAlQMAAAAA&#10;" strokecolor="#2f5496 [2408]" strokeweight="1.5pt"/>
          </v:group>
        </w:pict>
      </w:r>
      <w:r w:rsidR="00A53F83">
        <w:rPr>
          <w:rFonts w:ascii="ALFABET98" w:hAnsi="ALFABET98"/>
          <w:color w:val="A6A6A6" w:themeColor="background1" w:themeShade="A6"/>
          <w:sz w:val="72"/>
          <w:szCs w:val="72"/>
        </w:rPr>
        <w:t xml:space="preserve">k      </w:t>
      </w:r>
    </w:p>
    <w:p w:rsidR="00A53F83" w:rsidRDefault="00BD3DCE" w:rsidP="00A53F83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710" style="position:absolute;margin-left:-16.1pt;margin-top:9.4pt;width:521.25pt;height:36.85pt;z-index:-25052467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zegIHRYEAADxDwAADgAAAAAAAAAAAAAAAAAuAgAAZHJzL2Uyb0RvYy54bWxQSwECLQAUAAYA&#10;CAAAACEAWCsPaOAAAAAKAQAADwAAAAAAAAAAAAAAAABwBgAAZHJzL2Rvd25yZXYueG1sUEsFBgAA&#10;AAAEAAQA8wAAAH0HAAAAAA==&#10;">
            <v:group id="Group 33" o:spid="_x0000_s171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EfCs3McAAADd&#10;AAAADwAAAAAAAAAAAAAAAACqAgAAZHJzL2Rvd25yZXYueG1sUEsFBgAAAAAEAAQA+gAAAJ4DAAAA&#10;AA==&#10;">
              <v:rect id="Rectangle 34" o:spid="_x0000_s171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xi/cYA&#10;AADdAAAADwAAAGRycy9kb3ducmV2LnhtbESPQWvCQBSE7wX/w/IEb3Vjq7ZNXaW1WnqtjYTeHtln&#10;Nph9G7JbE/+9Kwg9DjPzDbNY9bYWJ2p95VjBZJyAIC6crrhUkP1s759B+ICssXZMCs7kYbUc3C0w&#10;1a7jbzrtQikihH2KCkwITSqlLwxZ9GPXEEfv4FqLIcq2lLrFLsJtLR+SZC4tVhwXDDa0NlQcd39W&#10;wWOZb0yeffjMTvL55/68f+9+t0qNhv3bK4hAffgP39pfWsHT9GUG1zfxCcjl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Gxi/cYAAADdAAAADwAAAAAAAAAAAAAAAACYAgAAZHJz&#10;L2Rvd25yZXYueG1sUEsFBgAAAAAEAAQA9QAAAIsDAAAAAA==&#10;" strokecolor="#2f5496 [2408]" strokeweight="1.5pt">
                <v:fill opacity="0"/>
              </v:rect>
              <v:rect id="Rectangle 35" o:spid="_x0000_s171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8QIIsIA&#10;AADdAAAADwAAAGRycy9kb3ducmV2LnhtbESPS4vCQBCE74L/YWjB2zqJ+IyOIi7qHn3em0ybBDM9&#10;2cyo8d87Cwsei6r6ipovG1OKB9WusKwg7kUgiFOrC84UnE+brwkI55E1lpZJwYscLBft1hwTbZ98&#10;oMfRZyJA2CWoIPe+SqR0aU4GXc9WxMG72tqgD7LOpK7xGeCmlP0oGkmDBYeFHCta55Tejnej4DL8&#10;rngnDe/jzWA6vNy2v+vYKNXtNKsZCE+N/4T/2z9awXgwHcHfm/AE5OI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xAgi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171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5ZXb8cAAADdAAAADwAAAGRycy9kb3ducmV2LnhtbESPT2vCQBTE74LfYXmCN7OplFqjqzSF&#10;gil48A+Ct0f2mcRm38bsqvHbdwtCj8PM/IaZLztTixu1rrKs4CWKQRDnVldcKNjvvkbvIJxH1lhb&#10;JgUPcrBc9HtzTLS984ZuW1+IAGGXoILS+yaR0uUlGXSRbYiDd7KtQR9kW0jd4j3ATS3HcfwmDVYc&#10;Fkps6LOk/Gd7NQrSx/dhbX12WZ2O50uWpuMMz0ap4aD7mIHw1Pn/8LO90gomr9MJ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flldvxwAAAN0AAAAPAAAAAAAA&#10;AAAAAAAAAKECAABkcnMvZG93bnJldi54bWxQSwUGAAAAAAQABAD5AAAAlQMAAAAA&#10;" strokecolor="#2f5496 [2408]" strokeweight="1.5pt"/>
            <v:shape id="AutoShape 37" o:spid="_x0000_s171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gnDHcQAAADdAAAADwAAAGRycy9kb3ducmV2LnhtbERPy2rCQBTdC/2H4Ra600ml9JE6kUYQ&#10;jNCFtgjuLplrHs3ciZlpEv/eWQguD+e9WI6mET11rrKs4HkWgSDOra64UPD7s56+g3AeWWNjmRRc&#10;yMEyeZgsMNZ24B31e1+IEMIuRgWl920spctLMuhmtiUO3Ml2Bn2AXSF1h0MIN42cR9GrNFhxaCix&#10;pVVJ+d/+3yhIL9vDt/XZeXM61ucsTecZ1kapp8fx6xOEp9HfxTf3Rit4e/kIc8Ob8ARkc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uCcMdxAAAAN0AAAAPAAAAAAAAAAAA&#10;AAAAAKECAABkcnMvZG93bnJldi54bWxQSwUGAAAAAAQABAD5AAAAkgMAAAAA&#10;" strokecolor="#2f5496 [2408]" strokeweight="1.5pt"/>
          </v:group>
        </w:pict>
      </w:r>
      <w:r w:rsidR="00A53F83">
        <w:rPr>
          <w:rFonts w:ascii="ALFABET98" w:hAnsi="ALFABET98"/>
          <w:color w:val="A6A6A6" w:themeColor="background1" w:themeShade="A6"/>
          <w:sz w:val="72"/>
          <w:szCs w:val="72"/>
        </w:rPr>
        <w:t xml:space="preserve">k      </w:t>
      </w:r>
    </w:p>
    <w:p w:rsidR="00A53F83" w:rsidRDefault="00BD3DCE" w:rsidP="00A53F83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704" style="position:absolute;margin-left:-16.1pt;margin-top:9.4pt;width:521.25pt;height:36.85pt;z-index:-25052364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oh8TEw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jaIfExMEAADxDwAADgAAAAAAAAAAAAAAAAAuAgAAZHJzL2Uyb0RvYy54bWxQSwECLQAUAAYACAAA&#10;ACEAWCsPaOAAAAAKAQAADwAAAAAAAAAAAAAAAABtBgAAZHJzL2Rvd25yZXYueG1sUEsFBgAAAAAE&#10;AAQA8wAAAHoHAAAAAA==&#10;">
            <v:group id="Group 33" o:spid="_x0000_s170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wIDDFwwAAAN0AAAAP&#10;AAAAAAAAAAAAAAAAAKoCAABkcnMvZG93bnJldi54bWxQSwUGAAAAAAQABAD6AAAAmgMAAAAA&#10;">
              <v:rect id="Rectangle 34" o:spid="_x0000_s170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z+5MYA&#10;AADdAAAADwAAAGRycy9kb3ducmV2LnhtbESPQWvCQBSE7wX/w/IEb3WTFm2JrqKtll5rI8HbI/vM&#10;BrNvQ3Y18d93C4Ueh5n5hlmuB9uIG3W+dqwgnSYgiEuna64U5N/7x1cQPiBrbByTgjt5WK9GD0vM&#10;tOv5i26HUIkIYZ+hAhNCm0npS0MW/dS1xNE7u85iiLKrpO6wj3DbyKckmUuLNccFgy29GSovh6tV&#10;8FwVO1Pk7z63aTH/ON6P2/60V2oyHjYLEIGG8B/+a39qBS+zJIXfN/EJyN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bz+5MYAAADdAAAADwAAAAAAAAAAAAAAAACYAgAAZHJz&#10;L2Rvd25yZXYueG1sUEsFBgAAAAAEAAQA9QAAAIsDAAAAAA==&#10;" strokecolor="#2f5496 [2408]" strokeweight="1.5pt">
                <v:fill opacity="0"/>
              </v:rect>
              <v:rect id="Rectangle 35" o:spid="_x0000_s170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SUO8QA&#10;AADdAAAADwAAAGRycy9kb3ducmV2LnhtbESPQWvCQBSE74L/YXmF3ppNQmM1ugaxWD22qd4f2dck&#10;mH2bZrea/vuuUPA4zMw3zKoYTScuNLjWsoIkikEQV1a3XCs4fu6e5iCcR9bYWSYFv+SgWE8nK8y1&#10;vfIHXUpfiwBhl6OCxvs+l9JVDRl0ke2Jg/dlB4M+yKGWesBrgJtOpnE8kwZbDgsN9rRtqDqXP0bB&#10;KXvteS8Nvye750V2Or99bxOj1OPDuFmC8DT6e/i/fdAKXrI4hdub8ATk+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oUlDv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170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kbLdscAAADdAAAADwAAAGRycy9kb3ducmV2LnhtbESPQWvCQBSE70L/w/IKvZlNU2pL6hoa&#10;QTBCD9oieHtkn0ls9m3MbjX+e7cgeBxm5htmmg2mFSfqXWNZwXMUgyAurW64UvDzvRi/g3AeWWNr&#10;mRRcyEE2exhNMdX2zGs6bXwlAoRdigpq77tUSlfWZNBFtiMO3t72Bn2QfSV1j+cAN61M4ngiDTYc&#10;FmrsaF5T+bv5Mwryy2r7ZX1xXO53h2OR50mBB6PU0+Pw+QHC0+Dv4Vt7qRW8vcYv8P8mPAE5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+Rst2xwAAAN0AAAAPAAAAAAAA&#10;AAAAAAAAAKECAABkcnMvZG93bnJldi54bWxQSwUGAAAAAAQABAD5AAAAlQMAAAAA&#10;" strokecolor="#2f5496 [2408]" strokeweight="1.5pt"/>
            <v:shape id="AutoShape 37" o:spid="_x0000_s170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a9TAscAAADdAAAADwAAAGRycy9kb3ducmV2LnhtbESPQWvCQBSE70L/w/IKvZlNQ2tL6hoa&#10;QTBCD9oieHtkn0ls9m3MbjX+e7cgeBxm5htmmg2mFSfqXWNZwXMUgyAurW64UvDzvRi/g3AeWWNr&#10;mRRcyEE2exhNMdX2zGs6bXwlAoRdigpq77tUSlfWZNBFtiMO3t72Bn2QfSV1j+cAN61M4ngiDTYc&#10;FmrsaF5T+bv5Mwryy2r7ZX1xXO53h2OR50mBB6PU0+Pw+QHC0+Dv4Vt7qRW8vcYv8P8mPAE5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xr1MCxwAAAN0AAAAPAAAAAAAA&#10;AAAAAAAAAKECAABkcnMvZG93bnJldi54bWxQSwUGAAAAAAQABAD5AAAAlQMAAAAA&#10;" strokecolor="#2f5496 [2408]" strokeweight="1.5pt"/>
          </v:group>
        </w:pict>
      </w:r>
      <w:r w:rsidR="00A53F83">
        <w:rPr>
          <w:rFonts w:ascii="ALFABET98" w:hAnsi="ALFABET98"/>
          <w:color w:val="A6A6A6" w:themeColor="background1" w:themeShade="A6"/>
          <w:sz w:val="72"/>
          <w:szCs w:val="72"/>
        </w:rPr>
        <w:t xml:space="preserve">k      </w:t>
      </w:r>
    </w:p>
    <w:p w:rsidR="00A53F83" w:rsidRDefault="00BD3DCE" w:rsidP="00A53F83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698" style="position:absolute;margin-left:-16.1pt;margin-top:9.4pt;width:521.25pt;height:36.85pt;z-index:-25052262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">
            <v:group id="Group 33" o:spid="_x0000_s170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CFDSrFAAAA3QAA&#10;AA8AAAAAAAAAAAAAAAAAqgIAAGRycy9kb3ducmV2LnhtbFBLBQYAAAAABAAEAPoAAACcAwAAAAA=&#10;">
              <v:rect id="Rectangle 34" o:spid="_x0000_s170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nDC8UA&#10;AADdAAAADwAAAGRycy9kb3ducmV2LnhtbESPQWvCQBSE7wX/w/IEb3VjpVpSV7FapVc1Enp7ZF+z&#10;wezbkN2a+O+7QsHjMDPfMItVb2txpdZXjhVMxgkI4sLpiksF2Wn3/AbCB2SNtWNScCMPq+XgaYGp&#10;dh0f6HoMpYgQ9ikqMCE0qZS+MGTRj11DHL0f11oMUbal1C12EW5r+ZIkM2mx4rhgsKGNoeJy/LUK&#10;pmX+afJs6zM7yWf78+380X3vlBoN+/U7iEB9eIT/219awfw1mcP9TXwCcv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GcMLxQAAAN0AAAAPAAAAAAAAAAAAAAAAAJgCAABkcnMv&#10;ZG93bnJldi54bWxQSwUGAAAAAAQABAD1AAAAigMAAAAA&#10;" strokecolor="#2f5496 [2408]" strokeweight="1.5pt">
                <v:fill opacity="0"/>
              </v:rect>
              <v:rect id="Rectangle 35" o:spid="_x0000_s170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/yj0cAA&#10;AADdAAAADwAAAGRycy9kb3ducmV2LnhtbERPyW7CMBC9I/EP1lTqDZygBkrAIETFcoRQ7qN4mkTE&#10;4xC7EP4eH5A4Pr19vuxMLW7UusqygngYgSDOra64UPB72gy+QTiPrLG2TAoe5GC56PfmmGp75yPd&#10;Ml+IEMIuRQWl900qpctLMuiGtiEO3J9tDfoA20LqFu8h3NRyFEVjabDi0FBiQ+uS8kv2bxSck5+G&#10;d9LwId58TZPzZXtdx0apz49uNQPhqfNv8cu91womSRTmhjfhCcjF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/yj0c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170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678nMcAAADdAAAADwAAAGRycy9kb3ducmV2LnhtbESPQWvCQBSE70L/w/IKvZlNA61t6hoa&#10;QTBCD9oieHtkn0ls9m3MbjX+e7cgeBxm5htmmg2mFSfqXWNZwXMUgyAurW64UvDzvRi/gXAeWWNr&#10;mRRcyEE2exhNMdX2zGs6bXwlAoRdigpq77tUSlfWZNBFtiMO3t72Bn2QfSV1j+cAN61M4vhVGmw4&#10;LNTY0bym8nfzZxTkl9X2y/riuNzvDsciz5MCD0app8fh8wOEp8Hfw7f2UiuYvMTv8P8mPAE5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frvycxwAAAN0AAAAPAAAAAAAA&#10;AAAAAAAAAKECAABkcnMvZG93bnJldi54bWxQSwUGAAAAAAQABAD5AAAAlQMAAAAA&#10;" strokecolor="#2f5496 [2408]" strokeweight="1.5pt"/>
            <v:shape id="AutoShape 37" o:spid="_x0000_s169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03D3MQAAADdAAAADwAAAGRycy9kb3ducmV2LnhtbERPTWvCQBC9C/0PyxR6M5sI1RJdQ1Mo&#10;JIUetKXgbciOSWx2Nma3Mf5791Dw+Hjfm2wynRhpcK1lBUkUgyCurG65VvD99T5/AeE8ssbOMim4&#10;koNs+zDbYKrthXc07n0tQgi7FBU03veplK5qyKCLbE8cuKMdDPoAh1rqAS8h3HRyEcdLabDl0NBg&#10;T28NVb/7P6Mgv378fFpfnovj4XQu83xR4sko9fQ4va5BeJr8XfzvLrSC1XMS9oc34QnI7Q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LTcPcxAAAAN0AAAAPAAAAAAAAAAAA&#10;AAAAAKECAABkcnMvZG93bnJldi54bWxQSwUGAAAAAAQABAD5AAAAkgMAAAAA&#10;" strokecolor="#2f5496 [2408]" strokeweight="1.5pt"/>
          </v:group>
        </w:pict>
      </w:r>
      <w:r w:rsidR="00A53F83">
        <w:rPr>
          <w:rFonts w:ascii="ALFABET98" w:hAnsi="ALFABET98"/>
          <w:color w:val="A6A6A6" w:themeColor="background1" w:themeShade="A6"/>
          <w:sz w:val="72"/>
          <w:szCs w:val="72"/>
        </w:rPr>
        <w:t xml:space="preserve">k      </w:t>
      </w:r>
    </w:p>
    <w:p w:rsidR="00A53F83" w:rsidRDefault="00BD3DCE" w:rsidP="00A53F83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692" style="position:absolute;margin-left:-16.1pt;margin-top:9.4pt;width:521.25pt;height:36.85pt;z-index:-25052160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u&#10;DtZvEgQAAPEPAAAOAAAAAAAAAAAAAAAAAC4CAABkcnMvZTJvRG9jLnhtbFBLAQItABQABgAIAAAA&#10;IQBYKw9o4AAAAAoBAAAPAAAAAAAAAAAAAAAAAGwGAABkcnMvZG93bnJldi54bWxQSwUGAAAAAAQA&#10;BADzAAAAeQcAAAAA&#10;">
            <v:group id="Group 33" o:spid="_x0000_s169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med9MUAAADd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dNxPILn&#10;m/AE5OI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pnnfTFAAAA3QAA&#10;AA8AAAAAAAAAAAAAAAAAqgIAAGRycy9kb3ducmV2LnhtbFBLBQYAAAAABAAEAPoAAACcAwAAAAA=&#10;">
              <v:rect id="Rectangle 34" o:spid="_x0000_s169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/tT1cUA&#10;AADdAAAADwAAAGRycy9kb3ducmV2LnhtbESPT2vCQBTE74V+h+UVvOkmlWqJrtJ/Sq9qJPT2yD6z&#10;odm3Ibua+O3dgtDjMDO/YZbrwTbiQp2vHStIJwkI4tLpmisF+WEzfgXhA7LGxjEpuJKH9erxYYmZ&#10;dj3v6LIPlYgQ9hkqMCG0mZS+NGTRT1xLHL2T6yyGKLtK6g77CLeNfE6SmbRYc1ww2NKHofJ3f7YK&#10;plXxZYr80+c2LWbb4/X43v9slBo9DW8LEIGG8B++t7+1gvlLOoW/N/EJyN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+1PVxQAAAN0AAAAPAAAAAAAAAAAAAAAAAJgCAABkcnMv&#10;ZG93bnJldi54bWxQSwUGAAAAAAQABAD1AAAAigMAAAAA&#10;" strokecolor="#2f5496 [2408]" strokeweight="1.5pt">
                <v:fill opacity="0"/>
              </v:rect>
              <v:rect id="Rectangle 35" o:spid="_x0000_s169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2g/CcQA&#10;AADdAAAADwAAAGRycy9kb3ducmV2LnhtbESPQWvCQBSE7wX/w/IEb80mxdQ2dQ0SsfbYxnp/ZJ9J&#10;MPs2zW41/ntXKPQ4zMw3zDIfTSfONLjWsoIkikEQV1a3XCv43m8fX0A4j6yxs0wKruQgX00elphp&#10;e+EvOpe+FgHCLkMFjfd9JqWrGjLoItsTB+9oB4M+yKGWesBLgJtOPsXxszTYclhosKeioepU/hoF&#10;h3TT804a/ky289f0cHr/KRKj1Gw6rt9AeBr9f/iv/aEVLNJkDvc34QnI1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9oPwn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169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zpgRMcAAADdAAAADwAAAGRycy9kb3ducmV2LnhtbESPQWvCQBSE7wX/w/KE3pqNgq2kWaUR&#10;BFPooSpCb4/sM4nNvo3ZrUn+fbdQ8DjMzDdMuh5MI27UudqyglkUgyAurK65VHA8bJ+WIJxH1thY&#10;JgUjOVivJg8pJtr2/Em3vS9FgLBLUEHlfZtI6YqKDLrItsTBO9vOoA+yK6XusA9w08h5HD9LgzWH&#10;hQpb2lRUfO9/jIJsfD99WJ9fd+evyzXPsnmOF6PU43R4ewXhafD38H97pxW8LGYL+HsTnoBc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bOmBExwAAAN0AAAAPAAAAAAAA&#10;AAAAAAAAAKECAABkcnMvZG93bnJldi54bWxQSwUGAAAAAAQABAD5AAAAlQMAAAAA&#10;" strokecolor="#2f5496 [2408]" strokeweight="1.5pt"/>
            <v:shape id="AutoShape 37" o:spid="_x0000_s169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+j+M8cAAADdAAAADwAAAGRycy9kb3ducmV2LnhtbESPQWvCQBSE74X+h+UVvDUbBW2JWcUU&#10;CkboobYUvD2yz2w0+zZmV43/vlsoeBxm5hsmXw62FRfqfeNYwThJQRBXTjdcK/j+en9+BeEDssbW&#10;MSm4kYfl4vEhx0y7K3/SZRtqESHsM1RgQugyKX1lyKJPXEccvb3rLYYo+1rqHq8Rbls5SdOZtNhw&#10;XDDY0Zuh6rg9WwXFbfPz4UJ5Wu93h1NZFJMSD1ap0dOwmoMINIR7+L+91gpepuMZ/L2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r6P4zxwAAAN0AAAAPAAAAAAAA&#10;AAAAAAAAAKECAABkcnMvZG93bnJldi54bWxQSwUGAAAAAAQABAD5AAAAlQMAAAAA&#10;" strokecolor="#2f5496 [2408]" strokeweight="1.5pt"/>
          </v:group>
        </w:pict>
      </w:r>
      <w:r w:rsidR="00A53F83">
        <w:rPr>
          <w:rFonts w:ascii="ALFABET98" w:hAnsi="ALFABET98"/>
          <w:color w:val="A6A6A6" w:themeColor="background1" w:themeShade="A6"/>
          <w:sz w:val="72"/>
          <w:szCs w:val="72"/>
        </w:rPr>
        <w:t xml:space="preserve">k      </w:t>
      </w:r>
    </w:p>
    <w:p w:rsidR="00A53F83" w:rsidRDefault="00BD3DCE" w:rsidP="00A53F83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1686" style="position:absolute;margin-left:-16.1pt;margin-top:9.4pt;width:521.25pt;height:36.85pt;z-index:-25052057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yTtSuRMEAADxDwAADgAAAAAAAAAAAAAAAAAuAgAAZHJzL2Uyb0RvYy54bWxQSwECLQAUAAYACAAA&#10;ACEAWCsPaOAAAAAKAQAADwAAAAAAAAAAAAAAAABtBgAAZHJzL2Rvd25yZXYueG1sUEsFBgAAAAAE&#10;AAQA8wAAAHoHAAAAAA==&#10;">
            <v:group id="Group 33" o:spid="_x0000_s168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Lj6oewwAAAN0AAAAP&#10;AAAAAAAAAAAAAAAAAKoCAABkcnMvZG93bnJldi54bWxQSwUGAAAAAAQABAD6AAAAmgMAAAAA&#10;">
              <v:rect id="Rectangle 34" o:spid="_x0000_s169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NkP8YA&#10;AADdAAAADwAAAGRycy9kb3ducmV2LnhtbESPQWvCQBSE74X+h+UVequbWGo1ukqtWrxWI8HbI/vM&#10;hmbfhuzWxH/fLRR6HGbmG2axGmwjrtT52rGCdJSAIC6drrlSkB93T1MQPiBrbByTght5WC3v7xaY&#10;adfzJ10PoRIRwj5DBSaENpPSl4Ys+pFriaN3cZ3FEGVXSd1hH+G2keMkmUiLNccFgy29Gyq/Dt9W&#10;wXNVbE2Rb3xu02Lycbqd1v15p9Tjw/A2BxFoCP/hv/ZeK3h9SWfw+yY+Abn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hNkP8YAAADdAAAADwAAAAAAAAAAAAAAAACYAgAAZHJz&#10;L2Rvd25yZXYueG1sUEsFBgAAAAAEAAQA9QAAAIsDAAAAAA==&#10;" strokecolor="#2f5496 [2408]" strokeweight="1.5pt">
                <v:fill opacity="0"/>
              </v:rect>
              <v:rect id="Rectangle 35" o:spid="_x0000_s169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e7JsMA&#10;AADdAAAADwAAAGRycy9kb3ducmV2LnhtbESPT4vCMBTE7wt+h/AEb5pW7LrbNYoo6h79s94fzbMt&#10;Ni+1iVq/vRGEPQ4z8xtmMmtNJW7UuNKygngQgSDOrC45V/B3WPW/QDiPrLGyTAoe5GA27XxMMNX2&#10;zju67X0uAoRdigoK7+tUSpcVZNANbE0cvJNtDPogm1zqBu8Bbio5jKJPabDksFBgTYuCsvP+ahQc&#10;k2XNG2l4G69G38nxvL4sYqNUr9vOf0B4av1/+N3+1QrGSTKE15vwBOT0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ae7J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68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fXka8YAAADdAAAADwAAAGRycy9kb3ducmV2LnhtbESPQWvCQBSE70L/w/IK3nRTRVuiqzQF&#10;IRE8aEvB2yP7TGKzb2N21fjvXUHocZiZb5j5sjO1uFDrKssK3oYRCOLc6ooLBT/fq8EHCOeRNdaW&#10;ScGNHCwXL705xtpeeUuXnS9EgLCLUUHpfRNL6fKSDLqhbYiDd7CtQR9kW0jd4jXATS1HUTSVBisO&#10;CyU29FVS/rc7GwXJbf27sT47pYf98ZQlySjDo1Gq/9p9zkB46vx/+NlOtYL3yWQMjzfhCcjF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315GvGAAAA3QAAAA8AAAAAAAAA&#10;AAAAAAAAoQIAAGRycy9kb3ducmV2LnhtbFBLBQYAAAAABAAEAPkAAACUAwAAAAA=&#10;" strokecolor="#2f5496 [2408]" strokeweight="1.5pt"/>
            <v:shape id="AutoShape 37" o:spid="_x0000_s168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hx8H8YAAADdAAAADwAAAGRycy9kb3ducmV2LnhtbESPQWvCQBSE70L/w/IK3nRTUVuiqzQF&#10;IRE8aEvB2yP7TGKzb2N21fjvXUHocZiZb5j5sjO1uFDrKssK3oYRCOLc6ooLBT/fq8EHCOeRNdaW&#10;ScGNHCwXL705xtpeeUuXnS9EgLCLUUHpfRNL6fKSDLqhbYiDd7CtQR9kW0jd4jXATS1HUTSVBisO&#10;CyU29FVS/rc7GwXJbf27sT47pYf98ZQlySjDo1Gq/9p9zkB46vx/+NlOtYL3yWQMjzfhCcjF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IcfB/GAAAA3QAAAA8AAAAAAAAA&#10;AAAAAAAAoQIAAGRycy9kb3ducmV2LnhtbFBLBQYAAAAABAAEAPkAAACUAwAAAAA=&#10;" strokecolor="#2f5496 [2408]" strokeweight="1.5pt"/>
          </v:group>
        </w:pict>
      </w:r>
      <w:r w:rsidR="00A53F83">
        <w:rPr>
          <w:rFonts w:ascii="ALFABET98" w:hAnsi="ALFABET98"/>
          <w:color w:val="A6A6A6" w:themeColor="background1" w:themeShade="A6"/>
          <w:sz w:val="72"/>
          <w:szCs w:val="72"/>
        </w:rPr>
        <w:t xml:space="preserve">k      </w:t>
      </w:r>
    </w:p>
    <w:p w:rsidR="00A53F83" w:rsidRDefault="00BD3DCE" w:rsidP="00A53F83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680" style="position:absolute;margin-left:-16.1pt;margin-top:9.4pt;width:521.25pt;height:36.85pt;z-index:-25051955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PTVXToXBAAA8Q8AAA4AAAAAAAAAAAAAAAAALgIAAGRycy9lMm9Eb2MueG1sUEsBAi0AFAAG&#10;AAgAAAAhAFgrD2jgAAAACgEAAA8AAAAAAAAAAAAAAAAAcQYAAGRycy9kb3ducmV2LnhtbFBLBQYA&#10;AAAABAAEAPMAAAB+BwAAAAA=&#10;">
            <v:group id="Group 33" o:spid="_x0000_s168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DNiI3xgAAAN0A&#10;AAAPAAAAAAAAAAAAAAAAAKoCAABkcnMvZG93bnJldi54bWxQSwUGAAAAAAQABAD6AAAAnQMAAAAA&#10;">
              <v:rect id="Rectangle 34" o:spid="_x0000_s168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qrsFsYA&#10;AADdAAAADwAAAGRycy9kb3ducmV2LnhtbESPS2vDMBCE74X8B7GB3Bo5CXngRgl5NKXXJg6mt8Xa&#10;WqbWylhK7Pz7qlDocZiZb5j1tre1uFPrK8cKJuMEBHHhdMWlguxyel6B8AFZY+2YFDzIw3YzeFpj&#10;ql3HH3Q/h1JECPsUFZgQmlRKXxiy6MeuIY7el2sthijbUuoWuwi3tZwmyUJarDguGGzoYKj4Pt+s&#10;glmZv5o8O/rMTvLF2/Vx3XefJ6VGw373AiJQH/7Df+13rWA5ny/h9018AnLz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qrsFsYAAADdAAAADwAAAAAAAAAAAAAAAACYAgAAZHJz&#10;L2Rvd25yZXYueG1sUEsFBgAAAAAEAAQA9QAAAIsDAAAAAA==&#10;" strokecolor="#2f5496 [2408]" strokeweight="1.5pt">
                <v:fill opacity="0"/>
              </v:rect>
              <v:rect id="Rectangle 35" o:spid="_x0000_s168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+MzMAA&#10;AADdAAAADwAAAGRycy9kb3ducmV2LnhtbERPyW7CMBC9I/EP1lTqDZygBkrAIETFcoRQ7qN4mkTE&#10;4xC7EP4eH5A4Pr19vuxMLW7UusqygngYgSDOra64UPB72gy+QTiPrLG2TAoe5GC56PfmmGp75yPd&#10;Ml+IEMIuRQWl900qpctLMuiGtiEO3J9tDfoA20LqFu8h3NRyFEVjabDi0FBiQ+uS8kv2bxSck5+G&#10;d9LwId58TZPzZXtdx0apz49uNQPhqfNv8cu91womSRLmhjfhCcjF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E+MzM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168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B3TgccAAADdAAAADwAAAGRycy9kb3ducmV2LnhtbESPT2vCQBTE7wW/w/KE3pqNgn+auooR&#10;CkboQVsKvT2yzySafRuzq8Zv7xYEj8PM/IaZLTpTiwu1rrKsYBDFIIhzqysuFPx8f75NQTiPrLG2&#10;TApu5GAx773MMNH2ylu67HwhAoRdggpK75tESpeXZNBFtiEO3t62Bn2QbSF1i9cAN7UcxvFYGqw4&#10;LJTY0Kqk/Lg7GwXpbfP7ZX12Wu//DqcsTYcZHoxSr/1u+QHCU+ef4Ud7rRVMRqN3+H8TnoCc3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MHdOBxwAAAN0AAAAPAAAAAAAA&#10;AAAAAAAAAKECAABkcnMvZG93bnJldi54bWxQSwUGAAAAAAQABAD5AAAAlQMAAAAA&#10;" strokecolor="#2f5496 [2408]" strokeweight="1.5pt"/>
            <v:shape id="AutoShape 37" o:spid="_x0000_s168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0uwocIAAADdAAAADwAAAGRycy9kb3ducmV2LnhtbERPTYvCMBC9L/gfwgje1lRhXalGscKC&#10;FTysiuBtaMa22kxqE7X+e3MQPD7e93TemkrcqXGlZQWDfgSCOLO65FzBfvf3PQbhPLLGyjIpeJKD&#10;+azzNcVY2wf/033rcxFC2MWooPC+jqV0WUEGXd/WxIE72cagD7DJpW7wEcJNJYdRNJIGSw4NBda0&#10;LCi7bG9GQfJcHzbWp9fV6Xi+pkkyTPFslOp128UEhKfWf8Rv90or+P0Zhf3hTXgCcvY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00uwocIAAADdAAAADwAAAAAAAAAAAAAA&#10;AAChAgAAZHJzL2Rvd25yZXYueG1sUEsFBgAAAAAEAAQA+QAAAJADAAAAAA==&#10;" strokecolor="#2f5496 [2408]" strokeweight="1.5pt"/>
          </v:group>
        </w:pict>
      </w:r>
      <w:r w:rsidR="00A53F83">
        <w:rPr>
          <w:rFonts w:ascii="ALFABET98" w:hAnsi="ALFABET98"/>
          <w:color w:val="A6A6A6" w:themeColor="background1" w:themeShade="A6"/>
          <w:sz w:val="72"/>
          <w:szCs w:val="72"/>
        </w:rPr>
        <w:t xml:space="preserve">k      </w:t>
      </w:r>
    </w:p>
    <w:p w:rsidR="00A53F83" w:rsidRPr="009E083E" w:rsidRDefault="00A53F83" w:rsidP="00A53F83">
      <w:pPr>
        <w:spacing w:line="240" w:lineRule="auto"/>
        <w:rPr>
          <w:rFonts w:ascii="ALFABET98" w:hAnsi="ALFABET98"/>
          <w:sz w:val="36"/>
          <w:szCs w:val="36"/>
        </w:rPr>
      </w:pPr>
      <w:r w:rsidRPr="009E083E">
        <w:rPr>
          <w:rFonts w:ascii="ALFABET98" w:hAnsi="ALFABET98"/>
          <w:sz w:val="72"/>
          <w:szCs w:val="72"/>
        </w:rPr>
        <w:t xml:space="preserve">   </w:t>
      </w:r>
      <w:r w:rsidRPr="009E083E">
        <w:rPr>
          <w:rFonts w:ascii="ALFABET98" w:hAnsi="ALFABET98"/>
          <w:sz w:val="36"/>
          <w:szCs w:val="36"/>
        </w:rPr>
        <w:t xml:space="preserve">   </w:t>
      </w:r>
      <w:r>
        <w:rPr>
          <w:rFonts w:ascii="ALFABET98" w:hAnsi="ALFABET98"/>
          <w:sz w:val="36"/>
          <w:szCs w:val="36"/>
        </w:rPr>
        <w:t xml:space="preserve">                              51</w:t>
      </w:r>
    </w:p>
    <w:p w:rsidR="00A53F83" w:rsidRDefault="00A53F83" w:rsidP="00A53F83">
      <w:pPr>
        <w:spacing w:line="240" w:lineRule="auto"/>
        <w:rPr>
          <w:rFonts w:ascii="ALFABET98" w:hAnsi="ALFABET98"/>
          <w:sz w:val="36"/>
          <w:szCs w:val="36"/>
        </w:rPr>
      </w:pPr>
      <w:r w:rsidRPr="009E083E">
        <w:rPr>
          <w:rFonts w:ascii="ALFABET98" w:hAnsi="ALFABET98"/>
          <w:sz w:val="36"/>
          <w:szCs w:val="36"/>
        </w:rPr>
        <w:t>Sayın veli</w:t>
      </w:r>
      <w:r>
        <w:rPr>
          <w:rFonts w:ascii="ALFABET98" w:hAnsi="ALFABET98"/>
          <w:sz w:val="36"/>
          <w:szCs w:val="36"/>
        </w:rPr>
        <w:t>m, k harfinin üzerinden geçiniz</w:t>
      </w:r>
      <w:r w:rsidRPr="009E083E">
        <w:rPr>
          <w:rFonts w:ascii="ALFABET98" w:hAnsi="ALFABET98"/>
          <w:sz w:val="36"/>
          <w:szCs w:val="36"/>
        </w:rPr>
        <w:t>.</w:t>
      </w:r>
    </w:p>
    <w:p w:rsidR="00A53F83" w:rsidRDefault="00BD3DCE" w:rsidP="00A53F83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674" style="position:absolute;margin-left:-16.1pt;margin-top:9.4pt;width:521.25pt;height:36.85pt;z-index:-25051852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RBXBTBYEAADtDwAADgAAAAAAAAAAAAAAAAAuAgAAZHJzL2Uyb0RvYy54bWxQSwECLQAUAAYA&#10;CAAAACEAWCsPaOAAAAAKAQAADwAAAAAAAAAAAAAAAABwBgAAZHJzL2Rvd25yZXYueG1sUEsFBgAA&#10;AAAEAAQA8wAAAH0HAAAAAA==&#10;">
            <v:group id="Group 33" o:spid="_x0000_s167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yYe6JxgAAAN0A&#10;AAAPAAAAAAAAAAAAAAAAAKoCAABkcnMvZG93bnJldi54bWxQSwUGAAAAAAQABAD6AAAAnQMAAAAA&#10;">
              <v:rect id="Rectangle 34" o:spid="_x0000_s167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rbGMQA&#10;AADcAAAADwAAAGRycy9kb3ducmV2LnhtbESPT4vCMBTE78J+h/AW9qapCiLVKPtHl72uthRvj+bZ&#10;FJuX0kRbv/1mQfA4zMxvmPV2sI24UedrxwqmkwQEcel0zZWC7LgfL0H4gKyxcUwK7uRhu3kZrTHV&#10;rudfuh1CJSKEfYoKTAhtKqUvDVn0E9cSR+/sOoshyq6SusM+wm0jZ0mykBZrjgsGW/o0VF4OV6tg&#10;XhU7U2RfPrPTYvGd3/OP/rRX6u11eF+BCDSEZ/jR/tEKlvMZ/J+JR0Bu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562xjEAAAA3AAAAA8AAAAAAAAAAAAAAAAAmAIAAGRycy9k&#10;b3ducmV2LnhtbFBLBQYAAAAABAAEAPUAAACJAwAAAAA=&#10;" strokecolor="#2f5496 [2408]" strokeweight="1.5pt">
                <v:fill opacity="0"/>
              </v:rect>
              <v:rect id="Rectangle 35" o:spid="_x0000_s167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DbEMQA&#10;AADcAAAADwAAAGRycy9kb3ducmV2LnhtbESPzW7CMBCE75V4B2sr9UackFKFgEGIKrRHys99FW+T&#10;iHgdYgPp29eVkHoczcw3msVqMK24Ue8aywqSKAZBXFrdcKXgeCjGGQjnkTW2lknBDzlYLUdPC8y1&#10;vfMX3fa+EgHCLkcFtfddLqUrazLoItsRB+/b9gZ9kH0ldY/3ADetnMTxmzTYcFiosaNNTeV5fzUK&#10;TtP3jj+k4V1SvM6mp/P2skmMUi/Pw3oOwtPg/8OP9qdWkKUp/J0JR0A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yA2xDEAAAA3A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167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yr+SMUAAADcAAAADwAAAGRycy9kb3ducmV2LnhtbESPT4vCMBTE7wt+h/AEb2uquyxSjWKF&#10;BbvgwT8I3h7Ns602L7WJWr+9ERY8DjPzG2Yya00lbtS40rKCQT8CQZxZXXKuYLf9/RyBcB5ZY2WZ&#10;FDzIwWza+ZhgrO2d13Tb+FwECLsYFRTe17GULivIoOvbmjh4R9sY9EE2udQN3gPcVHIYRT/SYMlh&#10;ocCaFgVl583VKEgef/uV9elleTycLmmSDFM8GaV63XY+BuGp9e/wf3upFYy+vuF1JhwBOX0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yr+SMUAAADcAAAADwAAAAAAAAAA&#10;AAAAAAChAgAAZHJzL2Rvd25yZXYueG1sUEsFBgAAAAAEAAQA+QAAAJMDAAAAAA==&#10;" strokecolor="#2f5496 [2408]" strokeweight="1.5pt"/>
            <v:shape id="AutoShape 37" o:spid="_x0000_s167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GZb08UAAADcAAAADwAAAGRycy9kb3ducmV2LnhtbESPT4vCMBTE7wt+h/AEb2uqyy5SjWKF&#10;BbvgwT8I3h7Ns602L7WJWr+9ERY8DjPzG2Yya00lbtS40rKCQT8CQZxZXXKuYLf9/RyBcB5ZY2WZ&#10;FDzIwWza+ZhgrO2d13Tb+FwECLsYFRTe17GULivIoOvbmjh4R9sY9EE2udQN3gPcVHIYRT/SYMlh&#10;ocCaFgVl583VKEgef/uV9elleTycLmmSDFM8GaV63XY+BuGp9e/wf3upFYy+vuF1JhwBOX0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GZb08UAAADcAAAADwAAAAAAAAAA&#10;AAAAAAChAgAAZHJzL2Rvd25yZXYueG1sUEsFBgAAAAAEAAQA+QAAAJMDAAAAAA==&#10;" strokecolor="#2f5496 [2408]" strokeweight="1.5pt"/>
          </v:group>
        </w:pict>
      </w:r>
      <w:r w:rsidR="00A53F83">
        <w:rPr>
          <w:rFonts w:ascii="ALFABET98" w:hAnsi="ALFABET98"/>
          <w:color w:val="A6A6A6" w:themeColor="background1" w:themeShade="A6"/>
          <w:sz w:val="72"/>
          <w:szCs w:val="72"/>
        </w:rPr>
        <w:t xml:space="preserve">k     k     k     k     k     k      </w:t>
      </w:r>
    </w:p>
    <w:p w:rsidR="00A53F83" w:rsidRDefault="00BD3DCE" w:rsidP="00A53F83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668" style="position:absolute;margin-left:-16.1pt;margin-top:9.4pt;width:521.25pt;height:36.85pt;z-index:-25051750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JjTFzMUBAAA6w8AAA4AAAAAAAAAAAAAAAAALgIAAGRycy9lMm9Eb2MueG1sUEsBAi0AFAAGAAgA&#10;AAAhAFgrD2jgAAAACgEAAA8AAAAAAAAAAAAAAAAAbgYAAGRycy9kb3ducmV2LnhtbFBLBQYAAAAA&#10;BAAEAPMAAAB7BwAAAAA=&#10;">
            <v:group id="Group 33" o:spid="_x0000_s167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Kvp47xgAAANwA&#10;AAAPAAAAAAAAAAAAAAAAAKoCAABkcnMvZG93bnJldi54bWxQSwUGAAAAAAQABAD6AAAAnQMAAAAA&#10;">
              <v:rect id="Rectangle 34" o:spid="_x0000_s167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5Ls8sAA&#10;AADcAAAADwAAAGRycy9kb3ducmV2LnhtbERPy4rCMBTdD8w/hDvgbkxVEKlG8TnMVq0Ud5fm2hSb&#10;m9JEW/9+shhweTjvxaq3tXhS6yvHCkbDBARx4XTFpYLsfPiegfABWWPtmBS8yMNq+fmxwFS7jo/0&#10;PIVSxBD2KSowITSplL4wZNEPXUMcuZtrLYYI21LqFrsYbms5TpKptFhxbDDY0NZQcT89rIJJme9N&#10;nu18Zkf59Ofyumy660GpwVe/noMI1Ie3+N/9qxXMJnFtPBOPgFz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5Ls8sAAAADcAAAADwAAAAAAAAAAAAAAAACYAgAAZHJzL2Rvd25y&#10;ZXYueG1sUEsFBgAAAAAEAAQA9QAAAIUDAAAAAA==&#10;" strokecolor="#2f5496 [2408]" strokeweight="1.5pt">
                <v:fill opacity="0"/>
              </v:rect>
              <v:rect id="Rectangle 35" o:spid="_x0000_s167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js+sIA&#10;AADcAAAADwAAAGRycy9kb3ducmV2LnhtbESPT4vCMBTE7wt+h/AEb2ta/6HVKOKi7lGr3h/Nsy02&#10;L90mav32ZmFhj8PM/IZZrFpTiQc1rrSsIO5HIIgzq0vOFZxP288pCOeRNVaWScGLHKyWnY8FJto+&#10;+UiP1OciQNglqKDwvk6kdFlBBl3f1sTBu9rGoA+yyaVu8BngppKDKJpIgyWHhQJr2hSU3dK7UXAZ&#10;f9W8l4YP8XY0G19uu59NbJTqddv1HISn1v+H/9rfWsF0OIPfM+EIyOU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aOz6wgAAANw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167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BeLNsMAAADcAAAADwAAAGRycy9kb3ducmV2LnhtbERPy2rCQBTdC/2H4Rbc6aQiRVLH0AiC&#10;EbrwQaG7S+aaRzN3kswY4987i0KXh/NeJ6NpxEC9qywreJtHIIhzqysuFFzOu9kKhPPIGhvLpOBB&#10;DpLNy2SNsbZ3PtJw8oUIIexiVFB638ZSurwkg25uW+LAXW1v0AfYF1L3eA/hppGLKHqXBisODSW2&#10;tC0p/z3djIL0cfj+sj7r9tefusvSdJFhbZSavo6fHyA8jf5f/OfeawWrZZgfzoQjIDd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QXizbDAAAA3AAAAA8AAAAAAAAAAAAA&#10;AAAAoQIAAGRycy9kb3ducmV2LnhtbFBLBQYAAAAABAAEAPkAAACRAwAAAAA=&#10;" strokecolor="#2f5496 [2408]" strokeweight="1.5pt"/>
            <v:shape id="AutoShape 37" o:spid="_x0000_s166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1surcQAAADcAAAADwAAAGRycy9kb3ducmV2LnhtbESPQYvCMBSE78L+h/AWvNlUEZFqlO2C&#10;YAUPq7Kwt0fzbKvNS22i1n9vFgSPw8x8w8yXnanFjVpXWVYwjGIQxLnVFRcKDvvVYArCeWSNtWVS&#10;8CAHy8VHb46Jtnf+odvOFyJA2CWooPS+SaR0eUkGXWQb4uAdbWvQB9kWUrd4D3BTy1EcT6TBisNC&#10;iQ19l5Sfd1ejIH1sfrfWZ5f18e90ydJ0lOHJKNX/7L5mIDx1/h1+tddawXQ8hP8z4QjIxR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LWy6txAAAANwAAAAPAAAAAAAAAAAA&#10;AAAAAKECAABkcnMvZG93bnJldi54bWxQSwUGAAAAAAQABAD5AAAAkgMAAAAA&#10;" strokecolor="#2f5496 [2408]" strokeweight="1.5pt"/>
          </v:group>
        </w:pict>
      </w:r>
      <w:r w:rsidR="00A53F83">
        <w:rPr>
          <w:rFonts w:ascii="ALFABET98" w:hAnsi="ALFABET98"/>
          <w:color w:val="A6A6A6" w:themeColor="background1" w:themeShade="A6"/>
          <w:sz w:val="72"/>
          <w:szCs w:val="72"/>
        </w:rPr>
        <w:t xml:space="preserve">k     k     k     k     k           </w:t>
      </w:r>
    </w:p>
    <w:p w:rsidR="00A53F83" w:rsidRDefault="00BD3DCE" w:rsidP="00A53F83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662" style="position:absolute;margin-left:-16.1pt;margin-top:9.4pt;width:521.25pt;height:36.85pt;z-index:-25051648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CwRcwlFQQAAOsPAAAOAAAAAAAAAAAAAAAAAC4CAABkcnMvZTJvRG9jLnhtbFBLAQItABQABgAI&#10;AAAAIQBYKw9o4AAAAAoBAAAPAAAAAAAAAAAAAAAAAG8GAABkcnMvZG93bnJldi54bWxQSwUGAAAA&#10;AAQABADzAAAAfAcAAAAA&#10;">
            <v:group id="Group 33" o:spid="_x0000_s166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tg+tFxgAAANwA&#10;AAAPAAAAAAAAAAAAAAAAAKoCAABkcnMvZG93bnJldi54bWxQSwUGAAAAAAQABAD6AAAAnQMAAAAA&#10;">
              <v:rect id="Rectangle 34" o:spid="_x0000_s166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mVisQA&#10;AADcAAAADwAAAGRycy9kb3ducmV2LnhtbESPQWvCQBSE7wX/w/KE3urGVkSiq6jV0ms1Erw9ss9s&#10;MPs2ZFcT/323UPA4zMw3zGLV21rcqfWVYwXjUQKCuHC64lJBdty/zUD4gKyxdkwKHuRhtRy8LDDV&#10;ruMfuh9CKSKEfYoKTAhNKqUvDFn0I9cQR+/iWoshyraUusUuwm0t35NkKi1WHBcMNrQ1VFwPN6vg&#10;o8x3Js8+fWbH+fTr9DhtuvNeqddhv56DCNSHZ/i//a0VzCYT+DsTj4Bc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bZlYrEAAAA3AAAAA8AAAAAAAAAAAAAAAAAmAIAAGRycy9k&#10;b3ducmV2LnhtbFBLBQYAAAAABAAEAPUAAACJAwAAAAA=&#10;" strokecolor="#2f5496 [2408]" strokeweight="1.5pt">
                <v:fill opacity="0"/>
              </v:rect>
              <v:rect id="Rectangle 35" o:spid="_x0000_s166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COVgsIA&#10;AADcAAAADwAAAGRycy9kb3ducmV2LnhtbESPQYvCMBSE74L/IbwFb5p2seJ2jSKKrketen80b9ti&#10;89Jtonb/vREEj8PMfMPMFp2pxY1aV1lWEI8iEMS51RUXCk7HzXAKwnlkjbVlUvBPDhbzfm+GqbZ3&#10;PtAt84UIEHYpKii9b1IpXV6SQTeyDXHwfm1r0AfZFlK3eA9wU8vPKJpIgxWHhRIbWpWUX7KrUXBO&#10;1g3/SMP7eDP+Ss6X7d8qNkoNPrrlNwhPnX+HX+2dVjAdJ/A8E46AnD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UI5WCwgAAANw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166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LK22cYAAADcAAAADwAAAGRycy9kb3ducmV2LnhtbESPT2vCQBTE74V+h+UVems2FQkSs0pT&#10;KJiCB20p9PbIvvzR7NuYXTX59q5Q6HGYmd8w2Xo0nbjQ4FrLCl6jGARxaXXLtYLvr4+XBQjnkTV2&#10;lknBRA7Wq8eHDFNtr7yjy97XIkDYpaig8b5PpXRlQwZdZHvi4FV2MOiDHGqpB7wGuOnkLI4TabDl&#10;sNBgT+8Nlcf92SjIp8+frfXFaVP9Hk5Fns8KPBilnp/GtyUIT6P/D/+1N1rBYp7A/Uw4AnJ1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SyttnGAAAA3AAAAA8AAAAAAAAA&#10;AAAAAAAAoQIAAGRycy9kb3ducmV2LnhtbFBLBQYAAAAABAAEAPkAAACUAwAAAAA=&#10;" strokecolor="#2f5496 [2408]" strokeweight="1.5pt"/>
            <v:shape id="AutoShape 37" o:spid="_x0000_s166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c4d68MAAADcAAAADwAAAGRycy9kb3ducmV2LnhtbERPy2rCQBTdC/2H4Rbc6aSCRVLH0AiC&#10;EbrwQaG7S+aaRzN3kswY4987i0KXh/NeJ6NpxEC9qywreJtHIIhzqysuFFzOu9kKhPPIGhvLpOBB&#10;DpLNy2SNsbZ3PtJw8oUIIexiVFB638ZSurwkg25uW+LAXW1v0AfYF1L3eA/hppGLKHqXBisODSW2&#10;tC0p/z3djIL0cfj+sj7r9tefusvSdJFhbZSavo6fHyA8jf5f/OfeawWrZZgfzoQjIDd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HOHevDAAAA3AAAAA8AAAAAAAAAAAAA&#10;AAAAoQIAAGRycy9kb3ducmV2LnhtbFBLBQYAAAAABAAEAPkAAACRAwAAAAA=&#10;" strokecolor="#2f5496 [2408]" strokeweight="1.5pt"/>
          </v:group>
        </w:pict>
      </w:r>
      <w:r w:rsidR="00A53F83">
        <w:rPr>
          <w:rFonts w:ascii="ALFABET98" w:hAnsi="ALFABET98"/>
          <w:color w:val="A6A6A6" w:themeColor="background1" w:themeShade="A6"/>
          <w:sz w:val="72"/>
          <w:szCs w:val="72"/>
        </w:rPr>
        <w:t xml:space="preserve">k     k     k     k      </w:t>
      </w:r>
    </w:p>
    <w:p w:rsidR="00A53F83" w:rsidRDefault="00BD3DCE" w:rsidP="00A53F83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656" style="position:absolute;margin-left:-16.1pt;margin-top:9.4pt;width:521.25pt;height:36.85pt;z-index:-25051545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sM6FThMEAADsDwAADgAAAAAAAAAAAAAAAAAuAgAAZHJzL2Uyb0RvYy54bWxQSwECLQAUAAYACAAA&#10;ACEAWCsPaOAAAAAKAQAADwAAAAAAAAAAAAAAAABtBgAAZHJzL2Rvd25yZXYueG1sUEsFBgAAAAAE&#10;AAQA8wAAAHoHAAAAAA==&#10;">
            <v:group id="Group 33" o:spid="_x0000_s165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HFtgDxgAAANwA&#10;AAAPAAAAAAAAAAAAAAAAAKoCAABkcnMvZG93bnJldi54bWxQSwUGAAAAAAQABAD6AAAAnQMAAAAA&#10;">
              <v:rect id="Rectangle 34" o:spid="_x0000_s166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mbI8QA&#10;AADcAAAADwAAAGRycy9kb3ducmV2LnhtbESPQWvCQBSE7wX/w/IEb3VjRZHUVapV6bUaCd4e2dds&#10;aPZtyK4m/nu3UPA4zMw3zHLd21rcqPWVYwWTcQKCuHC64lJBdtq/LkD4gKyxdkwK7uRhvRq8LDHV&#10;ruNvuh1DKSKEfYoKTAhNKqUvDFn0Y9cQR+/HtRZDlG0pdYtdhNtaviXJXFqsOC4YbGhrqPg9Xq2C&#10;aZnvTJ59+sxO8vnhfD9vusteqdGw/3gHEagPz/B/+0srWMym8HcmHgG5e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zpmyPEAAAA3AAAAA8AAAAAAAAAAAAAAAAAmAIAAGRycy9k&#10;b3ducmV2LnhtbFBLBQYAAAAABAAEAPUAAACJAwAAAAA=&#10;" strokecolor="#2f5496 [2408]" strokeweight="1.5pt">
                <v:fill opacity="0"/>
              </v:rect>
              <v:rect id="Rectangle 35" o:spid="_x0000_s166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amxMIA&#10;AADcAAAADwAAAGRycy9kb3ducmV2LnhtbESPQYvCMBSE74L/IbwFb5p2seJ2jSKKrketen80b9ti&#10;89Jtonb/vREEj8PMfMPMFp2pxY1aV1lWEI8iEMS51RUXCk7HzXAKwnlkjbVlUvBPDhbzfm+GqbZ3&#10;PtAt84UIEHYpKii9b1IpXV6SQTeyDXHwfm1r0AfZFlK3eA9wU8vPKJpIgxWHhRIbWpWUX7KrUXBO&#10;1g3/SMP7eDP+Ss6X7d8qNkoNPrrlNwhPnX+HX+2dVjBNxvA8E46AnD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+tqbEwgAAANw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165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bm+c8QAAADcAAAADwAAAGRycy9kb3ducmV2LnhtbESPQYvCMBSE74L/ITzBm01XUKQaZbuw&#10;YAUPq7Kwt0fzbKvNS22i1n9vFgSPw8x8wyxWnanFjVpXWVbwEcUgiHOrKy4UHPbfoxkI55E11pZJ&#10;wYMcrJb93gITbe/8Q7edL0SAsEtQQel9k0jp8pIMusg2xME72tagD7ItpG7xHuCmluM4nkqDFYeF&#10;Ehv6Kik/765GQfrY/G6tzy7r49/pkqXpOMOTUWo46D7nIDx1/h1+tddawWwygf8z4QjI5R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xub5zxAAAANwAAAAPAAAAAAAAAAAA&#10;AAAAAKECAABkcnMvZG93bnJldi54bWxQSwUGAAAAAAQABAD5AAAAkgMAAAAA&#10;" strokecolor="#2f5496 [2408]" strokeweight="1.5pt"/>
            <v:shape id="AutoShape 37" o:spid="_x0000_s165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sXMd8cAAADdAAAADwAAAGRycy9kb3ducmV2LnhtbESPT2vCQBTE70K/w/IKvZmNUltJ3Ugj&#10;CKbgQVuE3h7ZZ/40+zZmV43fvisUehxm5jfMYjmYVlyod7VlBZMoBkFcWF1zqeDrcz2eg3AeWWNr&#10;mRTcyMEyfRgtMNH2yju67H0pAoRdggoq77tESldUZNBFtiMO3tH2Bn2QfSl1j9cAN62cxvGLNFhz&#10;WKiwo1VFxc/+bBRkt4/D1vr8tDl+N6c8y6Y5Nkapp8fh/Q2Ep8H/h//aG63g+XU2gfub8ARk+g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mxcx3xwAAAN0AAAAPAAAAAAAA&#10;AAAAAAAAAKECAABkcnMvZG93bnJldi54bWxQSwUGAAAAAAQABAD5AAAAlQMAAAAA&#10;" strokecolor="#2f5496 [2408]" strokeweight="1.5pt"/>
          </v:group>
        </w:pict>
      </w:r>
      <w:r w:rsidR="00A53F83">
        <w:rPr>
          <w:rFonts w:ascii="ALFABET98" w:hAnsi="ALFABET98"/>
          <w:color w:val="A6A6A6" w:themeColor="background1" w:themeShade="A6"/>
          <w:sz w:val="72"/>
          <w:szCs w:val="72"/>
        </w:rPr>
        <w:t xml:space="preserve">k     k </w:t>
      </w:r>
    </w:p>
    <w:p w:rsidR="00A53F83" w:rsidRDefault="00BD3DCE" w:rsidP="00A53F83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650" style="position:absolute;margin-left:-16.1pt;margin-top:9.4pt;width:521.25pt;height:36.85pt;z-index:-25051443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HEeV/oUBAAA8Q8AAA4AAAAAAAAAAAAAAAAALgIAAGRycy9lMm9Eb2MueG1sUEsBAi0AFAAGAAgA&#10;AAAhAFgrD2jgAAAACgEAAA8AAAAAAAAAAAAAAAAAbgYAAGRycy9kb3ducmV2LnhtbFBLBQYAAAAA&#10;BAAEAPMAAAB7BwAAAAA=&#10;">
            <v:group id="Group 33" o:spid="_x0000_s165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H75JfxgAAAN0A&#10;AAAPAAAAAAAAAAAAAAAAAKoCAABkcnMvZG93bnJldi54bWxQSwUGAAAAAAQABAD6AAAAnQMAAAAA&#10;">
              <v:rect id="Rectangle 34" o:spid="_x0000_s165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tZhkcYA&#10;AADdAAAADwAAAGRycy9kb3ducmV2LnhtbESPT2vCQBTE7wW/w/IKvdWNVm1JXcXWP/RaGwm9PbKv&#10;2WD2bciuJn57VxB6HGbmN8x82dtanKn1lWMFo2ECgrhwuuJSQfazfX4D4QOyxtoxKbiQh+Vi8DDH&#10;VLuOv+m8D6WIEPYpKjAhNKmUvjBk0Q9dQxy9P9daDFG2pdQtdhFuazlOkpm0WHFcMNjQp6HiuD9Z&#10;BS9lvjF5tvaZHeWz3eFy+Oh+t0o9PfardxCB+vAfvre/tILJ63QCtzfxCcjF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tZhkcYAAADdAAAADwAAAAAAAAAAAAAAAACYAgAAZHJz&#10;L2Rvd25yZXYueG1sUEsFBgAAAAAEAAQA9QAAAIsDAAAAAA==&#10;" strokecolor="#2f5496 [2408]" strokeweight="1.5pt">
                <v:fill opacity="0"/>
              </v:rect>
              <v:rect id="Rectangle 35" o:spid="_x0000_s165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uAwosQA&#10;AADdAAAADwAAAGRycy9kb3ducmV2LnhtbESPQWvCQBSE74L/YXmF3ppNirEaXUUsVo9tqvdH9jUJ&#10;Zt+m2W2S/vuuUPA4zMw3zHo7mkb01LnasoIkikEQF1bXXCo4fx6eFiCcR9bYWCYFv+Rgu5lO1php&#10;O/AH9bkvRYCwy1BB5X2bSemKigy6yLbEwfuynUEfZFdK3eEQ4KaRz3E8lwZrDgsVtrSvqLjmP0bB&#10;JX1t+SgNvyeH2TK9XN++94lR6vFh3K1AeBr9PfzfPmkFs5c0hdub8ATk5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LgMKL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165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SxUA8cAAADdAAAADwAAAGRycy9kb3ducmV2LnhtbESPT2vCQBTE74LfYXmCN7OptFaiqzSF&#10;gil48A+Ct0f2mcRm38bsqvHbdwtCj8PM/IaZLztTixu1rrKs4CWKQRDnVldcKNjvvkZTEM4ja6wt&#10;k4IHOVgu+r05JtreeUO3rS9EgLBLUEHpfZNI6fKSDLrINsTBO9nWoA+yLaRu8R7gppbjOJ5IgxWH&#10;hRIb+iwp/9lejYL08X1YW59dVqfj+ZKl6TjDs1FqOOg+ZiA8df4//GyvtILX97cJ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pLFQDxwAAAN0AAAAPAAAAAAAA&#10;AAAAAAAAAKECAABkcnMvZG93bnJldi54bWxQSwUGAAAAAAQABAD5AAAAlQMAAAAA&#10;" strokecolor="#2f5496 [2408]" strokeweight="1.5pt"/>
            <v:shape id="AutoShape 37" o:spid="_x0000_s165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mDxmMcAAADdAAAADwAAAGRycy9kb3ducmV2LnhtbESPT2vCQBTE7wW/w/IK3uqmYmuJbsQU&#10;CqbgQS2Ct0f25Y9m38bsVuO37woFj8PM/IaZL3rTiAt1rras4HUUgSDOra65VPCz+3r5AOE8ssbG&#10;Mim4kYNFMniaY6ztlTd02fpSBAi7GBVU3rexlC6vyKAb2ZY4eIXtDPogu1LqDq8Bbho5jqJ3abDm&#10;sFBhS58V5aftr1GQ3r73a+uz86o4HM9Zmo4zPBqlhs/9cgbCU+8f4f/2SiuYTN+mcH8TnoB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GYPGYxwAAAN0AAAAPAAAAAAAA&#10;AAAAAAAAAKECAABkcnMvZG93bnJldi54bWxQSwUGAAAAAAQABAD5AAAAlQMAAAAA&#10;" strokecolor="#2f5496 [2408]" strokeweight="1.5pt"/>
          </v:group>
        </w:pict>
      </w:r>
      <w:r w:rsidR="00A53F83">
        <w:rPr>
          <w:rFonts w:ascii="ALFABET98" w:hAnsi="ALFABET98"/>
          <w:color w:val="A6A6A6" w:themeColor="background1" w:themeShade="A6"/>
          <w:sz w:val="72"/>
          <w:szCs w:val="72"/>
        </w:rPr>
        <w:t xml:space="preserve">k     k </w:t>
      </w:r>
    </w:p>
    <w:p w:rsidR="00A53F83" w:rsidRDefault="00BD3DCE" w:rsidP="00A53F83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644" style="position:absolute;margin-left:-16.1pt;margin-top:9.4pt;width:521.25pt;height:36.85pt;z-index:-25051340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4&#10;9fQEEgQAAPEPAAAOAAAAAAAAAAAAAAAAAC4CAABkcnMvZTJvRG9jLnhtbFBLAQItABQABgAIAAAA&#10;IQBYKw9o4AAAAAoBAAAPAAAAAAAAAAAAAAAAAGwGAABkcnMvZG93bnJldi54bWxQSwUGAAAAAAQA&#10;BADzAAAAeQcAAAAA&#10;">
            <v:group id="Group 33" o:spid="_x0000_s164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pgeltccAAADd&#10;AAAADwAAAAAAAAAAAAAAAACqAgAAZHJzL2Rvd25yZXYueG1sUEsFBgAAAAAEAAQA+gAAAJ4DAAAA&#10;AA==&#10;">
              <v:rect id="Rectangle 34" o:spid="_x0000_s164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4GtL8IA&#10;AADdAAAADwAAAGRycy9kb3ducmV2LnhtbERPy4rCMBTdC/MP4Q6409RxqFKNMi8Ht2qluLs016ZM&#10;c1OajK1/P1kMuDyc93o72EbcqPO1YwWzaQKCuHS65kpBftpNliB8QNbYOCYFd/Kw3TyN1php1/OB&#10;bsdQiRjCPkMFJoQ2k9KXhiz6qWuJI3d1ncUQYVdJ3WEfw20jX5IklRZrjg0GW/owVP4cf62CeVV8&#10;mSL/9LmdFen3+X5+7y87pcbPw9sKRKAhPMT/7r1W8LpI4/74Jj4Buf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ga0vwgAAAN0AAAAPAAAAAAAAAAAAAAAAAJgCAABkcnMvZG93&#10;bnJldi54bWxQSwUGAAAAAAQABAD1AAAAhwMAAAAA&#10;" strokecolor="#2f5496 [2408]" strokeweight="1.5pt">
                <v:fill opacity="0"/>
              </v:rect>
              <v:rect id="Rectangle 35" o:spid="_x0000_s164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7f8HMUA&#10;AADdAAAADwAAAGRycy9kb3ducmV2LnhtbESPzW7CMBCE70i8g7VIvTVOKn7aFBNVqSgcIW3uq3ib&#10;RMTrNHYhfXuMVInjaGa+0ayz0XTiTINrLStIohgEcWV1y7WCr8/t4zMI55E1dpZJwR85yDbTyRpT&#10;bS98pHPhaxEg7FJU0Hjfp1K6qiGDLrI9cfC+7WDQBznUUg94CXDTyac4XkqDLYeFBnvKG6pOxa9R&#10;UC7ee95Jw4dkO39ZlKePnzwxSj3MxrdXEJ5Gfw//t/dawXy1TOD2JjwBubk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t/wc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164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HuYvcYAAADdAAAADwAAAGRycy9kb3ducmV2LnhtbESPQWvCQBSE70L/w/IKvZmNoViJrmIK&#10;BVPwUBXB2yP7TKLZtzG71fjv3ULB4zAz3zCzRW8acaXO1ZYVjKIYBHFhdc2lgt32azgB4TyyxsYy&#10;KbiTg8X8ZTDDVNsb/9B140sRIOxSVFB536ZSuqIigy6yLXHwjrYz6IPsSqk7vAW4aWQSx2NpsOaw&#10;UGFLnxUV582vUZDdv/dr6/PL6ng4XfIsS3I8GaXeXvvlFISn3j/D/+2VVvD+MU7g7014AnL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h7mL3GAAAA3QAAAA8AAAAAAAAA&#10;AAAAAAAAoQIAAGRycy9kb3ducmV2LnhtbFBLBQYAAAAABAAEAPkAAACUAwAAAAA=&#10;" strokecolor="#2f5496 [2408]" strokeweight="1.5pt"/>
            <v:shape id="AutoShape 37" o:spid="_x0000_s164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zc9JscAAADdAAAADwAAAGRycy9kb3ducmV2LnhtbESPT2vCQBTE74LfYXmCN7OpLVaiqzSF&#10;gil48A+Ct0f2mcRm38bsqvHbdwtCj8PM/IaZLztTixu1rrKs4CWKQRDnVldcKNjvvkZTEM4ja6wt&#10;k4IHOVgu+r05JtreeUO3rS9EgLBLUEHpfZNI6fKSDLrINsTBO9nWoA+yLaRu8R7gppbjOJ5IgxWH&#10;hRIb+iwp/9lejYL08X1YW59dVqfj+ZKl6TjDs1FqOOg+ZiA8df4//GyvtIK398kr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3Nz0mxwAAAN0AAAAPAAAAAAAA&#10;AAAAAAAAAKECAABkcnMvZG93bnJldi54bWxQSwUGAAAAAAQABAD5AAAAlQMAAAAA&#10;" strokecolor="#2f5496 [2408]" strokeweight="1.5pt"/>
          </v:group>
        </w:pict>
      </w:r>
      <w:r w:rsidR="00A53F83">
        <w:rPr>
          <w:rFonts w:ascii="ALFABET98" w:hAnsi="ALFABET98"/>
          <w:color w:val="A6A6A6" w:themeColor="background1" w:themeShade="A6"/>
          <w:sz w:val="72"/>
          <w:szCs w:val="72"/>
        </w:rPr>
        <w:t xml:space="preserve">k      </w:t>
      </w:r>
    </w:p>
    <w:p w:rsidR="00A53F83" w:rsidRDefault="00BD3DCE" w:rsidP="00A53F83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638" style="position:absolute;margin-left:-16.1pt;margin-top:9.4pt;width:521.25pt;height:36.85pt;z-index:-25051238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uUUwSRYEAADxDwAADgAAAAAAAAAAAAAAAAAuAgAAZHJzL2Uyb0RvYy54bWxQSwECLQAUAAYA&#10;CAAAACEAWCsPaOAAAAAKAQAADwAAAAAAAAAAAAAAAABwBgAAZHJzL2Rvd25yZXYueG1sUEsFBgAA&#10;AAAEAAQA8wAAAH0HAAAAAA==&#10;">
            <v:group id="Group 33" o:spid="_x0000_s164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6SZlDccAAADd&#10;AAAADwAAAAAAAAAAAAAAAACqAgAAZHJzL2Rvd25yZXYueG1sUEsFBgAAAAAEAAQA+gAAAJ4DAAAA&#10;AA==&#10;">
              <v:rect id="Rectangle 34" o:spid="_x0000_s164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SQwMYA&#10;AADdAAAADwAAAGRycy9kb3ducmV2LnhtbESPQWvCQBSE7wX/w/IEb3VjlVRSV9GqpddqJPT2yL5m&#10;Q7NvQ3Y18d93C4Ueh5n5hlltBtuIG3W+dqxgNk1AEJdO11wpyM/HxyUIH5A1No5JwZ08bNajhxVm&#10;2vX8QbdTqESEsM9QgQmhzaT0pSGLfupa4uh9uc5iiLKrpO6wj3DbyKckSaXFmuOCwZZeDZXfp6tV&#10;MK+Kgynyvc/trEjfLvfLrv88KjUZD9sXEIGG8B/+a79rBYvnNIXfN/EJyP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ySQwMYAAADdAAAADwAAAAAAAAAAAAAAAACYAgAAZHJz&#10;L2Rvd25yZXYueG1sUEsFBgAAAAAEAAQA9QAAAIsDAAAAAA==&#10;" strokecolor="#2f5496 [2408]" strokeweight="1.5pt">
                <v:fill opacity="0"/>
              </v:rect>
              <v:rect id="Rectangle 35" o:spid="_x0000_s164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LB88IA&#10;AADdAAAADwAAAGRycy9kb3ducmV2LnhtbESPS4vCQBCE74L/YWjB2zqJ+IyOIi7qHn3em0ybBDM9&#10;2cyo8d87Cwsei6r6ipovG1OKB9WusKwg7kUgiFOrC84UnE+brwkI55E1lpZJwYscLBft1hwTbZ98&#10;oMfRZyJA2CWoIPe+SqR0aU4GXc9WxMG72tqgD7LOpK7xGeCmlP0oGkmDBYeFHCta55Tejnej4DL8&#10;rngnDe/jzWA6vNy2v+vYKNXtNKsZCE+N/4T/2z9awWA8GsPfm/AE5OI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EsHz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164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TnoL8QAAADdAAAADwAAAGRycy9kb3ducmV2LnhtbERPTWvCQBC9C/0Pywi96cZQtERXMYWC&#10;ETzUiuBtyI5JNDsbs1uN/94tCN7m8T5ntuhMLa7UusqygtEwAkGcW11xoWD3+z34BOE8ssbaMim4&#10;k4PF/K03w0TbG//QdesLEULYJaig9L5JpHR5SQbd0DbEgTva1qAPsC2kbvEWwk0t4ygaS4MVh4YS&#10;G/oqKT9v/4yC9L7eb6zPLqvj4XTJ0jTO8GSUeu93yykIT51/iZ/ulQ7zPyYx/H8TTpDz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NOegvxAAAAN0AAAAPAAAAAAAAAAAA&#10;AAAAAKECAABkcnMvZG93bnJldi54bWxQSwUGAAAAAAQABAD5AAAAkgMAAAAA&#10;" strokecolor="#2f5496 [2408]" strokeweight="1.5pt"/>
            <v:shape id="AutoShape 37" o:spid="_x0000_s163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nVNtMUAAADdAAAADwAAAGRycy9kb3ducmV2LnhtbERPTWvCQBC9C/0PyxR6M5umxZbUNTSC&#10;YIQetEXwNmTHJDY7G7Nbjf/eLQje5vE+Z5oNphUn6l1jWcFzFIMgLq1uuFLw870Yv4NwHllja5kU&#10;XMhBNnsYTTHV9sxrOm18JUIIuxQV1N53qZSurMmgi2xHHLi97Q36APtK6h7PIdy0MonjiTTYcGio&#10;saN5TeXv5s8oyC+r7Zf1xXG53x2ORZ4nBR6MUk+Pw+cHCE+Dv4tv7qUO81/fXuD/m3CCnF0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nVNtMUAAADdAAAADwAAAAAAAAAA&#10;AAAAAAChAgAAZHJzL2Rvd25yZXYueG1sUEsFBgAAAAAEAAQA+QAAAJMDAAAAAA==&#10;" strokecolor="#2f5496 [2408]" strokeweight="1.5pt"/>
          </v:group>
        </w:pict>
      </w:r>
      <w:r w:rsidR="00A53F83">
        <w:rPr>
          <w:rFonts w:ascii="ALFABET98" w:hAnsi="ALFABET98"/>
          <w:color w:val="A6A6A6" w:themeColor="background1" w:themeShade="A6"/>
          <w:sz w:val="72"/>
          <w:szCs w:val="72"/>
        </w:rPr>
        <w:t xml:space="preserve">k      </w:t>
      </w:r>
    </w:p>
    <w:p w:rsidR="00A53F83" w:rsidRDefault="00BD3DCE" w:rsidP="00A53F83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632" style="position:absolute;margin-left:-16.1pt;margin-top:9.4pt;width:521.25pt;height:36.85pt;z-index:-25051136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">
            <v:group id="Group 33" o:spid="_x0000_s163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EY6JjFAAAA3QAA&#10;AA8AAAAAAAAAAAAAAAAAqgIAAGRycy9kb3ducmV2LnhtbFBLBQYAAAAABAAEAPoAAACcAwAAAAA=&#10;">
              <v:rect id="Rectangle 34" o:spid="_x0000_s163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QmucUA&#10;AADdAAAADwAAAGRycy9kb3ducmV2LnhtbESPQWvCQBSE7wX/w/IK3upGLaKpq9hai1c1Erw9sq/Z&#10;0OzbkF1N/PddodDjMDPfMMt1b2txo9ZXjhWMRwkI4sLpiksF2Wn3MgfhA7LG2jEpuJOH9WrwtMRU&#10;u44PdDuGUkQI+xQVmBCaVEpfGLLoR64hjt63ay2GKNtS6ha7CLe1nCTJTFqsOC4YbOjDUPFzvFoF&#10;0zL/NHm29Zkd57Ov8/383l12Sg2f+80biEB9+A//tfdawetisoDHm/gE5O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hCa5xQAAAN0AAAAPAAAAAAAAAAAAAAAAAJgCAABkcnMv&#10;ZG93bnJldi54bWxQSwUGAAAAAAQABAD1AAAAigMAAAAA&#10;" strokecolor="#2f5496 [2408]" strokeweight="1.5pt">
                <v:fill opacity="0"/>
              </v:rect>
              <v:rect id="Rectangle 35" o:spid="_x0000_s163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3tUcAA&#10;AADdAAAADwAAAGRycy9kb3ducmV2LnhtbERPPW/CMBDdK/EfrEPqBk4oVCXEIAQKMAIt+yk+koj4&#10;HGID4d/jAanj0/tOF52pxZ1aV1lWEA8jEMS51RUXCv5+s8EPCOeRNdaWScGTHCzmvY8UE20ffKD7&#10;0RcihLBLUEHpfZNI6fKSDLqhbYgDd7atQR9gW0jd4iOEm1qOouhbGqw4NJTY0Kqk/HK8GQWnybrh&#10;rTS8j7PxdHK6bK6r2Cj12e+WMxCeOv8vfrt3WsF4+hX2hzfhCcj5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3tUc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163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2whjMcAAADdAAAADwAAAGRycy9kb3ducmV2LnhtbESPT2vCQBTE7wW/w/KE3pqNAUtN3YgR&#10;BFPoQSuF3h7ZZ/40+zZmtxq/fVco9DjMzG+Y5Wo0nbjQ4BrLCmZRDIK4tLrhSsHxY/v0AsJ5ZI2d&#10;ZVJwIwerbPKwxFTbK+/pcvCVCBB2KSqove9TKV1Zk0EX2Z44eCc7GPRBDpXUA14D3HQyieNnabDh&#10;sFBjT5uayu/Dj1GQ394+360vzrvTV3su8jwpsDVKPU7H9SsIT6P/D/+1d1rBPJkt4P4mPAGZ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LbCGMxwAAAN0AAAAPAAAAAAAA&#10;AAAAAAAAAKECAABkcnMvZG93bnJldi54bWxQSwUGAAAAAAQABAD5AAAAlQMAAAAA&#10;" strokecolor="#2f5496 [2408]" strokeweight="1.5pt"/>
            <v:shape id="AutoShape 37" o:spid="_x0000_s163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DpCrMMAAADdAAAADwAAAGRycy9kb3ducmV2LnhtbERPy4rCMBTdD/gP4Q7MbppOYWSoRrGC&#10;YAUXPhDcXZprW21uahO1/r1ZCLM8nPd42ptG3KlztWUFP1EMgriwuuZSwX63+P4D4TyyxsYyKXiS&#10;g+lk8DHGVNsHb+i+9aUIIexSVFB536ZSuqIigy6yLXHgTrYz6APsSqk7fIRw08gkjofSYM2hocKW&#10;5hUVl+3NKMieq8Pa+vy6PB3P1zzLkhzPRqmvz342AuGp9//it3upFfwmSdgf3oQnICc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Q6QqzDAAAA3QAAAA8AAAAAAAAAAAAA&#10;AAAAoQIAAGRycy9kb3ducmV2LnhtbFBLBQYAAAAABAAEAPkAAACRAwAAAAA=&#10;" strokecolor="#2f5496 [2408]" strokeweight="1.5pt"/>
          </v:group>
        </w:pict>
      </w:r>
      <w:r w:rsidR="00A53F83">
        <w:rPr>
          <w:rFonts w:ascii="ALFABET98" w:hAnsi="ALFABET98"/>
          <w:color w:val="A6A6A6" w:themeColor="background1" w:themeShade="A6"/>
          <w:sz w:val="72"/>
          <w:szCs w:val="72"/>
        </w:rPr>
        <w:t xml:space="preserve">k      </w:t>
      </w:r>
    </w:p>
    <w:p w:rsidR="00A53F83" w:rsidRDefault="00BD3DCE" w:rsidP="00A53F83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626" style="position:absolute;margin-left:-16.1pt;margin-top:9.4pt;width:521.25pt;height:36.85pt;z-index:-25051033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">
            <v:group id="Group 33" o:spid="_x0000_s162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UQHITFAAAA3QAA&#10;AA8AAAAAAAAAAAAAAAAAqgIAAGRycy9kb3ducmV2LnhtbFBLBQYAAAAABAAEAPoAAACcAwAAAAA=&#10;">
              <v:rect id="Rectangle 34" o:spid="_x0000_s163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zSpcUA&#10;AADdAAAADwAAAGRycy9kb3ducmV2LnhtbESPT2vCQBTE74V+h+UVvNWNEaWkrtI/Kl5rI6G3R/aZ&#10;DWbfhuxq4rd3hYLHYWZ+wyxWg23EhTpfO1YwGScgiEuna64U5L+b1zcQPiBrbByTgit5WC2fnxaY&#10;adfzD132oRIRwj5DBSaENpPSl4Ys+rFriaN3dJ3FEGVXSd1hH+G2kWmSzKXFmuOCwZa+DJWn/dkq&#10;mFbF2hT5t8/tpJhvD9fDZ/+3UWr0Mny8gwg0hEf4v73TCmZpOoX7m/gE5PI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jNKlxQAAAN0AAAAPAAAAAAAAAAAAAAAAAJgCAABkcnMv&#10;ZG93bnJldi54bWxQSwUGAAAAAAQABAD1AAAAigMAAAAA&#10;" strokecolor="#2f5496 [2408]" strokeweight="1.5pt">
                <v:fill opacity="0"/>
              </v:rect>
              <v:rect id="Rectangle 35" o:spid="_x0000_s163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++ecUA&#10;AADdAAAADwAAAGRycy9kb3ducmV2LnhtbESPzWrDMBCE74W8g9hCbo1sE5fGiWKCS9oc2/zcF2tr&#10;m1gr11Js9+2rQKHHYWa+YTb5ZFoxUO8aywriRQSCuLS64UrB+bR/egHhPLLG1jIp+CEH+Xb2sMFM&#10;25E/aTj6SgQIuwwV1N53mZSurMmgW9iOOHhftjfog+wrqXscA9y0MomiZ2mw4bBQY0dFTeX1eDMK&#10;Lulrx+/S8Ee8X67Sy/Xtu4iNUvPHabcG4Wny/+G/9kErSJNkCfc34QnI7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H755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162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E3hNMcAAADdAAAADwAAAGRycy9kb3ducmV2LnhtbESPT2vCQBTE7wW/w/KE3urGQEpJXUMj&#10;CKbQQ1WE3h7ZZ/40+zZm1xi/fbdQ6HGYmd8wq2wynRhpcI1lBctFBIK4tLrhSsHxsH16AeE8ssbO&#10;Mim4k4NsPXtYYartjT9p3PtKBAi7FBXU3veplK6syaBb2J44eGc7GPRBDpXUA94C3HQyjqJnabDh&#10;sFBjT5uayu/91SjI7++nD+uLy+781V6KPI8LbI1Sj/Pp7RWEp8n/h//aO60gieMEft+EJyDX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ETeE0xwAAAN0AAAAPAAAAAAAA&#10;AAAAAAAAAKECAABkcnMvZG93bnJldi54bWxQSwUGAAAAAAQABAD5AAAAlQMAAAAA&#10;" strokecolor="#2f5496 [2408]" strokeweight="1.5pt"/>
            <v:shape id="AutoShape 37" o:spid="_x0000_s162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J9/Q8cAAADdAAAADwAAAGRycy9kb3ducmV2LnhtbESPT2vCQBTE7wW/w/IK3uqmAUNJXUMj&#10;FIzgoVoKvT2yz/xp9m3MbjX59l1B6HGYmd8wq2w0nbjQ4BrLCp4XEQji0uqGKwWfx/enFxDOI2vs&#10;LJOCiRxk69nDClNtr/xBl4OvRICwS1FB7X2fSunKmgy6he2Jg3eyg0Ef5FBJPeA1wE0n4yhKpMGG&#10;w0KNPW1qKn8Ov0ZBPu2+9tYX5+3puz0XeR4X2Bql5o/j2ysIT6P/D9/bW61gGccJ3N6EJyDX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0n39DxwAAAN0AAAAPAAAAAAAA&#10;AAAAAAAAAKECAABkcnMvZG93bnJldi54bWxQSwUGAAAAAAQABAD5AAAAlQMAAAAA&#10;" strokecolor="#2f5496 [2408]" strokeweight="1.5pt"/>
          </v:group>
        </w:pict>
      </w:r>
      <w:r w:rsidR="00A53F83">
        <w:rPr>
          <w:rFonts w:ascii="ALFABET98" w:hAnsi="ALFABET98"/>
          <w:color w:val="A6A6A6" w:themeColor="background1" w:themeShade="A6"/>
          <w:sz w:val="72"/>
          <w:szCs w:val="72"/>
        </w:rPr>
        <w:t xml:space="preserve">k      </w:t>
      </w:r>
    </w:p>
    <w:p w:rsidR="00A53F83" w:rsidRDefault="00BD3DCE" w:rsidP="00A53F83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620" style="position:absolute;margin-left:-16.1pt;margin-top:9.4pt;width:521.25pt;height:36.85pt;z-index:-25050931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ij7oEQ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P+K&#10;PugRBAAA8Q8AAA4AAAAAAAAAAAAAAAAALgIAAGRycy9lMm9Eb2MueG1sUEsBAi0AFAAGAAgAAAAh&#10;AFgrD2jgAAAACgEAAA8AAAAAAAAAAAAAAAAAawYAAGRycy9kb3ducmV2LnhtbFBLBQYAAAAABAAE&#10;APMAAAB4BwAAAAA=&#10;">
            <v:group id="Group 33" o:spid="_x0000_s162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M6HhSwwAAAN0AAAAP&#10;AAAAAAAAAAAAAAAAAKoCAABkcnMvZG93bnJldi54bWxQSwUGAAAAAAQABAD6AAAAmgMAAAAA&#10;">
              <v:rect id="Rectangle 34" o:spid="_x0000_s162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S2c8UA&#10;AADdAAAADwAAAGRycy9kb3ducmV2LnhtbESPQWvCQBSE70L/w/IKvekmSkWiq7RVi9faSOjtkX1m&#10;Q7NvQ3Y18d93hYLHYWa+YVabwTbiSp2vHStIJwkI4tLpmisF+fd+vADhA7LGxjEpuJGHzfpptMJM&#10;u56/6HoMlYgQ9hkqMCG0mZS+NGTRT1xLHL2z6yyGKLtK6g77CLeNnCbJXFqsOS4YbOnDUPl7vFgF&#10;s6rYmSLf+tymxfzzdDu99z97pV6eh7cliEBDeIT/2wet4HW6SOH+Jj4Buf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dLZzxQAAAN0AAAAPAAAAAAAAAAAAAAAAAJgCAABkcnMv&#10;ZG93bnJldi54bWxQSwUGAAAAAAQABAD1AAAAigMAAAAA&#10;" strokecolor="#2f5496 [2408]" strokeweight="1.5pt">
                <v:fill opacity="0"/>
              </v:rect>
              <v:rect id="Rectangle 35" o:spid="_x0000_s162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zcrMMA&#10;AADdAAAADwAAAGRycy9kb3ducmV2LnhtbESPT4vCMBTE7wt+h/CEva1pi120GkVcXD2u/+6P5tkW&#10;m5duE7V+eyMIHoeZ+Q0znXemFldqXWVZQTyIQBDnVldcKDjsV18jEM4ja6wtk4I7OZjPeh9TzLS9&#10;8ZauO1+IAGGXoYLS+yaT0uUlGXQD2xAH72Rbgz7ItpC6xVuAm1omUfQtDVYcFkpsaFlSft5djIJj&#10;+tPwWhr+i1fDcXo8//4vY6PUZ79bTEB46vw7/GpvtII0GSXwfBOegJ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tzcr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62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o6D4cYAAADdAAAADwAAAGRycy9kb3ducmV2LnhtbESPQWvCQBSE74L/YXkFb7ppxBJSV2kE&#10;wQgetKXQ2yP7TGKzb2N21fjvXaHQ4zAz3zDzZW8acaXO1ZYVvE4iEMSF1TWXCr4+1+MEhPPIGhvL&#10;pOBODpaL4WCOqbY33tP14EsRIOxSVFB536ZSuqIig25iW+LgHW1n0AfZlVJ3eAtw08g4it6kwZrD&#10;QoUtrSoqfg8XoyC7b7931ufnzfHndM6zLM7xZJQavfQf7yA89f4//NfeaAWzOJnC8014AnL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KOg+HGAAAA3QAAAA8AAAAAAAAA&#10;AAAAAAAAoQIAAGRycy9kb3ducmV2LnhtbFBLBQYAAAAABAAEAPkAAACUAwAAAAA=&#10;" strokecolor="#2f5496 [2408]" strokeweight="1.5pt"/>
            <v:shape id="AutoShape 37" o:spid="_x0000_s162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WcblcYAAADdAAAADwAAAGRycy9kb3ducmV2LnhtbESPQWvCQBSE74L/YXkFb7pp0BJSV2kE&#10;wQgetKXQ2yP7TGKzb2N21fjvXaHQ4zAz3zDzZW8acaXO1ZYVvE4iEMSF1TWXCr4+1+MEhPPIGhvL&#10;pOBODpaL4WCOqbY33tP14EsRIOxSVFB536ZSuqIig25iW+LgHW1n0AfZlVJ3eAtw08g4it6kwZrD&#10;QoUtrSoqfg8XoyC7b7931ufnzfHndM6zLM7xZJQavfQf7yA89f4//NfeaAWzOJnC8014AnL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1nG5XGAAAA3QAAAA8AAAAAAAAA&#10;AAAAAAAAoQIAAGRycy9kb3ducmV2LnhtbFBLBQYAAAAABAAEAPkAAACUAwAAAAA=&#10;" strokecolor="#2f5496 [2408]" strokeweight="1.5pt"/>
          </v:group>
        </w:pict>
      </w:r>
      <w:r w:rsidR="00A53F83">
        <w:rPr>
          <w:rFonts w:ascii="ALFABET98" w:hAnsi="ALFABET98"/>
          <w:color w:val="A6A6A6" w:themeColor="background1" w:themeShade="A6"/>
          <w:sz w:val="72"/>
          <w:szCs w:val="72"/>
        </w:rPr>
        <w:t xml:space="preserve">k      </w:t>
      </w:r>
    </w:p>
    <w:p w:rsidR="00A53F83" w:rsidRDefault="00BD3DCE" w:rsidP="00A53F83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1614" style="position:absolute;margin-left:-16.1pt;margin-top:9.4pt;width:521.25pt;height:36.85pt;z-index:-25050828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AarhkTFQQAAPEPAAAOAAAAAAAAAAAAAAAAAC4CAABkcnMvZTJvRG9jLnhtbFBLAQItABQABgAI&#10;AAAAIQBYKw9o4AAAAAoBAAAPAAAAAAAAAAAAAAAAAG8GAABkcnMvZG93bnJldi54bWxQSwUGAAAA&#10;AAQABADzAAAAfAcAAAAA&#10;">
            <v:group id="Group 33" o:spid="_x0000_s161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xNRb3FAAAA3QAA&#10;AA8AAAAAAAAAAAAAAAAAqgIAAGRycy9kb3ducmV2LnhtbFBLBQYAAAAABAAEAPoAAACcAwAAAAA=&#10;">
              <v:rect id="Rectangle 34" o:spid="_x0000_s161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dGLnMUA&#10;AADdAAAADwAAAGRycy9kb3ducmV2LnhtbESPQWvCQBSE7wX/w/IK3upGpSqpq9hai1c1Erw9sq/Z&#10;0OzbkF1N/PddodDjMDPfMMt1b2txo9ZXjhWMRwkI4sLpiksF2Wn3sgDhA7LG2jEpuJOH9WrwtMRU&#10;u44PdDuGUkQI+xQVmBCaVEpfGLLoR64hjt63ay2GKNtS6ha7CLe1nCTJTFqsOC4YbOjDUPFzvFoF&#10;0zL/NHm29Zkd57Ov8/383l12Sg2f+80biEB9+A//tfdawetkMYfHm/gE5O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10YucxQAAAN0AAAAPAAAAAAAAAAAAAAAAAJgCAABkcnMv&#10;ZG93bnJldi54bWxQSwUGAAAAAAQABAD1AAAAigMAAAAA&#10;" strokecolor="#2f5496 [2408]" strokeweight="1.5pt">
                <v:fill opacity="0"/>
              </v:rect>
              <v:rect id="Rectangle 35" o:spid="_x0000_s161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TrRsEA&#10;AADdAAAADwAAAGRycy9kb3ducmV2LnhtbERPy26CQBTdm/gPk9ukOx0w0ljqQIwNrcv62t8wt0Bk&#10;7lBmRPr3zsLE5cl5r/PRtGKg3jWWFcTzCARxaXXDlYLTsZitQDiPrLG1TAr+yUGeTSdrTLW98Z6G&#10;g69ECGGXooLa+y6V0pU1GXRz2xEH7tf2Bn2AfSV1j7cQblq5iKI3abDh0FBjR9uaysvhahSck8+O&#10;v6Xhn7hYvifny9ffNjZKvb6Mmw8Qnkb/FD/cO60gWazC3PAmPAGZ3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c060b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161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GUZ+8cAAADdAAAADwAAAGRycy9kb3ducmV2LnhtbESPQWvCQBSE7wX/w/KE3pqNSoukWaUR&#10;BFPooSpCb4/sM4nNvo3ZrUn+fbdQ8DjMzDdMuh5MI27UudqyglkUgyAurK65VHA8bJ+WIJxH1thY&#10;JgUjOVivJg8pJtr2/Em3vS9FgLBLUEHlfZtI6YqKDLrItsTBO9vOoA+yK6XusA9w08h5HL9IgzWH&#10;hQpb2lRUfO9/jIJsfD99WJ9fd+evyzXPsnmOF6PU43R4ewXhafD38H97pxU8L2YL+HsTnoBc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cZRn7xwAAAN0AAAAPAAAAAAAA&#10;AAAAAAAAAKECAABkcnMvZG93bnJldi54bWxQSwUGAAAAAAQABAD5AAAAlQMAAAAA&#10;" strokecolor="#2f5496 [2408]" strokeweight="1.5pt"/>
            <v:shape id="AutoShape 37" o:spid="_x0000_s161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4yBj8cAAADdAAAADwAAAGRycy9kb3ducmV2LnhtbESPT2vCQBTE70K/w/IKvZmN1hZJ3Ugj&#10;CKbgQVuE3h7ZZ/40+zZmV43fvisUehxm5jfMYjmYVlyod7VlBZMoBkFcWF1zqeDrcz2eg3AeWWNr&#10;mRTcyMEyfRgtMNH2yju67H0pAoRdggoq77tESldUZNBFtiMO3tH2Bn2QfSl1j9cAN62cxvGrNFhz&#10;WKiwo1VFxc/+bBRkt4/D1vr8tDl+N6c8y6Y5Nkapp8fh/Q2Ep8H/h//aG63g5Xkyg/ub8ARk+g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TjIGPxwAAAN0AAAAPAAAAAAAA&#10;AAAAAAAAAKECAABkcnMvZG93bnJldi54bWxQSwUGAAAAAAQABAD5AAAAlQMAAAAA&#10;" strokecolor="#2f5496 [2408]" strokeweight="1.5pt"/>
          </v:group>
        </w:pict>
      </w:r>
      <w:r w:rsidR="00A53F83">
        <w:rPr>
          <w:rFonts w:ascii="ALFABET98" w:hAnsi="ALFABET98"/>
          <w:color w:val="A6A6A6" w:themeColor="background1" w:themeShade="A6"/>
          <w:sz w:val="72"/>
          <w:szCs w:val="72"/>
        </w:rPr>
        <w:t xml:space="preserve">k      </w:t>
      </w:r>
    </w:p>
    <w:p w:rsidR="00A53F83" w:rsidRDefault="00BD3DCE" w:rsidP="00A53F83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608" style="position:absolute;margin-left:-16.1pt;margin-top:9.4pt;width:521.25pt;height:36.85pt;z-index:-25050726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7aCLVhYEAADxDwAADgAAAAAAAAAAAAAAAAAuAgAAZHJzL2Uyb0RvYy54bWxQSwECLQAUAAYA&#10;CAAAACEAWCsPaOAAAAAKAQAADwAAAAAAAAAAAAAAAABwBgAAZHJzL2Rvd25yZXYueG1sUEsFBgAA&#10;AAAEAAQA8wAAAH0HAAAAAA==&#10;">
            <v:group id="Group 33" o:spid="_x0000_s161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Km36fFAAAA3QAA&#10;AA8AAAAAAAAAAAAAAAAAqgIAAGRycy9kb3ducmV2LnhtbFBLBQYAAAAABAAEAPoAAACcAwAAAAA=&#10;">
              <v:rect id="Rectangle 34" o:spid="_x0000_s161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oRhsUA&#10;AADdAAAADwAAAGRycy9kb3ducmV2LnhtbESPT2vCQBTE74V+h+UVvOkmlWqJrtJ/Sq9qJPT2yD6z&#10;odm3Ibua+O3dgtDjMDO/YZbrwTbiQp2vHStIJwkI4tLpmisF+WEzfgXhA7LGxjEpuJKH9erxYYmZ&#10;dj3v6LIPlYgQ9hkqMCG0mZS+NGTRT1xLHL2T6yyGKLtK6g77CLeNfE6SmbRYc1ww2NKHofJ3f7YK&#10;plXxZYr80+c2LWbb4/X43v9slBo9DW8LEIGG8B++t7+1gpdpOoe/N/EJyN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OhGGxQAAAN0AAAAPAAAAAAAAAAAAAAAAAJgCAABkcnMv&#10;ZG93bnJldi54bWxQSwUGAAAAAAQABAD1AAAAigMAAAAA&#10;" strokecolor="#2f5496 [2408]" strokeweight="1.5pt">
                <v:fill opacity="0"/>
              </v:rect>
              <v:rect id="Rectangle 35" o:spid="_x0000_s161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d9xXMEA&#10;AADdAAAADwAAAGRycy9kb3ducmV2LnhtbERPyW7CMBC9V+IfrEHqrTgpDYKAQSgopceW5T6KhyQi&#10;Hqe2C+nf1wekHp/evtoMphM3cr61rCCdJCCIK6tbrhWcjuXLHIQPyBo7y6Tglzxs1qOnFeba3vmL&#10;bodQixjCPkcFTQh9LqWvGjLoJ7YnjtzFOoMhQldL7fAew00nX5NkJg22HBsa7KloqLoefoyCc7br&#10;eS8Nf6bl2yI7X9+/i9Qo9TwetksQgYbwL364P7SCbJrGufFNfAJy/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nfcVz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161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Y0uEccAAADdAAAADwAAAGRycy9kb3ducmV2LnhtbESPT2vCQBTE70K/w/IKvZmNFktN3Ugj&#10;CKbgQVuE3h7ZZ/40+zZmV43fvisUehxm5jfMYjmYVlyod7VlBZMoBkFcWF1zqeDrcz1+BeE8ssbW&#10;Mim4kYNl+jBaYKLtlXd02ftSBAi7BBVU3neJlK6oyKCLbEccvKPtDfog+1LqHq8Bblo5jeMXabDm&#10;sFBhR6uKip/92SjIbh+HrfX5aXP8bk55lk1zbIxST4/D+xsIT4P/D/+1N1rB7Hkyh/ub8ARk+g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9jS4RxwAAAN0AAAAPAAAAAAAA&#10;AAAAAAAAAKECAABkcnMvZG93bnJldi54bWxQSwUGAAAAAAQABAD5AAAAlQMAAAAA&#10;" strokecolor="#2f5496 [2408]" strokeweight="1.5pt"/>
            <v:shape id="AutoShape 37" o:spid="_x0000_s160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ttNMcMAAADdAAAADwAAAGRycy9kb3ducmV2LnhtbERPTYvCMBC9C/sfwix409SKslSj2IUF&#10;K+xBXQRvQzO21WZSm6j135vDgsfH+54vO1OLO7WusqxgNIxAEOdWV1wo+Nv/DL5AOI+ssbZMCp7k&#10;YLn46M0x0fbBW7rvfCFCCLsEFZTeN4mULi/JoBvahjhwJ9sa9AG2hdQtPkK4qWUcRVNpsOLQUGJD&#10;3yXll93NKEifm8Ov9dl1fTqer1maxhmejVL9z241A+Gp82/xv3utFUzGcdgf3oQnIBc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LbTTHDAAAA3QAAAA8AAAAAAAAAAAAA&#10;AAAAoQIAAGRycy9kb3ducmV2LnhtbFBLBQYAAAAABAAEAPkAAACRAwAAAAA=&#10;" strokecolor="#2f5496 [2408]" strokeweight="1.5pt"/>
          </v:group>
        </w:pict>
      </w:r>
      <w:r w:rsidR="00A53F83">
        <w:rPr>
          <w:rFonts w:ascii="ALFABET98" w:hAnsi="ALFABET98"/>
          <w:color w:val="A6A6A6" w:themeColor="background1" w:themeShade="A6"/>
          <w:sz w:val="72"/>
          <w:szCs w:val="72"/>
        </w:rPr>
        <w:t xml:space="preserve">k      </w:t>
      </w:r>
    </w:p>
    <w:p w:rsidR="00A53F83" w:rsidRPr="009E083E" w:rsidRDefault="00A53F83" w:rsidP="00A53F83">
      <w:pPr>
        <w:spacing w:line="240" w:lineRule="auto"/>
        <w:rPr>
          <w:rFonts w:ascii="ALFABET98" w:hAnsi="ALFABET98"/>
          <w:sz w:val="36"/>
          <w:szCs w:val="36"/>
        </w:rPr>
      </w:pPr>
      <w:r w:rsidRPr="009E083E">
        <w:rPr>
          <w:rFonts w:ascii="ALFABET98" w:hAnsi="ALFABET98"/>
          <w:sz w:val="72"/>
          <w:szCs w:val="72"/>
        </w:rPr>
        <w:t xml:space="preserve">   </w:t>
      </w:r>
      <w:r w:rsidRPr="009E083E">
        <w:rPr>
          <w:rFonts w:ascii="ALFABET98" w:hAnsi="ALFABET98"/>
          <w:sz w:val="36"/>
          <w:szCs w:val="36"/>
        </w:rPr>
        <w:t xml:space="preserve">   </w:t>
      </w:r>
      <w:r>
        <w:rPr>
          <w:rFonts w:ascii="ALFABET98" w:hAnsi="ALFABET98"/>
          <w:sz w:val="36"/>
          <w:szCs w:val="36"/>
        </w:rPr>
        <w:t xml:space="preserve">                              52</w:t>
      </w:r>
    </w:p>
    <w:p w:rsidR="00A53F83" w:rsidRPr="009E083E" w:rsidRDefault="00A53F83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9E083E">
        <w:rPr>
          <w:rFonts w:ascii="ALFABET98" w:hAnsi="ALFABET98"/>
          <w:sz w:val="36"/>
          <w:szCs w:val="36"/>
        </w:rPr>
        <w:t>Sayın veli</w:t>
      </w:r>
      <w:r>
        <w:rPr>
          <w:rFonts w:ascii="ALFABET98" w:hAnsi="ALFABET98"/>
          <w:sz w:val="36"/>
          <w:szCs w:val="36"/>
        </w:rPr>
        <w:t>m, k harfinin üzerinden geçiniz</w:t>
      </w:r>
      <w:r w:rsidRPr="009E083E">
        <w:rPr>
          <w:rFonts w:ascii="ALFABET98" w:hAnsi="ALFABET98"/>
          <w:sz w:val="36"/>
          <w:szCs w:val="36"/>
        </w:rPr>
        <w:t>.</w:t>
      </w:r>
      <w:r w:rsidRPr="009E083E">
        <w:rPr>
          <w:rFonts w:ascii="ALFABET98" w:hAnsi="ALFABET98"/>
          <w:sz w:val="72"/>
          <w:szCs w:val="72"/>
        </w:rPr>
        <w:t xml:space="preserve">                                                        </w:t>
      </w:r>
    </w:p>
    <w:p w:rsidR="00A53F83" w:rsidRDefault="00BD3DCE" w:rsidP="00A53F83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602" style="position:absolute;margin-left:-16.1pt;margin-top:9.4pt;width:521.25pt;height:36.85pt;z-index:-25050624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">
            <v:group id="Group 33" o:spid="_x0000_s160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PxExnFAAAA3QAA&#10;AA8AAAAAAAAAAAAAAAAAqgIAAGRycy9kb3ducmV2LnhtbFBLBQYAAAAABAAEAPoAAACcAwAAAAA=&#10;">
              <v:rect id="Rectangle 34" o:spid="_x0000_s160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m3dOMUA&#10;AADdAAAADwAAAGRycy9kb3ducmV2LnhtbESPT2vCQBTE74V+h+UVvNWNBqWkrtI/Kl5rI6G3R/aZ&#10;DWbfhuxq4rd3hYLHYWZ+wyxWg23EhTpfO1YwGScgiEuna64U5L+b1zcQPiBrbByTgit5WC2fnxaY&#10;adfzD132oRIRwj5DBSaENpPSl4Ys+rFriaN3dJ3FEGVXSd1hH+G2kdMkmUuLNccFgy19GSpP+7NV&#10;kFbF2hT5t8/tpJhvD9fDZ/+3UWr0Mny8gwg0hEf4v73TCmbpNIX7m/gE5PI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bd04xQAAAN0AAAAPAAAAAAAAAAAAAAAAAJgCAABkcnMv&#10;ZG93bnJldi54bWxQSwUGAAAAAAQABAD1AAAAigMAAAAA&#10;" strokecolor="#2f5496 [2408]" strokeweight="1.5pt">
                <v:fill opacity="0"/>
              </v:rect>
              <v:rect id="Rectangle 35" o:spid="_x0000_s160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6x5MMA&#10;AADdAAAADwAAAGRycy9kb3ducmV2LnhtbESPT4vCMBTE78J+h/AWvGlatbJ2jbIo/jmqq/dH87Yt&#10;Ni/dJmr99kYQPA4z8xtmOm9NJa7UuNKygrgfgSDOrC45V3D8XfW+QDiPrLGyTAru5GA+++hMMdX2&#10;xnu6HnwuAoRdigoK7+tUSpcVZND1bU0cvD/bGPRBNrnUDd4C3FRyEEVjabDksFBgTYuCsvPhYhSc&#10;kmXNG2l4F69Gk+R0Xv8vYqNU97P9+QbhqfXv8Ku91QqS4WAEzzfhCcj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v6x5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60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qzuqcYAAADdAAAADwAAAGRycy9kb3ducmV2LnhtbESPQWvCQBSE70L/w/IKvZmNKRaJrmIK&#10;BVPwUBXB2yP7TKLZtzG71fjv3ULB4zAz3zCzRW8acaXO1ZYVjKIYBHFhdc2lgt32azgB4TyyxsYy&#10;KbiTg8X8ZTDDVNsb/9B140sRIOxSVFB536ZSuqIigy6yLXHwjrYz6IPsSqk7vAW4aWQSxx/SYM1h&#10;ocKWPisqzptfoyC7f+/X1ueX1fFwuuRZluR4Mkq9vfbLKQhPvX+G/9srrWD8nozh7014AnL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Ks7qnGAAAA3QAAAA8AAAAAAAAA&#10;AAAAAAAAoQIAAGRycy9kb3ducmV2LnhtbFBLBQYAAAAABAAEAPkAAACUAwAAAAA=&#10;" strokecolor="#2f5496 [2408]" strokeweight="1.5pt"/>
            <v:shape id="AutoShape 37" o:spid="_x0000_s160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n5w3scAAADdAAAADwAAAGRycy9kb3ducmV2LnhtbESPT2vCQBTE7wW/w/KE3uqmKUqJbqQR&#10;BFPwUFsEb4/sM3/Mvo3ZrcZv7wqFHoeZ+Q2zWA6mFRfqXW1ZweskAkFcWF1zqeDne/3yDsJ5ZI2t&#10;ZVJwIwfLdPS0wETbK3/RZedLESDsElRQed8lUrqiIoNuYjvi4B1tb9AH2ZdS93gNcNPKOIpm0mDN&#10;YaHCjlYVFafdr1GQ3T73W+vz8+Z4aM55lsU5Nkap5/HwMQfhafD/4b/2RiuYvsUzeLwJT0Cm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CfnDexwAAAN0AAAAPAAAAAAAA&#10;AAAAAAAAAKECAABkcnMvZG93bnJldi54bWxQSwUGAAAAAAQABAD5AAAAlQMAAAAA&#10;" strokecolor="#2f5496 [2408]" strokeweight="1.5pt"/>
          </v:group>
        </w:pict>
      </w:r>
      <w:r w:rsidR="00A53F83">
        <w:rPr>
          <w:rFonts w:ascii="ALFABET98" w:hAnsi="ALFABET98"/>
          <w:color w:val="A6A6A6" w:themeColor="background1" w:themeShade="A6"/>
          <w:sz w:val="72"/>
          <w:szCs w:val="72"/>
        </w:rPr>
        <w:t xml:space="preserve">k     k     k     k     k     k      </w:t>
      </w:r>
    </w:p>
    <w:p w:rsidR="00A53F83" w:rsidRDefault="00BD3DCE" w:rsidP="00A53F83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596" style="position:absolute;margin-left:-16.1pt;margin-top:9.4pt;width:521.25pt;height:36.85pt;z-index:-25050521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A1CZ3lFQQAAPEPAAAOAAAAAAAAAAAAAAAAAC4CAABkcnMvZTJvRG9jLnhtbFBLAQItABQABgAI&#10;AAAAIQBYKw9o4AAAAAoBAAAPAAAAAAAAAAAAAAAAAG8GAABkcnMvZG93bnJldi54bWxQSwUGAAAA&#10;AAQABADzAAAAfAcAAAAA&#10;">
            <v:group id="Group 33" o:spid="_x0000_s159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iGSTzwwAAAN0AAAAP&#10;AAAAAAAAAAAAAAAAAKoCAABkcnMvZG93bnJldi54bWxQSwUGAAAAAAQABAD6AAAAmgMAAAAA&#10;">
              <v:rect id="Rectangle 34" o:spid="_x0000_s160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4Xq0sUA&#10;AADdAAAADwAAAGRycy9kb3ducmV2LnhtbESPQWvCQBSE7wX/w/IEb3WjotTUVbTV4rUaCb09sq/Z&#10;0OzbkF1N/PddodDjMDPfMKtNb2txo9ZXjhVMxgkI4sLpiksF2fnw/ALCB2SNtWNScCcPm/XgaYWp&#10;dh1/0u0UShEh7FNUYEJoUil9YciiH7uGOHrfrrUYomxLqVvsItzWcpokC2mx4rhgsKE3Q8XP6WoV&#10;zMp8b/Ls3Wd2ki8+LvfLrvs6KDUa9ttXEIH68B/+ax+1gvlsuoTHm/gE5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herSxQAAAN0AAAAPAAAAAAAAAAAAAAAAAJgCAABkcnMv&#10;ZG93bnJldi54bWxQSwUGAAAAAAQABAD1AAAAigMAAAAA&#10;" strokecolor="#2f5496 [2408]" strokeweight="1.5pt">
                <v:fill opacity="0"/>
              </v:rect>
              <v:rect id="Rectangle 35" o:spid="_x0000_s160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whOsEA&#10;AADdAAAADwAAAGRycy9kb3ducmV2LnhtbERPTW+CQBC9N/E/bMakt7KgYlp0NcYG7VFtuU/YEYjs&#10;LGW3SP9992DS48v7Xm9H04qBetdYVpBEMQji0uqGKwVfn/nLKwjnkTW2lknBLznYbiZPa8y0vfOZ&#10;houvRAhhl6GC2vsuk9KVNRl0ke2IA3e1vUEfYF9J3eM9hJtWzuJ4KQ02HBpq7GhfU3m7/BgFRfre&#10;8VEaPiX54i0tbofvfWKUep6OuxUIT6P/Fz/cH1pBOp+H/eFNeAJy8w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wcITr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159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E5+d8cAAADdAAAADwAAAGRycy9kb3ducmV2LnhtbESPQWvCQBSE7wX/w/KE3pqNSoukWaUR&#10;BFPooSpCb4/sM4nNvo3ZrUn+fbdQ8DjMzDdMuh5MI27UudqyglkUgyAurK65VHA8bJ+WIJxH1thY&#10;JgUjOVivJg8pJtr2/Em3vS9FgLBLUEHlfZtI6YqKDLrItsTBO9vOoA+yK6XusA9w08h5HL9IgzWH&#10;hQpb2lRUfO9/jIJsfD99WJ9fd+evyzXPsnmOF6PU43R4ewXhafD38H97pxU8LxYz+HsTnoBc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ITn53xwAAAN0AAAAPAAAAAAAA&#10;AAAAAAAAAKECAABkcnMvZG93bnJldi54bWxQSwUGAAAAAAQABAD5AAAAlQMAAAAA&#10;" strokecolor="#2f5496 [2408]" strokeweight="1.5pt"/>
            <v:shape id="AutoShape 37" o:spid="_x0000_s159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JzgAMYAAADdAAAADwAAAGRycy9kb3ducmV2LnhtbESPQWvCQBSE74L/YXmCN7Mx0iKpqxhB&#10;MAUPtVLo7ZF9JrHZtzG7avz3bqHQ4zAz3zCLVW8acaPO1ZYVTKMYBHFhdc2lguPndjIH4TyyxsYy&#10;KXiQg9VyOFhgqu2dP+h28KUIEHYpKqi8b1MpXVGRQRfZljh4J9sZ9EF2pdQd3gPcNDKJ41dpsOaw&#10;UGFLm4qKn8PVKMge71976/PL7vR9vuRZluR4NkqNR/36DYSn3v+H/9o7reBlNkvg9014AnL5B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ic4ADGAAAA3QAAAA8AAAAAAAAA&#10;AAAAAAAAoQIAAGRycy9kb3ducmV2LnhtbFBLBQYAAAAABAAEAPkAAACUAwAAAAA=&#10;" strokecolor="#2f5496 [2408]" strokeweight="1.5pt"/>
          </v:group>
        </w:pict>
      </w:r>
      <w:r w:rsidR="00A53F83">
        <w:rPr>
          <w:rFonts w:ascii="ALFABET98" w:hAnsi="ALFABET98"/>
          <w:color w:val="A6A6A6" w:themeColor="background1" w:themeShade="A6"/>
          <w:sz w:val="72"/>
          <w:szCs w:val="72"/>
        </w:rPr>
        <w:t xml:space="preserve">k     k     k     k     k           </w:t>
      </w:r>
    </w:p>
    <w:p w:rsidR="00A53F83" w:rsidRDefault="00BD3DCE" w:rsidP="00A53F83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590" style="position:absolute;margin-left:-16.1pt;margin-top:9.4pt;width:521.25pt;height:36.85pt;z-index:-25050419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bOT6OBYEAADxDwAADgAAAAAAAAAAAAAAAAAuAgAAZHJzL2Uyb0RvYy54bWxQSwECLQAUAAYA&#10;CAAAACEAWCsPaOAAAAAKAQAADwAAAAAAAAAAAAAAAABwBgAAZHJzL2Rvd25yZXYueG1sUEsFBgAA&#10;AAAEAAQA8wAAAH0HAAAAAA==&#10;">
            <v:group id="Group 33" o:spid="_x0000_s159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mjbgrxgAAAN0A&#10;AAAPAAAAAAAAAAAAAAAAAKoCAABkcnMvZG93bnJldi54bWxQSwUGAAAAAAQABAD6AAAAnQMAAAAA&#10;">
              <v:rect id="Rectangle 34" o:spid="_x0000_s159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F2CsYA&#10;AADdAAAADwAAAGRycy9kb3ducmV2LnhtbESPQWvCQBSE70L/w/IKvZmNBqWkrtLaKr3WRkJvj+wz&#10;G8y+Ddmtif/eLRQ8DjPzDbPajLYVF+p941jBLElBEFdON1wrKL5302cQPiBrbB2Tgit52KwfJivM&#10;tRv4iy6HUIsIYZ+jAhNCl0vpK0MWfeI64uidXG8xRNnXUvc4RLht5TxNl9Jiw3HBYEdbQ9X58GsV&#10;ZHX5Ycri3Rd2Vi73x+vxbfjZKfX0OL6+gAg0hnv4v/2pFSyybAF/b+ITkO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xF2CsYAAADdAAAADwAAAAAAAAAAAAAAAACYAgAAZHJz&#10;L2Rvd25yZXYueG1sUEsFBgAAAAAEAAQA9QAAAIsDAAAAAA==&#10;" strokecolor="#2f5496 [2408]" strokeweight="1.5pt">
                <v:fill opacity="0"/>
              </v:rect>
              <v:rect id="Rectangle 35" o:spid="_x0000_s159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kc1cMA&#10;AADdAAAADwAAAGRycy9kb3ducmV2LnhtbESPT4vCMBTE78J+h/CEva1p1YpWoywuuh79e380z7bY&#10;vNQmav32G2HB4zAzv2Fmi9ZU4k6NKy0riHsRCOLM6pJzBcfD6msMwnlkjZVlUvAkB4v5R2eGqbYP&#10;3tF973MRIOxSVFB4X6dSuqwgg65na+LgnW1j0AfZ5FI3+AhwU8l+FI2kwZLDQoE1LQvKLvubUXBK&#10;fmr+lYa38Wo4SU6X9XUZG6U+u+33FISn1r/D/+2NVpAMBiN4vQlPQM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Lkc1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59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OtDmMYAAADdAAAADwAAAGRycy9kb3ducmV2LnhtbESPQWvCQBSE7wX/w/KE3pqNilpSVzFC&#10;wQg9aEuht0f2mUSzb2N21fjv3YLgcZiZb5jZojO1uFDrKssKBlEMgji3uuJCwc/359s7COeRNdaW&#10;ScGNHCzmvZcZJtpeeUuXnS9EgLBLUEHpfZNI6fKSDLrINsTB29vWoA+yLaRu8RrgppbDOJ5IgxWH&#10;hRIbWpWUH3dnoyC9bX6/rM9O6/3f4ZSl6TDDg1Hqtd8tP0B46vwz/GivtYLxaDSF/zfhCcj5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jrQ5jGAAAA3QAAAA8AAAAAAAAA&#10;AAAAAAAAoQIAAGRycy9kb3ducmV2LnhtbFBLBQYAAAAABAAEAPkAAACUAwAAAAA=&#10;" strokecolor="#2f5496 [2408]" strokeweight="1.5pt"/>
            <v:shape id="AutoShape 37" o:spid="_x0000_s159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XTX6sMAAADdAAAADwAAAGRycy9kb3ducmV2LnhtbERPTYvCMBC9C/6HMAvebLqKItUoW0Gw&#10;wh7UZcHb0Ixt3WZSm6j135vDgsfH+16sOlOLO7WusqzgM4pBEOdWV1wo+DluhjMQziNrrC2Tgic5&#10;WC37vQUm2j54T/eDL0QIYZeggtL7JpHS5SUZdJFtiAN3tq1BH2BbSN3iI4SbWo7ieCoNVhwaSmxo&#10;XVL+d7gZBelz9/ttfXbdnk+Xa5amowwvRqnBR/c1B+Gp82/xv3urFUzG4zA3vAlPQC5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l01+rDAAAA3QAAAA8AAAAAAAAAAAAA&#10;AAAAoQIAAGRycy9kb3ducmV2LnhtbFBLBQYAAAAABAAEAPkAAACRAwAAAAA=&#10;" strokecolor="#2f5496 [2408]" strokeweight="1.5pt"/>
          </v:group>
        </w:pict>
      </w:r>
      <w:r w:rsidR="00A53F83">
        <w:rPr>
          <w:rFonts w:ascii="ALFABET98" w:hAnsi="ALFABET98"/>
          <w:color w:val="A6A6A6" w:themeColor="background1" w:themeShade="A6"/>
          <w:sz w:val="72"/>
          <w:szCs w:val="72"/>
        </w:rPr>
        <w:t xml:space="preserve">k     k     k     k      </w:t>
      </w:r>
    </w:p>
    <w:p w:rsidR="00A53F83" w:rsidRDefault="00BD3DCE" w:rsidP="00A53F83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584" style="position:absolute;margin-left:-16.1pt;margin-top:9.4pt;width:521.25pt;height:36.85pt;z-index:-25050316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Cu/&#10;ickRBAAA8Q8AAA4AAAAAAAAAAAAAAAAALgIAAGRycy9lMm9Eb2MueG1sUEsBAi0AFAAGAAgAAAAh&#10;AFgrD2jgAAAACgEAAA8AAAAAAAAAAAAAAAAAawYAAGRycy9kb3ducmV2LnhtbFBLBQYAAAAABAAE&#10;APMAAAB4BwAAAAA=&#10;">
            <v:group id="Group 33" o:spid="_x0000_s158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EGwzVXCAAAA3QAAAA8A&#10;AAAAAAAAAAAAAAAAqgIAAGRycy9kb3ducmV2LnhtbFBLBQYAAAAABAAEAPoAAACZAwAAAAA=&#10;">
              <v:rect id="Rectangle 34" o:spid="_x0000_s158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wDdMUA&#10;AADdAAAADwAAAGRycy9kb3ducmV2LnhtbESPT2vCQBTE74V+h+UVvNVNapUSXaX/lF7VSOjtkX1m&#10;Q7NvQ3Y18du7BcHjMDO/YRarwTbiTJ2vHStIxwkI4tLpmisF+X79/AbCB2SNjWNScCEPq+XjwwIz&#10;7Xre0nkXKhEh7DNUYEJoMyl9aciiH7uWOHpH11kMUXaV1B32EW4b+ZIkM2mx5rhgsKVPQ+Xf7mQV&#10;TKri2xT5l89tWsw2h8vho/9dKzV6Gt7nIAIN4R6+tX+0gunkNYX/N/EJyOU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LAN0xQAAAN0AAAAPAAAAAAAAAAAAAAAAAJgCAABkcnMv&#10;ZG93bnJldi54bWxQSwUGAAAAAAQABAD1AAAAigMAAAAA&#10;" strokecolor="#2f5496 [2408]" strokeweight="1.5pt">
                <v:fill opacity="0"/>
              </v:rect>
              <v:rect id="Rectangle 35" o:spid="_x0000_s158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4Rpq8MA&#10;AADdAAAADwAAAGRycy9kb3ducmV2LnhtbESPT4vCMBTE78J+h/AWvGlatbJ2jbIo/jmqq/dH87Yt&#10;Ni/dJmr99kYQPA4z8xtmOm9NJa7UuNKygrgfgSDOrC45V3D8XfW+QDiPrLGyTAru5GA+++hMMdX2&#10;xnu6HnwuAoRdigoK7+tUSpcVZND1bU0cvD/bGPRBNrnUDd4C3FRyEEVjabDksFBgTYuCsvPhYhSc&#10;kmXNG2l4F69Gk+R0Xv8vYqNU97P9+QbhqfXv8Ku91QqS4WgAzzfhCcj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4Rpq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58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9Y25sYAAADdAAAADwAAAGRycy9kb3ducmV2LnhtbESPT2vCQBTE7wW/w/KE3pqNfympqxih&#10;YIQetKXQ2yP7TKLZtzG7avz2bkHwOMzMb5jZojO1uFDrKssKBlEMgji3uuJCwc/359s7COeRNdaW&#10;ScGNHCzmvZcZJtpeeUuXnS9EgLBLUEHpfZNI6fKSDLrINsTB29vWoA+yLaRu8RrgppbDOJ5KgxWH&#10;hRIbWpWUH3dnoyC9bX6/rM9O6/3f4ZSl6TDDg1Hqtd8tP0B46vwz/GivtYLJaDyC/zfhCcj5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/WNubGAAAA3QAAAA8AAAAAAAAA&#10;AAAAAAAAoQIAAGRycy9kb3ducmV2LnhtbFBLBQYAAAAABAAEAPkAAACUAwAAAAA=&#10;" strokecolor="#2f5496 [2408]" strokeweight="1.5pt"/>
            <v:shape id="AutoShape 37" o:spid="_x0000_s158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D+ukscAAADdAAAADwAAAGRycy9kb3ducmV2LnhtbESPT2vCQBTE70K/w/IK3nRT/5QSXaUp&#10;CIngQVsK3h7ZZxKbfRuzq8Zv7wpCj8PM/IaZLztTiwu1rrKs4G0YgSDOra64UPDzvRp8gHAeWWNt&#10;mRTcyMFy8dKbY6ztlbd02flCBAi7GBWU3jexlC4vyaAb2oY4eAfbGvRBtoXULV4D3NRyFEXv0mDF&#10;YaHEhr5Kyv92Z6Mgua1/N9Znp/SwP56yJBlleDRK9V+7zxkIT53/Dz/bqVYwHU8m8HgTnoBc3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AP66SxwAAAN0AAAAPAAAAAAAA&#10;AAAAAAAAAKECAABkcnMvZG93bnJldi54bWxQSwUGAAAAAAQABAD5AAAAlQMAAAAA&#10;" strokecolor="#2f5496 [2408]" strokeweight="1.5pt"/>
          </v:group>
        </w:pict>
      </w:r>
      <w:r w:rsidR="00A53F83">
        <w:rPr>
          <w:rFonts w:ascii="ALFABET98" w:hAnsi="ALFABET98"/>
          <w:color w:val="A6A6A6" w:themeColor="background1" w:themeShade="A6"/>
          <w:sz w:val="72"/>
          <w:szCs w:val="72"/>
        </w:rPr>
        <w:t xml:space="preserve">k     k </w:t>
      </w:r>
    </w:p>
    <w:p w:rsidR="00A53F83" w:rsidRDefault="00BD3DCE" w:rsidP="00A53F83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578" style="position:absolute;margin-left:-16.1pt;margin-top:9.4pt;width:521.25pt;height:36.85pt;z-index:-25050214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2dsxbxYEAADxDwAADgAAAAAAAAAAAAAAAAAuAgAAZHJzL2Uyb0RvYy54bWxQSwECLQAUAAYA&#10;CAAAACEAWCsPaOAAAAAKAQAADwAAAAAAAAAAAAAAAABwBgAAZHJzL2Rvd25yZXYueG1sUEsFBgAA&#10;AAAEAAQA8wAAAH0HAAAAAA==&#10;">
            <v:group id="Group 33" o:spid="_x0000_s158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hFfC6xgAAAN0A&#10;AAAPAAAAAAAAAAAAAAAAAKoCAABkcnMvZG93bnJldi54bWxQSwUGAAAAAAQABAD6AAAAnQMAAAAA&#10;">
              <v:rect id="Rectangle 34" o:spid="_x0000_s158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k+m8YA&#10;AADdAAAADwAAAGRycy9kb3ducmV2LnhtbESPS2vDMBCE74X8B7GF3ho5zxY3SkibB702dTC9LdbW&#10;MrFWxlJj599HgUCPw8x8wyxWva3FmVpfOVYwGiYgiAunKy4VZN+751cQPiBrrB2Tggt5WC0HDwtM&#10;tev4i86HUIoIYZ+iAhNCk0rpC0MW/dA1xNH7da3FEGVbSt1iF+G2luMkmUuLFccFgw19GCpOhz+r&#10;YFLmW5NnG5/ZUT7fHy/H9+5np9TTY79+AxGoD//he/tTK5hNpi9wexOfgFx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Ik+m8YAAADdAAAADwAAAAAAAAAAAAAAAACYAgAAZHJz&#10;L2Rvd25yZXYueG1sUEsFBgAAAAAEAAQA9QAAAIsDAAAAAA==&#10;" strokecolor="#2f5496 [2408]" strokeweight="1.5pt">
                <v:fill opacity="0"/>
              </v:rect>
              <v:rect id="Rectangle 35" o:spid="_x0000_s158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mxeQcEA&#10;AADdAAAADwAAAGRycy9kb3ducmV2LnhtbERPTW+CQBC9m/gfNmPSW1lopWmpq2k0ao/WlvuEnQKR&#10;nUV2Bfz37sHE48v7XqxG04ieOldbVpBEMQjiwuqaSwV/v9vndxDOI2tsLJOCKzlYLaeTBWbaDvxD&#10;/dGXIoSwy1BB5X2bSemKigy6yLbEgfu3nUEfYFdK3eEQwk0jX+L4TRqsOTRU2NK6ouJ0vBgFebpp&#10;eS8NH5Lt/CPNT7vzOjFKPc3Gr08Qnkb/EN/d31pB+joPc8Ob8ATk8g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psXkH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158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j4BDMcAAADdAAAADwAAAGRycy9kb3ducmV2LnhtbESPQWvCQBSE7wX/w/KE3upGq1Kjq5hC&#10;wQgetKXg7ZF9JtHs25hdNf57Vyj0OMzMN8xs0ZpKXKlxpWUF/V4EgjizuuRcwc/319sHCOeRNVaW&#10;ScGdHCzmnZcZxtreeEvXnc9FgLCLUUHhfR1L6bKCDLqerYmDd7CNQR9kk0vd4C3ATSUHUTSWBksO&#10;CwXW9FlQdtpdjILkvv7dWJ+eV4f98ZwmySDFo1HqtdsupyA8tf4//NdeaQWj9+EEnm/CE5DzB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uPgEMxwAAAN0AAAAPAAAAAAAA&#10;AAAAAAAAAKECAABkcnMvZG93bnJldi54bWxQSwUGAAAAAAQABAD5AAAAlQMAAAAA&#10;" strokecolor="#2f5496 [2408]" strokeweight="1.5pt"/>
            <v:shape id="AutoShape 37" o:spid="_x0000_s157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t0+TMIAAADdAAAADwAAAGRycy9kb3ducmV2LnhtbERPTYvCMBC9L/gfwgje1lQXF6lGscKC&#10;FTysiuBtaMa22kxqE7X+e3MQPD7e93TemkrcqXGlZQWDfgSCOLO65FzBfvf3PQbhPLLGyjIpeJKD&#10;+azzNcVY2wf/033rcxFC2MWooPC+jqV0WUEGXd/WxIE72cagD7DJpW7wEcJNJYdR9CsNlhwaCqxp&#10;WVB22d6MguS5PmysT6+r0/F8TZNkmOLZKNXrtosJCE+t/4jf7pVWMPoZhf3hTXgCcvY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t0+TMIAAADdAAAADwAAAAAAAAAAAAAA&#10;AAChAgAAZHJzL2Rvd25yZXYueG1sUEsFBgAAAAAEAAQA+QAAAJADAAAAAA==&#10;" strokecolor="#2f5496 [2408]" strokeweight="1.5pt"/>
          </v:group>
        </w:pict>
      </w:r>
      <w:r w:rsidR="00A53F83">
        <w:rPr>
          <w:rFonts w:ascii="ALFABET98" w:hAnsi="ALFABET98"/>
          <w:color w:val="A6A6A6" w:themeColor="background1" w:themeShade="A6"/>
          <w:sz w:val="72"/>
          <w:szCs w:val="72"/>
        </w:rPr>
        <w:t xml:space="preserve">k     k </w:t>
      </w:r>
    </w:p>
    <w:p w:rsidR="00A53F83" w:rsidRDefault="00BD3DCE" w:rsidP="00A53F83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572" style="position:absolute;margin-left:-16.1pt;margin-top:9.4pt;width:521.25pt;height:36.85pt;z-index:-25050112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Ld7&#10;AAMRBAAA8Q8AAA4AAAAAAAAAAAAAAAAALgIAAGRycy9lMm9Eb2MueG1sUEsBAi0AFAAGAAgAAAAh&#10;AFgrD2jgAAAACgEAAA8AAAAAAAAAAAAAAAAAawYAAGRycy9kb3ducmV2LnhtbFBLBQYAAAAABAAE&#10;APMAAAB4BwAAAAA=&#10;">
            <v:group id="Group 33" o:spid="_x0000_s157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v3YGTFAAAA3QAA&#10;AA8AAAAAAAAAAAAAAAAAqgIAAGRycy9kb3ducmV2LnhtbFBLBQYAAAAABAAEAPoAAACcAwAAAAA=&#10;">
              <v:rect id="Rectangle 34" o:spid="_x0000_s157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uuRcYA&#10;AADdAAAADwAAAGRycy9kb3ducmV2LnhtbESPQWvCQBSE70L/w/IKvZmNBqWkrtLaKr3WRkJvj+wz&#10;G8y+Ddmtif/eLRQ8DjPzDbPajLYVF+p941jBLElBEFdON1wrKL5302cQPiBrbB2Tgit52KwfJivM&#10;tRv4iy6HUIsIYZ+jAhNCl0vpK0MWfeI64uidXG8xRNnXUvc4RLht5TxNl9Jiw3HBYEdbQ9X58GsV&#10;ZHX5Ycri3Rd2Vi73x+vxbfjZKfX0OL6+gAg0hnv4v/2pFSyyRQZ/b+ITkO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muuRcYAAADdAAAADwAAAAAAAAAAAAAAAACYAgAAZHJz&#10;L2Rvd25yZXYueG1sUEsFBgAAAAAEAAQA9QAAAIsDAAAAAA==&#10;" strokecolor="#2f5496 [2408]" strokeweight="1.5pt">
                <v:fill opacity="0"/>
              </v:rect>
              <v:rect id="Rectangle 35" o:spid="_x0000_s157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vjCmcMA&#10;AADdAAAADwAAAGRycy9kb3ducmV2LnhtbESPT4vCMBTE7wt+h/AEb5pWrex2jSKKukf/rPdH82yL&#10;zUttotZvbxaEPQ4z8xtmOm9NJe7UuNKygngQgSDOrC45V/B7XPc/QTiPrLGyTAqe5GA+63xMMdX2&#10;wXu6H3wuAoRdigoK7+tUSpcVZNANbE0cvLNtDPogm1zqBh8Bbio5jKKJNFhyWCiwpmVB2eVwMwpO&#10;yarmrTS8i9fjr+R02VyXsVGq120X3yA8tf4//G7/aAXJKBnD35vwBOTs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vjCm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57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qqd1McAAADdAAAADwAAAGRycy9kb3ducmV2LnhtbESPT2vCQBTE7wW/w/KE3uqmlkiJbqQR&#10;BFPoQVsEb4/sM3/Mvo3ZrcZv3xWEHoeZ+Q2zWA6mFRfqXW1ZweskAkFcWF1zqeDne/3yDsJ5ZI2t&#10;ZVJwIwfLdPS0wETbK2/psvOlCBB2CSqovO8SKV1RkUE3sR1x8I62N+iD7Eupe7wGuGnlNIpm0mDN&#10;YaHCjlYVFafdr1GQ3T73X9bn583x0JzzLJvm2BilnsfDxxyEp8H/hx/tjVYQv8Ux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qqp3UxwAAAN0AAAAPAAAAAAAA&#10;AAAAAAAAAKECAABkcnMvZG93bnJldi54bWxQSwUGAAAAAAQABAD5AAAAlQMAAAAA&#10;" strokecolor="#2f5496 [2408]" strokeweight="1.5pt"/>
            <v:shape id="AutoShape 37" o:spid="_x0000_s157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ngDo8cAAADdAAAADwAAAGRycy9kb3ducmV2LnhtbESPQWvCQBSE7wX/w/KE3upGS6SkrtII&#10;BVPw0FSE3h7ZZxKbfRuzW5P8+65Q8DjMzDfMajOYRlypc7VlBfNZBIK4sLrmUsHh6/3pBYTzyBob&#10;y6RgJAeb9eRhhYm2PX/SNfelCBB2CSqovG8TKV1RkUE3sy1x8E62M+iD7EqpO+wD3DRyEUVLabDm&#10;sFBhS9uKip/81yhIx4/j3vrssjt9ny9Zmi4yPBulHqfD2ysIT4O/h//bO60gfo6X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aeAOjxwAAAN0AAAAPAAAAAAAA&#10;AAAAAAAAAKECAABkcnMvZG93bnJldi54bWxQSwUGAAAAAAQABAD5AAAAlQMAAAAA&#10;" strokecolor="#2f5496 [2408]" strokeweight="1.5pt"/>
          </v:group>
        </w:pict>
      </w:r>
      <w:r w:rsidR="00A53F83">
        <w:rPr>
          <w:rFonts w:ascii="ALFABET98" w:hAnsi="ALFABET98"/>
          <w:color w:val="A6A6A6" w:themeColor="background1" w:themeShade="A6"/>
          <w:sz w:val="72"/>
          <w:szCs w:val="72"/>
        </w:rPr>
        <w:t xml:space="preserve">k      </w:t>
      </w:r>
    </w:p>
    <w:p w:rsidR="00A53F83" w:rsidRDefault="00BD3DCE" w:rsidP="00A53F83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566" style="position:absolute;margin-left:-16.1pt;margin-top:9.4pt;width:521.25pt;height:36.85pt;z-index:-25050009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">
            <v:group id="Group 33" o:spid="_x0000_s156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h9XjsQAAADdAAAA&#10;DwAAAAAAAAAAAAAAAACqAgAAZHJzL2Rvd25yZXYueG1sUEsFBgAAAAAEAAQA+gAAAJsDAAAAAA==&#10;">
              <v:rect id="Rectangle 34" o:spid="_x0000_s157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4OZr8UA&#10;AADdAAAADwAAAGRycy9kb3ducmV2LnhtbESPQWvCQBSE74L/YXlCb3WjotjUVdRq6VUbCb09sq/Z&#10;0OzbkF1N/PfdQsHjMDPfMKtNb2txo9ZXjhVMxgkI4sLpiksF2efxeQnCB2SNtWNScCcPm/VwsMJU&#10;u45PdDuHUkQI+xQVmBCaVEpfGLLox64hjt63ay2GKNtS6ha7CLe1nCbJQlqsOC4YbGhvqPg5X62C&#10;WZkfTJ69+cxO8sX75X7ZdV9HpZ5G/fYVRKA+PML/7Q+tYD6bv8Dfm/gE5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g5mvxQAAAN0AAAAPAAAAAAAAAAAAAAAAAJgCAABkcnMv&#10;ZG93bnJldi54bWxQSwUGAAAAAAQABAD1AAAAigMAAAAA&#10;" strokecolor="#2f5496 [2408]" strokeweight="1.5pt">
                <v:fill opacity="0"/>
              </v:rect>
              <v:rect id="Rectangle 35" o:spid="_x0000_s157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68OJ8EA&#10;AADdAAAADwAAAGRycy9kb3ducmV2LnhtbERPy26CQBTdN+k/TG4Td3WgFqPoSBoMtUuf+xvmFojM&#10;HcqMSP++szDp8uS819loWjFQ7xrLCuJpBIK4tLrhSsH5VLwuQDiPrLG1TAp+yUG2eX5aY6rtnQ80&#10;HH0lQgi7FBXU3neplK6syaCb2o44cN+2N+gD7Cupe7yHcNPKtyiaS4MNh4YaO8prKq/Hm1FwSbYd&#10;76ThfVy8L5PL9fMnj41Sk5fxYwXC0+j/xQ/3l1aQzOZhf3gTnoDc/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+vDif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156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T0lz8cAAADdAAAADwAAAGRycy9kb3ducmV2LnhtbESPT2vCQBTE7wW/w/KE3pqNwRZJ3YgR&#10;BFPoQSuF3h7ZZ/40+zZmtxq/fVco9DjMzG+Y5Wo0nbjQ4BrLCmZRDIK4tLrhSsHxY/u0AOE8ssbO&#10;Mim4kYNVNnlYYqrtlfd0OfhKBAi7FBXU3veplK6syaCLbE8cvJMdDPogh0rqAa8BbjqZxPGLNNhw&#10;WKixp01N5ffhxyjIb2+f79YX593pqz0XeZ4U2BqlHqfj+hWEp9H/h//aO63geZ7M4P4mPAGZ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NPSXPxwAAAN0AAAAPAAAAAAAA&#10;AAAAAAAAAKECAABkcnMvZG93bnJldi54bWxQSwUGAAAAAAQABAD5AAAAlQMAAAAA&#10;" strokecolor="#2f5496 [2408]" strokeweight="1.5pt"/>
            <v:shape id="AutoShape 37" o:spid="_x0000_s156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e+7uMYAAADdAAAADwAAAGRycy9kb3ducmV2LnhtbESPQWvCQBSE70L/w/IKvZlNg0qJrmIK&#10;ghE81JaCt0f2mUSzb2N2q/HfuwXB4zAz3zCzRW8acaHO1ZYVvEcxCOLC6ppLBT/fq+EHCOeRNTaW&#10;ScGNHCzmL4MZptpe+YsuO1+KAGGXooLK+zaV0hUVGXSRbYmDd7CdQR9kV0rd4TXATSOTOJ5IgzWH&#10;hQpb+qyoOO3+jILstvndWp+f14f98ZxnWZLj0Sj19tovpyA89f4ZfrTXWsF4lCTw/yY8ATm/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3vu7jGAAAA3QAAAA8AAAAAAAAA&#10;AAAAAAAAoQIAAGRycy9kb3ducmV2LnhtbFBLBQYAAAAABAAEAPkAAACUAwAAAAA=&#10;" strokecolor="#2f5496 [2408]" strokeweight="1.5pt"/>
          </v:group>
        </w:pict>
      </w:r>
      <w:r w:rsidR="00A53F83">
        <w:rPr>
          <w:rFonts w:ascii="ALFABET98" w:hAnsi="ALFABET98"/>
          <w:color w:val="A6A6A6" w:themeColor="background1" w:themeShade="A6"/>
          <w:sz w:val="72"/>
          <w:szCs w:val="72"/>
        </w:rPr>
        <w:t xml:space="preserve">k      </w:t>
      </w:r>
    </w:p>
    <w:p w:rsidR="00A53F83" w:rsidRDefault="00BD3DCE" w:rsidP="00A53F83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560" style="position:absolute;margin-left:-16.1pt;margin-top:9.4pt;width:521.25pt;height:36.85pt;z-index:-25049907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q9zBIRYEAADxDwAADgAAAAAAAAAAAAAAAAAuAgAAZHJzL2Uyb0RvYy54bWxQSwECLQAUAAYA&#10;CAAAACEAWCsPaOAAAAAKAQAADwAAAAAAAAAAAAAAAABwBgAAZHJzL2Rvd25yZXYueG1sUEsFBgAA&#10;AAAEAAQA8wAAAH0HAAAAAA==&#10;">
            <v:group id="Group 33" o:spid="_x0000_s156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j/uOTxgAAAN0A&#10;AAAPAAAAAAAAAAAAAAAAAKoCAABkcnMvZG93bnJldi54bWxQSwUGAAAAAAQABAD6AAAAnQMAAAAA&#10;">
              <v:rect id="Rectangle 34" o:spid="_x0000_s156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mItssUA&#10;AADdAAAADwAAAGRycy9kb3ducmV2LnhtbESPQWvCQBSE74L/YXlCb7rRqpTUVbTV4rU2Enp7ZF+z&#10;odm3Ibua+O/dgtDjMDPfMKtNb2txpdZXjhVMJwkI4sLpiksF2ddh/ALCB2SNtWNScCMPm/VwsMJU&#10;u44/6XoKpYgQ9ikqMCE0qZS+MGTRT1xDHL0f11oMUbal1C12EW5rOUuSpbRYcVww2NCboeL3dLEK&#10;nst8b/Ls3Wd2mi8/zrfzrvs+KPU06revIAL14T/8aB+1gsV8toC/N/EJyP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6Yi2yxQAAAN0AAAAPAAAAAAAAAAAAAAAAAJgCAABkcnMv&#10;ZG93bnJldi54bWxQSwUGAAAAAAQABAD1AAAAigMAAAAA&#10;" strokecolor="#2f5496 [2408]" strokeweight="1.5pt">
                <v:fill opacity="0"/>
              </v:rect>
              <v:rect id="Rectangle 35" o:spid="_x0000_s156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cpHbcMA&#10;AADdAAAADwAAAGRycy9kb3ducmV2LnhtbESPS4vCQBCE7wv+h6EFb+skYkSjo4ji47i+7k2mTYKZ&#10;npgZNf57Z2Fhj0VVfUXNFq2pxJMaV1pWEPcjEMSZ1SXnCs6nzfcYhPPIGivLpOBNDhbzztcMU21f&#10;fKDn0eciQNilqKDwvk6ldFlBBl3f1sTBu9rGoA+yyaVu8BXgppKDKBpJgyWHhQJrWhWU3Y4Po+CS&#10;rGveScM/8WY4SS637X0VG6V63XY5BeGp9f/hv/ZeK0iGgxH8vglPQM4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cpHb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56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pWS5sYAAADdAAAADwAAAGRycy9kb3ducmV2LnhtbESPQWvCQBSE70L/w/IKvZlNo0iJrmIK&#10;ghE81JaCt0f2mUSzb2N2q/HfuwXB4zAz3zCzRW8acaHO1ZYVvEcxCOLC6ppLBT/fq+EHCOeRNTaW&#10;ScGNHCzmL4MZptpe+YsuO1+KAGGXooLK+zaV0hUVGXSRbYmDd7CdQR9kV0rd4TXATSOTOJ5IgzWH&#10;hQpb+qyoOO3+jILstvndWp+f14f98ZxnWZLj0Sj19tovpyA89f4ZfrTXWkEyGifw/yY8ATm/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qVkubGAAAA3QAAAA8AAAAAAAAA&#10;AAAAAAAAoQIAAGRycy9kb3ducmV2LnhtbFBLBQYAAAAABAAEAPkAAACUAwAAAAA=&#10;" strokecolor="#2f5496 [2408]" strokeweight="1.5pt"/>
            <v:shape id="AutoShape 37" o:spid="_x0000_s156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dk3fcYAAADdAAAADwAAAGRycy9kb3ducmV2LnhtbESPQWvCQBSE74L/YXmCN7MxliKpqxhB&#10;MAUPtVLo7ZF9JrHZtzG7avz3bqHQ4zAz3zCLVW8acaPO1ZYVTKMYBHFhdc2lguPndjIH4TyyxsYy&#10;KXiQg9VyOFhgqu2dP+h28KUIEHYpKqi8b1MpXVGRQRfZljh4J9sZ9EF2pdQd3gPcNDKJ41dpsOaw&#10;UGFLm4qKn8PVKMge71976/PL7vR9vuRZluR4NkqNR/36DYSn3v+H/9o7rSCZvczg9014AnL5B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XZN33GAAAA3QAAAA8AAAAAAAAA&#10;AAAAAAAAoQIAAGRycy9kb3ducmV2LnhtbFBLBQYAAAAABAAEAPkAAACUAwAAAAA=&#10;" strokecolor="#2f5496 [2408]" strokeweight="1.5pt"/>
          </v:group>
        </w:pict>
      </w:r>
      <w:r w:rsidR="00A53F83">
        <w:rPr>
          <w:rFonts w:ascii="ALFABET98" w:hAnsi="ALFABET98"/>
          <w:color w:val="A6A6A6" w:themeColor="background1" w:themeShade="A6"/>
          <w:sz w:val="72"/>
          <w:szCs w:val="72"/>
        </w:rPr>
        <w:t xml:space="preserve">k      </w:t>
      </w:r>
    </w:p>
    <w:p w:rsidR="00A53F83" w:rsidRDefault="00BD3DCE" w:rsidP="00A53F83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554" style="position:absolute;margin-left:-16.1pt;margin-top:9.4pt;width:521.25pt;height:36.85pt;z-index:-25049804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GipfEw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cBoqXxMEAADxDwAADgAAAAAAAAAAAAAAAAAuAgAAZHJzL2Uyb0RvYy54bWxQSwECLQAUAAYACAAA&#10;ACEAWCsPaOAAAAAKAQAADwAAAAAAAAAAAAAAAABtBgAAZHJzL2Rvd25yZXYueG1sUEsFBgAAAAAE&#10;AAQA8wAAAHoHAAAAAA==&#10;">
            <v:group id="Group 33" o:spid="_x0000_s155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LyG9WxgAAAN0A&#10;AAAPAAAAAAAAAAAAAAAAAKoCAABkcnMvZG93bnJldi54bWxQSwUGAAAAAAQABAD6AAAAnQMAAAAA&#10;">
              <v:rect id="Rectangle 34" o:spid="_x0000_s155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qam8UA&#10;AADdAAAADwAAAGRycy9kb3ducmV2LnhtbESPQWvCQBSE70L/w/IKvelGLaFEV2m1Fq+1keDtkX1m&#10;g9m3Ibs18d93hYLHYWa+YZbrwTbiSp2vHSuYThIQxKXTNVcK8p/d+A2ED8gaG8ek4EYe1qun0RIz&#10;7Xr+pushVCJC2GeowITQZlL60pBFP3EtcfTOrrMYouwqqTvsI9w2cpYkqbRYc1ww2NLGUHk5/FoF&#10;86r4NEW+9bmdFunX8Xb86E87pV6eh/cFiEBDeIT/23utYDZ/TeH+Jj4Buf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ypqbxQAAAN0AAAAPAAAAAAAAAAAAAAAAAJgCAABkcnMv&#10;ZG93bnJldi54bWxQSwUGAAAAAAQABAD1AAAAigMAAAAA&#10;" strokecolor="#2f5496 [2408]" strokeweight="1.5pt">
                <v:fill opacity="0"/>
              </v:rect>
              <v:rect id="Rectangle 35" o:spid="_x0000_s155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zLqMMA&#10;AADdAAAADwAAAGRycy9kb3ducmV2LnhtbESPS2/CMBCE70j8B2uReitOeBMwCIGgPZbXfRUvSUS8&#10;DrEL4d/jSpU4jmbmG8182ZhS3Kl2hWUFcTcCQZxaXXCm4HTcfk5AOI+ssbRMCp7kYLlot+aYaPvg&#10;Pd0PPhMBwi5BBbn3VSKlS3My6Lq2Ig7exdYGfZB1JnWNjwA3pexF0UgaLDgs5FjROqf0evg1Cs7D&#10;TcVf0vBPvB1Mh+fr7raOjVIfnWY1A+Gp8e/wf/tbK+j1B2P4exOegFy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fzLq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55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32lDMMAAADdAAAADwAAAGRycy9kb3ducmV2LnhtbERPTYvCMBC9C/sfwix409QqslSj2IUF&#10;K+xBXQRvQzO21WZSm6j135vDgsfH+54vO1OLO7WusqxgNIxAEOdWV1wo+Nv/DL5AOI+ssbZMCp7k&#10;YLn46M0x0fbBW7rvfCFCCLsEFZTeN4mULi/JoBvahjhwJ9sa9AG2hdQtPkK4qWUcRVNpsOLQUGJD&#10;3yXll93NKEifm8Ov9dl1fTqer1maxhmejVL9z241A+Gp82/xv3utFcTjSZgb3oQnIBc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t9pQzDAAAA3QAAAA8AAAAAAAAAAAAA&#10;AAAAoQIAAGRycy9kb3ducmV2LnhtbFBLBQYAAAAABAAEAPkAAACRAwAAAAA=&#10;" strokecolor="#2f5496 [2408]" strokeweight="1.5pt"/>
            <v:shape id="AutoShape 37" o:spid="_x0000_s155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DEAl8cAAADdAAAADwAAAGRycy9kb3ducmV2LnhtbESPT2vCQBTE70K/w/IKvemmqUibupFG&#10;EIzQg7YUentkX/7Y7NuYXTV+e7cgeBxm5jfMfDGYVpyod41lBc+TCARxYXXDlYLvr9X4FYTzyBpb&#10;y6TgQg4W6cNojom2Z97SaecrESDsElRQe98lUrqiJoNuYjvi4JW2N+iD7CupezwHuGllHEUzabDh&#10;sFBjR8uair/d0SjILpufT+vzw7r83R/yLItz3Bulnh6Hj3cQngZ/D9/aa60gfpm+wf+b8ARke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0MQCXxwAAAN0AAAAPAAAAAAAA&#10;AAAAAAAAAKECAABkcnMvZG93bnJldi54bWxQSwUGAAAAAAQABAD5AAAAlQMAAAAA&#10;" strokecolor="#2f5496 [2408]" strokeweight="1.5pt"/>
          </v:group>
        </w:pict>
      </w:r>
      <w:r w:rsidR="00A53F83">
        <w:rPr>
          <w:rFonts w:ascii="ALFABET98" w:hAnsi="ALFABET98"/>
          <w:color w:val="A6A6A6" w:themeColor="background1" w:themeShade="A6"/>
          <w:sz w:val="72"/>
          <w:szCs w:val="72"/>
        </w:rPr>
        <w:t xml:space="preserve">k      </w:t>
      </w:r>
    </w:p>
    <w:p w:rsidR="00A53F83" w:rsidRDefault="00BD3DCE" w:rsidP="00A53F83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548" style="position:absolute;margin-left:-16.1pt;margin-top:9.4pt;width:521.25pt;height:36.85pt;z-index:-25049702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GsWnJBYEAADxDwAADgAAAAAAAAAAAAAAAAAuAgAAZHJzL2Uyb0RvYy54bWxQSwECLQAUAAYA&#10;CAAAACEAWCsPaOAAAAAKAQAADwAAAAAAAAAAAAAAAABwBgAAZHJzL2Rvd25yZXYueG1sUEsFBgAA&#10;AAAEAAQA8wAAAH0HAAAAAA==&#10;">
            <v:group id="Group 33" o:spid="_x0000_s155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sSr/iMcAAADd&#10;AAAADwAAAAAAAAAAAAAAAACqAgAAZHJzL2Rvd25yZXYueG1sUEsFBgAAAAAEAAQA+gAAAJ4DAAAA&#10;AA==&#10;">
              <v:rect id="Rectangle 34" o:spid="_x0000_s155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ygKRcUA&#10;AADdAAAADwAAAGRycy9kb3ducmV2LnhtbESPT2vCQBTE74V+h+UVvNWNEaWkrtI/Kl5rI6G3R/aZ&#10;DWbfhuxq4rd3hYLHYWZ+wyxWg23EhTpfO1YwGScgiEuna64U5L+b1zcQPiBrbByTgit5WC2fnxaY&#10;adfzD132oRIRwj5DBSaENpPSl4Ys+rFriaN3dJ3FEGVXSd1hH+G2kWmSzKXFmuOCwZa+DJWn/dkq&#10;mFbF2hT5t8/tpJhvD9fDZ/+3UWr0Mny8gwg0hEf4v73TCtLpLIX7m/gE5PI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3KApFxQAAAN0AAAAPAAAAAAAAAAAAAAAAAJgCAABkcnMv&#10;ZG93bnJldi54bWxQSwUGAAAAAAQABAD1AAAAigMAAAAA&#10;" strokecolor="#2f5496 [2408]" strokeweight="1.5pt">
                <v:fill opacity="0"/>
              </v:rect>
              <v:rect id="Rectangle 35" o:spid="_x0000_s155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5bdsQA&#10;AADdAAAADwAAAGRycy9kb3ducmV2LnhtbESPS2/CMBCE70j9D9ZW4gZOoKkgYFAF4nGkPO6reEki&#10;4nUaG0j/PUZC4jiamW8003lrKnGjxpWWFcT9CARxZnXJuYLjYdUbgXAeWWNlmRT8k4P57KMzxVTb&#10;O//Sbe9zESDsUlRQeF+nUrqsIIOub2vi4J1tY9AH2eRSN3gPcFPJQRR9S4Mlh4UCa1oUlF32V6Pg&#10;lCxr3kjDu3j1NU5Ol/XfIjZKdT/bnwkIT61/h1/trVYwGCZDeL4JT0DO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eW3b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155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+k51McAAADdAAAADwAAAGRycy9kb3ducmV2LnhtbESPT2vCQBTE70K/w/IKvemmqZaSupFG&#10;EIzQg7YUentkX/7Y7NuYXTV+e7cgeBxm5jfMfDGYVpyod41lBc+TCARxYXXDlYLvr9X4DYTzyBpb&#10;y6TgQg4W6cNojom2Z97SaecrESDsElRQe98lUrqiJoNuYjvi4JW2N+iD7CupezwHuGllHEWv0mDD&#10;YaHGjpY1FX+7o1GQXTY/n9bnh3X5uz/kWRbnuDdKPT0OH+8gPA3+Hr6111pB/DKbwv+b8ARke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f6TnUxwAAAN0AAAAPAAAAAAAA&#10;AAAAAAAAAKECAABkcnMvZG93bnJldi54bWxQSwUGAAAAAAQABAD5AAAAlQMAAAAA&#10;" strokecolor="#2f5496 [2408]" strokeweight="1.5pt"/>
            <v:shape id="AutoShape 37" o:spid="_x0000_s154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hT3UscAAADdAAAADwAAAGRycy9kb3ducmV2LnhtbESPQWvCQBSE74X+h+UVems2BhSJWcUU&#10;CqbgobYUentkn9lo9m3Mrhr/vVso9DjMzDdMsRptJy40+NaxgkmSgiCunW65UfD1+fYyB+EDssbO&#10;MSm4kYfV8vGhwFy7K3/QZRcaESHsc1RgQuhzKX1tyKJPXE8cvb0bLIYoh0bqAa8RbjuZpelMWmw5&#10;Lhjs6dVQfdydrYLy9v69daE6bfY/h1NVllmFB6vU89O4XoAINIb/8F97oxVM57MMft/EJyCX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GFPdSxwAAAN0AAAAPAAAAAAAA&#10;AAAAAAAAAKECAABkcnMvZG93bnJldi54bWxQSwUGAAAAAAQABAD5AAAAlQMAAAAA&#10;" strokecolor="#2f5496 [2408]" strokeweight="1.5pt"/>
          </v:group>
        </w:pict>
      </w:r>
      <w:r w:rsidR="00A53F83">
        <w:rPr>
          <w:rFonts w:ascii="ALFABET98" w:hAnsi="ALFABET98"/>
          <w:color w:val="A6A6A6" w:themeColor="background1" w:themeShade="A6"/>
          <w:sz w:val="72"/>
          <w:szCs w:val="72"/>
        </w:rPr>
        <w:t xml:space="preserve">k      </w:t>
      </w:r>
    </w:p>
    <w:p w:rsidR="00A53F83" w:rsidRDefault="00BD3DCE" w:rsidP="00A53F83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1542" style="position:absolute;margin-left:-16.1pt;margin-top:9.4pt;width:521.25pt;height:36.85pt;z-index:-25049600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VjkLahYEAADxDwAADgAAAAAAAAAAAAAAAAAuAgAAZHJzL2Uyb0RvYy54bWxQSwECLQAUAAYA&#10;CAAAACEAWCsPaOAAAAAKAQAADwAAAAAAAAAAAAAAAABwBgAAZHJzL2Rvd25yZXYueG1sUEsFBgAA&#10;AAAEAAQA8wAAAH0HAAAAAA==&#10;">
            <v:group id="Group 33" o:spid="_x0000_s154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gFr3nFAAAA3QAA&#10;AA8AAAAAAAAAAAAAAAAAqgIAAGRycy9kb3ducmV2LnhtbFBLBQYAAAAABAAEAPoAAACcAwAAAAA=&#10;">
              <v:rect id="Rectangle 34" o:spid="_x0000_s154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8EpscUA&#10;AADdAAAADwAAAGRycy9kb3ducmV2LnhtbESPT2vCQBTE74V+h+UJ3urGlEqNrtJ/Sq/aSPD2yD6z&#10;wezbkF1N/PZuodDjMDO/YZbrwTbiSp2vHSuYThIQxKXTNVcK8p/N0ysIH5A1No5JwY08rFePD0vM&#10;tOt5R9d9qESEsM9QgQmhzaT0pSGLfuJa4uidXGcxRNlVUnfYR7htZJokM2mx5rhgsKUPQ+V5f7EK&#10;nqviyxT5p8/ttJhtD7fDe3/cKDUeDW8LEIGG8B/+a39rBelLOoffN/EJy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wSmxxQAAAN0AAAAPAAAAAAAAAAAAAAAAAJgCAABkcnMv&#10;ZG93bnJldi54bWxQSwUGAAAAAAQABAD1AAAAigMAAAAA&#10;" strokecolor="#2f5496 [2408]" strokeweight="1.5pt">
                <v:fill opacity="0"/>
              </v:rect>
              <v:rect id="Rectangle 35" o:spid="_x0000_s154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FjiWcAA&#10;AADdAAAADwAAAGRycy9kb3ducmV2LnhtbERPPW/CMBDdkfgP1iF1AydAEKQYVIGgjBBgP8XXJCI+&#10;p7EL4d/joRLj0/terjtTizu1rrKsIB5FIIhzqysuFFzOu+EchPPIGmvLpOBJDtarfm+JqbYPPtE9&#10;84UIIexSVFB636RSurwkg25kG+LA/djWoA+wLaRu8RHCTS3HUTSTBisODSU2tCkpv2V/RsE12Tb8&#10;LQ0f4910kVxv+99NbJT6GHRfnyA8df4t/ncftIJxMgn7w5vwBOTq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4FjiWc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154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Aq9FMcAAADdAAAADwAAAGRycy9kb3ducmV2LnhtbESPT2vCQBTE7wW/w/KE3pqNkRZJ3YgR&#10;BFPoQSuF3h7ZZ/40+zZmtxq/fVco9DjMzG+Y5Wo0nbjQ4BrLCmZRDIK4tLrhSsHxY/u0AOE8ssbO&#10;Mim4kYNVNnlYYqrtlfd0OfhKBAi7FBXU3veplK6syaCLbE8cvJMdDPogh0rqAa8BbjqZxPGLNNhw&#10;WKixp01N5ffhxyjIb2+f79YX593pqz0XeZ4U2BqlHqfj+hWEp9H/h//aO60geZ7P4P4mPAGZ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kCr0UxwAAAN0AAAAPAAAAAAAA&#10;AAAAAAAAAKECAABkcnMvZG93bnJldi54bWxQSwUGAAAAAAQABAD5AAAAlQMAAAAA&#10;" strokecolor="#2f5496 [2408]" strokeweight="1.5pt"/>
            <v:shape id="AutoShape 37" o:spid="_x0000_s154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NgjY8YAAADdAAAADwAAAGRycy9kb3ducmV2LnhtbESPQWvCQBSE70L/w/IKvZlNI0qJrmIK&#10;ghE81JaCt0f2mUSzb2N2q/HfuwXB4zAz3zCzRW8acaHO1ZYVvEcxCOLC6ppLBT/fq+EHCOeRNTaW&#10;ScGNHCzmL4MZptpe+YsuO1+KAGGXooLK+zaV0hUVGXSRbYmDd7CdQR9kV0rd4TXATSOTOJ5IgzWH&#10;hQpb+qyoOO3+jILstvndWp+f14f98ZxnWZLj0Sj19tovpyA89f4ZfrTXWkEyHiXw/yY8ATm/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TYI2PGAAAA3QAAAA8AAAAAAAAA&#10;AAAAAAAAoQIAAGRycy9kb3ducmV2LnhtbFBLBQYAAAAABAAEAPkAAACUAwAAAAA=&#10;" strokecolor="#2f5496 [2408]" strokeweight="1.5pt"/>
          </v:group>
        </w:pict>
      </w:r>
      <w:r w:rsidR="00A53F83">
        <w:rPr>
          <w:rFonts w:ascii="ALFABET98" w:hAnsi="ALFABET98"/>
          <w:color w:val="A6A6A6" w:themeColor="background1" w:themeShade="A6"/>
          <w:sz w:val="72"/>
          <w:szCs w:val="72"/>
        </w:rPr>
        <w:t xml:space="preserve">k      </w:t>
      </w:r>
    </w:p>
    <w:p w:rsidR="00A53F83" w:rsidRDefault="00BD3DCE" w:rsidP="00A53F83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536" style="position:absolute;margin-left:-16.1pt;margin-top:9.4pt;width:521.25pt;height:36.85pt;z-index:-25049497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F9MmDcUBAAA8Q8AAA4AAAAAAAAAAAAAAAAALgIAAGRycy9lMm9Eb2MueG1sUEsBAi0AFAAGAAgA&#10;AAAhAFgrD2jgAAAACgEAAA8AAAAAAAAAAAAAAAAAbgYAAGRycy9kb3ducmV2LnhtbFBLBQYAAAAA&#10;BAAEAPMAAAB7BwAAAAA=&#10;">
            <v:group id="Group 33" o:spid="_x0000_s153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KyXtIxgAAAN0A&#10;AAAPAAAAAAAAAAAAAAAAAKoCAABkcnMvZG93bnJldi54bWxQSwUGAAAAAAQABAD6AAAAnQMAAAAA&#10;">
              <v:rect id="Rectangle 34" o:spid="_x0000_s154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U2gsYA&#10;AADdAAAADwAAAGRycy9kb3ducmV2LnhtbESPQWvCQBSE74X+h+UJvdWNtqQSXaXaKr1qI8HbI/vM&#10;BrNvQ3Zr4r93C4Ueh5n5hlmsBtuIK3W+dqxgMk5AEJdO11wpyL+3zzMQPiBrbByTght5WC0fHxaY&#10;adfznq6HUIkIYZ+hAhNCm0npS0MW/di1xNE7u85iiLKrpO6wj3DbyGmSpNJizXHBYEsbQ+Xl8GMV&#10;vFTFpynyD5/bSZHujrfjuj9tlXoaDe9zEIGG8B/+a39pBdO31xR+38QnIJ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kU2gsYAAADdAAAADwAAAAAAAAAAAAAAAACYAgAAZHJz&#10;L2Rvd25yZXYueG1sUEsFBgAAAAAEAAQA9QAAAIsDAAAAAA==&#10;" strokecolor="#2f5496 [2408]" strokeweight="1.5pt">
                <v:fill opacity="0"/>
              </v:rect>
              <v:rect id="Rectangle 35" o:spid="_x0000_s154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NnscMA&#10;AADdAAAADwAAAGRycy9kb3ducmV2LnhtbESPS4vCQBCE7wv+h6EFbzqJ+Nqso4ji4+hjvTeZ3iSY&#10;6YmZUeO/dwRhj0VVfUVN540pxZ1qV1hWEPciEMSp1QVnCn5P6+4EhPPIGkvLpOBJDuaz1tcUE20f&#10;fKD70WciQNglqCD3vkqkdGlOBl3PVsTB+7O1QR9knUld4yPATSn7UTSSBgsOCzlWtMwpvRxvRsF5&#10;uKp4Kw3v4/Xge3i+bK7L2CjVaTeLHxCeGv8f/rR3WkF/PBjD+014AnL2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nNns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53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PIJFcMAAADdAAAADwAAAGRycy9kb3ducmV2LnhtbERPTYvCMBC9C/sfwix409QiulSj2IUF&#10;K+xBXQRvQzO21WZSm6j135vDgsfH+54vO1OLO7WusqxgNIxAEOdWV1wo+Nv/DL5AOI+ssbZMCp7k&#10;YLn46M0x0fbBW7rvfCFCCLsEFZTeN4mULi/JoBvahjhwJ9sa9AG2hdQtPkK4qWUcRRNpsOLQUGJD&#10;3yXll93NKEifm8Ov9dl1fTqer1maxhmejVL9z241A+Gp82/xv3utFcTTcZgb3oQnIBc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DyCRXDAAAA3QAAAA8AAAAAAAAAAAAA&#10;AAAAoQIAAGRycy9kb3ducmV2LnhtbFBLBQYAAAAABAAEAPkAAACRAwAAAAA=&#10;" strokecolor="#2f5496 [2408]" strokeweight="1.5pt"/>
            <v:shape id="AutoShape 37" o:spid="_x0000_s153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76sjscAAADdAAAADwAAAGRycy9kb3ducmV2LnhtbESPT2vCQBTE70K/w/IKvemmoWibupFG&#10;EIzQg7YUentkX/7Y7NuYXTV+e7cgeBxm5jfMfDGYVpyod41lBc+TCARxYXXDlYLvr9X4FYTzyBpb&#10;y6TgQg4W6cNojom2Z97SaecrESDsElRQe98lUrqiJoNuYjvi4JW2N+iD7CupezwHuGllHEVTabDh&#10;sFBjR8uair/d0SjILpufT+vzw7r83R/yLItz3Bulnh6Hj3cQngZ/D9/aa60gnr28wf+b8ARke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vvqyOxwAAAN0AAAAPAAAAAAAA&#10;AAAAAAAAAKECAABkcnMvZG93bnJldi54bWxQSwUGAAAAAAQABAD5AAAAlQMAAAAA&#10;" strokecolor="#2f5496 [2408]" strokeweight="1.5pt"/>
          </v:group>
        </w:pict>
      </w:r>
      <w:r w:rsidR="00A53F83">
        <w:rPr>
          <w:rFonts w:ascii="ALFABET98" w:hAnsi="ALFABET98"/>
          <w:color w:val="A6A6A6" w:themeColor="background1" w:themeShade="A6"/>
          <w:sz w:val="72"/>
          <w:szCs w:val="72"/>
        </w:rPr>
        <w:t xml:space="preserve">k      </w:t>
      </w:r>
    </w:p>
    <w:p w:rsidR="00A53F83" w:rsidRPr="009E083E" w:rsidRDefault="00A53F83" w:rsidP="00A53F83">
      <w:pPr>
        <w:spacing w:line="240" w:lineRule="auto"/>
        <w:rPr>
          <w:rFonts w:ascii="ALFABET98" w:hAnsi="ALFABET98"/>
          <w:sz w:val="36"/>
          <w:szCs w:val="36"/>
        </w:rPr>
      </w:pPr>
      <w:r w:rsidRPr="009E083E">
        <w:rPr>
          <w:rFonts w:ascii="ALFABET98" w:hAnsi="ALFABET98"/>
          <w:sz w:val="72"/>
          <w:szCs w:val="72"/>
        </w:rPr>
        <w:t xml:space="preserve">   </w:t>
      </w:r>
      <w:r w:rsidRPr="009E083E">
        <w:rPr>
          <w:rFonts w:ascii="ALFABET98" w:hAnsi="ALFABET98"/>
          <w:sz w:val="36"/>
          <w:szCs w:val="36"/>
        </w:rPr>
        <w:t xml:space="preserve">   </w:t>
      </w:r>
      <w:r>
        <w:rPr>
          <w:rFonts w:ascii="ALFABET98" w:hAnsi="ALFABET98"/>
          <w:sz w:val="36"/>
          <w:szCs w:val="36"/>
        </w:rPr>
        <w:t xml:space="preserve">                             53</w:t>
      </w:r>
    </w:p>
    <w:p w:rsidR="00A53F83" w:rsidRPr="009E083E" w:rsidRDefault="00A53F83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9E083E">
        <w:rPr>
          <w:rFonts w:ascii="ALFABET98" w:hAnsi="ALFABET98"/>
          <w:sz w:val="36"/>
          <w:szCs w:val="36"/>
        </w:rPr>
        <w:t>Sayın veli</w:t>
      </w:r>
      <w:r>
        <w:rPr>
          <w:rFonts w:ascii="ALFABET98" w:hAnsi="ALFABET98"/>
          <w:sz w:val="36"/>
          <w:szCs w:val="36"/>
        </w:rPr>
        <w:t>m, k harfinin üzerinden geçiniz</w:t>
      </w:r>
      <w:r w:rsidRPr="009E083E">
        <w:rPr>
          <w:rFonts w:ascii="ALFABET98" w:hAnsi="ALFABET98"/>
          <w:sz w:val="36"/>
          <w:szCs w:val="36"/>
        </w:rPr>
        <w:t>.</w:t>
      </w:r>
      <w:r w:rsidRPr="009E083E">
        <w:rPr>
          <w:rFonts w:ascii="ALFABET98" w:hAnsi="ALFABET98"/>
          <w:sz w:val="72"/>
          <w:szCs w:val="72"/>
        </w:rPr>
        <w:t xml:space="preserve">                                                                                                                        </w:t>
      </w:r>
      <w:r>
        <w:rPr>
          <w:rFonts w:ascii="ALFABET98" w:hAnsi="ALFABET98"/>
          <w:sz w:val="72"/>
          <w:szCs w:val="72"/>
        </w:rPr>
        <w:t xml:space="preserve">      </w:t>
      </w:r>
      <w:r w:rsidRPr="009E083E">
        <w:rPr>
          <w:rFonts w:ascii="ALFABET98" w:hAnsi="ALFABET98"/>
          <w:sz w:val="72"/>
          <w:szCs w:val="72"/>
        </w:rPr>
        <w:t xml:space="preserve">                           </w:t>
      </w:r>
    </w:p>
    <w:p w:rsidR="00A53F83" w:rsidRPr="009E083E" w:rsidRDefault="00BD3DCE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530" style="position:absolute;margin-left:-16.1pt;margin-top:9.4pt;width:521.25pt;height:36.85pt;z-index:-25053286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AhSN+GFQQAAPEPAAAOAAAAAAAAAAAAAAAAAC4CAABkcnMvZTJvRG9jLnhtbFBLAQItABQABgAI&#10;AAAAIQBYKw9o4AAAAAoBAAAPAAAAAAAAAAAAAAAAAG8GAABkcnMvZG93bnJldi54bWxQSwUGAAAA&#10;AAQABADzAAAAfAcAAAAA&#10;">
            <v:group id="Group 33" o:spid="_x0000_s153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qVTkcUAAADd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aPpOIbn&#10;m/AE5OI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qlU5HFAAAA3QAA&#10;AA8AAAAAAAAAAAAAAAAAqgIAAGRycy9kb3ducmV2LnhtbFBLBQYAAAAABAAEAPoAAACcAwAAAAA=&#10;">
              <v:rect id="Rectangle 34" o:spid="_x0000_s153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0KNycUA&#10;AADdAAAADwAAAGRycy9kb3ducmV2LnhtbESPT2vCQBTE70K/w/IK3nQTC0Giq9g/Sq/VSPD2yD6z&#10;wezbkN2a+O27hUKPw8z8hllvR9uKO/W+cawgnScgiCunG64VFKf9bAnCB2SNrWNS8CAP283TZI25&#10;dgN/0f0YahEh7HNUYELocil9Zciin7uOOHpX11sMUfa11D0OEW5buUiSTFpsOC4Y7OjNUHU7flsF&#10;L3X5Ycri3Rc2LbPD+XF+HS57pabP424FItAY/sN/7U+tYLFMM/h9E5+A3P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Qo3JxQAAAN0AAAAPAAAAAAAAAAAAAAAAAJgCAABkcnMv&#10;ZG93bnJldi54bWxQSwUGAAAAAAQABAD1AAAAigMAAAAA&#10;" strokecolor="#2f5496 [2408]" strokeweight="1.5pt">
                <v:fill opacity="0"/>
              </v:rect>
              <v:rect id="Rectangle 35" o:spid="_x0000_s153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3Tc+sQA&#10;AADdAAAADwAAAGRycy9kb3ducmV2LnhtbESPQWvCQBSE7wX/w/IEb80mojVNXUUUa49q6/2RfSbB&#10;7NuY3Sbpv+8KhR6HmfmGWa4HU4uOWldZVpBEMQji3OqKCwVfn/vnFITzyBpry6TghxysV6OnJWba&#10;9nyi7uwLESDsMlRQet9kUrq8JIMusg1x8K62NeiDbAupW+wD3NRyGscv0mDFYaHEhrYl5bfzt1Fw&#10;me8aPkjDx2Q/e51fbu/3bWKUmoyHzRsIT4P/D/+1P7SCaZos4PEmPAG5+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903Pr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153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fWyXsEAAADdAAAADwAAAGRycy9kb3ducmV2LnhtbERPTYvCMBC9L/gfwgje1tQeRKpRrCBY&#10;wcOqCN6GZmyrzaQ2Ueu/N4cFj4/3PVt0phZPal1lWcFoGIEgzq2uuFBwPKx/JyCcR9ZYWyYFb3Kw&#10;mPd+Zpho++I/eu59IUIIuwQVlN43iZQuL8mgG9qGOHAX2xr0AbaF1C2+QripZRxFY2mw4tBQYkOr&#10;kvLb/mEUpO/taWd9dt9cztd7lqZxhlej1KDfLacgPHX+K/53b7SCeDIKc8Ob8ATk/A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l9bJewQAAAN0AAAAPAAAAAAAAAAAAAAAA&#10;AKECAABkcnMvZG93bnJldi54bWxQSwUGAAAAAAQABAD5AAAAjwMAAAAA&#10;" strokecolor="#2f5496 [2408]" strokeweight="1.5pt"/>
            <v:shape id="AutoShape 37" o:spid="_x0000_s153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rkXxccAAADdAAAADwAAAGRycy9kb3ducmV2LnhtbESPT2vCQBTE7wW/w/IK3urGHMSmrqER&#10;CqbQQ20RvD2yz/xp9m3Mbk3y7buC0OMwM79hNuloWnGl3tWWFSwXEQjiwuqaSwXfX29PaxDOI2ts&#10;LZOCiRyk29nDBhNtB/6k68GXIkDYJaig8r5LpHRFRQbdwnbEwTvb3qAPsi+l7nEIcNPKOIpW0mDN&#10;YaHCjnYVFT+HX6Mgm96PH9bnl/351FzyLItzbIxS88fx9QWEp9H/h+/tvVYQr5fPcHsTnoDc/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KuRfFxwAAAN0AAAAPAAAAAAAA&#10;AAAAAAAAAKECAABkcnMvZG93bnJldi54bWxQSwUGAAAAAAQABAD5AAAAlQMAAAAA&#10;" strokecolor="#2f5496 [2408]" strokeweight="1.5pt"/>
          </v:group>
        </w:pict>
      </w:r>
      <w:r w:rsidR="00A53F83">
        <w:rPr>
          <w:rFonts w:ascii="ALFABET98" w:hAnsi="ALFABET98"/>
          <w:sz w:val="72"/>
          <w:szCs w:val="72"/>
        </w:rPr>
        <w:t>ak     ak     ak     ak     ak</w:t>
      </w:r>
      <w:r w:rsidR="00A53F8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A53F83" w:rsidRPr="009E083E" w:rsidRDefault="00BD3DCE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524" style="position:absolute;margin-left:-16.1pt;margin-top:9.4pt;width:521.25pt;height:36.85pt;z-index:-25053184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TVNFA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CWdNU0UBAAA8Q8AAA4AAAAAAAAAAAAAAAAALgIAAGRycy9lMm9Eb2MueG1sUEsBAi0AFAAGAAgA&#10;AAAhAFgrD2jgAAAACgEAAA8AAAAAAAAAAAAAAAAAbgYAAGRycy9kb3ducmV2LnhtbFBLBQYAAAAA&#10;BAAEAPMAAAB7BwAAAAA=&#10;">
            <v:group id="Group 33" o:spid="_x0000_s152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MVdiMwwAAAN0AAAAP&#10;AAAAAAAAAAAAAAAAAKoCAABkcnMvZG93bnJldi54bWxQSwUGAAAAAAQABAD6AAAAmgMAAAAA&#10;">
              <v:rect id="Rectangle 34" o:spid="_x0000_s152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kWrcYA&#10;AADdAAAADwAAAGRycy9kb3ducmV2LnhtbESPQWvCQBSE7wX/w/IEb3WTFm2JrqKtll5rI8HbI/vM&#10;BrNvQ3Y18d93C4Ueh5n5hlmuB9uIG3W+dqwgnSYgiEuna64U5N/7x1cQPiBrbByTgjt5WK9GD0vM&#10;tOv5i26HUIkIYZ+hAhNCm0npS0MW/dS1xNE7u85iiLKrpO6wj3DbyKckmUuLNccFgy29GSovh6tV&#10;8FwVO1Pk7z63aTH/ON6P2/60V2oyHjYLEIGG8B/+a39qBbOXJIXfN/EJyN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ckWrcYAAADdAAAADwAAAAAAAAAAAAAAAACYAgAAZHJz&#10;L2Rvd25yZXYueG1sUEsFBgAAAAAEAAQA9QAAAIsDAAAAAA==&#10;" strokecolor="#2f5496 [2408]" strokeweight="1.5pt">
                <v:fill opacity="0"/>
              </v:rect>
              <v:rect id="Rectangle 35" o:spid="_x0000_s152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F8csQA&#10;AADdAAAADwAAAGRycy9kb3ducmV2LnhtbESPQWvCQBSE74L/YXmF3ppNQmM1ugaxWD22qd4f2dck&#10;mH2bZrea/vuuUPA4zMw3zKoYTScuNLjWsoIkikEQV1a3XCs4fu6e5iCcR9bYWSYFv+SgWE8nK8y1&#10;vfIHXUpfiwBhl6OCxvs+l9JVDRl0ke2Jg/dlB4M+yKGWesBrgJtOpnE8kwZbDgsN9rRtqDqXP0bB&#10;KXvteS8Nvye750V2Or99bxOj1OPDuFmC8DT6e/i/fdAKspc4hdub8ATk+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ZhfHL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152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jMjP8cAAADdAAAADwAAAGRycy9kb3ducmV2LnhtbESPQWvCQBSE70L/w/IKvZlNU2pL6hoa&#10;QTBCD9oieHtkn0ls9m3MbjX+e7cgeBxm5htmmg2mFSfqXWNZwXMUgyAurW64UvDzvRi/g3AeWWNr&#10;mRRcyEE2exhNMdX2zGs6bXwlAoRdigpq77tUSlfWZNBFtiMO3t72Bn2QfSV1j+cAN61M4ngiDTYc&#10;FmrsaF5T+bv5Mwryy2r7ZX1xXO53h2OR50mBB6PU0+Pw+QHC0+Dv4Vt7qRW8vsUv8P8mPAE5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CMyM/xwAAAN0AAAAPAAAAAAAA&#10;AAAAAAAAAKECAABkcnMvZG93bnJldi54bWxQSwUGAAAAAAQABAD5AAAAlQMAAAAA&#10;" strokecolor="#2f5496 [2408]" strokeweight="1.5pt"/>
            <v:shape id="AutoShape 37" o:spid="_x0000_s152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dq7S8cAAADdAAAADwAAAGRycy9kb3ducmV2LnhtbESPQWvCQBSE70L/w/IKvZlNQ2tL6hoa&#10;QTBCD9oieHtkn0ls9m3MbjX+e7cgeBxm5htmmg2mFSfqXWNZwXMUgyAurW64UvDzvRi/g3AeWWNr&#10;mRRcyEE2exhNMdX2zGs6bXwlAoRdigpq77tUSlfWZNBFtiMO3t72Bn2QfSV1j+cAN61M4ngiDTYc&#10;FmrsaF5T+bv5Mwryy2r7ZX1xXO53h2OR50mBB6PU0+Pw+QHC0+Dv4Vt7qRW8vsUv8P8mPAE5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N2rtLxwAAAN0AAAAPAAAAAAAA&#10;AAAAAAAAAKECAABkcnMvZG93bnJldi54bWxQSwUGAAAAAAQABAD5AAAAlQMAAAAA&#10;" strokecolor="#2f5496 [2408]" strokeweight="1.5pt"/>
          </v:group>
        </w:pict>
      </w:r>
      <w:r w:rsidR="00A53F83" w:rsidRPr="009E083E">
        <w:rPr>
          <w:rFonts w:ascii="ALFABET98" w:hAnsi="ALFABET98"/>
          <w:sz w:val="72"/>
          <w:szCs w:val="72"/>
        </w:rPr>
        <w:t xml:space="preserve">                                        </w:t>
      </w:r>
      <w:r w:rsidR="00A53F83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      </w:t>
      </w:r>
    </w:p>
    <w:p w:rsidR="00A53F83" w:rsidRPr="009E083E" w:rsidRDefault="00BD3DCE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518" style="position:absolute;margin-left:-16.1pt;margin-top:9.4pt;width:521.25pt;height:36.85pt;z-index:-25053900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">
            <v:group id="Group 33" o:spid="_x0000_s152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zw5WPFAAAA3QAA&#10;AA8AAAAAAAAAAAAAAAAAqgIAAGRycy9kb3ducmV2LnhtbFBLBQYAAAAABAAEAPoAAACcAwAAAAA=&#10;">
              <v:rect id="Rectangle 34" o:spid="_x0000_s152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WwrQsUA&#10;AADdAAAADwAAAGRycy9kb3ducmV2LnhtbESPQWvCQBSE7wX/w/IEb3VjpVpSV7FapVc1Enp7ZF+z&#10;wezbkN2a+O+7QsHjMDPfMItVb2txpdZXjhVMxgkI4sLpiksF2Wn3/AbCB2SNtWNScCMPq+XgaYGp&#10;dh0f6HoMpYgQ9ikqMCE0qZS+MGTRj11DHL0f11oMUbal1C12EW5r+ZIkM2mx4rhgsKGNoeJy/LUK&#10;pmX+afJs6zM7yWf78+380X3vlBoN+/U7iEB9eIT/219awes8mcP9TXwCcv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1bCtCxQAAAN0AAAAPAAAAAAAAAAAAAAAAAJgCAABkcnMv&#10;ZG93bnJldi54bWxQSwUGAAAAAAQABAD1AAAAigMAAAAA&#10;" strokecolor="#2f5496 [2408]" strokeweight="1.5pt">
                <v:fill opacity="0"/>
              </v:rect>
              <v:rect id="Rectangle 35" o:spid="_x0000_s152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4lLmMAA&#10;AADdAAAADwAAAGRycy9kb3ducmV2LnhtbERPyW7CMBC9I/EP1lTqDZygBkrAIETFcoRQ7qN4mkTE&#10;4xC7EP4eH5A4Pr19vuxMLW7UusqygngYgSDOra64UPB72gy+QTiPrLG2TAoe5GC56PfmmGp75yPd&#10;Ml+IEMIuRQWl900qpctLMuiGtiEO3J9tDfoA20LqFu8h3NRyFEVjabDi0FBiQ+uS8kv2bxSck5+G&#10;d9LwId58TZPzZXtdx0apz49uNQPhqfNv8cu91wqSSRTmhjfhCcjF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4lLmM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152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9sU1ccAAADdAAAADwAAAGRycy9kb3ducmV2LnhtbESPQWvCQBSE70L/w/IKvZlNA61t6hoa&#10;QTBCD9oieHtkn0ls9m3MbjX+e7cgeBxm5htmmg2mFSfqXWNZwXMUgyAurW64UvDzvRi/gXAeWWNr&#10;mRRcyEE2exhNMdX2zGs6bXwlAoRdigpq77tUSlfWZNBFtiMO3t72Bn2QfSV1j+cAN61M4vhVGmw4&#10;LNTY0bym8nfzZxTkl9X2y/riuNzvDsciz5MCD0app8fh8wOEp8Hfw7f2Uit4mcTv8P8mPAE5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j2xTVxwAAAN0AAAAPAAAAAAAA&#10;AAAAAAAAAKECAABkcnMvZG93bnJldi54bWxQSwUGAAAAAAQABAD5AAAAlQMAAAAA&#10;" strokecolor="#2f5496 [2408]" strokeweight="1.5pt"/>
            <v:shape id="AutoShape 37" o:spid="_x0000_s151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zgrlcQAAADdAAAADwAAAGRycy9kb3ducmV2LnhtbERPTWvCQBC9C/0PyxR6M5sI1RJdQ1Mo&#10;JIUetKXgbciOSWx2Nma3Mf5791Dw+Hjfm2wynRhpcK1lBUkUgyCurG65VvD99T5/AeE8ssbOMim4&#10;koNs+zDbYKrthXc07n0tQgi7FBU03veplK5qyKCLbE8cuKMdDPoAh1rqAS8h3HRyEcdLabDl0NBg&#10;T28NVb/7P6Mgv378fFpfnovj4XQu83xR4sko9fQ4va5BeJr8XfzvLrSC51US9oc34QnI7Q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3OCuVxAAAAN0AAAAPAAAAAAAAAAAA&#10;AAAAAKECAABkcnMvZG93bnJldi54bWxQSwUGAAAAAAQABAD5AAAAkgMAAAAA&#10;" strokecolor="#2f5496 [2408]" strokeweight="1.5pt"/>
          </v:group>
        </w:pict>
      </w:r>
      <w:r w:rsidR="00A53F83">
        <w:rPr>
          <w:rFonts w:ascii="ALFABET98" w:hAnsi="ALFABET98"/>
          <w:sz w:val="72"/>
          <w:szCs w:val="72"/>
        </w:rPr>
        <w:t>ek     ek      ek     ek     ek</w:t>
      </w:r>
      <w:r w:rsidR="00A53F8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A53F83" w:rsidRPr="009E083E" w:rsidRDefault="00BD3DCE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512" style="position:absolute;margin-left:-16.1pt;margin-top:9.4pt;width:521.25pt;height:36.85pt;z-index:-25053798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G&#10;MfwxEgQAAPEPAAAOAAAAAAAAAAAAAAAAAC4CAABkcnMvZTJvRG9jLnhtbFBLAQItABQABgAIAAAA&#10;IQBYKw9o4AAAAAoBAAAPAAAAAAAAAAAAAAAAAGwGAABkcnMvZG93bnJldi54bWxQSwUGAAAAAAQA&#10;BADzAAAAeQcAAAAA&#10;">
            <v:group id="Group 33" o:spid="_x0000_s151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hJ1vcUAAADd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eNpPILn&#10;m/AE5OI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YSdb3FAAAA3QAA&#10;AA8AAAAAAAAAAAAAAAAAqgIAAGRycy9kb3ducmV2LnhtbFBLBQYAAAAABAAEAPoAAACcAwAAAAA=&#10;">
              <v:rect id="Rectangle 34" o:spid="_x0000_s151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467nMUA&#10;AADdAAAADwAAAGRycy9kb3ducmV2LnhtbESPT2vCQBTE74V+h+UVvOkmlWqJrtJ/Sq9qJPT2yD6z&#10;odm3Ibua+O3dgtDjMDO/YZbrwTbiQp2vHStIJwkI4tLpmisF+WEzfgXhA7LGxjEpuJKH9erxYYmZ&#10;dj3v6LIPlYgQ9hkqMCG0mZS+NGTRT1xLHL2T6yyGKLtK6g77CLeNfE6SmbRYc1ww2NKHofJ3f7YK&#10;plXxZYr80+c2LWbb4/X43v9slBo9DW8LEIGG8B++t7+1gpd5OoW/N/EJyN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jrucxQAAAN0AAAAPAAAAAAAAAAAAAAAAAJgCAABkcnMv&#10;ZG93bnJldi54bWxQSwUGAAAAAAQABAD1AAAAigMAAAAA&#10;" strokecolor="#2f5496 [2408]" strokeweight="1.5pt">
                <v:fill opacity="0"/>
              </v:rect>
              <v:rect id="Rectangle 35" o:spid="_x0000_s151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3XQMQA&#10;AADdAAAADwAAAGRycy9kb3ducmV2LnhtbESPQWvCQBSE7wX/w/IEb80mxdQ2dQ0SsfbYxnp/ZJ9J&#10;MPs2zW41/ntXKPQ4zMw3zDIfTSfONLjWsoIkikEQV1a3XCv43m8fX0A4j6yxs0wKruQgX00elphp&#10;e+EvOpe+FgHCLkMFjfd9JqWrGjLoItsTB+9oB4M+yKGWesBLgJtOPsXxszTYclhosKeioepU/hoF&#10;h3TT804a/ky289f0cHr/KRKj1Gw6rt9AeBr9f/iv/aEVpItkDvc34QnI1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Md10D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151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0+IDccAAADdAAAADwAAAGRycy9kb3ducmV2LnhtbESPQWvCQBSE7wX/w/KE3pqNgq2kWaUR&#10;BFPooSpCb4/sM4nNvo3ZrUn+fbdQ8DjMzDdMuh5MI27UudqyglkUgyAurK65VHA8bJ+WIJxH1thY&#10;JgUjOVivJg8pJtr2/Em3vS9FgLBLUEHlfZtI6YqKDLrItsTBO9vOoA+yK6XusA9w08h5HD9LgzWH&#10;hQpb2lRUfO9/jIJsfD99WJ9fd+evyzXPsnmOF6PU43R4ewXhafD38H97pxUsXmYL+HsTnoBc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nT4gNxwAAAN0AAAAPAAAAAAAA&#10;AAAAAAAAAKECAABkcnMvZG93bnJldi54bWxQSwUGAAAAAAQABAD5AAAAlQMAAAAA&#10;" strokecolor="#2f5496 [2408]" strokeweight="1.5pt"/>
            <v:shape id="AutoShape 37" o:spid="_x0000_s151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50WescAAADdAAAADwAAAGRycy9kb3ducmV2LnhtbESPQWvCQBSE74X+h+UVvDUbBW2JWcUU&#10;CkboobYUvD2yz2w0+zZmV43/vlsoeBxm5hsmXw62FRfqfeNYwThJQRBXTjdcK/j+en9+BeEDssbW&#10;MSm4kYfl4vEhx0y7K3/SZRtqESHsM1RgQugyKX1lyKJPXEccvb3rLYYo+1rqHq8Rbls5SdOZtNhw&#10;XDDY0Zuh6rg9WwXFbfPz4UJ5Wu93h1NZFJMSD1ap0dOwmoMINIR7+L+91gqmL+MZ/L2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XnRZ6xwAAAN0AAAAPAAAAAAAA&#10;AAAAAAAAAKECAABkcnMvZG93bnJldi54bWxQSwUGAAAAAAQABAD5AAAAlQMAAAAA&#10;" strokecolor="#2f5496 [2408]" strokeweight="1.5pt"/>
          </v:group>
        </w:pict>
      </w:r>
      <w:r w:rsidR="00A53F83" w:rsidRPr="009E083E">
        <w:rPr>
          <w:rFonts w:ascii="ALFABET98" w:hAnsi="ALFABET98"/>
          <w:sz w:val="72"/>
          <w:szCs w:val="72"/>
        </w:rPr>
        <w:t xml:space="preserve">                                          </w:t>
      </w:r>
    </w:p>
    <w:p w:rsidR="00A53F83" w:rsidRPr="009E083E" w:rsidRDefault="00BD3DCE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506" style="position:absolute;margin-left:-16.1pt;margin-top:9.4pt;width:521.25pt;height:36.85pt;z-index:-25053696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5uejFg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XObnoxYEAADxDwAADgAAAAAAAAAAAAAAAAAuAgAAZHJzL2Uyb0RvYy54bWxQSwECLQAUAAYA&#10;CAAAACEAWCsPaOAAAAAKAQAADwAAAAAAAAAAAAAAAABwBgAAZHJzL2Rvd25yZXYueG1sUEsFBgAA&#10;AAAEAAQA8wAAAH0HAAAAAA==&#10;">
            <v:group id="Group 33" o:spid="_x0000_s150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3+kJXwwAAAN0AAAAP&#10;AAAAAAAAAAAAAAAAAKoCAABkcnMvZG93bnJldi54bWxQSwUGAAAAAAQABAD6AAAAmgMAAAAA&#10;">
              <v:rect id="Rectangle 34" o:spid="_x0000_s151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aMdsYA&#10;AADdAAAADwAAAGRycy9kb3ducmV2LnhtbESPQWvCQBSE74X+h+UVequbWGo1ukqtWrxWI8HbI/vM&#10;hmbfhuzWxH/fLRR6HGbmG2axGmwjrtT52rGCdJSAIC6drrlSkB93T1MQPiBrbByTght5WC3v7xaY&#10;adfzJ10PoRIRwj5DBSaENpPSl4Ys+pFriaN3cZ3FEGVXSd1hH+G2keMkmUiLNccFgy29Gyq/Dt9W&#10;wXNVbE2Rb3xu02Lycbqd1v15p9Tjw/A2BxFoCP/hv/ZeK3h5TWfw+yY+Abn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maMdsYAAADdAAAADwAAAAAAAAAAAAAAAACYAgAAZHJz&#10;L2Rvd25yZXYueG1sUEsFBgAAAAAEAAQA9QAAAIsDAAAAAA==&#10;" strokecolor="#2f5496 [2408]" strokeweight="1.5pt">
                <v:fill opacity="0"/>
              </v:rect>
              <v:rect id="Rectangle 35" o:spid="_x0000_s151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kob/r8A&#10;AADdAAAADwAAAGRycy9kb3ducmV2LnhtbERPy4rCMBTdD/gP4QruxrRiR61GEUWdpc/9pbm2xeam&#10;NlHr35vFwCwP5z1btKYST2pcaVlB3I9AEGdWl5wrOJ8232MQziNrrCyTgjc5WMw7XzNMtX3xgZ5H&#10;n4sQwi5FBYX3dSqlywoy6Pq2Jg7c1TYGfYBNLnWDrxBuKjmIoh9psOTQUGBNq4Ky2/FhFFySdc07&#10;aXgfb4aT5HLb3lexUarXbZdTEJ5a/y/+c/9qBcloEPaHN+EJyPk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SShv+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150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hhEs8cAAADdAAAADwAAAGRycy9kb3ducmV2LnhtbESPT2vCQBTE7wW/w/KE3pqNAVtJ3YgR&#10;BFPoQSuF3h7ZZ/40+zZmtxq/fVco9DjMzG+Y5Wo0nbjQ4BrLCmZRDIK4tLrhSsHxY/u0AOE8ssbO&#10;Mim4kYNVNnlYYqrtlfd0OfhKBAi7FBXU3veplK6syaCLbE8cvJMdDPogh0rqAa8BbjqZxPGzNNhw&#10;WKixp01N5ffhxyjIb2+f79YX593pqz0XeZ4U2BqlHqfj+hWEp9H/h//aO61g/pLM4P4mPAGZ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WGESzxwAAAN0AAAAPAAAAAAAA&#10;AAAAAAAAAKECAABkcnMvZG93bnJldi54bWxQSwUGAAAAAAQABAD5AAAAlQMAAAAA&#10;" strokecolor="#2f5496 [2408]" strokeweight="1.5pt"/>
            <v:shape id="AutoShape 37" o:spid="_x0000_s150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sraxMYAAADdAAAADwAAAGRycy9kb3ducmV2LnhtbESPQWvCQBSE70L/w/IKvZlNA2qJrmIK&#10;ghE81JaCt0f2mUSzb2N2q/HfuwXB4zAz3zCzRW8acaHO1ZYVvEcxCOLC6ppLBT/fq+EHCOeRNTaW&#10;ScGNHCzmL4MZptpe+YsuO1+KAGGXooLK+zaV0hUVGXSRbYmDd7CdQR9kV0rd4TXATSOTOB5LgzWH&#10;hQpb+qyoOO3+jILstvndWp+f14f98ZxnWZLj0Sj19tovpyA89f4ZfrTXWsFokiTw/yY8ATm/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bK2sTGAAAA3QAAAA8AAAAAAAAA&#10;AAAAAAAAoQIAAGRycy9kb3ducmV2LnhtbFBLBQYAAAAABAAEAPkAAACUAwAAAAA=&#10;" strokecolor="#2f5496 [2408]" strokeweight="1.5pt"/>
          </v:group>
        </w:pict>
      </w:r>
      <w:r w:rsidR="00A53F83">
        <w:rPr>
          <w:rFonts w:ascii="ALFABET98" w:hAnsi="ALFABET98"/>
          <w:sz w:val="72"/>
          <w:szCs w:val="72"/>
        </w:rPr>
        <w:t>ka     ka     ka     ka     ka</w:t>
      </w:r>
      <w:r w:rsidR="00A53F8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A53F83" w:rsidRPr="009E083E" w:rsidRDefault="00BD3DCE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500" style="position:absolute;margin-left:-16.1pt;margin-top:9.4pt;width:521.25pt;height:36.85pt;z-index:-25053593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JE878sUBAAA8Q8AAA4AAAAAAAAAAAAAAAAALgIAAGRycy9lMm9Eb2MueG1sUEsBAi0AFAAGAAgA&#10;AAAhAFgrD2jgAAAACgEAAA8AAAAAAAAAAAAAAAAAbgYAAGRycy9kb3ducmV2LnhtbFBLBQYAAAAA&#10;BAAEAPMAAAB7BwAAAAA=&#10;">
            <v:group id="Group 33" o:spid="_x0000_s150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QXtLrFAAAA3QAA&#10;AA8AAAAAAAAAAAAAAAAAqgIAAGRycy9kb3ducmV2LnhtbFBLBQYAAAAABAAEAPoAAACcAwAAAAA=&#10;">
              <v:rect id="Rectangle 34" o:spid="_x0000_s150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VBd8UA&#10;AADdAAAADwAAAGRycy9kb3ducmV2LnhtbESPQWvCQBSE7wX/w/IEb3VjCiLRVaqt4lWNhN4e2dds&#10;aPZtyG5N/PeuUOhxmJlvmNVmsI24Uedrxwpm0wQEcel0zZWC/LJ/XYDwAVlj45gU3MnDZj16WWGm&#10;Xc8nup1DJSKEfYYKTAhtJqUvDVn0U9cSR+/bdRZDlF0ldYd9hNtGpkkylxZrjgsGW9oZKn/Ov1bB&#10;W1V8miL/8LmdFfPD9X7d9l97pSbj4X0JItAQ/sN/7aNWkC7SFJ5v4hOQ6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FUF3xQAAAN0AAAAPAAAAAAAAAAAAAAAAAJgCAABkcnMv&#10;ZG93bnJldi54bWxQSwUGAAAAAAQABAD1AAAAigMAAAAA&#10;" strokecolor="#2f5496 [2408]" strokeweight="1.5pt">
                <v:fill opacity="0"/>
              </v:rect>
              <v:rect id="Rectangle 35" o:spid="_x0000_s150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MQRMMA&#10;AADdAAAADwAAAGRycy9kb3ducmV2LnhtbESPT4vCMBTE78J+h/CEvWnaropWoyyKux79e380z7bY&#10;vNQmq/XbbwTB4zAzv2Fmi9ZU4kaNKy0riPsRCOLM6pJzBcfDujcG4TyyxsoyKXiQg8X8ozPDVNs7&#10;7+i297kIEHYpKii8r1MpXVaQQde3NXHwzrYx6INscqkbvAe4qWQSRSNpsOSwUGBNy4Kyy/7PKDgN&#10;VzX/SsPbeD2YDE+Xn+syNkp9dtvvKQhPrX+HX+2NVpCMky94vglPQM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iMQR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50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tRy5sYAAADdAAAADwAAAGRycy9kb3ducmV2LnhtbESPT4vCMBTE7wt+h/AEb2tqkUWqUayw&#10;YAUP/kHw9miebbV5qU1W67ffCAt7HGbmN8xs0ZlaPKh1lWUFo2EEgji3uuJCwfHw/TkB4Tyyxtoy&#10;KXiRg8W89zHDRNsn7+ix94UIEHYJKii9bxIpXV6SQTe0DXHwLrY16INsC6lbfAa4qWUcRV/SYMVh&#10;ocSGViXlt/2PUZC+Nqet9dl9fTlf71maxhlejVKDfrecgvDU+f/wX3utFcSTeAzvN+EJyPk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rUcubGAAAA3QAAAA8AAAAAAAAA&#10;AAAAAAAAoQIAAGRycy9kb3ducmV2LnhtbFBLBQYAAAAABAAEAPkAAACUAwAAAAA=&#10;" strokecolor="#2f5496 [2408]" strokeweight="1.5pt"/>
            <v:shape id="AutoShape 37" o:spid="_x0000_s150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ZjXfcYAAADdAAAADwAAAGRycy9kb3ducmV2LnhtbESPT4vCMBTE7wt+h/AEb2tqwUWqUayw&#10;YAUP/kHw9miebbV5qU1W67ffCAt7HGbmN8xs0ZlaPKh1lWUFo2EEgji3uuJCwfHw/TkB4Tyyxtoy&#10;KXiRg8W89zHDRNsn7+ix94UIEHYJKii9bxIpXV6SQTe0DXHwLrY16INsC6lbfAa4qWUcRV/SYMVh&#10;ocSGViXlt/2PUZC+Nqet9dl9fTlf71maxhlejVKDfrecgvDU+f/wX3utFcSTeAzvN+EJyPk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WY133GAAAA3QAAAA8AAAAAAAAA&#10;AAAAAAAAoQIAAGRycy9kb3ducmV2LnhtbFBLBQYAAAAABAAEAPkAAACUAwAAAAA=&#10;" strokecolor="#2f5496 [2408]" strokeweight="1.5pt"/>
          </v:group>
        </w:pict>
      </w:r>
      <w:r w:rsidR="00A53F8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A53F83" w:rsidRPr="009E083E" w:rsidRDefault="00BD3DCE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494" style="position:absolute;margin-left:-16.1pt;margin-top:9.4pt;width:521.25pt;height:36.85pt;z-index:-25053491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SxPf2BMEAADxDwAADgAAAAAAAAAAAAAAAAAuAgAAZHJzL2Uyb0RvYy54bWxQSwECLQAUAAYACAAA&#10;ACEAWCsPaOAAAAAKAQAADwAAAAAAAAAAAAAAAABtBgAAZHJzL2Rvd25yZXYueG1sUEsFBgAAAAAE&#10;AAQA8wAAAHoHAAAAAA==&#10;">
            <v:group id="Group 33" o:spid="_x0000_s149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ksolVxgAAAN0A&#10;AAAPAAAAAAAAAAAAAAAAAKoCAABkcnMvZG93bnJldi54bWxQSwUGAAAAAAQABAD6AAAAnQMAAAAA&#10;">
              <v:rect id="Rectangle 34" o:spid="_x0000_s149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/12ncIA&#10;AADdAAAADwAAAGRycy9kb3ducmV2LnhtbERPy4rCMBTdD/gP4QruxtQKIh2j+BgHt2qlzO7S3GnK&#10;NDelydj695OF4PJw3qvNYBtxp87XjhXMpgkI4tLpmisF+fX4vgThA7LGxjEpeJCHzXr0tsJMu57P&#10;dL+ESsQQ9hkqMCG0mZS+NGTRT11LHLkf11kMEXaV1B32Mdw2Mk2ShbRYc2ww2NLeUPl7+bMK5lXx&#10;aYr84HM7KxZft8dt138flZqMh+0HiEBDeImf7pNWkC7TODe+iU9Arv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/XadwgAAAN0AAAAPAAAAAAAAAAAAAAAAAJgCAABkcnMvZG93&#10;bnJldi54bWxQSwUGAAAAAAQABAD1AAAAhwMAAAAA&#10;" strokecolor="#2f5496 [2408]" strokeweight="1.5pt">
                <v:fill opacity="0"/>
              </v:rect>
              <v:rect id="Rectangle 35" o:spid="_x0000_s149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8snrsQA&#10;AADdAAAADwAAAGRycy9kb3ducmV2LnhtbESPQWvCQBSE7wX/w/KE3ppNghaTugZJse2xar0/ss8k&#10;mH2bZldN/31XEDwOM/MNsyxG04kLDa61rCCJYhDEldUt1wp+9puXBQjnkTV2lknBHzkoVpOnJeba&#10;XnlLl52vRYCwy1FB432fS+mqhgy6yPbEwTvawaAPcqilHvAa4KaTaRy/SoMth4UGeyobqk67s1Fw&#10;mL/3/CkNfyebWTY/nD5+y8Qo9Twd128gPI3+Eb63v7SCdJFmcHsTnoBc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/LJ67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149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DbiOMQAAADdAAAADwAAAGRycy9kb3ducmV2LnhtbERPTWvCQBC9F/wPywje6qYplBBdpREE&#10;I/TQtBR6G7JjEs3OxuzWJP++exA8Pt73ejuaVtyod41lBS/LCARxaXXDlYLvr/1zAsJ5ZI2tZVIw&#10;kYPtZva0xlTbgT/pVvhKhBB2KSqove9SKV1Zk0G3tB1x4E62N+gD7CupexxCuGllHEVv0mDDoaHG&#10;jnY1lZfizyjIpuPPh/X59XD6PV/zLItzPBulFvPxfQXC0+gf4rv7oBXEyWvYH96EJyA3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QNuI4xAAAAN0AAAAPAAAAAAAAAAAA&#10;AAAAAKECAABkcnMvZG93bnJldi54bWxQSwUGAAAAAAQABAD5AAAAkgMAAAAA&#10;" strokecolor="#2f5496 [2408]" strokeweight="1.5pt"/>
            <v:shape id="AutoShape 37" o:spid="_x0000_s149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3pHo8cAAADdAAAADwAAAGRycy9kb3ducmV2LnhtbESPT2vCQBTE7wW/w/IK3urGCEVS19AI&#10;BVPoQVsEb4/sM3+afRuzW5N8+65Q6HGYmd8wm3Q0rbhR72rLCpaLCARxYXXNpYKvz7enNQjnkTW2&#10;lknBRA7S7exhg4m2Ax/odvSlCBB2CSqovO8SKV1RkUG3sB1x8C62N+iD7EupexwC3LQyjqJnabDm&#10;sFBhR7uKiu/jj1GQTe+nD+vz6/5ybq55lsU5Nkap+eP4+gLC0+j/w3/tvVYQr1dLuL8JT0Bu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/ekejxwAAAN0AAAAPAAAAAAAA&#10;AAAAAAAAAKECAABkcnMvZG93bnJldi54bWxQSwUGAAAAAAQABAD5AAAAlQMAAAAA&#10;" strokecolor="#2f5496 [2408]" strokeweight="1.5pt"/>
          </v:group>
        </w:pict>
      </w:r>
      <w:r w:rsidR="00A53F83">
        <w:rPr>
          <w:rFonts w:ascii="ALFABET98" w:hAnsi="ALFABET98"/>
          <w:sz w:val="72"/>
          <w:szCs w:val="72"/>
        </w:rPr>
        <w:t>ke     ke     ke     ke     ke</w:t>
      </w:r>
      <w:r w:rsidR="00A53F83" w:rsidRPr="009E083E"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A53F83" w:rsidRDefault="00BD3DCE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488" style="position:absolute;margin-left:-16.1pt;margin-top:9.4pt;width:521.25pt;height:36.85pt;z-index:-25053388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FOy9TQUBAAA8Q8AAA4AAAAAAAAAAAAAAAAALgIAAGRycy9lMm9Eb2MueG1sUEsBAi0AFAAGAAgA&#10;AAAhAFgrD2jgAAAACgEAAA8AAAAAAAAAAAAAAAAAbgYAAGRycy9kb3ducmV2LnhtbFBLBQYAAAAA&#10;BAAEAPMAAAB7BwAAAAA=&#10;">
            <v:group id="Group 33" o:spid="_x0000_s149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eUBmLxgAAAN0A&#10;AAAPAAAAAAAAAAAAAAAAAKoCAABkcnMvZG93bnJldi54bWxQSwUGAAAAAAQABAD6AAAAnQMAAAAA&#10;">
              <v:rect id="Rectangle 34" o:spid="_x0000_s149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2nqRcUA&#10;AADdAAAADwAAAGRycy9kb3ducmV2LnhtbESPT2vCQBTE7wW/w/IEb3XjH0RSV9FWpddqJPT2yL5m&#10;Q7NvQ3Y18du7hYLHYWZ+w6w2va3FjVpfOVYwGScgiAunKy4VZOfD6xKED8gaa8ek4E4eNuvBywpT&#10;7Tr+otsplCJC2KeowITQpFL6wpBFP3YNcfR+XGsxRNmWUrfYRbit5TRJFtJixXHBYEPvhorf09Uq&#10;mJX53uTZh8/sJF8cL/fLrvs+KDUa9ts3EIH68Az/tz+1gulyNoe/N/EJyP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aepFxQAAAN0AAAAPAAAAAAAAAAAAAAAAAJgCAABkcnMv&#10;ZG93bnJldi54bWxQSwUGAAAAAAQABAD1AAAAigMAAAAA&#10;" strokecolor="#2f5496 [2408]" strokeweight="1.5pt">
                <v:fill opacity="0"/>
              </v:rect>
              <v:rect id="Rectangle 35" o:spid="_x0000_s149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1+7dsMA&#10;AADdAAAADwAAAGRycy9kb3ducmV2LnhtbESPT4vCMBTE78J+h/CEvWla14pWoyyKux79e380z7bY&#10;vNQmq/XbbwTB4zAzv2Fmi9ZU4kaNKy0riPsRCOLM6pJzBcfDujcG4TyyxsoyKXiQg8X8ozPDVNs7&#10;7+i297kIEHYpKii8r1MpXVaQQde3NXHwzrYx6INscqkbvAe4qeQgikbSYMlhocCalgVll/2fUXBK&#10;VjX/SsPbeD2cJKfLz3UZG6U+u+33FISn1r/Dr/ZGKxiMvxJ4vglPQM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1+7d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49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JPf18cAAADdAAAADwAAAGRycy9kb3ducmV2LnhtbESPQWvCQBSE74X+h+UVems2RhCJWcUU&#10;CqbgobYUentkn9lo9m3Mrhr/vVso9DjMzDdMsRptJy40+NaxgkmSgiCunW65UfD1+fYyB+EDssbO&#10;MSm4kYfV8vGhwFy7K3/QZRcaESHsc1RgQuhzKX1tyKJPXE8cvb0bLIYoh0bqAa8RbjuZpelMWmw5&#10;Lhjs6dVQfdydrYLy9v69daE6bfY/h1NVllmFB6vU89O4XoAINIb/8F97oxVk8+kMft/EJyCX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wk9/XxwAAAN0AAAAPAAAAAAAA&#10;AAAAAAAAAKECAABkcnMvZG93bnJldi54bWxQSwUGAAAAAAQABAD5AAAAlQMAAAAA&#10;" strokecolor="#2f5496 [2408]" strokeweight="1.5pt"/>
            <v:shape id="AutoShape 37" o:spid="_x0000_s148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996TMYAAADdAAAADwAAAGRycy9kb3ducmV2LnhtbESPQWvCQBSE74L/YXkFb7ppBBtSV2kE&#10;wQgetKXQ2yP7TGKzb2N21fjvXaHQ4zAz3zDzZW8acaXO1ZYVvE4iEMSF1TWXCr4+1+MEhPPIGhvL&#10;pOBODpaL4WCOqbY33tP14EsRIOxSVFB536ZSuqIig25iW+LgHW1n0AfZlVJ3eAtw08g4imbSYM1h&#10;ocKWVhUVv4eLUZDdt9876/Pz5vhzOudZFud4MkqNXvqPdxCeev8f/mtvtII4mb7B8014AnL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/fekzGAAAA3QAAAA8AAAAAAAAA&#10;AAAAAAAAoQIAAGRycy9kb3ducmV2LnhtbFBLBQYAAAAABAAEAPkAAACUAwAAAAA=&#10;" strokecolor="#2f5496 [2408]" strokeweight="1.5pt"/>
          </v:group>
        </w:pict>
      </w:r>
      <w:r w:rsidR="00A53F83" w:rsidRPr="009E083E">
        <w:rPr>
          <w:rFonts w:ascii="ALFABET98" w:hAnsi="ALFABET98"/>
          <w:sz w:val="72"/>
          <w:szCs w:val="72"/>
        </w:rPr>
        <w:t xml:space="preserve">                                      </w:t>
      </w:r>
      <w:r w:rsidR="00A53F83">
        <w:rPr>
          <w:rFonts w:ascii="ALFABET98" w:hAnsi="ALFABET98"/>
          <w:sz w:val="72"/>
          <w:szCs w:val="72"/>
        </w:rPr>
        <w:t xml:space="preserve">  </w:t>
      </w:r>
    </w:p>
    <w:p w:rsidR="00A53F83" w:rsidRPr="009E083E" w:rsidRDefault="00BD3DCE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1482" style="position:absolute;margin-left:-16.1pt;margin-top:9.4pt;width:521.25pt;height:36.85pt;z-index:-25046630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">
            <v:group id="Group 33" o:spid="_x0000_s148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/uC5hxgAAAN0A&#10;AAAPAAAAAAAAAAAAAAAAAKoCAABkcnMvZG93bnJldi54bWxQSwUGAAAAAAQABAD6AAAAnQMAAAAA&#10;">
              <v:rect id="Rectangle 34" o:spid="_x0000_s148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SfO8IA&#10;AADdAAAADwAAAGRycy9kb3ducmV2LnhtbERPz2vCMBS+C/sfwhvspqk6RDqjqNPh1a5Sdns0b02x&#10;eSlNZut/vxwEjx/f79VmsI24UedrxwqmkwQEcel0zZWC/Ps4XoLwAVlj45gU3MnDZv0yWmGqXc9n&#10;umWhEjGEfYoKTAhtKqUvDVn0E9cSR+7XdRZDhF0ldYd9DLeNnCXJQlqsOTYYbGlvqLxmf1bBvCoO&#10;psg/fW6nxeLrcr/s+p+jUm+vw/YDRKAhPMUP90krmC3f4/74Jj4Buf4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VJ87wgAAAN0AAAAPAAAAAAAAAAAAAAAAAJgCAABkcnMvZG93&#10;bnJldi54bWxQSwUGAAAAAAQABAD1AAAAhwMAAAAA&#10;" strokecolor="#2f5496 [2408]" strokeweight="1.5pt">
                <v:fill opacity="0"/>
              </v:rect>
              <v:rect id="Rectangle 35" o:spid="_x0000_s148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fz58UA&#10;AADdAAAADwAAAGRycy9kb3ducmV2LnhtbESPQWvCQBSE70L/w/IKvdVNQmw1ugZJsfbYpnp/ZJ9J&#10;MPs2Zrea/vuuUPA4zMw3zCofTScuNLjWsoJ4GoEgrqxuuVaw/94+z0E4j6yxs0wKfslBvn6YrDDT&#10;9spfdCl9LQKEXYYKGu/7TEpXNWTQTW1PHLyjHQz6IIda6gGvAW46mUTRizTYclhosKeioepU/hgF&#10;h9lbzztp+DPepovZ4fR+LmKj1NPjuFmC8DT6e/i//aEVJPP0FW5vwhOQ6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x/Pn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148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K8avccAAADdAAAADwAAAGRycy9kb3ducmV2LnhtbESPT2vCQBTE7wW/w/KE3uqmQoONbqQR&#10;BFPoQVsEb4/sM3/Mvo3ZrcZv3xWEHoeZ+Q2zWA6mFRfqXW1ZweskAkFcWF1zqeDne/0yA+E8ssbW&#10;Mim4kYNlOnpaYKLtlbd02flSBAi7BBVU3neJlK6oyKCb2I44eEfbG/RB9qXUPV4D3LRyGkWxNFhz&#10;WKiwo1VFxWn3axRkt8/9l/X5eXM8NOc8y6Y5Nkap5/HwMQfhafD/4Ud7oxW8xe8x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Mrxq9xwAAAN0AAAAPAAAAAAAA&#10;AAAAAAAAAKECAABkcnMvZG93bnJldi54bWxQSwUGAAAAAAQABAD5AAAAlQMAAAAA&#10;" strokecolor="#2f5496 [2408]" strokeweight="1.5pt"/>
            <v:shape id="AutoShape 37" o:spid="_x0000_s148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+O/JsYAAADdAAAADwAAAGRycy9kb3ducmV2LnhtbESPQWvCQBSE70L/w/IK3nRTQW2jqzQF&#10;IRE8aEvB2yP7TGKzb2N21fjvXUHocZiZb5j5sjO1uFDrKssK3oYRCOLc6ooLBT/fq8E7COeRNdaW&#10;ScGNHCwXL705xtpeeUuXnS9EgLCLUUHpfRNL6fKSDLqhbYiDd7CtQR9kW0jd4jXATS1HUTSRBisO&#10;CyU29FVS/rc7GwXJbf27sT47pYf98ZQlySjDo1Gq/9p9zkB46vx/+NlOtYLx5GMKjzfhCcjF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PjvybGAAAA3QAAAA8AAAAAAAAA&#10;AAAAAAAAoQIAAGRycy9kb3ducmV2LnhtbFBLBQYAAAAABAAEAPkAAACUAwAAAAA=&#10;" strokecolor="#2f5496 [2408]" strokeweight="1.5pt"/>
          </v:group>
        </w:pict>
      </w:r>
      <w:r w:rsidR="00A53F83">
        <w:rPr>
          <w:rFonts w:ascii="ALFABET98" w:hAnsi="ALFABET98"/>
          <w:sz w:val="72"/>
          <w:szCs w:val="72"/>
        </w:rPr>
        <w:t>ak     ak     ak     ak     ak</w:t>
      </w:r>
      <w:r w:rsidR="00A53F8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A53F83" w:rsidRPr="009E083E" w:rsidRDefault="00BD3DCE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476" style="position:absolute;margin-left:-16.1pt;margin-top:9.4pt;width:521.25pt;height:36.85pt;z-index:-25046528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BqAVgBYEAADxDwAADgAAAAAAAAAAAAAAAAAuAgAAZHJzL2Uyb0RvYy54bWxQSwECLQAUAAYA&#10;CAAAACEAWCsPaOAAAAAKAQAADwAAAAAAAAAAAAAAAABwBgAAZHJzL2Rvd25yZXYueG1sUEsFBgAA&#10;AAAEAAQA8wAAAH0HAAAAAA==&#10;">
            <v:group id="Group 33" o:spid="_x0000_s147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3MhqbxgAAAN0A&#10;AAAPAAAAAAAAAAAAAAAAAKoCAABkcnMvZG93bnJldi54bWxQSwUGAAAAAAQABAD6AAAAnQMAAAAA&#10;">
              <v:rect id="Rectangle 34" o:spid="_x0000_s148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vpVcYA&#10;AADdAAAADwAAAGRycy9kb3ducmV2LnhtbESPQWvCQBSE7wX/w/IK3upGq7akrqJtlV5rI6G3R/Y1&#10;G8y+DdnVxH/vCkKPw8x8wyxWva3FmVpfOVYwHiUgiAunKy4VZD/bp1cQPiBrrB2Tggt5WC0HDwtM&#10;tev4m877UIoIYZ+iAhNCk0rpC0MW/cg1xNH7c63FEGVbSt1iF+G2lpMkmUuLFccFgw29GyqO+5NV&#10;8FzmnybPPnxmx/l8d7gcNt3vVqnhY79+AxGoD//he/tLK5i9TKZwexOfgFx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gvpVcYAAADdAAAADwAAAAAAAAAAAAAAAACYAgAAZHJz&#10;L2Rvd25yZXYueG1sUEsFBgAAAAAEAAQA9QAAAIsDAAAAAA==&#10;" strokecolor="#2f5496 [2408]" strokeweight="1.5pt">
                <v:fill opacity="0"/>
              </v:rect>
              <v:rect id="Rectangle 35" o:spid="_x0000_s148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24ZsMA&#10;AADdAAAADwAAAGRycy9kb3ducmV2LnhtbESPT4vCMBTE7wt+h/AEb5pW7LrbNYoo6h79s94fzbMt&#10;Ni+1iVq/vRGEPQ4z8xtmMmtNJW7UuNKygngQgSDOrC45V/B3WPW/QDiPrLGyTAoe5GA27XxMMNX2&#10;zju67X0uAoRdigoK7+tUSpcVZNANbE0cvJNtDPogm1zqBu8Bbio5jKJPabDksFBgTYuCsvP+ahQc&#10;k2XNG2l4G69G38nxvL4sYqNUr9vOf0B4av1/+N3+1QqS8TCB15vwBOT0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j24Z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47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fHcx8YAAADdAAAADwAAAGRycy9kb3ducmV2LnhtbESPQWvCQBSE70L/w/IKvZmNgVqJrmIK&#10;BVPwUBXB2yP7TKLZtzG71fjv3ULB4zAz3zCzRW8acaXO1ZYVjKIYBHFhdc2lgt32azgB4TyyxsYy&#10;KbiTg8X8ZTDDVNsb/9B140sRIOxSVFB536ZSuqIigy6yLXHwjrYz6IPsSqk7vAW4aWQSx2NpsOaw&#10;UGFLnxUV582vUZDdv/dr6/PL6ng4XfIsS3I8GaXeXvvlFISn3j/D/+2VVvD+kYzh7014AnL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nx3MfGAAAA3QAAAA8AAAAAAAAA&#10;AAAAAAAAoQIAAGRycy9kb3ducmV2LnhtbFBLBQYAAAAABAAEAPkAAACUAwAAAAA=&#10;" strokecolor="#2f5496 [2408]" strokeweight="1.5pt"/>
            <v:shape id="AutoShape 37" o:spid="_x0000_s147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r15XMcAAADdAAAADwAAAGRycy9kb3ducmV2LnhtbESPT2vCQBTE7wW/w/KE3uqmgWqJbqQR&#10;BFPwUFsEb4/sM3/Mvo3ZrcZv7wqFHoeZ+Q2zWA6mFRfqXW1ZweskAkFcWF1zqeDne/3yDsJ5ZI2t&#10;ZVJwIwfLdPS0wETbK3/RZedLESDsElRQed8lUrqiIoNuYjvi4B1tb9AH2ZdS93gNcNPKOIqm0mDN&#10;YaHCjlYVFafdr1GQ3T73W+vz8+Z4aM55lsU5Nkap5/HwMQfhafD/4b/2Rit4m8UzeLwJT0Cm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2vXlcxwAAAN0AAAAPAAAAAAAA&#10;AAAAAAAAAKECAABkcnMvZG93bnJldi54bWxQSwUGAAAAAAQABAD5AAAAlQMAAAAA&#10;" strokecolor="#2f5496 [2408]" strokeweight="1.5pt"/>
          </v:group>
        </w:pict>
      </w:r>
      <w:r w:rsidR="00A53F83" w:rsidRPr="009E083E">
        <w:rPr>
          <w:rFonts w:ascii="ALFABET98" w:hAnsi="ALFABET98"/>
          <w:sz w:val="72"/>
          <w:szCs w:val="72"/>
        </w:rPr>
        <w:t xml:space="preserve">                                        </w:t>
      </w:r>
      <w:r w:rsidR="00A53F83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      </w:t>
      </w:r>
    </w:p>
    <w:p w:rsidR="00A53F83" w:rsidRPr="009E083E" w:rsidRDefault="00BD3DCE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470" style="position:absolute;margin-left:-16.1pt;margin-top:9.4pt;width:521.25pt;height:36.85pt;z-index:-25046835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">
            <v:group id="Group 33" o:spid="_x0000_s147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oyKgMQAAADdAAAA&#10;DwAAAAAAAAAAAAAAAACqAgAAZHJzL2Rvd25yZXYueG1sUEsFBgAAAAAEAAQA+gAAAJsDAAAAAA==&#10;">
              <v:rect id="Rectangle 34" o:spid="_x0000_s147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BEocYA&#10;AADdAAAADwAAAGRycy9kb3ducmV2LnhtbESPzWrDMBCE74W+g9hCb43shrjFiRLa5odcmzqY3BZr&#10;a5laK2OpsfP2UaDQ4zAz3zCL1WhbcabeN44VpJMEBHHldMO1guJr+/QKwgdkja1jUnAhD6vl/d0C&#10;c+0G/qTzIdQiQtjnqMCE0OVS+sqQRT9xHXH0vl1vMUTZ11L3OES4beVzkmTSYsNxwWBHH4aqn8Ov&#10;VTCty40pi7UvbFpmu+Pl+D6ctko9PoxvcxCBxvAf/mvvtYLsZZbC7U18An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xBEocYAAADdAAAADwAAAAAAAAAAAAAAAACYAgAAZHJz&#10;L2Rvd25yZXYueG1sUEsFBgAAAAAEAAQA9QAAAIsDAAAAAA==&#10;" strokecolor="#2f5496 [2408]" strokeweight="1.5pt">
                <v:fill opacity="0"/>
              </v:rect>
              <v:rect id="Rectangle 35" o:spid="_x0000_s147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0blusAA&#10;AADdAAAADwAAAGRycy9kb3ducmV2LnhtbERPy4rCMBTdD/gP4QruxrQyDrWaiijqLMfX/tJc29Lm&#10;pjYZrX8/WQguD+e9WPamEXfqXGVZQTyOQBDnVldcKDiftp8JCOeRNTaWScGTHCyzwccCU20ffKD7&#10;0RcihLBLUUHpfZtK6fKSDLqxbYkDd7WdQR9gV0jd4SOEm0ZOouhbGqw4NJTY0rqkvD7+GQWX6abl&#10;vTT8G2+/ZtNLvbutY6PUaNiv5iA89f4tfrl/tIJkkoS54U14AjL7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0blus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147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xS698YAAADdAAAADwAAAGRycy9kb3ducmV2LnhtbESPQWvCQBSE7wX/w/IEb3VjDpKmrmIE&#10;wQgeqqXQ2yP7TKLZtzG7avz3XUHocZiZb5jZojeNuFHnassKJuMIBHFhdc2lgu/D+j0B4TyyxsYy&#10;KXiQg8V88DbDVNs7f9Ft70sRIOxSVFB536ZSuqIig25sW+LgHW1n0AfZlVJ3eA9w08g4iqbSYM1h&#10;ocKWVhUV5/3VKMge25+d9fllc/w9XfIsi3M8GaVGw375CcJT7//Dr/ZGK0ji5AOeb8ITkP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8UuvfGAAAA3QAAAA8AAAAAAAAA&#10;AAAAAAAAoQIAAGRycy9kb3ducmV2LnhtbFBLBQYAAAAABAAEAPkAAACUAwAAAAA=&#10;" strokecolor="#2f5496 [2408]" strokeweight="1.5pt"/>
            <v:shape id="AutoShape 37" o:spid="_x0000_s147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/eFt8QAAADdAAAADwAAAGRycy9kb3ducmV2LnhtbERPu2rDMBTdA/0HcQvdYrkeSuJYCXWh&#10;EBc6NAmFbhfr+hXryrFUx/n7aihkPJx3tptNLyYaXWtZwXMUgyAurW65VnA6vi9XIJxH1thbJgU3&#10;crDbPiwyTLW98hdNB1+LEMIuRQWN90MqpSsbMugiOxAHrrKjQR/gWEs94jWEm14mcfwiDbYcGhoc&#10;6K2h8nz4NQry28f3p/XFZV/9dJciz5MCO6PU0+P8ugHhafZ38b97rxWsknXYH96EJyC3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794W3xAAAAN0AAAAPAAAAAAAAAAAA&#10;AAAAAKECAABkcnMvZG93bnJldi54bWxQSwUGAAAAAAQABAD5AAAAkgMAAAAA&#10;" strokecolor="#2f5496 [2408]" strokeweight="1.5pt"/>
          </v:group>
        </w:pict>
      </w:r>
      <w:r w:rsidR="00A53F83">
        <w:rPr>
          <w:rFonts w:ascii="ALFABET98" w:hAnsi="ALFABET98"/>
          <w:sz w:val="72"/>
          <w:szCs w:val="72"/>
        </w:rPr>
        <w:t>ek     ek      ek     ek     ek</w:t>
      </w:r>
      <w:r w:rsidR="00A53F8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A53F83" w:rsidRPr="009E083E" w:rsidRDefault="00BD3DCE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464" style="position:absolute;margin-left:-16.1pt;margin-top:9.4pt;width:521.25pt;height:36.85pt;z-index:-25046732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B&#10;PJxkEgQAAPEPAAAOAAAAAAAAAAAAAAAAAC4CAABkcnMvZTJvRG9jLnhtbFBLAQItABQABgAIAAAA&#10;IQBYKw9o4AAAAAoBAAAPAAAAAAAAAAAAAAAAAGwGAABkcnMvZG93bnJldi54bWxQSwUGAAAAAAQA&#10;BADzAAAAeQcAAAAA&#10;">
            <v:group id="Group 33" o:spid="_x0000_s146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a3dufxgAAAN0A&#10;AAAPAAAAAAAAAAAAAAAAAKoCAABkcnMvZG93bnJldi54bWxQSwUGAAAAAAQABAD6AAAAnQMAAAAA&#10;">
              <v:rect id="Rectangle 34" o:spid="_x0000_s146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0EVvsUA&#10;AADdAAAADwAAAGRycy9kb3ducmV2LnhtbESPQWvCQBSE7wX/w/KE3upGBdHoKrbW0ms1Erw9ss9s&#10;MPs2ZFcT/323UPA4zMw3zGrT21rcqfWVYwXjUQKCuHC64lJBdty/zUH4gKyxdkwKHuRhsx68rDDV&#10;ruMfuh9CKSKEfYoKTAhNKqUvDFn0I9cQR+/iWoshyraUusUuwm0tJ0kykxYrjgsGG/owVFwPN6tg&#10;WuafJs92PrPjfPZ1epzeu/Neqddhv12CCNSHZ/i//a0VzCeLKfy9iU9Ar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QRW+xQAAAN0AAAAPAAAAAAAAAAAAAAAAAJgCAABkcnMv&#10;ZG93bnJldi54bWxQSwUGAAAAAAQABAD1AAAAigMAAAAA&#10;" strokecolor="#2f5496 [2408]" strokeweight="1.5pt">
                <v:fill opacity="0"/>
              </v:rect>
              <v:rect id="Rectangle 35" o:spid="_x0000_s146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9J5YsMA&#10;AADdAAAADwAAAGRycy9kb3ducmV2LnhtbESPT4vCMBTE7wt+h/AEb2ta0UVro4ii7nHXP/dH82xL&#10;m5faRK3ffiMIexxm5jdMuuxMLe7UutKygngYgSDOrC45V3A6bj+nIJxH1lhbJgVPcrBc9D5STLR9&#10;8C/dDz4XAcIuQQWF900ipcsKMuiGtiEO3sW2Bn2QbS51i48AN7UcRdGXNFhyWCiwoXVBWXW4GQXn&#10;yabhvTT8E2/Hs8m52l3XsVFq0O9WcxCeOv8ffre/tYLpaDaG15vwBOTi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9J5Y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46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4AmL8cAAADdAAAADwAAAGRycy9kb3ducmV2LnhtbESPT2vCQBTE7wW/w/KE3uqmgYqNbqQR&#10;BFPwUFsEb4/sM3/Mvo3ZrcZv7wqFHoeZ+Q2zWA6mFRfqXW1ZweskAkFcWF1zqeDne/0yA+E8ssbW&#10;Mim4kYNlOnpaYKLtlb/osvOlCBB2CSqovO8SKV1RkUE3sR1x8I62N+iD7Eupe7wGuGllHEVTabDm&#10;sFBhR6uKitPu1yjIbp/7rfX5eXM8NOc8y+IcG6PU83j4mIPwNPj/8F97oxXM4vc3eLwJT0Cm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rgCYvxwAAAN0AAAAPAAAAAAAA&#10;AAAAAAAAAKECAABkcnMvZG93bnJldi54bWxQSwUGAAAAAAQABAD5AAAAlQMAAAAA&#10;" strokecolor="#2f5496 [2408]" strokeweight="1.5pt"/>
            <v:shape id="AutoShape 37" o:spid="_x0000_s146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1K4WMYAAADdAAAADwAAAGRycy9kb3ducmV2LnhtbESPT4vCMBTE78J+h/AWvGlqD6LVKHZh&#10;wQoe/MPC3h7Ns602L7WJWr+9WVjwOMzMb5j5sjO1uFPrKssKRsMIBHFudcWFguPhezAB4Tyyxtoy&#10;KXiSg+XiozfHRNsH7+i+94UIEHYJKii9bxIpXV6SQTe0DXHwTrY16INsC6lbfAS4qWUcRWNpsOKw&#10;UGJDXyXll/3NKEifm5+t9dl1ffo9X7M0jTM8G6X6n91qBsJT59/h//ZaK5jE0zH8vQlPQC5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tSuFjGAAAA3QAAAA8AAAAAAAAA&#10;AAAAAAAAoQIAAGRycy9kb3ducmV2LnhtbFBLBQYAAAAABAAEAPkAAACUAwAAAAA=&#10;" strokecolor="#2f5496 [2408]" strokeweight="1.5pt"/>
          </v:group>
        </w:pict>
      </w:r>
      <w:r w:rsidR="00A53F83" w:rsidRPr="009E083E">
        <w:rPr>
          <w:rFonts w:ascii="ALFABET98" w:hAnsi="ALFABET98"/>
          <w:sz w:val="72"/>
          <w:szCs w:val="72"/>
        </w:rPr>
        <w:t xml:space="preserve">                                          </w:t>
      </w:r>
    </w:p>
    <w:p w:rsidR="00A53F83" w:rsidRPr="009E083E" w:rsidRDefault="00A53F83" w:rsidP="00A53F83">
      <w:pPr>
        <w:spacing w:line="240" w:lineRule="auto"/>
        <w:rPr>
          <w:rFonts w:ascii="ALFABET98" w:hAnsi="ALFABET98"/>
          <w:sz w:val="36"/>
          <w:szCs w:val="36"/>
        </w:rPr>
      </w:pPr>
      <w:r w:rsidRPr="009E083E">
        <w:rPr>
          <w:rFonts w:ascii="ALFABET98" w:hAnsi="ALFABET98"/>
          <w:sz w:val="72"/>
          <w:szCs w:val="72"/>
        </w:rPr>
        <w:t xml:space="preserve"> </w:t>
      </w:r>
      <w:r w:rsidRPr="009E083E">
        <w:rPr>
          <w:rFonts w:ascii="ALFABET98" w:hAnsi="ALFABET98"/>
          <w:sz w:val="36"/>
          <w:szCs w:val="36"/>
        </w:rPr>
        <w:t xml:space="preserve">   </w:t>
      </w:r>
      <w:r>
        <w:rPr>
          <w:rFonts w:ascii="ALFABET98" w:hAnsi="ALFABET98"/>
          <w:sz w:val="36"/>
          <w:szCs w:val="36"/>
        </w:rPr>
        <w:t xml:space="preserve">                              54</w:t>
      </w:r>
    </w:p>
    <w:p w:rsidR="00A53F83" w:rsidRDefault="00A53F83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9E083E">
        <w:rPr>
          <w:rFonts w:ascii="ALFABET98" w:hAnsi="ALFABET98"/>
          <w:sz w:val="36"/>
          <w:szCs w:val="36"/>
        </w:rPr>
        <w:t>Sayın velim, okuyalım, boşlukları  yazalım.</w:t>
      </w:r>
      <w:r w:rsidRPr="009E083E">
        <w:rPr>
          <w:rFonts w:ascii="ALFABET98" w:hAnsi="ALFABET98"/>
          <w:sz w:val="72"/>
          <w:szCs w:val="72"/>
        </w:rPr>
        <w:t xml:space="preserve">  </w:t>
      </w:r>
    </w:p>
    <w:p w:rsidR="00A53F83" w:rsidRPr="009E083E" w:rsidRDefault="00BD3DCE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458" style="position:absolute;margin-left:-16.1pt;margin-top:9.4pt;width:521.25pt;height:36.85pt;z-index:-25048883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szIZeRYEAADxDwAADgAAAAAAAAAAAAAAAAAuAgAAZHJzL2Uyb0RvYy54bWxQSwECLQAUAAYA&#10;CAAAACEAWCsPaOAAAAAKAQAADwAAAAAAAAAAAAAAAABwBgAAZHJzL2Rvd25yZXYueG1sUEsFBgAA&#10;AAAEAAQA8wAAAH0HAAAAAA==&#10;">
            <v:group id="Group 33" o:spid="_x0000_s146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zXsdcQAAADdAAAA&#10;DwAAAAAAAAAAAAAAAACqAgAAZHJzL2Rvd25yZXYueG1sUEsFBgAAAAAEAAQA+gAAAJsDAAAAAA==&#10;">
              <v:rect id="Rectangle 34" o:spid="_x0000_s146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kiVMUA&#10;AADdAAAADwAAAGRycy9kb3ducmV2LnhtbESPQWvCQBSE74L/YXmCN92oIJq6irYqvdZGQm+P7Gs2&#10;NPs2ZFcT/71bKPQ4zMw3zGbX21rcqfWVYwWzaQKCuHC64lJB9nmarED4gKyxdkwKHuRhtx0ONphq&#10;1/EH3S+hFBHCPkUFJoQmldIXhiz6qWuIo/ftWoshyraUusUuwm0t50mylBYrjgsGG3o1VPxcblbB&#10;osyPJs/efGZn+fJ8fVwP3ddJqfGo37+ACNSH//Bf+10rWM3Xa/h9E5+A3D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qSJUxQAAAN0AAAAPAAAAAAAAAAAAAAAAAJgCAABkcnMv&#10;ZG93bnJldi54bWxQSwUGAAAAAAQABAD1AAAAigMAAAAA&#10;" strokecolor="#2f5496 [2408]" strokeweight="1.5pt">
                <v:fill opacity="0"/>
              </v:rect>
              <v:rect id="Rectangle 35" o:spid="_x0000_s146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Lle78A&#10;AADdAAAADwAAAGRycy9kb3ducmV2LnhtbERPy4rCMBTdC/5DuMLsNK0vtBpFFB2XPveX5toWm5va&#10;ZLT+vVkMuDyc93zZmFI8qXaFZQVxLwJBnFpdcKbgct52JyCcR9ZYWiYFb3KwXLRbc0y0ffGRnief&#10;iRDCLkEFufdVIqVLczLoerYiDtzN1gZ9gHUmdY2vEG5K2Y+isTRYcGjIsaJ1Tun99GcUXEebin+l&#10;4UO8HU5H1/vusY6NUj+dZjUD4anxX/G/e68VTAZR2B/ehCcgF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OAuV7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146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lC6NsUAAADdAAAADwAAAGRycy9kb3ducmV2LnhtbESPQYvCMBSE78L+h/AWvNlUBZFqlO2C&#10;YAUPq7Kwt0fzbKvNS22i1n9vFgSPw8x8w8yXnanFjVpXWVYwjGIQxLnVFRcKDvvVYArCeWSNtWVS&#10;8CAHy8VHb46Jtnf+odvOFyJA2CWooPS+SaR0eUkGXWQb4uAdbWvQB9kWUrd4D3BTy1EcT6TBisNC&#10;iQ19l5Sfd1ejIH1sfrfWZ5f18e90ydJ0lOHJKNX/7L5mIDx1/h1+tddawXQcD+H/TXgCcvEE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lC6NsUAAADdAAAADwAAAAAAAAAA&#10;AAAAAAChAgAAZHJzL2Rvd25yZXYueG1sUEsFBgAAAAAEAAQA+QAAAJMDAAAAAA==&#10;" strokecolor="#2f5496 [2408]" strokeweight="1.5pt"/>
            <v:shape id="AutoShape 37" o:spid="_x0000_s145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oIkQcYAAADdAAAADwAAAGRycy9kb3ducmV2LnhtbESPT4vCMBTE74LfITzBm6ZWWKRrlK2w&#10;YAUP/kHY26N5tnWbl9pktX77jSB4HGbmN8x82Zla3Kh1lWUFk3EEgji3uuJCwfHwPZqBcB5ZY22Z&#10;FDzIwXLR780x0fbOO7rtfSEChF2CCkrvm0RKl5dk0I1tQxy8s20N+iDbQuoW7wFuahlH0Yc0WHFY&#10;KLGhVUn57/7PKEgfm9PW+uy6Pv9crlmaxhlejFLDQff1CcJT59/hV3utFcymUQzPN+EJyMU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qCJEHGAAAA3QAAAA8AAAAAAAAA&#10;AAAAAAAAoQIAAGRycy9kb3ducmV2LnhtbFBLBQYAAAAABAAEAPkAAACUAwAAAAA=&#10;" strokecolor="#2f5496 [2408]" strokeweight="1.5pt"/>
          </v:group>
        </w:pict>
      </w:r>
      <w:r w:rsidR="00A53F83" w:rsidRPr="00A34F3E">
        <w:rPr>
          <w:rFonts w:ascii="ALFABET98" w:hAnsi="ALFABET98"/>
          <w:color w:val="FF0000"/>
          <w:sz w:val="72"/>
          <w:szCs w:val="72"/>
        </w:rPr>
        <w:t>a</w:t>
      </w:r>
      <w:r w:rsidR="00A53F83">
        <w:rPr>
          <w:rFonts w:ascii="ALFABET98" w:hAnsi="ALFABET98"/>
          <w:sz w:val="72"/>
          <w:szCs w:val="72"/>
        </w:rPr>
        <w:t xml:space="preserve">   ka    </w:t>
      </w:r>
      <w:r w:rsidR="00A53F83" w:rsidRPr="00A34F3E">
        <w:rPr>
          <w:rFonts w:ascii="ALFABET98" w:hAnsi="ALFABET98"/>
          <w:color w:val="FF0000"/>
          <w:sz w:val="72"/>
          <w:szCs w:val="72"/>
        </w:rPr>
        <w:t>e</w:t>
      </w:r>
      <w:r w:rsidR="00A53F83">
        <w:rPr>
          <w:rFonts w:ascii="ALFABET98" w:hAnsi="ALFABET98"/>
          <w:sz w:val="72"/>
          <w:szCs w:val="72"/>
        </w:rPr>
        <w:t xml:space="preserve">   ka   </w:t>
      </w:r>
      <w:r w:rsidR="00A53F83" w:rsidRPr="00A34F3E">
        <w:rPr>
          <w:rFonts w:ascii="ALFABET98" w:hAnsi="ALFABET98"/>
          <w:color w:val="FF0000"/>
          <w:sz w:val="72"/>
          <w:szCs w:val="72"/>
        </w:rPr>
        <w:t>a</w:t>
      </w:r>
      <w:r w:rsidR="00A53F83">
        <w:rPr>
          <w:rFonts w:ascii="ALFABET98" w:hAnsi="ALFABET98"/>
          <w:sz w:val="72"/>
          <w:szCs w:val="72"/>
        </w:rPr>
        <w:t xml:space="preserve">   ke   </w:t>
      </w:r>
      <w:r w:rsidR="00A53F83" w:rsidRPr="00A34F3E">
        <w:rPr>
          <w:rFonts w:ascii="ALFABET98" w:hAnsi="ALFABET98"/>
          <w:color w:val="FF0000"/>
          <w:sz w:val="72"/>
          <w:szCs w:val="72"/>
        </w:rPr>
        <w:t>e</w:t>
      </w:r>
      <w:r w:rsidR="00A53F83">
        <w:rPr>
          <w:rFonts w:ascii="ALFABET98" w:hAnsi="ALFABET98"/>
          <w:sz w:val="72"/>
          <w:szCs w:val="72"/>
        </w:rPr>
        <w:t xml:space="preserve">   ke</w:t>
      </w:r>
      <w:r w:rsidR="00A53F8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A53F83" w:rsidRPr="009E083E" w:rsidRDefault="00BD3DCE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452" style="position:absolute;margin-left:-16.1pt;margin-top:9.4pt;width:521.25pt;height:36.85pt;z-index:-25048780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OJGDoEUBAAA8Q8AAA4AAAAAAAAAAAAAAAAALgIAAGRycy9lMm9Eb2MueG1sUEsBAi0AFAAGAAgA&#10;AAAhAFgrD2jgAAAACgEAAA8AAAAAAAAAAAAAAAAAbgYAAGRycy9kb3ducmV2LnhtbFBLBQYAAAAA&#10;BAAEAPMAAAB7BwAAAAA=&#10;">
            <v:group id="Group 33" o:spid="_x0000_s145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pJN8ascAAADd&#10;AAAADwAAAAAAAAAAAAAAAACqAgAAZHJzL2Rvd25yZXYueG1sUEsFBgAAAAAEAAQA+gAAAJ4DAAAA&#10;AA==&#10;">
              <v:rect id="Rectangle 34" o:spid="_x0000_s145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+yS8UA&#10;AADdAAAADwAAAGRycy9kb3ducmV2LnhtbESPQWvCQBSE7wX/w/KE3upGpSLRVWytxWs1Erw9ss9s&#10;MPs2ZLcm/vuuUPA4zMw3zHLd21rcqPWVYwXjUQKCuHC64lJBdty9zUH4gKyxdkwK7uRhvRq8LDHV&#10;ruMfuh1CKSKEfYoKTAhNKqUvDFn0I9cQR+/iWoshyraUusUuwm0tJ0kykxYrjgsGG/o0VFwPv1bB&#10;tMy/TJ5tfWbH+ez7dD99dOedUq/DfrMAEagPz/B/e68VzKfJOzzexCcgV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9D7JLxQAAAN0AAAAPAAAAAAAAAAAAAAAAAJgCAABkcnMv&#10;ZG93bnJldi54bWxQSwUGAAAAAAQABAD1AAAAigMAAAAA&#10;" strokecolor="#2f5496 [2408]" strokeweight="1.5pt">
                <v:fill opacity="0"/>
              </v:rect>
              <v:rect id="Rectangle 35" o:spid="_x0000_s145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fYlMMA&#10;AADdAAAADwAAAGRycy9kb3ducmV2LnhtbESPQYvCMBSE78L+h/AWvGnaVYtWoyyKrkfX1fujebbF&#10;5qU2Ueu/3wiCx2FmvmFmi9ZU4kaNKy0riPsRCOLM6pJzBYe/dW8MwnlkjZVlUvAgB4v5R2eGqbZ3&#10;/qXb3uciQNilqKDwvk6ldFlBBl3f1sTBO9nGoA+yyaVu8B7gppJfUZRIgyWHhQJrWhaUnfdXo+A4&#10;WtX8Iw3v4vVwMjqeN5dlbJTqfrbfUxCeWv8Ov9pbrWA8iBJ4vglPQM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qfYl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45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vWH2ccAAADdAAAADwAAAGRycy9kb3ducmV2LnhtbESPQWvCQBSE70L/w/IKvemmEVSia2gK&#10;ghF6qC0Fb4/sM4nNvo3ZbRL/fbcg9DjMzDfMJh1NI3rqXG1ZwfMsAkFcWF1zqeDzYzddgXAeWWNj&#10;mRTcyEG6fZhsMNF24Hfqj74UAcIuQQWV920ipSsqMuhmtiUO3tl2Bn2QXSl1h0OAm0bGUbSQBmsO&#10;CxW29FpR8X38MQqy2+Hrzfr8uj+fLtc8y+IcL0app8fxZQ3C0+j/w/f2XitYzaMl/L0JT0Bu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q9YfZxwAAAN0AAAAPAAAAAAAA&#10;AAAAAAAAAKECAABkcnMvZG93bnJldi54bWxQSwUGAAAAAAQABAD5AAAAlQMAAAAA&#10;" strokecolor="#2f5496 [2408]" strokeweight="1.5pt"/>
            <v:shape id="AutoShape 37" o:spid="_x0000_s145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2oTq8MAAADdAAAADwAAAGRycy9kb3ducmV2LnhtbERPy2rCQBTdC/2H4Rbc6aQKRVLH0AiC&#10;EbrwQaG7S+aaRzN3kswY4987i0KXh/NeJ6NpxEC9qywreJtHIIhzqysuFFzOu9kKhPPIGhvLpOBB&#10;DpLNy2SNsbZ3PtJw8oUIIexiVFB638ZSurwkg25uW+LAXW1v0AfYF1L3eA/hppGLKHqXBisODSW2&#10;tC0p/z3djIL0cfj+sj7r9tefusvSdJFhbZSavo6fHyA8jf5f/OfeawWrZRTmhjfhCcjNE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tqE6vDAAAA3QAAAA8AAAAAAAAAAAAA&#10;AAAAoQIAAGRycy9kb3ducmV2LnhtbFBLBQYAAAAABAAEAPkAAACRAwAAAAA=&#10;" strokecolor="#2f5496 [2408]" strokeweight="1.5pt"/>
          </v:group>
        </w:pict>
      </w:r>
      <w:r w:rsidR="00A53F83" w:rsidRPr="009E083E">
        <w:rPr>
          <w:rFonts w:ascii="ALFABET98" w:hAnsi="ALFABET98"/>
          <w:sz w:val="72"/>
          <w:szCs w:val="72"/>
        </w:rPr>
        <w:t xml:space="preserve"> </w:t>
      </w:r>
      <w:r w:rsidR="00A53F83">
        <w:rPr>
          <w:rFonts w:ascii="ALFABET98" w:hAnsi="ALFABET98"/>
          <w:sz w:val="72"/>
          <w:szCs w:val="72"/>
        </w:rPr>
        <w:t xml:space="preserve"> </w:t>
      </w:r>
      <w:r w:rsidR="00A53F83" w:rsidRPr="00A34F3E">
        <w:rPr>
          <w:rFonts w:ascii="ALFABET98" w:hAnsi="ALFABET98"/>
          <w:color w:val="FF0000"/>
          <w:sz w:val="72"/>
          <w:szCs w:val="72"/>
        </w:rPr>
        <w:t>a</w:t>
      </w:r>
      <w:r w:rsidR="00A53F83">
        <w:rPr>
          <w:rFonts w:ascii="ALFABET98" w:hAnsi="ALFABET98"/>
          <w:sz w:val="72"/>
          <w:szCs w:val="72"/>
        </w:rPr>
        <w:t xml:space="preserve">ka       </w:t>
      </w:r>
      <w:r w:rsidR="00A53F83" w:rsidRPr="00A34F3E">
        <w:rPr>
          <w:rFonts w:ascii="ALFABET98" w:hAnsi="ALFABET98"/>
          <w:color w:val="FF0000"/>
          <w:sz w:val="72"/>
          <w:szCs w:val="72"/>
        </w:rPr>
        <w:t>e</w:t>
      </w:r>
      <w:r w:rsidR="00A53F83">
        <w:rPr>
          <w:rFonts w:ascii="ALFABET98" w:hAnsi="ALFABET98"/>
          <w:sz w:val="72"/>
          <w:szCs w:val="72"/>
        </w:rPr>
        <w:t xml:space="preserve">ka      </w:t>
      </w:r>
      <w:r w:rsidR="00A53F83" w:rsidRPr="00A34F3E">
        <w:rPr>
          <w:rFonts w:ascii="ALFABET98" w:hAnsi="ALFABET98"/>
          <w:color w:val="FF0000"/>
          <w:sz w:val="72"/>
          <w:szCs w:val="72"/>
        </w:rPr>
        <w:t>a</w:t>
      </w:r>
      <w:r w:rsidR="00A53F83">
        <w:rPr>
          <w:rFonts w:ascii="ALFABET98" w:hAnsi="ALFABET98"/>
          <w:sz w:val="72"/>
          <w:szCs w:val="72"/>
        </w:rPr>
        <w:t xml:space="preserve">ke      </w:t>
      </w:r>
      <w:r w:rsidR="00A53F83" w:rsidRPr="00A34F3E">
        <w:rPr>
          <w:rFonts w:ascii="ALFABET98" w:hAnsi="ALFABET98"/>
          <w:color w:val="FF0000"/>
          <w:sz w:val="72"/>
          <w:szCs w:val="72"/>
        </w:rPr>
        <w:t>e</w:t>
      </w:r>
      <w:r w:rsidR="00A53F83">
        <w:rPr>
          <w:rFonts w:ascii="ALFABET98" w:hAnsi="ALFABET98"/>
          <w:sz w:val="72"/>
          <w:szCs w:val="72"/>
        </w:rPr>
        <w:t>ke</w:t>
      </w:r>
      <w:r w:rsidR="00A53F83" w:rsidRPr="009E083E">
        <w:rPr>
          <w:rFonts w:ascii="ALFABET98" w:hAnsi="ALFABET98"/>
          <w:sz w:val="72"/>
          <w:szCs w:val="72"/>
        </w:rPr>
        <w:t xml:space="preserve">                                       </w:t>
      </w:r>
      <w:r w:rsidR="00A53F83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      </w:t>
      </w:r>
    </w:p>
    <w:p w:rsidR="00A53F83" w:rsidRPr="009E083E" w:rsidRDefault="00BD3DCE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446" style="position:absolute;margin-left:-16.1pt;margin-top:9.4pt;width:521.25pt;height:36.85pt;z-index:-25049395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K4i&#10;q+gRBAAA8Q8AAA4AAAAAAAAAAAAAAAAALgIAAGRycy9lMm9Eb2MueG1sUEsBAi0AFAAGAAgAAAAh&#10;AFgrD2jgAAAACgEAAA8AAAAAAAAAAAAAAAAAawYAAGRycy9kb3ducmV2LnhtbFBLBQYAAAAABAAE&#10;APMAAAB4BwAAAAA=&#10;">
            <v:group id="Group 33" o:spid="_x0000_s144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nHstMQAAADdAAAA&#10;DwAAAAAAAAAAAAAAAACqAgAAZHJzL2Rvd25yZXYueG1sUEsFBgAAAAAEAAQA+gAAAJsDAAAAAA==&#10;">
              <v:rect id="Rectangle 34" o:spid="_x0000_s145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+0ilcUA&#10;AADdAAAADwAAAGRycy9kb3ducmV2LnhtbESPQWvCQBSE7wX/w/KE3uomFUSiq1Rbi1c1Enp7ZF+z&#10;odm3Ibs18d+7guBxmJlvmOV6sI24UOdrxwrSSQKCuHS65kpBftq9zUH4gKyxcUwKruRhvRq9LDHT&#10;rucDXY6hEhHCPkMFJoQ2k9KXhiz6iWuJo/frOoshyq6SusM+wm0j35NkJi3WHBcMtrQ1VP4d/62C&#10;aVV8mSL/9LlNi9n3+Xre9D87pV7Hw8cCRKAhPMOP9l4rmE/TFO5v4hOQq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7SKVxQAAAN0AAAAPAAAAAAAAAAAAAAAAAJgCAABkcnMv&#10;ZG93bnJldi54bWxQSwUGAAAAAAQABAD1AAAAigMAAAAA&#10;" strokecolor="#2f5496 [2408]" strokeweight="1.5pt">
                <v:fill opacity="0"/>
              </v:rect>
              <v:rect id="Rectangle 35" o:spid="_x0000_s145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VISsQA&#10;AADdAAAADwAAAGRycy9kb3ducmV2LnhtbESPQWvCQBSE7wX/w/IEb80mWiVNXUUUa49q6/2RfSbB&#10;7NuY3Sbpv3cLhR6HmfmGWa4HU4uOWldZVpBEMQji3OqKCwVfn/vnFITzyBpry6TghxysV6OnJWba&#10;9nyi7uwLESDsMlRQet9kUrq8JIMusg1x8K62NeiDbAupW+wD3NRyGscLabDisFBiQ9uS8tv52yi4&#10;zHcNH6ThY7J/eZ1fbu/3bWKUmoyHzRsIT4P/D/+1P7SCdJZM4fdNeAJy9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RFSEr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144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BcXB8cAAADdAAAADwAAAGRycy9kb3ducmV2LnhtbESPQWvCQBSE70L/w/IKvZmNBkTSrNIU&#10;CqbQQ7UUentkn0ls9m3MbpP4792C4HGYmW+YbDuZVgzUu8aygkUUgyAurW64UvB1eJuvQTiPrLG1&#10;TAou5GC7eZhlmGo78icNe1+JAGGXooLa+y6V0pU1GXSR7YiDd7S9QR9kX0nd4xjgppXLOF5Jgw2H&#10;hRo7eq2p/N3/GQX55f37w/rivDv+nM5Fni8LPBmlnh6nl2cQniZ/D9/aO61gnSwS+H8TnoDcX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QFxcHxwAAAN0AAAAPAAAAAAAA&#10;AAAAAAAAAKECAABkcnMvZG93bnJldi54bWxQSwUGAAAAAAQABAD5AAAAlQMAAAAA&#10;" strokecolor="#2f5496 [2408]" strokeweight="1.5pt"/>
            <v:shape id="AutoShape 37" o:spid="_x0000_s144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/6Pc8YAAADdAAAADwAAAGRycy9kb3ducmV2LnhtbESPT4vCMBTE7wt+h/AEb2uqKyJdo1hh&#10;wQoe/MPC3h7Ns63bvNQmav32RhA8DjPzG2Y6b00lrtS40rKCQT8CQZxZXXKu4LD/+ZyAcB5ZY2WZ&#10;FNzJwXzW+ZhirO2Nt3Td+VwECLsYFRTe17GULivIoOvbmjh4R9sY9EE2udQN3gLcVHIYRWNpsOSw&#10;UGBNy4Ky/93FKEju69+N9el5dfw7ndMkGaZ4Mkr1uu3iG4Sn1r/Dr/ZKK5h8DUbwfBOegJw9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/+j3PGAAAA3QAAAA8AAAAAAAAA&#10;AAAAAAAAoQIAAGRycy9kb3ducmV2LnhtbFBLBQYAAAAABAAEAPkAAACUAwAAAAA=&#10;" strokecolor="#2f5496 [2408]" strokeweight="1.5pt"/>
          </v:group>
        </w:pict>
      </w:r>
      <w:r w:rsidR="00A53F8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A53F83" w:rsidRPr="009E083E" w:rsidRDefault="00BD3DCE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440" style="position:absolute;margin-left:-16.1pt;margin-top:9.4pt;width:521.25pt;height:36.85pt;z-index:-25049292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KKh240XBAAA8Q8AAA4AAAAAAAAAAAAAAAAALgIAAGRycy9lMm9Eb2MueG1sUEsBAi0AFAAG&#10;AAgAAAAhAFgrD2jgAAAACgEAAA8AAAAAAAAAAAAAAAAAcQYAAGRycy9kb3ducmV2LnhtbFBLBQYA&#10;AAAABAAEAPMAAAB+BwAAAAA=&#10;">
            <v:group id="Group 33" o:spid="_x0000_s144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vtTRW8cAAADd&#10;AAAADwAAAAAAAAAAAAAAAACqAgAAZHJzL2Rvd25yZXYueG1sUEsFBgAAAAAEAAQA+gAAAJ4DAAAA&#10;AA==&#10;">
              <v:rect id="Rectangle 34" o:spid="_x0000_s144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0gfesUA&#10;AADdAAAADwAAAGRycy9kb3ducmV2LnhtbESPQWvCQBSE7wX/w/KE3uomCirRVWytpVdtJPT2yD6z&#10;wezbkN2a+O+7hYLHYWa+YdbbwTbiRp2vHStIJwkI4tLpmisF+dfhZQnCB2SNjWNScCcP283oaY2Z&#10;dj0f6XYKlYgQ9hkqMCG0mZS+NGTRT1xLHL2L6yyGKLtK6g77CLeNnCbJXFqsOS4YbOnNUHk9/VgF&#10;s6p4N0W+97lNi/nH+X5+7b8PSj2Ph90KRKAhPML/7U+tYDlLF/D3Jj4Buf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SB96xQAAAN0AAAAPAAAAAAAAAAAAAAAAAJgCAABkcnMv&#10;ZG93bnJldi54bWxQSwUGAAAAAAQABAD1AAAAigMAAAAA&#10;" strokecolor="#2f5496 [2408]" strokeweight="1.5pt">
                <v:fill opacity="0"/>
              </v:rect>
              <v:rect id="Rectangle 35" o:spid="_x0000_s144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a1/oMAA&#10;AADdAAAADwAAAGRycy9kb3ducmV2LnhtbERPyW7CMBC9V+IfrEHiVpxAQRBiEAJRemS9j+IhiRKP&#10;Q2wg/fv6gNTj09vTVWdq8aTWlZYVxMMIBHFmdcm5gst59zkD4TyyxtoyKfglB6tl7yPFRNsXH+l5&#10;8rkIIewSVFB43yRSuqwgg25oG+LA3Wxr0AfY5lK3+ArhppajKJpKgyWHhgIb2hSUVaeHUXCdbBve&#10;S8OHePc1n1yr7/smNkoN+t16AcJT5//Fb/ePVjAbx2FueBOegFz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9a1/oM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144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f8g7ccAAADdAAAADwAAAGRycy9kb3ducmV2LnhtbESPT2vCQBTE74V+h+UVvNWNCsVG12AK&#10;BSP0UFsK3h7ZZ/6YfRuzaxK/fbdQ8DjMzG+YdTKaRvTUucqygtk0AkGcW11xoeD76/15CcJ5ZI2N&#10;ZVJwIwfJ5vFhjbG2A39Sf/CFCBB2MSoovW9jKV1ekkE3tS1x8E62M+iD7AqpOxwC3DRyHkUv0mDF&#10;YaHElt5Kys+Hq1GQ3vY/H9Znl93pWF+yNJ1nWBulJk/jdgXC0+jv4f/2TitYLmav8PcmPAG5+Q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x/yDtxwAAAN0AAAAPAAAAAAAA&#10;AAAAAAAAAKECAABkcnMvZG93bnJldi54bWxQSwUGAAAAAAQABAD5AAAAlQMAAAAA&#10;" strokecolor="#2f5496 [2408]" strokeweight="1.5pt"/>
            <v:shape id="AutoShape 37" o:spid="_x0000_s144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qlDzcQAAADdAAAADwAAAGRycy9kb3ducmV2LnhtbERPTWvCQBC9F/wPywje6qYplBBdpREE&#10;I/TQtBR6G7JjEs3OxuzWJP++exA8Pt73ejuaVtyod41lBS/LCARxaXXDlYLvr/1zAsJ5ZI2tZVIw&#10;kYPtZva0xlTbgT/pVvhKhBB2KSqove9SKV1Zk0G3tB1x4E62N+gD7CupexxCuGllHEVv0mDDoaHG&#10;jnY1lZfizyjIpuPPh/X59XD6PV/zLItzPBulFvPxfQXC0+gf4rv7oBUkr3HYH96EJyA3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uqUPNxAAAAN0AAAAPAAAAAAAAAAAA&#10;AAAAAKECAABkcnMvZG93bnJldi54bWxQSwUGAAAAAAQABAD5AAAAkgMAAAAA&#10;" strokecolor="#2f5496 [2408]" strokeweight="1.5pt"/>
          </v:group>
        </w:pict>
      </w:r>
      <w:r w:rsidR="00A53F83">
        <w:rPr>
          <w:rFonts w:ascii="ALFABET98" w:hAnsi="ALFABET98"/>
          <w:sz w:val="72"/>
          <w:szCs w:val="72"/>
        </w:rPr>
        <w:t>ak</w:t>
      </w:r>
      <w:r w:rsidR="00A53F83" w:rsidRPr="00A34F3E">
        <w:rPr>
          <w:rFonts w:ascii="ALFABET98" w:hAnsi="ALFABET98"/>
          <w:color w:val="FF0000"/>
          <w:sz w:val="72"/>
          <w:szCs w:val="72"/>
        </w:rPr>
        <w:t>la</w:t>
      </w:r>
      <w:r w:rsidR="00A53F83">
        <w:rPr>
          <w:rFonts w:ascii="ALFABET98" w:hAnsi="ALFABET98"/>
          <w:sz w:val="72"/>
          <w:szCs w:val="72"/>
        </w:rPr>
        <w:t xml:space="preserve">      ak</w:t>
      </w:r>
      <w:r w:rsidR="00A53F83" w:rsidRPr="00A34F3E">
        <w:rPr>
          <w:rFonts w:ascii="ALFABET98" w:hAnsi="ALFABET98"/>
          <w:color w:val="FF0000"/>
          <w:sz w:val="72"/>
          <w:szCs w:val="72"/>
        </w:rPr>
        <w:t>le</w:t>
      </w:r>
      <w:r w:rsidR="00A53F83">
        <w:rPr>
          <w:rFonts w:ascii="ALFABET98" w:hAnsi="ALFABET98"/>
          <w:sz w:val="72"/>
          <w:szCs w:val="72"/>
        </w:rPr>
        <w:t xml:space="preserve">      ek</w:t>
      </w:r>
      <w:r w:rsidR="00A53F83" w:rsidRPr="00A34F3E">
        <w:rPr>
          <w:rFonts w:ascii="ALFABET98" w:hAnsi="ALFABET98"/>
          <w:color w:val="FF0000"/>
          <w:sz w:val="72"/>
          <w:szCs w:val="72"/>
        </w:rPr>
        <w:t>la</w:t>
      </w:r>
      <w:r w:rsidR="00A53F83">
        <w:rPr>
          <w:rFonts w:ascii="ALFABET98" w:hAnsi="ALFABET98"/>
          <w:sz w:val="72"/>
          <w:szCs w:val="72"/>
        </w:rPr>
        <w:t xml:space="preserve">     ek</w:t>
      </w:r>
      <w:r w:rsidR="00A53F83" w:rsidRPr="00A34F3E">
        <w:rPr>
          <w:rFonts w:ascii="ALFABET98" w:hAnsi="ALFABET98"/>
          <w:color w:val="FF0000"/>
          <w:sz w:val="72"/>
          <w:szCs w:val="72"/>
        </w:rPr>
        <w:t>le</w:t>
      </w:r>
      <w:r w:rsidR="00A53F83" w:rsidRPr="009E083E">
        <w:rPr>
          <w:rFonts w:ascii="ALFABET98" w:hAnsi="ALFABET98"/>
          <w:sz w:val="72"/>
          <w:szCs w:val="72"/>
        </w:rPr>
        <w:t xml:space="preserve">                                          </w:t>
      </w:r>
    </w:p>
    <w:p w:rsidR="00A53F83" w:rsidRPr="009E083E" w:rsidRDefault="00BD3DCE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434" style="position:absolute;margin-left:-16.1pt;margin-top:9.4pt;width:521.25pt;height:36.85pt;z-index:-25049190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">
            <v:group id="Group 33" o:spid="_x0000_s143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+DHeXFAAAA3QAA&#10;AA8AAAAAAAAAAAAAAAAAqgIAAGRycy9kb3ducmV2LnhtbFBLBQYAAAAABAAEAPoAAACcAwAAAAA=&#10;">
              <v:rect id="Rectangle 34" o:spid="_x0000_s143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h/TxMUA&#10;AADdAAAADwAAAGRycy9kb3ducmV2LnhtbESPT4vCMBTE78J+h/AW9qapFkSqUfaPLntdrRRvj+bZ&#10;FJuX0kRbv/1mQfA4zMxvmNVmsI24UedrxwqmkwQEcel0zZWC/LAbL0D4gKyxcUwK7uRhs34ZrTDT&#10;rudfuu1DJSKEfYYKTAhtJqUvDVn0E9cSR+/sOoshyq6SusM+wm0jZ0kylxZrjgsGW/o0VF72V6sg&#10;rYqtKfIvn9tpMf8+3o8f/Wmn1Nvr8L4EEWgIz/Cj/aMVLNJZCv9v4hOQ6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H9PExQAAAN0AAAAPAAAAAAAAAAAAAAAAAJgCAABkcnMv&#10;ZG93bnJldi54bWxQSwUGAAAAAAQABAD1AAAAigMAAAAA&#10;" strokecolor="#2f5496 [2408]" strokeweight="1.5pt">
                <v:fill opacity="0"/>
              </v:rect>
              <v:rect id="Rectangle 35" o:spid="_x0000_s143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y/GMMA&#10;AADdAAAADwAAAGRycy9kb3ducmV2LnhtbESPS4vCQBCE74L/YWjBm07iC42OIoruHnd93JtMmwQz&#10;PTEzavz3OwuCx6KqvqIWq8aU4kG1KywriPsRCOLU6oIzBafjrjcF4TyyxtIyKXiRg9Wy3Vpgou2T&#10;f+lx8JkIEHYJKsi9rxIpXZqTQde3FXHwLrY26IOsM6lrfAa4KeUgiibSYMFhIceKNjml18PdKDiP&#10;txV/ScM/8W40G5+v+9smNkp1O816DsJT4z/hd/tbK5gOByP4fxOegFz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oy/G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43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t7gVcYAAADdAAAADwAAAGRycy9kb3ducmV2LnhtbESPQWvCQBSE74L/YXkFb7ppxBJSV2kE&#10;wQgetKXQ2yP7TGKzb2N21fjvXaHQ4zAz3zDzZW8acaXO1ZYVvE4iEMSF1TWXCr4+1+MEhPPIGhvL&#10;pOBODpaL4WCOqbY33tP14EsRIOxSVFB536ZSuqIig25iW+LgHW1n0AfZlVJ3eAtw08g4it6kwZrD&#10;QoUtrSoqfg8XoyC7b7931ufnzfHndM6zLM7xZJQavfQf7yA89f4//NfeaAXJNJ7B8014AnL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7e4FXGAAAA3QAAAA8AAAAAAAAA&#10;AAAAAAAAoQIAAGRycy9kb3ducmV2LnhtbFBLBQYAAAAABAAEAPkAAACUAwAAAAA=&#10;" strokecolor="#2f5496 [2408]" strokeweight="1.5pt"/>
            <v:shape id="AutoShape 37" o:spid="_x0000_s143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gx+IscAAADdAAAADwAAAGRycy9kb3ducmV2LnhtbESPQWvCQBSE74X+h+UVems2RhCJWcUU&#10;CqbgobYUentkn9lo9m3Mrhr/vVso9DjMzDdMsRptJy40+NaxgkmSgiCunW65UfD1+fYyB+EDssbO&#10;MSm4kYfV8vGhwFy7K3/QZRcaESHsc1RgQuhzKX1tyKJPXE8cvb0bLIYoh0bqAa8RbjuZpelMWmw5&#10;Lhjs6dVQfdydrYLy9v69daE6bfY/h1NVllmFB6vU89O4XoAINIb/8F97oxXMp9kMft/EJyCX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ODH4ixwAAAN0AAAAPAAAAAAAA&#10;AAAAAAAAAKECAABkcnMvZG93bnJldi54bWxQSwUGAAAAAAQABAD5AAAAlQMAAAAA&#10;" strokecolor="#2f5496 [2408]" strokeweight="1.5pt"/>
          </v:group>
        </w:pict>
      </w:r>
      <w:r w:rsidR="00A53F8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A53F83" w:rsidRPr="009E083E" w:rsidRDefault="00BD3DCE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1428" style="position:absolute;margin-left:-16.1pt;margin-top:9.4pt;width:521.25pt;height:36.85pt;z-index:-25049088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B6CM0+FQQAAPEPAAAOAAAAAAAAAAAAAAAAAC4CAABkcnMvZTJvRG9jLnhtbFBLAQItABQABgAI&#10;AAAAIQBYKw9o4AAAAAoBAAAPAAAAAAAAAAAAAAAAAG8GAABkcnMvZG93bnJldi54bWxQSwUGAAAA&#10;AAQABADzAAAAfAcAAAAA&#10;">
            <v:group id="Group 33" o:spid="_x0000_s143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uayoPwwAAAN0AAAAP&#10;AAAAAAAAAAAAAAAAAKoCAABkcnMvZG93bnJldi54bWxQSwUGAAAAAAQABAD6AAAAmgMAAAAA&#10;">
              <v:rect id="Rectangle 34" o:spid="_x0000_s143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/fkLsUA&#10;AADdAAAADwAAAGRycy9kb3ducmV2LnhtbESPQWvCQBSE7wX/w/KE3upGBdHoKrbW0ms1Erw9ss9s&#10;MPs2ZFcT/323UPA4zMw3zGrT21rcqfWVYwXjUQKCuHC64lJBdty/zUH4gKyxdkwKHuRhsx68rDDV&#10;ruMfuh9CKSKEfYoKTAhNKqUvDFn0I9cQR+/iWoshyraUusUuwm0tJ0kykxYrjgsGG/owVFwPN6tg&#10;WuafJs92PrPjfPZ1epzeu/Neqddhv12CCNSHZ/i//a0VzKeTBfy9iU9Ar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39+QuxQAAAN0AAAAPAAAAAAAAAAAAAAAAAJgCAABkcnMv&#10;ZG93bnJldi54bWxQSwUGAAAAAAQABAD1AAAAigMAAAAA&#10;" strokecolor="#2f5496 [2408]" strokeweight="1.5pt">
                <v:fill opacity="0"/>
              </v:rect>
              <v:rect id="Rectangle 35" o:spid="_x0000_s143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4vxsIA&#10;AADdAAAADwAAAGRycy9kb3ducmV2LnhtbERPTW+CQBC9m/Q/bKZJb3VBamPRhRgMbY9q633CjkBk&#10;Z5HdIv333UMTjy/ve5NPphMjDa61rCCeRyCIK6tbrhV8f5XPKxDOI2vsLJOCX3KQZw+zDaba3vhA&#10;49HXIoSwS1FB432fSumqhgy6ue2JA3e2g0Ef4FBLPeAthJtOLqLoVRpsOTQ02FPRUHU5/hgFp+Wu&#10;5w9peB+XL2/L0+X9WsRGqafHabsG4Wnyd/G/+1MrWCVJ2B/ehCcgs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bi/G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143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Dxwi8cAAADdAAAADwAAAGRycy9kb3ducmV2LnhtbESPQWvCQBSE70L/w/IKvZmNBkTSrNIU&#10;CqbQQ7UUentkn0ls9m3MbpP4792C4HGYmW+YbDuZVgzUu8aygkUUgyAurW64UvB1eJuvQTiPrLG1&#10;TAou5GC7eZhlmGo78icNe1+JAGGXooLa+y6V0pU1GXSR7YiDd7S9QR9kX0nd4xjgppXLOF5Jgw2H&#10;hRo7eq2p/N3/GQX55f37w/rivDv+nM5Fni8LPBmlnh6nl2cQniZ/D9/aO61gnSQL+H8TnoDcX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EPHCLxwAAAN0AAAAPAAAAAAAA&#10;AAAAAAAAAKECAABkcnMvZG93bnJldi54bWxQSwUGAAAAAAQABAD5AAAAlQMAAAAA&#10;" strokecolor="#2f5496 [2408]" strokeweight="1.5pt"/>
            <v:shape id="AutoShape 37" o:spid="_x0000_s142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O7u/MYAAADdAAAADwAAAGRycy9kb3ducmV2LnhtbESPT4vCMBTE7wt+h/AEb5puhUW6RtkK&#10;ghU8+AfB26N5tnWbl9pErd9+Iwh7HGbmN8x03pla3Kl1lWUFn6MIBHFudcWFgsN+OZyAcB5ZY22Z&#10;FDzJwXzW+5hiou2Dt3Tf+UIECLsEFZTeN4mULi/JoBvZhjh4Z9sa9EG2hdQtPgLc1DKOoi9psOKw&#10;UGJDi5Ly393NKEif6+PG+uy6Op8u1yxN4wwvRqlBv/v5BuGp8//hd3ulFUzG4xheb8ITkL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Tu7vzGAAAA3QAAAA8AAAAAAAAA&#10;AAAAAAAAoQIAAGRycy9kb3ducmV2LnhtbFBLBQYAAAAABAAEAPkAAACUAwAAAAA=&#10;" strokecolor="#2f5496 [2408]" strokeweight="1.5pt"/>
          </v:group>
        </w:pict>
      </w:r>
      <w:r w:rsidR="00A53F83">
        <w:rPr>
          <w:rFonts w:ascii="ALFABET98" w:hAnsi="ALFABET98"/>
          <w:sz w:val="72"/>
          <w:szCs w:val="72"/>
        </w:rPr>
        <w:t>la</w:t>
      </w:r>
      <w:r w:rsidR="00A53F83" w:rsidRPr="00A34F3E">
        <w:rPr>
          <w:rFonts w:ascii="ALFABET98" w:hAnsi="ALFABET98"/>
          <w:color w:val="FF0000"/>
          <w:sz w:val="72"/>
          <w:szCs w:val="72"/>
        </w:rPr>
        <w:t>ka</w:t>
      </w:r>
      <w:r w:rsidR="00A53F83">
        <w:rPr>
          <w:rFonts w:ascii="ALFABET98" w:hAnsi="ALFABET98"/>
          <w:sz w:val="72"/>
          <w:szCs w:val="72"/>
        </w:rPr>
        <w:t xml:space="preserve">      la</w:t>
      </w:r>
      <w:r w:rsidR="00A53F83" w:rsidRPr="00A34F3E">
        <w:rPr>
          <w:rFonts w:ascii="ALFABET98" w:hAnsi="ALFABET98"/>
          <w:color w:val="FF0000"/>
          <w:sz w:val="72"/>
          <w:szCs w:val="72"/>
        </w:rPr>
        <w:t>ke</w:t>
      </w:r>
      <w:r w:rsidR="00A53F83">
        <w:rPr>
          <w:rFonts w:ascii="ALFABET98" w:hAnsi="ALFABET98"/>
          <w:sz w:val="72"/>
          <w:szCs w:val="72"/>
        </w:rPr>
        <w:t xml:space="preserve">       le</w:t>
      </w:r>
      <w:r w:rsidR="00A53F83" w:rsidRPr="00A34F3E">
        <w:rPr>
          <w:rFonts w:ascii="ALFABET98" w:hAnsi="ALFABET98"/>
          <w:color w:val="FF0000"/>
          <w:sz w:val="72"/>
          <w:szCs w:val="72"/>
        </w:rPr>
        <w:t>ka</w:t>
      </w:r>
      <w:r w:rsidR="00A53F83">
        <w:rPr>
          <w:rFonts w:ascii="ALFABET98" w:hAnsi="ALFABET98"/>
          <w:color w:val="FF0000"/>
          <w:sz w:val="72"/>
          <w:szCs w:val="72"/>
        </w:rPr>
        <w:t xml:space="preserve">  </w:t>
      </w:r>
      <w:r w:rsidR="00A53F83">
        <w:rPr>
          <w:rFonts w:ascii="ALFABET98" w:hAnsi="ALFABET98"/>
          <w:sz w:val="72"/>
          <w:szCs w:val="72"/>
        </w:rPr>
        <w:t xml:space="preserve">  le</w:t>
      </w:r>
      <w:r w:rsidR="00A53F83" w:rsidRPr="00A34F3E">
        <w:rPr>
          <w:rFonts w:ascii="ALFABET98" w:hAnsi="ALFABET98"/>
          <w:color w:val="FF0000"/>
          <w:sz w:val="72"/>
          <w:szCs w:val="72"/>
        </w:rPr>
        <w:t>ke</w:t>
      </w:r>
      <w:r w:rsidR="00A53F8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A53F83" w:rsidRDefault="00BD3DCE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422" style="position:absolute;margin-left:-16.1pt;margin-top:9.4pt;width:521.25pt;height:36.85pt;z-index:-25048985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CPlquMUBAAA8Q8AAA4AAAAAAAAAAAAAAAAALgIAAGRycy9lMm9Eb2MueG1sUEsBAi0AFAAGAAgA&#10;AAAhAFgrD2jgAAAACgEAAA8AAAAAAAAAAAAAAAAAbgYAAGRycy9kb3ducmV2LnhtbFBLBQYAAAAA&#10;BAAEAPMAAAB7BwAAAAA=&#10;">
            <v:group id="Group 33" o:spid="_x0000_s142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q/7bXxgAAAN0A&#10;AAAPAAAAAAAAAAAAAAAAAKoCAABkcnMvZG93bnJldi54bWxQSwUGAAAAAAQABAD6AAAAnQMAAAAA&#10;">
              <v:rect id="Rectangle 34" o:spid="_x0000_s142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2N49sYA&#10;AADdAAAADwAAAGRycy9kb3ducmV2LnhtbESPT2vCQBTE74V+h+UVvNWNBkWiq7T1D73WRkJvj+wz&#10;G5p9G7Krid/eLRQ8DjPzG2a1GWwjrtT52rGCyTgBQVw6XXOlIP/evy5A+ICssXFMCm7kYbN+flph&#10;pl3PX3Q9hkpECPsMFZgQ2kxKXxqy6MeuJY7e2XUWQ5RdJXWHfYTbRk6TZC4t1hwXDLb0Yaj8PV6s&#10;grQqdqbItz63k2J+ON1O7/3PXqnRy/C2BBFoCI/wf/tTK1ik6Qz+3sQnIN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2N49sYAAADdAAAADwAAAAAAAAAAAAAAAACYAgAAZHJz&#10;L2Rvd25yZXYueG1sUEsFBgAAAAAEAAQA9QAAAIsDAAAAAA==&#10;" strokecolor="#2f5496 [2408]" strokeweight="1.5pt">
                <v:fill opacity="0"/>
              </v:rect>
              <v:rect id="Rectangle 35" o:spid="_x0000_s142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sSKcMA&#10;AADdAAAADwAAAGRycy9kb3ducmV2LnhtbESPS4vCQBCE74L/YegFbzqJruJmHUUUH0ef9ybTmwQz&#10;PTEzavbfO4Lgsaiqr6jJrDGluFPtCssK4l4Egji1uuBMwem46o5BOI+ssbRMCv7JwWzabk0w0fbB&#10;e7offCYChF2CCnLvq0RKl+Zk0PVsRRy8P1sb9EHWmdQ1PgLclLIfRSNpsOCwkGNFi5zSy+FmFJyH&#10;y4o30vAuXn3/DM+X9XURG6U6X838F4Snxn/C7/ZWKxgPBiN4vQlPQE6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MsSK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42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JlNZMcAAADdAAAADwAAAGRycy9kb3ducmV2LnhtbESPQWvCQBSE74X+h+UVems2VbAhukpT&#10;KBjBQ20RvD2yzySafRuzW5P8e7dQ8DjMzDfMYjWYRlypc7VlBa9RDIK4sLrmUsHP9+dLAsJ5ZI2N&#10;ZVIwkoPV8vFhgam2PX/RdedLESDsUlRQed+mUrqiIoMusi1x8I62M+iD7EqpO+wD3DRyEsczabDm&#10;sFBhSx8VFefdr1GQjZv91vr8sj4eTpc8yyY5noxSz0/D+xyEp8Hfw//ttVaQTKdv8PcmPAG5v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kmU1kxwAAAN0AAAAPAAAAAAAA&#10;AAAAAAAAAKECAABkcnMvZG93bnJldi54bWxQSwUGAAAAAAQABAD5AAAAlQMAAAAA&#10;" strokecolor="#2f5496 [2408]" strokeweight="1.5pt"/>
            <v:shape id="AutoShape 37" o:spid="_x0000_s142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QbZFsQAAADdAAAADwAAAGRycy9kb3ducmV2LnhtbERPTWvCQBC9F/wPywi9NRsjFIlZxQiF&#10;pNBDVQRvQ3ZMotnZmN1q/PfdQ6HHx/vO1qPpxJ0G11pWMItiEMSV1S3XCg77j7cFCOeRNXaWScGT&#10;HKxXk5cMU20f/E33na9FCGGXooLG+z6V0lUNGXSR7YkDd7aDQR/gUEs94COEm04mcfwuDbYcGhrs&#10;adtQdd39GAX58/P4ZX15K86ny63M86TEi1HqdTpuliA8jf5f/OcutILFfB7mhjfhCcjV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VBtkWxAAAAN0AAAAPAAAAAAAAAAAA&#10;AAAAAKECAABkcnMvZG93bnJldi54bWxQSwUGAAAAAAQABAD5AAAAkgMAAAAA&#10;" strokecolor="#2f5496 [2408]" strokeweight="1.5pt"/>
          </v:group>
        </w:pict>
      </w:r>
      <w:r w:rsidR="00A53F83" w:rsidRPr="009E083E">
        <w:rPr>
          <w:rFonts w:ascii="ALFABET98" w:hAnsi="ALFABET98"/>
          <w:sz w:val="72"/>
          <w:szCs w:val="72"/>
        </w:rPr>
        <w:t xml:space="preserve">                                      </w:t>
      </w:r>
      <w:r w:rsidR="00A53F83">
        <w:rPr>
          <w:rFonts w:ascii="ALFABET98" w:hAnsi="ALFABET98"/>
          <w:sz w:val="72"/>
          <w:szCs w:val="72"/>
        </w:rPr>
        <w:t xml:space="preserve">  </w:t>
      </w:r>
    </w:p>
    <w:p w:rsidR="00A53F83" w:rsidRPr="009E083E" w:rsidRDefault="00BD3DCE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416" style="position:absolute;margin-left:-16.1pt;margin-top:9.4pt;width:521.25pt;height:36.85pt;z-index:-25046118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GS+&#10;2RIRBAAA8Q8AAA4AAAAAAAAAAAAAAAAALgIAAGRycy9lMm9Eb2MueG1sUEsBAi0AFAAGAAgAAAAh&#10;AFgrD2jgAAAACgEAAA8AAAAAAAAAAAAAAAAAawYAAGRycy9kb3ducmV2LnhtbFBLBQYAAAAABAAE&#10;APMAAAB4BwAAAAA=&#10;">
            <v:group id="Group 33" o:spid="_x0000_s141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cLDqcQAAADdAAAA&#10;DwAAAAAAAAAAAAAAAACqAgAAZHJzL2Rvd25yZXYueG1sUEsFBgAAAAAEAAQA+gAAAJsDAAAAAA==&#10;">
              <v:rect id="Rectangle 34" o:spid="_x0000_s142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4NiMUA&#10;AADdAAAADwAAAGRycy9kb3ducmV2LnhtbESPT2vCQBTE74LfYXlCb7pJLSLRVewfi9faSOjtkX1m&#10;g9m3Ibs18dt3hYLHYWZ+w6y3g23ElTpfO1aQzhIQxKXTNVcK8u/9dAnCB2SNjWNScCMP2814tMZM&#10;u56/6HoMlYgQ9hkqMCG0mZS+NGTRz1xLHL2z6yyGKLtK6g77CLeNfE6ShbRYc1ww2NKbofJy/LUK&#10;5lXxYYr83ec2LRafp9vptf/ZK/U0GXYrEIGG8Aj/tw9awXL+ksL9TXwCcvM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Xg2IxQAAAN0AAAAPAAAAAAAAAAAAAAAAAJgCAABkcnMv&#10;ZG93bnJldi54bWxQSwUGAAAAAAQABAD1AAAAigMAAAAA&#10;" strokecolor="#2f5496 [2408]" strokeweight="1.5pt">
                <v:fill opacity="0"/>
              </v:rect>
              <v:rect id="Rectangle 35" o:spid="_x0000_s142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/ZnV8MA&#10;AADdAAAADwAAAGRycy9kb3ducmV2LnhtbESPS4vCQBCE74L/YWjBm07iC42OIoruHnd93JtMmwQz&#10;PTEzavz3OwuCx6KqvqIWq8aU4kG1KywriPsRCOLU6oIzBafjrjcF4TyyxtIyKXiRg9Wy3Vpgou2T&#10;f+lx8JkIEHYJKsi9rxIpXZqTQde3FXHwLrY26IOsM6lrfAa4KeUgiibSYMFhIceKNjml18PdKDiP&#10;txV/ScM/8W40G5+v+9smNkp1O816DsJT4z/hd/tbK5gORwP4fxOegFz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/ZnV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41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6Q4GscAAADdAAAADwAAAGRycy9kb3ducmV2LnhtbESPQWvCQBSE74X+h+UVems2VSkhukpT&#10;KBjBQ20RvD2yzySafRuzW5P8e7dQ8DjMzDfMYjWYRlypc7VlBa9RDIK4sLrmUsHP9+dLAsJ5ZI2N&#10;ZVIwkoPV8vFhgam2PX/RdedLESDsUlRQed+mUrqiIoMusi1x8I62M+iD7EqpO+wD3DRyEsdv0mDN&#10;YaHClj4qKs67X6MgGzf7rfX5ZX08nC55lk1yPBmlnp+G9zkIT4O/h//ba60gmc6m8PcmPAG5v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DpDgaxwAAAN0AAAAPAAAAAAAA&#10;AAAAAAAAAKECAABkcnMvZG93bnJldi54bWxQSwUGAAAAAAQABAD5AAAAlQMAAAAA&#10;" strokecolor="#2f5496 [2408]" strokeweight="1.5pt"/>
            <v:shape id="AutoShape 37" o:spid="_x0000_s141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E2gbscAAADdAAAADwAAAGRycy9kb3ducmV2LnhtbESPQWvCQBSE7wX/w/KE3urGVIqkrsEI&#10;gin0oC2F3h7ZZxKbfRuz2yT++65Q8DjMzDfMKh1NI3rqXG1ZwXwWgSAurK65VPD5sXtagnAeWWNj&#10;mRRcyUG6njysMNF24AP1R1+KAGGXoILK+zaR0hUVGXQz2xIH72Q7gz7IrpS6wyHATSPjKHqRBmsO&#10;CxW2tK2o+Dn+GgXZ9e3r3fr8sj99ny95lsU5no1Sj9Nx8wrC0+jv4f/2XitYPi8W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MTaBuxwAAAN0AAAAPAAAAAAAA&#10;AAAAAAAAAKECAABkcnMvZG93bnJldi54bWxQSwUGAAAAAAQABAD5AAAAlQMAAAAA&#10;" strokecolor="#2f5496 [2408]" strokeweight="1.5pt"/>
          </v:group>
        </w:pict>
      </w:r>
      <w:r w:rsidR="00A53F83" w:rsidRPr="00A34F3E">
        <w:rPr>
          <w:rFonts w:ascii="ALFABET98" w:hAnsi="ALFABET98"/>
          <w:color w:val="FF0000"/>
          <w:sz w:val="72"/>
          <w:szCs w:val="72"/>
        </w:rPr>
        <w:t>a</w:t>
      </w:r>
      <w:r w:rsidR="00A53F83">
        <w:rPr>
          <w:rFonts w:ascii="ALFABET98" w:hAnsi="ALFABET98"/>
          <w:sz w:val="72"/>
          <w:szCs w:val="72"/>
        </w:rPr>
        <w:t xml:space="preserve">   ka    </w:t>
      </w:r>
      <w:r w:rsidR="00A53F83" w:rsidRPr="00A34F3E">
        <w:rPr>
          <w:rFonts w:ascii="ALFABET98" w:hAnsi="ALFABET98"/>
          <w:color w:val="FF0000"/>
          <w:sz w:val="72"/>
          <w:szCs w:val="72"/>
        </w:rPr>
        <w:t>e</w:t>
      </w:r>
      <w:r w:rsidR="00A53F83">
        <w:rPr>
          <w:rFonts w:ascii="ALFABET98" w:hAnsi="ALFABET98"/>
          <w:sz w:val="72"/>
          <w:szCs w:val="72"/>
        </w:rPr>
        <w:t xml:space="preserve">   ka   </w:t>
      </w:r>
      <w:r w:rsidR="00A53F83" w:rsidRPr="00A34F3E">
        <w:rPr>
          <w:rFonts w:ascii="ALFABET98" w:hAnsi="ALFABET98"/>
          <w:color w:val="FF0000"/>
          <w:sz w:val="72"/>
          <w:szCs w:val="72"/>
        </w:rPr>
        <w:t>a</w:t>
      </w:r>
      <w:r w:rsidR="00A53F83">
        <w:rPr>
          <w:rFonts w:ascii="ALFABET98" w:hAnsi="ALFABET98"/>
          <w:sz w:val="72"/>
          <w:szCs w:val="72"/>
        </w:rPr>
        <w:t xml:space="preserve">   ke   </w:t>
      </w:r>
      <w:r w:rsidR="00A53F83" w:rsidRPr="00A34F3E">
        <w:rPr>
          <w:rFonts w:ascii="ALFABET98" w:hAnsi="ALFABET98"/>
          <w:color w:val="FF0000"/>
          <w:sz w:val="72"/>
          <w:szCs w:val="72"/>
        </w:rPr>
        <w:t>e</w:t>
      </w:r>
      <w:r w:rsidR="00A53F83">
        <w:rPr>
          <w:rFonts w:ascii="ALFABET98" w:hAnsi="ALFABET98"/>
          <w:sz w:val="72"/>
          <w:szCs w:val="72"/>
        </w:rPr>
        <w:t xml:space="preserve">   ke</w:t>
      </w:r>
      <w:r w:rsidR="00A53F8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A53F83" w:rsidRPr="009E083E" w:rsidRDefault="00BD3DCE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410" style="position:absolute;margin-left:-16.1pt;margin-top:9.4pt;width:521.25pt;height:36.85pt;z-index:-25046016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JbaYbQXBAAA8Q8AAA4AAAAAAAAAAAAAAAAALgIAAGRycy9lMm9Eb2MueG1sUEsBAi0AFAAG&#10;AAgAAAAhAFgrD2jgAAAACgEAAA8AAAAAAAAAAAAAAAAAcQYAAGRycy9kb3ducmV2LnhtbFBLBQYA&#10;AAAABAAEAPMAAAB+BwAAAAA=&#10;">
            <v:group id="Group 33" o:spid="_x0000_s141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tZ/5GxgAAAN0A&#10;AAAPAAAAAAAAAAAAAAAAAKoCAABkcnMvZG93bnJldi54bWxQSwUGAAAAAAQABAD6AAAAnQMAAAAA&#10;">
              <v:rect id="Rectangle 34" o:spid="_x0000_s141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swZ8YA&#10;AADdAAAADwAAAGRycy9kb3ducmV2LnhtbESPT2vCQBTE7wW/w/IK3nRjLSqpq9g/Fq9qJHh7ZF+z&#10;odm3Ibua+O27gtDjMDO/YZbr3tbiSq2vHCuYjBMQxIXTFZcKsuN2tADhA7LG2jEpuJGH9WrwtMRU&#10;u473dD2EUkQI+xQVmBCaVEpfGLLox64hjt6Pay2GKNtS6ha7CLe1fEmSmbRYcVww2NCHoeL3cLEK&#10;pmX+ZfLs02d2ks++T7fTe3feKjV87jdvIAL14T/8aO+0gsX0dQ73N/EJyN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PswZ8YAAADdAAAADwAAAAAAAAAAAAAAAACYAgAAZHJz&#10;L2Rvd25yZXYueG1sUEsFBgAAAAAEAAQA9QAAAIsDAAAAAA==&#10;" strokecolor="#2f5496 [2408]" strokeweight="1.5pt">
                <v:fill opacity="0"/>
              </v:rect>
              <v:rect id="Rectangle 35" o:spid="_x0000_s141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h5QvcAA&#10;AADdAAAADwAAAGRycy9kb3ducmV2LnhtbERPyW7CMBC9I/EP1iBxAydsgoCDEBUtx5blPoqHJEo8&#10;TmMXwt/jQyWOT2/fbDtTizu1rrSsIB5HIIgzq0vOFVzOh9EShPPIGmvLpOBJDrZpv7fBRNsH/9D9&#10;5HMRQtglqKDwvkmkdFlBBt3YNsSBu9nWoA+wzaVu8RHCTS0nUbSQBksODQU2tC8oq05/RsF1/tHw&#10;lzT8HR9mq/m1+vzdx0ap4aDbrUF46vxb/O8+agXL6SzMDW/CE5Dp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5h5Qvc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141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kwP8McAAADdAAAADwAAAGRycy9kb3ducmV2LnhtbESPT2vCQBTE7wW/w/IK3uqmWoqNbsQU&#10;CqbgQS2Ct0f25Y9m38bsVuO37woFj8PM/IaZL3rTiAt1rras4HUUgSDOra65VPCz+3qZgnAeWWNj&#10;mRTcyMEiGTzNMdb2yhu6bH0pAoRdjAoq79tYSpdXZNCNbEscvMJ2Bn2QXSl1h9cAN40cR9G7NFhz&#10;WKiwpc+K8tP21yhIb9/7tfXZeVUcjucsTccZHo1Sw+d+OQPhqfeP8H97pRVMJ28fcH8TnoB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iTA/wxwAAAN0AAAAPAAAAAAAA&#10;AAAAAAAAAKECAABkcnMvZG93bnJldi54bWxQSwUGAAAAAAQABAD5AAAAlQMAAAAA&#10;" strokecolor="#2f5496 [2408]" strokeweight="1.5pt"/>
            <v:shape id="AutoShape 37" o:spid="_x0000_s141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q8wsMQAAADdAAAADwAAAGRycy9kb3ducmV2LnhtbERPTWvCQBC9F/wPywi9NRtTWiRmFSMI&#10;ptBDbRG8DdkxiWZnk+xW47/vHgoeH+87W42mFVcaXGNZwSyKQRCXVjdcKfj53r7MQTiPrLG1TAru&#10;5GC1nDxlmGp74y+67n0lQgi7FBXU3neplK6syaCLbEccuJMdDPoAh0rqAW8h3LQyieN3abDh0FBj&#10;R5uaysv+1yjI7x+HT+uLfnc6nvsiz5MCz0ap5+m4XoDwNPqH+N+90wrmr29hf3gTnoBc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2rzCwxAAAAN0AAAAPAAAAAAAAAAAA&#10;AAAAAKECAABkcnMvZG93bnJldi54bWxQSwUGAAAAAAQABAD5AAAAkgMAAAAA&#10;" strokecolor="#2f5496 [2408]" strokeweight="1.5pt"/>
          </v:group>
        </w:pict>
      </w:r>
      <w:r w:rsidR="00A53F83" w:rsidRPr="009E083E">
        <w:rPr>
          <w:rFonts w:ascii="ALFABET98" w:hAnsi="ALFABET98"/>
          <w:sz w:val="72"/>
          <w:szCs w:val="72"/>
        </w:rPr>
        <w:t xml:space="preserve"> </w:t>
      </w:r>
      <w:r w:rsidR="00A53F83">
        <w:rPr>
          <w:rFonts w:ascii="ALFABET98" w:hAnsi="ALFABET98"/>
          <w:sz w:val="72"/>
          <w:szCs w:val="72"/>
        </w:rPr>
        <w:t xml:space="preserve"> </w:t>
      </w:r>
      <w:r w:rsidR="00A53F83" w:rsidRPr="00A34F3E">
        <w:rPr>
          <w:rFonts w:ascii="ALFABET98" w:hAnsi="ALFABET98"/>
          <w:color w:val="FF0000"/>
          <w:sz w:val="72"/>
          <w:szCs w:val="72"/>
        </w:rPr>
        <w:t>a</w:t>
      </w:r>
      <w:r w:rsidR="00A53F83">
        <w:rPr>
          <w:rFonts w:ascii="ALFABET98" w:hAnsi="ALFABET98"/>
          <w:sz w:val="72"/>
          <w:szCs w:val="72"/>
        </w:rPr>
        <w:t xml:space="preserve">ka       </w:t>
      </w:r>
      <w:r w:rsidR="00A53F83" w:rsidRPr="00A34F3E">
        <w:rPr>
          <w:rFonts w:ascii="ALFABET98" w:hAnsi="ALFABET98"/>
          <w:color w:val="FF0000"/>
          <w:sz w:val="72"/>
          <w:szCs w:val="72"/>
        </w:rPr>
        <w:t>e</w:t>
      </w:r>
      <w:r w:rsidR="00A53F83">
        <w:rPr>
          <w:rFonts w:ascii="ALFABET98" w:hAnsi="ALFABET98"/>
          <w:sz w:val="72"/>
          <w:szCs w:val="72"/>
        </w:rPr>
        <w:t xml:space="preserve">ka      </w:t>
      </w:r>
      <w:r w:rsidR="00A53F83" w:rsidRPr="00A34F3E">
        <w:rPr>
          <w:rFonts w:ascii="ALFABET98" w:hAnsi="ALFABET98"/>
          <w:color w:val="FF0000"/>
          <w:sz w:val="72"/>
          <w:szCs w:val="72"/>
        </w:rPr>
        <w:t>a</w:t>
      </w:r>
      <w:r w:rsidR="00A53F83">
        <w:rPr>
          <w:rFonts w:ascii="ALFABET98" w:hAnsi="ALFABET98"/>
          <w:sz w:val="72"/>
          <w:szCs w:val="72"/>
        </w:rPr>
        <w:t xml:space="preserve">ke      </w:t>
      </w:r>
      <w:r w:rsidR="00A53F83" w:rsidRPr="00A34F3E">
        <w:rPr>
          <w:rFonts w:ascii="ALFABET98" w:hAnsi="ALFABET98"/>
          <w:color w:val="FF0000"/>
          <w:sz w:val="72"/>
          <w:szCs w:val="72"/>
        </w:rPr>
        <w:t>e</w:t>
      </w:r>
      <w:r w:rsidR="00A53F83">
        <w:rPr>
          <w:rFonts w:ascii="ALFABET98" w:hAnsi="ALFABET98"/>
          <w:sz w:val="72"/>
          <w:szCs w:val="72"/>
        </w:rPr>
        <w:t>ke</w:t>
      </w:r>
      <w:r w:rsidR="00A53F83" w:rsidRPr="009E083E">
        <w:rPr>
          <w:rFonts w:ascii="ALFABET98" w:hAnsi="ALFABET98"/>
          <w:sz w:val="72"/>
          <w:szCs w:val="72"/>
        </w:rPr>
        <w:t xml:space="preserve">                                       </w:t>
      </w:r>
      <w:r w:rsidR="00A53F83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      </w:t>
      </w:r>
    </w:p>
    <w:p w:rsidR="00A53F83" w:rsidRPr="009E083E" w:rsidRDefault="00BD3DCE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404" style="position:absolute;margin-left:-16.1pt;margin-top:9.4pt;width:521.25pt;height:36.85pt;z-index:-25046425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Ph6&#10;UNgRBAAA8Q8AAA4AAAAAAAAAAAAAAAAALgIAAGRycy9lMm9Eb2MueG1sUEsBAi0AFAAGAAgAAAAh&#10;AFgrD2jgAAAACgEAAA8AAAAAAAAAAAAAAAAAawYAAGRycy9kb3ducmV2LnhtbFBLBQYAAAAABAAE&#10;APMAAAB4BwAAAAA=&#10;">
            <v:group id="Group 33" o:spid="_x0000_s140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eFbpjFAAAA3QAA&#10;AA8AAAAAAAAAAAAAAAAAqgIAAGRycy9kb3ducmV2LnhtbFBLBQYAAAAABAAEAPoAAACcAwAAAAA=&#10;">
              <v:rect id="Rectangle 34" o:spid="_x0000_s140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mgucYA&#10;AADdAAAADwAAAGRycy9kb3ducmV2LnhtbESPT2vCQBTE74V+h+UVvNWNBkWiq7T1D73WRkJvj+wz&#10;G5p9G7Krid/eLRQ8DjPzG2a1GWwjrtT52rGCyTgBQVw6XXOlIP/evy5A+ICssXFMCm7kYbN+flph&#10;pl3PX3Q9hkpECPsMFZgQ2kxKXxqy6MeuJY7e2XUWQ5RdJXWHfYTbRk6TZC4t1hwXDLb0Yaj8PV6s&#10;grQqdqbItz63k2J+ON1O7/3PXqnRy/C2BBFoCI/wf/tTK1iksxT+3sQnIN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hmgucYAAADdAAAADwAAAAAAAAAAAAAAAACYAgAAZHJz&#10;L2Rvd25yZXYueG1sUEsFBgAAAAAEAAQA9QAAAIsDAAAAAA==&#10;" strokecolor="#2f5496 [2408]" strokeweight="1.5pt">
                <v:fill opacity="0"/>
              </v:rect>
              <v:rect id="Rectangle 35" o:spid="_x0000_s140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orMZcMA&#10;AADdAAAADwAAAGRycy9kb3ducmV2LnhtbESPT4vCMBTE78J+h/AWvGna1YpWoyyKf47qrvdH87Yt&#10;Ni/dJmr99kYQPA4z8xtmtmhNJa7UuNKygrgfgSDOrC45V/D7s+6NQTiPrLGyTAru5GAx/+jMMNX2&#10;xge6Hn0uAoRdigoK7+tUSpcVZND1bU0cvD/bGPRBNrnUDd4C3FTyK4pG0mDJYaHAmpYFZefjxSg4&#10;Jauat9LwPl4PJ8npvPlfxkap7mf7PQXhqfXv8Ku90wrGg2QIzzfhCcj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orMZ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40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tiTKMcAAADdAAAADwAAAGRycy9kb3ducmV2LnhtbESPQWvCQBSE7wX/w/KE3urGFIukrsEI&#10;gin0oC2F3h7ZZxKbfRuz2yT++65Q8DjMzDfMKh1NI3rqXG1ZwXwWgSAurK65VPD5sXtagnAeWWNj&#10;mRRcyUG6njysMNF24AP1R1+KAGGXoILK+zaR0hUVGXQz2xIH72Q7gz7IrpS6wyHATSPjKHqRBmsO&#10;CxW2tK2o+Dn+GgXZ9e3r3fr8sj99ny95lsU5no1Sj9Nx8wrC0+jv4f/2XitYPi8W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m2JMoxwAAAN0AAAAPAAAAAAAA&#10;AAAAAAAAAKECAABkcnMvZG93bnJldi54bWxQSwUGAAAAAAQABAD5AAAAlQMAAAAA&#10;" strokecolor="#2f5496 [2408]" strokeweight="1.5pt"/>
            <v:shape id="AutoShape 37" o:spid="_x0000_s140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goNX8cAAADdAAAADwAAAGRycy9kb3ducmV2LnhtbESPQWvCQBSE7wX/w/KE3urGlIqkrsEI&#10;gil4qC2F3h7ZZxKbfRuz2yT++65Q8DjMzDfMKh1NI3rqXG1ZwXwWgSAurK65VPD5sXtagnAeWWNj&#10;mRRcyUG6njysMNF24Hfqj74UAcIuQQWV920ipSsqMuhmtiUO3sl2Bn2QXSl1h0OAm0bGUbSQBmsO&#10;CxW2tK2o+Dn+GgXZ9e3rYH1+2Z++z5c8y+Icz0apx+m4eQXhafT38H97rxUsn18W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WCg1fxwAAAN0AAAAPAAAAAAAA&#10;AAAAAAAAAKECAABkcnMvZG93bnJldi54bWxQSwUGAAAAAAQABAD5AAAAlQMAAAAA&#10;" strokecolor="#2f5496 [2408]" strokeweight="1.5pt"/>
          </v:group>
        </w:pict>
      </w:r>
      <w:r w:rsidR="00A53F8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A53F83" w:rsidRPr="009E083E" w:rsidRDefault="00BD3DCE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398" style="position:absolute;margin-left:-16.1pt;margin-top:9.4pt;width:521.25pt;height:36.85pt;z-index:-25046323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CirUtKFQQAAPEPAAAOAAAAAAAAAAAAAAAAAC4CAABkcnMvZTJvRG9jLnhtbFBLAQItABQABgAI&#10;AAAAIQBYKw9o4AAAAAoBAAAPAAAAAAAAAAAAAAAAAG8GAABkcnMvZG93bnJldi54bWxQSwUGAAAA&#10;AAQABADzAAAAfAcAAAAA&#10;">
            <v:group id="Group 33" o:spid="_x0000_s140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2bVlywwAAAN0AAAAP&#10;AAAAAAAAAAAAAAAAAKoCAABkcnMvZG93bnJldi54bWxQSwUGAAAAAAQABAD6AAAAmgMAAAAA&#10;">
              <v:rect id="Rectangle 34" o:spid="_x0000_s140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/GXU8UA&#10;AADdAAAADwAAAGRycy9kb3ducmV2LnhtbESPQWvCQBSE74L/YXlCb7pRqdjUVdRq8VobCb09sq/Z&#10;0OzbkF1N/PfdgtDjMDPfMKtNb2txo9ZXjhVMJwkI4sLpiksF2edxvAThA7LG2jEpuJOHzXo4WGGq&#10;XccfdDuHUkQI+xQVmBCaVEpfGLLoJ64hjt63ay2GKNtS6ha7CLe1nCXJQlqsOC4YbGhvqPg5X62C&#10;eZkfTJ69+cxO88X75X7ZdV9HpZ5G/fYVRKA+/Icf7ZNWsJw/v8Dfm/gE5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8ZdTxQAAAN0AAAAPAAAAAAAAAAAAAAAAAJgCAABkcnMv&#10;ZG93bnJldi54bWxQSwUGAAAAAAQABAD1AAAAigMAAAAA&#10;" strokecolor="#2f5496 [2408]" strokeweight="1.5pt">
                <v:fill opacity="0"/>
              </v:rect>
              <v:rect id="Rectangle 35" o:spid="_x0000_s140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90A28EA&#10;AADdAAAADwAAAGRycy9kb3ducmV2LnhtbERPPW/CMBDdkfgP1lXqBk5oQRAwEUqVlhFo2U/xNYmI&#10;zyF2Q/j3eKjE+PS+N+lgGtFT52rLCuJpBIK4sLrmUsHPdz5ZgnAeWWNjmRTcyUG6HY82mGh74yP1&#10;J1+KEMIuQQWV920ipSsqMuimtiUO3K/tDPoAu1LqDm8h3DRyFkULabDm0FBhS1lFxeX0ZxSc5x8t&#10;f0nDhzh/X83Pl89rFhulXl+G3RqEp8E/xf/uvVawfFuE/eFNeAJy+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PdANv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140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49flsYAAADdAAAADwAAAGRycy9kb3ducmV2LnhtbESPT4vCMBTE74LfITzBm011QaRrlK0g&#10;WGEP/kHY26N5tnWbl9pktX77jSB4HGbmN8x82Zla3Kh1lWUF4ygGQZxbXXGh4HhYj2YgnEfWWFsm&#10;BQ9ysFz0e3NMtL3zjm57X4gAYZeggtL7JpHS5SUZdJFtiIN3tq1BH2RbSN3iPcBNLSdxPJUGKw4L&#10;JTa0Kin/3f8ZBelje/q2Prtuzj+Xa5amkwwvRqnhoPv6BOGp8+/wq73RCmYf0zE834QnIBf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ePX5bGAAAA3QAAAA8AAAAAAAAA&#10;AAAAAAAAoQIAAGRycy9kb3ducmV2LnhtbFBLBQYAAAAABAAEAPkAAACUAwAAAAA=&#10;" strokecolor="#2f5496 [2408]" strokeweight="1.5pt"/>
            <v:shape id="AutoShape 37" o:spid="_x0000_s139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13B4ccAAADdAAAADwAAAGRycy9kb3ducmV2LnhtbESPQWvCQBSE74X+h+UVems2RhCJWcUU&#10;CqbgobYUentkn9lo9m3Mrhr/vVso9DjMzDdMsRptJy40+NaxgkmSgiCunW65UfD1+fYyB+EDssbO&#10;MSm4kYfV8vGhwFy7K3/QZRcaESHsc1RgQuhzKX1tyKJPXE8cvb0bLIYoh0bqAa8RbjuZpelMWmw5&#10;Lhjs6dVQfdydrYLy9v69daE6bfY/h1NVllmFB6vU89O4XoAINIb/8F97oxXMp7MMft/EJyCX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nXcHhxwAAAN0AAAAPAAAAAAAA&#10;AAAAAAAAAKECAABkcnMvZG93bnJldi54bWxQSwUGAAAAAAQABAD5AAAAlQMAAAAA&#10;" strokecolor="#2f5496 [2408]" strokeweight="1.5pt"/>
          </v:group>
        </w:pict>
      </w:r>
      <w:r w:rsidR="00A53F83">
        <w:rPr>
          <w:rFonts w:ascii="ALFABET98" w:hAnsi="ALFABET98"/>
          <w:sz w:val="72"/>
          <w:szCs w:val="72"/>
        </w:rPr>
        <w:t>ak</w:t>
      </w:r>
      <w:r w:rsidR="00A53F83" w:rsidRPr="00A34F3E">
        <w:rPr>
          <w:rFonts w:ascii="ALFABET98" w:hAnsi="ALFABET98"/>
          <w:color w:val="FF0000"/>
          <w:sz w:val="72"/>
          <w:szCs w:val="72"/>
        </w:rPr>
        <w:t>la</w:t>
      </w:r>
      <w:r w:rsidR="00A53F83">
        <w:rPr>
          <w:rFonts w:ascii="ALFABET98" w:hAnsi="ALFABET98"/>
          <w:sz w:val="72"/>
          <w:szCs w:val="72"/>
        </w:rPr>
        <w:t xml:space="preserve">      ak</w:t>
      </w:r>
      <w:r w:rsidR="00A53F83" w:rsidRPr="00A34F3E">
        <w:rPr>
          <w:rFonts w:ascii="ALFABET98" w:hAnsi="ALFABET98"/>
          <w:color w:val="FF0000"/>
          <w:sz w:val="72"/>
          <w:szCs w:val="72"/>
        </w:rPr>
        <w:t>le</w:t>
      </w:r>
      <w:r w:rsidR="00A53F83">
        <w:rPr>
          <w:rFonts w:ascii="ALFABET98" w:hAnsi="ALFABET98"/>
          <w:sz w:val="72"/>
          <w:szCs w:val="72"/>
        </w:rPr>
        <w:t xml:space="preserve">      ek</w:t>
      </w:r>
      <w:r w:rsidR="00A53F83" w:rsidRPr="00A34F3E">
        <w:rPr>
          <w:rFonts w:ascii="ALFABET98" w:hAnsi="ALFABET98"/>
          <w:color w:val="FF0000"/>
          <w:sz w:val="72"/>
          <w:szCs w:val="72"/>
        </w:rPr>
        <w:t>la</w:t>
      </w:r>
      <w:r w:rsidR="00A53F83">
        <w:rPr>
          <w:rFonts w:ascii="ALFABET98" w:hAnsi="ALFABET98"/>
          <w:sz w:val="72"/>
          <w:szCs w:val="72"/>
        </w:rPr>
        <w:t xml:space="preserve">     ek</w:t>
      </w:r>
      <w:r w:rsidR="00A53F83" w:rsidRPr="00A34F3E">
        <w:rPr>
          <w:rFonts w:ascii="ALFABET98" w:hAnsi="ALFABET98"/>
          <w:color w:val="FF0000"/>
          <w:sz w:val="72"/>
          <w:szCs w:val="72"/>
        </w:rPr>
        <w:t>le</w:t>
      </w:r>
      <w:r w:rsidR="00A53F83" w:rsidRPr="009E083E">
        <w:rPr>
          <w:rFonts w:ascii="ALFABET98" w:hAnsi="ALFABET98"/>
          <w:sz w:val="72"/>
          <w:szCs w:val="72"/>
        </w:rPr>
        <w:t xml:space="preserve">                                          </w:t>
      </w:r>
    </w:p>
    <w:p w:rsidR="00A53F83" w:rsidRPr="009E083E" w:rsidRDefault="00BD3DCE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392" style="position:absolute;margin-left:-16.1pt;margin-top:9.4pt;width:521.25pt;height:36.85pt;z-index:-25046220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YAFHRBYEAADxDwAADgAAAAAAAAAAAAAAAAAuAgAAZHJzL2Uyb0RvYy54bWxQSwECLQAUAAYA&#10;CAAAACEAWCsPaOAAAAAKAQAADwAAAAAAAAAAAAAAAABwBgAAZHJzL2Rvd25yZXYueG1sUEsFBgAA&#10;AAAEAAQA8wAAAH0HAAAAAA==&#10;">
            <v:group id="Group 33" o:spid="_x0000_s139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5TJnKxgAAAN0A&#10;AAAPAAAAAAAAAAAAAAAAAKoCAABkcnMvZG93bnJldi54bWxQSwUGAAAAAAQABAD6AAAAnQMAAAAA&#10;">
              <v:rect id="Rectangle 34" o:spid="_x0000_s139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BX68UA&#10;AADdAAAADwAAAGRycy9kb3ducmV2LnhtbESPQWvCQBSE74X+h+UVeqsbKwaJrlKtll6rkeDtkX1m&#10;Q7NvQ3Y18d+7hYLHYWa+YRarwTbiSp2vHSsYjxIQxKXTNVcK8sPubQbCB2SNjWNScCMPq+Xz0wIz&#10;7Xr+oes+VCJC2GeowITQZlL60pBFP3ItcfTOrrMYouwqqTvsI9w28j1JUmmx5rhgsKWNofJ3f7EK&#10;JlWxNUX+6XM7LtKv4+247k87pV5fho85iEBDeIT/299awWySTuHvTXwCcn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0FfrxQAAAN0AAAAPAAAAAAAAAAAAAAAAAJgCAABkcnMv&#10;ZG93bnJldi54bWxQSwUGAAAAAAQABAD1AAAAigMAAAAA&#10;" strokecolor="#2f5496 [2408]" strokeweight="1.5pt">
                <v:fill opacity="0"/>
              </v:rect>
              <v:rect id="Rectangle 35" o:spid="_x0000_s139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3g9NMMA&#10;AADdAAAADwAAAGRycy9kb3ducmV2LnhtbESPQYvCMBSE78L+h/AW9qZpXS1ajSKKrkfX1fujebbF&#10;5qU2Ueu/3wiCx2FmvmGm89ZU4kaNKy0riHsRCOLM6pJzBYe/dXcEwnlkjZVlUvAgB/PZR2eKqbZ3&#10;/qXb3uciQNilqKDwvk6ldFlBBl3P1sTBO9nGoA+yyaVu8B7gppL9KEqkwZLDQoE1LQvKzvurUXAc&#10;rmr+kYZ38XowHh7Pm8syNkp9fbaLCQhPrX+HX+2tVjD6ThJ4vglPQM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3g9N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39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ypieccAAADdAAAADwAAAGRycy9kb3ducmV2LnhtbESPQWvCQBSE7wX/w/KE3urGFKykrsEI&#10;gin0oC2F3h7ZZxKbfRuz2yT++65Q8DjMzDfMKh1NI3rqXG1ZwXwWgSAurK65VPD5sXtagnAeWWNj&#10;mRRcyUG6njysMNF24AP1R1+KAGGXoILK+zaR0hUVGXQz2xIH72Q7gz7IrpS6wyHATSPjKFpIgzWH&#10;hQpb2lZU/Bx/jYLs+vb1bn1+2Z++z5c8y+Icz0apx+m4eQXhafT38H97rxUsnxcv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3KmJ5xwAAAN0AAAAPAAAAAAAA&#10;AAAAAAAAAKECAABkcnMvZG93bnJldi54bWxQSwUGAAAAAAQABAD5AAAAlQMAAAAA&#10;" strokecolor="#2f5496 [2408]" strokeweight="1.5pt"/>
            <v:shape id="AutoShape 37" o:spid="_x0000_s139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rX2C8MAAADdAAAADwAAAGRycy9kb3ducmV2LnhtbERPy2rCQBTdC/2H4Rbc6aQRRFLHYAqF&#10;RHBRFaG7S+aah5k7MTPV+PedRaHLw3mv09F04k6DaywreJtHIIhLqxuuFJyOn7MVCOeRNXaWScGT&#10;HKSbl8kaE20f/EX3g69ECGGXoILa+z6R0pU1GXRz2xMH7mIHgz7AoZJ6wEcIN52Mo2gpDTYcGmrs&#10;6aOm8nr4MQqy5+68t7645Zfv9lZkWVxga5Savo7bdxCeRv8v/nPnWsFqsQxzw5vwBOTm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a19gvDAAAA3QAAAA8AAAAAAAAAAAAA&#10;AAAAoQIAAGRycy9kb3ducmV2LnhtbFBLBQYAAAAABAAEAPkAAACRAwAAAAA=&#10;" strokecolor="#2f5496 [2408]" strokeweight="1.5pt"/>
          </v:group>
        </w:pict>
      </w:r>
      <w:r w:rsidR="00A53F8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A53F83" w:rsidRPr="009E083E" w:rsidRDefault="00A53F83" w:rsidP="00A53F83">
      <w:pPr>
        <w:spacing w:line="240" w:lineRule="auto"/>
        <w:rPr>
          <w:rFonts w:ascii="ALFABET98" w:hAnsi="ALFABET98"/>
          <w:sz w:val="36"/>
          <w:szCs w:val="36"/>
        </w:rPr>
      </w:pPr>
      <w:r w:rsidRPr="009E083E">
        <w:rPr>
          <w:rFonts w:ascii="ALFABET98" w:hAnsi="ALFABET98"/>
          <w:sz w:val="72"/>
          <w:szCs w:val="72"/>
        </w:rPr>
        <w:t xml:space="preserve"> </w:t>
      </w:r>
      <w:r w:rsidRPr="009E083E">
        <w:rPr>
          <w:rFonts w:ascii="ALFABET98" w:hAnsi="ALFABET98"/>
          <w:sz w:val="36"/>
          <w:szCs w:val="36"/>
        </w:rPr>
        <w:t xml:space="preserve">   </w:t>
      </w:r>
      <w:r>
        <w:rPr>
          <w:rFonts w:ascii="ALFABET98" w:hAnsi="ALFABET98"/>
          <w:sz w:val="36"/>
          <w:szCs w:val="36"/>
        </w:rPr>
        <w:t xml:space="preserve">                              55</w:t>
      </w:r>
    </w:p>
    <w:p w:rsidR="00A53F83" w:rsidRDefault="00A53F83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9E083E">
        <w:rPr>
          <w:rFonts w:ascii="ALFABET98" w:hAnsi="ALFABET98"/>
          <w:sz w:val="36"/>
          <w:szCs w:val="36"/>
        </w:rPr>
        <w:t>Sayın velim, okuyalım, boşlukları  yazalım.</w:t>
      </w:r>
      <w:r w:rsidRPr="009E083E">
        <w:rPr>
          <w:rFonts w:ascii="ALFABET98" w:hAnsi="ALFABET98"/>
          <w:sz w:val="72"/>
          <w:szCs w:val="72"/>
        </w:rPr>
        <w:t xml:space="preserve"> </w:t>
      </w:r>
    </w:p>
    <w:p w:rsidR="00A53F83" w:rsidRPr="009E083E" w:rsidRDefault="00BD3DCE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386" style="position:absolute;margin-left:-16.1pt;margin-top:9.4pt;width:521.25pt;height:36.85pt;z-index:-25045913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Cxl&#10;4i0RBAAA8Q8AAA4AAAAAAAAAAAAAAAAALgIAAGRycy9lMm9Eb2MueG1sUEsBAi0AFAAGAAgAAAAh&#10;AFgrD2jgAAAACgEAAA8AAAAAAAAAAAAAAAAAawYAAGRycy9kb3ducmV2LnhtbFBLBQYAAAAABAAE&#10;APMAAAB4BwAAAAA=&#10;">
            <v:group id="Group 33" o:spid="_x0000_s138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g64JFMQAAADdAAAA&#10;DwAAAAAAAAAAAAAAAACqAgAAZHJzL2Rvd25yZXYueG1sUEsFBgAAAAAEAAQA+gAAAJsDAAAAAA==&#10;">
              <v:rect id="Rectangle 34" o:spid="_x0000_s139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LHNcUA&#10;AADdAAAADwAAAGRycy9kb3ducmV2LnhtbESPQWvCQBSE7wX/w/KE3uomCirRVWytpVdtJPT2yD6z&#10;wezbkN2a+O+7hYLHYWa+YdbbwTbiRp2vHStIJwkI4tLpmisF+dfhZQnCB2SNjWNScCcP283oaY2Z&#10;dj0f6XYKlYgQ9hkqMCG0mZS+NGTRT1xLHL2L6yyGKLtK6g77CLeNnCbJXFqsOS4YbOnNUHk9/VgF&#10;s6p4N0W+97lNi/nH+X5+7b8PSj2Ph90KRKAhPML/7U+tYDlbpPD3Jj4Buf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Msc1xQAAAN0AAAAPAAAAAAAAAAAAAAAAAJgCAABkcnMv&#10;ZG93bnJldi54bWxQSwUGAAAAAAQABAD1AAAAigMAAAAA&#10;" strokecolor="#2f5496 [2408]" strokeweight="1.5pt">
                <v:fill opacity="0"/>
              </v:rect>
              <v:rect id="Rectangle 35" o:spid="_x0000_s139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qt6sUA&#10;AADdAAAADwAAAGRycy9kb3ducmV2LnhtbESPzW7CMBCE75V4B2uReitOUiiQYhBKRemx5ee+irdJ&#10;RLwOsZuEt6+RKvU4mplvNKvNYGrRUesqywriSQSCOLe64kLB6bh7WoBwHlljbZkU3MjBZj16WGGq&#10;bc9f1B18IQKEXYoKSu+bVEqXl2TQTWxDHLxv2xr0QbaF1C32AW5qmUTRizRYcVgosaGspPxy+DEK&#10;zrO3hvfS8Ge8my5n58v7NYuNUo/jYfsKwtPg/8N/7Q+tYPE8T+D+JjwBu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mq3q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138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cjyp8cAAADdAAAADwAAAGRycy9kb3ducmV2LnhtbESPQWvCQBSE74X+h+UVems2VbAhukpT&#10;KBjBQ20RvD2yzySafRuzW5P8e7dQ8DjMzDfMYjWYRlypc7VlBa9RDIK4sLrmUsHP9+dLAsJ5ZI2N&#10;ZVIwkoPV8vFhgam2PX/RdedLESDsUlRQed+mUrqiIoMusi1x8I62M+iD7EqpO+wD3DRyEsczabDm&#10;sFBhSx8VFefdr1GQjZv91vr8sj4eTpc8yyY5noxSz0/D+xyEp8Hfw//ttVaQTN+m8PcmPAG5v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NyPKnxwAAAN0AAAAPAAAAAAAA&#10;AAAAAAAAAKECAABkcnMvZG93bnJldi54bWxQSwUGAAAAAAQABAD5AAAAlQMAAAAA&#10;" strokecolor="#2f5496 [2408]" strokeweight="1.5pt"/>
            <v:shape id="AutoShape 37" o:spid="_x0000_s138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iFq08cAAADdAAAADwAAAGRycy9kb3ducmV2LnhtbESPW2vCQBSE3wv+h+UUfKubaqmSuhFT&#10;KJiCD14QfDtkTy42ezZmtxr/fVco+DjMzDfMfNGbRlyoc7VlBa+jCARxbnXNpYL97utlBsJ5ZI2N&#10;ZVJwIweLZPA0x1jbK2/osvWlCBB2MSqovG9jKV1ekUE3si1x8ArbGfRBdqXUHV4D3DRyHEXv0mDN&#10;YaHClj4ryn+2v0ZBevs+rK3PzqvieDpnaTrO8GSUGj73yw8Qnnr/CP+3V1rBbDJ9g/ub8ARk8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CIWrTxwAAAN0AAAAPAAAAAAAA&#10;AAAAAAAAAKECAABkcnMvZG93bnJldi54bWxQSwUGAAAAAAQABAD5AAAAlQMAAAAA&#10;" strokecolor="#2f5496 [2408]" strokeweight="1.5pt"/>
          </v:group>
        </w:pict>
      </w:r>
      <w:r w:rsidR="00A53F83" w:rsidRPr="00372C94">
        <w:rPr>
          <w:rFonts w:ascii="ALFABET98" w:hAnsi="ALFABET98"/>
          <w:color w:val="FF0000"/>
          <w:sz w:val="72"/>
          <w:szCs w:val="72"/>
        </w:rPr>
        <w:t>ka</w:t>
      </w:r>
      <w:r w:rsidR="00A53F83">
        <w:rPr>
          <w:rFonts w:ascii="ALFABET98" w:hAnsi="ALFABET98"/>
          <w:sz w:val="72"/>
          <w:szCs w:val="72"/>
        </w:rPr>
        <w:t xml:space="preserve">le     </w:t>
      </w:r>
      <w:r w:rsidR="00A53F83" w:rsidRPr="00372C94">
        <w:rPr>
          <w:rFonts w:ascii="ALFABET98" w:hAnsi="ALFABET98"/>
          <w:color w:val="FF0000"/>
          <w:sz w:val="72"/>
          <w:szCs w:val="72"/>
        </w:rPr>
        <w:t>ke</w:t>
      </w:r>
      <w:r w:rsidR="00A53F83">
        <w:rPr>
          <w:rFonts w:ascii="ALFABET98" w:hAnsi="ALFABET98"/>
          <w:sz w:val="72"/>
          <w:szCs w:val="72"/>
        </w:rPr>
        <w:t>le</w:t>
      </w:r>
      <w:r w:rsidR="00A53F83" w:rsidRPr="009E083E">
        <w:rPr>
          <w:rFonts w:ascii="ALFABET98" w:hAnsi="ALFABET98"/>
          <w:sz w:val="72"/>
          <w:szCs w:val="72"/>
        </w:rPr>
        <w:t xml:space="preserve"> </w:t>
      </w:r>
      <w:r w:rsidR="00A53F83">
        <w:rPr>
          <w:rFonts w:ascii="ALFABET98" w:hAnsi="ALFABET98"/>
          <w:sz w:val="72"/>
          <w:szCs w:val="72"/>
        </w:rPr>
        <w:t xml:space="preserve">     </w:t>
      </w:r>
      <w:r w:rsidR="00A53F83" w:rsidRPr="00372C94">
        <w:rPr>
          <w:rFonts w:ascii="ALFABET98" w:hAnsi="ALFABET98"/>
          <w:color w:val="FF0000"/>
          <w:sz w:val="72"/>
          <w:szCs w:val="72"/>
        </w:rPr>
        <w:t>la</w:t>
      </w:r>
      <w:r w:rsidR="00A53F83">
        <w:rPr>
          <w:rFonts w:ascii="ALFABET98" w:hAnsi="ALFABET98"/>
          <w:sz w:val="72"/>
          <w:szCs w:val="72"/>
        </w:rPr>
        <w:t xml:space="preserve">le    </w:t>
      </w:r>
      <w:r w:rsidR="00A53F83" w:rsidRPr="00372C94">
        <w:rPr>
          <w:rFonts w:ascii="ALFABET98" w:hAnsi="ALFABET98"/>
          <w:color w:val="FF0000"/>
          <w:sz w:val="72"/>
          <w:szCs w:val="72"/>
        </w:rPr>
        <w:t>le</w:t>
      </w:r>
      <w:r w:rsidR="00A53F83">
        <w:rPr>
          <w:rFonts w:ascii="ALFABET98" w:hAnsi="ALFABET98"/>
          <w:sz w:val="72"/>
          <w:szCs w:val="72"/>
        </w:rPr>
        <w:t>ka</w:t>
      </w:r>
      <w:r w:rsidR="00A53F83" w:rsidRPr="009E083E"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A53F83" w:rsidRPr="009E083E" w:rsidRDefault="00BD3DCE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380" style="position:absolute;margin-left:-16.1pt;margin-top:9.4pt;width:521.25pt;height:36.85pt;z-index:-25045811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kKmBuxYEAADxDwAADgAAAAAAAAAAAAAAAAAuAgAAZHJzL2Uyb0RvYy54bWxQSwECLQAUAAYA&#10;CAAAACEAWCsPaOAAAAAKAQAADwAAAAAAAAAAAAAAAABwBgAAZHJzL2Rvd25yZXYueG1sUEsFBgAA&#10;AAAEAAQA8wAAAH0HAAAAAA==&#10;">
            <v:group id="Group 33" o:spid="_x0000_s138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jCzT7xgAAAN0A&#10;AAAPAAAAAAAAAAAAAAAAAKoCAABkcnMvZG93bnJldi54bWxQSwUGAAAAAAQABAD6AAAAnQMAAAAA&#10;">
              <v:rect id="Rectangle 34" o:spid="_x0000_s138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f62sUA&#10;AADdAAAADwAAAGRycy9kb3ducmV2LnhtbESPQWvCQBSE7wX/w/IEb3VjBZXUVbRq8VqNhN4e2dds&#10;aPZtyK4m/vuuUPA4zMw3zHLd21rcqPWVYwWTcQKCuHC64lJBdj68LkD4gKyxdkwK7uRhvRq8LDHV&#10;ruMvup1CKSKEfYoKTAhNKqUvDFn0Y9cQR+/HtRZDlG0pdYtdhNtaviXJTFqsOC4YbOjDUPF7uloF&#10;0zLfmzzb+cxO8tnn5X7Zdt8HpUbDfvMOIlAfnuH/9lErWEznc3i8iU9Ar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6l/raxQAAAN0AAAAPAAAAAAAAAAAAAAAAAJgCAABkcnMv&#10;ZG93bnJldi54bWxQSwUGAAAAAAQABAD1AAAAigMAAAAA&#10;" strokecolor="#2f5496 [2408]" strokeweight="1.5pt">
                <v:fill opacity="0"/>
              </v:rect>
              <v:rect id="Rectangle 35" o:spid="_x0000_s138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KaAL8A&#10;AADdAAAADwAAAGRycy9kb3ducmV2LnhtbERPuY7CMBDtV+IfrEGiW5xwEzAIgYAtl6sfxUMSEY9D&#10;bCD8PS5W2vLp3fNlY0rxpNoVlhXE3QgEcWp1wZmC82n7PQHhPLLG0jIpeJOD5aL1NcdE2xcf6Hn0&#10;mQgh7BJUkHtfJVK6NCeDrmsr4sBdbW3QB1hnUtf4CuGmlL0oGkmDBYeGHCta55Tejg+j4DLcVLyX&#10;hn/j7WA6vNx293VslOq0m9UMhKfG/4v/3D9awaQ/DnPDm/AE5OI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ocpoA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138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CDFTccAAADdAAAADwAAAGRycy9kb3ducmV2LnhtbESPT2vCQBTE7wW/w/IK3uqmCq2NbsQU&#10;CqbgQS2Ct0f25Y9m38bsVuO37woFj8PM/IaZL3rTiAt1rras4HUUgSDOra65VPCz+3qZgnAeWWNj&#10;mRTcyMEiGTzNMdb2yhu6bH0pAoRdjAoq79tYSpdXZNCNbEscvMJ2Bn2QXSl1h9cAN40cR9GbNFhz&#10;WKiwpc+K8tP21yhIb9/7tfXZeVUcjucsTccZHo1Sw+d+OQPhqfeP8H97pRVMJ+8fcH8TnoB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sIMVNxwAAAN0AAAAPAAAAAAAA&#10;AAAAAAAAAKECAABkcnMvZG93bnJldi54bWxQSwUGAAAAAAQABAD5AAAAlQMAAAAA&#10;" strokecolor="#2f5496 [2408]" strokeweight="1.5pt"/>
            <v:shape id="AutoShape 37" o:spid="_x0000_s138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M8c98IAAADdAAAADwAAAGRycy9kb3ducmV2LnhtbERPTYvCMBC9L/gfwgje1lQFKdUoVhCs&#10;4GHdRfA2NGNbbSa1iVr//eYgeHy87/myM7V4UOsqywpGwwgEcW51xYWCv9/NdwzCeWSNtWVS8CIH&#10;y0Xva46Jtk/+ocfBFyKEsEtQQel9k0jp8pIMuqFtiAN3tq1BH2BbSN3iM4SbWo6jaCoNVhwaSmxo&#10;XVJ+PdyNgvS1O+6tz27b8+lyy9J0nOHFKDXod6sZCE+d/4jf7q1WEE/isD+8CU9ALv4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M8c98IAAADdAAAADwAAAAAAAAAAAAAA&#10;AAChAgAAZHJzL2Rvd25yZXYueG1sUEsFBgAAAAAEAAQA+QAAAJADAAAAAA==&#10;" strokecolor="#2f5496 [2408]" strokeweight="1.5pt"/>
          </v:group>
        </w:pict>
      </w:r>
      <w:r w:rsidR="00A53F83" w:rsidRPr="009E083E">
        <w:rPr>
          <w:rFonts w:ascii="ALFABET98" w:hAnsi="ALFABET98"/>
          <w:sz w:val="72"/>
          <w:szCs w:val="72"/>
        </w:rPr>
        <w:t xml:space="preserve">                                                                                                                       </w:t>
      </w:r>
    </w:p>
    <w:p w:rsidR="00A53F83" w:rsidRPr="009E083E" w:rsidRDefault="00BD3DCE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1374" style="position:absolute;margin-left:-16.1pt;margin-top:9.4pt;width:521.25pt;height:36.85pt;z-index:-25048268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">
            <v:group id="Group 33" o:spid="_x0000_s137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nlQt/FAAAA3QAA&#10;AA8AAAAAAAAAAAAAAAAAqgIAAGRycy9kb3ducmV2LnhtbFBLBQYAAAAABAAEAPoAAACcAwAAAAA=&#10;">
              <v:rect id="Rectangle 34" o:spid="_x0000_s137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HmM/sUA&#10;AADdAAAADwAAAGRycy9kb3ducmV2LnhtbESPQWvCQBSE74X+h+UVeqsbDUiIrmJrLV6rkdDbI/ua&#10;DWbfhuzWxH/vFgSPw8x8wyzXo23FhXrfOFYwnSQgiCunG64VFMfdWwbCB2SNrWNScCUP69Xz0xJz&#10;7Qb+pssh1CJC2OeowITQ5VL6ypBFP3EdcfR+XW8xRNnXUvc4RLht5SxJ5tJiw3HBYEcfhqrz4c8q&#10;SOvy05TF1hd2Ws6/TtfT+/CzU+r1ZdwsQAQawyN8b++1gizNUvh/E5+AXN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eYz+xQAAAN0AAAAPAAAAAAAAAAAAAAAAAJgCAABkcnMv&#10;ZG93bnJldi54bWxQSwUGAAAAAAQABAD1AAAAigMAAAAA&#10;" strokecolor="#2f5496 [2408]" strokeweight="1.5pt">
                <v:fill opacity="0"/>
              </v:rect>
              <v:rect id="Rectangle 35" o:spid="_x0000_s137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rgIsMA&#10;AADdAAAADwAAAGRycy9kb3ducmV2LnhtbESPS2/CMBCE75X4D9YicStOykMhYBACAT3yvK/iJYmI&#10;12lsIPx7XKlSj6OZ+UYzW7SmEg9qXGlZQdyPQBBnVpecKzifNp8JCOeRNVaWScGLHCzmnY8Zpto+&#10;+UCPo89FgLBLUUHhfZ1K6bKCDLq+rYmDd7WNQR9kk0vd4DPATSW/omgsDZYcFgqsaVVQdjvejYLL&#10;aF3zThrex5vhZHS5bX9WsVGq122XUxCeWv8f/mt/awXJIBnC75vwBOT8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OrgI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37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Li/b8cAAADdAAAADwAAAGRycy9kb3ducmV2LnhtbESPT2vCQBTE70K/w/IKvZlNlUpI3UhT&#10;EEzBQ7UUentkn/nT7NuY3Wr89m5B8DjMzG+Y5Wo0nTjR4BrLCp6jGARxaXXDlYKv/XqagHAeWWNn&#10;mRRcyMEqe5gsMdX2zJ902vlKBAi7FBXU3veplK6syaCLbE8cvIMdDPogh0rqAc8Bbjo5i+OFNNhw&#10;WKixp/eayt/dn1GQXz6+t9YXx83hpz0WeT4rsDVKPT2Ob68gPI3+Hr61N1pBMk9e4P9NeAIy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YuL9vxwAAAN0AAAAPAAAAAAAA&#10;AAAAAAAAAKECAABkcnMvZG93bnJldi54bWxQSwUGAAAAAAQABAD5AAAAlQMAAAAA&#10;" strokecolor="#2f5496 [2408]" strokeweight="1.5pt"/>
            <v:shape id="AutoShape 37" o:spid="_x0000_s137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GohGMYAAADdAAAADwAAAGRycy9kb3ducmV2LnhtbESPT4vCMBTE78J+h/AW9qapClKqUezC&#10;gl3w4B8W9vZonm21ealN1PrtjSB4HGbmN8xs0ZlaXKl1lWUFw0EEgji3uuJCwX73049BOI+ssbZM&#10;Cu7kYDH/6M0w0fbGG7pufSEChF2CCkrvm0RKl5dk0A1sQxy8g20N+iDbQuoWbwFuajmKook0WHFY&#10;KLGh75Ly0/ZiFKT337+19dl5dfg/nrM0HWV4NEp9fXbLKQhPnX+HX+2VVhCP4wk834QnIOc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hqIRjGAAAA3QAAAA8AAAAAAAAA&#10;AAAAAAAAoQIAAGRycy9kb3ducmV2LnhtbFBLBQYAAAAABAAEAPkAAACUAwAAAAA=&#10;" strokecolor="#2f5496 [2408]" strokeweight="1.5pt"/>
          </v:group>
        </w:pict>
      </w:r>
      <w:r w:rsidR="00A53F83">
        <w:rPr>
          <w:rFonts w:ascii="ALFABET98" w:hAnsi="ALFABET98"/>
          <w:sz w:val="72"/>
          <w:szCs w:val="72"/>
        </w:rPr>
        <w:t>a</w:t>
      </w:r>
      <w:r w:rsidR="00A53F83" w:rsidRPr="00372C94">
        <w:rPr>
          <w:rFonts w:ascii="ALFABET98" w:hAnsi="ALFABET98"/>
          <w:color w:val="FF0000"/>
          <w:sz w:val="72"/>
          <w:szCs w:val="72"/>
        </w:rPr>
        <w:t>ka</w:t>
      </w:r>
      <w:r w:rsidR="00A53F83">
        <w:rPr>
          <w:rFonts w:ascii="ALFABET98" w:hAnsi="ALFABET98"/>
          <w:sz w:val="72"/>
          <w:szCs w:val="72"/>
        </w:rPr>
        <w:t>la     e</w:t>
      </w:r>
      <w:r w:rsidR="00A53F83" w:rsidRPr="00372C94">
        <w:rPr>
          <w:rFonts w:ascii="ALFABET98" w:hAnsi="ALFABET98"/>
          <w:color w:val="FF0000"/>
          <w:sz w:val="72"/>
          <w:szCs w:val="72"/>
        </w:rPr>
        <w:t>ka</w:t>
      </w:r>
      <w:r w:rsidR="00A53F83">
        <w:rPr>
          <w:rFonts w:ascii="ALFABET98" w:hAnsi="ALFABET98"/>
          <w:sz w:val="72"/>
          <w:szCs w:val="72"/>
        </w:rPr>
        <w:t>la       e</w:t>
      </w:r>
      <w:r w:rsidR="00A53F83" w:rsidRPr="00372C94">
        <w:rPr>
          <w:rFonts w:ascii="ALFABET98" w:hAnsi="ALFABET98"/>
          <w:color w:val="FF0000"/>
          <w:sz w:val="72"/>
          <w:szCs w:val="72"/>
        </w:rPr>
        <w:t>ka</w:t>
      </w:r>
      <w:r w:rsidR="00A53F83">
        <w:rPr>
          <w:rFonts w:ascii="ALFABET98" w:hAnsi="ALFABET98"/>
          <w:sz w:val="72"/>
          <w:szCs w:val="72"/>
        </w:rPr>
        <w:t xml:space="preserve">le     </w:t>
      </w:r>
      <w:r w:rsidR="00A53F8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A53F83" w:rsidRPr="009E083E" w:rsidRDefault="00BD3DCE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368" style="position:absolute;margin-left:-16.1pt;margin-top:9.4pt;width:521.25pt;height:36.85pt;z-index:-25048166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C9xmeqFQQAAPEPAAAOAAAAAAAAAAAAAAAAAC4CAABkcnMvZTJvRG9jLnhtbFBLAQItABQABgAI&#10;AAAAIQBYKw9o4AAAAAoBAAAPAAAAAAAAAAAAAAAAAG8GAABkcnMvZG93bnJldi54bWxQSwUGAAAA&#10;AAQABADzAAAAfAcAAAAA&#10;">
            <v:group id="Group 33" o:spid="_x0000_s137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IDXU1wwAAAN0AAAAP&#10;AAAAAAAAAAAAAAAAAKoCAABkcnMvZG93bnJldi54bWxQSwUGAAAAAAQABAD6AAAAmgMAAAAA&#10;">
              <v:rect id="Rectangle 34" o:spid="_x0000_s137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G7FMYA&#10;AADdAAAADwAAAGRycy9kb3ducmV2LnhtbESPQWvCQBSE74X+h+UVems2Kkiaukprq3itjYTeHtln&#10;Nph9G7JbE/+9KxQ8DjPzDbNYjbYVZ+p941jBJElBEFdON1wrKH42LxkIH5A1to5JwYU8rJaPDwvM&#10;tRv4m877UIsIYZ+jAhNCl0vpK0MWfeI64ugdXW8xRNnXUvc4RLht5TRN59Jiw3HBYEdrQ9Vp/2cV&#10;zOryy5TFpy/spJxvD5fDx/C7Uer5aXx/AxFoDPfwf3unFWSz7BVub+ITkM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ZG7FMYAAADdAAAADwAAAAAAAAAAAAAAAACYAgAAZHJz&#10;L2Rvd25yZXYueG1sUEsFBgAAAAAEAAQA9QAAAIsDAAAAAA==&#10;" strokecolor="#2f5496 [2408]" strokeweight="1.5pt">
                <v:fill opacity="0"/>
              </v:rect>
              <v:rect id="Rectangle 35" o:spid="_x0000_s137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ghw/MEA&#10;AADdAAAADwAAAGRycy9kb3ducmV2LnhtbERPyW7CMBC9V+IfrEHqrTiBgiBgIhSU0mPLch/FQxIR&#10;j0PshvTv6wNSj09v36SDaURPnastK4gnEQjiwuqaSwXnU/62BOE8ssbGMin4JQfpdvSywUTbB39T&#10;f/SlCCHsElRQed8mUrqiIoNuYlviwF1tZ9AH2JVSd/gI4aaR0yhaSIM1h4YKW8oqKm7HH6PgMt+3&#10;fJCGv+L8fTW/3D7uWWyUeh0PuzUIT4P/Fz/dn1rBcrYK+8Ob8ATk9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YIcPz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137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lovsccAAADdAAAADwAAAGRycy9kb3ducmV2LnhtbESPT2vCQBTE74V+h+UVvNWNCsVG12AK&#10;BSP0UFsK3h7ZZ/6YfRuzaxK/fbdQ8DjMzG+YdTKaRvTUucqygtk0AkGcW11xoeD76/15CcJ5ZI2N&#10;ZVJwIwfJ5vFhjbG2A39Sf/CFCBB2MSoovW9jKV1ekkE3tS1x8E62M+iD7AqpOxwC3DRyHkUv0mDF&#10;YaHElt5Kys+Hq1GQ3vY/H9Znl93pWF+yNJ1nWBulJk/jdgXC0+jv4f/2TitYLl5n8PcmPAG5+Q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iWi+xxwAAAN0AAAAPAAAAAAAA&#10;AAAAAAAAAKECAABkcnMvZG93bnJldi54bWxQSwUGAAAAAAQABAD5AAAAlQMAAAAA&#10;" strokecolor="#2f5496 [2408]" strokeweight="1.5pt"/>
            <v:shape id="AutoShape 37" o:spid="_x0000_s136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oixxscAAADdAAAADwAAAGRycy9kb3ducmV2LnhtbESPT2vCQBTE7wW/w/KE3uqmKYiNbqQR&#10;BFPwUFsEb4/sM3/Mvo3ZrcZv7wqFHoeZ+Q2zWA6mFRfqXW1ZweskAkFcWF1zqeDne/0yA+E8ssbW&#10;Mim4kYNlOnpaYKLtlb/osvOlCBB2CSqovO8SKV1RkUE3sR1x8I62N+iD7Eupe7wGuGllHEVTabDm&#10;sFBhR6uKitPu1yjIbp/7rfX5eXM8NOc8y+IcG6PU83j4mIPwNPj/8F97oxXM3t5jeLwJT0Cm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SiLHGxwAAAN0AAAAPAAAAAAAA&#10;AAAAAAAAAKECAABkcnMvZG93bnJldi54bWxQSwUGAAAAAAQABAD5AAAAlQMAAAAA&#10;" strokecolor="#2f5496 [2408]" strokeweight="1.5pt"/>
          </v:group>
        </w:pict>
      </w:r>
      <w:r w:rsidR="00A53F83" w:rsidRPr="009E083E">
        <w:rPr>
          <w:rFonts w:ascii="ALFABET98" w:hAnsi="ALFABET98"/>
          <w:sz w:val="72"/>
          <w:szCs w:val="72"/>
        </w:rPr>
        <w:t xml:space="preserve">                                        </w:t>
      </w:r>
      <w:r w:rsidR="00A53F83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      </w:t>
      </w:r>
    </w:p>
    <w:p w:rsidR="00A53F83" w:rsidRPr="009E083E" w:rsidRDefault="00BD3DCE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362" style="position:absolute;margin-left:-16.1pt;margin-top:9.4pt;width:521.25pt;height:36.85pt;z-index:-25048678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OQrAHcUBAAA8Q8AAA4AAAAAAAAAAAAAAAAALgIAAGRycy9lMm9Eb2MueG1sUEsBAi0AFAAGAAgA&#10;AAAhAFgrD2jgAAAACgEAAA8AAAAAAAAAAAAAAAAAbgYAAGRycy9kb3ducmV2LnhtbFBLBQYAAAAA&#10;BAAEAPMAAAB7BwAAAAA=&#10;">
            <v:group id="Group 33" o:spid="_x0000_s136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TJnp7ccAAADd&#10;AAAADwAAAAAAAAAAAAAAAACqAgAAZHJzL2Rvd25yZXYueG1sUEsFBgAAAAAEAAQA+gAAAJ4DAAAA&#10;AA==&#10;">
              <v:rect id="Rectangle 34" o:spid="_x0000_s136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UnzMUA&#10;AADdAAAADwAAAGRycy9kb3ducmV2LnhtbESPQWvCQBSE74L/YXlCb7pRqdjUVdRq8VobCb09sq/Z&#10;0OzbkF1N/PfdgtDjMDPfMKtNb2txo9ZXjhVMJwkI4sLpiksF2edxvAThA7LG2jEpuJOHzXo4WGGq&#10;XccfdDuHUkQI+xQVmBCaVEpfGLLoJ64hjt63ay2GKNtS6ha7CLe1nCXJQlqsOC4YbGhvqPg5X62C&#10;eZkfTJ69+cxO88X75X7ZdV9HpZ5G/fYVRKA+/Icf7ZNWsJy/PMPfm/gE5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BSfMxQAAAN0AAAAPAAAAAAAAAAAAAAAAAJgCAABkcnMv&#10;ZG93bnJldi54bWxQSwUGAAAAAAQABAD1AAAAigMAAAAA&#10;" strokecolor="#2f5496 [2408]" strokeweight="1.5pt">
                <v:fill opacity="0"/>
              </v:rect>
              <v:rect id="Rectangle 35" o:spid="_x0000_s136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1NE8QA&#10;AADdAAAADwAAAGRycy9kb3ducmV2LnhtbESPT4vCMBTE7wt+h/AEb5rWP0W7RhFF3aO66/3RvG2L&#10;zUttotZvbxaEPQ4z8xtmvmxNJe7UuNKygngQgSDOrC45V/Dzve1PQTiPrLGyTAqe5GC56HzMMdX2&#10;wUe6n3wuAoRdigoK7+tUSpcVZNANbE0cvF/bGPRBNrnUDT4C3FRyGEWJNFhyWCiwpnVB2eV0MwrO&#10;k03Ne2n4EG/Hs8n5sruuY6NUr9uuPkF4av1/+N3+0gqmo1kCf2/CE5C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atTRP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136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v8SXscAAADdAAAADwAAAGRycy9kb3ducmV2LnhtbESPT2vCQBTE7wW/w/IK3uqmCq2NbsQU&#10;CqbgQS2Ct0f25Y9m38bsVuO37woFj8PM/IaZL3rTiAt1rras4HUUgSDOra65VPCz+3qZgnAeWWNj&#10;mRTcyMEiGTzNMdb2yhu6bH0pAoRdjAoq79tYSpdXZNCNbEscvMJ2Bn2QXSl1h9cAN40cR9GbNFhz&#10;WKiwpc+K8tP21yhIb9/7tfXZeVUcjucsTccZHo1Sw+d+OQPhqfeP8H97pRVMJx/vcH8TnoB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C/xJexwAAAN0AAAAPAAAAAAAA&#10;AAAAAAAAAKECAABkcnMvZG93bnJldi54bWxQSwUGAAAAAAQABAD5AAAAlQMAAAAA&#10;" strokecolor="#2f5496 [2408]" strokeweight="1.5pt"/>
            <v:shape id="AutoShape 37" o:spid="_x0000_s136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2CGLMQAAADdAAAADwAAAGRycy9kb3ducmV2LnhtbERPTWvCQBC9F/wPywi91Y0pFI2uoREK&#10;ptCDWgrehuyYxGZnY3abxH/fPQgeH+97nY6mET11rrasYD6LQBAXVtdcKvg+frwsQDiPrLGxTApu&#10;5CDdTJ7WmGg78J76gy9FCGGXoILK+zaR0hUVGXQz2xIH7mw7gz7ArpS6wyGEm0bGUfQmDdYcGips&#10;aVtR8Xv4Mwqy2+fPl/X5dXc+Xa55lsU5XoxSz9PxfQXC0+gf4rt7pxUsXpdhbngTnoDc/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zYIYsxAAAAN0AAAAPAAAAAAAAAAAA&#10;AAAAAKECAABkcnMvZG93bnJldi54bWxQSwUGAAAAAAQABAD5AAAAkgMAAAAA&#10;" strokecolor="#2f5496 [2408]" strokeweight="1.5pt"/>
          </v:group>
        </w:pict>
      </w:r>
      <w:r w:rsidR="00A53F83">
        <w:rPr>
          <w:rFonts w:ascii="ALFABET98" w:hAnsi="ALFABET98"/>
          <w:sz w:val="72"/>
          <w:szCs w:val="72"/>
        </w:rPr>
        <w:t>e</w:t>
      </w:r>
      <w:r w:rsidR="00A53F83" w:rsidRPr="00372C94">
        <w:rPr>
          <w:rFonts w:ascii="ALFABET98" w:hAnsi="ALFABET98"/>
          <w:color w:val="FF0000"/>
          <w:sz w:val="72"/>
          <w:szCs w:val="72"/>
        </w:rPr>
        <w:t>ke</w:t>
      </w:r>
      <w:r w:rsidR="00A53F83">
        <w:rPr>
          <w:rFonts w:ascii="ALFABET98" w:hAnsi="ALFABET98"/>
          <w:sz w:val="72"/>
          <w:szCs w:val="72"/>
        </w:rPr>
        <w:t>le     a</w:t>
      </w:r>
      <w:r w:rsidR="00A53F83" w:rsidRPr="00372C94">
        <w:rPr>
          <w:rFonts w:ascii="ALFABET98" w:hAnsi="ALFABET98"/>
          <w:color w:val="FF0000"/>
          <w:sz w:val="72"/>
          <w:szCs w:val="72"/>
        </w:rPr>
        <w:t>ka</w:t>
      </w:r>
      <w:r w:rsidR="00A53F83">
        <w:rPr>
          <w:rFonts w:ascii="ALFABET98" w:hAnsi="ALFABET98"/>
          <w:sz w:val="72"/>
          <w:szCs w:val="72"/>
        </w:rPr>
        <w:t>le       e</w:t>
      </w:r>
      <w:r w:rsidR="00A53F83" w:rsidRPr="00372C94">
        <w:rPr>
          <w:rFonts w:ascii="ALFABET98" w:hAnsi="ALFABET98"/>
          <w:color w:val="FF0000"/>
          <w:sz w:val="72"/>
          <w:szCs w:val="72"/>
        </w:rPr>
        <w:t>ka</w:t>
      </w:r>
      <w:r w:rsidR="00A53F83">
        <w:rPr>
          <w:rFonts w:ascii="ALFABET98" w:hAnsi="ALFABET98"/>
          <w:sz w:val="72"/>
          <w:szCs w:val="72"/>
        </w:rPr>
        <w:t>le</w:t>
      </w:r>
      <w:r w:rsidR="00A53F8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A53F83" w:rsidRPr="009E083E" w:rsidRDefault="00BD3DCE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356" style="position:absolute;margin-left:-16.1pt;margin-top:9.4pt;width:521.25pt;height:36.85pt;z-index:-25048576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BNuXe4UBAAA8Q8AAA4AAAAAAAAAAAAAAAAALgIAAGRycy9lMm9Eb2MueG1sUEsBAi0AFAAGAAgA&#10;AAAhAFgrD2jgAAAACgEAAA8AAAAAAAAAAAAAAAAAbgYAAGRycy9kb3ducmV2LnhtbFBLBQYAAAAA&#10;BAAEAPMAAAB7BwAAAAA=&#10;">
            <v:group id="Group 33" o:spid="_x0000_s135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bArcMwwAAAN0AAAAP&#10;AAAAAAAAAAAAAAAAAKoCAABkcnMvZG93bnJldi54bWxQSwUGAAAAAAQABAD6AAAAmgMAAAAA&#10;">
              <v:rect id="Rectangle 34" o:spid="_x0000_s136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55LcUA&#10;AADdAAAADwAAAGRycy9kb3ducmV2LnhtbESPQWvCQBSE7wX/w/KE3uomtYikrqJVi9dqJPT2yL5m&#10;Q7NvQ3Y18d93hYLHYWa+YRarwTbiSp2vHStIJwkI4tLpmisF+Wn/MgfhA7LGxjEpuJGH1XL0tMBM&#10;u56/6HoMlYgQ9hkqMCG0mZS+NGTRT1xLHL0f11kMUXaV1B32EW4b+ZokM2mx5rhgsKUPQ+Xv8WIV&#10;TKtiZ4p863ObFrPP8+286b/3Sj2Ph/U7iEBDeIT/2wetYP6WpHB/E5+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nnktxQAAAN0AAAAPAAAAAAAAAAAAAAAAAJgCAABkcnMv&#10;ZG93bnJldi54bWxQSwUGAAAAAAQABAD1AAAAigMAAAAA&#10;" strokecolor="#2f5496 [2408]" strokeweight="1.5pt">
                <v:fill opacity="0"/>
              </v:rect>
              <v:rect id="Rectangle 35" o:spid="_x0000_s136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TYT8sIA&#10;AADdAAAADwAAAGRycy9kb3ducmV2LnhtbESPS6vCMBSE98L9D+FccKdpRUV7jSKKj6XP/aE5ty02&#10;J7WJWv+9EQSXw8x8w0xmjSnFnWpXWFYQdyMQxKnVBWcKTsdVZwTCeWSNpWVS8CQHs+lPa4KJtg/e&#10;0/3gMxEg7BJUkHtfJVK6NCeDrmsr4uD929qgD7LOpK7xEeCmlL0oGkqDBYeFHCta5JReDjej4DxY&#10;VryRhnfxqj8enC/r6yI2SrV/m/kfCE+N/4Y/7a1WMOpHPXi/CU9AT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NhPy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135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WRMv8cAAADdAAAADwAAAGRycy9kb3ducmV2LnhtbESPQWvCQBSE70L/w/IKvemmUUSia2gK&#10;ghF6qC0Fb4/sM4nNvo3ZbRL/fbcg9DjMzDfMJh1NI3rqXG1ZwfMsAkFcWF1zqeDzYzddgXAeWWNj&#10;mRTcyEG6fZhsMNF24Hfqj74UAcIuQQWV920ipSsqMuhmtiUO3tl2Bn2QXSl1h0OAm0bGUbSUBmsO&#10;CxW29FpR8X38MQqy2+Hrzfr8uj+fLtc8y+IcL0app8fxZQ3C0+j/w/f2XitYLaI5/L0JT0Bu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VZEy/xwAAAN0AAAAPAAAAAAAA&#10;AAAAAAAAAKECAABkcnMvZG93bnJldi54bWxQSwUGAAAAAAQABAD5AAAAlQMAAAAA&#10;" strokecolor="#2f5496 [2408]" strokeweight="1.5pt"/>
            <v:shape id="AutoShape 37" o:spid="_x0000_s135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o3Uy8cAAADdAAAADwAAAGRycy9kb3ducmV2LnhtbESPT2vCQBTE74V+h+UVeqsbRYrErGIE&#10;wRR60BbB2yP78kezb2N2a5Jv3xUKPQ4z8xsmWQ+mEXfqXG1ZwXQSgSDOra65VPD9tXtbgHAeWWNj&#10;mRSM5GC9en5KMNa25wPdj74UAcIuRgWV920spcsrMugmtiUOXmE7gz7IrpS6wz7ATSNnUfQuDdYc&#10;FipsaVtRfj3+GAXp+HH6tD677Yvz5Zal6SzDi1Hq9WXYLEF4Gvx/+K+91woW82gOjzfhCcjV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ajdTLxwAAAN0AAAAPAAAAAAAA&#10;AAAAAAAAAKECAABkcnMvZG93bnJldi54bWxQSwUGAAAAAAQABAD5AAAAlQMAAAAA&#10;" strokecolor="#2f5496 [2408]" strokeweight="1.5pt"/>
          </v:group>
        </w:pict>
      </w:r>
      <w:r w:rsidR="00A53F83" w:rsidRPr="009E083E">
        <w:rPr>
          <w:rFonts w:ascii="ALFABET98" w:hAnsi="ALFABET98"/>
          <w:sz w:val="72"/>
          <w:szCs w:val="72"/>
        </w:rPr>
        <w:t xml:space="preserve">                                          </w:t>
      </w:r>
    </w:p>
    <w:p w:rsidR="00A53F83" w:rsidRPr="009E083E" w:rsidRDefault="00BD3DCE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350" style="position:absolute;margin-left:-16.1pt;margin-top:9.4pt;width:521.25pt;height:36.85pt;z-index:-25048473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">
            <v:group id="Group 33" o:spid="_x0000_s135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7p4rjxgAAAN0A&#10;AAAPAAAAAAAAAAAAAAAAAKoCAABkcnMvZG93bnJldi54bWxQSwUGAAAAAAQABAD6AAAAnQMAAAAA&#10;">
              <v:rect id="Rectangle 34" o:spid="_x0000_s135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tEwsUA&#10;AADdAAAADwAAAGRycy9kb3ducmV2LnhtbESPQWvCQBSE7wX/w/KE3nRjLSqpq2itxasaCb09sq/Z&#10;0OzbkN2a+O+7gtDjMDPfMMt1b2txpdZXjhVMxgkI4sLpiksF2Xk/WoDwAVlj7ZgU3MjDejV4WmKq&#10;XcdHup5CKSKEfYoKTAhNKqUvDFn0Y9cQR+/btRZDlG0pdYtdhNtaviTJTFqsOC4YbOjdUPFz+rUK&#10;pmX+YfJs5zM7yWefl9tl233tlXoe9ps3EIH68B9+tA9aweI1mcP9TXwCcvU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O0TCxQAAAN0AAAAPAAAAAAAAAAAAAAAAAJgCAABkcnMv&#10;ZG93bnJldi54bWxQSwUGAAAAAAQABAD1AAAAigMAAAAA&#10;" strokecolor="#2f5496 [2408]" strokeweight="1.5pt">
                <v:fill opacity="0"/>
              </v:rect>
              <v:rect id="Rectangle 35" o:spid="_x0000_s135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4kGMEA&#10;AADdAAAADwAAAGRycy9kb3ducmV2LnhtbERPyW6DMBC9V+o/WBOpt8ZQJVVKY1BFlKbHZruP8AQQ&#10;eEyxA+Tv60OkHJ/evs4m04qBeldbVhDPIxDEhdU1lwpOx+3rCoTzyBpby6TgRg6y9PlpjYm2I+9p&#10;OPhShBB2CSqovO8SKV1RkUE3tx1x4C62N+gD7EupexxDuGnlWxS9S4M1h4YKO8orKprD1Sg4Lzcd&#10;76Th33i7+Fiem++/PDZKvcymr08Qnib/EN/dP1rBahGFueFNeAIy/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DeJBj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135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Ix7VcUAAADdAAAADwAAAGRycy9kb3ducmV2LnhtbESPQYvCMBSE78L+h/AWvGmqiLjVKHZh&#10;wQp7UBfB26N5ttXmpTZR6783C4LHYWa+YWaL1lTiRo0rLSsY9CMQxJnVJecK/nY/vQkI55E1VpZJ&#10;wYMcLOYfnRnG2t55Q7etz0WAsItRQeF9HUvpsoIMur6tiYN3tI1BH2STS93gPcBNJYdRNJYGSw4L&#10;Bdb0XVB23l6NguSx3v9an15Wx8PpkibJMMWTUar72S6nIDy1/h1+tVdawWQUfcH/m/AE5PwJ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Ix7VcUAAADdAAAADwAAAAAAAAAA&#10;AAAAAAChAgAAZHJzL2Rvd25yZXYueG1sUEsFBgAAAAAEAAQA+QAAAJMDAAAAAA==&#10;" strokecolor="#2f5496 [2408]" strokeweight="1.5pt"/>
            <v:shape id="AutoShape 37" o:spid="_x0000_s135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G9EFcMAAADdAAAADwAAAGRycy9kb3ducmV2LnhtbERPy4rCMBTdC/MP4Q6401QRkY6p2IEB&#10;K7hQh4HZXZrbhzY3tYla/94sBJeH816uetOIG3WutqxgMo5AEOdW11wq+D3+jBYgnEfW2FgmBQ9y&#10;sEo+BkuMtb3znm4HX4oQwi5GBZX3bSylyysy6Ma2JQ5cYTuDPsCulLrDewg3jZxG0VwarDk0VNjS&#10;d0X5+XA1CtLH9m9nfXbZFP+nS5am0wxPRqnhZ7/+AuGp92/xy73RChazSdgf3oQnIJMn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BvRBXDAAAA3QAAAA8AAAAAAAAAAAAA&#10;AAAAoQIAAGRycy9kb3ducmV2LnhtbFBLBQYAAAAABAAEAPkAAACRAwAAAAA=&#10;" strokecolor="#2f5496 [2408]" strokeweight="1.5pt"/>
          </v:group>
        </w:pict>
      </w:r>
      <w:r w:rsidR="00A53F83">
        <w:rPr>
          <w:rFonts w:ascii="ALFABET98" w:hAnsi="ALFABET98"/>
          <w:sz w:val="72"/>
          <w:szCs w:val="72"/>
        </w:rPr>
        <w:t>al</w:t>
      </w:r>
      <w:r w:rsidR="00A53F83" w:rsidRPr="00372C94">
        <w:rPr>
          <w:rFonts w:ascii="ALFABET98" w:hAnsi="ALFABET98"/>
          <w:color w:val="FF0000"/>
          <w:sz w:val="72"/>
          <w:szCs w:val="72"/>
        </w:rPr>
        <w:t>a</w:t>
      </w:r>
      <w:r w:rsidR="00A53F83">
        <w:rPr>
          <w:rFonts w:ascii="ALFABET98" w:hAnsi="ALFABET98"/>
          <w:sz w:val="72"/>
          <w:szCs w:val="72"/>
        </w:rPr>
        <w:t>ka     a</w:t>
      </w:r>
      <w:r w:rsidR="00A53F83" w:rsidRPr="00372C94">
        <w:rPr>
          <w:rFonts w:ascii="ALFABET98" w:hAnsi="ALFABET98"/>
          <w:color w:val="FF0000"/>
          <w:sz w:val="72"/>
          <w:szCs w:val="72"/>
        </w:rPr>
        <w:t>la</w:t>
      </w:r>
      <w:r w:rsidR="00A53F83">
        <w:rPr>
          <w:rFonts w:ascii="ALFABET98" w:hAnsi="ALFABET98"/>
          <w:sz w:val="72"/>
          <w:szCs w:val="72"/>
        </w:rPr>
        <w:t>ke       a</w:t>
      </w:r>
      <w:r w:rsidR="00A53F83">
        <w:rPr>
          <w:rFonts w:ascii="ALFABET98" w:hAnsi="ALFABET98"/>
          <w:color w:val="FF0000"/>
          <w:sz w:val="72"/>
          <w:szCs w:val="72"/>
        </w:rPr>
        <w:t>l</w:t>
      </w:r>
      <w:r w:rsidR="00A53F83" w:rsidRPr="00372C94">
        <w:rPr>
          <w:rFonts w:ascii="ALFABET98" w:hAnsi="ALFABET98"/>
          <w:color w:val="FF0000"/>
          <w:sz w:val="72"/>
          <w:szCs w:val="72"/>
        </w:rPr>
        <w:t>a</w:t>
      </w:r>
      <w:r w:rsidR="00A53F83">
        <w:rPr>
          <w:rFonts w:ascii="ALFABET98" w:hAnsi="ALFABET98"/>
          <w:sz w:val="72"/>
          <w:szCs w:val="72"/>
        </w:rPr>
        <w:t>le</w:t>
      </w:r>
      <w:r w:rsidR="00A53F8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A53F83" w:rsidRDefault="00BD3DCE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344" style="position:absolute;margin-left:-16.1pt;margin-top:9.4pt;width:521.25pt;height:36.85pt;z-index:-25048371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M&#10;Zq0GEgQAAPEPAAAOAAAAAAAAAAAAAAAAAC4CAABkcnMvZTJvRG9jLnhtbFBLAQItABQABgAIAAAA&#10;IQBYKw9o4AAAAAoBAAAPAAAAAAAAAAAAAAAAAGwGAABkcnMvZG93bnJldi54bWxQSwUGAAAAAAQA&#10;BADzAAAAeQcAAAAA&#10;">
            <v:group id="Group 33" o:spid="_x0000_s134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BRRo9xgAAAN0A&#10;AAAPAAAAAAAAAAAAAAAAAKoCAABkcnMvZG93bnJldi54bWxQSwUGAAAAAAQABAD6AAAAnQMAAAAA&#10;">
              <v:rect id="Rectangle 34" o:spid="_x0000_s134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NnUHMUA&#10;AADdAAAADwAAAGRycy9kb3ducmV2LnhtbESPT2vCQBTE74LfYXlCb7pJLSLRVewfi9faSOjtkX1m&#10;g9m3Ibs18dt3hYLHYWZ+w6y3g23ElTpfO1aQzhIQxKXTNVcK8u/9dAnCB2SNjWNScCMP2814tMZM&#10;u56/6HoMlYgQ9hkqMCG0mZS+NGTRz1xLHL2z6yyGKLtK6g77CLeNfE6ShbRYc1ww2NKbofJy/LUK&#10;5lXxYYr83ec2LRafp9vptf/ZK/U0GXYrEIGG8Aj/tw9awfIlncP9TXwCcvM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2dQcxQAAAN0AAAAPAAAAAAAAAAAAAAAAAJgCAABkcnMv&#10;ZG93bnJldi54bWxQSwUGAAAAAAQABAD1AAAAigMAAAAA&#10;" strokecolor="#2f5496 [2408]" strokeweight="1.5pt">
                <v:fill opacity="0"/>
              </v:rect>
              <v:rect id="Rectangle 35" o:spid="_x0000_s134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q4wMMA&#10;AADdAAAADwAAAGRycy9kb3ducmV2LnhtbESPQYvCMBSE74L/IbwFb5pWqrhdo4ii61Gr3h/N27bY&#10;vNQmavffm4UFj8PMfMPMl52pxYNaV1lWEI8iEMS51RUXCs6n7XAGwnlkjbVlUvBLDpaLfm+OqbZP&#10;PtIj84UIEHYpKii9b1IpXV6SQTeyDXHwfmxr0AfZFlK3+AxwU8txFE2lwYrDQokNrUvKr9ndKLhM&#10;Ng1/S8OHeJt8Ti7X3W0dG6UGH93qC4Snzr/D/+29VjBL4gT+3oQnIB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Eq4w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34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BjnjcYAAADdAAAADwAAAGRycy9kb3ducmV2LnhtbESPT4vCMBTE7wt+h/AEb2uqrCJdo1hh&#10;wQoe/MPC3h7Ns63bvNQmav32RhA8DjPzG2Y6b00lrtS40rKCQT8CQZxZXXKu4LD/+ZyAcB5ZY2WZ&#10;FNzJwXzW+ZhirO2Nt3Td+VwECLsYFRTe17GULivIoOvbmjh4R9sY9EE2udQN3gLcVHIYRWNpsOSw&#10;UGBNy4Ky/93FKEju69+N9el5dfw7ndMkGaZ4Mkr1uu3iG4Sn1r/Dr/ZKK5h8DUbwfBOegJw9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AY543GAAAA3QAAAA8AAAAAAAAA&#10;AAAAAAAAoQIAAGRycy9kb3ducmV2LnhtbFBLBQYAAAAABAAEAPkAAACUAwAAAAA=&#10;" strokecolor="#2f5496 [2408]" strokeweight="1.5pt"/>
            <v:shape id="AutoShape 37" o:spid="_x0000_s134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Mp5+sYAAADdAAAADwAAAGRycy9kb3ducmV2LnhtbESPT4vCMBTE74LfITzBm02VRaRrlK0g&#10;WGEP/kHY26N5tnWbl9pktX77jSB4HGbmN8x82Zla3Kh1lWUF4ygGQZxbXXGh4HhYj2YgnEfWWFsm&#10;BQ9ysFz0e3NMtL3zjm57X4gAYZeggtL7JpHS5SUZdJFtiIN3tq1BH2RbSN3iPcBNLSdxPJUGKw4L&#10;JTa0Kin/3f8ZBelje/q2Prtuzj+Xa5amkwwvRqnhoPv6BOGp8+/wq73RCmYf4yk834QnIBf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DKefrGAAAA3QAAAA8AAAAAAAAA&#10;AAAAAAAAoQIAAGRycy9kb3ducmV2LnhtbFBLBQYAAAAABAAEAPkAAACUAwAAAAA=&#10;" strokecolor="#2f5496 [2408]" strokeweight="1.5pt"/>
          </v:group>
        </w:pict>
      </w:r>
      <w:r w:rsidR="00A53F83" w:rsidRPr="009E083E">
        <w:rPr>
          <w:rFonts w:ascii="ALFABET98" w:hAnsi="ALFABET98"/>
          <w:sz w:val="72"/>
          <w:szCs w:val="72"/>
        </w:rPr>
        <w:t xml:space="preserve">                                     </w:t>
      </w:r>
      <w:r w:rsidR="00A53F83">
        <w:rPr>
          <w:rFonts w:ascii="ALFABET98" w:hAnsi="ALFABET98"/>
          <w:sz w:val="72"/>
          <w:szCs w:val="72"/>
        </w:rPr>
        <w:t xml:space="preserve">   </w:t>
      </w:r>
    </w:p>
    <w:p w:rsidR="00A53F83" w:rsidRPr="009E083E" w:rsidRDefault="00BD3DCE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338" style="position:absolute;margin-left:-16.1pt;margin-top:9.4pt;width:521.25pt;height:36.85pt;z-index:-25045504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CWsbaUFQQAAPEPAAAOAAAAAAAAAAAAAAAAAC4CAABkcnMvZTJvRG9jLnhtbFBLAQItABQABgAI&#10;AAAAIQBYKw9o4AAAAAoBAAAPAAAAAAAAAAAAAAAAAG8GAABkcnMvZG93bnJldi54bWxQSwUGAAAA&#10;AAQABADzAAAAfAcAAAAA&#10;">
            <v:group id="Group 33" o:spid="_x0000_s134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CtLdfCAAAA3QAAAA8A&#10;AAAAAAAAAAAAAAAAqgIAAGRycy9kb3ducmV2LnhtbFBLBQYAAAAABAAEAPoAAACZAwAAAAA=&#10;">
              <v:rect id="Rectangle 34" o:spid="_x0000_s134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Hj9sUA&#10;AADdAAAADwAAAGRycy9kb3ducmV2LnhtbESPT2vCQBTE70K/w/IK3nSTKmKjq/SfpVc1Enp7ZJ/Z&#10;0OzbkN2a+O3dQsHjMDO/YdbbwTbiQp2vHStIpwkI4tLpmisF+XE3WYLwAVlj45gUXMnDdvMwWmOm&#10;Xc97uhxCJSKEfYYKTAhtJqUvDVn0U9cSR+/sOoshyq6SusM+wm0jn5JkIS3WHBcMtvRmqPw5/FoF&#10;s6r4MEX+7nObFovP0/X02n/vlBo/Di8rEIGGcA//t7+0guU8fYa/N/EJyM0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MeP2xQAAAN0AAAAPAAAAAAAAAAAAAAAAAJgCAABkcnMv&#10;ZG93bnJldi54bWxQSwUGAAAAAAQABAD1AAAAigMAAAAA&#10;" strokecolor="#2f5496 [2408]" strokeweight="1.5pt">
                <v:fill opacity="0"/>
              </v:rect>
              <v:rect id="Rectangle 35" o:spid="_x0000_s134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10fsEA&#10;AADdAAAADwAAAGRycy9kb3ducmV2LnhtbERPTW+CQBC9N+l/2EwTb3XBYGPRhRiM2mNr633CjkBg&#10;Z5FdEf9999Ckx5f3vckn04mRBtdYVhDPIxDEpdUNVwp+vvevKxDOI2vsLJOCBznIs+enDaba3vmL&#10;xpOvRAhhl6KC2vs+ldKVNRl0c9sTB+5iB4M+wKGSesB7CDedXETRmzTYcGiosaeiprI93YyC83LX&#10;81Ea/oz3yfvy3B6uRWyUmr1M2zUIT5P/F/+5P7SCVbII+8Ob8ARk9g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UddH7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134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U8rM8cAAADdAAAADwAAAGRycy9kb3ducmV2LnhtbESPT2vCQBTE7wW/w/IK3urGIEVS19AI&#10;BVPoQVsEb4/sM3+afRuzW5N8+65Q6HGYmd8wm3Q0rbhR72rLCpaLCARxYXXNpYKvz7enNQjnkTW2&#10;lknBRA7S7exhg4m2Ax/odvSlCBB2CSqovO8SKV1RkUG3sB1x8C62N+iD7EupexwC3LQyjqJnabDm&#10;sFBhR7uKiu/jj1GQTe+nD+vz6/5ybq55lsU5Nkap+eP4+gLC0+j/w3/tvVawXsVLuL8JT0Bu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BTyszxwAAAN0AAAAPAAAAAAAA&#10;AAAAAAAAAKECAABkcnMvZG93bnJldi54bWxQSwUGAAAAAAQABAD5AAAAlQMAAAAA&#10;" strokecolor="#2f5496 [2408]" strokeweight="1.5pt"/>
            <v:shape id="AutoShape 37" o:spid="_x0000_s133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Z21RMYAAADdAAAADwAAAGRycy9kb3ducmV2LnhtbESPT4vCMBTE7wt+h/AEb2tqkUWqUayw&#10;YAUP/kHw9miebbV5qU1W67ffCAt7HGbmN8xs0ZlaPKh1lWUFo2EEgji3uuJCwfHw/TkB4Tyyxtoy&#10;KXiRg8W89zHDRNsn7+ix94UIEHYJKii9bxIpXV6SQTe0DXHwLrY16INsC6lbfAa4qWUcRV/SYMVh&#10;ocSGViXlt/2PUZC+Nqet9dl9fTlf71maxhlejVKDfrecgvDU+f/wX3utFUzGcQzvN+EJyPk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GdtUTGAAAA3QAAAA8AAAAAAAAA&#10;AAAAAAAAoQIAAGRycy9kb3ducmV2LnhtbFBLBQYAAAAABAAEAPkAAACUAwAAAAA=&#10;" strokecolor="#2f5496 [2408]" strokeweight="1.5pt"/>
          </v:group>
        </w:pict>
      </w:r>
      <w:r w:rsidR="00A53F83" w:rsidRPr="00372C94">
        <w:rPr>
          <w:rFonts w:ascii="ALFABET98" w:hAnsi="ALFABET98"/>
          <w:color w:val="FF0000"/>
          <w:sz w:val="72"/>
          <w:szCs w:val="72"/>
        </w:rPr>
        <w:t>ka</w:t>
      </w:r>
      <w:r w:rsidR="00A53F83">
        <w:rPr>
          <w:rFonts w:ascii="ALFABET98" w:hAnsi="ALFABET98"/>
          <w:sz w:val="72"/>
          <w:szCs w:val="72"/>
        </w:rPr>
        <w:t xml:space="preserve">le     </w:t>
      </w:r>
      <w:r w:rsidR="00A53F83" w:rsidRPr="00372C94">
        <w:rPr>
          <w:rFonts w:ascii="ALFABET98" w:hAnsi="ALFABET98"/>
          <w:color w:val="FF0000"/>
          <w:sz w:val="72"/>
          <w:szCs w:val="72"/>
        </w:rPr>
        <w:t>ke</w:t>
      </w:r>
      <w:r w:rsidR="00A53F83">
        <w:rPr>
          <w:rFonts w:ascii="ALFABET98" w:hAnsi="ALFABET98"/>
          <w:sz w:val="72"/>
          <w:szCs w:val="72"/>
        </w:rPr>
        <w:t>le</w:t>
      </w:r>
      <w:r w:rsidR="00A53F83" w:rsidRPr="009E083E">
        <w:rPr>
          <w:rFonts w:ascii="ALFABET98" w:hAnsi="ALFABET98"/>
          <w:sz w:val="72"/>
          <w:szCs w:val="72"/>
        </w:rPr>
        <w:t xml:space="preserve"> </w:t>
      </w:r>
      <w:r w:rsidR="00A53F83">
        <w:rPr>
          <w:rFonts w:ascii="ALFABET98" w:hAnsi="ALFABET98"/>
          <w:sz w:val="72"/>
          <w:szCs w:val="72"/>
        </w:rPr>
        <w:t xml:space="preserve">     </w:t>
      </w:r>
      <w:r w:rsidR="00A53F83" w:rsidRPr="00372C94">
        <w:rPr>
          <w:rFonts w:ascii="ALFABET98" w:hAnsi="ALFABET98"/>
          <w:color w:val="FF0000"/>
          <w:sz w:val="72"/>
          <w:szCs w:val="72"/>
        </w:rPr>
        <w:t>la</w:t>
      </w:r>
      <w:r w:rsidR="00A53F83">
        <w:rPr>
          <w:rFonts w:ascii="ALFABET98" w:hAnsi="ALFABET98"/>
          <w:sz w:val="72"/>
          <w:szCs w:val="72"/>
        </w:rPr>
        <w:t xml:space="preserve">le    </w:t>
      </w:r>
      <w:r w:rsidR="00A53F83" w:rsidRPr="00372C94">
        <w:rPr>
          <w:rFonts w:ascii="ALFABET98" w:hAnsi="ALFABET98"/>
          <w:color w:val="FF0000"/>
          <w:sz w:val="72"/>
          <w:szCs w:val="72"/>
        </w:rPr>
        <w:t>le</w:t>
      </w:r>
      <w:r w:rsidR="00A53F83">
        <w:rPr>
          <w:rFonts w:ascii="ALFABET98" w:hAnsi="ALFABET98"/>
          <w:sz w:val="72"/>
          <w:szCs w:val="72"/>
        </w:rPr>
        <w:t>ka</w:t>
      </w:r>
      <w:r w:rsidR="00A53F83" w:rsidRPr="009E083E"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A53F83" w:rsidRPr="009E083E" w:rsidRDefault="00BD3DCE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332" style="position:absolute;margin-left:-16.1pt;margin-top:9.4pt;width:521.25pt;height:36.85pt;z-index:-25045401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FQdupoUBAAA8Q8AAA4AAAAAAAAAAAAAAAAALgIAAGRycy9lMm9Eb2MueG1sUEsBAi0AFAAGAAgA&#10;AAAhAFgrD2jgAAAACgEAAA8AAAAAAAAAAAAAAAAAbgYAAGRycy9kb3ducmV2LnhtbFBLBQYAAAAA&#10;BAAEAPMAAAB7BwAAAAA=&#10;">
            <v:group id="Group 33" o:spid="_x0000_s133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4ztb8YAAADd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cwmown8&#10;vQlPQC5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vjO1vxgAAAN0A&#10;AAAPAAAAAAAAAAAAAAAAAKoCAABkcnMvZG93bnJldi54bWxQSwUGAAAAAAQABAD6AAAAnQMAAAAA&#10;">
              <v:rect id="Rectangle 34" o:spid="_x0000_s133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hAjTsUA&#10;AADdAAAADwAAAGRycy9kb3ducmV2LnhtbESPQWvCQBSE7wX/w/IK3upGbUVSV7G1Fq9qJHh7ZF+z&#10;odm3Ibua+O+7QsHjMDPfMItVb2txpdZXjhWMRwkI4sLpiksF2XH7MgfhA7LG2jEpuJGH1XLwtMBU&#10;u473dD2EUkQI+xQVmBCaVEpfGLLoR64hjt6Pay2GKNtS6ha7CLe1nCTJTFqsOC4YbOjTUPF7uFgF&#10;0zL/Mnm28Zkd57Pv0+300Z23Sg2f+/U7iEB9eIT/2zutYP46eYP7m/gE5P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ECNOxQAAAN0AAAAPAAAAAAAAAAAAAAAAAJgCAABkcnMv&#10;ZG93bnJldi54bWxQSwUGAAAAAAQABAD1AAAAigMAAAAA&#10;" strokecolor="#2f5496 [2408]" strokeweight="1.5pt">
                <v:fill opacity="0"/>
              </v:rect>
              <v:rect id="Rectangle 35" o:spid="_x0000_s133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bhJkcIA&#10;AADdAAAADwAAAGRycy9kb3ducmV2LnhtbESPS6vCMBSE94L/IZwL7jStqHh7jSKKj6XP/aE5ty02&#10;J7WJWv+9EQSXw8x8w0xmjSnFnWpXWFYQ9yIQxKnVBWcKTsdVdwzCeWSNpWVS8CQHs2m7NcFE2wfv&#10;6X7wmQgQdgkqyL2vEildmpNB17MVcfD+bW3QB1lnUtf4CHBTyn4UjaTBgsNCjhUtckovh5tRcB4u&#10;K95Iw7t4Nfgdni/r6yI2SnV+mvkfCE+N/4Y/7a1WMB70R/B+E56An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uEmR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133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eoW3MYAAADdAAAADwAAAGRycy9kb3ducmV2LnhtbESPQWvCQBSE74L/YXkFb7ppEBtSV2kE&#10;wQgetKXQ2yP7TGKzb2N21fjvXaHQ4zAz3zDzZW8acaXO1ZYVvE4iEMSF1TWXCr4+1+MEhPPIGhvL&#10;pOBODpaL4WCOqbY33tP14EsRIOxSVFB536ZSuqIig25iW+LgHW1n0AfZlVJ3eAtw08g4imbSYM1h&#10;ocKWVhUVv4eLUZDdt9876/Pz5vhzOudZFud4MkqNXvqPdxCeev8f/mtvtIJkGr/B8014AnL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HqFtzGAAAA3QAAAA8AAAAAAAAA&#10;AAAAAAAAoQIAAGRycy9kb3ducmV2LnhtbFBLBQYAAAAABAAEAPkAAACUAwAAAAA=&#10;" strokecolor="#2f5496 [2408]" strokeweight="1.5pt"/>
            <v:shape id="AutoShape 37" o:spid="_x0000_s133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HWCrsQAAADdAAAADwAAAGRycy9kb3ducmV2LnhtbERPTWvCQBC9F/wPywje6qahlBBdpREE&#10;I/TQtBR6G7JjEs3OxuzWJP++exA8Pt73ejuaVtyod41lBS/LCARxaXXDlYLvr/1zAsJ5ZI2tZVIw&#10;kYPtZva0xlTbgT/pVvhKhBB2KSqove9SKV1Zk0G3tB1x4E62N+gD7CupexxCuGllHEVv0mDDoaHG&#10;jnY1lZfizyjIpuPPh/X59XD6PV/zLItzPBulFvPxfQXC0+gf4rv7oBUkr3GYG96EJyA3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QdYKuxAAAAN0AAAAPAAAAAAAAAAAA&#10;AAAAAKECAABkcnMvZG93bnJldi54bWxQSwUGAAAAAAQABAD5AAAAkgMAAAAA&#10;" strokecolor="#2f5496 [2408]" strokeweight="1.5pt"/>
          </v:group>
        </w:pict>
      </w:r>
      <w:r w:rsidR="00A53F83" w:rsidRPr="009E083E">
        <w:rPr>
          <w:rFonts w:ascii="ALFABET98" w:hAnsi="ALFABET98"/>
          <w:sz w:val="72"/>
          <w:szCs w:val="72"/>
        </w:rPr>
        <w:t xml:space="preserve">                                                                                                                       </w:t>
      </w:r>
    </w:p>
    <w:p w:rsidR="00A53F83" w:rsidRPr="009E083E" w:rsidRDefault="00BD3DCE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326" style="position:absolute;margin-left:-16.1pt;margin-top:9.4pt;width:521.25pt;height:36.85pt;z-index:-25045708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Bh5&#10;H/MRBAAA8Q8AAA4AAAAAAAAAAAAAAAAALgIAAGRycy9lMm9Eb2MueG1sUEsBAi0AFAAGAAgAAAAh&#10;AFgrD2jgAAAACgEAAA8AAAAAAAAAAAAAAAAAawYAAGRycy9kb3ducmV2LnhtbFBLBQYAAAAABAAE&#10;APMAAAB4BwAAAAA=&#10;">
            <v:group id="Group 33" o:spid="_x0000_s132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1W59scQAAADdAAAA&#10;DwAAAAAAAAAAAAAAAACqAgAAZHJzL2Rvd25yZXYueG1sUEsFBgAAAAAEAAQA+gAAAJsDAAAAAA==&#10;">
              <v:rect id="Rectangle 34" o:spid="_x0000_s133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KzkMUA&#10;AADdAAAADwAAAGRycy9kb3ducmV2LnhtbESPT2vCQBTE74LfYXlCb7pJLSLRVewfi9faSOjtkX1m&#10;g9m3Ibs18dt3hYLHYWZ+w6y3g23ElTpfO1aQzhIQxKXTNVcK8u/9dAnCB2SNjWNScCMP2814tMZM&#10;u56/6HoMlYgQ9hkqMCG0mZS+NGTRz1xLHL2z6yyGKLtK6g77CLeNfE6ShbRYc1ww2NKbofJy/LUK&#10;5lXxYYr83ec2LRafp9vptf/ZK/U0GXYrEIGG8Aj/tw9awfJlnsL9TXwCcvM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8rOQxQAAAN0AAAAPAAAAAAAAAAAAAAAAAJgCAABkcnMv&#10;ZG93bnJldi54bWxQSwUGAAAAAAQABAD1AAAAigMAAAAA&#10;" strokecolor="#2f5496 [2408]" strokeweight="1.5pt">
                <v:fill opacity="0"/>
              </v:rect>
              <v:rect id="Rectangle 35" o:spid="_x0000_s133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1rZT8MA&#10;AADdAAAADwAAAGRycy9kb3ducmV2LnhtbESPS4vCQBCE74L/YWjBm07iC42OIoruHnd93JtMmwQz&#10;PTEzavz3OwuCx6KqvqIWq8aU4kG1KywriPsRCOLU6oIzBafjrjcF4TyyxtIyKXiRg9Wy3Vpgou2T&#10;f+lx8JkIEHYJKsi9rxIpXZqTQde3FXHwLrY26IOsM6lrfAa4KeUgiibSYMFhIceKNjml18PdKDiP&#10;txV/ScM/8W40G5+v+9smNkp1O816DsJT4z/hd/tbK5iOhgP4fxOegFz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1rZT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32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wiGAscAAADdAAAADwAAAGRycy9kb3ducmV2LnhtbESPQWvCQBSE74X+h+UVems2VSkhukpT&#10;KBjBQ20RvD2yzySafRuzW5P8e7dQ8DjMzDfMYjWYRlypc7VlBa9RDIK4sLrmUsHP9+dLAsJ5ZI2N&#10;ZVIwkoPV8vFhgam2PX/RdedLESDsUlRQed+mUrqiIoMusi1x8I62M+iD7EqpO+wD3DRyEsdv0mDN&#10;YaHClj4qKs67X6MgGzf7rfX5ZX08nC55lk1yPBmlnp+G9zkIT4O/h//ba60gmU2n8PcmPAG5v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bCIYCxwAAAN0AAAAPAAAAAAAA&#10;AAAAAAAAAKECAABkcnMvZG93bnJldi54bWxQSwUGAAAAAAQABAD5AAAAlQMAAAAA&#10;" strokecolor="#2f5496 [2408]" strokeweight="1.5pt"/>
            <v:shape id="AutoShape 37" o:spid="_x0000_s132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OEedscAAADdAAAADwAAAGRycy9kb3ducmV2LnhtbESPQWvCQBSE7wX/w/KE3urGVIqkrsEI&#10;gin0oC2F3h7ZZxKbfRuz2yT++65Q8DjMzDfMKh1NI3rqXG1ZwXwWgSAurK65VPD5sXtagnAeWWNj&#10;mRRcyUG6njysMNF24AP1R1+KAGGXoILK+zaR0hUVGXQz2xIH72Q7gz7IrpS6wyHATSPjKHqRBmsO&#10;CxW2tK2o+Dn+GgXZ9e3r3fr8sj99ny95lsU5no1Sj9Nx8wrC0+jv4f/2XitYLp4X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U4R52xwAAAN0AAAAPAAAAAAAA&#10;AAAAAAAAAKECAABkcnMvZG93bnJldi54bWxQSwUGAAAAAAQABAD5AAAAlQMAAAAA&#10;" strokecolor="#2f5496 [2408]" strokeweight="1.5pt"/>
          </v:group>
        </w:pict>
      </w:r>
      <w:r w:rsidR="00A53F83">
        <w:rPr>
          <w:rFonts w:ascii="ALFABET98" w:hAnsi="ALFABET98"/>
          <w:sz w:val="72"/>
          <w:szCs w:val="72"/>
        </w:rPr>
        <w:t>a</w:t>
      </w:r>
      <w:r w:rsidR="00A53F83" w:rsidRPr="00372C94">
        <w:rPr>
          <w:rFonts w:ascii="ALFABET98" w:hAnsi="ALFABET98"/>
          <w:color w:val="FF0000"/>
          <w:sz w:val="72"/>
          <w:szCs w:val="72"/>
        </w:rPr>
        <w:t>ka</w:t>
      </w:r>
      <w:r w:rsidR="00A53F83">
        <w:rPr>
          <w:rFonts w:ascii="ALFABET98" w:hAnsi="ALFABET98"/>
          <w:sz w:val="72"/>
          <w:szCs w:val="72"/>
        </w:rPr>
        <w:t>la     e</w:t>
      </w:r>
      <w:r w:rsidR="00A53F83" w:rsidRPr="00372C94">
        <w:rPr>
          <w:rFonts w:ascii="ALFABET98" w:hAnsi="ALFABET98"/>
          <w:color w:val="FF0000"/>
          <w:sz w:val="72"/>
          <w:szCs w:val="72"/>
        </w:rPr>
        <w:t>ka</w:t>
      </w:r>
      <w:r w:rsidR="00A53F83">
        <w:rPr>
          <w:rFonts w:ascii="ALFABET98" w:hAnsi="ALFABET98"/>
          <w:sz w:val="72"/>
          <w:szCs w:val="72"/>
        </w:rPr>
        <w:t>la       e</w:t>
      </w:r>
      <w:r w:rsidR="00A53F83" w:rsidRPr="00372C94">
        <w:rPr>
          <w:rFonts w:ascii="ALFABET98" w:hAnsi="ALFABET98"/>
          <w:color w:val="FF0000"/>
          <w:sz w:val="72"/>
          <w:szCs w:val="72"/>
        </w:rPr>
        <w:t>ka</w:t>
      </w:r>
      <w:r w:rsidR="00A53F83">
        <w:rPr>
          <w:rFonts w:ascii="ALFABET98" w:hAnsi="ALFABET98"/>
          <w:sz w:val="72"/>
          <w:szCs w:val="72"/>
        </w:rPr>
        <w:t xml:space="preserve">le     </w:t>
      </w:r>
      <w:r w:rsidR="00A53F8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A53F83" w:rsidRPr="009E083E" w:rsidRDefault="00BD3DCE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320" style="position:absolute;margin-left:-16.1pt;margin-top:9.4pt;width:521.25pt;height:36.85pt;z-index:-25045606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LvCsXEXBAAA8Q8AAA4AAAAAAAAAAAAAAAAALgIAAGRycy9lMm9Eb2MueG1sUEsBAi0AFAAG&#10;AAgAAAAhAFgrD2jgAAAACgEAAA8AAAAAAAAAAAAAAAAAcQYAAGRycy9kb3ducmV2LnhtbFBLBQYA&#10;AAAABAAEAPMAAAB+BwAAAAA=&#10;">
            <v:group id="Group 33" o:spid="_x0000_s132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1y0BexgAAAN0A&#10;AAAPAAAAAAAAAAAAAAAAAKoCAABkcnMvZG93bnJldi54bWxQSwUGAAAAAAQABAD6AAAAnQMAAAAA&#10;">
              <v:rect id="Rectangle 34" o:spid="_x0000_s132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FeOf8YA&#10;AADdAAAADwAAAGRycy9kb3ducmV2LnhtbESPT2vCQBTE7wW/w/IK3nRjLSqpq9g/Fq9qJHh7ZF+z&#10;odm3Ibua+O27gtDjMDO/YZbr3tbiSq2vHCuYjBMQxIXTFZcKsuN2tADhA7LG2jEpuJGH9WrwtMRU&#10;u473dD2EUkQI+xQVmBCaVEpfGLLox64hjt6Pay2GKNtS6ha7CLe1fEmSmbRYcVww2NCHoeL3cLEK&#10;pmX+ZfLs02d2ks++T7fTe3feKjV87jdvIAL14T/8aO+0gsXrdA73N/EJyN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FeOf8YAAADdAAAADwAAAAAAAAAAAAAAAACYAgAAZHJz&#10;L2Rvd25yZXYueG1sUEsFBgAAAAAEAAQA9QAAAIsDAAAAAA==&#10;" strokecolor="#2f5496 [2408]" strokeweight="1.5pt">
                <v:fill opacity="0"/>
              </v:rect>
              <v:rect id="Rectangle 35" o:spid="_x0000_s132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LupcAA&#10;AADdAAAADwAAAGRycy9kb3ducmV2LnhtbERPyW7CMBC9I/EP1iBxAydsgoCDEBUtx5blPoqHJEo8&#10;TmMXwt/jQyWOT2/fbDtTizu1rrSsIB5HIIgzq0vOFVzOh9EShPPIGmvLpOBJDrZpv7fBRNsH/9D9&#10;5HMRQtglqKDwvkmkdFlBBt3YNsSBu9nWoA+wzaVu8RHCTS0nUbSQBksODQU2tC8oq05/RsF1/tHw&#10;lzT8HR9mq/m1+vzdx0ap4aDbrUF46vxb/O8+agXL2TTMDW/CE5Dp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rLupc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132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uCx6McAAADdAAAADwAAAGRycy9kb3ducmV2LnhtbESPT2vCQBTE7wW/w/IK3uqmWoqNbsQU&#10;CqbgQS2Ct0f25Y9m38bsVuO37woFj8PM/IaZL3rTiAt1rras4HUUgSDOra65VPCz+3qZgnAeWWNj&#10;mRTcyMEiGTzNMdb2yhu6bH0pAoRdjAoq79tYSpdXZNCNbEscvMJ2Bn2QXSl1h9cAN40cR9G7NFhz&#10;WKiwpc+K8tP21yhIb9/7tfXZeVUcjucsTccZHo1Sw+d+OQPhqfeP8H97pRVM3yYfcH8TnoB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64LHoxwAAAN0AAAAPAAAAAAAA&#10;AAAAAAAAAKECAABkcnMvZG93bnJldi54bWxQSwUGAAAAAAQABAD5AAAAlQMAAAAA&#10;" strokecolor="#2f5496 [2408]" strokeweight="1.5pt"/>
            <v:shape id="AutoShape 37" o:spid="_x0000_s132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9xrCMQAAADdAAAADwAAAGRycy9kb3ducmV2LnhtbERPTWvCQBC9F/wPywi9NRuDFIlZxQiF&#10;pNBDVQRvQ3ZMotnZmN1q/PfdQ6HHx/vO1qPpxJ0G11pWMItiEMSV1S3XCg77j7cFCOeRNXaWScGT&#10;HKxXk5cMU20f/E33na9FCGGXooLG+z6V0lUNGXSR7YkDd7aDQR/gUEs94COEm04mcfwuDbYcGhrs&#10;adtQdd39GAX58/P4ZX15K86ny63M86TEi1HqdTpuliA8jf5f/OcutILFfB72hzfhCcjV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z3GsIxAAAAN0AAAAPAAAAAAAAAAAA&#10;AAAAAKECAABkcnMvZG93bnJldi54bWxQSwUGAAAAAAQABAD5AAAAkgMAAAAA&#10;" strokecolor="#2f5496 [2408]" strokeweight="1.5pt"/>
          </v:group>
        </w:pict>
      </w:r>
      <w:r w:rsidR="00A53F83" w:rsidRPr="009E083E">
        <w:rPr>
          <w:rFonts w:ascii="ALFABET98" w:hAnsi="ALFABET98"/>
          <w:sz w:val="72"/>
          <w:szCs w:val="72"/>
        </w:rPr>
        <w:t xml:space="preserve">                                        </w:t>
      </w:r>
      <w:r w:rsidR="00A53F83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      </w:t>
      </w:r>
    </w:p>
    <w:p w:rsidR="00A53F83" w:rsidRPr="009E083E" w:rsidRDefault="00A53F83" w:rsidP="00A53F83">
      <w:pPr>
        <w:spacing w:line="240" w:lineRule="auto"/>
        <w:rPr>
          <w:rFonts w:ascii="ALFABET98" w:hAnsi="ALFABET98"/>
          <w:sz w:val="36"/>
          <w:szCs w:val="36"/>
        </w:rPr>
      </w:pPr>
      <w:r w:rsidRPr="009E083E">
        <w:rPr>
          <w:rFonts w:ascii="ALFABET98" w:hAnsi="ALFABET98"/>
          <w:sz w:val="72"/>
          <w:szCs w:val="72"/>
        </w:rPr>
        <w:t xml:space="preserve"> </w:t>
      </w:r>
      <w:r w:rsidRPr="009E083E">
        <w:rPr>
          <w:rFonts w:ascii="ALFABET98" w:hAnsi="ALFABET98"/>
          <w:sz w:val="36"/>
          <w:szCs w:val="36"/>
        </w:rPr>
        <w:t xml:space="preserve">   </w:t>
      </w:r>
      <w:r>
        <w:rPr>
          <w:rFonts w:ascii="ALFABET98" w:hAnsi="ALFABET98"/>
          <w:sz w:val="36"/>
          <w:szCs w:val="36"/>
        </w:rPr>
        <w:t xml:space="preserve">                              56</w:t>
      </w:r>
    </w:p>
    <w:p w:rsidR="00A53F83" w:rsidRPr="009E083E" w:rsidRDefault="00A53F83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9E083E">
        <w:rPr>
          <w:rFonts w:ascii="ALFABET98" w:hAnsi="ALFABET98"/>
          <w:sz w:val="36"/>
          <w:szCs w:val="36"/>
        </w:rPr>
        <w:t>Sayın velim, okuyalım, boşlukları  yazalım.</w:t>
      </w:r>
      <w:r w:rsidRPr="009E083E">
        <w:rPr>
          <w:rFonts w:ascii="ALFABET98" w:hAnsi="ALFABET98"/>
          <w:sz w:val="72"/>
          <w:szCs w:val="72"/>
        </w:rPr>
        <w:t xml:space="preserve">                                                       </w:t>
      </w:r>
    </w:p>
    <w:p w:rsidR="00A53F83" w:rsidRPr="009E083E" w:rsidRDefault="00BD3DCE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1314" style="position:absolute;margin-left:-16.1pt;margin-top:9.4pt;width:521.25pt;height:36.85pt;z-index:-25047142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P&#10;gkChEgQAAPEPAAAOAAAAAAAAAAAAAAAAAC4CAABkcnMvZTJvRG9jLnhtbFBLAQItABQABgAIAAAA&#10;IQBYKw9o4AAAAAoBAAAPAAAAAAAAAAAAAAAAAGwGAABkcnMvZG93bnJldi54bWxQSwUGAAAAAAQA&#10;BADzAAAAeQcAAAAA&#10;">
            <v:group id="Group 33" o:spid="_x0000_s131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vY1IMYAAADd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cwmkxH8&#10;vQlPQC5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S9jUgxgAAAN0A&#10;AAAPAAAAAAAAAAAAAAAAAKoCAABkcnMvZG93bnJldi54bWxQSwUGAAAAAAQABAD6AAAAnQMAAAAA&#10;">
              <v:rect id="Rectangle 34" o:spid="_x0000_s131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2r7AcUA&#10;AADdAAAADwAAAGRycy9kb3ducmV2LnhtbESPQWvCQBSE7wX/w/IEb3VjFZHUVbRq8VqNhN4e2dds&#10;aPZtyK4m/vuuUPA4zMw3zHLd21rcqPWVYwWTcQKCuHC64lJBdj68LkD4gKyxdkwK7uRhvRq8LDHV&#10;ruMvup1CKSKEfYoKTAhNKqUvDFn0Y9cQR+/HtRZDlG0pdYtdhNtaviXJXFqsOC4YbOjDUPF7uloF&#10;0zLfmzzb+cxO8vnn5X7Zdt8HpUbDfvMOIlAfnuH/9lErWMxmU3i8iU9Ar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avsBxQAAAN0AAAAPAAAAAAAAAAAAAAAAAJgCAABkcnMv&#10;ZG93bnJldi54bWxQSwUGAAAAAAQABAD1AAAAigMAAAAA&#10;" strokecolor="#2f5496 [2408]" strokeweight="1.5pt">
                <v:fill opacity="0"/>
              </v:rect>
              <v:rect id="Rectangle 35" o:spid="_x0000_s131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/mX3cIA&#10;AADdAAAADwAAAGRycy9kb3ducmV2LnhtbESPT4vCMBTE7wt+h/AEb2taqaLVKKLoevTv/dE822Lz&#10;Upuo3W9vFhY8DjPzG2a2aE0lntS40rKCuB+BIM6sLjlXcD5tvscgnEfWWFkmBb/kYDHvfM0w1fbF&#10;B3oefS4ChF2KCgrv61RKlxVk0PVtTRy8q20M+iCbXOoGXwFuKjmIopE0WHJYKLCmVUHZ7fgwCi7D&#10;dc0/0vA+3iST4eW2va9io1Sv2y6nIDy1/hP+b++0gnGSJPD3JjwBOX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+Zfd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131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6vIkMcAAADdAAAADwAAAGRycy9kb3ducmV2LnhtbESPQWvCQBSE74X+h+UVems2FS0hukpT&#10;KBjBQ20RvD2yzySafRuzW5P8e7dQ8DjMzDfMYjWYRlypc7VlBa9RDIK4sLrmUsHP9+dLAsJ5ZI2N&#10;ZVIwkoPV8vFhgam2PX/RdedLESDsUlRQed+mUrqiIoMusi1x8I62M+iD7EqpO+wD3DRyEsdv0mDN&#10;YaHClj4qKs67X6MgGzf7rfX5ZX08nC55lk1yPBmlnp+G9zkIT4O/h//ba60gmU5n8PcmPAG5v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jq8iQxwAAAN0AAAAPAAAAAAAA&#10;AAAAAAAAAKECAABkcnMvZG93bnJldi54bWxQSwUGAAAAAAQABAD5AAAAlQMAAAAA&#10;" strokecolor="#2f5496 [2408]" strokeweight="1.5pt"/>
            <v:shape id="AutoShape 37" o:spid="_x0000_s131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3lW58cAAADdAAAADwAAAGRycy9kb3ducmV2LnhtbESPT2vCQBTE7wW/w/KE3nSjiEiaNTRC&#10;wRR6qIrQ2yP7zJ9m38bsNsZv3y0IPQ4z8xsmSUfTioF6V1tWsJhHIIgLq2suFZyOb7MNCOeRNbaW&#10;ScGdHKTbyVOCsbY3/qTh4EsRIOxiVFB538VSuqIig25uO+LgXWxv0AfZl1L3eAtw08plFK2lwZrD&#10;QoUd7Soqvg8/RkF2fz9/WJ9f95ev5ppn2TLHxij1PB1fX0B4Gv1/+NHeawWb1WoNf2/CE5Db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TeVbnxwAAAN0AAAAPAAAAAAAA&#10;AAAAAAAAAKECAABkcnMvZG93bnJldi54bWxQSwUGAAAAAAQABAD5AAAAlQMAAAAA&#10;" strokecolor="#2f5496 [2408]" strokeweight="1.5pt"/>
          </v:group>
        </w:pict>
      </w:r>
      <w:r w:rsidR="00A53F83">
        <w:rPr>
          <w:rFonts w:ascii="ALFABET98" w:hAnsi="ALFABET98"/>
          <w:sz w:val="72"/>
          <w:szCs w:val="72"/>
        </w:rPr>
        <w:t xml:space="preserve">ak       al       ek        el   </w:t>
      </w:r>
    </w:p>
    <w:p w:rsidR="00A53F83" w:rsidRPr="009E083E" w:rsidRDefault="00BD3DCE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308" style="position:absolute;margin-left:-16.1pt;margin-top:9.4pt;width:521.25pt;height:36.85pt;z-index:-25047040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DyvYFRYEAADxDwAADgAAAAAAAAAAAAAAAAAuAgAAZHJzL2Uyb0RvYy54bWxQSwECLQAUAAYA&#10;CAAAACEAWCsPaOAAAAAKAQAADwAAAAAAAAAAAAAAAABwBgAAZHJzL2Rvd25yZXYueG1sUEsFBgAA&#10;AAAEAAQA8wAAAH0HAAAAAA==&#10;">
            <v:group id="Group 33" o:spid="_x0000_s131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zHgLKwwAAAN0AAAAP&#10;AAAAAAAAAAAAAAAAAKoCAABkcnMvZG93bnJldi54bWxQSwUGAAAAAAQABAD6AAAAmgMAAAAA&#10;">
              <v:rect id="Rectangle 34" o:spid="_x0000_s131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LM68YA&#10;AADdAAAADwAAAGRycy9kb3ducmV2LnhtbESPS2vDMBCE74X8B7GB3Bo5D0LiRgl5NKXXJg6mt8Xa&#10;WqbWylhK7Pz7qlDocZiZb5j1tre1uFPrK8cKJuMEBHHhdMWlguxyel6C8AFZY+2YFDzIw3YzeFpj&#10;ql3HH3Q/h1JECPsUFZgQmlRKXxiy6MeuIY7el2sthijbUuoWuwi3tZwmyUJarDguGGzoYKj4Pt+s&#10;glmZv5o8O/rMTvLF2/Vx3XefJ6VGw373AiJQH/7Df+13rWA5n6/g9018AnLz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oLM68YAAADdAAAADwAAAAAAAAAAAAAAAACYAgAAZHJz&#10;L2Rvd25yZXYueG1sUEsFBgAAAAAEAAQA9QAAAIsDAAAAAA==&#10;" strokecolor="#2f5496 [2408]" strokeweight="1.5pt">
                <v:fill opacity="0"/>
              </v:rect>
              <v:rect id="Rectangle 35" o:spid="_x0000_s131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RsHA8AA&#10;AADdAAAADwAAAGRycy9kb3ducmV2LnhtbERPy4rCMBTdD/gP4Q7MbkwrVpxOo4ji6NLn/tLcaUub&#10;m9pErX9vFoLLw3ln89404kadqywriIcRCOLc6ooLBafj+nsKwnlkjY1lUvAgB/PZ4CPDVNs77+l2&#10;8IUIIexSVFB636ZSurwkg25oW+LA/dvOoA+wK6Tu8B7CTSNHUTSRBisODSW2tCwprw9Xo+CcrFre&#10;SMO7eD3+Sc7132UZG6W+PvvFLwhPvX+LX+6tVjAdJ2F/eBOegJw9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RsHA8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131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UlYTsYAAADdAAAADwAAAGRycy9kb3ducmV2LnhtbESPT4vCMBTE7wt+h/AEb2uqrCJdo1hh&#10;wQoe/MPC3h7Ns63bvNQmav32RhA8DjPzG2Y6b00lrtS40rKCQT8CQZxZXXKu4LD/+ZyAcB5ZY2WZ&#10;FNzJwXzW+ZhirO2Nt3Td+VwECLsYFRTe17GULivIoOvbmjh4R9sY9EE2udQN3gLcVHIYRWNpsOSw&#10;UGBNy4Ky/93FKEju69+N9el5dfw7ndMkGaZ4Mkr1uu3iG4Sn1r/Dr/ZKK5h8jQbwfBOegJw9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lJWE7GAAAA3QAAAA8AAAAAAAAA&#10;AAAAAAAAoQIAAGRycy9kb3ducmV2LnhtbFBLBQYAAAAABAAEAPkAAACUAwAAAAA=&#10;" strokecolor="#2f5496 [2408]" strokeweight="1.5pt"/>
            <v:shape id="AutoShape 37" o:spid="_x0000_s130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ZvGOcYAAADdAAAADwAAAGRycy9kb3ducmV2LnhtbESPQWvCQBSE74L/YXkFb7pp0BJSV2kE&#10;wQgetKXQ2yP7TGKzb2N21fjvXaHQ4zAz3zDzZW8acaXO1ZYVvE4iEMSF1TWXCr4+1+MEhPPIGhvL&#10;pOBODpaL4WCOqbY33tP14EsRIOxSVFB536ZSuqIig25iW+LgHW1n0AfZlVJ3eAtw08g4it6kwZrD&#10;QoUtrSoqfg8XoyC7b7931ufnzfHndM6zLM7xZJQavfQf7yA89f4//NfeaAXJdBbD8014AnL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mbxjnGAAAA3QAAAA8AAAAAAAAA&#10;AAAAAAAAoQIAAGRycy9kb3ducmV2LnhtbFBLBQYAAAAABAAEAPkAAACUAwAAAAA=&#10;" strokecolor="#2f5496 [2408]" strokeweight="1.5pt"/>
          </v:group>
        </w:pict>
      </w:r>
      <w:r w:rsidR="00A53F83" w:rsidRPr="009E083E">
        <w:rPr>
          <w:rFonts w:ascii="ALFABET98" w:hAnsi="ALFABET98"/>
          <w:sz w:val="72"/>
          <w:szCs w:val="72"/>
        </w:rPr>
        <w:t xml:space="preserve">                                        </w:t>
      </w:r>
      <w:r w:rsidR="00A53F83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      </w:t>
      </w:r>
    </w:p>
    <w:p w:rsidR="00A53F83" w:rsidRPr="009E083E" w:rsidRDefault="00BD3DCE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302" style="position:absolute;margin-left:-16.1pt;margin-top:9.4pt;width:521.25pt;height:36.85pt;z-index:-25048064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BWxr/IFQQAAPEPAAAOAAAAAAAAAAAAAAAAAC4CAABkcnMvZTJvRG9jLnhtbFBLAQItABQABgAI&#10;AAAAIQBYKw9o4AAAAAoBAAAPAAAAAAAAAAAAAAAAAG8GAABkcnMvZG93bnJldi54bWxQSwUGAAAA&#10;AAQABADzAAAAfAcAAAAA&#10;">
            <v:group id="Group 33" o:spid="_x0000_s130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3ip4SxgAAAN0A&#10;AAAPAAAAAAAAAAAAAAAAAKoCAABkcnMvZG93bnJldi54bWxQSwUGAAAAAAQABAD6AAAAnQMAAAAA&#10;">
              <v:rect id="Rectangle 34" o:spid="_x0000_s130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ZQM8YA&#10;AADdAAAADwAAAGRycy9kb3ducmV2LnhtbESPW2vCQBSE3wX/w3IKvunGekFSV7EXpa/VSPDtkD3N&#10;hmbPhuzWxH/vCoU+DjPzDbPe9rYWV2p95VjBdJKAIC6crrhUkJ324xUIH5A11o5JwY08bDfDwRpT&#10;7Tr+ousxlCJC2KeowITQpFL6wpBFP3ENcfS+XWsxRNmWUrfYRbit5XOSLKXFiuOCwYbeDBU/x1+r&#10;YFbmHybP3n1mp/nycL6dX7vLXqnRU797ARGoD//hv/anVrCaLxbweBOfgNz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hZQM8YAAADdAAAADwAAAAAAAAAAAAAAAACYAgAAZHJz&#10;L2Rvd25yZXYueG1sUEsFBgAAAAAEAAQA9QAAAIsDAAAAAA==&#10;" strokecolor="#2f5496 [2408]" strokeweight="1.5pt">
                <v:fill opacity="0"/>
              </v:rect>
              <v:rect id="Rectangle 35" o:spid="_x0000_s130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467MQA&#10;AADdAAAADwAAAGRycy9kb3ducmV2LnhtbESPQWvCQBSE7wX/w/IEb80mJREbXaVYtD1Wbe6P7DMJ&#10;Zt+m2TXGf98tFDwOM/MNs9qMphUD9a6xrCCJYhDEpdUNVwq+T7vnBQjnkTW2lknBnRxs1pOnFeba&#10;3vhAw9FXIkDY5aig9r7LpXRlTQZdZDvi4J1tb9AH2VdS93gLcNPKlzieS4MNh4UaO9rWVF6OV6Og&#10;yN47/pCGv5Jd+poVl/3PNjFKzabj2xKEp9E/wv/tT61gkWZz+HsTnoB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2+Ouz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130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exloccAAADdAAAADwAAAGRycy9kb3ducmV2LnhtbESPW2vCQBSE3wv+h+UUfKubiq2SuhFT&#10;KJiCD14QfDtkTy42ezZmtxr/fVco+DjMzDfMfNGbRlyoc7VlBa+jCARxbnXNpYL97utlBsJ5ZI2N&#10;ZVJwIweLZPA0x1jbK2/osvWlCBB2MSqovG9jKV1ekUE3si1x8ArbGfRBdqXUHV4D3DRyHEXv0mDN&#10;YaHClj4ryn+2v0ZBevs+rK3PzqvieDpnaTrO8GSUGj73yw8Qnnr/CP+3V1rBbPI2hfub8ARk8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57GWhxwAAAN0AAAAPAAAAAAAA&#10;AAAAAAAAAKECAABkcnMvZG93bnJldi54bWxQSwUGAAAAAAQABAD5AAAAlQMAAAAA&#10;" strokecolor="#2f5496 [2408]" strokeweight="1.5pt"/>
            <v:shape id="AutoShape 37" o:spid="_x0000_s130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HPx08QAAADdAAAADwAAAGRycy9kb3ducmV2LnhtbERPTWvCQBC9F/wPywi9NRtDWyRmFSMI&#10;ptBDbRG8DdkxiWZnk+xW47/vHgoeH+87W42mFVcaXGNZwSyKQRCXVjdcKfj53r7MQTiPrLG1TAru&#10;5GC1nDxlmGp74y+67n0lQgi7FBXU3neplK6syaCLbEccuJMdDPoAh0rqAW8h3LQyieN3abDh0FBj&#10;R5uaysv+1yjI7x+HT+uLfnc6nvsiz5MCz0ap5+m4XoDwNPqH+N+90wrmr29hbngTnoBc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Ic/HTxAAAAN0AAAAPAAAAAAAAAAAA&#10;AAAAAKECAABkcnMvZG93bnJldi54bWxQSwUGAAAAAAQABAD5AAAAkgMAAAAA&#10;" strokecolor="#2f5496 [2408]" strokeweight="1.5pt"/>
          </v:group>
        </w:pict>
      </w:r>
      <w:r w:rsidR="00A53F83">
        <w:rPr>
          <w:rFonts w:ascii="ALFABET98" w:hAnsi="ALFABET98"/>
          <w:sz w:val="72"/>
          <w:szCs w:val="72"/>
        </w:rPr>
        <w:t xml:space="preserve">ka       la        ke       le   </w:t>
      </w:r>
    </w:p>
    <w:p w:rsidR="00A53F83" w:rsidRPr="009E083E" w:rsidRDefault="00BD3DCE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296" style="position:absolute;margin-left:-16.1pt;margin-top:9.4pt;width:521.25pt;height:36.85pt;z-index:-25047961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3Ep4YBMEAADxDwAADgAAAAAAAAAAAAAAAAAuAgAAZHJzL2Uyb0RvYy54bWxQSwECLQAUAAYACAAA&#10;ACEAWCsPaOAAAAAKAQAADwAAAAAAAAAAAAAAAABtBgAAZHJzL2Rvd25yZXYueG1sUEsFBgAAAAAE&#10;AAQA8wAAAHoHAAAAAA==&#10;">
            <v:group id="Group 33" o:spid="_x0000_s129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t1SrMQAAADdAAAA&#10;DwAAAAAAAAAAAAAAAACqAgAAZHJzL2Rvd25yZXYueG1sUEsFBgAAAAAEAAQA+gAAAJsDAAAAAA==&#10;">
              <v:rect id="Rectangle 34" o:spid="_x0000_s130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0GcjcUA&#10;AADdAAAADwAAAGRycy9kb3ducmV2LnhtbESPQWvCQBSE7wX/w/IKvdVN2hIkukpta/FajQRvj+wz&#10;G8y+Ddmtif++KxQ8DjPzDbNYjbYVF+p941hBOk1AEFdON1wrKPab5xkIH5A1to5JwZU8rJaThwXm&#10;2g38Q5ddqEWEsM9RgQmhy6X0lSGLfuo64uidXG8xRNnXUvc4RLht5UuSZNJiw3HBYEcfhqrz7tcq&#10;eK3LL1MWn76waZl9H66H9XDcKPX0OL7PQQQawz38395qBbO3LIXbm/gE5P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QZyNxQAAAN0AAAAPAAAAAAAAAAAAAAAAAJgCAABkcnMv&#10;ZG93bnJldi54bWxQSwUGAAAAAAQABAD1AAAAigMAAAAA&#10;" strokecolor="#2f5496 [2408]" strokeweight="1.5pt">
                <v:fill opacity="0"/>
              </v:rect>
              <v:rect id="Rectangle 35" o:spid="_x0000_s130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On2UsIA&#10;AADdAAAADwAAAGRycy9kb3ducmV2LnhtbESPS6vCMBSE94L/IZwL7jStqHh7jSKKj6XP/aE5ty02&#10;J7WJWv+9EQSXw8x8w0xmjSnFnWpXWFYQ9yIQxKnVBWcKTsdVdwzCeWSNpWVS8CQHs2m7NcFE2wfv&#10;6X7wmQgQdgkqyL2vEildmpNB17MVcfD+bW3QB1lnUtf4CHBTyn4UjaTBgsNCjhUtckovh5tRcB4u&#10;K95Iw7t4Nfgdni/r6yI2SnV+mvkfCE+N/4Y/7a1WMB6M+vB+E56An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6fZS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129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LupH8cAAADdAAAADwAAAGRycy9kb3ducmV2LnhtbESPQWvCQBSE7wX/w/KE3urGtIikrsEI&#10;gil4qC2F3h7ZZxKbfRuz2yT++65Q8DjMzDfMKh1NI3rqXG1ZwXwWgSAurK65VPD5sXtagnAeWWNj&#10;mRRcyUG6njysMNF24Hfqj74UAcIuQQWV920ipSsqMuhmtiUO3sl2Bn2QXSl1h0OAm0bGUbSQBmsO&#10;CxW2tK2o+Dn+GgXZ9e3rYH1+2Z++z5c8y+Icz0apx+m4eQXhafT38H97rxUsXxbP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Iu6kfxwAAAN0AAAAPAAAAAAAA&#10;AAAAAAAAAKECAABkcnMvZG93bnJldi54bWxQSwUGAAAAAAQABAD5AAAAlQMAAAAA&#10;" strokecolor="#2f5496 [2408]" strokeweight="1.5pt"/>
            <v:shape id="AutoShape 37" o:spid="_x0000_s129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1Ixa8cAAADdAAAADwAAAGRycy9kb3ducmV2LnhtbESPT2vCQBTE7wW/w/KE3nSjiEiaNTRC&#10;wRR6qIrQ2yP7zJ9m38bsNsZv3y0IPQ4z8xsmSUfTioF6V1tWsJhHIIgLq2suFZyOb7MNCOeRNbaW&#10;ScGdHKTbyVOCsbY3/qTh4EsRIOxiVFB538VSuqIig25uO+LgXWxv0AfZl1L3eAtw08plFK2lwZrD&#10;QoUd7Soqvg8/RkF2fz9/WJ9f95ev5ppn2TLHxij1PB1fX0B4Gv1/+NHeawWb1XoFf2/CE5Db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HUjFrxwAAAN0AAAAPAAAAAAAA&#10;AAAAAAAAAKECAABkcnMvZG93bnJldi54bWxQSwUGAAAAAAQABAD5AAAAlQMAAAAA&#10;" strokecolor="#2f5496 [2408]" strokeweight="1.5pt"/>
          </v:group>
        </w:pict>
      </w:r>
      <w:r w:rsidR="00A53F83" w:rsidRPr="009E083E">
        <w:rPr>
          <w:rFonts w:ascii="ALFABET98" w:hAnsi="ALFABET98"/>
          <w:sz w:val="72"/>
          <w:szCs w:val="72"/>
        </w:rPr>
        <w:t xml:space="preserve">                                          </w:t>
      </w:r>
    </w:p>
    <w:p w:rsidR="00A53F83" w:rsidRPr="009E083E" w:rsidRDefault="00BD3DCE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290" style="position:absolute;margin-left:-16.1pt;margin-top:9.4pt;width:521.25pt;height:36.85pt;z-index:-25047859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CCB1a8XBAAA8Q8AAA4AAAAAAAAAAAAAAAAALgIAAGRycy9lMm9Eb2MueG1sUEsBAi0AFAAG&#10;AAgAAAAhAFgrD2jgAAAACgEAAA8AAAAAAAAAAAAAAAAAcQYAAGRycy9kb3ducmV2LnhtbFBLBQYA&#10;AAAABAAEAPMAAAB+BwAAAAA=&#10;">
            <v:group id="Group 33" o:spid="_x0000_s129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meG9DxgAAAN0A&#10;AAAPAAAAAAAAAAAAAAAAAKoCAABkcnMvZG93bnJldi54bWxQSwUGAAAAAAQABAD6AAAAnQMAAAAA&#10;">
              <v:rect id="Rectangle 34" o:spid="_x0000_s129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+ShYsYA&#10;AADdAAAADwAAAGRycy9kb3ducmV2LnhtbESPT2vCQBTE74V+h+UVeqsbq6SSukpb/+BVGwm9PbLP&#10;bDD7NmS3Jn57Vyj0OMzMb5j5crCNuFDna8cKxqMEBHHpdM2Vgvx78zID4QOyxsYxKbiSh+Xi8WGO&#10;mXY97+lyCJWIEPYZKjAhtJmUvjRk0Y9cSxy9k+sshii7SuoO+wi3jXxNklRarDkuGGzpy1B5Pvxa&#10;BZOqWJsiX/ncjot0e7weP/ufjVLPT8PHO4hAQ/gP/7V3WsFsmr7B/U18AnJx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+ShYsYAAADdAAAADwAAAAAAAAAAAAAAAACYAgAAZHJz&#10;L2Rvd25yZXYueG1sUEsFBgAAAAAEAAQA9QAAAIsDAAAAAA==&#10;" strokecolor="#2f5496 [2408]" strokeweight="1.5pt">
                <v:fill opacity="0"/>
              </v:rect>
              <v:rect id="Rectangle 35" o:spid="_x0000_s129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HBuMEA&#10;AADdAAAADwAAAGRycy9kb3ducmV2LnhtbERPyW7CMBC9I/UfrKnUGzhBBNEQgxAI2iNLcx/FQxIR&#10;j0PskvD39aESx6e3Z+vBNOJBnastK4gnEQjiwuqaSwU/l/14AcJ5ZI2NZVLwJAfr1dsow1Tbnk/0&#10;OPtShBB2KSqovG9TKV1RkUE3sS1x4K62M+gD7EqpO+xDuGnkNIrm0mDNoaHClrYVFbfzr1GQJ7uW&#10;v6ThY7yffSb57XDfxkapj/dhswThafAv8b/7WytYzOZhbngTnoBc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0Bwbj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129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VOe9ccAAADdAAAADwAAAGRycy9kb3ducmV2LnhtbESPQWvCQBSE7wX/w/KE3upGKcGmrtII&#10;BVPw0FSE3h7ZZxKbfRuzW5P8+65Q8DjMzDfMajOYRlypc7VlBfNZBIK4sLrmUsHh6/1pCcJ5ZI2N&#10;ZVIwkoPNevKwwkTbnj/pmvtSBAi7BBVU3reJlK6oyKCb2ZY4eCfbGfRBdqXUHfYBbhq5iKJYGqw5&#10;LFTY0rai4if/NQrS8eO4tz677E7f50uWposMz0apx+nw9grC0+Dv4f/2TitYPscv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pU571xwAAAN0AAAAPAAAAAAAA&#10;AAAAAAAAAKECAABkcnMvZG93bnJldi54bWxQSwUGAAAAAAQABAD5AAAAlQMAAAAA&#10;" strokecolor="#2f5496 [2408]" strokeweight="1.5pt"/>
            <v:shape id="AutoShape 37" o:spid="_x0000_s129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bChtcQAAADdAAAADwAAAGRycy9kb3ducmV2LnhtbERPTWvCQBC9F/wPywi9NRtDaSVmFSMI&#10;ptBDbRG8DdkxiWZnk+xW47/vHgoeH+87W42mFVcaXGNZwSyKQRCXVjdcKfj53r7MQTiPrLG1TAru&#10;5GC1nDxlmGp74y+67n0lQgi7FBXU3neplK6syaCLbEccuJMdDPoAh0rqAW8h3LQyieM3abDh0FBj&#10;R5uaysv+1yjI7x+HT+uLfnc6nvsiz5MCz0ap5+m4XoDwNPqH+N+90wrmr+9hf3gTnoBc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9sKG1xAAAAN0AAAAPAAAAAAAAAAAA&#10;AAAAAKECAABkcnMvZG93bnJldi54bWxQSwUGAAAAAAQABAD5AAAAkgMAAAAA&#10;" strokecolor="#2f5496 [2408]" strokeweight="1.5pt"/>
          </v:group>
        </w:pict>
      </w:r>
      <w:r w:rsidR="00A53F83">
        <w:rPr>
          <w:rFonts w:ascii="ALFABET98" w:hAnsi="ALFABET98"/>
          <w:sz w:val="72"/>
          <w:szCs w:val="72"/>
        </w:rPr>
        <w:t>kal         lak       kel      lek</w:t>
      </w:r>
      <w:r w:rsidR="00A53F8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A53F83" w:rsidRPr="009E083E" w:rsidRDefault="00BD3DCE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284" style="position:absolute;margin-left:-16.1pt;margin-top:9.4pt;width:521.25pt;height:36.85pt;z-index:-25047756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O&#10;IeTDEgQAAPEPAAAOAAAAAAAAAAAAAAAAAC4CAABkcnMvZTJvRG9jLnhtbFBLAQItABQABgAIAAAA&#10;IQBYKw9o4AAAAAoBAAAPAAAAAAAAAAAAAAAAAGwGAABkcnMvZG93bnJldi54bWxQSwUGAAAAAAQA&#10;BADzAAAAeQcAAAAA&#10;">
            <v:group id="Group 33" o:spid="_x0000_s128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cmv+dxgAAAN0A&#10;AAAPAAAAAAAAAAAAAAAAAKoCAABkcnMvZG93bnJldi54bWxQSwUGAAAAAAQABAD6AAAAnQMAAAAA&#10;">
              <v:rect id="Rectangle 34" o:spid="_x0000_s128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YxvMYA&#10;AADdAAAADwAAAGRycy9kb3ducmV2LnhtbESPT2vCQBTE7wW/w/IK3nRjLSqpq9g/Fq9qJHh7ZF+z&#10;odm3Ibua+O27gtDjMDO/YZbr3tbiSq2vHCuYjBMQxIXTFZcKsuN2tADhA7LG2jEpuJGH9WrwtMRU&#10;u473dD2EUkQI+xQVmBCaVEpfGLLox64hjt6Pay2GKNtS6ha7CLe1fEmSmbRYcVww2NCHoeL3cLEK&#10;pmX+ZfLs02d2ks++T7fTe3feKjV87jdvIAL14T/8aO+0gsXrfAr3N/EJyN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QYxvMYAAADdAAAADwAAAAAAAAAAAAAAAACYAgAAZHJz&#10;L2Rvd25yZXYueG1sUEsFBgAAAAAEAAQA9QAAAIsDAAAAAA==&#10;" strokecolor="#2f5496 [2408]" strokeweight="1.5pt">
                <v:fill opacity="0"/>
              </v:rect>
              <v:rect id="Rectangle 35" o:spid="_x0000_s128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VdYMMA&#10;AADdAAAADwAAAGRycy9kb3ducmV2LnhtbESPS2/CMBCE70j9D9Yi9QZOUHgFDKqoaDnyvK/iJYmI&#10;1yF2Ifx7XAmJ42hmvtHMl62pxI0aV1pWEPcjEMSZ1SXnCo6HdW8CwnlkjZVlUvAgB8vFR2eOqbZ3&#10;3tFt73MRIOxSVFB4X6dSuqwgg65va+LgnW1j0AfZ5FI3eA9wU8lBFI2kwZLDQoE1rQrKLvs/o+A0&#10;/K75VxrexutkOjxdfq6r2Cj12W2/ZiA8tf4dfrU3WsEkGSfw/yY8Abl4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ZVdY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28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ccCLccAAADdAAAADwAAAGRycy9kb3ducmV2LnhtbESPW2vCQBSE3wv+h+UUfKubiq2SuhFT&#10;KJiCD14QfDtkTy42ezZmtxr/fVco+DjMzDfMfNGbRlyoc7VlBa+jCARxbnXNpYL97utlBsJ5ZI2N&#10;ZVJwIweLZPA0x1jbK2/osvWlCBB2MSqovG9jKV1ekUE3si1x8ArbGfRBdqXUHV4D3DRyHEXv0mDN&#10;YaHClj4ryn+2v0ZBevs+rK3PzqvieDpnaTrO8GSUGj73yw8Qnnr/CP+3V1rBbDJ9g/ub8ARk8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txwItxwAAAN0AAAAPAAAAAAAA&#10;AAAAAAAAAKECAABkcnMvZG93bnJldi54bWxQSwUGAAAAAAQABAD5AAAAlQMAAAAA&#10;" strokecolor="#2f5496 [2408]" strokeweight="1.5pt"/>
            <v:shape id="AutoShape 37" o:spid="_x0000_s128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RWcWscAAADdAAAADwAAAGRycy9kb3ducmV2LnhtbESPQWvCQBSE7wX/w/KE3urGUKykrsEI&#10;gin0oC2F3h7ZZxKbfRuz2yT++65Q8DjMzDfMKh1NI3rqXG1ZwXwWgSAurK65VPD5sXtagnAeWWNj&#10;mRRcyUG6njysMNF24AP1R1+KAGGXoILK+zaR0hUVGXQz2xIH72Q7gz7IrpS6wyHATSPjKFpIgzWH&#10;hQpb2lZU/Bx/jYLs+vb1bn1+2Z++z5c8y+Icz0apx+m4eQXhafT38H97rxUsn18W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dFZxaxwAAAN0AAAAPAAAAAAAA&#10;AAAAAAAAAKECAABkcnMvZG93bnJldi54bWxQSwUGAAAAAAQABAD5AAAAlQMAAAAA&#10;" strokecolor="#2f5496 [2408]" strokeweight="1.5pt"/>
          </v:group>
        </w:pict>
      </w:r>
      <w:r w:rsidR="00A53F8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A53F83" w:rsidRPr="009E083E" w:rsidRDefault="00BD3DCE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278" style="position:absolute;margin-left:-16.1pt;margin-top:9.4pt;width:521.25pt;height:36.85pt;z-index:-25047654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DI8PSGFQQAAPEPAAAOAAAAAAAAAAAAAAAAAC4CAABkcnMvZTJvRG9jLnhtbFBLAQItABQABgAI&#10;AAAAIQBYKw9o4AAAAAoBAAAPAAAAAAAAAAAAAAAAAG8GAABkcnMvZG93bnJldi54bWxQSwUGAAAA&#10;AAQABADzAAAAfAcAAAAA&#10;">
            <v:group id="Group 33" o:spid="_x0000_s128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9csh3wwAAAN0AAAAP&#10;AAAAAAAAAAAAAAAAAKoCAABkcnMvZG93bnJldi54bWxQSwUGAAAAAAQABAD6AAAAmgMAAAAA&#10;">
              <v:rect id="Rectangle 34" o:spid="_x0000_s128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4GVsYA&#10;AADdAAAADwAAAGRycy9kb3ducmV2LnhtbESPQWvCQBSE70L/w/IKvdWNtViNrmJtLV61keDtkX1m&#10;g9m3Ibs18d93CwWPw8x8wyxWva3FlVpfOVYwGiYgiAunKy4VZN/b5ykIH5A11o5JwY08rJYPgwWm&#10;2nW8p+shlCJC2KeowITQpFL6wpBFP3QNcfTOrrUYomxLqVvsItzW8iVJJtJixXHBYEMbQ8Xl8GMV&#10;jMv80+TZh8/sKJ98HW/H9+60VerpsV/PQQTqwz38395pBdPXtxn8vYlPQC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O4GVsYAAADdAAAADwAAAAAAAAAAAAAAAACYAgAAZHJz&#10;L2Rvd25yZXYueG1sUEsFBgAAAAAEAAQA9QAAAIsDAAAAAA==&#10;" strokecolor="#2f5496 [2408]" strokeweight="1.5pt">
                <v:fill opacity="0"/>
              </v:rect>
              <v:rect id="Rectangle 35" o:spid="_x0000_s128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3srRMEA&#10;AADdAAAADwAAAGRycy9kb3ducmV2LnhtbERPyU7DMBC9I/UfrKnEjTpBLUrTOlEVVOBIt/soniZR&#10;4nGwTRv+Hh+QOD69fVtOZhA3cr6zrCBdJCCIa6s7bhScT/unDIQPyBoHy6TghzyUxexhi7m2dz7Q&#10;7RgaEUPY56igDWHMpfR1Swb9wo7EkbtaZzBE6BqpHd5juBnkc5K8SIMdx4YWR6paqvvjt1FwWb2O&#10;/C4Nf6b75Xp16d++qtQo9TifdhsQgabwL/5zf2gF2TKL++Ob+ARk8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N7K0T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128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yl0CccAAADdAAAADwAAAGRycy9kb3ducmV2LnhtbESPT2vCQBTE74V+h+UJvekmUiREN2IK&#10;BVPoobYUentkX/5o9m2S3Wr89m5B6HGYmd8wm+1kOnGm0bWWFcSLCARxaXXLtYKvz9d5AsJ5ZI2d&#10;ZVJwJQfb7PFhg6m2F/6g88HXIkDYpaig8b5PpXRlQwbdwvbEwavsaNAHOdZSj3gJcNPJZRStpMGW&#10;w0KDPb00VJ4Ov0ZBfn37fre+GPbVz3Eo8nxZ4NEo9TSbdmsQnib/H76391pB8pzE8PcmPAGZ3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nKXQJxwAAAN0AAAAPAAAAAAAA&#10;AAAAAAAAAKECAABkcnMvZG93bnJldi54bWxQSwUGAAAAAAQABAD5AAAAlQMAAAAA&#10;" strokecolor="#2f5496 [2408]" strokeweight="1.5pt"/>
            <v:shape id="AutoShape 37" o:spid="_x0000_s127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/vqfsYAAADdAAAADwAAAGRycy9kb3ducmV2LnhtbESPQWvCQBSE7wX/w/IEb3VjkBJSVzGC&#10;YAQPain09sg+k2j2bcyuGv99Vyj0OMzMN8xs0ZtG3KlztWUFk3EEgriwuuZSwddx/Z6AcB5ZY2OZ&#10;FDzJwWI+eJthqu2D93Q/+FIECLsUFVTet6mUrqjIoBvbljh4J9sZ9EF2pdQdPgLcNDKOog9psOaw&#10;UGFLq4qKy+FmFGTP7ffO+vy6Of2cr3mWxTmejVKjYb/8BOGp9//hv/ZGK0imSQyvN+EJyPk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f76n7GAAAA3QAAAA8AAAAAAAAA&#10;AAAAAAAAoQIAAGRycy9kb3ducmV2LnhtbFBLBQYAAAAABAAEAPkAAACUAwAAAAA=&#10;" strokecolor="#2f5496 [2408]" strokeweight="1.5pt"/>
          </v:group>
        </w:pict>
      </w:r>
      <w:r w:rsidR="00A53F83" w:rsidRPr="00372C94">
        <w:rPr>
          <w:rFonts w:ascii="ALFABET98" w:hAnsi="ALFABET98"/>
          <w:color w:val="FF0000"/>
          <w:sz w:val="72"/>
          <w:szCs w:val="72"/>
        </w:rPr>
        <w:t>a</w:t>
      </w:r>
      <w:r w:rsidR="00A53F83">
        <w:rPr>
          <w:rFonts w:ascii="ALFABET98" w:hAnsi="ALFABET98"/>
          <w:sz w:val="72"/>
          <w:szCs w:val="72"/>
        </w:rPr>
        <w:t xml:space="preserve">kal      </w:t>
      </w:r>
      <w:r w:rsidR="00A53F83" w:rsidRPr="00372C94">
        <w:rPr>
          <w:rFonts w:ascii="ALFABET98" w:hAnsi="ALFABET98"/>
          <w:color w:val="FF0000"/>
          <w:sz w:val="72"/>
          <w:szCs w:val="72"/>
        </w:rPr>
        <w:t>a</w:t>
      </w:r>
      <w:r w:rsidR="00A53F83">
        <w:rPr>
          <w:rFonts w:ascii="ALFABET98" w:hAnsi="ALFABET98"/>
          <w:sz w:val="72"/>
          <w:szCs w:val="72"/>
        </w:rPr>
        <w:t xml:space="preserve">lak      </w:t>
      </w:r>
      <w:r w:rsidR="00A53F83" w:rsidRPr="00372C94">
        <w:rPr>
          <w:rFonts w:ascii="ALFABET98" w:hAnsi="ALFABET98"/>
          <w:color w:val="FF0000"/>
          <w:sz w:val="72"/>
          <w:szCs w:val="72"/>
        </w:rPr>
        <w:t>a</w:t>
      </w:r>
      <w:r w:rsidR="00A53F83">
        <w:rPr>
          <w:rFonts w:ascii="ALFABET98" w:hAnsi="ALFABET98"/>
          <w:sz w:val="72"/>
          <w:szCs w:val="72"/>
        </w:rPr>
        <w:t xml:space="preserve">kel     </w:t>
      </w:r>
      <w:r w:rsidR="00A53F83" w:rsidRPr="00372C94">
        <w:rPr>
          <w:rFonts w:ascii="ALFABET98" w:hAnsi="ALFABET98"/>
          <w:color w:val="FF0000"/>
          <w:sz w:val="72"/>
          <w:szCs w:val="72"/>
        </w:rPr>
        <w:t>a</w:t>
      </w:r>
      <w:r w:rsidR="00A53F83">
        <w:rPr>
          <w:rFonts w:ascii="ALFABET98" w:hAnsi="ALFABET98"/>
          <w:sz w:val="72"/>
          <w:szCs w:val="72"/>
        </w:rPr>
        <w:t>lek</w:t>
      </w:r>
      <w:r w:rsidR="00A53F83" w:rsidRPr="009E083E">
        <w:rPr>
          <w:rFonts w:ascii="ALFABET98" w:hAnsi="ALFABET98"/>
          <w:sz w:val="72"/>
          <w:szCs w:val="72"/>
        </w:rPr>
        <w:t xml:space="preserve">                                        </w:t>
      </w:r>
    </w:p>
    <w:p w:rsidR="00A53F83" w:rsidRPr="009E083E" w:rsidRDefault="00BD3DCE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272" style="position:absolute;margin-left:-16.1pt;margin-top:9.4pt;width:521.25pt;height:36.85pt;z-index:-25047552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CT0xAOFQQAAPEPAAAOAAAAAAAAAAAAAAAAAC4CAABkcnMvZTJvRG9jLnhtbFBLAQItABQABgAI&#10;AAAAIQBYKw9o4AAAAAoBAAAPAAAAAAAAAAAAAAAAAG8GAABkcnMvZG93bnJldi54bWxQSwUGAAAA&#10;AAQABADzAAAAfAcAAAAA&#10;">
            <v:group id="Group 33" o:spid="_x0000_s127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CeqyVccAAADd&#10;AAAADwAAAAAAAAAAAAAAAACqAgAAZHJzL2Rvd25yZXYueG1sUEsFBgAAAAAEAAQA+gAAAJ4DAAAA&#10;AA==&#10;">
              <v:rect id="Rectangle 34" o:spid="_x0000_s127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HZ8dMYA&#10;AADdAAAADwAAAGRycy9kb3ducmV2LnhtbESPQWvCQBSE74X+h+UVvNWNtpUQXaW1tXitjQRvj+wz&#10;G8y+DdnVxH/fFQoeh5n5hlmsBtuIC3W+dqxgMk5AEJdO11wpyH83zykIH5A1No5JwZU8rJaPDwvM&#10;tOv5hy67UIkIYZ+hAhNCm0npS0MW/di1xNE7us5iiLKrpO6wj3DbyGmSzKTFmuOCwZbWhsrT7mwV&#10;vFTFlynyT5/bSTH73l/3H/1ho9ToaXifgwg0hHv4v73VCtLX9A1ub+ITkM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HZ8dMYAAADdAAAADwAAAAAAAAAAAAAAAACYAgAAZHJz&#10;L2Rvd25yZXYueG1sUEsFBgAAAAAEAAQA9QAAAIsDAAAAAA==&#10;" strokecolor="#2f5496 [2408]" strokeweight="1.5pt">
                <v:fill opacity="0"/>
              </v:rect>
              <v:rect id="Rectangle 35" o:spid="_x0000_s127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94Wq8MA&#10;AADdAAAADwAAAGRycy9kb3ducmV2LnhtbESPQYvCMBSE74L/ITzBm6YVlW41yqKoe3S76/3RPNti&#10;89JtotZ/bxYEj8PMfMMs152pxY1aV1lWEI8jEMS51RUXCn5/dqMEhPPIGmvLpOBBDtarfm+JqbZ3&#10;/qZb5gsRIOxSVFB636RSurwkg25sG+LgnW1r0AfZFlK3eA9wU8tJFM2lwYrDQokNbUrKL9nVKDjN&#10;tg0fpOFjvJt+zE6X/d8mNkoNB93nAoSnzr/Dr/aXVpBMkzn8vwlPQK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94Wq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27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4xJ5scAAADdAAAADwAAAGRycy9kb3ducmV2LnhtbESPT2vCQBTE70K/w/IKvZlNRWpI3UhT&#10;EEzBQ7UUentkn/nT7NuY3Wr89m5B8DjMzG+Y5Wo0nTjR4BrLCp6jGARxaXXDlYKv/XqagHAeWWNn&#10;mRRcyMEqe5gsMdX2zJ902vlKBAi7FBXU3veplK6syaCLbE8cvIMdDPogh0rqAc8Bbjo5i+MXabDh&#10;sFBjT+81lb+7P6Mgv3x8b60vjpvDT3ss8nxWYGuUenoc315BeBr9PXxrb7SCZJ4s4P9NeAIy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HjEnmxwAAAN0AAAAPAAAAAAAA&#10;AAAAAAAAAKECAABkcnMvZG93bnJldi54bWxQSwUGAAAAAAQABAD5AAAAlQMAAAAA&#10;" strokecolor="#2f5496 [2408]" strokeweight="1.5pt"/>
            <v:shape id="AutoShape 37" o:spid="_x0000_s127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hPdlMIAAADdAAAADwAAAGRycy9kb3ducmV2LnhtbERPTYvCMBC9L/gfwgje1lQRKdUoVhCs&#10;4GHdRfA2NGNbbSa1iVr//eYgeHy87/myM7V4UOsqywpGwwgEcW51xYWCv9/NdwzCeWSNtWVS8CIH&#10;y0Xva46Jtk/+ocfBFyKEsEtQQel9k0jp8pIMuqFtiAN3tq1BH2BbSN3iM4SbWo6jaCoNVhwaSmxo&#10;XVJ+PdyNgvS1O+6tz27b8+lyy9J0nOHFKDXod6sZCE+d/4jf7q1WEE/iMDe8CU9ALv4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dhPdlMIAAADdAAAADwAAAAAAAAAAAAAA&#10;AAChAgAAZHJzL2Rvd25yZXYueG1sUEsFBgAAAAAEAAQA+QAAAJADAAAAAA==&#10;" strokecolor="#2f5496 [2408]" strokeweight="1.5pt"/>
          </v:group>
        </w:pict>
      </w:r>
      <w:r w:rsidR="00A53F8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A53F83" w:rsidRPr="009E083E" w:rsidRDefault="00BD3DCE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266" style="position:absolute;margin-left:-16.1pt;margin-top:9.4pt;width:521.25pt;height:36.85pt;z-index:-25047449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f&#10;t7VnEgQAAPEPAAAOAAAAAAAAAAAAAAAAAC4CAABkcnMvZTJvRG9jLnhtbFBLAQItABQABgAIAAAA&#10;IQBYKw9o4AAAAAoBAAAPAAAAAAAAAAAAAAAAAGwGAABkcnMvZG93bnJldi54bWxQSwUGAAAAAAQA&#10;BADzAAAAeQcAAAAA&#10;">
            <v:group id="Group 33" o:spid="_x0000_s126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8wgii8QAAADdAAAA&#10;DwAAAAAAAAAAAAAAAACqAgAAZHJzL2Rvd25yZXYueG1sUEsFBgAAAAAEAAQA+gAAAJsDAAAAAA==&#10;">
              <v:rect id="Rectangle 34" o:spid="_x0000_s127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TsqsUA&#10;AADdAAAADwAAAGRycy9kb3ducmV2LnhtbESPT2vCQBTE70K/w/IK3nSTKmKjq/SfpVc1Enp7ZJ/Z&#10;0OzbkN2a+O3dQsHjMDO/YdbbwTbiQp2vHStIpwkI4tLpmisF+XE3WYLwAVlj45gUXMnDdvMwWmOm&#10;Xc97uhxCJSKEfYYKTAhtJqUvDVn0U9cSR+/sOoshyq6SusM+wm0jn5JkIS3WHBcMtvRmqPw5/FoF&#10;s6r4MEX+7nObFovP0/X02n/vlBo/Di8rEIGGcA//t7+0guX8OYW/N/EJyM0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lOyqxQAAAN0AAAAPAAAAAAAAAAAAAAAAAJgCAABkcnMv&#10;ZG93bnJldi54bWxQSwUGAAAAAAQABAD1AAAAigMAAAAA&#10;" strokecolor="#2f5496 [2408]" strokeweight="1.5pt">
                <v:fill opacity="0"/>
              </v:rect>
              <v:rect id="Rectangle 35" o:spid="_x0000_s127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yGdcMA&#10;AADdAAAADwAAAGRycy9kb3ducmV2LnhtbESPT4vCMBTE7wt+h/AEb2ta0UVro4ii7nHXP/dH82xL&#10;m5faRK3ffiMIexxm5jdMuuxMLe7UutKygngYgSDOrC45V3A6bj+nIJxH1lhbJgVPcrBc9D5STLR9&#10;8C/dDz4XAcIuQQWF900ipcsKMuiGtiEO3sW2Bn2QbS51i48AN7UcRdGXNFhyWCiwoXVBWXW4GQXn&#10;yabhvTT8E2/Hs8m52l3XsVFq0O9WcxCeOv8ffre/tYLpeDaC15vwBOTi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TyGd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26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W7ZOMcAAADdAAAADwAAAGRycy9kb3ducmV2LnhtbESPT2vCQBTE7wW/w/IK3uqmWoqNbsQU&#10;CqbgQS2Ct0f25Y9m38bsVuO37woFj8PM/IaZL3rTiAt1rras4HUUgSDOra65VPCz+3qZgnAeWWNj&#10;mRTcyMEiGTzNMdb2yhu6bH0pAoRdjAoq79tYSpdXZNCNbEscvMJ2Bn2QXSl1h9cAN40cR9G7NFhz&#10;WKiwpc+K8tP21yhIb9/7tfXZeVUcjucsTccZHo1Sw+d+OQPhqfeP8H97pRVM3z4mcH8TnoB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9btk4xwAAAN0AAAAPAAAAAAAA&#10;AAAAAAAAAKECAABkcnMvZG93bnJldi54bWxQSwUGAAAAAAQABAD5AAAAlQMAAAAA&#10;" strokecolor="#2f5496 [2408]" strokeweight="1.5pt"/>
            <v:shape id="AutoShape 37" o:spid="_x0000_s126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odBTMcAAADdAAAADwAAAGRycy9kb3ducmV2LnhtbESPQWvCQBSE7wX/w/KE3pqNIsWmWaUR&#10;CqbgoVaE3h7ZZxKbfRuz2yT++65Q8DjMzDdMuh5NI3rqXG1ZwSyKQRAXVtdcKjh8vT8tQTiPrLGx&#10;TAqu5GC9mjykmGg78Cf1e1+KAGGXoILK+zaR0hUVGXSRbYmDd7KdQR9kV0rd4RDgppHzOH6WBmsO&#10;CxW2tKmo+Nn/GgXZ9eO4sz6/bE/f50ueZfMcz0apx+n49grC0+jv4f/2VitYLl4WcHsTnoBc/Q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yh0FMxwAAAN0AAAAPAAAAAAAA&#10;AAAAAAAAAKECAABkcnMvZG93bnJldi54bWxQSwUGAAAAAAQABAD5AAAAlQMAAAAA&#10;" strokecolor="#2f5496 [2408]" strokeweight="1.5pt"/>
          </v:group>
        </w:pict>
      </w:r>
      <w:r w:rsidR="00A53F83" w:rsidRPr="00C93C1F">
        <w:rPr>
          <w:rFonts w:ascii="ALFABET98" w:hAnsi="ALFABET98"/>
          <w:color w:val="FF0000"/>
          <w:sz w:val="72"/>
          <w:szCs w:val="72"/>
        </w:rPr>
        <w:t>e</w:t>
      </w:r>
      <w:r w:rsidR="00A53F83">
        <w:rPr>
          <w:rFonts w:ascii="ALFABET98" w:hAnsi="ALFABET98"/>
          <w:sz w:val="72"/>
          <w:szCs w:val="72"/>
        </w:rPr>
        <w:t xml:space="preserve">kal      </w:t>
      </w:r>
      <w:r w:rsidR="00A53F83" w:rsidRPr="00C93C1F">
        <w:rPr>
          <w:rFonts w:ascii="ALFABET98" w:hAnsi="ALFABET98"/>
          <w:color w:val="FF0000"/>
          <w:sz w:val="72"/>
          <w:szCs w:val="72"/>
        </w:rPr>
        <w:t>e</w:t>
      </w:r>
      <w:r w:rsidR="00A53F83">
        <w:rPr>
          <w:rFonts w:ascii="ALFABET98" w:hAnsi="ALFABET98"/>
          <w:sz w:val="72"/>
          <w:szCs w:val="72"/>
        </w:rPr>
        <w:t xml:space="preserve">lak      </w:t>
      </w:r>
      <w:r w:rsidR="00A53F83" w:rsidRPr="00C93C1F">
        <w:rPr>
          <w:rFonts w:ascii="ALFABET98" w:hAnsi="ALFABET98"/>
          <w:color w:val="FF0000"/>
          <w:sz w:val="72"/>
          <w:szCs w:val="72"/>
        </w:rPr>
        <w:t>e</w:t>
      </w:r>
      <w:r w:rsidR="00A53F83">
        <w:rPr>
          <w:rFonts w:ascii="ALFABET98" w:hAnsi="ALFABET98"/>
          <w:sz w:val="72"/>
          <w:szCs w:val="72"/>
        </w:rPr>
        <w:t xml:space="preserve">kel      </w:t>
      </w:r>
      <w:r w:rsidR="00A53F83" w:rsidRPr="00C93C1F">
        <w:rPr>
          <w:rFonts w:ascii="ALFABET98" w:hAnsi="ALFABET98"/>
          <w:color w:val="FF0000"/>
          <w:sz w:val="72"/>
          <w:szCs w:val="72"/>
        </w:rPr>
        <w:t>e</w:t>
      </w:r>
      <w:r w:rsidR="00A53F83">
        <w:rPr>
          <w:rFonts w:ascii="ALFABET98" w:hAnsi="ALFABET98"/>
          <w:sz w:val="72"/>
          <w:szCs w:val="72"/>
        </w:rPr>
        <w:t>lek</w:t>
      </w:r>
      <w:r w:rsidR="00A53F83" w:rsidRPr="009E083E">
        <w:rPr>
          <w:rFonts w:ascii="ALFABET98" w:hAnsi="ALFABET98"/>
          <w:sz w:val="72"/>
          <w:szCs w:val="72"/>
        </w:rPr>
        <w:t xml:space="preserve">                                                               </w:t>
      </w:r>
    </w:p>
    <w:p w:rsidR="00A53F83" w:rsidRPr="009E083E" w:rsidRDefault="00BD3DCE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260" style="position:absolute;margin-left:-16.1pt;margin-top:9.4pt;width:521.25pt;height:36.85pt;z-index:-25047347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DsFIO8UBAAA8Q8AAA4AAAAAAAAAAAAAAAAALgIAAGRycy9lMm9Eb2MueG1sUEsBAi0AFAAGAAgA&#10;AAAhAFgrD2jgAAAACgEAAA8AAAAAAAAAAAAAAAAAbgYAAGRycy9kb3ducmV2LnhtbFBLBQYAAAAA&#10;BAAEAPMAAAB7BwAAAAA=&#10;">
            <v:group id="Group 33" o:spid="_x0000_s126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E60fZMcAAADd&#10;AAAADwAAAAAAAAAAAAAAAACqAgAAZHJzL2Rvd25yZXYueG1sUEsFBgAAAAAEAAQA+gAAAJ4DAAAA&#10;AA==&#10;">
              <v:rect id="Rectangle 34" o:spid="_x0000_s126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HRRcYA&#10;AADdAAAADwAAAGRycy9kb3ducmV2LnhtbESPQWvCQBSE70L/w/IKvdWNtViNrmJtLV61keDtkX1m&#10;g9m3Ibs18d93CwWPw8x8wyxWva3FlVpfOVYwGiYgiAunKy4VZN/b5ykIH5A11o5JwY08rJYPgwWm&#10;2nW8p+shlCJC2KeowITQpFL6wpBFP3QNcfTOrrUYomxLqVvsItzW8iVJJtJixXHBYEMbQ8Xl8GMV&#10;jMv80+TZh8/sKJ98HW/H9+60VerpsV/PQQTqwz38395pBdPX2Rv8vYlPQC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jHRRcYAAADdAAAADwAAAAAAAAAAAAAAAACYAgAAZHJz&#10;L2Rvd25yZXYueG1sUEsFBgAAAAAEAAQA9QAAAIsDAAAAAA==&#10;" strokecolor="#2f5496 [2408]" strokeweight="1.5pt">
                <v:fill opacity="0"/>
              </v:rect>
              <v:rect id="Rectangle 35" o:spid="_x0000_s126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Sxn8AA&#10;AADdAAAADwAAAGRycy9kb3ducmV2LnhtbERPTYvCMBC9C/6HMMLeNK2oaG0UUVz36Lp6H5qxLW0m&#10;tYla//3mIHh8vO903ZlaPKh1pWUF8SgCQZxZXXKu4Py3H85BOI+ssbZMCl7kYL3q91JMtH3yLz1O&#10;PhchhF2CCgrvm0RKlxVk0I1sQxy4q20N+gDbXOoWnyHc1HIcRTNpsOTQUGBD24Ky6nQ3Ci7TXcMH&#10;afgY7yeL6aX6vm1jo9TXoNssQXjq/Ef8dv9oBfPJIswNb8ITkKt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NSxn8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126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Ibu0scAAADdAAAADwAAAGRycy9kb3ducmV2LnhtbESPQWvCQBSE7wX/w/KE3urGUIqmrsEI&#10;gil4qC2F3h7ZZxKbfRuz2yT++65Q8DjMzDfMKh1NI3rqXG1ZwXwWgSAurK65VPD5sXtagHAeWWNj&#10;mRRcyUG6njysMNF24Hfqj74UAcIuQQWV920ipSsqMuhmtiUO3sl2Bn2QXSl1h0OAm0bGUfQiDdYc&#10;FipsaVtR8XP8NQqy69vXwfr8sj99ny95lsU5no1Sj9Nx8wrC0+jv4f/2XitYPC+X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chu7SxwAAAN0AAAAPAAAAAAAA&#10;AAAAAAAAAKECAABkcnMvZG93bnJldi54bWxQSwUGAAAAAAQABAD5AAAAlQMAAAAA&#10;" strokecolor="#2f5496 [2408]" strokeweight="1.5pt"/>
            <v:shape id="AutoShape 37" o:spid="_x0000_s126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1fdVcMAAADdAAAADwAAAGRycy9kb3ducmV2LnhtbERPy2rCQBTdC/2H4Rbc6aSCRVLH0AiC&#10;EbrwQaG7S+aaRzN3kswY4987i0KXh/NeJ6NpxEC9qywreJtHIIhzqysuFFzOu9kKhPPIGhvLpOBB&#10;DpLNy2SNsbZ3PtJw8oUIIexiVFB638ZSurwkg25uW+LAXW1v0AfYF1L3eA/hppGLKHqXBisODSW2&#10;tC0p/z3djIL0cfj+sj7r9tefusvSdJFhbZSavo6fHyA8jf5f/OfeawWrZRT2hzfhCcjNE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NX3VXDAAAA3QAAAA8AAAAAAAAAAAAA&#10;AAAAoQIAAGRycy9kb3ducmV2LnhtbFBLBQYAAAAABAAEAPkAAACRAwAAAAA=&#10;" strokecolor="#2f5496 [2408]" strokeweight="1.5pt"/>
          </v:group>
        </w:pict>
      </w:r>
      <w:r w:rsidR="00A53F8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A53F83" w:rsidRPr="009E083E" w:rsidRDefault="00BD3DCE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1254" style="position:absolute;margin-left:-16.1pt;margin-top:9.4pt;width:521.25pt;height:36.85pt;z-index:-25047244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w&#10;Nc58EgQAAPEPAAAOAAAAAAAAAAAAAAAAAC4CAABkcnMvZTJvRG9jLnhtbFBLAQItABQABgAIAAAA&#10;IQBYKw9o4AAAAAoBAAAPAAAAAAAAAAAAAAAAAGwGAABkcnMvZG93bnJldi54bWxQSwUGAAAAAAQA&#10;BADzAAAAeQcAAAAA&#10;">
            <v:group id="Group 33" o:spid="_x0000_s125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J9g33FAAAA3QAA&#10;AA8AAAAAAAAAAAAAAAAAqgIAAGRycy9kb3ducmV2LnhtbFBLBQYAAAAABAAEAPoAAACcAwAAAAA=&#10;">
              <v:rect id="Rectangle 34" o:spid="_x0000_s125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+FNXMUA&#10;AADdAAAADwAAAGRycy9kb3ducmV2LnhtbESPQWvCQBSE7wX/w/KE3upGpSLRVWytxWs1Erw9ss9s&#10;MPs2ZLcm/vuuUPA4zMw3zHLd21rcqPWVYwXjUQKCuHC64lJBdty9zUH4gKyxdkwK7uRhvRq8LDHV&#10;ruMfuh1CKSKEfYoKTAhNKqUvDFn0I9cQR+/iWoshyraUusUuwm0tJ0kykxYrjgsGG/o0VFwPv1bB&#10;tMy/TJ5tfWbH+ez7dD99dOedUq/DfrMAEagPz/B/e68VzN+TKTzexCcgV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4U1cxQAAAN0AAAAPAAAAAAAAAAAAAAAAAJgCAABkcnMv&#10;ZG93bnJldi54bWxQSwUGAAAAAAQABAD1AAAAigMAAAAA&#10;" strokecolor="#2f5496 [2408]" strokeweight="1.5pt">
                <v:fill opacity="0"/>
              </v:rect>
              <v:rect id="Rectangle 35" o:spid="_x0000_s125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3IhgMMA&#10;AADdAAAADwAAAGRycy9kb3ducmV2LnhtbESPQYvCMBSE74L/IbwFb5p2seJ2jSKKrketen80b9ti&#10;89Jtonb/vREEj8PMfMPMFp2pxY1aV1lWEI8iEMS51RUXCk7HzXAKwnlkjbVlUvBPDhbzfm+GqbZ3&#10;PtAt84UIEHYpKii9b1IpXV6SQTeyDXHwfm1r0AfZFlK3eA9wU8vPKJpIgxWHhRIbWpWUX7KrUXBO&#10;1g3/SMP7eDP+Ss6X7d8qNkoNPrrlNwhPnX+HX+2dVjBNojE834QnIO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3Ihg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25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yB+zccAAADdAAAADwAAAGRycy9kb3ducmV2LnhtbESPT2vCQBTE74V+h+UVeqsbBYvErGIE&#10;wRR60BbB2yP78kezb2N2a5Jv3xUKPQ4z8xsmWQ+mEXfqXG1ZwXQSgSDOra65VPD9tXtbgHAeWWNj&#10;mRSM5GC9en5KMNa25wPdj74UAcIuRgWV920spcsrMugmtiUOXmE7gz7IrpS6wz7ATSNnUfQuDdYc&#10;FipsaVtRfj3+GAXp+HH6tD677Yvz5Zal6SzDi1Hq9WXYLEF4Gvx/+K+91woW82gOjzfhCcjV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DIH7NxwAAAN0AAAAPAAAAAAAA&#10;AAAAAAAAAKECAABkcnMvZG93bnJldi54bWxQSwUGAAAAAAQABAD5AAAAlQMAAAAA&#10;" strokecolor="#2f5496 [2408]" strokeweight="1.5pt"/>
            <v:shape id="AutoShape 37" o:spid="_x0000_s125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/LgusYAAADdAAAADwAAAGRycy9kb3ducmV2LnhtbESPT4vCMBTE74LfITzB2zZdQZFqlO3C&#10;ghU8+IeFvT2aZ1ttXmoTtX57Iyx4HGbmN8x82Zla3Kh1lWUFn1EMgji3uuJCwWH/8zEF4Tyyxtoy&#10;KXiQg+Wi35tjou2dt3Tb+UIECLsEFZTeN4mULi/JoItsQxy8o20N+iDbQuoW7wFuajmK44k0WHFY&#10;KLGh75Ly8+5qFKSP9e/G+uyyOv6dLlmajjI8GaWGg+5rBsJT59/h//ZKK5iO4wm83oQnIBd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Py4LrGAAAA3QAAAA8AAAAAAAAA&#10;AAAAAAAAoQIAAGRycy9kb3ducmV2LnhtbFBLBQYAAAAABAAEAPkAAACUAwAAAAA=&#10;" strokecolor="#2f5496 [2408]" strokeweight="1.5pt"/>
          </v:group>
        </w:pict>
      </w:r>
      <w:r w:rsidR="00A53F83" w:rsidRPr="00C93C1F">
        <w:rPr>
          <w:rFonts w:ascii="ALFABET98" w:hAnsi="ALFABET98"/>
          <w:color w:val="FF0000"/>
          <w:sz w:val="72"/>
          <w:szCs w:val="72"/>
        </w:rPr>
        <w:t>ak</w:t>
      </w:r>
      <w:r w:rsidR="00A53F83">
        <w:rPr>
          <w:rFonts w:ascii="ALFABET98" w:hAnsi="ALFABET98"/>
          <w:sz w:val="72"/>
          <w:szCs w:val="72"/>
        </w:rPr>
        <w:t xml:space="preserve">la      </w:t>
      </w:r>
      <w:r w:rsidR="00A53F83" w:rsidRPr="00C93C1F">
        <w:rPr>
          <w:rFonts w:ascii="ALFABET98" w:hAnsi="ALFABET98"/>
          <w:color w:val="FF0000"/>
          <w:sz w:val="72"/>
          <w:szCs w:val="72"/>
        </w:rPr>
        <w:t>ak</w:t>
      </w:r>
      <w:r w:rsidR="00A53F83">
        <w:rPr>
          <w:rFonts w:ascii="ALFABET98" w:hAnsi="ALFABET98"/>
          <w:sz w:val="72"/>
          <w:szCs w:val="72"/>
        </w:rPr>
        <w:t xml:space="preserve">le      </w:t>
      </w:r>
      <w:r w:rsidR="00A53F83" w:rsidRPr="00C93C1F">
        <w:rPr>
          <w:rFonts w:ascii="ALFABET98" w:hAnsi="ALFABET98"/>
          <w:color w:val="FF0000"/>
          <w:sz w:val="72"/>
          <w:szCs w:val="72"/>
        </w:rPr>
        <w:t>ak</w:t>
      </w:r>
      <w:r w:rsidR="00A53F83">
        <w:rPr>
          <w:rFonts w:ascii="ALFABET98" w:hAnsi="ALFABET98"/>
          <w:sz w:val="72"/>
          <w:szCs w:val="72"/>
        </w:rPr>
        <w:t xml:space="preserve">ka     </w:t>
      </w:r>
      <w:r w:rsidR="00A53F83" w:rsidRPr="00C93C1F">
        <w:rPr>
          <w:rFonts w:ascii="ALFABET98" w:hAnsi="ALFABET98"/>
          <w:color w:val="FF0000"/>
          <w:sz w:val="72"/>
          <w:szCs w:val="72"/>
        </w:rPr>
        <w:t>al</w:t>
      </w:r>
      <w:r w:rsidR="00A53F83">
        <w:rPr>
          <w:rFonts w:ascii="ALFABET98" w:hAnsi="ALFABET98"/>
          <w:sz w:val="72"/>
          <w:szCs w:val="72"/>
        </w:rPr>
        <w:t>ka</w:t>
      </w:r>
      <w:r w:rsidR="00A53F8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A53F83" w:rsidRPr="009E083E" w:rsidRDefault="00BD3DCE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248" style="position:absolute;margin-left:-16.1pt;margin-top:9.4pt;width:521.25pt;height:36.85pt;z-index:-25045299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BwnFbIFQQAAPEPAAAOAAAAAAAAAAAAAAAAAC4CAABkcnMvZTJvRG9jLnhtbFBLAQItABQABgAI&#10;AAAAIQBYKw9o4AAAAAoBAAAPAAAAAAAAAAAAAAAAAG8GAABkcnMvZG93bnJldi54bWxQSwUGAAAA&#10;AAQABADzAAAAfAcAAAAA&#10;">
            <v:group id="Group 33" o:spid="_x0000_s125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TlbSXwwAAAN0AAAAP&#10;AAAAAAAAAAAAAAAAAKoCAABkcnMvZG93bnJldi54bWxQSwUGAAAAAAQABAD6AAAAmgMAAAAA&#10;">
              <v:rect id="Rectangle 34" o:spid="_x0000_s125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l6tsUA&#10;AADdAAAADwAAAGRycy9kb3ducmV2LnhtbESPQWvCQBSE7wX/w/IEb3VjpWJTV7FapVc1Enp7ZF+z&#10;wezbkN2a+O+7QsHjMDPfMItVb2txpdZXjhVMxgkI4sLpiksF2Wn3PAfhA7LG2jEpuJGH1XLwtMBU&#10;u44PdD2GUkQI+xQVmBCaVEpfGLLox64hjt6Pay2GKNtS6ha7CLe1fEmSmbRYcVww2NDGUHE5/loF&#10;0zL/NHm29Zmd5LP9+Xb+6L53So2G/fodRKA+PML/7S+tYP6avMH9TXwCcv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CXq2xQAAAN0AAAAPAAAAAAAAAAAAAAAAAJgCAABkcnMv&#10;ZG93bnJldi54bWxQSwUGAAAAAAQABAD1AAAAigMAAAAA&#10;" strokecolor="#2f5496 [2408]" strokeweight="1.5pt">
                <v:fill opacity="0"/>
              </v:rect>
              <v:rect id="Rectangle 35" o:spid="_x0000_s125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CxXsEA&#10;AADdAAAADwAAAGRycy9kb3ducmV2LnhtbERPTW+CQBC9m/Q/bKZJb7rQSGPRhRgbW49V633CjkBk&#10;Z5Fdgf5792Di8eV9r/LRNKKnztWWFcSzCARxYXXNpYK/43a6AOE8ssbGMin4Jwd59jJZYartwHvq&#10;D74UIYRdigoq79tUSldUZNDNbEscuLPtDPoAu1LqDocQbhr5HkUf0mDNoaHCljYVFZfDzSg4JV8t&#10;/0jDv/F2/pmcLt/XTWyUensd10sQnkb/FD/cO61gkcRhf3gTnoDM7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2QsV7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125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cLuE8UAAADdAAAADwAAAGRycy9kb3ducmV2LnhtbESPQYvCMBSE74L/ITzBm6YVXKQaxQoL&#10;dmEPuovg7dE822rzUpus1n+/EQSPw8x8wyxWnanFjVpXWVYQjyMQxLnVFRcKfn8+RzMQziNrrC2T&#10;ggc5WC37vQUm2t55R7e9L0SAsEtQQel9k0jp8pIMurFtiIN3sq1BH2RbSN3iPcBNLSdR9CENVhwW&#10;SmxoU1J+2f8ZBenj6/BtfXbdno7na5amkwzPRqnhoFvPQXjq/Dv8am+1gtk0juH5JjwBufw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cLuE8UAAADdAAAADwAAAAAAAAAA&#10;AAAAAAChAgAAZHJzL2Rvd25yZXYueG1sUEsFBgAAAAAEAAQA+QAAAJMDAAAAAA==&#10;" strokecolor="#2f5496 [2408]" strokeweight="1.5pt"/>
            <v:shape id="AutoShape 37" o:spid="_x0000_s124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RBwZMcAAADdAAAADwAAAGRycy9kb3ducmV2LnhtbESPT2vCQBTE7wW/w/IK3urGgEVS19AI&#10;BVPoQVsEb4/sM3+afRuzW5N8+65Q6HGYmd8wm3Q0rbhR72rLCpaLCARxYXXNpYKvz7enNQjnkTW2&#10;lknBRA7S7exhg4m2Ax/odvSlCBB2CSqovO8SKV1RkUG3sB1x8C62N+iD7EupexwC3LQyjqJnabDm&#10;sFBhR7uKiu/jj1GQTe+nD+vz6/5ybq55lsU5Nkap+eP4+gLC0+j/w3/tvVawXi1juL8JT0Bu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JEHBkxwAAAN0AAAAPAAAAAAAA&#10;AAAAAAAAAKECAABkcnMvZG93bnJldi54bWxQSwUGAAAAAAQABAD5AAAAlQMAAAAA&#10;" strokecolor="#2f5496 [2408]" strokeweight="1.5pt"/>
          </v:group>
        </w:pict>
      </w:r>
      <w:r w:rsidR="00A53F8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A53F83" w:rsidRPr="009E083E" w:rsidRDefault="00A53F83" w:rsidP="00A53F83">
      <w:pPr>
        <w:spacing w:line="240" w:lineRule="auto"/>
        <w:rPr>
          <w:rFonts w:ascii="ALFABET98" w:hAnsi="ALFABET98"/>
          <w:sz w:val="36"/>
          <w:szCs w:val="36"/>
        </w:rPr>
      </w:pPr>
      <w:r w:rsidRPr="009E083E">
        <w:rPr>
          <w:rFonts w:ascii="ALFABET98" w:hAnsi="ALFABET98"/>
          <w:sz w:val="72"/>
          <w:szCs w:val="72"/>
        </w:rPr>
        <w:t xml:space="preserve"> </w:t>
      </w:r>
      <w:r w:rsidRPr="009E083E">
        <w:rPr>
          <w:rFonts w:ascii="ALFABET98" w:hAnsi="ALFABET98"/>
          <w:sz w:val="36"/>
          <w:szCs w:val="36"/>
        </w:rPr>
        <w:t xml:space="preserve">   </w:t>
      </w:r>
      <w:r>
        <w:rPr>
          <w:rFonts w:ascii="ALFABET98" w:hAnsi="ALFABET98"/>
          <w:sz w:val="36"/>
          <w:szCs w:val="36"/>
        </w:rPr>
        <w:t xml:space="preserve">                              57</w:t>
      </w:r>
    </w:p>
    <w:p w:rsidR="00A53F83" w:rsidRDefault="00A53F83" w:rsidP="00A53F83">
      <w:pPr>
        <w:spacing w:line="240" w:lineRule="auto"/>
        <w:rPr>
          <w:rFonts w:ascii="ALFABET98" w:hAnsi="ALFABET98"/>
          <w:sz w:val="36"/>
          <w:szCs w:val="36"/>
        </w:rPr>
      </w:pPr>
      <w:r w:rsidRPr="009E083E">
        <w:rPr>
          <w:rFonts w:ascii="ALFABET98" w:hAnsi="ALFABET98"/>
          <w:sz w:val="36"/>
          <w:szCs w:val="36"/>
        </w:rPr>
        <w:t>Sayın velim, okuyalım, boşlukları  yazalım.</w:t>
      </w:r>
    </w:p>
    <w:p w:rsidR="00A53F83" w:rsidRPr="009E083E" w:rsidRDefault="00BD3DCE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242" style="position:absolute;margin-left:-16.1pt;margin-top:9.4pt;width:521.25pt;height:36.85pt;z-index:-25044275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KXExFRYEAADxDwAADgAAAAAAAAAAAAAAAAAuAgAAZHJzL2Uyb0RvYy54bWxQSwECLQAUAAYA&#10;CAAAACEAWCsPaOAAAAAKAQAADwAAAAAAAAAAAAAAAABwBgAAZHJzL2Rvd25yZXYueG1sUEsFBgAA&#10;AAAEAAQA8wAAAH0HAAAAAA==&#10;">
            <v:group id="Group 33" o:spid="_x0000_s124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lwEoT8cAAADd&#10;AAAADwAAAAAAAAAAAAAAAACqAgAAZHJzL2Rvd25yZXYueG1sUEsFBgAAAAAEAAQA+gAAAJ4DAAAA&#10;AA==&#10;">
              <v:rect id="Rectangle 34" o:spid="_x0000_s124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3mbsUA&#10;AADdAAAADwAAAGRycy9kb3ducmV2LnhtbESPT2vCQBTE70K/w/IK3nSTiiLRVfpHpdfaSOjtkX1m&#10;Q7NvQ3Y18du7hYLHYWZ+w6y3g23ElTpfO1aQThMQxKXTNVcK8u/9ZAnCB2SNjWNScCMP283TaI2Z&#10;dj1/0fUYKhEh7DNUYEJoMyl9aciin7qWOHpn11kMUXaV1B32EW4b+ZIkC2mx5rhgsKV3Q+Xv8WIV&#10;zKpiZ4r8w+c2LRaH0+301v/slRo/D68rEIGG8Aj/tz+1guU8ncPfm/gE5OY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neZuxQAAAN0AAAAPAAAAAAAAAAAAAAAAAJgCAABkcnMv&#10;ZG93bnJldi54bWxQSwUGAAAAAAQABAD1AAAAigMAAAAA&#10;" strokecolor="#2f5496 [2408]" strokeweight="1.5pt">
                <v:fill opacity="0"/>
              </v:rect>
              <v:rect id="Rectangle 35" o:spid="_x0000_s124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WMscMA&#10;AADdAAAADwAAAGRycy9kb3ducmV2LnhtbESPT4vCMBTE74LfIbyFvWla2YrbNYoo/jm6Ve+P5m1b&#10;bF5qE7V+eyMIexxm5jfMdN6ZWtyodZVlBfEwAkGcW11xoeB4WA8mIJxH1lhbJgUPcjCf9XtTTLW9&#10;8y/dMl+IAGGXooLS+yaV0uUlGXRD2xAH78+2Bn2QbSF1i/cAN7UcRdFYGqw4LJTY0LKk/JxdjYJT&#10;smp4Kw3v4/XXd3I6by7L2Cj1+dEtfkB46vx/+N3eaQWTJB7D6014AnL2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TWMs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24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WfT/MYAAADdAAAADwAAAGRycy9kb3ducmV2LnhtbESPT4vCMBTE7wt+h/AEb2uqsCpdo1hh&#10;wQoe/MPC3h7Ns63bvNQmav32RhA8DjPzG2Y6b00lrtS40rKCQT8CQZxZXXKu4LD/+ZyAcB5ZY2WZ&#10;FNzJwXzW+ZhirO2Nt3Td+VwECLsYFRTe17GULivIoOvbmjh4R9sY9EE2udQN3gLcVHIYRSNpsOSw&#10;UGBNy4Ky/93FKEju69+N9el5dfw7ndMkGaZ4Mkr1uu3iG4Sn1r/Dr/ZKK5h8DcbwfBOegJw9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ln0/zGAAAA3QAAAA8AAAAAAAAA&#10;AAAAAAAAoQIAAGRycy9kb3ducmV2LnhtbFBLBQYAAAAABAAEAPkAAACUAwAAAAA=&#10;" strokecolor="#2f5496 [2408]" strokeweight="1.5pt"/>
            <v:shape id="AutoShape 37" o:spid="_x0000_s124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PhHjsMAAADdAAAADwAAAGRycy9kb3ducmV2LnhtbERPy4rCMBTdC/MP4Q6401RBkY6p2IEB&#10;K7hQh4HZXZrbhzY3tYla/94sBJeH816uetOIG3WutqxgMo5AEOdW11wq+D3+jBYgnEfW2FgmBQ9y&#10;sEo+BkuMtb3znm4HX4oQwi5GBZX3bSylyysy6Ma2JQ5cYTuDPsCulLrDewg3jZxG0VwarDk0VNjS&#10;d0X5+XA1CtLH9m9nfXbZFP+nS5am0wxPRqnhZ7/+AuGp92/xy73RChazSZgb3oQnIJMn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j4R47DAAAA3QAAAA8AAAAAAAAAAAAA&#10;AAAAoQIAAGRycy9kb3ducmV2LnhtbFBLBQYAAAAABAAEAPkAAACRAwAAAAA=&#10;" strokecolor="#2f5496 [2408]" strokeweight="1.5pt"/>
          </v:group>
        </w:pict>
      </w:r>
      <w:r w:rsidR="00A53F83">
        <w:rPr>
          <w:rFonts w:ascii="ALFABET98" w:hAnsi="ALFABET98"/>
          <w:sz w:val="72"/>
          <w:szCs w:val="72"/>
        </w:rPr>
        <w:t xml:space="preserve">ak       al       ek        el   </w:t>
      </w:r>
    </w:p>
    <w:p w:rsidR="00A53F83" w:rsidRPr="009E083E" w:rsidRDefault="00BD3DCE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236" style="position:absolute;margin-left:-16.1pt;margin-top:9.4pt;width:521.25pt;height:36.85pt;z-index:-25044172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KP9&#10;9r0RBAAA8Q8AAA4AAAAAAAAAAAAAAAAALgIAAGRycy9lMm9Eb2MueG1sUEsBAi0AFAAGAAgAAAAh&#10;AFgrD2jgAAAACgEAAA8AAAAAAAAAAAAAAAAAawYAAGRycy9kb3ducmV2LnhtbFBLBQYAAAAABAAE&#10;APMAAAB4BwAAAAA=&#10;">
            <v:group id="Group 33" o:spid="_x0000_s123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mVuTxwwAAAN0AAAAP&#10;AAAAAAAAAAAAAAAAAKoCAABkcnMvZG93bnJldi54bWxQSwUGAAAAAAQABAD6AAAAmgMAAAAA&#10;">
              <v:rect id="Rectangle 34" o:spid="_x0000_s124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8oq0MUA&#10;AADdAAAADwAAAGRycy9kb3ducmV2LnhtbESPQWvCQBSE70L/w/IKvekmSkWiq7RVi9faSOjtkX1m&#10;Q7NvQ3Y18d93hYLHYWa+YVabwTbiSp2vHStIJwkI4tLpmisF+fd+vADhA7LGxjEpuJGHzfpptMJM&#10;u56/6HoMlYgQ9hkqMCG0mZS+NGTRT1xLHL2z6yyGKLtK6g77CLeNnCbJXFqsOS4YbOnDUPl7vFgF&#10;s6rYmSLf+tymxfzzdDu99z97pV6eh7cliEBDeIT/2wetYPE6TeH+Jj4Buf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/yirQxQAAAN0AAAAPAAAAAAAAAAAAAAAAAJgCAABkcnMv&#10;ZG93bnJldi54bWxQSwUGAAAAAAQABAD1AAAAigMAAAAA&#10;" strokecolor="#2f5496 [2408]" strokeweight="1.5pt">
                <v:fill opacity="0"/>
              </v:rect>
              <v:rect id="Rectangle 35" o:spid="_x0000_s124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GJAD8MA&#10;AADdAAAADwAAAGRycy9kb3ducmV2LnhtbESPT4vCMBTE7wt+h/CEva1pi120GkVcXD2u/+6P5tkW&#10;m5duE7V+eyMIHoeZ+Q0znXemFldqXWVZQTyIQBDnVldcKDjsV18jEM4ja6wtk4I7OZjPeh9TzLS9&#10;8ZauO1+IAGGXoYLS+yaT0uUlGXQD2xAH72Rbgz7ItpC6xVuAm1omUfQtDVYcFkpsaFlSft5djIJj&#10;+tPwWhr+i1fDcXo8//4vY6PUZ79bTEB46vw7/GpvtIJRmiTwfBOegJ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GJAD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23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DAfQsYAAADdAAAADwAAAGRycy9kb3ducmV2LnhtbESPQWvCQBSE74L/YXkFb7ppxBJSV2kE&#10;wQgetKXQ2yP7TGKzb2N21fjvXaHQ4zAz3zDzZW8acaXO1ZYVvE4iEMSF1TWXCr4+1+MEhPPIGhvL&#10;pOBODpaL4WCOqbY33tP14EsRIOxSVFB536ZSuqIig25iW+LgHW1n0AfZlVJ3eAtw08g4it6kwZrD&#10;QoUtrSoqfg8XoyC7b7931ufnzfHndM6zLM7xZJQavfQf7yA89f4//NfeaAXJLJ7C8014AnL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gwH0LGAAAA3QAAAA8AAAAAAAAA&#10;AAAAAAAAoQIAAGRycy9kb3ducmV2LnhtbFBLBQYAAAAABAAEAPkAAACUAwAAAAA=&#10;" strokecolor="#2f5496 [2408]" strokeweight="1.5pt"/>
            <v:shape id="AutoShape 37" o:spid="_x0000_s123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9mHNsYAAADdAAAADwAAAGRycy9kb3ducmV2LnhtbESPQWvCQBSE74L/YXkFb7pp0BJSV2kE&#10;wQgetKXQ2yP7TGKzb2N21fjvXaHQ4zAz3zDzZW8acaXO1ZYVvE4iEMSF1TWXCr4+1+MEhPPIGhvL&#10;pOBODpaL4WCOqbY33tP14EsRIOxSVFB536ZSuqIig25iW+LgHW1n0AfZlVJ3eAtw08g4it6kwZrD&#10;QoUtrSoqfg8XoyC7b7931ufnzfHndM6zLM7xZJQavfQf7yA89f4//NfeaAXJLJ7C8014AnL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fZhzbGAAAA3QAAAA8AAAAAAAAA&#10;AAAAAAAAoQIAAGRycy9kb3ducmV2LnhtbFBLBQYAAAAABAAEAPkAAACUAwAAAAA=&#10;" strokecolor="#2f5496 [2408]" strokeweight="1.5pt"/>
          </v:group>
        </w:pict>
      </w:r>
      <w:r w:rsidR="00A53F83" w:rsidRPr="009E083E">
        <w:rPr>
          <w:rFonts w:ascii="ALFABET98" w:hAnsi="ALFABET98"/>
          <w:sz w:val="72"/>
          <w:szCs w:val="72"/>
        </w:rPr>
        <w:t xml:space="preserve">                                        </w:t>
      </w:r>
      <w:r w:rsidR="00A53F83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      </w:t>
      </w:r>
    </w:p>
    <w:p w:rsidR="00A53F83" w:rsidRPr="009E083E" w:rsidRDefault="00BD3DCE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230" style="position:absolute;margin-left:-16.1pt;margin-top:9.4pt;width:521.25pt;height:36.85pt;z-index:-25045196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F82W3IXBAAA8Q8AAA4AAAAAAAAAAAAAAAAALgIAAGRycy9lMm9Eb2MueG1sUEsBAi0AFAAG&#10;AAgAAAAhAFgrD2jgAAAACgEAAA8AAAAAAAAAAAAAAAAAcQYAAGRycy9kb3ducmV2LnhtbFBLBQYA&#10;AAAABAAEAPMAAAB+BwAAAAA=&#10;">
            <v:group id="Group 33" o:spid="_x0000_s123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bz2R7FAAAA3QAA&#10;AA8AAAAAAAAAAAAAAAAAqgIAAGRycy9kb3ducmV2LnhtbFBLBQYAAAAABAAEAPoAAACcAwAAAAA=&#10;">
              <v:rect id="Rectangle 34" o:spid="_x0000_s123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28XP8UA&#10;AADdAAAADwAAAGRycy9kb3ducmV2LnhtbESPQWvCQBSE7wX/w/IK3upGpSqpq9hai1c1Erw9sq/Z&#10;0OzbkF1N/PddodDjMDPfMMt1b2txo9ZXjhWMRwkI4sLpiksF2Wn3sgDhA7LG2jEpuJOH9WrwtMRU&#10;u44PdDuGUkQI+xQVmBCaVEpfGLLoR64hjt63ay2GKNtS6ha7CLe1nCTJTFqsOC4YbOjDUPFzvFoF&#10;0zL/NHm29Zkd57Ov8/383l12Sg2f+80biEB9+A//tfdaweJ1MofHm/gE5O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bxc/xQAAAN0AAAAPAAAAAAAAAAAAAAAAAJgCAABkcnMv&#10;ZG93bnJldi54bWxQSwUGAAAAAAQABAD1AAAAigMAAAAA&#10;" strokecolor="#2f5496 [2408]" strokeweight="1.5pt">
                <v:fill opacity="0"/>
              </v:rect>
              <v:rect id="Rectangle 35" o:spid="_x0000_s123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p35cEA&#10;AADdAAAADwAAAGRycy9kb3ducmV2LnhtbERPy26CQBTdm/gPk9ukOx0w0ljqQIwNrcv62t8wt0Bk&#10;7lBmRPr3zsLE5cl5r/PRtGKg3jWWFcTzCARxaXXDlYLTsZitQDiPrLG1TAr+yUGeTSdrTLW98Z6G&#10;g69ECGGXooLa+y6V0pU1GXRz2xEH7tf2Bn2AfSV1j7cQblq5iKI3abDh0FBjR9uaysvhahSck8+O&#10;v6Xhn7hYvifny9ffNjZKvb6Mmw8Qnkb/FD/cO61glSzC3PAmPAGZ3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2Kd+X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123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dgoqMcAAADdAAAADwAAAGRycy9kb3ducmV2LnhtbESPT2vCQBTE7wW/w/KE3uqmgYqNbqQR&#10;BFPwUFsEb4/sM3/Mvo3ZrcZv7wqFHoeZ+Q2zWA6mFRfqXW1ZweskAkFcWF1zqeDne/0yA+E8ssbW&#10;Mim4kYNlOnpaYKLtlb/osvOlCBB2CSqovO8SKV1RkUE3sR1x8I62N+iD7Eupe7wGuGllHEVTabDm&#10;sFBhR6uKitPu1yjIbp/7rfX5eXM8NOc8y+IcG6PU83j4mIPwNPj/8F97oxXM3uJ3eLwJT0Cm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J2CioxwAAAN0AAAAPAAAAAAAA&#10;AAAAAAAAAKECAABkcnMvZG93bnJldi54bWxQSwUGAAAAAAQABAD5AAAAlQMAAAAA&#10;" strokecolor="#2f5496 [2408]" strokeweight="1.5pt"/>
            <v:shape id="AutoShape 37" o:spid="_x0000_s123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TsX6MQAAADdAAAADwAAAGRycy9kb3ducmV2LnhtbERPTWvCQBC9F/wPywi9NRtTWiRmFSMI&#10;ptBDbRG8DdkxiWZnk+xW47/vHgoeH+87W42mFVcaXGNZwSyKQRCXVjdcKfj53r7MQTiPrLG1TAru&#10;5GC1nDxlmGp74y+67n0lQgi7FBXU3neplK6syaCLbEccuJMdDPoAh0rqAW8h3LQyieN3abDh0FBj&#10;R5uaysv+1yjI7x+HT+uLfnc6nvsiz5MCz0ap5+m4XoDwNPqH+N+90wrmb69hf3gTnoBc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dOxfoxAAAAN0AAAAPAAAAAAAAAAAA&#10;AAAAAKECAABkcnMvZG93bnJldi54bWxQSwUGAAAAAAQABAD5AAAAkgMAAAAA&#10;" strokecolor="#2f5496 [2408]" strokeweight="1.5pt"/>
          </v:group>
        </w:pict>
      </w:r>
      <w:r w:rsidR="00A53F83">
        <w:rPr>
          <w:rFonts w:ascii="ALFABET98" w:hAnsi="ALFABET98"/>
          <w:sz w:val="72"/>
          <w:szCs w:val="72"/>
        </w:rPr>
        <w:t xml:space="preserve">ka       la        ke       le   </w:t>
      </w:r>
    </w:p>
    <w:p w:rsidR="00A53F83" w:rsidRPr="009E083E" w:rsidRDefault="00BD3DCE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224" style="position:absolute;margin-left:-16.1pt;margin-top:9.4pt;width:521.25pt;height:36.85pt;z-index:-25045094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">
            <v:group id="Group 33" o:spid="_x0000_s122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wRScDFAAAA3QAA&#10;AA8AAAAAAAAAAAAAAAAAqgIAAGRycy9kb3ducmV2LnhtbFBLBQYAAAAABAAEAPoAAACcAwAAAAA=&#10;">
              <v:rect id="Rectangle 34" o:spid="_x0000_s122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Y2H4cYA&#10;AADdAAAADwAAAGRycy9kb3ducmV2LnhtbESPT2vCQBTE74V+h+UVvNWNBkWiq7T1D73WRkJvj+wz&#10;G5p9G7Krid/eLRQ8DjPzG2a1GWwjrtT52rGCyTgBQVw6XXOlIP/evy5A+ICssXFMCm7kYbN+flph&#10;pl3PX3Q9hkpECPsMFZgQ2kxKXxqy6MeuJY7e2XUWQ5RdJXWHfYTbRk6TZC4t1hwXDLb0Yaj8PV6s&#10;grQqdqbItz63k2J+ON1O7/3PXqnRy/C2BBFoCI/wf/tTK1jM0hT+3sQnIN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Y2H4cYAAADdAAAADwAAAAAAAAAAAAAAAACYAgAAZHJz&#10;L2Rvd25yZXYueG1sUEsFBgAAAAAEAAQA9QAAAIsDAAAAAA==&#10;" strokecolor="#2f5496 [2408]" strokeweight="1.5pt">
                <v:fill opacity="0"/>
              </v:rect>
              <v:rect id="Rectangle 35" o:spid="_x0000_s122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7rPcMA&#10;AADdAAAADwAAAGRycy9kb3ducmV2LnhtbESPT4vCMBTE78J+h/AWvGna1YpWoyyKf47qrvdH87Yt&#10;Ni/dJmr99kYQPA4z8xtmtmhNJa7UuNKygrgfgSDOrC45V/D7s+6NQTiPrLGyTAru5GAx/+jMMNX2&#10;xge6Hn0uAoRdigoK7+tUSpcVZND1bU0cvD/bGPRBNrnUDd4C3FTyK4pG0mDJYaHAmpYFZefjxSg4&#10;Jauat9LwPl4PJ8npvPlfxkap7mf7PQXhqfXv8Ku90wrGyWAIzzfhCcj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R7rP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22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Uy0cMcAAADdAAAADwAAAGRycy9kb3ducmV2LnhtbESPQWvCQBSE7wX/w/KE3urGFIukrsEI&#10;gin0oC2F3h7ZZxKbfRuz2yT++65Q8DjMzDfMKh1NI3rqXG1ZwXwWgSAurK65VPD5sXtagnAeWWNj&#10;mRRcyUG6njysMNF24AP1R1+KAGGXoILK+zaR0hUVGXQz2xIH72Q7gz7IrpS6wyHATSPjKHqRBmsO&#10;CxW2tK2o+Dn+GgXZ9e3r3fr8sj99ny95lsU5no1Sj9Nx8wrC0+jv4f/2XitYLp4X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NTLRwxwAAAN0AAAAPAAAAAAAA&#10;AAAAAAAAAKECAABkcnMvZG93bnJldi54bWxQSwUGAAAAAAQABAD5AAAAlQMAAAAA&#10;" strokecolor="#2f5496 [2408]" strokeweight="1.5pt"/>
            <v:shape id="AutoShape 37" o:spid="_x0000_s122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Z4qB8cAAADdAAAADwAAAGRycy9kb3ducmV2LnhtbESPQWvCQBSE7wX/w/KE3urGlIqkrsEI&#10;gil4qC2F3h7ZZxKbfRuz2yT++65Q8DjMzDfMKh1NI3rqXG1ZwXwWgSAurK65VPD5sXtagnAeWWNj&#10;mRRcyUG6njysMNF24Hfqj74UAcIuQQWV920ipSsqMuhmtiUO3sl2Bn2QXSl1h0OAm0bGUbSQBmsO&#10;CxW2tK2o+Dn+GgXZ9e3rYH1+2Z++z5c8y+Icz0apx+m4eQXhafT38H97rxUsX54X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9nioHxwAAAN0AAAAPAAAAAAAA&#10;AAAAAAAAAKECAABkcnMvZG93bnJldi54bWxQSwUGAAAAAAQABAD5AAAAlQMAAAAA&#10;" strokecolor="#2f5496 [2408]" strokeweight="1.5pt"/>
          </v:group>
        </w:pict>
      </w:r>
      <w:r w:rsidR="00A53F83" w:rsidRPr="009E083E">
        <w:rPr>
          <w:rFonts w:ascii="ALFABET98" w:hAnsi="ALFABET98"/>
          <w:sz w:val="72"/>
          <w:szCs w:val="72"/>
        </w:rPr>
        <w:t xml:space="preserve">                                          </w:t>
      </w:r>
    </w:p>
    <w:p w:rsidR="00A53F83" w:rsidRPr="009E083E" w:rsidRDefault="00BD3DCE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218" style="position:absolute;margin-left:-16.1pt;margin-top:9.4pt;width:521.25pt;height:36.85pt;z-index:-25044992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DfvHfBFQQAAPEPAAAOAAAAAAAAAAAAAAAAAC4CAABkcnMvZTJvRG9jLnhtbFBLAQItABQABgAI&#10;AAAAIQBYKw9o4AAAAAoBAAAPAAAAAAAAAAAAAAAAAG8GAABkcnMvZG93bnJldi54bWxQSwUGAAAA&#10;AAQABADzAAAAfAcAAAAA&#10;">
            <v:group id="Group 33" o:spid="_x0000_s122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d+X4qwwAAAN0AAAAP&#10;AAAAAAAAAAAAAAAAAKoCAABkcnMvZG93bnJldi54bWxQSwUGAAAAAAQABAD6AAAAmgMAAAAA&#10;">
              <v:rect id="Rectangle 34" o:spid="_x0000_s122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WwC8UA&#10;AADdAAAADwAAAGRycy9kb3ducmV2LnhtbESPQWvCQBSE74L/YXlCb7pRqdjUVdRq8VobCb09sq/Z&#10;0OzbkF1N/PfdgtDjMDPfMKtNb2txo9ZXjhVMJwkI4sLpiksF2edxvAThA7LG2jEpuJOHzXo4WGGq&#10;XccfdDuHUkQI+xQVmBCaVEpfGLLoJ64hjt63ay2GKNtS6ha7CLe1nCXJQlqsOC4YbGhvqPg5X62C&#10;eZkfTJ69+cxO88X75X7ZdV9HpZ5G/fYVRKA+/Icf7ZNWsHyev8Dfm/gE5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ZbALxQAAAN0AAAAPAAAAAAAAAAAAAAAAAJgCAABkcnMv&#10;ZG93bnJldi54bWxQSwUGAAAAAAQABAD1AAAAigMAAAAA&#10;" strokecolor="#2f5496 [2408]" strokeweight="1.5pt">
                <v:fill opacity="0"/>
              </v:rect>
              <v:rect id="Rectangle 35" o:spid="_x0000_s122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OeQ8AA&#10;AADdAAAADwAAAGRycy9kb3ducmV2LnhtbERPy4rCMBTdD/gP4Q7MbkwrVpxOo4ji6NLn/tLcaUub&#10;m9pErX9vFoLLw3ln89404kadqywriIcRCOLc6ooLBafj+nsKwnlkjY1lUvAgB/PZ4CPDVNs77+l2&#10;8IUIIexSVFB636ZSurwkg25oW+LA/dvOoA+wK6Tu8B7CTSNHUTSRBisODSW2tCwprw9Xo+CcrFre&#10;SMO7eD3+Sc7132UZG6W+PvvFLwhPvX+LX+6tVjBNxmF/eBOegJw9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iOeQ8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122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nHBDsYAAADdAAAADwAAAGRycy9kb3ducmV2LnhtbESPT4vCMBTE7wt+h/AEb2uqrCJdo1hh&#10;wQoe/MPC3h7Ns63bvNQmav32RhA8DjPzG2Y6b00lrtS40rKCQT8CQZxZXXKu4LD/+ZyAcB5ZY2WZ&#10;FNzJwXzW+ZhirO2Nt3Td+VwECLsYFRTe17GULivIoOvbmjh4R9sY9EE2udQN3gLcVHIYRWNpsOSw&#10;UGBNy4Ky/93FKEju69+N9el5dfw7ndMkGaZ4Mkr1uu3iG4Sn1r/Dr/ZKK5iMvgbwfBOegJw9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pxwQ7GAAAA3QAAAA8AAAAAAAAA&#10;AAAAAAAAoQIAAGRycy9kb3ducmV2LnhtbFBLBQYAAAAABAAEAPkAAACUAwAAAAA=&#10;" strokecolor="#2f5496 [2408]" strokeweight="1.5pt"/>
            <v:shape id="AutoShape 37" o:spid="_x0000_s121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qNfecYAAADdAAAADwAAAGRycy9kb3ducmV2LnhtbESPQWvCQBSE74L/YXkFb7pp0BJSV2kE&#10;wQgetKXQ2yP7TGKzb2N21fjvXaHQ4zAz3zDzZW8acaXO1ZYVvE4iEMSF1TWXCr4+1+MEhPPIGhvL&#10;pOBODpaL4WCOqbY33tP14EsRIOxSVFB536ZSuqIig25iW+LgHW1n0AfZlVJ3eAtw08g4it6kwZrD&#10;QoUtrSoqfg8XoyC7b7931ufnzfHndM6zLM7xZJQavfQf7yA89f4//NfeaAXJbBrD8014AnL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qjX3nGAAAA3QAAAA8AAAAAAAAA&#10;AAAAAAAAoQIAAGRycy9kb3ducmV2LnhtbFBLBQYAAAAABAAEAPkAAACUAwAAAAA=&#10;" strokecolor="#2f5496 [2408]" strokeweight="1.5pt"/>
          </v:group>
        </w:pict>
      </w:r>
      <w:r w:rsidR="00A53F83">
        <w:rPr>
          <w:rFonts w:ascii="ALFABET98" w:hAnsi="ALFABET98"/>
          <w:sz w:val="72"/>
          <w:szCs w:val="72"/>
        </w:rPr>
        <w:t>kal         lak       kel      lek</w:t>
      </w:r>
      <w:r w:rsidR="00A53F8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A53F83" w:rsidRPr="009E083E" w:rsidRDefault="00BD3DCE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212" style="position:absolute;margin-left:-16.1pt;margin-top:9.4pt;width:521.25pt;height:36.85pt;z-index:-25044889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BqldyyFQQAAPEPAAAOAAAAAAAAAAAAAAAAAC4CAABkcnMvZTJvRG9jLnhtbFBLAQItABQABgAI&#10;AAAAIQBYKw9o4AAAAAoBAAAPAAAAAAAAAAAAAAAAAG8GAABkcnMvZG93bnJldi54bWxQSwUGAAAA&#10;AAQABADzAAAAfAcAAAAA&#10;">
            <v:group id="Group 33" o:spid="_x0000_s121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EsgdSxgAAAN0A&#10;AAAPAAAAAAAAAAAAAAAAAKoCAABkcnMvZG93bnJldi54bWxQSwUGAAAAAAQABAD6AAAAnQMAAAAA&#10;">
              <v:rect id="Rectangle 34" o:spid="_x0000_s121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7Jc8YA&#10;AADdAAAADwAAAGRycy9kb3ducmV2LnhtbESPW2vCQBSE3wX/w3IKvunGekFSV7EXpa/VSPDtkD3N&#10;hmbPhuzWxH/vCoU+DjPzDbPe9rYWV2p95VjBdJKAIC6crrhUkJ324xUIH5A11o5JwY08bDfDwRpT&#10;7Tr+ousxlCJC2KeowITQpFL6wpBFP3ENcfS+XWsxRNmWUrfYRbit5XOSLKXFiuOCwYbeDBU/x1+r&#10;YFbmHybP3n1mp/nycL6dX7vLXqnRU797ARGoD//hv/anVrBazBfweBOfgNz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S7Jc8YAAADdAAAADwAAAAAAAAAAAAAAAACYAgAAZHJz&#10;L2Rvd25yZXYueG1sUEsFBgAAAAAEAAQA9QAAAIsDAAAAAA==&#10;" strokecolor="#2f5496 [2408]" strokeweight="1.5pt">
                <v:fill opacity="0"/>
              </v:rect>
              <v:rect id="Rectangle 35" o:spid="_x0000_s121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ajrMQA&#10;AADdAAAADwAAAGRycy9kb3ducmV2LnhtbESPQWvCQBSE7wX/w/IEb80mJREbXaVYtD1Wbe6P7DMJ&#10;Zt+m2TXGf98tFDwOM/MNs9qMphUD9a6xrCCJYhDEpdUNVwq+T7vnBQjnkTW2lknBnRxs1pOnFeba&#10;3vhAw9FXIkDY5aig9r7LpXRlTQZdZDvi4J1tb9AH2VdS93gLcNPKlzieS4MNh4UaO9rWVF6OV6Og&#10;yN47/pCGv5Jd+poVl/3PNjFKzabj2xKEp9E/wv/tT61gkaVz+HsTnoB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6Go6z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121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tT84ccAAADdAAAADwAAAGRycy9kb3ducmV2LnhtbESPW2vCQBSE3wv+h+UUfKubiq2SuhFT&#10;KJiCD14QfDtkTy42ezZmtxr/fVco+DjMzDfMfNGbRlyoc7VlBa+jCARxbnXNpYL97utlBsJ5ZI2N&#10;ZVJwIweLZPA0x1jbK2/osvWlCBB2MSqovG9jKV1ekUE3si1x8ArbGfRBdqXUHV4D3DRyHEXv0mDN&#10;YaHClj4ryn+2v0ZBevs+rK3PzqvieDpnaTrO8GSUGj73yw8Qnnr/CP+3V1rB7G0yhfub8ARk8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K1PzhxwAAAN0AAAAPAAAAAAAA&#10;AAAAAAAAAKECAABkcnMvZG93bnJldi54bWxQSwUGAAAAAAQABAD5AAAAlQMAAAAA&#10;" strokecolor="#2f5496 [2408]" strokeweight="1.5pt"/>
            <v:shape id="AutoShape 37" o:spid="_x0000_s121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0tok8QAAADdAAAADwAAAGRycy9kb3ducmV2LnhtbERPTWvCQBC9F/wPywi9NRtDWyRmFSMI&#10;ptBDbRG8DdkxiWZnk+xW47/vHgoeH+87W42mFVcaXGNZwSyKQRCXVjdcKfj53r7MQTiPrLG1TAru&#10;5GC1nDxlmGp74y+67n0lQgi7FBXU3neplK6syaCLbEccuJMdDPoAh0rqAW8h3LQyieN3abDh0FBj&#10;R5uaysv+1yjI7x+HT+uLfnc6nvsiz5MCz0ap5+m4XoDwNPqH+N+90wrmb69hbngTnoBc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7S2iTxAAAAN0AAAAPAAAAAAAAAAAA&#10;AAAAAKECAABkcnMvZG93bnJldi54bWxQSwUGAAAAAAQABAD5AAAAkgMAAAAA&#10;" strokecolor="#2f5496 [2408]" strokeweight="1.5pt"/>
          </v:group>
        </w:pict>
      </w:r>
      <w:r w:rsidR="00A53F8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A53F83" w:rsidRPr="009E083E" w:rsidRDefault="00BD3DCE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206" style="position:absolute;margin-left:-16.1pt;margin-top:9.4pt;width:521.25pt;height:36.85pt;z-index:-25044787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JvF52xMEAADxDwAADgAAAAAAAAAAAAAAAAAuAgAAZHJzL2Uyb0RvYy54bWxQSwECLQAUAAYACAAA&#10;ACEAWCsPaOAAAAAKAQAADwAAAAAAAAAAAAAAAABtBgAAZHJzL2Rvd25yZXYueG1sUEsFBgAAAAAE&#10;AAQA8wAAAHoHAAAAAA==&#10;">
            <v:group id="Group 33" o:spid="_x0000_s120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lCXjMQAAADdAAAA&#10;DwAAAAAAAAAAAAAAAACqAgAAZHJzL2Rvd25yZXYueG1sUEsFBgAAAAAEAAQA+gAAAJsDAAAAAA==&#10;">
              <v:rect id="Rectangle 34" o:spid="_x0000_s121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xZrcUA&#10;AADdAAAADwAAAGRycy9kb3ducmV2LnhtbESPT2vCQBTE70K/w/IK3nSTiiLRVfpHpdfaSOjtkX1m&#10;Q7NvQ3Y18du7hYLHYWZ+w6y3g23ElTpfO1aQThMQxKXTNVcK8u/9ZAnCB2SNjWNScCMP283TaI2Z&#10;dj1/0fUYKhEh7DNUYEJoMyl9aciin7qWOHpn11kMUXaV1B32EW4b+ZIkC2mx5rhgsKV3Q+Xv8WIV&#10;zKpiZ4r8w+c2LRaH0+301v/slRo/D68rEIGG8Aj/tz+1guV8nsLfm/gE5OY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zFmtxQAAAN0AAAAPAAAAAAAAAAAAAAAAAJgCAABkcnMv&#10;ZG93bnJldi54bWxQSwUGAAAAAAQABAD1AAAAigMAAAAA&#10;" strokecolor="#2f5496 [2408]" strokeweight="1.5pt">
                <v:fill opacity="0"/>
              </v:rect>
              <v:rect id="Rectangle 35" o:spid="_x0000_s121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QzcsMA&#10;AADdAAAADwAAAGRycy9kb3ducmV2LnhtbESPQYvCMBSE7wv+h/CEva1pxS5ajSIurh7XqvdH82yL&#10;zUu3iVr/vREEj8PMfMPMFp2pxZVaV1lWEA8iEMS51RUXCg779dcYhPPIGmvLpOBODhbz3scMU21v&#10;vKNr5gsRIOxSVFB636RSurwkg25gG+LgnWxr0AfZFlK3eAtwU8thFH1LgxWHhRIbWpWUn7OLUXBM&#10;fhreSMN/8Xo0SY7n3/9VbJT67HfLKQhPnX+HX+2tVjBOkiE834QnIO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GQzc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20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DZsP8cAAADdAAAADwAAAGRycy9kb3ducmV2LnhtbESPQWvCQBSE7wX/w/KE3urGFIukrsEI&#10;gin0oC2F3h7ZZxKbfRuz2yT++65Q8DjMzDfMKh1NI3rqXG1ZwXwWgSAurK65VPD5sXtagnAeWWNj&#10;mRRcyUG6njysMNF24AP1R1+KAGGXoILK+zaR0hUVGXQz2xIH72Q7gz7IrpS6wyHATSPjKHqRBmsO&#10;CxW2tK2o+Dn+GgXZ9e3r3fr8sj99ny95lsU5no1Sj9Nx8wrC0+jv4f/2XitYLhbP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wNmw/xwAAAN0AAAAPAAAAAAAA&#10;AAAAAAAAAKECAABkcnMvZG93bnJldi54bWxQSwUGAAAAAAQABAD5AAAAlQMAAAAA&#10;" strokecolor="#2f5496 [2408]" strokeweight="1.5pt"/>
            <v:shape id="AutoShape 37" o:spid="_x0000_s120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9/0S8cAAADdAAAADwAAAGRycy9kb3ducmV2LnhtbESPQWvCQBSE7wX/w/KE3urGUIukrsEI&#10;gin0oC2F3h7ZZxKbfRuz2yT++65Q8DjMzDfMKh1NI3rqXG1ZwXwWgSAurK65VPD5sXtagnAeWWNj&#10;mRRcyUG6njysMNF24AP1R1+KAGGXoILK+zaR0hUVGXQz2xIH72Q7gz7IrpS6wyHATSPjKHqRBmsO&#10;CxW2tK2o+Dn+GgXZ9e3r3fr8sj99ny95lsU5no1Sj9Nx8wrC0+jv4f/2XitYLhbP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/3/RLxwAAAN0AAAAPAAAAAAAA&#10;AAAAAAAAAKECAABkcnMvZG93bnJldi54bWxQSwUGAAAAAAQABAD5AAAAlQMAAAAA&#10;" strokecolor="#2f5496 [2408]" strokeweight="1.5pt"/>
          </v:group>
        </w:pict>
      </w:r>
      <w:r w:rsidR="00A53F83" w:rsidRPr="00372C94">
        <w:rPr>
          <w:rFonts w:ascii="ALFABET98" w:hAnsi="ALFABET98"/>
          <w:color w:val="FF0000"/>
          <w:sz w:val="72"/>
          <w:szCs w:val="72"/>
        </w:rPr>
        <w:t>a</w:t>
      </w:r>
      <w:r w:rsidR="00A53F83">
        <w:rPr>
          <w:rFonts w:ascii="ALFABET98" w:hAnsi="ALFABET98"/>
          <w:sz w:val="72"/>
          <w:szCs w:val="72"/>
        </w:rPr>
        <w:t xml:space="preserve">kal      </w:t>
      </w:r>
      <w:r w:rsidR="00A53F83" w:rsidRPr="00372C94">
        <w:rPr>
          <w:rFonts w:ascii="ALFABET98" w:hAnsi="ALFABET98"/>
          <w:color w:val="FF0000"/>
          <w:sz w:val="72"/>
          <w:szCs w:val="72"/>
        </w:rPr>
        <w:t>a</w:t>
      </w:r>
      <w:r w:rsidR="00A53F83">
        <w:rPr>
          <w:rFonts w:ascii="ALFABET98" w:hAnsi="ALFABET98"/>
          <w:sz w:val="72"/>
          <w:szCs w:val="72"/>
        </w:rPr>
        <w:t xml:space="preserve">lak      </w:t>
      </w:r>
      <w:r w:rsidR="00A53F83" w:rsidRPr="00372C94">
        <w:rPr>
          <w:rFonts w:ascii="ALFABET98" w:hAnsi="ALFABET98"/>
          <w:color w:val="FF0000"/>
          <w:sz w:val="72"/>
          <w:szCs w:val="72"/>
        </w:rPr>
        <w:t>a</w:t>
      </w:r>
      <w:r w:rsidR="00A53F83">
        <w:rPr>
          <w:rFonts w:ascii="ALFABET98" w:hAnsi="ALFABET98"/>
          <w:sz w:val="72"/>
          <w:szCs w:val="72"/>
        </w:rPr>
        <w:t xml:space="preserve">kel     </w:t>
      </w:r>
      <w:r w:rsidR="00A53F83" w:rsidRPr="00372C94">
        <w:rPr>
          <w:rFonts w:ascii="ALFABET98" w:hAnsi="ALFABET98"/>
          <w:color w:val="FF0000"/>
          <w:sz w:val="72"/>
          <w:szCs w:val="72"/>
        </w:rPr>
        <w:t>a</w:t>
      </w:r>
      <w:r w:rsidR="00A53F83">
        <w:rPr>
          <w:rFonts w:ascii="ALFABET98" w:hAnsi="ALFABET98"/>
          <w:sz w:val="72"/>
          <w:szCs w:val="72"/>
        </w:rPr>
        <w:t>lek</w:t>
      </w:r>
      <w:r w:rsidR="00A53F83" w:rsidRPr="009E083E">
        <w:rPr>
          <w:rFonts w:ascii="ALFABET98" w:hAnsi="ALFABET98"/>
          <w:sz w:val="72"/>
          <w:szCs w:val="72"/>
        </w:rPr>
        <w:t xml:space="preserve">                                        </w:t>
      </w:r>
    </w:p>
    <w:p w:rsidR="00A53F83" w:rsidRPr="009E083E" w:rsidRDefault="00BD3DCE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200" style="position:absolute;margin-left:-16.1pt;margin-top:9.4pt;width:521.25pt;height:36.85pt;z-index:-25044684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CpyCb4XBAAA8Q8AAA4AAAAAAAAAAAAAAAAALgIAAGRycy9lMm9Eb2MueG1sUEsBAi0AFAAG&#10;AAgAAAAhAFgrD2jgAAAACgEAAA8AAAAAAAAAAAAAAAAAcQYAAGRycy9kb3ducmV2LnhtbFBLBQYA&#10;AAAABAAEAPMAAAB+BwAAAAA=&#10;">
            <v:group id="Group 33" o:spid="_x0000_s120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71qmPFAAAA3QAA&#10;AA8AAAAAAAAAAAAAAAAAqgIAAGRycy9kb3ducmV2LnhtbFBLBQYAAAAABAAEAPoAAACcAwAAAAA=&#10;">
              <v:rect id="Rectangle 34" o:spid="_x0000_s120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2lkQsYA&#10;AADdAAAADwAAAGRycy9kb3ducmV2LnhtbESPT2vCQBTE74LfYXkFb7qxopXUVewfi9dqJHh7ZF+z&#10;odm3Ibs18dt3BcHjMDO/YVab3tbiQq2vHCuYThIQxIXTFZcKsuNuvAThA7LG2jEpuJKHzXo4WGGq&#10;XcffdDmEUkQI+xQVmBCaVEpfGLLoJ64hjt6Pay2GKNtS6ha7CLe1fE6ShbRYcVww2NC7oeL38GcV&#10;zMr80+TZh8/sNF98na6nt+68U2r01G9fQQTqwyN8b++1guV8/gK3N/EJyP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2lkQsYAAADdAAAADwAAAAAAAAAAAAAAAACYAgAAZHJz&#10;L2Rvd25yZXYueG1sUEsFBgAAAAAEAAQA9QAAAIsDAAAAAA==&#10;" strokecolor="#2f5496 [2408]" strokeweight="1.5pt">
                <v:fill opacity="0"/>
              </v:rect>
              <v:rect id="Rectangle 35" o:spid="_x0000_s120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YwEmMEA&#10;AADdAAAADwAAAGRycy9kb3ducmV2LnhtbERPTW+CQBC9m/Q/bKZJb7rQSGPRhRgbW49V633CjkBk&#10;Z5Fdgf5792Di8eV9r/LRNKKnztWWFcSzCARxYXXNpYK/43a6AOE8ssbGMin4Jwd59jJZYartwHvq&#10;D74UIYRdigoq79tUSldUZNDNbEscuLPtDPoAu1LqDocQbhr5HkUf0mDNoaHCljYVFZfDzSg4JV8t&#10;/0jDv/F2/pmcLt/XTWyUensd10sQnkb/FD/cO61gkSRhbngTnoDM7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WMBJj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120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d5b1ccAAADdAAAADwAAAGRycy9kb3ducmV2LnhtbESPQWvCQBSE7wX/w/KE3pqNgsWmWaUR&#10;CqbgoVaE3h7ZZxKbfRuz2yT++65Q8DjMzDdMuh5NI3rqXG1ZwSyKQRAXVtdcKjh8vT8tQTiPrLGx&#10;TAqu5GC9mjykmGg78Cf1e1+KAGGXoILK+zaR0hUVGXSRbYmDd7KdQR9kV0rd4RDgppHzOH6WBmsO&#10;CxW2tKmo+Nn/GgXZ9eO4sz6/bE/f50ueZfMcz0apx+n49grC0+jv4f/2VitYLhYvcHsTnoBc/Q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R3lvVxwAAAN0AAAAPAAAAAAAA&#10;AAAAAAAAAKECAABkcnMvZG93bnJldi54bWxQSwUGAAAAAAQABAD5AAAAlQMAAAAA&#10;" strokecolor="#2f5496 [2408]" strokeweight="1.5pt"/>
            <v:shape id="AutoShape 37" o:spid="_x0000_s120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og49cMAAADdAAAADwAAAGRycy9kb3ducmV2LnhtbERPy2rCQBTdC/2H4Rbc6aQBRVLHYAqF&#10;RHBRFaG7S+aah5k7MTPV+PedRaHLw3mv09F04k6DaywreJtHIIhLqxuuFJyOn7MVCOeRNXaWScGT&#10;HKSbl8kaE20f/EX3g69ECGGXoILa+z6R0pU1GXRz2xMH7mIHgz7AoZJ6wEcIN52Mo2gpDTYcGmrs&#10;6aOm8nr4MQqy5+68t7645Zfv9lZkWVxga5Savo7bdxCeRv8v/nPnWsFqsQz7w5vwBOTm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6IOPXDAAAA3QAAAA8AAAAAAAAAAAAA&#10;AAAAoQIAAGRycy9kb3ducmV2LnhtbFBLBQYAAAAABAAEAPkAAACRAwAAAAA=&#10;" strokecolor="#2f5496 [2408]" strokeweight="1.5pt"/>
          </v:group>
        </w:pict>
      </w:r>
      <w:r w:rsidR="00A53F8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A53F83" w:rsidRPr="009E083E" w:rsidRDefault="00BD3DCE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1194" style="position:absolute;margin-left:-16.1pt;margin-top:9.4pt;width:521.25pt;height:36.85pt;z-index:-25044582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y&#10;coe5EgQAAPEPAAAOAAAAAAAAAAAAAAAAAC4CAABkcnMvZTJvRG9jLnhtbFBLAQItABQABgAIAAAA&#10;IQBYKw9o4AAAAAoBAAAPAAAAAAAAAAAAAAAAAGwGAABkcnMvZG93bnJldi54bWxQSwUGAAAAAAQA&#10;BADzAAAAeQcAAAAA&#10;">
            <v:group id="Group 33" o:spid="_x0000_s119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+iZt3FAAAA3QAA&#10;AA8AAAAAAAAAAAAAAAAAqgIAAGRycy9kb3ducmV2LnhtbFBLBQYAAAAABAAEAPoAAACcAwAAAAA=&#10;">
              <v:rect id="Rectangle 34" o:spid="_x0000_s119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j6o/MUA&#10;AADdAAAADwAAAGRycy9kb3ducmV2LnhtbESPQWvCQBSE74X+h+UVeqsbKwaJrlKtll6rkeDtkX1m&#10;Q7NvQ3Y18d+7hYLHYWa+YRarwTbiSp2vHSsYjxIQxKXTNVcK8sPubQbCB2SNjWNScCMPq+Xz0wIz&#10;7Xr+oes+VCJC2GeowITQZlL60pBFP3ItcfTOrrMYouwqqTvsI9w28j1JUmmx5rhgsKWNofJ3f7EK&#10;JlWxNUX+6XM7LtKv4+247k87pV5fho85iEBDeIT/299awWyaTuDvTXwCcn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Pqj8xQAAAN0AAAAPAAAAAAAAAAAAAAAAAJgCAABkcnMv&#10;ZG93bnJldi54bWxQSwUGAAAAAAQABAD1AAAAigMAAAAA&#10;" strokecolor="#2f5496 [2408]" strokeweight="1.5pt">
                <v:fill opacity="0"/>
              </v:rect>
              <v:rect id="Rectangle 35" o:spid="_x0000_s119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3EIMQA&#10;AADdAAAADwAAAGRycy9kb3ducmV2LnhtbESPQWvCQBSE7wX/w/IEb80mJREbXaVYtD1Wbe6P7DMJ&#10;Zt+m2TXGf98tFDwOM/MNs9qMphUD9a6xrCCJYhDEpdUNVwq+T7vnBQjnkTW2lknBnRxs1pOnFeba&#10;3vhAw9FXIkDY5aig9r7LpXRlTQZdZDvi4J1tb9AH2VdS93gLcNPKlzieS4MNh4UaO9rWVF6OV6Og&#10;yN47/pCGv5Jd+poVl/3PNjFKzabj2xKEp9E/wv/tT61gkc1T+HsTnoB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qtxCD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119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v+bbccAAADdAAAADwAAAGRycy9kb3ducmV2LnhtbESPT2vCQBTE7wW/w/KE3nSjoEiaNTRC&#10;wRR6qIrQ2yP7zJ9m38bsNsZv3y0IPQ4z8xsmSUfTioF6V1tWsJhHIIgLq2suFZyOb7MNCOeRNbaW&#10;ScGdHKTbyVOCsbY3/qTh4EsRIOxiVFB538VSuqIig25uO+LgXWxv0AfZl1L3eAtw08plFK2lwZrD&#10;QoUd7Soqvg8/RkF2fz9/WJ9f95ev5ppn2TLHxij1PB1fX0B4Gv1/+NHeawWb1XoFf2/CE5Db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e/5ttxwAAAN0AAAAPAAAAAAAA&#10;AAAAAAAAAKECAABkcnMvZG93bnJldi54bWxQSwUGAAAAAAQABAD5AAAAlQMAAAAA&#10;" strokecolor="#2f5496 [2408]" strokeweight="1.5pt"/>
            <v:shape id="AutoShape 37" o:spid="_x0000_s119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i0FGsUAAADdAAAADwAAAGRycy9kb3ducmV2LnhtbESPQYvCMBSE7wv+h/AEb5oqbJFqFCsI&#10;VvCw7iJ4ezTPttq81Car9d+bBWGPw8x8w8yXnanFnVpXWVYwHkUgiHOrKy4U/HxvhlMQziNrrC2T&#10;gic5WC56H3NMtH3wF90PvhABwi5BBaX3TSKly0sy6Ea2IQ7e2bYGfZBtIXWLjwA3tZxEUSwNVhwW&#10;SmxoXVJ+PfwaBelzd9xbn92259PllqXpJMOLUWrQ71YzEJ46/x9+t7dawfQzjuHvTXgCcvE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i0FGsUAAADdAAAADwAAAAAAAAAA&#10;AAAAAAChAgAAZHJzL2Rvd25yZXYueG1sUEsFBgAAAAAEAAQA+QAAAJMDAAAAAA==&#10;" strokecolor="#2f5496 [2408]" strokeweight="1.5pt"/>
          </v:group>
        </w:pict>
      </w:r>
      <w:r w:rsidR="00A53F83" w:rsidRPr="00C93C1F">
        <w:rPr>
          <w:rFonts w:ascii="ALFABET98" w:hAnsi="ALFABET98"/>
          <w:color w:val="FF0000"/>
          <w:sz w:val="72"/>
          <w:szCs w:val="72"/>
        </w:rPr>
        <w:t>e</w:t>
      </w:r>
      <w:r w:rsidR="00A53F83">
        <w:rPr>
          <w:rFonts w:ascii="ALFABET98" w:hAnsi="ALFABET98"/>
          <w:sz w:val="72"/>
          <w:szCs w:val="72"/>
        </w:rPr>
        <w:t xml:space="preserve">kal      </w:t>
      </w:r>
      <w:r w:rsidR="00A53F83" w:rsidRPr="00C93C1F">
        <w:rPr>
          <w:rFonts w:ascii="ALFABET98" w:hAnsi="ALFABET98"/>
          <w:color w:val="FF0000"/>
          <w:sz w:val="72"/>
          <w:szCs w:val="72"/>
        </w:rPr>
        <w:t>e</w:t>
      </w:r>
      <w:r w:rsidR="00A53F83">
        <w:rPr>
          <w:rFonts w:ascii="ALFABET98" w:hAnsi="ALFABET98"/>
          <w:sz w:val="72"/>
          <w:szCs w:val="72"/>
        </w:rPr>
        <w:t xml:space="preserve">lak      </w:t>
      </w:r>
      <w:r w:rsidR="00A53F83" w:rsidRPr="00C93C1F">
        <w:rPr>
          <w:rFonts w:ascii="ALFABET98" w:hAnsi="ALFABET98"/>
          <w:color w:val="FF0000"/>
          <w:sz w:val="72"/>
          <w:szCs w:val="72"/>
        </w:rPr>
        <w:t>e</w:t>
      </w:r>
      <w:r w:rsidR="00A53F83">
        <w:rPr>
          <w:rFonts w:ascii="ALFABET98" w:hAnsi="ALFABET98"/>
          <w:sz w:val="72"/>
          <w:szCs w:val="72"/>
        </w:rPr>
        <w:t xml:space="preserve">kel      </w:t>
      </w:r>
      <w:r w:rsidR="00A53F83" w:rsidRPr="00C93C1F">
        <w:rPr>
          <w:rFonts w:ascii="ALFABET98" w:hAnsi="ALFABET98"/>
          <w:color w:val="FF0000"/>
          <w:sz w:val="72"/>
          <w:szCs w:val="72"/>
        </w:rPr>
        <w:t>e</w:t>
      </w:r>
      <w:r w:rsidR="00A53F83">
        <w:rPr>
          <w:rFonts w:ascii="ALFABET98" w:hAnsi="ALFABET98"/>
          <w:sz w:val="72"/>
          <w:szCs w:val="72"/>
        </w:rPr>
        <w:t>lek</w:t>
      </w:r>
      <w:r w:rsidR="00A53F83" w:rsidRPr="009E083E">
        <w:rPr>
          <w:rFonts w:ascii="ALFABET98" w:hAnsi="ALFABET98"/>
          <w:sz w:val="72"/>
          <w:szCs w:val="72"/>
        </w:rPr>
        <w:t xml:space="preserve">                                                               </w:t>
      </w:r>
    </w:p>
    <w:p w:rsidR="00A53F83" w:rsidRPr="009E083E" w:rsidRDefault="00BD3DCE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188" style="position:absolute;margin-left:-16.1pt;margin-top:9.4pt;width:521.25pt;height:36.85pt;z-index:-25044480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8tsfDRYEAADxDwAADgAAAAAAAAAAAAAAAAAuAgAAZHJzL2Uyb0RvYy54bWxQSwECLQAUAAYA&#10;CAAAACEAWCsPaOAAAAAKAQAADwAAAAAAAAAAAAAAAABwBgAAZHJzL2Rvd25yZXYueG1sUEsFBgAA&#10;AAAEAAQA8wAAAH0HAAAAAA==&#10;">
            <v:group id="Group 33" o:spid="_x0000_s119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kpRN8QAAADdAAAA&#10;DwAAAAAAAAAAAAAAAACqAgAAZHJzL2Rvd25yZXYueG1sUEsFBgAAAAAEAAQA+gAAAJsDAAAAAA==&#10;">
              <v:rect id="Rectangle 34" o:spid="_x0000_s119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9afFsYA&#10;AADdAAAADwAAAGRycy9kb3ducmV2LnhtbESPQWvCQBSE70L/w/IKvelGi8FGV6ltLV5rI6G3R/aZ&#10;Dc2+Ddmtif/eLQgeh5n5hlltBtuIM3W+dqxgOklAEJdO11wpyL934wUIH5A1No5JwYU8bNYPoxVm&#10;2vX8RedDqESEsM9QgQmhzaT0pSGLfuJa4uidXGcxRNlVUnfYR7ht5CxJUmmx5rhgsKU3Q+Xv4c8q&#10;eK6KD1Pk7z630yL9PF6O2/5np9TT4/C6BBFoCPfwrb3XChbz9AX+38QnIN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9afFsYAAADdAAAADwAAAAAAAAAAAAAAAACYAgAAZHJz&#10;L2Rvd25yZXYueG1sUEsFBgAAAAAEAAQA9QAAAIsDAAAAAA==&#10;" strokecolor="#2f5496 [2408]" strokeweight="1.5pt">
                <v:fill opacity="0"/>
              </v:rect>
              <v:rect id="Rectangle 35" o:spid="_x0000_s119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E9U/sAA&#10;AADdAAAADwAAAGRycy9kb3ducmV2LnhtbERPy4rCMBTdC/5DuMLsNK1YH9UoojjO0uf+0lzbYnNT&#10;m4x2/t4sBlweznuxak0lntS40rKCeBCBIM6sLjlXcDnv+lMQziNrrCyTgj9ysFp2OwtMtX3xkZ4n&#10;n4sQwi5FBYX3dSqlywoy6Aa2Jg7czTYGfYBNLnWDrxBuKjmMorE0WHJoKLCmTUHZ/fRrFFyTbc17&#10;afgQ70az5Hr/fmxio9RXr13PQXhq/Uf87/7RCqbJJOwPb8ITkMs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E9U/s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119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B0Ls8YAAADdAAAADwAAAGRycy9kb3ducmV2LnhtbESPT4vCMBTE7wt+h/AEb2uqsCpdo1hh&#10;wQoe/MPC3h7Ns63bvNQmav32RhA8DjPzG2Y6b00lrtS40rKCQT8CQZxZXXKu4LD/+ZyAcB5ZY2WZ&#10;FNzJwXzW+ZhirO2Nt3Td+VwECLsYFRTe17GULivIoOvbmjh4R9sY9EE2udQN3gLcVHIYRSNpsOSw&#10;UGBNy4Ky/93FKEju69+N9el5dfw7ndMkGaZ4Mkr1uu3iG4Sn1r/Dr/ZKK5h8jQfwfBOegJw9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QdC7PGAAAA3QAAAA8AAAAAAAAA&#10;AAAAAAAAoQIAAGRycy9kb3ducmV2LnhtbFBLBQYAAAAABAAEAPkAAACUAwAAAAA=&#10;" strokecolor="#2f5496 [2408]" strokeweight="1.5pt"/>
            <v:shape id="AutoShape 37" o:spid="_x0000_s118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M+VxMYAAADdAAAADwAAAGRycy9kb3ducmV2LnhtbESPQWvCQBSE74L/YXkFb7ppQBtSV2kE&#10;wQgetKXQ2yP7TGKzb2N21fjvXaHQ4zAz3zDzZW8acaXO1ZYVvE4iEMSF1TWXCr4+1+MEhPPIGhvL&#10;pOBODpaL4WCOqbY33tP14EsRIOxSVFB536ZSuqIig25iW+LgHW1n0AfZlVJ3eAtw08g4imbSYM1h&#10;ocKWVhUVv4eLUZDdt9876/Pz5vhzOudZFud4MkqNXvqPdxCeev8f/mtvtIJk+hbD8014AnL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TPlcTGAAAA3QAAAA8AAAAAAAAA&#10;AAAAAAAAoQIAAGRycy9kb3ducmV2LnhtbFBLBQYAAAAABAAEAPkAAACUAwAAAAA=&#10;" strokecolor="#2f5496 [2408]" strokeweight="1.5pt"/>
          </v:group>
        </w:pict>
      </w:r>
      <w:r w:rsidR="00A53F8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A53F83" w:rsidRPr="009E083E" w:rsidRDefault="00BD3DCE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182" style="position:absolute;margin-left:-16.1pt;margin-top:9.4pt;width:521.25pt;height:36.85pt;z-index:-25044377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CrNnjQFQQAAPEPAAAOAAAAAAAAAAAAAAAAAC4CAABkcnMvZTJvRG9jLnhtbFBLAQItABQABgAI&#10;AAAAIQBYKw9o4AAAAAoBAAAPAAAAAAAAAAAAAAAAAG8GAABkcnMvZG93bnJldi54bWxQSwUGAAAA&#10;AAQABADzAAAAfAcAAAAA&#10;">
            <v:group id="Group 33" o:spid="_x0000_s118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St7N78cAAADd&#10;AAAADwAAAAAAAAAAAAAAAACqAgAAZHJzL2Rvd25yZXYueG1sUEsFBgAAAAAEAAQA+gAAAJ4DAAAA&#10;AA==&#10;">
              <v:rect id="Rectangle 34" o:spid="_x0000_s118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0IDzsYA&#10;AADdAAAADwAAAGRycy9kb3ducmV2LnhtbESPT2vCQBTE74LfYXkFb7qxopXUVewfi9dqJHh7ZF+z&#10;odm3Ibs18dt3BcHjMDO/YVab3tbiQq2vHCuYThIQxIXTFZcKsuNuvAThA7LG2jEpuJKHzXo4WGGq&#10;XcffdDmEUkQI+xQVmBCaVEpfGLLoJ64hjt6Pay2GKNtS6ha7CLe1fE6ShbRYcVww2NC7oeL38GcV&#10;zMr80+TZh8/sNF98na6nt+68U2r01G9fQQTqwyN8b++1guX8ZQ63N/EJyP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0IDzsYAAADdAAAADwAAAAAAAAAAAAAAAACYAgAAZHJz&#10;L2Rvd25yZXYueG1sUEsFBgAAAAAEAAQA9QAAAIsDAAAAAA==&#10;" strokecolor="#2f5496 [2408]" strokeweight="1.5pt">
                <v:fill opacity="0"/>
              </v:rect>
              <v:rect id="Rectangle 35" o:spid="_x0000_s118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ppEcMA&#10;AADdAAAADwAAAGRycy9kb3ducmV2LnhtbESPS2/CMBCE75X4D9YicStOEOERMAiBoD3yvK/iJYmI&#10;1yE2EP59XalSj6OZ+UYzX7amEk9qXGlZQdyPQBBnVpecKziftp8TEM4ja6wsk4I3OVguOh9zTLV9&#10;8YGeR5+LAGGXooLC+zqV0mUFGXR9WxMH72obgz7IJpe6wVeAm0oOomgkDZYcFgqsaV1Qdjs+jIJL&#10;sqn5Sxrex9vhNLncdvd1bJTqddvVDISn1v+H/9rfWsEkGY/g9014AnLx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OppE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18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Lg2XMcAAADdAAAADwAAAGRycy9kb3ducmV2LnhtbESPQWvCQBSE7wX/w/KE3urGQKukrsEI&#10;gil4qC2F3h7ZZxKbfRuz2yT++65Q8DjMzDfMKh1NI3rqXG1ZwXwWgSAurK65VPD5sXtagnAeWWNj&#10;mRRcyUG6njysMNF24Hfqj74UAcIuQQWV920ipSsqMuhmtiUO3sl2Bn2QXSl1h0OAm0bGUfQiDdYc&#10;FipsaVtR8XP8NQqy69vXwfr8sj99ny95lsU5no1Sj9Nx8wrC0+jv4f/2XitYPi8W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EuDZcxwAAAN0AAAAPAAAAAAAA&#10;AAAAAAAAAKECAABkcnMvZG93bnJldi54bWxQSwUGAAAAAAQABAD5AAAAlQMAAAAA&#10;" strokecolor="#2f5496 [2408]" strokeweight="1.5pt"/>
            <v:shape id="AutoShape 37" o:spid="_x0000_s118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SeiLsQAAADdAAAADwAAAGRycy9kb3ducmV2LnhtbERPTWvCQBC9F/wPywi9NRsDbSVmFSMI&#10;ptBDbRG8DdkxiWZnk+xW47/vHgoeH+87W42mFVcaXGNZwSyKQRCXVjdcKfj53r7MQTiPrLG1TAru&#10;5GC1nDxlmGp74y+67n0lQgi7FBXU3neplK6syaCLbEccuJMdDPoAh0rqAW8h3LQyieM3abDh0FBj&#10;R5uaysv+1yjI7x+HT+uLfnc6nvsiz5MCz0ap5+m4XoDwNPqH+N+90wrmr+9hbngTnoBc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1J6IuxAAAAN0AAAAPAAAAAAAAAAAA&#10;AAAAAKECAABkcnMvZG93bnJldi54bWxQSwUGAAAAAAQABAD5AAAAkgMAAAAA&#10;" strokecolor="#2f5496 [2408]" strokeweight="1.5pt"/>
          </v:group>
        </w:pict>
      </w:r>
      <w:r w:rsidR="00A53F83" w:rsidRPr="00C93C1F">
        <w:rPr>
          <w:rFonts w:ascii="ALFABET98" w:hAnsi="ALFABET98"/>
          <w:color w:val="FF0000"/>
          <w:sz w:val="72"/>
          <w:szCs w:val="72"/>
        </w:rPr>
        <w:t>ak</w:t>
      </w:r>
      <w:r w:rsidR="00A53F83">
        <w:rPr>
          <w:rFonts w:ascii="ALFABET98" w:hAnsi="ALFABET98"/>
          <w:sz w:val="72"/>
          <w:szCs w:val="72"/>
        </w:rPr>
        <w:t xml:space="preserve">la      </w:t>
      </w:r>
      <w:r w:rsidR="00A53F83" w:rsidRPr="00C93C1F">
        <w:rPr>
          <w:rFonts w:ascii="ALFABET98" w:hAnsi="ALFABET98"/>
          <w:color w:val="FF0000"/>
          <w:sz w:val="72"/>
          <w:szCs w:val="72"/>
        </w:rPr>
        <w:t>ak</w:t>
      </w:r>
      <w:r w:rsidR="00A53F83">
        <w:rPr>
          <w:rFonts w:ascii="ALFABET98" w:hAnsi="ALFABET98"/>
          <w:sz w:val="72"/>
          <w:szCs w:val="72"/>
        </w:rPr>
        <w:t xml:space="preserve">le      </w:t>
      </w:r>
      <w:r w:rsidR="00A53F83" w:rsidRPr="00C93C1F">
        <w:rPr>
          <w:rFonts w:ascii="ALFABET98" w:hAnsi="ALFABET98"/>
          <w:color w:val="FF0000"/>
          <w:sz w:val="72"/>
          <w:szCs w:val="72"/>
        </w:rPr>
        <w:t>ak</w:t>
      </w:r>
      <w:r w:rsidR="00A53F83">
        <w:rPr>
          <w:rFonts w:ascii="ALFABET98" w:hAnsi="ALFABET98"/>
          <w:sz w:val="72"/>
          <w:szCs w:val="72"/>
        </w:rPr>
        <w:t xml:space="preserve">ka     </w:t>
      </w:r>
      <w:r w:rsidR="00A53F83" w:rsidRPr="00C93C1F">
        <w:rPr>
          <w:rFonts w:ascii="ALFABET98" w:hAnsi="ALFABET98"/>
          <w:color w:val="FF0000"/>
          <w:sz w:val="72"/>
          <w:szCs w:val="72"/>
        </w:rPr>
        <w:t>al</w:t>
      </w:r>
      <w:r w:rsidR="00A53F83">
        <w:rPr>
          <w:rFonts w:ascii="ALFABET98" w:hAnsi="ALFABET98"/>
          <w:sz w:val="72"/>
          <w:szCs w:val="72"/>
        </w:rPr>
        <w:t>ka</w:t>
      </w:r>
      <w:r w:rsidR="00A53F8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A53F83" w:rsidRPr="009E083E" w:rsidRDefault="00BD3DCE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BD3DCE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176" style="position:absolute;margin-left:-16.1pt;margin-top:9.4pt;width:521.25pt;height:36.85pt;z-index:-25044070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2&#10;wmKSEgQAAPEPAAAOAAAAAAAAAAAAAAAAAC4CAABkcnMvZTJvRG9jLnhtbFBLAQItABQABgAIAAAA&#10;IQBYKw9o4AAAAAoBAAAPAAAAAAAAAAAAAAAAAGwGAABkcnMvZG93bnJldi54bWxQSwUGAAAAAAQA&#10;BADzAAAAeQcAAAAA&#10;">
            <v:group id="Group 33" o:spid="_x0000_s117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DC7y8QAAADdAAAA&#10;DwAAAAAAAAAAAAAAAACqAgAAZHJzL2Rvd25yZXYueG1sUEsFBgAAAAAEAAQA+gAAAJsDAAAAAA==&#10;">
              <v:rect id="Rectangle 34" o:spid="_x0000_s118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ax16sUA&#10;AADdAAAADwAAAGRycy9kb3ducmV2LnhtbESPQWvCQBSE7wX/w/KE3uomlUqIrqKtll5rI8HbI/vM&#10;BrNvQ3Zr4r/vFgo9DjPzDbPajLYVN+p941hBOktAEFdON1wrKL4OTxkIH5A1to5JwZ08bNaThxXm&#10;2g38SbdjqEWEsM9RgQmhy6X0lSGLfuY64uhdXG8xRNnXUvc4RLht5XOSLKTFhuOCwY5eDVXX47dV&#10;MK/LvSmLN1/YtFy8n+6n3XA+KPU4HbdLEIHG8B/+a39oBdlLlsLvm/gE5P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rHXqxQAAAN0AAAAPAAAAAAAAAAAAAAAAAJgCAABkcnMv&#10;ZG93bnJldi54bWxQSwUGAAAAAAQABAD1AAAAigMAAAAA&#10;" strokecolor="#2f5496 [2408]" strokeweight="1.5pt">
                <v:fill opacity="0"/>
              </v:rect>
              <v:rect id="Rectangle 35" o:spid="_x0000_s118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QfNcQA&#10;AADdAAAADwAAAGRycy9kb3ducmV2LnhtbESPQWvCQBSE74X+h+UVvNVNpJEYXUOJqD1aW++P7GsS&#10;zL6N2W0S/323UOhxmJlvmE0+mVYM1LvGsoJ4HoEgLq1uuFLw+bF/TkE4j6yxtUwK7uQg3z4+bDDT&#10;duR3Gs6+EgHCLkMFtfddJqUrazLo5rYjDt6X7Q36IPtK6h7HADetXETRUhpsOCzU2FFRU3k9fxsF&#10;l2TX8VEaPsX7l1VyuR5uRWyUmj1Nr2sQnib/H/5rv2kFaZIu4PdNeAJy+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EHzX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117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lZAeMcAAADdAAAADwAAAGRycy9kb3ducmV2LnhtbESPT2vCQBTE70K/w/IKvZlNlUpI3UhT&#10;EEzBQ7UUentkn/nT7NuY3Wr89m5B8DjMzG+Y5Wo0nTjR4BrLCp6jGARxaXXDlYKv/XqagHAeWWNn&#10;mRRcyMEqe5gsMdX2zJ902vlKBAi7FBXU3veplK6syaCLbE8cvIMdDPogh0rqAc8Bbjo5i+OFNNhw&#10;WKixp/eayt/dn1GQXz6+t9YXx83hpz0WeT4rsDVKPT2Ob68gPI3+Hr61N1pB8pLM4f9NeAIy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OVkB4xwAAAN0AAAAPAAAAAAAA&#10;AAAAAAAAAKECAABkcnMvZG93bnJldi54bWxQSwUGAAAAAAQABAD5AAAAlQMAAAAA&#10;" strokecolor="#2f5496 [2408]" strokeweight="1.5pt"/>
            <v:shape id="AutoShape 37" o:spid="_x0000_s117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b/YDMcAAADdAAAADwAAAGRycy9kb3ducmV2LnhtbESPT2vCQBTE70K/w/IKvZlNxUpI3UhT&#10;EEzBQ7UUentkn/nT7NuY3Wr89m5B8DjMzG+Y5Wo0nTjR4BrLCp6jGARxaXXDlYKv/XqagHAeWWNn&#10;mRRcyMEqe5gsMdX2zJ902vlKBAi7FBXU3veplK6syaCLbE8cvIMdDPogh0rqAc8Bbjo5i+OFNNhw&#10;WKixp/eayt/dn1GQXz6+t9YXx83hpz0WeT4rsDVKPT2Ob68gPI3+Hr61N1pB8pLM4f9NeAIy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Bv9gMxwAAAN0AAAAPAAAAAAAA&#10;AAAAAAAAAKECAABkcnMvZG93bnJldi54bWxQSwUGAAAAAAQABAD5AAAAlQMAAAAA&#10;" strokecolor="#2f5496 [2408]" strokeweight="1.5pt"/>
          </v:group>
        </w:pict>
      </w:r>
      <w:r w:rsidR="00A53F83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A53F83" w:rsidRPr="009E083E" w:rsidRDefault="00A53F83" w:rsidP="00A53F83">
      <w:pPr>
        <w:spacing w:line="240" w:lineRule="auto"/>
        <w:rPr>
          <w:rFonts w:ascii="ALFABET98" w:hAnsi="ALFABET98"/>
          <w:sz w:val="36"/>
          <w:szCs w:val="36"/>
        </w:rPr>
      </w:pPr>
      <w:r w:rsidRPr="009E083E">
        <w:rPr>
          <w:rFonts w:ascii="ALFABET98" w:hAnsi="ALFABET98"/>
          <w:sz w:val="72"/>
          <w:szCs w:val="72"/>
        </w:rPr>
        <w:t xml:space="preserve"> </w:t>
      </w:r>
      <w:r w:rsidRPr="009E083E">
        <w:rPr>
          <w:rFonts w:ascii="ALFABET98" w:hAnsi="ALFABET98"/>
          <w:sz w:val="36"/>
          <w:szCs w:val="36"/>
        </w:rPr>
        <w:t xml:space="preserve">   </w:t>
      </w:r>
      <w:r>
        <w:rPr>
          <w:rFonts w:ascii="ALFABET98" w:hAnsi="ALFABET98"/>
          <w:sz w:val="36"/>
          <w:szCs w:val="36"/>
        </w:rPr>
        <w:t xml:space="preserve">                              58</w:t>
      </w:r>
    </w:p>
    <w:p w:rsidR="00A53F83" w:rsidRPr="00C93C1F" w:rsidRDefault="00A53F83" w:rsidP="00A53F83">
      <w:pPr>
        <w:spacing w:line="240" w:lineRule="auto"/>
        <w:rPr>
          <w:rFonts w:ascii="ALFABET98" w:hAnsi="ALFABET98"/>
          <w:sz w:val="36"/>
          <w:szCs w:val="36"/>
        </w:rPr>
      </w:pPr>
      <w:r w:rsidRPr="009E083E">
        <w:rPr>
          <w:rFonts w:ascii="ALFABET98" w:hAnsi="ALFABET98"/>
          <w:sz w:val="36"/>
          <w:szCs w:val="36"/>
        </w:rPr>
        <w:t>Sayın velim, okuyalım, boşlukları  yazalım.</w:t>
      </w:r>
      <w:r w:rsidRPr="009E083E">
        <w:rPr>
          <w:rFonts w:ascii="ALFABET98" w:hAnsi="ALFABET98"/>
          <w:sz w:val="72"/>
          <w:szCs w:val="72"/>
        </w:rPr>
        <w:t xml:space="preserve">                                                    </w:t>
      </w:r>
    </w:p>
    <w:p w:rsidR="00A53F83" w:rsidRPr="00C93C1F" w:rsidRDefault="00BD3DCE" w:rsidP="00A53F83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170" style="position:absolute;margin-left:-16.1pt;margin-top:9.4pt;width:521.25pt;height:36.85pt;z-index:-25046937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Jj48eYXBAAA8Q8AAA4AAAAAAAAAAAAAAAAALgIAAGRycy9lMm9Eb2MueG1sUEsBAi0AFAAG&#10;AAgAAAAhAFgrD2jgAAAACgEAAA8AAAAAAAAAAAAAAAAAcQYAAGRycy9kb3ducmV2LnhtbFBLBQYA&#10;AAAABAAEAPMAAAB+BwAAAAA=&#10;">
            <v:group id="Group 33" o:spid="_x0000_s117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CVhiTFAAAA3QAA&#10;AA8AAAAAAAAAAAAAAAAAqgIAAGRycy9kb3ducmV2LnhtbFBLBQYAAAAABAAEAPoAAACcAwAAAAA=&#10;">
              <v:rect id="Rectangle 34" o:spid="_x0000_s117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lIBcYA&#10;AADdAAAADwAAAGRycy9kb3ducmV2LnhtbESPQWvCQBSE74X+h+UVvNWNltoQXaW1tXjVRoK3R/aZ&#10;DWbfhuxq4r/vCoUeh5n5hlmsBtuIK3W+dqxgMk5AEJdO11wpyH82zykIH5A1No5JwY08rJaPDwvM&#10;tOt5R9d9qESEsM9QgQmhzaT0pSGLfuxa4uidXGcxRNlVUnfYR7ht5DRJZtJizXHBYEtrQ+V5f7EK&#10;XqriyxT5p8/tpJh9H26Hj/64UWr0NLzPQQQawn/4r73VCtLX9A3ub+ITkM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QlIBcYAAADdAAAADwAAAAAAAAAAAAAAAACYAgAAZHJz&#10;L2Rvd25yZXYueG1sUEsFBgAAAAAEAAQA9QAAAIsDAAAAAA==&#10;" strokecolor="#2f5496 [2408]" strokeweight="1.5pt">
                <v:fill opacity="0"/>
              </v:rect>
              <v:rect id="Rectangle 35" o:spid="_x0000_s117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+wo38AA&#10;AADdAAAADwAAAGRycy9kb3ducmV2LnhtbERPy4rCMBTdD/gP4QruxrRih1qNIoqP5Yyj+0tzbYvN&#10;TW2i1r83C8Hl4bxni87U4k6tqywriIcRCOLc6ooLBcf/zXcKwnlkjbVlUvAkB4t572uGmbYP/qP7&#10;wRcihLDLUEHpfZNJ6fKSDLqhbYgDd7atQR9gW0jd4iOEm1qOouhHGqw4NJTY0Kqk/HK4GQWnZN3w&#10;Thr+jTfjSXK6bK+r2Cg16HfLKQhPnf+I3+69VpAmaZgb3oQnIOc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+wo38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117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753kscAAADdAAAADwAAAGRycy9kb3ducmV2LnhtbESPT2vCQBTE7wW/w/KE3uqmQksa3Ugj&#10;CKbgQVsEb4/sM3/Mvo3ZrcZv3xWEHoeZ+Q0zXwymFRfqXW1ZweskAkFcWF1zqeDne/USg3AeWWNr&#10;mRTcyMEiHT3NMdH2ylu67HwpAoRdggoq77tESldUZNBNbEccvKPtDfog+1LqHq8Bblo5jaJ3abDm&#10;sFBhR8uKitPu1yjIbl/7jfX5eX08NOc8y6Y5Nkap5/HwOQPhafD/4Ud7rRXEb/EH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vvneSxwAAAN0AAAAPAAAAAAAA&#10;AAAAAAAAAKECAABkcnMvZG93bnJldi54bWxQSwUGAAAAAAQABAD5AAAAlQMAAAAA&#10;" strokecolor="#2f5496 [2408]" strokeweight="1.5pt"/>
            <v:shape id="AutoShape 37" o:spid="_x0000_s117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11I0sQAAADdAAAADwAAAGRycy9kb3ducmV2LnhtbERPTWvCQBC9F/wPywi91Y2BFo2uoREK&#10;ptCDWgrehuyYxGZnY3abxH/fPQgeH+97nY6mET11rrasYD6LQBAXVtdcKvg+frwsQDiPrLGxTApu&#10;5CDdTJ7WmGg78J76gy9FCGGXoILK+zaR0hUVGXQz2xIH7mw7gz7ArpS6wyGEm0bGUfQmDdYcGips&#10;aVtR8Xv4Mwqy2+fPl/X5dXc+Xa55lsU5XoxSz9PxfQXC0+gf4rt7pxUsXpdhf3gTnoDc/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7XUjSxAAAAN0AAAAPAAAAAAAAAAAA&#10;AAAAAKECAABkcnMvZG93bnJldi54bWxQSwUGAAAAAAQABAD5AAAAkgMAAAAA&#10;" strokecolor="#2f5496 [2408]" strokeweight="1.5pt"/>
          </v:group>
        </w:pict>
      </w:r>
      <w:r w:rsidR="00A53F83" w:rsidRPr="00C93C1F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i     i     i     i      </w:t>
      </w:r>
    </w:p>
    <w:p w:rsidR="00A53F83" w:rsidRPr="00C93C1F" w:rsidRDefault="00BD3DCE" w:rsidP="00A53F83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164" style="position:absolute;margin-left:-16.1pt;margin-top:9.4pt;width:521.25pt;height:36.85pt;z-index:-25043968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2&#10;WMCKEgQAAPEPAAAOAAAAAAAAAAAAAAAAAC4CAABkcnMvZTJvRG9jLnhtbFBLAQItABQABgAIAAAA&#10;IQBYKw9o4AAAAAoBAAAPAAAAAAAAAAAAAAAAAGwGAABkcnMvZG93bnJldi54bWxQSwUGAAAAAAQA&#10;BADzAAAAeQcAAAAA&#10;">
            <v:group id="Group 33" o:spid="_x0000_s116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adxb6xgAAAN0A&#10;AAAPAAAAAAAAAAAAAAAAAKoCAABkcnMvZG93bnJldi54bWxQSwUGAAAAAAQABAD6AAAAnQMAAAAA&#10;">
              <v:rect id="Rectangle 34" o:spid="_x0000_s116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+vY28UA&#10;AADdAAAADwAAAGRycy9kb3ducmV2LnhtbESPQWvCQBSE74L/YXlCb7pRqdjUVdRq8VobCb09sq/Z&#10;0OzbkF1N/PfdgtDjMDPfMKtNb2txo9ZXjhVMJwkI4sLpiksF2edxvAThA7LG2jEpuJOHzXo4WGGq&#10;XccfdDuHUkQI+xQVmBCaVEpfGLLoJ64hjt63ay2GKNtS6ha7CLe1nCXJQlqsOC4YbGhvqPg5X62C&#10;eZkfTJ69+cxO88X75X7ZdV9HpZ5G/fYVRKA+/Icf7ZNWsHx+mcPfm/gE5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69jbxQAAAN0AAAAPAAAAAAAAAAAAAAAAAJgCAABkcnMv&#10;ZG93bnJldi54bWxQSwUGAAAAAAQABAD1AAAAigMAAAAA&#10;" strokecolor="#2f5496 [2408]" strokeweight="1.5pt">
                <v:fill opacity="0"/>
              </v:rect>
              <v:rect id="Rectangle 35" o:spid="_x0000_s116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3i0B8QA&#10;AADdAAAADwAAAGRycy9kb3ducmV2LnhtbESPQWvCQBSE7wX/w/KE3uomxRRNsxFRrD1Wbe6P7DMJ&#10;yb5Ns6vGf98tFDwOM/MNk61G04krDa6xrCCeRSCIS6sbrhR8n3YvCxDOI2vsLJOCOzlY5ZOnDFNt&#10;b3yg69FXIkDYpaig9r5PpXRlTQbdzPbEwTvbwaAPcqikHvAW4KaTr1H0Jg02HBZq7GlTU9keL0ZB&#10;kWx73kvDX/FuvkyK9uNnExulnqfj+h2Ep9E/wv/tT61gkSzn8PcmPAGZ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94tAf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116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yrrSscAAADdAAAADwAAAGRycy9kb3ducmV2LnhtbESPQWvCQBSE7wX/w/KE3pqNgsWmWaUR&#10;CqbgoVaE3h7ZZxKbfRuz2yT++65Q8DjMzDdMuh5NI3rqXG1ZwSyKQRAXVtdcKjh8vT8tQTiPrLGx&#10;TAqu5GC9mjykmGg78Cf1e1+KAGGXoILK+zaR0hUVGXSRbYmDd7KdQR9kV0rd4RDgppHzOH6WBmsO&#10;CxW2tKmo+Nn/GgXZ9eO4sz6/bE/f50ueZfMcz0apx+n49grC0+jv4f/2VitYLl4WcHsTnoBc/Q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rKutKxwAAAN0AAAAPAAAAAAAA&#10;AAAAAAAAAKECAABkcnMvZG93bnJldi54bWxQSwUGAAAAAAQABAD5AAAAlQMAAAAA&#10;" strokecolor="#2f5496 [2408]" strokeweight="1.5pt"/>
            <v:shape id="AutoShape 37" o:spid="_x0000_s116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/h1PccAAADdAAAADwAAAGRycy9kb3ducmV2LnhtbESPQWvCQBSE7wX/w/KE3upGocGmrtII&#10;BVPw0FSE3h7ZZxKbfRuzW5P8+65Q8DjMzDfMajOYRlypc7VlBfNZBIK4sLrmUsHh6/1pCcJ5ZI2N&#10;ZVIwkoPNevKwwkTbnj/pmvtSBAi7BBVU3reJlK6oyKCb2ZY4eCfbGfRBdqXUHfYBbhq5iKJYGqw5&#10;LFTY0rai4if/NQrS8eO4tz677E7f50uWposMz0apx+nw9grC0+Dv4f/2TitYPr/E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b+HU9xwAAAN0AAAAPAAAAAAAA&#10;AAAAAAAAAKECAABkcnMvZG93bnJldi54bWxQSwUGAAAAAAQABAD5AAAAlQMAAAAA&#10;" strokecolor="#2f5496 [2408]" strokeweight="1.5pt"/>
          </v:group>
        </w:pict>
      </w:r>
      <w:r w:rsidR="00A53F83" w:rsidRPr="00C93C1F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i     i     i     i                                                                </w:t>
      </w:r>
    </w:p>
    <w:p w:rsidR="00A53F83" w:rsidRPr="00C93C1F" w:rsidRDefault="00BD3DCE" w:rsidP="00A53F83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158" style="position:absolute;margin-left:-16.1pt;margin-top:9.4pt;width:521.25pt;height:36.85pt;z-index:-25043865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Dw7mXxFQQAAPEPAAAOAAAAAAAAAAAAAAAAAC4CAABkcnMvZTJvRG9jLnhtbFBLAQItABQABgAI&#10;AAAAIQBYKw9o4AAAAAoBAAAPAAAAAAAAAAAAAAAAAG8GAABkcnMvZG93bnJldi54bWxQSwUGAAAA&#10;AAQABADzAAAAfAcAAAAA&#10;">
            <v:group id="Group 33" o:spid="_x0000_s116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7nyEQwwAAAN0AAAAP&#10;AAAAAAAAAAAAAAAAAKoCAABkcnMvZG93bnJldi54bWxQSwUGAAAAAAQABAD6AAAAmgMAAAAA&#10;">
              <v:rect id="Rectangle 34" o:spid="_x0000_s116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PvMcYA&#10;AADdAAAADwAAAGRycy9kb3ducmV2LnhtbESPT2vCQBTE74LfYXkFb7qxomjqKvaP0ms1Erw9sq/Z&#10;0OzbkN2a+O1dodDjMDO/Ydbb3tbiSq2vHCuYThIQxIXTFZcKstN+vAThA7LG2jEpuJGH7WY4WGOq&#10;XcdfdD2GUkQI+xQVmBCaVEpfGLLoJ64hjt63ay2GKNtS6ha7CLe1fE6ShbRYcVww2NCboeLn+GsV&#10;zMr8w+TZu8/sNF8czrfza3fZKzV66ncvIAL14T/81/7UCpbz1Qoeb+ITkJ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gPvMcYAAADdAAAADwAAAAAAAAAAAAAAAACYAgAAZHJz&#10;L2Rvd25yZXYueG1sUEsFBgAAAAAEAAQA9QAAAIsDAAAAAA==&#10;" strokecolor="#2f5496 [2408]" strokeweight="1.5pt">
                <v:fill opacity="0"/>
              </v:rect>
              <v:rect id="Rectangle 35" o:spid="_x0000_s116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2xG/78A&#10;AADdAAAADwAAAGRycy9kb3ducmV2LnhtbERPy4rCMBTdC/5DuII7TSsqtRpFHBxd+txfmmtbbG5q&#10;k9HO35uF4PJw3otVayrxpMaVlhXEwwgEcWZ1ybmCy3k7SEA4j6yxskwK/snBatntLDDV9sVHep58&#10;LkIIuxQVFN7XqZQuK8igG9qaOHA32xj0ATa51A2+Qrip5CiKptJgyaGhwJo2BWX3059RcJ381LyT&#10;hg/xdjybXO+/j01slOr32vUchKfWf8Uf914rSKZR2B/ehCcgl2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bEb/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116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z4ZsscAAADdAAAADwAAAGRycy9kb3ducmV2LnhtbESPS2vDMBCE74X+B7GF3ho5OZjgRjF1&#10;oRAXekgaAr0t1saPWivHUv3491Eg0OMwM98wm3QyrRiod7VlBctFBIK4sLrmUsHx++NlDcJ5ZI2t&#10;ZVIwk4N0+/iwwUTbkfc0HHwpAoRdggoq77tESldUZNAtbEccvLPtDfog+1LqHscAN61cRVEsDdYc&#10;Firs6L2i4vfwZxRk8+fpy/r8sjv/NJc8y1Y5Nkap56fp7RWEp8n/h+/tnVawjqMl3N6EJyC3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nPhmyxwAAAN0AAAAPAAAAAAAA&#10;AAAAAAAAAKECAABkcnMvZG93bnJldi54bWxQSwUGAAAAAAQABAD5AAAAlQMAAAAA&#10;" strokecolor="#2f5496 [2408]" strokeweight="1.5pt"/>
            <v:shape id="AutoShape 37" o:spid="_x0000_s115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+yHxcYAAADdAAAADwAAAGRycy9kb3ducmV2LnhtbESPT2vCQBTE74V+h+UVems2zUEkdZVG&#10;KBihh6oUentkX/5o9m3Mrkn89l1B8DjMzG+YxWoyrRiod41lBe9RDIK4sLrhSsFh//U2B+E8ssbW&#10;Mim4koPV8vlpgam2I//QsPOVCBB2KSqove9SKV1Rk0EX2Y44eKXtDfog+0rqHscAN61M4ngmDTYc&#10;FmrsaF1TcdpdjILsuv39tj4/b8q/4znPsiTHo1Hq9WX6/ADhafKP8L290QrmsziB25vwBOTyH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fsh8XGAAAA3QAAAA8AAAAAAAAA&#10;AAAAAAAAoQIAAGRycy9kb3ducmV2LnhtbFBLBQYAAAAABAAEAPkAAACUAwAAAAA=&#10;" strokecolor="#2f5496 [2408]" strokeweight="1.5pt"/>
          </v:group>
        </w:pict>
      </w:r>
      <w:r w:rsidR="00A53F83" w:rsidRPr="00C93C1F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i     i     i     i                                                                </w:t>
      </w:r>
    </w:p>
    <w:p w:rsidR="00A53F83" w:rsidRPr="00C93C1F" w:rsidRDefault="00BD3DCE" w:rsidP="00A53F83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152" style="position:absolute;margin-left:-16.1pt;margin-top:9.4pt;width:521.25pt;height:36.85pt;z-index:-25043763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Asu3xuFQQAAPEPAAAOAAAAAAAAAAAAAAAAAC4CAABkcnMvZTJvRG9jLnhtbFBLAQItABQABgAI&#10;AAAAIQBYKw9o4AAAAAoBAAAPAAAAAAAAAAAAAAAAAG8GAABkcnMvZG93bnJldi54bWxQSwUGAAAA&#10;AAQABADzAAAAfAcAAAAA&#10;">
            <v:group id="Group 33" o:spid="_x0000_s115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J/d/uxgAAAN0A&#10;AAAPAAAAAAAAAAAAAAAAAKoCAABkcnMvZG93bnJldi54bWxQSwUGAAAAAAQABAD6AAAAnQMAAAAA&#10;">
              <v:rect id="Rectangle 34" o:spid="_x0000_s115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ERz8UA&#10;AADdAAAADwAAAGRycy9kb3ducmV2LnhtbESPQWvCQBSE7wX/w/KE3upGxSCpq6jV0ms1Enp7ZF+z&#10;odm3Ibs18d+7hYLHYWa+YVabwTbiSp2vHSuYThIQxKXTNVcK8vPxZQnCB2SNjWNScCMPm/XoaYWZ&#10;dj1/0vUUKhEh7DNUYEJoMyl9aciin7iWOHrfrrMYouwqqTvsI9w2cpYkqbRYc1ww2NLeUPlz+rUK&#10;5lVxMEX+5nM7LdL3y+2y67+OSj2Ph+0riEBDeIT/2x9awTJNFvD3Jj4Bub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YRHPxQAAAN0AAAAPAAAAAAAAAAAAAAAAAJgCAABkcnMv&#10;ZG93bnJldi54bWxQSwUGAAAAAAQABAD1AAAAigMAAAAA&#10;" strokecolor="#2f5496 [2408]" strokeweight="1.5pt">
                <v:fill opacity="0"/>
              </v:rect>
              <v:rect id="Rectangle 35" o:spid="_x0000_s115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8l7EMQA&#10;AADdAAAADwAAAGRycy9kb3ducmV2LnhtbESPQWvCQBSE7wX/w/KE3ppNSg0aXUUUa49t2twf2WcS&#10;zL5Ns2uS/nu3UOhxmJlvmM1uMq0YqHeNZQVJFIMgLq1uuFLw9Xl6WoJwHllja5kU/JCD3Xb2sMFM&#10;25E/aMh9JQKEXYYKau+7TEpX1mTQRbYjDt7F9gZ9kH0ldY9jgJtWPsdxKg02HBZq7OhQU3nNb0ZB&#10;sTh2fJaG35PTy2pRXF+/D4lR6nE+7dcgPE3+P/zXftMKlmmcwu+b8ATk9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PJexD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115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5skXccAAADdAAAADwAAAGRycy9kb3ducmV2LnhtbESPT2vCQBTE74V+h+UVeqsbPViJWcUI&#10;gin0oC2Ct0f25Y9m38bs1iTfvisUehxm5jdMsh5MI+7UudqygukkAkGcW11zqeD7a/e2AOE8ssbG&#10;MikYycF69fyUYKxtzwe6H30pAoRdjAoq79tYSpdXZNBNbEscvMJ2Bn2QXSl1h32Am0bOomguDdYc&#10;FipsaVtRfj3+GAXp+HH6tD677Yvz5Zal6SzDi1Hq9WXYLEF4Gvx/+K+91woW8+gdHm/CE5Cr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HmyRdxwAAAN0AAAAPAAAAAAAA&#10;AAAAAAAAAKECAABkcnMvZG93bnJldi54bWxQSwUGAAAAAAQABAD5AAAAlQMAAAAA&#10;" strokecolor="#2f5496 [2408]" strokeweight="1.5pt"/>
            <v:shape id="AutoShape 37" o:spid="_x0000_s115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gSwL8EAAADdAAAADwAAAGRycy9kb3ducmV2LnhtbERPy6rCMBDdC/5DGMGdproQqUaxgmAF&#10;F1dFcDc0Y1ttJrWJWv/eLC64PJz3fNmaSryocaVlBaNhBII4s7rkXMHpuBlMQTiPrLGyTAo+5GC5&#10;6HbmGGv75j96HXwuQgi7GBUU3texlC4ryKAb2po4cFfbGPQBNrnUDb5DuKnkOIom0mDJoaHAmtYF&#10;ZffD0yhIPrvz3vr0sb1ebo80ScYp3oxS/V67moHw1Pqf+N+91QqmkyjMDW/CE5CLL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2BLAvwQAAAN0AAAAPAAAAAAAAAAAAAAAA&#10;AKECAABkcnMvZG93bnJldi54bWxQSwUGAAAAAAQABAD5AAAAjwMAAAAA&#10;" strokecolor="#2f5496 [2408]" strokeweight="1.5pt"/>
          </v:group>
        </w:pict>
      </w:r>
      <w:r w:rsidR="00A53F83" w:rsidRPr="00C93C1F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i     i     i     i                                                                </w:t>
      </w:r>
    </w:p>
    <w:p w:rsidR="00A53F83" w:rsidRPr="00C93C1F" w:rsidRDefault="00BD3DCE" w:rsidP="00A53F83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lastRenderedPageBreak/>
        <w:pict>
          <v:group id="_x0000_s1146" style="position:absolute;margin-left:-16.1pt;margin-top:9.4pt;width:521.25pt;height:36.85pt;z-index:-25043660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GDf&#10;2QcRBAAA8Q8AAA4AAAAAAAAAAAAAAAAALgIAAGRycy9lMm9Eb2MueG1sUEsBAi0AFAAGAAgAAAAh&#10;AFgrD2jgAAAACgEAAA8AAAAAAAAAAAAAAAAAawYAAGRycy9kb3ducmV2LnhtbFBLBQYAAAAABAAE&#10;APMAAAB4BwAAAAA=&#10;">
            <v:group id="Group 33" o:spid="_x0000_s114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zH08wwwAAAN0AAAAP&#10;AAAAAAAAAAAAAAAAAKoCAABkcnMvZG93bnJldi54bWxQSwUGAAAAAAQABAD6AAAAmgMAAAAA&#10;">
              <v:rect id="Rectangle 34" o:spid="_x0000_s115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oOBEcUA&#10;AADdAAAADwAAAGRycy9kb3ducmV2LnhtbESPQWvCQBSE74X+h+UVvNVNKgRJXUXbKr1WI6G3R/aZ&#10;DWbfhuxq4r/vFgSPw8x8wyxWo23FlXrfOFaQThMQxJXTDdcKisP2dQ7CB2SNrWNScCMPq+Xz0wJz&#10;7Qb+oes+1CJC2OeowITQ5VL6ypBFP3UdcfROrrcYouxrqXscIty28i1JMmmx4bhgsKMPQ9V5f7EK&#10;ZnX5Zcri0xc2LbPd8XbcDL9bpSYv4/odRKAxPML39rdWMM/SFP7fxCcgl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g4ERxQAAAN0AAAAPAAAAAAAAAAAAAAAAAJgCAABkcnMv&#10;ZG93bnJldi54bWxQSwUGAAAAAAQABAD1AAAAigMAAAAA&#10;" strokecolor="#2f5496 [2408]" strokeweight="1.5pt">
                <v:fill opacity="0"/>
              </v:rect>
              <v:rect id="Rectangle 35" o:spid="_x0000_s115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SvrzsQA&#10;AADdAAAADwAAAGRycy9kb3ducmV2LnhtbESPT2vCQBTE70K/w/IK3nQTMcGmrlIssR79U++P7GsS&#10;zL5Ns1sTv31XEDwOM/MbZrkeTCOu1LnasoJ4GoEgLqyuuVTwfconCxDOI2tsLJOCGzlYr15GS8y0&#10;7flA16MvRYCwy1BB5X2bSemKigy6qW2Jg/djO4M+yK6UusM+wE0jZ1GUSoM1h4UKW9pUVFyOf0bB&#10;Ofls+Usa3sf5/C05X7a/m9goNX4dPt5BeBr8M/xo77SCRRrP4P4mPAG5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kr687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114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Xm0g8YAAADdAAAADwAAAGRycy9kb3ducmV2LnhtbESPT4vCMBTE74LfITzBm011QaRrlK0g&#10;WGEP/kHY26N5tnWbl9pktX77jSB4HGbmN8x82Zla3Kh1lWUF4ygGQZxbXXGh4HhYj2YgnEfWWFsm&#10;BQ9ysFz0e3NMtL3zjm57X4gAYZeggtL7JpHS5SUZdJFtiIN3tq1BH2RbSN3iPcBNLSdxPJUGKw4L&#10;JTa0Kin/3f8ZBelje/q2Prtuzj+Xa5amkwwvRqnhoPv6BOGp8+/wq73RCmbT8Qc834QnIBf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15tIPGAAAA3QAAAA8AAAAAAAAA&#10;AAAAAAAAoQIAAGRycy9kb3ducmV2LnhtbFBLBQYAAAAABAAEAPkAAACUAwAAAAA=&#10;" strokecolor="#2f5496 [2408]" strokeweight="1.5pt"/>
            <v:shape id="AutoShape 37" o:spid="_x0000_s114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pAs98YAAADdAAAADwAAAGRycy9kb3ducmV2LnhtbESPT4vCMBTE74LfITzBm02VRaRrlK0g&#10;WGEP/kHY26N5tnWbl9pktX77jSB4HGbmN8x82Zla3Kh1lWUF4ygGQZxbXXGh4HhYj2YgnEfWWFsm&#10;BQ9ysFz0e3NMtL3zjm57X4gAYZeggtL7JpHS5SUZdJFtiIN3tq1BH2RbSN3iPcBNLSdxPJUGKw4L&#10;JTa0Kin/3f8ZBelje/q2Prtuzj+Xa5amkwwvRqnhoPv6BOGp8+/wq73RCmbT8Qc834QnIBf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KQLPfGAAAA3QAAAA8AAAAAAAAA&#10;AAAAAAAAoQIAAGRycy9kb3ducmV2LnhtbFBLBQYAAAAABAAEAPkAAACUAwAAAAA=&#10;" strokecolor="#2f5496 [2408]" strokeweight="1.5pt"/>
          </v:group>
        </w:pict>
      </w:r>
      <w:r w:rsidR="00A53F83" w:rsidRPr="00C93C1F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i     i     i     i                                                                </w:t>
      </w:r>
    </w:p>
    <w:p w:rsidR="00A53F83" w:rsidRPr="00C93C1F" w:rsidRDefault="00BD3DCE" w:rsidP="00A53F83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140" style="position:absolute;margin-left:-16.1pt;margin-top:9.4pt;width:521.25pt;height:36.85pt;z-index:-25043558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GxcqWIXBAAA8Q8AAA4AAAAAAAAAAAAAAAAALgIAAGRycy9lMm9Eb2MueG1sUEsBAi0AFAAG&#10;AAgAAAAhAFgrD2jgAAAACgEAAA8AAAAAAAAAAAAAAAAAcQYAAGRycy9kb3ducmV2LnhtbFBLBQYA&#10;AAAABAAEAPMAAAB+BwAAAAA=&#10;">
            <v:group id="Group 33" o:spid="_x0000_s114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O6ct/FAAAA3QAA&#10;AA8AAAAAAAAAAAAAAAAAqgIAAGRycy9kb3ducmV2LnhtbFBLBQYAAAAABAAEAPoAAACcAwAAAAA=&#10;">
              <v:rect id="Rectangle 34" o:spid="_x0000_s114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a8/sUA&#10;AADdAAAADwAAAGRycy9kb3ducmV2LnhtbESPQWvCQBSE7wX/w/IKvdVNWkglukpta+m1GgneHtln&#10;Nph9G7JbE/99VxA8DjPzDbNYjbYVZ+p941hBOk1AEFdON1wrKHab5xkIH5A1to5JwYU8rJaThwXm&#10;2g38S+dtqEWEsM9RgQmhy6X0lSGLfuo64ugdXW8xRNnXUvc4RLht5UuSZNJiw3HBYEcfhqrT9s8q&#10;eK3LL1MWn76waZl97y/79XDYKPX0OL7PQQQawz18a/9oBbMsfYPrm/gE5PI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Jrz+xQAAAN0AAAAPAAAAAAAAAAAAAAAAAJgCAABkcnMv&#10;ZG93bnJldi54bWxQSwUGAAAAAAQABAD1AAAAigMAAAAA&#10;" strokecolor="#2f5496 [2408]" strokeweight="1.5pt">
                <v:fill opacity="0"/>
              </v:rect>
              <v:rect id="Rectangle 35" o:spid="_x0000_s114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PcJMEA&#10;AADdAAAADwAAAGRycy9kb3ducmV2LnhtbERPyW6DMBC9V+o/WBOpt8ZQlSilMagiSppjs91HeAII&#10;PKbYCeTv60OkHp/evson04kbDa6xrCCeRyCIS6sbrhScjpvXJQjnkTV2lknBnRzk2fPTClNtR97T&#10;7eArEULYpaig9r5PpXRlTQbd3PbEgbvYwaAPcKikHnAM4aaTb1G0kAYbDg019lTUVLaHq1FwTtY9&#10;f0vDP/Hm/SM5t9vfIjZKvcymr08Qnib/L364d1rBchGHueFNeAIy+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jD3CT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114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JGDaccAAADdAAAADwAAAGRycy9kb3ducmV2LnhtbESPQWvCQBSE74X+h+UVvNWNHoJNs0oj&#10;CEbwUC2F3h7ZZxKbfRuzaxL/fVcQehxm5hsmXY2mET11rrasYDaNQBAXVtdcKvg6bl4XIJxH1thY&#10;JgU3crBaPj+lmGg78Cf1B1+KAGGXoILK+zaR0hUVGXRT2xIH72Q7gz7IrpS6wyHATSPnURRLgzWH&#10;hQpbWldU/B6uRkF2233vrc8v29PP+ZJn2TzHs1Fq8jJ+vIPwNPr/8KO91QoW8ewN7m/CE5DL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ckYNpxwAAAN0AAAAPAAAAAAAA&#10;AAAAAAAAAKECAABkcnMvZG93bnJldi54bWxQSwUGAAAAAAQABAD5AAAAlQMAAAAA&#10;" strokecolor="#2f5496 [2408]" strokeweight="1.5pt"/>
            <v:shape id="AutoShape 37" o:spid="_x0000_s114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8fgScMAAADdAAAADwAAAGRycy9kb3ducmV2LnhtbERPy2rCQBTdF/oPwy10VydmESQ6ihEK&#10;puCiWgruLplrEs3ciZlpHn/vLAouD+e92oymET11rrasYD6LQBAXVtdcKvg5fX4sQDiPrLGxTAom&#10;crBZv76sMNV24G/qj74UIYRdigoq79tUSldUZNDNbEscuIvtDPoAu1LqDocQbhoZR1EiDdYcGips&#10;aVdRcTv+GQXZ9PV7sD6/7y/n6z3PsjjHq1Hq/W3cLkF4Gv1T/O/eawWLJA77w5vwBOT6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PH4EnDAAAA3QAAAA8AAAAAAAAAAAAA&#10;AAAAoQIAAGRycy9kb3ducmV2LnhtbFBLBQYAAAAABAAEAPkAAACRAwAAAAA=&#10;" strokecolor="#2f5496 [2408]" strokeweight="1.5pt"/>
          </v:group>
        </w:pict>
      </w:r>
      <w:r w:rsidR="00A53F83" w:rsidRPr="00C93C1F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i     i     i     i                                                                </w:t>
      </w:r>
    </w:p>
    <w:p w:rsidR="00A53F83" w:rsidRPr="00C93C1F" w:rsidRDefault="00BD3DCE" w:rsidP="00A53F83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134" style="position:absolute;margin-left:-16.1pt;margin-top:9.4pt;width:521.25pt;height:36.85pt;z-index:-25043456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0&#10;XCdlEgQAAPEPAAAOAAAAAAAAAAAAAAAAAC4CAABkcnMvZTJvRG9jLnhtbFBLAQItABQABgAIAAAA&#10;IQBYKw9o4AAAAAoBAAAPAAAAAAAAAAAAAAAAAGwGAABkcnMvZG93bnJldi54bWxQSwUGAAAAAAQA&#10;BADzAAAAeQcAAAAA&#10;">
            <v:group id="Group 33" o:spid="_x0000_s113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LtvmHFAAAA3QAA&#10;AA8AAAAAAAAAAAAAAAAAqgIAAGRycy9kb3ducmV2LnhtbFBLBQYAAAAABAAEAPoAAACcAwAAAAA=&#10;">
              <v:rect id="Rectangle 34" o:spid="_x0000_s113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3FwQMUA&#10;AADdAAAADwAAAGRycy9kb3ducmV2LnhtbESPT4vCMBTE78J+h/AW9qapCkWqUfaPLntVK8Xbo3k2&#10;xealNNHWb78RFvY4zMxvmNVmsI24U+drxwqmkwQEcel0zZWC/LgbL0D4gKyxcUwKHuRhs34ZrTDT&#10;ruc93Q+hEhHCPkMFJoQ2k9KXhiz6iWuJo3dxncUQZVdJ3WEf4baRsyRJpcWa44LBlj4NldfDzSqY&#10;V8XWFPmXz+20SL9Pj9NHf94p9fY6vC9BBBrCf/iv/aMVLNLZHJ5v4hOQ6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cXBAxQAAAN0AAAAPAAAAAAAAAAAAAAAAAJgCAABkcnMv&#10;ZG93bnJldi54bWxQSwUGAAAAAAQABAD1AAAAigMAAAAA&#10;" strokecolor="#2f5496 [2408]" strokeweight="1.5pt">
                <v:fill opacity="0"/>
              </v:rect>
              <v:rect id="Rectangle 35" o:spid="_x0000_s113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+IcnMIA&#10;AADdAAAADwAAAGRycy9kb3ducmV2LnhtbESPS6vCMBSE94L/IZwL7jStqHh7jSKKj6XP/aE5ty02&#10;J7WJWv+9EQSXw8x8w0xmjSnFnWpXWFYQ9yIQxKnVBWcKTsdVdwzCeWSNpWVS8CQHs2m7NcFE2wfv&#10;6X7wmQgQdgkqyL2vEildmpNB17MVcfD+bW3QB1lnUtf4CHBTyn4UjaTBgsNCjhUtckovh5tRcB4u&#10;K95Iw7t4Nfgdni/r6yI2SnV+mvkfCE+N/4Y/7a1WMB71B/B+E56An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4hyc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113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7BD0ccAAADdAAAADwAAAGRycy9kb3ducmV2LnhtbESPQWvCQBSE74X+h+UVems2BhSJWcUU&#10;CqbgobYUentkn9lo9m3Mrhr/vVso9DjMzDdMsRptJy40+NaxgkmSgiCunW65UfD1+fYyB+EDssbO&#10;MSm4kYfV8vGhwFy7K3/QZRcaESHsc1RgQuhzKX1tyKJPXE8cvb0bLIYoh0bqAa8RbjuZpelMWmw5&#10;Lhjs6dVQfdydrYLy9v69daE6bfY/h1NVllmFB6vU89O4XoAINIb/8F97oxXMZ9kUft/EJyCX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TsEPRxwAAAN0AAAAPAAAAAAAA&#10;AAAAAAAAAKECAABkcnMvZG93bnJldi54bWxQSwUGAAAAAAQABAD5AAAAlQMAAAAA&#10;" strokecolor="#2f5496 [2408]" strokeweight="1.5pt"/>
            <v:shape id="AutoShape 37" o:spid="_x0000_s113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2LdpsUAAADdAAAADwAAAGRycy9kb3ducmV2LnhtbESPQYvCMBSE7wv+h/AEb2tqD0WqUawg&#10;2AUPuiJ4ezTPttq81Car9d+bhYU9DjPzDTNf9qYRD+pcbVnBZByBIC6srrlUcPzefE5BOI+ssbFM&#10;Cl7kYLkYfMwx1fbJe3ocfCkChF2KCirv21RKV1Rk0I1tSxy8i+0M+iC7UuoOnwFuGhlHUSIN1hwW&#10;KmxpXVFxO/wYBdnr67SzPr9vL+frPc+yOMerUWo07FczEJ56/x/+a2+1gmkSJ/D7JjwBuXg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42LdpsUAAADdAAAADwAAAAAAAAAA&#10;AAAAAAChAgAAZHJzL2Rvd25yZXYueG1sUEsFBgAAAAAEAAQA+QAAAJMDAAAAAA==&#10;" strokecolor="#2f5496 [2408]" strokeweight="1.5pt"/>
          </v:group>
        </w:pict>
      </w:r>
      <w:r w:rsidR="00A53F83" w:rsidRPr="00C93C1F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i     i     i     i                                                                </w:t>
      </w:r>
    </w:p>
    <w:p w:rsidR="00A53F83" w:rsidRPr="00C93C1F" w:rsidRDefault="00BD3DCE" w:rsidP="00A53F83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128" style="position:absolute;margin-left:-16.1pt;margin-top:9.4pt;width:521.25pt;height:36.85pt;z-index:-25043353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C09b/RFQQAAPEPAAAOAAAAAAAAAAAAAAAAAC4CAABkcnMvZTJvRG9jLnhtbFBLAQItABQABgAI&#10;AAAAIQBYKw9o4AAAAAoBAAAPAAAAAAAAAAAAAAAAAG8GAABkcnMvZG93bnJldi54bWxQSwUGAAAA&#10;AAQABADzAAAAfAcAAAAA&#10;">
            <v:group id="Group 33" o:spid="_x0000_s113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DBYmLwwAAAN0AAAAP&#10;AAAAAAAAAAAAAAAAAKoCAABkcnMvZG93bnJldi54bWxQSwUGAAAAAAQABAD6AAAAmgMAAAAA&#10;">
              <v:rect id="Rectangle 34" o:spid="_x0000_s113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plHqsUA&#10;AADdAAAADwAAAGRycy9kb3ducmV2LnhtbESPQWvCQBSE7wX/w/KE3upGC0Gjq2hbS6/VSPD2yD6z&#10;wezbkN2a+O+7hYLHYWa+YVabwTbiRp2vHSuYThIQxKXTNVcK8uP+ZQ7CB2SNjWNScCcPm/XoaYWZ&#10;dj1/0+0QKhEh7DNUYEJoMyl9aciin7iWOHoX11kMUXaV1B32EW4bOUuSVFqsOS4YbOnNUHk9/FgF&#10;r1XxYYr83ed2WqSfp/tp15/3Sj2Ph+0SRKAhPML/7S+tYJ7OFvD3Jj4Bu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mUeqxQAAAN0AAAAPAAAAAAAAAAAAAAAAAJgCAABkcnMv&#10;ZG93bnJldi54bWxQSwUGAAAAAAQABAD1AAAAigMAAAAA&#10;" strokecolor="#2f5496 [2408]" strokeweight="1.5pt">
                <v:fill opacity="0"/>
              </v:rect>
              <v:rect id="Rectangle 35" o:spid="_x0000_s113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CMQsEA&#10;AADdAAAADwAAAGRycy9kb3ducmV2LnhtbERPPW/CMBDdkfgP1lXqBk5oQRAwEUqVlhFo2U/xNYmI&#10;zyF2Q/j3eKjE+PS+N+lgGtFT52rLCuJpBIK4sLrmUsHPdz5ZgnAeWWNjmRTcyUG6HY82mGh74yP1&#10;J1+KEMIuQQWV920ipSsqMuimtiUO3K/tDPoAu1LqDm8h3DRyFkULabDm0FBhS1lFxeX0ZxSc5x8t&#10;f0nDhzh/X83Pl89rFhulXl+G3RqEp8E/xf/uvVawXLyF/eFNeAJy+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0AjEL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113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VLTD8YAAADdAAAADwAAAGRycy9kb3ducmV2LnhtbESPT4vCMBTE74LfITzBm011QaRrlK0g&#10;WGEP/kHY26N5tnWbl9pktX77jSB4HGbmN8x82Zla3Kh1lWUF4ygGQZxbXXGh4HhYj2YgnEfWWFsm&#10;BQ9ysFz0e3NMtL3zjm57X4gAYZeggtL7JpHS5SUZdJFtiIN3tq1BH2RbSN3iPcBNLSdxPJUGKw4L&#10;JTa0Kin/3f8ZBelje/q2Prtuzj+Xa5amkwwvRqnhoPv6BOGp8+/wq73RCmbTjzE834QnIBf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lS0w/GAAAA3QAAAA8AAAAAAAAA&#10;AAAAAAAAoQIAAGRycy9kb3ducmV2LnhtbFBLBQYAAAAABAAEAPkAAACUAwAAAAA=&#10;" strokecolor="#2f5496 [2408]" strokeweight="1.5pt"/>
            <v:shape id="AutoShape 37" o:spid="_x0000_s112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YBNeMcAAADdAAAADwAAAGRycy9kb3ducmV2LnhtbESPQWvCQBSE74X+h+UVems2RhCJWcUU&#10;CqbgobYUentkn9lo9m3Mrhr/vVso9DjMzDdMsRptJy40+NaxgkmSgiCunW65UfD1+fYyB+EDssbO&#10;MSm4kYfV8vGhwFy7K3/QZRcaESHsc1RgQuhzKX1tyKJPXE8cvb0bLIYoh0bqAa8RbjuZpelMWmw5&#10;Lhjs6dVQfdydrYLy9v69daE6bfY/h1NVllmFB6vU89O4XoAINIb/8F97oxXMZ9MMft/EJyCX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ZgE14xwAAAN0AAAAPAAAAAAAA&#10;AAAAAAAAAKECAABkcnMvZG93bnJldi54bWxQSwUGAAAAAAQABAD5AAAAlQMAAAAA&#10;" strokecolor="#2f5496 [2408]" strokeweight="1.5pt"/>
          </v:group>
        </w:pict>
      </w:r>
      <w:r w:rsidR="00A53F83" w:rsidRPr="00C93C1F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i     i     i     i                                                                </w:t>
      </w:r>
    </w:p>
    <w:p w:rsidR="00A53F83" w:rsidRPr="00C93C1F" w:rsidRDefault="00BD3DCE" w:rsidP="00A53F83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122" style="position:absolute;margin-left:-16.1pt;margin-top:9.4pt;width:521.25pt;height:36.85pt;z-index:-25043251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7RjYDBYEAADxDwAADgAAAAAAAAAAAAAAAAAuAgAAZHJzL2Uyb0RvYy54bWxQSwECLQAUAAYA&#10;CAAAACEAWCsPaOAAAAAKAQAADwAAAAAAAAAAAAAAAABwBgAAZHJzL2Rvd25yZXYueG1sUEsFBgAA&#10;AAAEAAQA8wAAAH0HAAAAAA==&#10;">
            <v:group id="Group 33" o:spid="_x0000_s112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HkRVTxgAAAN0A&#10;AAAPAAAAAAAAAAAAAAAAAKoCAABkcnMvZG93bnJldi54bWxQSwUGAAAAAAQABAD6AAAAnQMAAAAA&#10;">
              <v:rect id="Rectangle 34" o:spid="_x0000_s112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3bcsUA&#10;AADdAAAADwAAAGRycy9kb3ducmV2LnhtbESPQWvCQBSE74X+h+UVeqsbKwaJrlKtll6rkeDtkX1m&#10;Q7NvQ3Y18d+7hYLHYWa+YRarwTbiSp2vHSsYjxIQxKXTNVcK8sPubQbCB2SNjWNScCMPq+Xz0wIz&#10;7Xr+oes+VCJC2GeowITQZlL60pBFP3ItcfTOrrMYouwqqTvsI9w28j1JUmmx5rhgsKWNofJ3f7EK&#10;JlWxNUX+6XM7LtKv4+247k87pV5fho85iEBDeIT/299awSydTOHvTXwCcn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DdtyxQAAAN0AAAAPAAAAAAAAAAAAAAAAAJgCAABkcnMv&#10;ZG93bnJldi54bWxQSwUGAAAAAAQABAD1AAAAigMAAAAA&#10;" strokecolor="#2f5496 [2408]" strokeweight="1.5pt">
                <v:fill opacity="0"/>
              </v:rect>
              <v:rect id="Rectangle 35" o:spid="_x0000_s112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WxrcMA&#10;AADdAAAADwAAAGRycy9kb3ducmV2LnhtbESPQYvCMBSE78L+h/AW9qZpXS1ajSKKrkfX1fujebbF&#10;5qU2Ueu/3wiCx2FmvmGm89ZU4kaNKy0riHsRCOLM6pJzBYe/dXcEwnlkjZVlUvAgB/PZR2eKqbZ3&#10;/qXb3uciQNilqKDwvk6ldFlBBl3P1sTBO9nGoA+yyaVu8B7gppL9KEqkwZLDQoE1LQvKzvurUXAc&#10;rmr+kYZ38XowHh7Pm8syNkp9fbaLCQhPrX+HX+2tVjBKvhN4vglPQM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aWxr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12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ffu4McAAADdAAAADwAAAGRycy9kb3ducmV2LnhtbESPQWvCQBSE7wX/w/KE3urGFKykrsEI&#10;gin0oC2F3h7ZZxKbfRuz2yT++65Q8DjMzDfMKh1NI3rqXG1ZwXwWgSAurK65VPD5sXtagnAeWWNj&#10;mRRcyUG6njysMNF24AP1R1+KAGGXoILK+zaR0hUVGXQz2xIH72Q7gz7IrpS6wyHATSPjKFpIgzWH&#10;hQpb2lZU/Bx/jYLs+vb1bn1+2Z++z5c8y+Icz0apx+m4eQXhafT38H97rxUsF88v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J9+7gxwAAAN0AAAAPAAAAAAAA&#10;AAAAAAAAAKECAABkcnMvZG93bnJldi54bWxQSwUGAAAAAAQABAD5AAAAlQMAAAAA&#10;" strokecolor="#2f5496 [2408]" strokeweight="1.5pt"/>
            <v:shape id="AutoShape 37" o:spid="_x0000_s112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Gh6ksMAAADdAAAADwAAAGRycy9kb3ducmV2LnhtbERPy2rCQBTdC/2H4Rbc6aQRRFLHYAqF&#10;RHBRFaG7S+aah5k7MTPV+PedRaHLw3mv09F04k6DaywreJtHIIhLqxuuFJyOn7MVCOeRNXaWScGT&#10;HKSbl8kaE20f/EX3g69ECGGXoILa+z6R0pU1GXRz2xMH7mIHgz7AoZJ6wEcIN52Mo2gpDTYcGmrs&#10;6aOm8nr4MQqy5+68t7645Zfv9lZkWVxga5Savo7bdxCeRv8v/nPnWsFquQhzw5vwBOTm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hoepLDAAAA3QAAAA8AAAAAAAAAAAAA&#10;AAAAoQIAAGRycy9kb3ducmV2LnhtbFBLBQYAAAAABAAEAPkAAACRAwAAAAA=&#10;" strokecolor="#2f5496 [2408]" strokeweight="1.5pt"/>
          </v:group>
        </w:pict>
      </w:r>
      <w:r w:rsidR="00A53F83" w:rsidRPr="00C93C1F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i     i     i     i                                                                </w:t>
      </w:r>
    </w:p>
    <w:p w:rsidR="00A53F83" w:rsidRPr="00C93C1F" w:rsidRDefault="00BD3DCE" w:rsidP="00A53F83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116" style="position:absolute;margin-left:-16.1pt;margin-top:9.4pt;width:521.25pt;height:36.85pt;z-index:-25043148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KpD&#10;q/0RBAAA8Q8AAA4AAAAAAAAAAAAAAAAALgIAAGRycy9lMm9Eb2MueG1sUEsBAi0AFAAGAAgAAAAh&#10;AFgrD2jgAAAACgEAAA8AAAAAAAAAAAAAAAAAawYAAGRycy9kb3ducmV2LnhtbFBLBQYAAAAABAAE&#10;APMAAAB4BwAAAAA=&#10;">
            <v:group id="Group 33" o:spid="_x0000_s111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KxgLcQAAADdAAAA&#10;DwAAAAAAAAAAAAAAAACqAgAAZHJzL2Rvd25yZXYueG1sUEsFBgAAAAAEAAQA+gAAAJsDAAAAAA==&#10;">
              <v:rect id="Rectangle 34" o:spid="_x0000_s112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TCuDMUA&#10;AADdAAAADwAAAGRycy9kb3ducmV2LnhtbESPQWvCQBSE7wX/w/IKvdVN2hIkukpta/FajQRvj+wz&#10;G8y+Ddmtif++KxQ8DjPzDbNYjbYVF+p941hBOk1AEFdON1wrKPab5xkIH5A1to5JwZU8rJaThwXm&#10;2g38Q5ddqEWEsM9RgQmhy6X0lSGLfuo64uidXG8xRNnXUvc4RLht5UuSZNJiw3HBYEcfhqrz7tcq&#10;eK3LL1MWn76waZl9H66H9XDcKPX0OL7PQQQawz38395qBbPsLYXbm/gE5P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5MK4MxQAAAN0AAAAPAAAAAAAAAAAAAAAAAJgCAABkcnMv&#10;ZG93bnJldi54bWxQSwUGAAAAAAQABAD1AAAAigMAAAAA&#10;" strokecolor="#2f5496 [2408]" strokeweight="1.5pt">
                <v:fill opacity="0"/>
              </v:rect>
              <v:rect id="Rectangle 35" o:spid="_x0000_s112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pjE08IA&#10;AADdAAAADwAAAGRycy9kb3ducmV2LnhtbESPS6vCMBSE94L/IZwL7jStqHh7jSKKj6XP/aE5ty02&#10;J7WJWv+9EQSXw8x8w0xmjSnFnWpXWFYQ9yIQxKnVBWcKTsdVdwzCeWSNpWVS8CQHs2m7NcFE2wfv&#10;6X7wmQgQdgkqyL2vEildmpNB17MVcfD+bW3QB1lnUtf4CHBTyn4UjaTBgsNCjhUtckovh5tRcB4u&#10;K95Iw7t4Nfgdni/r6yI2SnV+mvkfCE+N/4Y/7a1WMB4N+vB+E56An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mMTT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111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sqbnscAAADdAAAADwAAAGRycy9kb3ducmV2LnhtbESPQWvCQBSE7wX/w/KE3urGtIikrsEI&#10;gil4qC2F3h7ZZxKbfRuz2yT++65Q8DjMzDfMKh1NI3rqXG1ZwXwWgSAurK65VPD5sXtagnAeWWNj&#10;mRRcyUG6njysMNF24Hfqj74UAcIuQQWV920ipSsqMuhmtiUO3sl2Bn2QXSl1h0OAm0bGUbSQBmsO&#10;CxW2tK2o+Dn+GgXZ9e3rYH1+2Z++z5c8y+Icz0apx+m4eQXhafT38H97rxUsFy/P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uypuexwAAAN0AAAAPAAAAAAAA&#10;AAAAAAAAAKECAABkcnMvZG93bnJldi54bWxQSwUGAAAAAAQABAD5AAAAlQMAAAAA&#10;" strokecolor="#2f5496 [2408]" strokeweight="1.5pt"/>
            <v:shape id="AutoShape 37" o:spid="_x0000_s111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SMD6scAAADdAAAADwAAAGRycy9kb3ducmV2LnhtbESPT2vCQBTE7wW/w/KE3nSjiEiaNTRC&#10;wRR6qIrQ2yP7zJ9m38bsNsZv3y0IPQ4z8xsmSUfTioF6V1tWsJhHIIgLq2suFZyOb7MNCOeRNbaW&#10;ScGdHKTbyVOCsbY3/qTh4EsRIOxiVFB538VSuqIig25uO+LgXWxv0AfZl1L3eAtw08plFK2lwZrD&#10;QoUd7Soqvg8/RkF2fz9/WJ9f95ev5ppn2TLHxij1PB1fX0B4Gv1/+NHeawWb9WoFf2/CE5Db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hIwPqxwAAAN0AAAAPAAAAAAAA&#10;AAAAAAAAAKECAABkcnMvZG93bnJldi54bWxQSwUGAAAAAAQABAD5AAAAlQMAAAAA&#10;" strokecolor="#2f5496 [2408]" strokeweight="1.5pt"/>
          </v:group>
        </w:pict>
      </w:r>
      <w:r w:rsidR="00A53F83" w:rsidRPr="00C93C1F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i     i     i     i                                                                </w:t>
      </w:r>
    </w:p>
    <w:p w:rsidR="00A53F83" w:rsidRPr="00C93C1F" w:rsidRDefault="00BD3DCE" w:rsidP="00A53F83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110" style="position:absolute;margin-left:-16.1pt;margin-top:9.4pt;width:521.25pt;height:36.85pt;z-index:-25043046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FgnE1sXBAAA8Q8AAA4AAAAAAAAAAAAAAAAALgIAAGRycy9lMm9Eb2MueG1sUEsBAi0AFAAG&#10;AAgAAAAhAFgrD2jgAAAACgEAAA8AAAAAAAAAAAAAAAAAcQYAAGRycy9kb3ducmV2LnhtbFBLBQYA&#10;AAAABAAEAPMAAAB+BwAAAAA=&#10;">
            <v:group id="Group 33" o:spid="_x0000_s111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ACV3CxgAAAN0A&#10;AAAPAAAAAAAAAAAAAAAAAKoCAABkcnMvZG93bnJldi54bWxQSwUGAAAAAAQABAD6AAAAnQMAAAAA&#10;">
              <v:rect id="Rectangle 34" o:spid="_x0000_s111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WT48YA&#10;AADdAAAADwAAAGRycy9kb3ducmV2LnhtbESPT2vCQBTE74V+h+UVeqsbq6SSukpb/+BVGwm9PbLP&#10;bDD7NmS3Jn57Vyj0OMzMb5j5crCNuFDna8cKxqMEBHHpdM2Vgvx78zID4QOyxsYxKbiSh+Xi8WGO&#10;mXY97+lyCJWIEPYZKjAhtJmUvjRk0Y9cSxy9k+sshii7SuoO+wi3jXxNklRarDkuGGzpy1B5Pvxa&#10;BZOqWJsiX/ncjot0e7weP/ufjVLPT8PHO4hAQ/gP/7V3WsEsnb7B/U18AnJx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ZWT48YAAADdAAAADwAAAAAAAAAAAAAAAACYAgAAZHJz&#10;L2Rvd25yZXYueG1sUEsFBgAAAAAEAAQA9QAAAIsDAAAAAA==&#10;" strokecolor="#2f5496 [2408]" strokeweight="1.5pt">
                <v:fill opacity="0"/>
              </v:rect>
              <v:rect id="Rectangle 35" o:spid="_x0000_s111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3DzOcEA&#10;AADdAAAADwAAAGRycy9kb3ducmV2LnhtbERPyW7CMBC9I/UfrKnUGzhBBNEQgxAI2iNLcx/FQxIR&#10;j0PskvD39aESx6e3Z+vBNOJBnastK4gnEQjiwuqaSwU/l/14AcJ5ZI2NZVLwJAfr1dsow1Tbnk/0&#10;OPtShBB2KSqovG9TKV1RkUE3sS1x4K62M+gD7EqpO+xDuGnkNIrm0mDNoaHClrYVFbfzr1GQJ7uW&#10;v6ThY7yffSb57XDfxkapj/dhswThafAv8b/7WytYzGdhbngTnoBc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tw8zn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111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yKsdMcAAADdAAAADwAAAGRycy9kb3ducmV2LnhtbESPQWvCQBSE7wX/w/KE3upGKcGmrtII&#10;BVPw0FSE3h7ZZxKbfRuzW5P8+65Q8DjMzDfMajOYRlypc7VlBfNZBIK4sLrmUsHh6/1pCcJ5ZI2N&#10;ZVIwkoPNevKwwkTbnj/pmvtSBAi7BBVU3reJlK6oyKCb2ZY4eCfbGfRBdqXUHfYBbhq5iKJYGqw5&#10;LFTY0rai4if/NQrS8eO4tz677E7f50uWposMz0apx+nw9grC0+Dv4f/2TitYxs8v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PIqx0xwAAAN0AAAAPAAAAAAAA&#10;AAAAAAAAAKECAABkcnMvZG93bnJldi54bWxQSwUGAAAAAAQABAD5AAAAlQMAAAAA&#10;" strokecolor="#2f5496 [2408]" strokeweight="1.5pt"/>
            <v:shape id="AutoShape 37" o:spid="_x0000_s111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8GTNMMAAADdAAAADwAAAGRycy9kb3ducmV2LnhtbERPy2rCQBTdC/2H4Rbc6aQBRVLHYAqF&#10;RHBRFaG7S+aah5k7MTPV+PedRaHLw3mv09F04k6DaywreJtHIIhLqxuuFJyOn7MVCOeRNXaWScGT&#10;HKSbl8kaE20f/EX3g69ECGGXoILa+z6R0pU1GXRz2xMH7mIHgz7AoZJ6wEcIN52Mo2gpDTYcGmrs&#10;6aOm8nr4MQqy5+68t7645Zfv9lZkWVxga5Savo7bdxCeRv8v/nPnWsFquQj7w5vwBOTm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vBkzTDAAAA3QAAAA8AAAAAAAAAAAAA&#10;AAAAoQIAAGRycy9kb3ducmV2LnhtbFBLBQYAAAAABAAEAPkAAACRAwAAAAA=&#10;" strokecolor="#2f5496 [2408]" strokeweight="1.5pt"/>
          </v:group>
        </w:pict>
      </w:r>
      <w:r w:rsidR="00A53F83" w:rsidRPr="00C93C1F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i     i     i     i                                                                </w:t>
      </w:r>
    </w:p>
    <w:p w:rsidR="00A53F83" w:rsidRPr="00C93C1F" w:rsidRDefault="00BD3DCE" w:rsidP="00A53F83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104" style="position:absolute;margin-left:-16.1pt;margin-top:9.4pt;width:521.25pt;height:36.85pt;z-index:-25042944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2&#10;hyI3EgQAAPEPAAAOAAAAAAAAAAAAAAAAAC4CAABkcnMvZTJvRG9jLnhtbFBLAQItABQABgAIAAAA&#10;IQBYKw9o4AAAAAoBAAAPAAAAAAAAAAAAAAAAAGwGAABkcnMvZG93bnJldi54bWxQSwUGAAAAAAQA&#10;BADzAAAAeQcAAAAA&#10;">
            <v:group id="Group 33" o:spid="_x0000_s110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rrzRzFAAAA3QAA&#10;AA8AAAAAAAAAAAAAAAAAqgIAAGRycy9kb3ducmV2LnhtbFBLBQYAAAAABAAEAPoAAACcAwAAAAA=&#10;">
              <v:rect id="Rectangle 34" o:spid="_x0000_s110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3cDPcUA&#10;AADdAAAADwAAAGRycy9kb3ducmV2LnhtbESPQWvCQBSE74X+h+UVeqsbKwaJrlKtll6rkeDtkX1m&#10;Q7NvQ3Y18d+7hYLHYWa+YRarwTbiSp2vHSsYjxIQxKXTNVcK8sPubQbCB2SNjWNScCMPq+Xz0wIz&#10;7Xr+oes+VCJC2GeowITQZlL60pBFP3ItcfTOrrMYouwqqTvsI9w28j1JUmmx5rhgsKWNofJ3f7EK&#10;JlWxNUX+6XM7LtKv4+247k87pV5fho85iEBDeIT/299awSydTuDvTXwCcn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dwM9xQAAAN0AAAAPAAAAAAAAAAAAAAAAAJgCAABkcnMv&#10;ZG93bnJldi54bWxQSwUGAAAAAAQABAD1AAAAigMAAAAA&#10;" strokecolor="#2f5496 [2408]" strokeweight="1.5pt">
                <v:fill opacity="0"/>
              </v:rect>
              <v:rect id="Rectangle 35" o:spid="_x0000_s110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+Rv4cQA&#10;AADdAAAADwAAAGRycy9kb3ducmV2LnhtbESPQWvCQBSE7wX/w/IEb80mJREbXaVYtD1Wbe6P7DMJ&#10;Zt+m2TXGf98tFDwOM/MNs9qMphUD9a6xrCCJYhDEpdUNVwq+T7vnBQjnkTW2lknBnRxs1pOnFeba&#10;3vhAw9FXIkDY5aig9r7LpXRlTQZdZDvi4J1tb9AH2VdS93gLcNPKlzieS4MNh4UaO9rWVF6OV6Og&#10;yN47/pCGv5Jd+poVl/3PNjFKzabj2xKEp9E/wv/tT61gMc9S+HsTnoB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/kb+H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110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7YwrMcAAADdAAAADwAAAGRycy9kb3ducmV2LnhtbESPT2vCQBTE7wW/w/KE3nSjoEiaNTRC&#10;wRR6qIrQ2yP7zJ9m38bsNsZv3y0IPQ4z8xsmSUfTioF6V1tWsJhHIIgLq2suFZyOb7MNCOeRNbaW&#10;ScGdHKTbyVOCsbY3/qTh4EsRIOxiVFB538VSuqIig25uO+LgXWxv0AfZl1L3eAtw08plFK2lwZrD&#10;QoUd7Soqvg8/RkF2fz9/WJ9f95ev5ppn2TLHxij1PB1fX0B4Gv1/+NHeawWb9WoFf2/CE5Db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LtjCsxwAAAN0AAAAPAAAAAAAA&#10;AAAAAAAAAKECAABkcnMvZG93bnJldi54bWxQSwUGAAAAAAQABAD5AAAAlQMAAAAA&#10;" strokecolor="#2f5496 [2408]" strokeweight="1.5pt"/>
            <v:shape id="AutoShape 37" o:spid="_x0000_s110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2Su28UAAADdAAAADwAAAGRycy9kb3ducmV2LnhtbESPQYvCMBSE7wv+h/AEb5oqbJFqFCsI&#10;VvCw7iJ4ezTPttq81Car9d+bBWGPw8x8w8yXnanFnVpXWVYwHkUgiHOrKy4U/HxvhlMQziNrrC2T&#10;gic5WC56H3NMtH3wF90PvhABwi5BBaX3TSKly0sy6Ea2IQ7e2bYGfZBtIXWLjwA3tZxEUSwNVhwW&#10;SmxoXVJ+PfwaBelzd9xbn92259PllqXpJMOLUWrQ71YzEJ46/x9+t7dawTT+jOHvTXgCcvE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2Su28UAAADdAAAADwAAAAAAAAAA&#10;AAAAAAChAgAAZHJzL2Rvd25yZXYueG1sUEsFBgAAAAAEAAQA+QAAAJMDAAAAAA==&#10;" strokecolor="#2f5496 [2408]" strokeweight="1.5pt"/>
          </v:group>
        </w:pict>
      </w:r>
      <w:r w:rsidR="00A53F83" w:rsidRPr="00C93C1F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i     i     i     i                                                                                                                               </w:t>
      </w:r>
    </w:p>
    <w:p w:rsidR="00A53F83" w:rsidRPr="009E083E" w:rsidRDefault="00A53F83" w:rsidP="00A53F83">
      <w:pPr>
        <w:spacing w:line="240" w:lineRule="auto"/>
        <w:rPr>
          <w:rFonts w:ascii="ALFABET98" w:hAnsi="ALFABET98"/>
          <w:sz w:val="36"/>
          <w:szCs w:val="36"/>
        </w:rPr>
      </w:pPr>
      <w:r w:rsidRPr="009E083E">
        <w:rPr>
          <w:rFonts w:ascii="ALFABET98" w:hAnsi="ALFABET98"/>
          <w:sz w:val="36"/>
          <w:szCs w:val="36"/>
        </w:rPr>
        <w:t xml:space="preserve">   </w:t>
      </w:r>
      <w:r>
        <w:rPr>
          <w:rFonts w:ascii="ALFABET98" w:hAnsi="ALFABET98"/>
          <w:sz w:val="36"/>
          <w:szCs w:val="36"/>
        </w:rPr>
        <w:t xml:space="preserve">                              59</w:t>
      </w:r>
    </w:p>
    <w:p w:rsidR="00A53F83" w:rsidRDefault="00A53F83" w:rsidP="00A53F83">
      <w:pPr>
        <w:spacing w:line="240" w:lineRule="auto"/>
        <w:rPr>
          <w:rFonts w:ascii="ALFABET98" w:hAnsi="ALFABET98"/>
          <w:sz w:val="36"/>
          <w:szCs w:val="36"/>
        </w:rPr>
      </w:pPr>
      <w:r w:rsidRPr="009E083E">
        <w:rPr>
          <w:rFonts w:ascii="ALFABET98" w:hAnsi="ALFABET98"/>
          <w:sz w:val="36"/>
          <w:szCs w:val="36"/>
        </w:rPr>
        <w:lastRenderedPageBreak/>
        <w:t>Sayın veli</w:t>
      </w:r>
      <w:r w:rsidR="00A076A2">
        <w:rPr>
          <w:rFonts w:ascii="ALFABET98" w:hAnsi="ALFABET98"/>
          <w:sz w:val="36"/>
          <w:szCs w:val="36"/>
        </w:rPr>
        <w:t>m, i</w:t>
      </w:r>
      <w:r>
        <w:rPr>
          <w:rFonts w:ascii="ALFABET98" w:hAnsi="ALFABET98"/>
          <w:sz w:val="36"/>
          <w:szCs w:val="36"/>
        </w:rPr>
        <w:t xml:space="preserve"> harfinin üzerinden geçiniz</w:t>
      </w:r>
      <w:r w:rsidRPr="009E083E">
        <w:rPr>
          <w:rFonts w:ascii="ALFABET98" w:hAnsi="ALFABET98"/>
          <w:sz w:val="36"/>
          <w:szCs w:val="36"/>
        </w:rPr>
        <w:t>.</w:t>
      </w:r>
    </w:p>
    <w:p w:rsidR="00A53F83" w:rsidRPr="00C93C1F" w:rsidRDefault="00BD3DCE" w:rsidP="00A53F83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098" style="position:absolute;margin-left:-16.1pt;margin-top:9.4pt;width:521.25pt;height:36.85pt;z-index:-25042841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bFA5pRYEAADxDwAADgAAAAAAAAAAAAAAAAAuAgAAZHJzL2Uyb0RvYy54bWxQSwECLQAUAAYA&#10;CAAAACEAWCsPaOAAAAAKAQAADwAAAAAAAAAAAAAAAABwBgAAZHJzL2Rvd25yZXYueG1sUEsFBgAA&#10;AAAEAAQA8wAAAH0HAAAAAA==&#10;">
            <v:group id="Group 33" o:spid="_x0000_s110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wP69sQAAADdAAAA&#10;DwAAAAAAAAAAAAAAAACqAgAAZHJzL2Rvd25yZXYueG1sUEsFBgAAAAAEAAQA+gAAAJsDAAAAAA==&#10;">
              <v:rect id="Rectangle 34" o:spid="_x0000_s110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8018YA&#10;AADdAAAADwAAAGRycy9kb3ducmV2LnhtbESPQWvCQBSE70L/w/IKvelGi8FGV6ltLV5rI6G3R/aZ&#10;Dc2+Ddmtif/eLQgeh5n5hlltBtuIM3W+dqxgOklAEJdO11wpyL934wUIH5A1No5JwYU8bNYPoxVm&#10;2vX8RedDqESEsM9QgQmhzaT0pSGLfuJa4uidXGcxRNlVUnfYR7ht5CxJUmmx5rhgsKU3Q+Xv4c8q&#10;eK6KD1Pk7z630yL9PF6O2/5np9TT4/C6BBFoCPfwrb3XChbp/AX+38QnIN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p8018YAAADdAAAADwAAAAAAAAAAAAAAAACYAgAAZHJz&#10;L2Rvd25yZXYueG1sUEsFBgAAAAAEAAQA9QAAAIsDAAAAAA==&#10;" strokecolor="#2f5496 [2408]" strokeweight="1.5pt">
                <v:fill opacity="0"/>
              </v:rect>
              <v:rect id="Rectangle 35" o:spid="_x0000_s110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OjX78A&#10;AADdAAAADwAAAGRycy9kb3ducmV2LnhtbERPy4rCMBTdC/5DuAPuNK1ocTpGEcXH0uf+0txpi81N&#10;baLWvzcLweXhvKfz1lTiQY0rLSuIBxEI4szqknMF59O6PwHhPLLGyjIpeJGD+azbmWKq7ZMP9Dj6&#10;XIQQdikqKLyvUyldVpBBN7A1ceD+bWPQB9jkUjf4DOGmksMoSqTBkkNDgTUtC8qux7tRcBmvat5K&#10;w/t4PfodX66b2zI2SvV+2sUfCE+t/4o/7p1WMEmSsD+8CU9Azt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+s6Nf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110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uH8EsYAAADdAAAADwAAAGRycy9kb3ducmV2LnhtbESPQWvCQBSE7wX/w/IEb3WjhxCiqzSC&#10;YAoempaCt0f2mY3Nvo3ZrcZ/3y0Uehxm5htmvR1tJ240+NaxgsU8AUFcO91yo+Djff+cgfABWWPn&#10;mBQ8yMN2M3laY67dnd/oVoVGRAj7HBWYEPpcSl8bsujnrieO3tkNFkOUQyP1gPcIt51cJkkqLbYc&#10;Fwz2tDNUf1XfVkHxeP08ulBeD+fT5VoWxbLEi1VqNh1fViACjeE//Nc+aAVZmi7g9018AnLz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rh/BLGAAAA3QAAAA8AAAAAAAAA&#10;AAAAAAAAoQIAAGRycy9kb3ducmV2LnhtbFBLBQYAAAAABAAEAPkAAACUAwAAAAA=&#10;" strokecolor="#2f5496 [2408]" strokeweight="1.5pt"/>
            <v:shape id="AutoShape 37" o:spid="_x0000_s109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jNiZcUAAADdAAAADwAAAGRycy9kb3ducmV2LnhtbESPQYvCMBSE7wv+h/AEb2tqD0WqUawg&#10;2AUPuiJ4ezTPttq81Car9d+bhYU9DjPzDTNf9qYRD+pcbVnBZByBIC6srrlUcPzefE5BOI+ssbFM&#10;Cl7kYLkYfMwx1fbJe3ocfCkChF2KCirv21RKV1Rk0I1tSxy8i+0M+iC7UuoOnwFuGhlHUSIN1hwW&#10;KmxpXVFxO/wYBdnr67SzPr9vL+frPc+yOMerUWo07FczEJ56/x/+a2+1gmmSxPD7JjwBuXg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jNiZcUAAADdAAAADwAAAAAAAAAA&#10;AAAAAAChAgAAZHJzL2Rvd25yZXYueG1sUEsFBgAAAAAEAAQA+QAAAJMDAAAAAA==&#10;" strokecolor="#2f5496 [2408]" strokeweight="1.5pt"/>
          </v:group>
        </w:pict>
      </w:r>
      <w:r w:rsidR="00A53F83" w:rsidRPr="00C93C1F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i     i     i     i      </w:t>
      </w:r>
    </w:p>
    <w:p w:rsidR="00A53F83" w:rsidRPr="00C93C1F" w:rsidRDefault="00BD3DCE" w:rsidP="00A53F83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092" style="position:absolute;margin-left:-16.1pt;margin-top:9.4pt;width:521.25pt;height:36.85pt;z-index:-25042739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Cu/DWrFQQAAPEPAAAOAAAAAAAAAAAAAAAAAC4CAABkcnMvZTJvRG9jLnhtbFBLAQItABQABgAI&#10;AAAAIQBYKw9o4AAAAAoBAAAPAAAAAAAAAAAAAAAAAG8GAABkcnMvZG93bnJldi54bWxQSwUGAAAA&#10;AAQABADzAAAAfAcAAAAA&#10;">
            <v:group id="Group 33" o:spid="_x0000_s109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UIjpOxgAAAN0A&#10;AAAPAAAAAAAAAAAAAAAAAKoCAABkcnMvZG93bnJldi54bWxQSwUGAAAAAAQABAD6AAAAnQMAAAAA&#10;">
              <v:rect id="Rectangle 34" o:spid="_x0000_s109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70b8UA&#10;AADdAAAADwAAAGRycy9kb3ducmV2LnhtbESPQWvCQBSE70L/w/KE3nSjpUGiq1hbi9faSPD2yD6z&#10;wezbkN2a+O+7QqHHYWa+YVabwTbiRp2vHSuYTRMQxKXTNVcK8u/9ZAHCB2SNjWNScCcPm/XTaIWZ&#10;dj1/0e0YKhEh7DNUYEJoMyl9aciin7qWOHoX11kMUXaV1B32EW4bOU+SVFqsOS4YbGlnqLwef6yC&#10;l6r4MEX+7nM7K9LP0/301p/3Sj2Ph+0SRKAh/If/2getYJGmr/B4E5+AXP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vvRvxQAAAN0AAAAPAAAAAAAAAAAAAAAAAJgCAABkcnMv&#10;ZG93bnJldi54bWxQSwUGAAAAAAQABAD1AAAAigMAAAAA&#10;" strokecolor="#2f5496 [2408]" strokeweight="1.5pt">
                <v:fill opacity="0"/>
              </v:rect>
              <v:rect id="Rectangle 35" o:spid="_x0000_s109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haesMMA&#10;AADdAAAADwAAAGRycy9kb3ducmV2LnhtbESPQYvCMBSE74L/IbwFb5pWtLhdo4jiuketen80b9ti&#10;81KbqN1/bxYEj8PMfMPMl52pxZ1aV1lWEI8iEMS51RUXCk7H7XAGwnlkjbVlUvBHDpaLfm+OqbYP&#10;PtA984UIEHYpKii9b1IpXV6SQTeyDXHwfm1r0AfZFlK3+AhwU8txFCXSYMVhocSG1iXll+xmFJyn&#10;m4Z30vA+3k4+p+fL93UdG6UGH93qC4Snzr/Dr/aPVjBLkgT+34QnIB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haes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09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kTB/ccAAADdAAAADwAAAGRycy9kb3ducmV2LnhtbESPQWvCQBSE7wX/w/KE3ppNPaQhzSqN&#10;IJhCD6ZF8PbIPpPY7NuY3Wr8912h0OMwM98w+WoyvbjQ6DrLCp6jGARxbXXHjYKvz81TCsJ5ZI29&#10;ZVJwIwer5ewhx0zbK+/oUvlGBAi7DBW03g+ZlK5uyaCL7EAcvKMdDfogx0bqEa8Bbnq5iONEGuw4&#10;LLQ40Lql+rv6MQqK2/v+w/ryvD0eTueyKBYlnoxSj/Pp7RWEp8n/h//aW60gTZIXuL8JT0Au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aRMH9xwAAAN0AAAAPAAAAAAAA&#10;AAAAAAAAAKECAABkcnMvZG93bnJldi54bWxQSwUGAAAAAAQABAD5AAAAlQMAAAAA&#10;" strokecolor="#2f5496 [2408]" strokeweight="1.5pt"/>
            <v:shape id="AutoShape 37" o:spid="_x0000_s109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9tVj8MAAADdAAAADwAAAGRycy9kb3ducmV2LnhtbERPy2rCQBTdF/yH4Qrd1UldBEkdxRSE&#10;pOCiWgrdXTLXJJq5EzNjHn/vLAouD+e93o6mET11rras4H0RgSAurK65VPBz2r+tQDiPrLGxTAom&#10;crDdzF7WmGg78Df1R1+KEMIuQQWV920ipSsqMugWtiUO3Nl2Bn2AXSl1h0MIN41cRlEsDdYcGips&#10;6bOi4nq8GwXp9PV7sD6/Zee/yy1P02WOF6PU63zcfYDwNPqn+N+daQWrOA5zw5vwBOTm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vbVY/DAAAA3QAAAA8AAAAAAAAAAAAA&#10;AAAAoQIAAGRycy9kb3ducmV2LnhtbFBLBQYAAAAABAAEAPkAAACRAwAAAAA=&#10;" strokecolor="#2f5496 [2408]" strokeweight="1.5pt"/>
          </v:group>
        </w:pict>
      </w:r>
      <w:r w:rsidR="00A53F83" w:rsidRPr="00C93C1F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i     i     i     i                                                                </w:t>
      </w:r>
    </w:p>
    <w:p w:rsidR="00A53F83" w:rsidRPr="00C93C1F" w:rsidRDefault="00BD3DCE" w:rsidP="00A53F83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086" style="position:absolute;margin-left:-16.1pt;margin-top:9.4pt;width:521.25pt;height:36.85pt;z-index:-25042636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4piQwhMEAADxDwAADgAAAAAAAAAAAAAAAAAuAgAAZHJzL2Uyb0RvYy54bWxQSwECLQAUAAYACAAA&#10;ACEAWCsPaOAAAAAKAQAADwAAAAAAAAAAAAAAAABtBgAAZHJzL2Rvd25yZXYueG1sUEsFBgAAAAAE&#10;AAQA8wAAAHoHAAAAAA==&#10;">
            <v:group id="Group 33" o:spid="_x0000_s108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uwKqQwwAAAN0AAAAP&#10;AAAAAAAAAAAAAAAAAKoCAABkcnMvZG93bnJldi54bWxQSwUGAAAAAAQABAD6AAAAmgMAAAAA&#10;">
              <v:rect id="Rectangle 34" o:spid="_x0000_s109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1xkscUA&#10;AADdAAAADwAAAGRycy9kb3ducmV2LnhtbESPQWvCQBSE7wX/w/IKvdVNWkglukpta+m1GgneHtln&#10;Nph9G7JbE/99VxA8DjPzDbNYjbYVZ+p941hBOk1AEFdON1wrKHab5xkIH5A1to5JwYU8rJaThwXm&#10;2g38S+dtqEWEsM9RgQmhy6X0lSGLfuo64ugdXW8xRNnXUvc4RLht5UuSZNJiw3HBYEcfhqrT9s8q&#10;eK3LL1MWn76waZl97y/79XDYKPX0OL7PQQQawz18a/9oBbPsLYXrm/gE5PI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3XGSxxQAAAN0AAAAPAAAAAAAAAAAAAAAAAJgCAABkcnMv&#10;ZG93bnJldi54bWxQSwUGAAAAAAQABAD1AAAAigMAAAAA&#10;" strokecolor="#2f5496 [2408]" strokeweight="1.5pt">
                <v:fill opacity="0"/>
              </v:rect>
              <v:rect id="Rectangle 35" o:spid="_x0000_s109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QObsMA&#10;AADdAAAADwAAAGRycy9kb3ducmV2LnhtbESPS4vCQBCE74L/YWjBm04iPqOjiKK7x10f9ybTJsFM&#10;T8yMGv/9zoLgsaiqr6jFqjGleFDtCssK4n4Egji1uuBMwem4601BOI+ssbRMCl7kYLVstxaYaPvk&#10;X3ocfCYChF2CCnLvq0RKl+Zk0PVtRRy8i60N+iDrTOoanwFuSjmIorE0WHBYyLGiTU7p9XA3Cs6j&#10;bcVf0vBPvBvORufr/raJjVLdTrOeg/DU+E/43f7WCqbjyQD+34QnI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PQOb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08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KZRI8cAAADdAAAADwAAAGRycy9kb3ducmV2LnhtbESPQWvCQBSE7wX/w/KE3urGFKykrsEI&#10;gin0oC2F3h7ZZxKbfRuz2yT++65Q8DjMzDfMKh1NI3rqXG1ZwXwWgSAurK65VPD5sXtagnAeWWNj&#10;mRRcyUG6njysMNF24AP1R1+KAGGXoILK+zaR0hUVGXQz2xIH72Q7gz7IrpS6wyHATSPjKFpIgzWH&#10;hQpb2lZU/Bx/jYLs+vb1bn1+2Z++z5c8y+Icz0apx+m4eQXhafT38H97rxUsFy/P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gplEjxwAAAN0AAAAPAAAAAAAA&#10;AAAAAAAAAKECAABkcnMvZG93bnJldi54bWxQSwUGAAAAAAQABAD5AAAAlQMAAAAA&#10;" strokecolor="#2f5496 [2408]" strokeweight="1.5pt"/>
            <v:shape id="AutoShape 37" o:spid="_x0000_s108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0/JV8cAAADdAAAADwAAAGRycy9kb3ducmV2LnhtbESPQWvCQBSE7wX/w/KE3urGUKykrsEI&#10;gin0oC2F3h7ZZxKbfRuz2yT++65Q8DjMzDfMKh1NI3rqXG1ZwXwWgSAurK65VPD5sXtagnAeWWNj&#10;mRRcyUG6njysMNF24AP1R1+KAGGXoILK+zaR0hUVGXQz2xIH72Q7gz7IrpS6wyHATSPjKFpIgzWH&#10;hQpb2lZU/Bx/jYLs+vb1bn1+2Z++z5c8y+Icz0apx+m4eQXhafT38H97rxUsFy/P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vT8lXxwAAAN0AAAAPAAAAAAAA&#10;AAAAAAAAAKECAABkcnMvZG93bnJldi54bWxQSwUGAAAAAAQABAD5AAAAlQMAAAAA&#10;" strokecolor="#2f5496 [2408]" strokeweight="1.5pt"/>
          </v:group>
        </w:pict>
      </w:r>
      <w:r w:rsidR="00A53F83" w:rsidRPr="00C93C1F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i     i     i     i                                                                </w:t>
      </w:r>
    </w:p>
    <w:p w:rsidR="00A53F83" w:rsidRPr="00C93C1F" w:rsidRDefault="00BD3DCE" w:rsidP="00A53F83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080" style="position:absolute;margin-left:-16.1pt;margin-top:9.4pt;width:521.25pt;height:36.85pt;z-index:-25042534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XlTzVBYEAADxDwAADgAAAAAAAAAAAAAAAAAuAgAAZHJzL2Uyb0RvYy54bWxQSwECLQAUAAYA&#10;CAAAACEAWCsPaOAAAAAKAQAADwAAAAAAAAAAAAAAAABwBgAAZHJzL2Rvd25yZXYueG1sUEsFBgAA&#10;AAAEAAQA8wAAAH0HAAAAAA==&#10;">
            <v:group id="Group 33" o:spid="_x0000_s108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OZZd/xgAAAN0A&#10;AAAPAAAAAAAAAAAAAAAAAKoCAABkcnMvZG93bnJldi54bWxQSwUGAAAAAAQABAD6AAAAnQMAAAAA&#10;">
              <v:rect id="Rectangle 34" o:spid="_x0000_s108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/lZXsUA&#10;AADdAAAADwAAAGRycy9kb3ducmV2LnhtbESPQWvCQBSE70L/w/IKvenGFqJEV6lWS6/VSPD2yD6z&#10;odm3Ibua+O+7hYLHYWa+YZbrwTbiRp2vHSuYThIQxKXTNVcK8uN+PAfhA7LGxjEpuJOH9epptMRM&#10;u56/6XYIlYgQ9hkqMCG0mZS+NGTRT1xLHL2L6yyGKLtK6g77CLeNfE2SVFqsOS4YbGlrqPw5XK2C&#10;t6rYmSL/8LmdFunn6X7a9Oe9Ui/Pw/sCRKAhPML/7S+tYJ7OZvD3Jj4Bu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+VlexQAAAN0AAAAPAAAAAAAAAAAAAAAAAJgCAABkcnMv&#10;ZG93bnJldi54bWxQSwUGAAAAAAQABAD1AAAAigMAAAAA&#10;" strokecolor="#2f5496 [2408]" strokeweight="1.5pt">
                <v:fill opacity="0"/>
              </v:rect>
              <v:rect id="Rectangle 35" o:spid="_x0000_s108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w5hMAA&#10;AADdAAAADwAAAGRycy9kb3ducmV2LnhtbERPyW7CMBC9I/EP1iBxAyeINeAgREXLsWW5j+IhiRKP&#10;09iF8Pf4UInj09s3287U4k6tKy0riMcRCOLM6pJzBZfzYbQE4TyyxtoyKXiSg23a720w0fbBP3Q/&#10;+VyEEHYJKii8bxIpXVaQQTe2DXHgbrY16ANsc6lbfIRwU8tJFM2lwZJDQ4EN7QvKqtOfUXCdfTT8&#10;JQ1/x4fpanatPn/3sVFqOOh2axCeOv8W/7uPWsFyvghzw5vwBGT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Rw5hM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108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U5myccAAADdAAAADwAAAGRycy9kb3ducmV2LnhtbESPQWvCQBSE7wX/w/KE3pqNHqxNs0oj&#10;FEzBQ60IvT2yzyQ2+zZmt0n8912h4HGYmW+YdD2aRvTUudqyglkUgyAurK65VHD4en9agnAeWWNj&#10;mRRcycF6NXlIMdF24E/q974UAcIuQQWV920ipSsqMugi2xIH72Q7gz7IrpS6wyHATSPncbyQBmsO&#10;CxW2tKmo+Nn/GgXZ9eO4sz6/bE/f50ueZfMcz0apx+n49grC0+jv4f/2VitYLp5f4PYmPAG5+g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BTmbJxwAAAN0AAAAPAAAAAAAA&#10;AAAAAAAAAKECAABkcnMvZG93bnJldi54bWxQSwUGAAAAAAQABAD5AAAAlQMAAAAA&#10;" strokecolor="#2f5496 [2408]" strokeweight="1.5pt"/>
            <v:shape id="AutoShape 37" o:spid="_x0000_s108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aG/c8MAAADdAAAADwAAAGRycy9kb3ducmV2LnhtbERPy4rCMBTdC/MP4Q7MTtNxIaUaix0Y&#10;sAMufCC4uzTXPmxuapPR+vdmIbg8nPciHUwrbtS72rKC70kEgriwuuZSwWH/O45BOI+ssbVMCh7k&#10;IF1+jBaYaHvnLd12vhQhhF2CCirvu0RKV1Rk0E1sRxy4s+0N+gD7Uuoe7yHctHIaRTNpsObQUGFH&#10;PxUVl92/UZA9/o4b6/Pr+nxqrnmWTXNsjFJfn8NqDsLT4N/il3utFcSzOOwPb8ITkMsn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Whv3PDAAAA3QAAAA8AAAAAAAAAAAAA&#10;AAAAoQIAAGRycy9kb3ducmV2LnhtbFBLBQYAAAAABAAEAPkAAACRAwAAAAA=&#10;" strokecolor="#2f5496 [2408]" strokeweight="1.5pt"/>
          </v:group>
        </w:pict>
      </w:r>
      <w:r w:rsidR="00A53F83" w:rsidRPr="00C93C1F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i     i     i     i                                                                </w:t>
      </w:r>
    </w:p>
    <w:p w:rsidR="00A53F83" w:rsidRPr="00C93C1F" w:rsidRDefault="00BD3DCE" w:rsidP="00A53F83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074" style="position:absolute;margin-left:-16.1pt;margin-top:9.4pt;width:521.25pt;height:36.85pt;z-index:-25042432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z&#10;ko3xEgQAAPEPAAAOAAAAAAAAAAAAAAAAAC4CAABkcnMvZTJvRG9jLnhtbFBLAQItABQABgAIAAAA&#10;IQBYKw9o4AAAAAoBAAAPAAAAAAAAAAAAAAAAAGwGAABkcnMvZG93bnJldi54bWxQSwUGAAAAAAQA&#10;BADzAAAAeQcAAAAA&#10;">
            <v:group id="Group 33" o:spid="_x0000_s107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SL4VvFAAAA3QAA&#10;AA8AAAAAAAAAAAAAAAAAqgIAAGRycy9kb3ducmV2LnhtbFBLBQYAAAAABAAEAPoAAACcAwAAAAA=&#10;">
              <v:rect id="Rectangle 34" o:spid="_x0000_s107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cvesUA&#10;AADdAAAADwAAAGRycy9kb3ducmV2LnhtbESPQWvCQBSE7wX/w/KE3urGCiGkrqK2ll5rI8HbI/vM&#10;BrNvQ3Zr4r/vFgSPw8x8wyzXo23FlXrfOFYwnyUgiCunG64VFD/7lwyED8gaW8ek4EYe1qvJ0xJz&#10;7Qb+push1CJC2OeowITQ5VL6ypBFP3MdcfTOrrcYouxrqXscIty28jVJUmmx4bhgsKOdoepy+LUK&#10;FnX5Ycri3Rd2Xqafx9txO5z2Sj1Px80biEBjeITv7S+tIEuzBfy/iU9Ar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Fy96xQAAAN0AAAAPAAAAAAAAAAAAAAAAAJgCAABkcnMv&#10;ZG93bnJldi54bWxQSwUGAAAAAAQABAD1AAAAigMAAAAA&#10;" strokecolor="#2f5496 [2408]" strokeweight="1.5pt">
                <v:fill opacity="0"/>
              </v:rect>
              <v:rect id="Rectangle 35" o:spid="_x0000_s107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YRDpsMA&#10;AADdAAAADwAAAGRycy9kb3ducmV2LnhtbESPQYvCMBSE74L/ITzBm6YVlW41yqKoe3S76/3RPNti&#10;89JtotZ/bxYEj8PMfMMs152pxY1aV1lWEI8jEMS51RUXCn5/dqMEhPPIGmvLpOBBDtarfm+JqbZ3&#10;/qZb5gsRIOxSVFB636RSurwkg25sG+LgnW1r0AfZFlK3eA9wU8tJFM2lwYrDQokNbUrKL9nVKDjN&#10;tg0fpOFjvJt+zE6X/d8mNkoNB93nAoSnzr/Dr/aXVpDMkyn8vwlPQK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YRDp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07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dYc68YAAADdAAAADwAAAGRycy9kb3ducmV2LnhtbESPT4vCMBTE78J+h/AW9qapglKqUezC&#10;gl3w4B8W9vZonm21ealN1PrtjSB4HGbmN8xs0ZlaXKl1lWUFw0EEgji3uuJCwX73049BOI+ssbZM&#10;Cu7kYDH/6M0w0fbGG7pufSEChF2CCkrvm0RKl5dk0A1sQxy8g20N+iDbQuoWbwFuajmKook0WHFY&#10;KLGh75Ly0/ZiFKT337+19dl5dfg/nrM0HWV4NEp9fXbLKQhPnX+HX+2VVhBP4jE834QnIOc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XWHOvGAAAA3QAAAA8AAAAAAAAA&#10;AAAAAAAAoQIAAGRycy9kb3ducmV2LnhtbFBLBQYAAAAABAAEAPkAAACUAwAAAAA=&#10;" strokecolor="#2f5496 [2408]" strokeweight="1.5pt"/>
            <v:shape id="AutoShape 37" o:spid="_x0000_s107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QSCnMUAAADdAAAADwAAAGRycy9kb3ducmV2LnhtbESPQYvCMBSE74L/IbyFvWm6HkqpRtkK&#10;ghX2sCrC3h7Ns602L7WJWv/9RhA8DjPzDTNb9KYRN+pcbVnB1zgCQVxYXXOpYL9bjRIQziNrbCyT&#10;ggc5WMyHgxmm2t75l25bX4oAYZeigsr7NpXSFRUZdGPbEgfvaDuDPsiulLrDe4CbRk6iKJYGaw4L&#10;Fba0rKg4b69GQfbYHH6szy/r49/pkmfZJMeTUerzo/+egvDU+3f41V5rBUmcxPB8E56AnP8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QSCnMUAAADdAAAADwAAAAAAAAAA&#10;AAAAAAChAgAAZHJzL2Rvd25yZXYueG1sUEsFBgAAAAAEAAQA+QAAAJMDAAAAAA==&#10;" strokecolor="#2f5496 [2408]" strokeweight="1.5pt"/>
          </v:group>
        </w:pict>
      </w:r>
      <w:r w:rsidR="00A53F83" w:rsidRPr="00C93C1F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i     i     i     i                                                                </w:t>
      </w:r>
    </w:p>
    <w:p w:rsidR="00A53F83" w:rsidRPr="00C93C1F" w:rsidRDefault="00BD3DCE" w:rsidP="00A53F83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068" style="position:absolute;margin-left:-16.1pt;margin-top:9.4pt;width:521.25pt;height:36.85pt;z-index:-25042329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czsVRRYEAADxDwAADgAAAAAAAAAAAAAAAAAuAgAAZHJzL2Uyb0RvYy54bWxQSwECLQAUAAYA&#10;CAAAACEAWCsPaOAAAAAKAQAADwAAAAAAAAAAAAAAAABwBgAAZHJzL2Rvd25yZXYueG1sUEsFBgAA&#10;AAAEAAQA8wAAAH0HAAAAAA==&#10;">
            <v:group id="Group 33" o:spid="_x0000_s107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WPWscQAAADdAAAA&#10;DwAAAAAAAAAAAAAAAACqAgAAZHJzL2Rvd25yZXYueG1sUEsFBgAAAAAEAAQA+gAAAJsDAAAAAA==&#10;">
              <v:rect id="Rectangle 34" o:spid="_x0000_s107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P8YkMYA&#10;AADdAAAADwAAAGRycy9kb3ducmV2LnhtbESPT2vCQBTE70K/w/IKvenGFkIaXaV/VHqtRkJvj+wz&#10;G5p9G7Krid/eLRQ8DjPzG2a5Hm0rLtT7xrGC+SwBQVw53XCtoDhspxkIH5A1to5JwZU8rFcPkyXm&#10;2g38TZd9qEWEsM9RgQmhy6X0lSGLfuY64uidXG8xRNnXUvc4RLht5XOSpNJiw3HBYEcfhqrf/dkq&#10;eKnLjSmLT1/YeZnujtfj+/CzVerpcXxbgAg0hnv4v/2lFWRp9gp/b+ITkK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P8YkMYAAADdAAAADwAAAAAAAAAAAAAAAACYAgAAZHJz&#10;L2Rvd25yZXYueG1sUEsFBgAAAAAEAAQA9QAAAIsDAAAAAA==&#10;" strokecolor="#2f5496 [2408]" strokeweight="1.5pt">
                <v:fill opacity="0"/>
              </v:rect>
              <v:rect id="Rectangle 35" o:spid="_x0000_s107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2bTeL4A&#10;AADdAAAADwAAAGRycy9kb3ducmV2LnhtbERPy6rCMBDdC/5DGOHuNK1cRatRRPGx9LkfmrEtNpPa&#10;RK1/bxaCy8N5T+eNKcWTaldYVhD3IhDEqdUFZwrOp3V3BMJ5ZI2lZVLwJgfzWbs1xUTbFx/oefSZ&#10;CCHsElSQe18lUro0J4OuZyviwF1tbdAHWGdS1/gK4aaU/SgaSoMFh4YcK1rmlN6OD6PgMlhVvJWG&#10;9/H6fzy43Db3ZWyU+us0iwkIT43/ib/unVYwGo7D/vAmPAE5+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Atm03i+AAAA3QAAAA8AAAAAAAAAAAAAAAAAmAIAAGRycy9kb3ducmV2&#10;LnhtbFBLBQYAAAAABAAEAPUAAACDAwAAAAA=&#10;" fillcolor="#deeaf6 [660]" strokecolor="#c00000" strokeweight="1pt">
                <v:stroke dashstyle="dash"/>
              </v:rect>
            </v:group>
            <v:shape id="AutoShape 36" o:spid="_x0000_s107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zSMNccAAADdAAAADwAAAGRycy9kb3ducmV2LnhtbESPQWvCQBSE74X+h+UVvNWNHoJNs0oj&#10;CEbwUC2F3h7ZZxKbfRuzaxL/fVcQehxm5hsmXY2mET11rrasYDaNQBAXVtdcKvg6bl4XIJxH1thY&#10;JgU3crBaPj+lmGg78Cf1B1+KAGGXoILK+zaR0hUVGXRT2xIH72Q7gz7IrpS6wyHATSPnURRLgzWH&#10;hQpbWldU/B6uRkF2233vrc8v29PP+ZJn2TzHs1Fq8jJ+vIPwNPr/8KO91QoW8dsM7m/CE5DL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PNIw1xwAAAN0AAAAPAAAAAAAA&#10;AAAAAAAAAKECAABkcnMvZG93bnJldi54bWxQSwUGAAAAAAQABAD5AAAAlQMAAAAA&#10;" strokecolor="#2f5496 [2408]" strokeweight="1.5pt"/>
            <v:shape id="AutoShape 37" o:spid="_x0000_s106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+YSQsYAAADdAAAADwAAAGRycy9kb3ducmV2LnhtbESPT4vCMBTE78J+h/AWvGlqD6LVKHZh&#10;wQoe/MPC3h7Ns602L7WJWr+9WVjwOMzMb5j5sjO1uFPrKssKRsMIBHFudcWFguPhezAB4Tyyxtoy&#10;KXiSg+XiozfHRNsH7+i+94UIEHYJKii9bxIpXV6SQTe0DXHwTrY16INsC6lbfAS4qWUcRWNpsOKw&#10;UGJDXyXll/3NKEifm5+t9dl1ffo9X7M0jTM8G6X6n91qBsJT59/h//ZaK5iMpzH8vQlPQC5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/mEkLGAAAA3QAAAA8AAAAAAAAA&#10;AAAAAAAAoQIAAGRycy9kb3ducmV2LnhtbFBLBQYAAAAABAAEAPkAAACUAwAAAAA=&#10;" strokecolor="#2f5496 [2408]" strokeweight="1.5pt"/>
          </v:group>
        </w:pict>
      </w:r>
      <w:r w:rsidR="00A53F83" w:rsidRPr="00C93C1F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i     i     i     i                                                                </w:t>
      </w:r>
    </w:p>
    <w:p w:rsidR="00A53F83" w:rsidRPr="00C93C1F" w:rsidRDefault="00BD3DCE" w:rsidP="00A53F83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062" style="position:absolute;margin-left:-16.1pt;margin-top:9.4pt;width:521.25pt;height:36.85pt;z-index:-25042227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Aq1nKYFQQAAPEPAAAOAAAAAAAAAAAAAAAAAC4CAABkcnMvZTJvRG9jLnhtbFBLAQItABQABgAI&#10;AAAAIQBYKw9o4AAAAAoBAAAPAAAAAAAAAAAAAAAAAG8GAABkcnMvZG93bnJldi54bWxQSwUGAAAA&#10;AAQABADzAAAAfAcAAAAA&#10;">
            <v:group id="Group 33" o:spid="_x0000_s106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IfdKaccAAADd&#10;AAAADwAAAAAAAAAAAAAAAACqAgAAZHJzL2Rvd25yZXYueG1sUEsFBgAAAAAEAAQA+gAAAJ4DAAAA&#10;AA==&#10;">
              <v:rect id="Rectangle 34" o:spid="_x0000_s106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GuESMYA&#10;AADdAAAADwAAAGRycy9kb3ducmV2LnhtbESPQWvCQBSE70L/w/IKvelGi8FGV6ltLV5rI6G3R/aZ&#10;Dc2+Ddmtif/eLQgeh5n5hlltBtuIM3W+dqxgOklAEJdO11wpyL934wUIH5A1No5JwYU8bNYPoxVm&#10;2vX8RedDqESEsM9QgQmhzaT0pSGLfuJa4uidXGcxRNlVUnfYR7ht5CxJUmmx5rhgsKU3Q+Xv4c8q&#10;eK6KD1Pk7z630yL9PF6O2/5np9TT4/C6BBFoCPfwrb3XChbpyxz+38QnIN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GuESMYAAADdAAAADwAAAAAAAAAAAAAAAACYAgAAZHJz&#10;L2Rvd25yZXYueG1sUEsFBgAAAAAEAAQA9QAAAIsDAAAAAA==&#10;" strokecolor="#2f5496 [2408]" strokeweight="1.5pt">
                <v:fill opacity="0"/>
              </v:rect>
              <v:rect id="Rectangle 35" o:spid="_x0000_s106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8Pul8QA&#10;AADdAAAADwAAAGRycy9kb3ducmV2LnhtbESPQWvCQBSE74X+h+UJ3uomRYOm2UixWHu0aXN/ZJ9J&#10;SPZtmt1q+u/dguBxmJlvmGw7mV6caXStZQXxIgJBXFndcq3g+2v/tAbhPLLG3jIp+CMH2/zxIcNU&#10;2wt/0rnwtQgQdikqaLwfUild1ZBBt7ADcfBOdjTogxxrqUe8BLjp5XMUJdJgy2GhwYF2DVVd8WsU&#10;lKu3gQ/S8DHeLzersnv/2cVGqflsen0B4Wny9/Ct/aEVrJNNAv9vwhOQ+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vD7pf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106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5Gx2scAAADdAAAADwAAAGRycy9kb3ducmV2LnhtbESPQWvCQBSE7wX/w/KE3pqNHqxNs0oj&#10;FEzBQ60IvT2yzyQ2+zZmt0n8912h4HGYmW+YdD2aRvTUudqyglkUgyAurK65VHD4en9agnAeWWNj&#10;mRRcycF6NXlIMdF24E/q974UAcIuQQWV920ipSsqMugi2xIH72Q7gz7IrpS6wyHATSPncbyQBmsO&#10;CxW2tKmo+Nn/GgXZ9eO4sz6/bE/f50ueZfMcz0apx+n49grC0+jv4f/2VitYLl6e4fYmPAG5+g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vkbHaxwAAAN0AAAAPAAAAAAAA&#10;AAAAAAAAAKECAABkcnMvZG93bnJldi54bWxQSwUGAAAAAAQABAD5AAAAlQMAAAAA&#10;" strokecolor="#2f5496 [2408]" strokeweight="1.5pt"/>
            <v:shape id="AutoShape 37" o:spid="_x0000_s106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g4lqMQAAADdAAAADwAAAGRycy9kb3ducmV2LnhtbERPTWvCQBC9F/wPywi9NRtzEBuzihEK&#10;SaGHqgjehuyYRLOzMbvV+O+7h0KPj/edrUfTiTsNrrWsYBbFIIgrq1uuFRz2H28LEM4ja+wsk4In&#10;OVivJi8Zpto++JvuO1+LEMIuRQWN930qpasaMugi2xMH7mwHgz7AoZZ6wEcIN51M4nguDbYcGhrs&#10;adtQdd39GAX58/P4ZX15K86ny63M86TEi1HqdTpuliA8jf5f/OcutILF/D3MDW/CE5Cr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eDiWoxAAAAN0AAAAPAAAAAAAAAAAA&#10;AAAAAKECAABkcnMvZG93bnJldi54bWxQSwUGAAAAAAQABAD5AAAAkgMAAAAA&#10;" strokecolor="#2f5496 [2408]" strokeweight="1.5pt"/>
          </v:group>
        </w:pict>
      </w:r>
      <w:r w:rsidR="00A53F83" w:rsidRPr="00C93C1F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i     i     i     i                                                                </w:t>
      </w:r>
    </w:p>
    <w:p w:rsidR="00A53F83" w:rsidRPr="00C93C1F" w:rsidRDefault="00BD3DCE" w:rsidP="00A53F83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056" style="position:absolute;margin-left:-16.1pt;margin-top:9.4pt;width:521.25pt;height:36.85pt;z-index:-25042124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GqcZZYUBAAA8Q8AAA4AAAAAAAAAAAAAAAAALgIAAGRycy9lMm9Eb2MueG1sUEsBAi0AFAAGAAgA&#10;AAAhAFgrD2jgAAAACgEAAA8AAAAAAAAAAAAAAAAAbgYAAGRycy9kb3ducmV2LnhtbFBLBQYAAAAA&#10;BAAEAPMAAAB7BwAAAAA=&#10;">
            <v:group id="Group 33" o:spid="_x0000_s105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AJ9ZwwwAAAN0AAAAP&#10;AAAAAAAAAAAAAAAAAKoCAABkcnMvZG93bnJldi54bWxQSwUGAAAAAAQABAD6AAAAmgMAAAAA&#10;">
              <v:rect id="Rectangle 34" o:spid="_x0000_s106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YUcUA&#10;AADdAAAADwAAAGRycy9kb3ducmV2LnhtbESPQWvCQBSE74L/YXmCN7NJC1ZSV9G2itfaSOjtkX3N&#10;hmbfhuzWxH/vFgo9DjPzDbPejrYVV+p941hBlqQgiCunG64VFB+HxQqED8gaW8ek4EYetpvpZI25&#10;dgO/0/UcahEh7HNUYELocil9ZciiT1xHHL0v11sMUfa11D0OEW5b+ZCmS2mx4bhgsKMXQ9X3+ccq&#10;eKzLN1MWr76wWbk8Xm6X/fB5UGo+G3fPIAKN4T/81z5pBaunNIPfN/EJyM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uxhRxQAAAN0AAAAPAAAAAAAAAAAAAAAAAJgCAABkcnMv&#10;ZG93bnJldi54bWxQSwUGAAAAAAQABAD1AAAAigMAAAAA&#10;" strokecolor="#2f5496 [2408]" strokeweight="1.5pt">
                <v:fill opacity="0"/>
              </v:rect>
              <v:rect id="Rectangle 35" o:spid="_x0000_s106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NyjsUA&#10;AADdAAAADwAAAGRycy9kb3ducmV2LnhtbESPQWvCQBSE74L/YXmF3ppNpNo0dRVRbD3atN4f2dck&#10;mH0bs9sk/nu3UPA4zMw3zHI9mkb01LnasoIkikEQF1bXXCr4/to/pSCcR9bYWCYFV3KwXk0nS8y0&#10;HfiT+tyXIkDYZaig8r7NpHRFRQZdZFvi4P3YzqAPsiul7nAIcNPIWRwvpMGaw0KFLW0rKs75r1Fw&#10;mu9a/pCGj8n++XV+Or9ftolR6vFh3LyB8DT6e/i/fdAK0pd4Bn9vwhOQq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E3KO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105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kEtw8cAAADdAAAADwAAAGRycy9kb3ducmV2LnhtbESPQWvCQBSE70L/w/IKvemmEVSia2gK&#10;ghF6qC0Fb4/sM4nNvo3ZbRL/fbcg9DjMzDfMJh1NI3rqXG1ZwfMsAkFcWF1zqeDzYzddgXAeWWNj&#10;mRTcyEG6fZhsMNF24Hfqj74UAcIuQQWV920ipSsqMuhmtiUO3tl2Bn2QXSl1h0OAm0bGUbSQBmsO&#10;CxW29FpR8X38MQqy2+Hrzfr8uj+fLtc8y+IcL0app8fxZQ3C0+j/w/f2XitYLaM5/L0JT0Bu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OQS3DxwAAAN0AAAAPAAAAAAAA&#10;AAAAAAAAAKECAABkcnMvZG93bnJldi54bWxQSwUGAAAAAAQABAD5AAAAlQMAAAAA&#10;" strokecolor="#2f5496 [2408]" strokeweight="1.5pt"/>
            <v:shape id="AutoShape 37" o:spid="_x0000_s105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ai1t8cAAADdAAAADwAAAGRycy9kb3ducmV2LnhtbESPQWvCQBSE70L/w/IKvemmQVSia2gK&#10;ghF6qC0Fb4/sM4nNvo3ZbRL/fbcg9DjMzDfMJh1NI3rqXG1ZwfMsAkFcWF1zqeDzYzddgXAeWWNj&#10;mRTcyEG6fZhsMNF24Hfqj74UAcIuQQWV920ipSsqMuhmtiUO3tl2Bn2QXSl1h0OAm0bGUbSQBmsO&#10;CxW29FpR8X38MQqy2+Hrzfr8uj+fLtc8y+IcL0app8fxZQ3C0+j/w/f2XitYLaM5/L0JT0Bu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BqLW3xwAAAN0AAAAPAAAAAAAA&#10;AAAAAAAAAKECAABkcnMvZG93bnJldi54bWxQSwUGAAAAAAQABAD5AAAAlQMAAAAA&#10;" strokecolor="#2f5496 [2408]" strokeweight="1.5pt"/>
          </v:group>
        </w:pict>
      </w:r>
      <w:r w:rsidR="00A53F83" w:rsidRPr="00C93C1F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i     i     i     i                                                                </w:t>
      </w:r>
    </w:p>
    <w:p w:rsidR="00A53F83" w:rsidRPr="00C93C1F" w:rsidRDefault="00BD3DCE" w:rsidP="00A53F83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lastRenderedPageBreak/>
        <w:pict>
          <v:group id="_x0000_s1050" style="position:absolute;margin-left:-16.1pt;margin-top:9.4pt;width:521.25pt;height:36.85pt;z-index:-25042022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">
            <v:group id="Group 33" o:spid="_x0000_s105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gguufxgAAAN0A&#10;AAAPAAAAAAAAAAAAAAAAAKoCAABkcnMvZG93bnJldi54bWxQSwUGAAAAAAQABAD6AAAAnQMAAAAA&#10;">
              <v:rect id="Rectangle 34" o:spid="_x0000_s105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R4lvsUA&#10;AADdAAAADwAAAGRycy9kb3ducmV2LnhtbESPT2vCQBTE74LfYXlCb7qxBZXUTeg/pddqJHh7ZF+z&#10;odm3Ibs18du7hYLHYWZ+w2zz0bbiQr1vHCtYLhIQxJXTDdcKiuNuvgHhA7LG1jEpuJKHPJtOtphq&#10;N/AXXQ6hFhHCPkUFJoQuldJXhiz6heuIo/fteoshyr6Wuschwm0rH5NkJS02HBcMdvRmqPo5/FoF&#10;T3X5Ycri3Rd2Wa72p+vpdTjvlHqYjS/PIAKN4R7+b39qBZt1soa/N/EJyOw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5HiW+xQAAAN0AAAAPAAAAAAAAAAAAAAAAAJgCAABkcnMv&#10;ZG93bnJldi54bWxQSwUGAAAAAAQABAD1AAAAigMAAAAA&#10;" strokecolor="#2f5496 [2408]" strokeweight="1.5pt">
                <v:fill opacity="0"/>
              </v:rect>
              <v:rect id="Rectangle 35" o:spid="_x0000_s105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/tFZMEA&#10;AADdAAAADwAAAGRycy9kb3ducmV2LnhtbERPPW/CMBDdkfgP1lXqBk5QoRAwCKVKYaS07Kf4mkTE&#10;5xC7Sfrv8YDE+PS+N7vB1KKj1lWWFcTTCARxbnXFhYKf72yyBOE8ssbaMin4Jwe77Xi0wUTbnr+o&#10;O/tChBB2CSoovW8SKV1ekkE3tQ1x4H5ta9AH2BZSt9iHcFPLWRQtpMGKQ0OJDaUl5dfzn1FwmX80&#10;fJCGT3H2tppfrp+3NDZKvb4M+zUIT4N/ih/uo1awfI/C3PAmPAG5v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v7RWT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105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6kaKcUAAADdAAAADwAAAGRycy9kb3ducmV2LnhtbESPQYvCMBSE78L+h/AWvGmqB3WrUezC&#10;ghX2oC6Ct0fzbKvNS22i1n9vFgSPw8x8w8wWranEjRpXWlYw6EcgiDOrS84V/O1+ehMQziNrrCyT&#10;ggc5WMw/OjOMtb3zhm5bn4sAYRejgsL7OpbSZQUZdH1bEwfvaBuDPsgml7rBe4CbSg6jaCQNlhwW&#10;Cqzpu6DsvL0aBcljvf+1Pr2sjofTJU2SYYono1T3s11OQXhq/Tv8aq+0gsk4+oL/N+EJyPkT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6kaKcUAAADdAAAADwAAAAAAAAAA&#10;AAAAAAChAgAAZHJzL2Rvd25yZXYueG1sUEsFBgAAAAAEAAQA+QAAAJMDAAAAAA==&#10;" strokecolor="#2f5496 [2408]" strokeweight="1.5pt"/>
            <v:shape id="AutoShape 37" o:spid="_x0000_s105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0olacMAAADdAAAADwAAAGRycy9kb3ducmV2LnhtbERPy4rCMBTdC/MP4Q6401QXKh1TsQMD&#10;VnChDgOzuzS3D21uahO1/r1ZCC4P571c9aYRN+pcbVnBZByBIM6trrlU8Hv8GS1AOI+ssbFMCh7k&#10;YJV8DJYYa3vnPd0OvhQhhF2MCirv21hKl1dk0I1tSxy4wnYGfYBdKXWH9xBuGjmNopk0WHNoqLCl&#10;74ry8+FqFKSP7d/O+uyyKf5PlyxNpxmejFLDz379BcJT79/il3ujFSzmk7A/vAlPQCZ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tKJWnDAAAA3QAAAA8AAAAAAAAAAAAA&#10;AAAAoQIAAGRycy9kb3ducmV2LnhtbFBLBQYAAAAABAAEAPkAAACRAwAAAAA=&#10;" strokecolor="#2f5496 [2408]" strokeweight="1.5pt"/>
          </v:group>
        </w:pict>
      </w:r>
      <w:r w:rsidR="00A53F83" w:rsidRPr="00C93C1F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i     i     i     i                                                                </w:t>
      </w:r>
    </w:p>
    <w:p w:rsidR="00A53F83" w:rsidRPr="00C93C1F" w:rsidRDefault="00BD3DCE" w:rsidP="00A53F83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044" style="position:absolute;margin-left:-16.1pt;margin-top:9.4pt;width:521.25pt;height:36.85pt;z-index:-25041920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J&#10;MKzqEgQAAPEPAAAOAAAAAAAAAAAAAAAAAC4CAABkcnMvZTJvRG9jLnhtbFBLAQItABQABgAIAAAA&#10;IQBYKw9o4AAAAAoBAAAPAAAAAAAAAAAAAAAAAGwGAABkcnMvZG93bnJldi54bWxQSwUGAAAAAAQA&#10;BADzAAAAeQcAAAAA&#10;">
            <v:group id="Group 33" o:spid="_x0000_s104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aYHtBxgAAAN0A&#10;AAAPAAAAAAAAAAAAAAAAAKoCAABkcnMvZG93bnJldi54bWxQSwUGAAAAAAQABAD6AAAAnQMAAAAA&#10;">
              <v:rect id="Rectangle 34" o:spid="_x0000_s104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/y1YMUA&#10;AADdAAAADwAAAGRycy9kb3ducmV2LnhtbESPQWvCQBSE7wX/w/KE3uomCirRVWytpVdtJPT2yD6z&#10;wezbkN2a+O+7hYLHYWa+YdbbwTbiRp2vHStIJwkI4tLpmisF+dfhZQnCB2SNjWNScCcP283oaY2Z&#10;dj0f6XYKlYgQ9hkqMCG0mZS+NGTRT1xLHL2L6yyGKLtK6g77CLeNnCbJXFqsOS4YbOnNUHk9/VgF&#10;s6p4N0W+97lNi/nH+X5+7b8PSj2Ph90KRKAhPML/7U+tYLlIZ/D3Jj4Buf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/LVgxQAAAN0AAAAPAAAAAAAAAAAAAAAAAJgCAABkcnMv&#10;ZG93bnJldi54bWxQSwUGAAAAAAQABAD1AAAAigMAAAAA&#10;" strokecolor="#2f5496 [2408]" strokeweight="1.5pt">
                <v:fill opacity="0"/>
              </v:rect>
              <v:rect id="Rectangle 35" o:spid="_x0000_s104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2/ZvMQA&#10;AADdAAAADwAAAGRycy9kb3ducmV2LnhtbESPQWvCQBSE7wX/w/IEb80mojVNXYNErD2qrfdH9pkE&#10;s29jdqvpv+8KhR6HmfmGWeaDacWNetdYVpBEMQji0uqGKwVfn9vnFITzyBpby6Tghxzkq9HTEjNt&#10;73yg29FXIkDYZaig9r7LpHRlTQZdZDvi4J1tb9AH2VdS93gPcNPKaRy/SIMNh4UaOypqKi/Hb6Pg&#10;NN90vJOG98l29jo/Xd6vRWKUmoyH9RsIT4P/D/+1P7SCdJHM4PEmPAG5+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9v2bz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104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z2G8cYAAADdAAAADwAAAGRycy9kb3ducmV2LnhtbESPT4vCMBTE7wt+h/AEb2uqsCpdo1hh&#10;wQoe/MPC3h7Ns63bvNQmav32RhA8DjPzG2Y6b00lrtS40rKCQT8CQZxZXXKu4LD/+ZyAcB5ZY2WZ&#10;FNzJwXzW+ZhirO2Nt3Td+VwECLsYFRTe17GULivIoOvbmjh4R9sY9EE2udQN3gLcVHIYRSNpsOSw&#10;UGBNy4Ky/93FKEju69+N9el5dfw7ndMkGaZ4Mkr1uu3iG4Sn1r/Dr/ZKK5iMB1/wfBOegJw9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s9hvHGAAAA3QAAAA8AAAAAAAAA&#10;AAAAAAAAoQIAAGRycy9kb3ducmV2LnhtbFBLBQYAAAAABAAEAPkAAACUAwAAAAA=&#10;" strokecolor="#2f5496 [2408]" strokeweight="1.5pt"/>
            <v:shape id="AutoShape 37" o:spid="_x0000_s104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+8YhscAAADdAAAADwAAAGRycy9kb3ducmV2LnhtbESPQWvCQBSE70L/w/IKvZmNHqKkWaUp&#10;FEyhh2op9PbIPpPY7NuY3Sbx37sFweMwM98w2XYyrRiod41lBYsoBkFcWt1wpeDr8DZfg3AeWWNr&#10;mRRcyMF28zDLMNV25E8a9r4SAcIuRQW1910qpStrMugi2xEH72h7gz7IvpK6xzHATSuXcZxIgw2H&#10;hRo7eq2p/N3/GQX55f37w/rivDv+nM5Fni8LPBmlnh6nl2cQniZ/D9/aO61gvVok8P8mPAG5u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b7xiGxwAAAN0AAAAPAAAAAAAA&#10;AAAAAAAAAKECAABkcnMvZG93bnJldi54bWxQSwUGAAAAAAQABAD5AAAAlQMAAAAA&#10;" strokecolor="#2f5496 [2408]" strokeweight="1.5pt"/>
          </v:group>
        </w:pict>
      </w:r>
      <w:r w:rsidR="00A53F83" w:rsidRPr="00C93C1F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i     i     i     i                                                                </w:t>
      </w:r>
    </w:p>
    <w:p w:rsidR="00A53F83" w:rsidRPr="00C93C1F" w:rsidRDefault="00BD3DCE" w:rsidP="00A53F83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038" style="position:absolute;margin-left:-16.1pt;margin-top:9.4pt;width:521.25pt;height:36.85pt;z-index:-25041817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AT57d4FQQAAPEPAAAOAAAAAAAAAAAAAAAAAC4CAABkcnMvZTJvRG9jLnhtbFBLAQItABQABgAI&#10;AAAAIQBYKw9o4AAAAAoBAAAPAAAAAAAAAAAAAAAAAG8GAABkcnMvZG93bnJldi54bWxQSwUGAAAA&#10;AAQABADzAAAAfAcAAAAA&#10;">
            <v:group id="Group 33" o:spid="_x0000_s104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LuITKvCAAAA3QAAAA8A&#10;AAAAAAAAAAAAAAAAqgIAAGRycy9kb3ducmV2LnhtbFBLBQYAAAAABAAEAPoAAACZAwAAAAA=&#10;">
              <v:rect id="Rectangle 34" o:spid="_x0000_s104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SCisUA&#10;AADdAAAADwAAAGRycy9kb3ducmV2LnhtbESPT2vCQBTE70K/w/IK3nSTCmqjq/SfxWttJPT2yD6z&#10;odm3Ibs18dt3BcHjMDO/YdbbwTbiTJ2vHStIpwkI4tLpmisF+fdusgThA7LGxjEpuJCH7eZhtMZM&#10;u56/6HwIlYgQ9hkqMCG0mZS+NGTRT11LHL2T6yyGKLtK6g77CLeNfEqSubRYc1ww2NKbofL38GcV&#10;zKriwxT5u89tWsw/j5fja/+zU2r8OLysQAQawj18a++1guUifYbrm/gE5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FIKKxQAAAN0AAAAPAAAAAAAAAAAAAAAAAJgCAABkcnMv&#10;ZG93bnJldi54bWxQSwUGAAAAAAQABAD1AAAAigMAAAAA&#10;" strokecolor="#2f5496 [2408]" strokeweight="1.5pt">
                <v:fill opacity="0"/>
              </v:rect>
              <v:rect id="Rectangle 35" o:spid="_x0000_s104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jgVAsEA&#10;AADdAAAADwAAAGRycy9kb3ducmV2LnhtbERPyW7CMBC9I/EP1iBxK05QKRBwIkQF5diy3EfxkETE&#10;4xAbCH9fH5A4Pr19mXWmFndqXWVZQTyKQBDnVldcKDgeNh8zEM4ja6wtk4InOcjSfm+JibYP/qP7&#10;3hcihLBLUEHpfZNI6fKSDLqRbYgDd7atQR9gW0jd4iOEm1qOo+hLGqw4NJTY0Lqk/LK/GQWnyXfD&#10;P9Lwb7z5nE9Ol+11HRulhoNutQDhqfNv8cu90wpm03HYH96EJyDT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44FQL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104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mpKT8cAAADdAAAADwAAAGRycy9kb3ducmV2LnhtbESPT2vCQBTE7wW/w/IK3urGHKykrqER&#10;CqbQg7YI3h7ZZ/40+zZmtyb59l2h0OMwM79hNuloWnGj3tWWFSwXEQjiwuqaSwVfn29PaxDOI2ts&#10;LZOCiRyk29nDBhNtBz7Q7ehLESDsElRQed8lUrqiIoNuYTvi4F1sb9AH2ZdS9zgEuGllHEUrabDm&#10;sFBhR7uKiu/jj1GQTe+nD+vz6/5ybq55lsU5Nkap+eP4+gLC0+j/w3/tvVawfo6XcH8TnoDc/g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aakpPxwAAAN0AAAAPAAAAAAAA&#10;AAAAAAAAAKECAABkcnMvZG93bnJldi54bWxQSwUGAAAAAAQABAD5AAAAlQMAAAAA&#10;" strokecolor="#2f5496 [2408]" strokeweight="1.5pt"/>
            <v:shape id="AutoShape 37" o:spid="_x0000_s103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rjUOMYAAADdAAAADwAAAGRycy9kb3ducmV2LnhtbESPT4vCMBTE7wt+h/AEb2tqD65Uo1hh&#10;wQoe/IPg7dE822rzUpus1m+/ERb2OMzMb5jZojO1eFDrKssKRsMIBHFudcWFguPh+3MCwnlkjbVl&#10;UvAiB4t572OGibZP3tFj7wsRIOwSVFB63yRSurwkg25oG+LgXWxr0AfZFlK3+AxwU8s4isbSYMVh&#10;ocSGViXlt/2PUZC+Nqet9dl9fTlf71maxhlejVKDfrecgvDU+f/wX3utFUy+4hjeb8ITkPN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q41DjGAAAA3QAAAA8AAAAAAAAA&#10;AAAAAAAAoQIAAGRycy9kb3ducmV2LnhtbFBLBQYAAAAABAAEAPkAAACUAwAAAAA=&#10;" strokecolor="#2f5496 [2408]" strokeweight="1.5pt"/>
          </v:group>
        </w:pict>
      </w:r>
      <w:r w:rsidR="00A53F83" w:rsidRPr="00C93C1F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i     i     i     i                                                                </w:t>
      </w:r>
    </w:p>
    <w:p w:rsidR="00A53F83" w:rsidRPr="00C93C1F" w:rsidRDefault="00BD3DCE" w:rsidP="00A53F83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032" style="position:absolute;margin-left:-16.1pt;margin-top:9.4pt;width:521.25pt;height:36.85pt;z-index:-25041715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0Uu7dhYEAADxDwAADgAAAAAAAAAAAAAAAAAuAgAAZHJzL2Uyb0RvYy54bWxQSwECLQAUAAYA&#10;CAAAACEAWCsPaOAAAAAKAQAADwAAAAAAAAAAAAAAAABwBgAAZHJzL2Rvd25yZXYueG1sUEsFBgAA&#10;AAAEAAQA8wAAAH0HAAAAAA==&#10;">
            <v:group id="Group 33" o:spid="_x0000_s103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0qYwTxgAAAN0A&#10;AAAPAAAAAAAAAAAAAAAAAKoCAABkcnMvZG93bnJldi54bWxQSwUGAAAAAAQABAD6AAAAnQMAAAAA&#10;">
              <v:rect id="Rectangle 34" o:spid="_x0000_s103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VCMsUA&#10;AADdAAAADwAAAGRycy9kb3ducmV2LnhtbESPQWvCQBSE7wX/w/IK3upGpSqpq9hai1c1Erw9sq/Z&#10;0OzbkF1N/PddodDjMDPfMMt1b2txo9ZXjhWMRwkI4sLpiksF2Wn3sgDhA7LG2jEpuJOH9WrwtMRU&#10;u44PdDuGUkQI+xQVmBCaVEpfGLLoR64hjt63ay2GKNtS6ha7CLe1nCTJTFqsOC4YbOjDUPFzvFoF&#10;0zL/NHm29Zkd57Ov8/383l12Sg2f+80biEB9+A//tfdawWI+eYXHm/gE5O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NUIyxQAAAN0AAAAPAAAAAAAAAAAAAAAAAJgCAABkcnMv&#10;ZG93bnJldi54bWxQSwUGAAAAAAQABAD1AAAAigMAAAAA&#10;" strokecolor="#2f5496 [2408]" strokeweight="1.5pt">
                <v:fill opacity="0"/>
              </v:rect>
              <v:rect id="Rectangle 35" o:spid="_x0000_s103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0o7cMA&#10;AADdAAAADwAAAGRycy9kb3ducmV2LnhtbESPS4vCQBCE74L/YWjBm04iPqOjiKK7x10f9ybTJsFM&#10;T8yMGv/9zoLgsaiqr6jFqjGleFDtCssK4n4Egji1uuBMwem4601BOI+ssbRMCl7kYLVstxaYaPvk&#10;X3ocfCYChF2CCnLvq0RKl+Zk0PVtRRy8i60N+iDrTOoanwFuSjmIorE0WHBYyLGiTU7p9XA3Cs6j&#10;bcVf0vBPvBvORufr/raJjVLdTrOeg/DU+E/43f7WCqaTwRj+34QnI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p0o7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03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s93oMcAAADdAAAADwAAAGRycy9kb3ducmV2LnhtbESPQWvCQBSE74X+h+UVems25qASs4op&#10;FEzBQ20p9PbIPrPR7NuYXTX+e7dQ6HGYmW+YYjXaTlxo8K1jBZMkBUFcO91yo+Dr8+1lDsIHZI2d&#10;Y1JwIw+r5eNDgbl2V/6gyy40IkLY56jAhNDnUvrakEWfuJ44ens3WAxRDo3UA14j3HYyS9OptNhy&#10;XDDY06uh+rg7WwXl7f1760J12ux/DqeqLLMKD1ap56dxvQARaAz/4b/2RiuYz7IZ/L6JT0Au7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6z3egxwAAAN0AAAAPAAAAAAAA&#10;AAAAAAAAAKECAABkcnMvZG93bnJldi54bWxQSwUGAAAAAAQABAD5AAAAlQMAAAAA&#10;" strokecolor="#2f5496 [2408]" strokeweight="1.5pt"/>
            <v:shape id="AutoShape 37" o:spid="_x0000_s103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1Dj0sQAAADdAAAADwAAAGRycy9kb3ducmV2LnhtbERPTWvCQBC9F/wPywje6qY5tCG6SiMI&#10;RuihaSn0NmTHJJqdjdmtSf599yB4fLzv9XY0rbhR7xrLCl6WEQji0uqGKwXfX/vnBITzyBpby6Rg&#10;Igfbzexpjam2A3/SrfCVCCHsUlRQe9+lUrqyJoNuaTviwJ1sb9AH2FdS9ziEcNPKOIpepcGGQ0ON&#10;He1qKi/Fn1GQTcefD+vz6+H0e77mWRbneDZKLebj+wqEp9E/xHf3QStI3uIwN7wJT0Bu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LUOPSxAAAAN0AAAAPAAAAAAAAAAAA&#10;AAAAAKECAABkcnMvZG93bnJldi54bWxQSwUGAAAAAAQABAD5AAAAkgMAAAAA&#10;" strokecolor="#2f5496 [2408]" strokeweight="1.5pt"/>
          </v:group>
        </w:pict>
      </w:r>
      <w:r w:rsidR="00A53F83" w:rsidRPr="00C93C1F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i     i     i     i                                                                                                                               </w:t>
      </w:r>
    </w:p>
    <w:p w:rsidR="00A53F83" w:rsidRPr="009E083E" w:rsidRDefault="00A53F83" w:rsidP="00A53F83">
      <w:pPr>
        <w:spacing w:line="240" w:lineRule="auto"/>
        <w:rPr>
          <w:rFonts w:ascii="ALFABET98" w:hAnsi="ALFABET98"/>
          <w:sz w:val="36"/>
          <w:szCs w:val="36"/>
        </w:rPr>
      </w:pPr>
      <w:r w:rsidRPr="009E083E">
        <w:rPr>
          <w:rFonts w:ascii="ALFABET98" w:hAnsi="ALFABET98"/>
          <w:sz w:val="36"/>
          <w:szCs w:val="36"/>
        </w:rPr>
        <w:t xml:space="preserve">   </w:t>
      </w:r>
      <w:r>
        <w:rPr>
          <w:rFonts w:ascii="ALFABET98" w:hAnsi="ALFABET98"/>
          <w:sz w:val="36"/>
          <w:szCs w:val="36"/>
        </w:rPr>
        <w:t xml:space="preserve">                                60</w:t>
      </w:r>
    </w:p>
    <w:p w:rsidR="00A53F83" w:rsidRDefault="00A53F83" w:rsidP="00A53F83">
      <w:pPr>
        <w:spacing w:line="240" w:lineRule="auto"/>
        <w:rPr>
          <w:rFonts w:ascii="ALFABET98" w:hAnsi="ALFABET98"/>
          <w:sz w:val="72"/>
          <w:szCs w:val="72"/>
        </w:rPr>
      </w:pPr>
      <w:r w:rsidRPr="009E083E">
        <w:rPr>
          <w:rFonts w:ascii="ALFABET98" w:hAnsi="ALFABET98"/>
          <w:sz w:val="36"/>
          <w:szCs w:val="36"/>
        </w:rPr>
        <w:t>Sayın veli</w:t>
      </w:r>
      <w:r w:rsidR="00A076A2">
        <w:rPr>
          <w:rFonts w:ascii="ALFABET98" w:hAnsi="ALFABET98"/>
          <w:sz w:val="36"/>
          <w:szCs w:val="36"/>
        </w:rPr>
        <w:t>m, i</w:t>
      </w:r>
      <w:r>
        <w:rPr>
          <w:rFonts w:ascii="ALFABET98" w:hAnsi="ALFABET98"/>
          <w:sz w:val="36"/>
          <w:szCs w:val="36"/>
        </w:rPr>
        <w:t xml:space="preserve"> harfinin üzerinden geçiniz</w:t>
      </w:r>
      <w:r w:rsidRPr="009E083E">
        <w:rPr>
          <w:rFonts w:ascii="ALFABET98" w:hAnsi="ALFABET98"/>
          <w:sz w:val="36"/>
          <w:szCs w:val="36"/>
        </w:rPr>
        <w:t>.</w:t>
      </w:r>
      <w:r w:rsidRPr="009E083E">
        <w:rPr>
          <w:rFonts w:ascii="ALFABET98" w:hAnsi="ALFABET98"/>
          <w:sz w:val="72"/>
          <w:szCs w:val="72"/>
        </w:rPr>
        <w:t xml:space="preserve">  </w:t>
      </w:r>
    </w:p>
    <w:bookmarkStart w:id="0" w:name="_GoBack"/>
    <w:bookmarkEnd w:id="0"/>
    <w:p w:rsidR="00874E68" w:rsidRPr="00874E68" w:rsidRDefault="00234956" w:rsidP="00874E68">
      <w:pPr>
        <w:spacing w:line="240" w:lineRule="auto"/>
        <w:rPr>
          <w:rFonts w:ascii="ALFABET98" w:hAnsi="ALFABET98"/>
          <w:sz w:val="36"/>
          <w:szCs w:val="36"/>
        </w:rPr>
      </w:pPr>
      <w:r>
        <w:fldChar w:fldCharType="begin"/>
      </w:r>
      <w:r>
        <w:instrText xml:space="preserve"> HYPERLINK "https://www.sorubak.com" </w:instrText>
      </w:r>
      <w:r>
        <w:fldChar w:fldCharType="separate"/>
      </w:r>
      <w:r w:rsidRPr="0007555C">
        <w:rPr>
          <w:rStyle w:val="Kpr"/>
        </w:rPr>
        <w:t>https://www.sorubak.com</w:t>
      </w:r>
      <w:r>
        <w:fldChar w:fldCharType="end"/>
      </w:r>
      <w:r>
        <w:t xml:space="preserve"> </w:t>
      </w:r>
    </w:p>
    <w:sectPr w:rsidR="00874E68" w:rsidRPr="00874E68" w:rsidSect="00097BBF">
      <w:pgSz w:w="11906" w:h="16838"/>
      <w:pgMar w:top="1559" w:right="425" w:bottom="425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77B03" w:rsidRDefault="00477B03" w:rsidP="00AF138E">
      <w:pPr>
        <w:spacing w:after="0" w:line="240" w:lineRule="auto"/>
      </w:pPr>
      <w:r>
        <w:separator/>
      </w:r>
    </w:p>
  </w:endnote>
  <w:endnote w:type="continuationSeparator" w:id="0">
    <w:p w:rsidR="00477B03" w:rsidRDefault="00477B03" w:rsidP="00AF138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77B03" w:rsidRDefault="00477B03" w:rsidP="00AF138E">
      <w:pPr>
        <w:spacing w:after="0" w:line="240" w:lineRule="auto"/>
      </w:pPr>
      <w:r>
        <w:separator/>
      </w:r>
    </w:p>
  </w:footnote>
  <w:footnote w:type="continuationSeparator" w:id="0">
    <w:p w:rsidR="00477B03" w:rsidRDefault="00477B03" w:rsidP="00AF138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attachedTemplate r:id="rId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86200"/>
    <w:rsid w:val="000120B5"/>
    <w:rsid w:val="00056D09"/>
    <w:rsid w:val="00077F4B"/>
    <w:rsid w:val="000965F7"/>
    <w:rsid w:val="00097BBF"/>
    <w:rsid w:val="000A4876"/>
    <w:rsid w:val="000B1199"/>
    <w:rsid w:val="000B30A9"/>
    <w:rsid w:val="001112E6"/>
    <w:rsid w:val="00123094"/>
    <w:rsid w:val="00155FAB"/>
    <w:rsid w:val="00170688"/>
    <w:rsid w:val="001770C2"/>
    <w:rsid w:val="001C413D"/>
    <w:rsid w:val="001F5A93"/>
    <w:rsid w:val="00234956"/>
    <w:rsid w:val="002B7340"/>
    <w:rsid w:val="002C0CBB"/>
    <w:rsid w:val="00354CC8"/>
    <w:rsid w:val="003721D6"/>
    <w:rsid w:val="00394A6D"/>
    <w:rsid w:val="003A70A3"/>
    <w:rsid w:val="003C5921"/>
    <w:rsid w:val="00463BAF"/>
    <w:rsid w:val="00477B03"/>
    <w:rsid w:val="00496FA4"/>
    <w:rsid w:val="00612758"/>
    <w:rsid w:val="006C156B"/>
    <w:rsid w:val="007875D2"/>
    <w:rsid w:val="007A24CE"/>
    <w:rsid w:val="007D2739"/>
    <w:rsid w:val="007F64BA"/>
    <w:rsid w:val="008140CA"/>
    <w:rsid w:val="008717CE"/>
    <w:rsid w:val="00874E68"/>
    <w:rsid w:val="008E294D"/>
    <w:rsid w:val="00955895"/>
    <w:rsid w:val="009C330E"/>
    <w:rsid w:val="009D28E6"/>
    <w:rsid w:val="009F1F66"/>
    <w:rsid w:val="00A076A2"/>
    <w:rsid w:val="00A269D8"/>
    <w:rsid w:val="00A53F83"/>
    <w:rsid w:val="00AA7DE2"/>
    <w:rsid w:val="00AD1B1C"/>
    <w:rsid w:val="00AF138E"/>
    <w:rsid w:val="00B33495"/>
    <w:rsid w:val="00B72907"/>
    <w:rsid w:val="00B800AF"/>
    <w:rsid w:val="00B9208E"/>
    <w:rsid w:val="00BD3DCE"/>
    <w:rsid w:val="00C01D39"/>
    <w:rsid w:val="00C207AC"/>
    <w:rsid w:val="00C254FA"/>
    <w:rsid w:val="00C94A0B"/>
    <w:rsid w:val="00D27C31"/>
    <w:rsid w:val="00D4633B"/>
    <w:rsid w:val="00E0338D"/>
    <w:rsid w:val="00E34F64"/>
    <w:rsid w:val="00E50FD5"/>
    <w:rsid w:val="00E86200"/>
    <w:rsid w:val="00EA21A0"/>
    <w:rsid w:val="00EB3694"/>
    <w:rsid w:val="00EB79AF"/>
    <w:rsid w:val="00EF74C3"/>
    <w:rsid w:val="00F12AA8"/>
    <w:rsid w:val="00F3676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 fillcolor="white" strokecolor="none [2408]">
      <v:fill color="white" opacity="0"/>
      <v:stroke color="none [2408]" weight="1.5pt"/>
    </o:shapedefaults>
    <o:shapelayout v:ext="edit">
      <o:idmap v:ext="edit" data="1,2,3,4,5"/>
      <o:rules v:ext="edit">
        <o:r id="V:Rule1" type="connector" idref="#AutoShape 36"/>
        <o:r id="V:Rule2" type="connector" idref="#AutoShape 37"/>
        <o:r id="V:Rule3" type="connector" idref="#AutoShape 36"/>
        <o:r id="V:Rule4" type="connector" idref="#AutoShape 37"/>
        <o:r id="V:Rule5" type="connector" idref="#AutoShape 36"/>
        <o:r id="V:Rule6" type="connector" idref="#AutoShape 37"/>
        <o:r id="V:Rule7" type="connector" idref="#AutoShape 36"/>
        <o:r id="V:Rule8" type="connector" idref="#AutoShape 37"/>
        <o:r id="V:Rule9" type="connector" idref="#AutoShape 36"/>
        <o:r id="V:Rule10" type="connector" idref="#AutoShape 37"/>
        <o:r id="V:Rule11" type="connector" idref="#AutoShape 36"/>
        <o:r id="V:Rule12" type="connector" idref="#AutoShape 37"/>
        <o:r id="V:Rule13" type="connector" idref="#AutoShape 36"/>
        <o:r id="V:Rule14" type="connector" idref="#AutoShape 37"/>
        <o:r id="V:Rule15" type="connector" idref="#AutoShape 36"/>
        <o:r id="V:Rule16" type="connector" idref="#AutoShape 37"/>
        <o:r id="V:Rule17" type="connector" idref="#AutoShape 36"/>
        <o:r id="V:Rule18" type="connector" idref="#AutoShape 37"/>
        <o:r id="V:Rule19" type="connector" idref="#AutoShape 36"/>
        <o:r id="V:Rule20" type="connector" idref="#AutoShape 37"/>
        <o:r id="V:Rule21" type="connector" idref="#AutoShape 36"/>
        <o:r id="V:Rule22" type="connector" idref="#AutoShape 37"/>
        <o:r id="V:Rule23" type="connector" idref="#AutoShape 36"/>
        <o:r id="V:Rule24" type="connector" idref="#AutoShape 37"/>
        <o:r id="V:Rule25" type="connector" idref="#AutoShape 36"/>
        <o:r id="V:Rule26" type="connector" idref="#AutoShape 37"/>
        <o:r id="V:Rule27" type="connector" idref="#AutoShape 36"/>
        <o:r id="V:Rule28" type="connector" idref="#AutoShape 37"/>
        <o:r id="V:Rule29" type="connector" idref="#AutoShape 36"/>
        <o:r id="V:Rule30" type="connector" idref="#AutoShape 37"/>
        <o:r id="V:Rule31" type="connector" idref="#AutoShape 36"/>
        <o:r id="V:Rule32" type="connector" idref="#AutoShape 37"/>
        <o:r id="V:Rule33" type="connector" idref="#AutoShape 36"/>
        <o:r id="V:Rule34" type="connector" idref="#AutoShape 37"/>
        <o:r id="V:Rule35" type="connector" idref="#AutoShape 36"/>
        <o:r id="V:Rule36" type="connector" idref="#AutoShape 37"/>
        <o:r id="V:Rule37" type="connector" idref="#AutoShape 36"/>
        <o:r id="V:Rule38" type="connector" idref="#AutoShape 37"/>
        <o:r id="V:Rule39" type="connector" idref="#AutoShape 36"/>
        <o:r id="V:Rule40" type="connector" idref="#AutoShape 37"/>
        <o:r id="V:Rule41" type="connector" idref="#AutoShape 36"/>
        <o:r id="V:Rule42" type="connector" idref="#AutoShape 37"/>
        <o:r id="V:Rule43" type="connector" idref="#AutoShape 36"/>
        <o:r id="V:Rule44" type="connector" idref="#AutoShape 37"/>
        <o:r id="V:Rule45" type="connector" idref="#AutoShape 36"/>
        <o:r id="V:Rule46" type="connector" idref="#AutoShape 37"/>
        <o:r id="V:Rule47" type="connector" idref="#AutoShape 36"/>
        <o:r id="V:Rule48" type="connector" idref="#AutoShape 37"/>
        <o:r id="V:Rule49" type="connector" idref="#AutoShape 36"/>
        <o:r id="V:Rule50" type="connector" idref="#AutoShape 37"/>
        <o:r id="V:Rule51" type="connector" idref="#AutoShape 36"/>
        <o:r id="V:Rule52" type="connector" idref="#AutoShape 37"/>
        <o:r id="V:Rule53" type="connector" idref="#AutoShape 36"/>
        <o:r id="V:Rule54" type="connector" idref="#AutoShape 37"/>
        <o:r id="V:Rule55" type="connector" idref="#AutoShape 36"/>
        <o:r id="V:Rule56" type="connector" idref="#AutoShape 37"/>
        <o:r id="V:Rule57" type="connector" idref="#AutoShape 36"/>
        <o:r id="V:Rule58" type="connector" idref="#AutoShape 37"/>
        <o:r id="V:Rule59" type="connector" idref="#AutoShape 36"/>
        <o:r id="V:Rule60" type="connector" idref="#AutoShape 37"/>
        <o:r id="V:Rule61" type="connector" idref="#AutoShape 36"/>
        <o:r id="V:Rule62" type="connector" idref="#AutoShape 37"/>
        <o:r id="V:Rule63" type="connector" idref="#AutoShape 36"/>
        <o:r id="V:Rule64" type="connector" idref="#AutoShape 37"/>
        <o:r id="V:Rule65" type="connector" idref="#AutoShape 36"/>
        <o:r id="V:Rule66" type="connector" idref="#AutoShape 37"/>
        <o:r id="V:Rule67" type="connector" idref="#AutoShape 36"/>
        <o:r id="V:Rule68" type="connector" idref="#AutoShape 37"/>
        <o:r id="V:Rule69" type="connector" idref="#AutoShape 36"/>
        <o:r id="V:Rule70" type="connector" idref="#AutoShape 37"/>
        <o:r id="V:Rule71" type="connector" idref="#AutoShape 36"/>
        <o:r id="V:Rule72" type="connector" idref="#AutoShape 37"/>
        <o:r id="V:Rule73" type="connector" idref="#AutoShape 36"/>
        <o:r id="V:Rule74" type="connector" idref="#AutoShape 37"/>
        <o:r id="V:Rule75" type="connector" idref="#AutoShape 36"/>
        <o:r id="V:Rule76" type="connector" idref="#AutoShape 37"/>
        <o:r id="V:Rule77" type="connector" idref="#AutoShape 36"/>
        <o:r id="V:Rule78" type="connector" idref="#AutoShape 37"/>
        <o:r id="V:Rule79" type="connector" idref="#AutoShape 36"/>
        <o:r id="V:Rule80" type="connector" idref="#AutoShape 37"/>
        <o:r id="V:Rule81" type="connector" idref="#AutoShape 36"/>
        <o:r id="V:Rule82" type="connector" idref="#AutoShape 37"/>
        <o:r id="V:Rule83" type="connector" idref="#AutoShape 36"/>
        <o:r id="V:Rule84" type="connector" idref="#AutoShape 37"/>
        <o:r id="V:Rule85" type="connector" idref="#AutoShape 36"/>
        <o:r id="V:Rule86" type="connector" idref="#AutoShape 37"/>
        <o:r id="V:Rule87" type="connector" idref="#AutoShape 36"/>
        <o:r id="V:Rule88" type="connector" idref="#AutoShape 37"/>
        <o:r id="V:Rule89" type="connector" idref="#AutoShape 36"/>
        <o:r id="V:Rule90" type="connector" idref="#AutoShape 37"/>
        <o:r id="V:Rule91" type="connector" idref="#AutoShape 36"/>
        <o:r id="V:Rule92" type="connector" idref="#AutoShape 37"/>
        <o:r id="V:Rule93" type="connector" idref="#AutoShape 36"/>
        <o:r id="V:Rule94" type="connector" idref="#AutoShape 37"/>
        <o:r id="V:Rule95" type="connector" idref="#AutoShape 36"/>
        <o:r id="V:Rule96" type="connector" idref="#AutoShape 37"/>
        <o:r id="V:Rule97" type="connector" idref="#AutoShape 36"/>
        <o:r id="V:Rule98" type="connector" idref="#AutoShape 37"/>
        <o:r id="V:Rule99" type="connector" idref="#AutoShape 36"/>
        <o:r id="V:Rule100" type="connector" idref="#AutoShape 37"/>
        <o:r id="V:Rule101" type="connector" idref="#AutoShape 36"/>
        <o:r id="V:Rule102" type="connector" idref="#AutoShape 37"/>
        <o:r id="V:Rule103" type="connector" idref="#AutoShape 36"/>
        <o:r id="V:Rule104" type="connector" idref="#AutoShape 37"/>
        <o:r id="V:Rule105" type="connector" idref="#AutoShape 36"/>
        <o:r id="V:Rule106" type="connector" idref="#AutoShape 37"/>
        <o:r id="V:Rule107" type="connector" idref="#AutoShape 36"/>
        <o:r id="V:Rule108" type="connector" idref="#AutoShape 37"/>
        <o:r id="V:Rule109" type="connector" idref="#AutoShape 36"/>
        <o:r id="V:Rule110" type="connector" idref="#AutoShape 37"/>
        <o:r id="V:Rule111" type="connector" idref="#AutoShape 36"/>
        <o:r id="V:Rule112" type="connector" idref="#AutoShape 37"/>
        <o:r id="V:Rule113" type="connector" idref="#AutoShape 36"/>
        <o:r id="V:Rule114" type="connector" idref="#AutoShape 37"/>
        <o:r id="V:Rule115" type="connector" idref="#AutoShape 36"/>
        <o:r id="V:Rule116" type="connector" idref="#AutoShape 37"/>
        <o:r id="V:Rule117" type="connector" idref="#AutoShape 36"/>
        <o:r id="V:Rule118" type="connector" idref="#AutoShape 37"/>
        <o:r id="V:Rule119" type="connector" idref="#AutoShape 36"/>
        <o:r id="V:Rule120" type="connector" idref="#AutoShape 37"/>
        <o:r id="V:Rule121" type="connector" idref="#AutoShape 36"/>
        <o:r id="V:Rule122" type="connector" idref="#AutoShape 37"/>
        <o:r id="V:Rule123" type="connector" idref="#AutoShape 36"/>
        <o:r id="V:Rule124" type="connector" idref="#AutoShape 37"/>
        <o:r id="V:Rule125" type="connector" idref="#AutoShape 36"/>
        <o:r id="V:Rule126" type="connector" idref="#AutoShape 37"/>
        <o:r id="V:Rule127" type="connector" idref="#AutoShape 36"/>
        <o:r id="V:Rule128" type="connector" idref="#AutoShape 37"/>
        <o:r id="V:Rule129" type="connector" idref="#AutoShape 36"/>
        <o:r id="V:Rule130" type="connector" idref="#AutoShape 37"/>
        <o:r id="V:Rule131" type="connector" idref="#AutoShape 36"/>
        <o:r id="V:Rule132" type="connector" idref="#AutoShape 37"/>
        <o:r id="V:Rule133" type="connector" idref="#AutoShape 36"/>
        <o:r id="V:Rule134" type="connector" idref="#AutoShape 37"/>
        <o:r id="V:Rule135" type="connector" idref="#AutoShape 36"/>
        <o:r id="V:Rule136" type="connector" idref="#AutoShape 37"/>
        <o:r id="V:Rule137" type="connector" idref="#AutoShape 36"/>
        <o:r id="V:Rule138" type="connector" idref="#AutoShape 37"/>
        <o:r id="V:Rule139" type="connector" idref="#AutoShape 36"/>
        <o:r id="V:Rule140" type="connector" idref="#AutoShape 37"/>
        <o:r id="V:Rule141" type="connector" idref="#AutoShape 36"/>
        <o:r id="V:Rule142" type="connector" idref="#AutoShape 37"/>
        <o:r id="V:Rule143" type="connector" idref="#AutoShape 36"/>
        <o:r id="V:Rule144" type="connector" idref="#AutoShape 37"/>
        <o:r id="V:Rule145" type="connector" idref="#AutoShape 36"/>
        <o:r id="V:Rule146" type="connector" idref="#AutoShape 37"/>
        <o:r id="V:Rule147" type="connector" idref="#AutoShape 36"/>
        <o:r id="V:Rule148" type="connector" idref="#AutoShape 37"/>
        <o:r id="V:Rule149" type="connector" idref="#AutoShape 36"/>
        <o:r id="V:Rule150" type="connector" idref="#AutoShape 37"/>
        <o:r id="V:Rule151" type="connector" idref="#AutoShape 36"/>
        <o:r id="V:Rule152" type="connector" idref="#AutoShape 37"/>
        <o:r id="V:Rule153" type="connector" idref="#AutoShape 36"/>
        <o:r id="V:Rule154" type="connector" idref="#AutoShape 37"/>
        <o:r id="V:Rule155" type="connector" idref="#AutoShape 36"/>
        <o:r id="V:Rule156" type="connector" idref="#AutoShape 37"/>
        <o:r id="V:Rule157" type="connector" idref="#AutoShape 36"/>
        <o:r id="V:Rule158" type="connector" idref="#AutoShape 37"/>
        <o:r id="V:Rule159" type="connector" idref="#AutoShape 36"/>
        <o:r id="V:Rule160" type="connector" idref="#AutoShape 37"/>
        <o:r id="V:Rule161" type="connector" idref="#AutoShape 36"/>
        <o:r id="V:Rule162" type="connector" idref="#AutoShape 37"/>
        <o:r id="V:Rule163" type="connector" idref="#AutoShape 36"/>
        <o:r id="V:Rule164" type="connector" idref="#AutoShape 37"/>
        <o:r id="V:Rule165" type="connector" idref="#AutoShape 36"/>
        <o:r id="V:Rule166" type="connector" idref="#AutoShape 37"/>
        <o:r id="V:Rule167" type="connector" idref="#AutoShape 36"/>
        <o:r id="V:Rule168" type="connector" idref="#AutoShape 37"/>
        <o:r id="V:Rule169" type="connector" idref="#AutoShape 36"/>
        <o:r id="V:Rule170" type="connector" idref="#AutoShape 37"/>
        <o:r id="V:Rule171" type="connector" idref="#AutoShape 36"/>
        <o:r id="V:Rule172" type="connector" idref="#AutoShape 37"/>
        <o:r id="V:Rule173" type="connector" idref="#AutoShape 36"/>
        <o:r id="V:Rule174" type="connector" idref="#AutoShape 37"/>
        <o:r id="V:Rule175" type="connector" idref="#AutoShape 36"/>
        <o:r id="V:Rule176" type="connector" idref="#AutoShape 37"/>
        <o:r id="V:Rule177" type="connector" idref="#AutoShape 36"/>
        <o:r id="V:Rule178" type="connector" idref="#AutoShape 37"/>
        <o:r id="V:Rule179" type="connector" idref="#AutoShape 36"/>
        <o:r id="V:Rule180" type="connector" idref="#AutoShape 37"/>
        <o:r id="V:Rule181" type="connector" idref="#AutoShape 36"/>
        <o:r id="V:Rule182" type="connector" idref="#AutoShape 37"/>
        <o:r id="V:Rule183" type="connector" idref="#AutoShape 36"/>
        <o:r id="V:Rule184" type="connector" idref="#AutoShape 37"/>
        <o:r id="V:Rule185" type="connector" idref="#AutoShape 36"/>
        <o:r id="V:Rule186" type="connector" idref="#AutoShape 37"/>
        <o:r id="V:Rule187" type="connector" idref="#AutoShape 36"/>
        <o:r id="V:Rule188" type="connector" idref="#AutoShape 37"/>
        <o:r id="V:Rule189" type="connector" idref="#AutoShape 36"/>
        <o:r id="V:Rule190" type="connector" idref="#AutoShape 37"/>
        <o:r id="V:Rule191" type="connector" idref="#AutoShape 36"/>
        <o:r id="V:Rule192" type="connector" idref="#AutoShape 37"/>
        <o:r id="V:Rule193" type="connector" idref="#AutoShape 36"/>
        <o:r id="V:Rule194" type="connector" idref="#AutoShape 37"/>
        <o:r id="V:Rule195" type="connector" idref="#AutoShape 36"/>
        <o:r id="V:Rule196" type="connector" idref="#AutoShape 37"/>
        <o:r id="V:Rule197" type="connector" idref="#AutoShape 36"/>
        <o:r id="V:Rule198" type="connector" idref="#AutoShape 37"/>
        <o:r id="V:Rule199" type="connector" idref="#AutoShape 36"/>
        <o:r id="V:Rule200" type="connector" idref="#AutoShape 37"/>
        <o:r id="V:Rule201" type="connector" idref="#AutoShape 36"/>
        <o:r id="V:Rule202" type="connector" idref="#AutoShape 37"/>
        <o:r id="V:Rule203" type="connector" idref="#AutoShape 36"/>
        <o:r id="V:Rule204" type="connector" idref="#AutoShape 37"/>
        <o:r id="V:Rule205" type="connector" idref="#AutoShape 36"/>
        <o:r id="V:Rule206" type="connector" idref="#AutoShape 37"/>
        <o:r id="V:Rule207" type="connector" idref="#AutoShape 36"/>
        <o:r id="V:Rule208" type="connector" idref="#AutoShape 37"/>
        <o:r id="V:Rule209" type="connector" idref="#AutoShape 36"/>
        <o:r id="V:Rule210" type="connector" idref="#AutoShape 37"/>
        <o:r id="V:Rule211" type="connector" idref="#AutoShape 36"/>
        <o:r id="V:Rule212" type="connector" idref="#AutoShape 37"/>
        <o:r id="V:Rule213" type="connector" idref="#AutoShape 36"/>
        <o:r id="V:Rule214" type="connector" idref="#AutoShape 37"/>
        <o:r id="V:Rule215" type="connector" idref="#AutoShape 36"/>
        <o:r id="V:Rule216" type="connector" idref="#AutoShape 37"/>
        <o:r id="V:Rule217" type="connector" idref="#AutoShape 36"/>
        <o:r id="V:Rule218" type="connector" idref="#AutoShape 37"/>
        <o:r id="V:Rule219" type="connector" idref="#AutoShape 36"/>
        <o:r id="V:Rule220" type="connector" idref="#AutoShape 37"/>
        <o:r id="V:Rule221" type="connector" idref="#AutoShape 36"/>
        <o:r id="V:Rule222" type="connector" idref="#AutoShape 37"/>
        <o:r id="V:Rule223" type="connector" idref="#AutoShape 36"/>
        <o:r id="V:Rule224" type="connector" idref="#AutoShape 37"/>
        <o:r id="V:Rule225" type="connector" idref="#AutoShape 36"/>
        <o:r id="V:Rule226" type="connector" idref="#AutoShape 37"/>
        <o:r id="V:Rule227" type="connector" idref="#AutoShape 36"/>
        <o:r id="V:Rule228" type="connector" idref="#AutoShape 37"/>
        <o:r id="V:Rule229" type="connector" idref="#AutoShape 36"/>
        <o:r id="V:Rule230" type="connector" idref="#AutoShape 37"/>
        <o:r id="V:Rule231" type="connector" idref="#AutoShape 36"/>
        <o:r id="V:Rule232" type="connector" idref="#AutoShape 37"/>
        <o:r id="V:Rule233" type="connector" idref="#AutoShape 36"/>
        <o:r id="V:Rule234" type="connector" idref="#AutoShape 37"/>
        <o:r id="V:Rule235" type="connector" idref="#AutoShape 36"/>
        <o:r id="V:Rule236" type="connector" idref="#AutoShape 37"/>
        <o:r id="V:Rule237" type="connector" idref="#AutoShape 36"/>
        <o:r id="V:Rule238" type="connector" idref="#AutoShape 37"/>
        <o:r id="V:Rule239" type="connector" idref="#AutoShape 36"/>
        <o:r id="V:Rule240" type="connector" idref="#AutoShape 37"/>
        <o:r id="V:Rule241" type="connector" idref="#AutoShape 36"/>
        <o:r id="V:Rule242" type="connector" idref="#AutoShape 37"/>
        <o:r id="V:Rule243" type="connector" idref="#AutoShape 36"/>
        <o:r id="V:Rule244" type="connector" idref="#AutoShape 37"/>
        <o:r id="V:Rule245" type="connector" idref="#AutoShape 36"/>
        <o:r id="V:Rule246" type="connector" idref="#AutoShape 37"/>
        <o:r id="V:Rule247" type="connector" idref="#AutoShape 36"/>
        <o:r id="V:Rule248" type="connector" idref="#AutoShape 37"/>
        <o:r id="V:Rule249" type="connector" idref="#AutoShape 36"/>
        <o:r id="V:Rule250" type="connector" idref="#AutoShape 37"/>
        <o:r id="V:Rule251" type="connector" idref="#AutoShape 36"/>
        <o:r id="V:Rule252" type="connector" idref="#AutoShape 37"/>
        <o:r id="V:Rule253" type="connector" idref="#AutoShape 36"/>
        <o:r id="V:Rule254" type="connector" idref="#AutoShape 37"/>
        <o:r id="V:Rule255" type="connector" idref="#AutoShape 36"/>
        <o:r id="V:Rule256" type="connector" idref="#AutoShape 37"/>
        <o:r id="V:Rule257" type="connector" idref="#AutoShape 36"/>
        <o:r id="V:Rule258" type="connector" idref="#AutoShape 37"/>
        <o:r id="V:Rule259" type="connector" idref="#AutoShape 36"/>
        <o:r id="V:Rule260" type="connector" idref="#AutoShape 37"/>
        <o:r id="V:Rule261" type="connector" idref="#AutoShape 36"/>
        <o:r id="V:Rule262" type="connector" idref="#AutoShape 37"/>
        <o:r id="V:Rule263" type="connector" idref="#AutoShape 36"/>
        <o:r id="V:Rule264" type="connector" idref="#AutoShape 37"/>
        <o:r id="V:Rule265" type="connector" idref="#AutoShape 36"/>
        <o:r id="V:Rule266" type="connector" idref="#AutoShape 37"/>
        <o:r id="V:Rule267" type="connector" idref="#AutoShape 36"/>
        <o:r id="V:Rule268" type="connector" idref="#AutoShape 37"/>
        <o:r id="V:Rule269" type="connector" idref="#AutoShape 36"/>
        <o:r id="V:Rule270" type="connector" idref="#AutoShape 37"/>
        <o:r id="V:Rule271" type="connector" idref="#AutoShape 36"/>
        <o:r id="V:Rule272" type="connector" idref="#AutoShape 37"/>
        <o:r id="V:Rule273" type="connector" idref="#AutoShape 36"/>
        <o:r id="V:Rule274" type="connector" idref="#AutoShape 37"/>
        <o:r id="V:Rule275" type="connector" idref="#AutoShape 36"/>
        <o:r id="V:Rule276" type="connector" idref="#AutoShape 37"/>
        <o:r id="V:Rule277" type="connector" idref="#AutoShape 36"/>
        <o:r id="V:Rule278" type="connector" idref="#AutoShape 37"/>
        <o:r id="V:Rule279" type="connector" idref="#AutoShape 36"/>
        <o:r id="V:Rule280" type="connector" idref="#AutoShape 37"/>
        <o:r id="V:Rule281" type="connector" idref="#AutoShape 36"/>
        <o:r id="V:Rule282" type="connector" idref="#AutoShape 37"/>
        <o:r id="V:Rule283" type="connector" idref="#AutoShape 36"/>
        <o:r id="V:Rule284" type="connector" idref="#AutoShape 37"/>
        <o:r id="V:Rule285" type="connector" idref="#AutoShape 36"/>
        <o:r id="V:Rule286" type="connector" idref="#AutoShape 37"/>
        <o:r id="V:Rule287" type="connector" idref="#AutoShape 36"/>
        <o:r id="V:Rule288" type="connector" idref="#AutoShape 37"/>
        <o:r id="V:Rule289" type="connector" idref="#AutoShape 36"/>
        <o:r id="V:Rule290" type="connector" idref="#AutoShape 37"/>
        <o:r id="V:Rule291" type="connector" idref="#AutoShape 36"/>
        <o:r id="V:Rule292" type="connector" idref="#AutoShape 37"/>
        <o:r id="V:Rule293" type="connector" idref="#AutoShape 36"/>
        <o:r id="V:Rule294" type="connector" idref="#AutoShape 37"/>
        <o:r id="V:Rule295" type="connector" idref="#AutoShape 36"/>
        <o:r id="V:Rule296" type="connector" idref="#AutoShape 37"/>
        <o:r id="V:Rule297" type="connector" idref="#AutoShape 36"/>
        <o:r id="V:Rule298" type="connector" idref="#AutoShape 37"/>
        <o:r id="V:Rule299" type="connector" idref="#AutoShape 36"/>
        <o:r id="V:Rule300" type="connector" idref="#AutoShape 37"/>
        <o:r id="V:Rule301" type="connector" idref="#AutoShape 36"/>
        <o:r id="V:Rule302" type="connector" idref="#AutoShape 37"/>
        <o:r id="V:Rule303" type="connector" idref="#AutoShape 36"/>
        <o:r id="V:Rule304" type="connector" idref="#AutoShape 37"/>
        <o:r id="V:Rule305" type="connector" idref="#AutoShape 36"/>
        <o:r id="V:Rule306" type="connector" idref="#AutoShape 37"/>
        <o:r id="V:Rule307" type="connector" idref="#AutoShape 36"/>
        <o:r id="V:Rule308" type="connector" idref="#AutoShape 37"/>
        <o:r id="V:Rule309" type="connector" idref="#AutoShape 36"/>
        <o:r id="V:Rule310" type="connector" idref="#AutoShape 37"/>
        <o:r id="V:Rule311" type="connector" idref="#AutoShape 36"/>
        <o:r id="V:Rule312" type="connector" idref="#AutoShape 37"/>
        <o:r id="V:Rule313" type="connector" idref="#AutoShape 36"/>
        <o:r id="V:Rule314" type="connector" idref="#AutoShape 37"/>
        <o:r id="V:Rule315" type="connector" idref="#AutoShape 36"/>
        <o:r id="V:Rule316" type="connector" idref="#AutoShape 37"/>
        <o:r id="V:Rule317" type="connector" idref="#AutoShape 36"/>
        <o:r id="V:Rule318" type="connector" idref="#AutoShape 37"/>
        <o:r id="V:Rule319" type="connector" idref="#AutoShape 36"/>
        <o:r id="V:Rule320" type="connector" idref="#AutoShape 37"/>
        <o:r id="V:Rule321" type="connector" idref="#AutoShape 36"/>
        <o:r id="V:Rule322" type="connector" idref="#AutoShape 37"/>
        <o:r id="V:Rule323" type="connector" idref="#AutoShape 36"/>
        <o:r id="V:Rule324" type="connector" idref="#AutoShape 37"/>
        <o:r id="V:Rule325" type="connector" idref="#AutoShape 36"/>
        <o:r id="V:Rule326" type="connector" idref="#AutoShape 37"/>
        <o:r id="V:Rule327" type="connector" idref="#AutoShape 36"/>
        <o:r id="V:Rule328" type="connector" idref="#AutoShape 37"/>
        <o:r id="V:Rule329" type="connector" idref="#AutoShape 36"/>
        <o:r id="V:Rule330" type="connector" idref="#AutoShape 37"/>
        <o:r id="V:Rule331" type="connector" idref="#AutoShape 36"/>
        <o:r id="V:Rule332" type="connector" idref="#AutoShape 37"/>
        <o:r id="V:Rule333" type="connector" idref="#AutoShape 36"/>
        <o:r id="V:Rule334" type="connector" idref="#AutoShape 37"/>
        <o:r id="V:Rule335" type="connector" idref="#AutoShape 36"/>
        <o:r id="V:Rule336" type="connector" idref="#AutoShape 37"/>
        <o:r id="V:Rule337" type="connector" idref="#AutoShape 36"/>
        <o:r id="V:Rule338" type="connector" idref="#AutoShape 37"/>
        <o:r id="V:Rule339" type="connector" idref="#AutoShape 36"/>
        <o:r id="V:Rule340" type="connector" idref="#AutoShape 37"/>
        <o:r id="V:Rule341" type="connector" idref="#AutoShape 36"/>
        <o:r id="V:Rule342" type="connector" idref="#AutoShape 37"/>
        <o:r id="V:Rule343" type="connector" idref="#AutoShape 36"/>
        <o:r id="V:Rule344" type="connector" idref="#AutoShape 37"/>
        <o:r id="V:Rule345" type="connector" idref="#AutoShape 36"/>
        <o:r id="V:Rule346" type="connector" idref="#AutoShape 37"/>
        <o:r id="V:Rule347" type="connector" idref="#AutoShape 36"/>
        <o:r id="V:Rule348" type="connector" idref="#AutoShape 37"/>
        <o:r id="V:Rule349" type="connector" idref="#AutoShape 36"/>
        <o:r id="V:Rule350" type="connector" idref="#AutoShape 37"/>
        <o:r id="V:Rule351" type="connector" idref="#AutoShape 36"/>
        <o:r id="V:Rule352" type="connector" idref="#AutoShape 37"/>
        <o:r id="V:Rule353" type="connector" idref="#AutoShape 36"/>
        <o:r id="V:Rule354" type="connector" idref="#AutoShape 37"/>
        <o:r id="V:Rule355" type="connector" idref="#AutoShape 36"/>
        <o:r id="V:Rule356" type="connector" idref="#AutoShape 37"/>
        <o:r id="V:Rule357" type="connector" idref="#AutoShape 36"/>
        <o:r id="V:Rule358" type="connector" idref="#AutoShape 37"/>
        <o:r id="V:Rule359" type="connector" idref="#AutoShape 36"/>
        <o:r id="V:Rule360" type="connector" idref="#AutoShape 37"/>
        <o:r id="V:Rule361" type="connector" idref="#AutoShape 36"/>
        <o:r id="V:Rule362" type="connector" idref="#AutoShape 37"/>
        <o:r id="V:Rule363" type="connector" idref="#AutoShape 36"/>
        <o:r id="V:Rule364" type="connector" idref="#AutoShape 37"/>
        <o:r id="V:Rule365" type="connector" idref="#AutoShape 36"/>
        <o:r id="V:Rule366" type="connector" idref="#AutoShape 37"/>
        <o:r id="V:Rule367" type="connector" idref="#AutoShape 36"/>
        <o:r id="V:Rule368" type="connector" idref="#AutoShape 37"/>
        <o:r id="V:Rule369" type="connector" idref="#AutoShape 36"/>
        <o:r id="V:Rule370" type="connector" idref="#AutoShape 37"/>
        <o:r id="V:Rule371" type="connector" idref="#AutoShape 36"/>
        <o:r id="V:Rule372" type="connector" idref="#AutoShape 37"/>
        <o:r id="V:Rule373" type="connector" idref="#AutoShape 36"/>
        <o:r id="V:Rule374" type="connector" idref="#AutoShape 37"/>
        <o:r id="V:Rule375" type="connector" idref="#AutoShape 36"/>
        <o:r id="V:Rule376" type="connector" idref="#AutoShape 37"/>
        <o:r id="V:Rule377" type="connector" idref="#AutoShape 36"/>
        <o:r id="V:Rule378" type="connector" idref="#AutoShape 37"/>
        <o:r id="V:Rule379" type="connector" idref="#AutoShape 36"/>
        <o:r id="V:Rule380" type="connector" idref="#AutoShape 37"/>
        <o:r id="V:Rule381" type="connector" idref="#AutoShape 36"/>
        <o:r id="V:Rule382" type="connector" idref="#AutoShape 37"/>
        <o:r id="V:Rule383" type="connector" idref="#AutoShape 36"/>
        <o:r id="V:Rule384" type="connector" idref="#AutoShape 37"/>
        <o:r id="V:Rule385" type="connector" idref="#AutoShape 36"/>
        <o:r id="V:Rule386" type="connector" idref="#AutoShape 37"/>
        <o:r id="V:Rule387" type="connector" idref="#AutoShape 36"/>
        <o:r id="V:Rule388" type="connector" idref="#AutoShape 37"/>
        <o:r id="V:Rule389" type="connector" idref="#AutoShape 36"/>
        <o:r id="V:Rule390" type="connector" idref="#AutoShape 37"/>
        <o:r id="V:Rule391" type="connector" idref="#AutoShape 36"/>
        <o:r id="V:Rule392" type="connector" idref="#AutoShape 37"/>
        <o:r id="V:Rule393" type="connector" idref="#AutoShape 36"/>
        <o:r id="V:Rule394" type="connector" idref="#AutoShape 37"/>
        <o:r id="V:Rule395" type="connector" idref="#AutoShape 36"/>
        <o:r id="V:Rule396" type="connector" idref="#AutoShape 37"/>
        <o:r id="V:Rule397" type="connector" idref="#AutoShape 36"/>
        <o:r id="V:Rule398" type="connector" idref="#AutoShape 37"/>
        <o:r id="V:Rule399" type="connector" idref="#AutoShape 36"/>
        <o:r id="V:Rule400" type="connector" idref="#AutoShape 37"/>
        <o:r id="V:Rule401" type="connector" idref="#AutoShape 36"/>
        <o:r id="V:Rule402" type="connector" idref="#AutoShape 37"/>
        <o:r id="V:Rule403" type="connector" idref="#AutoShape 36"/>
        <o:r id="V:Rule404" type="connector" idref="#AutoShape 37"/>
        <o:r id="V:Rule405" type="connector" idref="#AutoShape 36"/>
        <o:r id="V:Rule406" type="connector" idref="#AutoShape 37"/>
        <o:r id="V:Rule407" type="connector" idref="#AutoShape 36"/>
        <o:r id="V:Rule408" type="connector" idref="#AutoShape 37"/>
        <o:r id="V:Rule409" type="connector" idref="#AutoShape 36"/>
        <o:r id="V:Rule410" type="connector" idref="#AutoShape 37"/>
        <o:r id="V:Rule411" type="connector" idref="#AutoShape 36"/>
        <o:r id="V:Rule412" type="connector" idref="#AutoShape 37"/>
        <o:r id="V:Rule413" type="connector" idref="#AutoShape 36"/>
        <o:r id="V:Rule414" type="connector" idref="#AutoShape 37"/>
        <o:r id="V:Rule415" type="connector" idref="#AutoShape 36"/>
        <o:r id="V:Rule416" type="connector" idref="#AutoShape 37"/>
        <o:r id="V:Rule417" type="connector" idref="#AutoShape 36"/>
        <o:r id="V:Rule418" type="connector" idref="#AutoShape 37"/>
        <o:r id="V:Rule419" type="connector" idref="#AutoShape 36"/>
        <o:r id="V:Rule420" type="connector" idref="#AutoShape 37"/>
        <o:r id="V:Rule421" type="connector" idref="#AutoShape 36"/>
        <o:r id="V:Rule422" type="connector" idref="#AutoShape 37"/>
        <o:r id="V:Rule423" type="connector" idref="#AutoShape 36"/>
        <o:r id="V:Rule424" type="connector" idref="#AutoShape 37"/>
        <o:r id="V:Rule425" type="connector" idref="#AutoShape 36"/>
        <o:r id="V:Rule426" type="connector" idref="#AutoShape 37"/>
        <o:r id="V:Rule427" type="connector" idref="#AutoShape 36"/>
        <o:r id="V:Rule428" type="connector" idref="#AutoShape 37"/>
        <o:r id="V:Rule429" type="connector" idref="#AutoShape 36"/>
        <o:r id="V:Rule430" type="connector" idref="#AutoShape 37"/>
        <o:r id="V:Rule431" type="connector" idref="#AutoShape 36"/>
        <o:r id="V:Rule432" type="connector" idref="#AutoShape 37"/>
        <o:r id="V:Rule433" type="connector" idref="#AutoShape 36"/>
        <o:r id="V:Rule434" type="connector" idref="#AutoShape 37"/>
        <o:r id="V:Rule435" type="connector" idref="#AutoShape 36"/>
        <o:r id="V:Rule436" type="connector" idref="#AutoShape 37"/>
        <o:r id="V:Rule437" type="connector" idref="#AutoShape 36"/>
        <o:r id="V:Rule438" type="connector" idref="#AutoShape 37"/>
        <o:r id="V:Rule439" type="connector" idref="#AutoShape 36"/>
        <o:r id="V:Rule440" type="connector" idref="#AutoShape 37"/>
        <o:r id="V:Rule441" type="connector" idref="#AutoShape 36"/>
        <o:r id="V:Rule442" type="connector" idref="#AutoShape 37"/>
        <o:r id="V:Rule443" type="connector" idref="#AutoShape 36"/>
        <o:r id="V:Rule444" type="connector" idref="#AutoShape 37"/>
        <o:r id="V:Rule445" type="connector" idref="#AutoShape 36"/>
        <o:r id="V:Rule446" type="connector" idref="#AutoShape 37"/>
        <o:r id="V:Rule447" type="connector" idref="#AutoShape 36"/>
        <o:r id="V:Rule448" type="connector" idref="#AutoShape 37"/>
        <o:r id="V:Rule449" type="connector" idref="#AutoShape 36"/>
        <o:r id="V:Rule450" type="connector" idref="#AutoShape 37"/>
        <o:r id="V:Rule451" type="connector" idref="#AutoShape 36"/>
        <o:r id="V:Rule452" type="connector" idref="#AutoShape 37"/>
        <o:r id="V:Rule453" type="connector" idref="#AutoShape 36"/>
        <o:r id="V:Rule454" type="connector" idref="#AutoShape 37"/>
        <o:r id="V:Rule455" type="connector" idref="#AutoShape 36"/>
        <o:r id="V:Rule456" type="connector" idref="#AutoShape 37"/>
        <o:r id="V:Rule457" type="connector" idref="#AutoShape 36"/>
        <o:r id="V:Rule458" type="connector" idref="#AutoShape 37"/>
        <o:r id="V:Rule459" type="connector" idref="#AutoShape 36"/>
        <o:r id="V:Rule460" type="connector" idref="#AutoShape 37"/>
        <o:r id="V:Rule461" type="connector" idref="#AutoShape 36"/>
        <o:r id="V:Rule462" type="connector" idref="#AutoShape 37"/>
        <o:r id="V:Rule463" type="connector" idref="#AutoShape 36"/>
        <o:r id="V:Rule464" type="connector" idref="#AutoShape 37"/>
        <o:r id="V:Rule465" type="connector" idref="#AutoShape 36"/>
        <o:r id="V:Rule466" type="connector" idref="#AutoShape 37"/>
        <o:r id="V:Rule467" type="connector" idref="#AutoShape 36"/>
        <o:r id="V:Rule468" type="connector" idref="#AutoShape 37"/>
        <o:r id="V:Rule469" type="connector" idref="#AutoShape 36"/>
        <o:r id="V:Rule470" type="connector" idref="#AutoShape 37"/>
        <o:r id="V:Rule471" type="connector" idref="#AutoShape 36"/>
        <o:r id="V:Rule472" type="connector" idref="#AutoShape 37"/>
        <o:r id="V:Rule473" type="connector" idref="#AutoShape 36"/>
        <o:r id="V:Rule474" type="connector" idref="#AutoShape 37"/>
        <o:r id="V:Rule475" type="connector" idref="#AutoShape 36"/>
        <o:r id="V:Rule476" type="connector" idref="#AutoShape 37"/>
        <o:r id="V:Rule477" type="connector" idref="#AutoShape 36"/>
        <o:r id="V:Rule478" type="connector" idref="#AutoShape 37"/>
        <o:r id="V:Rule479" type="connector" idref="#AutoShape 36"/>
        <o:r id="V:Rule480" type="connector" idref="#AutoShape 37"/>
        <o:r id="V:Rule481" type="connector" idref="#AutoShape 36"/>
        <o:r id="V:Rule482" type="connector" idref="#AutoShape 37"/>
        <o:r id="V:Rule483" type="connector" idref="#AutoShape 36"/>
        <o:r id="V:Rule484" type="connector" idref="#AutoShape 37"/>
        <o:r id="V:Rule485" type="connector" idref="#AutoShape 36"/>
        <o:r id="V:Rule486" type="connector" idref="#AutoShape 37"/>
        <o:r id="V:Rule487" type="connector" idref="#AutoShape 36"/>
        <o:r id="V:Rule488" type="connector" idref="#AutoShape 37"/>
        <o:r id="V:Rule489" type="connector" idref="#AutoShape 36"/>
        <o:r id="V:Rule490" type="connector" idref="#AutoShape 37"/>
        <o:r id="V:Rule491" type="connector" idref="#AutoShape 36"/>
        <o:r id="V:Rule492" type="connector" idref="#AutoShape 37"/>
        <o:r id="V:Rule493" type="connector" idref="#AutoShape 36"/>
        <o:r id="V:Rule494" type="connector" idref="#AutoShape 37"/>
        <o:r id="V:Rule495" type="connector" idref="#AutoShape 36"/>
        <o:r id="V:Rule496" type="connector" idref="#AutoShape 37"/>
        <o:r id="V:Rule497" type="connector" idref="#AutoShape 36"/>
        <o:r id="V:Rule498" type="connector" idref="#AutoShape 37"/>
        <o:r id="V:Rule499" type="connector" idref="#AutoShape 36"/>
        <o:r id="V:Rule500" type="connector" idref="#AutoShape 37"/>
        <o:r id="V:Rule501" type="connector" idref="#AutoShape 36"/>
        <o:r id="V:Rule502" type="connector" idref="#AutoShape 37"/>
        <o:r id="V:Rule503" type="connector" idref="#AutoShape 36"/>
        <o:r id="V:Rule504" type="connector" idref="#AutoShape 37"/>
        <o:r id="V:Rule505" type="connector" idref="#AutoShape 36"/>
        <o:r id="V:Rule506" type="connector" idref="#AutoShape 37"/>
        <o:r id="V:Rule507" type="connector" idref="#AutoShape 36"/>
        <o:r id="V:Rule508" type="connector" idref="#AutoShape 37"/>
        <o:r id="V:Rule509" type="connector" idref="#AutoShape 36"/>
        <o:r id="V:Rule510" type="connector" idref="#AutoShape 37"/>
        <o:r id="V:Rule511" type="connector" idref="#AutoShape 36"/>
        <o:r id="V:Rule512" type="connector" idref="#AutoShape 37"/>
        <o:r id="V:Rule513" type="connector" idref="#AutoShape 36"/>
        <o:r id="V:Rule514" type="connector" idref="#AutoShape 37"/>
        <o:r id="V:Rule515" type="connector" idref="#AutoShape 36"/>
        <o:r id="V:Rule516" type="connector" idref="#AutoShape 37"/>
        <o:r id="V:Rule517" type="connector" idref="#AutoShape 36"/>
        <o:r id="V:Rule518" type="connector" idref="#AutoShape 37"/>
        <o:r id="V:Rule519" type="connector" idref="#AutoShape 36"/>
        <o:r id="V:Rule520" type="connector" idref="#AutoShape 37"/>
        <o:r id="V:Rule521" type="connector" idref="#AutoShape 36"/>
        <o:r id="V:Rule522" type="connector" idref="#AutoShape 37"/>
        <o:r id="V:Rule523" type="connector" idref="#AutoShape 36"/>
        <o:r id="V:Rule524" type="connector" idref="#AutoShape 37"/>
        <o:r id="V:Rule525" type="connector" idref="#AutoShape 36"/>
        <o:r id="V:Rule526" type="connector" idref="#AutoShape 37"/>
        <o:r id="V:Rule527" type="connector" idref="#AutoShape 36"/>
        <o:r id="V:Rule528" type="connector" idref="#AutoShape 37"/>
        <o:r id="V:Rule529" type="connector" idref="#AutoShape 36"/>
        <o:r id="V:Rule530" type="connector" idref="#AutoShape 37"/>
        <o:r id="V:Rule531" type="connector" idref="#AutoShape 36"/>
        <o:r id="V:Rule532" type="connector" idref="#AutoShape 37"/>
        <o:r id="V:Rule533" type="connector" idref="#AutoShape 36"/>
        <o:r id="V:Rule534" type="connector" idref="#AutoShape 37"/>
        <o:r id="V:Rule535" type="connector" idref="#AutoShape 36"/>
        <o:r id="V:Rule536" type="connector" idref="#AutoShape 37"/>
        <o:r id="V:Rule537" type="connector" idref="#AutoShape 36"/>
        <o:r id="V:Rule538" type="connector" idref="#AutoShape 37"/>
        <o:r id="V:Rule539" type="connector" idref="#AutoShape 36"/>
        <o:r id="V:Rule540" type="connector" idref="#AutoShape 37"/>
        <o:r id="V:Rule541" type="connector" idref="#AutoShape 36"/>
        <o:r id="V:Rule542" type="connector" idref="#AutoShape 37"/>
        <o:r id="V:Rule543" type="connector" idref="#AutoShape 36"/>
        <o:r id="V:Rule544" type="connector" idref="#AutoShape 37"/>
        <o:r id="V:Rule545" type="connector" idref="#AutoShape 36"/>
        <o:r id="V:Rule546" type="connector" idref="#AutoShape 37"/>
        <o:r id="V:Rule547" type="connector" idref="#AutoShape 36"/>
        <o:r id="V:Rule548" type="connector" idref="#AutoShape 37"/>
        <o:r id="V:Rule549" type="connector" idref="#AutoShape 36"/>
        <o:r id="V:Rule550" type="connector" idref="#AutoShape 37"/>
        <o:r id="V:Rule551" type="connector" idref="#AutoShape 36"/>
        <o:r id="V:Rule552" type="connector" idref="#AutoShape 37"/>
        <o:r id="V:Rule553" type="connector" idref="#AutoShape 36"/>
        <o:r id="V:Rule554" type="connector" idref="#AutoShape 37"/>
        <o:r id="V:Rule555" type="connector" idref="#AutoShape 36"/>
        <o:r id="V:Rule556" type="connector" idref="#AutoShape 37"/>
        <o:r id="V:Rule557" type="connector" idref="#AutoShape 36"/>
        <o:r id="V:Rule558" type="connector" idref="#AutoShape 37"/>
        <o:r id="V:Rule559" type="connector" idref="#AutoShape 36"/>
        <o:r id="V:Rule560" type="connector" idref="#AutoShape 37"/>
        <o:r id="V:Rule561" type="connector" idref="#AutoShape 36"/>
        <o:r id="V:Rule562" type="connector" idref="#AutoShape 37"/>
        <o:r id="V:Rule563" type="connector" idref="#AutoShape 36"/>
        <o:r id="V:Rule564" type="connector" idref="#AutoShape 37"/>
        <o:r id="V:Rule565" type="connector" idref="#AutoShape 36"/>
        <o:r id="V:Rule566" type="connector" idref="#AutoShape 37"/>
        <o:r id="V:Rule567" type="connector" idref="#AutoShape 36"/>
        <o:r id="V:Rule568" type="connector" idref="#AutoShape 37"/>
        <o:r id="V:Rule569" type="connector" idref="#AutoShape 36"/>
        <o:r id="V:Rule570" type="connector" idref="#AutoShape 37"/>
        <o:r id="V:Rule571" type="connector" idref="#AutoShape 36"/>
        <o:r id="V:Rule572" type="connector" idref="#AutoShape 37"/>
        <o:r id="V:Rule573" type="connector" idref="#AutoShape 36"/>
        <o:r id="V:Rule574" type="connector" idref="#AutoShape 37"/>
        <o:r id="V:Rule575" type="connector" idref="#AutoShape 36"/>
        <o:r id="V:Rule576" type="connector" idref="#AutoShape 37"/>
        <o:r id="V:Rule577" type="connector" idref="#AutoShape 36"/>
        <o:r id="V:Rule578" type="connector" idref="#AutoShape 37"/>
        <o:r id="V:Rule579" type="connector" idref="#AutoShape 36"/>
        <o:r id="V:Rule580" type="connector" idref="#AutoShape 37"/>
        <o:r id="V:Rule581" type="connector" idref="#AutoShape 36"/>
        <o:r id="V:Rule582" type="connector" idref="#AutoShape 37"/>
        <o:r id="V:Rule583" type="connector" idref="#AutoShape 36"/>
        <o:r id="V:Rule584" type="connector" idref="#AutoShape 37"/>
        <o:r id="V:Rule585" type="connector" idref="#AutoShape 36"/>
        <o:r id="V:Rule586" type="connector" idref="#AutoShape 37"/>
        <o:r id="V:Rule587" type="connector" idref="#AutoShape 36"/>
        <o:r id="V:Rule588" type="connector" idref="#AutoShape 37"/>
        <o:r id="V:Rule589" type="connector" idref="#AutoShape 36"/>
        <o:r id="V:Rule590" type="connector" idref="#AutoShape 37"/>
        <o:r id="V:Rule591" type="connector" idref="#AutoShape 36"/>
        <o:r id="V:Rule592" type="connector" idref="#AutoShape 37"/>
        <o:r id="V:Rule593" type="connector" idref="#AutoShape 36"/>
        <o:r id="V:Rule594" type="connector" idref="#AutoShape 37"/>
        <o:r id="V:Rule595" type="connector" idref="#AutoShape 36"/>
        <o:r id="V:Rule596" type="connector" idref="#AutoShape 37"/>
        <o:r id="V:Rule597" type="connector" idref="#AutoShape 36"/>
        <o:r id="V:Rule598" type="connector" idref="#AutoShape 37"/>
        <o:r id="V:Rule599" type="connector" idref="#AutoShape 36"/>
        <o:r id="V:Rule600" type="connector" idref="#AutoShape 37"/>
        <o:r id="V:Rule601" type="connector" idref="#AutoShape 36"/>
        <o:r id="V:Rule602" type="connector" idref="#AutoShape 37"/>
        <o:r id="V:Rule603" type="connector" idref="#AutoShape 36"/>
        <o:r id="V:Rule604" type="connector" idref="#AutoShape 37"/>
        <o:r id="V:Rule605" type="connector" idref="#AutoShape 36"/>
        <o:r id="V:Rule606" type="connector" idref="#AutoShape 37"/>
        <o:r id="V:Rule607" type="connector" idref="#AutoShape 36"/>
        <o:r id="V:Rule608" type="connector" idref="#AutoShape 37"/>
        <o:r id="V:Rule609" type="connector" idref="#AutoShape 36"/>
        <o:r id="V:Rule610" type="connector" idref="#AutoShape 37"/>
        <o:r id="V:Rule611" type="connector" idref="#AutoShape 36"/>
        <o:r id="V:Rule612" type="connector" idref="#AutoShape 37"/>
        <o:r id="V:Rule613" type="connector" idref="#AutoShape 36"/>
        <o:r id="V:Rule614" type="connector" idref="#AutoShape 37"/>
        <o:r id="V:Rule615" type="connector" idref="#AutoShape 36"/>
        <o:r id="V:Rule616" type="connector" idref="#AutoShape 37"/>
        <o:r id="V:Rule617" type="connector" idref="#AutoShape 36"/>
        <o:r id="V:Rule618" type="connector" idref="#AutoShape 37"/>
        <o:r id="V:Rule619" type="connector" idref="#AutoShape 36"/>
        <o:r id="V:Rule620" type="connector" idref="#AutoShape 37"/>
        <o:r id="V:Rule621" type="connector" idref="#AutoShape 36"/>
        <o:r id="V:Rule622" type="connector" idref="#AutoShape 37"/>
        <o:r id="V:Rule623" type="connector" idref="#AutoShape 36"/>
        <o:r id="V:Rule624" type="connector" idref="#AutoShape 37"/>
        <o:r id="V:Rule625" type="connector" idref="#AutoShape 36"/>
        <o:r id="V:Rule626" type="connector" idref="#AutoShape 37"/>
        <o:r id="V:Rule627" type="connector" idref="#AutoShape 36"/>
        <o:r id="V:Rule628" type="connector" idref="#AutoShape 37"/>
        <o:r id="V:Rule629" type="connector" idref="#AutoShape 36"/>
        <o:r id="V:Rule630" type="connector" idref="#AutoShape 37"/>
        <o:r id="V:Rule631" type="connector" idref="#AutoShape 36"/>
        <o:r id="V:Rule632" type="connector" idref="#AutoShape 37"/>
        <o:r id="V:Rule633" type="connector" idref="#AutoShape 36"/>
        <o:r id="V:Rule634" type="connector" idref="#AutoShape 37"/>
        <o:r id="V:Rule635" type="connector" idref="#AutoShape 36"/>
        <o:r id="V:Rule636" type="connector" idref="#AutoShape 37"/>
        <o:r id="V:Rule637" type="connector" idref="#AutoShape 36"/>
        <o:r id="V:Rule638" type="connector" idref="#AutoShape 37"/>
        <o:r id="V:Rule639" type="connector" idref="#AutoShape 36"/>
        <o:r id="V:Rule640" type="connector" idref="#AutoShape 37"/>
        <o:r id="V:Rule641" type="connector" idref="#AutoShape 36"/>
        <o:r id="V:Rule642" type="connector" idref="#AutoShape 37"/>
        <o:r id="V:Rule643" type="connector" idref="#AutoShape 36"/>
        <o:r id="V:Rule644" type="connector" idref="#AutoShape 37"/>
        <o:r id="V:Rule645" type="connector" idref="#AutoShape 36"/>
        <o:r id="V:Rule646" type="connector" idref="#AutoShape 37"/>
        <o:r id="V:Rule647" type="connector" idref="#AutoShape 36"/>
        <o:r id="V:Rule648" type="connector" idref="#AutoShape 37"/>
        <o:r id="V:Rule649" type="connector" idref="#AutoShape 36"/>
        <o:r id="V:Rule650" type="connector" idref="#AutoShape 37"/>
        <o:r id="V:Rule651" type="connector" idref="#AutoShape 36"/>
        <o:r id="V:Rule652" type="connector" idref="#AutoShape 37"/>
        <o:r id="V:Rule653" type="connector" idref="#AutoShape 36"/>
        <o:r id="V:Rule654" type="connector" idref="#AutoShape 37"/>
        <o:r id="V:Rule655" type="connector" idref="#AutoShape 36"/>
        <o:r id="V:Rule656" type="connector" idref="#AutoShape 37"/>
        <o:r id="V:Rule657" type="connector" idref="#AutoShape 36"/>
        <o:r id="V:Rule658" type="connector" idref="#AutoShape 37"/>
        <o:r id="V:Rule659" type="connector" idref="#AutoShape 36"/>
        <o:r id="V:Rule660" type="connector" idref="#AutoShape 37"/>
        <o:r id="V:Rule661" type="connector" idref="#AutoShape 36"/>
        <o:r id="V:Rule662" type="connector" idref="#AutoShape 37"/>
        <o:r id="V:Rule663" type="connector" idref="#AutoShape 36"/>
        <o:r id="V:Rule664" type="connector" idref="#AutoShape 37"/>
        <o:r id="V:Rule665" type="connector" idref="#AutoShape 36"/>
        <o:r id="V:Rule666" type="connector" idref="#AutoShape 37"/>
        <o:r id="V:Rule667" type="connector" idref="#AutoShape 36"/>
        <o:r id="V:Rule668" type="connector" idref="#AutoShape 37"/>
        <o:r id="V:Rule669" type="connector" idref="#AutoShape 36"/>
        <o:r id="V:Rule670" type="connector" idref="#AutoShape 37"/>
        <o:r id="V:Rule671" type="connector" idref="#AutoShape 36"/>
        <o:r id="V:Rule672" type="connector" idref="#AutoShape 37"/>
        <o:r id="V:Rule673" type="connector" idref="#AutoShape 36"/>
        <o:r id="V:Rule674" type="connector" idref="#AutoShape 37"/>
        <o:r id="V:Rule675" type="connector" idref="#AutoShape 36"/>
        <o:r id="V:Rule676" type="connector" idref="#AutoShape 37"/>
        <o:r id="V:Rule677" type="connector" idref="#AutoShape 36"/>
        <o:r id="V:Rule678" type="connector" idref="#AutoShape 37"/>
        <o:r id="V:Rule679" type="connector" idref="#AutoShape 36"/>
        <o:r id="V:Rule680" type="connector" idref="#AutoShape 37"/>
        <o:r id="V:Rule681" type="connector" idref="#AutoShape 36"/>
        <o:r id="V:Rule682" type="connector" idref="#AutoShape 37"/>
        <o:r id="V:Rule683" type="connector" idref="#AutoShape 36"/>
        <o:r id="V:Rule684" type="connector" idref="#AutoShape 37"/>
        <o:r id="V:Rule685" type="connector" idref="#AutoShape 36"/>
        <o:r id="V:Rule686" type="connector" idref="#AutoShape 37"/>
        <o:r id="V:Rule687" type="connector" idref="#AutoShape 36"/>
        <o:r id="V:Rule688" type="connector" idref="#AutoShape 37"/>
        <o:r id="V:Rule689" type="connector" idref="#AutoShape 36"/>
        <o:r id="V:Rule690" type="connector" idref="#AutoShape 37"/>
        <o:r id="V:Rule691" type="connector" idref="#AutoShape 36"/>
        <o:r id="V:Rule692" type="connector" idref="#AutoShape 37"/>
        <o:r id="V:Rule693" type="connector" idref="#AutoShape 36"/>
        <o:r id="V:Rule694" type="connector" idref="#AutoShape 37"/>
        <o:r id="V:Rule695" type="connector" idref="#AutoShape 36"/>
        <o:r id="V:Rule696" type="connector" idref="#AutoShape 37"/>
        <o:r id="V:Rule697" type="connector" idref="#AutoShape 36"/>
        <o:r id="V:Rule698" type="connector" idref="#AutoShape 37"/>
        <o:r id="V:Rule699" type="connector" idref="#AutoShape 36"/>
        <o:r id="V:Rule700" type="connector" idref="#AutoShape 37"/>
        <o:r id="V:Rule701" type="connector" idref="#AutoShape 36"/>
        <o:r id="V:Rule702" type="connector" idref="#AutoShape 37"/>
        <o:r id="V:Rule703" type="connector" idref="#AutoShape 36"/>
        <o:r id="V:Rule704" type="connector" idref="#AutoShape 37"/>
        <o:r id="V:Rule705" type="connector" idref="#AutoShape 36"/>
        <o:r id="V:Rule706" type="connector" idref="#AutoShape 37"/>
        <o:r id="V:Rule707" type="connector" idref="#AutoShape 36"/>
        <o:r id="V:Rule708" type="connector" idref="#AutoShape 37"/>
        <o:r id="V:Rule709" type="connector" idref="#AutoShape 36"/>
        <o:r id="V:Rule710" type="connector" idref="#AutoShape 37"/>
        <o:r id="V:Rule711" type="connector" idref="#AutoShape 36"/>
        <o:r id="V:Rule712" type="connector" idref="#AutoShape 37"/>
        <o:r id="V:Rule713" type="connector" idref="#AutoShape 36"/>
        <o:r id="V:Rule714" type="connector" idref="#AutoShape 37"/>
        <o:r id="V:Rule715" type="connector" idref="#AutoShape 36"/>
        <o:r id="V:Rule716" type="connector" idref="#AutoShape 37"/>
        <o:r id="V:Rule717" type="connector" idref="#AutoShape 36"/>
        <o:r id="V:Rule718" type="connector" idref="#AutoShape 37"/>
        <o:r id="V:Rule719" type="connector" idref="#AutoShape 36"/>
        <o:r id="V:Rule720" type="connector" idref="#AutoShape 37"/>
        <o:r id="V:Rule721" type="connector" idref="#AutoShape 36"/>
        <o:r id="V:Rule722" type="connector" idref="#AutoShape 37"/>
        <o:r id="V:Rule723" type="connector" idref="#AutoShape 36"/>
        <o:r id="V:Rule724" type="connector" idref="#AutoShape 37"/>
        <o:r id="V:Rule725" type="connector" idref="#AutoShape 36"/>
        <o:r id="V:Rule726" type="connector" idref="#AutoShape 37"/>
        <o:r id="V:Rule727" type="connector" idref="#AutoShape 36"/>
        <o:r id="V:Rule728" type="connector" idref="#AutoShape 37"/>
        <o:r id="V:Rule729" type="connector" idref="#AutoShape 36"/>
        <o:r id="V:Rule730" type="connector" idref="#AutoShape 37"/>
        <o:r id="V:Rule731" type="connector" idref="#AutoShape 36"/>
        <o:r id="V:Rule732" type="connector" idref="#AutoShape 37"/>
        <o:r id="V:Rule733" type="connector" idref="#AutoShape 36"/>
        <o:r id="V:Rule734" type="connector" idref="#AutoShape 37"/>
        <o:r id="V:Rule735" type="connector" idref="#AutoShape 36"/>
        <o:r id="V:Rule736" type="connector" idref="#AutoShape 37"/>
        <o:r id="V:Rule737" type="connector" idref="#AutoShape 36"/>
        <o:r id="V:Rule738" type="connector" idref="#AutoShape 37"/>
        <o:r id="V:Rule739" type="connector" idref="#AutoShape 36"/>
        <o:r id="V:Rule740" type="connector" idref="#AutoShape 37"/>
        <o:r id="V:Rule741" type="connector" idref="#AutoShape 36"/>
        <o:r id="V:Rule742" type="connector" idref="#AutoShape 37"/>
        <o:r id="V:Rule743" type="connector" idref="#AutoShape 36"/>
        <o:r id="V:Rule744" type="connector" idref="#AutoShape 37"/>
        <o:r id="V:Rule745" type="connector" idref="#AutoShape 36"/>
        <o:r id="V:Rule746" type="connector" idref="#AutoShape 37"/>
        <o:r id="V:Rule747" type="connector" idref="#AutoShape 36"/>
        <o:r id="V:Rule748" type="connector" idref="#AutoShape 37"/>
        <o:r id="V:Rule749" type="connector" idref="#AutoShape 36"/>
        <o:r id="V:Rule750" type="connector" idref="#AutoShape 37"/>
        <o:r id="V:Rule751" type="connector" idref="#AutoShape 36"/>
        <o:r id="V:Rule752" type="connector" idref="#AutoShape 37"/>
        <o:r id="V:Rule753" type="connector" idref="#AutoShape 36"/>
        <o:r id="V:Rule754" type="connector" idref="#AutoShape 37"/>
        <o:r id="V:Rule755" type="connector" idref="#AutoShape 36"/>
        <o:r id="V:Rule756" type="connector" idref="#AutoShape 37"/>
        <o:r id="V:Rule757" type="connector" idref="#AutoShape 36"/>
        <o:r id="V:Rule758" type="connector" idref="#AutoShape 37"/>
        <o:r id="V:Rule759" type="connector" idref="#AutoShape 36"/>
        <o:r id="V:Rule760" type="connector" idref="#AutoShape 37"/>
        <o:r id="V:Rule761" type="connector" idref="#AutoShape 36"/>
        <o:r id="V:Rule762" type="connector" idref="#AutoShape 37"/>
        <o:r id="V:Rule763" type="connector" idref="#AutoShape 36"/>
        <o:r id="V:Rule764" type="connector" idref="#AutoShape 37"/>
        <o:r id="V:Rule765" type="connector" idref="#AutoShape 36"/>
        <o:r id="V:Rule766" type="connector" idref="#AutoShape 37"/>
        <o:r id="V:Rule767" type="connector" idref="#AutoShape 36"/>
        <o:r id="V:Rule768" type="connector" idref="#AutoShape 37"/>
        <o:r id="V:Rule769" type="connector" idref="#AutoShape 36"/>
        <o:r id="V:Rule770" type="connector" idref="#AutoShape 37"/>
        <o:r id="V:Rule771" type="connector" idref="#AutoShape 36"/>
        <o:r id="V:Rule772" type="connector" idref="#AutoShape 37"/>
        <o:r id="V:Rule773" type="connector" idref="#AutoShape 36"/>
        <o:r id="V:Rule774" type="connector" idref="#AutoShape 37"/>
        <o:r id="V:Rule775" type="connector" idref="#AutoShape 36"/>
        <o:r id="V:Rule776" type="connector" idref="#AutoShape 37"/>
        <o:r id="V:Rule777" type="connector" idref="#AutoShape 36"/>
        <o:r id="V:Rule778" type="connector" idref="#AutoShape 37"/>
        <o:r id="V:Rule779" type="connector" idref="#AutoShape 36"/>
        <o:r id="V:Rule780" type="connector" idref="#AutoShape 37"/>
        <o:r id="V:Rule781" type="connector" idref="#AutoShape 36"/>
        <o:r id="V:Rule782" type="connector" idref="#AutoShape 37"/>
        <o:r id="V:Rule783" type="connector" idref="#AutoShape 36"/>
        <o:r id="V:Rule784" type="connector" idref="#AutoShape 37"/>
        <o:r id="V:Rule785" type="connector" idref="#AutoShape 36"/>
        <o:r id="V:Rule786" type="connector" idref="#AutoShape 37"/>
        <o:r id="V:Rule787" type="connector" idref="#AutoShape 36"/>
        <o:r id="V:Rule788" type="connector" idref="#AutoShape 37"/>
        <o:r id="V:Rule789" type="connector" idref="#AutoShape 36"/>
        <o:r id="V:Rule790" type="connector" idref="#AutoShape 37"/>
        <o:r id="V:Rule791" type="connector" idref="#AutoShape 36"/>
        <o:r id="V:Rule792" type="connector" idref="#AutoShape 37"/>
        <o:r id="V:Rule793" type="connector" idref="#AutoShape 36"/>
        <o:r id="V:Rule794" type="connector" idref="#AutoShape 37"/>
        <o:r id="V:Rule795" type="connector" idref="#AutoShape 36"/>
        <o:r id="V:Rule796" type="connector" idref="#AutoShape 37"/>
        <o:r id="V:Rule797" type="connector" idref="#AutoShape 36"/>
        <o:r id="V:Rule798" type="connector" idref="#AutoShape 37"/>
        <o:r id="V:Rule799" type="connector" idref="#AutoShape 36"/>
        <o:r id="V:Rule800" type="connector" idref="#AutoShape 37"/>
        <o:r id="V:Rule801" type="connector" idref="#AutoShape 36"/>
        <o:r id="V:Rule802" type="connector" idref="#AutoShape 37"/>
        <o:r id="V:Rule803" type="connector" idref="#AutoShape 36"/>
        <o:r id="V:Rule804" type="connector" idref="#AutoShape 37"/>
        <o:r id="V:Rule805" type="connector" idref="#AutoShape 36"/>
        <o:r id="V:Rule806" type="connector" idref="#AutoShape 37"/>
        <o:r id="V:Rule807" type="connector" idref="#AutoShape 36"/>
        <o:r id="V:Rule808" type="connector" idref="#AutoShape 37"/>
        <o:r id="V:Rule809" type="connector" idref="#AutoShape 36"/>
        <o:r id="V:Rule810" type="connector" idref="#AutoShape 37"/>
        <o:r id="V:Rule811" type="connector" idref="#AutoShape 36"/>
        <o:r id="V:Rule812" type="connector" idref="#AutoShape 37"/>
        <o:r id="V:Rule813" type="connector" idref="#AutoShape 36"/>
        <o:r id="V:Rule814" type="connector" idref="#AutoShape 37"/>
        <o:r id="V:Rule815" type="connector" idref="#AutoShape 36"/>
        <o:r id="V:Rule816" type="connector" idref="#AutoShape 37"/>
        <o:r id="V:Rule817" type="connector" idref="#AutoShape 36"/>
        <o:r id="V:Rule818" type="connector" idref="#AutoShape 37"/>
        <o:r id="V:Rule819" type="connector" idref="#AutoShape 36"/>
        <o:r id="V:Rule820" type="connector" idref="#AutoShape 37"/>
        <o:r id="V:Rule821" type="connector" idref="#AutoShape 36"/>
        <o:r id="V:Rule822" type="connector" idref="#AutoShape 37"/>
        <o:r id="V:Rule823" type="connector" idref="#AutoShape 36"/>
        <o:r id="V:Rule824" type="connector" idref="#AutoShape 37"/>
        <o:r id="V:Rule825" type="connector" idref="#AutoShape 36"/>
        <o:r id="V:Rule826" type="connector" idref="#AutoShape 37"/>
        <o:r id="V:Rule827" type="connector" idref="#AutoShape 36"/>
        <o:r id="V:Rule828" type="connector" idref="#AutoShape 37"/>
        <o:r id="V:Rule829" type="connector" idref="#AutoShape 36"/>
        <o:r id="V:Rule830" type="connector" idref="#AutoShape 37"/>
        <o:r id="V:Rule831" type="connector" idref="#AutoShape 36"/>
        <o:r id="V:Rule832" type="connector" idref="#AutoShape 37"/>
        <o:r id="V:Rule833" type="connector" idref="#AutoShape 36"/>
        <o:r id="V:Rule834" type="connector" idref="#AutoShape 37"/>
        <o:r id="V:Rule835" type="connector" idref="#AutoShape 36"/>
        <o:r id="V:Rule836" type="connector" idref="#AutoShape 37"/>
        <o:r id="V:Rule837" type="connector" idref="#AutoShape 36"/>
        <o:r id="V:Rule838" type="connector" idref="#AutoShape 37"/>
        <o:r id="V:Rule839" type="connector" idref="#AutoShape 36"/>
        <o:r id="V:Rule840" type="connector" idref="#AutoShape 37"/>
        <o:r id="V:Rule841" type="connector" idref="#AutoShape 36"/>
        <o:r id="V:Rule842" type="connector" idref="#AutoShape 37"/>
        <o:r id="V:Rule843" type="connector" idref="#AutoShape 36"/>
        <o:r id="V:Rule844" type="connector" idref="#AutoShape 37"/>
        <o:r id="V:Rule845" type="connector" idref="#AutoShape 36"/>
        <o:r id="V:Rule846" type="connector" idref="#AutoShape 37"/>
        <o:r id="V:Rule847" type="connector" idref="#AutoShape 36"/>
        <o:r id="V:Rule848" type="connector" idref="#AutoShape 37"/>
        <o:r id="V:Rule849" type="connector" idref="#AutoShape 36"/>
        <o:r id="V:Rule850" type="connector" idref="#AutoShape 37"/>
        <o:r id="V:Rule851" type="connector" idref="#AutoShape 36"/>
        <o:r id="V:Rule852" type="connector" idref="#AutoShape 37"/>
        <o:r id="V:Rule853" type="connector" idref="#AutoShape 36"/>
        <o:r id="V:Rule854" type="connector" idref="#AutoShape 37"/>
        <o:r id="V:Rule855" type="connector" idref="#AutoShape 36"/>
        <o:r id="V:Rule856" type="connector" idref="#AutoShape 37"/>
        <o:r id="V:Rule857" type="connector" idref="#AutoShape 36"/>
        <o:r id="V:Rule858" type="connector" idref="#AutoShape 37"/>
        <o:r id="V:Rule859" type="connector" idref="#AutoShape 36"/>
        <o:r id="V:Rule860" type="connector" idref="#AutoShape 37"/>
        <o:r id="V:Rule861" type="connector" idref="#AutoShape 36"/>
        <o:r id="V:Rule862" type="connector" idref="#AutoShape 37"/>
        <o:r id="V:Rule863" type="connector" idref="#AutoShape 36"/>
        <o:r id="V:Rule864" type="connector" idref="#AutoShape 37"/>
        <o:r id="V:Rule865" type="connector" idref="#AutoShape 36"/>
        <o:r id="V:Rule866" type="connector" idref="#AutoShape 37"/>
        <o:r id="V:Rule867" type="connector" idref="#AutoShape 36"/>
        <o:r id="V:Rule868" type="connector" idref="#AutoShape 37"/>
        <o:r id="V:Rule869" type="connector" idref="#AutoShape 36"/>
        <o:r id="V:Rule870" type="connector" idref="#AutoShape 37"/>
        <o:r id="V:Rule871" type="connector" idref="#AutoShape 36"/>
        <o:r id="V:Rule872" type="connector" idref="#AutoShape 37"/>
        <o:r id="V:Rule873" type="connector" idref="#AutoShape 36"/>
        <o:r id="V:Rule874" type="connector" idref="#AutoShape 37"/>
        <o:r id="V:Rule875" type="connector" idref="#AutoShape 36"/>
        <o:r id="V:Rule876" type="connector" idref="#AutoShape 37"/>
        <o:r id="V:Rule877" type="connector" idref="#AutoShape 36"/>
        <o:r id="V:Rule878" type="connector" idref="#AutoShape 37"/>
        <o:r id="V:Rule879" type="connector" idref="#AutoShape 36"/>
        <o:r id="V:Rule880" type="connector" idref="#AutoShape 37"/>
        <o:r id="V:Rule881" type="connector" idref="#AutoShape 36"/>
        <o:r id="V:Rule882" type="connector" idref="#AutoShape 37"/>
        <o:r id="V:Rule883" type="connector" idref="#AutoShape 36"/>
        <o:r id="V:Rule884" type="connector" idref="#AutoShape 37"/>
        <o:r id="V:Rule885" type="connector" idref="#AutoShape 36"/>
        <o:r id="V:Rule886" type="connector" idref="#AutoShape 37"/>
        <o:r id="V:Rule887" type="connector" idref="#AutoShape 36"/>
        <o:r id="V:Rule888" type="connector" idref="#AutoShape 37"/>
        <o:r id="V:Rule889" type="connector" idref="#AutoShape 36"/>
        <o:r id="V:Rule890" type="connector" idref="#AutoShape 37"/>
        <o:r id="V:Rule891" type="connector" idref="#AutoShape 36"/>
        <o:r id="V:Rule892" type="connector" idref="#AutoShape 37"/>
        <o:r id="V:Rule893" type="connector" idref="#AutoShape 36"/>
        <o:r id="V:Rule894" type="connector" idref="#AutoShape 37"/>
        <o:r id="V:Rule895" type="connector" idref="#AutoShape 36"/>
        <o:r id="V:Rule896" type="connector" idref="#AutoShape 37"/>
        <o:r id="V:Rule897" type="connector" idref="#AutoShape 36"/>
        <o:r id="V:Rule898" type="connector" idref="#AutoShape 37"/>
        <o:r id="V:Rule899" type="connector" idref="#AutoShape 36"/>
        <o:r id="V:Rule900" type="connector" idref="#AutoShape 37"/>
        <o:r id="V:Rule901" type="connector" idref="#AutoShape 36"/>
        <o:r id="V:Rule902" type="connector" idref="#AutoShape 37"/>
        <o:r id="V:Rule903" type="connector" idref="#AutoShape 36"/>
        <o:r id="V:Rule904" type="connector" idref="#AutoShape 37"/>
        <o:r id="V:Rule905" type="connector" idref="#AutoShape 36"/>
        <o:r id="V:Rule906" type="connector" idref="#AutoShape 37"/>
        <o:r id="V:Rule907" type="connector" idref="#AutoShape 36"/>
        <o:r id="V:Rule908" type="connector" idref="#AutoShape 37"/>
        <o:r id="V:Rule909" type="connector" idref="#AutoShape 36"/>
        <o:r id="V:Rule910" type="connector" idref="#AutoShape 37"/>
        <o:r id="V:Rule911" type="connector" idref="#AutoShape 36"/>
        <o:r id="V:Rule912" type="connector" idref="#AutoShape 37"/>
        <o:r id="V:Rule913" type="connector" idref="#AutoShape 36"/>
        <o:r id="V:Rule914" type="connector" idref="#AutoShape 37"/>
        <o:r id="V:Rule915" type="connector" idref="#AutoShape 36"/>
        <o:r id="V:Rule916" type="connector" idref="#AutoShape 37"/>
        <o:r id="V:Rule917" type="connector" idref="#AutoShape 36"/>
        <o:r id="V:Rule918" type="connector" idref="#AutoShape 37"/>
        <o:r id="V:Rule919" type="connector" idref="#AutoShape 36"/>
        <o:r id="V:Rule920" type="connector" idref="#AutoShape 37"/>
        <o:r id="V:Rule921" type="connector" idref="#AutoShape 36"/>
        <o:r id="V:Rule922" type="connector" idref="#AutoShape 37"/>
        <o:r id="V:Rule923" type="connector" idref="#AutoShape 36"/>
        <o:r id="V:Rule924" type="connector" idref="#AutoShape 37"/>
        <o:r id="V:Rule925" type="connector" idref="#AutoShape 36"/>
        <o:r id="V:Rule926" type="connector" idref="#AutoShape 37"/>
        <o:r id="V:Rule927" type="connector" idref="#AutoShape 36"/>
        <o:r id="V:Rule928" type="connector" idref="#AutoShape 37"/>
        <o:r id="V:Rule929" type="connector" idref="#AutoShape 36"/>
        <o:r id="V:Rule930" type="connector" idref="#AutoShape 37"/>
        <o:r id="V:Rule931" type="connector" idref="#AutoShape 36"/>
        <o:r id="V:Rule932" type="connector" idref="#AutoShape 37"/>
        <o:r id="V:Rule933" type="connector" idref="#AutoShape 36"/>
        <o:r id="V:Rule934" type="connector" idref="#AutoShape 37"/>
        <o:r id="V:Rule935" type="connector" idref="#AutoShape 36"/>
        <o:r id="V:Rule936" type="connector" idref="#AutoShape 37"/>
        <o:r id="V:Rule937" type="connector" idref="#AutoShape 36"/>
        <o:r id="V:Rule938" type="connector" idref="#AutoShape 37"/>
        <o:r id="V:Rule939" type="connector" idref="#AutoShape 36"/>
        <o:r id="V:Rule940" type="connector" idref="#AutoShape 37"/>
        <o:r id="V:Rule941" type="connector" idref="#AutoShape 36"/>
        <o:r id="V:Rule942" type="connector" idref="#AutoShape 37"/>
        <o:r id="V:Rule943" type="connector" idref="#AutoShape 36"/>
        <o:r id="V:Rule944" type="connector" idref="#AutoShape 37"/>
        <o:r id="V:Rule945" type="connector" idref="#AutoShape 36"/>
        <o:r id="V:Rule946" type="connector" idref="#AutoShape 37"/>
        <o:r id="V:Rule947" type="connector" idref="#AutoShape 36"/>
        <o:r id="V:Rule948" type="connector" idref="#AutoShape 37"/>
        <o:r id="V:Rule949" type="connector" idref="#AutoShape 36"/>
        <o:r id="V:Rule950" type="connector" idref="#AutoShape 37"/>
        <o:r id="V:Rule951" type="connector" idref="#AutoShape 36"/>
        <o:r id="V:Rule952" type="connector" idref="#AutoShape 37"/>
        <o:r id="V:Rule953" type="connector" idref="#AutoShape 36"/>
        <o:r id="V:Rule954" type="connector" idref="#AutoShape 37"/>
        <o:r id="V:Rule955" type="connector" idref="#AutoShape 36"/>
        <o:r id="V:Rule956" type="connector" idref="#AutoShape 37"/>
        <o:r id="V:Rule957" type="connector" idref="#AutoShape 36"/>
        <o:r id="V:Rule958" type="connector" idref="#AutoShape 37"/>
        <o:r id="V:Rule959" type="connector" idref="#AutoShape 36"/>
        <o:r id="V:Rule960" type="connector" idref="#AutoShape 37"/>
        <o:r id="V:Rule961" type="connector" idref="#AutoShape 36"/>
        <o:r id="V:Rule962" type="connector" idref="#AutoShape 37"/>
        <o:r id="V:Rule963" type="connector" idref="#AutoShape 36"/>
        <o:r id="V:Rule964" type="connector" idref="#AutoShape 37"/>
        <o:r id="V:Rule965" type="connector" idref="#AutoShape 36"/>
        <o:r id="V:Rule966" type="connector" idref="#AutoShape 37"/>
        <o:r id="V:Rule967" type="connector" idref="#AutoShape 36"/>
        <o:r id="V:Rule968" type="connector" idref="#AutoShape 37"/>
        <o:r id="V:Rule969" type="connector" idref="#AutoShape 36"/>
        <o:r id="V:Rule970" type="connector" idref="#AutoShape 37"/>
        <o:r id="V:Rule971" type="connector" idref="#AutoShape 36"/>
        <o:r id="V:Rule972" type="connector" idref="#AutoShape 37"/>
        <o:r id="V:Rule973" type="connector" idref="#AutoShape 36"/>
        <o:r id="V:Rule974" type="connector" idref="#AutoShape 37"/>
        <o:r id="V:Rule975" type="connector" idref="#AutoShape 36"/>
        <o:r id="V:Rule976" type="connector" idref="#AutoShape 37"/>
        <o:r id="V:Rule977" type="connector" idref="#AutoShape 36"/>
        <o:r id="V:Rule978" type="connector" idref="#AutoShape 37"/>
        <o:r id="V:Rule979" type="connector" idref="#AutoShape 36"/>
        <o:r id="V:Rule980" type="connector" idref="#AutoShape 37"/>
        <o:r id="V:Rule981" type="connector" idref="#AutoShape 36"/>
        <o:r id="V:Rule982" type="connector" idref="#AutoShape 37"/>
        <o:r id="V:Rule983" type="connector" idref="#AutoShape 36"/>
        <o:r id="V:Rule984" type="connector" idref="#AutoShape 37"/>
        <o:r id="V:Rule985" type="connector" idref="#AutoShape 36"/>
        <o:r id="V:Rule986" type="connector" idref="#AutoShape 37"/>
        <o:r id="V:Rule987" type="connector" idref="#AutoShape 36"/>
        <o:r id="V:Rule988" type="connector" idref="#AutoShape 37"/>
        <o:r id="V:Rule989" type="connector" idref="#AutoShape 36"/>
        <o:r id="V:Rule990" type="connector" idref="#AutoShape 37"/>
        <o:r id="V:Rule991" type="connector" idref="#AutoShape 36"/>
        <o:r id="V:Rule992" type="connector" idref="#AutoShape 37"/>
        <o:r id="V:Rule993" type="connector" idref="#AutoShape 36"/>
        <o:r id="V:Rule994" type="connector" idref="#AutoShape 37"/>
        <o:r id="V:Rule995" type="connector" idref="#AutoShape 36"/>
        <o:r id="V:Rule996" type="connector" idref="#AutoShape 37"/>
        <o:r id="V:Rule997" type="connector" idref="#AutoShape 36"/>
        <o:r id="V:Rule998" type="connector" idref="#AutoShape 37"/>
        <o:r id="V:Rule999" type="connector" idref="#AutoShape 36"/>
        <o:r id="V:Rule1000" type="connector" idref="#AutoShape 37"/>
        <o:r id="V:Rule1001" type="connector" idref="#AutoShape 36"/>
        <o:r id="V:Rule1002" type="connector" idref="#AutoShape 37"/>
        <o:r id="V:Rule1003" type="connector" idref="#AutoShape 36"/>
        <o:r id="V:Rule1004" type="connector" idref="#AutoShape 37"/>
        <o:r id="V:Rule1005" type="connector" idref="#AutoShape 36"/>
        <o:r id="V:Rule1006" type="connector" idref="#AutoShape 37"/>
        <o:r id="V:Rule1007" type="connector" idref="#AutoShape 36"/>
        <o:r id="V:Rule1008" type="connector" idref="#AutoShape 37"/>
        <o:r id="V:Rule1009" type="connector" idref="#AutoShape 36"/>
        <o:r id="V:Rule1010" type="connector" idref="#AutoShape 37"/>
        <o:r id="V:Rule1011" type="connector" idref="#AutoShape 36"/>
        <o:r id="V:Rule1012" type="connector" idref="#AutoShape 37"/>
        <o:r id="V:Rule1013" type="connector" idref="#AutoShape 36"/>
        <o:r id="V:Rule1014" type="connector" idref="#AutoShape 37"/>
        <o:r id="V:Rule1015" type="connector" idref="#AutoShape 36"/>
        <o:r id="V:Rule1016" type="connector" idref="#AutoShape 37"/>
        <o:r id="V:Rule1017" type="connector" idref="#AutoShape 36"/>
        <o:r id="V:Rule1018" type="connector" idref="#AutoShape 37"/>
        <o:r id="V:Rule1019" type="connector" idref="#AutoShape 36"/>
        <o:r id="V:Rule1020" type="connector" idref="#AutoShape 37"/>
        <o:r id="V:Rule1021" type="connector" idref="#AutoShape 36"/>
        <o:r id="V:Rule1022" type="connector" idref="#AutoShape 37"/>
        <o:r id="V:Rule1023" type="connector" idref="#AutoShape 36"/>
        <o:r id="V:Rule1024" type="connector" idref="#AutoShape 37"/>
        <o:r id="V:Rule1025" type="connector" idref="#AutoShape 36"/>
        <o:r id="V:Rule1026" type="connector" idref="#AutoShape 37"/>
        <o:r id="V:Rule1027" type="connector" idref="#AutoShape 36"/>
        <o:r id="V:Rule1028" type="connector" idref="#AutoShape 37"/>
        <o:r id="V:Rule1029" type="connector" idref="#AutoShape 36"/>
        <o:r id="V:Rule1030" type="connector" idref="#AutoShape 37"/>
        <o:r id="V:Rule1031" type="connector" idref="#AutoShape 36"/>
        <o:r id="V:Rule1032" type="connector" idref="#AutoShape 37"/>
        <o:r id="V:Rule1033" type="connector" idref="#AutoShape 36"/>
        <o:r id="V:Rule1034" type="connector" idref="#AutoShape 37"/>
        <o:r id="V:Rule1035" type="connector" idref="#AutoShape 36"/>
        <o:r id="V:Rule1036" type="connector" idref="#AutoShape 37"/>
        <o:r id="V:Rule1037" type="connector" idref="#AutoShape 36"/>
        <o:r id="V:Rule1038" type="connector" idref="#AutoShape 37"/>
        <o:r id="V:Rule1039" type="connector" idref="#AutoShape 36"/>
        <o:r id="V:Rule1040" type="connector" idref="#AutoShape 37"/>
        <o:r id="V:Rule1041" type="connector" idref="#AutoShape 36"/>
        <o:r id="V:Rule1042" type="connector" idref="#AutoShape 37"/>
        <o:r id="V:Rule1043" type="connector" idref="#AutoShape 36"/>
        <o:r id="V:Rule1044" type="connector" idref="#AutoShape 37"/>
        <o:r id="V:Rule1045" type="connector" idref="#AutoShape 36"/>
        <o:r id="V:Rule1046" type="connector" idref="#AutoShape 37"/>
        <o:r id="V:Rule1047" type="connector" idref="#AutoShape 36"/>
        <o:r id="V:Rule1048" type="connector" idref="#AutoShape 37"/>
        <o:r id="V:Rule1049" type="connector" idref="#AutoShape 36"/>
        <o:r id="V:Rule1050" type="connector" idref="#AutoShape 37"/>
        <o:r id="V:Rule1051" type="connector" idref="#AutoShape 36"/>
        <o:r id="V:Rule1052" type="connector" idref="#AutoShape 37"/>
        <o:r id="V:Rule1053" type="connector" idref="#AutoShape 36"/>
        <o:r id="V:Rule1054" type="connector" idref="#AutoShape 37"/>
        <o:r id="V:Rule1055" type="connector" idref="#AutoShape 36"/>
        <o:r id="V:Rule1056" type="connector" idref="#AutoShape 37"/>
        <o:r id="V:Rule1057" type="connector" idref="#AutoShape 36"/>
        <o:r id="V:Rule1058" type="connector" idref="#AutoShape 37"/>
        <o:r id="V:Rule1059" type="connector" idref="#AutoShape 36"/>
        <o:r id="V:Rule1060" type="connector" idref="#AutoShape 37"/>
        <o:r id="V:Rule1061" type="connector" idref="#AutoShape 36"/>
        <o:r id="V:Rule1062" type="connector" idref="#AutoShape 37"/>
        <o:r id="V:Rule1063" type="connector" idref="#AutoShape 36"/>
        <o:r id="V:Rule1064" type="connector" idref="#AutoShape 37"/>
        <o:r id="V:Rule1065" type="connector" idref="#AutoShape 36"/>
        <o:r id="V:Rule1066" type="connector" idref="#AutoShape 37"/>
        <o:r id="V:Rule1067" type="connector" idref="#AutoShape 36"/>
        <o:r id="V:Rule1068" type="connector" idref="#AutoShape 37"/>
        <o:r id="V:Rule1069" type="connector" idref="#AutoShape 36"/>
        <o:r id="V:Rule1070" type="connector" idref="#AutoShape 37"/>
        <o:r id="V:Rule1071" type="connector" idref="#AutoShape 36"/>
        <o:r id="V:Rule1072" type="connector" idref="#AutoShape 37"/>
        <o:r id="V:Rule1073" type="connector" idref="#AutoShape 36"/>
        <o:r id="V:Rule1074" type="connector" idref="#AutoShape 37"/>
        <o:r id="V:Rule1075" type="connector" idref="#AutoShape 36"/>
        <o:r id="V:Rule1076" type="connector" idref="#AutoShape 37"/>
        <o:r id="V:Rule1077" type="connector" idref="#AutoShape 36"/>
        <o:r id="V:Rule1078" type="connector" idref="#AutoShape 37"/>
        <o:r id="V:Rule1079" type="connector" idref="#AutoShape 36"/>
        <o:r id="V:Rule1080" type="connector" idref="#AutoShape 37"/>
        <o:r id="V:Rule1081" type="connector" idref="#AutoShape 36"/>
        <o:r id="V:Rule1082" type="connector" idref="#AutoShape 37"/>
        <o:r id="V:Rule1083" type="connector" idref="#AutoShape 36"/>
        <o:r id="V:Rule1084" type="connector" idref="#AutoShape 37"/>
        <o:r id="V:Rule1085" type="connector" idref="#AutoShape 36"/>
        <o:r id="V:Rule1086" type="connector" idref="#AutoShape 37"/>
        <o:r id="V:Rule1087" type="connector" idref="#AutoShape 36"/>
        <o:r id="V:Rule1088" type="connector" idref="#AutoShape 37"/>
        <o:r id="V:Rule1089" type="connector" idref="#AutoShape 36"/>
        <o:r id="V:Rule1090" type="connector" idref="#AutoShape 37"/>
        <o:r id="V:Rule1091" type="connector" idref="#AutoShape 36"/>
        <o:r id="V:Rule1092" type="connector" idref="#AutoShape 37"/>
        <o:r id="V:Rule1093" type="connector" idref="#AutoShape 36"/>
        <o:r id="V:Rule1094" type="connector" idref="#AutoShape 37"/>
        <o:r id="V:Rule1095" type="connector" idref="#AutoShape 36"/>
        <o:r id="V:Rule1096" type="connector" idref="#AutoShape 37"/>
        <o:r id="V:Rule1097" type="connector" idref="#AutoShape 36"/>
        <o:r id="V:Rule1098" type="connector" idref="#AutoShape 37"/>
        <o:r id="V:Rule1099" type="connector" idref="#AutoShape 36"/>
        <o:r id="V:Rule1100" type="connector" idref="#AutoShape 37"/>
        <o:r id="V:Rule1101" type="connector" idref="#AutoShape 36"/>
        <o:r id="V:Rule1102" type="connector" idref="#AutoShape 37"/>
        <o:r id="V:Rule1103" type="connector" idref="#AutoShape 36"/>
        <o:r id="V:Rule1104" type="connector" idref="#AutoShape 37"/>
        <o:r id="V:Rule1105" type="connector" idref="#AutoShape 36"/>
        <o:r id="V:Rule1106" type="connector" idref="#AutoShape 37"/>
        <o:r id="V:Rule1107" type="connector" idref="#AutoShape 36"/>
        <o:r id="V:Rule1108" type="connector" idref="#AutoShape 37"/>
        <o:r id="V:Rule1109" type="connector" idref="#AutoShape 36"/>
        <o:r id="V:Rule1110" type="connector" idref="#AutoShape 37"/>
        <o:r id="V:Rule1111" type="connector" idref="#AutoShape 36"/>
        <o:r id="V:Rule1112" type="connector" idref="#AutoShape 37"/>
        <o:r id="V:Rule1113" type="connector" idref="#AutoShape 36"/>
        <o:r id="V:Rule1114" type="connector" idref="#AutoShape 37"/>
        <o:r id="V:Rule1115" type="connector" idref="#AutoShape 36"/>
        <o:r id="V:Rule1116" type="connector" idref="#AutoShape 37"/>
        <o:r id="V:Rule1117" type="connector" idref="#AutoShape 36"/>
        <o:r id="V:Rule1118" type="connector" idref="#AutoShape 37"/>
        <o:r id="V:Rule1119" type="connector" idref="#AutoShape 36"/>
        <o:r id="V:Rule1120" type="connector" idref="#AutoShape 37"/>
        <o:r id="V:Rule1121" type="connector" idref="#AutoShape 36"/>
        <o:r id="V:Rule1122" type="connector" idref="#AutoShape 37"/>
        <o:r id="V:Rule1123" type="connector" idref="#AutoShape 36"/>
        <o:r id="V:Rule1124" type="connector" idref="#AutoShape 37"/>
        <o:r id="V:Rule1125" type="connector" idref="#AutoShape 36"/>
        <o:r id="V:Rule1126" type="connector" idref="#AutoShape 37"/>
        <o:r id="V:Rule1127" type="connector" idref="#AutoShape 36"/>
        <o:r id="V:Rule1128" type="connector" idref="#AutoShape 37"/>
        <o:r id="V:Rule1129" type="connector" idref="#AutoShape 36"/>
        <o:r id="V:Rule1130" type="connector" idref="#AutoShape 37"/>
        <o:r id="V:Rule1131" type="connector" idref="#AutoShape 36"/>
        <o:r id="V:Rule1132" type="connector" idref="#AutoShape 37"/>
        <o:r id="V:Rule1133" type="connector" idref="#AutoShape 36"/>
        <o:r id="V:Rule1134" type="connector" idref="#AutoShape 37"/>
        <o:r id="V:Rule1135" type="connector" idref="#AutoShape 36"/>
        <o:r id="V:Rule1136" type="connector" idref="#AutoShape 37"/>
        <o:r id="V:Rule1137" type="connector" idref="#AutoShape 36"/>
        <o:r id="V:Rule1138" type="connector" idref="#AutoShape 37"/>
        <o:r id="V:Rule1139" type="connector" idref="#AutoShape 36"/>
        <o:r id="V:Rule1140" type="connector" idref="#AutoShape 37"/>
        <o:r id="V:Rule1141" type="connector" idref="#AutoShape 36"/>
        <o:r id="V:Rule1142" type="connector" idref="#AutoShape 37"/>
        <o:r id="V:Rule1143" type="connector" idref="#AutoShape 36"/>
        <o:r id="V:Rule1144" type="connector" idref="#AutoShape 37"/>
        <o:r id="V:Rule1145" type="connector" idref="#AutoShape 36"/>
        <o:r id="V:Rule1146" type="connector" idref="#AutoShape 37"/>
        <o:r id="V:Rule1147" type="connector" idref="#AutoShape 36"/>
        <o:r id="V:Rule1148" type="connector" idref="#AutoShape 37"/>
        <o:r id="V:Rule1149" type="connector" idref="#AutoShape 36"/>
        <o:r id="V:Rule1150" type="connector" idref="#AutoShape 37"/>
        <o:r id="V:Rule1151" type="connector" idref="#AutoShape 36"/>
        <o:r id="V:Rule1152" type="connector" idref="#AutoShape 37"/>
        <o:r id="V:Rule1153" type="connector" idref="#AutoShape 36"/>
        <o:r id="V:Rule1154" type="connector" idref="#AutoShape 37"/>
        <o:r id="V:Rule1155" type="connector" idref="#AutoShape 36"/>
        <o:r id="V:Rule1156" type="connector" idref="#AutoShape 37"/>
        <o:r id="V:Rule1157" type="connector" idref="#AutoShape 36"/>
        <o:r id="V:Rule1158" type="connector" idref="#AutoShape 37"/>
        <o:r id="V:Rule1159" type="connector" idref="#AutoShape 36"/>
        <o:r id="V:Rule1160" type="connector" idref="#AutoShape 37"/>
        <o:r id="V:Rule1161" type="connector" idref="#AutoShape 36"/>
        <o:r id="V:Rule1162" type="connector" idref="#AutoShape 37"/>
        <o:r id="V:Rule1163" type="connector" idref="#AutoShape 36"/>
        <o:r id="V:Rule1164" type="connector" idref="#AutoShape 37"/>
        <o:r id="V:Rule1165" type="connector" idref="#AutoShape 36"/>
        <o:r id="V:Rule1166" type="connector" idref="#AutoShape 37"/>
        <o:r id="V:Rule1167" type="connector" idref="#AutoShape 36"/>
        <o:r id="V:Rule1168" type="connector" idref="#AutoShape 37"/>
        <o:r id="V:Rule1169" type="connector" idref="#AutoShape 36"/>
        <o:r id="V:Rule1170" type="connector" idref="#AutoShape 37"/>
        <o:r id="V:Rule1171" type="connector" idref="#AutoShape 36"/>
        <o:r id="V:Rule1172" type="connector" idref="#AutoShape 37"/>
        <o:r id="V:Rule1173" type="connector" idref="#AutoShape 36"/>
        <o:r id="V:Rule1174" type="connector" idref="#AutoShape 37"/>
        <o:r id="V:Rule1175" type="connector" idref="#AutoShape 36"/>
        <o:r id="V:Rule1176" type="connector" idref="#AutoShape 37"/>
        <o:r id="V:Rule1177" type="connector" idref="#AutoShape 36"/>
        <o:r id="V:Rule1178" type="connector" idref="#AutoShape 37"/>
        <o:r id="V:Rule1179" type="connector" idref="#AutoShape 36"/>
        <o:r id="V:Rule1180" type="connector" idref="#AutoShape 37"/>
        <o:r id="V:Rule1181" type="connector" idref="#AutoShape 36"/>
        <o:r id="V:Rule1182" type="connector" idref="#AutoShape 37"/>
        <o:r id="V:Rule1183" type="connector" idref="#AutoShape 36"/>
        <o:r id="V:Rule1184" type="connector" idref="#AutoShape 37"/>
        <o:r id="V:Rule1185" type="connector" idref="#AutoShape 36"/>
        <o:r id="V:Rule1186" type="connector" idref="#AutoShape 37"/>
        <o:r id="V:Rule1187" type="connector" idref="#AutoShape 36"/>
        <o:r id="V:Rule1188" type="connector" idref="#AutoShape 37"/>
        <o:r id="V:Rule1189" type="connector" idref="#AutoShape 36"/>
        <o:r id="V:Rule1190" type="connector" idref="#AutoShape 37"/>
        <o:r id="V:Rule1191" type="connector" idref="#AutoShape 36"/>
        <o:r id="V:Rule1192" type="connector" idref="#AutoShape 37"/>
        <o:r id="V:Rule1193" type="connector" idref="#AutoShape 36"/>
        <o:r id="V:Rule1194" type="connector" idref="#AutoShape 37"/>
        <o:r id="V:Rule1195" type="connector" idref="#AutoShape 36"/>
        <o:r id="V:Rule1196" type="connector" idref="#AutoShape 37"/>
        <o:r id="V:Rule1197" type="connector" idref="#AutoShape 36"/>
        <o:r id="V:Rule1198" type="connector" idref="#AutoShape 37"/>
        <o:r id="V:Rule1199" type="connector" idref="#AutoShape 36"/>
        <o:r id="V:Rule1200" type="connector" idref="#AutoShape 37"/>
        <o:r id="V:Rule1201" type="connector" idref="#AutoShape 36"/>
        <o:r id="V:Rule1202" type="connector" idref="#AutoShape 37"/>
        <o:r id="V:Rule1203" type="connector" idref="#AutoShape 36"/>
        <o:r id="V:Rule1204" type="connector" idref="#AutoShape 37"/>
        <o:r id="V:Rule1205" type="connector" idref="#AutoShape 36"/>
        <o:r id="V:Rule1206" type="connector" idref="#AutoShape 37"/>
        <o:r id="V:Rule1207" type="connector" idref="#AutoShape 36"/>
        <o:r id="V:Rule1208" type="connector" idref="#AutoShape 37"/>
        <o:r id="V:Rule1209" type="connector" idref="#AutoShape 36"/>
        <o:r id="V:Rule1210" type="connector" idref="#AutoShape 37"/>
        <o:r id="V:Rule1211" type="connector" idref="#AutoShape 36"/>
        <o:r id="V:Rule1212" type="connector" idref="#AutoShape 37"/>
        <o:r id="V:Rule1213" type="connector" idref="#AutoShape 36"/>
        <o:r id="V:Rule1214" type="connector" idref="#AutoShape 37"/>
        <o:r id="V:Rule1215" type="connector" idref="#AutoShape 36"/>
        <o:r id="V:Rule1216" type="connector" idref="#AutoShape 37"/>
        <o:r id="V:Rule1217" type="connector" idref="#AutoShape 36"/>
        <o:r id="V:Rule1218" type="connector" idref="#AutoShape 37"/>
        <o:r id="V:Rule1219" type="connector" idref="#AutoShape 36"/>
        <o:r id="V:Rule1220" type="connector" idref="#AutoShape 37"/>
        <o:r id="V:Rule1221" type="connector" idref="#AutoShape 36"/>
        <o:r id="V:Rule1222" type="connector" idref="#AutoShape 37"/>
        <o:r id="V:Rule1223" type="connector" idref="#AutoShape 36"/>
        <o:r id="V:Rule1224" type="connector" idref="#AutoShape 37"/>
        <o:r id="V:Rule1225" type="connector" idref="#AutoShape 36"/>
        <o:r id="V:Rule1226" type="connector" idref="#AutoShape 37"/>
        <o:r id="V:Rule1227" type="connector" idref="#AutoShape 36"/>
        <o:r id="V:Rule1228" type="connector" idref="#AutoShape 37"/>
        <o:r id="V:Rule1229" type="connector" idref="#AutoShape 36"/>
        <o:r id="V:Rule1230" type="connector" idref="#AutoShape 37"/>
        <o:r id="V:Rule1231" type="connector" idref="#AutoShape 36"/>
        <o:r id="V:Rule1232" type="connector" idref="#AutoShape 37"/>
        <o:r id="V:Rule1233" type="connector" idref="#AutoShape 36"/>
        <o:r id="V:Rule1234" type="connector" idref="#AutoShape 37"/>
        <o:r id="V:Rule1235" type="connector" idref="#AutoShape 36"/>
        <o:r id="V:Rule1236" type="connector" idref="#AutoShape 37"/>
        <o:r id="V:Rule1237" type="connector" idref="#AutoShape 36"/>
        <o:r id="V:Rule1238" type="connector" idref="#AutoShape 37"/>
        <o:r id="V:Rule1239" type="connector" idref="#AutoShape 36"/>
        <o:r id="V:Rule1240" type="connector" idref="#AutoShape 37"/>
        <o:r id="V:Rule1241" type="connector" idref="#AutoShape 36"/>
        <o:r id="V:Rule1242" type="connector" idref="#AutoShape 37"/>
        <o:r id="V:Rule1243" type="connector" idref="#AutoShape 36"/>
        <o:r id="V:Rule1244" type="connector" idref="#AutoShape 37"/>
        <o:r id="V:Rule1245" type="connector" idref="#AutoShape 36"/>
        <o:r id="V:Rule1246" type="connector" idref="#AutoShape 37"/>
        <o:r id="V:Rule1247" type="connector" idref="#AutoShape 36"/>
        <o:r id="V:Rule1248" type="connector" idref="#AutoShape 37"/>
        <o:r id="V:Rule1249" type="connector" idref="#AutoShape 36"/>
        <o:r id="V:Rule1250" type="connector" idref="#AutoShape 37"/>
        <o:r id="V:Rule1251" type="connector" idref="#AutoShape 36"/>
        <o:r id="V:Rule1252" type="connector" idref="#AutoShape 37"/>
        <o:r id="V:Rule1253" type="connector" idref="#AutoShape 36"/>
        <o:r id="V:Rule1254" type="connector" idref="#AutoShape 37"/>
        <o:r id="V:Rule1255" type="connector" idref="#AutoShape 36"/>
        <o:r id="V:Rule1256" type="connector" idref="#AutoShape 37"/>
        <o:r id="V:Rule1257" type="connector" idref="#AutoShape 36"/>
        <o:r id="V:Rule1258" type="connector" idref="#AutoShape 37"/>
        <o:r id="V:Rule1259" type="connector" idref="#AutoShape 36"/>
        <o:r id="V:Rule1260" type="connector" idref="#AutoShape 37"/>
        <o:r id="V:Rule1261" type="connector" idref="#AutoShape 36"/>
        <o:r id="V:Rule1262" type="connector" idref="#AutoShape 37"/>
        <o:r id="V:Rule1263" type="connector" idref="#AutoShape 36"/>
        <o:r id="V:Rule1264" type="connector" idref="#AutoShape 37"/>
        <o:r id="V:Rule1265" type="connector" idref="#AutoShape 36"/>
        <o:r id="V:Rule1266" type="connector" idref="#AutoShape 37"/>
        <o:r id="V:Rule1267" type="connector" idref="#AutoShape 36"/>
        <o:r id="V:Rule1268" type="connector" idref="#AutoShape 37"/>
        <o:r id="V:Rule1269" type="connector" idref="#AutoShape 36"/>
        <o:r id="V:Rule1270" type="connector" idref="#AutoShape 37"/>
        <o:r id="V:Rule1271" type="connector" idref="#AutoShape 36"/>
        <o:r id="V:Rule1272" type="connector" idref="#AutoShape 37"/>
        <o:r id="V:Rule1273" type="connector" idref="#AutoShape 36"/>
        <o:r id="V:Rule1274" type="connector" idref="#AutoShape 37"/>
        <o:r id="V:Rule1275" type="connector" idref="#AutoShape 36"/>
        <o:r id="V:Rule1276" type="connector" idref="#AutoShape 37"/>
        <o:r id="V:Rule1277" type="connector" idref="#AutoShape 36"/>
        <o:r id="V:Rule1278" type="connector" idref="#AutoShape 37"/>
        <o:r id="V:Rule1279" type="connector" idref="#AutoShape 36"/>
        <o:r id="V:Rule1280" type="connector" idref="#AutoShape 37"/>
        <o:r id="V:Rule1281" type="connector" idref="#AutoShape 36"/>
        <o:r id="V:Rule1282" type="connector" idref="#AutoShape 37"/>
        <o:r id="V:Rule1283" type="connector" idref="#AutoShape 36"/>
        <o:r id="V:Rule1284" type="connector" idref="#AutoShape 37"/>
        <o:r id="V:Rule1285" type="connector" idref="#AutoShape 36"/>
        <o:r id="V:Rule1286" type="connector" idref="#AutoShape 37"/>
        <o:r id="V:Rule1287" type="connector" idref="#AutoShape 36"/>
        <o:r id="V:Rule1288" type="connector" idref="#AutoShape 37"/>
        <o:r id="V:Rule1289" type="connector" idref="#AutoShape 36"/>
        <o:r id="V:Rule1290" type="connector" idref="#AutoShape 37"/>
        <o:r id="V:Rule1291" type="connector" idref="#AutoShape 36"/>
        <o:r id="V:Rule1292" type="connector" idref="#AutoShape 37"/>
        <o:r id="V:Rule1293" type="connector" idref="#AutoShape 36"/>
        <o:r id="V:Rule1294" type="connector" idref="#AutoShape 37"/>
        <o:r id="V:Rule1295" type="connector" idref="#AutoShape 36"/>
        <o:r id="V:Rule1296" type="connector" idref="#AutoShape 37"/>
        <o:r id="V:Rule1297" type="connector" idref="#AutoShape 36"/>
        <o:r id="V:Rule1298" type="connector" idref="#AutoShape 37"/>
        <o:r id="V:Rule1299" type="connector" idref="#AutoShape 36"/>
        <o:r id="V:Rule1300" type="connector" idref="#AutoShape 37"/>
        <o:r id="V:Rule1301" type="connector" idref="#AutoShape 36"/>
        <o:r id="V:Rule1302" type="connector" idref="#AutoShape 37"/>
        <o:r id="V:Rule1303" type="connector" idref="#AutoShape 36"/>
        <o:r id="V:Rule1304" type="connector" idref="#AutoShape 37"/>
        <o:r id="V:Rule1305" type="connector" idref="#AutoShape 36"/>
        <o:r id="V:Rule1306" type="connector" idref="#AutoShape 37"/>
        <o:r id="V:Rule1307" type="connector" idref="#AutoShape 36"/>
        <o:r id="V:Rule1308" type="connector" idref="#AutoShape 37"/>
        <o:r id="V:Rule1309" type="connector" idref="#AutoShape 36"/>
        <o:r id="V:Rule1310" type="connector" idref="#AutoShape 37"/>
        <o:r id="V:Rule1311" type="connector" idref="#AutoShape 36"/>
        <o:r id="V:Rule1312" type="connector" idref="#AutoShape 37"/>
        <o:r id="V:Rule1313" type="connector" idref="#AutoShape 36"/>
        <o:r id="V:Rule1314" type="connector" idref="#AutoShape 37"/>
        <o:r id="V:Rule1315" type="connector" idref="#AutoShape 36"/>
        <o:r id="V:Rule1316" type="connector" idref="#AutoShape 37"/>
        <o:r id="V:Rule1317" type="connector" idref="#AutoShape 36"/>
        <o:r id="V:Rule1318" type="connector" idref="#AutoShape 37"/>
        <o:r id="V:Rule1319" type="connector" idref="#AutoShape 36"/>
        <o:r id="V:Rule1320" type="connector" idref="#AutoShape 37"/>
        <o:r id="V:Rule1321" type="connector" idref="#AutoShape 36"/>
        <o:r id="V:Rule1322" type="connector" idref="#AutoShape 37"/>
        <o:r id="V:Rule1323" type="connector" idref="#AutoShape 36"/>
        <o:r id="V:Rule1324" type="connector" idref="#AutoShape 37"/>
        <o:r id="V:Rule1325" type="connector" idref="#AutoShape 36"/>
        <o:r id="V:Rule1326" type="connector" idref="#AutoShape 37"/>
        <o:r id="V:Rule1327" type="connector" idref="#AutoShape 36"/>
        <o:r id="V:Rule1328" type="connector" idref="#AutoShape 37"/>
        <o:r id="V:Rule1329" type="connector" idref="#AutoShape 36"/>
        <o:r id="V:Rule1330" type="connector" idref="#AutoShape 37"/>
        <o:r id="V:Rule1331" type="connector" idref="#AutoShape 36"/>
        <o:r id="V:Rule1332" type="connector" idref="#AutoShape 37"/>
        <o:r id="V:Rule1333" type="connector" idref="#AutoShape 36"/>
        <o:r id="V:Rule1334" type="connector" idref="#AutoShape 37"/>
        <o:r id="V:Rule1335" type="connector" idref="#AutoShape 36"/>
        <o:r id="V:Rule1336" type="connector" idref="#AutoShape 37"/>
        <o:r id="V:Rule1337" type="connector" idref="#AutoShape 36"/>
        <o:r id="V:Rule1338" type="connector" idref="#AutoShape 37"/>
        <o:r id="V:Rule1339" type="connector" idref="#AutoShape 36"/>
        <o:r id="V:Rule1340" type="connector" idref="#AutoShape 37"/>
        <o:r id="V:Rule1341" type="connector" idref="#AutoShape 36"/>
        <o:r id="V:Rule1342" type="connector" idref="#AutoShape 37"/>
        <o:r id="V:Rule1343" type="connector" idref="#AutoShape 36"/>
        <o:r id="V:Rule1344" type="connector" idref="#AutoShape 37"/>
        <o:r id="V:Rule1345" type="connector" idref="#AutoShape 36"/>
        <o:r id="V:Rule1346" type="connector" idref="#AutoShape 37"/>
        <o:r id="V:Rule1347" type="connector" idref="#AutoShape 36"/>
        <o:r id="V:Rule1348" type="connector" idref="#AutoShape 37"/>
        <o:r id="V:Rule1349" type="connector" idref="#AutoShape 36"/>
        <o:r id="V:Rule1350" type="connector" idref="#AutoShape 37"/>
        <o:r id="V:Rule1351" type="connector" idref="#AutoShape 36"/>
        <o:r id="V:Rule1352" type="connector" idref="#AutoShape 37"/>
        <o:r id="V:Rule1353" type="connector" idref="#AutoShape 36"/>
        <o:r id="V:Rule1354" type="connector" idref="#AutoShape 37"/>
        <o:r id="V:Rule1355" type="connector" idref="#AutoShape 36"/>
        <o:r id="V:Rule1356" type="connector" idref="#AutoShape 37"/>
        <o:r id="V:Rule1357" type="connector" idref="#AutoShape 36"/>
        <o:r id="V:Rule1358" type="connector" idref="#AutoShape 37"/>
        <o:r id="V:Rule1359" type="connector" idref="#AutoShape 36"/>
        <o:r id="V:Rule1360" type="connector" idref="#AutoShape 37"/>
        <o:r id="V:Rule1361" type="connector" idref="#AutoShape 36"/>
        <o:r id="V:Rule1362" type="connector" idref="#AutoShape 37"/>
        <o:r id="V:Rule1363" type="connector" idref="#AutoShape 36"/>
        <o:r id="V:Rule1364" type="connector" idref="#AutoShape 37"/>
        <o:r id="V:Rule1365" type="connector" idref="#AutoShape 36"/>
        <o:r id="V:Rule1366" type="connector" idref="#AutoShape 37"/>
        <o:r id="V:Rule1367" type="connector" idref="#AutoShape 36"/>
        <o:r id="V:Rule1368" type="connector" idref="#AutoShape 37"/>
        <o:r id="V:Rule1369" type="connector" idref="#AutoShape 36"/>
        <o:r id="V:Rule1370" type="connector" idref="#AutoShape 37"/>
        <o:r id="V:Rule1371" type="connector" idref="#AutoShape 36"/>
        <o:r id="V:Rule1372" type="connector" idref="#AutoShape 37"/>
        <o:r id="V:Rule1373" type="connector" idref="#AutoShape 36"/>
        <o:r id="V:Rule1374" type="connector" idref="#AutoShape 37"/>
        <o:r id="V:Rule1375" type="connector" idref="#AutoShape 36"/>
        <o:r id="V:Rule1376" type="connector" idref="#AutoShape 37"/>
        <o:r id="V:Rule1377" type="connector" idref="#AutoShape 36"/>
        <o:r id="V:Rule1378" type="connector" idref="#AutoShape 37"/>
        <o:r id="V:Rule1379" type="connector" idref="#AutoShape 36"/>
        <o:r id="V:Rule1380" type="connector" idref="#AutoShape 37"/>
        <o:r id="V:Rule1381" type="connector" idref="#AutoShape 36"/>
        <o:r id="V:Rule1382" type="connector" idref="#AutoShape 37"/>
        <o:r id="V:Rule1383" type="connector" idref="#AutoShape 36"/>
        <o:r id="V:Rule1384" type="connector" idref="#AutoShape 37"/>
        <o:r id="V:Rule1385" type="connector" idref="#AutoShape 36"/>
        <o:r id="V:Rule1386" type="connector" idref="#AutoShape 37"/>
        <o:r id="V:Rule1387" type="connector" idref="#AutoShape 36"/>
        <o:r id="V:Rule1388" type="connector" idref="#AutoShape 37"/>
        <o:r id="V:Rule1389" type="connector" idref="#AutoShape 36"/>
        <o:r id="V:Rule1390" type="connector" idref="#AutoShape 37"/>
        <o:r id="V:Rule1391" type="connector" idref="#AutoShape 36"/>
        <o:r id="V:Rule1392" type="connector" idref="#AutoShape 37"/>
        <o:r id="V:Rule1393" type="connector" idref="#AutoShape 36"/>
        <o:r id="V:Rule1394" type="connector" idref="#AutoShape 37"/>
        <o:r id="V:Rule1395" type="connector" idref="#AutoShape 36"/>
        <o:r id="V:Rule1396" type="connector" idref="#AutoShape 37"/>
        <o:r id="V:Rule1397" type="connector" idref="#AutoShape 36"/>
        <o:r id="V:Rule1398" type="connector" idref="#AutoShape 37"/>
        <o:r id="V:Rule1399" type="connector" idref="#AutoShape 36"/>
        <o:r id="V:Rule1400" type="connector" idref="#AutoShape 37"/>
        <o:r id="V:Rule1401" type="connector" idref="#AutoShape 36"/>
        <o:r id="V:Rule1402" type="connector" idref="#AutoShape 37"/>
        <o:r id="V:Rule1403" type="connector" idref="#AutoShape 36"/>
        <o:r id="V:Rule1404" type="connector" idref="#AutoShape 37"/>
        <o:r id="V:Rule1405" type="connector" idref="#AutoShape 36"/>
        <o:r id="V:Rule1406" type="connector" idref="#AutoShape 37"/>
        <o:r id="V:Rule1407" type="connector" idref="#AutoShape 36"/>
        <o:r id="V:Rule1408" type="connector" idref="#AutoShape 37"/>
        <o:r id="V:Rule1409" type="connector" idref="#AutoShape 36"/>
        <o:r id="V:Rule1410" type="connector" idref="#AutoShape 37"/>
        <o:r id="V:Rule1411" type="connector" idref="#AutoShape 36"/>
        <o:r id="V:Rule1412" type="connector" idref="#AutoShape 37"/>
        <o:r id="V:Rule1413" type="connector" idref="#AutoShape 36"/>
        <o:r id="V:Rule1414" type="connector" idref="#AutoShape 37"/>
        <o:r id="V:Rule1415" type="connector" idref="#AutoShape 36"/>
        <o:r id="V:Rule1416" type="connector" idref="#AutoShape 37"/>
        <o:r id="V:Rule1417" type="connector" idref="#AutoShape 36"/>
        <o:r id="V:Rule1418" type="connector" idref="#AutoShape 37"/>
        <o:r id="V:Rule1419" type="connector" idref="#AutoShape 36"/>
        <o:r id="V:Rule1420" type="connector" idref="#AutoShape 37"/>
        <o:r id="V:Rule1421" type="connector" idref="#AutoShape 36"/>
        <o:r id="V:Rule1422" type="connector" idref="#AutoShape 37"/>
        <o:r id="V:Rule1423" type="connector" idref="#AutoShape 36"/>
        <o:r id="V:Rule1424" type="connector" idref="#AutoShape 37"/>
        <o:r id="V:Rule1425" type="connector" idref="#AutoShape 36"/>
        <o:r id="V:Rule1426" type="connector" idref="#AutoShape 37"/>
        <o:r id="V:Rule1427" type="connector" idref="#AutoShape 36"/>
        <o:r id="V:Rule1428" type="connector" idref="#AutoShape 37"/>
        <o:r id="V:Rule1429" type="connector" idref="#AutoShape 36"/>
        <o:r id="V:Rule1430" type="connector" idref="#AutoShape 37"/>
        <o:r id="V:Rule1431" type="connector" idref="#AutoShape 36"/>
        <o:r id="V:Rule1432" type="connector" idref="#AutoShape 37"/>
        <o:r id="V:Rule1433" type="connector" idref="#AutoShape 36"/>
        <o:r id="V:Rule1434" type="connector" idref="#AutoShape 37"/>
        <o:r id="V:Rule1435" type="connector" idref="#AutoShape 36"/>
        <o:r id="V:Rule1436" type="connector" idref="#AutoShape 37"/>
        <o:r id="V:Rule1437" type="connector" idref="#AutoShape 36"/>
        <o:r id="V:Rule1438" type="connector" idref="#AutoShape 37"/>
        <o:r id="V:Rule1439" type="connector" idref="#AutoShape 36"/>
        <o:r id="V:Rule1440" type="connector" idref="#AutoShape 37"/>
        <o:r id="V:Rule1441" type="connector" idref="#AutoShape 36"/>
        <o:r id="V:Rule1442" type="connector" idref="#AutoShape 37"/>
        <o:r id="V:Rule1443" type="connector" idref="#AutoShape 36"/>
        <o:r id="V:Rule1444" type="connector" idref="#AutoShape 37"/>
        <o:r id="V:Rule1445" type="connector" idref="#AutoShape 36"/>
        <o:r id="V:Rule1446" type="connector" idref="#AutoShape 37"/>
        <o:r id="V:Rule1447" type="connector" idref="#AutoShape 36"/>
        <o:r id="V:Rule1448" type="connector" idref="#AutoShape 37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7290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AF138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AF138E"/>
  </w:style>
  <w:style w:type="paragraph" w:styleId="Altbilgi">
    <w:name w:val="footer"/>
    <w:basedOn w:val="Normal"/>
    <w:link w:val="AltbilgiChar"/>
    <w:uiPriority w:val="99"/>
    <w:unhideWhenUsed/>
    <w:rsid w:val="00AF138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AF138E"/>
  </w:style>
  <w:style w:type="character" w:styleId="Kpr">
    <w:name w:val="Hyperlink"/>
    <w:basedOn w:val="VarsaylanParagrafYazTipi"/>
    <w:uiPriority w:val="99"/>
    <w:unhideWhenUsed/>
    <w:rsid w:val="007F64BA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7290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AF138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AF138E"/>
  </w:style>
  <w:style w:type="paragraph" w:styleId="Altbilgi">
    <w:name w:val="footer"/>
    <w:basedOn w:val="Normal"/>
    <w:link w:val="AltbilgiChar"/>
    <w:uiPriority w:val="99"/>
    <w:unhideWhenUsed/>
    <w:rsid w:val="00AF138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AF138E"/>
  </w:style>
  <w:style w:type="character" w:styleId="Kpr">
    <w:name w:val="Hyperlink"/>
    <w:basedOn w:val="VarsaylanParagrafYazTipi"/>
    <w:uiPriority w:val="99"/>
    <w:unhideWhenUsed/>
    <w:rsid w:val="007F64BA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Emik\Desktop\2020%205.GRUP%20%20HARFLR.dotx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2020 5.GRUP  HARFLR</Template>
  <TotalTime>1</TotalTime>
  <Pages>1</Pages>
  <Words>6346</Words>
  <Characters>36177</Characters>
  <DocSecurity>0</DocSecurity>
  <Lines>301</Lines>
  <Paragraphs>84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42439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2019-08-01T08:51:00Z</dcterms:created>
  <dcterms:modified xsi:type="dcterms:W3CDTF">2019-08-01T08:52:00Z</dcterms:modified>
  <cp:category>https://www.sorubak.com</cp:category>
</cp:coreProperties>
</file>