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B14" w:rsidRPr="00B62EC9" w:rsidRDefault="00190B14">
      <w:pPr>
        <w:rPr>
          <w:lang w:val="en-US"/>
        </w:rPr>
      </w:pPr>
      <w:hyperlink r:id="rId5" w:history="1">
        <w:r w:rsidRPr="00C16FFE">
          <w:rPr>
            <w:rStyle w:val="Hyperlink"/>
            <w:lang w:val="en-US"/>
          </w:rPr>
          <w:t>20</w:t>
        </w:r>
        <w:r>
          <w:rPr>
            <w:rStyle w:val="Hyperlink"/>
            <w:lang w:val="en-US"/>
          </w:rPr>
          <w:t xml:space="preserve">20-2021 </w:t>
        </w:r>
        <w:r w:rsidRPr="00C16FFE">
          <w:rPr>
            <w:rStyle w:val="Hyperlink"/>
            <w:lang w:val="en-US"/>
          </w:rPr>
          <w:t>ACADEMIC YEAR EMLAK KONUT MIMAR SINAN ANATOLIAN HIGH SCHOOL 1. TERM 1. EXAM FOR 12 TH</w:t>
        </w:r>
      </w:hyperlink>
      <w:r w:rsidRPr="00B62EC9">
        <w:rPr>
          <w:lang w:val="en-US"/>
        </w:rPr>
        <w:t xml:space="preserve"> GRADES</w:t>
      </w:r>
    </w:p>
    <w:p w:rsidR="00190B14" w:rsidRPr="00B62EC9" w:rsidRDefault="00190B14">
      <w:pPr>
        <w:rPr>
          <w:lang w:val="en-US"/>
        </w:rPr>
      </w:pPr>
      <w:r w:rsidRPr="00B62EC9">
        <w:rPr>
          <w:lang w:val="en-US"/>
        </w:rPr>
        <w:t>Name and Surname:                                                                                                     School No:                               Class:</w:t>
      </w:r>
    </w:p>
    <w:p w:rsidR="00190B14" w:rsidRPr="00B62EC9" w:rsidRDefault="00190B14">
      <w:pPr>
        <w:rPr>
          <w:lang w:val="en-US"/>
        </w:rPr>
      </w:pPr>
      <w:r w:rsidRPr="00B62EC9">
        <w:rPr>
          <w:b/>
          <w:bCs/>
          <w:u w:val="single"/>
          <w:lang w:val="en-US"/>
        </w:rPr>
        <w:t>GROUP A</w:t>
      </w:r>
    </w:p>
    <w:p w:rsidR="00190B14" w:rsidRPr="00B62EC9" w:rsidRDefault="00190B14">
      <w:pPr>
        <w:rPr>
          <w:b/>
          <w:bCs/>
          <w:u w:val="single"/>
          <w:lang w:val="en-US"/>
        </w:rPr>
      </w:pPr>
      <w:r w:rsidRPr="00B62EC9">
        <w:rPr>
          <w:b/>
          <w:bCs/>
          <w:u w:val="single"/>
          <w:lang w:val="en-US"/>
        </w:rPr>
        <w:t>READING : Read the text below and answer the questions with True or False. (5x4=20 points)</w:t>
      </w:r>
    </w:p>
    <w:p w:rsidR="00190B14" w:rsidRPr="00B62EC9" w:rsidRDefault="00190B14">
      <w:pPr>
        <w:rPr>
          <w:lang w:val="en-US"/>
        </w:rPr>
      </w:pPr>
      <w:r w:rsidRPr="00B62EC9">
        <w:rPr>
          <w:lang w:val="en-US"/>
        </w:rPr>
        <w:t>When it comes to talking about the qualities of a good friend, most will mention common favorable adjectives like honest, respectful, generous, thoughtful, kind, empathetic, etc. This is right but in my opinion, there are some qualities which are more important for a good friendship.</w:t>
      </w:r>
    </w:p>
    <w:p w:rsidR="00190B14" w:rsidRPr="00B62EC9" w:rsidRDefault="00190B14">
      <w:pPr>
        <w:rPr>
          <w:lang w:val="en-US"/>
        </w:rPr>
      </w:pPr>
      <w:r w:rsidRPr="00B62EC9">
        <w:rPr>
          <w:lang w:val="en-US"/>
        </w:rPr>
        <w:t>First of all, a friend must be sincere. Without sincerity, a friendship cannot last long or turn to be a good friendship as pretensions or insincere mannerisms will end up in disappointment. Sincerity on its own is not enough but without sincerity, a true sharing, which is essential for a good friendship, cannot be achieved.</w:t>
      </w:r>
    </w:p>
    <w:p w:rsidR="00190B14" w:rsidRPr="00B62EC9" w:rsidRDefault="00190B14">
      <w:pPr>
        <w:rPr>
          <w:lang w:val="en-US"/>
        </w:rPr>
      </w:pPr>
      <w:r w:rsidRPr="00B62EC9">
        <w:rPr>
          <w:lang w:val="en-US"/>
        </w:rPr>
        <w:t>Secondly, reliability is a must for a good friendship. I believe that one cannot consider becoming even an acquaintance with someone who is not reliable, let alone good friends. After all, reliability is not only essential for a good friendship but also for a relationship. If you do not rely on someone, you can share almost nothing with them.</w:t>
      </w:r>
    </w:p>
    <w:p w:rsidR="00190B14" w:rsidRPr="00B62EC9" w:rsidRDefault="00190B14">
      <w:pPr>
        <w:rPr>
          <w:lang w:val="en-US"/>
        </w:rPr>
      </w:pPr>
      <w:r w:rsidRPr="00B62EC9">
        <w:rPr>
          <w:lang w:val="en-US"/>
        </w:rPr>
        <w:t>Another important factor is loyalty. Only loyal ones out of all friends will turn out to be good ones in time. Friendship is a journey in life and this journey can never be without problems or barriers. Loyal ones will not leave you half way through. Therefore, a good friendship cannot be maintained without being loyal.</w:t>
      </w:r>
    </w:p>
    <w:p w:rsidR="00190B14" w:rsidRPr="00B62EC9" w:rsidRDefault="00190B14">
      <w:pPr>
        <w:rPr>
          <w:lang w:val="en-US"/>
        </w:rPr>
      </w:pPr>
      <w:r w:rsidRPr="00B62EC9">
        <w:rPr>
          <w:lang w:val="en-US"/>
        </w:rPr>
        <w:t>In conclusion, a good friendship requires various good personal qualities but I believe that some of them such as being sincere, reliable and loyal are more important. Without those, we cannot talk about a good friendship.</w:t>
      </w:r>
    </w:p>
    <w:p w:rsidR="00190B14" w:rsidRPr="00264251" w:rsidRDefault="00190B14" w:rsidP="00E145C2">
      <w:pPr>
        <w:pStyle w:val="NoSpacing"/>
        <w:rPr>
          <w:b/>
          <w:bCs/>
          <w:lang w:val="en-US"/>
        </w:rPr>
      </w:pPr>
      <w:r w:rsidRPr="00264251">
        <w:rPr>
          <w:b/>
          <w:bCs/>
          <w:lang w:val="en-US"/>
        </w:rPr>
        <w:t>1. Being sincere and loyal is enough to make a good friend.        ........</w:t>
      </w:r>
    </w:p>
    <w:p w:rsidR="00190B14" w:rsidRPr="00264251" w:rsidRDefault="00190B14" w:rsidP="00E145C2">
      <w:pPr>
        <w:pStyle w:val="NoSpacing"/>
        <w:rPr>
          <w:b/>
          <w:bCs/>
          <w:lang w:val="en-US"/>
        </w:rPr>
      </w:pPr>
      <w:r w:rsidRPr="00264251">
        <w:rPr>
          <w:b/>
          <w:bCs/>
          <w:lang w:val="en-US"/>
        </w:rPr>
        <w:t>2. Sincerity is important for a friendship to last long.             ........</w:t>
      </w:r>
    </w:p>
    <w:p w:rsidR="00190B14" w:rsidRPr="00264251" w:rsidRDefault="00190B14" w:rsidP="00E145C2">
      <w:pPr>
        <w:pStyle w:val="NoSpacing"/>
        <w:rPr>
          <w:b/>
          <w:bCs/>
          <w:lang w:val="en-US"/>
        </w:rPr>
      </w:pPr>
      <w:r w:rsidRPr="00264251">
        <w:rPr>
          <w:b/>
          <w:bCs/>
          <w:lang w:val="en-US"/>
        </w:rPr>
        <w:t>3. Being reliable is important not only for a goof friendship but for a good relationship, as well.   .........</w:t>
      </w:r>
    </w:p>
    <w:p w:rsidR="00190B14" w:rsidRPr="00264251" w:rsidRDefault="00190B14" w:rsidP="00E145C2">
      <w:pPr>
        <w:pStyle w:val="NoSpacing"/>
        <w:rPr>
          <w:b/>
          <w:bCs/>
          <w:lang w:val="en-US"/>
        </w:rPr>
      </w:pPr>
      <w:r w:rsidRPr="00264251">
        <w:rPr>
          <w:b/>
          <w:bCs/>
          <w:lang w:val="en-US"/>
        </w:rPr>
        <w:t>4. Someone who is not reliable cannot make a good acquaintance.     .........</w:t>
      </w:r>
    </w:p>
    <w:p w:rsidR="00190B14" w:rsidRPr="00264251" w:rsidRDefault="00190B14" w:rsidP="00E145C2">
      <w:pPr>
        <w:pStyle w:val="NoSpacing"/>
        <w:rPr>
          <w:b/>
          <w:bCs/>
          <w:lang w:val="en-US"/>
        </w:rPr>
      </w:pPr>
      <w:r w:rsidRPr="00264251">
        <w:rPr>
          <w:b/>
          <w:bCs/>
          <w:lang w:val="en-US"/>
        </w:rPr>
        <w:t>5. One day all friends will turn out to be good ones.        ..........</w:t>
      </w:r>
    </w:p>
    <w:p w:rsidR="00190B14" w:rsidRPr="00B62EC9" w:rsidRDefault="00190B14" w:rsidP="00E145C2">
      <w:pPr>
        <w:pStyle w:val="NoSpacing"/>
        <w:rPr>
          <w:lang w:val="en-US"/>
        </w:rPr>
      </w:pPr>
    </w:p>
    <w:p w:rsidR="00190B14" w:rsidRDefault="00190B14" w:rsidP="00E145C2">
      <w:pPr>
        <w:pStyle w:val="NoSpacing"/>
        <w:rPr>
          <w:b/>
          <w:bCs/>
          <w:u w:val="single"/>
          <w:lang w:val="en-US"/>
        </w:rPr>
      </w:pPr>
      <w:r w:rsidRPr="00B62EC9">
        <w:rPr>
          <w:b/>
          <w:bCs/>
          <w:u w:val="single"/>
          <w:lang w:val="en-US"/>
        </w:rPr>
        <w:t>GRAMMAR: Write EA (Expression of agreeing), ED (Expression of disagreeing) or EP (Expression of preference) next to each sentence. (7x2=14 points)</w:t>
      </w:r>
    </w:p>
    <w:p w:rsidR="00190B14" w:rsidRDefault="00190B14" w:rsidP="00E145C2">
      <w:pPr>
        <w:pStyle w:val="NoSpacing"/>
        <w:rPr>
          <w:b/>
          <w:bCs/>
          <w:u w:val="single"/>
          <w:lang w:val="en-US"/>
        </w:rPr>
      </w:pPr>
    </w:p>
    <w:p w:rsidR="00190B14" w:rsidRPr="00B62EC9" w:rsidRDefault="00190B14" w:rsidP="00E145C2">
      <w:pPr>
        <w:pStyle w:val="NoSpacing"/>
        <w:rPr>
          <w:b/>
          <w:bCs/>
          <w:u w:val="single"/>
          <w:lang w:val="en-US"/>
        </w:rPr>
      </w:pPr>
    </w:p>
    <w:p w:rsidR="00190B14" w:rsidRPr="00B62EC9" w:rsidRDefault="00190B14" w:rsidP="00E145C2">
      <w:pPr>
        <w:pStyle w:val="NoSpacing"/>
        <w:rPr>
          <w:lang w:val="en-US"/>
        </w:rPr>
      </w:pPr>
      <w:r w:rsidRPr="00B62EC9">
        <w:rPr>
          <w:lang w:val="en-US"/>
        </w:rPr>
        <w:t>1. I couldn't agree more.                                                      ..........</w:t>
      </w:r>
    </w:p>
    <w:p w:rsidR="00190B14" w:rsidRPr="00B62EC9" w:rsidRDefault="00190B14" w:rsidP="00E145C2">
      <w:pPr>
        <w:pStyle w:val="NoSpacing"/>
        <w:rPr>
          <w:lang w:val="en-US"/>
        </w:rPr>
      </w:pPr>
      <w:r w:rsidRPr="00B62EC9">
        <w:rPr>
          <w:lang w:val="en-US"/>
        </w:rPr>
        <w:t>2.  I'd rather leave for home.                                               ..........</w:t>
      </w:r>
    </w:p>
    <w:p w:rsidR="00190B14" w:rsidRPr="00B62EC9" w:rsidRDefault="00190B14" w:rsidP="00E145C2">
      <w:pPr>
        <w:pStyle w:val="NoSpacing"/>
        <w:rPr>
          <w:lang w:val="en-US"/>
        </w:rPr>
      </w:pPr>
      <w:r w:rsidRPr="00B62EC9">
        <w:rPr>
          <w:lang w:val="en-US"/>
        </w:rPr>
        <w:t>3. That's so true.                                                                    ..........</w:t>
      </w:r>
    </w:p>
    <w:p w:rsidR="00190B14" w:rsidRPr="00B62EC9" w:rsidRDefault="00190B14" w:rsidP="00E145C2">
      <w:pPr>
        <w:pStyle w:val="NoSpacing"/>
        <w:rPr>
          <w:lang w:val="en-US"/>
        </w:rPr>
      </w:pPr>
      <w:r w:rsidRPr="00B62EC9">
        <w:rPr>
          <w:lang w:val="en-US"/>
        </w:rPr>
        <w:t>4. I prefer coffee to tea.                                                        ..........</w:t>
      </w:r>
    </w:p>
    <w:p w:rsidR="00190B14" w:rsidRPr="00B62EC9" w:rsidRDefault="00190B14" w:rsidP="00E145C2">
      <w:pPr>
        <w:pStyle w:val="NoSpacing"/>
        <w:rPr>
          <w:lang w:val="en-US"/>
        </w:rPr>
      </w:pPr>
      <w:r w:rsidRPr="00B62EC9">
        <w:rPr>
          <w:lang w:val="en-US"/>
        </w:rPr>
        <w:t>5. No doubt about it.                                                             ..........</w:t>
      </w:r>
    </w:p>
    <w:p w:rsidR="00190B14" w:rsidRPr="00B62EC9" w:rsidRDefault="00190B14" w:rsidP="00E145C2">
      <w:pPr>
        <w:pStyle w:val="NoSpacing"/>
        <w:rPr>
          <w:lang w:val="en-US"/>
        </w:rPr>
      </w:pPr>
      <w:r w:rsidRPr="00B62EC9">
        <w:rPr>
          <w:lang w:val="en-US"/>
        </w:rPr>
        <w:t>6. I agree to a certain extend.                                              ..........</w:t>
      </w:r>
    </w:p>
    <w:p w:rsidR="00190B14" w:rsidRPr="00B62EC9" w:rsidRDefault="00190B14" w:rsidP="00E145C2">
      <w:pPr>
        <w:pStyle w:val="NoSpacing"/>
        <w:rPr>
          <w:lang w:val="en-US"/>
        </w:rPr>
      </w:pPr>
      <w:r w:rsidRPr="00B62EC9">
        <w:rPr>
          <w:lang w:val="en-US"/>
        </w:rPr>
        <w:t>7. I'm afraid I disagree.                                                          ..........</w:t>
      </w:r>
    </w:p>
    <w:p w:rsidR="00190B14" w:rsidRPr="00B62EC9" w:rsidRDefault="00190B14" w:rsidP="00E145C2">
      <w:pPr>
        <w:pStyle w:val="NoSpacing"/>
        <w:rPr>
          <w:lang w:val="en-US"/>
        </w:rPr>
      </w:pPr>
    </w:p>
    <w:p w:rsidR="00190B14" w:rsidRPr="00B62EC9" w:rsidRDefault="00190B14" w:rsidP="00F66851">
      <w:pPr>
        <w:pStyle w:val="NoSpacing"/>
        <w:rPr>
          <w:b/>
          <w:bCs/>
          <w:u w:val="single"/>
          <w:lang w:val="en-US"/>
        </w:rPr>
      </w:pPr>
      <w:r w:rsidRPr="00B62EC9">
        <w:rPr>
          <w:b/>
          <w:bCs/>
          <w:u w:val="single"/>
          <w:lang w:val="en-US"/>
        </w:rPr>
        <w:t>B: Read the sentences and fill in the blanks with the suitable form of the verbs. (5x3=15 points)</w:t>
      </w:r>
    </w:p>
    <w:p w:rsidR="00190B14" w:rsidRPr="00B62EC9" w:rsidRDefault="00190B14" w:rsidP="00E145C2">
      <w:pPr>
        <w:pStyle w:val="NoSpacing"/>
        <w:rPr>
          <w:lang w:val="en-US"/>
        </w:rPr>
      </w:pPr>
    </w:p>
    <w:p w:rsidR="00190B14" w:rsidRPr="00B62EC9" w:rsidRDefault="00190B14" w:rsidP="00E145C2">
      <w:pPr>
        <w:pStyle w:val="NoSpacing"/>
        <w:rPr>
          <w:lang w:val="en-US"/>
        </w:rPr>
      </w:pPr>
      <w:r w:rsidRPr="00B62EC9">
        <w:rPr>
          <w:lang w:val="en-US"/>
        </w:rPr>
        <w:t>1. They prefer ........................... (live) in a villa to ........................... (live) in a flat.</w:t>
      </w:r>
    </w:p>
    <w:p w:rsidR="00190B14" w:rsidRPr="00B62EC9" w:rsidRDefault="00190B14" w:rsidP="00E145C2">
      <w:pPr>
        <w:pStyle w:val="NoSpacing"/>
        <w:rPr>
          <w:lang w:val="en-US"/>
        </w:rPr>
      </w:pPr>
      <w:r w:rsidRPr="00B62EC9">
        <w:rPr>
          <w:lang w:val="en-US"/>
        </w:rPr>
        <w:t>2. Hannah would rather ............................... (go) to Rome than Prague.</w:t>
      </w:r>
    </w:p>
    <w:p w:rsidR="00190B14" w:rsidRPr="00B62EC9" w:rsidRDefault="00190B14" w:rsidP="00E145C2">
      <w:pPr>
        <w:pStyle w:val="NoSpacing"/>
        <w:rPr>
          <w:lang w:val="en-US"/>
        </w:rPr>
      </w:pPr>
      <w:r w:rsidRPr="00B62EC9">
        <w:rPr>
          <w:lang w:val="en-US"/>
        </w:rPr>
        <w:t>3. Ian prefers .............................. (work) in groups to ................................... (work) alone.</w:t>
      </w:r>
    </w:p>
    <w:p w:rsidR="00190B14" w:rsidRPr="00B62EC9" w:rsidRDefault="00190B14" w:rsidP="00E145C2">
      <w:pPr>
        <w:pStyle w:val="NoSpacing"/>
        <w:rPr>
          <w:lang w:val="en-US"/>
        </w:rPr>
      </w:pPr>
      <w:r w:rsidRPr="00B62EC9">
        <w:rPr>
          <w:lang w:val="en-US"/>
        </w:rPr>
        <w:t>4. My sister prefers ................................. (be) a teacher to ...................................... (be) an engineer.</w:t>
      </w:r>
    </w:p>
    <w:p w:rsidR="00190B14" w:rsidRDefault="00190B14" w:rsidP="00E145C2">
      <w:pPr>
        <w:pStyle w:val="NoSpacing"/>
        <w:rPr>
          <w:lang w:val="en-US"/>
        </w:rPr>
      </w:pPr>
      <w:r w:rsidRPr="00B62EC9">
        <w:rPr>
          <w:lang w:val="en-US"/>
        </w:rPr>
        <w:t>5. Samuel prefers ..................................... (take) a taxi to ........................................... (walk) to work.</w:t>
      </w:r>
    </w:p>
    <w:p w:rsidR="00190B14" w:rsidRDefault="00190B14" w:rsidP="00E145C2">
      <w:pPr>
        <w:pStyle w:val="NoSpacing"/>
        <w:rPr>
          <w:lang w:val="en-US"/>
        </w:rPr>
      </w:pPr>
    </w:p>
    <w:p w:rsidR="00190B14" w:rsidRPr="00B62EC9" w:rsidRDefault="00190B14" w:rsidP="00E145C2">
      <w:pPr>
        <w:pStyle w:val="NoSpacing"/>
        <w:rPr>
          <w:lang w:val="en-US"/>
        </w:rPr>
      </w:pPr>
    </w:p>
    <w:p w:rsidR="00190B14" w:rsidRPr="00B62EC9" w:rsidRDefault="00190B14" w:rsidP="00E145C2">
      <w:pPr>
        <w:pStyle w:val="NoSpacing"/>
        <w:ind w:left="720"/>
        <w:rPr>
          <w:lang w:val="en-US"/>
        </w:rPr>
      </w:pPr>
      <w:r w:rsidRPr="00B62EC9">
        <w:rPr>
          <w:lang w:val="en-US"/>
        </w:rPr>
        <w:t xml:space="preserve"> </w:t>
      </w:r>
    </w:p>
    <w:p w:rsidR="00190B14" w:rsidRPr="00B62EC9" w:rsidRDefault="00190B14" w:rsidP="00E33317">
      <w:pPr>
        <w:pStyle w:val="NoSpacing"/>
        <w:rPr>
          <w:b/>
          <w:bCs/>
          <w:u w:val="single"/>
          <w:lang w:val="en-US"/>
        </w:rPr>
      </w:pPr>
      <w:r w:rsidRPr="00B62EC9">
        <w:rPr>
          <w:b/>
          <w:bCs/>
          <w:u w:val="single"/>
          <w:lang w:val="en-US"/>
        </w:rPr>
        <w:t>C: Write A (Agreeing), D (Disagreeing) or O (Opinion) next to the following expressions. (5x3=15 points)</w:t>
      </w:r>
    </w:p>
    <w:p w:rsidR="00190B14" w:rsidRPr="00B62EC9" w:rsidRDefault="00190B14" w:rsidP="009802CA">
      <w:pPr>
        <w:rPr>
          <w:b/>
          <w:bCs/>
          <w:u w:val="single"/>
          <w:lang w:val="en-US"/>
        </w:rPr>
      </w:pPr>
    </w:p>
    <w:p w:rsidR="00190B14" w:rsidRPr="00B62EC9" w:rsidRDefault="00190B14" w:rsidP="009802CA">
      <w:pPr>
        <w:pStyle w:val="NoSpacing"/>
        <w:rPr>
          <w:lang w:val="en-US"/>
        </w:rPr>
      </w:pPr>
      <w:r w:rsidRPr="00B62EC9">
        <w:rPr>
          <w:lang w:val="en-US"/>
        </w:rPr>
        <w:t>1. I don't think so.                                                                            ..........</w:t>
      </w:r>
    </w:p>
    <w:p w:rsidR="00190B14" w:rsidRPr="00B62EC9" w:rsidRDefault="00190B14" w:rsidP="009802CA">
      <w:pPr>
        <w:pStyle w:val="NoSpacing"/>
        <w:rPr>
          <w:lang w:val="en-US"/>
        </w:rPr>
      </w:pPr>
      <w:r w:rsidRPr="00B62EC9">
        <w:rPr>
          <w:lang w:val="en-US"/>
        </w:rPr>
        <w:t>2. I think it's impossible.                                                                 ...........</w:t>
      </w:r>
    </w:p>
    <w:p w:rsidR="00190B14" w:rsidRPr="00B62EC9" w:rsidRDefault="00190B14" w:rsidP="009802CA">
      <w:pPr>
        <w:pStyle w:val="NoSpacing"/>
        <w:rPr>
          <w:lang w:val="en-US"/>
        </w:rPr>
      </w:pPr>
      <w:r w:rsidRPr="00B62EC9">
        <w:rPr>
          <w:lang w:val="en-US"/>
        </w:rPr>
        <w:t>3. My personal view is that ...                                                        ..........</w:t>
      </w:r>
    </w:p>
    <w:p w:rsidR="00190B14" w:rsidRPr="00B62EC9" w:rsidRDefault="00190B14" w:rsidP="009802CA">
      <w:pPr>
        <w:pStyle w:val="NoSpacing"/>
        <w:rPr>
          <w:lang w:val="en-US"/>
        </w:rPr>
      </w:pPr>
      <w:r w:rsidRPr="00B62EC9">
        <w:rPr>
          <w:lang w:val="en-US"/>
        </w:rPr>
        <w:t xml:space="preserve">4. I think it's possible, ...                                                                 ........... </w:t>
      </w:r>
    </w:p>
    <w:p w:rsidR="00190B14" w:rsidRPr="00B62EC9" w:rsidRDefault="00190B14" w:rsidP="00823FF4">
      <w:pPr>
        <w:pStyle w:val="NoSpacing"/>
        <w:rPr>
          <w:lang w:val="en-US"/>
        </w:rPr>
      </w:pPr>
      <w:r w:rsidRPr="00B62EC9">
        <w:rPr>
          <w:lang w:val="en-US"/>
        </w:rPr>
        <w:t>5. I suppose,...                                                                                  ..........</w:t>
      </w:r>
    </w:p>
    <w:p w:rsidR="00190B14" w:rsidRPr="00B62EC9" w:rsidRDefault="00190B14" w:rsidP="00823FF4">
      <w:pPr>
        <w:pStyle w:val="NoSpacing"/>
        <w:rPr>
          <w:lang w:val="en-US"/>
        </w:rPr>
      </w:pPr>
    </w:p>
    <w:p w:rsidR="00190B14" w:rsidRPr="00B62EC9" w:rsidRDefault="00190B14" w:rsidP="00823FF4">
      <w:pPr>
        <w:pStyle w:val="NoSpacing"/>
        <w:rPr>
          <w:b/>
          <w:bCs/>
          <w:u w:val="single"/>
          <w:lang w:val="en-US"/>
        </w:rPr>
      </w:pPr>
    </w:p>
    <w:p w:rsidR="00190B14" w:rsidRPr="00B62EC9" w:rsidRDefault="00190B14" w:rsidP="00823FF4">
      <w:pPr>
        <w:pStyle w:val="NoSpacing"/>
        <w:rPr>
          <w:b/>
          <w:bCs/>
          <w:u w:val="single"/>
          <w:lang w:val="en-US"/>
        </w:rPr>
      </w:pPr>
    </w:p>
    <w:p w:rsidR="00190B14" w:rsidRPr="00B62EC9" w:rsidRDefault="00190B14" w:rsidP="00823FF4">
      <w:pPr>
        <w:pStyle w:val="NoSpacing"/>
        <w:rPr>
          <w:b/>
          <w:bCs/>
          <w:u w:val="single"/>
          <w:lang w:val="en-US"/>
        </w:rPr>
      </w:pPr>
      <w:r w:rsidRPr="00B62EC9">
        <w:rPr>
          <w:b/>
          <w:bCs/>
          <w:u w:val="single"/>
          <w:lang w:val="en-US"/>
        </w:rPr>
        <w:t>D: Match the questions with the answers. (3x2=6 points)</w:t>
      </w:r>
    </w:p>
    <w:p w:rsidR="00190B14" w:rsidRPr="00B62EC9" w:rsidRDefault="00190B14" w:rsidP="00823FF4">
      <w:pPr>
        <w:pStyle w:val="NoSpacing"/>
        <w:rPr>
          <w:b/>
          <w:bCs/>
          <w:u w:val="single"/>
          <w:lang w:val="en-US"/>
        </w:rPr>
      </w:pPr>
    </w:p>
    <w:p w:rsidR="00190B14" w:rsidRPr="00B62EC9" w:rsidRDefault="00190B14" w:rsidP="00823FF4">
      <w:pPr>
        <w:pStyle w:val="NoSpacing"/>
        <w:rPr>
          <w:lang w:val="en-US"/>
        </w:rPr>
      </w:pPr>
      <w:r w:rsidRPr="00B62EC9">
        <w:rPr>
          <w:lang w:val="en-US"/>
        </w:rPr>
        <w:t>1. What does he look like? ..........                                                    a) He is patient, kind and supportive.</w:t>
      </w:r>
    </w:p>
    <w:p w:rsidR="00190B14" w:rsidRPr="00B62EC9" w:rsidRDefault="00190B14" w:rsidP="00823FF4">
      <w:pPr>
        <w:pStyle w:val="NoSpacing"/>
        <w:rPr>
          <w:lang w:val="en-US"/>
        </w:rPr>
      </w:pPr>
      <w:r w:rsidRPr="00B62EC9">
        <w:rPr>
          <w:lang w:val="en-US"/>
        </w:rPr>
        <w:t>2. What about the way he speaks? ..........                                     b) He is very handsome.</w:t>
      </w:r>
    </w:p>
    <w:p w:rsidR="00190B14" w:rsidRPr="00B62EC9" w:rsidRDefault="00190B14" w:rsidP="00823FF4">
      <w:pPr>
        <w:pStyle w:val="NoSpacing"/>
        <w:rPr>
          <w:lang w:val="en-US"/>
        </w:rPr>
      </w:pPr>
      <w:r w:rsidRPr="00B62EC9">
        <w:rPr>
          <w:lang w:val="en-US"/>
        </w:rPr>
        <w:t>3. What kind of teacher is he? ..........                                              c) He chooses his words carefully.</w:t>
      </w:r>
    </w:p>
    <w:p w:rsidR="00190B14" w:rsidRPr="00B62EC9" w:rsidRDefault="00190B14" w:rsidP="00E145C2">
      <w:pPr>
        <w:pStyle w:val="NoSpacing"/>
        <w:rPr>
          <w:lang w:val="en-US"/>
        </w:rPr>
      </w:pPr>
    </w:p>
    <w:p w:rsidR="00190B14" w:rsidRPr="00B62EC9" w:rsidRDefault="00190B14" w:rsidP="00E145C2">
      <w:pPr>
        <w:pStyle w:val="NoSpacing"/>
        <w:rPr>
          <w:lang w:val="en-US"/>
        </w:rPr>
      </w:pPr>
    </w:p>
    <w:p w:rsidR="00190B14" w:rsidRPr="00B62EC9" w:rsidRDefault="00190B14">
      <w:pPr>
        <w:rPr>
          <w:b/>
          <w:bCs/>
          <w:u w:val="single"/>
          <w:lang w:val="en-US"/>
        </w:rPr>
      </w:pPr>
      <w:r w:rsidRPr="00B62EC9">
        <w:rPr>
          <w:b/>
          <w:bCs/>
          <w:u w:val="single"/>
          <w:lang w:val="en-US"/>
        </w:rPr>
        <w:t>VOCABULARY:</w:t>
      </w:r>
    </w:p>
    <w:p w:rsidR="00190B14" w:rsidRPr="00B62EC9" w:rsidRDefault="00190B14">
      <w:pPr>
        <w:rPr>
          <w:b/>
          <w:bCs/>
          <w:u w:val="single"/>
          <w:lang w:val="en-US"/>
        </w:rPr>
      </w:pPr>
      <w:r w:rsidRPr="00B62EC9">
        <w:rPr>
          <w:b/>
          <w:bCs/>
          <w:u w:val="single"/>
          <w:lang w:val="en-US"/>
        </w:rPr>
        <w:t>A: Combine the following words to form collocations. (5x3=15 points)</w:t>
      </w:r>
    </w:p>
    <w:p w:rsidR="00190B14" w:rsidRPr="00B62EC9" w:rsidRDefault="00190B14">
      <w:pPr>
        <w:rPr>
          <w:lang w:val="en-US"/>
        </w:rPr>
      </w:pPr>
      <w:r w:rsidRPr="00B62EC9">
        <w:rPr>
          <w:lang w:val="en-US"/>
        </w:rPr>
        <w:t>1. over-    ............                                             a) tanned</w:t>
      </w:r>
    </w:p>
    <w:p w:rsidR="00190B14" w:rsidRPr="00B62EC9" w:rsidRDefault="00190B14">
      <w:pPr>
        <w:rPr>
          <w:lang w:val="en-US"/>
        </w:rPr>
      </w:pPr>
      <w:r w:rsidRPr="00B62EC9">
        <w:rPr>
          <w:lang w:val="en-US"/>
        </w:rPr>
        <w:t>2. mixed - ............                                            b) weight</w:t>
      </w:r>
    </w:p>
    <w:p w:rsidR="00190B14" w:rsidRPr="00B62EC9" w:rsidRDefault="00190B14">
      <w:pPr>
        <w:rPr>
          <w:lang w:val="en-US"/>
        </w:rPr>
      </w:pPr>
      <w:r w:rsidRPr="00B62EC9">
        <w:rPr>
          <w:lang w:val="en-US"/>
        </w:rPr>
        <w:t>3. well-     ............                                             c) aged</w:t>
      </w:r>
    </w:p>
    <w:p w:rsidR="00190B14" w:rsidRPr="00B62EC9" w:rsidRDefault="00190B14">
      <w:pPr>
        <w:rPr>
          <w:lang w:val="en-US"/>
        </w:rPr>
      </w:pPr>
      <w:r w:rsidRPr="00B62EC9">
        <w:rPr>
          <w:lang w:val="en-US"/>
        </w:rPr>
        <w:t>4. complexion- ............                                    d) race</w:t>
      </w:r>
    </w:p>
    <w:p w:rsidR="00190B14" w:rsidRPr="00B62EC9" w:rsidRDefault="00190B14">
      <w:pPr>
        <w:rPr>
          <w:lang w:val="en-US"/>
        </w:rPr>
      </w:pPr>
      <w:r w:rsidRPr="00B62EC9">
        <w:rPr>
          <w:lang w:val="en-US"/>
        </w:rPr>
        <w:t>5. middle-    ..............                                       e) dressed</w:t>
      </w:r>
    </w:p>
    <w:p w:rsidR="00190B14" w:rsidRPr="00B62EC9" w:rsidRDefault="00190B14">
      <w:pPr>
        <w:rPr>
          <w:lang w:val="en-US"/>
        </w:rPr>
      </w:pPr>
    </w:p>
    <w:p w:rsidR="00190B14" w:rsidRPr="00B62EC9" w:rsidRDefault="00190B14" w:rsidP="00886698">
      <w:pPr>
        <w:rPr>
          <w:b/>
          <w:bCs/>
          <w:u w:val="single"/>
          <w:lang w:val="en-US"/>
        </w:rPr>
      </w:pPr>
      <w:r w:rsidRPr="00B62EC9">
        <w:rPr>
          <w:b/>
          <w:bCs/>
          <w:u w:val="single"/>
          <w:lang w:val="en-US"/>
        </w:rPr>
        <w:t>B: Match the words with their definitions. (5x3=15 points)</w:t>
      </w:r>
    </w:p>
    <w:p w:rsidR="00190B14" w:rsidRPr="00B62EC9" w:rsidRDefault="00190B14" w:rsidP="00886698">
      <w:pPr>
        <w:rPr>
          <w:lang w:val="en-US"/>
        </w:rPr>
      </w:pPr>
      <w:r w:rsidRPr="00B62EC9">
        <w:rPr>
          <w:lang w:val="en-US"/>
        </w:rPr>
        <w:t>1. generous             ..........                  a) working or acting together</w:t>
      </w:r>
    </w:p>
    <w:p w:rsidR="00190B14" w:rsidRPr="00B62EC9" w:rsidRDefault="00190B14" w:rsidP="00886698">
      <w:pPr>
        <w:rPr>
          <w:lang w:val="en-US"/>
        </w:rPr>
      </w:pPr>
      <w:r w:rsidRPr="00B62EC9">
        <w:rPr>
          <w:lang w:val="en-US"/>
        </w:rPr>
        <w:t>2. praising               ............                b) expressing approval or admiration</w:t>
      </w:r>
    </w:p>
    <w:p w:rsidR="00190B14" w:rsidRPr="00B62EC9" w:rsidRDefault="00190B14" w:rsidP="00886698">
      <w:pPr>
        <w:rPr>
          <w:lang w:val="en-US"/>
        </w:rPr>
      </w:pPr>
      <w:r w:rsidRPr="00B62EC9">
        <w:rPr>
          <w:lang w:val="en-US"/>
        </w:rPr>
        <w:t>3. cooperative        ............                c) liberal in giving or sharing; unselfish</w:t>
      </w:r>
    </w:p>
    <w:p w:rsidR="00190B14" w:rsidRPr="00B62EC9" w:rsidRDefault="00190B14" w:rsidP="00886698">
      <w:pPr>
        <w:rPr>
          <w:lang w:val="en-US"/>
        </w:rPr>
      </w:pPr>
      <w:r w:rsidRPr="00B62EC9">
        <w:rPr>
          <w:lang w:val="en-US"/>
        </w:rPr>
        <w:t>4. sensitive              ............                d) aware of and responsible to the feelings of others</w:t>
      </w:r>
    </w:p>
    <w:p w:rsidR="00190B14" w:rsidRPr="00B62EC9" w:rsidRDefault="00190B14">
      <w:pPr>
        <w:rPr>
          <w:lang w:val="en-US"/>
        </w:rPr>
      </w:pPr>
    </w:p>
    <w:p w:rsidR="00190B14" w:rsidRPr="00B62EC9" w:rsidRDefault="00190B14">
      <w:pPr>
        <w:rPr>
          <w:lang w:val="en-US"/>
        </w:rPr>
      </w:pPr>
      <w:r w:rsidRPr="00B62EC9">
        <w:rPr>
          <w:lang w:val="en-US"/>
        </w:rPr>
        <w:br w:type="page"/>
      </w:r>
    </w:p>
    <w:p w:rsidR="00190B14" w:rsidRPr="00B62EC9" w:rsidRDefault="00190B14" w:rsidP="00E145C2">
      <w:pPr>
        <w:rPr>
          <w:lang w:val="en-US"/>
        </w:rPr>
      </w:pPr>
      <w:r w:rsidRPr="00B62EC9">
        <w:rPr>
          <w:lang w:val="en-US"/>
        </w:rPr>
        <w:t>2018-2019 ACADEMIC YEAR EMLAK KONUT MIMAR SINAN ANATOLIAN HIGH SCHOOL 1. TERM 1. EXAM FOR 12 TH GRADES</w:t>
      </w:r>
    </w:p>
    <w:p w:rsidR="00190B14" w:rsidRPr="00B62EC9" w:rsidRDefault="00190B14" w:rsidP="00E145C2">
      <w:pPr>
        <w:rPr>
          <w:lang w:val="en-US"/>
        </w:rPr>
      </w:pPr>
      <w:r w:rsidRPr="00B62EC9">
        <w:rPr>
          <w:lang w:val="en-US"/>
        </w:rPr>
        <w:t>Name and Surname:                                                                                                     School No:                               Class:</w:t>
      </w:r>
    </w:p>
    <w:p w:rsidR="00190B14" w:rsidRPr="00B62EC9" w:rsidRDefault="00190B14" w:rsidP="00E145C2">
      <w:pPr>
        <w:rPr>
          <w:lang w:val="en-US"/>
        </w:rPr>
      </w:pPr>
      <w:r w:rsidRPr="00B62EC9">
        <w:rPr>
          <w:b/>
          <w:bCs/>
          <w:u w:val="single"/>
          <w:lang w:val="en-US"/>
        </w:rPr>
        <w:t>GROUP B</w:t>
      </w:r>
    </w:p>
    <w:p w:rsidR="00190B14" w:rsidRPr="00B62EC9" w:rsidRDefault="00190B14" w:rsidP="00E145C2">
      <w:pPr>
        <w:rPr>
          <w:b/>
          <w:bCs/>
          <w:u w:val="single"/>
          <w:lang w:val="en-US"/>
        </w:rPr>
      </w:pPr>
      <w:r w:rsidRPr="00B62EC9">
        <w:rPr>
          <w:b/>
          <w:bCs/>
          <w:u w:val="single"/>
          <w:lang w:val="en-US"/>
        </w:rPr>
        <w:t>READING : Read the text below and answer the questions with True or False. (5x4=20 points)</w:t>
      </w:r>
    </w:p>
    <w:p w:rsidR="00190B14" w:rsidRPr="00B62EC9" w:rsidRDefault="00190B14" w:rsidP="00E145C2">
      <w:pPr>
        <w:rPr>
          <w:lang w:val="en-US"/>
        </w:rPr>
      </w:pPr>
      <w:r w:rsidRPr="00B62EC9">
        <w:rPr>
          <w:lang w:val="en-US"/>
        </w:rPr>
        <w:t>When it comes to talking about the qualities of a good friend, most will mention common favorable adjectives like honest, respectful, generous, thoughtful, kind, empathetic, etc. This is right but in my opinion, there are some qualities which are more important for a good friendship.</w:t>
      </w:r>
    </w:p>
    <w:p w:rsidR="00190B14" w:rsidRPr="00B62EC9" w:rsidRDefault="00190B14" w:rsidP="00E145C2">
      <w:pPr>
        <w:rPr>
          <w:lang w:val="en-US"/>
        </w:rPr>
      </w:pPr>
      <w:r w:rsidRPr="00B62EC9">
        <w:rPr>
          <w:lang w:val="en-US"/>
        </w:rPr>
        <w:t>First of all, a friend must be sincere. Without sincerity, a friendship cannot last long or turn to be a good friendship as pretensions or insincere mannerisms will end up in disappointment. Sincerity on its own is not enough but without sincerity, a true sharing, which is essential for a good friendship, cannot be achieved.</w:t>
      </w:r>
    </w:p>
    <w:p w:rsidR="00190B14" w:rsidRPr="00B62EC9" w:rsidRDefault="00190B14" w:rsidP="00E145C2">
      <w:pPr>
        <w:rPr>
          <w:lang w:val="en-US"/>
        </w:rPr>
      </w:pPr>
      <w:r w:rsidRPr="00B62EC9">
        <w:rPr>
          <w:lang w:val="en-US"/>
        </w:rPr>
        <w:t>Secondly, reliability is a must for a good friendship. I believe that one cannot consider becoming even an acquaintance with someone who is not reliable, let alone good friends. After all, reliability is not only essential for a good friendship but also for a relationship. If you do not rely on someone, you can share almost nothing with them.</w:t>
      </w:r>
    </w:p>
    <w:p w:rsidR="00190B14" w:rsidRPr="00B62EC9" w:rsidRDefault="00190B14" w:rsidP="00E145C2">
      <w:pPr>
        <w:rPr>
          <w:lang w:val="en-US"/>
        </w:rPr>
      </w:pPr>
      <w:r w:rsidRPr="00B62EC9">
        <w:rPr>
          <w:lang w:val="en-US"/>
        </w:rPr>
        <w:t>Another important factor is loyalty. Only loyal ones out of all friends will turn out to be good ones in time. Friendship is a journey in life and this journey can never be without problems or barriers. Loyal ones will not leave you half way through. Therefore, a good friendship cannot be maintained without being loyal.</w:t>
      </w:r>
    </w:p>
    <w:p w:rsidR="00190B14" w:rsidRPr="00B62EC9" w:rsidRDefault="00190B14" w:rsidP="00E145C2">
      <w:pPr>
        <w:rPr>
          <w:lang w:val="en-US"/>
        </w:rPr>
      </w:pPr>
      <w:r w:rsidRPr="00B62EC9">
        <w:rPr>
          <w:lang w:val="en-US"/>
        </w:rPr>
        <w:t xml:space="preserve">In conclusion, a good friendship requires various good personal qualities but I believe that some of them such as being sincere, reliable and loyal are more important. Without </w:t>
      </w:r>
      <w:r w:rsidRPr="00B62EC9">
        <w:rPr>
          <w:u w:val="single"/>
          <w:lang w:val="en-US"/>
        </w:rPr>
        <w:t>those</w:t>
      </w:r>
      <w:r w:rsidRPr="00B62EC9">
        <w:rPr>
          <w:lang w:val="en-US"/>
        </w:rPr>
        <w:t>, we cannot talk about a good friendship.</w:t>
      </w:r>
    </w:p>
    <w:p w:rsidR="00190B14" w:rsidRPr="00264251" w:rsidRDefault="00190B14" w:rsidP="00B83517">
      <w:pPr>
        <w:pStyle w:val="NoSpacing"/>
        <w:rPr>
          <w:b/>
          <w:bCs/>
          <w:lang w:val="en-US"/>
        </w:rPr>
      </w:pPr>
      <w:r w:rsidRPr="00264251">
        <w:rPr>
          <w:b/>
          <w:bCs/>
          <w:lang w:val="en-US"/>
        </w:rPr>
        <w:t>1. Being honest, respectful, generous, thoughtful, kind and empathetic are some of the qualities of a good friend.          ............</w:t>
      </w:r>
    </w:p>
    <w:p w:rsidR="00190B14" w:rsidRPr="00264251" w:rsidRDefault="00190B14" w:rsidP="00B83517">
      <w:pPr>
        <w:pStyle w:val="NoSpacing"/>
        <w:rPr>
          <w:b/>
          <w:bCs/>
          <w:lang w:val="en-US"/>
        </w:rPr>
      </w:pPr>
      <w:r w:rsidRPr="00264251">
        <w:rPr>
          <w:b/>
          <w:bCs/>
          <w:lang w:val="en-US"/>
        </w:rPr>
        <w:t>2. Being honest, respectful, generous, thoughtful, kind and empathetic are the most important characteristics for a good and longlasting friendship.   ..........</w:t>
      </w:r>
    </w:p>
    <w:p w:rsidR="00190B14" w:rsidRPr="00264251" w:rsidRDefault="00190B14" w:rsidP="00B83517">
      <w:pPr>
        <w:pStyle w:val="NoSpacing"/>
        <w:rPr>
          <w:b/>
          <w:bCs/>
          <w:lang w:val="en-US"/>
        </w:rPr>
      </w:pPr>
      <w:r w:rsidRPr="00264251">
        <w:rPr>
          <w:b/>
          <w:bCs/>
          <w:lang w:val="en-US"/>
        </w:rPr>
        <w:t>3. According to the writer, if people are not sincere, they can share almost nothing with the others.     ...........</w:t>
      </w:r>
    </w:p>
    <w:p w:rsidR="00190B14" w:rsidRPr="00264251" w:rsidRDefault="00190B14" w:rsidP="00B83517">
      <w:pPr>
        <w:pStyle w:val="NoSpacing"/>
        <w:rPr>
          <w:b/>
          <w:bCs/>
          <w:lang w:val="en-US"/>
        </w:rPr>
      </w:pPr>
      <w:r w:rsidRPr="00264251">
        <w:rPr>
          <w:b/>
          <w:bCs/>
          <w:lang w:val="en-US"/>
        </w:rPr>
        <w:t>4. Loyal people can never be without problems or barriers. ..........</w:t>
      </w:r>
    </w:p>
    <w:p w:rsidR="00190B14" w:rsidRPr="00264251" w:rsidRDefault="00190B14" w:rsidP="00B83517">
      <w:pPr>
        <w:pStyle w:val="NoSpacing"/>
        <w:rPr>
          <w:b/>
          <w:bCs/>
          <w:lang w:val="en-US"/>
        </w:rPr>
      </w:pPr>
      <w:r w:rsidRPr="00264251">
        <w:rPr>
          <w:b/>
          <w:bCs/>
          <w:lang w:val="en-US"/>
        </w:rPr>
        <w:t>5. Those in the last line refer to sincerity, reliability and loyalty.    ............</w:t>
      </w:r>
    </w:p>
    <w:p w:rsidR="00190B14" w:rsidRPr="00B62EC9" w:rsidRDefault="00190B14" w:rsidP="00B83517">
      <w:pPr>
        <w:pStyle w:val="NoSpacing"/>
        <w:rPr>
          <w:lang w:val="en-US"/>
        </w:rPr>
      </w:pPr>
    </w:p>
    <w:p w:rsidR="00190B14" w:rsidRPr="00B62EC9" w:rsidRDefault="00190B14" w:rsidP="00F46BF2">
      <w:pPr>
        <w:pStyle w:val="NoSpacing"/>
        <w:rPr>
          <w:b/>
          <w:bCs/>
          <w:u w:val="single"/>
          <w:lang w:val="en-US"/>
        </w:rPr>
      </w:pPr>
      <w:r w:rsidRPr="00B62EC9">
        <w:rPr>
          <w:b/>
          <w:bCs/>
          <w:u w:val="single"/>
          <w:lang w:val="en-US"/>
        </w:rPr>
        <w:t xml:space="preserve">GRAMMAR: </w:t>
      </w:r>
    </w:p>
    <w:p w:rsidR="00190B14" w:rsidRPr="00B62EC9" w:rsidRDefault="00190B14" w:rsidP="00F46BF2">
      <w:pPr>
        <w:pStyle w:val="NoSpacing"/>
        <w:rPr>
          <w:b/>
          <w:bCs/>
          <w:u w:val="single"/>
          <w:lang w:val="en-US"/>
        </w:rPr>
      </w:pPr>
    </w:p>
    <w:p w:rsidR="00190B14" w:rsidRDefault="00190B14" w:rsidP="00F46BF2">
      <w:pPr>
        <w:pStyle w:val="NoSpacing"/>
        <w:rPr>
          <w:b/>
          <w:bCs/>
          <w:u w:val="single"/>
          <w:lang w:val="en-US"/>
        </w:rPr>
      </w:pPr>
      <w:r w:rsidRPr="00B62EC9">
        <w:rPr>
          <w:b/>
          <w:bCs/>
          <w:u w:val="single"/>
          <w:lang w:val="en-US"/>
        </w:rPr>
        <w:t>A) Write EA (Expression of agreeing), ED (Expression of disagreeing) or EP (Expression of preference) next to each sentence. (7x2=14 points)</w:t>
      </w:r>
    </w:p>
    <w:p w:rsidR="00190B14" w:rsidRPr="00B62EC9" w:rsidRDefault="00190B14" w:rsidP="00F46BF2">
      <w:pPr>
        <w:pStyle w:val="NoSpacing"/>
        <w:rPr>
          <w:b/>
          <w:bCs/>
          <w:u w:val="single"/>
          <w:lang w:val="en-US"/>
        </w:rPr>
      </w:pPr>
    </w:p>
    <w:p w:rsidR="00190B14" w:rsidRPr="00B62EC9" w:rsidRDefault="00190B14" w:rsidP="00F46BF2">
      <w:pPr>
        <w:pStyle w:val="NoSpacing"/>
        <w:rPr>
          <w:lang w:val="en-US"/>
        </w:rPr>
      </w:pPr>
      <w:r w:rsidRPr="00B62EC9">
        <w:rPr>
          <w:lang w:val="en-US"/>
        </w:rPr>
        <w:t>1. I totally disagree.                                                      ..........</w:t>
      </w:r>
    </w:p>
    <w:p w:rsidR="00190B14" w:rsidRPr="00B62EC9" w:rsidRDefault="00190B14" w:rsidP="00F46BF2">
      <w:pPr>
        <w:pStyle w:val="NoSpacing"/>
        <w:rPr>
          <w:lang w:val="en-US"/>
        </w:rPr>
      </w:pPr>
      <w:r w:rsidRPr="00B62EC9">
        <w:rPr>
          <w:lang w:val="en-US"/>
        </w:rPr>
        <w:t>2.  You are absolutely right.                                        ..........</w:t>
      </w:r>
    </w:p>
    <w:p w:rsidR="00190B14" w:rsidRPr="00B62EC9" w:rsidRDefault="00190B14" w:rsidP="00F46BF2">
      <w:pPr>
        <w:pStyle w:val="NoSpacing"/>
        <w:rPr>
          <w:lang w:val="en-US"/>
        </w:rPr>
      </w:pPr>
      <w:r w:rsidRPr="00B62EC9">
        <w:rPr>
          <w:lang w:val="en-US"/>
        </w:rPr>
        <w:t>3. That's not always true.                                             ..........</w:t>
      </w:r>
    </w:p>
    <w:p w:rsidR="00190B14" w:rsidRPr="00B62EC9" w:rsidRDefault="00190B14" w:rsidP="00F46BF2">
      <w:pPr>
        <w:pStyle w:val="NoSpacing"/>
        <w:rPr>
          <w:lang w:val="en-US"/>
        </w:rPr>
      </w:pPr>
      <w:r w:rsidRPr="00B62EC9">
        <w:rPr>
          <w:lang w:val="en-US"/>
        </w:rPr>
        <w:t>4. I'm not so sure about it.                                           ..........</w:t>
      </w:r>
    </w:p>
    <w:p w:rsidR="00190B14" w:rsidRPr="00B62EC9" w:rsidRDefault="00190B14" w:rsidP="00F46BF2">
      <w:pPr>
        <w:pStyle w:val="NoSpacing"/>
        <w:rPr>
          <w:lang w:val="en-US"/>
        </w:rPr>
      </w:pPr>
      <w:r w:rsidRPr="00B62EC9">
        <w:rPr>
          <w:lang w:val="en-US"/>
        </w:rPr>
        <w:t>5. I'd say the exact opposite.                                       ..........</w:t>
      </w:r>
    </w:p>
    <w:p w:rsidR="00190B14" w:rsidRPr="00B62EC9" w:rsidRDefault="00190B14" w:rsidP="00F46BF2">
      <w:pPr>
        <w:pStyle w:val="NoSpacing"/>
        <w:rPr>
          <w:lang w:val="en-US"/>
        </w:rPr>
      </w:pPr>
      <w:r w:rsidRPr="00B62EC9">
        <w:rPr>
          <w:lang w:val="en-US"/>
        </w:rPr>
        <w:t>6. I don't think so.                                                          ..........</w:t>
      </w:r>
    </w:p>
    <w:p w:rsidR="00190B14" w:rsidRPr="00B62EC9" w:rsidRDefault="00190B14" w:rsidP="00F46BF2">
      <w:pPr>
        <w:pStyle w:val="NoSpacing"/>
        <w:rPr>
          <w:lang w:val="en-US"/>
        </w:rPr>
      </w:pPr>
      <w:r w:rsidRPr="00B62EC9">
        <w:rPr>
          <w:lang w:val="en-US"/>
        </w:rPr>
        <w:t>7. He would prefer to take English.                             ..........</w:t>
      </w:r>
    </w:p>
    <w:p w:rsidR="00190B14" w:rsidRPr="00B62EC9" w:rsidRDefault="00190B14" w:rsidP="00B83517">
      <w:pPr>
        <w:pStyle w:val="NoSpacing"/>
        <w:rPr>
          <w:lang w:val="en-US"/>
        </w:rPr>
      </w:pPr>
    </w:p>
    <w:p w:rsidR="00190B14" w:rsidRPr="00B62EC9" w:rsidRDefault="00190B14" w:rsidP="00E33317">
      <w:pPr>
        <w:pStyle w:val="NoSpacing"/>
        <w:rPr>
          <w:lang w:val="en-US"/>
        </w:rPr>
      </w:pPr>
      <w:r w:rsidRPr="00B62EC9">
        <w:rPr>
          <w:b/>
          <w:bCs/>
          <w:u w:val="single"/>
          <w:lang w:val="en-US"/>
        </w:rPr>
        <w:t>B: Read the sentences and fill in the blanks with the suitable form of the verbs. (5x3=15 points)</w:t>
      </w:r>
    </w:p>
    <w:p w:rsidR="00190B14" w:rsidRPr="00B62EC9" w:rsidRDefault="00190B14" w:rsidP="001F25F6">
      <w:pPr>
        <w:pStyle w:val="NoSpacing"/>
        <w:rPr>
          <w:lang w:val="en-US"/>
        </w:rPr>
      </w:pPr>
      <w:r w:rsidRPr="00B62EC9">
        <w:rPr>
          <w:lang w:val="en-US"/>
        </w:rPr>
        <w:t>1. I would rather ................................. (stay) at home tonight than ................................ (go) out.</w:t>
      </w:r>
    </w:p>
    <w:p w:rsidR="00190B14" w:rsidRPr="00B62EC9" w:rsidRDefault="00190B14" w:rsidP="001F25F6">
      <w:pPr>
        <w:pStyle w:val="NoSpacing"/>
        <w:rPr>
          <w:lang w:val="en-US"/>
        </w:rPr>
      </w:pPr>
      <w:r w:rsidRPr="00B62EC9">
        <w:rPr>
          <w:lang w:val="en-US"/>
        </w:rPr>
        <w:t>2. We prefer .................................... (listen) to classical music to .................................. (listen) to hip hop.</w:t>
      </w:r>
    </w:p>
    <w:p w:rsidR="00190B14" w:rsidRPr="00B62EC9" w:rsidRDefault="00190B14" w:rsidP="001F25F6">
      <w:pPr>
        <w:pStyle w:val="NoSpacing"/>
        <w:rPr>
          <w:lang w:val="en-US"/>
        </w:rPr>
      </w:pPr>
      <w:r w:rsidRPr="00B62EC9">
        <w:rPr>
          <w:lang w:val="en-US"/>
        </w:rPr>
        <w:t>3. They prefer ....................................... (work) with a computer to ...................................... (use) a mobile phone.</w:t>
      </w:r>
    </w:p>
    <w:p w:rsidR="00190B14" w:rsidRPr="00B62EC9" w:rsidRDefault="00190B14" w:rsidP="001F25F6">
      <w:pPr>
        <w:pStyle w:val="NoSpacing"/>
        <w:rPr>
          <w:lang w:val="en-US"/>
        </w:rPr>
      </w:pPr>
      <w:r w:rsidRPr="00B62EC9">
        <w:rPr>
          <w:lang w:val="en-US"/>
        </w:rPr>
        <w:t>4. My best friend would rather ........................................ (dance) than ...................................... (listen) to music.</w:t>
      </w:r>
    </w:p>
    <w:p w:rsidR="00190B14" w:rsidRPr="00B62EC9" w:rsidRDefault="00190B14" w:rsidP="001F25F6">
      <w:pPr>
        <w:pStyle w:val="NoSpacing"/>
        <w:rPr>
          <w:lang w:val="en-US"/>
        </w:rPr>
      </w:pPr>
      <w:r w:rsidRPr="00B62EC9">
        <w:rPr>
          <w:lang w:val="en-US"/>
        </w:rPr>
        <w:t>5. Daisy and Olivia prefer ..................................... (sit) in the garden to ...................................... (watch) TV.</w:t>
      </w:r>
    </w:p>
    <w:p w:rsidR="00190B14" w:rsidRPr="00B62EC9" w:rsidRDefault="00190B14">
      <w:pPr>
        <w:rPr>
          <w:lang w:val="en-US"/>
        </w:rPr>
      </w:pPr>
    </w:p>
    <w:p w:rsidR="00190B14" w:rsidRPr="00B62EC9" w:rsidRDefault="00190B14">
      <w:pPr>
        <w:rPr>
          <w:b/>
          <w:bCs/>
          <w:u w:val="single"/>
          <w:lang w:val="en-US"/>
        </w:rPr>
      </w:pPr>
      <w:r w:rsidRPr="00B62EC9">
        <w:rPr>
          <w:b/>
          <w:bCs/>
          <w:u w:val="single"/>
          <w:lang w:val="en-US"/>
        </w:rPr>
        <w:t>C: Write A (Agreeing), D (Disagreeing) or O (Opinion) next to the following expressions. (5x3=15 points)</w:t>
      </w:r>
    </w:p>
    <w:p w:rsidR="00190B14" w:rsidRPr="00B62EC9" w:rsidRDefault="00190B14" w:rsidP="00556A1D">
      <w:pPr>
        <w:pStyle w:val="NoSpacing"/>
        <w:rPr>
          <w:lang w:val="en-US"/>
        </w:rPr>
      </w:pPr>
      <w:r w:rsidRPr="00B62EC9">
        <w:rPr>
          <w:lang w:val="en-US"/>
        </w:rPr>
        <w:t>1. This idea is right.                                                                            ..........</w:t>
      </w:r>
    </w:p>
    <w:p w:rsidR="00190B14" w:rsidRPr="00B62EC9" w:rsidRDefault="00190B14" w:rsidP="00556A1D">
      <w:pPr>
        <w:pStyle w:val="NoSpacing"/>
        <w:rPr>
          <w:lang w:val="en-US"/>
        </w:rPr>
      </w:pPr>
      <w:r w:rsidRPr="00B62EC9">
        <w:rPr>
          <w:lang w:val="en-US"/>
        </w:rPr>
        <w:t>2. I'm not sure about that.                                                               ...........</w:t>
      </w:r>
    </w:p>
    <w:p w:rsidR="00190B14" w:rsidRPr="00B62EC9" w:rsidRDefault="00190B14" w:rsidP="00556A1D">
      <w:pPr>
        <w:pStyle w:val="NoSpacing"/>
        <w:rPr>
          <w:lang w:val="en-US"/>
        </w:rPr>
      </w:pPr>
      <w:r w:rsidRPr="00B62EC9">
        <w:rPr>
          <w:lang w:val="en-US"/>
        </w:rPr>
        <w:t>3. From my point of view, ...                                                            ..........</w:t>
      </w:r>
    </w:p>
    <w:p w:rsidR="00190B14" w:rsidRPr="00B62EC9" w:rsidRDefault="00190B14" w:rsidP="00556A1D">
      <w:pPr>
        <w:pStyle w:val="NoSpacing"/>
        <w:rPr>
          <w:lang w:val="en-US"/>
        </w:rPr>
      </w:pPr>
      <w:r w:rsidRPr="00B62EC9">
        <w:rPr>
          <w:lang w:val="en-US"/>
        </w:rPr>
        <w:t xml:space="preserve">4. As for me, ...                                                                                   ........... </w:t>
      </w:r>
    </w:p>
    <w:p w:rsidR="00190B14" w:rsidRDefault="00190B14" w:rsidP="00556A1D">
      <w:pPr>
        <w:pStyle w:val="NoSpacing"/>
        <w:rPr>
          <w:lang w:val="en-US"/>
        </w:rPr>
      </w:pPr>
      <w:r w:rsidRPr="00B62EC9">
        <w:rPr>
          <w:lang w:val="en-US"/>
        </w:rPr>
        <w:t>5. I totally disagree.                                                                           ..........</w:t>
      </w:r>
    </w:p>
    <w:p w:rsidR="00190B14" w:rsidRPr="00B62EC9" w:rsidRDefault="00190B14" w:rsidP="00556A1D">
      <w:pPr>
        <w:pStyle w:val="NoSpacing"/>
        <w:rPr>
          <w:lang w:val="en-US"/>
        </w:rPr>
      </w:pPr>
    </w:p>
    <w:p w:rsidR="00190B14" w:rsidRPr="00B62EC9" w:rsidRDefault="00190B14" w:rsidP="000B4BCF">
      <w:pPr>
        <w:pStyle w:val="NoSpacing"/>
        <w:rPr>
          <w:b/>
          <w:bCs/>
          <w:u w:val="single"/>
          <w:lang w:val="en-US"/>
        </w:rPr>
      </w:pPr>
      <w:r w:rsidRPr="00B62EC9">
        <w:rPr>
          <w:b/>
          <w:bCs/>
          <w:u w:val="single"/>
          <w:lang w:val="en-US"/>
        </w:rPr>
        <w:t>D: Match the questions with the answers. (3x2=6 points)</w:t>
      </w:r>
    </w:p>
    <w:p w:rsidR="00190B14" w:rsidRPr="00B62EC9" w:rsidRDefault="00190B14" w:rsidP="000B4BCF">
      <w:pPr>
        <w:pStyle w:val="NoSpacing"/>
        <w:rPr>
          <w:b/>
          <w:bCs/>
          <w:u w:val="single"/>
          <w:lang w:val="en-US"/>
        </w:rPr>
      </w:pPr>
    </w:p>
    <w:p w:rsidR="00190B14" w:rsidRPr="00B62EC9" w:rsidRDefault="00190B14" w:rsidP="000B4BCF">
      <w:pPr>
        <w:pStyle w:val="NoSpacing"/>
        <w:rPr>
          <w:lang w:val="en-US"/>
        </w:rPr>
      </w:pPr>
      <w:r w:rsidRPr="00B62EC9">
        <w:rPr>
          <w:lang w:val="en-US"/>
        </w:rPr>
        <w:t>1. What does he look like? ..........                                                    a) He is patient, kind and supportive.</w:t>
      </w:r>
    </w:p>
    <w:p w:rsidR="00190B14" w:rsidRPr="00B62EC9" w:rsidRDefault="00190B14" w:rsidP="000B4BCF">
      <w:pPr>
        <w:pStyle w:val="NoSpacing"/>
        <w:rPr>
          <w:lang w:val="en-US"/>
        </w:rPr>
      </w:pPr>
      <w:r w:rsidRPr="00B62EC9">
        <w:rPr>
          <w:lang w:val="en-US"/>
        </w:rPr>
        <w:t>2. How old does he look? ..........                                                      b) He can't be more than 50.</w:t>
      </w:r>
    </w:p>
    <w:p w:rsidR="00190B14" w:rsidRPr="00B62EC9" w:rsidRDefault="00190B14" w:rsidP="000B4BCF">
      <w:pPr>
        <w:pStyle w:val="NoSpacing"/>
        <w:rPr>
          <w:lang w:val="en-US"/>
        </w:rPr>
      </w:pPr>
      <w:r w:rsidRPr="00B62EC9">
        <w:rPr>
          <w:lang w:val="en-US"/>
        </w:rPr>
        <w:t>3. What kind of teacher is he? ..........                                              c) He is tall and thin.</w:t>
      </w:r>
    </w:p>
    <w:p w:rsidR="00190B14" w:rsidRPr="00B62EC9" w:rsidRDefault="00190B14" w:rsidP="00556A1D">
      <w:pPr>
        <w:pStyle w:val="NoSpacing"/>
        <w:rPr>
          <w:lang w:val="en-US"/>
        </w:rPr>
      </w:pPr>
    </w:p>
    <w:p w:rsidR="00190B14" w:rsidRPr="00B62EC9" w:rsidRDefault="00190B14" w:rsidP="00703BD1">
      <w:pPr>
        <w:rPr>
          <w:b/>
          <w:bCs/>
          <w:u w:val="single"/>
          <w:lang w:val="en-US"/>
        </w:rPr>
      </w:pPr>
      <w:r w:rsidRPr="00B62EC9">
        <w:rPr>
          <w:b/>
          <w:bCs/>
          <w:u w:val="single"/>
          <w:lang w:val="en-US"/>
        </w:rPr>
        <w:t>VOCABULARY:</w:t>
      </w:r>
    </w:p>
    <w:p w:rsidR="00190B14" w:rsidRPr="00B62EC9" w:rsidRDefault="00190B14" w:rsidP="00703BD1">
      <w:pPr>
        <w:rPr>
          <w:b/>
          <w:bCs/>
          <w:u w:val="single"/>
          <w:lang w:val="en-US"/>
        </w:rPr>
      </w:pPr>
      <w:r w:rsidRPr="00B62EC9">
        <w:rPr>
          <w:b/>
          <w:bCs/>
          <w:u w:val="single"/>
          <w:lang w:val="en-US"/>
        </w:rPr>
        <w:t>A: Combine the following words to form collocations. (5x3=15 points)</w:t>
      </w:r>
    </w:p>
    <w:p w:rsidR="00190B14" w:rsidRPr="00B62EC9" w:rsidRDefault="00190B14" w:rsidP="00703BD1">
      <w:pPr>
        <w:rPr>
          <w:lang w:val="en-US"/>
        </w:rPr>
      </w:pPr>
      <w:r w:rsidRPr="00B62EC9">
        <w:rPr>
          <w:lang w:val="en-US"/>
        </w:rPr>
        <w:t>1. over-    ............                                             a) legged</w:t>
      </w:r>
    </w:p>
    <w:p w:rsidR="00190B14" w:rsidRPr="00B62EC9" w:rsidRDefault="00190B14" w:rsidP="00703BD1">
      <w:pPr>
        <w:rPr>
          <w:lang w:val="en-US"/>
        </w:rPr>
      </w:pPr>
      <w:r w:rsidRPr="00B62EC9">
        <w:rPr>
          <w:lang w:val="en-US"/>
        </w:rPr>
        <w:t>2. red -     ............                                            b) build</w:t>
      </w:r>
    </w:p>
    <w:p w:rsidR="00190B14" w:rsidRPr="00B62EC9" w:rsidRDefault="00190B14" w:rsidP="00703BD1">
      <w:pPr>
        <w:rPr>
          <w:lang w:val="en-US"/>
        </w:rPr>
      </w:pPr>
      <w:r w:rsidRPr="00B62EC9">
        <w:rPr>
          <w:lang w:val="en-US"/>
        </w:rPr>
        <w:t>3. round- ............                                             c) faced</w:t>
      </w:r>
    </w:p>
    <w:p w:rsidR="00190B14" w:rsidRPr="00B62EC9" w:rsidRDefault="00190B14" w:rsidP="00703BD1">
      <w:pPr>
        <w:rPr>
          <w:lang w:val="en-US"/>
        </w:rPr>
      </w:pPr>
      <w:r w:rsidRPr="00B62EC9">
        <w:rPr>
          <w:lang w:val="en-US"/>
        </w:rPr>
        <w:t>4. long-   ............                                              d) haired</w:t>
      </w:r>
    </w:p>
    <w:p w:rsidR="00190B14" w:rsidRPr="00B62EC9" w:rsidRDefault="00190B14" w:rsidP="00703BD1">
      <w:pPr>
        <w:rPr>
          <w:lang w:val="en-US"/>
        </w:rPr>
      </w:pPr>
      <w:r w:rsidRPr="00B62EC9">
        <w:rPr>
          <w:lang w:val="en-US"/>
        </w:rPr>
        <w:t>5. stocky-    ..............                                       e) weight</w:t>
      </w:r>
    </w:p>
    <w:p w:rsidR="00190B14" w:rsidRPr="00B62EC9" w:rsidRDefault="00190B14" w:rsidP="00703BD1">
      <w:pPr>
        <w:rPr>
          <w:lang w:val="en-US"/>
        </w:rPr>
      </w:pPr>
    </w:p>
    <w:p w:rsidR="00190B14" w:rsidRPr="00B62EC9" w:rsidRDefault="00190B14" w:rsidP="00703BD1">
      <w:pPr>
        <w:rPr>
          <w:b/>
          <w:bCs/>
          <w:u w:val="single"/>
          <w:lang w:val="en-US"/>
        </w:rPr>
      </w:pPr>
      <w:r w:rsidRPr="00B62EC9">
        <w:rPr>
          <w:b/>
          <w:bCs/>
          <w:u w:val="single"/>
          <w:lang w:val="en-US"/>
        </w:rPr>
        <w:t>B: Match the words with their definitions. (5x3=15 points)</w:t>
      </w:r>
    </w:p>
    <w:p w:rsidR="00190B14" w:rsidRPr="00B62EC9" w:rsidRDefault="00190B14" w:rsidP="00703BD1">
      <w:pPr>
        <w:rPr>
          <w:lang w:val="en-US"/>
        </w:rPr>
      </w:pPr>
      <w:r w:rsidRPr="00B62EC9">
        <w:rPr>
          <w:lang w:val="en-US"/>
        </w:rPr>
        <w:t>1. considerate             ..........                  a) not changing, trustworthy</w:t>
      </w:r>
    </w:p>
    <w:p w:rsidR="00190B14" w:rsidRPr="00B62EC9" w:rsidRDefault="00190B14" w:rsidP="00703BD1">
      <w:pPr>
        <w:rPr>
          <w:lang w:val="en-US"/>
        </w:rPr>
      </w:pPr>
      <w:r w:rsidRPr="00B62EC9">
        <w:rPr>
          <w:lang w:val="en-US"/>
        </w:rPr>
        <w:t>2. punctual                 ............                 b) not late</w:t>
      </w:r>
    </w:p>
    <w:p w:rsidR="00190B14" w:rsidRPr="00B62EC9" w:rsidRDefault="00190B14" w:rsidP="00703BD1">
      <w:pPr>
        <w:rPr>
          <w:lang w:val="en-US"/>
        </w:rPr>
      </w:pPr>
      <w:r w:rsidRPr="00B62EC9">
        <w:rPr>
          <w:lang w:val="en-US"/>
        </w:rPr>
        <w:t>3. tolerant                  ............                 c) showing kindly awareness or regard for another's feelings</w:t>
      </w:r>
    </w:p>
    <w:p w:rsidR="00190B14" w:rsidRPr="00B62EC9" w:rsidRDefault="00190B14" w:rsidP="00703BD1">
      <w:pPr>
        <w:rPr>
          <w:lang w:val="en-US"/>
        </w:rPr>
      </w:pPr>
      <w:r w:rsidRPr="00B62EC9">
        <w:rPr>
          <w:lang w:val="en-US"/>
        </w:rPr>
        <w:t>4. loyal                        .............               d) willing to accept behavior and beliefs that are different from your own</w:t>
      </w:r>
    </w:p>
    <w:p w:rsidR="00190B14" w:rsidRPr="00B62EC9" w:rsidRDefault="00190B14" w:rsidP="00556A1D">
      <w:pPr>
        <w:pStyle w:val="NoSpacing"/>
        <w:rPr>
          <w:lang w:val="en-US"/>
        </w:rPr>
      </w:pPr>
      <w:hyperlink r:id="rId6" w:history="1">
        <w:r w:rsidRPr="001F02C6">
          <w:rPr>
            <w:rStyle w:val="Hyperlink"/>
            <w:lang w:val="en-US"/>
          </w:rPr>
          <w:t>https://www.sorubak.com</w:t>
        </w:r>
      </w:hyperlink>
      <w:r>
        <w:rPr>
          <w:lang w:val="en-US"/>
        </w:rPr>
        <w:t xml:space="preserve"> </w:t>
      </w:r>
    </w:p>
    <w:sectPr w:rsidR="00190B14" w:rsidRPr="00B62EC9" w:rsidSect="0010070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EB667D"/>
    <w:multiLevelType w:val="hybridMultilevel"/>
    <w:tmpl w:val="514AF7C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070D"/>
    <w:rsid w:val="000B4BCF"/>
    <w:rsid w:val="0010070D"/>
    <w:rsid w:val="0010511D"/>
    <w:rsid w:val="0013110B"/>
    <w:rsid w:val="00153985"/>
    <w:rsid w:val="00190B14"/>
    <w:rsid w:val="001F02C6"/>
    <w:rsid w:val="001F25F6"/>
    <w:rsid w:val="00231290"/>
    <w:rsid w:val="00255014"/>
    <w:rsid w:val="00264251"/>
    <w:rsid w:val="00286CC6"/>
    <w:rsid w:val="002940D7"/>
    <w:rsid w:val="003A2F11"/>
    <w:rsid w:val="00415188"/>
    <w:rsid w:val="004951B2"/>
    <w:rsid w:val="004B0742"/>
    <w:rsid w:val="004C71A4"/>
    <w:rsid w:val="00514D85"/>
    <w:rsid w:val="00556A1D"/>
    <w:rsid w:val="006025CE"/>
    <w:rsid w:val="006108AF"/>
    <w:rsid w:val="00703BD1"/>
    <w:rsid w:val="00734E89"/>
    <w:rsid w:val="0074597B"/>
    <w:rsid w:val="007E2B59"/>
    <w:rsid w:val="0080258E"/>
    <w:rsid w:val="00823FF4"/>
    <w:rsid w:val="00886698"/>
    <w:rsid w:val="009802CA"/>
    <w:rsid w:val="009A202A"/>
    <w:rsid w:val="00B62EC9"/>
    <w:rsid w:val="00B83517"/>
    <w:rsid w:val="00C16FFE"/>
    <w:rsid w:val="00CA243B"/>
    <w:rsid w:val="00CC206F"/>
    <w:rsid w:val="00CD21A1"/>
    <w:rsid w:val="00D84405"/>
    <w:rsid w:val="00E145C2"/>
    <w:rsid w:val="00E33317"/>
    <w:rsid w:val="00F46BF2"/>
    <w:rsid w:val="00F66851"/>
    <w:rsid w:val="00F9178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290"/>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E145C2"/>
    <w:rPr>
      <w:rFonts w:cs="Calibri"/>
      <w:lang w:eastAsia="en-US"/>
    </w:rPr>
  </w:style>
  <w:style w:type="character" w:styleId="Hyperlink">
    <w:name w:val="Hyperlink"/>
    <w:basedOn w:val="DefaultParagraphFont"/>
    <w:uiPriority w:val="99"/>
    <w:rsid w:val="00C16FF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4</Pages>
  <Words>1754</Words>
  <Characters>9999</Characters>
  <Application>Microsoft Office Outlook</Application>
  <DocSecurity>0</DocSecurity>
  <Lines>0</Lines>
  <Paragraphs>0</Paragraphs>
  <ScaleCrop>false</ScaleCrop>
  <Manager>https://www.sorubak.com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https:/www.sorubak.com</cp:keywords>
  <dc:description>https://www.sorubak.com</dc:description>
  <cp:lastModifiedBy>sivas_046@hotmail.com</cp:lastModifiedBy>
  <cp:revision>2</cp:revision>
  <dcterms:created xsi:type="dcterms:W3CDTF">2019-11-03T15:47:00Z</dcterms:created>
  <dcterms:modified xsi:type="dcterms:W3CDTF">2021-02-14T07:57:00Z</dcterms:modified>
  <cp:category>https://www.sorubak.com</cp:category>
</cp:coreProperties>
</file>