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D1" w:rsidRDefault="005A59D1" w:rsidP="00DE7218">
      <w:pPr>
        <w:numPr>
          <w:ilvl w:val="0"/>
          <w:numId w:val="4"/>
        </w:numPr>
        <w:tabs>
          <w:tab w:val="center" w:pos="6840"/>
        </w:tabs>
      </w:pPr>
      <w:r>
        <w:t>Ölçme nedir?</w:t>
      </w:r>
      <w:r w:rsidRPr="00E475FF">
        <w:t>Ölçtüğü Büyüklüğü Gösterme Şekline Göre</w:t>
      </w:r>
      <w:r>
        <w:t xml:space="preserve"> ölçü aletleri çeşitlerini yazınız? </w:t>
      </w:r>
      <w:r w:rsidRPr="00E475FF">
        <w:rPr>
          <w:b/>
          <w:bCs/>
          <w:i/>
          <w:iCs/>
        </w:rPr>
        <w:t>(</w:t>
      </w:r>
      <w:r>
        <w:rPr>
          <w:b/>
          <w:bCs/>
          <w:i/>
          <w:iCs/>
        </w:rPr>
        <w:t>15</w:t>
      </w:r>
      <w:r w:rsidRPr="00E475FF">
        <w:rPr>
          <w:b/>
          <w:bCs/>
          <w:i/>
          <w:iCs/>
        </w:rPr>
        <w:t xml:space="preserve"> Puan)</w:t>
      </w:r>
    </w:p>
    <w:p w:rsidR="005A59D1" w:rsidRPr="00D40ACD" w:rsidRDefault="005A59D1" w:rsidP="00D40ACD">
      <w:pPr>
        <w:autoSpaceDE w:val="0"/>
        <w:autoSpaceDN w:val="0"/>
        <w:adjustRightInd w:val="0"/>
        <w:rPr>
          <w:color w:val="FF0000"/>
        </w:rPr>
      </w:pPr>
      <w:r>
        <w:rPr>
          <w:b/>
          <w:bCs/>
        </w:rPr>
        <w:t>ÖLÇME</w:t>
      </w:r>
      <w:r w:rsidRPr="00DE7218">
        <w:rPr>
          <w:b/>
          <w:bCs/>
        </w:rPr>
        <w:t xml:space="preserve">  :   </w:t>
      </w:r>
      <w:r w:rsidRPr="00D40ACD">
        <w:rPr>
          <w:color w:val="FF0000"/>
        </w:rPr>
        <w:t>Ölçme, herhangi bir büyüklü</w:t>
      </w:r>
      <w:r w:rsidRPr="00D40ACD">
        <w:rPr>
          <w:rFonts w:eastAsia="TimesNewRoman"/>
          <w:color w:val="FF0000"/>
        </w:rPr>
        <w:t>ğ</w:t>
      </w:r>
      <w:r w:rsidRPr="00D40ACD">
        <w:rPr>
          <w:color w:val="FF0000"/>
        </w:rPr>
        <w:t>ü kendi cinsinden kabul edilen bir birimle kar</w:t>
      </w:r>
      <w:r w:rsidRPr="00D40ACD">
        <w:rPr>
          <w:rFonts w:eastAsia="TimesNewRoman"/>
          <w:color w:val="FF0000"/>
        </w:rPr>
        <w:t>şı</w:t>
      </w:r>
      <w:r w:rsidRPr="00D40ACD">
        <w:rPr>
          <w:color w:val="FF0000"/>
        </w:rPr>
        <w:t>la</w:t>
      </w:r>
      <w:r w:rsidRPr="00D40ACD">
        <w:rPr>
          <w:rFonts w:eastAsia="TimesNewRoman"/>
          <w:color w:val="FF0000"/>
        </w:rPr>
        <w:t>ş</w:t>
      </w:r>
      <w:r w:rsidRPr="00D40ACD">
        <w:rPr>
          <w:color w:val="FF0000"/>
        </w:rPr>
        <w:t>t</w:t>
      </w:r>
      <w:r w:rsidRPr="00D40ACD">
        <w:rPr>
          <w:rFonts w:eastAsia="TimesNewRoman"/>
          <w:color w:val="FF0000"/>
        </w:rPr>
        <w:t>ı</w:t>
      </w:r>
      <w:r w:rsidRPr="00D40ACD">
        <w:rPr>
          <w:color w:val="FF0000"/>
        </w:rPr>
        <w:t>rmak</w:t>
      </w:r>
    </w:p>
    <w:p w:rsidR="005A59D1" w:rsidRPr="00D40ACD" w:rsidRDefault="005A59D1" w:rsidP="00D40ACD">
      <w:pPr>
        <w:pStyle w:val="NoSpacing"/>
        <w:rPr>
          <w:rFonts w:ascii="Times New Roman" w:hAnsi="Times New Roman" w:cs="Times New Roman"/>
          <w:color w:val="FF0000"/>
        </w:rPr>
      </w:pPr>
      <w:r w:rsidRPr="00D40ACD">
        <w:rPr>
          <w:rFonts w:ascii="Times New Roman" w:hAnsi="Times New Roman" w:cs="Times New Roman"/>
          <w:color w:val="FF0000"/>
        </w:rPr>
        <w:t>demektir.</w:t>
      </w:r>
      <w:r w:rsidRPr="00D40ACD">
        <w:rPr>
          <w:b/>
          <w:bCs/>
          <w:i/>
          <w:iCs/>
          <w:color w:val="FF0000"/>
        </w:rPr>
        <w:t>(5 Puan)</w:t>
      </w:r>
    </w:p>
    <w:p w:rsidR="005A59D1" w:rsidRPr="00DE7218" w:rsidRDefault="005A59D1" w:rsidP="00DE7218">
      <w:pPr>
        <w:tabs>
          <w:tab w:val="center" w:pos="6840"/>
        </w:tabs>
        <w:rPr>
          <w:b/>
          <w:bCs/>
        </w:rPr>
      </w:pPr>
      <w:r w:rsidRPr="00E475FF">
        <w:rPr>
          <w:b/>
          <w:bCs/>
        </w:rPr>
        <w:t>Ölçtüğü Büyüklüğü Gösterme Şekline Göre ölçü aletleri</w:t>
      </w:r>
      <w:r>
        <w:rPr>
          <w:b/>
          <w:bCs/>
        </w:rPr>
        <w:t>;</w:t>
      </w:r>
    </w:p>
    <w:p w:rsidR="005A59D1" w:rsidRDefault="005A59D1" w:rsidP="00DE7218">
      <w:pPr>
        <w:tabs>
          <w:tab w:val="center" w:pos="6840"/>
        </w:tabs>
        <w:rPr>
          <w:b/>
          <w:bCs/>
        </w:rPr>
      </w:pPr>
      <w:r>
        <w:rPr>
          <w:b/>
          <w:bCs/>
        </w:rPr>
        <w:t xml:space="preserve">1. </w:t>
      </w:r>
      <w:r w:rsidRPr="00D40ACD">
        <w:rPr>
          <w:b/>
          <w:bCs/>
          <w:color w:val="FF0000"/>
        </w:rPr>
        <w:t>Gösteren Ölçü Aletleri</w:t>
      </w:r>
      <w:r w:rsidRPr="00D40ACD">
        <w:rPr>
          <w:b/>
          <w:bCs/>
          <w:i/>
          <w:iCs/>
          <w:color w:val="FF0000"/>
        </w:rPr>
        <w:t>(5 Puan)</w:t>
      </w:r>
    </w:p>
    <w:p w:rsidR="005A59D1" w:rsidRDefault="005A59D1" w:rsidP="00DE7218">
      <w:pPr>
        <w:tabs>
          <w:tab w:val="center" w:pos="6840"/>
        </w:tabs>
        <w:rPr>
          <w:b/>
          <w:bCs/>
        </w:rPr>
      </w:pPr>
      <w:r>
        <w:rPr>
          <w:b/>
          <w:bCs/>
        </w:rPr>
        <w:t xml:space="preserve">2. </w:t>
      </w:r>
      <w:r w:rsidRPr="00D40ACD">
        <w:rPr>
          <w:b/>
          <w:bCs/>
          <w:color w:val="FF0000"/>
        </w:rPr>
        <w:t>Kaydedicili Ölçü Aletleri</w:t>
      </w:r>
      <w:r w:rsidRPr="00D40ACD">
        <w:rPr>
          <w:b/>
          <w:bCs/>
          <w:i/>
          <w:iCs/>
          <w:color w:val="FF0000"/>
        </w:rPr>
        <w:t>(5 Puan)</w:t>
      </w:r>
    </w:p>
    <w:p w:rsidR="005A59D1" w:rsidRPr="00DE7218" w:rsidRDefault="005A59D1" w:rsidP="00D40ACD">
      <w:pPr>
        <w:pBdr>
          <w:bottom w:val="single" w:sz="4" w:space="1" w:color="auto"/>
        </w:pBdr>
        <w:tabs>
          <w:tab w:val="center" w:pos="6840"/>
        </w:tabs>
        <w:rPr>
          <w:b/>
          <w:bCs/>
        </w:rPr>
      </w:pPr>
      <w:r>
        <w:rPr>
          <w:b/>
          <w:bCs/>
        </w:rPr>
        <w:t xml:space="preserve">3. </w:t>
      </w:r>
      <w:r w:rsidRPr="00D40ACD">
        <w:rPr>
          <w:b/>
          <w:bCs/>
          <w:color w:val="FF0000"/>
        </w:rPr>
        <w:t>Toplayıcı Ölçü Aletleri</w:t>
      </w:r>
      <w:r w:rsidRPr="00D40ACD">
        <w:rPr>
          <w:b/>
          <w:bCs/>
          <w:i/>
          <w:iCs/>
          <w:color w:val="FF0000"/>
        </w:rPr>
        <w:t>(5 Puan)</w:t>
      </w:r>
    </w:p>
    <w:p w:rsidR="005A59D1" w:rsidRDefault="005A59D1" w:rsidP="00DE7218">
      <w:pPr>
        <w:numPr>
          <w:ilvl w:val="0"/>
          <w:numId w:val="4"/>
        </w:numPr>
        <w:tabs>
          <w:tab w:val="center" w:pos="6840"/>
        </w:tabs>
      </w:pPr>
      <w:r w:rsidRPr="00202414">
        <w:t>Aşağıdaki boşlukları doldurunuz. </w:t>
      </w:r>
    </w:p>
    <w:p w:rsidR="005A59D1" w:rsidRPr="00857E29" w:rsidRDefault="005A59D1" w:rsidP="00202414">
      <w:pPr>
        <w:numPr>
          <w:ilvl w:val="0"/>
          <w:numId w:val="7"/>
        </w:numPr>
        <w:ind w:left="284" w:hanging="284"/>
        <w:jc w:val="both"/>
        <w:rPr>
          <w:b/>
          <w:bCs/>
          <w:sz w:val="22"/>
          <w:szCs w:val="22"/>
        </w:rPr>
      </w:pPr>
      <w:r w:rsidRPr="00857E29">
        <w:rPr>
          <w:sz w:val="28"/>
          <w:szCs w:val="28"/>
        </w:rPr>
        <w:t xml:space="preserve">Ampermetre devredeki </w:t>
      </w:r>
      <w:r w:rsidRPr="00857E29">
        <w:rPr>
          <w:b/>
          <w:bCs/>
          <w:color w:val="FF0000"/>
          <w:sz w:val="28"/>
          <w:szCs w:val="28"/>
        </w:rPr>
        <w:t xml:space="preserve">AKIMI </w:t>
      </w:r>
      <w:r w:rsidRPr="00857E29">
        <w:rPr>
          <w:b/>
          <w:bCs/>
          <w:i/>
          <w:iCs/>
          <w:color w:val="FF0000"/>
          <w:sz w:val="22"/>
          <w:szCs w:val="22"/>
        </w:rPr>
        <w:t>(3 Puan)</w:t>
      </w:r>
      <w:r w:rsidRPr="00857E29">
        <w:rPr>
          <w:sz w:val="28"/>
          <w:szCs w:val="28"/>
        </w:rPr>
        <w:t xml:space="preserve"> ölçer ve devreye </w:t>
      </w:r>
      <w:r w:rsidRPr="00857E29">
        <w:rPr>
          <w:b/>
          <w:bCs/>
          <w:color w:val="FF0000"/>
          <w:sz w:val="28"/>
          <w:szCs w:val="28"/>
        </w:rPr>
        <w:t>SERİ</w:t>
      </w:r>
      <w:r w:rsidRPr="00857E29">
        <w:rPr>
          <w:b/>
          <w:bCs/>
          <w:i/>
          <w:iCs/>
          <w:color w:val="FF0000"/>
          <w:sz w:val="22"/>
          <w:szCs w:val="22"/>
        </w:rPr>
        <w:t>(2 Puan)</w:t>
      </w:r>
      <w:r w:rsidRPr="00857E29">
        <w:rPr>
          <w:sz w:val="28"/>
          <w:szCs w:val="28"/>
        </w:rPr>
        <w:t>bağlanır.</w:t>
      </w:r>
    </w:p>
    <w:p w:rsidR="005A59D1" w:rsidRPr="00857E29" w:rsidRDefault="005A59D1" w:rsidP="007E262E">
      <w:pPr>
        <w:numPr>
          <w:ilvl w:val="0"/>
          <w:numId w:val="7"/>
        </w:numPr>
        <w:ind w:left="284" w:hanging="284"/>
        <w:jc w:val="both"/>
        <w:rPr>
          <w:sz w:val="28"/>
          <w:szCs w:val="28"/>
        </w:rPr>
      </w:pPr>
      <w:r w:rsidRPr="00857E29">
        <w:rPr>
          <w:sz w:val="28"/>
          <w:szCs w:val="28"/>
        </w:rPr>
        <w:t xml:space="preserve">Voltmetre devredeki </w:t>
      </w:r>
      <w:r w:rsidRPr="00857E29">
        <w:rPr>
          <w:b/>
          <w:bCs/>
          <w:color w:val="FF0000"/>
          <w:sz w:val="28"/>
          <w:szCs w:val="28"/>
        </w:rPr>
        <w:t>GERİLİMİ</w:t>
      </w:r>
      <w:r w:rsidRPr="00857E29">
        <w:rPr>
          <w:b/>
          <w:bCs/>
          <w:i/>
          <w:iCs/>
          <w:color w:val="FF0000"/>
          <w:sz w:val="22"/>
          <w:szCs w:val="22"/>
        </w:rPr>
        <w:t>(3 Puan)</w:t>
      </w:r>
      <w:r w:rsidRPr="00857E29">
        <w:rPr>
          <w:sz w:val="28"/>
          <w:szCs w:val="28"/>
        </w:rPr>
        <w:t xml:space="preserve"> ölçer ve devreye </w:t>
      </w:r>
      <w:r w:rsidRPr="00857E29">
        <w:rPr>
          <w:b/>
          <w:bCs/>
          <w:color w:val="FF0000"/>
          <w:sz w:val="28"/>
          <w:szCs w:val="28"/>
        </w:rPr>
        <w:t>PARALEL</w:t>
      </w:r>
      <w:r w:rsidRPr="00857E29">
        <w:rPr>
          <w:b/>
          <w:bCs/>
          <w:i/>
          <w:iCs/>
          <w:color w:val="FF0000"/>
          <w:sz w:val="22"/>
          <w:szCs w:val="22"/>
        </w:rPr>
        <w:t>(2 Puan)</w:t>
      </w:r>
      <w:r w:rsidRPr="00857E29">
        <w:rPr>
          <w:sz w:val="28"/>
          <w:szCs w:val="28"/>
        </w:rPr>
        <w:t xml:space="preserve"> bağlanır.</w:t>
      </w:r>
    </w:p>
    <w:p w:rsidR="005A59D1" w:rsidRPr="00857E29" w:rsidRDefault="005A59D1" w:rsidP="007E262E">
      <w:pPr>
        <w:numPr>
          <w:ilvl w:val="0"/>
          <w:numId w:val="7"/>
        </w:numPr>
        <w:ind w:left="284" w:hanging="284"/>
        <w:jc w:val="both"/>
        <w:rPr>
          <w:sz w:val="28"/>
          <w:szCs w:val="28"/>
        </w:rPr>
      </w:pPr>
      <w:r w:rsidRPr="00857E29">
        <w:rPr>
          <w:sz w:val="28"/>
          <w:szCs w:val="28"/>
        </w:rPr>
        <w:t>Direnç birimi</w:t>
      </w:r>
      <w:r w:rsidRPr="00857E29">
        <w:rPr>
          <w:b/>
          <w:bCs/>
          <w:color w:val="FF0000"/>
          <w:sz w:val="28"/>
          <w:szCs w:val="28"/>
        </w:rPr>
        <w:t>OHM</w:t>
      </w:r>
      <w:r w:rsidRPr="00857E29">
        <w:rPr>
          <w:b/>
          <w:bCs/>
          <w:i/>
          <w:iCs/>
          <w:color w:val="FF0000"/>
          <w:sz w:val="22"/>
          <w:szCs w:val="22"/>
        </w:rPr>
        <w:t>(3 Puan)</w:t>
      </w:r>
      <w:r w:rsidRPr="00857E29">
        <w:rPr>
          <w:sz w:val="28"/>
          <w:szCs w:val="28"/>
        </w:rPr>
        <w:t>,  Gerilim birimi</w:t>
      </w:r>
      <w:r w:rsidRPr="00857E29">
        <w:rPr>
          <w:b/>
          <w:bCs/>
          <w:color w:val="FF0000"/>
          <w:sz w:val="28"/>
          <w:szCs w:val="28"/>
        </w:rPr>
        <w:t xml:space="preserve">VOLT </w:t>
      </w:r>
      <w:r w:rsidRPr="00857E29">
        <w:rPr>
          <w:b/>
          <w:bCs/>
          <w:i/>
          <w:iCs/>
          <w:color w:val="FF0000"/>
          <w:sz w:val="22"/>
          <w:szCs w:val="22"/>
        </w:rPr>
        <w:t>(3 Puan)</w:t>
      </w:r>
      <w:r w:rsidRPr="00857E29">
        <w:rPr>
          <w:sz w:val="28"/>
          <w:szCs w:val="28"/>
        </w:rPr>
        <w:t>,   Akım birimi</w:t>
      </w:r>
      <w:r w:rsidRPr="00857E29">
        <w:rPr>
          <w:b/>
          <w:bCs/>
          <w:color w:val="FF0000"/>
          <w:sz w:val="28"/>
          <w:szCs w:val="28"/>
        </w:rPr>
        <w:t>AMPER</w:t>
      </w:r>
      <w:r w:rsidRPr="00857E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Pr="00857E29" w:rsidRDefault="005A59D1" w:rsidP="007E262E">
      <w:pPr>
        <w:numPr>
          <w:ilvl w:val="0"/>
          <w:numId w:val="7"/>
        </w:numPr>
        <w:ind w:left="284" w:hanging="284"/>
        <w:jc w:val="both"/>
        <w:rPr>
          <w:sz w:val="28"/>
          <w:szCs w:val="28"/>
        </w:rPr>
      </w:pPr>
      <w:r w:rsidRPr="00857E29">
        <w:rPr>
          <w:b/>
          <w:bCs/>
          <w:color w:val="FF0000"/>
          <w:sz w:val="28"/>
          <w:szCs w:val="28"/>
        </w:rPr>
        <w:t>SİGORTA</w:t>
      </w:r>
      <w:r w:rsidRPr="00857E29">
        <w:rPr>
          <w:b/>
          <w:bCs/>
          <w:i/>
          <w:iCs/>
          <w:color w:val="FF0000"/>
          <w:sz w:val="22"/>
          <w:szCs w:val="22"/>
        </w:rPr>
        <w:t>(5 Puan)</w:t>
      </w:r>
      <w:r w:rsidRPr="00857E29">
        <w:rPr>
          <w:sz w:val="28"/>
          <w:szCs w:val="28"/>
        </w:rPr>
        <w:t>, kullanılan cihazları ve bu cihazlarda kullanılan iletkenleri aşırı akımdan koruyarak devreleri ve cihazı hasardan kurtaran elemanlardır.</w:t>
      </w:r>
    </w:p>
    <w:p w:rsidR="005A59D1" w:rsidRPr="00857E29" w:rsidRDefault="005A59D1" w:rsidP="00202414">
      <w:pPr>
        <w:numPr>
          <w:ilvl w:val="0"/>
          <w:numId w:val="7"/>
        </w:numPr>
        <w:pBdr>
          <w:bottom w:val="single" w:sz="4" w:space="1" w:color="auto"/>
        </w:pBdr>
        <w:ind w:left="284" w:hanging="284"/>
        <w:jc w:val="both"/>
        <w:rPr>
          <w:b/>
          <w:bCs/>
          <w:sz w:val="28"/>
          <w:szCs w:val="28"/>
        </w:rPr>
      </w:pPr>
      <w:r w:rsidRPr="00857E29">
        <w:rPr>
          <w:b/>
          <w:bCs/>
          <w:color w:val="FF0000"/>
          <w:sz w:val="28"/>
          <w:szCs w:val="28"/>
        </w:rPr>
        <w:t>KISA DEVRE</w:t>
      </w:r>
      <w:r w:rsidRPr="00857E29">
        <w:rPr>
          <w:b/>
          <w:bCs/>
          <w:i/>
          <w:iCs/>
          <w:color w:val="FF0000"/>
          <w:sz w:val="22"/>
          <w:szCs w:val="22"/>
        </w:rPr>
        <w:t>(5 Puan)</w:t>
      </w:r>
      <w:r w:rsidRPr="00857E29">
        <w:rPr>
          <w:sz w:val="28"/>
          <w:szCs w:val="28"/>
        </w:rPr>
        <w:t xml:space="preserve">, </w:t>
      </w:r>
      <w:bookmarkStart w:id="0" w:name="_GoBack"/>
      <w:r w:rsidRPr="00606E34">
        <w:rPr>
          <w:sz w:val="28"/>
          <w:szCs w:val="28"/>
        </w:rPr>
        <w:t>kırmızı,sarı, mavi, nötr ve toprak hatlarının en az ikisinin birbirine temas ederek elektriksel akımın bu yolla devresini tamamlamasıdır.</w:t>
      </w:r>
      <w:bookmarkEnd w:id="0"/>
    </w:p>
    <w:p w:rsidR="005A59D1" w:rsidRPr="00DE7218" w:rsidRDefault="005A59D1" w:rsidP="00AB5547">
      <w:pPr>
        <w:numPr>
          <w:ilvl w:val="0"/>
          <w:numId w:val="4"/>
        </w:numPr>
        <w:tabs>
          <w:tab w:val="center" w:pos="6840"/>
        </w:tabs>
      </w:pPr>
      <w:r w:rsidRPr="0065419D">
        <w:rPr>
          <w:color w:val="000000"/>
        </w:rPr>
        <w:t>Ölçü aletlerine ait DOĞRULUK DERECESİ ve ÖLÇME ALANI terimlerini açıklayınız.</w:t>
      </w:r>
      <w:r w:rsidRPr="00774F9A">
        <w:rPr>
          <w:b/>
          <w:bCs/>
          <w:i/>
          <w:iCs/>
        </w:rPr>
        <w:t xml:space="preserve">( </w:t>
      </w:r>
      <w:r>
        <w:rPr>
          <w:b/>
          <w:bCs/>
          <w:i/>
          <w:iCs/>
        </w:rPr>
        <w:t>10</w:t>
      </w:r>
      <w:r w:rsidRPr="00774F9A">
        <w:rPr>
          <w:b/>
          <w:bCs/>
          <w:i/>
          <w:iCs/>
        </w:rPr>
        <w:t xml:space="preserve"> Puan )</w:t>
      </w:r>
    </w:p>
    <w:p w:rsidR="005A59D1" w:rsidRDefault="005A59D1" w:rsidP="00DE7218">
      <w:pPr>
        <w:tabs>
          <w:tab w:val="center" w:pos="6840"/>
        </w:tabs>
        <w:rPr>
          <w:b/>
          <w:bCs/>
        </w:rPr>
      </w:pPr>
      <w:r>
        <w:rPr>
          <w:b/>
          <w:bCs/>
        </w:rPr>
        <w:t>DOĞRULUK DERECESİ :</w:t>
      </w:r>
      <w:r w:rsidRPr="00D40ACD">
        <w:rPr>
          <w:b/>
          <w:bCs/>
          <w:color w:val="FF0000"/>
        </w:rPr>
        <w:t>Ölçü  aletlerinin  hiçbiri  yüzde  yüz  doğru  ölçüm yapamaz.  Her  ölçü  aletinin  mutlaka  belirli  bir  hata  payı vardır.Ölçme hatasının az veya çok olması, ölçü aletinin  doğruluk  derecesini  gösterir.</w:t>
      </w:r>
      <w:r>
        <w:rPr>
          <w:b/>
          <w:bCs/>
          <w:i/>
          <w:iCs/>
          <w:color w:val="FF0000"/>
        </w:rPr>
        <w:t>(5 Puan)</w:t>
      </w:r>
    </w:p>
    <w:p w:rsidR="005A59D1" w:rsidRPr="00DE7218" w:rsidRDefault="005A59D1" w:rsidP="00D40ACD">
      <w:pPr>
        <w:pBdr>
          <w:bottom w:val="single" w:sz="4" w:space="1" w:color="auto"/>
        </w:pBdr>
        <w:tabs>
          <w:tab w:val="center" w:pos="6840"/>
        </w:tabs>
        <w:rPr>
          <w:b/>
          <w:bCs/>
        </w:rPr>
      </w:pPr>
      <w:r>
        <w:rPr>
          <w:b/>
          <w:bCs/>
        </w:rPr>
        <w:t>ÖLÇME ALANI :</w:t>
      </w:r>
      <w:r w:rsidRPr="00D40ACD">
        <w:rPr>
          <w:b/>
          <w:bCs/>
          <w:color w:val="FF0000"/>
        </w:rPr>
        <w:t>Bir  ölçü  aletinin  skalasında  gösterdiği  en  küçük  değer  ile  en  büyük  değer  arasında kalan kısım  ölçü  aletinin  ölçme  alanını  verir.</w:t>
      </w:r>
      <w:r>
        <w:rPr>
          <w:b/>
          <w:bCs/>
          <w:i/>
          <w:iCs/>
          <w:color w:val="FF0000"/>
        </w:rPr>
        <w:t>(5 Puan)</w:t>
      </w:r>
    </w:p>
    <w:p w:rsidR="005A59D1" w:rsidRDefault="005A59D1" w:rsidP="00202414">
      <w:pPr>
        <w:numPr>
          <w:ilvl w:val="0"/>
          <w:numId w:val="4"/>
        </w:numPr>
        <w:jc w:val="both"/>
        <w:rPr>
          <w:b/>
          <w:bCs/>
        </w:rPr>
      </w:pPr>
      <w:r>
        <w:t xml:space="preserve">YALITKANnedir, yalıtkan maddeye 3 tane örnek veriniz? </w:t>
      </w:r>
      <w:r w:rsidRPr="00774F9A">
        <w:rPr>
          <w:b/>
          <w:bCs/>
          <w:i/>
          <w:iCs/>
        </w:rPr>
        <w:t xml:space="preserve">( </w:t>
      </w:r>
      <w:r>
        <w:rPr>
          <w:b/>
          <w:bCs/>
          <w:i/>
          <w:iCs/>
        </w:rPr>
        <w:t>10</w:t>
      </w:r>
      <w:r w:rsidRPr="00774F9A">
        <w:rPr>
          <w:b/>
          <w:bCs/>
          <w:i/>
          <w:iCs/>
        </w:rPr>
        <w:t xml:space="preserve"> Puan )</w:t>
      </w:r>
    </w:p>
    <w:p w:rsidR="005A59D1" w:rsidRPr="007E262E" w:rsidRDefault="005A59D1" w:rsidP="00202414">
      <w:pPr>
        <w:jc w:val="both"/>
        <w:rPr>
          <w:b/>
          <w:bCs/>
        </w:rPr>
      </w:pPr>
      <w:r>
        <w:rPr>
          <w:b/>
          <w:bCs/>
        </w:rPr>
        <w:t xml:space="preserve">YALITKAN  : </w:t>
      </w:r>
      <w:r w:rsidRPr="00BE4229">
        <w:rPr>
          <w:b/>
          <w:bCs/>
          <w:color w:val="FF0000"/>
        </w:rPr>
        <w:t>Bir maddenin atomunun son yörüngesindeki serbest elektron sayısı 4 ten fazla ise o maddeye yalıtkan denir. Elektriği iletmeyen maddelere denir.</w:t>
      </w:r>
      <w:r>
        <w:rPr>
          <w:b/>
          <w:bCs/>
          <w:i/>
          <w:iCs/>
          <w:color w:val="FF0000"/>
        </w:rPr>
        <w:t>(4 Puan)</w:t>
      </w:r>
    </w:p>
    <w:p w:rsidR="005A59D1" w:rsidRDefault="005A59D1" w:rsidP="00BE4229">
      <w:pPr>
        <w:pBdr>
          <w:bottom w:val="single" w:sz="4" w:space="1" w:color="auto"/>
        </w:pBdr>
        <w:jc w:val="both"/>
      </w:pPr>
      <w:r>
        <w:rPr>
          <w:b/>
          <w:bCs/>
        </w:rPr>
        <w:t xml:space="preserve">Örnekleri ; </w:t>
      </w:r>
      <w:r w:rsidRPr="00BE4229">
        <w:rPr>
          <w:b/>
          <w:bCs/>
          <w:color w:val="FF0000"/>
        </w:rPr>
        <w:t>cam,mika,tahta, silgi, bez, saf su, hava,vb… (Herbiri 2 puan)</w:t>
      </w:r>
    </w:p>
    <w:p w:rsidR="005A59D1" w:rsidRPr="00774F9A" w:rsidRDefault="005A59D1" w:rsidP="00A85E50">
      <w:pPr>
        <w:numPr>
          <w:ilvl w:val="0"/>
          <w:numId w:val="4"/>
        </w:numPr>
        <w:tabs>
          <w:tab w:val="center" w:pos="6840"/>
        </w:tabs>
      </w:pPr>
      <w:r>
        <w:t xml:space="preserve">Aşağıdaki DİRENÇ hesaplamalarını yapınız. </w:t>
      </w:r>
      <w:r w:rsidRPr="00A85E50">
        <w:rPr>
          <w:b/>
          <w:bCs/>
          <w:i/>
          <w:iCs/>
        </w:rPr>
        <w:t xml:space="preserve">( </w:t>
      </w:r>
      <w:r>
        <w:rPr>
          <w:b/>
          <w:bCs/>
          <w:i/>
          <w:iCs/>
        </w:rPr>
        <w:t>15</w:t>
      </w:r>
      <w:r w:rsidRPr="00A85E50">
        <w:rPr>
          <w:b/>
          <w:bCs/>
          <w:i/>
          <w:iCs/>
        </w:rPr>
        <w:t>Puan )</w:t>
      </w:r>
    </w:p>
    <w:p w:rsidR="005A59D1" w:rsidRPr="00BE4229" w:rsidRDefault="005A59D1" w:rsidP="00907AB9">
      <w:pPr>
        <w:numPr>
          <w:ilvl w:val="0"/>
          <w:numId w:val="8"/>
        </w:numPr>
        <w:rPr>
          <w:sz w:val="22"/>
          <w:szCs w:val="22"/>
        </w:rPr>
      </w:pPr>
      <w:r w:rsidRPr="00BE4229">
        <w:rPr>
          <w:sz w:val="22"/>
          <w:szCs w:val="22"/>
        </w:rPr>
        <w:t xml:space="preserve">SARI  -  MOR  -  KAHVE  -  ALTIN  = 470 Ω ± %5 </w:t>
      </w:r>
      <w:r w:rsidRPr="00BE42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Pr="00BE4229" w:rsidRDefault="005A59D1" w:rsidP="00907AB9">
      <w:pPr>
        <w:numPr>
          <w:ilvl w:val="0"/>
          <w:numId w:val="8"/>
        </w:numPr>
        <w:rPr>
          <w:sz w:val="22"/>
          <w:szCs w:val="22"/>
        </w:rPr>
      </w:pPr>
      <w:r w:rsidRPr="00BE4229">
        <w:rPr>
          <w:sz w:val="22"/>
          <w:szCs w:val="22"/>
        </w:rPr>
        <w:t xml:space="preserve">KIRMIZI  -  TURUNCU  -  TURUNCU  -  GÜMÜŞ  </w:t>
      </w:r>
      <w:r w:rsidRPr="00BE4229">
        <w:rPr>
          <w:sz w:val="22"/>
          <w:szCs w:val="22"/>
        </w:rPr>
        <w:tab/>
        <w:t xml:space="preserve">= </w:t>
      </w:r>
      <w:r>
        <w:rPr>
          <w:sz w:val="22"/>
          <w:szCs w:val="22"/>
        </w:rPr>
        <w:t xml:space="preserve"> 23 K</w:t>
      </w:r>
      <w:r w:rsidRPr="00BE4229">
        <w:rPr>
          <w:sz w:val="22"/>
          <w:szCs w:val="22"/>
        </w:rPr>
        <w:t>Ω± %</w:t>
      </w:r>
      <w:r>
        <w:rPr>
          <w:sz w:val="22"/>
          <w:szCs w:val="22"/>
        </w:rPr>
        <w:t xml:space="preserve"> 10</w:t>
      </w:r>
      <w:r w:rsidRPr="00BE42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Pr="00BE4229" w:rsidRDefault="005A59D1" w:rsidP="00907AB9">
      <w:pPr>
        <w:numPr>
          <w:ilvl w:val="0"/>
          <w:numId w:val="8"/>
        </w:numPr>
        <w:rPr>
          <w:sz w:val="22"/>
          <w:szCs w:val="22"/>
        </w:rPr>
      </w:pPr>
      <w:r w:rsidRPr="00BE4229">
        <w:rPr>
          <w:sz w:val="22"/>
          <w:szCs w:val="22"/>
        </w:rPr>
        <w:t>KAHVE  -  KIRMIZI  -  KIRMIZI  -  ALTIN =</w:t>
      </w:r>
      <w:r>
        <w:rPr>
          <w:sz w:val="22"/>
          <w:szCs w:val="22"/>
        </w:rPr>
        <w:t xml:space="preserve">1200 </w:t>
      </w:r>
      <w:r w:rsidRPr="00BE4229">
        <w:rPr>
          <w:sz w:val="22"/>
          <w:szCs w:val="22"/>
        </w:rPr>
        <w:t>Ω</w:t>
      </w:r>
      <w:r>
        <w:rPr>
          <w:sz w:val="22"/>
          <w:szCs w:val="22"/>
        </w:rPr>
        <w:t xml:space="preserve"> = 1,2 K</w:t>
      </w:r>
      <w:r w:rsidRPr="00BE4229">
        <w:rPr>
          <w:sz w:val="22"/>
          <w:szCs w:val="22"/>
        </w:rPr>
        <w:t xml:space="preserve"> Ω± %5</w:t>
      </w:r>
      <w:r w:rsidRPr="00BE42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Pr="00BE4229" w:rsidRDefault="005A59D1" w:rsidP="00907AB9">
      <w:pPr>
        <w:numPr>
          <w:ilvl w:val="0"/>
          <w:numId w:val="8"/>
        </w:numPr>
        <w:rPr>
          <w:sz w:val="22"/>
          <w:szCs w:val="22"/>
        </w:rPr>
      </w:pPr>
      <w:r w:rsidRPr="00BE4229">
        <w:rPr>
          <w:sz w:val="22"/>
          <w:szCs w:val="22"/>
        </w:rPr>
        <w:t xml:space="preserve">5,6 KΩ =   </w:t>
      </w:r>
      <w:r>
        <w:rPr>
          <w:sz w:val="22"/>
          <w:szCs w:val="22"/>
        </w:rPr>
        <w:t>YEŞİL</w:t>
      </w:r>
      <w:r w:rsidRPr="00BE4229"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MAVİ</w:t>
      </w:r>
      <w:r w:rsidRPr="00BE4229">
        <w:rPr>
          <w:sz w:val="22"/>
          <w:szCs w:val="22"/>
        </w:rPr>
        <w:t xml:space="preserve">  - </w:t>
      </w:r>
      <w:r>
        <w:rPr>
          <w:sz w:val="22"/>
          <w:szCs w:val="22"/>
        </w:rPr>
        <w:t>KIRMIZI</w:t>
      </w:r>
      <w:r w:rsidRPr="00BE42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Pr="00BE4229" w:rsidRDefault="005A59D1" w:rsidP="00BE4229">
      <w:pPr>
        <w:numPr>
          <w:ilvl w:val="0"/>
          <w:numId w:val="8"/>
        </w:numPr>
        <w:pBdr>
          <w:bottom w:val="single" w:sz="4" w:space="1" w:color="auto"/>
        </w:pBdr>
        <w:rPr>
          <w:rFonts w:ascii="Courier New" w:hAnsi="Courier New" w:cs="Courier New"/>
          <w:b/>
          <w:bCs/>
        </w:rPr>
      </w:pPr>
      <w:r w:rsidRPr="00BE4229">
        <w:rPr>
          <w:sz w:val="22"/>
          <w:szCs w:val="22"/>
        </w:rPr>
        <w:t xml:space="preserve">2,7 MΩ =  </w:t>
      </w:r>
      <w:r>
        <w:rPr>
          <w:sz w:val="22"/>
          <w:szCs w:val="22"/>
        </w:rPr>
        <w:t>KIRMIZI – MOR - MAVİ</w:t>
      </w:r>
      <w:r w:rsidRPr="00BE4229">
        <w:rPr>
          <w:b/>
          <w:bCs/>
          <w:i/>
          <w:iCs/>
          <w:color w:val="FF0000"/>
          <w:sz w:val="22"/>
          <w:szCs w:val="22"/>
        </w:rPr>
        <w:t>(3 Puan)</w:t>
      </w:r>
    </w:p>
    <w:p w:rsidR="005A59D1" w:rsidRDefault="005A59D1" w:rsidP="00907AB9">
      <w:pPr>
        <w:numPr>
          <w:ilvl w:val="0"/>
          <w:numId w:val="4"/>
        </w:numPr>
        <w:tabs>
          <w:tab w:val="center" w:pos="6840"/>
        </w:tabs>
      </w:pPr>
      <w:r w:rsidRPr="00907AB9">
        <w:t xml:space="preserve">Özdirenci </w:t>
      </w:r>
      <w:r>
        <w:t>2,2</w:t>
      </w:r>
      <w:r w:rsidRPr="00907AB9">
        <w:t>x10</w:t>
      </w:r>
      <w:r w:rsidRPr="009E3252">
        <w:rPr>
          <w:vertAlign w:val="superscript"/>
        </w:rPr>
        <w:t>-7</w:t>
      </w:r>
      <w:r w:rsidRPr="00907AB9">
        <w:t> </w:t>
      </w:r>
      <w:r>
        <w:t>Ω</w:t>
      </w:r>
      <w:r w:rsidRPr="00907AB9">
        <w:t xml:space="preserve">m olan, </w:t>
      </w:r>
      <w:r>
        <w:t>5</w:t>
      </w:r>
      <w:r w:rsidRPr="00907AB9">
        <w:t xml:space="preserve">0 m uzunluğunda, </w:t>
      </w:r>
      <w:r>
        <w:t xml:space="preserve"> 2</w:t>
      </w:r>
      <w:r w:rsidRPr="00907AB9">
        <w:t>,</w:t>
      </w:r>
      <w:r>
        <w:t>2</w:t>
      </w:r>
      <w:r w:rsidRPr="00907AB9">
        <w:t> mm² (</w:t>
      </w:r>
      <w:r>
        <w:t>2,2x</w:t>
      </w:r>
      <w:r w:rsidRPr="00907AB9">
        <w:t>10</w:t>
      </w:r>
      <w:r w:rsidRPr="009E3252">
        <w:rPr>
          <w:vertAlign w:val="superscript"/>
        </w:rPr>
        <w:t>-6</w:t>
      </w:r>
      <w:r w:rsidRPr="00907AB9">
        <w:t xml:space="preserve">)kesitinde Bakır bir iletkenin uçlarına </w:t>
      </w:r>
      <w:r>
        <w:t>5</w:t>
      </w:r>
      <w:r w:rsidRPr="00907AB9">
        <w:t xml:space="preserve">00 mVluk gerilim uygulanıyor. Bu devreden geçen akımı </w:t>
      </w:r>
      <w:r w:rsidRPr="00A82DE4">
        <w:rPr>
          <w:b/>
          <w:bCs/>
        </w:rPr>
        <w:t>mA</w:t>
      </w:r>
      <w:r w:rsidRPr="00907AB9">
        <w:t xml:space="preserve"> cinsinden bulunuz</w:t>
      </w:r>
      <w:r>
        <w:t>?</w:t>
      </w:r>
      <w:r w:rsidRPr="00A85E50">
        <w:rPr>
          <w:b/>
          <w:bCs/>
          <w:i/>
          <w:iCs/>
        </w:rPr>
        <w:t>(</w:t>
      </w:r>
      <w:r>
        <w:rPr>
          <w:b/>
          <w:bCs/>
          <w:i/>
          <w:iCs/>
        </w:rPr>
        <w:t>10</w:t>
      </w:r>
      <w:r w:rsidRPr="00A85E50">
        <w:rPr>
          <w:b/>
          <w:bCs/>
          <w:i/>
          <w:iCs/>
        </w:rPr>
        <w:t>Puan )</w:t>
      </w:r>
    </w:p>
    <w:p w:rsidR="005A59D1" w:rsidRPr="00857E29" w:rsidRDefault="005A59D1" w:rsidP="00857E29">
      <w:pPr>
        <w:pBdr>
          <w:bottom w:val="single" w:sz="4" w:space="1" w:color="auto"/>
        </w:pBdr>
        <w:tabs>
          <w:tab w:val="center" w:pos="6840"/>
        </w:tabs>
        <w:rPr>
          <w:color w:val="FF0000"/>
        </w:rPr>
      </w:pPr>
      <w:r w:rsidRPr="00857E29">
        <w:rPr>
          <w:color w:val="FF0000"/>
        </w:rPr>
        <w:t>R = (2,2.10</w:t>
      </w:r>
      <w:r w:rsidRPr="00857E29">
        <w:rPr>
          <w:color w:val="FF0000"/>
          <w:vertAlign w:val="superscript"/>
        </w:rPr>
        <w:t>-7</w:t>
      </w:r>
      <w:r w:rsidRPr="00857E29">
        <w:rPr>
          <w:color w:val="FF0000"/>
        </w:rPr>
        <w:t xml:space="preserve"> .50) / 2,2.10</w:t>
      </w:r>
      <w:r w:rsidRPr="00857E29">
        <w:rPr>
          <w:color w:val="FF0000"/>
          <w:vertAlign w:val="superscript"/>
        </w:rPr>
        <w:t>-6</w:t>
      </w:r>
      <w:r w:rsidRPr="00857E29">
        <w:rPr>
          <w:color w:val="FF0000"/>
        </w:rPr>
        <w:t xml:space="preserve"> = 5 OHM</w:t>
      </w:r>
      <w:r>
        <w:rPr>
          <w:b/>
          <w:bCs/>
          <w:i/>
          <w:iCs/>
          <w:color w:val="FF0000"/>
        </w:rPr>
        <w:t>(5 Puan)</w:t>
      </w:r>
      <w:r w:rsidRPr="00857E29">
        <w:rPr>
          <w:color w:val="FF0000"/>
        </w:rPr>
        <w:t xml:space="preserve">                  I=V/R = 500 Mv / 5 Ohm = 100 mA</w:t>
      </w:r>
      <w:r>
        <w:rPr>
          <w:b/>
          <w:bCs/>
          <w:i/>
          <w:iCs/>
          <w:color w:val="FF0000"/>
        </w:rPr>
        <w:t>(5 Puan)</w:t>
      </w:r>
    </w:p>
    <w:p w:rsidR="005A59D1" w:rsidRPr="0018745F" w:rsidRDefault="005A59D1" w:rsidP="0018745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>
        <w:t>Basit bir elektrik devresi şeması çizerek, elemanların isimlerini yazınız</w:t>
      </w:r>
      <w:r w:rsidRPr="0018745F">
        <w:rPr>
          <w:rFonts w:ascii="TimesNewRomanPSMT" w:hAnsi="TimesNewRomanPSMT" w:cs="TimesNewRomanPSMT"/>
          <w:sz w:val="22"/>
          <w:szCs w:val="22"/>
        </w:rPr>
        <w:t xml:space="preserve">? </w:t>
      </w:r>
      <w:r w:rsidRPr="0018745F">
        <w:rPr>
          <w:b/>
          <w:bCs/>
          <w:i/>
          <w:iCs/>
        </w:rPr>
        <w:t>(1</w:t>
      </w:r>
      <w:r>
        <w:rPr>
          <w:b/>
          <w:bCs/>
          <w:i/>
          <w:iCs/>
        </w:rPr>
        <w:t>1</w:t>
      </w:r>
      <w:r w:rsidRPr="0018745F">
        <w:rPr>
          <w:b/>
          <w:bCs/>
          <w:i/>
          <w:iCs/>
        </w:rPr>
        <w:t xml:space="preserve"> Puan)</w:t>
      </w:r>
    </w:p>
    <w:p w:rsidR="005A59D1" w:rsidRDefault="005A59D1" w:rsidP="00355F07">
      <w:pPr>
        <w:tabs>
          <w:tab w:val="center" w:pos="6840"/>
        </w:tabs>
        <w:rPr>
          <w:b/>
          <w:bCs/>
          <w:i/>
          <w:iCs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352.3pt;margin-top:5pt;width:82.2pt;height:93.25pt;z-index:-251658240;visibility:visible" wrapcoords="-196 0 -196 21426 21600 21426 21600 0 -196 0">
            <v:imagedata r:id="rId5" o:title=""/>
            <w10:wrap type="tight"/>
          </v:shape>
        </w:pict>
      </w:r>
      <w:r w:rsidRPr="0018745F">
        <w:rPr>
          <w:b/>
          <w:bCs/>
          <w:i/>
          <w:iCs/>
          <w:u w:val="single"/>
        </w:rPr>
        <w:t>DEVRE ELEMANLARI</w:t>
      </w:r>
    </w:p>
    <w:p w:rsidR="005A59D1" w:rsidRDefault="005A59D1" w:rsidP="00857E29">
      <w:pPr>
        <w:tabs>
          <w:tab w:val="center" w:pos="6840"/>
        </w:tabs>
        <w:spacing w:line="480" w:lineRule="auto"/>
        <w:rPr>
          <w:i/>
          <w:iCs/>
        </w:rPr>
      </w:pPr>
      <w:r w:rsidRPr="00857E29">
        <w:rPr>
          <w:b/>
          <w:bCs/>
        </w:rPr>
        <w:t xml:space="preserve">Üreteç , </w:t>
      </w:r>
      <w:r>
        <w:rPr>
          <w:b/>
          <w:bCs/>
        </w:rPr>
        <w:t xml:space="preserve">Sigorta, Yük, Anahtar, İletken Tel </w:t>
      </w:r>
      <w:r w:rsidRPr="00BE4229">
        <w:rPr>
          <w:b/>
          <w:bCs/>
          <w:color w:val="FF0000"/>
        </w:rPr>
        <w:t>(Herbiri</w:t>
      </w:r>
      <w:r>
        <w:rPr>
          <w:b/>
          <w:bCs/>
          <w:color w:val="FF0000"/>
        </w:rPr>
        <w:t>1</w:t>
      </w:r>
      <w:r w:rsidRPr="00BE4229">
        <w:rPr>
          <w:b/>
          <w:bCs/>
          <w:color w:val="FF0000"/>
        </w:rPr>
        <w:t xml:space="preserve"> puan)</w:t>
      </w:r>
    </w:p>
    <w:p w:rsidR="005A59D1" w:rsidRDefault="005A59D1" w:rsidP="00D75B32">
      <w:pPr>
        <w:ind w:left="2124" w:firstLine="708"/>
      </w:pPr>
    </w:p>
    <w:p w:rsidR="005A59D1" w:rsidRDefault="005A59D1" w:rsidP="00A85E50">
      <w:pPr>
        <w:ind w:left="4956" w:firstLine="708"/>
        <w:rPr>
          <w:b/>
          <w:bCs/>
        </w:rPr>
      </w:pPr>
      <w:r>
        <w:rPr>
          <w:b/>
          <w:bCs/>
          <w:i/>
          <w:iCs/>
          <w:color w:val="FF0000"/>
        </w:rPr>
        <w:t>(6 Puan)</w:t>
      </w:r>
    </w:p>
    <w:p w:rsidR="005A59D1" w:rsidRDefault="005A59D1" w:rsidP="00A85E50">
      <w:pPr>
        <w:ind w:left="4956" w:firstLine="708"/>
        <w:rPr>
          <w:b/>
          <w:bCs/>
        </w:rPr>
      </w:pPr>
    </w:p>
    <w:p w:rsidR="005A59D1" w:rsidRPr="00574626" w:rsidRDefault="005A59D1" w:rsidP="00574626"/>
    <w:p w:rsidR="005A59D1" w:rsidRPr="00574626" w:rsidRDefault="005A59D1" w:rsidP="00574626"/>
    <w:p w:rsidR="005A59D1" w:rsidRPr="00574626" w:rsidRDefault="005A59D1" w:rsidP="00574626"/>
    <w:p w:rsidR="005A59D1" w:rsidRPr="00574626" w:rsidRDefault="005A59D1" w:rsidP="00574626"/>
    <w:p w:rsidR="005A59D1" w:rsidRPr="00574626" w:rsidRDefault="005A59D1" w:rsidP="00574626"/>
    <w:p w:rsidR="005A59D1" w:rsidRPr="00574626" w:rsidRDefault="005A59D1" w:rsidP="00574626"/>
    <w:p w:rsidR="005A59D1" w:rsidRPr="00606E34" w:rsidRDefault="005A59D1" w:rsidP="00574626">
      <w:pPr>
        <w:tabs>
          <w:tab w:val="left" w:pos="4335"/>
        </w:tabs>
      </w:pPr>
      <w:hyperlink r:id="rId6" w:history="1">
        <w:r w:rsidRPr="007140DD">
          <w:rPr>
            <w:rStyle w:val="Hyperlink"/>
          </w:rPr>
          <w:t>https://www.sorubak.com</w:t>
        </w:r>
      </w:hyperlink>
      <w:r>
        <w:t xml:space="preserve"> </w:t>
      </w:r>
      <w:bookmarkStart w:id="1" w:name="_PictureBullets"/>
      <w:r w:rsidRPr="008E7DC2">
        <w:rPr>
          <w:vanish/>
        </w:rPr>
        <w:pict>
          <v:shape id="_x0000_i1025" type="#_x0000_t75" style="width:23.25pt;height:16.5pt" o:bullet="t">
            <v:imagedata r:id="rId7" o:title=""/>
          </v:shape>
        </w:pict>
      </w:r>
      <w:r w:rsidRPr="008E7DC2">
        <w:rPr>
          <w:vanish/>
        </w:rPr>
        <w:pict>
          <v:shape id="_x0000_i1026" type="#_x0000_t75" style="width:19.5pt;height:15pt" o:bullet="t">
            <v:imagedata r:id="rId8" o:title=""/>
          </v:shape>
        </w:pict>
      </w:r>
      <w:bookmarkEnd w:id="1"/>
    </w:p>
    <w:sectPr w:rsidR="005A59D1" w:rsidRPr="00606E34" w:rsidSect="00AA6C92">
      <w:pgSz w:w="11906" w:h="16838"/>
      <w:pgMar w:top="720" w:right="74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2AE6"/>
    <w:multiLevelType w:val="hybridMultilevel"/>
    <w:tmpl w:val="512EAE90"/>
    <w:lvl w:ilvl="0" w:tplc="0600AE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43967"/>
    <w:multiLevelType w:val="hybridMultilevel"/>
    <w:tmpl w:val="4732B04E"/>
    <w:lvl w:ilvl="0" w:tplc="9168D5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88170FC"/>
    <w:multiLevelType w:val="hybridMultilevel"/>
    <w:tmpl w:val="02C6D602"/>
    <w:lvl w:ilvl="0" w:tplc="F3AE15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907C77F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297877"/>
    <w:multiLevelType w:val="hybridMultilevel"/>
    <w:tmpl w:val="AFC2171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512E22B0"/>
    <w:multiLevelType w:val="hybridMultilevel"/>
    <w:tmpl w:val="D7EE7F06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7447657"/>
    <w:multiLevelType w:val="hybridMultilevel"/>
    <w:tmpl w:val="7160DA2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693975BF"/>
    <w:multiLevelType w:val="hybridMultilevel"/>
    <w:tmpl w:val="2FDEE3DC"/>
    <w:lvl w:ilvl="0" w:tplc="680062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22769F"/>
    <w:multiLevelType w:val="hybridMultilevel"/>
    <w:tmpl w:val="E156582C"/>
    <w:lvl w:ilvl="0" w:tplc="F9641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C8A"/>
    <w:rsid w:val="0001233B"/>
    <w:rsid w:val="0004315C"/>
    <w:rsid w:val="00087F08"/>
    <w:rsid w:val="000939D7"/>
    <w:rsid w:val="000B0A61"/>
    <w:rsid w:val="000F57FE"/>
    <w:rsid w:val="00126D06"/>
    <w:rsid w:val="00160A7B"/>
    <w:rsid w:val="0018745F"/>
    <w:rsid w:val="001B567C"/>
    <w:rsid w:val="001F1B72"/>
    <w:rsid w:val="00202414"/>
    <w:rsid w:val="002101F0"/>
    <w:rsid w:val="00220334"/>
    <w:rsid w:val="0023562B"/>
    <w:rsid w:val="00261353"/>
    <w:rsid w:val="002848C9"/>
    <w:rsid w:val="00311A14"/>
    <w:rsid w:val="00322D1E"/>
    <w:rsid w:val="00355F07"/>
    <w:rsid w:val="0036129B"/>
    <w:rsid w:val="003C2802"/>
    <w:rsid w:val="003F468F"/>
    <w:rsid w:val="003F7A83"/>
    <w:rsid w:val="004219D9"/>
    <w:rsid w:val="004E52D9"/>
    <w:rsid w:val="004E7224"/>
    <w:rsid w:val="00505188"/>
    <w:rsid w:val="00526294"/>
    <w:rsid w:val="00574626"/>
    <w:rsid w:val="00582125"/>
    <w:rsid w:val="00583516"/>
    <w:rsid w:val="005A4FDC"/>
    <w:rsid w:val="005A59D1"/>
    <w:rsid w:val="005C3EC6"/>
    <w:rsid w:val="00605285"/>
    <w:rsid w:val="00606E34"/>
    <w:rsid w:val="0065419D"/>
    <w:rsid w:val="00671D48"/>
    <w:rsid w:val="006E176B"/>
    <w:rsid w:val="007140DD"/>
    <w:rsid w:val="00721E0B"/>
    <w:rsid w:val="00753D7A"/>
    <w:rsid w:val="00774F9A"/>
    <w:rsid w:val="007E0B43"/>
    <w:rsid w:val="007E262E"/>
    <w:rsid w:val="007E54AE"/>
    <w:rsid w:val="00857E29"/>
    <w:rsid w:val="00883570"/>
    <w:rsid w:val="00886048"/>
    <w:rsid w:val="008922D2"/>
    <w:rsid w:val="008A31F9"/>
    <w:rsid w:val="008E7DC2"/>
    <w:rsid w:val="008F265A"/>
    <w:rsid w:val="00907AB9"/>
    <w:rsid w:val="0093260D"/>
    <w:rsid w:val="00961FCF"/>
    <w:rsid w:val="009739E8"/>
    <w:rsid w:val="009B1147"/>
    <w:rsid w:val="009D0F92"/>
    <w:rsid w:val="009D6828"/>
    <w:rsid w:val="009E3252"/>
    <w:rsid w:val="00A36F6D"/>
    <w:rsid w:val="00A37E9F"/>
    <w:rsid w:val="00A82DE4"/>
    <w:rsid w:val="00A85E50"/>
    <w:rsid w:val="00AA6C92"/>
    <w:rsid w:val="00AB5547"/>
    <w:rsid w:val="00B15A03"/>
    <w:rsid w:val="00B55A80"/>
    <w:rsid w:val="00B6254E"/>
    <w:rsid w:val="00B76915"/>
    <w:rsid w:val="00B97B35"/>
    <w:rsid w:val="00BA492B"/>
    <w:rsid w:val="00BD2C6B"/>
    <w:rsid w:val="00BE4229"/>
    <w:rsid w:val="00C13010"/>
    <w:rsid w:val="00C63E52"/>
    <w:rsid w:val="00CF4A88"/>
    <w:rsid w:val="00D01521"/>
    <w:rsid w:val="00D40ACD"/>
    <w:rsid w:val="00D75B32"/>
    <w:rsid w:val="00DE7218"/>
    <w:rsid w:val="00E03690"/>
    <w:rsid w:val="00E34BB7"/>
    <w:rsid w:val="00E475FF"/>
    <w:rsid w:val="00E63C8A"/>
    <w:rsid w:val="00E67DD8"/>
    <w:rsid w:val="00E72B95"/>
    <w:rsid w:val="00E74AAA"/>
    <w:rsid w:val="00EA1B2A"/>
    <w:rsid w:val="00EB0B20"/>
    <w:rsid w:val="00F40C29"/>
    <w:rsid w:val="00F56162"/>
    <w:rsid w:val="00F91B2C"/>
    <w:rsid w:val="00FA1C99"/>
    <w:rsid w:val="00FB1C16"/>
    <w:rsid w:val="00FB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29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A4F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4F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2414"/>
    <w:pPr>
      <w:ind w:left="708"/>
    </w:pPr>
  </w:style>
  <w:style w:type="paragraph" w:styleId="NoSpacing">
    <w:name w:val="No Spacing"/>
    <w:uiPriority w:val="99"/>
    <w:qFormat/>
    <w:rsid w:val="00D40ACD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5746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391</Words>
  <Characters>2231</Characters>
  <Application>Microsoft Office Outlook</Application>
  <DocSecurity>0</DocSecurity>
  <Lines>0</Lines>
  <Paragraphs>0</Paragraphs>
  <ScaleCrop>false</ScaleCrop>
  <Company>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</dc:title>
  <dc:subject/>
  <dc:creator>SERVER</dc:creator>
  <cp:keywords/>
  <dc:description/>
  <cp:lastModifiedBy>sivas_046@hotmail.com</cp:lastModifiedBy>
  <cp:revision>2</cp:revision>
  <cp:lastPrinted>2003-10-24T13:20:00Z</cp:lastPrinted>
  <dcterms:created xsi:type="dcterms:W3CDTF">2021-02-12T10:30:00Z</dcterms:created>
  <dcterms:modified xsi:type="dcterms:W3CDTF">2021-02-12T10:30:00Z</dcterms:modified>
</cp:coreProperties>
</file>