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35BA" w:rsidRPr="00FC4206" w:rsidRDefault="000235BA" w:rsidP="00DA413A">
      <w:pPr>
        <w:jc w:val="center"/>
      </w:pPr>
    </w:p>
    <w:p w:rsidR="00267959" w:rsidRDefault="00267959" w:rsidP="004915BC">
      <w:pPr>
        <w:tabs>
          <w:tab w:val="left" w:pos="840"/>
        </w:tabs>
        <w:rPr>
          <w:b/>
        </w:rPr>
      </w:pPr>
    </w:p>
    <w:p w:rsidR="00267959" w:rsidRDefault="00EF5E17" w:rsidP="00EF5E17">
      <w:pPr>
        <w:tabs>
          <w:tab w:val="left" w:pos="840"/>
        </w:tabs>
        <w:jc w:val="center"/>
        <w:rPr>
          <w:b/>
          <w:u w:val="single"/>
        </w:rPr>
      </w:pPr>
      <w:r>
        <w:rPr>
          <w:b/>
          <w:u w:val="single"/>
        </w:rPr>
        <w:t>GÜNDEM MADDELERİ</w:t>
      </w:r>
    </w:p>
    <w:p w:rsidR="00EF5E17" w:rsidRDefault="00EF5E17" w:rsidP="00EF5E17">
      <w:pPr>
        <w:pStyle w:val="ListeParagraf"/>
        <w:tabs>
          <w:tab w:val="left" w:pos="840"/>
        </w:tabs>
      </w:pPr>
    </w:p>
    <w:p w:rsidR="00EF5E17" w:rsidRPr="00EF5E17" w:rsidRDefault="00EF5E17" w:rsidP="00EF5E17">
      <w:pPr>
        <w:pStyle w:val="ListeParagraf"/>
        <w:numPr>
          <w:ilvl w:val="0"/>
          <w:numId w:val="14"/>
        </w:numPr>
        <w:tabs>
          <w:tab w:val="left" w:pos="840"/>
        </w:tabs>
        <w:rPr>
          <w:b/>
          <w:u w:val="single"/>
        </w:rPr>
      </w:pPr>
      <w:r>
        <w:t>Açılış ve yoklama.</w:t>
      </w:r>
    </w:p>
    <w:p w:rsidR="00EF5E17" w:rsidRPr="00EF5E17" w:rsidRDefault="00EF5E17" w:rsidP="00EF5E17">
      <w:pPr>
        <w:pStyle w:val="ListeParagraf"/>
        <w:numPr>
          <w:ilvl w:val="0"/>
          <w:numId w:val="14"/>
        </w:numPr>
        <w:tabs>
          <w:tab w:val="left" w:pos="840"/>
        </w:tabs>
        <w:rPr>
          <w:b/>
          <w:u w:val="single"/>
        </w:rPr>
      </w:pPr>
      <w:r>
        <w:t>Gündem maddelerinin okunması, eklenecek gündem maddelerinin görüşülmesi.</w:t>
      </w:r>
    </w:p>
    <w:p w:rsidR="00EF5E17" w:rsidRPr="00EF5E17" w:rsidRDefault="00EF5E17" w:rsidP="00EF5E17">
      <w:pPr>
        <w:pStyle w:val="ListeParagraf"/>
        <w:numPr>
          <w:ilvl w:val="0"/>
          <w:numId w:val="14"/>
        </w:numPr>
        <w:tabs>
          <w:tab w:val="left" w:pos="840"/>
        </w:tabs>
        <w:rPr>
          <w:b/>
          <w:u w:val="single"/>
        </w:rPr>
      </w:pPr>
      <w:r>
        <w:t>Bir önceki toplantıda alınan kararların gözden geçirilmesi ve komisyonların güncellenmesi.</w:t>
      </w:r>
    </w:p>
    <w:p w:rsidR="00EF5E17" w:rsidRDefault="00EF5E17" w:rsidP="00EF5E17">
      <w:pPr>
        <w:pStyle w:val="ListeParagraf"/>
        <w:numPr>
          <w:ilvl w:val="0"/>
          <w:numId w:val="14"/>
        </w:numPr>
        <w:tabs>
          <w:tab w:val="left" w:pos="840"/>
        </w:tabs>
      </w:pPr>
      <w:r w:rsidRPr="00EF5E17">
        <w:t>Sınıf şube ö</w:t>
      </w:r>
      <w:r>
        <w:t>ğretmen değişikliklerin görüşülmesi ve karara bağlanması.</w:t>
      </w:r>
    </w:p>
    <w:p w:rsidR="00EF5E17" w:rsidRDefault="00EF5E17" w:rsidP="00EF5E17">
      <w:pPr>
        <w:pStyle w:val="ListeParagraf"/>
        <w:numPr>
          <w:ilvl w:val="0"/>
          <w:numId w:val="14"/>
        </w:numPr>
        <w:tabs>
          <w:tab w:val="left" w:pos="840"/>
        </w:tabs>
      </w:pPr>
      <w:r>
        <w:t>1. Dönem çalışmalarının gözden geçirilmesi, öğrenci başarısının değerlendirilmesi ve sınıf geçme ile ilgili OÖ ve İKY Madde:20, 21, 22, 23 ve 31 in gözden geçirilmesi.</w:t>
      </w:r>
    </w:p>
    <w:p w:rsidR="00530FE9" w:rsidRDefault="00530FE9" w:rsidP="00530FE9">
      <w:pPr>
        <w:pStyle w:val="ListeParagraf"/>
        <w:numPr>
          <w:ilvl w:val="0"/>
          <w:numId w:val="14"/>
        </w:numPr>
        <w:tabs>
          <w:tab w:val="left" w:pos="840"/>
        </w:tabs>
      </w:pPr>
      <w:r>
        <w:t>Okul öncesi öğrencileri dahil devam durumunun görüşülmesi, devamsızlıkların E-Okul sistemine zamanında işlenmesi.</w:t>
      </w:r>
    </w:p>
    <w:p w:rsidR="00530FE9" w:rsidRDefault="00530FE9" w:rsidP="00530FE9">
      <w:pPr>
        <w:pStyle w:val="ListeParagraf"/>
        <w:numPr>
          <w:ilvl w:val="0"/>
          <w:numId w:val="14"/>
        </w:numPr>
        <w:tabs>
          <w:tab w:val="left" w:pos="840"/>
        </w:tabs>
      </w:pPr>
      <w:r>
        <w:t xml:space="preserve">Bakanlığımızın 2023 </w:t>
      </w:r>
      <w:proofErr w:type="gramStart"/>
      <w:r>
        <w:t>vizyonu</w:t>
      </w:r>
      <w:proofErr w:type="gramEnd"/>
      <w:r>
        <w:t xml:space="preserve"> çerçevesinde okulumuzda yapılacak çalışmaların değerlendirilmesi.</w:t>
      </w:r>
    </w:p>
    <w:p w:rsidR="00530FE9" w:rsidRDefault="00530FE9" w:rsidP="00530FE9">
      <w:pPr>
        <w:pStyle w:val="ListeParagraf"/>
        <w:numPr>
          <w:ilvl w:val="0"/>
          <w:numId w:val="14"/>
        </w:numPr>
        <w:tabs>
          <w:tab w:val="left" w:pos="840"/>
        </w:tabs>
      </w:pPr>
      <w:r>
        <w:t>2019-2023 Stratejik planının incelenmesi.</w:t>
      </w:r>
    </w:p>
    <w:p w:rsidR="00EF5E17" w:rsidRDefault="00EF5E17" w:rsidP="00EF5E17">
      <w:pPr>
        <w:pStyle w:val="ListeParagraf"/>
        <w:numPr>
          <w:ilvl w:val="0"/>
          <w:numId w:val="14"/>
        </w:numPr>
        <w:tabs>
          <w:tab w:val="left" w:pos="840"/>
        </w:tabs>
      </w:pPr>
      <w:r>
        <w:t>Başarının artırılması için 2. Dönem yapılması gerekenlerin değerlendirilmesi.</w:t>
      </w:r>
    </w:p>
    <w:p w:rsidR="00EF5E17" w:rsidRDefault="003B5B37" w:rsidP="00EF5E17">
      <w:pPr>
        <w:pStyle w:val="ListeParagraf"/>
        <w:numPr>
          <w:ilvl w:val="0"/>
          <w:numId w:val="14"/>
        </w:numPr>
        <w:tabs>
          <w:tab w:val="left" w:pos="840"/>
        </w:tabs>
      </w:pPr>
      <w:r>
        <w:t>Zümre öğretmenler toplantı tarihlerinin gözden geçirilmesi.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Belirli günler ve haftalar ile ilgili çalışmalarının gözden geçirilmesi</w:t>
      </w:r>
    </w:p>
    <w:p w:rsidR="003B5B37" w:rsidRDefault="003B5B37" w:rsidP="003B5B37">
      <w:pPr>
        <w:pStyle w:val="ListeParagraf"/>
        <w:numPr>
          <w:ilvl w:val="0"/>
          <w:numId w:val="15"/>
        </w:numPr>
        <w:tabs>
          <w:tab w:val="left" w:pos="840"/>
        </w:tabs>
      </w:pPr>
      <w:r>
        <w:t>12 Mart İstiklal Marşının kabulü</w:t>
      </w:r>
    </w:p>
    <w:p w:rsidR="003B5B37" w:rsidRDefault="003B5B37" w:rsidP="003B5B37">
      <w:pPr>
        <w:pStyle w:val="ListeParagraf"/>
        <w:numPr>
          <w:ilvl w:val="0"/>
          <w:numId w:val="15"/>
        </w:numPr>
        <w:tabs>
          <w:tab w:val="left" w:pos="840"/>
        </w:tabs>
      </w:pPr>
      <w:r>
        <w:t>18 Mart Çanakkale Zaferi</w:t>
      </w:r>
    </w:p>
    <w:p w:rsidR="003B5B37" w:rsidRDefault="003B5B37" w:rsidP="003B5B37">
      <w:pPr>
        <w:pStyle w:val="ListeParagraf"/>
        <w:numPr>
          <w:ilvl w:val="0"/>
          <w:numId w:val="15"/>
        </w:numPr>
        <w:tabs>
          <w:tab w:val="left" w:pos="840"/>
        </w:tabs>
      </w:pPr>
      <w:r>
        <w:t>23 Nisan Ulusal Egemenlik ve Çocuk Bayramının Kutlanması ile ilgili yapılacakların kararlaştırılması.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 xml:space="preserve"> Rehberlik çalışmalarının değerlendirilmesi.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 xml:space="preserve">Uygulanan proje ve yürütülen çalışmaların değerlendirilmesi.(DYNED, </w:t>
      </w:r>
      <w:proofErr w:type="spellStart"/>
      <w:r>
        <w:t>Eba</w:t>
      </w:r>
      <w:proofErr w:type="spellEnd"/>
      <w:r>
        <w:t>, Koçluk Eğitimi, Değerler Eğitimi, Veli Bilgilendirme Projesi)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Okul web sitesinin güncel tutulması ve ziyaret edilmesi.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İlçe Genelinde yapılan yarışmalara katılım.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Okul sütü ve kuru üzüm dağıtımı, süt içilmesi konusunda bilgilendirme, dikkat edilmesi gerekenler ve süt içim saatinin belirlenmesi.</w:t>
      </w:r>
    </w:p>
    <w:p w:rsidR="003B5B37" w:rsidRDefault="003B5B37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Veli iletişimi, veli toplantıları ile ilgili açıklamalar ve veli görüşme saatlerin uygulanması</w:t>
      </w:r>
    </w:p>
    <w:p w:rsidR="003B5B37" w:rsidRDefault="00530FE9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Nöbet işlemleri(OÖ ve İKY Md.44)</w:t>
      </w:r>
    </w:p>
    <w:p w:rsidR="00530FE9" w:rsidRDefault="00530FE9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Eşya, araç-gereçlerin korunması, tertip-düzen, geri dönüşüm, temizlik ve tasarruf tedbirlerinin görüşülmesi.</w:t>
      </w:r>
    </w:p>
    <w:p w:rsidR="00530FE9" w:rsidRDefault="00530FE9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 xml:space="preserve">Gelen duyuru, emir, yazıların ve tebliğler dergilerinin takip edilmesi, personelin rapor, </w:t>
      </w:r>
      <w:proofErr w:type="spellStart"/>
      <w:r>
        <w:t>izinlri</w:t>
      </w:r>
      <w:proofErr w:type="spellEnd"/>
      <w:r>
        <w:t xml:space="preserve"> hakkında bilgilendirme ve hizmet içi eğitime katılım.</w:t>
      </w:r>
    </w:p>
    <w:p w:rsidR="00530FE9" w:rsidRDefault="00530FE9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Devlet Memurlarının kılık kıyafet yönetmeliğinin okunu uyulması ile ilgili açıklamaların yapılması</w:t>
      </w:r>
    </w:p>
    <w:p w:rsidR="00530FE9" w:rsidRDefault="00530FE9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Dilek temenniler</w:t>
      </w:r>
    </w:p>
    <w:p w:rsidR="00530FE9" w:rsidRDefault="00530FE9" w:rsidP="003B5B37">
      <w:pPr>
        <w:pStyle w:val="ListeParagraf"/>
        <w:numPr>
          <w:ilvl w:val="0"/>
          <w:numId w:val="14"/>
        </w:numPr>
        <w:tabs>
          <w:tab w:val="left" w:pos="840"/>
        </w:tabs>
      </w:pPr>
      <w:r>
        <w:t>Kapanış.</w:t>
      </w:r>
    </w:p>
    <w:p w:rsidR="00EE0E04" w:rsidRDefault="00EE0E04" w:rsidP="003B5B37">
      <w:pPr>
        <w:pStyle w:val="ListeParagraf"/>
        <w:tabs>
          <w:tab w:val="left" w:pos="840"/>
        </w:tabs>
      </w:pPr>
    </w:p>
    <w:p w:rsidR="00EE0E04" w:rsidRPr="00EE0E04" w:rsidRDefault="00EE0E04" w:rsidP="00EE0E04"/>
    <w:p w:rsidR="00EE0E04" w:rsidRPr="00EE0E04" w:rsidRDefault="00EE0E04" w:rsidP="00EE0E04"/>
    <w:p w:rsidR="00EE0E04" w:rsidRPr="00EE0E04" w:rsidRDefault="00EE0E04" w:rsidP="00EE0E04"/>
    <w:bookmarkStart w:id="0" w:name="_GoBack"/>
    <w:bookmarkEnd w:id="0"/>
    <w:p w:rsidR="003B5B37" w:rsidRPr="00FA2CAE" w:rsidRDefault="00FA2CAE" w:rsidP="00FA2CAE">
      <w:pPr>
        <w:rPr>
          <w:color w:val="FFFFFF" w:themeColor="background1"/>
        </w:rPr>
      </w:pPr>
      <w:r w:rsidRPr="00FA2CAE">
        <w:rPr>
          <w:color w:val="FFFFFF" w:themeColor="background1"/>
        </w:rPr>
        <w:fldChar w:fldCharType="begin"/>
      </w:r>
      <w:r w:rsidRPr="00FA2CAE">
        <w:rPr>
          <w:color w:val="FFFFFF" w:themeColor="background1"/>
        </w:rPr>
        <w:instrText xml:space="preserve"> HYPERLINK "https://www.sorubak.com" </w:instrText>
      </w:r>
      <w:r w:rsidRPr="00FA2CAE">
        <w:rPr>
          <w:color w:val="FFFFFF" w:themeColor="background1"/>
        </w:rPr>
        <w:fldChar w:fldCharType="separate"/>
      </w:r>
      <w:r w:rsidRPr="00FA2CAE">
        <w:rPr>
          <w:rStyle w:val="Kpr"/>
          <w:color w:val="FFFFFF" w:themeColor="background1"/>
        </w:rPr>
        <w:t>https://www.sorubak.com</w:t>
      </w:r>
      <w:r w:rsidRPr="00FA2CAE">
        <w:rPr>
          <w:color w:val="FFFFFF" w:themeColor="background1"/>
        </w:rPr>
        <w:fldChar w:fldCharType="end"/>
      </w:r>
      <w:r w:rsidRPr="00FA2CAE">
        <w:rPr>
          <w:color w:val="FFFFFF" w:themeColor="background1"/>
        </w:rPr>
        <w:t xml:space="preserve"> </w:t>
      </w:r>
    </w:p>
    <w:sectPr w:rsidR="003B5B37" w:rsidRPr="00FA2CAE" w:rsidSect="00EF5E17">
      <w:headerReference w:type="default" r:id="rId8"/>
      <w:footerReference w:type="default" r:id="rId9"/>
      <w:pgSz w:w="11906" w:h="16838" w:code="9"/>
      <w:pgMar w:top="720" w:right="720" w:bottom="720" w:left="720" w:header="85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46AA" w:rsidRDefault="006F46AA">
      <w:r>
        <w:separator/>
      </w:r>
    </w:p>
  </w:endnote>
  <w:endnote w:type="continuationSeparator" w:id="0">
    <w:p w:rsidR="006F46AA" w:rsidRDefault="006F46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4ECD" w:rsidRPr="0026386F" w:rsidRDefault="00530FE9" w:rsidP="00474ECD">
    <w:pPr>
      <w:pStyle w:val="Altbilgi"/>
      <w:tabs>
        <w:tab w:val="clear" w:pos="4536"/>
        <w:tab w:val="clear" w:pos="9072"/>
        <w:tab w:val="left" w:pos="7820"/>
      </w:tabs>
      <w:rPr>
        <w:sz w:val="20"/>
        <w:szCs w:val="20"/>
      </w:rPr>
    </w:pPr>
    <w:r>
      <w:rPr>
        <w:b/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-444500</wp:posOffset>
          </wp:positionH>
          <wp:positionV relativeFrom="paragraph">
            <wp:posOffset>71120</wp:posOffset>
          </wp:positionV>
          <wp:extent cx="1282700" cy="774700"/>
          <wp:effectExtent l="19050" t="0" r="0" b="0"/>
          <wp:wrapNone/>
          <wp:docPr id="27" name="Resim 27" descr="me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7" descr="meb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86967" cy="7772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02001A" w:rsidRPr="0002001A">
      <w:rPr>
        <w:b/>
        <w:noProof/>
      </w:rPr>
      <w:pict>
        <v:line id="Line 12" o:spid="_x0000_s2050" style="position:absolute;z-index:251656704;visibility:visible;mso-position-horizontal-relative:text;mso-position-vertical-relative:text" from="-90.05pt,-2.45pt" to="511.45pt,-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KZ6FAIAACk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"/>
      </w:pict>
    </w:r>
    <w:r w:rsidR="0002001A" w:rsidRPr="0002001A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2" o:spid="_x0000_s2049" type="#_x0000_t202" style="position:absolute;margin-left:56.95pt;margin-top:1.3pt;width:314.5pt;height:70.25pt;z-index:251658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" stroked="f">
          <v:textbox style="mso-next-textbox:#Metin Kutusu 2">
            <w:txbxContent>
              <w:p w:rsidR="00474ECD" w:rsidRDefault="00474ECD" w:rsidP="00474ECD">
                <w:pPr>
                  <w:pStyle w:val="Altbilgi"/>
                  <w:tabs>
                    <w:tab w:val="clear" w:pos="4536"/>
                    <w:tab w:val="clear" w:pos="9072"/>
                    <w:tab w:val="left" w:pos="2640"/>
                  </w:tabs>
                  <w:rPr>
                    <w:sz w:val="20"/>
                    <w:szCs w:val="20"/>
                  </w:rPr>
                </w:pPr>
                <w:r w:rsidRPr="00E12834">
                  <w:rPr>
                    <w:noProof/>
                  </w:rPr>
                  <w:t>Veliköy</w:t>
                </w:r>
                <w:r>
                  <w:rPr>
                    <w:sz w:val="20"/>
                    <w:szCs w:val="20"/>
                  </w:rPr>
                  <w:t xml:space="preserve"> Mah. </w:t>
                </w:r>
                <w:r w:rsidRPr="0026386F">
                  <w:rPr>
                    <w:sz w:val="20"/>
                    <w:szCs w:val="20"/>
                  </w:rPr>
                  <w:t xml:space="preserve">İlköğretim </w:t>
                </w:r>
                <w:r>
                  <w:rPr>
                    <w:sz w:val="20"/>
                    <w:szCs w:val="20"/>
                  </w:rPr>
                  <w:t>2 Sok.</w:t>
                </w:r>
                <w:r w:rsidR="005F2048">
                  <w:rPr>
                    <w:sz w:val="20"/>
                    <w:szCs w:val="20"/>
                  </w:rPr>
                  <w:t xml:space="preserve"> </w:t>
                </w:r>
                <w:r>
                  <w:rPr>
                    <w:sz w:val="20"/>
                    <w:szCs w:val="20"/>
                  </w:rPr>
                  <w:t>Dış Kapı No:2 İç Kapı No:1</w:t>
                </w:r>
              </w:p>
              <w:p w:rsidR="00474ECD" w:rsidRPr="0026386F" w:rsidRDefault="00474ECD" w:rsidP="00474ECD">
                <w:pPr>
                  <w:pStyle w:val="Altbilgi"/>
                  <w:tabs>
                    <w:tab w:val="clear" w:pos="4536"/>
                    <w:tab w:val="clear" w:pos="9072"/>
                    <w:tab w:val="left" w:pos="2640"/>
                  </w:tabs>
                  <w:rPr>
                    <w:sz w:val="20"/>
                    <w:szCs w:val="20"/>
                  </w:rPr>
                </w:pPr>
                <w:r w:rsidRPr="0026386F">
                  <w:rPr>
                    <w:sz w:val="20"/>
                    <w:szCs w:val="20"/>
                  </w:rPr>
                  <w:t>Çerkezköy -TEKİRDAĞ</w:t>
                </w:r>
              </w:p>
              <w:p w:rsidR="00474ECD" w:rsidRDefault="00474ECD" w:rsidP="00474ECD">
                <w:pPr>
                  <w:pStyle w:val="Altbilgi"/>
                  <w:tabs>
                    <w:tab w:val="clear" w:pos="4536"/>
                    <w:tab w:val="clear" w:pos="9072"/>
                    <w:tab w:val="left" w:pos="900"/>
                  </w:tabs>
                  <w:ind w:left="2832" w:hanging="2832"/>
                  <w:rPr>
                    <w:sz w:val="20"/>
                    <w:szCs w:val="20"/>
                  </w:rPr>
                </w:pPr>
                <w:r w:rsidRPr="0026386F">
                  <w:rPr>
                    <w:b/>
                    <w:sz w:val="20"/>
                    <w:szCs w:val="20"/>
                  </w:rPr>
                  <w:t>Tel-</w:t>
                </w:r>
                <w:proofErr w:type="spellStart"/>
                <w:proofErr w:type="gramStart"/>
                <w:r w:rsidRPr="0026386F">
                  <w:rPr>
                    <w:b/>
                    <w:sz w:val="20"/>
                    <w:szCs w:val="20"/>
                  </w:rPr>
                  <w:t>Fax</w:t>
                </w:r>
                <w:proofErr w:type="spellEnd"/>
                <w:r w:rsidRPr="0026386F">
                  <w:rPr>
                    <w:b/>
                    <w:sz w:val="20"/>
                    <w:szCs w:val="20"/>
                  </w:rPr>
                  <w:t xml:space="preserve"> : </w:t>
                </w:r>
                <w:r w:rsidRPr="0026386F">
                  <w:rPr>
                    <w:sz w:val="20"/>
                    <w:szCs w:val="20"/>
                  </w:rPr>
                  <w:t>0</w:t>
                </w:r>
                <w:proofErr w:type="gramEnd"/>
                <w:r w:rsidRPr="0026386F">
                  <w:rPr>
                    <w:sz w:val="20"/>
                    <w:szCs w:val="20"/>
                  </w:rPr>
                  <w:t xml:space="preserve"> 282 747 60 02</w:t>
                </w:r>
              </w:p>
              <w:p w:rsidR="00474ECD" w:rsidRPr="0026386F" w:rsidRDefault="00474ECD" w:rsidP="00474ECD">
                <w:pPr>
                  <w:pStyle w:val="Altbilgi"/>
                  <w:tabs>
                    <w:tab w:val="clear" w:pos="4536"/>
                    <w:tab w:val="clear" w:pos="9072"/>
                    <w:tab w:val="left" w:pos="900"/>
                  </w:tabs>
                  <w:ind w:left="2832" w:hanging="2832"/>
                  <w:rPr>
                    <w:sz w:val="20"/>
                    <w:szCs w:val="20"/>
                  </w:rPr>
                </w:pPr>
                <w:r w:rsidRPr="0026386F">
                  <w:rPr>
                    <w:b/>
                    <w:sz w:val="20"/>
                    <w:szCs w:val="20"/>
                  </w:rPr>
                  <w:t>e-</w:t>
                </w:r>
                <w:proofErr w:type="gramStart"/>
                <w:r w:rsidRPr="0026386F">
                  <w:rPr>
                    <w:b/>
                    <w:sz w:val="20"/>
                    <w:szCs w:val="20"/>
                  </w:rPr>
                  <w:t xml:space="preserve">mail </w:t>
                </w:r>
                <w:r>
                  <w:rPr>
                    <w:b/>
                    <w:sz w:val="20"/>
                    <w:szCs w:val="20"/>
                  </w:rPr>
                  <w:t xml:space="preserve">   </w:t>
                </w:r>
                <w:r w:rsidRPr="0026386F">
                  <w:rPr>
                    <w:b/>
                    <w:sz w:val="20"/>
                    <w:szCs w:val="20"/>
                  </w:rPr>
                  <w:t xml:space="preserve">: </w:t>
                </w:r>
                <w:r>
                  <w:rPr>
                    <w:sz w:val="20"/>
                    <w:szCs w:val="20"/>
                  </w:rPr>
                  <w:t>cerkezkoy</w:t>
                </w:r>
                <w:proofErr w:type="gramEnd"/>
                <w:r>
                  <w:rPr>
                    <w:sz w:val="20"/>
                    <w:szCs w:val="20"/>
                  </w:rPr>
                  <w:t>.</w:t>
                </w:r>
                <w:r w:rsidRPr="0026386F">
                  <w:rPr>
                    <w:sz w:val="20"/>
                    <w:szCs w:val="20"/>
                  </w:rPr>
                  <w:t>velikoy@hotmail.com</w:t>
                </w:r>
              </w:p>
              <w:p w:rsidR="00474ECD" w:rsidRDefault="00474ECD" w:rsidP="00474ECD">
                <w:proofErr w:type="gramStart"/>
                <w:r w:rsidRPr="0026386F">
                  <w:rPr>
                    <w:b/>
                    <w:sz w:val="20"/>
                    <w:szCs w:val="20"/>
                  </w:rPr>
                  <w:t>web</w:t>
                </w:r>
                <w:proofErr w:type="gramEnd"/>
                <w:r w:rsidRPr="0026386F">
                  <w:rPr>
                    <w:b/>
                    <w:sz w:val="20"/>
                    <w:szCs w:val="20"/>
                  </w:rPr>
                  <w:t xml:space="preserve">     </w:t>
                </w:r>
                <w:r>
                  <w:rPr>
                    <w:b/>
                    <w:sz w:val="20"/>
                    <w:szCs w:val="20"/>
                  </w:rPr>
                  <w:t xml:space="preserve">   </w:t>
                </w:r>
                <w:r w:rsidRPr="0026386F">
                  <w:rPr>
                    <w:b/>
                    <w:sz w:val="20"/>
                    <w:szCs w:val="20"/>
                  </w:rPr>
                  <w:t>:</w:t>
                </w:r>
                <w:r w:rsidRPr="0026386F">
                  <w:rPr>
                    <w:sz w:val="20"/>
                    <w:szCs w:val="20"/>
                  </w:rPr>
                  <w:t xml:space="preserve"> </w:t>
                </w:r>
                <w:hyperlink r:id="rId2" w:history="1">
                  <w:r w:rsidRPr="008B4DE0">
                    <w:rPr>
                      <w:rStyle w:val="Kpr"/>
                      <w:sz w:val="20"/>
                      <w:szCs w:val="20"/>
                    </w:rPr>
                    <w:t>www.velikoyilkokulu.meb.k12.tr</w:t>
                  </w:r>
                </w:hyperlink>
              </w:p>
            </w:txbxContent>
          </v:textbox>
        </v:shape>
      </w:pict>
    </w:r>
    <w:r w:rsidR="00474ECD">
      <w:rPr>
        <w:b/>
        <w:noProof/>
      </w:rPr>
      <w:t xml:space="preserve">       </w:t>
    </w:r>
    <w:r w:rsidR="00E12834">
      <w:rPr>
        <w:b/>
        <w:noProof/>
      </w:rPr>
      <w:t xml:space="preserve">         </w:t>
    </w:r>
    <w:r w:rsidR="00474ECD">
      <w:rPr>
        <w:b/>
        <w:noProof/>
      </w:rPr>
      <w:t xml:space="preserve">                                                                                                              </w:t>
    </w:r>
    <w:r w:rsidR="00387492">
      <w:rPr>
        <w:b/>
        <w:noProof/>
      </w:rPr>
      <w:drawing>
        <wp:inline distT="0" distB="0" distL="0" distR="0">
          <wp:extent cx="1104900" cy="920750"/>
          <wp:effectExtent l="0" t="0" r="0" b="0"/>
          <wp:docPr id="1" name="Resim 1" descr="Okul_logo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Okul_logo (2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920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A3834" w:rsidRPr="0026386F" w:rsidRDefault="006A3834" w:rsidP="00E01B6E">
    <w:pPr>
      <w:pStyle w:val="Altbilgi"/>
      <w:tabs>
        <w:tab w:val="clear" w:pos="4536"/>
        <w:tab w:val="clear" w:pos="9072"/>
        <w:tab w:val="left" w:pos="900"/>
      </w:tabs>
      <w:ind w:left="2832" w:hanging="2832"/>
      <w:rPr>
        <w:sz w:val="20"/>
        <w:szCs w:val="20"/>
      </w:rPr>
    </w:pPr>
  </w:p>
  <w:p w:rsidR="006A3834" w:rsidRDefault="006A3834" w:rsidP="00E01B6E">
    <w:pPr>
      <w:pStyle w:val="Altbilgi"/>
      <w:tabs>
        <w:tab w:val="clear" w:pos="4536"/>
        <w:tab w:val="clear" w:pos="9072"/>
        <w:tab w:val="left" w:pos="900"/>
      </w:tabs>
      <w:ind w:left="2832" w:hanging="2832"/>
      <w:rPr>
        <w:b/>
        <w:sz w:val="20"/>
        <w:szCs w:val="20"/>
      </w:rPr>
    </w:pPr>
    <w:r w:rsidRPr="00860A52">
      <w:rPr>
        <w:b/>
        <w:sz w:val="20"/>
        <w:szCs w:val="20"/>
      </w:rPr>
      <w:t xml:space="preserve">                               </w:t>
    </w:r>
    <w:r>
      <w:rPr>
        <w:b/>
        <w:sz w:val="20"/>
        <w:szCs w:val="20"/>
      </w:rPr>
      <w:t xml:space="preserve">  </w:t>
    </w:r>
    <w:r w:rsidRPr="00860A52">
      <w:rPr>
        <w:b/>
        <w:sz w:val="20"/>
        <w:szCs w:val="20"/>
      </w:rPr>
      <w:t xml:space="preserve"> </w:t>
    </w:r>
    <w:r>
      <w:rPr>
        <w:b/>
        <w:sz w:val="20"/>
        <w:szCs w:val="20"/>
      </w:rPr>
      <w:t xml:space="preserve">                                      </w:t>
    </w:r>
  </w:p>
  <w:p w:rsidR="006A3834" w:rsidRPr="002C023E" w:rsidRDefault="006A3834" w:rsidP="00E01B6E">
    <w:pPr>
      <w:pStyle w:val="Altbilgi"/>
      <w:tabs>
        <w:tab w:val="clear" w:pos="4536"/>
        <w:tab w:val="clear" w:pos="9072"/>
        <w:tab w:val="left" w:pos="900"/>
      </w:tabs>
      <w:ind w:left="2832" w:hanging="2832"/>
      <w:rPr>
        <w:b/>
        <w:sz w:val="20"/>
        <w:szCs w:val="20"/>
      </w:rPr>
    </w:pPr>
    <w:r>
      <w:rPr>
        <w:b/>
        <w:sz w:val="18"/>
        <w:szCs w:val="18"/>
      </w:rPr>
      <w:t xml:space="preserve">                                                                                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46AA" w:rsidRDefault="006F46AA">
      <w:r>
        <w:separator/>
      </w:r>
    </w:p>
  </w:footnote>
  <w:footnote w:type="continuationSeparator" w:id="0">
    <w:p w:rsidR="006F46AA" w:rsidRDefault="006F46A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3834" w:rsidRDefault="006A3834" w:rsidP="008A3E24">
    <w:pPr>
      <w:pStyle w:val="stbilgi"/>
      <w:jc w:val="center"/>
    </w:pPr>
    <w:r>
      <w:t>T.C.</w:t>
    </w:r>
  </w:p>
  <w:p w:rsidR="006A3834" w:rsidRDefault="006A3834" w:rsidP="008A3E24">
    <w:pPr>
      <w:pStyle w:val="stbilgi"/>
      <w:jc w:val="center"/>
    </w:pPr>
    <w:r>
      <w:t>ÇERKEZKÖY KAYMAKAMLIĞI</w:t>
    </w:r>
  </w:p>
  <w:p w:rsidR="006A3834" w:rsidRDefault="006A3834" w:rsidP="000C7C19">
    <w:pPr>
      <w:pStyle w:val="stbilgi"/>
      <w:jc w:val="center"/>
    </w:pPr>
    <w:proofErr w:type="spellStart"/>
    <w:r>
      <w:t>Veliköy</w:t>
    </w:r>
    <w:proofErr w:type="spellEnd"/>
    <w:r>
      <w:t xml:space="preserve"> </w:t>
    </w:r>
    <w:r w:rsidR="006743A2">
      <w:t>İlko</w:t>
    </w:r>
    <w:r>
      <w:t>kulu Müdürlüğü</w:t>
    </w:r>
  </w:p>
  <w:p w:rsidR="006A3834" w:rsidRPr="00B938FC" w:rsidRDefault="004129AA" w:rsidP="004129AA">
    <w:pPr>
      <w:pStyle w:val="stbilgi"/>
      <w:tabs>
        <w:tab w:val="left" w:pos="4350"/>
      </w:tabs>
      <w:jc w:val="center"/>
    </w:pPr>
    <w:r>
      <w:t>Kurum Kodu:714263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7pt;height:11.7pt" o:bullet="t">
        <v:imagedata r:id="rId1" o:title="BD14866_"/>
      </v:shape>
    </w:pict>
  </w:numPicBullet>
  <w:abstractNum w:abstractNumId="0">
    <w:nsid w:val="02AE797A"/>
    <w:multiLevelType w:val="hybridMultilevel"/>
    <w:tmpl w:val="1CD8EE3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043D32"/>
    <w:multiLevelType w:val="hybridMultilevel"/>
    <w:tmpl w:val="94680472"/>
    <w:lvl w:ilvl="0" w:tplc="2E7EE8B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EE76EEC"/>
    <w:multiLevelType w:val="hybridMultilevel"/>
    <w:tmpl w:val="D650383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8968A4"/>
    <w:multiLevelType w:val="hybridMultilevel"/>
    <w:tmpl w:val="6C7C6704"/>
    <w:lvl w:ilvl="0" w:tplc="041F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219E5C9B"/>
    <w:multiLevelType w:val="hybridMultilevel"/>
    <w:tmpl w:val="B986D1F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2182200"/>
    <w:multiLevelType w:val="hybridMultilevel"/>
    <w:tmpl w:val="549AEA64"/>
    <w:lvl w:ilvl="0" w:tplc="546E961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2DC0FC1"/>
    <w:multiLevelType w:val="hybridMultilevel"/>
    <w:tmpl w:val="A88EED82"/>
    <w:lvl w:ilvl="0" w:tplc="53BE27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6DB4E45"/>
    <w:multiLevelType w:val="hybridMultilevel"/>
    <w:tmpl w:val="9F4A4590"/>
    <w:lvl w:ilvl="0" w:tplc="E5AA316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F0C110D"/>
    <w:multiLevelType w:val="hybridMultilevel"/>
    <w:tmpl w:val="AD507216"/>
    <w:lvl w:ilvl="0" w:tplc="D0CCC85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32EC4704"/>
    <w:multiLevelType w:val="hybridMultilevel"/>
    <w:tmpl w:val="D6923878"/>
    <w:lvl w:ilvl="0" w:tplc="2778AE58">
      <w:start w:val="1"/>
      <w:numFmt w:val="decimal"/>
      <w:lvlText w:val="%1-"/>
      <w:lvlJc w:val="right"/>
      <w:pPr>
        <w:ind w:left="1140" w:hanging="573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0" w:hanging="360"/>
      </w:pPr>
    </w:lvl>
    <w:lvl w:ilvl="2" w:tplc="041F001B" w:tentative="1">
      <w:start w:val="1"/>
      <w:numFmt w:val="lowerRoman"/>
      <w:lvlText w:val="%3."/>
      <w:lvlJc w:val="right"/>
      <w:pPr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0">
    <w:nsid w:val="3C8737B3"/>
    <w:multiLevelType w:val="hybridMultilevel"/>
    <w:tmpl w:val="3DA68D8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1A5080D"/>
    <w:multiLevelType w:val="hybridMultilevel"/>
    <w:tmpl w:val="B624199C"/>
    <w:lvl w:ilvl="0" w:tplc="927627AE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2">
    <w:nsid w:val="4597715B"/>
    <w:multiLevelType w:val="hybridMultilevel"/>
    <w:tmpl w:val="017A1752"/>
    <w:lvl w:ilvl="0" w:tplc="C950AE4A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3">
    <w:nsid w:val="59FE1EBC"/>
    <w:multiLevelType w:val="hybridMultilevel"/>
    <w:tmpl w:val="15F4AFC8"/>
    <w:lvl w:ilvl="0" w:tplc="500A0A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9594F56"/>
    <w:multiLevelType w:val="hybridMultilevel"/>
    <w:tmpl w:val="9E825AB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46F1B48"/>
    <w:multiLevelType w:val="hybridMultilevel"/>
    <w:tmpl w:val="9DF2D9A0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11"/>
  </w:num>
  <w:num w:numId="3">
    <w:abstractNumId w:val="5"/>
  </w:num>
  <w:num w:numId="4">
    <w:abstractNumId w:val="12"/>
  </w:num>
  <w:num w:numId="5">
    <w:abstractNumId w:val="13"/>
  </w:num>
  <w:num w:numId="6">
    <w:abstractNumId w:val="6"/>
  </w:num>
  <w:num w:numId="7">
    <w:abstractNumId w:val="7"/>
  </w:num>
  <w:num w:numId="8">
    <w:abstractNumId w:val="10"/>
  </w:num>
  <w:num w:numId="9">
    <w:abstractNumId w:val="4"/>
  </w:num>
  <w:num w:numId="10">
    <w:abstractNumId w:val="2"/>
  </w:num>
  <w:num w:numId="11">
    <w:abstractNumId w:val="8"/>
  </w:num>
  <w:num w:numId="12">
    <w:abstractNumId w:val="9"/>
  </w:num>
  <w:num w:numId="13">
    <w:abstractNumId w:val="14"/>
  </w:num>
  <w:num w:numId="14">
    <w:abstractNumId w:val="15"/>
  </w:num>
  <w:num w:numId="15">
    <w:abstractNumId w:val="3"/>
  </w:num>
  <w:num w:numId="1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attachedTemplate r:id="rId1"/>
  <w:stylePaneFormatFilter w:val="3F01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B21CEC"/>
    <w:rsid w:val="000002DB"/>
    <w:rsid w:val="00001CE6"/>
    <w:rsid w:val="00002BAD"/>
    <w:rsid w:val="000030E2"/>
    <w:rsid w:val="000043A3"/>
    <w:rsid w:val="00007BC4"/>
    <w:rsid w:val="0001005E"/>
    <w:rsid w:val="0001156C"/>
    <w:rsid w:val="000160FA"/>
    <w:rsid w:val="00016DA4"/>
    <w:rsid w:val="00017EF4"/>
    <w:rsid w:val="0002001A"/>
    <w:rsid w:val="00022031"/>
    <w:rsid w:val="000235BA"/>
    <w:rsid w:val="00026029"/>
    <w:rsid w:val="000273F1"/>
    <w:rsid w:val="00027676"/>
    <w:rsid w:val="00030570"/>
    <w:rsid w:val="00031435"/>
    <w:rsid w:val="00032DEA"/>
    <w:rsid w:val="000332C9"/>
    <w:rsid w:val="00033A86"/>
    <w:rsid w:val="00042B28"/>
    <w:rsid w:val="00044DF0"/>
    <w:rsid w:val="00045AF1"/>
    <w:rsid w:val="00045D39"/>
    <w:rsid w:val="00046E0A"/>
    <w:rsid w:val="00047E98"/>
    <w:rsid w:val="00051B3B"/>
    <w:rsid w:val="0005487F"/>
    <w:rsid w:val="0005520D"/>
    <w:rsid w:val="00056994"/>
    <w:rsid w:val="00056E4D"/>
    <w:rsid w:val="00057F1C"/>
    <w:rsid w:val="000607DC"/>
    <w:rsid w:val="00061AEE"/>
    <w:rsid w:val="00062BCC"/>
    <w:rsid w:val="000700DF"/>
    <w:rsid w:val="00070230"/>
    <w:rsid w:val="000704FE"/>
    <w:rsid w:val="00071999"/>
    <w:rsid w:val="00072252"/>
    <w:rsid w:val="00073355"/>
    <w:rsid w:val="000754D5"/>
    <w:rsid w:val="00076667"/>
    <w:rsid w:val="00076BC5"/>
    <w:rsid w:val="00077B9C"/>
    <w:rsid w:val="000804BB"/>
    <w:rsid w:val="00081AC6"/>
    <w:rsid w:val="00081ECE"/>
    <w:rsid w:val="000835C8"/>
    <w:rsid w:val="00083B9E"/>
    <w:rsid w:val="00084AE1"/>
    <w:rsid w:val="00084F6A"/>
    <w:rsid w:val="00085FDA"/>
    <w:rsid w:val="000861C4"/>
    <w:rsid w:val="00092B09"/>
    <w:rsid w:val="00093227"/>
    <w:rsid w:val="00094155"/>
    <w:rsid w:val="00094921"/>
    <w:rsid w:val="000949FD"/>
    <w:rsid w:val="00094C13"/>
    <w:rsid w:val="000950E1"/>
    <w:rsid w:val="00095975"/>
    <w:rsid w:val="00095DA3"/>
    <w:rsid w:val="000961D1"/>
    <w:rsid w:val="00096CA1"/>
    <w:rsid w:val="000A0E02"/>
    <w:rsid w:val="000A0FA0"/>
    <w:rsid w:val="000A17C3"/>
    <w:rsid w:val="000A1AEA"/>
    <w:rsid w:val="000A1B92"/>
    <w:rsid w:val="000A26B8"/>
    <w:rsid w:val="000A27CF"/>
    <w:rsid w:val="000A2920"/>
    <w:rsid w:val="000A3437"/>
    <w:rsid w:val="000A3B24"/>
    <w:rsid w:val="000A46D8"/>
    <w:rsid w:val="000A4B08"/>
    <w:rsid w:val="000A5B2E"/>
    <w:rsid w:val="000A740A"/>
    <w:rsid w:val="000A775C"/>
    <w:rsid w:val="000B032F"/>
    <w:rsid w:val="000B1641"/>
    <w:rsid w:val="000B172F"/>
    <w:rsid w:val="000B1B87"/>
    <w:rsid w:val="000B286D"/>
    <w:rsid w:val="000B30F2"/>
    <w:rsid w:val="000B3246"/>
    <w:rsid w:val="000B365F"/>
    <w:rsid w:val="000B3C3C"/>
    <w:rsid w:val="000B5F91"/>
    <w:rsid w:val="000B60F8"/>
    <w:rsid w:val="000B698E"/>
    <w:rsid w:val="000C0240"/>
    <w:rsid w:val="000C04FF"/>
    <w:rsid w:val="000C08FF"/>
    <w:rsid w:val="000C443A"/>
    <w:rsid w:val="000C4D34"/>
    <w:rsid w:val="000C4ED9"/>
    <w:rsid w:val="000C574C"/>
    <w:rsid w:val="000C7C19"/>
    <w:rsid w:val="000D3268"/>
    <w:rsid w:val="000D4F3E"/>
    <w:rsid w:val="000D54AB"/>
    <w:rsid w:val="000D6B77"/>
    <w:rsid w:val="000D6C80"/>
    <w:rsid w:val="000D7641"/>
    <w:rsid w:val="000D79BF"/>
    <w:rsid w:val="000D7DF1"/>
    <w:rsid w:val="000E0105"/>
    <w:rsid w:val="000E1A21"/>
    <w:rsid w:val="000E3015"/>
    <w:rsid w:val="000E3C6E"/>
    <w:rsid w:val="000E4AA9"/>
    <w:rsid w:val="000E4F6D"/>
    <w:rsid w:val="000E5455"/>
    <w:rsid w:val="000E5586"/>
    <w:rsid w:val="000E7028"/>
    <w:rsid w:val="000F2093"/>
    <w:rsid w:val="000F3495"/>
    <w:rsid w:val="000F3842"/>
    <w:rsid w:val="000F458A"/>
    <w:rsid w:val="000F517A"/>
    <w:rsid w:val="000F524C"/>
    <w:rsid w:val="000F66A5"/>
    <w:rsid w:val="000F6EE1"/>
    <w:rsid w:val="0010407E"/>
    <w:rsid w:val="00104B08"/>
    <w:rsid w:val="00105308"/>
    <w:rsid w:val="00105FE2"/>
    <w:rsid w:val="00106B36"/>
    <w:rsid w:val="00107132"/>
    <w:rsid w:val="001074B8"/>
    <w:rsid w:val="00111297"/>
    <w:rsid w:val="0011189D"/>
    <w:rsid w:val="00111A49"/>
    <w:rsid w:val="00111BE5"/>
    <w:rsid w:val="00112B1C"/>
    <w:rsid w:val="00112DF6"/>
    <w:rsid w:val="0011327B"/>
    <w:rsid w:val="00115CF1"/>
    <w:rsid w:val="001175F2"/>
    <w:rsid w:val="00121A10"/>
    <w:rsid w:val="00122185"/>
    <w:rsid w:val="00123826"/>
    <w:rsid w:val="00125CC3"/>
    <w:rsid w:val="00125DEF"/>
    <w:rsid w:val="00133498"/>
    <w:rsid w:val="00134438"/>
    <w:rsid w:val="0013445A"/>
    <w:rsid w:val="00134D8B"/>
    <w:rsid w:val="00135738"/>
    <w:rsid w:val="001367F5"/>
    <w:rsid w:val="0013710D"/>
    <w:rsid w:val="001377FB"/>
    <w:rsid w:val="00137B51"/>
    <w:rsid w:val="001409A7"/>
    <w:rsid w:val="001414E5"/>
    <w:rsid w:val="00144986"/>
    <w:rsid w:val="00144D85"/>
    <w:rsid w:val="00145B86"/>
    <w:rsid w:val="00146472"/>
    <w:rsid w:val="00147BAD"/>
    <w:rsid w:val="001508A5"/>
    <w:rsid w:val="0015397D"/>
    <w:rsid w:val="00153DCC"/>
    <w:rsid w:val="0015481A"/>
    <w:rsid w:val="001548E2"/>
    <w:rsid w:val="00157395"/>
    <w:rsid w:val="00160EAB"/>
    <w:rsid w:val="0016311A"/>
    <w:rsid w:val="00163762"/>
    <w:rsid w:val="001638BF"/>
    <w:rsid w:val="00164940"/>
    <w:rsid w:val="001665C2"/>
    <w:rsid w:val="00166B9D"/>
    <w:rsid w:val="0016740A"/>
    <w:rsid w:val="001702DF"/>
    <w:rsid w:val="00171354"/>
    <w:rsid w:val="00172069"/>
    <w:rsid w:val="001728C7"/>
    <w:rsid w:val="001729CC"/>
    <w:rsid w:val="001730BA"/>
    <w:rsid w:val="001732DC"/>
    <w:rsid w:val="001751F2"/>
    <w:rsid w:val="0017762F"/>
    <w:rsid w:val="00177AD3"/>
    <w:rsid w:val="00180AB7"/>
    <w:rsid w:val="00182098"/>
    <w:rsid w:val="00182668"/>
    <w:rsid w:val="001839FF"/>
    <w:rsid w:val="00184F0B"/>
    <w:rsid w:val="00185421"/>
    <w:rsid w:val="0018605B"/>
    <w:rsid w:val="001903C7"/>
    <w:rsid w:val="0019061F"/>
    <w:rsid w:val="00190EBA"/>
    <w:rsid w:val="00191634"/>
    <w:rsid w:val="00191978"/>
    <w:rsid w:val="001919B1"/>
    <w:rsid w:val="00194099"/>
    <w:rsid w:val="001957A8"/>
    <w:rsid w:val="001963D1"/>
    <w:rsid w:val="001979CA"/>
    <w:rsid w:val="001A1D11"/>
    <w:rsid w:val="001A26CD"/>
    <w:rsid w:val="001A38B7"/>
    <w:rsid w:val="001A4015"/>
    <w:rsid w:val="001A741C"/>
    <w:rsid w:val="001A7B32"/>
    <w:rsid w:val="001B26E9"/>
    <w:rsid w:val="001B2B64"/>
    <w:rsid w:val="001B2D37"/>
    <w:rsid w:val="001B2FDC"/>
    <w:rsid w:val="001B6B6E"/>
    <w:rsid w:val="001C0D5A"/>
    <w:rsid w:val="001C110D"/>
    <w:rsid w:val="001C1BFA"/>
    <w:rsid w:val="001C22A3"/>
    <w:rsid w:val="001C3076"/>
    <w:rsid w:val="001C4798"/>
    <w:rsid w:val="001C55B4"/>
    <w:rsid w:val="001D0366"/>
    <w:rsid w:val="001D2AA5"/>
    <w:rsid w:val="001D41E2"/>
    <w:rsid w:val="001D6041"/>
    <w:rsid w:val="001D6B7A"/>
    <w:rsid w:val="001E089B"/>
    <w:rsid w:val="001E165A"/>
    <w:rsid w:val="001E2937"/>
    <w:rsid w:val="001E3096"/>
    <w:rsid w:val="001E3C8B"/>
    <w:rsid w:val="001E6355"/>
    <w:rsid w:val="001F15D8"/>
    <w:rsid w:val="001F4DBA"/>
    <w:rsid w:val="001F7288"/>
    <w:rsid w:val="00200125"/>
    <w:rsid w:val="00201FB8"/>
    <w:rsid w:val="00202B52"/>
    <w:rsid w:val="00203DBB"/>
    <w:rsid w:val="00206480"/>
    <w:rsid w:val="00207087"/>
    <w:rsid w:val="00207672"/>
    <w:rsid w:val="00210A44"/>
    <w:rsid w:val="00211840"/>
    <w:rsid w:val="002121A1"/>
    <w:rsid w:val="00214E0F"/>
    <w:rsid w:val="00216647"/>
    <w:rsid w:val="002167B2"/>
    <w:rsid w:val="00216BC5"/>
    <w:rsid w:val="002207B8"/>
    <w:rsid w:val="00220B55"/>
    <w:rsid w:val="002214D8"/>
    <w:rsid w:val="002241D3"/>
    <w:rsid w:val="00225928"/>
    <w:rsid w:val="00227103"/>
    <w:rsid w:val="0023005A"/>
    <w:rsid w:val="00230417"/>
    <w:rsid w:val="002305AF"/>
    <w:rsid w:val="00231037"/>
    <w:rsid w:val="00232489"/>
    <w:rsid w:val="002341AD"/>
    <w:rsid w:val="002405B0"/>
    <w:rsid w:val="002419BE"/>
    <w:rsid w:val="002420AE"/>
    <w:rsid w:val="00242273"/>
    <w:rsid w:val="002425AE"/>
    <w:rsid w:val="00243037"/>
    <w:rsid w:val="0024333D"/>
    <w:rsid w:val="00245C07"/>
    <w:rsid w:val="0024626F"/>
    <w:rsid w:val="00247067"/>
    <w:rsid w:val="0025075E"/>
    <w:rsid w:val="00250C4F"/>
    <w:rsid w:val="00251780"/>
    <w:rsid w:val="00252A42"/>
    <w:rsid w:val="00261DBC"/>
    <w:rsid w:val="002624C9"/>
    <w:rsid w:val="002632C0"/>
    <w:rsid w:val="0026386F"/>
    <w:rsid w:val="00263CD4"/>
    <w:rsid w:val="00264E82"/>
    <w:rsid w:val="00266705"/>
    <w:rsid w:val="00267959"/>
    <w:rsid w:val="002711D3"/>
    <w:rsid w:val="00271BA5"/>
    <w:rsid w:val="0027201B"/>
    <w:rsid w:val="00273E35"/>
    <w:rsid w:val="00274701"/>
    <w:rsid w:val="0027651F"/>
    <w:rsid w:val="00276D21"/>
    <w:rsid w:val="00277463"/>
    <w:rsid w:val="00277E61"/>
    <w:rsid w:val="00277E71"/>
    <w:rsid w:val="00280C5E"/>
    <w:rsid w:val="002825DC"/>
    <w:rsid w:val="00282714"/>
    <w:rsid w:val="00282B0F"/>
    <w:rsid w:val="00282E08"/>
    <w:rsid w:val="00282FD0"/>
    <w:rsid w:val="00283BDE"/>
    <w:rsid w:val="00284E9B"/>
    <w:rsid w:val="00285177"/>
    <w:rsid w:val="00286BA1"/>
    <w:rsid w:val="00287C9D"/>
    <w:rsid w:val="0029309F"/>
    <w:rsid w:val="002A11F6"/>
    <w:rsid w:val="002A122A"/>
    <w:rsid w:val="002A2CCE"/>
    <w:rsid w:val="002A31D7"/>
    <w:rsid w:val="002A6104"/>
    <w:rsid w:val="002A6A92"/>
    <w:rsid w:val="002B1B33"/>
    <w:rsid w:val="002B32AE"/>
    <w:rsid w:val="002B51E1"/>
    <w:rsid w:val="002B5871"/>
    <w:rsid w:val="002C023E"/>
    <w:rsid w:val="002C0A20"/>
    <w:rsid w:val="002C43FB"/>
    <w:rsid w:val="002C5312"/>
    <w:rsid w:val="002D3228"/>
    <w:rsid w:val="002D32C3"/>
    <w:rsid w:val="002D40CD"/>
    <w:rsid w:val="002D4C9C"/>
    <w:rsid w:val="002D4E5D"/>
    <w:rsid w:val="002D7108"/>
    <w:rsid w:val="002D7117"/>
    <w:rsid w:val="002D733B"/>
    <w:rsid w:val="002D76DE"/>
    <w:rsid w:val="002E0300"/>
    <w:rsid w:val="002E0923"/>
    <w:rsid w:val="002E3F15"/>
    <w:rsid w:val="002E41C0"/>
    <w:rsid w:val="002E4DD7"/>
    <w:rsid w:val="002E5465"/>
    <w:rsid w:val="002E7984"/>
    <w:rsid w:val="002F007E"/>
    <w:rsid w:val="002F02E1"/>
    <w:rsid w:val="002F1829"/>
    <w:rsid w:val="002F5087"/>
    <w:rsid w:val="002F529B"/>
    <w:rsid w:val="002F5476"/>
    <w:rsid w:val="002F61B3"/>
    <w:rsid w:val="002F67D7"/>
    <w:rsid w:val="003003FB"/>
    <w:rsid w:val="003028B7"/>
    <w:rsid w:val="00302AA2"/>
    <w:rsid w:val="00302E81"/>
    <w:rsid w:val="00304195"/>
    <w:rsid w:val="00304285"/>
    <w:rsid w:val="00304A1F"/>
    <w:rsid w:val="00304F8F"/>
    <w:rsid w:val="00306541"/>
    <w:rsid w:val="003073ED"/>
    <w:rsid w:val="003106BC"/>
    <w:rsid w:val="00310BDE"/>
    <w:rsid w:val="003113FE"/>
    <w:rsid w:val="00311BE1"/>
    <w:rsid w:val="003122B4"/>
    <w:rsid w:val="00314D35"/>
    <w:rsid w:val="00314D8B"/>
    <w:rsid w:val="00314EB4"/>
    <w:rsid w:val="00315425"/>
    <w:rsid w:val="0031765A"/>
    <w:rsid w:val="00317F65"/>
    <w:rsid w:val="00320166"/>
    <w:rsid w:val="00320FED"/>
    <w:rsid w:val="00322684"/>
    <w:rsid w:val="00323112"/>
    <w:rsid w:val="003235FB"/>
    <w:rsid w:val="00325F2D"/>
    <w:rsid w:val="00327AB5"/>
    <w:rsid w:val="00330E52"/>
    <w:rsid w:val="003329EB"/>
    <w:rsid w:val="003334E3"/>
    <w:rsid w:val="00333BD6"/>
    <w:rsid w:val="00333F81"/>
    <w:rsid w:val="003341D3"/>
    <w:rsid w:val="00334571"/>
    <w:rsid w:val="003349D4"/>
    <w:rsid w:val="003366E4"/>
    <w:rsid w:val="00337525"/>
    <w:rsid w:val="0034100C"/>
    <w:rsid w:val="003410FF"/>
    <w:rsid w:val="0034642C"/>
    <w:rsid w:val="00346483"/>
    <w:rsid w:val="00346A51"/>
    <w:rsid w:val="003473A7"/>
    <w:rsid w:val="00352063"/>
    <w:rsid w:val="00353EFF"/>
    <w:rsid w:val="00354EA3"/>
    <w:rsid w:val="00355C52"/>
    <w:rsid w:val="0035607F"/>
    <w:rsid w:val="00356F9F"/>
    <w:rsid w:val="00360357"/>
    <w:rsid w:val="003605ED"/>
    <w:rsid w:val="003614DC"/>
    <w:rsid w:val="00362E15"/>
    <w:rsid w:val="00363845"/>
    <w:rsid w:val="003639D1"/>
    <w:rsid w:val="003656C0"/>
    <w:rsid w:val="003657B4"/>
    <w:rsid w:val="003670BE"/>
    <w:rsid w:val="00371229"/>
    <w:rsid w:val="003714AD"/>
    <w:rsid w:val="00371D39"/>
    <w:rsid w:val="0037244C"/>
    <w:rsid w:val="00374456"/>
    <w:rsid w:val="003758F4"/>
    <w:rsid w:val="0038002C"/>
    <w:rsid w:val="00382036"/>
    <w:rsid w:val="00382276"/>
    <w:rsid w:val="0038369D"/>
    <w:rsid w:val="00384C07"/>
    <w:rsid w:val="0038558A"/>
    <w:rsid w:val="00385872"/>
    <w:rsid w:val="00386559"/>
    <w:rsid w:val="003867B7"/>
    <w:rsid w:val="00386DEC"/>
    <w:rsid w:val="003871AE"/>
    <w:rsid w:val="00387492"/>
    <w:rsid w:val="003919CD"/>
    <w:rsid w:val="003925A9"/>
    <w:rsid w:val="00393B01"/>
    <w:rsid w:val="00393E8A"/>
    <w:rsid w:val="00394208"/>
    <w:rsid w:val="00394477"/>
    <w:rsid w:val="003955AA"/>
    <w:rsid w:val="00397C5B"/>
    <w:rsid w:val="00397C6B"/>
    <w:rsid w:val="003A0913"/>
    <w:rsid w:val="003A2D8C"/>
    <w:rsid w:val="003A3244"/>
    <w:rsid w:val="003A46D6"/>
    <w:rsid w:val="003A4D87"/>
    <w:rsid w:val="003A5CA0"/>
    <w:rsid w:val="003B1AE5"/>
    <w:rsid w:val="003B2C8E"/>
    <w:rsid w:val="003B32A4"/>
    <w:rsid w:val="003B364C"/>
    <w:rsid w:val="003B39BF"/>
    <w:rsid w:val="003B5B37"/>
    <w:rsid w:val="003C1C1D"/>
    <w:rsid w:val="003C20C7"/>
    <w:rsid w:val="003C3CEC"/>
    <w:rsid w:val="003C3D0A"/>
    <w:rsid w:val="003C3D44"/>
    <w:rsid w:val="003C40DC"/>
    <w:rsid w:val="003C5423"/>
    <w:rsid w:val="003C6244"/>
    <w:rsid w:val="003C7B4F"/>
    <w:rsid w:val="003D01A1"/>
    <w:rsid w:val="003D0A37"/>
    <w:rsid w:val="003D13FE"/>
    <w:rsid w:val="003D17D2"/>
    <w:rsid w:val="003D370C"/>
    <w:rsid w:val="003D37BD"/>
    <w:rsid w:val="003D5373"/>
    <w:rsid w:val="003D552A"/>
    <w:rsid w:val="003D5530"/>
    <w:rsid w:val="003D6503"/>
    <w:rsid w:val="003D796E"/>
    <w:rsid w:val="003D7CC8"/>
    <w:rsid w:val="003E1032"/>
    <w:rsid w:val="003E10CE"/>
    <w:rsid w:val="003E3210"/>
    <w:rsid w:val="003E35C6"/>
    <w:rsid w:val="003E3843"/>
    <w:rsid w:val="003E5BF4"/>
    <w:rsid w:val="003E618B"/>
    <w:rsid w:val="003E66F9"/>
    <w:rsid w:val="003E6A27"/>
    <w:rsid w:val="003E7574"/>
    <w:rsid w:val="003E783B"/>
    <w:rsid w:val="003F03FE"/>
    <w:rsid w:val="003F082B"/>
    <w:rsid w:val="003F25D8"/>
    <w:rsid w:val="00401903"/>
    <w:rsid w:val="004031C8"/>
    <w:rsid w:val="004047D6"/>
    <w:rsid w:val="00405C01"/>
    <w:rsid w:val="00410716"/>
    <w:rsid w:val="004129AA"/>
    <w:rsid w:val="004140A4"/>
    <w:rsid w:val="00414570"/>
    <w:rsid w:val="00415F40"/>
    <w:rsid w:val="00416771"/>
    <w:rsid w:val="00417048"/>
    <w:rsid w:val="00417296"/>
    <w:rsid w:val="004178FF"/>
    <w:rsid w:val="00417ADF"/>
    <w:rsid w:val="00420A24"/>
    <w:rsid w:val="00423A45"/>
    <w:rsid w:val="004251B5"/>
    <w:rsid w:val="00425C0C"/>
    <w:rsid w:val="00431066"/>
    <w:rsid w:val="004318FD"/>
    <w:rsid w:val="00432830"/>
    <w:rsid w:val="00432A43"/>
    <w:rsid w:val="0043486F"/>
    <w:rsid w:val="00434DB7"/>
    <w:rsid w:val="00441BAB"/>
    <w:rsid w:val="00442982"/>
    <w:rsid w:val="00443794"/>
    <w:rsid w:val="00443CFD"/>
    <w:rsid w:val="00446217"/>
    <w:rsid w:val="00450FDD"/>
    <w:rsid w:val="004510BB"/>
    <w:rsid w:val="0045321B"/>
    <w:rsid w:val="004532B4"/>
    <w:rsid w:val="004539BD"/>
    <w:rsid w:val="0045429B"/>
    <w:rsid w:val="00454879"/>
    <w:rsid w:val="004611A1"/>
    <w:rsid w:val="00462756"/>
    <w:rsid w:val="00462795"/>
    <w:rsid w:val="00462C52"/>
    <w:rsid w:val="00463B35"/>
    <w:rsid w:val="00464FCB"/>
    <w:rsid w:val="00465541"/>
    <w:rsid w:val="00466CC0"/>
    <w:rsid w:val="00472D26"/>
    <w:rsid w:val="00473AAF"/>
    <w:rsid w:val="00474108"/>
    <w:rsid w:val="00474ECD"/>
    <w:rsid w:val="004761C7"/>
    <w:rsid w:val="0047687C"/>
    <w:rsid w:val="00476D51"/>
    <w:rsid w:val="00480AC2"/>
    <w:rsid w:val="00480D59"/>
    <w:rsid w:val="00483116"/>
    <w:rsid w:val="00484054"/>
    <w:rsid w:val="0048406A"/>
    <w:rsid w:val="00484C53"/>
    <w:rsid w:val="004867D0"/>
    <w:rsid w:val="00486915"/>
    <w:rsid w:val="00486D9B"/>
    <w:rsid w:val="004915BC"/>
    <w:rsid w:val="00491962"/>
    <w:rsid w:val="00495125"/>
    <w:rsid w:val="004A012C"/>
    <w:rsid w:val="004A1A10"/>
    <w:rsid w:val="004A2E59"/>
    <w:rsid w:val="004A32C5"/>
    <w:rsid w:val="004A5AB3"/>
    <w:rsid w:val="004A5BC9"/>
    <w:rsid w:val="004A5D2A"/>
    <w:rsid w:val="004A61F5"/>
    <w:rsid w:val="004A6D6E"/>
    <w:rsid w:val="004A6F9B"/>
    <w:rsid w:val="004B27DA"/>
    <w:rsid w:val="004B3466"/>
    <w:rsid w:val="004B3AD9"/>
    <w:rsid w:val="004B413F"/>
    <w:rsid w:val="004B4BA4"/>
    <w:rsid w:val="004B684D"/>
    <w:rsid w:val="004B7646"/>
    <w:rsid w:val="004B7B3D"/>
    <w:rsid w:val="004B7E62"/>
    <w:rsid w:val="004C0274"/>
    <w:rsid w:val="004C0B75"/>
    <w:rsid w:val="004C2080"/>
    <w:rsid w:val="004C2A9A"/>
    <w:rsid w:val="004C560C"/>
    <w:rsid w:val="004C6E9E"/>
    <w:rsid w:val="004D08B2"/>
    <w:rsid w:val="004D0EDD"/>
    <w:rsid w:val="004D195E"/>
    <w:rsid w:val="004D29CB"/>
    <w:rsid w:val="004D4E72"/>
    <w:rsid w:val="004E07CC"/>
    <w:rsid w:val="004E2B4C"/>
    <w:rsid w:val="004E337E"/>
    <w:rsid w:val="004E5282"/>
    <w:rsid w:val="004E565D"/>
    <w:rsid w:val="004E56E3"/>
    <w:rsid w:val="004F04D9"/>
    <w:rsid w:val="004F0663"/>
    <w:rsid w:val="004F1A94"/>
    <w:rsid w:val="004F2310"/>
    <w:rsid w:val="004F4E4D"/>
    <w:rsid w:val="00500B5B"/>
    <w:rsid w:val="005011FC"/>
    <w:rsid w:val="00501E19"/>
    <w:rsid w:val="00502147"/>
    <w:rsid w:val="00504026"/>
    <w:rsid w:val="005047B1"/>
    <w:rsid w:val="00505155"/>
    <w:rsid w:val="005052E5"/>
    <w:rsid w:val="00511508"/>
    <w:rsid w:val="00512226"/>
    <w:rsid w:val="005128F1"/>
    <w:rsid w:val="0051291B"/>
    <w:rsid w:val="00513675"/>
    <w:rsid w:val="00513D3D"/>
    <w:rsid w:val="0051768E"/>
    <w:rsid w:val="0052053E"/>
    <w:rsid w:val="00521269"/>
    <w:rsid w:val="005236D7"/>
    <w:rsid w:val="00525427"/>
    <w:rsid w:val="005255A1"/>
    <w:rsid w:val="00525820"/>
    <w:rsid w:val="00530058"/>
    <w:rsid w:val="00530D5E"/>
    <w:rsid w:val="00530FE9"/>
    <w:rsid w:val="00533328"/>
    <w:rsid w:val="0053353D"/>
    <w:rsid w:val="00533630"/>
    <w:rsid w:val="00534EA2"/>
    <w:rsid w:val="005370EA"/>
    <w:rsid w:val="0053783C"/>
    <w:rsid w:val="005400FD"/>
    <w:rsid w:val="00541A4C"/>
    <w:rsid w:val="00541B8B"/>
    <w:rsid w:val="00543D9D"/>
    <w:rsid w:val="00544EFD"/>
    <w:rsid w:val="00545A23"/>
    <w:rsid w:val="005460E2"/>
    <w:rsid w:val="00547A6A"/>
    <w:rsid w:val="00547EDD"/>
    <w:rsid w:val="00555420"/>
    <w:rsid w:val="00556612"/>
    <w:rsid w:val="00557C11"/>
    <w:rsid w:val="0056204A"/>
    <w:rsid w:val="0056212E"/>
    <w:rsid w:val="005630F2"/>
    <w:rsid w:val="00563CFA"/>
    <w:rsid w:val="005643AF"/>
    <w:rsid w:val="00564EEF"/>
    <w:rsid w:val="0056609D"/>
    <w:rsid w:val="005701BC"/>
    <w:rsid w:val="00571228"/>
    <w:rsid w:val="005720EB"/>
    <w:rsid w:val="00572E63"/>
    <w:rsid w:val="00573FD9"/>
    <w:rsid w:val="0057450D"/>
    <w:rsid w:val="005756BB"/>
    <w:rsid w:val="00577AF6"/>
    <w:rsid w:val="00577CAD"/>
    <w:rsid w:val="00580D81"/>
    <w:rsid w:val="005819E4"/>
    <w:rsid w:val="00582524"/>
    <w:rsid w:val="0058252E"/>
    <w:rsid w:val="00582CBD"/>
    <w:rsid w:val="005864D2"/>
    <w:rsid w:val="00586966"/>
    <w:rsid w:val="0058700C"/>
    <w:rsid w:val="005901ED"/>
    <w:rsid w:val="00590241"/>
    <w:rsid w:val="00592E71"/>
    <w:rsid w:val="00594CDF"/>
    <w:rsid w:val="0059664C"/>
    <w:rsid w:val="005966DC"/>
    <w:rsid w:val="005A219E"/>
    <w:rsid w:val="005A386E"/>
    <w:rsid w:val="005A3D1D"/>
    <w:rsid w:val="005A6E47"/>
    <w:rsid w:val="005A77AE"/>
    <w:rsid w:val="005A7A4B"/>
    <w:rsid w:val="005A7F6C"/>
    <w:rsid w:val="005B1B2C"/>
    <w:rsid w:val="005B20F6"/>
    <w:rsid w:val="005B21A5"/>
    <w:rsid w:val="005B2802"/>
    <w:rsid w:val="005B2BF6"/>
    <w:rsid w:val="005B5A6B"/>
    <w:rsid w:val="005B5C1F"/>
    <w:rsid w:val="005B5FCE"/>
    <w:rsid w:val="005C0BD7"/>
    <w:rsid w:val="005C23B4"/>
    <w:rsid w:val="005C40B5"/>
    <w:rsid w:val="005C5D0D"/>
    <w:rsid w:val="005C60C5"/>
    <w:rsid w:val="005C7B5F"/>
    <w:rsid w:val="005C7EE3"/>
    <w:rsid w:val="005D0077"/>
    <w:rsid w:val="005D0123"/>
    <w:rsid w:val="005D2123"/>
    <w:rsid w:val="005D2793"/>
    <w:rsid w:val="005D30D1"/>
    <w:rsid w:val="005D459E"/>
    <w:rsid w:val="005D62C6"/>
    <w:rsid w:val="005D7398"/>
    <w:rsid w:val="005D7C65"/>
    <w:rsid w:val="005E092A"/>
    <w:rsid w:val="005E1A07"/>
    <w:rsid w:val="005E32E8"/>
    <w:rsid w:val="005E3A1E"/>
    <w:rsid w:val="005E3D62"/>
    <w:rsid w:val="005E41D3"/>
    <w:rsid w:val="005E5575"/>
    <w:rsid w:val="005E58B0"/>
    <w:rsid w:val="005F180A"/>
    <w:rsid w:val="005F2048"/>
    <w:rsid w:val="005F2C28"/>
    <w:rsid w:val="005F5890"/>
    <w:rsid w:val="00600079"/>
    <w:rsid w:val="00600485"/>
    <w:rsid w:val="0060115C"/>
    <w:rsid w:val="00603A33"/>
    <w:rsid w:val="0060407C"/>
    <w:rsid w:val="00604C87"/>
    <w:rsid w:val="00605A76"/>
    <w:rsid w:val="00605E72"/>
    <w:rsid w:val="006069BB"/>
    <w:rsid w:val="00606DD4"/>
    <w:rsid w:val="0060783C"/>
    <w:rsid w:val="0061091C"/>
    <w:rsid w:val="006114B4"/>
    <w:rsid w:val="006132C2"/>
    <w:rsid w:val="00614AF3"/>
    <w:rsid w:val="0061626F"/>
    <w:rsid w:val="0061796D"/>
    <w:rsid w:val="00620311"/>
    <w:rsid w:val="006208FD"/>
    <w:rsid w:val="00620BAA"/>
    <w:rsid w:val="00621A72"/>
    <w:rsid w:val="006225F9"/>
    <w:rsid w:val="00622B05"/>
    <w:rsid w:val="00623C8D"/>
    <w:rsid w:val="00623C8E"/>
    <w:rsid w:val="00624C36"/>
    <w:rsid w:val="006270B6"/>
    <w:rsid w:val="00627354"/>
    <w:rsid w:val="00630BE5"/>
    <w:rsid w:val="00632D5A"/>
    <w:rsid w:val="00632EA1"/>
    <w:rsid w:val="0063373F"/>
    <w:rsid w:val="00636166"/>
    <w:rsid w:val="00636FE4"/>
    <w:rsid w:val="006374A8"/>
    <w:rsid w:val="006377B8"/>
    <w:rsid w:val="006403CD"/>
    <w:rsid w:val="00640BD8"/>
    <w:rsid w:val="00640C81"/>
    <w:rsid w:val="00641D35"/>
    <w:rsid w:val="00641E51"/>
    <w:rsid w:val="00642BEF"/>
    <w:rsid w:val="00644DE5"/>
    <w:rsid w:val="00647297"/>
    <w:rsid w:val="0065329F"/>
    <w:rsid w:val="00653E8F"/>
    <w:rsid w:val="00653F28"/>
    <w:rsid w:val="00654B10"/>
    <w:rsid w:val="00656357"/>
    <w:rsid w:val="00657A30"/>
    <w:rsid w:val="00657B92"/>
    <w:rsid w:val="0066065D"/>
    <w:rsid w:val="00660E94"/>
    <w:rsid w:val="006650F7"/>
    <w:rsid w:val="006661BF"/>
    <w:rsid w:val="00666836"/>
    <w:rsid w:val="006676FD"/>
    <w:rsid w:val="006706AA"/>
    <w:rsid w:val="00670E3C"/>
    <w:rsid w:val="006743A2"/>
    <w:rsid w:val="00674620"/>
    <w:rsid w:val="006765EB"/>
    <w:rsid w:val="00676A20"/>
    <w:rsid w:val="00680185"/>
    <w:rsid w:val="00680816"/>
    <w:rsid w:val="00680D50"/>
    <w:rsid w:val="00684278"/>
    <w:rsid w:val="00686121"/>
    <w:rsid w:val="006862A9"/>
    <w:rsid w:val="006865DE"/>
    <w:rsid w:val="00692BB0"/>
    <w:rsid w:val="00693AE4"/>
    <w:rsid w:val="006952F0"/>
    <w:rsid w:val="00697228"/>
    <w:rsid w:val="00697616"/>
    <w:rsid w:val="006A081C"/>
    <w:rsid w:val="006A2C98"/>
    <w:rsid w:val="006A3834"/>
    <w:rsid w:val="006A43A0"/>
    <w:rsid w:val="006A5400"/>
    <w:rsid w:val="006A5727"/>
    <w:rsid w:val="006A5F36"/>
    <w:rsid w:val="006A6A7D"/>
    <w:rsid w:val="006B1178"/>
    <w:rsid w:val="006B18AC"/>
    <w:rsid w:val="006B1F05"/>
    <w:rsid w:val="006B286D"/>
    <w:rsid w:val="006B4029"/>
    <w:rsid w:val="006B4729"/>
    <w:rsid w:val="006B4EBA"/>
    <w:rsid w:val="006B5158"/>
    <w:rsid w:val="006B5B3A"/>
    <w:rsid w:val="006B67AD"/>
    <w:rsid w:val="006C15B4"/>
    <w:rsid w:val="006C2853"/>
    <w:rsid w:val="006C3024"/>
    <w:rsid w:val="006D0038"/>
    <w:rsid w:val="006D0591"/>
    <w:rsid w:val="006D0F96"/>
    <w:rsid w:val="006D2137"/>
    <w:rsid w:val="006D2FFD"/>
    <w:rsid w:val="006D3526"/>
    <w:rsid w:val="006D446A"/>
    <w:rsid w:val="006D7F80"/>
    <w:rsid w:val="006E0B8F"/>
    <w:rsid w:val="006E0C35"/>
    <w:rsid w:val="006E2F1F"/>
    <w:rsid w:val="006E3204"/>
    <w:rsid w:val="006E4375"/>
    <w:rsid w:val="006E449C"/>
    <w:rsid w:val="006E4E2E"/>
    <w:rsid w:val="006E5FC6"/>
    <w:rsid w:val="006E6573"/>
    <w:rsid w:val="006E6909"/>
    <w:rsid w:val="006E6D9C"/>
    <w:rsid w:val="006F22B7"/>
    <w:rsid w:val="006F336F"/>
    <w:rsid w:val="006F3472"/>
    <w:rsid w:val="006F3672"/>
    <w:rsid w:val="006F39F3"/>
    <w:rsid w:val="006F3CD3"/>
    <w:rsid w:val="006F46AA"/>
    <w:rsid w:val="006F4AB0"/>
    <w:rsid w:val="00700211"/>
    <w:rsid w:val="00703008"/>
    <w:rsid w:val="007034C4"/>
    <w:rsid w:val="007039CD"/>
    <w:rsid w:val="007044BA"/>
    <w:rsid w:val="00705C59"/>
    <w:rsid w:val="00707C9E"/>
    <w:rsid w:val="00710583"/>
    <w:rsid w:val="0071091C"/>
    <w:rsid w:val="00710BC0"/>
    <w:rsid w:val="00710CAB"/>
    <w:rsid w:val="00710EC9"/>
    <w:rsid w:val="00713C83"/>
    <w:rsid w:val="007165C7"/>
    <w:rsid w:val="00717070"/>
    <w:rsid w:val="00723B98"/>
    <w:rsid w:val="00723BDE"/>
    <w:rsid w:val="00725191"/>
    <w:rsid w:val="00726618"/>
    <w:rsid w:val="00726D32"/>
    <w:rsid w:val="00726F98"/>
    <w:rsid w:val="0072724A"/>
    <w:rsid w:val="007273B8"/>
    <w:rsid w:val="00730487"/>
    <w:rsid w:val="007305C6"/>
    <w:rsid w:val="00731AE7"/>
    <w:rsid w:val="007320F7"/>
    <w:rsid w:val="00732CC8"/>
    <w:rsid w:val="00732D22"/>
    <w:rsid w:val="007333FF"/>
    <w:rsid w:val="00734A4C"/>
    <w:rsid w:val="00736245"/>
    <w:rsid w:val="007365B9"/>
    <w:rsid w:val="00736968"/>
    <w:rsid w:val="0074007B"/>
    <w:rsid w:val="00741765"/>
    <w:rsid w:val="00744468"/>
    <w:rsid w:val="0074607F"/>
    <w:rsid w:val="007470C2"/>
    <w:rsid w:val="007472CF"/>
    <w:rsid w:val="007504EB"/>
    <w:rsid w:val="007510DD"/>
    <w:rsid w:val="0075165E"/>
    <w:rsid w:val="007524DA"/>
    <w:rsid w:val="00753086"/>
    <w:rsid w:val="00753D6C"/>
    <w:rsid w:val="00753EC5"/>
    <w:rsid w:val="00753F82"/>
    <w:rsid w:val="00754D28"/>
    <w:rsid w:val="007552B2"/>
    <w:rsid w:val="0075759B"/>
    <w:rsid w:val="00760B64"/>
    <w:rsid w:val="007612A3"/>
    <w:rsid w:val="0076155D"/>
    <w:rsid w:val="007626F2"/>
    <w:rsid w:val="00764603"/>
    <w:rsid w:val="00764A71"/>
    <w:rsid w:val="0076706B"/>
    <w:rsid w:val="00770FAF"/>
    <w:rsid w:val="0077195B"/>
    <w:rsid w:val="00773164"/>
    <w:rsid w:val="007743C5"/>
    <w:rsid w:val="007770BA"/>
    <w:rsid w:val="00780DC8"/>
    <w:rsid w:val="0078116A"/>
    <w:rsid w:val="007817B8"/>
    <w:rsid w:val="00781F52"/>
    <w:rsid w:val="007833D3"/>
    <w:rsid w:val="00784669"/>
    <w:rsid w:val="0078466C"/>
    <w:rsid w:val="00784FB9"/>
    <w:rsid w:val="007854E8"/>
    <w:rsid w:val="007876B6"/>
    <w:rsid w:val="00787E47"/>
    <w:rsid w:val="007900DF"/>
    <w:rsid w:val="007903B1"/>
    <w:rsid w:val="00790568"/>
    <w:rsid w:val="00791E17"/>
    <w:rsid w:val="00792686"/>
    <w:rsid w:val="00793FC3"/>
    <w:rsid w:val="00794545"/>
    <w:rsid w:val="00794C18"/>
    <w:rsid w:val="0079624A"/>
    <w:rsid w:val="007962CF"/>
    <w:rsid w:val="007965D8"/>
    <w:rsid w:val="007A1678"/>
    <w:rsid w:val="007A2505"/>
    <w:rsid w:val="007A4EBB"/>
    <w:rsid w:val="007A5BD0"/>
    <w:rsid w:val="007B0D96"/>
    <w:rsid w:val="007B0DB5"/>
    <w:rsid w:val="007B40AB"/>
    <w:rsid w:val="007B6B82"/>
    <w:rsid w:val="007B749D"/>
    <w:rsid w:val="007C2D4D"/>
    <w:rsid w:val="007C3200"/>
    <w:rsid w:val="007C35FD"/>
    <w:rsid w:val="007C3D23"/>
    <w:rsid w:val="007C419B"/>
    <w:rsid w:val="007C4478"/>
    <w:rsid w:val="007C47D7"/>
    <w:rsid w:val="007C4DC8"/>
    <w:rsid w:val="007C6804"/>
    <w:rsid w:val="007C68B1"/>
    <w:rsid w:val="007D1042"/>
    <w:rsid w:val="007D265A"/>
    <w:rsid w:val="007D2A4A"/>
    <w:rsid w:val="007D467F"/>
    <w:rsid w:val="007D6FA2"/>
    <w:rsid w:val="007E0707"/>
    <w:rsid w:val="007E0E17"/>
    <w:rsid w:val="007E11C7"/>
    <w:rsid w:val="007E1547"/>
    <w:rsid w:val="007E27DE"/>
    <w:rsid w:val="007E2944"/>
    <w:rsid w:val="007E67BE"/>
    <w:rsid w:val="007F015D"/>
    <w:rsid w:val="007F3A24"/>
    <w:rsid w:val="007F3B63"/>
    <w:rsid w:val="007F56D4"/>
    <w:rsid w:val="007F5B13"/>
    <w:rsid w:val="008009BE"/>
    <w:rsid w:val="00800A60"/>
    <w:rsid w:val="00800EE4"/>
    <w:rsid w:val="00802098"/>
    <w:rsid w:val="00802D03"/>
    <w:rsid w:val="00805650"/>
    <w:rsid w:val="00806BDC"/>
    <w:rsid w:val="008109AC"/>
    <w:rsid w:val="00811F1D"/>
    <w:rsid w:val="00813C86"/>
    <w:rsid w:val="00813F61"/>
    <w:rsid w:val="00814882"/>
    <w:rsid w:val="00815029"/>
    <w:rsid w:val="00815A04"/>
    <w:rsid w:val="0081743E"/>
    <w:rsid w:val="00820C3A"/>
    <w:rsid w:val="00820CC9"/>
    <w:rsid w:val="008235DF"/>
    <w:rsid w:val="00823735"/>
    <w:rsid w:val="00824BD1"/>
    <w:rsid w:val="00824C12"/>
    <w:rsid w:val="008252A8"/>
    <w:rsid w:val="00826B32"/>
    <w:rsid w:val="00826FD6"/>
    <w:rsid w:val="00831A52"/>
    <w:rsid w:val="00834CB5"/>
    <w:rsid w:val="00836681"/>
    <w:rsid w:val="008370BC"/>
    <w:rsid w:val="00840E57"/>
    <w:rsid w:val="00843B9D"/>
    <w:rsid w:val="00845880"/>
    <w:rsid w:val="00845A1E"/>
    <w:rsid w:val="0084649C"/>
    <w:rsid w:val="00847AA0"/>
    <w:rsid w:val="00851570"/>
    <w:rsid w:val="008516CB"/>
    <w:rsid w:val="00852554"/>
    <w:rsid w:val="00852C84"/>
    <w:rsid w:val="0085319E"/>
    <w:rsid w:val="008536BF"/>
    <w:rsid w:val="00853963"/>
    <w:rsid w:val="00855BBE"/>
    <w:rsid w:val="00857A83"/>
    <w:rsid w:val="00860A52"/>
    <w:rsid w:val="00861169"/>
    <w:rsid w:val="0086259B"/>
    <w:rsid w:val="0086326D"/>
    <w:rsid w:val="00871B7B"/>
    <w:rsid w:val="00873246"/>
    <w:rsid w:val="00873EB1"/>
    <w:rsid w:val="00873EBF"/>
    <w:rsid w:val="00874633"/>
    <w:rsid w:val="00881A81"/>
    <w:rsid w:val="0088329A"/>
    <w:rsid w:val="00884FE4"/>
    <w:rsid w:val="008854C6"/>
    <w:rsid w:val="00886FBA"/>
    <w:rsid w:val="00887BF4"/>
    <w:rsid w:val="00890808"/>
    <w:rsid w:val="00891F95"/>
    <w:rsid w:val="00892803"/>
    <w:rsid w:val="008931B9"/>
    <w:rsid w:val="00893BA2"/>
    <w:rsid w:val="0089492E"/>
    <w:rsid w:val="0089495A"/>
    <w:rsid w:val="00894F36"/>
    <w:rsid w:val="00894F46"/>
    <w:rsid w:val="008953D3"/>
    <w:rsid w:val="00896328"/>
    <w:rsid w:val="00896980"/>
    <w:rsid w:val="0089756D"/>
    <w:rsid w:val="008A3E24"/>
    <w:rsid w:val="008A590C"/>
    <w:rsid w:val="008A5949"/>
    <w:rsid w:val="008A77B9"/>
    <w:rsid w:val="008A7B4B"/>
    <w:rsid w:val="008B033C"/>
    <w:rsid w:val="008B086B"/>
    <w:rsid w:val="008B0B57"/>
    <w:rsid w:val="008B2667"/>
    <w:rsid w:val="008B2A1E"/>
    <w:rsid w:val="008B2A94"/>
    <w:rsid w:val="008B324E"/>
    <w:rsid w:val="008B3940"/>
    <w:rsid w:val="008B3AD3"/>
    <w:rsid w:val="008B4450"/>
    <w:rsid w:val="008B7A65"/>
    <w:rsid w:val="008C1ED4"/>
    <w:rsid w:val="008C1F32"/>
    <w:rsid w:val="008C45AA"/>
    <w:rsid w:val="008C4C75"/>
    <w:rsid w:val="008C4FDB"/>
    <w:rsid w:val="008C6D37"/>
    <w:rsid w:val="008C7991"/>
    <w:rsid w:val="008D050F"/>
    <w:rsid w:val="008D1A5B"/>
    <w:rsid w:val="008D2CB1"/>
    <w:rsid w:val="008D4A40"/>
    <w:rsid w:val="008D7BCC"/>
    <w:rsid w:val="008E0165"/>
    <w:rsid w:val="008E2F6A"/>
    <w:rsid w:val="008E31C8"/>
    <w:rsid w:val="008E7F6D"/>
    <w:rsid w:val="008F013F"/>
    <w:rsid w:val="008F06DA"/>
    <w:rsid w:val="008F0795"/>
    <w:rsid w:val="008F2130"/>
    <w:rsid w:val="008F2437"/>
    <w:rsid w:val="008F32D1"/>
    <w:rsid w:val="008F41D0"/>
    <w:rsid w:val="008F7842"/>
    <w:rsid w:val="00900077"/>
    <w:rsid w:val="00900330"/>
    <w:rsid w:val="009007BA"/>
    <w:rsid w:val="00903C69"/>
    <w:rsid w:val="00903D1D"/>
    <w:rsid w:val="00904F50"/>
    <w:rsid w:val="00905631"/>
    <w:rsid w:val="00906197"/>
    <w:rsid w:val="0090629A"/>
    <w:rsid w:val="009128C4"/>
    <w:rsid w:val="00912B24"/>
    <w:rsid w:val="0091326A"/>
    <w:rsid w:val="009135EA"/>
    <w:rsid w:val="00913ECF"/>
    <w:rsid w:val="00913FB2"/>
    <w:rsid w:val="00914062"/>
    <w:rsid w:val="00914408"/>
    <w:rsid w:val="0092084F"/>
    <w:rsid w:val="00920F00"/>
    <w:rsid w:val="00921B60"/>
    <w:rsid w:val="0092497F"/>
    <w:rsid w:val="00927AD8"/>
    <w:rsid w:val="00931021"/>
    <w:rsid w:val="00931B8C"/>
    <w:rsid w:val="00931B8E"/>
    <w:rsid w:val="00931C58"/>
    <w:rsid w:val="00932199"/>
    <w:rsid w:val="00932A04"/>
    <w:rsid w:val="0093500C"/>
    <w:rsid w:val="0093528E"/>
    <w:rsid w:val="00942EC0"/>
    <w:rsid w:val="009441DC"/>
    <w:rsid w:val="00944763"/>
    <w:rsid w:val="0094544F"/>
    <w:rsid w:val="009458B0"/>
    <w:rsid w:val="00945B45"/>
    <w:rsid w:val="009471CF"/>
    <w:rsid w:val="00950E83"/>
    <w:rsid w:val="0095167C"/>
    <w:rsid w:val="009517EF"/>
    <w:rsid w:val="00951B46"/>
    <w:rsid w:val="00955E2F"/>
    <w:rsid w:val="00956541"/>
    <w:rsid w:val="0096212E"/>
    <w:rsid w:val="00962193"/>
    <w:rsid w:val="009638E0"/>
    <w:rsid w:val="009653F2"/>
    <w:rsid w:val="00965577"/>
    <w:rsid w:val="009655E9"/>
    <w:rsid w:val="0096586B"/>
    <w:rsid w:val="009658EC"/>
    <w:rsid w:val="009659C2"/>
    <w:rsid w:val="00966441"/>
    <w:rsid w:val="00967CF8"/>
    <w:rsid w:val="00967D24"/>
    <w:rsid w:val="0097135E"/>
    <w:rsid w:val="0097161A"/>
    <w:rsid w:val="009732F1"/>
    <w:rsid w:val="0097447C"/>
    <w:rsid w:val="009748A2"/>
    <w:rsid w:val="00974E03"/>
    <w:rsid w:val="00975415"/>
    <w:rsid w:val="0097554D"/>
    <w:rsid w:val="00975A95"/>
    <w:rsid w:val="009770F1"/>
    <w:rsid w:val="0097762B"/>
    <w:rsid w:val="0098105F"/>
    <w:rsid w:val="00982D7A"/>
    <w:rsid w:val="009835D3"/>
    <w:rsid w:val="0098479F"/>
    <w:rsid w:val="00985BB7"/>
    <w:rsid w:val="00985E92"/>
    <w:rsid w:val="00986603"/>
    <w:rsid w:val="00986653"/>
    <w:rsid w:val="00990F0F"/>
    <w:rsid w:val="0099264E"/>
    <w:rsid w:val="00994458"/>
    <w:rsid w:val="0099624E"/>
    <w:rsid w:val="00996409"/>
    <w:rsid w:val="0099645E"/>
    <w:rsid w:val="009A05E6"/>
    <w:rsid w:val="009A1FDF"/>
    <w:rsid w:val="009A22A9"/>
    <w:rsid w:val="009A3EBF"/>
    <w:rsid w:val="009A53F6"/>
    <w:rsid w:val="009A5BAE"/>
    <w:rsid w:val="009A611F"/>
    <w:rsid w:val="009A6599"/>
    <w:rsid w:val="009A72B6"/>
    <w:rsid w:val="009A7E7A"/>
    <w:rsid w:val="009B0A76"/>
    <w:rsid w:val="009B0C84"/>
    <w:rsid w:val="009B0E2E"/>
    <w:rsid w:val="009B24D0"/>
    <w:rsid w:val="009B51A3"/>
    <w:rsid w:val="009B6D84"/>
    <w:rsid w:val="009B6EB1"/>
    <w:rsid w:val="009C2BFF"/>
    <w:rsid w:val="009C3C8D"/>
    <w:rsid w:val="009C41B3"/>
    <w:rsid w:val="009C570F"/>
    <w:rsid w:val="009C587D"/>
    <w:rsid w:val="009C7DA5"/>
    <w:rsid w:val="009D0586"/>
    <w:rsid w:val="009D44F7"/>
    <w:rsid w:val="009E2445"/>
    <w:rsid w:val="009E3477"/>
    <w:rsid w:val="009E3FF1"/>
    <w:rsid w:val="009E4196"/>
    <w:rsid w:val="009E6E2D"/>
    <w:rsid w:val="009F599A"/>
    <w:rsid w:val="009F5F3B"/>
    <w:rsid w:val="009F6D6D"/>
    <w:rsid w:val="009F740C"/>
    <w:rsid w:val="00A0147D"/>
    <w:rsid w:val="00A02487"/>
    <w:rsid w:val="00A046CC"/>
    <w:rsid w:val="00A05F70"/>
    <w:rsid w:val="00A069FB"/>
    <w:rsid w:val="00A07C37"/>
    <w:rsid w:val="00A11690"/>
    <w:rsid w:val="00A150C2"/>
    <w:rsid w:val="00A15614"/>
    <w:rsid w:val="00A16E5A"/>
    <w:rsid w:val="00A22E3F"/>
    <w:rsid w:val="00A23800"/>
    <w:rsid w:val="00A24DE2"/>
    <w:rsid w:val="00A30B33"/>
    <w:rsid w:val="00A313D3"/>
    <w:rsid w:val="00A31551"/>
    <w:rsid w:val="00A31C11"/>
    <w:rsid w:val="00A343FB"/>
    <w:rsid w:val="00A35B83"/>
    <w:rsid w:val="00A36DF2"/>
    <w:rsid w:val="00A3744C"/>
    <w:rsid w:val="00A3779F"/>
    <w:rsid w:val="00A37EF0"/>
    <w:rsid w:val="00A4000B"/>
    <w:rsid w:val="00A4141F"/>
    <w:rsid w:val="00A42AFF"/>
    <w:rsid w:val="00A43170"/>
    <w:rsid w:val="00A458D3"/>
    <w:rsid w:val="00A477FF"/>
    <w:rsid w:val="00A47B58"/>
    <w:rsid w:val="00A47FE8"/>
    <w:rsid w:val="00A501B8"/>
    <w:rsid w:val="00A53A9A"/>
    <w:rsid w:val="00A540CC"/>
    <w:rsid w:val="00A55A24"/>
    <w:rsid w:val="00A56A40"/>
    <w:rsid w:val="00A56B78"/>
    <w:rsid w:val="00A60379"/>
    <w:rsid w:val="00A60998"/>
    <w:rsid w:val="00A60C92"/>
    <w:rsid w:val="00A615C1"/>
    <w:rsid w:val="00A622A8"/>
    <w:rsid w:val="00A63098"/>
    <w:rsid w:val="00A63347"/>
    <w:rsid w:val="00A63B97"/>
    <w:rsid w:val="00A658A4"/>
    <w:rsid w:val="00A70BC1"/>
    <w:rsid w:val="00A70C26"/>
    <w:rsid w:val="00A70DAB"/>
    <w:rsid w:val="00A70EBE"/>
    <w:rsid w:val="00A70F72"/>
    <w:rsid w:val="00A716CB"/>
    <w:rsid w:val="00A7314F"/>
    <w:rsid w:val="00A735DF"/>
    <w:rsid w:val="00A74172"/>
    <w:rsid w:val="00A75219"/>
    <w:rsid w:val="00A75399"/>
    <w:rsid w:val="00A75B78"/>
    <w:rsid w:val="00A7781F"/>
    <w:rsid w:val="00A77E7F"/>
    <w:rsid w:val="00A80BED"/>
    <w:rsid w:val="00A816DD"/>
    <w:rsid w:val="00A81873"/>
    <w:rsid w:val="00A8308D"/>
    <w:rsid w:val="00A84680"/>
    <w:rsid w:val="00A87FE4"/>
    <w:rsid w:val="00A912F1"/>
    <w:rsid w:val="00A91824"/>
    <w:rsid w:val="00A93563"/>
    <w:rsid w:val="00A93D01"/>
    <w:rsid w:val="00A9534B"/>
    <w:rsid w:val="00A95BF7"/>
    <w:rsid w:val="00A95FAD"/>
    <w:rsid w:val="00A964A5"/>
    <w:rsid w:val="00A96553"/>
    <w:rsid w:val="00A96E32"/>
    <w:rsid w:val="00AA060C"/>
    <w:rsid w:val="00AA0C28"/>
    <w:rsid w:val="00AA1C05"/>
    <w:rsid w:val="00AA25D3"/>
    <w:rsid w:val="00AA37F5"/>
    <w:rsid w:val="00AA454B"/>
    <w:rsid w:val="00AA65B9"/>
    <w:rsid w:val="00AA6E16"/>
    <w:rsid w:val="00AA7AC3"/>
    <w:rsid w:val="00AB087C"/>
    <w:rsid w:val="00AB2DA7"/>
    <w:rsid w:val="00AB408E"/>
    <w:rsid w:val="00AB5A8F"/>
    <w:rsid w:val="00AB6DED"/>
    <w:rsid w:val="00AC074E"/>
    <w:rsid w:val="00AC2560"/>
    <w:rsid w:val="00AC2C1A"/>
    <w:rsid w:val="00AC4267"/>
    <w:rsid w:val="00AC4FE4"/>
    <w:rsid w:val="00AC5858"/>
    <w:rsid w:val="00AC5880"/>
    <w:rsid w:val="00AC713E"/>
    <w:rsid w:val="00AC7170"/>
    <w:rsid w:val="00AD03EB"/>
    <w:rsid w:val="00AD0543"/>
    <w:rsid w:val="00AD055E"/>
    <w:rsid w:val="00AD1D0C"/>
    <w:rsid w:val="00AD1DE3"/>
    <w:rsid w:val="00AD2346"/>
    <w:rsid w:val="00AD2758"/>
    <w:rsid w:val="00AD3069"/>
    <w:rsid w:val="00AD3571"/>
    <w:rsid w:val="00AD3B1E"/>
    <w:rsid w:val="00AD4C50"/>
    <w:rsid w:val="00AD6988"/>
    <w:rsid w:val="00AD6DFD"/>
    <w:rsid w:val="00AE01ED"/>
    <w:rsid w:val="00AE079F"/>
    <w:rsid w:val="00AE3B19"/>
    <w:rsid w:val="00AE406E"/>
    <w:rsid w:val="00AE63A9"/>
    <w:rsid w:val="00AF2102"/>
    <w:rsid w:val="00AF65D1"/>
    <w:rsid w:val="00AF671E"/>
    <w:rsid w:val="00AF6B73"/>
    <w:rsid w:val="00AF78CF"/>
    <w:rsid w:val="00B0048B"/>
    <w:rsid w:val="00B00AFB"/>
    <w:rsid w:val="00B00B29"/>
    <w:rsid w:val="00B00F60"/>
    <w:rsid w:val="00B02D89"/>
    <w:rsid w:val="00B03AA3"/>
    <w:rsid w:val="00B05BB6"/>
    <w:rsid w:val="00B07B9B"/>
    <w:rsid w:val="00B11F99"/>
    <w:rsid w:val="00B12377"/>
    <w:rsid w:val="00B13A37"/>
    <w:rsid w:val="00B13A97"/>
    <w:rsid w:val="00B141FE"/>
    <w:rsid w:val="00B16CD3"/>
    <w:rsid w:val="00B17FB7"/>
    <w:rsid w:val="00B201DF"/>
    <w:rsid w:val="00B20AA9"/>
    <w:rsid w:val="00B21CEC"/>
    <w:rsid w:val="00B241BA"/>
    <w:rsid w:val="00B260AF"/>
    <w:rsid w:val="00B26400"/>
    <w:rsid w:val="00B26D47"/>
    <w:rsid w:val="00B316B2"/>
    <w:rsid w:val="00B31714"/>
    <w:rsid w:val="00B31C6B"/>
    <w:rsid w:val="00B31FA7"/>
    <w:rsid w:val="00B33997"/>
    <w:rsid w:val="00B34161"/>
    <w:rsid w:val="00B342E9"/>
    <w:rsid w:val="00B35FE0"/>
    <w:rsid w:val="00B370FB"/>
    <w:rsid w:val="00B41A0E"/>
    <w:rsid w:val="00B41A8E"/>
    <w:rsid w:val="00B4263B"/>
    <w:rsid w:val="00B431DE"/>
    <w:rsid w:val="00B444DA"/>
    <w:rsid w:val="00B45645"/>
    <w:rsid w:val="00B45B23"/>
    <w:rsid w:val="00B470D9"/>
    <w:rsid w:val="00B47199"/>
    <w:rsid w:val="00B47B2F"/>
    <w:rsid w:val="00B504FD"/>
    <w:rsid w:val="00B5279D"/>
    <w:rsid w:val="00B61B2F"/>
    <w:rsid w:val="00B620A4"/>
    <w:rsid w:val="00B63305"/>
    <w:rsid w:val="00B634BE"/>
    <w:rsid w:val="00B64928"/>
    <w:rsid w:val="00B64E1E"/>
    <w:rsid w:val="00B65315"/>
    <w:rsid w:val="00B6651C"/>
    <w:rsid w:val="00B66A9B"/>
    <w:rsid w:val="00B705D0"/>
    <w:rsid w:val="00B71947"/>
    <w:rsid w:val="00B71A31"/>
    <w:rsid w:val="00B73AE3"/>
    <w:rsid w:val="00B75448"/>
    <w:rsid w:val="00B80B96"/>
    <w:rsid w:val="00B8142D"/>
    <w:rsid w:val="00B81EA8"/>
    <w:rsid w:val="00B84D86"/>
    <w:rsid w:val="00B853EC"/>
    <w:rsid w:val="00B8579C"/>
    <w:rsid w:val="00B85C5A"/>
    <w:rsid w:val="00B86433"/>
    <w:rsid w:val="00B92A9C"/>
    <w:rsid w:val="00B92F2C"/>
    <w:rsid w:val="00B946E0"/>
    <w:rsid w:val="00B94FE3"/>
    <w:rsid w:val="00B97CEB"/>
    <w:rsid w:val="00BA0537"/>
    <w:rsid w:val="00BA1649"/>
    <w:rsid w:val="00BA2979"/>
    <w:rsid w:val="00BA3C45"/>
    <w:rsid w:val="00BA3FDF"/>
    <w:rsid w:val="00BA6285"/>
    <w:rsid w:val="00BA78C3"/>
    <w:rsid w:val="00BB008C"/>
    <w:rsid w:val="00BB0441"/>
    <w:rsid w:val="00BB21FB"/>
    <w:rsid w:val="00BB28FF"/>
    <w:rsid w:val="00BB3B2C"/>
    <w:rsid w:val="00BB437F"/>
    <w:rsid w:val="00BB630D"/>
    <w:rsid w:val="00BB78BA"/>
    <w:rsid w:val="00BC0C02"/>
    <w:rsid w:val="00BC16C8"/>
    <w:rsid w:val="00BC1D03"/>
    <w:rsid w:val="00BC2676"/>
    <w:rsid w:val="00BC4A15"/>
    <w:rsid w:val="00BC6D3B"/>
    <w:rsid w:val="00BD2D19"/>
    <w:rsid w:val="00BD3355"/>
    <w:rsid w:val="00BD353D"/>
    <w:rsid w:val="00BD3DAF"/>
    <w:rsid w:val="00BD5FDD"/>
    <w:rsid w:val="00BD6386"/>
    <w:rsid w:val="00BD7DA3"/>
    <w:rsid w:val="00BE1E81"/>
    <w:rsid w:val="00BE3903"/>
    <w:rsid w:val="00BE3D71"/>
    <w:rsid w:val="00BE7426"/>
    <w:rsid w:val="00BF0213"/>
    <w:rsid w:val="00BF0F5C"/>
    <w:rsid w:val="00BF2A9A"/>
    <w:rsid w:val="00BF42C1"/>
    <w:rsid w:val="00BF4F46"/>
    <w:rsid w:val="00BF5D71"/>
    <w:rsid w:val="00BF636E"/>
    <w:rsid w:val="00BF706F"/>
    <w:rsid w:val="00C00109"/>
    <w:rsid w:val="00C01113"/>
    <w:rsid w:val="00C01A3A"/>
    <w:rsid w:val="00C01A7D"/>
    <w:rsid w:val="00C01F9D"/>
    <w:rsid w:val="00C02D0F"/>
    <w:rsid w:val="00C044A6"/>
    <w:rsid w:val="00C050E2"/>
    <w:rsid w:val="00C062C4"/>
    <w:rsid w:val="00C10EF8"/>
    <w:rsid w:val="00C11770"/>
    <w:rsid w:val="00C122BB"/>
    <w:rsid w:val="00C13234"/>
    <w:rsid w:val="00C1336D"/>
    <w:rsid w:val="00C1443F"/>
    <w:rsid w:val="00C14887"/>
    <w:rsid w:val="00C15BC1"/>
    <w:rsid w:val="00C15C15"/>
    <w:rsid w:val="00C15E7D"/>
    <w:rsid w:val="00C209DB"/>
    <w:rsid w:val="00C20EA3"/>
    <w:rsid w:val="00C219BD"/>
    <w:rsid w:val="00C263A4"/>
    <w:rsid w:val="00C3100E"/>
    <w:rsid w:val="00C31545"/>
    <w:rsid w:val="00C3321D"/>
    <w:rsid w:val="00C3367B"/>
    <w:rsid w:val="00C35277"/>
    <w:rsid w:val="00C37A2D"/>
    <w:rsid w:val="00C4026A"/>
    <w:rsid w:val="00C41D81"/>
    <w:rsid w:val="00C4231C"/>
    <w:rsid w:val="00C43D29"/>
    <w:rsid w:val="00C44EA3"/>
    <w:rsid w:val="00C4517E"/>
    <w:rsid w:val="00C45D8E"/>
    <w:rsid w:val="00C4708F"/>
    <w:rsid w:val="00C51081"/>
    <w:rsid w:val="00C52886"/>
    <w:rsid w:val="00C52A12"/>
    <w:rsid w:val="00C5417A"/>
    <w:rsid w:val="00C55353"/>
    <w:rsid w:val="00C557EA"/>
    <w:rsid w:val="00C55DA9"/>
    <w:rsid w:val="00C6142E"/>
    <w:rsid w:val="00C61A65"/>
    <w:rsid w:val="00C61E27"/>
    <w:rsid w:val="00C62E5C"/>
    <w:rsid w:val="00C63DE6"/>
    <w:rsid w:val="00C651C0"/>
    <w:rsid w:val="00C65210"/>
    <w:rsid w:val="00C66A9E"/>
    <w:rsid w:val="00C66D77"/>
    <w:rsid w:val="00C676CA"/>
    <w:rsid w:val="00C70CE2"/>
    <w:rsid w:val="00C72529"/>
    <w:rsid w:val="00C7260C"/>
    <w:rsid w:val="00C72974"/>
    <w:rsid w:val="00C72AFB"/>
    <w:rsid w:val="00C74235"/>
    <w:rsid w:val="00C7423D"/>
    <w:rsid w:val="00C74D08"/>
    <w:rsid w:val="00C74F31"/>
    <w:rsid w:val="00C76525"/>
    <w:rsid w:val="00C82C95"/>
    <w:rsid w:val="00C83085"/>
    <w:rsid w:val="00C84692"/>
    <w:rsid w:val="00C849E7"/>
    <w:rsid w:val="00C84D75"/>
    <w:rsid w:val="00C8689E"/>
    <w:rsid w:val="00C87548"/>
    <w:rsid w:val="00C90ED4"/>
    <w:rsid w:val="00C9149E"/>
    <w:rsid w:val="00C9205E"/>
    <w:rsid w:val="00C9216C"/>
    <w:rsid w:val="00C925FF"/>
    <w:rsid w:val="00C9512F"/>
    <w:rsid w:val="00C95266"/>
    <w:rsid w:val="00C95E91"/>
    <w:rsid w:val="00CA0275"/>
    <w:rsid w:val="00CA0786"/>
    <w:rsid w:val="00CA0D80"/>
    <w:rsid w:val="00CA15E1"/>
    <w:rsid w:val="00CA3F53"/>
    <w:rsid w:val="00CA4BE7"/>
    <w:rsid w:val="00CA61BB"/>
    <w:rsid w:val="00CA7AD0"/>
    <w:rsid w:val="00CB14B5"/>
    <w:rsid w:val="00CB2A8B"/>
    <w:rsid w:val="00CB33CB"/>
    <w:rsid w:val="00CB64DE"/>
    <w:rsid w:val="00CC11BE"/>
    <w:rsid w:val="00CC1A35"/>
    <w:rsid w:val="00CC24BE"/>
    <w:rsid w:val="00CC4152"/>
    <w:rsid w:val="00CC41E1"/>
    <w:rsid w:val="00CC60D3"/>
    <w:rsid w:val="00CC617F"/>
    <w:rsid w:val="00CC7626"/>
    <w:rsid w:val="00CD0320"/>
    <w:rsid w:val="00CD086E"/>
    <w:rsid w:val="00CD16C1"/>
    <w:rsid w:val="00CD2B92"/>
    <w:rsid w:val="00CD2FCC"/>
    <w:rsid w:val="00CD425F"/>
    <w:rsid w:val="00CD6A58"/>
    <w:rsid w:val="00CE03A8"/>
    <w:rsid w:val="00CE302B"/>
    <w:rsid w:val="00CE30A7"/>
    <w:rsid w:val="00CE3AC3"/>
    <w:rsid w:val="00CE3E93"/>
    <w:rsid w:val="00CE4B25"/>
    <w:rsid w:val="00CE5181"/>
    <w:rsid w:val="00CE6F6F"/>
    <w:rsid w:val="00CF062E"/>
    <w:rsid w:val="00CF36B1"/>
    <w:rsid w:val="00CF428B"/>
    <w:rsid w:val="00CF50EF"/>
    <w:rsid w:val="00CF65D0"/>
    <w:rsid w:val="00CF7D7B"/>
    <w:rsid w:val="00CF7E67"/>
    <w:rsid w:val="00D03B71"/>
    <w:rsid w:val="00D04F92"/>
    <w:rsid w:val="00D06242"/>
    <w:rsid w:val="00D066E2"/>
    <w:rsid w:val="00D11330"/>
    <w:rsid w:val="00D12928"/>
    <w:rsid w:val="00D12B66"/>
    <w:rsid w:val="00D14378"/>
    <w:rsid w:val="00D149C9"/>
    <w:rsid w:val="00D15EAB"/>
    <w:rsid w:val="00D1681D"/>
    <w:rsid w:val="00D16EB7"/>
    <w:rsid w:val="00D17519"/>
    <w:rsid w:val="00D1794C"/>
    <w:rsid w:val="00D17B06"/>
    <w:rsid w:val="00D224D8"/>
    <w:rsid w:val="00D22DF0"/>
    <w:rsid w:val="00D24E4A"/>
    <w:rsid w:val="00D25B29"/>
    <w:rsid w:val="00D264FC"/>
    <w:rsid w:val="00D26E50"/>
    <w:rsid w:val="00D26FBA"/>
    <w:rsid w:val="00D31EEC"/>
    <w:rsid w:val="00D33391"/>
    <w:rsid w:val="00D33B17"/>
    <w:rsid w:val="00D34879"/>
    <w:rsid w:val="00D36BCE"/>
    <w:rsid w:val="00D374C9"/>
    <w:rsid w:val="00D378B4"/>
    <w:rsid w:val="00D4038F"/>
    <w:rsid w:val="00D41E09"/>
    <w:rsid w:val="00D4426E"/>
    <w:rsid w:val="00D45187"/>
    <w:rsid w:val="00D4549C"/>
    <w:rsid w:val="00D45D69"/>
    <w:rsid w:val="00D461CD"/>
    <w:rsid w:val="00D46214"/>
    <w:rsid w:val="00D46564"/>
    <w:rsid w:val="00D47CA4"/>
    <w:rsid w:val="00D47D6C"/>
    <w:rsid w:val="00D5039A"/>
    <w:rsid w:val="00D504C3"/>
    <w:rsid w:val="00D539A6"/>
    <w:rsid w:val="00D565C3"/>
    <w:rsid w:val="00D5730F"/>
    <w:rsid w:val="00D605AF"/>
    <w:rsid w:val="00D6175D"/>
    <w:rsid w:val="00D619B8"/>
    <w:rsid w:val="00D62BBB"/>
    <w:rsid w:val="00D64C2B"/>
    <w:rsid w:val="00D65137"/>
    <w:rsid w:val="00D65B45"/>
    <w:rsid w:val="00D6603E"/>
    <w:rsid w:val="00D6699A"/>
    <w:rsid w:val="00D70BF9"/>
    <w:rsid w:val="00D70D79"/>
    <w:rsid w:val="00D72E55"/>
    <w:rsid w:val="00D7459F"/>
    <w:rsid w:val="00D74E68"/>
    <w:rsid w:val="00D74FD5"/>
    <w:rsid w:val="00D75690"/>
    <w:rsid w:val="00D761FC"/>
    <w:rsid w:val="00D7639A"/>
    <w:rsid w:val="00D76D91"/>
    <w:rsid w:val="00D77719"/>
    <w:rsid w:val="00D81540"/>
    <w:rsid w:val="00D8184E"/>
    <w:rsid w:val="00D825EF"/>
    <w:rsid w:val="00D87570"/>
    <w:rsid w:val="00D93B75"/>
    <w:rsid w:val="00D95191"/>
    <w:rsid w:val="00D96586"/>
    <w:rsid w:val="00D96D6A"/>
    <w:rsid w:val="00DA0888"/>
    <w:rsid w:val="00DA0B41"/>
    <w:rsid w:val="00DA3625"/>
    <w:rsid w:val="00DA40D3"/>
    <w:rsid w:val="00DA413A"/>
    <w:rsid w:val="00DA4F5E"/>
    <w:rsid w:val="00DA796C"/>
    <w:rsid w:val="00DB0883"/>
    <w:rsid w:val="00DB12D8"/>
    <w:rsid w:val="00DB132D"/>
    <w:rsid w:val="00DB1678"/>
    <w:rsid w:val="00DB1B38"/>
    <w:rsid w:val="00DB2B8F"/>
    <w:rsid w:val="00DB428E"/>
    <w:rsid w:val="00DB4D62"/>
    <w:rsid w:val="00DB58E1"/>
    <w:rsid w:val="00DB5C18"/>
    <w:rsid w:val="00DB6F7F"/>
    <w:rsid w:val="00DC0E2F"/>
    <w:rsid w:val="00DC1CCA"/>
    <w:rsid w:val="00DC1D51"/>
    <w:rsid w:val="00DD02C3"/>
    <w:rsid w:val="00DD3DB1"/>
    <w:rsid w:val="00DD4491"/>
    <w:rsid w:val="00DD4CFB"/>
    <w:rsid w:val="00DD7E35"/>
    <w:rsid w:val="00DD7EF5"/>
    <w:rsid w:val="00DE0192"/>
    <w:rsid w:val="00DE2B4B"/>
    <w:rsid w:val="00DE2E0F"/>
    <w:rsid w:val="00DE3369"/>
    <w:rsid w:val="00DE3E9F"/>
    <w:rsid w:val="00DE52B8"/>
    <w:rsid w:val="00DE6D25"/>
    <w:rsid w:val="00DE7961"/>
    <w:rsid w:val="00DE797C"/>
    <w:rsid w:val="00DF093C"/>
    <w:rsid w:val="00DF1B92"/>
    <w:rsid w:val="00DF3C55"/>
    <w:rsid w:val="00DF775F"/>
    <w:rsid w:val="00E013E5"/>
    <w:rsid w:val="00E01B6E"/>
    <w:rsid w:val="00E01C08"/>
    <w:rsid w:val="00E01D9E"/>
    <w:rsid w:val="00E01F2C"/>
    <w:rsid w:val="00E026B4"/>
    <w:rsid w:val="00E036D0"/>
    <w:rsid w:val="00E0374C"/>
    <w:rsid w:val="00E0493A"/>
    <w:rsid w:val="00E04AAD"/>
    <w:rsid w:val="00E06EB5"/>
    <w:rsid w:val="00E0754E"/>
    <w:rsid w:val="00E10A1E"/>
    <w:rsid w:val="00E10BBD"/>
    <w:rsid w:val="00E1147A"/>
    <w:rsid w:val="00E11D89"/>
    <w:rsid w:val="00E122D0"/>
    <w:rsid w:val="00E12834"/>
    <w:rsid w:val="00E12C96"/>
    <w:rsid w:val="00E16CD3"/>
    <w:rsid w:val="00E172B1"/>
    <w:rsid w:val="00E17CD8"/>
    <w:rsid w:val="00E200AD"/>
    <w:rsid w:val="00E20825"/>
    <w:rsid w:val="00E21385"/>
    <w:rsid w:val="00E2165B"/>
    <w:rsid w:val="00E21BFF"/>
    <w:rsid w:val="00E21F38"/>
    <w:rsid w:val="00E2220C"/>
    <w:rsid w:val="00E24606"/>
    <w:rsid w:val="00E250A1"/>
    <w:rsid w:val="00E253B6"/>
    <w:rsid w:val="00E2591F"/>
    <w:rsid w:val="00E25DC7"/>
    <w:rsid w:val="00E30367"/>
    <w:rsid w:val="00E30AD9"/>
    <w:rsid w:val="00E30E9B"/>
    <w:rsid w:val="00E319C7"/>
    <w:rsid w:val="00E3264D"/>
    <w:rsid w:val="00E3441F"/>
    <w:rsid w:val="00E34EBD"/>
    <w:rsid w:val="00E36094"/>
    <w:rsid w:val="00E36235"/>
    <w:rsid w:val="00E3739F"/>
    <w:rsid w:val="00E37797"/>
    <w:rsid w:val="00E4175B"/>
    <w:rsid w:val="00E41F2E"/>
    <w:rsid w:val="00E4202E"/>
    <w:rsid w:val="00E442E6"/>
    <w:rsid w:val="00E44DA2"/>
    <w:rsid w:val="00E45F8A"/>
    <w:rsid w:val="00E462AD"/>
    <w:rsid w:val="00E47B19"/>
    <w:rsid w:val="00E50EC1"/>
    <w:rsid w:val="00E541E6"/>
    <w:rsid w:val="00E5767A"/>
    <w:rsid w:val="00E615E4"/>
    <w:rsid w:val="00E61F15"/>
    <w:rsid w:val="00E62243"/>
    <w:rsid w:val="00E62529"/>
    <w:rsid w:val="00E6252B"/>
    <w:rsid w:val="00E6345C"/>
    <w:rsid w:val="00E637CA"/>
    <w:rsid w:val="00E63DE2"/>
    <w:rsid w:val="00E6472A"/>
    <w:rsid w:val="00E64F0B"/>
    <w:rsid w:val="00E70AA8"/>
    <w:rsid w:val="00E71CA1"/>
    <w:rsid w:val="00E723A3"/>
    <w:rsid w:val="00E749D4"/>
    <w:rsid w:val="00E74AE5"/>
    <w:rsid w:val="00E74EE2"/>
    <w:rsid w:val="00E75F64"/>
    <w:rsid w:val="00E76B50"/>
    <w:rsid w:val="00E77C8C"/>
    <w:rsid w:val="00E80520"/>
    <w:rsid w:val="00E8098C"/>
    <w:rsid w:val="00E80A9C"/>
    <w:rsid w:val="00E81615"/>
    <w:rsid w:val="00E8268D"/>
    <w:rsid w:val="00E82E3B"/>
    <w:rsid w:val="00E83047"/>
    <w:rsid w:val="00E8427D"/>
    <w:rsid w:val="00E846A1"/>
    <w:rsid w:val="00E84C91"/>
    <w:rsid w:val="00E84E38"/>
    <w:rsid w:val="00E86383"/>
    <w:rsid w:val="00E90E4C"/>
    <w:rsid w:val="00E92B08"/>
    <w:rsid w:val="00E94D86"/>
    <w:rsid w:val="00E94DD4"/>
    <w:rsid w:val="00E95E22"/>
    <w:rsid w:val="00E97307"/>
    <w:rsid w:val="00E97AED"/>
    <w:rsid w:val="00EA08DE"/>
    <w:rsid w:val="00EA1B00"/>
    <w:rsid w:val="00EA1B86"/>
    <w:rsid w:val="00EA2CEF"/>
    <w:rsid w:val="00EA2DB2"/>
    <w:rsid w:val="00EA2DB3"/>
    <w:rsid w:val="00EA4555"/>
    <w:rsid w:val="00EA5F14"/>
    <w:rsid w:val="00EA6CB5"/>
    <w:rsid w:val="00EA7BFB"/>
    <w:rsid w:val="00EB1A8E"/>
    <w:rsid w:val="00EB2C04"/>
    <w:rsid w:val="00EB2E5A"/>
    <w:rsid w:val="00EB4587"/>
    <w:rsid w:val="00EB4EBA"/>
    <w:rsid w:val="00EB623F"/>
    <w:rsid w:val="00EC18B7"/>
    <w:rsid w:val="00EC1BD5"/>
    <w:rsid w:val="00EC1EC6"/>
    <w:rsid w:val="00EC2C01"/>
    <w:rsid w:val="00EC301F"/>
    <w:rsid w:val="00EC3C15"/>
    <w:rsid w:val="00EC548B"/>
    <w:rsid w:val="00ED156D"/>
    <w:rsid w:val="00ED2423"/>
    <w:rsid w:val="00ED27E0"/>
    <w:rsid w:val="00ED3021"/>
    <w:rsid w:val="00ED3F83"/>
    <w:rsid w:val="00ED58D7"/>
    <w:rsid w:val="00ED5C3F"/>
    <w:rsid w:val="00ED7469"/>
    <w:rsid w:val="00EE0059"/>
    <w:rsid w:val="00EE0295"/>
    <w:rsid w:val="00EE0501"/>
    <w:rsid w:val="00EE0D0B"/>
    <w:rsid w:val="00EE0E04"/>
    <w:rsid w:val="00EE41D7"/>
    <w:rsid w:val="00EE624E"/>
    <w:rsid w:val="00EE7528"/>
    <w:rsid w:val="00EE79FF"/>
    <w:rsid w:val="00EF1D6B"/>
    <w:rsid w:val="00EF3209"/>
    <w:rsid w:val="00EF3376"/>
    <w:rsid w:val="00EF346F"/>
    <w:rsid w:val="00EF54A7"/>
    <w:rsid w:val="00EF55FF"/>
    <w:rsid w:val="00EF5A10"/>
    <w:rsid w:val="00EF5E17"/>
    <w:rsid w:val="00F0160E"/>
    <w:rsid w:val="00F0524C"/>
    <w:rsid w:val="00F06440"/>
    <w:rsid w:val="00F064F2"/>
    <w:rsid w:val="00F06DAC"/>
    <w:rsid w:val="00F11252"/>
    <w:rsid w:val="00F12207"/>
    <w:rsid w:val="00F12275"/>
    <w:rsid w:val="00F12C72"/>
    <w:rsid w:val="00F12E79"/>
    <w:rsid w:val="00F13134"/>
    <w:rsid w:val="00F13686"/>
    <w:rsid w:val="00F1483E"/>
    <w:rsid w:val="00F16905"/>
    <w:rsid w:val="00F21ADF"/>
    <w:rsid w:val="00F24913"/>
    <w:rsid w:val="00F24D07"/>
    <w:rsid w:val="00F24F02"/>
    <w:rsid w:val="00F2525D"/>
    <w:rsid w:val="00F25D14"/>
    <w:rsid w:val="00F30FE0"/>
    <w:rsid w:val="00F3261C"/>
    <w:rsid w:val="00F33FC9"/>
    <w:rsid w:val="00F345C8"/>
    <w:rsid w:val="00F356FA"/>
    <w:rsid w:val="00F35BA1"/>
    <w:rsid w:val="00F35CEB"/>
    <w:rsid w:val="00F41E09"/>
    <w:rsid w:val="00F42C29"/>
    <w:rsid w:val="00F42EC7"/>
    <w:rsid w:val="00F442E3"/>
    <w:rsid w:val="00F44B64"/>
    <w:rsid w:val="00F44F79"/>
    <w:rsid w:val="00F457A7"/>
    <w:rsid w:val="00F46E07"/>
    <w:rsid w:val="00F5046A"/>
    <w:rsid w:val="00F54B8D"/>
    <w:rsid w:val="00F54C08"/>
    <w:rsid w:val="00F550DA"/>
    <w:rsid w:val="00F55369"/>
    <w:rsid w:val="00F556E3"/>
    <w:rsid w:val="00F55ABB"/>
    <w:rsid w:val="00F578A5"/>
    <w:rsid w:val="00F6040C"/>
    <w:rsid w:val="00F61530"/>
    <w:rsid w:val="00F61892"/>
    <w:rsid w:val="00F6205B"/>
    <w:rsid w:val="00F63824"/>
    <w:rsid w:val="00F65D04"/>
    <w:rsid w:val="00F65DAC"/>
    <w:rsid w:val="00F65DCC"/>
    <w:rsid w:val="00F7138E"/>
    <w:rsid w:val="00F71C16"/>
    <w:rsid w:val="00F72A13"/>
    <w:rsid w:val="00F73098"/>
    <w:rsid w:val="00F73900"/>
    <w:rsid w:val="00F75DB0"/>
    <w:rsid w:val="00F76228"/>
    <w:rsid w:val="00F808FB"/>
    <w:rsid w:val="00F80E72"/>
    <w:rsid w:val="00F81A38"/>
    <w:rsid w:val="00F83B17"/>
    <w:rsid w:val="00F876AB"/>
    <w:rsid w:val="00F9121B"/>
    <w:rsid w:val="00F92220"/>
    <w:rsid w:val="00F9392E"/>
    <w:rsid w:val="00F94D51"/>
    <w:rsid w:val="00F94E7B"/>
    <w:rsid w:val="00FA1456"/>
    <w:rsid w:val="00FA199A"/>
    <w:rsid w:val="00FA234C"/>
    <w:rsid w:val="00FA2CAE"/>
    <w:rsid w:val="00FA3C39"/>
    <w:rsid w:val="00FA3C4F"/>
    <w:rsid w:val="00FA455A"/>
    <w:rsid w:val="00FA5EE9"/>
    <w:rsid w:val="00FA6F85"/>
    <w:rsid w:val="00FA77D0"/>
    <w:rsid w:val="00FB0200"/>
    <w:rsid w:val="00FB0BF5"/>
    <w:rsid w:val="00FB135B"/>
    <w:rsid w:val="00FB1EB2"/>
    <w:rsid w:val="00FB25C5"/>
    <w:rsid w:val="00FB3921"/>
    <w:rsid w:val="00FB3D92"/>
    <w:rsid w:val="00FB5A6D"/>
    <w:rsid w:val="00FB5CCE"/>
    <w:rsid w:val="00FB719D"/>
    <w:rsid w:val="00FB7622"/>
    <w:rsid w:val="00FC017E"/>
    <w:rsid w:val="00FC2DBF"/>
    <w:rsid w:val="00FC2EE6"/>
    <w:rsid w:val="00FC396D"/>
    <w:rsid w:val="00FC3BA3"/>
    <w:rsid w:val="00FD1299"/>
    <w:rsid w:val="00FD27E4"/>
    <w:rsid w:val="00FD317F"/>
    <w:rsid w:val="00FD3A78"/>
    <w:rsid w:val="00FD4E3F"/>
    <w:rsid w:val="00FD7EBA"/>
    <w:rsid w:val="00FE087E"/>
    <w:rsid w:val="00FE1293"/>
    <w:rsid w:val="00FE5373"/>
    <w:rsid w:val="00FE5827"/>
    <w:rsid w:val="00FE66AA"/>
    <w:rsid w:val="00FF1679"/>
    <w:rsid w:val="00FF1C46"/>
    <w:rsid w:val="00FF1DE5"/>
    <w:rsid w:val="00FF1EB0"/>
    <w:rsid w:val="00FF315E"/>
    <w:rsid w:val="00FF31E5"/>
    <w:rsid w:val="00FF4750"/>
    <w:rsid w:val="00FF4D91"/>
    <w:rsid w:val="00FF5E8F"/>
    <w:rsid w:val="00FF771C"/>
    <w:rsid w:val="00FF7F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caption" w:qFormat="1"/>
    <w:lsdException w:name="Title" w:semiHidden="0" w:uiPriority="4" w:unhideWhenUsed="0" w:qFormat="1"/>
    <w:lsdException w:name="Subtitle" w:semiHidden="0" w:uiPriority="5" w:unhideWhenUsed="0" w:qFormat="1"/>
    <w:lsdException w:name="Block Text" w:semiHidden="0" w:uiPriority="3" w:unhideWhenUsed="0" w:qFormat="1"/>
    <w:lsdException w:name="Strong" w:semiHidden="0" w:uiPriority="22" w:unhideWhenUsed="0" w:qFormat="1"/>
    <w:lsdException w:name="Emphasis" w:semiHidden="0" w:uiPriority="2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413A"/>
    <w:rPr>
      <w:sz w:val="24"/>
      <w:szCs w:val="24"/>
    </w:rPr>
  </w:style>
  <w:style w:type="paragraph" w:styleId="Balk1">
    <w:name w:val="heading 1"/>
    <w:basedOn w:val="Normal"/>
    <w:next w:val="Normal"/>
    <w:qFormat/>
    <w:rsid w:val="007C3D23"/>
    <w:pPr>
      <w:keepNext/>
      <w:jc w:val="center"/>
      <w:outlineLvl w:val="0"/>
    </w:pPr>
    <w:rPr>
      <w:rFonts w:ascii="Arial" w:hAnsi="Arial"/>
      <w:b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39447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394477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5D21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semiHidden/>
    <w:rsid w:val="004E07CC"/>
    <w:rPr>
      <w:rFonts w:ascii="Tahoma" w:hAnsi="Tahoma" w:cs="Tahoma"/>
      <w:sz w:val="16"/>
      <w:szCs w:val="16"/>
    </w:rPr>
  </w:style>
  <w:style w:type="character" w:styleId="Kpr">
    <w:name w:val="Hyperlink"/>
    <w:rsid w:val="00905631"/>
    <w:rPr>
      <w:color w:val="0000FF"/>
      <w:u w:val="single"/>
    </w:rPr>
  </w:style>
  <w:style w:type="paragraph" w:customStyle="1" w:styleId="OtomatikDzelt">
    <w:name w:val="Otomatik Düzelt"/>
    <w:rsid w:val="00E71CA1"/>
    <w:rPr>
      <w:sz w:val="24"/>
      <w:szCs w:val="24"/>
    </w:rPr>
  </w:style>
  <w:style w:type="paragraph" w:styleId="NormalWeb">
    <w:name w:val="Normal (Web)"/>
    <w:basedOn w:val="Normal"/>
    <w:rsid w:val="003D7CC8"/>
    <w:pPr>
      <w:spacing w:before="100" w:beforeAutospacing="1" w:after="100" w:afterAutospacing="1"/>
    </w:pPr>
    <w:rPr>
      <w:color w:val="000000"/>
    </w:rPr>
  </w:style>
  <w:style w:type="paragraph" w:customStyle="1" w:styleId="yazi11">
    <w:name w:val="yazi11"/>
    <w:basedOn w:val="Normal"/>
    <w:rsid w:val="00EF3376"/>
    <w:pPr>
      <w:spacing w:before="100" w:beforeAutospacing="1" w:after="100" w:afterAutospacing="1"/>
    </w:pPr>
    <w:rPr>
      <w:rFonts w:ascii="Verdana" w:hAnsi="Verdana"/>
      <w:color w:val="000000"/>
      <w:sz w:val="12"/>
      <w:szCs w:val="12"/>
    </w:rPr>
  </w:style>
  <w:style w:type="paragraph" w:styleId="GvdeMetni">
    <w:name w:val="Body Text"/>
    <w:basedOn w:val="Normal"/>
    <w:rsid w:val="00AB6DED"/>
    <w:pPr>
      <w:jc w:val="both"/>
    </w:pPr>
    <w:rPr>
      <w:szCs w:val="20"/>
      <w:lang w:eastAsia="en-US"/>
    </w:rPr>
  </w:style>
  <w:style w:type="paragraph" w:styleId="GvdeMetni2">
    <w:name w:val="Body Text 2"/>
    <w:basedOn w:val="Normal"/>
    <w:rsid w:val="00AB6DED"/>
    <w:rPr>
      <w:szCs w:val="20"/>
      <w:lang w:eastAsia="en-US"/>
    </w:rPr>
  </w:style>
  <w:style w:type="character" w:styleId="Gl">
    <w:name w:val="Strong"/>
    <w:uiPriority w:val="22"/>
    <w:qFormat/>
    <w:rsid w:val="005F5890"/>
    <w:rPr>
      <w:b/>
      <w:bCs/>
    </w:rPr>
  </w:style>
  <w:style w:type="paragraph" w:styleId="AralkYok">
    <w:name w:val="No Spacing"/>
    <w:uiPriority w:val="1"/>
    <w:qFormat/>
    <w:rsid w:val="00604C87"/>
    <w:rPr>
      <w:sz w:val="24"/>
      <w:szCs w:val="24"/>
    </w:rPr>
  </w:style>
  <w:style w:type="character" w:customStyle="1" w:styleId="apple-converted-space">
    <w:name w:val="apple-converted-space"/>
    <w:rsid w:val="0060407C"/>
  </w:style>
  <w:style w:type="paragraph" w:styleId="ListeParagraf">
    <w:name w:val="List Paragraph"/>
    <w:basedOn w:val="Normal"/>
    <w:uiPriority w:val="34"/>
    <w:qFormat/>
    <w:rsid w:val="00EF5E1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85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53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7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5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22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81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2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2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4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6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68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46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19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50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1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52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18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8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7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5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6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26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01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36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9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0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48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9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75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56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4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1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4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98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54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2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4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1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7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9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1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531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20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86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73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5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5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81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15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34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3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82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53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6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7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6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91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86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161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78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2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9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9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1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05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4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7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5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4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0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02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6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09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4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4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0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6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86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1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4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8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79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2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1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9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80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9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5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6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25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64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9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8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19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3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1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37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5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6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5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56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8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8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8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hyperlink" Target="http://www.velikoyilkokulu.meb.k12.tr" TargetMode="External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eysmart\Desktop\&#351;ablon%202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1BB45D-0BC7-47F4-A08D-4FCE8F3F0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şablon 2</Template>
  <TotalTime>1</TotalTime>
  <Pages>1</Pages>
  <Words>307</Words>
  <Characters>1751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T</vt:lpstr>
    </vt:vector>
  </TitlesOfParts>
  <Manager>https://www.sorubak.com</Manager>
  <LinksUpToDate>false</LinksUpToDate>
  <CharactersWithSpaces>2054</CharactersWithSpaces>
  <SharedDoc>false</SharedDoc>
  <HLinks>
    <vt:vector size="6" baseType="variant">
      <vt:variant>
        <vt:i4>2949182</vt:i4>
      </vt:variant>
      <vt:variant>
        <vt:i4>0</vt:i4>
      </vt:variant>
      <vt:variant>
        <vt:i4>0</vt:i4>
      </vt:variant>
      <vt:variant>
        <vt:i4>5</vt:i4>
      </vt:variant>
      <vt:variant>
        <vt:lpwstr>http://www.velikoyilkokulu.meb.k12.tr/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2019-01-30T07:07:00Z</cp:lastPrinted>
  <dcterms:created xsi:type="dcterms:W3CDTF">2019-01-30T17:03:00Z</dcterms:created>
  <dcterms:modified xsi:type="dcterms:W3CDTF">2019-01-30T17:03:00Z</dcterms:modified>
  <cp:category>https://www.sorubak.com</cp:category>
</cp:coreProperties>
</file>