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5"/>
        <w:tblW w:w="0" w:type="auto"/>
        <w:tblLook w:val="04A0"/>
      </w:tblPr>
      <w:tblGrid>
        <w:gridCol w:w="9724"/>
      </w:tblGrid>
      <w:tr w:rsidR="00223C74" w:rsidTr="00E30164">
        <w:trPr>
          <w:cnfStyle w:val="100000000000"/>
          <w:trHeight w:val="12427"/>
        </w:trPr>
        <w:tc>
          <w:tcPr>
            <w:cnfStyle w:val="001000000000"/>
            <w:tcW w:w="9724" w:type="dxa"/>
          </w:tcPr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22" o:spid="_x0000_s1026" style="position:absolute;left:0;text-align:left;margin-left:208.9pt;margin-top:3.85pt;width:238.5pt;height:37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AutoShape 3" o:spid="_x0000_s1051" type="#_x0000_t94" style="position:absolute;left:0;text-align:left;margin-left:52.15pt;margin-top:13.6pt;width:44.25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gramStart"/>
            <w:r w:rsidR="00E30164" w:rsidRPr="00E30164">
              <w:rPr>
                <w:rFonts w:ascii="TTKB Dik Temel Abece Uni" w:hAnsi="TTKB Dik Temel Abece Uni"/>
                <w:sz w:val="72"/>
                <w:szCs w:val="72"/>
              </w:rPr>
              <w:t>O</w: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  </w:t>
            </w:r>
            <w:proofErr w:type="spell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na</w:t>
            </w:r>
            <w:proofErr w:type="spellEnd"/>
            <w:proofErr w:type="gram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r w:rsidR="001B59ED">
              <w:rPr>
                <w:rFonts w:ascii="TTKB Dik Temel Abece Uni" w:hAnsi="TTKB Dik Temel Abece Uni"/>
                <w:sz w:val="72"/>
                <w:szCs w:val="72"/>
              </w:rPr>
              <w:t xml:space="preserve">   </w:t>
            </w:r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23" o:spid="_x0000_s1050" style="position:absolute;left:0;text-align:left;margin-left:208.9pt;margin-top:6.4pt;width:238.5pt;height:31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6" o:spid="_x0000_s1049" type="#_x0000_t94" style="position:absolute;left:0;text-align:left;margin-left:52.15pt;margin-top:16.9pt;width:44.25pt;height:2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O    kan</w:t>
            </w:r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24" o:spid="_x0000_s1048" style="position:absolute;left:0;text-align:left;margin-left:208.9pt;margin-top:2.2pt;width:238.5pt;height:35.2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5" o:spid="_x0000_s1047" type="#_x0000_t94" style="position:absolute;left:0;text-align:left;margin-left:65.65pt;margin-top:12.7pt;width:44.25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On   ki</w:t>
            </w:r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26" o:spid="_x0000_s1046" style="position:absolute;left:0;text-align:left;margin-left:208.9pt;margin-top:41.5pt;width:238.5pt;height:31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25" o:spid="_x0000_s1045" style="position:absolute;left:0;text-align:left;margin-left:208.9pt;margin-top:1pt;width:238.5pt;height:31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4" o:spid="_x0000_s1044" type="#_x0000_t94" style="position:absolute;left:0;text-align:left;margin-left:58.15pt;margin-top:11.5pt;width:44.25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Ki    </w:t>
            </w:r>
            <w:proofErr w:type="spell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lo</w:t>
            </w:r>
            <w:proofErr w:type="spellEnd"/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27" o:spid="_x0000_s1043" style="position:absolute;left:0;text-align:left;margin-left:208.9pt;margin-top:41.05pt;width:238.5pt;height:3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7" o:spid="_x0000_s1042" type="#_x0000_t94" style="position:absolute;left:0;text-align:left;margin-left:65.65pt;margin-top:14.05pt;width:44.25pt;height:2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Ko</w:t>
            </w:r>
            <w:proofErr w:type="spell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  </w:t>
            </w:r>
            <w:proofErr w:type="spell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li</w:t>
            </w:r>
            <w:proofErr w:type="spellEnd"/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8" o:spid="_x0000_s1041" type="#_x0000_t94" style="position:absolute;left:0;text-align:left;margin-left:65.65pt;margin-top:15.85pt;width:44.25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Lin</w:t>
            </w:r>
            <w:proofErr w:type="spell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  ko</w:t>
            </w:r>
            <w:r w:rsidR="00D66532">
              <w:rPr>
                <w:rFonts w:ascii="TTKB Dik Temel Abece Uni" w:hAnsi="TTKB Dik Temel Abece Uni"/>
                <w:sz w:val="72"/>
                <w:szCs w:val="72"/>
              </w:rPr>
              <w:t>n</w:t>
            </w:r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28" o:spid="_x0000_s1040" style="position:absolute;left:0;text-align:left;margin-left:208.9pt;margin-top:.4pt;width:238.5pt;height:3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9" o:spid="_x0000_s1039" type="#_x0000_t94" style="position:absolute;left:0;text-align:left;margin-left:65.65pt;margin-top:13.15pt;width:44.25pt;height:2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Ko</w:t>
            </w:r>
            <w:proofErr w:type="spell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   </w:t>
            </w:r>
            <w:proofErr w:type="spell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lin</w:t>
            </w:r>
            <w:proofErr w:type="spellEnd"/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29" o:spid="_x0000_s1038" style="position:absolute;left:0;text-align:left;margin-left:208.9pt;margin-top:5.95pt;width:238.5pt;height:33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10" o:spid="_x0000_s1037" type="#_x0000_t94" style="position:absolute;left:0;text-align:left;margin-left:74.65pt;margin-top:12.7pt;width:44.25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Na</w:t>
            </w:r>
            <w:proofErr w:type="spell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  lan</w:t>
            </w:r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30" o:spid="_x0000_s1036" style="position:absolute;left:0;text-align:left;margin-left:208.9pt;margin-top:5.5pt;width:238.5pt;height:36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11" o:spid="_x0000_s1035" type="#_x0000_t94" style="position:absolute;left:0;text-align:left;margin-left:70.15pt;margin-top:10.75pt;width:44.25pt;height:2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Ko</w:t>
            </w:r>
            <w:proofErr w:type="spell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   </w:t>
            </w:r>
            <w:proofErr w:type="spell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ko</w:t>
            </w:r>
            <w:proofErr w:type="spellEnd"/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32" o:spid="_x0000_s1034" style="position:absolute;left:0;text-align:left;margin-left:208.9pt;margin-top:7.3pt;width:238.5pt;height:38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12" o:spid="_x0000_s1033" type="#_x0000_t94" style="position:absolute;left:0;text-align:left;margin-left:65.65pt;margin-top:11.8pt;width:44.25pt;height:2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A      </w:t>
            </w:r>
            <w:proofErr w:type="spell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lo</w:t>
            </w:r>
            <w:proofErr w:type="spellEnd"/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33" o:spid="_x0000_s1032" style="position:absolute;left:0;text-align:left;margin-left:208.9pt;margin-top:9.85pt;width:238.5pt;height:36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13" o:spid="_x0000_s1031" type="#_x0000_t94" style="position:absolute;left:0;text-align:left;margin-left:65.65pt;margin-top:15.85pt;width:44.25pt;height:2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Ko</w:t>
            </w:r>
            <w:proofErr w:type="spell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   kan</w:t>
            </w:r>
            <w:proofErr w:type="gramEnd"/>
          </w:p>
          <w:p w:rsidR="00E30164" w:rsidRDefault="00F676A0" w:rsidP="00223C74">
            <w:pPr>
              <w:jc w:val="both"/>
              <w:rPr>
                <w:rFonts w:ascii="TTKB Dik Temel Abece Uni" w:hAnsi="TTKB Dik Temel Abece Uni"/>
                <w:sz w:val="72"/>
                <w:szCs w:val="72"/>
              </w:rPr>
            </w:pP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rect id="Rectangle 34" o:spid="_x0000_s1030" style="position:absolute;left:0;text-align:left;margin-left:208.9pt;margin-top:9.15pt;width:238.5pt;height:3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" strokecolor="#2f5496 [2408]" strokeweight="1.5pt">
                  <v:fill opacity="0"/>
                </v:rect>
              </w:pict>
            </w:r>
            <w:r>
              <w:rPr>
                <w:rFonts w:ascii="TTKB Dik Temel Abece Uni" w:hAnsi="TTKB Dik Temel Abece Uni"/>
                <w:noProof/>
                <w:sz w:val="72"/>
                <w:szCs w:val="72"/>
                <w:lang w:eastAsia="tr-TR"/>
              </w:rPr>
              <w:pict>
                <v:shape id="AutoShape 14" o:spid="_x0000_s1029" type="#_x0000_t94" style="position:absolute;left:0;text-align:left;margin-left:74.65pt;margin-top:13.15pt;width:44.2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" strokecolor="#2f5496 [2408]" strokeweight="1.5pt">
                  <v:fill opacity="0"/>
                </v:shape>
              </w:pict>
            </w:r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spellStart"/>
            <w:proofErr w:type="gram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Ke</w:t>
            </w:r>
            <w:proofErr w:type="spell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   </w:t>
            </w:r>
            <w:proofErr w:type="spellStart"/>
            <w:r w:rsidR="00E30164">
              <w:rPr>
                <w:rFonts w:ascii="TTKB Dik Temel Abece Uni" w:hAnsi="TTKB Dik Temel Abece Uni"/>
                <w:sz w:val="72"/>
                <w:szCs w:val="72"/>
              </w:rPr>
              <w:t>ko</w:t>
            </w:r>
            <w:proofErr w:type="spellEnd"/>
            <w:proofErr w:type="gramEnd"/>
          </w:p>
          <w:p w:rsidR="0073715D" w:rsidRDefault="00F676A0" w:rsidP="00223C74">
            <w:pPr>
              <w:jc w:val="both"/>
              <w:rPr>
                <w:rFonts w:ascii="TTKB Dik Temel Abece Uni" w:hAnsi="TTKB Dik Temel Abece Uni"/>
                <w:b w:val="0"/>
                <w:bCs w:val="0"/>
                <w:sz w:val="72"/>
                <w:szCs w:val="72"/>
              </w:rPr>
            </w:pPr>
            <w:r w:rsidRPr="00F676A0">
              <w:rPr>
                <w:rFonts w:ascii="TTKB Dik Temel Abece Uni" w:hAnsi="TTKB Dik Temel Abece Uni"/>
                <w:b w:val="0"/>
                <w:bCs w:val="0"/>
                <w:noProof/>
                <w:sz w:val="72"/>
                <w:szCs w:val="72"/>
                <w:lang w:eastAsia="tr-TR"/>
              </w:rPr>
              <w:pict>
                <v:rect id="Rectangle 35" o:spid="_x0000_s1028" style="position:absolute;left:0;text-align:left;margin-left:208.9pt;margin-top:7.45pt;width:238.5pt;height:43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" strokecolor="#2f5496 [2408]" strokeweight="1.5pt">
                  <v:fill opacity="0"/>
                </v:rect>
              </w:pict>
            </w:r>
            <w:r w:rsidRPr="00F676A0">
              <w:rPr>
                <w:rFonts w:ascii="TTKB Dik Temel Abece Uni" w:hAnsi="TTKB Dik Temel Abece Uni"/>
                <w:b w:val="0"/>
                <w:bCs w:val="0"/>
                <w:noProof/>
                <w:sz w:val="72"/>
                <w:szCs w:val="72"/>
                <w:lang w:eastAsia="tr-TR"/>
              </w:rPr>
              <w:pict>
                <v:shape id="AutoShape 15" o:spid="_x0000_s1027" type="#_x0000_t94" style="position:absolute;left:0;text-align:left;margin-left:84.4pt;margin-top:13.45pt;width:44.25pt;height:2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" strokecolor="#2f5496 [2408]" strokeweight="1.5pt">
                  <v:fill opacity="0"/>
                </v:shape>
              </w:pict>
            </w:r>
            <w:r w:rsidR="00E035B8">
              <w:rPr>
                <w:rFonts w:ascii="TTKB Dik Temel Abece Uni" w:hAnsi="TTKB Dik Temel Abece Uni"/>
                <w:sz w:val="72"/>
                <w:szCs w:val="72"/>
              </w:rPr>
              <w:t xml:space="preserve"> </w:t>
            </w:r>
            <w:proofErr w:type="gramStart"/>
            <w:r w:rsidR="00E035B8">
              <w:rPr>
                <w:rFonts w:ascii="TTKB Dik Temel Abece Uni" w:hAnsi="TTKB Dik Temel Abece Uni"/>
                <w:sz w:val="72"/>
                <w:szCs w:val="72"/>
              </w:rPr>
              <w:t>Kok     la</w:t>
            </w:r>
            <w:proofErr w:type="gramEnd"/>
            <w:r w:rsidR="00E30164">
              <w:rPr>
                <w:rFonts w:ascii="TTKB Dik Temel Abece Uni" w:hAnsi="TTKB Dik Temel Abece Uni"/>
                <w:sz w:val="72"/>
                <w:szCs w:val="72"/>
              </w:rPr>
              <w:t xml:space="preserve">  </w:t>
            </w:r>
          </w:p>
          <w:p w:rsidR="000D489C" w:rsidRPr="0073715D" w:rsidRDefault="000D489C" w:rsidP="0073715D">
            <w:pPr>
              <w:jc w:val="center"/>
              <w:rPr>
                <w:rFonts w:ascii="TTKB Dik Temel Abece Uni" w:hAnsi="TTKB Dik Temel Abece Uni"/>
                <w:sz w:val="72"/>
                <w:szCs w:val="72"/>
              </w:rPr>
            </w:pPr>
          </w:p>
        </w:tc>
      </w:tr>
    </w:tbl>
    <w:p w:rsidR="005830B5" w:rsidRPr="0013271E" w:rsidRDefault="005830B5" w:rsidP="00F95B22">
      <w:pPr>
        <w:jc w:val="both"/>
        <w:rPr>
          <w:rFonts w:ascii="TTKB Dik Temel Abece" w:hAnsi="TTKB Dik Temel Abece"/>
          <w:b/>
          <w:i/>
          <w:color w:val="1F3864" w:themeColor="accent5" w:themeShade="80"/>
          <w:sz w:val="24"/>
          <w:szCs w:val="24"/>
        </w:rPr>
      </w:pPr>
    </w:p>
    <w:sectPr w:rsidR="005830B5" w:rsidRPr="0013271E" w:rsidSect="007A24CE">
      <w:headerReference w:type="default" r:id="rId7"/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E75" w:rsidRDefault="009B4E75" w:rsidP="00AF138E">
      <w:pPr>
        <w:spacing w:after="0" w:line="240" w:lineRule="auto"/>
      </w:pPr>
      <w:r>
        <w:separator/>
      </w:r>
    </w:p>
  </w:endnote>
  <w:endnote w:type="continuationSeparator" w:id="0">
    <w:p w:rsidR="009B4E75" w:rsidRDefault="009B4E75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E75" w:rsidRDefault="009B4E75" w:rsidP="00AF138E">
      <w:pPr>
        <w:spacing w:after="0" w:line="240" w:lineRule="auto"/>
      </w:pPr>
      <w:r>
        <w:separator/>
      </w:r>
    </w:p>
  </w:footnote>
  <w:footnote w:type="continuationSeparator" w:id="0">
    <w:p w:rsidR="009B4E75" w:rsidRDefault="009B4E75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22" w:rsidRDefault="0013271E" w:rsidP="0018771A">
    <w:pPr>
      <w:rPr>
        <w:rFonts w:ascii="TTKB Dik Temel Abece Uni" w:hAnsi="TTKB Dik Temel Abece Uni"/>
        <w:color w:val="00B0F0"/>
        <w:sz w:val="56"/>
        <w:szCs w:val="56"/>
      </w:rPr>
    </w:pPr>
    <w:r w:rsidRPr="0013271E">
      <w:rPr>
        <w:rFonts w:ascii="TTKB Dik Temel Abece" w:hAnsi="TTKB Dik Temel Abece"/>
        <w:b/>
        <w:i/>
        <w:color w:val="002060"/>
        <w:sz w:val="28"/>
        <w:szCs w:val="28"/>
      </w:rPr>
      <w:t>Umut Çivi</w:t>
    </w:r>
    <w:r w:rsidRPr="0013271E">
      <w:rPr>
        <w:rFonts w:ascii="TTKB Dik Temel Abece Uni" w:hAnsi="TTKB Dik Temel Abece Uni"/>
        <w:color w:val="00B0F0"/>
        <w:sz w:val="28"/>
        <w:szCs w:val="28"/>
      </w:rPr>
      <w:t xml:space="preserve"> </w:t>
    </w:r>
    <w:r w:rsidRPr="0013271E">
      <w:rPr>
        <w:rFonts w:ascii="TTKB Dik Temel Abece Uni" w:hAnsi="TTKB Dik Temel Abece Uni"/>
        <w:color w:val="00B0F0"/>
        <w:sz w:val="56"/>
        <w:szCs w:val="56"/>
      </w:rPr>
      <w:t xml:space="preserve">        </w:t>
    </w:r>
    <w:r w:rsidR="00326A49">
      <w:rPr>
        <w:rFonts w:ascii="TTKB Dik Temel Abece Uni" w:hAnsi="TTKB Dik Temel Abece Uni"/>
        <w:color w:val="00B0F0"/>
        <w:sz w:val="56"/>
        <w:szCs w:val="56"/>
      </w:rPr>
      <w:t xml:space="preserve"> </w:t>
    </w:r>
    <w:r w:rsidR="0018771A" w:rsidRPr="0013271E">
      <w:rPr>
        <w:rFonts w:ascii="TTKB Dik Temel Abece Uni" w:hAnsi="TTKB Dik Temel Abece Uni"/>
        <w:color w:val="00B0F0"/>
        <w:sz w:val="56"/>
        <w:szCs w:val="56"/>
      </w:rPr>
      <w:t xml:space="preserve"> </w:t>
    </w:r>
    <w:r w:rsidR="0018771A" w:rsidRPr="0018771A">
      <w:rPr>
        <w:rFonts w:ascii="TTKB Dik Temel Abece Uni" w:hAnsi="TTKB Dik Temel Abece Uni"/>
        <w:noProof/>
        <w:sz w:val="56"/>
        <w:szCs w:val="56"/>
        <w:lang w:eastAsia="tr-TR"/>
      </w:rPr>
      <w:drawing>
        <wp:inline distT="0" distB="0" distL="0" distR="0">
          <wp:extent cx="1304925" cy="1171575"/>
          <wp:effectExtent l="19050" t="0" r="9525" b="0"/>
          <wp:docPr id="1" name="Resim 1" descr="C:\Users\Samsung 530U\Desktop\logo-yen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msung 530U\Desktop\logo-yen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899" cy="11841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B59ED" w:rsidRPr="001B59ED" w:rsidRDefault="001B59ED" w:rsidP="0018771A">
    <w:pPr>
      <w:rPr>
        <w:rFonts w:ascii="TTKB Dik Temel Abece Uni" w:hAnsi="TTKB Dik Temel Abece Uni"/>
        <w:color w:val="1F3864" w:themeColor="accent5" w:themeShade="80"/>
        <w:sz w:val="24"/>
        <w:szCs w:val="24"/>
      </w:rPr>
    </w:pPr>
    <w:r>
      <w:rPr>
        <w:rFonts w:ascii="TTKB Dik Temel Abece Uni" w:hAnsi="TTKB Dik Temel Abece Uni"/>
        <w:color w:val="1F3864" w:themeColor="accent5" w:themeShade="80"/>
        <w:sz w:val="24"/>
        <w:szCs w:val="24"/>
      </w:rPr>
      <w:t>Aşağ</w:t>
    </w:r>
    <w:r w:rsidRPr="001B59ED">
      <w:rPr>
        <w:rFonts w:ascii="TTKB Dik Temel Abece Uni" w:hAnsi="TTKB Dik Temel Abece Uni"/>
        <w:color w:val="1F3864" w:themeColor="accent5" w:themeShade="80"/>
        <w:sz w:val="24"/>
        <w:szCs w:val="24"/>
      </w:rPr>
      <w:t>ıda yazılmış</w:t>
    </w:r>
    <w:r>
      <w:rPr>
        <w:rFonts w:ascii="TTKB Dik Temel Abece Uni" w:hAnsi="TTKB Dik Temel Abece Uni"/>
        <w:color w:val="1F3864" w:themeColor="accent5" w:themeShade="80"/>
        <w:sz w:val="24"/>
        <w:szCs w:val="24"/>
      </w:rPr>
      <w:t xml:space="preserve"> olan heceleri</w:t>
    </w:r>
    <w:r w:rsidR="00201909">
      <w:rPr>
        <w:rFonts w:ascii="TTKB Dik Temel Abece Uni" w:hAnsi="TTKB Dik Temel Abece Uni"/>
        <w:color w:val="1F3864" w:themeColor="accent5" w:themeShade="80"/>
        <w:sz w:val="24"/>
        <w:szCs w:val="24"/>
      </w:rPr>
      <w:t xml:space="preserve"> yan taraftaki kutularda</w:t>
    </w:r>
    <w:r>
      <w:rPr>
        <w:rFonts w:ascii="TTKB Dik Temel Abece Uni" w:hAnsi="TTKB Dik Temel Abece Uni"/>
        <w:color w:val="1F3864" w:themeColor="accent5" w:themeShade="80"/>
        <w:sz w:val="24"/>
        <w:szCs w:val="24"/>
      </w:rPr>
      <w:t xml:space="preserve"> birleştirelim ve okuyalım.</w:t>
    </w:r>
  </w:p>
  <w:p w:rsidR="0018771A" w:rsidRDefault="0018771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122" fillcolor="white" strokecolor="none [2408]">
      <v:fill color="white" opacity="0"/>
      <v:stroke color="none [2408]" weight="1.5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C506F4"/>
    <w:rsid w:val="000A7BF0"/>
    <w:rsid w:val="000B1199"/>
    <w:rsid w:val="000D489C"/>
    <w:rsid w:val="00114875"/>
    <w:rsid w:val="00123094"/>
    <w:rsid w:val="0013271E"/>
    <w:rsid w:val="00170688"/>
    <w:rsid w:val="001770C2"/>
    <w:rsid w:val="0018771A"/>
    <w:rsid w:val="001B59ED"/>
    <w:rsid w:val="001F5A93"/>
    <w:rsid w:val="00201909"/>
    <w:rsid w:val="00223C74"/>
    <w:rsid w:val="002C0CBB"/>
    <w:rsid w:val="002C7ACF"/>
    <w:rsid w:val="002F6653"/>
    <w:rsid w:val="003109E3"/>
    <w:rsid w:val="00326A49"/>
    <w:rsid w:val="003721D6"/>
    <w:rsid w:val="003919F2"/>
    <w:rsid w:val="00394A6D"/>
    <w:rsid w:val="003A19F2"/>
    <w:rsid w:val="003C1AE3"/>
    <w:rsid w:val="004630FE"/>
    <w:rsid w:val="00484629"/>
    <w:rsid w:val="00494453"/>
    <w:rsid w:val="00496FA4"/>
    <w:rsid w:val="0052586F"/>
    <w:rsid w:val="00535F87"/>
    <w:rsid w:val="005830B5"/>
    <w:rsid w:val="0073715D"/>
    <w:rsid w:val="007A24CE"/>
    <w:rsid w:val="007C0AA8"/>
    <w:rsid w:val="007D2739"/>
    <w:rsid w:val="007F64BA"/>
    <w:rsid w:val="00864F38"/>
    <w:rsid w:val="00893870"/>
    <w:rsid w:val="008E294D"/>
    <w:rsid w:val="009B4E75"/>
    <w:rsid w:val="009D28E6"/>
    <w:rsid w:val="009F1F66"/>
    <w:rsid w:val="00A1027A"/>
    <w:rsid w:val="00A269D8"/>
    <w:rsid w:val="00AD1B1C"/>
    <w:rsid w:val="00AF138E"/>
    <w:rsid w:val="00B33495"/>
    <w:rsid w:val="00BE1685"/>
    <w:rsid w:val="00C01D39"/>
    <w:rsid w:val="00C506F4"/>
    <w:rsid w:val="00C94A0B"/>
    <w:rsid w:val="00D4633B"/>
    <w:rsid w:val="00D530D7"/>
    <w:rsid w:val="00D630D6"/>
    <w:rsid w:val="00D66532"/>
    <w:rsid w:val="00D77FCC"/>
    <w:rsid w:val="00D85BB9"/>
    <w:rsid w:val="00DF70B2"/>
    <w:rsid w:val="00E03579"/>
    <w:rsid w:val="00E035B8"/>
    <w:rsid w:val="00E30164"/>
    <w:rsid w:val="00E43757"/>
    <w:rsid w:val="00E43D52"/>
    <w:rsid w:val="00E82C5B"/>
    <w:rsid w:val="00F36768"/>
    <w:rsid w:val="00F676A0"/>
    <w:rsid w:val="00F73C5B"/>
    <w:rsid w:val="00F95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71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223C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-Vurgu11">
    <w:name w:val="Açık Gölgeleme - Vurgu 11"/>
    <w:basedOn w:val="NormalTablo"/>
    <w:uiPriority w:val="60"/>
    <w:rsid w:val="00223C7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223C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5">
    <w:name w:val="Light Shading Accent 5"/>
    <w:basedOn w:val="NormalTablo"/>
    <w:uiPriority w:val="60"/>
    <w:rsid w:val="00223C7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3">
    <w:name w:val="Light Shading Accent 3"/>
    <w:basedOn w:val="NormalTablo"/>
    <w:uiPriority w:val="60"/>
    <w:rsid w:val="007C0AA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Klavuz-Vurgu6">
    <w:name w:val="Light Grid Accent 6"/>
    <w:basedOn w:val="NormalTablo"/>
    <w:uiPriority w:val="62"/>
    <w:rsid w:val="00E301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E301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E30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71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223C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-Vurgu11">
    <w:name w:val="Açık Gölgeleme - Vurgu 11"/>
    <w:basedOn w:val="NormalTablo"/>
    <w:uiPriority w:val="60"/>
    <w:rsid w:val="00223C74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223C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5">
    <w:name w:val="Light Shading Accent 5"/>
    <w:basedOn w:val="NormalTablo"/>
    <w:uiPriority w:val="60"/>
    <w:rsid w:val="00223C7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3">
    <w:name w:val="Light Shading Accent 3"/>
    <w:basedOn w:val="NormalTablo"/>
    <w:uiPriority w:val="60"/>
    <w:rsid w:val="007C0AA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Klavuz-Vurgu6">
    <w:name w:val="Light Grid Accent 6"/>
    <w:basedOn w:val="NormalTablo"/>
    <w:uiPriority w:val="62"/>
    <w:rsid w:val="00E301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kKlavuz-Vurgu5">
    <w:name w:val="Light Grid Accent 5"/>
    <w:basedOn w:val="NormalTablo"/>
    <w:uiPriority w:val="62"/>
    <w:rsid w:val="00E301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ListeParagraf">
    <w:name w:val="List Paragraph"/>
    <w:basedOn w:val="Normal"/>
    <w:uiPriority w:val="34"/>
    <w:qFormat/>
    <w:rsid w:val="00E301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MSUN~1\AppData\Local\Temp\Rar$DIa4120.40410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82E8F-EC99-4193-A60D-A0C68639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0</TotalTime>
  <Pages>1</Pages>
  <Words>26</Words>
  <Characters>149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2019-10-22T13:50:00Z</dcterms:created>
  <dcterms:modified xsi:type="dcterms:W3CDTF">2019-10-22T13:50:00Z</dcterms:modified>
  <cp:category>https://www.sorubak.com</cp:category>
</cp:coreProperties>
</file>