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2" w:type="dxa"/>
        <w:jc w:val="center"/>
        <w:tblInd w:w="-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80"/>
        <w:gridCol w:w="3107"/>
        <w:gridCol w:w="282"/>
        <w:gridCol w:w="160"/>
        <w:gridCol w:w="3317"/>
        <w:gridCol w:w="160"/>
        <w:gridCol w:w="160"/>
        <w:gridCol w:w="3246"/>
        <w:gridCol w:w="160"/>
      </w:tblGrid>
      <w:tr w:rsidR="00F85B16" w:rsidTr="00F85B16">
        <w:trPr>
          <w:trHeight w:hRule="exact" w:val="171"/>
          <w:jc w:val="center"/>
        </w:trPr>
        <w:tc>
          <w:tcPr>
            <w:tcW w:w="180" w:type="dxa"/>
            <w:tcBorders>
              <w:top w:val="dashed" w:sz="4" w:space="0" w:color="auto"/>
              <w:left w:val="dashed" w:sz="4" w:space="0" w:color="auto"/>
              <w:bottom w:val="nil"/>
              <w:right w:val="nil"/>
            </w:tcBorders>
            <w:vAlign w:val="center"/>
          </w:tcPr>
          <w:p w:rsidR="00DC27BC" w:rsidRDefault="00DC27BC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3107" w:type="dxa"/>
            <w:tcBorders>
              <w:top w:val="nil"/>
              <w:left w:val="nil"/>
              <w:bottom w:val="single" w:sz="24" w:space="0" w:color="800080"/>
              <w:right w:val="nil"/>
            </w:tcBorders>
            <w:vAlign w:val="center"/>
          </w:tcPr>
          <w:p w:rsidR="00DC27BC" w:rsidRDefault="005A6639" w:rsidP="002410BF">
            <w:pPr>
              <w:ind w:right="1913"/>
              <w:jc w:val="center"/>
              <w:rPr>
                <w:rFonts w:cs="Arial"/>
                <w:sz w:val="28"/>
                <w:szCs w:val="20"/>
              </w:rPr>
            </w:pPr>
            <w:r>
              <w:rPr>
                <w:noProof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>
                      <wp:simplePos x="0" y="0"/>
                      <wp:positionH relativeFrom="margin">
                        <wp:posOffset>1352550</wp:posOffset>
                      </wp:positionH>
                      <wp:positionV relativeFrom="paragraph">
                        <wp:posOffset>-431800</wp:posOffset>
                      </wp:positionV>
                      <wp:extent cx="4502150" cy="333375"/>
                      <wp:effectExtent l="0" t="0" r="12700" b="28575"/>
                      <wp:wrapNone/>
                      <wp:docPr id="8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02150" cy="3333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75000"/>
                                  <a:lumOff val="0"/>
                                </a:sysClr>
                              </a:solidFill>
                              <a:ln w="952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819E8" w:rsidRDefault="006819E8" w:rsidP="006819E8">
                                  <w:pPr>
                                    <w:pStyle w:val="AralkYok"/>
                                    <w:jc w:val="center"/>
                                    <w:rPr>
                                      <w:rFonts w:ascii="Kayra" w:hAnsi="Kayra"/>
                                      <w:b/>
                                      <w:color w:val="FF0000"/>
                                    </w:rPr>
                                  </w:pPr>
                                  <w:r>
                                    <w:rPr>
                                      <w:rFonts w:ascii="Kayra" w:hAnsi="Kayra"/>
                                      <w:b/>
                                      <w:color w:val="FF0000"/>
                                    </w:rPr>
                                    <w:t>SAAT-DAKİKA VE SANİYE ARASINDAKİ DÖNÜŞTÜRMELER 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left:0;text-align:left;margin-left:106.5pt;margin-top:-34pt;width:354.5pt;height:26.25pt;z-index:251662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" fillcolor="#bfbfbf" strokecolor="white">
                      <v:textbox>
                        <w:txbxContent>
                          <w:p w:rsidR="006819E8" w:rsidRDefault="006819E8" w:rsidP="006819E8">
                            <w:pPr>
                              <w:pStyle w:val="AralkYok"/>
                              <w:jc w:val="center"/>
                              <w:rPr>
                                <w:rFonts w:ascii="Kayra" w:hAnsi="Kayra"/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ascii="Kayra" w:hAnsi="Kayra"/>
                                <w:b/>
                                <w:color w:val="FF0000"/>
                              </w:rPr>
                              <w:t>SAAT-DAKİKA VE SANİYE ARASINDAKİ DÖNÜŞTÜRMELER 2</w:t>
                            </w:r>
                          </w:p>
                        </w:txbxContent>
                      </v:textbox>
                      <w10:wrap anchorx="margin"/>
                    </v:rect>
                  </w:pict>
                </mc:Fallback>
              </mc:AlternateContent>
            </w:r>
          </w:p>
        </w:tc>
        <w:tc>
          <w:tcPr>
            <w:tcW w:w="282" w:type="dxa"/>
            <w:tcBorders>
              <w:top w:val="dashed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:rsidR="00DC27BC" w:rsidRDefault="00DC27BC" w:rsidP="002410BF">
            <w:pPr>
              <w:ind w:right="1458"/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160" w:type="dxa"/>
            <w:tcBorders>
              <w:top w:val="dashed" w:sz="4" w:space="0" w:color="auto"/>
              <w:left w:val="dashed" w:sz="4" w:space="0" w:color="auto"/>
              <w:bottom w:val="nil"/>
              <w:right w:val="nil"/>
            </w:tcBorders>
            <w:vAlign w:val="center"/>
          </w:tcPr>
          <w:p w:rsidR="00DC27BC" w:rsidRDefault="00DC27BC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3317" w:type="dxa"/>
            <w:tcBorders>
              <w:top w:val="nil"/>
              <w:left w:val="nil"/>
              <w:bottom w:val="single" w:sz="24" w:space="0" w:color="800080"/>
              <w:right w:val="nil"/>
            </w:tcBorders>
            <w:vAlign w:val="center"/>
          </w:tcPr>
          <w:p w:rsidR="00DC27BC" w:rsidRDefault="00DC27BC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160" w:type="dxa"/>
            <w:tcBorders>
              <w:top w:val="dashed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:rsidR="00DC27BC" w:rsidRDefault="00DC27BC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160" w:type="dxa"/>
            <w:tcBorders>
              <w:top w:val="dashed" w:sz="4" w:space="0" w:color="auto"/>
              <w:left w:val="dashed" w:sz="4" w:space="0" w:color="auto"/>
              <w:bottom w:val="nil"/>
              <w:right w:val="nil"/>
            </w:tcBorders>
            <w:vAlign w:val="center"/>
          </w:tcPr>
          <w:p w:rsidR="00DC27BC" w:rsidRDefault="00DC27BC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3246" w:type="dxa"/>
            <w:tcBorders>
              <w:top w:val="nil"/>
              <w:left w:val="nil"/>
              <w:bottom w:val="single" w:sz="24" w:space="0" w:color="800080"/>
              <w:right w:val="nil"/>
            </w:tcBorders>
            <w:vAlign w:val="center"/>
          </w:tcPr>
          <w:p w:rsidR="00DC27BC" w:rsidRDefault="00DC27BC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160" w:type="dxa"/>
            <w:tcBorders>
              <w:top w:val="dashed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:rsidR="00DC27BC" w:rsidRDefault="00DC27BC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</w:tc>
      </w:tr>
      <w:tr w:rsidR="00F85B16" w:rsidTr="00F85B16">
        <w:trPr>
          <w:trHeight w:hRule="exact" w:val="4441"/>
          <w:jc w:val="center"/>
        </w:trPr>
        <w:tc>
          <w:tcPr>
            <w:tcW w:w="180" w:type="dxa"/>
            <w:tcBorders>
              <w:top w:val="nil"/>
              <w:left w:val="nil"/>
              <w:bottom w:val="nil"/>
              <w:right w:val="single" w:sz="24" w:space="0" w:color="800080"/>
            </w:tcBorders>
            <w:vAlign w:val="center"/>
          </w:tcPr>
          <w:p w:rsidR="00DC27BC" w:rsidRDefault="00DC27BC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3107" w:type="dxa"/>
            <w:tcBorders>
              <w:top w:val="single" w:sz="24" w:space="0" w:color="800080"/>
              <w:left w:val="single" w:sz="24" w:space="0" w:color="800080"/>
              <w:bottom w:val="single" w:sz="24" w:space="0" w:color="800080"/>
              <w:right w:val="single" w:sz="24" w:space="0" w:color="800080"/>
            </w:tcBorders>
            <w:vAlign w:val="center"/>
          </w:tcPr>
          <w:p w:rsidR="001E0FD2" w:rsidRPr="001E0FD2" w:rsidRDefault="001E0FD2" w:rsidP="001E0FD2">
            <w:pPr>
              <w:pStyle w:val="AralkYok"/>
              <w:rPr>
                <w:rFonts w:ascii="Kayra" w:eastAsia="Calibri" w:hAnsi="Kayra"/>
                <w:lang w:val="tr-TR" w:eastAsia="en-US"/>
              </w:rPr>
            </w:pPr>
            <w:r w:rsidRPr="001E0FD2">
              <w:rPr>
                <w:rFonts w:ascii="Kayra" w:eastAsia="Calibri" w:hAnsi="Kayra"/>
                <w:lang w:val="tr-TR" w:eastAsia="en-US"/>
              </w:rPr>
              <w:t>370 dk. =.</w:t>
            </w:r>
            <w:r>
              <w:rPr>
                <w:rFonts w:ascii="Kayra" w:eastAsia="Calibri" w:hAnsi="Kayra"/>
                <w:lang w:val="tr-TR" w:eastAsia="en-US"/>
              </w:rPr>
              <w:t xml:space="preserve">........saat </w:t>
            </w:r>
            <w:r w:rsidRPr="001E0FD2">
              <w:rPr>
                <w:rFonts w:ascii="Kayra" w:eastAsia="Calibri" w:hAnsi="Kayra"/>
                <w:lang w:val="tr-TR" w:eastAsia="en-US"/>
              </w:rPr>
              <w:t>..........dk</w:t>
            </w:r>
          </w:p>
          <w:p w:rsidR="001E0FD2" w:rsidRPr="001E0FD2" w:rsidRDefault="001E0FD2" w:rsidP="001E0FD2">
            <w:pPr>
              <w:pStyle w:val="AralkYok"/>
              <w:rPr>
                <w:rFonts w:ascii="Kayra" w:eastAsia="Calibri" w:hAnsi="Kayra"/>
                <w:lang w:val="tr-TR" w:eastAsia="en-US"/>
              </w:rPr>
            </w:pPr>
            <w:r w:rsidRPr="001E0FD2">
              <w:rPr>
                <w:rFonts w:ascii="Kayra" w:eastAsia="Calibri" w:hAnsi="Kayra"/>
                <w:lang w:val="tr-TR" w:eastAsia="en-US"/>
              </w:rPr>
              <w:t>60 dakika bir saat olduğu için</w:t>
            </w:r>
            <w:r w:rsidR="00727578">
              <w:rPr>
                <w:rFonts w:ascii="Kayra" w:eastAsia="Calibri" w:hAnsi="Kayra"/>
                <w:lang w:val="tr-TR" w:eastAsia="en-US"/>
              </w:rPr>
              <w:t xml:space="preserve">     370 ’ i 60 ’ a böleriz.</w:t>
            </w:r>
            <w:r w:rsidRPr="001E0FD2">
              <w:rPr>
                <w:rFonts w:ascii="Kayra" w:eastAsia="Calibri" w:hAnsi="Kayra"/>
                <w:lang w:val="tr-TR" w:eastAsia="en-US"/>
              </w:rPr>
              <w:t xml:space="preserve">    </w:t>
            </w:r>
          </w:p>
          <w:p w:rsidR="001E0FD2" w:rsidRDefault="005A6639" w:rsidP="001E0FD2">
            <w:pPr>
              <w:pStyle w:val="AralkYok"/>
              <w:rPr>
                <w:rFonts w:ascii="Kayra" w:eastAsia="Calibri" w:hAnsi="Kayra"/>
                <w:lang w:val="tr-TR" w:eastAsia="en-US"/>
              </w:rPr>
            </w:pPr>
            <w:r>
              <w:rPr>
                <w:noProof/>
                <w:lang w:val="tr-TR" w:eastAsia="tr-TR"/>
              </w:rPr>
              <mc:AlternateContent>
                <mc:Choice Requires="wpg">
                  <w:drawing>
                    <wp:anchor distT="0" distB="0" distL="114300" distR="114300" simplePos="0" relativeHeight="251653632" behindDoc="0" locked="0" layoutInCell="1" allowOverlap="1">
                      <wp:simplePos x="0" y="0"/>
                      <wp:positionH relativeFrom="column">
                        <wp:posOffset>140970</wp:posOffset>
                      </wp:positionH>
                      <wp:positionV relativeFrom="paragraph">
                        <wp:posOffset>635635</wp:posOffset>
                      </wp:positionV>
                      <wp:extent cx="1684020" cy="1337945"/>
                      <wp:effectExtent l="17145" t="16510" r="22860" b="17145"/>
                      <wp:wrapNone/>
                      <wp:docPr id="73" name="Group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84020" cy="1337945"/>
                                <a:chOff x="-1358" y="0"/>
                                <a:chExt cx="12639" cy="9257"/>
                              </a:xfrm>
                            </wpg:grpSpPr>
                            <wps:wsp>
                              <wps:cNvPr id="74" name="Dikdörtgen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51" y="0"/>
                                  <a:ext cx="3565" cy="279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0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E0FD2" w:rsidRPr="001E0FD2" w:rsidRDefault="001E0FD2" w:rsidP="001E0FD2">
                                    <w:pPr>
                                      <w:pStyle w:val="AralkYok"/>
                                      <w:rPr>
                                        <w:rFonts w:ascii="ALFABET98" w:hAnsi="ALFABET98"/>
                                        <w:color w:val="FF0000"/>
                                        <w:sz w:val="28"/>
                                        <w:szCs w:val="28"/>
                                      </w:rPr>
                                    </w:pPr>
                                    <w:r w:rsidRPr="001E0FD2">
                                      <w:rPr>
                                        <w:rFonts w:ascii="ALFABET98" w:hAnsi="ALFABET98"/>
                                        <w:color w:val="FF0000"/>
                                        <w:sz w:val="28"/>
                                        <w:szCs w:val="28"/>
                                      </w:rPr>
                                      <w:t>60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g:grpSp>
                              <wpg:cNvPr id="75" name="Grup 1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-1358" y="0"/>
                                  <a:ext cx="12639" cy="9257"/>
                                  <a:chOff x="-1358" y="0"/>
                                  <a:chExt cx="12639" cy="9257"/>
                                </a:xfrm>
                              </wpg:grpSpPr>
                              <wpg:grpSp>
                                <wpg:cNvPr id="76" name="Grup 17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4948" y="0"/>
                                    <a:ext cx="6333" cy="8762"/>
                                    <a:chOff x="-1116" y="-1905"/>
                                    <a:chExt cx="3527" cy="8763"/>
                                  </a:xfrm>
                                </wpg:grpSpPr>
                                <wps:wsp>
                                  <wps:cNvPr id="77" name="Düz Bağlayıcı 18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-1116" y="-1905"/>
                                      <a:ext cx="0" cy="8762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2857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8" name="Düz Bağlayıcı 1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-1116" y="1013"/>
                                      <a:ext cx="3526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2857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79" name="Dikdörtgen 2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-1358" y="0"/>
                                    <a:ext cx="5907" cy="925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0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1E0FD2" w:rsidRPr="001E0FD2" w:rsidRDefault="001E0FD2" w:rsidP="001E0FD2">
                                      <w:pPr>
                                        <w:pStyle w:val="AralkYok"/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  <w:u w:val="single"/>
                                        </w:rPr>
                                      </w:pPr>
                                      <w:r w:rsidRPr="001E0FD2"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  <w:t xml:space="preserve">  370</w:t>
                                      </w:r>
                                    </w:p>
                                    <w:p w:rsidR="001E0FD2" w:rsidRPr="001E0FD2" w:rsidRDefault="001E0FD2" w:rsidP="001E0FD2">
                                      <w:pPr>
                                        <w:pStyle w:val="AralkYok"/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</w:pPr>
                                      <w:r w:rsidRPr="001E0FD2"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  <w:u w:val="single"/>
                                        </w:rPr>
                                        <w:t xml:space="preserve"> _360</w:t>
                                      </w:r>
                                    </w:p>
                                    <w:p w:rsidR="001E0FD2" w:rsidRPr="001E0FD2" w:rsidRDefault="001E0FD2" w:rsidP="001E0FD2">
                                      <w:pPr>
                                        <w:pStyle w:val="AralkYok"/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  <w:u w:val="single"/>
                                        </w:rPr>
                                      </w:pPr>
                                      <w:r w:rsidRPr="001E0FD2"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  <w:t xml:space="preserve">  0</w:t>
                                      </w:r>
                                      <w:r w:rsidRPr="001E0FD2">
                                        <w:rPr>
                                          <w:rFonts w:ascii="ALFABET98" w:hAnsi="ALFABET98"/>
                                          <w:sz w:val="28"/>
                                          <w:szCs w:val="28"/>
                                          <w:u w:val="single"/>
                                        </w:rPr>
                                        <w:t>10</w:t>
                                      </w:r>
                                      <w:r w:rsidRPr="001E0FD2"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  <w:u w:val="single"/>
                                        </w:rPr>
                                        <w:t xml:space="preserve"> </w:t>
                                      </w:r>
                                    </w:p>
                                    <w:p w:rsidR="001E0FD2" w:rsidRPr="001E0FD2" w:rsidRDefault="001E0FD2" w:rsidP="001E0FD2">
                                      <w:pPr>
                                        <w:pStyle w:val="AralkYok"/>
                                        <w:jc w:val="center"/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  <w:u w:val="single"/>
                                        </w:rPr>
                                      </w:pPr>
                                      <w:r w:rsidRPr="001E0FD2"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  <w:u w:val="single"/>
                                        </w:rPr>
                                        <w:t>dakika</w:t>
                                      </w:r>
                                    </w:p>
                                    <w:p w:rsidR="001E0FD2" w:rsidRPr="001E0FD2" w:rsidRDefault="001E0FD2" w:rsidP="001E0FD2">
                                      <w:pPr>
                                        <w:pStyle w:val="AralkYok"/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</w:pPr>
                                    </w:p>
                                    <w:p w:rsidR="001E0FD2" w:rsidRPr="001E0FD2" w:rsidRDefault="001E0FD2" w:rsidP="001E0FD2">
                                      <w:pPr>
                                        <w:pStyle w:val="AralkYok"/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</w:pPr>
                                      <w:r w:rsidRPr="001E0FD2"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  <w:t xml:space="preserve">  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80" name="Dikdörtgen 2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651" y="3329"/>
                                    <a:ext cx="4643" cy="450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0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1E0FD2" w:rsidRPr="001E0FD2" w:rsidRDefault="001E0FD2" w:rsidP="001E0FD2">
                                      <w:pPr>
                                        <w:pStyle w:val="AralkYok"/>
                                        <w:rPr>
                                          <w:rFonts w:ascii="ALFABET98" w:hAnsi="ALFABET98"/>
                                          <w:sz w:val="28"/>
                                          <w:szCs w:val="28"/>
                                        </w:rPr>
                                      </w:pPr>
                                      <w:r w:rsidRPr="001E0FD2">
                                        <w:rPr>
                                          <w:rFonts w:ascii="ALFABET98" w:hAnsi="ALFABET98"/>
                                          <w:sz w:val="28"/>
                                          <w:szCs w:val="28"/>
                                          <w:u w:val="single"/>
                                        </w:rPr>
                                        <w:t>6</w:t>
                                      </w:r>
                                      <w:r w:rsidRPr="001E0FD2">
                                        <w:rPr>
                                          <w:rFonts w:ascii="ALFABET98" w:hAnsi="ALFABET98"/>
                                          <w:sz w:val="28"/>
                                          <w:szCs w:val="28"/>
                                        </w:rPr>
                                        <w:t xml:space="preserve"> saat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4" o:spid="_x0000_s1027" style="position:absolute;margin-left:11.1pt;margin-top:50.05pt;width:132.6pt;height:105.35pt;z-index:251653632;mso-width-relative:margin;mso-height-relative:margin" coordorigin="-1358" coordsize="12639,9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">
                      <v:rect id="Dikdörtgen 14" o:spid="_x0000_s1028" style="position:absolute;left:5651;width:3565;height:279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6k9cQA&#10;AADbAAAADwAAAGRycy9kb3ducmV2LnhtbESPQWvCQBSE70L/w/IK3uqmRVqJboIUCvGkjdJ6fGSf&#10;m2D2bciuJvbXdwsFj8PMfMOs8tG24kq9bxwreJ4lIIgrpxs2Cg77j6cFCB+QNbaOScGNPOTZw2SF&#10;qXYDf9K1DEZECPsUFdQhdKmUvqrJop+5jjh6J9dbDFH2Ruoehwi3rXxJkldpseG4UGNH7zVV5/Ji&#10;Fexu5vAzdt8bU21x+Cp2x7I4zpWaPo7rJYhAY7iH/9uFVvA2h78v8QfI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+pPXEAAAA2wAAAA8AAAAAAAAAAAAAAAAAmAIAAGRycy9k&#10;b3ducmV2LnhtbFBLBQYAAAAABAAEAPUAAACJAwAAAAA=&#10;" strokecolor="white" strokeweight="2pt">
                        <v:textbox>
                          <w:txbxContent>
                            <w:p w:rsidR="001E0FD2" w:rsidRPr="001E0FD2" w:rsidRDefault="001E0FD2" w:rsidP="001E0FD2">
                              <w:pPr>
                                <w:pStyle w:val="AralkYok"/>
                                <w:rPr>
                                  <w:rFonts w:ascii="ALFABET98" w:hAnsi="ALFABET98"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 w:rsidRPr="001E0FD2">
                                <w:rPr>
                                  <w:rFonts w:ascii="ALFABET98" w:hAnsi="ALFABET98"/>
                                  <w:color w:val="FF0000"/>
                                  <w:sz w:val="28"/>
                                  <w:szCs w:val="28"/>
                                </w:rPr>
                                <w:t>60</w:t>
                              </w:r>
                            </w:p>
                          </w:txbxContent>
                        </v:textbox>
                      </v:rect>
                      <v:group id="Grup 16" o:spid="_x0000_s1029" style="position:absolute;left:-1358;width:12639;height:9257" coordorigin="-1358" coordsize="12639,92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          <v:group id="Grup 17" o:spid="_x0000_s1030" style="position:absolute;left:4948;width:6333;height:8762" coordorigin="-1116,-1905" coordsize="3527,8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          <v:line id="Düz Bağlayıcı 18" o:spid="_x0000_s1031" style="position:absolute;visibility:visible;mso-wrap-style:square" from="-1116,-1905" to="-1116,6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4njn8EAAADbAAAADwAAAGRycy9kb3ducmV2LnhtbESPQYvCMBSE7wv+h/AEb2uqyCrVKCII&#10;PejBruj10TybYvNSm6j1328EYY/DzHzDLFadrcWDWl85VjAaJiCIC6crLhUcf7ffMxA+IGusHZOC&#10;F3lYLXtfC0y1e/KBHnkoRYSwT1GBCaFJpfSFIYt+6Bri6F1cazFE2ZZSt/iMcFvLcZL8SIsVxwWD&#10;DW0MFdf8bhVM9pnR527nd4ckO1F1m2xuuVNq0O/WcxCBuvAf/rQzrWA6hfeX+APk8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HieOfwQAAANsAAAAPAAAAAAAAAAAAAAAA&#10;AKECAABkcnMvZG93bnJldi54bWxQSwUGAAAAAAQABAD5AAAAjwMAAAAA&#10;" strokeweight="2.25pt"/>
                          <v:line id="Düz Bağlayıcı 19" o:spid="_x0000_s1032" style="position:absolute;flip:x;visibility:visible;mso-wrap-style:square" from="-1116,1013" to="2410,10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p6C5scAAADbAAAADwAAAGRycy9kb3ducmV2LnhtbESPTWvCQBCG74L/YZmCF9FNRbSkrlL8&#10;aBVKoeqhx2l2TILZ2ZBdNf5751DocXjnfeaZ2aJ1lbpSE0rPBp6HCSjizNuScwPHw2bwAipEZIuV&#10;ZzJwpwCLebczw9T6G3/TdR9zJRAOKRooYqxTrUNWkMMw9DWxZCffOIwyNrm2Dd4E7io9SpKJdliy&#10;XCiwpmVB2Xl/caKxGh9299+P9+nXepl9nnbjfrL9Mab31L69gorUxv/lv/bWGpiKrPwiANDz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unoLmxwAAANsAAAAPAAAAAAAA&#10;AAAAAAAAAKECAABkcnMvZG93bnJldi54bWxQSwUGAAAAAAQABAD5AAAAlQMAAAAA&#10;" strokeweight="2.25pt"/>
                        </v:group>
                        <v:rect id="Dikdörtgen 20" o:spid="_x0000_s1033" style="position:absolute;left:-1358;width:5907;height:92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8La8UA&#10;AADbAAAADwAAAGRycy9kb3ducmV2LnhtbESPQWvCQBSE7wX/w/KE3urGUqpGVxGhkJ5q06AeH9nn&#10;Jph9G7JbE/vruwWhx2FmvmFWm8E24kqdrx0rmE4SEMSl0zUbBcXX29MchA/IGhvHpOBGHjbr0cMK&#10;U+16/qRrHoyIEPYpKqhCaFMpfVmRRT9xLXH0zq6zGKLsjNQd9hFuG/mcJK/SYs1xocKWdhWVl/zb&#10;KtjfTPEztMd3U35gf8j2pzw7vSj1OB62SxCBhvAfvrczrWC2gL8v8Qf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vwtrxQAAANsAAAAPAAAAAAAAAAAAAAAAAJgCAABkcnMv&#10;ZG93bnJldi54bWxQSwUGAAAAAAQABAD1AAAAigMAAAAA&#10;" strokecolor="white" strokeweight="2pt">
                          <v:textbox>
                            <w:txbxContent>
                              <w:p w:rsidR="001E0FD2" w:rsidRPr="001E0FD2" w:rsidRDefault="001E0FD2" w:rsidP="001E0FD2">
                                <w:pPr>
                                  <w:pStyle w:val="AralkYok"/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  <w:u w:val="single"/>
                                  </w:rPr>
                                </w:pPr>
                                <w:r w:rsidRPr="001E0FD2"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</w:rPr>
                                  <w:t xml:space="preserve">  370</w:t>
                                </w:r>
                              </w:p>
                              <w:p w:rsidR="001E0FD2" w:rsidRPr="001E0FD2" w:rsidRDefault="001E0FD2" w:rsidP="001E0FD2">
                                <w:pPr>
                                  <w:pStyle w:val="AralkYok"/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 w:rsidRPr="001E0FD2"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  <w:u w:val="single"/>
                                  </w:rPr>
                                  <w:t xml:space="preserve"> _360</w:t>
                                </w:r>
                              </w:p>
                              <w:p w:rsidR="001E0FD2" w:rsidRPr="001E0FD2" w:rsidRDefault="001E0FD2" w:rsidP="001E0FD2">
                                <w:pPr>
                                  <w:pStyle w:val="AralkYok"/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  <w:u w:val="single"/>
                                  </w:rPr>
                                </w:pPr>
                                <w:r w:rsidRPr="001E0FD2"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</w:rPr>
                                  <w:t xml:space="preserve">  0</w:t>
                                </w:r>
                                <w:r w:rsidRPr="001E0FD2">
                                  <w:rPr>
                                    <w:rFonts w:ascii="ALFABET98" w:hAnsi="ALFABET98"/>
                                    <w:sz w:val="28"/>
                                    <w:szCs w:val="28"/>
                                    <w:u w:val="single"/>
                                  </w:rPr>
                                  <w:t>10</w:t>
                                </w:r>
                                <w:r w:rsidRPr="001E0FD2"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  <w:u w:val="single"/>
                                  </w:rPr>
                                  <w:t xml:space="preserve"> </w:t>
                                </w:r>
                              </w:p>
                              <w:p w:rsidR="001E0FD2" w:rsidRPr="001E0FD2" w:rsidRDefault="001E0FD2" w:rsidP="001E0FD2">
                                <w:pPr>
                                  <w:pStyle w:val="AralkYok"/>
                                  <w:jc w:val="center"/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  <w:u w:val="single"/>
                                  </w:rPr>
                                </w:pPr>
                                <w:r w:rsidRPr="001E0FD2"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  <w:u w:val="single"/>
                                  </w:rPr>
                                  <w:t>dakika</w:t>
                                </w:r>
                              </w:p>
                              <w:p w:rsidR="001E0FD2" w:rsidRPr="001E0FD2" w:rsidRDefault="001E0FD2" w:rsidP="001E0FD2">
                                <w:pPr>
                                  <w:pStyle w:val="AralkYok"/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</w:p>
                              <w:p w:rsidR="001E0FD2" w:rsidRPr="001E0FD2" w:rsidRDefault="001E0FD2" w:rsidP="001E0FD2">
                                <w:pPr>
                                  <w:pStyle w:val="AralkYok"/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 w:rsidRPr="001E0FD2"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</w:rPr>
                                  <w:t xml:space="preserve">  </w:t>
                                </w:r>
                              </w:p>
                            </w:txbxContent>
                          </v:textbox>
                        </v:rect>
                        <v:rect id="Dikdörtgen 21" o:spid="_x0000_s1034" style="position:absolute;left:5651;top:3329;width:4643;height:4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DS0cIA&#10;AADbAAAADwAAAGRycy9kb3ducmV2LnhtbERPz2vCMBS+C/sfwht4s+nGkNIZRQaD7rSuK+rx0byl&#10;xealNJmt/vXLQdjx4/u92c22FxcafedYwVOSgiBunO7YKKi/31cZCB+QNfaOScGVPOy2D4sN5tpN&#10;/EWXKhgRQ9jnqKANYcil9E1LFn3iBuLI/bjRYohwNFKPOMVw28vnNF1Lix3HhhYHemupOVe/VkF5&#10;NfVtHo4fpvnE6VCUp6o4vSi1fJz3ryACzeFffHcXWkEW18cv8QfI7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UNLRwgAAANsAAAAPAAAAAAAAAAAAAAAAAJgCAABkcnMvZG93&#10;bnJldi54bWxQSwUGAAAAAAQABAD1AAAAhwMAAAAA&#10;" strokecolor="white" strokeweight="2pt">
                          <v:textbox>
                            <w:txbxContent>
                              <w:p w:rsidR="001E0FD2" w:rsidRPr="001E0FD2" w:rsidRDefault="001E0FD2" w:rsidP="001E0FD2">
                                <w:pPr>
                                  <w:pStyle w:val="AralkYok"/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r w:rsidRPr="001E0FD2">
                                  <w:rPr>
                                    <w:rFonts w:ascii="ALFABET98" w:hAnsi="ALFABET98"/>
                                    <w:sz w:val="28"/>
                                    <w:szCs w:val="28"/>
                                    <w:u w:val="single"/>
                                  </w:rPr>
                                  <w:t>6</w:t>
                                </w:r>
                                <w:r w:rsidRPr="001E0FD2"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 xml:space="preserve"> saat</w:t>
                                </w:r>
                              </w:p>
                            </w:txbxContent>
                          </v:textbox>
                        </v:rect>
                      </v:group>
                    </v:group>
                  </w:pict>
                </mc:Fallback>
              </mc:AlternateContent>
            </w:r>
            <w:r w:rsidR="001E0FD2" w:rsidRPr="001E0FD2">
              <w:rPr>
                <w:rFonts w:ascii="Kayra" w:eastAsia="Calibri" w:hAnsi="Kayra"/>
                <w:lang w:val="tr-TR" w:eastAsia="en-US"/>
              </w:rPr>
              <w:t xml:space="preserve">Bölme işlemindeki bölüm bize saati, kalan sayı ise dakikayı verir.  </w:t>
            </w:r>
          </w:p>
          <w:p w:rsidR="001E0FD2" w:rsidRDefault="001E0FD2" w:rsidP="001E0FD2">
            <w:pPr>
              <w:pStyle w:val="AralkYok"/>
              <w:rPr>
                <w:rFonts w:ascii="Kayra" w:eastAsia="Calibri" w:hAnsi="Kayra"/>
                <w:lang w:val="tr-TR" w:eastAsia="en-US"/>
              </w:rPr>
            </w:pPr>
          </w:p>
          <w:p w:rsidR="001E0FD2" w:rsidRDefault="001E0FD2" w:rsidP="001E0FD2">
            <w:pPr>
              <w:pStyle w:val="AralkYok"/>
              <w:rPr>
                <w:rFonts w:ascii="Kayra" w:eastAsia="Calibri" w:hAnsi="Kayra"/>
                <w:lang w:val="tr-TR" w:eastAsia="en-US"/>
              </w:rPr>
            </w:pPr>
          </w:p>
          <w:p w:rsidR="001E0FD2" w:rsidRDefault="001E0FD2" w:rsidP="001E0FD2">
            <w:pPr>
              <w:pStyle w:val="AralkYok"/>
              <w:rPr>
                <w:rFonts w:ascii="Kayra" w:eastAsia="Calibri" w:hAnsi="Kayra"/>
                <w:lang w:val="tr-TR" w:eastAsia="en-US"/>
              </w:rPr>
            </w:pPr>
          </w:p>
          <w:p w:rsidR="001E0FD2" w:rsidRDefault="001E0FD2" w:rsidP="001E0FD2">
            <w:pPr>
              <w:pStyle w:val="AralkYok"/>
              <w:rPr>
                <w:rFonts w:ascii="Kayra" w:eastAsia="Calibri" w:hAnsi="Kayra"/>
                <w:lang w:val="tr-TR" w:eastAsia="en-US"/>
              </w:rPr>
            </w:pPr>
          </w:p>
          <w:p w:rsidR="001E0FD2" w:rsidRDefault="001E0FD2" w:rsidP="001E0FD2">
            <w:pPr>
              <w:pStyle w:val="AralkYok"/>
              <w:rPr>
                <w:rFonts w:ascii="Kayra" w:eastAsia="Calibri" w:hAnsi="Kayra"/>
                <w:lang w:val="tr-TR" w:eastAsia="en-US"/>
              </w:rPr>
            </w:pPr>
          </w:p>
          <w:p w:rsidR="001E0FD2" w:rsidRDefault="001E0FD2" w:rsidP="001E0FD2">
            <w:pPr>
              <w:pStyle w:val="AralkYok"/>
              <w:rPr>
                <w:rFonts w:ascii="Kayra" w:eastAsia="Calibri" w:hAnsi="Kayra"/>
                <w:lang w:val="tr-TR" w:eastAsia="en-US"/>
              </w:rPr>
            </w:pPr>
          </w:p>
          <w:p w:rsidR="001E0FD2" w:rsidRPr="001E0FD2" w:rsidRDefault="001E0FD2" w:rsidP="001E0FD2">
            <w:pPr>
              <w:pStyle w:val="AralkYok"/>
              <w:rPr>
                <w:rFonts w:ascii="Kayra" w:eastAsia="Calibri" w:hAnsi="Kayra"/>
                <w:lang w:val="tr-TR" w:eastAsia="en-US"/>
              </w:rPr>
            </w:pPr>
            <w:r w:rsidRPr="001E0FD2">
              <w:rPr>
                <w:rFonts w:ascii="Kayra" w:eastAsia="Calibri" w:hAnsi="Kayra"/>
                <w:lang w:val="tr-TR" w:eastAsia="en-US"/>
              </w:rPr>
              <w:t>370 dk. = 6  sa , 10 dk  eder.</w:t>
            </w:r>
          </w:p>
          <w:p w:rsidR="00F85B16" w:rsidRPr="001E0FD2" w:rsidRDefault="00F85B16" w:rsidP="001E0FD2">
            <w:pPr>
              <w:pStyle w:val="AralkYok"/>
              <w:rPr>
                <w:rFonts w:ascii="Kayra" w:hAnsi="Kayra"/>
                <w:b/>
              </w:rPr>
            </w:pPr>
            <w:r w:rsidRPr="001E0FD2">
              <w:rPr>
                <w:rFonts w:ascii="Kayra" w:hAnsi="Kayra"/>
              </w:rPr>
              <w:t xml:space="preserve">         </w:t>
            </w:r>
          </w:p>
          <w:p w:rsidR="005C6918" w:rsidRPr="001E0FD2" w:rsidRDefault="005C6918" w:rsidP="001E0FD2">
            <w:pPr>
              <w:pStyle w:val="AralkYok"/>
              <w:rPr>
                <w:rFonts w:ascii="Kayra" w:hAnsi="Kayra"/>
                <w:b/>
              </w:rPr>
            </w:pPr>
          </w:p>
          <w:p w:rsidR="005C6918" w:rsidRPr="001E0FD2" w:rsidRDefault="005C6918" w:rsidP="001E0FD2">
            <w:pPr>
              <w:pStyle w:val="AralkYok"/>
              <w:rPr>
                <w:rFonts w:ascii="Kayra" w:hAnsi="Kayra"/>
                <w:b/>
              </w:rPr>
            </w:pPr>
          </w:p>
          <w:p w:rsidR="005C6918" w:rsidRPr="001E0FD2" w:rsidRDefault="005C6918" w:rsidP="001E0FD2">
            <w:pPr>
              <w:pStyle w:val="AralkYok"/>
              <w:rPr>
                <w:rFonts w:ascii="Kayra" w:hAnsi="Kayra"/>
                <w:b/>
              </w:rPr>
            </w:pPr>
          </w:p>
          <w:p w:rsidR="005C6918" w:rsidRPr="001E0FD2" w:rsidRDefault="005C6918" w:rsidP="001E0FD2">
            <w:pPr>
              <w:pStyle w:val="AralkYok"/>
              <w:rPr>
                <w:rFonts w:ascii="Kayra" w:hAnsi="Kayra"/>
                <w:b/>
              </w:rPr>
            </w:pPr>
          </w:p>
          <w:p w:rsidR="005C6918" w:rsidRPr="001E0FD2" w:rsidRDefault="005C6918" w:rsidP="001E0FD2">
            <w:pPr>
              <w:pStyle w:val="AralkYok"/>
              <w:rPr>
                <w:rFonts w:ascii="Kayra" w:hAnsi="Kayra"/>
                <w:b/>
              </w:rPr>
            </w:pPr>
          </w:p>
          <w:p w:rsidR="005C6918" w:rsidRPr="001E0FD2" w:rsidRDefault="005C6918" w:rsidP="001E0FD2">
            <w:pPr>
              <w:pStyle w:val="AralkYok"/>
              <w:rPr>
                <w:rFonts w:ascii="Kayra" w:hAnsi="Kayra"/>
                <w:b/>
              </w:rPr>
            </w:pPr>
          </w:p>
          <w:p w:rsidR="005C6918" w:rsidRPr="001E0FD2" w:rsidRDefault="005C6918" w:rsidP="001E0FD2">
            <w:pPr>
              <w:pStyle w:val="AralkYok"/>
              <w:rPr>
                <w:rFonts w:ascii="Kayra" w:hAnsi="Kayra"/>
                <w:b/>
              </w:rPr>
            </w:pPr>
          </w:p>
          <w:p w:rsidR="005C6918" w:rsidRPr="001E0FD2" w:rsidRDefault="005C6918" w:rsidP="001E0FD2">
            <w:pPr>
              <w:pStyle w:val="AralkYok"/>
              <w:rPr>
                <w:rFonts w:ascii="Kayra" w:hAnsi="Kayra"/>
                <w:b/>
              </w:rPr>
            </w:pPr>
          </w:p>
          <w:p w:rsidR="005C6918" w:rsidRPr="001E0FD2" w:rsidRDefault="005C6918" w:rsidP="001E0FD2">
            <w:pPr>
              <w:pStyle w:val="AralkYok"/>
              <w:rPr>
                <w:rFonts w:ascii="Kayra" w:hAnsi="Kayra"/>
                <w:b/>
              </w:rPr>
            </w:pPr>
          </w:p>
          <w:p w:rsidR="005C6918" w:rsidRPr="001E0FD2" w:rsidRDefault="005C6918" w:rsidP="001E0FD2">
            <w:pPr>
              <w:pStyle w:val="AralkYok"/>
              <w:rPr>
                <w:rFonts w:ascii="Kayra" w:hAnsi="Kayra"/>
              </w:rPr>
            </w:pPr>
          </w:p>
          <w:p w:rsidR="00AD5EB8" w:rsidRPr="001E0FD2" w:rsidRDefault="00AD5EB8" w:rsidP="001E0FD2">
            <w:pPr>
              <w:pStyle w:val="AralkYok"/>
              <w:rPr>
                <w:rFonts w:ascii="Kayra" w:hAnsi="Kayra"/>
              </w:rPr>
            </w:pPr>
          </w:p>
          <w:p w:rsidR="00AD5EB8" w:rsidRPr="001E0FD2" w:rsidRDefault="00AD5EB8" w:rsidP="001E0FD2">
            <w:pPr>
              <w:pStyle w:val="AralkYok"/>
              <w:rPr>
                <w:rFonts w:ascii="Kayra" w:hAnsi="Kayra"/>
              </w:rPr>
            </w:pPr>
          </w:p>
          <w:p w:rsidR="00AD5EB8" w:rsidRPr="001E0FD2" w:rsidRDefault="00AD5EB8" w:rsidP="001E0FD2">
            <w:pPr>
              <w:pStyle w:val="AralkYok"/>
              <w:rPr>
                <w:rFonts w:ascii="Kayra" w:hAnsi="Kayra"/>
              </w:rPr>
            </w:pPr>
          </w:p>
          <w:p w:rsidR="00AD5EB8" w:rsidRPr="001E0FD2" w:rsidRDefault="00AD5EB8" w:rsidP="001E0FD2">
            <w:pPr>
              <w:pStyle w:val="AralkYok"/>
              <w:rPr>
                <w:rFonts w:ascii="Kayra" w:hAnsi="Kayra"/>
              </w:rPr>
            </w:pPr>
          </w:p>
          <w:p w:rsidR="00AD5EB8" w:rsidRPr="001E0FD2" w:rsidRDefault="00AD5EB8" w:rsidP="001E0FD2">
            <w:pPr>
              <w:pStyle w:val="AralkYok"/>
              <w:rPr>
                <w:rFonts w:ascii="Kayra" w:hAnsi="Kayra"/>
              </w:rPr>
            </w:pPr>
          </w:p>
          <w:p w:rsidR="00AD5EB8" w:rsidRPr="001E0FD2" w:rsidRDefault="00AD5EB8" w:rsidP="001E0FD2">
            <w:pPr>
              <w:pStyle w:val="AralkYok"/>
              <w:rPr>
                <w:rFonts w:ascii="Kayra" w:hAnsi="Kayra"/>
              </w:rPr>
            </w:pPr>
          </w:p>
          <w:p w:rsidR="00AD5EB8" w:rsidRPr="001E0FD2" w:rsidRDefault="00AD5EB8" w:rsidP="001E0FD2">
            <w:pPr>
              <w:pStyle w:val="AralkYok"/>
              <w:rPr>
                <w:rFonts w:ascii="Kayra" w:hAnsi="Kayra"/>
              </w:rPr>
            </w:pPr>
          </w:p>
          <w:p w:rsidR="00AD5EB8" w:rsidRPr="001E0FD2" w:rsidRDefault="00AD5EB8" w:rsidP="001E0FD2">
            <w:pPr>
              <w:pStyle w:val="AralkYok"/>
              <w:rPr>
                <w:rFonts w:ascii="Kayra" w:hAnsi="Kayra"/>
              </w:rPr>
            </w:pPr>
          </w:p>
          <w:p w:rsidR="00AD5EB8" w:rsidRPr="001E0FD2" w:rsidRDefault="00AD5EB8" w:rsidP="001E0FD2">
            <w:pPr>
              <w:pStyle w:val="AralkYok"/>
              <w:rPr>
                <w:rFonts w:ascii="Kayra" w:hAnsi="Kayra"/>
              </w:rPr>
            </w:pPr>
          </w:p>
          <w:p w:rsidR="00AD5EB8" w:rsidRPr="001E0FD2" w:rsidRDefault="00AD5EB8" w:rsidP="001E0FD2">
            <w:pPr>
              <w:pStyle w:val="AralkYok"/>
              <w:rPr>
                <w:rFonts w:ascii="Kayra" w:hAnsi="Kayra"/>
              </w:rPr>
            </w:pPr>
          </w:p>
          <w:p w:rsidR="00AD5EB8" w:rsidRPr="001E0FD2" w:rsidRDefault="00AD5EB8" w:rsidP="001E0FD2">
            <w:pPr>
              <w:pStyle w:val="AralkYok"/>
              <w:rPr>
                <w:rFonts w:ascii="Kayra" w:hAnsi="Kayra"/>
              </w:rPr>
            </w:pPr>
          </w:p>
          <w:p w:rsidR="00DC27BC" w:rsidRPr="001E0FD2" w:rsidRDefault="00DC27BC" w:rsidP="001E0FD2">
            <w:pPr>
              <w:pStyle w:val="AralkYok"/>
              <w:rPr>
                <w:rFonts w:ascii="Kayra" w:hAnsi="Kayra" w:cs="Arial"/>
                <w:sz w:val="28"/>
                <w:szCs w:val="20"/>
              </w:rPr>
            </w:pPr>
          </w:p>
        </w:tc>
        <w:tc>
          <w:tcPr>
            <w:tcW w:w="282" w:type="dxa"/>
            <w:tcBorders>
              <w:top w:val="nil"/>
              <w:left w:val="single" w:sz="24" w:space="0" w:color="800080"/>
              <w:bottom w:val="nil"/>
              <w:right w:val="nil"/>
            </w:tcBorders>
            <w:vAlign w:val="center"/>
          </w:tcPr>
          <w:p w:rsidR="00DC27BC" w:rsidRDefault="005A6639" w:rsidP="002410BF">
            <w:pPr>
              <w:ind w:right="1458"/>
              <w:jc w:val="center"/>
              <w:rPr>
                <w:rFonts w:cs="Arial"/>
                <w:sz w:val="28"/>
                <w:szCs w:val="20"/>
              </w:rPr>
            </w:pPr>
            <w:r>
              <w:rPr>
                <w:noProof/>
                <w:lang w:val="tr-TR" w:eastAsia="tr-TR"/>
              </w:rPr>
              <mc:AlternateContent>
                <mc:Choice Requires="wpg">
                  <w:drawing>
                    <wp:anchor distT="0" distB="0" distL="114300" distR="114300" simplePos="0" relativeHeight="251652608" behindDoc="0" locked="0" layoutInCell="1" allowOverlap="1">
                      <wp:simplePos x="0" y="0"/>
                      <wp:positionH relativeFrom="column">
                        <wp:posOffset>5886450</wp:posOffset>
                      </wp:positionH>
                      <wp:positionV relativeFrom="paragraph">
                        <wp:posOffset>866775</wp:posOffset>
                      </wp:positionV>
                      <wp:extent cx="1684020" cy="1428750"/>
                      <wp:effectExtent l="0" t="0" r="11430" b="19050"/>
                      <wp:wrapNone/>
                      <wp:docPr id="65" name="Grup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684020" cy="1428750"/>
                                <a:chOff x="-135821" y="-10"/>
                                <a:chExt cx="1263923" cy="925767"/>
                              </a:xfrm>
                            </wpg:grpSpPr>
                            <wps:wsp>
                              <wps:cNvPr id="66" name="Dikdörtgen 14"/>
                              <wps:cNvSpPr/>
                              <wps:spPr>
                                <a:xfrm>
                                  <a:off x="565150" y="-2"/>
                                  <a:ext cx="356455" cy="279833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" lastClr="FFFFFF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1E0FD2" w:rsidRPr="001E0FD2" w:rsidRDefault="001E0FD2" w:rsidP="001E0FD2">
                                    <w:pPr>
                                      <w:pStyle w:val="AralkYok"/>
                                      <w:rPr>
                                        <w:rFonts w:ascii="ALFABET98" w:hAnsi="ALFABET98"/>
                                        <w:color w:val="FF0000"/>
                                        <w:sz w:val="28"/>
                                        <w:szCs w:val="28"/>
                                      </w:rPr>
                                    </w:pPr>
                                    <w:r w:rsidRPr="001E0FD2">
                                      <w:rPr>
                                        <w:rFonts w:ascii="ALFABET98" w:hAnsi="ALFABET98"/>
                                        <w:color w:val="FF0000"/>
                                        <w:sz w:val="28"/>
                                        <w:szCs w:val="28"/>
                                      </w:rPr>
                                      <w:t>60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67" name="Grup 16"/>
                              <wpg:cNvGrpSpPr/>
                              <wpg:grpSpPr>
                                <a:xfrm>
                                  <a:off x="-135821" y="-10"/>
                                  <a:ext cx="1263923" cy="925767"/>
                                  <a:chOff x="-135821" y="-10"/>
                                  <a:chExt cx="1263923" cy="925767"/>
                                </a:xfrm>
                              </wpg:grpSpPr>
                              <wpg:grpSp>
                                <wpg:cNvPr id="68" name="Grup 17"/>
                                <wpg:cNvGrpSpPr/>
                                <wpg:grpSpPr>
                                  <a:xfrm>
                                    <a:off x="494846" y="-1"/>
                                    <a:ext cx="633256" cy="876300"/>
                                    <a:chOff x="-111677" y="-190501"/>
                                    <a:chExt cx="352756" cy="876300"/>
                                  </a:xfrm>
                                </wpg:grpSpPr>
                                <wps:wsp>
                                  <wps:cNvPr id="69" name="Düz Bağlayıcı 18"/>
                                  <wps:cNvCnPr/>
                                  <wps:spPr>
                                    <a:xfrm>
                                      <a:off x="-111677" y="-190501"/>
                                      <a:ext cx="0" cy="87630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2857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70" name="Düz Bağlayıcı 19"/>
                                  <wps:cNvCnPr/>
                                  <wps:spPr>
                                    <a:xfrm flipH="1">
                                      <a:off x="-111677" y="101323"/>
                                      <a:ext cx="352756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2857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s:wsp>
                                <wps:cNvPr id="71" name="Dikdörtgen 20"/>
                                <wps:cNvSpPr/>
                                <wps:spPr>
                                  <a:xfrm>
                                    <a:off x="-135821" y="-10"/>
                                    <a:ext cx="590754" cy="92576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25400" cap="flat" cmpd="sng" algn="ctr">
                                    <a:solidFill>
                                      <a:sysClr val="window" lastClr="FFFFFF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1E0FD2" w:rsidRPr="001E0FD2" w:rsidRDefault="001E0FD2" w:rsidP="001E0FD2">
                                      <w:pPr>
                                        <w:pStyle w:val="AralkYok"/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  <w:u w:val="single"/>
                                        </w:rPr>
                                      </w:pPr>
                                      <w:r w:rsidRPr="001E0FD2"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  <w:t xml:space="preserve">  370</w:t>
                                      </w:r>
                                    </w:p>
                                    <w:p w:rsidR="001E0FD2" w:rsidRPr="001E0FD2" w:rsidRDefault="001E0FD2" w:rsidP="001E0FD2">
                                      <w:pPr>
                                        <w:pStyle w:val="AralkYok"/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</w:pPr>
                                      <w:r w:rsidRPr="001E0FD2"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  <w:u w:val="single"/>
                                        </w:rPr>
                                        <w:t xml:space="preserve"> _360</w:t>
                                      </w:r>
                                    </w:p>
                                    <w:p w:rsidR="001E0FD2" w:rsidRPr="001E0FD2" w:rsidRDefault="001E0FD2" w:rsidP="001E0FD2">
                                      <w:pPr>
                                        <w:pStyle w:val="AralkYok"/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  <w:u w:val="single"/>
                                        </w:rPr>
                                      </w:pPr>
                                      <w:r w:rsidRPr="001E0FD2"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  <w:t xml:space="preserve">  0</w:t>
                                      </w:r>
                                      <w:r w:rsidRPr="001E0FD2"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  <w:u w:val="single"/>
                                        </w:rPr>
                                        <w:t xml:space="preserve">10 </w:t>
                                      </w:r>
                                    </w:p>
                                    <w:p w:rsidR="001E0FD2" w:rsidRPr="001E0FD2" w:rsidRDefault="001E0FD2" w:rsidP="001E0FD2">
                                      <w:pPr>
                                        <w:pStyle w:val="AralkYok"/>
                                        <w:jc w:val="center"/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  <w:u w:val="single"/>
                                        </w:rPr>
                                      </w:pPr>
                                      <w:r w:rsidRPr="001E0FD2"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  <w:u w:val="single"/>
                                        </w:rPr>
                                        <w:t>dakika</w:t>
                                      </w:r>
                                    </w:p>
                                    <w:p w:rsidR="001E0FD2" w:rsidRPr="001E0FD2" w:rsidRDefault="001E0FD2" w:rsidP="001E0FD2">
                                      <w:pPr>
                                        <w:pStyle w:val="AralkYok"/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</w:pPr>
                                    </w:p>
                                    <w:p w:rsidR="001E0FD2" w:rsidRPr="001E0FD2" w:rsidRDefault="001E0FD2" w:rsidP="001E0FD2">
                                      <w:pPr>
                                        <w:pStyle w:val="AralkYok"/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</w:pPr>
                                      <w:r w:rsidRPr="001E0FD2"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  <w:t xml:space="preserve">  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2" name="Dikdörtgen 21"/>
                                <wps:cNvSpPr/>
                                <wps:spPr>
                                  <a:xfrm>
                                    <a:off x="565111" y="332913"/>
                                    <a:ext cx="464335" cy="45089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25400" cap="flat" cmpd="sng" algn="ctr">
                                    <a:solidFill>
                                      <a:sysClr val="window" lastClr="FFFFFF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1E0FD2" w:rsidRPr="001E0FD2" w:rsidRDefault="001E0FD2" w:rsidP="001E0FD2">
                                      <w:pPr>
                                        <w:pStyle w:val="AralkYok"/>
                                        <w:jc w:val="center"/>
                                        <w:rPr>
                                          <w:rFonts w:ascii="ALFABET98" w:hAnsi="ALFABET98"/>
                                          <w:sz w:val="28"/>
                                          <w:szCs w:val="28"/>
                                        </w:rPr>
                                      </w:pPr>
                                      <w:r w:rsidRPr="001E0FD2">
                                        <w:rPr>
                                          <w:rFonts w:ascii="ALFABET98" w:hAnsi="ALFABET98"/>
                                          <w:sz w:val="28"/>
                                          <w:szCs w:val="28"/>
                                          <w:u w:val="single"/>
                                        </w:rPr>
                                        <w:t>6</w:t>
                                      </w:r>
                                      <w:r w:rsidRPr="001E0FD2">
                                        <w:rPr>
                                          <w:rFonts w:ascii="ALFABET98" w:hAnsi="ALFABET98"/>
                                          <w:sz w:val="28"/>
                                          <w:szCs w:val="28"/>
                                        </w:rPr>
                                        <w:t xml:space="preserve"> saat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up 13" o:spid="_x0000_s1035" style="position:absolute;left:0;text-align:left;margin-left:463.5pt;margin-top:68.25pt;width:132.6pt;height:112.5pt;z-index:251652608;mso-width-relative:margin;mso-height-relative:margin" coordorigin="-1358" coordsize="12639,9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">
                      <v:rect id="Dikdörtgen 14" o:spid="_x0000_s1036" style="position:absolute;left:5651;width:3565;height:279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UjIsIA&#10;AADbAAAADwAAAGRycy9kb3ducmV2LnhtbESPQYvCMBSE74L/ITxhb5rqoUjXWERc6WnB1oPHZ/O2&#10;LW1eSpO13X+/EQSPw8x8w+zSyXTiQYNrLCtYryIQxKXVDVcKrsXXcgvCeWSNnWVS8EcO0v18tsNE&#10;25Ev9Mh9JQKEXYIKau/7REpX1mTQrWxPHLwfOxj0QQ6V1AOOAW46uYmiWBpsOCzU2NOxprLNf42C&#10;Iiuu67vv22bcnvLj7fvc3TOj1MdiOnyC8DT5d/jVzrSCOIbnl/AD5P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xSMiwgAAANsAAAAPAAAAAAAAAAAAAAAAAJgCAABkcnMvZG93&#10;bnJldi54bWxQSwUGAAAAAAQABAD1AAAAhwMAAAAA&#10;" fillcolor="window" strokecolor="window" strokeweight="2pt">
                        <v:textbox>
                          <w:txbxContent>
                            <w:p w:rsidR="001E0FD2" w:rsidRPr="001E0FD2" w:rsidRDefault="001E0FD2" w:rsidP="001E0FD2">
                              <w:pPr>
                                <w:pStyle w:val="AralkYok"/>
                                <w:rPr>
                                  <w:rFonts w:ascii="ALFABET98" w:hAnsi="ALFABET98"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 w:rsidRPr="001E0FD2">
                                <w:rPr>
                                  <w:rFonts w:ascii="ALFABET98" w:hAnsi="ALFABET98"/>
                                  <w:color w:val="FF0000"/>
                                  <w:sz w:val="28"/>
                                  <w:szCs w:val="28"/>
                                </w:rPr>
                                <w:t>60</w:t>
                              </w:r>
                            </w:p>
                          </w:txbxContent>
                        </v:textbox>
                      </v:rect>
                      <v:group id="Grup 16" o:spid="_x0000_s1037" style="position:absolute;left:-1358;width:12639;height:9257" coordorigin="-1358" coordsize="12639,92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      <v:group id="Grup 17" o:spid="_x0000_s1038" style="position:absolute;left:4948;width:6333;height:8762" coordorigin="-1116,-1905" coordsize="3527,8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      <v:line id="Düz Bağlayıcı 18" o:spid="_x0000_s1039" style="position:absolute;visibility:visible;mso-wrap-style:square" from="-1116,-1905" to="-1116,6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bwvRcUAAADbAAAADwAAAGRycy9kb3ducmV2LnhtbESPQWvCQBSE7wX/w/IKvZRmYw7Bpq5S&#10;FCFgL8YeenzNPpO02bdhd2viv+8KgsdhZr5hluvJ9OJMzneWFcyTFARxbXXHjYLP4+5lAcIHZI29&#10;ZVJwIQ/r1exhiYW2Ix/oXIVGRAj7AhW0IQyFlL5uyaBP7EAcvZN1BkOUrpHa4RjhppdZmubSYMdx&#10;ocWBNi3Vv9WfUWDl9ucrC+5U2vK522+Gxbf+qJV6epze30AEmsI9fGuXWkH+Ctcv8QfI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bwvRcUAAADbAAAADwAAAAAAAAAA&#10;AAAAAAChAgAAZHJzL2Rvd25yZXYueG1sUEsFBgAAAAAEAAQA+QAAAJMDAAAAAA==&#10;" strokecolor="windowText" strokeweight="2.25pt"/>
                          <v:line id="Düz Bağlayıcı 19" o:spid="_x0000_s1040" style="position:absolute;flip:x;visibility:visible;mso-wrap-style:square" from="-1116,1013" to="2410,10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QtFfcEAAADbAAAADwAAAGRycy9kb3ducmV2LnhtbERPyWrDMBC9F/IPYgK9lETuQhOcKCGk&#10;OPRUsGvfB2tii1gjY6m2+/fRodDj4+3742w7MdLgjWMFz+sEBHHttOFGQfmdrbYgfEDW2DkmBb/k&#10;4XhYPOwx1W7inMYiNCKGsE9RQRtCn0rp65Ys+rXriSN3dYPFEOHQSD3gFMNtJ1+S5F1aNBwbWuzp&#10;3FJ9K36sgqePsgxvpymr6Kt47c6lyauLUepxOZ92IALN4V/85/7UCjZxffwSf4A83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pC0V9wQAAANsAAAAPAAAAAAAAAAAAAAAA&#10;AKECAABkcnMvZG93bnJldi54bWxQSwUGAAAAAAQABAD5AAAAjwMAAAAA&#10;" strokecolor="windowText" strokeweight="2.25pt"/>
                        </v:group>
                        <v:rect id="Dikdörtgen 20" o:spid="_x0000_s1041" style="position:absolute;left:-1358;width:5907;height:92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Uti8IA&#10;AADbAAAADwAAAGRycy9kb3ducmV2LnhtbESPQYvCMBSE7wv+h/AEb2vaPahUo4i40tOCrQePz+bZ&#10;FpuX0kRb/71ZEDwOM/MNs9oMphEP6lxtWUE8jUAQF1bXXCo45b/fCxDOI2tsLJOCJznYrEdfK0y0&#10;7flIj8yXIkDYJaig8r5NpHRFRQbd1LbEwbvazqAPsiul7rAPcNPInyiaSYM1h4UKW9pVVNyyu1GQ&#10;p/kpvvj2VveLfbY7/x2aS2qUmoyH7RKEp8F/wu92qhXMY/j/En6AX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9S2LwgAAANsAAAAPAAAAAAAAAAAAAAAAAJgCAABkcnMvZG93&#10;bnJldi54bWxQSwUGAAAAAAQABAD1AAAAhwMAAAAA&#10;" fillcolor="window" strokecolor="window" strokeweight="2pt">
                          <v:textbox>
                            <w:txbxContent>
                              <w:p w:rsidR="001E0FD2" w:rsidRPr="001E0FD2" w:rsidRDefault="001E0FD2" w:rsidP="001E0FD2">
                                <w:pPr>
                                  <w:pStyle w:val="AralkYok"/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  <w:u w:val="single"/>
                                  </w:rPr>
                                </w:pPr>
                                <w:r w:rsidRPr="001E0FD2"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</w:rPr>
                                  <w:t xml:space="preserve">  370</w:t>
                                </w:r>
                              </w:p>
                              <w:p w:rsidR="001E0FD2" w:rsidRPr="001E0FD2" w:rsidRDefault="001E0FD2" w:rsidP="001E0FD2">
                                <w:pPr>
                                  <w:pStyle w:val="AralkYok"/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 w:rsidRPr="001E0FD2"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  <w:u w:val="single"/>
                                  </w:rPr>
                                  <w:t xml:space="preserve"> _360</w:t>
                                </w:r>
                              </w:p>
                              <w:p w:rsidR="001E0FD2" w:rsidRPr="001E0FD2" w:rsidRDefault="001E0FD2" w:rsidP="001E0FD2">
                                <w:pPr>
                                  <w:pStyle w:val="AralkYok"/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  <w:u w:val="single"/>
                                  </w:rPr>
                                </w:pPr>
                                <w:r w:rsidRPr="001E0FD2"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</w:rPr>
                                  <w:t xml:space="preserve">  0</w:t>
                                </w:r>
                                <w:r w:rsidRPr="001E0FD2"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  <w:u w:val="single"/>
                                  </w:rPr>
                                  <w:t xml:space="preserve">10 </w:t>
                                </w:r>
                              </w:p>
                              <w:p w:rsidR="001E0FD2" w:rsidRPr="001E0FD2" w:rsidRDefault="001E0FD2" w:rsidP="001E0FD2">
                                <w:pPr>
                                  <w:pStyle w:val="AralkYok"/>
                                  <w:jc w:val="center"/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  <w:u w:val="single"/>
                                  </w:rPr>
                                </w:pPr>
                                <w:r w:rsidRPr="001E0FD2"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  <w:u w:val="single"/>
                                  </w:rPr>
                                  <w:t>dakika</w:t>
                                </w:r>
                              </w:p>
                              <w:p w:rsidR="001E0FD2" w:rsidRPr="001E0FD2" w:rsidRDefault="001E0FD2" w:rsidP="001E0FD2">
                                <w:pPr>
                                  <w:pStyle w:val="AralkYok"/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</w:p>
                              <w:p w:rsidR="001E0FD2" w:rsidRPr="001E0FD2" w:rsidRDefault="001E0FD2" w:rsidP="001E0FD2">
                                <w:pPr>
                                  <w:pStyle w:val="AralkYok"/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 w:rsidRPr="001E0FD2"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</w:rPr>
                                  <w:t xml:space="preserve">  </w:t>
                                </w:r>
                              </w:p>
                            </w:txbxContent>
                          </v:textbox>
                        </v:rect>
                        <v:rect id="Dikdörtgen 21" o:spid="_x0000_s1042" style="position:absolute;left:5651;top:3329;width:4643;height:4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ez/MQA&#10;AADbAAAADwAAAGRycy9kb3ducmV2LnhtbESPQWvCQBSE7wX/w/IEb3UTDzakrkFES06FJh56fGaf&#10;STD7NmS3SfrvuwXB4zAz3zC7bDadGGlwrWUF8ToCQVxZ3XKt4FKeXxMQziNr7CyTgl9ykO0XLztM&#10;tZ34i8bC1yJA2KWooPG+T6V0VUMG3dr2xMG72cGgD3KopR5wCnDTyU0UbaXBlsNCgz0dG6ruxY9R&#10;UOblJb76/t5Oyak4fn9+dNfcKLVazod3EJ5m/ww/2rlW8LaB/y/hB8j9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ns/zEAAAA2wAAAA8AAAAAAAAAAAAAAAAAmAIAAGRycy9k&#10;b3ducmV2LnhtbFBLBQYAAAAABAAEAPUAAACJAwAAAAA=&#10;" fillcolor="window" strokecolor="window" strokeweight="2pt">
                          <v:textbox>
                            <w:txbxContent>
                              <w:p w:rsidR="001E0FD2" w:rsidRPr="001E0FD2" w:rsidRDefault="001E0FD2" w:rsidP="001E0FD2">
                                <w:pPr>
                                  <w:pStyle w:val="AralkYok"/>
                                  <w:jc w:val="center"/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r w:rsidRPr="001E0FD2">
                                  <w:rPr>
                                    <w:rFonts w:ascii="ALFABET98" w:hAnsi="ALFABET98"/>
                                    <w:sz w:val="28"/>
                                    <w:szCs w:val="28"/>
                                    <w:u w:val="single"/>
                                  </w:rPr>
                                  <w:t>6</w:t>
                                </w:r>
                                <w:r w:rsidRPr="001E0FD2"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 xml:space="preserve"> saat</w:t>
                                </w:r>
                              </w:p>
                            </w:txbxContent>
                          </v:textbox>
                        </v:rect>
                      </v:group>
                    </v:group>
                  </w:pict>
                </mc:Fallback>
              </mc:AlternateConten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24" w:space="0" w:color="800080"/>
            </w:tcBorders>
            <w:vAlign w:val="center"/>
          </w:tcPr>
          <w:p w:rsidR="00DC27BC" w:rsidRDefault="00DC27BC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3317" w:type="dxa"/>
            <w:tcBorders>
              <w:top w:val="single" w:sz="24" w:space="0" w:color="800080"/>
              <w:left w:val="single" w:sz="24" w:space="0" w:color="800080"/>
              <w:bottom w:val="single" w:sz="24" w:space="0" w:color="800080"/>
              <w:right w:val="single" w:sz="24" w:space="0" w:color="800080"/>
            </w:tcBorders>
            <w:vAlign w:val="center"/>
          </w:tcPr>
          <w:p w:rsidR="009219DB" w:rsidRDefault="009219DB" w:rsidP="009219DB">
            <w:pPr>
              <w:pStyle w:val="AralkYok"/>
              <w:rPr>
                <w:rFonts w:ascii="Kayra" w:eastAsia="Calibri" w:hAnsi="Kayra"/>
                <w:lang w:val="tr-TR" w:eastAsia="en-US"/>
              </w:rPr>
            </w:pPr>
            <w:r>
              <w:rPr>
                <w:rFonts w:ascii="Kayra" w:eastAsia="Calibri" w:hAnsi="Kayra"/>
                <w:lang w:val="tr-TR" w:eastAsia="en-US"/>
              </w:rPr>
              <w:t>24</w:t>
            </w:r>
            <w:r w:rsidRPr="001E0FD2">
              <w:rPr>
                <w:rFonts w:ascii="Kayra" w:eastAsia="Calibri" w:hAnsi="Kayra"/>
                <w:lang w:val="tr-TR" w:eastAsia="en-US"/>
              </w:rPr>
              <w:t>0 dk. =.</w:t>
            </w:r>
            <w:r>
              <w:rPr>
                <w:rFonts w:ascii="Kayra" w:eastAsia="Calibri" w:hAnsi="Kayra"/>
                <w:lang w:val="tr-TR" w:eastAsia="en-US"/>
              </w:rPr>
              <w:t xml:space="preserve">........saat </w:t>
            </w:r>
            <w:r w:rsidRPr="001E0FD2">
              <w:rPr>
                <w:rFonts w:ascii="Kayra" w:eastAsia="Calibri" w:hAnsi="Kayra"/>
                <w:lang w:val="tr-TR" w:eastAsia="en-US"/>
              </w:rPr>
              <w:t>..........dk</w:t>
            </w:r>
          </w:p>
          <w:p w:rsidR="009219DB" w:rsidRDefault="005A6639" w:rsidP="009219DB">
            <w:pPr>
              <w:pStyle w:val="AralkYok"/>
              <w:rPr>
                <w:rFonts w:ascii="Kayra" w:eastAsia="Calibri" w:hAnsi="Kayra"/>
                <w:lang w:val="tr-TR" w:eastAsia="en-US"/>
              </w:rPr>
            </w:pPr>
            <w:r>
              <w:rPr>
                <w:rFonts w:ascii="Kayra" w:eastAsia="Calibri" w:hAnsi="Kayra"/>
                <w:noProof/>
                <w:lang w:val="tr-TR" w:eastAsia="tr-TR"/>
              </w:rPr>
              <mc:AlternateContent>
                <mc:Choice Requires="wpg">
                  <w:drawing>
                    <wp:anchor distT="0" distB="0" distL="114300" distR="114300" simplePos="0" relativeHeight="251654656" behindDoc="0" locked="0" layoutInCell="1" allowOverlap="1">
                      <wp:simplePos x="0" y="0"/>
                      <wp:positionH relativeFrom="column">
                        <wp:posOffset>133350</wp:posOffset>
                      </wp:positionH>
                      <wp:positionV relativeFrom="paragraph">
                        <wp:posOffset>83185</wp:posOffset>
                      </wp:positionV>
                      <wp:extent cx="1684020" cy="1491615"/>
                      <wp:effectExtent l="0" t="0" r="11430" b="13335"/>
                      <wp:wrapNone/>
                      <wp:docPr id="57" name="Grup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684020" cy="1491615"/>
                                <a:chOff x="-135821" y="-10"/>
                                <a:chExt cx="1263923" cy="925767"/>
                              </a:xfrm>
                            </wpg:grpSpPr>
                            <wps:wsp>
                              <wps:cNvPr id="58" name="Dikdörtgen 14"/>
                              <wps:cNvSpPr/>
                              <wps:spPr>
                                <a:xfrm>
                                  <a:off x="565150" y="-2"/>
                                  <a:ext cx="356455" cy="279833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" lastClr="FFFFFF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9219DB" w:rsidRPr="001E0FD2" w:rsidRDefault="009219DB" w:rsidP="009219DB">
                                    <w:pPr>
                                      <w:pStyle w:val="AralkYok"/>
                                      <w:rPr>
                                        <w:rFonts w:ascii="ALFABET98" w:hAnsi="ALFABET98"/>
                                        <w:color w:val="FF0000"/>
                                        <w:sz w:val="28"/>
                                        <w:szCs w:val="28"/>
                                      </w:rPr>
                                    </w:pPr>
                                    <w:r w:rsidRPr="001E0FD2">
                                      <w:rPr>
                                        <w:rFonts w:ascii="ALFABET98" w:hAnsi="ALFABET98"/>
                                        <w:color w:val="FF0000"/>
                                        <w:sz w:val="28"/>
                                        <w:szCs w:val="28"/>
                                      </w:rPr>
                                      <w:t>60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59" name="Grup 16"/>
                              <wpg:cNvGrpSpPr/>
                              <wpg:grpSpPr>
                                <a:xfrm>
                                  <a:off x="-135821" y="-10"/>
                                  <a:ext cx="1263923" cy="925767"/>
                                  <a:chOff x="-135821" y="-10"/>
                                  <a:chExt cx="1263923" cy="925767"/>
                                </a:xfrm>
                              </wpg:grpSpPr>
                              <wpg:grpSp>
                                <wpg:cNvPr id="60" name="Grup 17"/>
                                <wpg:cNvGrpSpPr/>
                                <wpg:grpSpPr>
                                  <a:xfrm>
                                    <a:off x="494846" y="-1"/>
                                    <a:ext cx="633256" cy="876300"/>
                                    <a:chOff x="-111677" y="-190501"/>
                                    <a:chExt cx="352756" cy="876300"/>
                                  </a:xfrm>
                                </wpg:grpSpPr>
                                <wps:wsp>
                                  <wps:cNvPr id="61" name="Düz Bağlayıcı 18"/>
                                  <wps:cNvCnPr/>
                                  <wps:spPr>
                                    <a:xfrm>
                                      <a:off x="-111677" y="-190501"/>
                                      <a:ext cx="0" cy="87630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2857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62" name="Düz Bağlayıcı 19"/>
                                  <wps:cNvCnPr/>
                                  <wps:spPr>
                                    <a:xfrm flipH="1">
                                      <a:off x="-111677" y="101323"/>
                                      <a:ext cx="352756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2857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s:wsp>
                                <wps:cNvPr id="63" name="Dikdörtgen 20"/>
                                <wps:cNvSpPr/>
                                <wps:spPr>
                                  <a:xfrm>
                                    <a:off x="-135821" y="-10"/>
                                    <a:ext cx="590754" cy="92576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25400" cap="flat" cmpd="sng" algn="ctr">
                                    <a:solidFill>
                                      <a:sysClr val="window" lastClr="FFFFFF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9219DB" w:rsidRPr="001E0FD2" w:rsidRDefault="009219DB" w:rsidP="009219DB">
                                      <w:pPr>
                                        <w:pStyle w:val="AralkYok"/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  <w:u w:val="single"/>
                                        </w:rPr>
                                      </w:pPr>
                                      <w:r w:rsidRPr="001E0FD2"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  <w:t xml:space="preserve"> </w:t>
                                      </w:r>
                                      <w:r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  <w:t>...............</w:t>
                                      </w:r>
                                    </w:p>
                                    <w:p w:rsidR="009219DB" w:rsidRPr="001E0FD2" w:rsidRDefault="009219DB" w:rsidP="009219DB">
                                      <w:pPr>
                                        <w:pStyle w:val="AralkYok"/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</w:pPr>
                                      <w:r w:rsidRPr="001E0FD2"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  <w:u w:val="single"/>
                                        </w:rPr>
                                        <w:t xml:space="preserve"> _</w:t>
                                      </w:r>
                                      <w:r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  <w:u w:val="single"/>
                                        </w:rPr>
                                        <w:t>...............</w:t>
                                      </w:r>
                                    </w:p>
                                    <w:p w:rsidR="009219DB" w:rsidRDefault="009219DB" w:rsidP="009219DB">
                                      <w:pPr>
                                        <w:pStyle w:val="AralkYok"/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</w:pPr>
                                      <w:r w:rsidRPr="001E0FD2"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  <w:t xml:space="preserve">  </w:t>
                                      </w:r>
                                      <w:r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  <w:t>..............</w:t>
                                      </w:r>
                                    </w:p>
                                    <w:p w:rsidR="009219DB" w:rsidRPr="001E0FD2" w:rsidRDefault="009219DB" w:rsidP="009219DB">
                                      <w:pPr>
                                        <w:pStyle w:val="AralkYok"/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  <w:u w:val="single"/>
                                        </w:rPr>
                                      </w:pPr>
                                    </w:p>
                                    <w:p w:rsidR="009219DB" w:rsidRPr="001E0FD2" w:rsidRDefault="009219DB" w:rsidP="009219DB">
                                      <w:pPr>
                                        <w:pStyle w:val="AralkYok"/>
                                        <w:jc w:val="center"/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  <w:u w:val="single"/>
                                        </w:rPr>
                                      </w:pPr>
                                      <w:r w:rsidRPr="001E0FD2"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  <w:u w:val="single"/>
                                        </w:rPr>
                                        <w:t>dakika</w:t>
                                      </w:r>
                                    </w:p>
                                    <w:p w:rsidR="009219DB" w:rsidRPr="001E0FD2" w:rsidRDefault="009219DB" w:rsidP="009219DB">
                                      <w:pPr>
                                        <w:pStyle w:val="AralkYok"/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</w:pPr>
                                    </w:p>
                                    <w:p w:rsidR="009219DB" w:rsidRPr="001E0FD2" w:rsidRDefault="009219DB" w:rsidP="009219DB">
                                      <w:pPr>
                                        <w:pStyle w:val="AralkYok"/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</w:pPr>
                                      <w:r w:rsidRPr="001E0FD2"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  <w:t xml:space="preserve">  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4" name="Dikdörtgen 21"/>
                                <wps:cNvSpPr/>
                                <wps:spPr>
                                  <a:xfrm>
                                    <a:off x="565111" y="332913"/>
                                    <a:ext cx="464335" cy="45089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25400" cap="flat" cmpd="sng" algn="ctr">
                                    <a:solidFill>
                                      <a:sysClr val="window" lastClr="FFFFFF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9219DB" w:rsidRDefault="009219DB" w:rsidP="009219DB">
                                      <w:pPr>
                                        <w:pStyle w:val="AralkYok"/>
                                        <w:rPr>
                                          <w:rFonts w:ascii="ALFABET98" w:hAnsi="ALFABET98"/>
                                          <w:sz w:val="28"/>
                                          <w:szCs w:val="28"/>
                                        </w:rPr>
                                      </w:pPr>
                                      <w:r>
                                        <w:rPr>
                                          <w:rFonts w:ascii="ALFABET98" w:hAnsi="ALFABET98"/>
                                          <w:sz w:val="28"/>
                                          <w:szCs w:val="28"/>
                                        </w:rPr>
                                        <w:t>............</w:t>
                                      </w:r>
                                    </w:p>
                                    <w:p w:rsidR="009219DB" w:rsidRPr="001E0FD2" w:rsidRDefault="009219DB" w:rsidP="009219DB">
                                      <w:pPr>
                                        <w:pStyle w:val="AralkYok"/>
                                        <w:jc w:val="center"/>
                                        <w:rPr>
                                          <w:rFonts w:ascii="ALFABET98" w:hAnsi="ALFABET98"/>
                                          <w:sz w:val="28"/>
                                          <w:szCs w:val="28"/>
                                        </w:rPr>
                                      </w:pPr>
                                      <w:r w:rsidRPr="001E0FD2">
                                        <w:rPr>
                                          <w:rFonts w:ascii="ALFABET98" w:hAnsi="ALFABET98"/>
                                          <w:sz w:val="28"/>
                                          <w:szCs w:val="28"/>
                                        </w:rPr>
                                        <w:t>saat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_x0000_s1043" style="position:absolute;margin-left:10.5pt;margin-top:6.55pt;width:132.6pt;height:117.45pt;z-index:251654656;mso-width-relative:margin;mso-height-relative:margin" coordorigin="-1358" coordsize="12639,9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">
                      <v:rect id="Dikdörtgen 14" o:spid="_x0000_s1044" style="position:absolute;left:5651;width:3565;height:279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rYdr8A&#10;AADbAAAADwAAAGRycy9kb3ducmV2LnhtbERPTYvCMBC9C/sfwix401RBkWqURVR6Emx78Dg2s22x&#10;mZQm2vrvzUHw+Hjfm91gGvGkztWWFcymEQjiwuqaSwV5dpysQDiPrLGxTApe5GC3/RltMNa25ws9&#10;U1+KEMIuRgWV920spSsqMuimtiUO3L/tDPoAu1LqDvsQbho5j6KlNFhzaKiwpX1FxT19GAVZkuWz&#10;m2/vdb86pPvr+dTcEqPU+Hf4W4PwNPiv+ONOtIJFGBu+hB8gt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qeth2vwAAANsAAAAPAAAAAAAAAAAAAAAAAJgCAABkcnMvZG93bnJl&#10;di54bWxQSwUGAAAAAAQABAD1AAAAhAMAAAAA&#10;" fillcolor="window" strokecolor="window" strokeweight="2pt">
                        <v:textbox>
                          <w:txbxContent>
                            <w:p w:rsidR="009219DB" w:rsidRPr="001E0FD2" w:rsidRDefault="009219DB" w:rsidP="009219DB">
                              <w:pPr>
                                <w:pStyle w:val="AralkYok"/>
                                <w:rPr>
                                  <w:rFonts w:ascii="ALFABET98" w:hAnsi="ALFABET98"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 w:rsidRPr="001E0FD2">
                                <w:rPr>
                                  <w:rFonts w:ascii="ALFABET98" w:hAnsi="ALFABET98"/>
                                  <w:color w:val="FF0000"/>
                                  <w:sz w:val="28"/>
                                  <w:szCs w:val="28"/>
                                </w:rPr>
                                <w:t>60</w:t>
                              </w:r>
                            </w:p>
                          </w:txbxContent>
                        </v:textbox>
                      </v:rect>
                      <v:group id="Grup 16" o:spid="_x0000_s1045" style="position:absolute;left:-1358;width:12639;height:9257" coordorigin="-1358" coordsize="12639,92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        <v:group id="Grup 17" o:spid="_x0000_s1046" style="position:absolute;left:4948;width:6333;height:8762" coordorigin="-1116,-1905" coordsize="3527,8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          <v:line id="Düz Bağlayıcı 18" o:spid="_x0000_s1047" style="position:absolute;visibility:visible;mso-wrap-style:square" from="-1116,-1905" to="-1116,6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8ojQ8IAAADbAAAADwAAAGRycy9kb3ducmV2LnhtbESPzarCMBSE94LvEI7gRq6pLkR6jSKK&#10;UNCNPwuXx+bY9t7mpCRR69sbQXA5zMw3zGzRmlrcyfnKsoLRMAFBnFtdcaHgdNz8TEH4gKyxtkwK&#10;nuRhMe92Zphq++A93Q+hEBHCPkUFZQhNKqXPSzLoh7Yhjt7VOoMhSldI7fAR4aaW4ySZSIMVx4US&#10;G1qVlP8fbkaBleu/8zi4a2azQbVdNdOL3uVK9Xvt8hdEoDZ8w592phVMRvD+En+AnL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8ojQ8IAAADbAAAADwAAAAAAAAAAAAAA&#10;AAChAgAAZHJzL2Rvd25yZXYueG1sUEsFBgAAAAAEAAQA+QAAAJADAAAAAA==&#10;" strokecolor="windowText" strokeweight="2.25pt"/>
                          <v:line id="Düz Bağlayıcı 19" o:spid="_x0000_s1048" style="position:absolute;flip:x;visibility:visible;mso-wrap-style:square" from="-1116,1013" to="2410,10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0zoTMIAAADbAAAADwAAAGRycy9kb3ducmV2LnhtbESPQYvCMBSE78L+h/AWvIimqyJLNYoo&#10;Lp4Eu/X+aJ5tsHkpTdZ2/70RBI/DzHzDrDa9rcWdWm8cK/iaJCCIC6cNlwry38P4G4QPyBprx6Tg&#10;nzxs1h+DFabadXymexZKESHsU1RQhdCkUvqiIot+4hri6F1dazFE2ZZSt9hFuK3lNEkW0qLhuFBh&#10;Q7uKilv2ZxWM9nke5tvucKFTNqt3uTlffoxSw89+uwQRqA/v8Kt91AoWU3h+iT9Ar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0zoTMIAAADbAAAADwAAAAAAAAAAAAAA&#10;AAChAgAAZHJzL2Rvd25yZXYueG1sUEsFBgAAAAAEAAQA+QAAAJADAAAAAA==&#10;" strokecolor="windowText" strokeweight="2.25pt"/>
                        </v:group>
                        <v:rect id="Dikdörtgen 20" o:spid="_x0000_s1049" style="position:absolute;left:-1358;width:5907;height:92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KAusMA&#10;AADbAAAADwAAAGRycy9kb3ducmV2LnhtbESPQYvCMBSE74L/ITzBm6a6IFJNZZHdpacFWw8en83b&#10;trR5KU209d9vBMHjMDPfMPvDaFpxp97VlhWslhEI4sLqmksF5/x7sQXhPLLG1jIpeJCDQzKd7DHW&#10;duAT3TNfigBhF6OCyvsultIVFRl0S9sRB+/P9gZ9kH0pdY9DgJtWrqNoIw3WHBYq7OhYUdFkN6Mg&#10;T/Pz6uq7ph62X9nx8vvTXlOj1Hw2fu5AeBr9O/xqp1rB5gOeX8IPkM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rKAusMAAADbAAAADwAAAAAAAAAAAAAAAACYAgAAZHJzL2Rv&#10;d25yZXYueG1sUEsFBgAAAAAEAAQA9QAAAIgDAAAAAA==&#10;" fillcolor="window" strokecolor="window" strokeweight="2pt">
                          <v:textbox>
                            <w:txbxContent>
                              <w:p w:rsidR="009219DB" w:rsidRPr="001E0FD2" w:rsidRDefault="009219DB" w:rsidP="009219DB">
                                <w:pPr>
                                  <w:pStyle w:val="AralkYok"/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  <w:u w:val="single"/>
                                  </w:rPr>
                                </w:pPr>
                                <w:r w:rsidRPr="001E0FD2"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</w:rPr>
                                  <w:t>...............</w:t>
                                </w:r>
                              </w:p>
                              <w:p w:rsidR="009219DB" w:rsidRPr="001E0FD2" w:rsidRDefault="009219DB" w:rsidP="009219DB">
                                <w:pPr>
                                  <w:pStyle w:val="AralkYok"/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 w:rsidRPr="001E0FD2"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  <w:u w:val="single"/>
                                  </w:rPr>
                                  <w:t xml:space="preserve"> _</w:t>
                                </w:r>
                                <w:r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  <w:u w:val="single"/>
                                  </w:rPr>
                                  <w:t>...............</w:t>
                                </w:r>
                              </w:p>
                              <w:p w:rsidR="009219DB" w:rsidRDefault="009219DB" w:rsidP="009219DB">
                                <w:pPr>
                                  <w:pStyle w:val="AralkYok"/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 w:rsidRPr="001E0FD2"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</w:rPr>
                                  <w:t xml:space="preserve">  </w:t>
                                </w:r>
                                <w:r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</w:rPr>
                                  <w:t>..............</w:t>
                                </w:r>
                              </w:p>
                              <w:p w:rsidR="009219DB" w:rsidRPr="001E0FD2" w:rsidRDefault="009219DB" w:rsidP="009219DB">
                                <w:pPr>
                                  <w:pStyle w:val="AralkYok"/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  <w:u w:val="single"/>
                                  </w:rPr>
                                </w:pPr>
                              </w:p>
                              <w:p w:rsidR="009219DB" w:rsidRPr="001E0FD2" w:rsidRDefault="009219DB" w:rsidP="009219DB">
                                <w:pPr>
                                  <w:pStyle w:val="AralkYok"/>
                                  <w:jc w:val="center"/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  <w:u w:val="single"/>
                                  </w:rPr>
                                </w:pPr>
                                <w:r w:rsidRPr="001E0FD2"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  <w:u w:val="single"/>
                                  </w:rPr>
                                  <w:t>dakika</w:t>
                                </w:r>
                              </w:p>
                              <w:p w:rsidR="009219DB" w:rsidRPr="001E0FD2" w:rsidRDefault="009219DB" w:rsidP="009219DB">
                                <w:pPr>
                                  <w:pStyle w:val="AralkYok"/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</w:p>
                              <w:p w:rsidR="009219DB" w:rsidRPr="001E0FD2" w:rsidRDefault="009219DB" w:rsidP="009219DB">
                                <w:pPr>
                                  <w:pStyle w:val="AralkYok"/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 w:rsidRPr="001E0FD2"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</w:rPr>
                                  <w:t xml:space="preserve">  </w:t>
                                </w:r>
                              </w:p>
                            </w:txbxContent>
                          </v:textbox>
                        </v:rect>
                        <v:rect id="Dikdörtgen 21" o:spid="_x0000_s1050" style="position:absolute;left:5651;top:3329;width:4643;height:4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sYzsMA&#10;AADbAAAADwAAAGRycy9kb3ducmV2LnhtbESPQYvCMBSE74L/ITzBm6bKIlJNZZHdpacFWw8en83b&#10;trR5KU209d9vBMHjMDPfMPvDaFpxp97VlhWslhEI4sLqmksF5/x7sQXhPLLG1jIpeJCDQzKd7DHW&#10;duAT3TNfigBhF6OCyvsultIVFRl0S9sRB+/P9gZ9kH0pdY9DgJtWrqNoIw3WHBYq7OhYUdFkN6Mg&#10;T/Pz6uq7ph62X9nx8vvTXlOj1Hw2fu5AeBr9O/xqp1rB5gOeX8IPkM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VsYzsMAAADbAAAADwAAAAAAAAAAAAAAAACYAgAAZHJzL2Rv&#10;d25yZXYueG1sUEsFBgAAAAAEAAQA9QAAAIgDAAAAAA==&#10;" fillcolor="window" strokecolor="window" strokeweight="2pt">
                          <v:textbox>
                            <w:txbxContent>
                              <w:p w:rsidR="009219DB" w:rsidRDefault="009219DB" w:rsidP="009219DB">
                                <w:pPr>
                                  <w:pStyle w:val="AralkYok"/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>............</w:t>
                                </w:r>
                              </w:p>
                              <w:p w:rsidR="009219DB" w:rsidRPr="001E0FD2" w:rsidRDefault="009219DB" w:rsidP="009219DB">
                                <w:pPr>
                                  <w:pStyle w:val="AralkYok"/>
                                  <w:jc w:val="center"/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r w:rsidRPr="001E0FD2"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>saat</w:t>
                                </w:r>
                              </w:p>
                            </w:txbxContent>
                          </v:textbox>
                        </v:rect>
                      </v:group>
                    </v:group>
                  </w:pict>
                </mc:Fallback>
              </mc:AlternateContent>
            </w:r>
          </w:p>
          <w:p w:rsidR="009219DB" w:rsidRPr="001E0FD2" w:rsidRDefault="009219DB" w:rsidP="009219DB">
            <w:pPr>
              <w:pStyle w:val="AralkYok"/>
              <w:rPr>
                <w:rFonts w:ascii="Kayra" w:eastAsia="Calibri" w:hAnsi="Kayra"/>
                <w:lang w:val="tr-TR" w:eastAsia="en-US"/>
              </w:rPr>
            </w:pPr>
          </w:p>
          <w:p w:rsidR="00DC27BC" w:rsidRDefault="00DC27BC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  <w:p w:rsidR="00DC27BC" w:rsidRDefault="00DC27BC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  <w:p w:rsidR="005C6918" w:rsidRDefault="005C6918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  <w:p w:rsidR="005C6918" w:rsidRDefault="005C6918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  <w:p w:rsidR="005C6918" w:rsidRDefault="005C6918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  <w:p w:rsidR="005C6918" w:rsidRDefault="005C6918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  <w:p w:rsidR="005C6918" w:rsidRDefault="005C6918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  <w:p w:rsidR="005C6918" w:rsidRDefault="005C6918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  <w:p w:rsidR="005C6918" w:rsidRDefault="005C6918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  <w:p w:rsidR="005C6918" w:rsidRPr="005C6918" w:rsidRDefault="005C6918" w:rsidP="00F85B16">
            <w:pPr>
              <w:pStyle w:val="AralkYok"/>
              <w:jc w:val="center"/>
              <w:rPr>
                <w:rFonts w:ascii="Kayra" w:hAnsi="Kayra"/>
              </w:rPr>
            </w:pPr>
          </w:p>
        </w:tc>
        <w:tc>
          <w:tcPr>
            <w:tcW w:w="160" w:type="dxa"/>
            <w:tcBorders>
              <w:top w:val="nil"/>
              <w:left w:val="single" w:sz="24" w:space="0" w:color="800080"/>
              <w:bottom w:val="nil"/>
              <w:right w:val="nil"/>
            </w:tcBorders>
            <w:vAlign w:val="center"/>
          </w:tcPr>
          <w:p w:rsidR="00DC27BC" w:rsidRDefault="00DC27BC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24" w:space="0" w:color="800080"/>
            </w:tcBorders>
            <w:vAlign w:val="center"/>
          </w:tcPr>
          <w:p w:rsidR="00DC27BC" w:rsidRDefault="00DC27BC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3246" w:type="dxa"/>
            <w:tcBorders>
              <w:top w:val="single" w:sz="24" w:space="0" w:color="800080"/>
              <w:left w:val="single" w:sz="24" w:space="0" w:color="800080"/>
              <w:bottom w:val="single" w:sz="24" w:space="0" w:color="800080"/>
              <w:right w:val="single" w:sz="24" w:space="0" w:color="800080"/>
            </w:tcBorders>
            <w:vAlign w:val="center"/>
          </w:tcPr>
          <w:p w:rsidR="009219DB" w:rsidRDefault="009219DB" w:rsidP="009219DB">
            <w:pPr>
              <w:pStyle w:val="AralkYok"/>
              <w:rPr>
                <w:rFonts w:ascii="Kayra" w:eastAsia="Calibri" w:hAnsi="Kayra"/>
                <w:lang w:val="tr-TR" w:eastAsia="en-US"/>
              </w:rPr>
            </w:pPr>
            <w:r>
              <w:rPr>
                <w:rFonts w:ascii="Kayra" w:eastAsia="Calibri" w:hAnsi="Kayra"/>
                <w:lang w:val="tr-TR" w:eastAsia="en-US"/>
              </w:rPr>
              <w:t>600</w:t>
            </w:r>
            <w:r w:rsidRPr="001E0FD2">
              <w:rPr>
                <w:rFonts w:ascii="Kayra" w:eastAsia="Calibri" w:hAnsi="Kayra"/>
                <w:lang w:val="tr-TR" w:eastAsia="en-US"/>
              </w:rPr>
              <w:t xml:space="preserve"> dk. =.</w:t>
            </w:r>
            <w:r>
              <w:rPr>
                <w:rFonts w:ascii="Kayra" w:eastAsia="Calibri" w:hAnsi="Kayra"/>
                <w:lang w:val="tr-TR" w:eastAsia="en-US"/>
              </w:rPr>
              <w:t xml:space="preserve">........saat </w:t>
            </w:r>
            <w:r w:rsidRPr="001E0FD2">
              <w:rPr>
                <w:rFonts w:ascii="Kayra" w:eastAsia="Calibri" w:hAnsi="Kayra"/>
                <w:lang w:val="tr-TR" w:eastAsia="en-US"/>
              </w:rPr>
              <w:t>..........dk</w:t>
            </w:r>
          </w:p>
          <w:p w:rsidR="009219DB" w:rsidRDefault="005A6639" w:rsidP="009219DB">
            <w:pPr>
              <w:pStyle w:val="AralkYok"/>
              <w:rPr>
                <w:rFonts w:ascii="Kayra" w:eastAsia="Calibri" w:hAnsi="Kayra"/>
                <w:lang w:val="tr-TR" w:eastAsia="en-US"/>
              </w:rPr>
            </w:pPr>
            <w:r>
              <w:rPr>
                <w:rFonts w:ascii="Kayra" w:eastAsia="Calibri" w:hAnsi="Kayra"/>
                <w:noProof/>
                <w:lang w:val="tr-TR" w:eastAsia="tr-TR"/>
              </w:rPr>
              <mc:AlternateContent>
                <mc:Choice Requires="wpg">
                  <w:drawing>
                    <wp:anchor distT="0" distB="0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204470</wp:posOffset>
                      </wp:positionH>
                      <wp:positionV relativeFrom="paragraph">
                        <wp:posOffset>93345</wp:posOffset>
                      </wp:positionV>
                      <wp:extent cx="1684020" cy="1766570"/>
                      <wp:effectExtent l="0" t="0" r="11430" b="24130"/>
                      <wp:wrapNone/>
                      <wp:docPr id="49" name="Grup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684020" cy="1766570"/>
                                <a:chOff x="-135821" y="-10"/>
                                <a:chExt cx="1263923" cy="925767"/>
                              </a:xfrm>
                            </wpg:grpSpPr>
                            <wps:wsp>
                              <wps:cNvPr id="50" name="Dikdörtgen 14"/>
                              <wps:cNvSpPr/>
                              <wps:spPr>
                                <a:xfrm>
                                  <a:off x="565150" y="-2"/>
                                  <a:ext cx="356455" cy="279833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" lastClr="FFFFFF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9219DB" w:rsidRPr="001E0FD2" w:rsidRDefault="009219DB" w:rsidP="009219DB">
                                    <w:pPr>
                                      <w:pStyle w:val="AralkYok"/>
                                      <w:rPr>
                                        <w:rFonts w:ascii="ALFABET98" w:hAnsi="ALFABET98"/>
                                        <w:color w:val="FF0000"/>
                                        <w:sz w:val="28"/>
                                        <w:szCs w:val="28"/>
                                      </w:rPr>
                                    </w:pPr>
                                    <w:r w:rsidRPr="001E0FD2">
                                      <w:rPr>
                                        <w:rFonts w:ascii="ALFABET98" w:hAnsi="ALFABET98"/>
                                        <w:color w:val="FF0000"/>
                                        <w:sz w:val="28"/>
                                        <w:szCs w:val="28"/>
                                      </w:rPr>
                                      <w:t>60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51" name="Grup 16"/>
                              <wpg:cNvGrpSpPr/>
                              <wpg:grpSpPr>
                                <a:xfrm>
                                  <a:off x="-135821" y="-10"/>
                                  <a:ext cx="1263923" cy="925767"/>
                                  <a:chOff x="-135821" y="-10"/>
                                  <a:chExt cx="1263923" cy="925767"/>
                                </a:xfrm>
                              </wpg:grpSpPr>
                              <wpg:grpSp>
                                <wpg:cNvPr id="52" name="Grup 17"/>
                                <wpg:cNvGrpSpPr/>
                                <wpg:grpSpPr>
                                  <a:xfrm>
                                    <a:off x="494846" y="-1"/>
                                    <a:ext cx="633256" cy="876300"/>
                                    <a:chOff x="-111677" y="-190501"/>
                                    <a:chExt cx="352756" cy="876300"/>
                                  </a:xfrm>
                                </wpg:grpSpPr>
                                <wps:wsp>
                                  <wps:cNvPr id="53" name="Düz Bağlayıcı 18"/>
                                  <wps:cNvCnPr/>
                                  <wps:spPr>
                                    <a:xfrm>
                                      <a:off x="-111677" y="-190501"/>
                                      <a:ext cx="0" cy="87630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2857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54" name="Düz Bağlayıcı 19"/>
                                  <wps:cNvCnPr/>
                                  <wps:spPr>
                                    <a:xfrm flipH="1">
                                      <a:off x="-111677" y="101323"/>
                                      <a:ext cx="352756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2857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s:wsp>
                                <wps:cNvPr id="55" name="Dikdörtgen 20"/>
                                <wps:cNvSpPr/>
                                <wps:spPr>
                                  <a:xfrm>
                                    <a:off x="-135821" y="-10"/>
                                    <a:ext cx="590754" cy="92576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25400" cap="flat" cmpd="sng" algn="ctr">
                                    <a:solidFill>
                                      <a:sysClr val="window" lastClr="FFFFFF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9219DB" w:rsidRPr="001E0FD2" w:rsidRDefault="009219DB" w:rsidP="009219DB">
                                      <w:pPr>
                                        <w:pStyle w:val="AralkYok"/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  <w:u w:val="single"/>
                                        </w:rPr>
                                      </w:pPr>
                                      <w:r w:rsidRPr="001E0FD2"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  <w:t xml:space="preserve"> </w:t>
                                      </w:r>
                                      <w:r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  <w:t>...............</w:t>
                                      </w:r>
                                    </w:p>
                                    <w:p w:rsidR="009219DB" w:rsidRPr="001E0FD2" w:rsidRDefault="009219DB" w:rsidP="009219DB">
                                      <w:pPr>
                                        <w:pStyle w:val="AralkYok"/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</w:pPr>
                                      <w:r w:rsidRPr="001E0FD2"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  <w:u w:val="single"/>
                                        </w:rPr>
                                        <w:t xml:space="preserve"> _</w:t>
                                      </w:r>
                                      <w:r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  <w:u w:val="single"/>
                                        </w:rPr>
                                        <w:t>...............</w:t>
                                      </w:r>
                                    </w:p>
                                    <w:p w:rsidR="009219DB" w:rsidRDefault="009219DB" w:rsidP="009219DB">
                                      <w:pPr>
                                        <w:pStyle w:val="AralkYok"/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</w:pPr>
                                      <w:r w:rsidRPr="001E0FD2"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  <w:t xml:space="preserve">  </w:t>
                                      </w:r>
                                      <w:r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  <w:t>..............</w:t>
                                      </w:r>
                                    </w:p>
                                    <w:p w:rsidR="009219DB" w:rsidRPr="001E0FD2" w:rsidRDefault="009219DB" w:rsidP="009219DB">
                                      <w:pPr>
                                        <w:pStyle w:val="AralkYok"/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  <w:u w:val="single"/>
                                        </w:rPr>
                                      </w:pPr>
                                    </w:p>
                                    <w:p w:rsidR="009219DB" w:rsidRPr="001E0FD2" w:rsidRDefault="009219DB" w:rsidP="009219DB">
                                      <w:pPr>
                                        <w:pStyle w:val="AralkYok"/>
                                        <w:jc w:val="center"/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  <w:u w:val="single"/>
                                        </w:rPr>
                                      </w:pPr>
                                      <w:r w:rsidRPr="001E0FD2"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  <w:u w:val="single"/>
                                        </w:rPr>
                                        <w:t>dakika</w:t>
                                      </w:r>
                                    </w:p>
                                    <w:p w:rsidR="009219DB" w:rsidRPr="001E0FD2" w:rsidRDefault="009219DB" w:rsidP="009219DB">
                                      <w:pPr>
                                        <w:pStyle w:val="AralkYok"/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</w:pPr>
                                    </w:p>
                                    <w:p w:rsidR="009219DB" w:rsidRPr="001E0FD2" w:rsidRDefault="009219DB" w:rsidP="009219DB">
                                      <w:pPr>
                                        <w:pStyle w:val="AralkYok"/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</w:pPr>
                                      <w:r w:rsidRPr="001E0FD2"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  <w:t xml:space="preserve">  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6" name="Dikdörtgen 21"/>
                                <wps:cNvSpPr/>
                                <wps:spPr>
                                  <a:xfrm>
                                    <a:off x="565111" y="332913"/>
                                    <a:ext cx="464335" cy="45089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25400" cap="flat" cmpd="sng" algn="ctr">
                                    <a:solidFill>
                                      <a:sysClr val="window" lastClr="FFFFFF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9219DB" w:rsidRDefault="009219DB" w:rsidP="009219DB">
                                      <w:pPr>
                                        <w:pStyle w:val="AralkYok"/>
                                        <w:rPr>
                                          <w:rFonts w:ascii="ALFABET98" w:hAnsi="ALFABET98"/>
                                          <w:sz w:val="28"/>
                                          <w:szCs w:val="28"/>
                                        </w:rPr>
                                      </w:pPr>
                                      <w:r>
                                        <w:rPr>
                                          <w:rFonts w:ascii="ALFABET98" w:hAnsi="ALFABET98"/>
                                          <w:sz w:val="28"/>
                                          <w:szCs w:val="28"/>
                                        </w:rPr>
                                        <w:t>............</w:t>
                                      </w:r>
                                    </w:p>
                                    <w:p w:rsidR="009219DB" w:rsidRPr="001E0FD2" w:rsidRDefault="009219DB" w:rsidP="009219DB">
                                      <w:pPr>
                                        <w:pStyle w:val="AralkYok"/>
                                        <w:jc w:val="center"/>
                                        <w:rPr>
                                          <w:rFonts w:ascii="ALFABET98" w:hAnsi="ALFABET98"/>
                                          <w:sz w:val="28"/>
                                          <w:szCs w:val="28"/>
                                        </w:rPr>
                                      </w:pPr>
                                      <w:r w:rsidRPr="001E0FD2">
                                        <w:rPr>
                                          <w:rFonts w:ascii="ALFABET98" w:hAnsi="ALFABET98"/>
                                          <w:sz w:val="28"/>
                                          <w:szCs w:val="28"/>
                                        </w:rPr>
                                        <w:t>saat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_x0000_s1051" style="position:absolute;margin-left:16.1pt;margin-top:7.35pt;width:132.6pt;height:139.1pt;z-index:251655680;mso-width-relative:margin;mso-height-relative:margin" coordorigin="-1358" coordsize="12639,9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">
                      <v:rect id="Dikdörtgen 14" o:spid="_x0000_s1052" style="position:absolute;left:5651;width:3565;height:279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zUcL8A&#10;AADbAAAADwAAAGRycy9kb3ducmV2LnhtbERPTYvCMBC9C/sfwix401RBkWqURVR6Emx78Dg2s22x&#10;mZQm2vrvzUHw+Hjfm91gGvGkztWWFcymEQjiwuqaSwV5dpysQDiPrLGxTApe5GC3/RltMNa25ws9&#10;U1+KEMIuRgWV920spSsqMuimtiUO3L/tDPoAu1LqDvsQbho5j6KlNFhzaKiwpX1FxT19GAVZkuWz&#10;m2/vdb86pPvr+dTcEqPU+Hf4W4PwNPiv+ONOtIJFWB++hB8gt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UDNRwvwAAANsAAAAPAAAAAAAAAAAAAAAAAJgCAABkcnMvZG93bnJl&#10;di54bWxQSwUGAAAAAAQABAD1AAAAhAMAAAAA&#10;" fillcolor="window" strokecolor="window" strokeweight="2pt">
                        <v:textbox>
                          <w:txbxContent>
                            <w:p w:rsidR="009219DB" w:rsidRPr="001E0FD2" w:rsidRDefault="009219DB" w:rsidP="009219DB">
                              <w:pPr>
                                <w:pStyle w:val="AralkYok"/>
                                <w:rPr>
                                  <w:rFonts w:ascii="ALFABET98" w:hAnsi="ALFABET98"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 w:rsidRPr="001E0FD2">
                                <w:rPr>
                                  <w:rFonts w:ascii="ALFABET98" w:hAnsi="ALFABET98"/>
                                  <w:color w:val="FF0000"/>
                                  <w:sz w:val="28"/>
                                  <w:szCs w:val="28"/>
                                </w:rPr>
                                <w:t>60</w:t>
                              </w:r>
                            </w:p>
                          </w:txbxContent>
                        </v:textbox>
                      </v:rect>
                      <v:group id="Grup 16" o:spid="_x0000_s1053" style="position:absolute;left:-1358;width:12639;height:9257" coordorigin="-1358" coordsize="12639,92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      <v:group id="Grup 17" o:spid="_x0000_s1054" style="position:absolute;left:4948;width:6333;height:8762" coordorigin="-1116,-1905" coordsize="3527,8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          <v:line id="Düz Bağlayıcı 18" o:spid="_x0000_s1055" style="position:absolute;visibility:visible;mso-wrap-style:square" from="-1116,-1905" to="-1116,6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jjSEsUAAADbAAAADwAAAGRycy9kb3ducmV2LnhtbESPQWvCQBSE74L/YXmFXkQ3TbFIdBVJ&#10;KQTqRdtDj8/sM4nNvg272yT9926h4HGYmW+YzW40rejJ+caygqdFAoK4tLrhSsHnx9t8BcIHZI2t&#10;ZVLwSx522+lkg5m2Ax+pP4VKRAj7DBXUIXSZlL6syaBf2I44ehfrDIYoXSW1wyHCTSvTJHmRBhuO&#10;CzV2lNdUfp9+jAIrX69faXCXwhaz5j3vVmd9KJV6fBj3axCBxnAP/7cLrWD5DH9f4g+Q2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jjSEsUAAADbAAAADwAAAAAAAAAA&#10;AAAAAAChAgAAZHJzL2Rvd25yZXYueG1sUEsFBgAAAAAEAAQA+QAAAJMDAAAAAA==&#10;" strokecolor="windowText" strokeweight="2.25pt"/>
                          <v:line id="Düz Bağlayıcı 19" o:spid="_x0000_s1056" style="position:absolute;flip:x;visibility:visible;mso-wrap-style:square" from="-1116,1013" to="2410,10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YUfHsMAAADbAAAADwAAAGRycy9kb3ducmV2LnhtbESPQWvCQBSE74L/YXlCL6KbtlYkZiNi&#10;sfQkmMb7I/tMFrNvQ3Zr0n/fLRQ8DjPzDZPtRtuKO/XeOFbwvExAEFdOG64VlF/HxQaED8gaW8ek&#10;4Ic87PLpJMNUu4HPdC9CLSKEfYoKmhC6VEpfNWTRL11HHL2r6y2GKPta6h6HCLetfEmStbRoOC40&#10;2NGhoepWfFsF8/eyDKv9cLzQqXhtD6U5Xz6MUk+zcb8FEWgMj/B/+1MreFvB35f4A2T+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2FHx7DAAAA2wAAAA8AAAAAAAAAAAAA&#10;AAAAoQIAAGRycy9kb3ducmV2LnhtbFBLBQYAAAAABAAEAPkAAACRAwAAAAA=&#10;" strokecolor="windowText" strokeweight="2.25pt"/>
                        </v:group>
                        <v:rect id="Dikdörtgen 20" o:spid="_x0000_s1057" style="position:absolute;left:-1358;width:5907;height:92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t36MMA&#10;AADbAAAADwAAAGRycy9kb3ducmV2LnhtbESPQYvCMBSE74L/ITxhb5q6oEg1lUV06Umw9eDx2bxt&#10;S5uX0mRt999vBMHjMDPfMLv9aFrxoN7VlhUsFxEI4sLqmksF1/w034BwHllja5kU/JGDfTKd7DDW&#10;duALPTJfigBhF6OCyvsultIVFRl0C9sRB+/H9gZ9kH0pdY9DgJtWfkbRWhqsOSxU2NGhoqLJfo2C&#10;PM2vy7vvmnrYHLPD7fzd3lOj1Mds/NqC8DT6d/jVTrWC1QqeX8IPkM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Ht36MMAAADbAAAADwAAAAAAAAAAAAAAAACYAgAAZHJzL2Rv&#10;d25yZXYueG1sUEsFBgAAAAAEAAQA9QAAAIgDAAAAAA==&#10;" fillcolor="window" strokecolor="window" strokeweight="2pt">
                          <v:textbox>
                            <w:txbxContent>
                              <w:p w:rsidR="009219DB" w:rsidRPr="001E0FD2" w:rsidRDefault="009219DB" w:rsidP="009219DB">
                                <w:pPr>
                                  <w:pStyle w:val="AralkYok"/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  <w:u w:val="single"/>
                                  </w:rPr>
                                </w:pPr>
                                <w:r w:rsidRPr="001E0FD2"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</w:rPr>
                                  <w:t>...............</w:t>
                                </w:r>
                              </w:p>
                              <w:p w:rsidR="009219DB" w:rsidRPr="001E0FD2" w:rsidRDefault="009219DB" w:rsidP="009219DB">
                                <w:pPr>
                                  <w:pStyle w:val="AralkYok"/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 w:rsidRPr="001E0FD2"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  <w:u w:val="single"/>
                                  </w:rPr>
                                  <w:t xml:space="preserve"> _</w:t>
                                </w:r>
                                <w:r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  <w:u w:val="single"/>
                                  </w:rPr>
                                  <w:t>...............</w:t>
                                </w:r>
                              </w:p>
                              <w:p w:rsidR="009219DB" w:rsidRDefault="009219DB" w:rsidP="009219DB">
                                <w:pPr>
                                  <w:pStyle w:val="AralkYok"/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 w:rsidRPr="001E0FD2"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</w:rPr>
                                  <w:t xml:space="preserve">  </w:t>
                                </w:r>
                                <w:r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</w:rPr>
                                  <w:t>..............</w:t>
                                </w:r>
                              </w:p>
                              <w:p w:rsidR="009219DB" w:rsidRPr="001E0FD2" w:rsidRDefault="009219DB" w:rsidP="009219DB">
                                <w:pPr>
                                  <w:pStyle w:val="AralkYok"/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  <w:u w:val="single"/>
                                  </w:rPr>
                                </w:pPr>
                              </w:p>
                              <w:p w:rsidR="009219DB" w:rsidRPr="001E0FD2" w:rsidRDefault="009219DB" w:rsidP="009219DB">
                                <w:pPr>
                                  <w:pStyle w:val="AralkYok"/>
                                  <w:jc w:val="center"/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  <w:u w:val="single"/>
                                  </w:rPr>
                                </w:pPr>
                                <w:r w:rsidRPr="001E0FD2"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  <w:u w:val="single"/>
                                  </w:rPr>
                                  <w:t>dakika</w:t>
                                </w:r>
                              </w:p>
                              <w:p w:rsidR="009219DB" w:rsidRPr="001E0FD2" w:rsidRDefault="009219DB" w:rsidP="009219DB">
                                <w:pPr>
                                  <w:pStyle w:val="AralkYok"/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</w:p>
                              <w:p w:rsidR="009219DB" w:rsidRPr="001E0FD2" w:rsidRDefault="009219DB" w:rsidP="009219DB">
                                <w:pPr>
                                  <w:pStyle w:val="AralkYok"/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 w:rsidRPr="001E0FD2"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</w:rPr>
                                  <w:t xml:space="preserve">  </w:t>
                                </w:r>
                              </w:p>
                            </w:txbxContent>
                          </v:textbox>
                        </v:rect>
                        <v:rect id="Dikdörtgen 21" o:spid="_x0000_s1058" style="position:absolute;left:5651;top:3329;width:4643;height:4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npn8MA&#10;AADbAAAADwAAAGRycy9kb3ducmV2LnhtbESPQYvCMBSE74L/ITzBm6YKK1JNZZHdpacFWw8en83b&#10;trR5KU209d9vBMHjMDPfMPvDaFpxp97VlhWslhEI4sLqmksF5/x7sQXhPLLG1jIpeJCDQzKd7DHW&#10;duAT3TNfigBhF6OCyvsultIVFRl0S9sRB+/P9gZ9kH0pdY9DgJtWrqNoIw3WHBYq7OhYUdFkN6Mg&#10;T/Pz6uq7ph62X9nx8vvTXlOj1Hw2fu5AeBr9O/xqp1rBxwaeX8IPkM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npn8MAAADbAAAADwAAAAAAAAAAAAAAAACYAgAAZHJzL2Rv&#10;d25yZXYueG1sUEsFBgAAAAAEAAQA9QAAAIgDAAAAAA==&#10;" fillcolor="window" strokecolor="window" strokeweight="2pt">
                          <v:textbox>
                            <w:txbxContent>
                              <w:p w:rsidR="009219DB" w:rsidRDefault="009219DB" w:rsidP="009219DB">
                                <w:pPr>
                                  <w:pStyle w:val="AralkYok"/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>............</w:t>
                                </w:r>
                              </w:p>
                              <w:p w:rsidR="009219DB" w:rsidRPr="001E0FD2" w:rsidRDefault="009219DB" w:rsidP="009219DB">
                                <w:pPr>
                                  <w:pStyle w:val="AralkYok"/>
                                  <w:jc w:val="center"/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r w:rsidRPr="001E0FD2"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>saat</w:t>
                                </w:r>
                              </w:p>
                            </w:txbxContent>
                          </v:textbox>
                        </v:rect>
                      </v:group>
                    </v:group>
                  </w:pict>
                </mc:Fallback>
              </mc:AlternateContent>
            </w:r>
          </w:p>
          <w:p w:rsidR="009219DB" w:rsidRDefault="009219DB" w:rsidP="009219DB">
            <w:pPr>
              <w:pStyle w:val="AralkYok"/>
              <w:rPr>
                <w:rFonts w:ascii="Kayra" w:eastAsia="Calibri" w:hAnsi="Kayra"/>
                <w:lang w:val="tr-TR" w:eastAsia="en-US"/>
              </w:rPr>
            </w:pPr>
          </w:p>
          <w:p w:rsidR="009219DB" w:rsidRDefault="009219DB" w:rsidP="009219DB">
            <w:pPr>
              <w:pStyle w:val="AralkYok"/>
              <w:rPr>
                <w:rFonts w:ascii="Kayra" w:eastAsia="Calibri" w:hAnsi="Kayra"/>
                <w:lang w:val="tr-TR" w:eastAsia="en-US"/>
              </w:rPr>
            </w:pPr>
          </w:p>
          <w:p w:rsidR="009219DB" w:rsidRDefault="009219DB" w:rsidP="009219DB">
            <w:pPr>
              <w:pStyle w:val="AralkYok"/>
              <w:rPr>
                <w:rFonts w:ascii="Kayra" w:eastAsia="Calibri" w:hAnsi="Kayra"/>
                <w:lang w:val="tr-TR" w:eastAsia="en-US"/>
              </w:rPr>
            </w:pPr>
          </w:p>
          <w:p w:rsidR="009219DB" w:rsidRDefault="009219DB" w:rsidP="009219DB">
            <w:pPr>
              <w:pStyle w:val="AralkYok"/>
              <w:rPr>
                <w:rFonts w:ascii="Kayra" w:eastAsia="Calibri" w:hAnsi="Kayra"/>
                <w:lang w:val="tr-TR" w:eastAsia="en-US"/>
              </w:rPr>
            </w:pPr>
          </w:p>
          <w:p w:rsidR="009219DB" w:rsidRDefault="009219DB" w:rsidP="009219DB">
            <w:pPr>
              <w:pStyle w:val="AralkYok"/>
              <w:rPr>
                <w:rFonts w:ascii="Kayra" w:eastAsia="Calibri" w:hAnsi="Kayra"/>
                <w:lang w:val="tr-TR" w:eastAsia="en-US"/>
              </w:rPr>
            </w:pPr>
          </w:p>
          <w:p w:rsidR="009219DB" w:rsidRDefault="009219DB" w:rsidP="009219DB">
            <w:pPr>
              <w:pStyle w:val="AralkYok"/>
              <w:rPr>
                <w:rFonts w:ascii="Kayra" w:eastAsia="Calibri" w:hAnsi="Kayra"/>
                <w:lang w:val="tr-TR" w:eastAsia="en-US"/>
              </w:rPr>
            </w:pPr>
          </w:p>
          <w:p w:rsidR="009219DB" w:rsidRDefault="009219DB" w:rsidP="009219DB">
            <w:pPr>
              <w:pStyle w:val="AralkYok"/>
              <w:rPr>
                <w:rFonts w:ascii="Kayra" w:eastAsia="Calibri" w:hAnsi="Kayra"/>
                <w:lang w:val="tr-TR" w:eastAsia="en-US"/>
              </w:rPr>
            </w:pPr>
          </w:p>
          <w:p w:rsidR="00F85B16" w:rsidRDefault="00F85B16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  <w:p w:rsidR="00F85B16" w:rsidRDefault="00F85B16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  <w:p w:rsidR="00F85B16" w:rsidRDefault="00F85B16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  <w:p w:rsidR="00F85B16" w:rsidRDefault="00F85B16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  <w:p w:rsidR="00F85B16" w:rsidRDefault="00F85B16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  <w:p w:rsidR="00F85B16" w:rsidRDefault="00F85B16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  <w:p w:rsidR="00F85B16" w:rsidRDefault="00F85B16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  <w:p w:rsidR="00F85B16" w:rsidRDefault="00F85B16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  <w:p w:rsidR="00F85B16" w:rsidRDefault="00F85B16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  <w:p w:rsidR="00F85B16" w:rsidRDefault="00F85B16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  <w:p w:rsidR="00DC27BC" w:rsidRDefault="00DC27BC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single" w:sz="24" w:space="0" w:color="800080"/>
              <w:bottom w:val="nil"/>
              <w:right w:val="nil"/>
            </w:tcBorders>
            <w:vAlign w:val="center"/>
          </w:tcPr>
          <w:p w:rsidR="00DC27BC" w:rsidRDefault="00DC27BC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</w:tc>
      </w:tr>
      <w:tr w:rsidR="00F85B16" w:rsidTr="00F85B16">
        <w:trPr>
          <w:trHeight w:hRule="exact" w:val="171"/>
          <w:jc w:val="center"/>
        </w:trPr>
        <w:tc>
          <w:tcPr>
            <w:tcW w:w="180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  <w:vAlign w:val="center"/>
          </w:tcPr>
          <w:p w:rsidR="00DC27BC" w:rsidRDefault="00DC27BC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3107" w:type="dxa"/>
            <w:tcBorders>
              <w:top w:val="single" w:sz="24" w:space="0" w:color="800080"/>
              <w:left w:val="nil"/>
              <w:bottom w:val="nil"/>
              <w:right w:val="nil"/>
            </w:tcBorders>
            <w:vAlign w:val="center"/>
          </w:tcPr>
          <w:p w:rsidR="00DC27BC" w:rsidRPr="001E0FD2" w:rsidRDefault="00DC27BC" w:rsidP="001E0FD2">
            <w:pPr>
              <w:pStyle w:val="AralkYok"/>
              <w:rPr>
                <w:rFonts w:ascii="Kayra" w:hAnsi="Kayra" w:cs="Arial"/>
                <w:sz w:val="28"/>
                <w:szCs w:val="20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vAlign w:val="center"/>
          </w:tcPr>
          <w:p w:rsidR="00DC27BC" w:rsidRDefault="00DC27BC" w:rsidP="002410BF">
            <w:pPr>
              <w:ind w:right="1458"/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  <w:vAlign w:val="center"/>
          </w:tcPr>
          <w:p w:rsidR="00DC27BC" w:rsidRDefault="00DC27BC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3317" w:type="dxa"/>
            <w:tcBorders>
              <w:top w:val="single" w:sz="24" w:space="0" w:color="800080"/>
              <w:left w:val="nil"/>
              <w:bottom w:val="nil"/>
              <w:right w:val="nil"/>
            </w:tcBorders>
            <w:vAlign w:val="center"/>
          </w:tcPr>
          <w:p w:rsidR="00DC27BC" w:rsidRDefault="00DC27BC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vAlign w:val="center"/>
          </w:tcPr>
          <w:p w:rsidR="00DC27BC" w:rsidRDefault="00DC27BC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  <w:vAlign w:val="center"/>
          </w:tcPr>
          <w:p w:rsidR="00DC27BC" w:rsidRDefault="00DC27BC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3246" w:type="dxa"/>
            <w:tcBorders>
              <w:top w:val="single" w:sz="24" w:space="0" w:color="800080"/>
              <w:left w:val="nil"/>
              <w:bottom w:val="nil"/>
              <w:right w:val="nil"/>
            </w:tcBorders>
            <w:vAlign w:val="center"/>
          </w:tcPr>
          <w:p w:rsidR="00DC27BC" w:rsidRDefault="00DC27BC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vAlign w:val="center"/>
          </w:tcPr>
          <w:p w:rsidR="00DC27BC" w:rsidRDefault="00DC27BC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</w:tc>
      </w:tr>
      <w:tr w:rsidR="00F85B16" w:rsidTr="00F85B16">
        <w:trPr>
          <w:trHeight w:hRule="exact" w:val="171"/>
          <w:jc w:val="center"/>
        </w:trPr>
        <w:tc>
          <w:tcPr>
            <w:tcW w:w="180" w:type="dxa"/>
            <w:tcBorders>
              <w:top w:val="dashed" w:sz="4" w:space="0" w:color="auto"/>
              <w:left w:val="dashed" w:sz="4" w:space="0" w:color="auto"/>
              <w:bottom w:val="nil"/>
              <w:right w:val="nil"/>
            </w:tcBorders>
            <w:vAlign w:val="center"/>
          </w:tcPr>
          <w:p w:rsidR="00DC27BC" w:rsidRDefault="00DC27BC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3107" w:type="dxa"/>
            <w:tcBorders>
              <w:top w:val="nil"/>
              <w:left w:val="nil"/>
              <w:bottom w:val="single" w:sz="24" w:space="0" w:color="800080"/>
              <w:right w:val="nil"/>
            </w:tcBorders>
            <w:vAlign w:val="center"/>
          </w:tcPr>
          <w:p w:rsidR="00DC27BC" w:rsidRDefault="00DC27BC" w:rsidP="002410BF">
            <w:pPr>
              <w:ind w:right="1913"/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282" w:type="dxa"/>
            <w:tcBorders>
              <w:top w:val="dashed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:rsidR="00DC27BC" w:rsidRDefault="00DC27BC" w:rsidP="002410BF">
            <w:pPr>
              <w:ind w:right="1458"/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160" w:type="dxa"/>
            <w:tcBorders>
              <w:top w:val="dashed" w:sz="4" w:space="0" w:color="auto"/>
              <w:left w:val="dashed" w:sz="4" w:space="0" w:color="auto"/>
              <w:bottom w:val="nil"/>
              <w:right w:val="nil"/>
            </w:tcBorders>
            <w:vAlign w:val="center"/>
          </w:tcPr>
          <w:p w:rsidR="00DC27BC" w:rsidRDefault="00DC27BC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3317" w:type="dxa"/>
            <w:tcBorders>
              <w:top w:val="nil"/>
              <w:left w:val="nil"/>
              <w:bottom w:val="single" w:sz="24" w:space="0" w:color="800080"/>
              <w:right w:val="nil"/>
            </w:tcBorders>
            <w:vAlign w:val="center"/>
          </w:tcPr>
          <w:p w:rsidR="00DC27BC" w:rsidRDefault="00DC27BC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160" w:type="dxa"/>
            <w:tcBorders>
              <w:top w:val="dashed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:rsidR="00DC27BC" w:rsidRDefault="00DC27BC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160" w:type="dxa"/>
            <w:tcBorders>
              <w:top w:val="dashed" w:sz="4" w:space="0" w:color="auto"/>
              <w:left w:val="dashed" w:sz="4" w:space="0" w:color="auto"/>
              <w:bottom w:val="nil"/>
              <w:right w:val="nil"/>
            </w:tcBorders>
            <w:vAlign w:val="center"/>
          </w:tcPr>
          <w:p w:rsidR="00DC27BC" w:rsidRDefault="00DC27BC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3246" w:type="dxa"/>
            <w:tcBorders>
              <w:top w:val="nil"/>
              <w:left w:val="nil"/>
              <w:bottom w:val="single" w:sz="24" w:space="0" w:color="800080"/>
              <w:right w:val="nil"/>
            </w:tcBorders>
            <w:vAlign w:val="center"/>
          </w:tcPr>
          <w:p w:rsidR="00DC27BC" w:rsidRDefault="00DC27BC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160" w:type="dxa"/>
            <w:tcBorders>
              <w:top w:val="dashed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:rsidR="00DC27BC" w:rsidRDefault="00DC27BC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</w:tc>
      </w:tr>
      <w:tr w:rsidR="00F85B16" w:rsidTr="00F85B16">
        <w:trPr>
          <w:trHeight w:hRule="exact" w:val="4441"/>
          <w:jc w:val="center"/>
        </w:trPr>
        <w:tc>
          <w:tcPr>
            <w:tcW w:w="180" w:type="dxa"/>
            <w:tcBorders>
              <w:top w:val="nil"/>
              <w:left w:val="nil"/>
              <w:bottom w:val="nil"/>
              <w:right w:val="single" w:sz="24" w:space="0" w:color="800080"/>
            </w:tcBorders>
            <w:vAlign w:val="center"/>
          </w:tcPr>
          <w:p w:rsidR="00DC27BC" w:rsidRDefault="00DC27BC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3107" w:type="dxa"/>
            <w:tcBorders>
              <w:top w:val="single" w:sz="24" w:space="0" w:color="800080"/>
              <w:left w:val="single" w:sz="24" w:space="0" w:color="800080"/>
              <w:bottom w:val="single" w:sz="24" w:space="0" w:color="800080"/>
              <w:right w:val="single" w:sz="24" w:space="0" w:color="800080"/>
            </w:tcBorders>
            <w:vAlign w:val="center"/>
          </w:tcPr>
          <w:p w:rsidR="00727578" w:rsidRDefault="00727578" w:rsidP="00727578">
            <w:pPr>
              <w:pStyle w:val="AralkYok"/>
              <w:rPr>
                <w:rFonts w:ascii="Kayra" w:eastAsia="Calibri" w:hAnsi="Kayra"/>
                <w:lang w:val="tr-TR" w:eastAsia="en-US"/>
              </w:rPr>
            </w:pPr>
            <w:r>
              <w:rPr>
                <w:rFonts w:ascii="Kayra" w:eastAsia="Calibri" w:hAnsi="Kayra"/>
                <w:lang w:val="tr-TR" w:eastAsia="en-US"/>
              </w:rPr>
              <w:t>75</w:t>
            </w:r>
            <w:r w:rsidRPr="001E0FD2">
              <w:rPr>
                <w:rFonts w:ascii="Kayra" w:eastAsia="Calibri" w:hAnsi="Kayra"/>
                <w:lang w:val="tr-TR" w:eastAsia="en-US"/>
              </w:rPr>
              <w:t>0 dk. =.</w:t>
            </w:r>
            <w:r>
              <w:rPr>
                <w:rFonts w:ascii="Kayra" w:eastAsia="Calibri" w:hAnsi="Kayra"/>
                <w:lang w:val="tr-TR" w:eastAsia="en-US"/>
              </w:rPr>
              <w:t xml:space="preserve">........saat </w:t>
            </w:r>
            <w:r w:rsidRPr="001E0FD2">
              <w:rPr>
                <w:rFonts w:ascii="Kayra" w:eastAsia="Calibri" w:hAnsi="Kayra"/>
                <w:lang w:val="tr-TR" w:eastAsia="en-US"/>
              </w:rPr>
              <w:t>..........dk</w:t>
            </w:r>
          </w:p>
          <w:p w:rsidR="00727578" w:rsidRDefault="00727578" w:rsidP="00727578">
            <w:pPr>
              <w:pStyle w:val="AralkYok"/>
              <w:rPr>
                <w:rFonts w:ascii="Kayra" w:eastAsia="Calibri" w:hAnsi="Kayra"/>
                <w:lang w:val="tr-TR" w:eastAsia="en-US"/>
              </w:rPr>
            </w:pPr>
          </w:p>
          <w:p w:rsidR="00727578" w:rsidRDefault="005A6639" w:rsidP="00727578">
            <w:pPr>
              <w:pStyle w:val="AralkYok"/>
              <w:rPr>
                <w:rFonts w:ascii="Kayra" w:eastAsia="Calibri" w:hAnsi="Kayra"/>
                <w:lang w:val="tr-TR" w:eastAsia="en-US"/>
              </w:rPr>
            </w:pPr>
            <w:r>
              <w:rPr>
                <w:noProof/>
                <w:lang w:val="tr-TR" w:eastAsia="tr-T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144145</wp:posOffset>
                      </wp:positionH>
                      <wp:positionV relativeFrom="paragraph">
                        <wp:posOffset>42545</wp:posOffset>
                      </wp:positionV>
                      <wp:extent cx="1684020" cy="1491615"/>
                      <wp:effectExtent l="0" t="0" r="11430" b="13335"/>
                      <wp:wrapNone/>
                      <wp:docPr id="41" name="Grup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684020" cy="1491615"/>
                                <a:chOff x="-135821" y="-10"/>
                                <a:chExt cx="1263923" cy="925767"/>
                              </a:xfrm>
                            </wpg:grpSpPr>
                            <wps:wsp>
                              <wps:cNvPr id="42" name="Dikdörtgen 14"/>
                              <wps:cNvSpPr/>
                              <wps:spPr>
                                <a:xfrm>
                                  <a:off x="565150" y="-2"/>
                                  <a:ext cx="356455" cy="279833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" lastClr="FFFFFF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727578" w:rsidRPr="001E0FD2" w:rsidRDefault="00727578" w:rsidP="00727578">
                                    <w:pPr>
                                      <w:pStyle w:val="AralkYok"/>
                                      <w:rPr>
                                        <w:rFonts w:ascii="ALFABET98" w:hAnsi="ALFABET98"/>
                                        <w:color w:val="FF0000"/>
                                        <w:sz w:val="28"/>
                                        <w:szCs w:val="28"/>
                                      </w:rPr>
                                    </w:pPr>
                                    <w:r w:rsidRPr="001E0FD2">
                                      <w:rPr>
                                        <w:rFonts w:ascii="ALFABET98" w:hAnsi="ALFABET98"/>
                                        <w:color w:val="FF0000"/>
                                        <w:sz w:val="28"/>
                                        <w:szCs w:val="28"/>
                                      </w:rPr>
                                      <w:t>60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43" name="Grup 16"/>
                              <wpg:cNvGrpSpPr/>
                              <wpg:grpSpPr>
                                <a:xfrm>
                                  <a:off x="-135821" y="-10"/>
                                  <a:ext cx="1263923" cy="925767"/>
                                  <a:chOff x="-135821" y="-10"/>
                                  <a:chExt cx="1263923" cy="925767"/>
                                </a:xfrm>
                              </wpg:grpSpPr>
                              <wpg:grpSp>
                                <wpg:cNvPr id="44" name="Grup 17"/>
                                <wpg:cNvGrpSpPr/>
                                <wpg:grpSpPr>
                                  <a:xfrm>
                                    <a:off x="494846" y="-1"/>
                                    <a:ext cx="633256" cy="876300"/>
                                    <a:chOff x="-111677" y="-190501"/>
                                    <a:chExt cx="352756" cy="876300"/>
                                  </a:xfrm>
                                </wpg:grpSpPr>
                                <wps:wsp>
                                  <wps:cNvPr id="45" name="Düz Bağlayıcı 18"/>
                                  <wps:cNvCnPr/>
                                  <wps:spPr>
                                    <a:xfrm>
                                      <a:off x="-111677" y="-190501"/>
                                      <a:ext cx="0" cy="87630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2857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46" name="Düz Bağlayıcı 19"/>
                                  <wps:cNvCnPr/>
                                  <wps:spPr>
                                    <a:xfrm flipH="1">
                                      <a:off x="-111677" y="101323"/>
                                      <a:ext cx="352756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2857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s:wsp>
                                <wps:cNvPr id="47" name="Dikdörtgen 20"/>
                                <wps:cNvSpPr/>
                                <wps:spPr>
                                  <a:xfrm>
                                    <a:off x="-135821" y="-10"/>
                                    <a:ext cx="590754" cy="92576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25400" cap="flat" cmpd="sng" algn="ctr">
                                    <a:solidFill>
                                      <a:sysClr val="window" lastClr="FFFFFF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727578" w:rsidRPr="001E0FD2" w:rsidRDefault="00727578" w:rsidP="00727578">
                                      <w:pPr>
                                        <w:pStyle w:val="AralkYok"/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  <w:u w:val="single"/>
                                        </w:rPr>
                                      </w:pPr>
                                      <w:r w:rsidRPr="001E0FD2"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  <w:t xml:space="preserve"> </w:t>
                                      </w:r>
                                      <w:r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  <w:t>...............</w:t>
                                      </w:r>
                                    </w:p>
                                    <w:p w:rsidR="00727578" w:rsidRPr="001E0FD2" w:rsidRDefault="00727578" w:rsidP="00727578">
                                      <w:pPr>
                                        <w:pStyle w:val="AralkYok"/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</w:pPr>
                                      <w:r w:rsidRPr="001E0FD2"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  <w:u w:val="single"/>
                                        </w:rPr>
                                        <w:t xml:space="preserve"> _</w:t>
                                      </w:r>
                                      <w:r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  <w:u w:val="single"/>
                                        </w:rPr>
                                        <w:t>...............</w:t>
                                      </w:r>
                                    </w:p>
                                    <w:p w:rsidR="00727578" w:rsidRDefault="00727578" w:rsidP="00727578">
                                      <w:pPr>
                                        <w:pStyle w:val="AralkYok"/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</w:pPr>
                                      <w:r w:rsidRPr="001E0FD2"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  <w:t xml:space="preserve">  </w:t>
                                      </w:r>
                                      <w:r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  <w:t>..............</w:t>
                                      </w:r>
                                    </w:p>
                                    <w:p w:rsidR="00727578" w:rsidRPr="001E0FD2" w:rsidRDefault="00727578" w:rsidP="00727578">
                                      <w:pPr>
                                        <w:pStyle w:val="AralkYok"/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  <w:u w:val="single"/>
                                        </w:rPr>
                                      </w:pPr>
                                    </w:p>
                                    <w:p w:rsidR="00727578" w:rsidRPr="001E0FD2" w:rsidRDefault="00727578" w:rsidP="00727578">
                                      <w:pPr>
                                        <w:pStyle w:val="AralkYok"/>
                                        <w:jc w:val="center"/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  <w:u w:val="single"/>
                                        </w:rPr>
                                      </w:pPr>
                                      <w:r w:rsidRPr="001E0FD2"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  <w:u w:val="single"/>
                                        </w:rPr>
                                        <w:t>dakika</w:t>
                                      </w:r>
                                    </w:p>
                                    <w:p w:rsidR="00727578" w:rsidRPr="001E0FD2" w:rsidRDefault="00727578" w:rsidP="00727578">
                                      <w:pPr>
                                        <w:pStyle w:val="AralkYok"/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</w:pPr>
                                    </w:p>
                                    <w:p w:rsidR="00727578" w:rsidRPr="001E0FD2" w:rsidRDefault="00727578" w:rsidP="00727578">
                                      <w:pPr>
                                        <w:pStyle w:val="AralkYok"/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</w:pPr>
                                      <w:r w:rsidRPr="001E0FD2"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  <w:t xml:space="preserve">  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8" name="Dikdörtgen 21"/>
                                <wps:cNvSpPr/>
                                <wps:spPr>
                                  <a:xfrm>
                                    <a:off x="565111" y="332913"/>
                                    <a:ext cx="464335" cy="45089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25400" cap="flat" cmpd="sng" algn="ctr">
                                    <a:solidFill>
                                      <a:sysClr val="window" lastClr="FFFFFF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727578" w:rsidRDefault="00727578" w:rsidP="00727578">
                                      <w:pPr>
                                        <w:pStyle w:val="AralkYok"/>
                                        <w:rPr>
                                          <w:rFonts w:ascii="ALFABET98" w:hAnsi="ALFABET98"/>
                                          <w:sz w:val="28"/>
                                          <w:szCs w:val="28"/>
                                        </w:rPr>
                                      </w:pPr>
                                      <w:r>
                                        <w:rPr>
                                          <w:rFonts w:ascii="ALFABET98" w:hAnsi="ALFABET98"/>
                                          <w:sz w:val="28"/>
                                          <w:szCs w:val="28"/>
                                        </w:rPr>
                                        <w:t>............</w:t>
                                      </w:r>
                                    </w:p>
                                    <w:p w:rsidR="00727578" w:rsidRPr="001E0FD2" w:rsidRDefault="00727578" w:rsidP="00727578">
                                      <w:pPr>
                                        <w:pStyle w:val="AralkYok"/>
                                        <w:jc w:val="center"/>
                                        <w:rPr>
                                          <w:rFonts w:ascii="ALFABET98" w:hAnsi="ALFABET98"/>
                                          <w:sz w:val="28"/>
                                          <w:szCs w:val="28"/>
                                        </w:rPr>
                                      </w:pPr>
                                      <w:r w:rsidRPr="001E0FD2">
                                        <w:rPr>
                                          <w:rFonts w:ascii="ALFABET98" w:hAnsi="ALFABET98"/>
                                          <w:sz w:val="28"/>
                                          <w:szCs w:val="28"/>
                                        </w:rPr>
                                        <w:t>saat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_x0000_s1059" style="position:absolute;margin-left:11.35pt;margin-top:3.35pt;width:132.6pt;height:117.45pt;z-index:251656704;mso-width-relative:margin;mso-height-relative:margin" coordorigin="-1358" coordsize="12639,9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">
                      <v:rect id="Dikdörtgen 14" o:spid="_x0000_s1060" style="position:absolute;left:5651;width:3565;height:279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t5QcMA&#10;AADbAAAADwAAAGRycy9kb3ducmV2LnhtbESPQWvCQBSE7wX/w/IEb3UTkRJS1yCiJadCEw89PrPP&#10;JJh9G7LbJP333YLgcZiZb5hdNptOjDS41rKCeB2BIK6sbrlWcCnPrwkI55E1dpZJwS85yPaLlx2m&#10;2k78RWPhaxEg7FJU0Hjfp1K6qiGDbm174uDd7GDQBznUUg84Bbjp5CaK3qTBlsNCgz0dG6ruxY9R&#10;UOblJb76/t5Oyak4fn9+dNfcKLVazod3EJ5m/ww/2rlWsN3A/5fwA+T+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t5QcMAAADbAAAADwAAAAAAAAAAAAAAAACYAgAAZHJzL2Rv&#10;d25yZXYueG1sUEsFBgAAAAAEAAQA9QAAAIgDAAAAAA==&#10;" fillcolor="window" strokecolor="window" strokeweight="2pt">
                        <v:textbox>
                          <w:txbxContent>
                            <w:p w:rsidR="00727578" w:rsidRPr="001E0FD2" w:rsidRDefault="00727578" w:rsidP="00727578">
                              <w:pPr>
                                <w:pStyle w:val="AralkYok"/>
                                <w:rPr>
                                  <w:rFonts w:ascii="ALFABET98" w:hAnsi="ALFABET98"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 w:rsidRPr="001E0FD2">
                                <w:rPr>
                                  <w:rFonts w:ascii="ALFABET98" w:hAnsi="ALFABET98"/>
                                  <w:color w:val="FF0000"/>
                                  <w:sz w:val="28"/>
                                  <w:szCs w:val="28"/>
                                </w:rPr>
                                <w:t>60</w:t>
                              </w:r>
                            </w:p>
                          </w:txbxContent>
                        </v:textbox>
                      </v:rect>
                      <v:group id="Grup 16" o:spid="_x0000_s1061" style="position:absolute;left:-1358;width:12639;height:9257" coordorigin="-1358" coordsize="12639,92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        <v:group id="Grup 17" o:spid="_x0000_s1062" style="position:absolute;left:4948;width:6333;height:8762" coordorigin="-1116,-1905" coordsize="3527,8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            <v:line id="Düz Bağlayıcı 18" o:spid="_x0000_s1063" style="position:absolute;visibility:visible;mso-wrap-style:square" from="-1116,-1905" to="-1116,6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0R5IMUAAADbAAAADwAAAGRycy9kb3ducmV2LnhtbESPQWvCQBSE74L/YXmFXkQ3DbVIdBVJ&#10;KQTqRdtDj8/sM4nNvg272yT9926h4HGYmW+YzW40rejJ+caygqdFAoK4tLrhSsHnx9t8BcIHZI2t&#10;ZVLwSx522+lkg5m2Ax+pP4VKRAj7DBXUIXSZlL6syaBf2I44ehfrDIYoXSW1wyHCTSvTJHmRBhuO&#10;CzV2lNdUfp9+jAIrX69faXCXwhaz5j3vVmd9KJV6fBj3axCBxnAP/7cLreB5CX9f4g+Q2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0R5IMUAAADbAAAADwAAAAAAAAAA&#10;AAAAAAChAgAAZHJzL2Rvd25yZXYueG1sUEsFBgAAAAAEAAQA+QAAAJMDAAAAAA==&#10;" strokecolor="windowText" strokeweight="2.25pt"/>
                          <v:line id="Düz Bağlayıcı 19" o:spid="_x0000_s1064" style="position:absolute;flip:x;visibility:visible;mso-wrap-style:square" from="-1116,1013" to="2410,10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8KyL8MAAADbAAAADwAAAGRycy9kb3ducmV2LnhtbESPwWrDMBBE74X8g9hALqWR0wZT3Cgh&#10;pDj0VIhr3xdra4taK2MptvP3UaHQ4zAzb5jdYbadGGnwxrGCzToBQVw7bbhRUH7lT68gfEDW2Dkm&#10;BTfycNgvHnaYaTfxhcYiNCJC2GeooA2hz6T0dUsW/dr1xNH7doPFEOXQSD3gFOG2k89JkkqLhuNC&#10;iz2dWqp/iqtV8PhelmF7nPKKPouX7lSaS3U2Sq2W8/ENRKA5/If/2h9awTaF3y/xB8j9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fCsi/DAAAA2wAAAA8AAAAAAAAAAAAA&#10;AAAAoQIAAGRycy9kb3ducmV2LnhtbFBLBQYAAAAABAAEAPkAAACRAwAAAAA=&#10;" strokecolor="windowText" strokeweight="2.25pt"/>
                        </v:group>
                        <v:rect id="Dikdörtgen 20" o:spid="_x0000_s1065" style="position:absolute;left:-1358;width:5907;height:92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za2cMA&#10;AADbAAAADwAAAGRycy9kb3ducmV2LnhtbESPQYvCMBSE7wv+h/AEb2uqyCrVKCKu9LRg24PHZ/Ns&#10;i81LabK2/vvNguBxmJlvmM1uMI14UOdqywpm0wgEcWF1zaWCPPv+XIFwHlljY5kUPMnBbjv62GCs&#10;bc9neqS+FAHCLkYFlfdtLKUrKjLoprYlDt7NdgZ9kF0pdYd9gJtGzqPoSxqsOSxU2NKhouKe/hoF&#10;WZLls6tv73W/OqaHy8+puSZGqcl42K9BeBr8O/xqJ1rBYgn/X8IPk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jza2cMAAADbAAAADwAAAAAAAAAAAAAAAACYAgAAZHJzL2Rv&#10;d25yZXYueG1sUEsFBgAAAAAEAAQA9QAAAIgDAAAAAA==&#10;" fillcolor="window" strokecolor="window" strokeweight="2pt">
                          <v:textbox>
                            <w:txbxContent>
                              <w:p w:rsidR="00727578" w:rsidRPr="001E0FD2" w:rsidRDefault="00727578" w:rsidP="00727578">
                                <w:pPr>
                                  <w:pStyle w:val="AralkYok"/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  <w:u w:val="single"/>
                                  </w:rPr>
                                </w:pPr>
                                <w:r w:rsidRPr="001E0FD2"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</w:rPr>
                                  <w:t>...............</w:t>
                                </w:r>
                              </w:p>
                              <w:p w:rsidR="00727578" w:rsidRPr="001E0FD2" w:rsidRDefault="00727578" w:rsidP="00727578">
                                <w:pPr>
                                  <w:pStyle w:val="AralkYok"/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 w:rsidRPr="001E0FD2"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  <w:u w:val="single"/>
                                  </w:rPr>
                                  <w:t xml:space="preserve"> _</w:t>
                                </w:r>
                                <w:r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  <w:u w:val="single"/>
                                  </w:rPr>
                                  <w:t>...............</w:t>
                                </w:r>
                              </w:p>
                              <w:p w:rsidR="00727578" w:rsidRDefault="00727578" w:rsidP="00727578">
                                <w:pPr>
                                  <w:pStyle w:val="AralkYok"/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 w:rsidRPr="001E0FD2"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</w:rPr>
                                  <w:t xml:space="preserve">  </w:t>
                                </w:r>
                                <w:r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</w:rPr>
                                  <w:t>..............</w:t>
                                </w:r>
                              </w:p>
                              <w:p w:rsidR="00727578" w:rsidRPr="001E0FD2" w:rsidRDefault="00727578" w:rsidP="00727578">
                                <w:pPr>
                                  <w:pStyle w:val="AralkYok"/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  <w:u w:val="single"/>
                                  </w:rPr>
                                </w:pPr>
                              </w:p>
                              <w:p w:rsidR="00727578" w:rsidRPr="001E0FD2" w:rsidRDefault="00727578" w:rsidP="00727578">
                                <w:pPr>
                                  <w:pStyle w:val="AralkYok"/>
                                  <w:jc w:val="center"/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  <w:u w:val="single"/>
                                  </w:rPr>
                                </w:pPr>
                                <w:r w:rsidRPr="001E0FD2"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  <w:u w:val="single"/>
                                  </w:rPr>
                                  <w:t>dakika</w:t>
                                </w:r>
                              </w:p>
                              <w:p w:rsidR="00727578" w:rsidRPr="001E0FD2" w:rsidRDefault="00727578" w:rsidP="00727578">
                                <w:pPr>
                                  <w:pStyle w:val="AralkYok"/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</w:p>
                              <w:p w:rsidR="00727578" w:rsidRPr="001E0FD2" w:rsidRDefault="00727578" w:rsidP="00727578">
                                <w:pPr>
                                  <w:pStyle w:val="AralkYok"/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 w:rsidRPr="001E0FD2"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</w:rPr>
                                  <w:t xml:space="preserve">  </w:t>
                                </w:r>
                              </w:p>
                            </w:txbxContent>
                          </v:textbox>
                        </v:rect>
                        <v:rect id="Dikdörtgen 21" o:spid="_x0000_s1066" style="position:absolute;left:5651;top:3329;width:4643;height:4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NOq78A&#10;AADbAAAADwAAAGRycy9kb3ducmV2LnhtbERPTYvCMBC9C/sfwix401QRkWqURVR6Emx78Dg2s22x&#10;mZQm2vrvzUHw+Hjfm91gGvGkztWWFcymEQjiwuqaSwV5dpysQDiPrLGxTApe5GC3/RltMNa25ws9&#10;U1+KEMIuRgWV920spSsqMuimtiUO3L/tDPoAu1LqDvsQbho5j6KlNFhzaKiwpX1FxT19GAVZkuWz&#10;m2/vdb86pPvr+dTcEqPU+Hf4W4PwNPiv+ONOtIJFGBu+hB8gt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vo06rvwAAANsAAAAPAAAAAAAAAAAAAAAAAJgCAABkcnMvZG93bnJl&#10;di54bWxQSwUGAAAAAAQABAD1AAAAhAMAAAAA&#10;" fillcolor="window" strokecolor="window" strokeweight="2pt">
                          <v:textbox>
                            <w:txbxContent>
                              <w:p w:rsidR="00727578" w:rsidRDefault="00727578" w:rsidP="00727578">
                                <w:pPr>
                                  <w:pStyle w:val="AralkYok"/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>............</w:t>
                                </w:r>
                              </w:p>
                              <w:p w:rsidR="00727578" w:rsidRPr="001E0FD2" w:rsidRDefault="00727578" w:rsidP="00727578">
                                <w:pPr>
                                  <w:pStyle w:val="AralkYok"/>
                                  <w:jc w:val="center"/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r w:rsidRPr="001E0FD2"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>saat</w:t>
                                </w:r>
                              </w:p>
                            </w:txbxContent>
                          </v:textbox>
                        </v:rect>
                      </v:group>
                    </v:group>
                  </w:pict>
                </mc:Fallback>
              </mc:AlternateContent>
            </w:r>
          </w:p>
          <w:p w:rsidR="00727578" w:rsidRDefault="00727578" w:rsidP="00727578">
            <w:pPr>
              <w:pStyle w:val="AralkYok"/>
              <w:rPr>
                <w:rFonts w:ascii="Kayra" w:eastAsia="Calibri" w:hAnsi="Kayra"/>
                <w:lang w:val="tr-TR" w:eastAsia="en-US"/>
              </w:rPr>
            </w:pPr>
          </w:p>
          <w:p w:rsidR="00727578" w:rsidRDefault="00727578" w:rsidP="00727578">
            <w:pPr>
              <w:pStyle w:val="AralkYok"/>
              <w:rPr>
                <w:rFonts w:ascii="Kayra" w:eastAsia="Calibri" w:hAnsi="Kayra"/>
                <w:lang w:val="tr-TR" w:eastAsia="en-US"/>
              </w:rPr>
            </w:pPr>
          </w:p>
          <w:p w:rsidR="00D2262D" w:rsidRDefault="00D2262D" w:rsidP="00D2262D">
            <w:pPr>
              <w:pStyle w:val="AralkYok"/>
              <w:rPr>
                <w:rFonts w:ascii="Kayra" w:hAnsi="Kayra"/>
                <w:sz w:val="24"/>
              </w:rPr>
            </w:pPr>
          </w:p>
          <w:p w:rsidR="00D2262D" w:rsidRDefault="00D2262D" w:rsidP="00D2262D">
            <w:pPr>
              <w:pStyle w:val="AralkYok"/>
              <w:rPr>
                <w:rFonts w:ascii="Kayra" w:hAnsi="Kayra"/>
                <w:sz w:val="24"/>
              </w:rPr>
            </w:pPr>
          </w:p>
          <w:p w:rsidR="00D2262D" w:rsidRDefault="00D2262D" w:rsidP="00D2262D">
            <w:pPr>
              <w:pStyle w:val="AralkYok"/>
              <w:rPr>
                <w:rFonts w:ascii="Kayra" w:hAnsi="Kayra"/>
                <w:sz w:val="24"/>
              </w:rPr>
            </w:pPr>
          </w:p>
          <w:p w:rsidR="00D2262D" w:rsidRDefault="00D2262D" w:rsidP="00D2262D">
            <w:pPr>
              <w:pStyle w:val="AralkYok"/>
              <w:rPr>
                <w:rFonts w:ascii="Kayra" w:hAnsi="Kayra"/>
                <w:sz w:val="24"/>
              </w:rPr>
            </w:pPr>
          </w:p>
          <w:p w:rsidR="00D2262D" w:rsidRDefault="00D2262D" w:rsidP="00D2262D">
            <w:pPr>
              <w:pStyle w:val="AralkYok"/>
              <w:rPr>
                <w:rFonts w:ascii="Kayra" w:hAnsi="Kayra"/>
                <w:sz w:val="24"/>
              </w:rPr>
            </w:pPr>
          </w:p>
          <w:p w:rsidR="00D2262D" w:rsidRPr="00D2262D" w:rsidRDefault="00D2262D" w:rsidP="00D2262D">
            <w:pPr>
              <w:pStyle w:val="AralkYok"/>
              <w:rPr>
                <w:rFonts w:ascii="Kayra" w:hAnsi="Kayra"/>
                <w:sz w:val="24"/>
              </w:rPr>
            </w:pPr>
          </w:p>
          <w:p w:rsidR="00DC27BC" w:rsidRDefault="00DC27BC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282" w:type="dxa"/>
            <w:tcBorders>
              <w:top w:val="nil"/>
              <w:left w:val="single" w:sz="24" w:space="0" w:color="800080"/>
              <w:bottom w:val="nil"/>
              <w:right w:val="nil"/>
            </w:tcBorders>
            <w:vAlign w:val="center"/>
          </w:tcPr>
          <w:p w:rsidR="00DC27BC" w:rsidRDefault="00DC27BC" w:rsidP="002410BF">
            <w:pPr>
              <w:ind w:right="1458"/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24" w:space="0" w:color="800080"/>
            </w:tcBorders>
            <w:vAlign w:val="center"/>
          </w:tcPr>
          <w:p w:rsidR="00DC27BC" w:rsidRDefault="00DC27BC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3317" w:type="dxa"/>
            <w:tcBorders>
              <w:top w:val="single" w:sz="24" w:space="0" w:color="800080"/>
              <w:left w:val="single" w:sz="24" w:space="0" w:color="800080"/>
              <w:bottom w:val="single" w:sz="24" w:space="0" w:color="800080"/>
              <w:right w:val="single" w:sz="24" w:space="0" w:color="800080"/>
            </w:tcBorders>
            <w:vAlign w:val="center"/>
          </w:tcPr>
          <w:p w:rsidR="00727578" w:rsidRDefault="00727578" w:rsidP="00727578">
            <w:pPr>
              <w:pStyle w:val="AralkYok"/>
              <w:rPr>
                <w:rFonts w:ascii="Kayra" w:eastAsia="Calibri" w:hAnsi="Kayra"/>
                <w:lang w:val="tr-TR" w:eastAsia="en-US"/>
              </w:rPr>
            </w:pPr>
            <w:r>
              <w:rPr>
                <w:rFonts w:ascii="Kayra" w:eastAsia="Calibri" w:hAnsi="Kayra"/>
                <w:lang w:val="tr-TR" w:eastAsia="en-US"/>
              </w:rPr>
              <w:t>125</w:t>
            </w:r>
            <w:r w:rsidRPr="001E0FD2">
              <w:rPr>
                <w:rFonts w:ascii="Kayra" w:eastAsia="Calibri" w:hAnsi="Kayra"/>
                <w:lang w:val="tr-TR" w:eastAsia="en-US"/>
              </w:rPr>
              <w:t xml:space="preserve"> dk. =.</w:t>
            </w:r>
            <w:r>
              <w:rPr>
                <w:rFonts w:ascii="Kayra" w:eastAsia="Calibri" w:hAnsi="Kayra"/>
                <w:lang w:val="tr-TR" w:eastAsia="en-US"/>
              </w:rPr>
              <w:t xml:space="preserve">........saat </w:t>
            </w:r>
            <w:r w:rsidRPr="001E0FD2">
              <w:rPr>
                <w:rFonts w:ascii="Kayra" w:eastAsia="Calibri" w:hAnsi="Kayra"/>
                <w:lang w:val="tr-TR" w:eastAsia="en-US"/>
              </w:rPr>
              <w:t>..........dk</w:t>
            </w:r>
          </w:p>
          <w:p w:rsidR="00727578" w:rsidRDefault="00727578" w:rsidP="00727578">
            <w:pPr>
              <w:pStyle w:val="AralkYok"/>
              <w:rPr>
                <w:rFonts w:ascii="Kayra" w:eastAsia="Calibri" w:hAnsi="Kayra"/>
                <w:lang w:val="tr-TR" w:eastAsia="en-US"/>
              </w:rPr>
            </w:pPr>
          </w:p>
          <w:p w:rsidR="00727578" w:rsidRDefault="005A6639" w:rsidP="00727578">
            <w:pPr>
              <w:pStyle w:val="AralkYok"/>
              <w:rPr>
                <w:rFonts w:ascii="Kayra" w:eastAsia="Calibri" w:hAnsi="Kayra"/>
                <w:lang w:val="tr-TR" w:eastAsia="en-US"/>
              </w:rPr>
            </w:pPr>
            <w:r>
              <w:rPr>
                <w:noProof/>
                <w:lang w:val="tr-TR" w:eastAsia="tr-TR"/>
              </w:rPr>
              <mc:AlternateContent>
                <mc:Choice Requires="wpg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205740</wp:posOffset>
                      </wp:positionH>
                      <wp:positionV relativeFrom="paragraph">
                        <wp:posOffset>50165</wp:posOffset>
                      </wp:positionV>
                      <wp:extent cx="1684020" cy="1491615"/>
                      <wp:effectExtent l="0" t="0" r="11430" b="13335"/>
                      <wp:wrapNone/>
                      <wp:docPr id="33" name="Grup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684020" cy="1491615"/>
                                <a:chOff x="-135821" y="-10"/>
                                <a:chExt cx="1263923" cy="925767"/>
                              </a:xfrm>
                            </wpg:grpSpPr>
                            <wps:wsp>
                              <wps:cNvPr id="34" name="Dikdörtgen 14"/>
                              <wps:cNvSpPr/>
                              <wps:spPr>
                                <a:xfrm>
                                  <a:off x="565150" y="-2"/>
                                  <a:ext cx="356455" cy="279833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" lastClr="FFFFFF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727578" w:rsidRPr="001E0FD2" w:rsidRDefault="00727578" w:rsidP="00727578">
                                    <w:pPr>
                                      <w:pStyle w:val="AralkYok"/>
                                      <w:rPr>
                                        <w:rFonts w:ascii="ALFABET98" w:hAnsi="ALFABET98"/>
                                        <w:color w:val="FF0000"/>
                                        <w:sz w:val="28"/>
                                        <w:szCs w:val="28"/>
                                      </w:rPr>
                                    </w:pPr>
                                    <w:r w:rsidRPr="001E0FD2">
                                      <w:rPr>
                                        <w:rFonts w:ascii="ALFABET98" w:hAnsi="ALFABET98"/>
                                        <w:color w:val="FF0000"/>
                                        <w:sz w:val="28"/>
                                        <w:szCs w:val="28"/>
                                      </w:rPr>
                                      <w:t>60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35" name="Grup 16"/>
                              <wpg:cNvGrpSpPr/>
                              <wpg:grpSpPr>
                                <a:xfrm>
                                  <a:off x="-135821" y="-10"/>
                                  <a:ext cx="1263923" cy="925767"/>
                                  <a:chOff x="-135821" y="-10"/>
                                  <a:chExt cx="1263923" cy="925767"/>
                                </a:xfrm>
                              </wpg:grpSpPr>
                              <wpg:grpSp>
                                <wpg:cNvPr id="36" name="Grup 17"/>
                                <wpg:cNvGrpSpPr/>
                                <wpg:grpSpPr>
                                  <a:xfrm>
                                    <a:off x="494846" y="-1"/>
                                    <a:ext cx="633256" cy="876300"/>
                                    <a:chOff x="-111677" y="-190501"/>
                                    <a:chExt cx="352756" cy="876300"/>
                                  </a:xfrm>
                                </wpg:grpSpPr>
                                <wps:wsp>
                                  <wps:cNvPr id="37" name="Düz Bağlayıcı 18"/>
                                  <wps:cNvCnPr/>
                                  <wps:spPr>
                                    <a:xfrm>
                                      <a:off x="-111677" y="-190501"/>
                                      <a:ext cx="0" cy="87630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2857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38" name="Düz Bağlayıcı 19"/>
                                  <wps:cNvCnPr/>
                                  <wps:spPr>
                                    <a:xfrm flipH="1">
                                      <a:off x="-111677" y="101323"/>
                                      <a:ext cx="352756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2857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s:wsp>
                                <wps:cNvPr id="39" name="Dikdörtgen 20"/>
                                <wps:cNvSpPr/>
                                <wps:spPr>
                                  <a:xfrm>
                                    <a:off x="-135821" y="-10"/>
                                    <a:ext cx="590754" cy="92576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25400" cap="flat" cmpd="sng" algn="ctr">
                                    <a:solidFill>
                                      <a:sysClr val="window" lastClr="FFFFFF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727578" w:rsidRPr="001E0FD2" w:rsidRDefault="00727578" w:rsidP="00727578">
                                      <w:pPr>
                                        <w:pStyle w:val="AralkYok"/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  <w:u w:val="single"/>
                                        </w:rPr>
                                      </w:pPr>
                                      <w:r w:rsidRPr="001E0FD2"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  <w:t xml:space="preserve"> </w:t>
                                      </w:r>
                                      <w:r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  <w:t>...............</w:t>
                                      </w:r>
                                    </w:p>
                                    <w:p w:rsidR="00727578" w:rsidRPr="001E0FD2" w:rsidRDefault="00727578" w:rsidP="00727578">
                                      <w:pPr>
                                        <w:pStyle w:val="AralkYok"/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</w:pPr>
                                      <w:r w:rsidRPr="001E0FD2"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  <w:u w:val="single"/>
                                        </w:rPr>
                                        <w:t xml:space="preserve"> _</w:t>
                                      </w:r>
                                      <w:r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  <w:u w:val="single"/>
                                        </w:rPr>
                                        <w:t>...............</w:t>
                                      </w:r>
                                    </w:p>
                                    <w:p w:rsidR="00727578" w:rsidRDefault="00727578" w:rsidP="00727578">
                                      <w:pPr>
                                        <w:pStyle w:val="AralkYok"/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</w:pPr>
                                      <w:r w:rsidRPr="001E0FD2"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  <w:t xml:space="preserve">  </w:t>
                                      </w:r>
                                      <w:r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  <w:t>..............</w:t>
                                      </w:r>
                                    </w:p>
                                    <w:p w:rsidR="00727578" w:rsidRPr="001E0FD2" w:rsidRDefault="00727578" w:rsidP="00727578">
                                      <w:pPr>
                                        <w:pStyle w:val="AralkYok"/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  <w:u w:val="single"/>
                                        </w:rPr>
                                      </w:pPr>
                                    </w:p>
                                    <w:p w:rsidR="00727578" w:rsidRPr="001E0FD2" w:rsidRDefault="00727578" w:rsidP="00727578">
                                      <w:pPr>
                                        <w:pStyle w:val="AralkYok"/>
                                        <w:jc w:val="center"/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  <w:u w:val="single"/>
                                        </w:rPr>
                                      </w:pPr>
                                      <w:r w:rsidRPr="001E0FD2"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  <w:u w:val="single"/>
                                        </w:rPr>
                                        <w:t>dakika</w:t>
                                      </w:r>
                                    </w:p>
                                    <w:p w:rsidR="00727578" w:rsidRPr="001E0FD2" w:rsidRDefault="00727578" w:rsidP="00727578">
                                      <w:pPr>
                                        <w:pStyle w:val="AralkYok"/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</w:pPr>
                                    </w:p>
                                    <w:p w:rsidR="00727578" w:rsidRPr="001E0FD2" w:rsidRDefault="00727578" w:rsidP="00727578">
                                      <w:pPr>
                                        <w:pStyle w:val="AralkYok"/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</w:pPr>
                                      <w:r w:rsidRPr="001E0FD2"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  <w:t xml:space="preserve">  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0" name="Dikdörtgen 21"/>
                                <wps:cNvSpPr/>
                                <wps:spPr>
                                  <a:xfrm>
                                    <a:off x="565111" y="332913"/>
                                    <a:ext cx="464335" cy="45089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25400" cap="flat" cmpd="sng" algn="ctr">
                                    <a:solidFill>
                                      <a:sysClr val="window" lastClr="FFFFFF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727578" w:rsidRDefault="00727578" w:rsidP="00727578">
                                      <w:pPr>
                                        <w:pStyle w:val="AralkYok"/>
                                        <w:rPr>
                                          <w:rFonts w:ascii="ALFABET98" w:hAnsi="ALFABET98"/>
                                          <w:sz w:val="28"/>
                                          <w:szCs w:val="28"/>
                                        </w:rPr>
                                      </w:pPr>
                                      <w:r>
                                        <w:rPr>
                                          <w:rFonts w:ascii="ALFABET98" w:hAnsi="ALFABET98"/>
                                          <w:sz w:val="28"/>
                                          <w:szCs w:val="28"/>
                                        </w:rPr>
                                        <w:t>............</w:t>
                                      </w:r>
                                    </w:p>
                                    <w:p w:rsidR="00727578" w:rsidRPr="001E0FD2" w:rsidRDefault="00727578" w:rsidP="00727578">
                                      <w:pPr>
                                        <w:pStyle w:val="AralkYok"/>
                                        <w:jc w:val="center"/>
                                        <w:rPr>
                                          <w:rFonts w:ascii="ALFABET98" w:hAnsi="ALFABET98"/>
                                          <w:sz w:val="28"/>
                                          <w:szCs w:val="28"/>
                                        </w:rPr>
                                      </w:pPr>
                                      <w:r w:rsidRPr="001E0FD2">
                                        <w:rPr>
                                          <w:rFonts w:ascii="ALFABET98" w:hAnsi="ALFABET98"/>
                                          <w:sz w:val="28"/>
                                          <w:szCs w:val="28"/>
                                        </w:rPr>
                                        <w:t>saat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_x0000_s1067" style="position:absolute;margin-left:16.2pt;margin-top:3.95pt;width:132.6pt;height:117.45pt;z-index:251657728;mso-width-relative:margin;mso-height-relative:margin" coordorigin="-1358" coordsize="12639,9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">
                      <v:rect id="Dikdörtgen 14" o:spid="_x0000_s1068" style="position:absolute;left:5651;width:3565;height:279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g308MA&#10;AADbAAAADwAAAGRycy9kb3ducmV2LnhtbESPQYvCMBSE7wv+h/AEb2uqLiLVKCKu9LRg24PHZ/Ns&#10;i81LabK2/vvNguBxmJlvmM1uMI14UOdqywpm0wgEcWF1zaWCPPv+XIFwHlljY5kUPMnBbjv62GCs&#10;bc9neqS+FAHCLkYFlfdtLKUrKjLoprYlDt7NdgZ9kF0pdYd9gJtGzqNoKQ3WHBYqbOlQUXFPf42C&#10;LMny2dW397pfHdPD5efUXBOj1GQ87NcgPA3+HX61E61g8QX/X8IPk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ug308MAAADbAAAADwAAAAAAAAAAAAAAAACYAgAAZHJzL2Rv&#10;d25yZXYueG1sUEsFBgAAAAAEAAQA9QAAAIgDAAAAAA==&#10;" fillcolor="window" strokecolor="window" strokeweight="2pt">
                        <v:textbox>
                          <w:txbxContent>
                            <w:p w:rsidR="00727578" w:rsidRPr="001E0FD2" w:rsidRDefault="00727578" w:rsidP="00727578">
                              <w:pPr>
                                <w:pStyle w:val="AralkYok"/>
                                <w:rPr>
                                  <w:rFonts w:ascii="ALFABET98" w:hAnsi="ALFABET98"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 w:rsidRPr="001E0FD2">
                                <w:rPr>
                                  <w:rFonts w:ascii="ALFABET98" w:hAnsi="ALFABET98"/>
                                  <w:color w:val="FF0000"/>
                                  <w:sz w:val="28"/>
                                  <w:szCs w:val="28"/>
                                </w:rPr>
                                <w:t>60</w:t>
                              </w:r>
                            </w:p>
                          </w:txbxContent>
                        </v:textbox>
                      </v:rect>
                      <v:group id="Grup 16" o:spid="_x0000_s1069" style="position:absolute;left:-1358;width:12639;height:9257" coordorigin="-1358" coordsize="12639,92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      <v:group id="Grup 17" o:spid="_x0000_s1070" style="position:absolute;left:4948;width:6333;height:8762" coordorigin="-1116,-1905" coordsize="3527,8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        <v:line id="Düz Bağlayıcı 18" o:spid="_x0000_s1071" style="position:absolute;visibility:visible;mso-wrap-style:square" from="-1116,-1905" to="-1116,6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wxscUAAADbAAAADwAAAGRycy9kb3ducmV2LnhtbESPQWvCQBSE74L/YXmFXkQ3TcFKdBVJ&#10;KQTqRdtDj8/sM4nNvg272yT9926h4HGYmW+YzW40rejJ+caygqdFAoK4tLrhSsHnx9t8BcIHZI2t&#10;ZVLwSx522+lkg5m2Ax+pP4VKRAj7DBXUIXSZlL6syaBf2I44ehfrDIYoXSW1wyHCTSvTJFlKgw3H&#10;hRo7ymsqv08/RoGVr9evNLhLYYtZ8553q7M+lEo9Poz7NYhAY7iH/9uFVvD8An9f4g+Q2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NwxscUAAADbAAAADwAAAAAAAAAA&#10;AAAAAAChAgAAZHJzL2Rvd25yZXYueG1sUEsFBgAAAAAEAAQA+QAAAJMDAAAAAA==&#10;" strokecolor="windowText" strokeweight="2.25pt"/>
                          <v:line id="Düz Bağlayıcı 19" o:spid="_x0000_s1072" style="position:absolute;flip:x;visibility:visible;mso-wrap-style:square" from="-1116,1013" to="2410,10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fwu78AAADbAAAADwAAAGRycy9kb3ducmV2LnhtbERPTYvCMBC9C/sfwizsRdZ0V5GlGkUU&#10;xZNgbe9DM7Zhm0lpoq3/3hwEj4/3vVwPthF36rxxrOBnkoAgLp02XCnIL/vvPxA+IGtsHJOCB3lY&#10;rz5GS0y16/lM9yxUIoawT1FBHUKbSunLmiz6iWuJI3d1ncUQYVdJ3WEfw20jf5NkLi0ajg01trSt&#10;qfzPblbBeJfnYbbp9wWdsmmzzc25OBilvj6HzQJEoCG8xS/3USuYxrHxS/wBcvUE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Rfwu78AAADbAAAADwAAAAAAAAAAAAAAAACh&#10;AgAAZHJzL2Rvd25yZXYueG1sUEsFBgAAAAAEAAQA+QAAAI0DAAAAAA==&#10;" strokecolor="windowText" strokeweight="2.25pt"/>
                        </v:group>
                        <v:rect id="Dikdörtgen 20" o:spid="_x0000_s1073" style="position:absolute;left:-1358;width:5907;height:92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mYTcMA&#10;AADbAAAADwAAAGRycy9kb3ducmV2LnhtbESPQYvCMBSE78L+h/AEb5qqIG7XKCK7S0+CbQ97fDZv&#10;22LzUppo6783guBxmJlvmM1uMI24UedqywrmswgEcWF1zaWCPPuZrkE4j6yxsUwK7uRgt/0YbTDW&#10;tucT3VJfigBhF6OCyvs2ltIVFRl0M9sSB+/fdgZ9kF0pdYd9gJtGLqJoJQ3WHBYqbOlQUXFJr0ZB&#10;lmT5/OzbS92vv9PD3/G3OSdGqcl42H+B8DT4d/jVTrSC5Sc8v4QfIL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OmYTcMAAADbAAAADwAAAAAAAAAAAAAAAACYAgAAZHJzL2Rv&#10;d25yZXYueG1sUEsFBgAAAAAEAAQA9QAAAIgDAAAAAA==&#10;" fillcolor="window" strokecolor="window" strokeweight="2pt">
                          <v:textbox>
                            <w:txbxContent>
                              <w:p w:rsidR="00727578" w:rsidRPr="001E0FD2" w:rsidRDefault="00727578" w:rsidP="00727578">
                                <w:pPr>
                                  <w:pStyle w:val="AralkYok"/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  <w:u w:val="single"/>
                                  </w:rPr>
                                </w:pPr>
                                <w:r w:rsidRPr="001E0FD2"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</w:rPr>
                                  <w:t>...............</w:t>
                                </w:r>
                              </w:p>
                              <w:p w:rsidR="00727578" w:rsidRPr="001E0FD2" w:rsidRDefault="00727578" w:rsidP="00727578">
                                <w:pPr>
                                  <w:pStyle w:val="AralkYok"/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 w:rsidRPr="001E0FD2"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  <w:u w:val="single"/>
                                  </w:rPr>
                                  <w:t xml:space="preserve"> _</w:t>
                                </w:r>
                                <w:r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  <w:u w:val="single"/>
                                  </w:rPr>
                                  <w:t>...............</w:t>
                                </w:r>
                              </w:p>
                              <w:p w:rsidR="00727578" w:rsidRDefault="00727578" w:rsidP="00727578">
                                <w:pPr>
                                  <w:pStyle w:val="AralkYok"/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 w:rsidRPr="001E0FD2"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</w:rPr>
                                  <w:t xml:space="preserve">  </w:t>
                                </w:r>
                                <w:r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</w:rPr>
                                  <w:t>..............</w:t>
                                </w:r>
                              </w:p>
                              <w:p w:rsidR="00727578" w:rsidRPr="001E0FD2" w:rsidRDefault="00727578" w:rsidP="00727578">
                                <w:pPr>
                                  <w:pStyle w:val="AralkYok"/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  <w:u w:val="single"/>
                                  </w:rPr>
                                </w:pPr>
                              </w:p>
                              <w:p w:rsidR="00727578" w:rsidRPr="001E0FD2" w:rsidRDefault="00727578" w:rsidP="00727578">
                                <w:pPr>
                                  <w:pStyle w:val="AralkYok"/>
                                  <w:jc w:val="center"/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  <w:u w:val="single"/>
                                  </w:rPr>
                                </w:pPr>
                                <w:r w:rsidRPr="001E0FD2"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  <w:u w:val="single"/>
                                  </w:rPr>
                                  <w:t>dakika</w:t>
                                </w:r>
                              </w:p>
                              <w:p w:rsidR="00727578" w:rsidRPr="001E0FD2" w:rsidRDefault="00727578" w:rsidP="00727578">
                                <w:pPr>
                                  <w:pStyle w:val="AralkYok"/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</w:p>
                              <w:p w:rsidR="00727578" w:rsidRPr="001E0FD2" w:rsidRDefault="00727578" w:rsidP="00727578">
                                <w:pPr>
                                  <w:pStyle w:val="AralkYok"/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 w:rsidRPr="001E0FD2"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</w:rPr>
                                  <w:t xml:space="preserve">  </w:t>
                                </w:r>
                              </w:p>
                            </w:txbxContent>
                          </v:textbox>
                        </v:rect>
                        <v:rect id="Dikdörtgen 21" o:spid="_x0000_s1074" style="position:absolute;left:5651;top:3329;width:4643;height:4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VCrb8A&#10;AADbAAAADwAAAGRycy9kb3ducmV2LnhtbERPTYvCMBC9C/sfwix401QRkWqURVR6Emx78Dg2s22x&#10;mZQm2vrvzUHw+Hjfm91gGvGkztWWFcymEQjiwuqaSwV5dpysQDiPrLGxTApe5GC3/RltMNa25ws9&#10;U1+KEMIuRgWV920spSsqMuimtiUO3L/tDPoAu1LqDvsQbho5j6KlNFhzaKiwpX1FxT19GAVZkuWz&#10;m2/vdb86pPvr+dTcEqPU+Hf4W4PwNPiv+ONOtIJFWB++hB8gt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R1UKtvwAAANsAAAAPAAAAAAAAAAAAAAAAAJgCAABkcnMvZG93bnJl&#10;di54bWxQSwUGAAAAAAQABAD1AAAAhAMAAAAA&#10;" fillcolor="window" strokecolor="window" strokeweight="2pt">
                          <v:textbox>
                            <w:txbxContent>
                              <w:p w:rsidR="00727578" w:rsidRDefault="00727578" w:rsidP="00727578">
                                <w:pPr>
                                  <w:pStyle w:val="AralkYok"/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>............</w:t>
                                </w:r>
                              </w:p>
                              <w:p w:rsidR="00727578" w:rsidRPr="001E0FD2" w:rsidRDefault="00727578" w:rsidP="00727578">
                                <w:pPr>
                                  <w:pStyle w:val="AralkYok"/>
                                  <w:jc w:val="center"/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r w:rsidRPr="001E0FD2"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>saat</w:t>
                                </w:r>
                              </w:p>
                            </w:txbxContent>
                          </v:textbox>
                        </v:rect>
                      </v:group>
                    </v:group>
                  </w:pict>
                </mc:Fallback>
              </mc:AlternateContent>
            </w:r>
          </w:p>
          <w:p w:rsidR="00727578" w:rsidRDefault="00727578" w:rsidP="00727578">
            <w:pPr>
              <w:pStyle w:val="AralkYok"/>
              <w:rPr>
                <w:rFonts w:ascii="Kayra" w:eastAsia="Calibri" w:hAnsi="Kayra"/>
                <w:lang w:val="tr-TR" w:eastAsia="en-US"/>
              </w:rPr>
            </w:pPr>
          </w:p>
          <w:p w:rsidR="00727578" w:rsidRDefault="00727578" w:rsidP="00727578">
            <w:pPr>
              <w:pStyle w:val="AralkYok"/>
              <w:rPr>
                <w:rFonts w:ascii="Kayra" w:eastAsia="Calibri" w:hAnsi="Kayra"/>
                <w:lang w:val="tr-TR" w:eastAsia="en-US"/>
              </w:rPr>
            </w:pPr>
          </w:p>
          <w:p w:rsidR="00727578" w:rsidRDefault="00727578" w:rsidP="00727578">
            <w:pPr>
              <w:pStyle w:val="AralkYok"/>
              <w:rPr>
                <w:rFonts w:ascii="Kayra" w:eastAsia="Calibri" w:hAnsi="Kayra"/>
                <w:lang w:val="tr-TR" w:eastAsia="en-US"/>
              </w:rPr>
            </w:pPr>
          </w:p>
          <w:p w:rsidR="00727578" w:rsidRDefault="00727578" w:rsidP="00727578">
            <w:pPr>
              <w:pStyle w:val="AralkYok"/>
              <w:rPr>
                <w:rFonts w:ascii="Kayra" w:eastAsia="Calibri" w:hAnsi="Kayra"/>
                <w:lang w:val="tr-TR" w:eastAsia="en-US"/>
              </w:rPr>
            </w:pPr>
          </w:p>
          <w:p w:rsidR="00727578" w:rsidRDefault="00727578" w:rsidP="00727578">
            <w:pPr>
              <w:pStyle w:val="AralkYok"/>
              <w:rPr>
                <w:rFonts w:ascii="Kayra" w:eastAsia="Calibri" w:hAnsi="Kayra"/>
                <w:lang w:val="tr-TR" w:eastAsia="en-US"/>
              </w:rPr>
            </w:pPr>
          </w:p>
          <w:p w:rsidR="00D2262D" w:rsidRDefault="00D2262D" w:rsidP="00D2262D">
            <w:pPr>
              <w:pStyle w:val="AralkYok"/>
              <w:rPr>
                <w:rFonts w:ascii="Kayra" w:hAnsi="Kayra"/>
                <w:sz w:val="24"/>
              </w:rPr>
            </w:pPr>
          </w:p>
          <w:p w:rsidR="00D2262D" w:rsidRDefault="00D2262D" w:rsidP="00D2262D">
            <w:pPr>
              <w:pStyle w:val="AralkYok"/>
              <w:rPr>
                <w:rFonts w:ascii="Kayra" w:hAnsi="Kayra"/>
                <w:sz w:val="24"/>
              </w:rPr>
            </w:pPr>
          </w:p>
          <w:p w:rsidR="00D2262D" w:rsidRDefault="00D2262D" w:rsidP="00D2262D">
            <w:pPr>
              <w:pStyle w:val="AralkYok"/>
            </w:pPr>
          </w:p>
          <w:p w:rsidR="00DC27BC" w:rsidRDefault="00DC27BC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  <w:p w:rsidR="00DC27BC" w:rsidRDefault="00DC27BC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single" w:sz="24" w:space="0" w:color="800080"/>
              <w:bottom w:val="nil"/>
              <w:right w:val="nil"/>
            </w:tcBorders>
            <w:vAlign w:val="center"/>
          </w:tcPr>
          <w:p w:rsidR="00DC27BC" w:rsidRDefault="00DC27BC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24" w:space="0" w:color="800080"/>
            </w:tcBorders>
            <w:vAlign w:val="center"/>
          </w:tcPr>
          <w:p w:rsidR="00DC27BC" w:rsidRDefault="00DC27BC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3246" w:type="dxa"/>
            <w:tcBorders>
              <w:top w:val="single" w:sz="24" w:space="0" w:color="800080"/>
              <w:left w:val="single" w:sz="24" w:space="0" w:color="800080"/>
              <w:bottom w:val="single" w:sz="24" w:space="0" w:color="800080"/>
              <w:right w:val="single" w:sz="24" w:space="0" w:color="800080"/>
            </w:tcBorders>
            <w:vAlign w:val="center"/>
          </w:tcPr>
          <w:p w:rsidR="00727578" w:rsidRPr="001E0FD2" w:rsidRDefault="00727578" w:rsidP="00727578">
            <w:pPr>
              <w:pStyle w:val="AralkYok"/>
              <w:rPr>
                <w:rFonts w:ascii="Kayra" w:eastAsia="Calibri" w:hAnsi="Kayra"/>
                <w:lang w:val="tr-TR" w:eastAsia="en-US"/>
              </w:rPr>
            </w:pPr>
            <w:r>
              <w:rPr>
                <w:rFonts w:ascii="Kayra" w:eastAsia="Calibri" w:hAnsi="Kayra"/>
                <w:lang w:val="tr-TR" w:eastAsia="en-US"/>
              </w:rPr>
              <w:t>727</w:t>
            </w:r>
            <w:r w:rsidRPr="001E0FD2">
              <w:rPr>
                <w:rFonts w:ascii="Kayra" w:eastAsia="Calibri" w:hAnsi="Kayra"/>
                <w:lang w:val="tr-TR" w:eastAsia="en-US"/>
              </w:rPr>
              <w:t xml:space="preserve"> </w:t>
            </w:r>
            <w:r>
              <w:rPr>
                <w:rFonts w:ascii="Kayra" w:eastAsia="Calibri" w:hAnsi="Kayra"/>
                <w:lang w:val="tr-TR" w:eastAsia="en-US"/>
              </w:rPr>
              <w:t>sn</w:t>
            </w:r>
            <w:r w:rsidRPr="001E0FD2">
              <w:rPr>
                <w:rFonts w:ascii="Kayra" w:eastAsia="Calibri" w:hAnsi="Kayra"/>
                <w:lang w:val="tr-TR" w:eastAsia="en-US"/>
              </w:rPr>
              <w:t>. =.</w:t>
            </w:r>
            <w:r>
              <w:rPr>
                <w:rFonts w:ascii="Kayra" w:eastAsia="Calibri" w:hAnsi="Kayra"/>
                <w:lang w:val="tr-TR" w:eastAsia="en-US"/>
              </w:rPr>
              <w:t xml:space="preserve">........dk </w:t>
            </w:r>
            <w:r w:rsidRPr="001E0FD2">
              <w:rPr>
                <w:rFonts w:ascii="Kayra" w:eastAsia="Calibri" w:hAnsi="Kayra"/>
                <w:lang w:val="tr-TR" w:eastAsia="en-US"/>
              </w:rPr>
              <w:t>..........</w:t>
            </w:r>
            <w:r>
              <w:rPr>
                <w:rFonts w:ascii="Kayra" w:eastAsia="Calibri" w:hAnsi="Kayra"/>
                <w:lang w:val="tr-TR" w:eastAsia="en-US"/>
              </w:rPr>
              <w:t>sn</w:t>
            </w:r>
          </w:p>
          <w:p w:rsidR="00727578" w:rsidRDefault="00727578" w:rsidP="00727578">
            <w:pPr>
              <w:pStyle w:val="AralkYok"/>
              <w:rPr>
                <w:rFonts w:ascii="Kayra" w:eastAsia="Calibri" w:hAnsi="Kayra"/>
                <w:lang w:val="tr-TR" w:eastAsia="en-US"/>
              </w:rPr>
            </w:pPr>
            <w:r>
              <w:rPr>
                <w:rFonts w:ascii="Kayra" w:eastAsia="Calibri" w:hAnsi="Kayra"/>
                <w:lang w:val="tr-TR" w:eastAsia="en-US"/>
              </w:rPr>
              <w:t xml:space="preserve">60 saniye </w:t>
            </w:r>
            <w:r w:rsidRPr="001E0FD2">
              <w:rPr>
                <w:rFonts w:ascii="Kayra" w:eastAsia="Calibri" w:hAnsi="Kayra"/>
                <w:lang w:val="tr-TR" w:eastAsia="en-US"/>
              </w:rPr>
              <w:t xml:space="preserve"> bir </w:t>
            </w:r>
            <w:r>
              <w:rPr>
                <w:rFonts w:ascii="Kayra" w:eastAsia="Calibri" w:hAnsi="Kayra"/>
                <w:lang w:val="tr-TR" w:eastAsia="en-US"/>
              </w:rPr>
              <w:t>dakika</w:t>
            </w:r>
            <w:r w:rsidRPr="001E0FD2">
              <w:rPr>
                <w:rFonts w:ascii="Kayra" w:eastAsia="Calibri" w:hAnsi="Kayra"/>
                <w:lang w:val="tr-TR" w:eastAsia="en-US"/>
              </w:rPr>
              <w:t xml:space="preserve"> olduğu için </w:t>
            </w:r>
            <w:r>
              <w:rPr>
                <w:rFonts w:ascii="Kayra" w:eastAsia="Calibri" w:hAnsi="Kayra"/>
                <w:lang w:val="tr-TR" w:eastAsia="en-US"/>
              </w:rPr>
              <w:t>727  yi 60’a böleriz.</w:t>
            </w:r>
            <w:r w:rsidR="006008BE">
              <w:rPr>
                <w:rFonts w:ascii="Kayra" w:eastAsia="Calibri" w:hAnsi="Kayra"/>
                <w:lang w:val="tr-TR" w:eastAsia="en-US"/>
              </w:rPr>
              <w:t xml:space="preserve"> </w:t>
            </w:r>
            <w:r w:rsidRPr="001E0FD2">
              <w:rPr>
                <w:rFonts w:ascii="Kayra" w:eastAsia="Calibri" w:hAnsi="Kayra"/>
                <w:lang w:val="tr-TR" w:eastAsia="en-US"/>
              </w:rPr>
              <w:t xml:space="preserve">Bölme işlemindeki bölüm bize </w:t>
            </w:r>
            <w:r>
              <w:rPr>
                <w:rFonts w:ascii="Kayra" w:eastAsia="Calibri" w:hAnsi="Kayra"/>
                <w:lang w:val="tr-TR" w:eastAsia="en-US"/>
              </w:rPr>
              <w:t>dakikayı</w:t>
            </w:r>
            <w:r w:rsidRPr="001E0FD2">
              <w:rPr>
                <w:rFonts w:ascii="Kayra" w:eastAsia="Calibri" w:hAnsi="Kayra"/>
                <w:lang w:val="tr-TR" w:eastAsia="en-US"/>
              </w:rPr>
              <w:t xml:space="preserve">, kalan sayı ise </w:t>
            </w:r>
            <w:r>
              <w:rPr>
                <w:rFonts w:ascii="Kayra" w:eastAsia="Calibri" w:hAnsi="Kayra"/>
                <w:lang w:val="tr-TR" w:eastAsia="en-US"/>
              </w:rPr>
              <w:t>saniyeyi</w:t>
            </w:r>
            <w:r w:rsidRPr="001E0FD2">
              <w:rPr>
                <w:rFonts w:ascii="Kayra" w:eastAsia="Calibri" w:hAnsi="Kayra"/>
                <w:lang w:val="tr-TR" w:eastAsia="en-US"/>
              </w:rPr>
              <w:t xml:space="preserve"> verir.  </w:t>
            </w:r>
          </w:p>
          <w:p w:rsidR="00DC27BC" w:rsidRDefault="005A6639" w:rsidP="002410BF">
            <w:pPr>
              <w:jc w:val="center"/>
              <w:rPr>
                <w:rFonts w:cs="Arial"/>
                <w:sz w:val="28"/>
                <w:szCs w:val="20"/>
              </w:rPr>
            </w:pPr>
            <w:r>
              <w:rPr>
                <w:noProof/>
                <w:lang w:val="tr-TR" w:eastAsia="tr-TR"/>
              </w:rPr>
              <mc:AlternateContent>
                <mc:Choice Requires="wpg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204470</wp:posOffset>
                      </wp:positionH>
                      <wp:positionV relativeFrom="paragraph">
                        <wp:posOffset>29845</wp:posOffset>
                      </wp:positionV>
                      <wp:extent cx="1684020" cy="1600200"/>
                      <wp:effectExtent l="0" t="0" r="11430" b="19050"/>
                      <wp:wrapNone/>
                      <wp:docPr id="25" name="Grup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684020" cy="1600200"/>
                                <a:chOff x="-135821" y="-12"/>
                                <a:chExt cx="1263923" cy="1036861"/>
                              </a:xfrm>
                            </wpg:grpSpPr>
                            <wps:wsp>
                              <wps:cNvPr id="26" name="Dikdörtgen 14"/>
                              <wps:cNvSpPr/>
                              <wps:spPr>
                                <a:xfrm>
                                  <a:off x="565150" y="-12"/>
                                  <a:ext cx="356455" cy="279844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" lastClr="FFFFFF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727578" w:rsidRPr="00727578" w:rsidRDefault="00727578" w:rsidP="00727578">
                                    <w:pPr>
                                      <w:pStyle w:val="AralkYok"/>
                                      <w:rPr>
                                        <w:rFonts w:ascii="ALFABET98" w:hAnsi="ALFABET98"/>
                                        <w:color w:val="FF0000"/>
                                        <w:sz w:val="28"/>
                                        <w:szCs w:val="28"/>
                                      </w:rPr>
                                    </w:pPr>
                                    <w:r w:rsidRPr="00727578">
                                      <w:rPr>
                                        <w:rFonts w:ascii="ALFABET98" w:hAnsi="ALFABET98"/>
                                        <w:color w:val="FF0000"/>
                                        <w:sz w:val="28"/>
                                        <w:szCs w:val="28"/>
                                      </w:rPr>
                                      <w:t>60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27" name="Grup 16"/>
                              <wpg:cNvGrpSpPr/>
                              <wpg:grpSpPr>
                                <a:xfrm>
                                  <a:off x="-135821" y="-11"/>
                                  <a:ext cx="1263923" cy="1036860"/>
                                  <a:chOff x="-135821" y="-11"/>
                                  <a:chExt cx="1263923" cy="1036860"/>
                                </a:xfrm>
                              </wpg:grpSpPr>
                              <wpg:grpSp>
                                <wpg:cNvPr id="28" name="Grup 17"/>
                                <wpg:cNvGrpSpPr/>
                                <wpg:grpSpPr>
                                  <a:xfrm>
                                    <a:off x="494846" y="-1"/>
                                    <a:ext cx="633256" cy="876300"/>
                                    <a:chOff x="-111677" y="-190501"/>
                                    <a:chExt cx="352756" cy="876300"/>
                                  </a:xfrm>
                                </wpg:grpSpPr>
                                <wps:wsp>
                                  <wps:cNvPr id="29" name="Düz Bağlayıcı 18"/>
                                  <wps:cNvCnPr/>
                                  <wps:spPr>
                                    <a:xfrm>
                                      <a:off x="-111677" y="-190501"/>
                                      <a:ext cx="0" cy="87630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2857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30" name="Düz Bağlayıcı 19"/>
                                  <wps:cNvCnPr/>
                                  <wps:spPr>
                                    <a:xfrm flipH="1">
                                      <a:off x="-111677" y="101323"/>
                                      <a:ext cx="352756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2857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s:wsp>
                                <wps:cNvPr id="31" name="Dikdörtgen 20"/>
                                <wps:cNvSpPr/>
                                <wps:spPr>
                                  <a:xfrm>
                                    <a:off x="-135821" y="-11"/>
                                    <a:ext cx="590754" cy="10368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25400" cap="flat" cmpd="sng" algn="ctr">
                                    <a:solidFill>
                                      <a:sysClr val="window" lastClr="FFFFFF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727578" w:rsidRPr="00727578" w:rsidRDefault="00727578" w:rsidP="00727578">
                                      <w:pPr>
                                        <w:pStyle w:val="AralkYok"/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  <w:u w:val="single"/>
                                        </w:rPr>
                                      </w:pPr>
                                      <w:r w:rsidRPr="00727578"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  <w:t xml:space="preserve">   72</w:t>
                                      </w:r>
                                      <w:r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  <w:t>7</w:t>
                                      </w:r>
                                      <w:r w:rsidRPr="00727578"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  <w:u w:val="single"/>
                                        </w:rPr>
                                        <w:t xml:space="preserve">     </w:t>
                                      </w:r>
                                    </w:p>
                                    <w:p w:rsidR="00727578" w:rsidRPr="00727578" w:rsidRDefault="00727578" w:rsidP="00727578">
                                      <w:pPr>
                                        <w:pStyle w:val="AralkYok"/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</w:pPr>
                                      <w:r w:rsidRPr="00727578"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  <w:u w:val="single"/>
                                        </w:rPr>
                                        <w:t xml:space="preserve">  _60</w:t>
                                      </w:r>
                                    </w:p>
                                    <w:p w:rsidR="00727578" w:rsidRPr="00727578" w:rsidRDefault="00727578" w:rsidP="00727578">
                                      <w:pPr>
                                        <w:pStyle w:val="AralkYok"/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</w:pPr>
                                      <w:r w:rsidRPr="00727578"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  <w:t xml:space="preserve">   12</w:t>
                                      </w:r>
                                      <w:r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  <w:t>7</w:t>
                                      </w:r>
                                      <w:r w:rsidRPr="00727578"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  <w:t xml:space="preserve">   </w:t>
                                      </w:r>
                                      <w:r w:rsidRPr="00727578"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  <w:u w:val="single"/>
                                        </w:rPr>
                                        <w:t xml:space="preserve">  -  120</w:t>
                                      </w:r>
                                    </w:p>
                                    <w:p w:rsidR="00727578" w:rsidRPr="00727578" w:rsidRDefault="00727578" w:rsidP="00727578">
                                      <w:pPr>
                                        <w:pStyle w:val="AralkYok"/>
                                        <w:rPr>
                                          <w:rFonts w:ascii="ALFABET98" w:hAnsi="ALFABET98"/>
                                          <w:b/>
                                        </w:rPr>
                                      </w:pPr>
                                      <w:r w:rsidRPr="00727578">
                                        <w:rPr>
                                          <w:rFonts w:ascii="ALFABET98" w:hAnsi="ALFABET98"/>
                                        </w:rPr>
                                        <w:t xml:space="preserve">    </w:t>
                                      </w:r>
                                      <w:r w:rsidRPr="00727578">
                                        <w:rPr>
                                          <w:rFonts w:ascii="ALFABET98" w:hAnsi="ALFABET98"/>
                                          <w:b/>
                                        </w:rPr>
                                        <w:t xml:space="preserve"> 007</w:t>
                                      </w:r>
                                    </w:p>
                                    <w:p w:rsidR="00727578" w:rsidRPr="00727578" w:rsidRDefault="00727578" w:rsidP="00727578">
                                      <w:pPr>
                                        <w:pStyle w:val="AralkYok"/>
                                        <w:jc w:val="center"/>
                                        <w:rPr>
                                          <w:rFonts w:ascii="ALFABET98" w:hAnsi="ALFABET98"/>
                                          <w:b/>
                                          <w:sz w:val="16"/>
                                          <w:szCs w:val="16"/>
                                        </w:rPr>
                                      </w:pPr>
                                      <w:r w:rsidRPr="00727578">
                                        <w:rPr>
                                          <w:rFonts w:ascii="ALFABET98" w:hAnsi="ALFABET98"/>
                                          <w:b/>
                                          <w:sz w:val="20"/>
                                          <w:szCs w:val="20"/>
                                        </w:rPr>
                                        <w:t xml:space="preserve">    saniye</w:t>
                                      </w:r>
                                    </w:p>
                                    <w:p w:rsidR="00727578" w:rsidRPr="00727578" w:rsidRDefault="00727578" w:rsidP="00727578">
                                      <w:pPr>
                                        <w:pStyle w:val="AralkYok"/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2" name="Dikdörtgen 21"/>
                                <wps:cNvSpPr/>
                                <wps:spPr>
                                  <a:xfrm>
                                    <a:off x="565112" y="333355"/>
                                    <a:ext cx="562990" cy="487482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25400" cap="flat" cmpd="sng" algn="ctr">
                                    <a:solidFill>
                                      <a:sysClr val="window" lastClr="FFFFFF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727578" w:rsidRPr="00727578" w:rsidRDefault="00727578" w:rsidP="00727578">
                                      <w:pPr>
                                        <w:pStyle w:val="AralkYok"/>
                                        <w:rPr>
                                          <w:rFonts w:ascii="ALFABET98" w:hAnsi="ALFABET98"/>
                                          <w:sz w:val="28"/>
                                          <w:szCs w:val="28"/>
                                        </w:rPr>
                                      </w:pPr>
                                      <w:r w:rsidRPr="00727578">
                                        <w:rPr>
                                          <w:rFonts w:ascii="ALFABET98" w:hAnsi="ALFABET98"/>
                                          <w:sz w:val="28"/>
                                          <w:szCs w:val="28"/>
                                        </w:rPr>
                                        <w:t>12</w:t>
                                      </w:r>
                                    </w:p>
                                    <w:p w:rsidR="00727578" w:rsidRPr="00727578" w:rsidRDefault="00727578" w:rsidP="00727578">
                                      <w:pPr>
                                        <w:pStyle w:val="AralkYok"/>
                                        <w:rPr>
                                          <w:rFonts w:ascii="ALFABET98" w:hAnsi="ALFABET98"/>
                                          <w:sz w:val="28"/>
                                          <w:szCs w:val="28"/>
                                          <w:u w:val="single"/>
                                        </w:rPr>
                                      </w:pPr>
                                      <w:r w:rsidRPr="00727578">
                                        <w:rPr>
                                          <w:rFonts w:ascii="ALFABET98" w:hAnsi="ALFABET98"/>
                                          <w:sz w:val="28"/>
                                          <w:szCs w:val="28"/>
                                          <w:u w:val="single"/>
                                        </w:rPr>
                                        <w:t>dakika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_x0000_s1075" style="position:absolute;left:0;text-align:left;margin-left:16.1pt;margin-top:2.35pt;width:132.6pt;height:126pt;z-index:251658752;mso-width-relative:margin;mso-height-relative:margin" coordorigin="-1358" coordsize="12639,103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">
                      <v:rect id="Dikdörtgen 14" o:spid="_x0000_s1076" style="position:absolute;left:5651;width:3565;height:279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+a4sMA&#10;AADbAAAADwAAAGRycy9kb3ducmV2LnhtbESPQWvCQBSE7wX/w/IEb3WjBwmpq0jQkpPQJIcen9ln&#10;EpJ9G7JbE/+9Wyj0OMzMN8z+OJtePGh0rWUFm3UEgriyuuVaQVlc3mMQziNr7C2Tgic5OB4Wb3tM&#10;tJ34ix65r0WAsEtQQeP9kEjpqoYMurUdiIN3t6NBH+RYSz3iFOCml9so2kmDLYeFBgdKG6q6/Mco&#10;KLKi3Nz80LVTfM7T7+tnf8uMUqvlfPoA4Wn2/+G/dqYVbHfw+yX8AHl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K+a4sMAAADbAAAADwAAAAAAAAAAAAAAAACYAgAAZHJzL2Rv&#10;d25yZXYueG1sUEsFBgAAAAAEAAQA9QAAAIgDAAAAAA==&#10;" fillcolor="window" strokecolor="window" strokeweight="2pt">
                        <v:textbox>
                          <w:txbxContent>
                            <w:p w:rsidR="00727578" w:rsidRPr="00727578" w:rsidRDefault="00727578" w:rsidP="00727578">
                              <w:pPr>
                                <w:pStyle w:val="AralkYok"/>
                                <w:rPr>
                                  <w:rFonts w:ascii="ALFABET98" w:hAnsi="ALFABET98"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 w:rsidRPr="00727578">
                                <w:rPr>
                                  <w:rFonts w:ascii="ALFABET98" w:hAnsi="ALFABET98"/>
                                  <w:color w:val="FF0000"/>
                                  <w:sz w:val="28"/>
                                  <w:szCs w:val="28"/>
                                </w:rPr>
                                <w:t>60</w:t>
                              </w:r>
                            </w:p>
                          </w:txbxContent>
                        </v:textbox>
                      </v:rect>
                      <v:group id="Grup 16" o:spid="_x0000_s1077" style="position:absolute;left:-1358;width:12639;height:10368" coordorigin="-1358" coordsize="12639,103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      <v:group id="Grup 17" o:spid="_x0000_s1078" style="position:absolute;left:4948;width:6333;height:8762" coordorigin="-1116,-1905" coordsize="3527,8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        <v:line id="Düz Bağlayıcı 18" o:spid="_x0000_s1079" style="position:absolute;visibility:visible;mso-wrap-style:square" from="-1116,-1905" to="-1116,6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9aWhcMAAADbAAAADwAAAGRycy9kb3ducmV2LnhtbESPQYvCMBSE74L/ITzBi2hqD+JWoyyK&#10;UNDLunvY47N5tnWbl5JErf/eLAgeh5n5hlmuO9OIGzlfW1YwnSQgiAuray4V/HzvxnMQPiBrbCyT&#10;ggd5WK/6vSVm2t75i27HUIoIYZ+hgiqENpPSFxUZ9BPbEkfvbJ3BEKUrpXZ4j3DTyDRJZtJgzXGh&#10;wpY2FRV/x6tRYOX28psGd85tPqr3m3Z+0odCqeGg+1yACNSFd/jVzrWC9AP+v8QfIF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PWloXDAAAA2wAAAA8AAAAAAAAAAAAA&#10;AAAAoQIAAGRycy9kb3ducmV2LnhtbFBLBQYAAAAABAAEAPkAAACRAwAAAAA=&#10;" strokecolor="windowText" strokeweight="2.25pt"/>
                          <v:line id="Düz Bağlayıcı 19" o:spid="_x0000_s1080" style="position:absolute;flip:x;visibility:visible;mso-wrap-style:square" from="-1116,1013" to="2410,10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2H8vb8AAADbAAAADwAAAGRycy9kb3ducmV2LnhtbERPTYvCMBC9C/sfwizsRdZ0V5GlGkUU&#10;xZNgbe9DM7Zhm0lpoq3/3hwEj4/3vVwPthF36rxxrOBnkoAgLp02XCnIL/vvPxA+IGtsHJOCB3lY&#10;rz5GS0y16/lM9yxUIoawT1FBHUKbSunLmiz6iWuJI3d1ncUQYVdJ3WEfw20jf5NkLi0ajg01trSt&#10;qfzPblbBeJfnYbbp9wWdsmmzzc25OBilvj6HzQJEoCG8xS/3USuYxvXxS/wBcvUE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P2H8vb8AAADbAAAADwAAAAAAAAAAAAAAAACh&#10;AgAAZHJzL2Rvd25yZXYueG1sUEsFBgAAAAAEAAQA+QAAAI0DAAAAAA==&#10;" strokecolor="windowText" strokeweight="2.25pt"/>
                        </v:group>
                        <v:rect id="Dikdörtgen 20" o:spid="_x0000_s1081" style="position:absolute;left:-1358;width:5907;height:103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+US8IA&#10;AADbAAAADwAAAGRycy9kb3ducmV2LnhtbESPQYvCMBSE7wv+h/AEb2vaFUSqUURc6WnB1oPHZ/Ns&#10;i81LaaKt/94sCB6HmfmGWW0G04gHda62rCCeRiCIC6trLhWc8t/vBQjnkTU2lknBkxxs1qOvFSba&#10;9nykR+ZLESDsElRQed8mUrqiIoNualvi4F1tZ9AH2ZVSd9gHuGnkTxTNpcGaw0KFLe0qKm7Z3SjI&#10;0/wUX3x7q/vFPtud/w7NJTVKTcbDdgnC0+A/4Xc71QpmMfx/CT9Ar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n5RLwgAAANsAAAAPAAAAAAAAAAAAAAAAAJgCAABkcnMvZG93&#10;bnJldi54bWxQSwUGAAAAAAQABAD1AAAAhwMAAAAA&#10;" fillcolor="window" strokecolor="window" strokeweight="2pt">
                          <v:textbox>
                            <w:txbxContent>
                              <w:p w:rsidR="00727578" w:rsidRPr="00727578" w:rsidRDefault="00727578" w:rsidP="00727578">
                                <w:pPr>
                                  <w:pStyle w:val="AralkYok"/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  <w:u w:val="single"/>
                                  </w:rPr>
                                </w:pPr>
                                <w:r w:rsidRPr="00727578"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</w:rPr>
                                  <w:t xml:space="preserve">   72</w:t>
                                </w:r>
                                <w:r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</w:rPr>
                                  <w:t>7</w:t>
                                </w:r>
                                <w:r w:rsidRPr="00727578"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  <w:u w:val="single"/>
                                  </w:rPr>
                                  <w:t xml:space="preserve">     </w:t>
                                </w:r>
                              </w:p>
                              <w:p w:rsidR="00727578" w:rsidRPr="00727578" w:rsidRDefault="00727578" w:rsidP="00727578">
                                <w:pPr>
                                  <w:pStyle w:val="AralkYok"/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 w:rsidRPr="00727578"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  <w:u w:val="single"/>
                                  </w:rPr>
                                  <w:t xml:space="preserve">  _60</w:t>
                                </w:r>
                              </w:p>
                              <w:p w:rsidR="00727578" w:rsidRPr="00727578" w:rsidRDefault="00727578" w:rsidP="00727578">
                                <w:pPr>
                                  <w:pStyle w:val="AralkYok"/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 w:rsidRPr="00727578"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</w:rPr>
                                  <w:t xml:space="preserve">   12</w:t>
                                </w:r>
                                <w:r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</w:rPr>
                                  <w:t>7</w:t>
                                </w:r>
                                <w:r w:rsidRPr="00727578"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</w:rPr>
                                  <w:t xml:space="preserve">   </w:t>
                                </w:r>
                                <w:r w:rsidRPr="00727578"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  <w:u w:val="single"/>
                                  </w:rPr>
                                  <w:t xml:space="preserve">  -  120</w:t>
                                </w:r>
                              </w:p>
                              <w:p w:rsidR="00727578" w:rsidRPr="00727578" w:rsidRDefault="00727578" w:rsidP="00727578">
                                <w:pPr>
                                  <w:pStyle w:val="AralkYok"/>
                                  <w:rPr>
                                    <w:rFonts w:ascii="ALFABET98" w:hAnsi="ALFABET98"/>
                                    <w:b/>
                                  </w:rPr>
                                </w:pPr>
                                <w:r w:rsidRPr="00727578">
                                  <w:rPr>
                                    <w:rFonts w:ascii="ALFABET98" w:hAnsi="ALFABET98"/>
                                  </w:rPr>
                                  <w:t xml:space="preserve">    </w:t>
                                </w:r>
                                <w:r w:rsidRPr="00727578">
                                  <w:rPr>
                                    <w:rFonts w:ascii="ALFABET98" w:hAnsi="ALFABET98"/>
                                    <w:b/>
                                  </w:rPr>
                                  <w:t xml:space="preserve"> 007</w:t>
                                </w:r>
                              </w:p>
                              <w:p w:rsidR="00727578" w:rsidRPr="00727578" w:rsidRDefault="00727578" w:rsidP="00727578">
                                <w:pPr>
                                  <w:pStyle w:val="AralkYok"/>
                                  <w:jc w:val="center"/>
                                  <w:rPr>
                                    <w:rFonts w:ascii="ALFABET98" w:hAnsi="ALFABET98"/>
                                    <w:b/>
                                    <w:sz w:val="16"/>
                                    <w:szCs w:val="16"/>
                                  </w:rPr>
                                </w:pPr>
                                <w:r w:rsidRPr="00727578">
                                  <w:rPr>
                                    <w:rFonts w:ascii="ALFABET98" w:hAnsi="ALFABET98"/>
                                    <w:b/>
                                    <w:sz w:val="20"/>
                                    <w:szCs w:val="20"/>
                                  </w:rPr>
                                  <w:t xml:space="preserve">    saniye</w:t>
                                </w:r>
                              </w:p>
                              <w:p w:rsidR="00727578" w:rsidRPr="00727578" w:rsidRDefault="00727578" w:rsidP="00727578">
                                <w:pPr>
                                  <w:pStyle w:val="AralkYok"/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v:textbox>
                        </v:rect>
                        <v:rect id="Dikdörtgen 21" o:spid="_x0000_s1082" style="position:absolute;left:5651;top:3333;width:5630;height:48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0KPMMA&#10;AADbAAAADwAAAGRycy9kb3ducmV2LnhtbESPQWvCQBSE7wX/w/IEb3UThRJS1yCiJadCEw89PrPP&#10;JJh9G7LbJP333YLgcZiZb5hdNptOjDS41rKCeB2BIK6sbrlWcCnPrwkI55E1dpZJwS85yPaLlx2m&#10;2k78RWPhaxEg7FJU0Hjfp1K6qiGDbm174uDd7GDQBznUUg84Bbjp5CaK3qTBlsNCgz0dG6ruxY9R&#10;UOblJb76/t5Oyak4fn9+dNfcKLVazod3EJ5m/ww/2rlWsN3A/5fwA+T+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0KPMMAAADbAAAADwAAAAAAAAAAAAAAAACYAgAAZHJzL2Rv&#10;d25yZXYueG1sUEsFBgAAAAAEAAQA9QAAAIgDAAAAAA==&#10;" fillcolor="window" strokecolor="window" strokeweight="2pt">
                          <v:textbox>
                            <w:txbxContent>
                              <w:p w:rsidR="00727578" w:rsidRPr="00727578" w:rsidRDefault="00727578" w:rsidP="00727578">
                                <w:pPr>
                                  <w:pStyle w:val="AralkYok"/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r w:rsidRPr="00727578"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>12</w:t>
                                </w:r>
                              </w:p>
                              <w:p w:rsidR="00727578" w:rsidRPr="00727578" w:rsidRDefault="00727578" w:rsidP="00727578">
                                <w:pPr>
                                  <w:pStyle w:val="AralkYok"/>
                                  <w:rPr>
                                    <w:rFonts w:ascii="ALFABET98" w:hAnsi="ALFABET98"/>
                                    <w:sz w:val="28"/>
                                    <w:szCs w:val="28"/>
                                    <w:u w:val="single"/>
                                  </w:rPr>
                                </w:pPr>
                                <w:r w:rsidRPr="00727578">
                                  <w:rPr>
                                    <w:rFonts w:ascii="ALFABET98" w:hAnsi="ALFABET98"/>
                                    <w:sz w:val="28"/>
                                    <w:szCs w:val="28"/>
                                    <w:u w:val="single"/>
                                  </w:rPr>
                                  <w:t>dakika</w:t>
                                </w:r>
                              </w:p>
                            </w:txbxContent>
                          </v:textbox>
                        </v:rect>
                      </v:group>
                    </v:group>
                  </w:pict>
                </mc:Fallback>
              </mc:AlternateContent>
            </w:r>
          </w:p>
          <w:p w:rsidR="00727578" w:rsidRDefault="00727578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  <w:p w:rsidR="00727578" w:rsidRDefault="00727578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  <w:p w:rsidR="00727578" w:rsidRDefault="00727578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  <w:p w:rsidR="00727578" w:rsidRDefault="00727578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  <w:p w:rsidR="00727578" w:rsidRDefault="00727578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  <w:p w:rsidR="00727578" w:rsidRDefault="00727578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  <w:p w:rsidR="00727578" w:rsidRDefault="00727578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single" w:sz="24" w:space="0" w:color="800080"/>
              <w:bottom w:val="nil"/>
              <w:right w:val="nil"/>
            </w:tcBorders>
            <w:vAlign w:val="center"/>
          </w:tcPr>
          <w:p w:rsidR="00DC27BC" w:rsidRDefault="00DC27BC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</w:tc>
      </w:tr>
      <w:tr w:rsidR="00F85B16" w:rsidTr="00F85B16">
        <w:trPr>
          <w:trHeight w:hRule="exact" w:val="171"/>
          <w:jc w:val="center"/>
        </w:trPr>
        <w:tc>
          <w:tcPr>
            <w:tcW w:w="180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  <w:vAlign w:val="center"/>
          </w:tcPr>
          <w:p w:rsidR="00DC27BC" w:rsidRDefault="00DC27BC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3107" w:type="dxa"/>
            <w:tcBorders>
              <w:top w:val="single" w:sz="24" w:space="0" w:color="800080"/>
              <w:left w:val="nil"/>
              <w:bottom w:val="nil"/>
              <w:right w:val="nil"/>
            </w:tcBorders>
            <w:vAlign w:val="center"/>
          </w:tcPr>
          <w:p w:rsidR="00DC27BC" w:rsidRDefault="00DC27BC" w:rsidP="002410BF">
            <w:pPr>
              <w:ind w:right="1913"/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vAlign w:val="center"/>
          </w:tcPr>
          <w:p w:rsidR="00DC27BC" w:rsidRDefault="00DC27BC" w:rsidP="002410BF">
            <w:pPr>
              <w:ind w:right="1458"/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  <w:vAlign w:val="center"/>
          </w:tcPr>
          <w:p w:rsidR="00DC27BC" w:rsidRDefault="00DC27BC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3317" w:type="dxa"/>
            <w:tcBorders>
              <w:top w:val="single" w:sz="24" w:space="0" w:color="800080"/>
              <w:left w:val="nil"/>
              <w:bottom w:val="nil"/>
              <w:right w:val="nil"/>
            </w:tcBorders>
            <w:vAlign w:val="center"/>
          </w:tcPr>
          <w:p w:rsidR="00DC27BC" w:rsidRDefault="00DC27BC" w:rsidP="002410BF">
            <w:pPr>
              <w:ind w:right="1913"/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vAlign w:val="center"/>
          </w:tcPr>
          <w:p w:rsidR="00DC27BC" w:rsidRDefault="00DC27BC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  <w:vAlign w:val="center"/>
          </w:tcPr>
          <w:p w:rsidR="00DC27BC" w:rsidRDefault="00DC27BC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3246" w:type="dxa"/>
            <w:tcBorders>
              <w:top w:val="single" w:sz="24" w:space="0" w:color="800080"/>
              <w:left w:val="nil"/>
              <w:bottom w:val="nil"/>
              <w:right w:val="nil"/>
            </w:tcBorders>
            <w:vAlign w:val="center"/>
          </w:tcPr>
          <w:p w:rsidR="00DC27BC" w:rsidRDefault="00DC27BC" w:rsidP="002410BF">
            <w:pPr>
              <w:ind w:right="1913"/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vAlign w:val="center"/>
          </w:tcPr>
          <w:p w:rsidR="00DC27BC" w:rsidRDefault="00DC27BC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</w:tc>
      </w:tr>
      <w:tr w:rsidR="00F85B16" w:rsidTr="00F85B16">
        <w:trPr>
          <w:trHeight w:hRule="exact" w:val="171"/>
          <w:jc w:val="center"/>
        </w:trPr>
        <w:tc>
          <w:tcPr>
            <w:tcW w:w="180" w:type="dxa"/>
            <w:tcBorders>
              <w:top w:val="dashed" w:sz="4" w:space="0" w:color="auto"/>
              <w:left w:val="dashed" w:sz="4" w:space="0" w:color="auto"/>
              <w:bottom w:val="nil"/>
              <w:right w:val="nil"/>
            </w:tcBorders>
            <w:vAlign w:val="center"/>
          </w:tcPr>
          <w:p w:rsidR="00DC27BC" w:rsidRDefault="00DC27BC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3107" w:type="dxa"/>
            <w:tcBorders>
              <w:top w:val="nil"/>
              <w:left w:val="nil"/>
              <w:bottom w:val="single" w:sz="24" w:space="0" w:color="800080"/>
              <w:right w:val="nil"/>
            </w:tcBorders>
            <w:vAlign w:val="center"/>
          </w:tcPr>
          <w:p w:rsidR="00DC27BC" w:rsidRDefault="00DC27BC" w:rsidP="002410BF">
            <w:pPr>
              <w:ind w:right="1913"/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282" w:type="dxa"/>
            <w:tcBorders>
              <w:top w:val="dashed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:rsidR="00DC27BC" w:rsidRDefault="00DC27BC" w:rsidP="002410BF">
            <w:pPr>
              <w:ind w:right="1458"/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160" w:type="dxa"/>
            <w:tcBorders>
              <w:top w:val="dashed" w:sz="4" w:space="0" w:color="auto"/>
              <w:left w:val="dashed" w:sz="4" w:space="0" w:color="auto"/>
              <w:bottom w:val="nil"/>
              <w:right w:val="nil"/>
            </w:tcBorders>
            <w:vAlign w:val="center"/>
          </w:tcPr>
          <w:p w:rsidR="00DC27BC" w:rsidRDefault="00DC27BC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3317" w:type="dxa"/>
            <w:tcBorders>
              <w:top w:val="nil"/>
              <w:left w:val="nil"/>
              <w:bottom w:val="single" w:sz="24" w:space="0" w:color="800080"/>
              <w:right w:val="nil"/>
            </w:tcBorders>
            <w:vAlign w:val="center"/>
          </w:tcPr>
          <w:p w:rsidR="00DC27BC" w:rsidRDefault="00DC27BC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160" w:type="dxa"/>
            <w:tcBorders>
              <w:top w:val="dashed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:rsidR="00DC27BC" w:rsidRDefault="00DC27BC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160" w:type="dxa"/>
            <w:tcBorders>
              <w:top w:val="dashed" w:sz="4" w:space="0" w:color="auto"/>
              <w:left w:val="dashed" w:sz="4" w:space="0" w:color="auto"/>
              <w:bottom w:val="nil"/>
              <w:right w:val="nil"/>
            </w:tcBorders>
            <w:vAlign w:val="center"/>
          </w:tcPr>
          <w:p w:rsidR="00DC27BC" w:rsidRDefault="00DC27BC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3246" w:type="dxa"/>
            <w:tcBorders>
              <w:top w:val="nil"/>
              <w:left w:val="nil"/>
              <w:bottom w:val="single" w:sz="24" w:space="0" w:color="800080"/>
              <w:right w:val="nil"/>
            </w:tcBorders>
            <w:vAlign w:val="center"/>
          </w:tcPr>
          <w:p w:rsidR="00DC27BC" w:rsidRDefault="00DC27BC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160" w:type="dxa"/>
            <w:tcBorders>
              <w:top w:val="dashed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:rsidR="00DC27BC" w:rsidRDefault="00DC27BC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</w:tc>
      </w:tr>
      <w:tr w:rsidR="00F85B16" w:rsidTr="00F85B16">
        <w:trPr>
          <w:trHeight w:hRule="exact" w:val="4441"/>
          <w:jc w:val="center"/>
        </w:trPr>
        <w:tc>
          <w:tcPr>
            <w:tcW w:w="180" w:type="dxa"/>
            <w:tcBorders>
              <w:top w:val="nil"/>
              <w:left w:val="nil"/>
              <w:bottom w:val="nil"/>
              <w:right w:val="single" w:sz="24" w:space="0" w:color="800080"/>
            </w:tcBorders>
            <w:vAlign w:val="center"/>
          </w:tcPr>
          <w:p w:rsidR="00DC27BC" w:rsidRDefault="00DC27BC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3107" w:type="dxa"/>
            <w:tcBorders>
              <w:top w:val="single" w:sz="24" w:space="0" w:color="800080"/>
              <w:left w:val="single" w:sz="24" w:space="0" w:color="800080"/>
              <w:bottom w:val="single" w:sz="24" w:space="0" w:color="800080"/>
              <w:right w:val="single" w:sz="24" w:space="0" w:color="800080"/>
            </w:tcBorders>
            <w:vAlign w:val="center"/>
          </w:tcPr>
          <w:p w:rsidR="00727578" w:rsidRPr="001E0FD2" w:rsidRDefault="00727578" w:rsidP="00727578">
            <w:pPr>
              <w:pStyle w:val="AralkYok"/>
              <w:rPr>
                <w:rFonts w:ascii="Kayra" w:eastAsia="Calibri" w:hAnsi="Kayra"/>
                <w:lang w:val="tr-TR" w:eastAsia="en-US"/>
              </w:rPr>
            </w:pPr>
            <w:r>
              <w:rPr>
                <w:rFonts w:ascii="Kayra" w:eastAsia="Calibri" w:hAnsi="Kayra"/>
                <w:lang w:val="tr-TR" w:eastAsia="en-US"/>
              </w:rPr>
              <w:t>190</w:t>
            </w:r>
            <w:r w:rsidRPr="001E0FD2">
              <w:rPr>
                <w:rFonts w:ascii="Kayra" w:eastAsia="Calibri" w:hAnsi="Kayra"/>
                <w:lang w:val="tr-TR" w:eastAsia="en-US"/>
              </w:rPr>
              <w:t xml:space="preserve"> </w:t>
            </w:r>
            <w:r>
              <w:rPr>
                <w:rFonts w:ascii="Kayra" w:eastAsia="Calibri" w:hAnsi="Kayra"/>
                <w:lang w:val="tr-TR" w:eastAsia="en-US"/>
              </w:rPr>
              <w:t>sn</w:t>
            </w:r>
            <w:r w:rsidRPr="001E0FD2">
              <w:rPr>
                <w:rFonts w:ascii="Kayra" w:eastAsia="Calibri" w:hAnsi="Kayra"/>
                <w:lang w:val="tr-TR" w:eastAsia="en-US"/>
              </w:rPr>
              <w:t>. =.</w:t>
            </w:r>
            <w:r>
              <w:rPr>
                <w:rFonts w:ascii="Kayra" w:eastAsia="Calibri" w:hAnsi="Kayra"/>
                <w:lang w:val="tr-TR" w:eastAsia="en-US"/>
              </w:rPr>
              <w:t xml:space="preserve">........dk </w:t>
            </w:r>
            <w:r w:rsidRPr="001E0FD2">
              <w:rPr>
                <w:rFonts w:ascii="Kayra" w:eastAsia="Calibri" w:hAnsi="Kayra"/>
                <w:lang w:val="tr-TR" w:eastAsia="en-US"/>
              </w:rPr>
              <w:t>..........</w:t>
            </w:r>
            <w:r>
              <w:rPr>
                <w:rFonts w:ascii="Kayra" w:eastAsia="Calibri" w:hAnsi="Kayra"/>
                <w:lang w:val="tr-TR" w:eastAsia="en-US"/>
              </w:rPr>
              <w:t>sn</w:t>
            </w:r>
          </w:p>
          <w:p w:rsidR="00D2262D" w:rsidRDefault="005A6639" w:rsidP="00D2262D">
            <w:pPr>
              <w:pStyle w:val="AralkYok"/>
              <w:rPr>
                <w:rFonts w:ascii="Kayra" w:hAnsi="Kayra"/>
                <w:color w:val="FF0000"/>
              </w:rPr>
            </w:pPr>
            <w:r>
              <w:rPr>
                <w:rFonts w:cs="Arial"/>
                <w:noProof/>
                <w:sz w:val="28"/>
                <w:szCs w:val="20"/>
                <w:lang w:val="tr-TR" w:eastAsia="tr-TR"/>
              </w:rPr>
              <mc:AlternateContent>
                <mc:Choice Requires="wpg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189230</wp:posOffset>
                      </wp:positionH>
                      <wp:positionV relativeFrom="paragraph">
                        <wp:posOffset>179070</wp:posOffset>
                      </wp:positionV>
                      <wp:extent cx="1755775" cy="1614805"/>
                      <wp:effectExtent l="0" t="0" r="15875" b="23495"/>
                      <wp:wrapNone/>
                      <wp:docPr id="9" name="Grup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755775" cy="1614805"/>
                                <a:chOff x="-135821" y="-10"/>
                                <a:chExt cx="1263923" cy="925767"/>
                              </a:xfrm>
                            </wpg:grpSpPr>
                            <wps:wsp>
                              <wps:cNvPr id="10" name="Dikdörtgen 14"/>
                              <wps:cNvSpPr/>
                              <wps:spPr>
                                <a:xfrm>
                                  <a:off x="565150" y="-2"/>
                                  <a:ext cx="356455" cy="279833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" lastClr="FFFFFF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317958" w:rsidRPr="001E0FD2" w:rsidRDefault="00317958" w:rsidP="00317958">
                                    <w:pPr>
                                      <w:pStyle w:val="AralkYok"/>
                                      <w:rPr>
                                        <w:rFonts w:ascii="ALFABET98" w:hAnsi="ALFABET98"/>
                                        <w:color w:val="FF0000"/>
                                        <w:sz w:val="28"/>
                                        <w:szCs w:val="28"/>
                                      </w:rPr>
                                    </w:pPr>
                                    <w:r w:rsidRPr="001E0FD2">
                                      <w:rPr>
                                        <w:rFonts w:ascii="ALFABET98" w:hAnsi="ALFABET98"/>
                                        <w:color w:val="FF0000"/>
                                        <w:sz w:val="28"/>
                                        <w:szCs w:val="28"/>
                                      </w:rPr>
                                      <w:t>60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11" name="Grup 16"/>
                              <wpg:cNvGrpSpPr/>
                              <wpg:grpSpPr>
                                <a:xfrm>
                                  <a:off x="-135821" y="-10"/>
                                  <a:ext cx="1263923" cy="925767"/>
                                  <a:chOff x="-135821" y="-10"/>
                                  <a:chExt cx="1263923" cy="925767"/>
                                </a:xfrm>
                              </wpg:grpSpPr>
                              <wpg:grpSp>
                                <wpg:cNvPr id="12" name="Grup 17"/>
                                <wpg:cNvGrpSpPr/>
                                <wpg:grpSpPr>
                                  <a:xfrm>
                                    <a:off x="494846" y="-1"/>
                                    <a:ext cx="633256" cy="876300"/>
                                    <a:chOff x="-111677" y="-190501"/>
                                    <a:chExt cx="352756" cy="876300"/>
                                  </a:xfrm>
                                </wpg:grpSpPr>
                                <wps:wsp>
                                  <wps:cNvPr id="15" name="Düz Bağlayıcı 18"/>
                                  <wps:cNvCnPr/>
                                  <wps:spPr>
                                    <a:xfrm>
                                      <a:off x="-111677" y="-190501"/>
                                      <a:ext cx="0" cy="87630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2857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22" name="Düz Bağlayıcı 19"/>
                                  <wps:cNvCnPr/>
                                  <wps:spPr>
                                    <a:xfrm flipH="1">
                                      <a:off x="-111677" y="101323"/>
                                      <a:ext cx="352756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2857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s:wsp>
                                <wps:cNvPr id="23" name="Dikdörtgen 20"/>
                                <wps:cNvSpPr/>
                                <wps:spPr>
                                  <a:xfrm>
                                    <a:off x="-135821" y="-10"/>
                                    <a:ext cx="590754" cy="92576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25400" cap="flat" cmpd="sng" algn="ctr">
                                    <a:solidFill>
                                      <a:sysClr val="window" lastClr="FFFFFF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317958" w:rsidRPr="001E0FD2" w:rsidRDefault="00317958" w:rsidP="00317958">
                                      <w:pPr>
                                        <w:pStyle w:val="AralkYok"/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  <w:u w:val="single"/>
                                        </w:rPr>
                                      </w:pPr>
                                      <w:r w:rsidRPr="001E0FD2"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  <w:t xml:space="preserve"> </w:t>
                                      </w:r>
                                      <w:r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  <w:t>...............</w:t>
                                      </w:r>
                                    </w:p>
                                    <w:p w:rsidR="00317958" w:rsidRPr="001E0FD2" w:rsidRDefault="00317958" w:rsidP="00317958">
                                      <w:pPr>
                                        <w:pStyle w:val="AralkYok"/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</w:pPr>
                                      <w:r w:rsidRPr="001E0FD2"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  <w:u w:val="single"/>
                                        </w:rPr>
                                        <w:t xml:space="preserve"> _</w:t>
                                      </w:r>
                                      <w:r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  <w:u w:val="single"/>
                                        </w:rPr>
                                        <w:t>...............</w:t>
                                      </w:r>
                                    </w:p>
                                    <w:p w:rsidR="00317958" w:rsidRDefault="00317958" w:rsidP="00317958">
                                      <w:pPr>
                                        <w:pStyle w:val="AralkYok"/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</w:pPr>
                                      <w:r w:rsidRPr="001E0FD2"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  <w:t xml:space="preserve">  </w:t>
                                      </w:r>
                                      <w:r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  <w:t>..............</w:t>
                                      </w:r>
                                    </w:p>
                                    <w:p w:rsidR="00317958" w:rsidRPr="001E0FD2" w:rsidRDefault="00317958" w:rsidP="00317958">
                                      <w:pPr>
                                        <w:pStyle w:val="AralkYok"/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  <w:u w:val="single"/>
                                        </w:rPr>
                                      </w:pPr>
                                    </w:p>
                                    <w:p w:rsidR="00317958" w:rsidRPr="001E0FD2" w:rsidRDefault="00317958" w:rsidP="00317958">
                                      <w:pPr>
                                        <w:pStyle w:val="AralkYok"/>
                                        <w:jc w:val="center"/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  <w:u w:val="single"/>
                                        </w:rPr>
                                      </w:pPr>
                                      <w:r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  <w:u w:val="single"/>
                                        </w:rPr>
                                        <w:t>saniye</w:t>
                                      </w:r>
                                    </w:p>
                                    <w:p w:rsidR="00317958" w:rsidRPr="001E0FD2" w:rsidRDefault="00317958" w:rsidP="00317958">
                                      <w:pPr>
                                        <w:pStyle w:val="AralkYok"/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</w:pPr>
                                    </w:p>
                                    <w:p w:rsidR="00317958" w:rsidRPr="001E0FD2" w:rsidRDefault="00317958" w:rsidP="00317958">
                                      <w:pPr>
                                        <w:pStyle w:val="AralkYok"/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</w:pPr>
                                      <w:r w:rsidRPr="001E0FD2"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  <w:t xml:space="preserve">  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4" name="Dikdörtgen 21"/>
                                <wps:cNvSpPr/>
                                <wps:spPr>
                                  <a:xfrm>
                                    <a:off x="565111" y="332913"/>
                                    <a:ext cx="464335" cy="45089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25400" cap="flat" cmpd="sng" algn="ctr">
                                    <a:solidFill>
                                      <a:sysClr val="window" lastClr="FFFFFF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317958" w:rsidRDefault="00317958" w:rsidP="00317958">
                                      <w:pPr>
                                        <w:pStyle w:val="AralkYok"/>
                                        <w:rPr>
                                          <w:rFonts w:ascii="ALFABET98" w:hAnsi="ALFABET98"/>
                                          <w:sz w:val="28"/>
                                          <w:szCs w:val="28"/>
                                        </w:rPr>
                                      </w:pPr>
                                      <w:r>
                                        <w:rPr>
                                          <w:rFonts w:ascii="ALFABET98" w:hAnsi="ALFABET98"/>
                                          <w:sz w:val="28"/>
                                          <w:szCs w:val="28"/>
                                        </w:rPr>
                                        <w:t>............</w:t>
                                      </w:r>
                                    </w:p>
                                    <w:p w:rsidR="00317958" w:rsidRPr="00317958" w:rsidRDefault="00317958" w:rsidP="00317958">
                                      <w:pPr>
                                        <w:pStyle w:val="AralkYok"/>
                                        <w:jc w:val="center"/>
                                        <w:rPr>
                                          <w:rFonts w:ascii="ALFABET98" w:hAnsi="ALFABET98"/>
                                          <w:sz w:val="24"/>
                                        </w:rPr>
                                      </w:pPr>
                                      <w:r w:rsidRPr="00317958">
                                        <w:rPr>
                                          <w:rFonts w:ascii="ALFABET98" w:hAnsi="ALFABET98"/>
                                          <w:sz w:val="24"/>
                                        </w:rPr>
                                        <w:t>dakika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_x0000_s1083" style="position:absolute;margin-left:14.9pt;margin-top:14.1pt;width:138.25pt;height:127.15pt;z-index:251659776;mso-width-relative:margin;mso-height-relative:margin" coordorigin="-1358" coordsize="12639,9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">
                      <v:rect id="Dikdörtgen 14" o:spid="_x0000_s1084" style="position:absolute;left:5651;width:3565;height:279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ZtsMMA&#10;AADbAAAADwAAAGRycy9kb3ducmV2LnhtbESPQYvCQAyF78L+hyEL3nTqHkSqoyyyLj0J23rwGDux&#10;LXYypTPa+u83B8Fbwnt578tmN7pWPagPjWcDi3kCirj0tuHKwKk4zFagQkS22HomA08KsNt+TDaY&#10;Wj/wHz3yWCkJ4ZCigTrGLtU6lDU5DHPfEYt29b3DKGtfadvjIOGu1V9JstQOG5aGGjva11Te8rsz&#10;UGTFaXGJ3a0ZVj/5/nz8bS+ZM2b6OX6vQUUa49v8us6s4Au9/CID6O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ZtsMMAAADbAAAADwAAAAAAAAAAAAAAAACYAgAAZHJzL2Rv&#10;d25yZXYueG1sUEsFBgAAAAAEAAQA9QAAAIgDAAAAAA==&#10;" fillcolor="window" strokecolor="window" strokeweight="2pt">
                        <v:textbox>
                          <w:txbxContent>
                            <w:p w:rsidR="00317958" w:rsidRPr="001E0FD2" w:rsidRDefault="00317958" w:rsidP="00317958">
                              <w:pPr>
                                <w:pStyle w:val="AralkYok"/>
                                <w:rPr>
                                  <w:rFonts w:ascii="ALFABET98" w:hAnsi="ALFABET98"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 w:rsidRPr="001E0FD2">
                                <w:rPr>
                                  <w:rFonts w:ascii="ALFABET98" w:hAnsi="ALFABET98"/>
                                  <w:color w:val="FF0000"/>
                                  <w:sz w:val="28"/>
                                  <w:szCs w:val="28"/>
                                </w:rPr>
                                <w:t>60</w:t>
                              </w:r>
                            </w:p>
                          </w:txbxContent>
                        </v:textbox>
                      </v:rect>
                      <v:group id="Grup 16" o:spid="_x0000_s1085" style="position:absolute;left:-1358;width:12639;height:9257" coordorigin="-1358" coordsize="12639,92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    <v:group id="Grup 17" o:spid="_x0000_s1086" style="position:absolute;left:4948;width:6333;height:8762" coordorigin="-1116,-1905" coordsize="3527,8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        <v:line id="Düz Bağlayıcı 18" o:spid="_x0000_s1087" style="position:absolute;visibility:visible;mso-wrap-style:square" from="-1116,-1905" to="-1116,6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dWPcAAAADbAAAADwAAAGRycy9kb3ducmV2LnhtbERPTYvCMBC9C/6HMIIX0VRhl1KNIopQ&#10;cC+rHjyOzdhWm0lJotZ/v1lY2Ns83ucsVp1pxJOcry0rmE4SEMSF1TWXCk7H3TgF4QOyxsYyKXiT&#10;h9Wy31tgpu2Lv+l5CKWIIewzVFCF0GZS+qIig35iW+LIXa0zGCJ0pdQOXzHcNHKWJJ/SYM2xocKW&#10;NhUV98PDKLByezvPgrvmNh/V+02bXvRXodRw0K3nIAJ14V/85851nP8Bv7/EA+Ty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z3Vj3AAAAA2wAAAA8AAAAAAAAAAAAAAAAA&#10;oQIAAGRycy9kb3ducmV2LnhtbFBLBQYAAAAABAAEAPkAAACOAwAAAAA=&#10;" strokecolor="windowText" strokeweight="2.25pt"/>
                          <v:line id="Düz Bağlayıcı 19" o:spid="_x0000_s1088" style="position:absolute;flip:x;visibility:visible;mso-wrap-style:square" from="-1116,1013" to="2410,10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ZRjMMAAADbAAAADwAAAGRycy9kb3ducmV2LnhtbESPQWvCQBSE7wX/w/KEXkrdGEspqZsg&#10;FktPgjHeH9lnsph9G7KrSf99VxB6HGbmG2ZdTLYTNxq8caxguUhAENdOG24UVMfd6wcIH5A1do5J&#10;wS95KPLZ0xoz7UY+0K0MjYgQ9hkqaEPoMyl93ZJFv3A9cfTObrAYohwaqQccI9x2Mk2Sd2nRcFxo&#10;sadtS/WlvFoFL19VFd424+5E+3LVbStzOH0bpZ7n0+YTRKAp/Icf7R+tIE3h/iX+AJn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UmUYzDAAAA2wAAAA8AAAAAAAAAAAAA&#10;AAAAoQIAAGRycy9kb3ducmV2LnhtbFBLBQYAAAAABAAEAPkAAACRAwAAAAA=&#10;" strokecolor="windowText" strokeweight="2.25pt"/>
                        </v:group>
                        <v:rect id="Dikdörtgen 20" o:spid="_x0000_s1089" style="position:absolute;left:-1358;width:5907;height:92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g5esMA&#10;AADbAAAADwAAAGRycy9kb3ducmV2LnhtbESPQWvCQBSE7wX/w/IEb3UThRJS1yCiJadCEw89PrPP&#10;JJh9G7LbJP333YLgcZiZb5hdNptOjDS41rKCeB2BIK6sbrlWcCnPrwkI55E1dpZJwS85yPaLlx2m&#10;2k78RWPhaxEg7FJU0Hjfp1K6qiGDbm174uDd7GDQBznUUg84Bbjp5CaK3qTBlsNCgz0dG6ruxY9R&#10;UOblJb76/t5Oyak4fn9+dNfcKLVazod3EJ5m/ww/2rlWsNnC/5fwA+T+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g5esMAAADbAAAADwAAAAAAAAAAAAAAAACYAgAAZHJzL2Rv&#10;d25yZXYueG1sUEsFBgAAAAAEAAQA9QAAAIgDAAAAAA==&#10;" fillcolor="window" strokecolor="window" strokeweight="2pt">
                          <v:textbox>
                            <w:txbxContent>
                              <w:p w:rsidR="00317958" w:rsidRPr="001E0FD2" w:rsidRDefault="00317958" w:rsidP="00317958">
                                <w:pPr>
                                  <w:pStyle w:val="AralkYok"/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  <w:u w:val="single"/>
                                  </w:rPr>
                                </w:pPr>
                                <w:r w:rsidRPr="001E0FD2"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</w:rPr>
                                  <w:t>...............</w:t>
                                </w:r>
                              </w:p>
                              <w:p w:rsidR="00317958" w:rsidRPr="001E0FD2" w:rsidRDefault="00317958" w:rsidP="00317958">
                                <w:pPr>
                                  <w:pStyle w:val="AralkYok"/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 w:rsidRPr="001E0FD2"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  <w:u w:val="single"/>
                                  </w:rPr>
                                  <w:t xml:space="preserve"> _</w:t>
                                </w:r>
                                <w:r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  <w:u w:val="single"/>
                                  </w:rPr>
                                  <w:t>...............</w:t>
                                </w:r>
                              </w:p>
                              <w:p w:rsidR="00317958" w:rsidRDefault="00317958" w:rsidP="00317958">
                                <w:pPr>
                                  <w:pStyle w:val="AralkYok"/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 w:rsidRPr="001E0FD2"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</w:rPr>
                                  <w:t xml:space="preserve">  </w:t>
                                </w:r>
                                <w:r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</w:rPr>
                                  <w:t>..............</w:t>
                                </w:r>
                              </w:p>
                              <w:p w:rsidR="00317958" w:rsidRPr="001E0FD2" w:rsidRDefault="00317958" w:rsidP="00317958">
                                <w:pPr>
                                  <w:pStyle w:val="AralkYok"/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  <w:u w:val="single"/>
                                  </w:rPr>
                                </w:pPr>
                              </w:p>
                              <w:p w:rsidR="00317958" w:rsidRPr="001E0FD2" w:rsidRDefault="00317958" w:rsidP="00317958">
                                <w:pPr>
                                  <w:pStyle w:val="AralkYok"/>
                                  <w:jc w:val="center"/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  <w:u w:val="single"/>
                                  </w:rPr>
                                </w:pPr>
                                <w:r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  <w:u w:val="single"/>
                                  </w:rPr>
                                  <w:t>saniye</w:t>
                                </w:r>
                              </w:p>
                              <w:p w:rsidR="00317958" w:rsidRPr="001E0FD2" w:rsidRDefault="00317958" w:rsidP="00317958">
                                <w:pPr>
                                  <w:pStyle w:val="AralkYok"/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</w:p>
                              <w:p w:rsidR="00317958" w:rsidRPr="001E0FD2" w:rsidRDefault="00317958" w:rsidP="00317958">
                                <w:pPr>
                                  <w:pStyle w:val="AralkYok"/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 w:rsidRPr="001E0FD2"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</w:rPr>
                                  <w:t xml:space="preserve">  </w:t>
                                </w:r>
                              </w:p>
                            </w:txbxContent>
                          </v:textbox>
                        </v:rect>
                        <v:rect id="Dikdörtgen 21" o:spid="_x0000_s1090" style="position:absolute;left:5651;top:3329;width:4643;height:4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GhDsMA&#10;AADbAAAADwAAAGRycy9kb3ducmV2LnhtbESPQWvCQBSE7wX/w/IEb3UTkRJS1yCiJadCEw89PrPP&#10;JJh9G7LbJP333YLgcZiZb5hdNptOjDS41rKCeB2BIK6sbrlWcCnPrwkI55E1dpZJwS85yPaLlx2m&#10;2k78RWPhaxEg7FJU0Hjfp1K6qiGDbm174uDd7GDQBznUUg84Bbjp5CaK3qTBlsNCgz0dG6ruxY9R&#10;UOblJb76/t5Oyak4fn9+dNfcKLVazod3EJ5m/ww/2rlWsNnC/5fwA+T+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zGhDsMAAADbAAAADwAAAAAAAAAAAAAAAACYAgAAZHJzL2Rv&#10;d25yZXYueG1sUEsFBgAAAAAEAAQA9QAAAIgDAAAAAA==&#10;" fillcolor="window" strokecolor="window" strokeweight="2pt">
                          <v:textbox>
                            <w:txbxContent>
                              <w:p w:rsidR="00317958" w:rsidRDefault="00317958" w:rsidP="00317958">
                                <w:pPr>
                                  <w:pStyle w:val="AralkYok"/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>............</w:t>
                                </w:r>
                              </w:p>
                              <w:p w:rsidR="00317958" w:rsidRPr="00317958" w:rsidRDefault="00317958" w:rsidP="00317958">
                                <w:pPr>
                                  <w:pStyle w:val="AralkYok"/>
                                  <w:jc w:val="center"/>
                                  <w:rPr>
                                    <w:rFonts w:ascii="ALFABET98" w:hAnsi="ALFABET98"/>
                                    <w:sz w:val="24"/>
                                  </w:rPr>
                                </w:pPr>
                                <w:r w:rsidRPr="00317958">
                                  <w:rPr>
                                    <w:rFonts w:ascii="ALFABET98" w:hAnsi="ALFABET98"/>
                                    <w:sz w:val="24"/>
                                  </w:rPr>
                                  <w:t>dakika</w:t>
                                </w:r>
                              </w:p>
                            </w:txbxContent>
                          </v:textbox>
                        </v:rect>
                      </v:group>
                    </v:group>
                  </w:pict>
                </mc:Fallback>
              </mc:AlternateContent>
            </w:r>
          </w:p>
          <w:p w:rsidR="00727578" w:rsidRDefault="00727578" w:rsidP="00D2262D">
            <w:pPr>
              <w:pStyle w:val="AralkYok"/>
              <w:rPr>
                <w:rFonts w:ascii="Kayra" w:hAnsi="Kayra"/>
                <w:color w:val="FF0000"/>
              </w:rPr>
            </w:pPr>
          </w:p>
          <w:p w:rsidR="00727578" w:rsidRDefault="00727578" w:rsidP="00D2262D">
            <w:pPr>
              <w:pStyle w:val="AralkYok"/>
              <w:rPr>
                <w:rFonts w:ascii="Kayra" w:hAnsi="Kayra"/>
                <w:color w:val="FF0000"/>
              </w:rPr>
            </w:pPr>
          </w:p>
          <w:p w:rsidR="00727578" w:rsidRDefault="00727578" w:rsidP="00D2262D">
            <w:pPr>
              <w:pStyle w:val="AralkYok"/>
              <w:rPr>
                <w:rFonts w:ascii="Kayra" w:hAnsi="Kayra"/>
                <w:color w:val="FF0000"/>
              </w:rPr>
            </w:pPr>
          </w:p>
          <w:p w:rsidR="00727578" w:rsidRDefault="00727578" w:rsidP="00D2262D">
            <w:pPr>
              <w:pStyle w:val="AralkYok"/>
              <w:rPr>
                <w:rFonts w:ascii="Kayra" w:hAnsi="Kayra"/>
                <w:color w:val="FF0000"/>
              </w:rPr>
            </w:pPr>
          </w:p>
          <w:p w:rsidR="00727578" w:rsidRPr="00F85B16" w:rsidRDefault="00727578" w:rsidP="00D2262D">
            <w:pPr>
              <w:pStyle w:val="AralkYok"/>
              <w:rPr>
                <w:rFonts w:ascii="Kayra" w:hAnsi="Kayra"/>
                <w:color w:val="FF0000"/>
              </w:rPr>
            </w:pPr>
          </w:p>
          <w:p w:rsidR="00D2262D" w:rsidRDefault="00D2262D" w:rsidP="00D2262D">
            <w:pPr>
              <w:pStyle w:val="AralkYok"/>
              <w:rPr>
                <w:rFonts w:ascii="Kayra" w:hAnsi="Kayra"/>
                <w:sz w:val="24"/>
              </w:rPr>
            </w:pPr>
          </w:p>
          <w:p w:rsidR="00D2262D" w:rsidRDefault="00D2262D" w:rsidP="00D2262D">
            <w:pPr>
              <w:pStyle w:val="AralkYok"/>
              <w:rPr>
                <w:rFonts w:ascii="Kayra" w:hAnsi="Kayra"/>
                <w:sz w:val="24"/>
              </w:rPr>
            </w:pPr>
          </w:p>
          <w:p w:rsidR="00D2262D" w:rsidRDefault="00D2262D" w:rsidP="00D2262D">
            <w:pPr>
              <w:pStyle w:val="AralkYok"/>
              <w:rPr>
                <w:rFonts w:ascii="Kayra" w:hAnsi="Kayra"/>
                <w:sz w:val="24"/>
              </w:rPr>
            </w:pPr>
          </w:p>
          <w:p w:rsidR="00DC27BC" w:rsidRDefault="00DC27BC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  <w:p w:rsidR="00DC27BC" w:rsidRDefault="00DC27BC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  <w:p w:rsidR="00DC27BC" w:rsidRDefault="00DC27BC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282" w:type="dxa"/>
            <w:tcBorders>
              <w:top w:val="nil"/>
              <w:left w:val="single" w:sz="24" w:space="0" w:color="800080"/>
              <w:bottom w:val="nil"/>
              <w:right w:val="nil"/>
            </w:tcBorders>
            <w:vAlign w:val="center"/>
          </w:tcPr>
          <w:p w:rsidR="00DC27BC" w:rsidRDefault="00DC27BC" w:rsidP="002410BF">
            <w:pPr>
              <w:ind w:right="1458"/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24" w:space="0" w:color="800080"/>
            </w:tcBorders>
            <w:vAlign w:val="center"/>
          </w:tcPr>
          <w:p w:rsidR="00DC27BC" w:rsidRDefault="00DC27BC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3317" w:type="dxa"/>
            <w:tcBorders>
              <w:top w:val="single" w:sz="24" w:space="0" w:color="800080"/>
              <w:left w:val="single" w:sz="24" w:space="0" w:color="800080"/>
              <w:bottom w:val="single" w:sz="24" w:space="0" w:color="800080"/>
              <w:right w:val="single" w:sz="24" w:space="0" w:color="800080"/>
            </w:tcBorders>
            <w:vAlign w:val="center"/>
          </w:tcPr>
          <w:p w:rsidR="00727578" w:rsidRPr="001E0FD2" w:rsidRDefault="00727578" w:rsidP="00727578">
            <w:pPr>
              <w:pStyle w:val="AralkYok"/>
              <w:rPr>
                <w:rFonts w:ascii="Kayra" w:eastAsia="Calibri" w:hAnsi="Kayra"/>
                <w:lang w:val="tr-TR" w:eastAsia="en-US"/>
              </w:rPr>
            </w:pPr>
            <w:r>
              <w:rPr>
                <w:rFonts w:ascii="Kayra" w:eastAsia="Calibri" w:hAnsi="Kayra"/>
                <w:lang w:val="tr-TR" w:eastAsia="en-US"/>
              </w:rPr>
              <w:t>360</w:t>
            </w:r>
            <w:r w:rsidRPr="001E0FD2">
              <w:rPr>
                <w:rFonts w:ascii="Kayra" w:eastAsia="Calibri" w:hAnsi="Kayra"/>
                <w:lang w:val="tr-TR" w:eastAsia="en-US"/>
              </w:rPr>
              <w:t xml:space="preserve"> </w:t>
            </w:r>
            <w:r>
              <w:rPr>
                <w:rFonts w:ascii="Kayra" w:eastAsia="Calibri" w:hAnsi="Kayra"/>
                <w:lang w:val="tr-TR" w:eastAsia="en-US"/>
              </w:rPr>
              <w:t>sn</w:t>
            </w:r>
            <w:r w:rsidRPr="001E0FD2">
              <w:rPr>
                <w:rFonts w:ascii="Kayra" w:eastAsia="Calibri" w:hAnsi="Kayra"/>
                <w:lang w:val="tr-TR" w:eastAsia="en-US"/>
              </w:rPr>
              <w:t>. =.</w:t>
            </w:r>
            <w:r>
              <w:rPr>
                <w:rFonts w:ascii="Kayra" w:eastAsia="Calibri" w:hAnsi="Kayra"/>
                <w:lang w:val="tr-TR" w:eastAsia="en-US"/>
              </w:rPr>
              <w:t xml:space="preserve">........dk </w:t>
            </w:r>
            <w:r w:rsidRPr="001E0FD2">
              <w:rPr>
                <w:rFonts w:ascii="Kayra" w:eastAsia="Calibri" w:hAnsi="Kayra"/>
                <w:lang w:val="tr-TR" w:eastAsia="en-US"/>
              </w:rPr>
              <w:t>..........</w:t>
            </w:r>
            <w:r>
              <w:rPr>
                <w:rFonts w:ascii="Kayra" w:eastAsia="Calibri" w:hAnsi="Kayra"/>
                <w:lang w:val="tr-TR" w:eastAsia="en-US"/>
              </w:rPr>
              <w:t>sn</w:t>
            </w:r>
          </w:p>
          <w:p w:rsidR="00926030" w:rsidRDefault="005A6639" w:rsidP="00926030">
            <w:pPr>
              <w:pStyle w:val="AralkYok"/>
              <w:rPr>
                <w:rFonts w:ascii="Kayra" w:hAnsi="Kayra"/>
                <w:sz w:val="24"/>
              </w:rPr>
            </w:pPr>
            <w:r>
              <w:rPr>
                <w:rFonts w:cs="Arial"/>
                <w:noProof/>
                <w:sz w:val="28"/>
                <w:szCs w:val="20"/>
                <w:lang w:val="tr-TR" w:eastAsia="tr-TR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>
                      <wp:simplePos x="0" y="0"/>
                      <wp:positionH relativeFrom="column">
                        <wp:posOffset>133350</wp:posOffset>
                      </wp:positionH>
                      <wp:positionV relativeFrom="paragraph">
                        <wp:posOffset>180975</wp:posOffset>
                      </wp:positionV>
                      <wp:extent cx="1755775" cy="1614805"/>
                      <wp:effectExtent l="0" t="0" r="15875" b="23495"/>
                      <wp:wrapNone/>
                      <wp:docPr id="1" name="Grup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755775" cy="1614805"/>
                                <a:chOff x="-135821" y="-10"/>
                                <a:chExt cx="1263923" cy="925767"/>
                              </a:xfrm>
                            </wpg:grpSpPr>
                            <wps:wsp>
                              <wps:cNvPr id="2" name="Dikdörtgen 14"/>
                              <wps:cNvSpPr/>
                              <wps:spPr>
                                <a:xfrm>
                                  <a:off x="565150" y="-2"/>
                                  <a:ext cx="356455" cy="279833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" lastClr="FFFFFF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317958" w:rsidRPr="001E0FD2" w:rsidRDefault="00317958" w:rsidP="00317958">
                                    <w:pPr>
                                      <w:pStyle w:val="AralkYok"/>
                                      <w:rPr>
                                        <w:rFonts w:ascii="ALFABET98" w:hAnsi="ALFABET98"/>
                                        <w:color w:val="FF0000"/>
                                        <w:sz w:val="28"/>
                                        <w:szCs w:val="28"/>
                                      </w:rPr>
                                    </w:pPr>
                                    <w:r w:rsidRPr="001E0FD2">
                                      <w:rPr>
                                        <w:rFonts w:ascii="ALFABET98" w:hAnsi="ALFABET98"/>
                                        <w:color w:val="FF0000"/>
                                        <w:sz w:val="28"/>
                                        <w:szCs w:val="28"/>
                                      </w:rPr>
                                      <w:t>60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3" name="Grup 16"/>
                              <wpg:cNvGrpSpPr/>
                              <wpg:grpSpPr>
                                <a:xfrm>
                                  <a:off x="-135821" y="-10"/>
                                  <a:ext cx="1263923" cy="925767"/>
                                  <a:chOff x="-135821" y="-10"/>
                                  <a:chExt cx="1263923" cy="925767"/>
                                </a:xfrm>
                              </wpg:grpSpPr>
                              <wpg:grpSp>
                                <wpg:cNvPr id="4" name="Grup 17"/>
                                <wpg:cNvGrpSpPr/>
                                <wpg:grpSpPr>
                                  <a:xfrm>
                                    <a:off x="494846" y="-1"/>
                                    <a:ext cx="633256" cy="876300"/>
                                    <a:chOff x="-111677" y="-190501"/>
                                    <a:chExt cx="352756" cy="876300"/>
                                  </a:xfrm>
                                </wpg:grpSpPr>
                                <wps:wsp>
                                  <wps:cNvPr id="5" name="Düz Bağlayıcı 18"/>
                                  <wps:cNvCnPr/>
                                  <wps:spPr>
                                    <a:xfrm>
                                      <a:off x="-111677" y="-190501"/>
                                      <a:ext cx="0" cy="87630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2857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6" name="Düz Bağlayıcı 19"/>
                                  <wps:cNvCnPr/>
                                  <wps:spPr>
                                    <a:xfrm flipH="1">
                                      <a:off x="-111677" y="101323"/>
                                      <a:ext cx="352756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2857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s:wsp>
                                <wps:cNvPr id="7" name="Dikdörtgen 20"/>
                                <wps:cNvSpPr/>
                                <wps:spPr>
                                  <a:xfrm>
                                    <a:off x="-135821" y="-10"/>
                                    <a:ext cx="590754" cy="92576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25400" cap="flat" cmpd="sng" algn="ctr">
                                    <a:solidFill>
                                      <a:sysClr val="window" lastClr="FFFFFF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317958" w:rsidRPr="001E0FD2" w:rsidRDefault="00317958" w:rsidP="00317958">
                                      <w:pPr>
                                        <w:pStyle w:val="AralkYok"/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  <w:u w:val="single"/>
                                        </w:rPr>
                                      </w:pPr>
                                      <w:r w:rsidRPr="001E0FD2"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  <w:t xml:space="preserve"> </w:t>
                                      </w:r>
                                      <w:r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  <w:t>...............</w:t>
                                      </w:r>
                                    </w:p>
                                    <w:p w:rsidR="00317958" w:rsidRPr="001E0FD2" w:rsidRDefault="00317958" w:rsidP="00317958">
                                      <w:pPr>
                                        <w:pStyle w:val="AralkYok"/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</w:pPr>
                                      <w:r w:rsidRPr="001E0FD2"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  <w:u w:val="single"/>
                                        </w:rPr>
                                        <w:t xml:space="preserve"> _</w:t>
                                      </w:r>
                                      <w:r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  <w:u w:val="single"/>
                                        </w:rPr>
                                        <w:t>...............</w:t>
                                      </w:r>
                                    </w:p>
                                    <w:p w:rsidR="00317958" w:rsidRDefault="00317958" w:rsidP="00317958">
                                      <w:pPr>
                                        <w:pStyle w:val="AralkYok"/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</w:pPr>
                                      <w:r w:rsidRPr="001E0FD2"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  <w:t xml:space="preserve">  </w:t>
                                      </w:r>
                                      <w:r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  <w:t>..............</w:t>
                                      </w:r>
                                    </w:p>
                                    <w:p w:rsidR="00317958" w:rsidRPr="001E0FD2" w:rsidRDefault="00317958" w:rsidP="00317958">
                                      <w:pPr>
                                        <w:pStyle w:val="AralkYok"/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  <w:u w:val="single"/>
                                        </w:rPr>
                                      </w:pPr>
                                    </w:p>
                                    <w:p w:rsidR="00317958" w:rsidRPr="001E0FD2" w:rsidRDefault="00317958" w:rsidP="00317958">
                                      <w:pPr>
                                        <w:pStyle w:val="AralkYok"/>
                                        <w:jc w:val="center"/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  <w:u w:val="single"/>
                                        </w:rPr>
                                      </w:pPr>
                                      <w:r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  <w:u w:val="single"/>
                                        </w:rPr>
                                        <w:t>saniye</w:t>
                                      </w:r>
                                    </w:p>
                                    <w:p w:rsidR="00317958" w:rsidRPr="001E0FD2" w:rsidRDefault="00317958" w:rsidP="00317958">
                                      <w:pPr>
                                        <w:pStyle w:val="AralkYok"/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</w:pPr>
                                    </w:p>
                                    <w:p w:rsidR="00317958" w:rsidRPr="001E0FD2" w:rsidRDefault="00317958" w:rsidP="00317958">
                                      <w:pPr>
                                        <w:pStyle w:val="AralkYok"/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</w:pPr>
                                      <w:r w:rsidRPr="001E0FD2"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  <w:t xml:space="preserve">  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" name="Dikdörtgen 21"/>
                                <wps:cNvSpPr/>
                                <wps:spPr>
                                  <a:xfrm>
                                    <a:off x="565111" y="332913"/>
                                    <a:ext cx="464335" cy="45089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25400" cap="flat" cmpd="sng" algn="ctr">
                                    <a:solidFill>
                                      <a:sysClr val="window" lastClr="FFFFFF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317958" w:rsidRDefault="00317958" w:rsidP="00317958">
                                      <w:pPr>
                                        <w:pStyle w:val="AralkYok"/>
                                        <w:rPr>
                                          <w:rFonts w:ascii="ALFABET98" w:hAnsi="ALFABET98"/>
                                          <w:sz w:val="28"/>
                                          <w:szCs w:val="28"/>
                                        </w:rPr>
                                      </w:pPr>
                                      <w:r>
                                        <w:rPr>
                                          <w:rFonts w:ascii="ALFABET98" w:hAnsi="ALFABET98"/>
                                          <w:sz w:val="28"/>
                                          <w:szCs w:val="28"/>
                                        </w:rPr>
                                        <w:t>............</w:t>
                                      </w:r>
                                    </w:p>
                                    <w:p w:rsidR="00317958" w:rsidRPr="00317958" w:rsidRDefault="00317958" w:rsidP="00317958">
                                      <w:pPr>
                                        <w:pStyle w:val="AralkYok"/>
                                        <w:jc w:val="center"/>
                                        <w:rPr>
                                          <w:rFonts w:ascii="ALFABET98" w:hAnsi="ALFABET98"/>
                                          <w:sz w:val="24"/>
                                        </w:rPr>
                                      </w:pPr>
                                      <w:r w:rsidRPr="00317958">
                                        <w:rPr>
                                          <w:rFonts w:ascii="ALFABET98" w:hAnsi="ALFABET98"/>
                                          <w:sz w:val="24"/>
                                        </w:rPr>
                                        <w:t>dakika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_x0000_s1091" style="position:absolute;margin-left:10.5pt;margin-top:14.25pt;width:138.25pt;height:127.15pt;z-index:251660800;mso-width-relative:margin;mso-height-relative:margin" coordorigin="-1358" coordsize="12639,9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">
                      <v:rect id="Dikdörtgen 14" o:spid="_x0000_s1092" style="position:absolute;left:5651;width:3565;height:279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AM+cIA&#10;AADaAAAADwAAAGRycy9kb3ducmV2LnhtbESPQYvCMBSE78L+h/AWvNlUD4t0jSLFlZ4WbD14fDZv&#10;29LmpTRZW/+9EQSPw8x8w2x2k+nEjQbXWFawjGIQxKXVDVcKzsXPYg3CeWSNnWVScCcHu+3HbIOJ&#10;tiOf6Jb7SgQIuwQV1N73iZSurMmgi2xPHLw/Oxj0QQ6V1AOOAW46uYrjL2mw4bBQY09pTWWb/xsF&#10;RVacl1fft824PuTp5ffYXTOj1Pxz2n+D8DT5d/jVzrSCFTyvhBsgt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wAz5wgAAANoAAAAPAAAAAAAAAAAAAAAAAJgCAABkcnMvZG93&#10;bnJldi54bWxQSwUGAAAAAAQABAD1AAAAhwMAAAAA&#10;" fillcolor="window" strokecolor="window" strokeweight="2pt">
                        <v:textbox>
                          <w:txbxContent>
                            <w:p w:rsidR="00317958" w:rsidRPr="001E0FD2" w:rsidRDefault="00317958" w:rsidP="00317958">
                              <w:pPr>
                                <w:pStyle w:val="AralkYok"/>
                                <w:rPr>
                                  <w:rFonts w:ascii="ALFABET98" w:hAnsi="ALFABET98"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 w:rsidRPr="001E0FD2">
                                <w:rPr>
                                  <w:rFonts w:ascii="ALFABET98" w:hAnsi="ALFABET98"/>
                                  <w:color w:val="FF0000"/>
                                  <w:sz w:val="28"/>
                                  <w:szCs w:val="28"/>
                                </w:rPr>
                                <w:t>60</w:t>
                              </w:r>
                            </w:p>
                          </w:txbxContent>
                        </v:textbox>
                      </v:rect>
                      <v:group id="Grup 16" o:spid="_x0000_s1093" style="position:absolute;left:-1358;width:12639;height:9257" coordorigin="-1358" coordsize="12639,92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    <v:group id="Grup 17" o:spid="_x0000_s1094" style="position:absolute;left:4948;width:6333;height:8762" coordorigin="-1116,-1905" coordsize="3527,8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      <v:line id="Düz Bağlayıcı 18" o:spid="_x0000_s1095" style="position:absolute;visibility:visible;mso-wrap-style:square" from="-1116,-1905" to="-1116,6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v5fz8IAAADaAAAADwAAAGRycy9kb3ducmV2LnhtbESPQYvCMBSE74L/ITzBi2iqsEupRhFF&#10;KLiXVQ8en82zrTYvJYla//1mYWGPw8x8wyxWnWnEk5yvLSuYThIQxIXVNZcKTsfdOAXhA7LGxjIp&#10;eJOH1bLfW2Cm7Yu/6XkIpYgQ9hkqqEJoMyl9UZFBP7EtcfSu1hkMUbpSaoevCDeNnCXJpzRYc1yo&#10;sKVNRcX98DAKrNzezrPgrrnNR/V+06YX/VUoNRx06zmIQF34D/+1c63gA36vxBsgl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v5fz8IAAADaAAAADwAAAAAAAAAAAAAA&#10;AAChAgAAZHJzL2Rvd25yZXYueG1sUEsFBgAAAAAEAAQA+QAAAJADAAAAAA==&#10;" strokecolor="windowText" strokeweight="2.25pt"/>
                          <v:line id="Düz Bağlayıcı 19" o:spid="_x0000_s1096" style="position:absolute;flip:x;visibility:visible;mso-wrap-style:square" from="-1116,1013" to="2410,10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iZc6sEAAADaAAAADwAAAGRycy9kb3ducmV2LnhtbESPQYvCMBSE78L+h/CEvcia7iqyVKOI&#10;4uJJsNb7o3m2wealNNF2/70RBI/DzHzDLFa9rcWdWm8cK/geJyCIC6cNlwry0+7rF4QPyBprx6Tg&#10;nzyslh+DBabadXykexZKESHsU1RQhdCkUvqiIot+7Bri6F1cazFE2ZZSt9hFuK3lT5LMpEXDcaHC&#10;hjYVFdfsZhWMtnkeputud6ZDNqk3uTme/4xSn8N+PQcRqA/v8Ku91wpm8LwSb4BcP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2JlzqwQAAANoAAAAPAAAAAAAAAAAAAAAA&#10;AKECAABkcnMvZG93bnJldi54bWxQSwUGAAAAAAQABAD5AAAAjwMAAAAA&#10;" strokecolor="windowText" strokeweight="2.25pt"/>
                        </v:group>
                        <v:rect id="Dikdörtgen 20" o:spid="_x0000_s1097" style="position:absolute;left:-1358;width:5907;height:92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evYcIA&#10;AADaAAAADwAAAGRycy9kb3ducmV2LnhtbESPQYvCMBSE7wv+h/AEb9tUD67URhFR6UnY1oPHZ/Ns&#10;i81LaaLt/vuNsLDHYWa+YdLtaFrxot41lhXMoxgEcWl1w5WCS3H8XIFwHllja5kU/JCD7WbykWKi&#10;7cDf9Mp9JQKEXYIKau+7REpX1mTQRbYjDt7d9gZ9kH0ldY9DgJtWLuJ4KQ02HBZq7GhfU/nIn0ZB&#10;kRWX+c13j2ZYHfL99Xxqb5lRajYdd2sQnkb/H/5rZ1rBF7yvhBsgN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t69hwgAAANoAAAAPAAAAAAAAAAAAAAAAAJgCAABkcnMvZG93&#10;bnJldi54bWxQSwUGAAAAAAQABAD1AAAAhwMAAAAA&#10;" fillcolor="window" strokecolor="window" strokeweight="2pt">
                          <v:textbox>
                            <w:txbxContent>
                              <w:p w:rsidR="00317958" w:rsidRPr="001E0FD2" w:rsidRDefault="00317958" w:rsidP="00317958">
                                <w:pPr>
                                  <w:pStyle w:val="AralkYok"/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  <w:u w:val="single"/>
                                  </w:rPr>
                                </w:pPr>
                                <w:r w:rsidRPr="001E0FD2"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</w:rPr>
                                  <w:t>...............</w:t>
                                </w:r>
                              </w:p>
                              <w:p w:rsidR="00317958" w:rsidRPr="001E0FD2" w:rsidRDefault="00317958" w:rsidP="00317958">
                                <w:pPr>
                                  <w:pStyle w:val="AralkYok"/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 w:rsidRPr="001E0FD2"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  <w:u w:val="single"/>
                                  </w:rPr>
                                  <w:t xml:space="preserve"> _</w:t>
                                </w:r>
                                <w:r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  <w:u w:val="single"/>
                                  </w:rPr>
                                  <w:t>...............</w:t>
                                </w:r>
                              </w:p>
                              <w:p w:rsidR="00317958" w:rsidRDefault="00317958" w:rsidP="00317958">
                                <w:pPr>
                                  <w:pStyle w:val="AralkYok"/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 w:rsidRPr="001E0FD2"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</w:rPr>
                                  <w:t xml:space="preserve">  </w:t>
                                </w:r>
                                <w:r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</w:rPr>
                                  <w:t>..............</w:t>
                                </w:r>
                              </w:p>
                              <w:p w:rsidR="00317958" w:rsidRPr="001E0FD2" w:rsidRDefault="00317958" w:rsidP="00317958">
                                <w:pPr>
                                  <w:pStyle w:val="AralkYok"/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  <w:u w:val="single"/>
                                  </w:rPr>
                                </w:pPr>
                              </w:p>
                              <w:p w:rsidR="00317958" w:rsidRPr="001E0FD2" w:rsidRDefault="00317958" w:rsidP="00317958">
                                <w:pPr>
                                  <w:pStyle w:val="AralkYok"/>
                                  <w:jc w:val="center"/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  <w:u w:val="single"/>
                                  </w:rPr>
                                </w:pPr>
                                <w:r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  <w:u w:val="single"/>
                                  </w:rPr>
                                  <w:t>saniye</w:t>
                                </w:r>
                              </w:p>
                              <w:p w:rsidR="00317958" w:rsidRPr="001E0FD2" w:rsidRDefault="00317958" w:rsidP="00317958">
                                <w:pPr>
                                  <w:pStyle w:val="AralkYok"/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</w:p>
                              <w:p w:rsidR="00317958" w:rsidRPr="001E0FD2" w:rsidRDefault="00317958" w:rsidP="00317958">
                                <w:pPr>
                                  <w:pStyle w:val="AralkYok"/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 w:rsidRPr="001E0FD2"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</w:rPr>
                                  <w:t xml:space="preserve">  </w:t>
                                </w:r>
                              </w:p>
                            </w:txbxContent>
                          </v:textbox>
                        </v:rect>
                        <v:rect id="Dikdörtgen 21" o:spid="_x0000_s1098" style="position:absolute;left:5651;top:3329;width:4643;height:4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g7E7wA&#10;AADaAAAADwAAAGRycy9kb3ducmV2LnhtbERPvQrCMBDeBd8hnOCmqQ4i1SgiKp0EWwfHsznbYnMp&#10;TbT17c0gOH58/+ttb2rxptZVlhXMphEI4tzqigsF1+w4WYJwHlljbZkUfMjBdjMcrDHWtuMLvVNf&#10;iBDCLkYFpfdNLKXLSzLoprYhDtzDtgZ9gG0hdYtdCDe1nEfRQhqsODSU2NC+pPyZvoyCLMmus7tv&#10;nlW3PKT72/lU3xOj1HjU71YgPPX+L/65E60gbA1Xwg2Qmy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9KDsTvAAAANoAAAAPAAAAAAAAAAAAAAAAAJgCAABkcnMvZG93bnJldi54&#10;bWxQSwUGAAAAAAQABAD1AAAAgQMAAAAA&#10;" fillcolor="window" strokecolor="window" strokeweight="2pt">
                          <v:textbox>
                            <w:txbxContent>
                              <w:p w:rsidR="00317958" w:rsidRDefault="00317958" w:rsidP="00317958">
                                <w:pPr>
                                  <w:pStyle w:val="AralkYok"/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>............</w:t>
                                </w:r>
                              </w:p>
                              <w:p w:rsidR="00317958" w:rsidRPr="00317958" w:rsidRDefault="00317958" w:rsidP="00317958">
                                <w:pPr>
                                  <w:pStyle w:val="AralkYok"/>
                                  <w:jc w:val="center"/>
                                  <w:rPr>
                                    <w:rFonts w:ascii="ALFABET98" w:hAnsi="ALFABET98"/>
                                    <w:sz w:val="24"/>
                                  </w:rPr>
                                </w:pPr>
                                <w:r w:rsidRPr="00317958">
                                  <w:rPr>
                                    <w:rFonts w:ascii="ALFABET98" w:hAnsi="ALFABET98"/>
                                    <w:sz w:val="24"/>
                                  </w:rPr>
                                  <w:t>dakika</w:t>
                                </w:r>
                              </w:p>
                            </w:txbxContent>
                          </v:textbox>
                        </v:rect>
                      </v:group>
                    </v:group>
                  </w:pict>
                </mc:Fallback>
              </mc:AlternateContent>
            </w:r>
          </w:p>
          <w:p w:rsidR="00727578" w:rsidRDefault="00727578" w:rsidP="00926030">
            <w:pPr>
              <w:pStyle w:val="AralkYok"/>
              <w:rPr>
                <w:rFonts w:ascii="Kayra" w:hAnsi="Kayra"/>
                <w:sz w:val="24"/>
              </w:rPr>
            </w:pPr>
          </w:p>
          <w:p w:rsidR="00727578" w:rsidRDefault="00727578" w:rsidP="00926030">
            <w:pPr>
              <w:pStyle w:val="AralkYok"/>
              <w:rPr>
                <w:rFonts w:ascii="Kayra" w:hAnsi="Kayra"/>
                <w:sz w:val="24"/>
              </w:rPr>
            </w:pPr>
          </w:p>
          <w:p w:rsidR="00727578" w:rsidRDefault="00727578" w:rsidP="00926030">
            <w:pPr>
              <w:pStyle w:val="AralkYok"/>
              <w:rPr>
                <w:rFonts w:ascii="Kayra" w:hAnsi="Kayra"/>
                <w:sz w:val="24"/>
              </w:rPr>
            </w:pPr>
          </w:p>
          <w:p w:rsidR="00727578" w:rsidRDefault="00727578" w:rsidP="00926030">
            <w:pPr>
              <w:pStyle w:val="AralkYok"/>
              <w:rPr>
                <w:rFonts w:ascii="Kayra" w:hAnsi="Kayra"/>
                <w:sz w:val="24"/>
              </w:rPr>
            </w:pPr>
          </w:p>
          <w:p w:rsidR="00926030" w:rsidRDefault="00926030" w:rsidP="00926030">
            <w:pPr>
              <w:pStyle w:val="AralkYok"/>
              <w:rPr>
                <w:rFonts w:ascii="Kayra" w:hAnsi="Kayra"/>
                <w:sz w:val="24"/>
              </w:rPr>
            </w:pPr>
          </w:p>
          <w:p w:rsidR="00926030" w:rsidRDefault="00926030" w:rsidP="00926030">
            <w:pPr>
              <w:pStyle w:val="AralkYok"/>
              <w:rPr>
                <w:rFonts w:ascii="Kayra" w:hAnsi="Kayra"/>
                <w:sz w:val="24"/>
              </w:rPr>
            </w:pPr>
          </w:p>
          <w:p w:rsidR="00926030" w:rsidRDefault="00926030" w:rsidP="00926030">
            <w:pPr>
              <w:pStyle w:val="AralkYok"/>
              <w:rPr>
                <w:rFonts w:ascii="Kayra" w:hAnsi="Kayra"/>
                <w:sz w:val="24"/>
              </w:rPr>
            </w:pPr>
          </w:p>
          <w:p w:rsidR="00926030" w:rsidRDefault="00926030" w:rsidP="00926030">
            <w:pPr>
              <w:pStyle w:val="AralkYok"/>
              <w:rPr>
                <w:rFonts w:ascii="Kayra" w:hAnsi="Kayra"/>
                <w:sz w:val="24"/>
              </w:rPr>
            </w:pPr>
          </w:p>
          <w:p w:rsidR="00DC27BC" w:rsidRDefault="00DC27BC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  <w:p w:rsidR="00DC27BC" w:rsidRDefault="00DC27BC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single" w:sz="24" w:space="0" w:color="800080"/>
              <w:bottom w:val="nil"/>
              <w:right w:val="nil"/>
            </w:tcBorders>
            <w:vAlign w:val="center"/>
          </w:tcPr>
          <w:p w:rsidR="00DC27BC" w:rsidRDefault="00DC27BC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24" w:space="0" w:color="800080"/>
            </w:tcBorders>
            <w:vAlign w:val="center"/>
          </w:tcPr>
          <w:p w:rsidR="00DC27BC" w:rsidRDefault="00DC27BC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3246" w:type="dxa"/>
            <w:tcBorders>
              <w:top w:val="single" w:sz="24" w:space="0" w:color="800080"/>
              <w:left w:val="single" w:sz="24" w:space="0" w:color="800080"/>
              <w:bottom w:val="single" w:sz="24" w:space="0" w:color="800080"/>
              <w:right w:val="single" w:sz="24" w:space="0" w:color="800080"/>
            </w:tcBorders>
            <w:vAlign w:val="center"/>
          </w:tcPr>
          <w:p w:rsidR="00727578" w:rsidRPr="001E0FD2" w:rsidRDefault="00317958" w:rsidP="00727578">
            <w:pPr>
              <w:pStyle w:val="AralkYok"/>
              <w:rPr>
                <w:rFonts w:ascii="Kayra" w:eastAsia="Calibri" w:hAnsi="Kayra"/>
                <w:lang w:val="tr-TR" w:eastAsia="en-US"/>
              </w:rPr>
            </w:pPr>
            <w:r>
              <w:rPr>
                <w:rFonts w:ascii="Kayra" w:eastAsia="Calibri" w:hAnsi="Kayra"/>
                <w:lang w:val="tr-TR" w:eastAsia="en-US"/>
              </w:rPr>
              <w:t>152</w:t>
            </w:r>
            <w:r w:rsidR="00727578" w:rsidRPr="001E0FD2">
              <w:rPr>
                <w:rFonts w:ascii="Kayra" w:eastAsia="Calibri" w:hAnsi="Kayra"/>
                <w:lang w:val="tr-TR" w:eastAsia="en-US"/>
              </w:rPr>
              <w:t xml:space="preserve"> </w:t>
            </w:r>
            <w:r w:rsidR="00727578">
              <w:rPr>
                <w:rFonts w:ascii="Kayra" w:eastAsia="Calibri" w:hAnsi="Kayra"/>
                <w:lang w:val="tr-TR" w:eastAsia="en-US"/>
              </w:rPr>
              <w:t>sn</w:t>
            </w:r>
            <w:r w:rsidR="00727578" w:rsidRPr="001E0FD2">
              <w:rPr>
                <w:rFonts w:ascii="Kayra" w:eastAsia="Calibri" w:hAnsi="Kayra"/>
                <w:lang w:val="tr-TR" w:eastAsia="en-US"/>
              </w:rPr>
              <w:t>. =.</w:t>
            </w:r>
            <w:r w:rsidR="00727578">
              <w:rPr>
                <w:rFonts w:ascii="Kayra" w:eastAsia="Calibri" w:hAnsi="Kayra"/>
                <w:lang w:val="tr-TR" w:eastAsia="en-US"/>
              </w:rPr>
              <w:t xml:space="preserve">........dk </w:t>
            </w:r>
            <w:r w:rsidR="00727578" w:rsidRPr="001E0FD2">
              <w:rPr>
                <w:rFonts w:ascii="Kayra" w:eastAsia="Calibri" w:hAnsi="Kayra"/>
                <w:lang w:val="tr-TR" w:eastAsia="en-US"/>
              </w:rPr>
              <w:t>..........</w:t>
            </w:r>
            <w:r w:rsidR="00727578">
              <w:rPr>
                <w:rFonts w:ascii="Kayra" w:eastAsia="Calibri" w:hAnsi="Kayra"/>
                <w:lang w:val="tr-TR" w:eastAsia="en-US"/>
              </w:rPr>
              <w:t>sn</w:t>
            </w:r>
          </w:p>
          <w:p w:rsidR="00926030" w:rsidRDefault="005A6639" w:rsidP="00926030">
            <w:pPr>
              <w:pStyle w:val="AralkYok"/>
              <w:rPr>
                <w:rFonts w:ascii="Kayra" w:hAnsi="Kayra"/>
                <w:sz w:val="24"/>
              </w:rPr>
            </w:pPr>
            <w:r>
              <w:rPr>
                <w:rFonts w:cs="Arial"/>
                <w:noProof/>
                <w:sz w:val="28"/>
                <w:szCs w:val="20"/>
                <w:lang w:val="tr-TR" w:eastAsia="tr-TR"/>
              </w:rPr>
              <mc:AlternateContent>
                <mc:Choice Requires="wpg">
                  <w:drawing>
                    <wp:anchor distT="0" distB="0" distL="114300" distR="114300" simplePos="0" relativeHeight="251661824" behindDoc="0" locked="0" layoutInCell="1" allowOverlap="1">
                      <wp:simplePos x="0" y="0"/>
                      <wp:positionH relativeFrom="column">
                        <wp:posOffset>73025</wp:posOffset>
                      </wp:positionH>
                      <wp:positionV relativeFrom="paragraph">
                        <wp:posOffset>181610</wp:posOffset>
                      </wp:positionV>
                      <wp:extent cx="1755775" cy="1614805"/>
                      <wp:effectExtent l="0" t="0" r="15875" b="23495"/>
                      <wp:wrapNone/>
                      <wp:docPr id="13" name="Grup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755775" cy="1614805"/>
                                <a:chOff x="-135821" y="-10"/>
                                <a:chExt cx="1263923" cy="925767"/>
                              </a:xfrm>
                            </wpg:grpSpPr>
                            <wps:wsp>
                              <wps:cNvPr id="14" name="Dikdörtgen 14"/>
                              <wps:cNvSpPr/>
                              <wps:spPr>
                                <a:xfrm>
                                  <a:off x="565150" y="-2"/>
                                  <a:ext cx="356455" cy="279833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" lastClr="FFFFFF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317958" w:rsidRPr="001E0FD2" w:rsidRDefault="00317958" w:rsidP="00317958">
                                    <w:pPr>
                                      <w:pStyle w:val="AralkYok"/>
                                      <w:rPr>
                                        <w:rFonts w:ascii="ALFABET98" w:hAnsi="ALFABET98"/>
                                        <w:color w:val="FF0000"/>
                                        <w:sz w:val="28"/>
                                        <w:szCs w:val="28"/>
                                      </w:rPr>
                                    </w:pPr>
                                    <w:r w:rsidRPr="001E0FD2">
                                      <w:rPr>
                                        <w:rFonts w:ascii="ALFABET98" w:hAnsi="ALFABET98"/>
                                        <w:color w:val="FF0000"/>
                                        <w:sz w:val="28"/>
                                        <w:szCs w:val="28"/>
                                      </w:rPr>
                                      <w:t>60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16" name="Grup 16"/>
                              <wpg:cNvGrpSpPr/>
                              <wpg:grpSpPr>
                                <a:xfrm>
                                  <a:off x="-135821" y="-10"/>
                                  <a:ext cx="1263923" cy="925767"/>
                                  <a:chOff x="-135821" y="-10"/>
                                  <a:chExt cx="1263923" cy="925767"/>
                                </a:xfrm>
                              </wpg:grpSpPr>
                              <wpg:grpSp>
                                <wpg:cNvPr id="17" name="Grup 17"/>
                                <wpg:cNvGrpSpPr/>
                                <wpg:grpSpPr>
                                  <a:xfrm>
                                    <a:off x="494846" y="-1"/>
                                    <a:ext cx="633256" cy="876300"/>
                                    <a:chOff x="-111677" y="-190501"/>
                                    <a:chExt cx="352756" cy="876300"/>
                                  </a:xfrm>
                                </wpg:grpSpPr>
                                <wps:wsp>
                                  <wps:cNvPr id="18" name="Düz Bağlayıcı 18"/>
                                  <wps:cNvCnPr/>
                                  <wps:spPr>
                                    <a:xfrm>
                                      <a:off x="-111677" y="-190501"/>
                                      <a:ext cx="0" cy="87630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2857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19" name="Düz Bağlayıcı 19"/>
                                  <wps:cNvCnPr/>
                                  <wps:spPr>
                                    <a:xfrm flipH="1">
                                      <a:off x="-111677" y="101323"/>
                                      <a:ext cx="352756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2857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s:wsp>
                                <wps:cNvPr id="20" name="Dikdörtgen 20"/>
                                <wps:cNvSpPr/>
                                <wps:spPr>
                                  <a:xfrm>
                                    <a:off x="-135821" y="-10"/>
                                    <a:ext cx="590754" cy="92576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25400" cap="flat" cmpd="sng" algn="ctr">
                                    <a:solidFill>
                                      <a:sysClr val="window" lastClr="FFFFFF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317958" w:rsidRPr="001E0FD2" w:rsidRDefault="00317958" w:rsidP="00317958">
                                      <w:pPr>
                                        <w:pStyle w:val="AralkYok"/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  <w:u w:val="single"/>
                                        </w:rPr>
                                      </w:pPr>
                                      <w:r w:rsidRPr="001E0FD2"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  <w:t xml:space="preserve"> </w:t>
                                      </w:r>
                                      <w:r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  <w:t>...............</w:t>
                                      </w:r>
                                    </w:p>
                                    <w:p w:rsidR="00317958" w:rsidRPr="001E0FD2" w:rsidRDefault="00317958" w:rsidP="00317958">
                                      <w:pPr>
                                        <w:pStyle w:val="AralkYok"/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</w:pPr>
                                      <w:r w:rsidRPr="001E0FD2"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  <w:u w:val="single"/>
                                        </w:rPr>
                                        <w:t xml:space="preserve"> _</w:t>
                                      </w:r>
                                      <w:r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  <w:u w:val="single"/>
                                        </w:rPr>
                                        <w:t>...............</w:t>
                                      </w:r>
                                    </w:p>
                                    <w:p w:rsidR="00317958" w:rsidRDefault="00317958" w:rsidP="00317958">
                                      <w:pPr>
                                        <w:pStyle w:val="AralkYok"/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</w:pPr>
                                      <w:r w:rsidRPr="001E0FD2"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  <w:t xml:space="preserve">  </w:t>
                                      </w:r>
                                      <w:r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  <w:t>..............</w:t>
                                      </w:r>
                                    </w:p>
                                    <w:p w:rsidR="00317958" w:rsidRPr="001E0FD2" w:rsidRDefault="00317958" w:rsidP="00317958">
                                      <w:pPr>
                                        <w:pStyle w:val="AralkYok"/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  <w:u w:val="single"/>
                                        </w:rPr>
                                      </w:pPr>
                                    </w:p>
                                    <w:p w:rsidR="00317958" w:rsidRPr="001E0FD2" w:rsidRDefault="00317958" w:rsidP="00317958">
                                      <w:pPr>
                                        <w:pStyle w:val="AralkYok"/>
                                        <w:jc w:val="center"/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  <w:u w:val="single"/>
                                        </w:rPr>
                                      </w:pPr>
                                      <w:r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  <w:u w:val="single"/>
                                        </w:rPr>
                                        <w:t>saniye</w:t>
                                      </w:r>
                                    </w:p>
                                    <w:p w:rsidR="00317958" w:rsidRPr="001E0FD2" w:rsidRDefault="00317958" w:rsidP="00317958">
                                      <w:pPr>
                                        <w:pStyle w:val="AralkYok"/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</w:pPr>
                                    </w:p>
                                    <w:p w:rsidR="00317958" w:rsidRPr="001E0FD2" w:rsidRDefault="00317958" w:rsidP="00317958">
                                      <w:pPr>
                                        <w:pStyle w:val="AralkYok"/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</w:pPr>
                                      <w:r w:rsidRPr="001E0FD2">
                                        <w:rPr>
                                          <w:rFonts w:ascii="ALFABET98" w:hAnsi="ALFABET98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  <w:t xml:space="preserve">  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1" name="Dikdörtgen 21"/>
                                <wps:cNvSpPr/>
                                <wps:spPr>
                                  <a:xfrm>
                                    <a:off x="565111" y="332913"/>
                                    <a:ext cx="464335" cy="45089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25400" cap="flat" cmpd="sng" algn="ctr">
                                    <a:solidFill>
                                      <a:sysClr val="window" lastClr="FFFFFF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317958" w:rsidRDefault="00317958" w:rsidP="00317958">
                                      <w:pPr>
                                        <w:pStyle w:val="AralkYok"/>
                                        <w:rPr>
                                          <w:rFonts w:ascii="ALFABET98" w:hAnsi="ALFABET98"/>
                                          <w:sz w:val="28"/>
                                          <w:szCs w:val="28"/>
                                        </w:rPr>
                                      </w:pPr>
                                      <w:r>
                                        <w:rPr>
                                          <w:rFonts w:ascii="ALFABET98" w:hAnsi="ALFABET98"/>
                                          <w:sz w:val="28"/>
                                          <w:szCs w:val="28"/>
                                        </w:rPr>
                                        <w:t>............</w:t>
                                      </w:r>
                                    </w:p>
                                    <w:p w:rsidR="00317958" w:rsidRPr="00317958" w:rsidRDefault="00317958" w:rsidP="00317958">
                                      <w:pPr>
                                        <w:pStyle w:val="AralkYok"/>
                                        <w:jc w:val="center"/>
                                        <w:rPr>
                                          <w:rFonts w:ascii="ALFABET98" w:hAnsi="ALFABET98"/>
                                          <w:sz w:val="24"/>
                                        </w:rPr>
                                      </w:pPr>
                                      <w:r w:rsidRPr="00317958">
                                        <w:rPr>
                                          <w:rFonts w:ascii="ALFABET98" w:hAnsi="ALFABET98"/>
                                          <w:sz w:val="24"/>
                                        </w:rPr>
                                        <w:t>dakika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_x0000_s1099" style="position:absolute;margin-left:5.75pt;margin-top:14.3pt;width:138.25pt;height:127.15pt;z-index:251661824;mso-width-relative:margin;mso-height-relative:margin" coordorigin="-1358" coordsize="12639,9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">
                      <v:rect id="Dikdörtgen 14" o:spid="_x0000_s1100" style="position:absolute;left:5651;width:3565;height:279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1rs8EA&#10;AADbAAAADwAAAGRycy9kb3ducmV2LnhtbERPTWuDQBC9F/Iflgnk1qyWUILJRkJIg6dC1UOOoztR&#10;iTsr7ibaf98tFHqbx/ucfTqbXjxpdJ1lBfE6AkFcW91xo6AsPl63IJxH1thbJgXf5CA9LF72mGg7&#10;8Rc9c9+IEMIuQQWt90MipatbMujWdiAO3M2OBn2AYyP1iFMIN718i6J3abDj0NDiQKeW6nv+MAqK&#10;rCjjyg/3btqe89P189JXmVFqtZyPOxCeZv8v/nNnOszfwO8v4QB5+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1da7PBAAAA2wAAAA8AAAAAAAAAAAAAAAAAmAIAAGRycy9kb3du&#10;cmV2LnhtbFBLBQYAAAAABAAEAPUAAACGAwAAAAA=&#10;" fillcolor="window" strokecolor="window" strokeweight="2pt">
                        <v:textbox>
                          <w:txbxContent>
                            <w:p w:rsidR="00317958" w:rsidRPr="001E0FD2" w:rsidRDefault="00317958" w:rsidP="00317958">
                              <w:pPr>
                                <w:pStyle w:val="AralkYok"/>
                                <w:rPr>
                                  <w:rFonts w:ascii="ALFABET98" w:hAnsi="ALFABET98"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 w:rsidRPr="001E0FD2">
                                <w:rPr>
                                  <w:rFonts w:ascii="ALFABET98" w:hAnsi="ALFABET98"/>
                                  <w:color w:val="FF0000"/>
                                  <w:sz w:val="28"/>
                                  <w:szCs w:val="28"/>
                                </w:rPr>
                                <w:t>60</w:t>
                              </w:r>
                            </w:p>
                          </w:txbxContent>
                        </v:textbox>
                      </v:rect>
                      <v:group id="Grup 16" o:spid="_x0000_s1101" style="position:absolute;left:-1358;width:12639;height:9257" coordorigin="-1358" coordsize="12639,92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    <v:group id="Grup 17" o:spid="_x0000_s1102" style="position:absolute;left:4948;width:6333;height:8762" coordorigin="-1116,-1905" coordsize="3527,8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      <v:line id="Düz Bağlayıcı 18" o:spid="_x0000_s1103" style="position:absolute;visibility:visible;mso-wrap-style:square" from="-1116,-1905" to="-1116,6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b5o8QAAADbAAAADwAAAGRycy9kb3ducmV2LnhtbESPQWvDMAyF74P+B6NCL2N11sMoadwy&#10;UgqB7rKuhx7VWE2yxXKwvTT799NhsJvEe3rvU7GbXK9GCrHzbOB5mYEirr3tuDFw/jg8rUHFhGyx&#10;90wGfijCbjt7KDC3/s7vNJ5SoySEY44G2pSGXOtYt+QwLv1ALNrNB4dJ1tBoG/Au4a7Xqyx70Q47&#10;loYWBypbqr9O386A1/vPyyqFW+Wrx+5YDuurfauNWcyn1w2oRFP6N/9dV1bwBVZ+kQH09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9vmjxAAAANsAAAAPAAAAAAAAAAAA&#10;AAAAAKECAABkcnMvZG93bnJldi54bWxQSwUGAAAAAAQABAD5AAAAkgMAAAAA&#10;" strokecolor="windowText" strokeweight="2.25pt"/>
                          <v:line id="Düz Bağlayıcı 19" o:spid="_x0000_s1104" style="position:absolute;flip:x;visibility:visible;mso-wrap-style:square" from="-1116,1013" to="2410,10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e4JQMEAAADbAAAADwAAAGRycy9kb3ducmV2LnhtbERPTWvCQBC9F/wPywheSt1oi9jUVUSx&#10;9FRIjPchO00Ws7Mhu5r4792C4G0e73NWm8E24kqdN44VzKYJCOLSacOVguJ4eFuC8AFZY+OYFNzI&#10;w2Y9ellhql3PGV3zUIkYwj5FBXUIbSqlL2uy6KeuJY7cn+sshgi7SuoO+xhuGzlPkoW0aDg21NjS&#10;rqbynF+sgtd9UYSPbX840W/+3uwKk52+jVKT8bD9AhFoCE/xw/2j4/xP+P8lHiD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l7glAwQAAANsAAAAPAAAAAAAAAAAAAAAA&#10;AKECAABkcnMvZG93bnJldi54bWxQSwUGAAAAAAQABAD5AAAAjwMAAAAA&#10;" strokecolor="windowText" strokeweight="2.25pt"/>
                        </v:group>
                        <v:rect id="Dikdörtgen 20" o:spid="_x0000_s1105" style="position:absolute;left:-1358;width:5907;height:92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qnDbwA&#10;AADbAAAADwAAAGRycy9kb3ducmV2LnhtbERPvQrCMBDeBd8hnOCmqQ4i1SgiKp0EWwfHsznbYnMp&#10;TbT17c0gOH58/+ttb2rxptZVlhXMphEI4tzqigsF1+w4WYJwHlljbZkUfMjBdjMcrDHWtuMLvVNf&#10;iBDCLkYFpfdNLKXLSzLoprYhDtzDtgZ9gG0hdYtdCDe1nEfRQhqsODSU2NC+pPyZvoyCLMmus7tv&#10;nlW3PKT72/lU3xOj1HjU71YgPPX+L/65E61gHtaHL+EHyM0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MCqcNvAAAANsAAAAPAAAAAAAAAAAAAAAAAJgCAABkcnMvZG93bnJldi54&#10;bWxQSwUGAAAAAAQABAD1AAAAgQMAAAAA&#10;" fillcolor="window" strokecolor="window" strokeweight="2pt">
                          <v:textbox>
                            <w:txbxContent>
                              <w:p w:rsidR="00317958" w:rsidRPr="001E0FD2" w:rsidRDefault="00317958" w:rsidP="00317958">
                                <w:pPr>
                                  <w:pStyle w:val="AralkYok"/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  <w:u w:val="single"/>
                                  </w:rPr>
                                </w:pPr>
                                <w:r w:rsidRPr="001E0FD2"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</w:rPr>
                                  <w:t>...............</w:t>
                                </w:r>
                              </w:p>
                              <w:p w:rsidR="00317958" w:rsidRPr="001E0FD2" w:rsidRDefault="00317958" w:rsidP="00317958">
                                <w:pPr>
                                  <w:pStyle w:val="AralkYok"/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 w:rsidRPr="001E0FD2"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  <w:u w:val="single"/>
                                  </w:rPr>
                                  <w:t xml:space="preserve"> _</w:t>
                                </w:r>
                                <w:r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  <w:u w:val="single"/>
                                  </w:rPr>
                                  <w:t>...............</w:t>
                                </w:r>
                              </w:p>
                              <w:p w:rsidR="00317958" w:rsidRDefault="00317958" w:rsidP="00317958">
                                <w:pPr>
                                  <w:pStyle w:val="AralkYok"/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 w:rsidRPr="001E0FD2"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</w:rPr>
                                  <w:t xml:space="preserve">  </w:t>
                                </w:r>
                                <w:r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</w:rPr>
                                  <w:t>..............</w:t>
                                </w:r>
                              </w:p>
                              <w:p w:rsidR="00317958" w:rsidRPr="001E0FD2" w:rsidRDefault="00317958" w:rsidP="00317958">
                                <w:pPr>
                                  <w:pStyle w:val="AralkYok"/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  <w:u w:val="single"/>
                                  </w:rPr>
                                </w:pPr>
                              </w:p>
                              <w:p w:rsidR="00317958" w:rsidRPr="001E0FD2" w:rsidRDefault="00317958" w:rsidP="00317958">
                                <w:pPr>
                                  <w:pStyle w:val="AralkYok"/>
                                  <w:jc w:val="center"/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  <w:u w:val="single"/>
                                  </w:rPr>
                                </w:pPr>
                                <w:r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  <w:u w:val="single"/>
                                  </w:rPr>
                                  <w:t>saniye</w:t>
                                </w:r>
                              </w:p>
                              <w:p w:rsidR="00317958" w:rsidRPr="001E0FD2" w:rsidRDefault="00317958" w:rsidP="00317958">
                                <w:pPr>
                                  <w:pStyle w:val="AralkYok"/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</w:p>
                              <w:p w:rsidR="00317958" w:rsidRPr="001E0FD2" w:rsidRDefault="00317958" w:rsidP="00317958">
                                <w:pPr>
                                  <w:pStyle w:val="AralkYok"/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 w:rsidRPr="001E0FD2">
                                  <w:rPr>
                                    <w:rFonts w:ascii="ALFABET98" w:hAnsi="ALFABET98"/>
                                    <w:color w:val="FF0000"/>
                                    <w:sz w:val="28"/>
                                    <w:szCs w:val="28"/>
                                  </w:rPr>
                                  <w:t xml:space="preserve">  </w:t>
                                </w:r>
                              </w:p>
                            </w:txbxContent>
                          </v:textbox>
                        </v:rect>
                        <v:rect id="Dikdörtgen 21" o:spid="_x0000_s1106" style="position:absolute;left:5651;top:3329;width:4643;height:4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0YClsMA&#10;AADbAAAADwAAAGRycy9kb3ducmV2LnhtbESPQWuDQBSE74X8h+UFcqurOQSx2YQSmuIpUM0hx6f7&#10;qhL3rbgbtf8+Wyj0OMzMN8z+uJheTDS6zrKCJIpBENdWd9wouJbn1xSE88gae8uk4IccHA+rlz1m&#10;2s78RVPhGxEg7DJU0Ho/ZFK6uiWDLrIDcfC+7WjQBzk2Uo84B7jp5TaOd9Jgx2GhxYFOLdX34mEU&#10;lHl5TSo/3Ls5/ShOt8tnX+VGqc16eX8D4Wnx/+G/dq4VbBP4/RJ+gDw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0YClsMAAADbAAAADwAAAAAAAAAAAAAAAACYAgAAZHJzL2Rv&#10;d25yZXYueG1sUEsFBgAAAAAEAAQA9QAAAIgDAAAAAA==&#10;" fillcolor="window" strokecolor="window" strokeweight="2pt">
                          <v:textbox>
                            <w:txbxContent>
                              <w:p w:rsidR="00317958" w:rsidRDefault="00317958" w:rsidP="00317958">
                                <w:pPr>
                                  <w:pStyle w:val="AralkYok"/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>............</w:t>
                                </w:r>
                              </w:p>
                              <w:p w:rsidR="00317958" w:rsidRPr="00317958" w:rsidRDefault="00317958" w:rsidP="00317958">
                                <w:pPr>
                                  <w:pStyle w:val="AralkYok"/>
                                  <w:jc w:val="center"/>
                                  <w:rPr>
                                    <w:rFonts w:ascii="ALFABET98" w:hAnsi="ALFABET98"/>
                                    <w:sz w:val="24"/>
                                  </w:rPr>
                                </w:pPr>
                                <w:r w:rsidRPr="00317958">
                                  <w:rPr>
                                    <w:rFonts w:ascii="ALFABET98" w:hAnsi="ALFABET98"/>
                                    <w:sz w:val="24"/>
                                  </w:rPr>
                                  <w:t>dakika</w:t>
                                </w:r>
                              </w:p>
                            </w:txbxContent>
                          </v:textbox>
                        </v:rect>
                      </v:group>
                    </v:group>
                  </w:pict>
                </mc:Fallback>
              </mc:AlternateContent>
            </w:r>
          </w:p>
          <w:p w:rsidR="00926030" w:rsidRDefault="00926030" w:rsidP="00926030">
            <w:pPr>
              <w:pStyle w:val="AralkYok"/>
              <w:rPr>
                <w:rFonts w:ascii="Kayra" w:hAnsi="Kayra"/>
                <w:sz w:val="24"/>
              </w:rPr>
            </w:pPr>
          </w:p>
          <w:p w:rsidR="00727578" w:rsidRDefault="00727578" w:rsidP="00926030">
            <w:pPr>
              <w:pStyle w:val="AralkYok"/>
              <w:rPr>
                <w:rFonts w:ascii="Kayra" w:hAnsi="Kayra"/>
                <w:sz w:val="24"/>
              </w:rPr>
            </w:pPr>
          </w:p>
          <w:p w:rsidR="00727578" w:rsidRDefault="00727578" w:rsidP="00926030">
            <w:pPr>
              <w:pStyle w:val="AralkYok"/>
              <w:rPr>
                <w:rFonts w:ascii="Kayra" w:hAnsi="Kayra"/>
                <w:sz w:val="24"/>
              </w:rPr>
            </w:pPr>
          </w:p>
          <w:p w:rsidR="00DC27BC" w:rsidRDefault="00DC27BC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  <w:p w:rsidR="00926030" w:rsidRDefault="00926030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  <w:p w:rsidR="00926030" w:rsidRDefault="00926030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  <w:p w:rsidR="00926030" w:rsidRDefault="00926030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  <w:p w:rsidR="00926030" w:rsidRDefault="00926030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  <w:p w:rsidR="00DC27BC" w:rsidRPr="00B758B7" w:rsidRDefault="00DC27BC" w:rsidP="002410BF">
            <w:pPr>
              <w:jc w:val="center"/>
              <w:rPr>
                <w:rFonts w:ascii="Comic Sans MS" w:hAnsi="Comic Sans MS" w:cs="Arial"/>
                <w:szCs w:val="22"/>
              </w:rPr>
            </w:pPr>
          </w:p>
          <w:p w:rsidR="00DC27BC" w:rsidRDefault="00DC27BC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  <w:p w:rsidR="00DC27BC" w:rsidRDefault="00DC27BC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single" w:sz="24" w:space="0" w:color="800080"/>
              <w:bottom w:val="nil"/>
              <w:right w:val="nil"/>
            </w:tcBorders>
            <w:vAlign w:val="center"/>
          </w:tcPr>
          <w:p w:rsidR="00DC27BC" w:rsidRDefault="00DC27BC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</w:tc>
      </w:tr>
      <w:tr w:rsidR="00F85B16" w:rsidTr="00F85B16">
        <w:trPr>
          <w:trHeight w:hRule="exact" w:val="171"/>
          <w:jc w:val="center"/>
        </w:trPr>
        <w:tc>
          <w:tcPr>
            <w:tcW w:w="180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  <w:vAlign w:val="center"/>
          </w:tcPr>
          <w:p w:rsidR="00DC27BC" w:rsidRDefault="00DC27BC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3107" w:type="dxa"/>
            <w:tcBorders>
              <w:top w:val="single" w:sz="24" w:space="0" w:color="800080"/>
              <w:left w:val="nil"/>
              <w:bottom w:val="nil"/>
              <w:right w:val="nil"/>
            </w:tcBorders>
            <w:vAlign w:val="center"/>
          </w:tcPr>
          <w:p w:rsidR="00DC27BC" w:rsidRDefault="00DC27BC" w:rsidP="002410BF">
            <w:pPr>
              <w:ind w:right="1913"/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vAlign w:val="center"/>
          </w:tcPr>
          <w:p w:rsidR="00DC27BC" w:rsidRDefault="00DC27BC" w:rsidP="002410BF">
            <w:pPr>
              <w:ind w:right="1458"/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  <w:vAlign w:val="center"/>
          </w:tcPr>
          <w:p w:rsidR="00DC27BC" w:rsidRDefault="00DC27BC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3317" w:type="dxa"/>
            <w:tcBorders>
              <w:top w:val="single" w:sz="24" w:space="0" w:color="800080"/>
              <w:left w:val="nil"/>
              <w:bottom w:val="nil"/>
              <w:right w:val="nil"/>
            </w:tcBorders>
            <w:vAlign w:val="center"/>
          </w:tcPr>
          <w:p w:rsidR="00DC27BC" w:rsidRDefault="00DC27BC" w:rsidP="002410BF">
            <w:pPr>
              <w:ind w:right="1913"/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vAlign w:val="center"/>
          </w:tcPr>
          <w:p w:rsidR="00DC27BC" w:rsidRDefault="00DC27BC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  <w:vAlign w:val="center"/>
          </w:tcPr>
          <w:p w:rsidR="00DC27BC" w:rsidRDefault="00DC27BC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3246" w:type="dxa"/>
            <w:tcBorders>
              <w:top w:val="single" w:sz="24" w:space="0" w:color="800080"/>
              <w:left w:val="nil"/>
              <w:bottom w:val="nil"/>
              <w:right w:val="nil"/>
            </w:tcBorders>
            <w:vAlign w:val="center"/>
          </w:tcPr>
          <w:p w:rsidR="00DC27BC" w:rsidRDefault="00DC27BC" w:rsidP="002410BF">
            <w:pPr>
              <w:ind w:right="1913"/>
              <w:jc w:val="center"/>
              <w:rPr>
                <w:rFonts w:cs="Arial"/>
                <w:sz w:val="28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vAlign w:val="center"/>
          </w:tcPr>
          <w:p w:rsidR="00DC27BC" w:rsidRDefault="00DC27BC" w:rsidP="002410BF">
            <w:pPr>
              <w:jc w:val="center"/>
              <w:rPr>
                <w:rFonts w:cs="Arial"/>
                <w:sz w:val="28"/>
                <w:szCs w:val="20"/>
              </w:rPr>
            </w:pPr>
          </w:p>
        </w:tc>
      </w:tr>
    </w:tbl>
    <w:p w:rsidR="00727578" w:rsidRDefault="005A6639" w:rsidP="00F85B16">
      <w:pPr>
        <w:pStyle w:val="stbilgi"/>
        <w:tabs>
          <w:tab w:val="clear" w:pos="4536"/>
          <w:tab w:val="clear" w:pos="9072"/>
        </w:tabs>
      </w:pPr>
      <w:hyperlink r:id="rId5" w:history="1">
        <w:r w:rsidRPr="009E6E92">
          <w:rPr>
            <w:rStyle w:val="Kpr"/>
          </w:rPr>
          <w:t>https://www.sorubak.com</w:t>
        </w:r>
      </w:hyperlink>
      <w:r>
        <w:t xml:space="preserve"> </w:t>
      </w:r>
      <w:bookmarkStart w:id="0" w:name="_GoBack"/>
      <w:bookmarkEnd w:id="0"/>
    </w:p>
    <w:sectPr w:rsidR="00727578" w:rsidSect="00DC27BC">
      <w:pgSz w:w="11906" w:h="16838"/>
      <w:pgMar w:top="719" w:right="1417" w:bottom="89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086"/>
    <w:rsid w:val="001C551C"/>
    <w:rsid w:val="001E0FD2"/>
    <w:rsid w:val="002410BF"/>
    <w:rsid w:val="00286F40"/>
    <w:rsid w:val="00317958"/>
    <w:rsid w:val="005A6639"/>
    <w:rsid w:val="005C6918"/>
    <w:rsid w:val="006008BE"/>
    <w:rsid w:val="006542DB"/>
    <w:rsid w:val="006819E8"/>
    <w:rsid w:val="006E2093"/>
    <w:rsid w:val="00703541"/>
    <w:rsid w:val="00727578"/>
    <w:rsid w:val="00791086"/>
    <w:rsid w:val="009219DB"/>
    <w:rsid w:val="00926030"/>
    <w:rsid w:val="009301B0"/>
    <w:rsid w:val="00A0108B"/>
    <w:rsid w:val="00AD5EB8"/>
    <w:rsid w:val="00CB1D3B"/>
    <w:rsid w:val="00D2262D"/>
    <w:rsid w:val="00DC27BC"/>
    <w:rsid w:val="00E94710"/>
    <w:rsid w:val="00F85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7BC"/>
    <w:rPr>
      <w:rFonts w:ascii="Arial" w:eastAsia="Times New Roman" w:hAnsi="Arial"/>
      <w:sz w:val="22"/>
      <w:szCs w:val="24"/>
      <w:lang w:val="de-DE" w:eastAsia="de-D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DC27BC"/>
    <w:pPr>
      <w:tabs>
        <w:tab w:val="center" w:pos="4536"/>
        <w:tab w:val="right" w:pos="9072"/>
      </w:tabs>
    </w:pPr>
  </w:style>
  <w:style w:type="paragraph" w:styleId="AralkYok">
    <w:name w:val="No Spacing"/>
    <w:uiPriority w:val="1"/>
    <w:qFormat/>
    <w:rsid w:val="00AD5EB8"/>
    <w:rPr>
      <w:rFonts w:ascii="Arial" w:eastAsia="Times New Roman" w:hAnsi="Arial"/>
      <w:sz w:val="22"/>
      <w:szCs w:val="24"/>
      <w:lang w:val="de-DE" w:eastAsia="de-DE"/>
    </w:rPr>
  </w:style>
  <w:style w:type="character" w:styleId="Kpr">
    <w:name w:val="Hyperlink"/>
    <w:basedOn w:val="VarsaylanParagrafYazTipi"/>
    <w:uiPriority w:val="99"/>
    <w:unhideWhenUsed/>
    <w:rsid w:val="005A663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7BC"/>
    <w:rPr>
      <w:rFonts w:ascii="Arial" w:eastAsia="Times New Roman" w:hAnsi="Arial"/>
      <w:sz w:val="22"/>
      <w:szCs w:val="24"/>
      <w:lang w:val="de-DE" w:eastAsia="de-D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DC27BC"/>
    <w:pPr>
      <w:tabs>
        <w:tab w:val="center" w:pos="4536"/>
        <w:tab w:val="right" w:pos="9072"/>
      </w:tabs>
    </w:pPr>
  </w:style>
  <w:style w:type="paragraph" w:styleId="AralkYok">
    <w:name w:val="No Spacing"/>
    <w:uiPriority w:val="1"/>
    <w:qFormat/>
    <w:rsid w:val="00AD5EB8"/>
    <w:rPr>
      <w:rFonts w:ascii="Arial" w:eastAsia="Times New Roman" w:hAnsi="Arial"/>
      <w:sz w:val="22"/>
      <w:szCs w:val="24"/>
      <w:lang w:val="de-DE" w:eastAsia="de-DE"/>
    </w:rPr>
  </w:style>
  <w:style w:type="character" w:styleId="Kpr">
    <w:name w:val="Hyperlink"/>
    <w:basedOn w:val="VarsaylanParagrafYazTipi"/>
    <w:uiPriority w:val="99"/>
    <w:unhideWhenUsed/>
    <w:rsid w:val="005A663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aranti1\Desktop\9%20KAREL&#304;_L&#304;LA_&#350;ABLON.dot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 KARELİ_LİLA_ŞABLON</Template>
  <TotalTime>1</TotalTime>
  <Pages>1</Pages>
  <Words>134</Words>
  <Characters>765</Characters>
  <DocSecurity>0</DocSecurity>
  <Lines>6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LinksUpToDate>false</LinksUpToDate>
  <CharactersWithSpaces>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2020-02-21T09:34:00Z</dcterms:created>
  <dcterms:modified xsi:type="dcterms:W3CDTF">2020-02-21T09:34:00Z</dcterms:modified>
  <cp:category>https://www.sorubak.com</cp:category>
</cp:coreProperties>
</file>