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74BD" w:rsidRDefault="000F34F0" w:rsidP="000A74BD">
      <w:pPr>
        <w:rPr>
          <w:rFonts w:ascii="Kayra Aydin" w:hAnsi="Kayra Aydin"/>
          <w:sz w:val="48"/>
        </w:rPr>
      </w:pPr>
      <w:r>
        <w:rPr>
          <w:rFonts w:ascii="Kayra Aydin" w:hAnsi="Kayra Aydin"/>
          <w:noProof/>
          <w:sz w:val="48"/>
          <w:lang w:eastAsia="tr-TR"/>
        </w:rPr>
        <w:pict>
          <v:rect id="_x0000_s1105" style="position:absolute;margin-left:-17.8pt;margin-top:2.35pt;width:541.2pt;height:46.8pt;z-index:251685888" strokecolor="#2f5496 [2408]" strokeweight="1.5pt">
            <v:fill opacity="0"/>
            <v:textbox>
              <w:txbxContent>
                <w:p w:rsidR="000A74BD" w:rsidRDefault="000A74BD" w:rsidP="000A74BD">
                  <w:pPr>
                    <w:spacing w:after="0" w:line="240" w:lineRule="auto"/>
                    <w:jc w:val="center"/>
                    <w:rPr>
                      <w:rFonts w:ascii="Kayra Aydin" w:hAnsi="Kayra Aydin"/>
                    </w:rPr>
                  </w:pPr>
                  <w:r w:rsidRPr="000A74BD">
                    <w:rPr>
                      <w:rFonts w:ascii="Kayra Aydin" w:hAnsi="Kayra Aydin"/>
                    </w:rPr>
                    <w:t>1</w:t>
                  </w:r>
                  <w:r w:rsidR="00074FBF">
                    <w:rPr>
                      <w:rFonts w:ascii="Kayra Aydin" w:hAnsi="Kayra Aydin"/>
                    </w:rPr>
                    <w:t>7</w:t>
                  </w:r>
                  <w:r w:rsidRPr="000A74BD">
                    <w:rPr>
                      <w:rFonts w:ascii="Kayra Aydin" w:hAnsi="Kayra Aydin"/>
                    </w:rPr>
                    <w:t xml:space="preserve"> KASIM </w:t>
                  </w:r>
                  <w:r w:rsidR="00074FBF">
                    <w:rPr>
                      <w:rFonts w:ascii="Kayra Aydin" w:hAnsi="Kayra Aydin"/>
                    </w:rPr>
                    <w:t>PAZAR</w:t>
                  </w:r>
                </w:p>
                <w:p w:rsidR="000A74BD" w:rsidRPr="000A74BD" w:rsidRDefault="000A74BD" w:rsidP="000A74BD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  <w:r w:rsidRPr="000A74BD">
                    <w:rPr>
                      <w:rFonts w:ascii="Kayra Aydin" w:hAnsi="Kayra Aydin"/>
                    </w:rPr>
                    <w:t xml:space="preserve"> Aşağıdaki metni en az beş defa okutup yazdırınız. Da</w:t>
                  </w:r>
                  <w:r w:rsidR="00ED0F68">
                    <w:rPr>
                      <w:rFonts w:ascii="Kayra Aydin" w:hAnsi="Kayra Aydin"/>
                    </w:rPr>
                    <w:t>h</w:t>
                  </w:r>
                  <w:r w:rsidRPr="000A74BD">
                    <w:rPr>
                      <w:rFonts w:ascii="Kayra Aydin" w:hAnsi="Kayra Aydin"/>
                    </w:rPr>
                    <w:t>a sonra kelebeği boyatınız.</w:t>
                  </w:r>
                </w:p>
              </w:txbxContent>
            </v:textbox>
          </v:rect>
        </w:pict>
      </w:r>
    </w:p>
    <w:p w:rsidR="000A74BD" w:rsidRPr="00FB6330" w:rsidRDefault="000F34F0" w:rsidP="00FB6330">
      <w:pPr>
        <w:spacing w:after="0" w:line="240" w:lineRule="auto"/>
        <w:rPr>
          <w:rFonts w:ascii="Kayra Aydin" w:hAnsi="Kayra Aydin"/>
          <w:sz w:val="44"/>
          <w:szCs w:val="44"/>
        </w:rPr>
      </w:pPr>
      <w:r>
        <w:rPr>
          <w:rFonts w:ascii="Kayra Aydin" w:hAnsi="Kayra Aydin"/>
          <w:noProof/>
          <w:sz w:val="44"/>
          <w:szCs w:val="44"/>
          <w:lang w:eastAsia="tr-TR"/>
        </w:rPr>
        <w:pict>
          <v:rect id="_x0000_s1104" style="position:absolute;margin-left:263.35pt;margin-top:2.15pt;width:232.2pt;height:272.4pt;z-index:251684864" strokecolor="#2f5496 [2408]" strokeweight="1.5pt">
            <v:fill opacity="0"/>
            <v:textbox style="mso-next-textbox:#_x0000_s1104">
              <w:txbxContent>
                <w:p w:rsidR="000A74BD" w:rsidRDefault="000A74B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01189" cy="3497580"/>
                        <wp:effectExtent l="19050" t="0" r="3911" b="0"/>
                        <wp:docPr id="1" name="Resim 1" descr="C:\Users\erkan\OneDrive\Masaüstü\kelebekboyamasayfasibutterfly-1504446458kg8n4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kelebekboyamasayfasibutterfly-1504446458kg8n4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01290" cy="34977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0A74BD" w:rsidRPr="00FB6330">
        <w:rPr>
          <w:rFonts w:ascii="Kayra Aydin" w:hAnsi="Kayra Aydin"/>
          <w:sz w:val="44"/>
          <w:szCs w:val="44"/>
        </w:rPr>
        <w:t>LOKUM</w:t>
      </w:r>
    </w:p>
    <w:p w:rsidR="000A74BD" w:rsidRPr="00FB6330" w:rsidRDefault="000A74BD" w:rsidP="00FB6330">
      <w:pPr>
        <w:spacing w:after="0" w:line="240" w:lineRule="auto"/>
        <w:rPr>
          <w:rFonts w:ascii="Kayra Aydin" w:hAnsi="Kayra Aydin"/>
          <w:sz w:val="44"/>
          <w:szCs w:val="44"/>
        </w:rPr>
      </w:pPr>
      <w:r w:rsidRPr="00FB6330">
        <w:rPr>
          <w:rFonts w:ascii="Kayra Aydin" w:hAnsi="Kayra Aydin"/>
          <w:sz w:val="44"/>
          <w:szCs w:val="44"/>
        </w:rPr>
        <w:t>Kemal</w:t>
      </w:r>
      <w:r w:rsidR="00501CF1" w:rsidRPr="00FB6330">
        <w:rPr>
          <w:rFonts w:ascii="Kayra Aydin" w:hAnsi="Kayra Aydin"/>
          <w:sz w:val="44"/>
          <w:szCs w:val="44"/>
        </w:rPr>
        <w:t xml:space="preserve"> iki koli</w:t>
      </w:r>
      <w:r w:rsidRPr="00FB6330">
        <w:rPr>
          <w:rFonts w:ascii="Kayra Aydin" w:hAnsi="Kayra Aydin"/>
          <w:sz w:val="44"/>
          <w:szCs w:val="44"/>
        </w:rPr>
        <w:t xml:space="preserve"> lokum al.</w:t>
      </w:r>
    </w:p>
    <w:p w:rsidR="000A74BD" w:rsidRPr="00FB6330" w:rsidRDefault="000A74BD" w:rsidP="00FB6330">
      <w:pPr>
        <w:spacing w:after="0" w:line="240" w:lineRule="auto"/>
        <w:rPr>
          <w:rFonts w:ascii="Kayra Aydin" w:hAnsi="Kayra Aydin"/>
          <w:sz w:val="44"/>
          <w:szCs w:val="44"/>
        </w:rPr>
      </w:pPr>
      <w:r w:rsidRPr="00FB6330">
        <w:rPr>
          <w:rFonts w:ascii="Kayra Aydin" w:hAnsi="Kayra Aydin"/>
          <w:sz w:val="44"/>
          <w:szCs w:val="44"/>
        </w:rPr>
        <w:t>Kemal o kokulu lokum.</w:t>
      </w:r>
    </w:p>
    <w:p w:rsidR="000A74BD" w:rsidRPr="00FB6330" w:rsidRDefault="00503B56" w:rsidP="00FB6330">
      <w:pPr>
        <w:spacing w:after="0" w:line="240" w:lineRule="auto"/>
        <w:rPr>
          <w:rFonts w:ascii="Kayra Aydin" w:hAnsi="Kayra Aydin"/>
          <w:sz w:val="44"/>
          <w:szCs w:val="44"/>
        </w:rPr>
      </w:pPr>
      <w:r w:rsidRPr="00FB6330">
        <w:rPr>
          <w:rFonts w:ascii="Kayra Aydin" w:hAnsi="Kayra Aydin"/>
          <w:sz w:val="44"/>
          <w:szCs w:val="44"/>
        </w:rPr>
        <w:t>Ali ile k</w:t>
      </w:r>
      <w:r w:rsidR="000A74BD" w:rsidRPr="00FB6330">
        <w:rPr>
          <w:rFonts w:ascii="Kayra Aydin" w:hAnsi="Kayra Aydin"/>
          <w:sz w:val="44"/>
          <w:szCs w:val="44"/>
        </w:rPr>
        <w:t>okulu lokum al.</w:t>
      </w:r>
    </w:p>
    <w:p w:rsidR="000A74BD" w:rsidRPr="00FB6330" w:rsidRDefault="000A74BD" w:rsidP="00FB6330">
      <w:pPr>
        <w:spacing w:after="0" w:line="240" w:lineRule="auto"/>
        <w:rPr>
          <w:rFonts w:ascii="Kayra Aydin" w:hAnsi="Kayra Aydin"/>
          <w:sz w:val="44"/>
          <w:szCs w:val="44"/>
        </w:rPr>
      </w:pPr>
      <w:r w:rsidRPr="00FB6330">
        <w:rPr>
          <w:rFonts w:ascii="Kayra Aydin" w:hAnsi="Kayra Aydin"/>
          <w:sz w:val="44"/>
          <w:szCs w:val="44"/>
        </w:rPr>
        <w:t xml:space="preserve">Koli </w:t>
      </w:r>
      <w:proofErr w:type="spellStart"/>
      <w:r w:rsidRPr="00FB6330">
        <w:rPr>
          <w:rFonts w:ascii="Kayra Aydin" w:hAnsi="Kayra Aydin"/>
          <w:sz w:val="44"/>
          <w:szCs w:val="44"/>
        </w:rPr>
        <w:t>koli</w:t>
      </w:r>
      <w:proofErr w:type="spellEnd"/>
      <w:r w:rsidRPr="00FB6330">
        <w:rPr>
          <w:rFonts w:ascii="Kayra Aydin" w:hAnsi="Kayra Aydin"/>
          <w:sz w:val="44"/>
          <w:szCs w:val="44"/>
        </w:rPr>
        <w:t xml:space="preserve"> </w:t>
      </w:r>
      <w:r w:rsidR="00FB6330" w:rsidRPr="00FB6330">
        <w:rPr>
          <w:rFonts w:ascii="Kayra Aydin" w:hAnsi="Kayra Aydin"/>
          <w:sz w:val="44"/>
          <w:szCs w:val="44"/>
        </w:rPr>
        <w:t xml:space="preserve">iyi </w:t>
      </w:r>
      <w:r w:rsidRPr="00FB6330">
        <w:rPr>
          <w:rFonts w:ascii="Kayra Aydin" w:hAnsi="Kayra Aydin"/>
          <w:sz w:val="44"/>
          <w:szCs w:val="44"/>
        </w:rPr>
        <w:t>lokum al.</w:t>
      </w:r>
    </w:p>
    <w:p w:rsidR="000A74BD" w:rsidRPr="00FB6330" w:rsidRDefault="00DB65BE" w:rsidP="00FB6330">
      <w:pPr>
        <w:spacing w:after="0" w:line="240" w:lineRule="auto"/>
        <w:rPr>
          <w:rFonts w:ascii="Kayra Aydin" w:hAnsi="Kayra Aydin"/>
          <w:sz w:val="44"/>
          <w:szCs w:val="44"/>
        </w:rPr>
      </w:pPr>
      <w:r w:rsidRPr="00FB6330">
        <w:rPr>
          <w:rFonts w:ascii="Kayra Aydin" w:hAnsi="Kayra Aydin"/>
          <w:sz w:val="44"/>
          <w:szCs w:val="44"/>
        </w:rPr>
        <w:t>Annene n</w:t>
      </w:r>
      <w:r w:rsidR="000A74BD" w:rsidRPr="00FB6330">
        <w:rPr>
          <w:rFonts w:ascii="Kayra Aydin" w:hAnsi="Kayra Aydin"/>
          <w:sz w:val="44"/>
          <w:szCs w:val="44"/>
        </w:rPr>
        <w:t>aneli lokum al.</w:t>
      </w:r>
    </w:p>
    <w:p w:rsidR="00FB6330" w:rsidRPr="00FB6330" w:rsidRDefault="00DB65BE" w:rsidP="00FB6330">
      <w:pPr>
        <w:spacing w:after="0" w:line="240" w:lineRule="auto"/>
        <w:rPr>
          <w:rFonts w:ascii="Kayra Aydin" w:hAnsi="Kayra Aydin"/>
          <w:sz w:val="44"/>
          <w:szCs w:val="44"/>
        </w:rPr>
      </w:pPr>
      <w:r w:rsidRPr="00FB6330">
        <w:rPr>
          <w:rFonts w:ascii="Kayra Aydin" w:hAnsi="Kayra Aydin"/>
          <w:sz w:val="44"/>
          <w:szCs w:val="44"/>
        </w:rPr>
        <w:t>Ninene l</w:t>
      </w:r>
      <w:r w:rsidR="000A74BD" w:rsidRPr="00FB6330">
        <w:rPr>
          <w:rFonts w:ascii="Kayra Aydin" w:hAnsi="Kayra Aydin"/>
          <w:sz w:val="44"/>
          <w:szCs w:val="44"/>
        </w:rPr>
        <w:t>imonlu lokum al.</w:t>
      </w:r>
    </w:p>
    <w:p w:rsidR="00AF138E" w:rsidRPr="00FB6330" w:rsidRDefault="00FB6330" w:rsidP="00FB6330">
      <w:pPr>
        <w:spacing w:after="0" w:line="240" w:lineRule="auto"/>
        <w:rPr>
          <w:rFonts w:ascii="Kayra Aydin" w:hAnsi="Kayra Aydin"/>
          <w:sz w:val="44"/>
          <w:szCs w:val="44"/>
        </w:rPr>
      </w:pPr>
      <w:r w:rsidRPr="00FB6330">
        <w:rPr>
          <w:rFonts w:ascii="Kayra Aydin" w:hAnsi="Kayra Aydin"/>
          <w:sz w:val="44"/>
          <w:szCs w:val="44"/>
        </w:rPr>
        <w:t>Ninen iyi lokum yemeli.</w:t>
      </w:r>
      <w:r w:rsidR="000A74BD" w:rsidRPr="00FB6330">
        <w:rPr>
          <w:rFonts w:ascii="Kayra Aydin" w:hAnsi="Kayra Aydin"/>
          <w:sz w:val="44"/>
          <w:szCs w:val="44"/>
        </w:rPr>
        <w:t xml:space="preserve"> </w:t>
      </w:r>
    </w:p>
    <w:p w:rsidR="00AF138E" w:rsidRDefault="000F34F0" w:rsidP="00AF138E">
      <w:pPr>
        <w:rPr>
          <w:rFonts w:ascii="TTKB Dik Temel Abece" w:hAnsi="TTKB Dik Temel Abece"/>
          <w:sz w:val="72"/>
          <w:szCs w:val="72"/>
        </w:rPr>
      </w:pPr>
      <w:r w:rsidRPr="000F34F0">
        <w:rPr>
          <w:rFonts w:ascii="Times New Roman" w:hAnsi="Times New Roman" w:cs="Times New Roman"/>
          <w:sz w:val="24"/>
          <w:szCs w:val="24"/>
        </w:rPr>
        <w:pict>
          <v:group id="_x0000_s1121" style="position:absolute;margin-left:-8.95pt;margin-top:50.1pt;width:521.25pt;height:33.4pt;z-index:-2516264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122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123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124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0" o:spid="_x0000_s1125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126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  <w:r w:rsidRPr="000F34F0">
        <w:rPr>
          <w:rFonts w:ascii="Times New Roman" w:hAnsi="Times New Roman" w:cs="Times New Roman"/>
          <w:sz w:val="24"/>
          <w:szCs w:val="24"/>
        </w:rPr>
        <w:pict>
          <v:group id="Group 26" o:spid="_x0000_s1115" style="position:absolute;margin-left:-9.7pt;margin-top:9.4pt;width:521.25pt;height:33.4pt;z-index:-2516285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116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117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118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119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120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AF138E" w:rsidRDefault="000F34F0" w:rsidP="00AF138E">
      <w:pPr>
        <w:rPr>
          <w:rFonts w:ascii="TTKB Dik Temel Abece" w:hAnsi="TTKB Dik Temel Abece"/>
          <w:sz w:val="72"/>
          <w:szCs w:val="72"/>
        </w:rPr>
      </w:pPr>
      <w:r w:rsidRPr="000F34F0">
        <w:rPr>
          <w:rFonts w:ascii="Times New Roman" w:hAnsi="Times New Roman" w:cs="Times New Roman"/>
          <w:sz w:val="24"/>
          <w:szCs w:val="24"/>
        </w:rPr>
        <w:pict>
          <v:group id="_x0000_s1127" style="position:absolute;margin-left:-8.2pt;margin-top:48.45pt;width:521.25pt;height:33.4pt;z-index:-2516244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128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129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130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131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132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AF138E" w:rsidRDefault="000F34F0" w:rsidP="00AF138E">
      <w:pPr>
        <w:rPr>
          <w:rFonts w:ascii="TTKB Dik Temel Abece" w:hAnsi="TTKB Dik Temel Abece"/>
          <w:sz w:val="72"/>
          <w:szCs w:val="72"/>
        </w:rPr>
      </w:pPr>
      <w:r w:rsidRPr="000F34F0">
        <w:rPr>
          <w:rFonts w:ascii="Times New Roman" w:hAnsi="Times New Roman" w:cs="Times New Roman"/>
          <w:sz w:val="24"/>
          <w:szCs w:val="24"/>
        </w:rPr>
        <w:pict>
          <v:group id="_x0000_s1133" style="position:absolute;margin-left:-7.45pt;margin-top:39pt;width:521.25pt;height:33.4pt;z-index:-2516224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134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135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136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137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138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AF138E" w:rsidRDefault="000F34F0" w:rsidP="00AF138E">
      <w:pPr>
        <w:rPr>
          <w:rFonts w:ascii="TTKB Dik Temel Abece" w:hAnsi="TTKB Dik Temel Abece"/>
          <w:sz w:val="72"/>
          <w:szCs w:val="72"/>
        </w:rPr>
      </w:pPr>
      <w:r w:rsidRPr="000F34F0">
        <w:rPr>
          <w:rFonts w:ascii="Times New Roman" w:hAnsi="Times New Roman" w:cs="Times New Roman"/>
          <w:sz w:val="24"/>
          <w:szCs w:val="24"/>
        </w:rPr>
        <w:pict>
          <v:group id="_x0000_s1139" style="position:absolute;margin-left:-6.7pt;margin-top:34.3pt;width:521.25pt;height:33.4pt;z-index:-2516203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140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141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142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143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144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AF138E" w:rsidRDefault="000F34F0" w:rsidP="00AF138E">
      <w:pPr>
        <w:rPr>
          <w:rFonts w:ascii="TTKB Dik Temel Abece" w:hAnsi="TTKB Dik Temel Abece"/>
          <w:sz w:val="72"/>
          <w:szCs w:val="72"/>
        </w:rPr>
      </w:pPr>
      <w:r w:rsidRPr="000F34F0">
        <w:rPr>
          <w:rFonts w:ascii="Times New Roman" w:hAnsi="Times New Roman" w:cs="Times New Roman"/>
          <w:sz w:val="24"/>
          <w:szCs w:val="24"/>
        </w:rPr>
        <w:pict>
          <v:group id="_x0000_s1145" style="position:absolute;margin-left:-8.95pt;margin-top:29.65pt;width:521.25pt;height:33.4pt;z-index:-2516183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146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147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148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149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150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D14B66" w:rsidRDefault="000F34F0" w:rsidP="00D14B66">
      <w:pPr>
        <w:jc w:val="center"/>
        <w:rPr>
          <w:rFonts w:ascii="TTKB Dik Temel Abece" w:hAnsi="TTKB Dik Temel Abece"/>
          <w:sz w:val="72"/>
          <w:szCs w:val="72"/>
        </w:rPr>
      </w:pPr>
      <w:r w:rsidRPr="000F34F0">
        <w:rPr>
          <w:rFonts w:ascii="Times New Roman" w:hAnsi="Times New Roman" w:cs="Times New Roman"/>
          <w:sz w:val="24"/>
          <w:szCs w:val="24"/>
        </w:rPr>
        <w:pict>
          <v:group id="_x0000_s1151" style="position:absolute;left:0;text-align:left;margin-left:-10.45pt;margin-top:24.25pt;width:521.25pt;height:33.4pt;z-index:-2516162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152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153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154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155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156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D14B66" w:rsidRDefault="000F34F0" w:rsidP="00D14B66">
      <w:pPr>
        <w:rPr>
          <w:rFonts w:ascii="TTKB Dik Temel Abece" w:hAnsi="TTKB Dik Temel Abece"/>
          <w:sz w:val="72"/>
          <w:szCs w:val="72"/>
        </w:rPr>
      </w:pPr>
      <w:r w:rsidRPr="000F34F0">
        <w:rPr>
          <w:rFonts w:ascii="Times New Roman" w:hAnsi="Times New Roman" w:cs="Times New Roman"/>
          <w:sz w:val="24"/>
          <w:szCs w:val="24"/>
        </w:rPr>
        <w:pict>
          <v:group id="_x0000_s1157" style="position:absolute;margin-left:-11.2pt;margin-top:17.95pt;width:521.25pt;height:33.4pt;z-index:-2516142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158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159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160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161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162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1770C2" w:rsidRDefault="00D14B66" w:rsidP="00D14B66">
      <w:pPr>
        <w:tabs>
          <w:tab w:val="left" w:pos="2952"/>
        </w:tabs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sz w:val="72"/>
          <w:szCs w:val="72"/>
        </w:rPr>
        <w:tab/>
      </w:r>
    </w:p>
    <w:p w:rsidR="00D14B66" w:rsidRDefault="00D14B66" w:rsidP="00D14B66">
      <w:pPr>
        <w:tabs>
          <w:tab w:val="left" w:pos="2952"/>
        </w:tabs>
        <w:rPr>
          <w:rFonts w:ascii="TTKB Dik Temel Abece" w:hAnsi="TTKB Dik Temel Abece"/>
          <w:sz w:val="72"/>
          <w:szCs w:val="72"/>
        </w:rPr>
      </w:pPr>
    </w:p>
    <w:p w:rsidR="00D14B66" w:rsidRPr="00D14B66" w:rsidRDefault="00D14B66" w:rsidP="00D14B66">
      <w:pPr>
        <w:pStyle w:val="stbilgi"/>
        <w:rPr>
          <w:b/>
          <w:sz w:val="20"/>
          <w:szCs w:val="20"/>
        </w:rPr>
      </w:pPr>
      <w:r w:rsidRPr="008B7294">
        <w:rPr>
          <w:sz w:val="20"/>
          <w:szCs w:val="20"/>
        </w:rPr>
        <w:t>SAYIN VELİ</w:t>
      </w:r>
      <w:r w:rsidR="00EA1162">
        <w:rPr>
          <w:sz w:val="20"/>
          <w:szCs w:val="20"/>
        </w:rPr>
        <w:t>LERİM</w:t>
      </w:r>
      <w:r w:rsidRPr="008B7294">
        <w:rPr>
          <w:sz w:val="20"/>
          <w:szCs w:val="20"/>
        </w:rPr>
        <w:t xml:space="preserve">, AŞAĞIDAKİ GÖRSELLERİ KENDİSİNİN YAZMASINI SAĞLAYINIZ. HECELEYEREK YAZMASINA YARDIMCI OLUNUZ. </w:t>
      </w:r>
      <w:proofErr w:type="gramStart"/>
      <w:r w:rsidRPr="008B7294">
        <w:rPr>
          <w:sz w:val="20"/>
          <w:szCs w:val="20"/>
        </w:rPr>
        <w:t>ANLAŞILMAYAN  RESİMLER</w:t>
      </w:r>
      <w:proofErr w:type="gramEnd"/>
      <w:r w:rsidRPr="008B7294">
        <w:rPr>
          <w:sz w:val="20"/>
          <w:szCs w:val="20"/>
        </w:rPr>
        <w:t xml:space="preserve"> OLURSA AŞAĞIDAKİ CEVAPLARDAN KONTROL EDİNİZ.</w:t>
      </w:r>
    </w:p>
    <w:p w:rsidR="00D14B66" w:rsidRDefault="000F34F0" w:rsidP="00D14B66">
      <w:r w:rsidRPr="000F34F0">
        <w:rPr>
          <w:b/>
          <w:noProof/>
        </w:rPr>
        <w:lastRenderedPageBreak/>
        <w:pict>
          <v:shape id="AutoShape 19" o:spid="_x0000_s1178" type="#_x0000_t32" style="position:absolute;margin-left:-22.85pt;margin-top:3.4pt;width:498.75pt;height:5.25pt;flip:y;z-index:251743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"/>
        </w:pict>
      </w:r>
      <w:r w:rsidRPr="000F34F0">
        <w:rPr>
          <w:b/>
          <w:noProof/>
        </w:rPr>
        <w:pict>
          <v:shape id="AutoShape 20" o:spid="_x0000_s1179" type="#_x0000_t32" style="position:absolute;margin-left:-17.6pt;margin-top:3.4pt;width:0;height:10.5pt;z-index:251744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"/>
        </w:pict>
      </w:r>
      <w:r w:rsidRPr="000F34F0">
        <w:rPr>
          <w:b/>
          <w:noProof/>
        </w:rPr>
        <w:pict>
          <v:shape id="AutoShape 15" o:spid="_x0000_s1174" type="#_x0000_t32" style="position:absolute;margin-left:475.9pt;margin-top:3.4pt;width:0;height:139.5pt;z-index:251739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"/>
        </w:pict>
      </w:r>
      <w:r w:rsidRPr="000F34F0">
        <w:rPr>
          <w:b/>
          <w:noProof/>
        </w:rPr>
        <w:pict>
          <v:shape id="AutoShape 16" o:spid="_x0000_s1175" type="#_x0000_t32" style="position:absolute;margin-left:-17.6pt;margin-top:13.9pt;width:0;height:139.5pt;z-index:25174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"/>
        </w:pict>
      </w:r>
      <w:r w:rsidR="00D14B66">
        <w:t xml:space="preserve">     </w:t>
      </w:r>
      <w:r w:rsidR="00D14B66">
        <w:rPr>
          <w:noProof/>
          <w:lang w:eastAsia="tr-TR"/>
        </w:rPr>
        <w:drawing>
          <wp:inline distT="0" distB="0" distL="0" distR="0">
            <wp:extent cx="866775" cy="885825"/>
            <wp:effectExtent l="0" t="0" r="9525" b="9525"/>
            <wp:docPr id="35" name="Resim 35" descr="C:\Users\arda\Desktop\ma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da\Desktop\mam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4B66">
        <w:rPr>
          <w:noProof/>
        </w:rPr>
        <w:t xml:space="preserve">         </w:t>
      </w:r>
      <w:r w:rsidR="00D14B66">
        <w:rPr>
          <w:noProof/>
          <w:lang w:eastAsia="tr-TR"/>
        </w:rPr>
        <w:drawing>
          <wp:inline distT="0" distB="0" distL="0" distR="0">
            <wp:extent cx="942975" cy="885825"/>
            <wp:effectExtent l="0" t="0" r="9525" b="9525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4B66">
        <w:rPr>
          <w:noProof/>
        </w:rPr>
        <w:t xml:space="preserve">       </w:t>
      </w:r>
      <w:r w:rsidR="00D14B66">
        <w:rPr>
          <w:noProof/>
          <w:lang w:eastAsia="tr-TR"/>
        </w:rPr>
        <w:drawing>
          <wp:inline distT="0" distB="0" distL="0" distR="0">
            <wp:extent cx="1114425" cy="704850"/>
            <wp:effectExtent l="0" t="0" r="9525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4B66">
        <w:rPr>
          <w:noProof/>
        </w:rPr>
        <w:t xml:space="preserve">     </w:t>
      </w:r>
      <w:r w:rsidR="00D14B66">
        <w:rPr>
          <w:noProof/>
          <w:lang w:eastAsia="tr-TR"/>
        </w:rPr>
        <w:drawing>
          <wp:inline distT="0" distB="0" distL="0" distR="0">
            <wp:extent cx="866775" cy="1133475"/>
            <wp:effectExtent l="0" t="0" r="9525" b="9525"/>
            <wp:docPr id="63" name="Resim 63" descr="C:\Users\arda\Desktop\lim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da\Desktop\limo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4B66">
        <w:rPr>
          <w:noProof/>
        </w:rPr>
        <w:t xml:space="preserve">          </w:t>
      </w:r>
      <w:r w:rsidR="00D14B66">
        <w:rPr>
          <w:noProof/>
          <w:lang w:eastAsia="tr-TR"/>
        </w:rPr>
        <w:drawing>
          <wp:inline distT="0" distB="0" distL="0" distR="0">
            <wp:extent cx="752475" cy="1028700"/>
            <wp:effectExtent l="0" t="0" r="9525" b="0"/>
            <wp:docPr id="69" name="Resim 69" descr="C:\Users\arda\Desktop\kem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rda\Desktop\kema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B66" w:rsidRDefault="00D14B66" w:rsidP="00D14B66">
      <w:pPr>
        <w:tabs>
          <w:tab w:val="left" w:pos="3060"/>
        </w:tabs>
      </w:pPr>
      <w:r>
        <w:rPr>
          <w:noProof/>
          <w:lang w:eastAsia="tr-TR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margin">
              <wp:posOffset>4879975</wp:posOffset>
            </wp:positionH>
            <wp:positionV relativeFrom="paragraph">
              <wp:posOffset>93980</wp:posOffset>
            </wp:positionV>
            <wp:extent cx="876300" cy="548640"/>
            <wp:effectExtent l="19050" t="0" r="0" b="0"/>
            <wp:wrapNone/>
            <wp:docPr id="17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margin">
              <wp:posOffset>3660775</wp:posOffset>
            </wp:positionH>
            <wp:positionV relativeFrom="paragraph">
              <wp:posOffset>93980</wp:posOffset>
            </wp:positionV>
            <wp:extent cx="1000760" cy="548640"/>
            <wp:effectExtent l="19050" t="0" r="8890" b="0"/>
            <wp:wrapNone/>
            <wp:docPr id="14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margin">
              <wp:posOffset>2479675</wp:posOffset>
            </wp:positionH>
            <wp:positionV relativeFrom="paragraph">
              <wp:posOffset>93980</wp:posOffset>
            </wp:positionV>
            <wp:extent cx="990600" cy="548640"/>
            <wp:effectExtent l="19050" t="0" r="0" b="0"/>
            <wp:wrapNone/>
            <wp:docPr id="6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margin">
              <wp:posOffset>1329055</wp:posOffset>
            </wp:positionH>
            <wp:positionV relativeFrom="paragraph">
              <wp:posOffset>93980</wp:posOffset>
            </wp:positionV>
            <wp:extent cx="933450" cy="571500"/>
            <wp:effectExtent l="19050" t="0" r="0" b="0"/>
            <wp:wrapNone/>
            <wp:docPr id="4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margin">
              <wp:posOffset>224155</wp:posOffset>
            </wp:positionH>
            <wp:positionV relativeFrom="paragraph">
              <wp:posOffset>93980</wp:posOffset>
            </wp:positionV>
            <wp:extent cx="968888" cy="594360"/>
            <wp:effectExtent l="19050" t="0" r="2662" b="0"/>
            <wp:wrapNone/>
            <wp:docPr id="2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595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:rsidR="00D14B66" w:rsidRDefault="00D14B66" w:rsidP="00D14B66"/>
    <w:p w:rsidR="00D14B66" w:rsidRDefault="00D14B66" w:rsidP="00D14B66">
      <w:r>
        <w:rPr>
          <w:noProof/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margin">
              <wp:posOffset>4761865</wp:posOffset>
            </wp:positionH>
            <wp:positionV relativeFrom="paragraph">
              <wp:posOffset>1010285</wp:posOffset>
            </wp:positionV>
            <wp:extent cx="1143000" cy="579120"/>
            <wp:effectExtent l="19050" t="0" r="0" b="0"/>
            <wp:wrapNone/>
            <wp:docPr id="36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margin">
              <wp:posOffset>3538855</wp:posOffset>
            </wp:positionH>
            <wp:positionV relativeFrom="paragraph">
              <wp:posOffset>1010285</wp:posOffset>
            </wp:positionV>
            <wp:extent cx="1123950" cy="578485"/>
            <wp:effectExtent l="19050" t="0" r="0" b="0"/>
            <wp:wrapNone/>
            <wp:docPr id="34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57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margin">
              <wp:posOffset>2369185</wp:posOffset>
            </wp:positionH>
            <wp:positionV relativeFrom="paragraph">
              <wp:posOffset>1010285</wp:posOffset>
            </wp:positionV>
            <wp:extent cx="1028700" cy="579120"/>
            <wp:effectExtent l="19050" t="0" r="0" b="0"/>
            <wp:wrapNone/>
            <wp:docPr id="12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margin">
              <wp:posOffset>1310005</wp:posOffset>
            </wp:positionH>
            <wp:positionV relativeFrom="paragraph">
              <wp:posOffset>1010285</wp:posOffset>
            </wp:positionV>
            <wp:extent cx="1009650" cy="579120"/>
            <wp:effectExtent l="19050" t="0" r="0" b="0"/>
            <wp:wrapNone/>
            <wp:docPr id="33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margin">
              <wp:posOffset>189865</wp:posOffset>
            </wp:positionH>
            <wp:positionV relativeFrom="paragraph">
              <wp:posOffset>1010285</wp:posOffset>
            </wp:positionV>
            <wp:extent cx="971550" cy="579120"/>
            <wp:effectExtent l="19050" t="0" r="0" b="0"/>
            <wp:wrapNone/>
            <wp:docPr id="10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F34F0">
        <w:rPr>
          <w:noProof/>
        </w:rPr>
        <w:pict>
          <v:shape id="AutoShape 6" o:spid="_x0000_s1167" type="#_x0000_t32" style="position:absolute;margin-left:-17.6pt;margin-top:.5pt;width:493.5pt;height:3pt;flip:y;z-index:2517319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"/>
        </w:pict>
      </w:r>
      <w:r w:rsidR="000F34F0">
        <w:rPr>
          <w:noProof/>
        </w:rPr>
        <w:pict>
          <v:shape id="AutoShape 17" o:spid="_x0000_s1176" type="#_x0000_t32" style="position:absolute;margin-left:475.9pt;margin-top:3.5pt;width:0;height:139.5pt;z-index:2517411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"/>
        </w:pict>
      </w:r>
      <w:r w:rsidR="000F34F0">
        <w:rPr>
          <w:noProof/>
        </w:rPr>
        <w:pict>
          <v:shape id="AutoShape 18" o:spid="_x0000_s1177" type="#_x0000_t32" style="position:absolute;margin-left:-17.6pt;margin-top:.5pt;width:0;height:139.5pt;z-index:2517422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"/>
        </w:pict>
      </w:r>
      <w:r>
        <w:rPr>
          <w:noProof/>
        </w:rPr>
        <w:t xml:space="preserve">        </w:t>
      </w:r>
      <w:r>
        <w:rPr>
          <w:noProof/>
          <w:lang w:eastAsia="tr-TR"/>
        </w:rPr>
        <w:drawing>
          <wp:inline distT="0" distB="0" distL="0" distR="0">
            <wp:extent cx="742950" cy="942975"/>
            <wp:effectExtent l="0" t="0" r="0" b="9525"/>
            <wp:docPr id="70" name="Resim 70" descr="C:\Users\arda\Desktop\kal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rda\Desktop\kalem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>
        <w:rPr>
          <w:noProof/>
          <w:lang w:eastAsia="tr-TR"/>
        </w:rPr>
        <w:drawing>
          <wp:inline distT="0" distB="0" distL="0" distR="0">
            <wp:extent cx="952500" cy="762000"/>
            <wp:effectExtent l="0" t="0" r="0" b="0"/>
            <wp:docPr id="71" name="Resim 71" descr="C:\Users\arda\Desktop\kiml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rda\Desktop\kimlik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1247775" cy="723900"/>
            <wp:effectExtent l="0" t="0" r="9525" b="0"/>
            <wp:docPr id="75" name="Resim 75" descr="C:\Users\arda\Desktop\mal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rda\Desktop\mala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038225" cy="771525"/>
            <wp:effectExtent l="0" t="0" r="9525" b="9525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942975" cy="762000"/>
            <wp:effectExtent l="0" t="0" r="9525" b="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B66" w:rsidRDefault="00D14B66" w:rsidP="00D14B66"/>
    <w:p w:rsidR="00D14B66" w:rsidRDefault="00D14B66" w:rsidP="00D14B66">
      <w:r w:rsidRPr="004C6C03">
        <w:rPr>
          <w:noProof/>
          <w:lang w:eastAsia="tr-TR"/>
        </w:rPr>
        <w:drawing>
          <wp:inline distT="0" distB="0" distL="0" distR="0">
            <wp:extent cx="1133475" cy="1066800"/>
            <wp:effectExtent l="0" t="0" r="9525" b="0"/>
            <wp:docPr id="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34F0">
        <w:rPr>
          <w:noProof/>
        </w:rPr>
        <w:pict>
          <v:shape id="AutoShape 5" o:spid="_x0000_s1166" type="#_x0000_t32" style="position:absolute;margin-left:-13.1pt;margin-top:.6pt;width:493.5pt;height:3pt;flip:y;z-index:2517309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"/>
        </w:pict>
      </w:r>
      <w:r w:rsidR="000F34F0">
        <w:rPr>
          <w:noProof/>
        </w:rPr>
        <w:pict>
          <v:shape id="AutoShape 12" o:spid="_x0000_s1171" type="#_x0000_t32" style="position:absolute;margin-left:475.9pt;margin-top:5.1pt;width:0;height:139.5pt;z-index:2517360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"/>
        </w:pict>
      </w:r>
      <w:r w:rsidR="000F34F0">
        <w:rPr>
          <w:noProof/>
        </w:rPr>
        <w:pict>
          <v:shape id="AutoShape 11" o:spid="_x0000_s1170" type="#_x0000_t32" style="position:absolute;margin-left:-17.6pt;margin-top:3.6pt;width:0;height:139.5pt;z-index:2517350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"/>
        </w:pict>
      </w:r>
      <w:r>
        <w:rPr>
          <w:noProof/>
        </w:rPr>
        <w:t xml:space="preserve">  </w:t>
      </w:r>
      <w:r w:rsidRPr="003A6B2F">
        <w:rPr>
          <w:noProof/>
          <w:lang w:eastAsia="tr-TR"/>
        </w:rPr>
        <w:drawing>
          <wp:inline distT="0" distB="0" distL="0" distR="0">
            <wp:extent cx="1085850" cy="904875"/>
            <wp:effectExtent l="0" t="0" r="0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  <w:lang w:eastAsia="tr-TR"/>
        </w:rPr>
        <w:drawing>
          <wp:inline distT="0" distB="0" distL="0" distR="0">
            <wp:extent cx="1047750" cy="1019174"/>
            <wp:effectExtent l="0" t="0" r="0" b="0"/>
            <wp:docPr id="13" name="Resim 13" descr="mola işaret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ola işaret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3622" cy="1024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1047750" cy="892899"/>
            <wp:effectExtent l="0" t="0" r="0" b="2540"/>
            <wp:docPr id="7" name="Resim 7" descr="machin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hin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428" cy="898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838200" cy="885825"/>
            <wp:effectExtent l="0" t="0" r="0" b="9525"/>
            <wp:docPr id="9" name="Resim 9" descr="gülmek çizi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ülmek çizi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477" cy="89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4B66" w:rsidRDefault="00D14B66" w:rsidP="00D14B66">
      <w:r>
        <w:rPr>
          <w:noProof/>
          <w:lang w:eastAsia="tr-TR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margin">
              <wp:posOffset>4933315</wp:posOffset>
            </wp:positionH>
            <wp:positionV relativeFrom="paragraph">
              <wp:posOffset>8255</wp:posOffset>
            </wp:positionV>
            <wp:extent cx="971550" cy="579120"/>
            <wp:effectExtent l="19050" t="0" r="0" b="0"/>
            <wp:wrapNone/>
            <wp:docPr id="47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margin">
              <wp:posOffset>3660775</wp:posOffset>
            </wp:positionH>
            <wp:positionV relativeFrom="paragraph">
              <wp:posOffset>69215</wp:posOffset>
            </wp:positionV>
            <wp:extent cx="971550" cy="586740"/>
            <wp:effectExtent l="19050" t="0" r="0" b="0"/>
            <wp:wrapNone/>
            <wp:docPr id="46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margin">
              <wp:posOffset>2426335</wp:posOffset>
            </wp:positionH>
            <wp:positionV relativeFrom="paragraph">
              <wp:posOffset>8255</wp:posOffset>
            </wp:positionV>
            <wp:extent cx="971550" cy="586740"/>
            <wp:effectExtent l="19050" t="0" r="0" b="0"/>
            <wp:wrapNone/>
            <wp:docPr id="45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margin">
              <wp:posOffset>1199515</wp:posOffset>
            </wp:positionH>
            <wp:positionV relativeFrom="paragraph">
              <wp:posOffset>8255</wp:posOffset>
            </wp:positionV>
            <wp:extent cx="1066800" cy="586740"/>
            <wp:effectExtent l="19050" t="0" r="0" b="0"/>
            <wp:wrapNone/>
            <wp:docPr id="16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margin">
              <wp:posOffset>14605</wp:posOffset>
            </wp:positionH>
            <wp:positionV relativeFrom="paragraph">
              <wp:posOffset>8255</wp:posOffset>
            </wp:positionV>
            <wp:extent cx="1143000" cy="579120"/>
            <wp:effectExtent l="19050" t="0" r="0" b="0"/>
            <wp:wrapNone/>
            <wp:docPr id="44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14B66" w:rsidRDefault="000F34F0" w:rsidP="00D14B66">
      <w:r>
        <w:rPr>
          <w:noProof/>
        </w:rPr>
        <w:pict>
          <v:shape id="AutoShape 4" o:spid="_x0000_s1165" type="#_x0000_t32" style="position:absolute;margin-left:-17.6pt;margin-top:22.4pt;width:493.5pt;height:3pt;flip:y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"/>
        </w:pict>
      </w:r>
    </w:p>
    <w:p w:rsidR="00D14B66" w:rsidRDefault="00D14B66" w:rsidP="00D14B66">
      <w:r>
        <w:rPr>
          <w:noProof/>
          <w:lang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margin">
              <wp:posOffset>5055235</wp:posOffset>
            </wp:positionH>
            <wp:positionV relativeFrom="paragraph">
              <wp:posOffset>1008380</wp:posOffset>
            </wp:positionV>
            <wp:extent cx="847725" cy="601980"/>
            <wp:effectExtent l="19050" t="0" r="9525" b="0"/>
            <wp:wrapNone/>
            <wp:docPr id="52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margin">
              <wp:posOffset>3919855</wp:posOffset>
            </wp:positionH>
            <wp:positionV relativeFrom="paragraph">
              <wp:posOffset>1008380</wp:posOffset>
            </wp:positionV>
            <wp:extent cx="962025" cy="601980"/>
            <wp:effectExtent l="19050" t="0" r="9525" b="0"/>
            <wp:wrapNone/>
            <wp:docPr id="53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margin">
              <wp:posOffset>2376805</wp:posOffset>
            </wp:positionH>
            <wp:positionV relativeFrom="paragraph">
              <wp:posOffset>1008380</wp:posOffset>
            </wp:positionV>
            <wp:extent cx="1304925" cy="601980"/>
            <wp:effectExtent l="19050" t="0" r="9525" b="0"/>
            <wp:wrapNone/>
            <wp:docPr id="54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margin">
              <wp:posOffset>1256665</wp:posOffset>
            </wp:positionH>
            <wp:positionV relativeFrom="paragraph">
              <wp:posOffset>1008380</wp:posOffset>
            </wp:positionV>
            <wp:extent cx="1066800" cy="601980"/>
            <wp:effectExtent l="19050" t="0" r="0" b="0"/>
            <wp:wrapNone/>
            <wp:docPr id="55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margin">
              <wp:posOffset>186055</wp:posOffset>
            </wp:positionH>
            <wp:positionV relativeFrom="paragraph">
              <wp:posOffset>1008380</wp:posOffset>
            </wp:positionV>
            <wp:extent cx="1028700" cy="601980"/>
            <wp:effectExtent l="19050" t="0" r="0" b="0"/>
            <wp:wrapNone/>
            <wp:docPr id="56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F34F0">
        <w:rPr>
          <w:noProof/>
        </w:rPr>
        <w:pict>
          <v:shape id="AutoShape 13" o:spid="_x0000_s1172" type="#_x0000_t32" style="position:absolute;margin-left:475.9pt;margin-top:-.05pt;width:0;height:139.5pt;z-index:2517370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"/>
        </w:pict>
      </w:r>
      <w:r w:rsidR="000F34F0">
        <w:rPr>
          <w:noProof/>
        </w:rPr>
        <w:pict>
          <v:shape id="AutoShape 14" o:spid="_x0000_s1173" type="#_x0000_t32" style="position:absolute;margin-left:-17.6pt;margin-top:1.45pt;width:0;height:139.5pt;z-index:2517381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"/>
        </w:pict>
      </w:r>
      <w:r>
        <w:t xml:space="preserve">    </w:t>
      </w:r>
      <w:r>
        <w:rPr>
          <w:noProof/>
          <w:lang w:eastAsia="tr-TR"/>
        </w:rPr>
        <w:drawing>
          <wp:inline distT="0" distB="0" distL="0" distR="0">
            <wp:extent cx="990600" cy="895350"/>
            <wp:effectExtent l="0" t="0" r="0" b="0"/>
            <wp:docPr id="11" name="Resim 6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4"/>
          <w:szCs w:val="24"/>
        </w:rPr>
        <w:t xml:space="preserve">   </w:t>
      </w:r>
      <w:r w:rsidRPr="00091712">
        <w:rPr>
          <w:rFonts w:ascii="Hand writing Mutlu" w:hAnsi="Hand writing Mutlu"/>
          <w:noProof/>
          <w:sz w:val="24"/>
          <w:szCs w:val="24"/>
          <w:lang w:eastAsia="tr-TR"/>
        </w:rPr>
        <w:drawing>
          <wp:inline distT="0" distB="0" distL="0" distR="0">
            <wp:extent cx="895350" cy="819150"/>
            <wp:effectExtent l="0" t="0" r="0" b="0"/>
            <wp:docPr id="21" name="Resim 1" descr="lok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k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148" cy="821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952500" cy="847725"/>
            <wp:effectExtent l="0" t="0" r="0" b="9525"/>
            <wp:docPr id="23" name="Resim 23" descr="liman çizi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liman çizi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525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</w:t>
      </w:r>
      <w:r>
        <w:rPr>
          <w:noProof/>
          <w:lang w:eastAsia="tr-TR"/>
        </w:rPr>
        <w:drawing>
          <wp:inline distT="0" distB="0" distL="0" distR="0">
            <wp:extent cx="762000" cy="72390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>
        <w:rPr>
          <w:noProof/>
          <w:lang w:eastAsia="tr-TR"/>
        </w:rPr>
        <w:drawing>
          <wp:inline distT="0" distB="0" distL="0" distR="0">
            <wp:extent cx="771525" cy="685800"/>
            <wp:effectExtent l="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B66" w:rsidRPr="003013F9" w:rsidRDefault="00D14B66" w:rsidP="00D14B66"/>
    <w:p w:rsidR="00D14B66" w:rsidRPr="003013F9" w:rsidRDefault="000F34F0" w:rsidP="00D14B66">
      <w:r>
        <w:rPr>
          <w:noProof/>
        </w:rPr>
        <w:pict>
          <v:shape id="AutoShape 10" o:spid="_x0000_s1169" type="#_x0000_t32" style="position:absolute;margin-left:475.9pt;margin-top:10.55pt;width:0;height:139.5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"/>
        </w:pict>
      </w:r>
      <w:r>
        <w:rPr>
          <w:noProof/>
        </w:rPr>
        <w:pict>
          <v:shape id="AutoShape 9" o:spid="_x0000_s1168" type="#_x0000_t32" style="position:absolute;margin-left:-17.6pt;margin-top:13.55pt;width:0;height:139.5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"/>
        </w:pict>
      </w:r>
      <w:r>
        <w:rPr>
          <w:noProof/>
        </w:rPr>
        <w:pict>
          <v:shape id="AutoShape 3" o:spid="_x0000_s1164" type="#_x0000_t32" style="position:absolute;margin-left:-17.6pt;margin-top:10.55pt;width:493.5pt;height:3pt;flip:y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"/>
        </w:pict>
      </w:r>
    </w:p>
    <w:p w:rsidR="00D14B66" w:rsidRDefault="00D14B66" w:rsidP="00D14B66">
      <w:r>
        <w:rPr>
          <w:rFonts w:ascii="TTKB Dik Temel Abece" w:hAnsi="TTKB Dik Temel Abece"/>
          <w:noProof/>
          <w:sz w:val="36"/>
          <w:lang w:eastAsia="tr-TR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3872230</wp:posOffset>
            </wp:positionH>
            <wp:positionV relativeFrom="paragraph">
              <wp:posOffset>310515</wp:posOffset>
            </wp:positionV>
            <wp:extent cx="866775" cy="666750"/>
            <wp:effectExtent l="19050" t="19050" r="28575" b="19050"/>
            <wp:wrapSquare wrapText="bothSides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stick-family-1449578571lWc[1]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6667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inline distT="0" distB="0" distL="0" distR="0">
            <wp:extent cx="1257300" cy="666750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842" cy="667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 Temel Abece" w:hAnsi="TTKB Dik Temel Abece" w:cs="Arial"/>
          <w:noProof/>
          <w:color w:val="00B050"/>
          <w:sz w:val="400"/>
          <w:szCs w:val="400"/>
          <w:lang w:eastAsia="tr-TR"/>
        </w:rPr>
        <w:drawing>
          <wp:inline distT="0" distB="0" distL="0" distR="0">
            <wp:extent cx="1000125" cy="981075"/>
            <wp:effectExtent l="0" t="0" r="9525" b="9525"/>
            <wp:docPr id="37" name="Resim 37" descr="03281016_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3281016_large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454" cy="981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904875" cy="952500"/>
            <wp:effectExtent l="0" t="0" r="9525" b="0"/>
            <wp:docPr id="40" name="Resim 40" descr="C:\Users\arda\Desktop\m_sesi_resimli_dik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rda\Desktop\m_sesi_resimli_dikte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B66" w:rsidRDefault="00D14B66" w:rsidP="00D14B66">
      <w:pPr>
        <w:tabs>
          <w:tab w:val="left" w:pos="8130"/>
        </w:tabs>
        <w:rPr>
          <w:noProof/>
        </w:rPr>
      </w:pPr>
      <w:r>
        <w:rPr>
          <w:noProof/>
          <w:lang w:eastAsia="tr-TR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margin">
              <wp:posOffset>3919855</wp:posOffset>
            </wp:positionH>
            <wp:positionV relativeFrom="paragraph">
              <wp:posOffset>83185</wp:posOffset>
            </wp:positionV>
            <wp:extent cx="876300" cy="586740"/>
            <wp:effectExtent l="19050" t="0" r="0" b="0"/>
            <wp:wrapNone/>
            <wp:docPr id="67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margin">
              <wp:posOffset>2731135</wp:posOffset>
            </wp:positionH>
            <wp:positionV relativeFrom="paragraph">
              <wp:posOffset>83185</wp:posOffset>
            </wp:positionV>
            <wp:extent cx="971550" cy="586740"/>
            <wp:effectExtent l="19050" t="0" r="0" b="0"/>
            <wp:wrapNone/>
            <wp:docPr id="68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margin">
              <wp:posOffset>1252855</wp:posOffset>
            </wp:positionH>
            <wp:positionV relativeFrom="paragraph">
              <wp:posOffset>83185</wp:posOffset>
            </wp:positionV>
            <wp:extent cx="1200150" cy="586740"/>
            <wp:effectExtent l="19050" t="0" r="0" b="0"/>
            <wp:wrapNone/>
            <wp:docPr id="65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margin">
              <wp:posOffset>94615</wp:posOffset>
            </wp:positionH>
            <wp:positionV relativeFrom="paragraph">
              <wp:posOffset>83185</wp:posOffset>
            </wp:positionV>
            <wp:extent cx="1000125" cy="586740"/>
            <wp:effectExtent l="19050" t="0" r="9525" b="0"/>
            <wp:wrapNone/>
            <wp:docPr id="64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tab/>
      </w:r>
    </w:p>
    <w:p w:rsidR="00D14B66" w:rsidRPr="003013F9" w:rsidRDefault="00D14B66" w:rsidP="00D14B66">
      <w:pPr>
        <w:tabs>
          <w:tab w:val="left" w:pos="7665"/>
        </w:tabs>
      </w:pPr>
      <w:r>
        <w:tab/>
      </w:r>
    </w:p>
    <w:p w:rsidR="00D14B66" w:rsidRDefault="00D14B66" w:rsidP="00D14B66">
      <w:pPr>
        <w:pStyle w:val="Altbilgi"/>
        <w:tabs>
          <w:tab w:val="clear" w:pos="4536"/>
          <w:tab w:val="clear" w:pos="9072"/>
          <w:tab w:val="left" w:pos="3780"/>
        </w:tabs>
      </w:pPr>
    </w:p>
    <w:p w:rsidR="00D14B66" w:rsidRDefault="00D14B66" w:rsidP="00D14B66">
      <w:pPr>
        <w:pStyle w:val="Altbilgi"/>
        <w:tabs>
          <w:tab w:val="clear" w:pos="4536"/>
          <w:tab w:val="clear" w:pos="9072"/>
          <w:tab w:val="left" w:pos="3780"/>
        </w:tabs>
      </w:pPr>
      <w:r>
        <w:t xml:space="preserve">CEVAPLAR(mama, elma, </w:t>
      </w:r>
      <w:proofErr w:type="gramStart"/>
      <w:r>
        <w:t>ekmek ,limon</w:t>
      </w:r>
      <w:proofErr w:type="gramEnd"/>
      <w:r>
        <w:t>,Keman, kalem, kimlik, mala, nem, minik, lokum, Okul, Mola, makine , komik, kemik, lokma, Liman, Mine, inmek, klima  kakao, Kamil,  aile</w:t>
      </w:r>
    </w:p>
    <w:p w:rsidR="001819C0" w:rsidRDefault="001819C0" w:rsidP="00D14B66">
      <w:pPr>
        <w:pStyle w:val="Altbilgi"/>
        <w:tabs>
          <w:tab w:val="clear" w:pos="4536"/>
          <w:tab w:val="clear" w:pos="9072"/>
          <w:tab w:val="left" w:pos="3780"/>
        </w:tabs>
      </w:pPr>
    </w:p>
    <w:p w:rsidR="001819C0" w:rsidRDefault="001819C0" w:rsidP="00D14B66">
      <w:pPr>
        <w:pStyle w:val="Altbilgi"/>
        <w:tabs>
          <w:tab w:val="clear" w:pos="4536"/>
          <w:tab w:val="clear" w:pos="9072"/>
          <w:tab w:val="left" w:pos="3780"/>
        </w:tabs>
      </w:pPr>
    </w:p>
    <w:p w:rsidR="001819C0" w:rsidRDefault="001819C0" w:rsidP="00D14B66">
      <w:pPr>
        <w:pStyle w:val="Altbilgi"/>
        <w:tabs>
          <w:tab w:val="clear" w:pos="4536"/>
          <w:tab w:val="clear" w:pos="9072"/>
          <w:tab w:val="left" w:pos="3780"/>
        </w:tabs>
      </w:pPr>
    </w:p>
    <w:p w:rsidR="001819C0" w:rsidRDefault="000F34F0" w:rsidP="001819C0">
      <w:pPr>
        <w:tabs>
          <w:tab w:val="left" w:pos="3300"/>
        </w:tabs>
        <w:spacing w:after="0"/>
        <w:rPr>
          <w:rFonts w:ascii="Kayra Aydin" w:hAnsi="Kayra Aydin"/>
          <w:sz w:val="48"/>
          <w:szCs w:val="48"/>
        </w:rPr>
      </w:pPr>
      <w:r>
        <w:rPr>
          <w:rFonts w:ascii="Kayra Aydin" w:hAnsi="Kayra Aydin"/>
          <w:noProof/>
          <w:sz w:val="48"/>
          <w:szCs w:val="48"/>
          <w:lang w:eastAsia="tr-TR"/>
        </w:rPr>
        <w:pict>
          <v:rect id="_x0000_s1181" style="position:absolute;margin-left:-24.7pt;margin-top:-7.95pt;width:541.2pt;height:42.6pt;z-index:251748352" strokecolor="#2f5496 [2408]" strokeweight="1.5pt">
            <v:fill opacity="0"/>
            <v:textbox>
              <w:txbxContent>
                <w:p w:rsidR="001819C0" w:rsidRDefault="001819C0" w:rsidP="001819C0">
                  <w:pPr>
                    <w:spacing w:after="0" w:line="240" w:lineRule="auto"/>
                    <w:jc w:val="center"/>
                    <w:rPr>
                      <w:rFonts w:ascii="Kayra Aydin" w:hAnsi="Kayra Aydin"/>
                    </w:rPr>
                  </w:pPr>
                  <w:r w:rsidRPr="000A74BD">
                    <w:rPr>
                      <w:rFonts w:ascii="Kayra Aydin" w:hAnsi="Kayra Aydin"/>
                    </w:rPr>
                    <w:t>1</w:t>
                  </w:r>
                  <w:r>
                    <w:rPr>
                      <w:rFonts w:ascii="Kayra Aydin" w:hAnsi="Kayra Aydin"/>
                    </w:rPr>
                    <w:t>8</w:t>
                  </w:r>
                  <w:r w:rsidRPr="000A74BD">
                    <w:rPr>
                      <w:rFonts w:ascii="Kayra Aydin" w:hAnsi="Kayra Aydin"/>
                    </w:rPr>
                    <w:t xml:space="preserve"> KASIM </w:t>
                  </w:r>
                  <w:r>
                    <w:rPr>
                      <w:rFonts w:ascii="Kayra Aydin" w:hAnsi="Kayra Aydin"/>
                    </w:rPr>
                    <w:t>PAZARTESİ</w:t>
                  </w:r>
                </w:p>
                <w:p w:rsidR="001819C0" w:rsidRDefault="001819C0" w:rsidP="001819C0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  <w:r w:rsidRPr="000A74BD">
                    <w:rPr>
                      <w:rFonts w:ascii="Kayra Aydin" w:hAnsi="Kayra Aydin"/>
                    </w:rPr>
                    <w:t xml:space="preserve"> Aşağıdaki metni en az</w:t>
                  </w:r>
                  <w:r>
                    <w:rPr>
                      <w:rFonts w:ascii="Kayra Aydin" w:hAnsi="Kayra Aydin"/>
                    </w:rPr>
                    <w:t xml:space="preserve"> beş defa okutup yazdırınız. Dah</w:t>
                  </w:r>
                  <w:r w:rsidRPr="000A74BD">
                    <w:rPr>
                      <w:rFonts w:ascii="Kayra Aydin" w:hAnsi="Kayra Aydin"/>
                    </w:rPr>
                    <w:t xml:space="preserve">a sonra </w:t>
                  </w:r>
                  <w:r>
                    <w:rPr>
                      <w:rFonts w:ascii="Kayra Aydin" w:hAnsi="Kayra Aydin"/>
                    </w:rPr>
                    <w:t>Pepe’yi</w:t>
                  </w:r>
                  <w:r w:rsidRPr="000A74BD">
                    <w:rPr>
                      <w:rFonts w:ascii="Kayra Aydin" w:hAnsi="Kayra Aydin"/>
                    </w:rPr>
                    <w:t xml:space="preserve"> boyatınız.</w:t>
                  </w:r>
                </w:p>
                <w:p w:rsidR="001819C0" w:rsidRDefault="001819C0" w:rsidP="001819C0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</w:p>
                <w:p w:rsidR="001819C0" w:rsidRPr="000A74BD" w:rsidRDefault="001819C0" w:rsidP="001819C0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</w:p>
              </w:txbxContent>
            </v:textbox>
          </v:rect>
        </w:pict>
      </w:r>
    </w:p>
    <w:p w:rsidR="001819C0" w:rsidRPr="00931317" w:rsidRDefault="000F34F0" w:rsidP="001819C0">
      <w:pPr>
        <w:tabs>
          <w:tab w:val="left" w:pos="3300"/>
        </w:tabs>
        <w:spacing w:after="0" w:line="216" w:lineRule="auto"/>
        <w:rPr>
          <w:rFonts w:ascii="Kayra Aydin" w:hAnsi="Kayra Aydin"/>
          <w:sz w:val="44"/>
          <w:szCs w:val="44"/>
        </w:rPr>
      </w:pPr>
      <w:r>
        <w:rPr>
          <w:rFonts w:ascii="Kayra Aydin" w:hAnsi="Kayra Aydin"/>
          <w:noProof/>
          <w:sz w:val="44"/>
          <w:szCs w:val="44"/>
          <w:lang w:eastAsia="tr-TR"/>
        </w:rPr>
        <w:pict>
          <v:rect id="_x0000_s1180" style="position:absolute;margin-left:279.55pt;margin-top:-.15pt;width:225.6pt;height:277.2pt;z-index:251747328" strokecolor="#2f5496 [2408]" strokeweight="1.5pt">
            <v:fill opacity="0"/>
            <v:textbox>
              <w:txbxContent>
                <w:p w:rsidR="001819C0" w:rsidRDefault="001819C0" w:rsidP="001819C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40330" cy="3253740"/>
                        <wp:effectExtent l="19050" t="0" r="7620" b="0"/>
                        <wp:docPr id="3" name="Resim 1" descr="C:\Users\erkan\OneDrive\Masaüstü\pepee-resim-boyama-ornegi.jpg">
                          <a:hlinkClick xmlns:a="http://schemas.openxmlformats.org/drawingml/2006/main" r:id="rId33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pepee-resim-boyama-orneg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40330" cy="32537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1819C0" w:rsidRPr="00931317">
        <w:rPr>
          <w:rFonts w:ascii="Kayra Aydin" w:hAnsi="Kayra Aydin"/>
          <w:sz w:val="44"/>
          <w:szCs w:val="44"/>
        </w:rPr>
        <w:t>Ü</w:t>
      </w:r>
      <w:r w:rsidR="001819C0">
        <w:rPr>
          <w:rFonts w:ascii="Kayra Aydin" w:hAnsi="Kayra Aydin"/>
          <w:sz w:val="44"/>
          <w:szCs w:val="44"/>
        </w:rPr>
        <w:t>TÜ</w:t>
      </w:r>
    </w:p>
    <w:p w:rsidR="001819C0" w:rsidRPr="00931317" w:rsidRDefault="001819C0" w:rsidP="001819C0">
      <w:pPr>
        <w:tabs>
          <w:tab w:val="left" w:pos="3300"/>
        </w:tabs>
        <w:spacing w:after="0" w:line="216" w:lineRule="auto"/>
        <w:rPr>
          <w:rFonts w:ascii="Kayra Aydin" w:hAnsi="Kayra Aydin"/>
          <w:sz w:val="44"/>
          <w:szCs w:val="44"/>
        </w:rPr>
      </w:pPr>
      <w:r w:rsidRPr="00931317">
        <w:rPr>
          <w:rFonts w:ascii="Kayra Aydin" w:hAnsi="Kayra Aydin"/>
          <w:sz w:val="44"/>
          <w:szCs w:val="44"/>
        </w:rPr>
        <w:lastRenderedPageBreak/>
        <w:t xml:space="preserve">Anne o  </w:t>
      </w:r>
      <w:proofErr w:type="gramStart"/>
      <w:r w:rsidRPr="00931317">
        <w:rPr>
          <w:rFonts w:ascii="Kayra Aydin" w:hAnsi="Kayra Aydin"/>
          <w:sz w:val="44"/>
          <w:szCs w:val="44"/>
        </w:rPr>
        <w:t>ne ?</w:t>
      </w:r>
      <w:proofErr w:type="gramEnd"/>
    </w:p>
    <w:p w:rsidR="001819C0" w:rsidRPr="00931317" w:rsidRDefault="001819C0" w:rsidP="001819C0">
      <w:pPr>
        <w:tabs>
          <w:tab w:val="left" w:pos="3300"/>
        </w:tabs>
        <w:spacing w:after="0" w:line="216" w:lineRule="auto"/>
        <w:rPr>
          <w:rFonts w:ascii="Kayra Aydin" w:hAnsi="Kayra Aydin"/>
          <w:sz w:val="44"/>
          <w:szCs w:val="44"/>
        </w:rPr>
      </w:pPr>
      <w:r w:rsidRPr="00931317">
        <w:rPr>
          <w:rFonts w:ascii="Kayra Aydin" w:hAnsi="Kayra Aydin"/>
          <w:sz w:val="44"/>
          <w:szCs w:val="44"/>
        </w:rPr>
        <w:t xml:space="preserve">Mine </w:t>
      </w:r>
      <w:proofErr w:type="gramStart"/>
      <w:r w:rsidRPr="00931317">
        <w:rPr>
          <w:rFonts w:ascii="Kayra Aydin" w:hAnsi="Kayra Aydin"/>
          <w:sz w:val="44"/>
          <w:szCs w:val="44"/>
        </w:rPr>
        <w:t>o  1</w:t>
      </w:r>
      <w:proofErr w:type="gramEnd"/>
      <w:r w:rsidRPr="00931317">
        <w:rPr>
          <w:rFonts w:ascii="Kayra Aydin" w:hAnsi="Kayra Aydin"/>
          <w:sz w:val="44"/>
          <w:szCs w:val="44"/>
        </w:rPr>
        <w:t xml:space="preserve"> ütü.</w:t>
      </w:r>
    </w:p>
    <w:p w:rsidR="001819C0" w:rsidRPr="00931317" w:rsidRDefault="001819C0" w:rsidP="001819C0">
      <w:pPr>
        <w:tabs>
          <w:tab w:val="left" w:pos="3300"/>
        </w:tabs>
        <w:spacing w:after="0" w:line="216" w:lineRule="auto"/>
        <w:rPr>
          <w:rFonts w:ascii="Kayra Aydin" w:hAnsi="Kayra Aydin"/>
          <w:sz w:val="44"/>
          <w:szCs w:val="44"/>
        </w:rPr>
      </w:pPr>
      <w:r w:rsidRPr="00931317">
        <w:rPr>
          <w:rFonts w:ascii="Kayra Aydin" w:hAnsi="Kayra Aydin"/>
          <w:sz w:val="44"/>
          <w:szCs w:val="44"/>
        </w:rPr>
        <w:t xml:space="preserve">Anne o </w:t>
      </w:r>
      <w:proofErr w:type="gramStart"/>
      <w:r w:rsidRPr="00931317">
        <w:rPr>
          <w:rFonts w:ascii="Kayra Aydin" w:hAnsi="Kayra Aydin"/>
          <w:sz w:val="44"/>
          <w:szCs w:val="44"/>
        </w:rPr>
        <w:t>kimin ?</w:t>
      </w:r>
      <w:proofErr w:type="gramEnd"/>
      <w:r w:rsidRPr="00931317">
        <w:rPr>
          <w:rFonts w:ascii="Kayra Aydin" w:hAnsi="Kayra Aydin"/>
          <w:sz w:val="44"/>
          <w:szCs w:val="44"/>
        </w:rPr>
        <w:t xml:space="preserve"> </w:t>
      </w:r>
    </w:p>
    <w:p w:rsidR="001819C0" w:rsidRPr="00931317" w:rsidRDefault="001819C0" w:rsidP="001819C0">
      <w:pPr>
        <w:tabs>
          <w:tab w:val="left" w:pos="3300"/>
        </w:tabs>
        <w:spacing w:after="0" w:line="216" w:lineRule="auto"/>
        <w:rPr>
          <w:rFonts w:ascii="Kayra Aydin" w:hAnsi="Kayra Aydin"/>
          <w:sz w:val="44"/>
          <w:szCs w:val="44"/>
        </w:rPr>
      </w:pPr>
      <w:r w:rsidRPr="00931317">
        <w:rPr>
          <w:rFonts w:ascii="Kayra Aydin" w:hAnsi="Kayra Aydin"/>
          <w:sz w:val="44"/>
          <w:szCs w:val="44"/>
        </w:rPr>
        <w:t xml:space="preserve">Mine o ninenin.              </w:t>
      </w:r>
    </w:p>
    <w:p w:rsidR="001819C0" w:rsidRPr="00931317" w:rsidRDefault="001819C0" w:rsidP="001819C0">
      <w:pPr>
        <w:tabs>
          <w:tab w:val="left" w:pos="3300"/>
        </w:tabs>
        <w:spacing w:after="0" w:line="216" w:lineRule="auto"/>
        <w:rPr>
          <w:rFonts w:ascii="Kayra Aydin" w:hAnsi="Kayra Aydin"/>
          <w:sz w:val="44"/>
          <w:szCs w:val="44"/>
        </w:rPr>
      </w:pPr>
      <w:r w:rsidRPr="00931317">
        <w:rPr>
          <w:rFonts w:ascii="Kayra Aydin" w:hAnsi="Kayra Aydin"/>
          <w:sz w:val="44"/>
          <w:szCs w:val="44"/>
        </w:rPr>
        <w:t xml:space="preserve">Anne ütü ile iki etek ütüle.                            </w:t>
      </w:r>
    </w:p>
    <w:p w:rsidR="001819C0" w:rsidRPr="00931317" w:rsidRDefault="001819C0" w:rsidP="001819C0">
      <w:pPr>
        <w:tabs>
          <w:tab w:val="left" w:pos="3300"/>
        </w:tabs>
        <w:spacing w:after="0" w:line="216" w:lineRule="auto"/>
        <w:rPr>
          <w:rFonts w:ascii="Kayra Aydin" w:hAnsi="Kayra Aydin"/>
          <w:sz w:val="44"/>
          <w:szCs w:val="44"/>
        </w:rPr>
      </w:pPr>
      <w:r w:rsidRPr="00931317">
        <w:rPr>
          <w:rFonts w:ascii="Kayra Aydin" w:hAnsi="Kayra Aydin"/>
          <w:sz w:val="44"/>
          <w:szCs w:val="44"/>
        </w:rPr>
        <w:t xml:space="preserve">Ütü ile nineme etek ütüle.               </w:t>
      </w:r>
    </w:p>
    <w:p w:rsidR="001819C0" w:rsidRPr="00931317" w:rsidRDefault="001819C0" w:rsidP="001819C0">
      <w:pPr>
        <w:tabs>
          <w:tab w:val="left" w:pos="3300"/>
        </w:tabs>
        <w:spacing w:after="0" w:line="216" w:lineRule="auto"/>
        <w:rPr>
          <w:rFonts w:ascii="Kayra Aydin" w:hAnsi="Kayra Aydin"/>
          <w:sz w:val="44"/>
          <w:szCs w:val="44"/>
        </w:rPr>
      </w:pPr>
      <w:r w:rsidRPr="00931317">
        <w:rPr>
          <w:rFonts w:ascii="Kayra Aydin" w:hAnsi="Kayra Aydin"/>
          <w:sz w:val="44"/>
          <w:szCs w:val="44"/>
        </w:rPr>
        <w:t xml:space="preserve">Anne ütü ile atlet ütüle. </w:t>
      </w:r>
    </w:p>
    <w:p w:rsidR="001819C0" w:rsidRPr="00931317" w:rsidRDefault="001819C0" w:rsidP="001819C0">
      <w:pPr>
        <w:spacing w:after="0" w:line="216" w:lineRule="auto"/>
        <w:rPr>
          <w:rFonts w:ascii="TTKB Dik Temel Abece" w:hAnsi="TTKB Dik Temel Abece"/>
          <w:sz w:val="44"/>
          <w:szCs w:val="44"/>
        </w:rPr>
      </w:pPr>
      <w:r w:rsidRPr="00931317">
        <w:rPr>
          <w:rFonts w:ascii="Kayra Aydin" w:hAnsi="Kayra Aydin"/>
          <w:sz w:val="44"/>
          <w:szCs w:val="44"/>
        </w:rPr>
        <w:t>Ütüle anne ütüle.</w:t>
      </w:r>
    </w:p>
    <w:p w:rsidR="001819C0" w:rsidRDefault="000F34F0" w:rsidP="001819C0">
      <w:pPr>
        <w:rPr>
          <w:rFonts w:ascii="TTKB Dik Temel Abece" w:hAnsi="TTKB Dik Temel Abece"/>
          <w:sz w:val="72"/>
          <w:szCs w:val="72"/>
        </w:rPr>
      </w:pPr>
      <w:r w:rsidRPr="000F34F0">
        <w:rPr>
          <w:rFonts w:ascii="Times New Roman" w:hAnsi="Times New Roman" w:cs="Times New Roman"/>
          <w:sz w:val="24"/>
          <w:szCs w:val="24"/>
        </w:rPr>
        <w:pict>
          <v:group id="_x0000_s1182" style="position:absolute;margin-left:.5pt;margin-top:.75pt;width:521.25pt;height:33.4pt;z-index:-2515671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183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184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185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186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187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1819C0" w:rsidRDefault="000F34F0" w:rsidP="001819C0">
      <w:pPr>
        <w:rPr>
          <w:rFonts w:ascii="TTKB Dik Temel Abece" w:hAnsi="TTKB Dik Temel Abece"/>
          <w:sz w:val="72"/>
          <w:szCs w:val="72"/>
        </w:rPr>
      </w:pPr>
      <w:r w:rsidRPr="000F34F0">
        <w:rPr>
          <w:rFonts w:ascii="Times New Roman" w:hAnsi="Times New Roman" w:cs="Times New Roman"/>
          <w:sz w:val="24"/>
          <w:szCs w:val="24"/>
        </w:rPr>
        <w:pict>
          <v:group id="_x0000_s1188" style="position:absolute;margin-left:.5pt;margin-top:.75pt;width:521.25pt;height:33.4pt;z-index:-25156608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189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190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191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192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193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1819C0" w:rsidRDefault="000F34F0" w:rsidP="001819C0">
      <w:pPr>
        <w:rPr>
          <w:rFonts w:ascii="TTKB Dik Temel Abece" w:hAnsi="TTKB Dik Temel Abece"/>
          <w:sz w:val="72"/>
          <w:szCs w:val="72"/>
        </w:rPr>
      </w:pPr>
      <w:r w:rsidRPr="000F34F0">
        <w:rPr>
          <w:rFonts w:ascii="Times New Roman" w:hAnsi="Times New Roman" w:cs="Times New Roman"/>
          <w:sz w:val="24"/>
          <w:szCs w:val="24"/>
        </w:rPr>
        <w:pict>
          <v:group id="_x0000_s1194" style="position:absolute;margin-left:.5pt;margin-top:.75pt;width:521.25pt;height:33.4pt;z-index:-25156505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195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196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197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198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199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1819C0" w:rsidRDefault="000F34F0" w:rsidP="001819C0">
      <w:pPr>
        <w:rPr>
          <w:rFonts w:ascii="TTKB Dik Temel Abece" w:hAnsi="TTKB Dik Temel Abece"/>
          <w:sz w:val="72"/>
          <w:szCs w:val="72"/>
        </w:rPr>
      </w:pPr>
      <w:r w:rsidRPr="000F34F0">
        <w:rPr>
          <w:rFonts w:ascii="Times New Roman" w:hAnsi="Times New Roman" w:cs="Times New Roman"/>
          <w:sz w:val="24"/>
          <w:szCs w:val="24"/>
        </w:rPr>
        <w:pict>
          <v:group id="_x0000_s1200" style="position:absolute;margin-left:.5pt;margin-top:.75pt;width:521.25pt;height:33.4pt;z-index:-25156403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201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202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203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204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205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1819C0" w:rsidRDefault="000F34F0" w:rsidP="001819C0">
      <w:pPr>
        <w:rPr>
          <w:rFonts w:ascii="TTKB Dik Temel Abece" w:hAnsi="TTKB Dik Temel Abece"/>
          <w:sz w:val="72"/>
          <w:szCs w:val="72"/>
        </w:rPr>
      </w:pPr>
      <w:r w:rsidRPr="000F34F0">
        <w:rPr>
          <w:rFonts w:ascii="Times New Roman" w:hAnsi="Times New Roman" w:cs="Times New Roman"/>
          <w:sz w:val="24"/>
          <w:szCs w:val="24"/>
        </w:rPr>
        <w:pict>
          <v:group id="_x0000_s1206" style="position:absolute;margin-left:.5pt;margin-top:.75pt;width:521.25pt;height:33.4pt;z-index:-25156300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207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208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209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210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211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1819C0" w:rsidRDefault="000F34F0" w:rsidP="001819C0">
      <w:pPr>
        <w:rPr>
          <w:rFonts w:ascii="TTKB Dik Temel Abece" w:hAnsi="TTKB Dik Temel Abece"/>
          <w:sz w:val="72"/>
          <w:szCs w:val="72"/>
        </w:rPr>
      </w:pPr>
      <w:r w:rsidRPr="000F34F0">
        <w:rPr>
          <w:rFonts w:ascii="Times New Roman" w:hAnsi="Times New Roman" w:cs="Times New Roman"/>
          <w:sz w:val="24"/>
          <w:szCs w:val="24"/>
        </w:rPr>
        <w:pict>
          <v:group id="_x0000_s1212" style="position:absolute;margin-left:.5pt;margin-top:.75pt;width:521.25pt;height:33.4pt;z-index:-25156198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213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214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215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216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217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1819C0" w:rsidRPr="001770C2" w:rsidRDefault="000F34F0" w:rsidP="001819C0">
      <w:pPr>
        <w:rPr>
          <w:rFonts w:ascii="TTKB Dik Temel Abece" w:hAnsi="TTKB Dik Temel Abece"/>
          <w:sz w:val="72"/>
          <w:szCs w:val="72"/>
        </w:rPr>
      </w:pPr>
      <w:r w:rsidRPr="000F34F0">
        <w:rPr>
          <w:rFonts w:ascii="Times New Roman" w:hAnsi="Times New Roman" w:cs="Times New Roman"/>
          <w:sz w:val="24"/>
          <w:szCs w:val="24"/>
        </w:rPr>
        <w:pict>
          <v:group id="_x0000_s1224" style="position:absolute;margin-left:.5pt;margin-top:103.35pt;width:521.25pt;height:33.4pt;z-index:-2515599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225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226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227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228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229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  <w:r w:rsidRPr="000F34F0">
        <w:rPr>
          <w:rFonts w:ascii="Times New Roman" w:hAnsi="Times New Roman" w:cs="Times New Roman"/>
          <w:sz w:val="24"/>
          <w:szCs w:val="24"/>
        </w:rPr>
        <w:pict>
          <v:group id="_x0000_s1230" style="position:absolute;margin-left:-.25pt;margin-top:51.75pt;width:521.25pt;height:33.4pt;z-index:-2515589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231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232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233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234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235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  <w:r w:rsidRPr="000F34F0">
        <w:rPr>
          <w:rFonts w:ascii="Times New Roman" w:hAnsi="Times New Roman" w:cs="Times New Roman"/>
          <w:sz w:val="24"/>
          <w:szCs w:val="24"/>
        </w:rPr>
        <w:pict>
          <v:group id="_x0000_s1218" style="position:absolute;margin-left:.5pt;margin-top:.75pt;width:521.25pt;height:33.4pt;z-index:-25156096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219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220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221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222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223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69179C" w:rsidRDefault="0069179C" w:rsidP="001819C0">
      <w:pPr>
        <w:tabs>
          <w:tab w:val="left" w:pos="2952"/>
        </w:tabs>
        <w:ind w:left="-284"/>
        <w:rPr>
          <w:rFonts w:ascii="TTKB Dik Temel Abece" w:hAnsi="TTKB Dik Temel Abece"/>
          <w:sz w:val="72"/>
          <w:szCs w:val="72"/>
        </w:rPr>
      </w:pPr>
    </w:p>
    <w:p w:rsidR="00D14B66" w:rsidRDefault="00D14B66" w:rsidP="0069179C">
      <w:pPr>
        <w:rPr>
          <w:rFonts w:ascii="TTKB Dik Temel Abece" w:hAnsi="TTKB Dik Temel Abece"/>
          <w:sz w:val="72"/>
          <w:szCs w:val="72"/>
        </w:rPr>
      </w:pPr>
    </w:p>
    <w:p w:rsidR="0069179C" w:rsidRPr="007F3023" w:rsidRDefault="0069179C" w:rsidP="0069179C">
      <w:pPr>
        <w:jc w:val="center"/>
        <w:rPr>
          <w:rFonts w:ascii="Kayra Aydin" w:hAnsi="Kayra Aydin"/>
          <w:sz w:val="36"/>
          <w:szCs w:val="36"/>
        </w:rPr>
      </w:pPr>
      <w:r w:rsidRPr="007F3023">
        <w:rPr>
          <w:rFonts w:ascii="Kayra Aydin" w:hAnsi="Kayra Aydin"/>
          <w:sz w:val="36"/>
          <w:szCs w:val="36"/>
        </w:rPr>
        <w:t xml:space="preserve">Aşağıdaki eşleştirmeleri örnekteki gibi yaptırınız. </w:t>
      </w:r>
    </w:p>
    <w:p w:rsidR="0069179C" w:rsidRPr="007F3023" w:rsidRDefault="0069179C" w:rsidP="0069179C">
      <w:pPr>
        <w:jc w:val="center"/>
        <w:rPr>
          <w:rFonts w:ascii="Kayra Aydin" w:hAnsi="Kayra Aydin"/>
          <w:sz w:val="36"/>
          <w:szCs w:val="36"/>
        </w:rPr>
      </w:pPr>
    </w:p>
    <w:p w:rsidR="0069179C" w:rsidRPr="006D72EE" w:rsidRDefault="000F34F0" w:rsidP="0069179C">
      <w:pPr>
        <w:tabs>
          <w:tab w:val="left" w:pos="2520"/>
          <w:tab w:val="left" w:pos="5490"/>
          <w:tab w:val="left" w:pos="7920"/>
        </w:tabs>
        <w:rPr>
          <w:rFonts w:ascii="Kayra Aydin" w:hAnsi="Kayra Aydin"/>
          <w:sz w:val="32"/>
          <w:szCs w:val="32"/>
        </w:rPr>
      </w:pPr>
      <w:r>
        <w:rPr>
          <w:rFonts w:ascii="Kayra Aydin" w:hAnsi="Kayra Aydin"/>
          <w:noProof/>
          <w:sz w:val="32"/>
          <w:szCs w:val="32"/>
          <w:lang w:eastAsia="tr-TR"/>
        </w:rPr>
        <w:pict>
          <v:line id="Düz Bağlayıcı 6" o:spid="_x0000_s1236" style="position:absolute;flip:x;z-index:251759616;visibility:visible" from="220.15pt,.6pt" to="220.15pt,67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" strokecolor="#5b9bd5 [3204]" strokeweight=".5pt">
            <v:stroke joinstyle="miter"/>
          </v:line>
        </w:pict>
      </w:r>
      <w:r>
        <w:rPr>
          <w:rFonts w:ascii="Kayra Aydin" w:hAnsi="Kayra Aydin"/>
          <w:noProof/>
          <w:sz w:val="32"/>
          <w:szCs w:val="32"/>
          <w:lang w:eastAsia="tr-TR"/>
        </w:rPr>
        <w:pict>
          <v:shape id="_x0000_s1239" type="#_x0000_t32" style="position:absolute;margin-left:23.35pt;margin-top:11.6pt;width:100.8pt;height:28.8pt;z-index:251762688" o:connectortype="straight">
            <v:stroke endarrow="block"/>
          </v:shape>
        </w:pict>
      </w:r>
      <w:r w:rsidR="0069179C" w:rsidRPr="006D72EE">
        <w:rPr>
          <w:rFonts w:ascii="Kayra Aydin" w:hAnsi="Kayra Aydin"/>
          <w:sz w:val="32"/>
          <w:szCs w:val="32"/>
        </w:rPr>
        <w:t>Mi</w:t>
      </w:r>
      <w:r w:rsidR="0069179C" w:rsidRPr="006D72EE">
        <w:rPr>
          <w:rFonts w:ascii="Kayra Aydin" w:hAnsi="Kayra Aydin"/>
          <w:sz w:val="32"/>
          <w:szCs w:val="32"/>
        </w:rPr>
        <w:tab/>
        <w:t>kine</w:t>
      </w:r>
      <w:r w:rsidR="0069179C" w:rsidRPr="006D72EE">
        <w:rPr>
          <w:rFonts w:ascii="Kayra Aydin" w:hAnsi="Kayra Aydin"/>
          <w:sz w:val="32"/>
          <w:szCs w:val="32"/>
        </w:rPr>
        <w:tab/>
      </w:r>
      <w:proofErr w:type="spellStart"/>
      <w:r w:rsidR="0069179C" w:rsidRPr="006D72EE">
        <w:rPr>
          <w:rFonts w:ascii="Kayra Aydin" w:hAnsi="Kayra Aydin"/>
          <w:sz w:val="32"/>
          <w:szCs w:val="32"/>
        </w:rPr>
        <w:t>ku</w:t>
      </w:r>
      <w:proofErr w:type="spellEnd"/>
      <w:r w:rsidR="0069179C" w:rsidRPr="006D72EE">
        <w:rPr>
          <w:rFonts w:ascii="Kayra Aydin" w:hAnsi="Kayra Aydin"/>
          <w:sz w:val="32"/>
          <w:szCs w:val="32"/>
        </w:rPr>
        <w:tab/>
      </w:r>
      <w:proofErr w:type="spellStart"/>
      <w:r w:rsidR="0069179C" w:rsidRPr="006D72EE">
        <w:rPr>
          <w:rFonts w:ascii="Kayra Aydin" w:hAnsi="Kayra Aydin"/>
          <w:sz w:val="32"/>
          <w:szCs w:val="32"/>
        </w:rPr>
        <w:t>lek</w:t>
      </w:r>
      <w:proofErr w:type="spellEnd"/>
    </w:p>
    <w:p w:rsidR="0069179C" w:rsidRPr="006D72EE" w:rsidRDefault="0069179C" w:rsidP="0069179C">
      <w:pPr>
        <w:tabs>
          <w:tab w:val="left" w:pos="2520"/>
          <w:tab w:val="left" w:pos="5490"/>
          <w:tab w:val="left" w:pos="7920"/>
        </w:tabs>
        <w:rPr>
          <w:rFonts w:ascii="Kayra Aydin" w:hAnsi="Kayra Aydin"/>
          <w:sz w:val="32"/>
          <w:szCs w:val="32"/>
        </w:rPr>
      </w:pPr>
      <w:proofErr w:type="spellStart"/>
      <w:r w:rsidRPr="006D72EE">
        <w:rPr>
          <w:rFonts w:ascii="Kayra Aydin" w:hAnsi="Kayra Aydin"/>
          <w:sz w:val="32"/>
          <w:szCs w:val="32"/>
        </w:rPr>
        <w:t>Ma</w:t>
      </w:r>
      <w:proofErr w:type="spellEnd"/>
      <w:r w:rsidRPr="006D72EE">
        <w:rPr>
          <w:rFonts w:ascii="Kayra Aydin" w:hAnsi="Kayra Aydin"/>
          <w:sz w:val="32"/>
          <w:szCs w:val="32"/>
        </w:rPr>
        <w:tab/>
        <w:t>ne</w:t>
      </w:r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ko</w:t>
      </w:r>
      <w:proofErr w:type="spellEnd"/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nuk</w:t>
      </w:r>
      <w:proofErr w:type="spellEnd"/>
    </w:p>
    <w:p w:rsidR="0069179C" w:rsidRPr="006D72EE" w:rsidRDefault="0069179C" w:rsidP="0069179C">
      <w:pPr>
        <w:tabs>
          <w:tab w:val="left" w:pos="2520"/>
          <w:tab w:val="left" w:pos="5490"/>
          <w:tab w:val="left" w:pos="7920"/>
        </w:tabs>
        <w:rPr>
          <w:rFonts w:ascii="Kayra Aydin" w:hAnsi="Kayra Aydin"/>
          <w:sz w:val="32"/>
          <w:szCs w:val="32"/>
        </w:rPr>
      </w:pPr>
      <w:proofErr w:type="spellStart"/>
      <w:r w:rsidRPr="006D72EE">
        <w:rPr>
          <w:rFonts w:ascii="Kayra Aydin" w:hAnsi="Kayra Aydin"/>
          <w:sz w:val="32"/>
          <w:szCs w:val="32"/>
        </w:rPr>
        <w:lastRenderedPageBreak/>
        <w:t>Me</w:t>
      </w:r>
      <w:proofErr w:type="spellEnd"/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lek</w:t>
      </w:r>
      <w:proofErr w:type="spellEnd"/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ke</w:t>
      </w:r>
      <w:proofErr w:type="spellEnd"/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mek</w:t>
      </w:r>
      <w:proofErr w:type="spellEnd"/>
    </w:p>
    <w:p w:rsidR="0069179C" w:rsidRPr="006D72EE" w:rsidRDefault="000F34F0" w:rsidP="0069179C">
      <w:pPr>
        <w:tabs>
          <w:tab w:val="left" w:pos="2520"/>
          <w:tab w:val="left" w:pos="5490"/>
        </w:tabs>
        <w:rPr>
          <w:rFonts w:ascii="Kayra Aydin" w:hAnsi="Kayra Aydin"/>
          <w:sz w:val="32"/>
          <w:szCs w:val="32"/>
        </w:rPr>
      </w:pPr>
      <w:r>
        <w:rPr>
          <w:rFonts w:ascii="Kayra Aydin" w:hAnsi="Kayra Aydin"/>
          <w:noProof/>
          <w:sz w:val="32"/>
          <w:szCs w:val="32"/>
          <w:lang w:eastAsia="tr-TR"/>
        </w:rPr>
        <w:pict>
          <v:line id="Düz Bağlayıcı 7" o:spid="_x0000_s1237" style="position:absolute;z-index:251760640;visibility:visible" from="-11.6pt,33.4pt" to="467.35pt,3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" strokecolor="black [3200]" strokeweight=".5pt">
            <v:stroke joinstyle="miter"/>
          </v:line>
        </w:pict>
      </w:r>
      <w:proofErr w:type="spellStart"/>
      <w:r w:rsidR="0069179C" w:rsidRPr="006D72EE">
        <w:rPr>
          <w:rFonts w:ascii="Kayra Aydin" w:hAnsi="Kayra Aydin"/>
          <w:sz w:val="32"/>
          <w:szCs w:val="32"/>
        </w:rPr>
        <w:t>Na</w:t>
      </w:r>
      <w:proofErr w:type="spellEnd"/>
      <w:r w:rsidR="0069179C" w:rsidRPr="006D72EE">
        <w:rPr>
          <w:rFonts w:ascii="Kayra Aydin" w:hAnsi="Kayra Aydin"/>
          <w:sz w:val="32"/>
          <w:szCs w:val="32"/>
        </w:rPr>
        <w:tab/>
      </w:r>
      <w:proofErr w:type="spellStart"/>
      <w:r w:rsidR="0069179C" w:rsidRPr="006D72EE">
        <w:rPr>
          <w:rFonts w:ascii="Kayra Aydin" w:hAnsi="Kayra Aydin"/>
          <w:sz w:val="32"/>
          <w:szCs w:val="32"/>
        </w:rPr>
        <w:t>neli</w:t>
      </w:r>
      <w:proofErr w:type="spellEnd"/>
      <w:r w:rsidR="0069179C" w:rsidRPr="006D72EE">
        <w:rPr>
          <w:rFonts w:ascii="Kayra Aydin" w:hAnsi="Kayra Aydin"/>
          <w:sz w:val="32"/>
          <w:szCs w:val="32"/>
        </w:rPr>
        <w:tab/>
        <w:t>ek                 lak</w:t>
      </w:r>
    </w:p>
    <w:p w:rsidR="0069179C" w:rsidRPr="006D72EE" w:rsidRDefault="0069179C" w:rsidP="0069179C">
      <w:pPr>
        <w:tabs>
          <w:tab w:val="left" w:pos="2376"/>
          <w:tab w:val="left" w:pos="2475"/>
          <w:tab w:val="left" w:pos="5445"/>
          <w:tab w:val="left" w:pos="7860"/>
        </w:tabs>
        <w:rPr>
          <w:rFonts w:ascii="Kayra Aydin" w:hAnsi="Kayra Aydin"/>
          <w:sz w:val="32"/>
          <w:szCs w:val="32"/>
        </w:rPr>
      </w:pPr>
    </w:p>
    <w:p w:rsidR="0069179C" w:rsidRPr="006D72EE" w:rsidRDefault="0069179C" w:rsidP="0069179C">
      <w:pPr>
        <w:tabs>
          <w:tab w:val="left" w:pos="2376"/>
          <w:tab w:val="left" w:pos="2475"/>
          <w:tab w:val="left" w:pos="5445"/>
          <w:tab w:val="left" w:pos="7860"/>
        </w:tabs>
        <w:rPr>
          <w:rFonts w:ascii="Kayra Aydin" w:hAnsi="Kayra Aydin"/>
          <w:sz w:val="32"/>
          <w:szCs w:val="32"/>
        </w:rPr>
      </w:pPr>
      <w:r w:rsidRPr="006D72EE">
        <w:rPr>
          <w:rFonts w:ascii="Kayra Aydin" w:hAnsi="Kayra Aydin"/>
          <w:sz w:val="32"/>
          <w:szCs w:val="32"/>
        </w:rPr>
        <w:t>O</w:t>
      </w:r>
      <w:r w:rsidRPr="006D72EE">
        <w:rPr>
          <w:rFonts w:ascii="Kayra Aydin" w:hAnsi="Kayra Aydin"/>
          <w:sz w:val="32"/>
          <w:szCs w:val="32"/>
        </w:rPr>
        <w:tab/>
        <w:t xml:space="preserve"> </w:t>
      </w:r>
      <w:proofErr w:type="spellStart"/>
      <w:r w:rsidRPr="006D72EE">
        <w:rPr>
          <w:rFonts w:ascii="Kayra Aydin" w:hAnsi="Kayra Aydin"/>
          <w:sz w:val="32"/>
          <w:szCs w:val="32"/>
        </w:rPr>
        <w:t>lu</w:t>
      </w:r>
      <w:proofErr w:type="spellEnd"/>
      <w:r w:rsidRPr="006D72EE">
        <w:rPr>
          <w:rFonts w:ascii="Kayra Aydin" w:hAnsi="Kayra Aydin"/>
          <w:sz w:val="32"/>
          <w:szCs w:val="32"/>
        </w:rPr>
        <w:tab/>
        <w:t>Ya</w:t>
      </w:r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lolu</w:t>
      </w:r>
      <w:proofErr w:type="spellEnd"/>
    </w:p>
    <w:p w:rsidR="0069179C" w:rsidRPr="006D72EE" w:rsidRDefault="0069179C" w:rsidP="0069179C">
      <w:pPr>
        <w:tabs>
          <w:tab w:val="left" w:pos="2475"/>
          <w:tab w:val="left" w:pos="5445"/>
          <w:tab w:val="left" w:pos="7860"/>
        </w:tabs>
        <w:rPr>
          <w:rFonts w:ascii="Kayra Aydin" w:hAnsi="Kayra Aydin"/>
          <w:sz w:val="32"/>
          <w:szCs w:val="32"/>
        </w:rPr>
      </w:pPr>
      <w:r w:rsidRPr="006D72EE">
        <w:rPr>
          <w:rFonts w:ascii="Kayra Aydin" w:hAnsi="Kayra Aydin"/>
          <w:sz w:val="32"/>
          <w:szCs w:val="32"/>
        </w:rPr>
        <w:t>La</w:t>
      </w:r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le</w:t>
      </w:r>
      <w:proofErr w:type="spellEnd"/>
      <w:r w:rsidRPr="006D72EE">
        <w:rPr>
          <w:rFonts w:ascii="Kayra Aydin" w:hAnsi="Kayra Aydin"/>
          <w:sz w:val="32"/>
          <w:szCs w:val="32"/>
        </w:rPr>
        <w:tab/>
        <w:t>Ki</w:t>
      </w:r>
      <w:r w:rsidRPr="006D72EE">
        <w:rPr>
          <w:rFonts w:ascii="Kayra Aydin" w:hAnsi="Kayra Aydin"/>
          <w:sz w:val="32"/>
          <w:szCs w:val="32"/>
        </w:rPr>
        <w:tab/>
        <w:t>tak</w:t>
      </w:r>
    </w:p>
    <w:p w:rsidR="0069179C" w:rsidRPr="006D72EE" w:rsidRDefault="0069179C" w:rsidP="0069179C">
      <w:pPr>
        <w:tabs>
          <w:tab w:val="left" w:pos="5445"/>
          <w:tab w:val="left" w:pos="7860"/>
        </w:tabs>
        <w:rPr>
          <w:rFonts w:ascii="Kayra Aydin" w:hAnsi="Kayra Aydin"/>
          <w:sz w:val="32"/>
          <w:szCs w:val="32"/>
        </w:rPr>
      </w:pPr>
      <w:r w:rsidRPr="006D72EE">
        <w:rPr>
          <w:rFonts w:ascii="Kayra Aydin" w:hAnsi="Kayra Aydin"/>
          <w:sz w:val="32"/>
          <w:szCs w:val="32"/>
        </w:rPr>
        <w:t>Nane              kul</w:t>
      </w:r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Lo</w:t>
      </w:r>
      <w:proofErr w:type="spellEnd"/>
      <w:r w:rsidRPr="006D72EE">
        <w:rPr>
          <w:rFonts w:ascii="Kayra Aydin" w:hAnsi="Kayra Aydin"/>
          <w:sz w:val="32"/>
          <w:szCs w:val="32"/>
        </w:rPr>
        <w:tab/>
        <w:t>tin</w:t>
      </w:r>
    </w:p>
    <w:p w:rsidR="0069179C" w:rsidRPr="006D72EE" w:rsidRDefault="0069179C" w:rsidP="0069179C">
      <w:pPr>
        <w:tabs>
          <w:tab w:val="left" w:pos="2496"/>
          <w:tab w:val="left" w:pos="5445"/>
          <w:tab w:val="left" w:pos="7872"/>
        </w:tabs>
        <w:rPr>
          <w:rFonts w:ascii="Kayra Aydin" w:hAnsi="Kayra Aydin"/>
          <w:sz w:val="32"/>
          <w:szCs w:val="32"/>
        </w:rPr>
      </w:pPr>
      <w:r w:rsidRPr="006D72EE">
        <w:rPr>
          <w:rFonts w:ascii="Kayra Aydin" w:hAnsi="Kayra Aydin"/>
          <w:sz w:val="32"/>
          <w:szCs w:val="32"/>
        </w:rPr>
        <w:t>Tutuk</w:t>
      </w:r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li</w:t>
      </w:r>
      <w:proofErr w:type="spellEnd"/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Me</w:t>
      </w:r>
      <w:proofErr w:type="spellEnd"/>
      <w:r w:rsidRPr="006D72EE">
        <w:rPr>
          <w:rFonts w:ascii="Kayra Aydin" w:hAnsi="Kayra Aydin"/>
          <w:sz w:val="32"/>
          <w:szCs w:val="32"/>
        </w:rPr>
        <w:tab/>
        <w:t>kum</w:t>
      </w:r>
    </w:p>
    <w:p w:rsidR="0069179C" w:rsidRPr="006D72EE" w:rsidRDefault="000F34F0" w:rsidP="0069179C">
      <w:pPr>
        <w:rPr>
          <w:rFonts w:ascii="Kayra Aydin" w:hAnsi="Kayra Aydin"/>
          <w:sz w:val="32"/>
          <w:szCs w:val="32"/>
        </w:rPr>
      </w:pPr>
      <w:r w:rsidRPr="000F34F0">
        <w:rPr>
          <w:rFonts w:ascii="TTKB Dik Temel Abece" w:hAnsi="TTKB Dik Temel Abece"/>
          <w:noProof/>
          <w:sz w:val="32"/>
          <w:szCs w:val="32"/>
          <w:lang w:eastAsia="tr-TR"/>
        </w:rPr>
        <w:pict>
          <v:line id="Düz Bağlayıcı 9" o:spid="_x0000_s1238" style="position:absolute;z-index:251761664;visibility:visible" from="-26.6pt,13.1pt" to="474.4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" strokecolor="#5b9bd5 [3204]" strokeweight=".5pt">
            <v:stroke joinstyle="miter"/>
          </v:line>
        </w:pict>
      </w:r>
    </w:p>
    <w:p w:rsidR="0069179C" w:rsidRPr="006D72EE" w:rsidRDefault="0069179C" w:rsidP="0069179C">
      <w:pPr>
        <w:tabs>
          <w:tab w:val="left" w:pos="2340"/>
          <w:tab w:val="left" w:pos="5268"/>
          <w:tab w:val="left" w:pos="7884"/>
          <w:tab w:val="left" w:pos="7944"/>
        </w:tabs>
        <w:rPr>
          <w:rFonts w:ascii="Kayra Aydin" w:hAnsi="Kayra Aydin"/>
          <w:sz w:val="32"/>
          <w:szCs w:val="32"/>
        </w:rPr>
      </w:pPr>
      <w:proofErr w:type="spellStart"/>
      <w:r w:rsidRPr="006D72EE">
        <w:rPr>
          <w:rFonts w:ascii="Kayra Aydin" w:hAnsi="Kayra Aydin"/>
          <w:sz w:val="32"/>
          <w:szCs w:val="32"/>
        </w:rPr>
        <w:t>ka</w:t>
      </w:r>
      <w:proofErr w:type="spellEnd"/>
      <w:r w:rsidRPr="006D72EE">
        <w:rPr>
          <w:rFonts w:ascii="Kayra Aydin" w:hAnsi="Kayra Aydin"/>
          <w:sz w:val="32"/>
          <w:szCs w:val="32"/>
        </w:rPr>
        <w:tab/>
        <w:t>yun</w:t>
      </w:r>
      <w:r w:rsidRPr="006D72EE">
        <w:rPr>
          <w:rFonts w:ascii="Kayra Aydin" w:hAnsi="Kayra Aydin"/>
          <w:sz w:val="32"/>
          <w:szCs w:val="32"/>
        </w:rPr>
        <w:tab/>
        <w:t>ütü</w:t>
      </w:r>
      <w:r w:rsidRPr="006D72EE">
        <w:rPr>
          <w:rFonts w:ascii="Kayra Aydin" w:hAnsi="Kayra Aydin"/>
          <w:sz w:val="32"/>
          <w:szCs w:val="32"/>
        </w:rPr>
        <w:tab/>
        <w:t>kulu</w:t>
      </w:r>
      <w:r w:rsidRPr="006D72EE">
        <w:rPr>
          <w:rFonts w:ascii="Kayra Aydin" w:hAnsi="Kayra Aydin"/>
          <w:sz w:val="32"/>
          <w:szCs w:val="32"/>
        </w:rPr>
        <w:tab/>
      </w:r>
    </w:p>
    <w:p w:rsidR="0069179C" w:rsidRPr="006D72EE" w:rsidRDefault="0069179C" w:rsidP="0069179C">
      <w:pPr>
        <w:tabs>
          <w:tab w:val="left" w:pos="2340"/>
          <w:tab w:val="left" w:pos="5268"/>
          <w:tab w:val="left" w:pos="7944"/>
        </w:tabs>
        <w:rPr>
          <w:rFonts w:ascii="Kayra Aydin" w:hAnsi="Kayra Aydin"/>
          <w:sz w:val="32"/>
          <w:szCs w:val="32"/>
        </w:rPr>
      </w:pPr>
      <w:proofErr w:type="gramStart"/>
      <w:r w:rsidRPr="006D72EE">
        <w:rPr>
          <w:rFonts w:ascii="Kayra Aydin" w:hAnsi="Kayra Aydin"/>
          <w:sz w:val="32"/>
          <w:szCs w:val="32"/>
        </w:rPr>
        <w:t>ta</w:t>
      </w:r>
      <w:proofErr w:type="gramEnd"/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lek</w:t>
      </w:r>
      <w:proofErr w:type="spellEnd"/>
      <w:r w:rsidRPr="006D72EE">
        <w:rPr>
          <w:rFonts w:ascii="Kayra Aydin" w:hAnsi="Kayra Aydin"/>
          <w:sz w:val="32"/>
          <w:szCs w:val="32"/>
        </w:rPr>
        <w:tab/>
        <w:t>oy</w:t>
      </w:r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lü</w:t>
      </w:r>
      <w:proofErr w:type="spellEnd"/>
    </w:p>
    <w:p w:rsidR="0069179C" w:rsidRPr="006D72EE" w:rsidRDefault="0069179C" w:rsidP="0069179C">
      <w:pPr>
        <w:tabs>
          <w:tab w:val="left" w:pos="2340"/>
          <w:tab w:val="left" w:pos="5268"/>
          <w:tab w:val="left" w:pos="7944"/>
        </w:tabs>
        <w:rPr>
          <w:rFonts w:ascii="Kayra Aydin" w:hAnsi="Kayra Aydin"/>
          <w:sz w:val="32"/>
          <w:szCs w:val="32"/>
        </w:rPr>
      </w:pPr>
      <w:proofErr w:type="spellStart"/>
      <w:r w:rsidRPr="006D72EE">
        <w:rPr>
          <w:rFonts w:ascii="Kayra Aydin" w:hAnsi="Kayra Aydin"/>
          <w:sz w:val="32"/>
          <w:szCs w:val="32"/>
        </w:rPr>
        <w:t>ko</w:t>
      </w:r>
      <w:proofErr w:type="spellEnd"/>
      <w:r w:rsidRPr="006D72EE">
        <w:rPr>
          <w:rFonts w:ascii="Kayra Aydin" w:hAnsi="Kayra Aydin"/>
          <w:sz w:val="32"/>
          <w:szCs w:val="32"/>
        </w:rPr>
        <w:tab/>
        <w:t>ya</w:t>
      </w:r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ke</w:t>
      </w:r>
      <w:proofErr w:type="spellEnd"/>
      <w:r w:rsidRPr="006D72EE">
        <w:rPr>
          <w:rFonts w:ascii="Kayra Aydin" w:hAnsi="Kayra Aydin"/>
          <w:sz w:val="32"/>
          <w:szCs w:val="32"/>
        </w:rPr>
        <w:tab/>
        <w:t>kik</w:t>
      </w:r>
    </w:p>
    <w:p w:rsidR="0069179C" w:rsidRPr="006D72EE" w:rsidRDefault="0069179C" w:rsidP="0069179C">
      <w:pPr>
        <w:tabs>
          <w:tab w:val="left" w:pos="2340"/>
          <w:tab w:val="left" w:pos="5268"/>
          <w:tab w:val="left" w:pos="7944"/>
        </w:tabs>
        <w:rPr>
          <w:rFonts w:ascii="Kayra Aydin" w:hAnsi="Kayra Aydin"/>
          <w:sz w:val="32"/>
          <w:szCs w:val="32"/>
        </w:rPr>
      </w:pPr>
      <w:proofErr w:type="gramStart"/>
      <w:r w:rsidRPr="006D72EE">
        <w:rPr>
          <w:rFonts w:ascii="Kayra Aydin" w:hAnsi="Kayra Aydin"/>
          <w:sz w:val="32"/>
          <w:szCs w:val="32"/>
        </w:rPr>
        <w:t>ley</w:t>
      </w:r>
      <w:proofErr w:type="gramEnd"/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neli</w:t>
      </w:r>
      <w:proofErr w:type="spellEnd"/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ko</w:t>
      </w:r>
      <w:proofErr w:type="spellEnd"/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na</w:t>
      </w:r>
      <w:proofErr w:type="spellEnd"/>
    </w:p>
    <w:p w:rsidR="0069179C" w:rsidRPr="006D72EE" w:rsidRDefault="000F34F0" w:rsidP="0069179C">
      <w:pPr>
        <w:rPr>
          <w:rFonts w:ascii="TTKB Dik Temel Abece" w:hAnsi="TTKB Dik Temel Abece"/>
          <w:sz w:val="32"/>
          <w:szCs w:val="32"/>
        </w:rPr>
      </w:pPr>
      <w:r>
        <w:rPr>
          <w:rFonts w:ascii="TTKB Dik Temel Abece" w:hAnsi="TTKB Dik Temel Abece"/>
          <w:noProof/>
          <w:sz w:val="32"/>
          <w:szCs w:val="32"/>
          <w:lang w:eastAsia="tr-TR"/>
        </w:rPr>
        <w:pict>
          <v:line id="_x0000_s1240" style="position:absolute;z-index:251763712;visibility:visible" from="-26.6pt,34.35pt" to="474.4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" strokecolor="#5b9bd5 [3204]" strokeweight=".5pt">
            <v:stroke joinstyle="miter"/>
          </v:line>
        </w:pict>
      </w:r>
    </w:p>
    <w:p w:rsidR="0069179C" w:rsidRPr="006D72EE" w:rsidRDefault="0069179C" w:rsidP="0069179C">
      <w:pPr>
        <w:rPr>
          <w:rFonts w:ascii="TTKB Dik Temel Abece" w:hAnsi="TTKB Dik Temel Abece"/>
          <w:sz w:val="32"/>
          <w:szCs w:val="32"/>
        </w:rPr>
      </w:pPr>
    </w:p>
    <w:p w:rsidR="0069179C" w:rsidRPr="006D72EE" w:rsidRDefault="0069179C" w:rsidP="0069179C">
      <w:pPr>
        <w:tabs>
          <w:tab w:val="left" w:pos="2292"/>
          <w:tab w:val="left" w:pos="5196"/>
          <w:tab w:val="left" w:pos="7488"/>
        </w:tabs>
        <w:rPr>
          <w:rFonts w:ascii="Kayra Aydin" w:hAnsi="Kayra Aydin"/>
          <w:sz w:val="32"/>
          <w:szCs w:val="32"/>
        </w:rPr>
      </w:pPr>
      <w:proofErr w:type="gramStart"/>
      <w:r w:rsidRPr="006D72EE">
        <w:rPr>
          <w:rFonts w:ascii="Kayra Aydin" w:hAnsi="Kayra Aydin"/>
          <w:sz w:val="32"/>
          <w:szCs w:val="32"/>
        </w:rPr>
        <w:t>kol</w:t>
      </w:r>
      <w:proofErr w:type="gramEnd"/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ka</w:t>
      </w:r>
      <w:proofErr w:type="spellEnd"/>
      <w:r w:rsidRPr="006D72EE">
        <w:rPr>
          <w:rFonts w:ascii="Kayra Aydin" w:hAnsi="Kayra Aydin"/>
          <w:sz w:val="32"/>
          <w:szCs w:val="32"/>
        </w:rPr>
        <w:tab/>
        <w:t>ki</w:t>
      </w:r>
      <w:r w:rsidRPr="006D72EE">
        <w:rPr>
          <w:rFonts w:ascii="Kayra Aydin" w:hAnsi="Kayra Aydin"/>
          <w:sz w:val="32"/>
          <w:szCs w:val="32"/>
        </w:rPr>
        <w:tab/>
      </w:r>
      <w:r>
        <w:rPr>
          <w:rFonts w:ascii="Kayra Aydin" w:hAnsi="Kayra Aydin"/>
          <w:sz w:val="32"/>
          <w:szCs w:val="32"/>
        </w:rPr>
        <w:t xml:space="preserve">  </w:t>
      </w:r>
      <w:r w:rsidRPr="006D72EE">
        <w:rPr>
          <w:rFonts w:ascii="Kayra Aydin" w:hAnsi="Kayra Aydin"/>
          <w:sz w:val="32"/>
          <w:szCs w:val="32"/>
        </w:rPr>
        <w:t>tek</w:t>
      </w:r>
    </w:p>
    <w:p w:rsidR="0069179C" w:rsidRPr="006D72EE" w:rsidRDefault="0069179C" w:rsidP="0069179C">
      <w:pPr>
        <w:tabs>
          <w:tab w:val="left" w:pos="2292"/>
          <w:tab w:val="left" w:pos="5196"/>
          <w:tab w:val="left" w:pos="7488"/>
        </w:tabs>
        <w:rPr>
          <w:rFonts w:ascii="Kayra Aydin" w:hAnsi="Kayra Aydin"/>
          <w:sz w:val="32"/>
          <w:szCs w:val="32"/>
        </w:rPr>
      </w:pPr>
      <w:proofErr w:type="gramStart"/>
      <w:r w:rsidRPr="006D72EE">
        <w:rPr>
          <w:rFonts w:ascii="Kayra Aydin" w:hAnsi="Kayra Aydin"/>
          <w:sz w:val="32"/>
          <w:szCs w:val="32"/>
        </w:rPr>
        <w:t>ta</w:t>
      </w:r>
      <w:proofErr w:type="gramEnd"/>
      <w:r w:rsidRPr="006D72EE">
        <w:rPr>
          <w:rFonts w:ascii="Kayra Aydin" w:hAnsi="Kayra Aydin"/>
          <w:sz w:val="32"/>
          <w:szCs w:val="32"/>
        </w:rPr>
        <w:tab/>
        <w:t>ne</w:t>
      </w:r>
      <w:r w:rsidRPr="006D72EE">
        <w:rPr>
          <w:rFonts w:ascii="Kayra Aydin" w:hAnsi="Kayra Aydin"/>
          <w:sz w:val="32"/>
          <w:szCs w:val="32"/>
        </w:rPr>
        <w:tab/>
        <w:t>e</w:t>
      </w:r>
      <w:r w:rsidRPr="006D72EE">
        <w:rPr>
          <w:rFonts w:ascii="Kayra Aydin" w:hAnsi="Kayra Aydin"/>
          <w:sz w:val="32"/>
          <w:szCs w:val="32"/>
        </w:rPr>
        <w:tab/>
      </w:r>
      <w:r>
        <w:rPr>
          <w:rFonts w:ascii="Kayra Aydin" w:hAnsi="Kayra Aydin"/>
          <w:sz w:val="32"/>
          <w:szCs w:val="32"/>
        </w:rPr>
        <w:t xml:space="preserve">  </w:t>
      </w:r>
      <w:proofErr w:type="spellStart"/>
      <w:r w:rsidRPr="006D72EE">
        <w:rPr>
          <w:rFonts w:ascii="Kayra Aydin" w:hAnsi="Kayra Aydin"/>
          <w:sz w:val="32"/>
          <w:szCs w:val="32"/>
        </w:rPr>
        <w:t>nek</w:t>
      </w:r>
      <w:proofErr w:type="spellEnd"/>
    </w:p>
    <w:p w:rsidR="0069179C" w:rsidRPr="006D72EE" w:rsidRDefault="0069179C" w:rsidP="0069179C">
      <w:pPr>
        <w:tabs>
          <w:tab w:val="left" w:pos="2292"/>
          <w:tab w:val="left" w:pos="5196"/>
          <w:tab w:val="left" w:pos="7488"/>
        </w:tabs>
        <w:rPr>
          <w:rFonts w:ascii="Kayra Aydin" w:hAnsi="Kayra Aydin"/>
          <w:sz w:val="32"/>
          <w:szCs w:val="32"/>
        </w:rPr>
      </w:pPr>
      <w:proofErr w:type="spellStart"/>
      <w:r w:rsidRPr="006D72EE">
        <w:rPr>
          <w:rFonts w:ascii="Kayra Aydin" w:hAnsi="Kayra Aydin"/>
          <w:sz w:val="32"/>
          <w:szCs w:val="32"/>
        </w:rPr>
        <w:t>to</w:t>
      </w:r>
      <w:proofErr w:type="spellEnd"/>
      <w:r w:rsidRPr="006D72EE">
        <w:rPr>
          <w:rFonts w:ascii="Kayra Aydin" w:hAnsi="Kayra Aydin"/>
          <w:sz w:val="32"/>
          <w:szCs w:val="32"/>
        </w:rPr>
        <w:tab/>
        <w:t>tuk</w:t>
      </w:r>
      <w:r w:rsidRPr="006D72EE">
        <w:rPr>
          <w:rFonts w:ascii="Kayra Aydin" w:hAnsi="Kayra Aydin"/>
          <w:sz w:val="32"/>
          <w:szCs w:val="32"/>
        </w:rPr>
        <w:tab/>
        <w:t>oy</w:t>
      </w:r>
      <w:r w:rsidRPr="006D72EE">
        <w:rPr>
          <w:rFonts w:ascii="Kayra Aydin" w:hAnsi="Kayra Aydin"/>
          <w:sz w:val="32"/>
          <w:szCs w:val="32"/>
        </w:rPr>
        <w:tab/>
      </w:r>
      <w:r>
        <w:rPr>
          <w:rFonts w:ascii="Kayra Aydin" w:hAnsi="Kayra Aydin"/>
          <w:sz w:val="32"/>
          <w:szCs w:val="32"/>
        </w:rPr>
        <w:t xml:space="preserve">  </w:t>
      </w:r>
      <w:r w:rsidRPr="006D72EE">
        <w:rPr>
          <w:rFonts w:ascii="Kayra Aydin" w:hAnsi="Kayra Aydin"/>
          <w:sz w:val="32"/>
          <w:szCs w:val="32"/>
        </w:rPr>
        <w:t>nama</w:t>
      </w:r>
    </w:p>
    <w:p w:rsidR="0069179C" w:rsidRDefault="0069179C" w:rsidP="0069179C">
      <w:pPr>
        <w:tabs>
          <w:tab w:val="left" w:pos="2292"/>
          <w:tab w:val="left" w:pos="5196"/>
          <w:tab w:val="left" w:pos="7488"/>
        </w:tabs>
        <w:rPr>
          <w:rFonts w:ascii="Kayra Aydin" w:hAnsi="Kayra Aydin"/>
          <w:sz w:val="32"/>
          <w:szCs w:val="32"/>
        </w:rPr>
      </w:pPr>
      <w:proofErr w:type="gramStart"/>
      <w:r w:rsidRPr="006D72EE">
        <w:rPr>
          <w:rFonts w:ascii="Kayra Aydin" w:hAnsi="Kayra Aydin"/>
          <w:sz w:val="32"/>
          <w:szCs w:val="32"/>
        </w:rPr>
        <w:t>tu</w:t>
      </w:r>
      <w:proofErr w:type="gramEnd"/>
      <w:r w:rsidRPr="006D72EE">
        <w:rPr>
          <w:rFonts w:ascii="Kayra Aydin" w:hAnsi="Kayra Aydin"/>
          <w:sz w:val="32"/>
          <w:szCs w:val="32"/>
        </w:rPr>
        <w:tab/>
      </w:r>
      <w:proofErr w:type="spellStart"/>
      <w:r w:rsidRPr="006D72EE">
        <w:rPr>
          <w:rFonts w:ascii="Kayra Aydin" w:hAnsi="Kayra Aydin"/>
          <w:sz w:val="32"/>
          <w:szCs w:val="32"/>
        </w:rPr>
        <w:t>tumlu</w:t>
      </w:r>
      <w:proofErr w:type="spellEnd"/>
      <w:r w:rsidRPr="006D72EE">
        <w:rPr>
          <w:rFonts w:ascii="Kayra Aydin" w:hAnsi="Kayra Aydin"/>
          <w:sz w:val="32"/>
          <w:szCs w:val="32"/>
        </w:rPr>
        <w:tab/>
        <w:t>i</w:t>
      </w:r>
      <w:r w:rsidRPr="006D72EE">
        <w:rPr>
          <w:rFonts w:ascii="Kayra Aydin" w:hAnsi="Kayra Aydin"/>
          <w:sz w:val="32"/>
          <w:szCs w:val="32"/>
        </w:rPr>
        <w:tab/>
      </w:r>
      <w:r>
        <w:rPr>
          <w:rFonts w:ascii="Kayra Aydin" w:hAnsi="Kayra Aydin"/>
          <w:sz w:val="32"/>
          <w:szCs w:val="32"/>
        </w:rPr>
        <w:t xml:space="preserve">  </w:t>
      </w:r>
      <w:proofErr w:type="spellStart"/>
      <w:r w:rsidRPr="006D72EE">
        <w:rPr>
          <w:rFonts w:ascii="Kayra Aydin" w:hAnsi="Kayra Aydin"/>
          <w:sz w:val="32"/>
          <w:szCs w:val="32"/>
        </w:rPr>
        <w:t>lim</w:t>
      </w:r>
      <w:proofErr w:type="spellEnd"/>
    </w:p>
    <w:p w:rsidR="0069179C" w:rsidRDefault="0069179C" w:rsidP="0069179C">
      <w:pPr>
        <w:tabs>
          <w:tab w:val="left" w:pos="2292"/>
          <w:tab w:val="left" w:pos="5196"/>
          <w:tab w:val="left" w:pos="7488"/>
        </w:tabs>
        <w:rPr>
          <w:rFonts w:ascii="Kayra Aydin" w:hAnsi="Kayra Aydin"/>
          <w:sz w:val="32"/>
          <w:szCs w:val="32"/>
        </w:rPr>
      </w:pPr>
    </w:p>
    <w:p w:rsidR="0069179C" w:rsidRDefault="000F34F0" w:rsidP="0069179C">
      <w:pPr>
        <w:tabs>
          <w:tab w:val="left" w:pos="2292"/>
          <w:tab w:val="left" w:pos="5196"/>
          <w:tab w:val="left" w:pos="7488"/>
        </w:tabs>
        <w:rPr>
          <w:rFonts w:ascii="Kayra Aydin" w:hAnsi="Kayra Aydin"/>
          <w:sz w:val="32"/>
          <w:szCs w:val="32"/>
        </w:rPr>
      </w:pPr>
      <w:r w:rsidRPr="000F34F0">
        <w:rPr>
          <w:noProof/>
          <w:lang w:eastAsia="tr-TR"/>
        </w:rPr>
        <w:pict>
          <v:rect id="_x0000_s1247" style="position:absolute;margin-left:-36.05pt;margin-top:.95pt;width:541.2pt;height:46.8pt;z-index:251766784" strokecolor="#2f5496 [2408]" strokeweight="1.5pt">
            <v:fill opacity="0"/>
            <v:textbox style="mso-next-textbox:#_x0000_s1247">
              <w:txbxContent>
                <w:p w:rsidR="0069179C" w:rsidRDefault="0069179C" w:rsidP="0069179C">
                  <w:pPr>
                    <w:spacing w:after="0" w:line="240" w:lineRule="auto"/>
                    <w:jc w:val="center"/>
                    <w:rPr>
                      <w:rFonts w:ascii="Kayra Aydin" w:hAnsi="Kayra Aydin"/>
                    </w:rPr>
                  </w:pPr>
                  <w:r w:rsidRPr="000A74BD">
                    <w:rPr>
                      <w:rFonts w:ascii="Kayra Aydin" w:hAnsi="Kayra Aydin"/>
                    </w:rPr>
                    <w:t>1</w:t>
                  </w:r>
                  <w:r>
                    <w:rPr>
                      <w:rFonts w:ascii="Kayra Aydin" w:hAnsi="Kayra Aydin"/>
                    </w:rPr>
                    <w:t>9</w:t>
                  </w:r>
                  <w:r w:rsidRPr="000A74BD">
                    <w:rPr>
                      <w:rFonts w:ascii="Kayra Aydin" w:hAnsi="Kayra Aydin"/>
                    </w:rPr>
                    <w:t xml:space="preserve"> KASIM </w:t>
                  </w:r>
                  <w:r>
                    <w:rPr>
                      <w:rFonts w:ascii="Kayra Aydin" w:hAnsi="Kayra Aydin"/>
                    </w:rPr>
                    <w:t>SALI</w:t>
                  </w:r>
                </w:p>
                <w:p w:rsidR="0069179C" w:rsidRDefault="0069179C" w:rsidP="0069179C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  <w:r w:rsidRPr="000A74BD">
                    <w:rPr>
                      <w:rFonts w:ascii="Kayra Aydin" w:hAnsi="Kayra Aydin"/>
                    </w:rPr>
                    <w:t xml:space="preserve"> Aşağıdaki metni en az</w:t>
                  </w:r>
                  <w:r>
                    <w:rPr>
                      <w:rFonts w:ascii="Kayra Aydin" w:hAnsi="Kayra Aydin"/>
                    </w:rPr>
                    <w:t xml:space="preserve"> beş defa okutup yazdırınız. Dah</w:t>
                  </w:r>
                  <w:r w:rsidRPr="000A74BD">
                    <w:rPr>
                      <w:rFonts w:ascii="Kayra Aydin" w:hAnsi="Kayra Aydin"/>
                    </w:rPr>
                    <w:t xml:space="preserve">a sonra </w:t>
                  </w:r>
                  <w:r>
                    <w:rPr>
                      <w:rFonts w:ascii="Kayra Aydin" w:hAnsi="Kayra Aydin"/>
                    </w:rPr>
                    <w:t>köpeği</w:t>
                  </w:r>
                  <w:r w:rsidRPr="000A74BD">
                    <w:rPr>
                      <w:rFonts w:ascii="Kayra Aydin" w:hAnsi="Kayra Aydin"/>
                    </w:rPr>
                    <w:t xml:space="preserve"> boyatınız.</w:t>
                  </w:r>
                </w:p>
                <w:p w:rsidR="0069179C" w:rsidRDefault="0069179C" w:rsidP="0069179C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</w:p>
                <w:p w:rsidR="0069179C" w:rsidRPr="000A74BD" w:rsidRDefault="0069179C" w:rsidP="0069179C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</w:p>
              </w:txbxContent>
            </v:textbox>
          </v:rect>
        </w:pict>
      </w:r>
    </w:p>
    <w:p w:rsidR="0069179C" w:rsidRDefault="0069179C" w:rsidP="0069179C">
      <w:pPr>
        <w:pStyle w:val="Default"/>
      </w:pPr>
    </w:p>
    <w:p w:rsidR="0069179C" w:rsidRPr="00540641" w:rsidRDefault="000F34F0" w:rsidP="0069179C">
      <w:pPr>
        <w:pStyle w:val="Default"/>
        <w:rPr>
          <w:rFonts w:ascii="Kayra Aydin" w:hAnsi="Kayra Aydin"/>
          <w:sz w:val="40"/>
          <w:szCs w:val="40"/>
        </w:rPr>
      </w:pPr>
      <w:r w:rsidRPr="000F34F0">
        <w:rPr>
          <w:rFonts w:ascii="Kayra Aydin" w:hAnsi="Kayra Aydin"/>
          <w:noProof/>
          <w:sz w:val="36"/>
          <w:szCs w:val="36"/>
          <w:lang w:eastAsia="tr-TR"/>
        </w:rPr>
        <w:pict>
          <v:rect id="_x0000_s1248" style="position:absolute;margin-left:223.75pt;margin-top:11.35pt;width:276.6pt;height:290.4pt;z-index:251767808" strokecolor="#2f5496 [2408]" strokeweight="1.5pt">
            <v:fill opacity="0"/>
            <v:textbox style="mso-next-textbox:#_x0000_s1248">
              <w:txbxContent>
                <w:p w:rsidR="0069179C" w:rsidRDefault="0069179C" w:rsidP="0069179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72790" cy="3429000"/>
                        <wp:effectExtent l="19050" t="0" r="3810" b="0"/>
                        <wp:docPr id="8" name="Resim 1" descr="C:\Users\erkan\OneDrive\Masaüstü\Dogs-Coloring-Pages3.gif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Dogs-Coloring-Pages3.gif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73699" cy="34299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69179C" w:rsidRPr="000556DB">
        <w:rPr>
          <w:rFonts w:ascii="Kayra Aydin" w:hAnsi="Kayra Aydin"/>
          <w:sz w:val="36"/>
          <w:szCs w:val="36"/>
        </w:rPr>
        <w:t xml:space="preserve"> </w:t>
      </w:r>
      <w:r w:rsidR="0069179C" w:rsidRPr="00540641">
        <w:rPr>
          <w:rFonts w:ascii="Kayra Aydin" w:hAnsi="Kayra Aydin"/>
          <w:bCs/>
          <w:sz w:val="40"/>
          <w:szCs w:val="40"/>
        </w:rPr>
        <w:t xml:space="preserve">AYLA </w:t>
      </w:r>
    </w:p>
    <w:p w:rsidR="0069179C" w:rsidRPr="00540641" w:rsidRDefault="0069179C" w:rsidP="0069179C">
      <w:pPr>
        <w:pStyle w:val="Default"/>
        <w:spacing w:line="288" w:lineRule="auto"/>
        <w:rPr>
          <w:rFonts w:ascii="Kayra Aydin" w:hAnsi="Kayra Aydin"/>
          <w:sz w:val="40"/>
          <w:szCs w:val="40"/>
        </w:rPr>
      </w:pPr>
      <w:r w:rsidRPr="00540641">
        <w:rPr>
          <w:rFonts w:ascii="Kayra Aydin" w:hAnsi="Kayra Aydin"/>
          <w:bCs/>
          <w:sz w:val="40"/>
          <w:szCs w:val="40"/>
        </w:rPr>
        <w:t xml:space="preserve">Ayla iki elma al, ye. </w:t>
      </w:r>
    </w:p>
    <w:p w:rsidR="0069179C" w:rsidRPr="00540641" w:rsidRDefault="0069179C" w:rsidP="0069179C">
      <w:pPr>
        <w:pStyle w:val="Default"/>
        <w:spacing w:line="288" w:lineRule="auto"/>
        <w:rPr>
          <w:rFonts w:ascii="Kayra Aydin" w:hAnsi="Kayra Aydin"/>
          <w:sz w:val="40"/>
          <w:szCs w:val="40"/>
        </w:rPr>
      </w:pPr>
      <w:r w:rsidRPr="00540641">
        <w:rPr>
          <w:rFonts w:ascii="Kayra Aydin" w:hAnsi="Kayra Aydin"/>
          <w:bCs/>
          <w:sz w:val="40"/>
          <w:szCs w:val="40"/>
        </w:rPr>
        <w:t xml:space="preserve">Ayla, Lale ile elma ye. </w:t>
      </w:r>
    </w:p>
    <w:p w:rsidR="0069179C" w:rsidRPr="00540641" w:rsidRDefault="0069179C" w:rsidP="0069179C">
      <w:pPr>
        <w:pStyle w:val="Default"/>
        <w:spacing w:line="288" w:lineRule="auto"/>
        <w:rPr>
          <w:rFonts w:ascii="Kayra Aydin" w:hAnsi="Kayra Aydin"/>
          <w:sz w:val="40"/>
          <w:szCs w:val="40"/>
        </w:rPr>
      </w:pPr>
      <w:r w:rsidRPr="00540641">
        <w:rPr>
          <w:rFonts w:ascii="Kayra Aydin" w:hAnsi="Kayra Aydin"/>
          <w:bCs/>
          <w:sz w:val="40"/>
          <w:szCs w:val="40"/>
        </w:rPr>
        <w:t xml:space="preserve">Lale, ninene iyi elma al. </w:t>
      </w:r>
    </w:p>
    <w:p w:rsidR="0069179C" w:rsidRPr="00540641" w:rsidRDefault="0069179C" w:rsidP="0069179C">
      <w:pPr>
        <w:pStyle w:val="Default"/>
        <w:spacing w:line="288" w:lineRule="auto"/>
        <w:rPr>
          <w:rFonts w:ascii="Kayra Aydin" w:hAnsi="Kayra Aydin"/>
          <w:sz w:val="40"/>
          <w:szCs w:val="40"/>
        </w:rPr>
      </w:pPr>
      <w:r w:rsidRPr="00540641">
        <w:rPr>
          <w:rFonts w:ascii="Kayra Aydin" w:hAnsi="Kayra Aydin"/>
          <w:bCs/>
          <w:sz w:val="40"/>
          <w:szCs w:val="40"/>
        </w:rPr>
        <w:t xml:space="preserve">Nine iyi elma ye. </w:t>
      </w:r>
    </w:p>
    <w:p w:rsidR="0069179C" w:rsidRPr="00540641" w:rsidRDefault="0069179C" w:rsidP="0069179C">
      <w:pPr>
        <w:spacing w:after="0" w:line="288" w:lineRule="auto"/>
        <w:rPr>
          <w:rFonts w:ascii="Kayra Aydin" w:hAnsi="Kayra Aydin"/>
          <w:bCs/>
          <w:sz w:val="40"/>
          <w:szCs w:val="40"/>
        </w:rPr>
      </w:pPr>
      <w:r w:rsidRPr="00540641">
        <w:rPr>
          <w:rFonts w:ascii="Kayra Aydin" w:hAnsi="Kayra Aydin"/>
          <w:bCs/>
          <w:sz w:val="40"/>
          <w:szCs w:val="40"/>
        </w:rPr>
        <w:t>Ayla Ela’ya kek alma.</w:t>
      </w:r>
    </w:p>
    <w:p w:rsidR="0069179C" w:rsidRPr="00540641" w:rsidRDefault="0069179C" w:rsidP="0069179C">
      <w:pPr>
        <w:spacing w:after="0" w:line="288" w:lineRule="auto"/>
        <w:rPr>
          <w:rFonts w:ascii="Kayra Aydin" w:hAnsi="Kayra Aydin"/>
          <w:sz w:val="40"/>
          <w:szCs w:val="40"/>
        </w:rPr>
      </w:pPr>
      <w:r w:rsidRPr="00540641">
        <w:rPr>
          <w:rFonts w:ascii="Kayra Aydin" w:hAnsi="Kayra Aydin"/>
          <w:bCs/>
          <w:sz w:val="40"/>
          <w:szCs w:val="40"/>
        </w:rPr>
        <w:lastRenderedPageBreak/>
        <w:t>O keki alma.</w:t>
      </w:r>
    </w:p>
    <w:p w:rsidR="0069179C" w:rsidRPr="00540641" w:rsidRDefault="0069179C" w:rsidP="0069179C">
      <w:pPr>
        <w:pStyle w:val="Default"/>
        <w:spacing w:line="288" w:lineRule="auto"/>
        <w:rPr>
          <w:rFonts w:ascii="Kayra Aydin" w:hAnsi="Kayra Aydin"/>
          <w:bCs/>
          <w:sz w:val="40"/>
          <w:szCs w:val="40"/>
        </w:rPr>
      </w:pPr>
      <w:r w:rsidRPr="00540641">
        <w:rPr>
          <w:rFonts w:ascii="Kayra Aydin" w:hAnsi="Kayra Aydin"/>
          <w:bCs/>
          <w:sz w:val="36"/>
          <w:szCs w:val="36"/>
        </w:rPr>
        <w:t>Ayla kek yeme, yemek ye</w:t>
      </w:r>
      <w:r w:rsidRPr="00540641">
        <w:rPr>
          <w:rFonts w:ascii="Kayra Aydin" w:hAnsi="Kayra Aydin"/>
          <w:bCs/>
          <w:sz w:val="40"/>
          <w:szCs w:val="40"/>
        </w:rPr>
        <w:t>.</w:t>
      </w:r>
    </w:p>
    <w:p w:rsidR="0069179C" w:rsidRPr="00FA313A" w:rsidRDefault="0069179C" w:rsidP="0069179C">
      <w:pPr>
        <w:pStyle w:val="Default"/>
        <w:spacing w:line="288" w:lineRule="auto"/>
        <w:rPr>
          <w:rFonts w:ascii="Kayra Aydin" w:hAnsi="Kayra Aydin"/>
          <w:bCs/>
          <w:sz w:val="36"/>
          <w:szCs w:val="36"/>
        </w:rPr>
      </w:pPr>
    </w:p>
    <w:p w:rsidR="0069179C" w:rsidRDefault="000F34F0" w:rsidP="0069179C">
      <w:pPr>
        <w:rPr>
          <w:rFonts w:ascii="TTKB Dik Temel Abece" w:hAnsi="TTKB Dik Temel Abece"/>
          <w:sz w:val="72"/>
          <w:szCs w:val="72"/>
        </w:rPr>
      </w:pPr>
      <w:r w:rsidRPr="000F34F0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_x0000_s1241" style="position:absolute;margin-left:-16.85pt;margin-top:9.1pt;width:521.25pt;height:33.4pt;z-index:-2515507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242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243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244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245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246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69179C" w:rsidRDefault="000F34F0" w:rsidP="0069179C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255" style="position:absolute;margin-left:-17.6pt;margin-top:46pt;width:521.25pt;height:33.4pt;z-index:-2515466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256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257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258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259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260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249" style="position:absolute;margin-left:-16.1pt;margin-top:1.8pt;width:521.25pt;height:33.4pt;z-index:-2515476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250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251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252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253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254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69179C" w:rsidRDefault="000F34F0" w:rsidP="0069179C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261" style="position:absolute;margin-left:-18.35pt;margin-top:38.65pt;width:521.25pt;height:33.4pt;z-index:-25154560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262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263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264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265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266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69179C" w:rsidRDefault="000F34F0" w:rsidP="0069179C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267" style="position:absolute;margin-left:-20.9pt;margin-top:35.25pt;width:521.25pt;height:33.4pt;z-index:-25154457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268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269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270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271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272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69179C" w:rsidRDefault="000F34F0" w:rsidP="0069179C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273" style="position:absolute;margin-left:-20.15pt;margin-top:28.7pt;width:521.25pt;height:33.4pt;z-index:-25154355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274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275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276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277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278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69179C" w:rsidRDefault="000F34F0" w:rsidP="0069179C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279" style="position:absolute;margin-left:-21.65pt;margin-top:22.3pt;width:521.25pt;height:33.4pt;z-index:-25154252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280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281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282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283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284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69179C" w:rsidRDefault="000F34F0" w:rsidP="0069179C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285" style="position:absolute;margin-left:-22.4pt;margin-top:20.85pt;width:521.25pt;height:33.4pt;z-index:-25154150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286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287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288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289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290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4357D1" w:rsidRDefault="004357D1" w:rsidP="0069179C">
      <w:pPr>
        <w:tabs>
          <w:tab w:val="left" w:pos="2292"/>
          <w:tab w:val="left" w:pos="5196"/>
          <w:tab w:val="left" w:pos="7488"/>
        </w:tabs>
        <w:rPr>
          <w:rFonts w:ascii="Kayra Aydin" w:hAnsi="Kayra Aydin"/>
          <w:sz w:val="32"/>
          <w:szCs w:val="32"/>
        </w:rPr>
      </w:pPr>
    </w:p>
    <w:p w:rsidR="004357D1" w:rsidRPr="006D72EE" w:rsidRDefault="004357D1" w:rsidP="0069179C">
      <w:pPr>
        <w:tabs>
          <w:tab w:val="left" w:pos="2292"/>
          <w:tab w:val="left" w:pos="5196"/>
          <w:tab w:val="left" w:pos="7488"/>
        </w:tabs>
        <w:rPr>
          <w:rFonts w:ascii="Kayra Aydin" w:hAnsi="Kayra Aydin"/>
          <w:sz w:val="32"/>
          <w:szCs w:val="32"/>
        </w:rPr>
      </w:pPr>
    </w:p>
    <w:p w:rsidR="00F805E2" w:rsidRPr="00391331" w:rsidRDefault="00F805E2" w:rsidP="004357D1">
      <w:pPr>
        <w:spacing w:after="0" w:line="240" w:lineRule="auto"/>
        <w:rPr>
          <w:rFonts w:ascii="Kayra Aydin" w:hAnsi="Kayra Aydin"/>
        </w:rPr>
      </w:pPr>
      <w:r w:rsidRPr="00A7494C">
        <w:rPr>
          <w:rFonts w:ascii="Kayra Aydin" w:hAnsi="Kayra Aydin"/>
        </w:rPr>
        <w:t>(</w:t>
      </w:r>
      <w:proofErr w:type="gramStart"/>
      <w:r>
        <w:rPr>
          <w:rFonts w:ascii="Kayra Aydin" w:hAnsi="Kayra Aydin"/>
        </w:rPr>
        <w:t>Not:</w:t>
      </w:r>
      <w:r w:rsidRPr="00A7494C">
        <w:rPr>
          <w:rFonts w:ascii="Kayra Aydin" w:hAnsi="Kayra Aydin"/>
        </w:rPr>
        <w:t>Kelimeleri</w:t>
      </w:r>
      <w:proofErr w:type="gramEnd"/>
      <w:r w:rsidRPr="00A7494C">
        <w:rPr>
          <w:rFonts w:ascii="Kayra Aydin" w:hAnsi="Kayra Aydin"/>
        </w:rPr>
        <w:t xml:space="preserve"> bulup renkli boya kalemleri ile dikkatlice boya</w:t>
      </w:r>
      <w:r>
        <w:rPr>
          <w:rFonts w:ascii="Kayra Aydin" w:hAnsi="Kayra Aydin"/>
        </w:rPr>
        <w:t>tı</w:t>
      </w:r>
      <w:r w:rsidRPr="00A7494C">
        <w:rPr>
          <w:rFonts w:ascii="Kayra Aydin" w:hAnsi="Kayra Aydin"/>
        </w:rPr>
        <w:t xml:space="preserve">nız.) </w:t>
      </w:r>
    </w:p>
    <w:p w:rsidR="00F805E2" w:rsidRPr="004357D1" w:rsidRDefault="000F34F0" w:rsidP="004357D1">
      <w:pPr>
        <w:spacing w:after="0" w:line="240" w:lineRule="auto"/>
        <w:rPr>
          <w:rFonts w:ascii="Kayra Aydin" w:hAnsi="Kayra Aydin"/>
          <w:sz w:val="32"/>
          <w:szCs w:val="32"/>
        </w:rPr>
      </w:pPr>
      <w:r>
        <w:rPr>
          <w:rFonts w:ascii="Kayra Aydin" w:hAnsi="Kayra Aydin"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91" type="#_x0000_t202" style="position:absolute;margin-left:-321pt;margin-top:-36.5pt;width:142.35pt;height:27.05pt;z-index:251777024;mso-width-relative:margin;mso-height-relative:margin" strokecolor="#d99594" strokeweight="1pt">
            <v:fill color2="#e5b8b7" focusposition="1" focussize="" focus="100%" type="gradient"/>
            <v:shadow on="t" type="perspective" color="#622423" opacity=".5" offset="1pt" offset2="-3pt"/>
            <v:textbox>
              <w:txbxContent>
                <w:p w:rsidR="00F805E2" w:rsidRPr="00C92693" w:rsidRDefault="00F805E2" w:rsidP="00F805E2">
                  <w:pPr>
                    <w:rPr>
                      <w:rFonts w:ascii="UZO1" w:hAnsi="UZO1"/>
                    </w:rPr>
                  </w:pPr>
                  <w:r>
                    <w:t xml:space="preserve">  </w:t>
                  </w:r>
                  <w:r>
                    <w:rPr>
                      <w:rFonts w:ascii="UZO1" w:hAnsi="UZO1"/>
                    </w:rPr>
                    <w:t>1/C H.EŞME I SESİ</w:t>
                  </w:r>
                </w:p>
              </w:txbxContent>
            </v:textbox>
          </v:shape>
        </w:pict>
      </w:r>
      <w:proofErr w:type="gramStart"/>
      <w:r w:rsidR="00F805E2" w:rsidRPr="004357D1">
        <w:rPr>
          <w:rFonts w:ascii="Kayra Aydin" w:hAnsi="Kayra Aydin"/>
          <w:sz w:val="32"/>
          <w:szCs w:val="32"/>
        </w:rPr>
        <w:t>kalemlik</w:t>
      </w:r>
      <w:proofErr w:type="gramEnd"/>
      <w:r w:rsidR="00F805E2" w:rsidRPr="004357D1">
        <w:rPr>
          <w:rFonts w:ascii="Kayra Aydin" w:hAnsi="Kayra Aydin"/>
          <w:sz w:val="32"/>
          <w:szCs w:val="32"/>
        </w:rPr>
        <w:t xml:space="preserve"> – yelken –  Limon – Lale – Ela – anne- koltuk – mumluk – iyilik – yenilik  - yamuk – uyku - tel</w:t>
      </w:r>
    </w:p>
    <w:tbl>
      <w:tblPr>
        <w:tblpPr w:leftFromText="141" w:rightFromText="141" w:vertAnchor="text" w:horzAnchor="margin" w:tblpY="54"/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91"/>
        <w:gridCol w:w="891"/>
        <w:gridCol w:w="891"/>
        <w:gridCol w:w="891"/>
        <w:gridCol w:w="891"/>
        <w:gridCol w:w="891"/>
        <w:gridCol w:w="891"/>
        <w:gridCol w:w="891"/>
        <w:gridCol w:w="891"/>
        <w:gridCol w:w="891"/>
        <w:gridCol w:w="979"/>
      </w:tblGrid>
      <w:tr w:rsidR="00F805E2" w:rsidRPr="00A7494C" w:rsidTr="00946648">
        <w:trPr>
          <w:trHeight w:val="770"/>
        </w:trPr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k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a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l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e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m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l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i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k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o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e</w:t>
            </w:r>
            <w:proofErr w:type="gramEnd"/>
          </w:p>
        </w:tc>
        <w:tc>
          <w:tcPr>
            <w:tcW w:w="979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i</w:t>
            </w:r>
            <w:proofErr w:type="gramEnd"/>
          </w:p>
        </w:tc>
      </w:tr>
      <w:tr w:rsidR="00F805E2" w:rsidRPr="00A7494C" w:rsidTr="00946648">
        <w:trPr>
          <w:trHeight w:val="770"/>
        </w:trPr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y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e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n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i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l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i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k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u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k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l</w:t>
            </w:r>
            <w:proofErr w:type="gramEnd"/>
          </w:p>
        </w:tc>
        <w:tc>
          <w:tcPr>
            <w:tcW w:w="979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e</w:t>
            </w:r>
            <w:proofErr w:type="gramEnd"/>
          </w:p>
        </w:tc>
      </w:tr>
      <w:tr w:rsidR="00F805E2" w:rsidRPr="00A7494C" w:rsidTr="00946648">
        <w:trPr>
          <w:trHeight w:val="770"/>
        </w:trPr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l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y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e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o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y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e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l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k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e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n</w:t>
            </w:r>
            <w:proofErr w:type="gramEnd"/>
          </w:p>
        </w:tc>
        <w:tc>
          <w:tcPr>
            <w:tcW w:w="979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a</w:t>
            </w:r>
            <w:proofErr w:type="gramEnd"/>
          </w:p>
        </w:tc>
      </w:tr>
      <w:tr w:rsidR="00F805E2" w:rsidRPr="00A7494C" w:rsidTr="00946648">
        <w:trPr>
          <w:trHeight w:val="770"/>
        </w:trPr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ü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l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i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m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o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n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k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a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o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ü</w:t>
            </w:r>
            <w:proofErr w:type="gramEnd"/>
          </w:p>
        </w:tc>
        <w:tc>
          <w:tcPr>
            <w:tcW w:w="979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l</w:t>
            </w:r>
            <w:proofErr w:type="gramEnd"/>
          </w:p>
        </w:tc>
      </w:tr>
      <w:tr w:rsidR="00F805E2" w:rsidRPr="00A7494C" w:rsidTr="00946648">
        <w:trPr>
          <w:trHeight w:val="720"/>
        </w:trPr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lastRenderedPageBreak/>
              <w:t>i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y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i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l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i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k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ü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o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e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k</w:t>
            </w:r>
            <w:proofErr w:type="gramEnd"/>
          </w:p>
        </w:tc>
        <w:tc>
          <w:tcPr>
            <w:tcW w:w="979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a</w:t>
            </w:r>
            <w:proofErr w:type="gramEnd"/>
          </w:p>
        </w:tc>
      </w:tr>
      <w:tr w:rsidR="00F805E2" w:rsidRPr="00A7494C" w:rsidTr="00946648">
        <w:trPr>
          <w:trHeight w:val="770"/>
        </w:trPr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t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e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l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k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o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l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t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u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k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ü</w:t>
            </w:r>
            <w:proofErr w:type="gramEnd"/>
          </w:p>
        </w:tc>
        <w:tc>
          <w:tcPr>
            <w:tcW w:w="979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l</w:t>
            </w:r>
            <w:proofErr w:type="gramEnd"/>
          </w:p>
        </w:tc>
      </w:tr>
      <w:tr w:rsidR="00F805E2" w:rsidRPr="00A7494C" w:rsidTr="00946648">
        <w:trPr>
          <w:trHeight w:val="770"/>
        </w:trPr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e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ü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y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a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m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u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k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a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n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o</w:t>
            </w:r>
            <w:proofErr w:type="gramEnd"/>
          </w:p>
        </w:tc>
        <w:tc>
          <w:tcPr>
            <w:tcW w:w="979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e</w:t>
            </w:r>
            <w:proofErr w:type="gramEnd"/>
          </w:p>
        </w:tc>
      </w:tr>
      <w:tr w:rsidR="00F805E2" w:rsidRPr="00A7494C" w:rsidTr="00946648">
        <w:trPr>
          <w:trHeight w:val="770"/>
        </w:trPr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l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ü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m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u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m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l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u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k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y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o</w:t>
            </w:r>
            <w:proofErr w:type="gramEnd"/>
          </w:p>
        </w:tc>
        <w:tc>
          <w:tcPr>
            <w:tcW w:w="979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u</w:t>
            </w:r>
            <w:proofErr w:type="gramEnd"/>
          </w:p>
        </w:tc>
      </w:tr>
      <w:tr w:rsidR="00F805E2" w:rsidRPr="00A7494C" w:rsidTr="00946648">
        <w:trPr>
          <w:trHeight w:val="817"/>
        </w:trPr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a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u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y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k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u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ü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o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a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n</w:t>
            </w:r>
            <w:proofErr w:type="gramEnd"/>
          </w:p>
        </w:tc>
        <w:tc>
          <w:tcPr>
            <w:tcW w:w="891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n</w:t>
            </w:r>
            <w:proofErr w:type="gramEnd"/>
          </w:p>
        </w:tc>
        <w:tc>
          <w:tcPr>
            <w:tcW w:w="979" w:type="dxa"/>
          </w:tcPr>
          <w:p w:rsidR="00F805E2" w:rsidRPr="00A7494C" w:rsidRDefault="00F805E2" w:rsidP="00946648">
            <w:pPr>
              <w:jc w:val="center"/>
              <w:rPr>
                <w:rFonts w:ascii="Kayra Aydin" w:hAnsi="Kayra Aydin"/>
                <w:b/>
                <w:color w:val="000000"/>
                <w:sz w:val="56"/>
                <w:szCs w:val="56"/>
              </w:rPr>
            </w:pPr>
            <w:proofErr w:type="gramStart"/>
            <w:r w:rsidRPr="00A7494C">
              <w:rPr>
                <w:rFonts w:ascii="Kayra Aydin" w:hAnsi="Kayra Aydin"/>
                <w:b/>
                <w:color w:val="000000"/>
                <w:sz w:val="56"/>
                <w:szCs w:val="56"/>
              </w:rPr>
              <w:t>e</w:t>
            </w:r>
            <w:proofErr w:type="gramEnd"/>
          </w:p>
        </w:tc>
      </w:tr>
    </w:tbl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Default="00F805E2" w:rsidP="00F805E2">
      <w:pPr>
        <w:rPr>
          <w:rFonts w:ascii="Kayra Aydin" w:hAnsi="Kayra Aydin"/>
        </w:rPr>
      </w:pPr>
    </w:p>
    <w:p w:rsidR="00F805E2" w:rsidRPr="00A7494C" w:rsidRDefault="00F805E2" w:rsidP="00F805E2">
      <w:pPr>
        <w:jc w:val="center"/>
        <w:rPr>
          <w:rFonts w:ascii="Kayra Aydin" w:hAnsi="Kayra Aydin"/>
        </w:rPr>
      </w:pPr>
      <w:r>
        <w:rPr>
          <w:rFonts w:ascii="Kayra Aydin" w:hAnsi="Kayra Aydin"/>
          <w:noProof/>
          <w:lang w:eastAsia="tr-TR"/>
        </w:rPr>
        <w:drawing>
          <wp:inline distT="0" distB="0" distL="0" distR="0">
            <wp:extent cx="1325880" cy="1097280"/>
            <wp:effectExtent l="19050" t="0" r="7620" b="0"/>
            <wp:docPr id="22" name="Resim 6" descr="http://www.ilkokul1.com/wp-content/uploads/2017/02/kelebek-%C5%9Fablonlar%C4%B1-2-300x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http://www.ilkokul1.com/wp-content/uploads/2017/02/kelebek-%C5%9Fablonlar%C4%B1-2-300x24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09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noProof/>
          <w:lang w:eastAsia="tr-TR"/>
        </w:rPr>
        <w:drawing>
          <wp:inline distT="0" distB="0" distL="0" distR="0">
            <wp:extent cx="1584960" cy="2057400"/>
            <wp:effectExtent l="19050" t="0" r="0" b="0"/>
            <wp:docPr id="1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noProof/>
          <w:lang w:eastAsia="tr-TR"/>
        </w:rPr>
        <w:drawing>
          <wp:inline distT="0" distB="0" distL="0" distR="0">
            <wp:extent cx="1790700" cy="2385060"/>
            <wp:effectExtent l="19050" t="0" r="0" b="0"/>
            <wp:docPr id="1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385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5E2" w:rsidRDefault="000F34F0" w:rsidP="00F805E2">
      <w:pPr>
        <w:pStyle w:val="Default"/>
        <w:spacing w:line="216" w:lineRule="auto"/>
        <w:rPr>
          <w:rFonts w:ascii="Kayra Aydin" w:hAnsi="Kayra Aydin"/>
          <w:sz w:val="40"/>
          <w:szCs w:val="40"/>
        </w:rPr>
      </w:pPr>
      <w:r>
        <w:rPr>
          <w:rFonts w:ascii="Kayra Aydin" w:hAnsi="Kayra Aydin"/>
          <w:noProof/>
          <w:sz w:val="40"/>
          <w:szCs w:val="40"/>
          <w:lang w:eastAsia="tr-TR"/>
        </w:rPr>
        <w:pict>
          <v:rect id="_x0000_s1293" style="position:absolute;margin-left:-33.65pt;margin-top:-.8pt;width:541.2pt;height:46.8pt;z-index:251780096" strokecolor="#2f5496 [2408]" strokeweight="1.5pt">
            <v:fill opacity="0"/>
            <v:textbox>
              <w:txbxContent>
                <w:p w:rsidR="00F805E2" w:rsidRDefault="00F805E2" w:rsidP="00F805E2">
                  <w:pPr>
                    <w:spacing w:after="0" w:line="240" w:lineRule="auto"/>
                    <w:jc w:val="center"/>
                    <w:rPr>
                      <w:rFonts w:ascii="Kayra Aydin" w:hAnsi="Kayra Aydin"/>
                    </w:rPr>
                  </w:pPr>
                  <w:r>
                    <w:rPr>
                      <w:rFonts w:ascii="Kayra Aydin" w:hAnsi="Kayra Aydin"/>
                    </w:rPr>
                    <w:t>20</w:t>
                  </w:r>
                  <w:r w:rsidRPr="000A74BD">
                    <w:rPr>
                      <w:rFonts w:ascii="Kayra Aydin" w:hAnsi="Kayra Aydin"/>
                    </w:rPr>
                    <w:t xml:space="preserve"> KASIM </w:t>
                  </w:r>
                  <w:r>
                    <w:rPr>
                      <w:rFonts w:ascii="Kayra Aydin" w:hAnsi="Kayra Aydin"/>
                    </w:rPr>
                    <w:t>ÇARŞAMBA</w:t>
                  </w:r>
                </w:p>
                <w:p w:rsidR="00F805E2" w:rsidRDefault="00F805E2" w:rsidP="00F805E2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  <w:r w:rsidRPr="000A74BD">
                    <w:rPr>
                      <w:rFonts w:ascii="Kayra Aydin" w:hAnsi="Kayra Aydin"/>
                    </w:rPr>
                    <w:t xml:space="preserve"> Aşağıdaki </w:t>
                  </w:r>
                  <w:r>
                    <w:rPr>
                      <w:rFonts w:ascii="Kayra Aydin" w:hAnsi="Kayra Aydin"/>
                    </w:rPr>
                    <w:t>cümleleri</w:t>
                  </w:r>
                  <w:r w:rsidRPr="000A74BD">
                    <w:rPr>
                      <w:rFonts w:ascii="Kayra Aydin" w:hAnsi="Kayra Aydin"/>
                    </w:rPr>
                    <w:t xml:space="preserve"> en az</w:t>
                  </w:r>
                  <w:r>
                    <w:rPr>
                      <w:rFonts w:ascii="Kayra Aydin" w:hAnsi="Kayra Aydin"/>
                    </w:rPr>
                    <w:t xml:space="preserve"> beş defa okutup yazdırınız. Her okuma sonunda hayvanları</w:t>
                  </w:r>
                  <w:r w:rsidRPr="000A74BD">
                    <w:rPr>
                      <w:rFonts w:ascii="Kayra Aydin" w:hAnsi="Kayra Aydin"/>
                    </w:rPr>
                    <w:t xml:space="preserve"> boyatınız.</w:t>
                  </w:r>
                </w:p>
                <w:p w:rsidR="00F805E2" w:rsidRDefault="00F805E2" w:rsidP="00F805E2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</w:p>
                <w:p w:rsidR="00F805E2" w:rsidRPr="000A74BD" w:rsidRDefault="00F805E2" w:rsidP="00F805E2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</w:p>
              </w:txbxContent>
            </v:textbox>
          </v:rect>
        </w:pict>
      </w:r>
      <w:r w:rsidR="00F805E2" w:rsidRPr="00D274AE">
        <w:rPr>
          <w:rFonts w:ascii="Kayra Aydin" w:hAnsi="Kayra Aydin"/>
          <w:sz w:val="40"/>
          <w:szCs w:val="40"/>
        </w:rPr>
        <w:t xml:space="preserve">   </w:t>
      </w:r>
    </w:p>
    <w:p w:rsidR="00F805E2" w:rsidRDefault="000F34F0" w:rsidP="00F805E2">
      <w:pPr>
        <w:pStyle w:val="Default"/>
        <w:spacing w:line="216" w:lineRule="auto"/>
        <w:rPr>
          <w:rFonts w:ascii="Kayra Aydin" w:hAnsi="Kayra Aydin"/>
          <w:sz w:val="40"/>
          <w:szCs w:val="40"/>
        </w:rPr>
      </w:pPr>
      <w:r>
        <w:rPr>
          <w:rFonts w:ascii="Kayra Aydin" w:hAnsi="Kayra Aydin"/>
          <w:noProof/>
          <w:sz w:val="40"/>
          <w:szCs w:val="40"/>
          <w:lang w:eastAsia="tr-TR"/>
        </w:rPr>
        <w:pict>
          <v:rect id="_x0000_s1296" style="position:absolute;margin-left:254.35pt;margin-top:18.9pt;width:111.6pt;height:87.6pt;z-index:251783168" strokecolor="#2f5496 [2408]" strokeweight="1.5pt">
            <v:fill opacity="0"/>
            <v:textbox style="mso-next-textbox:#_x0000_s1296">
              <w:txbxContent>
                <w:p w:rsidR="00F805E2" w:rsidRDefault="00F805E2" w:rsidP="00F805E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5390" cy="1035480"/>
                        <wp:effectExtent l="19050" t="0" r="3810" b="0"/>
                        <wp:docPr id="48" name="Resim 1" descr="C:\Users\erkan\OneDrive\Masaüstü\fi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fi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5390" cy="10354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7433" cy="800100"/>
                        <wp:effectExtent l="19050" t="0" r="0" b="0"/>
                        <wp:docPr id="24" name="Resim 1" descr="C:\Users\erkan\OneDrive\Masaüstü\9113d2fee569a32da795a59b3c1955d4--happy-faces-wall-deca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9113d2fee569a32da795a59b3c1955d4--happy-faces-wall-deca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3923" cy="796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Kayra Aydin" w:hAnsi="Kayra Aydin"/>
          <w:noProof/>
          <w:sz w:val="40"/>
          <w:szCs w:val="40"/>
          <w:lang w:eastAsia="tr-TR"/>
        </w:rPr>
        <w:pict>
          <v:rect id="_x0000_s1294" style="position:absolute;margin-left:365.95pt;margin-top:18.9pt;width:111.6pt;height:87.6pt;z-index:251781120" strokecolor="#2f5496 [2408]" strokeweight="1.5pt">
            <v:fill opacity="0"/>
            <v:textbox style="mso-next-textbox:#_x0000_s1294">
              <w:txbxContent>
                <w:p w:rsidR="00F805E2" w:rsidRDefault="00F805E2" w:rsidP="00F805E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5390" cy="1036320"/>
                        <wp:effectExtent l="19050" t="0" r="3810" b="0"/>
                        <wp:docPr id="49" name="Resim 2" descr="C:\Users\erkan\OneDrive\Masaüstü\kaplumbağ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erkan\OneDrive\Masaüstü\kaplumbağ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5390" cy="10363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7433" cy="800100"/>
                        <wp:effectExtent l="19050" t="0" r="0" b="0"/>
                        <wp:docPr id="28" name="Resim 1" descr="C:\Users\erkan\OneDrive\Masaüstü\9113d2fee569a32da795a59b3c1955d4--happy-faces-wall-deca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9113d2fee569a32da795a59b3c1955d4--happy-faces-wall-deca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3923" cy="796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805E2" w:rsidRPr="00E55BDF" w:rsidRDefault="00F805E2" w:rsidP="00F805E2">
      <w:pPr>
        <w:spacing w:after="0" w:line="216" w:lineRule="auto"/>
        <w:contextualSpacing/>
        <w:rPr>
          <w:rFonts w:ascii="Kayra Aydin" w:hAnsi="Kayra Aydin" w:cs="TTKB Dik Temel Abece"/>
          <w:bCs/>
          <w:color w:val="000000"/>
          <w:sz w:val="40"/>
          <w:szCs w:val="40"/>
        </w:rPr>
      </w:pPr>
      <w:r w:rsidRPr="00E55BDF">
        <w:rPr>
          <w:rFonts w:ascii="Kayra Aydin" w:hAnsi="Kayra Aydin" w:cs="TTKB Dik Temel Abece"/>
          <w:color w:val="000000"/>
          <w:sz w:val="40"/>
          <w:szCs w:val="40"/>
        </w:rPr>
        <w:t xml:space="preserve"> </w:t>
      </w:r>
      <w:r w:rsidRPr="00E55BDF">
        <w:rPr>
          <w:rFonts w:ascii="Kayra Aydin" w:hAnsi="Kayra Aydin" w:cs="TTKB Dik Temel Abece"/>
          <w:bCs/>
          <w:color w:val="000000"/>
          <w:sz w:val="40"/>
          <w:szCs w:val="40"/>
        </w:rPr>
        <w:t>Anne ona kilim alma.</w:t>
      </w:r>
    </w:p>
    <w:p w:rsidR="00F805E2" w:rsidRPr="00E55BDF" w:rsidRDefault="00F805E2" w:rsidP="00F805E2">
      <w:pPr>
        <w:spacing w:after="0" w:line="216" w:lineRule="auto"/>
        <w:contextualSpacing/>
        <w:rPr>
          <w:rFonts w:ascii="Kayra Aydin" w:hAnsi="Kayra Aydin" w:cs="TTKB Dik Temel Abece"/>
          <w:bCs/>
          <w:color w:val="000000"/>
          <w:sz w:val="40"/>
          <w:szCs w:val="40"/>
        </w:rPr>
      </w:pPr>
      <w:r w:rsidRPr="00E55BDF">
        <w:rPr>
          <w:rFonts w:ascii="Kayra Aydin" w:hAnsi="Kayra Aydin" w:cs="TTKB Dik Temel Abece"/>
          <w:color w:val="000000"/>
          <w:sz w:val="40"/>
          <w:szCs w:val="40"/>
        </w:rPr>
        <w:t xml:space="preserve"> </w:t>
      </w:r>
      <w:r w:rsidRPr="00E55BDF">
        <w:rPr>
          <w:rFonts w:ascii="Kayra Aydin" w:hAnsi="Kayra Aydin" w:cs="TTKB Dik Temel Abece"/>
          <w:bCs/>
          <w:color w:val="000000"/>
          <w:sz w:val="40"/>
          <w:szCs w:val="40"/>
        </w:rPr>
        <w:t>Melike o kalemi al.</w:t>
      </w:r>
    </w:p>
    <w:p w:rsidR="00F805E2" w:rsidRPr="00E55BDF" w:rsidRDefault="000F34F0" w:rsidP="00F805E2">
      <w:pPr>
        <w:spacing w:after="0" w:line="216" w:lineRule="auto"/>
        <w:contextualSpacing/>
        <w:rPr>
          <w:rFonts w:ascii="Kayra Aydin" w:hAnsi="Kayra Aydin" w:cs="TTKB Dik Temel Abece"/>
          <w:bCs/>
          <w:color w:val="000000"/>
          <w:sz w:val="40"/>
          <w:szCs w:val="40"/>
        </w:rPr>
      </w:pPr>
      <w:r w:rsidRPr="000F34F0">
        <w:rPr>
          <w:rFonts w:ascii="Kayra Aydin" w:hAnsi="Kayra Aydin"/>
          <w:noProof/>
          <w:sz w:val="40"/>
          <w:szCs w:val="40"/>
          <w:lang w:eastAsia="tr-TR"/>
        </w:rPr>
        <w:pict>
          <v:rect id="_x0000_s1292" style="position:absolute;margin-left:365.95pt;margin-top:25.15pt;width:111.6pt;height:87.6pt;z-index:251779072" strokecolor="#2f5496 [2408]" strokeweight="1.5pt">
            <v:fill opacity="0"/>
            <v:textbox style="mso-next-textbox:#_x0000_s1292">
              <w:txbxContent>
                <w:p w:rsidR="00F805E2" w:rsidRDefault="00F805E2" w:rsidP="00F805E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5390" cy="1010194"/>
                        <wp:effectExtent l="19050" t="0" r="3810" b="0"/>
                        <wp:docPr id="51" name="Resim 4" descr="C:\Users\erkan\OneDrive\Masaüstü\gergeda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erkan\OneDrive\Masaüstü\gergedan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5390" cy="10101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7433" cy="800100"/>
                        <wp:effectExtent l="19050" t="0" r="0" b="0"/>
                        <wp:docPr id="25" name="Resim 1" descr="C:\Users\erkan\OneDrive\Masaüstü\9113d2fee569a32da795a59b3c1955d4--happy-faces-wall-deca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9113d2fee569a32da795a59b3c1955d4--happy-faces-wall-deca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3923" cy="796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0F34F0">
        <w:rPr>
          <w:rFonts w:ascii="Kayra Aydin" w:hAnsi="Kayra Aydin"/>
          <w:noProof/>
          <w:sz w:val="40"/>
          <w:szCs w:val="40"/>
          <w:lang w:eastAsia="tr-TR"/>
        </w:rPr>
        <w:pict>
          <v:rect id="_x0000_s1295" style="position:absolute;margin-left:254.35pt;margin-top:25.15pt;width:111.6pt;height:87.6pt;z-index:251782144" strokecolor="#2f5496 [2408]" strokeweight="1.5pt">
            <v:fill opacity="0"/>
            <v:textbox style="mso-next-textbox:#_x0000_s1295">
              <w:txbxContent>
                <w:p w:rsidR="00F805E2" w:rsidRDefault="00F805E2" w:rsidP="00F805E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01090" cy="1112520"/>
                        <wp:effectExtent l="19050" t="0" r="3810" b="0"/>
                        <wp:docPr id="50" name="Resim 3" descr="C:\Users\erkan\OneDrive\Masaüstü\kedi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erkan\OneDrive\Masaüstü\kedi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1827" cy="11132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7433" cy="800100"/>
                        <wp:effectExtent l="19050" t="0" r="0" b="0"/>
                        <wp:docPr id="26" name="Resim 1" descr="C:\Users\erkan\OneDrive\Masaüstü\9113d2fee569a32da795a59b3c1955d4--happy-faces-wall-deca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9113d2fee569a32da795a59b3c1955d4--happy-faces-wall-deca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3923" cy="796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805E2" w:rsidRPr="00E55BDF">
        <w:rPr>
          <w:rFonts w:ascii="Kayra Aydin" w:hAnsi="Kayra Aydin" w:cs="TTKB Dik Temel Abece"/>
          <w:color w:val="000000"/>
          <w:sz w:val="40"/>
          <w:szCs w:val="40"/>
        </w:rPr>
        <w:t xml:space="preserve"> </w:t>
      </w:r>
      <w:r w:rsidR="00F805E2" w:rsidRPr="00E55BDF">
        <w:rPr>
          <w:rFonts w:ascii="Kayra Aydin" w:hAnsi="Kayra Aydin" w:cs="TTKB Dik Temel Abece"/>
          <w:bCs/>
          <w:color w:val="000000"/>
          <w:sz w:val="40"/>
          <w:szCs w:val="40"/>
        </w:rPr>
        <w:t>Ali annene kokulu mum al.</w:t>
      </w:r>
    </w:p>
    <w:p w:rsidR="00F805E2" w:rsidRPr="00E55BDF" w:rsidRDefault="00F805E2" w:rsidP="00F805E2">
      <w:pPr>
        <w:spacing w:after="0" w:line="216" w:lineRule="auto"/>
        <w:contextualSpacing/>
        <w:rPr>
          <w:rFonts w:ascii="Kayra Aydin" w:hAnsi="Kayra Aydin" w:cs="TTKB Dik Temel Abece"/>
          <w:bCs/>
          <w:color w:val="000000"/>
          <w:sz w:val="40"/>
          <w:szCs w:val="40"/>
        </w:rPr>
      </w:pPr>
      <w:r w:rsidRPr="00E55BDF">
        <w:rPr>
          <w:rFonts w:ascii="Kayra Aydin" w:hAnsi="Kayra Aydin" w:cs="TTKB Dik Temel Abece"/>
          <w:color w:val="000000"/>
          <w:sz w:val="40"/>
          <w:szCs w:val="40"/>
        </w:rPr>
        <w:t xml:space="preserve"> </w:t>
      </w:r>
      <w:r w:rsidRPr="00E55BDF">
        <w:rPr>
          <w:rFonts w:ascii="Kayra Aydin" w:hAnsi="Kayra Aydin" w:cs="TTKB Dik Temel Abece"/>
          <w:bCs/>
          <w:color w:val="000000"/>
          <w:sz w:val="40"/>
          <w:szCs w:val="40"/>
        </w:rPr>
        <w:t>Nine unu elekle ele.</w:t>
      </w:r>
    </w:p>
    <w:p w:rsidR="00F805E2" w:rsidRPr="00E55BDF" w:rsidRDefault="00F805E2" w:rsidP="00F805E2">
      <w:pPr>
        <w:autoSpaceDE w:val="0"/>
        <w:autoSpaceDN w:val="0"/>
        <w:adjustRightInd w:val="0"/>
        <w:spacing w:after="0" w:line="216" w:lineRule="auto"/>
        <w:contextualSpacing/>
        <w:rPr>
          <w:rFonts w:ascii="Kayra Aydin" w:hAnsi="Kayra Aydin" w:cs="TTKB Dik Temel Abece"/>
          <w:color w:val="000000"/>
          <w:sz w:val="40"/>
          <w:szCs w:val="40"/>
        </w:rPr>
      </w:pPr>
      <w:r w:rsidRPr="00E55BDF">
        <w:rPr>
          <w:rFonts w:ascii="Kayra Aydin" w:hAnsi="Kayra Aydin" w:cs="TTKB Dik Temel Abece"/>
          <w:color w:val="000000"/>
          <w:sz w:val="40"/>
          <w:szCs w:val="40"/>
        </w:rPr>
        <w:t xml:space="preserve"> </w:t>
      </w:r>
      <w:r w:rsidRPr="00E55BDF">
        <w:rPr>
          <w:rFonts w:ascii="Kayra Aydin" w:hAnsi="Kayra Aydin" w:cs="TTKB Dik Temel Abece"/>
          <w:bCs/>
          <w:color w:val="000000"/>
          <w:sz w:val="40"/>
          <w:szCs w:val="40"/>
        </w:rPr>
        <w:t xml:space="preserve">Ela ona koltuk al. </w:t>
      </w:r>
    </w:p>
    <w:p w:rsidR="00F805E2" w:rsidRPr="00E55BDF" w:rsidRDefault="00F805E2" w:rsidP="00F805E2">
      <w:pPr>
        <w:spacing w:after="0" w:line="216" w:lineRule="auto"/>
        <w:contextualSpacing/>
        <w:rPr>
          <w:rFonts w:ascii="Kayra Aydin" w:hAnsi="Kayra Aydin" w:cs="TTKB Dik Temel Abece"/>
          <w:bCs/>
          <w:color w:val="000000"/>
          <w:sz w:val="40"/>
          <w:szCs w:val="40"/>
        </w:rPr>
      </w:pPr>
      <w:r w:rsidRPr="00E55BDF">
        <w:rPr>
          <w:rFonts w:ascii="Kayra Aydin" w:hAnsi="Kayra Aydin" w:cs="TTKB Dik Temel Abece"/>
          <w:bCs/>
          <w:color w:val="000000"/>
          <w:sz w:val="40"/>
          <w:szCs w:val="40"/>
        </w:rPr>
        <w:lastRenderedPageBreak/>
        <w:t xml:space="preserve"> </w:t>
      </w:r>
      <w:r>
        <w:rPr>
          <w:rFonts w:ascii="Kayra Aydin" w:hAnsi="Kayra Aydin" w:cs="TTKB Dik Temel Abece"/>
          <w:bCs/>
          <w:color w:val="000000"/>
          <w:sz w:val="40"/>
          <w:szCs w:val="40"/>
        </w:rPr>
        <w:t>Melek,</w:t>
      </w:r>
      <w:r w:rsidRPr="00E55BDF">
        <w:rPr>
          <w:rFonts w:ascii="Kayra Aydin" w:hAnsi="Kayra Aydin" w:cs="TTKB Dik Temel Abece"/>
          <w:bCs/>
          <w:color w:val="000000"/>
          <w:sz w:val="40"/>
          <w:szCs w:val="40"/>
        </w:rPr>
        <w:t xml:space="preserve"> anneme konuk ol.</w:t>
      </w:r>
    </w:p>
    <w:p w:rsidR="00F805E2" w:rsidRPr="00E55BDF" w:rsidRDefault="000F34F0" w:rsidP="00F805E2">
      <w:pPr>
        <w:spacing w:after="0" w:line="216" w:lineRule="auto"/>
        <w:contextualSpacing/>
        <w:rPr>
          <w:rFonts w:ascii="Kayra Aydin" w:hAnsi="Kayra Aydin"/>
          <w:bCs/>
          <w:sz w:val="40"/>
          <w:szCs w:val="40"/>
        </w:rPr>
      </w:pPr>
      <w:r w:rsidRPr="000F34F0">
        <w:rPr>
          <w:rFonts w:ascii="Kayra Aydin" w:hAnsi="Kayra Aydin"/>
          <w:noProof/>
          <w:sz w:val="40"/>
          <w:szCs w:val="40"/>
          <w:lang w:eastAsia="tr-TR"/>
        </w:rPr>
        <w:pict>
          <v:rect id="_x0000_s1297" style="position:absolute;margin-left:260.95pt;margin-top:4.3pt;width:105pt;height:87.6pt;z-index:251784192" strokecolor="#2f5496 [2408]" strokeweight="1.5pt">
            <v:fill opacity="0"/>
            <v:textbox style="mso-next-textbox:#_x0000_s1297">
              <w:txbxContent>
                <w:p w:rsidR="00F805E2" w:rsidRDefault="00F805E2" w:rsidP="00F805E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5390" cy="1035480"/>
                        <wp:effectExtent l="19050" t="0" r="3810" b="0"/>
                        <wp:docPr id="27" name="Resim 5" descr="C:\Users\erkan\OneDrive\Masaüstü\index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erkan\OneDrive\Masaüstü\index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5390" cy="10354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7433" cy="800100"/>
                        <wp:effectExtent l="19050" t="0" r="0" b="0"/>
                        <wp:docPr id="41" name="Resim 1" descr="C:\Users\erkan\OneDrive\Masaüstü\9113d2fee569a32da795a59b3c1955d4--happy-faces-wall-deca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9113d2fee569a32da795a59b3c1955d4--happy-faces-wall-deca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3923" cy="796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0F34F0">
        <w:rPr>
          <w:rFonts w:ascii="Kayra Aydin" w:hAnsi="Kayra Aydin"/>
          <w:noProof/>
          <w:sz w:val="40"/>
          <w:szCs w:val="40"/>
          <w:lang w:eastAsia="tr-TR"/>
        </w:rPr>
        <w:pict>
          <v:rect id="_x0000_s1298" style="position:absolute;margin-left:365.95pt;margin-top:4.3pt;width:111.6pt;height:87.6pt;z-index:251785216" strokecolor="#2f5496 [2408]" strokeweight="1.5pt">
            <v:fill opacity="0"/>
            <v:textbox style="mso-next-textbox:#_x0000_s1298">
              <w:txbxContent>
                <w:p w:rsidR="00F805E2" w:rsidRDefault="00F805E2" w:rsidP="00F805E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23950" cy="1036320"/>
                        <wp:effectExtent l="19050" t="0" r="0" b="0"/>
                        <wp:docPr id="29" name="Resim 6" descr="C:\Users\erkan\OneDrive\Masaüstü\100565161-coloring-book-coloring-page-with-a-small-be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erkan\OneDrive\Masaüstü\100565161-coloring-book-coloring-page-with-a-small-be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4807" cy="10371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7433" cy="800100"/>
                        <wp:effectExtent l="19050" t="0" r="0" b="0"/>
                        <wp:docPr id="30" name="Resim 1" descr="C:\Users\erkan\OneDrive\Masaüstü\9113d2fee569a32da795a59b3c1955d4--happy-faces-wall-deca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9113d2fee569a32da795a59b3c1955d4--happy-faces-wall-deca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3923" cy="796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805E2" w:rsidRPr="00E55BDF">
        <w:rPr>
          <w:rFonts w:ascii="Kayra Aydin" w:hAnsi="Kayra Aydin"/>
          <w:bCs/>
          <w:sz w:val="40"/>
          <w:szCs w:val="40"/>
        </w:rPr>
        <w:t xml:space="preserve"> Nil onu al oku.</w:t>
      </w:r>
    </w:p>
    <w:p w:rsidR="00F805E2" w:rsidRDefault="00F805E2" w:rsidP="00F805E2">
      <w:pPr>
        <w:spacing w:after="0" w:line="216" w:lineRule="auto"/>
        <w:contextualSpacing/>
        <w:rPr>
          <w:rFonts w:ascii="Kayra Aydin" w:hAnsi="Kayra Aydin"/>
          <w:bCs/>
          <w:sz w:val="40"/>
          <w:szCs w:val="40"/>
        </w:rPr>
      </w:pPr>
      <w:r w:rsidRPr="00E55BDF">
        <w:rPr>
          <w:rFonts w:ascii="Kayra Aydin" w:hAnsi="Kayra Aydin"/>
          <w:bCs/>
          <w:sz w:val="40"/>
          <w:szCs w:val="40"/>
        </w:rPr>
        <w:t xml:space="preserve"> Nine iki </w:t>
      </w:r>
      <w:r>
        <w:rPr>
          <w:rFonts w:ascii="Kayra Aydin" w:hAnsi="Kayra Aydin"/>
          <w:bCs/>
          <w:sz w:val="40"/>
          <w:szCs w:val="40"/>
        </w:rPr>
        <w:t>limonluk al.</w:t>
      </w:r>
    </w:p>
    <w:p w:rsidR="00F805E2" w:rsidRPr="00C467AC" w:rsidRDefault="00F805E2" w:rsidP="00F805E2">
      <w:pPr>
        <w:spacing w:after="0" w:line="216" w:lineRule="auto"/>
        <w:contextualSpacing/>
        <w:rPr>
          <w:rFonts w:ascii="Kayra Aydin" w:hAnsi="Kayra Aydin"/>
          <w:bCs/>
          <w:sz w:val="40"/>
          <w:szCs w:val="40"/>
        </w:rPr>
      </w:pPr>
      <w:r w:rsidRPr="00C467AC">
        <w:rPr>
          <w:rFonts w:ascii="Kayra Aydin" w:hAnsi="Kayra Aydin" w:cs="TTKB Dik Temel Abece"/>
          <w:bCs/>
          <w:color w:val="000000"/>
          <w:sz w:val="44"/>
          <w:szCs w:val="44"/>
        </w:rPr>
        <w:t>Anne kolyeyi tak, mutlu ol</w:t>
      </w:r>
      <w:r w:rsidRPr="00C467AC">
        <w:rPr>
          <w:rFonts w:ascii="Kayra Aydin" w:hAnsi="Kayra Aydin" w:cs="TTKB Dik Temel Abece"/>
          <w:b/>
          <w:bCs/>
          <w:color w:val="000000"/>
          <w:sz w:val="44"/>
          <w:szCs w:val="44"/>
        </w:rPr>
        <w:t>.</w:t>
      </w:r>
    </w:p>
    <w:p w:rsidR="00F805E2" w:rsidRDefault="000F34F0" w:rsidP="00F805E2">
      <w:pPr>
        <w:rPr>
          <w:rFonts w:ascii="TTKB Dik Temel Abece" w:hAnsi="TTKB Dik Temel Abece"/>
          <w:sz w:val="72"/>
          <w:szCs w:val="72"/>
        </w:rPr>
      </w:pPr>
      <w:r w:rsidRPr="000F34F0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_x0000_s1299" style="position:absolute;margin-left:-21.5pt;margin-top:25.2pt;width:521.25pt;height:33.4pt;z-index:-2515302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300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301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302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303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304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F805E2" w:rsidRDefault="000F34F0" w:rsidP="00F805E2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305" style="position:absolute;margin-left:-21.5pt;margin-top:24.65pt;width:521.25pt;height:33.4pt;z-index:-2515292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306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307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308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309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310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F805E2" w:rsidRDefault="000F34F0" w:rsidP="00F805E2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311" style="position:absolute;margin-left:-22.25pt;margin-top:20.9pt;width:521.25pt;height:33.4pt;z-index:-2515281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312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313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314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315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316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F805E2" w:rsidRDefault="000F34F0" w:rsidP="00F805E2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317" style="position:absolute;margin-left:-21.5pt;margin-top:18.35pt;width:521.25pt;height:33.4pt;z-index:-2515271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318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319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320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321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322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F805E2" w:rsidRDefault="000F34F0" w:rsidP="00F805E2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323" style="position:absolute;margin-left:-25.25pt;margin-top:18.45pt;width:521.25pt;height:33.4pt;z-index:-2515261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324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325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326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327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328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F805E2" w:rsidRDefault="000F34F0" w:rsidP="00F805E2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329" style="position:absolute;margin-left:-26pt;margin-top:19.15pt;width:521.25pt;height:33.4pt;z-index:-2515251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330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331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332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333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334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F805E2" w:rsidRDefault="000F34F0" w:rsidP="00F805E2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335" style="position:absolute;margin-left:-26.75pt;margin-top:22pt;width:521.25pt;height:33.4pt;z-index:-2515240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336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337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338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339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340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F805E2" w:rsidRDefault="000F34F0" w:rsidP="00F805E2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341" style="position:absolute;margin-left:-26pt;margin-top:19.45pt;width:521.25pt;height:33.4pt;z-index:-2515230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342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343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344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345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346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F805E2" w:rsidRDefault="000F34F0" w:rsidP="00F805E2">
      <w:pPr>
        <w:tabs>
          <w:tab w:val="right" w:pos="10489"/>
        </w:tabs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347" style="position:absolute;margin-left:-27.5pt;margin-top:15.65pt;width:521.25pt;height:33.4pt;z-index:-2515220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348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349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350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351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352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  <w:r w:rsidR="00F805E2">
        <w:rPr>
          <w:rFonts w:ascii="TTKB Dik Temel Abece" w:hAnsi="TTKB Dik Temel Abece"/>
          <w:sz w:val="72"/>
          <w:szCs w:val="72"/>
        </w:rPr>
        <w:tab/>
      </w:r>
    </w:p>
    <w:p w:rsidR="00F805E2" w:rsidRPr="00F805E2" w:rsidRDefault="00F805E2" w:rsidP="00F805E2">
      <w:pPr>
        <w:pStyle w:val="stbilgi"/>
        <w:rPr>
          <w:b/>
          <w:sz w:val="32"/>
          <w:szCs w:val="32"/>
        </w:rPr>
      </w:pPr>
      <w:r>
        <w:t>SAYIN VEL</w:t>
      </w:r>
      <w:r w:rsidR="001E51AD">
        <w:t>İLER</w:t>
      </w:r>
      <w:r>
        <w:t xml:space="preserve">İM, AŞAĞIDAKİ GÖRSELLERİ KENDİSİNİN YAZMASINI SAĞLAYINIZ. HECELEYEREK YAZMASINA YARDIMCI OLUNUZ. </w:t>
      </w:r>
      <w:proofErr w:type="gramStart"/>
      <w:r>
        <w:t>ANLAŞILMAYAN  RESİMLER</w:t>
      </w:r>
      <w:proofErr w:type="gramEnd"/>
      <w:r>
        <w:t xml:space="preserve"> OLURSA AŞAĞIDAKİ CEVAPLARDAN KONTROL EDİNİZ.</w:t>
      </w:r>
    </w:p>
    <w:p w:rsidR="00F805E2" w:rsidRPr="00416FA4" w:rsidRDefault="000F34F0" w:rsidP="00F805E2">
      <w:pPr>
        <w:rPr>
          <w:b/>
        </w:rPr>
      </w:pPr>
      <w:r>
        <w:rPr>
          <w:b/>
          <w:noProof/>
        </w:rPr>
        <w:pict>
          <v:shape id="_x0000_s1363" type="#_x0000_t32" style="position:absolute;margin-left:475.9pt;margin-top:3.05pt;width:2.25pt;height:202.5pt;z-index:251820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"/>
        </w:pict>
      </w:r>
      <w:r>
        <w:rPr>
          <w:b/>
          <w:noProof/>
        </w:rPr>
        <w:pict>
          <v:shape id="_x0000_s1364" type="#_x0000_t32" style="position:absolute;margin-left:-17.6pt;margin-top:13.55pt;width:0;height:192pt;z-index:251821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"/>
        </w:pict>
      </w:r>
      <w:r>
        <w:rPr>
          <w:b/>
          <w:noProof/>
        </w:rPr>
        <w:pict>
          <v:shape id="_x0000_s1367" type="#_x0000_t32" style="position:absolute;margin-left:-26.6pt;margin-top:-1.85pt;width:498.75pt;height:5.25pt;flip:y;z-index:251824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"/>
        </w:pict>
      </w:r>
      <w:r>
        <w:rPr>
          <w:b/>
          <w:noProof/>
        </w:rPr>
        <w:pict>
          <v:shape id="_x0000_s1368" type="#_x0000_t32" style="position:absolute;margin-left:-17.6pt;margin-top:3.4pt;width:0;height:10.5pt;z-index:251825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"/>
        </w:pict>
      </w:r>
      <w:r w:rsidR="00F805E2">
        <w:rPr>
          <w:noProof/>
          <w:lang w:eastAsia="tr-TR"/>
        </w:rPr>
        <w:drawing>
          <wp:inline distT="0" distB="0" distL="0" distR="0">
            <wp:extent cx="1143000" cy="1143000"/>
            <wp:effectExtent l="0" t="0" r="0" b="0"/>
            <wp:docPr id="39" name="Resim 1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05E2">
        <w:t xml:space="preserve">          </w:t>
      </w:r>
      <w:r w:rsidR="00F805E2">
        <w:object w:dxaOrig="3375" w:dyaOrig="33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0.75pt;height:93pt" o:ole="">
            <v:imagedata r:id="rId47" o:title=""/>
          </v:shape>
          <o:OLEObject Type="Embed" ProgID="PBrush" ShapeID="_x0000_i1025" DrawAspect="Content" ObjectID="_1634323643" r:id="rId48"/>
        </w:object>
      </w:r>
      <w:r w:rsidR="00F805E2">
        <w:rPr>
          <w:noProof/>
        </w:rPr>
        <w:t xml:space="preserve">          </w:t>
      </w:r>
      <w:r w:rsidR="00F805E2">
        <w:rPr>
          <w:noProof/>
          <w:lang w:eastAsia="tr-TR"/>
        </w:rPr>
        <w:drawing>
          <wp:inline distT="0" distB="0" distL="0" distR="0">
            <wp:extent cx="1181100" cy="1253612"/>
            <wp:effectExtent l="0" t="0" r="0" b="3810"/>
            <wp:docPr id="96" name="Resim 96" descr="chubby cheeks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hubby cheeks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177" cy="1256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05E2">
        <w:rPr>
          <w:noProof/>
        </w:rPr>
        <w:t xml:space="preserve">         </w:t>
      </w:r>
      <w:r w:rsidR="00F805E2">
        <w:rPr>
          <w:noProof/>
          <w:lang w:eastAsia="tr-TR"/>
        </w:rPr>
        <w:drawing>
          <wp:inline distT="0" distB="0" distL="0" distR="0">
            <wp:extent cx="1190625" cy="1276350"/>
            <wp:effectExtent l="0" t="0" r="9525" b="0"/>
            <wp:docPr id="42" name="Resim 13" descr="D:\Belgeler\Masaüstü\939035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Belgeler\Masaüstü\939035056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231" cy="1275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05E2" w:rsidRDefault="00F805E2" w:rsidP="00F805E2">
      <w:pPr>
        <w:tabs>
          <w:tab w:val="left" w:pos="3060"/>
        </w:tabs>
      </w:pPr>
      <w:r>
        <w:rPr>
          <w:noProof/>
          <w:lang w:eastAsia="tr-TR"/>
        </w:rPr>
        <w:drawing>
          <wp:anchor distT="0" distB="0" distL="114300" distR="114300" simplePos="0" relativeHeight="251798528" behindDoc="1" locked="0" layoutInCell="1" allowOverlap="1">
            <wp:simplePos x="0" y="0"/>
            <wp:positionH relativeFrom="margin">
              <wp:posOffset>2786380</wp:posOffset>
            </wp:positionH>
            <wp:positionV relativeFrom="paragraph">
              <wp:posOffset>0</wp:posOffset>
            </wp:positionV>
            <wp:extent cx="1447800" cy="647700"/>
            <wp:effectExtent l="0" t="0" r="0" b="0"/>
            <wp:wrapNone/>
            <wp:docPr id="57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margin">
              <wp:posOffset>1252220</wp:posOffset>
            </wp:positionH>
            <wp:positionV relativeFrom="paragraph">
              <wp:posOffset>0</wp:posOffset>
            </wp:positionV>
            <wp:extent cx="1476375" cy="647700"/>
            <wp:effectExtent l="0" t="0" r="9525" b="0"/>
            <wp:wrapNone/>
            <wp:docPr id="58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margin">
              <wp:posOffset>4300855</wp:posOffset>
            </wp:positionH>
            <wp:positionV relativeFrom="paragraph">
              <wp:posOffset>9525</wp:posOffset>
            </wp:positionV>
            <wp:extent cx="1514475" cy="647700"/>
            <wp:effectExtent l="0" t="0" r="9525" b="0"/>
            <wp:wrapNone/>
            <wp:docPr id="59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96480" behindDoc="1" locked="0" layoutInCell="1" allowOverlap="1">
            <wp:simplePos x="0" y="0"/>
            <wp:positionH relativeFrom="margin">
              <wp:posOffset>-137795</wp:posOffset>
            </wp:positionH>
            <wp:positionV relativeFrom="paragraph">
              <wp:posOffset>0</wp:posOffset>
            </wp:positionV>
            <wp:extent cx="1333500" cy="695325"/>
            <wp:effectExtent l="0" t="0" r="0" b="9525"/>
            <wp:wrapNone/>
            <wp:docPr id="60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:rsidR="00F805E2" w:rsidRDefault="00F805E2" w:rsidP="00F805E2"/>
    <w:p w:rsidR="00F805E2" w:rsidRDefault="000F34F0" w:rsidP="00F805E2">
      <w:r>
        <w:rPr>
          <w:noProof/>
        </w:rPr>
        <w:pict>
          <v:shape id="_x0000_s1356" type="#_x0000_t32" style="position:absolute;margin-left:-17.6pt;margin-top:15.45pt;width:493.5pt;height:3pt;flip:y;z-index:251812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"/>
        </w:pict>
      </w:r>
    </w:p>
    <w:p w:rsidR="00F805E2" w:rsidRDefault="00F805E2" w:rsidP="00F805E2">
      <w:r>
        <w:rPr>
          <w:noProof/>
          <w:lang w:eastAsia="tr-TR"/>
        </w:rPr>
        <w:lastRenderedPageBreak/>
        <w:drawing>
          <wp:anchor distT="0" distB="0" distL="114300" distR="114300" simplePos="0" relativeHeight="251827200" behindDoc="1" locked="0" layoutInCell="1" allowOverlap="1">
            <wp:simplePos x="0" y="0"/>
            <wp:positionH relativeFrom="margin">
              <wp:posOffset>1386205</wp:posOffset>
            </wp:positionH>
            <wp:positionV relativeFrom="paragraph">
              <wp:posOffset>1297940</wp:posOffset>
            </wp:positionV>
            <wp:extent cx="1457325" cy="647700"/>
            <wp:effectExtent l="0" t="0" r="9525" b="0"/>
            <wp:wrapNone/>
            <wp:docPr id="61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28224" behindDoc="1" locked="0" layoutInCell="1" allowOverlap="1">
            <wp:simplePos x="0" y="0"/>
            <wp:positionH relativeFrom="margin">
              <wp:posOffset>2900680</wp:posOffset>
            </wp:positionH>
            <wp:positionV relativeFrom="paragraph">
              <wp:posOffset>1297940</wp:posOffset>
            </wp:positionV>
            <wp:extent cx="1457325" cy="647700"/>
            <wp:effectExtent l="0" t="0" r="9525" b="0"/>
            <wp:wrapNone/>
            <wp:docPr id="62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29248" behindDoc="1" locked="0" layoutInCell="1" allowOverlap="1">
            <wp:simplePos x="0" y="0"/>
            <wp:positionH relativeFrom="margin">
              <wp:posOffset>4443730</wp:posOffset>
            </wp:positionH>
            <wp:positionV relativeFrom="paragraph">
              <wp:posOffset>1297940</wp:posOffset>
            </wp:positionV>
            <wp:extent cx="1457325" cy="647700"/>
            <wp:effectExtent l="0" t="0" r="9525" b="0"/>
            <wp:wrapNone/>
            <wp:docPr id="66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26176" behindDoc="1" locked="0" layoutInCell="1" allowOverlap="1">
            <wp:simplePos x="0" y="0"/>
            <wp:positionH relativeFrom="margin">
              <wp:posOffset>-137795</wp:posOffset>
            </wp:positionH>
            <wp:positionV relativeFrom="paragraph">
              <wp:posOffset>1345565</wp:posOffset>
            </wp:positionV>
            <wp:extent cx="1457325" cy="647700"/>
            <wp:effectExtent l="0" t="0" r="9525" b="0"/>
            <wp:wrapNone/>
            <wp:docPr id="72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F34F0">
        <w:rPr>
          <w:noProof/>
        </w:rPr>
        <w:pict>
          <v:shape id="_x0000_s1365" type="#_x0000_t32" style="position:absolute;margin-left:475.9pt;margin-top:3.5pt;width:0;height:139.5pt;z-index:2518220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"/>
        </w:pict>
      </w:r>
      <w:r w:rsidR="000F34F0">
        <w:rPr>
          <w:noProof/>
        </w:rPr>
        <w:pict>
          <v:shape id="_x0000_s1366" type="#_x0000_t32" style="position:absolute;margin-left:-17.6pt;margin-top:.5pt;width:0;height:139.5pt;z-index:2518231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"/>
        </w:pict>
      </w:r>
      <w:r>
        <w:rPr>
          <w:noProof/>
          <w:lang w:eastAsia="tr-TR"/>
        </w:rPr>
        <w:drawing>
          <wp:inline distT="0" distB="0" distL="0" distR="0">
            <wp:extent cx="1085850" cy="1226560"/>
            <wp:effectExtent l="0" t="0" r="0" b="0"/>
            <wp:docPr id="101" name="Resim 101" descr="play game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play game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88750" cy="1229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>
        <w:object w:dxaOrig="3885" w:dyaOrig="3795">
          <v:shape id="_x0000_i1026" type="#_x0000_t75" style="width:96.75pt;height:96pt" o:ole="">
            <v:imagedata r:id="rId52" o:title=""/>
          </v:shape>
          <o:OLEObject Type="Embed" ProgID="PBrush" ShapeID="_x0000_i1026" DrawAspect="Content" ObjectID="_1634323644" r:id="rId53"/>
        </w:object>
      </w:r>
      <w:r>
        <w:t xml:space="preserve">     </w:t>
      </w:r>
      <w:r>
        <w:object w:dxaOrig="7680" w:dyaOrig="5010">
          <v:shape id="_x0000_i1027" type="#_x0000_t75" style="width:96pt;height:96.75pt" o:ole="">
            <v:imagedata r:id="rId54" o:title=""/>
          </v:shape>
          <o:OLEObject Type="Embed" ProgID="PBrush" ShapeID="_x0000_i1027" DrawAspect="Content" ObjectID="_1634323645" r:id="rId55"/>
        </w:object>
      </w:r>
      <w:r>
        <w:rPr>
          <w:noProof/>
        </w:rPr>
        <w:t xml:space="preserve">              </w:t>
      </w:r>
      <w:r>
        <w:rPr>
          <w:noProof/>
          <w:lang w:eastAsia="tr-TR"/>
        </w:rPr>
        <w:drawing>
          <wp:inline distT="0" distB="0" distL="0" distR="0">
            <wp:extent cx="1114425" cy="1228725"/>
            <wp:effectExtent l="0" t="0" r="9525" b="9525"/>
            <wp:docPr id="73" name="Resim 33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5E2" w:rsidRDefault="00F805E2" w:rsidP="00F805E2"/>
    <w:p w:rsidR="00F805E2" w:rsidRDefault="00F805E2" w:rsidP="00F805E2"/>
    <w:p w:rsidR="00F805E2" w:rsidRDefault="00F805E2" w:rsidP="00F805E2">
      <w:r>
        <w:rPr>
          <w:noProof/>
          <w:lang w:eastAsia="tr-TR"/>
        </w:rPr>
        <w:drawing>
          <wp:anchor distT="0" distB="0" distL="114300" distR="114300" simplePos="0" relativeHeight="251804672" behindDoc="1" locked="0" layoutInCell="1" allowOverlap="1">
            <wp:simplePos x="0" y="0"/>
            <wp:positionH relativeFrom="margin">
              <wp:posOffset>4596130</wp:posOffset>
            </wp:positionH>
            <wp:positionV relativeFrom="paragraph">
              <wp:posOffset>1356360</wp:posOffset>
            </wp:positionV>
            <wp:extent cx="1400175" cy="647700"/>
            <wp:effectExtent l="0" t="0" r="9525" b="0"/>
            <wp:wrapNone/>
            <wp:docPr id="74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00576" behindDoc="1" locked="0" layoutInCell="1" allowOverlap="1">
            <wp:simplePos x="0" y="0"/>
            <wp:positionH relativeFrom="margin">
              <wp:posOffset>-4445</wp:posOffset>
            </wp:positionH>
            <wp:positionV relativeFrom="paragraph">
              <wp:posOffset>1356360</wp:posOffset>
            </wp:positionV>
            <wp:extent cx="1457325" cy="647700"/>
            <wp:effectExtent l="0" t="0" r="9525" b="0"/>
            <wp:wrapNone/>
            <wp:docPr id="79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margin">
              <wp:posOffset>1490980</wp:posOffset>
            </wp:positionH>
            <wp:positionV relativeFrom="paragraph">
              <wp:posOffset>1356360</wp:posOffset>
            </wp:positionV>
            <wp:extent cx="1504950" cy="647700"/>
            <wp:effectExtent l="0" t="0" r="0" b="0"/>
            <wp:wrapNone/>
            <wp:docPr id="80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02624" behindDoc="1" locked="0" layoutInCell="1" allowOverlap="1">
            <wp:simplePos x="0" y="0"/>
            <wp:positionH relativeFrom="margin">
              <wp:posOffset>3072130</wp:posOffset>
            </wp:positionH>
            <wp:positionV relativeFrom="paragraph">
              <wp:posOffset>1358265</wp:posOffset>
            </wp:positionV>
            <wp:extent cx="1447800" cy="647700"/>
            <wp:effectExtent l="0" t="0" r="0" b="0"/>
            <wp:wrapNone/>
            <wp:docPr id="81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margin">
              <wp:posOffset>-4445</wp:posOffset>
            </wp:positionH>
            <wp:positionV relativeFrom="paragraph">
              <wp:posOffset>40640</wp:posOffset>
            </wp:positionV>
            <wp:extent cx="1257300" cy="647700"/>
            <wp:effectExtent l="0" t="0" r="0" b="0"/>
            <wp:wrapNone/>
            <wp:docPr id="82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F34F0">
        <w:rPr>
          <w:noProof/>
        </w:rPr>
        <w:pict>
          <v:shape id="_x0000_s1355" type="#_x0000_t32" style="position:absolute;margin-left:-13.1pt;margin-top:.6pt;width:493.5pt;height:3pt;flip:y;z-index:2518118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"/>
        </w:pict>
      </w:r>
      <w:r w:rsidR="000F34F0">
        <w:rPr>
          <w:noProof/>
        </w:rPr>
        <w:pict>
          <v:shape id="_x0000_s1360" type="#_x0000_t32" style="position:absolute;margin-left:475.9pt;margin-top:5.1pt;width:0;height:139.5pt;z-index:2518169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"/>
        </w:pict>
      </w:r>
      <w:r w:rsidR="000F34F0">
        <w:rPr>
          <w:noProof/>
        </w:rPr>
        <w:pict>
          <v:shape id="_x0000_s1359" type="#_x0000_t32" style="position:absolute;margin-left:-17.6pt;margin-top:3.6pt;width:0;height:139.5pt;z-index:2518159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"/>
        </w:pict>
      </w:r>
      <w:r>
        <w:object w:dxaOrig="6750" w:dyaOrig="4605">
          <v:shape id="_x0000_i1028" type="#_x0000_t75" style="width:119.25pt;height:100.5pt" o:ole="">
            <v:imagedata r:id="rId57" o:title=""/>
          </v:shape>
          <o:OLEObject Type="Embed" ProgID="PBrush" ShapeID="_x0000_i1028" DrawAspect="Content" ObjectID="_1634323646" r:id="rId58"/>
        </w:object>
      </w:r>
      <w:r w:rsidRPr="002D2246">
        <w:rPr>
          <w:rFonts w:ascii="Hand writing Mutlu" w:hAnsi="Hand writing Mutlu"/>
          <w:noProof/>
          <w:sz w:val="24"/>
          <w:szCs w:val="24"/>
          <w:lang w:eastAsia="tr-TR"/>
        </w:rPr>
        <w:drawing>
          <wp:inline distT="0" distB="0" distL="0" distR="0">
            <wp:extent cx="1219200" cy="1227066"/>
            <wp:effectExtent l="19050" t="0" r="0" b="0"/>
            <wp:docPr id="83" name="Resim 8" descr="ski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ki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085" cy="1229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hyperlink r:id="rId60" w:history="1">
        <w:r>
          <w:object w:dxaOrig="6150" w:dyaOrig="5970">
            <v:shape id="_x0000_i1029" type="#_x0000_t75" style="width:110.25pt;height:106.5pt" o:ole="">
              <v:imagedata r:id="rId61" o:title=""/>
            </v:shape>
            <o:OLEObject Type="Embed" ProgID="PBrush" ShapeID="_x0000_i1029" DrawAspect="Content" ObjectID="_1634323647" r:id="rId62"/>
          </w:object>
        </w:r>
      </w:hyperlink>
      <w:r>
        <w:rPr>
          <w:rFonts w:ascii="Hand writing Mutlu" w:hAnsi="Hand writing Mutlu"/>
          <w:noProof/>
          <w:sz w:val="24"/>
          <w:szCs w:val="24"/>
        </w:rPr>
        <w:t xml:space="preserve">   </w:t>
      </w:r>
      <w:r w:rsidRPr="001C0235">
        <w:rPr>
          <w:rFonts w:ascii="Hand writing Mutlu" w:hAnsi="Hand writing Mutlu"/>
          <w:noProof/>
          <w:sz w:val="24"/>
          <w:szCs w:val="24"/>
          <w:lang w:eastAsia="tr-TR"/>
        </w:rPr>
        <w:drawing>
          <wp:inline distT="0" distB="0" distL="0" distR="0">
            <wp:extent cx="1123950" cy="942975"/>
            <wp:effectExtent l="0" t="0" r="0" b="9525"/>
            <wp:docPr id="84" name="Resim 87" descr="yele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yele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5E2" w:rsidRDefault="00F805E2" w:rsidP="00F805E2"/>
    <w:p w:rsidR="00F805E2" w:rsidRDefault="000F34F0" w:rsidP="00F805E2">
      <w:pPr>
        <w:rPr>
          <w:noProof/>
        </w:rPr>
      </w:pPr>
      <w:r>
        <w:rPr>
          <w:noProof/>
        </w:rPr>
        <w:pict>
          <v:shape id="_x0000_s1357" type="#_x0000_t32" style="position:absolute;margin-left:-17.6pt;margin-top:13.7pt;width:2.25pt;height:171.75pt;z-index:251813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"/>
        </w:pict>
      </w:r>
      <w:r>
        <w:rPr>
          <w:noProof/>
        </w:rPr>
        <w:pict>
          <v:shape id="_x0000_s1358" type="#_x0000_t32" style="position:absolute;margin-left:475.9pt;margin-top:10.7pt;width:2.25pt;height:171.75pt;z-index:251814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"/>
        </w:pict>
      </w:r>
      <w:r>
        <w:rPr>
          <w:noProof/>
        </w:rPr>
        <w:pict>
          <v:shape id="_x0000_s1354" type="#_x0000_t32" style="position:absolute;margin-left:-15.35pt;margin-top:21.3pt;width:493.5pt;height:3pt;flip:y;z-index:251810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"/>
        </w:pict>
      </w:r>
      <w:r>
        <w:rPr>
          <w:noProof/>
        </w:rPr>
        <w:pict>
          <v:shape id="_x0000_s1361" type="#_x0000_t32" style="position:absolute;margin-left:475.9pt;margin-top:-.05pt;width:0;height:139.5pt;z-index:251817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"/>
        </w:pict>
      </w:r>
      <w:r>
        <w:rPr>
          <w:noProof/>
        </w:rPr>
        <w:pict>
          <v:shape id="_x0000_s1362" type="#_x0000_t32" style="position:absolute;margin-left:-17.6pt;margin-top:1.45pt;width:0;height:139.5pt;z-index:251819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"/>
        </w:pict>
      </w:r>
    </w:p>
    <w:p w:rsidR="00F805E2" w:rsidRPr="00B6473D" w:rsidRDefault="00F805E2" w:rsidP="00F805E2">
      <w:r>
        <w:rPr>
          <w:noProof/>
          <w:lang w:eastAsia="tr-TR"/>
        </w:rPr>
        <w:drawing>
          <wp:anchor distT="0" distB="0" distL="114300" distR="114300" simplePos="0" relativeHeight="251808768" behindDoc="1" locked="0" layoutInCell="1" allowOverlap="1">
            <wp:simplePos x="0" y="0"/>
            <wp:positionH relativeFrom="margin">
              <wp:posOffset>-137795</wp:posOffset>
            </wp:positionH>
            <wp:positionV relativeFrom="paragraph">
              <wp:posOffset>1271270</wp:posOffset>
            </wp:positionV>
            <wp:extent cx="1390650" cy="647700"/>
            <wp:effectExtent l="0" t="0" r="0" b="0"/>
            <wp:wrapNone/>
            <wp:docPr id="85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06720" behindDoc="1" locked="0" layoutInCell="1" allowOverlap="1">
            <wp:simplePos x="0" y="0"/>
            <wp:positionH relativeFrom="margin">
              <wp:posOffset>1252855</wp:posOffset>
            </wp:positionH>
            <wp:positionV relativeFrom="paragraph">
              <wp:posOffset>1271270</wp:posOffset>
            </wp:positionV>
            <wp:extent cx="1428750" cy="647700"/>
            <wp:effectExtent l="0" t="0" r="0" b="0"/>
            <wp:wrapNone/>
            <wp:docPr id="86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05696" behindDoc="1" locked="0" layoutInCell="1" allowOverlap="1">
            <wp:simplePos x="0" y="0"/>
            <wp:positionH relativeFrom="margin">
              <wp:posOffset>2728595</wp:posOffset>
            </wp:positionH>
            <wp:positionV relativeFrom="paragraph">
              <wp:posOffset>1270635</wp:posOffset>
            </wp:positionV>
            <wp:extent cx="1571625" cy="647700"/>
            <wp:effectExtent l="0" t="0" r="9525" b="0"/>
            <wp:wrapNone/>
            <wp:docPr id="87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07744" behindDoc="1" locked="0" layoutInCell="1" allowOverlap="1">
            <wp:simplePos x="0" y="0"/>
            <wp:positionH relativeFrom="margin">
              <wp:posOffset>4386580</wp:posOffset>
            </wp:positionH>
            <wp:positionV relativeFrom="paragraph">
              <wp:posOffset>1299210</wp:posOffset>
            </wp:positionV>
            <wp:extent cx="1514475" cy="647700"/>
            <wp:effectExtent l="0" t="0" r="9525" b="0"/>
            <wp:wrapNone/>
            <wp:docPr id="88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inline distT="0" distB="0" distL="0" distR="0">
            <wp:extent cx="1162050" cy="1133475"/>
            <wp:effectExtent l="0" t="0" r="0" b="9525"/>
            <wp:docPr id="89" name="Resim 8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4"/>
          <w:szCs w:val="24"/>
        </w:rPr>
        <w:t xml:space="preserve">    </w:t>
      </w:r>
      <w:r w:rsidRPr="001C0235">
        <w:rPr>
          <w:rFonts w:ascii="Hand writing Mutlu" w:hAnsi="Hand writing Mutlu"/>
          <w:noProof/>
          <w:sz w:val="24"/>
          <w:szCs w:val="24"/>
          <w:lang w:eastAsia="tr-TR"/>
        </w:rPr>
        <w:drawing>
          <wp:inline distT="0" distB="0" distL="0" distR="0">
            <wp:extent cx="1057275" cy="1228725"/>
            <wp:effectExtent l="0" t="0" r="9525" b="9525"/>
            <wp:docPr id="90" name="Resim 5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270000" cy="1276350"/>
            <wp:effectExtent l="19050" t="0" r="6350" b="0"/>
            <wp:docPr id="91" name="Resim 110" descr="maymun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maymun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</w:t>
      </w:r>
      <w:r>
        <w:rPr>
          <w:noProof/>
          <w:lang w:eastAsia="tr-TR"/>
        </w:rPr>
        <w:drawing>
          <wp:inline distT="0" distB="0" distL="0" distR="0">
            <wp:extent cx="1152525" cy="1209675"/>
            <wp:effectExtent l="0" t="0" r="9525" b="9525"/>
            <wp:docPr id="92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451" cy="1210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5E2" w:rsidRDefault="000F34F0" w:rsidP="00F805E2">
      <w:pPr>
        <w:rPr>
          <w:rFonts w:ascii="TTKB Dik Temel Abece" w:hAnsi="TTKB Dik Temel Abece"/>
          <w:noProof/>
          <w:sz w:val="36"/>
        </w:rPr>
      </w:pPr>
      <w:r w:rsidRPr="000F34F0">
        <w:rPr>
          <w:noProof/>
        </w:rPr>
        <w:pict>
          <v:shape id="_x0000_s1353" type="#_x0000_t32" style="position:absolute;margin-left:-23.45pt;margin-top:32.85pt;width:513.75pt;height:3pt;flip:y;z-index:251809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"/>
        </w:pict>
      </w:r>
    </w:p>
    <w:p w:rsidR="00F805E2" w:rsidRDefault="00F805E2" w:rsidP="00F805E2">
      <w:pPr>
        <w:pStyle w:val="Altbilgi"/>
        <w:tabs>
          <w:tab w:val="clear" w:pos="4536"/>
          <w:tab w:val="clear" w:pos="9072"/>
          <w:tab w:val="left" w:pos="3780"/>
        </w:tabs>
      </w:pPr>
    </w:p>
    <w:p w:rsidR="00F805E2" w:rsidRDefault="00F805E2" w:rsidP="00F805E2">
      <w:pPr>
        <w:pStyle w:val="Altbilgi"/>
        <w:tabs>
          <w:tab w:val="clear" w:pos="4536"/>
          <w:tab w:val="clear" w:pos="9072"/>
          <w:tab w:val="left" w:pos="3780"/>
        </w:tabs>
      </w:pPr>
      <w:r>
        <w:t xml:space="preserve">CEVAPLAR (Yemek, ayak, </w:t>
      </w:r>
      <w:proofErr w:type="gramStart"/>
      <w:r>
        <w:t>yanak , kolonya</w:t>
      </w:r>
      <w:proofErr w:type="gramEnd"/>
      <w:r>
        <w:t>, oyun, uyumak, uyanmak, koyun, Tüy, kayak, tay, yelek, yalan, yanmak, Maymun, kaynak)</w:t>
      </w:r>
    </w:p>
    <w:p w:rsidR="000E70BA" w:rsidRDefault="000F34F0" w:rsidP="0069179C">
      <w:hyperlink r:id="rId68" w:history="1">
        <w:r w:rsidR="00650B3E">
          <w:rPr>
            <w:rStyle w:val="Kpr"/>
            <w:rFonts w:ascii="Comic Sans MS" w:hAnsi="Comic Sans MS"/>
            <w:b/>
            <w:sz w:val="24"/>
            <w:szCs w:val="24"/>
          </w:rPr>
          <w:t>www.egitimhane.com</w:t>
        </w:r>
      </w:hyperlink>
    </w:p>
    <w:p w:rsidR="00650B3E" w:rsidRDefault="00650B3E" w:rsidP="0069179C">
      <w:pPr>
        <w:rPr>
          <w:rFonts w:ascii="TTKB Dik Temel Abece" w:hAnsi="TTKB Dik Temel Abece"/>
          <w:sz w:val="72"/>
          <w:szCs w:val="72"/>
        </w:rPr>
      </w:pPr>
    </w:p>
    <w:p w:rsidR="000E70BA" w:rsidRPr="000E70BA" w:rsidRDefault="000F34F0" w:rsidP="000E70BA">
      <w:pPr>
        <w:rPr>
          <w:rFonts w:ascii="TTKB Dik Temel Abece" w:hAnsi="TTKB Dik Temel Abece"/>
          <w:sz w:val="72"/>
          <w:szCs w:val="72"/>
        </w:rPr>
      </w:pPr>
      <w:r w:rsidRPr="000F34F0">
        <w:rPr>
          <w:rFonts w:ascii="Kayra Aydin" w:hAnsi="Kayra Aydin"/>
          <w:noProof/>
          <w:sz w:val="40"/>
          <w:szCs w:val="40"/>
          <w:lang w:eastAsia="tr-TR"/>
        </w:rPr>
        <w:pict>
          <v:rect id="_x0000_s1369" style="position:absolute;margin-left:-23.75pt;margin-top:-4.25pt;width:541.2pt;height:40.8pt;z-index:251831296" strokecolor="#2f5496 [2408]" strokeweight="1.5pt">
            <v:fill opacity="0"/>
            <v:textbox>
              <w:txbxContent>
                <w:p w:rsidR="000E70BA" w:rsidRDefault="000E70BA" w:rsidP="000E70BA">
                  <w:pPr>
                    <w:spacing w:after="0" w:line="240" w:lineRule="auto"/>
                    <w:jc w:val="center"/>
                    <w:rPr>
                      <w:rFonts w:ascii="Kayra Aydin" w:hAnsi="Kayra Aydin"/>
                    </w:rPr>
                  </w:pPr>
                  <w:r>
                    <w:rPr>
                      <w:rFonts w:ascii="Kayra Aydin" w:hAnsi="Kayra Aydin"/>
                    </w:rPr>
                    <w:t>21</w:t>
                  </w:r>
                  <w:r w:rsidRPr="000A74BD">
                    <w:rPr>
                      <w:rFonts w:ascii="Kayra Aydin" w:hAnsi="Kayra Aydin"/>
                    </w:rPr>
                    <w:t xml:space="preserve"> KASIM </w:t>
                  </w:r>
                  <w:r>
                    <w:rPr>
                      <w:rFonts w:ascii="Kayra Aydin" w:hAnsi="Kayra Aydin"/>
                    </w:rPr>
                    <w:t>PERŞEMBE</w:t>
                  </w:r>
                </w:p>
                <w:p w:rsidR="000E70BA" w:rsidRDefault="000E70BA" w:rsidP="000E70BA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  <w:r w:rsidRPr="000A74BD">
                    <w:rPr>
                      <w:rFonts w:ascii="Kayra Aydin" w:hAnsi="Kayra Aydin"/>
                    </w:rPr>
                    <w:t xml:space="preserve"> Aşağıdaki metni en az</w:t>
                  </w:r>
                  <w:r>
                    <w:rPr>
                      <w:rFonts w:ascii="Kayra Aydin" w:hAnsi="Kayra Aydin"/>
                    </w:rPr>
                    <w:t xml:space="preserve"> beş defa okutup yazdırınız. Her okuma sonunda çiçekleri</w:t>
                  </w:r>
                  <w:r w:rsidRPr="000A74BD">
                    <w:rPr>
                      <w:rFonts w:ascii="Kayra Aydin" w:hAnsi="Kayra Aydin"/>
                    </w:rPr>
                    <w:t xml:space="preserve"> boyatınız.</w:t>
                  </w:r>
                </w:p>
                <w:p w:rsidR="000E70BA" w:rsidRDefault="000E70BA" w:rsidP="000E70BA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</w:p>
                <w:p w:rsidR="000E70BA" w:rsidRPr="000A74BD" w:rsidRDefault="000E70BA" w:rsidP="000E70BA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</w:p>
              </w:txbxContent>
            </v:textbox>
          </v:rect>
        </w:pict>
      </w:r>
    </w:p>
    <w:p w:rsidR="000E70BA" w:rsidRDefault="000F34F0" w:rsidP="000E70BA">
      <w:pPr>
        <w:spacing w:after="0" w:line="216" w:lineRule="auto"/>
        <w:rPr>
          <w:rFonts w:ascii="Kayra Aydin" w:hAnsi="Kayra Aydin"/>
          <w:sz w:val="40"/>
          <w:szCs w:val="40"/>
        </w:rPr>
      </w:pPr>
      <w:r w:rsidRPr="000F34F0">
        <w:rPr>
          <w:rFonts w:ascii="Kayra Aydin" w:hAnsi="Kayra Aydin"/>
          <w:noProof/>
          <w:sz w:val="36"/>
          <w:szCs w:val="36"/>
          <w:lang w:eastAsia="tr-TR"/>
        </w:rPr>
        <w:pict>
          <v:rect id="_x0000_s1371" style="position:absolute;margin-left:361.75pt;margin-top:9.85pt;width:124.2pt;height:96pt;z-index:251833344" strokecolor="#2f5496 [2408]" strokeweight="1.5pt">
            <v:fill opacity="0"/>
            <v:textbox>
              <w:txbxContent>
                <w:p w:rsidR="000E70BA" w:rsidRDefault="000E70BA" w:rsidP="000E70B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2924" cy="1120140"/>
                        <wp:effectExtent l="19050" t="0" r="0" b="0"/>
                        <wp:docPr id="93" name="Resim 1" descr="C:\Users\erkan\OneDrive\Masaüstü\çiçek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çiçek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5410" cy="11221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14450" cy="1043940"/>
                        <wp:effectExtent l="19050" t="0" r="0" b="0"/>
                        <wp:docPr id="94" name="Resim 1" descr="C:\Users\erkan\OneDrive\Masaüstü\İki-Cicek-Boyama-Sayfalar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İki-Cicek-Boyama-Sayfalar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5084" cy="10444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0F34F0">
        <w:rPr>
          <w:rFonts w:ascii="Kayra Aydin" w:hAnsi="Kayra Aydin"/>
          <w:noProof/>
          <w:sz w:val="36"/>
          <w:szCs w:val="36"/>
          <w:lang w:eastAsia="tr-TR"/>
        </w:rPr>
        <w:pict>
          <v:rect id="_x0000_s1370" style="position:absolute;margin-left:237.55pt;margin-top:9.85pt;width:124.2pt;height:96pt;z-index:251832320" strokecolor="#2f5496 [2408]" strokeweight="1.5pt">
            <v:fill opacity="0"/>
            <v:textbox>
              <w:txbxContent>
                <w:p w:rsidR="000E70BA" w:rsidRDefault="000E70BA" w:rsidP="000E70B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14450" cy="1043940"/>
                        <wp:effectExtent l="19050" t="0" r="0" b="0"/>
                        <wp:docPr id="95" name="Resim 1" descr="C:\Users\erkan\OneDrive\Masaüstü\İki-Cicek-Boyama-Sayfalar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İki-Cicek-Boyama-Sayfalar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5084" cy="10444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0E70BA" w:rsidRPr="003536F4" w:rsidRDefault="000E70BA" w:rsidP="000E70BA">
      <w:pPr>
        <w:spacing w:after="0" w:line="216" w:lineRule="auto"/>
        <w:rPr>
          <w:rFonts w:ascii="Kayra Aydin" w:hAnsi="Kayra Aydin"/>
          <w:sz w:val="36"/>
          <w:szCs w:val="36"/>
        </w:rPr>
      </w:pPr>
      <w:r w:rsidRPr="003536F4">
        <w:rPr>
          <w:rFonts w:ascii="Kayra Aydin" w:hAnsi="Kayra Aydin"/>
          <w:sz w:val="36"/>
          <w:szCs w:val="36"/>
        </w:rPr>
        <w:t>OYA</w:t>
      </w:r>
    </w:p>
    <w:p w:rsidR="000E70BA" w:rsidRPr="003536F4" w:rsidRDefault="000E70BA" w:rsidP="000E70BA">
      <w:pPr>
        <w:spacing w:after="0" w:line="216" w:lineRule="auto"/>
        <w:rPr>
          <w:rFonts w:ascii="Kayra Aydin" w:hAnsi="Kayra Aydin"/>
          <w:sz w:val="36"/>
          <w:szCs w:val="36"/>
        </w:rPr>
      </w:pPr>
      <w:r w:rsidRPr="003536F4">
        <w:rPr>
          <w:rFonts w:ascii="Kayra Aydin" w:hAnsi="Kayra Aydin"/>
          <w:sz w:val="36"/>
          <w:szCs w:val="36"/>
        </w:rPr>
        <w:t>Oya elma ye.</w:t>
      </w:r>
    </w:p>
    <w:p w:rsidR="000E70BA" w:rsidRPr="003536F4" w:rsidRDefault="000F34F0" w:rsidP="000E70BA">
      <w:pPr>
        <w:spacing w:after="0" w:line="216" w:lineRule="auto"/>
        <w:rPr>
          <w:rFonts w:ascii="Kayra Aydin" w:hAnsi="Kayra Aydin"/>
          <w:sz w:val="36"/>
          <w:szCs w:val="36"/>
        </w:rPr>
      </w:pPr>
      <w:r>
        <w:rPr>
          <w:rFonts w:ascii="Kayra Aydin" w:hAnsi="Kayra Aydin"/>
          <w:noProof/>
          <w:sz w:val="36"/>
          <w:szCs w:val="36"/>
          <w:lang w:eastAsia="tr-TR"/>
        </w:rPr>
        <w:pict>
          <v:rect id="_x0000_s1373" style="position:absolute;margin-left:361.75pt;margin-top:23.95pt;width:124.2pt;height:96pt;z-index:251835392" strokecolor="#2f5496 [2408]" strokeweight="1.5pt">
            <v:fill opacity="0"/>
            <v:textbox style="mso-next-textbox:#_x0000_s1373">
              <w:txbxContent>
                <w:p w:rsidR="000E70BA" w:rsidRDefault="000E70BA" w:rsidP="000E70B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5410" cy="1159659"/>
                        <wp:effectExtent l="19050" t="0" r="0" b="0"/>
                        <wp:docPr id="97" name="Resim 3" descr="C:\Users\erkan\OneDrive\Masaüstü\gü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erkan\OneDrive\Masaüstü\gü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5410" cy="11596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14450" cy="1043940"/>
                        <wp:effectExtent l="19050" t="0" r="0" b="0"/>
                        <wp:docPr id="98" name="Resim 1" descr="C:\Users\erkan\OneDrive\Masaüstü\İki-Cicek-Boyama-Sayfalar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İki-Cicek-Boyama-Sayfalar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4450" cy="10439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Kayra Aydin" w:hAnsi="Kayra Aydin"/>
          <w:noProof/>
          <w:sz w:val="36"/>
          <w:szCs w:val="36"/>
          <w:lang w:eastAsia="tr-TR"/>
        </w:rPr>
        <w:pict>
          <v:rect id="_x0000_s1372" style="position:absolute;margin-left:237.55pt;margin-top:23.95pt;width:124.2pt;height:96pt;z-index:251834368" strokecolor="#2f5496 [2408]" strokeweight="1.5pt">
            <v:fill opacity="0"/>
            <v:textbox style="mso-next-textbox:#_x0000_s1372">
              <w:txbxContent>
                <w:p w:rsidR="000E70BA" w:rsidRDefault="000E70BA" w:rsidP="000E70B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74843" cy="1234440"/>
                        <wp:effectExtent l="19050" t="0" r="0" b="0"/>
                        <wp:docPr id="99" name="Resim 2" descr="C:\Users\erkan\OneDrive\Masaüstü\images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erkan\OneDrive\Masaüstü\images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5410" cy="12349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14450" cy="1043940"/>
                        <wp:effectExtent l="19050" t="0" r="0" b="0"/>
                        <wp:docPr id="100" name="Resim 1" descr="C:\Users\erkan\OneDrive\Masaüstü\İki-Cicek-Boyama-Sayfalar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İki-Cicek-Boyama-Sayfalar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4450" cy="10439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0E70BA" w:rsidRPr="003536F4">
        <w:rPr>
          <w:rFonts w:ascii="Kayra Aydin" w:hAnsi="Kayra Aydin"/>
          <w:sz w:val="36"/>
          <w:szCs w:val="36"/>
        </w:rPr>
        <w:t>Oya iki kilo elma al, ye.</w:t>
      </w:r>
    </w:p>
    <w:p w:rsidR="000E70BA" w:rsidRPr="003536F4" w:rsidRDefault="000E70BA" w:rsidP="000E70BA">
      <w:pPr>
        <w:spacing w:after="0" w:line="216" w:lineRule="auto"/>
        <w:rPr>
          <w:rFonts w:ascii="Kayra Aydin" w:hAnsi="Kayra Aydin"/>
          <w:sz w:val="36"/>
          <w:szCs w:val="36"/>
        </w:rPr>
      </w:pPr>
      <w:r w:rsidRPr="003536F4">
        <w:rPr>
          <w:rFonts w:ascii="Kayra Aydin" w:hAnsi="Kayra Aydin"/>
          <w:sz w:val="36"/>
          <w:szCs w:val="36"/>
        </w:rPr>
        <w:t>Ayla, Oya’ya elma al.</w:t>
      </w:r>
    </w:p>
    <w:p w:rsidR="000E70BA" w:rsidRPr="003536F4" w:rsidRDefault="000E70BA" w:rsidP="000E70BA">
      <w:pPr>
        <w:spacing w:after="0" w:line="216" w:lineRule="auto"/>
        <w:rPr>
          <w:rFonts w:ascii="Kayra Aydin" w:hAnsi="Kayra Aydin"/>
          <w:sz w:val="36"/>
          <w:szCs w:val="36"/>
        </w:rPr>
      </w:pPr>
      <w:r w:rsidRPr="003536F4">
        <w:rPr>
          <w:rFonts w:ascii="Kayra Aydin" w:hAnsi="Kayra Aydin"/>
          <w:sz w:val="36"/>
          <w:szCs w:val="36"/>
        </w:rPr>
        <w:t>Oya kek yeme.</w:t>
      </w:r>
    </w:p>
    <w:p w:rsidR="000E70BA" w:rsidRPr="003536F4" w:rsidRDefault="000E70BA" w:rsidP="000E70BA">
      <w:pPr>
        <w:spacing w:after="0" w:line="216" w:lineRule="auto"/>
        <w:rPr>
          <w:rFonts w:ascii="Kayra Aydin" w:hAnsi="Kayra Aydin"/>
          <w:sz w:val="36"/>
          <w:szCs w:val="36"/>
        </w:rPr>
      </w:pPr>
      <w:r w:rsidRPr="003536F4">
        <w:rPr>
          <w:rFonts w:ascii="Kayra Aydin" w:hAnsi="Kayra Aydin"/>
          <w:sz w:val="36"/>
          <w:szCs w:val="36"/>
        </w:rPr>
        <w:t>Ayla ile elma ye.</w:t>
      </w:r>
    </w:p>
    <w:p w:rsidR="000E70BA" w:rsidRPr="003536F4" w:rsidRDefault="000F34F0" w:rsidP="000E70BA">
      <w:pPr>
        <w:spacing w:after="0" w:line="216" w:lineRule="auto"/>
        <w:rPr>
          <w:rFonts w:ascii="Kayra Aydin" w:hAnsi="Kayra Aydin"/>
          <w:sz w:val="36"/>
          <w:szCs w:val="36"/>
        </w:rPr>
      </w:pPr>
      <w:r w:rsidRPr="000F34F0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rect id="_x0000_s1375" style="position:absolute;margin-left:361.75pt;margin-top:15.15pt;width:124.2pt;height:96pt;z-index:251837440" strokecolor="#2f5496 [2408]" strokeweight="1.5pt">
            <v:fill opacity="0"/>
            <v:textbox style="mso-next-textbox:#_x0000_s1375">
              <w:txbxContent>
                <w:p w:rsidR="000E70BA" w:rsidRDefault="000E70BA" w:rsidP="000E70B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14450" cy="1043940"/>
                        <wp:effectExtent l="19050" t="0" r="0" b="0"/>
                        <wp:docPr id="102" name="Resim 1" descr="C:\Users\erkan\OneDrive\Masaüstü\İki-Cicek-Boyama-Sayfalar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İki-Cicek-Boyama-Sayfalar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4450" cy="10439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Kayra Aydin" w:hAnsi="Kayra Aydin"/>
          <w:noProof/>
          <w:sz w:val="36"/>
          <w:szCs w:val="36"/>
          <w:lang w:eastAsia="tr-TR"/>
        </w:rPr>
        <w:pict>
          <v:rect id="_x0000_s1374" style="position:absolute;margin-left:237.55pt;margin-top:15.15pt;width:124.2pt;height:96pt;z-index:251836416" strokecolor="#2f5496 [2408]" strokeweight="1.5pt">
            <v:fill opacity="0"/>
            <v:textbox style="mso-next-textbox:#_x0000_s1374">
              <w:txbxContent>
                <w:p w:rsidR="000E70BA" w:rsidRDefault="000E70BA" w:rsidP="000E70B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7869" cy="1234440"/>
                        <wp:effectExtent l="19050" t="0" r="381" b="0"/>
                        <wp:docPr id="103" name="Resim 4" descr="C:\Users\erkan\OneDrive\Masaüstü\çiçekk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erkan\OneDrive\Masaüstü\çiçekk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37869" cy="12344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14450" cy="1043940"/>
                        <wp:effectExtent l="19050" t="0" r="0" b="0"/>
                        <wp:docPr id="104" name="Resim 1" descr="C:\Users\erkan\OneDrive\Masaüstü\İki-Cicek-Boyama-Sayfalar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İki-Cicek-Boyama-Sayfalar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4450" cy="10439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proofErr w:type="gramStart"/>
      <w:r w:rsidR="000E70BA" w:rsidRPr="003536F4">
        <w:rPr>
          <w:rFonts w:ascii="Kayra Aydin" w:hAnsi="Kayra Aydin"/>
          <w:sz w:val="36"/>
          <w:szCs w:val="36"/>
        </w:rPr>
        <w:t>Elma yemek iyi.</w:t>
      </w:r>
      <w:proofErr w:type="gramEnd"/>
    </w:p>
    <w:p w:rsidR="000E70BA" w:rsidRPr="003536F4" w:rsidRDefault="000E70BA" w:rsidP="000E70BA">
      <w:pPr>
        <w:spacing w:after="0" w:line="216" w:lineRule="auto"/>
        <w:rPr>
          <w:rFonts w:ascii="Kayra Aydin" w:hAnsi="Kayra Aydin"/>
          <w:sz w:val="36"/>
          <w:szCs w:val="36"/>
        </w:rPr>
      </w:pPr>
      <w:r w:rsidRPr="003536F4">
        <w:rPr>
          <w:rFonts w:ascii="Kayra Aydin" w:hAnsi="Kayra Aydin"/>
          <w:sz w:val="36"/>
          <w:szCs w:val="36"/>
        </w:rPr>
        <w:lastRenderedPageBreak/>
        <w:t>Oya iyi elma ye.</w:t>
      </w:r>
    </w:p>
    <w:p w:rsidR="000E70BA" w:rsidRPr="003536F4" w:rsidRDefault="000E70BA" w:rsidP="000E70BA">
      <w:pPr>
        <w:spacing w:after="0" w:line="216" w:lineRule="auto"/>
        <w:rPr>
          <w:rFonts w:ascii="TTKB Dik Temel Abece" w:hAnsi="TTKB Dik Temel Abece"/>
          <w:sz w:val="36"/>
          <w:szCs w:val="36"/>
        </w:rPr>
      </w:pPr>
      <w:r w:rsidRPr="003536F4">
        <w:rPr>
          <w:rFonts w:ascii="Kayra Aydin" w:hAnsi="Kayra Aydin"/>
          <w:sz w:val="36"/>
          <w:szCs w:val="36"/>
        </w:rPr>
        <w:t>Ayla, Oya ile elma ye</w:t>
      </w:r>
    </w:p>
    <w:p w:rsidR="000E70BA" w:rsidRDefault="000E70BA" w:rsidP="000E70BA">
      <w:pPr>
        <w:rPr>
          <w:rFonts w:ascii="TTKB Dik Temel Abece" w:hAnsi="TTKB Dik Temel Abece"/>
          <w:sz w:val="72"/>
          <w:szCs w:val="72"/>
        </w:rPr>
      </w:pPr>
    </w:p>
    <w:p w:rsidR="000E70BA" w:rsidRDefault="000F34F0" w:rsidP="000E70BA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376" style="position:absolute;margin-left:-17.6pt;margin-top:9.9pt;width:521.25pt;height:33.4pt;z-index:-2514780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377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378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379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380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381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0E70BA" w:rsidRDefault="000F34F0" w:rsidP="000E70BA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388" style="position:absolute;margin-left:-19.1pt;margin-top:51.3pt;width:521.25pt;height:33.4pt;z-index:-2514759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389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390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391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392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393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382" style="position:absolute;margin-left:-18.35pt;margin-top:5.75pt;width:521.25pt;height:33.4pt;z-index:-2514769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383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384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385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386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387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0E70BA" w:rsidRDefault="000F34F0" w:rsidP="000E70BA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394" style="position:absolute;margin-left:-17.6pt;margin-top:42.7pt;width:521.25pt;height:33.4pt;z-index:-2514749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395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396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397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398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399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0E70BA" w:rsidRDefault="000F34F0" w:rsidP="000E70BA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400" style="position:absolute;margin-left:-16.85pt;margin-top:36.55pt;width:521.25pt;height:33.4pt;z-index:-2514739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401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402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403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404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405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0E70BA" w:rsidRDefault="000F34F0" w:rsidP="000E70BA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406" style="position:absolute;margin-left:-18.35pt;margin-top:33.2pt;width:521.25pt;height:33.4pt;z-index:-2514728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407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408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409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410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411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0E70BA" w:rsidRDefault="000F34F0" w:rsidP="000E70BA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412" style="position:absolute;margin-left:-16.1pt;margin-top:26.75pt;width:521.25pt;height:33.4pt;z-index:-2514718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413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414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415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416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417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0E70BA" w:rsidRDefault="000F34F0" w:rsidP="000E70BA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418" style="position:absolute;margin-left:-15.35pt;margin-top:20.1pt;width:521.25pt;height:33.4pt;z-index:-25147084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419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420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421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422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423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0E70BA" w:rsidRPr="001770C2" w:rsidRDefault="000F34F0" w:rsidP="000E70BA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424" style="position:absolute;margin-left:-14.6pt;margin-top:16.2pt;width:521.25pt;height:33.4pt;z-index:-2514698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425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426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427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428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429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0E70BA" w:rsidRDefault="000F34F0" w:rsidP="0069179C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lastRenderedPageBreak/>
        <w:pict>
          <v:rect id="_x0000_s1437" style="position:absolute;margin-left:52.35pt;margin-top:8.95pt;width:375.6pt;height:80.4pt;z-index:251854848">
            <v:textbox>
              <w:txbxContent>
                <w:p w:rsidR="004357D1" w:rsidRDefault="004357D1" w:rsidP="004357D1">
                  <w:pPr>
                    <w:pStyle w:val="Default"/>
                  </w:pPr>
                </w:p>
                <w:p w:rsidR="004357D1" w:rsidRDefault="004357D1" w:rsidP="004357D1">
                  <w:pPr>
                    <w:pStyle w:val="Default"/>
                  </w:pPr>
                  <w:r>
                    <w:t xml:space="preserve"> </w:t>
                  </w:r>
                </w:p>
                <w:p w:rsidR="004357D1" w:rsidRPr="0002143E" w:rsidRDefault="004357D1" w:rsidP="004357D1">
                  <w:pPr>
                    <w:rPr>
                      <w:rFonts w:ascii="Kayra Aydin" w:hAnsi="Kayra Aydin"/>
                      <w:sz w:val="24"/>
                      <w:szCs w:val="24"/>
                    </w:rPr>
                  </w:pPr>
                  <w:r w:rsidRPr="0002143E">
                    <w:rPr>
                      <w:rFonts w:ascii="Kayra Aydin" w:hAnsi="Kayra Aydin"/>
                      <w:sz w:val="24"/>
                      <w:szCs w:val="24"/>
                    </w:rPr>
                    <w:t>Aşağıdaki kutuları belirtilen renklere boyayalım. Gizlenmiş şekli ortaya çıkaralım.</w:t>
                  </w:r>
                </w:p>
              </w:txbxContent>
            </v:textbox>
          </v:rect>
        </w:pict>
      </w: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rect id="_x0000_s1436" style="position:absolute;margin-left:234.75pt;margin-top:622.75pt;width:54pt;height:19.8pt;z-index:251853824" strokecolor="white [3212]">
            <v:textbox>
              <w:txbxContent>
                <w:p w:rsidR="004357D1" w:rsidRDefault="004357D1" w:rsidP="004357D1">
                  <w:r>
                    <w:t>Mavi</w:t>
                  </w:r>
                </w:p>
              </w:txbxContent>
            </v:textbox>
          </v:rect>
        </w:pict>
      </w: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rect id="_x0000_s1435" style="position:absolute;margin-left:234.75pt;margin-top:604.75pt;width:54pt;height:19.8pt;z-index:251852800" strokecolor="white [3212]">
            <v:textbox>
              <w:txbxContent>
                <w:p w:rsidR="004357D1" w:rsidRDefault="004357D1" w:rsidP="004357D1">
                  <w:r>
                    <w:t>Yeşil</w:t>
                  </w:r>
                </w:p>
              </w:txbxContent>
            </v:textbox>
          </v:rect>
        </w:pict>
      </w: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rect id="_x0000_s1434" style="position:absolute;margin-left:234.75pt;margin-top:584.95pt;width:54pt;height:19.8pt;z-index:251851776" strokecolor="white [3212]">
            <v:textbox>
              <w:txbxContent>
                <w:p w:rsidR="004357D1" w:rsidRDefault="004357D1" w:rsidP="004357D1">
                  <w:r>
                    <w:t>Mor</w:t>
                  </w:r>
                </w:p>
              </w:txbxContent>
            </v:textbox>
          </v:rect>
        </w:pict>
      </w: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rect id="_x0000_s1433" style="position:absolute;margin-left:48.15pt;margin-top:622.75pt;width:54pt;height:19.8pt;z-index:251850752" strokecolor="white [3212]">
            <v:textbox>
              <w:txbxContent>
                <w:p w:rsidR="004357D1" w:rsidRDefault="004357D1" w:rsidP="004357D1">
                  <w:r>
                    <w:t>Turuncu</w:t>
                  </w:r>
                </w:p>
              </w:txbxContent>
            </v:textbox>
          </v:rect>
        </w:pict>
      </w: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rect id="_x0000_s1432" style="position:absolute;margin-left:52.35pt;margin-top:607.75pt;width:54pt;height:19.8pt;z-index:251849728" strokecolor="white [3212]">
            <v:textbox>
              <w:txbxContent>
                <w:p w:rsidR="004357D1" w:rsidRDefault="004357D1" w:rsidP="004357D1">
                  <w:r>
                    <w:t>Sarı</w:t>
                  </w:r>
                </w:p>
              </w:txbxContent>
            </v:textbox>
          </v:rect>
        </w:pict>
      </w: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rect id="_x0000_s1431" style="position:absolute;margin-left:48.15pt;margin-top:584.95pt;width:54pt;height:19.8pt;z-index:251848704" strokecolor="white [3212]">
            <v:textbox>
              <w:txbxContent>
                <w:p w:rsidR="004357D1" w:rsidRDefault="004357D1" w:rsidP="004357D1">
                  <w:r>
                    <w:t>Kırmızı</w:t>
                  </w:r>
                </w:p>
              </w:txbxContent>
            </v:textbox>
          </v:rect>
        </w:pict>
      </w: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rect id="_x0000_s1430" style="position:absolute;margin-left:52.35pt;margin-top:548.95pt;width:54pt;height:31.8pt;z-index:251847680" strokecolor="white [3212]">
            <v:textbox>
              <w:txbxContent>
                <w:p w:rsidR="004357D1" w:rsidRDefault="004357D1" w:rsidP="004357D1">
                  <w:r>
                    <w:t>Pembe</w:t>
                  </w:r>
                </w:p>
              </w:txbxContent>
            </v:textbox>
          </v:rect>
        </w:pict>
      </w:r>
      <w:r w:rsidR="004357D1" w:rsidRPr="004357D1">
        <w:rPr>
          <w:rFonts w:ascii="TTKB Dik Temel Abece" w:hAnsi="TTKB Dik Temel Abece"/>
          <w:noProof/>
          <w:sz w:val="72"/>
          <w:szCs w:val="72"/>
          <w:lang w:eastAsia="tr-TR"/>
        </w:rPr>
        <w:drawing>
          <wp:inline distT="0" distB="0" distL="0" distR="0">
            <wp:extent cx="5756910" cy="9151620"/>
            <wp:effectExtent l="19050" t="0" r="0" b="0"/>
            <wp:docPr id="10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157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B3E" w:rsidRDefault="00A05DDA" w:rsidP="0069179C">
      <w:pPr>
        <w:rPr>
          <w:rFonts w:ascii="TTKB Dik Temel Abece" w:hAnsi="TTKB Dik Temel Abece"/>
          <w:sz w:val="72"/>
          <w:szCs w:val="72"/>
        </w:rPr>
      </w:pPr>
      <w:r>
        <w:fldChar w:fldCharType="begin"/>
      </w:r>
      <w:r>
        <w:instrText xml:space="preserve"> HYPERLINK "https://www.sorubak.com" </w:instrText>
      </w:r>
      <w:r>
        <w:fldChar w:fldCharType="separate"/>
      </w:r>
      <w:r w:rsidRPr="007367B1">
        <w:rPr>
          <w:rStyle w:val="Kpr"/>
        </w:rPr>
        <w:t>https://www.sorubak.com</w:t>
      </w:r>
      <w:r>
        <w:fldChar w:fldCharType="end"/>
      </w:r>
      <w:r>
        <w:t xml:space="preserve"> </w:t>
      </w:r>
    </w:p>
    <w:p w:rsidR="004357D1" w:rsidRDefault="000F34F0" w:rsidP="004357D1">
      <w:pPr>
        <w:spacing w:after="0" w:line="216" w:lineRule="auto"/>
        <w:rPr>
          <w:rFonts w:ascii="Kayra Aydin" w:hAnsi="Kayra Aydin"/>
          <w:sz w:val="36"/>
          <w:szCs w:val="36"/>
        </w:rPr>
      </w:pPr>
      <w:r>
        <w:rPr>
          <w:rFonts w:ascii="Kayra Aydin" w:hAnsi="Kayra Aydin"/>
          <w:noProof/>
          <w:sz w:val="36"/>
          <w:szCs w:val="36"/>
          <w:lang w:eastAsia="tr-TR"/>
        </w:rPr>
        <w:pict>
          <v:rect id="_x0000_s1438" style="position:absolute;margin-left:-8.25pt;margin-top:-7.85pt;width:534.85pt;height:46.8pt;z-index:251856896" strokecolor="#2f5496 [2408]" strokeweight="1.5pt">
            <v:fill opacity="0"/>
            <v:textbox>
              <w:txbxContent>
                <w:p w:rsidR="004357D1" w:rsidRDefault="004357D1" w:rsidP="004357D1">
                  <w:pPr>
                    <w:spacing w:after="0" w:line="240" w:lineRule="auto"/>
                    <w:jc w:val="center"/>
                    <w:rPr>
                      <w:rFonts w:ascii="Kayra Aydin" w:hAnsi="Kayra Aydin"/>
                    </w:rPr>
                  </w:pPr>
                  <w:r>
                    <w:rPr>
                      <w:rFonts w:ascii="Kayra Aydin" w:hAnsi="Kayra Aydin"/>
                    </w:rPr>
                    <w:t>22</w:t>
                  </w:r>
                  <w:r w:rsidRPr="000A74BD">
                    <w:rPr>
                      <w:rFonts w:ascii="Kayra Aydin" w:hAnsi="Kayra Aydin"/>
                    </w:rPr>
                    <w:t xml:space="preserve"> KASIM </w:t>
                  </w:r>
                  <w:r>
                    <w:rPr>
                      <w:rFonts w:ascii="Kayra Aydin" w:hAnsi="Kayra Aydin"/>
                    </w:rPr>
                    <w:t>CUMA</w:t>
                  </w:r>
                </w:p>
                <w:p w:rsidR="004357D1" w:rsidRDefault="004357D1" w:rsidP="004357D1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  <w:r w:rsidRPr="000A74BD">
                    <w:rPr>
                      <w:rFonts w:ascii="Kayra Aydin" w:hAnsi="Kayra Aydin"/>
                    </w:rPr>
                    <w:t xml:space="preserve"> Aşağıdaki </w:t>
                  </w:r>
                  <w:r>
                    <w:rPr>
                      <w:rFonts w:ascii="Kayra Aydin" w:hAnsi="Kayra Aydin"/>
                    </w:rPr>
                    <w:t>cümleleri</w:t>
                  </w:r>
                  <w:r w:rsidRPr="000A74BD">
                    <w:rPr>
                      <w:rFonts w:ascii="Kayra Aydin" w:hAnsi="Kayra Aydin"/>
                    </w:rPr>
                    <w:t xml:space="preserve"> en az</w:t>
                  </w:r>
                  <w:r>
                    <w:rPr>
                      <w:rFonts w:ascii="Kayra Aydin" w:hAnsi="Kayra Aydin"/>
                    </w:rPr>
                    <w:t xml:space="preserve"> beş defa okutup yazdırınız. Daha sonra uçağı</w:t>
                  </w:r>
                  <w:r w:rsidRPr="000A74BD">
                    <w:rPr>
                      <w:rFonts w:ascii="Kayra Aydin" w:hAnsi="Kayra Aydin"/>
                    </w:rPr>
                    <w:t xml:space="preserve"> boyatınız.</w:t>
                  </w:r>
                </w:p>
                <w:p w:rsidR="004357D1" w:rsidRDefault="004357D1" w:rsidP="004357D1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</w:p>
                <w:p w:rsidR="004357D1" w:rsidRPr="000A74BD" w:rsidRDefault="004357D1" w:rsidP="004357D1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</w:p>
              </w:txbxContent>
            </v:textbox>
          </v:rect>
        </w:pict>
      </w:r>
    </w:p>
    <w:p w:rsidR="004357D1" w:rsidRDefault="004357D1" w:rsidP="004357D1">
      <w:pPr>
        <w:spacing w:after="0" w:line="216" w:lineRule="auto"/>
        <w:rPr>
          <w:rFonts w:ascii="Kayra Aydin" w:hAnsi="Kayra Aydin"/>
          <w:sz w:val="36"/>
          <w:szCs w:val="36"/>
        </w:rPr>
      </w:pPr>
    </w:p>
    <w:p w:rsidR="004357D1" w:rsidRPr="00D638EE" w:rsidRDefault="000F34F0" w:rsidP="004357D1">
      <w:pPr>
        <w:spacing w:after="0" w:line="216" w:lineRule="auto"/>
        <w:rPr>
          <w:rFonts w:ascii="Kayra Aydin" w:hAnsi="Kayra Aydin"/>
          <w:sz w:val="40"/>
          <w:szCs w:val="40"/>
        </w:rPr>
      </w:pPr>
      <w:r>
        <w:rPr>
          <w:rFonts w:ascii="Kayra Aydin" w:hAnsi="Kayra Aydin"/>
          <w:noProof/>
          <w:sz w:val="40"/>
          <w:szCs w:val="40"/>
          <w:lang w:eastAsia="tr-TR"/>
        </w:rPr>
        <w:pict>
          <v:rect id="_x0000_s1439" style="position:absolute;margin-left:224.35pt;margin-top:8.15pt;width:275.4pt;height:252pt;z-index:251857920" strokecolor="#2f5496 [2408]" strokeweight="1.5pt">
            <v:fill opacity="0"/>
            <v:textbox>
              <w:txbxContent>
                <w:p w:rsidR="004357D1" w:rsidRDefault="004357D1" w:rsidP="004357D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57550" cy="2956560"/>
                        <wp:effectExtent l="19050" t="0" r="0" b="0"/>
                        <wp:docPr id="307" name="Resim 1" descr="C:\Users\erkan\OneDrive\Masaüstü\ucak-boyama-sayfasi-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ucak-boyama-sayfasi-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59632" cy="2958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357D1" w:rsidRPr="00D638EE">
        <w:rPr>
          <w:rFonts w:ascii="Kayra Aydin" w:hAnsi="Kayra Aydin"/>
          <w:sz w:val="40"/>
          <w:szCs w:val="40"/>
        </w:rPr>
        <w:t>Ali ona yeni ok al.</w:t>
      </w:r>
    </w:p>
    <w:p w:rsidR="004357D1" w:rsidRPr="00D638EE" w:rsidRDefault="004357D1" w:rsidP="004357D1">
      <w:pPr>
        <w:spacing w:after="0" w:line="216" w:lineRule="auto"/>
        <w:rPr>
          <w:rFonts w:ascii="Kayra Aydin" w:hAnsi="Kayra Aydin"/>
          <w:sz w:val="40"/>
          <w:szCs w:val="40"/>
        </w:rPr>
      </w:pPr>
      <w:r w:rsidRPr="00D638EE">
        <w:rPr>
          <w:rFonts w:ascii="Kayra Aydin" w:hAnsi="Kayra Aydin"/>
          <w:sz w:val="40"/>
          <w:szCs w:val="40"/>
        </w:rPr>
        <w:t>Anne kokulu nane kokla.</w:t>
      </w:r>
    </w:p>
    <w:p w:rsidR="004357D1" w:rsidRPr="00D638EE" w:rsidRDefault="004357D1" w:rsidP="004357D1">
      <w:pPr>
        <w:spacing w:after="0" w:line="216" w:lineRule="auto"/>
        <w:rPr>
          <w:rFonts w:ascii="Kayra Aydin" w:hAnsi="Kayra Aydin"/>
          <w:sz w:val="40"/>
          <w:szCs w:val="40"/>
        </w:rPr>
      </w:pPr>
      <w:proofErr w:type="gramStart"/>
      <w:r w:rsidRPr="00D638EE">
        <w:rPr>
          <w:rFonts w:ascii="Kayra Aydin" w:hAnsi="Kayra Aydin"/>
          <w:sz w:val="40"/>
          <w:szCs w:val="40"/>
        </w:rPr>
        <w:t>Nalan</w:t>
      </w:r>
      <w:proofErr w:type="gramEnd"/>
      <w:r w:rsidRPr="00D638EE">
        <w:rPr>
          <w:rFonts w:ascii="Kayra Aydin" w:hAnsi="Kayra Aydin"/>
          <w:sz w:val="40"/>
          <w:szCs w:val="40"/>
        </w:rPr>
        <w:t xml:space="preserve"> kilo </w:t>
      </w:r>
      <w:proofErr w:type="spellStart"/>
      <w:r w:rsidRPr="00D638EE">
        <w:rPr>
          <w:rFonts w:ascii="Kayra Aydin" w:hAnsi="Kayra Aydin"/>
          <w:sz w:val="40"/>
          <w:szCs w:val="40"/>
        </w:rPr>
        <w:t>kilo</w:t>
      </w:r>
      <w:proofErr w:type="spellEnd"/>
      <w:r w:rsidRPr="00D638EE">
        <w:rPr>
          <w:rFonts w:ascii="Kayra Aydin" w:hAnsi="Kayra Aydin"/>
          <w:sz w:val="40"/>
          <w:szCs w:val="40"/>
        </w:rPr>
        <w:t xml:space="preserve"> nane al.</w:t>
      </w:r>
    </w:p>
    <w:p w:rsidR="004357D1" w:rsidRPr="00D638EE" w:rsidRDefault="004357D1" w:rsidP="004357D1">
      <w:pPr>
        <w:spacing w:after="0" w:line="216" w:lineRule="auto"/>
        <w:rPr>
          <w:rFonts w:ascii="Kayra Aydin" w:hAnsi="Kayra Aydin"/>
          <w:sz w:val="40"/>
          <w:szCs w:val="40"/>
        </w:rPr>
      </w:pPr>
      <w:r w:rsidRPr="00D638EE">
        <w:rPr>
          <w:rFonts w:ascii="Kayra Aydin" w:hAnsi="Kayra Aydin"/>
          <w:sz w:val="40"/>
          <w:szCs w:val="40"/>
        </w:rPr>
        <w:t xml:space="preserve">Ekin ona </w:t>
      </w:r>
      <w:proofErr w:type="spellStart"/>
      <w:r w:rsidRPr="00D638EE">
        <w:rPr>
          <w:rFonts w:ascii="Kayra Aydin" w:hAnsi="Kayra Aydin"/>
          <w:sz w:val="40"/>
          <w:szCs w:val="40"/>
        </w:rPr>
        <w:t>lila</w:t>
      </w:r>
      <w:proofErr w:type="spellEnd"/>
      <w:r w:rsidRPr="00D638EE">
        <w:rPr>
          <w:rFonts w:ascii="Kayra Aydin" w:hAnsi="Kayra Aydin"/>
          <w:sz w:val="40"/>
          <w:szCs w:val="40"/>
        </w:rPr>
        <w:t xml:space="preserve"> keklik al.</w:t>
      </w:r>
    </w:p>
    <w:p w:rsidR="004357D1" w:rsidRPr="00D638EE" w:rsidRDefault="004357D1" w:rsidP="004357D1">
      <w:pPr>
        <w:spacing w:after="0" w:line="216" w:lineRule="auto"/>
        <w:rPr>
          <w:rFonts w:ascii="Kayra Aydin" w:hAnsi="Kayra Aydin"/>
          <w:sz w:val="40"/>
          <w:szCs w:val="40"/>
        </w:rPr>
      </w:pPr>
      <w:proofErr w:type="gramStart"/>
      <w:r w:rsidRPr="00D638EE">
        <w:rPr>
          <w:rFonts w:ascii="Kayra Aydin" w:hAnsi="Kayra Aydin"/>
          <w:sz w:val="40"/>
          <w:szCs w:val="40"/>
        </w:rPr>
        <w:t>Ali’nin eli lekeli.</w:t>
      </w:r>
      <w:proofErr w:type="gramEnd"/>
    </w:p>
    <w:p w:rsidR="004357D1" w:rsidRPr="00D638EE" w:rsidRDefault="004357D1" w:rsidP="004357D1">
      <w:pPr>
        <w:spacing w:after="0" w:line="216" w:lineRule="auto"/>
        <w:rPr>
          <w:rFonts w:ascii="Kayra Aydin" w:hAnsi="Kayra Aydin"/>
          <w:sz w:val="40"/>
          <w:szCs w:val="40"/>
        </w:rPr>
      </w:pPr>
      <w:r w:rsidRPr="00D638EE">
        <w:rPr>
          <w:rFonts w:ascii="Kayra Aydin" w:hAnsi="Kayra Aydin"/>
          <w:sz w:val="40"/>
          <w:szCs w:val="40"/>
        </w:rPr>
        <w:t>Anne Okan’a on koli al.</w:t>
      </w:r>
    </w:p>
    <w:p w:rsidR="004357D1" w:rsidRPr="00D638EE" w:rsidRDefault="004357D1" w:rsidP="004357D1">
      <w:pPr>
        <w:spacing w:after="0" w:line="216" w:lineRule="auto"/>
        <w:rPr>
          <w:rFonts w:ascii="Kayra Aydin" w:hAnsi="Kayra Aydin"/>
          <w:sz w:val="40"/>
          <w:szCs w:val="40"/>
        </w:rPr>
      </w:pPr>
      <w:r w:rsidRPr="00D638EE">
        <w:rPr>
          <w:rFonts w:ascii="Kayra Aydin" w:hAnsi="Kayra Aydin"/>
          <w:sz w:val="40"/>
          <w:szCs w:val="40"/>
        </w:rPr>
        <w:t>İki kilo kakao ekle.</w:t>
      </w:r>
    </w:p>
    <w:p w:rsidR="004357D1" w:rsidRPr="00D638EE" w:rsidRDefault="004357D1" w:rsidP="004357D1">
      <w:pPr>
        <w:spacing w:after="0" w:line="216" w:lineRule="auto"/>
        <w:rPr>
          <w:rFonts w:ascii="Kayra Aydin" w:hAnsi="Kayra Aydin"/>
          <w:sz w:val="40"/>
          <w:szCs w:val="40"/>
        </w:rPr>
      </w:pPr>
      <w:proofErr w:type="gramStart"/>
      <w:r w:rsidRPr="00D638EE">
        <w:rPr>
          <w:rFonts w:ascii="Kayra Aydin" w:hAnsi="Kayra Aydin"/>
          <w:sz w:val="40"/>
          <w:szCs w:val="40"/>
        </w:rPr>
        <w:t>Alo Okan, alo Nail.</w:t>
      </w:r>
      <w:proofErr w:type="gramEnd"/>
    </w:p>
    <w:p w:rsidR="004357D1" w:rsidRPr="00987D78" w:rsidRDefault="004357D1" w:rsidP="004357D1">
      <w:pPr>
        <w:spacing w:after="0" w:line="216" w:lineRule="auto"/>
        <w:rPr>
          <w:rFonts w:ascii="Kayra Aydin" w:hAnsi="Kayra Aydin"/>
          <w:sz w:val="36"/>
          <w:szCs w:val="36"/>
        </w:rPr>
      </w:pPr>
      <w:r w:rsidRPr="00D638EE">
        <w:rPr>
          <w:rFonts w:ascii="Kayra Aydin" w:hAnsi="Kayra Aydin"/>
          <w:sz w:val="40"/>
          <w:szCs w:val="40"/>
        </w:rPr>
        <w:t>Kenan o ünlü konak naneli.</w:t>
      </w:r>
    </w:p>
    <w:p w:rsidR="004357D1" w:rsidRDefault="000F34F0" w:rsidP="004357D1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446" style="position:absolute;margin-left:-16.55pt;margin-top:19.1pt;width:521.25pt;height:33.4pt;z-index:-25145651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447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448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449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450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451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4357D1" w:rsidRDefault="000F34F0" w:rsidP="004357D1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440" style="position:absolute;margin-left:-17.3pt;margin-top:11.3pt;width:521.25pt;height:33.4pt;z-index:-25145753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441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442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443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444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445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4357D1" w:rsidRDefault="000F34F0" w:rsidP="004357D1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464" style="position:absolute;margin-left:-15.05pt;margin-top:48.45pt;width:521.25pt;height:33.4pt;z-index:-2514534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465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466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467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468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469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452" style="position:absolute;margin-left:-15.8pt;margin-top:6.1pt;width:521.25pt;height:33.4pt;z-index:-25145548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453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454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455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456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457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4357D1" w:rsidRDefault="000F34F0" w:rsidP="004357D1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470" style="position:absolute;margin-left:-15.05pt;margin-top:42pt;width:521.25pt;height:33.4pt;z-index:-2514524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471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472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473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474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475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4357D1" w:rsidRDefault="000F34F0" w:rsidP="004357D1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476" style="position:absolute;margin-left:-14.3pt;margin-top:39.15pt;width:521.25pt;height:33.4pt;z-index:-2514513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477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478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479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480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481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4357D1" w:rsidRDefault="000F34F0" w:rsidP="004357D1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458" style="position:absolute;margin-left:-13.55pt;margin-top:36.25pt;width:521.25pt;height:33.4pt;z-index:-2514544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459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460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461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462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463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4357D1" w:rsidRDefault="000F34F0" w:rsidP="004357D1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482" style="position:absolute;margin-left:-12.8pt;margin-top:31pt;width:521.25pt;height:33.4pt;z-index:-2514503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483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484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485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486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487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4357D1" w:rsidRDefault="000F34F0" w:rsidP="004357D1">
      <w:pPr>
        <w:tabs>
          <w:tab w:val="right" w:pos="10489"/>
        </w:tabs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488" style="position:absolute;margin-left:-14.3pt;margin-top:21.5pt;width:521.25pt;height:33.4pt;z-index:-2514493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489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490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491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492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493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  <w:r w:rsidR="004357D1">
        <w:rPr>
          <w:rFonts w:ascii="TTKB Dik Temel Abece" w:hAnsi="TTKB Dik Temel Abece"/>
          <w:sz w:val="72"/>
          <w:szCs w:val="72"/>
        </w:rPr>
        <w:tab/>
      </w:r>
    </w:p>
    <w:p w:rsidR="004357D1" w:rsidRPr="004357D1" w:rsidRDefault="004357D1" w:rsidP="004357D1">
      <w:pPr>
        <w:rPr>
          <w:rFonts w:ascii="TTKB Dik Temel Abece" w:hAnsi="TTKB Dik Temel Abece"/>
          <w:sz w:val="16"/>
          <w:szCs w:val="16"/>
        </w:rPr>
      </w:pPr>
      <w:bookmarkStart w:id="0" w:name="_GoBack"/>
      <w:bookmarkEnd w:id="0"/>
    </w:p>
    <w:p w:rsidR="004357D1" w:rsidRPr="00B85CC7" w:rsidRDefault="004357D1" w:rsidP="004357D1">
      <w:pPr>
        <w:rPr>
          <w:rFonts w:ascii="Kayra Aydin" w:hAnsi="Kayra Aydin"/>
          <w:sz w:val="24"/>
          <w:szCs w:val="24"/>
        </w:rPr>
      </w:pPr>
      <w:r w:rsidRPr="00B85CC7">
        <w:rPr>
          <w:rFonts w:ascii="Kayra Aydin" w:hAnsi="Kayra Aydin"/>
          <w:sz w:val="24"/>
          <w:szCs w:val="24"/>
        </w:rPr>
        <w:t>Not. Rakam sayısınca karşısındaki harfleri boyatınız.</w:t>
      </w:r>
    </w:p>
    <w:p w:rsidR="004357D1" w:rsidRPr="001E51AD" w:rsidRDefault="000F34F0" w:rsidP="004357D1">
      <w:pPr>
        <w:spacing w:after="0" w:line="240" w:lineRule="auto"/>
        <w:rPr>
          <w:rFonts w:ascii="Kayra Aydin" w:hAnsi="Kayra Aydin"/>
          <w:b/>
          <w:outline/>
          <w:color w:val="4472C4" w:themeColor="accent5"/>
          <w:sz w:val="92"/>
          <w:szCs w:val="92"/>
        </w:rPr>
      </w:pPr>
      <w:r>
        <w:rPr>
          <w:rFonts w:ascii="Kayra Aydin" w:hAnsi="Kayra Aydin"/>
          <w:b/>
          <w:outline/>
          <w:noProof/>
          <w:color w:val="4472C4" w:themeColor="accent5"/>
          <w:sz w:val="92"/>
          <w:szCs w:val="92"/>
        </w:rPr>
        <w:pict>
          <v:shape id="_x0000_s1497" type="#_x0000_t32" style="position:absolute;margin-left:35.25pt;margin-top:38.25pt;width:12pt;height:0;z-index:251872256" o:connectortype="straight">
            <v:stroke endarrow="block"/>
          </v:shape>
        </w:pict>
      </w:r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7 A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A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A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AA a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a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a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a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a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</w:p>
    <w:p w:rsidR="004357D1" w:rsidRPr="001E51AD" w:rsidRDefault="000F34F0" w:rsidP="004357D1">
      <w:pPr>
        <w:spacing w:after="0" w:line="240" w:lineRule="auto"/>
        <w:rPr>
          <w:rFonts w:ascii="Kayra Aydin" w:hAnsi="Kayra Aydin"/>
          <w:b/>
          <w:outline/>
          <w:color w:val="4472C4" w:themeColor="accent5"/>
          <w:sz w:val="92"/>
          <w:szCs w:val="92"/>
        </w:rPr>
      </w:pPr>
      <w:r>
        <w:rPr>
          <w:rFonts w:ascii="Kayra Aydin" w:hAnsi="Kayra Aydin"/>
          <w:b/>
          <w:outline/>
          <w:noProof/>
          <w:color w:val="4472C4" w:themeColor="accent5"/>
          <w:sz w:val="92"/>
          <w:szCs w:val="92"/>
        </w:rPr>
        <w:lastRenderedPageBreak/>
        <w:pict>
          <v:shape id="_x0000_s1494" type="#_x0000_t32" style="position:absolute;margin-left:35.25pt;margin-top:32.55pt;width:12pt;height:0;z-index:251869184" o:connectortype="straight">
            <v:stroke endarrow="block"/>
          </v:shape>
        </w:pict>
      </w:r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5 T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T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T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T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T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proofErr w:type="gram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t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t</w:t>
      </w:r>
      <w:proofErr w:type="spellEnd"/>
      <w:proofErr w:type="gram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t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t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t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</w:p>
    <w:p w:rsidR="004357D1" w:rsidRPr="001E51AD" w:rsidRDefault="000F34F0" w:rsidP="004357D1">
      <w:pPr>
        <w:spacing w:after="0" w:line="240" w:lineRule="auto"/>
        <w:rPr>
          <w:rFonts w:ascii="Kayra Aydin" w:hAnsi="Kayra Aydin"/>
          <w:b/>
          <w:outline/>
          <w:color w:val="4472C4" w:themeColor="accent5"/>
          <w:sz w:val="92"/>
          <w:szCs w:val="92"/>
        </w:rPr>
      </w:pPr>
      <w:r>
        <w:rPr>
          <w:rFonts w:ascii="Kayra Aydin" w:hAnsi="Kayra Aydin"/>
          <w:b/>
          <w:outline/>
          <w:noProof/>
          <w:color w:val="4472C4" w:themeColor="accent5"/>
          <w:sz w:val="92"/>
          <w:szCs w:val="92"/>
        </w:rPr>
        <w:pict>
          <v:shape id="_x0000_s1495" type="#_x0000_t32" style="position:absolute;margin-left:35.25pt;margin-top:38.25pt;width:12pt;height:0;z-index:251870208" o:connectortype="straight">
            <v:stroke endarrow="block"/>
          </v:shape>
        </w:pict>
      </w:r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9 n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n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n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n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n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N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N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N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N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N</w:t>
      </w:r>
      <w:proofErr w:type="spellEnd"/>
    </w:p>
    <w:p w:rsidR="004357D1" w:rsidRPr="001E51AD" w:rsidRDefault="000F34F0" w:rsidP="004357D1">
      <w:pPr>
        <w:spacing w:after="0" w:line="240" w:lineRule="auto"/>
        <w:rPr>
          <w:rFonts w:ascii="Kayra Aydin" w:hAnsi="Kayra Aydin"/>
          <w:b/>
          <w:outline/>
          <w:color w:val="4472C4" w:themeColor="accent5"/>
          <w:sz w:val="92"/>
          <w:szCs w:val="92"/>
        </w:rPr>
      </w:pPr>
      <w:r>
        <w:rPr>
          <w:rFonts w:ascii="Kayra Aydin" w:hAnsi="Kayra Aydin"/>
          <w:b/>
          <w:outline/>
          <w:noProof/>
          <w:color w:val="4472C4" w:themeColor="accent5"/>
          <w:sz w:val="92"/>
          <w:szCs w:val="92"/>
        </w:rPr>
        <w:pict>
          <v:shape id="_x0000_s1496" type="#_x0000_t32" style="position:absolute;margin-left:35.25pt;margin-top:30.75pt;width:12pt;height:0;z-index:251871232" o:connectortype="straight">
            <v:stroke endarrow="block"/>
          </v:shape>
        </w:pict>
      </w:r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2 O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O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O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O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O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o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o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o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o</w:t>
      </w:r>
      <w:proofErr w:type="spellEnd"/>
    </w:p>
    <w:p w:rsidR="004357D1" w:rsidRPr="001E51AD" w:rsidRDefault="000F34F0" w:rsidP="004357D1">
      <w:pPr>
        <w:spacing w:after="0" w:line="240" w:lineRule="auto"/>
        <w:rPr>
          <w:rFonts w:ascii="Kayra Aydin" w:hAnsi="Kayra Aydin"/>
          <w:b/>
          <w:outline/>
          <w:color w:val="4472C4" w:themeColor="accent5"/>
          <w:sz w:val="92"/>
          <w:szCs w:val="92"/>
        </w:rPr>
      </w:pPr>
      <w:r>
        <w:rPr>
          <w:rFonts w:ascii="Kayra Aydin" w:hAnsi="Kayra Aydin"/>
          <w:b/>
          <w:outline/>
          <w:noProof/>
          <w:color w:val="4472C4" w:themeColor="accent5"/>
          <w:sz w:val="92"/>
          <w:szCs w:val="92"/>
        </w:rPr>
        <w:pict>
          <v:shape id="_x0000_s1498" type="#_x0000_t32" style="position:absolute;margin-left:35.25pt;margin-top:32.85pt;width:12pt;height:0;z-index:251873280" o:connectortype="straight">
            <v:stroke endarrow="block"/>
          </v:shape>
        </w:pict>
      </w:r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8 K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K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K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K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K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k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k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k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k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k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k</w:t>
      </w:r>
      <w:proofErr w:type="spellEnd"/>
    </w:p>
    <w:p w:rsidR="004357D1" w:rsidRPr="001E51AD" w:rsidRDefault="000F34F0" w:rsidP="004357D1">
      <w:pPr>
        <w:spacing w:after="0" w:line="240" w:lineRule="auto"/>
        <w:rPr>
          <w:rFonts w:ascii="Kayra Aydin" w:hAnsi="Kayra Aydin"/>
          <w:b/>
          <w:outline/>
          <w:color w:val="4472C4" w:themeColor="accent5"/>
          <w:sz w:val="92"/>
          <w:szCs w:val="92"/>
        </w:rPr>
      </w:pPr>
      <w:r>
        <w:rPr>
          <w:rFonts w:ascii="Kayra Aydin" w:hAnsi="Kayra Aydin"/>
          <w:b/>
          <w:outline/>
          <w:noProof/>
          <w:color w:val="4472C4" w:themeColor="accent5"/>
          <w:sz w:val="92"/>
          <w:szCs w:val="92"/>
        </w:rPr>
        <w:pict>
          <v:shape id="_x0000_s1499" type="#_x0000_t32" style="position:absolute;margin-left:35.25pt;margin-top:36.15pt;width:12pt;height:0;z-index:251874304" o:connectortype="straight">
            <v:stroke endarrow="block"/>
          </v:shape>
        </w:pict>
      </w:r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3 ü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ü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ü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ü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ü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Ü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Ü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Ü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Ü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Ü</w:t>
      </w:r>
      <w:proofErr w:type="spellEnd"/>
    </w:p>
    <w:p w:rsidR="004357D1" w:rsidRPr="001E51AD" w:rsidRDefault="000F34F0" w:rsidP="004357D1">
      <w:pPr>
        <w:spacing w:after="0" w:line="240" w:lineRule="auto"/>
        <w:rPr>
          <w:rFonts w:ascii="Kayra Aydin" w:hAnsi="Kayra Aydin"/>
          <w:b/>
          <w:outline/>
          <w:color w:val="4472C4" w:themeColor="accent5"/>
          <w:sz w:val="92"/>
          <w:szCs w:val="92"/>
        </w:rPr>
      </w:pPr>
      <w:r>
        <w:rPr>
          <w:rFonts w:ascii="Kayra Aydin" w:hAnsi="Kayra Aydin"/>
          <w:b/>
          <w:outline/>
          <w:noProof/>
          <w:color w:val="4472C4" w:themeColor="accent5"/>
          <w:sz w:val="92"/>
          <w:szCs w:val="92"/>
        </w:rPr>
        <w:pict>
          <v:shape id="_x0000_s1500" type="#_x0000_t32" style="position:absolute;margin-left:39.45pt;margin-top:32.8pt;width:12pt;height:0;z-index:251875328" o:connectortype="straight">
            <v:stroke endarrow="block"/>
          </v:shape>
        </w:pict>
      </w:r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6 M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M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M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M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m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m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m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m</w:t>
      </w:r>
      <w:proofErr w:type="spellEnd"/>
    </w:p>
    <w:p w:rsidR="004357D1" w:rsidRPr="001E51AD" w:rsidRDefault="000F34F0" w:rsidP="004357D1">
      <w:pPr>
        <w:spacing w:after="0" w:line="240" w:lineRule="auto"/>
        <w:rPr>
          <w:rFonts w:ascii="Kayra Aydin" w:hAnsi="Kayra Aydin"/>
          <w:b/>
          <w:outline/>
          <w:color w:val="4472C4" w:themeColor="accent5"/>
          <w:sz w:val="92"/>
          <w:szCs w:val="92"/>
        </w:rPr>
      </w:pPr>
      <w:r>
        <w:rPr>
          <w:rFonts w:ascii="Kayra Aydin" w:hAnsi="Kayra Aydin"/>
          <w:b/>
          <w:outline/>
          <w:noProof/>
          <w:color w:val="4472C4" w:themeColor="accent5"/>
          <w:sz w:val="92"/>
          <w:szCs w:val="92"/>
        </w:rPr>
        <w:pict>
          <v:shape id="_x0000_s1501" type="#_x0000_t32" style="position:absolute;margin-left:31.05pt;margin-top:36.7pt;width:12pt;height:0;z-index:251876352" o:connectortype="straight">
            <v:stroke endarrow="block"/>
          </v:shape>
        </w:pict>
      </w:r>
      <w:proofErr w:type="gram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1  u</w:t>
      </w:r>
      <w:proofErr w:type="gram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u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u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u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u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U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U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U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U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U</w:t>
      </w:r>
      <w:proofErr w:type="spellEnd"/>
    </w:p>
    <w:p w:rsidR="004357D1" w:rsidRPr="001E51AD" w:rsidRDefault="000F34F0" w:rsidP="004357D1">
      <w:pPr>
        <w:spacing w:after="0" w:line="240" w:lineRule="auto"/>
        <w:rPr>
          <w:rFonts w:ascii="Kayra Aydin" w:hAnsi="Kayra Aydin"/>
          <w:b/>
          <w:outline/>
          <w:color w:val="4472C4" w:themeColor="accent5"/>
          <w:sz w:val="92"/>
          <w:szCs w:val="92"/>
        </w:rPr>
      </w:pPr>
      <w:r>
        <w:rPr>
          <w:rFonts w:ascii="Kayra Aydin" w:hAnsi="Kayra Aydin"/>
          <w:b/>
          <w:outline/>
          <w:noProof/>
          <w:color w:val="4472C4" w:themeColor="accent5"/>
          <w:sz w:val="92"/>
          <w:szCs w:val="92"/>
        </w:rPr>
        <w:pict>
          <v:shape id="_x0000_s1502" type="#_x0000_t32" style="position:absolute;margin-left:34.65pt;margin-top:35.2pt;width:12pt;height:0;z-index:251877376" o:connectortype="straight">
            <v:stroke endarrow="block"/>
          </v:shape>
        </w:pict>
      </w:r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4 </w:t>
      </w:r>
      <w:proofErr w:type="gram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İ 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İ</w:t>
      </w:r>
      <w:proofErr w:type="spellEnd"/>
      <w:proofErr w:type="gram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İ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İ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İ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İ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i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i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i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i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i</w:t>
      </w:r>
      <w:proofErr w:type="spellEnd"/>
    </w:p>
    <w:p w:rsidR="004357D1" w:rsidRPr="001E51AD" w:rsidRDefault="000F34F0" w:rsidP="004357D1">
      <w:pPr>
        <w:spacing w:after="0" w:line="240" w:lineRule="auto"/>
        <w:rPr>
          <w:rFonts w:ascii="Kayra Aydin" w:hAnsi="Kayra Aydin"/>
          <w:b/>
          <w:outline/>
          <w:color w:val="4472C4" w:themeColor="accent5"/>
          <w:sz w:val="92"/>
          <w:szCs w:val="92"/>
        </w:rPr>
      </w:pPr>
      <w:r>
        <w:rPr>
          <w:rFonts w:ascii="Kayra Aydin" w:hAnsi="Kayra Aydin"/>
          <w:b/>
          <w:outline/>
          <w:noProof/>
          <w:color w:val="4472C4" w:themeColor="accent5"/>
          <w:sz w:val="92"/>
          <w:szCs w:val="92"/>
        </w:rPr>
        <w:pict>
          <v:shape id="_x0000_s1503" type="#_x0000_t32" style="position:absolute;margin-left:38.85pt;margin-top:31.9pt;width:12pt;height:0;z-index:251878400" o:connectortype="straight">
            <v:stroke endarrow="block"/>
          </v:shape>
        </w:pict>
      </w:r>
      <w:proofErr w:type="gram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0  Y</w:t>
      </w:r>
      <w:proofErr w:type="gram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Y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Y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Y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Y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y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y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y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y</w:t>
      </w:r>
      <w:proofErr w:type="spellEnd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 xml:space="preserve"> </w:t>
      </w:r>
      <w:proofErr w:type="spellStart"/>
      <w:r w:rsidR="004357D1" w:rsidRPr="001E51AD">
        <w:rPr>
          <w:rFonts w:ascii="Kayra Aydin" w:hAnsi="Kayra Aydin"/>
          <w:b/>
          <w:outline/>
          <w:color w:val="4472C4" w:themeColor="accent5"/>
          <w:sz w:val="92"/>
          <w:szCs w:val="92"/>
        </w:rPr>
        <w:t>y</w:t>
      </w:r>
      <w:proofErr w:type="spellEnd"/>
    </w:p>
    <w:p w:rsidR="004357D1" w:rsidRDefault="004357D1" w:rsidP="004357D1">
      <w:pPr>
        <w:spacing w:after="0" w:line="240" w:lineRule="auto"/>
        <w:rPr>
          <w:rFonts w:ascii="Kayra Aydin" w:hAnsi="Kayra Aydin"/>
          <w:b/>
          <w:outline/>
          <w:color w:val="4472C4" w:themeColor="accent5"/>
          <w:sz w:val="16"/>
          <w:szCs w:val="16"/>
        </w:rPr>
      </w:pPr>
    </w:p>
    <w:p w:rsidR="001E51AD" w:rsidRDefault="001E51AD" w:rsidP="004357D1">
      <w:pPr>
        <w:spacing w:after="0" w:line="240" w:lineRule="auto"/>
        <w:rPr>
          <w:rFonts w:ascii="Kayra Aydin" w:hAnsi="Kayra Aydin"/>
          <w:b/>
          <w:outline/>
          <w:color w:val="4472C4" w:themeColor="accent5"/>
          <w:sz w:val="16"/>
          <w:szCs w:val="16"/>
        </w:rPr>
      </w:pPr>
    </w:p>
    <w:p w:rsidR="001E51AD" w:rsidRDefault="001E51AD" w:rsidP="004357D1">
      <w:pPr>
        <w:spacing w:after="0" w:line="240" w:lineRule="auto"/>
        <w:rPr>
          <w:rFonts w:ascii="Kayra Aydin" w:hAnsi="Kayra Aydin"/>
          <w:b/>
          <w:outline/>
          <w:color w:val="4472C4" w:themeColor="accent5"/>
          <w:sz w:val="16"/>
          <w:szCs w:val="16"/>
        </w:rPr>
      </w:pPr>
    </w:p>
    <w:p w:rsidR="001E51AD" w:rsidRPr="004357D1" w:rsidRDefault="001E51AD" w:rsidP="004357D1">
      <w:pPr>
        <w:spacing w:after="0" w:line="240" w:lineRule="auto"/>
        <w:rPr>
          <w:rFonts w:ascii="Kayra Aydin" w:hAnsi="Kayra Aydin"/>
          <w:b/>
          <w:outline/>
          <w:color w:val="4472C4" w:themeColor="accent5"/>
          <w:sz w:val="16"/>
          <w:szCs w:val="16"/>
        </w:rPr>
      </w:pPr>
    </w:p>
    <w:p w:rsidR="004357D1" w:rsidRDefault="004357D1" w:rsidP="004357D1">
      <w:pPr>
        <w:pStyle w:val="Default"/>
      </w:pPr>
    </w:p>
    <w:p w:rsidR="004357D1" w:rsidRDefault="000F34F0" w:rsidP="004357D1">
      <w:pPr>
        <w:pStyle w:val="Default"/>
      </w:pPr>
      <w:r>
        <w:rPr>
          <w:noProof/>
          <w:lang w:eastAsia="tr-TR"/>
        </w:rPr>
        <w:pict>
          <v:rect id="_x0000_s1504" style="position:absolute;margin-left:-17.45pt;margin-top:-5.7pt;width:541.2pt;height:44.4pt;z-index:251880448" strokecolor="#2f5496 [2408]" strokeweight="1.5pt">
            <v:fill opacity="0"/>
            <v:textbox>
              <w:txbxContent>
                <w:p w:rsidR="004357D1" w:rsidRPr="00576EE6" w:rsidRDefault="004357D1" w:rsidP="004357D1">
                  <w:pPr>
                    <w:spacing w:after="0" w:line="240" w:lineRule="auto"/>
                    <w:jc w:val="center"/>
                    <w:rPr>
                      <w:rFonts w:ascii="Kayra Aydin" w:hAnsi="Kayra Aydin"/>
                      <w:b/>
                    </w:rPr>
                  </w:pPr>
                  <w:r w:rsidRPr="00576EE6">
                    <w:rPr>
                      <w:rFonts w:ascii="Kayra Aydin" w:hAnsi="Kayra Aydin"/>
                      <w:b/>
                    </w:rPr>
                    <w:t>2</w:t>
                  </w:r>
                  <w:r>
                    <w:rPr>
                      <w:rFonts w:ascii="Kayra Aydin" w:hAnsi="Kayra Aydin"/>
                      <w:b/>
                    </w:rPr>
                    <w:t>3</w:t>
                  </w:r>
                  <w:r w:rsidRPr="00576EE6">
                    <w:rPr>
                      <w:rFonts w:ascii="Kayra Aydin" w:hAnsi="Kayra Aydin"/>
                      <w:b/>
                    </w:rPr>
                    <w:t xml:space="preserve"> KASIM CUMA</w:t>
                  </w:r>
                  <w:r>
                    <w:rPr>
                      <w:rFonts w:ascii="Kayra Aydin" w:hAnsi="Kayra Aydin"/>
                      <w:b/>
                    </w:rPr>
                    <w:t>RTESİ</w:t>
                  </w:r>
                </w:p>
                <w:p w:rsidR="004357D1" w:rsidRDefault="004357D1" w:rsidP="004357D1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  <w:r w:rsidRPr="000A74BD">
                    <w:rPr>
                      <w:rFonts w:ascii="Kayra Aydin" w:hAnsi="Kayra Aydin"/>
                    </w:rPr>
                    <w:t xml:space="preserve"> Aşağıdaki </w:t>
                  </w:r>
                  <w:r>
                    <w:rPr>
                      <w:rFonts w:ascii="Kayra Aydin" w:hAnsi="Kayra Aydin"/>
                    </w:rPr>
                    <w:t>cümleleri</w:t>
                  </w:r>
                  <w:r w:rsidRPr="000A74BD">
                    <w:rPr>
                      <w:rFonts w:ascii="Kayra Aydin" w:hAnsi="Kayra Aydin"/>
                    </w:rPr>
                    <w:t xml:space="preserve"> en az</w:t>
                  </w:r>
                  <w:r>
                    <w:rPr>
                      <w:rFonts w:ascii="Kayra Aydin" w:hAnsi="Kayra Aydin"/>
                    </w:rPr>
                    <w:t xml:space="preserve"> beş defa okutup yazdırınız. Her okuma sonunda meyveleri</w:t>
                  </w:r>
                  <w:r w:rsidRPr="000A74BD">
                    <w:rPr>
                      <w:rFonts w:ascii="Kayra Aydin" w:hAnsi="Kayra Aydin"/>
                    </w:rPr>
                    <w:t xml:space="preserve"> boyatınız.</w:t>
                  </w:r>
                </w:p>
                <w:p w:rsidR="004357D1" w:rsidRDefault="004357D1" w:rsidP="004357D1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</w:p>
                <w:p w:rsidR="004357D1" w:rsidRPr="000A74BD" w:rsidRDefault="004357D1" w:rsidP="004357D1">
                  <w:pPr>
                    <w:spacing w:after="0" w:line="240" w:lineRule="auto"/>
                    <w:rPr>
                      <w:rFonts w:ascii="Kayra Aydin" w:hAnsi="Kayra Aydin"/>
                    </w:rPr>
                  </w:pPr>
                </w:p>
              </w:txbxContent>
            </v:textbox>
          </v:rect>
        </w:pict>
      </w:r>
    </w:p>
    <w:p w:rsidR="004357D1" w:rsidRDefault="004357D1" w:rsidP="004357D1">
      <w:pPr>
        <w:spacing w:after="0" w:line="240" w:lineRule="auto"/>
        <w:rPr>
          <w:rFonts w:ascii="TTKB Dik Temel Abece" w:hAnsi="TTKB Dik Temel Abece" w:cs="TTKB Dik Temel Abece"/>
          <w:color w:val="000000"/>
          <w:sz w:val="24"/>
          <w:szCs w:val="24"/>
        </w:rPr>
      </w:pPr>
    </w:p>
    <w:p w:rsidR="004357D1" w:rsidRDefault="004357D1" w:rsidP="004357D1">
      <w:pPr>
        <w:spacing w:after="0" w:line="240" w:lineRule="auto"/>
        <w:rPr>
          <w:rFonts w:ascii="TTKB Dik Temel Abece" w:hAnsi="TTKB Dik Temel Abece" w:cs="TTKB Dik Temel Abece"/>
          <w:color w:val="000000"/>
          <w:sz w:val="24"/>
          <w:szCs w:val="24"/>
        </w:rPr>
      </w:pPr>
    </w:p>
    <w:p w:rsidR="004357D1" w:rsidRPr="00576EE6" w:rsidRDefault="000F34F0" w:rsidP="004357D1">
      <w:pPr>
        <w:spacing w:after="0" w:line="216" w:lineRule="auto"/>
        <w:rPr>
          <w:rFonts w:ascii="Kayra Aydin" w:hAnsi="Kayra Aydin"/>
          <w:bCs/>
          <w:sz w:val="44"/>
          <w:szCs w:val="44"/>
        </w:rPr>
      </w:pPr>
      <w:r w:rsidRPr="000F34F0">
        <w:rPr>
          <w:rFonts w:ascii="Kayra Aydin" w:hAnsi="Kayra Aydin"/>
          <w:noProof/>
          <w:sz w:val="44"/>
          <w:szCs w:val="44"/>
          <w:lang w:eastAsia="tr-TR"/>
        </w:rPr>
        <w:pict>
          <v:rect id="_x0000_s1506" style="position:absolute;margin-left:342.55pt;margin-top:14.7pt;width:112.2pt;height:95.4pt;z-index:251882496" strokecolor="#2f5496 [2408]" strokeweight="1.5pt">
            <v:fill opacity="0"/>
            <v:textbox>
              <w:txbxContent>
                <w:p w:rsidR="004357D1" w:rsidRDefault="004357D1" w:rsidP="004357D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23950" cy="1013460"/>
                        <wp:effectExtent l="19050" t="0" r="0" b="0"/>
                        <wp:docPr id="308" name="Resim 2" descr="C:\Users\erkan\OneDrive\Masaüstü\na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erkan\OneDrive\Masaüstü\na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3950" cy="1013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Kayra Aydin" w:hAnsi="Kayra Aydin"/>
          <w:bCs/>
          <w:noProof/>
          <w:sz w:val="44"/>
          <w:szCs w:val="44"/>
          <w:lang w:eastAsia="tr-TR"/>
        </w:rPr>
        <w:pict>
          <v:rect id="_x0000_s1505" style="position:absolute;margin-left:224.95pt;margin-top:14.7pt;width:114pt;height:95.4pt;z-index:251881472" strokecolor="#2f5496 [2408]" strokeweight="1.5pt">
            <v:fill opacity="0"/>
            <v:textbox>
              <w:txbxContent>
                <w:p w:rsidR="004357D1" w:rsidRDefault="004357D1" w:rsidP="004357D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23010" cy="1287780"/>
                        <wp:effectExtent l="19050" t="0" r="0" b="0"/>
                        <wp:docPr id="309" name="Resim 1" descr="C:\Users\erkan\OneDrive\Masaüstü\images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images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3010" cy="12877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357D1" w:rsidRPr="00576EE6">
        <w:rPr>
          <w:rFonts w:ascii="Kayra Aydin" w:hAnsi="Kayra Aydin"/>
          <w:bCs/>
          <w:sz w:val="44"/>
          <w:szCs w:val="44"/>
        </w:rPr>
        <w:t>Temel kemikli et al.</w:t>
      </w:r>
    </w:p>
    <w:p w:rsidR="004357D1" w:rsidRDefault="004357D1" w:rsidP="004357D1">
      <w:pPr>
        <w:pStyle w:val="Default"/>
        <w:spacing w:line="216" w:lineRule="auto"/>
        <w:rPr>
          <w:rFonts w:ascii="Kayra Aydin" w:hAnsi="Kayra Aydin"/>
          <w:sz w:val="44"/>
          <w:szCs w:val="44"/>
        </w:rPr>
      </w:pPr>
      <w:r w:rsidRPr="00576EE6">
        <w:rPr>
          <w:rFonts w:ascii="Kayra Aydin" w:hAnsi="Kayra Aydin"/>
          <w:sz w:val="44"/>
          <w:szCs w:val="44"/>
        </w:rPr>
        <w:t xml:space="preserve"> </w:t>
      </w:r>
      <w:proofErr w:type="gramStart"/>
      <w:r w:rsidRPr="00576EE6">
        <w:rPr>
          <w:rFonts w:ascii="Kayra Aydin" w:hAnsi="Kayra Aydin"/>
          <w:bCs/>
          <w:sz w:val="44"/>
          <w:szCs w:val="44"/>
        </w:rPr>
        <w:t>Nalan</w:t>
      </w:r>
      <w:proofErr w:type="gramEnd"/>
      <w:r w:rsidRPr="00576EE6">
        <w:rPr>
          <w:rFonts w:ascii="Kayra Aydin" w:hAnsi="Kayra Aydin"/>
          <w:bCs/>
          <w:sz w:val="44"/>
          <w:szCs w:val="44"/>
        </w:rPr>
        <w:t xml:space="preserve"> ot al, ata at. </w:t>
      </w:r>
    </w:p>
    <w:p w:rsidR="004357D1" w:rsidRPr="00576EE6" w:rsidRDefault="004357D1" w:rsidP="004357D1">
      <w:pPr>
        <w:pStyle w:val="Default"/>
        <w:spacing w:line="216" w:lineRule="auto"/>
        <w:rPr>
          <w:rFonts w:ascii="Kayra Aydin" w:hAnsi="Kayra Aydin"/>
          <w:sz w:val="44"/>
          <w:szCs w:val="44"/>
        </w:rPr>
      </w:pPr>
      <w:r>
        <w:rPr>
          <w:rFonts w:ascii="Kayra Aydin" w:hAnsi="Kayra Aydin"/>
          <w:bCs/>
          <w:sz w:val="44"/>
          <w:szCs w:val="44"/>
        </w:rPr>
        <w:t xml:space="preserve"> Anne tulum al.</w:t>
      </w:r>
      <w:r w:rsidRPr="00576EE6">
        <w:rPr>
          <w:rFonts w:ascii="Kayra Aydin" w:hAnsi="Kayra Aydin"/>
          <w:bCs/>
          <w:sz w:val="44"/>
          <w:szCs w:val="44"/>
        </w:rPr>
        <w:t xml:space="preserve"> </w:t>
      </w:r>
    </w:p>
    <w:p w:rsidR="004357D1" w:rsidRPr="00576EE6" w:rsidRDefault="000F34F0" w:rsidP="004357D1">
      <w:pPr>
        <w:pStyle w:val="Default"/>
        <w:spacing w:line="216" w:lineRule="auto"/>
        <w:rPr>
          <w:rFonts w:ascii="Kayra Aydin" w:hAnsi="Kayra Aydin"/>
          <w:sz w:val="44"/>
          <w:szCs w:val="44"/>
        </w:rPr>
      </w:pPr>
      <w:r w:rsidRPr="000F34F0">
        <w:rPr>
          <w:rFonts w:ascii="Kayra Aydin" w:hAnsi="Kayra Aydin"/>
          <w:bCs/>
          <w:noProof/>
          <w:sz w:val="44"/>
          <w:szCs w:val="44"/>
          <w:lang w:eastAsia="tr-TR"/>
        </w:rPr>
        <w:pict>
          <v:rect id="_x0000_s1508" style="position:absolute;margin-left:342.55pt;margin-top:20.65pt;width:112.2pt;height:97.8pt;z-index:251884544" strokecolor="#2f5496 [2408]" strokeweight="1.5pt">
            <v:fill opacity="0"/>
            <v:textbox>
              <w:txbxContent>
                <w:p w:rsidR="004357D1" w:rsidRDefault="004357D1" w:rsidP="004357D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2050" cy="1165860"/>
                        <wp:effectExtent l="19050" t="0" r="0" b="0"/>
                        <wp:docPr id="310" name="Resim 4" descr="C:\Users\erkan\OneDrive\Masaüstü\elm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erkan\OneDrive\Masaüstü\elm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2050" cy="11658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78230" cy="1226820"/>
                        <wp:effectExtent l="19050" t="0" r="7620" b="0"/>
                        <wp:docPr id="311" name="Resim 1" descr="C:\Users\erkan\OneDrive\Masaüstü\images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images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8230" cy="12268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0F34F0">
        <w:rPr>
          <w:rFonts w:ascii="Kayra Aydin" w:hAnsi="Kayra Aydin"/>
          <w:bCs/>
          <w:noProof/>
          <w:sz w:val="44"/>
          <w:szCs w:val="44"/>
          <w:lang w:eastAsia="tr-TR"/>
        </w:rPr>
        <w:pict>
          <v:rect id="_x0000_s1507" style="position:absolute;margin-left:224.95pt;margin-top:20.65pt;width:114pt;height:97.8pt;z-index:251883520" strokecolor="#2f5496 [2408]" strokeweight="1.5pt">
            <v:fill opacity="0"/>
            <v:textbox>
              <w:txbxContent>
                <w:p w:rsidR="004357D1" w:rsidRDefault="004357D1" w:rsidP="004357D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78230" cy="1036320"/>
                        <wp:effectExtent l="19050" t="0" r="7620" b="0"/>
                        <wp:docPr id="312" name="Resim 3" descr="C:\Users\erkan\OneDrive\Masaüstü\armu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erkan\OneDrive\Masaüstü\armu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8230" cy="10363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78230" cy="1226820"/>
                        <wp:effectExtent l="19050" t="0" r="7620" b="0"/>
                        <wp:docPr id="313" name="Resim 1" descr="C:\Users\erkan\OneDrive\Masaüstü\images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images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8230" cy="12268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357D1" w:rsidRPr="00576EE6">
        <w:rPr>
          <w:rFonts w:ascii="Kayra Aydin" w:hAnsi="Kayra Aydin"/>
          <w:bCs/>
          <w:sz w:val="44"/>
          <w:szCs w:val="44"/>
        </w:rPr>
        <w:t xml:space="preserve">Nil notu İnal’a ilet. </w:t>
      </w:r>
    </w:p>
    <w:p w:rsidR="004357D1" w:rsidRPr="00576EE6" w:rsidRDefault="004357D1" w:rsidP="004357D1">
      <w:pPr>
        <w:spacing w:after="0" w:line="216" w:lineRule="auto"/>
        <w:rPr>
          <w:rFonts w:ascii="Kayra Aydin" w:hAnsi="Kayra Aydin"/>
          <w:bCs/>
          <w:sz w:val="44"/>
          <w:szCs w:val="44"/>
        </w:rPr>
      </w:pPr>
      <w:r w:rsidRPr="00576EE6">
        <w:rPr>
          <w:rFonts w:ascii="Kayra Aydin" w:hAnsi="Kayra Aydin"/>
          <w:bCs/>
          <w:sz w:val="44"/>
          <w:szCs w:val="44"/>
        </w:rPr>
        <w:t>Lale ekmek yeme.</w:t>
      </w:r>
    </w:p>
    <w:p w:rsidR="004357D1" w:rsidRPr="00576EE6" w:rsidRDefault="004357D1" w:rsidP="004357D1">
      <w:pPr>
        <w:spacing w:after="0" w:line="216" w:lineRule="auto"/>
        <w:rPr>
          <w:rFonts w:ascii="Kayra Aydin" w:hAnsi="Kayra Aydin"/>
          <w:bCs/>
          <w:sz w:val="44"/>
          <w:szCs w:val="44"/>
        </w:rPr>
      </w:pPr>
      <w:r w:rsidRPr="00576EE6">
        <w:rPr>
          <w:rFonts w:ascii="Kayra Aydin" w:hAnsi="Kayra Aydin"/>
          <w:bCs/>
          <w:sz w:val="44"/>
          <w:szCs w:val="44"/>
        </w:rPr>
        <w:t>O kukla yeni mi?</w:t>
      </w:r>
    </w:p>
    <w:p w:rsidR="004357D1" w:rsidRPr="00576EE6" w:rsidRDefault="000F34F0" w:rsidP="004357D1">
      <w:pPr>
        <w:spacing w:after="0" w:line="216" w:lineRule="auto"/>
        <w:rPr>
          <w:rFonts w:ascii="Kayra Aydin" w:hAnsi="Kayra Aydin"/>
          <w:bCs/>
          <w:sz w:val="44"/>
          <w:szCs w:val="44"/>
        </w:rPr>
      </w:pPr>
      <w:r>
        <w:rPr>
          <w:rFonts w:ascii="Kayra Aydin" w:hAnsi="Kayra Aydin"/>
          <w:bCs/>
          <w:noProof/>
          <w:sz w:val="44"/>
          <w:szCs w:val="44"/>
          <w:lang w:eastAsia="tr-TR"/>
        </w:rPr>
        <w:pict>
          <v:rect id="_x0000_s1509" style="position:absolute;margin-left:224.95pt;margin-top:28.95pt;width:114pt;height:87.6pt;z-index:251885568" strokecolor="#2f5496 [2408]" strokeweight="1.5pt">
            <v:fill opacity="0"/>
            <v:textbox>
              <w:txbxContent>
                <w:p w:rsidR="004357D1" w:rsidRDefault="004357D1" w:rsidP="004357D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94410" cy="1059180"/>
                        <wp:effectExtent l="19050" t="0" r="0" b="0"/>
                        <wp:docPr id="314" name="Resim 5" descr="C:\Users\erkan\OneDrive\Masaüstü\havuç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erkan\OneDrive\Masaüstü\havuç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5695" cy="10605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78230" cy="1226820"/>
                        <wp:effectExtent l="19050" t="0" r="7620" b="0"/>
                        <wp:docPr id="315" name="Resim 1" descr="C:\Users\erkan\OneDrive\Masaüstü\images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images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8230" cy="12268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Kayra Aydin" w:hAnsi="Kayra Aydin"/>
          <w:bCs/>
          <w:noProof/>
          <w:sz w:val="44"/>
          <w:szCs w:val="44"/>
          <w:lang w:eastAsia="tr-TR"/>
        </w:rPr>
        <w:pict>
          <v:rect id="_x0000_s1510" style="position:absolute;margin-left:342.55pt;margin-top:28.95pt;width:112.2pt;height:87.6pt;z-index:251886592" strokecolor="#2f5496 [2408]" strokeweight="1.5pt">
            <v:fill opacity="0"/>
            <v:textbox>
              <w:txbxContent>
                <w:p w:rsidR="004357D1" w:rsidRDefault="004357D1" w:rsidP="004357D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18210" cy="1059180"/>
                        <wp:effectExtent l="19050" t="0" r="0" b="0"/>
                        <wp:docPr id="316" name="Resim 6" descr="C:\Users\erkan\OneDrive\Masaüstü\üzüm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erkan\OneDrive\Masaüstü\üzüm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9835" cy="1061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78230" cy="1226820"/>
                        <wp:effectExtent l="19050" t="0" r="7620" b="0"/>
                        <wp:docPr id="317" name="Resim 1" descr="C:\Users\erkan\OneDrive\Masaüstü\images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erkan\OneDrive\Masaüstü\images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8230" cy="12268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357D1" w:rsidRPr="00576EE6">
        <w:rPr>
          <w:rFonts w:ascii="Kayra Aydin" w:hAnsi="Kayra Aydin"/>
          <w:bCs/>
          <w:sz w:val="44"/>
          <w:szCs w:val="44"/>
        </w:rPr>
        <w:t>Mine kalk</w:t>
      </w:r>
      <w:r w:rsidR="004357D1">
        <w:rPr>
          <w:rFonts w:ascii="Kayra Aydin" w:hAnsi="Kayra Aydin"/>
          <w:bCs/>
          <w:sz w:val="44"/>
          <w:szCs w:val="44"/>
        </w:rPr>
        <w:t>,</w:t>
      </w:r>
      <w:r w:rsidR="004357D1" w:rsidRPr="00576EE6">
        <w:rPr>
          <w:rFonts w:ascii="Kayra Aydin" w:hAnsi="Kayra Aydin"/>
          <w:bCs/>
          <w:sz w:val="44"/>
          <w:szCs w:val="44"/>
        </w:rPr>
        <w:t xml:space="preserve"> takla at.</w:t>
      </w:r>
    </w:p>
    <w:p w:rsidR="004357D1" w:rsidRPr="00576EE6" w:rsidRDefault="004357D1" w:rsidP="004357D1">
      <w:pPr>
        <w:spacing w:after="0" w:line="216" w:lineRule="auto"/>
        <w:rPr>
          <w:rFonts w:ascii="Kayra Aydin" w:hAnsi="Kayra Aydin"/>
          <w:bCs/>
          <w:sz w:val="44"/>
          <w:szCs w:val="44"/>
        </w:rPr>
      </w:pPr>
      <w:r w:rsidRPr="00576EE6">
        <w:rPr>
          <w:rFonts w:ascii="Kayra Aydin" w:hAnsi="Kayra Aydin"/>
          <w:bCs/>
          <w:sz w:val="44"/>
          <w:szCs w:val="44"/>
        </w:rPr>
        <w:lastRenderedPageBreak/>
        <w:t>Tülay o yatakta uyu.</w:t>
      </w:r>
    </w:p>
    <w:p w:rsidR="004357D1" w:rsidRPr="00576EE6" w:rsidRDefault="004357D1" w:rsidP="004357D1">
      <w:pPr>
        <w:spacing w:after="0" w:line="216" w:lineRule="auto"/>
        <w:rPr>
          <w:rFonts w:ascii="Kayra Aydin" w:hAnsi="Kayra Aydin"/>
          <w:sz w:val="44"/>
          <w:szCs w:val="44"/>
        </w:rPr>
      </w:pPr>
      <w:proofErr w:type="spellStart"/>
      <w:r w:rsidRPr="00576EE6">
        <w:rPr>
          <w:rFonts w:ascii="Kayra Aydin" w:hAnsi="Kayra Aydin"/>
          <w:bCs/>
          <w:sz w:val="44"/>
          <w:szCs w:val="44"/>
        </w:rPr>
        <w:t>Eymen</w:t>
      </w:r>
      <w:proofErr w:type="spellEnd"/>
      <w:r w:rsidRPr="00576EE6">
        <w:rPr>
          <w:rFonts w:ascii="Kayra Aydin" w:hAnsi="Kayra Aydin"/>
          <w:bCs/>
          <w:sz w:val="44"/>
          <w:szCs w:val="44"/>
        </w:rPr>
        <w:t xml:space="preserve"> koyuna ot at.</w:t>
      </w:r>
    </w:p>
    <w:p w:rsidR="004357D1" w:rsidRDefault="000F34F0" w:rsidP="004357D1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511" style="position:absolute;margin-left:-6.05pt;margin-top:37.8pt;width:521.25pt;height:33.4pt;z-index:-25142886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512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513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514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515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516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4357D1" w:rsidRDefault="000F34F0" w:rsidP="004357D1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559" style="position:absolute;margin-left:-6.8pt;margin-top:26.8pt;width:521.25pt;height:33.4pt;z-index:-2514206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560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561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562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563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564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4357D1" w:rsidRDefault="000F34F0" w:rsidP="004357D1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541" style="position:absolute;margin-left:-6.8pt;margin-top:21.95pt;width:521.25pt;height:33.4pt;z-index:-25142374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542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543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544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545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546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4357D1" w:rsidRDefault="000F34F0" w:rsidP="004357D1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535" style="position:absolute;margin-left:-9.05pt;margin-top:14.75pt;width:521.25pt;height:33.4pt;z-index:-251424768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536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537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538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539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540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4357D1" w:rsidRDefault="000F34F0" w:rsidP="004357D1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529" style="position:absolute;margin-left:-9.05pt;margin-top:8.9pt;width:521.25pt;height:33.4pt;z-index:-25142579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530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531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532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533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534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4357D1" w:rsidRDefault="000F34F0" w:rsidP="004357D1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547" style="position:absolute;margin-left:-10.55pt;margin-top:49.5pt;width:521.25pt;height:33.4pt;z-index:-25142272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548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549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550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551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552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523" style="position:absolute;margin-left:-9.8pt;margin-top:5.4pt;width:521.25pt;height:33.4pt;z-index:-25142681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524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525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526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527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528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4357D1" w:rsidRDefault="000F34F0" w:rsidP="004357D1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553" style="position:absolute;margin-left:-11.3pt;margin-top:45.4pt;width:521.25pt;height:33.4pt;z-index:-251421696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554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555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556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557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558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4357D1" w:rsidRDefault="000F34F0" w:rsidP="004357D1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group id="_x0000_s1517" style="position:absolute;margin-left:-9.8pt;margin-top:34.75pt;width:521.25pt;height:33.4pt;z-index:-251427840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518" style="position:absolute;left:1080;top:2622;width:10425;height:737" coordorigin="1080,2622" coordsize="1042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<v:rect id="Rectangle 28" o:spid="_x0000_s1519" style="position:absolute;left:1095;top:2622;width:10410;height:73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" strokecolor="#2f5496 [2408]" strokeweight="1.5pt">
                <v:fill opacity="0"/>
              </v:rect>
              <v:rect id="Rectangle 29" o:spid="_x0000_s1520" style="position:absolute;left:1080;top:2835;width:10410;height:3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" fillcolor="#deeaf6 [660]" strokecolor="#c00000" strokeweight="1pt">
                <v:stroke dashstyle="dash"/>
              </v:rect>
            </v:group>
            <v:shape id="AutoShape 30" o:spid="_x0000_s1521" type="#_x0000_t32" style="position:absolute;left:109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" strokecolor="#2f5496 [2408]" strokeweight="1.5pt"/>
            <v:shape id="AutoShape 31" o:spid="_x0000_s1522" type="#_x0000_t32" style="position:absolute;left:11505;top:2622;width:0;height:737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" strokecolor="#2f5496 [2408]" strokeweight="1.5pt"/>
          </v:group>
        </w:pict>
      </w:r>
    </w:p>
    <w:p w:rsidR="004357D1" w:rsidRPr="001770C2" w:rsidRDefault="004357D1" w:rsidP="004357D1">
      <w:pPr>
        <w:rPr>
          <w:rFonts w:ascii="TTKB Dik Temel Abece" w:hAnsi="TTKB Dik Temel Abece"/>
          <w:sz w:val="72"/>
          <w:szCs w:val="72"/>
        </w:rPr>
      </w:pPr>
    </w:p>
    <w:p w:rsidR="001E51AD" w:rsidRDefault="001E51AD" w:rsidP="001E51AD"/>
    <w:tbl>
      <w:tblPr>
        <w:tblStyle w:val="TabloKlavuzu"/>
        <w:tblW w:w="10461" w:type="dxa"/>
        <w:jc w:val="center"/>
        <w:tblLook w:val="04A0"/>
      </w:tblPr>
      <w:tblGrid>
        <w:gridCol w:w="1802"/>
        <w:gridCol w:w="1766"/>
        <w:gridCol w:w="1757"/>
        <w:gridCol w:w="1777"/>
        <w:gridCol w:w="1793"/>
        <w:gridCol w:w="1566"/>
      </w:tblGrid>
      <w:tr w:rsidR="001E51AD" w:rsidRPr="00523A3F" w:rsidTr="001E51AD">
        <w:trPr>
          <w:trHeight w:val="2794"/>
          <w:jc w:val="center"/>
        </w:trPr>
        <w:tc>
          <w:tcPr>
            <w:tcW w:w="1814" w:type="dxa"/>
            <w:vAlign w:val="center"/>
          </w:tcPr>
          <w:p w:rsidR="001E51AD" w:rsidRPr="00523A3F" w:rsidRDefault="001E51AD" w:rsidP="00946648">
            <w:pPr>
              <w:jc w:val="center"/>
              <w:rPr>
                <w:rFonts w:ascii="TTKB Dik Temel Abece Body" w:hAnsi="TTKB Dik Temel Abece Body"/>
                <w:sz w:val="48"/>
              </w:rPr>
            </w:pPr>
            <w:r>
              <w:rPr>
                <w:noProof/>
              </w:rPr>
              <w:drawing>
                <wp:inline distT="0" distB="0" distL="0" distR="0">
                  <wp:extent cx="952500" cy="952500"/>
                  <wp:effectExtent l="19050" t="0" r="0" b="0"/>
                  <wp:docPr id="318" name="Resim 3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4" w:type="dxa"/>
            <w:vAlign w:val="center"/>
          </w:tcPr>
          <w:p w:rsidR="001E51AD" w:rsidRPr="00523A3F" w:rsidRDefault="001E51AD" w:rsidP="00946648">
            <w:pPr>
              <w:jc w:val="center"/>
              <w:rPr>
                <w:rFonts w:ascii="TTKB Dik Temel Abece Body" w:hAnsi="TTKB Dik Temel Abece Body"/>
                <w:sz w:val="48"/>
              </w:rPr>
            </w:pPr>
            <w:r>
              <w:rPr>
                <w:noProof/>
              </w:rPr>
              <w:drawing>
                <wp:inline distT="0" distB="0" distL="0" distR="0">
                  <wp:extent cx="866775" cy="723900"/>
                  <wp:effectExtent l="19050" t="0" r="9525" b="0"/>
                  <wp:docPr id="319" name="Resim 9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160" cy="7258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90" w:type="dxa"/>
            <w:vAlign w:val="center"/>
          </w:tcPr>
          <w:p w:rsidR="001E51AD" w:rsidRPr="00523A3F" w:rsidRDefault="001E51AD" w:rsidP="00946648">
            <w:pPr>
              <w:jc w:val="center"/>
              <w:rPr>
                <w:rFonts w:ascii="TTKB Dik Temel Abece Body" w:hAnsi="TTKB Dik Temel Abece Body"/>
                <w:sz w:val="48"/>
              </w:rPr>
            </w:pPr>
            <w:r>
              <w:rPr>
                <w:noProof/>
              </w:rPr>
              <w:drawing>
                <wp:inline distT="0" distB="0" distL="0" distR="0">
                  <wp:extent cx="876300" cy="876300"/>
                  <wp:effectExtent l="0" t="0" r="0" b="0"/>
                  <wp:docPr id="320" name="Resim 14" descr="bow and arrow 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bow and arrow 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vAlign w:val="center"/>
          </w:tcPr>
          <w:p w:rsidR="001E51AD" w:rsidRPr="00523A3F" w:rsidRDefault="001E51AD" w:rsidP="00946648">
            <w:pPr>
              <w:jc w:val="center"/>
              <w:rPr>
                <w:rFonts w:ascii="TTKB Dik Temel Abece Body" w:hAnsi="TTKB Dik Temel Abece Body"/>
                <w:sz w:val="48"/>
              </w:rPr>
            </w:pPr>
            <w:r w:rsidRPr="005D1F4F">
              <w:rPr>
                <w:rFonts w:ascii="TTKB Dik Temel Abece Body" w:hAnsi="TTKB Dik Temel Abece Body"/>
                <w:noProof/>
                <w:sz w:val="48"/>
              </w:rPr>
              <w:drawing>
                <wp:inline distT="0" distB="0" distL="0" distR="0">
                  <wp:extent cx="898770" cy="952500"/>
                  <wp:effectExtent l="19050" t="0" r="0" b="0"/>
                  <wp:docPr id="321" name="Resim 13" descr="mola işaret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mola işaret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062" cy="9602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9" w:type="dxa"/>
            <w:vAlign w:val="center"/>
          </w:tcPr>
          <w:p w:rsidR="001E51AD" w:rsidRPr="00523A3F" w:rsidRDefault="001E51AD" w:rsidP="00946648">
            <w:pPr>
              <w:jc w:val="center"/>
              <w:rPr>
                <w:rFonts w:ascii="TTKB Dik Temel Abece Body" w:hAnsi="TTKB Dik Temel Abece Body"/>
                <w:sz w:val="48"/>
              </w:rPr>
            </w:pPr>
            <w:r>
              <w:rPr>
                <w:noProof/>
              </w:rPr>
              <w:drawing>
                <wp:inline distT="0" distB="0" distL="0" distR="0">
                  <wp:extent cx="923925" cy="923925"/>
                  <wp:effectExtent l="19050" t="0" r="9525" b="0"/>
                  <wp:docPr id="322" name="Resim 6" descr="iron 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ron 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4" w:type="dxa"/>
            <w:vAlign w:val="center"/>
          </w:tcPr>
          <w:p w:rsidR="001E51AD" w:rsidRPr="00523A3F" w:rsidRDefault="001E51AD" w:rsidP="00946648">
            <w:pPr>
              <w:jc w:val="center"/>
              <w:rPr>
                <w:rFonts w:ascii="TTKB Dik Temel Abece Body" w:hAnsi="TTKB Dik Temel Abece Body"/>
                <w:sz w:val="48"/>
              </w:rPr>
            </w:pPr>
            <w:r w:rsidRPr="005D1F4F">
              <w:rPr>
                <w:rFonts w:ascii="TTKB Dik Temel Abece Body" w:hAnsi="TTKB Dik Temel Abece Body"/>
                <w:noProof/>
                <w:sz w:val="48"/>
              </w:rPr>
              <w:drawing>
                <wp:inline distT="0" distB="0" distL="0" distR="0">
                  <wp:extent cx="838200" cy="838200"/>
                  <wp:effectExtent l="19050" t="0" r="0" b="0"/>
                  <wp:docPr id="323" name="Resim 26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51AD" w:rsidRPr="00523A3F" w:rsidTr="001E51AD">
        <w:trPr>
          <w:trHeight w:val="707"/>
          <w:jc w:val="center"/>
        </w:trPr>
        <w:tc>
          <w:tcPr>
            <w:tcW w:w="1814" w:type="dxa"/>
            <w:vAlign w:val="center"/>
          </w:tcPr>
          <w:p w:rsidR="001E51AD" w:rsidRPr="00523A3F" w:rsidRDefault="000F34F0" w:rsidP="00946648">
            <w:pPr>
              <w:jc w:val="center"/>
              <w:rPr>
                <w:rFonts w:ascii="TTKB Dik Temel Abece Body" w:hAnsi="TTKB Dik Temel Abece Body"/>
                <w:sz w:val="48"/>
              </w:rPr>
            </w:pPr>
            <w:r w:rsidRPr="000F34F0">
              <w:rPr>
                <w:noProof/>
                <w:lang w:eastAsia="en-US"/>
              </w:rPr>
              <w:pict>
                <v:group id="Grup 290" o:spid="_x0000_s1565" style="position:absolute;left:0;text-align:left;margin-left:-2.45pt;margin-top:-.5pt;width:521.6pt;height:36.2pt;z-index:251897856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">
                  <v:shape id="Freeform 3" o:spid="_x0000_s1566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567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Group 5" o:spid="_x0000_s156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rect id="Rectangle 6" o:spid="_x0000_s156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      <v:path arrowok="t"/>
                      </v:rect>
                      <v:rect id="Rectangle 7" o:spid="_x0000_s157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      <v:path arrowok="t"/>
                      </v:rect>
                      <v:rect id="Rectangle 8" o:spid="_x0000_s157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      <v:path arrowok="t"/>
                      </v:rect>
                    </v:group>
                    <v:group id="Group 9" o:spid="_x0000_s157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<v:shape id="Freeform 10" o:spid="_x0000_s157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5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57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5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57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57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57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    <v:shape id="Freeform 17" o:spid="_x0000_s15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5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5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5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58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58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58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58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58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58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59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59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shape id="Freeform 29" o:spid="_x0000_s159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59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59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59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59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59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59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<v:shape id="Freeform 36" o:spid="_x0000_s159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60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60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60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60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60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</w:p>
        </w:tc>
        <w:tc>
          <w:tcPr>
            <w:tcW w:w="1794" w:type="dxa"/>
            <w:vAlign w:val="center"/>
          </w:tcPr>
          <w:p w:rsidR="001E51AD" w:rsidRPr="00523A3F" w:rsidRDefault="001E51AD" w:rsidP="00946648">
            <w:pPr>
              <w:jc w:val="center"/>
              <w:rPr>
                <w:rFonts w:ascii="TTKB Dik Temel Abece Body" w:hAnsi="TTKB Dik Temel Abece Body"/>
                <w:sz w:val="48"/>
              </w:rPr>
            </w:pPr>
          </w:p>
        </w:tc>
        <w:tc>
          <w:tcPr>
            <w:tcW w:w="1790" w:type="dxa"/>
            <w:vAlign w:val="center"/>
          </w:tcPr>
          <w:p w:rsidR="001E51AD" w:rsidRPr="00523A3F" w:rsidRDefault="001E51AD" w:rsidP="00946648">
            <w:pPr>
              <w:jc w:val="center"/>
              <w:rPr>
                <w:rFonts w:ascii="TTKB Dik Temel Abece Body" w:hAnsi="TTKB Dik Temel Abece Body"/>
                <w:sz w:val="48"/>
              </w:rPr>
            </w:pPr>
          </w:p>
        </w:tc>
        <w:tc>
          <w:tcPr>
            <w:tcW w:w="1800" w:type="dxa"/>
            <w:vAlign w:val="center"/>
          </w:tcPr>
          <w:p w:rsidR="001E51AD" w:rsidRPr="00523A3F" w:rsidRDefault="001E51AD" w:rsidP="00946648">
            <w:pPr>
              <w:jc w:val="center"/>
              <w:rPr>
                <w:rFonts w:ascii="TTKB Dik Temel Abece Body" w:hAnsi="TTKB Dik Temel Abece Body"/>
                <w:sz w:val="48"/>
              </w:rPr>
            </w:pPr>
          </w:p>
        </w:tc>
        <w:tc>
          <w:tcPr>
            <w:tcW w:w="1809" w:type="dxa"/>
            <w:vAlign w:val="center"/>
          </w:tcPr>
          <w:p w:rsidR="001E51AD" w:rsidRPr="00523A3F" w:rsidRDefault="001E51AD" w:rsidP="00946648">
            <w:pPr>
              <w:jc w:val="center"/>
              <w:rPr>
                <w:rFonts w:ascii="TTKB Dik Temel Abece Body" w:hAnsi="TTKB Dik Temel Abece Body"/>
                <w:sz w:val="48"/>
              </w:rPr>
            </w:pPr>
          </w:p>
        </w:tc>
        <w:tc>
          <w:tcPr>
            <w:tcW w:w="1454" w:type="dxa"/>
            <w:vAlign w:val="center"/>
          </w:tcPr>
          <w:p w:rsidR="001E51AD" w:rsidRPr="00523A3F" w:rsidRDefault="001E51AD" w:rsidP="00946648">
            <w:pPr>
              <w:jc w:val="center"/>
              <w:rPr>
                <w:rFonts w:ascii="TTKB Dik Temel Abece Body" w:hAnsi="TTKB Dik Temel Abece Body"/>
                <w:sz w:val="48"/>
              </w:rPr>
            </w:pPr>
          </w:p>
        </w:tc>
      </w:tr>
    </w:tbl>
    <w:p w:rsidR="001E51AD" w:rsidRDefault="001E51AD" w:rsidP="001E51AD"/>
    <w:p w:rsidR="001E51AD" w:rsidRPr="004967E9" w:rsidRDefault="001E51AD" w:rsidP="001E51AD">
      <w:pPr>
        <w:rPr>
          <w:rFonts w:ascii="Kayra Aydin" w:hAnsi="Kayra Aydin"/>
        </w:rPr>
      </w:pPr>
      <w:r w:rsidRPr="004967E9">
        <w:rPr>
          <w:rFonts w:ascii="Kayra Aydin" w:hAnsi="Kayra Aydin"/>
        </w:rPr>
        <w:t>Kelimeler: yanak, un, ok, mola, ütü, toka</w:t>
      </w:r>
    </w:p>
    <w:p w:rsidR="001E51AD" w:rsidRDefault="001E51AD" w:rsidP="001E51AD">
      <w:pPr>
        <w:jc w:val="center"/>
        <w:rPr>
          <w:rFonts w:ascii="TTKB Dik Temel Abece Body" w:hAnsi="TTKB Dik Temel Abece Body"/>
          <w:sz w:val="32"/>
          <w:u w:val="single"/>
        </w:rPr>
      </w:pPr>
    </w:p>
    <w:p w:rsidR="001E51AD" w:rsidRPr="004967E9" w:rsidRDefault="001E51AD" w:rsidP="001E51AD">
      <w:pPr>
        <w:jc w:val="center"/>
        <w:rPr>
          <w:rFonts w:ascii="Kayra Aydin" w:hAnsi="Kayra Aydin"/>
          <w:sz w:val="32"/>
          <w:u w:val="single"/>
        </w:rPr>
      </w:pPr>
      <w:r w:rsidRPr="004967E9">
        <w:rPr>
          <w:rFonts w:ascii="Kayra Aydin" w:hAnsi="Kayra Aydin"/>
          <w:sz w:val="32"/>
          <w:u w:val="single"/>
        </w:rPr>
        <w:lastRenderedPageBreak/>
        <w:t>BUL-BOYA</w:t>
      </w:r>
    </w:p>
    <w:tbl>
      <w:tblPr>
        <w:tblStyle w:val="TabloKlavuzu"/>
        <w:tblW w:w="0" w:type="auto"/>
        <w:jc w:val="center"/>
        <w:tblLook w:val="04A0"/>
      </w:tblPr>
      <w:tblGrid>
        <w:gridCol w:w="707"/>
        <w:gridCol w:w="707"/>
        <w:gridCol w:w="707"/>
        <w:gridCol w:w="707"/>
        <w:gridCol w:w="707"/>
        <w:gridCol w:w="707"/>
        <w:gridCol w:w="707"/>
        <w:gridCol w:w="707"/>
        <w:gridCol w:w="707"/>
        <w:gridCol w:w="707"/>
        <w:gridCol w:w="707"/>
      </w:tblGrid>
      <w:tr w:rsidR="001E51AD" w:rsidRPr="004967E9" w:rsidTr="00946648">
        <w:trPr>
          <w:trHeight w:val="604"/>
          <w:jc w:val="center"/>
        </w:trPr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t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i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l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k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i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m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a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k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i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n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e</w:t>
            </w:r>
            <w:proofErr w:type="gramEnd"/>
          </w:p>
        </w:tc>
      </w:tr>
      <w:tr w:rsidR="001E51AD" w:rsidRPr="004967E9" w:rsidTr="00946648">
        <w:trPr>
          <w:trHeight w:val="604"/>
          <w:jc w:val="center"/>
        </w:trPr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a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l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o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k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u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m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p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c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v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b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f</w:t>
            </w:r>
            <w:proofErr w:type="gramEnd"/>
          </w:p>
        </w:tc>
      </w:tr>
      <w:tr w:rsidR="001E51AD" w:rsidRPr="004967E9" w:rsidTr="00946648">
        <w:trPr>
          <w:trHeight w:val="604"/>
          <w:jc w:val="center"/>
        </w:trPr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k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ü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t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ü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k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e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ü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s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k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k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e</w:t>
            </w:r>
            <w:proofErr w:type="gramEnd"/>
          </w:p>
        </w:tc>
      </w:tr>
      <w:tr w:rsidR="001E51AD" w:rsidRPr="004967E9" w:rsidTr="00946648">
        <w:trPr>
          <w:trHeight w:val="604"/>
          <w:jc w:val="center"/>
        </w:trPr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t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ş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o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t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m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r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t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k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o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m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y</w:t>
            </w:r>
            <w:proofErr w:type="gramEnd"/>
          </w:p>
        </w:tc>
      </w:tr>
      <w:tr w:rsidR="001E51AD" w:rsidRPr="004967E9" w:rsidTr="00946648">
        <w:trPr>
          <w:trHeight w:val="604"/>
          <w:jc w:val="center"/>
        </w:trPr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ü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e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k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y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u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j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ü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l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y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e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a</w:t>
            </w:r>
            <w:proofErr w:type="gramEnd"/>
          </w:p>
        </w:tc>
      </w:tr>
      <w:tr w:rsidR="001E51AD" w:rsidRPr="004967E9" w:rsidTr="00946648">
        <w:trPr>
          <w:trHeight w:val="604"/>
          <w:jc w:val="center"/>
        </w:trPr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y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d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u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o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ı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o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l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p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u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o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n</w:t>
            </w:r>
            <w:proofErr w:type="gramEnd"/>
          </w:p>
        </w:tc>
      </w:tr>
      <w:tr w:rsidR="001E51AD" w:rsidRPr="004967E9" w:rsidTr="00946648">
        <w:trPr>
          <w:trHeight w:val="628"/>
          <w:jc w:val="center"/>
        </w:trPr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l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ş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l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d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m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ş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e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m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n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d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a</w:t>
            </w:r>
            <w:proofErr w:type="gramEnd"/>
          </w:p>
        </w:tc>
      </w:tr>
      <w:tr w:rsidR="001E51AD" w:rsidRPr="004967E9" w:rsidTr="00946648">
        <w:trPr>
          <w:trHeight w:val="628"/>
          <w:jc w:val="center"/>
        </w:trPr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ü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e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i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k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l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i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m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o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e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ş</w:t>
            </w:r>
            <w:proofErr w:type="gramEnd"/>
          </w:p>
        </w:tc>
        <w:tc>
          <w:tcPr>
            <w:tcW w:w="707" w:type="dxa"/>
            <w:vAlign w:val="center"/>
          </w:tcPr>
          <w:p w:rsidR="001E51AD" w:rsidRPr="004967E9" w:rsidRDefault="001E51AD" w:rsidP="00946648">
            <w:pPr>
              <w:jc w:val="center"/>
              <w:rPr>
                <w:rFonts w:ascii="Kayra Aydin" w:hAnsi="Kayra Aydin"/>
                <w:sz w:val="48"/>
              </w:rPr>
            </w:pPr>
            <w:proofErr w:type="gramStart"/>
            <w:r w:rsidRPr="004967E9">
              <w:rPr>
                <w:rFonts w:ascii="Kayra Aydin" w:hAnsi="Kayra Aydin"/>
                <w:sz w:val="48"/>
              </w:rPr>
              <w:t>k</w:t>
            </w:r>
            <w:proofErr w:type="gramEnd"/>
          </w:p>
        </w:tc>
      </w:tr>
    </w:tbl>
    <w:p w:rsidR="001E51AD" w:rsidRPr="004967E9" w:rsidRDefault="001E51AD" w:rsidP="001E51AD">
      <w:pPr>
        <w:jc w:val="center"/>
        <w:rPr>
          <w:rFonts w:ascii="Kayra Aydin" w:hAnsi="Kayra Aydin"/>
          <w:u w:val="single"/>
        </w:rPr>
      </w:pPr>
    </w:p>
    <w:tbl>
      <w:tblPr>
        <w:tblStyle w:val="TabloKlavuzu"/>
        <w:tblW w:w="10490" w:type="dxa"/>
        <w:tblInd w:w="-459" w:type="dxa"/>
        <w:shd w:val="clear" w:color="auto" w:fill="D9D9D9" w:themeFill="background1" w:themeFillShade="D9"/>
        <w:tblLook w:val="04A0"/>
      </w:tblPr>
      <w:tblGrid>
        <w:gridCol w:w="1922"/>
        <w:gridCol w:w="2206"/>
        <w:gridCol w:w="2207"/>
        <w:gridCol w:w="2207"/>
        <w:gridCol w:w="1948"/>
      </w:tblGrid>
      <w:tr w:rsidR="001E51AD" w:rsidRPr="001E51AD" w:rsidTr="001E51AD">
        <w:trPr>
          <w:trHeight w:val="555"/>
        </w:trPr>
        <w:tc>
          <w:tcPr>
            <w:tcW w:w="1922" w:type="dxa"/>
            <w:shd w:val="clear" w:color="auto" w:fill="D9D9D9" w:themeFill="background1" w:themeFillShade="D9"/>
            <w:vAlign w:val="center"/>
          </w:tcPr>
          <w:p w:rsidR="001E51AD" w:rsidRPr="001E51AD" w:rsidRDefault="001E51AD" w:rsidP="00946648">
            <w:pPr>
              <w:jc w:val="center"/>
              <w:rPr>
                <w:rFonts w:ascii="Kayra Aydin" w:hAnsi="Kayra Aydin"/>
                <w:sz w:val="40"/>
                <w:szCs w:val="40"/>
              </w:rPr>
            </w:pPr>
            <w:proofErr w:type="gramStart"/>
            <w:r w:rsidRPr="001E51AD">
              <w:rPr>
                <w:rFonts w:ascii="Kayra Aydin" w:hAnsi="Kayra Aydin"/>
                <w:sz w:val="40"/>
                <w:szCs w:val="40"/>
              </w:rPr>
              <w:t>kütük</w:t>
            </w:r>
            <w:proofErr w:type="gramEnd"/>
          </w:p>
        </w:tc>
        <w:tc>
          <w:tcPr>
            <w:tcW w:w="2206" w:type="dxa"/>
            <w:shd w:val="clear" w:color="auto" w:fill="D9D9D9" w:themeFill="background1" w:themeFillShade="D9"/>
            <w:vAlign w:val="center"/>
          </w:tcPr>
          <w:p w:rsidR="001E51AD" w:rsidRPr="001E51AD" w:rsidRDefault="001E51AD" w:rsidP="00946648">
            <w:pPr>
              <w:jc w:val="center"/>
              <w:rPr>
                <w:rFonts w:ascii="Kayra Aydin" w:hAnsi="Kayra Aydin"/>
                <w:sz w:val="40"/>
                <w:szCs w:val="40"/>
              </w:rPr>
            </w:pPr>
            <w:proofErr w:type="gramStart"/>
            <w:r w:rsidRPr="001E51AD">
              <w:rPr>
                <w:rFonts w:ascii="Kayra Aydin" w:hAnsi="Kayra Aydin"/>
                <w:sz w:val="40"/>
                <w:szCs w:val="40"/>
              </w:rPr>
              <w:t>okul</w:t>
            </w:r>
            <w:proofErr w:type="gramEnd"/>
          </w:p>
        </w:tc>
        <w:tc>
          <w:tcPr>
            <w:tcW w:w="2207" w:type="dxa"/>
            <w:shd w:val="clear" w:color="auto" w:fill="D9D9D9" w:themeFill="background1" w:themeFillShade="D9"/>
            <w:vAlign w:val="center"/>
          </w:tcPr>
          <w:p w:rsidR="001E51AD" w:rsidRPr="001E51AD" w:rsidRDefault="001E51AD" w:rsidP="00946648">
            <w:pPr>
              <w:jc w:val="center"/>
              <w:rPr>
                <w:rFonts w:ascii="Kayra Aydin" w:hAnsi="Kayra Aydin"/>
                <w:sz w:val="40"/>
                <w:szCs w:val="40"/>
              </w:rPr>
            </w:pPr>
            <w:proofErr w:type="gramStart"/>
            <w:r w:rsidRPr="001E51AD">
              <w:rPr>
                <w:rFonts w:ascii="Kayra Aydin" w:hAnsi="Kayra Aydin"/>
                <w:sz w:val="40"/>
                <w:szCs w:val="40"/>
              </w:rPr>
              <w:t>tilki</w:t>
            </w:r>
            <w:proofErr w:type="gramEnd"/>
          </w:p>
        </w:tc>
        <w:tc>
          <w:tcPr>
            <w:tcW w:w="2207" w:type="dxa"/>
            <w:shd w:val="clear" w:color="auto" w:fill="D9D9D9" w:themeFill="background1" w:themeFillShade="D9"/>
            <w:vAlign w:val="center"/>
          </w:tcPr>
          <w:p w:rsidR="001E51AD" w:rsidRPr="001E51AD" w:rsidRDefault="001E51AD" w:rsidP="00946648">
            <w:pPr>
              <w:jc w:val="center"/>
              <w:rPr>
                <w:rFonts w:ascii="Kayra Aydin" w:hAnsi="Kayra Aydin"/>
                <w:sz w:val="40"/>
                <w:szCs w:val="40"/>
              </w:rPr>
            </w:pPr>
            <w:proofErr w:type="gramStart"/>
            <w:r w:rsidRPr="001E51AD">
              <w:rPr>
                <w:rFonts w:ascii="Kayra Aydin" w:hAnsi="Kayra Aydin"/>
                <w:sz w:val="40"/>
                <w:szCs w:val="40"/>
              </w:rPr>
              <w:t>ütüle</w:t>
            </w:r>
            <w:proofErr w:type="gramEnd"/>
          </w:p>
        </w:tc>
        <w:tc>
          <w:tcPr>
            <w:tcW w:w="1948" w:type="dxa"/>
            <w:shd w:val="clear" w:color="auto" w:fill="D9D9D9" w:themeFill="background1" w:themeFillShade="D9"/>
            <w:vAlign w:val="center"/>
          </w:tcPr>
          <w:p w:rsidR="001E51AD" w:rsidRPr="001E51AD" w:rsidRDefault="001E51AD" w:rsidP="00946648">
            <w:pPr>
              <w:jc w:val="center"/>
              <w:rPr>
                <w:rFonts w:ascii="Kayra Aydin" w:hAnsi="Kayra Aydin"/>
                <w:sz w:val="40"/>
                <w:szCs w:val="40"/>
              </w:rPr>
            </w:pPr>
            <w:proofErr w:type="gramStart"/>
            <w:r w:rsidRPr="001E51AD">
              <w:rPr>
                <w:rFonts w:ascii="Kayra Aydin" w:hAnsi="Kayra Aydin"/>
                <w:sz w:val="40"/>
                <w:szCs w:val="40"/>
              </w:rPr>
              <w:t>lokum</w:t>
            </w:r>
            <w:proofErr w:type="gramEnd"/>
          </w:p>
        </w:tc>
      </w:tr>
      <w:tr w:rsidR="001E51AD" w:rsidRPr="001E51AD" w:rsidTr="001E51AD">
        <w:trPr>
          <w:trHeight w:val="577"/>
        </w:trPr>
        <w:tc>
          <w:tcPr>
            <w:tcW w:w="1922" w:type="dxa"/>
            <w:shd w:val="clear" w:color="auto" w:fill="D9D9D9" w:themeFill="background1" w:themeFillShade="D9"/>
            <w:vAlign w:val="center"/>
          </w:tcPr>
          <w:p w:rsidR="001E51AD" w:rsidRPr="001E51AD" w:rsidRDefault="001E51AD" w:rsidP="00946648">
            <w:pPr>
              <w:jc w:val="center"/>
              <w:rPr>
                <w:rFonts w:ascii="Kayra Aydin" w:hAnsi="Kayra Aydin"/>
                <w:sz w:val="40"/>
                <w:szCs w:val="40"/>
              </w:rPr>
            </w:pPr>
            <w:proofErr w:type="gramStart"/>
            <w:r w:rsidRPr="001E51AD">
              <w:rPr>
                <w:rFonts w:ascii="Kayra Aydin" w:hAnsi="Kayra Aydin"/>
                <w:sz w:val="40"/>
                <w:szCs w:val="40"/>
              </w:rPr>
              <w:t>tüylü</w:t>
            </w:r>
            <w:proofErr w:type="gramEnd"/>
          </w:p>
        </w:tc>
        <w:tc>
          <w:tcPr>
            <w:tcW w:w="2206" w:type="dxa"/>
            <w:shd w:val="clear" w:color="auto" w:fill="D9D9D9" w:themeFill="background1" w:themeFillShade="D9"/>
            <w:vAlign w:val="center"/>
          </w:tcPr>
          <w:p w:rsidR="001E51AD" w:rsidRPr="001E51AD" w:rsidRDefault="001E51AD" w:rsidP="00946648">
            <w:pPr>
              <w:jc w:val="center"/>
              <w:rPr>
                <w:rFonts w:ascii="Kayra Aydin" w:hAnsi="Kayra Aydin"/>
                <w:sz w:val="40"/>
                <w:szCs w:val="40"/>
              </w:rPr>
            </w:pPr>
            <w:proofErr w:type="gramStart"/>
            <w:r w:rsidRPr="001E51AD">
              <w:rPr>
                <w:rFonts w:ascii="Kayra Aydin" w:hAnsi="Kayra Aydin"/>
                <w:sz w:val="40"/>
                <w:szCs w:val="40"/>
              </w:rPr>
              <w:t>iklim</w:t>
            </w:r>
            <w:proofErr w:type="gramEnd"/>
          </w:p>
        </w:tc>
        <w:tc>
          <w:tcPr>
            <w:tcW w:w="2207" w:type="dxa"/>
            <w:shd w:val="clear" w:color="auto" w:fill="D9D9D9" w:themeFill="background1" w:themeFillShade="D9"/>
            <w:vAlign w:val="center"/>
          </w:tcPr>
          <w:p w:rsidR="001E51AD" w:rsidRPr="001E51AD" w:rsidRDefault="001E51AD" w:rsidP="00946648">
            <w:pPr>
              <w:jc w:val="center"/>
              <w:rPr>
                <w:rFonts w:ascii="Kayra Aydin" w:hAnsi="Kayra Aydin"/>
                <w:sz w:val="40"/>
                <w:szCs w:val="40"/>
              </w:rPr>
            </w:pPr>
            <w:proofErr w:type="gramStart"/>
            <w:r w:rsidRPr="001E51AD">
              <w:rPr>
                <w:rFonts w:ascii="Kayra Aydin" w:hAnsi="Kayra Aydin"/>
                <w:sz w:val="40"/>
                <w:szCs w:val="40"/>
              </w:rPr>
              <w:t>koyun</w:t>
            </w:r>
            <w:proofErr w:type="gramEnd"/>
          </w:p>
        </w:tc>
        <w:tc>
          <w:tcPr>
            <w:tcW w:w="2207" w:type="dxa"/>
            <w:shd w:val="clear" w:color="auto" w:fill="D9D9D9" w:themeFill="background1" w:themeFillShade="D9"/>
            <w:vAlign w:val="center"/>
          </w:tcPr>
          <w:p w:rsidR="001E51AD" w:rsidRPr="001E51AD" w:rsidRDefault="001E51AD" w:rsidP="00946648">
            <w:pPr>
              <w:jc w:val="center"/>
              <w:rPr>
                <w:rFonts w:ascii="Kayra Aydin" w:hAnsi="Kayra Aydin"/>
                <w:sz w:val="40"/>
                <w:szCs w:val="40"/>
              </w:rPr>
            </w:pPr>
            <w:proofErr w:type="gramStart"/>
            <w:r w:rsidRPr="001E51AD">
              <w:rPr>
                <w:rFonts w:ascii="Kayra Aydin" w:hAnsi="Kayra Aydin"/>
                <w:sz w:val="40"/>
                <w:szCs w:val="40"/>
              </w:rPr>
              <w:t>makine</w:t>
            </w:r>
            <w:proofErr w:type="gramEnd"/>
          </w:p>
        </w:tc>
        <w:tc>
          <w:tcPr>
            <w:tcW w:w="1948" w:type="dxa"/>
            <w:shd w:val="clear" w:color="auto" w:fill="D9D9D9" w:themeFill="background1" w:themeFillShade="D9"/>
            <w:vAlign w:val="center"/>
          </w:tcPr>
          <w:p w:rsidR="001E51AD" w:rsidRPr="001E51AD" w:rsidRDefault="001E51AD" w:rsidP="00946648">
            <w:pPr>
              <w:jc w:val="center"/>
              <w:rPr>
                <w:rFonts w:ascii="Kayra Aydin" w:hAnsi="Kayra Aydin"/>
                <w:sz w:val="40"/>
                <w:szCs w:val="40"/>
              </w:rPr>
            </w:pPr>
            <w:proofErr w:type="gramStart"/>
            <w:r w:rsidRPr="001E51AD">
              <w:rPr>
                <w:rFonts w:ascii="Kayra Aydin" w:hAnsi="Kayra Aydin"/>
                <w:sz w:val="40"/>
                <w:szCs w:val="40"/>
              </w:rPr>
              <w:t>yanak</w:t>
            </w:r>
            <w:proofErr w:type="gramEnd"/>
          </w:p>
        </w:tc>
      </w:tr>
    </w:tbl>
    <w:p w:rsidR="004357D1" w:rsidRDefault="004357D1" w:rsidP="004357D1">
      <w:pPr>
        <w:tabs>
          <w:tab w:val="right" w:pos="10489"/>
        </w:tabs>
        <w:rPr>
          <w:rFonts w:ascii="TTKB Dik Temel Abece" w:hAnsi="TTKB Dik Temel Abece"/>
          <w:sz w:val="72"/>
          <w:szCs w:val="72"/>
        </w:rPr>
      </w:pPr>
    </w:p>
    <w:p w:rsidR="004357D1" w:rsidRPr="0069179C" w:rsidRDefault="004357D1" w:rsidP="0069179C">
      <w:pPr>
        <w:rPr>
          <w:rFonts w:ascii="TTKB Dik Temel Abece" w:hAnsi="TTKB Dik Temel Abece"/>
          <w:sz w:val="72"/>
          <w:szCs w:val="72"/>
        </w:rPr>
      </w:pPr>
    </w:p>
    <w:sectPr w:rsidR="004357D1" w:rsidRPr="0069179C" w:rsidSect="001E51AD">
      <w:pgSz w:w="11906" w:h="16838"/>
      <w:pgMar w:top="709" w:right="424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501C" w:rsidRDefault="0052501C" w:rsidP="00AF138E">
      <w:pPr>
        <w:spacing w:after="0" w:line="240" w:lineRule="auto"/>
      </w:pPr>
      <w:r>
        <w:separator/>
      </w:r>
    </w:p>
  </w:endnote>
  <w:endnote w:type="continuationSeparator" w:id="0">
    <w:p w:rsidR="0052501C" w:rsidRDefault="0052501C" w:rsidP="00AF13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UZO1">
    <w:altName w:val="Courier New"/>
    <w:charset w:val="A2"/>
    <w:family w:val="auto"/>
    <w:pitch w:val="variable"/>
    <w:sig w:usb0="00000001" w:usb1="0000004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TKB Dik Temel Abece Body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501C" w:rsidRDefault="0052501C" w:rsidP="00AF138E">
      <w:pPr>
        <w:spacing w:after="0" w:line="240" w:lineRule="auto"/>
      </w:pPr>
      <w:r>
        <w:separator/>
      </w:r>
    </w:p>
  </w:footnote>
  <w:footnote w:type="continuationSeparator" w:id="0">
    <w:p w:rsidR="0052501C" w:rsidRDefault="0052501C" w:rsidP="00AF138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21650"/>
    <w:rsid w:val="00074FBF"/>
    <w:rsid w:val="00084B71"/>
    <w:rsid w:val="000A74BD"/>
    <w:rsid w:val="000B1199"/>
    <w:rsid w:val="000E70BA"/>
    <w:rsid w:val="000F34F0"/>
    <w:rsid w:val="00123094"/>
    <w:rsid w:val="00143783"/>
    <w:rsid w:val="00170688"/>
    <w:rsid w:val="001770C2"/>
    <w:rsid w:val="001819C0"/>
    <w:rsid w:val="001E51AD"/>
    <w:rsid w:val="001E5259"/>
    <w:rsid w:val="001F5A93"/>
    <w:rsid w:val="002C0CBB"/>
    <w:rsid w:val="002E43D2"/>
    <w:rsid w:val="00334187"/>
    <w:rsid w:val="003721D6"/>
    <w:rsid w:val="00377A26"/>
    <w:rsid w:val="00394A6D"/>
    <w:rsid w:val="004357D1"/>
    <w:rsid w:val="00496FA4"/>
    <w:rsid w:val="004C4ED9"/>
    <w:rsid w:val="00501CF1"/>
    <w:rsid w:val="00503B56"/>
    <w:rsid w:val="0052501C"/>
    <w:rsid w:val="00644099"/>
    <w:rsid w:val="00650B3E"/>
    <w:rsid w:val="0069179C"/>
    <w:rsid w:val="00737424"/>
    <w:rsid w:val="007A24CE"/>
    <w:rsid w:val="007D2739"/>
    <w:rsid w:val="007F64BA"/>
    <w:rsid w:val="008E294D"/>
    <w:rsid w:val="00913192"/>
    <w:rsid w:val="00921650"/>
    <w:rsid w:val="009D28E6"/>
    <w:rsid w:val="009F1F66"/>
    <w:rsid w:val="00A05DDA"/>
    <w:rsid w:val="00A269D8"/>
    <w:rsid w:val="00AD1B1C"/>
    <w:rsid w:val="00AF138E"/>
    <w:rsid w:val="00B33495"/>
    <w:rsid w:val="00B8059E"/>
    <w:rsid w:val="00C01D39"/>
    <w:rsid w:val="00C07352"/>
    <w:rsid w:val="00C94A0B"/>
    <w:rsid w:val="00D14B66"/>
    <w:rsid w:val="00D4633B"/>
    <w:rsid w:val="00DB65BE"/>
    <w:rsid w:val="00DE2459"/>
    <w:rsid w:val="00DF7719"/>
    <w:rsid w:val="00EA1162"/>
    <w:rsid w:val="00EC4A16"/>
    <w:rsid w:val="00ED0F68"/>
    <w:rsid w:val="00F36768"/>
    <w:rsid w:val="00F805E2"/>
    <w:rsid w:val="00FB63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 strokecolor="none [2408]">
      <v:fill color="white" opacity="0"/>
      <v:stroke color="none [2408]" weight="1.5pt"/>
    </o:shapedefaults>
    <o:shapelayout v:ext="edit">
      <o:idmap v:ext="edit" data="1"/>
      <o:rules v:ext="edit">
        <o:r id="V:Rule3" type="connector" idref="#AutoShape 30"/>
        <o:r id="V:Rule4" type="connector" idref="#AutoShape 31"/>
        <o:r id="V:Rule5" type="connector" idref="#AutoShape 30"/>
        <o:r id="V:Rule6" type="connector" idref="#AutoShape 31"/>
        <o:r id="V:Rule7" type="connector" idref="#AutoShape 30"/>
        <o:r id="V:Rule8" type="connector" idref="#AutoShape 31"/>
        <o:r id="V:Rule9" type="connector" idref="#AutoShape 30"/>
        <o:r id="V:Rule10" type="connector" idref="#AutoShape 31"/>
        <o:r id="V:Rule11" type="connector" idref="#AutoShape 30"/>
        <o:r id="V:Rule12" type="connector" idref="#AutoShape 31"/>
        <o:r id="V:Rule13" type="connector" idref="#AutoShape 30"/>
        <o:r id="V:Rule14" type="connector" idref="#AutoShape 31"/>
        <o:r id="V:Rule15" type="connector" idref="#AutoShape 30"/>
        <o:r id="V:Rule16" type="connector" idref="#AutoShape 31"/>
        <o:r id="V:Rule33" type="connector" idref="#AutoShape 30"/>
        <o:r id="V:Rule34" type="connector" idref="#AutoShape 31"/>
        <o:r id="V:Rule35" type="connector" idref="#AutoShape 30"/>
        <o:r id="V:Rule36" type="connector" idref="#AutoShape 31"/>
        <o:r id="V:Rule37" type="connector" idref="#AutoShape 30"/>
        <o:r id="V:Rule38" type="connector" idref="#AutoShape 31"/>
        <o:r id="V:Rule39" type="connector" idref="#AutoShape 30"/>
        <o:r id="V:Rule40" type="connector" idref="#AutoShape 31"/>
        <o:r id="V:Rule41" type="connector" idref="#AutoShape 30"/>
        <o:r id="V:Rule42" type="connector" idref="#AutoShape 31"/>
        <o:r id="V:Rule43" type="connector" idref="#AutoShape 30"/>
        <o:r id="V:Rule44" type="connector" idref="#AutoShape 31"/>
        <o:r id="V:Rule45" type="connector" idref="#AutoShape 30"/>
        <o:r id="V:Rule46" type="connector" idref="#AutoShape 31"/>
        <o:r id="V:Rule47" type="connector" idref="#AutoShape 30"/>
        <o:r id="V:Rule48" type="connector" idref="#AutoShape 31"/>
        <o:r id="V:Rule49" type="connector" idref="#AutoShape 30"/>
        <o:r id="V:Rule50" type="connector" idref="#AutoShape 31"/>
        <o:r id="V:Rule52" type="connector" idref="#AutoShape 30"/>
        <o:r id="V:Rule53" type="connector" idref="#AutoShape 31"/>
        <o:r id="V:Rule54" type="connector" idref="#AutoShape 30"/>
        <o:r id="V:Rule55" type="connector" idref="#AutoShape 31"/>
        <o:r id="V:Rule56" type="connector" idref="#AutoShape 30"/>
        <o:r id="V:Rule57" type="connector" idref="#AutoShape 31"/>
        <o:r id="V:Rule58" type="connector" idref="#AutoShape 30"/>
        <o:r id="V:Rule59" type="connector" idref="#AutoShape 31"/>
        <o:r id="V:Rule60" type="connector" idref="#AutoShape 30"/>
        <o:r id="V:Rule61" type="connector" idref="#AutoShape 31"/>
        <o:r id="V:Rule62" type="connector" idref="#AutoShape 30"/>
        <o:r id="V:Rule63" type="connector" idref="#AutoShape 31"/>
        <o:r id="V:Rule64" type="connector" idref="#AutoShape 30"/>
        <o:r id="V:Rule65" type="connector" idref="#AutoShape 31"/>
        <o:r id="V:Rule66" type="connector" idref="#AutoShape 30"/>
        <o:r id="V:Rule67" type="connector" idref="#AutoShape 31"/>
        <o:r id="V:Rule68" type="connector" idref="#AutoShape 30"/>
        <o:r id="V:Rule69" type="connector" idref="#AutoShape 31"/>
        <o:r id="V:Rule70" type="connector" idref="#AutoShape 30"/>
        <o:r id="V:Rule71" type="connector" idref="#AutoShape 31"/>
        <o:r id="V:Rule72" type="connector" idref="#AutoShape 30"/>
        <o:r id="V:Rule73" type="connector" idref="#AutoShape 31"/>
        <o:r id="V:Rule74" type="connector" idref="#AutoShape 30"/>
        <o:r id="V:Rule75" type="connector" idref="#AutoShape 31"/>
        <o:r id="V:Rule76" type="connector" idref="#AutoShape 30"/>
        <o:r id="V:Rule77" type="connector" idref="#AutoShape 31"/>
        <o:r id="V:Rule78" type="connector" idref="#AutoShape 30"/>
        <o:r id="V:Rule79" type="connector" idref="#AutoShape 31"/>
        <o:r id="V:Rule80" type="connector" idref="#AutoShape 30"/>
        <o:r id="V:Rule81" type="connector" idref="#AutoShape 31"/>
        <o:r id="V:Rule82" type="connector" idref="#AutoShape 30"/>
        <o:r id="V:Rule83" type="connector" idref="#AutoShape 31"/>
        <o:r id="V:Rule84" type="connector" idref="#AutoShape 30"/>
        <o:r id="V:Rule85" type="connector" idref="#AutoShape 31"/>
        <o:r id="V:Rule102" type="connector" idref="#AutoShape 30"/>
        <o:r id="V:Rule103" type="connector" idref="#AutoShape 31"/>
        <o:r id="V:Rule104" type="connector" idref="#AutoShape 30"/>
        <o:r id="V:Rule105" type="connector" idref="#AutoShape 31"/>
        <o:r id="V:Rule106" type="connector" idref="#AutoShape 30"/>
        <o:r id="V:Rule107" type="connector" idref="#AutoShape 31"/>
        <o:r id="V:Rule108" type="connector" idref="#AutoShape 30"/>
        <o:r id="V:Rule109" type="connector" idref="#AutoShape 31"/>
        <o:r id="V:Rule110" type="connector" idref="#AutoShape 30"/>
        <o:r id="V:Rule111" type="connector" idref="#AutoShape 31"/>
        <o:r id="V:Rule112" type="connector" idref="#AutoShape 30"/>
        <o:r id="V:Rule113" type="connector" idref="#AutoShape 31"/>
        <o:r id="V:Rule114" type="connector" idref="#AutoShape 30"/>
        <o:r id="V:Rule115" type="connector" idref="#AutoShape 31"/>
        <o:r id="V:Rule116" type="connector" idref="#AutoShape 30"/>
        <o:r id="V:Rule117" type="connector" idref="#AutoShape 31"/>
        <o:r id="V:Rule118" type="connector" idref="#AutoShape 30"/>
        <o:r id="V:Rule119" type="connector" idref="#AutoShape 31"/>
        <o:r id="V:Rule120" type="connector" idref="#AutoShape 30"/>
        <o:r id="V:Rule121" type="connector" idref="#AutoShape 31"/>
        <o:r id="V:Rule122" type="connector" idref="#AutoShape 30"/>
        <o:r id="V:Rule123" type="connector" idref="#AutoShape 31"/>
        <o:r id="V:Rule124" type="connector" idref="#AutoShape 30"/>
        <o:r id="V:Rule125" type="connector" idref="#AutoShape 31"/>
        <o:r id="V:Rule126" type="connector" idref="#AutoShape 30"/>
        <o:r id="V:Rule127" type="connector" idref="#AutoShape 31"/>
        <o:r id="V:Rule128" type="connector" idref="#AutoShape 30"/>
        <o:r id="V:Rule129" type="connector" idref="#AutoShape 31"/>
        <o:r id="V:Rule130" type="connector" idref="#AutoShape 30"/>
        <o:r id="V:Rule131" type="connector" idref="#AutoShape 31"/>
        <o:r id="V:Rule132" type="connector" idref="#AutoShape 30"/>
        <o:r id="V:Rule133" type="connector" idref="#AutoShape 31"/>
        <o:r id="V:Rule134" type="connector" idref="#AutoShape 30"/>
        <o:r id="V:Rule135" type="connector" idref="#AutoShape 31"/>
        <o:r id="V:Rule136" type="connector" idref="#AutoShape 30"/>
        <o:r id="V:Rule137" type="connector" idref="#AutoShape 31"/>
        <o:r id="V:Rule148" type="connector" idref="#AutoShape 30"/>
        <o:r id="V:Rule149" type="connector" idref="#AutoShape 31"/>
        <o:r id="V:Rule150" type="connector" idref="#AutoShape 30"/>
        <o:r id="V:Rule151" type="connector" idref="#AutoShape 31"/>
        <o:r id="V:Rule152" type="connector" idref="#AutoShape 30"/>
        <o:r id="V:Rule153" type="connector" idref="#AutoShape 31"/>
        <o:r id="V:Rule154" type="connector" idref="#AutoShape 30"/>
        <o:r id="V:Rule155" type="connector" idref="#AutoShape 31"/>
        <o:r id="V:Rule156" type="connector" idref="#AutoShape 30"/>
        <o:r id="V:Rule157" type="connector" idref="#AutoShape 31"/>
        <o:r id="V:Rule158" type="connector" idref="#AutoShape 30"/>
        <o:r id="V:Rule159" type="connector" idref="#AutoShape 31"/>
        <o:r id="V:Rule160" type="connector" idref="#AutoShape 30"/>
        <o:r id="V:Rule161" type="connector" idref="#AutoShape 31"/>
        <o:r id="V:Rule162" type="connector" idref="#AutoShape 30"/>
        <o:r id="V:Rule163" type="connector" idref="#AutoShape 31"/>
        <o:r id="V:Rule164" type="connector" idref="#AutoShape 30"/>
        <o:r id="V:Rule165" type="connector" idref="#AutoShape 31"/>
        <o:r id="V:Rule168" type="connector" idref="#_x0000_s1359"/>
        <o:r id="V:Rule170" type="connector" idref="#_x0000_s1239"/>
        <o:r id="V:Rule173" type="connector" idref="#_x0000_s1358"/>
        <o:r id="V:Rule175" type="connector" idref="#AutoShape 10"/>
        <o:r id="V:Rule182" type="connector" idref="#AutoShape 19"/>
        <o:r id="V:Rule184" type="connector" idref="#_x0000_s1353"/>
        <o:r id="V:Rule185" type="connector" idref="#_x0000_s1355"/>
        <o:r id="V:Rule191" type="connector" idref="#AutoShape 14"/>
        <o:r id="V:Rule196" type="connector" idref="#_x0000_s1499"/>
        <o:r id="V:Rule199" type="connector" idref="#_x0000_s1501"/>
        <o:r id="V:Rule202" type="connector" idref="#AutoShape 5"/>
        <o:r id="V:Rule207" type="connector" idref="#_x0000_s1361"/>
        <o:r id="V:Rule209" type="connector" idref="#AutoShape 20"/>
        <o:r id="V:Rule210" type="connector" idref="#_x0000_s1495"/>
        <o:r id="V:Rule215" type="connector" idref="#_x0000_s1365"/>
        <o:r id="V:Rule217" type="connector" idref="#AutoShape 12"/>
        <o:r id="V:Rule225" type="connector" idref="#_x0000_s1503"/>
        <o:r id="V:Rule229" type="connector" idref="#_x0000_s1494"/>
        <o:r id="V:Rule236" type="connector" idref="#_x0000_s1367"/>
        <o:r id="V:Rule238" type="connector" idref="#_x0000_s1356"/>
        <o:r id="V:Rule239" type="connector" idref="#AutoShape 4"/>
        <o:r id="V:Rule243" type="connector" idref="#AutoShape 15"/>
        <o:r id="V:Rule244" type="connector" idref="#AutoShape 17"/>
        <o:r id="V:Rule248" type="connector" idref="#_x0000_s1357"/>
        <o:r id="V:Rule251" type="connector" idref="#_x0000_s1362"/>
        <o:r id="V:Rule258" type="connector" idref="#AutoShape 16"/>
        <o:r id="V:Rule264" type="connector" idref="#_x0000_s1366"/>
        <o:r id="V:Rule272" type="connector" idref="#_x0000_s1364"/>
        <o:r id="V:Rule274" type="connector" idref="#AutoShape 9"/>
        <o:r id="V:Rule277" type="connector" idref="#_x0000_s1497"/>
        <o:r id="V:Rule283" type="connector" idref="#_x0000_s1500"/>
        <o:r id="V:Rule287" type="connector" idref="#AutoShape 6"/>
        <o:r id="V:Rule295" type="connector" idref="#_x0000_s1498"/>
        <o:r id="V:Rule296" type="connector" idref="#AutoShape 13"/>
        <o:r id="V:Rule301" type="connector" idref="#_x0000_s1496"/>
        <o:r id="V:Rule303" type="connector" idref="#_x0000_s1363"/>
        <o:r id="V:Rule305" type="connector" idref="#_x0000_s1368"/>
        <o:r id="V:Rule313" type="connector" idref="#_x0000_s1360"/>
        <o:r id="V:Rule315" type="connector" idref="#_x0000_s1354"/>
        <o:r id="V:Rule317" type="connector" idref="#AutoShape 11"/>
        <o:r id="V:Rule321" type="connector" idref="#AutoShape 18"/>
        <o:r id="V:Rule322" type="connector" idref="#AutoShape 3"/>
        <o:r id="V:Rule326" type="connector" idref="#AutoShape 31"/>
        <o:r id="V:Rule329" type="connector" idref="#AutoShape 30"/>
        <o:r id="V:Rule330" type="connector" idref="#_x0000_s150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5A9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F13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F138E"/>
  </w:style>
  <w:style w:type="paragraph" w:styleId="Altbilgi">
    <w:name w:val="footer"/>
    <w:basedOn w:val="Normal"/>
    <w:link w:val="AltbilgiChar"/>
    <w:uiPriority w:val="99"/>
    <w:unhideWhenUsed/>
    <w:rsid w:val="00AF13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F138E"/>
  </w:style>
  <w:style w:type="character" w:styleId="Kpr">
    <w:name w:val="Hyperlink"/>
    <w:basedOn w:val="VarsaylanParagrafYazTipi"/>
    <w:uiPriority w:val="99"/>
    <w:unhideWhenUsed/>
    <w:rsid w:val="007F64BA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A74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74BD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69179C"/>
    <w:pPr>
      <w:autoSpaceDE w:val="0"/>
      <w:autoSpaceDN w:val="0"/>
      <w:adjustRightInd w:val="0"/>
      <w:spacing w:after="0" w:line="240" w:lineRule="auto"/>
    </w:pPr>
    <w:rPr>
      <w:rFonts w:ascii="TTKB Dik Temel Abece" w:hAnsi="TTKB Dik Temel Abece" w:cs="TTKB Dik Temel Abece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4357D1"/>
    <w:pPr>
      <w:ind w:left="720"/>
      <w:contextualSpacing/>
    </w:pPr>
  </w:style>
  <w:style w:type="table" w:styleId="TabloKlavuzu">
    <w:name w:val="Table Grid"/>
    <w:basedOn w:val="NormalTablo"/>
    <w:uiPriority w:val="59"/>
    <w:rsid w:val="001E51AD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26" Type="http://schemas.openxmlformats.org/officeDocument/2006/relationships/image" Target="media/image20.jpeg"/><Relationship Id="rId39" Type="http://schemas.openxmlformats.org/officeDocument/2006/relationships/image" Target="media/image32.jpeg"/><Relationship Id="rId21" Type="http://schemas.openxmlformats.org/officeDocument/2006/relationships/image" Target="media/image15.jpe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2.jpeg"/><Relationship Id="rId55" Type="http://schemas.openxmlformats.org/officeDocument/2006/relationships/oleObject" Target="embeddings/oleObject3.bin"/><Relationship Id="rId63" Type="http://schemas.openxmlformats.org/officeDocument/2006/relationships/image" Target="media/image50.jpeg"/><Relationship Id="rId68" Type="http://schemas.openxmlformats.org/officeDocument/2006/relationships/hyperlink" Target="http://www.egitimhane.com" TargetMode="External"/><Relationship Id="rId76" Type="http://schemas.openxmlformats.org/officeDocument/2006/relationships/image" Target="media/image62.jpeg"/><Relationship Id="rId84" Type="http://schemas.openxmlformats.org/officeDocument/2006/relationships/image" Target="media/image70.png"/><Relationship Id="rId89" Type="http://schemas.openxmlformats.org/officeDocument/2006/relationships/theme" Target="theme/theme1.xml"/><Relationship Id="rId7" Type="http://schemas.openxmlformats.org/officeDocument/2006/relationships/image" Target="media/image1.gif"/><Relationship Id="rId71" Type="http://schemas.openxmlformats.org/officeDocument/2006/relationships/image" Target="media/image57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oleObject" Target="embeddings/oleObject2.bin"/><Relationship Id="rId58" Type="http://schemas.openxmlformats.org/officeDocument/2006/relationships/oleObject" Target="embeddings/oleObject4.bin"/><Relationship Id="rId66" Type="http://schemas.openxmlformats.org/officeDocument/2006/relationships/image" Target="media/image53.jpeg"/><Relationship Id="rId74" Type="http://schemas.openxmlformats.org/officeDocument/2006/relationships/image" Target="media/image60.emf"/><Relationship Id="rId79" Type="http://schemas.openxmlformats.org/officeDocument/2006/relationships/image" Target="media/image65.jpeg"/><Relationship Id="rId87" Type="http://schemas.openxmlformats.org/officeDocument/2006/relationships/image" Target="media/image73.jpeg"/><Relationship Id="rId5" Type="http://schemas.openxmlformats.org/officeDocument/2006/relationships/footnotes" Target="footnotes.xml"/><Relationship Id="rId61" Type="http://schemas.openxmlformats.org/officeDocument/2006/relationships/image" Target="media/image49.png"/><Relationship Id="rId82" Type="http://schemas.openxmlformats.org/officeDocument/2006/relationships/image" Target="media/image68.pn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oleObject" Target="embeddings/oleObject1.bin"/><Relationship Id="rId56" Type="http://schemas.openxmlformats.org/officeDocument/2006/relationships/image" Target="media/image46.jpeg"/><Relationship Id="rId64" Type="http://schemas.openxmlformats.org/officeDocument/2006/relationships/image" Target="media/image51.png"/><Relationship Id="rId69" Type="http://schemas.openxmlformats.org/officeDocument/2006/relationships/image" Target="media/image55.png"/><Relationship Id="rId77" Type="http://schemas.openxmlformats.org/officeDocument/2006/relationships/image" Target="media/image63.png"/><Relationship Id="rId8" Type="http://schemas.openxmlformats.org/officeDocument/2006/relationships/image" Target="media/image2.jpeg"/><Relationship Id="rId51" Type="http://schemas.openxmlformats.org/officeDocument/2006/relationships/image" Target="media/image43.jpeg"/><Relationship Id="rId72" Type="http://schemas.openxmlformats.org/officeDocument/2006/relationships/image" Target="media/image58.png"/><Relationship Id="rId80" Type="http://schemas.openxmlformats.org/officeDocument/2006/relationships/image" Target="media/image66.png"/><Relationship Id="rId85" Type="http://schemas.openxmlformats.org/officeDocument/2006/relationships/image" Target="media/image71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emf"/><Relationship Id="rId25" Type="http://schemas.openxmlformats.org/officeDocument/2006/relationships/image" Target="media/image19.jpeg"/><Relationship Id="rId33" Type="http://schemas.openxmlformats.org/officeDocument/2006/relationships/hyperlink" Target="http://www.egitimhane.com" TargetMode="External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59" Type="http://schemas.openxmlformats.org/officeDocument/2006/relationships/image" Target="media/image48.png"/><Relationship Id="rId67" Type="http://schemas.openxmlformats.org/officeDocument/2006/relationships/image" Target="media/image54.jpeg"/><Relationship Id="rId20" Type="http://schemas.openxmlformats.org/officeDocument/2006/relationships/image" Target="media/image14.emf"/><Relationship Id="rId41" Type="http://schemas.openxmlformats.org/officeDocument/2006/relationships/image" Target="media/image34.jpeg"/><Relationship Id="rId54" Type="http://schemas.openxmlformats.org/officeDocument/2006/relationships/image" Target="media/image45.png"/><Relationship Id="rId62" Type="http://schemas.openxmlformats.org/officeDocument/2006/relationships/oleObject" Target="embeddings/oleObject5.bin"/><Relationship Id="rId70" Type="http://schemas.openxmlformats.org/officeDocument/2006/relationships/image" Target="media/image56.jpeg"/><Relationship Id="rId75" Type="http://schemas.openxmlformats.org/officeDocument/2006/relationships/image" Target="media/image61.jpeg"/><Relationship Id="rId83" Type="http://schemas.openxmlformats.org/officeDocument/2006/relationships/image" Target="media/image69.jpeg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emf"/><Relationship Id="rId36" Type="http://schemas.openxmlformats.org/officeDocument/2006/relationships/image" Target="media/image29.jpeg"/><Relationship Id="rId49" Type="http://schemas.openxmlformats.org/officeDocument/2006/relationships/image" Target="media/image41.jpeg"/><Relationship Id="rId57" Type="http://schemas.openxmlformats.org/officeDocument/2006/relationships/image" Target="media/image47.png"/><Relationship Id="rId10" Type="http://schemas.openxmlformats.org/officeDocument/2006/relationships/image" Target="media/image4.emf"/><Relationship Id="rId31" Type="http://schemas.openxmlformats.org/officeDocument/2006/relationships/image" Target="media/image25.jpeg"/><Relationship Id="rId44" Type="http://schemas.openxmlformats.org/officeDocument/2006/relationships/image" Target="media/image37.png"/><Relationship Id="rId52" Type="http://schemas.openxmlformats.org/officeDocument/2006/relationships/image" Target="media/image44.png"/><Relationship Id="rId60" Type="http://schemas.openxmlformats.org/officeDocument/2006/relationships/hyperlink" Target="http://www.egitimhane.com" TargetMode="External"/><Relationship Id="rId65" Type="http://schemas.openxmlformats.org/officeDocument/2006/relationships/image" Target="media/image52.jpeg"/><Relationship Id="rId73" Type="http://schemas.openxmlformats.org/officeDocument/2006/relationships/image" Target="media/image59.png"/><Relationship Id="rId78" Type="http://schemas.openxmlformats.org/officeDocument/2006/relationships/image" Target="media/image64.jpeg"/><Relationship Id="rId81" Type="http://schemas.openxmlformats.org/officeDocument/2006/relationships/image" Target="media/image67.jpeg"/><Relationship Id="rId86" Type="http://schemas.openxmlformats.org/officeDocument/2006/relationships/image" Target="media/image7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rkan\OneDrive\Masa&#252;st&#252;\G&#252;zel%20Yaz&#305;%20Defteri%201%20-%20Kopya.dotx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287C68-01D4-4A22-84E6-E89D842C0E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Güzel Yazı Defteri 1 - Kopya</Template>
  <TotalTime>1</TotalTime>
  <Pages>14</Pages>
  <Words>615</Words>
  <Characters>3512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2019-11-03T19:01:00Z</dcterms:created>
  <dcterms:modified xsi:type="dcterms:W3CDTF">2019-11-03T19:01:00Z</dcterms:modified>
  <cp:category>https://www.sorubak.com</cp:category>
</cp:coreProperties>
</file>