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A2974" w:rsidRPr="00061E2C" w:rsidRDefault="00443F71" w:rsidP="00061E2C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1026" style="position:absolute;margin-left:-16.1pt;margin-top:9.4pt;width:521.25pt;height:36.85pt;z-index:-25164800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F82W3IXBAAA8Q8AAA4AAAAAAAAAAAAAAAAALgIAAGRycy9lMm9Eb2MueG1sUEsBAi0AFAAG&#10;AAgAAAAhAFgrD2jgAAAACgEAAA8AAAAAAAAAAAAAAAAAcQYAAGRycy9kb3ducmV2LnhtbFBLBQYA&#10;AAAABAAEAPMAAAB+BwAAAAA=&#10;">
            <v:group id="Group 33" o:spid="_x0000_s102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bz2R7FAAAA3QAA&#10;AA8AAAAAAAAAAAAAAAAAqgIAAGRycy9kb3ducmV2LnhtbFBLBQYAAAAABAAEAPoAAACcAwAAAAA=&#10;">
              <v:rect id="Rectangle 34" o:spid="_x0000_s1028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28XP8UA&#10;AADdAAAADwAAAGRycy9kb3ducmV2LnhtbESPQWvCQBSE7wX/w/IK3upGpSqpq9hai1c1Erw9sq/Z&#10;0OzbkF1N/PddodDjMDPfMMt1b2txo9ZXjhWMRwkI4sLpiksF2Wn3sgDhA7LG2jEpuJOH9WrwtMRU&#10;u44PdDuGUkQI+xQVmBCaVEpfGLLoR64hjt63ay2GKNtS6ha7CLe1nCTJTFqsOC4YbOjDUPFzvFoF&#10;0zL/NHm29Zkd57Ov8/383l12Sg2f+80biEB9+A//tfdaweJ1MofHm/gE5O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bxc/xQAAAN0AAAAPAAAAAAAAAAAAAAAAAJgCAABkcnMv&#10;ZG93bnJldi54bWxQSwUGAAAAAAQABAD1AAAAigMAAAAA&#10;" strokecolor="#2f5496 [2408]" strokeweight="1.5pt">
                <v:fill opacity="0"/>
              </v:rect>
              <v:rect id="Rectangle 35" o:spid="_x0000_s1029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Yp35cEA&#10;AADdAAAADwAAAGRycy9kb3ducmV2LnhtbERPy26CQBTdm/gPk9ukOx0w0ljqQIwNrcv62t8wt0Bk&#10;7lBmRPr3zsLE5cl5r/PRtGKg3jWWFcTzCARxaXXDlYLTsZitQDiPrLG1TAr+yUGeTSdrTLW98Z6G&#10;g69ECGGXooLa+y6V0pU1GXRz2xEH7tf2Bn2AfSV1j7cQblq5iKI3abDh0FBjR9uaysvhahSck8+O&#10;v6Xhn7hYvifny9ffNjZKvb6Mmw8Qnkb/FD/cO61glSzC3PAmPAGZ3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2Kd+XBAAAA3QAAAA8AAAAAAAAAAAAAAAAAmAIAAGRycy9kb3du&#10;cmV2LnhtbFBLBQYAAAAABAAEAPUAAACGAwAAAAA=&#10;" fillcolor="#deeaf6 [660]" strokecolor="#c00000" strokeweight="1pt">
                <v:stroke dashstyle="dash"/>
              </v:rect>
            </v:group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AutoShape 36" o:spid="_x0000_s103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dgoqMcAAADdAAAADwAAAGRycy9kb3ducmV2LnhtbESPT2vCQBTE7wW/w/KE3uqmgYqNbqQR&#10;BFPwUFsEb4/sM3/Mvo3ZrcZv7wqFHoeZ+Q2zWA6mFRfqXW1ZweskAkFcWF1zqeDne/0yA+E8ssbW&#10;Mim4kYNlOnpaYKLtlb/osvOlCBB2CSqovO8SKV1RkUE3sR1x8I62N+iD7Eupe7wGuGllHEVTabDm&#10;sFBhR6uKitPu1yjIbp/7rfX5eXM8NOc8y+IcG6PU83j4mIPwNPj/8F97oxXM3uJ3eLwJT0Cm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J2CioxwAAAN0AAAAPAAAAAAAA&#10;AAAAAAAAAKECAABkcnMvZG93bnJldi54bWxQSwUGAAAAAAQABAD5AAAAlQMAAAAA&#10;" strokecolor="#2f5496 [2408]" strokeweight="1.5pt"/>
            <v:shape id="AutoShape 37" o:spid="_x0000_s103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TsX6MQAAADdAAAADwAAAGRycy9kb3ducmV2LnhtbERPTWvCQBC9F/wPywi9NRtTWiRmFSMI&#10;ptBDbRG8DdkxiWZnk+xW47/vHgoeH+87W42mFVcaXGNZwSyKQRCXVjdcKfj53r7MQTiPrLG1TAru&#10;5GC1nDxlmGp74y+67n0lQgi7FBXU3neplK6syaCLbEccuJMdDPoAh0rqAW8h3LQyieN3abDh0FBj&#10;R5uaysv+1yjI7x+HT+uLfnc6nvsiz5MCz0ap5+m4XoDwNPqH+N+90wrmb69hf3gTnoBc/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dOxfoxAAAAN0AAAAPAAAAAAAAAAAA&#10;AAAAAKECAABkcnMvZG93bnJldi54bWxQSwUGAAAAAAQABAD5AAAAkgMAAAAA&#10;" strokecolor="#2f5496 [2408]" strokeweight="1.5pt"/>
          </v:group>
        </w:pict>
      </w:r>
      <w:r w:rsidR="000A2974" w:rsidRPr="00C93C1F">
        <w:rPr>
          <w:rFonts w:ascii="ALFABET98" w:hAnsi="ALFABET98"/>
          <w:color w:val="A6A6A6" w:themeColor="background1" w:themeShade="A6"/>
          <w:sz w:val="72"/>
          <w:szCs w:val="72"/>
        </w:rPr>
        <w:t xml:space="preserve">i     </w:t>
      </w:r>
      <w:r w:rsidR="000A2974">
        <w:rPr>
          <w:rFonts w:ascii="ALFABET98" w:hAnsi="ALFABET98"/>
          <w:color w:val="A6A6A6" w:themeColor="background1" w:themeShade="A6"/>
          <w:sz w:val="72"/>
          <w:szCs w:val="72"/>
        </w:rPr>
        <w:t xml:space="preserve">i     i     i     i     i     </w:t>
      </w:r>
      <w:r w:rsidR="000A2974" w:rsidRPr="00C93C1F">
        <w:rPr>
          <w:rFonts w:ascii="ALFABET98" w:hAnsi="ALFABET98"/>
          <w:color w:val="A6A6A6" w:themeColor="background1" w:themeShade="A6"/>
          <w:sz w:val="72"/>
          <w:szCs w:val="72"/>
        </w:rPr>
        <w:t xml:space="preserve">     </w:t>
      </w:r>
    </w:p>
    <w:p w:rsidR="000A2974" w:rsidRPr="00C93C1F" w:rsidRDefault="00443F71" w:rsidP="000A2974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5274" style="position:absolute;margin-left:-16.1pt;margin-top:9.4pt;width:521.25pt;height:36.85pt;z-index:-25164697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">
            <v:group id="Group 33" o:spid="_x0000_s527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wRScDFAAAA3QAA&#10;AA8AAAAAAAAAAAAAAAAAqgIAAGRycy9kb3ducmV2LnhtbFBLBQYAAAAABAAEAPoAAACcAwAAAAA=&#10;">
              <v:rect id="Rectangle 34" o:spid="_x0000_s527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Y2H4cYA&#10;AADdAAAADwAAAGRycy9kb3ducmV2LnhtbESPT2vCQBTE74V+h+UVvNWNBkWiq7T1D73WRkJvj+wz&#10;G5p9G7Krid/eLRQ8DjPzG2a1GWwjrtT52rGCyTgBQVw6XXOlIP/evy5A+ICssXFMCm7kYbN+flph&#10;pl3PX3Q9hkpECPsMFZgQ2kxKXxqy6MeuJY7e2XUWQ5RdJXWHfYTbRk6TZC4t1hwXDLb0Yaj8PV6s&#10;grQqdqbItz63k2J+ON1O7/3PXqnRy/C2BBFoCI/wf/tTK1jM0hT+3sQnIN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Y2H4cYAAADdAAAADwAAAAAAAAAAAAAAAACYAgAAZHJz&#10;L2Rvd25yZXYueG1sUEsFBgAAAAAEAAQA9QAAAIsDAAAAAA==&#10;" strokecolor="#2f5496 [2408]" strokeweight="1.5pt">
                <v:fill opacity="0"/>
              </v:rect>
              <v:rect id="Rectangle 35" o:spid="_x0000_s527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R7rPcMA&#10;AADdAAAADwAAAGRycy9kb3ducmV2LnhtbESPT4vCMBTE78J+h/AWvGna1YpWoyyKf47qrvdH87Yt&#10;Ni/dJmr99kYQPA4z8xtmtmhNJa7UuNKygrgfgSDOrC45V/D7s+6NQTiPrLGyTAru5GAx/+jMMNX2&#10;xge6Hn0uAoRdigoK7+tUSpcVZND1bU0cvD/bGPRBNrnUDd4C3FTyK4pG0mDJYaHAmpYFZefjxSg4&#10;Jauat9LwPl4PJ8npvPlfxkap7mf7PQXhqfXv8Ku90wrGyWAIzzfhCcj5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R7rP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527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Uy0cMcAAADdAAAADwAAAGRycy9kb3ducmV2LnhtbESPQWvCQBSE7wX/w/KE3urGFIukrsEI&#10;gin0oC2F3h7ZZxKbfRuz2yT++65Q8DjMzDfMKh1NI3rqXG1ZwXwWgSAurK65VPD5sXtagnAeWWNj&#10;mRRcyUG6njysMNF24AP1R1+KAGGXoILK+zaR0hUVGXQz2xIH72Q7gz7IrpS6wyHATSPjKHqRBmsO&#10;CxW2tK2o+Dn+GgXZ9e3r3fr8sj99ny95lsU5no1Sj9Nx8wrC0+jv4f/2XitYLp4X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NTLRwxwAAAN0AAAAPAAAAAAAA&#10;AAAAAAAAAKECAABkcnMvZG93bnJldi54bWxQSwUGAAAAAAQABAD5AAAAlQMAAAAA&#10;" strokecolor="#2f5496 [2408]" strokeweight="1.5pt"/>
            <v:shape id="AutoShape 37" o:spid="_x0000_s527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Z4qB8cAAADdAAAADwAAAGRycy9kb3ducmV2LnhtbESPQWvCQBSE7wX/w/KE3urGlIqkrsEI&#10;gil4qC2F3h7ZZxKbfRuz2yT++65Q8DjMzDfMKh1NI3rqXG1ZwXwWgSAurK65VPD5sXtagnAeWWNj&#10;mRRcyUG6njysMNF24Hfqj74UAcIuQQWV920ipSsqMuhmtiUO3sl2Bn2QXSl1h0OAm0bGUbSQBmsO&#10;CxW2tK2o+Dn+GgXZ9e3rYH1+2Z++z5c8y+Icz0apx+m4eQXhafT38H97rxUsX54X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9nioHxwAAAN0AAAAPAAAAAAAA&#10;AAAAAAAAAKECAABkcnMvZG93bnJldi54bWxQSwUGAAAAAAQABAD5AAAAlQMAAAAA&#10;" strokecolor="#2f5496 [2408]" strokeweight="1.5pt"/>
          </v:group>
        </w:pict>
      </w:r>
      <w:r w:rsidR="000A2974" w:rsidRPr="00C93C1F">
        <w:rPr>
          <w:rFonts w:ascii="ALFABET98" w:hAnsi="ALFABET98"/>
          <w:color w:val="A6A6A6" w:themeColor="background1" w:themeShade="A6"/>
          <w:sz w:val="72"/>
          <w:szCs w:val="72"/>
        </w:rPr>
        <w:t xml:space="preserve">i     i     i     i     i    </w:t>
      </w:r>
    </w:p>
    <w:p w:rsidR="000A2974" w:rsidRPr="00C93C1F" w:rsidRDefault="00443F71" w:rsidP="000A2974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5268" style="position:absolute;margin-left:-16.1pt;margin-top:9.4pt;width:521.25pt;height:36.85pt;z-index:-25164595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DfvHfBFQQAAPEPAAAOAAAAAAAAAAAAAAAAAC4CAABkcnMvZTJvRG9jLnhtbFBLAQItABQABgAI&#10;AAAAIQBYKw9o4AAAAAoBAAAPAAAAAAAAAAAAAAAAAG8GAABkcnMvZG93bnJldi54bWxQSwUGAAAA&#10;AAQABADzAAAAfAcAAAAA&#10;">
            <v:group id="Group 33" o:spid="_x0000_s527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d+X4qwwAAAN0AAAAP&#10;AAAAAAAAAAAAAAAAAKoCAABkcnMvZG93bnJldi54bWxQSwUGAAAAAAQABAD6AAAAmgMAAAAA&#10;">
              <v:rect id="Rectangle 34" o:spid="_x0000_s527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WwC8UA&#10;AADdAAAADwAAAGRycy9kb3ducmV2LnhtbESPQWvCQBSE74L/YXlCb7pRqdjUVdRq8VobCb09sq/Z&#10;0OzbkF1N/PfdgtDjMDPfMKtNb2txo9ZXjhVMJwkI4sLpiksF2edxvAThA7LG2jEpuJOHzXo4WGGq&#10;XccfdDuHUkQI+xQVmBCaVEpfGLLoJ64hjt63ay2GKNtS6ha7CLe1nCXJQlqsOC4YbGhvqPg5X62C&#10;eZkfTJ69+cxO88X75X7ZdV9HpZ5G/fYVRKA+/Icf7ZNWsHyev8Dfm/gE5P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ZbALxQAAAN0AAAAPAAAAAAAAAAAAAAAAAJgCAABkcnMv&#10;ZG93bnJldi54bWxQSwUGAAAAAAQABAD1AAAAigMAAAAA&#10;" strokecolor="#2f5496 [2408]" strokeweight="1.5pt">
                <v:fill opacity="0"/>
              </v:rect>
              <v:rect id="Rectangle 35" o:spid="_x0000_s527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iOeQ8AA&#10;AADdAAAADwAAAGRycy9kb3ducmV2LnhtbERPy4rCMBTdD/gP4Q7MbkwrVpxOo4ji6NLn/tLcaUub&#10;m9pErX9vFoLLw3ln89404kadqywriIcRCOLc6ooLBafj+nsKwnlkjY1lUvAgB/PZ4CPDVNs77+l2&#10;8IUIIexSVFB636ZSurwkg25oW+LA/dvOoA+wK6Tu8B7CTSNHUTSRBisODSW2tCwprw9Xo+CcrFre&#10;SMO7eD3+Sc7132UZG6W+PvvFLwhPvX+LX+6tVjBNxmF/eBOegJw9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riOeQ8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527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nHBDsYAAADdAAAADwAAAGRycy9kb3ducmV2LnhtbESPT4vCMBTE7wt+h/AEb2uqrCJdo1hh&#10;wQoe/MPC3h7Ns63bvNQmav32RhA8DjPzG2Y6b00lrtS40rKCQT8CQZxZXXKu4LD/+ZyAcB5ZY2WZ&#10;FNzJwXzW+ZhirO2Nt3Td+VwECLsYFRTe17GULivIoOvbmjh4R9sY9EE2udQN3gLcVHIYRWNpsOSw&#10;UGBNy4Ky/93FKEju69+N9el5dfw7ndMkGaZ4Mkr1uu3iG4Sn1r/Dr/ZKK5iMvgbwfBOegJw9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pxwQ7GAAAA3QAAAA8AAAAAAAAA&#10;AAAAAAAAoQIAAGRycy9kb3ducmV2LnhtbFBLBQYAAAAABAAEAPkAAACUAwAAAAA=&#10;" strokecolor="#2f5496 [2408]" strokeweight="1.5pt"/>
            <v:shape id="AutoShape 37" o:spid="_x0000_s526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qNfecYAAADdAAAADwAAAGRycy9kb3ducmV2LnhtbESPQWvCQBSE74L/YXkFb7pp0BJSV2kE&#10;wQgetKXQ2yP7TGKzb2N21fjvXaHQ4zAz3zDzZW8acaXO1ZYVvE4iEMSF1TWXCr4+1+MEhPPIGhvL&#10;pOBODpaL4WCOqbY33tP14EsRIOxSVFB536ZSuqIig25iW+LgHW1n0AfZlVJ3eAtw08g4it6kwZrD&#10;QoUtrSoqfg8XoyC7b7931ufnzfHndM6zLM7xZJQavfQf7yA89f4//NfeaAXJbBrD8014AnL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qjX3nGAAAA3QAAAA8AAAAAAAAA&#10;AAAAAAAAoQIAAGRycy9kb3ducmV2LnhtbFBLBQYAAAAABAAEAPkAAACUAwAAAAA=&#10;" strokecolor="#2f5496 [2408]" strokeweight="1.5pt"/>
          </v:group>
        </w:pict>
      </w:r>
      <w:r w:rsidR="000A2974" w:rsidRPr="00C93C1F">
        <w:rPr>
          <w:rFonts w:ascii="ALFABET98" w:hAnsi="ALFABET98"/>
          <w:color w:val="A6A6A6" w:themeColor="background1" w:themeShade="A6"/>
          <w:sz w:val="72"/>
          <w:szCs w:val="72"/>
        </w:rPr>
        <w:t xml:space="preserve">i     i     i     i     </w:t>
      </w:r>
    </w:p>
    <w:p w:rsidR="000A2974" w:rsidRPr="00C93C1F" w:rsidRDefault="00443F71" w:rsidP="000A2974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5262" style="position:absolute;margin-left:-16.1pt;margin-top:9.4pt;width:521.25pt;height:36.85pt;z-index:-25164492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BqldyyFQQAAPEPAAAOAAAAAAAAAAAAAAAAAC4CAABkcnMvZTJvRG9jLnhtbFBLAQItABQABgAI&#10;AAAAIQBYKw9o4AAAAAoBAAAPAAAAAAAAAAAAAAAAAG8GAABkcnMvZG93bnJldi54bWxQSwUGAAAA&#10;AAQABADzAAAAfAcAAAAA&#10;">
            <v:group id="Group 33" o:spid="_x0000_s526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EsgdSxgAAAN0A&#10;AAAPAAAAAAAAAAAAAAAAAKoCAABkcnMvZG93bnJldi54bWxQSwUGAAAAAAQABAD6AAAAnQMAAAAA&#10;">
              <v:rect id="Rectangle 34" o:spid="_x0000_s526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7Jc8YA&#10;AADdAAAADwAAAGRycy9kb3ducmV2LnhtbESPW2vCQBSE3wX/w3IKvunGekFSV7EXpa/VSPDtkD3N&#10;hmbPhuzWxH/vCoU+DjPzDbPe9rYWV2p95VjBdJKAIC6crrhUkJ324xUIH5A11o5JwY08bDfDwRpT&#10;7Tr+ousxlCJC2KeowITQpFL6wpBFP3ENcfS+XWsxRNmWUrfYRbit5XOSLKXFiuOCwYbeDBU/x1+r&#10;YFbmHybP3n1mp/nycL6dX7vLXqnRU797ARGoD//hv/anVrBazBfweBOfgNz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S7Jc8YAAADdAAAADwAAAAAAAAAAAAAAAACYAgAAZHJz&#10;L2Rvd25yZXYueG1sUEsFBgAAAAAEAAQA9QAAAIsDAAAAAA==&#10;" strokecolor="#2f5496 [2408]" strokeweight="1.5pt">
                <v:fill opacity="0"/>
              </v:rect>
              <v:rect id="Rectangle 35" o:spid="_x0000_s526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ajrMQA&#10;AADdAAAADwAAAGRycy9kb3ducmV2LnhtbESPQWvCQBSE7wX/w/IEb80mJREbXaVYtD1Wbe6P7DMJ&#10;Zt+m2TXGf98tFDwOM/MNs9qMphUD9a6xrCCJYhDEpdUNVwq+T7vnBQjnkTW2lknBnRxs1pOnFeba&#10;3vhAw9FXIkDY5aig9r7LpXRlTQZdZDvi4J1tb9AH2VdS93gLcNPKlzieS4MNh4UaO9rWVF6OV6Og&#10;yN47/pCGv5Jd+poVl/3PNjFKzabj2xKEp9E/wv/tT61gkaVz+HsTnoB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6Go6z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526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tT84ccAAADdAAAADwAAAGRycy9kb3ducmV2LnhtbESPW2vCQBSE3wv+h+UUfKubiq2SuhFT&#10;KJiCD14QfDtkTy42ezZmtxr/fVco+DjMzDfMfNGbRlyoc7VlBa+jCARxbnXNpYL97utlBsJ5ZI2N&#10;ZVJwIweLZPA0x1jbK2/osvWlCBB2MSqovG9jKV1ekUE3si1x8ArbGfRBdqXUHV4D3DRyHEXv0mDN&#10;YaHClj4ryn+2v0ZBevs+rK3PzqvieDpnaTrO8GSUGj73yw8Qnnr/CP+3V1rB7G0yhfub8ARk8g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K1PzhxwAAAN0AAAAPAAAAAAAA&#10;AAAAAAAAAKECAABkcnMvZG93bnJldi54bWxQSwUGAAAAAAQABAD5AAAAlQMAAAAA&#10;" strokecolor="#2f5496 [2408]" strokeweight="1.5pt"/>
            <v:shape id="AutoShape 37" o:spid="_x0000_s526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0tok8QAAADdAAAADwAAAGRycy9kb3ducmV2LnhtbERPTWvCQBC9F/wPywi9NRtDWyRmFSMI&#10;ptBDbRG8DdkxiWZnk+xW47/vHgoeH+87W42mFVcaXGNZwSyKQRCXVjdcKfj53r7MQTiPrLG1TAru&#10;5GC1nDxlmGp74y+67n0lQgi7FBXU3neplK6syaCLbEccuJMdDPoAh0rqAW8h3LQyieN3abDh0FBj&#10;R5uaysv+1yjI7x+HT+uLfnc6nvsiz5MCz0ap5+m4XoDwNPqH+N+90wrmb69hbngTnoBc/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7S2iTxAAAAN0AAAAPAAAAAAAAAAAA&#10;AAAAAKECAABkcnMvZG93bnJldi54bWxQSwUGAAAAAAQABAD5AAAAkgMAAAAA&#10;" strokecolor="#2f5496 [2408]" strokeweight="1.5pt"/>
          </v:group>
        </w:pict>
      </w:r>
      <w:r w:rsidR="000A2974" w:rsidRPr="00C93C1F">
        <w:rPr>
          <w:rFonts w:ascii="ALFABET98" w:hAnsi="ALFABET98"/>
          <w:color w:val="A6A6A6" w:themeColor="background1" w:themeShade="A6"/>
          <w:sz w:val="72"/>
          <w:szCs w:val="72"/>
        </w:rPr>
        <w:t xml:space="preserve">i     i     i                                                                </w:t>
      </w:r>
    </w:p>
    <w:p w:rsidR="000A2974" w:rsidRPr="00C93C1F" w:rsidRDefault="00443F71" w:rsidP="000A2974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5256" style="position:absolute;margin-left:-16.1pt;margin-top:9.4pt;width:521.25pt;height:36.85pt;z-index:-25164390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">
            <v:group id="Group 33" o:spid="_x0000_s525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flCXjMQAAADdAAAA&#10;DwAAAAAAAAAAAAAAAACqAgAAZHJzL2Rvd25yZXYueG1sUEsFBgAAAAAEAAQA+gAAAJsDAAAAAA==&#10;">
              <v:rect id="Rectangle 34" o:spid="_x0000_s526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8xZrcUA&#10;AADdAAAADwAAAGRycy9kb3ducmV2LnhtbESPT2vCQBTE70K/w/IK3nSTiiLRVfpHpdfaSOjtkX1m&#10;Q7NvQ3Y18du7hYLHYWZ+w6y3g23ElTpfO1aQThMQxKXTNVcK8u/9ZAnCB2SNjWNScCMP283TaI2Z&#10;dj1/0fUYKhEh7DNUYEJoMyl9aciin7qWOHpn11kMUXaV1B32EW4b+ZIkC2mx5rhgsKV3Q+Xv8WIV&#10;zKpiZ4r8w+c2LRaH0+301v/slRo/D68rEIGG8Aj/tz+1guV8nsLfm/gE5OY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zFmtxQAAAN0AAAAPAAAAAAAAAAAAAAAAAJgCAABkcnMv&#10;ZG93bnJldi54bWxQSwUGAAAAAAQABAD1AAAAigMAAAAA&#10;" strokecolor="#2f5496 [2408]" strokeweight="1.5pt">
                <v:fill opacity="0"/>
              </v:rect>
              <v:rect id="Rectangle 35" o:spid="_x0000_s526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GQzcsMA&#10;AADdAAAADwAAAGRycy9kb3ducmV2LnhtbESPQYvCMBSE7wv+h/CEva1pxS5ajSIurh7XqvdH82yL&#10;zUu3iVr/vREEj8PMfMPMFp2pxZVaV1lWEA8iEMS51RUXCg779dcYhPPIGmvLpOBODhbz3scMU21v&#10;vKNr5gsRIOxSVFB636RSurwkg25gG+LgnWxr0AfZFlK3eAtwU8thFH1LgxWHhRIbWpWUn7OLUXBM&#10;fhreSMN/8Xo0SY7n3/9VbJT67HfLKQhPnX+HX+2tVjBOkiE834QnIO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GQzcs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525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DZsP8cAAADdAAAADwAAAGRycy9kb3ducmV2LnhtbESPQWvCQBSE7wX/w/KE3urGFIukrsEI&#10;gin0oC2F3h7ZZxKbfRuz2yT++65Q8DjMzDfMKh1NI3rqXG1ZwXwWgSAurK65VPD5sXtagnAeWWNj&#10;mRRcyUG6njysMNF24AP1R1+KAGGXoILK+zaR0hUVGXQz2xIH72Q7gz7IrpS6wyHATSPjKHqRBmsO&#10;CxW2tK2o+Dn+GgXZ9e3r3fr8sj99ny95lsU5no1Sj9Nx8wrC0+jv4f/2XitYLhbP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wNmw/xwAAAN0AAAAPAAAAAAAA&#10;AAAAAAAAAKECAABkcnMvZG93bnJldi54bWxQSwUGAAAAAAQABAD5AAAAlQMAAAAA&#10;" strokecolor="#2f5496 [2408]" strokeweight="1.5pt"/>
            <v:shape id="AutoShape 37" o:spid="_x0000_s525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9/0S8cAAADdAAAADwAAAGRycy9kb3ducmV2LnhtbESPQWvCQBSE7wX/w/KE3urGUIukrsEI&#10;gin0oC2F3h7ZZxKbfRuz2yT++65Q8DjMzDfMKh1NI3rqXG1ZwXwWgSAurK65VPD5sXtagnAeWWNj&#10;mRRcyUG6njysMNF24AP1R1+KAGGXoILK+zaR0hUVGXQz2xIH72Q7gz7IrpS6wyHATSPjKHqRBmsO&#10;CxW2tK2o+Dn+GgXZ9e3r3fr8sj99ny95lsU5no1Sj9Nx8wrC0+jv4f/2XitYLhbP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/3/RLxwAAAN0AAAAPAAAAAAAA&#10;AAAAAAAAAKECAABkcnMvZG93bnJldi54bWxQSwUGAAAAAAQABAD5AAAAlQMAAAAA&#10;" strokecolor="#2f5496 [2408]" strokeweight="1.5pt"/>
          </v:group>
        </w:pict>
      </w:r>
      <w:r w:rsidR="000A2974" w:rsidRPr="00C93C1F">
        <w:rPr>
          <w:rFonts w:ascii="ALFABET98" w:hAnsi="ALFABET98"/>
          <w:color w:val="A6A6A6" w:themeColor="background1" w:themeShade="A6"/>
          <w:sz w:val="72"/>
          <w:szCs w:val="72"/>
        </w:rPr>
        <w:t xml:space="preserve">i     i                                                                  </w:t>
      </w:r>
    </w:p>
    <w:p w:rsidR="000A2974" w:rsidRPr="00C93C1F" w:rsidRDefault="00443F71" w:rsidP="000A2974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5250" style="position:absolute;margin-left:-16.1pt;margin-top:9.4pt;width:521.25pt;height:36.85pt;z-index:-25164288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CpyCb4XBAAA8Q8AAA4AAAAAAAAAAAAAAAAALgIAAGRycy9lMm9Eb2MueG1sUEsBAi0AFAAG&#10;AAgAAAAhAFgrD2jgAAAACgEAAA8AAAAAAAAAAAAAAAAAcQYAAGRycy9kb3ducmV2LnhtbFBLBQYA&#10;AAAABAAEAPMAAAB+BwAAAAA=&#10;">
            <v:group id="Group 33" o:spid="_x0000_s525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71qmPFAAAA3QAA&#10;AA8AAAAAAAAAAAAAAAAAqgIAAGRycy9kb3ducmV2LnhtbFBLBQYAAAAABAAEAPoAAACcAwAAAAA=&#10;">
              <v:rect id="Rectangle 34" o:spid="_x0000_s525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2lkQsYA&#10;AADdAAAADwAAAGRycy9kb3ducmV2LnhtbESPT2vCQBTE74LfYXkFb7qxopXUVewfi9dqJHh7ZF+z&#10;odm3Ibs18dt3BcHjMDO/YVab3tbiQq2vHCuYThIQxIXTFZcKsuNuvAThA7LG2jEpuJKHzXo4WGGq&#10;XcffdDmEUkQI+xQVmBCaVEpfGLLoJ64hjt6Pay2GKNtS6ha7CLe1fE6ShbRYcVww2NC7oeL38GcV&#10;zMr80+TZh8/sNF98na6nt+68U2r01G9fQQTqwyN8b++1guV8/gK3N/EJyPU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2lkQsYAAADdAAAADwAAAAAAAAAAAAAAAACYAgAAZHJz&#10;L2Rvd25yZXYueG1sUEsFBgAAAAAEAAQA9QAAAIsDAAAAAA==&#10;" strokecolor="#2f5496 [2408]" strokeweight="1.5pt">
                <v:fill opacity="0"/>
              </v:rect>
              <v:rect id="Rectangle 35" o:spid="_x0000_s525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YwEmMEA&#10;AADdAAAADwAAAGRycy9kb3ducmV2LnhtbERPTW+CQBC9m/Q/bKZJb7rQSGPRhRgbW49V633CjkBk&#10;Z5Fdgf5792Di8eV9r/LRNKKnztWWFcSzCARxYXXNpYK/43a6AOE8ssbGMin4Jwd59jJZYartwHvq&#10;D74UIYRdigoq79tUSldUZNDNbEscuLPtDPoAu1LqDocQbhr5HkUf0mDNoaHCljYVFZfDzSg4JV8t&#10;/0jDv/F2/pmcLt/XTWyUensd10sQnkb/FD/cO61gkSRhbngTnoDM7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WMBJj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525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d5b1ccAAADdAAAADwAAAGRycy9kb3ducmV2LnhtbESPQWvCQBSE7wX/w/KE3pqNgsWmWaUR&#10;CqbgoVaE3h7ZZxKbfRuz2yT++65Q8DjMzDdMuh5NI3rqXG1ZwSyKQRAXVtdcKjh8vT8tQTiPrLGx&#10;TAqu5GC9mjykmGg78Cf1e1+KAGGXoILK+zaR0hUVGXSRbYmDd7KdQR9kV0rd4RDgppHzOH6WBmsO&#10;CxW2tKmo+Nn/GgXZ9eO4sz6/bE/f50ueZfMcz0apx+n49grC0+jv4f/2VitYLhYvcHsTnoBc/Q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R3lvVxwAAAN0AAAAPAAAAAAAA&#10;AAAAAAAAAKECAABkcnMvZG93bnJldi54bWxQSwUGAAAAAAQABAD5AAAAlQMAAAAA&#10;" strokecolor="#2f5496 [2408]" strokeweight="1.5pt"/>
            <v:shape id="AutoShape 37" o:spid="_x0000_s525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og49cMAAADdAAAADwAAAGRycy9kb3ducmV2LnhtbERPy2rCQBTdC/2H4Rbc6aQBRVLHYAqF&#10;RHBRFaG7S+aah5k7MTPV+PedRaHLw3mv09F04k6DaywreJtHIIhLqxuuFJyOn7MVCOeRNXaWScGT&#10;HKSbl8kaE20f/EX3g69ECGGXoILa+z6R0pU1GXRz2xMH7mIHgz7AoZJ6wEcIN52Mo2gpDTYcGmrs&#10;6aOm8nr4MQqy5+68t7645Zfv9lZkWVxga5Savo7bdxCeRv8v/nPnWsFqsQz7w5vwBOTmF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6IOPXDAAAA3QAAAA8AAAAAAAAAAAAA&#10;AAAAoQIAAGRycy9kb3ducmV2LnhtbFBLBQYAAAAABAAEAPkAAACRAwAAAAA=&#10;" strokecolor="#2f5496 [2408]" strokeweight="1.5pt"/>
          </v:group>
        </w:pict>
      </w:r>
      <w:r w:rsidR="000A2974" w:rsidRPr="00C93C1F">
        <w:rPr>
          <w:rFonts w:ascii="ALFABET98" w:hAnsi="ALFABET98"/>
          <w:color w:val="A6A6A6" w:themeColor="background1" w:themeShade="A6"/>
          <w:sz w:val="72"/>
          <w:szCs w:val="72"/>
        </w:rPr>
        <w:t xml:space="preserve">i     i                                                                </w:t>
      </w:r>
    </w:p>
    <w:p w:rsidR="000A2974" w:rsidRPr="00C93C1F" w:rsidRDefault="00443F71" w:rsidP="000A2974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5244" style="position:absolute;margin-left:-16.1pt;margin-top:9.4pt;width:521.25pt;height:36.85pt;z-index:-25164185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By&#10;coe5EgQAAPEPAAAOAAAAAAAAAAAAAAAAAC4CAABkcnMvZTJvRG9jLnhtbFBLAQItABQABgAIAAAA&#10;IQBYKw9o4AAAAAoBAAAPAAAAAAAAAAAAAAAAAGwGAABkcnMvZG93bnJldi54bWxQSwUGAAAAAAQA&#10;BADzAAAAeQcAAAAA&#10;">
            <v:group id="Group 33" o:spid="_x0000_s524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+iZt3FAAAA3QAA&#10;AA8AAAAAAAAAAAAAAAAAqgIAAGRycy9kb3ducmV2LnhtbFBLBQYAAAAABAAEAPoAAACcAwAAAAA=&#10;">
              <v:rect id="Rectangle 34" o:spid="_x0000_s524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j6o/MUA&#10;AADdAAAADwAAAGRycy9kb3ducmV2LnhtbESPQWvCQBSE74X+h+UVeqsbKwaJrlKtll6rkeDtkX1m&#10;Q7NvQ3Y18d+7hYLHYWa+YRarwTbiSp2vHSsYjxIQxKXTNVcK8sPubQbCB2SNjWNScCMPq+Xz0wIz&#10;7Xr+oes+VCJC2GeowITQZlL60pBFP3ItcfTOrrMYouwqqTvsI9w28j1JUmmx5rhgsKWNofJ3f7EK&#10;JlWxNUX+6XM7LtKv4+247k87pV5fho85iEBDeIT/299awWyaTuDvTXwCcn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2Pqj8xQAAAN0AAAAPAAAAAAAAAAAAAAAAAJgCAABkcnMv&#10;ZG93bnJldi54bWxQSwUGAAAAAAQABAD1AAAAigMAAAAA&#10;" strokecolor="#2f5496 [2408]" strokeweight="1.5pt">
                <v:fill opacity="0"/>
              </v:rect>
              <v:rect id="Rectangle 35" o:spid="_x0000_s524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q3EIMQA&#10;AADdAAAADwAAAGRycy9kb3ducmV2LnhtbESPQWvCQBSE7wX/w/IEb80mJREbXaVYtD1Wbe6P7DMJ&#10;Zt+m2TXGf98tFDwOM/MNs9qMphUD9a6xrCCJYhDEpdUNVwq+T7vnBQjnkTW2lknBnRxs1pOnFeba&#10;3vhAw9FXIkDY5aig9r7LpXRlTQZdZDvi4J1tb9AH2VdS93gLcNPKlzieS4MNh4UaO9rWVF6OV6Og&#10;yN47/pCGv5Jd+poVl/3PNjFKzabj2xKEp9E/wv/tT61gkc1T+HsTnoB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qtxCD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524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v+bbccAAADdAAAADwAAAGRycy9kb3ducmV2LnhtbESPT2vCQBTE7wW/w/KE3nSjoEiaNTRC&#10;wRR6qIrQ2yP7zJ9m38bsNsZv3y0IPQ4z8xsmSUfTioF6V1tWsJhHIIgLq2suFZyOb7MNCOeRNbaW&#10;ScGdHKTbyVOCsbY3/qTh4EsRIOxiVFB538VSuqIig25uO+LgXWxv0AfZl1L3eAtw08plFK2lwZrD&#10;QoUd7Soqvg8/RkF2fz9/WJ9f95ev5ppn2TLHxij1PB1fX0B4Gv1/+NHeawWb1XoFf2/CE5Db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e/5ttxwAAAN0AAAAPAAAAAAAA&#10;AAAAAAAAAKECAABkcnMvZG93bnJldi54bWxQSwUGAAAAAAQABAD5AAAAlQMAAAAA&#10;" strokecolor="#2f5496 [2408]" strokeweight="1.5pt"/>
            <v:shape id="AutoShape 37" o:spid="_x0000_s524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i0FGsUAAADdAAAADwAAAGRycy9kb3ducmV2LnhtbESPQYvCMBSE7wv+h/AEb5oqbJFqFCsI&#10;VvCw7iJ4ezTPttq81Car9d+bBWGPw8x8w8yXnanFnVpXWVYwHkUgiHOrKy4U/HxvhlMQziNrrC2T&#10;gic5WC56H3NMtH3wF90PvhABwi5BBaX3TSKly0sy6Ea2IQ7e2bYGfZBtIXWLjwA3tZxEUSwNVhwW&#10;SmxoXVJ+PfwaBelzd9xbn92259PllqXpJMOLUWrQ71YzEJ46/x9+t7dawfQzjuHvTXgCcvE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i0FGsUAAADdAAAADwAAAAAAAAAA&#10;AAAAAAChAgAAZHJzL2Rvd25yZXYueG1sUEsFBgAAAAAEAAQA+QAAAJMDAAAAAA==&#10;" strokecolor="#2f5496 [2408]" strokeweight="1.5pt"/>
          </v:group>
        </w:pict>
      </w:r>
      <w:r w:rsidR="000A2974" w:rsidRPr="00C93C1F">
        <w:rPr>
          <w:rFonts w:ascii="ALFABET98" w:hAnsi="ALFABET98"/>
          <w:color w:val="A6A6A6" w:themeColor="background1" w:themeShade="A6"/>
          <w:sz w:val="72"/>
          <w:szCs w:val="72"/>
        </w:rPr>
        <w:t xml:space="preserve">i                                                                     </w:t>
      </w:r>
    </w:p>
    <w:p w:rsidR="000A2974" w:rsidRPr="00C93C1F" w:rsidRDefault="00443F71" w:rsidP="000A2974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5238" style="position:absolute;margin-left:-16.1pt;margin-top:9.4pt;width:521.25pt;height:36.85pt;z-index:-25164083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8tsfDRYEAADxDwAADgAAAAAAAAAAAAAAAAAuAgAAZHJzL2Uyb0RvYy54bWxQSwECLQAUAAYA&#10;CAAAACEAWCsPaOAAAAAKAQAADwAAAAAAAAAAAAAAAABwBgAAZHJzL2Rvd25yZXYueG1sUEsFBgAA&#10;AAAEAAQA8wAAAH0HAAAAAA==&#10;">
            <v:group id="Group 33" o:spid="_x0000_s524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TkpRN8QAAADdAAAA&#10;DwAAAAAAAAAAAAAAAACqAgAAZHJzL2Rvd25yZXYueG1sUEsFBgAAAAAEAAQA+gAAAJsDAAAAAA==&#10;">
              <v:rect id="Rectangle 34" o:spid="_x0000_s524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9afFsYA&#10;AADdAAAADwAAAGRycy9kb3ducmV2LnhtbESPQWvCQBSE70L/w/IKvelGi8FGV6ltLV5rI6G3R/aZ&#10;Dc2+Ddmtif/eLQgeh5n5hlltBtuIM3W+dqxgOklAEJdO11wpyL934wUIH5A1No5JwYU8bNYPoxVm&#10;2vX8RedDqESEsM9QgQmhzaT0pSGLfuJa4uidXGcxRNlVUnfYR7ht5CxJUmmx5rhgsKU3Q+Xv4c8q&#10;eK6KD1Pk7z630yL9PF6O2/5np9TT4/C6BBFoCPfwrb3XChbz9AX+38QnIN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9afFsYAAADdAAAADwAAAAAAAAAAAAAAAACYAgAAZHJz&#10;L2Rvd25yZXYueG1sUEsFBgAAAAAEAAQA9QAAAIsDAAAAAA==&#10;" strokecolor="#2f5496 [2408]" strokeweight="1.5pt">
                <v:fill opacity="0"/>
              </v:rect>
              <v:rect id="Rectangle 35" o:spid="_x0000_s524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E9U/sAA&#10;AADdAAAADwAAAGRycy9kb3ducmV2LnhtbERPy4rCMBTdC/5DuMLsNK1YH9UoojjO0uf+0lzbYnNT&#10;m4x2/t4sBlweznuxak0lntS40rKCeBCBIM6sLjlXcDnv+lMQziNrrCyTgj9ysFp2OwtMtX3xkZ4n&#10;n4sQwi5FBYX3dSqlywoy6Aa2Jg7czTYGfYBNLnWDrxBuKjmMorE0WHJoKLCmTUHZ/fRrFFyTbc17&#10;afgQ70az5Hr/fmxio9RXr13PQXhq/Uf87/7RCqbJJOwPb8ITkMs3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E9U/s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524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B0Ls8YAAADdAAAADwAAAGRycy9kb3ducmV2LnhtbESPT4vCMBTE7wt+h/AEb2uqsCpdo1hh&#10;wQoe/MPC3h7Ns63bvNQmav32RhA8DjPzG2Y6b00lrtS40rKCQT8CQZxZXXKu4LD/+ZyAcB5ZY2WZ&#10;FNzJwXzW+ZhirO2Nt3Td+VwECLsYFRTe17GULivIoOvbmjh4R9sY9EE2udQN3gLcVHIYRSNpsOSw&#10;UGBNy4Ky/93FKEju69+N9el5dfw7ndMkGaZ4Mkr1uu3iG4Sn1r/Dr/ZKK5h8jQfwfBOegJw9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QdC7PGAAAA3QAAAA8AAAAAAAAA&#10;AAAAAAAAoQIAAGRycy9kb3ducmV2LnhtbFBLBQYAAAAABAAEAPkAAACUAwAAAAA=&#10;" strokecolor="#2f5496 [2408]" strokeweight="1.5pt"/>
            <v:shape id="AutoShape 37" o:spid="_x0000_s523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M+VxMYAAADdAAAADwAAAGRycy9kb3ducmV2LnhtbESPQWvCQBSE74L/YXkFb7ppQBtSV2kE&#10;wQgetKXQ2yP7TGKzb2N21fjvXaHQ4zAz3zDzZW8acaXO1ZYVvE4iEMSF1TWXCr4+1+MEhPPIGhvL&#10;pOBODpaL4WCOqbY33tP14EsRIOxSVFB536ZSuqIig25iW+LgHW1n0AfZlVJ3eAtw08g4imbSYM1h&#10;ocKWVhUVv4eLUZDdt9876/Pz5vhzOudZFud4MkqNXvqPdxCeev8f/mtvtIJk+hbD8014AnL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TPlcTGAAAA3QAAAA8AAAAAAAAA&#10;AAAAAAAAoQIAAGRycy9kb3ducmV2LnhtbFBLBQYAAAAABAAEAPkAAACUAwAAAAA=&#10;" strokecolor="#2f5496 [2408]" strokeweight="1.5pt"/>
          </v:group>
        </w:pict>
      </w:r>
      <w:r w:rsidR="000A2974" w:rsidRPr="00C93C1F">
        <w:rPr>
          <w:rFonts w:ascii="ALFABET98" w:hAnsi="ALFABET98"/>
          <w:color w:val="A6A6A6" w:themeColor="background1" w:themeShade="A6"/>
          <w:sz w:val="72"/>
          <w:szCs w:val="72"/>
        </w:rPr>
        <w:t xml:space="preserve">i                                                                     </w:t>
      </w:r>
    </w:p>
    <w:p w:rsidR="000A2974" w:rsidRPr="00C93C1F" w:rsidRDefault="00443F71" w:rsidP="000A2974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5232" style="position:absolute;margin-left:-16.1pt;margin-top:9.4pt;width:521.25pt;height:36.85pt;z-index:-25163980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CrNnjQFQQAAPEPAAAOAAAAAAAAAAAAAAAAAC4CAABkcnMvZTJvRG9jLnhtbFBLAQItABQABgAI&#10;AAAAIQBYKw9o4AAAAAoBAAAPAAAAAAAAAAAAAAAAAG8GAABkcnMvZG93bnJldi54bWxQSwUGAAAA&#10;AAQABADzAAAAfAcAAAAA&#10;">
            <v:group id="Group 33" o:spid="_x0000_s523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St7N78cAAADd&#10;AAAADwAAAAAAAAAAAAAAAACqAgAAZHJzL2Rvd25yZXYueG1sUEsFBgAAAAAEAAQA+gAAAJ4DAAAA&#10;AA==&#10;">
              <v:rect id="Rectangle 34" o:spid="_x0000_s523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0IDzsYA&#10;AADdAAAADwAAAGRycy9kb3ducmV2LnhtbESPT2vCQBTE74LfYXkFb7qxopXUVewfi9dqJHh7ZF+z&#10;odm3Ibs18dt3BcHjMDO/YVab3tbiQq2vHCuYThIQxIXTFZcKsuNuvAThA7LG2jEpuJKHzXo4WGGq&#10;XcffdDmEUkQI+xQVmBCaVEpfGLLoJ64hjt6Pay2GKNtS6ha7CLe1fE6ShbRYcVww2NC7oeL38GcV&#10;zMr80+TZh8/sNF98na6nt+68U2r01G9fQQTqwyN8b++1guX8ZQ63N/EJyPU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0IDzsYAAADdAAAADwAAAAAAAAAAAAAAAACYAgAAZHJz&#10;L2Rvd25yZXYueG1sUEsFBgAAAAAEAAQA9QAAAIsDAAAAAA==&#10;" strokecolor="#2f5496 [2408]" strokeweight="1.5pt">
                <v:fill opacity="0"/>
              </v:rect>
              <v:rect id="Rectangle 35" o:spid="_x0000_s523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ppEcMA&#10;AADdAAAADwAAAGRycy9kb3ducmV2LnhtbESPS2/CMBCE75X4D9YicStOEOERMAiBoD3yvK/iJYmI&#10;1yE2EP59XalSj6OZ+UYzX7amEk9qXGlZQdyPQBBnVpecKziftp8TEM4ja6wsk4I3OVguOh9zTLV9&#10;8YGeR5+LAGGXooLC+zqV0mUFGXR9WxMH72obgz7IJpe6wVeAm0oOomgkDZYcFgqsaV1Qdjs+jIJL&#10;sqn5Sxrex9vhNLncdvd1bJTqddvVDISn1v+H/9rfWsEkGY/g9014AnLx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OppE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523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Lg2XMcAAADdAAAADwAAAGRycy9kb3ducmV2LnhtbESPQWvCQBSE7wX/w/KE3urGQKukrsEI&#10;gil4qC2F3h7ZZxKbfRuz2yT++65Q8DjMzDfMKh1NI3rqXG1ZwXwWgSAurK65VPD5sXtagnAeWWNj&#10;mRRcyUG6njysMNF24Hfqj74UAcIuQQWV920ipSsqMuhmtiUO3sl2Bn2QXSl1h0OAm0bGUfQiDdYc&#10;FipsaVtR8XP8NQqy69vXwfr8sj99ny95lsU5no1Sj9Nx8wrC0+jv4f/2XitYPi8W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EuDZcxwAAAN0AAAAPAAAAAAAA&#10;AAAAAAAAAKECAABkcnMvZG93bnJldi54bWxQSwUGAAAAAAQABAD5AAAAlQMAAAAA&#10;" strokecolor="#2f5496 [2408]" strokeweight="1.5pt"/>
            <v:shape id="AutoShape 37" o:spid="_x0000_s523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SeiLsQAAADdAAAADwAAAGRycy9kb3ducmV2LnhtbERPTWvCQBC9F/wPywi9NRsDbSVmFSMI&#10;ptBDbRG8DdkxiWZnk+xW47/vHgoeH+87W42mFVcaXGNZwSyKQRCXVjdcKfj53r7MQTiPrLG1TAru&#10;5GC1nDxlmGp74y+67n0lQgi7FBXU3neplK6syaCLbEccuJMdDPoAh0rqAW8h3LQyieM3abDh0FBj&#10;R5uaysv+1yjI7x+HT+uLfnc6nvsiz5MCz0ap5+m4XoDwNPqH+N+90wrmr+9hbngTnoBc/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1J6IuxAAAAN0AAAAPAAAAAAAAAAAA&#10;AAAAAKECAABkcnMvZG93bnJldi54bWxQSwUGAAAAAAQABAD5AAAAkgMAAAAA&#10;" strokecolor="#2f5496 [2408]" strokeweight="1.5pt"/>
          </v:group>
        </w:pict>
      </w:r>
      <w:r w:rsidR="000A2974" w:rsidRPr="00C93C1F">
        <w:rPr>
          <w:rFonts w:ascii="ALFABET98" w:hAnsi="ALFABET98"/>
          <w:color w:val="A6A6A6" w:themeColor="background1" w:themeShade="A6"/>
          <w:sz w:val="72"/>
          <w:szCs w:val="72"/>
        </w:rPr>
        <w:t xml:space="preserve">i                                                                     </w:t>
      </w:r>
    </w:p>
    <w:p w:rsidR="000A2974" w:rsidRPr="00C93C1F" w:rsidRDefault="00443F71" w:rsidP="000A2974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5226" style="position:absolute;margin-left:-16.1pt;margin-top:9.4pt;width:521.25pt;height:36.85pt;z-index:-25163878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B2&#10;wmKSEgQAAPEPAAAOAAAAAAAAAAAAAAAAAC4CAABkcnMvZTJvRG9jLnhtbFBLAQItABQABgAIAAAA&#10;IQBYKw9o4AAAAAoBAAAPAAAAAAAAAAAAAAAAAGwGAABkcnMvZG93bnJldi54bWxQSwUGAAAAAAQA&#10;BADzAAAAeQcAAAAA&#10;">
            <v:group id="Group 33" o:spid="_x0000_s522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ADC7y8QAAADdAAAA&#10;DwAAAAAAAAAAAAAAAACqAgAAZHJzL2Rvd25yZXYueG1sUEsFBgAAAAAEAAQA+gAAAJsDAAAAAA==&#10;">
              <v:rect id="Rectangle 34" o:spid="_x0000_s523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ax16sUA&#10;AADdAAAADwAAAGRycy9kb3ducmV2LnhtbESPQWvCQBSE7wX/w/KE3uomlUqIrqKtll5rI8HbI/vM&#10;BrNvQ3Zr4r/vFgo9DjPzDbPajLYVN+p941hBOktAEFdON1wrKL4OTxkIH5A1to5JwZ08bNaThxXm&#10;2g38SbdjqEWEsM9RgQmhy6X0lSGLfuY64uhdXG8xRNnXUvc4RLht5XOSLKTFhuOCwY5eDVXX47dV&#10;MK/LvSmLN1/YtFy8n+6n3XA+KPU4HbdLEIHG8B/+a39oBdlLlsLvm/gE5Po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rHXqxQAAAN0AAAAPAAAAAAAAAAAAAAAAAJgCAABkcnMv&#10;ZG93bnJldi54bWxQSwUGAAAAAAQABAD1AAAAigMAAAAA&#10;" strokecolor="#2f5496 [2408]" strokeweight="1.5pt">
                <v:fill opacity="0"/>
              </v:rect>
              <v:rect id="Rectangle 35" o:spid="_x0000_s523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gQfNcQA&#10;AADdAAAADwAAAGRycy9kb3ducmV2LnhtbESPQWvCQBSE74X+h+UVvNVNpJEYXUOJqD1aW++P7GsS&#10;zL6N2W0S/323UOhxmJlvmE0+mVYM1LvGsoJ4HoEgLq1uuFLw+bF/TkE4j6yxtUwK7uQg3z4+bDDT&#10;duR3Gs6+EgHCLkMFtfddJqUrazLo5rYjDt6X7Q36IPtK6h7HADetXETRUhpsOCzU2FFRU3k9fxsF&#10;l2TX8VEaPsX7l1VyuR5uRWyUmj1Nr2sQnib/H/5rv2kFaZIu4PdNeAJy+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EHzX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522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lZAeMcAAADdAAAADwAAAGRycy9kb3ducmV2LnhtbESPT2vCQBTE70K/w/IKvZlNlUpI3UhT&#10;EEzBQ7UUentkn/nT7NuY3Wr89m5B8DjMzG+Y5Wo0nTjR4BrLCp6jGARxaXXDlYKv/XqagHAeWWNn&#10;mRRcyMEqe5gsMdX2zJ902vlKBAi7FBXU3veplK6syaCLbE8cvIMdDPogh0rqAc8Bbjo5i+OFNNhw&#10;WKixp/eayt/dn1GQXz6+t9YXx83hpz0WeT4rsDVKPT2Ob68gPI3+Hr61N1pB8pLM4f9NeAIyuw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OVkB4xwAAAN0AAAAPAAAAAAAA&#10;AAAAAAAAAKECAABkcnMvZG93bnJldi54bWxQSwUGAAAAAAQABAD5AAAAlQMAAAAA&#10;" strokecolor="#2f5496 [2408]" strokeweight="1.5pt"/>
            <v:shape id="AutoShape 37" o:spid="_x0000_s522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b/YDMcAAADdAAAADwAAAGRycy9kb3ducmV2LnhtbESPT2vCQBTE70K/w/IKvZlNxUpI3UhT&#10;EEzBQ7UUentkn/nT7NuY3Wr89m5B8DjMzG+Y5Wo0nTjR4BrLCp6jGARxaXXDlYKv/XqagHAeWWNn&#10;mRRcyMEqe5gsMdX2zJ902vlKBAi7FBXU3veplK6syaCLbE8cvIMdDPogh0rqAc8Bbjo5i+OFNNhw&#10;WKixp/eayt/dn1GQXz6+t9YXx83hpz0WeT4rsDVKPT2Ob68gPI3+Hr61N1pB8pLM4f9NeAIyuw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Bv9gMxwAAAN0AAAAPAAAAAAAA&#10;AAAAAAAAAKECAABkcnMvZG93bnJldi54bWxQSwUGAAAAAAQABAD5AAAAlQMAAAAA&#10;" strokecolor="#2f5496 [2408]" strokeweight="1.5pt"/>
          </v:group>
        </w:pict>
      </w:r>
      <w:r w:rsidR="000A2974" w:rsidRPr="00C93C1F">
        <w:rPr>
          <w:rFonts w:ascii="ALFABET98" w:hAnsi="ALFABET98"/>
          <w:color w:val="A6A6A6" w:themeColor="background1" w:themeShade="A6"/>
          <w:sz w:val="72"/>
          <w:szCs w:val="72"/>
        </w:rPr>
        <w:t xml:space="preserve">i                                                                    </w:t>
      </w:r>
    </w:p>
    <w:p w:rsidR="000A2974" w:rsidRPr="00C93C1F" w:rsidRDefault="00443F71" w:rsidP="000A2974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5220" style="position:absolute;margin-left:-16.1pt;margin-top:9.4pt;width:521.25pt;height:36.85pt;z-index:-25163776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Jj48eYXBAAA8Q8AAA4AAAAAAAAAAAAAAAAALgIAAGRycy9lMm9Eb2MueG1sUEsBAi0AFAAG&#10;AAgAAAAhAFgrD2jgAAAACgEAAA8AAAAAAAAAAAAAAAAAcQYAAGRycy9kb3ducmV2LnhtbFBLBQYA&#10;AAAABAAEAPMAAAB+BwAAAAA=&#10;">
            <v:group id="Group 33" o:spid="_x0000_s522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CVhiTFAAAA3QAA&#10;AA8AAAAAAAAAAAAAAAAAqgIAAGRycy9kb3ducmV2LnhtbFBLBQYAAAAABAAEAPoAAACcAwAAAAA=&#10;">
              <v:rect id="Rectangle 34" o:spid="_x0000_s522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QlIBcYA&#10;AADdAAAADwAAAGRycy9kb3ducmV2LnhtbESPQWvCQBSE74X+h+UVvNWNltoQXaW1tXjVRoK3R/aZ&#10;DWbfhuxq4r/vCoUeh5n5hlmsBtuIK3W+dqxgMk5AEJdO11wpyH82zykIH5A1No5JwY08rJaPDwvM&#10;tOt5R9d9qESEsM9QgQmhzaT0pSGLfuxa4uidXGcxRNlVUnfYR7ht5DRJZtJizXHBYEtrQ+V5f7EK&#10;XqriyxT5p8/tpJh9H26Hj/64UWr0NLzPQQQawn/4r73VCtLX9A3ub+ITkM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QlIBcYAAADdAAAADwAAAAAAAAAAAAAAAACYAgAAZHJz&#10;L2Rvd25yZXYueG1sUEsFBgAAAAAEAAQA9QAAAIsDAAAAAA==&#10;" strokecolor="#2f5496 [2408]" strokeweight="1.5pt">
                <v:fill opacity="0"/>
              </v:rect>
              <v:rect id="Rectangle 35" o:spid="_x0000_s522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+wo38AA&#10;AADdAAAADwAAAGRycy9kb3ducmV2LnhtbERPy4rCMBTdD/gP4QruxrRih1qNIoqP5Yyj+0tzbYvN&#10;TW2i1r83C8Hl4bxni87U4k6tqywriIcRCOLc6ooLBcf/zXcKwnlkjbVlUvAkB4t572uGmbYP/qP7&#10;wRcihLDLUEHpfZNJ6fKSDLqhbYgDd7atQR9gW0jd4iOEm1qOouhHGqw4NJTY0Kqk/HK4GQWnZN3w&#10;Thr+jTfjSXK6bK+r2Cg16HfLKQhPnf+I3+69VpAmaZgb3oQnIOc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+wo38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522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753kscAAADdAAAADwAAAGRycy9kb3ducmV2LnhtbESPT2vCQBTE7wW/w/KE3uqmQksa3Ugj&#10;CKbgQVsEb4/sM3/Mvo3ZrcZv3xWEHoeZ+Q0zXwymFRfqXW1ZweskAkFcWF1zqeDne/USg3AeWWNr&#10;mRTcyMEiHT3NMdH2ylu67HwpAoRdggoq77tESldUZNBNbEccvKPtDfog+1LqHq8Bblo5jaJ3abDm&#10;sFBhR8uKitPu1yjIbl/7jfX5eX08NOc8y6Y5Nkap5/HwOQPhafD/4Ud7rRXEb/EH3N+EJyDT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vvneSxwAAAN0AAAAPAAAAAAAA&#10;AAAAAAAAAKECAABkcnMvZG93bnJldi54bWxQSwUGAAAAAAQABAD5AAAAlQMAAAAA&#10;" strokecolor="#2f5496 [2408]" strokeweight="1.5pt"/>
            <v:shape id="AutoShape 37" o:spid="_x0000_s522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11I0sQAAADdAAAADwAAAGRycy9kb3ducmV2LnhtbERPTWvCQBC9F/wPywi91Y2BFo2uoREK&#10;ptCDWgrehuyYxGZnY3abxH/fPQgeH+97nY6mET11rrasYD6LQBAXVtdcKvg+frwsQDiPrLGxTApu&#10;5CDdTJ7WmGg78J76gy9FCGGXoILK+zaR0hUVGXQz2xIH7mw7gz7ArpS6wyGEm0bGUfQmDdYcGips&#10;aVtR8Xv4Mwqy2+fPl/X5dXc+Xa55lsU5XoxSz9PxfQXC0+gf4rt7pxUsXpdhf3gTnoDc/A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7XUjSxAAAAN0AAAAPAAAAAAAAAAAA&#10;AAAAAKECAABkcnMvZG93bnJldi54bWxQSwUGAAAAAAQABAD5AAAAkgMAAAAA&#10;" strokecolor="#2f5496 [2408]" strokeweight="1.5pt"/>
          </v:group>
        </w:pict>
      </w:r>
      <w:r w:rsidR="000A2974" w:rsidRPr="00C93C1F">
        <w:rPr>
          <w:rFonts w:ascii="ALFABET98" w:hAnsi="ALFABET98"/>
          <w:color w:val="A6A6A6" w:themeColor="background1" w:themeShade="A6"/>
          <w:sz w:val="72"/>
          <w:szCs w:val="72"/>
        </w:rPr>
        <w:t xml:space="preserve">i                                                                    </w:t>
      </w:r>
    </w:p>
    <w:p w:rsidR="000A2974" w:rsidRPr="00C93C1F" w:rsidRDefault="00443F71" w:rsidP="000A2974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5214" style="position:absolute;margin-left:-16.1pt;margin-top:9.4pt;width:521.25pt;height:36.85pt;z-index:-25163673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D2&#10;WMCKEgQAAPEPAAAOAAAAAAAAAAAAAAAAAC4CAABkcnMvZTJvRG9jLnhtbFBLAQItABQABgAIAAAA&#10;IQBYKw9o4AAAAAoBAAAPAAAAAAAAAAAAAAAAAGwGAABkcnMvZG93bnJldi54bWxQSwUGAAAAAAQA&#10;BADzAAAAeQcAAAAA&#10;">
            <v:group id="Group 33" o:spid="_x0000_s521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adxb6xgAAAN0A&#10;AAAPAAAAAAAAAAAAAAAAAKoCAABkcnMvZG93bnJldi54bWxQSwUGAAAAAAQABAD6AAAAnQMAAAAA&#10;">
              <v:rect id="Rectangle 34" o:spid="_x0000_s521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+vY28UA&#10;AADdAAAADwAAAGRycy9kb3ducmV2LnhtbESPQWvCQBSE74L/YXlCb7pRqdjUVdRq8VobCb09sq/Z&#10;0OzbkF1N/PfdgtDjMDPfMKtNb2txo9ZXjhVMJwkI4sLpiksF2edxvAThA7LG2jEpuJOHzXo4WGGq&#10;XccfdDuHUkQI+xQVmBCaVEpfGLLoJ64hjt63ay2GKNtS6ha7CLe1nCXJQlqsOC4YbGhvqPg5X62C&#10;eZkfTJ69+cxO88X75X7ZdV9HpZ5G/fYVRKA+/Icf7ZNWsHx+mcPfm/gE5P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69jbxQAAAN0AAAAPAAAAAAAAAAAAAAAAAJgCAABkcnMv&#10;ZG93bnJldi54bWxQSwUGAAAAAAQABAD1AAAAigMAAAAA&#10;" strokecolor="#2f5496 [2408]" strokeweight="1.5pt">
                <v:fill opacity="0"/>
              </v:rect>
              <v:rect id="Rectangle 35" o:spid="_x0000_s521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3i0B8QA&#10;AADdAAAADwAAAGRycy9kb3ducmV2LnhtbESPQWvCQBSE7wX/w/KE3uomxRRNsxFRrD1Wbe6P7DMJ&#10;yb5Ns6vGf98tFDwOM/MNk61G04krDa6xrCCeRSCIS6sbrhR8n3YvCxDOI2vsLJOCOzlY5ZOnDFNt&#10;b3yg69FXIkDYpaig9r5PpXRlTQbdzPbEwTvbwaAPcqikHvAW4KaTr1H0Jg02HBZq7GlTU9keL0ZB&#10;kWx73kvDX/FuvkyK9uNnExulnqfj+h2Ep9E/wv/tT61gkSzn8PcmPAGZ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94tAf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521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yrrSscAAADdAAAADwAAAGRycy9kb3ducmV2LnhtbESPQWvCQBSE7wX/w/KE3pqNgsWmWaUR&#10;CqbgoVaE3h7ZZxKbfRuz2yT++65Q8DjMzDdMuh5NI3rqXG1ZwSyKQRAXVtdcKjh8vT8tQTiPrLGx&#10;TAqu5GC9mjykmGg78Cf1e1+KAGGXoILK+zaR0hUVGXSRbYmDd7KdQR9kV0rd4RDgppHzOH6WBmsO&#10;CxW2tKmo+Nn/GgXZ9eO4sz6/bE/f50ueZfMcz0apx+n49grC0+jv4f/2VitYLl4WcHsTnoBc/Q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rKutKxwAAAN0AAAAPAAAAAAAA&#10;AAAAAAAAAKECAABkcnMvZG93bnJldi54bWxQSwUGAAAAAAQABAD5AAAAlQMAAAAA&#10;" strokecolor="#2f5496 [2408]" strokeweight="1.5pt"/>
            <v:shape id="AutoShape 37" o:spid="_x0000_s521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/h1PccAAADdAAAADwAAAGRycy9kb3ducmV2LnhtbESPQWvCQBSE7wX/w/KE3upGocGmrtII&#10;BVPw0FSE3h7ZZxKbfRuzW5P8+65Q8DjMzDfMajOYRlypc7VlBfNZBIK4sLrmUsHh6/1pCcJ5ZI2N&#10;ZVIwkoPNevKwwkTbnj/pmvtSBAi7BBVU3reJlK6oyKCb2ZY4eCfbGfRBdqXUHfYBbhq5iKJYGqw5&#10;LFTY0rai4if/NQrS8eO4tz677E7f50uWposMz0apx+nw9grC0+Dv4f/2TitYPr/E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b+HU9xwAAAN0AAAAPAAAAAAAA&#10;AAAAAAAAAKECAABkcnMvZG93bnJldi54bWxQSwUGAAAAAAQABAD5AAAAlQMAAAAA&#10;" strokecolor="#2f5496 [2408]" strokeweight="1.5pt"/>
          </v:group>
        </w:pict>
      </w:r>
      <w:r w:rsidR="000A2974" w:rsidRPr="00C93C1F">
        <w:rPr>
          <w:rFonts w:ascii="ALFABET98" w:hAnsi="ALFABET98"/>
          <w:color w:val="A6A6A6" w:themeColor="background1" w:themeShade="A6"/>
          <w:sz w:val="72"/>
          <w:szCs w:val="72"/>
        </w:rPr>
        <w:t xml:space="preserve">i                                                                                                                                   </w:t>
      </w:r>
    </w:p>
    <w:p w:rsidR="000A2974" w:rsidRPr="009E083E" w:rsidRDefault="000A2974" w:rsidP="000A2974">
      <w:pPr>
        <w:spacing w:line="240" w:lineRule="auto"/>
        <w:rPr>
          <w:rFonts w:ascii="ALFABET98" w:hAnsi="ALFABET98"/>
          <w:sz w:val="36"/>
          <w:szCs w:val="36"/>
        </w:rPr>
      </w:pPr>
      <w:r w:rsidRPr="009E083E">
        <w:rPr>
          <w:rFonts w:ascii="ALFABET98" w:hAnsi="ALFABET98"/>
          <w:sz w:val="36"/>
          <w:szCs w:val="36"/>
        </w:rPr>
        <w:t xml:space="preserve">   </w:t>
      </w:r>
      <w:r w:rsidR="006569E8">
        <w:rPr>
          <w:rFonts w:ascii="ALFABET98" w:hAnsi="ALFABET98"/>
          <w:sz w:val="36"/>
          <w:szCs w:val="36"/>
        </w:rPr>
        <w:t xml:space="preserve">                              </w:t>
      </w:r>
      <w:r>
        <w:rPr>
          <w:rFonts w:ascii="ALFABET98" w:hAnsi="ALFABET98"/>
          <w:sz w:val="36"/>
          <w:szCs w:val="36"/>
        </w:rPr>
        <w:t>1</w:t>
      </w:r>
    </w:p>
    <w:p w:rsidR="000A2974" w:rsidRDefault="000A2974" w:rsidP="000A2974">
      <w:pPr>
        <w:spacing w:line="240" w:lineRule="auto"/>
        <w:rPr>
          <w:rFonts w:ascii="ALFABET98" w:hAnsi="ALFABET98"/>
          <w:sz w:val="36"/>
          <w:szCs w:val="36"/>
        </w:rPr>
      </w:pPr>
      <w:r w:rsidRPr="009E083E">
        <w:rPr>
          <w:rFonts w:ascii="ALFABET98" w:hAnsi="ALFABET98"/>
          <w:sz w:val="36"/>
          <w:szCs w:val="36"/>
        </w:rPr>
        <w:t>Sayın veli</w:t>
      </w:r>
      <w:r>
        <w:rPr>
          <w:rFonts w:ascii="ALFABET98" w:hAnsi="ALFABET98"/>
          <w:sz w:val="36"/>
          <w:szCs w:val="36"/>
        </w:rPr>
        <w:t>m, k harfinin üzerinden geçip boşluklara yazdırın</w:t>
      </w:r>
      <w:r w:rsidRPr="009E083E">
        <w:rPr>
          <w:rFonts w:ascii="ALFABET98" w:hAnsi="ALFABET98"/>
          <w:sz w:val="36"/>
          <w:szCs w:val="36"/>
        </w:rPr>
        <w:t>.</w:t>
      </w:r>
    </w:p>
    <w:p w:rsidR="000A2974" w:rsidRPr="00C93C1F" w:rsidRDefault="00443F71" w:rsidP="000A2974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lastRenderedPageBreak/>
        <w:pict>
          <v:group id="_x0000_s5208" style="position:absolute;margin-left:-16.1pt;margin-top:9.4pt;width:521.25pt;height:36.85pt;z-index:-25163571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Dw7mXxFQQAAPEPAAAOAAAAAAAAAAAAAAAAAC4CAABkcnMvZTJvRG9jLnhtbFBLAQItABQABgAI&#10;AAAAIQBYKw9o4AAAAAoBAAAPAAAAAAAAAAAAAAAAAG8GAABkcnMvZG93bnJldi54bWxQSwUGAAAA&#10;AAQABADzAAAAfAcAAAAA&#10;">
            <v:group id="Group 33" o:spid="_x0000_s521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7nyEQwwAAAN0AAAAP&#10;AAAAAAAAAAAAAAAAAKoCAABkcnMvZG93bnJldi54bWxQSwUGAAAAAAQABAD6AAAAmgMAAAAA&#10;">
              <v:rect id="Rectangle 34" o:spid="_x0000_s521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gPvMcYA&#10;AADdAAAADwAAAGRycy9kb3ducmV2LnhtbESPT2vCQBTE74LfYXkFb7qxomjqKvaP0ms1Erw9sq/Z&#10;0OzbkN2a+O1dodDjMDO/Ydbb3tbiSq2vHCuYThIQxIXTFZcKstN+vAThA7LG2jEpuJGH7WY4WGOq&#10;XcdfdD2GUkQI+xQVmBCaVEpfGLLoJ64hjt63ay2GKNtS6ha7CLe1fE6ShbRYcVww2NCboeLn+GsV&#10;zMr8w+TZu8/sNF8czrfza3fZKzV66ncvIAL14T/81/7UCpbz1Qoeb+ITkJ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gPvMcYAAADdAAAADwAAAAAAAAAAAAAAAACYAgAAZHJz&#10;L2Rvd25yZXYueG1sUEsFBgAAAAAEAAQA9QAAAIsDAAAAAA==&#10;" strokecolor="#2f5496 [2408]" strokeweight="1.5pt">
                <v:fill opacity="0"/>
              </v:rect>
              <v:rect id="Rectangle 35" o:spid="_x0000_s521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2xG/78A&#10;AADdAAAADwAAAGRycy9kb3ducmV2LnhtbERPy4rCMBTdC/5DuII7TSsqtRpFHBxd+txfmmtbbG5q&#10;k9HO35uF4PJw3otVayrxpMaVlhXEwwgEcWZ1ybmCy3k7SEA4j6yxskwK/snBatntLDDV9sVHep58&#10;LkIIuxQVFN7XqZQuK8igG9qaOHA32xj0ATa51A2+Qrip5CiKptJgyaGhwJo2BWX3059RcJ381LyT&#10;hg/xdjybXO+/j01slOr32vUchKfWf8Uf914rSKZR2B/ehCcgl2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bEb/vwAAAN0AAAAPAAAAAAAAAAAAAAAAAJgCAABkcnMvZG93bnJl&#10;di54bWxQSwUGAAAAAAQABAD1AAAAhAMAAAAA&#10;" fillcolor="#deeaf6 [660]" strokecolor="#c00000" strokeweight="1pt">
                <v:stroke dashstyle="dash"/>
              </v:rect>
            </v:group>
            <v:shape id="AutoShape 36" o:spid="_x0000_s521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z4ZsscAAADdAAAADwAAAGRycy9kb3ducmV2LnhtbESPS2vDMBCE74X+B7GF3ho5OZjgRjF1&#10;oRAXekgaAr0t1saPWivHUv3491Eg0OMwM98wm3QyrRiod7VlBctFBIK4sLrmUsHx++NlDcJ5ZI2t&#10;ZVIwk4N0+/iwwUTbkfc0HHwpAoRdggoq77tESldUZNAtbEccvLPtDfog+1LqHscAN61cRVEsDdYc&#10;Firs6L2i4vfwZxRk8+fpy/r8sjv/NJc8y1Y5Nkap56fp7RWEp8n/h+/tnVawjqMl3N6EJyC3V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nPhmyxwAAAN0AAAAPAAAAAAAA&#10;AAAAAAAAAKECAABkcnMvZG93bnJldi54bWxQSwUGAAAAAAQABAD5AAAAlQMAAAAA&#10;" strokecolor="#2f5496 [2408]" strokeweight="1.5pt"/>
            <v:shape id="AutoShape 37" o:spid="_x0000_s520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+yHxcYAAADdAAAADwAAAGRycy9kb3ducmV2LnhtbESPT2vCQBTE74V+h+UVems2zUEkdZVG&#10;KBihh6oUentkX/5o9m3Mrkn89l1B8DjMzG+YxWoyrRiod41lBe9RDIK4sLrhSsFh//U2B+E8ssbW&#10;Mim4koPV8vlpgam2I//QsPOVCBB2KSqove9SKV1Rk0EX2Y44eKXtDfog+0rqHscAN61M4ngmDTYc&#10;FmrsaF1TcdpdjILsuv39tj4/b8q/4znPsiTHo1Hq9WX6/ADhafKP8L290QrmsziB25vwBOTyH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fsh8XGAAAA3QAAAA8AAAAAAAAA&#10;AAAAAAAAoQIAAGRycy9kb3ducmV2LnhtbFBLBQYAAAAABAAEAPkAAACUAwAAAAA=&#10;" strokecolor="#2f5496 [2408]" strokeweight="1.5pt"/>
          </v:group>
        </w:pict>
      </w:r>
      <w:r w:rsidR="000A2974" w:rsidRPr="00C93C1F">
        <w:rPr>
          <w:rFonts w:ascii="ALFABET98" w:hAnsi="ALFABET98"/>
          <w:color w:val="A6A6A6" w:themeColor="background1" w:themeShade="A6"/>
          <w:sz w:val="72"/>
          <w:szCs w:val="72"/>
        </w:rPr>
        <w:t xml:space="preserve">i     </w:t>
      </w:r>
      <w:r w:rsidR="000A2974">
        <w:rPr>
          <w:rFonts w:ascii="ALFABET98" w:hAnsi="ALFABET98"/>
          <w:color w:val="A6A6A6" w:themeColor="background1" w:themeShade="A6"/>
          <w:sz w:val="72"/>
          <w:szCs w:val="72"/>
        </w:rPr>
        <w:t xml:space="preserve">i     i     i     i     i     </w:t>
      </w:r>
      <w:r w:rsidR="000A2974" w:rsidRPr="00C93C1F">
        <w:rPr>
          <w:rFonts w:ascii="ALFABET98" w:hAnsi="ALFABET98"/>
          <w:color w:val="A6A6A6" w:themeColor="background1" w:themeShade="A6"/>
          <w:sz w:val="72"/>
          <w:szCs w:val="72"/>
        </w:rPr>
        <w:t xml:space="preserve">     </w:t>
      </w:r>
    </w:p>
    <w:p w:rsidR="000A2974" w:rsidRPr="00C93C1F" w:rsidRDefault="00443F71" w:rsidP="000A2974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5202" style="position:absolute;margin-left:-16.1pt;margin-top:9.4pt;width:521.25pt;height:36.85pt;z-index:-25163468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Asu3xuFQQAAPEPAAAOAAAAAAAAAAAAAAAAAC4CAABkcnMvZTJvRG9jLnhtbFBLAQItABQABgAI&#10;AAAAIQBYKw9o4AAAAAoBAAAPAAAAAAAAAAAAAAAAAG8GAABkcnMvZG93bnJldi54bWxQSwUGAAAA&#10;AAQABADzAAAAfAcAAAAA&#10;">
            <v:group id="Group 33" o:spid="_x0000_s520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J/d/uxgAAAN0A&#10;AAAPAAAAAAAAAAAAAAAAAKoCAABkcnMvZG93bnJldi54bWxQSwUGAAAAAAQABAD6AAAAnQMAAAAA&#10;">
              <v:rect id="Rectangle 34" o:spid="_x0000_s520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GERz8UA&#10;AADdAAAADwAAAGRycy9kb3ducmV2LnhtbESPQWvCQBSE7wX/w/KE3upGxSCpq6jV0ms1Enp7ZF+z&#10;odm3Ibs18d+7hYLHYWa+YVabwTbiSp2vHSuYThIQxKXTNVcK8vPxZQnCB2SNjWNScCMPm/XoaYWZ&#10;dj1/0vUUKhEh7DNUYEJoMyl9aciin7iWOHrfrrMYouwqqTvsI9w2cpYkqbRYc1ww2NLeUPlz+rUK&#10;5lVxMEX+5nM7LdL3y+2y67+OSj2Ph+0riEBDeIT/2x9awTJNFvD3Jj4Bub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YRHPxQAAAN0AAAAPAAAAAAAAAAAAAAAAAJgCAABkcnMv&#10;ZG93bnJldi54bWxQSwUGAAAAAAQABAD1AAAAigMAAAAA&#10;" strokecolor="#2f5496 [2408]" strokeweight="1.5pt">
                <v:fill opacity="0"/>
              </v:rect>
              <v:rect id="Rectangle 35" o:spid="_x0000_s520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8l7EMQA&#10;AADdAAAADwAAAGRycy9kb3ducmV2LnhtbESPQWvCQBSE7wX/w/KE3ppNSg0aXUUUa49t2twf2WcS&#10;zL5Ns2uS/nu3UOhxmJlvmM1uMq0YqHeNZQVJFIMgLq1uuFLw9Xl6WoJwHllja5kU/JCD3Xb2sMFM&#10;25E/aMh9JQKEXYYKau+7TEpX1mTQRbYjDt7F9gZ9kH0ldY9jgJtWPsdxKg02HBZq7OhQU3nNb0ZB&#10;sTh2fJaG35PTy2pRXF+/D4lR6nE+7dcgPE3+P/zXftMKlmmcwu+b8ATk9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PJexD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520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5skXccAAADdAAAADwAAAGRycy9kb3ducmV2LnhtbESPT2vCQBTE74V+h+UVeqsbPViJWcUI&#10;gin0oC2Ct0f25Y9m38bs1iTfvisUehxm5jdMsh5MI+7UudqygukkAkGcW11zqeD7a/e2AOE8ssbG&#10;MikYycF69fyUYKxtzwe6H30pAoRdjAoq79tYSpdXZNBNbEscvMJ2Bn2QXSl1h32Am0bOomguDdYc&#10;FipsaVtRfj3+GAXp+HH6tD677Yvz5Zal6SzDi1Hq9WXYLEF4Gvx/+K+91woW8+gdHm/CE5Cr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HmyRdxwAAAN0AAAAPAAAAAAAA&#10;AAAAAAAAAKECAABkcnMvZG93bnJldi54bWxQSwUGAAAAAAQABAD5AAAAlQMAAAAA&#10;" strokecolor="#2f5496 [2408]" strokeweight="1.5pt"/>
            <v:shape id="AutoShape 37" o:spid="_x0000_s520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gSwL8EAAADdAAAADwAAAGRycy9kb3ducmV2LnhtbERPy6rCMBDdC/5DGMGdproQqUaxgmAF&#10;F1dFcDc0Y1ttJrWJWv/eLC64PJz3fNmaSryocaVlBaNhBII4s7rkXMHpuBlMQTiPrLGyTAo+5GC5&#10;6HbmGGv75j96HXwuQgi7GBUU3texlC4ryKAb2po4cFfbGPQBNrnUDb5DuKnkOIom0mDJoaHAmtYF&#10;ZffD0yhIPrvz3vr0sb1ebo80ScYp3oxS/V67moHw1Pqf+N+91QqmkyjMDW/CE5CLL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2BLAvwQAAAN0AAAAPAAAAAAAAAAAAAAAA&#10;AKECAABkcnMvZG93bnJldi54bWxQSwUGAAAAAAQABAD5AAAAjwMAAAAA&#10;" strokecolor="#2f5496 [2408]" strokeweight="1.5pt"/>
          </v:group>
        </w:pict>
      </w:r>
      <w:r w:rsidR="000A2974" w:rsidRPr="00C93C1F">
        <w:rPr>
          <w:rFonts w:ascii="ALFABET98" w:hAnsi="ALFABET98"/>
          <w:color w:val="A6A6A6" w:themeColor="background1" w:themeShade="A6"/>
          <w:sz w:val="72"/>
          <w:szCs w:val="72"/>
        </w:rPr>
        <w:t xml:space="preserve">i     i     i     i     i    </w:t>
      </w:r>
    </w:p>
    <w:p w:rsidR="000A2974" w:rsidRPr="00C93C1F" w:rsidRDefault="00443F71" w:rsidP="000A2974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5196" style="position:absolute;margin-left:-16.1pt;margin-top:9.4pt;width:521.25pt;height:36.85pt;z-index:-25163366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">
            <v:group id="Group 33" o:spid="_x0000_s519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zH08wwwAAAN0AAAAP&#10;AAAAAAAAAAAAAAAAAKoCAABkcnMvZG93bnJldi54bWxQSwUGAAAAAAQABAD6AAAAmgMAAAAA&#10;">
              <v:rect id="Rectangle 34" o:spid="_x0000_s520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oOBEcUA&#10;AADdAAAADwAAAGRycy9kb3ducmV2LnhtbESPQWvCQBSE74X+h+UVvNVNKgRJXUXbKr1WI6G3R/aZ&#10;DWbfhuxq4r/vFgSPw8x8wyxWo23FlXrfOFaQThMQxJXTDdcKisP2dQ7CB2SNrWNScCMPq+Xz0wJz&#10;7Qb+oes+1CJC2OeowITQ5VL6ypBFP3UdcfROrrcYouxrqXscIty28i1JMmmx4bhgsKMPQ9V5f7EK&#10;ZnX5Zcri0xc2LbPd8XbcDL9bpSYv4/odRKAxPML39rdWMM/SFP7fxCcgl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g4ERxQAAAN0AAAAPAAAAAAAAAAAAAAAAAJgCAABkcnMv&#10;ZG93bnJldi54bWxQSwUGAAAAAAQABAD1AAAAigMAAAAA&#10;" strokecolor="#2f5496 [2408]" strokeweight="1.5pt">
                <v:fill opacity="0"/>
              </v:rect>
              <v:rect id="Rectangle 35" o:spid="_x0000_s520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SvrzsQA&#10;AADdAAAADwAAAGRycy9kb3ducmV2LnhtbESPT2vCQBTE70K/w/IK3nQTMcGmrlIssR79U++P7GsS&#10;zL5Ns1sTv31XEDwOM/MbZrkeTCOu1LnasoJ4GoEgLqyuuVTwfconCxDOI2tsLJOCGzlYr15GS8y0&#10;7flA16MvRYCwy1BB5X2bSemKigy6qW2Jg/djO4M+yK6UusM+wE0jZ1GUSoM1h4UKW9pUVFyOf0bB&#10;Ofls+Usa3sf5/C05X7a/m9goNX4dPt5BeBr8M/xo77SCRRrP4P4mPAG5+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kr687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519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Xm0g8YAAADdAAAADwAAAGRycy9kb3ducmV2LnhtbESPT4vCMBTE74LfITzBm011QaRrlK0g&#10;WGEP/kHY26N5tnWbl9pktX77jSB4HGbmN8x82Zla3Kh1lWUF4ygGQZxbXXGh4HhYj2YgnEfWWFsm&#10;BQ9ysFz0e3NMtL3zjm57X4gAYZeggtL7JpHS5SUZdJFtiIN3tq1BH2RbSN3iPcBNLSdxPJUGKw4L&#10;JTa0Kin/3f8ZBelje/q2Prtuzj+Xa5amkwwvRqnhoPv6BOGp8+/wq73RCmbT8Qc834QnIBf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15tIPGAAAA3QAAAA8AAAAAAAAA&#10;AAAAAAAAoQIAAGRycy9kb3ducmV2LnhtbFBLBQYAAAAABAAEAPkAAACUAwAAAAA=&#10;" strokecolor="#2f5496 [2408]" strokeweight="1.5pt"/>
            <v:shape id="AutoShape 37" o:spid="_x0000_s519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pAs98YAAADdAAAADwAAAGRycy9kb3ducmV2LnhtbESPT4vCMBTE74LfITzBm02VRaRrlK0g&#10;WGEP/kHY26N5tnWbl9pktX77jSB4HGbmN8x82Zla3Kh1lWUF4ygGQZxbXXGh4HhYj2YgnEfWWFsm&#10;BQ9ysFz0e3NMtL3zjm57X4gAYZeggtL7JpHS5SUZdJFtiIN3tq1BH2RbSN3iPcBNLSdxPJUGKw4L&#10;JTa0Kin/3f8ZBelje/q2Prtuzj+Xa5amkwwvRqnhoPv6BOGp8+/wq73RCmbT8Qc834QnIBf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KQLPfGAAAA3QAAAA8AAAAAAAAA&#10;AAAAAAAAoQIAAGRycy9kb3ducmV2LnhtbFBLBQYAAAAABAAEAPkAAACUAwAAAAA=&#10;" strokecolor="#2f5496 [2408]" strokeweight="1.5pt"/>
          </v:group>
        </w:pict>
      </w:r>
      <w:r w:rsidR="000A2974" w:rsidRPr="00C93C1F">
        <w:rPr>
          <w:rFonts w:ascii="ALFABET98" w:hAnsi="ALFABET98"/>
          <w:color w:val="A6A6A6" w:themeColor="background1" w:themeShade="A6"/>
          <w:sz w:val="72"/>
          <w:szCs w:val="72"/>
        </w:rPr>
        <w:t xml:space="preserve">i     i     i     i     </w:t>
      </w:r>
    </w:p>
    <w:p w:rsidR="000A2974" w:rsidRPr="00C93C1F" w:rsidRDefault="00443F71" w:rsidP="000A2974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5190" style="position:absolute;margin-left:-16.1pt;margin-top:9.4pt;width:521.25pt;height:36.85pt;z-index:-25163264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GxcqWIXBAAA8Q8AAA4AAAAAAAAAAAAAAAAALgIAAGRycy9lMm9Eb2MueG1sUEsBAi0AFAAG&#10;AAgAAAAhAFgrD2jgAAAACgEAAA8AAAAAAAAAAAAAAAAAcQYAAGRycy9kb3ducmV2LnhtbFBLBQYA&#10;AAAABAAEAPMAAAB+BwAAAAA=&#10;">
            <v:group id="Group 33" o:spid="_x0000_s519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O6ct/FAAAA3QAA&#10;AA8AAAAAAAAAAAAAAAAAqgIAAGRycy9kb3ducmV2LnhtbFBLBQYAAAAABAAEAPoAAACcAwAAAAA=&#10;">
              <v:rect id="Rectangle 34" o:spid="_x0000_s519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ia8/sUA&#10;AADdAAAADwAAAGRycy9kb3ducmV2LnhtbESPQWvCQBSE7wX/w/IKvdVNWkglukpta+m1GgneHtln&#10;Nph9G7JbE/99VxA8DjPzDbNYjbYVZ+p941hBOk1AEFdON1wrKHab5xkIH5A1to5JwYU8rJaThwXm&#10;2g38S+dtqEWEsM9RgQmhy6X0lSGLfuo64ugdXW8xRNnXUvc4RLht5UuSZNJiw3HBYEcfhqrT9s8q&#10;eK3LL1MWn76waZl97y/79XDYKPX0OL7PQQQawz18a/9oBbMsfYPrm/gE5PI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Jrz+xQAAAN0AAAAPAAAAAAAAAAAAAAAAAJgCAABkcnMv&#10;ZG93bnJldi54bWxQSwUGAAAAAAQABAD1AAAAigMAAAAA&#10;" strokecolor="#2f5496 [2408]" strokeweight="1.5pt">
                <v:fill opacity="0"/>
              </v:rect>
              <v:rect id="Rectangle 35" o:spid="_x0000_s519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MPcJMEA&#10;AADdAAAADwAAAGRycy9kb3ducmV2LnhtbERPyW6DMBC9V+o/WBOpt8ZQlSilMagiSppjs91HeAII&#10;PKbYCeTv60OkHp/evson04kbDa6xrCCeRyCIS6sbrhScjpvXJQjnkTV2lknBnRzk2fPTClNtR97T&#10;7eArEULYpaig9r5PpXRlTQbd3PbEgbvYwaAPcKikHnAM4aaTb1G0kAYbDg019lTUVLaHq1FwTtY9&#10;f0vDP/Hm/SM5t9vfIjZKvcymr08Qnib/L364d1rBchGHueFNeAIy+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jD3CT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519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JGDaccAAADdAAAADwAAAGRycy9kb3ducmV2LnhtbESPQWvCQBSE74X+h+UVvNWNHoJNs0oj&#10;CEbwUC2F3h7ZZxKbfRuzaxL/fVcQehxm5hsmXY2mET11rrasYDaNQBAXVtdcKvg6bl4XIJxH1thY&#10;JgU3crBaPj+lmGg78Cf1B1+KAGGXoILK+zaR0hUVGXRT2xIH72Q7gz7IrpS6wyHATSPnURRLgzWH&#10;hQpbWldU/B6uRkF2233vrc8v29PP+ZJn2TzHs1Fq8jJ+vIPwNPr/8KO91QoW8ewN7m/CE5DL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ckYNpxwAAAN0AAAAPAAAAAAAA&#10;AAAAAAAAAKECAABkcnMvZG93bnJldi54bWxQSwUGAAAAAAQABAD5AAAAlQMAAAAA&#10;" strokecolor="#2f5496 [2408]" strokeweight="1.5pt"/>
            <v:shape id="AutoShape 37" o:spid="_x0000_s519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8fgScMAAADdAAAADwAAAGRycy9kb3ducmV2LnhtbERPy2rCQBTdF/oPwy10VydmESQ6ihEK&#10;puCiWgruLplrEs3ciZlpHn/vLAouD+e92oymET11rrasYD6LQBAXVtdcKvg5fX4sQDiPrLGxTAom&#10;crBZv76sMNV24G/qj74UIYRdigoq79tUSldUZNDNbEscuIvtDPoAu1LqDocQbhoZR1EiDdYcGips&#10;aVdRcTv+GQXZ9PV7sD6/7y/n6z3PsjjHq1Hq/W3cLkF4Gv1T/O/eawWLJA77w5vwBOT6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PH4EnDAAAA3QAAAA8AAAAAAAAAAAAA&#10;AAAAoQIAAGRycy9kb3ducmV2LnhtbFBLBQYAAAAABAAEAPkAAACRAwAAAAA=&#10;" strokecolor="#2f5496 [2408]" strokeweight="1.5pt"/>
          </v:group>
        </w:pict>
      </w:r>
      <w:r w:rsidR="000A2974" w:rsidRPr="00C93C1F">
        <w:rPr>
          <w:rFonts w:ascii="ALFABET98" w:hAnsi="ALFABET98"/>
          <w:color w:val="A6A6A6" w:themeColor="background1" w:themeShade="A6"/>
          <w:sz w:val="72"/>
          <w:szCs w:val="72"/>
        </w:rPr>
        <w:t xml:space="preserve">i     i     i                                                                </w:t>
      </w:r>
    </w:p>
    <w:p w:rsidR="000A2974" w:rsidRPr="00C93C1F" w:rsidRDefault="00443F71" w:rsidP="000A2974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5184" style="position:absolute;margin-left:-16.1pt;margin-top:9.4pt;width:521.25pt;height:36.85pt;z-index:-25163161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A0&#10;XCdlEgQAAPEPAAAOAAAAAAAAAAAAAAAAAC4CAABkcnMvZTJvRG9jLnhtbFBLAQItABQABgAIAAAA&#10;IQBYKw9o4AAAAAoBAAAPAAAAAAAAAAAAAAAAAGwGAABkcnMvZG93bnJldi54bWxQSwUGAAAAAAQA&#10;BADzAAAAeQcAAAAA&#10;">
            <v:group id="Group 33" o:spid="_x0000_s518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LtvmHFAAAA3QAA&#10;AA8AAAAAAAAAAAAAAAAAqgIAAGRycy9kb3ducmV2LnhtbFBLBQYAAAAABAAEAPoAAACcAwAAAAA=&#10;">
              <v:rect id="Rectangle 34" o:spid="_x0000_s518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3FwQMUA&#10;AADdAAAADwAAAGRycy9kb3ducmV2LnhtbESPT4vCMBTE78J+h/AW9qapCkWqUfaPLntVK8Xbo3k2&#10;xealNNHWb78RFvY4zMxvmNVmsI24U+drxwqmkwQEcel0zZWC/LgbL0D4gKyxcUwKHuRhs34ZrTDT&#10;ruc93Q+hEhHCPkMFJoQ2k9KXhiz6iWuJo3dxncUQZVdJ3WEf4baRsyRJpcWa44LBlj4NldfDzSqY&#10;V8XWFPmXz+20SL9Pj9NHf94p9fY6vC9BBBrCf/iv/aMVLNLZHJ5v4hOQ6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7cXBAxQAAAN0AAAAPAAAAAAAAAAAAAAAAAJgCAABkcnMv&#10;ZG93bnJldi54bWxQSwUGAAAAAAQABAD1AAAAigMAAAAA&#10;" strokecolor="#2f5496 [2408]" strokeweight="1.5pt">
                <v:fill opacity="0"/>
              </v:rect>
              <v:rect id="Rectangle 35" o:spid="_x0000_s518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+IcnMIA&#10;AADdAAAADwAAAGRycy9kb3ducmV2LnhtbESPS6vCMBSE94L/IZwL7jStqHh7jSKKj6XP/aE5ty02&#10;J7WJWv+9EQSXw8x8w0xmjSnFnWpXWFYQ9yIQxKnVBWcKTsdVdwzCeWSNpWVS8CQHs2m7NcFE2wfv&#10;6X7wmQgQdgkqyL2vEildmpNB17MVcfD+bW3QB1lnUtf4CHBTyn4UjaTBgsNCjhUtckovh5tRcB4u&#10;K95Iw7t4Nfgdni/r6yI2SnV+mvkfCE+N/4Y/7a1WMB71B/B+E56An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X4hyc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518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7BD0ccAAADdAAAADwAAAGRycy9kb3ducmV2LnhtbESPQWvCQBSE74X+h+UVems2BhSJWcUU&#10;CqbgobYUentkn9lo9m3Mrhr/vVso9DjMzDdMsRptJy40+NaxgkmSgiCunW65UfD1+fYyB+EDssbO&#10;MSm4kYfV8vGhwFy7K3/QZRcaESHsc1RgQuhzKX1tyKJPXE8cvb0bLIYoh0bqAa8RbjuZpelMWmw5&#10;Lhjs6dVQfdydrYLy9v69daE6bfY/h1NVllmFB6vU89O4XoAINIb/8F97oxXMZ9kUft/EJyCX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TsEPRxwAAAN0AAAAPAAAAAAAA&#10;AAAAAAAAAKECAABkcnMvZG93bnJldi54bWxQSwUGAAAAAAQABAD5AAAAlQMAAAAA&#10;" strokecolor="#2f5496 [2408]" strokeweight="1.5pt"/>
            <v:shape id="AutoShape 37" o:spid="_x0000_s518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2LdpsUAAADdAAAADwAAAGRycy9kb3ducmV2LnhtbESPQYvCMBSE7wv+h/AEb2tqD0WqUawg&#10;2AUPuiJ4ezTPttq81Car9d+bhYU9DjPzDTNf9qYRD+pcbVnBZByBIC6srrlUcPzefE5BOI+ssbFM&#10;Cl7kYLkYfMwx1fbJe3ocfCkChF2KCirv21RKV1Rk0I1tSxy8i+0M+iC7UuoOnwFuGhlHUSIN1hwW&#10;KmxpXVFxO/wYBdnr67SzPr9vL+frPc+yOMerUWo07FczEJ56/x/+a2+1gmkSJ/D7JjwBuXg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42LdpsUAAADdAAAADwAAAAAAAAAA&#10;AAAAAAChAgAAZHJzL2Rvd25yZXYueG1sUEsFBgAAAAAEAAQA+QAAAJMDAAAAAA==&#10;" strokecolor="#2f5496 [2408]" strokeweight="1.5pt"/>
          </v:group>
        </w:pict>
      </w:r>
      <w:r w:rsidR="000A2974" w:rsidRPr="00C93C1F">
        <w:rPr>
          <w:rFonts w:ascii="ALFABET98" w:hAnsi="ALFABET98"/>
          <w:color w:val="A6A6A6" w:themeColor="background1" w:themeShade="A6"/>
          <w:sz w:val="72"/>
          <w:szCs w:val="72"/>
        </w:rPr>
        <w:t xml:space="preserve">i     i                                                                  </w:t>
      </w:r>
    </w:p>
    <w:p w:rsidR="000A2974" w:rsidRPr="00C93C1F" w:rsidRDefault="00443F71" w:rsidP="000A2974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5178" style="position:absolute;margin-left:-16.1pt;margin-top:9.4pt;width:521.25pt;height:36.85pt;z-index:-25163059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C09b/RFQQAAPEPAAAOAAAAAAAAAAAAAAAAAC4CAABkcnMvZTJvRG9jLnhtbFBLAQItABQABgAI&#10;AAAAIQBYKw9o4AAAAAoBAAAPAAAAAAAAAAAAAAAAAG8GAABkcnMvZG93bnJldi54bWxQSwUGAAAA&#10;AAQABADzAAAAfAcAAAAA&#10;">
            <v:group id="Group 33" o:spid="_x0000_s518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DBYmLwwAAAN0AAAAP&#10;AAAAAAAAAAAAAAAAAKoCAABkcnMvZG93bnJldi54bWxQSwUGAAAAAAQABAD6AAAAmgMAAAAA&#10;">
              <v:rect id="Rectangle 34" o:spid="_x0000_s518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plHqsUA&#10;AADdAAAADwAAAGRycy9kb3ducmV2LnhtbESPQWvCQBSE7wX/w/KE3upGC0Gjq2hbS6/VSPD2yD6z&#10;wezbkN2a+O+7hYLHYWa+YVabwTbiRp2vHSuYThIQxKXTNVcK8uP+ZQ7CB2SNjWNScCcPm/XoaYWZ&#10;dj1/0+0QKhEh7DNUYEJoMyl9aciin7iWOHoX11kMUXaV1B32EW4bOUuSVFqsOS4YbOnNUHk9/FgF&#10;r1XxYYr83ed2WqSfp/tp15/3Sj2Ph+0SRKAhPML/7S+tYJ7OFvD3Jj4Buf4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amUeqxQAAAN0AAAAPAAAAAAAAAAAAAAAAAJgCAABkcnMv&#10;ZG93bnJldi54bWxQSwUGAAAAAAQABAD1AAAAigMAAAAA&#10;" strokecolor="#2f5496 [2408]" strokeweight="1.5pt">
                <v:fill opacity="0"/>
              </v:rect>
              <v:rect id="Rectangle 35" o:spid="_x0000_s518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QCMQsEA&#10;AADdAAAADwAAAGRycy9kb3ducmV2LnhtbERPPW/CMBDdkfgP1lXqBk5oQRAwEUqVlhFo2U/xNYmI&#10;zyF2Q/j3eKjE+PS+N+lgGtFT52rLCuJpBIK4sLrmUsHPdz5ZgnAeWWNjmRTcyUG6HY82mGh74yP1&#10;J1+KEMIuQQWV920ipSsqMuimtiUO3K/tDPoAu1LqDm8h3DRyFkULabDm0FBhS1lFxeX0ZxSc5x8t&#10;f0nDhzh/X83Pl89rFhulXl+G3RqEp8E/xf/uvVawXLyF/eFNeAJy+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0AjEL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518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VLTD8YAAADdAAAADwAAAGRycy9kb3ducmV2LnhtbESPT4vCMBTE74LfITzBm011QaRrlK0g&#10;WGEP/kHY26N5tnWbl9pktX77jSB4HGbmN8x82Zla3Kh1lWUF4ygGQZxbXXGh4HhYj2YgnEfWWFsm&#10;BQ9ysFz0e3NMtL3zjm57X4gAYZeggtL7JpHS5SUZdJFtiIN3tq1BH2RbSN3iPcBNLSdxPJUGKw4L&#10;JTa0Kin/3f8ZBelje/q2Prtuzj+Xa5amkwwvRqnhoPv6BOGp8+/wq73RCmbTjzE834QnIBf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lS0w/GAAAA3QAAAA8AAAAAAAAA&#10;AAAAAAAAoQIAAGRycy9kb3ducmV2LnhtbFBLBQYAAAAABAAEAPkAAACUAwAAAAA=&#10;" strokecolor="#2f5496 [2408]" strokeweight="1.5pt"/>
            <v:shape id="AutoShape 37" o:spid="_x0000_s517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YBNeMcAAADdAAAADwAAAGRycy9kb3ducmV2LnhtbESPQWvCQBSE74X+h+UVems2RhCJWcUU&#10;CqbgobYUentkn9lo9m3Mrhr/vVso9DjMzDdMsRptJy40+NaxgkmSgiCunW65UfD1+fYyB+EDssbO&#10;MSm4kYfV8vGhwFy7K3/QZRcaESHsc1RgQuhzKX1tyKJPXE8cvb0bLIYoh0bqAa8RbjuZpelMWmw5&#10;Lhjs6dVQfdydrYLy9v69daE6bfY/h1NVllmFB6vU89O4XoAINIb/8F97oxXMZ9MMft/EJyCX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ZgE14xwAAAN0AAAAPAAAAAAAA&#10;AAAAAAAAAKECAABkcnMvZG93bnJldi54bWxQSwUGAAAAAAQABAD5AAAAlQMAAAAA&#10;" strokecolor="#2f5496 [2408]" strokeweight="1.5pt"/>
          </v:group>
        </w:pict>
      </w:r>
      <w:r w:rsidR="000A2974" w:rsidRPr="00C93C1F">
        <w:rPr>
          <w:rFonts w:ascii="ALFABET98" w:hAnsi="ALFABET98"/>
          <w:color w:val="A6A6A6" w:themeColor="background1" w:themeShade="A6"/>
          <w:sz w:val="72"/>
          <w:szCs w:val="72"/>
        </w:rPr>
        <w:t xml:space="preserve">i     i                                                                </w:t>
      </w:r>
    </w:p>
    <w:p w:rsidR="000A2974" w:rsidRPr="00C93C1F" w:rsidRDefault="00443F71" w:rsidP="000A2974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5172" style="position:absolute;margin-left:-16.1pt;margin-top:9.4pt;width:521.25pt;height:36.85pt;z-index:-25162956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7RjYDBYEAADxDwAADgAAAAAAAAAAAAAAAAAuAgAAZHJzL2Uyb0RvYy54bWxQSwECLQAUAAYA&#10;CAAAACEAWCsPaOAAAAAKAQAADwAAAAAAAAAAAAAAAABwBgAAZHJzL2Rvd25yZXYueG1sUEsFBgAA&#10;AAAEAAQA8wAAAH0HAAAAAA==&#10;">
            <v:group id="Group 33" o:spid="_x0000_s517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HkRVTxgAAAN0A&#10;AAAPAAAAAAAAAAAAAAAAAKoCAABkcnMvZG93bnJldi54bWxQSwUGAAAAAAQABAD6AAAAnQMAAAAA&#10;">
              <v:rect id="Rectangle 34" o:spid="_x0000_s517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g3bcsUA&#10;AADdAAAADwAAAGRycy9kb3ducmV2LnhtbESPQWvCQBSE74X+h+UVeqsbKwaJrlKtll6rkeDtkX1m&#10;Q7NvQ3Y18d+7hYLHYWa+YRarwTbiSp2vHSsYjxIQxKXTNVcK8sPubQbCB2SNjWNScCMPq+Xz0wIz&#10;7Xr+oes+VCJC2GeowITQZlL60pBFP3ItcfTOrrMYouwqqTvsI9w28j1JUmmx5rhgsKWNofJ3f7EK&#10;JlWxNUX+6XM7LtKv4+247k87pV5fho85iEBDeIT/299awSydTOHvTXwCcn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DdtyxQAAAN0AAAAPAAAAAAAAAAAAAAAAAJgCAABkcnMv&#10;ZG93bnJldi54bWxQSwUGAAAAAAQABAD1AAAAigMAAAAA&#10;" strokecolor="#2f5496 [2408]" strokeweight="1.5pt">
                <v:fill opacity="0"/>
              </v:rect>
              <v:rect id="Rectangle 35" o:spid="_x0000_s517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aWxrcMA&#10;AADdAAAADwAAAGRycy9kb3ducmV2LnhtbESPQYvCMBSE78L+h/AW9qZpXS1ajSKKrkfX1fujebbF&#10;5qU2Ueu/3wiCx2FmvmGm89ZU4kaNKy0riHsRCOLM6pJzBYe/dXcEwnlkjZVlUvAgB/PZR2eKqbZ3&#10;/qXb3uciQNilqKDwvk6ldFlBBl3P1sTBO9nGoA+yyaVu8B7gppL9KEqkwZLDQoE1LQvKzvurUXAc&#10;rmr+kYZ38XowHh7Pm8syNkp9fbaLCQhPrX+HX+2tVjBKvhN4vglPQM7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aWxr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517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ffu4McAAADdAAAADwAAAGRycy9kb3ducmV2LnhtbESPQWvCQBSE7wX/w/KE3urGFKykrsEI&#10;gin0oC2F3h7ZZxKbfRuz2yT++65Q8DjMzDfMKh1NI3rqXG1ZwXwWgSAurK65VPD5sXtagnAeWWNj&#10;mRRcyUG6njysMNF24AP1R1+KAGGXoILK+zaR0hUVGXQz2xIH72Q7gz7IrpS6wyHATSPjKFpIgzWH&#10;hQpb2lZU/Bx/jYLs+vb1bn1+2Z++z5c8y+Icz0apx+m4eQXhafT38H97rxUsF88v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J9+7gxwAAAN0AAAAPAAAAAAAA&#10;AAAAAAAAAKECAABkcnMvZG93bnJldi54bWxQSwUGAAAAAAQABAD5AAAAlQMAAAAA&#10;" strokecolor="#2f5496 [2408]" strokeweight="1.5pt"/>
            <v:shape id="AutoShape 37" o:spid="_x0000_s517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Gh6ksMAAADdAAAADwAAAGRycy9kb3ducmV2LnhtbERPy2rCQBTdC/2H4Rbc6aQRRFLHYAqF&#10;RHBRFaG7S+aah5k7MTPV+PedRaHLw3mv09F04k6DaywreJtHIIhLqxuuFJyOn7MVCOeRNXaWScGT&#10;HKSbl8kaE20f/EX3g69ECGGXoILa+z6R0pU1GXRz2xMH7mIHgz7AoZJ6wEcIN52Mo2gpDTYcGmrs&#10;6aOm8nr4MQqy5+68t7645Zfv9lZkWVxga5Savo7bdxCeRv8v/nPnWsFquQhzw5vwBOTmF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hoepLDAAAA3QAAAA8AAAAAAAAAAAAA&#10;AAAAoQIAAGRycy9kb3ducmV2LnhtbFBLBQYAAAAABAAEAPkAAACRAwAAAAA=&#10;" strokecolor="#2f5496 [2408]" strokeweight="1.5pt"/>
          </v:group>
        </w:pict>
      </w:r>
      <w:r w:rsidR="000A2974" w:rsidRPr="00C93C1F">
        <w:rPr>
          <w:rFonts w:ascii="ALFABET98" w:hAnsi="ALFABET98"/>
          <w:color w:val="A6A6A6" w:themeColor="background1" w:themeShade="A6"/>
          <w:sz w:val="72"/>
          <w:szCs w:val="72"/>
        </w:rPr>
        <w:t xml:space="preserve">i                                                                     </w:t>
      </w:r>
    </w:p>
    <w:p w:rsidR="000A2974" w:rsidRPr="00C93C1F" w:rsidRDefault="00443F71" w:rsidP="000A2974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5166" style="position:absolute;margin-left:-16.1pt;margin-top:9.4pt;width:521.25pt;height:36.85pt;z-index:-25162854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">
            <v:group id="Group 33" o:spid="_x0000_s516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KxgLcQAAADdAAAA&#10;DwAAAAAAAAAAAAAAAACqAgAAZHJzL2Rvd25yZXYueG1sUEsFBgAAAAAEAAQA+gAAAJsDAAAAAA==&#10;">
              <v:rect id="Rectangle 34" o:spid="_x0000_s517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TCuDMUA&#10;AADdAAAADwAAAGRycy9kb3ducmV2LnhtbESPQWvCQBSE7wX/w/IKvdVN2hIkukpta/FajQRvj+wz&#10;G8y+Ddmtif++KxQ8DjPzDbNYjbYVF+p941hBOk1AEFdON1wrKPab5xkIH5A1to5JwZU8rJaThwXm&#10;2g38Q5ddqEWEsM9RgQmhy6X0lSGLfuo64uidXG8xRNnXUvc4RLht5UuSZNJiw3HBYEcfhqrz7tcq&#10;eK3LL1MWn76waZl9H66H9XDcKPX0OL7PQQQawz38395qBbPsLYXbm/gE5PI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5MK4MxQAAAN0AAAAPAAAAAAAAAAAAAAAAAJgCAABkcnMv&#10;ZG93bnJldi54bWxQSwUGAAAAAAQABAD1AAAAigMAAAAA&#10;" strokecolor="#2f5496 [2408]" strokeweight="1.5pt">
                <v:fill opacity="0"/>
              </v:rect>
              <v:rect id="Rectangle 35" o:spid="_x0000_s517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pjE08IA&#10;AADdAAAADwAAAGRycy9kb3ducmV2LnhtbESPS6vCMBSE94L/IZwL7jStqHh7jSKKj6XP/aE5ty02&#10;J7WJWv+9EQSXw8x8w0xmjSnFnWpXWFYQ9yIQxKnVBWcKTsdVdwzCeWSNpWVS8CQHs2m7NcFE2wfv&#10;6X7wmQgQdgkqyL2vEildmpNB17MVcfD+bW3QB1lnUtf4CHBTyn4UjaTBgsNCjhUtckovh5tRcB4u&#10;K95Iw7t4Nfgdni/r6yI2SnV+mvkfCE+N/4Y/7a1WMB4N+vB+E56An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qmMTT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516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sqbnscAAADdAAAADwAAAGRycy9kb3ducmV2LnhtbESPQWvCQBSE7wX/w/KE3urGtIikrsEI&#10;gil4qC2F3h7ZZxKbfRuz2yT++65Q8DjMzDfMKh1NI3rqXG1ZwXwWgSAurK65VPD5sXtagnAeWWNj&#10;mRRcyUG6njysMNF24Hfqj74UAcIuQQWV920ipSsqMuhmtiUO3sl2Bn2QXSl1h0OAm0bGUbSQBmsO&#10;CxW2tK2o+Dn+GgXZ9e3rYH1+2Z++z5c8y+Icz0apx+m4eQXhafT38H97rxUsFy/P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uypuexwAAAN0AAAAPAAAAAAAA&#10;AAAAAAAAAKECAABkcnMvZG93bnJldi54bWxQSwUGAAAAAAQABAD5AAAAlQMAAAAA&#10;" strokecolor="#2f5496 [2408]" strokeweight="1.5pt"/>
            <v:shape id="AutoShape 37" o:spid="_x0000_s516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SMD6scAAADdAAAADwAAAGRycy9kb3ducmV2LnhtbESPT2vCQBTE7wW/w/KE3nSjiEiaNTRC&#10;wRR6qIrQ2yP7zJ9m38bsNsZv3y0IPQ4z8xsmSUfTioF6V1tWsJhHIIgLq2suFZyOb7MNCOeRNbaW&#10;ScGdHKTbyVOCsbY3/qTh4EsRIOxiVFB538VSuqIig25uO+LgXWxv0AfZl1L3eAtw08plFK2lwZrD&#10;QoUd7Soqvg8/RkF2fz9/WJ9f95ev5ppn2TLHxij1PB1fX0B4Gv1/+NHeawWb9WoFf2/CE5Db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hIwPqxwAAAN0AAAAPAAAAAAAA&#10;AAAAAAAAAKECAABkcnMvZG93bnJldi54bWxQSwUGAAAAAAQABAD5AAAAlQMAAAAA&#10;" strokecolor="#2f5496 [2408]" strokeweight="1.5pt"/>
          </v:group>
        </w:pict>
      </w:r>
      <w:r w:rsidR="000A2974" w:rsidRPr="00C93C1F">
        <w:rPr>
          <w:rFonts w:ascii="ALFABET98" w:hAnsi="ALFABET98"/>
          <w:color w:val="A6A6A6" w:themeColor="background1" w:themeShade="A6"/>
          <w:sz w:val="72"/>
          <w:szCs w:val="72"/>
        </w:rPr>
        <w:t xml:space="preserve">i                                                                     </w:t>
      </w:r>
    </w:p>
    <w:p w:rsidR="000A2974" w:rsidRPr="00C93C1F" w:rsidRDefault="00443F71" w:rsidP="000A2974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5160" style="position:absolute;margin-left:-16.1pt;margin-top:9.4pt;width:521.25pt;height:36.85pt;z-index:-25162752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FgnE1sXBAAA8Q8AAA4AAAAAAAAAAAAAAAAALgIAAGRycy9lMm9Eb2MueG1sUEsBAi0AFAAG&#10;AAgAAAAhAFgrD2jgAAAACgEAAA8AAAAAAAAAAAAAAAAAcQYAAGRycy9kb3ducmV2LnhtbFBLBQYA&#10;AAAABAAEAPMAAAB+BwAAAAA=&#10;">
            <v:group id="Group 33" o:spid="_x0000_s516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ACV3CxgAAAN0A&#10;AAAPAAAAAAAAAAAAAAAAAKoCAABkcnMvZG93bnJldi54bWxQSwUGAAAAAAQABAD6AAAAnQMAAAAA&#10;">
              <v:rect id="Rectangle 34" o:spid="_x0000_s516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WT48YA&#10;AADdAAAADwAAAGRycy9kb3ducmV2LnhtbESPT2vCQBTE74V+h+UVeqsbq6SSukpb/+BVGwm9PbLP&#10;bDD7NmS3Jn57Vyj0OMzMb5j5crCNuFDna8cKxqMEBHHpdM2Vgvx78zID4QOyxsYxKbiSh+Xi8WGO&#10;mXY97+lyCJWIEPYZKjAhtJmUvjRk0Y9cSxy9k+sshii7SuoO+wi3jXxNklRarDkuGGzpy1B5Pvxa&#10;BZOqWJsiX/ncjot0e7weP/ufjVLPT8PHO4hAQ/gP/7V3WsEsnb7B/U18AnJx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ZWT48YAAADdAAAADwAAAAAAAAAAAAAAAACYAgAAZHJz&#10;L2Rvd25yZXYueG1sUEsFBgAAAAAEAAQA9QAAAIsDAAAAAA==&#10;" strokecolor="#2f5496 [2408]" strokeweight="1.5pt">
                <v:fill opacity="0"/>
              </v:rect>
              <v:rect id="Rectangle 35" o:spid="_x0000_s516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3DzOcEA&#10;AADdAAAADwAAAGRycy9kb3ducmV2LnhtbERPyW7CMBC9I/UfrKnUGzhBBNEQgxAI2iNLcx/FQxIR&#10;j0PskvD39aESx6e3Z+vBNOJBnastK4gnEQjiwuqaSwU/l/14AcJ5ZI2NZVLwJAfr1dsow1Tbnk/0&#10;OPtShBB2KSqovG9TKV1RkUE3sS1x4K62M+gD7EqpO+xDuGnkNIrm0mDNoaHClrYVFbfzr1GQJ7uW&#10;v6ThY7yffSb57XDfxkapj/dhswThafAv8b/7WytYzGdhbngTnoBc/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tw8zn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516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yKsdMcAAADdAAAADwAAAGRycy9kb3ducmV2LnhtbESPQWvCQBSE7wX/w/KE3upGKcGmrtII&#10;BVPw0FSE3h7ZZxKbfRuzW5P8+65Q8DjMzDfMajOYRlypc7VlBfNZBIK4sLrmUsHh6/1pCcJ5ZI2N&#10;ZVIwkoPNevKwwkTbnj/pmvtSBAi7BBVU3reJlK6oyKCb2ZY4eCfbGfRBdqXUHfYBbhq5iKJYGqw5&#10;LFTY0rai4if/NQrS8eO4tz677E7f50uWposMz0apx+nw9grC0+Dv4f/2TitYxs8v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PIqx0xwAAAN0AAAAPAAAAAAAA&#10;AAAAAAAAAKECAABkcnMvZG93bnJldi54bWxQSwUGAAAAAAQABAD5AAAAlQMAAAAA&#10;" strokecolor="#2f5496 [2408]" strokeweight="1.5pt"/>
            <v:shape id="AutoShape 37" o:spid="_x0000_s516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8GTNMMAAADdAAAADwAAAGRycy9kb3ducmV2LnhtbERPy2rCQBTdC/2H4Rbc6aQBRVLHYAqF&#10;RHBRFaG7S+aah5k7MTPV+PedRaHLw3mv09F04k6DaywreJtHIIhLqxuuFJyOn7MVCOeRNXaWScGT&#10;HKSbl8kaE20f/EX3g69ECGGXoILa+z6R0pU1GXRz2xMH7mIHgz7AoZJ6wEcIN52Mo2gpDTYcGmrs&#10;6aOm8nr4MQqy5+68t7645Zfv9lZkWVxga5Savo7bdxCeRv8v/nPnWsFquQj7w5vwBOTmF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vBkzTDAAAA3QAAAA8AAAAAAAAAAAAA&#10;AAAAoQIAAGRycy9kb3ducmV2LnhtbFBLBQYAAAAABAAEAPkAAACRAwAAAAA=&#10;" strokecolor="#2f5496 [2408]" strokeweight="1.5pt"/>
          </v:group>
        </w:pict>
      </w:r>
      <w:r w:rsidR="000A2974" w:rsidRPr="00C93C1F">
        <w:rPr>
          <w:rFonts w:ascii="ALFABET98" w:hAnsi="ALFABET98"/>
          <w:color w:val="A6A6A6" w:themeColor="background1" w:themeShade="A6"/>
          <w:sz w:val="72"/>
          <w:szCs w:val="72"/>
        </w:rPr>
        <w:t xml:space="preserve">i                                                                     </w:t>
      </w:r>
    </w:p>
    <w:p w:rsidR="000A2974" w:rsidRPr="00C93C1F" w:rsidRDefault="00443F71" w:rsidP="000A2974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5154" style="position:absolute;margin-left:-16.1pt;margin-top:9.4pt;width:521.25pt;height:36.85pt;z-index:-25162649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A2&#10;hyI3EgQAAPEPAAAOAAAAAAAAAAAAAAAAAC4CAABkcnMvZTJvRG9jLnhtbFBLAQItABQABgAIAAAA&#10;IQBYKw9o4AAAAAoBAAAPAAAAAAAAAAAAAAAAAGwGAABkcnMvZG93bnJldi54bWxQSwUGAAAAAAQA&#10;BADzAAAAeQcAAAAA&#10;">
            <v:group id="Group 33" o:spid="_x0000_s515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rrzRzFAAAA3QAA&#10;AA8AAAAAAAAAAAAAAAAAqgIAAGRycy9kb3ducmV2LnhtbFBLBQYAAAAABAAEAPoAAACcAwAAAAA=&#10;">
              <v:rect id="Rectangle 34" o:spid="_x0000_s515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3cDPcUA&#10;AADdAAAADwAAAGRycy9kb3ducmV2LnhtbESPQWvCQBSE74X+h+UVeqsbKwaJrlKtll6rkeDtkX1m&#10;Q7NvQ3Y18d+7hYLHYWa+YRarwTbiSp2vHSsYjxIQxKXTNVcK8sPubQbCB2SNjWNScCMPq+Xz0wIz&#10;7Xr+oes+VCJC2GeowITQZlL60pBFP3ItcfTOrrMYouwqqTvsI9w28j1JUmmx5rhgsKWNofJ3f7EK&#10;JlWxNUX+6XM7LtKv4+247k87pV5fho85iEBDeIT/299awSydTuDvTXwCcn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dwM9xQAAAN0AAAAPAAAAAAAAAAAAAAAAAJgCAABkcnMv&#10;ZG93bnJldi54bWxQSwUGAAAAAAQABAD1AAAAigMAAAAA&#10;" strokecolor="#2f5496 [2408]" strokeweight="1.5pt">
                <v:fill opacity="0"/>
              </v:rect>
              <v:rect id="Rectangle 35" o:spid="_x0000_s515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+Rv4cQA&#10;AADdAAAADwAAAGRycy9kb3ducmV2LnhtbESPQWvCQBSE7wX/w/IEb80mJREbXaVYtD1Wbe6P7DMJ&#10;Zt+m2TXGf98tFDwOM/MNs9qMphUD9a6xrCCJYhDEpdUNVwq+T7vnBQjnkTW2lknBnRxs1pOnFeba&#10;3vhAw9FXIkDY5aig9r7LpXRlTQZdZDvi4J1tb9AH2VdS93gLcNPKlzieS4MNh4UaO9rWVF6OV6Og&#10;yN47/pCGv5Jd+poVl/3PNjFKzabj2xKEp9E/wv/tT61gMc9S+HsTnoB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/kb+H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515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7YwrMcAAADdAAAADwAAAGRycy9kb3ducmV2LnhtbESPT2vCQBTE7wW/w/KE3nSjoEiaNTRC&#10;wRR6qIrQ2yP7zJ9m38bsNsZv3y0IPQ4z8xsmSUfTioF6V1tWsJhHIIgLq2suFZyOb7MNCOeRNbaW&#10;ScGdHKTbyVOCsbY3/qTh4EsRIOxiVFB538VSuqIig25uO+LgXWxv0AfZl1L3eAtw08plFK2lwZrD&#10;QoUd7Soqvg8/RkF2fz9/WJ9f95ev5ppn2TLHxij1PB1fX0B4Gv1/+NHeawWb9WoFf2/CE5Db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LtjCsxwAAAN0AAAAPAAAAAAAA&#10;AAAAAAAAAKECAABkcnMvZG93bnJldi54bWxQSwUGAAAAAAQABAD5AAAAlQMAAAAA&#10;" strokecolor="#2f5496 [2408]" strokeweight="1.5pt"/>
            <v:shape id="AutoShape 37" o:spid="_x0000_s515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2Su28UAAADdAAAADwAAAGRycy9kb3ducmV2LnhtbESPQYvCMBSE7wv+h/AEb5oqbJFqFCsI&#10;VvCw7iJ4ezTPttq81Car9d+bBWGPw8x8w8yXnanFnVpXWVYwHkUgiHOrKy4U/HxvhlMQziNrrC2T&#10;gic5WC56H3NMtH3wF90PvhABwi5BBaX3TSKly0sy6Ea2IQ7e2bYGfZBtIXWLjwA3tZxEUSwNVhwW&#10;SmxoXVJ+PfwaBelzd9xbn92259PllqXpJMOLUWrQ71YzEJ46/x9+t7dawTT+jOHvTXgCcvE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2Su28UAAADdAAAADwAAAAAAAAAA&#10;AAAAAAChAgAAZHJzL2Rvd25yZXYueG1sUEsFBgAAAAAEAAQA+QAAAJMDAAAAAA==&#10;" strokecolor="#2f5496 [2408]" strokeweight="1.5pt"/>
          </v:group>
        </w:pict>
      </w:r>
      <w:r w:rsidR="000A2974" w:rsidRPr="00C93C1F">
        <w:rPr>
          <w:rFonts w:ascii="ALFABET98" w:hAnsi="ALFABET98"/>
          <w:color w:val="A6A6A6" w:themeColor="background1" w:themeShade="A6"/>
          <w:sz w:val="72"/>
          <w:szCs w:val="72"/>
        </w:rPr>
        <w:t xml:space="preserve">i                                                                    </w:t>
      </w:r>
    </w:p>
    <w:p w:rsidR="000A2974" w:rsidRPr="00C93C1F" w:rsidRDefault="00443F71" w:rsidP="000A2974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5148" style="position:absolute;margin-left:-16.1pt;margin-top:9.4pt;width:521.25pt;height:36.85pt;z-index:-25162547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bFA5pRYEAADxDwAADgAAAAAAAAAAAAAAAAAuAgAAZHJzL2Uyb0RvYy54bWxQSwECLQAUAAYA&#10;CAAAACEAWCsPaOAAAAAKAQAADwAAAAAAAAAAAAAAAABwBgAAZHJzL2Rvd25yZXYueG1sUEsFBgAA&#10;AAAEAAQA8wAAAH0HAAAAAA==&#10;">
            <v:group id="Group 33" o:spid="_x0000_s515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wP69sQAAADdAAAA&#10;DwAAAAAAAAAAAAAAAACqAgAAZHJzL2Rvd25yZXYueG1sUEsFBgAAAAAEAAQA+gAAAJsDAAAAAA==&#10;">
              <v:rect id="Rectangle 34" o:spid="_x0000_s515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p8018YA&#10;AADdAAAADwAAAGRycy9kb3ducmV2LnhtbESPQWvCQBSE70L/w/IKvelGi8FGV6ltLV5rI6G3R/aZ&#10;Dc2+Ddmtif/eLQgeh5n5hlltBtuIM3W+dqxgOklAEJdO11wpyL934wUIH5A1No5JwYU8bNYPoxVm&#10;2vX8RedDqESEsM9QgQmhzaT0pSGLfuJa4uidXGcxRNlVUnfYR7ht5CxJUmmx5rhgsKU3Q+Xv4c8q&#10;eK6KD1Pk7z630yL9PF6O2/5np9TT4/C6BBFoCPfwrb3XChbp/AX+38QnIN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p8018YAAADdAAAADwAAAAAAAAAAAAAAAACYAgAAZHJz&#10;L2Rvd25yZXYueG1sUEsFBgAAAAAEAAQA9QAAAIsDAAAAAA==&#10;" strokecolor="#2f5496 [2408]" strokeweight="1.5pt">
                <v:fill opacity="0"/>
              </v:rect>
              <v:rect id="Rectangle 35" o:spid="_x0000_s515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rOjX78A&#10;AADdAAAADwAAAGRycy9kb3ducmV2LnhtbERPy4rCMBTdC/5DuAPuNK1ocTpGEcXH0uf+0txpi81N&#10;baLWvzcLweXhvKfz1lTiQY0rLSuIBxEI4szqknMF59O6PwHhPLLGyjIpeJGD+azbmWKq7ZMP9Dj6&#10;XIQQdikqKLyvUyldVpBBN7A1ceD+bWPQB9jkUjf4DOGmksMoSqTBkkNDgTUtC8qux7tRcBmvat5K&#10;w/t4PfodX66b2zI2SvV+2sUfCE+t/4o/7p1WMEmSsD+8CU9Azt4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+s6NfvwAAAN0AAAAPAAAAAAAAAAAAAAAAAJgCAABkcnMvZG93bnJl&#10;di54bWxQSwUGAAAAAAQABAD1AAAAhAMAAAAA&#10;" fillcolor="#deeaf6 [660]" strokecolor="#c00000" strokeweight="1pt">
                <v:stroke dashstyle="dash"/>
              </v:rect>
            </v:group>
            <v:shape id="AutoShape 36" o:spid="_x0000_s515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uH8EsYAAADdAAAADwAAAGRycy9kb3ducmV2LnhtbESPQWvCQBSE7wX/w/IEb3WjhxCiqzSC&#10;YAoempaCt0f2mY3Nvo3ZrcZ/3y0Uehxm5htmvR1tJ240+NaxgsU8AUFcO91yo+Djff+cgfABWWPn&#10;mBQ8yMN2M3laY67dnd/oVoVGRAj7HBWYEPpcSl8bsujnrieO3tkNFkOUQyP1gPcIt51cJkkqLbYc&#10;Fwz2tDNUf1XfVkHxeP08ulBeD+fT5VoWxbLEi1VqNh1fViACjeE//Nc+aAVZmi7g9018AnLz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rh/BLGAAAA3QAAAA8AAAAAAAAA&#10;AAAAAAAAoQIAAGRycy9kb3ducmV2LnhtbFBLBQYAAAAABAAEAPkAAACUAwAAAAA=&#10;" strokecolor="#2f5496 [2408]" strokeweight="1.5pt"/>
            <v:shape id="AutoShape 37" o:spid="_x0000_s514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jNiZcUAAADdAAAADwAAAGRycy9kb3ducmV2LnhtbESPQYvCMBSE7wv+h/AEb2tqD0WqUawg&#10;2AUPuiJ4ezTPttq81Car9d+bhYU9DjPzDTNf9qYRD+pcbVnBZByBIC6srrlUcPzefE5BOI+ssbFM&#10;Cl7kYLkYfMwx1fbJe3ocfCkChF2KCirv21RKV1Rk0I1tSxy8i+0M+iC7UuoOnwFuGhlHUSIN1hwW&#10;KmxpXVFxO/wYBdnr67SzPr9vL+frPc+yOMerUWo07FczEJ56/x/+a2+1gmmSxPD7JjwBuXg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jNiZcUAAADdAAAADwAAAAAAAAAA&#10;AAAAAAChAgAAZHJzL2Rvd25yZXYueG1sUEsFBgAAAAAEAAQA+QAAAJMDAAAAAA==&#10;" strokecolor="#2f5496 [2408]" strokeweight="1.5pt"/>
          </v:group>
        </w:pict>
      </w:r>
      <w:r w:rsidR="000A2974" w:rsidRPr="00C93C1F">
        <w:rPr>
          <w:rFonts w:ascii="ALFABET98" w:hAnsi="ALFABET98"/>
          <w:color w:val="A6A6A6" w:themeColor="background1" w:themeShade="A6"/>
          <w:sz w:val="72"/>
          <w:szCs w:val="72"/>
        </w:rPr>
        <w:t xml:space="preserve">i                                                                    </w:t>
      </w:r>
    </w:p>
    <w:p w:rsidR="000A2974" w:rsidRPr="00C93C1F" w:rsidRDefault="00443F71" w:rsidP="000A2974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5142" style="position:absolute;margin-left:-16.1pt;margin-top:9.4pt;width:521.25pt;height:36.85pt;z-index:-25162444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Cu/DWrFQQAAPEPAAAOAAAAAAAAAAAAAAAAAC4CAABkcnMvZTJvRG9jLnhtbFBLAQItABQABgAI&#10;AAAAIQBYKw9o4AAAAAoBAAAPAAAAAAAAAAAAAAAAAG8GAABkcnMvZG93bnJldi54bWxQSwUGAAAA&#10;AAQABADzAAAAfAcAAAAA&#10;">
            <v:group id="Group 33" o:spid="_x0000_s514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UIjpOxgAAAN0A&#10;AAAPAAAAAAAAAAAAAAAAAKoCAABkcnMvZG93bnJldi54bWxQSwUGAAAAAAQABAD6AAAAnQMAAAAA&#10;">
              <v:rect id="Rectangle 34" o:spid="_x0000_s514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70b8UA&#10;AADdAAAADwAAAGRycy9kb3ducmV2LnhtbESPQWvCQBSE70L/w/KE3nSjpUGiq1hbi9faSPD2yD6z&#10;wezbkN2a+O+7QqHHYWa+YVabwTbiRp2vHSuYTRMQxKXTNVcK8u/9ZAHCB2SNjWNScCcPm/XTaIWZ&#10;dj1/0e0YKhEh7DNUYEJoMyl9aciin7qWOHoX11kMUXaV1B32EW4bOU+SVFqsOS4YbGlnqLwef6yC&#10;l6r4MEX+7nM7K9LP0/301p/3Sj2Ph+0SRKAh/If/2getYJGmr/B4E5+AXP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vvRvxQAAAN0AAAAPAAAAAAAAAAAAAAAAAJgCAABkcnMv&#10;ZG93bnJldi54bWxQSwUGAAAAAAQABAD1AAAAigMAAAAA&#10;" strokecolor="#2f5496 [2408]" strokeweight="1.5pt">
                <v:fill opacity="0"/>
              </v:rect>
              <v:rect id="Rectangle 35" o:spid="_x0000_s514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haesMMA&#10;AADdAAAADwAAAGRycy9kb3ducmV2LnhtbESPQYvCMBSE74L/IbwFb5pWtLhdo4jiuketen80b9ti&#10;81KbqN1/bxYEj8PMfMPMl52pxZ1aV1lWEI8iEMS51RUXCk7H7XAGwnlkjbVlUvBHDpaLfm+OqbYP&#10;PtA984UIEHYpKii9b1IpXV6SQTeyDXHwfm1r0AfZFlK3+AhwU8txFCXSYMVhocSG1iXll+xmFJyn&#10;m4Z30vA+3k4+p+fL93UdG6UGH93qC4Snzr/Dr/aPVjBLkgT+34QnIB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haes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514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kTB/ccAAADdAAAADwAAAGRycy9kb3ducmV2LnhtbESPQWvCQBSE7wX/w/KE3ppNPaQhzSqN&#10;IJhCD6ZF8PbIPpPY7NuY3Wr8912h0OMwM98w+WoyvbjQ6DrLCp6jGARxbXXHjYKvz81TCsJ5ZI29&#10;ZVJwIwer5ewhx0zbK+/oUvlGBAi7DBW03g+ZlK5uyaCL7EAcvKMdDfogx0bqEa8Bbnq5iONEGuw4&#10;LLQ40Lql+rv6MQqK2/v+w/ryvD0eTueyKBYlnoxSj/Pp7RWEp8n/h//aW60gTZIXuL8JT0Auf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aRMH9xwAAAN0AAAAPAAAAAAAA&#10;AAAAAAAAAKECAABkcnMvZG93bnJldi54bWxQSwUGAAAAAAQABAD5AAAAlQMAAAAA&#10;" strokecolor="#2f5496 [2408]" strokeweight="1.5pt"/>
            <v:shape id="AutoShape 37" o:spid="_x0000_s514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9tVj8MAAADdAAAADwAAAGRycy9kb3ducmV2LnhtbERPy2rCQBTdF/yH4Qrd1UldBEkdxRSE&#10;pOCiWgrdXTLXJJq5EzNjHn/vLAouD+e93o6mET11rras4H0RgSAurK65VPBz2r+tQDiPrLGxTAom&#10;crDdzF7WmGg78Df1R1+KEMIuQQWV920ipSsqMugWtiUO3Nl2Bn2AXSl1h0MIN41cRlEsDdYcGips&#10;6bOi4nq8GwXp9PV7sD6/Zee/yy1P02WOF6PU63zcfYDwNPqn+N+daQWrOA5zw5vwBOTm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vbVY/DAAAA3QAAAA8AAAAAAAAAAAAA&#10;AAAAoQIAAGRycy9kb3ducmV2LnhtbFBLBQYAAAAABAAEAPkAAACRAwAAAAA=&#10;" strokecolor="#2f5496 [2408]" strokeweight="1.5pt"/>
          </v:group>
        </w:pict>
      </w:r>
      <w:r w:rsidR="000A2974" w:rsidRPr="00C93C1F">
        <w:rPr>
          <w:rFonts w:ascii="ALFABET98" w:hAnsi="ALFABET98"/>
          <w:color w:val="A6A6A6" w:themeColor="background1" w:themeShade="A6"/>
          <w:sz w:val="72"/>
          <w:szCs w:val="72"/>
        </w:rPr>
        <w:t xml:space="preserve">i                                                                                                                                   </w:t>
      </w:r>
    </w:p>
    <w:p w:rsidR="000A2974" w:rsidRPr="009E083E" w:rsidRDefault="000A2974" w:rsidP="000A2974">
      <w:pPr>
        <w:spacing w:line="240" w:lineRule="auto"/>
        <w:rPr>
          <w:rFonts w:ascii="ALFABET98" w:hAnsi="ALFABET98"/>
          <w:sz w:val="36"/>
          <w:szCs w:val="36"/>
        </w:rPr>
      </w:pPr>
      <w:r w:rsidRPr="009E083E">
        <w:rPr>
          <w:rFonts w:ascii="ALFABET98" w:hAnsi="ALFABET98"/>
          <w:sz w:val="36"/>
          <w:szCs w:val="36"/>
        </w:rPr>
        <w:t xml:space="preserve">   </w:t>
      </w:r>
      <w:r w:rsidR="006569E8">
        <w:rPr>
          <w:rFonts w:ascii="ALFABET98" w:hAnsi="ALFABET98"/>
          <w:sz w:val="36"/>
          <w:szCs w:val="36"/>
        </w:rPr>
        <w:t xml:space="preserve">                              </w:t>
      </w:r>
      <w:r>
        <w:rPr>
          <w:rFonts w:ascii="ALFABET98" w:hAnsi="ALFABET98"/>
          <w:sz w:val="36"/>
          <w:szCs w:val="36"/>
        </w:rPr>
        <w:t>2</w:t>
      </w:r>
    </w:p>
    <w:p w:rsidR="000A2974" w:rsidRDefault="000A2974" w:rsidP="000A2974">
      <w:pPr>
        <w:spacing w:line="240" w:lineRule="auto"/>
        <w:rPr>
          <w:rFonts w:ascii="ALFABET98" w:hAnsi="ALFABET98"/>
          <w:sz w:val="72"/>
          <w:szCs w:val="72"/>
        </w:rPr>
      </w:pPr>
      <w:r w:rsidRPr="009E083E">
        <w:rPr>
          <w:rFonts w:ascii="ALFABET98" w:hAnsi="ALFABET98"/>
          <w:sz w:val="36"/>
          <w:szCs w:val="36"/>
        </w:rPr>
        <w:t>Sayın veli</w:t>
      </w:r>
      <w:r>
        <w:rPr>
          <w:rFonts w:ascii="ALFABET98" w:hAnsi="ALFABET98"/>
          <w:sz w:val="36"/>
          <w:szCs w:val="36"/>
        </w:rPr>
        <w:t>m, i harfinin üzerinden geçip boşluklara yazdırın</w:t>
      </w:r>
      <w:r w:rsidRPr="009E083E">
        <w:rPr>
          <w:rFonts w:ascii="ALFABET98" w:hAnsi="ALFABET98"/>
          <w:sz w:val="36"/>
          <w:szCs w:val="36"/>
        </w:rPr>
        <w:t>.</w:t>
      </w:r>
      <w:r w:rsidRPr="009E083E">
        <w:rPr>
          <w:rFonts w:ascii="ALFABET98" w:hAnsi="ALFABET98"/>
          <w:sz w:val="72"/>
          <w:szCs w:val="72"/>
        </w:rPr>
        <w:t xml:space="preserve">  </w:t>
      </w:r>
    </w:p>
    <w:p w:rsidR="000A2974" w:rsidRPr="00C93C1F" w:rsidRDefault="000A2974" w:rsidP="000A2974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9E083E">
        <w:rPr>
          <w:rFonts w:ascii="ALFABET98" w:hAnsi="ALFABET98"/>
          <w:sz w:val="72"/>
          <w:szCs w:val="72"/>
        </w:rPr>
        <w:lastRenderedPageBreak/>
        <w:t xml:space="preserve">  </w:t>
      </w:r>
      <w:r w:rsidR="00443F71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5136" style="position:absolute;margin-left:-16.1pt;margin-top:9.4pt;width:521.25pt;height:36.85pt;z-index:-251623424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">
            <v:group id="Group 33" o:spid="_x0000_s513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uwKqQwwAAAN0AAAAP&#10;AAAAAAAAAAAAAAAAAKoCAABkcnMvZG93bnJldi54bWxQSwUGAAAAAAQABAD6AAAAmgMAAAAA&#10;">
              <v:rect id="Rectangle 34" o:spid="_x0000_s514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1xkscUA&#10;AADdAAAADwAAAGRycy9kb3ducmV2LnhtbESPQWvCQBSE7wX/w/IKvdVNWkglukpta+m1GgneHtln&#10;Nph9G7JbE/99VxA8DjPzDbNYjbYVZ+p941hBOk1AEFdON1wrKHab5xkIH5A1to5JwYU8rJaThwXm&#10;2g38S+dtqEWEsM9RgQmhy6X0lSGLfuo64ugdXW8xRNnXUvc4RLht5UuSZNJiw3HBYEcfhqrT9s8q&#10;eK3LL1MWn76waZl97y/79XDYKPX0OL7PQQQawz18a/9oBbPsLYXrm/gE5PI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3XGSxxQAAAN0AAAAPAAAAAAAAAAAAAAAAAJgCAABkcnMv&#10;ZG93bnJldi54bWxQSwUGAAAAAAQABAD1AAAAigMAAAAA&#10;" strokecolor="#2f5496 [2408]" strokeweight="1.5pt">
                <v:fill opacity="0"/>
              </v:rect>
              <v:rect id="Rectangle 35" o:spid="_x0000_s514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PQObsMA&#10;AADdAAAADwAAAGRycy9kb3ducmV2LnhtbESPS4vCQBCE74L/YWjBm04iPqOjiKK7x10f9ybTJsFM&#10;T8yMGv/9zoLgsaiqr6jFqjGleFDtCssK4n4Egji1uuBMwem4601BOI+ssbRMCl7kYLVstxaYaPvk&#10;X3ocfCYChF2CCnLvq0RKl+Zk0PVtRRy8i60N+iDrTOoanwFuSjmIorE0WHBYyLGiTU7p9XA3Cs6j&#10;bcVf0vBPvBvORufr/raJjVLdTrOeg/DU+E/43f7WCqbjyQD+34QnIJ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PQObs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513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KZRI8cAAADdAAAADwAAAGRycy9kb3ducmV2LnhtbESPQWvCQBSE7wX/w/KE3urGFKykrsEI&#10;gin0oC2F3h7ZZxKbfRuz2yT++65Q8DjMzDfMKh1NI3rqXG1ZwXwWgSAurK65VPD5sXtagnAeWWNj&#10;mRRcyUG6njysMNF24AP1R1+KAGGXoILK+zaR0hUVGXQz2xIH72Q7gz7IrpS6wyHATSPjKFpIgzWH&#10;hQpb2lZU/Bx/jYLs+vb1bn1+2Z++z5c8y+Icz0apx+m4eQXhafT38H97rxUsFy/P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gplEjxwAAAN0AAAAPAAAAAAAA&#10;AAAAAAAAAKECAABkcnMvZG93bnJldi54bWxQSwUGAAAAAAQABAD5AAAAlQMAAAAA&#10;" strokecolor="#2f5496 [2408]" strokeweight="1.5pt"/>
            <v:shape id="AutoShape 37" o:spid="_x0000_s513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0/JV8cAAADdAAAADwAAAGRycy9kb3ducmV2LnhtbESPQWvCQBSE7wX/w/KE3urGUKykrsEI&#10;gin0oC2F3h7ZZxKbfRuz2yT++65Q8DjMzDfMKh1NI3rqXG1ZwXwWgSAurK65VPD5sXtagnAeWWNj&#10;mRRcyUG6njysMNF24AP1R1+KAGGXoILK+zaR0hUVGXQz2xIH72Q7gz7IrpS6wyHATSPjKFpIgzWH&#10;hQpb2lZU/Bx/jYLs+vb1bn1+2Z++z5c8y+Icz0apx+m4eQXhafT38H97rxUsFy/P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vT8lXxwAAAN0AAAAPAAAAAAAA&#10;AAAAAAAAAKECAABkcnMvZG93bnJldi54bWxQSwUGAAAAAAQABAD5AAAAlQMAAAAA&#10;" strokecolor="#2f5496 [2408]" strokeweight="1.5pt"/>
          </v:group>
        </w:pict>
      </w:r>
      <w:r w:rsidRPr="00C93C1F">
        <w:rPr>
          <w:rFonts w:ascii="ALFABET98" w:hAnsi="ALFABET98"/>
          <w:color w:val="A6A6A6" w:themeColor="background1" w:themeShade="A6"/>
          <w:sz w:val="72"/>
          <w:szCs w:val="72"/>
        </w:rPr>
        <w:t xml:space="preserve">i     </w:t>
      </w:r>
      <w:r>
        <w:rPr>
          <w:rFonts w:ascii="ALFABET98" w:hAnsi="ALFABET98"/>
          <w:color w:val="A6A6A6" w:themeColor="background1" w:themeShade="A6"/>
          <w:sz w:val="72"/>
          <w:szCs w:val="72"/>
        </w:rPr>
        <w:t xml:space="preserve">i     i     i     i     i     </w:t>
      </w:r>
      <w:r w:rsidRPr="00C93C1F">
        <w:rPr>
          <w:rFonts w:ascii="ALFABET98" w:hAnsi="ALFABET98"/>
          <w:color w:val="A6A6A6" w:themeColor="background1" w:themeShade="A6"/>
          <w:sz w:val="72"/>
          <w:szCs w:val="72"/>
        </w:rPr>
        <w:t xml:space="preserve">     </w:t>
      </w:r>
    </w:p>
    <w:p w:rsidR="000A2974" w:rsidRPr="00C93C1F" w:rsidRDefault="00443F71" w:rsidP="000A2974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5130" style="position:absolute;margin-left:-16.1pt;margin-top:9.4pt;width:521.25pt;height:36.85pt;z-index:-25162240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XlTzVBYEAADxDwAADgAAAAAAAAAAAAAAAAAuAgAAZHJzL2Uyb0RvYy54bWxQSwECLQAUAAYA&#10;CAAAACEAWCsPaOAAAAAKAQAADwAAAAAAAAAAAAAAAABwBgAAZHJzL2Rvd25yZXYueG1sUEsFBgAA&#10;AAAEAAQA8wAAAH0HAAAAAA==&#10;">
            <v:group id="Group 33" o:spid="_x0000_s513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OZZd/xgAAAN0A&#10;AAAPAAAAAAAAAAAAAAAAAKoCAABkcnMvZG93bnJldi54bWxQSwUGAAAAAAQABAD6AAAAnQMAAAAA&#10;">
              <v:rect id="Rectangle 34" o:spid="_x0000_s513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/lZXsUA&#10;AADdAAAADwAAAGRycy9kb3ducmV2LnhtbESPQWvCQBSE70L/w/IKvenGFqJEV6lWS6/VSPD2yD6z&#10;odm3Ibua+O+7hYLHYWa+YZbrwTbiRp2vHSuYThIQxKXTNVcK8uN+PAfhA7LGxjEpuJOH9epptMRM&#10;u56/6XYIlYgQ9hkqMCG0mZS+NGTRT1xLHL2L6yyGKLtK6g77CLeNfE2SVFqsOS4YbGlrqPw5XK2C&#10;t6rYmSL/8LmdFunn6X7a9Oe9Ui/Pw/sCRKAhPML/7S+tYJ7OZvD3Jj4Buf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+VlexQAAAN0AAAAPAAAAAAAAAAAAAAAAAJgCAABkcnMv&#10;ZG93bnJldi54bWxQSwUGAAAAAAQABAD1AAAAigMAAAAA&#10;" strokecolor="#2f5496 [2408]" strokeweight="1.5pt">
                <v:fill opacity="0"/>
              </v:rect>
              <v:rect id="Rectangle 35" o:spid="_x0000_s513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Rw5hMAA&#10;AADdAAAADwAAAGRycy9kb3ducmV2LnhtbERPyW7CMBC9I/EP1iBxAyeINeAgREXLsWW5j+IhiRKP&#10;09iF8Pf4UInj09s3287U4k6tKy0riMcRCOLM6pJzBZfzYbQE4TyyxtoyKXiSg23a720w0fbBP3Q/&#10;+VyEEHYJKii8bxIpXVaQQTe2DXHgbrY16ANsc6lbfIRwU8tJFM2lwZJDQ4EN7QvKqtOfUXCdfTT8&#10;JQ1/x4fpanatPn/3sVFqOOh2axCeOv8W/7uPWsFyvghzw5vwBGT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RRw5hM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513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U5myccAAADdAAAADwAAAGRycy9kb3ducmV2LnhtbESPQWvCQBSE7wX/w/KE3pqNHqxNs0oj&#10;FEzBQ60IvT2yzyQ2+zZmt0n8912h4HGYmW+YdD2aRvTUudqyglkUgyAurK65VHD4en9agnAeWWNj&#10;mRRcycF6NXlIMdF24E/q974UAcIuQQWV920ipSsqMugi2xIH72Q7gz7IrpS6wyHATSPncbyQBmsO&#10;CxW2tKmo+Nn/GgXZ9eO4sz6/bE/f50ueZfMcz0apx+n49grC0+jv4f/2VitYLp5f4PYmPAG5+g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BTmbJxwAAAN0AAAAPAAAAAAAA&#10;AAAAAAAAAKECAABkcnMvZG93bnJldi54bWxQSwUGAAAAAAQABAD5AAAAlQMAAAAA&#10;" strokecolor="#2f5496 [2408]" strokeweight="1.5pt"/>
            <v:shape id="AutoShape 37" o:spid="_x0000_s513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aG/c8MAAADdAAAADwAAAGRycy9kb3ducmV2LnhtbERPy4rCMBTdC/MP4Q7MTtNxIaUaix0Y&#10;sAMufCC4uzTXPmxuapPR+vdmIbg8nPciHUwrbtS72rKC70kEgriwuuZSwWH/O45BOI+ssbVMCh7k&#10;IF1+jBaYaHvnLd12vhQhhF2CCirvu0RKV1Rk0E1sRxy4s+0N+gD7Uuoe7yHctHIaRTNpsObQUGFH&#10;PxUVl92/UZA9/o4b6/Pr+nxqrnmWTXNsjFJfn8NqDsLT4N/il3utFcSzOOwPb8ITkMsn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Whv3PDAAAA3QAAAA8AAAAAAAAAAAAA&#10;AAAAoQIAAGRycy9kb3ducmV2LnhtbFBLBQYAAAAABAAEAPkAAACRAwAAAAA=&#10;" strokecolor="#2f5496 [2408]" strokeweight="1.5pt"/>
          </v:group>
        </w:pict>
      </w:r>
      <w:r w:rsidR="000A2974" w:rsidRPr="00C93C1F">
        <w:rPr>
          <w:rFonts w:ascii="ALFABET98" w:hAnsi="ALFABET98"/>
          <w:color w:val="A6A6A6" w:themeColor="background1" w:themeShade="A6"/>
          <w:sz w:val="72"/>
          <w:szCs w:val="72"/>
        </w:rPr>
        <w:t xml:space="preserve">i     i     i     i     i    </w:t>
      </w:r>
    </w:p>
    <w:p w:rsidR="000A2974" w:rsidRPr="00C93C1F" w:rsidRDefault="00443F71" w:rsidP="000A2974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5124" style="position:absolute;margin-left:-16.1pt;margin-top:9.4pt;width:521.25pt;height:36.85pt;z-index:-25162137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Dz&#10;ko3xEgQAAPEPAAAOAAAAAAAAAAAAAAAAAC4CAABkcnMvZTJvRG9jLnhtbFBLAQItABQABgAIAAAA&#10;IQBYKw9o4AAAAAoBAAAPAAAAAAAAAAAAAAAAAGwGAABkcnMvZG93bnJldi54bWxQSwUGAAAAAAQA&#10;BADzAAAAeQcAAAAA&#10;">
            <v:group id="Group 33" o:spid="_x0000_s512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SL4VvFAAAA3QAA&#10;AA8AAAAAAAAAAAAAAAAAqgIAAGRycy9kb3ducmV2LnhtbFBLBQYAAAAABAAEAPoAAACcAwAAAAA=&#10;">
              <v:rect id="Rectangle 34" o:spid="_x0000_s512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cvesUA&#10;AADdAAAADwAAAGRycy9kb3ducmV2LnhtbESPQWvCQBSE7wX/w/KE3urGCiGkrqK2ll5rI8HbI/vM&#10;BrNvQ3Zr4r/vFgSPw8x8wyzXo23FlXrfOFYwnyUgiCunG64VFD/7lwyED8gaW8ek4EYe1qvJ0xJz&#10;7Qb+push1CJC2OeowITQ5VL6ypBFP3MdcfTOrrcYouxrqXscIty28jVJUmmx4bhgsKOdoepy+LUK&#10;FnX5Ycri3Rd2Xqafx9txO5z2Sj1Px80biEBjeITv7S+tIEuzBfy/iU9Ar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dFy96xQAAAN0AAAAPAAAAAAAAAAAAAAAAAJgCAABkcnMv&#10;ZG93bnJldi54bWxQSwUGAAAAAAQABAD1AAAAigMAAAAA&#10;" strokecolor="#2f5496 [2408]" strokeweight="1.5pt">
                <v:fill opacity="0"/>
              </v:rect>
              <v:rect id="Rectangle 35" o:spid="_x0000_s512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YRDpsMA&#10;AADdAAAADwAAAGRycy9kb3ducmV2LnhtbESPQYvCMBSE74L/ITzBm6YVlW41yqKoe3S76/3RPNti&#10;89JtotZ/bxYEj8PMfMMs152pxY1aV1lWEI8jEMS51RUXCn5/dqMEhPPIGmvLpOBBDtarfm+JqbZ3&#10;/qZb5gsRIOxSVFB636RSurwkg25sG+LgnW1r0AfZFlK3eA9wU8tJFM2lwYrDQokNbUrKL9nVKDjN&#10;tg0fpOFjvJt+zE6X/d8mNkoNB93nAoSnzr/Dr/aXVpDMkyn8vwlPQK6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YRDps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512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dYc68YAAADdAAAADwAAAGRycy9kb3ducmV2LnhtbESPT4vCMBTE78J+h/AW9qapglKqUezC&#10;gl3w4B8W9vZonm21ealN1PrtjSB4HGbmN8xs0ZlaXKl1lWUFw0EEgji3uuJCwX73049BOI+ssbZM&#10;Cu7kYDH/6M0w0fbGG7pufSEChF2CCkrvm0RKl5dk0A1sQxy8g20N+iDbQuoWbwFuajmKook0WHFY&#10;KLGh75Ly0/ZiFKT337+19dl5dfg/nrM0HWV4NEp9fXbLKQhPnX+HX+2VVhBP4jE834QnIOcP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XWHOvGAAAA3QAAAA8AAAAAAAAA&#10;AAAAAAAAoQIAAGRycy9kb3ducmV2LnhtbFBLBQYAAAAABAAEAPkAAACUAwAAAAA=&#10;" strokecolor="#2f5496 [2408]" strokeweight="1.5pt"/>
            <v:shape id="AutoShape 37" o:spid="_x0000_s512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QSCnMUAAADdAAAADwAAAGRycy9kb3ducmV2LnhtbESPQYvCMBSE74L/IbyFvWm6HkqpRtkK&#10;ghX2sCrC3h7Ns602L7WJWv/9RhA8DjPzDTNb9KYRN+pcbVnB1zgCQVxYXXOpYL9bjRIQziNrbCyT&#10;ggc5WMyHgxmm2t75l25bX4oAYZeigsr7NpXSFRUZdGPbEgfvaDuDPsiulLrDe4CbRk6iKJYGaw4L&#10;Fba0rKg4b69GQfbYHH6szy/r49/pkmfZJMeTUerzo/+egvDU+3f41V5rBUmcxPB8E56AnP8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QSCnMUAAADdAAAADwAAAAAAAAAA&#10;AAAAAAChAgAAZHJzL2Rvd25yZXYueG1sUEsFBgAAAAAEAAQA+QAAAJMDAAAAAA==&#10;" strokecolor="#2f5496 [2408]" strokeweight="1.5pt"/>
          </v:group>
        </w:pict>
      </w:r>
      <w:r w:rsidR="000A2974" w:rsidRPr="00C93C1F">
        <w:rPr>
          <w:rFonts w:ascii="ALFABET98" w:hAnsi="ALFABET98"/>
          <w:color w:val="A6A6A6" w:themeColor="background1" w:themeShade="A6"/>
          <w:sz w:val="72"/>
          <w:szCs w:val="72"/>
        </w:rPr>
        <w:t xml:space="preserve">i     i     i     i     </w:t>
      </w:r>
    </w:p>
    <w:p w:rsidR="000A2974" w:rsidRPr="00C93C1F" w:rsidRDefault="00443F71" w:rsidP="000A2974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5118" style="position:absolute;margin-left:-16.1pt;margin-top:9.4pt;width:521.25pt;height:36.85pt;z-index:-25162035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czsVRRYEAADxDwAADgAAAAAAAAAAAAAAAAAuAgAAZHJzL2Uyb0RvYy54bWxQSwECLQAUAAYA&#10;CAAAACEAWCsPaOAAAAAKAQAADwAAAAAAAAAAAAAAAABwBgAAZHJzL2Rvd25yZXYueG1sUEsFBgAA&#10;AAAEAAQA8wAAAH0HAAAAAA==&#10;">
            <v:group id="Group 33" o:spid="_x0000_s512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JWPWscQAAADdAAAA&#10;DwAAAAAAAAAAAAAAAACqAgAAZHJzL2Rvd25yZXYueG1sUEsFBgAAAAAEAAQA+gAAAJsDAAAAAA==&#10;">
              <v:rect id="Rectangle 34" o:spid="_x0000_s512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P8YkMYA&#10;AADdAAAADwAAAGRycy9kb3ducmV2LnhtbESPT2vCQBTE70K/w/IKvenGFkIaXaV/VHqtRkJvj+wz&#10;G5p9G7Krid/eLRQ8DjPzG2a5Hm0rLtT7xrGC+SwBQVw53XCtoDhspxkIH5A1to5JwZU8rFcPkyXm&#10;2g38TZd9qEWEsM9RgQmhy6X0lSGLfuY64uidXG8xRNnXUvc4RLht5XOSpNJiw3HBYEcfhqrf/dkq&#10;eKnLjSmLT1/YeZnujtfj+/CzVerpcXxbgAg0hnv4v/2lFWRp9gp/b+ITkK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P8YkMYAAADdAAAADwAAAAAAAAAAAAAAAACYAgAAZHJz&#10;L2Rvd25yZXYueG1sUEsFBgAAAAAEAAQA9QAAAIsDAAAAAA==&#10;" strokecolor="#2f5496 [2408]" strokeweight="1.5pt">
                <v:fill opacity="0"/>
              </v:rect>
              <v:rect id="Rectangle 35" o:spid="_x0000_s512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2bTeL4A&#10;AADdAAAADwAAAGRycy9kb3ducmV2LnhtbERPy6rCMBDdC/5DGOHuNK1cRatRRPGx9LkfmrEtNpPa&#10;RK1/bxaCy8N5T+eNKcWTaldYVhD3IhDEqdUFZwrOp3V3BMJ5ZI2lZVLwJgfzWbs1xUTbFx/oefSZ&#10;CCHsElSQe18lUro0J4OuZyviwF1tbdAHWGdS1/gK4aaU/SgaSoMFh4YcK1rmlN6OD6PgMlhVvJWG&#10;9/H6fzy43Db3ZWyU+us0iwkIT43/ib/unVYwGo7D/vAmPAE5+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Atm03i+AAAA3QAAAA8AAAAAAAAAAAAAAAAAmAIAAGRycy9kb3ducmV2&#10;LnhtbFBLBQYAAAAABAAEAPUAAACDAwAAAAA=&#10;" fillcolor="#deeaf6 [660]" strokecolor="#c00000" strokeweight="1pt">
                <v:stroke dashstyle="dash"/>
              </v:rect>
            </v:group>
            <v:shape id="AutoShape 36" o:spid="_x0000_s512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zSMNccAAADdAAAADwAAAGRycy9kb3ducmV2LnhtbESPQWvCQBSE74X+h+UVvNWNHoJNs0oj&#10;CEbwUC2F3h7ZZxKbfRuzaxL/fVcQehxm5hsmXY2mET11rrasYDaNQBAXVtdcKvg6bl4XIJxH1thY&#10;JgU3crBaPj+lmGg78Cf1B1+KAGGXoILK+zaR0hUVGXRT2xIH72Q7gz7IrpS6wyHATSPnURRLgzWH&#10;hQpbWldU/B6uRkF2233vrc8v29PP+ZJn2TzHs1Fq8jJ+vIPwNPr/8KO91QoW8dsM7m/CE5DL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PNIw1xwAAAN0AAAAPAAAAAAAA&#10;AAAAAAAAAKECAABkcnMvZG93bnJldi54bWxQSwUGAAAAAAQABAD5AAAAlQMAAAAA&#10;" strokecolor="#2f5496 [2408]" strokeweight="1.5pt"/>
            <v:shape id="AutoShape 37" o:spid="_x0000_s511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+YSQsYAAADdAAAADwAAAGRycy9kb3ducmV2LnhtbESPT4vCMBTE78J+h/AWvGlqD6LVKHZh&#10;wQoe/MPC3h7Ns602L7WJWr+9WVjwOMzMb5j5sjO1uFPrKssKRsMIBHFudcWFguPhezAB4Tyyxtoy&#10;KXiSg+XiozfHRNsH7+i+94UIEHYJKii9bxIpXV6SQTe0DXHwTrY16INsC6lbfAS4qWUcRWNpsOKw&#10;UGJDXyXll/3NKEifm5+t9dl1ffo9X7M0jTM8G6X6n91qBsJT59/h//ZaK5iMpzH8vQlPQC5e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/mEkLGAAAA3QAAAA8AAAAAAAAA&#10;AAAAAAAAoQIAAGRycy9kb3ducmV2LnhtbFBLBQYAAAAABAAEAPkAAACUAwAAAAA=&#10;" strokecolor="#2f5496 [2408]" strokeweight="1.5pt"/>
          </v:group>
        </w:pict>
      </w:r>
      <w:r w:rsidR="000A2974" w:rsidRPr="00C93C1F">
        <w:rPr>
          <w:rFonts w:ascii="ALFABET98" w:hAnsi="ALFABET98"/>
          <w:color w:val="A6A6A6" w:themeColor="background1" w:themeShade="A6"/>
          <w:sz w:val="72"/>
          <w:szCs w:val="72"/>
        </w:rPr>
        <w:t xml:space="preserve">i     i     i                                                                </w:t>
      </w:r>
    </w:p>
    <w:p w:rsidR="000A2974" w:rsidRPr="00C93C1F" w:rsidRDefault="00443F71" w:rsidP="000A2974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5112" style="position:absolute;margin-left:-16.1pt;margin-top:9.4pt;width:521.25pt;height:36.85pt;z-index:-25161932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Aq1nKYFQQAAPEPAAAOAAAAAAAAAAAAAAAAAC4CAABkcnMvZTJvRG9jLnhtbFBLAQItABQABgAI&#10;AAAAIQBYKw9o4AAAAAoBAAAPAAAAAAAAAAAAAAAAAG8GAABkcnMvZG93bnJldi54bWxQSwUGAAAA&#10;AAQABADzAAAAfAcAAAAA&#10;">
            <v:group id="Group 33" o:spid="_x0000_s511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IfdKaccAAADd&#10;AAAADwAAAAAAAAAAAAAAAACqAgAAZHJzL2Rvd25yZXYueG1sUEsFBgAAAAAEAAQA+gAAAJ4DAAAA&#10;AA==&#10;">
              <v:rect id="Rectangle 34" o:spid="_x0000_s511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GuESMYA&#10;AADdAAAADwAAAGRycy9kb3ducmV2LnhtbESPQWvCQBSE70L/w/IKvelGi8FGV6ltLV5rI6G3R/aZ&#10;Dc2+Ddmtif/eLQgeh5n5hlltBtuIM3W+dqxgOklAEJdO11wpyL934wUIH5A1No5JwYU8bNYPoxVm&#10;2vX8RedDqESEsM9QgQmhzaT0pSGLfuJa4uidXGcxRNlVUnfYR7ht5CxJUmmx5rhgsKU3Q+Xv4c8q&#10;eK6KD1Pk7z630yL9PF6O2/5np9TT4/C6BBFoCPfwrb3XChbpyxz+38QnIN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GuESMYAAADdAAAADwAAAAAAAAAAAAAAAACYAgAAZHJz&#10;L2Rvd25yZXYueG1sUEsFBgAAAAAEAAQA9QAAAIsDAAAAAA==&#10;" strokecolor="#2f5496 [2408]" strokeweight="1.5pt">
                <v:fill opacity="0"/>
              </v:rect>
              <v:rect id="Rectangle 35" o:spid="_x0000_s511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8Pul8QA&#10;AADdAAAADwAAAGRycy9kb3ducmV2LnhtbESPQWvCQBSE74X+h+UJ3uomRYOm2UixWHu0aXN/ZJ9J&#10;SPZtmt1q+u/dguBxmJlvmGw7mV6caXStZQXxIgJBXFndcq3g+2v/tAbhPLLG3jIp+CMH2/zxIcNU&#10;2wt/0rnwtQgQdikqaLwfUild1ZBBt7ADcfBOdjTogxxrqUe8BLjp5XMUJdJgy2GhwYF2DVVd8WsU&#10;lKu3gQ/S8DHeLzersnv/2cVGqflsen0B4Wny9/Ct/aEVrJNNAv9vwhOQ+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vD7pf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511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5Gx2scAAADdAAAADwAAAGRycy9kb3ducmV2LnhtbESPQWvCQBSE7wX/w/KE3pqNHqxNs0oj&#10;FEzBQ60IvT2yzyQ2+zZmt0n8912h4HGYmW+YdD2aRvTUudqyglkUgyAurK65VHD4en9agnAeWWNj&#10;mRRcycF6NXlIMdF24E/q974UAcIuQQWV920ipSsqMugi2xIH72Q7gz7IrpS6wyHATSPncbyQBmsO&#10;CxW2tKmo+Nn/GgXZ9eO4sz6/bE/f50ueZfMcz0apx+n49grC0+jv4f/2VitYLl6e4fYmPAG5+g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vkbHaxwAAAN0AAAAPAAAAAAAA&#10;AAAAAAAAAKECAABkcnMvZG93bnJldi54bWxQSwUGAAAAAAQABAD5AAAAlQMAAAAA&#10;" strokecolor="#2f5496 [2408]" strokeweight="1.5pt"/>
            <v:shape id="AutoShape 37" o:spid="_x0000_s511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g4lqMQAAADdAAAADwAAAGRycy9kb3ducmV2LnhtbERPTWvCQBC9F/wPywi9NRtzEBuzihEK&#10;SaGHqgjehuyYRLOzMbvV+O+7h0KPj/edrUfTiTsNrrWsYBbFIIgrq1uuFRz2H28LEM4ja+wsk4In&#10;OVivJi8Zpto++JvuO1+LEMIuRQWN930qpasaMugi2xMH7mwHgz7AoZZ6wEcIN51M4nguDbYcGhrs&#10;adtQdd39GAX58/P4ZX15K86ny63M86TEi1HqdTpuliA8jf5f/OcutILF/D3MDW/CE5Cr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eDiWoxAAAAN0AAAAPAAAAAAAAAAAA&#10;AAAAAKECAABkcnMvZG93bnJldi54bWxQSwUGAAAAAAQABAD5AAAAkgMAAAAA&#10;" strokecolor="#2f5496 [2408]" strokeweight="1.5pt"/>
          </v:group>
        </w:pict>
      </w:r>
      <w:r w:rsidR="000A2974" w:rsidRPr="00C93C1F">
        <w:rPr>
          <w:rFonts w:ascii="ALFABET98" w:hAnsi="ALFABET98"/>
          <w:color w:val="A6A6A6" w:themeColor="background1" w:themeShade="A6"/>
          <w:sz w:val="72"/>
          <w:szCs w:val="72"/>
        </w:rPr>
        <w:t xml:space="preserve">i     i                                                                  </w:t>
      </w:r>
    </w:p>
    <w:p w:rsidR="000A2974" w:rsidRPr="00C93C1F" w:rsidRDefault="00443F71" w:rsidP="000A2974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5106" style="position:absolute;margin-left:-16.1pt;margin-top:9.4pt;width:521.25pt;height:36.85pt;z-index:-25161830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">
            <v:group id="Group 33" o:spid="_x0000_s510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AJ9ZwwwAAAN0AAAAP&#10;AAAAAAAAAAAAAAAAAKoCAABkcnMvZG93bnJldi54bWxQSwUGAAAAAAQABAD6AAAAmgMAAAAA&#10;">
              <v:rect id="Rectangle 34" o:spid="_x0000_s511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YUcUA&#10;AADdAAAADwAAAGRycy9kb3ducmV2LnhtbESPQWvCQBSE74L/YXmCN7NJC1ZSV9G2itfaSOjtkX3N&#10;hmbfhuzWxH/vFgo9DjPzDbPejrYVV+p941hBlqQgiCunG64VFB+HxQqED8gaW8ek4EYetpvpZI25&#10;dgO/0/UcahEh7HNUYELocil9ZciiT1xHHL0v11sMUfa11D0OEW5b+ZCmS2mx4bhgsKMXQ9X3+ccq&#10;eKzLN1MWr76wWbk8Xm6X/fB5UGo+G3fPIAKN4T/81z5pBaunNIPfN/EJyM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uxhRxQAAAN0AAAAPAAAAAAAAAAAAAAAAAJgCAABkcnMv&#10;ZG93bnJldi54bWxQSwUGAAAAAAQABAD1AAAAigMAAAAA&#10;" strokecolor="#2f5496 [2408]" strokeweight="1.5pt">
                <v:fill opacity="0"/>
              </v:rect>
              <v:rect id="Rectangle 35" o:spid="_x0000_s511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hNyjsUA&#10;AADdAAAADwAAAGRycy9kb3ducmV2LnhtbESPQWvCQBSE74L/YXmF3ppNpNo0dRVRbD3atN4f2dck&#10;mH0bs9sk/nu3UPA4zMw3zHI9mkb01LnasoIkikEQF1bXXCr4/to/pSCcR9bYWCYFV3KwXk0nS8y0&#10;HfiT+tyXIkDYZaig8r7NpHRFRQZdZFvi4P3YzqAPsiul7nAIcNPIWRwvpMGaw0KFLW0rKs75r1Fw&#10;mu9a/pCGj8n++XV+Or9ftolR6vFh3LyB8DT6e/i/fdAK0pd4Bn9vwhOQq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E3KO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510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kEtw8cAAADdAAAADwAAAGRycy9kb3ducmV2LnhtbESPQWvCQBSE70L/w/IKvemmEVSia2gK&#10;ghF6qC0Fb4/sM4nNvo3ZbRL/fbcg9DjMzDfMJh1NI3rqXG1ZwfMsAkFcWF1zqeDzYzddgXAeWWNj&#10;mRTcyEG6fZhsMNF24Hfqj74UAcIuQQWV920ipSsqMuhmtiUO3tl2Bn2QXSl1h0OAm0bGUbSQBmsO&#10;CxW29FpR8X38MQqy2+Hrzfr8uj+fLtc8y+IcL0app8fxZQ3C0+j/w/f2XitYLaM5/L0JT0Buf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OQS3DxwAAAN0AAAAPAAAAAAAA&#10;AAAAAAAAAKECAABkcnMvZG93bnJldi54bWxQSwUGAAAAAAQABAD5AAAAlQMAAAAA&#10;" strokecolor="#2f5496 [2408]" strokeweight="1.5pt"/>
            <v:shape id="AutoShape 37" o:spid="_x0000_s510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ai1t8cAAADdAAAADwAAAGRycy9kb3ducmV2LnhtbESPQWvCQBSE70L/w/IKvemmQVSia2gK&#10;ghF6qC0Fb4/sM4nNvo3ZbRL/fbcg9DjMzDfMJh1NI3rqXG1ZwfMsAkFcWF1zqeDzYzddgXAeWWNj&#10;mRTcyEG6fZhsMNF24Hfqj74UAcIuQQWV920ipSsqMuhmtiUO3tl2Bn2QXSl1h0OAm0bGUbSQBmsO&#10;CxW29FpR8X38MQqy2+Hrzfr8uj+fLtc8y+IcL0app8fxZQ3C0+j/w/f2XitYLaM5/L0JT0Buf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BqLW3xwAAAN0AAAAPAAAAAAAA&#10;AAAAAAAAAKECAABkcnMvZG93bnJldi54bWxQSwUGAAAAAAQABAD5AAAAlQMAAAAA&#10;" strokecolor="#2f5496 [2408]" strokeweight="1.5pt"/>
          </v:group>
        </w:pict>
      </w:r>
      <w:r w:rsidR="000A2974" w:rsidRPr="00C93C1F">
        <w:rPr>
          <w:rFonts w:ascii="ALFABET98" w:hAnsi="ALFABET98"/>
          <w:color w:val="A6A6A6" w:themeColor="background1" w:themeShade="A6"/>
          <w:sz w:val="72"/>
          <w:szCs w:val="72"/>
        </w:rPr>
        <w:t xml:space="preserve">i     i                                                                </w:t>
      </w:r>
    </w:p>
    <w:p w:rsidR="000A2974" w:rsidRPr="00C93C1F" w:rsidRDefault="00443F71" w:rsidP="000A2974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5100" style="position:absolute;margin-left:-16.1pt;margin-top:9.4pt;width:521.25pt;height:36.85pt;z-index:-25161728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">
            <v:group id="Group 33" o:spid="_x0000_s510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gguufxgAAAN0A&#10;AAAPAAAAAAAAAAAAAAAAAKoCAABkcnMvZG93bnJldi54bWxQSwUGAAAAAAQABAD6AAAAnQMAAAAA&#10;">
              <v:rect id="Rectangle 34" o:spid="_x0000_s510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R4lvsUA&#10;AADdAAAADwAAAGRycy9kb3ducmV2LnhtbESPT2vCQBTE74LfYXlCb7qxBZXUTeg/pddqJHh7ZF+z&#10;odm3Ibs18du7hYLHYWZ+w2zz0bbiQr1vHCtYLhIQxJXTDdcKiuNuvgHhA7LG1jEpuJKHPJtOtphq&#10;N/AXXQ6hFhHCPkUFJoQuldJXhiz6heuIo/fteoshyr6Wuschwm0rH5NkJS02HBcMdvRmqPo5/FoF&#10;T3X5Ycri3Rd2Wa72p+vpdTjvlHqYjS/PIAKN4R7+b39qBZt1soa/N/EJyOw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5HiW+xQAAAN0AAAAPAAAAAAAAAAAAAAAAAJgCAABkcnMv&#10;ZG93bnJldi54bWxQSwUGAAAAAAQABAD1AAAAigMAAAAA&#10;" strokecolor="#2f5496 [2408]" strokeweight="1.5pt">
                <v:fill opacity="0"/>
              </v:rect>
              <v:rect id="Rectangle 35" o:spid="_x0000_s510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/tFZMEA&#10;AADdAAAADwAAAGRycy9kb3ducmV2LnhtbERPPW/CMBDdkfgP1lXqBk5QoRAwCKVKYaS07Kf4mkTE&#10;5xC7Sfrv8YDE+PS+N7vB1KKj1lWWFcTTCARxbnXFhYKf72yyBOE8ssbaMin4Jwe77Xi0wUTbnr+o&#10;O/tChBB2CSoovW8SKV1ekkE3tQ1x4H5ta9AH2BZSt9iHcFPLWRQtpMGKQ0OJDaUl5dfzn1FwmX80&#10;fJCGT3H2tppfrp+3NDZKvb4M+zUIT4N/ih/uo1awfI/C3PAmPAG5v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v7RWT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510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6kaKcUAAADdAAAADwAAAGRycy9kb3ducmV2LnhtbESPQYvCMBSE78L+h/AWvGmqB3WrUezC&#10;ghX2oC6Ct0fzbKvNS22i1n9vFgSPw8x8w8wWranEjRpXWlYw6EcgiDOrS84V/O1+ehMQziNrrCyT&#10;ggc5WMw/OjOMtb3zhm5bn4sAYRejgsL7OpbSZQUZdH1bEwfvaBuDPsgml7rBe4CbSg6jaCQNlhwW&#10;Cqzpu6DsvL0aBcljvf+1Pr2sjofTJU2SYYono1T3s11OQXhq/Tv8aq+0gsk4+oL/N+EJyPkT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6kaKcUAAADdAAAADwAAAAAAAAAA&#10;AAAAAAChAgAAZHJzL2Rvd25yZXYueG1sUEsFBgAAAAAEAAQA+QAAAJMDAAAAAA==&#10;" strokecolor="#2f5496 [2408]" strokeweight="1.5pt"/>
            <v:shape id="AutoShape 37" o:spid="_x0000_s510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0olacMAAADdAAAADwAAAGRycy9kb3ducmV2LnhtbERPy4rCMBTdC/MP4Q6401QXKh1TsQMD&#10;VnChDgOzuzS3D21uahO1/r1ZCC4P571c9aYRN+pcbVnBZByBIM6trrlU8Hv8GS1AOI+ssbFMCh7k&#10;YJV8DJYYa3vnPd0OvhQhhF2MCirv21hKl1dk0I1tSxy4wnYGfYBdKXWH9xBuGjmNopk0WHNoqLCl&#10;74ry8+FqFKSP7d/O+uyyKf5PlyxNpxmejFLDz379BcJT79/il3ujFSzmk7A/vAlPQCZP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tKJWnDAAAA3QAAAA8AAAAAAAAAAAAA&#10;AAAAoQIAAGRycy9kb3ducmV2LnhtbFBLBQYAAAAABAAEAPkAAACRAwAAAAA=&#10;" strokecolor="#2f5496 [2408]" strokeweight="1.5pt"/>
          </v:group>
        </w:pict>
      </w:r>
      <w:r w:rsidR="000A2974" w:rsidRPr="00C93C1F">
        <w:rPr>
          <w:rFonts w:ascii="ALFABET98" w:hAnsi="ALFABET98"/>
          <w:color w:val="A6A6A6" w:themeColor="background1" w:themeShade="A6"/>
          <w:sz w:val="72"/>
          <w:szCs w:val="72"/>
        </w:rPr>
        <w:t xml:space="preserve">i                                                                     </w:t>
      </w:r>
    </w:p>
    <w:p w:rsidR="000A2974" w:rsidRPr="00C93C1F" w:rsidRDefault="00443F71" w:rsidP="000A2974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5094" style="position:absolute;margin-left:-16.1pt;margin-top:9.4pt;width:521.25pt;height:36.85pt;z-index:-25161625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BJ&#10;MKzqEgQAAPEPAAAOAAAAAAAAAAAAAAAAAC4CAABkcnMvZTJvRG9jLnhtbFBLAQItABQABgAIAAAA&#10;IQBYKw9o4AAAAAoBAAAPAAAAAAAAAAAAAAAAAGwGAABkcnMvZG93bnJldi54bWxQSwUGAAAAAAQA&#10;BADzAAAAeQcAAAAA&#10;">
            <v:group id="Group 33" o:spid="_x0000_s509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aYHtBxgAAAN0A&#10;AAAPAAAAAAAAAAAAAAAAAKoCAABkcnMvZG93bnJldi54bWxQSwUGAAAAAAQABAD6AAAAnQMAAAAA&#10;">
              <v:rect id="Rectangle 34" o:spid="_x0000_s509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/y1YMUA&#10;AADdAAAADwAAAGRycy9kb3ducmV2LnhtbESPQWvCQBSE7wX/w/KE3uomCirRVWytpVdtJPT2yD6z&#10;wezbkN2a+O+7hYLHYWa+YdbbwTbiRp2vHStIJwkI4tLpmisF+dfhZQnCB2SNjWNScCcP283oaY2Z&#10;dj0f6XYKlYgQ9hkqMCG0mZS+NGTRT1xLHL2L6yyGKLtK6g77CLeNnCbJXFqsOS4YbOnNUHk9/VgF&#10;s6p4N0W+97lNi/nH+X5+7b8PSj2Ph90KRKAhPML/7U+tYLlIZ/D3Jj4Bufk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/LVgxQAAAN0AAAAPAAAAAAAAAAAAAAAAAJgCAABkcnMv&#10;ZG93bnJldi54bWxQSwUGAAAAAAQABAD1AAAAigMAAAAA&#10;" strokecolor="#2f5496 [2408]" strokeweight="1.5pt">
                <v:fill opacity="0"/>
              </v:rect>
              <v:rect id="Rectangle 35" o:spid="_x0000_s509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2/ZvMQA&#10;AADdAAAADwAAAGRycy9kb3ducmV2LnhtbESPQWvCQBSE7wX/w/IEb80mojVNXYNErD2qrfdH9pkE&#10;s29jdqvpv+8KhR6HmfmGWeaDacWNetdYVpBEMQji0uqGKwVfn9vnFITzyBpby6Tghxzkq9HTEjNt&#10;73yg29FXIkDYZaig9r7LpHRlTQZdZDvi4J1tb9AH2VdS93gPcNPKaRy/SIMNh4UaOypqKi/Hb6Pg&#10;NN90vJOG98l29jo/Xd6vRWKUmoyH9RsIT4P/D/+1P7SCdJHM4PEmPAG5+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9v2bz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509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z2G8cYAAADdAAAADwAAAGRycy9kb3ducmV2LnhtbESPT4vCMBTE7wt+h/AEb2uqsCpdo1hh&#10;wQoe/MPC3h7Ns63bvNQmav32RhA8DjPzG2Y6b00lrtS40rKCQT8CQZxZXXKu4LD/+ZyAcB5ZY2WZ&#10;FNzJwXzW+ZhirO2Nt3Td+VwECLsYFRTe17GULivIoOvbmjh4R9sY9EE2udQN3gLcVHIYRSNpsOSw&#10;UGBNy4Ky/93FKEju69+N9el5dfw7ndMkGaZ4Mkr1uu3iG4Sn1r/Dr/ZKK5iMB1/wfBOegJw9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s9hvHGAAAA3QAAAA8AAAAAAAAA&#10;AAAAAAAAoQIAAGRycy9kb3ducmV2LnhtbFBLBQYAAAAABAAEAPkAAACUAwAAAAA=&#10;" strokecolor="#2f5496 [2408]" strokeweight="1.5pt"/>
            <v:shape id="AutoShape 37" o:spid="_x0000_s509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+8YhscAAADdAAAADwAAAGRycy9kb3ducmV2LnhtbESPQWvCQBSE70L/w/IKvZmNHqKkWaUp&#10;FEyhh2op9PbIPpPY7NuY3Sbx37sFweMwM98w2XYyrRiod41lBYsoBkFcWt1wpeDr8DZfg3AeWWNr&#10;mRRcyMF28zDLMNV25E8a9r4SAcIuRQW1910qpStrMugi2xEH72h7gz7IvpK6xzHATSuXcZxIgw2H&#10;hRo7eq2p/N3/GQX55f37w/rivDv+nM5Fni8LPBmlnh6nl2cQniZ/D9/aO61gvVok8P8mPAG5uQ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b7xiGxwAAAN0AAAAPAAAAAAAA&#10;AAAAAAAAAKECAABkcnMvZG93bnJldi54bWxQSwUGAAAAAAQABAD5AAAAlQMAAAAA&#10;" strokecolor="#2f5496 [2408]" strokeweight="1.5pt"/>
          </v:group>
        </w:pict>
      </w:r>
      <w:r w:rsidR="000A2974" w:rsidRPr="00C93C1F">
        <w:rPr>
          <w:rFonts w:ascii="ALFABET98" w:hAnsi="ALFABET98"/>
          <w:color w:val="A6A6A6" w:themeColor="background1" w:themeShade="A6"/>
          <w:sz w:val="72"/>
          <w:szCs w:val="72"/>
        </w:rPr>
        <w:t xml:space="preserve">i                                                                     </w:t>
      </w:r>
    </w:p>
    <w:p w:rsidR="000A2974" w:rsidRPr="00C93C1F" w:rsidRDefault="00443F71" w:rsidP="000A2974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5088" style="position:absolute;margin-left:-16.1pt;margin-top:9.4pt;width:521.25pt;height:36.85pt;z-index:-25161523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AT57d4FQQAAPEPAAAOAAAAAAAAAAAAAAAAAC4CAABkcnMvZTJvRG9jLnhtbFBLAQItABQABgAI&#10;AAAAIQBYKw9o4AAAAAoBAAAPAAAAAAAAAAAAAAAAAG8GAABkcnMvZG93bnJldi54bWxQSwUGAAAA&#10;AAQABADzAAAAfAcAAAAA&#10;">
            <v:group id="Group 33" o:spid="_x0000_s509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LuITKvCAAAA3QAAAA8A&#10;AAAAAAAAAAAAAAAAqgIAAGRycy9kb3ducmV2LnhtbFBLBQYAAAAABAAEAPoAAACZAwAAAAA=&#10;">
              <v:rect id="Rectangle 34" o:spid="_x0000_s509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hSCisUA&#10;AADdAAAADwAAAGRycy9kb3ducmV2LnhtbESPT2vCQBTE70K/w/IK3nSTCmqjq/SfxWttJPT2yD6z&#10;odm3Ibs18dt3BcHjMDO/YdbbwTbiTJ2vHStIpwkI4tLpmisF+fdusgThA7LGxjEpuJCH7eZhtMZM&#10;u56/6HwIlYgQ9hkqMCG0mZS+NGTRT11LHL2T6yyGKLtK6g77CLeNfEqSubRYc1ww2NKbofL38GcV&#10;zKriwxT5u89tWsw/j5fja/+zU2r8OLysQAQawj18a++1guUifYbrm/gE5O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FIKKxQAAAN0AAAAPAAAAAAAAAAAAAAAAAJgCAABkcnMv&#10;ZG93bnJldi54bWxQSwUGAAAAAAQABAD1AAAAigMAAAAA&#10;" strokecolor="#2f5496 [2408]" strokeweight="1.5pt">
                <v:fill opacity="0"/>
              </v:rect>
              <v:rect id="Rectangle 35" o:spid="_x0000_s509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jgVAsEA&#10;AADdAAAADwAAAGRycy9kb3ducmV2LnhtbERPyW7CMBC9I/EP1iBxK05QKRBwIkQF5diy3EfxkETE&#10;4xAbCH9fH5A4Pr19mXWmFndqXWVZQTyKQBDnVldcKDgeNh8zEM4ja6wtk4InOcjSfm+JibYP/qP7&#10;3hcihLBLUEHpfZNI6fKSDLqRbYgDd7atQR9gW0jd4iOEm1qOo+hLGqw4NJTY0Lqk/LK/GQWnyXfD&#10;P9Lwb7z5nE9Ol+11HRulhoNutQDhqfNv8cu90wpm03HYH96EJyDT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44FQL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509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mpKT8cAAADdAAAADwAAAGRycy9kb3ducmV2LnhtbESPT2vCQBTE7wW/w/IK3urGHKykrqER&#10;CqbQg7YI3h7ZZ/40+zZmtyb59l2h0OMwM79hNuloWnGj3tWWFSwXEQjiwuqaSwVfn29PaxDOI2ts&#10;LZOCiRyk29nDBhNtBz7Q7ehLESDsElRQed8lUrqiIoNuYTvi4F1sb9AH2ZdS9zgEuGllHEUrabDm&#10;sFBhR7uKiu/jj1GQTe+nD+vz6/5ybq55lsU5Nkap+eP4+gLC0+j/w3/tvVawfo6XcH8TnoDc/g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aakpPxwAAAN0AAAAPAAAAAAAA&#10;AAAAAAAAAKECAABkcnMvZG93bnJldi54bWxQSwUGAAAAAAQABAD5AAAAlQMAAAAA&#10;" strokecolor="#2f5496 [2408]" strokeweight="1.5pt"/>
            <v:shape id="AutoShape 37" o:spid="_x0000_s508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rjUOMYAAADdAAAADwAAAGRycy9kb3ducmV2LnhtbESPT4vCMBTE7wt+h/AEb2tqD65Uo1hh&#10;wQoe/IPg7dE822rzUpus1m+/ERb2OMzMb5jZojO1eFDrKssKRsMIBHFudcWFguPh+3MCwnlkjbVl&#10;UvAiB4t572OGibZP3tFj7wsRIOwSVFB63yRSurwkg25oG+LgXWxr0AfZFlK3+AxwU8s4isbSYMVh&#10;ocSGViXlt/2PUZC+Nqet9dl9fTlf71maxhlejVKDfrecgvDU+f/wX3utFUy+4hjeb8ITkPN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q41DjGAAAA3QAAAA8AAAAAAAAA&#10;AAAAAAAAoQIAAGRycy9kb3ducmV2LnhtbFBLBQYAAAAABAAEAPkAAACUAwAAAAA=&#10;" strokecolor="#2f5496 [2408]" strokeweight="1.5pt"/>
          </v:group>
        </w:pict>
      </w:r>
      <w:r w:rsidR="000A2974" w:rsidRPr="00C93C1F">
        <w:rPr>
          <w:rFonts w:ascii="ALFABET98" w:hAnsi="ALFABET98"/>
          <w:color w:val="A6A6A6" w:themeColor="background1" w:themeShade="A6"/>
          <w:sz w:val="72"/>
          <w:szCs w:val="72"/>
        </w:rPr>
        <w:t xml:space="preserve">i                                                                     </w:t>
      </w:r>
    </w:p>
    <w:p w:rsidR="000A2974" w:rsidRPr="00C93C1F" w:rsidRDefault="00443F71" w:rsidP="000A2974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5082" style="position:absolute;margin-left:-16.1pt;margin-top:9.4pt;width:521.25pt;height:36.85pt;z-index:-25161420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0Uu7dhYEAADxDwAADgAAAAAAAAAAAAAAAAAuAgAAZHJzL2Uyb0RvYy54bWxQSwECLQAUAAYA&#10;CAAAACEAWCsPaOAAAAAKAQAADwAAAAAAAAAAAAAAAABwBgAAZHJzL2Rvd25yZXYueG1sUEsFBgAA&#10;AAAEAAQA8wAAAH0HAAAAAA==&#10;">
            <v:group id="Group 33" o:spid="_x0000_s508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0qYwTxgAAAN0A&#10;AAAPAAAAAAAAAAAAAAAAAKoCAABkcnMvZG93bnJldi54bWxQSwUGAAAAAAQABAD6AAAAnQMAAAAA&#10;">
              <v:rect id="Rectangle 34" o:spid="_x0000_s508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TVCMsUA&#10;AADdAAAADwAAAGRycy9kb3ducmV2LnhtbESPQWvCQBSE7wX/w/IK3upGpSqpq9hai1c1Erw9sq/Z&#10;0OzbkF1N/PddodDjMDPfMMt1b2txo9ZXjhWMRwkI4sLpiksF2Wn3sgDhA7LG2jEpuJOH9WrwtMRU&#10;u44PdDuGUkQI+xQVmBCaVEpfGLLoR64hjt63ay2GKNtS6ha7CLe1nCTJTFqsOC4YbOjDUPFzvFoF&#10;0zL/NHm29Zkd57Ov8/383l12Sg2f+80biEB9+A//tfdawWI+eYXHm/gE5O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NUIyxQAAAN0AAAAPAAAAAAAAAAAAAAAAAJgCAABkcnMv&#10;ZG93bnJldi54bWxQSwUGAAAAAAQABAD1AAAAigMAAAAA&#10;" strokecolor="#2f5496 [2408]" strokeweight="1.5pt">
                <v:fill opacity="0"/>
              </v:rect>
              <v:rect id="Rectangle 35" o:spid="_x0000_s508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0o7cMA&#10;AADdAAAADwAAAGRycy9kb3ducmV2LnhtbESPS4vCQBCE74L/YWjBm04iPqOjiKK7x10f9ybTJsFM&#10;T8yMGv/9zoLgsaiqr6jFqjGleFDtCssK4n4Egji1uuBMwem4601BOI+ssbRMCl7kYLVstxaYaPvk&#10;X3ocfCYChF2CCnLvq0RKl+Zk0PVtRRy8i60N+iDrTOoanwFuSjmIorE0WHBYyLGiTU7p9XA3Cs6j&#10;bcVf0vBPvBvORufr/raJjVLdTrOeg/DU+E/43f7WCqaTwRj+34QnIJ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p0o7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508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s93oMcAAADdAAAADwAAAGRycy9kb3ducmV2LnhtbESPQWvCQBSE74X+h+UVems25qASs4op&#10;FEzBQ20p9PbIPrPR7NuYXTX+e7dQ6HGYmW+YYjXaTlxo8K1jBZMkBUFcO91yo+Dr8+1lDsIHZI2d&#10;Y1JwIw+r5eNDgbl2V/6gyy40IkLY56jAhNDnUvrakEWfuJ44ens3WAxRDo3UA14j3HYyS9OptNhy&#10;XDDY06uh+rg7WwXl7f1760J12ux/DqeqLLMKD1ap56dxvQARaAz/4b/2RiuYz7IZ/L6JT0Au7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6z3egxwAAAN0AAAAPAAAAAAAA&#10;AAAAAAAAAKECAABkcnMvZG93bnJldi54bWxQSwUGAAAAAAQABAD5AAAAlQMAAAAA&#10;" strokecolor="#2f5496 [2408]" strokeweight="1.5pt"/>
            <v:shape id="AutoShape 37" o:spid="_x0000_s508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1Dj0sQAAADdAAAADwAAAGRycy9kb3ducmV2LnhtbERPTWvCQBC9F/wPywje6qY5tCG6SiMI&#10;RuihaSn0NmTHJJqdjdmtSf599yB4fLzv9XY0rbhR7xrLCl6WEQji0uqGKwXfX/vnBITzyBpby6Rg&#10;Igfbzexpjam2A3/SrfCVCCHsUlRQe9+lUrqyJoNuaTviwJ1sb9AH2FdS9ziEcNPKOIpepcGGQ0ON&#10;He1qKi/Fn1GQTcefD+vz6+H0e77mWRbneDZKLebj+wqEp9E/xHf3QStI3uIwN7wJT0Bu/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LUOPSxAAAAN0AAAAPAAAAAAAAAAAA&#10;AAAAAKECAABkcnMvZG93bnJldi54bWxQSwUGAAAAAAQABAD5AAAAkgMAAAAA&#10;" strokecolor="#2f5496 [2408]" strokeweight="1.5pt"/>
          </v:group>
        </w:pict>
      </w:r>
      <w:r w:rsidR="000A2974" w:rsidRPr="00C93C1F">
        <w:rPr>
          <w:rFonts w:ascii="ALFABET98" w:hAnsi="ALFABET98"/>
          <w:color w:val="A6A6A6" w:themeColor="background1" w:themeShade="A6"/>
          <w:sz w:val="72"/>
          <w:szCs w:val="72"/>
        </w:rPr>
        <w:t xml:space="preserve">i                                                                    </w:t>
      </w:r>
    </w:p>
    <w:p w:rsidR="000A2974" w:rsidRPr="00C93C1F" w:rsidRDefault="00443F71" w:rsidP="000A2974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5076" style="position:absolute;margin-left:-16.1pt;margin-top:9.4pt;width:521.25pt;height:36.85pt;z-index:-25161318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">
            <v:group id="Group 33" o:spid="_x0000_s507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DksczcQAAADdAAAA&#10;DwAAAAAAAAAAAAAAAACqAgAAZHJzL2Rvd25yZXYueG1sUEsFBgAAAAAEAAQA+gAAAJsDAAAAAA==&#10;">
              <v:rect id="Rectangle 34" o:spid="_x0000_s508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9fS7MUA&#10;AADdAAAADwAAAGRycy9kb3ducmV2LnhtbESPQWvCQBSE7wX/w/KE3uomCirRVWytpVdtJPT2yD6z&#10;wezbkN2a+O+7hYLHYWa+YdbbwTbiRp2vHStIJwkI4tLpmisF+dfhZQnCB2SNjWNScCcP283oaY2Z&#10;dj0f6XYKlYgQ9hkqMCG0mZS+NGTRT1xLHL2L6yyGKLtK6g77CLeNnCbJXFqsOS4YbOnNUHk9/VgF&#10;s6p4N0W+97lNi/nH+X5+7b8PSj2Ph90KRKAhPML/7U+tYLmYpfD3Jj4Bufk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19LsxQAAAN0AAAAPAAAAAAAAAAAAAAAAAJgCAABkcnMv&#10;ZG93bnJldi54bWxQSwUGAAAAAAQABAD1AAAAigMAAAAA&#10;" strokecolor="#2f5496 [2408]" strokeweight="1.5pt">
                <v:fill opacity="0"/>
              </v:rect>
              <v:rect id="Rectangle 35" o:spid="_x0000_s508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H+4M8UA&#10;AADdAAAADwAAAGRycy9kb3ducmV2LnhtbESPzW7CMBCE75V4B2uReitOUiiQYhBKRemx5ee+irdJ&#10;RLwOsZuEt6+RKvU4mplvNKvNYGrRUesqywriSQSCOLe64kLB6bh7WoBwHlljbZkU3MjBZj16WGGq&#10;bc9f1B18IQKEXYoKSu+bVEqXl2TQTWxDHLxv2xr0QbaF1C32AW5qmUTRizRYcVgosaGspPxy+DEK&#10;zrO3hvfS8Ge8my5n58v7NYuNUo/jYfsKwtPg/8N/7Q+tYDF/TuD+JjwBuf4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f7gz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507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C3nfscAAADdAAAADwAAAGRycy9kb3ducmV2LnhtbESPQWvCQBSE74X+h+UVems2VbAhukpT&#10;KBjBQ20RvD2yzySafRuzW5P8e7dQ8DjMzDfMYjWYRlypc7VlBa9RDIK4sLrmUsHP9+dLAsJ5ZI2N&#10;ZVIwkoPV8vFhgam2PX/RdedLESDsUlRQed+mUrqiIoMusi1x8I62M+iD7EqpO+wD3DRyEsczabDm&#10;sFBhSx8VFefdr1GQjZv91vr8sj4eTpc8yyY5noxSz0/D+xyEp8Hfw//ttVaQvE2n8PcmPAG5vA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ALed+xwAAAN0AAAAPAAAAAAAA&#10;AAAAAAAAAKECAABkcnMvZG93bnJldi54bWxQSwUGAAAAAAQABAD5AAAAlQMAAAAA&#10;" strokecolor="#2f5496 [2408]" strokeweight="1.5pt"/>
            <v:shape id="AutoShape 37" o:spid="_x0000_s507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8R/CscAAADdAAAADwAAAGRycy9kb3ducmV2LnhtbESPW2vCQBSE3wv+h+UUfKubaqmSuhFT&#10;KJiCD14QfDtkTy42ezZmtxr/fVco+DjMzDfMfNGbRlyoc7VlBa+jCARxbnXNpYL97utlBsJ5ZI2N&#10;ZVJwIweLZPA0x1jbK2/osvWlCBB2MSqovG9jKV1ekUE3si1x8ArbGfRBdqXUHV4D3DRyHEXv0mDN&#10;YaHClj4ryn+2v0ZBevs+rK3PzqvieDpnaTrO8GSUGj73yw8Qnnr/CP+3V1rBbDp5g/ub8ARk8g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PxH8KxwAAAN0AAAAPAAAAAAAA&#10;AAAAAAAAAKECAABkcnMvZG93bnJldi54bWxQSwUGAAAAAAQABAD5AAAAlQMAAAAA&#10;" strokecolor="#2f5496 [2408]" strokeweight="1.5pt"/>
          </v:group>
        </w:pict>
      </w:r>
      <w:r w:rsidR="000A2974" w:rsidRPr="00C93C1F">
        <w:rPr>
          <w:rFonts w:ascii="ALFABET98" w:hAnsi="ALFABET98"/>
          <w:color w:val="A6A6A6" w:themeColor="background1" w:themeShade="A6"/>
          <w:sz w:val="72"/>
          <w:szCs w:val="72"/>
        </w:rPr>
        <w:t xml:space="preserve">i                                                                    </w:t>
      </w:r>
    </w:p>
    <w:p w:rsidR="000A2974" w:rsidRPr="00C93C1F" w:rsidRDefault="00443F71" w:rsidP="000A2974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5070" style="position:absolute;margin-left:-16.1pt;margin-top:9.4pt;width:521.25pt;height:36.85pt;z-index:-25161216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">
            <v:group id="Group 33" o:spid="_x0000_s507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u7iEixgAAAN0A&#10;AAAPAAAAAAAAAAAAAAAAAKoCAABkcnMvZG93bnJldi54bWxQSwUGAAAAAAQABAD6AAAAnQMAAAAA&#10;">
              <v:rect id="Rectangle 34" o:spid="_x0000_s507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3LvA8UA&#10;AADdAAAADwAAAGRycy9kb3ducmV2LnhtbESPQWvCQBSE7wX/w/IEb3VjBZXUVbRq8VqNhN4e2dds&#10;aPZtyK4m/vuuUPA4zMw3zHLd21rcqPWVYwWTcQKCuHC64lJBdj68LkD4gKyxdkwK7uRhvRq8LDHV&#10;ruMvup1CKSKEfYoKTAhNKqUvDFn0Y9cQR+/HtRZDlG0pdYtdhNtaviXJTFqsOC4YbOjDUPF7uloF&#10;0zLfmzzb+cxO8tnn5X7Zdt8HpUbDfvMOIlAfnuH/9lErWMync3i8iU9Ar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3cu8DxQAAAN0AAAAPAAAAAAAAAAAAAAAAAJgCAABkcnMv&#10;ZG93bnJldi54bWxQSwUGAAAAAAQABAD1AAAAigMAAAAA&#10;" strokecolor="#2f5496 [2408]" strokeweight="1.5pt">
                <v:fill opacity="0"/>
              </v:rect>
              <v:rect id="Rectangle 35" o:spid="_x0000_s507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ZeP2b8A&#10;AADdAAAADwAAAGRycy9kb3ducmV2LnhtbERPuY7CMBDtV+IfrEGiW5xwEzAIgYAtl6sfxUMSEY9D&#10;bCD8PS5W2vLp3fNlY0rxpNoVlhXE3QgEcWp1wZmC82n7PQHhPLLG0jIpeJOD5aL1NcdE2xcf6Hn0&#10;mQgh7BJUkHtfJVK6NCeDrmsr4sBdbW3QB1hnUtf4CuGmlL0oGkmDBYeGHCta55Tejg+j4DLcVLyX&#10;hn/j7WA6vNx293VslOq0m9UMhKfG/4v/3D9awWTcD3PDm/AE5OI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ll4/ZvwAAAN0AAAAPAAAAAAAAAAAAAAAAAJgCAABkcnMvZG93bnJl&#10;di54bWxQSwUGAAAAAAQABAD1AAAAhAMAAAAA&#10;" fillcolor="#deeaf6 [660]" strokecolor="#c00000" strokeweight="1pt">
                <v:stroke dashstyle="dash"/>
              </v:rect>
            </v:group>
            <v:shape id="AutoShape 36" o:spid="_x0000_s507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cXQlMcAAADdAAAADwAAAGRycy9kb3ducmV2LnhtbESPT2vCQBTE7wW/w/IK3uqmCq2NbsQU&#10;CqbgQS2Ct0f25Y9m38bsVuO37woFj8PM/IaZL3rTiAt1rras4HUUgSDOra65VPCz+3qZgnAeWWNj&#10;mRTcyMEiGTzNMdb2yhu6bH0pAoRdjAoq79tYSpdXZNCNbEscvMJ2Bn2QXSl1h9cAN40cR9GbNFhz&#10;WKiwpc+K8tP21yhIb9/7tfXZeVUcjucsTccZHo1Sw+d+OQPhqfeP8H97pRVM3ycfcH8TnoBM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hxdCUxwAAAN0AAAAPAAAAAAAA&#10;AAAAAAAAAKECAABkcnMvZG93bnJldi54bWxQSwUGAAAAAAQABAD5AAAAlQMAAAAA&#10;" strokecolor="#2f5496 [2408]" strokeweight="1.5pt"/>
            <v:shape id="AutoShape 37" o:spid="_x0000_s507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PkKdMQAAADdAAAADwAAAGRycy9kb3ducmV2LnhtbERPTWvCQBC9F/wPywi9NRtDaSVmFSMI&#10;ptBDbRG8DdkxiWZnk+xW47/vHgoeH+87W42mFVcaXGNZwSyKQRCXVjdcKfj53r7MQTiPrLG1TAru&#10;5GC1nDxlmGp74y+67n0lQgi7FBXU3neplK6syaCLbEccuJMdDPoAh0rqAW8h3LQyieM3abDh0FBj&#10;R5uaysv+1yjI7x+HT+uLfnc6nvsiz5MCz0ap5+m4XoDwNPqH+N+90wrm769hf3gTnoBc/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o+Qp0xAAAAN0AAAAPAAAAAAAAAAAA&#10;AAAAAKECAABkcnMvZG93bnJldi54bWxQSwUGAAAAAAQABAD5AAAAkgMAAAAA&#10;" strokecolor="#2f5496 [2408]" strokeweight="1.5pt"/>
          </v:group>
        </w:pict>
      </w:r>
      <w:r w:rsidR="000A2974" w:rsidRPr="00C93C1F">
        <w:rPr>
          <w:rFonts w:ascii="ALFABET98" w:hAnsi="ALFABET98"/>
          <w:color w:val="A6A6A6" w:themeColor="background1" w:themeShade="A6"/>
          <w:sz w:val="72"/>
          <w:szCs w:val="72"/>
        </w:rPr>
        <w:t xml:space="preserve">i                                                                                                                                   </w:t>
      </w:r>
    </w:p>
    <w:p w:rsidR="000A2974" w:rsidRPr="009E083E" w:rsidRDefault="000A2974" w:rsidP="000A2974">
      <w:pPr>
        <w:spacing w:line="240" w:lineRule="auto"/>
        <w:rPr>
          <w:rFonts w:ascii="ALFABET98" w:hAnsi="ALFABET98"/>
          <w:sz w:val="36"/>
          <w:szCs w:val="36"/>
        </w:rPr>
      </w:pPr>
      <w:r w:rsidRPr="009E083E">
        <w:rPr>
          <w:rFonts w:ascii="ALFABET98" w:hAnsi="ALFABET98"/>
          <w:sz w:val="36"/>
          <w:szCs w:val="36"/>
        </w:rPr>
        <w:t xml:space="preserve">   </w:t>
      </w:r>
      <w:r w:rsidR="006569E8">
        <w:rPr>
          <w:rFonts w:ascii="ALFABET98" w:hAnsi="ALFABET98"/>
          <w:sz w:val="36"/>
          <w:szCs w:val="36"/>
        </w:rPr>
        <w:t xml:space="preserve">                              </w:t>
      </w:r>
      <w:r>
        <w:rPr>
          <w:rFonts w:ascii="ALFABET98" w:hAnsi="ALFABET98"/>
          <w:sz w:val="36"/>
          <w:szCs w:val="36"/>
        </w:rPr>
        <w:t>3</w:t>
      </w:r>
    </w:p>
    <w:p w:rsidR="000A2974" w:rsidRPr="009E083E" w:rsidRDefault="000A2974" w:rsidP="000A2974">
      <w:pPr>
        <w:spacing w:line="240" w:lineRule="auto"/>
        <w:rPr>
          <w:rFonts w:ascii="ALFABET98" w:hAnsi="ALFABET98"/>
          <w:sz w:val="72"/>
          <w:szCs w:val="72"/>
        </w:rPr>
      </w:pPr>
      <w:r w:rsidRPr="009E083E">
        <w:rPr>
          <w:rFonts w:ascii="ALFABET98" w:hAnsi="ALFABET98"/>
          <w:sz w:val="36"/>
          <w:szCs w:val="36"/>
        </w:rPr>
        <w:t>Sayın veli</w:t>
      </w:r>
      <w:r>
        <w:rPr>
          <w:rFonts w:ascii="ALFABET98" w:hAnsi="ALFABET98"/>
          <w:sz w:val="36"/>
          <w:szCs w:val="36"/>
        </w:rPr>
        <w:t>m, i harfinin üzerinden geçip boşluklara yazdırın</w:t>
      </w:r>
      <w:r w:rsidRPr="009E083E">
        <w:rPr>
          <w:rFonts w:ascii="ALFABET98" w:hAnsi="ALFABET98"/>
          <w:sz w:val="36"/>
          <w:szCs w:val="36"/>
        </w:rPr>
        <w:t>.</w:t>
      </w:r>
      <w:r w:rsidRPr="009E083E">
        <w:rPr>
          <w:rFonts w:ascii="ALFABET98" w:hAnsi="ALFABET98"/>
          <w:sz w:val="72"/>
          <w:szCs w:val="72"/>
        </w:rPr>
        <w:t xml:space="preserve">                                                        </w:t>
      </w:r>
    </w:p>
    <w:p w:rsidR="000A2974" w:rsidRPr="00421A38" w:rsidRDefault="00443F71" w:rsidP="000A2974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lastRenderedPageBreak/>
        <w:pict>
          <v:group id="Group 32" o:spid="_x0000_s5064" style="position:absolute;margin-left:-16.1pt;margin-top:9.4pt;width:521.25pt;height:36.85pt;z-index:-25165721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HP0k20XBAAA8Q8AAA4AAAAAAAAAAAAAAAAALgIAAGRycy9lMm9Eb2MueG1sUEsBAi0AFAAG&#10;AAgAAAAhAFgrD2jgAAAACgEAAA8AAAAAAAAAAAAAAAAAcQYAAGRycy9kb3ducmV2LnhtbFBLBQYA&#10;AAAABAAEAPMAAAB+BwAAAAA=&#10;">
            <v:group id="Group 33" o:spid="_x0000_s506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KP/YhrIAAAA&#10;3QAAAA8AAAAAAAAAAAAAAAAAqgIAAGRycy9kb3ducmV2LnhtbFBLBQYAAAAABAAEAPoAAACfAwAA&#10;AAA=&#10;">
              <v:rect id="Rectangle 34" o:spid="_x0000_s506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OsO8YA&#10;AADdAAAADwAAAGRycy9kb3ducmV2LnhtbESPS2vDMBCE74X8B7GB3Bo5CeThRgl5NKXXJg6mt8Xa&#10;WqbWylhK7Pz7qlDocZiZb5j1tre1uFPrK8cKJuMEBHHhdMWlguxyel6C8AFZY+2YFDzIw3YzeFpj&#10;ql3HH3Q/h1JECPsUFZgQmlRKXxiy6MeuIY7el2sthijbUuoWuwi3tZwmyVxarDguGGzoYKj4Pt+s&#10;glmZv5o8O/rMTvL52/Vx3XefJ6VGw373AiJQH/7Df+13rWCxXC3g9018AnLz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mOsO8YAAADdAAAADwAAAAAAAAAAAAAAAACYAgAAZHJz&#10;L2Rvd25yZXYueG1sUEsFBgAAAAAEAAQA9QAAAIsDAAAAAA==&#10;" strokecolor="#2f5496 [2408]" strokeweight="1.5pt">
                <v:fill opacity="0"/>
              </v:rect>
              <v:rect id="Rectangle 35" o:spid="_x0000_s506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IbM4cEA&#10;AADdAAAADwAAAGRycy9kb3ducmV2LnhtbERPyW7CMBC9V+IfrEHiVpwgKBAwEQpK22PLch/FQxIR&#10;j0NsQvr39aFSj09v36aDaURPnastK4inEQjiwuqaSwXnU/66AuE8ssbGMin4IQfpbvSyxUTbJ39T&#10;f/SlCCHsElRQed8mUrqiIoNualviwF1tZ9AH2JVSd/gM4aaRsyh6kwZrDg0VtpRVVNyOD6Pgsji0&#10;/CENf8X5fL243N7vWWyUmoyH/QaEp8H/i//cn1rBcrUOc8Ob8ATk7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iGzOH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506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NSTrMcAAADdAAAADwAAAGRycy9kb3ducmV2LnhtbESPQWvCQBSE7wX/w/KE3urGHFpNXYMR&#10;BFPwUFsKvT2yzyQ2+zZmt0n8912h4HGYmW+YVTqaRvTUudqygvksAkFcWF1zqeDzY/e0AOE8ssbG&#10;Mim4koN0PXlYYaLtwO/UH30pAoRdggoq79tESldUZNDNbEscvJPtDPogu1LqDocAN42Mo+hZGqw5&#10;LFTY0rai4uf4axRk17evg/X5ZX/6Pl/yLItzPBulHqfj5hWEp9Hfw//tvVbwslgu4fYmPAG5/g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s1JOsxwAAAN0AAAAPAAAAAAAA&#10;AAAAAAAAAKECAABkcnMvZG93bnJldi54bWxQSwUGAAAAAAQABAD5AAAAlQMAAAAA&#10;" strokecolor="#2f5496 [2408]" strokeweight="1.5pt"/>
            <v:shape id="AutoShape 37" o:spid="_x0000_s506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wWgK8QAAADdAAAADwAAAGRycy9kb3ducmV2LnhtbERPTWvCQBC9F/wPywi9NZt6aG10lUYQ&#10;kkIPpkXwNmTHJJqdTbJbTf5991Do8fG+19vRtOJGg2ssK3iOYhDEpdUNVwq+v/ZPSxDOI2tsLZOC&#10;iRxsN7OHNSba3vlAt8JXIoSwS1BB7X2XSOnKmgy6yHbEgTvbwaAPcKikHvAewk0rF3H8Ig02HBpq&#10;7GhXU3ktfoyCdPo4flqf99n5dOnzNF3keDFKPc7H9xUIT6P/F/+5M63g9S0O+8Ob8ATk5h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jBaArxAAAAN0AAAAPAAAAAAAAAAAA&#10;AAAAAKECAABkcnMvZG93bnJldi54bWxQSwUGAAAAAAQABAD5AAAAkgMAAAAA&#10;" strokecolor="#2f5496 [2408]" strokeweight="1.5pt"/>
          </v:group>
        </w:pict>
      </w:r>
      <w:r w:rsidR="000A2974" w:rsidRPr="00421A38">
        <w:rPr>
          <w:rFonts w:ascii="ALFABET98" w:hAnsi="ALFABET98"/>
          <w:color w:val="A6A6A6" w:themeColor="background1" w:themeShade="A6"/>
          <w:sz w:val="72"/>
          <w:szCs w:val="72"/>
        </w:rPr>
        <w:t xml:space="preserve">İ     İ     İ     İ     İ     İ     İ     </w:t>
      </w:r>
    </w:p>
    <w:p w:rsidR="000A2974" w:rsidRPr="00421A38" w:rsidRDefault="00443F71" w:rsidP="000A2974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5058" style="position:absolute;margin-left:-16.1pt;margin-top:9.4pt;width:521.25pt;height:36.85pt;z-index:-25161113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AK&#10;1EFNEgQAAPEPAAAOAAAAAAAAAAAAAAAAAC4CAABkcnMvZTJvRG9jLnhtbFBLAQItABQABgAIAAAA&#10;IQBYKw9o4AAAAAoBAAAPAAAAAAAAAAAAAAAAAGwGAABkcnMvZG93bnJldi54bWxQSwUGAAAAAAQA&#10;BADzAAAAeQcAAAAA&#10;">
            <v:group id="Group 33" o:spid="_x0000_s506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J01RcxgAAAN0A&#10;AAAPAAAAAAAAAAAAAAAAAKoCAABkcnMvZG93bnJldi54bWxQSwUGAAAAAAQABAD6AAAAnQMAAAAA&#10;">
              <v:rect id="Rectangle 34" o:spid="_x0000_s506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E+afcYA&#10;AADdAAAADwAAAGRycy9kb3ducmV2LnhtbESPT2vCQBTE7wW/w/IK3nRjLSqpq9g/Fq9qJHh7ZF+z&#10;odm3Ibua+O27gtDjMDO/YZbr3tbiSq2vHCuYjBMQxIXTFZcKsuN2tADhA7LG2jEpuJGH9WrwtMRU&#10;u473dD2EUkQI+xQVmBCaVEpfGLLox64hjt6Pay2GKNtS6ha7CLe1fEmSmbRYcVww2NCHoeL3cLEK&#10;pmX+ZfLs02d2ks++T7fTe3feKjV87jdvIAL14T/8aO+0gsX8dQr3N/EJyN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E+afcYAAADdAAAADwAAAAAAAAAAAAAAAACYAgAAZHJz&#10;L2Rvd25yZXYueG1sUEsFBgAAAAAEAAQA9QAAAIsDAAAAAA==&#10;" strokecolor="#2f5496 [2408]" strokeweight="1.5pt">
                <v:fill opacity="0"/>
              </v:rect>
              <v:rect id="Rectangle 35" o:spid="_x0000_s506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Nz2ocMA&#10;AADdAAAADwAAAGRycy9kb3ducmV2LnhtbESPS2/CMBCE70j9D9Yi9QZOUHgFDKqoaDnyvK/iJYmI&#10;1yF2Ifx7XAmJ42hmvtHMl62pxI0aV1pWEPcjEMSZ1SXnCo6HdW8CwnlkjZVlUvAgB8vFR2eOqbZ3&#10;3tFt73MRIOxSVFB4X6dSuqwgg65va+LgnW1j0AfZ5FI3eA9wU8lBFI2kwZLDQoE1rQrKLvs/o+A0&#10;/K75VxrexutkOjxdfq6r2Cj12W2/ZiA8tf4dfrU3WsFknCTw/yY8Abl4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Nz2o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506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I6p7McAAADdAAAADwAAAGRycy9kb3ducmV2LnhtbESPW2vCQBSE3wv+h+UUfKubiq2SuhFT&#10;KJiCD14QfDtkTy42ezZmtxr/fVco+DjMzDfMfNGbRlyoc7VlBa+jCARxbnXNpYL97utlBsJ5ZI2N&#10;ZVJwIweLZPA0x1jbK2/osvWlCBB2MSqovG9jKV1ekUE3si1x8ArbGfRBdqXUHV4D3DRyHEXv0mDN&#10;YaHClj4ryn+2v0ZBevs+rK3PzqvieDpnaTrO8GSUGj73yw8Qnnr/CP+3V1rBbDp5g/ub8ARk8g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4jqnsxwAAAN0AAAAPAAAAAAAA&#10;AAAAAAAAAKECAABkcnMvZG93bnJldi54bWxQSwUGAAAAAAQABAD5AAAAlQMAAAAA&#10;" strokecolor="#2f5496 [2408]" strokeweight="1.5pt"/>
            <v:shape id="AutoShape 37" o:spid="_x0000_s505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Fw3m8cAAADdAAAADwAAAGRycy9kb3ducmV2LnhtbESPQWvCQBSE7wX/w/KE3urGUKykrsEI&#10;gin0oC2F3h7ZZxKbfRuz2yT++65Q8DjMzDfMKh1NI3rqXG1ZwXwWgSAurK65VPD5sXtagnAeWWNj&#10;mRRcyUG6njysMNF24AP1R1+KAGGXoILK+zaR0hUVGXQz2xIH72Q7gz7IrpS6wyHATSPjKFpIgzWH&#10;hQpb2lZU/Bx/jYLs+vb1bn1+2Z++z5c8y+Icz0apx+m4eQXhafT38H97rxUsX54X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IXDebxwAAAN0AAAAPAAAAAAAA&#10;AAAAAAAAAKECAABkcnMvZG93bnJldi54bWxQSwUGAAAAAAQABAD5AAAAlQMAAAAA&#10;" strokecolor="#2f5496 [2408]" strokeweight="1.5pt"/>
          </v:group>
        </w:pict>
      </w:r>
      <w:r w:rsidR="000A2974" w:rsidRPr="00421A38">
        <w:rPr>
          <w:rFonts w:ascii="ALFABET98" w:hAnsi="ALFABET98"/>
          <w:color w:val="A6A6A6" w:themeColor="background1" w:themeShade="A6"/>
          <w:sz w:val="72"/>
          <w:szCs w:val="72"/>
        </w:rPr>
        <w:t xml:space="preserve">İ     İ     İ     İ     İ     İ     İ     </w:t>
      </w:r>
    </w:p>
    <w:p w:rsidR="000A2974" w:rsidRPr="00421A38" w:rsidRDefault="00443F71" w:rsidP="000A2974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5052" style="position:absolute;margin-left:-16.1pt;margin-top:9.4pt;width:521.25pt;height:36.85pt;z-index:-25161011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CKfdn5FQQAAPEPAAAOAAAAAAAAAAAAAAAAAC4CAABkcnMvZTJvRG9jLnhtbFBLAQItABQABgAI&#10;AAAAIQBYKw9o4AAAAAoBAAAPAAAAAAAAAAAAAAAAAG8GAABkcnMvZG93bnJldi54bWxQSwUGAAAA&#10;AAQABADzAAAAfAcAAAAA&#10;">
            <v:group id="Group 33" o:spid="_x0000_s505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oO2O2wwAAAN0AAAAP&#10;AAAAAAAAAAAAAAAAAKoCAABkcnMvZG93bnJldi54bWxQSwUGAAAAAAQABAD6AAAAmgMAAAAA&#10;">
              <v:rect id="Rectangle 34" o:spid="_x0000_s505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aetl8YA&#10;AADdAAAADwAAAGRycy9kb3ducmV2LnhtbESPQWvCQBSE70L/w/IKvdWNtViNrmJtLV61keDtkX1m&#10;g9m3Ibs18d93CwWPw8x8wyxWva3FlVpfOVYwGiYgiAunKy4VZN/b5ykIH5A11o5JwY08rJYPgwWm&#10;2nW8p+shlCJC2KeowITQpFL6wpBFP3QNcfTOrrUYomxLqVvsItzW8iVJJtJixXHBYEMbQ8Xl8GMV&#10;jMv80+TZh8/sKJ98HW/H9+60VerpsV/PQQTqwz38395pBdO31xn8vYlPQC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aetl8YAAADdAAAADwAAAAAAAAAAAAAAAACYAgAAZHJz&#10;L2Rvd25yZXYueG1sUEsFBgAAAAAEAAQA9QAAAIsDAAAAAA==&#10;" strokecolor="#2f5496 [2408]" strokeweight="1.5pt">
                <v:fill opacity="0"/>
              </v:rect>
              <v:rect id="Rectangle 35" o:spid="_x0000_s505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j5mf8AA&#10;AADdAAAADwAAAGRycy9kb3ducmV2LnhtbERPy4rCMBTdC/5DuMLsNK1YH9UoojjO0uf+0lzbYnNT&#10;m4x2/t4sBlweznuxak0lntS40rKCeBCBIM6sLjlXcDnv+lMQziNrrCyTgj9ysFp2OwtMtX3xkZ4n&#10;n4sQwi5FBYX3dSqlywoy6Aa2Jg7czTYGfYBNLnWDrxBuKjmMorE0WHJoKLCmTUHZ/fRrFFyTbc17&#10;afgQ70az5Hr/fmxio9RXr13PQXhq/Uf87/7RCqaTJOwPb8ITkMs3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j5mf8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505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mw5MsYAAADdAAAADwAAAGRycy9kb3ducmV2LnhtbESPT4vCMBTE7wt+h/AEb2uqsCpdo1hh&#10;wQoe/MPC3h7Ns63bvNQmav32RhA8DjPzG2Y6b00lrtS40rKCQT8CQZxZXXKu4LD/+ZyAcB5ZY2WZ&#10;FNzJwXzW+ZhirO2Nt3Td+VwECLsYFRTe17GULivIoOvbmjh4R9sY9EE2udQN3gLcVHIYRSNpsOSw&#10;UGBNy4Ky/93FKEju69+N9el5dfw7ndMkGaZ4Mkr1uu3iG4Sn1r/Dr/ZKK5iMvwbwfBOegJw9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JsOTLGAAAA3QAAAA8AAAAAAAAA&#10;AAAAAAAAoQIAAGRycy9kb3ducmV2LnhtbFBLBQYAAAAABAAEAPkAAACUAwAAAAA=&#10;" strokecolor="#2f5496 [2408]" strokeweight="1.5pt"/>
            <v:shape id="AutoShape 37" o:spid="_x0000_s505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r6nRcYAAADdAAAADwAAAGRycy9kb3ducmV2LnhtbESPQWvCQBSE74L/YXkFb7ppQBtSV2kE&#10;wQgetKXQ2yP7TGKzb2N21fjvXaHQ4zAz3zDzZW8acaXO1ZYVvE4iEMSF1TWXCr4+1+MEhPPIGhvL&#10;pOBODpaL4WCOqbY33tP14EsRIOxSVFB536ZSuqIig25iW+LgHW1n0AfZlVJ3eAtw08g4imbSYM1h&#10;ocKWVhUVv4eLUZDdt9876/Pz5vhzOudZFud4MkqNXvqPdxCeev8f/mtvtILkbRrD8014AnL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K+p0XGAAAA3QAAAA8AAAAAAAAA&#10;AAAAAAAAoQIAAGRycy9kb3ducmV2LnhtbFBLBQYAAAAABAAEAPkAAACUAwAAAAA=&#10;" strokecolor="#2f5496 [2408]" strokeweight="1.5pt"/>
          </v:group>
        </w:pict>
      </w:r>
      <w:r w:rsidR="000A2974" w:rsidRPr="00421A38">
        <w:rPr>
          <w:rFonts w:ascii="ALFABET98" w:hAnsi="ALFABET98"/>
          <w:color w:val="A6A6A6" w:themeColor="background1" w:themeShade="A6"/>
          <w:sz w:val="72"/>
          <w:szCs w:val="72"/>
        </w:rPr>
        <w:t xml:space="preserve">İ     İ     İ     İ     İ     İ     İ     </w:t>
      </w:r>
    </w:p>
    <w:p w:rsidR="000A2974" w:rsidRPr="00421A38" w:rsidRDefault="00443F71" w:rsidP="000A2974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5046" style="position:absolute;margin-left:-16.1pt;margin-top:9.4pt;width:521.25pt;height:36.85pt;z-index:-25160908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DTkL4kFQQAAPEPAAAOAAAAAAAAAAAAAAAAAC4CAABkcnMvZTJvRG9jLnhtbFBLAQItABQABgAI&#10;AAAAIQBYKw9o4AAAAAoBAAAPAAAAAAAAAAAAAAAAAG8GAABkcnMvZG93bnJldi54bWxQSwUGAAAA&#10;AAQABADzAAAAfAcAAAAA&#10;">
            <v:group id="Group 33" o:spid="_x0000_s504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rK//bscAAADd&#10;AAAADwAAAAAAAAAAAAAAAACqAgAAZHJzL2Rvd25yZXYueG1sUEsFBgAAAAAEAAQA+gAAAJ4DAAAA&#10;AA==&#10;">
              <v:rect id="Rectangle 34" o:spid="_x0000_s505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TMxT8YA&#10;AADdAAAADwAAAGRycy9kb3ducmV2LnhtbESPT2vCQBTE74LfYXkFb7qxopXUVewfi9dqJHh7ZF+z&#10;odm3Ibs18dt3BcHjMDO/YVab3tbiQq2vHCuYThIQxIXTFZcKsuNuvAThA7LG2jEpuJKHzXo4WGGq&#10;XcffdDmEUkQI+xQVmBCaVEpfGLLoJ64hjt6Pay2GKNtS6ha7CLe1fE6ShbRYcVww2NC7oeL38GcV&#10;zMr80+TZh8/sNF98na6nt+68U2r01G9fQQTqwyN8b++1guXLfA63N/EJyPU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TMxT8YAAADdAAAADwAAAAAAAAAAAAAAAACYAgAAZHJz&#10;L2Rvd25yZXYueG1sUEsFBgAAAAAEAAQA9QAAAIsDAAAAAA==&#10;" strokecolor="#2f5496 [2408]" strokeweight="1.5pt">
                <v:fill opacity="0"/>
              </v:rect>
              <v:rect id="Rectangle 35" o:spid="_x0000_s505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ptbkMMA&#10;AADdAAAADwAAAGRycy9kb3ducmV2LnhtbESPS2/CMBCE75X4D9YicStOEOERMAiBoD3yvK/iJYmI&#10;1yE2EP59XalSj6OZ+UYzX7amEk9qXGlZQdyPQBBnVpecKziftp8TEM4ja6wsk4I3OVguOh9zTLV9&#10;8YGeR5+LAGGXooLC+zqV0mUFGXR9WxMH72obgz7IJpe6wVeAm0oOomgkDZYcFgqsaV1Qdjs+jIJL&#10;sqn5Sxrex9vhNLncdvd1bJTqddvVDISn1v+H/9rfWsFknIzg9014AnLx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ptbk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504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skE3ccAAADdAAAADwAAAGRycy9kb3ducmV2LnhtbESPQWvCQBSE7wX/w/KE3urGQKukrsEI&#10;gil4qC2F3h7ZZxKbfRuz2yT++65Q8DjMzDfMKh1NI3rqXG1ZwXwWgSAurK65VPD5sXtagnAeWWNj&#10;mRRcyUG6njysMNF24Hfqj74UAcIuQQWV920ipSsqMuhmtiUO3sl2Bn2QXSl1h0OAm0bGUfQiDdYc&#10;FipsaVtR8XP8NQqy69vXwfr8sj99ny95lsU5no1Sj9Nx8wrC0+jv4f/2XitYLp4X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iyQTdxwAAAN0AAAAPAAAAAAAA&#10;AAAAAAAAAKECAABkcnMvZG93bnJldi54bWxQSwUGAAAAAAQABAD5AAAAlQMAAAAA&#10;" strokecolor="#2f5496 [2408]" strokeweight="1.5pt"/>
            <v:shape id="AutoShape 37" o:spid="_x0000_s504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1aQr8QAAADdAAAADwAAAGRycy9kb3ducmV2LnhtbERPTWvCQBC9F/wPywi9NRsDbSVmFSMI&#10;ptBDbRG8DdkxiWZnk+xW47/vHgoeH+87W42mFVcaXGNZwSyKQRCXVjdcKfj53r7MQTiPrLG1TAru&#10;5GC1nDxlmGp74y+67n0lQgi7FBXU3neplK6syaCLbEccuJMdDPoAh0rqAW8h3LQyieM3abDh0FBj&#10;R5uaysv+1yjI7x+HT+uLfnc6nvsiz5MCz0ap5+m4XoDwNPqH+N+90wrm769hbngTnoBc/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TVpCvxAAAAN0AAAAPAAAAAAAAAAAA&#10;AAAAAKECAABkcnMvZG93bnJldi54bWxQSwUGAAAAAAQABAD5AAAAkgMAAAAA&#10;" strokecolor="#2f5496 [2408]" strokeweight="1.5pt"/>
          </v:group>
        </w:pict>
      </w:r>
      <w:r w:rsidR="000A2974" w:rsidRPr="00421A38">
        <w:rPr>
          <w:rFonts w:ascii="ALFABET98" w:hAnsi="ALFABET98"/>
          <w:color w:val="A6A6A6" w:themeColor="background1" w:themeShade="A6"/>
          <w:sz w:val="72"/>
          <w:szCs w:val="72"/>
        </w:rPr>
        <w:t xml:space="preserve">İ     İ     İ     İ     İ     İ     İ     </w:t>
      </w:r>
    </w:p>
    <w:p w:rsidR="000A2974" w:rsidRPr="00421A38" w:rsidRDefault="00443F71" w:rsidP="000A2974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5040" style="position:absolute;margin-left:-16.1pt;margin-top:9.4pt;width:521.25pt;height:36.85pt;z-index:-25160806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">
            <v:group id="Group 33" o:spid="_x0000_s504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d+DPQwwAAAN0AAAAP&#10;AAAAAAAAAAAAAAAAAKoCAABkcnMvZG93bnJldi54bWxQSwUGAAAAAAQABAD6AAAAmgMAAAAA&#10;">
              <v:rect id="Rectangle 34" o:spid="_x0000_s504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GT98cUA&#10;AADdAAAADwAAAGRycy9kb3ducmV2LnhtbESPQWvCQBSE7wX/w/IKvdVNWkglukpta+m1GgneHtln&#10;Nph9G7JbE/99VxA8DjPzDbNYjbYVZ+p941hBOk1AEFdON1wrKHab5xkIH5A1to5JwYU8rJaThwXm&#10;2g38S+dtqEWEsM9RgQmhy6X0lSGLfuo64ugdXW8xRNnXUvc4RLht5UuSZNJiw3HBYEcfhqrT9s8q&#10;eK3LL1MWn76waZl97y/79XDYKPX0OL7PQQQawz18a/9oBbO3LIXrm/gE5PI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ZP3xxQAAAN0AAAAPAAAAAAAAAAAAAAAAAJgCAABkcnMv&#10;ZG93bnJldi54bWxQSwUGAAAAAAQABAD1AAAAigMAAAAA&#10;" strokecolor="#2f5496 [2408]" strokeweight="1.5pt">
                <v:fill opacity="0"/>
              </v:rect>
              <v:rect id="Rectangle 35" o:spid="_x0000_s504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8yXLsMA&#10;AADdAAAADwAAAGRycy9kb3ducmV2LnhtbESPS4vCQBCE74L/YWjBm04iPqOjiKK7x10f9ybTJsFM&#10;T8yMGv/9zoLgsaiqr6jFqjGleFDtCssK4n4Egji1uuBMwem4601BOI+ssbRMCl7kYLVstxaYaPvk&#10;X3ocfCYChF2CCnLvq0RKl+Zk0PVtRRy8i60N+iDrTOoanwFuSjmIorE0WHBYyLGiTU7p9XA3Cs6j&#10;bcVf0vBPvBvORufr/raJjVLdTrOeg/DU+E/43f7WCqaT8QD+34QnIJ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8yXLs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504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57IY8cAAADdAAAADwAAAGRycy9kb3ducmV2LnhtbESPQWvCQBSE7wX/w/KE3urGFKykrsEI&#10;gin0oC2F3h7ZZxKbfRuz2yT++65Q8DjMzDfMKh1NI3rqXG1ZwXwWgSAurK65VPD5sXtagnAeWWNj&#10;mRRcyUG6njysMNF24AP1R1+KAGGXoILK+zaR0hUVGXQz2xIH72Q7gz7IrpS6wyHATSPjKFpIgzWH&#10;hQpb2lZU/Bx/jYLs+vb1bn1+2Z++z5c8y+Icz0apx+m4eQXhafT38H97rxUsXxbP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TnshjxwAAAN0AAAAPAAAAAAAA&#10;AAAAAAAAAKECAABkcnMvZG93bnJldi54bWxQSwUGAAAAAAQABAD5AAAAlQMAAAAA&#10;" strokecolor="#2f5496 [2408]" strokeweight="1.5pt"/>
            <v:shape id="AutoShape 37" o:spid="_x0000_s504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HdQF8cAAADdAAAADwAAAGRycy9kb3ducmV2LnhtbESPQWvCQBSE7wX/w/KE3urGUKykrsEI&#10;gin0oC2F3h7ZZxKbfRuz2yT++65Q8DjMzDfMKh1NI3rqXG1ZwXwWgSAurK65VPD5sXtagnAeWWNj&#10;mRRcyUG6njysMNF24AP1R1+KAGGXoILK+zaR0hUVGXQz2xIH72Q7gz7IrpS6wyHATSPjKFpIgzWH&#10;hQpb2lZU/Bx/jYLs+vb1bn1+2Z++z5c8y+Icz0apx+m4eQXhafT38H97rxUsXxbP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cd1AXxwAAAN0AAAAPAAAAAAAA&#10;AAAAAAAAAKECAABkcnMvZG93bnJldi54bWxQSwUGAAAAAAQABAD5AAAAlQMAAAAA&#10;" strokecolor="#2f5496 [2408]" strokeweight="1.5pt"/>
          </v:group>
        </w:pict>
      </w:r>
      <w:r w:rsidR="000A2974" w:rsidRPr="00421A38">
        <w:rPr>
          <w:rFonts w:ascii="ALFABET98" w:hAnsi="ALFABET98"/>
          <w:color w:val="A6A6A6" w:themeColor="background1" w:themeShade="A6"/>
          <w:sz w:val="72"/>
          <w:szCs w:val="72"/>
        </w:rPr>
        <w:t xml:space="preserve">İ     İ     İ     İ     İ     İ     İ     </w:t>
      </w:r>
    </w:p>
    <w:p w:rsidR="000A2974" w:rsidRPr="00421A38" w:rsidRDefault="00443F71" w:rsidP="000A2974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5034" style="position:absolute;margin-left:-16.1pt;margin-top:9.4pt;width:521.25pt;height:36.85pt;z-index:-25160704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KXX1EMXBAAA8Q8AAA4AAAAAAAAAAAAAAAAALgIAAGRycy9lMm9Eb2MueG1sUEsBAi0AFAAG&#10;AAgAAAAhAFgrD2jgAAAACgEAAA8AAAAAAAAAAAAAAAAAcQYAAGRycy9kb3ducmV2LnhtbFBLBQYA&#10;AAAABAAEAPMAAAB+BwAAAAA=&#10;">
            <v:group id="Group 33" o:spid="_x0000_s503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9XQ4/xgAAAN0A&#10;AAAPAAAAAAAAAAAAAAAAAKoCAABkcnMvZG93bnJldi54bWxQSwUGAAAAAAQABAD6AAAAnQMAAAAA&#10;">
              <v:rect id="Rectangle 34" o:spid="_x0000_s503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MHAHsUA&#10;AADdAAAADwAAAGRycy9kb3ducmV2LnhtbESPQWvCQBSE70L/w/IKvenGFqJEV6lWS6/VSPD2yD6z&#10;odm3Ibua+O+7hYLHYWa+YZbrwTbiRp2vHSuYThIQxKXTNVcK8uN+PAfhA7LGxjEpuJOH9epptMRM&#10;u56/6XYIlYgQ9hkqMCG0mZS+NGTRT1xLHL2L6yyGKLtK6g77CLeNfE2SVFqsOS4YbGlrqPw5XK2C&#10;t6rYmSL/8LmdFunn6X7a9Oe9Ui/Pw/sCRKAhPML/7S+tYD5LZ/D3Jj4Buf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wcAexQAAAN0AAAAPAAAAAAAAAAAAAAAAAJgCAABkcnMv&#10;ZG93bnJldi54bWxQSwUGAAAAAAQABAD1AAAAigMAAAAA&#10;" strokecolor="#2f5496 [2408]" strokeweight="1.5pt">
                <v:fill opacity="0"/>
              </v:rect>
              <v:rect id="Rectangle 35" o:spid="_x0000_s503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iSgxMAA&#10;AADdAAAADwAAAGRycy9kb3ducmV2LnhtbERPyW7CMBC9I/EP1iBxAyeINeAgREXLsWW5j+IhiRKP&#10;09iF8Pf4UInj09s3287U4k6tKy0riMcRCOLM6pJzBZfzYbQE4TyyxtoyKXiSg23a720w0fbBP3Q/&#10;+VyEEHYJKii8bxIpXVaQQTe2DXHgbrY16ANsc6lbfIRwU8tJFM2lwZJDQ4EN7QvKqtOfUXCdfTT8&#10;JQ1/x4fpanatPn/3sVFqOOh2axCeOv8W/7uPWsFyMQ9zw5vwBGT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tiSgxM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503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nb/iccAAADdAAAADwAAAGRycy9kb3ducmV2LnhtbESPQWvCQBSE7wX/w/KE3pqNHqxNs0oj&#10;FEzBQ60IvT2yzyQ2+zZmt0n8912h4HGYmW+YdD2aRvTUudqyglkUgyAurK65VHD4en9agnAeWWNj&#10;mRRcycF6NXlIMdF24E/q974UAcIuQQWV920ipSsqMugi2xIH72Q7gz7IrpS6wyHATSPncbyQBmsO&#10;CxW2tKmo+Nn/GgXZ9eO4sz6/bE/f50ueZfMcz0apx+n49grC0+jv4f/2VitYPi9e4PYmPAG5+g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ydv+JxwAAAN0AAAAPAAAAAAAA&#10;AAAAAAAAAKECAABkcnMvZG93bnJldi54bWxQSwUGAAAAAAQABAD5AAAAlQMAAAAA&#10;" strokecolor="#2f5496 [2408]" strokeweight="1.5pt"/>
            <v:shape id="AutoShape 37" o:spid="_x0000_s503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pXAycQAAADdAAAADwAAAGRycy9kb3ducmV2LnhtbERPy2rCQBTdC/2H4Rbc6aRZqKSOwRQK&#10;ieCiKkJ3l8w1DzN3Ymaq8e87i0KXh/Nep6PpxJ0G11hW8DaPQBCXVjdcKTgdP2crEM4ja+wsk4In&#10;OUg3L5M1Jto++IvuB1+JEMIuQQW1930ipStrMujmticO3MUOBn2AQyX1gI8QbjoZR9FCGmw4NNTY&#10;00dN5fXwYxRkz915b31xyy/f7a3IsrjA1ig1fR237yA8jf5f/OfOtYLVchn2hzfhCcjNL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mlcDJxAAAAN0AAAAPAAAAAAAAAAAA&#10;AAAAAKECAABkcnMvZG93bnJldi54bWxQSwUGAAAAAAQABAD5AAAAkgMAAAAA&#10;" strokecolor="#2f5496 [2408]" strokeweight="1.5pt"/>
          </v:group>
        </w:pict>
      </w:r>
      <w:r w:rsidR="000A2974" w:rsidRPr="00421A38">
        <w:rPr>
          <w:rFonts w:ascii="ALFABET98" w:hAnsi="ALFABET98"/>
          <w:color w:val="A6A6A6" w:themeColor="background1" w:themeShade="A6"/>
          <w:sz w:val="72"/>
          <w:szCs w:val="72"/>
        </w:rPr>
        <w:t xml:space="preserve">İ     İ     İ     İ     İ     İ     İ     </w:t>
      </w:r>
    </w:p>
    <w:p w:rsidR="000A2974" w:rsidRPr="00421A38" w:rsidRDefault="00443F71" w:rsidP="000A2974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5028" style="position:absolute;margin-left:-16.1pt;margin-top:9.4pt;width:521.25pt;height:36.85pt;z-index:-25160601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DL&#10;d+UvEgQAAPEPAAAOAAAAAAAAAAAAAAAAAC4CAABkcnMvZTJvRG9jLnhtbFBLAQItABQABgAIAAAA&#10;IQBYKw9o4AAAAAoBAAAPAAAAAAAAAAAAAAAAAGwGAABkcnMvZG93bnJldi54bWxQSwUGAAAAAAQA&#10;BADzAAAAeQcAAAAA&#10;">
            <v:group id="Group 33" o:spid="_x0000_s503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Hv57hxgAAAN0A&#10;AAAPAAAAAAAAAAAAAAAAAKoCAABkcnMvZG93bnJldi54bWxQSwUGAAAAAAQABAD6AAAAnQMAAAAA&#10;">
              <v:rect id="Rectangle 34" o:spid="_x0000_s503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iNQwMUA&#10;AADdAAAADwAAAGRycy9kb3ducmV2LnhtbESPQWvCQBSE7wX/w/IEb3VjBZXUVbRq8VqNhN4e2dds&#10;aPZtyK4m/vuuUPA4zMw3zHLd21rcqPWVYwWTcQKCuHC64lJBdj68LkD4gKyxdkwK7uRhvRq8LDHV&#10;ruMvup1CKSKEfYoKTAhNKqUvDFn0Y9cQR+/HtRZDlG0pdYtdhNtaviXJTFqsOC4YbOjDUPF7uloF&#10;0zLfmzzb+cxO8tnn5X7Zdt8HpUbDfvMOIlAfnuH/9lErWMznU3i8iU9Ar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I1DAxQAAAN0AAAAPAAAAAAAAAAAAAAAAAJgCAABkcnMv&#10;ZG93bnJldi54bWxQSwUGAAAAAAQABAD1AAAAigMAAAAA&#10;" strokecolor="#2f5496 [2408]" strokeweight="1.5pt">
                <v:fill opacity="0"/>
              </v:rect>
              <v:rect id="Rectangle 35" o:spid="_x0000_s503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A8HMQA&#10;AADdAAAADwAAAGRycy9kb3ducmV2LnhtbESPT4vCMBTE74LfITzBm6YV3Wo1iiiue9z1z/3RPNti&#10;81KbrHa//UYQPA4z8xtmsWpNJe7UuNKygngYgSDOrC45V3A67gZTEM4ja6wsk4I/crBadjsLTLV9&#10;8A/dDz4XAcIuRQWF93UqpcsKMuiGtiYO3sU2Bn2QTS51g48AN5UcRdGHNFhyWCiwpk1B2fXwaxSc&#10;J9ua99Lwd7wbzybn6+dtExul+r12PQfhqfXv8Kv9pRVMk2QMzzfhCcj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KwPBz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503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uJjUccAAADdAAAADwAAAGRycy9kb3ducmV2LnhtbESPQWvCQBSE7wX/w/KE3urGQKukrsEI&#10;gil4qC2F3h7ZZxKbfRuz2yT++65Q8DjMzDfMKh1NI3rqXG1ZwXwWgSAurK65VPD5sXtagnAeWWNj&#10;mRRcyUG6njysMNF24Hfqj74UAcIuQQWV920ipSsqMuhmtiUO3sl2Bn2QXSl1h0OAm0bGUfQiDdYc&#10;FipsaVtR8XP8NQqy69vXwfr8sj99ny95lsU5no1Sj9Nx8wrC0+jv4f/2XitYLhbP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24mNRxwAAAN0AAAAPAAAAAAAA&#10;AAAAAAAAAKECAABkcnMvZG93bnJldi54bWxQSwUGAAAAAAQABAD5AAAAlQMAAAAA&#10;" strokecolor="#2f5496 [2408]" strokeweight="1.5pt"/>
            <v:shape id="AutoShape 37" o:spid="_x0000_s502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jD9JscAAADdAAAADwAAAGRycy9kb3ducmV2LnhtbESPT2vCQBTE7wW/w/KE3nSjB5U0a2iE&#10;gin0UBWht0f2mT/Nvo3ZbYzfvlsQehxm5jdMko6mFQP1rrasYDGPQBAXVtdcKjgd32YbEM4ja2wt&#10;k4I7OUi3k6cEY21v/EnDwZciQNjFqKDyvouldEVFBt3cdsTBu9jeoA+yL6Xu8RbgppXLKFpJgzWH&#10;hQo72lVUfB9+jILs/n7+sD6/7i9fzTXPsmWOjVHqeTq+voDwNPr/8KO91wo26/UK/t6EJyC3v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GMP0mxwAAAN0AAAAPAAAAAAAA&#10;AAAAAAAAAKECAABkcnMvZG93bnJldi54bWxQSwUGAAAAAAQABAD5AAAAlQMAAAAA&#10;" strokecolor="#2f5496 [2408]" strokeweight="1.5pt"/>
          </v:group>
        </w:pict>
      </w:r>
      <w:r w:rsidR="000A2974" w:rsidRPr="00421A38">
        <w:rPr>
          <w:rFonts w:ascii="ALFABET98" w:hAnsi="ALFABET98"/>
          <w:color w:val="A6A6A6" w:themeColor="background1" w:themeShade="A6"/>
          <w:sz w:val="72"/>
          <w:szCs w:val="72"/>
        </w:rPr>
        <w:t xml:space="preserve">İ     İ     İ     İ     İ     İ     İ     </w:t>
      </w:r>
    </w:p>
    <w:p w:rsidR="000A2974" w:rsidRPr="00421A38" w:rsidRDefault="00443F71" w:rsidP="000A2974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5022" style="position:absolute;margin-left:-16.1pt;margin-top:9.4pt;width:521.25pt;height:36.85pt;z-index:-25160499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BNpvVqFQQAAPEPAAAOAAAAAAAAAAAAAAAAAC4CAABkcnMvZTJvRG9jLnhtbFBLAQItABQABgAI&#10;AAAAIQBYKw9o4AAAAAoBAAAPAAAAAAAAAAAAAAAAAG8GAABkcnMvZG93bnJldi54bWxQSwUGAAAA&#10;AAQABADzAAAAfAcAAAAA&#10;">
            <v:group id="Group 33" o:spid="_x0000_s502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ZlepC8QAAADdAAAA&#10;DwAAAAAAAAAAAAAAAACqAgAAZHJzL2Rvd25yZXYueG1sUEsFBgAAAAAEAAQA+gAAAJsDAAAAAA==&#10;">
              <v:rect id="Rectangle 34" o:spid="_x0000_s502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8tnKsYA&#10;AADdAAAADwAAAGRycy9kb3ducmV2LnhtbESPS2vDMBCE74X8B7GB3Bo5CeThRgl5NKXXJg6mt8Xa&#10;WqbWylhK7Pz7qlDocZiZb5j1tre1uFPrK8cKJuMEBHHhdMWlguxyel6C8AFZY+2YFDzIw3YzeFpj&#10;ql3HH3Q/h1JECPsUFZgQmlRKXxiy6MeuIY7el2sthijbUuoWuwi3tZwmyVxarDguGGzoYKj4Pt+s&#10;glmZv5o8O/rMTvL52/Vx3XefJ6VGw373AiJQH/7Df+13rWC5WKzg9018AnLz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8tnKsYAAADdAAAADwAAAAAAAAAAAAAAAACYAgAAZHJz&#10;L2Rvd25yZXYueG1sUEsFBgAAAAAEAAQA9QAAAIsDAAAAAA==&#10;" strokecolor="#2f5496 [2408]" strokeweight="1.5pt">
                <v:fill opacity="0"/>
              </v:rect>
              <v:rect id="Rectangle 35" o:spid="_x0000_s502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F5KOMEA&#10;AADdAAAADwAAAGRycy9kb3ducmV2LnhtbERPTW+CQBC9m/gfNtOkN1loqlLqaoyN2qPacp+wUyCy&#10;s5TdAv5799DE48v7Xm1G04ieOldbVpBEMQjiwuqaSwXfX/tZCsJ5ZI2NZVJwIweb9XSywkzbgc/U&#10;X3wpQgi7DBVU3reZlK6oyKCLbEscuB/bGfQBdqXUHQ4h3DTyJY4X0mDNoaHClnYVFdfLn1GQzz9a&#10;PkrDp2T/+jbPr4ffXWKUen4at+8gPI3+If53f2oF6TIN+8Ob8ATk+g4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heSjj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502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AwVdccAAADdAAAADwAAAGRycy9kb3ducmV2LnhtbESPT2vCQBTE74V+h+UJvekmHmqIbsQU&#10;CqbQQ20p9PbIvvzR7Nsku9X47d2C0OMwM79hNtvJdOJMo2stK4gXEQji0uqWawVfn6/zBITzyBo7&#10;y6TgSg622ePDBlNtL/xB54OvRYCwS1FB432fSunKhgy6he2Jg1fZ0aAPcqylHvES4KaTyyh6lgZb&#10;DgsN9vTSUHk6/BoF+fXt+936YthXP8ehyPNlgUej1NNs2q1BeJr8f/je3msFySqJ4e9NeAIyu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8DBV1xwAAAN0AAAAPAAAAAAAA&#10;AAAAAAAAAKECAABkcnMvZG93bnJldi54bWxQSwUGAAAAAAQABAD5AAAAlQMAAAAA&#10;" strokecolor="#2f5496 [2408]" strokeweight="1.5pt"/>
            <v:shape id="AutoShape 37" o:spid="_x0000_s502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N6LAsYAAADdAAAADwAAAGRycy9kb3ducmV2LnhtbESPQWvCQBSE7wX/w/IEb3VjDjakrmIE&#10;wQge1FLo7ZF9JtHs25hdNf77rlDocZiZb5jZojeNuFPnassKJuMIBHFhdc2lgq/j+j0B4TyyxsYy&#10;KXiSg8V88DbDVNsH7+l+8KUIEHYpKqi8b1MpXVGRQTe2LXHwTrYz6IPsSqk7fAS4aWQcRVNpsOaw&#10;UGFLq4qKy+FmFGTP7ffO+vy6Of2cr3mWxTmejVKjYb/8BOGp9//hv/ZGK0g+khheb8ITkPN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zeiwLGAAAA3QAAAA8AAAAAAAAA&#10;AAAAAAAAoQIAAGRycy9kb3ducmV2LnhtbFBLBQYAAAAABAAEAPkAAACUAwAAAAA=&#10;" strokecolor="#2f5496 [2408]" strokeweight="1.5pt"/>
          </v:group>
        </w:pict>
      </w:r>
      <w:r w:rsidR="000A2974" w:rsidRPr="00421A38">
        <w:rPr>
          <w:rFonts w:ascii="ALFABET98" w:hAnsi="ALFABET98"/>
          <w:color w:val="A6A6A6" w:themeColor="background1" w:themeShade="A6"/>
          <w:sz w:val="72"/>
          <w:szCs w:val="72"/>
        </w:rPr>
        <w:t xml:space="preserve">İ     İ     İ     İ     İ     İ     İ     </w:t>
      </w:r>
    </w:p>
    <w:p w:rsidR="000A2974" w:rsidRPr="00421A38" w:rsidRDefault="00443F71" w:rsidP="000A2974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lastRenderedPageBreak/>
        <w:pict>
          <v:group id="_x0000_s5016" style="position:absolute;margin-left:-16.1pt;margin-top:9.4pt;width:521.25pt;height:36.85pt;z-index:-25160396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AWhRHiFQQAAPEPAAAOAAAAAAAAAAAAAAAAAC4CAABkcnMvZTJvRG9jLnhtbFBLAQItABQABgAI&#10;AAAAIQBYKw9o4AAAAAoBAAAPAAAAAAAAAAAAAAAAAG8GAABkcnMvZG93bnJldi54bWxQSwUGAAAA&#10;AAQABADzAAAAfAcAAAAA&#10;">
            <v:group id="Group 33" o:spid="_x0000_s501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Sz9MpxgAAAN0A&#10;AAAPAAAAAAAAAAAAAAAAAKoCAABkcnMvZG93bnJldi54bWxQSwUGAAAAAAQABAD6AAAAnQMAAAAA&#10;">
              <v:rect id="Rectangle 34" o:spid="_x0000_s502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1MdCMYA&#10;AADdAAAADwAAAGRycy9kb3ducmV2LnhtbESPQWvCQBSE74X+h+UVvNWNltoQXaW1tXjVRoK3R/aZ&#10;DWbfhuxq4r/vCoUeh5n5hlmsBtuIK3W+dqxgMk5AEJdO11wpyH82zykIH5A1No5JwY08rJaPDwvM&#10;tOt5R9d9qESEsM9QgQmhzaT0pSGLfuxa4uidXGcxRNlVUnfYR7ht5DRJZtJizXHBYEtrQ+V5f7EK&#10;XqriyxT5p8/tpJh9H26Hj/64UWr0NLzPQQQawn/4r73VCtK39BXub+ITkM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1MdCMYAAADdAAAADwAAAAAAAAAAAAAAAACYAgAAZHJz&#10;L2Rvd25yZXYueG1sUEsFBgAAAAAEAAQA9QAAAIsDAAAAAA==&#10;" strokecolor="#2f5496 [2408]" strokeweight="1.5pt">
                <v:fill opacity="0"/>
              </v:rect>
              <v:rect id="Rectangle 35" o:spid="_x0000_s502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Pt318MA&#10;AADdAAAADwAAAGRycy9kb3ducmV2LnhtbESPS2/CMBCE75X4D9YicStOKh4hYBACAT3yvK/iJYmI&#10;12lsIPx7XKlSj6OZ+UYzW7SmEg9qXGlZQdyPQBBnVpecKzifNp8JCOeRNVaWScGLHCzmnY8Zpto+&#10;+UCPo89FgLBLUUHhfZ1K6bKCDLq+rYmDd7WNQR9kk0vd4DPATSW/omgkDZYcFgqsaVVQdjvejYLL&#10;cF3zThrex5vBZHi5bX9WsVGq122XUxCeWv8f/mt/awXJOBnB75vwBOT8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Pt318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501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KkomsYAAADdAAAADwAAAGRycy9kb3ducmV2LnhtbESPT4vCMBTE78J+h/AW9qapHrRUo9iF&#10;BbvgwT8s7O3RPNtq81KbqPXbG0HwOMzMb5jZojO1uFLrKssKhoMIBHFudcWFgv3upx+DcB5ZY22Z&#10;FNzJwWL+0Zthou2NN3Td+kIECLsEFZTeN4mULi/JoBvYhjh4B9sa9EG2hdQt3gLc1HIURWNpsOKw&#10;UGJD3yXlp+3FKEjvv39r67Pz6vB/PGdpOsrwaJT6+uyWUxCeOv8Ov9orrSCexBN4vglPQM4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ypKJrGAAAA3QAAAA8AAAAAAAAA&#10;AAAAAAAAoQIAAGRycy9kb3ducmV2LnhtbFBLBQYAAAAABAAEAPkAAACUAwAAAAA=&#10;" strokecolor="#2f5496 [2408]" strokeweight="1.5pt"/>
            <v:shape id="AutoShape 37" o:spid="_x0000_s501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Ta86MIAAADdAAAADwAAAGRycy9kb3ducmV2LnhtbERPTYvCMBC9L/gfwgje1lQPWqpRrCBY&#10;wcO6i+BtaMa22kxqE7X++81B8Ph43/NlZ2rxoNZVlhWMhhEI4tzqigsFf7+b7xiE88gaa8uk4EUO&#10;love1xwTbZ/8Q4+DL0QIYZeggtL7JpHS5SUZdEPbEAfubFuDPsC2kLrFZwg3tRxH0UQarDg0lNjQ&#10;uqT8ergbBelrd9xbn92259PllqXpOMOLUWrQ71YzEJ46/xG/3VutIJ7GYW54E56AXPw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rTa86MIAAADdAAAADwAAAAAAAAAAAAAA&#10;AAChAgAAZHJzL2Rvd25yZXYueG1sUEsFBgAAAAAEAAQA+QAAAJADAAAAAA==&#10;" strokecolor="#2f5496 [2408]" strokeweight="1.5pt"/>
          </v:group>
        </w:pict>
      </w:r>
      <w:r w:rsidR="000A2974" w:rsidRPr="00421A38">
        <w:rPr>
          <w:rFonts w:ascii="ALFABET98" w:hAnsi="ALFABET98"/>
          <w:color w:val="A6A6A6" w:themeColor="background1" w:themeShade="A6"/>
          <w:sz w:val="72"/>
          <w:szCs w:val="72"/>
        </w:rPr>
        <w:t xml:space="preserve">İ     İ     İ     İ     İ     İ     İ     </w:t>
      </w:r>
    </w:p>
    <w:p w:rsidR="000A2974" w:rsidRPr="00421A38" w:rsidRDefault="00443F71" w:rsidP="000A2974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5010" style="position:absolute;margin-left:-16.1pt;margin-top:9.4pt;width:521.25pt;height:36.85pt;z-index:-25160294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Ba&#10;4bSLEgQAAPEPAAAOAAAAAAAAAAAAAAAAAC4CAABkcnMvZTJvRG9jLnhtbFBLAQItABQABgAIAAAA&#10;IQBYKw9o4AAAAAoBAAAPAAAAAAAAAAAAAAAAAGwGAABkcnMvZG93bnJldi54bWxQSwUGAAAAAAQA&#10;BADzAAAAeQcAAAAA&#10;">
            <v:group id="Group 33" o:spid="_x0000_s501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C1D98QAAADdAAAA&#10;DwAAAAAAAAAAAAAAAACqAgAAZHJzL2Rvd25yZXYueG1sUEsFBgAAAAAEAAQA+gAAAJsDAAAAAA==&#10;">
              <v:rect id="Rectangle 34" o:spid="_x0000_s501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bGN1sUA&#10;AADdAAAADwAAAGRycy9kb3ducmV2LnhtbESPT2vCQBTE70K/w/IK3nSTCmqjq/SfxWttJPT2yD6z&#10;odm3Ibs18dt3BcHjMDO/YdbbwTbiTJ2vHStIpwkI4tLpmisF+fdusgThA7LGxjEpuJCH7eZhtMZM&#10;u56/6HwIlYgQ9hkqMCG0mZS+NGTRT11LHL2T6yyGKLtK6g77CLeNfEqSubRYc1ww2NKbofL38GcV&#10;zKriwxT5u89tWsw/j5fja/+zU2r8OLysQAQawj18a++1guXiOYXrm/gE5O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sY3WxQAAAN0AAAAPAAAAAAAAAAAAAAAAAJgCAABkcnMv&#10;ZG93bnJldi54bWxQSwUGAAAAAAQABAD1AAAAigMAAAAA&#10;" strokecolor="#2f5496 [2408]" strokeweight="1.5pt">
                <v:fill opacity="0"/>
              </v:rect>
              <v:rect id="Rectangle 35" o:spid="_x0000_s501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hnnCcIA&#10;AADdAAAADwAAAGRycy9kb3ducmV2LnhtbESPT4vCMBTE7wt+h/AEb5pWdNVqFFHUPfr3/miebbF5&#10;qU3U7rffCMIeh5n5DTNbNKYUT6pdYVlB3ItAEKdWF5wpOJ823TEI55E1lpZJwS85WMxbXzNMtH3x&#10;gZ5Hn4kAYZeggtz7KpHSpTkZdD1bEQfvamuDPsg6k7rGV4CbUvaj6FsaLDgs5FjRKqf0dnwYBZfh&#10;uuKdNLyPN4PJ8HLb3lexUarTbpZTEJ4a/x/+tH+0gvFo0of3m/AE5Pw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iGecJ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501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ku4RMcAAADdAAAADwAAAGRycy9kb3ducmV2LnhtbESPT2vCQBTE7wW/w/IK3uqmCq2NbsQU&#10;CqbgQS2Ct0f25Y9m38bsVuO37woFj8PM/IaZL3rTiAt1rras4HUUgSDOra65VPCz+3qZgnAeWWNj&#10;mRTcyMEiGTzNMdb2yhu6bH0pAoRdjAoq79tYSpdXZNCNbEscvMJ2Bn2QXSl1h9cAN40cR9GbNFhz&#10;WKiwpc+K8tP21yhIb9/7tfXZeVUcjucsTccZHo1Sw+d+OQPhqfeP8H97pRVM3z8mcH8TnoBM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mS7hExwAAAN0AAAAPAAAAAAAA&#10;AAAAAAAAAKECAABkcnMvZG93bnJldi54bWxQSwUGAAAAAAQABAD5AAAAlQMAAAAA&#10;" strokecolor="#2f5496 [2408]" strokeweight="1.5pt"/>
            <v:shape id="AutoShape 37" o:spid="_x0000_s501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aIgMMcAAADdAAAADwAAAGRycy9kb3ducmV2LnhtbESPT2vCQBTE7wW/w/IK3uqmIq2NbsQU&#10;CqbgQS2Ct0f25Y9m38bsVuO37woFj8PM/IaZL3rTiAt1rras4HUUgSDOra65VPCz+3qZgnAeWWNj&#10;mRTcyMEiGTzNMdb2yhu6bH0pAoRdjAoq79tYSpdXZNCNbEscvMJ2Bn2QXSl1h9cAN40cR9GbNFhz&#10;WKiwpc+K8tP21yhIb9/7tfXZeVUcjucsTccZHo1Sw+d+OQPhqfeP8H97pRVM3z8mcH8TnoBM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poiAwxwAAAN0AAAAPAAAAAAAA&#10;AAAAAAAAAKECAABkcnMvZG93bnJldi54bWxQSwUGAAAAAAQABAD5AAAAlQMAAAAA&#10;" strokecolor="#2f5496 [2408]" strokeweight="1.5pt"/>
          </v:group>
        </w:pict>
      </w:r>
      <w:r w:rsidR="000A2974" w:rsidRPr="00421A38">
        <w:rPr>
          <w:rFonts w:ascii="ALFABET98" w:hAnsi="ALFABET98"/>
          <w:color w:val="A6A6A6" w:themeColor="background1" w:themeShade="A6"/>
          <w:sz w:val="72"/>
          <w:szCs w:val="72"/>
        </w:rPr>
        <w:t xml:space="preserve">İ     İ     İ     İ     İ     İ     İ     </w:t>
      </w:r>
    </w:p>
    <w:p w:rsidR="000A2974" w:rsidRPr="00421A38" w:rsidRDefault="00443F71" w:rsidP="000A2974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5004" style="position:absolute;margin-left:-16.1pt;margin-top:9.4pt;width:521.25pt;height:36.85pt;z-index:-25160192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">
            <v:group id="Group 33" o:spid="_x0000_s500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MiIfhjIAAAA&#10;3QAAAA8AAAAAAAAAAAAAAAAAqgIAAGRycy9kb3ducmV2LnhtbFBLBQYAAAAABAAEAPoAAACfAwAA&#10;AAA=&#10;">
              <v:rect id="Rectangle 34" o:spid="_x0000_s500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RSwOcYA&#10;AADdAAAADwAAAGRycy9kb3ducmV2LnhtbESPS2vDMBCE74X8B7GB3Bo5CeThRgl5NKXXJg6mt8Xa&#10;WqbWylhK7Pz7qlDocZiZb5j1tre1uFPrK8cKJuMEBHHhdMWlguxyel6C8AFZY+2YFDzIw3YzeFpj&#10;ql3HH3Q/h1JECPsUFZgQmlRKXxiy6MeuIY7el2sthijbUuoWuwi3tZwmyVxarDguGGzoYKj4Pt+s&#10;glmZv5o8O/rMTvL52/Vx3XefJ6VGw373AiJQH/7Df+13rWC5WC3g9018AnLz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RSwOcYAAADdAAAADwAAAAAAAAAAAAAAAACYAgAAZHJz&#10;L2Rvd25yZXYueG1sUEsFBgAAAAAEAAQA9QAAAIsDAAAAAA==&#10;" strokecolor="#2f5496 [2408]" strokeweight="1.5pt">
                <v:fill opacity="0"/>
              </v:rect>
              <v:rect id="Rectangle 35" o:spid="_x0000_s500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/HQ48EA&#10;AADdAAAADwAAAGRycy9kb3ducmV2LnhtbERPyW7CMBC9V+IfrEHiVpwgKBAwEQpK22PLch/FQxIR&#10;j0NsQvr39aFSj09v36aDaURPnastK4inEQjiwuqaSwXnU/66AuE8ssbGMin4IQfpbvSyxUTbJ39T&#10;f/SlCCHsElRQed8mUrqiIoNualviwF1tZ9AH2JVSd/gM4aaRsyh6kwZrDg0VtpRVVNyOD6Pgsji0&#10;/CENf8X5fL243N7vWWyUmoyH/QaEp8H/i//cn1rBarkOc8Ob8ATk7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Px0OP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500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6OPrscAAADdAAAADwAAAGRycy9kb3ducmV2LnhtbESPQWvCQBSE7wX/w/KE3urGHFpNXYMR&#10;BFPwUFsKvT2yzyQ2+zZmt0n8912h4HGYmW+YVTqaRvTUudqygvksAkFcWF1zqeDzY/e0AOE8ssbG&#10;Mim4koN0PXlYYaLtwO/UH30pAoRdggoq79tESldUZNDNbEscvJPtDPogu1LqDocAN42Mo+hZGqw5&#10;LFTY0rai4uf4axRk17evg/X5ZX/6Pl/yLItzPBulHqfj5hWEp9Hfw//tvVaweFku4fYmPAG5/g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Ho4+uxwAAAN0AAAAPAAAAAAAA&#10;AAAAAAAAAKECAABkcnMvZG93bnJldi54bWxQSwUGAAAAAAQABAD5AAAAlQMAAAAA&#10;" strokecolor="#2f5496 [2408]" strokeweight="1.5pt"/>
            <v:shape id="AutoShape 37" o:spid="_x0000_s500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Ccn4sMAAADdAAAADwAAAGRycy9kb3ducmV2LnhtbERPTWvCQBC9C/0Pywi9mY0eSkizihEK&#10;SaEHrRS8DdkxiWZnY3Yb47/vHoQeH+8720ymEyMNrrWsYBnFIIgrq1uuFRy/PxYJCOeRNXaWScGD&#10;HGzWL7MMU23vvKfx4GsRQtilqKDxvk+ldFVDBl1ke+LAne1g0Ac41FIPeA/hppOrOH6TBlsODQ32&#10;tGuouh5+jYL88fnzZX15K86ny63M81WJF6PU63zavoPwNPl/8dNdaAVJEof94U14AnL9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gnJ+LDAAAA3QAAAA8AAAAAAAAAAAAA&#10;AAAAoQIAAGRycy9kb3ducmV2LnhtbFBLBQYAAAAABAAEAPkAAACRAwAAAAA=&#10;" strokecolor="#2f5496 [2408]" strokeweight="1.5pt"/>
          </v:group>
        </w:pict>
      </w:r>
      <w:r w:rsidR="000A2974" w:rsidRPr="00421A38">
        <w:rPr>
          <w:rFonts w:ascii="ALFABET98" w:hAnsi="ALFABET98"/>
          <w:color w:val="A6A6A6" w:themeColor="background1" w:themeShade="A6"/>
          <w:sz w:val="72"/>
          <w:szCs w:val="72"/>
        </w:rPr>
        <w:t xml:space="preserve">İ     İ     İ     İ     İ     İ     İ     </w:t>
      </w:r>
    </w:p>
    <w:p w:rsidR="000A2974" w:rsidRPr="00421A38" w:rsidRDefault="00443F71" w:rsidP="000A2974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998" style="position:absolute;margin-left:-16.1pt;margin-top:9.4pt;width:521.25pt;height:36.85pt;z-index:-25160089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Da&#10;rAaXEgQAAPEPAAAOAAAAAAAAAAAAAAAAAC4CAABkcnMvZTJvRG9jLnhtbFBLAQItABQABgAIAAAA&#10;IQBYKw9o4AAAAAoBAAAPAAAAAAAAAAAAAAAAAGwGAABkcnMvZG93bnJldi54bWxQSwUGAAAAAAQA&#10;BADzAAAAeQcAAAAA&#10;">
            <v:group id="Group 33" o:spid="_x0000_s500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kNecrFAAAA3QAA&#10;AA8AAAAAAAAAAAAAAAAAqgIAAGRycy9kb3ducmV2LnhtbFBLBQYAAAAABAAEAPoAAACcAwAAAAA=&#10;">
              <v:rect id="Rectangle 34" o:spid="_x0000_s500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G368UA&#10;AADdAAAADwAAAGRycy9kb3ducmV2LnhtbESPQWvCQBSE7wX/w/KE3upGBQmpq1Stxas2Enp7ZF+z&#10;odm3Ibs18d+7guBxmJlvmOV6sI24UOdrxwqmkwQEcel0zZWC/Hv/loLwAVlj45gUXMnDejV6WWKm&#10;Xc9HupxCJSKEfYYKTAhtJqUvDVn0E9cSR+/XdRZDlF0ldYd9hNtGzpJkIS3WHBcMtrQ1VP6d/q2C&#10;eVV8miLf+dxOi8XX+Xre9D97pV7Hw8c7iEBDeIYf7YNWkKbJHO5v4hOQq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wkbfrxQAAAN0AAAAPAAAAAAAAAAAAAAAAAJgCAABkcnMv&#10;ZG93bnJldi54bWxQSwUGAAAAAAQABAD1AAAAigMAAAAA&#10;" strokecolor="#2f5496 [2408]" strokeweight="1.5pt">
                <v:fill opacity="0"/>
              </v:rect>
              <v:rect id="Rectangle 35" o:spid="_x0000_s500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ALbN8QA&#10;AADdAAAADwAAAGRycy9kb3ducmV2LnhtbESPQWvCQBSE74X+h+UJvTWblFhidJWiWD1W29wf2WcS&#10;zL5Ns2uM/94tFDwOM/MNs1iNphUD9a6xrCCJYhDEpdUNVwp+vrevGQjnkTW2lknBjRysls9PC8y1&#10;vfKBhqOvRICwy1FB7X2XS+nKmgy6yHbEwTvZ3qAPsq+k7vEa4KaVb3H8Lg02HBZq7GhdU3k+XoyC&#10;YrrpeCcNfyXbdDYtzp+/68Qo9TIZP+YgPI3+Ef5v77WCLItT+HsTnoBc3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wC2zf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500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FCEesYAAADdAAAADwAAAGRycy9kb3ducmV2LnhtbESPT4vCMBTE74LfIbwFb5quoJSuUbaC&#10;YBf24B+EvT2aZ1u3ealN1PrtjSB4HGbmN8xs0ZlaXKl1lWUFn6MIBHFudcWFgv1uNYxBOI+ssbZM&#10;Cu7kYDHv92aYaHvjDV23vhABwi5BBaX3TSKly0sy6Ea2IQ7e0bYGfZBtIXWLtwA3tRxH0VQarDgs&#10;lNjQsqT8f3sxCtL7z+HX+uy8Pv6dzlmajjM8GaUGH933FwhPnX+HX+21VhDH0QSeb8ITkPMH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hQhHrGAAAA3QAAAA8AAAAAAAAA&#10;AAAAAAAAoQIAAGRycy9kb3ducmV2LnhtbFBLBQYAAAAABAAEAPkAAACUAwAAAAA=&#10;" strokecolor="#2f5496 [2408]" strokeweight="1.5pt"/>
            <v:shape id="AutoShape 37" o:spid="_x0000_s499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IIaDcUAAADdAAAADwAAAGRycy9kb3ducmV2LnhtbESPT4vCMBTE7wt+h/AEb2uqBynVKFYQ&#10;7IIH/yB4ezTPttq81Car9dubhQWPw8z8hpktOlOLB7WusqxgNIxAEOdWV1woOB7W3zEI55E11pZJ&#10;wYscLOa9rxkm2j55R4+9L0SAsEtQQel9k0jp8pIMuqFtiIN3sa1BH2RbSN3iM8BNLcdRNJEGKw4L&#10;JTa0Kim/7X+NgvT1c9pan903l/P1nqXpOMOrUWrQ75ZTEJ46/wn/tzdaQRxHE/h7E56AnL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IIaDcUAAADdAAAADwAAAAAAAAAA&#10;AAAAAAChAgAAZHJzL2Rvd25yZXYueG1sUEsFBgAAAAAEAAQA+QAAAJMDAAAAAA==&#10;" strokecolor="#2f5496 [2408]" strokeweight="1.5pt"/>
          </v:group>
        </w:pict>
      </w:r>
      <w:r w:rsidR="000A2974" w:rsidRPr="00421A38">
        <w:rPr>
          <w:rFonts w:ascii="ALFABET98" w:hAnsi="ALFABET98"/>
          <w:color w:val="A6A6A6" w:themeColor="background1" w:themeShade="A6"/>
          <w:sz w:val="72"/>
          <w:szCs w:val="72"/>
        </w:rPr>
        <w:t xml:space="preserve">İ     İ     İ     İ     İ     İ     İ     </w:t>
      </w:r>
      <w:r w:rsidR="000A2974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0A2974" w:rsidRPr="009E083E" w:rsidRDefault="000A2974" w:rsidP="000A2974">
      <w:pPr>
        <w:spacing w:line="240" w:lineRule="auto"/>
        <w:rPr>
          <w:rFonts w:ascii="ALFABET98" w:hAnsi="ALFABET98"/>
          <w:sz w:val="36"/>
          <w:szCs w:val="36"/>
        </w:rPr>
      </w:pPr>
      <w:r w:rsidRPr="009E083E">
        <w:rPr>
          <w:rFonts w:ascii="ALFABET98" w:hAnsi="ALFABET98"/>
          <w:sz w:val="72"/>
          <w:szCs w:val="72"/>
        </w:rPr>
        <w:t xml:space="preserve"> </w:t>
      </w:r>
      <w:r w:rsidRPr="009E083E">
        <w:rPr>
          <w:rFonts w:ascii="ALFABET98" w:hAnsi="ALFABET98"/>
          <w:sz w:val="36"/>
          <w:szCs w:val="36"/>
        </w:rPr>
        <w:t xml:space="preserve">   </w:t>
      </w:r>
      <w:r w:rsidR="006569E8">
        <w:rPr>
          <w:rFonts w:ascii="ALFABET98" w:hAnsi="ALFABET98"/>
          <w:sz w:val="36"/>
          <w:szCs w:val="36"/>
        </w:rPr>
        <w:t xml:space="preserve">                              </w:t>
      </w:r>
      <w:r>
        <w:rPr>
          <w:rFonts w:ascii="ALFABET98" w:hAnsi="ALFABET98"/>
          <w:sz w:val="36"/>
          <w:szCs w:val="36"/>
        </w:rPr>
        <w:t>4</w:t>
      </w:r>
    </w:p>
    <w:p w:rsidR="000A2974" w:rsidRDefault="000A2974" w:rsidP="000A2974">
      <w:pPr>
        <w:spacing w:line="240" w:lineRule="auto"/>
        <w:rPr>
          <w:rFonts w:ascii="ALFABET98" w:hAnsi="ALFABET98"/>
          <w:sz w:val="72"/>
          <w:szCs w:val="72"/>
        </w:rPr>
      </w:pPr>
      <w:r w:rsidRPr="009E083E">
        <w:rPr>
          <w:rFonts w:ascii="ALFABET98" w:hAnsi="ALFABET98"/>
          <w:sz w:val="36"/>
          <w:szCs w:val="36"/>
        </w:rPr>
        <w:t>Sayın veli</w:t>
      </w:r>
      <w:r>
        <w:rPr>
          <w:rFonts w:ascii="ALFABET98" w:hAnsi="ALFABET98"/>
          <w:sz w:val="36"/>
          <w:szCs w:val="36"/>
        </w:rPr>
        <w:t>m, İ harfinin üzerinden geçiniz</w:t>
      </w:r>
      <w:r w:rsidRPr="009E083E">
        <w:rPr>
          <w:rFonts w:ascii="ALFABET98" w:hAnsi="ALFABET98"/>
          <w:sz w:val="36"/>
          <w:szCs w:val="36"/>
        </w:rPr>
        <w:t>.</w:t>
      </w:r>
      <w:r w:rsidRPr="009E083E">
        <w:rPr>
          <w:rFonts w:ascii="ALFABET98" w:hAnsi="ALFABET98"/>
          <w:sz w:val="72"/>
          <w:szCs w:val="72"/>
        </w:rPr>
        <w:t xml:space="preserve">  </w:t>
      </w:r>
    </w:p>
    <w:p w:rsidR="000A2974" w:rsidRPr="00421A38" w:rsidRDefault="000A2974" w:rsidP="000A2974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9E083E">
        <w:rPr>
          <w:rFonts w:ascii="ALFABET98" w:hAnsi="ALFABET98"/>
          <w:sz w:val="72"/>
          <w:szCs w:val="72"/>
        </w:rPr>
        <w:t xml:space="preserve"> </w:t>
      </w:r>
      <w:r w:rsidR="00443F71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992" style="position:absolute;margin-left:-16.1pt;margin-top:9.4pt;width:521.25pt;height:36.85pt;z-index:-251599872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WgWeIxYEAADxDwAADgAAAAAAAAAAAAAAAAAuAgAAZHJzL2Uyb0RvYy54bWxQSwECLQAUAAYA&#10;CAAAACEAWCsPaOAAAAAKAQAADwAAAAAAAAAAAAAAAABwBgAAZHJzL2Rvd25yZXYueG1sUEsFBgAA&#10;AAAEAAQA8wAAAH0HAAAAAA==&#10;">
            <v:group id="Group 33" o:spid="_x0000_s499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OVOIMQAAADdAAAA&#10;DwAAAAAAAAAAAAAAAACqAgAAZHJzL2Rvd25yZXYueG1sUEsFBgAAAAAEAAQA+gAAAJsDAAAAAA==&#10;">
              <v:rect id="Rectangle 34" o:spid="_x0000_s499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mAAcUA&#10;AADdAAAADwAAAGRycy9kb3ducmV2LnhtbESPQWvCQBSE74L/YXlCb7qxBYmpq1SrpVdtJHh7ZF+z&#10;odm3Ibua+O+7BaHHYWa+YVabwTbiRp2vHSuYzxIQxKXTNVcK8q/DNAXhA7LGxjEpuJOHzXo8WmGm&#10;Xc9Hup1CJSKEfYYKTAhtJqUvDVn0M9cSR+/bdRZDlF0ldYd9hNtGPifJQlqsOS4YbGlnqPw5Xa2C&#10;l6rYmyJ/97mdF4uP8/287S8HpZ4mw9sriEBD+A8/2p9aQZomS/h7E5+AXP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eYABxQAAAN0AAAAPAAAAAAAAAAAAAAAAAJgCAABkcnMv&#10;ZG93bnJldi54bWxQSwUGAAAAAAQABAD1AAAAigMAAAAA&#10;" strokecolor="#2f5496 [2408]" strokeweight="1.5pt">
                <v:fill opacity="0"/>
              </v:rect>
              <v:rect id="Rectangle 35" o:spid="_x0000_s499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uBL6cEA&#10;AADdAAAADwAAAGRycy9kb3ducmV2LnhtbERPTW+CQBC9N/E/bMakt7JgtEF0JQZj7bGlep+wIxDZ&#10;WWRXxX/fPTTp8eV9r/PRdOJOg2stK0iiGARxZXXLtYLjz/4tBeE8ssbOMil4koN8M3lZY6btg7/p&#10;XvpahBB2GSpovO8zKV3VkEEX2Z44cGc7GPQBDrXUAz5CuOnkLI7fpcGWQ0ODPRUNVZfyZhScFrue&#10;D9LwV7KfLxeny8e1SIxSr9NxuwLhafT/4j/3p1aQpknYH96EJyA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bgS+n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499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rIUpMUAAADdAAAADwAAAGRycy9kb3ducmV2LnhtbESPQYvCMBSE74L/ITzBm6b1IKUaZSss&#10;WMHDuiLs7dE822rzUpus1n+/EYQ9DjPzDbNc96YRd+pcbVlBPI1AEBdW11wqOH5/ThIQziNrbCyT&#10;gic5WK+GgyWm2j74i+4HX4oAYZeigsr7NpXSFRUZdFPbEgfvbDuDPsiulLrDR4CbRs6iaC4N1hwW&#10;KmxpU1FxPfwaBdlzd9pbn9+255/LLc+yWY4Xo9R41H8sQHjq/X/43d5qBUkSx/B6E56AXP0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rIUpMUAAADdAAAADwAAAAAAAAAA&#10;AAAAAAChAgAAZHJzL2Rvd25yZXYueG1sUEsFBgAAAAAEAAQA+QAAAJMDAAAAAA==&#10;" strokecolor="#2f5496 [2408]" strokeweight="1.5pt"/>
            <v:shape id="AutoShape 37" o:spid="_x0000_s499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mCK08UAAADdAAAADwAAAGRycy9kb3ducmV2LnhtbESPQYvCMBSE74L/ITzBm6b2IKUaZSss&#10;WMHDuiLs7dE822rzUpus1n+/EYQ9DjPzDbNc96YRd+pcbVnBbBqBIC6srrlUcPz+nCQgnEfW2Fgm&#10;BU9ysF4NB0tMtX3wF90PvhQBwi5FBZX3bSqlKyoy6Ka2JQ7e2XYGfZBdKXWHjwA3jYyjaC4N1hwW&#10;KmxpU1FxPfwaBdlzd9pbn9+255/LLc+yOMeLUWo86j8WIDz1/j/8bm+1giSZxfB6E56AXP0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0mCK08UAAADdAAAADwAAAAAAAAAA&#10;AAAAAAChAgAAZHJzL2Rvd25yZXYueG1sUEsFBgAAAAAEAAQA+QAAAJMDAAAAAA==&#10;" strokecolor="#2f5496 [2408]" strokeweight="1.5pt"/>
          </v:group>
        </w:pict>
      </w:r>
      <w:r w:rsidRPr="00421A38">
        <w:rPr>
          <w:rFonts w:ascii="ALFABET98" w:hAnsi="ALFABET98"/>
          <w:color w:val="A6A6A6" w:themeColor="background1" w:themeShade="A6"/>
          <w:sz w:val="72"/>
          <w:szCs w:val="72"/>
        </w:rPr>
        <w:t xml:space="preserve">İ     </w:t>
      </w:r>
      <w:r>
        <w:rPr>
          <w:rFonts w:ascii="ALFABET98" w:hAnsi="ALFABET98"/>
          <w:color w:val="A6A6A6" w:themeColor="background1" w:themeShade="A6"/>
          <w:sz w:val="72"/>
          <w:szCs w:val="72"/>
        </w:rPr>
        <w:t xml:space="preserve">İ     İ     İ     İ     İ     </w:t>
      </w:r>
      <w:r w:rsidRPr="00421A38">
        <w:rPr>
          <w:rFonts w:ascii="ALFABET98" w:hAnsi="ALFABET98"/>
          <w:color w:val="A6A6A6" w:themeColor="background1" w:themeShade="A6"/>
          <w:sz w:val="72"/>
          <w:szCs w:val="72"/>
        </w:rPr>
        <w:t xml:space="preserve">    </w:t>
      </w:r>
    </w:p>
    <w:p w:rsidR="000A2974" w:rsidRPr="00421A38" w:rsidRDefault="00443F71" w:rsidP="000A2974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986" style="position:absolute;margin-left:-16.1pt;margin-top:9.4pt;width:521.25pt;height:36.85pt;z-index:-25159884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A+j5/hYEAADxDwAADgAAAAAAAAAAAAAAAAAuAgAAZHJzL2Uyb0RvYy54bWxQSwECLQAUAAYA&#10;CAAAACEAWCsPaOAAAAAKAQAADwAAAAAAAAAAAAAAAABwBgAAZHJzL2Rvd25yZXYueG1sUEsFBgAA&#10;AAAEAAQA8wAAAH0HAAAAAA==&#10;">
            <v:group id="Group 33" o:spid="_x0000_s498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zHHS+McAAADd&#10;AAAADwAAAAAAAAAAAAAAAACqAgAAZHJzL2Rvd25yZXYueG1sUEsFBgAAAAAEAAQA+gAAAJ4DAAAA&#10;AA==&#10;">
              <v:rect id="Rectangle 34" o:spid="_x0000_s499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e0c2cUA&#10;AADdAAAADwAAAGRycy9kb3ducmV2LnhtbESPQWvCQBSE7wX/w/KE3uomlUqIrqKtll5rI8HbI/vM&#10;BrNvQ3Zr4r/vFgo9DjPzDbPajLYVN+p941hBOktAEFdON1wrKL4OTxkIH5A1to5JwZ08bNaThxXm&#10;2g38SbdjqEWEsM9RgQmhy6X0lSGLfuY64uhdXG8xRNnXUvc4RLht5XOSLKTFhuOCwY5eDVXX47dV&#10;MK/LvSmLN1/YtFy8n+6n3XA+KPU4HbdLEIHG8B/+a39oBVmWvsDvm/gE5Po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7RzZxQAAAN0AAAAPAAAAAAAAAAAAAAAAAJgCAABkcnMv&#10;ZG93bnJldi54bWxQSwUGAAAAAAQABAD1AAAAigMAAAAA&#10;" strokecolor="#2f5496 [2408]" strokeweight="1.5pt">
                <v:fill opacity="0"/>
              </v:rect>
              <v:rect id="Rectangle 35" o:spid="_x0000_s499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kV2BsQA&#10;AADdAAAADwAAAGRycy9kb3ducmV2LnhtbESPQWvCQBSE7wX/w/KE3ppNSpUYXUUUa49t2twf2WcS&#10;zL5Ns2uS/nu3UOhxmJlvmM1uMq0YqHeNZQVJFIMgLq1uuFLw9Xl6SkE4j6yxtUwKfsjBbjt72GCm&#10;7cgfNOS+EgHCLkMFtfddJqUrazLoItsRB+9ie4M+yL6SuscxwE0rn+N4KQ02HBZq7OhQU3nNb0ZB&#10;sTh2fJaG35PTy2pRXF+/D4lR6nE+7dcgPE3+P/zXftMK0jRZwu+b8ATk9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ZFdgb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498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hcpS8cAAADdAAAADwAAAGRycy9kb3ducmV2LnhtbESPT2vCQBTE74V+h+UJvekmHmqIbsQU&#10;CqbQQ20p9PbIvvzR7Nsku9X47d2C0OMwM79hNtvJdOJMo2stK4gXEQji0uqWawVfn6/zBITzyBo7&#10;y6TgSg622ePDBlNtL/xB54OvRYCwS1FB432fSunKhgy6he2Jg1fZ0aAPcqylHvES4KaTyyh6lgZb&#10;DgsN9vTSUHk6/BoF+fXt+936YthXP8ehyPNlgUej1NNs2q1BeJr8f/je3msFSRKv4O9NeAIyu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CFylLxwAAAN0AAAAPAAAAAAAA&#10;AAAAAAAAAKECAABkcnMvZG93bnJldi54bWxQSwUGAAAAAAQABAD5AAAAlQMAAAAA&#10;" strokecolor="#2f5496 [2408]" strokeweight="1.5pt"/>
            <v:shape id="AutoShape 37" o:spid="_x0000_s498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4i9OcMAAADdAAAADwAAAGRycy9kb3ducmV2LnhtbERPy2rCQBTdF/yH4Qrd1YkuSoiOYgTB&#10;FLpoLAV3l8w1iWbuxMw0j7/vLAouD+e92Y2mET11rrasYLmIQBAXVtdcKvg+H99iEM4ja2wsk4KJ&#10;HOy2s5cNJtoO/EV97ksRQtglqKDyvk2kdEVFBt3CtsSBu9rOoA+wK6XucAjhppGrKHqXBmsODRW2&#10;dKiouOe/RkE6ffx8Wp89TtfL7ZGl6SrDm1HqdT7u1yA8jf4p/neftII4Xoa54U14AnL7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OIvTnDAAAA3QAAAA8AAAAAAAAAAAAA&#10;AAAAoQIAAGRycy9kb3ducmV2LnhtbFBLBQYAAAAABAAEAPkAAACRAwAAAAA=&#10;" strokecolor="#2f5496 [2408]" strokeweight="1.5pt"/>
          </v:group>
        </w:pict>
      </w:r>
      <w:r w:rsidR="000A2974" w:rsidRPr="00421A38">
        <w:rPr>
          <w:rFonts w:ascii="ALFABET98" w:hAnsi="ALFABET98"/>
          <w:color w:val="A6A6A6" w:themeColor="background1" w:themeShade="A6"/>
          <w:sz w:val="72"/>
          <w:szCs w:val="72"/>
        </w:rPr>
        <w:t xml:space="preserve">İ     İ     İ     İ     </w:t>
      </w:r>
    </w:p>
    <w:p w:rsidR="000A2974" w:rsidRPr="00421A38" w:rsidRDefault="00443F71" w:rsidP="000A2974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980" style="position:absolute;margin-left:-16.1pt;margin-top:9.4pt;width:521.25pt;height:36.85pt;z-index:-25159782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">
            <v:group id="Group 33" o:spid="_x0000_s498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9Jh5GwwAAAN0AAAAP&#10;AAAAAAAAAAAAAAAAAKoCAABkcnMvZG93bnJldi54bWxQSwUGAAAAAAQABAD6AAAAmgMAAAAA&#10;">
              <v:rect id="Rectangle 34" o:spid="_x0000_s498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LrQZ8UA&#10;AADdAAAADwAAAGRycy9kb3ducmV2LnhtbESPQWvCQBSE7wX/w/KE3uomChJSV1FbS6/aSOjtkX3N&#10;BrNvQ3Y18d93hUKPw8x8w6w2o23FjXrfOFaQzhIQxJXTDdcKiq/DSwbCB2SNrWNScCcPm/XkaYW5&#10;dgMf6XYKtYgQ9jkqMCF0uZS+MmTRz1xHHL0f11sMUfa11D0OEW5bOU+SpbTYcFww2NHeUHU5Xa2C&#10;RV2+m7J484VNy+XH+X7eDd8HpZ6n4/YVRKAx/If/2p9aQZbNU3i8iU9Ar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utBnxQAAAN0AAAAPAAAAAAAAAAAAAAAAAJgCAABkcnMv&#10;ZG93bnJldi54bWxQSwUGAAAAAAQABAD1AAAAigMAAAAA&#10;" strokecolor="#2f5496 [2408]" strokeweight="1.5pt">
                <v:fill opacity="0"/>
              </v:rect>
              <v:rect id="Rectangle 35" o:spid="_x0000_s498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xK6uMQA&#10;AADdAAAADwAAAGRycy9kb3ducmV2LnhtbESPQWvCQBSE70L/w/IKvekmoZEYXUNJsfZobb0/sq9J&#10;MPs2zW5N/PddQehxmJlvmE0xmU5caHCtZQXxIgJBXFndcq3g63M3z0A4j6yxs0wKruSg2D7MNphr&#10;O/IHXY6+FgHCLkcFjfd9LqWrGjLoFrYnDt63HQz6IIda6gHHADedTKJoKQ22HBYa7KlsqDoff42C&#10;U/ra814aPsS751V6Or/9lLFR6ulxelmD8DT5//C9/a4VZFmSwO1NeAJy+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cSurj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498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0Dl9cYAAADdAAAADwAAAGRycy9kb3ducmV2LnhtbESPQWvCQBSE7wX/w/IEb3VjhBJSVzGC&#10;YAQPain09sg+k2j2bcyuGv99Vyj0OMzMN8xs0ZtG3KlztWUFk3EEgriwuuZSwddx/Z6AcB5ZY2OZ&#10;FDzJwWI+eJthqu2D93Q/+FIECLsUFVTet6mUrqjIoBvbljh4J9sZ9EF2pdQdPgLcNDKOog9psOaw&#10;UGFLq4qKy+FmFGTP7ffO+vy6Of2cr3mWxTmejVKjYb/8BOGp9//hv/ZGK0iSeAqvN+EJyPk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NA5fXGAAAA3QAAAA8AAAAAAAAA&#10;AAAAAAAAoQIAAGRycy9kb3ducmV2LnhtbFBLBQYAAAAABAAEAPkAAACUAwAAAAA=&#10;" strokecolor="#2f5496 [2408]" strokeweight="1.5pt"/>
            <v:shape id="AutoShape 37" o:spid="_x0000_s498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Kl9gcYAAADdAAAADwAAAGRycy9kb3ducmV2LnhtbESPQWvCQBSE7wX/w/IEb3VjkBJSVzGC&#10;YAQPain09sg+k2j2bcyuGv99Vyj0OMzMN8xs0ZtG3KlztWUFk3EEgriwuuZSwddx/Z6AcB5ZY2OZ&#10;FDzJwWI+eJthqu2D93Q/+FIECLsUFVTet6mUrqjIoBvbljh4J9sZ9EF2pdQdPgLcNDKOog9psOaw&#10;UGFLq4qKy+FmFGTP7ffO+vy6Of2cr3mWxTmejVKjYb/8BOGp9//hv/ZGK0iSeAqvN+EJyPk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ypfYHGAAAA3QAAAA8AAAAAAAAA&#10;AAAAAAAAoQIAAGRycy9kb3ducmV2LnhtbFBLBQYAAAAABAAEAPkAAACUAwAAAAA=&#10;" strokecolor="#2f5496 [2408]" strokeweight="1.5pt"/>
          </v:group>
        </w:pict>
      </w:r>
      <w:r w:rsidR="000A2974" w:rsidRPr="00421A38">
        <w:rPr>
          <w:rFonts w:ascii="ALFABET98" w:hAnsi="ALFABET98"/>
          <w:color w:val="A6A6A6" w:themeColor="background1" w:themeShade="A6"/>
          <w:sz w:val="72"/>
          <w:szCs w:val="72"/>
        </w:rPr>
        <w:t xml:space="preserve">İ     İ     İ     </w:t>
      </w:r>
    </w:p>
    <w:p w:rsidR="000A2974" w:rsidRPr="00421A38" w:rsidRDefault="00443F71" w:rsidP="000A2974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974" style="position:absolute;margin-left:-16.1pt;margin-top:9.4pt;width:521.25pt;height:36.85pt;z-index:-25159680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HWvk5kXBAAA8Q8AAA4AAAAAAAAAAAAAAAAALgIAAGRycy9lMm9Eb2MueG1sUEsBAi0AFAAG&#10;AAgAAAAhAFgrD2jgAAAACgEAAA8AAAAAAAAAAAAAAAAAcQYAAGRycy9kb3ducmV2LnhtbFBLBQYA&#10;AAAABAAEAPMAAAB+BwAAAAA=&#10;">
            <v:group id="Group 33" o:spid="_x0000_s497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2DI6nFAAAA3QAA&#10;AA8AAAAAAAAAAAAAAAAAqgIAAGRycy9kb3ducmV2LnhtbFBLBQYAAAAABAAEAPoAAACcAwAAAAA=&#10;">
              <v:rect id="Rectangle 34" o:spid="_x0000_s497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B/tiMUA&#10;AADdAAAADwAAAGRycy9kb3ducmV2LnhtbESPT2vCQBTE7wW/w/KE3upGCxqiq9g/ll61kdDbI/vM&#10;BrNvQ3Zr4rfvCoLHYWZ+w6w2g23EhTpfO1YwnSQgiEuna64U5D+7lxSED8gaG8ek4EoeNuvR0woz&#10;7Xre0+UQKhEh7DNUYEJoMyl9aciin7iWOHon11kMUXaV1B32EW4bOUuSubRYc1ww2NK7ofJ8+LMK&#10;Xqvi0xT5h8/ttJh/Ha/Ht/53p9TzeNguQQQawiN8b39rBWk6W8DtTXwCcv0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H+2IxQAAAN0AAAAPAAAAAAAAAAAAAAAAAJgCAABkcnMv&#10;ZG93bnJldi54bWxQSwUGAAAAAAQABAD1AAAAigMAAAAA&#10;" strokecolor="#2f5496 [2408]" strokeweight="1.5pt">
                <v:fill opacity="0"/>
              </v:rect>
              <v:rect id="Rectangle 35" o:spid="_x0000_s497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vqNUsAA&#10;AADdAAAADwAAAGRycy9kb3ducmV2LnhtbERPy4rCMBTdD/gP4QruxrQyDrWaiijqLMfX/tJc29Lm&#10;pjYZrX8/WQguD+e9WPamEXfqXGVZQTyOQBDnVldcKDiftp8JCOeRNTaWScGTHCyzwccCU20ffKD7&#10;0RcihLBLUUHpfZtK6fKSDLqxbYkDd7WdQR9gV0jd4SOEm0ZOouhbGqw4NJTY0rqkvD7+GQWX6abl&#10;vTT8G2+/ZtNLvbutY6PUaNiv5iA89f4tfrl/tIIkmYS54U14AjL7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1vqNUs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497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qjSH8YAAADdAAAADwAAAGRycy9kb3ducmV2LnhtbESPQWvCQBSE7wX/w/IEb3VjDpKmrmIE&#10;wQgeqqXQ2yP7TKLZtzG7avz3XUHocZiZb5jZojeNuFHnassKJuMIBHFhdc2lgu/D+j0B4TyyxsYy&#10;KXiQg8V88DbDVNs7f9Ft70sRIOxSVFB536ZSuqIig25sW+LgHW1n0AfZlVJ3eA9w08g4iqbSYM1h&#10;ocKWVhUV5/3VKMge25+d9fllc/w9XfIsi3M8GaVGw375CcJT7//Dr/ZGK0iS+AOeb8ITkP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Ko0h/GAAAA3QAAAA8AAAAAAAAA&#10;AAAAAAAAoQIAAGRycy9kb3ducmV2LnhtbFBLBQYAAAAABAAEAPkAAACUAwAAAAA=&#10;" strokecolor="#2f5496 [2408]" strokeweight="1.5pt"/>
            <v:shape id="AutoShape 37" o:spid="_x0000_s497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kvtX8IAAADdAAAADwAAAGRycy9kb3ducmV2LnhtbERPTYvCMBC9L/gfwgje1lQFKdUoVhCs&#10;4GHdRfA2NGNbbSa1iVr//eYgeHy87/myM7V4UOsqywpGwwgEcW51xYWCv9/NdwzCeWSNtWVS8CIH&#10;y0Xva46Jtk/+ocfBFyKEsEtQQel9k0jp8pIMuqFtiAN3tq1BH2BbSN3iM4SbWo6jaCoNVhwaSmxo&#10;XVJ+PdyNgvS1O+6tz27b8+lyy9J0nOHFKDXod6sZCE+d/4jf7q1WEMeTsD+8CU9ALv4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BkvtX8IAAADdAAAADwAAAAAAAAAAAAAA&#10;AAChAgAAZHJzL2Rvd25yZXYueG1sUEsFBgAAAAAEAAQA+QAAAJADAAAAAA==&#10;" strokecolor="#2f5496 [2408]" strokeweight="1.5pt"/>
          </v:group>
        </w:pict>
      </w:r>
      <w:r w:rsidR="000A2974" w:rsidRPr="00421A38">
        <w:rPr>
          <w:rFonts w:ascii="ALFABET98" w:hAnsi="ALFABET98"/>
          <w:color w:val="A6A6A6" w:themeColor="background1" w:themeShade="A6"/>
          <w:sz w:val="72"/>
          <w:szCs w:val="72"/>
        </w:rPr>
        <w:t xml:space="preserve">İ </w:t>
      </w:r>
      <w:r w:rsidR="000A2974">
        <w:rPr>
          <w:rFonts w:ascii="ALFABET98" w:hAnsi="ALFABET98"/>
          <w:color w:val="A6A6A6" w:themeColor="background1" w:themeShade="A6"/>
          <w:sz w:val="72"/>
          <w:szCs w:val="72"/>
        </w:rPr>
        <w:t xml:space="preserve">    İ</w:t>
      </w:r>
      <w:r w:rsidR="000A2974" w:rsidRPr="00421A38">
        <w:rPr>
          <w:rFonts w:ascii="ALFABET98" w:hAnsi="ALFABET98"/>
          <w:color w:val="A6A6A6" w:themeColor="background1" w:themeShade="A6"/>
          <w:sz w:val="72"/>
          <w:szCs w:val="72"/>
        </w:rPr>
        <w:t xml:space="preserve">    </w:t>
      </w:r>
    </w:p>
    <w:p w:rsidR="000A2974" w:rsidRPr="00421A38" w:rsidRDefault="00443F71" w:rsidP="000A2974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968" style="position:absolute;margin-left:-16.1pt;margin-top:9.4pt;width:521.25pt;height:36.85pt;z-index:-25159577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">
            <v:group id="Group 33" o:spid="_x0000_s497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dhs3fFAAAA3QAA&#10;AA8AAAAAAAAAAAAAAAAAqgIAAGRycy9kb3ducmV2LnhtbFBLBQYAAAAABAAEAPoAAACcAwAAAAA=&#10;">
              <v:rect id="Rectangle 34" o:spid="_x0000_s497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v19VsUA&#10;AADdAAAADwAAAGRycy9kb3ducmV2LnhtbESPQWvCQBSE74X+h+UVeqsbDUiIrmJrLV6rkdDbI/ua&#10;DWbfhuzWxH/vFgSPw8x8wyzXo23FhXrfOFYwnSQgiCunG64VFMfdWwbCB2SNrWNScCUP69Xz0xJz&#10;7Qb+pssh1CJC2OeowITQ5VL6ypBFP3EdcfR+XW8xRNnXUvc4RLht5SxJ5tJiw3HBYEcfhqrz4c8q&#10;SOvy05TF1hd2Ws6/TtfT+/CzU+r1ZdwsQAQawyN8b++1gixLU/h/E5+AXN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+/X1WxQAAAN0AAAAPAAAAAAAAAAAAAAAAAJgCAABkcnMv&#10;ZG93bnJldi54bWxQSwUGAAAAAAQABAD1AAAAigMAAAAA&#10;" strokecolor="#2f5496 [2408]" strokeweight="1.5pt">
                <v:fill opacity="0"/>
              </v:rect>
              <v:rect id="Rectangle 35" o:spid="_x0000_s497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m4RisMA&#10;AADdAAAADwAAAGRycy9kb3ducmV2LnhtbESPS2/CMBCE75X4D9YicStOykMhYBACAT3yvK/iJYmI&#10;12lsIPx7XKlSj6OZ+UYzW7SmEg9qXGlZQdyPQBBnVpecKzifNp8JCOeRNVaWScGLHCzmnY8Zpto+&#10;+UCPo89FgLBLUUHhfZ1K6bKCDLq+rYmDd7WNQR9kk0vd4DPATSW/omgsDZYcFgqsaVVQdjvejYLL&#10;aF3zThrex5vhZHS5bX9WsVGq122XUxCeWv8f/mt/awVJMhjC75vwBOT8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m4Ris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497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jxOx8cAAADdAAAADwAAAGRycy9kb3ducmV2LnhtbESPT2vCQBTE70K/w/IKvZlNlUpI3UhT&#10;EEzBQ7UUentkn/nT7NuY3Wr89m5B8DjMzG+Y5Wo0nTjR4BrLCp6jGARxaXXDlYKv/XqagHAeWWNn&#10;mRRcyMEqe5gsMdX2zJ902vlKBAi7FBXU3veplK6syaCLbE8cvIMdDPogh0rqAc8Bbjo5i+OFNNhw&#10;WKixp/eayt/dn1GQXz6+t9YXx83hpz0WeT4rsDVKPT2Ob68gPI3+Hr61N1pBksxf4P9NeAIyuw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WPE7HxwAAAN0AAAAPAAAAAAAA&#10;AAAAAAAAAKECAABkcnMvZG93bnJldi54bWxQSwUGAAAAAAQABAD5AAAAlQMAAAAA&#10;" strokecolor="#2f5496 [2408]" strokeweight="1.5pt"/>
            <v:shape id="AutoShape 37" o:spid="_x0000_s496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u7QsMYAAADdAAAADwAAAGRycy9kb3ducmV2LnhtbESPT4vCMBTE78J+h/AW9qapClKqUezC&#10;gl3w4B8W9vZonm21ealN1PrtjSB4HGbmN8xs0ZlaXKl1lWUFw0EEgji3uuJCwX73049BOI+ssbZM&#10;Cu7kYDH/6M0w0fbGG7pufSEChF2CCkrvm0RKl5dk0A1sQxy8g20N+iDbQuoWbwFuajmKook0WHFY&#10;KLGh75Ly0/ZiFKT337+19dl5dfg/nrM0HWV4NEp9fXbLKQhPnX+HX+2VVhDH4wk834QnIOcP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bu0LDGAAAA3QAAAA8AAAAAAAAA&#10;AAAAAAAAoQIAAGRycy9kb3ducmV2LnhtbFBLBQYAAAAABAAEAPkAAACUAwAAAAA=&#10;" strokecolor="#2f5496 [2408]" strokeweight="1.5pt"/>
          </v:group>
        </w:pict>
      </w:r>
      <w:r w:rsidR="000A2974" w:rsidRPr="00421A38">
        <w:rPr>
          <w:rFonts w:ascii="ALFABET98" w:hAnsi="ALFABET98"/>
          <w:color w:val="A6A6A6" w:themeColor="background1" w:themeShade="A6"/>
          <w:sz w:val="72"/>
          <w:szCs w:val="72"/>
        </w:rPr>
        <w:t xml:space="preserve">İ     İ     </w:t>
      </w:r>
    </w:p>
    <w:p w:rsidR="000A2974" w:rsidRPr="00421A38" w:rsidRDefault="00443F71" w:rsidP="000A2974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962" style="position:absolute;margin-left:-16.1pt;margin-top:9.4pt;width:521.25pt;height:36.85pt;z-index:-25159475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D1Jb8qFQQAAPEPAAAOAAAAAAAAAAAAAAAAAC4CAABkcnMvZTJvRG9jLnhtbFBLAQItABQABgAI&#10;AAAAIQBYKw9o4AAAAAoBAAAPAAAAAAAAAAAAAAAAAG8GAABkcnMvZG93bnJldi54bWxQSwUGAAAA&#10;AAQABADzAAAAfAcAAAAA&#10;">
            <v:group id="Group 33" o:spid="_x0000_s496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GiYSdwwAAAN0AAAAP&#10;AAAAAAAAAAAAAAAAAKoCAABkcnMvZG93bnJldi54bWxQSwUGAAAAAAQABAD6AAAAmgMAAAAA&#10;">
              <v:rect id="Rectangle 34" o:spid="_x0000_s496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xVKvMYA&#10;AADdAAAADwAAAGRycy9kb3ducmV2LnhtbESPQWvCQBSE74X+h+UVems2Kkiaukprq3itjYTeHtln&#10;Nph9G7JbE/+9KxQ8DjPzDbNYjbYVZ+p941jBJElBEFdON1wrKH42LxkIH5A1to5JwYU8rJaPDwvM&#10;tRv4m877UIsIYZ+jAhNCl0vpK0MWfeI64ugdXW8xRNnXUvc4RLht5TRN59Jiw3HBYEdrQ9Vp/2cV&#10;zOryy5TFpy/spJxvD5fDx/C7Uer5aXx/AxFoDPfwf3unFWTZ7BVub+ITkMs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xVKvMYAAADdAAAADwAAAAAAAAAAAAAAAACYAgAAZHJz&#10;L2Rvd25yZXYueG1sUEsFBgAAAAAEAAQA9QAAAIsDAAAAAA==&#10;" strokecolor="#2f5496 [2408]" strokeweight="1.5pt">
                <v:fill opacity="0"/>
              </v:rect>
              <v:rect id="Rectangle 35" o:spid="_x0000_s496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VNk9MEA&#10;AADdAAAADwAAAGRycy9kb3ducmV2LnhtbERPyU7DMBC9I/UfrKnEjTpBLUrTOlEVVOBIt/soniZR&#10;4nGwTRv+Hh+QOD69fVtOZhA3cr6zrCBdJCCIa6s7bhScT/unDIQPyBoHy6TghzyUxexhi7m2dz7Q&#10;7RgaEUPY56igDWHMpfR1Swb9wo7EkbtaZzBE6BqpHd5juBnkc5K8SIMdx4YWR6paqvvjt1FwWb2O&#10;/C4Nf6b75Xp16d++qtQo9TifdhsQgabwL/5zf2gFWbaM++Ob+ARk8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VTZPT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496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QE7uccAAADdAAAADwAAAGRycy9kb3ducmV2LnhtbESPT2vCQBTE74V+h+UJvekmUiREN2IK&#10;BVPoobYUentkX/5o9m2S3Wr89m5B6HGYmd8wm+1kOnGm0bWWFcSLCARxaXXLtYKvz9d5AsJ5ZI2d&#10;ZVJwJQfb7PFhg6m2F/6g88HXIkDYpaig8b5PpXRlQwbdwvbEwavsaNAHOdZSj3gJcNPJZRStpMGW&#10;w0KDPb00VJ4Ov0ZBfn37fre+GPbVz3Eo8nxZ4NEo9TSbdmsQnib/H76391pBkjzH8PcmPAGZ3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xATu5xwAAAN0AAAAPAAAAAAAA&#10;AAAAAAAAAKECAABkcnMvZG93bnJldi54bWxQSwUGAAAAAAQABAD5AAAAlQMAAAAA&#10;" strokecolor="#2f5496 [2408]" strokeweight="1.5pt"/>
            <v:shape id="AutoShape 37" o:spid="_x0000_s496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dOlzsYAAADdAAAADwAAAGRycy9kb3ducmV2LnhtbESPQWvCQBSE7wX/w/IEb3VjkBJSVzGC&#10;YAQPain09sg+k2j2bcyuGv99Vyj0OMzMN8xs0ZtG3KlztWUFk3EEgriwuuZSwddx/Z6AcB5ZY2OZ&#10;FDzJwWI+eJthqu2D93Q/+FIECLsUFVTet6mUrqjIoBvbljh4J9sZ9EF2pdQdPgLcNDKOog9psOaw&#10;UGFLq4qKy+FmFGTP7ffO+vy6Of2cr3mWxTmejVKjYb/8BOGp9//hv/ZGK0iSaQyvN+EJyPk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HTpc7GAAAA3QAAAA8AAAAAAAAA&#10;AAAAAAAAoQIAAGRycy9kb3ducmV2LnhtbFBLBQYAAAAABAAEAPkAAACUAwAAAAA=&#10;" strokecolor="#2f5496 [2408]" strokeweight="1.5pt"/>
          </v:group>
        </w:pict>
      </w:r>
      <w:r w:rsidR="000A2974" w:rsidRPr="00421A38">
        <w:rPr>
          <w:rFonts w:ascii="ALFABET98" w:hAnsi="ALFABET98"/>
          <w:color w:val="A6A6A6" w:themeColor="background1" w:themeShade="A6"/>
          <w:sz w:val="72"/>
          <w:szCs w:val="72"/>
        </w:rPr>
        <w:t xml:space="preserve">İ          </w:t>
      </w:r>
    </w:p>
    <w:p w:rsidR="000A2974" w:rsidRPr="00421A38" w:rsidRDefault="00443F71" w:rsidP="000A2974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lastRenderedPageBreak/>
        <w:pict>
          <v:group id="_x0000_s4956" style="position:absolute;margin-left:-16.1pt;margin-top:9.4pt;width:521.25pt;height:36.85pt;z-index:-25159372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BADBRZFQQAAPEPAAAOAAAAAAAAAAAAAAAAAC4CAABkcnMvZTJvRG9jLnhtbFBLAQItABQABgAI&#10;AAAAIQBYKw9o4AAAAAoBAAAPAAAAAAAAAAAAAAAAAG8GAABkcnMvZG93bnJldi54bWxQSwUGAAAA&#10;AAQABADzAAAAfAcAAAAA&#10;">
            <v:group id="Group 33" o:spid="_x0000_s495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38L95ccAAADd&#10;AAAADwAAAAAAAAAAAAAAAACqAgAAZHJzL2Rvd25yZXYueG1sUEsFBgAAAAAEAAQA+gAAAJ4DAAAA&#10;AA==&#10;">
              <v:rect id="Rectangle 34" o:spid="_x0000_s496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4zxMYA&#10;AADdAAAADwAAAGRycy9kb3ducmV2LnhtbESPQWvCQBSE74X+h+UVvNWNtpUQXaW1tXitjQRvj+wz&#10;G8y+DdnVxH/fFQoeh5n5hlmsBtuIC3W+dqxgMk5AEJdO11wpyH83zykIH5A1No5JwZU8rJaPDwvM&#10;tOv5hy67UIkIYZ+hAhNCm0npS0MW/di1xNE7us5iiLKrpO6wj3DbyGmSzKTFmuOCwZbWhsrT7mwV&#10;vFTFlynyT5/bSTH73l/3H/1ho9ToaXifgwg0hHv4v73VCtL09Q1ub+ITkM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l4zxMYAAADdAAAADwAAAAAAAAAAAAAAAACYAgAAZHJz&#10;L2Rvd25yZXYueG1sUEsFBgAAAAAEAAQA9QAAAIsDAAAAAA==&#10;" strokecolor="#2f5496 [2408]" strokeweight="1.5pt">
                <v:fill opacity="0"/>
              </v:rect>
              <v:rect id="Rectangle 35" o:spid="_x0000_s496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fZZG8MA&#10;AADdAAAADwAAAGRycy9kb3ducmV2LnhtbESPQYvCMBSE74L/ITzBm6YVlW41yqKoe3S76/3RPNti&#10;89JtotZ/bxYEj8PMfMMs152pxY1aV1lWEI8jEMS51RUXCn5/dqMEhPPIGmvLpOBBDtarfm+JqbZ3&#10;/qZb5gsRIOxSVFB636RSurwkg25sG+LgnW1r0AfZFlK3eA9wU8tJFM2lwYrDQokNbUrKL9nVKDjN&#10;tg0fpOFjvJt+zE6X/d8mNkoNB93nAoSnzr/Dr/aXVpAk0zn8vwlPQK6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fZZG8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495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aQGVscAAADdAAAADwAAAGRycy9kb3ducmV2LnhtbESPT2vCQBTE70K/w/IKvZlNRWpI3UhT&#10;EEzBQ7UUentkn/nT7NuY3Wr89m5B8DjMzG+Y5Wo0nTjR4BrLCp6jGARxaXXDlYKv/XqagHAeWWNn&#10;mRRcyMEqe5gsMdX2zJ902vlKBAi7FBXU3veplK6syaCLbE8cvIMdDPogh0rqAc8Bbjo5i+MXabDh&#10;sFBjT+81lb+7P6Mgv3x8b60vjpvDT3ss8nxWYGuUenoc315BeBr9PXxrb7SCJJkv4P9NeAIyuw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RpAZWxwAAAN0AAAAPAAAAAAAA&#10;AAAAAAAAAKECAABkcnMvZG93bnJldi54bWxQSwUGAAAAAAQABAD5AAAAlQMAAAAA&#10;" strokecolor="#2f5496 [2408]" strokeweight="1.5pt"/>
            <v:shape id="AutoShape 37" o:spid="_x0000_s495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DuSJMIAAADdAAAADwAAAGRycy9kb3ducmV2LnhtbERPTYvCMBC9L/gfwgje1lQRKdUoVhCs&#10;4GHdRfA2NGNbbSa1iVr//eYgeHy87/myM7V4UOsqywpGwwgEcW51xYWCv9/NdwzCeWSNtWVS8CIH&#10;y0Xva46Jtk/+ocfBFyKEsEtQQel9k0jp8pIMuqFtiAN3tq1BH2BbSN3iM4SbWo6jaCoNVhwaSmxo&#10;XVJ+PdyNgvS1O+6tz27b8+lyy9J0nOHFKDXod6sZCE+d/4jf7q1WEMeTMDe8CU9ALv4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oDuSJMIAAADdAAAADwAAAAAAAAAAAAAA&#10;AAChAgAAZHJzL2Rvd25yZXYueG1sUEsFBgAAAAAEAAQA+QAAAJADAAAAAA==&#10;" strokecolor="#2f5496 [2408]" strokeweight="1.5pt"/>
          </v:group>
        </w:pict>
      </w:r>
      <w:r w:rsidR="000A2974" w:rsidRPr="00421A38">
        <w:rPr>
          <w:rFonts w:ascii="ALFABET98" w:hAnsi="ALFABET98"/>
          <w:color w:val="A6A6A6" w:themeColor="background1" w:themeShade="A6"/>
          <w:sz w:val="72"/>
          <w:szCs w:val="72"/>
        </w:rPr>
        <w:t xml:space="preserve">İ          </w:t>
      </w:r>
    </w:p>
    <w:p w:rsidR="000A2974" w:rsidRPr="00421A38" w:rsidRDefault="00443F71" w:rsidP="000A2974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950" style="position:absolute;margin-left:-16.1pt;margin-top:9.4pt;width:521.25pt;height:36.85pt;z-index:-25159270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">
            <v:group id="Group 33" o:spid="_x0000_s495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JSBtO8QAAADdAAAA&#10;DwAAAAAAAAAAAAAAAACqAgAAZHJzL2Rvd25yZXYueG1sUEsFBgAAAAAEAAQA+gAAAJsDAAAAAA==&#10;">
              <v:rect id="Rectangle 34" o:spid="_x0000_s495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LyjGsUA&#10;AADdAAAADwAAAGRycy9kb3ducmV2LnhtbESPQWvCQBSE7wX/w/KE3uomlUqIrqKtll5rI8HbI/vM&#10;BrNvQ3Zr4r/vFgo9DjPzDbPajLYVN+p941hBOktAEFdON1wrKL4OTxkIH5A1to5JwZ08bNaThxXm&#10;2g38SbdjqEWEsM9RgQmhy6X0lSGLfuY64uhdXG8xRNnXUvc4RLht5XOSLKTFhuOCwY5eDVXX47dV&#10;MK/LvSmLN1/YtFy8n+6n3XA+KPU4HbdLEIHG8B/+a39oBVn2ksLvm/gE5Po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8vKMaxQAAAN0AAAAPAAAAAAAAAAAAAAAAAJgCAABkcnMv&#10;ZG93bnJldi54bWxQSwUGAAAAAAQABAD1AAAAigMAAAAA&#10;" strokecolor="#2f5496 [2408]" strokeweight="1.5pt">
                <v:fill opacity="0"/>
              </v:rect>
              <v:rect id="Rectangle 35" o:spid="_x0000_s495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xTJxcQA&#10;AADdAAAADwAAAGRycy9kb3ducmV2LnhtbESPQWvCQBSE74X+h+UVvNVNpJEYXUOJqD1aW++P7GsS&#10;zL6N2W0S/323UOhxmJlvmE0+mVYM1LvGsoJ4HoEgLq1uuFLw+bF/TkE4j6yxtUwK7uQg3z4+bDDT&#10;duR3Gs6+EgHCLkMFtfddJqUrazLo5rYjDt6X7Q36IPtK6h7HADetXETRUhpsOCzU2FFRU3k9fxsF&#10;l2TX8VEaPsX7l1VyuR5uRWyUmj1Nr2sQnib/H/5rv2kFaZos4PdNeAJy+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8UycX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495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0aWiMcAAADdAAAADwAAAGRycy9kb3ducmV2LnhtbESPT2vCQBTE70K/w/IKvZlNlUpI3UhT&#10;EEzBQ7UUentkn/nT7NuY3Wr89m5B8DjMzG+Y5Wo0nTjR4BrLCp6jGARxaXXDlYKv/XqagHAeWWNn&#10;mRRcyMEqe5gsMdX2zJ902vlKBAi7FBXU3veplK6syaCLbE8cvIMdDPogh0rqAc8Bbjo5i+OFNNhw&#10;WKixp/eayt/dn1GQXz6+t9YXx83hpz0WeT4rsDVKPT2Ob68gPI3+Hr61N1pBkrzM4f9NeAIyuw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rRpaIxwAAAN0AAAAPAAAAAAAA&#10;AAAAAAAAAKECAABkcnMvZG93bnJldi54bWxQSwUGAAAAAAQABAD5AAAAlQMAAAAA&#10;" strokecolor="#2f5496 [2408]" strokeweight="1.5pt"/>
            <v:shape id="AutoShape 37" o:spid="_x0000_s495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K8O/McAAADdAAAADwAAAGRycy9kb3ducmV2LnhtbESPT2vCQBTE70K/w/IKvZlNxUpI3UhT&#10;EEzBQ7UUentkn/nT7NuY3Wr89m5B8DjMzG+Y5Wo0nTjR4BrLCp6jGARxaXXDlYKv/XqagHAeWWNn&#10;mRRcyMEqe5gsMdX2zJ902vlKBAi7FBXU3veplK6syaCLbE8cvIMdDPogh0rqAc8Bbjo5i+OFNNhw&#10;WKixp/eayt/dn1GQXz6+t9YXx83hpz0WeT4rsDVKPT2Ob68gPI3+Hr61N1pBkrzM4f9NeAIyuw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krw78xwAAAN0AAAAPAAAAAAAA&#10;AAAAAAAAAKECAABkcnMvZG93bnJldi54bWxQSwUGAAAAAAQABAD5AAAAlQMAAAAA&#10;" strokecolor="#2f5496 [2408]" strokeweight="1.5pt"/>
          </v:group>
        </w:pict>
      </w:r>
      <w:r w:rsidR="000A2974" w:rsidRPr="00421A38">
        <w:rPr>
          <w:rFonts w:ascii="ALFABET98" w:hAnsi="ALFABET98"/>
          <w:color w:val="A6A6A6" w:themeColor="background1" w:themeShade="A6"/>
          <w:sz w:val="72"/>
          <w:szCs w:val="72"/>
        </w:rPr>
        <w:t xml:space="preserve">İ         </w:t>
      </w:r>
    </w:p>
    <w:p w:rsidR="000A2974" w:rsidRPr="00421A38" w:rsidRDefault="00443F71" w:rsidP="000A2974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944" style="position:absolute;margin-left:-16.1pt;margin-top:9.4pt;width:521.25pt;height:36.85pt;z-index:-25159168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ADrwVUXBAAA8Q8AAA4AAAAAAAAAAAAAAAAALgIAAGRycy9lMm9Eb2MueG1sUEsBAi0AFAAG&#10;AAgAAAAhAFgrD2jgAAAACgEAAA8AAAAAAAAAAAAAAAAAcQYAAGRycy9kb3ducmV2LnhtbFBLBQYA&#10;AAAABAAEAPMAAAB+BwAAAAA=&#10;">
            <v:group id="Group 33" o:spid="_x0000_s494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WFUNTFAAAA3QAA&#10;AA8AAAAAAAAAAAAAAAAAqgIAAGRycy9kb3ducmV2LnhtbFBLBQYAAAAABAAEAPoAAACcAwAAAAA=&#10;">
              <v:rect id="Rectangle 34" o:spid="_x0000_s494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Bme9cYA&#10;AADdAAAADwAAAGRycy9kb3ducmV2LnhtbESPQWvCQBSE74X+h+UVvNWNltoQXaW1tXjVRoK3R/aZ&#10;DWbfhuxq4r/vCoUeh5n5hlmsBtuIK3W+dqxgMk5AEJdO11wpyH82zykIH5A1No5JwY08rJaPDwvM&#10;tOt5R9d9qESEsM9QgQmhzaT0pSGLfuxa4uidXGcxRNlVUnfYR7ht5DRJZtJizXHBYEtrQ+V5f7EK&#10;XqriyxT5p8/tpJh9H26Hj/64UWr0NLzPQQQawn/4r73VCtL09Q3ub+ITkM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Bme9cYAAADdAAAADwAAAAAAAAAAAAAAAACYAgAAZHJz&#10;L2Rvd25yZXYueG1sUEsFBgAAAAAEAAQA9QAAAIsDAAAAAA==&#10;" strokecolor="#2f5496 [2408]" strokeweight="1.5pt">
                <v:fill opacity="0"/>
              </v:rect>
              <v:rect id="Rectangle 35" o:spid="_x0000_s494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vz+L8AA&#10;AADdAAAADwAAAGRycy9kb3ducmV2LnhtbERPy4rCMBTdD/gP4QruxrRih1qNIoqP5Yyj+0tzbYvN&#10;TW2i1r83C8Hl4bxni87U4k6tqywriIcRCOLc6ooLBcf/zXcKwnlkjbVlUvAkB4t572uGmbYP/qP7&#10;wRcihLDLUEHpfZNJ6fKSDLqhbYgDd7atQR9gW0jd4iOEm1qOouhHGqw4NJTY0Kqk/HK4GQWnZN3w&#10;Thr+jTfjSXK6bK+r2Cg16HfLKQhPnf+I3+69VpCmSZgb3oQnIOc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vz+L8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494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q6hYscAAADdAAAADwAAAGRycy9kb3ducmV2LnhtbESPT2vCQBTE7wW/w/KE3uqmQksa3Ugj&#10;CKbgQVsEb4/sM3/Mvo3ZrcZv3xWEHoeZ+Q0zXwymFRfqXW1ZweskAkFcWF1zqeDne/USg3AeWWNr&#10;mRTcyMEiHT3NMdH2ylu67HwpAoRdggoq77tESldUZNBNbEccvKPtDfog+1LqHq8Bblo5jaJ3abDm&#10;sFBhR8uKitPu1yjIbl/7jfX5eX08NOc8y6Y5Nkap5/HwOQPhafD/4Ud7rRXE8dsH3N+EJyDT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KrqFixwAAAN0AAAAPAAAAAAAA&#10;AAAAAAAAAKECAABkcnMvZG93bnJldi54bWxQSwUGAAAAAAQABAD5AAAAlQMAAAAA&#10;" strokecolor="#2f5496 [2408]" strokeweight="1.5pt"/>
            <v:shape id="AutoShape 37" o:spid="_x0000_s494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fjCQsMAAADdAAAADwAAAGRycy9kb3ducmV2LnhtbERPy4rCMBTdC/MP4Q7MTtNxIaUaix0Y&#10;sAMufCC4uzTXPmxuapPR+vdmIbg8nPciHUwrbtS72rKC70kEgriwuuZSwWH/O45BOI+ssbVMCh7k&#10;IF1+jBaYaHvnLd12vhQhhF2CCirvu0RKV1Rk0E1sRxy4s+0N+gD7Uuoe7yHctHIaRTNpsObQUGFH&#10;PxUVl92/UZA9/o4b6/Pr+nxqrnmWTXNsjFJfn8NqDsLT4N/il3utFcTxLOwPb8ITkMsn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X4wkLDAAAA3QAAAA8AAAAAAAAAAAAA&#10;AAAAoQIAAGRycy9kb3ducmV2LnhtbFBLBQYAAAAABAAEAPkAAACRAwAAAAA=&#10;" strokecolor="#2f5496 [2408]" strokeweight="1.5pt"/>
          </v:group>
        </w:pict>
      </w:r>
      <w:r w:rsidR="000A2974" w:rsidRPr="00421A38">
        <w:rPr>
          <w:rFonts w:ascii="ALFABET98" w:hAnsi="ALFABET98"/>
          <w:color w:val="A6A6A6" w:themeColor="background1" w:themeShade="A6"/>
          <w:sz w:val="72"/>
          <w:szCs w:val="72"/>
        </w:rPr>
        <w:t xml:space="preserve">İ          </w:t>
      </w:r>
    </w:p>
    <w:p w:rsidR="000A2974" w:rsidRPr="00421A38" w:rsidRDefault="00443F71" w:rsidP="000A2974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938" style="position:absolute;margin-left:-16.1pt;margin-top:9.4pt;width:521.25pt;height:36.85pt;z-index:-25159065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BY&#10;609SEgQAAPEPAAAOAAAAAAAAAAAAAAAAAC4CAABkcnMvZTJvRG9jLnhtbFBLAQItABQABgAIAAAA&#10;IQBYKw9o4AAAAAoBAAAPAAAAAAAAAAAAAAAAAGwGAABkcnMvZG93bnJldi54bWxQSwUGAAAAAAQA&#10;BADzAAAAeQcAAAAA&#10;">
            <v:group id="Group 33" o:spid="_x0000_s494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TSnGrFAAAA3QAA&#10;AA8AAAAAAAAAAAAAAAAAqgIAAGRycy9kb3ducmV2LnhtbFBLBQYAAAAABAAEAPoAAACcAwAAAAA=&#10;">
              <v:rect id="Rectangle 34" o:spid="_x0000_s494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U5SS8UA&#10;AADdAAAADwAAAGRycy9kb3ducmV2LnhtbESPQWvCQBSE7wX/w/KE3urGCiGkrqK2ll5rI8HbI/vM&#10;BrNvQ3Zr4r/vFgSPw8x8wyzXo23FlXrfOFYwnyUgiCunG64VFD/7lwyED8gaW8ek4EYe1qvJ0xJz&#10;7Qb+push1CJC2OeowITQ5VL6ypBFP3MdcfTOrrcYouxrqXscIty28jVJUmmx4bhgsKOdoepy+LUK&#10;FnX5Ycri3Rd2Xqafx9txO5z2Sj1Px80biEBjeITv7S+tIMvSBfy/iU9Ar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TlJLxQAAAN0AAAAPAAAAAAAAAAAAAAAAAJgCAABkcnMv&#10;ZG93bnJldi54bWxQSwUGAAAAAAQABAD1AAAAigMAAAAA&#10;" strokecolor="#2f5496 [2408]" strokeweight="1.5pt">
                <v:fill opacity="0"/>
              </v:rect>
              <v:rect id="Rectangle 35" o:spid="_x0000_s494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0+l8MA&#10;AADdAAAADwAAAGRycy9kb3ducmV2LnhtbESPQYvCMBSE74L/ITzBm6YVlW41yqKoe3S76/3RPNti&#10;89JtotZ/bxYEj8PMfMMs152pxY1aV1lWEI8jEMS51RUXCn5/dqMEhPPIGmvLpOBBDtarfm+JqbZ3&#10;/qZb5gsRIOxSVFB636RSurwkg25sG+LgnW1r0AfZFlK3eA9wU8tJFM2lwYrDQokNbUrKL9nVKDjN&#10;tg0fpOFjvJt+zE6X/d8mNkoNB93nAoSnzr/Dr/aXVpAk8yn8vwlPQK6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d0+l8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494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Y9h2sYAAADdAAAADwAAAGRycy9kb3ducmV2LnhtbESPT4vCMBTE78J+h/AW9qapglKqUezC&#10;gl3w4B8W9vZonm21ealN1PrtjSB4HGbmN8xs0ZlaXKl1lWUFw0EEgji3uuJCwX73049BOI+ssbZM&#10;Cu7kYDH/6M0w0fbGG7pufSEChF2CCkrvm0RKl5dk0A1sQxy8g20N+iDbQuoWbwFuajmKook0WHFY&#10;KLGh75Ly0/ZiFKT337+19dl5dfg/nrM0HWV4NEp9fXbLKQhPnX+HX+2VVhDHkzE834QnIOcP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WPYdrGAAAA3QAAAA8AAAAAAAAA&#10;AAAAAAAAoQIAAGRycy9kb3ducmV2LnhtbFBLBQYAAAAABAAEAPkAAACUAwAAAAA=&#10;" strokecolor="#2f5496 [2408]" strokeweight="1.5pt"/>
            <v:shape id="AutoShape 37" o:spid="_x0000_s493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V3/rcUAAADdAAAADwAAAGRycy9kb3ducmV2LnhtbESPQYvCMBSE74L/IbyFvWm6HkqpRtkK&#10;ghX2sCrC3h7Ns602L7WJWv/9RhA8DjPzDTNb9KYRN+pcbVnB1zgCQVxYXXOpYL9bjRIQziNrbCyT&#10;ggc5WMyHgxmm2t75l25bX4oAYZeigsr7NpXSFRUZdGPbEgfvaDuDPsiulLrDe4CbRk6iKJYGaw4L&#10;Fba0rKg4b69GQfbYHH6szy/r49/pkmfZJMeTUerzo/+egvDU+3f41V5rBUkSx/B8E56AnP8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9V3/rcUAAADdAAAADwAAAAAAAAAA&#10;AAAAAAChAgAAZHJzL2Rvd25yZXYueG1sUEsFBgAAAAAEAAQA+QAAAJMDAAAAAA==&#10;" strokecolor="#2f5496 [2408]" strokeweight="1.5pt"/>
          </v:group>
        </w:pict>
      </w:r>
      <w:r w:rsidR="000A2974" w:rsidRPr="00421A38">
        <w:rPr>
          <w:rFonts w:ascii="ALFABET98" w:hAnsi="ALFABET98"/>
          <w:color w:val="A6A6A6" w:themeColor="background1" w:themeShade="A6"/>
          <w:sz w:val="72"/>
          <w:szCs w:val="72"/>
        </w:rPr>
        <w:t xml:space="preserve">İ          </w:t>
      </w:r>
    </w:p>
    <w:p w:rsidR="000A2974" w:rsidRPr="00421A38" w:rsidRDefault="00443F71" w:rsidP="000A2974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932" style="position:absolute;margin-left:-16.1pt;margin-top:9.4pt;width:521.25pt;height:36.85pt;z-index:-25158963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2ELX5hYEAADxDwAADgAAAAAAAAAAAAAAAAAuAgAAZHJzL2Uyb0RvYy54bWxQSwECLQAUAAYA&#10;CAAAACEAWCsPaOAAAAAKAQAADwAAAAAAAAAAAAAAAABwBgAAZHJzL2Rvd25yZXYueG1sUEsFBgAA&#10;AAAEAAQA8wAAAH0HAAAAAA==&#10;">
            <v:group id="Group 33" o:spid="_x0000_s493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FTqrgMQAAADdAAAA&#10;DwAAAAAAAAAAAAAAAACqAgAAZHJzL2Rvd25yZXYueG1sUEsFBgAAAAAEAAQA+gAAAJsDAAAAAA==&#10;">
              <v:rect id="Rectangle 34" o:spid="_x0000_s493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ZlocYA&#10;AADdAAAADwAAAGRycy9kb3ducmV2LnhtbESPT2vCQBTE70K/w/IKvenGFkIaXaV/VHqtRkJvj+wz&#10;G5p9G7Krid/eLRQ8DjPzG2a5Hm0rLtT7xrGC+SwBQVw53XCtoDhspxkIH5A1to5JwZU8rFcPkyXm&#10;2g38TZd9qEWEsM9RgQmhy6X0lSGLfuY64uidXG8xRNnXUvc4RLht5XOSpNJiw3HBYEcfhqrf/dkq&#10;eKnLjSmLT1/YeZnujtfj+/CzVerpcXxbgAg0hnv4v/2lFWRZ+gp/b+ITkK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KZlocYAAADdAAAADwAAAAAAAAAAAAAAAACYAgAAZHJz&#10;L2Rvd25yZXYueG1sUEsFBgAAAAAEAAQA9QAAAIsDAAAAAA==&#10;" strokecolor="#2f5496 [2408]" strokeweight="1.5pt">
                <v:fill opacity="0"/>
              </v:rect>
              <v:rect id="Rectangle 35" o:spid="_x0000_s493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z+uScEA&#10;AADdAAAADwAAAGRycy9kb3ducmV2LnhtbERPTW+CQBC9m/gfNtOkN1loqlLqaoyN2qPacp+wUyCy&#10;s5TdAv5799DE48v7Xm1G04ieOldbVpBEMQjiwuqaSwXfX/tZCsJ5ZI2NZVJwIweb9XSywkzbgc/U&#10;X3wpQgi7DBVU3reZlK6oyKCLbEscuB/bGfQBdqXUHQ4h3DTyJY4X0mDNoaHClnYVFdfLn1GQzz9a&#10;PkrDp2T/+jbPr4ffXWKUen4at+8gPI3+If53f2oFaboM+8Ob8ATk+g4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s/rkn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493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23xBMcAAADdAAAADwAAAGRycy9kb3ducmV2LnhtbESPT2vCQBTE74V+h+UJvekmHmqIbsQU&#10;CqbQQ20p9PbIvvzR7Nsku9X47d2C0OMwM79hNtvJdOJMo2stK4gXEQji0uqWawVfn6/zBITzyBo7&#10;y6TgSg622ePDBlNtL/xB54OvRYCwS1FB432fSunKhgy6he2Jg1fZ0aAPcqylHvES4KaTyyh6lgZb&#10;DgsN9vTSUHk6/BoF+fXt+936YthXP8ehyPNlgUej1NNs2q1BeJr8f/je3msFSbKK4e9NeAIyu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/bfEExwAAAN0AAAAPAAAAAAAA&#10;AAAAAAAAAKECAABkcnMvZG93bnJldi54bWxQSwUGAAAAAAQABAD5AAAAlQMAAAAA&#10;" strokecolor="#2f5496 [2408]" strokeweight="1.5pt"/>
            <v:shape id="AutoShape 37" o:spid="_x0000_s493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79vc8YAAADdAAAADwAAAGRycy9kb3ducmV2LnhtbESPQWvCQBSE7wX/w/IEb3VjDjakrmIE&#10;wQge1FLo7ZF9JtHs25hdNf77rlDocZiZb5jZojeNuFPnassKJuMIBHFhdc2lgq/j+j0B4TyyxsYy&#10;KXiSg8V88DbDVNsH7+l+8KUIEHYpKqi8b1MpXVGRQTe2LXHwTrYz6IPsSqk7fAS4aWQcRVNpsOaw&#10;UGFLq4qKy+FmFGTP7ffO+vy6Of2cr3mWxTmejVKjYb/8BOGp9//hv/ZGK0iSjxheb8ITkPN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+/b3PGAAAA3QAAAA8AAAAAAAAA&#10;AAAAAAAAoQIAAGRycy9kb3ducmV2LnhtbFBLBQYAAAAABAAEAPkAAACUAwAAAAA=&#10;" strokecolor="#2f5496 [2408]" strokeweight="1.5pt"/>
          </v:group>
        </w:pict>
      </w:r>
      <w:r w:rsidR="000A2974" w:rsidRPr="00421A38">
        <w:rPr>
          <w:rFonts w:ascii="ALFABET98" w:hAnsi="ALFABET98"/>
          <w:color w:val="A6A6A6" w:themeColor="background1" w:themeShade="A6"/>
          <w:sz w:val="72"/>
          <w:szCs w:val="72"/>
        </w:rPr>
        <w:t xml:space="preserve">İ          </w:t>
      </w:r>
    </w:p>
    <w:p w:rsidR="000A2974" w:rsidRPr="00421A38" w:rsidRDefault="00443F71" w:rsidP="000A2974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926" style="position:absolute;margin-left:-16.1pt;margin-top:9.4pt;width:521.25pt;height:36.85pt;z-index:-25158860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CBr7A7FQQAAPEPAAAOAAAAAAAAAAAAAAAAAC4CAABkcnMvZTJvRG9jLnhtbFBLAQItABQABgAI&#10;AAAAIQBYKw9o4AAAAAoBAAAPAAAAAAAAAAAAAAAAAG8GAABkcnMvZG93bnJldi54bWxQSwUGAAAA&#10;AAQABADzAAAAfAcAAAAA&#10;">
            <v:group id="Group 33" o:spid="_x0000_s492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RrjdYxgAAAN0A&#10;AAAPAAAAAAAAAAAAAAAAAKoCAABkcnMvZG93bnJldi54bWxQSwUGAAAAAAQABAD6AAAAnQMAAAAA&#10;">
              <v:rect id="Rectangle 34" o:spid="_x0000_s493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DL5ecYA&#10;AADdAAAADwAAAGRycy9kb3ducmV2LnhtbESPQWvCQBSE74X+h+UVvNWNltoQXaW1tXjVRoK3R/aZ&#10;DWbfhuxq4r/vCoUeh5n5hlmsBtuIK3W+dqxgMk5AEJdO11wpyH82zykIH5A1No5JwY08rJaPDwvM&#10;tOt5R9d9qESEsM9QgQmhzaT0pSGLfuxa4uidXGcxRNlVUnfYR7ht5DRJZtJizXHBYEtrQ+V5f7EK&#10;XqriyxT5p8/tpJh9H26Hj/64UWr0NLzPQQQawn/4r73VCtL07RXub+ITkM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DL5ecYAAADdAAAADwAAAAAAAAAAAAAAAACYAgAAZHJz&#10;L2Rvd25yZXYueG1sUEsFBgAAAAAEAAQA9QAAAIsDAAAAAA==&#10;" strokecolor="#2f5496 [2408]" strokeweight="1.5pt">
                <v:fill opacity="0"/>
              </v:rect>
              <v:rect id="Rectangle 35" o:spid="_x0000_s493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5qTpsMA&#10;AADdAAAADwAAAGRycy9kb3ducmV2LnhtbESPS2/CMBCE75X4D9YicStOKh4hYBACAT3yvK/iJYmI&#10;12lsIPx7XKlSj6OZ+UYzW7SmEg9qXGlZQdyPQBBnVpecKzifNp8JCOeRNVaWScGLHCzmnY8Zpto+&#10;+UCPo89FgLBLUUHhfZ1K6bKCDLq+rYmDd7WNQR9kk0vd4DPATSW/omgkDZYcFgqsaVVQdjvejYLL&#10;cF3zThrex5vBZHi5bX9WsVGq122XUxCeWv8f/mt/awVJMh7B75vwBOT8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5qTps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492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8jM68YAAADdAAAADwAAAGRycy9kb3ducmV2LnhtbESPT4vCMBTE78J+h/AW9qapHrRUo9iF&#10;BbvgwT8s7O3RPNtq81KbqPXbG0HwOMzMb5jZojO1uFLrKssKhoMIBHFudcWFgv3upx+DcB5ZY22Z&#10;FNzJwWL+0Zthou2NN3Td+kIECLsEFZTeN4mULi/JoBvYhjh4B9sa9EG2hdQt3gLc1HIURWNpsOKw&#10;UGJD3yXlp+3FKEjvv39r67Pz6vB/PGdpOsrwaJT6+uyWUxCeOv8Ov9orrSCOJxN4vglPQM4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/IzOvGAAAA3QAAAA8AAAAAAAAA&#10;AAAAAAAAoQIAAGRycy9kb3ducmV2LnhtbFBLBQYAAAAABAAEAPkAAACUAwAAAAA=&#10;" strokecolor="#2f5496 [2408]" strokeweight="1.5pt"/>
            <v:shape id="AutoShape 37" o:spid="_x0000_s492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ldYmcIAAADdAAAADwAAAGRycy9kb3ducmV2LnhtbERPTYvCMBC9L/gfwgje1lQPWqpRrCBY&#10;wcO6i+BtaMa22kxqE7X++81B8Ph43/NlZ2rxoNZVlhWMhhEI4tzqigsFf7+b7xiE88gaa8uk4EUO&#10;love1xwTbZ/8Q4+DL0QIYZeggtL7JpHS5SUZdEPbEAfubFuDPsC2kLrFZwg3tRxH0UQarDg0lNjQ&#10;uqT8ergbBelrd9xbn92259PllqXpOMOLUWrQ71YzEJ46/xG/3VutII6nYW54E56AXPw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bldYmcIAAADdAAAADwAAAAAAAAAAAAAA&#10;AAChAgAAZHJzL2Rvd25yZXYueG1sUEsFBgAAAAAEAAQA+QAAAJADAAAAAA==&#10;" strokecolor="#2f5496 [2408]" strokeweight="1.5pt"/>
          </v:group>
        </w:pict>
      </w:r>
      <w:r w:rsidR="000A2974" w:rsidRPr="00421A38">
        <w:rPr>
          <w:rFonts w:ascii="ALFABET98" w:hAnsi="ALFABET98"/>
          <w:color w:val="A6A6A6" w:themeColor="background1" w:themeShade="A6"/>
          <w:sz w:val="72"/>
          <w:szCs w:val="72"/>
        </w:rPr>
        <w:t xml:space="preserve">İ         </w:t>
      </w:r>
      <w:r w:rsidR="000A2974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0A2974" w:rsidRPr="009E083E" w:rsidRDefault="000A2974" w:rsidP="000A2974">
      <w:pPr>
        <w:spacing w:line="240" w:lineRule="auto"/>
        <w:rPr>
          <w:rFonts w:ascii="ALFABET98" w:hAnsi="ALFABET98"/>
          <w:sz w:val="36"/>
          <w:szCs w:val="36"/>
        </w:rPr>
      </w:pPr>
      <w:r w:rsidRPr="009E083E">
        <w:rPr>
          <w:rFonts w:ascii="ALFABET98" w:hAnsi="ALFABET98"/>
          <w:sz w:val="72"/>
          <w:szCs w:val="72"/>
        </w:rPr>
        <w:t xml:space="preserve"> </w:t>
      </w:r>
      <w:r w:rsidRPr="009E083E">
        <w:rPr>
          <w:rFonts w:ascii="ALFABET98" w:hAnsi="ALFABET98"/>
          <w:sz w:val="36"/>
          <w:szCs w:val="36"/>
        </w:rPr>
        <w:t xml:space="preserve">   </w:t>
      </w:r>
      <w:r w:rsidR="006569E8">
        <w:rPr>
          <w:rFonts w:ascii="ALFABET98" w:hAnsi="ALFABET98"/>
          <w:sz w:val="36"/>
          <w:szCs w:val="36"/>
        </w:rPr>
        <w:t xml:space="preserve">                              </w:t>
      </w:r>
      <w:r>
        <w:rPr>
          <w:rFonts w:ascii="ALFABET98" w:hAnsi="ALFABET98"/>
          <w:sz w:val="36"/>
          <w:szCs w:val="36"/>
        </w:rPr>
        <w:t>5</w:t>
      </w:r>
    </w:p>
    <w:p w:rsidR="000A2974" w:rsidRDefault="000A2974" w:rsidP="000A2974">
      <w:pPr>
        <w:spacing w:line="240" w:lineRule="auto"/>
        <w:rPr>
          <w:rFonts w:ascii="ALFABET98" w:hAnsi="ALFABET98"/>
          <w:sz w:val="72"/>
          <w:szCs w:val="72"/>
        </w:rPr>
      </w:pPr>
      <w:r w:rsidRPr="009E083E">
        <w:rPr>
          <w:rFonts w:ascii="ALFABET98" w:hAnsi="ALFABET98"/>
          <w:sz w:val="36"/>
          <w:szCs w:val="36"/>
        </w:rPr>
        <w:t>Sayın veli</w:t>
      </w:r>
      <w:r>
        <w:rPr>
          <w:rFonts w:ascii="ALFABET98" w:hAnsi="ALFABET98"/>
          <w:sz w:val="36"/>
          <w:szCs w:val="36"/>
        </w:rPr>
        <w:t>m, İ harfinin üzerinden geçip boşlukları yazdırın</w:t>
      </w:r>
      <w:r w:rsidRPr="009E083E">
        <w:rPr>
          <w:rFonts w:ascii="ALFABET98" w:hAnsi="ALFABET98"/>
          <w:sz w:val="36"/>
          <w:szCs w:val="36"/>
        </w:rPr>
        <w:t>.</w:t>
      </w:r>
      <w:r w:rsidRPr="009E083E">
        <w:rPr>
          <w:rFonts w:ascii="ALFABET98" w:hAnsi="ALFABET98"/>
          <w:sz w:val="72"/>
          <w:szCs w:val="72"/>
        </w:rPr>
        <w:t xml:space="preserve">  </w:t>
      </w:r>
    </w:p>
    <w:p w:rsidR="000A2974" w:rsidRPr="00421A38" w:rsidRDefault="000A2974" w:rsidP="000A2974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9E083E">
        <w:rPr>
          <w:rFonts w:ascii="ALFABET98" w:hAnsi="ALFABET98"/>
          <w:sz w:val="72"/>
          <w:szCs w:val="72"/>
        </w:rPr>
        <w:t xml:space="preserve">    </w:t>
      </w:r>
      <w:r w:rsidR="00443F71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920" style="position:absolute;margin-left:-16.1pt;margin-top:9.4pt;width:521.25pt;height:36.85pt;z-index:-251587584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">
            <v:group id="Group 33" o:spid="_x0000_s492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FtAQXzCAAAA3QAAAA8A&#10;AAAAAAAAAAAAAAAAqgIAAGRycy9kb3ducmV2LnhtbFBLBQYAAAAABAAEAPoAAACZAwAAAAA=&#10;">
              <v:rect id="Rectangle 34" o:spid="_x0000_s492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tyPXcUA&#10;AADdAAAADwAAAGRycy9kb3ducmV2LnhtbESPQWvCQBSE74X+h+UVvNVNKkhIXUXbKr2qkdDbI/vM&#10;BrNvQ3Y18d93hUKPw8x8wyxWo23FjXrfOFaQThMQxJXTDdcKiuP2NQPhA7LG1jEpuJOH1fL5aYG5&#10;dgPv6XYItYgQ9jkqMCF0uZS+MmTRT11HHL2z6y2GKPta6h6HCLetfEuSubTYcFww2NGHoepyuFoF&#10;s7r8MmXx6QublvPd6X7aDD9bpSYv4/odRKAx/If/2t9aQZZlKTzexCcgl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3I9dxQAAAN0AAAAPAAAAAAAAAAAAAAAAAJgCAABkcnMv&#10;ZG93bnJldi54bWxQSwUGAAAAAAQABAD1AAAAigMAAAAA&#10;" strokecolor="#2f5496 [2408]" strokeweight="1.5pt">
                <v:fill opacity="0"/>
              </v:rect>
              <v:rect id="Rectangle 35" o:spid="_x0000_s492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XTlgsMA&#10;AADdAAAADwAAAGRycy9kb3ducmV2LnhtbESPQYvCMBSE7wv+h/AEb2ta0aVWo4ii7nG36v3RPNti&#10;81KbqPXfbwRhj8PMfMPMl52pxZ1aV1lWEA8jEMS51RUXCo6H7WcCwnlkjbVlUvAkB8tF72OOqbYP&#10;/qV75gsRIOxSVFB636RSurwkg25oG+LgnW1r0AfZFlK3+AhwU8tRFH1JgxWHhRIbWpeUX7KbUXCa&#10;bBreS8M/8XY8nZwuu+s6NkoN+t1qBsJT5//D7/a3VpAkyQheb8ITkI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XTlgs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492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Sa6z8YAAADdAAAADwAAAGRycy9kb3ducmV2LnhtbESPT4vCMBTE7wt+h/CEva2pLiylGsUK&#10;ghU8+AfB26N5ttXmpTZR67ffCAt7HGbmN8xk1plaPKh1lWUFw0EEgji3uuJCwWG//IpBOI+ssbZM&#10;Cl7kYDbtfUww0fbJW3rsfCEChF2CCkrvm0RKl5dk0A1sQxy8s20N+iDbQuoWnwFuajmKoh9psOKw&#10;UGJDi5Ly6+5uFKSv9XFjfXZbnU+XW5amowwvRqnPfjcfg/DU+f/wX3ulFcRx/A3vN+EJyOk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Umus/GAAAA3QAAAA8AAAAAAAAA&#10;AAAAAAAAoQIAAGRycy9kb3ducmV2LnhtbFBLBQYAAAAABAAEAPkAAACUAwAAAAA=&#10;" strokecolor="#2f5496 [2408]" strokeweight="1.5pt"/>
            <v:shape id="AutoShape 37" o:spid="_x0000_s492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s8iu8YAAADdAAAADwAAAGRycy9kb3ducmV2LnhtbESPT4vCMBTE7wt+h/CEva2psiylGsUK&#10;ghU8+AfB26N5ttXmpTZR67ffCAt7HGbmN8xk1plaPKh1lWUFw0EEgji3uuJCwWG//IpBOI+ssbZM&#10;Cl7kYDbtfUww0fbJW3rsfCEChF2CCkrvm0RKl5dk0A1sQxy8s20N+iDbQuoWnwFuajmKoh9psOKw&#10;UGJDi5Ly6+5uFKSv9XFjfXZbnU+XW5amowwvRqnPfjcfg/DU+f/wX3ulFcRx/A3vN+EJyOk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rPIrvGAAAA3QAAAA8AAAAAAAAA&#10;AAAAAAAAoQIAAGRycy9kb3ducmV2LnhtbFBLBQYAAAAABAAEAPkAAACUAwAAAAA=&#10;" strokecolor="#2f5496 [2408]" strokeweight="1.5pt"/>
          </v:group>
        </w:pict>
      </w:r>
      <w:r w:rsidRPr="00421A38">
        <w:rPr>
          <w:rFonts w:ascii="ALFABET98" w:hAnsi="ALFABET98"/>
          <w:color w:val="A6A6A6" w:themeColor="background1" w:themeShade="A6"/>
          <w:sz w:val="72"/>
          <w:szCs w:val="72"/>
        </w:rPr>
        <w:t xml:space="preserve">İ     </w:t>
      </w:r>
      <w:r>
        <w:rPr>
          <w:rFonts w:ascii="ALFABET98" w:hAnsi="ALFABET98"/>
          <w:color w:val="A6A6A6" w:themeColor="background1" w:themeShade="A6"/>
          <w:sz w:val="72"/>
          <w:szCs w:val="72"/>
        </w:rPr>
        <w:t xml:space="preserve">İ     İ     İ     İ     İ     </w:t>
      </w:r>
      <w:r w:rsidRPr="00421A38">
        <w:rPr>
          <w:rFonts w:ascii="ALFABET98" w:hAnsi="ALFABET98"/>
          <w:color w:val="A6A6A6" w:themeColor="background1" w:themeShade="A6"/>
          <w:sz w:val="72"/>
          <w:szCs w:val="72"/>
        </w:rPr>
        <w:t xml:space="preserve">    </w:t>
      </w:r>
    </w:p>
    <w:p w:rsidR="000A2974" w:rsidRPr="00421A38" w:rsidRDefault="00443F71" w:rsidP="000A2974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914" style="position:absolute;margin-left:-16.1pt;margin-top:9.4pt;width:521.25pt;height:36.85pt;z-index:-25158656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smE5DRYEAADxDwAADgAAAAAAAAAAAAAAAAAuAgAAZHJzL2Uyb0RvYy54bWxQSwECLQAUAAYA&#10;CAAAACEAWCsPaOAAAAAKAQAADwAAAAAAAAAAAAAAAABwBgAAZHJzL2Rvd25yZXYueG1sUEsFBgAA&#10;AAAEAAQA8wAAAH0HAAAAAA==&#10;">
            <v:group id="Group 33" o:spid="_x0000_s491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vlfJPFAAAA3QAA&#10;AA8AAAAAAAAAAAAAAAAAqgIAAGRycy9kb3ducmV2LnhtbFBLBQYAAAAABAAEAPoAAACcAwAAAAA=&#10;">
              <v:rect id="Rectangle 34" o:spid="_x0000_s491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nmyssUA&#10;AADdAAAADwAAAGRycy9kb3ducmV2LnhtbESPQWvCQBSE7wX/w/KE3urGCjakrqJVS6/VSOjtkX3N&#10;hmbfhuxq4r/vCoLHYWa+YRarwTbiQp2vHSuYThIQxKXTNVcK8uP+JQXhA7LGxjEpuJKH1XL0tMBM&#10;u56/6XIIlYgQ9hkqMCG0mZS+NGTRT1xLHL1f11kMUXaV1B32EW4b+Zokc2mx5rhgsKUPQ+Xf4WwV&#10;zKpiZ4p863M7Leafp+tp0//slXoeD+t3EIGG8Ajf219aQZqmb3B7E5+AXP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ebKyxQAAAN0AAAAPAAAAAAAAAAAAAAAAAJgCAABkcnMv&#10;ZG93bnJldi54bWxQSwUGAAAAAAQABAD1AAAAigMAAAAA&#10;" strokecolor="#2f5496 [2408]" strokeweight="1.5pt">
                <v:fill opacity="0"/>
              </v:rect>
              <v:rect id="Rectangle 35" o:spid="_x0000_s491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JzSaMAA&#10;AADdAAAADwAAAGRycy9kb3ducmV2LnhtbERPy4rCMBTdD/gP4QruxrSDDlpNRRzUWY6v/aW5tqXN&#10;TW2i1r+fCIJndzgvznzRmVrcqHWlZQXxMAJBnFldcq7geFh/TkA4j6yxtkwKHuRgkfY+5phoe+cd&#10;3fY+F6GEXYIKCu+bREqXFWTQDW1DHLSzbQ36QNtc6hbvodzU8iuKvqXBksNCgQ2tCsqq/dUoOI1/&#10;Gt5Kw3/xejQdn6rNZRUbpQb9bjkD4anzb/Mr/asVTALg+SY8AZn+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8JzSaM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491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M6NJcUAAADdAAAADwAAAGRycy9kb3ducmV2LnhtbESPQYvCMBSE7wv+h/CEva2pHpZuNYoV&#10;BCt4WBXB26N5ttXmpTZR67/fCMIeh5n5hpnMOlOLO7WusqxgOIhAEOdWV1wo2O+WXzEI55E11pZJ&#10;wZMczKa9jwkm2j74l+5bX4gAYZeggtL7JpHS5SUZdAPbEAfvZFuDPsi2kLrFR4CbWo6i6FsarDgs&#10;lNjQoqT8sr0ZBelzfdhYn11Xp+P5mqXpKMOzUeqz383HIDx1/j/8bq+0gjiOf+D1JjwBOf0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M6NJcUAAADdAAAADwAAAAAAAAAA&#10;AAAAAAChAgAAZHJzL2Rvd25yZXYueG1sUEsFBgAAAAAEAAQA+QAAAJMDAAAAAA==&#10;" strokecolor="#2f5496 [2408]" strokeweight="1.5pt"/>
            <v:shape id="AutoShape 37" o:spid="_x0000_s491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C2yZcIAAADdAAAADwAAAGRycy9kb3ducmV2LnhtbERPTYvCMBC9C/6HMII3TfWwdKtRrCBY&#10;wYPuIngbmrGtNpPaZLX+e3MQ9vh43/NlZ2rxoNZVlhVMxhEI4tzqigsFvz+bUQzCeWSNtWVS8CIH&#10;y0W/N8dE2ycf6HH0hQgh7BJUUHrfJFK6vCSDbmwb4sBdbGvQB9gWUrf4DOGmltMo+pIGKw4NJTa0&#10;Lim/Hf+MgvS1O+2tz+7by/l6z9J0muHVKDUcdKsZCE+d/xd/3FutII6/w/7wJjwBuXg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IC2yZcIAAADdAAAADwAAAAAAAAAAAAAA&#10;AAChAgAAZHJzL2Rvd25yZXYueG1sUEsFBgAAAAAEAAQA+QAAAJADAAAAAA==&#10;" strokecolor="#2f5496 [2408]" strokeweight="1.5pt"/>
          </v:group>
        </w:pict>
      </w:r>
      <w:r w:rsidR="000A2974" w:rsidRPr="00421A38">
        <w:rPr>
          <w:rFonts w:ascii="ALFABET98" w:hAnsi="ALFABET98"/>
          <w:color w:val="A6A6A6" w:themeColor="background1" w:themeShade="A6"/>
          <w:sz w:val="72"/>
          <w:szCs w:val="72"/>
        </w:rPr>
        <w:t xml:space="preserve">İ     İ     İ     İ     </w:t>
      </w:r>
    </w:p>
    <w:p w:rsidR="000A2974" w:rsidRPr="00421A38" w:rsidRDefault="00443F71" w:rsidP="000A2974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908" style="position:absolute;margin-left:-16.1pt;margin-top:9.4pt;width:521.25pt;height:36.85pt;z-index:-25158553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Dc&#10;wQhhEgQAAPEPAAAOAAAAAAAAAAAAAAAAAC4CAABkcnMvZTJvRG9jLnhtbFBLAQItABQABgAIAAAA&#10;IQBYKw9o4AAAAAoBAAAPAAAAAAAAAAAAAAAAAGwGAABkcnMvZG93bnJldi54bWxQSwUGAAAAAAQA&#10;BADzAAAAeQcAAAAA&#10;">
            <v:group id="Group 33" o:spid="_x0000_s491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BB+xNxgAAAN0A&#10;AAAPAAAAAAAAAAAAAAAAAKoCAABkcnMvZG93bnJldi54bWxQSwUGAAAAAAQABAD6AAAAnQMAAAAA&#10;">
              <v:rect id="Rectangle 34" o:spid="_x0000_s491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JsibMYA&#10;AADdAAAADwAAAGRycy9kb3ducmV2LnhtbESPQWvCQBSE74X+h+UVems2Kkiaukprq3itjYTeHtln&#10;Nph9G7JbE/+9KxQ8DjPzDbNYjbYVZ+p941jBJElBEFdON1wrKH42LxkIH5A1to5JwYU8rJaPDwvM&#10;tRv4m877UIsIYZ+jAhNCl0vpK0MWfeI64ugdXW8xRNnXUvc4RLht5TRN59Jiw3HBYEdrQ9Vp/2cV&#10;zOryy5TFpy/spJxvD5fDx/C7Uer5aXx/AxFoDPfwf3unFWTZ6wxub+ITkMs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JsibMYAAADdAAAADwAAAAAAAAAAAAAAAACYAgAAZHJz&#10;L2Rvd25yZXYueG1sUEsFBgAAAAAEAAQA9QAAAIsDAAAAAA==&#10;" strokecolor="#2f5496 [2408]" strokeweight="1.5pt">
                <v:fill opacity="0"/>
              </v:rect>
              <v:rect id="Rectangle 35" o:spid="_x0000_s491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AhOsMQA&#10;AADdAAAADwAAAGRycy9kb3ducmV2LnhtbESPQWvCQBSE70L/w/KE3swmRUuSukqxWHts03p/ZJ9J&#10;MPs2zW6T+O+7guBxmJlvmPV2Mq0YqHeNZQVJFIMgLq1uuFLw871fpCCcR9bYWiYFF3Kw3TzM1phr&#10;O/IXDYWvRICwy1FB7X2XS+nKmgy6yHbEwTvZ3qAPsq+k7nEMcNPKpzh+lgYbDgs1drSrqTwXf0bB&#10;cfXW8UEa/kz2y2x1PL//7hKj1ON8en0B4Wny9/Ct/aEVpGm2hOub8ATk5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QITrD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491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FoR/ccAAADdAAAADwAAAGRycy9kb3ducmV2LnhtbESPT2vCQBTE7wW/w/KE3uqmQksa3Ugj&#10;CKbgQVsEb4/sM3/Mvo3ZrcZv3xWEHoeZ+Q0zXwymFRfqXW1ZweskAkFcWF1zqeDne/USg3AeWWNr&#10;mRTcyMEiHT3NMdH2ylu67HwpAoRdggoq77tESldUZNBNbEccvKPtDfog+1LqHq8Bblo5jaJ3abDm&#10;sFBhR8uKitPu1yjIbl/7jfX5eX08NOc8y6Y5Nkap5/HwOQPhafD/4Ud7rRXE8ccb3N+EJyDT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wWhH9xwAAAN0AAAAPAAAAAAAA&#10;AAAAAAAAAKECAABkcnMvZG93bnJldi54bWxQSwUGAAAAAAQABAD5AAAAlQMAAAAA&#10;" strokecolor="#2f5496 [2408]" strokeweight="1.5pt"/>
            <v:shape id="AutoShape 37" o:spid="_x0000_s490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IiPisUAAADdAAAADwAAAGRycy9kb3ducmV2LnhtbESPQYvCMBSE74L/ITzB25quB+l2jbIV&#10;BCt4WBXB26N5tnWbl9pErf9+Iwgeh5n5hpnOO1OLG7WusqzgcxSBIM6trrhQsN8tP2IQziNrrC2T&#10;ggc5mM/6vSkm2t75l25bX4gAYZeggtL7JpHS5SUZdCPbEAfvZFuDPsi2kLrFe4CbWo6jaCINVhwW&#10;SmxoUVL+t70aBeljfdhYn11Wp+P5kqXpOMOzUWo46H6+QXjq/Dv8aq+0gjj+msDzTXgCcvY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wIiPisUAAADdAAAADwAAAAAAAAAA&#10;AAAAAAChAgAAZHJzL2Rvd25yZXYueG1sUEsFBgAAAAAEAAQA+QAAAJMDAAAAAA==&#10;" strokecolor="#2f5496 [2408]" strokeweight="1.5pt"/>
          </v:group>
        </w:pict>
      </w:r>
      <w:r w:rsidR="000A2974" w:rsidRPr="00421A38">
        <w:rPr>
          <w:rFonts w:ascii="ALFABET98" w:hAnsi="ALFABET98"/>
          <w:color w:val="A6A6A6" w:themeColor="background1" w:themeShade="A6"/>
          <w:sz w:val="72"/>
          <w:szCs w:val="72"/>
        </w:rPr>
        <w:t xml:space="preserve">İ     İ     İ     </w:t>
      </w:r>
    </w:p>
    <w:p w:rsidR="000A2974" w:rsidRPr="00421A38" w:rsidRDefault="00443F71" w:rsidP="000A2974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902" style="position:absolute;margin-left:-16.1pt;margin-top:9.4pt;width:521.25pt;height:36.85pt;z-index:-25158451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Buz418FQQAAPEPAAAOAAAAAAAAAAAAAAAAAC4CAABkcnMvZTJvRG9jLnhtbFBLAQItABQABgAI&#10;AAAAIQBYKw9o4AAAAAoBAAAPAAAAAAAAAAAAAAAAAG8GAABkcnMvZG93bnJldi54bWxQSwUGAAAA&#10;AAQABADzAAAAfAcAAAAA&#10;">
            <v:group id="Group 33" o:spid="_x0000_s490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g79unwwAAAN0AAAAP&#10;AAAAAAAAAAAAAAAAAKoCAABkcnMvZG93bnJldi54bWxQSwUGAAAAAAQABAD6AAAAmgMAAAAA&#10;">
              <v:rect id="Rectangle 34" o:spid="_x0000_s490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XMVhsUA&#10;AADdAAAADwAAAGRycy9kb3ducmV2LnhtbESPQWvCQBSE74X+h+UVeqsbW5AYXaValV6rkeDtkX1m&#10;Q7NvQ3Y18d+7hYLHYWa+YebLwTbiSp2vHSsYjxIQxKXTNVcK8sP2LQXhA7LGxjEpuJGH5eL5aY6Z&#10;dj3/0HUfKhEh7DNUYEJoMyl9aciiH7mWOHpn11kMUXaV1B32EW4b+Z4kE2mx5rhgsKW1ofJ3f7EK&#10;PqpiY4r8y+d2XEx2x9tx1Z+2Sr2+DJ8zEIGG8Aj/t7+1gjSdTuHvTXwCcnE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5cxWGxQAAAN0AAAAPAAAAAAAAAAAAAAAAAJgCAABkcnMv&#10;ZG93bnJldi54bWxQSwUGAAAAAAQABAD1AAAAigMAAAAA&#10;" strokecolor="#2f5496 [2408]" strokeweight="1.5pt">
                <v:fill opacity="0"/>
              </v:rect>
              <v:rect id="Rectangle 35" o:spid="_x0000_s490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djSqcAA&#10;AADdAAAADwAAAGRycy9kb3ducmV2LnhtbERPy4rCMBTdC/5DuMLsNK3oUGujiOI4y/G1vzTXtrS5&#10;qU3U+veTxcAsD+edrXvTiCd1rrKsIJ5EIIhzqysuFFzO+3ECwnlkjY1lUvAmB+vVcJBhqu2Lj/Q8&#10;+UKEEHYpKii9b1MpXV6SQTexLXHgbrYz6APsCqk7fIVw08hpFH1KgxWHhhJb2paU16eHUXCd71o+&#10;SMM/8X62mF/rr/s2Nkp9jPrNEoSn3v+L/9zfWkGyiML+8CY8Abn6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djSqc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490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YqN5McAAADdAAAADwAAAGRycy9kb3ducmV2LnhtbESPT2vCQBTE74V+h+UVejObeCgas0pT&#10;EEyhB20p9PbIvvwz+zZmV43f3i0Uehxm5jdMtplMLy40utaygiSKQRCXVrdcK/j63M4WIJxH1thb&#10;JgU3crBZPz5kmGp75T1dDr4WAcIuRQWN90MqpSsbMugiOxAHr7KjQR/kWEs94jXATS/ncfwiDbYc&#10;Fhoc6K2h8ng4GwX57f37w/ritKt+ulOR5/MCO6PU89P0ugLhafL/4b/2TitYLOMEft+EJyDX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Rio3kxwAAAN0AAAAPAAAAAAAA&#10;AAAAAAAAAKECAABkcnMvZG93bnJldi54bWxQSwUGAAAAAAQABAD5AAAAlQMAAAAA&#10;" strokecolor="#2f5496 [2408]" strokeweight="1.5pt"/>
            <v:shape id="AutoShape 37" o:spid="_x0000_s490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VgTk8UAAADdAAAADwAAAGRycy9kb3ducmV2LnhtbESPQYvCMBSE7wv+h/AEb2tqD+JWo1hh&#10;wQoeVkXw9miebbV5qU1W67/fCMIeh5n5hpktOlOLO7WusqxgNIxAEOdWV1woOOy/PycgnEfWWFsm&#10;BU9ysJj3PmaYaPvgH7rvfCEChF2CCkrvm0RKl5dk0A1tQxy8s20N+iDbQuoWHwFuahlH0VgarDgs&#10;lNjQqqT8uvs1CtLn5ri1Prutz6fLLUvTOMOLUWrQ75ZTEJ46/x9+t9daweQriuH1JjwBOf8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VgTk8UAAADdAAAADwAAAAAAAAAA&#10;AAAAAAChAgAAZHJzL2Rvd25yZXYueG1sUEsFBgAAAAAEAAQA+QAAAJMDAAAAAA==&#10;" strokecolor="#2f5496 [2408]" strokeweight="1.5pt"/>
          </v:group>
        </w:pict>
      </w:r>
      <w:r w:rsidR="000A2974" w:rsidRPr="00421A38">
        <w:rPr>
          <w:rFonts w:ascii="ALFABET98" w:hAnsi="ALFABET98"/>
          <w:color w:val="A6A6A6" w:themeColor="background1" w:themeShade="A6"/>
          <w:sz w:val="72"/>
          <w:szCs w:val="72"/>
        </w:rPr>
        <w:t xml:space="preserve">İ </w:t>
      </w:r>
      <w:r w:rsidR="000A2974">
        <w:rPr>
          <w:rFonts w:ascii="ALFABET98" w:hAnsi="ALFABET98"/>
          <w:color w:val="A6A6A6" w:themeColor="background1" w:themeShade="A6"/>
          <w:sz w:val="72"/>
          <w:szCs w:val="72"/>
        </w:rPr>
        <w:t xml:space="preserve">    İ</w:t>
      </w:r>
      <w:r w:rsidR="000A2974" w:rsidRPr="00421A38">
        <w:rPr>
          <w:rFonts w:ascii="ALFABET98" w:hAnsi="ALFABET98"/>
          <w:color w:val="A6A6A6" w:themeColor="background1" w:themeShade="A6"/>
          <w:sz w:val="72"/>
          <w:szCs w:val="72"/>
        </w:rPr>
        <w:t xml:space="preserve">    </w:t>
      </w:r>
    </w:p>
    <w:p w:rsidR="000A2974" w:rsidRPr="00421A38" w:rsidRDefault="00443F71" w:rsidP="000A2974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896" style="position:absolute;margin-left:-16.1pt;margin-top:9.4pt;width:521.25pt;height:36.85pt;z-index:-25158348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A/u5qEFQQAAPEPAAAOAAAAAAAAAAAAAAAAAC4CAABkcnMvZTJvRG9jLnhtbFBLAQItABQABgAI&#10;AAAAIQBYKw9o4AAAAAoBAAAPAAAAAAAAAAAAAAAAAG8GAABkcnMvZG93bnJldi54bWxQSwUGAAAA&#10;AAQABADzAAAAfAcAAAAA&#10;">
            <v:group id="Group 33" o:spid="_x0000_s489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P0lLuMcAAADd&#10;AAAADwAAAAAAAAAAAAAAAACqAgAAZHJzL2Rvd25yZXYueG1sUEsFBgAAAAAEAAQA+gAAAJ4DAAAA&#10;AA==&#10;">
              <v:rect id="Rectangle 34" o:spid="_x0000_s490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tWFmcUA&#10;AADdAAAADwAAAGRycy9kb3ducmV2LnhtbESPQWvCQBSE7wX/w/IEb3VjpWJTV7FapVc1Enp7ZF+z&#10;wezbkN2a+O+7QsHjMDPfMItVb2txpdZXjhVMxgkI4sLpiksF2Wn3PAfhA7LG2jEpuJGH1XLwtMBU&#10;u44PdD2GUkQI+xQVmBCaVEpfGLLox64hjt6Pay2GKNtS6ha7CLe1fEmSmbRYcVww2NDGUHE5/loF&#10;0zL/NHm29Zmd5LP9+Xb+6L53So2G/fodRKA+PML/7S+tYP6WvML9TXwCcv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1YWZxQAAAN0AAAAPAAAAAAAAAAAAAAAAAJgCAABkcnMv&#10;ZG93bnJldi54bWxQSwUGAAAAAAQABAD1AAAAigMAAAAA&#10;" strokecolor="#2f5496 [2408]" strokeweight="1.5pt">
                <v:fill opacity="0"/>
              </v:rect>
              <v:rect id="Rectangle 35" o:spid="_x0000_s490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X3vRsMA&#10;AADdAAAADwAAAGRycy9kb3ducmV2LnhtbESPQYvCMBSE74L/IbwFb5pWVLTbKKLoelx1vT+at22x&#10;ealNrPXfb4QFj8PMfMOkq85UoqXGlZYVxKMIBHFmdcm5gp/zbjgH4TyyxsoyKXiSg9Wy30sx0fbB&#10;R2pPPhcBwi5BBYX3dSKlywoy6Ea2Jg7er20M+iCbXOoGHwFuKjmOopk0WHJYKLCmTUHZ9XQ3Ci7T&#10;bc1f0vB3vJssppfr/raJjVKDj279CcJT59/h//ZBK5gvohm83oQnIJ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X3vRs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489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S+wC8UAAADdAAAADwAAAGRycy9kb3ducmV2LnhtbESPQYvCMBSE78L+h/AWvGmqB3WrUezC&#10;ghX2oC6Ct0fzbKvNS22i1n9vFgSPw8x8w8wWranEjRpXWlYw6EcgiDOrS84V/O1+ehMQziNrrCyT&#10;ggc5WMw/OjOMtb3zhm5bn4sAYRejgsL7OpbSZQUZdH1bEwfvaBuDPsgml7rBe4CbSg6jaCQNlhwW&#10;Cqzpu6DsvL0aBcljvf+1Pr2sjofTJU2SYYono1T3s11OQXhq/Tv8aq+0gslXNIb/N+EJyPkT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S+wC8UAAADdAAAADwAAAAAAAAAA&#10;AAAAAAChAgAAZHJzL2Rvd25yZXYueG1sUEsFBgAAAAAEAAQA+QAAAJMDAAAAAA==&#10;" strokecolor="#2f5496 [2408]" strokeweight="1.5pt"/>
            <v:shape id="AutoShape 37" o:spid="_x0000_s489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LAkecMAAADdAAAADwAAAGRycy9kb3ducmV2LnhtbERPy2rCQBTdC/2H4Rbc6aQuRFPH0AiC&#10;EbqoSqG7S+aaRzN3kswY4993FgWXh/PeJKNpxEC9qywreJtHIIhzqysuFFzO+9kKhPPIGhvLpOBB&#10;DpLty2SDsbZ3/qLh5AsRQtjFqKD0vo2ldHlJBt3ctsSBu9reoA+wL6Tu8R7CTSMXUbSUBisODSW2&#10;tCsp/z3djIL0cfz+tD7rDtefusvSdJFhbZSavo4f7yA8jf4p/ncftILVOgpzw5vwBOT2D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CwJHnDAAAA3QAAAA8AAAAAAAAAAAAA&#10;AAAAoQIAAGRycy9kb3ducmV2LnhtbFBLBQYAAAAABAAEAPkAAACRAwAAAAA=&#10;" strokecolor="#2f5496 [2408]" strokeweight="1.5pt"/>
          </v:group>
        </w:pict>
      </w:r>
      <w:r w:rsidR="000A2974" w:rsidRPr="00421A38">
        <w:rPr>
          <w:rFonts w:ascii="ALFABET98" w:hAnsi="ALFABET98"/>
          <w:color w:val="A6A6A6" w:themeColor="background1" w:themeShade="A6"/>
          <w:sz w:val="72"/>
          <w:szCs w:val="72"/>
        </w:rPr>
        <w:t xml:space="preserve">İ     İ     </w:t>
      </w:r>
    </w:p>
    <w:p w:rsidR="000A2974" w:rsidRPr="00421A38" w:rsidRDefault="00443F71" w:rsidP="000A2974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890" style="position:absolute;margin-left:-16.1pt;margin-top:9.4pt;width:521.25pt;height:36.85pt;z-index:-25158246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">
            <v:group id="Group 33" o:spid="_x0000_s489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MWr22bCAAAA3QAAAA8A&#10;AAAAAAAAAAAAAAAAqgIAAGRycy9kb3ducmV2LnhtbFBLBQYAAAAABAAEAPoAAACZAwAAAAA=&#10;">
              <v:rect id="Rectangle 34" o:spid="_x0000_s489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DcVR8UA&#10;AADdAAAADwAAAGRycy9kb3ducmV2LnhtbESPQWvCQBSE7wX/w/IEb3UTBdHoKrbW0mttJHh7ZJ/Z&#10;YPZtyG5N/PfdQqHHYWa+YTa7wTbiTp2vHStIpwkI4tLpmisF+dfxeQnCB2SNjWNS8CAPu+3oaYOZ&#10;dj1/0v0UKhEh7DNUYEJoMyl9aciin7qWOHpX11kMUXaV1B32EW4bOUuShbRYc1ww2NKrofJ2+rYK&#10;5lXxZor84HObFov38+P80l+OSk3Gw34NItAQ/sN/7Q+tYLlKU/h9E5+A3P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NxVHxQAAAN0AAAAPAAAAAAAAAAAAAAAAAJgCAABkcnMv&#10;ZG93bnJldi54bWxQSwUGAAAAAAQABAD1AAAAigMAAAAA&#10;" strokecolor="#2f5496 [2408]" strokeweight="1.5pt">
                <v:fill opacity="0"/>
              </v:rect>
              <v:rect id="Rectangle 35" o:spid="_x0000_s489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59/mMQA&#10;AADdAAAADwAAAGRycy9kb3ducmV2LnhtbESPQWvCQBSE74L/YXkFb7qJmKKpq4gS7bG19f7IvibB&#10;7NuYXZP477uFgsdhZr5h1tvB1KKj1lWWFcSzCARxbnXFhYLvr2y6BOE8ssbaMil4kIPtZjxaY6pt&#10;z5/UnX0hAoRdigpK75tUSpeXZNDNbEMcvB/bGvRBtoXULfYBbmo5j6JXabDisFBiQ/uS8uv5bhRc&#10;kkPDJ2n4I84Wq+RyPd72sVFq8jLs3kB4Gvwz/N9+1wqWq3gOf2/CE5Cb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+ff5j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489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80g1ccAAADdAAAADwAAAGRycy9kb3ducmV2LnhtbESPT2vCQBTE74V+h+UVvNWNCsVG12AK&#10;BSP0UFsK3h7ZZ/6YfRuzaxK/fbdQ8DjMzG+YdTKaRvTUucqygtk0AkGcW11xoeD76/15CcJ5ZI2N&#10;ZVJwIwfJ5vFhjbG2A39Sf/CFCBB2MSoovW9jKV1ekkE3tS1x8E62M+iD7AqpOxwC3DRyHkUv0mDF&#10;YaHElt5Kys+Hq1GQ3vY/H9Znl93pWF+yNJ1nWBulJk/jdgXC0+jv4f/2TitYvs4W8PcmPAG5+Q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LzSDVxwAAAN0AAAAPAAAAAAAA&#10;AAAAAAAAAKECAABkcnMvZG93bnJldi54bWxQSwUGAAAAAAQABAD5AAAAlQMAAAAA&#10;" strokecolor="#2f5496 [2408]" strokeweight="1.5pt"/>
            <v:shape id="AutoShape 37" o:spid="_x0000_s489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CS4occAAADdAAAADwAAAGRycy9kb3ducmV2LnhtbESPT2vCQBTE74V+h+UVvNWNIsVG12AK&#10;BSP0UFsK3h7ZZ/6YfRuzaxK/fbdQ8DjMzG+YdTKaRvTUucqygtk0AkGcW11xoeD76/15CcJ5ZI2N&#10;ZVJwIwfJ5vFhjbG2A39Sf/CFCBB2MSoovW9jKV1ekkE3tS1x8E62M+iD7AqpOxwC3DRyHkUv0mDF&#10;YaHElt5Kys+Hq1GQ3vY/H9Znl93pWF+yNJ1nWBulJk/jdgXC0+jv4f/2TitYvs4W8PcmPAG5+Q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EJLihxwAAAN0AAAAPAAAAAAAA&#10;AAAAAAAAAKECAABkcnMvZG93bnJldi54bWxQSwUGAAAAAAQABAD5AAAAlQMAAAAA&#10;" strokecolor="#2f5496 [2408]" strokeweight="1.5pt"/>
          </v:group>
        </w:pict>
      </w:r>
      <w:r w:rsidR="000A2974" w:rsidRPr="00421A38">
        <w:rPr>
          <w:rFonts w:ascii="ALFABET98" w:hAnsi="ALFABET98"/>
          <w:color w:val="A6A6A6" w:themeColor="background1" w:themeShade="A6"/>
          <w:sz w:val="72"/>
          <w:szCs w:val="72"/>
        </w:rPr>
        <w:t xml:space="preserve">İ          </w:t>
      </w:r>
    </w:p>
    <w:p w:rsidR="000A2974" w:rsidRPr="00421A38" w:rsidRDefault="00443F71" w:rsidP="000A2974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884" style="position:absolute;margin-left:-16.1pt;margin-top:9.4pt;width:521.25pt;height:36.85pt;z-index:-25158144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H9cT4gXBAAA8Q8AAA4AAAAAAAAAAAAAAAAALgIAAGRycy9lMm9Eb2MueG1sUEsBAi0AFAAG&#10;AAgAAAAhAFgrD2jgAAAACgEAAA8AAAAAAAAAAAAAAAAAcQYAAGRycy9kb3ducmV2LnhtbFBLBQYA&#10;AAAABAAEAPMAAAB+BwAAAAA=&#10;">
            <v:group id="Group 33" o:spid="_x0000_s488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JQ7miccAAADd&#10;AAAADwAAAAAAAAAAAAAAAACqAgAAZHJzL2Rvd25yZXYueG1sUEsFBgAAAAAEAAQA+gAAAJ4DAAAA&#10;AA==&#10;">
              <v:rect id="Rectangle 34" o:spid="_x0000_s488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JIoqMUA&#10;AADdAAAADwAAAGRycy9kb3ducmV2LnhtbESPT2vCQBTE70K/w/IK3nSTCmqjq/SfxWttJPT2yD6z&#10;odm3Ibs18dt3BcHjMDO/YdbbwTbiTJ2vHStIpwkI4tLpmisF+fdusgThA7LGxjEpuJCH7eZhtMZM&#10;u56/6HwIlYgQ9hkqMCG0mZS+NGTRT11LHL2T6yyGKLtK6g77CLeNfEqSubRYc1ww2NKbofL38GcV&#10;zKriwxT5u89tWsw/j5fja/+zU2r8OLysQAQawj18a++1guVzuoDrm/gE5O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8kiioxQAAAN0AAAAPAAAAAAAAAAAAAAAAAJgCAABkcnMv&#10;ZG93bnJldi54bWxQSwUGAAAAAAQABAD1AAAAigMAAAAA&#10;" strokecolor="#2f5496 [2408]" strokeweight="1.5pt">
                <v:fill opacity="0"/>
              </v:rect>
              <v:rect id="Rectangle 35" o:spid="_x0000_s488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ndIcsAA&#10;AADdAAAADwAAAGRycy9kb3ducmV2LnhtbERPy4rCMBTdC/5DuMLsNK3oUGujiOI4y/G1vzTXtrS5&#10;qU3U+veTxcAsD+edrXvTiCd1rrKsIJ5EIIhzqysuFFzO+3ECwnlkjY1lUvAmB+vVcJBhqu2Lj/Q8&#10;+UKEEHYpKii9b1MpXV6SQTexLXHgbrYz6APsCqk7fIVw08hpFH1KgxWHhhJb2paU16eHUXCd71o+&#10;SMM/8X62mF/rr/s2Nkp9jPrNEoSn3v+L/9zfWkGyiMPc8CY8Abn6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ndIcs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488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iUXP8YAAADdAAAADwAAAGRycy9kb3ducmV2LnhtbESPT4vCMBTE74LfITzBm031sGjXKFtB&#10;sMIe/IOwt0fzbOs2L7XJav32G0HwOMzMb5j5sjO1uFHrKssKxlEMgji3uuJCwfGwHk1BOI+ssbZM&#10;Ch7kYLno9+aYaHvnHd32vhABwi5BBaX3TSKly0sy6CLbEAfvbFuDPsi2kLrFe4CbWk7i+EMarDgs&#10;lNjQqqT8d/9nFKSP7enb+uy6Of9crlmaTjK8GKWGg+7rE4Snzr/Dr/ZGK5jOxjN4vglPQC7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olFz/GAAAA3QAAAA8AAAAAAAAA&#10;AAAAAAAAoQIAAGRycy9kb3ducmV2LnhtbFBLBQYAAAAABAAEAPkAAACUAwAAAAA=&#10;" strokecolor="#2f5496 [2408]" strokeweight="1.5pt"/>
            <v:shape id="AutoShape 37" o:spid="_x0000_s488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XN0H8QAAADdAAAADwAAAGRycy9kb3ducmV2LnhtbERPu2rDMBTdA/0HcQvdYrkeSuJYCXWh&#10;EBc6NAmFbhfr+hXryrFUx/n7aihkPJx3tptNLyYaXWtZwXMUgyAurW65VnA6vi9XIJxH1thbJgU3&#10;crDbPiwyTLW98hdNB1+LEMIuRQWN90MqpSsbMugiOxAHrrKjQR/gWEs94jWEm14mcfwiDbYcGhoc&#10;6K2h8nz4NQry28f3p/XFZV/9dJciz5MCO6PU0+P8ugHhafZ38b97rxWs1knYH96EJyC3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1c3QfxAAAAN0AAAAPAAAAAAAAAAAA&#10;AAAAAKECAABkcnMvZG93bnJldi54bWxQSwUGAAAAAAQABAD5AAAAkgMAAAAA&#10;" strokecolor="#2f5496 [2408]" strokeweight="1.5pt"/>
          </v:group>
        </w:pict>
      </w:r>
      <w:r w:rsidR="000A2974" w:rsidRPr="00421A38">
        <w:rPr>
          <w:rFonts w:ascii="ALFABET98" w:hAnsi="ALFABET98"/>
          <w:color w:val="A6A6A6" w:themeColor="background1" w:themeShade="A6"/>
          <w:sz w:val="72"/>
          <w:szCs w:val="72"/>
        </w:rPr>
        <w:t xml:space="preserve">İ          </w:t>
      </w:r>
    </w:p>
    <w:p w:rsidR="000A2974" w:rsidRPr="00421A38" w:rsidRDefault="00443F71" w:rsidP="000A2974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lastRenderedPageBreak/>
        <w:pict>
          <v:group id="_x0000_s4878" style="position:absolute;margin-left:-16.1pt;margin-top:9.4pt;width:521.25pt;height:36.85pt;z-index:-25158041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An&#10;XMGPEgQAAPEPAAAOAAAAAAAAAAAAAAAAAC4CAABkcnMvZTJvRG9jLnhtbFBLAQItABQABgAIAAAA&#10;IQBYKw9o4AAAAAoBAAAPAAAAAAAAAAAAAAAAAGwGAABkcnMvZG93bnJldi54bWxQSwUGAAAAAAQA&#10;BADzAAAAeQcAAAAA&#10;">
            <v:group id="Group 33" o:spid="_x0000_s488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UWSo3xgAAAN0A&#10;AAAPAAAAAAAAAAAAAAAAAKoCAABkcnMvZG93bnJldi54bWxQSwUGAAAAAAQABAD6AAAAnQMAAAAA&#10;">
              <v:rect id="Rectangle 34" o:spid="_x0000_s488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cXkFsUA&#10;AADdAAAADwAAAGRycy9kb3ducmV2LnhtbESPQWvCQBSE7wX/w/KE3upGBdHoKrbW0ms1Erw9ss9s&#10;MPs2ZFcT/323UPA4zMw3zGrT21rcqfWVYwXjUQKCuHC64lJBdty/zUH4gKyxdkwKHuRhsx68rDDV&#10;ruMfuh9CKSKEfYoKTAhNKqUvDFn0I9cQR+/iWoshyraUusUuwm0tJ0kykxYrjgsGG/owVFwPN6tg&#10;WuafJs92PrPjfPZ1epzeu/Neqddhv12CCNSHZ/i//a0VzBeTKfy9iU9Ar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NxeQWxQAAAN0AAAAPAAAAAAAAAAAAAAAAAJgCAABkcnMv&#10;ZG93bnJldi54bWxQSwUGAAAAAAQABAD1AAAAigMAAAAA&#10;" strokecolor="#2f5496 [2408]" strokeweight="1.5pt">
                <v:fill opacity="0"/>
              </v:rect>
              <v:rect id="Rectangle 35" o:spid="_x0000_s488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VaIysMA&#10;AADdAAAADwAAAGRycy9kb3ducmV2LnhtbESPT4vCMBTE7wt+h/AEb2ta0UVro4ii7nHXP/dH82xL&#10;m5faRK3ffiMIexxm5jdMuuxMLe7UutKygngYgSDOrC45V3A6bj+nIJxH1lhbJgVPcrBc9D5STLR9&#10;8C/dDz4XAcIuQQWF900ipcsKMuiGtiEO3sW2Bn2QbS51i48AN7UcRdGXNFhyWCiwoXVBWXW4GQXn&#10;yabhvTT8E2/Hs8m52l3XsVFq0O9WcxCeOv8ffre/tYLpbDSG15vwBOTi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VaIys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488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QTXh8cAAADdAAAADwAAAGRycy9kb3ducmV2LnhtbESPT2vCQBTE7wW/w/KE3uqmgYqNbqQR&#10;BFPwUFsEb4/sM3/Mvo3ZrcZv7wqFHoeZ+Q2zWA6mFRfqXW1ZweskAkFcWF1zqeDne/0yA+E8ssbW&#10;Mim4kYNlOnpaYKLtlb/osvOlCBB2CSqovO8SKV1RkUE3sR1x8I62N+iD7Eupe7wGuGllHEVTabDm&#10;sFBhR6uKitPu1yjIbp/7rfX5eXM8NOc8y+IcG6PU83j4mIPwNPj/8F97oxXM3uM3eLwJT0Cm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lBNeHxwAAAN0AAAAPAAAAAAAA&#10;AAAAAAAAAKECAABkcnMvZG93bnJldi54bWxQSwUGAAAAAAQABAD5AAAAlQMAAAAA&#10;" strokecolor="#2f5496 [2408]" strokeweight="1.5pt"/>
            <v:shape id="AutoShape 37" o:spid="_x0000_s487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dZJ8MYAAADdAAAADwAAAGRycy9kb3ducmV2LnhtbESPT4vCMBTE78J+h/AWvGlqD6LVKHZh&#10;wQoe/MPC3h7Ns602L7WJWr+9WVjwOMzMb5j5sjO1uFPrKssKRsMIBHFudcWFguPhezAB4Tyyxtoy&#10;KXiSg+XiozfHRNsH7+i+94UIEHYJKii9bxIpXV6SQTe0DXHwTrY16INsC6lbfAS4qWUcRWNpsOKw&#10;UGJDXyXll/3NKEifm5+t9dl1ffo9X7M0jTM8G6X6n91qBsJT59/h//ZaK5hM4zH8vQlPQC5e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XWSfDGAAAA3QAAAA8AAAAAAAAA&#10;AAAAAAAAoQIAAGRycy9kb3ducmV2LnhtbFBLBQYAAAAABAAEAPkAAACUAwAAAAA=&#10;" strokecolor="#2f5496 [2408]" strokeweight="1.5pt"/>
          </v:group>
        </w:pict>
      </w:r>
      <w:r w:rsidR="000A2974" w:rsidRPr="00421A38">
        <w:rPr>
          <w:rFonts w:ascii="ALFABET98" w:hAnsi="ALFABET98"/>
          <w:color w:val="A6A6A6" w:themeColor="background1" w:themeShade="A6"/>
          <w:sz w:val="72"/>
          <w:szCs w:val="72"/>
        </w:rPr>
        <w:t xml:space="preserve">İ         </w:t>
      </w:r>
    </w:p>
    <w:p w:rsidR="000A2974" w:rsidRPr="00421A38" w:rsidRDefault="00443F71" w:rsidP="000A2974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872" style="position:absolute;margin-left:-16.1pt;margin-top:9.4pt;width:521.25pt;height:36.85pt;z-index:-25157939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Cn9Vk7FQQAAPEPAAAOAAAAAAAAAAAAAAAAAC4CAABkcnMvZTJvRG9jLnhtbFBLAQItABQABgAI&#10;AAAAIQBYKw9o4AAAAAoBAAAPAAAAAAAAAAAAAAAAAG8GAABkcnMvZG93bnJldi54bWxQSwUGAAAA&#10;AAQABADzAAAAfAcAAAAA&#10;">
            <v:group id="Group 33" o:spid="_x0000_s487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9bEd3cQAAADdAAAA&#10;DwAAAAAAAAAAAAAAAACqAgAAZHJzL2Rvd25yZXYueG1sUEsFBgAAAAAEAAQA+gAAAJsDAAAAAA==&#10;">
              <v:rect id="Rectangle 34" o:spid="_x0000_s487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C3T/MUA&#10;AADdAAAADwAAAGRycy9kb3ducmV2LnhtbESPQWvCQBSE74L/YXmCN92oIJq6irYqvdZGQm+P7Gs2&#10;NPs2ZFcT/71bKPQ4zMw3zGbX21rcqfWVYwWzaQKCuHC64lJB9nmarED4gKyxdkwKHuRhtx0ONphq&#10;1/EH3S+hFBHCPkUFJoQmldIXhiz6qWuIo/ftWoshyraUusUuwm0t50mylBYrjgsGG3o1VPxcblbB&#10;osyPJs/efGZn+fJ8fVwP3ddJqfGo37+ACNSH//Bf+10rWK3na/h9E5+A3D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LdP8xQAAAN0AAAAPAAAAAAAAAAAAAAAAAJgCAABkcnMv&#10;ZG93bnJldi54bWxQSwUGAAAAAAQABAD1AAAAigMAAAAA&#10;" strokecolor="#2f5496 [2408]" strokeweight="1.5pt">
                <v:fill opacity="0"/>
              </v:rect>
              <v:rect id="Rectangle 35" o:spid="_x0000_s487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7QYFMEA&#10;AADdAAAADwAAAGRycy9kb3ducmV2LnhtbERPyW7CMBC9V+IfrEHqrTiBgiBgIhSU0mPLch/FQxIR&#10;j0PshvTv6wNSj09v36SDaURPnastK4gnEQjiwuqaSwXnU/62BOE8ssbGMin4JQfpdvSywUTbB39T&#10;f/SlCCHsElRQed8mUrqiIoNuYlviwF1tZ9AH2JVSd/gI4aaR0yhaSIM1h4YKW8oqKm7HH6PgMt+3&#10;fJCGv+L8fTW/3D7uWWyUeh0PuzUIT4P/Fz/dn1rBcjUL+8Ob8ATk9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u0GBT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487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+ZHWccAAADdAAAADwAAAGRycy9kb3ducmV2LnhtbESPT2vCQBTE74V+h+UVvNWNCsVG12AK&#10;BSP0UFsK3h7ZZ/6YfRuzaxK/fbdQ8DjMzG+YdTKaRvTUucqygtk0AkGcW11xoeD76/15CcJ5ZI2N&#10;ZVJwIwfJ5vFhjbG2A39Sf/CFCBB2MSoovW9jKV1ekkE3tS1x8E62M+iD7AqpOxwC3DRyHkUv0mDF&#10;YaHElt5Kys+Hq1GQ3vY/H9Znl93pWF+yNJ1nWBulJk/jdgXC0+jv4f/2TitYvi5m8PcmPAG5+Q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f5kdZxwAAAN0AAAAPAAAAAAAA&#10;AAAAAAAAAKECAABkcnMvZG93bnJldi54bWxQSwUGAAAAAAQABAD5AAAAlQMAAAAA&#10;" strokecolor="#2f5496 [2408]" strokeweight="1.5pt"/>
            <v:shape id="AutoShape 37" o:spid="_x0000_s487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zTZLscAAADdAAAADwAAAGRycy9kb3ducmV2LnhtbESPT2vCQBTE7wW/w/KE3uqmKYiNbqQR&#10;BFPwUFsEb4/sM3/Mvo3ZrcZv7wqFHoeZ+Q2zWA6mFRfqXW1ZweskAkFcWF1zqeDne/0yA+E8ssbW&#10;Mim4kYNlOnpaYKLtlb/osvOlCBB2CSqovO8SKV1RkUE3sR1x8I62N+iD7Eupe7wGuGllHEVTabDm&#10;sFBhR6uKitPu1yjIbp/7rfX5eXM8NOc8y+IcG6PU83j4mIPwNPj/8F97oxXM3t9ieLwJT0Cm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vNNkuxwAAAN0AAAAPAAAAAAAA&#10;AAAAAAAAAKECAABkcnMvZG93bnJldi54bWxQSwUGAAAAAAQABAD5AAAAlQMAAAAA&#10;" strokecolor="#2f5496 [2408]" strokeweight="1.5pt"/>
          </v:group>
        </w:pict>
      </w:r>
      <w:r w:rsidR="000A2974" w:rsidRPr="00421A38">
        <w:rPr>
          <w:rFonts w:ascii="ALFABET98" w:hAnsi="ALFABET98"/>
          <w:color w:val="A6A6A6" w:themeColor="background1" w:themeShade="A6"/>
          <w:sz w:val="72"/>
          <w:szCs w:val="72"/>
        </w:rPr>
        <w:t xml:space="preserve">İ          </w:t>
      </w:r>
    </w:p>
    <w:p w:rsidR="000A2974" w:rsidRPr="00421A38" w:rsidRDefault="00443F71" w:rsidP="000A2974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866" style="position:absolute;margin-left:-16.1pt;margin-top:9.4pt;width:521.25pt;height:36.85pt;z-index:-25157836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">
            <v:group id="Group 33" o:spid="_x0000_s486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8SWBBccAAADd&#10;AAAADwAAAAAAAAAAAAAAAACqAgAAZHJzL2Rvd25yZXYueG1sUEsFBgAAAAAEAAQA+gAAAJ4DAAAA&#10;AA==&#10;">
              <v:rect id="Rectangle 34" o:spid="_x0000_s487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LlPJMUA&#10;AADdAAAADwAAAGRycy9kb3ducmV2LnhtbESPQWvCQBSE74L/YXlCb7pRqdjUVdRq8VobCb09sq/Z&#10;0OzbkF1N/PfdgtDjMDPfMKtNb2txo9ZXjhVMJwkI4sLpiksF2edxvAThA7LG2jEpuJOHzXo4WGGq&#10;XccfdDuHUkQI+xQVmBCaVEpfGLLoJ64hjt63ay2GKNtS6ha7CLe1nCXJQlqsOC4YbGhvqPg5X62C&#10;eZkfTJ69+cxO88X75X7ZdV9HpZ5G/fYVRKA+/Icf7ZNWsHyZP8Pfm/gE5P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uU8kxQAAAN0AAAAPAAAAAAAAAAAAAAAAAJgCAABkcnMv&#10;ZG93bnJldi54bWxQSwUGAAAAAAQABAD1AAAAigMAAAAA&#10;" strokecolor="#2f5496 [2408]" strokeweight="1.5pt">
                <v:fill opacity="0"/>
              </v:rect>
              <v:rect id="Rectangle 35" o:spid="_x0000_s487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xEl+8QA&#10;AADdAAAADwAAAGRycy9kb3ducmV2LnhtbESPT4vCMBTE7wt+h/AEb5rWP0W7RhFF3aO66/3RvG2L&#10;zUttotZvbxaEPQ4z8xtmvmxNJe7UuNKygngQgSDOrC45V/Dzve1PQTiPrLGyTAqe5GC56HzMMdX2&#10;wUe6n3wuAoRdigoK7+tUSpcVZNANbE0cvF/bGPRBNrnUDT4C3FRyGEWJNFhyWCiwpnVB2eV0MwrO&#10;k03Ne2n4EG/Hs8n5sruuY6NUr9uuPkF4av1/+N3+0gqms1ECf2/CE5CL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sRJfv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486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0N6tscAAADdAAAADwAAAGRycy9kb3ducmV2LnhtbESPT2vCQBTE7wW/w/IK3uqmCq2NbsQU&#10;CqbgQS2Ct0f25Y9m38bsVuO37woFj8PM/IaZL3rTiAt1rras4HUUgSDOra65VPCz+3qZgnAeWWNj&#10;mRTcyMEiGTzNMdb2yhu6bH0pAoRdjAoq79tYSpdXZNCNbEscvMJ2Bn2QXSl1h9cAN40cR9GbNFhz&#10;WKiwpc+K8tP21yhIb9/7tfXZeVUcjucsTccZHo1Sw+d+OQPhqfeP8H97pRVMPybvcH8TnoBM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/Q3q2xwAAAN0AAAAPAAAAAAAA&#10;AAAAAAAAAKECAABkcnMvZG93bnJldi54bWxQSwUGAAAAAAQABAD5AAAAlQMAAAAA&#10;" strokecolor="#2f5496 [2408]" strokeweight="1.5pt"/>
            <v:shape id="AutoShape 37" o:spid="_x0000_s486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tzuxMQAAADdAAAADwAAAGRycy9kb3ducmV2LnhtbERPTWvCQBC9F/wPywi91Y0pFI2uoREK&#10;ptCDWgrehuyYxGZnY3abxH/fPQgeH+97nY6mET11rrasYD6LQBAXVtdcKvg+frwsQDiPrLGxTApu&#10;5CDdTJ7WmGg78J76gy9FCGGXoILK+zaR0hUVGXQz2xIH7mw7gz7ArpS6wyGEm0bGUfQmDdYcGips&#10;aVtR8Xv4Mwqy2+fPl/X5dXc+Xa55lsU5XoxSz9PxfQXC0+gf4rt7pxUslq9hbngTnoDc/A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O3O7ExAAAAN0AAAAPAAAAAAAAAAAA&#10;AAAAAKECAABkcnMvZG93bnJldi54bWxQSwUGAAAAAAQABAD5AAAAkgMAAAAA&#10;" strokecolor="#2f5496 [2408]" strokeweight="1.5pt"/>
          </v:group>
        </w:pict>
      </w:r>
      <w:r w:rsidR="000A2974" w:rsidRPr="00421A38">
        <w:rPr>
          <w:rFonts w:ascii="ALFABET98" w:hAnsi="ALFABET98"/>
          <w:color w:val="A6A6A6" w:themeColor="background1" w:themeShade="A6"/>
          <w:sz w:val="72"/>
          <w:szCs w:val="72"/>
        </w:rPr>
        <w:t xml:space="preserve">İ          </w:t>
      </w:r>
    </w:p>
    <w:p w:rsidR="000A2974" w:rsidRPr="00421A38" w:rsidRDefault="00443F71" w:rsidP="000A2974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860" style="position:absolute;margin-left:-16.1pt;margin-top:9.4pt;width:521.25pt;height:36.85pt;z-index:-25157734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C5&#10;Q00XEgQAAPEPAAAOAAAAAAAAAAAAAAAAAC4CAABkcnMvZTJvRG9jLnhtbFBLAQItABQABgAIAAAA&#10;IQBYKw9o4AAAAAoBAAAPAAAAAAAAAAAAAAAAAGwGAABkcnMvZG93bnJldi54bWxQSwUGAAAAAAQA&#10;BADzAAAAeQcAAAAA&#10;">
            <v:group id="Group 33" o:spid="_x0000_s486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1hj0e8QAAADdAAAA&#10;DwAAAAAAAAAAAAAAAACqAgAAZHJzL2Rvd25yZXYueG1sUEsFBgAAAAAEAAQA+gAAAJsDAAAAAA==&#10;">
              <v:rect id="Rectangle 34" o:spid="_x0000_s486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4Q6WsUA&#10;AADdAAAADwAAAGRycy9kb3ducmV2LnhtbESPT2vCQBTE70K/w/IK3nSTKmKjq/SfpVc1Enp7ZJ/Z&#10;0OzbkN2a+O3dQsHjMDO/YdbbwTbiQp2vHStIpwkI4tLpmisF+XE3WYLwAVlj45gUXMnDdvMwWmOm&#10;Xc97uhxCJSKEfYYKTAhtJqUvDVn0U9cSR+/sOoshyq6SusM+wm0jn5JkIS3WHBcMtvRmqPw5/FoF&#10;s6r4MEX+7nObFovP0/X02n/vlBo/Di8rEIGGcA//t7+0guXzPIW/N/EJyM0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hDpaxQAAAN0AAAAPAAAAAAAAAAAAAAAAAJgCAABkcnMv&#10;ZG93bnJldi54bWxQSwUGAAAAAAQABAD1AAAAigMAAAAA&#10;" strokecolor="#2f5496 [2408]" strokeweight="1.5pt">
                <v:fill opacity="0"/>
              </v:rect>
              <v:rect id="Rectangle 35" o:spid="_x0000_s486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CxQhcMA&#10;AADdAAAADwAAAGRycy9kb3ducmV2LnhtbESPT4vCMBTE7wt+h/AEb2ta0UVro4ii7nHXP/dH82xL&#10;m5faRK3ffiMIexxm5jdMuuxMLe7UutKygngYgSDOrC45V3A6bj+nIJxH1lhbJgVPcrBc9D5STLR9&#10;8C/dDz4XAcIuQQWF900ipcsKMuiGtiEO3sW2Bn2QbS51i48AN7UcRdGXNFhyWCiwoXVBWXW4GQXn&#10;yabhvTT8E2/Hs8m52l3XsVFq0O9WcxCeOv8ffre/tYLpbDyC15vwBOTi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CxQh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486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H4PyMcAAADdAAAADwAAAGRycy9kb3ducmV2LnhtbESPT2vCQBTE7wW/w/IK3uqmWoqNbsQU&#10;CqbgQS2Ct0f25Y9m38bsVuO37woFj8PM/IaZL3rTiAt1rras4HUUgSDOra65VPCz+3qZgnAeWWNj&#10;mRTcyMEiGTzNMdb2yhu6bH0pAoRdjAoq79tYSpdXZNCNbEscvMJ2Bn2QXSl1h9cAN40cR9G7NFhz&#10;WKiwpc+K8tP21yhIb9/7tfXZeVUcjucsTccZHo1Sw+d+OQPhqfeP8H97pRVMP94mcH8TnoBM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Yfg/IxwAAAN0AAAAPAAAAAAAA&#10;AAAAAAAAAKECAABkcnMvZG93bnJldi54bWxQSwUGAAAAAAQABAD5AAAAlQMAAAAA&#10;" strokecolor="#2f5496 [2408]" strokeweight="1.5pt"/>
            <v:shape id="AutoShape 37" o:spid="_x0000_s486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5eXvMcAAADdAAAADwAAAGRycy9kb3ducmV2LnhtbESPQWvCQBSE7wX/w/KE3pqNIsWmWaUR&#10;CqbgoVaE3h7ZZxKbfRuz2yT++65Q8DjMzDdMuh5NI3rqXG1ZwSyKQRAXVtdcKjh8vT8tQTiPrLGx&#10;TAqu5GC9mjykmGg78Cf1e1+KAGGXoILK+zaR0hUVGXSRbYmDd7KdQR9kV0rd4RDgppHzOH6WBmsO&#10;CxW2tKmo+Nn/GgXZ9eO4sz6/bE/f50ueZfMcz0apx+n49grC0+jv4f/2VitYviwWcHsTnoBc/Q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Xl5e8xwAAAN0AAAAPAAAAAAAA&#10;AAAAAAAAAKECAABkcnMvZG93bnJldi54bWxQSwUGAAAAAAQABAD5AAAAlQMAAAAA&#10;" strokecolor="#2f5496 [2408]" strokeweight="1.5pt"/>
          </v:group>
        </w:pict>
      </w:r>
      <w:r w:rsidR="000A2974" w:rsidRPr="00421A38">
        <w:rPr>
          <w:rFonts w:ascii="ALFABET98" w:hAnsi="ALFABET98"/>
          <w:color w:val="A6A6A6" w:themeColor="background1" w:themeShade="A6"/>
          <w:sz w:val="72"/>
          <w:szCs w:val="72"/>
        </w:rPr>
        <w:t xml:space="preserve">İ          </w:t>
      </w:r>
    </w:p>
    <w:p w:rsidR="000A2974" w:rsidRPr="00421A38" w:rsidRDefault="00443F71" w:rsidP="000A2974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854" style="position:absolute;margin-left:-16.1pt;margin-top:9.4pt;width:521.25pt;height:36.85pt;z-index:-25157632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Esn9bEXBAAA8Q8AAA4AAAAAAAAAAAAAAAAALgIAAGRycy9lMm9Eb2MueG1sUEsBAi0AFAAG&#10;AAgAAAAhAFgrD2jgAAAACgEAAA8AAAAAAAAAAAAAAAAAcQYAAGRycy9kb3ducmV2LnhtbFBLBQYA&#10;AAAABAAEAPMAAAB+BwAAAAA=&#10;">
            <v:group id="Group 33" o:spid="_x0000_s485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Nr3JlMcAAADd&#10;AAAADwAAAAAAAAAAAAAAAACqAgAAZHJzL2Rvd25yZXYueG1sUEsFBgAAAAAEAAQA+gAAAJ4DAAAA&#10;AA==&#10;">
              <v:rect id="Rectangle 34" o:spid="_x0000_s485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yEHtcYA&#10;AADdAAAADwAAAGRycy9kb3ducmV2LnhtbESPQWvCQBSE70L/w/IKvdWNtViNrmJtLV61keDtkX1m&#10;g9m3Ibs18d93CwWPw8x8wyxWva3FlVpfOVYwGiYgiAunKy4VZN/b5ykIH5A11o5JwY08rJYPgwWm&#10;2nW8p+shlCJC2KeowITQpFL6wpBFP3QNcfTOrrUYomxLqVvsItzW8iVJJtJixXHBYEMbQ8Xl8GMV&#10;jMv80+TZh8/sKJ98HW/H9+60VerpsV/PQQTqwz38395pBdPZ6xv8vYlPQC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yEHtcYAAADdAAAADwAAAAAAAAAAAAAAAACYAgAAZHJz&#10;L2Rvd25yZXYueG1sUEsFBgAAAAAEAAQA9QAAAIsDAAAAAA==&#10;" strokecolor="#2f5496 [2408]" strokeweight="1.5pt">
                <v:fill opacity="0"/>
              </v:rect>
              <v:rect id="Rectangle 35" o:spid="_x0000_s485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Rnb8AA&#10;AADdAAAADwAAAGRycy9kb3ducmV2LnhtbERPTYvCMBC9C/6HMMLeNK2oaG0UUVz36Lp6H5qxLW0m&#10;tYla//3mIHh8vO903ZlaPKh1pWUF8SgCQZxZXXKu4Py3H85BOI+ssbZMCl7kYL3q91JMtH3yLz1O&#10;PhchhF2CCgrvm0RKlxVk0I1sQxy4q20N+gDbXOoWnyHc1HIcRTNpsOTQUGBD24Ky6nQ3Ci7TXcMH&#10;afgY7yeL6aX6vm1jo9TXoNssQXjq/Ef8dv9oBfPFJMwNb8ITkKt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cRnb8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485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ZY4IscAAADdAAAADwAAAGRycy9kb3ducmV2LnhtbESPQWvCQBSE7wX/w/KE3urGUIqmrsEI&#10;gil4qC2F3h7ZZxKbfRuz2yT++65Q8DjMzDfMKh1NI3rqXG1ZwXwWgSAurK65VPD5sXtagHAeWWNj&#10;mRRcyUG6njysMNF24Hfqj74UAcIuQQWV920ipSsqMuhmtiUO3sl2Bn2QXSl1h0OAm0bGUfQiDdYc&#10;FipsaVtR8XP8NQqy69vXwfr8sj99ny95lsU5no1Sj9Nx8wrC0+jv4f/2XitYLJ+X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5ljgixwAAAN0AAAAPAAAAAAAA&#10;AAAAAAAAAKECAABkcnMvZG93bnJldi54bWxQSwUGAAAAAAQABAD5AAAAlQMAAAAA&#10;" strokecolor="#2f5496 [2408]" strokeweight="1.5pt"/>
            <v:shape id="AutoShape 37" o:spid="_x0000_s485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XUHYsQAAADdAAAADwAAAGRycy9kb3ducmV2LnhtbERPTWvCQBC9F/wPywi91Y2BFo2uoREK&#10;ptCDWgrehuyYxGZnY3abxH/fPQgeH+97nY6mET11rrasYD6LQBAXVtdcKvg+frwsQDiPrLGxTApu&#10;5CDdTJ7WmGg78J76gy9FCGGXoILK+zaR0hUVGXQz2xIH7mw7gz7ArpS6wyGEm0bGUfQmDdYcGips&#10;aVtR8Xv4Mwqy2+fPl/X5dXc+Xa55lsU5XoxSz9PxfQXC0+gf4rt7pxUslq9hf3gTnoDc/A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tdQdixAAAAN0AAAAPAAAAAAAAAAAA&#10;AAAAAKECAABkcnMvZG93bnJldi54bWxQSwUGAAAAAAQABAD5AAAAkgMAAAAA&#10;" strokecolor="#2f5496 [2408]" strokeweight="1.5pt"/>
          </v:group>
        </w:pict>
      </w:r>
      <w:r w:rsidR="000A2974" w:rsidRPr="00421A38">
        <w:rPr>
          <w:rFonts w:ascii="ALFABET98" w:hAnsi="ALFABET98"/>
          <w:color w:val="A6A6A6" w:themeColor="background1" w:themeShade="A6"/>
          <w:sz w:val="72"/>
          <w:szCs w:val="72"/>
        </w:rPr>
        <w:t xml:space="preserve">İ         </w:t>
      </w:r>
      <w:r w:rsidR="000A2974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0A2974" w:rsidRPr="009E083E" w:rsidRDefault="000A2974" w:rsidP="000A2974">
      <w:pPr>
        <w:spacing w:line="240" w:lineRule="auto"/>
        <w:rPr>
          <w:rFonts w:ascii="ALFABET98" w:hAnsi="ALFABET98"/>
          <w:sz w:val="36"/>
          <w:szCs w:val="36"/>
        </w:rPr>
      </w:pPr>
      <w:r w:rsidRPr="009E083E">
        <w:rPr>
          <w:rFonts w:ascii="ALFABET98" w:hAnsi="ALFABET98"/>
          <w:sz w:val="72"/>
          <w:szCs w:val="72"/>
        </w:rPr>
        <w:t xml:space="preserve"> </w:t>
      </w:r>
      <w:r w:rsidRPr="009E083E">
        <w:rPr>
          <w:rFonts w:ascii="ALFABET98" w:hAnsi="ALFABET98"/>
          <w:sz w:val="36"/>
          <w:szCs w:val="36"/>
        </w:rPr>
        <w:t xml:space="preserve">   </w:t>
      </w:r>
      <w:r w:rsidR="006569E8">
        <w:rPr>
          <w:rFonts w:ascii="ALFABET98" w:hAnsi="ALFABET98"/>
          <w:sz w:val="36"/>
          <w:szCs w:val="36"/>
        </w:rPr>
        <w:t xml:space="preserve">                              </w:t>
      </w:r>
      <w:r>
        <w:rPr>
          <w:rFonts w:ascii="ALFABET98" w:hAnsi="ALFABET98"/>
          <w:sz w:val="36"/>
          <w:szCs w:val="36"/>
        </w:rPr>
        <w:t>6</w:t>
      </w:r>
    </w:p>
    <w:p w:rsidR="000A2974" w:rsidRDefault="000A2974" w:rsidP="000A2974">
      <w:pPr>
        <w:spacing w:line="240" w:lineRule="auto"/>
        <w:rPr>
          <w:rFonts w:ascii="ALFABET98" w:hAnsi="ALFABET98"/>
          <w:sz w:val="72"/>
          <w:szCs w:val="72"/>
        </w:rPr>
      </w:pPr>
      <w:r w:rsidRPr="009E083E">
        <w:rPr>
          <w:rFonts w:ascii="ALFABET98" w:hAnsi="ALFABET98"/>
          <w:sz w:val="36"/>
          <w:szCs w:val="36"/>
        </w:rPr>
        <w:t>Sayın veli</w:t>
      </w:r>
      <w:r>
        <w:rPr>
          <w:rFonts w:ascii="ALFABET98" w:hAnsi="ALFABET98"/>
          <w:sz w:val="36"/>
          <w:szCs w:val="36"/>
        </w:rPr>
        <w:t>m, İ harfinin üzerinden geçip boşlukları yazdırın</w:t>
      </w:r>
      <w:r w:rsidRPr="009E083E">
        <w:rPr>
          <w:rFonts w:ascii="ALFABET98" w:hAnsi="ALFABET98"/>
          <w:sz w:val="36"/>
          <w:szCs w:val="36"/>
        </w:rPr>
        <w:t>.</w:t>
      </w:r>
      <w:r w:rsidRPr="009E083E">
        <w:rPr>
          <w:rFonts w:ascii="ALFABET98" w:hAnsi="ALFABET98"/>
          <w:sz w:val="72"/>
          <w:szCs w:val="72"/>
        </w:rPr>
        <w:t xml:space="preserve">  </w:t>
      </w:r>
    </w:p>
    <w:p w:rsidR="000A2974" w:rsidRPr="00421A38" w:rsidRDefault="000A2974" w:rsidP="000A2974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9E083E">
        <w:rPr>
          <w:rFonts w:ascii="ALFABET98" w:hAnsi="ALFABET98"/>
          <w:sz w:val="72"/>
          <w:szCs w:val="72"/>
        </w:rPr>
        <w:t xml:space="preserve">  </w:t>
      </w:r>
      <w:r w:rsidR="00443F71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848" style="position:absolute;margin-left:-16.1pt;margin-top:9.4pt;width:521.25pt;height:36.85pt;z-index:-251575296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Al&#10;h8TdEgQAAPEPAAAOAAAAAAAAAAAAAAAAAC4CAABkcnMvZTJvRG9jLnhtbFBLAQItABQABgAIAAAA&#10;IQBYKw9o4AAAAAoBAAAPAAAAAAAAAAAAAAAAAGwGAABkcnMvZG93bnJldi54bWxQSwUGAAAAAAQA&#10;BADzAAAAeQcAAAAA&#10;">
            <v:group id="Group 33" o:spid="_x0000_s485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MX1lKxgAAAN0A&#10;AAAPAAAAAAAAAAAAAAAAAKoCAABkcnMvZG93bnJldi54bWxQSwUGAAAAAAQABAD6AAAAnQMAAAAA&#10;">
              <v:rect id="Rectangle 34" o:spid="_x0000_s485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OXa8UA&#10;AADdAAAADwAAAGRycy9kb3ducmV2LnhtbESPQWvCQBSE74L/YXlCb7pRqdjUVdRq8VobCb09sq/Z&#10;0OzbkF1N/PfdgtDjMDPfMKtNb2txo9ZXjhVMJwkI4sLpiksF2edxvAThA7LG2jEpuJOHzXo4WGGq&#10;XccfdDuHUkQI+xQVmBCaVEpfGLLoJ64hjt63ay2GKNtS6ha7CLe1nCXJQlqsOC4YbGhvqPg5X62C&#10;eZkfTJ69+cxO88X75X7ZdV9HpZ5G/fYVRKA+/Icf7ZNWsHx5nsPfm/gE5P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w5drxQAAAN0AAAAPAAAAAAAAAAAAAAAAAJgCAABkcnMv&#10;ZG93bnJldi54bWxQSwUGAAAAAAQABAD1AAAAigMAAAAA&#10;" strokecolor="#2f5496 [2408]" strokeweight="1.5pt">
                <v:fill opacity="0"/>
              </v:rect>
              <v:rect id="Rectangle 35" o:spid="_x0000_s485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VD7t8QA&#10;AADdAAAADwAAAGRycy9kb3ducmV2LnhtbESPQWvCQBSE7wX/w/KE3uomxRRNsxFRrD1Wbe6P7DMJ&#10;yb5Ns6vGf98tFDwOM/MNk61G04krDa6xrCCeRSCIS6sbrhR8n3YvCxDOI2vsLJOCOzlY5ZOnDFNt&#10;b3yg69FXIkDYpaig9r5PpXRlTQbdzPbEwTvbwaAPcqikHvAW4KaTr1H0Jg02HBZq7GlTU9keL0ZB&#10;kWx73kvDX/FuvkyK9uNnExulnqfj+h2Ep9E/wv/tT61gsUzm8PcmPAGZ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lQ+7f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485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QKk+scAAADdAAAADwAAAGRycy9kb3ducmV2LnhtbESPQWvCQBSE7wX/w/KE3pqNgsWmWaUR&#10;CqbgoVaE3h7ZZxKbfRuz2yT++65Q8DjMzDdMuh5NI3rqXG1ZwSyKQRAXVtdcKjh8vT8tQTiPrLGx&#10;TAqu5GC9mjykmGg78Cf1e1+KAGGXoILK+zaR0hUVGXSRbYmDd7KdQR9kV0rd4RDgppHzOH6WBmsO&#10;CxW2tKmo+Nn/GgXZ9eO4sz6/bE/f50ueZfMcz0apx+n49grC0+jv4f/2VitYviwWcHsTnoBc/Q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9AqT6xwAAAN0AAAAPAAAAAAAA&#10;AAAAAAAAAKECAABkcnMvZG93bnJldi54bWxQSwUGAAAAAAQABAD5AAAAlQMAAAAA&#10;" strokecolor="#2f5496 [2408]" strokeweight="1.5pt"/>
            <v:shape id="AutoShape 37" o:spid="_x0000_s484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dA6jccAAADdAAAADwAAAGRycy9kb3ducmV2LnhtbESPQWvCQBSE7wX/w/KE3upGocGmrtII&#10;BVPw0FSE3h7ZZxKbfRuzW5P8+65Q8DjMzDfMajOYRlypc7VlBfNZBIK4sLrmUsHh6/1pCcJ5ZI2N&#10;ZVIwkoPNevKwwkTbnj/pmvtSBAi7BBVU3reJlK6oyKCb2ZY4eCfbGfRBdqXUHfYBbhq5iKJYGqw5&#10;LFTY0rai4if/NQrS8eO4tz677E7f50uWposMz0apx+nw9grC0+Dv4f/2TitYvjzH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N0DqNxwAAAN0AAAAPAAAAAAAA&#10;AAAAAAAAAKECAABkcnMvZG93bnJldi54bWxQSwUGAAAAAAQABAD5AAAAlQMAAAAA&#10;" strokecolor="#2f5496 [2408]" strokeweight="1.5pt"/>
          </v:group>
        </w:pict>
      </w:r>
      <w:r w:rsidRPr="00421A38">
        <w:rPr>
          <w:rFonts w:ascii="ALFABET98" w:hAnsi="ALFABET98"/>
          <w:color w:val="A6A6A6" w:themeColor="background1" w:themeShade="A6"/>
          <w:sz w:val="72"/>
          <w:szCs w:val="72"/>
        </w:rPr>
        <w:t xml:space="preserve">İ     </w:t>
      </w:r>
      <w:r>
        <w:rPr>
          <w:rFonts w:ascii="ALFABET98" w:hAnsi="ALFABET98"/>
          <w:color w:val="A6A6A6" w:themeColor="background1" w:themeShade="A6"/>
          <w:sz w:val="72"/>
          <w:szCs w:val="72"/>
        </w:rPr>
        <w:t xml:space="preserve">İ     İ     İ     İ     İ     </w:t>
      </w:r>
      <w:r w:rsidRPr="00421A38">
        <w:rPr>
          <w:rFonts w:ascii="ALFABET98" w:hAnsi="ALFABET98"/>
          <w:color w:val="A6A6A6" w:themeColor="background1" w:themeShade="A6"/>
          <w:sz w:val="72"/>
          <w:szCs w:val="72"/>
        </w:rPr>
        <w:t xml:space="preserve">    </w:t>
      </w:r>
    </w:p>
    <w:p w:rsidR="000A2974" w:rsidRPr="00421A38" w:rsidRDefault="00443F71" w:rsidP="000A2974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842" style="position:absolute;margin-left:-16.1pt;margin-top:9.4pt;width:521.25pt;height:36.85pt;z-index:-25157427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f1DfTxYEAADxDwAADgAAAAAAAAAAAAAAAAAuAgAAZHJzL2Uyb0RvYy54bWxQSwECLQAUAAYA&#10;CAAAACEAWCsPaOAAAAAKAQAADwAAAAAAAAAAAAAAAABwBgAAZHJzL2Rvd25yZXYueG1sUEsFBgAA&#10;AAAEAAQA8wAAAH0HAAAAAA==&#10;">
            <v:group id="Group 33" o:spid="_x0000_s484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tt26gwwAAAN0AAAAP&#10;AAAAAAAAAAAAAAAAAKoCAABkcnMvZG93bnJldi54bWxQSwUGAAAAAAQABAD6AAAAmgMAAAAA&#10;">
              <v:rect id="Rectangle 34" o:spid="_x0000_s484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CuggcYA&#10;AADdAAAADwAAAGRycy9kb3ducmV2LnhtbESPT2vCQBTE74LfYXkFb7qxomjqKvaP0ms1Erw9sq/Z&#10;0OzbkN2a+O1dodDjMDO/Ydbb3tbiSq2vHCuYThIQxIXTFZcKstN+vAThA7LG2jEpuJGH7WY4WGOq&#10;XcdfdD2GUkQI+xQVmBCaVEpfGLLoJ64hjt63ay2GKNtS6ha7CLe1fE6ShbRYcVww2NCboeLn+GsV&#10;zMr8w+TZu8/sNF8czrfza3fZKzV66ncvIAL14T/81/7UCpar+Qoeb+ITkJ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CuggcYAAADdAAAADwAAAAAAAAAAAAAAAACYAgAAZHJz&#10;L2Rvd25yZXYueG1sUEsFBgAAAAAEAAQA9QAAAIsDAAAAAA==&#10;" strokecolor="#2f5496 [2408]" strokeweight="1.5pt">
                <v:fill opacity="0"/>
              </v:rect>
              <v:rect id="Rectangle 35" o:spid="_x0000_s484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Ac3Cb4A&#10;AADdAAAADwAAAGRycy9kb3ducmV2LnhtbERPy6rCMBDdC/5DGOHuNK1cRatRRPGx9LkfmrEtNpPa&#10;RK1/bxaCy8N5T+eNKcWTaldYVhD3IhDEqdUFZwrOp3V3BMJ5ZI2lZVLwJgfzWbs1xUTbFx/oefSZ&#10;CCHsElSQe18lUro0J4OuZyviwF1tbdAHWGdS1/gK4aaU/SgaSoMFh4YcK1rmlN6OD6PgMlhVvJWG&#10;9/H6fzy43Db3ZWyU+us0iwkIT43/ib/unVYwGg/D/vAmPAE5+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MgHNwm+AAAA3QAAAA8AAAAAAAAAAAAAAAAAmAIAAGRycy9kb3ducmV2&#10;LnhtbFBLBQYAAAAABAAEAPUAAACDAwAAAAA=&#10;" fillcolor="#deeaf6 [660]" strokecolor="#c00000" strokeweight="1pt">
                <v:stroke dashstyle="dash"/>
              </v:rect>
            </v:group>
            <v:shape id="AutoShape 36" o:spid="_x0000_s484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FVoRMcAAADdAAAADwAAAGRycy9kb3ducmV2LnhtbESPQWvCQBSE74X+h+UVvNWNHoJNs0oj&#10;CEbwUC2F3h7ZZxKbfRuzaxL/fVcQehxm5hsmXY2mET11rrasYDaNQBAXVtdcKvg6bl4XIJxH1thY&#10;JgU3crBaPj+lmGg78Cf1B1+KAGGXoILK+zaR0hUVGXRT2xIH72Q7gz7IrpS6wyHATSPnURRLgzWH&#10;hQpbWldU/B6uRkF2233vrc8v29PP+ZJn2TzHs1Fq8jJ+vIPwNPr/8KO91QoWb/EM7m/CE5DL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MVWhExwAAAN0AAAAPAAAAAAAA&#10;AAAAAAAAAKECAABkcnMvZG93bnJldi54bWxQSwUGAAAAAAQABAD5AAAAlQMAAAAA&#10;" strokecolor="#2f5496 [2408]" strokeweight="1.5pt"/>
            <v:shape id="AutoShape 37" o:spid="_x0000_s484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If2M8YAAADdAAAADwAAAGRycy9kb3ducmV2LnhtbESPT4vCMBTE78J+h/AWvGlqD6LVKHZh&#10;wQoe/MPC3h7Ns602L7WJWr+9WVjwOMzMb5j5sjO1uFPrKssKRsMIBHFudcWFguPhezAB4Tyyxtoy&#10;KXiSg+XiozfHRNsH7+i+94UIEHYJKii9bxIpXV6SQTe0DXHwTrY16INsC6lbfAS4qWUcRWNpsOKw&#10;UGJDXyXll/3NKEifm5+t9dl1ffo9X7M0jTM8G6X6n91qBsJT59/h//ZaK5hMxzH8vQlPQC5e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yH9jPGAAAA3QAAAA8AAAAAAAAA&#10;AAAAAAAAoQIAAGRycy9kb3ducmV2LnhtbFBLBQYAAAAABAAEAPkAAACUAwAAAAA=&#10;" strokecolor="#2f5496 [2408]" strokeweight="1.5pt"/>
          </v:group>
        </w:pict>
      </w:r>
      <w:r w:rsidR="000A2974" w:rsidRPr="00421A38">
        <w:rPr>
          <w:rFonts w:ascii="ALFABET98" w:hAnsi="ALFABET98"/>
          <w:color w:val="A6A6A6" w:themeColor="background1" w:themeShade="A6"/>
          <w:sz w:val="72"/>
          <w:szCs w:val="72"/>
        </w:rPr>
        <w:t xml:space="preserve">İ     İ     İ     İ     </w:t>
      </w:r>
    </w:p>
    <w:p w:rsidR="000A2974" w:rsidRPr="00421A38" w:rsidRDefault="00443F71" w:rsidP="000A2974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836" style="position:absolute;margin-left:-16.1pt;margin-top:9.4pt;width:521.25pt;height:36.85pt;z-index:-25157324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C9/NNBFQQAAPEPAAAOAAAAAAAAAAAAAAAAAC4CAABkcnMvZTJvRG9jLnhtbFBLAQItABQABgAI&#10;AAAAIQBYKw9o4AAAAAoBAAAPAAAAAAAAAAAAAAAAAG8GAABkcnMvZG93bnJldi54bWxQSwUGAAAA&#10;AAQABADzAAAAfAcAAAAA&#10;">
            <v:group id="Group 33" o:spid="_x0000_s483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4pauGMcAAADd&#10;AAAADwAAAAAAAAAAAAAAAACqAgAAZHJzL2Rvd25yZXYueG1sUEsFBgAAAAAEAAQA+gAAAJ4DAAAA&#10;AA==&#10;">
              <v:rect id="Rectangle 34" o:spid="_x0000_s484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wpgOcYA&#10;AADdAAAADwAAAGRycy9kb3ducmV2LnhtbESPQWvCQBSE70L/w/IKvelGi8FGV6ltLV5rI6G3R/aZ&#10;Dc2+Ddmtif/eLQgeh5n5hlltBtuIM3W+dqxgOklAEJdO11wpyL934wUIH5A1No5JwYU8bNYPoxVm&#10;2vX8RedDqESEsM9QgQmhzaT0pSGLfuJa4uidXGcxRNlVUnfYR7ht5CxJUmmx5rhgsKU3Q+Xv4c8q&#10;eK6KD1Pk7z630yL9PF6O2/5np9TT4/C6BBFoCPfwrb3XChYv6Rz+38QnIN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wpgOcYAAADdAAAADwAAAAAAAAAAAAAAAACYAgAAZHJz&#10;L2Rvd25yZXYueG1sUEsFBgAAAAAEAAQA9QAAAIsDAAAAAA==&#10;" strokecolor="#2f5496 [2408]" strokeweight="1.5pt">
                <v:fill opacity="0"/>
              </v:rect>
              <v:rect id="Rectangle 35" o:spid="_x0000_s484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IK5sQA&#10;AADdAAAADwAAAGRycy9kb3ducmV2LnhtbESPQWvCQBSE74X+h+UJ3uomRYOm2UixWHu0aXN/ZJ9J&#10;SPZtmt1q+u/dguBxmJlvmGw7mV6caXStZQXxIgJBXFndcq3g+2v/tAbhPLLG3jIp+CMH2/zxIcNU&#10;2wt/0rnwtQgQdikqaLwfUild1ZBBt7ADcfBOdjTogxxrqUe8BLjp5XMUJdJgy2GhwYF2DVVd8WsU&#10;lKu3gQ/S8DHeLzersnv/2cVGqflsen0B4Wny9/Ct/aEVrDdJAv9vwhOQ+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iiCub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483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PBVq8cAAADdAAAADwAAAGRycy9kb3ducmV2LnhtbESPQWvCQBSE7wX/w/KE3pqNHqxNs0oj&#10;FEzBQ60IvT2yzyQ2+zZmt0n8912h4HGYmW+YdD2aRvTUudqyglkUgyAurK65VHD4en9agnAeWWNj&#10;mRRcycF6NXlIMdF24E/q974UAcIuQQWV920ipSsqMugi2xIH72Q7gz7IrpS6wyHATSPncbyQBmsO&#10;CxW2tKmo+Nn/GgXZ9eO4sz6/bE/f50ueZfMcz0apx+n49grC0+jv4f/2VitYviye4fYmPAG5+g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s8FWrxwAAAN0AAAAPAAAAAAAA&#10;AAAAAAAAAKECAABkcnMvZG93bnJldi54bWxQSwUGAAAAAAQABAD5AAAAlQMAAAAA&#10;" strokecolor="#2f5496 [2408]" strokeweight="1.5pt"/>
            <v:shape id="AutoShape 37" o:spid="_x0000_s483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W/B2cQAAADdAAAADwAAAGRycy9kb3ducmV2LnhtbERPTWvCQBC9F/wPywi9NRtzEBuzihEK&#10;SaGHqgjehuyYRLOzMbvV+O+7h0KPj/edrUfTiTsNrrWsYBbFIIgrq1uuFRz2H28LEM4ja+wsk4In&#10;OVivJi8Zpto++JvuO1+LEMIuRQWN930qpasaMugi2xMH7mwHgz7AoZZ6wEcIN51M4nguDbYcGhrs&#10;adtQdd39GAX58/P4ZX15K86ny63M86TEi1HqdTpuliA8jf5f/OcutILF+zzMDW/CE5Cr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db8HZxAAAAN0AAAAPAAAAAAAAAAAA&#10;AAAAAKECAABkcnMvZG93bnJldi54bWxQSwUGAAAAAAQABAD5AAAAkgMAAAAA&#10;" strokecolor="#2f5496 [2408]" strokeweight="1.5pt"/>
          </v:group>
        </w:pict>
      </w:r>
      <w:r w:rsidR="000A2974" w:rsidRPr="00421A38">
        <w:rPr>
          <w:rFonts w:ascii="ALFABET98" w:hAnsi="ALFABET98"/>
          <w:color w:val="A6A6A6" w:themeColor="background1" w:themeShade="A6"/>
          <w:sz w:val="72"/>
          <w:szCs w:val="72"/>
        </w:rPr>
        <w:t xml:space="preserve">İ     İ     İ     </w:t>
      </w:r>
    </w:p>
    <w:p w:rsidR="000A2974" w:rsidRPr="00421A38" w:rsidRDefault="00443F71" w:rsidP="000A2974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830" style="position:absolute;margin-left:-16.1pt;margin-top:9.4pt;width:521.25pt;height:36.85pt;z-index:-25157222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Dx&#10;mHYoEgQAAPEPAAAOAAAAAAAAAAAAAAAAAC4CAABkcnMvZTJvRG9jLnhtbFBLAQItABQABgAIAAAA&#10;IQBYKw9o4AAAAAoBAAAPAAAAAAAAAAAAAAAAAGwGAABkcnMvZG93bnJldi54bWxQSwUGAAAAAAQA&#10;BADzAAAAeQcAAAAA&#10;">
            <v:group id="Group 33" o:spid="_x0000_s483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GHQ+xsQAAADdAAAA&#10;DwAAAAAAAAAAAAAAAACqAgAAZHJzL2Rvd25yZXYueG1sUEsFBgAAAAAEAAQA+gAAAJsDAAAAAA==&#10;">
              <v:rect id="Rectangle 34" o:spid="_x0000_s483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ejw58UA&#10;AADdAAAADwAAAGRycy9kb3ducmV2LnhtbESPT2vCQBTE70K/w/IK3nSTCmqjq/SfxWttJPT2yD6z&#10;odm3Ibs18dt3BcHjMDO/YdbbwTbiTJ2vHStIpwkI4tLpmisF+fdusgThA7LGxjEpuJCH7eZhtMZM&#10;u56/6HwIlYgQ9hkqMCG0mZS+NGTRT11LHL2T6yyGKLtK6g77CLeNfEqSubRYc1ww2NKbofL38GcV&#10;zKriwxT5u89tWsw/j5fja/+zU2r8OLysQAQawj18a++1guXzIoXrm/gE5O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B6PDnxQAAAN0AAAAPAAAAAAAAAAAAAAAAAJgCAABkcnMv&#10;ZG93bnJldi54bWxQSwUGAAAAAAQABAD1AAAAigMAAAAA&#10;" strokecolor="#2f5496 [2408]" strokeweight="1.5pt">
                <v:fill opacity="0"/>
              </v:rect>
              <v:rect id="Rectangle 35" o:spid="_x0000_s483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kCaOMIA&#10;AADdAAAADwAAAGRycy9kb3ducmV2LnhtbESPT4vCMBTE7wt+h/AEb5pWdNVqFFHUPfr3/miebbF5&#10;qU3U7rffCMIeh5n5DTNbNKYUT6pdYVlB3ItAEKdWF5wpOJ823TEI55E1lpZJwS85WMxbXzNMtH3x&#10;gZ5Hn4kAYZeggtz7KpHSpTkZdD1bEQfvamuDPsg6k7rGV4CbUvaj6FsaLDgs5FjRKqf0dnwYBZfh&#10;uuKdNLyPN4PJ8HLb3lexUarTbpZTEJ4a/x/+tH+0gvFk1If3m/AE5Pw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SQJo4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483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hLFdccAAADdAAAADwAAAGRycy9kb3ducmV2LnhtbESPT2vCQBTE7wW/w/IK3uqmCq2NbsQU&#10;CqbgQS2Ct0f25Y9m38bsVuO37woFj8PM/IaZL3rTiAt1rras4HUUgSDOra65VPCz+3qZgnAeWWNj&#10;mRTcyMEiGTzNMdb2yhu6bH0pAoRdjAoq79tYSpdXZNCNbEscvMJ2Bn2QXSl1h9cAN40cR9GbNFhz&#10;WKiwpc+K8tP21yhIb9/7tfXZeVUcjucsTccZHo1Sw+d+OQPhqfeP8H97pRVMP94ncH8TnoBM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WEsV1xwAAAN0AAAAPAAAAAAAA&#10;AAAAAAAAAKECAABkcnMvZG93bnJldi54bWxQSwUGAAAAAAQABAD5AAAAlQMAAAAA&#10;" strokecolor="#2f5496 [2408]" strokeweight="1.5pt"/>
            <v:shape id="AutoShape 37" o:spid="_x0000_s483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ftdAccAAADdAAAADwAAAGRycy9kb3ducmV2LnhtbESPT2vCQBTE7wW/w/IK3uqmIq2NbsQU&#10;CqbgQS2Ct0f25Y9m38bsVuO37woFj8PM/IaZL3rTiAt1rras4HUUgSDOra65VPCz+3qZgnAeWWNj&#10;mRTcyMEiGTzNMdb2yhu6bH0pAoRdjAoq79tYSpdXZNCNbEscvMJ2Bn2QXSl1h9cAN40cR9GbNFhz&#10;WKiwpc+K8tP21yhIb9/7tfXZeVUcjucsTccZHo1Sw+d+OQPhqfeP8H97pRVMP94ncH8TnoBM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Z+10BxwAAAN0AAAAPAAAAAAAA&#10;AAAAAAAAAKECAABkcnMvZG93bnJldi54bWxQSwUGAAAAAAQABAD5AAAAlQMAAAAA&#10;" strokecolor="#2f5496 [2408]" strokeweight="1.5pt"/>
          </v:group>
        </w:pict>
      </w:r>
      <w:r w:rsidR="000A2974" w:rsidRPr="00421A38">
        <w:rPr>
          <w:rFonts w:ascii="ALFABET98" w:hAnsi="ALFABET98"/>
          <w:color w:val="A6A6A6" w:themeColor="background1" w:themeShade="A6"/>
          <w:sz w:val="72"/>
          <w:szCs w:val="72"/>
        </w:rPr>
        <w:t xml:space="preserve">İ </w:t>
      </w:r>
      <w:r w:rsidR="000A2974">
        <w:rPr>
          <w:rFonts w:ascii="ALFABET98" w:hAnsi="ALFABET98"/>
          <w:color w:val="A6A6A6" w:themeColor="background1" w:themeShade="A6"/>
          <w:sz w:val="72"/>
          <w:szCs w:val="72"/>
        </w:rPr>
        <w:t xml:space="preserve">    İ</w:t>
      </w:r>
      <w:r w:rsidR="000A2974" w:rsidRPr="00421A38">
        <w:rPr>
          <w:rFonts w:ascii="ALFABET98" w:hAnsi="ALFABET98"/>
          <w:color w:val="A6A6A6" w:themeColor="background1" w:themeShade="A6"/>
          <w:sz w:val="72"/>
          <w:szCs w:val="72"/>
        </w:rPr>
        <w:t xml:space="preserve">    </w:t>
      </w:r>
    </w:p>
    <w:p w:rsidR="000A2974" w:rsidRPr="00421A38" w:rsidRDefault="00443F71" w:rsidP="000A2974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824" style="position:absolute;margin-left:-16.1pt;margin-top:9.4pt;width:521.25pt;height:36.85pt;z-index:-25157120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TVQVvhYEAADxDwAADgAAAAAAAAAAAAAAAAAuAgAAZHJzL2Uyb0RvYy54bWxQSwECLQAUAAYA&#10;CAAAACEAWCsPaOAAAAAKAQAADwAAAAAAAAAAAAAAAABwBgAAZHJzL2Rvd25yZXYueG1sUEsFBgAA&#10;AAAEAAQA8wAAAH0HAAAAAA==&#10;">
            <v:group id="Group 33" o:spid="_x0000_s482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PjRAynIAAAA&#10;3QAAAA8AAAAAAAAAAAAAAAAAqgIAAGRycy9kb3ducmV2LnhtbFBLBQYAAAAABAAEAPoAAACfAwAA&#10;AAA=&#10;">
              <v:rect id="Rectangle 34" o:spid="_x0000_s482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3NCMYA&#10;AADdAAAADwAAAGRycy9kb3ducmV2LnhtbESPS2vDMBCE74X8B7GB3Bo5CeThRgl5NKXXJg6mt8Xa&#10;WqbWylhK7Pz7qlDocZiZb5j1tre1uFPrK8cKJuMEBHHhdMWlguxyel6C8AFZY+2YFDzIw3YzeFpj&#10;ql3HH3Q/h1JECPsUFZgQmlRKXxiy6MeuIY7el2sthijbUuoWuwi3tZwmyVxarDguGGzoYKj4Pt+s&#10;glmZv5o8O/rMTvL52/Vx3XefJ6VGw373AiJQH/7Df+13rWC5Wizg9018AnLz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U3NCMYAAADdAAAADwAAAAAAAAAAAAAAAACYAgAAZHJz&#10;L2Rvd25yZXYueG1sUEsFBgAAAAAEAAQA9QAAAIsDAAAAAA==&#10;" strokecolor="#2f5496 [2408]" strokeweight="1.5pt">
                <v:fill opacity="0"/>
              </v:rect>
              <v:rect id="Rectangle 35" o:spid="_x0000_s482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6it0sEA&#10;AADdAAAADwAAAGRycy9kb3ducmV2LnhtbERPyW7CMBC9V+IfrEHiVpwgKBAwEQpK22PLch/FQxIR&#10;j0NsQvr39aFSj09v36aDaURPnastK4inEQjiwuqaSwXnU/66AuE8ssbGMin4IQfpbvSyxUTbJ39T&#10;f/SlCCHsElRQed8mUrqiIoNualviwF1tZ9AH2JVSd/gM4aaRsyh6kwZrDg0VtpRVVNyOD6Pgsji0&#10;/CENf8X5fL243N7vWWyUmoyH/QaEp8H/i//cn1rBar0Mc8Ob8ATk7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OordL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482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/ryn8cAAADdAAAADwAAAGRycy9kb3ducmV2LnhtbESPQWvCQBSE7wX/w/KE3urGHFpNXYMR&#10;BFPwUFsKvT2yzyQ2+zZmt0n8912h4HGYmW+YVTqaRvTUudqygvksAkFcWF1zqeDzY/e0AOE8ssbG&#10;Mim4koN0PXlYYaLtwO/UH30pAoRdggoq79tESldUZNDNbEscvJPtDPogu1LqDocAN42Mo+hZGqw5&#10;LFTY0rai4uf4axRk17evg/X5ZX/6Pl/yLItzPBulHqfj5hWEp9Hfw//tvVawWL4s4fYmPAG5/g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3+vKfxwAAAN0AAAAPAAAAAAAA&#10;AAAAAAAAAKECAABkcnMvZG93bnJldi54bWxQSwUGAAAAAAQABAD5AAAAlQMAAAAA&#10;" strokecolor="#2f5496 [2408]" strokeweight="1.5pt"/>
            <v:shape id="AutoShape 37" o:spid="_x0000_s482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xUrJcIAAADdAAAADwAAAGRycy9kb3ducmV2LnhtbERPTYvCMBC9C/6HMII3TfWwdKtRrCBY&#10;wYPuIngbmrGtNpPaZLX+e3MQ9vh43/NlZ2rxoNZVlhVMxhEI4tzqigsFvz+bUQzCeWSNtWVS8CIH&#10;y0W/N8dE2ycf6HH0hQgh7BJUUHrfJFK6vCSDbmwb4sBdbGvQB9gWUrf4DOGmltMo+pIGKw4NJTa0&#10;Lim/Hf+MgvS1O+2tz+7by/l6z9J0muHVKDUcdKsZCE+d/xd/3FutIP6Ow/7wJjwBuXg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0xUrJcIAAADdAAAADwAAAAAAAAAAAAAA&#10;AAChAgAAZHJzL2Rvd25yZXYueG1sUEsFBgAAAAAEAAQA+QAAAJADAAAAAA==&#10;" strokecolor="#2f5496 [2408]" strokeweight="1.5pt"/>
          </v:group>
        </w:pict>
      </w:r>
      <w:r w:rsidR="000A2974" w:rsidRPr="00421A38">
        <w:rPr>
          <w:rFonts w:ascii="ALFABET98" w:hAnsi="ALFABET98"/>
          <w:color w:val="A6A6A6" w:themeColor="background1" w:themeShade="A6"/>
          <w:sz w:val="72"/>
          <w:szCs w:val="72"/>
        </w:rPr>
        <w:t xml:space="preserve">İ     İ     </w:t>
      </w:r>
    </w:p>
    <w:p w:rsidR="000A2974" w:rsidRPr="00421A38" w:rsidRDefault="00443F71" w:rsidP="000A2974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818" style="position:absolute;margin-left:-16.1pt;margin-top:9.4pt;width:521.25pt;height:36.85pt;z-index:-25157017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Dg&#10;kmsbEgQAAPEPAAAOAAAAAAAAAAAAAAAAAC4CAABkcnMvZTJvRG9jLnhtbFBLAQItABQABgAIAAAA&#10;IQBYKw9o4AAAAAoBAAAPAAAAAAAAAAAAAAAAAGwGAABkcnMvZG93bnJldi54bWxQSwUGAAAAAAQA&#10;BADzAAAAeQcAAAAA&#10;">
            <v:group id="Group 33" o:spid="_x0000_s482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yP3UNxgAAAN0A&#10;AAAPAAAAAAAAAAAAAAAAAKoCAABkcnMvZG93bnJldi54bWxQSwUGAAAAAAQABAD6AAAAnQMAAAAA&#10;">
              <v:rect id="Rectangle 34" o:spid="_x0000_s482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6O7LMYA&#10;AADdAAAADwAAAGRycy9kb3ducmV2LnhtbESPQWvCQBSE74X+h+UVems2Kkiaukprq3itjYTeHtln&#10;Nph9G7JbE/+9KxQ8DjPzDbNYjbYVZ+p941jBJElBEFdON1wrKH42LxkIH5A1to5JwYU8rJaPDwvM&#10;tRv4m877UIsIYZ+jAhNCl0vpK0MWfeI64ugdXW8xRNnXUvc4RLht5TRN59Jiw3HBYEdrQ9Vp/2cV&#10;zOryy5TFpy/spJxvD5fDx/C7Uer5aXx/AxFoDPfwf3unFWSv2Qxub+ITkMs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6O7LMYAAADdAAAADwAAAAAAAAAAAAAAAACYAgAAZHJz&#10;L2Rvd25yZXYueG1sUEsFBgAAAAAEAAQA9QAAAIsDAAAAAA==&#10;" strokecolor="#2f5496 [2408]" strokeweight="1.5pt">
                <v:fill opacity="0"/>
              </v:rect>
              <v:rect id="Rectangle 35" o:spid="_x0000_s482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zDX8MQA&#10;AADdAAAADwAAAGRycy9kb3ducmV2LnhtbESPQWvCQBSE70L/w/KE3swmRUuSukqxWHts03p/ZJ9J&#10;MPs2zW6T+O+7guBxmJlvmPV2Mq0YqHeNZQVJFIMgLq1uuFLw871fpCCcR9bYWiYFF3Kw3TzM1phr&#10;O/IXDYWvRICwy1FB7X2XS+nKmgy6yHbEwTvZ3qAPsq+k7nEMcNPKpzh+lgYbDgs1drSrqTwXf0bB&#10;cfXW8UEa/kz2y2x1PL//7hKj1ON8en0B4Wny9/Ct/aEVpFm6hOub8ATk5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cw1/D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482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2KIvccAAADdAAAADwAAAGRycy9kb3ducmV2LnhtbESPT2vCQBTE7wW/w/KE3uqmQksa3Ugj&#10;CKbgQVsEb4/sM3/Mvo3ZrcZv3xWEHoeZ+Q0zXwymFRfqXW1ZweskAkFcWF1zqeDne/USg3AeWWNr&#10;mRTcyMEiHT3NMdH2ylu67HwpAoRdggoq77tESldUZNBNbEccvKPtDfog+1LqHq8Bblo5jaJ3abDm&#10;sFBhR8uKitPu1yjIbl/7jfX5eX08NOc8y6Y5Nkap5/HwOQPhafD/4Ud7rRXEH/Eb3N+EJyDT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DYoi9xwAAAN0AAAAPAAAAAAAA&#10;AAAAAAAAAKECAABkcnMvZG93bnJldi54bWxQSwUGAAAAAAQABAD5AAAAlQMAAAAA&#10;" strokecolor="#2f5496 [2408]" strokeweight="1.5pt"/>
            <v:shape id="AutoShape 37" o:spid="_x0000_s481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7AWysUAAADdAAAADwAAAGRycy9kb3ducmV2LnhtbESPQYvCMBSE74L/ITzB25quB+l2jbIV&#10;BCt4WBXB26N5tnWbl9pErf9+Iwgeh5n5hpnOO1OLG7WusqzgcxSBIM6trrhQsN8tP2IQziNrrC2T&#10;ggc5mM/6vSkm2t75l25bX4gAYZeggtL7JpHS5SUZdCPbEAfvZFuDPsi2kLrFe4CbWo6jaCINVhwW&#10;SmxoUVL+t70aBeljfdhYn11Wp+P5kqXpOMOzUWo46H6+QXjq/Dv8aq+0gvgrnsDzTXgCcvY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7AWysUAAADdAAAADwAAAAAAAAAA&#10;AAAAAAChAgAAZHJzL2Rvd25yZXYueG1sUEsFBgAAAAAEAAQA+QAAAJMDAAAAAA==&#10;" strokecolor="#2f5496 [2408]" strokeweight="1.5pt"/>
          </v:group>
        </w:pict>
      </w:r>
      <w:r w:rsidR="000A2974" w:rsidRPr="00421A38">
        <w:rPr>
          <w:rFonts w:ascii="ALFABET98" w:hAnsi="ALFABET98"/>
          <w:color w:val="A6A6A6" w:themeColor="background1" w:themeShade="A6"/>
          <w:sz w:val="72"/>
          <w:szCs w:val="72"/>
        </w:rPr>
        <w:t xml:space="preserve">İ          </w:t>
      </w:r>
    </w:p>
    <w:p w:rsidR="000A2974" w:rsidRPr="00421A38" w:rsidRDefault="00443F71" w:rsidP="000A2974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812" style="position:absolute;margin-left:-16.1pt;margin-top:9.4pt;width:521.25pt;height:36.85pt;z-index:-25156915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BgO/OvFQQAAPEPAAAOAAAAAAAAAAAAAAAAAC4CAABkcnMvZTJvRG9jLnhtbFBLAQItABQABgAI&#10;AAAAIQBYKw9o4AAAAAoBAAAPAAAAAAAAAAAAAAAAAG8GAABkcnMvZG93bnJldi54bWxQSwUGAAAA&#10;AAQABADzAAAAfAcAAAAA&#10;">
            <v:group id="Group 33" o:spid="_x0000_s481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T10LnwwAAAN0AAAAP&#10;AAAAAAAAAAAAAAAAAKoCAABkcnMvZG93bnJldi54bWxQSwUGAAAAAAQABAD6AAAAmgMAAAAA&#10;">
              <v:rect id="Rectangle 34" o:spid="_x0000_s481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uMxsUA&#10;AADdAAAADwAAAGRycy9kb3ducmV2LnhtbESPQWvCQBSE74X+h+UVeqsbW5AYXaValV6rkeDtkX1m&#10;Q7NvQ3Y18d+7hYLHYWa+YebLwTbiSp2vHSsYjxIQxKXTNVcK8sP2LQXhA7LGxjEpuJGH5eL5aY6Z&#10;dj3/0HUfKhEh7DNUYEJoMyl9aciiH7mWOHpn11kMUXaV1B32EW4b+Z4kE2mx5rhgsKW1ofJ3f7EK&#10;PqpiY4r8y+d2XEx2x9tx1Z+2Sr2+DJ8zEIGG8Aj/t7+1gnSaTuHvTXwCcnE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S4zGxQAAAN0AAAAPAAAAAAAAAAAAAAAAAJgCAABkcnMv&#10;ZG93bnJldi54bWxQSwUGAAAAAAQABAD1AAAAigMAAAAA&#10;" strokecolor="#2f5496 [2408]" strokeweight="1.5pt">
                <v:fill opacity="0"/>
              </v:rect>
              <v:rect id="Rectangle 35" o:spid="_x0000_s481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dJHLsAA&#10;AADdAAAADwAAAGRycy9kb3ducmV2LnhtbERPy4rCMBTdC/MP4Q7MTtMOKrbTKOLg6NLn/tLcaUub&#10;m9pErX9vFoLLw3lni9404kadqywriEcRCOLc6ooLBafjejgD4TyyxsYyKXiQg8X8Y5Bhqu2d93Q7&#10;+EKEEHYpKii9b1MpXV6SQTeyLXHg/m1n0AfYFVJ3eA/hppHfUTSVBisODSW2tCoprw9Xo+A8+W15&#10;Iw3v4vU4mZzrv8sqNkp9ffbLHxCeev8Wv9xbrWCWJGF/eBOegJw/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/dJHLs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481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YAYY8YAAADdAAAADwAAAGRycy9kb3ducmV2LnhtbESPT4vCMBTE74LfITzBm031sGjXKFtB&#10;sMIe/IOwt0fzbOs2L7XJav32G0HwOMzMb5j5sjO1uFHrKssKxlEMgji3uuJCwfGwHk1BOI+ssbZM&#10;Ch7kYLno9+aYaHvnHd32vhABwi5BBaX3TSKly0sy6CLbEAfvbFuDPsi2kLrFe4CbWk7i+EMarDgs&#10;lNjQqqT8d/9nFKSP7enb+uy6Of9crlmaTjK8GKWGg+7rE4Snzr/Dr/ZGK5jOZmN4vglPQC7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mAGGPGAAAA3QAAAA8AAAAAAAAA&#10;AAAAAAAAoQIAAGRycy9kb3ducmV2LnhtbFBLBQYAAAAABAAEAPkAAACUAwAAAAA=&#10;" strokecolor="#2f5496 [2408]" strokeweight="1.5pt"/>
            <v:shape id="AutoShape 37" o:spid="_x0000_s481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VKGFMcAAADdAAAADwAAAGRycy9kb3ducmV2LnhtbESPQWvCQBSE74X+h+UVems25iAas4op&#10;FEzBQ20p9PbIPrPR7NuYXTX+e7dQ6HGYmW+YYjXaTlxo8K1jBZMkBUFcO91yo+Dr8+1lBsIHZI2d&#10;Y1JwIw+r5eNDgbl2V/6gyy40IkLY56jAhNDnUvrakEWfuJ44ens3WAxRDo3UA14j3HYyS9OptNhy&#10;XDDY06uh+rg7WwXl7f1760J12ux/DqeqLLMKD1ap56dxvQARaAz/4b/2RiuYzecZ/L6JT0Au7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JUoYUxwAAAN0AAAAPAAAAAAAA&#10;AAAAAAAAAKECAABkcnMvZG93bnJldi54bWxQSwUGAAAAAAQABAD5AAAAlQMAAAAA&#10;" strokecolor="#2f5496 [2408]" strokeweight="1.5pt"/>
          </v:group>
        </w:pict>
      </w:r>
      <w:r w:rsidR="000A2974" w:rsidRPr="00421A38">
        <w:rPr>
          <w:rFonts w:ascii="ALFABET98" w:hAnsi="ALFABET98"/>
          <w:color w:val="A6A6A6" w:themeColor="background1" w:themeShade="A6"/>
          <w:sz w:val="72"/>
          <w:szCs w:val="72"/>
        </w:rPr>
        <w:t xml:space="preserve">İ          </w:t>
      </w:r>
    </w:p>
    <w:p w:rsidR="000A2974" w:rsidRPr="00421A38" w:rsidRDefault="00443F71" w:rsidP="000A2974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806" style="position:absolute;margin-left:-16.1pt;margin-top:9.4pt;width:521.25pt;height:36.85pt;z-index:-25156812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A51pRyFQQAAPEPAAAOAAAAAAAAAAAAAAAAAC4CAABkcnMvZTJvRG9jLnhtbFBLAQItABQABgAI&#10;AAAAIQBYKw9o4AAAAAoBAAAPAAAAAAAAAAAAAAAAAG8GAABkcnMvZG93bnJldi54bWxQSwUGAAAA&#10;AAQABADzAAAAfAcAAAAA&#10;">
            <v:group id="Group 33" o:spid="_x0000_s480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10PeP8cAAADd&#10;AAAADwAAAAAAAAAAAAAAAACqAgAAZHJzL2Rvd25yZXYueG1sUEsFBgAAAAAEAAQA+gAAAJ4DAAAA&#10;AA==&#10;">
              <v:rect id="Rectangle 34" o:spid="_x0000_s481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t8QHsYA&#10;AADdAAAADwAAAGRycy9kb3ducmV2LnhtbESPT2vCQBTE74LfYXkFb7qxomjqKvaP0ms1Erw9sq/Z&#10;0OzbkN2a+O1dodDjMDO/Ydbb3tbiSq2vHCuYThIQxIXTFZcKstN+vAThA7LG2jEpuJGH7WY4WGOq&#10;XcdfdD2GUkQI+xQVmBCaVEpfGLLoJ64hjt63ay2GKNtS6ha7CLe1fE6ShbRYcVww2NCboeLn+GsV&#10;zMr8w+TZu8/sNF8czrfza3fZKzV66ncvIAL14T/81/7UCpar1Rweb+ITkJ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t8QHsYAAADdAAAADwAAAAAAAAAAAAAAAACYAgAAZHJz&#10;L2Rvd25yZXYueG1sUEsFBgAAAAAEAAQA9QAAAIsDAAAAAA==&#10;" strokecolor="#2f5496 [2408]" strokeweight="1.5pt">
                <v:fill opacity="0"/>
              </v:rect>
              <v:rect id="Rectangle 35" o:spid="_x0000_s481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Xd6wcQA&#10;AADdAAAADwAAAGRycy9kb3ducmV2LnhtbESPQWvCQBSE70L/w/IEb2aTYoJJXaVYtD22aXN/ZJ9J&#10;MPs2zW41/vtuoeBxmJlvmM1uMr240Og6ywqSKAZBXFvdcaPg6/OwXINwHlljb5kU3MjBbvsw22Ch&#10;7ZU/6FL6RgQIuwIVtN4PhZSubsmgi+xAHLyTHQ36IMdG6hGvAW56+RjHmTTYcVhocaB9S/W5/DEK&#10;qvRl4Fdp+D05rPK0Oh+/94lRajGfnp9AeJr8PfzfftMK1nmewd+b8ATk9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13esH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480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SUljMcAAADdAAAADwAAAGRycy9kb3ducmV2LnhtbESPQWvCQBSE7wX/w/KE3urGHFpNXYMR&#10;BFPwUFsKvT2yzyQ2+zZmt0n8912h4HGYmW+YVTqaRvTUudqygvksAkFcWF1zqeDzY/e0AOE8ssbG&#10;Mim4koN0PXlYYaLtwO/UH30pAoRdggoq79tESldUZNDNbEscvJPtDPogu1LqDocAN42Mo+hZGqw5&#10;LFTY0rai4uf4axRk17evg/X5ZX/6Pl/yLItzPBulHqfj5hWEp9Hfw//tvVawWC5f4PYmPAG5/g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ZJSWMxwAAAN0AAAAPAAAAAAAA&#10;AAAAAAAAAKECAABkcnMvZG93bnJldi54bWxQSwUGAAAAAAQABAD5AAAAlQMAAAAA&#10;" strokecolor="#2f5496 [2408]" strokeweight="1.5pt"/>
            <v:shape id="AutoShape 37" o:spid="_x0000_s480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Lqx/sQAAADdAAAADwAAAGRycy9kb3ducmV2LnhtbERPy2rCQBTdC/2H4Rbc6aRZiKaOwRQK&#10;ieCiKkJ3l8w1DzN3Ymaq8e87i0KXh/Nep6PpxJ0G11hW8DaPQBCXVjdcKTgdP2dLEM4ja+wsk4In&#10;OUg3L5M1Jto++IvuB1+JEMIuQQW1930ipStrMujmticO3MUOBn2AQyX1gI8QbjoZR9FCGmw4NNTY&#10;00dN5fXwYxRkz915b31xyy/f7a3IsrjA1ig1fR237yA8jf5f/OfOtYLlahXmhjfhCcjNL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ourH+xAAAAN0AAAAPAAAAAAAAAAAA&#10;AAAAAKECAABkcnMvZG93bnJldi54bWxQSwUGAAAAAAQABAD5AAAAkgMAAAAA&#10;" strokecolor="#2f5496 [2408]" strokeweight="1.5pt"/>
          </v:group>
        </w:pict>
      </w:r>
      <w:r w:rsidR="000A2974" w:rsidRPr="00421A38">
        <w:rPr>
          <w:rFonts w:ascii="ALFABET98" w:hAnsi="ALFABET98"/>
          <w:color w:val="A6A6A6" w:themeColor="background1" w:themeShade="A6"/>
          <w:sz w:val="72"/>
          <w:szCs w:val="72"/>
        </w:rPr>
        <w:t xml:space="preserve">İ         </w:t>
      </w:r>
    </w:p>
    <w:p w:rsidR="000A2974" w:rsidRPr="00421A38" w:rsidRDefault="00443F71" w:rsidP="000A2974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lastRenderedPageBreak/>
        <w:pict>
          <v:group id="_x0000_s4800" style="position:absolute;margin-left:-16.1pt;margin-top:9.4pt;width:521.25pt;height:36.85pt;z-index:-25156710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B8YlJ1FQQAAPEPAAAOAAAAAAAAAAAAAAAAAC4CAABkcnMvZTJvRG9jLnhtbFBLAQItABQABgAI&#10;AAAAIQBYKw9o4AAAAAoBAAAPAAAAAAAAAAAAAAAAAG8GAABkcnMvZG93bnJldi54bWxQSwUGAAAA&#10;AAQABADzAAAAfAcAAAAA&#10;">
            <v:group id="Group 33" o:spid="_x0000_s480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oVuCswwAAAN0AAAAP&#10;AAAAAAAAAAAAAAAAAKoCAABkcnMvZG93bnJldi54bWxQSwUGAAAAAAQABAD6AAAAmgMAAAAA&#10;">
              <v:rect id="Rectangle 34" o:spid="_x0000_s480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oujcUA&#10;AADdAAAADwAAAGRycy9kb3ducmV2LnhtbESPQWvCQBSE74X+h+UVequ7sSA2dZXW1uJVGwm9PbKv&#10;2dDs25DdmvjvXUHwOMzMN8xiNbpWHKkPjWcN2USBIK68abjWUHxvnuYgQkQ22HomDScKsFre3y0w&#10;N37gHR33sRYJwiFHDTbGLpcyVJYchonviJP363uHMcm+lqbHIcFdK6dKzaTDhtOCxY7Wlqq//b/T&#10;8FyXn7YsPkLhsnL2dTgd3oefjdaPD+PbK4hIY7yFr+2t0fCiVAaXN+kJyOUZ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xyi6NxQAAAN0AAAAPAAAAAAAAAAAAAAAAAJgCAABkcnMv&#10;ZG93bnJldi54bWxQSwUGAAAAAAQABAD1AAAAigMAAAAA&#10;" strokecolor="#2f5496 [2408]" strokeweight="1.5pt">
                <v:fill opacity="0"/>
              </v:rect>
              <v:rect id="Rectangle 35" o:spid="_x0000_s480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mJEUsMA&#10;AADdAAAADwAAAGRycy9kb3ducmV2LnhtbESPT4vCMBTE78J+h/AW9qZJZRWtRlkU/xzVXe+P5tkW&#10;m5duE7V+eyMIHoeZ+Q0znbe2EldqfOlYQ9JTIIgzZ0rONfz9rrojED4gG6wck4Y7eZjPPjpTTI27&#10;8Z6uh5CLCGGfooYihDqV0mcFWfQ9VxNH7+QaiyHKJpemwVuE20r2lRpKiyXHhQJrWhSUnQ8Xq+E4&#10;WNa8kZZ3yep7PDie1/+LxGr99dn+TEAEasM7/GpvjYaxUn14volPQM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mJEUs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480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jAbH8YAAADdAAAADwAAAGRycy9kb3ducmV2LnhtbESPT2vCQBTE7wW/w/KE3uquFkqNrmKE&#10;gin04B8Eb4/sM4lm38bsVuO37woFj8PM/IaZzjtbiyu1vnKsYThQIIhzZyouNOy2X2+fIHxANlg7&#10;Jg138jCf9V6mmBh34zVdN6EQEcI+QQ1lCE0ipc9LsugHriGO3tG1FkOUbSFNi7cIt7UcKfUhLVYc&#10;F0psaFlSft78Wg3p/Xv/40J2WR0Pp0uWpqMMT1br1363mIAI1IVn+L+9MhrGSr3D4018AnL2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YwGx/GAAAA3QAAAA8AAAAAAAAA&#10;AAAAAAAAoQIAAGRycy9kb3ducmV2LnhtbFBLBQYAAAAABAAEAPkAAACUAwAAAAA=&#10;" strokecolor="#2f5496 [2408]" strokeweight="1.5pt"/>
            <v:shape id="AutoShape 37" o:spid="_x0000_s480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dmDa8YAAADdAAAADwAAAGRycy9kb3ducmV2LnhtbESPT2vCQBTE7wW/w/KE3uquUkqNrmKE&#10;gin04B8Eb4/sM4lm38bsVuO37woFj8PM/IaZzjtbiyu1vnKsYThQIIhzZyouNOy2X2+fIHxANlg7&#10;Jg138jCf9V6mmBh34zVdN6EQEcI+QQ1lCE0ipc9LsugHriGO3tG1FkOUbSFNi7cIt7UcKfUhLVYc&#10;F0psaFlSft78Wg3p/Xv/40J2WR0Pp0uWpqMMT1br1363mIAI1IVn+L+9MhrGSr3D4018AnL2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nZg2vGAAAA3QAAAA8AAAAAAAAA&#10;AAAAAAAAoQIAAGRycy9kb3ducmV2LnhtbFBLBQYAAAAABAAEAPkAAACUAwAAAAA=&#10;" strokecolor="#2f5496 [2408]" strokeweight="1.5pt"/>
          </v:group>
        </w:pict>
      </w:r>
      <w:r w:rsidR="000A2974" w:rsidRPr="00421A38">
        <w:rPr>
          <w:rFonts w:ascii="ALFABET98" w:hAnsi="ALFABET98"/>
          <w:color w:val="A6A6A6" w:themeColor="background1" w:themeShade="A6"/>
          <w:sz w:val="72"/>
          <w:szCs w:val="72"/>
        </w:rPr>
        <w:t xml:space="preserve">İ          </w:t>
      </w:r>
    </w:p>
    <w:p w:rsidR="000A2974" w:rsidRPr="00421A38" w:rsidRDefault="00443F71" w:rsidP="000A2974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794" style="position:absolute;margin-left:-16.1pt;margin-top:9.4pt;width:521.25pt;height:36.85pt;z-index:-25156608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">
            <v:group id="Group 33" o:spid="_x0000_s479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CPPdQ8QAAADdAAAA&#10;DwAAAAAAAAAAAAAAAACqAgAAZHJzL2Rvd25yZXYueG1sUEsFBgAAAAAEAAQA+gAAAJsDAAAAAA==&#10;">
              <v:rect id="Rectangle 34" o:spid="_x0000_s479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W8TYsYA&#10;AADdAAAADwAAAGRycy9kb3ducmV2LnhtbESPzWrDMBCE74W+g9hCb42UBtLUiRLa5odekzqY3BZr&#10;a5laK2OpsfP2UaDQ4zAz3zCL1eAacaYu1J41jEcKBHHpTc2Vhvxr+zQDESKywcYzabhQgNXy/m6B&#10;mfE97+l8iJVIEA4ZarAxtpmUobTkMIx8S5y8b985jEl2lTQd9gnuGvms1FQ6rDktWGzpw1L5c/h1&#10;GiZVsbFFvg65GxfT3fFyfO9PW60fH4a3OYhIQ/wP/7U/jYZXpV7g9iY9Abm8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W8TYsYAAADdAAAADwAAAAAAAAAAAAAAAACYAgAAZHJz&#10;L2Rvd25yZXYueG1sUEsFBgAAAAAEAAQA9QAAAIsDAAAAAA==&#10;" strokecolor="#2f5496 [2408]" strokeweight="1.5pt">
                <v:fill opacity="0"/>
              </v:rect>
              <v:rect id="Rectangle 35" o:spid="_x0000_s479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4pzuMEA&#10;AADdAAAADwAAAGRycy9kb3ducmV2LnhtbERPz0/CMBS+k/g/NM+EG2tHwLhJWcwI6FGn3F/W57aw&#10;vs61wPzv7YGE45fv96aYbC8uNPrOsYY0USCIa2c6bjR8f+0XzyB8QDbYOyYNf+Sh2D7MNpgbd+VP&#10;ulShETGEfY4a2hCGXEpft2TRJ24gjtyPGy2GCMdGmhGvMdz2cqnUk7TYcWxocaCypfpUna2G43o3&#10;8Ju0/JHuV9n6eDr8lqnVev44vb6ACDSFu/jmfjcaMqXi3PgmPgG5/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OKc7j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479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9gs9cYAAADdAAAADwAAAGRycy9kb3ducmV2LnhtbESPT4vCMBTE7wt+h/CEva2JHpa1GsUK&#10;C1bw4B8Eb4/m2Vabl9pktX77jbCwx2FmfsNM552txZ1aXznWMBwoEMS5MxUXGg77748vED4gG6wd&#10;k4YneZjPem9TTIx78Jbuu1CICGGfoIYyhCaR0uclWfQD1xBH7+xaiyHKtpCmxUeE21qOlPqUFiuO&#10;CyU2tCwpv+5+rIb0uT5uXMhuq/PpcsvSdJThxWr93u8WExCBuvAf/muvjIaxUmN4vYlPQM5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fYLPXGAAAA3QAAAA8AAAAAAAAA&#10;AAAAAAAAoQIAAGRycy9kb3ducmV2LnhtbFBLBQYAAAAABAAEAPkAAACUAwAAAAA=&#10;" strokecolor="#2f5496 [2408]" strokeweight="1.5pt"/>
            <v:shape id="AutoShape 37" o:spid="_x0000_s479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zsTtcQAAADdAAAADwAAAGRycy9kb3ducmV2LnhtbERPyWrDMBC9F/oPYgq9NbJzKK0bOdSF&#10;QBzIIQuF3gZrvKTWyLYU2/n76hDo8fH21Xo2rRhpcI1lBfEiAkFcWN1wpeB82ry8gXAeWWNrmRTc&#10;yME6fXxYYaLtxAcaj74SIYRdggpq77tESlfUZNAtbEccuNIOBn2AQyX1gFMIN61cRtGrNNhwaKix&#10;o6+ait/j1SjIbrvvvfV5vy1/Ln2eZcscL0ap56f58wOEp9n/i+/urVbwHsVhf3gTnoBM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TOxO1xAAAAN0AAAAPAAAAAAAAAAAA&#10;AAAAAKECAABkcnMvZG93bnJldi54bWxQSwUGAAAAAAQABAD5AAAAkgMAAAAA&#10;" strokecolor="#2f5496 [2408]" strokeweight="1.5pt"/>
          </v:group>
        </w:pict>
      </w:r>
      <w:r w:rsidR="000A2974" w:rsidRPr="00421A38">
        <w:rPr>
          <w:rFonts w:ascii="ALFABET98" w:hAnsi="ALFABET98"/>
          <w:color w:val="A6A6A6" w:themeColor="background1" w:themeShade="A6"/>
          <w:sz w:val="72"/>
          <w:szCs w:val="72"/>
        </w:rPr>
        <w:t xml:space="preserve">İ          </w:t>
      </w:r>
    </w:p>
    <w:p w:rsidR="000A2974" w:rsidRPr="00421A38" w:rsidRDefault="00443F71" w:rsidP="000A2974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788" style="position:absolute;margin-left:-16.1pt;margin-top:9.4pt;width:521.25pt;height:36.85pt;z-index:-25156505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">
            <v:group id="Group 33" o:spid="_x0000_s479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IRTZ3FAAAA3QAA&#10;AA8AAAAAAAAAAAAAAAAAqgIAAGRycy9kb3ducmV2LnhtbFBLBQYAAAAABAAEAPoAAACcAwAAAAA=&#10;">
              <v:rect id="Rectangle 34" o:spid="_x0000_s479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42DvMYA&#10;AADdAAAADwAAAGRycy9kb3ducmV2LnhtbESPT2vCQBTE74LfYXlCb2aTClKjq9g/ll5rI8HbI/vM&#10;BrNvQ3Zr4rfvFgo9DjPzG2azG20rbtT7xrGCLElBEFdON1wrKL4O8ycQPiBrbB2Tgjt52G2nkw3m&#10;2g38SbdjqEWEsM9RgQmhy6X0lSGLPnEdcfQurrcYouxrqXscIty28jFNl9Jiw3HBYEcvhqrr8dsq&#10;WNTlmymLV1/YrFy+n+6n5+F8UOphNu7XIAKN4T/81/7QClZptoDfN/EJyO0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42DvMYAAADdAAAADwAAAAAAAAAAAAAAAACYAgAAZHJz&#10;L2Rvd25yZXYueG1sUEsFBgAAAAAEAAQA9QAAAIsDAAAAAA==&#10;" strokecolor="#2f5496 [2408]" strokeweight="1.5pt">
                <v:fill opacity="0"/>
              </v:rect>
              <v:rect id="Rectangle 35" o:spid="_x0000_s479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7vYMQA&#10;AADdAAAADwAAAGRycy9kb3ducmV2LnhtbESPQWvCQBSE70L/w/IKvdVNSlJqzCpi0fZobb0/ss8k&#10;JPs2ZrdJ/PfdguBxmJlvmHw9mVYM1LvasoJ4HoEgLqyuuVTw8717fgPhPLLG1jIpuJKD9ephlmOm&#10;7chfNBx9KQKEXYYKKu+7TEpXVGTQzW1HHLyz7Q36IPtS6h7HADetfImiV2mw5rBQYUfbiorm+GsU&#10;nNL3jj+k4UO8SxbpqdlftrFR6ulx2ixBeJr8PXxrf2oFiyhO4P9NeAJy9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ce72D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479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0ywLcYAAADdAAAADwAAAGRycy9kb3ducmV2LnhtbESPT4vCMBTE7wt+h/AEb2uqsMtajWKF&#10;BbvgwT8I3h7Ns602L7WJWr+9ERY8DjPzG2Yya00lbtS40rKCQT8CQZxZXXKuYLf9/fwB4Tyyxsoy&#10;KXiQg9m08zHBWNs7r+m28bkIEHYxKii8r2MpXVaQQde3NXHwjrYx6INscqkbvAe4qeQwir6lwZLD&#10;QoE1LQrKzpurUZA8/vYr69PL8ng4XdIkGaZ4Mkr1uu18DMJT69/h//ZSKxhFgy94vQlPQE6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NMsC3GAAAA3QAAAA8AAAAAAAAA&#10;AAAAAAAAoQIAAGRycy9kb3ducmV2LnhtbFBLBQYAAAAABAAEAPkAAACUAwAAAAA=&#10;" strokecolor="#2f5496 [2408]" strokeweight="1.5pt"/>
            <v:shape id="AutoShape 37" o:spid="_x0000_s478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54uWsUAAADdAAAADwAAAGRycy9kb3ducmV2LnhtbESPQYvCMBSE7wv+h/CEvWmqB9FqFCsI&#10;dsGD7iJ4ezTPttq81CZq/fdGEPY4zMw3zGzRmkrcqXGlZQWDfgSCOLO65FzB3++6NwbhPLLGyjIp&#10;eJKDxbzzNcNY2wfv6L73uQgQdjEqKLyvYyldVpBB17c1cfBOtjHog2xyqRt8BLip5DCKRtJgyWGh&#10;wJpWBWWX/c0oSJ4/h6316XVzOp6vaZIMUzwbpb677XIKwlPr/8Of9kYrmESDEbzfhCcg5y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54uWsUAAADdAAAADwAAAAAAAAAA&#10;AAAAAAChAgAAZHJzL2Rvd25yZXYueG1sUEsFBgAAAAAEAAQA+QAAAJMDAAAAAA==&#10;" strokecolor="#2f5496 [2408]" strokeweight="1.5pt"/>
          </v:group>
        </w:pict>
      </w:r>
      <w:r w:rsidR="000A2974" w:rsidRPr="00421A38">
        <w:rPr>
          <w:rFonts w:ascii="ALFABET98" w:hAnsi="ALFABET98"/>
          <w:color w:val="A6A6A6" w:themeColor="background1" w:themeShade="A6"/>
          <w:sz w:val="72"/>
          <w:szCs w:val="72"/>
        </w:rPr>
        <w:t xml:space="preserve">İ          </w:t>
      </w:r>
    </w:p>
    <w:p w:rsidR="000A2974" w:rsidRPr="00421A38" w:rsidRDefault="00443F71" w:rsidP="000A2974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782" style="position:absolute;margin-left:-16.1pt;margin-top:9.4pt;width:521.25pt;height:36.85pt;z-index:-25156403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U9FUFQ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CMU9FUFQQAAPEPAAAOAAAAAAAAAAAAAAAAAC4CAABkcnMvZTJvRG9jLnhtbFBLAQItABQABgAI&#10;AAAAIQBYKw9o4AAAAAoBAAAPAAAAAAAAAAAAAAAAAG8GAABkcnMvZG93bnJldi54bWxQSwUGAAAA&#10;AAQABADzAAAAfAcAAAAA&#10;">
            <v:group id="Group 33" o:spid="_x0000_s478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T+Xp3wwAAAN0AAAAP&#10;AAAAAAAAAAAAAAAAAKoCAABkcnMvZG93bnJldi54bWxQSwUGAAAAAAQABAD6AAAAmgMAAAAA&#10;">
              <v:rect id="Rectangle 34" o:spid="_x0000_s478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mW0VsUA&#10;AADdAAAADwAAAGRycy9kb3ducmV2LnhtbESPQWvCQBSE74L/YXmCN7NJC1JTV9G2itfaSOjtkX3N&#10;hmbfhuzWxH/vFgo9DjPzDbPejrYVV+p941hBlqQgiCunG64VFB+HxRMIH5A1to5JwY08bDfTyRpz&#10;7QZ+p+s51CJC2OeowITQ5VL6ypBFn7iOOHpfrrcYouxrqXscIty28iFNl9Jiw3HBYEcvhqrv849V&#10;8FiXb6YsXn1hs3J5vNwu++HzoNR8Nu6eQQQaw3/4r33SClZptoLfN/EJyM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ZbRWxQAAAN0AAAAPAAAAAAAAAAAAAAAAAJgCAABkcnMv&#10;ZG93bnJldi54bWxQSwUGAAAAAAQABAD1AAAAigMAAAAA&#10;" strokecolor="#2f5496 [2408]" strokeweight="1.5pt">
                <v:fill opacity="0"/>
              </v:rect>
              <v:rect id="Rectangle 35" o:spid="_x0000_s478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kkj3sEA&#10;AADdAAAADwAAAGRycy9kb3ducmV2LnhtbERPy26CQBTdN/EfJtekuzpg1Ch1IIbGtksfdX/DXIHA&#10;3KHMCPTvO4smXZ6c9z6bTCsG6l1tWUG8iEAQF1bXXCr4uh5ftiCcR9bYWiYFP+QgS2dPe0y0HflM&#10;w8WXIoSwS1BB5X2XSOmKigy6he2IA3e3vUEfYF9K3eMYwk0rl1G0kQZrDg0VdpRXVDSXh1FwW791&#10;/CENn+Ljare+Ne/feWyUep5Ph1cQnib/L/5zf2oFu2gZ9oc34QnI9B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ZJI97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478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ht8k8cAAADdAAAADwAAAGRycy9kb3ducmV2LnhtbESPQWvCQBSE7wX/w/IEb83GHEqbZpVG&#10;EIzQQ1WE3h7ZZxKbfRuzW5P8+26h0OMwM98w2Xo0rbhT7xrLCpZRDIK4tLrhSsHpuH18BuE8ssbW&#10;MimYyMF6NXvIMNV24A+6H3wlAoRdigpq77tUSlfWZNBFtiMO3sX2Bn2QfSV1j0OAm1YmcfwkDTYc&#10;FmrsaFNT+XX4NgryaX9+t7647S6f11uR50mBV6PUYj6+vYLwNPr/8F97pxW8xMkSft+EJyBX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yG3yTxwAAAN0AAAAPAAAAAAAA&#10;AAAAAAAAAKECAABkcnMvZG93bnJldi54bWxQSwUGAAAAAAQABAD5AAAAlQMAAAAA&#10;" strokecolor="#2f5496 [2408]" strokeweight="1.5pt"/>
            <v:shape id="AutoShape 37" o:spid="_x0000_s478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sni5McAAADdAAAADwAAAGRycy9kb3ducmV2LnhtbESPzWrDMBCE74G+g9hCb7FcH0rjWAl1&#10;oRAXesgPhd4Wa2M7sVaOpdrO20eFQo7DzHzDZOvJtGKg3jWWFTxHMQji0uqGKwWH/cf8FYTzyBpb&#10;y6TgSg7Wq4dZhqm2I29p2PlKBAi7FBXU3neplK6syaCLbEccvKPtDfog+0rqHscAN61M4vhFGmw4&#10;LNTY0XtN5Xn3axTk18/vL+uLy+b4c7oUeZ4UeDJKPT1Ob0sQniZ/D/+3N1rBIk4S+HsTnoBc3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CyeLkxwAAAN0AAAAPAAAAAAAA&#10;AAAAAAAAAKECAABkcnMvZG93bnJldi54bWxQSwUGAAAAAAQABAD5AAAAlQMAAAAA&#10;" strokecolor="#2f5496 [2408]" strokeweight="1.5pt"/>
          </v:group>
        </w:pict>
      </w:r>
      <w:r w:rsidR="000A2974" w:rsidRPr="00421A38">
        <w:rPr>
          <w:rFonts w:ascii="ALFABET98" w:hAnsi="ALFABET98"/>
          <w:color w:val="A6A6A6" w:themeColor="background1" w:themeShade="A6"/>
          <w:sz w:val="72"/>
          <w:szCs w:val="72"/>
        </w:rPr>
        <w:t xml:space="preserve">İ         </w:t>
      </w:r>
      <w:r w:rsidR="000A2974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0A2974" w:rsidRPr="009E083E" w:rsidRDefault="000A2974" w:rsidP="000A2974">
      <w:pPr>
        <w:spacing w:line="240" w:lineRule="auto"/>
        <w:rPr>
          <w:rFonts w:ascii="ALFABET98" w:hAnsi="ALFABET98"/>
          <w:sz w:val="36"/>
          <w:szCs w:val="36"/>
        </w:rPr>
      </w:pPr>
      <w:r w:rsidRPr="009E083E">
        <w:rPr>
          <w:rFonts w:ascii="ALFABET98" w:hAnsi="ALFABET98"/>
          <w:sz w:val="72"/>
          <w:szCs w:val="72"/>
        </w:rPr>
        <w:t xml:space="preserve"> </w:t>
      </w:r>
      <w:r w:rsidRPr="009E083E">
        <w:rPr>
          <w:rFonts w:ascii="ALFABET98" w:hAnsi="ALFABET98"/>
          <w:sz w:val="36"/>
          <w:szCs w:val="36"/>
        </w:rPr>
        <w:t xml:space="preserve">   </w:t>
      </w:r>
      <w:r w:rsidR="006569E8">
        <w:rPr>
          <w:rFonts w:ascii="ALFABET98" w:hAnsi="ALFABET98"/>
          <w:sz w:val="36"/>
          <w:szCs w:val="36"/>
        </w:rPr>
        <w:t xml:space="preserve">                              </w:t>
      </w:r>
      <w:r>
        <w:rPr>
          <w:rFonts w:ascii="ALFABET98" w:hAnsi="ALFABET98"/>
          <w:sz w:val="36"/>
          <w:szCs w:val="36"/>
        </w:rPr>
        <w:t>7</w:t>
      </w:r>
    </w:p>
    <w:p w:rsidR="000A2974" w:rsidRPr="009E083E" w:rsidRDefault="000A2974" w:rsidP="000A2974">
      <w:pPr>
        <w:spacing w:line="240" w:lineRule="auto"/>
        <w:rPr>
          <w:rFonts w:ascii="ALFABET98" w:hAnsi="ALFABET98"/>
          <w:sz w:val="72"/>
          <w:szCs w:val="72"/>
        </w:rPr>
      </w:pPr>
      <w:r w:rsidRPr="009E083E">
        <w:rPr>
          <w:rFonts w:ascii="ALFABET98" w:hAnsi="ALFABET98"/>
          <w:sz w:val="36"/>
          <w:szCs w:val="36"/>
        </w:rPr>
        <w:t>Sayın veli</w:t>
      </w:r>
      <w:r>
        <w:rPr>
          <w:rFonts w:ascii="ALFABET98" w:hAnsi="ALFABET98"/>
          <w:sz w:val="36"/>
          <w:szCs w:val="36"/>
        </w:rPr>
        <w:t>m, İ harfinin üzerinden geçip boşlukları yazdırın</w:t>
      </w:r>
      <w:r w:rsidRPr="009E083E">
        <w:rPr>
          <w:rFonts w:ascii="ALFABET98" w:hAnsi="ALFABET98"/>
          <w:sz w:val="36"/>
          <w:szCs w:val="36"/>
        </w:rPr>
        <w:t>.</w:t>
      </w:r>
      <w:r w:rsidRPr="009E083E">
        <w:rPr>
          <w:rFonts w:ascii="ALFABET98" w:hAnsi="ALFABET98"/>
          <w:sz w:val="72"/>
          <w:szCs w:val="72"/>
        </w:rPr>
        <w:t xml:space="preserve">                                                   </w:t>
      </w:r>
    </w:p>
    <w:p w:rsidR="000A2974" w:rsidRPr="009E083E" w:rsidRDefault="00443F71" w:rsidP="000A2974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776" style="position:absolute;margin-left:-16.1pt;margin-top:9.4pt;width:521.25pt;height:36.85pt;z-index:-25165414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A6&#10;gzQ7EgQAAPEPAAAOAAAAAAAAAAAAAAAAAC4CAABkcnMvZTJvRG9jLnhtbFBLAQItABQABgAIAAAA&#10;IQBYKw9o4AAAAAoBAAAPAAAAAAAAAAAAAAAAAGwGAABkcnMvZG93bnJldi54bWxQSwUGAAAAAAQA&#10;BADzAAAAeQcAAAAA&#10;">
            <v:group id="Group 33" o:spid="_x0000_s477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f8BujxgAAAN0A&#10;AAAPAAAAAAAAAAAAAAAAAKoCAABkcnMvZG93bnJldi54bWxQSwUGAAAAAAQABAD6AAAAnQMAAAAA&#10;">
              <v:rect id="Rectangle 34" o:spid="_x0000_s478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mzVgsYA&#10;AADdAAAADwAAAGRycy9kb3ducmV2LnhtbESPQWvCQBSE74X+h+UVvNWNFWIbXaXVKl61kdDbI/vM&#10;hmbfhuxq4r/vCoUeh5n5hlmsBtuIK3W+dqxgMk5AEJdO11wpyL+2z68gfEDW2DgmBTfysFo+Piww&#10;067nA12PoRIRwj5DBSaENpPSl4Ys+rFriaN3dp3FEGVXSd1hH+G2kS9JkkqLNccFgy2tDZU/x4tV&#10;MK2KT1PkG5/bSZHuTrfTR/+9VWr0NLzPQQQawn/4r73XCmZv6RTub+ITkM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mzVgsYAAADdAAAADwAAAAAAAAAAAAAAAACYAgAAZHJz&#10;L2Rvd25yZXYueG1sUEsFBgAAAAAEAAQA9QAAAIsDAAAAAA==&#10;" strokecolor="#2f5496 [2408]" strokeweight="1.5pt">
                <v:fill opacity="0"/>
              </v:rect>
              <v:rect id="Rectangle 35" o:spid="_x0000_s478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+5XsIA&#10;AADdAAAADwAAAGRycy9kb3ducmV2LnhtbESPS4vCQBCE74L/YWjB2zqJ+IyOIi7qHn3em0ybBDM9&#10;2cyo8d87Cwsei6r6ipovG1OKB9WusKwg7kUgiFOrC84UnE+brwkI55E1lpZJwYscLBft1hwTbZ98&#10;oMfRZyJA2CWoIPe+SqR0aU4GXc9WxMG72tqgD7LOpK7xGeCmlP0oGkmDBYeFHCta55Tejnej4DL8&#10;rngnDe/jzWA6vNy2v+vYKNXtNKsZCE+N/4T/2z9awXg6GsDfm/AE5OI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/7le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477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q3mE8YAAADdAAAADwAAAGRycy9kb3ducmV2LnhtbESPQWvCQBSE70L/w/IK3nRTQW2jqzQF&#10;IRE8aEvB2yP7TGKzb2N21fjvXUHocZiZb5j5sjO1uFDrKssK3oYRCOLc6ooLBT/fq8E7COeRNdaW&#10;ScGNHCwXL705xtpeeUuXnS9EgLCLUUHpfRNL6fKSDLqhbYiDd7CtQR9kW0jd4jXATS1HUTSRBisO&#10;CyU29FVS/rc7GwXJbf27sT47pYf98ZQlySjDo1Gq/9p9zkB46vx/+NlOtYLpx2QMjzfhCcjFH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6t5hPGAAAA3QAAAA8AAAAAAAAA&#10;AAAAAAAAoQIAAGRycy9kb3ducmV2LnhtbFBLBQYAAAAABAAEAPkAAACUAwAAAAA=&#10;" strokecolor="#2f5496 [2408]" strokeweight="1.5pt"/>
            <v:shape id="AutoShape 37" o:spid="_x0000_s477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n94ZMYAAADdAAAADwAAAGRycy9kb3ducmV2LnhtbESPQWvCQBSE74X+h+UVvNVNPUQbXaUp&#10;FIzgQS2Ct0f2mUSzb2N21fjvXUHwOMzMN8xk1plaXKh1lWUFX/0IBHFudcWFgv/N3+cIhPPIGmvL&#10;pOBGDmbT97cJJtpeeUWXtS9EgLBLUEHpfZNI6fKSDLq+bYiDt7etQR9kW0jd4jXATS0HURRLgxWH&#10;hRIb+i0pP67PRkF6W2yX1men+X53OGVpOsjwYJTqfXQ/YxCeOv8KP9tzrWD4HcfweBOegJze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5/eGTGAAAA3QAAAA8AAAAAAAAA&#10;AAAAAAAAoQIAAGRycy9kb3ducmV2LnhtbFBLBQYAAAAABAAEAPkAAACUAwAAAAA=&#10;" strokecolor="#2f5496 [2408]" strokeweight="1.5pt"/>
          </v:group>
        </w:pict>
      </w:r>
      <w:r w:rsidR="000A2974">
        <w:rPr>
          <w:rFonts w:ascii="ALFABET98" w:hAnsi="ALFABET98"/>
          <w:sz w:val="72"/>
          <w:szCs w:val="72"/>
        </w:rPr>
        <w:t>il     ik     il     ik    il    ik    il</w:t>
      </w:r>
      <w:r w:rsidR="000A2974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0A2974" w:rsidRPr="009E083E" w:rsidRDefault="00443F71" w:rsidP="000A2974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770" style="position:absolute;margin-left:-16.1pt;margin-top:9.4pt;width:521.25pt;height:36.85pt;z-index:-25165312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uiqsjxYEAADxDwAADgAAAAAAAAAAAAAAAAAuAgAAZHJzL2Uyb0RvYy54bWxQSwECLQAUAAYA&#10;CAAAACEAWCsPaOAAAAAKAQAADwAAAAAAAAAAAAAAAABwBgAAZHJzL2Rvd25yZXYueG1sUEsFBgAA&#10;AAAEAAQA8wAAAH0HAAAAAA==&#10;">
            <v:group id="Group 33" o:spid="_x0000_s477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4YLEnFAAAA3QAA&#10;AA8AAAAAAAAAAAAAAAAAqgIAAGRycy9kb3ducmV2LnhtbFBLBQYAAAAABAAEAPoAAACcAwAAAAA=&#10;">
              <v:rect id="Rectangle 34" o:spid="_x0000_s477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4TiaMYA&#10;AADdAAAADwAAAGRycy9kb3ducmV2LnhtbESPT2vCQBTE74V+h+UVeqsbK8Saukpb/+BVGwm9PbLP&#10;bDD7NmS3Jn57Vyj0OMzMb5j5crCNuFDna8cKxqMEBHHpdM2Vgvx78/IGwgdkjY1jUnAlD8vF48Mc&#10;M+163tPlECoRIewzVGBCaDMpfWnIoh+5ljh6J9dZDFF2ldQd9hFuG/maJKm0WHNcMNjSl6HyfPi1&#10;CiZVsTZFvvK5HRfp9ng9fvY/G6Wen4aPdxCBhvAf/mvvtILpLJ3B/U18AnJx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4TiaMYAAADdAAAADwAAAAAAAAAAAAAAAACYAgAAZHJz&#10;L2Rvd25yZXYueG1sUEsFBgAAAAAEAAQA9QAAAIsDAAAAAA==&#10;" strokecolor="#2f5496 [2408]" strokeweight="1.5pt">
                <v:fill opacity="0"/>
              </v:rect>
              <v:rect id="Rectangle 35" o:spid="_x0000_s477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B0pgMEA&#10;AADdAAAADwAAAGRycy9kb3ducmV2LnhtbERPyW7CMBC9I/EP1lTqDZygAiXEIETFcgRK7qN4mkTE&#10;4xC7EP4eH5A4Pr09XXamFjdqXWVZQTyMQBDnVldcKDj/bgbfIJxH1lhbJgUPcrBc9HspJtre+Ui3&#10;ky9ECGGXoILS+yaR0uUlGXRD2xAH7s+2Bn2AbSF1i/cQbmo5iqKJNFhxaCixoXVJ+eX0bxRk45+G&#10;d9LwId58zcbZZXtdx0apz49uNQfhqfNv8cu91wqms2nYH96EJyAXT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AdKYD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477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E92zccAAADdAAAADwAAAGRycy9kb3ducmV2LnhtbESPQWvCQBSE74X+h+UVvDUbPWgbs4op&#10;FIzQQ20peHtkn9lo9m3Mrhr/fbdQ8DjMzDdMvhxsKy7U+8axgnGSgiCunG64VvD99f78AsIHZI2t&#10;Y1JwIw/LxeNDjpl2V/6kyzbUIkLYZ6jAhNBlUvrKkEWfuI44envXWwxR9rXUPV4j3LZykqZTabHh&#10;uGCwozdD1XF7tgqK2+bnw4XytN7vDqeyKCYlHqxSo6dhNQcRaAj38H97rRXMXmdj+HsTn4Bc/A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UT3bNxwAAAN0AAAAPAAAAAAAA&#10;AAAAAAAAAKECAABkcnMvZG93bnJldi54bWxQSwUGAAAAAAQABAD5AAAAlQMAAAAA&#10;" strokecolor="#2f5496 [2408]" strokeweight="1.5pt"/>
            <v:shape id="AutoShape 37" o:spid="_x0000_s477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J3ousYAAADdAAAADwAAAGRycy9kb3ducmV2LnhtbESPQWvCQBSE70L/w/IKvZmNOdQaXcUU&#10;CqbgoSqCt0f2mUSzb2N2q/Hfu4WCx2FmvmFmi9404kqdqy0rGEUxCOLC6ppLBbvt1/ADhPPIGhvL&#10;pOBODhbzl8EMU21v/EPXjS9FgLBLUUHlfZtK6YqKDLrItsTBO9rOoA+yK6Xu8BbgppFJHL9LgzWH&#10;hQpb+qyoOG9+jYLs/r1fW59fVsfD6ZJnWZLjySj19tovpyA89f4Z/m+vtILxZJzA35vwBOT8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Sd6LrGAAAA3QAAAA8AAAAAAAAA&#10;AAAAAAAAoQIAAGRycy9kb3ducmV2LnhtbFBLBQYAAAAABAAEAPkAAACUAwAAAAA=&#10;" strokecolor="#2f5496 [2408]" strokeweight="1.5pt"/>
          </v:group>
        </w:pict>
      </w:r>
      <w:r w:rsidR="000A2974" w:rsidRPr="009E083E">
        <w:rPr>
          <w:rFonts w:ascii="ALFABET98" w:hAnsi="ALFABET98"/>
          <w:sz w:val="72"/>
          <w:szCs w:val="72"/>
        </w:rPr>
        <w:t xml:space="preserve">                                        </w:t>
      </w:r>
      <w:r w:rsidR="000A2974" w:rsidRPr="009E083E">
        <w:rPr>
          <w:rFonts w:ascii="ALFABET98" w:hAnsi="ALFABET98"/>
          <w:color w:val="A6A6A6" w:themeColor="background1" w:themeShade="A6"/>
          <w:sz w:val="72"/>
          <w:szCs w:val="72"/>
        </w:rPr>
        <w:t xml:space="preserve">      </w:t>
      </w:r>
    </w:p>
    <w:p w:rsidR="000A2974" w:rsidRPr="009E083E" w:rsidRDefault="00443F71" w:rsidP="000A2974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764" style="position:absolute;margin-left:-16.1pt;margin-top:9.4pt;width:521.25pt;height:36.85pt;z-index:-25165619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48fLUhYEAADxDwAADgAAAAAAAAAAAAAAAAAuAgAAZHJzL2Uyb0RvYy54bWxQSwECLQAUAAYA&#10;CAAAACEAWCsPaOAAAAAKAQAADwAAAAAAAAAAAAAAAABwBgAAZHJzL2Rvd25yZXYueG1sUEsFBgAA&#10;AAAEAAQA8wAAAH0HAAAAAA==&#10;">
            <v:group id="Group 33" o:spid="_x0000_s476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+oywkccAAADd&#10;AAAADwAAAAAAAAAAAAAAAACqAgAAZHJzL2Rvd25yZXYueG1sUEsFBgAAAAAEAAQA+gAAAJ4DAAAA&#10;AA==&#10;">
              <v:rect id="Rectangle 34" o:spid="_x0000_s476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xB+sMYA&#10;AADdAAAADwAAAGRycy9kb3ducmV2LnhtbESPQWvCQBSE74L/YXmF3nSjpdqmrmJrlV5rI6G3R/Y1&#10;G8y+DdnVxH/vCkKPw8x8wyxWva3FmVpfOVYwGScgiAunKy4VZD/b0QsIH5A11o5JwYU8rJbDwQJT&#10;7Tr+pvM+lCJC2KeowITQpFL6wpBFP3YNcfT+XGsxRNmWUrfYRbit5TRJZtJixXHBYEMfhorj/mQV&#10;PJX5p8mzjc/sJJ/tDpfDe/e7VerxoV+/gQjUh//wvf2lFcxf589wexOfgFx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xB+sMYAAADdAAAADwAAAAAAAAAAAAAAAACYAgAAZHJz&#10;L2Rvd25yZXYueG1sUEsFBgAAAAAEAAQA9QAAAIsDAAAAAA==&#10;" strokecolor="#2f5496 [2408]" strokeweight="1.5pt">
                <v:fill opacity="0"/>
              </v:rect>
              <v:rect id="Rectangle 35" o:spid="_x0000_s476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LgUb8MA&#10;AADdAAAADwAAAGRycy9kb3ducmV2LnhtbESPS4vCQBCE74L/YWjBm06y+IyOIoq6x10f9ybTJsFM&#10;TzYzavz3zoLgsaiqr6j5sjGluFPtCssK4n4Egji1uuBMwem47U1AOI+ssbRMCp7kYLlot+aYaPvg&#10;X7offCYChF2CCnLvq0RKl+Zk0PVtRRy8i60N+iDrTOoaHwFuSvkVRSNpsOCwkGNF65zS6+FmFJyH&#10;m4r30vBPvB1Mh+fr7m8dG6W6nWY1A+Gp8Z/wu/2tFYyn4xH8vwlPQC5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LgUb8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476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OpLIscAAADdAAAADwAAAGRycy9kb3ducmV2LnhtbESPT2vCQBTE7wW/w/KE3uqmHhob3Ugj&#10;CKbQg7YI3h7ZZ/6YfRuzW43fvisIPQ4z8xtmsRxMKy7Uu9qygtdJBIK4sLrmUsHP9/plBsJ5ZI2t&#10;ZVJwIwfLdPS0wETbK2/psvOlCBB2CSqovO8SKV1RkUE3sR1x8I62N+iD7Eupe7wGuGnlNIrepMGa&#10;w0KFHa0qKk67X6Mgu33uv6zPz5vjoTnnWTbNsTFKPY+HjzkIT4P/Dz/aG60gfo9juL8JT0Cm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06ksixwAAAN0AAAAPAAAAAAAA&#10;AAAAAAAAAKECAABkcnMvZG93bnJldi54bWxQSwUGAAAAAAQABAD5AAAAlQMAAAAA&#10;" strokecolor="#2f5496 [2408]" strokeweight="1.5pt"/>
            <v:shape id="AutoShape 37" o:spid="_x0000_s476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XXfUMIAAADdAAAADwAAAGRycy9kb3ducmV2LnhtbERPTYvCMBC9L/gfwgje1lQP61qNYoUF&#10;K3hYFcHb0IxttZnUJmr99+YgeHy87+m8NZW4U+NKywoG/QgEcWZ1ybmC/e7v+xeE88gaK8uk4EkO&#10;5rPO1xRjbR/8T/etz0UIYRejgsL7OpbSZQUZdH1bEwfuZBuDPsAml7rBRwg3lRxG0Y80WHJoKLCm&#10;ZUHZZXszCpLn+rCxPr2uTsfzNU2SYYpno1Sv2y4mIDy1/iN+u1dawWg8CnPDm/AE5Ow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hXXfUMIAAADdAAAADwAAAAAAAAAAAAAA&#10;AAChAgAAZHJzL2Rvd25yZXYueG1sUEsFBgAAAAAEAAQA+QAAAJADAAAAAA==&#10;" strokecolor="#2f5496 [2408]" strokeweight="1.5pt"/>
          </v:group>
        </w:pict>
      </w:r>
      <w:r w:rsidR="000A2974">
        <w:rPr>
          <w:rFonts w:ascii="ALFABET98" w:hAnsi="ALFABET98"/>
          <w:sz w:val="72"/>
          <w:szCs w:val="72"/>
        </w:rPr>
        <w:t>li     ki     li     ki    li    ki    li</w:t>
      </w:r>
      <w:r w:rsidR="000A2974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0A2974" w:rsidRDefault="00443F71" w:rsidP="000A2974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758" style="position:absolute;margin-left:-16.1pt;margin-top:9.4pt;width:521.25pt;height:36.85pt;z-index:-25165516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A+&#10;M9EQEgQAAPEPAAAOAAAAAAAAAAAAAAAAAC4CAABkcnMvZTJvRG9jLnhtbFBLAQItABQABgAIAAAA&#10;IQBYKw9o4AAAAAoBAAAPAAAAAAAAAAAAAAAAAGwGAABkcnMvZG93bnJldi54bWxQSwUGAAAAAAQA&#10;BADzAAAAeQcAAAAA&#10;">
            <v:group id="Group 33" o:spid="_x0000_s476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GLGtcQAAADdAAAA&#10;DwAAAAAAAAAAAAAAAACqAgAAZHJzL2Rvd25yZXYueG1sUEsFBgAAAAAEAAQA+gAAAJsDAAAAAA==&#10;">
              <v:rect id="Rectangle 34" o:spid="_x0000_s476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f4IlMUA&#10;AADdAAAADwAAAGRycy9kb3ducmV2LnhtbESPT2vCQBTE70K/w/IK3nSTCmqjq/SfxWttJPT2yD6z&#10;odm3Ibs18dt3BcHjMDO/YdbbwTbiTJ2vHStIpwkI4tLpmisF+fdusgThA7LGxjEpuJCH7eZhtMZM&#10;u56/6HwIlYgQ9hkqMCG0mZS+NGTRT11LHL2T6yyGKLtK6g77CLeNfEqSubRYc1ww2NKbofL38GcV&#10;zKriwxT5u89tWsw/j5fja/+zU2r8OLysQAQawj18a++1gsXzMoXrm/gE5O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/giUxQAAAN0AAAAPAAAAAAAAAAAAAAAAAJgCAABkcnMv&#10;ZG93bnJldi54bWxQSwUGAAAAAAQABAD1AAAAigMAAAAA&#10;" strokecolor="#2f5496 [2408]" strokeweight="1.5pt">
                <v:fill opacity="0"/>
              </v:rect>
              <v:rect id="Rectangle 35" o:spid="_x0000_s476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lZiS8IA&#10;AADdAAAADwAAAGRycy9kb3ducmV2LnhtbESPT4vCMBTE7wt+h/AEb5pWdNVqFFHUPfr3/miebbF5&#10;qU3U7rffCMIeh5n5DTNbNKYUT6pdYVlB3ItAEKdWF5wpOJ823TEI55E1lpZJwS85WMxbXzNMtH3x&#10;gZ5Hn4kAYZeggtz7KpHSpTkZdD1bEQfvamuDPsg6k7rGV4CbUvaj6FsaLDgs5FjRKqf0dnwYBZfh&#10;uuKdNLyPN4PJ8HLb3lexUarTbpZTEJ4a/x/+tH+0gtFk3If3m/AE5Pw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6VmJL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476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gQ9BscAAADdAAAADwAAAGRycy9kb3ducmV2LnhtbESPT2vCQBTE7wW/w/IK3uqmCq2NbsQU&#10;CqbgQS2Ct0f25Y9m38bsVuO37woFj8PM/IaZL3rTiAt1rras4HUUgSDOra65VPCz+3qZgnAeWWNj&#10;mRTcyMEiGTzNMdb2yhu6bH0pAoRdjAoq79tYSpdXZNCNbEscvMJ2Bn2QXSl1h9cAN40cR9GbNFhz&#10;WKiwpc+K8tP21yhIb9/7tfXZeVUcjucsTccZHo1Sw+d+OQPhqfeP8H97pRW8f0wncH8TnoBM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+BD0GxwAAAN0AAAAPAAAAAAAA&#10;AAAAAAAAAKECAABkcnMvZG93bnJldi54bWxQSwUGAAAAAAQABAD5AAAAlQMAAAAA&#10;" strokecolor="#2f5496 [2408]" strokeweight="1.5pt"/>
            <v:shape id="AutoShape 37" o:spid="_x0000_s475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e2lcscAAADdAAAADwAAAGRycy9kb3ducmV2LnhtbESPT2vCQBTE7wW/w/IK3uqmIq2NbsQU&#10;CqbgQS2Ct0f25Y9m38bsVuO37woFj8PM/IaZL3rTiAt1rras4HUUgSDOra65VPCz+3qZgnAeWWNj&#10;mRTcyMEiGTzNMdb2yhu6bH0pAoRdjAoq79tYSpdXZNCNbEscvMJ2Bn2QXSl1h9cAN40cR9GbNFhz&#10;WKiwpc+K8tP21yhIb9/7tfXZeVUcjucsTccZHo1Sw+d+OQPhqfeP8H97pRW8f0wncH8TnoBM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x7aVyxwAAAN0AAAAPAAAAAAAA&#10;AAAAAAAAAKECAABkcnMvZG93bnJldi54bWxQSwUGAAAAAAQABAD5AAAAlQMAAAAA&#10;" strokecolor="#2f5496 [2408]" strokeweight="1.5pt"/>
          </v:group>
        </w:pict>
      </w:r>
      <w:r w:rsidR="000A2974" w:rsidRPr="009E083E">
        <w:rPr>
          <w:rFonts w:ascii="ALFABET98" w:hAnsi="ALFABET98"/>
          <w:sz w:val="72"/>
          <w:szCs w:val="72"/>
        </w:rPr>
        <w:t xml:space="preserve">                                     </w:t>
      </w:r>
      <w:r w:rsidR="000A2974">
        <w:rPr>
          <w:rFonts w:ascii="ALFABET98" w:hAnsi="ALFABET98"/>
          <w:sz w:val="72"/>
          <w:szCs w:val="72"/>
        </w:rPr>
        <w:t xml:space="preserve">   </w:t>
      </w:r>
    </w:p>
    <w:p w:rsidR="000A2974" w:rsidRPr="009E083E" w:rsidRDefault="00443F71" w:rsidP="000A2974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752" style="position:absolute;margin-left:-16.1pt;margin-top:9.4pt;width:521.25pt;height:36.85pt;z-index:-25156096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Tv/dWhYEAADxDwAADgAAAAAAAAAAAAAAAAAuAgAAZHJzL2Uyb0RvYy54bWxQSwECLQAUAAYA&#10;CAAAACEAWCsPaOAAAAAKAQAADwAAAAAAAAAAAAAAAABwBgAAZHJzL2Rvd25yZXYueG1sUEsFBgAA&#10;AAAEAAQA8wAAAH0HAAAAAA==&#10;">
            <v:group id="Group 33" o:spid="_x0000_s475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c2LrPxgAAAN0A&#10;AAAPAAAAAAAAAAAAAAAAAKoCAABkcnMvZG93bnJldi54bWxQSwUGAAAAAAQABAD6AAAAnQMAAAAA&#10;">
              <v:rect id="Rectangle 34" o:spid="_x0000_s475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UR07sUA&#10;AADdAAAADwAAAGRycy9kb3ducmV2LnhtbESPT2vCQBTE74V+h+UVvNWNFkWjq/SPFq9qJHh7ZJ/Z&#10;0OzbkF1N/PZdodDjMDO/YZbr3tbiRq2vHCsYDRMQxIXTFZcKsuP2dQbCB2SNtWNScCcP69Xz0xJT&#10;7Tre0+0QShEh7FNUYEJoUil9YciiH7qGOHoX11oMUbal1C12EW5rOU6SqbRYcVww2NCnoeLncLUK&#10;3sp8Y/Lsy2d2lE+/T/fTR3feKjV46d8XIAL14T/8195pBfNkPIHHm/gE5O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RHTuxQAAAN0AAAAPAAAAAAAAAAAAAAAAAJgCAABkcnMv&#10;ZG93bnJldi54bWxQSwUGAAAAAAQABAD1AAAAigMAAAAA&#10;" strokecolor="#2f5496 [2408]" strokeweight="1.5pt">
                <v:fill opacity="0"/>
              </v:rect>
              <v:rect id="Rectangle 35" o:spid="_x0000_s475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uweMcMA&#10;AADdAAAADwAAAGRycy9kb3ducmV2LnhtbESPT4vCMBTE7wt+h/CEvWlaWUVro4jirkf/3h/Nsy1t&#10;XmqT1e63N4Kwx2FmfsOky87U4k6tKy0riIcRCOLM6pJzBefTdjAF4TyyxtoyKfgjB8tF7yPFRNsH&#10;H+h+9LkIEHYJKii8bxIpXVaQQTe0DXHwrrY16INsc6lbfAS4qeUoiibSYMlhocCG1gVl1fHXKLiM&#10;Nw3/SMP7ePs1G1+q79s6Nkp99rvVHISnzv+H3+2dVjCLRhN4vQlPQC6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uweM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475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r5BfMcAAADdAAAADwAAAGRycy9kb3ducmV2LnhtbESPT2vCQBTE7wW/w/IK3ppNc7A1dSON&#10;IJhCD2op9PbIPvOn2bcxu2r89l2h4HGYmd8wi+VoOnGmwTWWFTxHMQji0uqGKwVf+/XTKwjnkTV2&#10;lknBlRwss8nDAlNtL7yl885XIkDYpaig9r5PpXRlTQZdZHvi4B3sYNAHOVRSD3gJcNPJJI5n0mDD&#10;YaHGnlY1lb+7k1GQXz++P60vjpvDT3ss8jwpsDVKTR/H9zcQnkZ/D/+3N1rBPE5e4PYmPAGZ/Q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SvkF8xwAAAN0AAAAPAAAAAAAA&#10;AAAAAAAAAKECAABkcnMvZG93bnJldi54bWxQSwUGAAAAAAQABAD5AAAAlQMAAAAA&#10;" strokecolor="#2f5496 [2408]" strokeweight="1.5pt"/>
            <v:shape id="AutoShape 37" o:spid="_x0000_s475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yHVDsMAAADdAAAADwAAAGRycy9kb3ducmV2LnhtbERPTYvCMBC9C/sfwgjebGoPol2j2IUF&#10;K3hQl4W9Dc3YVptJbbJa/705CB4f73ux6k0jbtS52rKCSRSDIC6srrlU8HP8Hs9AOI+ssbFMCh7k&#10;YLX8GCww1fbOe7odfClCCLsUFVTet6mUrqjIoItsSxy4k+0M+gC7UuoO7yHcNDKJ46k0WHNoqLCl&#10;r4qKy+HfKMge29+d9fl1c/o7X/MsS3I8G6VGw379CcJT79/il3ujFczjJMwNb8ITkMsn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Mh1Q7DAAAA3QAAAA8AAAAAAAAAAAAA&#10;AAAAoQIAAGRycy9kb3ducmV2LnhtbFBLBQYAAAAABAAEAPkAAACRAwAAAAA=&#10;" strokecolor="#2f5496 [2408]" strokeweight="1.5pt"/>
          </v:group>
        </w:pict>
      </w:r>
      <w:r w:rsidR="000A2974">
        <w:rPr>
          <w:rFonts w:ascii="ALFABET98" w:hAnsi="ALFABET98"/>
          <w:sz w:val="72"/>
          <w:szCs w:val="72"/>
        </w:rPr>
        <w:t>il     ik     il     ik    il    ik    il</w:t>
      </w:r>
      <w:r w:rsidR="000A2974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0A2974" w:rsidRPr="009E083E" w:rsidRDefault="00443F71" w:rsidP="000A2974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746" style="position:absolute;margin-left:-16.1pt;margin-top:9.4pt;width:521.25pt;height:36.85pt;z-index:-25155993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AC&#10;m3gzEgQAAPEPAAAOAAAAAAAAAAAAAAAAAC4CAABkcnMvZTJvRG9jLnhtbFBLAQItABQABgAIAAAA&#10;IQBYKw9o4AAAAAoBAAAPAAAAAAAAAAAAAAAAAGwGAABkcnMvZG93bnJldi54bWxQSwUGAAAAAAQA&#10;BADzAAAAeQcAAAAA&#10;">
            <v:group id="Group 33" o:spid="_x0000_s474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JjoqEcQAAADdAAAA&#10;DwAAAAAAAAAAAAAAAACqAgAAZHJzL2Rvd25yZXYueG1sUEsFBgAAAAAEAAQA+gAAAJsDAAAAAA==&#10;">
              <v:rect id="Rectangle 34" o:spid="_x0000_s475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6bkMMYA&#10;AADdAAAADwAAAGRycy9kb3ducmV2LnhtbESPT2vCQBTE74LfYXlCb2aTClKjq9g/ll5rI8HbI/vM&#10;BrNvQ3Zr4rfvFgo9DjPzG2azG20rbtT7xrGCLElBEFdON1wrKL4O8ycQPiBrbB2Tgjt52G2nkw3m&#10;2g38SbdjqEWEsM9RgQmhy6X0lSGLPnEdcfQurrcYouxrqXscIty28jFNl9Jiw3HBYEcvhqrr8dsq&#10;WNTlmymLV1/YrFy+n+6n5+F8UOphNu7XIAKN4T/81/7QClbpIoPfN/EJyO0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6bkMMYAAADdAAAADwAAAAAAAAAAAAAAAACYAgAAZHJz&#10;L2Rvd25yZXYueG1sUEsFBgAAAAAEAAQA9QAAAIsDAAAAAA==&#10;" strokecolor="#2f5496 [2408]" strokeweight="1.5pt">
                <v:fill opacity="0"/>
              </v:rect>
              <v:rect id="Rectangle 35" o:spid="_x0000_s475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A6O78IA&#10;AADdAAAADwAAAGRycy9kb3ducmV2LnhtbESPT4vCMBTE7wt+h/AEb5pWV9FqFFHUPfr3/miebbF5&#10;qU3U7rc3C8Ieh5n5DTNbNKYUT6pdYVlB3ItAEKdWF5wpOJ823TEI55E1lpZJwS85WMxbXzNMtH3x&#10;gZ5Hn4kAYZeggtz7KpHSpTkZdD1bEQfvamuDPsg6k7rGV4CbUvajaCQNFhwWcqxolVN6Oz6Mgstw&#10;XfFOGt7Hm+/J8HLb3lexUarTbpZTEJ4a/x/+tH+0gkk06MPfm/AE5Pw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sDo7v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474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FzRosUAAADdAAAADwAAAGRycy9kb3ducmV2LnhtbESPQYvCMBSE78L+h/AWvGmqgrjVKHZh&#10;wQoeVhfB26N5ttXmpTZR6783C4LHYWa+YWaL1lTiRo0rLSsY9CMQxJnVJecK/nY/vQkI55E1VpZJ&#10;wYMcLOYfnRnG2t75l25bn4sAYRejgsL7OpbSZQUZdH1bEwfvaBuDPsgml7rBe4CbSg6jaCwNlhwW&#10;Cqzpu6DsvL0aBcljvd9Yn15Wx8PpkibJMMWTUar72S6nIDy1/h1+tVdawVc0GsH/m/AE5PwJ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FzRosUAAADdAAAADwAAAAAAAAAA&#10;AAAAAAChAgAAZHJzL2Rvd25yZXYueG1sUEsFBgAAAAAEAAQA+QAAAJMDAAAAAA==&#10;" strokecolor="#2f5496 [2408]" strokeweight="1.5pt"/>
            <v:shape id="AutoShape 37" o:spid="_x0000_s474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7VJ1scAAADdAAAADwAAAGRycy9kb3ducmV2LnhtbESPQWvCQBSE70L/w/IKvZlN0yJt6hoa&#10;QTBCD9oieHtkn0ls9m3MbjX+e7cgeBxm5htmmg2mFSfqXWNZwXMUgyAurW64UvDzvRi/gXAeWWNr&#10;mRRcyEE2exhNMdX2zGs6bXwlAoRdigpq77tUSlfWZNBFtiMO3t72Bn2QfSV1j+cAN61M4ngiDTYc&#10;FmrsaF5T+bv5Mwryy2r7ZX1xXO53h2OR50mBB6PU0+Pw+QHC0+Dv4Vt7qRW8xy+v8P8mPAE5uw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ntUnWxwAAAN0AAAAPAAAAAAAA&#10;AAAAAAAAAKECAABkcnMvZG93bnJldi54bWxQSwUGAAAAAAQABAD5AAAAlQMAAAAA&#10;" strokecolor="#2f5496 [2408]" strokeweight="1.5pt"/>
          </v:group>
        </w:pict>
      </w:r>
      <w:r w:rsidR="000A2974" w:rsidRPr="009E083E">
        <w:rPr>
          <w:rFonts w:ascii="ALFABET98" w:hAnsi="ALFABET98"/>
          <w:sz w:val="72"/>
          <w:szCs w:val="72"/>
        </w:rPr>
        <w:t xml:space="preserve">                                        </w:t>
      </w:r>
      <w:r w:rsidR="000A2974" w:rsidRPr="009E083E">
        <w:rPr>
          <w:rFonts w:ascii="ALFABET98" w:hAnsi="ALFABET98"/>
          <w:color w:val="A6A6A6" w:themeColor="background1" w:themeShade="A6"/>
          <w:sz w:val="72"/>
          <w:szCs w:val="72"/>
        </w:rPr>
        <w:t xml:space="preserve">      </w:t>
      </w:r>
    </w:p>
    <w:p w:rsidR="000A2974" w:rsidRPr="009E083E" w:rsidRDefault="00443F71" w:rsidP="000A2974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lastRenderedPageBreak/>
        <w:pict>
          <v:group id="_x0000_s4740" style="position:absolute;margin-left:-16.1pt;margin-top:9.4pt;width:521.25pt;height:36.85pt;z-index:-25156300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">
            <v:group id="Group 33" o:spid="_x0000_s474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afF/7FAAAA3QAA&#10;AA8AAAAAAAAAAAAAAAAAqgIAAGRycy9kb3ducmV2LnhtbFBLBQYAAAAABAAEAPoAAACcAwAAAAA=&#10;">
              <v:rect id="Rectangle 34" o:spid="_x0000_s474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wPZ38YA&#10;AADdAAAADwAAAGRycy9kb3ducmV2LnhtbESPT2vCQBTE70K/w/IKvdWNCv6JrlLbWryqkeDtkX1m&#10;Q7NvQ3Zr4rfvFgoeh5n5DbPa9LYWN2p95VjBaJiAIC6crrhUkJ12r3MQPiBrrB2Tgjt52KyfBitM&#10;tev4QLdjKEWEsE9RgQmhSaX0hSGLfuga4uhdXWsxRNmWUrfYRbit5ThJptJixXHBYEPvhorv449V&#10;MCnzT5NnHz6zo3z6db6ft91lp9TLc/+2BBGoD4/wf3uvFSySyQz+3sQnIN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wPZ38YAAADdAAAADwAAAAAAAAAAAAAAAACYAgAAZHJz&#10;L2Rvd25yZXYueG1sUEsFBgAAAAAEAAQA9QAAAIsDAAAAAA==&#10;" strokecolor="#2f5496 [2408]" strokeweight="1.5pt">
                <v:fill opacity="0"/>
              </v:rect>
              <v:rect id="Rectangle 35" o:spid="_x0000_s474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ea5Bb8A&#10;AADdAAAADwAAAGRycy9kb3ducmV2LnhtbERPy4rCMBTdC/5DuMLsNK0vtBpFFB2XPveX5toWm5va&#10;ZLT+vVkMuDyc93zZmFI8qXaFZQVxLwJBnFpdcKbgct52JyCcR9ZYWiYFb3KwXLRbc0y0ffGRnief&#10;iRDCLkEFufdVIqVLczLoerYiDtzN1gZ9gHUmdY2vEG5K2Y+isTRYcGjIsaJ1Tun99GcUXEebin+l&#10;4UO8HU5H1/vusY6NUj+dZjUD4anxX/G/e68VTKNBmBvehCcgFx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N5rkFvwAAAN0AAAAPAAAAAAAAAAAAAAAAAJgCAABkcnMvZG93bnJl&#10;di54bWxQSwUGAAAAAAQABAD1AAAAhAMAAAAA&#10;" fillcolor="#deeaf6 [660]" strokecolor="#c00000" strokeweight="1pt">
                <v:stroke dashstyle="dash"/>
              </v:rect>
            </v:group>
            <v:shape id="AutoShape 36" o:spid="_x0000_s474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bTmSMcAAADdAAAADwAAAGRycy9kb3ducmV2LnhtbESPQWvCQBSE70L/w/IKvemmEUSja2gK&#10;ghF6qC0Fb4/sM4nNvo3ZbRL/fbcg9DjMzDfMJh1NI3rqXG1ZwfMsAkFcWF1zqeDzYzddgnAeWWNj&#10;mRTcyEG6fZhsMNF24Hfqj74UAcIuQQWV920ipSsqMuhmtiUO3tl2Bn2QXSl1h0OAm0bGUbSQBmsO&#10;CxW29FpR8X38MQqy2+Hrzfr8uj+fLtc8y+IcL0app8fxZQ3C0+j/w/f2XitYRfMV/L0JT0Buf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JtOZIxwAAAN0AAAAPAAAAAAAA&#10;AAAAAAAAAKECAABkcnMvZG93bnJldi54bWxQSwUGAAAAAAQABAD5AAAAlQMAAAAA&#10;" strokecolor="#2f5496 [2408]" strokeweight="1.5pt"/>
            <v:shape id="AutoShape 37" o:spid="_x0000_s474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Ig8qMQAAADdAAAADwAAAGRycy9kb3ducmV2LnhtbERPTWvCQBC9F/wPywi9NZtKKTa6SiMI&#10;SaEH0yJ4G7JjEs3OJtmtJv++eyj0+Hjf6+1oWnGjwTWWFTxHMQji0uqGKwXfX/unJQjnkTW2lknB&#10;RA62m9nDGhNt73ygW+ErEULYJaig9r5LpHRlTQZdZDviwJ3tYNAHOFRSD3gP4aaVizh+lQYbDg01&#10;drSrqbwWP0ZBOn0cP63P++x8uvR5mi5yvBilHufj+wqEp9H/i//cmVbwFr+E/eFNeAJy8ws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AiDyoxAAAAN0AAAAPAAAAAAAAAAAA&#10;AAAAAKECAABkcnMvZG93bnJldi54bWxQSwUGAAAAAAQABAD5AAAAkgMAAAAA&#10;" strokecolor="#2f5496 [2408]" strokeweight="1.5pt"/>
          </v:group>
        </w:pict>
      </w:r>
      <w:r w:rsidR="000A2974">
        <w:rPr>
          <w:rFonts w:ascii="ALFABET98" w:hAnsi="ALFABET98"/>
          <w:sz w:val="72"/>
          <w:szCs w:val="72"/>
        </w:rPr>
        <w:t>li     ki     li     ki    li    ki    li</w:t>
      </w:r>
      <w:r w:rsidR="000A2974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0A2974" w:rsidRDefault="00443F71" w:rsidP="000A2974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734" style="position:absolute;margin-left:-16.1pt;margin-top:9.4pt;width:521.25pt;height:36.85pt;z-index:-25156198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">
            <v:group id="Group 33" o:spid="_x0000_s473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homKAxgAAAN0A&#10;AAAPAAAAAAAAAAAAAAAAAKoCAABkcnMvZG93bnJldi54bWxQSwUGAAAAAAQABAD6AAAAnQMAAAAA&#10;">
              <v:rect id="Rectangle 34" o:spid="_x0000_s473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D6socYA&#10;AADdAAAADwAAAGRycy9kb3ducmV2LnhtbESPT2vCQBTE74V+h+UVetONfxCbukpttXg1RkJvj+xr&#10;NjT7NmS3Jn77riD0OMzMb5jVZrCNuFDna8cKJuMEBHHpdM2Vgvy0Hy1B+ICssXFMCq7kYbN+fFhh&#10;ql3PR7pkoRIRwj5FBSaENpXSl4Ys+rFriaP37TqLIcqukrrDPsJtI6dJspAWa44LBlt6N1T+ZL9W&#10;wawqdqbIP3xuJ8Xi83w9b/uvvVLPT8PbK4hAQ/gP39sHreAlmc/g9iY+Abn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D6socYAAADdAAAADwAAAAAAAAAAAAAAAACYAgAAZHJz&#10;L2Rvd25yZXYueG1sUEsFBgAAAAAEAAQA9QAAAIsDAAAAAA==&#10;" strokecolor="#2f5496 [2408]" strokeweight="1.5pt">
                <v:fill opacity="0"/>
              </v:rect>
              <v:rect id="Rectangle 35" o:spid="_x0000_s473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3AfcIA&#10;AADdAAAADwAAAGRycy9kb3ducmV2LnhtbESPT4vCMBTE74LfITzBm6Zdqmg1iri4elz/3R/Nsy02&#10;L7WJ2v32RljwOMzMb5j5sjWVeFDjSssK4mEEgjizuuRcwem4GUxAOI+ssbJMCv7IwXLR7cwx1fbJ&#10;e3ocfC4ChF2KCgrv61RKlxVk0A1tTRy8i20M+iCbXOoGnwFuKvkVRWNpsOSwUGBN64Ky6+FuFJxH&#10;3zVvpeHfeJNMR+frz20dG6X6vXY1A+Gp9Z/wf3unFUyjJIH3m/AE5OI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UrcB9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473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P+fMMcAAADdAAAADwAAAGRycy9kb3ducmV2LnhtbESPQWvCQBSE70L/w/IKvZlNQytt6hoa&#10;QTBCD9oieHtkn0ls9m3MbjX+e7cgeBxm5htmmg2mFSfqXWNZwXMUgyAurW64UvDzvRi/gXAeWWNr&#10;mRRcyEE2exhNMdX2zGs6bXwlAoRdigpq77tUSlfWZNBFtiMO3t72Bn2QfSV1j+cAN61M4ngiDTYc&#10;FmrsaF5T+bv5Mwryy2r7ZX1xXO53h2OR50mBB6PU0+Pw+QHC0+Dv4Vt7qRW8xy+v8P8mPAE5uw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Q/58wxwAAAN0AAAAPAAAAAAAA&#10;AAAAAAAAAKECAABkcnMvZG93bnJldi54bWxQSwUGAAAAAAQABAD5AAAAlQMAAAAA&#10;" strokecolor="#2f5496 [2408]" strokeweight="1.5pt"/>
            <v:shape id="AutoShape 37" o:spid="_x0000_s473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C0BR8YAAADdAAAADwAAAGRycy9kb3ducmV2LnhtbESPT4vCMBTE74LfITxhb5quLLJWo2wF&#10;wQoe/MPC3h7Ns602L7WJWr+9ERY8DjPzG2Y6b00lbtS40rKCz0EEgjizuuRcwWG/7H+DcB5ZY2WZ&#10;FDzIwXzW7Uwx1vbOW7rtfC4ChF2MCgrv61hKlxVk0A1sTRy8o20M+iCbXOoG7wFuKjmMopE0WHJY&#10;KLCmRUHZeXc1CpLH+ndjfXpZHf9OlzRJhimejFIfvfZnAsJT69/h//ZKKxhHXyN4vQlPQM6e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AtAUfGAAAA3QAAAA8AAAAAAAAA&#10;AAAAAAAAoQIAAGRycy9kb3ducmV2LnhtbFBLBQYAAAAABAAEAPkAAACUAwAAAAA=&#10;" strokecolor="#2f5496 [2408]" strokeweight="1.5pt"/>
          </v:group>
        </w:pict>
      </w:r>
      <w:r w:rsidR="000A2974" w:rsidRPr="009E083E">
        <w:rPr>
          <w:rFonts w:ascii="ALFABET98" w:hAnsi="ALFABET98"/>
          <w:sz w:val="72"/>
          <w:szCs w:val="72"/>
        </w:rPr>
        <w:t xml:space="preserve">                                     </w:t>
      </w:r>
      <w:r w:rsidR="000A2974">
        <w:rPr>
          <w:rFonts w:ascii="ALFABET98" w:hAnsi="ALFABET98"/>
          <w:sz w:val="72"/>
          <w:szCs w:val="72"/>
        </w:rPr>
        <w:t xml:space="preserve">   </w:t>
      </w:r>
    </w:p>
    <w:p w:rsidR="000A2974" w:rsidRPr="009E083E" w:rsidRDefault="00443F71" w:rsidP="000A2974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728" style="position:absolute;margin-left:-16.1pt;margin-top:9.4pt;width:521.25pt;height:36.85pt;z-index:-25155686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yb/VFQ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AVyb/VFQQAAPEPAAAOAAAAAAAAAAAAAAAAAC4CAABkcnMvZTJvRG9jLnhtbFBLAQItABQABgAI&#10;AAAAIQBYKw9o4AAAAAoBAAAPAAAAAAAAAAAAAAAAAG8GAABkcnMvZG93bnJldi54bWxQSwUGAAAA&#10;AAQABADzAAAAfAcAAAAA&#10;">
            <v:group id="Group 33" o:spid="_x0000_s473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gEpVasQAAADdAAAA&#10;DwAAAAAAAAAAAAAAAACqAgAAZHJzL2Rvd25yZXYueG1sUEsFBgAAAAAEAAQA+gAAAJsDAAAAAA==&#10;">
              <v:rect id="Rectangle 34" o:spid="_x0000_s473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abS8UA&#10;AADdAAAADwAAAGRycy9kb3ducmV2LnhtbESPQWvCQBSE7wX/w/KE3nRjLaKpq2itxasaCb09sq/Z&#10;0OzbkN2a+O+7gtDjMDPfMMt1b2txpdZXjhVMxgkI4sLpiksF2Xk/moPwAVlj7ZgU3MjDejV4WmKq&#10;XcdHup5CKSKEfYoKTAhNKqUvDFn0Y9cQR+/btRZDlG0pdYtdhNtaviTJTFqsOC4YbOjdUPFz+rUK&#10;pmX+YfJs5zM7yWefl9tl233tlXoe9ps3EIH68B9+tA9awSJ5XcD9TXwCcvU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1ptLxQAAAN0AAAAPAAAAAAAAAAAAAAAAAJgCAABkcnMv&#10;ZG93bnJldi54bWxQSwUGAAAAAAQABAD1AAAAigMAAAAA&#10;" strokecolor="#2f5496 [2408]" strokeweight="1.5pt">
                <v:fill opacity="0"/>
              </v:rect>
              <v:rect id="Rectangle 35" o:spid="_x0000_s473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9Qo8AA&#10;AADdAAAADwAAAGRycy9kb3ducmV2LnhtbERPy4rCMBTdD/gP4QruxrRiZayNIoo6S8fH/tJc29Lm&#10;pjZR699PFgOzPJx3tupNI57UucqygngcgSDOra64UHA57z6/QDiPrLGxTAre5GC1HHxkmGr74h96&#10;nnwhQgi7FBWU3replC4vyaAb25Y4cDfbGfQBdoXUHb5CuGnkJIpm0mDFoaHEljYl5fXpYRRck23L&#10;B2n4GO+m8+Ra7++b2Cg1GvbrBQhPvf8X/7m/tYJ5lIT94U14AnL5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rk9Qo8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473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h0P7sYAAADdAAAADwAAAGRycy9kb3ducmV2LnhtbESPT4vCMBTE7wt+h/AEb2uqsMtajWKF&#10;BbvgwT8I3h7Ns602L7WJWr+9ERY8DjPzG2Yya00lbtS40rKCQT8CQZxZXXKuYLf9/fwB4Tyyxsoy&#10;KXiQg9m08zHBWNs7r+m28bkIEHYxKii8r2MpXVaQQde3NXHwjrYx6INscqkbvAe4qeQwir6lwZLD&#10;QoE1LQrKzpurUZA8/vYr69PL8ng4XdIkGaZ4Mkr1uu18DMJT69/h//ZSKxhFXwN4vQlPQE6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odD+7GAAAA3QAAAA8AAAAAAAAA&#10;AAAAAAAAoQIAAGRycy9kb3ducmV2LnhtbFBLBQYAAAAABAAEAPkAAACUAwAAAAA=&#10;" strokecolor="#2f5496 [2408]" strokeweight="1.5pt"/>
            <v:shape id="AutoShape 37" o:spid="_x0000_s472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s+RmccAAADdAAAADwAAAGRycy9kb3ducmV2LnhtbESPT2vCQBTE7wW/w/IK3ppNA5aaupFG&#10;EEyhB7UUentkn/nT7NuYXTV++65Q8DjMzG+YxXI0nTjT4BrLCp6jGARxaXXDlYKv/frpFYTzyBo7&#10;y6TgSg6W2eRhgam2F97SeecrESDsUlRQe9+nUrqyJoMusj1x8A52MOiDHCqpB7wEuOlkEscv0mDD&#10;YaHGnlY1lb+7k1GQXz++P60vjpvDT3ss8jwpsDVKTR/H9zcQnkZ/D/+3N1rBPJ4lcHsTnoDM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az5GZxwAAAN0AAAAPAAAAAAAA&#10;AAAAAAAAAKECAABkcnMvZG93bnJldi54bWxQSwUGAAAAAAQABAD5AAAAlQMAAAAA&#10;" strokecolor="#2f5496 [2408]" strokeweight="1.5pt"/>
          </v:group>
        </w:pict>
      </w:r>
      <w:r w:rsidR="000A2974">
        <w:rPr>
          <w:rFonts w:ascii="ALFABET98" w:hAnsi="ALFABET98"/>
          <w:sz w:val="72"/>
          <w:szCs w:val="72"/>
        </w:rPr>
        <w:t>il     ik     il     ik    il    ik    il</w:t>
      </w:r>
      <w:r w:rsidR="000A2974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0A2974" w:rsidRPr="009E083E" w:rsidRDefault="00443F71" w:rsidP="000A2974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722" style="position:absolute;margin-left:-16.1pt;margin-top:9.4pt;width:521.25pt;height:36.85pt;z-index:-25155584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BMJNgIFQQAAPEPAAAOAAAAAAAAAAAAAAAAAC4CAABkcnMvZTJvRG9jLnhtbFBLAQItABQABgAI&#10;AAAAIQBYKw9o4AAAAAoBAAAPAAAAAAAAAAAAAAAAAG8GAABkcnMvZG93bnJldi54bWxQSwUGAAAA&#10;AAQABADzAAAAfAcAAAAA&#10;">
            <v:group id="Group 33" o:spid="_x0000_s472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E3smyxgAAAN0A&#10;AAAPAAAAAAAAAAAAAAAAAKoCAABkcnMvZG93bnJldi54bWxQSwUGAAAAAAQABAD6AAAAnQMAAAAA&#10;">
              <v:rect id="Rectangle 34" o:spid="_x0000_s472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UIHk8UA&#10;AADdAAAADwAAAGRycy9kb3ducmV2LnhtbESPT2vCQBTE70K/w/IKvdWNLYpGV+kfLV7VSPD2yD6z&#10;odm3Ibua+O27QsHjMDO/YRar3tbiSq2vHCsYDRMQxIXTFZcKssPmdQrCB2SNtWNScCMPq+XTYIGp&#10;dh3v6LoPpYgQ9ikqMCE0qZS+MGTRD11DHL2zay2GKNtS6ha7CLe1fEuSibRYcVww2NCXoeJ3f7EK&#10;3st8bfLs22d2lE9+jrfjZ3faKPXy3H/MQQTqwyP8395qBbNkPIb7m/gE5PI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dQgeTxQAAAN0AAAAPAAAAAAAAAAAAAAAAAJgCAABkcnMv&#10;ZG93bnJldi54bWxQSwUGAAAAAAQABAD1AAAAigMAAAAA&#10;" strokecolor="#2f5496 [2408]" strokeweight="1.5pt">
                <v:fill opacity="0"/>
              </v:rect>
              <v:rect id="Rectangle 35" o:spid="_x0000_s472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uptTMMA&#10;AADdAAAADwAAAGRycy9kb3ducmV2LnhtbESPQYvCMBSE78L+h/AWvGlasaJdo4ii7lGr3h/N27bY&#10;vNQmav33m4UFj8PMfMPMl52pxYNaV1lWEA8jEMS51RUXCs6n7WAKwnlkjbVlUvAiB8vFR2+OqbZP&#10;PtIj84UIEHYpKii9b1IpXV6SQTe0DXHwfmxr0AfZFlK3+AxwU8tRFE2kwYrDQokNrUvKr9ndKLgk&#10;m4b30vAh3o5nyeW6u61jo1T/s1t9gfDU+Xf4v/2tFcyiZAJ/b8ITkI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uptT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472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rgyAccAAADdAAAADwAAAGRycy9kb3ducmV2LnhtbESPQWvCQBSE70L/w/IKvZlNA61t6hoa&#10;QTBCD9oieHtkn0ls9m3MbjX+e7cgeBxm5htmmg2mFSfqXWNZwXMUgyAurW64UvDzvRi/gXAeWWNr&#10;mRRcyEE2exhNMdX2zGs6bXwlAoRdigpq77tUSlfWZNBFtiMO3t72Bn2QfSV1j+cAN61M4vhVGmw4&#10;LNTY0bym8nfzZxTkl9X2y/riuNzvDsciz5MCD0app8fh8wOEp8Hfw7f2Uit4j18m8P8mPAE5uw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KuDIBxwAAAN0AAAAPAAAAAAAA&#10;AAAAAAAAAKECAABkcnMvZG93bnJldi54bWxQSwUGAAAAAAQABAD5AAAAlQMAAAAA&#10;" strokecolor="#2f5496 [2408]" strokeweight="1.5pt"/>
            <v:shape id="AutoShape 37" o:spid="_x0000_s472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emc8QAAADdAAAADwAAAGRycy9kb3ducmV2LnhtbERPTWvCQBC9F/wPywi9NZsKLTa6SiMI&#10;SaEH0yJ4G7JjEs3OJtmtJv++eyj0+Hjf6+1oWnGjwTWWFTxHMQji0uqGKwXfX/unJQjnkTW2lknB&#10;RA62m9nDGhNt73ygW+ErEULYJaig9r5LpHRlTQZdZDviwJ3tYNAHOFRSD3gP4aaVizh+lQYbDg01&#10;drSrqbwWP0ZBOn0cP63P++x8uvR5mi5yvBilHufj+wqEp9H/i//cmVbwFr+EueFNeAJy8ws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7J6ZzxAAAAN0AAAAPAAAAAAAAAAAA&#10;AAAAAKECAABkcnMvZG93bnJldi54bWxQSwUGAAAAAAQABAD5AAAAkgMAAAAA&#10;" strokecolor="#2f5496 [2408]" strokeweight="1.5pt"/>
          </v:group>
        </w:pict>
      </w:r>
      <w:r w:rsidR="000A2974" w:rsidRPr="009E083E">
        <w:rPr>
          <w:rFonts w:ascii="ALFABET98" w:hAnsi="ALFABET98"/>
          <w:sz w:val="72"/>
          <w:szCs w:val="72"/>
        </w:rPr>
        <w:t xml:space="preserve">                                        </w:t>
      </w:r>
      <w:r w:rsidR="000A2974" w:rsidRPr="009E083E">
        <w:rPr>
          <w:rFonts w:ascii="ALFABET98" w:hAnsi="ALFABET98"/>
          <w:color w:val="A6A6A6" w:themeColor="background1" w:themeShade="A6"/>
          <w:sz w:val="72"/>
          <w:szCs w:val="72"/>
        </w:rPr>
        <w:t xml:space="preserve">      </w:t>
      </w:r>
    </w:p>
    <w:p w:rsidR="000A2974" w:rsidRPr="009E083E" w:rsidRDefault="00443F71" w:rsidP="000A2974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716" style="position:absolute;margin-left:-16.1pt;margin-top:9.4pt;width:521.25pt;height:36.85pt;z-index:-25155891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qB+gEg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DG&#10;qB+gEgQAAPEPAAAOAAAAAAAAAAAAAAAAAC4CAABkcnMvZTJvRG9jLnhtbFBLAQItABQABgAIAAAA&#10;IQBYKw9o4AAAAAoBAAAPAAAAAAAAAAAAAAAAAGwGAABkcnMvZG93bnJldi54bWxQSwUGAAAAAAQA&#10;BADzAAAAeQcAAAAA&#10;">
            <v:group id="Group 33" o:spid="_x0000_s471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1iQUMwwAAAN0AAAAP&#10;AAAAAAAAAAAAAAAAAKoCAABkcnMvZG93bnJldi54bWxQSwUGAAAAAAQABAD6AAAAmgMAAAAA&#10;">
              <v:rect id="Rectangle 34" o:spid="_x0000_s472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BXLLcUA&#10;AADdAAAADwAAAGRycy9kb3ducmV2LnhtbESPT2vCQBTE74V+h+UVequbtBBqdJX+s3itRoK3R/aZ&#10;DWbfhuzWxG/vCoLHYWZ+w8yXo23FiXrfOFaQThIQxJXTDdcKiu3q5R2ED8gaW8ek4EwelovHhznm&#10;2g38R6dNqEWEsM9RgQmhy6X0lSGLfuI64ugdXG8xRNnXUvc4RLht5WuSZNJiw3HBYEdfhqrj5t8q&#10;eKvLH1MW376waZn97s67z2G/Uur5afyYgQg0hnv41l5rBdMkS+H6Jj4Bubg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sFcstxQAAAN0AAAAPAAAAAAAAAAAAAAAAAJgCAABkcnMv&#10;ZG93bnJldi54bWxQSwUGAAAAAAQABAD1AAAAigMAAAAA&#10;" strokecolor="#2f5496 [2408]" strokeweight="1.5pt">
                <v:fill opacity="0"/>
              </v:rect>
              <v:rect id="Rectangle 35" o:spid="_x0000_s472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72h8sMA&#10;AADdAAAADwAAAGRycy9kb3ducmV2LnhtbESPT4vCMBTE7wt+h/CEvWlaWUVro4jirkf/3h/Nsy1t&#10;XmqT1e63N4Kwx2FmfsOky87U4k6tKy0riIcRCOLM6pJzBefTdjAF4TyyxtoyKfgjB8tF7yPFRNsH&#10;H+h+9LkIEHYJKii8bxIpXVaQQTe0DXHwrrY16INsc6lbfAS4qeUoiibSYMlhocCG1gVl1fHXKLiM&#10;Nw3/SMP7ePs1G1+q79s6Nkp99rvVHISnzv+H3+2dVjCLJiN4vQlPQC6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72h8s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471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+/+v8YAAADdAAAADwAAAGRycy9kb3ducmV2LnhtbESPT4vCMBTE74LfITxhb5quC7JWo2wF&#10;wQoe/MPC3h7Ns602L7WJWr+9ERY8DjPzG2Y6b00lbtS40rKCz0EEgjizuuRcwWG/7H+DcB5ZY2WZ&#10;FDzIwXzW7Uwx1vbOW7rtfC4ChF2MCgrv61hKlxVk0A1sTRy8o20M+iCbXOoG7wFuKjmMopE0WHJY&#10;KLCmRUHZeXc1CpLH+ndjfXpZHf9OlzRJhimejFIfvfZnAsJT69/h//ZKKxhHoy94vQlPQM6e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vv/r/GAAAA3QAAAA8AAAAAAAAA&#10;AAAAAAAAoQIAAGRycy9kb3ducmV2LnhtbFBLBQYAAAAABAAEAPkAAACUAwAAAAA=&#10;" strokecolor="#2f5496 [2408]" strokeweight="1.5pt"/>
            <v:shape id="AutoShape 37" o:spid="_x0000_s471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AZmy8YAAADdAAAADwAAAGRycy9kb3ducmV2LnhtbESPT4vCMBTE74LfITxhb5quLLJWo2wF&#10;wQoe/MPC3h7Ns602L7WJWr+9ERY8DjPzG2Y6b00lbtS40rKCz0EEgjizuuRcwWG/7H+DcB5ZY2WZ&#10;FDzIwXzW7Uwx1vbOW7rtfC4ChF2MCgrv61hKlxVk0A1sTRy8o20M+iCbXOoG7wFuKjmMopE0WHJY&#10;KLCmRUHZeXc1CpLH+ndjfXpZHf9OlzRJhimejFIfvfZnAsJT69/h//ZKKxhHoy94vQlPQM6e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QGZsvGAAAA3QAAAA8AAAAAAAAA&#10;AAAAAAAAoQIAAGRycy9kb3ducmV2LnhtbFBLBQYAAAAABAAEAPkAAACUAwAAAAA=&#10;" strokecolor="#2f5496 [2408]" strokeweight="1.5pt"/>
          </v:group>
        </w:pict>
      </w:r>
      <w:r w:rsidR="000A2974">
        <w:rPr>
          <w:rFonts w:ascii="ALFABET98" w:hAnsi="ALFABET98"/>
          <w:sz w:val="72"/>
          <w:szCs w:val="72"/>
        </w:rPr>
        <w:t>li     ki     li     ki    li    ki    li</w:t>
      </w:r>
      <w:r w:rsidR="000A2974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0A2974" w:rsidRDefault="00443F71" w:rsidP="000A2974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710" style="position:absolute;margin-left:-16.1pt;margin-top:9.4pt;width:521.25pt;height:36.85pt;z-index:-25155788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Dpjsm8XBAAA8Q8AAA4AAAAAAAAAAAAAAAAALgIAAGRycy9lMm9Eb2MueG1sUEsBAi0AFAAG&#10;AAgAAAAhAFgrD2jgAAAACgEAAA8AAAAAAAAAAAAAAAAAcQYAAGRycy9kb3ducmV2LnhtbFBLBQYA&#10;AAAABAAEAPMAAAB+BwAAAAA=&#10;">
            <v:group id="Group 33" o:spid="_x0000_s471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VLDjjxgAAAN0A&#10;AAAPAAAAAAAAAAAAAAAAAKoCAABkcnMvZG93bnJldi54bWxQSwUGAAAAAAQABAD6AAAAnQMAAAAA&#10;">
              <v:rect id="Rectangle 34" o:spid="_x0000_s471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LD2wsYA&#10;AADdAAAADwAAAGRycy9kb3ducmV2LnhtbESPQWvCQBSE7wX/w/KE3urGCmmNrqK1ll6rkeDtkX1m&#10;g9m3Ibs18d93C4Ueh5n5hlmuB9uIG3W+dqxgOklAEJdO11wpyI/7p1cQPiBrbByTgjt5WK9GD0vM&#10;tOv5i26HUIkIYZ+hAhNCm0npS0MW/cS1xNG7uM5iiLKrpO6wj3DbyOckSaXFmuOCwZbeDJXXw7dV&#10;MKuKd1PkO5/baZF+nO6nbX/eK/U4HjYLEIGG8B/+a39qBfMkfYHfN/EJyN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LD2wsYAAADdAAAADwAAAAAAAAAAAAAAAACYAgAAZHJz&#10;L2Rvd25yZXYueG1sUEsFBgAAAAAEAAQA9QAAAIsDAAAAAA==&#10;" strokecolor="#2f5496 [2408]" strokeweight="1.5pt">
                <v:fill opacity="0"/>
              </v:rect>
              <v:rect id="Rectangle 35" o:spid="_x0000_s471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lWWGMEA&#10;AADdAAAADwAAAGRycy9kb3ducmV2LnhtbERPTW+CQBC9N+l/2IxJb3WhKUapC2kwWo9V633CjkBg&#10;Zym7Cv777sGkx5f3vc4n04kbDa6xrCCeRyCIS6sbrhT8nLavSxDOI2vsLJOCOznIs+enNabajnyg&#10;29FXIoSwS1FB7X2fSunKmgy6ue2JA3exg0Ef4FBJPeAYwk0n36JoIQ02HBpq7KmoqWyPV6PgnGx6&#10;/pKGv+Pt+yo5t7vfIjZKvcymzw8Qnib/L36491rBKlqEueFNeAIy+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5Vlhj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471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gfJVccAAADdAAAADwAAAGRycy9kb3ducmV2LnhtbESPT2vCQBTE74V+h+UVeqsbPUiNWcUI&#10;gin0oC2Ct0f25Y9m38bs1iTfvisUehxm5jdMsh5MI+7UudqygukkAkGcW11zqeD7a/f2DsJ5ZI2N&#10;ZVIwkoP16vkpwVjbng90P/pSBAi7GBVU3rexlC6vyKCb2JY4eIXtDPogu1LqDvsAN42cRdFcGqw5&#10;LFTY0rai/Hr8MQrS8eP0aX122xfnyy1L01mGF6PU68uwWYLwNPj/8F97rxUsovkCHm/CE5Cr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aB8lVxwAAAN0AAAAPAAAAAAAA&#10;AAAAAAAAAKECAABkcnMvZG93bnJldi54bWxQSwUGAAAAAAQABAD5AAAAlQMAAAAA&#10;" strokecolor="#2f5496 [2408]" strokeweight="1.5pt"/>
            <v:shape id="AutoShape 37" o:spid="_x0000_s471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uT2FcQAAADdAAAADwAAAGRycy9kb3ducmV2LnhtbERPTWvCQBC9F/wPywi9NZt6aG10lUYQ&#10;kkIPpkXwNmTHJJqdTbJbTf5991Do8fG+19vRtOJGg2ssK3iOYhDEpdUNVwq+v/ZPSxDOI2tsLZOC&#10;iRxsN7OHNSba3vlAt8JXIoSwS1BB7X2XSOnKmgy6yHbEgTvbwaAPcKikHvAewk0rF3H8Ig02HBpq&#10;7GhXU3ktfoyCdPo4flqf99n5dOnzNF3keDFKPc7H9xUIT6P/F/+5M63gLX4N+8Ob8ATk5h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O5PYVxAAAAN0AAAAPAAAAAAAAAAAA&#10;AAAAAKECAABkcnMvZG93bnJldi54bWxQSwUGAAAAAAQABAD5AAAAkgMAAAAA&#10;" strokecolor="#2f5496 [2408]" strokeweight="1.5pt"/>
          </v:group>
        </w:pict>
      </w:r>
      <w:r w:rsidR="000A2974" w:rsidRPr="009E083E">
        <w:rPr>
          <w:rFonts w:ascii="ALFABET98" w:hAnsi="ALFABET98"/>
          <w:sz w:val="72"/>
          <w:szCs w:val="72"/>
        </w:rPr>
        <w:t xml:space="preserve">                                     </w:t>
      </w:r>
      <w:r w:rsidR="000A2974">
        <w:rPr>
          <w:rFonts w:ascii="ALFABET98" w:hAnsi="ALFABET98"/>
          <w:sz w:val="72"/>
          <w:szCs w:val="72"/>
        </w:rPr>
        <w:t xml:space="preserve">   </w:t>
      </w:r>
    </w:p>
    <w:p w:rsidR="000A2974" w:rsidRPr="009E083E" w:rsidRDefault="000A2974" w:rsidP="000A2974">
      <w:pPr>
        <w:spacing w:line="240" w:lineRule="auto"/>
        <w:rPr>
          <w:rFonts w:ascii="ALFABET98" w:hAnsi="ALFABET98"/>
          <w:sz w:val="36"/>
          <w:szCs w:val="36"/>
        </w:rPr>
      </w:pPr>
      <w:r w:rsidRPr="009E083E">
        <w:rPr>
          <w:rFonts w:ascii="ALFABET98" w:hAnsi="ALFABET98"/>
          <w:sz w:val="72"/>
          <w:szCs w:val="72"/>
        </w:rPr>
        <w:t xml:space="preserve"> </w:t>
      </w:r>
      <w:r w:rsidRPr="009E083E">
        <w:rPr>
          <w:rFonts w:ascii="ALFABET98" w:hAnsi="ALFABET98"/>
          <w:sz w:val="36"/>
          <w:szCs w:val="36"/>
        </w:rPr>
        <w:t xml:space="preserve">   </w:t>
      </w:r>
      <w:r w:rsidR="006569E8">
        <w:rPr>
          <w:rFonts w:ascii="ALFABET98" w:hAnsi="ALFABET98"/>
          <w:sz w:val="36"/>
          <w:szCs w:val="36"/>
        </w:rPr>
        <w:t xml:space="preserve">                              </w:t>
      </w:r>
      <w:r>
        <w:rPr>
          <w:rFonts w:ascii="ALFABET98" w:hAnsi="ALFABET98"/>
          <w:sz w:val="36"/>
          <w:szCs w:val="36"/>
        </w:rPr>
        <w:t>8</w:t>
      </w:r>
    </w:p>
    <w:p w:rsidR="000A2974" w:rsidRDefault="000A2974" w:rsidP="000A2974">
      <w:pPr>
        <w:spacing w:line="240" w:lineRule="auto"/>
        <w:rPr>
          <w:rFonts w:ascii="ALFABET98" w:hAnsi="ALFABET98"/>
          <w:sz w:val="72"/>
          <w:szCs w:val="72"/>
        </w:rPr>
      </w:pPr>
      <w:r w:rsidRPr="009E083E">
        <w:rPr>
          <w:rFonts w:ascii="ALFABET98" w:hAnsi="ALFABET98"/>
          <w:sz w:val="36"/>
          <w:szCs w:val="36"/>
        </w:rPr>
        <w:t>Sayın velim, okuyalım, boşlukları  yazalım.</w:t>
      </w:r>
      <w:r w:rsidRPr="009E083E">
        <w:rPr>
          <w:rFonts w:ascii="ALFABET98" w:hAnsi="ALFABET98"/>
          <w:sz w:val="72"/>
          <w:szCs w:val="72"/>
        </w:rPr>
        <w:t xml:space="preserve">  </w:t>
      </w:r>
    </w:p>
    <w:p w:rsidR="000A2974" w:rsidRPr="009E083E" w:rsidRDefault="00443F71" w:rsidP="000A2974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704" style="position:absolute;margin-left:-16.1pt;margin-top:9.4pt;width:521.25pt;height:36.85pt;z-index:-25152000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Cm&#10;bZKWEgQAAPEPAAAOAAAAAAAAAAAAAAAAAC4CAABkcnMvZTJvRG9jLnhtbFBLAQItABQABgAIAAAA&#10;IQBYKw9o4AAAAAoBAAAPAAAAAAAAAAAAAAAAAGwGAABkcnMvZG93bnJldi54bWxQSwUGAAAAAAQA&#10;BADzAAAAeQcAAAAA&#10;">
            <v:group id="Group 33" o:spid="_x0000_s470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sZiS+ccAAADd&#10;AAAADwAAAAAAAAAAAAAAAACqAgAAZHJzL2Rvd25yZXYueG1sUEsFBgAAAAAEAAQA+gAAAJ4DAAAA&#10;AA==&#10;">
              <v:rect id="Rectangle 34" o:spid="_x0000_s470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Rc2MUA&#10;AADdAAAADwAAAGRycy9kb3ducmV2LnhtbESPS2vDMBCE74X+B7GF3ho5D0zrRAnNk16TOpjeFmtj&#10;mVorY6mx8++jQqHHYWa+YRarwTbiSp2vHSsYjxIQxKXTNVcK8s/9yysIH5A1No5JwY08rJaPDwvM&#10;tOv5SNdTqESEsM9QgQmhzaT0pSGLfuRa4uhdXGcxRNlVUnfYR7ht5CRJUmmx5rhgsKWNofL79GMV&#10;TKtiZ4p863M7LtLD+XZe9197pZ6fhvc5iEBD+A//tT+0grdZOoXfN/EJyO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oBFzYxQAAAN0AAAAPAAAAAAAAAAAAAAAAAJgCAABkcnMv&#10;ZG93bnJldi54bWxQSwUGAAAAAAQABAD1AAAAigMAAAAA&#10;" strokecolor="#2f5496 [2408]" strokeweight="1.5pt">
                <v:fill opacity="0"/>
              </v:rect>
              <v:rect id="Rectangle 35" o:spid="_x0000_s470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cwBMQA&#10;AADdAAAADwAAAGRycy9kb3ducmV2LnhtbESPQWvCQBSE7wX/w/KE3uomJYqm2Ygo1h6rNvdH9pmE&#10;ZN+m2VXjv+8WCj0OM/MNk61H04kbDa6xrCCeRSCIS6sbrhR8nfcvSxDOI2vsLJOCBzlY55OnDFNt&#10;73yk28lXIkDYpaig9r5PpXRlTQbdzPbEwbvYwaAPcqikHvAe4KaTr1G0kAYbDgs19rStqWxPV6Og&#10;mO96PkjDn/E+Wc2L9v17Gxulnqfj5g2Ep9H/h//aH1rBKlkk8PsmPAGZ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SXMAT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470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MVvSccAAADdAAAADwAAAGRycy9kb3ducmV2LnhtbESPT2vCQBTE74LfYXmCN7OptFKjqzSF&#10;gil48A+Ct0f2mcRm38bsqvHbdwtCj8PM/IaZLztTixu1rrKs4CWKQRDnVldcKNjvvkbvIJxH1lhb&#10;JgUPcrBc9HtzTLS984ZuW1+IAGGXoILS+yaR0uUlGXSRbYiDd7KtQR9kW0jd4j3ATS3HcTyRBisO&#10;CyU29FlS/rO9GgXp4/uwtj67rE7H8yVL03GGZ6PUcNB9zEB46vx/+NleaQXT18kb/L0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AxW9JxwAAAN0AAAAPAAAAAAAA&#10;AAAAAAAAAKECAABkcnMvZG93bnJldi54bWxQSwUGAAAAAAQABAD5AAAAlQMAAAAA&#10;" strokecolor="#2f5496 [2408]" strokeweight="1.5pt"/>
            <v:shape id="AutoShape 37" o:spid="_x0000_s470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BfxPscAAADdAAAADwAAAGRycy9kb3ducmV2LnhtbESPT2vCQBTE7wW/w/KE3uqmUoKNbqQR&#10;BFPoQVsEb4/sM3/Mvo3ZrcZv3xWEHoeZ+Q2zWA6mFRfqXW1ZweskAkFcWF1zqeDne/0yA+E8ssbW&#10;Mim4kYNlOnpaYKLtlbd02flSBAi7BBVU3neJlK6oyKCb2I44eEfbG/RB9qXUPV4D3LRyGkWxNFhz&#10;WKiwo1VFxWn3axRkt8/9l/X5eXM8NOc8y6Y5Nkap5/HwMQfhafD/4Ud7oxW8v8Ux3N+EJyDT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wF/E+xwAAAN0AAAAPAAAAAAAA&#10;AAAAAAAAAKECAABkcnMvZG93bnJldi54bWxQSwUGAAAAAAQABAD5AAAAlQMAAAAA&#10;" strokecolor="#2f5496 [2408]" strokeweight="1.5pt"/>
          </v:group>
        </w:pict>
      </w:r>
      <w:r w:rsidR="000A2974" w:rsidRPr="006F632F">
        <w:rPr>
          <w:rFonts w:ascii="ALFABET98" w:hAnsi="ALFABET98"/>
          <w:color w:val="FF0000"/>
          <w:sz w:val="72"/>
          <w:szCs w:val="72"/>
        </w:rPr>
        <w:t>i</w:t>
      </w:r>
      <w:r w:rsidR="000A2974">
        <w:rPr>
          <w:rFonts w:ascii="ALFABET98" w:hAnsi="ALFABET98"/>
          <w:sz w:val="72"/>
          <w:szCs w:val="72"/>
        </w:rPr>
        <w:t xml:space="preserve">la    </w:t>
      </w:r>
      <w:r w:rsidR="000A2974" w:rsidRPr="006F632F">
        <w:rPr>
          <w:rFonts w:ascii="ALFABET98" w:hAnsi="ALFABET98"/>
          <w:color w:val="FF0000"/>
          <w:sz w:val="72"/>
          <w:szCs w:val="72"/>
        </w:rPr>
        <w:t>i</w:t>
      </w:r>
      <w:r w:rsidR="000A2974">
        <w:rPr>
          <w:rFonts w:ascii="ALFABET98" w:hAnsi="ALFABET98"/>
          <w:sz w:val="72"/>
          <w:szCs w:val="72"/>
        </w:rPr>
        <w:t xml:space="preserve">le    </w:t>
      </w:r>
      <w:r w:rsidR="000A2974" w:rsidRPr="006F632F">
        <w:rPr>
          <w:rFonts w:ascii="ALFABET98" w:hAnsi="ALFABET98"/>
          <w:color w:val="FF0000"/>
          <w:sz w:val="72"/>
          <w:szCs w:val="72"/>
        </w:rPr>
        <w:t>i</w:t>
      </w:r>
      <w:r w:rsidR="000A2974">
        <w:rPr>
          <w:rFonts w:ascii="ALFABET98" w:hAnsi="ALFABET98"/>
          <w:sz w:val="72"/>
          <w:szCs w:val="72"/>
        </w:rPr>
        <w:t xml:space="preserve">ki    </w:t>
      </w:r>
      <w:r w:rsidR="000A2974" w:rsidRPr="006F632F">
        <w:rPr>
          <w:rFonts w:ascii="ALFABET98" w:hAnsi="ALFABET98"/>
          <w:color w:val="FF0000"/>
          <w:sz w:val="72"/>
          <w:szCs w:val="72"/>
        </w:rPr>
        <w:t>i</w:t>
      </w:r>
      <w:r w:rsidR="000A2974">
        <w:rPr>
          <w:rFonts w:ascii="ALFABET98" w:hAnsi="ALFABET98"/>
          <w:sz w:val="72"/>
          <w:szCs w:val="72"/>
        </w:rPr>
        <w:t xml:space="preserve">ka    </w:t>
      </w:r>
      <w:r w:rsidR="000A2974" w:rsidRPr="006F632F">
        <w:rPr>
          <w:rFonts w:ascii="ALFABET98" w:hAnsi="ALFABET98"/>
          <w:color w:val="FF0000"/>
          <w:sz w:val="72"/>
          <w:szCs w:val="72"/>
        </w:rPr>
        <w:t>i</w:t>
      </w:r>
      <w:r w:rsidR="000A2974">
        <w:rPr>
          <w:rFonts w:ascii="ALFABET98" w:hAnsi="ALFABET98"/>
          <w:sz w:val="72"/>
          <w:szCs w:val="72"/>
        </w:rPr>
        <w:t xml:space="preserve">ke    </w:t>
      </w:r>
      <w:r w:rsidR="000A2974" w:rsidRPr="006F632F">
        <w:rPr>
          <w:rFonts w:ascii="ALFABET98" w:hAnsi="ALFABET98"/>
          <w:color w:val="FF0000"/>
          <w:sz w:val="72"/>
          <w:szCs w:val="72"/>
        </w:rPr>
        <w:t>e</w:t>
      </w:r>
      <w:r w:rsidR="000A2974">
        <w:rPr>
          <w:rFonts w:ascii="ALFABET98" w:hAnsi="ALFABET98"/>
          <w:sz w:val="72"/>
          <w:szCs w:val="72"/>
        </w:rPr>
        <w:t xml:space="preserve">ki </w:t>
      </w:r>
      <w:r w:rsidR="000A2974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0A2974" w:rsidRPr="009E083E" w:rsidRDefault="00443F71" w:rsidP="000A2974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698" style="position:absolute;margin-left:-16.1pt;margin-top:9.4pt;width:521.25pt;height:36.85pt;z-index:-25151897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xAoiFQ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AmxAoiFQQAAPEPAAAOAAAAAAAAAAAAAAAAAC4CAABkcnMvZTJvRG9jLnhtbFBLAQItABQABgAI&#10;AAAAIQBYKw9o4AAAAAoBAAAPAAAAAAAAAAAAAAAAAG8GAABkcnMvZG93bnJldi54bWxQSwUGAAAA&#10;AAQABADzAAAAfAcAAAAA&#10;">
            <v:group id="Group 33" o:spid="_x0000_s470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0HClE8QAAADdAAAA&#10;DwAAAAAAAAAAAAAAAACqAgAAZHJzL2Rvd25yZXYueG1sUEsFBgAAAAAEAAQA+gAAAJsDAAAAAA==&#10;">
              <v:rect id="Rectangle 34" o:spid="_x0000_s470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exrMsYA&#10;AADdAAAADwAAAGRycy9kb3ducmV2LnhtbESPT2vCQBTE74V+h+UVeqsbq4Saukpb/+BVGwm9PbLP&#10;bDD7NmS3Jn57Vyj0OMzMb5j5crCNuFDna8cKxqMEBHHpdM2Vgvx78/IGwgdkjY1jUnAlD8vF48Mc&#10;M+163tPlECoRIewzVGBCaDMpfWnIoh+5ljh6J9dZDFF2ldQd9hFuG/maJKm0WHNcMNjSl6HyfPi1&#10;CiZVsTZFvvK5HRfp9ng9fvY/G6Wen4aPdxCBhvAf/mvvtILZNJ3B/U18AnJx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exrMsYAAADdAAAADwAAAAAAAAAAAAAAAACYAgAAZHJz&#10;L2Rvd25yZXYueG1sUEsFBgAAAAAEAAQA9QAAAIsDAAAAAA==&#10;" strokecolor="#2f5496 [2408]" strokeweight="1.5pt">
                <v:fill opacity="0"/>
              </v:rect>
              <v:rect id="Rectangle 35" o:spid="_x0000_s470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nWg2sIA&#10;AADdAAAADwAAAGRycy9kb3ducmV2LnhtbERPTW+CQBC9m/gfNmPSW10w2FZkNYaG1mNr633CjkBg&#10;Zym7RfrvuwcTjy/vO9tPphMjDa6xrCBeRiCIS6sbrhR8fxWPLyCcR9bYWSYFf+Rgv5vPMky1vfIn&#10;jSdfiRDCLkUFtfd9KqUrazLolrYnDtzFDgZ9gEMl9YDXEG46uYqiJ2mw4dBQY095TWV7+jUKzuvX&#10;nt+l4Y+4SDbrc/v2k8dGqYfFdNiC8DT5u/jmPmoFm+Q57A9vwhOQu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+daDa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470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if/l8cAAADdAAAADwAAAGRycy9kb3ducmV2LnhtbESPT2vCQBTE70K/w/IKvZmNUmxN3Ugj&#10;CKbgQVuE3h7ZZ/40+zZmV43fvisUehxm5jfMYjmYVlyod7VlBZMoBkFcWF1zqeDrcz1+BeE8ssbW&#10;Mim4kYNl+jBaYKLtlXd02ftSBAi7BBVU3neJlK6oyKCLbEccvKPtDfog+1LqHq8Bblo5jeOZNFhz&#10;WKiwo1VFxc/+bBRkt4/D1vr8tDl+N6c8y6Y5Nkapp8fh/Q2Ep8H/h//aG61g/vwygfub8ARk+gs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6J/+XxwAAAN0AAAAPAAAAAAAA&#10;AAAAAAAAAKECAABkcnMvZG93bnJldi54bWxQSwUGAAAAAAQABAD5AAAAlQMAAAAA&#10;" strokecolor="#2f5496 [2408]" strokeweight="1.5pt"/>
            <v:shape id="AutoShape 37" o:spid="_x0000_s469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vVh4McAAADdAAAADwAAAGRycy9kb3ducmV2LnhtbESPT2vCQBTE70K/w/IKvemmoWibupFG&#10;EIzQg7YUentkX/7Y7NuYXTV+e7cgeBxm5jfMfDGYVpyod41lBc+TCARxYXXDlYLvr9X4FYTzyBpb&#10;y6TgQg4W6cNojom2Z97SaecrESDsElRQe98lUrqiJoNuYjvi4JW2N+iD7CupezwHuGllHEVTabDh&#10;sFBjR8uair/d0SjILpufT+vzw7r83R/yLItz3Bulnh6Hj3cQngZ/D9/aa63g7WUWw/+b8ARkeg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K9WHgxwAAAN0AAAAPAAAAAAAA&#10;AAAAAAAAAKECAABkcnMvZG93bnJldi54bWxQSwUGAAAAAAQABAD5AAAAlQMAAAAA&#10;" strokecolor="#2f5496 [2408]" strokeweight="1.5pt"/>
          </v:group>
        </w:pict>
      </w:r>
      <w:r w:rsidR="000A2974" w:rsidRPr="009E083E">
        <w:rPr>
          <w:rFonts w:ascii="ALFABET98" w:hAnsi="ALFABET98"/>
          <w:sz w:val="72"/>
          <w:szCs w:val="72"/>
        </w:rPr>
        <w:t xml:space="preserve">                                        </w:t>
      </w:r>
      <w:r w:rsidR="000A2974" w:rsidRPr="009E083E">
        <w:rPr>
          <w:rFonts w:ascii="ALFABET98" w:hAnsi="ALFABET98"/>
          <w:color w:val="A6A6A6" w:themeColor="background1" w:themeShade="A6"/>
          <w:sz w:val="72"/>
          <w:szCs w:val="72"/>
        </w:rPr>
        <w:t xml:space="preserve">      </w:t>
      </w:r>
    </w:p>
    <w:p w:rsidR="000A2974" w:rsidRPr="009E083E" w:rsidRDefault="00443F71" w:rsidP="000A2974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692" style="position:absolute;margin-left:-16.1pt;margin-top:9.4pt;width:521.25pt;height:36.85pt;z-index:-25152204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fylt/xYEAADxDwAADgAAAAAAAAAAAAAAAAAuAgAAZHJzL2Uyb0RvYy54bWxQSwECLQAUAAYA&#10;CAAAACEAWCsPaOAAAAAKAQAADwAAAAAAAAAAAAAAAABwBgAAZHJzL2Rvd25yZXYueG1sUEsFBgAA&#10;AAAEAAQA8wAAAH0HAAAAAA==&#10;">
            <v:group id="Group 33" o:spid="_x0000_s469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1OQ5y8cAAADd&#10;AAAADwAAAAAAAAAAAAAAAACqAgAAZHJzL2Rvd25yZXYueG1sUEsFBgAAAAAEAAQA+gAAAJ4DAAAA&#10;AA==&#10;">
              <v:rect id="Rectangle 34" o:spid="_x0000_s469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Xj36sYA&#10;AADdAAAADwAAAGRycy9kb3ducmV2LnhtbESPQWvCQBSE7wX/w/IEb3Vjq7ZNXaW1WnqtjYTeHtln&#10;Nph9G7JbE/+9Kwg9DjPzDbNY9bYWJ2p95VjBZJyAIC6crrhUkP1s759B+ICssXZMCs7kYbUc3C0w&#10;1a7jbzrtQikihH2KCkwITSqlLwxZ9GPXEEfv4FqLIcq2lLrFLsJtLR+SZC4tVhwXDDa0NlQcd39W&#10;wWOZb0yeffjMTvL55/68f+9+t0qNhv3bK4hAffgP39pfWsHL9GkG1zfxCcjl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Xj36sYAAADdAAAADwAAAAAAAAAAAAAAAACYAgAAZHJz&#10;L2Rvd25yZXYueG1sUEsFBgAAAAAEAAQA9QAAAIsDAAAAAA==&#10;" strokecolor="#2f5496 [2408]" strokeweight="1.5pt">
                <v:fill opacity="0"/>
              </v:rect>
              <v:rect id="Rectangle 35" o:spid="_x0000_s469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tCdNcIA&#10;AADdAAAADwAAAGRycy9kb3ducmV2LnhtbESPS4vCQBCE74L/YWjB2zqJ+IyOIi7qHn3em0ybBDM9&#10;2cyo8d87Cwsei6r6ipovG1OKB9WusKwg7kUgiFOrC84UnE+brwkI55E1lpZJwYscLBft1hwTbZ98&#10;oMfRZyJA2CWoIPe+SqR0aU4GXc9WxMG72tqgD7LOpK7xGeCmlP0oGkmDBYeFHCta55Tejnej4DL8&#10;rngnDe/jzWA6vNy2v+vYKNXtNKsZCE+N/4T/2z9awXQwHsHfm/AE5OI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e0J01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469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oLCeMcAAADdAAAADwAAAGRycy9kb3ducmV2LnhtbESPT2vCQBTE74LfYXmCN7OplFqjqzSF&#10;gil48A+Ct0f2mcRm38bsqvHbdwtCj8PM/IaZLztTixu1rrKs4CWKQRDnVldcKNjvvkbvIJxH1lhb&#10;JgUPcrBc9HtzTLS984ZuW1+IAGGXoILS+yaR0uUlGXSRbYiDd7KtQR9kW0jd4j3ATS3HcfwmDVYc&#10;Fkps6LOk/Gd7NQrSx/dhbX12WZ2O50uWpuMMz0ap4aD7mIHw1Pn/8LO90gqmr5MJ/L0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agsJ4xwAAAN0AAAAPAAAAAAAA&#10;AAAAAAAAAKECAABkcnMvZG93bnJldi54bWxQSwUGAAAAAAQABAD5AAAAlQMAAAAA&#10;" strokecolor="#2f5496 [2408]" strokeweight="1.5pt"/>
            <v:shape id="AutoShape 37" o:spid="_x0000_s469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x1WCsQAAADdAAAADwAAAGRycy9kb3ducmV2LnhtbERPy2rCQBTdC/2H4Ra600ml9JE6kUYQ&#10;jNCFtgjuLplrHs3ciZlpEv/eWQguD+e9WI6mET11rrKs4HkWgSDOra64UPD7s56+g3AeWWNjmRRc&#10;yMEyeZgsMNZ24B31e1+IEMIuRgWl920spctLMuhmtiUO3Ml2Bn2AXSF1h0MIN42cR9GrNFhxaCix&#10;pVVJ+d/+3yhIL9vDt/XZeXM61ucsTecZ1kapp8fx6xOEp9HfxTf3Riv4eHkLc8Ob8ARkcg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rHVYKxAAAAN0AAAAPAAAAAAAAAAAA&#10;AAAAAKECAABkcnMvZG93bnJldi54bWxQSwUGAAAAAAQABAD5AAAAkgMAAAAA&#10;" strokecolor="#2f5496 [2408]" strokeweight="1.5pt"/>
          </v:group>
        </w:pict>
      </w:r>
      <w:r w:rsidR="000A2974" w:rsidRPr="009E1FCF">
        <w:rPr>
          <w:rFonts w:ascii="ALFABET98" w:hAnsi="ALFABET98"/>
          <w:color w:val="FF0000"/>
          <w:sz w:val="72"/>
          <w:szCs w:val="72"/>
        </w:rPr>
        <w:t>a</w:t>
      </w:r>
      <w:r w:rsidR="000A2974">
        <w:rPr>
          <w:rFonts w:ascii="ALFABET98" w:hAnsi="ALFABET98"/>
          <w:sz w:val="72"/>
          <w:szCs w:val="72"/>
        </w:rPr>
        <w:t xml:space="preserve">ki   </w:t>
      </w:r>
      <w:r w:rsidR="000A2974" w:rsidRPr="009E1FCF">
        <w:rPr>
          <w:rFonts w:ascii="ALFABET98" w:hAnsi="ALFABET98"/>
          <w:color w:val="FF0000"/>
          <w:sz w:val="72"/>
          <w:szCs w:val="72"/>
        </w:rPr>
        <w:t>a</w:t>
      </w:r>
      <w:r w:rsidR="000A2974">
        <w:rPr>
          <w:rFonts w:ascii="ALFABET98" w:hAnsi="ALFABET98"/>
          <w:sz w:val="72"/>
          <w:szCs w:val="72"/>
        </w:rPr>
        <w:t xml:space="preserve">ke  </w:t>
      </w:r>
      <w:r w:rsidR="000A2974" w:rsidRPr="009E1FCF">
        <w:rPr>
          <w:rFonts w:ascii="ALFABET98" w:hAnsi="ALFABET98"/>
          <w:color w:val="FF0000"/>
          <w:sz w:val="72"/>
          <w:szCs w:val="72"/>
        </w:rPr>
        <w:t>e</w:t>
      </w:r>
      <w:r w:rsidR="000A2974">
        <w:rPr>
          <w:rFonts w:ascii="ALFABET98" w:hAnsi="ALFABET98"/>
          <w:sz w:val="72"/>
          <w:szCs w:val="72"/>
        </w:rPr>
        <w:t xml:space="preserve">ke   </w:t>
      </w:r>
      <w:r w:rsidR="000A2974" w:rsidRPr="009E1FCF">
        <w:rPr>
          <w:rFonts w:ascii="ALFABET98" w:hAnsi="ALFABET98"/>
          <w:color w:val="FF0000"/>
          <w:sz w:val="72"/>
          <w:szCs w:val="72"/>
        </w:rPr>
        <w:t>a</w:t>
      </w:r>
      <w:r w:rsidR="000A2974">
        <w:rPr>
          <w:rFonts w:ascii="ALFABET98" w:hAnsi="ALFABET98"/>
          <w:sz w:val="72"/>
          <w:szCs w:val="72"/>
        </w:rPr>
        <w:t xml:space="preserve">ki    </w:t>
      </w:r>
      <w:r w:rsidR="000A2974" w:rsidRPr="009E1FCF">
        <w:rPr>
          <w:rFonts w:ascii="ALFABET98" w:hAnsi="ALFABET98"/>
          <w:color w:val="FF0000"/>
          <w:sz w:val="72"/>
          <w:szCs w:val="72"/>
        </w:rPr>
        <w:t>e</w:t>
      </w:r>
      <w:r w:rsidR="000A2974">
        <w:rPr>
          <w:rFonts w:ascii="ALFABET98" w:hAnsi="ALFABET98"/>
          <w:sz w:val="72"/>
          <w:szCs w:val="72"/>
        </w:rPr>
        <w:t xml:space="preserve">ki    </w:t>
      </w:r>
      <w:r w:rsidR="000A2974" w:rsidRPr="009E1FCF">
        <w:rPr>
          <w:rFonts w:ascii="ALFABET98" w:hAnsi="ALFABET98"/>
          <w:color w:val="FF0000"/>
          <w:sz w:val="72"/>
          <w:szCs w:val="72"/>
        </w:rPr>
        <w:t>i</w:t>
      </w:r>
      <w:r w:rsidR="000A2974">
        <w:rPr>
          <w:rFonts w:ascii="ALFABET98" w:hAnsi="ALFABET98"/>
          <w:sz w:val="72"/>
          <w:szCs w:val="72"/>
        </w:rPr>
        <w:t>ki</w:t>
      </w:r>
      <w:r w:rsidR="000A2974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0A2974" w:rsidRDefault="00443F71" w:rsidP="000A2974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686" style="position:absolute;margin-left:-16.1pt;margin-top:9.4pt;width:521.25pt;height:36.85pt;z-index:-25152102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3Xe9Eg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Ci&#10;3Xe9EgQAAPEPAAAOAAAAAAAAAAAAAAAAAC4CAABkcnMvZTJvRG9jLnhtbFBLAQItABQABgAIAAAA&#10;IQBYKw9o4AAAAAoBAAAPAAAAAAAAAAAAAAAAAGwGAABkcnMvZG93bnJldi54bWxQSwUGAAAAAAQA&#10;BADzAAAAeQcAAAAA&#10;">
            <v:group id="Group 33" o:spid="_x0000_s468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gpP78QAAADdAAAA&#10;DwAAAAAAAAAAAAAAAACqAgAAZHJzL2Rvd25yZXYueG1sUEsFBgAAAAAEAAQA+gAAAJsDAAAAAA==&#10;">
              <v:rect id="Rectangle 34" o:spid="_x0000_s469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5aBzsUA&#10;AADdAAAADwAAAGRycy9kb3ducmV2LnhtbESPT2vCQBTE70K/w/IK3nSTKmKjq/SfpVc1Enp7ZJ/Z&#10;0OzbkN2a+O3dQsHjMDO/YdbbwTbiQp2vHStIpwkI4tLpmisF+XE3WYLwAVlj45gUXMnDdvMwWmOm&#10;Xc97uhxCJSKEfYYKTAhtJqUvDVn0U9cSR+/sOoshyq6SusM+wm0jn5JkIS3WHBcMtvRmqPw5/FoF&#10;s6r4MEX+7nObFovP0/X02n/vlBo/Di8rEIGGcA//t7+0guf5MoW/N/EJyM0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loHOxQAAAN0AAAAPAAAAAAAAAAAAAAAAAJgCAABkcnMv&#10;ZG93bnJldi54bWxQSwUGAAAAAAQABAD1AAAAigMAAAAA&#10;" strokecolor="#2f5496 [2408]" strokeweight="1.5pt">
                <v:fill opacity="0"/>
              </v:rect>
              <v:rect id="Rectangle 35" o:spid="_x0000_s469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D7rEcMA&#10;AADdAAAADwAAAGRycy9kb3ducmV2LnhtbESPT4vCMBTE7wt+h/AEb2ta0UVro4ii7nHXP/dH82xL&#10;m5faRK3ffiMIexxm5jdMuuxMLe7UutKygngYgSDOrC45V3A6bj+nIJxH1lhbJgVPcrBc9D5STLR9&#10;8C/dDz4XAcIuQQWF900ipcsKMuiGtiEO3sW2Bn2QbS51i48AN7UcRdGXNFhyWCiwoXVBWXW4GQXn&#10;yabhvTT8E2/Hs8m52l3XsVFq0O9WcxCeOv8ffre/tYLZeDqC15vwBOTi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D7rE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468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Gy0XMcAAADdAAAADwAAAGRycy9kb3ducmV2LnhtbESPT2vCQBTE7wW/w/IK3uqmWoqNbsQU&#10;CqbgQS2Ct0f25Y9m38bsVuO37woFj8PM/IaZL3rTiAt1rras4HUUgSDOra65VPCz+3qZgnAeWWNj&#10;mRTcyMEiGTzNMdb2yhu6bH0pAoRdjAoq79tYSpdXZNCNbEscvMJ2Bn2QXSl1h9cAN40cR9G7NFhz&#10;WKiwpc+K8tP21yhIb9/7tfXZeVUcjucsTccZHo1Sw+d+OQPhqfeP8H97pRV8vE0ncH8TnoBM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QbLRcxwAAAN0AAAAPAAAAAAAA&#10;AAAAAAAAAKECAABkcnMvZG93bnJldi54bWxQSwUGAAAAAAQABAD5AAAAlQMAAAAA&#10;" strokecolor="#2f5496 [2408]" strokeweight="1.5pt"/>
            <v:shape id="AutoShape 37" o:spid="_x0000_s468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4UsKMcAAADdAAAADwAAAGRycy9kb3ducmV2LnhtbESPQWvCQBSE7wX/w/KE3pqNIsWmWaUR&#10;CqbgoVaE3h7ZZxKbfRuz2yT++65Q8DjMzDdMuh5NI3rqXG1ZwSyKQRAXVtdcKjh8vT8tQTiPrLGx&#10;TAqu5GC9mjykmGg78Cf1e1+KAGGXoILK+zaR0hUVGXSRbYmDd7KdQR9kV0rd4RDgppHzOH6WBmsO&#10;CxW2tKmo+Nn/GgXZ9eO4sz6/bE/f50ueZfMcz0apx+n49grC0+jv4f/2Vit4WSwXcHsTnoBc/Q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fhSwoxwAAAN0AAAAPAAAAAAAA&#10;AAAAAAAAAKECAABkcnMvZG93bnJldi54bWxQSwUGAAAAAAQABAD5AAAAlQMAAAAA&#10;" strokecolor="#2f5496 [2408]" strokeweight="1.5pt"/>
          </v:group>
        </w:pict>
      </w:r>
      <w:r w:rsidR="000A2974" w:rsidRPr="009E083E">
        <w:rPr>
          <w:rFonts w:ascii="ALFABET98" w:hAnsi="ALFABET98"/>
          <w:sz w:val="72"/>
          <w:szCs w:val="72"/>
        </w:rPr>
        <w:t xml:space="preserve">                                     </w:t>
      </w:r>
      <w:r w:rsidR="000A2974">
        <w:rPr>
          <w:rFonts w:ascii="ALFABET98" w:hAnsi="ALFABET98"/>
          <w:sz w:val="72"/>
          <w:szCs w:val="72"/>
        </w:rPr>
        <w:t xml:space="preserve">   </w:t>
      </w:r>
    </w:p>
    <w:p w:rsidR="000A2974" w:rsidRPr="009E083E" w:rsidRDefault="000A2974" w:rsidP="000A2974">
      <w:pPr>
        <w:spacing w:line="240" w:lineRule="auto"/>
        <w:rPr>
          <w:rFonts w:ascii="ALFABET98" w:hAnsi="ALFABET98"/>
          <w:sz w:val="72"/>
          <w:szCs w:val="72"/>
        </w:rPr>
      </w:pPr>
      <w:r w:rsidRPr="009E083E">
        <w:rPr>
          <w:rFonts w:ascii="ALFABET98" w:hAnsi="ALFABET98"/>
          <w:sz w:val="72"/>
          <w:szCs w:val="72"/>
        </w:rPr>
        <w:lastRenderedPageBreak/>
        <w:t xml:space="preserve"> </w:t>
      </w:r>
      <w:r w:rsidR="00443F71"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680" style="position:absolute;margin-left:-16.1pt;margin-top:9.4pt;width:521.25pt;height:36.85pt;z-index:-251515904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Ezn5MkXBAAA8Q8AAA4AAAAAAAAAAAAAAAAALgIAAGRycy9lMm9Eb2MueG1sUEsBAi0AFAAG&#10;AAgAAAAhAFgrD2jgAAAACgEAAA8AAAAAAAAAAAAAAAAAcQYAAGRycy9kb3ducmV2LnhtbFBLBQYA&#10;AAAABAAEAPMAAAB+BwAAAAA=&#10;">
            <v:group id="Group 33" o:spid="_x0000_s468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fq9yAMcAAADd&#10;AAAADwAAAAAAAAAAAAAAAACqAgAAZHJzL2Rvd25yZXYueG1sUEsFBgAAAAAEAAQA+gAAAJ4DAAAA&#10;AA==&#10;">
              <v:rect id="Rectangle 34" o:spid="_x0000_s468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zO8IcYA&#10;AADdAAAADwAAAGRycy9kb3ducmV2LnhtbESPQWvCQBSE70L/w/IKvdWNtViNrmJtLV61keDtkX1m&#10;g9m3Ibs18d93CwWPw8x8wyxWva3FlVpfOVYwGiYgiAunKy4VZN/b5ykIH5A11o5JwY08rJYPgwWm&#10;2nW8p+shlCJC2KeowITQpFL6wpBFP3QNcfTOrrUYomxLqVvsItzW8iVJJtJixXHBYEMbQ8Xl8GMV&#10;jMv80+TZh8/sKJ98HW/H9+60VerpsV/PQQTqwz38395pBbPX6Rv8vYlPQC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zO8IcYAAADdAAAADwAAAAAAAAAAAAAAAACYAgAAZHJz&#10;L2Rvd25yZXYueG1sUEsFBgAAAAAEAAQA9QAAAIsDAAAAAA==&#10;" strokecolor="#2f5496 [2408]" strokeweight="1.5pt">
                <v:fill opacity="0"/>
              </v:rect>
              <v:rect id="Rectangle 35" o:spid="_x0000_s468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dbc+8AA&#10;AADdAAAADwAAAGRycy9kb3ducmV2LnhtbERPTYvCMBC9C/6HMMLeNK2oaG0UUVz36Lp6H5qxLW0m&#10;tYla//3mIHh8vO903ZlaPKh1pWUF8SgCQZxZXXKu4Py3H85BOI+ssbZMCl7kYL3q91JMtH3yLz1O&#10;PhchhF2CCgrvm0RKlxVk0I1sQxy4q20N+gDbXOoWnyHc1HIcRTNpsOTQUGBD24Ky6nQ3Ci7TXcMH&#10;afgY7yeL6aX6vm1jo9TXoNssQXjq/Ef8dv9oBYvJPMwNb8ITkKt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Ndbc+8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468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YSDtscAAADdAAAADwAAAGRycy9kb3ducmV2LnhtbESPQWvCQBSE7wX/w/KE3urGUIqmrsEI&#10;gil4qC2F3h7ZZxKbfRuz2yT++65Q8DjMzDfMKh1NI3rqXG1ZwXwWgSAurK65VPD5sXtagHAeWWNj&#10;mRRcyUG6njysMNF24Hfqj74UAcIuQQWV920ipSsqMuhmtiUO3sl2Bn2QXSl1h0OAm0bGUfQiDdYc&#10;FipsaVtR8XP8NQqy69vXwfr8sj99ny95lsU5no1Sj9Nx8wrC0+jv4f/2XitYPi+W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xhIO2xwAAAN0AAAAPAAAAAAAA&#10;AAAAAAAAAKECAABkcnMvZG93bnJldi54bWxQSwUGAAAAAAQABAD5AAAAlQMAAAAA&#10;" strokecolor="#2f5496 [2408]" strokeweight="1.5pt"/>
            <v:shape id="AutoShape 37" o:spid="_x0000_s468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We89sQAAADdAAAADwAAAGRycy9kb3ducmV2LnhtbERPTWvCQBC9F/wPywi9NRtDKTVmFSMI&#10;ptBDbRG8DdkxiWZnk+xW47/vHgoeH+87W42mFVcaXGNZwSyKQRCXVjdcKfj53r68g3AeWWNrmRTc&#10;ycFqOXnKMNX2xl903ftKhBB2KSqove9SKV1Zk0EX2Y44cCc7GPQBDpXUA95CuGllEsdv0mDDoaHG&#10;jjY1lZf9r1GQ3z8On9YX/e50PPdFnicFno1Sz9NxvQDhafQP8b97pxXMX+dhf3gTnoBc/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lZ7z2xAAAAN0AAAAPAAAAAAAAAAAA&#10;AAAAAKECAABkcnMvZG93bnJldi54bWxQSwUGAAAAAAQABAD5AAAAkgMAAAAA&#10;" strokecolor="#2f5496 [2408]" strokeweight="1.5pt"/>
          </v:group>
        </w:pict>
      </w:r>
      <w:r w:rsidRPr="006F632F">
        <w:rPr>
          <w:rFonts w:ascii="ALFABET98" w:hAnsi="ALFABET98"/>
          <w:color w:val="FF0000"/>
          <w:sz w:val="72"/>
          <w:szCs w:val="72"/>
        </w:rPr>
        <w:t>i</w:t>
      </w:r>
      <w:r>
        <w:rPr>
          <w:rFonts w:ascii="ALFABET98" w:hAnsi="ALFABET98"/>
          <w:sz w:val="72"/>
          <w:szCs w:val="72"/>
        </w:rPr>
        <w:t xml:space="preserve">la    </w:t>
      </w:r>
      <w:r w:rsidRPr="006F632F">
        <w:rPr>
          <w:rFonts w:ascii="ALFABET98" w:hAnsi="ALFABET98"/>
          <w:color w:val="FF0000"/>
          <w:sz w:val="72"/>
          <w:szCs w:val="72"/>
        </w:rPr>
        <w:t>i</w:t>
      </w:r>
      <w:r>
        <w:rPr>
          <w:rFonts w:ascii="ALFABET98" w:hAnsi="ALFABET98"/>
          <w:sz w:val="72"/>
          <w:szCs w:val="72"/>
        </w:rPr>
        <w:t xml:space="preserve">le    </w:t>
      </w:r>
      <w:r w:rsidRPr="006F632F">
        <w:rPr>
          <w:rFonts w:ascii="ALFABET98" w:hAnsi="ALFABET98"/>
          <w:color w:val="FF0000"/>
          <w:sz w:val="72"/>
          <w:szCs w:val="72"/>
        </w:rPr>
        <w:t>i</w:t>
      </w:r>
      <w:r>
        <w:rPr>
          <w:rFonts w:ascii="ALFABET98" w:hAnsi="ALFABET98"/>
          <w:sz w:val="72"/>
          <w:szCs w:val="72"/>
        </w:rPr>
        <w:t xml:space="preserve">ki    </w:t>
      </w:r>
      <w:r w:rsidRPr="006F632F">
        <w:rPr>
          <w:rFonts w:ascii="ALFABET98" w:hAnsi="ALFABET98"/>
          <w:color w:val="FF0000"/>
          <w:sz w:val="72"/>
          <w:szCs w:val="72"/>
        </w:rPr>
        <w:t>i</w:t>
      </w:r>
      <w:r>
        <w:rPr>
          <w:rFonts w:ascii="ALFABET98" w:hAnsi="ALFABET98"/>
          <w:sz w:val="72"/>
          <w:szCs w:val="72"/>
        </w:rPr>
        <w:t xml:space="preserve">ka    </w:t>
      </w:r>
      <w:r w:rsidRPr="006F632F">
        <w:rPr>
          <w:rFonts w:ascii="ALFABET98" w:hAnsi="ALFABET98"/>
          <w:color w:val="FF0000"/>
          <w:sz w:val="72"/>
          <w:szCs w:val="72"/>
        </w:rPr>
        <w:t>i</w:t>
      </w:r>
      <w:r>
        <w:rPr>
          <w:rFonts w:ascii="ALFABET98" w:hAnsi="ALFABET98"/>
          <w:sz w:val="72"/>
          <w:szCs w:val="72"/>
        </w:rPr>
        <w:t xml:space="preserve">ke    </w:t>
      </w:r>
      <w:r w:rsidRPr="006F632F">
        <w:rPr>
          <w:rFonts w:ascii="ALFABET98" w:hAnsi="ALFABET98"/>
          <w:color w:val="FF0000"/>
          <w:sz w:val="72"/>
          <w:szCs w:val="72"/>
        </w:rPr>
        <w:t>e</w:t>
      </w:r>
      <w:r>
        <w:rPr>
          <w:rFonts w:ascii="ALFABET98" w:hAnsi="ALFABET98"/>
          <w:sz w:val="72"/>
          <w:szCs w:val="72"/>
        </w:rPr>
        <w:t xml:space="preserve">ki </w:t>
      </w:r>
      <w:r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0A2974" w:rsidRPr="009E083E" w:rsidRDefault="00443F71" w:rsidP="000A2974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674" style="position:absolute;margin-left:-16.1pt;margin-top:9.4pt;width:521.25pt;height:36.85pt;z-index:-25151488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Ai&#10;R9WlEgQAAPEPAAAOAAAAAAAAAAAAAAAAAC4CAABkcnMvZTJvRG9jLnhtbFBLAQItABQABgAIAAAA&#10;IQBYKw9o4AAAAAoBAAAPAAAAAAAAAAAAAAAAAGwGAABkcnMvZG93bnJldi54bWxQSwUGAAAAAAQA&#10;BADzAAAAeQcAAAAA&#10;">
            <v:group id="Group 33" o:spid="_x0000_s467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ETeLexgAAAN0A&#10;AAAPAAAAAAAAAAAAAAAAAKoCAABkcnMvZG93bnJldi54bWxQSwUGAAAAAAQABAD6AAAAnQMAAAAA&#10;">
              <v:rect id="Rectangle 34" o:spid="_x0000_s467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dEs/8YA&#10;AADdAAAADwAAAGRycy9kb3ducmV2LnhtbESPT2vCQBTE7wW/w/IK3nRjLaKpq9g/Fq9qJHh7ZF+z&#10;odm3Ibua+O27gtDjMDO/YZbr3tbiSq2vHCuYjBMQxIXTFZcKsuN2NAfhA7LG2jEpuJGH9WrwtMRU&#10;u473dD2EUkQI+xQVmBCaVEpfGLLox64hjt6Pay2GKNtS6ha7CLe1fEmSmbRYcVww2NCHoeL3cLEK&#10;pmX+ZfLs02d2ks++T7fTe3feKjV87jdvIAL14T/8aO+0gsXrYgr3N/EJyN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dEs/8YAAADdAAAADwAAAAAAAAAAAAAAAACYAgAAZHJz&#10;L2Rvd25yZXYueG1sUEsFBgAAAAAEAAQA9QAAAIsDAAAAAA==&#10;" strokecolor="#2f5496 [2408]" strokeweight="1.5pt">
                <v:fill opacity="0"/>
              </v:rect>
              <v:rect id="Rectangle 35" o:spid="_x0000_s467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UJAI8QA&#10;AADdAAAADwAAAGRycy9kb3ducmV2LnhtbESPQWvCQBSE70L/w/IKvdVNSlKamFWKRevR2ub+yD6T&#10;YPZtmt2a+O+7guBxmJlvmGI1mU6caXCtZQXxPAJBXFndcq3g53vz/AbCeWSNnWVScCEHq+XDrMBc&#10;25G/6HzwtQgQdjkqaLzvcyld1ZBBN7c9cfCOdjDogxxqqQccA9x08iWKXqXBlsNCgz2tG6pOhz+j&#10;oEw/ev6UhvfxJsnS8rT9XcdGqafH6X0BwtPk7+Fbe6cVZEmWwPVNeAJy+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FCQCP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467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RAfbscAAADdAAAADwAAAGRycy9kb3ducmV2LnhtbESPW2vCQBSE3wv+h+UUfKubii2auhFT&#10;KJiCD14QfDtkTy42ezZmtxr/fVco+DjMzDfMfNGbRlyoc7VlBa+jCARxbnXNpYL97utlCsJ5ZI2N&#10;ZVJwIweLZPA0x1jbK2/osvWlCBB2MSqovG9jKV1ekUE3si1x8ArbGfRBdqXUHV4D3DRyHEXv0mDN&#10;YaHClj4ryn+2v0ZBevs+rK3PzqvieDpnaTrO8GSUGj73yw8Qnnr/CP+3V1rBbDJ7g/ub8ARk8g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1EB9uxwAAAN0AAAAPAAAAAAAA&#10;AAAAAAAAAKECAABkcnMvZG93bnJldi54bWxQSwUGAAAAAAQABAD5AAAAlQMAAAAA&#10;" strokecolor="#2f5496 [2408]" strokeweight="1.5pt"/>
            <v:shape id="AutoShape 37" o:spid="_x0000_s467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cKBGccAAADdAAAADwAAAGRycy9kb3ducmV2LnhtbESPQWvCQBSE7wX/w/KE3urGUKSmrsEI&#10;gin0oC2F3h7ZZxKbfRuz2yT++65Q8DjMzDfMKh1NI3rqXG1ZwXwWgSAurK65VPD5sXt6AeE8ssbG&#10;Mim4koN0PXlYYaLtwAfqj74UAcIuQQWV920ipSsqMuhmtiUO3sl2Bn2QXSl1h0OAm0bGUbSQBmsO&#10;CxW2tK2o+Dn+GgXZ9e3r3fr8sj99ny95lsU5no1Sj9Nx8wrC0+jv4f/2XitYPi8X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FwoEZxwAAAN0AAAAPAAAAAAAA&#10;AAAAAAAAAKECAABkcnMvZG93bnJldi54bWxQSwUGAAAAAAQABAD5AAAAlQMAAAAA&#10;" strokecolor="#2f5496 [2408]" strokeweight="1.5pt"/>
          </v:group>
        </w:pict>
      </w:r>
      <w:r w:rsidR="000A2974" w:rsidRPr="009E083E">
        <w:rPr>
          <w:rFonts w:ascii="ALFABET98" w:hAnsi="ALFABET98"/>
          <w:sz w:val="72"/>
          <w:szCs w:val="72"/>
        </w:rPr>
        <w:t xml:space="preserve">                                        </w:t>
      </w:r>
      <w:r w:rsidR="000A2974" w:rsidRPr="009E083E">
        <w:rPr>
          <w:rFonts w:ascii="ALFABET98" w:hAnsi="ALFABET98"/>
          <w:color w:val="A6A6A6" w:themeColor="background1" w:themeShade="A6"/>
          <w:sz w:val="72"/>
          <w:szCs w:val="72"/>
        </w:rPr>
        <w:t xml:space="preserve">      </w:t>
      </w:r>
    </w:p>
    <w:p w:rsidR="000A2974" w:rsidRPr="009E083E" w:rsidRDefault="00443F71" w:rsidP="000A2974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668" style="position:absolute;margin-left:-16.1pt;margin-top:9.4pt;width:521.25pt;height:36.85pt;z-index:-25151795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">
            <v:group id="Group 33" o:spid="_x0000_s467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lpdU0wwAAAN0AAAAP&#10;AAAAAAAAAAAAAAAAAKoCAABkcnMvZG93bnJldi54bWxQSwUGAAAAAAQABAD6AAAAmgMAAAAA&#10;">
              <v:rect id="Rectangle 34" o:spid="_x0000_s467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DkbFcYA&#10;AADdAAAADwAAAGRycy9kb3ducmV2LnhtbESPQWvCQBSE74X+h+UVvNWNtkgTXaW1tXjVRoK3R/aZ&#10;DWbfhuxq4r/vCoUeh5n5hlmsBtuIK3W+dqxgMk5AEJdO11wpyH82z28gfEDW2DgmBTfysFo+Piww&#10;067nHV33oRIRwj5DBSaENpPSl4Ys+rFriaN3cp3FEGVXSd1hH+G2kdMkmUmLNccFgy2tDZXn/cUq&#10;eKmKL1Pknz63k2L2fbgdPvrjRqnR0/A+BxFoCP/hv/ZWK0hf0xTub+ITkM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DkbFcYAAADdAAAADwAAAAAAAAAAAAAAAACYAgAAZHJz&#10;L2Rvd25yZXYueG1sUEsFBgAAAAAEAAQA9QAAAIsDAAAAAA==&#10;" strokecolor="#2f5496 [2408]" strokeweight="1.5pt">
                <v:fill opacity="0"/>
              </v:rect>
              <v:rect id="Rectangle 35" o:spid="_x0000_s467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JLcOsAA&#10;AADdAAAADwAAAGRycy9kb3ducmV2LnhtbERPy4rCMBTdD/gP4QruxrRiZayNIoo6S8fH/tJc29Lm&#10;pjZR699PFgOzPJx3tupNI57UucqygngcgSDOra64UHA57z6/QDiPrLGxTAre5GC1HHxkmGr74h96&#10;nnwhQgi7FBWU3replC4vyaAb25Y4cDfbGfQBdoXUHb5CuGnkJIpm0mDFoaHEljYl5fXpYRRck23L&#10;B2n4GO+m8+Ra7++b2Cg1GvbrBQhPvf8X/7m/tYJ5EoX94U14AnL5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0JLcOs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467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MCDd8YAAADdAAAADwAAAGRycy9kb3ducmV2LnhtbESPT4vCMBTE7wt+h/AEb2uqsMtajWKF&#10;BbvgwT8I3h7Ns602L7WJWr+9ERY8DjPzG2Yya00lbtS40rKCQT8CQZxZXXKuYLf9/fwB4Tyyxsoy&#10;KXiQg9m08zHBWNs7r+m28bkIEHYxKii8r2MpXVaQQde3NXHwjrYx6INscqkbvAe4qeQwir6lwZLD&#10;QoE1LQrKzpurUZA8/vYr69PL8ng4XdIkGaZ4Mkr1uu18DMJT69/h//ZSKxh9RQN4vQlPQE6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TAg3fGAAAA3QAAAA8AAAAAAAAA&#10;AAAAAAAAoQIAAGRycy9kb3ducmV2LnhtbFBLBQYAAAAABAAEAPkAAACUAwAAAAA=&#10;" strokecolor="#2f5496 [2408]" strokeweight="1.5pt"/>
            <v:shape id="AutoShape 37" o:spid="_x0000_s466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BIdAMcAAADdAAAADwAAAGRycy9kb3ducmV2LnhtbESPT2vCQBTE7wW/w/IK3ppNA5aaupFG&#10;EEyhB7UUentkn/nT7NuYXTV++65Q8DjMzG+YxXI0nTjT4BrLCp6jGARxaXXDlYKv/frpFYTzyBo7&#10;y6TgSg6W2eRhgam2F97SeecrESDsUlRQe9+nUrqyJoMusj1x8A52MOiDHCqpB7wEuOlkEscv0mDD&#10;YaHGnlY1lb+7k1GQXz++P60vjpvDT3ss8jwpsDVKTR/H9zcQnkZ/D/+3N1rBfBYncHsTnoDM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kEh0AxwAAAN0AAAAPAAAAAAAA&#10;AAAAAAAAAKECAABkcnMvZG93bnJldi54bWxQSwUGAAAAAAQABAD5AAAAlQMAAAAA&#10;" strokecolor="#2f5496 [2408]" strokeweight="1.5pt"/>
          </v:group>
        </w:pict>
      </w:r>
      <w:r w:rsidR="000A2974" w:rsidRPr="009E1FCF">
        <w:rPr>
          <w:rFonts w:ascii="ALFABET98" w:hAnsi="ALFABET98"/>
          <w:color w:val="FF0000"/>
          <w:sz w:val="72"/>
          <w:szCs w:val="72"/>
        </w:rPr>
        <w:t>a</w:t>
      </w:r>
      <w:r w:rsidR="000A2974">
        <w:rPr>
          <w:rFonts w:ascii="ALFABET98" w:hAnsi="ALFABET98"/>
          <w:sz w:val="72"/>
          <w:szCs w:val="72"/>
        </w:rPr>
        <w:t xml:space="preserve">ki   </w:t>
      </w:r>
      <w:r w:rsidR="000A2974" w:rsidRPr="009E1FCF">
        <w:rPr>
          <w:rFonts w:ascii="ALFABET98" w:hAnsi="ALFABET98"/>
          <w:color w:val="FF0000"/>
          <w:sz w:val="72"/>
          <w:szCs w:val="72"/>
        </w:rPr>
        <w:t>a</w:t>
      </w:r>
      <w:r w:rsidR="000A2974">
        <w:rPr>
          <w:rFonts w:ascii="ALFABET98" w:hAnsi="ALFABET98"/>
          <w:sz w:val="72"/>
          <w:szCs w:val="72"/>
        </w:rPr>
        <w:t xml:space="preserve">ke  </w:t>
      </w:r>
      <w:r w:rsidR="000A2974" w:rsidRPr="009E1FCF">
        <w:rPr>
          <w:rFonts w:ascii="ALFABET98" w:hAnsi="ALFABET98"/>
          <w:color w:val="FF0000"/>
          <w:sz w:val="72"/>
          <w:szCs w:val="72"/>
        </w:rPr>
        <w:t>e</w:t>
      </w:r>
      <w:r w:rsidR="000A2974">
        <w:rPr>
          <w:rFonts w:ascii="ALFABET98" w:hAnsi="ALFABET98"/>
          <w:sz w:val="72"/>
          <w:szCs w:val="72"/>
        </w:rPr>
        <w:t xml:space="preserve">ke   </w:t>
      </w:r>
      <w:r w:rsidR="000A2974" w:rsidRPr="009E1FCF">
        <w:rPr>
          <w:rFonts w:ascii="ALFABET98" w:hAnsi="ALFABET98"/>
          <w:color w:val="FF0000"/>
          <w:sz w:val="72"/>
          <w:szCs w:val="72"/>
        </w:rPr>
        <w:t>a</w:t>
      </w:r>
      <w:r w:rsidR="000A2974">
        <w:rPr>
          <w:rFonts w:ascii="ALFABET98" w:hAnsi="ALFABET98"/>
          <w:sz w:val="72"/>
          <w:szCs w:val="72"/>
        </w:rPr>
        <w:t xml:space="preserve">ki    </w:t>
      </w:r>
      <w:r w:rsidR="000A2974" w:rsidRPr="009E1FCF">
        <w:rPr>
          <w:rFonts w:ascii="ALFABET98" w:hAnsi="ALFABET98"/>
          <w:color w:val="FF0000"/>
          <w:sz w:val="72"/>
          <w:szCs w:val="72"/>
        </w:rPr>
        <w:t>e</w:t>
      </w:r>
      <w:r w:rsidR="000A2974">
        <w:rPr>
          <w:rFonts w:ascii="ALFABET98" w:hAnsi="ALFABET98"/>
          <w:sz w:val="72"/>
          <w:szCs w:val="72"/>
        </w:rPr>
        <w:t xml:space="preserve">ki    </w:t>
      </w:r>
      <w:r w:rsidR="000A2974" w:rsidRPr="009E1FCF">
        <w:rPr>
          <w:rFonts w:ascii="ALFABET98" w:hAnsi="ALFABET98"/>
          <w:color w:val="FF0000"/>
          <w:sz w:val="72"/>
          <w:szCs w:val="72"/>
        </w:rPr>
        <w:t>i</w:t>
      </w:r>
      <w:r w:rsidR="000A2974">
        <w:rPr>
          <w:rFonts w:ascii="ALFABET98" w:hAnsi="ALFABET98"/>
          <w:sz w:val="72"/>
          <w:szCs w:val="72"/>
        </w:rPr>
        <w:t>ki</w:t>
      </w:r>
      <w:r w:rsidR="000A2974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0A2974" w:rsidRDefault="00443F71" w:rsidP="000A2974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662" style="position:absolute;margin-left:-16.1pt;margin-top:9.4pt;width:521.25pt;height:36.85pt;z-index:-25151692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DBPUdAFQQAAPEPAAAOAAAAAAAAAAAAAAAAAC4CAABkcnMvZTJvRG9jLnhtbFBLAQItABQABgAI&#10;AAAAIQBYKw9o4AAAAAoBAAAPAAAAAAAAAAAAAAAAAG8GAABkcnMvZG93bnJldi54bWxQSwUGAAAA&#10;AAQABADzAAAAfAcAAAAA&#10;">
            <v:group id="Group 33" o:spid="_x0000_s466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6A0UrxgAAAN0A&#10;AAAPAAAAAAAAAAAAAAAAAKoCAABkcnMvZG93bnJldi54bWxQSwUGAAAAAAQABAD6AAAAnQMAAAAA&#10;">
              <v:rect id="Rectangle 34" o:spid="_x0000_s466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5+LCsUA&#10;AADdAAAADwAAAGRycy9kb3ducmV2LnhtbESPT2vCQBTE70K/w/IKvdWNLYpGV+kfLV7VSPD2yD6z&#10;odm3Ibua+O27QsHjMDO/YRar3tbiSq2vHCsYDRMQxIXTFZcKssPmdQrCB2SNtWNScCMPq+XTYIGp&#10;dh3v6LoPpYgQ9ikqMCE0qZS+MGTRD11DHL2zay2GKNtS6ha7CLe1fEuSibRYcVww2NCXoeJ3f7EK&#10;3st8bfLs22d2lE9+jrfjZ3faKPXy3H/MQQTqwyP8395qBbNxMob7m/gE5PI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n4sKxQAAAN0AAAAPAAAAAAAAAAAAAAAAAJgCAABkcnMv&#10;ZG93bnJldi54bWxQSwUGAAAAAAQABAD1AAAAigMAAAAA&#10;" strokecolor="#2f5496 [2408]" strokeweight="1.5pt">
                <v:fill opacity="0"/>
              </v:rect>
              <v:rect id="Rectangle 35" o:spid="_x0000_s466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Dfh1cMA&#10;AADdAAAADwAAAGRycy9kb3ducmV2LnhtbESPQYvCMBSE78L+h/AWvGlasaJdo4ii7lGr3h/N27bY&#10;vNQmav33m4UFj8PMfMPMl52pxYNaV1lWEA8jEMS51RUXCs6n7WAKwnlkjbVlUvAiB8vFR2+OqbZP&#10;PtIj84UIEHYpKii9b1IpXV6SQTe0DXHwfmxr0AfZFlK3+AxwU8tRFE2kwYrDQokNrUvKr9ndKLgk&#10;m4b30vAh3o5nyeW6u61jo1T/s1t9gfDU+Xf4v/2tFcySaAJ/b8ITkI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Dfh1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466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GW+mMcAAADdAAAADwAAAGRycy9kb3ducmV2LnhtbESPQWvCQBSE70L/w/IKvZlNA61t6hoa&#10;QTBCD9oieHtkn0ls9m3MbjX+e7cgeBxm5htmmg2mFSfqXWNZwXMUgyAurW64UvDzvRi/gXAeWWNr&#10;mRRcyEE2exhNMdX2zGs6bXwlAoRdigpq77tUSlfWZNBFtiMO3t72Bn2QfSV1j+cAN61M4vhVGmw4&#10;LNTY0bym8nfzZxTkl9X2y/riuNzvDsciz5MCD0app8fh8wOEp8Hfw7f2Uit4f4kn8P8mPAE5uw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0Zb6YxwAAAN0AAAAPAAAAAAAA&#10;AAAAAAAAAKECAABkcnMvZG93bnJldi54bWxQSwUGAAAAAAQABAD5AAAAlQMAAAAA&#10;" strokecolor="#2f5496 [2408]" strokeweight="1.5pt"/>
            <v:shape id="AutoShape 37" o:spid="_x0000_s466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foq6sQAAADdAAAADwAAAGRycy9kb3ducmV2LnhtbERPTWvCQBC9F/wPywi9NZsKLTa6SiMI&#10;SaEH0yJ4G7JjEs3OJtmtJv++eyj0+Hjf6+1oWnGjwTWWFTxHMQji0uqGKwXfX/unJQjnkTW2lknB&#10;RA62m9nDGhNt73ygW+ErEULYJaig9r5LpHRlTQZdZDviwJ3tYNAHOFRSD3gP4aaVizh+lQYbDg01&#10;drSrqbwWP0ZBOn0cP63P++x8uvR5mi5yvBilHufj+wqEp9H/i//cmVbw9hKHueFNeAJy8ws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F+irqxAAAAN0AAAAPAAAAAAAAAAAA&#10;AAAAAKECAABkcnMvZG93bnJldi54bWxQSwUGAAAAAAQABAD5AAAAkgMAAAAA&#10;" strokecolor="#2f5496 [2408]" strokeweight="1.5pt"/>
          </v:group>
        </w:pict>
      </w:r>
      <w:r w:rsidR="000A2974" w:rsidRPr="009E083E">
        <w:rPr>
          <w:rFonts w:ascii="ALFABET98" w:hAnsi="ALFABET98"/>
          <w:sz w:val="72"/>
          <w:szCs w:val="72"/>
        </w:rPr>
        <w:t xml:space="preserve">                                     </w:t>
      </w:r>
      <w:r w:rsidR="000A2974">
        <w:rPr>
          <w:rFonts w:ascii="ALFABET98" w:hAnsi="ALFABET98"/>
          <w:sz w:val="72"/>
          <w:szCs w:val="72"/>
        </w:rPr>
        <w:t xml:space="preserve">   </w:t>
      </w:r>
    </w:p>
    <w:p w:rsidR="000A2974" w:rsidRPr="009E083E" w:rsidRDefault="00443F71" w:rsidP="000A2974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656" style="position:absolute;margin-left:-16.1pt;margin-top:9.4pt;width:521.25pt;height:36.85pt;z-index:-25151180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WeIpEg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CN&#10;WeIpEgQAAPEPAAAOAAAAAAAAAAAAAAAAAC4CAABkcnMvZTJvRG9jLnhtbFBLAQItABQABgAIAAAA&#10;IQBYKw9o4AAAAAoBAAAPAAAAAAAAAAAAAAAAAGwGAABkcnMvZG93bnJldi54bWxQSwUGAAAAAAQA&#10;BADzAAAAeQcAAAAA&#10;">
            <v:group id="Group 33" o:spid="_x0000_s465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A4dX1wwAAAN0AAAAP&#10;AAAAAAAAAAAAAAAAAKoCAABkcnMvZG93bnJldi54bWxQSwUGAAAAAAQABAD6AAAAmgMAAAAA&#10;">
              <v:rect id="Rectangle 34" o:spid="_x0000_s466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X0b1MYA&#10;AADdAAAADwAAAGRycy9kb3ducmV2LnhtbESPQWvCQBSE74L/YXmCt7pJi9KmrqKtSq+1kdDbI/ua&#10;Dc2+DdnVxH/vFgoeh5n5hlmuB9uIC3W+dqwgnSUgiEuna64U5F/7h2cQPiBrbByTgit5WK/GoyVm&#10;2vX8SZdjqESEsM9QgQmhzaT0pSGLfuZa4uj9uM5iiLKrpO6wj3DbyMckWUiLNccFgy29GSp/j2er&#10;4KkqdqbI331u02JxOF1P2/57r9R0MmxeQQQawj383/7QCl7maQp/b+ITkK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X0b1MYAAADdAAAADwAAAAAAAAAAAAAAAACYAgAAZHJz&#10;L2Rvd25yZXYueG1sUEsFBgAAAAAEAAQA9QAAAIsDAAAAAA==&#10;" strokecolor="#2f5496 [2408]" strokeweight="1.5pt">
                <v:fill opacity="0"/>
              </v:rect>
              <v:rect id="Rectangle 35" o:spid="_x0000_s466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tVxC8QA&#10;AADdAAAADwAAAGRycy9kb3ducmV2LnhtbESPQWvCQBSE7wX/w/IEb80mYkoTXaUoWo+trfdH9pkE&#10;s2/T7JrEf98VCj0OM/MNs9qMphE9da62rCCJYhDEhdU1lwq+v/bPryCcR9bYWCYFd3KwWU+eVphr&#10;O/An9SdfigBhl6OCyvs2l9IVFRl0kW2Jg3exnUEfZFdK3eEQ4KaR8zh+kQZrDgsVtrStqLiebkbB&#10;Od21/C4NfyT7RZaer4efbWKUmk3HtyUIT6P/D/+1j1pBliZzeLwJT0Cu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VcQv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465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ocuRscAAADdAAAADwAAAGRycy9kb3ducmV2LnhtbESPT2vCQBTE70K/w/IKvZmNFktN3Ugj&#10;CKbgQVuE3h7ZZ/40+zZmV43fvisUehxm5jfMYjmYVlyod7VlBZMoBkFcWF1zqeDrcz1+BeE8ssbW&#10;Mim4kYNl+jBaYKLtlXd02ftSBAi7BBVU3neJlK6oyKCLbEccvKPtDfog+1LqHq8Bblo5jeMXabDm&#10;sFBhR6uKip/92SjIbh+HrfX5aXP8bk55lk1zbIxST4/D+xsIT4P/D/+1N1rBfDZ5hvub8ARk+gs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Ohy5GxwAAAN0AAAAPAAAAAAAA&#10;AAAAAAAAAKECAABkcnMvZG93bnJldi54bWxQSwUGAAAAAAQABAD5AAAAlQMAAAAA&#10;" strokecolor="#2f5496 [2408]" strokeweight="1.5pt"/>
            <v:shape id="AutoShape 37" o:spid="_x0000_s465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W62MscAAADdAAAADwAAAGRycy9kb3ducmV2LnhtbESPT2vCQBTE70K/w/IKvZmNUktN3Ugj&#10;CKbgQVuE3h7ZZ/40+zZmV43fvisUehxm5jfMYjmYVlyod7VlBZMoBkFcWF1zqeDrcz1+BeE8ssbW&#10;Mim4kYNl+jBaYKLtlXd02ftSBAi7BBVU3neJlK6oyKCLbEccvKPtDfog+1LqHq8Bblo5jeMXabDm&#10;sFBhR6uKip/92SjIbh+HrfX5aXP8bk55lk1zbIxST4/D+xsIT4P/D/+1N1rBfDZ5hvub8ARk+gs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BbrYyxwAAAN0AAAAPAAAAAAAA&#10;AAAAAAAAAKECAABkcnMvZG93bnJldi54bWxQSwUGAAAAAAQABAD5AAAAlQMAAAAA&#10;" strokecolor="#2f5496 [2408]" strokeweight="1.5pt"/>
          </v:group>
        </w:pict>
      </w:r>
      <w:r w:rsidR="000A2974" w:rsidRPr="006F632F">
        <w:rPr>
          <w:rFonts w:ascii="ALFABET98" w:hAnsi="ALFABET98"/>
          <w:color w:val="FF0000"/>
          <w:sz w:val="72"/>
          <w:szCs w:val="72"/>
        </w:rPr>
        <w:t>i</w:t>
      </w:r>
      <w:r w:rsidR="000A2974">
        <w:rPr>
          <w:rFonts w:ascii="ALFABET98" w:hAnsi="ALFABET98"/>
          <w:sz w:val="72"/>
          <w:szCs w:val="72"/>
        </w:rPr>
        <w:t xml:space="preserve">la    </w:t>
      </w:r>
      <w:r w:rsidR="000A2974" w:rsidRPr="006F632F">
        <w:rPr>
          <w:rFonts w:ascii="ALFABET98" w:hAnsi="ALFABET98"/>
          <w:color w:val="FF0000"/>
          <w:sz w:val="72"/>
          <w:szCs w:val="72"/>
        </w:rPr>
        <w:t>i</w:t>
      </w:r>
      <w:r w:rsidR="000A2974">
        <w:rPr>
          <w:rFonts w:ascii="ALFABET98" w:hAnsi="ALFABET98"/>
          <w:sz w:val="72"/>
          <w:szCs w:val="72"/>
        </w:rPr>
        <w:t xml:space="preserve">le    </w:t>
      </w:r>
      <w:r w:rsidR="000A2974" w:rsidRPr="006F632F">
        <w:rPr>
          <w:rFonts w:ascii="ALFABET98" w:hAnsi="ALFABET98"/>
          <w:color w:val="FF0000"/>
          <w:sz w:val="72"/>
          <w:szCs w:val="72"/>
        </w:rPr>
        <w:t>i</w:t>
      </w:r>
      <w:r w:rsidR="000A2974">
        <w:rPr>
          <w:rFonts w:ascii="ALFABET98" w:hAnsi="ALFABET98"/>
          <w:sz w:val="72"/>
          <w:szCs w:val="72"/>
        </w:rPr>
        <w:t xml:space="preserve">ki    </w:t>
      </w:r>
      <w:r w:rsidR="000A2974" w:rsidRPr="006F632F">
        <w:rPr>
          <w:rFonts w:ascii="ALFABET98" w:hAnsi="ALFABET98"/>
          <w:color w:val="FF0000"/>
          <w:sz w:val="72"/>
          <w:szCs w:val="72"/>
        </w:rPr>
        <w:t>i</w:t>
      </w:r>
      <w:r w:rsidR="000A2974">
        <w:rPr>
          <w:rFonts w:ascii="ALFABET98" w:hAnsi="ALFABET98"/>
          <w:sz w:val="72"/>
          <w:szCs w:val="72"/>
        </w:rPr>
        <w:t xml:space="preserve">ka    </w:t>
      </w:r>
      <w:r w:rsidR="000A2974" w:rsidRPr="006F632F">
        <w:rPr>
          <w:rFonts w:ascii="ALFABET98" w:hAnsi="ALFABET98"/>
          <w:color w:val="FF0000"/>
          <w:sz w:val="72"/>
          <w:szCs w:val="72"/>
        </w:rPr>
        <w:t>i</w:t>
      </w:r>
      <w:r w:rsidR="000A2974">
        <w:rPr>
          <w:rFonts w:ascii="ALFABET98" w:hAnsi="ALFABET98"/>
          <w:sz w:val="72"/>
          <w:szCs w:val="72"/>
        </w:rPr>
        <w:t xml:space="preserve">ke    </w:t>
      </w:r>
      <w:r w:rsidR="000A2974" w:rsidRPr="006F632F">
        <w:rPr>
          <w:rFonts w:ascii="ALFABET98" w:hAnsi="ALFABET98"/>
          <w:color w:val="FF0000"/>
          <w:sz w:val="72"/>
          <w:szCs w:val="72"/>
        </w:rPr>
        <w:t>e</w:t>
      </w:r>
      <w:r w:rsidR="000A2974">
        <w:rPr>
          <w:rFonts w:ascii="ALFABET98" w:hAnsi="ALFABET98"/>
          <w:sz w:val="72"/>
          <w:szCs w:val="72"/>
        </w:rPr>
        <w:t xml:space="preserve">ki </w:t>
      </w:r>
      <w:r w:rsidR="000A2974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0A2974" w:rsidRPr="009E083E" w:rsidRDefault="00443F71" w:rsidP="000A2974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650" style="position:absolute;margin-left:-16.1pt;margin-top:9.4pt;width:521.25pt;height:36.85pt;z-index:-25151078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IHakkwXBAAA8Q8AAA4AAAAAAAAAAAAAAAAALgIAAGRycy9lMm9Eb2MueG1sUEsBAi0AFAAG&#10;AAgAAAAhAFgrD2jgAAAACgEAAA8AAAAAAAAAAAAAAAAAcQYAAGRycy9kb3ducmV2LnhtbFBLBQYA&#10;AAAABAAEAPMAAAB+BwAAAAA=&#10;">
            <v:group id="Group 33" o:spid="_x0000_s465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BE6BrFAAAA3QAA&#10;AA8AAAAAAAAAAAAAAAAAqgIAAGRycy9kb3ducmV2LnhtbFBLBQYAAAAABAAEAPoAAACcAwAAAAA=&#10;">
              <v:rect id="Rectangle 34" o:spid="_x0000_s465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dgmO8YA&#10;AADdAAAADwAAAGRycy9kb3ducmV2LnhtbESPQWvCQBSE74X+h+UVequbWGo1ukqtWrxWI8HbI/vM&#10;hmbfhuzWxH/fLRR6HGbmG2axGmwjrtT52rGCdJSAIC6drrlSkB93T1MQPiBrbByTght5WC3v7xaY&#10;adfzJ10PoRIRwj5DBSaENpPSl4Ys+pFriaN3cZ3FEGVXSd1hH+G2keMkmUiLNccFgy29Gyq/Dt9W&#10;wXNVbE2Rb3xu02Lycbqd1v15p9Tjw/A2BxFoCP/hv/ZeK5i9pK/w+yY+Abn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dgmO8YAAADdAAAADwAAAAAAAAAAAAAAAACYAgAAZHJz&#10;L2Rvd25yZXYueG1sUEsFBgAAAAAEAAQA9QAAAIsDAAAAAA==&#10;" strokecolor="#2f5496 [2408]" strokeweight="1.5pt">
                <v:fill opacity="0"/>
              </v:rect>
              <v:rect id="Rectangle 35" o:spid="_x0000_s465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z1G4cEA&#10;AADdAAAADwAAAGRycy9kb3ducmV2LnhtbERPTW+CQBC9N+l/2EyT3upCI6YiCzE21h6trfcJOwKB&#10;nUV2Bfz33UOTHl/ed1bMphMjDa6xrCBeRCCIS6sbrhT8fO9f3kA4j6yxs0wK7uSgyB8fMky1nfiL&#10;xpOvRAhhl6KC2vs+ldKVNRl0C9sTB+5iB4M+wKGSesAphJtOvkbRShpsODTU2NOuprI93YyCc/Le&#10;80EaPsb75To5tx/XXWyUen6atxsQnmb/L/5zf2oF6yQOc8Ob8ARk/g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s9RuH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465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28ZrMYAAADdAAAADwAAAGRycy9kb3ducmV2LnhtbESPT4vCMBTE7wt+h/AEb2uqsKJdo1hh&#10;wQoe/MPC3h7Ns63bvNQmav32RhA8DjPzG2Y6b00lrtS40rKCQT8CQZxZXXKu4LD/+RyDcB5ZY2WZ&#10;FNzJwXzW+ZhirO2Nt3Td+VwECLsYFRTe17GULivIoOvbmjh4R9sY9EE2udQN3gLcVHIYRSNpsOSw&#10;UGBNy4Ky/93FKEju69+N9el5dfw7ndMkGaZ4Mkr1uu3iG4Sn1r/Dr/ZKK5h8DSbwfBOegJw9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9vGazGAAAA3QAAAA8AAAAAAAAA&#10;AAAAAAAAoQIAAGRycy9kb3ducmV2LnhtbFBLBQYAAAAABAAEAPkAAACUAwAAAAA=&#10;" strokecolor="#2f5496 [2408]" strokeweight="1.5pt"/>
            <v:shape id="AutoShape 37" o:spid="_x0000_s465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Dl6jMMAAADdAAAADwAAAGRycy9kb3ducmV2LnhtbERPTYvCMBC9C/sfwix409SC4laj2IUF&#10;K+xBXQRvQzO21WZSm6j135vDgsfH+54vO1OLO7WusqxgNIxAEOdWV1wo+Nv/DKYgnEfWWFsmBU9y&#10;sFx89OaYaPvgLd13vhAhhF2CCkrvm0RKl5dk0A1tQxy4k20N+gDbQuoWHyHc1DKOook0WHFoKLGh&#10;75Lyy+5mFKTPzeHX+uy6Ph3P1yxN4wzPRqn+Z7eagfDU+bf4373WCr7Gcdgf3oQnIBc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A5eozDAAAA3QAAAA8AAAAAAAAAAAAA&#10;AAAAoQIAAGRycy9kb3ducmV2LnhtbFBLBQYAAAAABAAEAPkAAACRAwAAAAA=&#10;" strokecolor="#2f5496 [2408]" strokeweight="1.5pt"/>
          </v:group>
        </w:pict>
      </w:r>
      <w:r w:rsidR="000A2974" w:rsidRPr="009E083E">
        <w:rPr>
          <w:rFonts w:ascii="ALFABET98" w:hAnsi="ALFABET98"/>
          <w:sz w:val="72"/>
          <w:szCs w:val="72"/>
        </w:rPr>
        <w:t xml:space="preserve">                                        </w:t>
      </w:r>
      <w:r w:rsidR="000A2974" w:rsidRPr="009E083E">
        <w:rPr>
          <w:rFonts w:ascii="ALFABET98" w:hAnsi="ALFABET98"/>
          <w:color w:val="A6A6A6" w:themeColor="background1" w:themeShade="A6"/>
          <w:sz w:val="72"/>
          <w:szCs w:val="72"/>
        </w:rPr>
        <w:t xml:space="preserve">      </w:t>
      </w:r>
    </w:p>
    <w:p w:rsidR="000A2974" w:rsidRPr="009E083E" w:rsidRDefault="00443F71" w:rsidP="000A2974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644" style="position:absolute;margin-left:-16.1pt;margin-top:9.4pt;width:521.25pt;height:36.85pt;z-index:-25151385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">
            <v:group id="Group 33" o:spid="_x0000_s464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REySkxgAAAN0A&#10;AAAPAAAAAAAAAAAAAAAAAKoCAABkcnMvZG93bnJldi54bWxQSwUGAAAAAAQABAD6AAAAnQMAAAAA&#10;">
              <v:rect id="Rectangle 34" o:spid="_x0000_s464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I/qhcUA&#10;AADdAAAADwAAAGRycy9kb3ducmV2LnhtbESPQWvCQBSE7wX/w/IEb3WjotTUVbTV4rUaCb09sq/Z&#10;0OzbkF1N/PddodDjMDPfMKtNb2txo9ZXjhVMxgkI4sLpiksF2fnw/ALCB2SNtWNScCcPm/XgaYWp&#10;dh1/0u0UShEh7FNUYEJoUil9YciiH7uGOHrfrrUYomxLqVvsItzWcpokC2mx4rhgsKE3Q8XP6WoV&#10;zMp8b/Ls3Wd2ki8+LvfLrvs6KDUa9ttXEIH68B/+ax+1guV8OoPHm/gE5P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j+qFxQAAAN0AAAAPAAAAAAAAAAAAAAAAAJgCAABkcnMv&#10;ZG93bnJldi54bWxQSwUGAAAAAAQABAD1AAAAigMAAAAA&#10;" strokecolor="#2f5496 [2408]" strokeweight="1.5pt">
                <v:fill opacity="0"/>
              </v:rect>
              <v:rect id="Rectangle 35" o:spid="_x0000_s464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ByGWcQA&#10;AADdAAAADwAAAGRycy9kb3ducmV2LnhtbESPQWvCQBSE74X+h+UJvTWbiClNdA0lovZYrd4f2WcS&#10;zL6N2a3Gf+8WCj0OM/MNsyhG04krDa61rCCJYhDEldUt1woO3+vXdxDOI2vsLJOCOzkols9PC8y1&#10;vfGOrntfiwBhl6OCxvs+l9JVDRl0ke2Jg3eyg0Ef5FBLPeAtwE0np3H8Jg22HBYa7KlsqDrvf4yC&#10;Y7rqeSsNfyXrWZYez5tLmRilXibjxxyEp9H/h//an1pBlk5n8PsmPAG5f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Qchln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464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E7ZFMYAAADdAAAADwAAAGRycy9kb3ducmV2LnhtbESPQWvCQBSE74L/YXmCN7MxYKmpqxhB&#10;MAUPtVLo7ZF9JrHZtzG7avz3bqHQ4zAz3zCLVW8acaPO1ZYVTKMYBHFhdc2lguPndvIKwnlkjY1l&#10;UvAgB6vlcLDAVNs7f9Dt4EsRIOxSVFB536ZSuqIigy6yLXHwTrYz6IPsSqk7vAe4aWQSxy/SYM1h&#10;ocKWNhUVP4erUZA93r/21ueX3en7fMmzLMnxbJQaj/r1GwhPvf8P/7V3WsF8lszg9014AnL5B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BO2RTGAAAA3QAAAA8AAAAAAAAA&#10;AAAAAAAAoQIAAGRycy9kb3ducmV2LnhtbFBLBQYAAAAABAAEAPkAAACUAwAAAAA=&#10;" strokecolor="#2f5496 [2408]" strokeweight="1.5pt"/>
            <v:shape id="AutoShape 37" o:spid="_x0000_s464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JxHY8YAAADdAAAADwAAAGRycy9kb3ducmV2LnhtbESPQWvCQBSE70L/w/IKvZmNgUqNrmIK&#10;BVPwUBXB2yP7TKLZtzG71fjv3ULB4zAz3zCzRW8acaXO1ZYVjKIYBHFhdc2lgt32a/gBwnlkjY1l&#10;UnAnB4v5y2CGqbY3/qHrxpciQNilqKDyvk2ldEVFBl1kW+LgHW1n0AfZlVJ3eAtw08gkjsfSYM1h&#10;ocKWPisqzptfoyC7f+/X1ueX1fFwuuRZluR4Mkq9vfbLKQhPvX+G/9srrWDynozh7014AnL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CcR2PGAAAA3QAAAA8AAAAAAAAA&#10;AAAAAAAAoQIAAGRycy9kb3ducmV2LnhtbFBLBQYAAAAABAAEAPkAAACUAwAAAAA=&#10;" strokecolor="#2f5496 [2408]" strokeweight="1.5pt"/>
          </v:group>
        </w:pict>
      </w:r>
      <w:r w:rsidR="000A2974" w:rsidRPr="009E1FCF">
        <w:rPr>
          <w:rFonts w:ascii="ALFABET98" w:hAnsi="ALFABET98"/>
          <w:color w:val="FF0000"/>
          <w:sz w:val="72"/>
          <w:szCs w:val="72"/>
        </w:rPr>
        <w:t>a</w:t>
      </w:r>
      <w:r w:rsidR="000A2974">
        <w:rPr>
          <w:rFonts w:ascii="ALFABET98" w:hAnsi="ALFABET98"/>
          <w:sz w:val="72"/>
          <w:szCs w:val="72"/>
        </w:rPr>
        <w:t xml:space="preserve">ki   </w:t>
      </w:r>
      <w:r w:rsidR="000A2974" w:rsidRPr="009E1FCF">
        <w:rPr>
          <w:rFonts w:ascii="ALFABET98" w:hAnsi="ALFABET98"/>
          <w:color w:val="FF0000"/>
          <w:sz w:val="72"/>
          <w:szCs w:val="72"/>
        </w:rPr>
        <w:t>a</w:t>
      </w:r>
      <w:r w:rsidR="000A2974">
        <w:rPr>
          <w:rFonts w:ascii="ALFABET98" w:hAnsi="ALFABET98"/>
          <w:sz w:val="72"/>
          <w:szCs w:val="72"/>
        </w:rPr>
        <w:t xml:space="preserve">ke  </w:t>
      </w:r>
      <w:r w:rsidR="000A2974" w:rsidRPr="009E1FCF">
        <w:rPr>
          <w:rFonts w:ascii="ALFABET98" w:hAnsi="ALFABET98"/>
          <w:color w:val="FF0000"/>
          <w:sz w:val="72"/>
          <w:szCs w:val="72"/>
        </w:rPr>
        <w:t>e</w:t>
      </w:r>
      <w:r w:rsidR="000A2974">
        <w:rPr>
          <w:rFonts w:ascii="ALFABET98" w:hAnsi="ALFABET98"/>
          <w:sz w:val="72"/>
          <w:szCs w:val="72"/>
        </w:rPr>
        <w:t xml:space="preserve">ke   </w:t>
      </w:r>
      <w:r w:rsidR="000A2974" w:rsidRPr="009E1FCF">
        <w:rPr>
          <w:rFonts w:ascii="ALFABET98" w:hAnsi="ALFABET98"/>
          <w:color w:val="FF0000"/>
          <w:sz w:val="72"/>
          <w:szCs w:val="72"/>
        </w:rPr>
        <w:t>a</w:t>
      </w:r>
      <w:r w:rsidR="000A2974">
        <w:rPr>
          <w:rFonts w:ascii="ALFABET98" w:hAnsi="ALFABET98"/>
          <w:sz w:val="72"/>
          <w:szCs w:val="72"/>
        </w:rPr>
        <w:t xml:space="preserve">ki    </w:t>
      </w:r>
      <w:r w:rsidR="000A2974" w:rsidRPr="009E1FCF">
        <w:rPr>
          <w:rFonts w:ascii="ALFABET98" w:hAnsi="ALFABET98"/>
          <w:color w:val="FF0000"/>
          <w:sz w:val="72"/>
          <w:szCs w:val="72"/>
        </w:rPr>
        <w:t>e</w:t>
      </w:r>
      <w:r w:rsidR="000A2974">
        <w:rPr>
          <w:rFonts w:ascii="ALFABET98" w:hAnsi="ALFABET98"/>
          <w:sz w:val="72"/>
          <w:szCs w:val="72"/>
        </w:rPr>
        <w:t xml:space="preserve">ki    </w:t>
      </w:r>
      <w:r w:rsidR="000A2974" w:rsidRPr="009E1FCF">
        <w:rPr>
          <w:rFonts w:ascii="ALFABET98" w:hAnsi="ALFABET98"/>
          <w:color w:val="FF0000"/>
          <w:sz w:val="72"/>
          <w:szCs w:val="72"/>
        </w:rPr>
        <w:t>i</w:t>
      </w:r>
      <w:r w:rsidR="000A2974">
        <w:rPr>
          <w:rFonts w:ascii="ALFABET98" w:hAnsi="ALFABET98"/>
          <w:sz w:val="72"/>
          <w:szCs w:val="72"/>
        </w:rPr>
        <w:t>ki</w:t>
      </w:r>
      <w:r w:rsidR="000A2974" w:rsidRPr="009E083E">
        <w:rPr>
          <w:rFonts w:ascii="ALFABET98" w:hAnsi="ALFABET98"/>
          <w:sz w:val="72"/>
          <w:szCs w:val="72"/>
        </w:rPr>
        <w:t xml:space="preserve">                                                                </w:t>
      </w:r>
    </w:p>
    <w:p w:rsidR="000A2974" w:rsidRDefault="00443F71" w:rsidP="000A2974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638" style="position:absolute;margin-left:-16.1pt;margin-top:9.4pt;width:521.25pt;height:36.85pt;z-index:-25151283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c4T/Fg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WXOE/xYEAADxDwAADgAAAAAAAAAAAAAAAAAuAgAAZHJzL2Uyb0RvYy54bWxQSwECLQAUAAYA&#10;CAAAACEAWCsPaOAAAAAKAQAADwAAAAAAAAAAAAAAAABwBgAAZHJzL2Rvd25yZXYueG1sUEsFBgAA&#10;AAAEAAQA8wAAAH0HAAAAAA==&#10;">
            <v:group id="Group 33" o:spid="_x0000_s464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MPsTTsQAAADdAAAA&#10;DwAAAAAAAAAAAAAAAACqAgAAZHJzL2Rvd25yZXYueG1sUEsFBgAAAAAEAAQA+gAAAJsDAAAAAA==&#10;">
              <v:rect id="Rectangle 34" o:spid="_x0000_s464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Wfdb8UA&#10;AADdAAAADwAAAGRycy9kb3ducmV2LnhtbESPQWvCQBSE7wX/w/IK3upGpaKpq9hai1c1Erw9sq/Z&#10;0OzbkF1N/PddodDjMDPfMMt1b2txo9ZXjhWMRwkI4sLpiksF2Wn3MgfhA7LG2jEpuJOH9WrwtMRU&#10;u44PdDuGUkQI+xQVmBCaVEpfGLLoR64hjt63ay2GKNtS6ha7CLe1nCTJTFqsOC4YbOjDUPFzvFoF&#10;0zL/NHm29Zkd57Ov8/383l12Sg2f+80biEB9+A//tfdaweJ1soDHm/gE5O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Z91vxQAAAN0AAAAPAAAAAAAAAAAAAAAAAJgCAABkcnMv&#10;ZG93bnJldi54bWxQSwUGAAAAAAQABAD1AAAAigMAAAAA&#10;" strokecolor="#2f5496 [2408]" strokeweight="1.5pt">
                <v:fill opacity="0"/>
              </v:rect>
              <v:rect id="Rectangle 35" o:spid="_x0000_s464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v4Wh8AA&#10;AADdAAAADwAAAGRycy9kb3ducmV2LnhtbERPPW/CMBDdkfgP1iF1AydAUEkxCIGgjJCW/RQfSUR8&#10;DrEL4d/joRLj0/terDpTizu1rrKsIB5FIIhzqysuFPz+7IafIJxH1lhbJgVPcrBa9nsLTLV98Inu&#10;mS9ECGGXooLS+yaV0uUlGXQj2xAH7mJbgz7AtpC6xUcIN7UcR9FMGqw4NJTY0Kak/Jr9GQXnZNvw&#10;tzR8jHfTeXK+7m+b2Cj1MejWXyA8df4t/ncftIJ5Mgn7w5vwBOTy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v4Wh8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464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qxJyscAAADdAAAADwAAAGRycy9kb3ducmV2LnhtbESPT2vCQBTE70K/w/IKvZmNFktN3Ugj&#10;CKbgQVuE3h7ZZ/40+zZmV43fvisUehxm5jfMYjmYVlyod7VlBZMoBkFcWF1zqeDrcz1+BeE8ssbW&#10;Mim4kYNl+jBaYKLtlXd02ftSBAi7BBVU3neJlK6oyKCLbEccvKPtDfog+1LqHq8Bblo5jeMXabDm&#10;sFBhR6uKip/92SjIbh+HrfX5aXP8bk55lk1zbIxST4/D+xsIT4P/D/+1N1rBfPY8gfub8ARk+gs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arEnKxwAAAN0AAAAPAAAAAAAA&#10;AAAAAAAAAKECAABkcnMvZG93bnJldi54bWxQSwUGAAAAAAQABAD5AAAAlQMAAAAA&#10;" strokecolor="#2f5496 [2408]" strokeweight="1.5pt"/>
            <v:shape id="AutoShape 37" o:spid="_x0000_s463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n7XvccAAADdAAAADwAAAGRycy9kb3ducmV2LnhtbESPT2vCQBTE70K/w/IKvemmKUqbupFG&#10;EIzQg7YUentkX/7Y7NuYXTV+e7cgeBxm5jfMfDGYVpyod41lBc+TCARxYXXDlYLvr9X4FYTzyBpb&#10;y6TgQg4W6cNojom2Z97SaecrESDsElRQe98lUrqiJoNuYjvi4JW2N+iD7CupezwHuGllHEUzabDh&#10;sFBjR8uair/d0SjILpufT+vzw7r83R/yLItz3Bulnh6Hj3cQngZ/D9/aa63gbfoSw/+b8ARkeg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qfte9xwAAAN0AAAAPAAAAAAAA&#10;AAAAAAAAAKECAABkcnMvZG93bnJldi54bWxQSwUGAAAAAAQABAD5AAAAlQMAAAAA&#10;" strokecolor="#2f5496 [2408]" strokeweight="1.5pt"/>
          </v:group>
        </w:pict>
      </w:r>
      <w:r w:rsidR="000A2974" w:rsidRPr="009E083E">
        <w:rPr>
          <w:rFonts w:ascii="ALFABET98" w:hAnsi="ALFABET98"/>
          <w:sz w:val="72"/>
          <w:szCs w:val="72"/>
        </w:rPr>
        <w:t xml:space="preserve">                                     </w:t>
      </w:r>
      <w:r w:rsidR="000A2974">
        <w:rPr>
          <w:rFonts w:ascii="ALFABET98" w:hAnsi="ALFABET98"/>
          <w:sz w:val="72"/>
          <w:szCs w:val="72"/>
        </w:rPr>
        <w:t xml:space="preserve">   </w:t>
      </w:r>
    </w:p>
    <w:p w:rsidR="000A2974" w:rsidRPr="009E083E" w:rsidRDefault="000A2974" w:rsidP="000A2974">
      <w:pPr>
        <w:spacing w:line="240" w:lineRule="auto"/>
        <w:rPr>
          <w:rFonts w:ascii="ALFABET98" w:hAnsi="ALFABET98"/>
          <w:sz w:val="36"/>
          <w:szCs w:val="36"/>
        </w:rPr>
      </w:pPr>
      <w:r w:rsidRPr="009E083E">
        <w:rPr>
          <w:rFonts w:ascii="ALFABET98" w:hAnsi="ALFABET98"/>
          <w:sz w:val="72"/>
          <w:szCs w:val="72"/>
        </w:rPr>
        <w:t xml:space="preserve"> </w:t>
      </w:r>
      <w:r w:rsidRPr="009E083E">
        <w:rPr>
          <w:rFonts w:ascii="ALFABET98" w:hAnsi="ALFABET98"/>
          <w:sz w:val="36"/>
          <w:szCs w:val="36"/>
        </w:rPr>
        <w:t xml:space="preserve">   </w:t>
      </w:r>
      <w:r w:rsidR="00437EB7">
        <w:rPr>
          <w:rFonts w:ascii="ALFABET98" w:hAnsi="ALFABET98"/>
          <w:sz w:val="36"/>
          <w:szCs w:val="36"/>
        </w:rPr>
        <w:t xml:space="preserve">                              </w:t>
      </w:r>
      <w:r>
        <w:rPr>
          <w:rFonts w:ascii="ALFABET98" w:hAnsi="ALFABET98"/>
          <w:sz w:val="36"/>
          <w:szCs w:val="36"/>
        </w:rPr>
        <w:t>9</w:t>
      </w:r>
    </w:p>
    <w:p w:rsidR="000A2974" w:rsidRPr="009E083E" w:rsidRDefault="000A2974" w:rsidP="000A2974">
      <w:pPr>
        <w:spacing w:line="240" w:lineRule="auto"/>
        <w:rPr>
          <w:rFonts w:ascii="ALFABET98" w:hAnsi="ALFABET98"/>
          <w:sz w:val="72"/>
          <w:szCs w:val="72"/>
        </w:rPr>
      </w:pPr>
      <w:r w:rsidRPr="009E083E">
        <w:rPr>
          <w:rFonts w:ascii="ALFABET98" w:hAnsi="ALFABET98"/>
          <w:sz w:val="36"/>
          <w:szCs w:val="36"/>
        </w:rPr>
        <w:t>Sayın velim, okuyalım, boşlukları  yazalım.</w:t>
      </w:r>
      <w:r w:rsidRPr="009E083E">
        <w:rPr>
          <w:rFonts w:ascii="ALFABET98" w:hAnsi="ALFABET98"/>
          <w:sz w:val="72"/>
          <w:szCs w:val="72"/>
        </w:rPr>
        <w:t xml:space="preserve">                                                        </w:t>
      </w:r>
    </w:p>
    <w:p w:rsidR="000A2974" w:rsidRPr="009E083E" w:rsidRDefault="00443F71" w:rsidP="000A2974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632" style="position:absolute;margin-left:-16.1pt;margin-top:9.4pt;width:521.25pt;height:36.85pt;z-index:-25165004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D/XszSFQQAAPEPAAAOAAAAAAAAAAAAAAAAAC4CAABkcnMvZTJvRG9jLnhtbFBLAQItABQABgAI&#10;AAAAIQBYKw9o4AAAAAoBAAAPAAAAAAAAAAAAAAAAAG8GAABkcnMvZG93bnJldi54bWxQSwUGAAAA&#10;AAQABADzAAAAfAcAAAAA&#10;">
            <v:group id="Group 33" o:spid="_x0000_s463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1TktzwwAAAN0AAAAP&#10;AAAAAAAAAAAAAAAAAKoCAABkcnMvZG93bnJldi54bWxQSwUGAAAAAAQABAD6AAAAmgMAAAAA&#10;">
              <v:rect id="Rectangle 34" o:spid="_x0000_s463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NKFUsUA&#10;AADdAAAADwAAAGRycy9kb3ducmV2LnhtbESPQWvCQBSE7wX/w/IEb3WjgmjqKtpq8VqNhN4e2dds&#10;aPZtyK4m/vuuUPA4zMw3zGrT21rcqPWVYwWTcQKCuHC64lJBdj68LkD4gKyxdkwK7uRhsx68rDDV&#10;ruMvup1CKSKEfYoKTAhNKqUvDFn0Y9cQR+/HtRZDlG0pdYtdhNtaTpNkLi1WHBcMNvRuqPg9Xa2C&#10;WZnvTZ59+MxO8vnn5X7Zdd8HpUbDfvsGIlAfnuH/9lErWCTTJTzexCcg1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0oVSxQAAAN0AAAAPAAAAAAAAAAAAAAAAAJgCAABkcnMv&#10;ZG93bnJldi54bWxQSwUGAAAAAAQABAD1AAAAigMAAAAA&#10;" strokecolor="#2f5496 [2408]" strokeweight="1.5pt">
                <v:fill opacity="0"/>
              </v:rect>
              <v:rect id="Rectangle 35" o:spid="_x0000_s463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tOur8A&#10;AADdAAAADwAAAGRycy9kb3ducmV2LnhtbERPy4rCMBTdC/5DuMLsNK0vtBpFFB2XPveX5toWm5va&#10;ZLT+vVkMuDyc93zZmFI8qXaFZQVxLwJBnFpdcKbgct52JyCcR9ZYWiYFb3KwXLRbc0y0ffGRnief&#10;iRDCLkEFufdVIqVLczLoerYiDtzN1gZ9gHUmdY2vEG5K2Y+isTRYcGjIsaJ1Tun99GcUXEebin+l&#10;4UO8HU5H1/vusY6NUj+dZjUD4anxX/G/e68VTKJB2B/ehCcgFx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bS066vwAAAN0AAAAPAAAAAAAAAAAAAAAAAJgCAABkcnMvZG93bnJl&#10;di54bWxQSwUGAAAAAAQABAD1AAAAhAMAAAAA&#10;" fillcolor="#deeaf6 [660]" strokecolor="#c00000" strokeweight="1pt">
                <v:stroke dashstyle="dash"/>
              </v:rect>
            </v:group>
            <v:shape id="AutoShape 36" o:spid="_x0000_s463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xkR98UAAADdAAAADwAAAGRycy9kb3ducmV2LnhtbESPQYvCMBSE78L+h/AWvNlUBZFqlO2C&#10;YAUPq7Kwt0fzbKvNS22i1n9vFgSPw8x8w8yXnanFjVpXWVYwjGIQxLnVFRcKDvvVYArCeWSNtWVS&#10;8CAHy8VHb46Jtnf+odvOFyJA2CWooPS+SaR0eUkGXWQb4uAdbWvQB9kWUrd4D3BTy1EcT6TBisNC&#10;iQ19l5Sfd1ejIH1sfrfWZ5f18e90ydJ0lOHJKNX/7L5mIDx1/h1+tddawTQeD+H/TXgCcvEE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xkR98UAAADdAAAADwAAAAAAAAAA&#10;AAAAAAChAgAAZHJzL2Rvd25yZXYueG1sUEsFBgAAAAAEAAQA+QAAAJMDAAAAAA==&#10;" strokecolor="#2f5496 [2408]" strokeweight="1.5pt"/>
            <v:shape id="AutoShape 37" o:spid="_x0000_s463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8uPgMYAAADdAAAADwAAAGRycy9kb3ducmV2LnhtbESPT4vCMBTE74LfITzBm6ZWWKRrlK2w&#10;YAUP/kHY26N5tnWbl9pktX77jSB4HGbmN8x82Zla3Kh1lWUFk3EEgji3uuJCwfHwPZqBcB5ZY22Z&#10;FDzIwXLR780x0fbOO7rtfSEChF2CCkrvm0RKl5dk0I1tQxy8s20N+iDbQuoW7wFuahlH0Yc0WHFY&#10;KLGhVUn57/7PKEgfm9PW+uy6Pv9crlmaxhlejFLDQff1CcJT59/hV3utFcyiaQzPN+EJyMU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/Lj4DGAAAA3QAAAA8AAAAAAAAA&#10;AAAAAAAAoQIAAGRycy9kb3ducmV2LnhtbFBLBQYAAAAABAAEAPkAAACUAwAAAAA=&#10;" strokecolor="#2f5496 [2408]" strokeweight="1.5pt"/>
          </v:group>
        </w:pict>
      </w:r>
      <w:r w:rsidR="000A2974">
        <w:rPr>
          <w:rFonts w:ascii="ALFABET98" w:hAnsi="ALFABET98"/>
          <w:sz w:val="72"/>
          <w:szCs w:val="72"/>
        </w:rPr>
        <w:t xml:space="preserve">lik     kil     </w:t>
      </w:r>
      <w:r w:rsidR="000A2974" w:rsidRPr="00CC6532">
        <w:rPr>
          <w:rFonts w:ascii="ALFABET98" w:hAnsi="ALFABET98"/>
          <w:color w:val="FF0000"/>
          <w:sz w:val="72"/>
          <w:szCs w:val="72"/>
        </w:rPr>
        <w:t>a</w:t>
      </w:r>
      <w:r w:rsidR="000A2974">
        <w:rPr>
          <w:rFonts w:ascii="ALFABET98" w:hAnsi="ALFABET98"/>
          <w:sz w:val="72"/>
          <w:szCs w:val="72"/>
        </w:rPr>
        <w:t>lik</w:t>
      </w:r>
      <w:r w:rsidR="000A2974" w:rsidRPr="009E083E">
        <w:rPr>
          <w:rFonts w:ascii="ALFABET98" w:hAnsi="ALFABET98"/>
          <w:sz w:val="72"/>
          <w:szCs w:val="72"/>
        </w:rPr>
        <w:t xml:space="preserve"> </w:t>
      </w:r>
      <w:r w:rsidR="000A2974">
        <w:rPr>
          <w:rFonts w:ascii="ALFABET98" w:hAnsi="ALFABET98"/>
          <w:sz w:val="72"/>
          <w:szCs w:val="72"/>
        </w:rPr>
        <w:t xml:space="preserve">    </w:t>
      </w:r>
      <w:r w:rsidR="000A2974" w:rsidRPr="00CC6532">
        <w:rPr>
          <w:rFonts w:ascii="ALFABET98" w:hAnsi="ALFABET98"/>
          <w:color w:val="FF0000"/>
          <w:sz w:val="72"/>
          <w:szCs w:val="72"/>
        </w:rPr>
        <w:t>e</w:t>
      </w:r>
      <w:r w:rsidR="000A2974">
        <w:rPr>
          <w:rFonts w:ascii="ALFABET98" w:hAnsi="ALFABET98"/>
          <w:sz w:val="72"/>
          <w:szCs w:val="72"/>
        </w:rPr>
        <w:t xml:space="preserve">lik     </w:t>
      </w:r>
      <w:r w:rsidR="000A2974" w:rsidRPr="00CC6532">
        <w:rPr>
          <w:rFonts w:ascii="ALFABET98" w:hAnsi="ALFABET98"/>
          <w:color w:val="FF0000"/>
          <w:sz w:val="72"/>
          <w:szCs w:val="72"/>
        </w:rPr>
        <w:t>a</w:t>
      </w:r>
      <w:r w:rsidR="000A2974">
        <w:rPr>
          <w:rFonts w:ascii="ALFABET98" w:hAnsi="ALFABET98"/>
          <w:sz w:val="72"/>
          <w:szCs w:val="72"/>
        </w:rPr>
        <w:t>kil</w:t>
      </w:r>
      <w:r w:rsidR="000A2974" w:rsidRPr="009E083E">
        <w:rPr>
          <w:rFonts w:ascii="ALFABET98" w:hAnsi="ALFABET98"/>
          <w:sz w:val="72"/>
          <w:szCs w:val="72"/>
        </w:rPr>
        <w:t xml:space="preserve">                                                             </w:t>
      </w:r>
    </w:p>
    <w:p w:rsidR="000A2974" w:rsidRPr="009E083E" w:rsidRDefault="00443F71" w:rsidP="000A2974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626" style="position:absolute;margin-left:-16.1pt;margin-top:9.4pt;width:521.25pt;height:36.85pt;z-index:-25164902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prOrDxYEAADxDwAADgAAAAAAAAAAAAAAAAAuAgAAZHJzL2Uyb0RvYy54bWxQSwECLQAUAAYA&#10;CAAAACEAWCsPaOAAAAAKAQAADwAAAAAAAAAAAAAAAABwBgAAZHJzL2Rvd25yZXYueG1sUEsFBgAA&#10;AAAEAAQA8wAAAH0HAAAAAA==&#10;">
            <v:group id="Group 33" o:spid="_x0000_s462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sdrXq8cAAADd&#10;AAAADwAAAAAAAAAAAAAAAACqAgAAZHJzL2Rvd25yZXYueG1sUEsFBgAAAAAEAAQA+gAAAJ4DAAAA&#10;AA==&#10;">
              <v:rect id="Rectangle 34" o:spid="_x0000_s463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EYZisUA&#10;AADdAAAADwAAAGRycy9kb3ducmV2LnhtbESPQWvCQBSE7wX/w/KE3upGpSLRVWytxWs1Erw9ss9s&#10;MPs2ZLcm/vuuUPA4zMw3zHLd21rcqPWVYwXjUQKCuHC64lJBdty9zUH4gKyxdkwK7uRhvRq8LDHV&#10;ruMfuh1CKSKEfYoKTAhNKqUvDFn0I9cQR+/iWoshyraUusUuwm0tJ0kykxYrjgsGG/o0VFwPv1bB&#10;tMy/TJ5tfWbH+ez7dD99dOedUq/DfrMAEagPz/B/e68VzJPpOzzexCcgV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oRhmKxQAAAN0AAAAPAAAAAAAAAAAAAAAAAJgCAABkcnMv&#10;ZG93bnJldi54bWxQSwUGAAAAAAQABAD1AAAAigMAAAAA&#10;" strokecolor="#2f5496 [2408]" strokeweight="1.5pt">
                <v:fill opacity="0"/>
              </v:rect>
              <v:rect id="Rectangle 35" o:spid="_x0000_s463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+5zVcMA&#10;AADdAAAADwAAAGRycy9kb3ducmV2LnhtbESPQYvCMBSE78L+h/AWvGnaVYtWoyyKrkfX1fujebbF&#10;5qU2Ueu/3wiCx2FmvmFmi9ZU4kaNKy0riPsRCOLM6pJzBYe/dW8MwnlkjZVlUvAgB4v5R2eGqbZ3&#10;/qXb3uciQNilqKDwvk6ldFlBBl3f1sTBO9nGoA+yyaVu8B7gppJfUZRIgyWHhQJrWhaUnfdXo+A4&#10;WtX8Iw3v4vVwMjqeN5dlbJTqfrbfUxCeWv8Ov9pbrWAcDRJ4vglPQM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+5zV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462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7wsGMcAAADdAAAADwAAAGRycy9kb3ducmV2LnhtbESPQWvCQBSE70L/w/IKvemmEVSia2gK&#10;ghF6qC0Fb4/sM4nNvo3ZbRL/fbcg9DjMzDfMJh1NI3rqXG1ZwfMsAkFcWF1zqeDzYzddgXAeWWNj&#10;mRTcyEG6fZhsMNF24Hfqj74UAcIuQQWV920ipSsqMuhmtiUO3tl2Bn2QXSl1h0OAm0bGUbSQBmsO&#10;CxW29FpR8X38MQqy2+Hrzfr8uj+fLtc8y+IcL0app8fxZQ3C0+j/w/f2XitYRfMl/L0JT0Buf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/vCwYxwAAAN0AAAAPAAAAAAAA&#10;AAAAAAAAAKECAABkcnMvZG93bnJldi54bWxQSwUGAAAAAAQABAD5AAAAlQMAAAAA&#10;" strokecolor="#2f5496 [2408]" strokeweight="1.5pt"/>
            <v:shape id="AutoShape 37" o:spid="_x0000_s462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iO4asMAAADdAAAADwAAAGRycy9kb3ducmV2LnhtbERPy2rCQBTdC/2H4Rbc6aQKRVLH0AiC&#10;EbrwQaG7S+aaRzN3kswY4987i0KXh/NeJ6NpxEC9qywreJtHIIhzqysuFFzOu9kKhPPIGhvLpOBB&#10;DpLNy2SNsbZ3PtJw8oUIIexiVFB638ZSurwkg25uW+LAXW1v0AfYF1L3eA/hppGLKHqXBisODSW2&#10;tC0p/z3djIL0cfj+sj7r9tefusvSdJFhbZSavo6fHyA8jf5f/OfeawWraBnmhjfhCcjNE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4juGrDAAAA3QAAAA8AAAAAAAAAAAAA&#10;AAAAoQIAAGRycy9kb3ducmV2LnhtbFBLBQYAAAAABAAEAPkAAACRAwAAAAA=&#10;" strokecolor="#2f5496 [2408]" strokeweight="1.5pt"/>
          </v:group>
        </w:pict>
      </w:r>
      <w:r w:rsidR="000A2974" w:rsidRPr="009E083E">
        <w:rPr>
          <w:rFonts w:ascii="ALFABET98" w:hAnsi="ALFABET98"/>
          <w:sz w:val="72"/>
          <w:szCs w:val="72"/>
        </w:rPr>
        <w:t xml:space="preserve">                                        </w:t>
      </w:r>
      <w:r w:rsidR="000A2974" w:rsidRPr="009E083E">
        <w:rPr>
          <w:rFonts w:ascii="ALFABET98" w:hAnsi="ALFABET98"/>
          <w:color w:val="A6A6A6" w:themeColor="background1" w:themeShade="A6"/>
          <w:sz w:val="72"/>
          <w:szCs w:val="72"/>
        </w:rPr>
        <w:t xml:space="preserve">      </w:t>
      </w:r>
    </w:p>
    <w:p w:rsidR="000A2974" w:rsidRPr="009E083E" w:rsidRDefault="00443F71" w:rsidP="000A2974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lastRenderedPageBreak/>
        <w:pict>
          <v:group id="_x0000_s4620" style="position:absolute;margin-left:-16.1pt;margin-top:9.4pt;width:521.25pt;height:36.85pt;z-index:-25165209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">
            <v:group id="Group 33" o:spid="_x0000_s462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W56LVwwAAAN0AAAAP&#10;AAAAAAAAAAAAAAAAAKoCAABkcnMvZG93bnJldi54bWxQSwUGAAAAAAQABAD6AAAAmgMAAAAA&#10;">
              <v:rect id="Rectangle 34" o:spid="_x0000_s462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3ts9MUA&#10;AADdAAAADwAAAGRycy9kb3ducmV2LnhtbESPQWvCQBSE7wX/w/KE3uomtYikrqJVi9dqJPT2yL5m&#10;Q7NvQ3Y18d93hYLHYWa+YRarwTbiSp2vHStIJwkI4tLpmisF+Wn/MgfhA7LGxjEpuJGH1XL0tMBM&#10;u56/6HoMlYgQ9hkqMCG0mZS+NGTRT1xLHL0f11kMUXaV1B32EW4b+ZokM2mx5rhgsKUPQ+Xv8WIV&#10;TKtiZ4p863ObFrPP8+286b/3Sj2Ph/U7iEBDeIT/2wetYJ68pXB/E5+AX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e2z0xQAAAN0AAAAPAAAAAAAAAAAAAAAAAJgCAABkcnMv&#10;ZG93bnJldi54bWxQSwUGAAAAAAQABAD1AAAAigMAAAAA&#10;" strokecolor="#2f5496 [2408]" strokeweight="1.5pt">
                <v:fill opacity="0"/>
              </v:rect>
              <v:rect id="Rectangle 35" o:spid="_x0000_s462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MGK8IA&#10;AADdAAAADwAAAGRycy9kb3ducmV2LnhtbESPS6vCMBSE98L9D+FccKdpRUV7jSKKj6XP/aE5ty02&#10;J7WJWv+9EQSXw8x8w0xmjSnFnWpXWFYQdyMQxKnVBWcKTsdVZwTCeWSNpWVS8CQHs+lPa4KJtg/e&#10;0/3gMxEg7BJUkHtfJVK6NCeDrmsr4uD929qgD7LOpK7xEeCmlL0oGkqDBYeFHCta5JReDjej4DxY&#10;VryRhnfxqj8enC/r6yI2SrV/m/kfCE+N/4Y/7a1WMIr6PXi/CU9ATl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c0wYr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462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IFZZscAAADdAAAADwAAAGRycy9kb3ducmV2LnhtbESPQWvCQBSE70L/w/IKvemmUUSia2gK&#10;ghF6qC0Fb4/sM4nNvo3ZbRL/fbcg9DjMzDfMJh1NI3rqXG1ZwfMsAkFcWF1zqeDzYzddgXAeWWNj&#10;mRTcyEG6fZhsMNF24Hfqj74UAcIuQQWV920ipSsqMuhmtiUO3tl2Bn2QXSl1h0OAm0bGUbSUBmsO&#10;CxW29FpR8X38MQqy2+Hrzfr8uj+fLtc8y+IcL0app8fxZQ3C0+j/w/f2XitYRYs5/L0JT0Buf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YgVlmxwAAAN0AAAAPAAAAAAAA&#10;AAAAAAAAAKECAABkcnMvZG93bnJldi54bWxQSwUGAAAAAAQABAD5AAAAlQMAAAAA&#10;" strokecolor="#2f5496 [2408]" strokeweight="1.5pt"/>
            <v:shape id="AutoShape 37" o:spid="_x0000_s462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2jBEscAAADdAAAADwAAAGRycy9kb3ducmV2LnhtbESPT2vCQBTE74V+h+UVeqsbRYrErGIE&#10;wRR60BbB2yP78kezb2N2a5Jv3xUKPQ4z8xsmWQ+mEXfqXG1ZwXQSgSDOra65VPD9tXtbgHAeWWNj&#10;mRSM5GC9en5KMNa25wPdj74UAcIuRgWV920spcsrMugmtiUOXmE7gz7IrpS6wz7ATSNnUfQuDdYc&#10;FipsaVtRfj3+GAXp+HH6tD677Yvz5Zal6SzDi1Hq9WXYLEF4Gvx/+K+91woW0XwOjzfhCcjVL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XaMESxwAAAN0AAAAPAAAAAAAA&#10;AAAAAAAAAKECAABkcnMvZG93bnJldi54bWxQSwUGAAAAAAQABAD5AAAAlQMAAAAA&#10;" strokecolor="#2f5496 [2408]" strokeweight="1.5pt"/>
          </v:group>
        </w:pict>
      </w:r>
      <w:r w:rsidR="000A2974" w:rsidRPr="006F632F">
        <w:rPr>
          <w:rFonts w:ascii="ALFABET98" w:hAnsi="ALFABET98"/>
          <w:color w:val="FF0000"/>
          <w:sz w:val="72"/>
          <w:szCs w:val="72"/>
        </w:rPr>
        <w:t>i</w:t>
      </w:r>
      <w:r w:rsidR="000A2974">
        <w:rPr>
          <w:rFonts w:ascii="ALFABET98" w:hAnsi="ALFABET98"/>
          <w:sz w:val="72"/>
          <w:szCs w:val="72"/>
        </w:rPr>
        <w:t xml:space="preserve">lik    </w:t>
      </w:r>
      <w:r w:rsidR="000A2974" w:rsidRPr="006F632F">
        <w:rPr>
          <w:rFonts w:ascii="ALFABET98" w:hAnsi="ALFABET98"/>
          <w:color w:val="FF0000"/>
          <w:sz w:val="72"/>
          <w:szCs w:val="72"/>
        </w:rPr>
        <w:t>i</w:t>
      </w:r>
      <w:r w:rsidR="000A2974">
        <w:rPr>
          <w:rFonts w:ascii="ALFABET98" w:hAnsi="ALFABET98"/>
          <w:sz w:val="72"/>
          <w:szCs w:val="72"/>
        </w:rPr>
        <w:t xml:space="preserve">lak    </w:t>
      </w:r>
      <w:r w:rsidR="000A2974" w:rsidRPr="006F632F">
        <w:rPr>
          <w:rFonts w:ascii="ALFABET98" w:hAnsi="ALFABET98"/>
          <w:color w:val="FF0000"/>
          <w:sz w:val="72"/>
          <w:szCs w:val="72"/>
        </w:rPr>
        <w:t>i</w:t>
      </w:r>
      <w:r w:rsidR="000A2974">
        <w:rPr>
          <w:rFonts w:ascii="ALFABET98" w:hAnsi="ALFABET98"/>
          <w:sz w:val="72"/>
          <w:szCs w:val="72"/>
        </w:rPr>
        <w:t xml:space="preserve">kal     </w:t>
      </w:r>
      <w:r w:rsidR="000A2974" w:rsidRPr="006F632F">
        <w:rPr>
          <w:rFonts w:ascii="ALFABET98" w:hAnsi="ALFABET98"/>
          <w:color w:val="FF0000"/>
          <w:sz w:val="72"/>
          <w:szCs w:val="72"/>
        </w:rPr>
        <w:t>i</w:t>
      </w:r>
      <w:r w:rsidR="000A2974">
        <w:rPr>
          <w:rFonts w:ascii="ALFABET98" w:hAnsi="ALFABET98"/>
          <w:sz w:val="72"/>
          <w:szCs w:val="72"/>
        </w:rPr>
        <w:t xml:space="preserve">kel     </w:t>
      </w:r>
      <w:r w:rsidR="000A2974" w:rsidRPr="006F632F">
        <w:rPr>
          <w:rFonts w:ascii="ALFABET98" w:hAnsi="ALFABET98"/>
          <w:color w:val="FF0000"/>
          <w:sz w:val="72"/>
          <w:szCs w:val="72"/>
        </w:rPr>
        <w:t>e</w:t>
      </w:r>
      <w:r w:rsidR="000A2974">
        <w:rPr>
          <w:rFonts w:ascii="ALFABET98" w:hAnsi="ALFABET98"/>
          <w:sz w:val="72"/>
          <w:szCs w:val="72"/>
        </w:rPr>
        <w:t xml:space="preserve">lik   </w:t>
      </w:r>
      <w:r w:rsidR="000A2974" w:rsidRPr="009E083E">
        <w:rPr>
          <w:rFonts w:ascii="ALFABET98" w:hAnsi="ALFABET98"/>
          <w:sz w:val="72"/>
          <w:szCs w:val="72"/>
        </w:rPr>
        <w:t xml:space="preserve">                                                               </w:t>
      </w:r>
    </w:p>
    <w:p w:rsidR="000A2974" w:rsidRDefault="00443F71" w:rsidP="000A2974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614" style="position:absolute;margin-left:-16.1pt;margin-top:9.4pt;width:521.25pt;height:36.85pt;z-index:-25165107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BOMYFgXBAAA8Q8AAA4AAAAAAAAAAAAAAAAALgIAAGRycy9lMm9Eb2MueG1sUEsBAi0AFAAG&#10;AAgAAAAhAFgrD2jgAAAACgEAAA8AAAAAAAAAAAAAAAAAcQYAAGRycy9kb3ducmV2LnhtbFBLBQYA&#10;AAAABAAEAPMAAAB+BwAAAAA=&#10;">
            <v:group id="Group 33" o:spid="_x0000_s461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2Qp86xgAAAN0A&#10;AAAPAAAAAAAAAAAAAAAAAKoCAABkcnMvZG93bnJldi54bWxQSwUGAAAAAAQABAD6AAAAnQMAAAAA&#10;">
              <v:rect id="Rectangle 34" o:spid="_x0000_s461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95RG8UA&#10;AADdAAAADwAAAGRycy9kb3ducmV2LnhtbESPQWvCQBSE7wX/w/KE3nRjLSqpq2itxasaCb09sq/Z&#10;0OzbkN2a+O+7gtDjMDPfMMt1b2txpdZXjhVMxgkI4sLpiksF2Xk/WoDwAVlj7ZgU3MjDejV4WmKq&#10;XcdHup5CKSKEfYoKTAhNKqUvDFn0Y9cQR+/btRZDlG0pdYtdhNtaviTJTFqsOC4YbOjdUPFz+rUK&#10;pmX+YfJs5zM7yWefl9tl233tlXoe9ps3EIH68B9+tA9awSJ5ncP9TXwCcvU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v3lEbxQAAAN0AAAAPAAAAAAAAAAAAAAAAAJgCAABkcnMv&#10;ZG93bnJldi54bWxQSwUGAAAAAAQABAD1AAAAigMAAAAA&#10;" strokecolor="#2f5496 [2408]" strokeweight="1.5pt">
                <v:fill opacity="0"/>
              </v:rect>
              <v:rect id="Rectangle 35" o:spid="_x0000_s461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TsxwcEA&#10;AADdAAAADwAAAGRycy9kb3ducmV2LnhtbERPyW6DMBC9V+o/WBOpt8ZQJVVKY1BFlKbHZruP8AQQ&#10;eEyxA+Tv60OkHJ/evs4m04qBeldbVhDPIxDEhdU1lwpOx+3rCoTzyBpby6TgRg6y9PlpjYm2I+9p&#10;OPhShBB2CSqovO8SKV1RkUE3tx1x4C62N+gD7EupexxDuGnlWxS9S4M1h4YKO8orKprD1Sg4Lzcd&#10;76Th33i7+Fiem++/PDZKvcymr08Qnib/EN/dP1rBKlqEueFNeAIy/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07McH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461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WlujMUAAADdAAAADwAAAGRycy9kb3ducmV2LnhtbESPQYvCMBSE78L+h/AWvGmqiLjVKHZh&#10;wQp7UBfB26N5ttXmpTZR6783C4LHYWa+YWaL1lTiRo0rLSsY9CMQxJnVJecK/nY/vQkI55E1VpZJ&#10;wYMcLOYfnRnG2t55Q7etz0WAsItRQeF9HUvpsoIMur6tiYN3tI1BH2STS93gPcBNJYdRNJYGSw4L&#10;Bdb0XVB23l6NguSx3v9an15Wx8PpkibJMMWTUar72S6nIDy1/h1+tVdawSQafcH/m/AE5PwJ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+WlujMUAAADdAAAADwAAAAAAAAAA&#10;AAAAAAChAgAAZHJzL2Rvd25yZXYueG1sUEsFBgAAAAAEAAQA+QAAAJMDAAAAAA==&#10;" strokecolor="#2f5496 [2408]" strokeweight="1.5pt"/>
            <v:shape id="AutoShape 37" o:spid="_x0000_s461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YpRzMMAAADdAAAADwAAAGRycy9kb3ducmV2LnhtbERPy2rCQBTdC/2H4Rbc6aSCRVLH0AiC&#10;EbrwQaG7S+aaRzN3kswY4987i0KXh/NeJ6NpxEC9qywreJtHIIhzqysuFFzOu9kKhPPIGhvLpOBB&#10;DpLNy2SNsbZ3PtJw8oUIIexiVFB638ZSurwkg25uW+LAXW1v0AfYF1L3eA/hppGLKHqXBisODSW2&#10;tC0p/z3djIL0cfj+sj7r9tefusvSdJFhbZSavo6fHyA8jf5f/OfeawWraBn2hzfhCcjNE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2KUczDAAAA3QAAAA8AAAAAAAAAAAAA&#10;AAAAoQIAAGRycy9kb3ducmV2LnhtbFBLBQYAAAAABAAEAPkAAACRAwAAAAA=&#10;" strokecolor="#2f5496 [2408]" strokeweight="1.5pt"/>
          </v:group>
        </w:pict>
      </w:r>
      <w:r w:rsidR="000A2974" w:rsidRPr="009E083E">
        <w:rPr>
          <w:rFonts w:ascii="ALFABET98" w:hAnsi="ALFABET98"/>
          <w:sz w:val="72"/>
          <w:szCs w:val="72"/>
        </w:rPr>
        <w:t xml:space="preserve">                                     </w:t>
      </w:r>
      <w:r w:rsidR="000A2974">
        <w:rPr>
          <w:rFonts w:ascii="ALFABET98" w:hAnsi="ALFABET98"/>
          <w:sz w:val="72"/>
          <w:szCs w:val="72"/>
        </w:rPr>
        <w:t xml:space="preserve">   </w:t>
      </w:r>
    </w:p>
    <w:p w:rsidR="000A2974" w:rsidRPr="009E083E" w:rsidRDefault="00443F71" w:rsidP="000A2974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608" style="position:absolute;margin-left:-16.1pt;margin-top:9.4pt;width:521.25pt;height:36.85pt;z-index:-25152819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BdC4FQ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AJBdC4FQQAAPEPAAAOAAAAAAAAAAAAAAAAAC4CAABkcnMvZTJvRG9jLnhtbFBLAQItABQABgAI&#10;AAAAIQBYKw9o4AAAAAoBAAAPAAAAAAAAAAAAAAAAAG8GAABkcnMvZG93bnJldi54bWxQSwUGAAAA&#10;AAQABADzAAAAfAcAAAAA&#10;">
            <v:group id="Group 33" o:spid="_x0000_s461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NwbC8QAAADdAAAA&#10;DwAAAAAAAAAAAAAAAACqAgAAZHJzL2Rvd25yZXYueG1sUEsFBgAAAAAEAAQA+gAAAJsDAAAAAA==&#10;">
              <v:rect id="Rectangle 34" o:spid="_x0000_s461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DVKsUA&#10;AADdAAAADwAAAGRycy9kb3ducmV2LnhtbESPQWvCQBSE7wX/w/KE3uomCqLRVWytpVdtJPT2yD6z&#10;wezbkN2a+O+7hYLHYWa+YdbbwTbiRp2vHStIJwkI4tLpmisF+dfhZQHCB2SNjWNScCcP283oaY2Z&#10;dj0f6XYKlYgQ9hkqMCG0mZS+NGTRT1xLHL2L6yyGKLtK6g77CLeNnCbJXFqsOS4YbOnNUHk9/VgF&#10;s6p4N0W+97lNi/nH+X5+7b8PSj2Ph90KRKAhPML/7U+tYDlLl/D3Jj4Bufk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QNUqxQAAAN0AAAAPAAAAAAAAAAAAAAAAAJgCAABkcnMv&#10;ZG93bnJldi54bWxQSwUGAAAAAAQABAD1AAAAigMAAAAA&#10;" strokecolor="#2f5496 [2408]" strokeweight="1.5pt">
                <v:fill opacity="0"/>
              </v:rect>
              <v:rect id="Rectangle 35" o:spid="_x0000_s461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xCosEA&#10;AADdAAAADwAAAGRycy9kb3ducmV2LnhtbERPyW7CMBC9I/EP1iD1Bk5oQRBiEKKicGxZ7qN4SKLE&#10;4xC7EP4eH5A4Pr09XXWmFjdqXWlZQTyKQBBnVpecKzgdt8MZCOeRNdaWScGDHKyW/V6KibZ3/qPb&#10;wecihLBLUEHhfZNI6bKCDLqRbYgDd7GtQR9gm0vd4j2Em1qOo2gqDZYcGgpsaFNQVh3+jYLz5Lvh&#10;nTT8G2+/5pNz9XPdxEapj0G3XoDw1Pm3+OXeawXzz3HYH96EJyCXT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1sQqL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461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T4d78cAAADdAAAADwAAAGRycy9kb3ducmV2LnhtbESPT2vCQBTE7wW/w/KE3pqNEUpN3YgR&#10;BFPoQSuF3h7ZZ/40+zZmtxq/fVco9DjMzG+Y5Wo0nbjQ4BrLCmZRDIK4tLrhSsHxY/v0AsJ5ZI2d&#10;ZVJwIwerbPKwxFTbK+/pcvCVCBB2KSqove9TKV1Zk0EX2Z44eCc7GPRBDpXUA14D3HQyieNnabDh&#10;sFBjT5uayu/Dj1GQ394+360vzrvTV3su8jwpsDVKPU7H9SsIT6P/D/+1d1rBYp7M4P4mPAGZ/Q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pPh3vxwAAAN0AAAAPAAAAAAAA&#10;AAAAAAAAAKECAABkcnMvZG93bnJldi54bWxQSwUGAAAAAAQABAD5AAAAlQMAAAAA&#10;" strokecolor="#2f5496 [2408]" strokeweight="1.5pt"/>
            <v:shape id="AutoShape 37" o:spid="_x0000_s460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eyDmMYAAADdAAAADwAAAGRycy9kb3ducmV2LnhtbESPQWvCQBSE70L/w/IKvZlNI4iNrmIK&#10;ghE81JaCt0f2mUSzb2N2q/HfuwXB4zAz3zCzRW8acaHO1ZYVvEcxCOLC6ppLBT/fq+EEhPPIGhvL&#10;pOBGDhbzl8EMU22v/EWXnS9FgLBLUUHlfZtK6YqKDLrItsTBO9jOoA+yK6Xu8BrgppFJHI+lwZrD&#10;QoUtfVZUnHZ/RkF22/xurc/P68P+eM6zLMnxaJR6e+2XUxCeev8MP9prreBjlCTw/yY8ATm/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nsg5jGAAAA3QAAAA8AAAAAAAAA&#10;AAAAAAAAoQIAAGRycy9kb3ducmV2LnhtbFBLBQYAAAAABAAEAPkAAACUAwAAAAA=&#10;" strokecolor="#2f5496 [2408]" strokeweight="1.5pt"/>
          </v:group>
        </w:pict>
      </w:r>
      <w:r w:rsidR="000A2974">
        <w:rPr>
          <w:rFonts w:ascii="ALFABET98" w:hAnsi="ALFABET98"/>
          <w:sz w:val="72"/>
          <w:szCs w:val="72"/>
        </w:rPr>
        <w:t xml:space="preserve">lik     kil     </w:t>
      </w:r>
      <w:r w:rsidR="000A2974" w:rsidRPr="00CC6532">
        <w:rPr>
          <w:rFonts w:ascii="ALFABET98" w:hAnsi="ALFABET98"/>
          <w:color w:val="FF0000"/>
          <w:sz w:val="72"/>
          <w:szCs w:val="72"/>
        </w:rPr>
        <w:t>a</w:t>
      </w:r>
      <w:r w:rsidR="000A2974">
        <w:rPr>
          <w:rFonts w:ascii="ALFABET98" w:hAnsi="ALFABET98"/>
          <w:sz w:val="72"/>
          <w:szCs w:val="72"/>
        </w:rPr>
        <w:t>lik</w:t>
      </w:r>
      <w:r w:rsidR="000A2974" w:rsidRPr="009E083E">
        <w:rPr>
          <w:rFonts w:ascii="ALFABET98" w:hAnsi="ALFABET98"/>
          <w:sz w:val="72"/>
          <w:szCs w:val="72"/>
        </w:rPr>
        <w:t xml:space="preserve"> </w:t>
      </w:r>
      <w:r w:rsidR="000A2974">
        <w:rPr>
          <w:rFonts w:ascii="ALFABET98" w:hAnsi="ALFABET98"/>
          <w:sz w:val="72"/>
          <w:szCs w:val="72"/>
        </w:rPr>
        <w:t xml:space="preserve">    </w:t>
      </w:r>
      <w:r w:rsidR="000A2974" w:rsidRPr="00CC6532">
        <w:rPr>
          <w:rFonts w:ascii="ALFABET98" w:hAnsi="ALFABET98"/>
          <w:color w:val="FF0000"/>
          <w:sz w:val="72"/>
          <w:szCs w:val="72"/>
        </w:rPr>
        <w:t>e</w:t>
      </w:r>
      <w:r w:rsidR="000A2974">
        <w:rPr>
          <w:rFonts w:ascii="ALFABET98" w:hAnsi="ALFABET98"/>
          <w:sz w:val="72"/>
          <w:szCs w:val="72"/>
        </w:rPr>
        <w:t xml:space="preserve">lik     </w:t>
      </w:r>
      <w:r w:rsidR="000A2974" w:rsidRPr="00CC6532">
        <w:rPr>
          <w:rFonts w:ascii="ALFABET98" w:hAnsi="ALFABET98"/>
          <w:color w:val="FF0000"/>
          <w:sz w:val="72"/>
          <w:szCs w:val="72"/>
        </w:rPr>
        <w:t>a</w:t>
      </w:r>
      <w:r w:rsidR="000A2974">
        <w:rPr>
          <w:rFonts w:ascii="ALFABET98" w:hAnsi="ALFABET98"/>
          <w:sz w:val="72"/>
          <w:szCs w:val="72"/>
        </w:rPr>
        <w:t>kil</w:t>
      </w:r>
      <w:r w:rsidR="000A2974" w:rsidRPr="009E083E">
        <w:rPr>
          <w:rFonts w:ascii="ALFABET98" w:hAnsi="ALFABET98"/>
          <w:sz w:val="72"/>
          <w:szCs w:val="72"/>
        </w:rPr>
        <w:t xml:space="preserve">                                                             </w:t>
      </w:r>
    </w:p>
    <w:p w:rsidR="000A2974" w:rsidRPr="009E083E" w:rsidRDefault="00443F71" w:rsidP="000A2974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602" style="position:absolute;margin-left:-16.1pt;margin-top:9.4pt;width:521.25pt;height:36.85pt;z-index:-25152716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">
            <v:group id="Group 33" o:spid="_x0000_s460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B/3bs8cAAADd&#10;AAAADwAAAAAAAAAAAAAAAACqAgAAZHJzL2Rvd25yZXYueG1sUEsFBgAAAAAEAAQA+gAAAJ4DAAAA&#10;AA==&#10;">
              <v:rect id="Rectangle 34" o:spid="_x0000_s460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mEVksUA&#10;AADdAAAADwAAAGRycy9kb3ducmV2LnhtbESPQWvCQBSE7wX/w/IEb3WjotTUVbTV4rUaCb09sq/Z&#10;0OzbkF1N/PddodDjMDPfMKtNb2txo9ZXjhVMxgkI4sLpiksF2fnw/ALCB2SNtWNScCcPm/XgaYWp&#10;dh1/0u0UShEh7FNUYEJoUil9YciiH7uGOHrfrrUYomxLqVvsItzWcpokC2mx4rhgsKE3Q8XP6WoV&#10;zMp8b/Ls3Wd2ki8+LvfLrvs6KDUa9ttXEIH68B/+ax+1guVsOofHm/gE5P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YRWSxQAAAN0AAAAPAAAAAAAAAAAAAAAAAJgCAABkcnMv&#10;ZG93bnJldi54bWxQSwUGAAAAAAQABAD1AAAAigMAAAAA&#10;" strokecolor="#2f5496 [2408]" strokeweight="1.5pt">
                <v:fill opacity="0"/>
              </v:rect>
              <v:rect id="Rectangle 35" o:spid="_x0000_s460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cl/TcUA&#10;AADdAAAADwAAAGRycy9kb3ducmV2LnhtbESPQWvCQBSE7wX/w/KE3ppNrIYa3QRRbHtsU70/ss8k&#10;mH0bs1uN/75bKPQ4zMw3zLoYTSeuNLjWsoIkikEQV1a3XCs4fO2fXkA4j6yxs0wK7uSgyCcPa8y0&#10;vfEnXUtfiwBhl6GCxvs+k9JVDRl0ke2Jg3eyg0Ef5FBLPeAtwE0nZ3GcSoMth4UGe9o2VJ3Lb6Pg&#10;uNj1/CYNfyT7+XJxPL9etolR6nE6blYgPI3+P/zXftcKls+zFH7fhCcg8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yX9N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460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ZsgAMcAAADdAAAADwAAAGRycy9kb3ducmV2LnhtbESPT2vCQBTE70K/w/IKvemmKWibupFG&#10;EIzQg7YUentkX/7Y7NuYXTV+e7cgeBxm5jfMfDGYVpyod41lBc+TCARxYXXDlYLvr9X4FYTzyBpb&#10;y6TgQg4W6cNojom2Z97SaecrESDsElRQe98lUrqiJoNuYjvi4JW2N+iD7CupezwHuGllHEVTabDh&#10;sFBjR8uair/d0SjILpufT+vzw7r83R/yLItz3Bulnh6Hj3cQngZ/D9/aa63g7SWewf+b8ARkeg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JmyAAxwAAAN0AAAAPAAAAAAAA&#10;AAAAAAAAAKECAABkcnMvZG93bnJldi54bWxQSwUGAAAAAAQABAD5AAAAlQMAAAAA&#10;" strokecolor="#2f5496 [2408]" strokeweight="1.5pt"/>
            <v:shape id="AutoShape 37" o:spid="_x0000_s460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AS0csMAAADdAAAADwAAAGRycy9kb3ducmV2LnhtbERPTYvCMBC9C/sfwix409QK4laj2IUF&#10;K+xBXQRvQzO21WZSm6j135vDgsfH+54vO1OLO7WusqxgNIxAEOdWV1wo+Nv/DKYgnEfWWFsmBU9y&#10;sFx89OaYaPvgLd13vhAhhF2CCkrvm0RKl5dk0A1tQxy4k20N+gDbQuoWHyHc1DKOook0WHFoKLGh&#10;75Lyy+5mFKTPzeHX+uy6Ph3P1yxN4wzPRqn+Z7eagfDU+bf4373WCr7GcZgb3oQnIBc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gEtHLDAAAA3QAAAA8AAAAAAAAAAAAA&#10;AAAAoQIAAGRycy9kb3ducmV2LnhtbFBLBQYAAAAABAAEAPkAAACRAwAAAAA=&#10;" strokecolor="#2f5496 [2408]" strokeweight="1.5pt"/>
          </v:group>
        </w:pict>
      </w:r>
      <w:r w:rsidR="000A2974" w:rsidRPr="009E083E">
        <w:rPr>
          <w:rFonts w:ascii="ALFABET98" w:hAnsi="ALFABET98"/>
          <w:sz w:val="72"/>
          <w:szCs w:val="72"/>
        </w:rPr>
        <w:t xml:space="preserve">                                        </w:t>
      </w:r>
      <w:r w:rsidR="000A2974" w:rsidRPr="009E083E">
        <w:rPr>
          <w:rFonts w:ascii="ALFABET98" w:hAnsi="ALFABET98"/>
          <w:color w:val="A6A6A6" w:themeColor="background1" w:themeShade="A6"/>
          <w:sz w:val="72"/>
          <w:szCs w:val="72"/>
        </w:rPr>
        <w:t xml:space="preserve">      </w:t>
      </w:r>
    </w:p>
    <w:p w:rsidR="000A2974" w:rsidRPr="009E083E" w:rsidRDefault="00443F71" w:rsidP="000A2974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596" style="position:absolute;margin-left:-16.1pt;margin-top:9.4pt;width:521.25pt;height:36.85pt;z-index:-25153024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CH&#10;zXnfEgQAAPEPAAAOAAAAAAAAAAAAAAAAAC4CAABkcnMvZTJvRG9jLnhtbFBLAQItABQABgAIAAAA&#10;IQBYKw9o4AAAAAoBAAAPAAAAAAAAAAAAAAAAAGwGAABkcnMvZG93bnJldi54bWxQSwUGAAAAAAQA&#10;BADzAAAAeQcAAAAA&#10;">
            <v:group id="Group 33" o:spid="_x0000_s459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/R9LbcQAAADdAAAA&#10;DwAAAAAAAAAAAAAAAACqAgAAZHJzL2Rvd25yZXYueG1sUEsFBgAAAAAEAAQA+gAAAJsDAAAAAA==&#10;">
              <v:rect id="Rectangle 34" o:spid="_x0000_s460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IOFTMUA&#10;AADdAAAADwAAAGRycy9kb3ducmV2LnhtbESPQWvCQBSE74X+h+UVequbGJA2ukpbtfRajYTeHtln&#10;NjT7NmRXE/99VxA8DjPzDbNYjbYVZ+p941hBOklAEFdON1wrKPbbl1cQPiBrbB2Tggt5WC0fHxaY&#10;azfwD513oRYRwj5HBSaELpfSV4Ys+onriKN3dL3FEGVfS93jEOG2ldMkmUmLDccFgx19Gqr+dier&#10;IKvLjSmLtS9sWs6+DpfDx/C7Ver5aXyfgwg0hnv41v7WCt6yLIXrm/gE5PI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g4VMxQAAAN0AAAAPAAAAAAAAAAAAAAAAAJgCAABkcnMv&#10;ZG93bnJldi54bWxQSwUGAAAAAAQABAD1AAAAigMAAAAA&#10;" strokecolor="#2f5496 [2408]" strokeweight="1.5pt">
                <v:fill opacity="0"/>
              </v:rect>
              <v:rect id="Rectangle 35" o:spid="_x0000_s460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vvk8QA&#10;AADdAAAADwAAAGRycy9kb3ducmV2LnhtbESPQWvCQBSE7wX/w/IEb80mWqVJXUWUaI+t1vsj+5oE&#10;s29jdo3pv3cLhR6HmfmGWa4H04ieOldbVpBEMQjiwuqaSwVfp/z5FYTzyBoby6TghxysV6OnJWba&#10;3vmT+qMvRYCwy1BB5X2bSemKigy6yLbEwfu2nUEfZFdK3eE9wE0jp3G8kAZrDgsVtrStqLgcb0bB&#10;eb5r+SANfyT5Szo/X/bXbWKUmoyHzRsIT4P/D/+137WCdDabwu+b8ATk6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cr75P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459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3mw3sYAAADdAAAADwAAAGRycy9kb3ducmV2LnhtbESPQWvCQBSE74X+h+UVvNVNDYiNrtIU&#10;CkbwoBbB2yP7TKLZtzG7avz3riB4HGbmG2Yy60wtLtS6yrKCr34Egji3uuJCwf/m73MEwnlkjbVl&#10;UnAjB7Pp+9sEE22vvKLL2hciQNglqKD0vkmkdHlJBl3fNsTB29vWoA+yLaRu8RrgppaDKBpKgxWH&#10;hRIb+i0pP67PRkF6W2yX1men+X53OGVpOsjwYJTqfXQ/YxCeOv8KP9tzreA7jmN4vAlPQE7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N5sN7GAAAA3QAAAA8AAAAAAAAA&#10;AAAAAAAAoQIAAGRycy9kb3ducmV2LnhtbFBLBQYAAAAABAAEAPkAAACUAwAAAAA=&#10;" strokecolor="#2f5496 [2408]" strokeweight="1.5pt"/>
            <v:shape id="AutoShape 37" o:spid="_x0000_s459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JAoqscAAADdAAAADwAAAGRycy9kb3ducmV2LnhtbESPT2vCQBTE7wW/w/KE3pqNfxCbuooR&#10;CkboQVsKvT2yzySafRuzq8Zv7xYEj8PM/IaZLTpTiwu1rrKsYBDFIIhzqysuFPx8f75NQTiPrLG2&#10;TApu5GAx773MMNH2ylu67HwhAoRdggpK75tESpeXZNBFtiEO3t62Bn2QbSF1i9cAN7UcxvFEGqw4&#10;LJTY0Kqk/Lg7GwXpbfP7ZX12Wu//DqcsTYcZHoxSr/1u+QHCU+ef4Ud7rRW8j0Zj+H8TnoCc3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8kCiqxwAAAN0AAAAPAAAAAAAA&#10;AAAAAAAAAKECAABkcnMvZG93bnJldi54bWxQSwUGAAAAAAQABAD5AAAAlQMAAAAA&#10;" strokecolor="#2f5496 [2408]" strokeweight="1.5pt"/>
          </v:group>
        </w:pict>
      </w:r>
      <w:r w:rsidR="000A2974" w:rsidRPr="006F632F">
        <w:rPr>
          <w:rFonts w:ascii="ALFABET98" w:hAnsi="ALFABET98"/>
          <w:color w:val="FF0000"/>
          <w:sz w:val="72"/>
          <w:szCs w:val="72"/>
        </w:rPr>
        <w:t>i</w:t>
      </w:r>
      <w:r w:rsidR="000A2974">
        <w:rPr>
          <w:rFonts w:ascii="ALFABET98" w:hAnsi="ALFABET98"/>
          <w:sz w:val="72"/>
          <w:szCs w:val="72"/>
        </w:rPr>
        <w:t xml:space="preserve">lik    </w:t>
      </w:r>
      <w:r w:rsidR="000A2974" w:rsidRPr="006F632F">
        <w:rPr>
          <w:rFonts w:ascii="ALFABET98" w:hAnsi="ALFABET98"/>
          <w:color w:val="FF0000"/>
          <w:sz w:val="72"/>
          <w:szCs w:val="72"/>
        </w:rPr>
        <w:t>i</w:t>
      </w:r>
      <w:r w:rsidR="000A2974">
        <w:rPr>
          <w:rFonts w:ascii="ALFABET98" w:hAnsi="ALFABET98"/>
          <w:sz w:val="72"/>
          <w:szCs w:val="72"/>
        </w:rPr>
        <w:t xml:space="preserve">lak    </w:t>
      </w:r>
      <w:r w:rsidR="000A2974" w:rsidRPr="006F632F">
        <w:rPr>
          <w:rFonts w:ascii="ALFABET98" w:hAnsi="ALFABET98"/>
          <w:color w:val="FF0000"/>
          <w:sz w:val="72"/>
          <w:szCs w:val="72"/>
        </w:rPr>
        <w:t>i</w:t>
      </w:r>
      <w:r w:rsidR="000A2974">
        <w:rPr>
          <w:rFonts w:ascii="ALFABET98" w:hAnsi="ALFABET98"/>
          <w:sz w:val="72"/>
          <w:szCs w:val="72"/>
        </w:rPr>
        <w:t xml:space="preserve">kal     </w:t>
      </w:r>
      <w:r w:rsidR="000A2974" w:rsidRPr="006F632F">
        <w:rPr>
          <w:rFonts w:ascii="ALFABET98" w:hAnsi="ALFABET98"/>
          <w:color w:val="FF0000"/>
          <w:sz w:val="72"/>
          <w:szCs w:val="72"/>
        </w:rPr>
        <w:t>i</w:t>
      </w:r>
      <w:r w:rsidR="000A2974">
        <w:rPr>
          <w:rFonts w:ascii="ALFABET98" w:hAnsi="ALFABET98"/>
          <w:sz w:val="72"/>
          <w:szCs w:val="72"/>
        </w:rPr>
        <w:t xml:space="preserve">kel     </w:t>
      </w:r>
      <w:r w:rsidR="000A2974" w:rsidRPr="006F632F">
        <w:rPr>
          <w:rFonts w:ascii="ALFABET98" w:hAnsi="ALFABET98"/>
          <w:color w:val="FF0000"/>
          <w:sz w:val="72"/>
          <w:szCs w:val="72"/>
        </w:rPr>
        <w:t>e</w:t>
      </w:r>
      <w:r w:rsidR="000A2974">
        <w:rPr>
          <w:rFonts w:ascii="ALFABET98" w:hAnsi="ALFABET98"/>
          <w:sz w:val="72"/>
          <w:szCs w:val="72"/>
        </w:rPr>
        <w:t xml:space="preserve">lik   </w:t>
      </w:r>
      <w:r w:rsidR="000A2974" w:rsidRPr="009E083E">
        <w:rPr>
          <w:rFonts w:ascii="ALFABET98" w:hAnsi="ALFABET98"/>
          <w:sz w:val="72"/>
          <w:szCs w:val="72"/>
        </w:rPr>
        <w:t xml:space="preserve">                                                               </w:t>
      </w:r>
    </w:p>
    <w:p w:rsidR="000A2974" w:rsidRPr="009E083E" w:rsidRDefault="00443F71" w:rsidP="000A2974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590" style="position:absolute;margin-left:-16.1pt;margin-top:9.4pt;width:521.25pt;height:36.85pt;z-index:-25152921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">
            <v:group id="Group 33" o:spid="_x0000_s459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dunaCxgAAAN0A&#10;AAAPAAAAAAAAAAAAAAAAAKoCAABkcnMvZG93bnJldi54bWxQSwUGAAAAAAQABAD6AAAAnQMAAAAA&#10;">
              <v:rect id="Rectangle 34" o:spid="_x0000_s459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Ca4o8YA&#10;AADdAAAADwAAAGRycy9kb3ducmV2LnhtbESPzWrDMBCE74W+g9hCb42cGpLWiRLa/JFrUgfT22Jt&#10;LFNrZSw1dt4+ChR6HGbmG2a+HGwjLtT52rGC8SgBQVw6XXOlIP/avryB8AFZY+OYFFzJw3Lx+DDH&#10;TLueD3Q5hkpECPsMFZgQ2kxKXxqy6EeuJY7e2XUWQ5RdJXWHfYTbRr4myURarDkuGGxpZaj8Of5a&#10;BWlVbEyRr31ux8Vkd7qePvvvrVLPT8PHDESgIfyH/9p7reA9TadwfxOfgFz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Ca4o8YAAADdAAAADwAAAAAAAAAAAAAAAACYAgAAZHJz&#10;L2Rvd25yZXYueG1sUEsFBgAAAAAEAAQA9QAAAIsDAAAAAA==&#10;" strokecolor="#2f5496 [2408]" strokeweight="1.5pt">
                <v:fill opacity="0"/>
              </v:rect>
              <v:rect id="Rectangle 35" o:spid="_x0000_s459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sPYeb8A&#10;AADdAAAADwAAAGRycy9kb3ducmV2LnhtbERPuY7CMBDtkfgHa5DowAmXIGAQYsVR7nL0o3hIIuJx&#10;NjYQ/h4XSJRP716sGlOKB9WusKwg7kcgiFOrC84UnE/b3hSE88gaS8uk4EUOVst2a4GJtk/+o8fR&#10;ZyKEsEtQQe59lUjp0pwMur6tiAN3tbVBH2CdSV3jM4SbUg6iaCINFhwacqxok1N6O96Ngsv4p+K9&#10;NPwbb0ez8eW2+9/ERqlup1nPQXhq/Ff8cR+0gtlwGOaGN+EJyOU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Ww9h5vwAAAN0AAAAPAAAAAAAAAAAAAAAAAJgCAABkcnMvZG93bnJl&#10;di54bWxQSwUGAAAAAAQABAD1AAAAhAMAAAAA&#10;" fillcolor="#deeaf6 [660]" strokecolor="#c00000" strokeweight="1pt">
                <v:stroke dashstyle="dash"/>
              </v:rect>
            </v:group>
            <v:shape id="AutoShape 36" o:spid="_x0000_s459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pGHNMcAAADdAAAADwAAAGRycy9kb3ducmV2LnhtbESPQWvCQBSE74X+h+UVems2VZAmukpT&#10;KBjBQ20RvD2yzySafRuzW5P8e7dQ8DjMzDfMYjWYRlypc7VlBa9RDIK4sLrmUsHP9+fLGwjnkTU2&#10;lknBSA5Wy8eHBaba9vxF150vRYCwS1FB5X2bSumKigy6yLbEwTvazqAPsiul7rAPcNPISRzPpMGa&#10;w0KFLX1UVJx3v0ZBNm72W+vzy/p4OF3yLJvkeDJKPT8N73MQngZ/D/+311pBMp0m8PcmPAG5vA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SkYc0xwAAAN0AAAAPAAAAAAAA&#10;AAAAAAAAAKECAABkcnMvZG93bnJldi54bWxQSwUGAAAAAAQABAD5AAAAlQMAAAAA&#10;" strokecolor="#2f5496 [2408]" strokeweight="1.5pt"/>
            <v:shape id="AutoShape 37" o:spid="_x0000_s459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61d1MQAAADdAAAADwAAAGRycy9kb3ducmV2LnhtbERPy2rCQBTdC/2H4Ra600ltKW3qRBpB&#10;MEIX2iK4u2SueTRzJ2amSfx7ZyG4PJz3YjmaRvTUucqygudZBII4t7riQsHvz3r6DsJ5ZI2NZVJw&#10;IQfL5GGywFjbgXfU730hQgi7GBWU3rexlC4vyaCb2ZY4cCfbGfQBdoXUHQ4h3DRyHkVv0mDFoaHE&#10;llYl5X/7f6MgvWwP39Zn583pWJ+zNJ1nWBulnh7Hr08QnkZ/F9/cG63g4+U17A9vwhOQyR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brV3UxAAAAN0AAAAPAAAAAAAAAAAA&#10;AAAAAKECAABkcnMvZG93bnJldi54bWxQSwUGAAAAAAQABAD5AAAAkgMAAAAA&#10;" strokecolor="#2f5496 [2408]" strokeweight="1.5pt"/>
          </v:group>
        </w:pict>
      </w:r>
      <w:r w:rsidR="000A2974" w:rsidRPr="009E083E">
        <w:rPr>
          <w:rFonts w:ascii="ALFABET98" w:hAnsi="ALFABET98"/>
          <w:sz w:val="72"/>
          <w:szCs w:val="72"/>
        </w:rPr>
        <w:t xml:space="preserve">                                          </w:t>
      </w:r>
    </w:p>
    <w:p w:rsidR="000A2974" w:rsidRPr="009E083E" w:rsidRDefault="00443F71" w:rsidP="000A2974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584" style="position:absolute;margin-left:-16.1pt;margin-top:9.4pt;width:521.25pt;height:36.85pt;z-index:-25152409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">
            <v:group id="Group 33" o:spid="_x0000_s458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OocD/McAAADd&#10;AAAADwAAAAAAAAAAAAAAAACqAgAAZHJzL2Rvd25yZXYueG1sUEsFBgAAAAAEAAQA+gAAAJ4DAAAA&#10;AA==&#10;">
              <v:rect id="Rectangle 34" o:spid="_x0000_s458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xvN3cYA&#10;AADdAAAADwAAAGRycy9kb3ducmV2LnhtbESPQWvCQBSE70L/w/IKvelGU6SNrlLbKr1qI6G3R/aZ&#10;Dc2+Ddmtif/eLQgeh5n5hlmuB9uIM3W+dqxgOklAEJdO11wpyL+34xcQPiBrbByTggt5WK8eRkvM&#10;tOt5T+dDqESEsM9QgQmhzaT0pSGLfuJa4uidXGcxRNlVUnfYR7ht5CxJ5tJizXHBYEvvhsrfw59V&#10;kFbFpynyD5/baTHfHS/HTf+zVerpcXhbgAg0hHv41v7SCl7T5xT+38QnIF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xvN3cYAAADdAAAADwAAAAAAAAAAAAAAAACYAgAAZHJz&#10;L2Rvd25yZXYueG1sUEsFBgAAAAAEAAQA9QAAAIsDAAAAAA==&#10;" strokecolor="#2f5496 [2408]" strokeweight="1.5pt">
                <v:fill opacity="0"/>
              </v:rect>
              <v:rect id="Rectangle 35" o:spid="_x0000_s458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4ihAcUA&#10;AADdAAAADwAAAGRycy9kb3ducmV2LnhtbESPzWrDMBCE74W+g9hAb43sxgmxEyWUhLQ95s/3xdrY&#10;JtbKtVTbffuqUOhxmJlvmPV2NI3oqXO1ZQXxNAJBXFhdc6ngejk8L0E4j6yxsUwKvsnBdvP4sMZM&#10;24FP1J99KQKEXYYKKu/bTEpXVGTQTW1LHLyb7Qz6ILtS6g6HADeNfImihTRYc1iosKVdRcX9/GUU&#10;5PN9y+/S8DE+JOk8v7997mKj1NNkfF2B8DT6//Bf+0MrSGdJAr9vwhOQm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iKEB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458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9r+TMcAAADdAAAADwAAAGRycy9kb3ducmV2LnhtbESPQWvCQBSE7wX/w/KE3upGq1Kjq5hC&#10;wQgetKXg7ZF9JtHs25hdNf57Vyj0OMzMN8xs0ZpKXKlxpWUF/V4EgjizuuRcwc/319sHCOeRNVaW&#10;ScGdHCzmnZcZxtreeEvXnc9FgLCLUUHhfR1L6bKCDLqerYmDd7CNQR9kk0vd4C3ATSUHUTSWBksO&#10;CwXW9FlQdtpdjILkvv7dWJ+eV4f98ZwmySDFo1HqtdsupyA8tf4//NdeaQWT9+EInm/CE5DzB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L2v5MxwAAAN0AAAAPAAAAAAAA&#10;AAAAAAAAAKECAABkcnMvZG93bnJldi54bWxQSwUGAAAAAAQABAD5AAAAlQMAAAAA&#10;" strokecolor="#2f5496 [2408]" strokeweight="1.5pt"/>
            <v:shape id="AutoShape 37" o:spid="_x0000_s458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whgO8cAAADdAAAADwAAAGRycy9kb3ducmV2LnhtbESPT2vCQBTE74LfYXmCN7OpLVKjqzSF&#10;gil48A+Ct0f2mcRm38bsqvHbdwtCj8PM/IaZLztTixu1rrKs4CWKQRDnVldcKNjvvkbvIJxH1lhb&#10;JgUPcrBc9HtzTLS984ZuW1+IAGGXoILS+yaR0uUlGXSRbYiDd7KtQR9kW0jd4j3ATS3HcTyRBisO&#10;CyU29FlS/rO9GgXp4/uwtj67rE7H8yVL03GGZ6PUcNB9zEB46vx/+NleaQXT17cJ/L0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7CGA7xwAAAN0AAAAPAAAAAAAA&#10;AAAAAAAAAKECAABkcnMvZG93bnJldi54bWxQSwUGAAAAAAQABAD5AAAAlQMAAAAA&#10;" strokecolor="#2f5496 [2408]" strokeweight="1.5pt"/>
          </v:group>
        </w:pict>
      </w:r>
      <w:r w:rsidR="000A2974">
        <w:rPr>
          <w:rFonts w:ascii="ALFABET98" w:hAnsi="ALFABET98"/>
          <w:sz w:val="72"/>
          <w:szCs w:val="72"/>
        </w:rPr>
        <w:t xml:space="preserve">lik     kil     </w:t>
      </w:r>
      <w:r w:rsidR="000A2974" w:rsidRPr="00CC6532">
        <w:rPr>
          <w:rFonts w:ascii="ALFABET98" w:hAnsi="ALFABET98"/>
          <w:color w:val="FF0000"/>
          <w:sz w:val="72"/>
          <w:szCs w:val="72"/>
        </w:rPr>
        <w:t>a</w:t>
      </w:r>
      <w:r w:rsidR="000A2974">
        <w:rPr>
          <w:rFonts w:ascii="ALFABET98" w:hAnsi="ALFABET98"/>
          <w:sz w:val="72"/>
          <w:szCs w:val="72"/>
        </w:rPr>
        <w:t>lik</w:t>
      </w:r>
      <w:r w:rsidR="000A2974" w:rsidRPr="009E083E">
        <w:rPr>
          <w:rFonts w:ascii="ALFABET98" w:hAnsi="ALFABET98"/>
          <w:sz w:val="72"/>
          <w:szCs w:val="72"/>
        </w:rPr>
        <w:t xml:space="preserve"> </w:t>
      </w:r>
      <w:r w:rsidR="000A2974">
        <w:rPr>
          <w:rFonts w:ascii="ALFABET98" w:hAnsi="ALFABET98"/>
          <w:sz w:val="72"/>
          <w:szCs w:val="72"/>
        </w:rPr>
        <w:t xml:space="preserve">    </w:t>
      </w:r>
      <w:r w:rsidR="000A2974" w:rsidRPr="00CC6532">
        <w:rPr>
          <w:rFonts w:ascii="ALFABET98" w:hAnsi="ALFABET98"/>
          <w:color w:val="FF0000"/>
          <w:sz w:val="72"/>
          <w:szCs w:val="72"/>
        </w:rPr>
        <w:t>e</w:t>
      </w:r>
      <w:r w:rsidR="000A2974">
        <w:rPr>
          <w:rFonts w:ascii="ALFABET98" w:hAnsi="ALFABET98"/>
          <w:sz w:val="72"/>
          <w:szCs w:val="72"/>
        </w:rPr>
        <w:t xml:space="preserve">lik     </w:t>
      </w:r>
      <w:r w:rsidR="000A2974" w:rsidRPr="00CC6532">
        <w:rPr>
          <w:rFonts w:ascii="ALFABET98" w:hAnsi="ALFABET98"/>
          <w:color w:val="FF0000"/>
          <w:sz w:val="72"/>
          <w:szCs w:val="72"/>
        </w:rPr>
        <w:t>a</w:t>
      </w:r>
      <w:r w:rsidR="000A2974">
        <w:rPr>
          <w:rFonts w:ascii="ALFABET98" w:hAnsi="ALFABET98"/>
          <w:sz w:val="72"/>
          <w:szCs w:val="72"/>
        </w:rPr>
        <w:t>kil</w:t>
      </w:r>
      <w:r w:rsidR="000A2974" w:rsidRPr="009E083E">
        <w:rPr>
          <w:rFonts w:ascii="ALFABET98" w:hAnsi="ALFABET98"/>
          <w:sz w:val="72"/>
          <w:szCs w:val="72"/>
        </w:rPr>
        <w:t xml:space="preserve">                                                             </w:t>
      </w:r>
    </w:p>
    <w:p w:rsidR="000A2974" w:rsidRPr="009E083E" w:rsidRDefault="00443F71" w:rsidP="000A2974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578" style="position:absolute;margin-left:-16.1pt;margin-top:9.4pt;width:521.25pt;height:36.85pt;z-index:-25152307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n745FQ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CQn745FQQAAPEPAAAOAAAAAAAAAAAAAAAAAC4CAABkcnMvZTJvRG9jLnhtbFBLAQItABQABgAI&#10;AAAAIQBYKw9o4AAAAAoBAAAPAAAAAAAAAAAAAAAAAG8GAABkcnMvZG93bnJldi54bWxQSwUGAAAA&#10;AAQABADzAAAAfAcAAAAA&#10;">
            <v:group id="Group 33" o:spid="_x0000_s458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bbzQWwwAAAN0AAAAP&#10;AAAAAAAAAAAAAAAAAKoCAABkcnMvZG93bnJldi54bWxQSwUGAAAAAAQABAD6AAAAmgMAAAAA&#10;">
              <v:rect id="Rectangle 34" o:spid="_x0000_s458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vP6N8YA&#10;AADdAAAADwAAAGRycy9kb3ducmV2LnhtbESPT2vCQBTE7wW/w/IK3nRjLaKpq9g/Fq9qJHh7ZF+z&#10;odm3Ibua+O27gtDjMDO/YZbr3tbiSq2vHCuYjBMQxIXTFZcKsuN2NAfhA7LG2jEpuJGH9WrwtMRU&#10;u473dD2EUkQI+xQVmBCaVEpfGLLox64hjt6Pay2GKNtS6ha7CLe1fEmSmbRYcVww2NCHoeL3cLEK&#10;pmX+ZfLs02d2ks++T7fTe3feKjV87jdvIAL14T/8aO+0gsX0dQH3N/EJyN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vP6N8YAAADdAAAADwAAAAAAAAAAAAAAAACYAgAAZHJz&#10;L2Rvd25yZXYueG1sUEsFBgAAAAAEAAQA9QAAAIsDAAAAAA==&#10;" strokecolor="#2f5496 [2408]" strokeweight="1.5pt">
                <v:fill opacity="0"/>
              </v:rect>
              <v:rect id="Rectangle 35" o:spid="_x0000_s458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Wox38AA&#10;AADdAAAADwAAAGRycy9kb3ducmV2LnhtbERPPW/CMBDdkfgP1iF1AydAUEkxCIGgjJCW/RQfSUR8&#10;DrEL4d/joRLj0/terDpTizu1rrKsIB5FIIhzqysuFPz+7IafIJxH1lhbJgVPcrBa9nsLTLV98Inu&#10;mS9ECGGXooLS+yaV0uUlGXQj2xAH7mJbgz7AtpC6xUcIN7UcR9FMGqw4NJTY0Kak/Jr9GQXnZNvw&#10;tzR8jHfTeXK+7m+b2Cj1MejWXyA8df4t/ncftIL5JAn7w5vwBOTy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dWox38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458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ThukscAAADdAAAADwAAAGRycy9kb3ducmV2LnhtbESPT2vCQBTE70K/w/IKvZmNFktN3Ugj&#10;CKbgQVuE3h7ZZ/40+zZmV43fvisUehxm5jfMYjmYVlyod7VlBZMoBkFcWF1zqeDrcz1+BeE8ssbW&#10;Mim4kYNl+jBaYKLtlXd02ftSBAi7BBVU3neJlK6oyKCLbEccvKPtDfog+1LqHq8Bblo5jeMXabDm&#10;sFBhR6uKip/92SjIbh+HrfX5aXP8bk55lk1zbIxST4/D+xsIT4P/D/+1N1rB/Hk2gfub8ARk+gs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xOG6SxwAAAN0AAAAPAAAAAAAA&#10;AAAAAAAAAKECAABkcnMvZG93bnJldi54bWxQSwUGAAAAAAQABAD5AAAAlQMAAAAA&#10;" strokecolor="#2f5496 [2408]" strokeweight="1.5pt"/>
            <v:shape id="AutoShape 37" o:spid="_x0000_s457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erw5ccAAADdAAAADwAAAGRycy9kb3ducmV2LnhtbESPT2vCQBTE70K/w/IKvemmKUqbupFG&#10;EIzQg7YUentkX/7Y7NuYXTV+e7cgeBxm5jfMfDGYVpyod41lBc+TCARxYXXDlYLvr9X4FYTzyBpb&#10;y6TgQg4W6cNojom2Z97SaecrESDsElRQe98lUrqiJoNuYjvi4JW2N+iD7CupezwHuGllHEUzabDh&#10;sFBjR8uair/d0SjILpufT+vzw7r83R/yLItz3Bulnh6Hj3cQngZ/D9/aa63g7WUaw/+b8ARkeg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B6vDlxwAAAN0AAAAPAAAAAAAA&#10;AAAAAAAAAKECAABkcnMvZG93bnJldi54bWxQSwUGAAAAAAQABAD5AAAAlQMAAAAA&#10;" strokecolor="#2f5496 [2408]" strokeweight="1.5pt"/>
          </v:group>
        </w:pict>
      </w:r>
      <w:r w:rsidR="000A2974" w:rsidRPr="009E083E">
        <w:rPr>
          <w:rFonts w:ascii="ALFABET98" w:hAnsi="ALFABET98"/>
          <w:sz w:val="72"/>
          <w:szCs w:val="72"/>
        </w:rPr>
        <w:t xml:space="preserve">                                        </w:t>
      </w:r>
      <w:r w:rsidR="000A2974" w:rsidRPr="009E083E">
        <w:rPr>
          <w:rFonts w:ascii="ALFABET98" w:hAnsi="ALFABET98"/>
          <w:color w:val="A6A6A6" w:themeColor="background1" w:themeShade="A6"/>
          <w:sz w:val="72"/>
          <w:szCs w:val="72"/>
        </w:rPr>
        <w:t xml:space="preserve">      </w:t>
      </w:r>
    </w:p>
    <w:p w:rsidR="000A2974" w:rsidRPr="009E083E" w:rsidRDefault="00443F71" w:rsidP="000A2974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572" style="position:absolute;margin-left:-16.1pt;margin-top:9.4pt;width:521.25pt;height:36.85pt;z-index:-25152614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yXLZ5BYEAADxDwAADgAAAAAAAAAAAAAAAAAuAgAAZHJzL2Uyb0RvYy54bWxQSwECLQAUAAYA&#10;CAAAACEAWCsPaOAAAAAKAQAADwAAAAAAAAAAAAAAAABwBgAAZHJzL2Rvd25yZXYueG1sUEsFBgAA&#10;AAAEAAQA8wAAAH0HAAAAAA==&#10;">
            <v:group id="Group 33" o:spid="_x0000_s457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f+6jOxgAAAN0A&#10;AAAPAAAAAAAAAAAAAAAAAKoCAABkcnMvZG93bnJldi54bWxQSwUGAAAAAAQABAD6AAAAnQMAAAAA&#10;">
              <v:rect id="Rectangle 34" o:spid="_x0000_s457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mdm78UA&#10;AADdAAAADwAAAGRycy9kb3ducmV2LnhtbESPQWvCQBSE74L/YXlCb3WjotjUVdRq6VUbCb09sq/Z&#10;0OzbkF1N/PfdQsHjMDPfMKtNb2txo9ZXjhVMxgkI4sLpiksF2efxeQnCB2SNtWNScCcPm/VwsMJU&#10;u45PdDuHUkQI+xQVmBCaVEpfGLLox64hjt63ay2GKNtS6ha7CLe1nCbJQlqsOC4YbGhvqPg5X62C&#10;WZkfTJ69+cxO8sX75X7ZdV9HpZ5G/fYVRKA+PML/7Q+t4GU2n8Pfm/gE5P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GZ2bvxQAAAN0AAAAPAAAAAAAAAAAAAAAAAJgCAABkcnMv&#10;ZG93bnJldi54bWxQSwUGAAAAAAQABAD1AAAAigMAAAAA&#10;" strokecolor="#2f5496 [2408]" strokeweight="1.5pt">
                <v:fill opacity="0"/>
              </v:rect>
              <v:rect id="Rectangle 35" o:spid="_x0000_s457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c8MMMUA&#10;AADdAAAADwAAAGRycy9kb3ducmV2LnhtbESPQWvCQBSE7wX/w/IEb3WTakKNrqGk2Paosd4f2WcS&#10;zL5Ns1uN/75bKPQ4zMw3zCYfTSeuNLjWsoJ4HoEgrqxuuVbwedw9PoNwHlljZ5kU3MlBvp08bDDT&#10;9sYHupa+FgHCLkMFjfd9JqWrGjLo5rYnDt7ZDgZ9kEMt9YC3ADedfIqiVBpsOSw02FPRUHUpv42C&#10;U/La87s0vI93y1Vyurx9FbFRajYdX9YgPI3+P/zX/tAKVoskhd834QnI7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Vzwww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457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Z1TfccAAADdAAAADwAAAGRycy9kb3ducmV2LnhtbESPQWvCQBSE7wX/w/KE3upGi1qjq5hC&#10;wQgetKXg7ZF9JtHs25hdNf57Vyj0OMzMN8xs0ZpKXKlxpWUF/V4EgjizuuRcwc/319sHCOeRNVaW&#10;ScGdHCzmnZcZxtreeEvXnc9FgLCLUUHhfR1L6bKCDLqerYmDd7CNQR9kk0vd4C3ATSUHUTSSBksO&#10;CwXW9FlQdtpdjILkvv7dWJ+eV4f98ZwmySDFo1HqtdsupyA8tf4//NdeaQWT9+EYnm/CE5DzB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RnVN9xwAAAN0AAAAPAAAAAAAA&#10;AAAAAAAAAKECAABkcnMvZG93bnJldi54bWxQSwUGAAAAAAQABAD5AAAAlQMAAAAA&#10;" strokecolor="#2f5496 [2408]" strokeweight="1.5pt"/>
            <v:shape id="AutoShape 37" o:spid="_x0000_s457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ALHD8QAAADdAAAADwAAAGRycy9kb3ducmV2LnhtbERPy2rCQBTdC/2H4Ra600ktLW3qRBpB&#10;MEIX2iK4u2SueTRzJ2amSfx7ZyG4PJz3YjmaRvTUucqygudZBII4t7riQsHvz3r6DsJ5ZI2NZVJw&#10;IQfL5GGywFjbgXfU730hQgi7GBWU3rexlC4vyaCb2ZY4cCfbGfQBdoXUHQ4h3DRyHkVv0mDFoaHE&#10;llYl5X/7f6MgvWwP39Zn583pWJ+zNJ1nWBulnh7Hr08QnkZ/F9/cG63g4+U1zA1vwhOQyR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gAscPxAAAAN0AAAAPAAAAAAAAAAAA&#10;AAAAAKECAABkcnMvZG93bnJldi54bWxQSwUGAAAAAAQABAD5AAAAkgMAAAAA&#10;" strokecolor="#2f5496 [2408]" strokeweight="1.5pt"/>
          </v:group>
        </w:pict>
      </w:r>
      <w:r w:rsidR="000A2974" w:rsidRPr="006F632F">
        <w:rPr>
          <w:rFonts w:ascii="ALFABET98" w:hAnsi="ALFABET98"/>
          <w:color w:val="FF0000"/>
          <w:sz w:val="72"/>
          <w:szCs w:val="72"/>
        </w:rPr>
        <w:t>i</w:t>
      </w:r>
      <w:r w:rsidR="000A2974">
        <w:rPr>
          <w:rFonts w:ascii="ALFABET98" w:hAnsi="ALFABET98"/>
          <w:sz w:val="72"/>
          <w:szCs w:val="72"/>
        </w:rPr>
        <w:t xml:space="preserve">lik    </w:t>
      </w:r>
      <w:r w:rsidR="000A2974" w:rsidRPr="006F632F">
        <w:rPr>
          <w:rFonts w:ascii="ALFABET98" w:hAnsi="ALFABET98"/>
          <w:color w:val="FF0000"/>
          <w:sz w:val="72"/>
          <w:szCs w:val="72"/>
        </w:rPr>
        <w:t>i</w:t>
      </w:r>
      <w:r w:rsidR="000A2974">
        <w:rPr>
          <w:rFonts w:ascii="ALFABET98" w:hAnsi="ALFABET98"/>
          <w:sz w:val="72"/>
          <w:szCs w:val="72"/>
        </w:rPr>
        <w:t xml:space="preserve">lak    </w:t>
      </w:r>
      <w:r w:rsidR="000A2974" w:rsidRPr="006F632F">
        <w:rPr>
          <w:rFonts w:ascii="ALFABET98" w:hAnsi="ALFABET98"/>
          <w:color w:val="FF0000"/>
          <w:sz w:val="72"/>
          <w:szCs w:val="72"/>
        </w:rPr>
        <w:t>i</w:t>
      </w:r>
      <w:r w:rsidR="000A2974">
        <w:rPr>
          <w:rFonts w:ascii="ALFABET98" w:hAnsi="ALFABET98"/>
          <w:sz w:val="72"/>
          <w:szCs w:val="72"/>
        </w:rPr>
        <w:t xml:space="preserve">kal     </w:t>
      </w:r>
      <w:r w:rsidR="000A2974" w:rsidRPr="006F632F">
        <w:rPr>
          <w:rFonts w:ascii="ALFABET98" w:hAnsi="ALFABET98"/>
          <w:color w:val="FF0000"/>
          <w:sz w:val="72"/>
          <w:szCs w:val="72"/>
        </w:rPr>
        <w:t>i</w:t>
      </w:r>
      <w:r w:rsidR="000A2974">
        <w:rPr>
          <w:rFonts w:ascii="ALFABET98" w:hAnsi="ALFABET98"/>
          <w:sz w:val="72"/>
          <w:szCs w:val="72"/>
        </w:rPr>
        <w:t xml:space="preserve">kel     </w:t>
      </w:r>
      <w:r w:rsidR="000A2974" w:rsidRPr="006F632F">
        <w:rPr>
          <w:rFonts w:ascii="ALFABET98" w:hAnsi="ALFABET98"/>
          <w:color w:val="FF0000"/>
          <w:sz w:val="72"/>
          <w:szCs w:val="72"/>
        </w:rPr>
        <w:t>e</w:t>
      </w:r>
      <w:r w:rsidR="000A2974">
        <w:rPr>
          <w:rFonts w:ascii="ALFABET98" w:hAnsi="ALFABET98"/>
          <w:sz w:val="72"/>
          <w:szCs w:val="72"/>
        </w:rPr>
        <w:t xml:space="preserve">lik   </w:t>
      </w:r>
      <w:r w:rsidR="000A2974" w:rsidRPr="009E083E">
        <w:rPr>
          <w:rFonts w:ascii="ALFABET98" w:hAnsi="ALFABET98"/>
          <w:sz w:val="72"/>
          <w:szCs w:val="72"/>
        </w:rPr>
        <w:t xml:space="preserve">                                                               </w:t>
      </w:r>
    </w:p>
    <w:p w:rsidR="000A2974" w:rsidRPr="009E083E" w:rsidRDefault="00443F71" w:rsidP="000A2974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566" style="position:absolute;margin-left:-16.1pt;margin-top:9.4pt;width:521.25pt;height:36.85pt;z-index:-25152512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BD&#10;/h5MEgQAAPEPAAAOAAAAAAAAAAAAAAAAAC4CAABkcnMvZTJvRG9jLnhtbFBLAQItABQABgAIAAAA&#10;IQBYKw9o4AAAAAoBAAAPAAAAAAAAAAAAAAAAAGwGAABkcnMvZG93bnJldi54bWxQSwUGAAAAAAQA&#10;BADzAAAAeQcAAAAA&#10;">
            <v:group id="Group 33" o:spid="_x0000_s456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O6sZHDCAAAA3QAAAA8A&#10;AAAAAAAAAAAAAAAAqgIAAGRycy9kb3ducmV2LnhtbFBLBQYAAAAABAAEAPoAAACZAwAAAAA=&#10;">
              <v:rect id="Rectangle 34" o:spid="_x0000_s457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zCqUcYA&#10;AADdAAAADwAAAGRycy9kb3ducmV2LnhtbESPT2vCQBTE74V+h+UVequbVAhtdJX+0eK1Ggm9PbLP&#10;bGj2bciuJn57VxA8DjPzG2a+HG0rTtT7xrGCdJKAIK6cbrhWUOzWL28gfEDW2DomBWfysFw8Pswx&#10;127gXzptQy0ihH2OCkwIXS6lrwxZ9BPXEUfv4HqLIcq+lrrHIcJtK1+TJJMWG44LBjv6MlT9b49W&#10;wbQuV6Ysvn1h0zL72Z/3n8PfWqnnp/FjBiLQGO7hW3ujFbxPsxSub+ITkIsL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zCqUcYAAADdAAAADwAAAAAAAAAAAAAAAACYAgAAZHJz&#10;L2Rvd25yZXYueG1sUEsFBgAAAAAEAAQA9QAAAIsDAAAAAA==&#10;" strokecolor="#2f5496 [2408]" strokeweight="1.5pt">
                <v:fill opacity="0"/>
              </v:rect>
              <v:rect id="Rectangle 35" o:spid="_x0000_s457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JjAjsUA&#10;AADdAAAADwAAAGRycy9kb3ducmV2LnhtbESPQWvCQBSE7wX/w/KE3ppNrIYa3QRRbHtsU70/ss8k&#10;mH0bs1uN/75bKPQ4zMw3zLoYTSeuNLjWsoIkikEQV1a3XCs4fO2fXkA4j6yxs0wK7uSgyCcPa8y0&#10;vfEnXUtfiwBhl6GCxvs+k9JVDRl0ke2Jg3eyg0Ef5FBLPeAtwE0nZ3GcSoMth4UGe9o2VJ3Lb6Pg&#10;uNj1/CYNfyT7+XJxPL9etolR6nE6blYgPI3+P/zXftcKls/pDH7fhCcg8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mMCO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456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Mqfw8UAAADdAAAADwAAAGRycy9kb3ducmV2LnhtbESPQYvCMBSE78L+h/AWvGm6CqLVKHZB&#10;sIKH1WXB26N5ttXmpTZR6783C4LHYWa+YWaL1lTiRo0rLSv46kcgiDOrS84V/O5XvTEI55E1VpZJ&#10;wYMcLOYfnRnG2t75h247n4sAYRejgsL7OpbSZQUZdH1bEwfvaBuDPsgml7rBe4CbSg6iaCQNlhwW&#10;Cqzpu6DsvLsaBclj87e1Pr2sj4fTJU2SQYono1T3s11OQXhq/Tv8aq+1gslwNIT/N+EJyPkT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4Mqfw8UAAADdAAAADwAAAAAAAAAA&#10;AAAAAAChAgAAZHJzL2Rvd25yZXYueG1sUEsFBgAAAAAEAAQA+QAAAJMDAAAAAA==&#10;" strokecolor="#2f5496 [2408]" strokeweight="1.5pt"/>
            <v:shape id="AutoShape 37" o:spid="_x0000_s456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yMHt8cAAADdAAAADwAAAGRycy9kb3ducmV2LnhtbESPT2vCQBTE74LfYXmCN7OpLVKjqzSF&#10;gil48A+Ct0f2mcRm38bsqvHbdwtCj8PM/IaZLztTixu1rrKs4CWKQRDnVldcKNjvvkbvIJxH1lhb&#10;JgUPcrBc9HtzTLS984ZuW1+IAGGXoILS+yaR0uUlGXSRbYiDd7KtQR9kW0jd4j3ATS3HcTyRBisO&#10;CyU29FlS/rO9GgXp4/uwtj67rE7H8yVL03GGZ6PUcNB9zEB46vx/+NleaQXT18kb/L0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vIwe3xwAAAN0AAAAPAAAAAAAA&#10;AAAAAAAAAKECAABkcnMvZG93bnJldi54bWxQSwUGAAAAAAQABAD5AAAAlQMAAAAA&#10;" strokecolor="#2f5496 [2408]" strokeweight="1.5pt"/>
          </v:group>
        </w:pict>
      </w:r>
      <w:r w:rsidR="000A2974" w:rsidRPr="009E083E">
        <w:rPr>
          <w:rFonts w:ascii="ALFABET98" w:hAnsi="ALFABET98"/>
          <w:sz w:val="72"/>
          <w:szCs w:val="72"/>
        </w:rPr>
        <w:t xml:space="preserve">                                          </w:t>
      </w:r>
    </w:p>
    <w:p w:rsidR="000A2974" w:rsidRPr="009E083E" w:rsidRDefault="000A2974" w:rsidP="000A2974">
      <w:pPr>
        <w:spacing w:line="240" w:lineRule="auto"/>
        <w:rPr>
          <w:rFonts w:ascii="ALFABET98" w:hAnsi="ALFABET98"/>
          <w:sz w:val="36"/>
          <w:szCs w:val="36"/>
        </w:rPr>
      </w:pPr>
      <w:r w:rsidRPr="009E083E">
        <w:rPr>
          <w:rFonts w:ascii="ALFABET98" w:hAnsi="ALFABET98"/>
          <w:sz w:val="72"/>
          <w:szCs w:val="72"/>
        </w:rPr>
        <w:t xml:space="preserve"> </w:t>
      </w:r>
      <w:r w:rsidRPr="009E083E">
        <w:rPr>
          <w:rFonts w:ascii="ALFABET98" w:hAnsi="ALFABET98"/>
          <w:sz w:val="36"/>
          <w:szCs w:val="36"/>
        </w:rPr>
        <w:t xml:space="preserve">   </w:t>
      </w:r>
      <w:r w:rsidR="00437EB7">
        <w:rPr>
          <w:rFonts w:ascii="ALFABET98" w:hAnsi="ALFABET98"/>
          <w:sz w:val="36"/>
          <w:szCs w:val="36"/>
        </w:rPr>
        <w:t xml:space="preserve">                              1</w:t>
      </w:r>
      <w:r>
        <w:rPr>
          <w:rFonts w:ascii="ALFABET98" w:hAnsi="ALFABET98"/>
          <w:sz w:val="36"/>
          <w:szCs w:val="36"/>
        </w:rPr>
        <w:t>0</w:t>
      </w:r>
    </w:p>
    <w:p w:rsidR="000A2974" w:rsidRDefault="000A2974" w:rsidP="000A2974">
      <w:pPr>
        <w:spacing w:line="240" w:lineRule="auto"/>
        <w:rPr>
          <w:rFonts w:ascii="ALFABET98" w:hAnsi="ALFABET98"/>
          <w:sz w:val="72"/>
          <w:szCs w:val="72"/>
        </w:rPr>
      </w:pPr>
      <w:r w:rsidRPr="009E083E">
        <w:rPr>
          <w:rFonts w:ascii="ALFABET98" w:hAnsi="ALFABET98"/>
          <w:sz w:val="36"/>
          <w:szCs w:val="36"/>
        </w:rPr>
        <w:t>Sayın velim, okuyalım, boşlukları  yazalım.</w:t>
      </w:r>
      <w:r w:rsidRPr="009E083E">
        <w:rPr>
          <w:rFonts w:ascii="ALFABET98" w:hAnsi="ALFABET98"/>
          <w:sz w:val="72"/>
          <w:szCs w:val="72"/>
        </w:rPr>
        <w:t xml:space="preserve"> </w:t>
      </w:r>
    </w:p>
    <w:p w:rsidR="00061E2C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lastRenderedPageBreak/>
        <w:pict>
          <v:group id="_x0000_s4560" style="position:absolute;margin-left:-16.1pt;margin-top:9.4pt;width:521.25pt;height:36.85pt;z-index:-25150873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GsTXuBYEAADxDwAADgAAAAAAAAAAAAAAAAAuAgAAZHJzL2Uyb0RvYy54bWxQSwECLQAUAAYA&#10;CAAAACEAWCsPaOAAAAAKAQAADwAAAAAAAAAAAAAAAABwBgAAZHJzL2Rvd25yZXYueG1sUEsFBgAA&#10;AAAEAAQA8wAAAH0HAAAAAA==&#10;">
            <v:group id="Group 33" o:spid="_x0000_s456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cgwSwscAAADd&#10;AAAADwAAAAAAAAAAAAAAAACqAgAAZHJzL2Rvd25yZXYueG1sUEsFBgAAAAAEAAQA+gAAAJ4DAAAA&#10;AA==&#10;">
              <v:rect id="Rectangle 34" o:spid="_x0000_s456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5Dc48YA&#10;AADdAAAADwAAAGRycy9kb3ducmV2LnhtbESPQWvCQBSE74X+h+UVequb2FYlukqtWrxWI8HbI/vM&#10;hmbfhuzWxH/fLRR6HGbmG2axGmwjrtT52rGCdJSAIC6drrlSkB93TzMQPiBrbByTght5WC3v7xaY&#10;adfzJ10PoRIRwj5DBSaENpPSl4Ys+pFriaN3cZ3FEGVXSd1hH+G2keMkmUiLNccFgy29Gyq/Dt9W&#10;wXNVbE2Rb3xu02Lycbqd1v15p9Tjw/A2BxFoCP/hv/ZeK3h9Safw+yY+Abn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5Dc48YAAADdAAAADwAAAAAAAAAAAAAAAACYAgAAZHJz&#10;L2Rvd25yZXYueG1sUEsFBgAAAAAEAAQA9QAAAIsDAAAAAA==&#10;" strokecolor="#2f5496 [2408]" strokeweight="1.5pt">
                <v:fill opacity="0"/>
              </v:rect>
              <v:rect id="Rectangle 35" o:spid="_x0000_s456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XW8OcEA&#10;AADdAAAADwAAAGRycy9kb3ducmV2LnhtbERPPW/CMBDdkfgP1lViI04qUkHAIEQFZSxp2U/xNYmI&#10;z6ntQvrv8YDE+PS+V5vBdOJKzreWFWRJCoK4srrlWsH31346B+EDssbOMin4Jw+b9Xi0wkLbG5/o&#10;WoZaxBD2BSpoQugLKX3VkEGf2J44cj/WGQwRulpqh7cYbjr5mqZv0mDLsaHBnnYNVZfyzyg45+89&#10;f0jDn9l+tsjPl8PvLjNKTV6G7RJEoCE8xQ/3USvIZ1mcG9/EJyDX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l1vDn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456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SfjdMcAAADdAAAADwAAAGRycy9kb3ducmV2LnhtbESPT2vCQBTE70K/w/IKvZmNUktN3Ugj&#10;CKbgQVuE3h7ZZ/40+zZmV43fvisUehxm5jfMYjmYVlyod7VlBZMoBkFcWF1zqeDrcz1+BeE8ssbW&#10;Mim4kYNl+jBaYKLtlXd02ftSBAi7BBVU3neJlK6oyKCLbEccvKPtDfog+1LqHq8Bblo5jeMXabDm&#10;sFBhR6uKip/92SjIbh+HrfX5aXP8bk55lk1zbIxST4/D+xsIT4P/D/+1N1rB7Hkyh/ub8ARk+gs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9J+N0xwAAAN0AAAAPAAAAAAAA&#10;AAAAAAAAAKECAABkcnMvZG93bnJldi54bWxQSwUGAAAAAAQABAD5AAAAlQMAAAAA&#10;" strokecolor="#2f5496 [2408]" strokeweight="1.5pt"/>
            <v:shape id="AutoShape 37" o:spid="_x0000_s456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nGAVMMAAADdAAAADwAAAGRycy9kb3ducmV2LnhtbERPTYvCMBC9C/sfwix409SislSj2IUF&#10;K+xBXQRvQzO21WZSm6j135vDgsfH+54vO1OLO7WusqxgNIxAEOdWV1wo+Nv/DL5AOI+ssbZMCp7k&#10;YLn46M0x0fbBW7rvfCFCCLsEFZTeN4mULi/JoBvahjhwJ9sa9AG2hdQtPkK4qWUcRVNpsOLQUGJD&#10;3yXll93NKEifm8Ov9dl1fTqer1maxhmejVL9z241A+Gp82/xv3utFUzGcdgf3oQnIBc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JxgFTDAAAA3QAAAA8AAAAAAAAAAAAA&#10;AAAAoQIAAGRycy9kb3ducmV2LnhtbFBLBQYAAAAABAAEAPkAAACRAwAAAAA=&#10;" strokecolor="#2f5496 [2408]" strokeweight="1.5pt"/>
          </v:group>
        </w:pict>
      </w:r>
      <w:r w:rsidR="00061E2C">
        <w:rPr>
          <w:rFonts w:ascii="ALFABET98" w:hAnsi="ALFABET98"/>
          <w:color w:val="A6A6A6" w:themeColor="background1" w:themeShade="A6"/>
          <w:sz w:val="72"/>
          <w:szCs w:val="72"/>
        </w:rPr>
        <w:t xml:space="preserve">n     n      n     n      n      n    </w:t>
      </w:r>
    </w:p>
    <w:p w:rsidR="00061E2C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554" style="position:absolute;margin-left:-16.1pt;margin-top:9.4pt;width:521.25pt;height:36.85pt;z-index:-25150668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">
            <v:group id="Group 33" o:spid="_x0000_s455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dODJDscAAADd&#10;AAAADwAAAAAAAAAAAAAAAACqAgAAZHJzL2Rvd25yZXYueG1sUEsFBgAAAAAEAAQA+gAAAJ4DAAAA&#10;AA==&#10;">
              <v:rect id="Rectangle 34" o:spid="_x0000_s455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wHL8YA&#10;AADdAAAADwAAAGRycy9kb3ducmV2LnhtbESPT2vCQBTE74V+h+UVequbVAhtdJX+0eK1Ggm9PbLP&#10;bGj2bciuJn57VxA8DjPzG2a+HG0rTtT7xrGCdJKAIK6cbrhWUOzWL28gfEDW2DomBWfysFw8Pswx&#10;127gXzptQy0ihH2OCkwIXS6lrwxZ9BPXEUfv4HqLIcq+lrrHIcJtK1+TJJMWG44LBjv6MlT9b49W&#10;wbQuV6Ysvn1h0zL72Z/3n8PfWqnnp/FjBiLQGO7hW3ujFWTp+xSub+ITkIsL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XwHL8YAAADdAAAADwAAAAAAAAAAAAAAAACYAgAAZHJz&#10;L2Rvd25yZXYueG1sUEsFBgAAAAAEAAQA9QAAAIsDAAAAAA==&#10;" strokecolor="#2f5496 [2408]" strokeweight="1.5pt">
                <v:fill opacity="0"/>
              </v:rect>
              <v:rect id="Rectangle 35" o:spid="_x0000_s455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e9r88QA&#10;AADdAAAADwAAAGRycy9kb3ducmV2LnhtbESPQWvCQBSE74L/YXkFb3UTSaSmriIWtcdq6/2RfU2C&#10;2bcxu03iv+8KgsdhZr5hluvB1KKj1lWWFcTTCARxbnXFhYKf793rGwjnkTXWlknBjRysV+PREjNt&#10;ez5Sd/KFCBB2GSoovW8yKV1ekkE3tQ1x8H5ta9AH2RZSt9gHuKnlLIrm0mDFYaHEhrYl5ZfTn1Fw&#10;Tj8aPkjDX/EuWaTny/66jY1Sk5dh8w7C0+Cf4Uf7UyuYx4sE7m/CE5Cr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va/P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455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b00vscAAADdAAAADwAAAGRycy9kb3ducmV2LnhtbESPQWvCQBSE74X+h+UVvDUbBaWNWcUU&#10;CkboobYUvD2yz2w0+zZmV43/vlsoeBxm5hsmXw62FRfqfeNYwThJQRBXTjdcK/j+en9+AeEDssbW&#10;MSm4kYfl4vEhx0y7K3/SZRtqESHsM1RgQugyKX1lyKJPXEccvb3rLYYo+1rqHq8Rbls5SdOZtNhw&#10;XDDY0Zuh6rg9WwXFbfPz4UJ5Wu93h1NZFJMSD1ap0dOwmoMINIR7+L+91gpm49cp/L2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FvTS+xwAAAN0AAAAPAAAAAAAA&#10;AAAAAAAAAKECAABkcnMvZG93bnJldi54bWxQSwUGAAAAAAQABAD5AAAAlQMAAAAA&#10;" strokecolor="#2f5496 [2408]" strokeweight="1.5pt"/>
            <v:shape id="AutoShape 37" o:spid="_x0000_s455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W+qycYAAADdAAAADwAAAGRycy9kb3ducmV2LnhtbESPT4vCMBTE78J+h/AEb5rqoWg1il1Y&#10;sIIH/7Cwt0fzbKvNS22yWr+9WVjwOMzMb5jFqjO1uFPrKssKxqMIBHFudcWFgtPxazgF4Tyyxtoy&#10;KXiSg9Xyo7fARNsH7+l+8IUIEHYJKii9bxIpXV6SQTeyDXHwzrY16INsC6lbfAS4qeUkimJpsOKw&#10;UGJDnyXl18OvUZA+t98767Pb5vxzuWVpOsnwYpQa9Lv1HISnzr/D/+2NVhCPZzH8vQlPQC5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VvqsnGAAAA3QAAAA8AAAAAAAAA&#10;AAAAAAAAoQIAAGRycy9kb3ducmV2LnhtbFBLBQYAAAAABAAEAPkAAACUAwAAAAA=&#10;" strokecolor="#2f5496 [2408]" strokeweight="1.5pt"/>
          </v:group>
        </w:pict>
      </w:r>
      <w:r w:rsidR="00061E2C">
        <w:rPr>
          <w:rFonts w:ascii="ALFABET98" w:hAnsi="ALFABET98"/>
          <w:color w:val="A6A6A6" w:themeColor="background1" w:themeShade="A6"/>
          <w:sz w:val="72"/>
          <w:szCs w:val="72"/>
        </w:rPr>
        <w:t xml:space="preserve">n     n      n     n      n      n    </w:t>
      </w:r>
    </w:p>
    <w:p w:rsidR="00061E2C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548" style="position:absolute;margin-left:-16.1pt;margin-top:9.4pt;width:521.25pt;height:36.85pt;z-index:-25150566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A0&#10;q1a1EgQAAPEPAAAOAAAAAAAAAAAAAAAAAC4CAABkcnMvZTJvRG9jLnhtbFBLAQItABQABgAIAAAA&#10;IQBYKw9o4AAAAAoBAAAPAAAAAAAAAAAAAAAAAGwGAABkcnMvZG93bnJldi54bWxQSwUGAAAAAAQA&#10;BADzAAAAeQcAAAAA&#10;">
            <v:group id="Group 33" o:spid="_x0000_s455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VCP7kwwAAAN0AAAAP&#10;AAAAAAAAAAAAAAAAAKoCAABkcnMvZG93bnJldi54bWxQSwUGAAAAAAQABAD6AAAAmgMAAAAA&#10;">
              <v:rect id="Rectangle 34" o:spid="_x0000_s455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JQwxcUA&#10;AADdAAAADwAAAGRycy9kb3ducmV2LnhtbESPQWvCQBSE7wX/w/IKvdVNWgg1ukpta+m1GgneHtln&#10;Nph9G7JbE/99VxA8DjPzDbNYjbYVZ+p941hBOk1AEFdON1wrKHab5zcQPiBrbB2Tggt5WC0nDwvM&#10;tRv4l87bUIsIYZ+jAhNCl0vpK0MW/dR1xNE7ut5iiLKvpe5xiHDbypckyaTFhuOCwY4+DFWn7Z9V&#10;8FqXX6YsPn1h0zL73l/26+GwUerpcXyfgwg0hnv41v7RCrJ0NoPrm/gE5PI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lDDFxQAAAN0AAAAPAAAAAAAAAAAAAAAAAJgCAABkcnMv&#10;ZG93bnJldi54bWxQSwUGAAAAAAQABAD1AAAAigMAAAAA&#10;" strokecolor="#2f5496 [2408]" strokeweight="1.5pt">
                <v:fill opacity="0"/>
              </v:rect>
              <v:rect id="Rectangle 35" o:spid="_x0000_s455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fuZC8IA&#10;AADdAAAADwAAAGRycy9kb3ducmV2LnhtbESPT4vCMBTE7wt+h/AEb2vaRUWrqYiLusf13/3RPNvS&#10;5qU2Ueu33wjCHoeZ+Q2zWHamFndqXWlZQTyMQBBnVpecKzgdN59TEM4ja6wtk4InOVimvY8FJto+&#10;eE/3g89FgLBLUEHhfZNI6bKCDLqhbYiDd7GtQR9km0vd4iPATS2/omgiDZYcFgpsaF1QVh1uRsF5&#10;/N3wThr+jTej2fhcba/r2Cg16HerOQhPnf8Pv9s/WsEkIOH1JjwBmf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N+5kL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455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anGRsYAAADdAAAADwAAAGRycy9kb3ducmV2LnhtbESPT4vCMBTE78J+h/AWvGlqDyLdRtkK&#10;C1bw4B8W9vZonm21ealNVuu3N4LgcZiZ3zDpojeNuFLnassKJuMIBHFhdc2lgsP+ZzQD4TyyxsYy&#10;KbiTg8X8Y5Biou2Nt3Td+VIECLsEFVTet4mUrqjIoBvbljh4R9sZ9EF2pdQd3gLcNDKOoqk0WHNY&#10;qLClZUXFefdvFGT39e/G+vyyOv6dLnmWxTmejFLDz/77C4Sn3r/Dr/ZKK5jG0QSeb8ITkPMH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mpxkbGAAAA3QAAAA8AAAAAAAAA&#10;AAAAAAAAoQIAAGRycy9kb3ducmV2LnhtbFBLBQYAAAAABAAEAPkAAACUAwAAAAA=&#10;" strokecolor="#2f5496 [2408]" strokeweight="1.5pt"/>
            <v:shape id="AutoShape 37" o:spid="_x0000_s454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XtYMcYAAADdAAAADwAAAGRycy9kb3ducmV2LnhtbESPT2vCQBTE70K/w/IKvemmOUhJXaUp&#10;FEzBQ6MIvT2yzyQ2+zZmt/nz7V1B8DjMzG+Y1WY0jeipc7VlBa+LCARxYXXNpYLD/mv+BsJ5ZI2N&#10;ZVIwkYPN+mm2wkTbgX+oz30pAoRdggoq79tESldUZNAtbEscvJPtDPogu1LqDocAN42Mo2gpDdYc&#10;Fips6bOi4i//NwrS6fu4sz67bE+/50uWpnGGZ6PUy/P48Q7C0+gf4Xt7qxUs4yiG25vwBOT6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l7WDHGAAAA3QAAAA8AAAAAAAAA&#10;AAAAAAAAoQIAAGRycy9kb3ducmV2LnhtbFBLBQYAAAAABAAEAPkAAACUAwAAAAA=&#10;" strokecolor="#2f5496 [2408]" strokeweight="1.5pt"/>
          </v:group>
        </w:pict>
      </w:r>
      <w:r w:rsidR="00061E2C">
        <w:rPr>
          <w:rFonts w:ascii="ALFABET98" w:hAnsi="ALFABET98"/>
          <w:color w:val="A6A6A6" w:themeColor="background1" w:themeShade="A6"/>
          <w:sz w:val="72"/>
          <w:szCs w:val="72"/>
        </w:rPr>
        <w:t xml:space="preserve">n     n      n     n      n      n    </w:t>
      </w:r>
    </w:p>
    <w:p w:rsidR="00061E2C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542" style="position:absolute;margin-left:-16.1pt;margin-top:9.4pt;width:521.25pt;height:36.85pt;z-index:-25150464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6P5PKhYEAADxDwAADgAAAAAAAAAAAAAAAAAuAgAAZHJzL2Uyb0RvYy54bWxQSwECLQAUAAYA&#10;CAAAACEAWCsPaOAAAAAKAQAADwAAAAAAAAAAAAAAAABwBgAAZHJzL2Rvd25yZXYueG1sUEsFBgAA&#10;AAAEAAQA8wAAAH0HAAAAAA==&#10;">
            <v:group id="Group 33" o:spid="_x0000_s454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p2oAGscAAADd&#10;AAAADwAAAAAAAAAAAAAAAACqAgAAZHJzL2Rvd25yZXYueG1sUEsFBgAAAAAEAAQA+gAAAJ4DAAAA&#10;AA==&#10;">
              <v:rect id="Rectangle 34" o:spid="_x0000_s454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vbOO8UA&#10;AADdAAAADwAAAGRycy9kb3ducmV2LnhtbESPT2vCQBTE7wW/w/KE3upGi0Giq9g/ll6rkeDtkX1m&#10;g9m3Ibs18du7hYLHYWZ+w6w2g23ElTpfO1YwnSQgiEuna64U5IfdywKED8gaG8ek4EYeNuvR0woz&#10;7Xr+oes+VCJC2GeowITQZlL60pBFP3EtcfTOrrMYouwqqTvsI9w2cpYkqbRYc1ww2NK7ofKy/7UK&#10;Xqvi0xT5h8/ttEi/jrfjW3/aKfU8HrZLEIGG8Aj/t7+1gnSWzOHvTXwCcn0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+9s47xQAAAN0AAAAPAAAAAAAAAAAAAAAAAJgCAABkcnMv&#10;ZG93bnJldi54bWxQSwUGAAAAAAQABAD1AAAAigMAAAAA&#10;" strokecolor="#2f5496 [2408]" strokeweight="1.5pt">
                <v:fill opacity="0"/>
              </v:rect>
              <v:rect id="Rectangle 35" o:spid="_x0000_s454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6k5MMA&#10;AADdAAAADwAAAGRycy9kb3ducmV2LnhtbESPQYvCMBSE7wv+h/AEb2ta0bJWo4ii7nG36v3RPNti&#10;81KbqPXfbwRhj8PMfMPMl52pxZ1aV1lWEA8jEMS51RUXCo6H7ecXCOeRNdaWScGTHCwXvY85pto+&#10;+JfumS9EgLBLUUHpfZNK6fKSDLqhbYiDd7atQR9kW0jd4iPATS1HUZRIgxWHhRIbWpeUX7KbUXCa&#10;bBreS8M/8XY8nZwuu+s6NkoN+t1qBsJT5//D7/a3VpCMogReb8ITkI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V6k5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454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Qz7qcUAAADdAAAADwAAAGRycy9kb3ducmV2LnhtbESPQYvCMBSE74L/ITzBm6b24ErXKFtB&#10;sMIeVkXY26N5tnWbl9pErf9+Iwgeh5n5hpkvO1OLG7WusqxgMo5AEOdWV1woOOzXoxkI55E11pZJ&#10;wYMcLBf93hwTbe/8Q7edL0SAsEtQQel9k0jp8pIMurFtiIN3sq1BH2RbSN3iPcBNLeMomkqDFYeF&#10;EhtalZT/7a5GQfrYHr+tzy6b0+/5kqVpnOHZKDUcdF+fIDx1/h1+tTdawTSOPuD5JjwBufg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Qz7qcUAAADdAAAADwAAAAAAAAAA&#10;AAAAAAChAgAAZHJzL2Rvd25yZXYueG1sUEsFBgAAAAAEAAQA+QAAAJMDAAAAAA==&#10;" strokecolor="#2f5496 [2408]" strokeweight="1.5pt"/>
            <v:shape id="AutoShape 37" o:spid="_x0000_s454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JNv28MAAADdAAAADwAAAGRycy9kb3ducmV2LnhtbERPyWrDMBC9F/oPYgq5NXJ9MMWNHOpA&#10;IQ7k0DQUehus8ZJYI8dSvPx9dSj0+Hj7ZjubTow0uNaygpd1BIK4tLrlWsH56+P5FYTzyBo7y6Rg&#10;IQfb7PFhg6m2E3/SePK1CCHsUlTQeN+nUrqyIYNubXviwFV2MOgDHGqpB5xCuOlkHEWJNNhyaGiw&#10;p11D5fV0Nwry5fB9tL647aufy63I87jAi1Fq9TS/v4HwNPt/8Z97rxUkcRTmhjfhCcjsF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iTb9vDAAAA3QAAAA8AAAAAAAAAAAAA&#10;AAAAoQIAAGRycy9kb3ducmV2LnhtbFBLBQYAAAAABAAEAPkAAACRAwAAAAA=&#10;" strokecolor="#2f5496 [2408]" strokeweight="1.5pt"/>
          </v:group>
        </w:pict>
      </w:r>
      <w:r w:rsidR="00061E2C">
        <w:rPr>
          <w:rFonts w:ascii="ALFABET98" w:hAnsi="ALFABET98"/>
          <w:color w:val="A6A6A6" w:themeColor="background1" w:themeShade="A6"/>
          <w:sz w:val="72"/>
          <w:szCs w:val="72"/>
        </w:rPr>
        <w:t xml:space="preserve">n     n      n     n      n      n    </w:t>
      </w:r>
    </w:p>
    <w:p w:rsidR="00061E2C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536" style="position:absolute;margin-left:-16.1pt;margin-top:9.4pt;width:521.25pt;height:36.85pt;z-index:-25150361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upDEQ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">
            <v:group id="Group 33" o:spid="_x0000_s453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diJDEwwAAAN0AAAAP&#10;AAAAAAAAAAAAAAAAAKoCAABkcnMvZG93bnJldi54bWxQSwUGAAAAAAQABAD6AAAAmgMAAAAA&#10;">
              <v:rect id="Rectangle 34" o:spid="_x0000_s454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BRe5cUA&#10;AADdAAAADwAAAGRycy9kb3ducmV2LnhtbESPQWvCQBSE74X+h+UVequbWAgluoq2WnpVI8HbI/vM&#10;BrNvQ3Y18d93C0KPw8x8w8yXo23FjXrfOFaQThIQxJXTDdcKisP27QOED8gaW8ek4E4elovnpznm&#10;2g28o9s+1CJC2OeowITQ5VL6ypBFP3EdcfTOrrcYouxrqXscIty2cpokmbTYcFww2NGnoeqyv1oF&#10;73W5MWXx5Qubltn38X5cD6etUq8v42oGItAY/sOP9o9WkE3TFP7exCcgF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FF7lxQAAAN0AAAAPAAAAAAAAAAAAAAAAAJgCAABkcnMv&#10;ZG93bnJldi54bWxQSwUGAAAAAAQABAD1AAAAigMAAAAA&#10;" strokecolor="#2f5496 [2408]" strokeweight="1.5pt">
                <v:fill opacity="0"/>
              </v:rect>
              <v:rect id="Rectangle 35" o:spid="_x0000_s454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7w0OsQA&#10;AADdAAAADwAAAGRycy9kb3ducmV2LnhtbESPQWvCQBSE7wX/w/KE3nSTYEKNriIpaT1aW++P7DMJ&#10;Zt+m2VXTf+8WCj0OM/MNs96OphM3GlxrWUE8j0AQV1a3XCv4+ixnLyCcR9bYWSYFP+Rgu5k8rTHX&#10;9s4fdDv6WgQIuxwVNN73uZSuasigm9ueOHhnOxj0QQ611APeA9x0MomiTBpsOSw02FPRUHU5Xo2C&#10;U/ra87s0fIjLxTI9Xd6+i9go9TwddysQnkb/H/5r77WCLIkT+H0TnoDcP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e8NDr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453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+5rd8cAAADdAAAADwAAAGRycy9kb3ducmV2LnhtbESPT2vCQBTE7wW/w/IK3urGCFJS19AI&#10;BVPoobYI3h7ZZ/40+zZmtyb59l1B6HGYmd8wm3Q0rbhS72rLCpaLCARxYXXNpYLvr7enZxDOI2ts&#10;LZOCiRyk29nDBhNtB/6k68GXIkDYJaig8r5LpHRFRQbdwnbEwTvb3qAPsi+l7nEIcNPKOIrW0mDN&#10;YaHCjnYVFT+HX6Mgm96PH9bnl/351FzyLItzbIxS88fx9QWEp9H/h+/tvVawjpcruL0JT0Bu/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T7mt3xwAAAN0AAAAPAAAAAAAA&#10;AAAAAAAAAKECAABkcnMvZG93bnJldi54bWxQSwUGAAAAAAQABAD5AAAAlQMAAAAA&#10;" strokecolor="#2f5496 [2408]" strokeweight="1.5pt"/>
            <v:shape id="AutoShape 37" o:spid="_x0000_s453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AfzA8cAAADdAAAADwAAAGRycy9kb3ducmV2LnhtbESPT2vCQBTE7wW/w/IK3urGIFJS19AI&#10;BVPoobYI3h7ZZ/40+zZmtyb59l1B6HGYmd8wm3Q0rbhS72rLCpaLCARxYXXNpYLvr7enZxDOI2ts&#10;LZOCiRyk29nDBhNtB/6k68GXIkDYJaig8r5LpHRFRQbdwnbEwTvb3qAPsi+l7nEIcNPKOIrW0mDN&#10;YaHCjnYVFT+HX6Mgm96PH9bnl/351FzyLItzbIxS88fx9QWEp9H/h+/tvVawjpcruL0JT0Bu/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cB/MDxwAAAN0AAAAPAAAAAAAA&#10;AAAAAAAAAKECAABkcnMvZG93bnJldi54bWxQSwUGAAAAAAQABAD5AAAAlQMAAAAA&#10;" strokecolor="#2f5496 [2408]" strokeweight="1.5pt"/>
          </v:group>
        </w:pict>
      </w:r>
      <w:r w:rsidR="00061E2C">
        <w:rPr>
          <w:rFonts w:ascii="ALFABET98" w:hAnsi="ALFABET98"/>
          <w:color w:val="A6A6A6" w:themeColor="background1" w:themeShade="A6"/>
          <w:sz w:val="72"/>
          <w:szCs w:val="72"/>
        </w:rPr>
        <w:t xml:space="preserve">n     n      n     n      n      n    </w:t>
      </w:r>
    </w:p>
    <w:p w:rsidR="00061E2C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530" style="position:absolute;margin-left:-16.1pt;margin-top:9.4pt;width:521.25pt;height:36.85pt;z-index:-25150259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KgZmiYXBAAA8Q8AAA4AAAAAAAAAAAAAAAAALgIAAGRycy9lMm9Eb2MueG1sUEsBAi0AFAAG&#10;AAgAAAAhAFgrD2jgAAAACgEAAA8AAAAAAAAAAAAAAAAAcQYAAGRycy9kb3ducmV2LnhtbFBLBQYA&#10;AAAABAAEAPMAAAB+BwAAAAA=&#10;">
            <v:group id="Group 33" o:spid="_x0000_s453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0trSvFAAAA3QAA&#10;AA8AAAAAAAAAAAAAAAAAqgIAAGRycy9kb3ducmV2LnhtbFBLBQYAAAAABAAEAPoAAACcAwAAAAA=&#10;">
              <v:rect id="Rectangle 34" o:spid="_x0000_s453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LFjCsUA&#10;AADdAAAADwAAAGRycy9kb3ducmV2LnhtbESPQWvCQBSE74X+h+UVequbKKQlukpbtfRajYTeHtln&#10;NjT7NmRXE/99VxA8DjPzDbNYjbYVZ+p941hBOklAEFdON1wrKPbblzcQPiBrbB2Tggt5WC0fHxaY&#10;azfwD513oRYRwj5HBSaELpfSV4Ys+onriKN3dL3FEGVfS93jEOG2ldMkyaTFhuOCwY4+DVV/u5NV&#10;MKvLjSmLtS9sWmZfh8vhY/jdKvX8NL7PQQQawz18a39rBdk0fYXrm/gE5PI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sWMKxQAAAN0AAAAPAAAAAAAAAAAAAAAAAJgCAABkcnMv&#10;ZG93bnJldi54bWxQSwUGAAAAAAQABAD1AAAAigMAAAAA&#10;" strokecolor="#2f5496 [2408]" strokeweight="1.5pt">
                <v:fill opacity="0"/>
              </v:rect>
              <v:rect id="Rectangle 35" o:spid="_x0000_s453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lQD0MEA&#10;AADdAAAADwAAAGRycy9kb3ducmV2LnhtbERPTW+CQBC9N+l/2EyT3uqCKcQiCzE21h4r1vuEHYHA&#10;ziK7Vfrv3UOTHl/ed17OZhBXmlxnWUG8iEAQ11Z33Cj4Pu5eViCcR9Y4WCYFv+SgLB4fcsy0vfGB&#10;rpVvRAhhl6GC1vsxk9LVLRl0CzsSB+5sJ4M+wKmResJbCDeDXEZRKg12HBpaHGnbUt1XP0bBKXkf&#10;eS8Nf8W717fk1H9ctrFR6vlp3qxBeJr9v/jP/akVpMs4zA1vwhOQxR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ZUA9D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453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gZcncYAAADdAAAADwAAAGRycy9kb3ducmV2LnhtbESPT4vCMBTE78J+h/AEb5rag2g1il1Y&#10;sIIH/7Cwt0fzbKvNS22yWr+9WVjwOMzMb5jFqjO1uFPrKssKxqMIBHFudcWFgtPxazgF4Tyyxtoy&#10;KXiSg9Xyo7fARNsH7+l+8IUIEHYJKii9bxIpXV6SQTeyDXHwzrY16INsC6lbfAS4qWUcRRNpsOKw&#10;UGJDnyXl18OvUZA+t98767Pb5vxzuWVpGmd4MUoN+t16DsJT59/h//ZGK5jE4xn8vQlPQC5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IGXJ3GAAAA3QAAAA8AAAAAAAAA&#10;AAAAAAAAoQIAAGRycy9kb3ducmV2LnhtbFBLBQYAAAAABAAEAPkAAACUAwAAAAA=&#10;" strokecolor="#2f5496 [2408]" strokeweight="1.5pt"/>
            <v:shape id="AutoShape 37" o:spid="_x0000_s453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VA/vcIAAADdAAAADwAAAGRycy9kb3ducmV2LnhtbERPy4rCMBTdC/MP4Q6403S6EOmYihUG&#10;rOBiVAbcXZrbhzY3tYla/36yEFweznuxHEwr7tS7xrKCr2kEgriwuuFKwfHwM5mDcB5ZY2uZFDzJ&#10;wTL9GC0w0fbBv3Tf+0qEEHYJKqi97xIpXVGTQTe1HXHgStsb9AH2ldQ9PkK4aWUcRTNpsOHQUGNH&#10;65qKy/5mFGTP7d/O+vy6KU/na55lcY5no9T4c1h9g/A0+Lf45d5oBbM4DvvDm/AEZPoP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bVA/vcIAAADdAAAADwAAAAAAAAAAAAAA&#10;AAChAgAAZHJzL2Rvd25yZXYueG1sUEsFBgAAAAAEAAQA+QAAAJADAAAAAA==&#10;" strokecolor="#2f5496 [2408]" strokeweight="1.5pt"/>
          </v:group>
        </w:pict>
      </w:r>
      <w:r w:rsidR="00061E2C">
        <w:rPr>
          <w:rFonts w:ascii="ALFABET98" w:hAnsi="ALFABET98"/>
          <w:color w:val="A6A6A6" w:themeColor="background1" w:themeShade="A6"/>
          <w:sz w:val="72"/>
          <w:szCs w:val="72"/>
        </w:rPr>
        <w:t xml:space="preserve">n     n      n     n      n      n    </w:t>
      </w:r>
    </w:p>
    <w:p w:rsidR="00061E2C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524" style="position:absolute;margin-left:-16.1pt;margin-top:9.4pt;width:521.25pt;height:36.85pt;z-index:-25150156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">
            <v:group id="Group 33" o:spid="_x0000_s452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x6YZXFAAAA3QAA&#10;AA8AAAAAAAAAAAAAAAAAqgIAAGRycy9kb3ducmV2LnhtbFBLBQYAAAAABAAEAPoAAACcAwAAAAA=&#10;">
              <v:rect id="Rectangle 34" o:spid="_x0000_s452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eavtMUA&#10;AADdAAAADwAAAGRycy9kb3ducmV2LnhtbESPQWvCQBSE70L/w/KE3nRjhFBSV9GqpdfaSPD2yD6z&#10;wezbkN2a+O+7hUKPw8x8w6w2o23FnXrfOFawmCcgiCunG64VFF/H2QsIH5A1to5JwYM8bNZPkxXm&#10;2g38SfdTqEWEsM9RgQmhy6X0lSGLfu464uhdXW8xRNnXUvc4RLhtZZokmbTYcFww2NGboep2+rYK&#10;lnV5MGWx94VdlNn7+XHeDZejUs/TcfsKItAY/sN/7Q+tIEvTJfy+iU9Ar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5q+0xQAAAN0AAAAPAAAAAAAAAAAAAAAAAJgCAABkcnMv&#10;ZG93bnJldi54bWxQSwUGAAAAAAQABAD1AAAAigMAAAAA&#10;" strokecolor="#2f5496 [2408]" strokeweight="1.5pt">
                <v:fill opacity="0"/>
              </v:rect>
              <v:rect id="Rectangle 35" o:spid="_x0000_s452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XXDaMQA&#10;AADdAAAADwAAAGRycy9kb3ducmV2LnhtbESPQWvCQBSE7wX/w/IEb80mIYqNrlIs2h6rNvdH9pkE&#10;s2/T7Dam/74rCD0OM/MNs96OphUD9a6xrCCJYhDEpdUNVwq+zvvnJQjnkTW2lknBLznYbiZPa8y1&#10;vfGRhpOvRICwy1FB7X2XS+nKmgy6yHbEwbvY3qAPsq+k7vEW4KaVaRwvpMGGw0KNHe1qKq+nH6Og&#10;mL91/C4Nfyb77GVeXA/fu8QoNZuOrysQnkb/H360P7SCRZpmcH8TnoDc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l1w2j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452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SecJccAAADdAAAADwAAAGRycy9kb3ducmV2LnhtbESPT2vCQBTE7wW/w/IK3uqmAUNJXUMj&#10;FIzgoVoKvT2yz/xp9m3MbjX59l1B6HGYmd8wq2w0nbjQ4BrLCp4XEQji0uqGKwWfx/enFxDOI2vs&#10;LJOCiRxk69nDClNtr/xBl4OvRICwS1FB7X2fSunKmgy6he2Jg3eyg0Ef5FBJPeA1wE0n4yhKpMGG&#10;w0KNPW1qKn8Ov0ZBPu2+9tYX5+3puz0XeR4X2Bql5o/j2ysIT6P/D9/bW60gieMl3N6EJyDX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9J5wlxwAAAN0AAAAPAAAAAAAA&#10;AAAAAAAAAKECAABkcnMvZG93bnJldi54bWxQSwUGAAAAAAQABAD5AAAAlQMAAAAA&#10;" strokecolor="#2f5496 [2408]" strokeweight="1.5pt"/>
            <v:shape id="AutoShape 37" o:spid="_x0000_s452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fUCUsUAAADdAAAADwAAAGRycy9kb3ducmV2LnhtbESPT4vCMBTE78J+h/AWvGm6PRSpRrEL&#10;C1bYg38QvD2aZ1ttXmqT1frtN4LgcZiZ3zCzRW8acaPO1ZYVfI0jEMSF1TWXCva7n9EEhPPIGhvL&#10;pOBBDhbzj8EMU23vvKHb1pciQNilqKDyvk2ldEVFBt3YtsTBO9nOoA+yK6Xu8B7gppFxFCXSYM1h&#10;ocKWvisqLts/oyB7rA+/1ufX1el4vuZZFud4NkoNP/vlFISn3r/Dr/ZKK0jiOIHnm/AE5Pw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fUCUsUAAADdAAAADwAAAAAAAAAA&#10;AAAAAAChAgAAZHJzL2Rvd25yZXYueG1sUEsFBgAAAAAEAAQA+QAAAJMDAAAAAA==&#10;" strokecolor="#2f5496 [2408]" strokeweight="1.5pt"/>
          </v:group>
        </w:pict>
      </w:r>
      <w:r w:rsidR="00061E2C">
        <w:rPr>
          <w:rFonts w:ascii="ALFABET98" w:hAnsi="ALFABET98"/>
          <w:color w:val="A6A6A6" w:themeColor="background1" w:themeShade="A6"/>
          <w:sz w:val="72"/>
          <w:szCs w:val="72"/>
        </w:rPr>
        <w:t xml:space="preserve">n     n      n     n      n      n    </w:t>
      </w:r>
    </w:p>
    <w:p w:rsidR="00061E2C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518" style="position:absolute;margin-left:-16.1pt;margin-top:9.4pt;width:521.25pt;height:36.85pt;z-index:-25150054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sIyVEg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Bw&#10;sIyVEgQAAPEPAAAOAAAAAAAAAAAAAAAAAC4CAABkcnMvZTJvRG9jLnhtbFBLAQItABQABgAIAAAA&#10;IQBYKw9o4AAAAAoBAAAPAAAAAAAAAAAAAAAAAGwGAABkcnMvZG93bnJldi54bWxQSwUGAAAAAAQA&#10;BADzAAAAeQcAAAAA&#10;">
            <v:group id="Group 33" o:spid="_x0000_s452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tklZ/wwAAAN0AAAAP&#10;AAAAAAAAAAAAAAAAAKoCAABkcnMvZG93bnJldi54bWxQSwUGAAAAAAQABAD6AAAAmgMAAAAA&#10;">
              <v:rect id="Rectangle 34" o:spid="_x0000_s452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A6YXsYA&#10;AADdAAAADwAAAGRycy9kb3ducmV2LnhtbESPT2vCQBTE74V+h+UVvNWNEUIbXaV/VHqtRkJvj+wz&#10;G5p9G7JbE799VxA8DjPzG2a5Hm0rztT7xrGC2TQBQVw53XCtoDhsn19A+ICssXVMCi7kYb16fFhi&#10;rt3A33Teh1pECPscFZgQulxKXxmy6KeuI47eyfUWQ5R9LXWPQ4TbVqZJkkmLDccFgx19GKp+939W&#10;wbwuN6YsPn1hZ2W2O16O78PPVqnJ0/i2ABFoDPfwrf2lFWRp+grXN/EJyNU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A6YXsYAAADdAAAADwAAAAAAAAAAAAAAAACYAgAAZHJz&#10;L2Rvd25yZXYueG1sUEsFBgAAAAAEAAQA9QAAAIsDAAAAAA==&#10;" strokecolor="#2f5496 [2408]" strokeweight="1.5pt">
                <v:fill opacity="0"/>
              </v:rect>
              <v:rect id="Rectangle 35" o:spid="_x0000_s452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5dTtsAA&#10;AADdAAAADwAAAGRycy9kb3ducmV2LnhtbERPyW7CMBC9I/UfrKnEDZywqaQxCIGgHIHCfRRPkyjx&#10;OMQGwt/jQyWOT29Pl52pxZ1aV1pWEA8jEMSZ1SXnCs6/28EXCOeRNdaWScGTHCwXH70UE20ffKT7&#10;yecihLBLUEHhfZNI6bKCDLqhbYgD92dbgz7ANpe6xUcIN7UcRdFMGiw5NBTY0LqgrDrdjILLdNPw&#10;jzR8iLeT+fRS7a7r2CjV/+xW3yA8df4t/nfvtYLZaBz2hzfhCcjF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5dTts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452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8UM+8cAAADdAAAADwAAAGRycy9kb3ducmV2LnhtbESPT2vCQBTE7wW/w/IK3urGCFJS19AI&#10;BVPoobYI3h7ZZ/40+zZmtyb59l1B6HGYmd8wm3Q0rbhS72rLCpaLCARxYXXNpYLvr7enZxDOI2ts&#10;LZOCiRyk29nDBhNtB/6k68GXIkDYJaig8r5LpHRFRQbdwnbEwTvb3qAPsi+l7nEIcNPKOIrW0mDN&#10;YaHCjnYVFT+HX6Mgm96PH9bnl/351FzyLItzbIxS88fx9QWEp9H/h+/tvVawjldLuL0JT0Bu/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HxQz7xwAAAN0AAAAPAAAAAAAA&#10;AAAAAAAAAKECAABkcnMvZG93bnJldi54bWxQSwUGAAAAAAQABAD5AAAAlQMAAAAA&#10;" strokecolor="#2f5496 [2408]" strokeweight="1.5pt"/>
            <v:shape id="AutoShape 37" o:spid="_x0000_s451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xeSjMcAAADdAAAADwAAAGRycy9kb3ducmV2LnhtbESPT2vCQBTE7wW/w/IK3uqmEUJJXUMj&#10;FIzgoVoKvT2yz/xp9m3MbjX59l1B6HGYmd8wq2w0nbjQ4BrLCp4XEQji0uqGKwWfx/enFxDOI2vs&#10;LJOCiRxk69nDClNtr/xBl4OvRICwS1FB7X2fSunKmgy6he2Jg3eyg0Ef5FBJPeA1wE0n4yhKpMGG&#10;w0KNPW1qKn8Ov0ZBPu2+9tYX5+3puz0XeR4X2Bql5o/j2ysIT6P/D9/bW60giZcx3N6EJyDX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3F5KMxwAAAN0AAAAPAAAAAAAA&#10;AAAAAAAAAKECAABkcnMvZG93bnJldi54bWxQSwUGAAAAAAQABAD5AAAAlQMAAAAA&#10;" strokecolor="#2f5496 [2408]" strokeweight="1.5pt"/>
          </v:group>
        </w:pict>
      </w:r>
      <w:r w:rsidR="00061E2C">
        <w:rPr>
          <w:rFonts w:ascii="ALFABET98" w:hAnsi="ALFABET98"/>
          <w:color w:val="A6A6A6" w:themeColor="background1" w:themeShade="A6"/>
          <w:sz w:val="72"/>
          <w:szCs w:val="72"/>
        </w:rPr>
        <w:t xml:space="preserve">n     n      n     n      n      n    </w:t>
      </w:r>
    </w:p>
    <w:p w:rsidR="00061E2C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lastRenderedPageBreak/>
        <w:pict>
          <v:group id="_x0000_s4512" style="position:absolute;margin-left:-16.1pt;margin-top:9.4pt;width:521.25pt;height:36.85pt;z-index:-25149952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KV3rSBYEAADxDwAADgAAAAAAAAAAAAAAAAAuAgAAZHJzL2Uyb0RvYy54bWxQSwECLQAUAAYA&#10;CAAAACEAWCsPaOAAAAAKAQAADwAAAAAAAAAAAAAAAABwBgAAZHJzL2Rvd25yZXYueG1sUEsFBgAA&#10;AAAEAAQA8wAAAH0HAAAAAA==&#10;">
            <v:group id="Group 33" o:spid="_x0000_s451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pBsqnxgAAAN0A&#10;AAAPAAAAAAAAAAAAAAAAAKoCAABkcnMvZG93bnJldi54bWxQSwUGAAAAAAQABAD6AAAAnQMAAAAA&#10;">
              <v:rect id="Rectangle 34" o:spid="_x0000_s451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JoEhsUA&#10;AADdAAAADwAAAGRycy9kb3ducmV2LnhtbESPQWvCQBSE70L/w/IKvelGpaFEV2m1Fq+1keDtkX1m&#10;g9m3Ibs18d93hYLHYWa+YZbrwTbiSp2vHSuYThIQxKXTNVcK8p/d+A2ED8gaG8ek4EYe1qun0RIz&#10;7Xr+pushVCJC2GeowITQZlL60pBFP3EtcfTOrrMYouwqqTvsI9w2cpYkqbRYc1ww2NLGUHk5/FoF&#10;86r4NEW+9bmdFunX8Xb86E87pV6eh/cFiEBDeIT/23utIJ3NX+H+Jj4Bufo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wmgSGxQAAAN0AAAAPAAAAAAAAAAAAAAAAAJgCAABkcnMv&#10;ZG93bnJldi54bWxQSwUGAAAAAAQABAD1AAAAigMAAAAA&#10;" strokecolor="#2f5496 [2408]" strokeweight="1.5pt">
                <v:fill opacity="0"/>
              </v:rect>
              <v:rect id="Rectangle 35" o:spid="_x0000_s451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zJuWcUA&#10;AADdAAAADwAAAGRycy9kb3ducmV2LnhtbESPQWvCQBSE7wX/w/IK3uomWkONriIp0R6trfdH9jUJ&#10;Zt+m2TVJ/71bKPQ4zMw3zGY3mkb01LnasoJ4FoEgLqyuuVTw+ZE/vYBwHlljY5kU/JCD3XbysMFU&#10;24HfqT/7UgQIuxQVVN63qZSuqMigm9mWOHhftjPog+xKqTscAtw0ch5FiTRYc1iosKWsouJ6vhkF&#10;l+Vry0dp+BTnz6vl5Xr4zmKj1PRx3K9BeBr9f/iv/aYVJPNFAr9vwhOQ2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Mm5Z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451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2AxFMYAAADdAAAADwAAAGRycy9kb3ducmV2LnhtbESPQWvCQBSE70L/w/IKvZmNKViJrmIK&#10;BVPwUBXB2yP7TKLZtzG71fjv3ULB4zAz3zCzRW8acaXO1ZYVjKIYBHFhdc2lgt32azgB4TyyxsYy&#10;KbiTg8X8ZTDDVNsb/9B140sRIOxSVFB536ZSuqIigy6yLXHwjrYz6IPsSqk7vAW4aWQSx2NpsOaw&#10;UGFLnxUV582vUZDdv/dr6/PL6ng4XfIsS3I8GaXeXvvlFISn3j/D/+2VVjBO3j/g7014AnL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dgMRTGAAAA3QAAAA8AAAAAAAAA&#10;AAAAAAAAoQIAAGRycy9kb3ducmV2LnhtbFBLBQYAAAAABAAEAPkAAACUAwAAAAA=&#10;" strokecolor="#2f5496 [2408]" strokeweight="1.5pt"/>
            <v:shape id="AutoShape 37" o:spid="_x0000_s451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v+lZsQAAADdAAAADwAAAGRycy9kb3ducmV2LnhtbERPy2rCQBTdC/2H4Ra6M5OmIBIzSlMo&#10;mEIXVSl0d8ncvMzciZlpjH/fWRRcHs47282mFxONrrWs4DmKQRCXVrdcKzgd35drEM4ja+wtk4Ib&#10;OdhtHxYZptpe+Yumg69FCGGXooLG+yGV0pUNGXSRHYgDV9nRoA9wrKUe8RrCTS+TOF5Jgy2HhgYH&#10;emuoPB9+jYL89vH9aX1x2Vc/3aXI86TAzij19Di/bkB4mv1d/O/eawWr5CXMDW/CE5Db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W/6VmxAAAAN0AAAAPAAAAAAAAAAAA&#10;AAAAAKECAABkcnMvZG93bnJldi54bWxQSwUGAAAAAAQABAD5AAAAkgMAAAAA&#10;" strokecolor="#2f5496 [2408]" strokeweight="1.5pt"/>
          </v:group>
        </w:pict>
      </w:r>
      <w:r w:rsidR="00061E2C">
        <w:rPr>
          <w:rFonts w:ascii="ALFABET98" w:hAnsi="ALFABET98"/>
          <w:color w:val="A6A6A6" w:themeColor="background1" w:themeShade="A6"/>
          <w:sz w:val="72"/>
          <w:szCs w:val="72"/>
        </w:rPr>
        <w:t xml:space="preserve">n     n      n     n      n      n    </w:t>
      </w:r>
    </w:p>
    <w:p w:rsidR="00061E2C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506" style="position:absolute;margin-left:-16.1pt;margin-top:9.4pt;width:521.25pt;height:36.85pt;z-index:-25149849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">
            <v:group id="Group 33" o:spid="_x0000_s450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Tju/2cQAAADdAAAA&#10;DwAAAAAAAAAAAAAAAACqAgAAZHJzL2Rvd25yZXYueG1sUEsFBgAAAAAEAAQA+gAAAJsDAAAAAA==&#10;">
              <v:rect id="Rectangle 34" o:spid="_x0000_s451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6dx+MUA&#10;AADdAAAADwAAAGRycy9kb3ducmV2LnhtbESPQWvCQBSE74X+h+UVequbaAklukpbtXitRkJvj+wz&#10;G5p9G7Krif++KxQ8DjPzDbNYjbYVF+p941hBOklAEFdON1wrKA7blzcQPiBrbB2Tgit5WC0fHxaY&#10;azfwN132oRYRwj5HBSaELpfSV4Ys+onriKN3cr3FEGVfS93jEOG2ldMkyaTFhuOCwY4+DVW/+7NV&#10;MKvLjSmLtS9sWmZfx+vxY/jZKvX8NL7PQQQawz38395pBdn0NYXbm/gE5PI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Xp3H4xQAAAN0AAAAPAAAAAAAAAAAAAAAAAJgCAABkcnMv&#10;ZG93bnJldi54bWxQSwUGAAAAAAQABAD1AAAAigMAAAAA&#10;" strokecolor="#2f5496 [2408]" strokeweight="1.5pt">
                <v:fill opacity="0"/>
              </v:rect>
              <v:rect id="Rectangle 35" o:spid="_x0000_s451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A8bJ8QA&#10;AADdAAAADwAAAGRycy9kb3ducmV2LnhtbESPQWvCQBSE7wX/w/IEb80mIYqNrlIs2h6rNvdH9pkE&#10;s2/T7Dam/74rCD0OM/MNs96OphUD9a6xrCCJYhDEpdUNVwq+zvvnJQjnkTW2lknBLznYbiZPa8y1&#10;vfGRhpOvRICwy1FB7X2XS+nKmgy6yHbEwbvY3qAPsq+k7vEW4KaVaRwvpMGGw0KNHe1qKq+nH6Og&#10;mL91/C4Nfyb77GVeXA/fu8QoNZuOrysQnkb/H360P7SCRZqlcH8TnoDc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QPGyf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450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F1EascAAADdAAAADwAAAGRycy9kb3ducmV2LnhtbESPT2vCQBTE7wW/w/KE3uqmqUiJbqQR&#10;BFPwUFsEb4/sM3/Mvo3ZrcZv7wqFHoeZ+Q2zWA6mFRfqXW1ZweskAkFcWF1zqeDne/3yDsJ5ZI2t&#10;ZVJwIwfLdPS0wETbK3/RZedLESDsElRQed8lUrqiIoNuYjvi4B1tb9AH2ZdS93gNcNPKOIpm0mDN&#10;YaHCjlYVFafdr1GQ3T73W+vz8+Z4aM55lsU5Nkap5/HwMQfhafD/4b/2RiuYxdM3eLwJT0Cm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AXURqxwAAAN0AAAAPAAAAAAAA&#10;AAAAAAAAAKECAABkcnMvZG93bnJldi54bWxQSwUGAAAAAAQABAD5AAAAlQMAAAAA&#10;" strokecolor="#2f5496 [2408]" strokeweight="1.5pt"/>
            <v:shape id="AutoShape 37" o:spid="_x0000_s450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7TcHsYAAADdAAAADwAAAGRycy9kb3ducmV2LnhtbESPT4vCMBTE78J+h/AWvGlqEZFqFLuw&#10;YAUP/mFhb4/m2Vabl9pErd/eLCx4HGbmN8x82Zla3Kl1lWUFo2EEgji3uuJCwfHwPZiCcB5ZY22Z&#10;FDzJwXLx0Ztjou2Dd3Tf+0IECLsEFZTeN4mULi/JoBvahjh4J9sa9EG2hdQtPgLc1DKOook0WHFY&#10;KLGhr5Lyy/5mFKTPzc/W+uy6Pv2er1maxhmejVL9z241A+Gp8+/wf3utFUzi8Rj+3oQnIBc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+03B7GAAAA3QAAAA8AAAAAAAAA&#10;AAAAAAAAoQIAAGRycy9kb3ducmV2LnhtbFBLBQYAAAAABAAEAPkAAACUAwAAAAA=&#10;" strokecolor="#2f5496 [2408]" strokeweight="1.5pt"/>
          </v:group>
        </w:pict>
      </w:r>
      <w:r w:rsidR="00061E2C">
        <w:rPr>
          <w:rFonts w:ascii="ALFABET98" w:hAnsi="ALFABET98"/>
          <w:color w:val="A6A6A6" w:themeColor="background1" w:themeShade="A6"/>
          <w:sz w:val="72"/>
          <w:szCs w:val="72"/>
        </w:rPr>
        <w:t xml:space="preserve">n     n      n     n      n      n    </w:t>
      </w:r>
    </w:p>
    <w:p w:rsidR="00061E2C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500" style="position:absolute;margin-left:-16.1pt;margin-top:9.4pt;width:521.25pt;height:36.85pt;z-index:-25149747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JxiIB8XBAAA8Q8AAA4AAAAAAAAAAAAAAAAALgIAAGRycy9lMm9Eb2MueG1sUEsBAi0AFAAG&#10;AAgAAAAhAFgrD2jgAAAACgEAAA8AAAAAAAAAAAAAAAAAcQYAAGRycy9kb3ducmV2LnhtbFBLBQYA&#10;AAAABAAEAPMAAAB+BwAAAAA=&#10;">
            <v:group id="Group 33" o:spid="_x0000_s450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unoI2xgAAAN0A&#10;AAAPAAAAAAAAAAAAAAAAAKoCAABkcnMvZG93bnJldi54bWxQSwUGAAAAAAQABAD6AAAAnQMAAAAA&#10;">
              <v:rect id="Rectangle 34" o:spid="_x0000_s450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wJMF8YA&#10;AADdAAAADwAAAGRycy9kb3ducmV2LnhtbESPQWvCQBSE74X+h+UJvdWNtqQSXaXaKr1qI8HbI/vM&#10;BrNvQ3Zr4r93C4Ueh5n5hlmsBtuIK3W+dqxgMk5AEJdO11wpyL+3zzMQPiBrbByTght5WC0fHxaY&#10;adfznq6HUIkIYZ+hAhNCm0npS0MW/di1xNE7u85iiLKrpO6wj3DbyGmSpNJizXHBYEsbQ+Xl8GMV&#10;vFTFpynyD5/bSZHujrfjuj9tlXoaDe9zEIGG8B/+a39pBen09Q1+38QnIJ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wJMF8YAAADdAAAADwAAAAAAAAAAAAAAAACYAgAAZHJz&#10;L2Rvd25yZXYueG1sUEsFBgAAAAAEAAQA9QAAAIsDAAAAAA==&#10;" strokecolor="#2f5496 [2408]" strokeweight="1.5pt">
                <v:fill opacity="0"/>
              </v:rect>
              <v:rect id="Rectangle 35" o:spid="_x0000_s450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ecszcEA&#10;AADdAAAADwAAAGRycy9kb3ducmV2LnhtbERPyW6DMBC9V+o/WFMpt8aAAkpIDKqI0vbYbPcRngIK&#10;HhPsJPTv60OlHp/evikn04s7ja6zrCCeRyCIa6s7bhScjrvXJQjnkTX2lknBDzkoi+enDebaPnhP&#10;94NvRAhhl6OC1vshl9LVLRl0czsQB+7bjgZ9gGMj9YiPEG56mURRJg12HBpaHKhqqb4cbkbBOd0O&#10;/CENf8W7xSo9X96vVWyUmr1Mb2sQnib/L/5zf2oFWbIIc8Ob8ARk8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XnLM3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450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bVzgMYAAADdAAAADwAAAGRycy9kb3ducmV2LnhtbESPQWvCQBSE70L/w/IKvZmNoUiNrmIK&#10;BVPwUBXB2yP7TKLZtzG71fjv3ULB4zAz3zCzRW8acaXO1ZYVjKIYBHFhdc2lgt32a/gBwnlkjY1l&#10;UnAnB4v5y2CGqbY3/qHrxpciQNilqKDyvk2ldEVFBl1kW+LgHW1n0AfZlVJ3eAtw08gkjsfSYM1h&#10;ocKWPisqzptfoyC7f+/X1ueX1fFwuuRZluR4Mkq9vfbLKQhPvX+G/9srrWCcvE/g7014AnL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G1c4DGAAAA3QAAAA8AAAAAAAAA&#10;AAAAAAAAoQIAAGRycy9kb3ducmV2LnhtbFBLBQYAAAAABAAEAPkAAACUAwAAAAA=&#10;" strokecolor="#2f5496 [2408]" strokeweight="1.5pt"/>
            <v:shape id="AutoShape 37" o:spid="_x0000_s450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VZMwMQAAADdAAAADwAAAGRycy9kb3ducmV2LnhtbERPy2rCQBTdC/2H4Ra6M5MGKhIzSlMo&#10;mEIXVSl0d8ncvMzciZlpjH/fWRRcHs47282mFxONrrWs4DmKQRCXVrdcKzgd35drEM4ja+wtk4Ib&#10;OdhtHxYZptpe+Yumg69FCGGXooLG+yGV0pUNGXSRHYgDV9nRoA9wrKUe8RrCTS+TOF5Jgy2HhgYH&#10;emuoPB9+jYL89vH9aX1x2Vc/3aXI86TAzij19Di/bkB4mv1d/O/eawWr5CXsD2/CE5Db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1VkzAxAAAAN0AAAAPAAAAAAAAAAAA&#10;AAAAAKECAABkcnMvZG93bnJldi54bWxQSwUGAAAAAAQABAD5AAAAkgMAAAAA&#10;" strokecolor="#2f5496 [2408]" strokeweight="1.5pt"/>
          </v:group>
        </w:pict>
      </w:r>
      <w:r w:rsidR="00061E2C">
        <w:rPr>
          <w:rFonts w:ascii="ALFABET98" w:hAnsi="ALFABET98"/>
          <w:color w:val="A6A6A6" w:themeColor="background1" w:themeShade="A6"/>
          <w:sz w:val="72"/>
          <w:szCs w:val="72"/>
        </w:rPr>
        <w:t xml:space="preserve">n     n      n     n      n      n    </w:t>
      </w:r>
    </w:p>
    <w:p w:rsidR="00061E2C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494" style="position:absolute;margin-left:-16.1pt;margin-top:9.4pt;width:521.25pt;height:36.85pt;z-index:-25149644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Dy&#10;whFzEgQAAPEPAAAOAAAAAAAAAAAAAAAAAC4CAABkcnMvZTJvRG9jLnhtbFBLAQItABQABgAIAAAA&#10;IQBYKw9o4AAAAAoBAAAPAAAAAAAAAAAAAAAAAGwGAABkcnMvZG93bnJldi54bWxQSwUGAAAAAAQA&#10;BADzAAAAeQcAAAAA&#10;">
            <v:group id="Group 33" o:spid="_x0000_s449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R8EujFAAAA3QAA&#10;AA8AAAAAAAAAAAAAAAAAqgIAAGRycy9kb3ducmV2LnhtbFBLBQYAAAAABAAEAPoAAACcAwAAAAA=&#10;">
              <v:rect id="Rectangle 34" o:spid="_x0000_s449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eDcycUA&#10;AADdAAAADwAAAGRycy9kb3ducmV2LnhtbESPQWvCQBSE70L/w/IKvelGpaFEV2m1Fq+1keDtkX1m&#10;g9m3Ibs18d93hYLHYWa+YZbrwTbiSp2vHSuYThIQxKXTNVcK8p/d+A2ED8gaG8ek4EYe1qun0RIz&#10;7Xr+pushVCJC2GeowITQZlL60pBFP3EtcfTOrrMYouwqqTvsI9w2cpYkqbRYc1ww2NLGUHk5/FoF&#10;86r4NEW+9bmdFunX8Xb86E87pV6eh/cFiEBDeIT/23utIJ29zuH+Jj4Bufo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4NzJxQAAAN0AAAAPAAAAAAAAAAAAAAAAAJgCAABkcnMv&#10;ZG93bnJldi54bWxQSwUGAAAAAAQABAD1AAAAigMAAAAA&#10;" strokecolor="#2f5496 [2408]" strokeweight="1.5pt">
                <v:fill opacity="0"/>
              </v:rect>
              <v:rect id="Rectangle 35" o:spid="_x0000_s449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XOwFcMA&#10;AADdAAAADwAAAGRycy9kb3ducmV2LnhtbESPS4vCQBCE7wv+h6EFb+skYkSjo4ji47i+7k2mTYKZ&#10;npgZNf57Z2Fhj0VVfUXNFq2pxJMaV1pWEPcjEMSZ1SXnCs6nzfcYhPPIGivLpOBNDhbzztcMU21f&#10;fKDn0eciQNilqKDwvk6ldFlBBl3f1sTBu9rGoA+yyaVu8BXgppKDKBpJgyWHhQJrWhWU3Y4Po+CS&#10;rGveScM/8WY4SS637X0VG6V63XY5BeGp9f/hv/ZeKxgNkiH8vglPQM4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XOwF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449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SHvWMYAAADdAAAADwAAAGRycy9kb3ducmV2LnhtbESPT4vCMBTE78J+h/AWvGlqQZFqFLuw&#10;YAUP/mFhb4/m2Vabl9pErd/eLCx4HGbmN8x82Zla3Kl1lWUFo2EEgji3uuJCwfHwPZiCcB5ZY22Z&#10;FDzJwXLx0Ztjou2Dd3Tf+0IECLsEFZTeN4mULi/JoBvahjh4J9sa9EG2hdQtPgLc1DKOook0WHFY&#10;KLGhr5Lyy/5mFKTPzc/W+uy6Pv2er1maxhmejVL9z241A+Gp8+/wf3utFUzi8Rj+3oQnIBc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Uh71jGAAAA3QAAAA8AAAAAAAAA&#10;AAAAAAAAoQIAAGRycy9kb3ducmV2LnhtbFBLBQYAAAAABAAEAPkAAACUAwAAAAA=&#10;" strokecolor="#2f5496 [2408]" strokeweight="1.5pt"/>
            <v:shape id="AutoShape 37" o:spid="_x0000_s449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fNxL8YAAADdAAAADwAAAGRycy9kb3ducmV2LnhtbESPQWvCQBSE7wX/w/IEb3VjwFBSVzGC&#10;YAQP1VLo7ZF9JtHs25hdNf77riD0OMzMN8xs0ZtG3KhztWUFk3EEgriwuuZSwfdh/f4BwnlkjY1l&#10;UvAgB4v54G2GqbZ3/qLb3pciQNilqKDyvk2ldEVFBt3YtsTBO9rOoA+yK6Xu8B7gppFxFCXSYM1h&#10;ocKWVhUV5/3VKMge25+d9fllc/w9XfIsi3M8GaVGw375CcJT7//Dr/ZGK0jiaQLPN+EJyPk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XzcS/GAAAA3QAAAA8AAAAAAAAA&#10;AAAAAAAAoQIAAGRycy9kb3ducmV2LnhtbFBLBQYAAAAABAAEAPkAAACUAwAAAAA=&#10;" strokecolor="#2f5496 [2408]" strokeweight="1.5pt"/>
          </v:group>
        </w:pict>
      </w:r>
      <w:r w:rsidR="00061E2C">
        <w:rPr>
          <w:rFonts w:ascii="ALFABET98" w:hAnsi="ALFABET98"/>
          <w:color w:val="A6A6A6" w:themeColor="background1" w:themeShade="A6"/>
          <w:sz w:val="72"/>
          <w:szCs w:val="72"/>
        </w:rPr>
        <w:t xml:space="preserve">n     n      n     n      n      n    </w:t>
      </w:r>
    </w:p>
    <w:p w:rsidR="00061E2C" w:rsidRDefault="00061E2C" w:rsidP="00061E2C">
      <w:pPr>
        <w:spacing w:line="240" w:lineRule="auto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72"/>
          <w:szCs w:val="72"/>
        </w:rPr>
        <w:t xml:space="preserve"> </w:t>
      </w:r>
      <w:r>
        <w:rPr>
          <w:rFonts w:ascii="ALFABET98" w:hAnsi="ALFABET98"/>
          <w:sz w:val="36"/>
          <w:szCs w:val="36"/>
        </w:rPr>
        <w:t xml:space="preserve">  </w:t>
      </w:r>
      <w:r w:rsidR="00437EB7">
        <w:rPr>
          <w:rFonts w:ascii="ALFABET98" w:hAnsi="ALFABET98"/>
          <w:sz w:val="36"/>
          <w:szCs w:val="36"/>
        </w:rPr>
        <w:t xml:space="preserve">                               1</w:t>
      </w:r>
      <w:r>
        <w:rPr>
          <w:rFonts w:ascii="ALFABET98" w:hAnsi="ALFABET98"/>
          <w:sz w:val="36"/>
          <w:szCs w:val="36"/>
        </w:rPr>
        <w:t>1</w:t>
      </w:r>
    </w:p>
    <w:p w:rsidR="00061E2C" w:rsidRDefault="00061E2C" w:rsidP="00061E2C">
      <w:pPr>
        <w:spacing w:line="240" w:lineRule="auto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36"/>
          <w:szCs w:val="36"/>
        </w:rPr>
        <w:t>Sayın velim, n harfinin üzerinden geçiniz.</w:t>
      </w:r>
    </w:p>
    <w:p w:rsidR="00061E2C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488" style="position:absolute;margin-left:-16.1pt;margin-top:9.4pt;width:521.25pt;height:36.85pt;z-index:-25149542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arkG7xYEAADxDwAADgAAAAAAAAAAAAAAAAAuAgAAZHJzL2Uyb0RvYy54bWxQSwECLQAUAAYA&#10;CAAAACEAWCsPaOAAAAAKAQAADwAAAAAAAAAAAAAAAABwBgAAZHJzL2Rvd25yZXYueG1sUEsFBgAA&#10;AAAEAAQA8wAAAH0HAAAAAA==&#10;">
            <v:group id="Group 33" o:spid="_x0000_s449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6teW6xgAAAN0A&#10;AAAPAAAAAAAAAAAAAAAAAKoCAABkcnMvZG93bnJldi54bWxQSwUGAAAAAAQABAD6AAAAnQMAAAAA&#10;">
              <v:rect id="Rectangle 34" o:spid="_x0000_s449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ykrm8UA&#10;AADdAAAADwAAAGRycy9kb3ducmV2LnhtbESPQWvCQBSE7wX/w/KE3upGxSCpq1SrpddqJHh7ZF+z&#10;odm3Ibs18d+7hYLHYWa+YVabwTbiSp2vHSuYThIQxKXTNVcK8tPhZQnCB2SNjWNScCMPm/XoaYWZ&#10;dj1/0fUYKhEh7DNUYEJoMyl9aciin7iWOHrfrrMYouwqqTvsI9w2cpYkqbRYc1ww2NLOUPlz/LUK&#10;5lWxN0X+7nM7LdKP8+287S8HpZ7Hw9sriEBDeIT/259aQTpLF/D3Jj4Bub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KSubxQAAAN0AAAAPAAAAAAAAAAAAAAAAAJgCAABkcnMv&#10;ZG93bnJldi54bWxQSwUGAAAAAAQABAD1AAAAigMAAAAA&#10;" strokecolor="#2f5496 [2408]" strokeweight="1.5pt">
                <v:fill opacity="0"/>
              </v:rect>
              <v:rect id="Rectangle 35" o:spid="_x0000_s449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IFBRMMA&#10;AADdAAAADwAAAGRycy9kb3ducmV2LnhtbESPQYvCMBSE7wv+h/AEb2ta0bJWo4ii7nG36v3RPNti&#10;81KbqPXfbwRhj8PMfMPMl52pxZ1aV1lWEA8jEMS51RUXCo6H7ecXCOeRNdaWScGTHCwXvY85pto+&#10;+JfumS9EgLBLUUHpfZNK6fKSDLqhbYiDd7atQR9kW0jd4iPATS1HUZRIgxWHhRIbWpeUX7KbUXCa&#10;bBreS8M/8XY8nZwuu+s6NkoN+t1qBsJT5//D7/a3VpCMkgReb8ITkI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IFBR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449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NMeCcYAAADdAAAADwAAAGRycy9kb3ducmV2LnhtbESPQWvCQBSE7wX/w/KE3urGHNISXcUI&#10;gin0UBXB2yP7TKLZtzG7avz3XUHocZiZb5jpvDeNuFHnassKxqMIBHFhdc2lgt129fEFwnlkjY1l&#10;UvAgB/PZ4G2KqbZ3/qXbxpciQNilqKDyvk2ldEVFBt3ItsTBO9rOoA+yK6Xu8B7gppFxFCXSYM1h&#10;ocKWlhUV583VKMge3/sf6/PL+ng4XfIsi3M8GaXeh/1iAsJT7//Dr/ZaK0ji5BOeb8ITkL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TTHgnGAAAA3QAAAA8AAAAAAAAA&#10;AAAAAAAAoQIAAGRycy9kb3ducmV2LnhtbFBLBQYAAAAABAAEAPkAAACUAwAAAAA=&#10;" strokecolor="#2f5496 [2408]" strokeweight="1.5pt"/>
            <v:shape id="AutoShape 37" o:spid="_x0000_s448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UyKe8MAAADdAAAADwAAAGRycy9kb3ducmV2LnhtbERPyWrDMBC9B/oPYgq9xXJ9MMW1EupC&#10;IS70kIVCb4M1XlJr5FhqbP99dCjk+Hh7vp1NL640us6ygucoBkFcWd1xo+B0/Fi/gHAeWWNvmRQs&#10;5GC7eVjlmGk78Z6uB9+IEMIuQwWt90MmpataMugiOxAHrrajQR/g2Eg94hTCTS+TOE6lwY5DQ4sD&#10;vbdU/R7+jIJi+fz+sr687Oqf86UsiqTEs1Hq6XF+ewXhafZ38b97pxWkSRrmhjfhCcjND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VMinvDAAAA3QAAAA8AAAAAAAAAAAAA&#10;AAAAoQIAAGRycy9kb3ducmV2LnhtbFBLBQYAAAAABAAEAPkAAACRAwAAAAA=&#10;" strokecolor="#2f5496 [2408]" strokeweight="1.5pt"/>
          </v:group>
        </w:pict>
      </w:r>
      <w:r w:rsidR="00061E2C">
        <w:rPr>
          <w:rFonts w:ascii="ALFABET98" w:hAnsi="ALFABET98"/>
          <w:color w:val="A6A6A6" w:themeColor="background1" w:themeShade="A6"/>
          <w:sz w:val="72"/>
          <w:szCs w:val="72"/>
        </w:rPr>
        <w:t xml:space="preserve">n     n      n     n      n      n    </w:t>
      </w:r>
    </w:p>
    <w:p w:rsidR="00061E2C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482" style="position:absolute;margin-left:-16.1pt;margin-top:9.4pt;width:521.25pt;height:36.85pt;z-index:-25149440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">
            <v:group id="Group 33" o:spid="_x0000_s448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gFd1ZMQAAADdAAAA&#10;DwAAAAAAAAAAAAAAAACqAgAAZHJzL2Rvd25yZXYueG1sUEsFBgAAAAAEAAQA+gAAAJsDAAAAAA==&#10;">
              <v:rect id="Rectangle 34" o:spid="_x0000_s448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cu7RcUA&#10;AADdAAAADwAAAGRycy9kb3ducmV2LnhtbESPQWvCQBSE74X+h+UVequbKKQlukpbtfRajYTeHtln&#10;NjT7NmRXE/99VxA8DjPzDbNYjbYVZ+p941hBOklAEFdON1wrKPbblzcQPiBrbB2Tggt5WC0fHxaY&#10;azfwD513oRYRwj5HBSaELpfSV4Ys+onriKN3dL3FEGVfS93jEOG2ldMkyaTFhuOCwY4+DVV/u5NV&#10;MKvLjSmLtS9sWmZfh8vhY/jdKvX8NL7PQQQawz18a39rBdn0NYXrm/gE5PI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y7tFxQAAAN0AAAAPAAAAAAAAAAAAAAAAAJgCAABkcnMv&#10;ZG93bnJldi54bWxQSwUGAAAAAAQABAD1AAAAigMAAAAA&#10;" strokecolor="#2f5496 [2408]" strokeweight="1.5pt">
                <v:fill opacity="0"/>
              </v:rect>
              <v:rect id="Rectangle 35" o:spid="_x0000_s448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mPRmsMA&#10;AADdAAAADwAAAGRycy9kb3ducmV2LnhtbESPT4vCMBTE74LfITxhb5q2qLt2jSKKf46uq/dH87Yt&#10;Ni+1yWr99kYQPA4z8xtmOm9NJa7UuNKygngQgSDOrC45V3D8Xfe/QDiPrLGyTAru5GA+63ammGp7&#10;4x+6HnwuAoRdigoK7+tUSpcVZNANbE0cvD/bGPRBNrnUDd4C3FQyiaKxNFhyWCiwpmVB2fnwbxSc&#10;Rquat9LwPl4PJ6PTeXNZxkapj167+AbhqfXv8Ku90wrGyWcCzzfhCcj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mPRms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448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jGO18YAAADdAAAADwAAAGRycy9kb3ducmV2LnhtbESPQWvCQBSE70L/w/IKvZmNKViJrmIK&#10;BVPwUBXB2yP7TKLZtzG71fjv3ULB4zAz3zCzRW8acaXO1ZYVjKIYBHFhdc2lgt32azgB4TyyxsYy&#10;KbiTg8X8ZTDDVNsb/9B140sRIOxSVFB536ZSuqIigy6yLXHwjrYz6IPsSqk7vAW4aWQSx2NpsOaw&#10;UGFLnxUV582vUZDdv/dr6/PL6ng4XfIsS3I8GaXeXvvlFISn3j/D/+2VVjBOPt7h7014AnL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4xjtfGAAAA3QAAAA8AAAAAAAAA&#10;AAAAAAAAoQIAAGRycy9kb3ducmV2LnhtbFBLBQYAAAAABAAEAPkAAACUAwAAAAA=&#10;" strokecolor="#2f5496 [2408]" strokeweight="1.5pt"/>
            <v:shape id="AutoShape 37" o:spid="_x0000_s448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dgWo8YAAADdAAAADwAAAGRycy9kb3ducmV2LnhtbESPQWvCQBSE70L/w/IKvZmNoViJrmIK&#10;BVPwUBXB2yP7TKLZtzG71fjv3ULB4zAz3zCzRW8acaXO1ZYVjKIYBHFhdc2lgt32azgB4TyyxsYy&#10;KbiTg8X8ZTDDVNsb/9B140sRIOxSVFB536ZSuqIigy6yLXHwjrYz6IPsSqk7vAW4aWQSx2NpsOaw&#10;UGFLnxUV582vUZDdv/dr6/PL6ng4XfIsS3I8GaXeXvvlFISn3j/D/+2VVjBOPt7h7014AnL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HYFqPGAAAA3QAAAA8AAAAAAAAA&#10;AAAAAAAAoQIAAGRycy9kb3ducmV2LnhtbFBLBQYAAAAABAAEAPkAAACUAwAAAAA=&#10;" strokecolor="#2f5496 [2408]" strokeweight="1.5pt"/>
          </v:group>
        </w:pict>
      </w:r>
      <w:r w:rsidR="00061E2C">
        <w:rPr>
          <w:rFonts w:ascii="ALFABET98" w:hAnsi="ALFABET98"/>
          <w:color w:val="A6A6A6" w:themeColor="background1" w:themeShade="A6"/>
          <w:sz w:val="72"/>
          <w:szCs w:val="72"/>
        </w:rPr>
        <w:t xml:space="preserve">n     n      n     n      n      n    </w:t>
      </w:r>
    </w:p>
    <w:p w:rsidR="00061E2C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476" style="position:absolute;margin-left:-16.1pt;margin-top:9.4pt;width:521.25pt;height:36.85pt;z-index:-25149337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mhHAEBYEAADxDwAADgAAAAAAAAAAAAAAAAAuAgAAZHJzL2Uyb0RvYy54bWxQSwECLQAUAAYA&#10;CAAAACEAWCsPaOAAAAAKAQAADwAAAAAAAAAAAAAAAABwBgAAZHJzL2Rvd25yZXYueG1sUEsFBgAA&#10;AAAEAAQA8wAAAH0HAAAAAA==&#10;">
            <v:group id="Group 33" o:spid="_x0000_s447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g8kiLxgAAAN0A&#10;AAAPAAAAAAAAAAAAAAAAAKoCAABkcnMvZG93bnJldi54bWxQSwUGAAAAAAQABAD6AAAAnQMAAAAA&#10;">
              <v:rect id="Rectangle 34" o:spid="_x0000_s448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6GqsUA&#10;AADdAAAADwAAAGRycy9kb3ducmV2LnhtbESPQWvCQBSE7wX/w/KE3upGC1Giq2hbS6/VSPD2yD6z&#10;wezbkN2a+O+7hYLHYWa+YVabwTbiRp2vHSuYThIQxKXTNVcK8uP+ZQHCB2SNjWNScCcPm/XoaYWZ&#10;dj1/0+0QKhEh7DNUYEJoMyl9aciin7iWOHoX11kMUXaV1B32EW4bOUuSVFqsOS4YbOnNUHk9/FgF&#10;r1XxYYr83ed2WqSfp/tp15/3Sj2Ph+0SRKAhPML/7S+tIJ3N5/D3Jj4Buf4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5boaqxQAAAN0AAAAPAAAAAAAAAAAAAAAAAJgCAABkcnMv&#10;ZG93bnJldi54bWxQSwUGAAAAAAQABAD1AAAAigMAAAAA&#10;" strokecolor="#2f5496 [2408]" strokeweight="1.5pt">
                <v:fill opacity="0"/>
              </v:rect>
              <v:rect id="Rectangle 35" o:spid="_x0000_s448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4vmcMEA&#10;AADdAAAADwAAAGRycy9kb3ducmV2LnhtbERPyW7CMBC9I/UfrKnUGzhBBUrAQRWI5chS7qN4mkSJ&#10;xyE2EP4eH5A4Pr19vuhMLW7UutKygngQgSDOrC45V/B3Wvd/QDiPrLG2TAoe5GCRfvTmmGh75wPd&#10;jj4XIYRdggoK75tESpcVZNANbEMcuH/bGvQBtrnULd5DuKnlMIrG0mDJoaHAhpYFZdXxahScR6uG&#10;t9LwPl5/T0fnanNZxkapr8/udwbCU+ff4pd7pxWMh5MwN7wJT0CmT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uL5nD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447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9m5PcYAAADdAAAADwAAAGRycy9kb3ducmV2LnhtbESPQWvCQBSE74L/YXmCN7MxB1tTVzGC&#10;YAoeaqXQ2yP7TGKzb2N21fjv3UKhx2FmvmEWq9404kadqy0rmEYxCOLC6ppLBcfP7eQVhPPIGhvL&#10;pOBBDlbL4WCBqbZ3/qDbwZciQNilqKDyvk2ldEVFBl1kW+LgnWxn0AfZlVJ3eA9w08gkjmfSYM1h&#10;ocKWNhUVP4erUZA93r/21ueX3en7fMmzLMnxbJQaj/r1GwhPvf8P/7V3WsEseZnD75vwBOTyC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/ZuT3GAAAA3QAAAA8AAAAAAAAA&#10;AAAAAAAAoQIAAGRycy9kb3ducmV2LnhtbFBLBQYAAAAABAAEAPkAAACUAwAAAAA=&#10;" strokecolor="#2f5496 [2408]" strokeweight="1.5pt"/>
            <v:shape id="AutoShape 37" o:spid="_x0000_s447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zZgh8MAAADdAAAADwAAAGRycy9kb3ducmV2LnhtbERPy2rCQBTdF/oPwy10VydmESQ6ihEK&#10;puCiWgruLplrEs3ciZlpHn/vLAouD+e92oymET11rrasYD6LQBAXVtdcKvg5fX4sQDiPrLGxTAom&#10;crBZv76sMNV24G/qj74UIYRdigoq79tUSldUZNDNbEscuIvtDPoAu1LqDocQbhoZR1EiDdYcGips&#10;aVdRcTv+GQXZ9PV7sD6/7y/n6z3PsjjHq1Hq/W3cLkF4Gv1T/O/eawVJvAj7w5vwBOT6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s2YIfDAAAA3QAAAA8AAAAAAAAAAAAA&#10;AAAAoQIAAGRycy9kb3ducmV2LnhtbFBLBQYAAAAABAAEAPkAAACRAwAAAAA=&#10;" strokecolor="#2f5496 [2408]" strokeweight="1.5pt"/>
          </v:group>
        </w:pict>
      </w:r>
      <w:r w:rsidR="00061E2C">
        <w:rPr>
          <w:rFonts w:ascii="ALFABET98" w:hAnsi="ALFABET98"/>
          <w:color w:val="A6A6A6" w:themeColor="background1" w:themeShade="A6"/>
          <w:sz w:val="72"/>
          <w:szCs w:val="72"/>
        </w:rPr>
        <w:t xml:space="preserve">n     n      n     n      n      n    </w:t>
      </w:r>
    </w:p>
    <w:p w:rsidR="00061E2C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lastRenderedPageBreak/>
        <w:pict>
          <v:group id="_x0000_s4470" style="position:absolute;margin-left:-16.1pt;margin-top:9.4pt;width:521.25pt;height:36.85pt;z-index:-25149235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A3&#10;1761EgQAAPEPAAAOAAAAAAAAAAAAAAAAAC4CAABkcnMvZTJvRG9jLnhtbFBLAQItABQABgAIAAAA&#10;IQBYKw9o4AAAAAoBAAAPAAAAAAAAAAAAAAAAAGwGAABkcnMvZG93bnJldi54bWxQSwUGAAAAAAQA&#10;BADzAAAAeQcAAAAA&#10;">
            <v:group id="Group 33" o:spid="_x0000_s447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ocPq/FAAAA3QAA&#10;AA8AAAAAAAAAAAAAAAAAqgIAAGRycy9kb3ducmV2LnhtbFBLBQYAAAAABAAEAPoAAACcAwAAAAA=&#10;">
              <v:rect id="Rectangle 34" o:spid="_x0000_s447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4DwjsUA&#10;AADdAAAADwAAAGRycy9kb3ducmV2LnhtbESPT4vCMBTE78J+h/AW9qapCkWqUfaPLntVK8Xbo3k2&#10;xealNNHWb78RFvY4zMxvmNVmsI24U+drxwqmkwQEcel0zZWC/LgbL0D4gKyxcUwKHuRhs34ZrTDT&#10;ruc93Q+hEhHCPkMFJoQ2k9KXhiz6iWuJo3dxncUQZVdJ3WEf4baRsyRJpcWa44LBlj4NldfDzSqY&#10;V8XWFPmXz+20SL9Pj9NHf94p9fY6vC9BBBrCf/iv/aMVpLPFHJ5v4hOQ6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gPCOxQAAAN0AAAAPAAAAAAAAAAAAAAAAAJgCAABkcnMv&#10;ZG93bnJldi54bWxQSwUGAAAAAAQABAD1AAAAigMAAAAA&#10;" strokecolor="#2f5496 [2408]" strokeweight="1.5pt">
                <v:fill opacity="0"/>
              </v:rect>
              <v:rect id="Rectangle 35" o:spid="_x0000_s447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xOcUsIA&#10;AADdAAAADwAAAGRycy9kb3ducmV2LnhtbESPS6vCMBSE94L/IZwL7jStqHh7jSKKj6XP/aE5ty02&#10;J7WJWv+9EQSXw8x8w0xmjSnFnWpXWFYQ9yIQxKnVBWcKTsdVdwzCeWSNpWVS8CQHs2m7NcFE2wfv&#10;6X7wmQgQdgkqyL2vEildmpNB17MVcfD+bW3QB1lnUtf4CHBTyn4UjaTBgsNCjhUtckovh5tRcB4u&#10;K95Iw7t4Nfgdni/r6yI2SnV+mvkfCE+N/4Y/7a1WMOqPB/B+E56An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fE5xS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447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0HDH8cAAADdAAAADwAAAGRycy9kb3ducmV2LnhtbESPQWvCQBSE74X+h+UVems2BhSJWcUU&#10;CqbgobYUentkn9lo9m3Mrhr/vVso9DjMzDdMsRptJy40+NaxgkmSgiCunW65UfD1+fYyB+EDssbO&#10;MSm4kYfV8vGhwFy7K3/QZRcaESHsc1RgQuhzKX1tyKJPXE8cvb0bLIYoh0bqAa8RbjuZpelMWmw5&#10;Lhjs6dVQfdydrYLy9v69daE6bfY/h1NVllmFB6vU89O4XoAINIb/8F97oxXMsvkUft/EJyCX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bQcMfxwAAAN0AAAAPAAAAAAAA&#10;AAAAAAAAAKECAABkcnMvZG93bnJldi54bWxQSwUGAAAAAAQABAD5AAAAlQMAAAAA&#10;" strokecolor="#2f5496 [2408]" strokeweight="1.5pt"/>
            <v:shape id="AutoShape 37" o:spid="_x0000_s447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5NdaMUAAADdAAAADwAAAGRycy9kb3ducmV2LnhtbESPQYvCMBSE7wv+h/AEb2tqD0WqUawg&#10;2AUPuiJ4ezTPttq81Car9d+bhYU9DjPzDTNf9qYRD+pcbVnBZByBIC6srrlUcPzefE5BOI+ssbFM&#10;Cl7kYLkYfMwx1fbJe3ocfCkChF2KCirv21RKV1Rk0I1tSxy8i+0M+iC7UuoOnwFuGhlHUSIN1hwW&#10;KmxpXVFxO/wYBdnr67SzPr9vL+frPc+yOMerUWo07FczEJ56/x/+a2+1giSeJvD7JjwBuXg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5NdaMUAAADdAAAADwAAAAAAAAAA&#10;AAAAAAChAgAAZHJzL2Rvd25yZXYueG1sUEsFBgAAAAAEAAQA+QAAAJMDAAAAAA==&#10;" strokecolor="#2f5496 [2408]" strokeweight="1.5pt"/>
          </v:group>
        </w:pict>
      </w:r>
      <w:r w:rsidR="00061E2C">
        <w:rPr>
          <w:rFonts w:ascii="ALFABET98" w:hAnsi="ALFABET98"/>
          <w:color w:val="A6A6A6" w:themeColor="background1" w:themeShade="A6"/>
          <w:sz w:val="72"/>
          <w:szCs w:val="72"/>
        </w:rPr>
        <w:t xml:space="preserve">n     n      n     n      n      n    </w:t>
      </w:r>
    </w:p>
    <w:p w:rsidR="00061E2C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464" style="position:absolute;margin-left:-16.1pt;margin-top:9.4pt;width:521.25pt;height:36.85pt;z-index:-25149132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fiYBFg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t34mARYEAADxDwAADgAAAAAAAAAAAAAAAAAuAgAAZHJzL2Uyb0RvYy54bWxQSwECLQAUAAYA&#10;CAAAACEAWCsPaOAAAAAKAQAADwAAAAAAAAAAAAAAAABwBgAAZHJzL2Rvd25yZXYueG1sUEsFBgAA&#10;AAAEAAQA8wAAAH0HAAAAAA==&#10;">
            <v:group id="Group 33" o:spid="_x0000_s446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L9AlFwwAAAN0AAAAP&#10;AAAAAAAAAAAAAAAAAKoCAABkcnMvZG93bnJldi54bWxQSwUGAAAAAAQABAD6AAAAmgMAAAAA&#10;">
              <v:rect id="Rectangle 34" o:spid="_x0000_s446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mjHZMUA&#10;AADdAAAADwAAAGRycy9kb3ducmV2LnhtbESPQWvCQBSE7wX/w/KE3upGC0Gjq2hbS6/VSPD2yD6z&#10;wezbkN2a+O+7hYLHYWa+YVabwTbiRp2vHSuYThIQxKXTNVcK8uP+ZQ7CB2SNjWNScCcPm/XoaYWZ&#10;dj1/0+0QKhEh7DNUYEJoMyl9aciin7iWOHoX11kMUXaV1B32EW4bOUuSVFqsOS4YbOnNUHk9/FgF&#10;r1XxYYr83ed2WqSfp/tp15/3Sj2Ph+0SRKAhPML/7S+tIJ3NF/D3Jj4Buf4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aMdkxQAAAN0AAAAPAAAAAAAAAAAAAAAAAJgCAABkcnMv&#10;ZG93bnJldi54bWxQSwUGAAAAAAQABAD1AAAAigMAAAAA&#10;" strokecolor="#2f5496 [2408]" strokeweight="1.5pt">
                <v:fill opacity="0"/>
              </v:rect>
              <v:rect id="Rectangle 35" o:spid="_x0000_s446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fEMjL8A&#10;AADdAAAADwAAAGRycy9kb3ducmV2LnhtbERPTa/BQBTdS/yHyZXYMa0glCHixWNJsb/pXG2jc6c6&#10;8+j792YhsTw538t1ayrxpMaVlhXEwwgEcWZ1ybmCy3k3mIFwHlljZZkU/JOD9arbWWKi7YtP9Ex9&#10;LkIIuwQVFN7XiZQuK8igG9qaOHA32xj0ATa51A2+Qrip5CiKptJgyaGhwJq2BWX39M8ouE5+at5L&#10;w8d4N55PrvffxzY2SvV77WYBwlPrv+KP+6AVTEfzsD+8CU9Art4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l8QyMvwAAAN0AAAAPAAAAAAAAAAAAAAAAAJgCAABkcnMvZG93bnJl&#10;di54bWxQSwUGAAAAAAQABAD1AAAAhAMAAAAA&#10;" fillcolor="#deeaf6 [660]" strokecolor="#c00000" strokeweight="1pt">
                <v:stroke dashstyle="dash"/>
              </v:rect>
            </v:group>
            <v:shape id="AutoShape 36" o:spid="_x0000_s446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aNTwcYAAADdAAAADwAAAGRycy9kb3ducmV2LnhtbESPT4vCMBTE78J+h/AEb5rag2g1il1Y&#10;sIIH/7Cwt0fzbKvNS22yWr+9WVjwOMzMb5jFqjO1uFPrKssKxqMIBHFudcWFgtPxazgF4Tyyxtoy&#10;KXiSg9Xyo7fARNsH7+l+8IUIEHYJKii9bxIpXV6SQTeyDXHwzrY16INsC6lbfAS4qWUcRRNpsOKw&#10;UGJDnyXl18OvUZA+t98767Pb5vxzuWVpGmd4MUoN+t16DsJT59/h//ZGK5jEszH8vQlPQC5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GjU8HGAAAA3QAAAA8AAAAAAAAA&#10;AAAAAAAAoQIAAGRycy9kb3ducmV2LnhtbFBLBQYAAAAABAAEAPkAAACUAwAAAAA=&#10;" strokecolor="#2f5496 [2408]" strokeweight="1.5pt"/>
            <v:shape id="AutoShape 37" o:spid="_x0000_s446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XHNtscAAADdAAAADwAAAGRycy9kb3ducmV2LnhtbESPT2vCQBTE7wW/w/KE3urGHEKbuoZG&#10;EEyhh6oIvT2yz/xp9m3MrjF++26h0OMwM79hVtlkOjHS4BrLCpaLCARxaXXDlYLjYfv0DMJ5ZI2d&#10;ZVJwJwfZevawwlTbG3/SuPeVCBB2KSqove9TKV1Zk0G3sD1x8M52MOiDHCqpB7wFuOlkHEWJNNhw&#10;WKixp01N5ff+ahTk9/fTh/XFZXf+ai9FnscFtkapx/n09grC0+T/w3/tnVaQxC8x/L4JT0Cu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Rcc22xwAAAN0AAAAPAAAAAAAA&#10;AAAAAAAAAKECAABkcnMvZG93bnJldi54bWxQSwUGAAAAAAQABAD5AAAAlQMAAAAA&#10;" strokecolor="#2f5496 [2408]" strokeweight="1.5pt"/>
          </v:group>
        </w:pict>
      </w:r>
      <w:r w:rsidR="00061E2C">
        <w:rPr>
          <w:rFonts w:ascii="ALFABET98" w:hAnsi="ALFABET98"/>
          <w:color w:val="A6A6A6" w:themeColor="background1" w:themeShade="A6"/>
          <w:sz w:val="72"/>
          <w:szCs w:val="72"/>
        </w:rPr>
        <w:t xml:space="preserve">n     n      n     n      n      n    </w:t>
      </w:r>
    </w:p>
    <w:p w:rsidR="00061E2C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458" style="position:absolute;margin-left:-16.1pt;margin-top:9.4pt;width:521.25pt;height:36.85pt;z-index:-25149030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7pNB3BYEAADxDwAADgAAAAAAAAAAAAAAAAAuAgAAZHJzL2Uyb0RvYy54bWxQSwECLQAUAAYA&#10;CAAAACEAWCsPaOAAAAAKAQAADwAAAAAAAAAAAAAAAABwBgAAZHJzL2Rvd25yZXYueG1sUEsFBgAA&#10;AAAEAAQA8wAAAH0HAAAAAA==&#10;">
            <v:group id="Group 33" o:spid="_x0000_s446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T2CVnccAAADd&#10;AAAADwAAAAAAAAAAAAAAAACqAgAAZHJzL2Rvd25yZXYueG1sUEsFBgAAAAAEAAQA+gAAAJ4DAAAA&#10;AA==&#10;">
              <v:rect id="Rectangle 34" o:spid="_x0000_s446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vxbvMYA&#10;AADdAAAADwAAAGRycy9kb3ducmV2LnhtbESPQWvCQBSE74X+h+UJvdWNloYaXaXaKr1qI8HbI/vM&#10;BrNvQ3Zr4r93C4Ueh5n5hlmsBtuIK3W+dqxgMk5AEJdO11wpyL+3z28gfEDW2DgmBTfysFo+Piww&#10;067nPV0PoRIRwj5DBSaENpPSl4Ys+rFriaN3dp3FEGVXSd1hH+G2kdMkSaXFmuOCwZY2hsrL4ccq&#10;eKmKT1PkHz63kyLdHW/HdX/aKvU0Gt7nIAIN4T/81/7SCtLp7BV+38QnIJ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vxbvMYAAADdAAAADwAAAAAAAAAAAAAAAACYAgAAZHJz&#10;L2Rvd25yZXYueG1sUEsFBgAAAAAEAAQA9QAAAIsDAAAAAA==&#10;" strokecolor="#2f5496 [2408]" strokeweight="1.5pt">
                <v:fill opacity="0"/>
              </v:rect>
              <v:rect id="Rectangle 35" o:spid="_x0000_s446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VQxY8IA&#10;AADdAAAADwAAAGRycy9kb3ducmV2LnhtbESPT4vCMBTE7wt+h/AEb2ta0aLVKKKoe1z/3R/Nsy02&#10;L7WJWr/9RhD2OMzMb5jZojWVeFDjSssK4n4EgjizuuRcwem4+R6DcB5ZY2WZFLzIwWLe+Zphqu2T&#10;9/Q4+FwECLsUFRTe16mULivIoOvbmjh4F9sY9EE2udQNPgPcVHIQRYk0WHJYKLCmVUHZ9XA3Cs6j&#10;dc07afg33gwno/N1e1vFRqlet11OQXhq/X/40/7RCpLBJIH3m/AE5Pw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FVDFj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446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QZuLsYAAADdAAAADwAAAGRycy9kb3ducmV2LnhtbESPQWvCQBSE74L/YXmCN7MxB1tTVzGC&#10;YAoeaqXQ2yP7TGKzb2N21fjv3UKhx2FmvmEWq9404kadqy0rmEYxCOLC6ppLBcfP7eQVhPPIGhvL&#10;pOBBDlbL4WCBqbZ3/qDbwZciQNilqKDyvk2ldEVFBl1kW+LgnWxn0AfZlVJ3eA9w08gkjmfSYM1h&#10;ocKWNhUVP4erUZA93r/21ueX3en7fMmzLMnxbJQaj/r1GwhPvf8P/7V3WsEsmb/A75vwBOTyC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EGbi7GAAAA3QAAAA8AAAAAAAAA&#10;AAAAAAAAoQIAAGRycy9kb3ducmV2LnhtbFBLBQYAAAAABAAEAPkAAACUAwAAAAA=&#10;" strokecolor="#2f5496 [2408]" strokeweight="1.5pt"/>
            <v:shape id="AutoShape 37" o:spid="_x0000_s445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Jn6XMQAAADdAAAADwAAAGRycy9kb3ducmV2LnhtbERPu2rDMBTdC/0HcQvZarkeQupECXWh&#10;EBc6NAmFbhfrxo9YV7al2M7fR0Oh4+G8N7vZtGKkwdWWFbxEMQjiwuqaSwWn48fzCoTzyBpby6Tg&#10;Rg5228eHDabaTvxN48GXIoSwS1FB5X2XSumKigy6yHbEgTvbwaAPcCilHnAK4aaVSRwvpcGaQ0OF&#10;Hb1XVFwOV6Mgu33+fFmf9/vzb9PnWZbk2BilFk/z2xqEp9n/i//ce61gmbyGueFNeAJyew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wmfpcxAAAAN0AAAAPAAAAAAAAAAAA&#10;AAAAAKECAABkcnMvZG93bnJldi54bWxQSwUGAAAAAAQABAD5AAAAkgMAAAAA&#10;" strokecolor="#2f5496 [2408]" strokeweight="1.5pt"/>
          </v:group>
        </w:pict>
      </w:r>
      <w:r w:rsidR="00061E2C">
        <w:rPr>
          <w:rFonts w:ascii="ALFABET98" w:hAnsi="ALFABET98"/>
          <w:color w:val="A6A6A6" w:themeColor="background1" w:themeShade="A6"/>
          <w:sz w:val="72"/>
          <w:szCs w:val="72"/>
        </w:rPr>
        <w:t xml:space="preserve">n     n      n     n      n      n    </w:t>
      </w:r>
    </w:p>
    <w:p w:rsidR="00061E2C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452" style="position:absolute;margin-left:-16.1pt;margin-top:9.4pt;width:521.25pt;height:36.85pt;z-index:-25148928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">
            <v:group id="Group 33" o:spid="_x0000_s445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usAmEwwAAAN0AAAAP&#10;AAAAAAAAAAAAAAAAAKoCAABkcnMvZG93bnJldi54bWxQSwUGAAAAAAQABAD6AAAAmgMAAAAA&#10;">
              <v:rect id="Rectangle 34" o:spid="_x0000_s445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zHpcUA&#10;AADdAAAADwAAAGRycy9kb3ducmV2LnhtbESPQWvCQBSE74X+h+UVvNVNFEJJXUVbLb2qkdDbI/vM&#10;BrNvQ3Y18d93C0KPw8x8wyxWo23FjXrfOFaQThMQxJXTDdcKiuPu9Q2ED8gaW8ek4E4eVsvnpwXm&#10;2g28p9sh1CJC2OeowITQ5VL6ypBFP3UdcfTOrrcYouxrqXscIty2cpYkmbTYcFww2NGHoepyuFoF&#10;87rcmrL49IVNy+zrdD9thp+dUpOXcf0OItAY/sOP9rdWkM2TFP7exCcgl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3LMelxQAAAN0AAAAPAAAAAAAAAAAAAAAAAJgCAABkcnMv&#10;ZG93bnJldi54bWxQSwUGAAAAAAQABAD1AAAAigMAAAAA&#10;" strokecolor="#2f5496 [2408]" strokeweight="1.5pt">
                <v:fill opacity="0"/>
              </v:rect>
              <v:rect id="Rectangle 35" o:spid="_x0000_s445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IStesMA&#10;AADdAAAADwAAAGRycy9kb3ducmV2LnhtbESPQYvCMBSE74L/IbyFvWlaV4tWo4ii69F19f5o3rbF&#10;5qU2Ueu/3wiCx2FmvmFmi9ZU4kaNKy0riPsRCOLM6pJzBcffTW8MwnlkjZVlUvAgB4t5tzPDVNs7&#10;/9Dt4HMRIOxSVFB4X6dSuqwgg65va+Lg/dnGoA+yyaVu8B7gppKDKEqkwZLDQoE1rQrKzoerUXAa&#10;rWv+lob38WY4GZ3O28sqNkp9frTLKQhPrX+HX+2dVpB8RQN4vglPQM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IStes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445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NbyN8cAAADdAAAADwAAAGRycy9kb3ducmV2LnhtbESPT2vCQBTE74V+h+UVeqsbFaTErGIE&#10;wRR6qC2Ct0f25Y9m38bs1iTfvisIPQ4z8xsmWQ+mETfqXG1ZwXQSgSDOra65VPDzvXt7B+E8ssbG&#10;MikYycF69fyUYKxtz190O/hSBAi7GBVU3rexlC6vyKCb2JY4eIXtDPogu1LqDvsAN42cRdFCGqw5&#10;LFTY0rai/HL4NQrS8eP4aX123Ren8zVL01mGZ6PU68uwWYLwNPj/8KO91woW82gO9zfhCcjV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g1vI3xwAAAN0AAAAPAAAAAAAA&#10;AAAAAAAAAKECAABkcnMvZG93bnJldi54bWxQSwUGAAAAAAQABAD5AAAAlQMAAAAA&#10;" strokecolor="#2f5496 [2408]" strokeweight="1.5pt"/>
            <v:shape id="AutoShape 37" o:spid="_x0000_s445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z9qQ8YAAADdAAAADwAAAGRycy9kb3ducmV2LnhtbESPT4vCMBTE78J+h/AWvGnqH2SpRrEL&#10;C1bYg7oI3h7Ns602L7WJWr+9WRA8DjPzG2a2aE0lbtS40rKCQT8CQZxZXXKu4G/30/sC4Tyyxsoy&#10;KXiQg8X8ozPDWNs7b+i29bkIEHYxKii8r2MpXVaQQde3NXHwjrYx6INscqkbvAe4qeQwiibSYMlh&#10;ocCavgvKzturUZA81vtf69PL6ng4XdIkGaZ4Mkp1P9vlFISn1r/Dr/ZKK5iMojH8vwlPQM6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8/akPGAAAA3QAAAA8AAAAAAAAA&#10;AAAAAAAAoQIAAGRycy9kb3ducmV2LnhtbFBLBQYAAAAABAAEAPkAAACUAwAAAAA=&#10;" strokecolor="#2f5496 [2408]" strokeweight="1.5pt"/>
          </v:group>
        </w:pict>
      </w:r>
      <w:r w:rsidR="00061E2C">
        <w:rPr>
          <w:rFonts w:ascii="ALFABET98" w:hAnsi="ALFABET98"/>
          <w:color w:val="A6A6A6" w:themeColor="background1" w:themeShade="A6"/>
          <w:sz w:val="72"/>
          <w:szCs w:val="72"/>
        </w:rPr>
        <w:t xml:space="preserve">n     n      n     n      n      n    </w:t>
      </w:r>
    </w:p>
    <w:p w:rsidR="00061E2C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446" style="position:absolute;margin-left:-16.1pt;margin-top:9.4pt;width:521.25pt;height:36.85pt;z-index:-25148825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">
            <v:group id="Group 33" o:spid="_x0000_s444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4VNGvFAAAA3QAA&#10;AA8AAAAAAAAAAAAAAAAAqgIAAGRycy9kb3ducmV2LnhtbFBLBQYAAAAABAAEAPoAAACcAwAAAAA=&#10;">
              <v:rect id="Rectangle 34" o:spid="_x0000_s445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4n6SsUA&#10;AADdAAAADwAAAGRycy9kb3ducmV2LnhtbESPT2vCQBTE74LfYXlCb2ZjhSipq/SfpVdtJHh7ZF+z&#10;odm3Ibs18dt3BaHHYWZ+w2x2o23FhXrfOFawSFIQxJXTDdcKiq/9fA3CB2SNrWNScCUPu+10ssFc&#10;u4EPdDmGWkQI+xwVmBC6XEpfGbLoE9cRR+/b9RZDlH0tdY9DhNtWPqZpJi02HBcMdvRqqPo5/loF&#10;y7p8N2Xx5gu7KLOP0/X0Mpz3Sj3MxucnEIHG8B++tz+1gmyZruD2Jj4Buf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XifpKxQAAAN0AAAAPAAAAAAAAAAAAAAAAAJgCAABkcnMv&#10;ZG93bnJldi54bWxQSwUGAAAAAAQABAD1AAAAigMAAAAA&#10;" strokecolor="#2f5496 [2408]" strokeweight="1.5pt">
                <v:fill opacity="0"/>
              </v:rect>
              <v:rect id="Rectangle 35" o:spid="_x0000_s445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WyakL8A&#10;AADdAAAADwAAAGRycy9kb3ducmV2LnhtbERPy4rCMBTdC/5DuMLsNK0vtBpFFB2XPveX5toWm5va&#10;ZLT+vVkMuDyc93zZmFI8qXaFZQVxLwJBnFpdcKbgct52JyCcR9ZYWiYFb3KwXLRbc0y0ffGRnief&#10;iRDCLkEFufdVIqVLczLoerYiDtzN1gZ9gHUmdY2vEG5K2Y+isTRYcGjIsaJ1Tun99GcUXEebin+l&#10;4UO8HU5H1/vusY6NUj+dZjUD4anxX/G/e68VjAdRmBvehCcgFx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FbJqQvwAAAN0AAAAPAAAAAAAAAAAAAAAAAJgCAABkcnMvZG93bnJl&#10;di54bWxQSwUGAAAAAAQABAD1AAAAhAMAAAAA&#10;" fillcolor="#deeaf6 [660]" strokecolor="#c00000" strokeweight="1pt">
                <v:stroke dashstyle="dash"/>
              </v:rect>
            </v:group>
            <v:shape id="AutoShape 36" o:spid="_x0000_s444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T7F3cYAAADdAAAADwAAAGRycy9kb3ducmV2LnhtbESPT4vCMBTE74LfITxhb5quC7JWo2wF&#10;wQoe/MPC3h7Ns602L7WJWr+9ERY8DjPzG2Y6b00lbtS40rKCz0EEgjizuuRcwWG/7H+DcB5ZY2WZ&#10;FDzIwXzW7Uwx1vbOW7rtfC4ChF2MCgrv61hKlxVk0A1sTRy8o20M+iCbXOoG7wFuKjmMopE0WHJY&#10;KLCmRUHZeXc1CpLH+ndjfXpZHf9OlzRJhimejFIfvfZnAsJT69/h//ZKKxh9RWN4vQlPQM6e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E+xd3GAAAA3QAAAA8AAAAAAAAA&#10;AAAAAAAAoQIAAGRycy9kb3ducmV2LnhtbFBLBQYAAAAABAAEAPkAAACUAwAAAAA=&#10;" strokecolor="#2f5496 [2408]" strokeweight="1.5pt"/>
            <v:shape id="AutoShape 37" o:spid="_x0000_s444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d36ncMAAADdAAAADwAAAGRycy9kb3ducmV2LnhtbERPy4rCMBTdC/MP4Q6401QFkY6p2IEB&#10;K7hQh4HZXZrbhzY3tYla/94sBJeH816uetOIG3WutqxgMo5AEOdW11wq+D3+jBYgnEfW2FgmBQ9y&#10;sEo+BkuMtb3znm4HX4oQwi5GBZX3bSylyysy6Ma2JQ5cYTuDPsCulLrDewg3jZxG0VwarDk0VNjS&#10;d0X5+XA1CtLH9m9nfXbZFP+nS5am0wxPRqnhZ7/+AuGp92/xy73RCuazSdgf3oQnIJMn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Xd+p3DAAAA3QAAAA8AAAAAAAAAAAAA&#10;AAAAoQIAAGRycy9kb3ducmV2LnhtbFBLBQYAAAAABAAEAPkAAACRAwAAAAA=&#10;" strokecolor="#2f5496 [2408]" strokeweight="1.5pt"/>
          </v:group>
        </w:pict>
      </w:r>
      <w:r w:rsidR="00061E2C">
        <w:rPr>
          <w:rFonts w:ascii="ALFABET98" w:hAnsi="ALFABET98"/>
          <w:color w:val="A6A6A6" w:themeColor="background1" w:themeShade="A6"/>
          <w:sz w:val="72"/>
          <w:szCs w:val="72"/>
        </w:rPr>
        <w:t xml:space="preserve">n     n      n     n      n      n    </w:t>
      </w:r>
    </w:p>
    <w:p w:rsidR="00061E2C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440" style="position:absolute;margin-left:-16.1pt;margin-top:9.4pt;width:521.25pt;height:36.85pt;z-index:-25148723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CN&#10;dZ+uEgQAAPEPAAAOAAAAAAAAAAAAAAAAAC4CAABkcnMvZTJvRG9jLnhtbFBLAQItABQABgAIAAAA&#10;IQBYKw9o4AAAAAoBAAAPAAAAAAAAAAAAAAAAAGwGAABkcnMvZG93bnJldi54bWxQSwUGAAAAAAQA&#10;BADzAAAAeQcAAAAA&#10;">
            <v:group id="Group 33" o:spid="_x0000_s444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T3pLXFAAAA3QAA&#10;AA8AAAAAAAAAAAAAAAAAqgIAAGRycy9kb3ducmV2LnhtbFBLBQYAAAAABAAEAPoAAACcAwAAAAA=&#10;">
              <v:rect id="Rectangle 34" o:spid="_x0000_s444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WtqlMUA&#10;AADdAAAADwAAAGRycy9kb3ducmV2LnhtbESPzWrDMBCE74G+g9hCbonsGExxo4T+JKXXJA6mt8Xa&#10;WqbWylhK7Lx9VQj0OMzMN8x6O9lOXGnwrWMF6TIBQVw73XKjoDztF08gfEDW2DkmBTfysN08zNZY&#10;aDfyga7H0IgIYV+gAhNCX0jpa0MW/dL1xNH7doPFEOXQSD3gGOG2k6skyaXFluOCwZ7eDNU/x4tV&#10;kDXVzlTluy9tWuUf59v5dfzaKzV/nF6eQQSawn/43v7UCvIszeDvTXwCcvM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a2qUxQAAAN0AAAAPAAAAAAAAAAAAAAAAAJgCAABkcnMv&#10;ZG93bnJldi54bWxQSwUGAAAAAAQABAD1AAAAigMAAAAA&#10;" strokecolor="#2f5496 [2408]" strokeweight="1.5pt">
                <v:fill opacity="0"/>
              </v:rect>
              <v:rect id="Rectangle 35" o:spid="_x0000_s444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fgGSMMA&#10;AADdAAAADwAAAGRycy9kb3ducmV2LnhtbESPT4vCMBTE7wt+h/CEvWnaVYtWo4ji6tG/90fzbIvN&#10;S7fJavfbG0HY4zAzv2Fmi9ZU4k6NKy0riPsRCOLM6pJzBefTpjcG4TyyxsoyKfgjB4t552OGqbYP&#10;PtD96HMRIOxSVFB4X6dSuqwgg65va+LgXW1j0AfZ5FI3+AhwU8mvKEqkwZLDQoE1rQrKbsdfo+Ay&#10;Wte8lYb38WY4GV1u3z+r2Cj12W2XUxCeWv8ffrd3WkEyiIfwehOegJw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fgGS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444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apZBccAAADdAAAADwAAAGRycy9kb3ducmV2LnhtbESPT2vCQBTE74V+h+UVvNWNSqVE12AK&#10;BSP0UFsK3h7ZZ/6YfRuzaxK/fbdQ8DjMzG+YdTKaRvTUucqygtk0AkGcW11xoeD76/35FYTzyBob&#10;y6TgRg6SzePDGmNtB/6k/uALESDsYlRQet/GUrq8JINualvi4J1sZ9AH2RVSdzgEuGnkPIqW0mDF&#10;YaHElt5Kys+Hq1GQ3vY/H9Znl93pWF+yNJ1nWBulJk/jdgXC0+jv4f/2TitYLmYv8PcmPAG5+Q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FqlkFxwAAAN0AAAAPAAAAAAAA&#10;AAAAAAAAAKECAABkcnMvZG93bnJldi54bWxQSwUGAAAAAAQABAD5AAAAlQMAAAAA&#10;" strokecolor="#2f5496 [2408]" strokeweight="1.5pt"/>
            <v:shape id="AutoShape 37" o:spid="_x0000_s444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XjHcsYAAADdAAAADwAAAGRycy9kb3ducmV2LnhtbESPT4vCMBTE78J+h/AEb5qqUKQaxS4s&#10;WMGDf1jY26N5ttXmpTZZrd/eLCx4HGbmN8xi1Zla3Kl1lWUF41EEgji3uuJCwen4NZyBcB5ZY22Z&#10;FDzJwWr50Vtgou2D93Q/+EIECLsEFZTeN4mULi/JoBvZhjh4Z9sa9EG2hdQtPgLc1HISRbE0WHFY&#10;KLGhz5Ly6+HXKEif2++d9dltc/653LI0nWR4MUoN+t16DsJT59/h//ZGK4in4xj+3oQnIJc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V4x3LGAAAA3QAAAA8AAAAAAAAA&#10;AAAAAAAAoQIAAGRycy9kb3ducmV2LnhtbFBLBQYAAAAABAAEAPkAAACUAwAAAAA=&#10;" strokecolor="#2f5496 [2408]" strokeweight="1.5pt"/>
          </v:group>
        </w:pict>
      </w:r>
      <w:r w:rsidR="00061E2C">
        <w:rPr>
          <w:rFonts w:ascii="ALFABET98" w:hAnsi="ALFABET98"/>
          <w:color w:val="A6A6A6" w:themeColor="background1" w:themeShade="A6"/>
          <w:sz w:val="72"/>
          <w:szCs w:val="72"/>
        </w:rPr>
        <w:t xml:space="preserve">n     n      n     n      n      n    </w:t>
      </w:r>
    </w:p>
    <w:p w:rsidR="00061E2C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434" style="position:absolute;margin-left:-16.1pt;margin-top:9.4pt;width:521.25pt;height:36.85pt;z-index:-25148620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ooQ8FQ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DXooQ8FQQAAPEPAAAOAAAAAAAAAAAAAAAAAC4CAABkcnMvZTJvRG9jLnhtbFBLAQItABQABgAI&#10;AAAAIQBYKw9o4AAAAAoBAAAPAAAAAAAAAAAAAAAAAG8GAABkcnMvZG93bnJldi54bWxQSwUGAAAA&#10;AAQABADzAAAAfAcAAAAA&#10;">
            <v:group id="Group 33" o:spid="_x0000_s443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VH5NfwwAAAN0AAAAP&#10;AAAAAAAAAAAAAAAAAKoCAABkcnMvZG93bnJldi54bWxQSwUGAAAAAAQABAD6AAAAmgMAAAAA&#10;">
              <v:rect id="Rectangle 34" o:spid="_x0000_s443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NdfsYA&#10;AADdAAAADwAAAGRycy9kb3ducmV2LnhtbESPT2vCQBTE74V+h+UVequbVAhtdJX+0eK1Ggm9PbLP&#10;bGj2bciuJn57VxA8DjPzG2a+HG0rTtT7xrGCdJKAIK6cbrhWUOzWL28gfEDW2DomBWfysFw8Pswx&#10;127gXzptQy0ihH2OCkwIXS6lrwxZ9BPXEUfv4HqLIcq+lrrHIcJtK1+TJJMWG44LBjv6MlT9b49W&#10;wbQuV6Ysvn1h0zL72Z/3n8PfWqnnp/FjBiLQGO7hW3ujFWTT9B2ub+ITkIsL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INdfsYAAADdAAAADwAAAAAAAAAAAAAAAACYAgAAZHJz&#10;L2Rvd25yZXYueG1sUEsFBgAAAAAEAAQA9QAAAIsDAAAAAA==&#10;" strokecolor="#2f5496 [2408]" strokeweight="1.5pt">
                <v:fill opacity="0"/>
              </v:rect>
              <v:rect id="Rectangle 35" o:spid="_x0000_s443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K/K9sAA&#10;AADdAAAADwAAAGRycy9kb3ducmV2LnhtbERPyW7CMBC9I/UfrKnEDZywqaQxCIGgHIHCfRRPkyjx&#10;OMQGwt/jQyWOT29Pl52pxZ1aV1pWEA8jEMSZ1SXnCs6/28EXCOeRNdaWScGTHCwXH70UE20ffKT7&#10;yecihLBLUEHhfZNI6bKCDLqhbYgD92dbgz7ANpe6xUcIN7UcRdFMGiw5NBTY0LqgrDrdjILLdNPw&#10;jzR8iLeT+fRS7a7r2CjV/+xW3yA8df4t/nfvtYLZeBT2hzfhCcjF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K/K9s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443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P2Vu8cAAADdAAAADwAAAGRycy9kb3ducmV2LnhtbESPT2vCQBTE7wW/w/IK3urGCFJS19AI&#10;BVPoobYI3h7ZZ/40+zZmtyb59l1B6HGYmd8wm3Q0rbhS72rLCpaLCARxYXXNpYLvr7enZxDOI2ts&#10;LZOCiRyk29nDBhNtB/6k68GXIkDYJaig8r5LpHRFRQbdwnbEwTvb3qAPsi+l7nEIcNPKOIrW0mDN&#10;YaHCjnYVFT+HX6Mgm96PH9bnl/351FzyLItzbIxS88fx9QWEp9H/h+/tvVawXsVLuL0JT0Bu/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0/ZW7xwAAAN0AAAAPAAAAAAAA&#10;AAAAAAAAAKECAABkcnMvZG93bnJldi54bWxQSwUGAAAAAAQABAD5AAAAlQMAAAAA&#10;" strokecolor="#2f5496 [2408]" strokeweight="1.5pt"/>
            <v:shape id="AutoShape 37" o:spid="_x0000_s443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C8LzMcAAADdAAAADwAAAGRycy9kb3ducmV2LnhtbESPT2vCQBTE7wW/w/IK3uqmEUJJXUMj&#10;FIzgoVoKvT2yz/xp9m3MbjX59l1B6HGYmd8wq2w0nbjQ4BrLCp4XEQji0uqGKwWfx/enFxDOI2vs&#10;LJOCiRxk69nDClNtr/xBl4OvRICwS1FB7X2fSunKmgy6he2Jg3eyg0Ef5FBJPeA1wE0n4yhKpMGG&#10;w0KNPW1qKn8Ov0ZBPu2+9tYX5+3puz0XeR4X2Bql5o/j2ysIT6P/D9/bW60gWcYx3N6EJyDX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ELwvMxwAAAN0AAAAPAAAAAAAA&#10;AAAAAAAAAKECAABkcnMvZG93bnJldi54bWxQSwUGAAAAAAQABAD5AAAAlQMAAAAA&#10;" strokecolor="#2f5496 [2408]" strokeweight="1.5pt"/>
          </v:group>
        </w:pict>
      </w:r>
      <w:r w:rsidR="00061E2C">
        <w:rPr>
          <w:rFonts w:ascii="ALFABET98" w:hAnsi="ALFABET98"/>
          <w:color w:val="A6A6A6" w:themeColor="background1" w:themeShade="A6"/>
          <w:sz w:val="72"/>
          <w:szCs w:val="72"/>
        </w:rPr>
        <w:t xml:space="preserve">n     n      n     n      n      n    </w:t>
      </w:r>
    </w:p>
    <w:p w:rsidR="00061E2C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428" style="position:absolute;margin-left:-16.1pt;margin-top:9.4pt;width:521.25pt;height:36.85pt;z-index:-25148518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FQ6IMhYEAADxDwAADgAAAAAAAAAAAAAAAAAuAgAAZHJzL2Uyb0RvYy54bWxQSwECLQAUAAYA&#10;CAAAACEAWCsPaOAAAAAKAQAADwAAAAAAAAAAAAAAAABwBgAAZHJzL2Rvd25yZXYueG1sUEsFBgAA&#10;AAAEAAQA8wAAAH0HAAAAAA==&#10;">
            <v:group id="Group 33" o:spid="_x0000_s443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aPlPnxgAAAN0A&#10;AAAPAAAAAAAAAAAAAAAAAKoCAABkcnMvZG93bnJldi54bWxQSwUGAAAAAAQABAD6AAAAnQMAAAAA&#10;">
              <v:rect id="Rectangle 34" o:spid="_x0000_s443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6KdxsUA&#10;AADdAAAADwAAAGRycy9kb3ducmV2LnhtbESPQWvCQBSE70L/w/IKvelGpaFEV2m1Fq+1keDtkX1m&#10;g9m3Ibs18d93hYLHYWa+YZbrwTbiSp2vHSuYThIQxKXTNVcK8p/d+A2ED8gaG8ek4EYe1qun0RIz&#10;7Xr+pushVCJC2GeowITQZlL60pBFP3EtcfTOrrMYouwqqTvsI9w2cpYkqbRYc1ww2NLGUHk5/FoF&#10;86r4NEW+9bmdFunX8Xb86E87pV6eh/cFiEBDeIT/23utIJ3PXuH+Jj4Bufo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Dop3GxQAAAN0AAAAPAAAAAAAAAAAAAAAAAJgCAABkcnMv&#10;ZG93bnJldi54bWxQSwUGAAAAAAQABAD1AAAAigMAAAAA&#10;" strokecolor="#2f5496 [2408]" strokeweight="1.5pt">
                <v:fill opacity="0"/>
              </v:rect>
              <v:rect id="Rectangle 35" o:spid="_x0000_s443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r3GcUA&#10;AADdAAAADwAAAGRycy9kb3ducmV2LnhtbESPQWvCQBSE7wX/w/IK3uomWkONriIp0R6trfdH9jUJ&#10;Zt+m2TVJ/71bKPQ4zMw3zGY3mkb01LnasoJ4FoEgLqyuuVTw+ZE/vYBwHlljY5kU/JCD3XbysMFU&#10;24HfqT/7UgQIuxQVVN63qZSuqMigm9mWOHhftjPog+xKqTscAtw0ch5FiTRYc1iosKWsouJ6vhkF&#10;l+Vry0dp+BTnz6vl5Xr4zmKj1PRx3K9BeBr9f/iv/aYVJIt5Ar9vwhOQ2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QCvcZ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443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FioVMYAAADdAAAADwAAAGRycy9kb3ducmV2LnhtbESPQWvCQBSE70L/w/IKvZmNKViJrmIK&#10;BVPwUBXB2yP7TKLZtzG71fjv3ULB4zAz3zCzRW8acaXO1ZYVjKIYBHFhdc2lgt32azgB4TyyxsYy&#10;KbiTg8X8ZTDDVNsb/9B140sRIOxSVFB536ZSuqIigy6yLXHwjrYz6IPsSqk7vAW4aWQSx2NpsOaw&#10;UGFLnxUV582vUZDdv/dr6/PL6ng4XfIsS3I8GaXeXvvlFISn3j/D/+2VVjB+Tz7g7014AnL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RYqFTGAAAA3QAAAA8AAAAAAAAA&#10;AAAAAAAAoQIAAGRycy9kb3ducmV2LnhtbFBLBQYAAAAABAAEAPkAAACUAwAAAAA=&#10;" strokecolor="#2f5496 [2408]" strokeweight="1.5pt"/>
            <v:shape id="AutoShape 37" o:spid="_x0000_s442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cc8JsQAAADdAAAADwAAAGRycy9kb3ducmV2LnhtbERPy2rCQBTdC/2H4Ra6M5OmIBIzSlMo&#10;mEIXVSl0d8ncvMzciZlpjH/fWRRcHs47282mFxONrrWs4DmKQRCXVrdcKzgd35drEM4ja+wtk4Ib&#10;OdhtHxYZptpe+Yumg69FCGGXooLG+yGV0pUNGXSRHYgDV9nRoA9wrKUe8RrCTS+TOF5Jgy2HhgYH&#10;emuoPB9+jYL89vH9aX1x2Vc/3aXI86TAzij19Di/bkB4mv1d/O/eawWrlyTMDW/CE5Db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lxzwmxAAAAN0AAAAPAAAAAAAAAAAA&#10;AAAAAKECAABkcnMvZG93bnJldi54bWxQSwUGAAAAAAQABAD5AAAAkgMAAAAA&#10;" strokecolor="#2f5496 [2408]" strokeweight="1.5pt"/>
          </v:group>
        </w:pict>
      </w:r>
      <w:r w:rsidR="00061E2C">
        <w:rPr>
          <w:rFonts w:ascii="ALFABET98" w:hAnsi="ALFABET98"/>
          <w:color w:val="A6A6A6" w:themeColor="background1" w:themeShade="A6"/>
          <w:sz w:val="72"/>
          <w:szCs w:val="72"/>
        </w:rPr>
        <w:t xml:space="preserve">n     n      n     n      n      n    </w:t>
      </w:r>
    </w:p>
    <w:p w:rsidR="00061E2C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lastRenderedPageBreak/>
        <w:pict>
          <v:group id="_x0000_s4422" style="position:absolute;margin-left:-16.1pt;margin-top:9.4pt;width:521.25pt;height:36.85pt;z-index:-25148416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BZ&#10;ai1bEgQAAPEPAAAOAAAAAAAAAAAAAAAAAC4CAABkcnMvZTJvRG9jLnhtbFBLAQItABQABgAIAAAA&#10;IQBYKw9o4AAAAAoBAAAPAAAAAAAAAAAAAAAAAGwGAABkcnMvZG93bnJldi54bWxQSwUGAAAAAAQA&#10;BADzAAAAeQcAAAAA&#10;">
            <v:group id="Group 33" o:spid="_x0000_s442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GDcwznCAAAA3QAAAA8A&#10;AAAAAAAAAAAAAAAAqgIAAGRycy9kb3ducmV2LnhtbFBLBQYAAAAABAAEAPoAAACZAwAAAAA=&#10;">
              <v:rect id="Rectangle 34" o:spid="_x0000_s442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UANGMUA&#10;AADdAAAADwAAAGRycy9kb3ducmV2LnhtbESPzWrDMBCE74G+g9hCbonsGExxo4T+JKXXJA6mt8Xa&#10;WqbWylhK7Lx9VQj0OMzMN8x6O9lOXGnwrWMF6TIBQVw73XKjoDztF08gfEDW2DkmBTfysN08zNZY&#10;aDfyga7H0IgIYV+gAhNCX0jpa0MW/dL1xNH7doPFEOXQSD3gGOG2k6skyaXFluOCwZ7eDNU/x4tV&#10;kDXVzlTluy9tWuUf59v5dfzaKzV/nF6eQQSawn/43v7UCvIsS+HvTXwCcvM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5QA0YxQAAAN0AAAAPAAAAAAAAAAAAAAAAAJgCAABkcnMv&#10;ZG93bnJldi54bWxQSwUGAAAAAAQABAD1AAAAigMAAAAA&#10;" strokecolor="#2f5496 [2408]" strokeweight="1.5pt">
                <v:fill opacity="0"/>
              </v:rect>
              <v:rect id="Rectangle 35" o:spid="_x0000_s442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uhnx8QA&#10;AADdAAAADwAAAGRycy9kb3ducmV2LnhtbESPQWvCQBSE74L/YXlCb80mWqVGVymWVI9tqvdH9pkE&#10;s2/T7Dam/94VCh6HmfmGWW8H04ieOldbVpBEMQjiwuqaSwXH7+z5FYTzyBoby6TgjxxsN+PRGlNt&#10;r/xFfe5LESDsUlRQed+mUrqiIoMusi1x8M62M+iD7EqpO7wGuGnkNI4X0mDNYaHClnYVFZf81yg4&#10;zd9b3kvDn0n2spyfLh8/u8Qo9TQZ3lYgPA3+Ef5vH7SCxWw2hfub8ATk5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roZ8f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442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ro4iscAAADdAAAADwAAAGRycy9kb3ducmV2LnhtbESPT2vCQBTE7wW/w/KE3uqmBqSkrqER&#10;BFPoobYI3h7ZZ/40+zZmtyb59l1B6HGYmd8w63Q0rbhS72rLCp4XEQjiwuqaSwXfX7unFxDOI2ts&#10;LZOCiRykm9nDGhNtB/6k68GXIkDYJaig8r5LpHRFRQbdwnbEwTvb3qAPsi+l7nEIcNPKZRStpMGa&#10;w0KFHW0rKn4Ov0ZBNr0fP6zPL/vzqbnkWbbMsTFKPc7Ht1cQnkb/H76391rBKo5juL0JT0Bu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uujiKxwAAAN0AAAAPAAAAAAAA&#10;AAAAAAAAAKECAABkcnMvZG93bnJldi54bWxQSwUGAAAAAAQABAD5AAAAlQMAAAAA&#10;" strokecolor="#2f5496 [2408]" strokeweight="1.5pt"/>
            <v:shape id="AutoShape 37" o:spid="_x0000_s442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VOg/scAAADdAAAADwAAAGRycy9kb3ducmV2LnhtbESPQWvCQBSE7wX/w/KE3pqNWqSkWaUR&#10;CqbgoVaE3h7ZZxKbfRuz2yT++65Q8DjMzDdMuh5NI3rqXG1ZwSyKQRAXVtdcKjh8vT+9gHAeWWNj&#10;mRRcycF6NXlIMdF24E/q974UAcIuQQWV920ipSsqMugi2xIH72Q7gz7IrpS6wyHATSPncbyUBmsO&#10;CxW2tKmo+Nn/GgXZ9eO4sz6/bE/f50ueZfMcz0apx+n49grC0+jv4f/2VitYLhbPcHsTnoBc/Q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hU6D+xwAAAN0AAAAPAAAAAAAA&#10;AAAAAAAAAKECAABkcnMvZG93bnJldi54bWxQSwUGAAAAAAQABAD5AAAAlQMAAAAA&#10;" strokecolor="#2f5496 [2408]" strokeweight="1.5pt"/>
          </v:group>
        </w:pict>
      </w:r>
      <w:r w:rsidR="00061E2C">
        <w:rPr>
          <w:rFonts w:ascii="ALFABET98" w:hAnsi="ALFABET98"/>
          <w:color w:val="A6A6A6" w:themeColor="background1" w:themeShade="A6"/>
          <w:sz w:val="72"/>
          <w:szCs w:val="72"/>
        </w:rPr>
        <w:t xml:space="preserve">n     n      n     n      n      n    </w:t>
      </w:r>
    </w:p>
    <w:p w:rsidR="00061E2C" w:rsidRDefault="00061E2C" w:rsidP="00061E2C">
      <w:pPr>
        <w:spacing w:line="240" w:lineRule="auto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72"/>
          <w:szCs w:val="72"/>
        </w:rPr>
        <w:t xml:space="preserve"> </w:t>
      </w:r>
      <w:r>
        <w:rPr>
          <w:rFonts w:ascii="ALFABET98" w:hAnsi="ALFABET98"/>
          <w:sz w:val="36"/>
          <w:szCs w:val="36"/>
        </w:rPr>
        <w:t xml:space="preserve">  </w:t>
      </w:r>
      <w:r w:rsidR="00437EB7">
        <w:rPr>
          <w:rFonts w:ascii="ALFABET98" w:hAnsi="ALFABET98"/>
          <w:sz w:val="36"/>
          <w:szCs w:val="36"/>
        </w:rPr>
        <w:t xml:space="preserve">                               1</w:t>
      </w:r>
      <w:r>
        <w:rPr>
          <w:rFonts w:ascii="ALFABET98" w:hAnsi="ALFABET98"/>
          <w:sz w:val="36"/>
          <w:szCs w:val="36"/>
        </w:rPr>
        <w:t>2</w:t>
      </w:r>
    </w:p>
    <w:p w:rsidR="00061E2C" w:rsidRDefault="00061E2C" w:rsidP="00061E2C">
      <w:pPr>
        <w:spacing w:line="240" w:lineRule="auto"/>
        <w:rPr>
          <w:rFonts w:ascii="ALFABET98" w:hAnsi="ALFABET98"/>
          <w:sz w:val="72"/>
          <w:szCs w:val="72"/>
        </w:rPr>
      </w:pPr>
      <w:r>
        <w:rPr>
          <w:rFonts w:ascii="ALFABET98" w:hAnsi="ALFABET98"/>
          <w:sz w:val="36"/>
          <w:szCs w:val="36"/>
        </w:rPr>
        <w:t>Sayın velim, n harfinin üzerinden geçiniz.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 </w:t>
      </w:r>
      <w:r>
        <w:rPr>
          <w:rFonts w:ascii="ALFABET98" w:hAnsi="ALFABET98"/>
          <w:sz w:val="72"/>
          <w:szCs w:val="72"/>
        </w:rPr>
        <w:t xml:space="preserve">       </w:t>
      </w:r>
      <w:r w:rsidRPr="0024361A">
        <w:rPr>
          <w:rFonts w:ascii="ALFABET98" w:hAnsi="ALFABET98"/>
          <w:sz w:val="72"/>
          <w:szCs w:val="72"/>
        </w:rPr>
        <w:t xml:space="preserve">       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 </w:t>
      </w:r>
      <w:r>
        <w:rPr>
          <w:rFonts w:ascii="ALFABET98" w:hAnsi="ALFABET98"/>
          <w:sz w:val="72"/>
          <w:szCs w:val="72"/>
        </w:rPr>
        <w:t xml:space="preserve"> </w:t>
      </w:r>
    </w:p>
    <w:p w:rsidR="00061E2C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416" style="position:absolute;margin-left:-16.1pt;margin-top:9.4pt;width:521.25pt;height:36.85pt;z-index:-25148313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">
            <v:group id="Group 33" o:spid="_x0000_s441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Aef7WxgAAAN0A&#10;AAAPAAAAAAAAAAAAAAAAAKoCAABkcnMvZG93bnJldi54bWxQSwUGAAAAAAQABAD6AAAAnQMAAAAA&#10;">
              <v:rect id="Rectangle 34" o:spid="_x0000_s442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eUw98YA&#10;AADdAAAADwAAAGRycy9kb3ducmV2LnhtbESPzWrDMBCE74W+g9hCbo2cGNziRAlt80OuTR1Mb4u1&#10;sUytlbGU2Hn7qFDocZiZb5jlerStuFLvG8cKZtMEBHHldMO1guJr9/wKwgdkja1jUnAjD+vV48MS&#10;c+0G/qTrMdQiQtjnqMCE0OVS+sqQRT91HXH0zq63GKLsa6l7HCLctnKeJJm02HBcMNjRh6Hq53ix&#10;CtK63Jqy2PjCzspsf7qd3ofvnVKTp/FtASLQGP7Df+2DVpCl6Qv8volPQK7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eUw98YAAADdAAAADwAAAAAAAAAAAAAAAACYAgAAZHJz&#10;L2Rvd25yZXYueG1sUEsFBgAAAAAEAAQA9QAAAIsDAAAAAA==&#10;" strokecolor="#2f5496 [2408]" strokeweight="1.5pt">
                <v:fill opacity="0"/>
              </v:rect>
              <v:rect id="Rectangle 35" o:spid="_x0000_s442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wBQLcIA&#10;AADdAAAADwAAAGRycy9kb3ducmV2LnhtbERPTW+CQBC9m/Q/bKZJb3VBqqmU1RgMbY9q9T5hp0Bg&#10;Z5HdIv333UMTjy/vO9tOphMjDa6xrCCeRyCIS6sbrhScv4rnVxDOI2vsLJOCX3Kw3TzMMky1vfGR&#10;xpOvRAhhl6KC2vs+ldKVNRl0c9sTB+7bDgZ9gEMl9YC3EG46uYiilTTYcGiosae8prI9/RgFl+W+&#10;5w9p+BAXL+vlpX2/5rFR6ulx2r2B8DT5u/jf/akVrJIkzA1vwhOQm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LAFAt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441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1IPYMUAAADdAAAADwAAAGRycy9kb3ducmV2LnhtbESPQYvCMBSE78L+h/AWvGm6CqLVKHZB&#10;sIKH1WXB26N5ttXmpTZR6783C4LHYWa+YWaL1lTiRo0rLSv46kcgiDOrS84V/O5XvTEI55E1VpZJ&#10;wYMcLOYfnRnG2t75h247n4sAYRejgsL7OpbSZQUZdH1bEwfvaBuDPsgml7rBe4CbSg6iaCQNlhwW&#10;Cqzpu6DsvLsaBclj87e1Pr2sj4fTJU2SQYono1T3s11OQXhq/Tv8aq+1gtFwOIH/N+EJyPkT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1IPYMUAAADdAAAADwAAAAAAAAAA&#10;AAAAAAChAgAAZHJzL2Rvd25yZXYueG1sUEsFBgAAAAAEAAQA+QAAAJMDAAAAAA==&#10;" strokecolor="#2f5496 [2408]" strokeweight="1.5pt"/>
            <v:shape id="AutoShape 37" o:spid="_x0000_s441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m7VgMQAAADdAAAADwAAAGRycy9kb3ducmV2LnhtbERPTWvCQBC9F/wPywi91Y1pEYmuoREK&#10;ptCDWgrehuyYxGZnY3abxH/fPQgeH+97nY6mET11rrasYD6LQBAXVtdcKvg+frwsQTiPrLGxTApu&#10;5CDdTJ7WmGg78J76gy9FCGGXoILK+zaR0hUVGXQz2xIH7mw7gz7ArpS6wyGEm0bGUbSQBmsODRW2&#10;tK2o+D38GQXZ7fPny/r8ujufLtc8y+IcL0ap5+n4vgLhafQP8d290woWr29hf3gTnoDc/A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GbtWAxAAAAN0AAAAPAAAAAAAAAAAA&#10;AAAAAKECAABkcnMvZG93bnJldi54bWxQSwUGAAAAAAQABAD5AAAAkgMAAAAA&#10;" strokecolor="#2f5496 [2408]" strokeweight="1.5pt"/>
          </v:group>
        </w:pict>
      </w:r>
      <w:r w:rsidR="00061E2C">
        <w:rPr>
          <w:rFonts w:ascii="ALFABET98" w:hAnsi="ALFABET98"/>
          <w:color w:val="A6A6A6" w:themeColor="background1" w:themeShade="A6"/>
          <w:sz w:val="72"/>
          <w:szCs w:val="72"/>
        </w:rPr>
        <w:t xml:space="preserve">n     n      n     n      n          </w:t>
      </w:r>
    </w:p>
    <w:p w:rsidR="00061E2C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410" style="position:absolute;margin-left:-16.1pt;margin-top:9.4pt;width:521.25pt;height:36.85pt;z-index:-25148211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DO&#10;kXIJEgQAAPEPAAAOAAAAAAAAAAAAAAAAAC4CAABkcnMvZTJvRG9jLnhtbFBLAQItABQABgAIAAAA&#10;IQBYKw9o4AAAAAoBAAAPAAAAAAAAAAAAAAAAAGwGAABkcnMvZG93bnJldi54bWxQSwUGAAAAAAQA&#10;BADzAAAAeQcAAAAA&#10;">
            <v:group id="Group 33" o:spid="_x0000_s441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nRIuoxgAAAN0A&#10;AAAPAAAAAAAAAAAAAAAAAKoCAABkcnMvZG93bnJldi54bWxQSwUGAAAAAAQABAD6AAAAnQMAAAAA&#10;">
              <v:rect id="Rectangle 34" o:spid="_x0000_s441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thFicYA&#10;AADdAAAADwAAAGRycy9kb3ducmV2LnhtbESPzWrDMBCE74W+g9hCbo2cOJjiRAlt80OvTR1Mb4u1&#10;sUytlbGU2Hn7qFDocZiZb5jVZrStuFLvG8cKZtMEBHHldMO1guJr//wCwgdkja1jUnAjD5v148MK&#10;c+0G/qTrMdQiQtjnqMCE0OVS+sqQRT91HXH0zq63GKLsa6l7HCLctnKeJJm02HBcMNjRu6Hq53ix&#10;CtK63Jmy2PrCzsrscLqd3obvvVKTp/F1CSLQGP7Df+0PrSBLFyn8volPQK7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thFicYAAADdAAAADwAAAAAAAAAAAAAAAACYAgAAZHJz&#10;L2Rvd25yZXYueG1sUEsFBgAAAAAEAAQA9QAAAIsDAAAAAA==&#10;" strokecolor="#2f5496 [2408]" strokeweight="1.5pt">
                <v:fill opacity="0"/>
              </v:rect>
              <v:rect id="Rectangle 35" o:spid="_x0000_s441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kspVcMA&#10;AADdAAAADwAAAGRycy9kb3ducmV2LnhtbESPT4vCMBTE7wt+h/AEb2taraLVKKLo7tG/90fzbIvN&#10;S22i1m+/WVjY4zAzv2Hmy9ZU4kmNKy0riPsRCOLM6pJzBefT9nMCwnlkjZVlUvAmB8tF52OOqbYv&#10;PtDz6HMRIOxSVFB4X6dSuqwgg65va+LgXW1j0AfZ5FI3+ApwU8lBFI2lwZLDQoE1rQvKbseHUXAZ&#10;bWr+kob38TaZji633X0dG6V63XY1A+Gp9f/hv/a3VjAeJgn8vglPQC5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kspV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441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hl2GMcAAADdAAAADwAAAGRycy9kb3ducmV2LnhtbESPT2vCQBTE7wW/w/IK3uqm2kqJbsQU&#10;CqbgQS2Ct0f25Y9m38bsVuO37woFj8PM/IaZL3rTiAt1rras4HUUgSDOra65VPCz+3r5AOE8ssbG&#10;Mim4kYNFMniaY6ztlTd02fpSBAi7GBVU3rexlC6vyKAb2ZY4eIXtDPogu1LqDq8Bbho5jqKpNFhz&#10;WKiwpc+K8tP21yhIb9/7tfXZeVUcjucsTccZHo1Sw+d+OQPhqfeP8H97pRVMJ2/vcH8TnoBM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WGXYYxwAAAN0AAAAPAAAAAAAA&#10;AAAAAAAAAKECAABkcnMvZG93bnJldi54bWxQSwUGAAAAAAQABAD5AAAAlQMAAAAA&#10;" strokecolor="#2f5496 [2408]" strokeweight="1.5pt"/>
            <v:shape id="AutoShape 37" o:spid="_x0000_s441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svob8cAAADdAAAADwAAAGRycy9kb3ducmV2LnhtbESPT2vCQBTE7wW/w/KE3uqmtoQS3Ugj&#10;CKbgQVsEb4/sM3/Mvo3ZrcZv3xWEHoeZ+Q0zXwymFRfqXW1ZweskAkFcWF1zqeDne/XyAcJ5ZI2t&#10;ZVJwIweLdPQ0x0TbK2/psvOlCBB2CSqovO8SKV1RkUE3sR1x8I62N+iD7Eupe7wGuGnlNIpiabDm&#10;sFBhR8uKitPu1yjIbl/7jfX5eX08NOc8y6Y5Nkap5/HwOQPhafD/4Ud7rRXEb+8x3N+EJyDT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my+hvxwAAAN0AAAAPAAAAAAAA&#10;AAAAAAAAAKECAABkcnMvZG93bnJldi54bWxQSwUGAAAAAAQABAD5AAAAlQMAAAAA&#10;" strokecolor="#2f5496 [2408]" strokeweight="1.5pt"/>
          </v:group>
        </w:pict>
      </w:r>
      <w:r w:rsidR="00061E2C">
        <w:rPr>
          <w:rFonts w:ascii="ALFABET98" w:hAnsi="ALFABET98"/>
          <w:color w:val="A6A6A6" w:themeColor="background1" w:themeShade="A6"/>
          <w:sz w:val="72"/>
          <w:szCs w:val="72"/>
        </w:rPr>
        <w:t xml:space="preserve">n     n      n     n      </w:t>
      </w:r>
    </w:p>
    <w:p w:rsidR="00061E2C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404" style="position:absolute;margin-left:-16.1pt;margin-top:9.4pt;width:521.25pt;height:36.85pt;z-index:-25148108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OOq9FQ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BOOOq9FQQAAPEPAAAOAAAAAAAAAAAAAAAAAC4CAABkcnMvZTJvRG9jLnhtbFBLAQItABQABgAI&#10;AAAAIQBYKw9o4AAAAAoBAAAPAAAAAAAAAAAAAAAAAG8GAABkcnMvZG93bnJldi54bWxQSwUGAAAA&#10;AAQABADzAAAAfAcAAAAA&#10;">
            <v:group id="Group 33" o:spid="_x0000_s440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GrLxCwwAAAN0AAAAP&#10;AAAAAAAAAAAAAAAAAKoCAABkcnMvZG93bnJldi54bWxQSwUGAAAAAAQABAD6AAAAmgMAAAAA&#10;">
              <v:rect id="Rectangle 34" o:spid="_x0000_s440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zByY8UA&#10;AADdAAAADwAAAGRycy9kb3ducmV2LnhtbESPS2vDMBCE74X+B7GF3ho5D0zrRAnNk16TOpjeFmtj&#10;mVorY6mx8++jQqHHYWa+YRarwTbiSp2vHSsYjxIQxKXTNVcK8s/9yysIH5A1No5JwY08rJaPDwvM&#10;tOv5SNdTqESEsM9QgQmhzaT0pSGLfuRa4uhdXGcxRNlVUnfYR7ht5CRJUmmx5rhgsKWNofL79GMV&#10;TKtiZ4p863M7LtLD+XZe9197pZ6fhvc5iEBD+A//tT+0gnQ6e4PfN/EJyO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MHJjxQAAAN0AAAAPAAAAAAAAAAAAAAAAAJgCAABkcnMv&#10;ZG93bnJldi54bWxQSwUGAAAAAAQABAD1AAAAigMAAAAA&#10;" strokecolor="#2f5496 [2408]" strokeweight="1.5pt">
                <v:fill opacity="0"/>
              </v:rect>
              <v:rect id="Rectangle 35" o:spid="_x0000_s440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Km5i8EA&#10;AADdAAAADwAAAGRycy9kb3ducmV2LnhtbERPy26CQBTdN+k/TG4Td3WgFqPoSBoMtUuf+xvmFojM&#10;HcqMSP++szDp8uS819loWjFQ7xrLCuJpBIK4tLrhSsH5VLwuQDiPrLG1TAp+yUG2eX5aY6rtnQ80&#10;HH0lQgi7FBXU3neplK6syaCb2o44cN+2N+gD7Cupe7yHcNPKtyiaS4MNh4YaO8prKq/Hm1FwSbYd&#10;76ThfVy8L5PL9fMnj41Sk5fxYwXC0+j/xQ/3l1YwnyVhf3gTnoDc/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ipuYv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440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PvmxscAAADdAAAADwAAAGRycy9kb3ducmV2LnhtbESPT2vCQBTE74V+h+UVvNWNSqVE12AK&#10;BSP0UFsK3h7ZZ/6YfRuzaxK/fbdQ8DjMzG+YdTKaRvTUucqygtk0AkGcW11xoeD76/35FYTzyBob&#10;y6TgRg6SzePDGmNtB/6k/uALESDsYlRQet/GUrq8JINualvi4J1sZ9AH2RVSdzgEuGnkPIqW0mDF&#10;YaHElt5Kys+Hq1GQ3vY/H9Znl93pWF+yNJ1nWBulJk/jdgXC0+jv4f/2TitYLl5m8PcmPAG5+Q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s++bGxwAAAN0AAAAPAAAAAAAA&#10;AAAAAAAAAKECAABkcnMvZG93bnJldi54bWxQSwUGAAAAAAQABAD5AAAAlQMAAAAA&#10;" strokecolor="#2f5496 [2408]" strokeweight="1.5pt"/>
            <v:shape id="AutoShape 37" o:spid="_x0000_s440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Cl4sccAAADdAAAADwAAAGRycy9kb3ducmV2LnhtbESPT2vCQBTE7wW/w/KE3uqmKUqJbqQR&#10;BFPwUFsEb4/sM3/Mvo3ZrcZv7wqFHoeZ+Q2zWA6mFRfqXW1ZweskAkFcWF1zqeDne/3yDsJ5ZI2t&#10;ZVJwIwfLdPS0wETbK3/RZedLESDsElRQed8lUrqiIoNuYjvi4B1tb9AH2ZdS93gNcNPKOIpm0mDN&#10;YaHCjlYVFafdr1GQ3T73W+vz8+Z4aM55lsU5Nkap5/HwMQfhafD/4b/2RiuYvU1jeLwJT0Cm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cKXixxwAAAN0AAAAPAAAAAAAA&#10;AAAAAAAAAKECAABkcnMvZG93bnJldi54bWxQSwUGAAAAAAQABAD5AAAAlQMAAAAA&#10;" strokecolor="#2f5496 [2408]" strokeweight="1.5pt"/>
          </v:group>
        </w:pict>
      </w:r>
      <w:r w:rsidR="00061E2C">
        <w:rPr>
          <w:rFonts w:ascii="ALFABET98" w:hAnsi="ALFABET98"/>
          <w:color w:val="A6A6A6" w:themeColor="background1" w:themeShade="A6"/>
          <w:sz w:val="72"/>
          <w:szCs w:val="72"/>
        </w:rPr>
        <w:t xml:space="preserve">n     n      n     </w:t>
      </w:r>
    </w:p>
    <w:p w:rsidR="00061E2C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398" style="position:absolute;margin-left:-16.1pt;margin-top:9.4pt;width:521.25pt;height:36.85pt;z-index:-25148006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F9WNYBYEAADxDwAADgAAAAAAAAAAAAAAAAAuAgAAZHJzL2Uyb0RvYy54bWxQSwECLQAUAAYA&#10;CAAAACEAWCsPaOAAAAAKAQAADwAAAAAAAAAAAAAAAABwBgAAZHJzL2Rvd25yZXYueG1sUEsFBgAA&#10;AAAEAAQA8wAAAH0HAAAAAA==&#10;">
            <v:group id="Group 33" o:spid="_x0000_s440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COCCaxgAAAN0A&#10;AAAPAAAAAAAAAAAAAAAAAKoCAABkcnMvZG93bnJldi54bWxQSwUGAAAAAAQABAD6AAAAnQMAAAAA&#10;">
              <v:rect id="Rectangle 34" o:spid="_x0000_s440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6Tuu8YA&#10;AADdAAAADwAAAGRycy9kb3ducmV2LnhtbESPQWvCQBSE74X+h+UVems2KoaSukprq3itjYTeHtln&#10;Nph9G7JbE/+9KxQ8DjPzDbNYjbYVZ+p941jBJElBEFdON1wrKH42L68gfEDW2DomBRfysFo+Piww&#10;127gbzrvQy0ihH2OCkwIXS6lrwxZ9InriKN3dL3FEGVfS93jEOG2ldM0zaTFhuOCwY7WhqrT/s8q&#10;mNXllymLT1/YSZltD5fDx/C7Uer5aXx/AxFoDPfwf3unFWSz+Rxub+ITkMs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6Tuu8YAAADdAAAADwAAAAAAAAAAAAAAAACYAgAAZHJz&#10;L2Rvd25yZXYueG1sUEsFBgAAAAAEAAQA9QAAAIsDAAAAAA==&#10;" strokecolor="#2f5496 [2408]" strokeweight="1.5pt">
                <v:fill opacity="0"/>
              </v:rect>
              <v:rect id="Rectangle 35" o:spid="_x0000_s440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AyEZMMA&#10;AADdAAAADwAAAGRycy9kb3ducmV2LnhtbESPQWvCQBSE74L/YXmCN92kNqGmrlIUtUe1en9kX5Ng&#10;9m3Mrpr+e7cgeBxm5htmtuhMLW7UusqygngcgSDOra64UHD8WY8+QDiPrLG2TAr+yMFi3u/NMNP2&#10;znu6HXwhAoRdhgpK75tMSpeXZNCNbUMcvF/bGvRBtoXULd4D3NTyLYpSabDisFBiQ8uS8vPhahSc&#10;klXDW2l4F6/fp8npvLksY6PUcNB9fYLw1PlX+Nn+1grSSZLC/5vwBOT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AyEZ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440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F7bKccAAADdAAAADwAAAGRycy9kb3ducmV2LnhtbESPT2vCQBTE74LfYXmCN7OppVaiqzSF&#10;gil48A+Ct0f2mcRm38bsqvHbdwtCj8PM/IaZLztTixu1rrKs4CWKQRDnVldcKNjvvkZTEM4ja6wt&#10;k4IHOVgu+r05JtreeUO3rS9EgLBLUEHpfZNI6fKSDLrINsTBO9nWoA+yLaRu8R7gppbjOJ5IgxWH&#10;hRIb+iwp/9lejYL08X1YW59dVqfj+ZKl6TjDs1FqOOg+ZiA8df4//GyvtILJ69s7/L0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MXtspxwAAAN0AAAAPAAAAAAAA&#10;AAAAAAAAAKECAABkcnMvZG93bnJldi54bWxQSwUGAAAAAAQABAD5AAAAlQMAAAAA&#10;" strokecolor="#2f5496 [2408]" strokeweight="1.5pt"/>
            <v:shape id="AutoShape 37" o:spid="_x0000_s439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cFPW8QAAADdAAAADwAAAGRycy9kb3ducmV2LnhtbERPTWvCQBC9F/wPywi91Y0pFYmuoREK&#10;ptCDWgrehuyYxGZnY3abxH/fPQgeH+97nY6mET11rrasYD6LQBAXVtdcKvg+frwsQTiPrLGxTApu&#10;5CDdTJ7WmGg78J76gy9FCGGXoILK+zaR0hUVGXQz2xIH7mw7gz7ArpS6wyGEm0bGUbSQBmsODRW2&#10;tK2o+D38GQXZ7fPny/r8ujufLtc8y+IcL0ap5+n4vgLhafQP8d290woWr29hbngTnoDc/A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9wU9bxAAAAN0AAAAPAAAAAAAAAAAA&#10;AAAAAKECAABkcnMvZG93bnJldi54bWxQSwUGAAAAAAQABAD5AAAAkgMAAAAA&#10;" strokecolor="#2f5496 [2408]" strokeweight="1.5pt"/>
          </v:group>
        </w:pict>
      </w:r>
      <w:r w:rsidR="00061E2C">
        <w:rPr>
          <w:rFonts w:ascii="ALFABET98" w:hAnsi="ALFABET98"/>
          <w:color w:val="A6A6A6" w:themeColor="background1" w:themeShade="A6"/>
          <w:sz w:val="72"/>
          <w:szCs w:val="72"/>
        </w:rPr>
        <w:t xml:space="preserve">n     n      </w:t>
      </w:r>
    </w:p>
    <w:p w:rsidR="00061E2C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392" style="position:absolute;margin-left:-16.1pt;margin-top:9.4pt;width:521.25pt;height:36.85pt;z-index:-25147904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Cd&#10;WUrIEgQAAPEPAAAOAAAAAAAAAAAAAAAAAC4CAABkcnMvZTJvRG9jLnhtbFBLAQItABQABgAIAAAA&#10;IQBYKw9o4AAAAAoBAAAPAAAAAAAAAAAAAAAAAGwGAABkcnMvZG93bnJldi54bWxQSwUGAAAAAAQA&#10;BADzAAAAeQcAAAAA&#10;">
            <v:group id="Group 33" o:spid="_x0000_s439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zb+wkwwAAAN0AAAAP&#10;AAAAAAAAAAAAAAAAAKoCAABkcnMvZG93bnJldi54bWxQSwUGAAAAAAQABAD6AAAAmgMAAAAA&#10;">
              <v:rect id="Rectangle 34" o:spid="_x0000_s439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vMiBcUA&#10;AADdAAAADwAAAGRycy9kb3ducmV2LnhtbESPQWvCQBSE7wX/w/KE3uomFUKJrtJqlV6rkeDtkX1m&#10;g9m3Ibs18d+7hUKPw8x8wyzXo23FjXrfOFaQzhIQxJXTDdcKiuPu5Q2ED8gaW8ek4E4e1qvJ0xJz&#10;7Qb+ptsh1CJC2OeowITQ5VL6ypBFP3MdcfQurrcYouxrqXscIty28jVJMmmx4bhgsKONoep6+LEK&#10;5nX5acpi6wubltn+dD99DOedUs/T8X0BItAY/sN/7S+tIJtnKfy+iU9Arh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8yIFxQAAAN0AAAAPAAAAAAAAAAAAAAAAAJgCAABkcnMv&#10;ZG93bnJldi54bWxQSwUGAAAAAAQABAD1AAAAigMAAAAA&#10;" strokecolor="#2f5496 [2408]" strokeweight="1.5pt">
                <v:fill opacity="0"/>
              </v:rect>
              <v:rect id="Rectangle 35" o:spid="_x0000_s439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VtI2sUA&#10;AADdAAAADwAAAGRycy9kb3ducmV2LnhtbESPQWvCQBSE7wX/w/IK3uomWkONriIp0R6trfdH9jUJ&#10;Zt+m2TVJ/71bKPQ4zMw3zGY3mkb01LnasoJ4FoEgLqyuuVTw+ZE/vYBwHlljY5kU/JCD3XbysMFU&#10;24HfqT/7UgQIuxQVVN63qZSuqMigm9mWOHhftjPog+xKqTscAtw0ch5FiTRYc1iosKWsouJ6vhkF&#10;l+Vry0dp+BTnz6vl5Xr4zmKj1PRx3K9BeBr9f/iv/aYVJItkDr9vwhOQ2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5W0ja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439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QkXl8UAAADdAAAADwAAAGRycy9kb3ducmV2LnhtbESPQYvCMBSE74L/ITzB25quQlm6RtkK&#10;ghU8rIrg7dE827rNS22i1n+/EQSPw8x8w0znnanFjVpXWVbwOYpAEOdWV1wo2O+WH18gnEfWWFsm&#10;BQ9yMJ/1e1NMtL3zL922vhABwi5BBaX3TSKly0sy6Ea2IQ7eybYGfZBtIXWL9wA3tRxHUSwNVhwW&#10;SmxoUVL+t70aBeljfdhYn11Wp+P5kqXpOMOzUWo46H6+QXjq/Dv8aq+0gngST+D5JjwBOfs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QkXl8UAAADdAAAADwAAAAAAAAAA&#10;AAAAAAChAgAAZHJzL2Rvd25yZXYueG1sUEsFBgAAAAAEAAQA+QAAAJMDAAAAAA==&#10;" strokecolor="#2f5496 [2408]" strokeweight="1.5pt"/>
            <v:shape id="AutoShape 37" o:spid="_x0000_s439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uCP48cAAADdAAAADwAAAGRycy9kb3ducmV2LnhtbESPT2vCQBTE7wW/w/KE3uqmtoQS3Ugj&#10;CKbgQVsEb4/sM3/Mvo3ZrcZv3xWEHoeZ+Q0zXwymFRfqXW1ZweskAkFcWF1zqeDne/XyAcJ5ZI2t&#10;ZVJwIweLdPQ0x0TbK2/psvOlCBB2CSqovO8SKV1RkUE3sR1x8I62N+iD7Eupe7wGuGnlNIpiabDm&#10;sFBhR8uKitPu1yjIbl/7jfX5eX08NOc8y6Y5Nkap5/HwOQPhafD/4Ud7rRXEb/E73N+EJyDT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y4I/jxwAAAN0AAAAPAAAAAAAA&#10;AAAAAAAAAKECAABkcnMvZG93bnJldi54bWxQSwUGAAAAAAQABAD5AAAAlQMAAAAA&#10;" strokecolor="#2f5496 [2408]" strokeweight="1.5pt"/>
          </v:group>
        </w:pict>
      </w:r>
      <w:r w:rsidR="00061E2C">
        <w:rPr>
          <w:rFonts w:ascii="ALFABET98" w:hAnsi="ALFABET98"/>
          <w:color w:val="A6A6A6" w:themeColor="background1" w:themeShade="A6"/>
          <w:sz w:val="72"/>
          <w:szCs w:val="72"/>
        </w:rPr>
        <w:t xml:space="preserve">n     n      </w:t>
      </w:r>
    </w:p>
    <w:p w:rsidR="00061E2C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386" style="position:absolute;margin-left:-16.1pt;margin-top:9.4pt;width:521.25pt;height:36.85pt;z-index:-25147801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GGS5wcXBAAA8Q8AAA4AAAAAAAAAAAAAAAAALgIAAGRycy9lMm9Eb2MueG1sUEsBAi0AFAAG&#10;AAgAAAAhAFgrD2jgAAAACgEAAA8AAAAAAAAAAAAAAAAAcQYAAGRycy9kb3ducmV2LnhtbFBLBQYA&#10;AAAABAAEAPMAAAB+BwAAAAA=&#10;">
            <v:group id="Group 33" o:spid="_x0000_s438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PK0cvFAAAA3QAA&#10;AA8AAAAAAAAAAAAAAAAAqgIAAGRycy9kb3ducmV2LnhtbFBLBQYAAAAABAAEAPoAAACcAwAAAAA=&#10;">
              <v:rect id="Rectangle 34" o:spid="_x0000_s439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lYf6sUA&#10;AADdAAAADwAAAGRycy9kb3ducmV2LnhtbESPQWvCQBSE7wX/w/KE3upGhSipq7S1ll7VSPD2yL5m&#10;Q7NvQ3Zr4r/vCoLHYWa+YVabwTbiQp2vHSuYThIQxKXTNVcK8uPuZQnCB2SNjWNScCUPm/XoaYWZ&#10;dj3v6XIIlYgQ9hkqMCG0mZS+NGTRT1xLHL0f11kMUXaV1B32EW4bOUuSVFqsOS4YbOnDUPl7+LMK&#10;5lXxaYp863M7LdKv0/X03p93Sj2Ph7dXEIGG8Ajf299aQTpPF3B7E5+AXP8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Vh/qxQAAAN0AAAAPAAAAAAAAAAAAAAAAAJgCAABkcnMv&#10;ZG93bnJldi54bWxQSwUGAAAAAAQABAD1AAAAigMAAAAA&#10;" strokecolor="#2f5496 [2408]" strokeweight="1.5pt">
                <v:fill opacity="0"/>
              </v:rect>
              <v:rect id="Rectangle 35" o:spid="_x0000_s439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LN/MMAA&#10;AADdAAAADwAAAGRycy9kb3ducmV2LnhtbERPy4rCMBTdD/gP4QruxrQ+ilajiKLO0uf+0lzbYnNT&#10;m6idv58shFkeznu+bE0lXtS40rKCuB+BIM6sLjlXcDlvvycgnEfWWFkmBb/kYLnofM0x1fbNR3qd&#10;fC5CCLsUFRTe16mULivIoOvbmjhwN9sY9AE2udQNvkO4qeQgihJpsOTQUGBN64Ky++lpFFzHm5r3&#10;0vAh3o6m4+t991jHRqlet13NQHhq/b/44/7RCpJhEuaGN+EJyMU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2LN/MM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438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OEgfccAAADdAAAADwAAAGRycy9kb3ducmV2LnhtbESPT2vCQBTE7wW/w/KE3uqmFoKNbqQR&#10;BFPoQVsEb4/sM3/Mvo3ZrcZv3xWEHoeZ+Q2zWA6mFRfqXW1ZweskAkFcWF1zqeDne/0yA+E8ssbW&#10;Mim4kYNlOnpaYKLtlbd02flSBAi7BBVU3neJlK6oyKCb2I44eEfbG/RB9qXUPV4D3LRyGkWxNFhz&#10;WKiwo1VFxWn3axRkt8/9l/X5eXM8NOc8y6Y5Nkap5/HwMQfhafD/4Ud7oxXEb/E73N+EJyDT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c4SB9xwAAAN0AAAAPAAAAAAAA&#10;AAAAAAAAAKECAABkcnMvZG93bnJldi54bWxQSwUGAAAAAAQABAD5AAAAlQMAAAAA&#10;" strokecolor="#2f5496 [2408]" strokeweight="1.5pt"/>
            <v:shape id="AutoShape 37" o:spid="_x0000_s438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AIfPcIAAADdAAAADwAAAGRycy9kb3ducmV2LnhtbERPTYvCMBC9L/gfwgje1lQXXKlGscKC&#10;FTysiuBtaMa22kxqE7X+e3MQPD7e93TemkrcqXGlZQWDfgSCOLO65FzBfvf3PQbhPLLGyjIpeJKD&#10;+azzNcVY2wf/033rcxFC2MWooPC+jqV0WUEGXd/WxIE72cagD7DJpW7wEcJNJYdRNJIGSw4NBda0&#10;LCi7bG9GQfJcHzbWp9fV6Xi+pkkyTPFslOp128UEhKfWf8Rv90orGP38hv3hTXgCcvY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CAIfPcIAAADdAAAADwAAAAAAAAAAAAAA&#10;AAChAgAAZHJzL2Rvd25yZXYueG1sUEsFBgAAAAAEAAQA+QAAAJADAAAAAA==&#10;" strokecolor="#2f5496 [2408]" strokeweight="1.5pt"/>
          </v:group>
        </w:pict>
      </w:r>
      <w:r w:rsidR="00061E2C">
        <w:rPr>
          <w:rFonts w:ascii="ALFABET98" w:hAnsi="ALFABET98"/>
          <w:color w:val="A6A6A6" w:themeColor="background1" w:themeShade="A6"/>
          <w:sz w:val="72"/>
          <w:szCs w:val="72"/>
        </w:rPr>
        <w:t xml:space="preserve">n     </w:t>
      </w:r>
    </w:p>
    <w:p w:rsidR="00061E2C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380" style="position:absolute;margin-left:-16.1pt;margin-top:9.4pt;width:521.25pt;height:36.85pt;z-index:-25147699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">
            <v:group id="Group 33" o:spid="_x0000_s438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pKEEVxgAAAN0A&#10;AAAPAAAAAAAAAAAAAAAAAKoCAABkcnMvZG93bnJldi54bWxQSwUGAAAAAAQABAD6AAAAnQMAAAAA&#10;">
              <v:rect id="Rectangle 34" o:spid="_x0000_s438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LSPNMYA&#10;AADdAAAADwAAAGRycy9kb3ducmV2LnhtbESPzWrDMBCE74W+g9hCbo2cGNziRAlt80OuTR1Mb4u1&#10;sUytlbGU2Hn7qFDocZiZb5jlerStuFLvG8cKZtMEBHHldMO1guJr9/wKwgdkja1jUnAjD+vV48MS&#10;c+0G/qTrMdQiQtjnqMCE0OVS+sqQRT91HXH0zq63GKLsa6l7HCLctnKeJJm02HBcMNjRh6Hq53ix&#10;CtK63Jqy2PjCzspsf7qd3ofvnVKTp/FtASLQGP7Df+2DVpClLyn8volPQK7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LSPNMYAAADdAAAADwAAAAAAAAAAAAAAAACYAgAAZHJz&#10;L2Rvd25yZXYueG1sUEsFBgAAAAAEAAQA9QAAAIsDAAAAAA==&#10;" strokecolor="#2f5496 [2408]" strokeweight="1.5pt">
                <v:fill opacity="0"/>
              </v:rect>
              <v:rect id="Rectangle 35" o:spid="_x0000_s438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Cfj6MQA&#10;AADdAAAADwAAAGRycy9kb3ducmV2LnhtbESPzW7CMBCE75X6DtZW6q1x0vKbYhCiovQIAe6reEki&#10;4nWwXUjfvq6E1ONoZr7RzBa9acWVnG8sK8iSFARxaXXDlYLDfv0yAeEDssbWMin4IQ+L+ePDDHNt&#10;b7yjaxEqESHsc1RQh9DlUvqyJoM+sR1x9E7WGQxRukpqh7cIN618TdORNNhwXKixo1VN5bn4NgqO&#10;w4+ON9LwNlsPpsPj+fOyyoxSz0/98h1EoD78h+/tL61g9DYewN+b+ATk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wn4+j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438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HW8pccAAADdAAAADwAAAGRycy9kb3ducmV2LnhtbESPT2vCQBTE74LfYXmCN7OppVaiqzSF&#10;gil48A+Ct0f2mcRm38bsqvHbdwtCj8PM/IaZLztTixu1rrKs4CWKQRDnVldcKNjvvkZTEM4ja6wt&#10;k4IHOVgu+r05JtreeUO3rS9EgLBLUEHpfZNI6fKSDLrINsTBO9nWoA+yLaRu8R7gppbjOJ5IgxWH&#10;hRIb+iwp/9lejYL08X1YW59dVqfj+ZKl6TjDs1FqOOg+ZiA8df4//GyvtILJ6/sb/L0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YdbylxwAAAN0AAAAPAAAAAAAA&#10;AAAAAAAAAKECAABkcnMvZG93bnJldi54bWxQSwUGAAAAAAQABAD5AAAAlQMAAAAA&#10;" strokecolor="#2f5496 [2408]" strokeweight="1.5pt"/>
            <v:shape id="AutoShape 37" o:spid="_x0000_s438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Kci0scAAADdAAAADwAAAGRycy9kb3ducmV2LnhtbESPT2vCQBTE7wW/w/KE3uqmFmKJbqQR&#10;BFPoQVsEb4/sM3/Mvo3ZrcZv3xWEHoeZ+Q2zWA6mFRfqXW1ZweskAkFcWF1zqeDne/3yDsJ5ZI2t&#10;ZVJwIwfLdPS0wETbK2/psvOlCBB2CSqovO8SKV1RkUE3sR1x8I62N+iD7Eupe7wGuGnlNIpiabDm&#10;sFBhR6uKitPu1yjIbp/7L+vz8+Z4aM55lk1zbIxSz+PhYw7C0+D/w4/2RiuI32Yx3N+EJyDT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opyLSxwAAAN0AAAAPAAAAAAAA&#10;AAAAAAAAAKECAABkcnMvZG93bnJldi54bWxQSwUGAAAAAAQABAD5AAAAlQMAAAAA&#10;" strokecolor="#2f5496 [2408]" strokeweight="1.5pt"/>
          </v:group>
        </w:pict>
      </w:r>
      <w:r w:rsidR="00061E2C">
        <w:rPr>
          <w:rFonts w:ascii="ALFABET98" w:hAnsi="ALFABET98"/>
          <w:color w:val="A6A6A6" w:themeColor="background1" w:themeShade="A6"/>
          <w:sz w:val="72"/>
          <w:szCs w:val="72"/>
        </w:rPr>
        <w:t xml:space="preserve">n     </w:t>
      </w:r>
    </w:p>
    <w:p w:rsidR="00061E2C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374" style="position:absolute;margin-left:-16.1pt;margin-top:9.4pt;width:521.25pt;height:36.85pt;z-index:-25147596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iePGLhYEAADxDwAADgAAAAAAAAAAAAAAAAAuAgAAZHJzL2Uyb0RvYy54bWxQSwECLQAUAAYA&#10;CAAAACEAWCsPaOAAAAAKAQAADwAAAAAAAAAAAAAAAABwBgAAZHJzL2Rvd25yZXYueG1sUEsFBgAA&#10;AAAEAAQA8wAAAH0HAAAAAA==&#10;">
            <v:group id="Group 33" o:spid="_x0000_s437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AjAdv/CAAAA3QAAAA8A&#10;AAAAAAAAAAAAAAAAqgIAAGRycy9kb3ducmV2LnhtbFBLBQYAAAAABAAEAPoAAACZAwAAAAA=&#10;">
              <v:rect id="Rectangle 34" o:spid="_x0000_s437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Vy43sYA&#10;AADdAAAADwAAAGRycy9kb3ducmV2LnhtbESPQWvCQBSE74X+h+UVvNWNFWIbXaXVKl61kdDbI/vM&#10;hmbfhuxq4r/vCoUeh5n5hlmsBtuIK3W+dqxgMk5AEJdO11wpyL+2z68gfEDW2DgmBTfysFo+Piww&#10;067nA12PoRIRwj5DBSaENpPSl4Ys+rFriaN3dp3FEGVXSd1hH+G2kS9JkkqLNccFgy2tDZU/x4tV&#10;MK2KT1PkG5/bSZHuTrfTR/+9VWr0NLzPQQQawn/4r73XCtLp7A3ub+ITkM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Vy43sYAAADdAAAADwAAAAAAAAAAAAAAAACYAgAAZHJz&#10;L2Rvd25yZXYueG1sUEsFBgAAAAAEAAQA9QAAAIsDAAAAAA==&#10;" strokecolor="#2f5496 [2408]" strokeweight="1.5pt">
                <v:fill opacity="0"/>
              </v:rect>
              <v:rect id="Rectangle 35" o:spid="_x0000_s437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smVzMEA&#10;AADdAAAADwAAAGRycy9kb3ducmV2LnhtbERPPW/CMBDdkfgP1lXqBk5oQRAwEUqVlhFo2U/xNYmI&#10;zyF2Q/j3eKjE+PS+N+lgGtFT52rLCuJpBIK4sLrmUsHPdz5ZgnAeWWNjmRTcyUG6HY82mGh74yP1&#10;J1+KEMIuQQWV920ipSsqMuimtiUO3K/tDPoAu1LqDm8h3DRyFkULabDm0FBhS1lFxeX0ZxSc5x8t&#10;f0nDhzh/X83Pl89rFhulXl+G3RqEp8E/xf/uvVaweFuG/eFNeAJy+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bJlcz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437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pvKgcYAAADdAAAADwAAAGRycy9kb3ducmV2LnhtbESPT4vCMBTE74LfITzBm011QaRrlK0g&#10;WGEP/kHY26N5tnWbl9pktX77jSB4HGbmN8x82Zla3Kh1lWUF4ygGQZxbXXGh4HhYj2YgnEfWWFsm&#10;BQ9ysFz0e3NMtL3zjm57X4gAYZeggtL7JpHS5SUZdJFtiIN3tq1BH2RbSN3iPcBNLSdxPJUGKw4L&#10;JTa0Kin/3f8ZBelje/q2Prtuzj+Xa5amkwwvRqnhoPv6BOGp8+/wq73RCqYfszE834QnIBf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KbyoHGAAAA3QAAAA8AAAAAAAAA&#10;AAAAAAAAoQIAAGRycy9kb3ducmV2LnhtbFBLBQYAAAAABAAEAPkAAACUAwAAAAA=&#10;" strokecolor="#2f5496 [2408]" strokeweight="1.5pt"/>
            <v:shape id="AutoShape 37" o:spid="_x0000_s437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klU9scAAADdAAAADwAAAGRycy9kb3ducmV2LnhtbESPQWvCQBSE74X+h+UVems2RhCJWcUU&#10;CqbgobYUentkn9lo9m3Mrhr/vVso9DjMzDdMsRptJy40+NaxgkmSgiCunW65UfD1+fYyB+EDssbO&#10;MSm4kYfV8vGhwFy7K3/QZRcaESHsc1RgQuhzKX1tyKJPXE8cvb0bLIYoh0bqAa8RbjuZpelMWmw5&#10;Lhjs6dVQfdydrYLy9v69daE6bfY/h1NVllmFB6vU89O4XoAINIb/8F97oxXMpvMMft/EJyCX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iSVT2xwAAAN0AAAAPAAAAAAAA&#10;AAAAAAAAAKECAABkcnMvZG93bnJldi54bWxQSwUGAAAAAAQABAD5AAAAlQMAAAAA&#10;" strokecolor="#2f5496 [2408]" strokeweight="1.5pt"/>
          </v:group>
        </w:pict>
      </w:r>
      <w:r w:rsidR="00061E2C">
        <w:rPr>
          <w:rFonts w:ascii="ALFABET98" w:hAnsi="ALFABET98"/>
          <w:color w:val="A6A6A6" w:themeColor="background1" w:themeShade="A6"/>
          <w:sz w:val="72"/>
          <w:szCs w:val="72"/>
        </w:rPr>
        <w:t xml:space="preserve">n     </w:t>
      </w:r>
    </w:p>
    <w:p w:rsidR="00061E2C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368" style="position:absolute;margin-left:-16.1pt;margin-top:9.4pt;width:521.25pt;height:36.85pt;z-index:-25147494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0sAiphYEAADxDwAADgAAAAAAAAAAAAAAAAAuAgAAZHJzL2Uyb0RvYy54bWxQSwECLQAUAAYA&#10;CAAAACEAWCsPaOAAAAAKAQAADwAAAAAAAAAAAAAAAABwBgAAZHJzL2Rvd25yZXYueG1sUEsFBgAA&#10;AAAEAAQA8wAAAH0HAAAAAA==&#10;">
            <v:group id="Group 33" o:spid="_x0000_s437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8WAzdxgAAAN0A&#10;AAAPAAAAAAAAAAAAAAAAAKoCAABkcnMvZG93bnJldi54bWxQSwUGAAAAAAQABAD6AAAAnQMAAAAA&#10;">
              <v:rect id="Rectangle 34" o:spid="_x0000_s437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cTC/MUA&#10;AADdAAAADwAAAGRycy9kb3ducmV2LnhtbESPQWvCQBSE74X+h+UVeqsbKwaJrlKtll6rkeDtkX1m&#10;Q7NvQ3Y18d+7hYLHYWa+YRarwTbiSp2vHSsYjxIQxKXTNVcK8sPubQbCB2SNjWNScCMPq+Xz0wIz&#10;7Xr+oes+VCJC2GeowITQZlL60pBFP3ItcfTOrrMYouwqqTvsI9w28j1JUmmx5rhgsKWNofJ3f7EK&#10;JlWxNUX+6XM7LtKv4+247k87pV5fho85iEBDeIT/299aQTqZTeHvTXwCcn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xML8xQAAAN0AAAAPAAAAAAAAAAAAAAAAAJgCAABkcnMv&#10;ZG93bnJldi54bWxQSwUGAAAAAAQABAD1AAAAigMAAAAA&#10;" strokecolor="#2f5496 [2408]" strokeweight="1.5pt">
                <v:fill opacity="0"/>
              </v:rect>
              <v:rect id="Rectangle 35" o:spid="_x0000_s437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myoI8MA&#10;AADdAAAADwAAAGRycy9kb3ducmV2LnhtbESPQYvCMBSE78L+h/AW9qZpXS1ajSKKrkfX1fujebbF&#10;5qU2Ueu/3wiCx2FmvmGm89ZU4kaNKy0riHsRCOLM6pJzBYe/dXcEwnlkjZVlUvAgB/PZR2eKqbZ3&#10;/qXb3uciQNilqKDwvk6ldFlBBl3P1sTBO9nGoA+yyaVu8B7gppL9KEqkwZLDQoE1LQvKzvurUXAc&#10;rmr+kYZ38XowHh7Pm8syNkp9fbaLCQhPrX+HX+2tVpB8jxJ4vglPQM7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myoI8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437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j73bscAAADdAAAADwAAAGRycy9kb3ducmV2LnhtbESPQWvCQBSE7wX/w/KE3urGFKykrsEI&#10;gin0oC2F3h7ZZxKbfRuz2yT++65Q8DjMzDfMKh1NI3rqXG1ZwXwWgSAurK65VPD5sXtagnAeWWNj&#10;mRRcyUG6njysMNF24AP1R1+KAGGXoILK+zaR0hUVGXQz2xIH72Q7gz7IrpS6wyHATSPjKFpIgzWH&#10;hQpb2lZU/Bx/jYLs+vb1bn1+2Z++z5c8y+Icz0apx+m4eQXhafT38H97rxUsnpcv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yPvduxwAAAN0AAAAPAAAAAAAA&#10;AAAAAAAAAKECAABkcnMvZG93bnJldi54bWxQSwUGAAAAAAQABAD5AAAAlQMAAAAA&#10;" strokecolor="#2f5496 [2408]" strokeweight="1.5pt"/>
            <v:shape id="AutoShape 37" o:spid="_x0000_s436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6FjHMMAAADdAAAADwAAAGRycy9kb3ducmV2LnhtbERPy2rCQBTdC/2H4Rbc6aQRRFLHYAqF&#10;RHBRFaG7S+aah5k7MTPV+PedRaHLw3mv09F04k6DaywreJtHIIhLqxuuFJyOn7MVCOeRNXaWScGT&#10;HKSbl8kaE20f/EX3g69ECGGXoILa+z6R0pU1GXRz2xMH7mIHgz7AoZJ6wEcIN52Mo2gpDTYcGmrs&#10;6aOm8nr4MQqy5+68t7645Zfv9lZkWVxga5Savo7bdxCeRv8v/nPnWsFysQpzw5vwBOTmF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OhYxzDAAAA3QAAAA8AAAAAAAAAAAAA&#10;AAAAoQIAAGRycy9kb3ducmV2LnhtbFBLBQYAAAAABAAEAPkAAACRAwAAAAA=&#10;" strokecolor="#2f5496 [2408]" strokeweight="1.5pt"/>
          </v:group>
        </w:pict>
      </w:r>
      <w:r w:rsidR="00061E2C">
        <w:rPr>
          <w:rFonts w:ascii="ALFABET98" w:hAnsi="ALFABET98"/>
          <w:color w:val="A6A6A6" w:themeColor="background1" w:themeShade="A6"/>
          <w:sz w:val="72"/>
          <w:szCs w:val="72"/>
        </w:rPr>
        <w:t xml:space="preserve">n         </w:t>
      </w:r>
    </w:p>
    <w:p w:rsidR="00061E2C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362" style="position:absolute;margin-left:-16.1pt;margin-top:9.4pt;width:521.25pt;height:36.85pt;z-index:-25147392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Ce&#10;pIfPEgQAAPEPAAAOAAAAAAAAAAAAAAAAAC4CAABkcnMvZTJvRG9jLnhtbFBLAQItABQABgAIAAAA&#10;IQBYKw9o4AAAAAoBAAAPAAAAAAAAAAAAAAAAAGwGAABkcnMvZG93bnJldi54bWxQSwUGAAAAAAQA&#10;BADzAAAAeQcAAAAA&#10;">
            <v:group id="Group 33" o:spid="_x0000_s436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Ea6nAPCAAAA3QAAAA8A&#10;AAAAAAAAAAAAAAAAqgIAAGRycy9kb3ducmV2LnhtbFBLBQYAAAAABAAEAPoAAACZAwAAAAA=&#10;">
              <v:rect id="Rectangle 34" o:spid="_x0000_s436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ZSIsYA&#10;AADdAAAADwAAAGRycy9kb3ducmV2LnhtbESPT2vCQBTE74V+h+UVequbVAhtdJX+0eK1Ggm9PbLP&#10;bGj2bciuJn57VxA8DjPzG2a+HG0rTtT7xrGCdJKAIK6cbrhWUOzWL28gfEDW2DomBWfysFw8Pswx&#10;127gXzptQy0ihH2OCkwIXS6lrwxZ9BPXEUfv4HqLIcq+lrrHIcJtK1+TJJMWG44LBjv6MlT9b49W&#10;wbQuV6Ysvn1h0zL72Z/3n8PfWqnnp/FjBiLQGO7hW3ujFWTT9xSub+ITkIsL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yZSIsYAAADdAAAADwAAAAAAAAAAAAAAAACYAgAAZHJz&#10;L2Rvd25yZXYueG1sUEsFBgAAAAAEAAQA9QAAAIsDAAAAAA==&#10;" strokecolor="#2f5496 [2408]" strokeweight="1.5pt">
                <v:fill opacity="0"/>
              </v:rect>
              <v:rect id="Rectangle 35" o:spid="_x0000_s436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I44/cUA&#10;AADdAAAADwAAAGRycy9kb3ducmV2LnhtbESPQWvCQBSE7wX/w/KE3ppNrIYa3QRRbHtsU70/ss8k&#10;mH0bs1uN/75bKPQ4zMw3zLoYTSeuNLjWsoIkikEQV1a3XCs4fO2fXkA4j6yxs0wK7uSgyCcPa8y0&#10;vfEnXUtfiwBhl6GCxvs+k9JVDRl0ke2Jg3eyg0Ef5FBLPeAtwE0nZ3GcSoMth4UGe9o2VJ3Lb6Pg&#10;uNj1/CYNfyT7+XJxPL9etolR6nE6blYgPI3+P/zXftcK0uflDH7fhCcg8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jjj9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436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NxnsMUAAADdAAAADwAAAGRycy9kb3ducmV2LnhtbESPQYvCMBSE78L+h/AWvGm6CqLVKHZB&#10;sIKH1WXB26N5ttXmpTZR6783C4LHYWa+YWaL1lTiRo0rLSv46kcgiDOrS84V/O5XvTEI55E1VpZJ&#10;wYMcLOYfnRnG2t75h247n4sAYRejgsL7OpbSZQUZdH1bEwfvaBuDPsgml7rBe4CbSg6iaCQNlhwW&#10;Cqzpu6DsvLsaBclj87e1Pr2sj4fTJU2SQYono1T3s11OQXhq/Tv8aq+1gtFwMoT/N+EJyPkT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SNxnsMUAAADdAAAADwAAAAAAAAAA&#10;AAAAAAChAgAAZHJzL2Rvd25yZXYueG1sUEsFBgAAAAAEAAQA+QAAAJMDAAAAAA==&#10;" strokecolor="#2f5496 [2408]" strokeweight="1.5pt"/>
            <v:shape id="AutoShape 37" o:spid="_x0000_s436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zX/xMcAAADdAAAADwAAAGRycy9kb3ducmV2LnhtbESPT2vCQBTE74LfYXmCN7OpLVKjqzSF&#10;gil48A+Ct0f2mcRm38bsqvHbdwtCj8PM/IaZLztTixu1rrKs4CWKQRDnVldcKNjvvkbvIJxH1lhb&#10;JgUPcrBc9HtzTLS984ZuW1+IAGGXoILS+yaR0uUlGXSRbYiDd7KtQR9kW0jd4j3ATS3HcTyRBisO&#10;CyU29FlS/rO9GgXp4/uwtj67rE7H8yVL03GGZ6PUcNB9zEB46vx/+NleaQWT1+kb/L0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HNf/ExwAAAN0AAAAPAAAAAAAA&#10;AAAAAAAAAKECAABkcnMvZG93bnJldi54bWxQSwUGAAAAAAQABAD5AAAAlQMAAAAA&#10;" strokecolor="#2f5496 [2408]" strokeweight="1.5pt"/>
          </v:group>
        </w:pict>
      </w:r>
      <w:r w:rsidR="00061E2C">
        <w:rPr>
          <w:rFonts w:ascii="ALFABET98" w:hAnsi="ALFABET98"/>
          <w:color w:val="A6A6A6" w:themeColor="background1" w:themeShade="A6"/>
          <w:sz w:val="72"/>
          <w:szCs w:val="72"/>
        </w:rPr>
        <w:t xml:space="preserve">n         </w:t>
      </w:r>
    </w:p>
    <w:p w:rsidR="00061E2C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356" style="position:absolute;margin-left:-16.1pt;margin-top:9.4pt;width:521.25pt;height:36.85pt;z-index:-25147289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DvFY88XBAAA8Q8AAA4AAAAAAAAAAAAAAAAALgIAAGRycy9lMm9Eb2MueG1sUEsBAi0AFAAG&#10;AAgAAAAhAFgrD2jgAAAACgEAAA8AAAAAAAAAAAAAAAAAcQYAAGRycy9kb3ducmV2LnhtbFBLBQYA&#10;AAAABAAEAPMAAAB+BwAAAAA=&#10;">
            <v:group id="Group 33" o:spid="_x0000_s435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mH6HsxgAAAN0A&#10;AAAPAAAAAAAAAAAAAAAAAKoCAABkcnMvZG93bnJldi54bWxQSwUGAAAAAAQABAD6AAAAnQMAAAAA&#10;">
              <v:rect id="Rectangle 34" o:spid="_x0000_s436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4NvzcYA&#10;AADdAAAADwAAAGRycy9kb3ducmV2LnhtbESPQWvCQBSE74X+h+UVvNWNFWIbXaXVKl61kdDbI/vM&#10;hmbfhuxq4r/vCoUeh5n5hlmsBtuIK3W+dqxgMk5AEJdO11wpyL+2z68gfEDW2DgmBTfysFo+Piww&#10;067nA12PoRIRwj5DBSaENpPSl4Ys+rFriaN3dp3FEGVXSd1hH+G2kS9JkkqLNccFgy2tDZU/x4tV&#10;MK2KT1PkG5/bSZHuTrfTR/+9VWr0NLzPQQQawn/4r73XCtLp2wzub+ITkM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4NvzcYAAADdAAAADwAAAAAAAAAAAAAAAACYAgAAZHJz&#10;L2Rvd25yZXYueG1sUEsFBgAAAAAEAAQA9QAAAIsDAAAAAA==&#10;" strokecolor="#2f5496 [2408]" strokeweight="1.5pt">
                <v:fill opacity="0"/>
              </v:rect>
              <v:rect id="Rectangle 35" o:spid="_x0000_s436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WYPF8EA&#10;AADdAAAADwAAAGRycy9kb3ducmV2LnhtbERPPW/CMBDdkfgP1lXqBk5oQSVgIpQqLSNQ2E/xNYmI&#10;zyF2Q/j3eKjE+PS+1+lgGtFT52rLCuJpBIK4sLrmUsHpJ598gHAeWWNjmRTcyUG6GY/WmGh74wP1&#10;R1+KEMIuQQWV920ipSsqMuimtiUO3K/tDPoAu1LqDm8h3DRyFkULabDm0FBhS1lFxeX4ZxSc558t&#10;f0vD+zh/X87Pl69rFhulXl+G7QqEp8E/xf/unVaweFuGueFNeAJy8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1mDxf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435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TRQWscAAADdAAAADwAAAGRycy9kb3ducmV2LnhtbESPQWvCQBSE7wX/w/KE3urGFKSmrsEI&#10;gin0oC2F3h7ZZxKbfRuz2yT++65Q8DjMzDfMKh1NI3rqXG1ZwXwWgSAurK65VPD5sXt6AeE8ssbG&#10;Mim4koN0PXlYYaLtwAfqj74UAcIuQQWV920ipSsqMuhmtiUO3sl2Bn2QXSl1h0OAm0bGUbSQBmsO&#10;CxW2tK2o+Dn+GgXZ9e3r3fr8sj99ny95lsU5no1Sj9Nx8wrC0+jv4f/2XitYPC+X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pNFBaxwAAAN0AAAAPAAAAAAAA&#10;AAAAAAAAAKECAABkcnMvZG93bnJldi54bWxQSwUGAAAAAAQABAD5AAAAlQMAAAAA&#10;" strokecolor="#2f5496 [2408]" strokeweight="1.5pt"/>
            <v:shape id="AutoShape 37" o:spid="_x0000_s435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K6hJcMAAADdAAAADwAAAGRycy9kb3ducmV2LnhtbERPy2rCQBTdC/2H4Rbc6aQiIqljaATB&#10;CF1UpdDdJXPNo5k7SWaM8e87i4LLw3lvktE0YqDeVZYVvM0jEMS51RUXCi7n/WwNwnlkjY1lUvAg&#10;B8n2ZbLBWNs7f9Fw8oUIIexiVFB638ZSurwkg25uW+LAXW1v0AfYF1L3eA/hppGLKFpJgxWHhhJb&#10;2pWU/55uRkH6OH5/Wp91h+tP3WVpusiwNkpNX8ePdxCeRv8U/7sPWsFqGYX94U14AnL7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CuoSXDAAAA3QAAAA8AAAAAAAAAAAAA&#10;AAAAoQIAAGRycy9kb3ducmV2LnhtbFBLBQYAAAAABAAEAPkAAACRAwAAAAA=&#10;" strokecolor="#2f5496 [2408]" strokeweight="1.5pt"/>
          </v:group>
        </w:pict>
      </w:r>
      <w:r w:rsidR="00061E2C">
        <w:rPr>
          <w:rFonts w:ascii="ALFABET98" w:hAnsi="ALFABET98"/>
          <w:color w:val="A6A6A6" w:themeColor="background1" w:themeShade="A6"/>
          <w:sz w:val="72"/>
          <w:szCs w:val="72"/>
        </w:rPr>
        <w:t xml:space="preserve">n         </w:t>
      </w:r>
    </w:p>
    <w:p w:rsidR="00061E2C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lastRenderedPageBreak/>
        <w:pict>
          <v:group id="_x0000_s4350" style="position:absolute;margin-left:-16.1pt;margin-top:9.4pt;width:521.25pt;height:36.85pt;z-index:-25147187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D6&#10;jY/XEgQAAPEPAAAOAAAAAAAAAAAAAAAAAC4CAABkcnMvZTJvRG9jLnhtbFBLAQItABQABgAIAAAA&#10;IQBYKw9o4AAAAAoBAAAPAAAAAAAAAAAAAAAAAGwGAABkcnMvZG93bnJldi54bWxQSwUGAAAAAAQA&#10;BADzAAAAeQcAAAAA&#10;">
            <v:group id="Group 33" o:spid="_x0000_s435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8YT/DccAAADd&#10;AAAADwAAAAAAAAAAAAAAAACqAgAAZHJzL2Rvd25yZXYueG1sUEsFBgAAAAAEAAQA+gAAAJ4DAAAA&#10;AA==&#10;">
              <v:rect id="Rectangle 34" o:spid="_x0000_s435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BgxLMUA&#10;AADdAAAADwAAAGRycy9kb3ducmV2LnhtbESPQWvCQBSE7wX/w/IEb3VjLUGiq9hWpdfaSPD2yD6z&#10;wezbkF1N/PfdQqHHYWa+YVabwTbiTp2vHSuYTRMQxKXTNVcK8u/98wKED8gaG8ek4EEeNuvR0woz&#10;7Xr+ovsxVCJC2GeowITQZlL60pBFP3UtcfQurrMYouwqqTvsI9w28iVJUmmx5rhgsKV3Q+X1eLMK&#10;5lWxM0X+4XM7K9LD6XF66897pSbjYbsEEWgI/+G/9qdWkL4mc/h9E5+AX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GDEsxQAAAN0AAAAPAAAAAAAAAAAAAAAAAJgCAABkcnMv&#10;ZG93bnJldi54bWxQSwUGAAAAAAQABAD1AAAAigMAAAAA&#10;" strokecolor="#2f5496 [2408]" strokeweight="1.5pt">
                <v:fill opacity="0"/>
              </v:rect>
              <v:rect id="Rectangle 35" o:spid="_x0000_s435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Itd8MMA&#10;AADdAAAADwAAAGRycy9kb3ducmV2LnhtbESPQYvCMBSE74L/IbwFb5pWqrhdo4ii61Gr3h/N27bY&#10;vNQmavffm4UFj8PMfMPMl52pxYNaV1lWEI8iEMS51RUXCs6n7XAGwnlkjbVlUvBLDpaLfm+OqbZP&#10;PtIj84UIEHYpKii9b1IpXV6SQTeyDXHwfmxr0AfZFlK3+AxwU8txFE2lwYrDQokNrUvKr9ndKLhM&#10;Ng1/S8OHeJt8Ti7X3W0dG6UGH93qC4Snzr/D/+29VjBNogT+3oQnIBc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Itd8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435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NkCvcUAAADdAAAADwAAAGRycy9kb3ducmV2LnhtbESPQYvCMBSE78L+h/AWvGmqqCzVKHZh&#10;wQp7UBfB26N5ttXmpTZR6783C4LHYWa+YWaL1lTiRo0rLSsY9CMQxJnVJecK/nY/vS8QziNrrCyT&#10;ggc5WMw/OjOMtb3zhm5bn4sAYRejgsL7OpbSZQUZdH1bEwfvaBuDPsgml7rBe4CbSg6jaCINlhwW&#10;Cqzpu6DsvL0aBcljvf+1Pr2sjofTJU2SYYono1T3s11OQXhq/Tv8aq+0gskoGsP/m/AE5PwJ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NkCvcUAAADdAAAADwAAAAAAAAAA&#10;AAAAAAChAgAAZHJzL2Rvd25yZXYueG1sUEsFBgAAAAAEAAQA+QAAAJMDAAAAAA==&#10;" strokecolor="#2f5496 [2408]" strokeweight="1.5pt"/>
            <v:shape id="AutoShape 37" o:spid="_x0000_s435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AucyscAAADdAAAADwAAAGRycy9kb3ducmV2LnhtbESPT2vCQBTE70K/w/IK3nRTkSCpqzSF&#10;QlLoQS2F3h7ZZxKbfRuz2/z59m6h4HGYmd8w2/1oGtFT52rLCp6WEQjiwuqaSwWfp7fFBoTzyBob&#10;y6RgIgf73cNsi4m2Ax+oP/pSBAi7BBVU3reJlK6oyKBb2pY4eGfbGfRBdqXUHQ4Bbhq5iqJYGqw5&#10;LFTY0mtFxc/x1yhIp/evD+vza3b+vlzzNF3leDFKzR/Hl2cQnkZ/D/+3M60gXkcx/L0JT0Dub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wC5zKxwAAAN0AAAAPAAAAAAAA&#10;AAAAAAAAAKECAABkcnMvZG93bnJldi54bWxQSwUGAAAAAAQABAD5AAAAlQMAAAAA&#10;" strokecolor="#2f5496 [2408]" strokeweight="1.5pt"/>
          </v:group>
        </w:pict>
      </w:r>
      <w:r w:rsidR="00061E2C">
        <w:rPr>
          <w:rFonts w:ascii="ALFABET98" w:hAnsi="ALFABET98"/>
          <w:color w:val="A6A6A6" w:themeColor="background1" w:themeShade="A6"/>
          <w:sz w:val="72"/>
          <w:szCs w:val="72"/>
        </w:rPr>
        <w:t xml:space="preserve">n         </w:t>
      </w:r>
    </w:p>
    <w:p w:rsidR="00061E2C" w:rsidRDefault="00061E2C" w:rsidP="00061E2C">
      <w:pPr>
        <w:spacing w:line="240" w:lineRule="auto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72"/>
          <w:szCs w:val="72"/>
        </w:rPr>
        <w:t xml:space="preserve"> </w:t>
      </w:r>
      <w:r>
        <w:rPr>
          <w:rFonts w:ascii="ALFABET98" w:hAnsi="ALFABET98"/>
          <w:sz w:val="36"/>
          <w:szCs w:val="36"/>
        </w:rPr>
        <w:t xml:space="preserve">  </w:t>
      </w:r>
      <w:r w:rsidR="00437EB7">
        <w:rPr>
          <w:rFonts w:ascii="ALFABET98" w:hAnsi="ALFABET98"/>
          <w:sz w:val="36"/>
          <w:szCs w:val="36"/>
        </w:rPr>
        <w:t xml:space="preserve">                               1</w:t>
      </w:r>
      <w:r>
        <w:rPr>
          <w:rFonts w:ascii="ALFABET98" w:hAnsi="ALFABET98"/>
          <w:sz w:val="36"/>
          <w:szCs w:val="36"/>
        </w:rPr>
        <w:t>3</w:t>
      </w:r>
    </w:p>
    <w:p w:rsidR="00061E2C" w:rsidRDefault="00061E2C" w:rsidP="00061E2C">
      <w:pPr>
        <w:spacing w:line="240" w:lineRule="auto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36"/>
          <w:szCs w:val="36"/>
        </w:rPr>
        <w:t>Sayın velim, n harfinin üzerinden geçip boşlukları yazdırın.</w:t>
      </w:r>
    </w:p>
    <w:p w:rsidR="00061E2C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344" style="position:absolute;margin-left:-16.1pt;margin-top:9.4pt;width:521.25pt;height:36.85pt;z-index:-25147084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JBdjFQ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B6JBdjFQQAAPEPAAAOAAAAAAAAAAAAAAAAAC4CAABkcnMvZTJvRG9jLnhtbFBLAQItABQABgAI&#10;AAAAIQBYKw9o4AAAAAoBAAAPAAAAAAAAAAAAAAAAAG8GAABkcnMvZG93bnJldi54bWxQSwUGAAAA&#10;AAQABADzAAAAfAcAAAAA&#10;">
            <v:group id="Group 33" o:spid="_x0000_s434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QbMjnwwAAAN0AAAAP&#10;AAAAAAAAAAAAAAAAAKoCAABkcnMvZG93bnJldi54bWxQSwUGAAAAAAQABAD6AAAAmgMAAAAA&#10;">
              <v:rect id="Rectangle 34" o:spid="_x0000_s434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fAGxsYA&#10;AADdAAAADwAAAGRycy9kb3ducmV2LnhtbESPQWvCQBSE7wX/w/KE3urGWkKNrqK1ll6rkeDtkX1m&#10;g9m3Ibs18d93C4Ueh5n5hlmuB9uIG3W+dqxgOklAEJdO11wpyI/7p1cQPiBrbByTgjt5WK9GD0vM&#10;tOv5i26HUIkIYZ+hAhNCm0npS0MW/cS1xNG7uM5iiLKrpO6wj3DbyOckSaXFmuOCwZbeDJXXw7dV&#10;MKuKd1PkO5/baZF+nO6nbX/eK/U4HjYLEIGG8B/+a39qBelLMoffN/EJyN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fAGxsYAAADdAAAADwAAAAAAAAAAAAAAAACYAgAAZHJz&#10;L2Rvd25yZXYueG1sUEsFBgAAAAAEAAQA9QAAAIsDAAAAAA==&#10;" strokecolor="#2f5496 [2408]" strokeweight="1.5pt">
                <v:fill opacity="0"/>
              </v:rect>
              <v:rect id="Rectangle 35" o:spid="_x0000_s434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nNLsAA&#10;AADdAAAADwAAAGRycy9kb3ducmV2LnhtbERPy4rCMBTdD/gP4QruxrSiorVRRNFxOb72l+baljY3&#10;tYla/36yEGZ5OO901ZlaPKl1pWUF8TACQZxZXXKu4HLefc9AOI+ssbZMCt7kYLXsfaWYaPviIz1P&#10;PhchhF2CCgrvm0RKlxVk0A1tQxy4m20N+gDbXOoWXyHc1HIURVNpsOTQUGBDm4Ky6vQwCq6TbcM/&#10;0vBvvBvPJ9dqf9/ERqlBv1svQHjq/L/44z5oBdNxHPaHN+EJyOU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mnNLs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434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juSY8YAAADdAAAADwAAAGRycy9kb3ducmV2LnhtbESPT4vCMBTE78J+h/CEvWlaWUSqUeyC&#10;YAUP/mFhb4/m2Vabl9pErd/eLCx4HGbmN8xs0Zla3Kl1lWUF8TACQZxbXXGh4HhYDSYgnEfWWFsm&#10;BU9ysJh/9GaYaPvgHd33vhABwi5BBaX3TSKly0sy6Ia2IQ7eybYGfZBtIXWLjwA3tRxF0VgarDgs&#10;lNjQd0n5ZX8zCtLn5mdrfXZdn37P1yxNRxmejVKf/W45BeGp8+/wf3utFYy/4hj+3oQnIOc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o7kmPGAAAA3QAAAA8AAAAAAAAA&#10;AAAAAAAAoQIAAGRycy9kb3ducmV2LnhtbFBLBQYAAAAABAAEAPkAAACUAwAAAAA=&#10;" strokecolor="#2f5496 [2408]" strokeweight="1.5pt"/>
            <v:shape id="AutoShape 37" o:spid="_x0000_s434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ukMFMcAAADdAAAADwAAAGRycy9kb3ducmV2LnhtbESPT2vCQBTE7wW/w/IK3urGIFJS19AI&#10;BVPoobYI3h7ZZ/40+zZmtyb59l1B6HGYmd8wm3Q0rbhS72rLCpaLCARxYXXNpYLvr7enZxDOI2ts&#10;LZOCiRyk29nDBhNtB/6k68GXIkDYJaig8r5LpHRFRQbdwnbEwTvb3qAPsi+l7nEIcNPKOIrW0mDN&#10;YaHCjnYVFT+HX6Mgm96PH9bnl/351FzyLItzbIxS88fx9QWEp9H/h+/tvVawXi1juL0JT0Bu/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K6QwUxwAAAN0AAAAPAAAAAAAA&#10;AAAAAAAAAKECAABkcnMvZG93bnJldi54bWxQSwUGAAAAAAQABAD5AAAAlQMAAAAA&#10;" strokecolor="#2f5496 [2408]" strokeweight="1.5pt"/>
          </v:group>
        </w:pict>
      </w:r>
      <w:r w:rsidR="00061E2C">
        <w:rPr>
          <w:rFonts w:ascii="ALFABET98" w:hAnsi="ALFABET98"/>
          <w:color w:val="A6A6A6" w:themeColor="background1" w:themeShade="A6"/>
          <w:sz w:val="72"/>
          <w:szCs w:val="72"/>
        </w:rPr>
        <w:t xml:space="preserve">n     n      n     n      n          </w:t>
      </w:r>
    </w:p>
    <w:p w:rsidR="00061E2C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338" style="position:absolute;margin-left:-16.1pt;margin-top:9.4pt;width:521.25pt;height:36.85pt;z-index:-25146982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I8lwvhYEAADxDwAADgAAAAAAAAAAAAAAAAAuAgAAZHJzL2Uyb0RvYy54bWxQSwECLQAUAAYA&#10;CAAAACEAWCsPaOAAAAAKAQAADwAAAAAAAAAAAAAAAABwBgAAZHJzL2Rvd25yZXYueG1sUEsFBgAA&#10;AAAEAAQA8wAAAH0HAAAAAA==&#10;">
            <v:group id="Group 33" o:spid="_x0000_s434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lPhUP8cAAADd&#10;AAAADwAAAAAAAAAAAAAAAACqAgAAZHJzL2Rvd25yZXYueG1sUEsFBgAAAAAEAAQA+gAAAJ4DAAAA&#10;AA==&#10;">
              <v:rect id="Rectangle 34" o:spid="_x0000_s434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WSaHsYA&#10;AADdAAAADwAAAGRycy9kb3ducmV2LnhtbESPzWrDMBCE74W+g9hCb43sJjXFiRLa5odcmzqY3BZr&#10;a5laK2OpsfP2UaDQ4zAz3zCL1WhbcabeN44VpJMEBHHldMO1guJr+/QKwgdkja1jUnAhD6vl/d0C&#10;c+0G/qTzIdQiQtjnqMCE0OVS+sqQRT9xHXH0vl1vMUTZ11L3OES4beVzkmTSYsNxwWBHH4aqn8Ov&#10;VTCty40pi7UvbFpmu+Pl+D6ctko9PoxvcxCBxvAf/mvvtYJslr7A7U18AnJ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WSaHsYAAADdAAAADwAAAAAAAAAAAAAAAACYAgAAZHJz&#10;L2Rvd25yZXYueG1sUEsFBgAAAAAEAAQA9QAAAIsDAAAAAA==&#10;" strokecolor="#2f5496 [2408]" strokeweight="1.5pt">
                <v:fill opacity="0"/>
              </v:rect>
              <v:rect id="Rectangle 35" o:spid="_x0000_s434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zwwcQA&#10;AADdAAAADwAAAGRycy9kb3ducmV2LnhtbESPQWvCQBSE74X+h+UJvdVNShI0ukpRrB6rrfdH9pkE&#10;s2/T7JrEf+8WCj0OM/MNs1yPphE9da62rCCeRiCIC6trLhV8f+1eZyCcR9bYWCYFd3KwXj0/LTHX&#10;duAj9SdfigBhl6OCyvs2l9IVFRl0U9sSB+9iO4M+yK6UusMhwE0j36IokwZrDgsVtrSpqLiebkbB&#10;Od22vJeGP+NdMk/P14+fTWyUepmM7wsQnkb/H/5rH7SCLIkz+H0TnoBcP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7M8MH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434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p6vjMcAAADdAAAADwAAAGRycy9kb3ducmV2LnhtbESPQWvCQBSE74X+h+UVvDUbRWyJWcUU&#10;CkboobYUvD2yz2w0+zZmV43/vlsoeBxm5hsmXw62FRfqfeNYwThJQRBXTjdcK/j+en9+BeEDssbW&#10;MSm4kYfl4vEhx0y7K3/SZRtqESHsM1RgQugyKX1lyKJPXEccvb3rLYYo+1rqHq8Rbls5SdOZtNhw&#10;XDDY0Zuh6rg9WwXFbfPz4UJ5Wu93h1NZFJMSD1ap0dOwmoMINIR7+L+91gpm0/EL/L2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anq+MxwAAAN0AAAAPAAAAAAAA&#10;AAAAAAAAAKECAABkcnMvZG93bnJldi54bWxQSwUGAAAAAAQABAD5AAAAlQMAAAAA&#10;" strokecolor="#2f5496 [2408]" strokeweight="1.5pt"/>
            <v:shape id="AutoShape 37" o:spid="_x0000_s433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wE7/sMAAADdAAAADwAAAGRycy9kb3ducmV2LnhtbERPy4rCMBTdC/MP4Q6401QRkY6p2IEB&#10;K7hQh4HZXZrbhzY3tYla/94sBJeH816uetOIG3WutqxgMo5AEOdW11wq+D3+jBYgnEfW2FgmBQ9y&#10;sEo+BkuMtb3znm4HX4oQwi5GBZX3bSylyysy6Ma2JQ5cYTuDPsCulLrDewg3jZxG0VwarDk0VNjS&#10;d0X5+XA1CtLH9m9nfXbZFP+nS5am0wxPRqnhZ7/+AuGp92/xy73RCuazSZgb3oQnIJMn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sBO/7DAAAA3QAAAA8AAAAAAAAAAAAA&#10;AAAAoQIAAGRycy9kb3ducmV2LnhtbFBLBQYAAAAABAAEAPkAAACRAwAAAAA=&#10;" strokecolor="#2f5496 [2408]" strokeweight="1.5pt"/>
          </v:group>
        </w:pict>
      </w:r>
      <w:r w:rsidR="00061E2C">
        <w:rPr>
          <w:rFonts w:ascii="ALFABET98" w:hAnsi="ALFABET98"/>
          <w:color w:val="A6A6A6" w:themeColor="background1" w:themeShade="A6"/>
          <w:sz w:val="72"/>
          <w:szCs w:val="72"/>
        </w:rPr>
        <w:t xml:space="preserve">n     n      n     n      </w:t>
      </w:r>
    </w:p>
    <w:p w:rsidR="00061E2C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332" style="position:absolute;margin-left:-16.1pt;margin-top:9.4pt;width:521.25pt;height:36.85pt;z-index:-25146880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RbcWEg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Cp&#10;RbcWEgQAAPEPAAAOAAAAAAAAAAAAAAAAAC4CAABkcnMvZTJvRG9jLnhtbFBLAQItABQABgAIAAAA&#10;IQBYKw9o4AAAAAoBAAAPAAAAAAAAAAAAAAAAAGwGAABkcnMvZG93bnJldi54bWxQSwUGAAAAAAQA&#10;BADzAAAAeQcAAAAA&#10;">
            <v:group id="Group 33" o:spid="_x0000_s433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Ja+YgcQAAADdAAAA&#10;DwAAAAAAAAAAAAAAAACqAgAAZHJzL2Rvd25yZXYueG1sUEsFBgAAAAAEAAQA+gAAAJsDAAAAAA==&#10;">
              <v:rect id="Rectangle 34" o:spid="_x0000_s433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DNWoMUA&#10;AADdAAAADwAAAGRycy9kb3ducmV2LnhtbESPQWvCQBSE74X+h+UVequbaAklukpbtXitRkJvj+wz&#10;G5p9G7Krif++KxQ8DjPzDbNYjbYVF+p941hBOklAEFdON1wrKA7blzcQPiBrbB2Tgit5WC0fHxaY&#10;azfwN132oRYRwj5HBSaELpfSV4Ys+onriKN3cr3FEGVfS93jEOG2ldMkyaTFhuOCwY4+DVW/+7NV&#10;MKvLjSmLtS9sWmZfx+vxY/jZKvX8NL7PQQQawz38395pBdnrNIXbm/gE5PI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8M1agxQAAAN0AAAAPAAAAAAAAAAAAAAAAAJgCAABkcnMv&#10;ZG93bnJldi54bWxQSwUGAAAAAAQABAD1AAAAigMAAAAA&#10;" strokecolor="#2f5496 [2408]" strokeweight="1.5pt">
                <v:fill opacity="0"/>
              </v:rect>
              <v:rect id="Rectangle 35" o:spid="_x0000_s433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5s8f8QA&#10;AADdAAAADwAAAGRycy9kb3ducmV2LnhtbESPQWvCQBSE7wX/w/IEb80mIYqNrlIs2h6rNvdH9pkE&#10;s2/T7Dam/74rCD0OM/MNs96OphUD9a6xrCCJYhDEpdUNVwq+zvvnJQjnkTW2lknBLznYbiZPa8y1&#10;vfGRhpOvRICwy1FB7X2XS+nKmgy6yHbEwbvY3qAPsq+k7vEW4KaVaRwvpMGGw0KNHe1qKq+nH6Og&#10;mL91/C4Nfyb77GVeXA/fu8QoNZuOrysQnkb/H360P7SCRZamcH8TnoDc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+bPH/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433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8ljMscAAADdAAAADwAAAGRycy9kb3ducmV2LnhtbESPT2vCQBTE7wW/w/KE3uqmqUiJbqQR&#10;BFPwUFsEb4/sM3/Mvo3ZrcZv7wqFHoeZ+Q2zWA6mFRfqXW1ZweskAkFcWF1zqeDne/3yDsJ5ZI2t&#10;ZVJwIwfLdPS0wETbK3/RZedLESDsElRQed8lUrqiIoNuYjvi4B1tb9AH2ZdS93gNcNPKOIpm0mDN&#10;YaHCjlYVFafdr1GQ3T73W+vz8+Z4aM55lsU5Nkap5/HwMQfhafD/4b/2RiuYTeM3eLwJT0Cm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ryWMyxwAAAN0AAAAPAAAAAAAA&#10;AAAAAAAAAKECAABkcnMvZG93bnJldi54bWxQSwUGAAAAAAQABAD5AAAAlQMAAAAA&#10;" strokecolor="#2f5496 [2408]" strokeweight="1.5pt"/>
            <v:shape id="AutoShape 37" o:spid="_x0000_s433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CD7RsYAAADdAAAADwAAAGRycy9kb3ducmV2LnhtbESPT4vCMBTE78J+h/AWvGlqEZFqFLuw&#10;YAUP/mFhb4/m2Vabl9pErd/eLCx4HGbmN8x82Zla3Kl1lWUFo2EEgji3uuJCwfHwPZiCcB5ZY22Z&#10;FDzJwXLx0Ztjou2Dd3Tf+0IECLsEFZTeN4mULi/JoBvahjh4J9sa9EG2hdQtPgLc1DKOook0WHFY&#10;KLGhr5Lyy/5mFKTPzc/W+uy6Pv2er1maxhmejVL9z241A+Gp8+/wf3utFUzG8Rj+3oQnIBc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Qg+0bGAAAA3QAAAA8AAAAAAAAA&#10;AAAAAAAAoQIAAGRycy9kb3ducmV2LnhtbFBLBQYAAAAABAAEAPkAAACUAwAAAAA=&#10;" strokecolor="#2f5496 [2408]" strokeweight="1.5pt"/>
          </v:group>
        </w:pict>
      </w:r>
      <w:r w:rsidR="00061E2C">
        <w:rPr>
          <w:rFonts w:ascii="ALFABET98" w:hAnsi="ALFABET98"/>
          <w:color w:val="A6A6A6" w:themeColor="background1" w:themeShade="A6"/>
          <w:sz w:val="72"/>
          <w:szCs w:val="72"/>
        </w:rPr>
        <w:t xml:space="preserve">n     n      n     </w:t>
      </w:r>
    </w:p>
    <w:p w:rsidR="00061E2C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326" style="position:absolute;margin-left:-16.1pt;margin-top:9.4pt;width:521.25pt;height:36.85pt;z-index:-25146777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FWOGtkXBAAA8Q8AAA4AAAAAAAAAAAAAAAAALgIAAGRycy9lMm9Eb2MueG1sUEsBAi0AFAAG&#10;AAgAAAAhAFgrD2jgAAAACgEAAA8AAAAAAAAAAAAAAAAAcQYAAGRycy9kb3ducmV2LnhtbFBLBQYA&#10;AAAABAAEAPMAAAB+BwAAAAA=&#10;">
            <v:group id="Group 33" o:spid="_x0000_s432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FCqVuxgAAAN0A&#10;AAAPAAAAAAAAAAAAAAAAAKoCAABkcnMvZG93bnJldi54bWxQSwUGAAAAAAQABAD6AAAAnQMAAAAA&#10;">
              <v:rect id="Rectangle 34" o:spid="_x0000_s433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JZrT8YA&#10;AADdAAAADwAAAGRycy9kb3ducmV2LnhtbESPQWvCQBSE74X+h+UJvdWNtqQSXaXaKr1qI8HbI/vM&#10;BrNvQ3Zr4r93C4Ueh5n5hlmsBtuIK3W+dqxgMk5AEJdO11wpyL+3zzMQPiBrbByTght5WC0fHxaY&#10;adfznq6HUIkIYZ+hAhNCm0npS0MW/di1xNE7u85iiLKrpO6wj3DbyGmSpNJizXHBYEsbQ+Xl8GMV&#10;vFTFpynyD5/bSZHujrfjuj9tlXoaDe9zEIGG8B/+a39pBenr9A1+38QnIJ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JZrT8YAAADdAAAADwAAAAAAAAAAAAAAAACYAgAAZHJz&#10;L2Rvd25yZXYueG1sUEsFBgAAAAAEAAQA9QAAAIsDAAAAAA==&#10;" strokecolor="#2f5496 [2408]" strokeweight="1.5pt">
                <v:fill opacity="0"/>
              </v:rect>
              <v:rect id="Rectangle 35" o:spid="_x0000_s433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nMLlcEA&#10;AADdAAAADwAAAGRycy9kb3ducmV2LnhtbERPyW6DMBC9V+o/WFMpt8aAAkpIDKqI0vbYbPcRngIK&#10;HhPsJPTv60OlHp/evikn04s7ja6zrCCeRyCIa6s7bhScjrvXJQjnkTX2lknBDzkoi+enDebaPnhP&#10;94NvRAhhl6OC1vshl9LVLRl0czsQB+7bjgZ9gGMj9YiPEG56mURRJg12HBpaHKhqqb4cbkbBOd0O&#10;/CENf8W7xSo9X96vVWyUmr1Mb2sQnib/L/5zf2oF2SIJc8Ob8ARk8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5zC5X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432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iFU2MYAAADdAAAADwAAAGRycy9kb3ducmV2LnhtbESPQWvCQBSE70L/w/IKvZmNoUiNrmIK&#10;BVPwUBXB2yP7TKLZtzG71fjv3ULB4zAz3zCzRW8acaXO1ZYVjKIYBHFhdc2lgt32a/gBwnlkjY1l&#10;UnAnB4v5y2CGqbY3/qHrxpciQNilqKDyvk2ldEVFBl1kW+LgHW1n0AfZlVJ3eAtw08gkjsfSYM1h&#10;ocKWPisqzptfoyC7f+/X1ueX1fFwuuRZluR4Mkq9vfbLKQhPvX+G/9srrWD8nkzg7014AnL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ohVNjGAAAA3QAAAA8AAAAAAAAA&#10;AAAAAAAAoQIAAGRycy9kb3ducmV2LnhtbFBLBQYAAAAABAAEAPkAAACUAwAAAAA=&#10;" strokecolor="#2f5496 [2408]" strokeweight="1.5pt"/>
            <v:shape id="AutoShape 37" o:spid="_x0000_s432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sJrmMQAAADdAAAADwAAAGRycy9kb3ducmV2LnhtbERPTWvCQBC9F/wPywi91Y1pEYmuoREK&#10;ptCDWgrehuyYxGZnY3abxH/fPQgeH+97nY6mET11rrasYD6LQBAXVtdcKvg+frwsQTiPrLGxTApu&#10;5CDdTJ7WmGg78J76gy9FCGGXoILK+zaR0hUVGXQz2xIH7mw7gz7ArpS6wyGEm0bGUbSQBmsODRW2&#10;tK2o+D38GQXZ7fPny/r8ujufLtc8y+IcL0ap5+n4vgLhafQP8d290woWb69hf3gTnoDc/A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ewmuYxAAAAN0AAAAPAAAAAAAAAAAA&#10;AAAAAKECAABkcnMvZG93bnJldi54bWxQSwUGAAAAAAQABAD5AAAAkgMAAAAA&#10;" strokecolor="#2f5496 [2408]" strokeweight="1.5pt"/>
          </v:group>
        </w:pict>
      </w:r>
      <w:r w:rsidR="00061E2C">
        <w:rPr>
          <w:rFonts w:ascii="ALFABET98" w:hAnsi="ALFABET98"/>
          <w:color w:val="A6A6A6" w:themeColor="background1" w:themeShade="A6"/>
          <w:sz w:val="72"/>
          <w:szCs w:val="72"/>
        </w:rPr>
        <w:t xml:space="preserve">n     n      </w:t>
      </w:r>
    </w:p>
    <w:p w:rsidR="00061E2C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320" style="position:absolute;margin-left:-16.1pt;margin-top:9.4pt;width:521.25pt;height:36.85pt;z-index:-25146675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A7&#10;Liu1EgQAAPEPAAAOAAAAAAAAAAAAAAAAAC4CAABkcnMvZTJvRG9jLnhtbFBLAQItABQABgAIAAAA&#10;IQBYKw9o4AAAAAoBAAAPAAAAAAAAAAAAAAAAAGwGAABkcnMvZG93bnJldi54bWxQSwUGAAAAAAQA&#10;BADzAAAAeQcAAAAA&#10;">
            <v:group id="Group 33" o:spid="_x0000_s432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/6DWwxgAAAN0A&#10;AAAPAAAAAAAAAAAAAAAAAKoCAABkcnMvZG93bnJldi54bWxQSwUGAAAAAAQABAD6AAAAnQMAAAAA&#10;">
              <v:rect id="Rectangle 34" o:spid="_x0000_s432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nT7kcYA&#10;AADdAAAADwAAAGRycy9kb3ducmV2LnhtbESPzWrDMBCE74W+g9hCbo2cOJjiRAlt80OvTR1Mb4u1&#10;sUytlbGU2Hn7qFDocZiZb5jVZrStuFLvG8cKZtMEBHHldMO1guJr//wCwgdkja1jUnAjD5v148MK&#10;c+0G/qTrMdQiQtjnqMCE0OVS+sqQRT91HXH0zq63GKLsa6l7HCLctnKeJJm02HBcMNjRu6Hq53ix&#10;CtK63Jmy2PrCzsrscLqd3obvvVKTp/F1CSLQGP7Df+0PrSBbpCn8volPQK7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nT7kcYAAADdAAAADwAAAAAAAAAAAAAAAACYAgAAZHJz&#10;L2Rvd25yZXYueG1sUEsFBgAAAAAEAAQA9QAAAIsDAAAAAA==&#10;" strokecolor="#2f5496 [2408]" strokeweight="1.5pt">
                <v:fill opacity="0"/>
              </v:rect>
              <v:rect id="Rectangle 35" o:spid="_x0000_s432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eXTcMA&#10;AADdAAAADwAAAGRycy9kb3ducmV2LnhtbESPT4vCMBTE7wt+h/AEb2taraLVKKLo7tG/90fzbIvN&#10;S22i1m+/WVjY4zAzv2Hmy9ZU4kmNKy0riPsRCOLM6pJzBefT9nMCwnlkjZVlUvAmB8tF52OOqbYv&#10;PtDz6HMRIOxSVFB4X6dSuqwgg65va+LgXW1j0AfZ5FI3+ApwU8lBFI2lwZLDQoE1rQvKbseHUXAZ&#10;bWr+kob38TaZji633X0dG6V63XY1A+Gp9f/hv/a3VjBOhgn8vglPQC5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ueXT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432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rXIAMcAAADdAAAADwAAAGRycy9kb3ducmV2LnhtbESPT2vCQBTE7wW/w/IK3uqm2kqJbsQU&#10;CqbgQS2Ct0f25Y9m38bsVuO37woFj8PM/IaZL3rTiAt1rras4HUUgSDOra65VPCz+3r5AOE8ssbG&#10;Mim4kYNFMniaY6ztlTd02fpSBAi7GBVU3rexlC6vyKAb2ZY4eIXtDPogu1LqDq8Bbho5jqKpNFhz&#10;WKiwpc+K8tP21yhIb9/7tfXZeVUcjucsTccZHo1Sw+d+OQPhqfeP8H97pRVM3ybvcH8TnoBM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OtcgAxwAAAN0AAAAPAAAAAAAA&#10;AAAAAAAAAKECAABkcnMvZG93bnJldi54bWxQSwUGAAAAAAQABAD5AAAAlQMAAAAA&#10;" strokecolor="#2f5496 [2408]" strokeweight="1.5pt"/>
            <v:shape id="AutoShape 37" o:spid="_x0000_s432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mdWd8cAAADdAAAADwAAAGRycy9kb3ducmV2LnhtbESPT2vCQBTE7wW/w/KE3uqmtoQS3Ugj&#10;CKbgQVsEb4/sM3/Mvo3ZrcZv3xWEHoeZ+Q0zXwymFRfqXW1ZweskAkFcWF1zqeDne/XyAcJ5ZI2t&#10;ZVJwIweLdPQ0x0TbK2/psvOlCBB2CSqovO8SKV1RkUE3sR1x8I62N+iD7Eupe7wGuGnlNIpiabDm&#10;sFBhR8uKitPu1yjIbl/7jfX5eX08NOc8y6Y5Nkap5/HwOQPhafD/4Ud7rRXE728x3N+EJyDT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+Z1Z3xwAAAN0AAAAPAAAAAAAA&#10;AAAAAAAAAKECAABkcnMvZG93bnJldi54bWxQSwUGAAAAAAQABAD5AAAAlQMAAAAA&#10;" strokecolor="#2f5496 [2408]" strokeweight="1.5pt"/>
          </v:group>
        </w:pict>
      </w:r>
      <w:r w:rsidR="00061E2C">
        <w:rPr>
          <w:rFonts w:ascii="ALFABET98" w:hAnsi="ALFABET98"/>
          <w:color w:val="A6A6A6" w:themeColor="background1" w:themeShade="A6"/>
          <w:sz w:val="72"/>
          <w:szCs w:val="72"/>
        </w:rPr>
        <w:t xml:space="preserve">n     n      </w:t>
      </w:r>
    </w:p>
    <w:p w:rsidR="00061E2C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314" style="position:absolute;margin-left:-16.1pt;margin-top:9.4pt;width:521.25pt;height:36.85pt;z-index:-25146572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DVBDZqFQQAAPEPAAAOAAAAAAAAAAAAAAAAAC4CAABkcnMvZTJvRG9jLnhtbFBLAQItABQABgAI&#10;AAAAIQBYKw9o4AAAAAoBAAAPAAAAAAAAAAAAAAAAAG8GAABkcnMvZG93bnJldi54bWxQSwUGAAAA&#10;AAQABADzAAAAfAcAAAAA&#10;">
            <v:group id="Group 33" o:spid="_x0000_s431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eAAJawwAAAN0AAAAP&#10;AAAAAAAAAAAAAAAAAKoCAABkcnMvZG93bnJldi54bWxQSwUGAAAAAAQABAD6AAAAmgMAAAAA&#10;">
              <v:rect id="Rectangle 34" o:spid="_x0000_s431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5zMe8UA&#10;AADdAAAADwAAAGRycy9kb3ducmV2LnhtbESPS2vDMBCE74X+B7GF3ho5D0zrRAnNk16TOpjeFmtj&#10;mVorY6mx8++jQqHHYWa+YRarwTbiSp2vHSsYjxIQxKXTNVcK8s/9yysIH5A1No5JwY08rJaPDwvM&#10;tOv5SNdTqESEsM9QgQmhzaT0pSGLfuRa4uhdXGcxRNlVUnfYR7ht5CRJUmmx5rhgsKWNofL79GMV&#10;TKtiZ4p863M7LtLD+XZe9197pZ6fhvc5iEBD+A//tT+0gnQ2fYPfN/EJyO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nMx7xQAAAN0AAAAPAAAAAAAAAAAAAAAAAJgCAABkcnMv&#10;ZG93bnJldi54bWxQSwUGAAAAAAQABAD1AAAAigMAAAAA&#10;" strokecolor="#2f5496 [2408]" strokeweight="1.5pt">
                <v:fill opacity="0"/>
              </v:rect>
              <v:rect id="Rectangle 35" o:spid="_x0000_s431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riM8EA&#10;AADdAAAADwAAAGRycy9kb3ducmV2LnhtbERPy26CQBTdN+k/TG4Td3WgAWKpo2lsUJc+6v6GuQUi&#10;c4cyo+DfOwsTlyfnPV+OphVX6l1jWUE8jUAQl1Y3XCn4PRbvMxDOI2tsLZOCGzlYLl5f5phrO/Ce&#10;rgdfiRDCLkcFtfddLqUrazLoprYjDtyf7Q36APtK6h6HEG5a+RFFmTTYcGiosaNVTeX5cDEKTulP&#10;xxtpeBcXyWd6Oq//V7FRavI2fn+B8DT6p/jh3moFWZKE/eFNeAJyc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3a4jP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431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Yi9fscAAADdAAAADwAAAGRycy9kb3ducmV2LnhtbESPQWvCQBSE74X+h+UVvNWNEqSkWaUR&#10;BCN4qJZCb4/sM4nNvo3ZNYn/visIPQ4z8w2TrkbTiJ46V1tWMJtGIIgLq2suFXwdN69vIJxH1thY&#10;JgU3crBaPj+lmGg78Cf1B1+KAGGXoILK+zaR0hUVGXRT2xIH72Q7gz7IrpS6wyHATSPnUbSQBmsO&#10;CxW2tK6o+D1cjYLstvveW59ftqef8yXPsnmOZ6PU5GX8eAfhafT/4Ud7qxUs4ngG9zfhCcjl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piL1+xwAAAN0AAAAPAAAAAAAA&#10;AAAAAAAAAKECAABkcnMvZG93bnJldi54bWxQSwUGAAAAAAQABAD5AAAAlQMAAAAA&#10;" strokecolor="#2f5496 [2408]" strokeweight="1.5pt"/>
            <v:shape id="AutoShape 37" o:spid="_x0000_s431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VojCcYAAADdAAAADwAAAGRycy9kb3ducmV2LnhtbESPT4vCMBTE78J+h/AWvGlqEZFqFLuw&#10;YAUP/mFhb4/m2Vabl9pErd/eLCx4HGbmN8x82Zla3Kl1lWUFo2EEgji3uuJCwfHwPZiCcB5ZY22Z&#10;FDzJwXLx0Ztjou2Dd3Tf+0IECLsEFZTeN4mULi/JoBvahjh4J9sa9EG2hdQtPgLc1DKOook0WHFY&#10;KLGhr5Lyy/5mFKTPzc/W+uy6Pv2er1maxhmejVL9z241A+Gp8+/wf3utFUzG4xj+3oQnIBc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laIwnGAAAA3QAAAA8AAAAAAAAA&#10;AAAAAAAAoQIAAGRycy9kb3ducmV2LnhtbFBLBQYAAAAABAAEAPkAAACUAwAAAAA=&#10;" strokecolor="#2f5496 [2408]" strokeweight="1.5pt"/>
          </v:group>
        </w:pict>
      </w:r>
      <w:r w:rsidR="00061E2C">
        <w:rPr>
          <w:rFonts w:ascii="ALFABET98" w:hAnsi="ALFABET98"/>
          <w:color w:val="A6A6A6" w:themeColor="background1" w:themeShade="A6"/>
          <w:sz w:val="72"/>
          <w:szCs w:val="72"/>
        </w:rPr>
        <w:t xml:space="preserve">n     </w:t>
      </w:r>
    </w:p>
    <w:p w:rsidR="00061E2C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308" style="position:absolute;margin-left:-16.1pt;margin-top:9.4pt;width:521.25pt;height:36.85pt;z-index:-25146470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YC2dGRYEAADxDwAADgAAAAAAAAAAAAAAAAAuAgAAZHJzL2Uyb0RvYy54bWxQSwECLQAUAAYA&#10;CAAAACEAWCsPaOAAAAAKAQAADwAAAAAAAAAAAAAAAABwBgAAZHJzL2Rvd25yZXYueG1sUEsFBgAA&#10;AAAEAAQA8wAAAH0HAAAAAA==&#10;">
            <v:group id="Group 33" o:spid="_x0000_s431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HS3sixgAAAN0A&#10;AAAPAAAAAAAAAAAAAAAAAKoCAABkcnMvZG93bnJldi54bWxQSwUGAAAAAAQABAD6AAAAnQMAAAAA&#10;">
              <v:rect id="Rectangle 34" o:spid="_x0000_s431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te1A8YA&#10;AADdAAAADwAAAGRycy9kb3ducmV2LnhtbESPQWvCQBSE70L/w/IK3nRjtaFEV2m1Sq+1kdDbI/vM&#10;hmbfhuzWxH/vFgoeh5n5hlltBtuIC3W+dqxgNk1AEJdO11wpyL/2kxcQPiBrbByTgit52KwfRivM&#10;tOv5ky7HUIkIYZ+hAhNCm0npS0MW/dS1xNE7u85iiLKrpO6wj3DbyKckSaXFmuOCwZa2hsqf469V&#10;MK+Kd1PkO5/bWZEeTtfTW/+9V2r8OLwuQQQawj383/7QCtLF4hn+3sQnIN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te1A8YAAADdAAAADwAAAAAAAAAAAAAAAACYAgAAZHJz&#10;L2Rvd25yZXYueG1sUEsFBgAAAAAEAAQA9QAAAIsDAAAAAA==&#10;" strokecolor="#2f5496 [2408]" strokeweight="1.5pt">
                <v:fill opacity="0"/>
              </v:rect>
              <v:rect id="Rectangle 35" o:spid="_x0000_s431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X/f3MMA&#10;AADdAAAADwAAAGRycy9kb3ducmV2LnhtbESPT4vCMBTE78J+h/AWvGlaqUWrURYX/xzVXe+P5m1b&#10;bF5qk9X67Y0geBxm5jfMfNmZWlypdZVlBfEwAkGcW11xoeD3Zz2YgHAeWWNtmRTcycFy8dGbY6bt&#10;jQ90PfpCBAi7DBWU3jeZlC4vyaAb2oY4eH+2NeiDbAupW7wFuKnlKIpSabDisFBiQ6uS8vPx3yg4&#10;jb8b3krD+3idTMen8+ayio1S/c/uawbCU+ff4Vd7pxWkSZLC8014AnL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X/f3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431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S2AkcUAAADdAAAADwAAAGRycy9kb3ducmV2LnhtbESPQYvCMBSE78L+h/AWvGm6IirVKHZB&#10;sIKH1WXB26N5ttXmpTZR6783C4LHYWa+YWaL1lTiRo0rLSv46kcgiDOrS84V/O5XvQkI55E1VpZJ&#10;wYMcLOYfnRnG2t75h247n4sAYRejgsL7OpbSZQUZdH1bEwfvaBuDPsgml7rBe4CbSg6iaCQNlhwW&#10;Cqzpu6DsvLsaBclj87e1Pr2sj4fTJU2SQYono1T3s11OQXhq/Tv8aq+1gtFwOIb/N+EJyPkT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S2AkcUAAADdAAAADwAAAAAAAAAA&#10;AAAAAAChAgAAZHJzL2Rvd25yZXYueG1sUEsFBgAAAAAEAAQA+QAAAJMDAAAAAA==&#10;" strokecolor="#2f5496 [2408]" strokeweight="1.5pt"/>
            <v:shape id="AutoShape 37" o:spid="_x0000_s430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LIU48QAAADdAAAADwAAAGRycy9kb3ducmV2LnhtbERPTWvCQBC9F/wPywi9NRuDSIlZxQiF&#10;pNBDVQRvQ3ZMotnZmN1q/PfdQ6HHx/vO1qPpxJ0G11pWMItiEMSV1S3XCg77j7d3EM4ja+wsk4In&#10;OVivJi8Zpto++JvuO1+LEMIuRQWN930qpasaMugi2xMH7mwHgz7AoZZ6wEcIN51M4nghDbYcGhrs&#10;adtQdd39GAX58/P4ZX15K86ny63M86TEi1HqdTpuliA8jf5f/OcutILFfB7mhjfhCcjVL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4shTjxAAAAN0AAAAPAAAAAAAAAAAA&#10;AAAAAKECAABkcnMvZG93bnJldi54bWxQSwUGAAAAAAQABAD5AAAAkgMAAAAA&#10;" strokecolor="#2f5496 [2408]" strokeweight="1.5pt"/>
          </v:group>
        </w:pict>
      </w:r>
      <w:r w:rsidR="00061E2C">
        <w:rPr>
          <w:rFonts w:ascii="ALFABET98" w:hAnsi="ALFABET98"/>
          <w:color w:val="A6A6A6" w:themeColor="background1" w:themeShade="A6"/>
          <w:sz w:val="72"/>
          <w:szCs w:val="72"/>
        </w:rPr>
        <w:t xml:space="preserve">n     </w:t>
      </w:r>
    </w:p>
    <w:p w:rsidR="00061E2C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302" style="position:absolute;margin-left:-16.1pt;margin-top:9.4pt;width:521.25pt;height:36.85pt;z-index:-25146368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SThwEwQAAPEPAAAOAAAAZHJzL2Uyb0RvYy54bWzsV9tu4zYQfS/QfyD4nuhi+SZEWQS+BAW2&#10;7aK7/QBaoi6oRKokHTld9N87HEqyHWf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">
            <v:group id="Group 33" o:spid="_x0000_s430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9qev8wwAAAN0AAAAP&#10;AAAAAAAAAAAAAAAAAKoCAABkcnMvZG93bnJldi54bWxQSwUGAAAAAAQABAD6AAAAmgMAAAAA&#10;">
              <v:rect id="Rectangle 34" o:spid="_x0000_s430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DUl3cYA&#10;AADdAAAADwAAAGRycy9kb3ducmV2LnhtbESPzWrDMBCE74W+g9hCb43sJjXFiRLa5odcmzqY3BZr&#10;a5laK2OpsfP2UaDQ4zAz3zCL1WhbcabeN44VpJMEBHHldMO1guJr+/QKwgdkja1jUnAhD6vl/d0C&#10;c+0G/qTzIdQiQtjnqMCE0OVS+sqQRT9xHXH0vl1vMUTZ11L3OES4beVzkmTSYsNxwWBHH4aqn8Ov&#10;VTCty40pi7UvbFpmu+Pl+D6ctko9PoxvcxCBxvAf/mvvtYJs9pLC7U18AnJ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DUl3cYAAADdAAAADwAAAAAAAAAAAAAAAACYAgAAZHJz&#10;L2Rvd25yZXYueG1sUEsFBgAAAAAEAAQA9QAAAIsDAAAAAA==&#10;" strokecolor="#2f5496 [2408]" strokeweight="1.5pt">
                <v:fill opacity="0"/>
              </v:rect>
              <v:rect id="Rectangle 35" o:spid="_x0000_s430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51PAsMA&#10;AADdAAAADwAAAGRycy9kb3ducmV2LnhtbESPS4vCQBCE7wv+h6EFb+skYkSjo4ji47i+7k2mTYKZ&#10;npgZNf57Z2Fhj0VVfUXNFq2pxJMaV1pWEPcjEMSZ1SXnCs6nzfcYhPPIGivLpOBNDhbzztcMU21f&#10;fKDn0eciQNilqKDwvk6ldFlBBl3f1sTBu9rGoA+yyaVu8BXgppKDKBpJgyWHhQJrWhWU3Y4Po+CS&#10;rGveScM/8WY4SS637X0VG6V63XY5BeGp9f/hv/ZeKxgNkwH8vglPQM4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51PAs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430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88QT8cAAADdAAAADwAAAGRycy9kb3ducmV2LnhtbESPT2vCQBTE7wW/w/IK3uqm2kqJbsQU&#10;CqbgQS2Ct0f25Y9m38bsVuO37woFj8PM/IaZL3rTiAt1rras4HUUgSDOra65VPCz+3r5AOE8ssbG&#10;Mim4kYNFMniaY6ztlTd02fpSBAi7GBVU3rexlC6vyKAb2ZY4eIXtDPogu1LqDq8Bbho5jqKpNFhz&#10;WKiwpc+K8tP21yhIb9/7tfXZeVUcjucsTccZHo1Sw+d+OQPhqfeP8H97pRVM394ncH8TnoBM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zzxBPxwAAAN0AAAAPAAAAAAAA&#10;AAAAAAAAAKECAABkcnMvZG93bnJldi54bWxQSwUGAAAAAAQABAD5AAAAlQMAAAAA&#10;" strokecolor="#2f5496 [2408]" strokeweight="1.5pt"/>
            <v:shape id="AutoShape 37" o:spid="_x0000_s430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CaIO8cAAADdAAAADwAAAGRycy9kb3ducmV2LnhtbESPQWvCQBSE7wX/w/KE3pqNYqWkWaUR&#10;CqbgoVaE3h7ZZxKbfRuz2yT++65Q8DjMzDdMuh5NI3rqXG1ZwSyKQRAXVtdcKjh8vT+9gHAeWWNj&#10;mRRcycF6NXlIMdF24E/q974UAcIuQQWV920ipSsqMugi2xIH72Q7gz7IrpS6wyHATSPncbyUBmsO&#10;CxW2tKmo+Nn/GgXZ9eO4sz6/bE/f50ueZfMcz0apx+n49grC0+jv4f/2VitYLp4XcHsTnoBc/Q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8Jog7xwAAAN0AAAAPAAAAAAAA&#10;AAAAAAAAAKECAABkcnMvZG93bnJldi54bWxQSwUGAAAAAAQABAD5AAAAlQMAAAAA&#10;" strokecolor="#2f5496 [2408]" strokeweight="1.5pt"/>
          </v:group>
        </w:pict>
      </w:r>
      <w:r w:rsidR="00061E2C">
        <w:rPr>
          <w:rFonts w:ascii="ALFABET98" w:hAnsi="ALFABET98"/>
          <w:color w:val="A6A6A6" w:themeColor="background1" w:themeShade="A6"/>
          <w:sz w:val="72"/>
          <w:szCs w:val="72"/>
        </w:rPr>
        <w:t xml:space="preserve">n     </w:t>
      </w:r>
    </w:p>
    <w:p w:rsidR="00061E2C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296" style="position:absolute;margin-left:-16.1pt;margin-top:9.4pt;width:521.25pt;height:36.85pt;z-index:-25146265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CDKSBUXBAAA8Q8AAA4AAAAAAAAAAAAAAAAALgIAAGRycy9lMm9Eb2MueG1sUEsBAi0AFAAG&#10;AAgAAAAhAFgrD2jgAAAACgEAAA8AAAAAAAAAAAAAAAAAcQYAAGRycy9kb3ducmV2LnhtbFBLBQYA&#10;AAAABAAEAPMAAAB+BwAAAAA=&#10;">
            <v:group id="Group 33" o:spid="_x0000_s429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DNYTxgAAAN0A&#10;AAAPAAAAAAAAAAAAAAAAAKoCAABkcnMvZG93bnJldi54bWxQSwUGAAAAAAQABAD6AAAAnQMAAAAA&#10;">
              <v:rect id="Rectangle 34" o:spid="_x0000_s430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JAYMsYA&#10;AADdAAAADwAAAGRycy9kb3ducmV2LnhtbESPQWvCQBSE74X+h+UVvNWNtU0ldZXWVvGqjQRvj+xr&#10;NjT7NmRXE/99Vyh4HGbmG2a+HGwjztT52rGCyTgBQVw6XXOlIP9eP85A+ICssXFMCi7kYbm4v5tj&#10;pl3POzrvQyUihH2GCkwIbSalLw1Z9GPXEkfvx3UWQ5RdJXWHfYTbRj4lSSot1hwXDLa0MlT+7k9W&#10;wbQqvkyRf/rcTop0c7gcPvrjWqnRw/D+BiLQEG7h//ZWK0ifX17h+iY+Abn4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JAYMsYAAADdAAAADwAAAAAAAAAAAAAAAACYAgAAZHJz&#10;L2Rvd25yZXYueG1sUEsFBgAAAAAEAAQA9QAAAIsDAAAAAA==&#10;" strokecolor="#2f5496 [2408]" strokeweight="1.5pt">
                <v:fill opacity="0"/>
              </v:rect>
              <v:rect id="Rectangle 35" o:spid="_x0000_s430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nV46L8A&#10;AADdAAAADwAAAGRycy9kb3ducmV2LnhtbERPy4rCMBTdC/MP4Q6407RiRTtGEcXH0uf+0txpi81N&#10;baLWvzcLweXhvKfz1lTiQY0rLSuI+xEI4szqknMF59O6NwbhPLLGyjIpeJGD+eynM8VU2ycf6HH0&#10;uQgh7FJUUHhfp1K6rCCDrm9r4sD928agD7DJpW7wGcJNJQdRNJIGSw4NBda0LCi7Hu9GwSVZ1byV&#10;hvfxejhJLtfNbRkbpbq/7eIPhKfWf8Uf904rGA2TMDe8CU9Azt4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WdXjovwAAAN0AAAAPAAAAAAAAAAAAAAAAAJgCAABkcnMvZG93bnJl&#10;di54bWxQSwUGAAAAAAQABAD1AAAAhAMAAAAA&#10;" fillcolor="#deeaf6 [660]" strokecolor="#c00000" strokeweight="1pt">
                <v:stroke dashstyle="dash"/>
              </v:rect>
            </v:group>
            <v:shape id="AutoShape 36" o:spid="_x0000_s429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icnpccAAADdAAAADwAAAGRycy9kb3ducmV2LnhtbESPT2vCQBTE74LfYXmCN7OptFKjqzSF&#10;gil48A+Ct0f2mcRm38bsqvHbdwtCj8PM/IaZLztTixu1rrKs4CWKQRDnVldcKNjvvkbvIJxH1lhb&#10;JgUPcrBc9HtzTLS984ZuW1+IAGGXoILS+yaR0uUlGXSRbYiDd7KtQR9kW0jd4j3ATS3HcTyRBisO&#10;CyU29FlS/rO9GgXp4/uwtj67rE7H8yVL03GGZ6PUcNB9zEB46vx/+NleaQWT17cp/L0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SJyelxwAAAN0AAAAPAAAAAAAA&#10;AAAAAAAAAKECAABkcnMvZG93bnJldi54bWxQSwUGAAAAAAQABAD5AAAAlQMAAAAA&#10;" strokecolor="#2f5496 [2408]" strokeweight="1.5pt"/>
            <v:shape id="AutoShape 37" o:spid="_x0000_s429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XFEhcIAAADdAAAADwAAAGRycy9kb3ducmV2LnhtbERPTYvCMBC9C/6HMII3TZWlLNUoVhCs&#10;4EF3EbwNzdhWm0ltslr/vTkIe3y87/myM7V4UOsqywom4wgEcW51xYWC35/N6BuE88gaa8uk4EUO&#10;lot+b46Jtk8+0OPoCxFC2CWooPS+SaR0eUkG3dg2xIG72NagD7AtpG7xGcJNLadRFEuDFYeGEhta&#10;l5Tfjn9GQfranfbWZ/ft5Xy9Z2k6zfBqlBoOutUMhKfO/4s/7q1WEH/FYX94E56AXLw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TXFEhcIAAADdAAAADwAAAAAAAAAAAAAA&#10;AAChAgAAZHJzL2Rvd25yZXYueG1sUEsFBgAAAAAEAAQA+QAAAJADAAAAAA==&#10;" strokecolor="#2f5496 [2408]" strokeweight="1.5pt"/>
          </v:group>
        </w:pict>
      </w:r>
      <w:r w:rsidR="00061E2C">
        <w:rPr>
          <w:rFonts w:ascii="ALFABET98" w:hAnsi="ALFABET98"/>
          <w:color w:val="A6A6A6" w:themeColor="background1" w:themeShade="A6"/>
          <w:sz w:val="72"/>
          <w:szCs w:val="72"/>
        </w:rPr>
        <w:t xml:space="preserve">n         </w:t>
      </w:r>
    </w:p>
    <w:p w:rsidR="00061E2C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290" style="position:absolute;margin-left:-16.1pt;margin-top:9.4pt;width:521.25pt;height:36.85pt;z-index:-25146163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B4&#10;ysYSEgQAAPEPAAAOAAAAAAAAAAAAAAAAAC4CAABkcnMvZTJvRG9jLnhtbFBLAQItABQABgAIAAAA&#10;IQBYKw9o4AAAAAoBAAAPAAAAAAAAAAAAAAAAAGwGAABkcnMvZG93bnJldi54bWxQSwUGAAAAAAQA&#10;BADzAAAAeQcAAAAA&#10;">
            <v:group id="Group 33" o:spid="_x0000_s429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sWxqtxgAAAN0A&#10;AAAPAAAAAAAAAAAAAAAAAKoCAABkcnMvZG93bnJldi54bWxQSwUGAAAAAAQABAD6AAAAnQMAAAAA&#10;">
              <v:rect id="Rectangle 34" o:spid="_x0000_s429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cfUjMYA&#10;AADdAAAADwAAAGRycy9kb3ducmV2LnhtbESPT2vCQBTE7wW/w/IEb3WjliCpq7T1D71WI8HbI/ua&#10;Dc2+DdnVxG/fLRQ8DjPzG2a1GWwjbtT52rGC2TQBQVw6XXOlID/tn5cgfEDW2DgmBXfysFmPnlaY&#10;adfzF92OoRIRwj5DBSaENpPSl4Ys+qlriaP37TqLIcqukrrDPsJtI+dJkkqLNccFgy19GCp/jler&#10;YFEVO1PkW5/bWZEezvfze3/ZKzUZD2+vIAIN4RH+b39qBelLuoC/N/EJyP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cfUjMYAAADdAAAADwAAAAAAAAAAAAAAAACYAgAAZHJz&#10;L2Rvd25yZXYueG1sUEsFBgAAAAAEAAQA9QAAAIsDAAAAAA==&#10;" strokecolor="#2f5496 [2408]" strokeweight="1.5pt">
                <v:fill opacity="0"/>
              </v:rect>
              <v:rect id="Rectangle 35" o:spid="_x0000_s429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VS4UMMA&#10;AADdAAAADwAAAGRycy9kb3ducmV2LnhtbESPT4vCMBTE78J+h/AWvGlaqUWrURYX/xzVXe+P5m1b&#10;bF5qk9X67Y0geBxm5jfMfNmZWlypdZVlBfEwAkGcW11xoeD3Zz2YgHAeWWNtmRTcycFy8dGbY6bt&#10;jQ90PfpCBAi7DBWU3jeZlC4vyaAb2oY4eH+2NeiDbAupW7wFuKnlKIpSabDisFBiQ6uS8vPx3yg4&#10;jb8b3krD+3idTMen8+ayio1S/c/uawbCU+ff4Vd7pxWkSZrA8014AnL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VS4U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429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QbnHccAAADdAAAADwAAAGRycy9kb3ducmV2LnhtbESPT2vCQBTE7wW/w/KE3uqm0oYS3Ugj&#10;CKbgQVsEb4/sM3/Mvo3ZrcZv3xWEHoeZ+Q0zXwymFRfqXW1ZweskAkFcWF1zqeDne/XyAcJ5ZI2t&#10;ZVJwIweLdPQ0x0TbK2/psvOlCBB2CSqovO8SKV1RkUE3sR1x8I62N+iD7Eupe7wGuGnlNIpiabDm&#10;sFBhR8uKitPu1yjIbl/7jfX5eX08NOc8y6Y5Nkap5/HwOQPhafD/4Ud7rRXEb/E73N+EJyDT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dBucdxwAAAN0AAAAPAAAAAAAA&#10;AAAAAAAAAKECAABkcnMvZG93bnJldi54bWxQSwUGAAAAAAQABAD5AAAAlQMAAAAA&#10;" strokecolor="#2f5496 [2408]" strokeweight="1.5pt"/>
            <v:shape id="AutoShape 37" o:spid="_x0000_s429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dR5asUAAADdAAAADwAAAGRycy9kb3ducmV2LnhtbESPQYvCMBSE7wv+h/CEva2pspSlGsUK&#10;ghU8rIrg7dE822rzUpuo9d9vBGGPw8x8w0xmnanFnVpXWVYwHEQgiHOrKy4U7HfLrx8QziNrrC2T&#10;gic5mE17HxNMtH3wL923vhABwi5BBaX3TSKly0sy6Aa2IQ7eybYGfZBtIXWLjwA3tRxFUSwNVhwW&#10;SmxoUVJ+2d6MgvS5Pmysz66r0/F8zdJ0lOHZKPXZ7+ZjEJ46/x9+t1daQfwdx/B6E56AnP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dR5asUAAADdAAAADwAAAAAAAAAA&#10;AAAAAAChAgAAZHJzL2Rvd25yZXYueG1sUEsFBgAAAAAEAAQA+QAAAJMDAAAAAA==&#10;" strokecolor="#2f5496 [2408]" strokeweight="1.5pt"/>
          </v:group>
        </w:pict>
      </w:r>
      <w:r w:rsidR="00061E2C">
        <w:rPr>
          <w:rFonts w:ascii="ALFABET98" w:hAnsi="ALFABET98"/>
          <w:color w:val="A6A6A6" w:themeColor="background1" w:themeShade="A6"/>
          <w:sz w:val="72"/>
          <w:szCs w:val="72"/>
        </w:rPr>
        <w:t xml:space="preserve">n         </w:t>
      </w:r>
    </w:p>
    <w:p w:rsidR="00061E2C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284" style="position:absolute;margin-left:-16.1pt;margin-top:9.4pt;width:521.25pt;height:36.85pt;z-index:-25146060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Y16mFQ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D4Y16mFQQAAPEPAAAOAAAAAAAAAAAAAAAAAC4CAABkcnMvZTJvRG9jLnhtbFBLAQItABQABgAI&#10;AAAAIQBYKw9o4AAAAAoBAAAPAAAAAAAAAAAAAAAAAG8GAABkcnMvZG93bnJldi54bWxQSwUGAAAA&#10;AAQABADzAAAAfAcAAAAA&#10;">
            <v:group id="Group 33" o:spid="_x0000_s428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Nsy1HwwAAAN0AAAAP&#10;AAAAAAAAAAAAAAAAAKoCAABkcnMvZG93bnJldi54bWxQSwUGAAAAAAQABAD6AAAAmgMAAAAA&#10;">
              <v:rect id="Rectangle 34" o:spid="_x0000_s428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C/jZsYA&#10;AADdAAAADwAAAGRycy9kb3ducmV2LnhtbESPQWvCQBSE7wX/w/IEb3VjlVBTV9GqpddqJPT2yL5m&#10;Q7NvQ3Y18d93C4Ueh5n5hlltBtuIG3W+dqxgNk1AEJdO11wpyM/Hx2cQPiBrbByTgjt52KxHDyvM&#10;tOv5g26nUIkIYZ+hAhNCm0npS0MW/dS1xNH7cp3FEGVXSd1hH+G2kU9JkkqLNccFgy29Giq/T1er&#10;YF4VB1Pke5/bWZG+Xe6XXf95VGoyHrYvIAIN4T/8137XCtJFuoTfN/EJyP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C/jZsYAAADdAAAADwAAAAAAAAAAAAAAAACYAgAAZHJz&#10;L2Rvd25yZXYueG1sUEsFBgAAAAAEAAQA9QAAAIsDAAAAAA==&#10;" strokecolor="#2f5496 [2408]" strokeweight="1.5pt">
                <v:fill opacity="0"/>
              </v:rect>
              <v:rect id="Rectangle 35" o:spid="_x0000_s428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7YojsEA&#10;AADdAAAADwAAAGRycy9kb3ducmV2LnhtbERPyW7CMBC9V+IfrEHiVpxUrCEGIRClxxbIfRQPSUQ8&#10;TmM3Sf++PiD1+PT2dDeYWnTUusqygngagSDOra64UHC7nl5XIJxH1lhbJgW/5GC3Hb2kmGjb8xd1&#10;F1+IEMIuQQWl900ipctLMuimtiEO3N22Bn2AbSF1i30IN7V8i6KFNFhxaCixoUNJ+ePyYxRk82PD&#10;Z2n4Mz7N1vPs8f59iI1Sk/Gw34DwNPh/8dP9oRUsZsuwP7wJT0Bu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O2KI7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428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+R3w8cAAADdAAAADwAAAGRycy9kb3ducmV2LnhtbESPQWvCQBSE74X+h+UVvDUbRWyJWcUU&#10;CkboobYUvD2yz2w0+zZmV43/vlsoeBxm5hsmXw62FRfqfeNYwThJQRBXTjdcK/j+en9+BeEDssbW&#10;MSm4kYfl4vEhx0y7K3/SZRtqESHsM1RgQugyKX1lyKJPXEccvb3rLYYo+1rqHq8Rbls5SdOZtNhw&#10;XDDY0Zuh6rg9WwXFbfPz4UJ5Wu93h1NZFJMSD1ap0dOwmoMINIR7+L+91gpm05cx/L2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n5HfDxwAAAN0AAAAPAAAAAAAA&#10;AAAAAAAAAKECAABkcnMvZG93bnJldi54bWxQSwUGAAAAAAQABAD5AAAAlQMAAAAA&#10;" strokecolor="#2f5496 [2408]" strokeweight="1.5pt"/>
            <v:shape id="AutoShape 37" o:spid="_x0000_s428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zbptMYAAADdAAAADwAAAGRycy9kb3ducmV2LnhtbESPQWvCQBSE70L/w/IKvZmNoViJrmIK&#10;BVPwUBXB2yP7TKLZtzG71fjv3ULB4zAz3zCzRW8acaXO1ZYVjKIYBHFhdc2lgt32azgB4TyyxsYy&#10;KbiTg8X8ZTDDVNsb/9B140sRIOxSVFB536ZSuqIigy6yLXHwjrYz6IPsSqk7vAW4aWQSx2NpsOaw&#10;UGFLnxUV582vUZDdv/dr6/PL6ng4XfIsS3I8GaXeXvvlFISn3j/D/+2VVjB+/0jg7014AnL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c26bTGAAAA3QAAAA8AAAAAAAAA&#10;AAAAAAAAoQIAAGRycy9kb3ducmV2LnhtbFBLBQYAAAAABAAEAPkAAACUAwAAAAA=&#10;" strokecolor="#2f5496 [2408]" strokeweight="1.5pt"/>
          </v:group>
        </w:pict>
      </w:r>
      <w:r w:rsidR="00061E2C">
        <w:rPr>
          <w:rFonts w:ascii="ALFABET98" w:hAnsi="ALFABET98"/>
          <w:color w:val="A6A6A6" w:themeColor="background1" w:themeShade="A6"/>
          <w:sz w:val="72"/>
          <w:szCs w:val="72"/>
        </w:rPr>
        <w:t xml:space="preserve">n         </w:t>
      </w:r>
    </w:p>
    <w:p w:rsidR="00061E2C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278" style="position:absolute;margin-left:-16.1pt;margin-top:9.4pt;width:521.25pt;height:36.85pt;z-index:-25145958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oY45exYEAADxDwAADgAAAAAAAAAAAAAAAAAuAgAAZHJzL2Uyb0RvYy54bWxQSwECLQAUAAYA&#10;CAAAACEAWCsPaOAAAAAKAQAADwAAAAAAAAAAAAAAAABwBgAAZHJzL2Rvd25yZXYueG1sUEsFBgAA&#10;AAAEAAQA8wAAAH0HAAAAAA==&#10;">
            <v:group id="Group 33" o:spid="_x0000_s428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SSexn8cAAADd&#10;AAAADwAAAAAAAAAAAAAAAACqAgAAZHJzL2Rvd25yZXYueG1sUEsFBgAAAAAEAAQA+gAAAJ4DAAAA&#10;AA==&#10;">
              <v:rect id="Rectangle 34" o:spid="_x0000_s428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Lt/vsYA&#10;AADdAAAADwAAAGRycy9kb3ducmV2LnhtbESPQWvCQBSE74X+h+UVvNWNtU0ldZXWVvGqjQRvj+xr&#10;NjT7NmRXE/99Vyh4HGbmG2a+HGwjztT52rGCyTgBQVw6XXOlIP9eP85A+ICssXFMCi7kYbm4v5tj&#10;pl3POzrvQyUihH2GCkwIbSalLw1Z9GPXEkfvx3UWQ5RdJXWHfYTbRj4lSSot1hwXDLa0MlT+7k9W&#10;wbQqvkyRf/rcTop0c7gcPvrjWqnRw/D+BiLQEG7h//ZWK0ifX1/g+iY+Abn4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Lt/vsYAAADdAAAADwAAAAAAAAAAAAAAAACYAgAAZHJz&#10;L2Rvd25yZXYueG1sUEsFBgAAAAAEAAQA9QAAAIsDAAAAAA==&#10;" strokecolor="#2f5496 [2408]" strokeweight="1.5pt">
                <v:fill opacity="0"/>
              </v:rect>
              <v:rect id="Rectangle 35" o:spid="_x0000_s428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xMVYcMA&#10;AADdAAAADwAAAGRycy9kb3ducmV2LnhtbESPT4vCMBTE78J+h/AWvGnaRevaNcqi+Oeort4fzdu2&#10;2LzUJmr99kYQPA4z8xtmMmtNJa7UuNKygrgfgSDOrC45V3D4W/a+QTiPrLGyTAru5GA2/ehMMNX2&#10;xju67n0uAoRdigoK7+tUSpcVZND1bU0cvH/bGPRBNrnUDd4C3FTyK4oSabDksFBgTfOCstP+YhQc&#10;h4ua19LwNl4OxsPjaXWex0ap7mf7+wPCU+vf4Vd7oxUkg1ECzzfhCcjp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xMVY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428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0FKLMcAAADdAAAADwAAAGRycy9kb3ducmV2LnhtbESPQWvCQBSE7wX/w/KE3upGKbGkrtII&#10;BVPw0FSE3h7ZZxKbfRuzW5P8+65Q8DjMzDfMajOYRlypc7VlBfNZBIK4sLrmUsHh6/3pBYTzyBob&#10;y6RgJAeb9eRhhYm2PX/SNfelCBB2CSqovG8TKV1RkUE3sy1x8E62M+iD7EqpO+wD3DRyEUWxNFhz&#10;WKiwpW1FxU/+axSk48dxb3122Z2+z5csTRcZno1Sj9Ph7RWEp8Hfw//tnVYQPy+X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HQUosxwAAAN0AAAAPAAAAAAAA&#10;AAAAAAAAAKECAABkcnMvZG93bnJldi54bWxQSwUGAAAAAAQABAD5AAAAlQMAAAAA&#10;" strokecolor="#2f5496 [2408]" strokeweight="1.5pt"/>
            <v:shape id="AutoShape 37" o:spid="_x0000_s427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t7eXsIAAADdAAAADwAAAGRycy9kb3ducmV2LnhtbERPTYvCMBC9L/gfwgje1lRZXKlGscKC&#10;FTysiuBtaMa22kxqE7X+e3MQPD7e93TemkrcqXGlZQWDfgSCOLO65FzBfvf3PQbhPLLGyjIpeJKD&#10;+azzNcVY2wf/033rcxFC2MWooPC+jqV0WUEGXd/WxIE72cagD7DJpW7wEcJNJYdRNJIGSw4NBda0&#10;LCi7bG9GQfJcHzbWp9fV6Xi+pkkyTPFslOp128UEhKfWf8Rv90orGP38hrnhTXgCcvY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Nt7eXsIAAADdAAAADwAAAAAAAAAAAAAA&#10;AAChAgAAZHJzL2Rvd25yZXYueG1sUEsFBgAAAAAEAAQA+QAAAJADAAAAAA==&#10;" strokecolor="#2f5496 [2408]" strokeweight="1.5pt"/>
          </v:group>
        </w:pict>
      </w:r>
      <w:r w:rsidR="00061E2C">
        <w:rPr>
          <w:rFonts w:ascii="ALFABET98" w:hAnsi="ALFABET98"/>
          <w:color w:val="A6A6A6" w:themeColor="background1" w:themeShade="A6"/>
          <w:sz w:val="72"/>
          <w:szCs w:val="72"/>
        </w:rPr>
        <w:t xml:space="preserve">n         </w:t>
      </w:r>
    </w:p>
    <w:p w:rsidR="00061E2C" w:rsidRDefault="00061E2C" w:rsidP="00061E2C">
      <w:pPr>
        <w:spacing w:line="240" w:lineRule="auto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72"/>
          <w:szCs w:val="72"/>
        </w:rPr>
        <w:lastRenderedPageBreak/>
        <w:t xml:space="preserve"> </w:t>
      </w:r>
      <w:r>
        <w:rPr>
          <w:rFonts w:ascii="ALFABET98" w:hAnsi="ALFABET98"/>
          <w:sz w:val="36"/>
          <w:szCs w:val="36"/>
        </w:rPr>
        <w:t xml:space="preserve">  </w:t>
      </w:r>
      <w:r w:rsidR="00437EB7">
        <w:rPr>
          <w:rFonts w:ascii="ALFABET98" w:hAnsi="ALFABET98"/>
          <w:sz w:val="36"/>
          <w:szCs w:val="36"/>
        </w:rPr>
        <w:t xml:space="preserve">                               14</w:t>
      </w:r>
    </w:p>
    <w:p w:rsidR="00061E2C" w:rsidRDefault="00061E2C" w:rsidP="00061E2C">
      <w:pPr>
        <w:spacing w:line="240" w:lineRule="auto"/>
        <w:rPr>
          <w:rFonts w:ascii="ALFABET98" w:hAnsi="ALFABET98"/>
          <w:sz w:val="72"/>
          <w:szCs w:val="72"/>
        </w:rPr>
      </w:pPr>
      <w:r>
        <w:rPr>
          <w:rFonts w:ascii="ALFABET98" w:hAnsi="ALFABET98"/>
          <w:sz w:val="36"/>
          <w:szCs w:val="36"/>
        </w:rPr>
        <w:t>Sayın velim, n harfinin üzerinden geçip boşlukları yazdırın.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 </w:t>
      </w:r>
      <w:r>
        <w:rPr>
          <w:rFonts w:ascii="ALFABET98" w:hAnsi="ALFABET98"/>
          <w:sz w:val="72"/>
          <w:szCs w:val="72"/>
        </w:rPr>
        <w:t xml:space="preserve">       </w:t>
      </w:r>
      <w:r w:rsidRPr="0024361A">
        <w:rPr>
          <w:rFonts w:ascii="ALFABET98" w:hAnsi="ALFABET98"/>
          <w:sz w:val="72"/>
          <w:szCs w:val="72"/>
        </w:rPr>
        <w:t xml:space="preserve">       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 </w:t>
      </w:r>
      <w:r>
        <w:rPr>
          <w:rFonts w:ascii="ALFABET98" w:hAnsi="ALFABET98"/>
          <w:sz w:val="72"/>
          <w:szCs w:val="72"/>
        </w:rPr>
        <w:t xml:space="preserve"> </w:t>
      </w:r>
    </w:p>
    <w:p w:rsidR="00061E2C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272" style="position:absolute;margin-left:-16.1pt;margin-top:9.4pt;width:521.25pt;height:36.85pt;z-index:-25145856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eiM5Eg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B8&#10;eiM5EgQAAPEPAAAOAAAAAAAAAAAAAAAAAC4CAABkcnMvZTJvRG9jLnhtbFBLAQItABQABgAIAAAA&#10;IQBYKw9o4AAAAAoBAAAPAAAAAAAAAAAAAAAAAGwGAABkcnMvZG93bnJldi54bWxQSwUGAAAAAAQA&#10;BADzAAAAeQcAAAAA&#10;">
            <v:group id="Group 33" o:spid="_x0000_s427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A8nHu8QAAADdAAAA&#10;DwAAAAAAAAAAAAAAAACqAgAAZHJzL2Rvd25yZXYueG1sUEsFBgAAAAAEAAQA+gAAAJsDAAAAAA==&#10;">
              <v:rect id="Rectangle 34" o:spid="_x0000_s427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lUJmsUA&#10;AADdAAAADwAAAGRycy9kb3ducmV2LnhtbESPQWvCQBSE7wX/w/IKvdVN2hIkukpta/FajQRvj+wz&#10;G8y+Ddmtif++KxQ8DjPzDbNYjbYVF+p941hBOk1AEFdON1wrKPab5xkIH5A1to5JwZU8rJaThwXm&#10;2g38Q5ddqEWEsM9RgQmhy6X0lSGLfuo64uidXG8xRNnXUvc4RLht5UuSZNJiw3HBYEcfhqrz7tcq&#10;eK3LL1MWn76waZl9H66H9XDcKPX0OL7PQQQawz38395qBdnbLIXbm/gE5PI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aVQmaxQAAAN0AAAAPAAAAAAAAAAAAAAAAAJgCAABkcnMv&#10;ZG93bnJldi54bWxQSwUGAAAAAAQABAD1AAAAigMAAAAA&#10;" strokecolor="#2f5496 [2408]" strokeweight="1.5pt">
                <v:fill opacity="0"/>
              </v:rect>
              <v:rect id="Rectangle 35" o:spid="_x0000_s427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1jRcIA&#10;AADdAAAADwAAAGRycy9kb3ducmV2LnhtbESPS6vCMBSE94L/IZwL7jStqHh7jSKKj6XP/aE5ty02&#10;J7WJWv+9EQSXw8x8w0xmjSnFnWpXWFYQ9yIQxKnVBWcKTsdVdwzCeWSNpWVS8CQHs2m7NcFE2wfv&#10;6X7wmQgQdgkqyL2vEildmpNB17MVcfD+bW3QB1lnUtf4CHBTyn4UjaTBgsNCjhUtckovh5tRcB4u&#10;K95Iw7t4Nfgdni/r6yI2SnV+mvkfCE+N/4Y/7a1WMBqM+/B+E56An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J/WNF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427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a88CMcAAADdAAAADwAAAGRycy9kb3ducmV2LnhtbESPQWvCQBSE7wX/w/KE3urGtIikrsEI&#10;gil4qC2F3h7ZZxKbfRuz2yT++65Q8DjMzDfMKh1NI3rqXG1ZwXwWgSAurK65VPD5sXtagnAeWWNj&#10;mRRcyUG6njysMNF24Hfqj74UAcIuQQWV920ipSsqMuhmtiUO3sl2Bn2QXSl1h0OAm0bGUbSQBmsO&#10;CxW2tK2o+Dn+GgXZ9e3rYH1+2Z++z5c8y+Icz0apx+m4eQXhafT38H97rxUsXpbP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NrzwIxwAAAN0AAAAPAAAAAAAA&#10;AAAAAAAAAKECAABkcnMvZG93bnJldi54bWxQSwUGAAAAAAQABAD5AAAAlQMAAAAA&#10;" strokecolor="#2f5496 [2408]" strokeweight="1.5pt"/>
            <v:shape id="AutoShape 37" o:spid="_x0000_s427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kakfMcAAADdAAAADwAAAGRycy9kb3ducmV2LnhtbESPT2vCQBTE7wW/w/KE3nSjiEiaNTRC&#10;wRR6qIrQ2yP7zJ9m38bsNsZv3y0IPQ4z8xsmSUfTioF6V1tWsJhHIIgLq2suFZyOb7MNCOeRNbaW&#10;ScGdHKTbyVOCsbY3/qTh4EsRIOxiVFB538VSuqIig25uO+LgXWxv0AfZl1L3eAtw08plFK2lwZrD&#10;QoUd7Soqvg8/RkF2fz9/WJ9f95ev5ppn2TLHxij1PB1fX0B4Gv1/+NHeawXr1WYFf2/CE5Db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CRqR8xwAAAN0AAAAPAAAAAAAA&#10;AAAAAAAAAKECAABkcnMvZG93bnJldi54bWxQSwUGAAAAAAQABAD5AAAAlQMAAAAA&#10;" strokecolor="#2f5496 [2408]" strokeweight="1.5pt"/>
          </v:group>
        </w:pict>
      </w:r>
      <w:r w:rsidR="00061E2C">
        <w:rPr>
          <w:rFonts w:ascii="ALFABET98" w:hAnsi="ALFABET98"/>
          <w:color w:val="A6A6A6" w:themeColor="background1" w:themeShade="A6"/>
          <w:sz w:val="72"/>
          <w:szCs w:val="72"/>
        </w:rPr>
        <w:t xml:space="preserve">n     n      n     n      n          </w:t>
      </w:r>
    </w:p>
    <w:p w:rsidR="00061E2C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266" style="position:absolute;margin-left:-16.1pt;margin-top:9.4pt;width:521.25pt;height:36.85pt;z-index:-25145753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JJAsE0XBAAA8Q8AAA4AAAAAAAAAAAAAAAAALgIAAGRycy9lMm9Eb2MueG1sUEsBAi0AFAAG&#10;AAgAAAAhAFgrD2jgAAAACgEAAA8AAAAAAAAAAAAAAAAAcQYAAGRycy9kb3ducmV2LnhtbFBLBQYA&#10;AAAABAAEAPMAAAB+BwAAAAA=&#10;">
            <v:group id="Group 33" o:spid="_x0000_s426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jbPpUxgAAAN0A&#10;AAAPAAAAAAAAAAAAAAAAAKoCAABkcnMvZG93bnJldi54bWxQSwUGAAAAAAQABAD6AAAAnQMAAAAA&#10;">
              <v:rect id="Rectangle 34" o:spid="_x0000_s427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A0dcYA&#10;AADdAAAADwAAAGRycy9kb3ducmV2LnhtbESPT2vCQBTE74V+h+UVeqsbq6SSukpb/+BVGwm9PbLP&#10;bDD7NmS3Jn57Vyj0OMzMb5j5crCNuFDna8cKxqMEBHHpdM2Vgvx78zID4QOyxsYxKbiSh+Xi8WGO&#10;mXY97+lyCJWIEPYZKjAhtJmUvjRk0Y9cSxy9k+sshii7SuoO+wi3jXxNklRarDkuGGzpy1B5Pvxa&#10;BZOqWJsiX/ncjot0e7weP/ufjVLPT8PHO4hAQ/gP/7V3WkE6nb3B/U18AnJx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vA0dcYAAADdAAAADwAAAAAAAAAAAAAAAACYAgAAZHJz&#10;L2Rvd25yZXYueG1sUEsFBgAAAAAEAAQA9QAAAIsDAAAAAA==&#10;" strokecolor="#2f5496 [2408]" strokeweight="1.5pt">
                <v:fill opacity="0"/>
              </v:rect>
              <v:rect id="Rectangle 35" o:spid="_x0000_s427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BVUr8EA&#10;AADdAAAADwAAAGRycy9kb3ducmV2LnhtbERPyW7CMBC9I/UfrKnUGzhBBNEQgxAI2iNLcx/FQxIR&#10;j0PskvD39aESx6e3Z+vBNOJBnastK4gnEQjiwuqaSwU/l/14AcJ5ZI2NZVLwJAfr1dsow1Tbnk/0&#10;OPtShBB2KSqovG9TKV1RkUE3sS1x4K62M+gD7EqpO+xDuGnkNIrm0mDNoaHClrYVFbfzr1GQJ7uW&#10;v6ThY7yffSb57XDfxkapj/dhswThafAv8b/7WyuYzxZhbngTnoBc/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gVVK/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426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EcL4scAAADdAAAADwAAAGRycy9kb3ducmV2LnhtbESPQWvCQBSE7wX/w/KE3upGKcGmrtII&#10;BVPw0FSE3h7ZZxKbfRuzW5P8+65Q8DjMzDfMajOYRlypc7VlBfNZBIK4sLrmUsHh6/1pCcJ5ZI2N&#10;ZVIwkoPNevKwwkTbnj/pmvtSBAi7BBVU3reJlK6oyKCb2ZY4eCfbGfRBdqXUHfYBbhq5iKJYGqw5&#10;LFTY0rai4if/NQrS8eO4tz677E7f50uWposMz0apx+nw9grC0+Dv4f/2TiuIn5cv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sRwvixwAAAN0AAAAPAAAAAAAA&#10;AAAAAAAAAKECAABkcnMvZG93bnJldi54bWxQSwUGAAAAAAQABAD5AAAAlQMAAAAA&#10;" strokecolor="#2f5496 [2408]" strokeweight="1.5pt"/>
            <v:shape id="AutoShape 37" o:spid="_x0000_s426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KQ0osIAAADdAAAADwAAAGRycy9kb3ducmV2LnhtbERPTYvCMBC9L/gfwgje1lRZZK1GscKC&#10;FTysiuBtaMa22kxqE7X+e3MQPD7e93TemkrcqXGlZQWDfgSCOLO65FzBfvf3/QvCeWSNlWVS8CQH&#10;81nna4qxtg/+p/vW5yKEsItRQeF9HUvpsoIMur6tiQN3so1BH2CTS93gI4SbSg6jaCQNlhwaCqxp&#10;WVB22d6MguS5PmysT6+r0/F8TZNkmOLZKNXrtosJCE+t/4jf7pVWMPoZh/3hTXgCcvY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eKQ0osIAAADdAAAADwAAAAAAAAAAAAAA&#10;AAChAgAAZHJzL2Rvd25yZXYueG1sUEsFBgAAAAAEAAQA+QAAAJADAAAAAA==&#10;" strokecolor="#2f5496 [2408]" strokeweight="1.5pt"/>
          </v:group>
        </w:pict>
      </w:r>
      <w:r w:rsidR="00061E2C">
        <w:rPr>
          <w:rFonts w:ascii="ALFABET98" w:hAnsi="ALFABET98"/>
          <w:color w:val="A6A6A6" w:themeColor="background1" w:themeShade="A6"/>
          <w:sz w:val="72"/>
          <w:szCs w:val="72"/>
        </w:rPr>
        <w:t xml:space="preserve">n     n      n     n      </w:t>
      </w:r>
    </w:p>
    <w:p w:rsidR="00061E2C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260" style="position:absolute;margin-left:-16.1pt;margin-top:9.4pt;width:521.25pt;height:36.85pt;z-index:-25145651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D8&#10;4IEhEgQAAPEPAAAOAAAAAAAAAAAAAAAAAC4CAABkcnMvZTJvRG9jLnhtbFBLAQItABQABgAIAAAA&#10;IQBYKw9o4AAAAAoBAAAPAAAAAAAAAAAAAAAAAGwGAABkcnMvZG93bnJldi54bWxQSwUGAAAAAAQA&#10;BADzAAAAeQcAAAAA&#10;">
            <v:group id="Group 33" o:spid="_x0000_s426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GY5qiscAAADd&#10;AAAADwAAAAAAAAAAAAAAAACqAgAAZHJzL2Rvd25yZXYueG1sUEsFBgAAAAAEAAQA+gAAAJ4DAAAA&#10;AA==&#10;">
              <v:rect id="Rectangle 34" o:spid="_x0000_s426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BKkq8UA&#10;AADdAAAADwAAAGRycy9kb3ducmV2LnhtbESPS2vDMBCE74X+B7GF3ho5D0zrRAnNk16TOpjeFmtj&#10;mVorY6mx8++jQqHHYWa+YRarwTbiSp2vHSsYjxIQxKXTNVcK8s/9yysIH5A1No5JwY08rJaPDwvM&#10;tOv5SNdTqESEsM9QgQmhzaT0pSGLfuRa4uhdXGcxRNlVUnfYR7ht5CRJUmmx5rhgsKWNofL79GMV&#10;TKtiZ4p863M7LtLD+XZe9197pZ6fhvc5iEBD+A//tT+0gnT2NoXfN/EJyO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AEqSrxQAAAN0AAAAPAAAAAAAAAAAAAAAAAJgCAABkcnMv&#10;ZG93bnJldi54bWxQSwUGAAAAAAQABAD1AAAAigMAAAAA&#10;" strokecolor="#2f5496 [2408]" strokeweight="1.5pt">
                <v:fill opacity="0"/>
              </v:rect>
              <v:rect id="Rectangle 35" o:spid="_x0000_s426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IHId8QA&#10;AADdAAAADwAAAGRycy9kb3ducmV2LnhtbESPQWvCQBSE7wX/w/KE3uomJYqm2Ygo1h6rNvdH9pmE&#10;ZN+m2VXjv+8WCj0OM/MNk61H04kbDa6xrCCeRSCIS6sbrhR8nfcvSxDOI2vsLJOCBzlY55OnDFNt&#10;73yk28lXIkDYpaig9r5PpXRlTQbdzPbEwbvYwaAPcqikHvAe4KaTr1G0kAYbDgs19rStqWxPV6Og&#10;mO96PkjDn/E+Wc2L9v17Gxulnqfj5g2Ep9H/h//aH1rBIlkl8PsmPAGZ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yByHf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426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NOXOscAAADdAAAADwAAAGRycy9kb3ducmV2LnhtbESPT2vCQBTE74LfYXmCN7OptFKjqzSF&#10;gil48A+Ct0f2mcRm38bsqvHbdwtCj8PM/IaZLztTixu1rrKs4CWKQRDnVldcKNjvvkbvIJxH1lhb&#10;JgUPcrBc9HtzTLS984ZuW1+IAGGXoILS+yaR0uUlGXSRbYiDd7KtQR9kW0jd4j3ATS3HcTyRBisO&#10;CyU29FlS/rO9GgXp4/uwtj67rE7H8yVL03GGZ6PUcNB9zEB46vx/+NleaQWT1+kb/L0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o05c6xwAAAN0AAAAPAAAAAAAA&#10;AAAAAAAAAKECAABkcnMvZG93bnJldi54bWxQSwUGAAAAAAQABAD5AAAAlQMAAAAA&#10;" strokecolor="#2f5496 [2408]" strokeweight="1.5pt"/>
            <v:shape id="AutoShape 37" o:spid="_x0000_s426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AEJTccAAADdAAAADwAAAGRycy9kb3ducmV2LnhtbESPT2vCQBTE7wW/w/KE3uqmUoKNbqQR&#10;BFPoQVsEb4/sM3/Mvo3ZrcZv3xWEHoeZ+Q2zWA6mFRfqXW1ZweskAkFcWF1zqeDne/0yA+E8ssbW&#10;Mim4kYNlOnpaYKLtlbd02flSBAi7BBVU3neJlK6oyKCb2I44eEfbG/RB9qXUPV4D3LRyGkWxNFhz&#10;WKiwo1VFxWn3axRkt8/9l/X5eXM8NOc8y6Y5Nkap5/HwMQfhafD/4Ud7oxXEb+8x3N+EJyDT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YAQlNxwAAAN0AAAAPAAAAAAAA&#10;AAAAAAAAAKECAABkcnMvZG93bnJldi54bWxQSwUGAAAAAAQABAD5AAAAlQMAAAAA&#10;" strokecolor="#2f5496 [2408]" strokeweight="1.5pt"/>
          </v:group>
        </w:pict>
      </w:r>
      <w:r w:rsidR="00061E2C">
        <w:rPr>
          <w:rFonts w:ascii="ALFABET98" w:hAnsi="ALFABET98"/>
          <w:color w:val="A6A6A6" w:themeColor="background1" w:themeShade="A6"/>
          <w:sz w:val="72"/>
          <w:szCs w:val="72"/>
        </w:rPr>
        <w:t xml:space="preserve">n     n      n     </w:t>
      </w:r>
    </w:p>
    <w:p w:rsidR="00061E2C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254" style="position:absolute;margin-left:-16.1pt;margin-top:9.4pt;width:521.25pt;height:36.85pt;z-index:-25145548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">
            <v:group id="Group 33" o:spid="_x0000_s425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GZdYMQAAADdAAAA&#10;DwAAAAAAAAAAAAAAAACqAgAAZHJzL2Rvd25yZXYueG1sUEsFBgAAAAAEAAQA+gAAAJsDAAAAAA==&#10;">
              <v:rect id="Rectangle 34" o:spid="_x0000_s425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fqTQcYA&#10;AADdAAAADwAAAGRycy9kb3ducmV2LnhtbESPT2vCQBTE74V+h+UVeqsbq4Saukpb/+BVGwm9PbLP&#10;bDD7NmS3Jn57Vyj0OMzMb5j5crCNuFDna8cKxqMEBHHpdM2Vgvx78/IGwgdkjY1jUnAlD8vF48Mc&#10;M+163tPlECoRIewzVGBCaDMpfWnIoh+5ljh6J9dZDFF2ldQd9hFuG/maJKm0WHNcMNjSl6HyfPi1&#10;CiZVsTZFvvK5HRfp9ng9fvY/G6Wen4aPdxCBhvAf/mvvtIJ0OpvB/U18AnJx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fqTQcYAAADdAAAADwAAAAAAAAAAAAAAAACYAgAAZHJz&#10;L2Rvd25yZXYueG1sUEsFBgAAAAAEAAQA9QAAAIsDAAAAAA==&#10;" strokecolor="#2f5496 [2408]" strokeweight="1.5pt">
                <v:fill opacity="0"/>
              </v:rect>
              <v:rect id="Rectangle 35" o:spid="_x0000_s425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VFUbsEA&#10;AADdAAAADwAAAGRycy9kb3ducmV2LnhtbERPTW+CQBC9m/gfNtPEmy4YMYquxNBge6y23ifsFIjs&#10;LLJbxH/fPTTp8eV977PRtGKg3jWWFcSLCARxaXXDlYKvz2K+AeE8ssbWMil4koPsMJ3sMdX2wWca&#10;Lr4SIYRdigpq77tUSlfWZNAtbEccuG/bG/QB9pXUPT5CuGnlMorW0mDDoaHGjvKaytvlxyi4Jq8d&#10;v0nDH3Gx2ibX2+mex0ap2ct43IHwNPp/8Z/7XStYJ1HYH96EJyAP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1RVG7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425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QMLI8cAAADdAAAADwAAAGRycy9kb3ducmV2LnhtbESPT2vCQBTE74V+h+UVejObCBWJWaUp&#10;CKbQg7YUentkX/6ZfRuzq8Zv7xYKPQ4z8xsm20ymFxcaXWtZQRLFIIhLq1uuFXx9bmdLEM4ja+wt&#10;k4IbOdisHx8yTLW98p4uB1+LAGGXooLG+yGV0pUNGXSRHYiDV9nRoA9yrKUe8RrgppfzOF5Igy2H&#10;hQYHemuoPB7ORkF+e//+sL447aqf7lTk+bzAzij1/DS9rkB4mvx/+K+90woWL3ECv2/CE5DrO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JAwsjxwAAAN0AAAAPAAAAAAAA&#10;AAAAAAAAAKECAABkcnMvZG93bnJldi54bWxQSwUGAAAAAAQABAD5AAAAlQMAAAAA&#10;" strokecolor="#2f5496 [2408]" strokeweight="1.5pt"/>
            <v:shape id="AutoShape 37" o:spid="_x0000_s425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dGVVMUAAADdAAAADwAAAGRycy9kb3ducmV2LnhtbESPQYvCMBSE7wv+h/AEb2tqQVmqUayw&#10;YAUPqyJ4ezTPttq81Car9d9vBGGPw8x8w8wWnanFnVpXWVYwGkYgiHOrKy4UHPbfn18gnEfWWFsm&#10;BU9ysJj3PmaYaPvgH7rvfCEChF2CCkrvm0RKl5dk0A1tQxy8s20N+iDbQuoWHwFuahlH0UQarDgs&#10;lNjQqqT8uvs1CtLn5ri1Prutz6fLLUvTOMOLUWrQ75ZTEJ46/x9+t9dawWQcxfB6E56AnP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dGVVMUAAADdAAAADwAAAAAAAAAA&#10;AAAAAAChAgAAZHJzL2Rvd25yZXYueG1sUEsFBgAAAAAEAAQA+QAAAJMDAAAAAA==&#10;" strokecolor="#2f5496 [2408]" strokeweight="1.5pt"/>
          </v:group>
        </w:pict>
      </w:r>
      <w:r w:rsidR="00061E2C">
        <w:rPr>
          <w:rFonts w:ascii="ALFABET98" w:hAnsi="ALFABET98"/>
          <w:color w:val="A6A6A6" w:themeColor="background1" w:themeShade="A6"/>
          <w:sz w:val="72"/>
          <w:szCs w:val="72"/>
        </w:rPr>
        <w:t xml:space="preserve">n     n      </w:t>
      </w:r>
    </w:p>
    <w:p w:rsidR="00061E2C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248" style="position:absolute;margin-left:-16.1pt;margin-top:9.4pt;width:521.25pt;height:36.85pt;z-index:-25145446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H5oTxBYEAADxDwAADgAAAAAAAAAAAAAAAAAuAgAAZHJzL2Uyb0RvYy54bWxQSwECLQAUAAYA&#10;CAAAACEAWCsPaOAAAAAKAQAADwAAAAAAAAAAAAAAAABwBgAAZHJzL2Rvd25yZXYueG1sUEsFBgAA&#10;AAAEAAQA8wAAAH0HAAAAAA==&#10;">
            <v:group id="Group 33" o:spid="_x0000_s425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nwM1/xgAAAN0A&#10;AAAPAAAAAAAAAAAAAAAAAKoCAABkcnMvZG93bnJldi54bWxQSwUGAAAAAAQABAD6AAAAnQMAAAAA&#10;">
              <v:rect id="Rectangle 34" o:spid="_x0000_s425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lwDXsUA&#10;AADdAAAADwAAAGRycy9kb3ducmV2LnhtbESPQWvCQBSE74L/YXlCb7qxxSCpq1SrpVdtJHh7ZF+z&#10;odm3Ibua+O+7BaHHYWa+YVabwTbiRp2vHSuYzxIQxKXTNVcK8q/DdAnCB2SNjWNScCcPm/V4tMJM&#10;u56PdDuFSkQI+wwVmBDaTEpfGrLoZ64ljt636yyGKLtK6g77CLeNfE6SVFqsOS4YbGlnqPw5Xa2C&#10;l6rYmyJ/97mdF+nH+X7e9peDUk+T4e0VRKAh/Icf7U+tIF0kC/h7E5+AXP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+XANexQAAAN0AAAAPAAAAAAAAAAAAAAAAAJgCAABkcnMv&#10;ZG93bnJldi54bWxQSwUGAAAAAAQABAD1AAAAigMAAAAA&#10;" strokecolor="#2f5496 [2408]" strokeweight="1.5pt">
                <v:fill opacity="0"/>
              </v:rect>
              <v:rect id="Rectangle 35" o:spid="_x0000_s425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fRpgcMA&#10;AADdAAAADwAAAGRycy9kb3ducmV2LnhtbESPT4vCMBTE7wt+h/CEva1pF1u0GkVcXD2u/+6P5tkW&#10;m5faRK3f3gjCHoeZ+Q0znXemFjdqXWVZQTyIQBDnVldcKDjsV18jEM4ja6wtk4IHOZjPeh9TzLS9&#10;85ZuO1+IAGGXoYLS+yaT0uUlGXQD2xAH72Rbgz7ItpC6xXuAm1p+R1EqDVYcFkpsaFlSft5djYJj&#10;8tPwWhr+i1fDcXI8/16WsVHqs98tJiA8df4//G5vtII0iVJ4vQlPQM6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fRpg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425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aY2zMYAAADdAAAADwAAAGRycy9kb3ducmV2LnhtbESPT4vCMBTE74LfITxhb5qusK5Uo2wF&#10;wQoe/MPC3h7Ns602L7WJWr+9ERY8DjPzG2Y6b00lbtS40rKCz0EEgjizuuRcwWG/7I9BOI+ssbJM&#10;Ch7kYD7rdqYYa3vnLd12PhcBwi5GBYX3dSylywoy6Aa2Jg7e0TYGfZBNLnWD9wA3lRxG0UgaLDks&#10;FFjToqDsvLsaBclj/buxPr2sjn+nS5okwxRPRqmPXvszAeGp9e/wf3ulFYy+om94vQlPQM6e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mmNszGAAAA3QAAAA8AAAAAAAAA&#10;AAAAAAAAoQIAAGRycy9kb3ducmV2LnhtbFBLBQYAAAAABAAEAPkAAACUAwAAAAA=&#10;" strokecolor="#2f5496 [2408]" strokeweight="1.5pt"/>
            <v:shape id="AutoShape 37" o:spid="_x0000_s424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DmivsMAAADdAAAADwAAAGRycy9kb3ducmV2LnhtbERPy2rCQBTdC/2H4Rbc6aSCIqljaATB&#10;CF1UpdDdJXPNo5k7SWaM8e87i4LLw3lvktE0YqDeVZYVvM0jEMS51RUXCi7n/WwNwnlkjY1lUvAg&#10;B8n2ZbLBWNs7f9Fw8oUIIexiVFB638ZSurwkg25uW+LAXW1v0AfYF1L3eA/hppGLKFpJgxWHhhJb&#10;2pWU/55uRkH6OH5/Wp91h+tP3WVpusiwNkpNX8ePdxCeRv8U/7sPWsFqGYW54U14AnL7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g5or7DAAAA3QAAAA8AAAAAAAAAAAAA&#10;AAAAoQIAAGRycy9kb3ducmV2LnhtbFBLBQYAAAAABAAEAPkAAACRAwAAAAA=&#10;" strokecolor="#2f5496 [2408]" strokeweight="1.5pt"/>
          </v:group>
        </w:pict>
      </w:r>
      <w:r w:rsidR="00061E2C">
        <w:rPr>
          <w:rFonts w:ascii="ALFABET98" w:hAnsi="ALFABET98"/>
          <w:color w:val="A6A6A6" w:themeColor="background1" w:themeShade="A6"/>
          <w:sz w:val="72"/>
          <w:szCs w:val="72"/>
        </w:rPr>
        <w:t xml:space="preserve">n     n      </w:t>
      </w:r>
    </w:p>
    <w:p w:rsidR="00061E2C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242" style="position:absolute;margin-left:-16.1pt;margin-top:9.4pt;width:521.25pt;height:36.85pt;z-index:-25145344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/ratEg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BT&#10;/ratEgQAAPEPAAAOAAAAAAAAAAAAAAAAAC4CAABkcnMvZTJvRG9jLnhtbFBLAQItABQABgAIAAAA&#10;IQBYKw9o4AAAAAoBAAAPAAAAAAAAAAAAAAAAAGwGAABkcnMvZG93bnJldi54bWxQSwUGAAAAAAQA&#10;BADzAAAAeQcAAAAA&#10;">
            <v:group id="Group 33" o:spid="_x0000_s424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dIl2hwwAAAN0AAAAP&#10;AAAAAAAAAAAAAAAAAKoCAABkcnMvZG93bnJldi54bWxQSwUGAAAAAAQABAD6AAAAmgMAAAAA&#10;">
              <v:rect id="Rectangle 34" o:spid="_x0000_s424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L6TgMUA&#10;AADdAAAADwAAAGRycy9kb3ducmV2LnhtbESPT2vCQBTE74V+h+UVequbtBgkukr/WbxWI8HbI/vM&#10;BrNvQ3Zr4rd3hYLHYWZ+wyxWo23FmXrfOFaQThIQxJXTDdcKit36ZQbCB2SNrWNScCEPq+XjwwJz&#10;7Qb+pfM21CJC2OeowITQ5VL6ypBFP3EdcfSOrrcYouxrqXscIty28jVJMmmx4bhgsKNPQ9Vp+2cV&#10;vNXltymLL1/YtMx+9pf9x3BYK/X8NL7PQQQawz38395oBdk0TeH2Jj4Bub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vpOAxQAAAN0AAAAPAAAAAAAAAAAAAAAAAJgCAABkcnMv&#10;ZG93bnJldi54bWxQSwUGAAAAAAQABAD1AAAAigMAAAAA&#10;" strokecolor="#2f5496 [2408]" strokeweight="1.5pt">
                <v:fill opacity="0"/>
              </v:rect>
              <v:rect id="Rectangle 35" o:spid="_x0000_s424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xb5X8MA&#10;AADdAAAADwAAAGRycy9kb3ducmV2LnhtbESPQYvCMBSE74L/ITxhb5pWrKzVKOLi6tGten80z7bY&#10;vHSbqPXfm4UFj8PMfMMsVp2pxZ1aV1lWEI8iEMS51RUXCk7H7fAThPPIGmvLpOBJDlbLfm+BqbYP&#10;/qF75gsRIOxSVFB636RSurwkg25kG+LgXWxr0AfZFlK3+AhwU8txFE2lwYrDQokNbUrKr9nNKDgn&#10;Xw3vpOFDvJ3MkvP1+3cTG6U+Bt16DsJT59/h//ZeK5gm8Rj+3oQnIJc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xb5X8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424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0SmEscAAADdAAAADwAAAGRycy9kb3ducmV2LnhtbESPT2vCQBTE74V+h+UVvNWNSqVE12AK&#10;BSP0UFsK3h7ZZ/6YfRuzaxK/fbdQ8DjMzG+YdTKaRvTUucqygtk0AkGcW11xoeD76/35FYTzyBob&#10;y6TgRg6SzePDGmNtB/6k/uALESDsYlRQet/GUrq8JINualvi4J1sZ9AH2RVSdzgEuGnkPIqW0mDF&#10;YaHElt5Kys+Hq1GQ3vY/H9Znl93pWF+yNJ1nWBulJk/jdgXC0+jv4f/2TitYvswW8PcmPAG5+Q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TRKYSxwAAAN0AAAAPAAAAAAAA&#10;AAAAAAAAAKECAABkcnMvZG93bnJldi54bWxQSwUGAAAAAAQABAD5AAAAlQMAAAAA&#10;" strokecolor="#2f5496 [2408]" strokeweight="1.5pt"/>
            <v:shape id="AutoShape 37" o:spid="_x0000_s424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K0+ZscAAADdAAAADwAAAGRycy9kb3ducmV2LnhtbESPT2vCQBTE74V+h+UVvNWNYqVE12AK&#10;BSP0UFsK3h7ZZ/6YfRuzaxK/fbdQ8DjMzG+YdTKaRvTUucqygtk0AkGcW11xoeD76/35FYTzyBob&#10;y6TgRg6SzePDGmNtB/6k/uALESDsYlRQet/GUrq8JINualvi4J1sZ9AH2RVSdzgEuGnkPIqW0mDF&#10;YaHElt5Kys+Hq1GQ3vY/H9Znl93pWF+yNJ1nWBulJk/jdgXC0+jv4f/2TitYvswW8PcmPAG5+Q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crT5mxwAAAN0AAAAPAAAAAAAA&#10;AAAAAAAAAKECAABkcnMvZG93bnJldi54bWxQSwUGAAAAAAQABAD5AAAAlQMAAAAA&#10;" strokecolor="#2f5496 [2408]" strokeweight="1.5pt"/>
          </v:group>
        </w:pict>
      </w:r>
      <w:r w:rsidR="00061E2C">
        <w:rPr>
          <w:rFonts w:ascii="ALFABET98" w:hAnsi="ALFABET98"/>
          <w:color w:val="A6A6A6" w:themeColor="background1" w:themeShade="A6"/>
          <w:sz w:val="72"/>
          <w:szCs w:val="72"/>
        </w:rPr>
        <w:t xml:space="preserve">n     </w:t>
      </w:r>
    </w:p>
    <w:p w:rsidR="00061E2C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236" style="position:absolute;margin-left:-16.1pt;margin-top:9.4pt;width:521.25pt;height:36.85pt;z-index:-25145241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F99xsgXBAAA8Q8AAA4AAAAAAAAAAAAAAAAALgIAAGRycy9lMm9Eb2MueG1sUEsBAi0AFAAG&#10;AAgAAAAhAFgrD2jgAAAACgEAAA8AAAAAAAAAAAAAAAAAcQYAAGRycy9kb3ducmV2LnhtbFBLBQYA&#10;AAAABAAEAPMAAAB+BwAAAAA=&#10;">
            <v:group id="Group 33" o:spid="_x0000_s423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2HYE7FAAAA3QAA&#10;AA8AAAAAAAAAAAAAAAAAqgIAAGRycy9kb3ducmV2LnhtbFBLBQYAAAAABAAEAPoAAACcAwAAAAA=&#10;">
              <v:rect id="Rectangle 34" o:spid="_x0000_s424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uub8YA&#10;AADdAAAADwAAAGRycy9kb3ducmV2LnhtbESPzWrDMBCE74W+g9hCb43shrjFiRLa5odcmzqY3BZr&#10;a5laK2OpsfP2UaDQ4zAz3zCL1WhbcabeN44VpJMEBHHldMO1guJr+/QKwgdkja1jUnAhD6vl/d0C&#10;c+0G/qTzIdQiQtjnqMCE0OVS+sqQRT9xHXH0vl1vMUTZ11L3OES4beVzkmTSYsNxwWBHH4aqn8Ov&#10;VTCty40pi7UvbFpmu+Pl+D6ctko9PoxvcxCBxvAf/mvvtYJslr7A7U18AnJ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Buub8YAAADdAAAADwAAAAAAAAAAAAAAAACYAgAAZHJz&#10;L2Rvd25yZXYueG1sUEsFBgAAAAAEAAQA9QAAAIsDAAAAAA==&#10;" strokecolor="#2f5496 [2408]" strokeweight="1.5pt">
                <v:fill opacity="0"/>
              </v:rect>
              <v:rect id="Rectangle 35" o:spid="_x0000_s424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v7OtcAA&#10;AADdAAAADwAAAGRycy9kb3ducmV2LnhtbERPy4rCMBTdD/gP4QruxrSDlbGaiiiOLh0f+0tzbUub&#10;m04TtfP3ZiG4PJz3YtmbRtypc5VlBfE4AkGcW11xoeB82n5+g3AeWWNjmRT8k4NlNvhYYKrtg3/p&#10;fvSFCCHsUlRQet+mUrq8JINubFviwF1tZ9AH2BVSd/gI4aaRX1E0lQYrDg0ltrQuKa+PN6Pgkmxa&#10;3knDh3g7mSWX+udvHRulRsN+NQfhqfdv8cu91wqmSRzmhjfhCcjsC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Nv7Otc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423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qyR+McAAADdAAAADwAAAGRycy9kb3ducmV2LnhtbESPQWvCQBSE74X+h+UVvDUbBaWNWcUU&#10;CkboobYUvD2yz2w0+zZmV43/vlsoeBxm5hsmXw62FRfqfeNYwThJQRBXTjdcK/j+en9+AeEDssbW&#10;MSm4kYfl4vEhx0y7K3/SZRtqESHsM1RgQugyKX1lyKJPXEccvb3rLYYo+1rqHq8Rbls5SdOZtNhw&#10;XDDY0Zuh6rg9WwXFbfPz4UJ5Wu93h1NZFJMSD1ap0dOwmoMINIR7+L+91gpm0/Er/L2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yrJH4xwAAAN0AAAAPAAAAAAAA&#10;AAAAAAAAAKECAABkcnMvZG93bnJldi54bWxQSwUGAAAAAAQABAD5AAAAlQMAAAAA&#10;" strokecolor="#2f5496 [2408]" strokeweight="1.5pt"/>
            <v:shape id="AutoShape 37" o:spid="_x0000_s423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fry2MQAAADdAAAADwAAAGRycy9kb3ducmV2LnhtbERPy2rCQBTdC/2H4Ra6M5MGKhIzSlMo&#10;mEIXVSl0d8ncvMzciZlpjH/fWRRcHs47282mFxONrrWs4DmKQRCXVrdcKzgd35drEM4ja+wtk4Ib&#10;OdhtHxYZptpe+Yumg69FCGGXooLG+yGV0pUNGXSRHYgDV9nRoA9wrKUe8RrCTS+TOF5Jgy2HhgYH&#10;emuoPB9+jYL89vH9aX1x2Vc/3aXI86TAzij19Di/bkB4mv1d/O/eawWrlyTsD2/CE5Db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t+vLYxAAAAN0AAAAPAAAAAAAAAAAA&#10;AAAAAKECAABkcnMvZG93bnJldi54bWxQSwUGAAAAAAQABAD5AAAAkgMAAAAA&#10;" strokecolor="#2f5496 [2408]" strokeweight="1.5pt"/>
          </v:group>
        </w:pict>
      </w:r>
      <w:r w:rsidR="00061E2C">
        <w:rPr>
          <w:rFonts w:ascii="ALFABET98" w:hAnsi="ALFABET98"/>
          <w:color w:val="A6A6A6" w:themeColor="background1" w:themeShade="A6"/>
          <w:sz w:val="72"/>
          <w:szCs w:val="72"/>
        </w:rPr>
        <w:t xml:space="preserve">n     </w:t>
      </w:r>
    </w:p>
    <w:p w:rsidR="00061E2C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230" style="position:absolute;margin-left:-16.1pt;margin-top:9.4pt;width:521.25pt;height:36.85pt;z-index:-25145139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AH&#10;fUjPEgQAAPEPAAAOAAAAAAAAAAAAAAAAAC4CAABkcnMvZTJvRG9jLnhtbFBLAQItABQABgAIAAAA&#10;IQBYKw9o4AAAAAoBAAAPAAAAAAAAAAAAAAAAAGwGAABkcnMvZG93bnJldi54bWxQSwUGAAAAAAQA&#10;BADzAAAAeQcAAAAA&#10;">
            <v:group id="Group 33" o:spid="_x0000_s423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zQrPDFAAAA3QAA&#10;AA8AAAAAAAAAAAAAAAAAqgIAAGRycy9kb3ducmV2LnhtbFBLBQYAAAAABAAEAPoAAACcAwAAAAA=&#10;">
              <v:rect id="Rectangle 34" o:spid="_x0000_s423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Uxi0cUA&#10;AADdAAAADwAAAGRycy9kb3ducmV2LnhtbESPQWvCQBSE70L/w/IKvelGpaFEV2m1Fq+1keDtkX1m&#10;g9m3Ibs18d93hYLHYWa+YZbrwTbiSp2vHSuYThIQxKXTNVcK8p/d+A2ED8gaG8ek4EYe1qun0RIz&#10;7Xr+pushVCJC2GeowITQZlL60pBFP3EtcfTOrrMYouwqqTvsI9w2cpYkqbRYc1ww2NLGUHk5/FoF&#10;86r4NEW+9bmdFunX8Xb86E87pV6eh/cFiEBDeIT/23utIH2dzeH+Jj4Bufo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TGLRxQAAAN0AAAAPAAAAAAAAAAAAAAAAAJgCAABkcnMv&#10;ZG93bnJldi54bWxQSwUGAAAAAAQABAD1AAAAigMAAAAA&#10;" strokecolor="#2f5496 [2408]" strokeweight="1.5pt">
                <v:fill opacity="0"/>
              </v:rect>
              <v:rect id="Rectangle 35" o:spid="_x0000_s423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d8ODcMA&#10;AADdAAAADwAAAGRycy9kb3ducmV2LnhtbESPS4vCQBCE7wv+h6EFb+skYkSjo4ji47i+7k2mTYKZ&#10;npgZNf57Z2Fhj0VVfUXNFq2pxJMaV1pWEPcjEMSZ1SXnCs6nzfcYhPPIGivLpOBNDhbzztcMU21f&#10;fKDn0eciQNilqKDwvk6ldFlBBl3f1sTBu9rGoA+yyaVu8BXgppKDKBpJgyWHhQJrWhWU3Y4Po+CS&#10;rGveScM/8WY4SS637X0VG6V63XY5BeGp9f/hv/ZeKxglgyH8vglPQM4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d8OD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423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Y1RQMYAAADdAAAADwAAAGRycy9kb3ducmV2LnhtbESPT4vCMBTE78J+h/AWvGlqQZFqFLuw&#10;YAUP/mFhb4/m2Vabl9pErd/eLCx4HGbmN8x82Zla3Kl1lWUFo2EEgji3uuJCwfHwPZiCcB5ZY22Z&#10;FDzJwXLx0Ztjou2Dd3Tf+0IECLsEFZTeN4mULi/JoBvahjh4J9sa9EG2hdQtPgLc1DKOook0WHFY&#10;KLGhr5Lyy/5mFKTPzc/W+uy6Pv2er1maxhmejVL9z241A+Gp8+/wf3utFUzG8Rj+3oQnIBc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2NUUDGAAAA3QAAAA8AAAAAAAAA&#10;AAAAAAAAoQIAAGRycy9kb3ducmV2LnhtbFBLBQYAAAAABAAEAPkAAACUAwAAAAA=&#10;" strokecolor="#2f5496 [2408]" strokeweight="1.5pt"/>
            <v:shape id="AutoShape 37" o:spid="_x0000_s423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V/PN8YAAADdAAAADwAAAGRycy9kb3ducmV2LnhtbESPQWvCQBSE7wX/w/IEb3VjwFBSVzGC&#10;YAQP1VLo7ZF9JtHs25hdNf77riD0OMzMN8xs0ZtG3KhztWUFk3EEgriwuuZSwfdh/f4BwnlkjY1l&#10;UvAgB4v54G2GqbZ3/qLb3pciQNilqKDyvk2ldEVFBt3YtsTBO9rOoA+yK6Xu8B7gppFxFCXSYM1h&#10;ocKWVhUV5/3VKMge25+d9fllc/w9XfIsi3M8GaVGw375CcJT7//Dr/ZGK0imcQLPN+EJyPk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1fzzfGAAAA3QAAAA8AAAAAAAAA&#10;AAAAAAAAoQIAAGRycy9kb3ducmV2LnhtbFBLBQYAAAAABAAEAPkAAACUAwAAAAA=&#10;" strokecolor="#2f5496 [2408]" strokeweight="1.5pt"/>
          </v:group>
        </w:pict>
      </w:r>
      <w:r w:rsidR="00061E2C">
        <w:rPr>
          <w:rFonts w:ascii="ALFABET98" w:hAnsi="ALFABET98"/>
          <w:color w:val="A6A6A6" w:themeColor="background1" w:themeShade="A6"/>
          <w:sz w:val="72"/>
          <w:szCs w:val="72"/>
        </w:rPr>
        <w:t xml:space="preserve">n     </w:t>
      </w:r>
    </w:p>
    <w:p w:rsidR="00061E2C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224" style="position:absolute;margin-left:-16.1pt;margin-top:9.4pt;width:521.25pt;height:36.85pt;z-index:-25145036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1NB7Fg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h9TQexYEAADxDwAADgAAAAAAAAAAAAAAAAAuAgAAZHJzL2Uyb0RvYy54bWxQSwECLQAUAAYA&#10;CAAAACEAWCsPaOAAAAAKAQAADwAAAAAAAAAAAAAAAABwBgAAZHJzL2Rvd25yZXYueG1sUEsFBgAA&#10;AAAEAAQA8wAAAH0HAAAAAA==&#10;">
            <v:group id="Group 33" o:spid="_x0000_s422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tOJsawwAAAN0AAAAP&#10;AAAAAAAAAAAAAAAAAKoCAABkcnMvZG93bnJldi54bWxQSwUGAAAAAAQABAD6AAAAmgMAAAAA&#10;">
              <v:rect id="Rectangle 34" o:spid="_x0000_s422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KRVO8YA&#10;AADdAAAADwAAAGRycy9kb3ducmV2LnhtbESPQWvCQBSE74X+h+UJvdWNloYaXaXaKr1qI8HbI/vM&#10;BrNvQ3Zr4r93C4Ueh5n5hlmsBtuIK3W+dqxgMk5AEJdO11wpyL+3z28gfEDW2DgmBTfysFo+Piww&#10;067nPV0PoRIRwj5DBSaENpPSl4Ys+rFriaN3dp3FEGVXSd1hH+G2kdMkSaXFmuOCwZY2hsrL4ccq&#10;eKmKT1PkHz63kyLdHW/HdX/aKvU0Gt7nIAIN4T/81/7SCtLX6Qx+38QnIJ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KRVO8YAAADdAAAADwAAAAAAAAAAAAAAAACYAgAAZHJz&#10;L2Rvd25yZXYueG1sUEsFBgAAAAAEAAQA9QAAAIsDAAAAAA==&#10;" strokecolor="#2f5496 [2408]" strokeweight="1.5pt">
                <v:fill opacity="0"/>
              </v:rect>
              <v:rect id="Rectangle 35" o:spid="_x0000_s422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2e08EA&#10;AADdAAAADwAAAGRycy9kb3ducmV2LnhtbERPy26CQBTdN+k/TG4Td3WgFqPoSBoMtUuf+xvmFojM&#10;HcqMSP++szDp8uS819loWjFQ7xrLCuJpBIK4tLrhSsH5VLwuQDiPrLG1TAp+yUG2eX5aY6rtnQ80&#10;HH0lQgi7FBXU3neplK6syaCb2o44cN+2N+gD7Cupe7yHcNPKtyiaS4MNh4YaO8prKq/Hm1FwSbYd&#10;76ThfVy8L5PL9fMnj41Sk5fxYwXC0+j/xQ/3l1YwT2Zhf3gTnoDc/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M9ntP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422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2/BnscAAADdAAAADwAAAGRycy9kb3ducmV2LnhtbESPT2vCQBTE74V+h+UVvNWNSqVE12AK&#10;BSP0UFsK3h7ZZ/6YfRuzaxK/fbdQ8DjMzG+YdTKaRvTUucqygtk0AkGcW11xoeD76/35FYTzyBob&#10;y6TgRg6SzePDGmNtB/6k/uALESDsYlRQet/GUrq8JINualvi4J1sZ9AH2RVSdzgEuGnkPIqW0mDF&#10;YaHElt5Kys+Hq1GQ3vY/H9Znl93pWF+yNJ1nWBulJk/jdgXC0+jv4f/2TitYvixm8PcmPAG5+Q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Hb8GexwAAAN0AAAAPAAAAAAAA&#10;AAAAAAAAAKECAABkcnMvZG93bnJldi54bWxQSwUGAAAAAAQABAD5AAAAlQMAAAAA&#10;" strokecolor="#2f5496 [2408]" strokeweight="1.5pt"/>
            <v:shape id="AutoShape 37" o:spid="_x0000_s422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71f6ccAAADdAAAADwAAAGRycy9kb3ducmV2LnhtbESPT2vCQBTE7wW/w/KE3uqmKUqJbqQR&#10;BFPwUFsEb4/sM3/Mvo3ZrcZv7wqFHoeZ+Q2zWA6mFRfqXW1ZweskAkFcWF1zqeDne/3yDsJ5ZI2t&#10;ZVJwIwfLdPS0wETbK3/RZedLESDsElRQed8lUrqiIoNuYjvi4B1tb9AH2ZdS93gNcNPKOIpm0mDN&#10;YaHCjlYVFafdr1GQ3T73W+vz8+Z4aM55lsU5Nkap5/HwMQfhafD/4b/2RiuYTd9ieLwJT0Cm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3vV/pxwAAAN0AAAAPAAAAAAAA&#10;AAAAAAAAAKECAABkcnMvZG93bnJldi54bWxQSwUGAAAAAAQABAD5AAAAlQMAAAAA&#10;" strokecolor="#2f5496 [2408]" strokeweight="1.5pt"/>
          </v:group>
        </w:pict>
      </w:r>
      <w:r w:rsidR="00061E2C">
        <w:rPr>
          <w:rFonts w:ascii="ALFABET98" w:hAnsi="ALFABET98"/>
          <w:color w:val="A6A6A6" w:themeColor="background1" w:themeShade="A6"/>
          <w:sz w:val="72"/>
          <w:szCs w:val="72"/>
        </w:rPr>
        <w:t xml:space="preserve">n         </w:t>
      </w:r>
    </w:p>
    <w:p w:rsidR="00061E2C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218" style="position:absolute;margin-left:-16.1pt;margin-top:9.4pt;width:521.25pt;height:36.85pt;z-index:-25144934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3jm3phYEAADxDwAADgAAAAAAAAAAAAAAAAAuAgAAZHJzL2Uyb0RvYy54bWxQSwECLQAUAAYA&#10;CAAAACEAWCsPaOAAAAAKAQAADwAAAAAAAAAAAAAAAABwBgAAZHJzL2Rvd25yZXYueG1sUEsFBgAA&#10;AAAEAAQA8wAAAH0HAAAAAA==&#10;">
            <v:group id="Group 33" o:spid="_x0000_s422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prAfCxgAAAN0A&#10;AAAPAAAAAAAAAAAAAAAAAKoCAABkcnMvZG93bnJldi54bWxQSwUGAAAAAAQABAD6AAAAnQMAAAAA&#10;">
              <v:rect id="Rectangle 34" o:spid="_x0000_s422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DDJ48YA&#10;AADdAAAADwAAAGRycy9kb3ducmV2LnhtbESPQWvCQBSE74X+h+UVems2KoaSukprq3itjYTeHtln&#10;Nph9G7JbE/+9KxQ8DjPzDbNYjbYVZ+p941jBJElBEFdON1wrKH42L68gfEDW2DomBRfysFo+Piww&#10;127gbzrvQy0ihH2OCkwIXS6lrwxZ9InriKN3dL3FEGVfS93jEOG2ldM0zaTFhuOCwY7WhqrT/s8q&#10;mNXllymLT1/YSZltD5fDx/C7Uer5aXx/AxFoDPfwf3unFWTz2Rxub+ITkMs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DDJ48YAAADdAAAADwAAAAAAAAAAAAAAAACYAgAAZHJz&#10;L2Rvd25yZXYueG1sUEsFBgAAAAAEAAQA9QAAAIsDAAAAAA==&#10;" strokecolor="#2f5496 [2408]" strokeweight="1.5pt">
                <v:fill opacity="0"/>
              </v:rect>
              <v:rect id="Rectangle 35" o:spid="_x0000_s422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5ijPMMA&#10;AADdAAAADwAAAGRycy9kb3ducmV2LnhtbESPQWvCQBSE74L/YXmCN92kNqGmrlIUtUe1en9kX5Ng&#10;9m3Mrpr+e7cgeBxm5htmtuhMLW7UusqygngcgSDOra64UHD8WY8+QDiPrLG2TAr+yMFi3u/NMNP2&#10;znu6HXwhAoRdhgpK75tMSpeXZNCNbUMcvF/bGvRBtoXULd4D3NTyLYpSabDisFBiQ8uS8vPhahSc&#10;klXDW2l4F6/fp8npvLksY6PUcNB9fYLw1PlX+Nn+1grSZJLC/5vwBOT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5ijP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422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8r8cccAAADdAAAADwAAAGRycy9kb3ducmV2LnhtbESPT2vCQBTE74LfYXmCN7OppVaiqzSF&#10;gil48A+Ct0f2mcRm38bsqvHbdwtCj8PM/IaZLztTixu1rrKs4CWKQRDnVldcKNjvvkZTEM4ja6wt&#10;k4IHOVgu+r05JtreeUO3rS9EgLBLUEHpfZNI6fKSDLrINsTBO9nWoA+yLaRu8R7gppbjOJ5IgxWH&#10;hRIb+iwp/9lejYL08X1YW59dVqfj+ZKl6TjDs1FqOOg+ZiA8df4//GyvtILJ2+s7/L0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nyvxxxwAAAN0AAAAPAAAAAAAA&#10;AAAAAAAAAKECAABkcnMvZG93bnJldi54bWxQSwUGAAAAAAQABAD5AAAAlQMAAAAA&#10;" strokecolor="#2f5496 [2408]" strokeweight="1.5pt"/>
            <v:shape id="AutoShape 37" o:spid="_x0000_s421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lVoA8QAAADdAAAADwAAAGRycy9kb3ducmV2LnhtbERPTWvCQBC9F/wPywi91Y0pFYmuoREK&#10;ptCDWgrehuyYxGZnY3abxH/fPQgeH+97nY6mET11rrasYD6LQBAXVtdcKvg+frwsQTiPrLGxTApu&#10;5CDdTJ7WmGg78J76gy9FCGGXoILK+zaR0hUVGXQz2xIH7mw7gz7ArpS6wyGEm0bGUbSQBmsODRW2&#10;tK2o+D38GQXZ7fPny/r8ujufLtc8y+IcL0ap5+n4vgLhafQP8d290woWb69hbngTnoDc/A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WVWgDxAAAAN0AAAAPAAAAAAAAAAAA&#10;AAAAAKECAABkcnMvZG93bnJldi54bWxQSwUGAAAAAAQABAD5AAAAkgMAAAAA&#10;" strokecolor="#2f5496 [2408]" strokeweight="1.5pt"/>
          </v:group>
        </w:pict>
      </w:r>
      <w:r w:rsidR="00061E2C">
        <w:rPr>
          <w:rFonts w:ascii="ALFABET98" w:hAnsi="ALFABET98"/>
          <w:color w:val="A6A6A6" w:themeColor="background1" w:themeShade="A6"/>
          <w:sz w:val="72"/>
          <w:szCs w:val="72"/>
        </w:rPr>
        <w:t xml:space="preserve">n         </w:t>
      </w:r>
    </w:p>
    <w:p w:rsidR="00061E2C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212" style="position:absolute;margin-left:-16.1pt;margin-top:9.4pt;width:521.25pt;height:36.85pt;z-index:-25144832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CZ&#10;YsRXEgQAAPEPAAAOAAAAAAAAAAAAAAAAAC4CAABkcnMvZTJvRG9jLnhtbFBLAQItABQABgAIAAAA&#10;IQBYKw9o4AAAAAoBAAAPAAAAAAAAAAAAAAAAAGwGAABkcnMvZG93bnJldi54bWxQSwUGAAAAAAQA&#10;BADzAAAAeQcAAAAA&#10;">
            <v:group id="Group 33" o:spid="_x0000_s421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OkXK8wwAAAN0AAAAP&#10;AAAAAAAAAAAAAAAAAKoCAABkcnMvZG93bnJldi54bWxQSwUGAAAAAAQABAD6AAAAmgMAAAAA&#10;">
              <v:rect id="Rectangle 34" o:spid="_x0000_s421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w28ncYA&#10;AADdAAAADwAAAGRycy9kb3ducmV2LnhtbESPzWrDMBCE74W+g9hCb43sJjXFiRLa5odcmzqY3BZr&#10;a5laK2OpsfP2UaDQ4zAz3zCL1WhbcabeN44VpJMEBHHldMO1guJr+/QKwgdkja1jUnAhD6vl/d0C&#10;c+0G/qTzIdQiQtjnqMCE0OVS+sqQRT9xHXH0vl1vMUTZ11L3OES4beVzkmTSYsNxwWBHH4aqn8Ov&#10;VTCty40pi7UvbFpmu+Pl+D6ctko9PoxvcxCBxvAf/mvvtYLsZZbC7U18AnJ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w28ncYAAADdAAAADwAAAAAAAAAAAAAAAACYAgAAZHJz&#10;L2Rvd25yZXYueG1sUEsFBgAAAAAEAAQA9QAAAIsDAAAAAA==&#10;" strokecolor="#2f5496 [2408]" strokeweight="1.5pt">
                <v:fill opacity="0"/>
              </v:rect>
              <v:rect id="Rectangle 35" o:spid="_x0000_s421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XWQsMA&#10;AADdAAAADwAAAGRycy9kb3ducmV2LnhtbESPS4vCQBCE7wv+h6EFb+skYkSjo4ji47i+7k2mTYKZ&#10;npgZNf57Z2Fhj0VVfUXNFq2pxJMaV1pWEPcjEMSZ1SXnCs6nzfcYhPPIGivLpOBNDhbzztcMU21f&#10;fKDn0eciQNilqKDwvk6ldFlBBl3f1sTBu9rGoA+yyaVu8BXgppKDKBpJgyWHhQJrWhWU3Y4Po+CS&#10;rGveScM/8WY4SS637X0VG6V63XY5BeGp9f/hv/ZeKxglwwH8vglPQM4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KXWQs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421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PeJD8cAAADdAAAADwAAAGRycy9kb3ducmV2LnhtbESPT2vCQBTE7wW/w/IK3uqm2kqJbsQU&#10;CqbgQS2Ct0f25Y9m38bsVuO37woFj8PM/IaZL3rTiAt1rras4HUUgSDOra65VPCz+3r5AOE8ssbG&#10;Mim4kYNFMniaY6ztlTd02fpSBAi7GBVU3rexlC6vyKAb2ZY4eIXtDPogu1LqDq8Bbho5jqKpNFhz&#10;WKiwpc+K8tP21yhIb9/7tfXZeVUcjucsTccZHo1Sw+d+OQPhqfeP8H97pRVM398mcH8TnoBM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A94kPxwAAAN0AAAAPAAAAAAAA&#10;AAAAAAAAAKECAABkcnMvZG93bnJldi54bWxQSwUGAAAAAAQABAD5AAAAlQMAAAAA&#10;" strokecolor="#2f5496 [2408]" strokeweight="1.5pt"/>
            <v:shape id="AutoShape 37" o:spid="_x0000_s421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x4Re8cAAADdAAAADwAAAGRycy9kb3ducmV2LnhtbESPQWvCQBSE7wX/w/KE3pqNYqWkWaUR&#10;CqbgoVaE3h7ZZxKbfRuz2yT++65Q8DjMzDdMuh5NI3rqXG1ZwSyKQRAXVtdcKjh8vT+9gHAeWWNj&#10;mRRcycF6NXlIMdF24E/q974UAcIuQQWV920ipSsqMugi2xIH72Q7gz7IrpS6wyHATSPncbyUBmsO&#10;CxW2tKmo+Nn/GgXZ9eO4sz6/bE/f50ueZfMcz0apx+n49grC0+jv4f/2VitYPi8WcHsTnoBc/Q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PHhF7xwAAAN0AAAAPAAAAAAAA&#10;AAAAAAAAAKECAABkcnMvZG93bnJldi54bWxQSwUGAAAAAAQABAD5AAAAlQMAAAAA&#10;" strokecolor="#2f5496 [2408]" strokeweight="1.5pt"/>
          </v:group>
        </w:pict>
      </w:r>
      <w:r w:rsidR="00061E2C">
        <w:rPr>
          <w:rFonts w:ascii="ALFABET98" w:hAnsi="ALFABET98"/>
          <w:color w:val="A6A6A6" w:themeColor="background1" w:themeShade="A6"/>
          <w:sz w:val="72"/>
          <w:szCs w:val="72"/>
        </w:rPr>
        <w:t xml:space="preserve">n         </w:t>
      </w:r>
    </w:p>
    <w:p w:rsidR="00061E2C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4206" style="position:absolute;margin-left:-16.1pt;margin-top:9.4pt;width:521.25pt;height:36.85pt;z-index:-25144729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GsGfPEXBAAA8Q8AAA4AAAAAAAAAAAAAAAAALgIAAGRycy9lMm9Eb2MueG1sUEsBAi0AFAAG&#10;AAgAAAAhAFgrD2jgAAAACgEAAA8AAAAAAAAAAAAAAAAAcQYAAGRycy9kb3ducmV2LnhtbFBLBQYA&#10;AAAABAAEAPMAAAB+BwAAAAA=&#10;">
            <v:group id="Group 33" o:spid="_x0000_s420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uNE9TxgAAAN0A&#10;AAAPAAAAAAAAAAAAAAAAAKoCAABkcnMvZG93bnJldi54bWxQSwUGAAAAAAQABAD6AAAAnQMAAAAA&#10;">
              <v:rect id="Rectangle 34" o:spid="_x0000_s421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6iBcsYA&#10;AADdAAAADwAAAGRycy9kb3ducmV2LnhtbESPQWvCQBSE74X+h+UVvNWNtU0ldZXWVvGqjQRvj+xr&#10;NjT7NmRXE/99Vyh4HGbmG2a+HGwjztT52rGCyTgBQVw6XXOlIP9eP85A+ICssXFMCi7kYbm4v5tj&#10;pl3POzrvQyUihH2GCkwIbSalLw1Z9GPXEkfvx3UWQ5RdJXWHfYTbRj4lSSot1hwXDLa0MlT+7k9W&#10;wbQqvkyRf/rcTop0c7gcPvrjWqnRw/D+BiLQEG7h//ZWK0hfnl/h+iY+Abn4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6iBcsYAAADdAAAADwAAAAAAAAAAAAAAAACYAgAAZHJz&#10;L2Rvd25yZXYueG1sUEsFBgAAAAAEAAQA9QAAAIsDAAAAAA==&#10;" strokecolor="#2f5496 [2408]" strokeweight="1.5pt">
                <v:fill opacity="0"/>
              </v:rect>
              <v:rect id="Rectangle 35" o:spid="_x0000_s421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3hqL8A&#10;AADdAAAADwAAAGRycy9kb3ducmV2LnhtbERPy4rCMBTdC/MP4Q6407RiRTtGEcXH0uf+0txpi81N&#10;baLWvzcLweXhvKfz1lTiQY0rLSuI+xEI4szqknMF59O6NwbhPLLGyjIpeJGD+eynM8VU2ycf6HH0&#10;uQgh7FJUUHhfp1K6rCCDrm9r4sD928agD7DJpW7wGcJNJQdRNJIGSw4NBda0LCi7Hu9GwSVZ1byV&#10;hvfxejhJLtfNbRkbpbq/7eIPhKfWf8Uf904rGCXDMDe8CU9Azt4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lTeGovwAAAN0AAAAPAAAAAAAAAAAAAAAAAJgCAABkcnMvZG93bnJl&#10;di54bWxQSwUGAAAAAAQABAD1AAAAhAMAAAAA&#10;" fillcolor="#deeaf6 [660]" strokecolor="#c00000" strokeweight="1pt">
                <v:stroke dashstyle="dash"/>
              </v:rect>
            </v:group>
            <v:shape id="AutoShape 36" o:spid="_x0000_s420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R++5ccAAADdAAAADwAAAGRycy9kb3ducmV2LnhtbESPT2vCQBTE74LfYXmCN7OptFKjqzSF&#10;gil48A+Ct0f2mcRm38bsqvHbdwtCj8PM/IaZLztTixu1rrKs4CWKQRDnVldcKNjvvkbvIJxH1lhb&#10;JgUPcrBc9HtzTLS984ZuW1+IAGGXoILS+yaR0uUlGXSRbYiDd7KtQR9kW0jd4j3ATS3HcTyRBisO&#10;CyU29FlS/rO9GgXp4/uwtj67rE7H8yVL03GGZ6PUcNB9zEB46vx/+NleaQWTt9cp/L0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hH77lxwAAAN0AAAAPAAAAAAAA&#10;AAAAAAAAAKECAABkcnMvZG93bnJldi54bWxQSwUGAAAAAAQABAD5AAAAlQMAAAAA&#10;" strokecolor="#2f5496 [2408]" strokeweight="1.5pt"/>
            <v:shape id="AutoShape 37" o:spid="_x0000_s420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fyBpcQAAADdAAAADwAAAGRycy9kb3ducmV2LnhtbERPTWvCQBC9F/wPywi9NRsDSolZxQiF&#10;pNBDVQRvQ3ZMotnZmN1q/PfdQ6HHx/vO1qPpxJ0G11pWMItiEMSV1S3XCg77j7d3EM4ja+wsk4In&#10;OVivJi8Zpto++JvuO1+LEMIuRQWN930qpasaMugi2xMH7mwHgz7AoZZ6wEcIN51M4nghDbYcGhrs&#10;adtQdd39GAX58/P4ZX15K86ny63M86TEi1HqdTpuliA8jf5f/OcutILFfB72hzfhCcjVL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1/IGlxAAAAN0AAAAPAAAAAAAAAAAA&#10;AAAAAKECAABkcnMvZG93bnJldi54bWxQSwUGAAAAAAQABAD5AAAAkgMAAAAA&#10;" strokecolor="#2f5496 [2408]" strokeweight="1.5pt"/>
          </v:group>
        </w:pict>
      </w:r>
      <w:r w:rsidR="00061E2C">
        <w:rPr>
          <w:rFonts w:ascii="ALFABET98" w:hAnsi="ALFABET98"/>
          <w:color w:val="A6A6A6" w:themeColor="background1" w:themeShade="A6"/>
          <w:sz w:val="72"/>
          <w:szCs w:val="72"/>
        </w:rPr>
        <w:t xml:space="preserve">n         </w:t>
      </w:r>
    </w:p>
    <w:p w:rsidR="00061E2C" w:rsidRDefault="00061E2C" w:rsidP="00061E2C">
      <w:pPr>
        <w:spacing w:line="240" w:lineRule="auto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72"/>
          <w:szCs w:val="72"/>
        </w:rPr>
        <w:t xml:space="preserve"> </w:t>
      </w:r>
      <w:r>
        <w:rPr>
          <w:rFonts w:ascii="ALFABET98" w:hAnsi="ALFABET98"/>
          <w:sz w:val="36"/>
          <w:szCs w:val="36"/>
        </w:rPr>
        <w:t xml:space="preserve">  </w:t>
      </w:r>
      <w:r w:rsidR="00437EB7">
        <w:rPr>
          <w:rFonts w:ascii="ALFABET98" w:hAnsi="ALFABET98"/>
          <w:sz w:val="36"/>
          <w:szCs w:val="36"/>
        </w:rPr>
        <w:t xml:space="preserve">                               1</w:t>
      </w:r>
      <w:r>
        <w:rPr>
          <w:rFonts w:ascii="ALFABET98" w:hAnsi="ALFABET98"/>
          <w:sz w:val="36"/>
          <w:szCs w:val="36"/>
        </w:rPr>
        <w:t>5</w:t>
      </w:r>
    </w:p>
    <w:p w:rsidR="00061E2C" w:rsidRDefault="00061E2C" w:rsidP="00061E2C">
      <w:pPr>
        <w:spacing w:line="240" w:lineRule="auto"/>
        <w:rPr>
          <w:rFonts w:ascii="ALFABET98" w:hAnsi="ALFABET98"/>
          <w:sz w:val="72"/>
          <w:szCs w:val="72"/>
        </w:rPr>
      </w:pPr>
      <w:r>
        <w:rPr>
          <w:rFonts w:ascii="ALFABET98" w:hAnsi="ALFABET98"/>
          <w:sz w:val="36"/>
          <w:szCs w:val="36"/>
        </w:rPr>
        <w:lastRenderedPageBreak/>
        <w:t>Sayın velim, n harfinin üzerinden geçip boşlukları yazdırın.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 </w:t>
      </w:r>
      <w:r>
        <w:rPr>
          <w:rFonts w:ascii="ALFABET98" w:hAnsi="ALFABET98"/>
          <w:sz w:val="72"/>
          <w:szCs w:val="72"/>
        </w:rPr>
        <w:t xml:space="preserve">       </w:t>
      </w:r>
      <w:r w:rsidRPr="0024361A">
        <w:rPr>
          <w:rFonts w:ascii="ALFABET98" w:hAnsi="ALFABET98"/>
          <w:sz w:val="72"/>
          <w:szCs w:val="72"/>
        </w:rPr>
        <w:t xml:space="preserve">       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 </w:t>
      </w:r>
      <w:r>
        <w:rPr>
          <w:rFonts w:ascii="ALFABET98" w:hAnsi="ALFABET98"/>
          <w:sz w:val="72"/>
          <w:szCs w:val="72"/>
        </w:rPr>
        <w:t xml:space="preserve">       </w:t>
      </w:r>
      <w:r w:rsidRPr="0024361A">
        <w:rPr>
          <w:rFonts w:ascii="ALFABET98" w:hAnsi="ALFABET98"/>
          <w:sz w:val="72"/>
          <w:szCs w:val="72"/>
        </w:rPr>
        <w:t xml:space="preserve">       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 </w:t>
      </w:r>
      <w:r>
        <w:rPr>
          <w:rFonts w:ascii="ALFABET98" w:hAnsi="ALFABET98"/>
          <w:sz w:val="72"/>
          <w:szCs w:val="72"/>
        </w:rPr>
        <w:t xml:space="preserve">       </w:t>
      </w:r>
      <w:r w:rsidRPr="0024361A">
        <w:rPr>
          <w:rFonts w:ascii="ALFABET98" w:hAnsi="ALFABET98"/>
          <w:sz w:val="72"/>
          <w:szCs w:val="72"/>
        </w:rPr>
        <w:t xml:space="preserve">       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 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 </w:t>
      </w:r>
      <w:r>
        <w:rPr>
          <w:rFonts w:ascii="ALFABET98" w:hAnsi="ALFABET98"/>
          <w:sz w:val="72"/>
          <w:szCs w:val="72"/>
        </w:rPr>
        <w:t xml:space="preserve">       </w:t>
      </w:r>
      <w:r w:rsidRPr="0024361A">
        <w:rPr>
          <w:rFonts w:ascii="ALFABET98" w:hAnsi="ALFABET98"/>
          <w:sz w:val="72"/>
          <w:szCs w:val="72"/>
        </w:rPr>
        <w:t xml:space="preserve">       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 </w:t>
      </w:r>
      <w:r>
        <w:rPr>
          <w:rFonts w:ascii="ALFABET98" w:hAnsi="ALFABET98"/>
          <w:sz w:val="72"/>
          <w:szCs w:val="72"/>
        </w:rPr>
        <w:t xml:space="preserve"> </w:t>
      </w:r>
    </w:p>
    <w:p w:rsidR="00061E2C" w:rsidRPr="00122B46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200" style="position:absolute;margin-left:-16.1pt;margin-top:9.4pt;width:521.25pt;height:36.85pt;z-index:-25150771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usPAFQQAAO4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AFusPAFQQAAO4PAAAOAAAAAAAAAAAAAAAAAC4CAABkcnMvZTJvRG9jLnhtbFBLAQItABQABgAI&#10;AAAAIQBYKw9o4AAAAAoBAAAPAAAAAAAAAAAAAAAAAG8GAABkcnMvZG93bnJldi54bWxQSwUGAAAA&#10;AAQABADzAAAAfAcAAAAA&#10;">
            <v:group id="Group 33" o:spid="_x0000_s420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pBrX2wwAAAN0AAAAP&#10;AAAAAAAAAAAAAAAAAKoCAABkcnMvZG93bnJldi54bWxQSwUGAAAAAAQABAD6AAAAmgMAAAAA&#10;">
              <v:rect id="Rectangle 34" o:spid="_x0000_s420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Jp718YA&#10;AADdAAAADwAAAGRycy9kb3ducmV2LnhtbESPT2vCQBTE74V+h+UVvNWNrZU2dRVb/+BVGwm9PbKv&#10;2WD2bciuJn57Vyh4HGbmN8x03ttanKn1lWMFo2ECgrhwuuJSQfazfn4H4QOyxtoxKbiQh/ns8WGK&#10;qXYd7+i8D6WIEPYpKjAhNKmUvjBk0Q9dQxy9P9daDFG2pdQtdhFua/mSJBNpseK4YLChb0PFcX+y&#10;Cl7LfGXybOkzO8onm8Pl8NX9rpUaPPWLTxCB+nAP/7e3WsHbOPmA25v4BOTsC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Jp718YAAADdAAAADwAAAAAAAAAAAAAAAACYAgAAZHJz&#10;L2Rvd25yZXYueG1sUEsFBgAAAAAEAAQA9QAAAIsDAAAAAA==&#10;" strokecolor="#2f5496 [2408]" strokeweight="1.5pt">
                <v:fill opacity="0"/>
              </v:rect>
              <v:rect id="Rectangle 35" o:spid="_x0000_s420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wOwP8EA&#10;AADdAAAADwAAAGRycy9kb3ducmV2LnhtbERPPW/CMBDdkfgP1lViI04qUkHAIEQFZSxp2U/xNYmI&#10;z6ntQvrv8YDE+PS+V5vBdOJKzreWFWRJCoK4srrlWsH31346B+EDssbOMin4Jw+b9Xi0wkLbG5/o&#10;WoZaxBD2BSpoQugLKX3VkEGf2J44cj/WGQwRulpqh7cYbjr5mqZv0mDLsaHBnnYNVZfyzyg45+89&#10;f0jDn9l+tsjPl8PvLjNKTV6G7RJEoCE8xQ/3USvIZ1ncH9/EJyDX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cDsD/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420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1HvcscAAADdAAAADwAAAGRycy9kb3ducmV2LnhtbESPT2vCQBTE7wW/w/IK3ppNREtJ3Ugj&#10;CEboQVsKvT2yz/xp9m3Mrhq/fVco9DjMzG+Y5Wo0nbjQ4BrLCpIoBkFcWt1wpeDzY/P0AsJ5ZI2d&#10;ZVJwIwerbPKwxFTbK+/pcvCVCBB2KSqove9TKV1Zk0EX2Z44eEc7GPRBDpXUA14D3HRyFsfP0mDD&#10;YaHGntY1lT+Hs1GQ33Zf79YXp+3xuz0VeT4rsDVKTR/Ht1cQnkb/H/5rb7WCxTxJ4P4mPAGZ/Q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DUe9yxwAAAN0AAAAPAAAAAAAA&#10;AAAAAAAAAKECAABkcnMvZG93bnJldi54bWxQSwUGAAAAAAQABAD5AAAAlQMAAAAA&#10;" strokecolor="#2f5496 [2408]" strokeweight="1.5pt"/>
            <v:shape id="AutoShape 37" o:spid="_x0000_s420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4NxBccAAADdAAAADwAAAGRycy9kb3ducmV2LnhtbESPT2vCQBTE7wW/w/KE3pqNwRZJ3YgR&#10;BFPoQSuF3h7ZZ/40+zZmtxq/fVco9DjMzG+Y5Wo0nbjQ4BrLCmZRDIK4tLrhSsHxY/u0AOE8ssbO&#10;Mim4kYNVNnlYYqrtlfd0OfhKBAi7FBXU3veplK6syaCLbE8cvJMdDPogh0rqAa8BbjqZxPGLNNhw&#10;WKixp01N5ffhxyjIb2+f79YX593pqz0XeZ4U2BqlHqfj+hWEp9H/h//aO63geT5L4P4mPAGZ/Q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zg3EFxwAAAN0AAAAPAAAAAAAA&#10;AAAAAAAAAKECAABkcnMvZG93bnJldi54bWxQSwUGAAAAAAQABAD5AAAAlQMAAAAA&#10;" strokecolor="#2f5496 [2408]" strokeweight="1.5pt"/>
          </v:group>
        </w:pict>
      </w:r>
      <w:r w:rsidR="00061E2C" w:rsidRPr="00122B46">
        <w:rPr>
          <w:rFonts w:ascii="ALFABET98" w:hAnsi="ALFABET98"/>
          <w:color w:val="A6A6A6" w:themeColor="background1" w:themeShade="A6"/>
          <w:sz w:val="72"/>
          <w:szCs w:val="72"/>
        </w:rPr>
        <w:t xml:space="preserve">N     N     N     N     N     N  </w:t>
      </w:r>
    </w:p>
    <w:p w:rsidR="00061E2C" w:rsidRPr="00122B46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194" style="position:absolute;margin-left:-16.1pt;margin-top:9.4pt;width:521.25pt;height:36.85pt;z-index:-25144627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">
            <v:group id="Group 33" o:spid="_x0000_s419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U1t+NxgAAAN0A&#10;AAAPAAAAAAAAAAAAAAAAAKoCAABkcnMvZG93bnJldi54bWxQSwUGAAAAAAQABAD6AAAAnQMAAAAA&#10;">
              <v:rect id="Rectangle 34" o:spid="_x0000_s419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UoRrMYA&#10;AADdAAAADwAAAGRycy9kb3ducmV2LnhtbESPQWvCQBSE74X+h+UVems2KoaSukprq3itjYTeHtln&#10;Nph9G7JbE/+9KxQ8DjPzDbNYjbYVZ+p941jBJElBEFdON1wrKH42L68gfEDW2DomBRfysFo+Piww&#10;127gbzrvQy0ihH2OCkwIXS6lrwxZ9InriKN3dL3FEGVfS93jEOG2ldM0zaTFhuOCwY7WhqrT/s8q&#10;mNXllymLT1/YSZltD5fDx/C7Uer5aXx/AxFoDPfwf3unFWTz+Qxub+ITkMs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UoRrMYAAADdAAAADwAAAAAAAAAAAAAAAACYAgAAZHJz&#10;L2Rvd25yZXYueG1sUEsFBgAAAAAEAAQA9QAAAIsDAAAAAA==&#10;" strokecolor="#2f5496 [2408]" strokeweight="1.5pt">
                <v:fill opacity="0"/>
              </v:rect>
              <v:rect id="Rectangle 35" o:spid="_x0000_s419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dl9cMMA&#10;AADdAAAADwAAAGRycy9kb3ducmV2LnhtbESPQYvCMBSE7wv+h/AEb2vaxYpWo4ii63Gten80z7bY&#10;vHSbqN1/bwRhj8PMfMPMl52pxZ1aV1lWEA8jEMS51RUXCk7H7ecEhPPIGmvLpOCPHCwXvY85pto+&#10;+ED3zBciQNilqKD0vkmldHlJBt3QNsTBu9jWoA+yLaRu8RHgppZfUTSWBisOCyU2tC4pv2Y3o+Cc&#10;bBr+loZ/4u1ompyvu991bJQa9LvVDISnzv+H3+29VjBOkhG83oQnIB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dl9c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419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YsiPccAAADdAAAADwAAAGRycy9kb3ducmV2LnhtbESPT2vCQBTE7wW/w/KE3uqmQqSkrqER&#10;BFPoobYI3h7ZZ/40+zZmtyb59l1B6HGYmd8w63Q0rbhS72rLCp4XEQjiwuqaSwXfX7unFxDOI2ts&#10;LZOCiRykm9nDGhNtB/6k68GXIkDYJaig8r5LpHRFRQbdwnbEwTvb3qAPsi+l7nEIcNPKZRStpMGa&#10;w0KFHW0rKn4Ov0ZBNr0fP6zPL/vzqbnkWbbMsTFKPc7Ht1cQnkb/H76391rBKo5juL0JT0Bu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liyI9xwAAAN0AAAAPAAAAAAAA&#10;AAAAAAAAAKECAABkcnMvZG93bnJldi54bWxQSwUGAAAAAAQABAD5AAAAlQMAAAAA&#10;" strokecolor="#2f5496 [2408]" strokeweight="1.5pt"/>
            <v:shape id="AutoShape 37" o:spid="_x0000_s419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Vm8SsUAAADdAAAADwAAAGRycy9kb3ducmV2LnhtbESPQYvCMBSE74L/ITzB25quYFm6RtkK&#10;ghU8rIrg7dE827rNS22i1n+/EQSPw8x8w0znnanFjVpXWVbwOYpAEOdWV1wo2O+WH18gnEfWWFsm&#10;BQ9yMJ/1e1NMtL3zL922vhABwi5BBaX3TSKly0sy6Ea2IQ7eybYGfZBtIXWL9wA3tRxHUSwNVhwW&#10;SmxoUVL+t70aBeljfdhYn11Wp+P5kqXpOMOzUWo46H6+QXjq/Dv8aq+0gngyieH5JjwBOfs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Vm8SsUAAADdAAAADwAAAAAAAAAA&#10;AAAAAAChAgAAZHJzL2Rvd25yZXYueG1sUEsFBgAAAAAEAAQA+QAAAJMDAAAAAA==&#10;" strokecolor="#2f5496 [2408]" strokeweight="1.5pt"/>
          </v:group>
        </w:pict>
      </w:r>
      <w:r w:rsidR="00061E2C" w:rsidRPr="00122B46">
        <w:rPr>
          <w:rFonts w:ascii="ALFABET98" w:hAnsi="ALFABET98"/>
          <w:color w:val="A6A6A6" w:themeColor="background1" w:themeShade="A6"/>
          <w:sz w:val="72"/>
          <w:szCs w:val="72"/>
        </w:rPr>
        <w:t xml:space="preserve">N     N     N     N     N     N  </w:t>
      </w:r>
    </w:p>
    <w:p w:rsidR="00061E2C" w:rsidRPr="00122B46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188" style="position:absolute;margin-left:-16.1pt;margin-top:9.4pt;width:521.25pt;height:36.85pt;z-index:-25144524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X3FWDxYEAADxDwAADgAAAAAAAAAAAAAAAAAuAgAAZHJzL2Uyb0RvYy54bWxQSwECLQAUAAYA&#10;CAAAACEAWCsPaOAAAAAKAQAADwAAAAAAAAAAAAAAAABwBgAAZHJzL2Rvd25yZXYueG1sUEsFBgAA&#10;AAAEAAQA8wAAAH0HAAAAAA==&#10;">
            <v:group id="Group 33" o:spid="_x0000_s419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9T7oZ8QAAADdAAAA&#10;DwAAAAAAAAAAAAAAAACqAgAAZHJzL2Rvd25yZXYueG1sUEsFBgAAAAAEAAQA+gAAAJsDAAAAAA==&#10;">
              <v:rect id="Rectangle 34" o:spid="_x0000_s419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KImRsYA&#10;AADdAAAADwAAAGRycy9kb3ducmV2LnhtbESPQWvCQBSE70L/w/IK3urGiqGNrtJqlV61kdDbI/vM&#10;hmbfhuzWxH/vFgoeh5n5hlmuB9uIC3W+dqxgOklAEJdO11wpyL92Ty8gfEDW2DgmBVfysF49jJaY&#10;adfzgS7HUIkIYZ+hAhNCm0npS0MW/cS1xNE7u85iiLKrpO6wj3DbyOckSaXFmuOCwZY2hsqf469V&#10;MKuKD1PkW5/baZHuT9fTe/+9U2r8OLwtQAQawj383/7UCtL5/BX+3sQnIF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KImRsYAAADdAAAADwAAAAAAAAAAAAAAAACYAgAAZHJz&#10;L2Rvd25yZXYueG1sUEsFBgAAAAAEAAQA9QAAAIsDAAAAAA==&#10;" strokecolor="#2f5496 [2408]" strokeweight="1.5pt">
                <v:fill opacity="0"/>
              </v:rect>
              <v:rect id="Rectangle 35" o:spid="_x0000_s419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I6xzsAA&#10;AADdAAAADwAAAGRycy9kb3ducmV2LnhtbERPy4rCMBTdD/gP4Q64G9OKLU7HKKL4WI5V95fmTlts&#10;bmoTtf69WQizPJz3bNGbRtypc7VlBfEoAkFcWF1zqeB03HxNQTiPrLGxTAqe5GAxH3zMMNP2wQe6&#10;574UIYRdhgoq79tMSldUZNCNbEscuD/bGfQBdqXUHT5CuGnkOIpSabDm0FBhS6uKikt+MwrOybrl&#10;nTT8G28m38n5sr2uYqPU8LNf/oDw1Pt/8du91wrSJA37w5vwBOT8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kI6xzs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419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Nzug8YAAADdAAAADwAAAGRycy9kb3ducmV2LnhtbESPT4vCMBTE78J+h/AEb5oqWKQaxS4s&#10;WMGDf1jY26N5ttXmpTZZrd/eLCx4HGbmN8xi1Zla3Kl1lWUF41EEgji3uuJCwen4NZyBcB5ZY22Z&#10;FDzJwWr50Vtgou2D93Q/+EIECLsEFZTeN4mULi/JoBvZhjh4Z9sa9EG2hdQtPgLc1HISRbE0WHFY&#10;KLGhz5Ly6+HXKEif2++d9dltc/653LI0nWR4MUoN+t16DsJT59/h//ZGK4in8Rj+3oQnIJc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Tc7oPGAAAA3QAAAA8AAAAAAAAA&#10;AAAAAAAAoQIAAGRycy9kb3ducmV2LnhtbFBLBQYAAAAABAAEAPkAAACUAwAAAAA=&#10;" strokecolor="#2f5496 [2408]" strokeweight="1.5pt"/>
            <v:shape id="AutoShape 37" o:spid="_x0000_s418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A5w9MYAAADdAAAADwAAAGRycy9kb3ducmV2LnhtbESPQWvCQBSE7wX/w/IEb3VjwFBSVzGC&#10;YAQP1VLo7ZF9JtHs25hdNf77riD0OMzMN8xs0ZtG3KhztWUFk3EEgriwuuZSwfdh/f4BwnlkjY1l&#10;UvAgB4v54G2GqbZ3/qLb3pciQNilqKDyvk2ldEVFBt3YtsTBO9rOoA+yK6Xu8B7gppFxFCXSYM1h&#10;ocKWVhUV5/3VKMge25+d9fllc/w9XfIsi3M8GaVGw375CcJT7//Dr/ZGK0imSQzPN+EJyPk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QOcPTGAAAA3QAAAA8AAAAAAAAA&#10;AAAAAAAAoQIAAGRycy9kb3ducmV2LnhtbFBLBQYAAAAABAAEAPkAAACUAwAAAAA=&#10;" strokecolor="#2f5496 [2408]" strokeweight="1.5pt"/>
          </v:group>
        </w:pict>
      </w:r>
      <w:r w:rsidR="00061E2C" w:rsidRPr="00122B46">
        <w:rPr>
          <w:rFonts w:ascii="ALFABET98" w:hAnsi="ALFABET98"/>
          <w:color w:val="A6A6A6" w:themeColor="background1" w:themeShade="A6"/>
          <w:sz w:val="72"/>
          <w:szCs w:val="72"/>
        </w:rPr>
        <w:t xml:space="preserve">N     N     N     N     N     N  </w:t>
      </w:r>
    </w:p>
    <w:p w:rsidR="00061E2C" w:rsidRPr="00122B46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182" style="position:absolute;margin-left:-16.1pt;margin-top:9.4pt;width:521.25pt;height:36.85pt;z-index:-25144422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nd1aARYEAADxDwAADgAAAAAAAAAAAAAAAAAuAgAAZHJzL2Uyb0RvYy54bWxQSwECLQAUAAYA&#10;CAAAACEAWCsPaOAAAAAKAQAADwAAAAAAAAAAAAAAAABwBgAAZHJzL2Rvd25yZXYueG1sUEsFBgAA&#10;AAAEAAQA8wAAAH0HAAAAAA==&#10;">
            <v:group id="Group 33" o:spid="_x0000_s418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6HyjfxgAAAN0A&#10;AAAPAAAAAAAAAAAAAAAAAKoCAABkcnMvZG93bnJldi54bWxQSwUGAAAAAAQABAD6AAAAnQMAAAAA&#10;">
              <v:rect id="Rectangle 34" o:spid="_x0000_s418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4Pm/sUA&#10;AADdAAAADwAAAGRycy9kb3ducmV2LnhtbESPQWvCQBSE7wX/w/KE3upGi0Giq9haS6/VSPD2yD6z&#10;wezbkN2a+O+7hYLHYWa+YVabwTbiRp2vHSuYThIQxKXTNVcK8uP+ZQHCB2SNjWNScCcPm/XoaYWZ&#10;dj1/0+0QKhEh7DNUYEJoMyl9aciin7iWOHoX11kMUXaV1B32EW4bOUuSVFqsOS4YbOndUHk9/FgF&#10;r1XxYYp853M7LdLP0/301p/3Sj2Ph+0SRKAhPML/7S+tIJ2nc/h7E5+AXP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g+b+xQAAAN0AAAAPAAAAAAAAAAAAAAAAAJgCAABkcnMv&#10;ZG93bnJldi54bWxQSwUGAAAAAAQABAD1AAAAigMAAAAA&#10;" strokecolor="#2f5496 [2408]" strokeweight="1.5pt">
                <v:fill opacity="0"/>
              </v:rect>
              <v:rect id="Rectangle 35" o:spid="_x0000_s418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CuMIcMA&#10;AADdAAAADwAAAGRycy9kb3ducmV2LnhtbESPT4vCMBTE7wt+h/AEb2tasUWrUURR97j+uz+aZ1ts&#10;XmoTtX77zcLCHoeZ+Q0zX3amFk9qXWVZQTyMQBDnVldcKDiftp8TEM4ja6wtk4I3OVgueh9zzLR9&#10;8YGeR1+IAGGXoYLS+yaT0uUlGXRD2xAH72pbgz7ItpC6xVeAm1qOoiiVBisOCyU2tC4pvx0fRsEl&#10;2TS8l4a/4+14mlxuu/s6NkoN+t1qBsJT5//Df+0vrSBN0hR+34QnIB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CuMI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418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HnTbMcAAADdAAAADwAAAGRycy9kb3ducmV2LnhtbESPT2vCQBTE7wW/w/KE3uqmQmOJbqQR&#10;BFPoQVsEb4/sM3/Mvo3ZrcZv3xWEHoeZ+Q2zWA6mFRfqXW1ZweskAkFcWF1zqeDne/3yDsJ5ZI2t&#10;ZVJwIwfLdPS0wETbK2/psvOlCBB2CSqovO8SKV1RkUE3sR1x8I62N+iD7Eupe7wGuGnlNIpiabDm&#10;sFBhR6uKitPu1yjIbp/7L+vz8+Z4aM55lk1zbIxSz+PhYw7C0+D/w4/2RiuI3+IZ3N+EJyDT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0edNsxwAAAN0AAAAPAAAAAAAA&#10;AAAAAAAAAKECAABkcnMvZG93bnJldi54bWxQSwUGAAAAAAQABAD5AAAAlQMAAAAA&#10;" strokecolor="#2f5496 [2408]" strokeweight="1.5pt"/>
            <v:shape id="AutoShape 37" o:spid="_x0000_s418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eZHHsIAAADdAAAADwAAAGRycy9kb3ducmV2LnhtbERPTYvCMBC9C/6HMII3TRW2LNUoVhCs&#10;4EF3EbwNzdhWm0ltslr/vTkIe3y87/myM7V4UOsqywom4wgEcW51xYWC35/N6BuE88gaa8uk4EUO&#10;lot+b46Jtk8+0OPoCxFC2CWooPS+SaR0eUkG3dg2xIG72NagD7AtpG7xGcJNLadRFEuDFYeGEhta&#10;l5Tfjn9GQfranfbWZ/ft5Xy9Z2k6zfBqlBoOutUMhKfO/4s/7q1WEH/FYW54E56AXLw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xeZHHsIAAADdAAAADwAAAAAAAAAAAAAA&#10;AAChAgAAZHJzL2Rvd25yZXYueG1sUEsFBgAAAAAEAAQA+QAAAJADAAAAAA==&#10;" strokecolor="#2f5496 [2408]" strokeweight="1.5pt"/>
          </v:group>
        </w:pict>
      </w:r>
      <w:r w:rsidR="00061E2C" w:rsidRPr="00122B46">
        <w:rPr>
          <w:rFonts w:ascii="ALFABET98" w:hAnsi="ALFABET98"/>
          <w:color w:val="A6A6A6" w:themeColor="background1" w:themeShade="A6"/>
          <w:sz w:val="72"/>
          <w:szCs w:val="72"/>
        </w:rPr>
        <w:t xml:space="preserve">N     N     N     N     N     N  </w:t>
      </w:r>
    </w:p>
    <w:p w:rsidR="00061E2C" w:rsidRPr="00122B46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176" style="position:absolute;margin-left:-16.1pt;margin-top:9.4pt;width:521.25pt;height:36.85pt;z-index:-25144320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">
            <v:group id="Group 33" o:spid="_x0000_s417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QP24AcQAAADdAAAA&#10;DwAAAAAAAAAAAAAAAACqAgAAZHJzL2Rvd25yZXYueG1sUEsFBgAAAAAEAAQA+gAAAJsDAAAAAA==&#10;">
              <v:rect id="Rectangle 34" o:spid="_x0000_s418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WF2IMYA&#10;AADdAAAADwAAAGRycy9kb3ducmV2LnhtbESPzWrDMBCE74W+g9hCb43shrjFiRLa5odcmzqY3BZr&#10;a5laK2OpsfP2UaDQ4zAz3zCL1WhbcabeN44VpJMEBHHldMO1guJr+/QKwgdkja1jUnAhD6vl/d0C&#10;c+0G/qTzIdQiQtjnqMCE0OVS+sqQRT9xHXH0vl1vMUTZ11L3OES4beVzkmTSYsNxwWBHH4aqn8Ov&#10;VTCty40pi7UvbFpmu+Pl+D6ctko9PoxvcxCBxvAf/mvvtYJs9pLC7U18AnJ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WF2IMYAAADdAAAADwAAAAAAAAAAAAAAAACYAgAAZHJz&#10;L2Rvd25yZXYueG1sUEsFBgAAAAAEAAQA9QAAAIsDAAAAAA==&#10;" strokecolor="#2f5496 [2408]" strokeweight="1.5pt">
                <v:fill opacity="0"/>
              </v:rect>
              <v:rect id="Rectangle 35" o:spid="_x0000_s418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skc/8UA&#10;AADdAAAADwAAAGRycy9kb3ducmV2LnhtbESPQWvCQBSE70L/w/IKvdVNgrE1dQ1F0Xq0Vu+P7GsS&#10;zL5Ns9sk/vuuUPA4zMw3zDIfTSN66lxtWUE8jUAQF1bXXCo4fW2fX0E4j6yxsUwKruQgXz1Mlphp&#10;O/An9UdfigBhl6GCyvs2k9IVFRl0U9sSB+/bdgZ9kF0pdYdDgJtGJlE0lwZrDgsVtrSuqLgcf42C&#10;c7pp+UMaPsTb2SI9X3Y/69go9fQ4vr+B8DT6e/i/vdcK5ulLArc34QnI1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yRz/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417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ptDsscAAADdAAAADwAAAGRycy9kb3ducmV2LnhtbESPT2vCQBTE74LfYXmCN7OppVaiqzSF&#10;gil48A+Ct0f2mcRm38bsqvHbdwtCj8PM/IaZLztTixu1rrKs4CWKQRDnVldcKNjvvkZTEM4ja6wt&#10;k4IHOVgu+r05JtreeUO3rS9EgLBLUEHpfZNI6fKSDLrINsTBO9nWoA+yLaRu8R7gppbjOJ5IgxWH&#10;hRIb+iwp/9lejYL08X1YW59dVqfj+ZKl6TjDs1FqOOg+ZiA8df4//GyvtILJ2/sr/L0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Om0OyxwAAAN0AAAAPAAAAAAAA&#10;AAAAAAAAAKECAABkcnMvZG93bnJldi54bWxQSwUGAAAAAAQABAD5AAAAlQMAAAAA&#10;" strokecolor="#2f5496 [2408]" strokeweight="1.5pt"/>
            <v:shape id="AutoShape 37" o:spid="_x0000_s417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XLbxscAAADdAAAADwAAAGRycy9kb3ducmV2LnhtbESPT2vCQBTE74LfYXmCN7OptFaiqzSF&#10;gil48A+Ct0f2mcRm38bsqvHbdwtCj8PM/IaZLztTixu1rrKs4CWKQRDnVldcKNjvvkZTEM4ja6wt&#10;k4IHOVgu+r05JtreeUO3rS9EgLBLUEHpfZNI6fKSDLrINsTBO9nWoA+yLaRu8R7gppbjOJ5IgxWH&#10;hRIb+iwp/9lejYL08X1YW59dVqfj+ZKl6TjDs1FqOOg+ZiA8df4//GyvtILJ2/sr/L0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BctvGxwAAAN0AAAAPAAAAAAAA&#10;AAAAAAAAAKECAABkcnMvZG93bnJldi54bWxQSwUGAAAAAAQABAD5AAAAlQMAAAAA&#10;" strokecolor="#2f5496 [2408]" strokeweight="1.5pt"/>
          </v:group>
        </w:pict>
      </w:r>
      <w:r w:rsidR="00061E2C" w:rsidRPr="00122B46">
        <w:rPr>
          <w:rFonts w:ascii="ALFABET98" w:hAnsi="ALFABET98"/>
          <w:color w:val="A6A6A6" w:themeColor="background1" w:themeShade="A6"/>
          <w:sz w:val="72"/>
          <w:szCs w:val="72"/>
        </w:rPr>
        <w:t xml:space="preserve">N     N     N     N     N     N  </w:t>
      </w:r>
    </w:p>
    <w:p w:rsidR="00061E2C" w:rsidRPr="00122B46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170" style="position:absolute;margin-left:-16.1pt;margin-top:9.4pt;width:521.25pt;height:36.85pt;z-index:-25144217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bXWc/hYEAADxDwAADgAAAAAAAAAAAAAAAAAuAgAAZHJzL2Uyb0RvYy54bWxQSwECLQAUAAYA&#10;CAAAACEAWCsPaOAAAAAKAQAADwAAAAAAAAAAAAAAAABwBgAAZHJzL2Rvd25yZXYueG1sUEsFBgAA&#10;AAAEAAQA8wAAAH0HAAAAAA==&#10;">
            <v:group id="Group 33" o:spid="_x0000_s417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gWIXuxgAAAN0A&#10;AAAPAAAAAAAAAAAAAAAAAKoCAABkcnMvZG93bnJldi54bWxQSwUGAAAAAAQABAD6AAAAnQMAAAAA&#10;">
              <v:rect id="Rectangle 34" o:spid="_x0000_s417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RLz8YA&#10;AADdAAAADwAAAGRycy9kb3ducmV2LnhtbESPQWvCQBSE70L/w/IKvelGi7FEV6ltLV5rI6G3R/aZ&#10;Dc2+Ddmtif/eLQgeh5n5hlltBtuIM3W+dqxgOklAEJdO11wpyL934xcQPiBrbByTggt52KwfRivM&#10;tOv5i86HUIkIYZ+hAhNCm0npS0MW/cS1xNE7uc5iiLKrpO6wj3DbyFmSpNJizXHBYEtvhsrfw59V&#10;8FwVH6bI331up0X6ebwct/3PTqmnx+F1CSLQEO7hW3uvFaTzxQL+38QnIN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cRLz8YAAADdAAAADwAAAAAAAAAAAAAAAACYAgAAZHJz&#10;L2Rvd25yZXYueG1sUEsFBgAAAAAEAAQA9QAAAIsDAAAAAA==&#10;" strokecolor="#2f5496 [2408]" strokeweight="1.5pt">
                <v:fill opacity="0"/>
              </v:rect>
              <v:rect id="Rectangle 35" o:spid="_x0000_s417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yErFcIA&#10;AADdAAAADwAAAGRycy9kb3ducmV2LnhtbERPy26CQBTdm/gPk2vSnQw0xbbU0TQaH0try/6GuQUi&#10;cweZEejfdxYmLk/Oe7keTSN66lxtWUESxSCIC6trLhX8fO/mbyCcR9bYWCYFf+RgvZpOlphpO/AX&#10;9WdfihDCLkMFlfdtJqUrKjLoItsSB+7XdgZ9gF0pdYdDCDeNfI7jhTRYc2iosKVNRcXlfDMK8nTb&#10;8kEaPiW7l/c0v+yvm8Qo9TQbPz9AeBr9Q3x3H7WCRfoa5oY34QnI1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ISsV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417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3N0WMYAAADdAAAADwAAAGRycy9kb3ducmV2LnhtbESPQWvCQBSE70L/w/IK3nRTQW2jqzQF&#10;IRE8aEvB2yP7TGKzb2N21fjvXUHocZiZb5j5sjO1uFDrKssK3oYRCOLc6ooLBT/fq8E7COeRNdaW&#10;ScGNHCwXL705xtpeeUuXnS9EgLCLUUHpfRNL6fKSDLqhbYiDd7CtQR9kW0jd4jXATS1HUTSRBisO&#10;CyU29FVS/rc7GwXJbf27sT47pYf98ZQlySjDo1Gq/9p9zkB46vx/+NlOtYLJePoBjzfhCcjFH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9zdFjGAAAA3QAAAA8AAAAAAAAA&#10;AAAAAAAAoQIAAGRycy9kb3ducmV2LnhtbFBLBQYAAAAABAAEAPkAAACUAwAAAAA=&#10;" strokecolor="#2f5496 [2408]" strokeweight="1.5pt"/>
            <v:shape id="AutoShape 37" o:spid="_x0000_s417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5yt4sMAAADdAAAADwAAAGRycy9kb3ducmV2LnhtbERPy2rCQBTdC/2H4Rbc6aQBRVLHYAqF&#10;RHBRFaG7S+aah5k7MTPV+PedRaHLw3mv09F04k6DaywreJtHIIhLqxuuFJyOn7MVCOeRNXaWScGT&#10;HKSbl8kaE20f/EX3g69ECGGXoILa+z6R0pU1GXRz2xMH7mIHgz7AoZJ6wEcIN52Mo2gpDTYcGmrs&#10;6aOm8nr4MQqy5+68t7645Zfv9lZkWVxga5Savo7bdxCeRv8v/nPnWsFysQr7w5vwBOTmF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ucreLDAAAA3QAAAA8AAAAAAAAAAAAA&#10;AAAAoQIAAGRycy9kb3ducmV2LnhtbFBLBQYAAAAABAAEAPkAAACRAwAAAAA=&#10;" strokecolor="#2f5496 [2408]" strokeweight="1.5pt"/>
          </v:group>
        </w:pict>
      </w:r>
      <w:r w:rsidR="00061E2C" w:rsidRPr="00122B46">
        <w:rPr>
          <w:rFonts w:ascii="ALFABET98" w:hAnsi="ALFABET98"/>
          <w:color w:val="A6A6A6" w:themeColor="background1" w:themeShade="A6"/>
          <w:sz w:val="72"/>
          <w:szCs w:val="72"/>
        </w:rPr>
        <w:t xml:space="preserve">N     N     N     N     N     N  </w:t>
      </w:r>
    </w:p>
    <w:p w:rsidR="00061E2C" w:rsidRPr="00122B46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164" style="position:absolute;margin-left:-16.1pt;margin-top:9.4pt;width:521.25pt;height:36.85pt;z-index:-25144115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DA&#10;s+JbEgQAAPEPAAAOAAAAAAAAAAAAAAAAAC4CAABkcnMvZTJvRG9jLnhtbFBLAQItABQABgAIAAAA&#10;IQBYKw9o4AAAAAoBAAAPAAAAAAAAAAAAAAAAAGwGAABkcnMvZG93bnJldi54bWxQSwUGAAAAAAQA&#10;BADzAAAAeQcAAAAA&#10;">
            <v:group id="Group 33" o:spid="_x0000_s416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q288rFAAAA3QAA&#10;AA8AAAAAAAAAAAAAAAAAqgIAAGRycy9kb3ducmV2LnhtbFBLBQYAAAAABAAEAPoAAACcAwAAAAA=&#10;">
              <v:rect id="Rectangle 34" o:spid="_x0000_s416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yo968UA&#10;AADdAAAADwAAAGRycy9kb3ducmV2LnhtbESPQWvCQBSE74X+h+UVeqsbKwaJrlKtll6rkeDtkX1m&#10;Q7NvQ3Y18d+7hYLHYWa+YRarwTbiSp2vHSsYjxIQxKXTNVcK8sPubQbCB2SNjWNScCMPq+Xz0wIz&#10;7Xr+oes+VCJC2GeowITQZlL60pBFP3ItcfTOrrMYouwqqTvsI9w28j1JUmmx5rhgsKWNofJ3f7EK&#10;JlWxNUX+6XM7LtKv4+247k87pV5fho85iEBDeIT/299aQTqdTeDvTXwCcn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Kj3rxQAAAN0AAAAPAAAAAAAAAAAAAAAAAJgCAABkcnMv&#10;ZG93bnJldi54bWxQSwUGAAAAAAQABAD1AAAAigMAAAAA&#10;" strokecolor="#2f5496 [2408]" strokeweight="1.5pt">
                <v:fill opacity="0"/>
              </v:rect>
              <v:rect id="Rectangle 35" o:spid="_x0000_s416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7lRN8QA&#10;AADdAAAADwAAAGRycy9kb3ducmV2LnhtbESPQWvCQBSE7wX/w/IEb80mJREbXaVYtD1Wbe6P7DMJ&#10;Zt+m2TXGf98tFDwOM/MNs9qMphUD9a6xrCCJYhDEpdUNVwq+T7vnBQjnkTW2lknBnRxs1pOnFeba&#10;3vhAw9FXIkDY5aig9r7LpXRlTQZdZDvi4J1tb9AH2VdS93gLcNPKlzieS4MNh4UaO9rWVF6OV6Og&#10;yN47/pCGv5Jd+poVl/3PNjFKzabj2xKEp9E/wv/tT61gni1S+HsTnoB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+5UTf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416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+sOescAAADdAAAADwAAAGRycy9kb3ducmV2LnhtbESPT2vCQBTE7wW/w/KE3nSjoEiaNTRC&#10;wRR6qIrQ2yP7zJ9m38bsNsZv3y0IPQ4z8xsmSUfTioF6V1tWsJhHIIgLq2suFZyOb7MNCOeRNbaW&#10;ScGdHKTbyVOCsbY3/qTh4EsRIOxiVFB538VSuqIig25uO+LgXWxv0AfZl1L3eAtw08plFK2lwZrD&#10;QoUd7Soqvg8/RkF2fz9/WJ9f95ev5ppn2TLHxij1PB1fX0B4Gv1/+NHeawXr1WYFf2/CE5Db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b6w56xwAAAN0AAAAPAAAAAAAA&#10;AAAAAAAAAKECAABkcnMvZG93bnJldi54bWxQSwUGAAAAAAQABAD5AAAAlQMAAAAA&#10;" strokecolor="#2f5496 [2408]" strokeweight="1.5pt"/>
            <v:shape id="AutoShape 37" o:spid="_x0000_s416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zmQDcUAAADdAAAADwAAAGRycy9kb3ducmV2LnhtbESPQYvCMBSE7wv+h/AEb5oqbJFqFCsI&#10;VvCw7iJ4ezTPttq81Car9d+bBWGPw8x8w8yXnanFnVpXWVYwHkUgiHOrKy4U/HxvhlMQziNrrC2T&#10;gic5WC56H3NMtH3wF90PvhABwi5BBaX3TSKly0sy6Ea2IQ7e2bYGfZBtIXWLjwA3tZxEUSwNVhwW&#10;SmxoXVJ+PfwaBelzd9xbn92259PllqXpJMOLUWrQ71YzEJ46/x9+t7daQfw5jeHvTXgCcvE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zmQDcUAAADdAAAADwAAAAAAAAAA&#10;AAAAAAChAgAAZHJzL2Rvd25yZXYueG1sUEsFBgAAAAAEAAQA+QAAAJMDAAAAAA==&#10;" strokecolor="#2f5496 [2408]" strokeweight="1.5pt"/>
          </v:group>
        </w:pict>
      </w:r>
      <w:r w:rsidR="00061E2C" w:rsidRPr="00122B46">
        <w:rPr>
          <w:rFonts w:ascii="ALFABET98" w:hAnsi="ALFABET98"/>
          <w:color w:val="A6A6A6" w:themeColor="background1" w:themeShade="A6"/>
          <w:sz w:val="72"/>
          <w:szCs w:val="72"/>
        </w:rPr>
        <w:t xml:space="preserve">N     N     N     N     N     N  </w:t>
      </w:r>
    </w:p>
    <w:p w:rsidR="00061E2C" w:rsidRPr="00122B46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lastRenderedPageBreak/>
        <w:pict>
          <v:group id="_x0000_s4158" style="position:absolute;margin-left:-16.1pt;margin-top:9.4pt;width:521.25pt;height:36.85pt;z-index:-25144012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GnrvFg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QBp67xYEAADxDwAADgAAAAAAAAAAAAAAAAAuAgAAZHJzL2Uyb0RvYy54bWxQSwECLQAUAAYA&#10;CAAAACEAWCsPaOAAAAAKAQAADwAAAAAAAAAAAAAAAABwBgAAZHJzL2Rvd25yZXYueG1sUEsFBgAA&#10;AAAEAAQA8wAAAH0HAAAAAA==&#10;">
            <v:group id="Group 33" o:spid="_x0000_s416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17EIMQAAADdAAAA&#10;DwAAAAAAAAAAAAAAAACqAgAAZHJzL2Rvd25yZXYueG1sUEsFBgAAAAAEAAQA+gAAAJsDAAAAAA==&#10;">
              <v:rect id="Rectangle 34" o:spid="_x0000_s416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sIKAcYA&#10;AADdAAAADwAAAGRycy9kb3ducmV2LnhtbESPQWvCQBSE70L/w/IKvelGi8FGV6ltLV5rI6G3R/aZ&#10;Dc2+Ddmtif/eLQgeh5n5hlltBtuIM3W+dqxgOklAEJdO11wpyL934wUIH5A1No5JwYU8bNYPoxVm&#10;2vX8RedDqESEsM9QgQmhzaT0pSGLfuJa4uidXGcxRNlVUnfYR7ht5CxJUmmx5rhgsKU3Q+Xv4c8q&#10;eK6KD1Pk7z630yL9PF6O2/5np9TT4/C6BBFoCPfwrb3XCtL54gX+38QnIN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sIKAcYAAADdAAAADwAAAAAAAAAAAAAAAACYAgAAZHJz&#10;L2Rvd25yZXYueG1sUEsFBgAAAAAEAAQA9QAAAIsDAAAAAA==&#10;" strokecolor="#2f5496 [2408]" strokeweight="1.5pt">
                <v:fill opacity="0"/>
              </v:rect>
              <v:rect id="Rectangle 35" o:spid="_x0000_s416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VvB6cAA&#10;AADdAAAADwAAAGRycy9kb3ducmV2LnhtbERPy4rCMBTdD/gP4QqzG9PKVLQ2ijios/S5vzTXtrS5&#10;qU1G69+bxYDLw3lny9404k6dqywriEcRCOLc6ooLBefT5msKwnlkjY1lUvAkB8vF4CPDVNsHH+h+&#10;9IUIIexSVFB636ZSurwkg25kW+LAXW1n0AfYFVJ3+AjhppHjKJpIgxWHhhJbWpeU18c/o+CS/LS8&#10;k4b38eZ7llzq7W0dG6U+h/1qDsJT79/if/evVjBJZmF/eBOegFy8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VvB6c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416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QmepMcAAADdAAAADwAAAGRycy9kb3ducmV2LnhtbESPQWvCQBSE74X+h+UVvDUbBaWNWcUU&#10;CkboobYUvD2yz2w0+zZmV43/vlsoeBxm5hsmXw62FRfqfeNYwThJQRBXTjdcK/j+en9+AeEDssbW&#10;MSm4kYfl4vEhx0y7K3/SZRtqESHsM1RgQugyKX1lyKJPXEccvb3rLYYo+1rqHq8Rbls5SdOZtNhw&#10;XDDY0Zuh6rg9WwXFbfPz4UJ5Wu93h1NZFJMSD1ap0dOwmoMINIR7+L+91gpm09cx/L2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hCZ6kxwAAAN0AAAAPAAAAAAAA&#10;AAAAAAAAAKECAABkcnMvZG93bnJldi54bWxQSwUGAAAAAAQABAD5AAAAlQMAAAAA&#10;" strokecolor="#2f5496 [2408]" strokeweight="1.5pt"/>
            <v:shape id="AutoShape 37" o:spid="_x0000_s415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dsA08YAAADdAAAADwAAAGRycy9kb3ducmV2LnhtbESPQWvCQBSE70L/w/IKvZmNgUqNrmIK&#10;BVPwUBXB2yP7TKLZtzG71fjv3ULB4zAz3zCzRW8acaXO1ZYVjKIYBHFhdc2lgt32a/gBwnlkjY1l&#10;UnAnB4v5y2CGqbY3/qHrxpciQNilqKDyvk2ldEVFBl1kW+LgHW1n0AfZlVJ3eAtw08gkjsfSYM1h&#10;ocKWPisqzptfoyC7f+/X1ueX1fFwuuRZluR4Mkq9vfbLKQhPvX+G/9srrWD8Pkng7014AnL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HbANPGAAAA3QAAAA8AAAAAAAAA&#10;AAAAAAAAoQIAAGRycy9kb3ducmV2LnhtbFBLBQYAAAAABAAEAPkAAACUAwAAAAA=&#10;" strokecolor="#2f5496 [2408]" strokeweight="1.5pt"/>
          </v:group>
        </w:pict>
      </w:r>
      <w:r w:rsidR="00061E2C" w:rsidRPr="00122B46">
        <w:rPr>
          <w:rFonts w:ascii="ALFABET98" w:hAnsi="ALFABET98"/>
          <w:color w:val="A6A6A6" w:themeColor="background1" w:themeShade="A6"/>
          <w:sz w:val="72"/>
          <w:szCs w:val="72"/>
        </w:rPr>
        <w:t xml:space="preserve">N     N     N     N     N     N  </w:t>
      </w:r>
    </w:p>
    <w:p w:rsidR="00061E2C" w:rsidRPr="00122B46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152" style="position:absolute;margin-left:-16.1pt;margin-top:9.4pt;width:521.25pt;height:36.85pt;z-index:-25143910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Bn3HTIXBAAA8Q8AAA4AAAAAAAAAAAAAAAAALgIAAGRycy9lMm9Eb2MueG1sUEsBAi0AFAAG&#10;AAgAAAAhAFgrD2jgAAAACgEAAA8AAAAAAAAAAAAAAAAAcQYAAGRycy9kb3ducmV2LnhtbFBLBQYA&#10;AAAABAAEAPMAAAB+BwAAAAA=&#10;">
            <v:group id="Group 33" o:spid="_x0000_s415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j8pY+McAAADd&#10;AAAADwAAAAAAAAAAAAAAAACqAgAAZHJzL2Rvd25yZXYueG1sUEsFBgAAAAAEAAQA+gAAAJ4DAAAA&#10;AA==&#10;">
              <v:rect id="Rectangle 34" o:spid="_x0000_s415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laW2cYA&#10;AADdAAAADwAAAGRycy9kb3ducmV2LnhtbESPQWvCQBSE70L/w/IK3urGiqGNrtJqlV61kdDbI/vM&#10;hmbfhuzWxH/vFgoeh5n5hlmuB9uIC3W+dqxgOklAEJdO11wpyL92Ty8gfEDW2DgmBVfysF49jJaY&#10;adfzgS7HUIkIYZ+hAhNCm0npS0MW/cS1xNE7u85iiLKrpO6wj3DbyOckSaXFmuOCwZY2hsqf469V&#10;MKuKD1PkW5/baZHuT9fTe/+9U2r8OLwtQAQawj383/7UCtL56xz+3sQnIF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laW2cYAAADdAAAADwAAAAAAAAAAAAAAAACYAgAAZHJz&#10;L2Rvd25yZXYueG1sUEsFBgAAAAAEAAQA9QAAAIsDAAAAAA==&#10;" strokecolor="#2f5496 [2408]" strokeweight="1.5pt">
                <v:fill opacity="0"/>
              </v:rect>
              <v:rect id="Rectangle 35" o:spid="_x0000_s415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f78BsUA&#10;AADdAAAADwAAAGRycy9kb3ducmV2LnhtbESPzWrDMBCE74W8g9hAb43sUpvGiWxCSpoe2/zcF2tj&#10;m1grx1Jt5+2rQqHHYWa+YdbFZFoxUO8aywriRQSCuLS64UrB6bh7egXhPLLG1jIpuJODIp89rDHT&#10;duQvGg6+EgHCLkMFtfddJqUrazLoFrYjDt7F9gZ9kH0ldY9jgJtWPkdRKg02HBZq7GhbU3k9fBsF&#10;5+St4700/BnvXpbJ+fp+28ZGqcf5tFmB8DT5//Bf+0MrSJNlCr9vwhOQ+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/vwG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415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ayjS8YAAADdAAAADwAAAGRycy9kb3ducmV2LnhtbESPQWvCQBSE70L/w/IK3nRTQW2jqzQF&#10;IRE8aEvB2yP7TGKzb2N21fjvXUHocZiZb5j5sjO1uFDrKssK3oYRCOLc6ooLBT/fq8E7COeRNdaW&#10;ScGNHCwXL705xtpeeUuXnS9EgLCLUUHpfRNL6fKSDLqhbYiDd7CtQR9kW0jd4jXATS1HUTSRBisO&#10;CyU29FVS/rc7GwXJbf27sT47pYf98ZQlySjDo1Gq/9p9zkB46vx/+NlOtYLJ+GMKjzfhCcjFH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Gso0vGAAAA3QAAAA8AAAAAAAAA&#10;AAAAAAAAoQIAAGRycy9kb3ducmV2LnhtbFBLBQYAAAAABAAEAPkAAACUAwAAAAA=&#10;" strokecolor="#2f5496 [2408]" strokeweight="1.5pt"/>
            <v:shape id="AutoShape 37" o:spid="_x0000_s415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DM3OcIAAADdAAAADwAAAGRycy9kb3ducmV2LnhtbERPTYvCMBC9L/gfwgje1lRhZa1GscKC&#10;FTysiuBtaMa22kxqE7X+e3MQPD7e93TemkrcqXGlZQWDfgSCOLO65FzBfvf3/QvCeWSNlWVS8CQH&#10;81nna4qxtg/+p/vW5yKEsItRQeF9HUvpsoIMur6tiQN3so1BH2CTS93gI4SbSg6jaCQNlhwaCqxp&#10;WVB22d6MguS5PmysT6+r0/F8TZNkmOLZKNXrtosJCE+t/4jf7pVWMPoZh7nhTXgCcvY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8DM3OcIAAADdAAAADwAAAAAAAAAAAAAA&#10;AAChAgAAZHJzL2Rvd25yZXYueG1sUEsFBgAAAAAEAAQA+QAAAJADAAAAAA==&#10;" strokecolor="#2f5496 [2408]" strokeweight="1.5pt"/>
          </v:group>
        </w:pict>
      </w:r>
      <w:r w:rsidR="00061E2C" w:rsidRPr="00122B46">
        <w:rPr>
          <w:rFonts w:ascii="ALFABET98" w:hAnsi="ALFABET98"/>
          <w:color w:val="A6A6A6" w:themeColor="background1" w:themeShade="A6"/>
          <w:sz w:val="72"/>
          <w:szCs w:val="72"/>
        </w:rPr>
        <w:t xml:space="preserve">N     N     N     N     N     N  </w:t>
      </w:r>
    </w:p>
    <w:p w:rsidR="00061E2C" w:rsidRPr="00122B46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146" style="position:absolute;margin-left:-16.1pt;margin-top:9.4pt;width:521.25pt;height:36.85pt;z-index:-25143808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A0uMxOFQQAAPEPAAAOAAAAAAAAAAAAAAAAAC4CAABkcnMvZTJvRG9jLnhtbFBLAQItABQABgAI&#10;AAAAIQBYKw9o4AAAAAoBAAAPAAAAAAAAAAAAAAAAAG8GAABkcnMvZG93bnJldi54bWxQSwUGAAAA&#10;AAQABADzAAAAfAcAAAAA&#10;">
            <v:group id="Group 33" o:spid="_x0000_s414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D3qoAwwAAAN0AAAAP&#10;AAAAAAAAAAAAAAAAAKoCAABkcnMvZG93bnJldi54bWxQSwUGAAAAAAQABAD6AAAAmgMAAAAA&#10;">
              <v:rect id="Rectangle 34" o:spid="_x0000_s415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kJkIcUA&#10;AADdAAAADwAAAGRycy9kb3ducmV2LnhtbESPzWrDMBCE74G8g9hAbonsBExxo4Tmr/Ta1MH0tlhb&#10;y9RaGUuJnbevCoUeh5n5htnsRtuKO/W+cawgXSYgiCunG64VFB/nxRMIH5A1to5JwYM87LbTyQZz&#10;7QZ+p/sl1CJC2OeowITQ5VL6ypBFv3QdcfS+XG8xRNnXUvc4RLht5SpJMmmx4bhgsKODoer7crMK&#10;1nV5MmVx9IVNy+z1+rjuh8+zUvPZ+PIMItAY/sN/7TetIMuSFH7fxCcgt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QmQhxQAAAN0AAAAPAAAAAAAAAAAAAAAAAJgCAABkcnMv&#10;ZG93bnJldi54bWxQSwUGAAAAAAQABAD1AAAAigMAAAAA&#10;" strokecolor="#2f5496 [2408]" strokeweight="1.5pt">
                <v:fill opacity="0"/>
              </v:rect>
              <v:rect id="Rectangle 35" o:spid="_x0000_s415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eoO/sMA&#10;AADdAAAADwAAAGRycy9kb3ducmV2LnhtbESPQYvCMBSE7wv+h/AEb2ta0bJWo4ii7nG36v3RPNti&#10;81KbqPXfbwRhj8PMfMPMl52pxZ1aV1lWEA8jEMS51RUXCo6H7ecXCOeRNdaWScGTHCwXvY85pto+&#10;+JfumS9EgLBLUUHpfZNK6fKSDLqhbYiDd7atQR9kW0jd4iPATS1HUZRIgxWHhRIbWpeUX7KbUXCa&#10;bBreS8M/8XY8nZwuu+s6NkoN+t1qBsJT5//D7/a3VpAk0Qheb8ITkI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eoO/s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414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bhRs8cAAADdAAAADwAAAGRycy9kb3ducmV2LnhtbESPT2vCQBTE70K/w/IK3nRThSCpqzSF&#10;QlLoQS2F3h7ZZxKbfRuz2/z59m6h4HGYmd8w2/1oGtFT52rLCp6WEQjiwuqaSwWfp7fFBoTzyBob&#10;y6RgIgf73cNsi4m2Ax+oP/pSBAi7BBVU3reJlK6oyKBb2pY4eGfbGfRBdqXUHQ4Bbhq5iqJYGqw5&#10;LFTY0mtFxc/x1yhIp/evD+vza3b+vlzzNF3leDFKzR/Hl2cQnkZ/D/+3M60gjqM1/L0JT0Dub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NuFGzxwAAAN0AAAAPAAAAAAAA&#10;AAAAAAAAAKECAABkcnMvZG93bnJldi54bWxQSwUGAAAAAAQABAD5AAAAlQMAAAAA&#10;" strokecolor="#2f5496 [2408]" strokeweight="1.5pt"/>
            <v:shape id="AutoShape 37" o:spid="_x0000_s414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lHJx8cAAADdAAAADwAAAGRycy9kb3ducmV2LnhtbESPT2vCQBTE70K/w/IK3nRTkSCpqzSF&#10;QlLoQS2F3h7ZZxKbfRuz2/z59m6h4HGYmd8w2/1oGtFT52rLCp6WEQjiwuqaSwWfp7fFBoTzyBob&#10;y6RgIgf73cNsi4m2Ax+oP/pSBAi7BBVU3reJlK6oyKBb2pY4eGfbGfRBdqXUHQ4Bbhq5iqJYGqw5&#10;LFTY0mtFxc/x1yhIp/evD+vza3b+vlzzNF3leDFKzR/Hl2cQnkZ/D/+3M60gjqM1/L0JT0Dub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CUcnHxwAAAN0AAAAPAAAAAAAA&#10;AAAAAAAAAKECAABkcnMvZG93bnJldi54bWxQSwUGAAAAAAQABAD5AAAAlQMAAAAA&#10;" strokecolor="#2f5496 [2408]" strokeweight="1.5pt"/>
          </v:group>
        </w:pict>
      </w:r>
      <w:r w:rsidR="00061E2C" w:rsidRPr="00122B46">
        <w:rPr>
          <w:rFonts w:ascii="ALFABET98" w:hAnsi="ALFABET98"/>
          <w:color w:val="A6A6A6" w:themeColor="background1" w:themeShade="A6"/>
          <w:sz w:val="72"/>
          <w:szCs w:val="72"/>
        </w:rPr>
        <w:t xml:space="preserve">N     N     N     N     N     N  </w:t>
      </w:r>
    </w:p>
    <w:p w:rsidR="00061E2C" w:rsidRPr="00122B46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140" style="position:absolute;margin-left:-16.1pt;margin-top:9.4pt;width:521.25pt;height:36.85pt;z-index:-25143705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">
            <v:group id="Group 33" o:spid="_x0000_s414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je5fvxgAAAN0A&#10;AAAPAAAAAAAAAAAAAAAAAKoCAABkcnMvZG93bnJldi54bWxQSwUGAAAAAAQABAD6AAAAnQMAAAAA&#10;">
              <v:rect id="Rectangle 34" o:spid="_x0000_s414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udZzsUA&#10;AADdAAAADwAAAGRycy9kb3ducmV2LnhtbESPQWvCQBSE74X+h+UJ3upGC7GkrmJtFa/aSOjtkX3N&#10;hmbfhuzWxH/vCoLHYWa+YRarwTbiTJ2vHSuYThIQxKXTNVcK8u/tyxsIH5A1No5JwYU8rJbPTwvM&#10;tOv5QOdjqESEsM9QgQmhzaT0pSGLfuJa4uj9us5iiLKrpO6wj3DbyFmSpNJizXHBYEsbQ+Xf8d8q&#10;eK2KL1Pknz630yLdnS6nj/5nq9R4NKzfQQQawiN8b++1gjRN5nB7E5+AXF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651nOxQAAAN0AAAAPAAAAAAAAAAAAAAAAAJgCAABkcnMv&#10;ZG93bnJldi54bWxQSwUGAAAAAAQABAD1AAAAigMAAAAA&#10;" strokecolor="#2f5496 [2408]" strokeweight="1.5pt">
                <v:fill opacity="0"/>
              </v:rect>
              <v:rect id="Rectangle 35" o:spid="_x0000_s414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I5FMAA&#10;AADdAAAADwAAAGRycy9kb3ducmV2LnhtbERPy4rCMBTdC/5DuII7TTtoGaupiOKMS8fH/tJc29Lm&#10;ptNE7fz9ZCG4PJz3at2bRjyoc5VlBfE0AkGcW11xoeBy3k8+QTiPrLGxTAr+yME6Gw5WmGr75B96&#10;nHwhQgi7FBWU3replC4vyaCb2pY4cDfbGfQBdoXUHT5DuGnkRxQl0mDFoaHElrYl5fXpbhRc57uW&#10;v6XhY7yfLebX+ut3GxulxqN+swThqfdv8ct90AqSJApzw5vwBGT2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AI5FM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414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FBmWcUAAADdAAAADwAAAGRycy9kb3ducmV2LnhtbESPQYvCMBSE78L+h/AWvGm6HopWo9iF&#10;BSt4UJcFb4/m2Vabl9pktf57Iwgeh5n5hpktOlOLK7WusqzgaxiBIM6trrhQ8Lv/GYxBOI+ssbZM&#10;Cu7kYDH/6M0w0fbGW7rufCEChF2CCkrvm0RKl5dk0A1tQxy8o20N+iDbQuoWbwFuajmKolgarDgs&#10;lNjQd0n5efdvFKT39d/G+uyyOh5OlyxNRxmejFL9z245BeGp8+/wq73SCuI4msDzTXgCcv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FBmWcUAAADdAAAADwAAAAAAAAAA&#10;AAAAAAChAgAAZHJzL2Rvd25yZXYueG1sUEsFBgAAAAAEAAQA+QAAAJMDAAAAAA==&#10;" strokecolor="#2f5496 [2408]" strokeweight="1.5pt"/>
            <v:shape id="AutoShape 37" o:spid="_x0000_s414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LNZGcEAAADdAAAADwAAAGRycy9kb3ducmV2LnhtbERPTYvCMBC9C/6HMII3TfVQpBrFCoIV&#10;PKwrgrehGdtqM6lN1PrvNwdhj4/3vVh1phYval1lWcFkHIEgzq2uuFBw+t2OZiCcR9ZYWyYFH3Kw&#10;WvZ7C0y0ffMPvY6+ECGEXYIKSu+bREqXl2TQjW1DHLirbQ36ANtC6hbfIdzUchpFsTRYcWgosaFN&#10;Sfn9+DQK0s/+fLA+e+yul9sjS9Nphjej1HDQrecgPHX+X/x177SCOJ6E/eFNeAJy+Q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4s1kZwQAAAN0AAAAPAAAAAAAAAAAAAAAA&#10;AKECAABkcnMvZG93bnJldi54bWxQSwUGAAAAAAQABAD5AAAAjwMAAAAA&#10;" strokecolor="#2f5496 [2408]" strokeweight="1.5pt"/>
          </v:group>
        </w:pict>
      </w:r>
      <w:r w:rsidR="00061E2C" w:rsidRPr="00122B46">
        <w:rPr>
          <w:rFonts w:ascii="ALFABET98" w:hAnsi="ALFABET98"/>
          <w:color w:val="A6A6A6" w:themeColor="background1" w:themeShade="A6"/>
          <w:sz w:val="72"/>
          <w:szCs w:val="72"/>
        </w:rPr>
        <w:t xml:space="preserve">N     N     N     N     N     N  </w:t>
      </w:r>
    </w:p>
    <w:p w:rsidR="00061E2C" w:rsidRPr="00122B46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134" style="position:absolute;margin-left:-16.1pt;margin-top:9.4pt;width:521.25pt;height:36.85pt;z-index:-25143603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">
            <v:group id="Group 33" o:spid="_x0000_s413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mZBzHFAAAA3QAA&#10;AA8AAAAAAAAAAAAAAAAAqgIAAGRycy9kb3ducmV2LnhtbFBLBQYAAAAABAAEAPoAAACcAwAAAAA=&#10;">
              <v:rect id="Rectangle 34" o:spid="_x0000_s413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XJEMUA&#10;AADdAAAADwAAAGRycy9kb3ducmV2LnhtbESPQWvCQBSE7wX/w/KE3uomFUKJrtJqlV6rkeDtkX1m&#10;g9m3Ibs18d+7hUKPw8x8wyzXo23FjXrfOFaQzhIQxJXTDdcKiuPu5Q2ED8gaW8ek4E4e1qvJ0xJz&#10;7Qb+ptsh1CJC2OeowITQ5VL6ypBFP3MdcfQurrcYouxrqXscIty28jVJMmmx4bhgsKONoep6+LEK&#10;5nX5acpi6wubltn+dD99DOedUs/T8X0BItAY/sN/7S+tIMvSOfy+iU9Arh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BckQxQAAAN0AAAAPAAAAAAAAAAAAAAAAAJgCAABkcnMv&#10;ZG93bnJldi54bWxQSwUGAAAAAAQABAD1AAAAigMAAAAA&#10;" strokecolor="#2f5496 [2408]" strokeweight="1.5pt">
                <v:fill opacity="0"/>
              </v:rect>
              <v:rect id="Rectangle 35" o:spid="_x0000_s413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alzMQA&#10;AADdAAAADwAAAGRycy9kb3ducmV2LnhtbESPQWvCQBSE74X+h+UJvdVNShI0ukpRrB6rrfdH9pkE&#10;s2/T7JrEf+8WCj0OM/MNs1yPphE9da62rCCeRiCIC6trLhV8f+1eZyCcR9bYWCYFd3KwXj0/LTHX&#10;duAj9SdfigBhl6OCyvs2l9IVFRl0U9sSB+9iO4M+yK6UusMhwE0j36IokwZrDgsVtrSpqLiebkbB&#10;Od22vJeGP+NdMk/P14+fTWyUepmM7wsQnkb/H/5rH7SCLIsT+H0TnoBcP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yWpcz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413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MT6gcYAAADdAAAADwAAAGRycy9kb3ducmV2LnhtbESPT4vCMBTE78J+h/AEb5oqWKQaxS4s&#10;WMGDf1jY26N5ttXmpTZZrd/eLCx4HGbmN8xi1Zla3Kl1lWUF41EEgji3uuJCwen4NZyBcB5ZY22Z&#10;FDzJwWr50Vtgou2D93Q/+EIECLsEFZTeN4mULi/JoBvZhjh4Z9sa9EG2hdQtPgLc1HISRbE0WHFY&#10;KLGhz5Ly6+HXKEif2++d9dltc/653LI0nWR4MUoN+t16DsJT59/h//ZGK4jj8RT+3oQnIJc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jE+oHGAAAA3QAAAA8AAAAAAAAA&#10;AAAAAAAAoQIAAGRycy9kb3ducmV2LnhtbFBLBQYAAAAABAAEAPkAAACUAwAAAAA=&#10;" strokecolor="#2f5496 [2408]" strokeweight="1.5pt"/>
            <v:shape id="AutoShape 37" o:spid="_x0000_s413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BZk9sYAAADdAAAADwAAAGRycy9kb3ducmV2LnhtbESPT4vCMBTE78J+h/AWvGmqhyLdRrHC&#10;ghX24B8WvD2aZ1ttXmqT1frtN4LgcZiZ3zDpojeNuFHnassKJuMIBHFhdc2lgsP+ezQD4TyyxsYy&#10;KXiQg8X8Y5Biou2dt3Tb+VIECLsEFVTet4mUrqjIoBvbljh4J9sZ9EF2pdQd3gPcNHIaRbE0WHNY&#10;qLClVUXFZfdnFGSPze+P9fl1fTqer3mWTXM8G6WGn/3yC4Sn3r/Dr/ZaK4jjSQzPN+EJyPk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gWZPbGAAAA3QAAAA8AAAAAAAAA&#10;AAAAAAAAoQIAAGRycy9kb3ducmV2LnhtbFBLBQYAAAAABAAEAPkAAACUAwAAAAA=&#10;" strokecolor="#2f5496 [2408]" strokeweight="1.5pt"/>
          </v:group>
        </w:pict>
      </w:r>
      <w:r w:rsidR="00061E2C" w:rsidRPr="00122B46">
        <w:rPr>
          <w:rFonts w:ascii="ALFABET98" w:hAnsi="ALFABET98"/>
          <w:color w:val="A6A6A6" w:themeColor="background1" w:themeShade="A6"/>
          <w:sz w:val="72"/>
          <w:szCs w:val="72"/>
        </w:rPr>
        <w:t xml:space="preserve">N     N     N     N     N     N  </w:t>
      </w:r>
    </w:p>
    <w:p w:rsidR="00061E2C" w:rsidRDefault="00061E2C" w:rsidP="00061E2C">
      <w:pPr>
        <w:spacing w:line="240" w:lineRule="auto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72"/>
          <w:szCs w:val="72"/>
        </w:rPr>
        <w:t xml:space="preserve"> </w:t>
      </w:r>
      <w:r>
        <w:rPr>
          <w:rFonts w:ascii="ALFABET98" w:hAnsi="ALFABET98"/>
          <w:sz w:val="36"/>
          <w:szCs w:val="36"/>
        </w:rPr>
        <w:t xml:space="preserve">  </w:t>
      </w:r>
      <w:r w:rsidR="00437EB7">
        <w:rPr>
          <w:rFonts w:ascii="ALFABET98" w:hAnsi="ALFABET98"/>
          <w:sz w:val="36"/>
          <w:szCs w:val="36"/>
        </w:rPr>
        <w:t xml:space="preserve">                               1</w:t>
      </w:r>
      <w:r>
        <w:rPr>
          <w:rFonts w:ascii="ALFABET98" w:hAnsi="ALFABET98"/>
          <w:sz w:val="36"/>
          <w:szCs w:val="36"/>
        </w:rPr>
        <w:t>6</w:t>
      </w:r>
    </w:p>
    <w:p w:rsidR="00061E2C" w:rsidRDefault="00061E2C" w:rsidP="00061E2C">
      <w:pPr>
        <w:spacing w:line="240" w:lineRule="auto"/>
        <w:rPr>
          <w:rFonts w:ascii="ALFABET98" w:hAnsi="ALFABET98"/>
          <w:sz w:val="72"/>
          <w:szCs w:val="72"/>
        </w:rPr>
      </w:pPr>
      <w:r>
        <w:rPr>
          <w:rFonts w:ascii="ALFABET98" w:hAnsi="ALFABET98"/>
          <w:sz w:val="36"/>
          <w:szCs w:val="36"/>
        </w:rPr>
        <w:t>Sayın velim, N harfinin üzerinden  yazdırın.</w:t>
      </w:r>
      <w:r>
        <w:rPr>
          <w:rFonts w:ascii="ALFABET98" w:hAnsi="ALFABET98"/>
          <w:sz w:val="72"/>
          <w:szCs w:val="72"/>
        </w:rPr>
        <w:t xml:space="preserve">  </w:t>
      </w:r>
    </w:p>
    <w:p w:rsidR="00061E2C" w:rsidRPr="00122B46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128" style="position:absolute;margin-left:-16.1pt;margin-top:9.4pt;width:521.25pt;height:36.85pt;z-index:-25143500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2/P63RYEAADxDwAADgAAAAAAAAAAAAAAAAAuAgAAZHJzL2Uyb0RvYy54bWxQSwECLQAUAAYA&#10;CAAAACEAWCsPaOAAAAAKAQAADwAAAAAAAAAAAAAAAABwBgAAZHJzL2Rvd25yZXYueG1sUEsFBgAA&#10;AAAEAAQA8wAAAH0HAAAAAA==&#10;">
            <v:group id="Group 33" o:spid="_x0000_s413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UPBjxgAAAN0A&#10;AAAPAAAAAAAAAAAAAAAAAKoCAABkcnMvZG93bnJldi54bWxQSwUGAAAAAAQABAD6AAAAnQMAAAAA&#10;">
              <v:rect id="Rectangle 34" o:spid="_x0000_s413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sw+QsUA&#10;AADdAAAADwAAAGRycy9kb3ducmV2LnhtbESPQWvCQBSE7wX/w/KE3upGxSCpq1SrpddqJHh7ZF+z&#10;odm3Ibs18d+7hYLHYWa+YVabwTbiSp2vHSuYThIQxKXTNVcK8tPhZQnCB2SNjWNScCMPm/XoaYWZ&#10;dj1/0fUYKhEh7DNUYEJoMyl9aciin7iWOHrfrrMYouwqqTvsI9w2cpYkqbRYc1ww2NLOUPlz/LUK&#10;5lWxN0X+7nM7LdKP8+287S8HpZ7Hw9sriEBDeIT/259aQZrOFvD3Jj4Bub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zD5CxQAAAN0AAAAPAAAAAAAAAAAAAAAAAJgCAABkcnMv&#10;ZG93bnJldi54bWxQSwUGAAAAAAQABAD1AAAAigMAAAAA&#10;" strokecolor="#2f5496 [2408]" strokeweight="1.5pt">
                <v:fill opacity="0"/>
              </v:rect>
              <v:rect id="Rectangle 35" o:spid="_x0000_s413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WRUncMA&#10;AADdAAAADwAAAGRycy9kb3ducmV2LnhtbESPQYvCMBSE7wv+h/AEb2ta0bJWo4ii7nG36v3RPNti&#10;81KbqPXfbwRhj8PMfMPMl52pxZ1aV1lWEA8jEMS51RUXCo6H7ecXCOeRNdaWScGTHCwXvY85pto+&#10;+JfumS9EgLBLUUHpfZNK6fKSDLqhbYiDd7atQR9kW0jd4iPATS1HUZRIgxWHhRIbWpeUX7KbUXCa&#10;bBreS8M/8XY8nZwuu+s6NkoN+t1qBsJT5//D7/a3VpAkowReb8ITkI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WRUn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413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TYL0MYAAADdAAAADwAAAGRycy9kb3ducmV2LnhtbESPQWvCQBSE7wX/w/KE3urGHNISXcUI&#10;gin0UBXB2yP7TKLZtzG7avz3XUHocZiZb5jpvDeNuFHnassKxqMIBHFhdc2lgt129fEFwnlkjY1l&#10;UvAgB/PZ4G2KqbZ3/qXbxpciQNilqKDyvk2ldEVFBt3ItsTBO9rOoA+yK6Xu8B7gppFxFCXSYM1h&#10;ocKWlhUV583VKMge3/sf6/PL+ng4XfIsi3M8GaXeh/1iAsJT7//Dr/ZaK0iS+BOeb8ITkL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k2C9DGAAAA3QAAAA8AAAAAAAAA&#10;AAAAAAAAoQIAAGRycy9kb3ducmV2LnhtbFBLBQYAAAAABAAEAPkAAACUAwAAAAA=&#10;" strokecolor="#2f5496 [2408]" strokeweight="1.5pt"/>
            <v:shape id="AutoShape 37" o:spid="_x0000_s412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KmfosMAAADdAAAADwAAAGRycy9kb3ducmV2LnhtbERPyWrDMBC9B/oPYgq9xXJ9MMW1EupC&#10;IS70kIVCb4M1XlJr5FhqbP99dCjk+Hh7vp1NL640us6ygucoBkFcWd1xo+B0/Fi/gHAeWWNvmRQs&#10;5GC7eVjlmGk78Z6uB9+IEMIuQwWt90MmpataMugiOxAHrrajQR/g2Eg94hTCTS+TOE6lwY5DQ4sD&#10;vbdU/R7+jIJi+fz+sr687Oqf86UsiqTEs1Hq6XF+ewXhafZ38b97pxWkaRLmhjfhCcjND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ipn6LDAAAA3QAAAA8AAAAAAAAAAAAA&#10;AAAAoQIAAGRycy9kb3ducmV2LnhtbFBLBQYAAAAABAAEAPkAAACRAwAAAAA=&#10;" strokecolor="#2f5496 [2408]" strokeweight="1.5pt"/>
          </v:group>
        </w:pict>
      </w:r>
      <w:r w:rsidR="00061E2C" w:rsidRPr="00122B46">
        <w:rPr>
          <w:rFonts w:ascii="ALFABET98" w:hAnsi="ALFABET98"/>
          <w:color w:val="A6A6A6" w:themeColor="background1" w:themeShade="A6"/>
          <w:sz w:val="72"/>
          <w:szCs w:val="72"/>
        </w:rPr>
        <w:t xml:space="preserve">N     N     N     N     N     N  </w:t>
      </w:r>
    </w:p>
    <w:p w:rsidR="00061E2C" w:rsidRPr="00122B46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122" style="position:absolute;margin-left:-16.1pt;margin-top:9.4pt;width:521.25pt;height:36.85pt;z-index:-25143398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CX&#10;l1+0EgQAAPEPAAAOAAAAAAAAAAAAAAAAAC4CAABkcnMvZTJvRG9jLnhtbFBLAQItABQABgAIAAAA&#10;IQBYKw9o4AAAAAoBAAAPAAAAAAAAAAAAAAAAAGwGAABkcnMvZG93bnJldi54bWxQSwUGAAAAAAQA&#10;BADzAAAAeQcAAAAA&#10;">
            <v:group id="Group 33" o:spid="_x0000_s412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NsmC9wwAAAN0AAAAP&#10;AAAAAAAAAAAAAAAAAKoCAABkcnMvZG93bnJldi54bWxQSwUGAAAAAAQABAD6AAAAmgMAAAAA&#10;">
              <v:rect id="Rectangle 34" o:spid="_x0000_s412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C6unMUA&#10;AADdAAAADwAAAGRycy9kb3ducmV2LnhtbESPQWvCQBSE7wX/w/KE3uomFUKJrtJqlV6rkeDtkX1m&#10;g9m3Ibs18d+7hUKPw8x8wyzXo23FjXrfOFaQzhIQxJXTDdcKiuPu5Q2ED8gaW8ek4E4e1qvJ0xJz&#10;7Qb+ptsh1CJC2OeowITQ5VL6ypBFP3MdcfQurrcYouxrqXscIty28jVJMmmx4bhgsKONoep6+LEK&#10;5nX5acpi6wubltn+dD99DOedUs/T8X0BItAY/sN/7S+tIMvmKfy+iU9Arh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Lq6cxQAAAN0AAAAPAAAAAAAAAAAAAAAAAJgCAABkcnMv&#10;ZG93bnJldi54bWxQSwUGAAAAAAQABAD1AAAAigMAAAAA&#10;" strokecolor="#2f5496 [2408]" strokeweight="1.5pt">
                <v:fill opacity="0"/>
              </v:rect>
              <v:rect id="Rectangle 35" o:spid="_x0000_s412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4bEQ8UA&#10;AADdAAAADwAAAGRycy9kb3ducmV2LnhtbESPQWvCQBSE7wX/w/IK3uomWkONriIp0R6trfdH9jUJ&#10;Zt+m2TVJ/71bKPQ4zMw3zGY3mkb01LnasoJ4FoEgLqyuuVTw+ZE/vYBwHlljY5kU/JCD3XbysMFU&#10;24HfqT/7UgQIuxQVVN63qZSuqMigm9mWOHhftjPog+xKqTscAtw0ch5FiTRYc1iosKWsouJ6vhkF&#10;l+Vry0dp+BTnz6vl5Xr4zmKj1PRx3K9BeBr9f/iv/aYVJMliDr9vwhOQ2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hsRD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412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9SbDsUAAADdAAAADwAAAGRycy9kb3ducmV2LnhtbESPQYvCMBSE74L/ITzB25quQlm6RtkK&#10;ghU8rIrg7dE827rNS22i1n+/EQSPw8x8w0znnanFjVpXWVbwOYpAEOdWV1wo2O+WH18gnEfWWFsm&#10;BQ9yMJ/1e1NMtL3zL922vhABwi5BBaX3TSKly0sy6Ea2IQ7eybYGfZBtIXWL9wA3tRxHUSwNVhwW&#10;SmxoUVL+t70aBeljfdhYn11Wp+P5kqXpOMOzUWo46H6+QXjq/Dv8aq+0gjieTOD5JjwBOfs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9SbDsUAAADdAAAADwAAAAAAAAAA&#10;AAAAAAChAgAAZHJzL2Rvd25yZXYueG1sUEsFBgAAAAAEAAQA+QAAAJMDAAAAAA==&#10;" strokecolor="#2f5496 [2408]" strokeweight="1.5pt"/>
            <v:shape id="AutoShape 37" o:spid="_x0000_s412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D0DescAAADdAAAADwAAAGRycy9kb3ducmV2LnhtbESPT2vCQBTE7wW/w/KE3uqmtoQS3Ugj&#10;CKbgQVsEb4/sM3/Mvo3ZrcZv3xWEHoeZ+Q0zXwymFRfqXW1ZweskAkFcWF1zqeDne/XyAcJ5ZI2t&#10;ZVJwIweLdPQ0x0TbK2/psvOlCBB2CSqovO8SKV1RkUE3sR1x8I62N+iD7Eupe7wGuGnlNIpiabDm&#10;sFBhR8uKitPu1yjIbl/7jfX5eX08NOc8y6Y5Nkap5/HwOQPhafD/4Ud7rRXE8ds73N+EJyDT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MPQN6xwAAAN0AAAAPAAAAAAAA&#10;AAAAAAAAAKECAABkcnMvZG93bnJldi54bWxQSwUGAAAAAAQABAD5AAAAlQMAAAAA&#10;" strokecolor="#2f5496 [2408]" strokeweight="1.5pt"/>
          </v:group>
        </w:pict>
      </w:r>
      <w:r w:rsidR="00061E2C" w:rsidRPr="00122B46">
        <w:rPr>
          <w:rFonts w:ascii="ALFABET98" w:hAnsi="ALFABET98"/>
          <w:color w:val="A6A6A6" w:themeColor="background1" w:themeShade="A6"/>
          <w:sz w:val="72"/>
          <w:szCs w:val="72"/>
        </w:rPr>
        <w:t xml:space="preserve">N     N     N     N     N     N  </w:t>
      </w:r>
    </w:p>
    <w:p w:rsidR="00061E2C" w:rsidRPr="00122B46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lastRenderedPageBreak/>
        <w:pict>
          <v:group id="_x0000_s4116" style="position:absolute;margin-left:-16.1pt;margin-top:9.4pt;width:521.25pt;height:36.85pt;z-index:-25143296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">
            <v:group id="Group 33" o:spid="_x0000_s411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0XXVLFAAAA3QAA&#10;AA8AAAAAAAAAAAAAAAAAqgIAAGRycy9kb3ducmV2LnhtbFBLBQYAAAAABAAEAPoAAACcAwAAAAA=&#10;">
              <v:rect id="Rectangle 34" o:spid="_x0000_s412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uTc8UA&#10;AADdAAAADwAAAGRycy9kb3ducmV2LnhtbESPQWvCQBSE7wX/w/KE3upGhSipq7S1ll7VSPD2yL5m&#10;Q7NvQ3Zr4r/vCoLHYWa+YVabwTbiQp2vHSuYThIQxKXTNVcK8uPuZQnCB2SNjWNScCUPm/XoaYWZ&#10;dj3v6XIIlYgQ9hkqMCG0mZS+NGTRT1xLHL0f11kMUXaV1B32EW4bOUuSVFqsOS4YbOnDUPl7+LMK&#10;5lXxaYp863M7LdKv0/X03p93Sj2Ph7dXEIGG8Ajf299aQZrOF3B7E5+AXP8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0i5NzxQAAAN0AAAAPAAAAAAAAAAAAAAAAAJgCAABkcnMv&#10;ZG93bnJldi54bWxQSwUGAAAAAAQABAD1AAAAigMAAAAA&#10;" strokecolor="#2f5496 [2408]" strokeweight="1.5pt">
                <v:fill opacity="0"/>
              </v:rect>
              <v:rect id="Rectangle 35" o:spid="_x0000_s412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m7zqcAA&#10;AADdAAAADwAAAGRycy9kb3ducmV2LnhtbERPy4rCMBTdD/gP4QruxrQ+ilajiKLO0uf+0lzbYnNT&#10;m6idv58shFkeznu+bE0lXtS40rKCuB+BIM6sLjlXcDlvvycgnEfWWFkmBb/kYLnofM0x1fbNR3qd&#10;fC5CCLsUFRTe16mULivIoOvbmjhwN9sY9AE2udQNvkO4qeQgihJpsOTQUGBN64Ky++lpFFzHm5r3&#10;0vAh3o6m4+t991jHRqlet13NQHhq/b/44/7RCpJkGOaGN+EJyMU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m7zqc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411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jys5McAAADdAAAADwAAAGRycy9kb3ducmV2LnhtbESPT2vCQBTE7wW/w/KE3uqmFoKNbqQR&#10;BFPoQVsEb4/sM3/Mvo3ZrcZv3xWEHoeZ+Q2zWA6mFRfqXW1ZweskAkFcWF1zqeDne/0yA+E8ssbW&#10;Mim4kYNlOnpaYKLtlbd02flSBAi7BBVU3neJlK6oyKCb2I44eEfbG/RB9qXUPV4D3LRyGkWxNFhz&#10;WKiwo1VFxWn3axRkt8/9l/X5eXM8NOc8y6Y5Nkap5/HwMQfhafD/4Ud7oxXE8ds73N+EJyDT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iPKzkxwAAAN0AAAAPAAAAAAAA&#10;AAAAAAAAAKECAABkcnMvZG93bnJldi54bWxQSwUGAAAAAAQABAD5AAAAlQMAAAAA&#10;" strokecolor="#2f5496 [2408]" strokeweight="1.5pt"/>
            <v:shape id="AutoShape 37" o:spid="_x0000_s411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wB2BMIAAADdAAAADwAAAGRycy9kb3ducmV2LnhtbERPTYvCMBC9C/6HMII3TZWlLNUoVhCs&#10;4EF3EbwNzdhWm0ltslr/vTkIe3y87/myM7V4UOsqywom4wgEcW51xYWC35/N6BuE88gaa8uk4EUO&#10;lot+b46Jtk8+0OPoCxFC2CWooPS+SaR0eUkG3dg2xIG72NagD7AtpG7xGcJNLadRFEuDFYeGEhta&#10;l5Tfjn9GQfranfbWZ/ft5Xy9Z2k6zfBqlBoOutUMhKfO/4s/7q1WEMdfYX94E56AXLw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qwB2BMIAAADdAAAADwAAAAAAAAAAAAAA&#10;AAChAgAAZHJzL2Rvd25yZXYueG1sUEsFBgAAAAAEAAQA+QAAAJADAAAAAA==&#10;" strokecolor="#2f5496 [2408]" strokeweight="1.5pt"/>
          </v:group>
        </w:pict>
      </w:r>
      <w:r w:rsidR="00061E2C" w:rsidRPr="00122B46">
        <w:rPr>
          <w:rFonts w:ascii="ALFABET98" w:hAnsi="ALFABET98"/>
          <w:color w:val="A6A6A6" w:themeColor="background1" w:themeShade="A6"/>
          <w:sz w:val="72"/>
          <w:szCs w:val="72"/>
        </w:rPr>
        <w:t xml:space="preserve">N     N     N     N     N     N  </w:t>
      </w:r>
    </w:p>
    <w:p w:rsidR="00061E2C" w:rsidRPr="00122B46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110" style="position:absolute;margin-left:-16.1pt;margin-top:9.4pt;width:521.25pt;height:36.85pt;z-index:-25143193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AA&#10;bADmEgQAAPEPAAAOAAAAAAAAAAAAAAAAAC4CAABkcnMvZTJvRG9jLnhtbFBLAQItABQABgAIAAAA&#10;IQBYKw9o4AAAAAoBAAAPAAAAAAAAAAAAAAAAAGwGAABkcnMvZG93bnJldi54bWxQSwUGAAAAAAQA&#10;BADzAAAAeQcAAAAA&#10;">
            <v:group id="Group 33" o:spid="_x0000_s411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KKigsxgAAAN0A&#10;AAAPAAAAAAAAAAAAAAAAAKoCAABkcnMvZG93bnJldi54bWxQSwUGAAAAAAQABAD6AAAAnQMAAAAA&#10;">
              <v:rect id="Rectangle 34" o:spid="_x0000_s411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7bmDcYA&#10;AADdAAAADwAAAGRycy9kb3ducmV2LnhtbESPT2vCQBTE7wW/w/IEb3WjliCpq7T1D71WI8HbI/ua&#10;Dc2+DdnVxG/fLRQ8DjPzG2a1GWwjbtT52rGC2TQBQVw6XXOlID/tn5cgfEDW2DgmBXfysFmPnlaY&#10;adfzF92OoRIRwj5DBSaENpPSl4Ys+qlriaP37TqLIcqukrrDPsJtI+dJkkqLNccFgy19GCp/jler&#10;YFEVO1PkW5/bWZEezvfze3/ZKzUZD2+vIAIN4RH+b39qBWn6soC/N/EJyP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7bmDcYAAADdAAAADwAAAAAAAAAAAAAAAACYAgAAZHJz&#10;L2Rvd25yZXYueG1sUEsFBgAAAAAEAAQA9QAAAIsDAAAAAA==&#10;" strokecolor="#2f5496 [2408]" strokeweight="1.5pt">
                <v:fill opacity="0"/>
              </v:rect>
              <v:rect id="Rectangle 35" o:spid="_x0000_s411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yWK0cMA&#10;AADdAAAADwAAAGRycy9kb3ducmV2LnhtbESPT4vCMBTE78J+h/AWvGlaqUWrURYX/xzVXe+P5m1b&#10;bF5qk9X67Y0geBxm5jfMfNmZWlypdZVlBfEwAkGcW11xoeD3Zz2YgHAeWWNtmRTcycFy8dGbY6bt&#10;jQ90PfpCBAi7DBWU3jeZlC4vyaAb2oY4eH+2NeiDbAupW7wFuKnlKIpSabDisFBiQ6uS8vPx3yg4&#10;jb8b3krD+3idTMen8+ayio1S/c/uawbCU+ff4Vd7pxWkaZLA8014AnL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yWK0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411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3fVnMcAAADdAAAADwAAAGRycy9kb3ducmV2LnhtbESPT2vCQBTE7wW/w/KE3uqm0oYS3Ugj&#10;CKbgQVsEb4/sM3/Mvo3ZrcZv3xWEHoeZ+Q0zXwymFRfqXW1ZweskAkFcWF1zqeDne/XyAcJ5ZI2t&#10;ZVJwIweLdPQ0x0TbK2/psvOlCBB2CSqovO8SKV1RkUE3sR1x8I62N+iD7Eupe7wGuGnlNIpiabDm&#10;sFBhR8uKitPu1yjIbl/7jfX5eX08NOc8y6Y5Nkap5/HwOQPhafD/4Ud7rRXE8ds73N+EJyDT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7d9WcxwAAAN0AAAAPAAAAAAAA&#10;AAAAAAAAAKECAABkcnMvZG93bnJldi54bWxQSwUGAAAAAAQABAD5AAAAlQMAAAAA&#10;" strokecolor="#2f5496 [2408]" strokeweight="1.5pt"/>
            <v:shape id="AutoShape 37" o:spid="_x0000_s411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6VL68UAAADdAAAADwAAAGRycy9kb3ducmV2LnhtbESPQYvCMBSE7wv+h/CEva2pspSlGsUK&#10;ghU8rIrg7dE822rzUpuo9d9vBGGPw8x8w0xmnanFnVpXWVYwHEQgiHOrKy4U7HfLrx8QziNrrC2T&#10;gic5mE17HxNMtH3wL923vhABwi5BBaX3TSKly0sy6Aa2IQ7eybYGfZBtIXWLjwA3tRxFUSwNVhwW&#10;SmxoUVJ+2d6MgvS5Pmysz66r0/F8zdJ0lOHZKPXZ7+ZjEJ46/x9+t1daQRx/x/B6E56AnP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S6VL68UAAADdAAAADwAAAAAAAAAA&#10;AAAAAAChAgAAZHJzL2Rvd25yZXYueG1sUEsFBgAAAAAEAAQA+QAAAJMDAAAAAA==&#10;" strokecolor="#2f5496 [2408]" strokeweight="1.5pt"/>
          </v:group>
        </w:pict>
      </w:r>
      <w:r w:rsidR="00061E2C" w:rsidRPr="00122B46">
        <w:rPr>
          <w:rFonts w:ascii="ALFABET98" w:hAnsi="ALFABET98"/>
          <w:color w:val="A6A6A6" w:themeColor="background1" w:themeShade="A6"/>
          <w:sz w:val="72"/>
          <w:szCs w:val="72"/>
        </w:rPr>
        <w:t xml:space="preserve">N     N     N     N     N     N  </w:t>
      </w:r>
    </w:p>
    <w:p w:rsidR="00061E2C" w:rsidRPr="00122B46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104" style="position:absolute;margin-left:-16.1pt;margin-top:9.4pt;width:521.25pt;height:36.85pt;z-index:-25143091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gMWYUhYEAADxDwAADgAAAAAAAAAAAAAAAAAuAgAAZHJzL2Uyb0RvYy54bWxQSwECLQAUAAYA&#10;CAAAACEAWCsPaOAAAAAKAQAADwAAAAAAAAAAAAAAAABwBgAAZHJzL2Rvd25yZXYueG1sUEsFBgAA&#10;AAAEAAQA8wAAAH0HAAAAAA==&#10;">
            <v:group id="Group 33" o:spid="_x0000_s410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rwh/GwwAAAN0AAAAP&#10;AAAAAAAAAAAAAAAAAKoCAABkcnMvZG93bnJldi54bWxQSwUGAAAAAAQABAD6AAAAmgMAAAAA&#10;">
              <v:rect id="Rectangle 34" o:spid="_x0000_s410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l7R58YA&#10;AADdAAAADwAAAGRycy9kb3ducmV2LnhtbESPQWvCQBSE7wX/w/IEb3VjlVBTV9GqpddqJPT2yL5m&#10;Q7NvQ3Y18d93C4Ueh5n5hlltBtuIG3W+dqxgNk1AEJdO11wpyM/Hx2cQPiBrbByTgjt52KxHDyvM&#10;tOv5g26nUIkIYZ+hAhNCm0npS0MW/dS1xNH7cp3FEGVXSd1hH+G2kU9JkkqLNccFgy29Giq/T1er&#10;YF4VB1Pke5/bWZG+Xe6XXf95VGoyHrYvIAIN4T/8137XCtJ0sYTfN/EJyP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l7R58YAAADdAAAADwAAAAAAAAAAAAAAAACYAgAAZHJz&#10;L2Rvd25yZXYueG1sUEsFBgAAAAAEAAQA9QAAAIsDAAAAAA==&#10;" strokecolor="#2f5496 [2408]" strokeweight="1.5pt">
                <v:fill opacity="0"/>
              </v:rect>
              <v:rect id="Rectangle 35" o:spid="_x0000_s410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ccaD8AA&#10;AADdAAAADwAAAGRycy9kb3ducmV2LnhtbERPy4rCMBTdD/gP4Q64G9OKLU7HKKL4WI5V95fmTlts&#10;bmoTtf69WQizPJz3bNGbRtypc7VlBfEoAkFcWF1zqeB03HxNQTiPrLGxTAqe5GAxH3zMMNP2wQe6&#10;574UIYRdhgoq79tMSldUZNCNbEscuD/bGfQBdqXUHT5CuGnkOIpSabDm0FBhS6uKikt+MwrOybrl&#10;nTT8G28m38n5sr2uYqPU8LNf/oDw1Pt/8du91wrSNAn7w5vwBOT8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ccaD8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410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ZVFQsYAAADdAAAADwAAAGRycy9kb3ducmV2LnhtbESPT4vCMBTE78J+h/AEb5oqWKQaxS4s&#10;WMGDf1jY26N5ttXmpTZZrd/eLCx4HGbmN8xi1Zla3Kl1lWUF41EEgji3uuJCwen4NZyBcB5ZY22Z&#10;FDzJwWr50Vtgou2D93Q/+EIECLsEFZTeN4mULi/JoBvZhjh4Z9sa9EG2hdQtPgLc1HISRbE0WHFY&#10;KLGhz5Ly6+HXKEif2++d9dltc/653LI0nWR4MUoN+t16DsJT59/h//ZGK4jj6Rj+3oQnIJc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GVRULGAAAA3QAAAA8AAAAAAAAA&#10;AAAAAAAAoQIAAGRycy9kb3ducmV2LnhtbFBLBQYAAAAABAAEAPkAAACUAwAAAAA=&#10;" strokecolor="#2f5496 [2408]" strokeweight="1.5pt"/>
            <v:shape id="AutoShape 37" o:spid="_x0000_s410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UfbNcYAAADdAAAADwAAAGRycy9kb3ducmV2LnhtbESPQWvCQBSE7wX/w/IEb3VjwFBSVzGC&#10;YAQP1VLo7ZF9JtHs25hdNf77riD0OMzMN8xs0ZtG3KhztWUFk3EEgriwuuZSwfdh/f4BwnlkjY1l&#10;UvAgB4v54G2GqbZ3/qLb3pciQNilqKDyvk2ldEVFBt3YtsTBO9rOoA+yK6Xu8B7gppFxFCXSYM1h&#10;ocKWVhUV5/3VKMge25+d9fllc/w9XfIsi3M8GaVGw375CcJT7//Dr/ZGK0iSaQzPN+EJyPk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FH2zXGAAAA3QAAAA8AAAAAAAAA&#10;AAAAAAAAoQIAAGRycy9kb3ducmV2LnhtbFBLBQYAAAAABAAEAPkAAACUAwAAAAA=&#10;" strokecolor="#2f5496 [2408]" strokeweight="1.5pt"/>
          </v:group>
        </w:pict>
      </w:r>
      <w:r w:rsidR="00061E2C" w:rsidRPr="00122B46">
        <w:rPr>
          <w:rFonts w:ascii="ALFABET98" w:hAnsi="ALFABET98"/>
          <w:color w:val="A6A6A6" w:themeColor="background1" w:themeShade="A6"/>
          <w:sz w:val="72"/>
          <w:szCs w:val="72"/>
        </w:rPr>
        <w:t xml:space="preserve">N     N     N     N     N     N  </w:t>
      </w:r>
    </w:p>
    <w:p w:rsidR="00061E2C" w:rsidRPr="00122B46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098" style="position:absolute;margin-left:-16.1pt;margin-top:9.4pt;width:521.25pt;height:36.85pt;z-index:-25142988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2Sj/jxYEAADxDwAADgAAAAAAAAAAAAAAAAAuAgAAZHJzL2Uyb0RvYy54bWxQSwECLQAUAAYA&#10;CAAAACEAWCsPaOAAAAAKAQAADwAAAAAAAAAAAAAAAABwBgAAZHJzL2Rvd25yZXYueG1sUEsFBgAA&#10;AAAEAAQA8wAAAH0HAAAAAA==&#10;">
            <v:group id="Group 33" o:spid="_x0000_s410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vVoMexgAAAN0A&#10;AAAPAAAAAAAAAAAAAAAAAKoCAABkcnMvZG93bnJldi54bWxQSwUGAAAAAAQABAD6AAAAnQMAAAAA&#10;">
              <v:rect id="Rectangle 34" o:spid="_x0000_s410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pNP8UA&#10;AADdAAAADwAAAGRycy9kb3ducmV2LnhtbESPQWvCQBSE7wX/w/KE3upGi0Giq9haS6/VSPD2yD6z&#10;wezbkN2a+O+7hYLHYWa+YVabwTbiRp2vHSuYThIQxKXTNVcK8uP+ZQHCB2SNjWNScCcPm/XoaYWZ&#10;dj1/0+0QKhEh7DNUYEJoMyl9aciin7iWOHoX11kMUXaV1B32EW4bOUuSVFqsOS4YbOndUHk9/FgF&#10;r1XxYYp853M7LdLP0/301p/3Sj2Ph+0SRKAhPML/7S+tIE3nc/h7E5+AXP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2yk0/xQAAAN0AAAAPAAAAAAAAAAAAAAAAAJgCAABkcnMv&#10;ZG93bnJldi54bWxQSwUGAAAAAAQABAD1AAAAigMAAAAA&#10;" strokecolor="#2f5496 [2408]" strokeweight="1.5pt">
                <v:fill opacity="0"/>
              </v:rect>
              <v:rect id="Rectangle 35" o:spid="_x0000_s410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WIn4MMA&#10;AADdAAAADwAAAGRycy9kb3ducmV2LnhtbESPT4vCMBTE7wt+h/AEb2tasUWrUURR97j+uz+aZ1ts&#10;XmoTtX77zcLCHoeZ+Q0zX3amFk9qXWVZQTyMQBDnVldcKDiftp8TEM4ja6wtk4I3OVgueh9zzLR9&#10;8YGeR1+IAGGXoYLS+yaT0uUlGXRD2xAH72pbgz7ItpC6xVeAm1qOoiiVBisOCyU2tC4pvx0fRsEl&#10;2TS8l4a/4+14mlxuu/s6NkoN+t1qBsJT5//Df+0vrSBNkxR+34QnIB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WIn4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410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TB4rccAAADdAAAADwAAAGRycy9kb3ducmV2LnhtbESPT2vCQBTE7wW/w/KE3uqmQmOJbqQR&#10;BFPoQVsEb4/sM3/Mvo3ZrcZv3xWEHoeZ+Q2zWA6mFRfqXW1ZweskAkFcWF1zqeDne/3yDsJ5ZI2t&#10;ZVJwIwfLdPS0wETbK2/psvOlCBB2CSqovO8SKV1RkUE3sR1x8I62N+iD7Eupe7wGuGnlNIpiabDm&#10;sFBhR6uKitPu1yjIbp/7L+vz8+Z4aM55lk1zbIxSz+PhYw7C0+D/w4/2RiuI47cZ3N+EJyDT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hMHitxwAAAN0AAAAPAAAAAAAA&#10;AAAAAAAAAKECAABkcnMvZG93bnJldi54bWxQSwUGAAAAAAQABAD5AAAAlQMAAAAA&#10;" strokecolor="#2f5496 [2408]" strokeweight="1.5pt"/>
            <v:shape id="AutoShape 37" o:spid="_x0000_s409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K/s38IAAADdAAAADwAAAGRycy9kb3ducmV2LnhtbERPTYvCMBC9C/6HMII3TRW2LNUoVhCs&#10;4EF3EbwNzdhWm0ltslr/vTkIe3y87/myM7V4UOsqywom4wgEcW51xYWC35/N6BuE88gaa8uk4EUO&#10;lot+b46Jtk8+0OPoCxFC2CWooPS+SaR0eUkG3dg2xIG72NagD7AtpG7xGcJNLadRFEuDFYeGEhta&#10;l5Tfjn9GQfranfbWZ/ft5Xy9Z2k6zfBqlBoOutUMhKfO/4s/7q1WEMdfYW54E56AXLw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0K/s38IAAADdAAAADwAAAAAAAAAAAAAA&#10;AAChAgAAZHJzL2Rvd25yZXYueG1sUEsFBgAAAAAEAAQA+QAAAJADAAAAAA==&#10;" strokecolor="#2f5496 [2408]" strokeweight="1.5pt"/>
          </v:group>
        </w:pict>
      </w:r>
      <w:r w:rsidR="00061E2C" w:rsidRPr="00122B46">
        <w:rPr>
          <w:rFonts w:ascii="ALFABET98" w:hAnsi="ALFABET98"/>
          <w:color w:val="A6A6A6" w:themeColor="background1" w:themeShade="A6"/>
          <w:sz w:val="72"/>
          <w:szCs w:val="72"/>
        </w:rPr>
        <w:t xml:space="preserve">N     N     N     N     N     N  </w:t>
      </w:r>
    </w:p>
    <w:p w:rsidR="00061E2C" w:rsidRPr="00122B46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092" style="position:absolute;margin-left:-16.1pt;margin-top:9.4pt;width:521.25pt;height:36.85pt;z-index:-25142886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">
            <v:group id="Group 33" o:spid="_x0000_s409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4BT6DCAAAA3QAAAA8A&#10;AAAAAAAAAAAAAAAAqgIAAGRycy9kb3ducmV2LnhtbFBLBQYAAAAABAAEAPoAAACZAwAAAAA=&#10;">
              <v:rect id="Rectangle 34" o:spid="_x0000_s409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52BgcUA&#10;AADdAAAADwAAAGRycy9kb3ducmV2LnhtbESPwWrDMBBE74H+g9hCb4nsFERxo4S0aUqvTR1Mbou1&#10;sUyslbHU2Pn7qlDocZiZN8xqM7lOXGkIrWcN+SIDQVx703Kjofzaz59AhIhssPNMGm4UYLO+m62w&#10;MH7kT7oeYiMShEOBGmyMfSFlqC05DAvfEyfv7AeHMcmhkWbAMcFdJ5dZpqTDltOCxZ5eLdWXw7fT&#10;8NhUb7Yqd6F0eaXej7fjy3jaa/1wP22fQUSa4n/4r/1hNCilcvh9k56AX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nYGBxQAAAN0AAAAPAAAAAAAAAAAAAAAAAJgCAABkcnMv&#10;ZG93bnJldi54bWxQSwUGAAAAAAQABAD1AAAAigMAAAAA&#10;" strokecolor="#2f5496 [2408]" strokeweight="1.5pt">
                <v:fill opacity="0"/>
              </v:rect>
              <v:rect id="Rectangle 35" o:spid="_x0000_s409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DXrXsMA&#10;AADdAAAADwAAAGRycy9kb3ducmV2LnhtbESPQYvCMBSE7wv+h/AEb2ta0bJWo4ii7nG36v3RPNti&#10;81KbqPXfbwRhj8PMfMPMl52pxZ1aV1lWEA8jEMS51RUXCo6H7ecXCOeRNdaWScGTHCwXvY85pto+&#10;+JfumS9EgLBLUUHpfZNK6fKSDLqhbYiDd7atQR9kW0jd4iPATS1HUZRIgxWHhRIbWpeUX7KbUXCa&#10;bBreS8M/8XY8nZwuu+s6NkoN+t1qBsJT5//D7/a3VpAkyQheb8ITkI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DXrXs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409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Ge0E8UAAADdAAAADwAAAGRycy9kb3ducmV2LnhtbESPQYvCMBSE7wv+h/CEva2pLpSlGsUK&#10;ghU8rIrg7dE822rzUpuo9d9vBGGPw8x8w0xmnanFnVpXWVYwHEQgiHOrKy4U7HfLrx8QziNrrC2T&#10;gic5mE17HxNMtH3wL923vhABwi5BBaX3TSKly0sy6Aa2IQ7eybYGfZBtIXWLjwA3tRxFUSwNVhwW&#10;SmxoUVJ+2d6MgvS5Pmysz66r0/F8zdJ0lOHZKPXZ7+ZjEJ46/x9+t1daQRzH3/B6E56AnP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Ge0E8UAAADdAAAADwAAAAAAAAAA&#10;AAAAAAChAgAAZHJzL2Rvd25yZXYueG1sUEsFBgAAAAAEAAQA+QAAAJMDAAAAAA==&#10;" strokecolor="#2f5496 [2408]" strokeweight="1.5pt"/>
            <v:shape id="AutoShape 37" o:spid="_x0000_s409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44sZ8UAAADdAAAADwAAAGRycy9kb3ducmV2LnhtbESPQYvCMBSE7wv+h/CEva2pspSlGsUK&#10;ghU8rIrg7dE822rzUpuo9d9vBGGPw8x8w0xmnanFnVpXWVYwHEQgiHOrKy4U7HfLrx8QziNrrC2T&#10;gic5mE17HxNMtH3wL923vhABwi5BBaX3TSKly0sy6Aa2IQ7eybYGfZBtIXWLjwA3tRxFUSwNVhwW&#10;SmxoUVJ+2d6MgvS5Pmysz66r0/F8zdJ0lOHZKPXZ7+ZjEJ46/x9+t1daQRzH3/B6E56AnP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44sZ8UAAADdAAAADwAAAAAAAAAA&#10;AAAAAAChAgAAZHJzL2Rvd25yZXYueG1sUEsFBgAAAAAEAAQA+QAAAJMDAAAAAA==&#10;" strokecolor="#2f5496 [2408]" strokeweight="1.5pt"/>
          </v:group>
        </w:pict>
      </w:r>
      <w:r w:rsidR="00061E2C" w:rsidRPr="00122B46">
        <w:rPr>
          <w:rFonts w:ascii="ALFABET98" w:hAnsi="ALFABET98"/>
          <w:color w:val="A6A6A6" w:themeColor="background1" w:themeShade="A6"/>
          <w:sz w:val="72"/>
          <w:szCs w:val="72"/>
        </w:rPr>
        <w:t xml:space="preserve">N     N     N     N     N     N  </w:t>
      </w:r>
    </w:p>
    <w:p w:rsidR="00061E2C" w:rsidRPr="00122B46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086" style="position:absolute;margin-left:-16.1pt;margin-top:9.4pt;width:521.25pt;height:36.85pt;z-index:-25142784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K9vlegXBAAA8Q8AAA4AAAAAAAAAAAAAAAAALgIAAGRycy9lMm9Eb2MueG1sUEsBAi0AFAAG&#10;AAgAAAAhAFgrD2jgAAAACgEAAA8AAAAAAAAAAAAAAAAAcQYAAGRycy9kb3ducmV2LnhtbFBLBQYA&#10;AAAABAAEAPMAAAB+BwAAAAA=&#10;">
            <v:group id="Group 33" o:spid="_x0000_s408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P6kck/CAAAA3QAAAA8A&#10;AAAAAAAAAAAAAAAAqgIAAGRycy9kb3ducmV2LnhtbFBLBQYAAAAABAAEAPoAAACZAwAAAAA=&#10;">
              <v:rect id="Rectangle 34" o:spid="_x0000_s409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i8bsUA&#10;AADdAAAADwAAAGRycy9kb3ducmV2LnhtbESPQWvCQBSE74X+h+UVeqsbK6wldZW2aulVGwm9PbKv&#10;2dDs25BdTfz3XUHwOMzMN8xiNbpWnKgPjWcN00kGgrjypuFaQ/G9fXoBESKywdYzaThTgNXy/m6B&#10;ufED7+i0j7VIEA45arAxdrmUobLkMEx8R5y8X987jEn2tTQ9DgnuWvmcZUo6bDgtWOzow1L1tz86&#10;DbO63NiyWIfCTUv1eTgf3oefrdaPD+PbK4hIY7yFr+0vo0EpNYfLm/QE5PI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OLxuxQAAAN0AAAAPAAAAAAAAAAAAAAAAAJgCAABkcnMv&#10;ZG93bnJldi54bWxQSwUGAAAAAAQABAD1AAAAigMAAAAA&#10;" strokecolor="#2f5496 [2408]" strokeweight="1.5pt">
                <v:fill opacity="0"/>
              </v:rect>
              <v:rect id="Rectangle 35" o:spid="_x0000_s409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d3ctL8A&#10;AADdAAAADwAAAGRycy9kb3ducmV2LnhtbERPy4rCMBTdD/gP4QruxrSiRatRRPGxHF/7S3Nti81N&#10;baLWvzcLYZaH854tWlOJJzWutKwg7kcgiDOrS84VnE+b3zEI55E1VpZJwZscLOadnxmm2r74QM+j&#10;z0UIYZeigsL7OpXSZQUZdH1bEwfuahuDPsAml7rBVwg3lRxEUSINlhwaCqxpVVB2Oz6MgstoXfNO&#10;Gv6LN8PJ6HLb3lexUarXbZdTEJ5a/y/+uvdaQZIkYW54E56AnH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13dy0vwAAAN0AAAAPAAAAAAAAAAAAAAAAAJgCAABkcnMvZG93bnJl&#10;di54bWxQSwUGAAAAAAQABAD1AAAAhAMAAAAA&#10;" fillcolor="#deeaf6 [660]" strokecolor="#c00000" strokeweight="1pt">
                <v:stroke dashstyle="dash"/>
              </v:rect>
            </v:group>
            <v:shape id="AutoShape 36" o:spid="_x0000_s408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Y+D+cUAAADdAAAADwAAAGRycy9kb3ducmV2LnhtbESPQYvCMBSE78L+h/AWvGm6HopWo9iF&#10;BSt4UJcFb4/m2Vabl9pktf57Iwgeh5n5hpktOlOLK7WusqzgaxiBIM6trrhQ8Lv/GYxBOI+ssbZM&#10;Cu7kYDH/6M0w0fbGW7rufCEChF2CCkrvm0RKl5dk0A1tQxy8o20N+iDbQuoWbwFuajmKolgarDgs&#10;lNjQd0n5efdvFKT39d/G+uyyOh5OlyxNRxmejFL9z245BeGp8+/wq73SCuI4nsDzTXgCcv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Y+D+cUAAADdAAAADwAAAAAAAAAA&#10;AAAAAAChAgAAZHJzL2Rvd25yZXYueG1sUEsFBgAAAAAEAAQA+QAAAJMDAAAAAA==&#10;" strokecolor="#2f5496 [2408]" strokeweight="1.5pt"/>
            <v:shape id="AutoShape 37" o:spid="_x0000_s408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Wy8ucQAAADdAAAADwAAAGRycy9kb3ducmV2LnhtbERPTWuDQBC9F/oflinkVtfmYIrJKrVQ&#10;iIUemoRCb4M7URN31rgbNf8+eyj0+Hjfm3w2nRhpcK1lBS9RDIK4srrlWsFh//H8CsJ5ZI2dZVJw&#10;Iwd59viwwVTbib9p3PlahBB2KSpovO9TKV3VkEEX2Z44cEc7GPQBDrXUA04h3HRyGceJNNhyaGiw&#10;p/eGqvPuahQUt8+fL+vLy/b4e7qURbEs8WSUWjzNb2sQnmb/L/5zb7WCJFmF/eFNeAIyuw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lbLy5xAAAAN0AAAAPAAAAAAAAAAAA&#10;AAAAAKECAABkcnMvZG93bnJldi54bWxQSwUGAAAAAAQABAD5AAAAkgMAAAAA&#10;" strokecolor="#2f5496 [2408]" strokeweight="1.5pt"/>
          </v:group>
        </w:pict>
      </w:r>
      <w:r w:rsidR="00061E2C" w:rsidRPr="00122B46">
        <w:rPr>
          <w:rFonts w:ascii="ALFABET98" w:hAnsi="ALFABET98"/>
          <w:color w:val="A6A6A6" w:themeColor="background1" w:themeShade="A6"/>
          <w:sz w:val="72"/>
          <w:szCs w:val="72"/>
        </w:rPr>
        <w:t xml:space="preserve">N     N     N     N     N     N  </w:t>
      </w:r>
    </w:p>
    <w:p w:rsidR="00061E2C" w:rsidRPr="00122B46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080" style="position:absolute;margin-left:-16.1pt;margin-top:9.4pt;width:521.25pt;height:36.85pt;z-index:-25142681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DB&#10;z6SEEgQAAPEPAAAOAAAAAAAAAAAAAAAAAC4CAABkcnMvZTJvRG9jLnhtbFBLAQItABQABgAIAAAA&#10;IQBYKw9o4AAAAAoBAAAPAAAAAAAAAAAAAAAAAGwGAABkcnMvZG93bnJldi54bWxQSwUGAAAAAAQA&#10;BADzAAAAeQcAAAAA&#10;">
            <v:group id="Group 33" o:spid="_x0000_s408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ERuKRxgAAAN0A&#10;AAAPAAAAAAAAAAAAAAAAAKoCAABkcnMvZG93bnJldi54bWxQSwUGAAAAAAQABAD6AAAAnQMAAAAA&#10;">
              <v:rect id="Rectangle 34" o:spid="_x0000_s408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dossMUA&#10;AADdAAAADwAAAGRycy9kb3ducmV2LnhtbESPQWvCQBSE7wX/w/KE3upGhSipq7S1ll7VSPD2yL5m&#10;Q7NvQ3Zr4r/vCoLHYWa+YVabwTbiQp2vHSuYThIQxKXTNVcK8uPuZQnCB2SNjWNScCUPm/XoaYWZ&#10;dj3v6XIIlYgQ9hkqMCG0mZS+NGTRT1xLHL0f11kMUXaV1B32EW4bOUuSVFqsOS4YbOnDUPl7+LMK&#10;5lXxaYp863M7LdKv0/X03p93Sj2Ph7dXEIGG8Ajf299aQZou5nB7E5+AXP8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2iywxQAAAN0AAAAPAAAAAAAAAAAAAAAAAJgCAABkcnMv&#10;ZG93bnJldi54bWxQSwUGAAAAAAQABAD1AAAAigMAAAAA&#10;" strokecolor="#2f5496 [2408]" strokeweight="1.5pt">
                <v:fill opacity="0"/>
              </v:rect>
              <v:rect id="Rectangle 35" o:spid="_x0000_s408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lAbMMA&#10;AADdAAAADwAAAGRycy9kb3ducmV2LnhtbESPT4vCMBTE78J+h/AWvGnaRevaNcqi+Oeort4fzdu2&#10;2LzUJmr99kYQPA4z8xtmMmtNJa7UuNKygrgfgSDOrC45V3D4W/a+QTiPrLGyTAru5GA2/ehMMNX2&#10;xju67n0uAoRdigoK7+tUSpcVZND1bU0cvH/bGPRBNrnUDd4C3FTyK4oSabDksFBgTfOCstP+YhQc&#10;h4ua19LwNl4OxsPjaXWex0ap7mf7+wPCU+vf4Vd7oxUkyWgAzzfhCcjp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UlAb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408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RsfIccAAADdAAAADwAAAGRycy9kb3ducmV2LnhtbESPT2vCQBTE7wW/w/KE3uqmQmOJbqQR&#10;BFPoQVsEb4/sM3/Mvo3ZrcZv3xWEHoeZ+Q2zWA6mFRfqXW1ZweskAkFcWF1zqeDne/3yDsJ5ZI2t&#10;ZVJwIwfLdPS0wETbK2/psvOlCBB2CSqovO8SKV1RkUE3sR1x8I62N+iD7Eupe7wGuGnlNIpiabDm&#10;sFBhR6uKitPu1yjIbp/7L+vz8+Z4aM55lk1zbIxSz+PhYw7C0+D/w4/2RiuI49kb3N+EJyDT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1Gx8hxwAAAN0AAAAPAAAAAAAA&#10;AAAAAAAAAKECAABkcnMvZG93bnJldi54bWxQSwUGAAAAAAQABAD5AAAAlQMAAAAA&#10;" strokecolor="#2f5496 [2408]" strokeweight="1.5pt"/>
            <v:shape id="AutoShape 37" o:spid="_x0000_s408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cmBVsUAAADdAAAADwAAAGRycy9kb3ducmV2LnhtbESPQYvCMBSE78L+h/AWvGm6HqpUo9iF&#10;BSt4UJcFb4/m2Vabl9pktf57Iwgeh5n5hpktOlOLK7WusqzgaxiBIM6trrhQ8Lv/GUxAOI+ssbZM&#10;Cu7kYDH/6M0w0fbGW7rufCEChF2CCkrvm0RKl5dk0A1tQxy8o20N+iDbQuoWbwFuajmKolgarDgs&#10;lNjQd0n5efdvFKT39d/G+uyyOh5OlyxNRxmejFL9z245BeGp8+/wq73SCuJ4HMPzTXgCcv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hcmBVsUAAADdAAAADwAAAAAAAAAA&#10;AAAAAAChAgAAZHJzL2Rvd25yZXYueG1sUEsFBgAAAAAEAAQA+QAAAJMDAAAAAA==&#10;" strokecolor="#2f5496 [2408]" strokeweight="1.5pt"/>
          </v:group>
        </w:pict>
      </w:r>
      <w:r w:rsidR="00061E2C" w:rsidRPr="00122B46">
        <w:rPr>
          <w:rFonts w:ascii="ALFABET98" w:hAnsi="ALFABET98"/>
          <w:color w:val="A6A6A6" w:themeColor="background1" w:themeShade="A6"/>
          <w:sz w:val="72"/>
          <w:szCs w:val="72"/>
        </w:rPr>
        <w:t xml:space="preserve">N     N     N     N     N     N  </w:t>
      </w:r>
    </w:p>
    <w:p w:rsidR="00061E2C" w:rsidRPr="00122B46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074" style="position:absolute;margin-left:-16.1pt;margin-top:9.4pt;width:521.25pt;height:36.85pt;z-index:-25142579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Rx60wRYEAADxDwAADgAAAAAAAAAAAAAAAAAuAgAAZHJzL2Uyb0RvYy54bWxQSwECLQAUAAYA&#10;CAAAACEAWCsPaOAAAAAKAQAADwAAAAAAAAAAAAAAAABwBgAAZHJzL2Rvd25yZXYueG1sUEsFBgAA&#10;AAAEAAQA8wAAAH0HAAAAAA==&#10;">
            <v:group id="Group 33" o:spid="_x0000_s407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lrtV7wwAAAN0AAAAP&#10;AAAAAAAAAAAAAAAAAKoCAABkcnMvZG93bnJldi54bWxQSwUGAAAAAAQABAD6AAAAmgMAAAAA&#10;">
              <v:rect id="Rectangle 34" o:spid="_x0000_s407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DIbWsYA&#10;AADdAAAADwAAAGRycy9kb3ducmV2LnhtbESPQWvCQBSE7wX/w/IEb3VjhbSmrqJVS6/VSOjtkX3N&#10;hmbfhuxq4r93C4Ueh5n5hlmuB9uIK3W+dqxgNk1AEJdO11wpyE+HxxcQPiBrbByTght5WK9GD0vM&#10;tOv5k67HUIkIYZ+hAhNCm0npS0MW/dS1xNH7dp3FEGVXSd1hH+G2kU9JkkqLNccFgy29GSp/jher&#10;YF4Ve1PkO5/bWZG+n2/nbf91UGoyHjavIAIN4T/81/7QCtL0eQG/b+ITkK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DIbWsYAAADdAAAADwAAAAAAAAAAAAAAAACYAgAAZHJz&#10;L2Rvd25yZXYueG1sUEsFBgAAAAAEAAQA9QAAAIsDAAAAAA==&#10;" strokecolor="#2f5496 [2408]" strokeweight="1.5pt">
                <v:fill opacity="0"/>
              </v:rect>
              <v:rect id="Rectangle 35" o:spid="_x0000_s407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6c2SL8A&#10;AADdAAAADwAAAGRycy9kb3ducmV2LnhtbERPy4rCMBTdC/5DuAPuNK1ocTpGEcXH0uf+0txpi81N&#10;baLWvzcLweXhvKfz1lTiQY0rLSuIBxEI4szqknMF59O6PwHhPLLGyjIpeJGD+azbmWKq7ZMP9Dj6&#10;XIQQdikqKLyvUyldVpBBN7A1ceD+bWPQB9jkUjf4DOGmksMoSqTBkkNDgTUtC8qux7tRcBmvat5K&#10;w/t4PfodX66b2zI2SvV+2sUfCE+t/4o/7p1WkCSTsD+8CU9Azt4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7pzZIvwAAAN0AAAAPAAAAAAAAAAAAAAAAAJgCAABkcnMvZG93bnJl&#10;di54bWxQSwUGAAAAAAQABAD1AAAAhAMAAAAA&#10;" fillcolor="#deeaf6 [660]" strokecolor="#c00000" strokeweight="1pt">
                <v:stroke dashstyle="dash"/>
              </v:rect>
            </v:group>
            <v:shape id="AutoShape 36" o:spid="_x0000_s407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/VpBcYAAADdAAAADwAAAGRycy9kb3ducmV2LnhtbESPQWvCQBSE7wX/w/IEb3WjhxCiqzSC&#10;YAoempaCt0f2mY3Nvo3ZrcZ/3y0Uehxm5htmvR1tJ240+NaxgsU8AUFcO91yo+Djff+cgfABWWPn&#10;mBQ8yMN2M3laY67dnd/oVoVGRAj7HBWYEPpcSl8bsujnrieO3tkNFkOUQyP1gPcIt51cJkkqLbYc&#10;Fwz2tDNUf1XfVkHxeP08ulBeD+fT5VoWxbLEi1VqNh1fViACjeE//Nc+aAVpmi3g9018AnLz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/1aQXGAAAA3QAAAA8AAAAAAAAA&#10;AAAAAAAAoQIAAGRycy9kb3ducmV2LnhtbFBLBQYAAAAABAAEAPkAAACUAwAAAAA=&#10;" strokecolor="#2f5496 [2408]" strokeweight="1.5pt"/>
            <v:shape id="AutoShape 37" o:spid="_x0000_s407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yf3csUAAADdAAAADwAAAGRycy9kb3ducmV2LnhtbESPQYvCMBSE7wv+h/AEb2tqD0WqUawg&#10;2AUPuiJ4ezTPttq81Car9d+bhYU9DjPzDTNf9qYRD+pcbVnBZByBIC6srrlUcPzefE5BOI+ssbFM&#10;Cl7kYLkYfMwx1fbJe3ocfCkChF2KCirv21RKV1Rk0I1tSxy8i+0M+iC7UuoOnwFuGhlHUSIN1hwW&#10;KmxpXVFxO/wYBdnr67SzPr9vL+frPc+yOMerUWo07FczEJ56/x/+a2+1giSZxvD7JjwBuXg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yf3csUAAADdAAAADwAAAAAAAAAA&#10;AAAAAAChAgAAZHJzL2Rvd25yZXYueG1sUEsFBgAAAAAEAAQA+QAAAJMDAAAAAA==&#10;" strokecolor="#2f5496 [2408]" strokeweight="1.5pt"/>
          </v:group>
        </w:pict>
      </w:r>
      <w:r w:rsidR="00061E2C" w:rsidRPr="00122B46">
        <w:rPr>
          <w:rFonts w:ascii="ALFABET98" w:hAnsi="ALFABET98"/>
          <w:color w:val="A6A6A6" w:themeColor="background1" w:themeShade="A6"/>
          <w:sz w:val="72"/>
          <w:szCs w:val="72"/>
        </w:rPr>
        <w:t xml:space="preserve">N     N     N     N     N     N  </w:t>
      </w:r>
    </w:p>
    <w:p w:rsidR="00061E2C" w:rsidRPr="00122B46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lastRenderedPageBreak/>
        <w:pict>
          <v:group id="_x0000_s4068" style="position:absolute;margin-left:-16.1pt;margin-top:9.4pt;width:521.25pt;height:36.85pt;z-index:-25142476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HD1QSRYEAADxDwAADgAAAAAAAAAAAAAAAAAuAgAAZHJzL2Uyb0RvYy54bWxQSwECLQAUAAYA&#10;CAAAACEAWCsPaOAAAAAKAQAADwAAAAAAAAAAAAAAAABwBgAAZHJzL2Rvd25yZXYueG1sUEsFBgAA&#10;AAAEAAQA8wAAAH0HAAAAAA==&#10;">
            <v:group id="Group 33" o:spid="_x0000_s407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RNq9ZxgAAAN0A&#10;AAAPAAAAAAAAAAAAAAAAAKoCAABkcnMvZG93bnJldi54bWxQSwUGAAAAAAQABAD6AAAAnQMAAAAA&#10;">
              <v:rect id="Rectangle 34" o:spid="_x0000_s407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pheMUA&#10;AADdAAAADwAAAGRycy9kb3ducmV2LnhtbESPQWvCQBSE70L/w/KE3nSjpUGiq1hbi9faSPD2yD6z&#10;wezbkN2a+O+7QqHHYWa+YVabwTbiRp2vHSuYTRMQxKXTNVcK8u/9ZAHCB2SNjWNScCcPm/XTaIWZ&#10;dj1/0e0YKhEh7DNUYEJoMyl9aciin7qWOHoX11kMUXaV1B32EW4bOU+SVFqsOS4YbGlnqLwef6yC&#10;l6r4MEX+7nM7K9LP0/301p/3Sj2Ph+0SRKAh/If/2getIE0Xr/B4E5+AXP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qmF4xQAAAN0AAAAPAAAAAAAAAAAAAAAAAJgCAABkcnMv&#10;ZG93bnJldi54bWxQSwUGAAAAAAQABAD1AAAAigMAAAAA&#10;" strokecolor="#2f5496 [2408]" strokeweight="1.5pt">
                <v:fill opacity="0"/>
              </v:rect>
              <v:rect id="Rectangle 35" o:spid="_x0000_s407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wILp8MA&#10;AADdAAAADwAAAGRycy9kb3ducmV2LnhtbESPQYvCMBSE74L/IbwFb5pWtLhdo4jiuketen80b9ti&#10;81KbqN1/bxYEj8PMfMPMl52pxZ1aV1lWEI8iEMS51RUXCk7H7XAGwnlkjbVlUvBHDpaLfm+OqbYP&#10;PtA984UIEHYpKii9b1IpXV6SQTeyDXHwfm1r0AfZFlK3+AhwU8txFCXSYMVhocSG1iXll+xmFJyn&#10;m4Z30vA+3k4+p+fL93UdG6UGH93qC4Snzr/Dr/aPVpAkswT+34QnIB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wILp8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407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1BU6scAAADdAAAADwAAAGRycy9kb3ducmV2LnhtbESPQWvCQBSE7wX/w/KE3ppNPaQhzSqN&#10;IJhCD6ZF8PbIPpPY7NuY3Wr8912h0OMwM98w+WoyvbjQ6DrLCp6jGARxbXXHjYKvz81TCsJ5ZI29&#10;ZVJwIwer5ewhx0zbK+/oUvlGBAi7DBW03g+ZlK5uyaCL7EAcvKMdDfogx0bqEa8Bbnq5iONEGuw4&#10;LLQ40Lql+rv6MQqK2/v+w/ryvD0eTueyKBYlnoxSj/Pp7RWEp8n/h//aW60gSdIXuL8JT0Auf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fUFTqxwAAAN0AAAAPAAAAAAAA&#10;AAAAAAAAAKECAABkcnMvZG93bnJldi54bWxQSwUGAAAAAAQABAD5AAAAlQMAAAAA&#10;" strokecolor="#2f5496 [2408]" strokeweight="1.5pt"/>
            <v:shape id="AutoShape 37" o:spid="_x0000_s406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s/AmMMAAADdAAAADwAAAGRycy9kb3ducmV2LnhtbERPy2rCQBTdF/yH4Qrd1UldBEkdxRSE&#10;pOCiWgrdXTLXJJq5EzNjHn/vLAouD+e93o6mET11rras4H0RgSAurK65VPBz2r+tQDiPrLGxTAom&#10;crDdzF7WmGg78Df1R1+KEMIuQQWV920ipSsqMugWtiUO3Nl2Bn2AXSl1h0MIN41cRlEsDdYcGips&#10;6bOi4nq8GwXp9PV7sD6/Zee/yy1P02WOF6PU63zcfYDwNPqn+N+daQVxvApzw5vwBOTm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7PwJjDAAAA3QAAAA8AAAAAAAAAAAAA&#10;AAAAoQIAAGRycy9kb3ducmV2LnhtbFBLBQYAAAAABAAEAPkAAACRAwAAAAA=&#10;" strokecolor="#2f5496 [2408]" strokeweight="1.5pt"/>
          </v:group>
        </w:pict>
      </w:r>
      <w:r w:rsidR="00061E2C" w:rsidRPr="00122B46">
        <w:rPr>
          <w:rFonts w:ascii="ALFABET98" w:hAnsi="ALFABET98"/>
          <w:color w:val="A6A6A6" w:themeColor="background1" w:themeShade="A6"/>
          <w:sz w:val="72"/>
          <w:szCs w:val="72"/>
        </w:rPr>
        <w:t xml:space="preserve">N     N     N     N     N     N  </w:t>
      </w:r>
    </w:p>
    <w:p w:rsidR="00061E2C" w:rsidRPr="00122B46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062" style="position:absolute;margin-left:-16.1pt;margin-top:9.4pt;width:521.25pt;height:36.85pt;z-index:-25142374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">
            <v:group id="Group 33" o:spid="_x0000_s406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r1D+HwwAAAN0AAAAP&#10;AAAAAAAAAAAAAAAAAKoCAABkcnMvZG93bnJldi54bWxQSwUGAAAAAAQABAD6AAAAmgMAAAAA&#10;">
              <v:rect id="Rectangle 34" o:spid="_x0000_s406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kjxpsUA&#10;AADdAAAADwAAAGRycy9kb3ducmV2LnhtbESPT2vCQBTE74V+h+UVequbtBBqdJX+s3itRoK3R/aZ&#10;DWbfhuzWxG/vCoLHYWZ+w8yXo23FiXrfOFaQThIQxJXTDdcKiu3q5R2ED8gaW8ek4EwelovHhznm&#10;2g38R6dNqEWEsM9RgQmhy6X0lSGLfuI64ugdXG8xRNnXUvc4RLht5WuSZNJiw3HBYEdfhqrj5t8q&#10;eKvLH1MW376waZn97s67z2G/Uur5afyYgQg0hnv41l5rBVk2TeH6Jj4Bubg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SPGmxQAAAN0AAAAPAAAAAAAAAAAAAAAAAJgCAABkcnMv&#10;ZG93bnJldi54bWxQSwUGAAAAAAQABAD1AAAAigMAAAAA&#10;" strokecolor="#2f5496 [2408]" strokeweight="1.5pt">
                <v:fill opacity="0"/>
              </v:rect>
              <v:rect id="Rectangle 35" o:spid="_x0000_s406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eCbecIA&#10;AADdAAAADwAAAGRycy9kb3ducmV2LnhtbESPT4vCMBTE7wt+h/AEb2ta0aLVKKKoe1z/3R/Nsy02&#10;L7WJWr/9RhD2OMzMb5jZojWVeFDjSssK4n4EgjizuuRcwem4+R6DcB5ZY2WZFLzIwWLe+Zphqu2T&#10;9/Q4+FwECLsUFRTe16mULivIoOvbmjh4F9sY9EE2udQNPgPcVHIQRYk0WHJYKLCmVUHZ9XA3Cs6j&#10;dc07afg33gwno/N1e1vFRqlet11OQXhq/X/40/7RCpJkMoD3m/AE5Pw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h4Jt5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406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bLENMcAAADdAAAADwAAAGRycy9kb3ducmV2LnhtbESPT2vCQBTE7wW/w/KE3uqmFoKNbqQR&#10;BFPoQVsEb4/sM3/Mvo3ZrcZv3xWEHoeZ+Q2zWA6mFRfqXW1ZweskAkFcWF1zqeDne/0yA+E8ssbW&#10;Mim4kYNlOnpaYKLtlbd02flSBAi7BBVU3neJlK6oyKCb2I44eEfbG/RB9qXUPV4D3LRyGkWxNFhz&#10;WKiwo1VFxWn3axRkt8/9l/X5eXM8NOc8y6Y5Nkap5/HwMQfhafD/4Ud7oxXE8fsb3N+EJyDT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lssQ0xwAAAN0AAAAPAAAAAAAA&#10;AAAAAAAAAKECAABkcnMvZG93bnJldi54bWxQSwUGAAAAAAQABAD5AAAAlQMAAAAA&#10;" strokecolor="#2f5496 [2408]" strokeweight="1.5pt"/>
            <v:shape id="AutoShape 37" o:spid="_x0000_s406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ltcQMcAAADdAAAADwAAAGRycy9kb3ducmV2LnhtbESPT2vCQBTE7wW/w/KE3uqmUoKNbqQR&#10;BFPoQVsEb4/sM3/Mvo3ZrcZv3xWEHoeZ+Q2zWA6mFRfqXW1ZweskAkFcWF1zqeDne/0yA+E8ssbW&#10;Mim4kYNlOnpaYKLtlbd02flSBAi7BBVU3neJlK6oyKCb2I44eEfbG/RB9qXUPV4D3LRyGkWxNFhz&#10;WKiwo1VFxWn3axRkt8/9l/X5eXM8NOc8y6Y5Nkap5/HwMQfhafD/4Ud7oxXE8fsb3N+EJyDT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qW1xAxwAAAN0AAAAPAAAAAAAA&#10;AAAAAAAAAKECAABkcnMvZG93bnJldi54bWxQSwUGAAAAAAQABAD5AAAAlQMAAAAA&#10;" strokecolor="#2f5496 [2408]" strokeweight="1.5pt"/>
          </v:group>
        </w:pict>
      </w:r>
      <w:r w:rsidR="00061E2C" w:rsidRPr="00122B46">
        <w:rPr>
          <w:rFonts w:ascii="ALFABET98" w:hAnsi="ALFABET98"/>
          <w:color w:val="A6A6A6" w:themeColor="background1" w:themeShade="A6"/>
          <w:sz w:val="72"/>
          <w:szCs w:val="72"/>
        </w:rPr>
        <w:t xml:space="preserve">N     N     N     N     N     N  </w:t>
      </w:r>
    </w:p>
    <w:p w:rsidR="00061E2C" w:rsidRDefault="00061E2C" w:rsidP="00061E2C">
      <w:pPr>
        <w:spacing w:line="240" w:lineRule="auto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72"/>
          <w:szCs w:val="72"/>
        </w:rPr>
        <w:t xml:space="preserve"> </w:t>
      </w:r>
      <w:r>
        <w:rPr>
          <w:rFonts w:ascii="ALFABET98" w:hAnsi="ALFABET98"/>
          <w:sz w:val="36"/>
          <w:szCs w:val="36"/>
        </w:rPr>
        <w:t xml:space="preserve">  </w:t>
      </w:r>
      <w:r w:rsidR="00437EB7">
        <w:rPr>
          <w:rFonts w:ascii="ALFABET98" w:hAnsi="ALFABET98"/>
          <w:sz w:val="36"/>
          <w:szCs w:val="36"/>
        </w:rPr>
        <w:t xml:space="preserve">                               1</w:t>
      </w:r>
      <w:r>
        <w:rPr>
          <w:rFonts w:ascii="ALFABET98" w:hAnsi="ALFABET98"/>
          <w:sz w:val="36"/>
          <w:szCs w:val="36"/>
        </w:rPr>
        <w:t>7</w:t>
      </w:r>
    </w:p>
    <w:p w:rsidR="00061E2C" w:rsidRDefault="00061E2C" w:rsidP="00061E2C">
      <w:pPr>
        <w:spacing w:line="240" w:lineRule="auto"/>
        <w:rPr>
          <w:rFonts w:ascii="ALFABET98" w:hAnsi="ALFABET98"/>
          <w:sz w:val="72"/>
          <w:szCs w:val="72"/>
        </w:rPr>
      </w:pPr>
      <w:r>
        <w:rPr>
          <w:rFonts w:ascii="ALFABET98" w:hAnsi="ALFABET98"/>
          <w:sz w:val="36"/>
          <w:szCs w:val="36"/>
        </w:rPr>
        <w:t>Sayın velim, N harfinin üzerinden  yazdırın.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 </w:t>
      </w:r>
      <w:r>
        <w:rPr>
          <w:rFonts w:ascii="ALFABET98" w:hAnsi="ALFABET98"/>
          <w:sz w:val="72"/>
          <w:szCs w:val="72"/>
        </w:rPr>
        <w:t xml:space="preserve">       </w:t>
      </w:r>
      <w:r w:rsidRPr="0024361A">
        <w:rPr>
          <w:rFonts w:ascii="ALFABET98" w:hAnsi="ALFABET98"/>
          <w:sz w:val="72"/>
          <w:szCs w:val="72"/>
        </w:rPr>
        <w:t xml:space="preserve">       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 </w:t>
      </w:r>
      <w:r>
        <w:rPr>
          <w:rFonts w:ascii="ALFABET98" w:hAnsi="ALFABET98"/>
          <w:sz w:val="72"/>
          <w:szCs w:val="72"/>
        </w:rPr>
        <w:t xml:space="preserve"> </w:t>
      </w:r>
    </w:p>
    <w:p w:rsidR="00061E2C" w:rsidRPr="00122B46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056" style="position:absolute;margin-left:-16.1pt;margin-top:9.4pt;width:521.25pt;height:36.85pt;z-index:-25142272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tOtgqBYEAADxDwAADgAAAAAAAAAAAAAAAAAuAgAAZHJzL2Uyb0RvYy54bWxQSwECLQAUAAYA&#10;CAAAACEAWCsPaOAAAAAKAQAADwAAAAAAAAAAAAAAAABwBgAAZHJzL2Rvd25yZXYueG1sUEsFBgAA&#10;AAAEAAQA8wAAAH0HAAAAAA==&#10;">
            <v:group id="Group 33" o:spid="_x0000_s405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LcQJoxgAAAN0A&#10;AAAPAAAAAAAAAAAAAAAAAKoCAABkcnMvZG93bnJldi54bWxQSwUGAAAAAAQABAD6AAAAnQMAAAAA&#10;">
              <v:rect id="Rectangle 34" o:spid="_x0000_s406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3MScYA&#10;AADdAAAADwAAAGRycy9kb3ducmV2LnhtbESPQWvCQBSE7wX/w/IEb3VjhbSmrqJVS6/VSOjtkX3N&#10;hmbfhuxq4r93C4Ueh5n5hlmuB9uIK3W+dqxgNk1AEJdO11wpyE+HxxcQPiBrbByTght5WK9GD0vM&#10;tOv5k67HUIkIYZ+hAhNCm0npS0MW/dS1xNH7dp3FEGVXSd1hH+G2kU9JkkqLNccFgy29GSp/jher&#10;YF4Ve1PkO5/bWZG+n2/nbf91UGoyHjavIAIN4T/81/7QCtJ08Qy/b+ITkK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u3MScYAAADdAAAADwAAAAAAAAAAAAAAAACYAgAAZHJz&#10;L2Rvd25yZXYueG1sUEsFBgAAAAAEAAQA9QAAAIsDAAAAAA==&#10;" strokecolor="#2f5496 [2408]" strokeweight="1.5pt">
                <v:fill opacity="0"/>
              </v:rect>
              <v:rect id="Rectangle 35" o:spid="_x0000_s406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Aisk78A&#10;AADdAAAADwAAAGRycy9kb3ducmV2LnhtbERPy4rCMBTdC/5DuAPuNK1o0Y5RRPGx9DHuL82dttjc&#10;1CZq/XuzEFweznu2aE0lHtS40rKCeBCBIM6sLjlX8Hfe9CcgnEfWWFkmBS9ysJh3OzNMtX3ykR4n&#10;n4sQwi5FBYX3dSqlywoy6Aa2Jg7cv20M+gCbXOoGnyHcVHIYRYk0WHJoKLCmVUHZ9XQ3Ci7jdc07&#10;afgQb0bT8eW6va1io1Tvp13+gvDU+q/4495rBUkyDXPDm/AE5PwN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ACKyTvwAAAN0AAAAPAAAAAAAAAAAAAAAAAJgCAABkcnMvZG93bnJl&#10;di54bWxQSwUGAAAAAAQABAD1AAAAhAMAAAAA&#10;" fillcolor="#deeaf6 [660]" strokecolor="#c00000" strokeweight="1pt">
                <v:stroke dashstyle="dash"/>
              </v:rect>
            </v:group>
            <v:shape id="AutoShape 36" o:spid="_x0000_s405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Frz3scAAADdAAAADwAAAGRycy9kb3ducmV2LnhtbESPQWvCQBSE7wX/w/KE3ppNPYQmzSqN&#10;IJhCD6ZF8PbIPpPY7NuY3Wr8912h0OMwM98w+WoyvbjQ6DrLCp6jGARxbXXHjYKvz83TCwjnkTX2&#10;lknBjRyslrOHHDNtr7yjS+UbESDsMlTQej9kUrq6JYMusgNx8I52NOiDHBupR7wGuOnlIo4TabDj&#10;sNDiQOuW6u/qxygobu/7D+vL8/Z4OJ3LoliUeDJKPc6nt1cQnib/H/5rb7WCJElTuL8JT0Auf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EWvPexwAAAN0AAAAPAAAAAAAA&#10;AAAAAAAAAKECAABkcnMvZG93bnJldi54bWxQSwUGAAAAAAQABAD5AAAAlQMAAAAA&#10;" strokecolor="#2f5496 [2408]" strokeweight="1.5pt"/>
            <v:shape id="AutoShape 37" o:spid="_x0000_s405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4vAWcQAAADdAAAADwAAAGRycy9kb3ducmV2LnhtbERPu2rDMBTdC/kHcQPdGrkekuBGNnUg&#10;EBc6NC2Fbhfr+lXryrbUxPn7aChkPJz3LptNL840udaygudVBIK4tLrlWsHX5+FpC8J5ZI29ZVJw&#10;JQdZunjYYaLthT/ofPK1CCHsElTQeD8kUrqyIYNuZQfiwFV2MugDnGqpJ7yEcNPLOIrW0mDLoaHB&#10;gfYNlb+nP6Mgv759v1tfjMfqpxuLPI8L7IxSj8v59QWEp9nfxf/uo1aw3kRhf3gTnoBMb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Li8BZxAAAAN0AAAAPAAAAAAAAAAAA&#10;AAAAAKECAABkcnMvZG93bnJldi54bWxQSwUGAAAAAAQABAD5AAAAkgMAAAAA&#10;" strokecolor="#2f5496 [2408]" strokeweight="1.5pt"/>
          </v:group>
        </w:pict>
      </w:r>
      <w:r w:rsidR="00061E2C">
        <w:rPr>
          <w:rFonts w:ascii="ALFABET98" w:hAnsi="ALFABET98"/>
          <w:color w:val="A6A6A6" w:themeColor="background1" w:themeShade="A6"/>
          <w:sz w:val="72"/>
          <w:szCs w:val="72"/>
        </w:rPr>
        <w:t xml:space="preserve">N     N     N     N     N     </w:t>
      </w:r>
      <w:r w:rsidR="00061E2C" w:rsidRPr="00122B46">
        <w:rPr>
          <w:rFonts w:ascii="ALFABET98" w:hAnsi="ALFABET98"/>
          <w:color w:val="A6A6A6" w:themeColor="background1" w:themeShade="A6"/>
          <w:sz w:val="72"/>
          <w:szCs w:val="72"/>
        </w:rPr>
        <w:t xml:space="preserve">  </w:t>
      </w:r>
    </w:p>
    <w:p w:rsidR="00061E2C" w:rsidRPr="00122B46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050" style="position:absolute;margin-left:-16.1pt;margin-top:9.4pt;width:521.25pt;height:36.85pt;z-index:-25142169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B/&#10;2447EgQAAPEPAAAOAAAAAAAAAAAAAAAAAC4CAABkcnMvZTJvRG9jLnhtbFBLAQItABQABgAIAAAA&#10;IQBYKw9o4AAAAAoBAAAPAAAAAAAAAAAAAAAAAGwGAABkcnMvZG93bnJldi54bWxQSwUGAAAAAAQA&#10;BADzAAAAeQcAAAAA&#10;">
            <v:group id="Group 33" o:spid="_x0000_s405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KqGecccAAADd&#10;AAAADwAAAAAAAAAAAAAAAACqAgAAZHJzL2Rvd25yZXYueG1sUEsFBgAAAAAEAAQA+gAAAJ4DAAAA&#10;AA==&#10;">
              <v:rect id="Rectangle 34" o:spid="_x0000_s405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z1QUMUA&#10;AADdAAAADwAAAGRycy9kb3ducmV2LnhtbESPT2vCQBTE74LfYXlCb2ZjhSipq/SfpVdtJHh7ZF+z&#10;odm3Ibs18dt3BaHHYWZ+w2x2o23FhXrfOFawSFIQxJXTDdcKiq/9fA3CB2SNrWNScCUPu+10ssFc&#10;u4EPdDmGWkQI+xwVmBC6XEpfGbLoE9cRR+/b9RZDlH0tdY9DhNtWPqZpJi02HBcMdvRqqPo5/loF&#10;y7p8N2Xx5gu7KLOP0/X0Mpz3Sj3MxucnEIHG8B++tz+1gmyVLuH2Jj4Buf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PVBQxQAAAN0AAAAPAAAAAAAAAAAAAAAAAJgCAABkcnMv&#10;ZG93bnJldi54bWxQSwUGAAAAAAQABAD1AAAAigMAAAAA&#10;" strokecolor="#2f5496 [2408]" strokeweight="1.5pt">
                <v:fill opacity="0"/>
              </v:rect>
              <v:rect id="Rectangle 35" o:spid="_x0000_s405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648jMMA&#10;AADdAAAADwAAAGRycy9kb3ducmV2LnhtbESPT4vCMBTE74LfITzBm6YV/+xWo4ii7lHd9f5onm2x&#10;ealN1PrtzYLgcZiZ3zCzRWNKcafaFZYVxP0IBHFqdcGZgr/fTe8LhPPIGkvLpOBJDhbzdmuGibYP&#10;PtD96DMRIOwSVJB7XyVSujQng65vK+LgnW1t0AdZZ1LX+AhwU8pBFI2lwYLDQo4VrXJKL8ebUXAa&#10;rSveScP7eDP8Hp0u2+sqNkp1O81yCsJT4z/hd/tHKxhPoiH8vwlPQM5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648j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405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/xjwcYAAADdAAAADwAAAGRycy9kb3ducmV2LnhtbESPT4vCMBTE74LfITxhb5qusK5Uo2wF&#10;wQoe/MPC3h7Ns602L7WJWr+9ERY8DjPzG2Y6b00lbtS40rKCz0EEgjizuuRcwWG/7I9BOI+ssbJM&#10;Ch7kYD7rdqYYa3vnLd12PhcBwi5GBYX3dSylywoy6Aa2Jg7e0TYGfZBNLnWD9wA3lRxG0UgaLDks&#10;FFjToqDsvLsaBclj/buxPr2sjn+nS5okwxRPRqmPXvszAeGp9e/wf3ulFYy+oy94vQlPQM6e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v8Y8HGAAAA3QAAAA8AAAAAAAAA&#10;AAAAAAAAoQIAAGRycy9kb3ducmV2LnhtbFBLBQYAAAAABAAEAPkAAACUAwAAAAA=&#10;" strokecolor="#2f5496 [2408]" strokeweight="1.5pt"/>
            <v:shape id="AutoShape 37" o:spid="_x0000_s405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y79tsUAAADdAAAADwAAAGRycy9kb3ducmV2LnhtbESPQYvCMBSE78L+h/AWvGm6HqpUo9iF&#10;BSt4UJcFb4/m2Vabl9pktf57Iwgeh5n5hpktOlOLK7WusqzgaxiBIM6trrhQ8Lv/GUxAOI+ssbZM&#10;Cu7kYDH/6M0w0fbGW7rufCEChF2CCkrvm0RKl5dk0A1tQxy8o20N+iDbQuoWbwFuajmKolgarDgs&#10;lNjQd0n5efdvFKT39d/G+uyyOh5OlyxNRxmejFL9z245BeGp8+/wq73SCuJxFMPzTXgCcv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y79tsUAAADdAAAADwAAAAAAAAAA&#10;AAAAAAChAgAAZHJzL2Rvd25yZXYueG1sUEsFBgAAAAAEAAQA+QAAAJMDAAAAAA==&#10;" strokecolor="#2f5496 [2408]" strokeweight="1.5pt"/>
          </v:group>
        </w:pict>
      </w:r>
      <w:r w:rsidR="00061E2C" w:rsidRPr="00122B46">
        <w:rPr>
          <w:rFonts w:ascii="ALFABET98" w:hAnsi="ALFABET98"/>
          <w:color w:val="A6A6A6" w:themeColor="background1" w:themeShade="A6"/>
          <w:sz w:val="72"/>
          <w:szCs w:val="72"/>
        </w:rPr>
        <w:t xml:space="preserve">N     N     N     N     </w:t>
      </w:r>
    </w:p>
    <w:p w:rsidR="00061E2C" w:rsidRPr="00122B46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044" style="position:absolute;margin-left:-16.1pt;margin-top:9.4pt;width:521.25pt;height:36.85pt;z-index:-25142067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/3IWjxYEAADxDwAADgAAAAAAAAAAAAAAAAAuAgAAZHJzL2Uyb0RvYy54bWxQSwECLQAUAAYA&#10;CAAAACEAWCsPaOAAAAAKAQAADwAAAAAAAAAAAAAAAABwBgAAZHJzL2Rvd25yZXYueG1sUEsFBgAA&#10;AAAEAAQA8wAAAH0HAAAAAA==&#10;">
            <v:group id="Group 33" o:spid="_x0000_s404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LSambwwAAAN0AAAAP&#10;AAAAAAAAAAAAAAAAAKoCAABkcnMvZG93bnJldi54bWxQSwUGAAAAAAQABAD6AAAAmgMAAAAA&#10;">
              <v:rect id="Rectangle 34" o:spid="_x0000_s404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tVnusYA&#10;AADdAAAADwAAAGRycy9kb3ducmV2LnhtbESPQWvCQBSE7wX/w/KE3urGCmmNrqK1ll6rkeDtkX1m&#10;g9m3Ibs18d93C4Ueh5n5hlmuB9uIG3W+dqxgOklAEJdO11wpyI/7p1cQPiBrbByTgjt5WK9GD0vM&#10;tOv5i26HUIkIYZ+hAhNCm0npS0MW/cS1xNG7uM5iiLKrpO6wj3DbyOckSaXFmuOCwZbeDJXXw7dV&#10;MKuKd1PkO5/baZF+nO6nbX/eK/U4HjYLEIGG8B/+a39qBelLMoffN/EJyN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tVnusYAAADdAAAADwAAAAAAAAAAAAAAAACYAgAAZHJz&#10;L2Rvd25yZXYueG1sUEsFBgAAAAAEAAQA9QAAAIsDAAAAAA==&#10;" strokecolor="#2f5496 [2408]" strokeweight="1.5pt">
                <v:fill opacity="0"/>
              </v:rect>
              <v:rect id="Rectangle 35" o:spid="_x0000_s404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UysUr8A&#10;AADdAAAADwAAAGRycy9kb3ducmV2LnhtbERPuY7CMBDtkfYfrFmJDpysOAMGrUAcJWc/iockIh6H&#10;2ED4e1wgUT69ezpvTCkeVLvCsoK4G4EgTq0uOFNwOq46IxDOI2ssLZOCFzmYz35aU0y0ffKeHgef&#10;iRDCLkEFufdVIqVLczLourYiDtzF1gZ9gHUmdY3PEG5K+RdFA2mw4NCQY0WLnNLr4W4UnPvLijfS&#10;8C5e9cb983V9W8RGqfZv8z8B4anxX/HHvdUKBsM47A9vwhOQszc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lTKxSvwAAAN0AAAAPAAAAAAAAAAAAAAAAAJgCAABkcnMvZG93bnJl&#10;di54bWxQSwUGAAAAAAQABAD1AAAAhAMAAAAA&#10;" fillcolor="#deeaf6 [660]" strokecolor="#c00000" strokeweight="1pt">
                <v:stroke dashstyle="dash"/>
              </v:rect>
            </v:group>
            <v:shape id="AutoShape 36" o:spid="_x0000_s404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R7zH8YAAADdAAAADwAAAGRycy9kb3ducmV2LnhtbESPT4vCMBTE78J+h/AEb5rWg0o1il1Y&#10;sIIH/7Cwt0fzbKvNS22yWr+9WVjwOMzMb5jFqjO1uFPrKssK4lEEgji3uuJCwen4NZyBcB5ZY22Z&#10;FDzJwWr50Vtgou2D93Q/+EIECLsEFZTeN4mULi/JoBvZhjh4Z9sa9EG2hdQtPgLc1HIcRRNpsOKw&#10;UGJDnyXl18OvUZA+t98767Pb5vxzuWVpOs7wYpQa9Lv1HISnzr/D/+2NVjCZxjH8vQlPQC5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Ee8x/GAAAA3QAAAA8AAAAAAAAA&#10;AAAAAAAAoQIAAGRycy9kb3ducmV2LnhtbFBLBQYAAAAABAAEAPkAAACUAwAAAAA=&#10;" strokecolor="#2f5496 [2408]" strokeweight="1.5pt"/>
            <v:shape id="AutoShape 37" o:spid="_x0000_s404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cxtaMYAAADdAAAADwAAAGRycy9kb3ducmV2LnhtbESPT4vCMBTE78J+h/AEb5rag0o1il1Y&#10;sIIH/7Cwt0fzbKvNS22yWr+9WVjwOMzMb5jFqjO1uFPrKssKxqMIBHFudcWFgtPxazgD4Tyyxtoy&#10;KXiSg9Xyo7fARNsH7+l+8IUIEHYJKii9bxIpXV6SQTeyDXHwzrY16INsC6lbfAS4qWUcRRNpsOKw&#10;UGJDnyXl18OvUZA+t98767Pb5vxzuWVpGmd4MUoN+t16DsJT59/h//ZGK5hMxzH8vQlPQC5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HMbWjGAAAA3QAAAA8AAAAAAAAA&#10;AAAAAAAAoQIAAGRycy9kb3ducmV2LnhtbFBLBQYAAAAABAAEAPkAAACUAwAAAAA=&#10;" strokecolor="#2f5496 [2408]" strokeweight="1.5pt"/>
          </v:group>
        </w:pict>
      </w:r>
      <w:r w:rsidR="00061E2C" w:rsidRPr="00122B46">
        <w:rPr>
          <w:rFonts w:ascii="ALFABET98" w:hAnsi="ALFABET98"/>
          <w:color w:val="A6A6A6" w:themeColor="background1" w:themeShade="A6"/>
          <w:sz w:val="72"/>
          <w:szCs w:val="72"/>
        </w:rPr>
        <w:t xml:space="preserve">N     N     N     </w:t>
      </w:r>
    </w:p>
    <w:p w:rsidR="00061E2C" w:rsidRPr="00122B46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038" style="position:absolute;margin-left:-16.1pt;margin-top:9.4pt;width:521.25pt;height:36.85pt;z-index:-25141964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pp9xUhYEAADxDwAADgAAAAAAAAAAAAAAAAAuAgAAZHJzL2Uyb0RvYy54bWxQSwECLQAUAAYA&#10;CAAAACEAWCsPaOAAAAAKAQAADwAAAAAAAAAAAAAAAABwBgAAZHJzL2Rvd25yZXYueG1sUEsFBgAA&#10;AAAEAAQA8wAAAH0HAAAAAA==&#10;">
            <v:group id="Group 33" o:spid="_x0000_s404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T901Q8cAAADd&#10;AAAADwAAAAAAAAAAAAAAAACqAgAAZHJzL2Rvd25yZXYueG1sUEsFBgAAAAAEAAQA+gAAAJ4DAAAA&#10;AA==&#10;">
              <v:rect id="Rectangle 34" o:spid="_x0000_s404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kH7YsYA&#10;AADdAAAADwAAAGRycy9kb3ducmV2LnhtbESPzWrDMBCE74W+g9hCb43shrjFiRLa5odcmzqY3BZr&#10;a5laK2OpsfP2UaDQ4zAz3zCL1WhbcabeN44VpJMEBHHldMO1guJr+/QKwgdkja1jUnAhD6vl/d0C&#10;c+0G/qTzIdQiQtjnqMCE0OVS+sqQRT9xHXH0vl1vMUTZ11L3OES4beVzkmTSYsNxwWBHH4aqn8Ov&#10;VTCty40pi7UvbFpmu+Pl+D6ctko9PoxvcxCBxvAf/mvvtYLsJZ3B7U18AnJ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kH7YsYAAADdAAAADwAAAAAAAAAAAAAAAACYAgAAZHJz&#10;L2Rvd25yZXYueG1sUEsFBgAAAAAEAAQA9QAAAIsDAAAAAA==&#10;" strokecolor="#2f5496 [2408]" strokeweight="1.5pt">
                <v:fill opacity="0"/>
              </v:rect>
              <v:rect id="Rectangle 35" o:spid="_x0000_s404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mRvcMA&#10;AADdAAAADwAAAGRycy9kb3ducmV2LnhtbESPT4vCMBTE7wt+h/CEvWla0arVKKK47tG/90fzbIvN&#10;S22y2v32ZkHY4zAzv2Hmy9ZU4kGNKy0riPsRCOLM6pJzBefTtjcB4TyyxsoyKfglB8tF52OOqbZP&#10;PtDj6HMRIOxSVFB4X6dSuqwgg65va+LgXW1j0AfZ5FI3+AxwU8lBFCXSYMlhocCa1gVlt+OPUXAZ&#10;bWreScP7eDucji63r/s6Nkp9dtvVDISn1v+H3+1vrSAZxwn8vQlPQC5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emRv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404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bvO8McAAADdAAAADwAAAGRycy9kb3ducmV2LnhtbESPQWvCQBSE74X+h+UVvNWNHmJJs0oj&#10;CEbwUC2F3h7ZZxKbfRuzaxL/fVcQehxm5hsmXY2mET11rrasYDaNQBAXVtdcKvg6bl7fQDiPrLGx&#10;TApu5GC1fH5KMdF24E/qD74UAcIuQQWV920ipSsqMuimtiUO3sl2Bn2QXSl1h0OAm0bOoyiWBmsO&#10;CxW2tK6o+D1cjYLstvveW59ftqef8yXPsnmOZ6PU5GX8eAfhafT/4Ud7qxXEi9kC7m/CE5DL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Bu87wxwAAAN0AAAAPAAAAAAAA&#10;AAAAAAAAAKECAABkcnMvZG93bnJldi54bWxQSwUGAAAAAAQABAD5AAAAlQMAAAAA&#10;" strokecolor="#2f5496 [2408]" strokeweight="1.5pt"/>
            <v:shape id="AutoShape 37" o:spid="_x0000_s403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CRagsQAAADdAAAADwAAAGRycy9kb3ducmV2LnhtbERPu2rDMBTdA/0HcQvZEtkZ3OJGDnGh&#10;EBc6NCmFbhfr+pFYV7alOM7fV0Oh4+G8t7vZdGKi0bWWFcTrCARxaXXLtYKv09vqGYTzyBo7y6Tg&#10;Tg522cNii6m2N/6k6ehrEULYpaig8b5PpXRlQwbd2vbEgavsaNAHONZSj3gL4aaTmyhKpMGWQ0OD&#10;Pb02VF6OV6Mgv79/f1hfDIfq5zwUeb4p8GyUWj7O+xcQnmb/L/5zH7SC5CkOc8Ob8ARk9gs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wJFqCxAAAAN0AAAAPAAAAAAAAAAAA&#10;AAAAAKECAABkcnMvZG93bnJldi54bWxQSwUGAAAAAAQABAD5AAAAkgMAAAAA&#10;" strokecolor="#2f5496 [2408]" strokeweight="1.5pt"/>
          </v:group>
        </w:pict>
      </w:r>
      <w:r w:rsidR="00061E2C" w:rsidRPr="00122B46">
        <w:rPr>
          <w:rFonts w:ascii="ALFABET98" w:hAnsi="ALFABET98"/>
          <w:color w:val="A6A6A6" w:themeColor="background1" w:themeShade="A6"/>
          <w:sz w:val="72"/>
          <w:szCs w:val="72"/>
        </w:rPr>
        <w:t xml:space="preserve">N     N     </w:t>
      </w:r>
    </w:p>
    <w:p w:rsidR="00061E2C" w:rsidRPr="00122B46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032" style="position:absolute;margin-left:-16.1pt;margin-top:9.4pt;width:521.25pt;height:36.85pt;z-index:-25141862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E7b6Eg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As&#10;E7b6EgQAAPEPAAAOAAAAAAAAAAAAAAAAAC4CAABkcnMvZTJvRG9jLnhtbFBLAQItABQABgAIAAAA&#10;IQBYKw9o4AAAAAoBAAAPAAAAAAAAAAAAAAAAAGwGAABkcnMvZG93bnJldi54bWxQSwUGAAAAAAQA&#10;BADzAAAAeQcAAAAA&#10;">
            <v:group id="Group 33" o:spid="_x0000_s403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/or5/cQAAADdAAAA&#10;DwAAAAAAAAAAAAAAAACqAgAAZHJzL2Rvd25yZXYueG1sUEsFBgAAAAAEAAQA+gAAAJsDAAAAAA==&#10;">
              <v:rect id="Rectangle 34" o:spid="_x0000_s403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xY33MUA&#10;AADdAAAADwAAAGRycy9kb3ducmV2LnhtbESPQWvCQBSE74X+h+UVequbKKQlukpbtfRajYTeHtln&#10;NjT7NmRXE/99VxA8DjPzDbNYjbYVZ+p941hBOklAEFdON1wrKPbblzcQPiBrbB2Tggt5WC0fHxaY&#10;azfwD513oRYRwj5HBSaELpfSV4Ys+onriKN3dL3FEGVfS93jEOG2ldMkyaTFhuOCwY4+DVV/u5NV&#10;MKvLjSmLtS9sWmZfh8vhY/jdKvX8NL7PQQQawz18a39rBdnrNIXrm/gE5PI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FjfcxQAAAN0AAAAPAAAAAAAAAAAAAAAAAJgCAABkcnMv&#10;ZG93bnJldi54bWxQSwUGAAAAAAQABAD1AAAAigMAAAAA&#10;" strokecolor="#2f5496 [2408]" strokeweight="1.5pt">
                <v:fill opacity="0"/>
              </v:rect>
              <v:rect id="Rectangle 35" o:spid="_x0000_s403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L5dA8MA&#10;AADdAAAADwAAAGRycy9kb3ducmV2LnhtbESPT4vCMBTE74LfITxhb5q2qLt2jSKKf46uq/dH87Yt&#10;Ni+1yWr99kYQPA4z8xtmOm9NJa7UuNKygngQgSDOrC45V3D8Xfe/QDiPrLGyTAru5GA+63ammGp7&#10;4x+6HnwuAoRdigoK7+tUSpcVZNANbE0cvD/bGPRBNrnUDd4C3FQyiaKxNFhyWCiwpmVB2fnwbxSc&#10;Rquat9LwPl4PJ6PTeXNZxkapj167+AbhqfXv8Ku90wrGn0kCzzfhCcj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L5dA8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403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OwCTsYAAADdAAAADwAAAGRycy9kb3ducmV2LnhtbESPQWvCQBSE70L/w/IKvZmNKViJrmIK&#10;BVPwUBXB2yP7TKLZtzG71fjv3ULB4zAz3zCzRW8acaXO1ZYVjKIYBHFhdc2lgt32azgB4TyyxsYy&#10;KbiTg8X8ZTDDVNsb/9B140sRIOxSVFB536ZSuqIigy6yLXHwjrYz6IPsSqk7vAW4aWQSx2NpsOaw&#10;UGFLnxUV582vUZDdv/dr6/PL6ng4XfIsS3I8GaXeXvvlFISn3j/D/+2VVjD+SN7h7014AnL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DsAk7GAAAA3QAAAA8AAAAAAAAA&#10;AAAAAAAAoQIAAGRycy9kb3ducmV2LnhtbFBLBQYAAAAABAAEAPkAAACUAwAAAAA=&#10;" strokecolor="#2f5496 [2408]" strokeweight="1.5pt"/>
            <v:shape id="AutoShape 37" o:spid="_x0000_s403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wWaOsYAAADdAAAADwAAAGRycy9kb3ducmV2LnhtbESPQWvCQBSE70L/w/IKvZmNoViJrmIK&#10;BVPwUBXB2yP7TKLZtzG71fjv3ULB4zAz3zCzRW8acaXO1ZYVjKIYBHFhdc2lgt32azgB4TyyxsYy&#10;KbiTg8X8ZTDDVNsb/9B140sRIOxSVFB536ZSuqIigy6yLXHwjrYz6IPsSqk7vAW4aWQSx2NpsOaw&#10;UGFLnxUV582vUZDdv/dr6/PL6ng4XfIsS3I8GaXeXvvlFISn3j/D/+2VVjD+SN7h7014AnL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8FmjrGAAAA3QAAAA8AAAAAAAAA&#10;AAAAAAAAoQIAAGRycy9kb3ducmV2LnhtbFBLBQYAAAAABAAEAPkAAACUAwAAAAA=&#10;" strokecolor="#2f5496 [2408]" strokeweight="1.5pt"/>
          </v:group>
        </w:pict>
      </w:r>
      <w:r w:rsidR="00061E2C" w:rsidRPr="00122B46">
        <w:rPr>
          <w:rFonts w:ascii="ALFABET98" w:hAnsi="ALFABET98"/>
          <w:color w:val="A6A6A6" w:themeColor="background1" w:themeShade="A6"/>
          <w:sz w:val="72"/>
          <w:szCs w:val="72"/>
        </w:rPr>
        <w:t xml:space="preserve">N     N  </w:t>
      </w:r>
    </w:p>
    <w:p w:rsidR="00061E2C" w:rsidRPr="00122B46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026" style="position:absolute;margin-left:-16.1pt;margin-top:9.4pt;width:521.25pt;height:36.85pt;z-index:-25141760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NDYGzUXBAAA8Q8AAA4AAAAAAAAAAAAAAAAALgIAAGRycy9lMm9Eb2MueG1sUEsBAi0AFAAG&#10;AAgAAAAhAFgrD2jgAAAACgEAAA8AAAAAAAAAAAAAAAAAcQYAAGRycy9kb3ducmV2LnhtbFBLBQYA&#10;AAAABAAEAPMAAAB+BwAAAAA=&#10;">
            <v:group id="Group 33" o:spid="_x0000_s402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eL8QSxgAAAN0A&#10;AAAPAAAAAAAAAAAAAAAAAKoCAABkcnMvZG93bnJldi54bWxQSwUGAAAAAAQABAD6AAAAnQMAAAAA&#10;">
              <v:rect id="Rectangle 34" o:spid="_x0000_s403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7MKM8UA&#10;AADdAAAADwAAAGRycy9kb3ducmV2LnhtbESPQWvCQBSE7wX/w/KE3upGC1Giq2hbS6/VSPD2yD6z&#10;wezbkN2a+O+7hYLHYWa+YVabwTbiRp2vHSuYThIQxKXTNVcK8uP+ZQHCB2SNjWNScCcPm/XoaYWZ&#10;dj1/0+0QKhEh7DNUYEJoMyl9aciin7iWOHoX11kMUXaV1B32EW4bOUuSVFqsOS4YbOnNUHk9/FgF&#10;r1XxYYr83ed2WqSfp/tp15/3Sj2Ph+0SRKAhPML/7S+tIJ3P5vD3Jj4Buf4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swozxQAAAN0AAAAPAAAAAAAAAAAAAAAAAJgCAABkcnMv&#10;ZG93bnJldi54bWxQSwUGAAAAAAQABAD1AAAAigMAAAAA&#10;" strokecolor="#2f5496 [2408]" strokeweight="1.5pt">
                <v:fill opacity="0"/>
              </v:rect>
              <v:rect id="Rectangle 35" o:spid="_x0000_s403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VZq6cEA&#10;AADdAAAADwAAAGRycy9kb3ducmV2LnhtbERPyW7CMBC9I/UfrKnUGzhBBUrAQRWI5chS7qN4mkSJ&#10;xyE2EP4eH5A4Pr19vuhMLW7UutKygngQgSDOrC45V/B3Wvd/QDiPrLG2TAoe5GCRfvTmmGh75wPd&#10;jj4XIYRdggoK75tESpcVZNANbEMcuH/bGvQBtrnULd5DuKnlMIrG0mDJoaHAhpYFZdXxahScR6uG&#10;t9LwPl5/T0fnanNZxkapr8/udwbCU+ff4pd7pxWMJ8MwN7wJT0CmT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VWaun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402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QQ1pMYAAADdAAAADwAAAGRycy9kb3ducmV2LnhtbESPQWvCQBSE74L/YXmCN7MxB1tTVzGC&#10;YAoeaqXQ2yP7TGKzb2N21fjv3UKhx2FmvmEWq9404kadqy0rmEYxCOLC6ppLBcfP7eQVhPPIGhvL&#10;pOBBDlbL4WCBqbZ3/qDbwZciQNilqKDyvk2ldEVFBl1kW+LgnWxn0AfZlVJ3eA9w08gkjmfSYM1h&#10;ocKWNhUVP4erUZA93r/21ueX3en7fMmzLMnxbJQaj/r1GwhPvf8P/7V3WsHsJZnD75vwBOTyC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EENaTGAAAA3QAAAA8AAAAAAAAA&#10;AAAAAAAAoQIAAGRycy9kb3ducmV2LnhtbFBLBQYAAAAABAAEAPkAAACUAwAAAAA=&#10;" strokecolor="#2f5496 [2408]" strokeweight="1.5pt"/>
            <v:shape id="AutoShape 37" o:spid="_x0000_s402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ecK5MIAAADdAAAADwAAAGRycy9kb3ducmV2LnhtbERPTYvCMBC9L/gfwgje1lQXXKlGscKC&#10;FTysiuBtaMa22kxqE7X+e3MQPD7e93TemkrcqXGlZQWDfgSCOLO65FzBfvf3PQbhPLLGyjIpeJKD&#10;+azzNcVY2wf/033rcxFC2MWooPC+jqV0WUEGXd/WxIE72cagD7DJpW7wEcJNJYdRNJIGSw4NBda0&#10;LCi7bG9GQfJcHzbWp9fV6Xi+pkkyTPFslOp128UEhKfWf8Rv90orGP3+hP3hTXgCcvY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hecK5MIAAADdAAAADwAAAAAAAAAAAAAA&#10;AAChAgAAZHJzL2Rvd25yZXYueG1sUEsFBgAAAAAEAAQA+QAAAJADAAAAAA==&#10;" strokecolor="#2f5496 [2408]" strokeweight="1.5pt"/>
          </v:group>
        </w:pict>
      </w:r>
      <w:r w:rsidR="00061E2C" w:rsidRPr="00122B46">
        <w:rPr>
          <w:rFonts w:ascii="ALFABET98" w:hAnsi="ALFABET98"/>
          <w:color w:val="A6A6A6" w:themeColor="background1" w:themeShade="A6"/>
          <w:sz w:val="72"/>
          <w:szCs w:val="72"/>
        </w:rPr>
        <w:t xml:space="preserve">N       </w:t>
      </w:r>
    </w:p>
    <w:p w:rsidR="00061E2C" w:rsidRPr="00122B46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020" style="position:absolute;margin-left:-16.1pt;margin-top:9.4pt;width:521.25pt;height:36.85pt;z-index:-25141657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">
            <v:group id="Group 33" o:spid="_x0000_s402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kzVTMxgAAAN0A&#10;AAAPAAAAAAAAAAAAAAAAAKoCAABkcnMvZG93bnJldi54bWxQSwUGAAAAAAQABAD6AAAAnQMAAAAA&#10;">
              <v:rect id="Rectangle 34" o:spid="_x0000_s402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VGa7cYA&#10;AADdAAAADwAAAGRycy9kb3ducmV2LnhtbESPzWrDMBCE74W+g9hCbo2cGNziRAlt80OuTR1Mb4u1&#10;sUytlbGU2Hn7qFDocZiZb5jlerStuFLvG8cKZtMEBHHldMO1guJr9/wKwgdkja1jUnAjD+vV48MS&#10;c+0G/qTrMdQiQtjnqMCE0OVS+sqQRT91HXH0zq63GKLsa6l7HCLctnKeJJm02HBcMNjRh6Hq53ix&#10;CtK63Jqy2PjCzspsf7qd3ofvnVKTp/FtASLQGP7Df+2DVpC9pCn8volPQK7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VGa7cYAAADdAAAADwAAAAAAAAAAAAAAAACYAgAAZHJz&#10;L2Rvd25yZXYueG1sUEsFBgAAAAAEAAQA9QAAAIsDAAAAAA==&#10;" strokecolor="#2f5496 [2408]" strokeweight="1.5pt">
                <v:fill opacity="0"/>
              </v:rect>
              <v:rect id="Rectangle 35" o:spid="_x0000_s402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L2McQA&#10;AADdAAAADwAAAGRycy9kb3ducmV2LnhtbESPzW7CMBCE75X6DtZW6q1x0vKbYhCiovQIAe6reEki&#10;4nWwXUjfvq6E1ONoZr7RzBa9acWVnG8sK8iSFARxaXXDlYLDfv0yAeEDssbWMin4IQ+L+ePDDHNt&#10;b7yjaxEqESHsc1RQh9DlUvqyJoM+sR1x9E7WGQxRukpqh7cIN618TdORNNhwXKixo1VN5bn4NgqO&#10;w4+ON9LwNlsPpsPj+fOyyoxSz0/98h1EoD78h+/tL61gNH4bwN+b+ATk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HC9jH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402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ZCpfMcAAADdAAAADwAAAGRycy9kb3ducmV2LnhtbESPT2vCQBTE74LfYXmCN7OppVaiqzSF&#10;gil48A+Ct0f2mcRm38bsqvHbdwtCj8PM/IaZLztTixu1rrKs4CWKQRDnVldcKNjvvkZTEM4ja6wt&#10;k4IHOVgu+r05JtreeUO3rS9EgLBLUEHpfZNI6fKSDLrINsTBO9nWoA+yLaRu8R7gppbjOJ5IgxWH&#10;hRIb+iwp/9lejYL08X1YW59dVqfj+ZKl6TjDs1FqOOg+ZiA8df4//GyvtILJ++sb/L0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VkKl8xwAAAN0AAAAPAAAAAAAA&#10;AAAAAAAAAKECAABkcnMvZG93bnJldi54bWxQSwUGAAAAAAQABAD5AAAAlQMAAAAA&#10;" strokecolor="#2f5496 [2408]" strokeweight="1.5pt"/>
            <v:shape id="AutoShape 37" o:spid="_x0000_s402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UI3C8cAAADdAAAADwAAAGRycy9kb3ducmV2LnhtbESPT2vCQBTE7wW/w/KE3uqmFmKJbqQR&#10;BFPoQVsEb4/sM3/Mvo3ZrcZv3xWEHoeZ+Q2zWA6mFRfqXW1ZweskAkFcWF1zqeDne/3yDsJ5ZI2t&#10;ZVJwIwfLdPS0wETbK2/psvOlCBB2CSqovO8SKV1RkUE3sR1x8I62N+iD7Eupe7wGuGnlNIpiabDm&#10;sFBhR6uKitPu1yjIbp/7L+vz8+Z4aM55lk1zbIxSz+PhYw7C0+D/w4/2RiuIZ28x3N+EJyDT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lQjcLxwAAAN0AAAAPAAAAAAAA&#10;AAAAAAAAAKECAABkcnMvZG93bnJldi54bWxQSwUGAAAAAAQABAD5AAAAlQMAAAAA&#10;" strokecolor="#2f5496 [2408]" strokeweight="1.5pt"/>
          </v:group>
        </w:pict>
      </w:r>
      <w:r w:rsidR="00061E2C" w:rsidRPr="00122B46">
        <w:rPr>
          <w:rFonts w:ascii="ALFABET98" w:hAnsi="ALFABET98"/>
          <w:color w:val="A6A6A6" w:themeColor="background1" w:themeShade="A6"/>
          <w:sz w:val="72"/>
          <w:szCs w:val="72"/>
        </w:rPr>
        <w:t xml:space="preserve">N       </w:t>
      </w:r>
    </w:p>
    <w:p w:rsidR="00061E2C" w:rsidRPr="00122B46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014" style="position:absolute;margin-left:-16.1pt;margin-top:9.4pt;width:521.25pt;height:36.85pt;z-index:-25141555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">
            <v:group id="Group 33" o:spid="_x0000_s401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UlYybCAAAA3QAAAA8A&#10;AAAAAAAAAAAAAAAAqgIAAGRycy9kb3ducmV2LnhtbFBLBQYAAAAABAAEAPoAAACZAwAAAAA=&#10;">
              <v:rect id="Rectangle 34" o:spid="_x0000_s401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LmtB8YA&#10;AADdAAAADwAAAGRycy9kb3ducmV2LnhtbESPQWvCQBSE74X+h+UVvNWNFWIbXaXVKl61kdDbI/vM&#10;hmbfhuxq4r/vCoUeh5n5hlmsBtuIK3W+dqxgMk5AEJdO11wpyL+2z68gfEDW2DgmBTfysFo+Piww&#10;067nA12PoRIRwj5DBSaENpPSl4Ys+rFriaN3dp3FEGVXSd1hH+G2kS9JkkqLNccFgy2tDZU/x4tV&#10;MK2KT1PkG5/bSZHuTrfTR/+9VWr0NLzPQQQawn/4r73XCtLZ9A3ub+ITkM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LmtB8YAAADdAAAADwAAAAAAAAAAAAAAAACYAgAAZHJz&#10;L2Rvd25yZXYueG1sUEsFBgAAAAAEAAQA9QAAAIsDAAAAAA==&#10;" strokecolor="#2f5496 [2408]" strokeweight="1.5pt">
                <v:fill opacity="0"/>
              </v:rect>
              <v:rect id="Rectangle 35" o:spid="_x0000_s401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v+DT8EA&#10;AADdAAAADwAAAGRycy9kb3ducmV2LnhtbERPyW7CMBC9V+IfrEHiVpxUrCEGIRClxxbIfRQPSUQ8&#10;TmM3Sf++PiD1+PT2dDeYWnTUusqygngagSDOra64UHC7nl5XIJxH1lhbJgW/5GC3Hb2kmGjb8xd1&#10;F1+IEMIuQQWl900ipctLMuimtiEO3N22Bn2AbSF1i30IN7V8i6KFNFhxaCixoUNJ+ePyYxRk82PD&#10;Z2n4Mz7N1vPs8f59iI1Sk/Gw34DwNPh/8dP9oRUslrOwP7wJT0Bu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b/g0/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401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q3cAscAAADdAAAADwAAAGRycy9kb3ducmV2LnhtbESPQWvCQBSE74X+h+UVvDUbRWyJWcUU&#10;CkboobYUvD2yz2w0+zZmV43/vlsoeBxm5hsmXw62FRfqfeNYwThJQRBXTjdcK/j+en9+BeEDssbW&#10;MSm4kYfl4vEhx0y7K3/SZRtqESHsM1RgQugyKX1lyKJPXEccvb3rLYYo+1rqHq8Rbls5SdOZtNhw&#10;XDDY0Zuh6rg9WwXFbfPz4UJ5Wu93h1NZFJMSD1ap0dOwmoMINIR7+L+91gpmL9Mx/L2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yrdwCxwAAAN0AAAAPAAAAAAAA&#10;AAAAAAAAAKECAABkcnMvZG93bnJldi54bWxQSwUGAAAAAAQABAD5AAAAlQMAAAAA&#10;" strokecolor="#2f5496 [2408]" strokeweight="1.5pt"/>
            <v:shape id="AutoShape 37" o:spid="_x0000_s401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n9CdcYAAADdAAAADwAAAGRycy9kb3ducmV2LnhtbESPQWvCQBSE70L/w/IKvZmNoViJrmIK&#10;BVPwUBXB2yP7TKLZtzG71fjv3ULB4zAz3zCzRW8acaXO1ZYVjKIYBHFhdc2lgt32azgB4TyyxsYy&#10;KbiTg8X8ZTDDVNsb/9B140sRIOxSVFB536ZSuqIigy6yLXHwjrYz6IPsSqk7vAW4aWQSx2NpsOaw&#10;UGFLnxUV582vUZDdv/dr6/PL6ng4XfIsS3I8GaXeXvvlFISn3j/D/+2VVjD+eE/g7014AnL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J/QnXGAAAA3QAAAA8AAAAAAAAA&#10;AAAAAAAAoQIAAGRycy9kb3ducmV2LnhtbFBLBQYAAAAABAAEAPkAAACUAwAAAAA=&#10;" strokecolor="#2f5496 [2408]" strokeweight="1.5pt"/>
          </v:group>
        </w:pict>
      </w:r>
      <w:r w:rsidR="00061E2C" w:rsidRPr="00122B46">
        <w:rPr>
          <w:rFonts w:ascii="ALFABET98" w:hAnsi="ALFABET98"/>
          <w:color w:val="A6A6A6" w:themeColor="background1" w:themeShade="A6"/>
          <w:sz w:val="72"/>
          <w:szCs w:val="72"/>
        </w:rPr>
        <w:t xml:space="preserve">N       </w:t>
      </w:r>
    </w:p>
    <w:p w:rsidR="00061E2C" w:rsidRPr="00122B46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4008" style="position:absolute;margin-left:-16.1pt;margin-top:9.4pt;width:521.25pt;height:36.85pt;z-index:-25141452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5Xuc9RYEAADxDwAADgAAAAAAAAAAAAAAAAAuAgAAZHJzL2Uyb0RvYy54bWxQSwECLQAUAAYA&#10;CAAAACEAWCsPaOAAAAAKAQAADwAAAAAAAAAAAAAAAABwBgAAZHJzL2Rvd25yZXYueG1sUEsFBgAA&#10;AAAEAAQA8wAAAH0HAAAAAA==&#10;">
            <v:group id="Group 33" o:spid="_x0000_s401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XG4aXscAAADd&#10;AAAADwAAAAAAAAAAAAAAAACqAgAAZHJzL2Rvd25yZXYueG1sUEsFBgAAAAAEAAQA+gAAAJ4DAAAA&#10;AA==&#10;">
              <v:rect id="Rectangle 34" o:spid="_x0000_s401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fLUf8YA&#10;AADdAAAADwAAAGRycy9kb3ducmV2LnhtbESPQWvCQBSE74X+h+UVvNWNtU0ldZXWVvGqjQRvj+xr&#10;NjT7NmRXE/99Vyh4HGbmG2a+HGwjztT52rGCyTgBQVw6XXOlIP9eP85A+ICssXFMCi7kYbm4v5tj&#10;pl3POzrvQyUihH2GCkwIbSalLw1Z9GPXEkfvx3UWQ5RdJXWHfYTbRj4lSSot1hwXDLa0MlT+7k9W&#10;wbQqvkyRf/rcTop0c7gcPvrjWqnRw/D+BiLQEG7h//ZWK0hfn1/g+iY+Abn4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fLUf8YAAADdAAAADwAAAAAAAAAAAAAAAACYAgAAZHJz&#10;L2Rvd25yZXYueG1sUEsFBgAAAAAEAAQA9QAAAIsDAAAAAA==&#10;" strokecolor="#2f5496 [2408]" strokeweight="1.5pt">
                <v:fill opacity="0"/>
              </v:rect>
              <v:rect id="Rectangle 35" o:spid="_x0000_s401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lq+oMMA&#10;AADdAAAADwAAAGRycy9kb3ducmV2LnhtbESPT4vCMBTE78J+h/AWvGnaRevaNcqi+Oeort4fzdu2&#10;2LzUJmr99kYQPA4z8xtmMmtNJa7UuNKygrgfgSDOrC45V3D4W/a+QTiPrLGyTAru5GA2/ehMMNX2&#10;xju67n0uAoRdigoK7+tUSpcVZND1bU0cvH/bGPRBNrnUDd4C3FTyK4oSabDksFBgTfOCstP+YhQc&#10;h4ua19LwNl4OxsPjaXWex0ap7mf7+wPCU+vf4Vd7oxUko0ECzzfhCcjp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lq+o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401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gjh7ccAAADdAAAADwAAAGRycy9kb3ducmV2LnhtbESPQWvCQBSE7wX/w/KE3upGKbGkrtII&#10;BVPw0FSE3h7ZZxKbfRuzW5P8+65Q8DjMzDfMajOYRlypc7VlBfNZBIK4sLrmUsHh6/3pBYTzyBob&#10;y6RgJAeb9eRhhYm2PX/SNfelCBB2CSqovG8TKV1RkUE3sy1x8E62M+iD7EqpO+wD3DRyEUWxNFhz&#10;WKiwpW1FxU/+axSk48dxb3122Z2+z5csTRcZno1Sj9Ph7RWEp8Hfw//tnVYQL5+X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SCOHtxwAAAN0AAAAPAAAAAAAA&#10;AAAAAAAAAKECAABkcnMvZG93bnJldi54bWxQSwUGAAAAAAQABAD5AAAAlQMAAAAA&#10;" strokecolor="#2f5496 [2408]" strokeweight="1.5pt"/>
            <v:shape id="AutoShape 37" o:spid="_x0000_s400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5d1n8IAAADdAAAADwAAAGRycy9kb3ducmV2LnhtbERPTYvCMBC9L/gfwgje1lRZXKlGscKC&#10;FTysiuBtaMa22kxqE7X+e3MQPD7e93TemkrcqXGlZQWDfgSCOLO65FzBfvf3PQbhPLLGyjIpeJKD&#10;+azzNcVY2wf/033rcxFC2MWooPC+jqV0WUEGXd/WxIE72cagD7DJpW7wEcJNJYdRNJIGSw4NBda0&#10;LCi7bG9GQfJcHzbWp9fV6Xi+pkkyTPFslOp128UEhKfWf8Rv90orGP3+hLnhTXgCcvY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I5d1n8IAAADdAAAADwAAAAAAAAAAAAAA&#10;AAChAgAAZHJzL2Rvd25yZXYueG1sUEsFBgAAAAAEAAQA+QAAAJADAAAAAA==&#10;" strokecolor="#2f5496 [2408]" strokeweight="1.5pt"/>
          </v:group>
        </w:pict>
      </w:r>
      <w:r w:rsidR="00061E2C" w:rsidRPr="00122B46">
        <w:rPr>
          <w:rFonts w:ascii="ALFABET98" w:hAnsi="ALFABET98"/>
          <w:color w:val="A6A6A6" w:themeColor="background1" w:themeShade="A6"/>
          <w:sz w:val="72"/>
          <w:szCs w:val="72"/>
        </w:rPr>
        <w:t xml:space="preserve">N      </w:t>
      </w:r>
    </w:p>
    <w:p w:rsidR="00061E2C" w:rsidRPr="00122B46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lastRenderedPageBreak/>
        <w:pict>
          <v:group id="_x0000_s4002" style="position:absolute;margin-left:-16.1pt;margin-top:9.4pt;width:521.25pt;height:36.85pt;z-index:-25141350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HzmcFAQAAPEPAAAOAAAAZHJzL2Uyb0RvYy54bWzsV9tu4zYQfS/QfyD4nuhi+SZEWQS+BAW2&#10;7aK7/QBaoi6oRKokHTld9N87HEqyHWf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">
            <v:group id="Group 33" o:spid="_x0000_s400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oyKgMQAAADdAAAA&#10;DwAAAAAAAAAAAAAAAACqAgAAZHJzL2Rvd25yZXYueG1sUEsFBgAAAAAEAAQA+gAAAJsDAAAAAA==&#10;">
              <v:rect id="Rectangle 34" o:spid="_x0000_s400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BEocYA&#10;AADdAAAADwAAAGRycy9kb3ducmV2LnhtbESPzWrDMBCE74W+g9hCb43shrjFiRLa5odcmzqY3BZr&#10;a5laK2OpsfP2UaDQ4zAz3zCL1WhbcabeN44VpJMEBHHldMO1guJr+/QKwgdkja1jUnAhD6vl/d0C&#10;c+0G/qTzIdQiQtjnqMCE0OVS+sqQRT9xHXH0vl1vMUTZ11L3OES4beVzkmTSYsNxwWBHH4aqn8Ov&#10;VTCty40pi7UvbFpmu+Pl+D6ctko9PoxvcxCBxvAf/mvvtYLsZZbC7U18AnJ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xBEocYAAADdAAAADwAAAAAAAAAAAAAAAACYAgAAZHJz&#10;L2Rvd25yZXYueG1sUEsFBgAAAAAEAAQA9QAAAIsDAAAAAA==&#10;" strokecolor="#2f5496 [2408]" strokeweight="1.5pt">
                <v:fill opacity="0"/>
              </v:rect>
              <v:rect id="Rectangle 35" o:spid="_x0000_s400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gufsUA&#10;AADdAAAADwAAAGRycy9kb3ducmV2LnhtbESPQWvCQBSE70L/w/IKvdVNgrE1dQ1F0Xq0Vu+P7GsS&#10;zL5Ns9sk/vuuUPA4zMw3zDIfTSN66lxtWUE8jUAQF1bXXCo4fW2fX0E4j6yxsUwKruQgXz1Mlphp&#10;O/An9UdfigBhl6GCyvs2k9IVFRl0U9sSB+/bdgZ9kF0pdYdDgJtGJlE0lwZrDgsVtrSuqLgcf42C&#10;c7pp+UMaPsTb2SI9X3Y/69go9fQ4vr+B8DT6e/i/vdcK5i9pArc34QnI1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uC5+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400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OpxM8cAAADdAAAADwAAAGRycy9kb3ducmV2LnhtbESPT2vCQBTE74LfYXmCN7OppVaiqzSF&#10;gil48A+Ct0f2mcRm38bsqvHbdwtCj8PM/IaZLztTixu1rrKs4CWKQRDnVldcKNjvvkZTEM4ja6wt&#10;k4IHOVgu+r05JtreeUO3rS9EgLBLUEHpfZNI6fKSDLrINsTBO9nWoA+yLaRu8R7gppbjOJ5IgxWH&#10;hRIb+iwp/9lejYL08X1YW59dVqfj+ZKl6TjDs1FqOOg+ZiA8df4//GyvtILJ+9sr/L0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o6nEzxwAAAN0AAAAPAAAAAAAA&#10;AAAAAAAAAKECAABkcnMvZG93bnJldi54bWxQSwUGAAAAAAQABAD5AAAAlQMAAAAA&#10;" strokecolor="#2f5496 [2408]" strokeweight="1.5pt"/>
            <v:shape id="AutoShape 37" o:spid="_x0000_s400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wPpR8cAAADdAAAADwAAAGRycy9kb3ducmV2LnhtbESPT2vCQBTE74LfYXmCN7OptFaiqzSF&#10;gil48A+Ct0f2mcRm38bsqvHbdwtCj8PM/IaZLztTixu1rrKs4CWKQRDnVldcKNjvvkZTEM4ja6wt&#10;k4IHOVgu+r05JtreeUO3rS9EgLBLUEHpfZNI6fKSDLrINsTBO9nWoA+yLaRu8R7gppbjOJ5IgxWH&#10;hRIb+iwp/9lejYL08X1YW59dVqfj+ZKl6TjDs1FqOOg+ZiA8df4//GyvtILJ+9sr/L0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nA+lHxwAAAN0AAAAPAAAAAAAA&#10;AAAAAAAAAKECAABkcnMvZG93bnJldi54bWxQSwUGAAAAAAQABAD5AAAAlQMAAAAA&#10;" strokecolor="#2f5496 [2408]" strokeweight="1.5pt"/>
          </v:group>
        </w:pict>
      </w:r>
      <w:r w:rsidR="00061E2C" w:rsidRPr="00122B46">
        <w:rPr>
          <w:rFonts w:ascii="ALFABET98" w:hAnsi="ALFABET98"/>
          <w:color w:val="A6A6A6" w:themeColor="background1" w:themeShade="A6"/>
          <w:sz w:val="72"/>
          <w:szCs w:val="72"/>
        </w:rPr>
        <w:t xml:space="preserve">N       </w:t>
      </w:r>
    </w:p>
    <w:p w:rsidR="00061E2C" w:rsidRPr="00122B46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996" style="position:absolute;margin-left:-16.1pt;margin-top:9.4pt;width:521.25pt;height:36.85pt;z-index:-25141248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KWcSfkXBAAA8Q8AAA4AAAAAAAAAAAAAAAAALgIAAGRycy9lMm9Eb2MueG1sUEsBAi0AFAAG&#10;AAgAAAAhAFgrD2jgAAAACgEAAA8AAAAAAAAAAAAAAAAAcQYAAGRycy9kb3ducmV2LnhtbFBLBQYA&#10;AAAABAAEAPMAAAB+BwAAAAA=&#10;">
            <v:group id="Group 33" o:spid="_x0000_s399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GKbdvxgAAAN0A&#10;AAAPAAAAAAAAAAAAAAAAAKoCAABkcnMvZG93bnJldi54bWxQSwUGAAAAAAQABAD6AAAAnQMAAAAA&#10;">
              <v:rect id="Rectangle 34" o:spid="_x0000_s400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7V5TsYA&#10;AADdAAAADwAAAGRycy9kb3ducmV2LnhtbESPQWvCQBSE70L/w/IKvelGi7FEV6ltLV5rI6G3R/aZ&#10;Dc2+Ddmtif/eLQgeh5n5hlltBtuIM3W+dqxgOklAEJdO11wpyL934xcQPiBrbByTggt52KwfRivM&#10;tOv5i86HUIkIYZ+hAhNCm0npS0MW/cS1xNE7uc5iiLKrpO6wj3DbyFmSpNJizXHBYEtvhsrfw59V&#10;8FwVH6bI331up0X6ebwct/3PTqmnx+F1CSLQEO7hW3uvFaSL+QL+38QnIN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7V5TsYAAADdAAAADwAAAAAAAAAAAAAAAACYAgAAZHJz&#10;L2Rvd25yZXYueG1sUEsFBgAAAAAEAAQA9QAAAIsDAAAAAA==&#10;" strokecolor="#2f5496 [2408]" strokeweight="1.5pt">
                <v:fill opacity="0"/>
              </v:rect>
              <v:rect id="Rectangle 35" o:spid="_x0000_s400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VAZlMIA&#10;AADdAAAADwAAAGRycy9kb3ducmV2LnhtbERPy26CQBTdm/gPk2vSnQw0xbbU0TQaH0try/6GuQUi&#10;cweZEejfdxYmLk/Oe7keTSN66lxtWUESxSCIC6trLhX8fO/mbyCcR9bYWCYFf+RgvZpOlphpO/AX&#10;9WdfihDCLkMFlfdtJqUrKjLoItsSB+7XdgZ9gF0pdYdDCDeNfI7jhTRYc2iosKVNRcXlfDMK8nTb&#10;8kEaPiW7l/c0v+yvm8Qo9TQbPz9AeBr9Q3x3H7WCxWsa5oY34QnI1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NUBmU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399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QJG2cYAAADdAAAADwAAAGRycy9kb3ducmV2LnhtbESPQWvCQBSE70L/w/IK3nRTQW2jqzQF&#10;IRE8aEvB2yP7TGKzb2N21fjvXUHocZiZb5j5sjO1uFDrKssK3oYRCOLc6ooLBT/fq8E7COeRNdaW&#10;ScGNHCwXL705xtpeeUuXnS9EgLCLUUHpfRNL6fKSDLqhbYiDd7CtQR9kW0jd4jXATS1HUTSRBisO&#10;CyU29FVS/rc7GwXJbf27sT47pYf98ZQlySjDo1Gq/9p9zkB46vx/+NlOtYLJdPwBjzfhCcjFH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kCRtnGAAAA3QAAAA8AAAAAAAAA&#10;AAAAAAAAoQIAAGRycy9kb3ducmV2LnhtbFBLBQYAAAAABAAEAPkAAACUAwAAAAA=&#10;" strokecolor="#2f5496 [2408]" strokeweight="1.5pt"/>
            <v:shape id="AutoShape 37" o:spid="_x0000_s399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lQl+cQAAADdAAAADwAAAGRycy9kb3ducmV2LnhtbERPTWuDQBC9F/oflinkVtfmYIrJKrVQ&#10;iIUemoRCb4M7URN31rgbNf8+eyj0+Hjfm3w2nRhpcK1lBS9RDIK4srrlWsFh//H8CsJ5ZI2dZVJw&#10;Iwd59viwwVTbib9p3PlahBB2KSpovO9TKV3VkEEX2Z44cEc7GPQBDrXUA04h3HRyGceJNNhyaGiw&#10;p/eGqvPuahQUt8+fL+vLy/b4e7qURbEs8WSUWjzNb2sQnmb/L/5zb7WCZJWE/eFNeAIyuw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WVCX5xAAAAN0AAAAPAAAAAAAAAAAA&#10;AAAAAKECAABkcnMvZG93bnJldi54bWxQSwUGAAAAAAQABAD5AAAAkgMAAAAA&#10;" strokecolor="#2f5496 [2408]" strokeweight="1.5pt"/>
          </v:group>
        </w:pict>
      </w:r>
      <w:r w:rsidR="00061E2C" w:rsidRPr="00122B46">
        <w:rPr>
          <w:rFonts w:ascii="ALFABET98" w:hAnsi="ALFABET98"/>
          <w:color w:val="A6A6A6" w:themeColor="background1" w:themeShade="A6"/>
          <w:sz w:val="72"/>
          <w:szCs w:val="72"/>
        </w:rPr>
        <w:t xml:space="preserve">N       </w:t>
      </w:r>
    </w:p>
    <w:p w:rsidR="00061E2C" w:rsidRPr="00122B46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990" style="position:absolute;margin-left:-16.1pt;margin-top:9.4pt;width:521.25pt;height:36.85pt;z-index:-25141145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D9&#10;nMf+EgQAAPEPAAAOAAAAAAAAAAAAAAAAAC4CAABkcnMvZTJvRG9jLnhtbFBLAQItABQABgAIAAAA&#10;IQBYKw9o4AAAAAoBAAAPAAAAAAAAAAAAAAAAAGwGAABkcnMvZG93bnJldi54bWxQSwUGAAAAAAQA&#10;BADzAAAAeQcAAAAA&#10;">
            <v:group id="Group 33" o:spid="_x0000_s399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fnvRxgAAAN0A&#10;AAAPAAAAAAAAAAAAAAAAAKoCAABkcnMvZG93bnJldi54bWxQSwUGAAAAAAQABAD6AAAAnQMAAAAA&#10;">
              <v:rect id="Rectangle 34" o:spid="_x0000_s399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uK18MUA&#10;AADdAAAADwAAAGRycy9kb3ducmV2LnhtbESPQWvCQBSE7wX/w/KE3upGhSipq7S1ll7VSPD2yL5m&#10;Q7NvQ3Zr4r/vCoLHYWa+YVabwTbiQp2vHSuYThIQxKXTNVcK8uPuZQnCB2SNjWNScCUPm/XoaYWZ&#10;dj3v6XIIlYgQ9hkqMCG0mZS+NGTRT1xLHL0f11kMUXaV1B32EW4bOUuSVFqsOS4YbOnDUPl7+LMK&#10;5lXxaYp863M7LdKv0/X03p93Sj2Ph7dXEIGG8Ajf299aQbpI53B7E5+AXP8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4rXwxQAAAN0AAAAPAAAAAAAAAAAAAAAAAJgCAABkcnMv&#10;ZG93bnJldi54bWxQSwUGAAAAAAQABAD1AAAAigMAAAAA&#10;" strokecolor="#2f5496 [2408]" strokeweight="1.5pt">
                <v:fill opacity="0"/>
              </v:rect>
              <v:rect id="Rectangle 35" o:spid="_x0000_s399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nHZLMMA&#10;AADdAAAADwAAAGRycy9kb3ducmV2LnhtbESPT4vCMBTE78J+h/AWvGnaRevaNcqi+Oeort4fzdu2&#10;2LzUJmr99kYQPA4z8xtmMmtNJa7UuNKygrgfgSDOrC45V3D4W/a+QTiPrLGyTAru5GA2/ehMMNX2&#10;xju67n0uAoRdigoK7+tUSpcVZND1bU0cvH/bGPRBNrnUDd4C3FTyK4oSabDksFBgTfOCstP+YhQc&#10;h4ua19LwNl4OxsPjaXWex0ap7mf7+wPCU+vf4Vd7oxUko2QAzzfhCcjp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nHZL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399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iOGYccAAADdAAAADwAAAGRycy9kb3ducmV2LnhtbESPT2vCQBTE7wW/w/KE3uqmQmOJbqQR&#10;BFPoQVsEb4/sM3/Mvo3ZrcZv3xWEHoeZ+Q2zWA6mFRfqXW1ZweskAkFcWF1zqeDne/3yDsJ5ZI2t&#10;ZVJwIwfLdPS0wETbK2/psvOlCBB2CSqovO8SKV1RkUE3sR1x8I62N+iD7Eupe7wGuGnlNIpiabDm&#10;sFBhR6uKitPu1yjIbp/7L+vz8+Z4aM55lk1zbIxSz+PhYw7C0+D/w4/2RiuIZ/Eb3N+EJyDT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GI4ZhxwAAAN0AAAAPAAAAAAAA&#10;AAAAAAAAAKECAABkcnMvZG93bnJldi54bWxQSwUGAAAAAAQABAD5AAAAlQMAAAAA&#10;" strokecolor="#2f5496 [2408]" strokeweight="1.5pt"/>
            <v:shape id="AutoShape 37" o:spid="_x0000_s399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vEYFsUAAADdAAAADwAAAGRycy9kb3ducmV2LnhtbESPQYvCMBSE78L+h/AWvGm6HqpUo9iF&#10;BSt4UJcFb4/m2Vabl9pktf57Iwgeh5n5hpktOlOLK7WusqzgaxiBIM6trrhQ8Lv/GUxAOI+ssbZM&#10;Cu7kYDH/6M0w0fbGW7rufCEChF2CCkrvm0RKl5dk0A1tQxy8o20N+iDbQuoWbwFuajmKolgarDgs&#10;lNjQd0n5efdvFKT39d/G+uyyOh5OlyxNRxmejFL9z245BeGp8+/wq73SCuJxHMPzTXgCcv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vEYFsUAAADdAAAADwAAAAAAAAAA&#10;AAAAAAChAgAAZHJzL2Rvd25yZXYueG1sUEsFBgAAAAAEAAQA+QAAAJMDAAAAAA==&#10;" strokecolor="#2f5496 [2408]" strokeweight="1.5pt"/>
          </v:group>
        </w:pict>
      </w:r>
      <w:r w:rsidR="00061E2C" w:rsidRPr="00122B46">
        <w:rPr>
          <w:rFonts w:ascii="ALFABET98" w:hAnsi="ALFABET98"/>
          <w:color w:val="A6A6A6" w:themeColor="background1" w:themeShade="A6"/>
          <w:sz w:val="72"/>
          <w:szCs w:val="72"/>
        </w:rPr>
        <w:t xml:space="preserve">N       </w:t>
      </w:r>
    </w:p>
    <w:p w:rsidR="00061E2C" w:rsidRDefault="00061E2C" w:rsidP="00061E2C">
      <w:pPr>
        <w:spacing w:line="240" w:lineRule="auto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72"/>
          <w:szCs w:val="72"/>
        </w:rPr>
        <w:t xml:space="preserve"> </w:t>
      </w:r>
      <w:r>
        <w:rPr>
          <w:rFonts w:ascii="ALFABET98" w:hAnsi="ALFABET98"/>
          <w:sz w:val="36"/>
          <w:szCs w:val="36"/>
        </w:rPr>
        <w:t xml:space="preserve">  </w:t>
      </w:r>
      <w:r w:rsidR="00437EB7">
        <w:rPr>
          <w:rFonts w:ascii="ALFABET98" w:hAnsi="ALFABET98"/>
          <w:sz w:val="36"/>
          <w:szCs w:val="36"/>
        </w:rPr>
        <w:t xml:space="preserve">                               1</w:t>
      </w:r>
      <w:r>
        <w:rPr>
          <w:rFonts w:ascii="ALFABET98" w:hAnsi="ALFABET98"/>
          <w:sz w:val="36"/>
          <w:szCs w:val="36"/>
        </w:rPr>
        <w:t>8</w:t>
      </w:r>
    </w:p>
    <w:p w:rsidR="00061E2C" w:rsidRDefault="00061E2C" w:rsidP="00061E2C">
      <w:pPr>
        <w:spacing w:line="240" w:lineRule="auto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36"/>
          <w:szCs w:val="36"/>
        </w:rPr>
        <w:t>Sayın velim, N harfinin üzerinden  yazdırın ve boşlukları yazdırın.</w:t>
      </w:r>
    </w:p>
    <w:p w:rsidR="00061E2C" w:rsidRPr="00122B46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984" style="position:absolute;margin-left:-16.1pt;margin-top:9.4pt;width:521.25pt;height:36.85pt;z-index:-25141043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fTVfShYEAADxDwAADgAAAAAAAAAAAAAAAAAuAgAAZHJzL2Uyb0RvYy54bWxQSwECLQAUAAYA&#10;CAAAACEAWCsPaOAAAAAKAQAADwAAAAAAAAAAAAAAAABwBgAAZHJzL2Rvd25yZXYueG1sUEsFBgAA&#10;AAAEAAQA8wAAAH0HAAAAAA==&#10;">
            <v:group id="Group 33" o:spid="_x0000_s398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Wlkw7wwAAAN0AAAAP&#10;AAAAAAAAAAAAAAAAAKoCAABkcnMvZG93bnJldi54bWxQSwUGAAAAAAQABAD6AAAAmgMAAAAA&#10;">
              <v:rect id="Rectangle 34" o:spid="_x0000_s398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wqCGsYA&#10;AADdAAAADwAAAGRycy9kb3ducmV2LnhtbESPQWvCQBSE7wX/w/IEb3VjhbSmrqJVS6/VSOjtkX3N&#10;hmbfhuxq4r93C4Ueh5n5hlmuB9uIK3W+dqxgNk1AEJdO11wpyE+HxxcQPiBrbByTght5WK9GD0vM&#10;tOv5k67HUIkIYZ+hAhNCm0npS0MW/dS1xNH7dp3FEGVXSd1hH+G2kU9JkkqLNccFgy29GSp/jher&#10;YF4Ve1PkO5/bWZG+n2/nbf91UGoyHjavIAIN4T/81/7QCtLndAG/b+ITkK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wqCGsYAAADdAAAADwAAAAAAAAAAAAAAAACYAgAAZHJz&#10;L2Rvd25yZXYueG1sUEsFBgAAAAAEAAQA9QAAAIsDAAAAAA==&#10;" strokecolor="#2f5496 [2408]" strokeweight="1.5pt">
                <v:fill opacity="0"/>
              </v:rect>
              <v:rect id="Rectangle 35" o:spid="_x0000_s398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JNJ8sEA&#10;AADdAAAADwAAAGRycy9kb3ducmV2LnhtbERPPW/CMBDdK/EfrEPqVpygAiXFRCgI6AgU9lN8TSLi&#10;c4hNkv77ekDq+PS+V+lgatFR6yrLCuJJBII4t7riQsHle/f2AcJ5ZI21ZVLwSw7S9ehlhYm2PZ+o&#10;O/tChBB2CSoovW8SKV1ekkE3sQ1x4H5sa9AH2BZSt9iHcFPLaRTNpcGKQ0OJDWUl5bfzwyi4zrYN&#10;H6ThY7x7X86ut/09i41Sr+Nh8wnC0+D/xU/3l1YwXyzC/vAmPAG5/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iTSfL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398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MEWv8cAAADdAAAADwAAAGRycy9kb3ducmV2LnhtbESPQWvCQBSE74X+h+UVvNWNHmJJs0oj&#10;CEbwUC2F3h7ZZxKbfRuzaxL/fVcQehxm5hsmXY2mET11rrasYDaNQBAXVtdcKvg6bl7fQDiPrLGx&#10;TApu5GC1fH5KMdF24E/qD74UAcIuQQWV920ipSsqMuimtiUO3sl2Bn2QXSl1h0OAm0bOoyiWBmsO&#10;CxW2tK6o+D1cjYLstvveW59ftqef8yXPsnmOZ6PU5GX8eAfhafT/4Ud7qxXEi8UM7m/CE5DL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8wRa/xwAAAN0AAAAPAAAAAAAA&#10;AAAAAAAAAKECAABkcnMvZG93bnJldi54bWxQSwUGAAAAAAQABAD5AAAAlQMAAAAA&#10;" strokecolor="#2f5496 [2408]" strokeweight="1.5pt"/>
            <v:shape id="AutoShape 37" o:spid="_x0000_s398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BOIyMYAAADdAAAADwAAAGRycy9kb3ducmV2LnhtbESPT4vCMBTE78J+h/AWvGlqDyrVKHZh&#10;wQoe/MPC3h7Ns602L7WJWr+9WVjwOMzMb5j5sjO1uFPrKssKRsMIBHFudcWFguPhezAF4Tyyxtoy&#10;KXiSg+XiozfHRNsH7+i+94UIEHYJKii9bxIpXV6SQTe0DXHwTrY16INsC6lbfAS4qWUcRWNpsOKw&#10;UGJDXyXll/3NKEifm5+t9dl1ffo9X7M0jTM8G6X6n91qBsJT59/h//ZaKxhPJjH8vQlPQC5e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wTiMjGAAAA3QAAAA8AAAAAAAAA&#10;AAAAAAAAoQIAAGRycy9kb3ducmV2LnhtbFBLBQYAAAAABAAEAPkAAACUAwAAAAA=&#10;" strokecolor="#2f5496 [2408]" strokeweight="1.5pt"/>
          </v:group>
        </w:pict>
      </w:r>
      <w:r w:rsidR="00061E2C">
        <w:rPr>
          <w:rFonts w:ascii="ALFABET98" w:hAnsi="ALFABET98"/>
          <w:color w:val="A6A6A6" w:themeColor="background1" w:themeShade="A6"/>
          <w:sz w:val="72"/>
          <w:szCs w:val="72"/>
        </w:rPr>
        <w:t xml:space="preserve">N     N     N     N     N     </w:t>
      </w:r>
      <w:r w:rsidR="00061E2C" w:rsidRPr="00122B46">
        <w:rPr>
          <w:rFonts w:ascii="ALFABET98" w:hAnsi="ALFABET98"/>
          <w:color w:val="A6A6A6" w:themeColor="background1" w:themeShade="A6"/>
          <w:sz w:val="72"/>
          <w:szCs w:val="72"/>
        </w:rPr>
        <w:t xml:space="preserve">  </w:t>
      </w:r>
    </w:p>
    <w:p w:rsidR="00061E2C" w:rsidRPr="00122B46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978" style="position:absolute;margin-left:-16.1pt;margin-top:9.4pt;width:521.25pt;height:36.85pt;z-index:-25140940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JNg4lxYEAADxDwAADgAAAAAAAAAAAAAAAAAuAgAAZHJzL2Uyb0RvYy54bWxQSwECLQAUAAYA&#10;CAAAACEAWCsPaOAAAAAKAQAADwAAAAAAAAAAAAAAAABwBgAAZHJzL2Rvd25yZXYueG1sUEsFBgAA&#10;AAAEAAQA8wAAAH0HAAAAAA==&#10;">
            <v:group id="Group 33" o:spid="_x0000_s398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kgLQ48cAAADd&#10;AAAADwAAAAAAAAAAAAAAAACqAgAAZHJzL2Rvd25yZXYueG1sUEsFBgAAAAAEAAQA+gAAAJ4DAAAA&#10;AA==&#10;">
              <v:rect id="Rectangle 34" o:spid="_x0000_s398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54ewsYA&#10;AADdAAAADwAAAGRycy9kb3ducmV2LnhtbESPQWvCQBSE70L/w/IKvelGi7FEV6ltLV5rI6G3R/aZ&#10;Dc2+Ddmtif/eLQgeh5n5hlltBtuIM3W+dqxgOklAEJdO11wpyL934xcQPiBrbByTggt52KwfRivM&#10;tOv5i86HUIkIYZ+hAhNCm0npS0MW/cS1xNE7uc5iiLKrpO6wj3DbyFmSpNJizXHBYEtvhsrfw59V&#10;8FwVH6bI331up0X6ebwct/3PTqmnx+F1CSLQEO7hW3uvFaSLxRz+38QnIN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54ewsYAAADdAAAADwAAAAAAAAAAAAAAAACYAgAAZHJz&#10;L2Rvd25yZXYueG1sUEsFBgAAAAAEAAQA9QAAAIsDAAAAAA==&#10;" strokecolor="#2f5496 [2408]" strokeweight="1.5pt">
                <v:fill opacity="0"/>
              </v:rect>
              <v:rect id="Rectangle 35" o:spid="_x0000_s398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Z0HcUA&#10;AADdAAAADwAAAGRycy9kb3ducmV2LnhtbESPQWvCQBSE7wX/w/KE3ppNpEaNriIW2x6tNfdH9pkE&#10;s29jdpuk/75bKPQ4zMw3zGY3mkb01LnasoIkikEQF1bXXCq4fB6fliCcR9bYWCYF3+Rgt508bDDT&#10;duAP6s++FAHCLkMFlfdtJqUrKjLoItsSB+9qO4M+yK6UusMhwE0jZ3GcSoM1h4UKWzpUVNzOX0ZB&#10;Pn9p+U0aPiXH59U8v73eD4lR6nE67tcgPI3+P/zXftcK0sUihd834QnI7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YNnQd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398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GQrUMUAAADdAAAADwAAAGRycy9kb3ducmV2LnhtbESPQYvCMBSE74L/ITzB25quB7t0jbIV&#10;BCt4WBXB26N5tnWbl9pErf9+Iwgeh5n5hpnOO1OLG7WusqzgcxSBIM6trrhQsN8tP75AOI+ssbZM&#10;Ch7kYD7r96aYaHvnX7ptfSEChF2CCkrvm0RKl5dk0I1sQxy8k20N+iDbQuoW7wFuajmOook0WHFY&#10;KLGhRUn53/ZqFKSP9WFjfXZZnY7nS5am4wzPRqnhoPv5BuGp8+/wq73SCiZxHMPzTXgCcvY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GQrUMUAAADdAAAADwAAAAAAAAAA&#10;AAAAAAChAgAAZHJzL2Rvd25yZXYueG1sUEsFBgAAAAAEAAQA+QAAAJMDAAAAAA==&#10;" strokecolor="#2f5496 [2408]" strokeweight="1.5pt"/>
            <v:shape id="AutoShape 37" o:spid="_x0000_s397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fu/IsQAAADdAAAADwAAAGRycy9kb3ducmV2LnhtbERPTWvCQBC9F/wPywi9NRtz0BKzihEK&#10;SaGHqgjehuyYRLOzMbvV+O+7h0KPj/edrUfTiTsNrrWsYBbFIIgrq1uuFRz2H2/vIJxH1thZJgVP&#10;crBeTV4yTLV98Dfdd74WIYRdigoa7/tUSlc1ZNBFticO3NkOBn2AQy31gI8QbjqZxPFcGmw5NDTY&#10;07ah6rr7MQry5+fxy/ryVpxPl1uZ50mJF6PU63TcLEF4Gv2/+M9daAXzxSLMDW/CE5Cr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t+78ixAAAAN0AAAAPAAAAAAAAAAAA&#10;AAAAAKECAABkcnMvZG93bnJldi54bWxQSwUGAAAAAAQABAD5AAAAkgMAAAAA&#10;" strokecolor="#2f5496 [2408]" strokeweight="1.5pt"/>
          </v:group>
        </w:pict>
      </w:r>
      <w:r w:rsidR="00061E2C" w:rsidRPr="00122B46">
        <w:rPr>
          <w:rFonts w:ascii="ALFABET98" w:hAnsi="ALFABET98"/>
          <w:color w:val="A6A6A6" w:themeColor="background1" w:themeShade="A6"/>
          <w:sz w:val="72"/>
          <w:szCs w:val="72"/>
        </w:rPr>
        <w:t xml:space="preserve">N     N     N     N     </w:t>
      </w:r>
    </w:p>
    <w:p w:rsidR="00061E2C" w:rsidRPr="00122B46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972" style="position:absolute;margin-left:-16.1pt;margin-top:9.4pt;width:521.25pt;height:36.85pt;z-index:-25140838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D5&#10;LCLVEgQAAPEPAAAOAAAAAAAAAAAAAAAAAC4CAABkcnMvZTJvRG9jLnhtbFBLAQItABQABgAIAAAA&#10;IQBYKw9o4AAAAAoBAAAPAAAAAAAAAAAAAAAAAGwGAABkcnMvZG93bnJldi54bWxQSwUGAAAAAAQA&#10;BADzAAAAeQcAAAAA&#10;">
            <v:group id="Group 33" o:spid="_x0000_s397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Y7KbHwwAAAN0AAAAP&#10;AAAAAAAAAAAAAAAAAKoCAABkcnMvZG93bnJldi54bWxQSwUGAAAAAAQABAD6AAAAmgMAAAAA&#10;">
              <v:rect id="Rectangle 34" o:spid="_x0000_s397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Bo5sUA&#10;AADdAAAADwAAAGRycy9kb3ducmV2LnhtbESPQWvCQBSE7wX/w/IKvdVNWkglukpta+m1GgneHtln&#10;Nph9G7JbE/99VxA8DjPzDbNYjbYVZ+p941hBOk1AEFdON1wrKHab5xkIH5A1to5JwYU8rJaThwXm&#10;2g38S+dtqEWEsM9RgQmhy6X0lSGLfuo64ugdXW8xRNnXUvc4RLht5UuSZNJiw3HBYEcfhqrT9s8q&#10;eK3LL1MWn76waZl97y/79XDYKPX0OL7PQQQawz18a/9oBdnbLIXrm/gE5PI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cGjmxQAAAN0AAAAPAAAAAAAAAAAAAAAAAJgCAABkcnMv&#10;ZG93bnJldi54bWxQSwUGAAAAAAQABAD1AAAAigMAAAAA&#10;" strokecolor="#2f5496 [2408]" strokeweight="1.5pt">
                <v:fill opacity="0"/>
              </v:rect>
              <v:rect id="Rectangle 35" o:spid="_x0000_s397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gCOcMA&#10;AADdAAAADwAAAGRycy9kb3ducmV2LnhtbESPS4vCQBCE74L/YWjBm04iPqOjiKK7x10f9ybTJsFM&#10;T8yMGv/9zoLgsaiqr6jFqjGleFDtCssK4n4Egji1uuBMwem4601BOI+ssbRMCl7kYLVstxaYaPvk&#10;X3ocfCYChF2CCnLvq0RKl+Zk0PVtRRy8i60N+iDrTOoanwFuSjmIorE0WHBYyLGiTU7p9XA3Cs6j&#10;bcVf0vBPvBvORufr/raJjVLdTrOeg/DU+E/43f7WCsaT6QD+34QnIJ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tgCO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397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opddMcAAADdAAAADwAAAGRycy9kb3ducmV2LnhtbESPQWvCQBSE7wX/w/KE3urGFKykrsEI&#10;gin0oC2F3h7ZZxKbfRuz2yT++65Q8DjMzDfMKh1NI3rqXG1ZwXwWgSAurK65VPD5sXtagnAeWWNj&#10;mRRcyUG6njysMNF24AP1R1+KAGGXoILK+zaR0hUVGXQz2xIH72Q7gz7IrpS6wyHATSPjKFpIgzWH&#10;hQpb2lZU/Bx/jYLs+vb1bn1+2Z++z5c8y+Icz0apx+m4eQXhafT38H97rxUsXpbP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Wil10xwAAAN0AAAAPAAAAAAAA&#10;AAAAAAAAAKECAABkcnMvZG93bnJldi54bWxQSwUGAAAAAAQABAD5AAAAlQMAAAAA&#10;" strokecolor="#2f5496 [2408]" strokeweight="1.5pt"/>
            <v:shape id="AutoShape 37" o:spid="_x0000_s397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WPFAMcAAADdAAAADwAAAGRycy9kb3ducmV2LnhtbESPQWvCQBSE7wX/w/KE3urGUKykrsEI&#10;gin0oC2F3h7ZZxKbfRuz2yT++65Q8DjMzDfMKh1NI3rqXG1ZwXwWgSAurK65VPD5sXtagnAeWWNj&#10;mRRcyUG6njysMNF24AP1R1+KAGGXoILK+zaR0hUVGXQz2xIH72Q7gz7IrpS6wyHATSPjKFpIgzWH&#10;hQpb2lZU/Bx/jYLs+vb1bn1+2Z++z5c8y+Icz0apx+m4eQXhafT38H97rxUsXpbP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ZY8UAxwAAAN0AAAAPAAAAAAAA&#10;AAAAAAAAAKECAABkcnMvZG93bnJldi54bWxQSwUGAAAAAAQABAD5AAAAlQMAAAAA&#10;" strokecolor="#2f5496 [2408]" strokeweight="1.5pt"/>
          </v:group>
        </w:pict>
      </w:r>
      <w:r w:rsidR="00061E2C" w:rsidRPr="00122B46">
        <w:rPr>
          <w:rFonts w:ascii="ALFABET98" w:hAnsi="ALFABET98"/>
          <w:color w:val="A6A6A6" w:themeColor="background1" w:themeShade="A6"/>
          <w:sz w:val="72"/>
          <w:szCs w:val="72"/>
        </w:rPr>
        <w:t xml:space="preserve">N     N     N     </w:t>
      </w:r>
    </w:p>
    <w:p w:rsidR="00061E2C" w:rsidRPr="00122B46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966" style="position:absolute;margin-left:-16.1pt;margin-top:9.4pt;width:521.25pt;height:36.85pt;z-index:-25140736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BcWsaEXBAAA8Q8AAA4AAAAAAAAAAAAAAAAALgIAAGRycy9lMm9Eb2MueG1sUEsBAi0AFAAG&#10;AAgAAAAhAFgrD2jgAAAACgEAAA8AAAAAAAAAAAAAAAAAcQYAAGRycy9kb3ducmV2LnhtbFBLBQYA&#10;AAAABAAEAPMAAAB+BwAAAAA=&#10;">
            <v:group id="Group 33" o:spid="_x0000_s396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4SZsoxgAAAN0A&#10;AAAPAAAAAAAAAAAAAAAAAKoCAABkcnMvZG93bnJldi54bWxQSwUGAAAAAAQABAD6AAAAnQMAAAAA&#10;">
              <v:rect id="Rectangle 34" o:spid="_x0000_s397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VVCcUA&#10;AADdAAAADwAAAGRycy9kb3ducmV2LnhtbESPQWvCQBSE70L/w/IKvenGFqJEV6lWS6/VSPD2yD6z&#10;odm3Ibua+O+7hYLHYWa+YZbrwTbiRp2vHSuYThIQxKXTNVcK8uN+PAfhA7LGxjEpuJOH9epptMRM&#10;u56/6XYIlYgQ9hkqMCG0mZS+NGTRT1xLHL2L6yyGKLtK6g77CLeNfE2SVFqsOS4YbGlrqPw5XK2C&#10;t6rYmSL/8LmdFunn6X7a9Oe9Ui/Pw/sCRKAhPML/7S+tIJ3NZ/D3Jj4Buf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1VUJxQAAAN0AAAAPAAAAAAAAAAAAAAAAAJgCAABkcnMv&#10;ZG93bnJldi54bWxQSwUGAAAAAAQABAD1AAAAigMAAAAA&#10;" strokecolor="#2f5496 [2408]" strokeweight="1.5pt">
                <v:fill opacity="0"/>
              </v:rect>
              <v:rect id="Rectangle 35" o:spid="_x0000_s397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zA108AA&#10;AADdAAAADwAAAGRycy9kb3ducmV2LnhtbERPyW7CMBC9I/EP1iBxAyeINeAgREXLsWW5j+IhiRKP&#10;09iF8Pf4UInj09s3287U4k6tKy0riMcRCOLM6pJzBZfzYbQE4TyyxtoyKXiSg23a720w0fbBP3Q/&#10;+VyEEHYJKii8bxIpXVaQQTe2DXHgbrY16ANsc6lbfIRwU8tJFM2lwZJDQ4EN7QvKqtOfUXCdfTT8&#10;JQ1/x4fpanatPn/3sVFqOOh2axCeOv8W/7uPWsF8sQxzw5vwBGT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zA108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396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2JqnscAAADdAAAADwAAAGRycy9kb3ducmV2LnhtbESPQWvCQBSE7wX/w/KE3pqNHqxNs0oj&#10;FEzBQ60IvT2yzyQ2+zZmt0n8912h4HGYmW+YdD2aRvTUudqyglkUgyAurK65VHD4en9agnAeWWNj&#10;mRRcycF6NXlIMdF24E/q974UAcIuQQWV920ipSsqMugi2xIH72Q7gz7IrpS6wyHATSPncbyQBmsO&#10;CxW2tKmo+Nn/GgXZ9eO4sz6/bE/f50ueZfMcz0apx+n49grC0+jv4f/2VitYPC9f4PYmPAG5+g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3YmqexwAAAN0AAAAPAAAAAAAA&#10;AAAAAAAAAKECAABkcnMvZG93bnJldi54bWxQSwUGAAAAAAQABAD5AAAAlQMAAAAA&#10;" strokecolor="#2f5496 [2408]" strokeweight="1.5pt"/>
            <v:shape id="AutoShape 37" o:spid="_x0000_s396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4FV3sMAAADdAAAADwAAAGRycy9kb3ducmV2LnhtbERPy4rCMBTdC/5DuAPubDoufFSjTAXB&#10;CrNQhwF3l+ba1mluahO1/r1ZDLg8nPdi1Zla3Kl1lWUFn1EMgji3uuJCwc9xM5yCcB5ZY22ZFDzJ&#10;wWrZ7y0w0fbBe7offCFCCLsEFZTeN4mULi/JoItsQxy4s20N+gDbQuoWHyHc1HIUx2NpsOLQUGJD&#10;65Lyv8PNKEifu99v67Pr9ny6XLM0HWV4MUoNPrqvOQhPnX+L/91brWA8mYX94U14AnL5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OBVd7DAAAA3QAAAA8AAAAAAAAAAAAA&#10;AAAAoQIAAGRycy9kb3ducmV2LnhtbFBLBQYAAAAABAAEAPkAAACRAwAAAAA=&#10;" strokecolor="#2f5496 [2408]" strokeweight="1.5pt"/>
          </v:group>
        </w:pict>
      </w:r>
      <w:r w:rsidR="00061E2C" w:rsidRPr="00122B46">
        <w:rPr>
          <w:rFonts w:ascii="ALFABET98" w:hAnsi="ALFABET98"/>
          <w:color w:val="A6A6A6" w:themeColor="background1" w:themeShade="A6"/>
          <w:sz w:val="72"/>
          <w:szCs w:val="72"/>
        </w:rPr>
        <w:t xml:space="preserve">N     N     </w:t>
      </w:r>
    </w:p>
    <w:p w:rsidR="00061E2C" w:rsidRPr="00122B46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960" style="position:absolute;margin-left:-16.1pt;margin-top:9.4pt;width:521.25pt;height:36.85pt;z-index:-25140633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">
            <v:group id="Group 33" o:spid="_x0000_s396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Cqwv2xgAAAN0A&#10;AAAPAAAAAAAAAAAAAAAAAKoCAABkcnMvZG93bnJldi54bWxQSwUGAAAAAAQABAD6AAAAnQMAAAAA&#10;">
              <v:rect id="Rectangle 34" o:spid="_x0000_s396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fF18YA&#10;AADdAAAADwAAAGRycy9kb3ducmV2LnhtbESPQWvCQBSE74X+h+UVvNWNFWIbXaXVKl61kdDbI/vM&#10;hmbfhuxq4r/vCoUeh5n5hlmsBtuIK3W+dqxgMk5AEJdO11wpyL+2z68gfEDW2DgmBTfysFo+Piww&#10;067nA12PoRIRwj5DBSaENpPSl4Ys+rFriaN3dp3FEGVXSd1hH+G2kS9JkkqLNccFgy2tDZU/x4tV&#10;MK2KT1PkG5/bSZHuTrfTR/+9VWr0NLzPQQQawn/4r73XCtLZ2xTub+ITkM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zfF18YAAADdAAAADwAAAAAAAAAAAAAAAACYAgAAZHJz&#10;L2Rvd25yZXYueG1sUEsFBgAAAAAEAAQA9QAAAIsDAAAAAA==&#10;" strokecolor="#2f5496 [2408]" strokeweight="1.5pt">
                <v:fill opacity="0"/>
              </v:rect>
              <v:rect id="Rectangle 35" o:spid="_x0000_s396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6SpC8IA&#10;AADdAAAADwAAAGRycy9kb3ducmV2LnhtbESPS4vCQBCE74L/YWjB2zqJ+IyOIi7qHn3em0ybBDM9&#10;2cyo8d87Cwsei6r6ipovG1OKB9WusKwg7kUgiFOrC84UnE+brwkI55E1lpZJwYscLBft1hwTbZ98&#10;oMfRZyJA2CWoIPe+SqR0aU4GXc9WxMG72tqgD7LOpK7xGeCmlP0oGkmDBYeFHCta55Tejnej4DL8&#10;rngnDe/jzWA6vNy2v+vYKNXtNKsZCE+N/4T/2z9awWg8HcDfm/AE5OI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3pKkL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396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/b2RsYAAADdAAAADwAAAGRycy9kb3ducmV2LnhtbESPQWvCQBSE70L/w/IK3nRTQW2jqzQF&#10;IRE8aEvB2yP7TGKzb2N21fjvXUHocZiZb5j5sjO1uFDrKssK3oYRCOLc6ooLBT/fq8E7COeRNdaW&#10;ScGNHCwXL705xtpeeUuXnS9EgLCLUUHpfRNL6fKSDLqhbYiDd7CtQR9kW0jd4jXATS1HUTSRBisO&#10;CyU29FVS/rc7GwXJbf27sT47pYf98ZQlySjDo1Gq/9p9zkB46vx/+NlOtYLJ9GMMjzfhCcjFH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P29kbGAAAA3QAAAA8AAAAAAAAA&#10;AAAAAAAAoQIAAGRycy9kb3ducmV2LnhtbFBLBQYAAAAABAAEAPkAAACUAwAAAAA=&#10;" strokecolor="#2f5496 [2408]" strokeweight="1.5pt"/>
            <v:shape id="AutoShape 37" o:spid="_x0000_s396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yRoMcYAAADdAAAADwAAAGRycy9kb3ducmV2LnhtbESPQWvCQBSE74X+h+UVvNVNPUQbXaUp&#10;FIzgQS2Ct0f2mUSzb2N21fjvXUHwOMzMN8xk1plaXKh1lWUFX/0IBHFudcWFgv/N3+cIhPPIGmvL&#10;pOBGDmbT97cJJtpeeUWXtS9EgLBLUEHpfZNI6fKSDLq+bYiDt7etQR9kW0jd4jXATS0HURRLgxWH&#10;hRIb+i0pP67PRkF6W2yX1men+X53OGVpOsjwYJTqfXQ/YxCeOv8KP9tzrSAefsfweBOegJze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MkaDHGAAAA3QAAAA8AAAAAAAAA&#10;AAAAAAAAoQIAAGRycy9kb3ducmV2LnhtbFBLBQYAAAAABAAEAPkAAACUAwAAAAA=&#10;" strokecolor="#2f5496 [2408]" strokeweight="1.5pt"/>
          </v:group>
        </w:pict>
      </w:r>
      <w:r w:rsidR="00061E2C" w:rsidRPr="00122B46">
        <w:rPr>
          <w:rFonts w:ascii="ALFABET98" w:hAnsi="ALFABET98"/>
          <w:color w:val="A6A6A6" w:themeColor="background1" w:themeShade="A6"/>
          <w:sz w:val="72"/>
          <w:szCs w:val="72"/>
        </w:rPr>
        <w:t xml:space="preserve">N     N  </w:t>
      </w:r>
    </w:p>
    <w:p w:rsidR="00061E2C" w:rsidRPr="00122B46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954" style="position:absolute;margin-left:-16.1pt;margin-top:9.4pt;width:521.25pt;height:36.85pt;z-index:-25140531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CG&#10;lZc5EgQAAPEPAAAOAAAAAAAAAAAAAAAAAC4CAABkcnMvZTJvRG9jLnhtbFBLAQItABQABgAIAAAA&#10;IQBYKw9o4AAAAAoBAAAPAAAAAAAAAAAAAAAAAGwGAABkcnMvZG93bnJldi54bWxQSwUGAAAAAAQA&#10;BADzAAAAeQcAAAAA&#10;">
            <v:group id="Group 33" o:spid="_x0000_s395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NDPBzFAAAA3QAA&#10;AA8AAAAAAAAAAAAAAAAAqgIAAGRycy9kb3ducmV2LnhtbFBLBQYAAAAABAAEAPoAAACcAwAAAAA=&#10;">
              <v:rect id="Rectangle 34" o:spid="_x0000_s395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/yPcYA&#10;AADdAAAADwAAAGRycy9kb3ducmV2LnhtbESPT2vCQBTE74V+h+UVeqsbK8Saukpb/+BVGwm9PbLP&#10;bDD7NmS3Jn57Vyj0OMzMb5j5crCNuFDna8cKxqMEBHHpdM2Vgvx78/IGwgdkjY1jUnAlD8vF48Mc&#10;M+163tPlECoRIewzVGBCaDMpfWnIoh+5ljh6J9dZDFF2ldQd9hFuG/maJKm0WHNcMNjSl6HyfPi1&#10;CiZVsTZFvvK5HRfp9ng9fvY/G6Wen4aPdxCBhvAf/mvvtIJ0OpvB/U18AnJx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t/yPcYAAADdAAAADwAAAAAAAAAAAAAAAACYAgAAZHJz&#10;L2Rvd25yZXYueG1sUEsFBgAAAAAEAAQA9QAAAIsDAAAAAA==&#10;" strokecolor="#2f5496 [2408]" strokeweight="1.5pt">
                <v:fill opacity="0"/>
              </v:rect>
              <v:rect id="Rectangle 35" o:spid="_x0000_s395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iGu2b8A&#10;AADdAAAADwAAAGRycy9kb3ducmV2LnhtbERPy4rCMBTdC/5DuII7TSsqtRpFHBxd+txfmmtbbG5q&#10;k9HO35uF4PJw3otVayrxpMaVlhXEwwgEcWZ1ybmCy3k7SEA4j6yxskwK/snBatntLDDV9sVHep58&#10;LkIIuxQVFN7XqZQuK8igG9qaOHA32xj0ATa51A2+Qrip5CiKptJgyaGhwJo2BWX3059RcJ381LyT&#10;hg/xdjybXO+/j01slOr32vUchKfWf8Uf914rmCZR2B/ehCcgl2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WIa7ZvwAAAN0AAAAPAAAAAAAAAAAAAAAAAJgCAABkcnMvZG93bnJl&#10;di54bWxQSwUGAAAAAAQABAD1AAAAhAMAAAAA&#10;" fillcolor="#deeaf6 [660]" strokecolor="#c00000" strokeweight="1pt">
                <v:stroke dashstyle="dash"/>
              </v:rect>
            </v:group>
            <v:shape id="AutoShape 36" o:spid="_x0000_s395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nPxlMcAAADdAAAADwAAAGRycy9kb3ducmV2LnhtbESPS2vDMBCE74X+B7GF3ho5OZjgRjF1&#10;oRAXekgaAr0t1saPWivHUv3491Eg0OMwM98wm3QyrRiod7VlBctFBIK4sLrmUsHx++NlDcJ5ZI2t&#10;ZVIwk4N0+/iwwUTbkfc0HHwpAoRdggoq77tESldUZNAtbEccvLPtDfog+1LqHscAN61cRVEsDdYc&#10;Firs6L2i4vfwZxRk8+fpy/r8sjv/NJc8y1Y5Nkap56fp7RWEp8n/h+/tnVYQr6Ml3N6EJyC3V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Sc/GUxwAAAN0AAAAPAAAAAAAA&#10;AAAAAAAAAKECAABkcnMvZG93bnJldi54bWxQSwUGAAAAAAQABAD5AAAAlQMAAAAA&#10;" strokecolor="#2f5496 [2408]" strokeweight="1.5pt"/>
            <v:shape id="AutoShape 37" o:spid="_x0000_s395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qFv48YAAADdAAAADwAAAGRycy9kb3ducmV2LnhtbESPT2vCQBTE74V+h+UVems2zUEkdZVG&#10;KBihh6oUentkX/5o9m3Mrkn89l1B8DjMzG+YxWoyrRiod41lBe9RDIK4sLrhSsFh//U2B+E8ssbW&#10;Mim4koPV8vlpgam2I//QsPOVCBB2KSqove9SKV1Rk0EX2Y44eKXtDfog+0rqHscAN61M4ngmDTYc&#10;FmrsaF1TcdpdjILsuv39tj4/b8q/4znPsiTHo1Hq9WX6/ADhafKP8L290Qpm8ziB25vwBOTyH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Khb+PGAAAA3QAAAA8AAAAAAAAA&#10;AAAAAAAAoQIAAGRycy9kb3ducmV2LnhtbFBLBQYAAAAABAAEAPkAAACUAwAAAAA=&#10;" strokecolor="#2f5496 [2408]" strokeweight="1.5pt"/>
          </v:group>
        </w:pict>
      </w:r>
      <w:r w:rsidR="00061E2C" w:rsidRPr="00122B46">
        <w:rPr>
          <w:rFonts w:ascii="ALFABET98" w:hAnsi="ALFABET98"/>
          <w:color w:val="A6A6A6" w:themeColor="background1" w:themeShade="A6"/>
          <w:sz w:val="72"/>
          <w:szCs w:val="72"/>
        </w:rPr>
        <w:t xml:space="preserve">N       </w:t>
      </w:r>
    </w:p>
    <w:p w:rsidR="00061E2C" w:rsidRPr="00122B46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948" style="position:absolute;margin-left:-16.1pt;margin-top:9.4pt;width:521.25pt;height:36.85pt;z-index:-25140428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NQPbLxYEAADxDwAADgAAAAAAAAAAAAAAAAAuAgAAZHJzL2Uyb0RvYy54bWxQSwECLQAUAAYA&#10;CAAAACEAWCsPaOAAAAAKAQAADwAAAAAAAAAAAAAAAABwBgAAZHJzL2Rvd25yZXYueG1sUEsFBgAA&#10;AAAEAAQA8wAAAH0HAAAAAA==&#10;">
            <v:group id="Group 33" o:spid="_x0000_s395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8sDfIxgAAAN0A&#10;AAAPAAAAAAAAAAAAAAAAAKoCAABkcnMvZG93bnJldi54bWxQSwUGAAAAAAQABAD6AAAAnQMAAAAA&#10;">
              <v:rect id="Rectangle 34" o:spid="_x0000_s395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Sz56cUA&#10;AADdAAAADwAAAGRycy9kb3ducmV2LnhtbESPQWvCQBSE7wX/w/KE3upGxSCpq6jV0ms1Enp7ZF+z&#10;odm3Ibs18d+7hYLHYWa+YVabwTbiSp2vHSuYThIQxKXTNVcK8vPxZQnCB2SNjWNScCMPm/XoaYWZ&#10;dj1/0vUUKhEh7DNUYEJoMyl9aciin7iWOHrfrrMYouwqqTvsI9w2cpYkqbRYc1ww2NLeUPlz+rUK&#10;5lVxMEX+5nM7LdL3y+2y67+OSj2Ph+0riEBDeIT/2x9aQbpMFvD3Jj4Bub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LPnpxQAAAN0AAAAPAAAAAAAAAAAAAAAAAJgCAABkcnMv&#10;ZG93bnJldi54bWxQSwUGAAAAAAQABAD1AAAAigMAAAAA&#10;" strokecolor="#2f5496 [2408]" strokeweight="1.5pt">
                <v:fill opacity="0"/>
              </v:rect>
              <v:rect id="Rectangle 35" o:spid="_x0000_s395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oSTNsQA&#10;AADdAAAADwAAAGRycy9kb3ducmV2LnhtbESPQWvCQBSE7wX/w/KE3ppNSg0aXUUUa49t2twf2WcS&#10;zL5Ns2uS/nu3UOhxmJlvmM1uMq0YqHeNZQVJFIMgLq1uuFLw9Xl6WoJwHllja5kU/JCD3Xb2sMFM&#10;25E/aMh9JQKEXYYKau+7TEpX1mTQRbYjDt7F9gZ9kH0ldY9jgJtWPsdxKg02HBZq7OhQU3nNb0ZB&#10;sTh2fJaG35PTy2pRXF+/D4lR6nE+7dcgPE3+P/zXftMK0mWcwu+b8ATk9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aEkzb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395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tbMe8cAAADdAAAADwAAAGRycy9kb3ducmV2LnhtbESPT2vCQBTE74V+h+UVeqsbPViJWcUI&#10;gin0oC2Ct0f25Y9m38bs1iTfvisUehxm5jdMsh5MI+7UudqygukkAkGcW11zqeD7a/e2AOE8ssbG&#10;MikYycF69fyUYKxtzwe6H30pAoRdjAoq79tYSpdXZNBNbEscvMJ2Bn2QXSl1h32Am0bOomguDdYc&#10;FipsaVtRfj3+GAXp+HH6tD677Yvz5Zal6SzDi1Hq9WXYLEF4Gvx/+K+91wrmi+gdHm/CE5Cr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y1sx7xwAAAN0AAAAPAAAAAAAA&#10;AAAAAAAAAKECAABkcnMvZG93bnJldi54bWxQSwUGAAAAAAQABAD5AAAAlQMAAAAA&#10;" strokecolor="#2f5496 [2408]" strokeweight="1.5pt"/>
            <v:shape id="AutoShape 37" o:spid="_x0000_s394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0lYCcEAAADdAAAADwAAAGRycy9kb3ducmV2LnhtbERPy6rCMBDdC/5DGMGdproQqUaxgmAF&#10;F1dFcDc0Y1ttJrWJWv/eLC64PJz3fNmaSryocaVlBaNhBII4s7rkXMHpuBlMQTiPrLGyTAo+5GC5&#10;6HbmGGv75j96HXwuQgi7GBUU3texlC4ryKAb2po4cFfbGPQBNrnUDb5DuKnkOIom0mDJoaHAmtYF&#10;ZffD0yhIPrvz3vr0sb1ebo80ScYp3oxS/V67moHw1Pqf+N+91Qom0yjMDW/CE5CLL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DSVgJwQAAAN0AAAAPAAAAAAAAAAAAAAAA&#10;AKECAABkcnMvZG93bnJldi54bWxQSwUGAAAAAAQABAD5AAAAjwMAAAAA&#10;" strokecolor="#2f5496 [2408]" strokeweight="1.5pt"/>
          </v:group>
        </w:pict>
      </w:r>
      <w:r w:rsidR="00061E2C" w:rsidRPr="00122B46">
        <w:rPr>
          <w:rFonts w:ascii="ALFABET98" w:hAnsi="ALFABET98"/>
          <w:color w:val="A6A6A6" w:themeColor="background1" w:themeShade="A6"/>
          <w:sz w:val="72"/>
          <w:szCs w:val="72"/>
        </w:rPr>
        <w:t xml:space="preserve">N       </w:t>
      </w:r>
    </w:p>
    <w:p w:rsidR="00061E2C" w:rsidRPr="00122B46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942" style="position:absolute;margin-left:-16.1pt;margin-top:9.4pt;width:521.25pt;height:36.85pt;z-index:-25140326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Z35GEg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B5&#10;Z35GEgQAAPEPAAAOAAAAAAAAAAAAAAAAAC4CAABkcnMvZTJvRG9jLnhtbFBLAQItABQABgAIAAAA&#10;IQBYKw9o4AAAAAoBAAAPAAAAAAAAAAAAAAAAAGwGAABkcnMvZG93bnJldi54bWxQSwUGAAAAAAQA&#10;BADzAAAAeQcAAAAA&#10;">
            <v:group id="Group 33" o:spid="_x0000_s394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GUqcWwwAAAN0AAAAP&#10;AAAAAAAAAAAAAAAAAKoCAABkcnMvZG93bnJldi54bWxQSwUGAAAAAAQABAD6AAAAmgMAAAAA&#10;">
              <v:rect id="Rectangle 34" o:spid="_x0000_s394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85pN8UA&#10;AADdAAAADwAAAGRycy9kb3ducmV2LnhtbESPQWvCQBSE74X+h+UVvNVNKgRJXUXbKr1WI6G3R/aZ&#10;DWbfhuxq4r/vFgSPw8x8wyxWo23FlXrfOFaQThMQxJXTDdcKisP2dQ7CB2SNrWNScCMPq+Xz0wJz&#10;7Qb+oes+1CJC2OeowITQ5VL6ypBFP3UdcfROrrcYouxrqXscIty28i1JMmmx4bhgsKMPQ9V5f7EK&#10;ZnX5Zcri0xc2LbPd8XbcDL9bpSYv4/odRKAxPML39rdWkM3TFP7fxCcgl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zmk3xQAAAN0AAAAPAAAAAAAAAAAAAAAAAJgCAABkcnMv&#10;ZG93bnJldi54bWxQSwUGAAAAAAQABAD1AAAAigMAAAAA&#10;" strokecolor="#2f5496 [2408]" strokeweight="1.5pt">
                <v:fill opacity="0"/>
              </v:rect>
              <v:rect id="Rectangle 35" o:spid="_x0000_s394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GYD6MQA&#10;AADdAAAADwAAAGRycy9kb3ducmV2LnhtbESPT2vCQBTE70K/w/IK3nQTMcGmrlIssR79U++P7GsS&#10;zL5Ns1sTv31XEDwOM/MbZrkeTCOu1LnasoJ4GoEgLqyuuVTwfconCxDOI2tsLJOCGzlYr15GS8y0&#10;7flA16MvRYCwy1BB5X2bSemKigy6qW2Jg/djO4M+yK6UusM+wE0jZ1GUSoM1h4UKW9pUVFyOf0bB&#10;Ofls+Usa3sf5/C05X7a/m9goNX4dPt5BeBr8M/xo77SCdBHP4P4mPAG5+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xmA+j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394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DRcpcYAAADdAAAADwAAAGRycy9kb3ducmV2LnhtbESPT4vCMBTE74LfITzBm011QaRrlK0g&#10;WGEP/kHY26N5tnWbl9pktX77jSB4HGbmN8x82Zla3Kh1lWUF4ygGQZxbXXGh4HhYj2YgnEfWWFsm&#10;BQ9ysFz0e3NMtL3zjm57X4gAYZeggtL7JpHS5SUZdJFtiIN3tq1BH2RbSN3iPcBNLSdxPJUGKw4L&#10;JTa0Kin/3f8ZBelje/q2Prtuzj+Xa5amkwwvRqnhoPv6BOGp8+/wq73RCqaz8Qc834QnIBf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g0XKXGAAAA3QAAAA8AAAAAAAAA&#10;AAAAAAAAoQIAAGRycy9kb3ducmV2LnhtbFBLBQYAAAAABAAEAPkAAACUAwAAAAA=&#10;" strokecolor="#2f5496 [2408]" strokeweight="1.5pt"/>
            <v:shape id="AutoShape 37" o:spid="_x0000_s394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93E0cYAAADdAAAADwAAAGRycy9kb3ducmV2LnhtbESPT4vCMBTE74LfITzBm02VRaRrlK0g&#10;WGEP/kHY26N5tnWbl9pktX77jSB4HGbmN8x82Zla3Kh1lWUF4ygGQZxbXXGh4HhYj2YgnEfWWFsm&#10;BQ9ysFz0e3NMtL3zjm57X4gAYZeggtL7JpHS5SUZdJFtiIN3tq1BH2RbSN3iPcBNLSdxPJUGKw4L&#10;JTa0Kin/3f8ZBelje/q2Prtuzj+Xa5amkwwvRqnhoPv6BOGp8+/wq73RCqaz8Qc834QnIBf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fdxNHGAAAA3QAAAA8AAAAAAAAA&#10;AAAAAAAAoQIAAGRycy9kb3ducmV2LnhtbFBLBQYAAAAABAAEAPkAAACUAwAAAAA=&#10;" strokecolor="#2f5496 [2408]" strokeweight="1.5pt"/>
          </v:group>
        </w:pict>
      </w:r>
      <w:r w:rsidR="00061E2C" w:rsidRPr="00122B46">
        <w:rPr>
          <w:rFonts w:ascii="ALFABET98" w:hAnsi="ALFABET98"/>
          <w:color w:val="A6A6A6" w:themeColor="background1" w:themeShade="A6"/>
          <w:sz w:val="72"/>
          <w:szCs w:val="72"/>
        </w:rPr>
        <w:t xml:space="preserve">N       </w:t>
      </w:r>
    </w:p>
    <w:p w:rsidR="00061E2C" w:rsidRPr="00122B46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936" style="position:absolute;margin-left:-16.1pt;margin-top:9.4pt;width:521.25pt;height:36.85pt;z-index:-25140224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HXkDiMXBAAA8Q8AAA4AAAAAAAAAAAAAAAAALgIAAGRycy9lMm9Eb2MueG1sUEsBAi0AFAAG&#10;AAgAAAAhAFgrD2jgAAAACgEAAA8AAAAAAAAAAAAAAAAAcQYAAGRycy9kb3ducmV2LnhtbFBLBQYA&#10;AAAABAAEAPMAAAB+BwAAAAA=&#10;">
            <v:group id="Group 33" o:spid="_x0000_s393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b3mvnFAAAA3QAA&#10;AA8AAAAAAAAAAAAAAAAAqgIAAGRycy9kb3ducmV2LnhtbFBLBQYAAAAABAAEAPoAAACcAwAAAAA=&#10;">
              <v:rect id="Rectangle 34" o:spid="_x0000_s394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2tU2MUA&#10;AADdAAAADwAAAGRycy9kb3ducmV2LnhtbESPQWvCQBSE7wX/w/IKvdVNWkglukpta+m1GgneHtln&#10;Nph9G7JbE/99VxA8DjPzDbNYjbYVZ+p941hBOk1AEFdON1wrKHab5xkIH5A1to5JwYU8rJaThwXm&#10;2g38S+dtqEWEsM9RgQmhy6X0lSGLfuo64ugdXW8xRNnXUvc4RLht5UuSZNJiw3HBYEcfhqrT9s8q&#10;eK3LL1MWn76waZl97y/79XDYKPX0OL7PQQQawz18a/9oBdksfYPrm/gE5PI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/a1TYxQAAAN0AAAAPAAAAAAAAAAAAAAAAAJgCAABkcnMv&#10;ZG93bnJldi54bWxQSwUGAAAAAAQABAD1AAAAigMAAAAA&#10;" strokecolor="#2f5496 [2408]" strokeweight="1.5pt">
                <v:fill opacity="0"/>
              </v:rect>
              <v:rect id="Rectangle 35" o:spid="_x0000_s394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Y40AsEA&#10;AADdAAAADwAAAGRycy9kb3ducmV2LnhtbERPyW6DMBC9V+o/WBOpt8ZQlSilMagiSppjs91HeAII&#10;PKbYCeTv60OkHp/evson04kbDa6xrCCeRyCIS6sbrhScjpvXJQjnkTV2lknBnRzk2fPTClNtR97T&#10;7eArEULYpaig9r5PpXRlTQbd3PbEgbvYwaAPcKikHnAM4aaTb1G0kAYbDg019lTUVLaHq1FwTtY9&#10;f0vDP/Hm/SM5t9vfIjZKvcymr08Qnib/L364d1rBYhmHueFNeAIy+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2ONAL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393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dxrT8cAAADdAAAADwAAAGRycy9kb3ducmV2LnhtbESPQWvCQBSE74X+h+UVvNWNHoJNs0oj&#10;CEbwUC2F3h7ZZxKbfRuzaxL/fVcQehxm5hsmXY2mET11rrasYDaNQBAXVtdcKvg6bl4XIJxH1thY&#10;JgU3crBaPj+lmGg78Cf1B1+KAGGXoILK+zaR0hUVGXRT2xIH72Q7gz7IrpS6wyHATSPnURRLgzWH&#10;hQpbWldU/B6uRkF2233vrc8v29PP+ZJn2TzHs1Fq8jJ+vIPwNPr/8KO91QrixewN7m/CE5DL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p3GtPxwAAAN0AAAAPAAAAAAAA&#10;AAAAAAAAAKECAABkcnMvZG93bnJldi54bWxQSwUGAAAAAAQABAD5AAAAlQMAAAAA&#10;" strokecolor="#2f5496 [2408]" strokeweight="1.5pt"/>
            <v:shape id="AutoShape 37" o:spid="_x0000_s393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ooIb8MAAADdAAAADwAAAGRycy9kb3ducmV2LnhtbERPy2rCQBTdF/oPwy10VydmESQ6ihEK&#10;puCiWgruLplrEs3ciZlpHn/vLAouD+e92oymET11rrasYD6LQBAXVtdcKvg5fX4sQDiPrLGxTAom&#10;crBZv76sMNV24G/qj74UIYRdigoq79tUSldUZNDNbEscuIvtDPoAu1LqDocQbhoZR1EiDdYcGips&#10;aVdRcTv+GQXZ9PV7sD6/7y/n6z3PsjjHq1Hq/W3cLkF4Gv1T/O/eawXJIg77w5vwBOT6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aKCG/DAAAA3QAAAA8AAAAAAAAAAAAA&#10;AAAAoQIAAGRycy9kb3ducmV2LnhtbFBLBQYAAAAABAAEAPkAAACRAwAAAAA=&#10;" strokecolor="#2f5496 [2408]" strokeweight="1.5pt"/>
          </v:group>
        </w:pict>
      </w:r>
      <w:r w:rsidR="00061E2C" w:rsidRPr="00122B46">
        <w:rPr>
          <w:rFonts w:ascii="ALFABET98" w:hAnsi="ALFABET98"/>
          <w:color w:val="A6A6A6" w:themeColor="background1" w:themeShade="A6"/>
          <w:sz w:val="72"/>
          <w:szCs w:val="72"/>
        </w:rPr>
        <w:t xml:space="preserve">N      </w:t>
      </w:r>
    </w:p>
    <w:p w:rsidR="00061E2C" w:rsidRPr="00122B46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930" style="position:absolute;margin-left:-16.1pt;margin-top:9.4pt;width:521.25pt;height:36.85pt;z-index:-25140121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At&#10;5IAkEgQAAPEPAAAOAAAAAAAAAAAAAAAAAC4CAABkcnMvZTJvRG9jLnhtbFBLAQItABQABgAIAAAA&#10;IQBYKw9o4AAAAAoBAAAPAAAAAAAAAAAAAAAAAGwGAABkcnMvZG93bnJldi54bWxQSwUGAAAAAAQA&#10;BADzAAAAeQcAAAAA&#10;">
            <v:group id="Group 33" o:spid="_x0000_s393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egVkfFAAAA3QAA&#10;AA8AAAAAAAAAAAAAAAAAqgIAAGRycy9kb3ducmV2LnhtbFBLBQYAAAAABAAEAPoAAACcAwAAAAA=&#10;">
              <v:rect id="Rectangle 34" o:spid="_x0000_s393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jyYZsUA&#10;AADdAAAADwAAAGRycy9kb3ducmV2LnhtbESPT4vCMBTE78J+h/AW9qapCkWqUfaPLntVK8Xbo3k2&#10;xealNNHWb78RFvY4zMxvmNVmsI24U+drxwqmkwQEcel0zZWC/LgbL0D4gKyxcUwKHuRhs34ZrTDT&#10;ruc93Q+hEhHCPkMFJoQ2k9KXhiz6iWuJo3dxncUQZVdJ3WEf4baRsyRJpcWa44LBlj4NldfDzSqY&#10;V8XWFPmXz+20SL9Pj9NHf94p9fY6vC9BBBrCf/iv/aMVpIvZHJ5v4hOQ6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OPJhmxQAAAN0AAAAPAAAAAAAAAAAAAAAAAJgCAABkcnMv&#10;ZG93bnJldi54bWxQSwUGAAAAAAQABAD1AAAAigMAAAAA&#10;" strokecolor="#2f5496 [2408]" strokeweight="1.5pt">
                <v:fill opacity="0"/>
              </v:rect>
              <v:rect id="Rectangle 35" o:spid="_x0000_s393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q/0usIA&#10;AADdAAAADwAAAGRycy9kb3ducmV2LnhtbESPS6vCMBSE94L/IZwL7jStqHh7jSKKj6XP/aE5ty02&#10;J7WJWv+9EQSXw8x8w0xmjSnFnWpXWFYQ9yIQxKnVBWcKTsdVdwzCeWSNpWVS8CQHs2m7NcFE2wfv&#10;6X7wmQgQdgkqyL2vEildmpNB17MVcfD+bW3QB1lnUtf4CHBTyn4UjaTBgsNCjhUtckovh5tRcB4u&#10;K95Iw7t4Nfgdni/r6yI2SnV+mvkfCE+N/4Y/7a1WMBr3B/B+E56An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ir/S6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393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v2r98cAAADdAAAADwAAAGRycy9kb3ducmV2LnhtbESPQWvCQBSE74X+h+UVems2BhSJWcUU&#10;CqbgobYUentkn9lo9m3Mrhr/vVso9DjMzDdMsRptJy40+NaxgkmSgiCunW65UfD1+fYyB+EDssbO&#10;MSm4kYfV8vGhwFy7K3/QZRcaESHsc1RgQuhzKX1tyKJPXE8cvb0bLIYoh0bqAa8RbjuZpelMWmw5&#10;Lhjs6dVQfdydrYLy9v69daE6bfY/h1NVllmFB6vU89O4XoAINIb/8F97oxXM5tkUft/EJyCX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m/av3xwAAAN0AAAAPAAAAAAAA&#10;AAAAAAAAAKECAABkcnMvZG93bnJldi54bWxQSwUGAAAAAAQABAD5AAAAlQMAAAAA&#10;" strokecolor="#2f5496 [2408]" strokeweight="1.5pt"/>
            <v:shape id="AutoShape 37" o:spid="_x0000_s393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i81gMUAAADdAAAADwAAAGRycy9kb3ducmV2LnhtbESPQYvCMBSE7wv+h/AEb2tqD0WqUawg&#10;2AUPuiJ4ezTPttq81Car9d+bhYU9DjPzDTNf9qYRD+pcbVnBZByBIC6srrlUcPzefE5BOI+ssbFM&#10;Cl7kYLkYfMwx1fbJe3ocfCkChF2KCirv21RKV1Rk0I1tSxy8i+0M+iC7UuoOnwFuGhlHUSIN1hwW&#10;KmxpXVFxO/wYBdnr67SzPr9vL+frPc+yOMerUWo07FczEJ56/x/+a2+1gmQaJ/D7JjwBuXg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i81gMUAAADdAAAADwAAAAAAAAAA&#10;AAAAAAChAgAAZHJzL2Rvd25yZXYueG1sUEsFBgAAAAAEAAQA+QAAAJMDAAAAAA==&#10;" strokecolor="#2f5496 [2408]" strokeweight="1.5pt"/>
          </v:group>
        </w:pict>
      </w:r>
      <w:r w:rsidR="00061E2C" w:rsidRPr="00122B46">
        <w:rPr>
          <w:rFonts w:ascii="ALFABET98" w:hAnsi="ALFABET98"/>
          <w:color w:val="A6A6A6" w:themeColor="background1" w:themeShade="A6"/>
          <w:sz w:val="72"/>
          <w:szCs w:val="72"/>
        </w:rPr>
        <w:t xml:space="preserve">N       </w:t>
      </w:r>
    </w:p>
    <w:p w:rsidR="00061E2C" w:rsidRPr="00122B46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lastRenderedPageBreak/>
        <w:pict>
          <v:group id="_x0000_s3924" style="position:absolute;margin-left:-16.1pt;margin-top:9.4pt;width:521.25pt;height:36.85pt;z-index:-25140019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TRiQFg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rU0YkBYEAADxDwAADgAAAAAAAAAAAAAAAAAuAgAAZHJzL2Uyb0RvYy54bWxQSwECLQAUAAYA&#10;CAAAACEAWCsPaOAAAAAKAQAADwAAAAAAAAAAAAAAAABwBgAAZHJzL2Rvd25yZXYueG1sUEsFBgAA&#10;AAAEAAQA8wAAAH0HAAAAAA==&#10;">
            <v:group id="Group 33" o:spid="_x0000_s392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2SGGtwwAAAN0AAAAP&#10;AAAAAAAAAAAAAAAAAKoCAABkcnMvZG93bnJldi54bWxQSwUGAAAAAAQABAD6AAAAmgMAAAAA&#10;">
              <v:rect id="Rectangle 34" o:spid="_x0000_s392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9SvjMUA&#10;AADdAAAADwAAAGRycy9kb3ducmV2LnhtbESPQWvCQBSE7wX/w/KE3upGC0Gjq2hbS6/VSPD2yD6z&#10;wezbkN2a+O+7hYLHYWa+YVabwTbiRp2vHSuYThIQxKXTNVcK8uP+ZQ7CB2SNjWNScCcPm/XoaYWZ&#10;dj1/0+0QKhEh7DNUYEJoMyl9aciin7iWOHoX11kMUXaV1B32EW4bOUuSVFqsOS4YbOnNUHk9/FgF&#10;r1XxYYr83ed2WqSfp/tp15/3Sj2Ph+0SRKAhPML/7S+tIJ3PFvD3Jj4Buf4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1K+MxQAAAN0AAAAPAAAAAAAAAAAAAAAAAJgCAABkcnMv&#10;ZG93bnJldi54bWxQSwUGAAAAAAQABAD1AAAAigMAAAAA&#10;" strokecolor="#2f5496 [2408]" strokeweight="1.5pt">
                <v:fill opacity="0"/>
              </v:rect>
              <v:rect id="Rectangle 35" o:spid="_x0000_s392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E1kZMEA&#10;AADdAAAADwAAAGRycy9kb3ducmV2LnhtbERPPW/CMBDdkfgP1lXqBk5oQRAwEUqVlhFo2U/xNYmI&#10;zyF2Q/j3eKjE+PS+N+lgGtFT52rLCuJpBIK4sLrmUsHPdz5ZgnAeWWNjmRTcyUG6HY82mGh74yP1&#10;J1+KEMIuQQWV920ipSsqMuimtiUO3K/tDPoAu1LqDm8h3DRyFkULabDm0FBhS1lFxeX0ZxSc5x8t&#10;f0nDhzh/X83Pl89rFhulXl+G3RqEp8E/xf/uvVawWL6F/eFNeAJy+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hNZGT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392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B87KcYAAADdAAAADwAAAGRycy9kb3ducmV2LnhtbESPT4vCMBTE74LfITzBm011QaRrlK0g&#10;WGEP/kHY26N5tnWbl9pktX77jSB4HGbmN8x82Zla3Kh1lWUF4ygGQZxbXXGh4HhYj2YgnEfWWFsm&#10;BQ9ysFz0e3NMtL3zjm57X4gAYZeggtL7JpHS5SUZdJFtiIN3tq1BH2RbSN3iPcBNLSdxPJUGKw4L&#10;JTa0Kin/3f8ZBelje/q2Prtuzj+Xa5amkwwvRqnhoPv6BOGp8+/wq73RCqazjzE834QnIBf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wfOynGAAAA3QAAAA8AAAAAAAAA&#10;AAAAAAAAoQIAAGRycy9kb3ducmV2LnhtbFBLBQYAAAAABAAEAPkAAACUAwAAAAA=&#10;" strokecolor="#2f5496 [2408]" strokeweight="1.5pt"/>
            <v:shape id="AutoShape 37" o:spid="_x0000_s392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M2lXscAAADdAAAADwAAAGRycy9kb3ducmV2LnhtbESPQWvCQBSE74X+h+UVems2RhCJWcUU&#10;CqbgobYUentkn9lo9m3Mrhr/vVso9DjMzDdMsRptJy40+NaxgkmSgiCunW65UfD1+fYyB+EDssbO&#10;MSm4kYfV8vGhwFy7K3/QZRcaESHsc1RgQuhzKX1tyKJPXE8cvb0bLIYoh0bqAa8RbjuZpelMWmw5&#10;Lhjs6dVQfdydrYLy9v69daE6bfY/h1NVllmFB6vU89O4XoAINIb/8F97oxXM5tMMft/EJyCX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szaVexwAAAN0AAAAPAAAAAAAA&#10;AAAAAAAAAKECAABkcnMvZG93bnJldi54bWxQSwUGAAAAAAQABAD5AAAAlQMAAAAA&#10;" strokecolor="#2f5496 [2408]" strokeweight="1.5pt"/>
          </v:group>
        </w:pict>
      </w:r>
      <w:r w:rsidR="00061E2C" w:rsidRPr="00122B46">
        <w:rPr>
          <w:rFonts w:ascii="ALFABET98" w:hAnsi="ALFABET98"/>
          <w:color w:val="A6A6A6" w:themeColor="background1" w:themeShade="A6"/>
          <w:sz w:val="72"/>
          <w:szCs w:val="72"/>
        </w:rPr>
        <w:t xml:space="preserve">N       </w:t>
      </w:r>
    </w:p>
    <w:p w:rsidR="00061E2C" w:rsidRPr="00122B46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918" style="position:absolute;margin-left:-16.1pt;margin-top:9.4pt;width:521.25pt;height:36.85pt;z-index:-25139916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9KB/TRYEAADxDwAADgAAAAAAAAAAAAAAAAAuAgAAZHJzL2Uyb0RvYy54bWxQSwECLQAUAAYA&#10;CAAAACEAWCsPaOAAAAAKAQAADwAAAAAAAAAAAAAAAABwBgAAZHJzL2Rvd25yZXYueG1sUEsFBgAA&#10;AAAEAAQA8wAAAH0HAAAAAA==&#10;">
            <v:group id="Group 33" o:spid="_x0000_s392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y3P11xgAAAN0A&#10;AAAPAAAAAAAAAAAAAAAAAKoCAABkcnMvZG93bnJldi54bWxQSwUGAAAAAAQABAD6AAAAnQMAAAAA&#10;">
              <v:rect id="Rectangle 34" o:spid="_x0000_s392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0AzVMUA&#10;AADdAAAADwAAAGRycy9kb3ducmV2LnhtbESPQWvCQBSE74X+h+UVeqsbKwaJrlKtll6rkeDtkX1m&#10;Q7NvQ3Y18d+7hYLHYWa+YRarwTbiSp2vHSsYjxIQxKXTNVcK8sPubQbCB2SNjWNScCMPq+Xz0wIz&#10;7Xr+oes+VCJC2GeowITQZlL60pBFP3ItcfTOrrMYouwqqTvsI9w28j1JUmmx5rhgsKWNofJ3f7EK&#10;JlWxNUX+6XM7LtKv4+247k87pV5fho85iEBDeIT/299aQTqbTOHvTXwCcn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QDNUxQAAAN0AAAAPAAAAAAAAAAAAAAAAAJgCAABkcnMv&#10;ZG93bnJldi54bWxQSwUGAAAAAAQABAD1AAAAigMAAAAA&#10;" strokecolor="#2f5496 [2408]" strokeweight="1.5pt">
                <v:fill opacity="0"/>
              </v:rect>
              <v:rect id="Rectangle 35" o:spid="_x0000_s392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OhZi8MA&#10;AADdAAAADwAAAGRycy9kb3ducmV2LnhtbESPQYvCMBSE78L+h/AW9qZpXS1ajSKKrkfX1fujebbF&#10;5qU2Ueu/3wiCx2FmvmGm89ZU4kaNKy0riHsRCOLM6pJzBYe/dXcEwnlkjZVlUvAgB/PZR2eKqbZ3&#10;/qXb3uciQNilqKDwvk6ldFlBBl3P1sTBO9nGoA+yyaVu8B7gppL9KEqkwZLDQoE1LQvKzvurUXAc&#10;rmr+kYZ38XowHh7Pm8syNkp9fbaLCQhPrX+HX+2tVpCMvhN4vglPQM7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OhZi8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392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LoGxscAAADdAAAADwAAAGRycy9kb3ducmV2LnhtbESPQWvCQBSE7wX/w/KE3urGFKykrsEI&#10;gin0oC2F3h7ZZxKbfRuz2yT++65Q8DjMzDfMKh1NI3rqXG1ZwXwWgSAurK65VPD5sXtagnAeWWNj&#10;mRRcyUG6njysMNF24AP1R1+KAGGXoILK+zaR0hUVGXQz2xIH72Q7gz7IrpS6wyHATSPjKFpIgzWH&#10;hQpb2lZU/Bx/jYLs+vb1bn1+2Z++z5c8y+Icz0apx+m4eQXhafT38H97rxUsls8v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8ugbGxwAAAN0AAAAPAAAAAAAA&#10;AAAAAAAAAKECAABkcnMvZG93bnJldi54bWxQSwUGAAAAAAQABAD5AAAAlQMAAAAA&#10;" strokecolor="#2f5496 [2408]" strokeweight="1.5pt"/>
            <v:shape id="AutoShape 37" o:spid="_x0000_s391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SWStMMAAADdAAAADwAAAGRycy9kb3ducmV2LnhtbERPy2rCQBTdC/2H4Rbc6aQRRFLHYAqF&#10;RHBRFaG7S+aah5k7MTPV+PedRaHLw3mv09F04k6DaywreJtHIIhLqxuuFJyOn7MVCOeRNXaWScGT&#10;HKSbl8kaE20f/EX3g69ECGGXoILa+z6R0pU1GXRz2xMH7mIHgz7AoZJ6wEcIN52Mo2gpDTYcGmrs&#10;6aOm8nr4MQqy5+68t7645Zfv9lZkWVxga5Savo7bdxCeRv8v/nPnWsFytQhzw5vwBOTmF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0lkrTDAAAA3QAAAA8AAAAAAAAAAAAA&#10;AAAAoQIAAGRycy9kb3ducmV2LnhtbFBLBQYAAAAABAAEAPkAAACRAwAAAAA=&#10;" strokecolor="#2f5496 [2408]" strokeweight="1.5pt"/>
          </v:group>
        </w:pict>
      </w:r>
      <w:r w:rsidR="00061E2C" w:rsidRPr="00122B46">
        <w:rPr>
          <w:rFonts w:ascii="ALFABET98" w:hAnsi="ALFABET98"/>
          <w:color w:val="A6A6A6" w:themeColor="background1" w:themeShade="A6"/>
          <w:sz w:val="72"/>
          <w:szCs w:val="72"/>
        </w:rPr>
        <w:t xml:space="preserve">N       </w:t>
      </w:r>
    </w:p>
    <w:p w:rsidR="00061E2C" w:rsidRDefault="00061E2C" w:rsidP="00061E2C">
      <w:pPr>
        <w:spacing w:line="240" w:lineRule="auto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72"/>
          <w:szCs w:val="72"/>
        </w:rPr>
        <w:t xml:space="preserve"> </w:t>
      </w:r>
      <w:r>
        <w:rPr>
          <w:rFonts w:ascii="ALFABET98" w:hAnsi="ALFABET98"/>
          <w:sz w:val="36"/>
          <w:szCs w:val="36"/>
        </w:rPr>
        <w:t xml:space="preserve">  </w:t>
      </w:r>
      <w:r w:rsidR="00437EB7">
        <w:rPr>
          <w:rFonts w:ascii="ALFABET98" w:hAnsi="ALFABET98"/>
          <w:sz w:val="36"/>
          <w:szCs w:val="36"/>
        </w:rPr>
        <w:t xml:space="preserve">                               1</w:t>
      </w:r>
      <w:r>
        <w:rPr>
          <w:rFonts w:ascii="ALFABET98" w:hAnsi="ALFABET98"/>
          <w:sz w:val="36"/>
          <w:szCs w:val="36"/>
        </w:rPr>
        <w:t>9</w:t>
      </w:r>
    </w:p>
    <w:p w:rsidR="00061E2C" w:rsidRDefault="00061E2C" w:rsidP="00061E2C">
      <w:pPr>
        <w:spacing w:line="240" w:lineRule="auto"/>
        <w:rPr>
          <w:rFonts w:ascii="ALFABET98" w:hAnsi="ALFABET98"/>
          <w:sz w:val="72"/>
          <w:szCs w:val="72"/>
        </w:rPr>
      </w:pPr>
      <w:r>
        <w:rPr>
          <w:rFonts w:ascii="ALFABET98" w:hAnsi="ALFABET98"/>
          <w:sz w:val="36"/>
          <w:szCs w:val="36"/>
        </w:rPr>
        <w:t>Sayın velim, N harfinin üzerinden  yazdırın ve boşlukları yazdırın.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 </w:t>
      </w:r>
      <w:r>
        <w:rPr>
          <w:rFonts w:ascii="ALFABET98" w:hAnsi="ALFABET98"/>
          <w:sz w:val="72"/>
          <w:szCs w:val="72"/>
        </w:rPr>
        <w:t xml:space="preserve">       </w:t>
      </w:r>
      <w:r w:rsidRPr="0024361A">
        <w:rPr>
          <w:rFonts w:ascii="ALFABET98" w:hAnsi="ALFABET98"/>
          <w:sz w:val="72"/>
          <w:szCs w:val="72"/>
        </w:rPr>
        <w:t xml:space="preserve">       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 </w:t>
      </w:r>
      <w:r>
        <w:rPr>
          <w:rFonts w:ascii="ALFABET98" w:hAnsi="ALFABET98"/>
          <w:sz w:val="72"/>
          <w:szCs w:val="72"/>
        </w:rPr>
        <w:t xml:space="preserve"> </w:t>
      </w:r>
    </w:p>
    <w:p w:rsidR="00061E2C" w:rsidRPr="00122B46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912" style="position:absolute;margin-left:-16.1pt;margin-top:9.4pt;width:521.25pt;height:36.85pt;z-index:-25139814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Cz&#10;+wy8EgQAAPEPAAAOAAAAAAAAAAAAAAAAAC4CAABkcnMvZTJvRG9jLnhtbFBLAQItABQABgAIAAAA&#10;IQBYKw9o4AAAAAoBAAAPAAAAAAAAAAAAAAAAAGwGAABkcnMvZG93bnJldi54bWxQSwUGAAAAAAQA&#10;BADzAAAAeQcAAAAA&#10;">
            <v:group id="Group 33" o:spid="_x0000_s391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1eGIC8QAAADdAAAA&#10;DwAAAAAAAAAAAAAAAACqAgAAZHJzL2Rvd25yZXYueG1sUEsFBgAAAAAEAAQA+gAAAJsDAAAAAA==&#10;">
              <v:rect id="Rectangle 34" o:spid="_x0000_s391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H1GKsUA&#10;AADdAAAADwAAAGRycy9kb3ducmV2LnhtbESPQWvCQBSE7wX/w/IKvdVN2hIkukpta/FajQRvj+wz&#10;G8y+Ddmtif++KxQ8DjPzDbNYjbYVF+p941hBOk1AEFdON1wrKPab5xkIH5A1to5JwZU8rJaThwXm&#10;2g38Q5ddqEWEsM9RgQmhy6X0lSGLfuo64uidXG8xRNnXUvc4RLht5UuSZNJiw3HBYEcfhqrz7tcq&#10;eK3LL1MWn76waZl9H66H9XDcKPX0OL7PQQQawz38395qBdnsLYXbm/gE5PI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fUYqxQAAAN0AAAAPAAAAAAAAAAAAAAAAAJgCAABkcnMv&#10;ZG93bnJldi54bWxQSwUGAAAAAAQABAD1AAAAigMAAAAA&#10;" strokecolor="#2f5496 [2408]" strokeweight="1.5pt">
                <v:fill opacity="0"/>
              </v:rect>
              <v:rect id="Rectangle 35" o:spid="_x0000_s391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9Us9cIA&#10;AADdAAAADwAAAGRycy9kb3ducmV2LnhtbESPS6vCMBSE94L/IZwL7jStqHh7jSKKj6XP/aE5ty02&#10;J7WJWv+9EQSXw8x8w0xmjSnFnWpXWFYQ9yIQxKnVBWcKTsdVdwzCeWSNpWVS8CQHs2m7NcFE2wfv&#10;6X7wmQgQdgkqyL2vEildmpNB17MVcfD+bW3QB1lnUtf4CHBTyn4UjaTBgsNCjhUtckovh5tRcB4u&#10;K95Iw7t4Nfgdni/r6yI2SnV+mvkfCE+N/4Y/7a1WMBoP+vB+E56An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f1Sz1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391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4dzuMcAAADdAAAADwAAAGRycy9kb3ducmV2LnhtbESPQWvCQBSE7wX/w/KE3urGtIikrsEI&#10;gil4qC2F3h7ZZxKbfRuz2yT++65Q8DjMzDfMKh1NI3rqXG1ZwXwWgSAurK65VPD5sXtagnAeWWNj&#10;mRRcyUG6njysMNF24Hfqj74UAcIuQQWV920ipSsqMuhmtiUO3sl2Bn2QXSl1h0OAm0bGUbSQBmsO&#10;CxW2tK2o+Dn+GgXZ9e3rYH1+2Z++z5c8y+Icz0apx+m4eQXhafT38H97rxUsli/P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bh3O4xwAAAN0AAAAPAAAAAAAA&#10;AAAAAAAAAKECAABkcnMvZG93bnJldi54bWxQSwUGAAAAAAQABAD5AAAAlQMAAAAA&#10;" strokecolor="#2f5496 [2408]" strokeweight="1.5pt"/>
            <v:shape id="AutoShape 37" o:spid="_x0000_s391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G7rzMcAAADdAAAADwAAAGRycy9kb3ducmV2LnhtbESPT2vCQBTE7wW/w/KE3nSjiEiaNTRC&#10;wRR6qIrQ2yP7zJ9m38bsNsZv3y0IPQ4z8xsmSUfTioF6V1tWsJhHIIgLq2suFZyOb7MNCOeRNbaW&#10;ScGdHKTbyVOCsbY3/qTh4EsRIOxiVFB538VSuqIig25uO+LgXWxv0AfZl1L3eAtw08plFK2lwZrD&#10;QoUd7Soqvg8/RkF2fz9/WJ9f95ev5ppn2TLHxij1PB1fX0B4Gv1/+NHeawXrzWoFf2/CE5Db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UbuvMxwAAAN0AAAAPAAAAAAAA&#10;AAAAAAAAAKECAABkcnMvZG93bnJldi54bWxQSwUGAAAAAAQABAD5AAAAlQMAAAAA&#10;" strokecolor="#2f5496 [2408]" strokeweight="1.5pt"/>
          </v:group>
        </w:pict>
      </w:r>
      <w:r w:rsidR="00061E2C">
        <w:rPr>
          <w:rFonts w:ascii="ALFABET98" w:hAnsi="ALFABET98"/>
          <w:color w:val="A6A6A6" w:themeColor="background1" w:themeShade="A6"/>
          <w:sz w:val="72"/>
          <w:szCs w:val="72"/>
        </w:rPr>
        <w:t xml:space="preserve">N     N     N     N     N     </w:t>
      </w:r>
      <w:r w:rsidR="00061E2C" w:rsidRPr="00122B46">
        <w:rPr>
          <w:rFonts w:ascii="ALFABET98" w:hAnsi="ALFABET98"/>
          <w:color w:val="A6A6A6" w:themeColor="background1" w:themeShade="A6"/>
          <w:sz w:val="72"/>
          <w:szCs w:val="72"/>
        </w:rPr>
        <w:t xml:space="preserve">  </w:t>
      </w:r>
    </w:p>
    <w:p w:rsidR="00061E2C" w:rsidRPr="00122B46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906" style="position:absolute;margin-left:-16.1pt;margin-top:9.4pt;width:521.25pt;height:36.85pt;z-index:-25139712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EGftBoXBAAA8Q8AAA4AAAAAAAAAAAAAAAAALgIAAGRycy9lMm9Eb2MueG1sUEsBAi0AFAAG&#10;AAgAAAAhAFgrD2jgAAAACgEAAA8AAAAAAAAAAAAAAAAAcQYAAGRycy9kb3ducmV2LnhtbFBLBQYA&#10;AAAABAAEAPMAAAB+BwAAAAA=&#10;">
            <v:group id="Group 33" o:spid="_x0000_s390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1RLXkxgAAAN0A&#10;AAAPAAAAAAAAAAAAAAAAAKoCAABkcnMvZG93bnJldi54bWxQSwUGAAAAAAQABAD6AAAAnQMAAAAA&#10;">
              <v:rect id="Rectangle 34" o:spid="_x0000_s391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Nh7xcYA&#10;AADdAAAADwAAAGRycy9kb3ducmV2LnhtbESPT2vCQBTE74V+h+UVeqsbq6SSukpb/+BVGwm9PbLP&#10;bDD7NmS3Jn57Vyj0OMzMb5j5crCNuFDna8cKxqMEBHHpdM2Vgvx78zID4QOyxsYxKbiSh+Xi8WGO&#10;mXY97+lyCJWIEPYZKjAhtJmUvjRk0Y9cSxy9k+sshii7SuoO+wi3jXxNklRarDkuGGzpy1B5Pvxa&#10;BZOqWJsiX/ncjot0e7weP/ufjVLPT8PHO4hAQ/gP/7V3WkE6m77B/U18AnJx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Nh7xcYAAADdAAAADwAAAAAAAAAAAAAAAACYAgAAZHJz&#10;L2Rvd25yZXYueG1sUEsFBgAAAAAEAAQA9QAAAIsDAAAAAA==&#10;" strokecolor="#2f5496 [2408]" strokeweight="1.5pt">
                <v:fill opacity="0"/>
              </v:rect>
              <v:rect id="Rectangle 35" o:spid="_x0000_s391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j0bH8EA&#10;AADdAAAADwAAAGRycy9kb3ducmV2LnhtbERPyW7CMBC9I/UfrKnUGzhBBNEQgxAI2iNLcx/FQxIR&#10;j0PskvD39aESx6e3Z+vBNOJBnastK4gnEQjiwuqaSwU/l/14AcJ5ZI2NZVLwJAfr1dsow1Tbnk/0&#10;OPtShBB2KSqovG9TKV1RkUE3sS1x4K62M+gD7EqpO+xDuGnkNIrm0mDNoaHClrYVFbfzr1GQJ7uW&#10;v6ThY7yffSb57XDfxkapj/dhswThafAv8b/7WyuYL2ZhbngTnoBc/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49Gx/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390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m9EUscAAADdAAAADwAAAGRycy9kb3ducmV2LnhtbESPQWvCQBSE7wX/w/KE3upGKcGmrtII&#10;BVPw0FSE3h7ZZxKbfRuzW5P8+65Q8DjMzDfMajOYRlypc7VlBfNZBIK4sLrmUsHh6/1pCcJ5ZI2N&#10;ZVIwkoPNevKwwkTbnj/pmvtSBAi7BBVU3reJlK6oyKCb2ZY4eCfbGfRBdqXUHfYBbhq5iKJYGqw5&#10;LFTY0rai4if/NQrS8eO4tz677E7f50uWposMz0apx+nw9grC0+Dv4f/2TiuIl88v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6b0RSxwAAAN0AAAAPAAAAAAAA&#10;AAAAAAAAAKECAABkcnMvZG93bnJldi54bWxQSwUGAAAAAAQABAD5AAAAlQMAAAAA&#10;" strokecolor="#2f5496 [2408]" strokeweight="1.5pt"/>
            <v:shape id="AutoShape 37" o:spid="_x0000_s390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ox7EsMAAADdAAAADwAAAGRycy9kb3ducmV2LnhtbERPy2rCQBTdC/2H4Rbc6aQBRVLHYAqF&#10;RHBRFaG7S+aah5k7MTPV+PedRaHLw3mv09F04k6DaywreJtHIIhLqxuuFJyOn7MVCOeRNXaWScGT&#10;HKSbl8kaE20f/EX3g69ECGGXoILa+z6R0pU1GXRz2xMH7mIHgz7AoZJ6wEcIN52Mo2gpDTYcGmrs&#10;6aOm8nr4MQqy5+68t7645Zfv9lZkWVxga5Savo7bdxCeRv8v/nPnWsFytQj7w5vwBOTmF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6MexLDAAAA3QAAAA8AAAAAAAAAAAAA&#10;AAAAoQIAAGRycy9kb3ducmV2LnhtbFBLBQYAAAAABAAEAPkAAACRAwAAAAA=&#10;" strokecolor="#2f5496 [2408]" strokeweight="1.5pt"/>
          </v:group>
        </w:pict>
      </w:r>
      <w:r w:rsidR="00061E2C" w:rsidRPr="00122B46">
        <w:rPr>
          <w:rFonts w:ascii="ALFABET98" w:hAnsi="ALFABET98"/>
          <w:color w:val="A6A6A6" w:themeColor="background1" w:themeShade="A6"/>
          <w:sz w:val="72"/>
          <w:szCs w:val="72"/>
        </w:rPr>
        <w:t xml:space="preserve">N     N     N     N     </w:t>
      </w:r>
    </w:p>
    <w:p w:rsidR="00061E2C" w:rsidRPr="00122B46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900" style="position:absolute;margin-left:-16.1pt;margin-top:9.4pt;width:521.25pt;height:36.85pt;z-index:-25139609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Av&#10;P4V2EgQAAPEPAAAOAAAAAAAAAAAAAAAAAC4CAABkcnMvZTJvRG9jLnhtbFBLAQItABQABgAIAAAA&#10;IQBYKw9o4AAAAAoBAAAPAAAAAAAAAAAAAAAAAGwGAABkcnMvZG93bnJldi54bWxQSwUGAAAAAAQA&#10;BADzAAAAeQcAAAAA&#10;">
            <v:group id="Group 33" o:spid="_x0000_s390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+mJTrFAAAA3QAA&#10;AA8AAAAAAAAAAAAAAAAAqgIAAGRycy9kb3ducmV2LnhtbFBLBQYAAAAABAAEAPoAAACcAwAAAAA=&#10;">
              <v:rect id="Rectangle 34" o:spid="_x0000_s390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jrrG8UA&#10;AADdAAAADwAAAGRycy9kb3ducmV2LnhtbESPQWvCQBSE74X+h+UVeqsbKwaJrlKtll6rkeDtkX1m&#10;Q7NvQ3Y18d+7hYLHYWa+YRarwTbiSp2vHSsYjxIQxKXTNVcK8sPubQbCB2SNjWNScCMPq+Xz0wIz&#10;7Xr+oes+VCJC2GeowITQZlL60pBFP3ItcfTOrrMYouwqqTvsI9w28j1JUmmx5rhgsKWNofJ3f7EK&#10;JlWxNUX+6XM7LtKv4+247k87pV5fho85iEBDeIT/299aQTqbTuDvTXwCcn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OusbxQAAAN0AAAAPAAAAAAAAAAAAAAAAAJgCAABkcnMv&#10;ZG93bnJldi54bWxQSwUGAAAAAAQABAD1AAAAigMAAAAA&#10;" strokecolor="#2f5496 [2408]" strokeweight="1.5pt">
                <v:fill opacity="0"/>
              </v:rect>
              <v:rect id="Rectangle 35" o:spid="_x0000_s390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mHx8QA&#10;AADdAAAADwAAAGRycy9kb3ducmV2LnhtbESPQWvCQBSE7wX/w/IEb80mJREbXaVYtD1Wbe6P7DMJ&#10;Zt+m2TXGf98tFDwOM/MNs9qMphUD9a6xrCCJYhDEpdUNVwq+T7vnBQjnkTW2lknBnRxs1pOnFeba&#10;3vhAw9FXIkDY5aig9r7LpXRlTQZdZDvi4J1tb9AH2VdS93gLcNPKlzieS4MNh4UaO9rWVF6OV6Og&#10;yN47/pCGv5Jd+poVl/3PNjFKzabj2xKEp9E/wv/tT61gvshS+HsTnoB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qph8f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390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vvYiscAAADdAAAADwAAAGRycy9kb3ducmV2LnhtbESPT2vCQBTE7wW/w/KE3nSjoEiaNTRC&#10;wRR6qIrQ2yP7zJ9m38bsNsZv3y0IPQ4z8xsmSUfTioF6V1tWsJhHIIgLq2suFZyOb7MNCOeRNbaW&#10;ScGdHKTbyVOCsbY3/qTh4EsRIOxiVFB538VSuqIig25uO+LgXWxv0AfZl1L3eAtw08plFK2lwZrD&#10;QoUd7Soqvg8/RkF2fz9/WJ9f95ev5ppn2TLHxij1PB1fX0B4Gv1/+NHeawXrzWoFf2/CE5Db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++9iKxwAAAN0AAAAPAAAAAAAA&#10;AAAAAAAAAKECAABkcnMvZG93bnJldi54bWxQSwUGAAAAAAQABAD5AAAAlQMAAAAA&#10;" strokecolor="#2f5496 [2408]" strokeweight="1.5pt"/>
            <v:shape id="AutoShape 37" o:spid="_x0000_s390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ilG/cUAAADdAAAADwAAAGRycy9kb3ducmV2LnhtbESPQYvCMBSE7wv+h/AEb5oqbJFqFCsI&#10;VvCw7iJ4ezTPttq81Car9d+bBWGPw8x8w8yXnanFnVpXWVYwHkUgiHOrKy4U/HxvhlMQziNrrC2T&#10;gic5WC56H3NMtH3wF90PvhABwi5BBaX3TSKly0sy6Ea2IQ7e2bYGfZBtIXWLjwA3tZxEUSwNVhwW&#10;SmxoXVJ+PfwaBelzd9xbn92259PllqXpJMOLUWrQ71YzEJ46/x9+t7daQTz9jOHvTXgCcvE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ilG/cUAAADdAAAADwAAAAAAAAAA&#10;AAAAAAChAgAAZHJzL2Rvd25yZXYueG1sUEsFBgAAAAAEAAQA+QAAAJMDAAAAAA==&#10;" strokecolor="#2f5496 [2408]" strokeweight="1.5pt"/>
          </v:group>
        </w:pict>
      </w:r>
      <w:r w:rsidR="00061E2C" w:rsidRPr="00122B46">
        <w:rPr>
          <w:rFonts w:ascii="ALFABET98" w:hAnsi="ALFABET98"/>
          <w:color w:val="A6A6A6" w:themeColor="background1" w:themeShade="A6"/>
          <w:sz w:val="72"/>
          <w:szCs w:val="72"/>
        </w:rPr>
        <w:t xml:space="preserve">N     N     N     </w:t>
      </w:r>
    </w:p>
    <w:p w:rsidR="00061E2C" w:rsidRPr="00122B46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894" style="position:absolute;margin-left:-16.1pt;margin-top:9.4pt;width:521.25pt;height:36.85pt;z-index:-25139507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deie5BYEAADxDwAADgAAAAAAAAAAAAAAAAAuAgAAZHJzL2Uyb0RvYy54bWxQSwECLQAUAAYA&#10;CAAAACEAWCsPaOAAAAAKAQAADwAAAAAAAAAAAAAAAABwBgAAZHJzL2Rvd25yZXYueG1sUEsFBgAA&#10;AAAEAAQA8wAAAH0HAAAAAA==&#10;">
            <v:group id="Group 33" o:spid="_x0000_s389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k4S0MQAAADdAAAA&#10;DwAAAAAAAAAAAAAAAACqAgAAZHJzL2Rvd25yZXYueG1sUEsFBgAAAAAEAAQA+gAAAJsDAAAAAA==&#10;">
              <v:rect id="Rectangle 34" o:spid="_x0000_s389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9Lc8cYA&#10;AADdAAAADwAAAGRycy9kb3ducmV2LnhtbESPQWvCQBSE70L/w/IKvelGi8FGV6ltLV5rI6G3R/aZ&#10;Dc2+Ddmtif/eLQgeh5n5hlltBtuIM3W+dqxgOklAEJdO11wpyL934wUIH5A1No5JwYU8bNYPoxVm&#10;2vX8RedDqESEsM9QgQmhzaT0pSGLfuJa4uidXGcxRNlVUnfYR7ht5CxJUmmx5rhgsKU3Q+Xv4c8q&#10;eK6KD1Pk7z630yL9PF6O2/5np9TT4/C6BBFoCPfwrb3XCtLF/AX+38QnIN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9Lc8cYAAADdAAAADwAAAAAAAAAAAAAAAACYAgAAZHJz&#10;L2Rvd25yZXYueG1sUEsFBgAAAAAEAAQA9QAAAIsDAAAAAA==&#10;" strokecolor="#2f5496 [2408]" strokeweight="1.5pt">
                <v:fill opacity="0"/>
              </v:rect>
              <v:rect id="Rectangle 35" o:spid="_x0000_s389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/5Leb8A&#10;AADdAAAADwAAAGRycy9kb3ducmV2LnhtbERPy4rCMBTdC/5DuAPuNK1ocTpGEcXH0uf+0txpi81N&#10;baLWvzcLweXhvKfz1lTiQY0rLSuIBxEI4szqknMF59O6PwHhPLLGyjIpeJGD+azbmWKq7ZMP9Dj6&#10;XIQQdikqKLyvUyldVpBBN7A1ceD+bWPQB9jkUjf4DOGmksMoSqTBkkNDgTUtC8qux7tRcBmvat5K&#10;w/t4PfodX66b2zI2SvV+2sUfCE+t/4o/7p1WkEySsD+8CU9Azt4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L/kt5vwAAAN0AAAAPAAAAAAAAAAAAAAAAAJgCAABkcnMvZG93bnJl&#10;di54bWxQSwUGAAAAAAQABAD1AAAAhAMAAAAA&#10;" fillcolor="#deeaf6 [660]" strokecolor="#c00000" strokeweight="1pt">
                <v:stroke dashstyle="dash"/>
              </v:rect>
            </v:group>
            <v:shape id="AutoShape 36" o:spid="_x0000_s389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6wUNMYAAADdAAAADwAAAGRycy9kb3ducmV2LnhtbESPQWvCQBSE7wX/w/IEb3WjhxCiqzSC&#10;YAoempaCt0f2mY3Nvo3ZrcZ/3y0Uehxm5htmvR1tJ240+NaxgsU8AUFcO91yo+Djff+cgfABWWPn&#10;mBQ8yMN2M3laY67dnd/oVoVGRAj7HBWYEPpcSl8bsujnrieO3tkNFkOUQyP1gPcIt51cJkkqLbYc&#10;Fwz2tDNUf1XfVkHxeP08ulBeD+fT5VoWxbLEi1VqNh1fViACjeE//Nc+aAVpli7g9018AnLz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+sFDTGAAAA3QAAAA8AAAAAAAAA&#10;AAAAAAAAoQIAAGRycy9kb3ducmV2LnhtbFBLBQYAAAAABAAEAPkAAACUAwAAAAA=&#10;" strokecolor="#2f5496 [2408]" strokeweight="1.5pt"/>
            <v:shape id="AutoShape 37" o:spid="_x0000_s389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36KQ8UAAADdAAAADwAAAGRycy9kb3ducmV2LnhtbESPQYvCMBSE7wv+h/AEb2tqD0WqUawg&#10;2AUPuiJ4ezTPttq81Car9d+bhYU9DjPzDTNf9qYRD+pcbVnBZByBIC6srrlUcPzefE5BOI+ssbFM&#10;Cl7kYLkYfMwx1fbJe3ocfCkChF2KCirv21RKV1Rk0I1tSxy8i+0M+iC7UuoOnwFuGhlHUSIN1hwW&#10;KmxpXVFxO/wYBdnr67SzPr9vL+frPc+yOMerUWo07FczEJ56/x/+a2+1gmSaxPD7JjwBuXg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/36KQ8UAAADdAAAADwAAAAAAAAAA&#10;AAAAAAChAgAAZHJzL2Rvd25yZXYueG1sUEsFBgAAAAAEAAQA+QAAAJMDAAAAAA==&#10;" strokecolor="#2f5496 [2408]" strokeweight="1.5pt"/>
          </v:group>
        </w:pict>
      </w:r>
      <w:r w:rsidR="00061E2C" w:rsidRPr="00122B46">
        <w:rPr>
          <w:rFonts w:ascii="ALFABET98" w:hAnsi="ALFABET98"/>
          <w:color w:val="A6A6A6" w:themeColor="background1" w:themeShade="A6"/>
          <w:sz w:val="72"/>
          <w:szCs w:val="72"/>
        </w:rPr>
        <w:t xml:space="preserve">N     N     </w:t>
      </w:r>
    </w:p>
    <w:p w:rsidR="00061E2C" w:rsidRPr="00122B46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888" style="position:absolute;margin-left:-16.1pt;margin-top:9.4pt;width:521.25pt;height:36.85pt;z-index:-25139404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t0SS6hYEAADxDwAADgAAAAAAAAAAAAAAAAAuAgAAZHJzL2Uyb0RvYy54bWxQSwECLQAUAAYA&#10;CAAAACEAWCsPaOAAAAAKAQAADwAAAAAAAAAAAAAAAABwBgAAZHJzL2Rvd25yZXYueG1sUEsFBgAA&#10;AAAEAAQA8wAAAH0HAAAAAA==&#10;">
            <v:group id="Group 33" o:spid="_x0000_s389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hb9JoxgAAAN0A&#10;AAAPAAAAAAAAAAAAAAAAAKoCAABkcnMvZG93bnJldi54bWxQSwUGAAAAAAQABAD6AAAAnQMAAAAA&#10;">
              <v:rect id="Rectangle 34" o:spid="_x0000_s389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McScUA&#10;AADdAAAADwAAAGRycy9kb3ducmV2LnhtbESPQWvCQBSE70L/w/KE3nSjpUGiq1hbi9faSPD2yD6z&#10;wezbkN2a+O+7QqHHYWa+YVabwTbiRp2vHSuYTRMQxKXTNVcK8u/9ZAHCB2SNjWNScCcPm/XTaIWZ&#10;dj1/0e0YKhEh7DNUYEJoMyl9aciin7qWOHoX11kMUXaV1B32EW4bOU+SVFqsOS4YbGlnqLwef6yC&#10;l6r4MEX+7nM7K9LP0/301p/3Sj2Ph+0SRKAh/If/2getIF2kr/B4E5+AXP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48xxJxQAAAN0AAAAPAAAAAAAAAAAAAAAAAJgCAABkcnMv&#10;ZG93bnJldi54bWxQSwUGAAAAAAQABAD1AAAAigMAAAAA&#10;" strokecolor="#2f5496 [2408]" strokeweight="1.5pt">
                <v:fill opacity="0"/>
              </v:rect>
              <v:rect id="Rectangle 35" o:spid="_x0000_s389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1t2lsMA&#10;AADdAAAADwAAAGRycy9kb3ducmV2LnhtbESPQYvCMBSE74L/IbwFb5pWtLhdo4jiuketen80b9ti&#10;81KbqN1/bxYEj8PMfMPMl52pxZ1aV1lWEI8iEMS51RUXCk7H7XAGwnlkjbVlUvBHDpaLfm+OqbYP&#10;PtA984UIEHYpKii9b1IpXV6SQTeyDXHwfm1r0AfZFlK3+AhwU8txFCXSYMVhocSG1iXll+xmFJyn&#10;m4Z30vA+3k4+p+fL93UdG6UGH93qC4Snzr/Dr/aPVpDMkgT+34QnIB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1t2ls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389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wkp28cAAADdAAAADwAAAGRycy9kb3ducmV2LnhtbESPQWvCQBSE7wX/w/KE3ppNPaQhzSqN&#10;IJhCD6ZF8PbIPpPY7NuY3Wr8912h0OMwM98w+WoyvbjQ6DrLCp6jGARxbXXHjYKvz81TCsJ5ZI29&#10;ZVJwIwer5ewhx0zbK+/oUvlGBAi7DBW03g+ZlK5uyaCL7EAcvKMdDfogx0bqEa8Bbnq5iONEGuw4&#10;LLQ40Lql+rv6MQqK2/v+w/ryvD0eTueyKBYlnoxSj/Pp7RWEp8n/h//aW60gSZMXuL8JT0Auf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vCSnbxwAAAN0AAAAPAAAAAAAA&#10;AAAAAAAAAKECAABkcnMvZG93bnJldi54bWxQSwUGAAAAAAQABAD5AAAAlQMAAAAA&#10;" strokecolor="#2f5496 [2408]" strokeweight="1.5pt"/>
            <v:shape id="AutoShape 37" o:spid="_x0000_s388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pa9qcMAAADdAAAADwAAAGRycy9kb3ducmV2LnhtbERPy2rCQBTdF/yH4Qrd1UldBEkdxRSE&#10;pOCiWgrdXTLXJJq5EzNjHn/vLAouD+e93o6mET11rras4H0RgSAurK65VPBz2r+tQDiPrLGxTAom&#10;crDdzF7WmGg78Df1R1+KEMIuQQWV920ipSsqMugWtiUO3Nl2Bn2AXSl1h0MIN41cRlEsDdYcGips&#10;6bOi4nq8GwXp9PV7sD6/Zee/yy1P02WOF6PU63zcfYDwNPqn+N+daQXxKg5zw5vwBOTm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6WvanDAAAA3QAAAA8AAAAAAAAAAAAA&#10;AAAAoQIAAGRycy9kb3ducmV2LnhtbFBLBQYAAAAABAAEAPkAAACRAwAAAAA=&#10;" strokecolor="#2f5496 [2408]" strokeweight="1.5pt"/>
          </v:group>
        </w:pict>
      </w:r>
      <w:r w:rsidR="00061E2C" w:rsidRPr="00122B46">
        <w:rPr>
          <w:rFonts w:ascii="ALFABET98" w:hAnsi="ALFABET98"/>
          <w:color w:val="A6A6A6" w:themeColor="background1" w:themeShade="A6"/>
          <w:sz w:val="72"/>
          <w:szCs w:val="72"/>
        </w:rPr>
        <w:t xml:space="preserve">N     N  </w:t>
      </w:r>
    </w:p>
    <w:p w:rsidR="00061E2C" w:rsidRPr="00122B46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882" style="position:absolute;margin-left:-16.1pt;margin-top:9.4pt;width:521.25pt;height:36.85pt;z-index:-25139302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">
            <v:group id="Group 33" o:spid="_x0000_s388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bjUK2wwAAAN0AAAAP&#10;AAAAAAAAAAAAAAAAAKoCAABkcnMvZG93bnJldi54bWxQSwUGAAAAAAQABAD6AAAAmgMAAAAA&#10;">
              <v:rect id="Rectangle 34" o:spid="_x0000_s388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hGMl8UA&#10;AADdAAAADwAAAGRycy9kb3ducmV2LnhtbESPQWvCQBSE7wX/w/IKvdVNWkglukpta+m1GgneHtln&#10;Nph9G7JbE/99VxA8DjPzDbNYjbYVZ+p941hBOk1AEFdON1wrKHab5xkIH5A1to5JwYU8rJaThwXm&#10;2g38S+dtqEWEsM9RgQmhy6X0lSGLfuo64ugdXW8xRNnXUvc4RLht5UuSZNJiw3HBYEcfhqrT9s8q&#10;eK3LL1MWn76waZl97y/79XDYKPX0OL7PQQQawz18a/9oBdnsLYXrm/gE5PI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EYyXxQAAAN0AAAAPAAAAAAAAAAAAAAAAAJgCAABkcnMv&#10;ZG93bnJldi54bWxQSwUGAAAAAAQABAD1AAAAigMAAAAA&#10;" strokecolor="#2f5496 [2408]" strokeweight="1.5pt">
                <v:fill opacity="0"/>
              </v:rect>
              <v:rect id="Rectangle 35" o:spid="_x0000_s388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bnmSMMA&#10;AADdAAAADwAAAGRycy9kb3ducmV2LnhtbESPS4vCQBCE74L/YWjBm04iPqOjiKK7x10f9ybTJsFM&#10;T8yMGv/9zoLgsaiqr6jFqjGleFDtCssK4n4Egji1uuBMwem4601BOI+ssbRMCl7kYLVstxaYaPvk&#10;X3ocfCYChF2CCnLvq0RKl+Zk0PVtRRy8i60N+iDrTOoanwFuSjmIorE0WHBYyLGiTU7p9XA3Cs6j&#10;bcVf0vBPvBvORufr/raJjVLdTrOeg/DU+E/43f7WCsbTyQD+34QnIJ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bnmS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388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eu5BccAAADdAAAADwAAAGRycy9kb3ducmV2LnhtbESPQWvCQBSE7wX/w/KE3urGFKykrsEI&#10;gin0oC2F3h7ZZxKbfRuz2yT++65Q8DjMzDfMKh1NI3rqXG1ZwXwWgSAurK65VPD5sXtagnAeWWNj&#10;mRRcyUG6njysMNF24AP1R1+KAGGXoILK+zaR0hUVGXQz2xIH72Q7gz7IrpS6wyHATSPjKFpIgzWH&#10;hQpb2lZU/Bx/jYLs+vb1bn1+2Z++z5c8y+Icz0apx+m4eQXhafT38H97rxUsli/P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V67kFxwAAAN0AAAAPAAAAAAAA&#10;AAAAAAAAAKECAABkcnMvZG93bnJldi54bWxQSwUGAAAAAAQABAD5AAAAlQMAAAAA&#10;" strokecolor="#2f5496 [2408]" strokeweight="1.5pt"/>
            <v:shape id="AutoShape 37" o:spid="_x0000_s388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gIhcccAAADdAAAADwAAAGRycy9kb3ducmV2LnhtbESPQWvCQBSE7wX/w/KE3urGUKykrsEI&#10;gin0oC2F3h7ZZxKbfRuz2yT++65Q8DjMzDfMKh1NI3rqXG1ZwXwWgSAurK65VPD5sXtagnAeWWNj&#10;mRRcyUG6njysMNF24AP1R1+KAGGXoILK+zaR0hUVGXQz2xIH72Q7gz7IrpS6wyHATSPjKFpIgzWH&#10;hQpb2lZU/Bx/jYLs+vb1bn1+2Z++z5c8y+Icz0apx+m4eQXhafT38H97rxUsli/P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aAiFxxwAAAN0AAAAPAAAAAAAA&#10;AAAAAAAAAKECAABkcnMvZG93bnJldi54bWxQSwUGAAAAAAQABAD5AAAAlQMAAAAA&#10;" strokecolor="#2f5496 [2408]" strokeweight="1.5pt"/>
          </v:group>
        </w:pict>
      </w:r>
      <w:r w:rsidR="00061E2C" w:rsidRPr="00122B46">
        <w:rPr>
          <w:rFonts w:ascii="ALFABET98" w:hAnsi="ALFABET98"/>
          <w:color w:val="A6A6A6" w:themeColor="background1" w:themeShade="A6"/>
          <w:sz w:val="72"/>
          <w:szCs w:val="72"/>
        </w:rPr>
        <w:t xml:space="preserve">N       </w:t>
      </w:r>
    </w:p>
    <w:p w:rsidR="00061E2C" w:rsidRPr="00122B46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876" style="position:absolute;margin-left:-16.1pt;margin-top:9.4pt;width:521.25pt;height:36.85pt;z-index:-25139200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R+xUFRYEAADxDwAADgAAAAAAAAAAAAAAAAAuAgAAZHJzL2Uyb0RvYy54bWxQSwECLQAUAAYA&#10;CAAAACEAWCsPaOAAAAAKAQAADwAAAAAAAAAAAAAAAABwBgAAZHJzL2Rvd25yZXYueG1sUEsFBgAA&#10;AAAEAAQA8wAAAH0HAAAAAA==&#10;">
            <v:group id="Group 33" o:spid="_x0000_s387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7KH9ZxgAAAN0A&#10;AAAPAAAAAAAAAAAAAAAAAKoCAABkcnMvZG93bnJldi54bWxQSwUGAAAAAAQABAD6AAAAnQMAAAAA&#10;">
              <v:rect id="Rectangle 34" o:spid="_x0000_s388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rSxeMUA&#10;AADdAAAADwAAAGRycy9kb3ducmV2LnhtbESPQWvCQBSE70L/w/IKvenGFqJEV6lWS6/VSPD2yD6z&#10;odm3Ibua+O+7hYLHYWa+YZbrwTbiRp2vHSuYThIQxKXTNVcK8uN+PAfhA7LGxjEpuJOH9epptMRM&#10;u56/6XYIlYgQ9hkqMCG0mZS+NGTRT1xLHL2L6yyGKLtK6g77CLeNfE2SVFqsOS4YbGlrqPw5XK2C&#10;t6rYmSL/8LmdFunn6X7a9Oe9Ui/Pw/sCRKAhPML/7S+tIJ3PZvD3Jj4Buf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tLF4xQAAAN0AAAAPAAAAAAAAAAAAAAAAAJgCAABkcnMv&#10;ZG93bnJldi54bWxQSwUGAAAAAAQABAD1AAAAigMAAAAA&#10;" strokecolor="#2f5496 [2408]" strokeweight="1.5pt">
                <v:fill opacity="0"/>
              </v:rect>
              <v:rect id="Rectangle 35" o:spid="_x0000_s388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FHRosAA&#10;AADdAAAADwAAAGRycy9kb3ducmV2LnhtbERPyW7CMBC9I/EP1iBxAyeINeAgREXLsWW5j+IhiRKP&#10;09iF8Pf4UInj09s3287U4k6tKy0riMcRCOLM6pJzBZfzYbQE4TyyxtoyKXiSg23a720w0fbBP3Q/&#10;+VyEEHYJKii8bxIpXVaQQTe2DXHgbrY16ANsc6lbfIRwU8tJFM2lwZJDQ4EN7QvKqtOfUXCdfTT8&#10;JQ1/x4fpanatPn/3sVFqOOh2axCeOv8W/7uPWsF8uQhzw5vwBGT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FHRos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387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AOO78cAAADdAAAADwAAAGRycy9kb3ducmV2LnhtbESPQWvCQBSE7wX/w/KE3pqNHqxNs0oj&#10;FEzBQ60IvT2yzyQ2+zZmt0n8912h4HGYmW+YdD2aRvTUudqyglkUgyAurK65VHD4en9agnAeWWNj&#10;mRRcycF6NXlIMdF24E/q974UAcIuQQWV920ipSsqMugi2xIH72Q7gz7IrpS6wyHATSPncbyQBmsO&#10;CxW2tKmo+Nn/GgXZ9eO4sz6/bE/f50ueZfMcz0apx+n49grC0+jv4f/2VitYLJ9f4PYmPAG5+g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0A47vxwAAAN0AAAAPAAAAAAAA&#10;AAAAAAAAAKECAABkcnMvZG93bnJldi54bWxQSwUGAAAAAAQABAD5AAAAlQMAAAAA&#10;" strokecolor="#2f5496 [2408]" strokeweight="1.5pt"/>
            <v:shape id="AutoShape 37" o:spid="_x0000_s387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OxXVcMAAADdAAAADwAAAGRycy9kb3ducmV2LnhtbERPy4rCMBTdC/MP4Q7MTtNxIaUaix0Y&#10;sAMufCC4uzTXPmxuapPR+vdmIbg8nPciHUwrbtS72rKC70kEgriwuuZSwWH/O45BOI+ssbVMCh7k&#10;IF1+jBaYaHvnLd12vhQhhF2CCirvu0RKV1Rk0E1sRxy4s+0N+gD7Uuoe7yHctHIaRTNpsObQUGFH&#10;PxUVl92/UZA9/o4b6/Pr+nxqrnmWTXNsjFJfn8NqDsLT4N/il3utFcziOOwPb8ITkMsn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DsV1XDAAAA3QAAAA8AAAAAAAAAAAAA&#10;AAAAoQIAAGRycy9kb3ducmV2LnhtbFBLBQYAAAAABAAEAPkAAACRAwAAAAA=&#10;" strokecolor="#2f5496 [2408]" strokeweight="1.5pt"/>
          </v:group>
        </w:pict>
      </w:r>
      <w:r w:rsidR="00061E2C" w:rsidRPr="00122B46">
        <w:rPr>
          <w:rFonts w:ascii="ALFABET98" w:hAnsi="ALFABET98"/>
          <w:color w:val="A6A6A6" w:themeColor="background1" w:themeShade="A6"/>
          <w:sz w:val="72"/>
          <w:szCs w:val="72"/>
        </w:rPr>
        <w:t xml:space="preserve">N       </w:t>
      </w:r>
    </w:p>
    <w:p w:rsidR="00061E2C" w:rsidRPr="00122B46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870" style="position:absolute;margin-left:-16.1pt;margin-top:9.4pt;width:521.25pt;height:36.85pt;z-index:-25139097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Dq&#10;KiqwEgQAAPEPAAAOAAAAAAAAAAAAAAAAAC4CAABkcnMvZTJvRG9jLnhtbFBLAQItABQABgAIAAAA&#10;IQBYKw9o4AAAAAoBAAAPAAAAAAAAAAAAAAAAAGwGAABkcnMvZG93bnJldi54bWxQSwUGAAAAAAQA&#10;BADzAAAAeQcAAAAA&#10;">
            <v:group id="Group 33" o:spid="_x0000_s387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HGCX3FAAAA3QAA&#10;AA8AAAAAAAAAAAAAAAAAqgIAAGRycy9kb3ducmV2LnhtbFBLBQYAAAAABAAEAPoAAACcAwAAAAA=&#10;">
              <v:rect id="Rectangle 34" o:spid="_x0000_s387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FrHXMUA&#10;AADdAAAADwAAAGRycy9kb3ducmV2LnhtbESPQWvCQBSE7wX/w/KE3urGCiGkrqK2ll5rI8HbI/vM&#10;BrNvQ3Zr4r/vFgSPw8x8wyzXo23FlXrfOFYwnyUgiCunG64VFD/7lwyED8gaW8ek4EYe1qvJ0xJz&#10;7Qb+push1CJC2OeowITQ5VL6ypBFP3MdcfTOrrcYouxrqXscIty28jVJUmmx4bhgsKOdoepy+LUK&#10;FnX5Ycri3Rd2Xqafx9txO5z2Sj1Px80biEBjeITv7S+tIM2yBfy/iU9Ar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oWsdcxQAAAN0AAAAPAAAAAAAAAAAAAAAAAJgCAABkcnMv&#10;ZG93bnJldi54bWxQSwUGAAAAAAQABAD1AAAAigMAAAAA&#10;" strokecolor="#2f5496 [2408]" strokeweight="1.5pt">
                <v:fill opacity="0"/>
              </v:rect>
              <v:rect id="Rectangle 35" o:spid="_x0000_s387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MmrgMMA&#10;AADdAAAADwAAAGRycy9kb3ducmV2LnhtbESPQYvCMBSE74L/ITzBm6YVlW41yqKoe3S76/3RPNti&#10;89JtotZ/bxYEj8PMfMMs152pxY1aV1lWEI8jEMS51RUXCn5/dqMEhPPIGmvLpOBBDtarfm+JqbZ3&#10;/qZb5gsRIOxSVFB636RSurwkg25sG+LgnW1r0AfZFlK3eA9wU8tJFM2lwYrDQokNbUrKL9nVKDjN&#10;tg0fpOFjvJt+zE6X/d8mNkoNB93nAoSnzr/Dr/aXVjBPkin8vwlPQK6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Mmrg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387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Jv0zcYAAADdAAAADwAAAGRycy9kb3ducmV2LnhtbESPT4vCMBTE78J+h/AW9qapglKqUezC&#10;gl3w4B8W9vZonm21ealN1PrtjSB4HGbmN8xs0ZlaXKl1lWUFw0EEgji3uuJCwX73049BOI+ssbZM&#10;Cu7kYDH/6M0w0fbGG7pufSEChF2CCkrvm0RKl5dk0A1sQxy8g20N+iDbQuoWbwFuajmKook0WHFY&#10;KLGh75Ly0/ZiFKT337+19dl5dfg/nrM0HWV4NEp9fXbLKQhPnX+HX+2VVjCJ4zE834QnIOcP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Cb9M3GAAAA3QAAAA8AAAAAAAAA&#10;AAAAAAAAoQIAAGRycy9kb3ducmV2LnhtbFBLBQYAAAAABAAEAPkAAACUAwAAAAA=&#10;" strokecolor="#2f5496 [2408]" strokeweight="1.5pt"/>
            <v:shape id="AutoShape 37" o:spid="_x0000_s387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ElqusUAAADdAAAADwAAAGRycy9kb3ducmV2LnhtbESPQYvCMBSE74L/IbyFvWm6HkqpRtkK&#10;ghX2sCrC3h7Ns602L7WJWv/9RhA8DjPzDTNb9KYRN+pcbVnB1zgCQVxYXXOpYL9bjRIQziNrbCyT&#10;ggc5WMyHgxmm2t75l25bX4oAYZeigsr7NpXSFRUZdGPbEgfvaDuDPsiulLrDe4CbRk6iKJYGaw4L&#10;Fba0rKg4b69GQfbYHH6szy/r49/pkmfZJMeTUerzo/+egvDU+3f41V5rBXGSxPB8E56AnP8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ElqusUAAADdAAAADwAAAAAAAAAA&#10;AAAAAAChAgAAZHJzL2Rvd25yZXYueG1sUEsFBgAAAAAEAAQA+QAAAJMDAAAAAA==&#10;" strokecolor="#2f5496 [2408]" strokeweight="1.5pt"/>
          </v:group>
        </w:pict>
      </w:r>
      <w:r w:rsidR="00061E2C" w:rsidRPr="00122B46">
        <w:rPr>
          <w:rFonts w:ascii="ALFABET98" w:hAnsi="ALFABET98"/>
          <w:color w:val="A6A6A6" w:themeColor="background1" w:themeShade="A6"/>
          <w:sz w:val="72"/>
          <w:szCs w:val="72"/>
        </w:rPr>
        <w:t xml:space="preserve">N       </w:t>
      </w:r>
    </w:p>
    <w:p w:rsidR="00061E2C" w:rsidRPr="00122B46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864" style="position:absolute;margin-left:-16.1pt;margin-top:9.4pt;width:521.25pt;height:36.85pt;z-index:-25138995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g7IEFg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aoOyBBYEAADxDwAADgAAAAAAAAAAAAAAAAAuAgAAZHJzL2Uyb0RvYy54bWxQSwECLQAUAAYA&#10;CAAAACEAWCsPaOAAAAAKAQAADwAAAAAAAAAAAAAAAABwBgAAZHJzL2Rvd25yZXYueG1sUEsFBgAA&#10;AAAEAAQA8wAAAH0HAAAAAA==&#10;">
            <v:group id="Group 33" o:spid="_x0000_s386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0C4+l8QAAADdAAAA&#10;DwAAAAAAAAAAAAAAAACqAgAAZHJzL2Rvd25yZXYueG1sUEsFBgAAAAAEAAQA+gAAAJsDAAAAAA==&#10;">
              <v:rect id="Rectangle 34" o:spid="_x0000_s386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bLwtsYA&#10;AADdAAAADwAAAGRycy9kb3ducmV2LnhtbESPT2vCQBTE70K/w/IKvenGFkIaXaV/VHqtRkJvj+wz&#10;G5p9G7Krid/eLRQ8DjPzG2a5Hm0rLtT7xrGC+SwBQVw53XCtoDhspxkIH5A1to5JwZU8rFcPkyXm&#10;2g38TZd9qEWEsM9RgQmhy6X0lSGLfuY64uidXG8xRNnXUvc4RLht5XOSpNJiw3HBYEcfhqrf/dkq&#10;eKnLjSmLT1/YeZnujtfj+/CzVerpcXxbgAg0hnv4v/2lFaRZ9gp/b+ITkK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bLwtsYAAADdAAAADwAAAAAAAAAAAAAAAACYAgAAZHJz&#10;L2Rvd25yZXYueG1sUEsFBgAAAAAEAAQA9QAAAIsDAAAAAA==&#10;" strokecolor="#2f5496 [2408]" strokeweight="1.5pt">
                <v:fill opacity="0"/>
              </v:rect>
              <v:rect id="Rectangle 35" o:spid="_x0000_s386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is7Xr4A&#10;AADdAAAADwAAAGRycy9kb3ducmV2LnhtbERPy6rCMBDdC/5DGOHuNK1cRatRRPGx9LkfmrEtNpPa&#10;RK1/bxaCy8N5T+eNKcWTaldYVhD3IhDEqdUFZwrOp3V3BMJ5ZI2lZVLwJgfzWbs1xUTbFx/oefSZ&#10;CCHsElSQe18lUro0J4OuZyviwF1tbdAHWGdS1/gK4aaU/SgaSoMFh4YcK1rmlN6OD6PgMlhVvJWG&#10;9/H6fzy43Db3ZWyU+us0iwkIT43/ib/unVYwHI3D/vAmPAE5+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P4rO16+AAAA3QAAAA8AAAAAAAAAAAAAAAAAmAIAAGRycy9kb3ducmV2&#10;LnhtbFBLBQYAAAAABAAEAPUAAACDAwAAAAA=&#10;" fillcolor="#deeaf6 [660]" strokecolor="#c00000" strokeweight="1pt">
                <v:stroke dashstyle="dash"/>
              </v:rect>
            </v:group>
            <v:shape id="AutoShape 36" o:spid="_x0000_s386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nlkE8cAAADdAAAADwAAAGRycy9kb3ducmV2LnhtbESPQWvCQBSE74X+h+UVvNWNHoJNs0oj&#10;CEbwUC2F3h7ZZxKbfRuzaxL/fVcQehxm5hsmXY2mET11rrasYDaNQBAXVtdcKvg6bl4XIJxH1thY&#10;JgU3crBaPj+lmGg78Cf1B1+KAGGXoILK+zaR0hUVGXRT2xIH72Q7gz7IrpS6wyHATSPnURRLgzWH&#10;hQpbWldU/B6uRkF2233vrc8v29PP+ZJn2TzHs1Fq8jJ+vIPwNPr/8KO91QrixdsM7m/CE5DL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6eWQTxwAAAN0AAAAPAAAAAAAA&#10;AAAAAAAAAKECAABkcnMvZG93bnJldi54bWxQSwUGAAAAAAQABAD5AAAAlQMAAAAA&#10;" strokecolor="#2f5496 [2408]" strokeweight="1.5pt"/>
            <v:shape id="AutoShape 37" o:spid="_x0000_s386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qv6ZMYAAADdAAAADwAAAGRycy9kb3ducmV2LnhtbESPT4vCMBTE78J+h/AWvGlqD6LVKHZh&#10;wQoe/MPC3h7Ns602L7WJWr+9WVjwOMzMb5j5sjO1uFPrKssKRsMIBHFudcWFguPhezAB4Tyyxtoy&#10;KXiSg+XiozfHRNsH7+i+94UIEHYJKii9bxIpXV6SQTe0DXHwTrY16INsC6lbfAS4qWUcRWNpsOKw&#10;UGJDXyXll/3NKEifm5+t9dl1ffo9X7M0jTM8G6X6n91qBsJT59/h//ZaKxhPpjH8vQlPQC5e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qr+mTGAAAA3QAAAA8AAAAAAAAA&#10;AAAAAAAAoQIAAGRycy9kb3ducmV2LnhtbFBLBQYAAAAABAAEAPkAAACUAwAAAAA=&#10;" strokecolor="#2f5496 [2408]" strokeweight="1.5pt"/>
          </v:group>
        </w:pict>
      </w:r>
      <w:r w:rsidR="00061E2C" w:rsidRPr="00122B46">
        <w:rPr>
          <w:rFonts w:ascii="ALFABET98" w:hAnsi="ALFABET98"/>
          <w:color w:val="A6A6A6" w:themeColor="background1" w:themeShade="A6"/>
          <w:sz w:val="72"/>
          <w:szCs w:val="72"/>
        </w:rPr>
        <w:t xml:space="preserve">N      </w:t>
      </w:r>
    </w:p>
    <w:p w:rsidR="00061E2C" w:rsidRPr="00122B46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858" style="position:absolute;margin-left:-16.1pt;margin-top:9.4pt;width:521.25pt;height:36.85pt;z-index:-25138892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DNu1dkXBAAA8Q8AAA4AAAAAAAAAAAAAAAAALgIAAGRycy9lMm9Eb2MueG1sUEsBAi0AFAAG&#10;AAgAAAAhAFgrD2jgAAAACgEAAA8AAAAAAAAAAAAAAAAAcQYAAGRycy9kb3ducmV2LnhtbFBLBQYA&#10;AAAABAAEAPMAAAB+BwAAAAA=&#10;">
            <v:group id="Group 33" o:spid="_x0000_s386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1LqiT8cAAADd&#10;AAAADwAAAAAAAAAAAAAAAACqAgAAZHJzL2Rvd25yZXYueG1sUEsFBgAAAAAEAAQA+gAAAJ4DAAAA&#10;AA==&#10;">
              <v:rect id="Rectangle 34" o:spid="_x0000_s386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ZsbsYA&#10;AADdAAAADwAAAGRycy9kb3ducmV2LnhtbESPQWvCQBSE70L/w/IKvelGi8FGV6ltLV5rI6G3R/aZ&#10;Dc2+Ddmtif/eLQgeh5n5hlltBtuIM3W+dqxgOklAEJdO11wpyL934wUIH5A1No5JwYU8bNYPoxVm&#10;2vX8RedDqESEsM9QgQmhzaT0pSGLfuJa4uidXGcxRNlVUnfYR7ht5CxJUmmx5rhgsKU3Q+Xv4c8q&#10;eK6KD1Pk7z630yL9PF6O2/5np9TT4/C6BBFoCPfwrb3XCtLFyxz+38QnIN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SZsbsYAAADdAAAADwAAAAAAAAAAAAAAAACYAgAAZHJz&#10;L2Rvd25yZXYueG1sUEsFBgAAAAAEAAQA9QAAAIsDAAAAAA==&#10;" strokecolor="#2f5496 [2408]" strokeweight="1.5pt">
                <v:fill opacity="0"/>
              </v:rect>
              <v:rect id="Rectangle 35" o:spid="_x0000_s386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o4GscQA&#10;AADdAAAADwAAAGRycy9kb3ducmV2LnhtbESPQWvCQBSE74X+h+UJ3uomRYOm2UixWHu0aXN/ZJ9J&#10;SPZtmt1q+u/dguBxmJlvmGw7mV6caXStZQXxIgJBXFndcq3g+2v/tAbhPLLG3jIp+CMH2/zxIcNU&#10;2wt/0rnwtQgQdikqaLwfUild1ZBBt7ADcfBOdjTogxxrqUe8BLjp5XMUJdJgy2GhwYF2DVVd8WsU&#10;lKu3gQ/S8DHeLzersnv/2cVGqflsen0B4Wny9/Ct/aEVJOtNAv9vwhOQ+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6OBrH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386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txZ/McAAADdAAAADwAAAGRycy9kb3ducmV2LnhtbESPQWvCQBSE7wX/w/KE3pqNHqxNs0oj&#10;FEzBQ60IvT2yzyQ2+zZmt0n8912h4HGYmW+YdD2aRvTUudqyglkUgyAurK65VHD4en9agnAeWWNj&#10;mRRcycF6NXlIMdF24E/q974UAcIuQQWV920ipSsqMugi2xIH72Q7gz7IrpS6wyHATSPncbyQBmsO&#10;CxW2tKmo+Nn/GgXZ9eO4sz6/bE/f50ueZfMcz0apx+n49grC0+jv4f/2VitYLF+e4fYmPAG5+g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a3Fn8xwAAAN0AAAAPAAAAAAAA&#10;AAAAAAAAAKECAABkcnMvZG93bnJldi54bWxQSwUGAAAAAAQABAD5AAAAlQMAAAAA&#10;" strokecolor="#2f5496 [2408]" strokeweight="1.5pt"/>
            <v:shape id="AutoShape 37" o:spid="_x0000_s385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0PNjsQAAADdAAAADwAAAGRycy9kb3ducmV2LnhtbERPTWvCQBC9F/wPywi9NRtzEBuzihEK&#10;SaGHqgjehuyYRLOzMbvV+O+7h0KPj/edrUfTiTsNrrWsYBbFIIgrq1uuFRz2H28LEM4ja+wsk4In&#10;OVivJi8Zpto++JvuO1+LEMIuRQWN930qpasaMugi2xMH7mwHgz7AoZZ6wEcIN51M4nguDbYcGhrs&#10;adtQdd39GAX58/P4ZX15K86ny63M86TEi1HqdTpuliA8jf5f/OcutIL54j3MDW/CE5Cr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rQ82OxAAAAN0AAAAPAAAAAAAAAAAA&#10;AAAAAKECAABkcnMvZG93bnJldi54bWxQSwUGAAAAAAQABAD5AAAAkgMAAAAA&#10;" strokecolor="#2f5496 [2408]" strokeweight="1.5pt"/>
          </v:group>
        </w:pict>
      </w:r>
      <w:r w:rsidR="00061E2C" w:rsidRPr="00122B46">
        <w:rPr>
          <w:rFonts w:ascii="ALFABET98" w:hAnsi="ALFABET98"/>
          <w:color w:val="A6A6A6" w:themeColor="background1" w:themeShade="A6"/>
          <w:sz w:val="72"/>
          <w:szCs w:val="72"/>
        </w:rPr>
        <w:t xml:space="preserve">N       </w:t>
      </w:r>
    </w:p>
    <w:p w:rsidR="00061E2C" w:rsidRPr="00122B46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852" style="position:absolute;margin-left:-16.1pt;margin-top:9.4pt;width:521.25pt;height:36.85pt;z-index:-25138790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BzJMLXFQQAAPEPAAAOAAAAAAAAAAAAAAAAAC4CAABkcnMvZTJvRG9jLnhtbFBLAQItABQABgAI&#10;AAAAIQBYKw9o4AAAAAoBAAAPAAAAAAAAAAAAAAAAAG8GAABkcnMvZG93bnJldi54bWxQSwUGAAAA&#10;AAQABADzAAAAfAcAAAAA&#10;">
            <v:group id="Group 33" o:spid="_x0000_s385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1aj5WwwAAAN0AAAAP&#10;AAAAAAAAAAAAAAAAAKoCAABkcnMvZG93bnJldi54bWxQSwUGAAAAAAQABAD6AAAAmgMAAAAA&#10;">
              <v:rect id="Rectangle 34" o:spid="_x0000_s385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Pbwd8UA&#10;AADdAAAADwAAAGRycy9kb3ducmV2LnhtbESPT2vCQBTE74V+h+UVequbtBBqdJX+s3itRoK3R/aZ&#10;DWbfhuzWxG/vCoLHYWZ+w8yXo23FiXrfOFaQThIQxJXTDdcKiu3q5R2ED8gaW8ek4EwelovHhznm&#10;2g38R6dNqEWEsM9RgQmhy6X0lSGLfuI64ugdXG8xRNnXUvc4RLht5WuSZNJiw3HBYEdfhqrj5t8q&#10;eKvLH1MW376waZn97s67z2G/Uur5afyYgQg0hnv41l5rBdk0SeH6Jj4Bubg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s9vB3xQAAAN0AAAAPAAAAAAAAAAAAAAAAAJgCAABkcnMv&#10;ZG93bnJldi54bWxQSwUGAAAAAAQABAD1AAAAigMAAAAA&#10;" strokecolor="#2f5496 [2408]" strokeweight="1.5pt">
                <v:fill opacity="0"/>
              </v:rect>
              <v:rect id="Rectangle 35" o:spid="_x0000_s385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16aqMMA&#10;AADdAAAADwAAAGRycy9kb3ducmV2LnhtbESPT4vCMBTE7wt+h/CEvWlaWUVro4jirkf/3h/Nsy1t&#10;XmqT1e63N4Kwx2FmfsOky87U4k6tKy0riIcRCOLM6pJzBefTdjAF4TyyxtoyKfgjB8tF7yPFRNsH&#10;H+h+9LkIEHYJKii8bxIpXVaQQTe0DXHwrrY16INsc6lbfAS4qeUoiibSYMlhocCG1gVl1fHXKLiM&#10;Nw3/SMP7ePs1G1+q79s6Nkp99rvVHISnzv+H3+2dVjCZRSN4vQlPQC6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16aq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385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wzF5cYAAADdAAAADwAAAGRycy9kb3ducmV2LnhtbESPT4vCMBTE74LfITxhb5quC7JWo2wF&#10;wQoe/MPC3h7Ns602L7WJWr+9ERY8DjPzG2Y6b00lbtS40rKCz0EEgjizuuRcwWG/7H+DcB5ZY2WZ&#10;FDzIwXzW7Uwx1vbOW7rtfC4ChF2MCgrv61hKlxVk0A1sTRy8o20M+iCbXOoG7wFuKjmMopE0WHJY&#10;KLCmRUHZeXc1CpLH+ndjfXpZHf9OlzRJhimejFIfvfZnAsJT69/h//ZKKxiNoy94vQlPQM6e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sMxeXGAAAA3QAAAA8AAAAAAAAA&#10;AAAAAAAAoQIAAGRycy9kb3ducmV2LnhtbFBLBQYAAAAABAAEAPkAAACUAwAAAAA=&#10;" strokecolor="#2f5496 [2408]" strokeweight="1.5pt"/>
            <v:shape id="AutoShape 37" o:spid="_x0000_s385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OVdkcYAAADdAAAADwAAAGRycy9kb3ducmV2LnhtbESPT4vCMBTE74LfITxhb5quLLJWo2wF&#10;wQoe/MPC3h7Ns602L7WJWr+9ERY8DjPzG2Y6b00lbtS40rKCz0EEgjizuuRcwWG/7H+DcB5ZY2WZ&#10;FDzIwXzW7Uwx1vbOW7rtfC4ChF2MCgrv61hKlxVk0A1sTRy8o20M+iCbXOoG7wFuKjmMopE0WHJY&#10;KLCmRUHZeXc1CpLH+ndjfXpZHf9OlzRJhimejFIfvfZnAsJT69/h//ZKKxiNoy94vQlPQM6e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TlXZHGAAAA3QAAAA8AAAAAAAAA&#10;AAAAAAAAoQIAAGRycy9kb3ducmV2LnhtbFBLBQYAAAAABAAEAPkAAACUAwAAAAA=&#10;" strokecolor="#2f5496 [2408]" strokeweight="1.5pt"/>
          </v:group>
        </w:pict>
      </w:r>
      <w:r w:rsidR="00061E2C" w:rsidRPr="00122B46">
        <w:rPr>
          <w:rFonts w:ascii="ALFABET98" w:hAnsi="ALFABET98"/>
          <w:color w:val="A6A6A6" w:themeColor="background1" w:themeShade="A6"/>
          <w:sz w:val="72"/>
          <w:szCs w:val="72"/>
        </w:rPr>
        <w:t xml:space="preserve">N       </w:t>
      </w:r>
    </w:p>
    <w:p w:rsidR="00061E2C" w:rsidRPr="00122B46" w:rsidRDefault="00443F71" w:rsidP="00061E2C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lastRenderedPageBreak/>
        <w:pict>
          <v:group id="_x0000_s3846" style="position:absolute;margin-left:-16.1pt;margin-top:9.4pt;width:521.25pt;height:36.85pt;z-index:-25138688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">
            <v:group id="Group 33" o:spid="_x0000_s384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VzwO5xgAAAN0A&#10;AAAPAAAAAAAAAAAAAAAAAKoCAABkcnMvZG93bnJldi54bWxQSwUGAAAAAAQABAD6AAAAnQMAAAAA&#10;">
              <v:rect id="Rectangle 34" o:spid="_x0000_s385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FPNmMYA&#10;AADdAAAADwAAAGRycy9kb3ducmV2LnhtbESPQWvCQBSE7wX/w/KE3urGCmmNrqK1ll6rkeDtkX1m&#10;g9m3Ibs18d93C4Ueh5n5hlmuB9uIG3W+dqxgOklAEJdO11wpyI/7p1cQPiBrbByTgjt5WK9GD0vM&#10;tOv5i26HUIkIYZ+hAhNCm0npS0MW/cS1xNG7uM5iiLKrpO6wj3DbyOckSaXFmuOCwZbeDJXXw7dV&#10;MKuKd1PkO5/baZF+nO6nbX/eK/U4HjYLEIGG8B/+a39qBek8eYHfN/EJyN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FPNmMYAAADdAAAADwAAAAAAAAAAAAAAAACYAgAAZHJz&#10;L2Rvd25yZXYueG1sUEsFBgAAAAAEAAQA9QAAAIsDAAAAAA==&#10;" strokecolor="#2f5496 [2408]" strokeweight="1.5pt">
                <v:fill opacity="0"/>
              </v:rect>
              <v:rect id="Rectangle 35" o:spid="_x0000_s385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atQsEA&#10;AADdAAAADwAAAGRycy9kb3ducmV2LnhtbERPTW+CQBC9N+l/2IxJb3WhKUapC2kwWo9V633CjkBg&#10;Zym7Cv777sGkx5f3vc4n04kbDa6xrCCeRyCIS6sbrhT8nLavSxDOI2vsLJOCOznIs+enNabajnyg&#10;29FXIoSwS1FB7X2fSunKmgy6ue2JA3exg0Ef4FBJPeAYwk0n36JoIQ02HBpq7KmoqWyPV6PgnGx6&#10;/pKGv+Pt+yo5t7vfIjZKvcymzw8Qnib/L36491rBYhWFueFNeAIy+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62rUL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384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uTyD8cAAADdAAAADwAAAGRycy9kb3ducmV2LnhtbESPT2vCQBTE74V+h+UVeqsbPUiNWcUI&#10;gin0oC2Ct0f25Y9m38bs1iTfvisUehxm5jdMsh5MI+7UudqygukkAkGcW11zqeD7a/f2DsJ5ZI2N&#10;ZVIwkoP16vkpwVjbng90P/pSBAi7GBVU3rexlC6vyKCb2JY4eIXtDPogu1LqDvsAN42cRdFcGqw5&#10;LFTY0rai/Hr8MQrS8eP0aX122xfnyy1L01mGF6PU68uwWYLwNPj/8F97rxXMF9ECHm/CE5Cr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a5PIPxwAAAN0AAAAPAAAAAAAA&#10;AAAAAAAAAKECAABkcnMvZG93bnJldi54bWxQSwUGAAAAAAQABAD5AAAAlQMAAAAA&#10;" strokecolor="#2f5496 [2408]" strokeweight="1.5pt"/>
            <v:shape id="AutoShape 37" o:spid="_x0000_s384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gfNT8QAAADdAAAADwAAAGRycy9kb3ducmV2LnhtbERPu2rDMBTdA/0HcQvZEtkZTOtGDnGh&#10;EBc6NCmFbhfr+pFYV7alOM7fV0Oh4+G8t7vZdGKi0bWWFcTrCARxaXXLtYKv09vqCYTzyBo7y6Tg&#10;Tg522cNii6m2N/6k6ehrEULYpaig8b5PpXRlQwbd2vbEgavsaNAHONZSj3gL4aaTmyhKpMGWQ0OD&#10;Pb02VF6OV6Mgv79/f1hfDIfq5zwUeb4p8GyUWj7O+xcQnmb/L/5zH7SC5DkO+8Ob8ARk9gs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OB81PxAAAAN0AAAAPAAAAAAAAAAAA&#10;AAAAAKECAABkcnMvZG93bnJldi54bWxQSwUGAAAAAAQABAD5AAAAkgMAAAAA&#10;" strokecolor="#2f5496 [2408]" strokeweight="1.5pt"/>
          </v:group>
        </w:pict>
      </w:r>
      <w:r w:rsidR="00061E2C" w:rsidRPr="00122B46">
        <w:rPr>
          <w:rFonts w:ascii="ALFABET98" w:hAnsi="ALFABET98"/>
          <w:color w:val="A6A6A6" w:themeColor="background1" w:themeShade="A6"/>
          <w:sz w:val="72"/>
          <w:szCs w:val="72"/>
        </w:rPr>
        <w:t xml:space="preserve">N       </w:t>
      </w:r>
    </w:p>
    <w:p w:rsidR="00061E2C" w:rsidRDefault="00061E2C" w:rsidP="00061E2C">
      <w:pPr>
        <w:spacing w:line="240" w:lineRule="auto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72"/>
          <w:szCs w:val="72"/>
        </w:rPr>
        <w:t xml:space="preserve"> </w:t>
      </w:r>
      <w:r>
        <w:rPr>
          <w:rFonts w:ascii="ALFABET98" w:hAnsi="ALFABET98"/>
          <w:sz w:val="36"/>
          <w:szCs w:val="36"/>
        </w:rPr>
        <w:t xml:space="preserve">  </w:t>
      </w:r>
      <w:r w:rsidR="00437EB7">
        <w:rPr>
          <w:rFonts w:ascii="ALFABET98" w:hAnsi="ALFABET98"/>
          <w:sz w:val="36"/>
          <w:szCs w:val="36"/>
        </w:rPr>
        <w:t xml:space="preserve">                               2</w:t>
      </w:r>
      <w:r>
        <w:rPr>
          <w:rFonts w:ascii="ALFABET98" w:hAnsi="ALFABET98"/>
          <w:sz w:val="36"/>
          <w:szCs w:val="36"/>
        </w:rPr>
        <w:t>0</w:t>
      </w:r>
    </w:p>
    <w:p w:rsidR="00061E2C" w:rsidRDefault="00061E2C" w:rsidP="00061E2C">
      <w:pPr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36"/>
          <w:szCs w:val="36"/>
        </w:rPr>
        <w:t>Sayın velim, N harfinin üzerinden  yazdırın ve boşlukları yazdırın.</w:t>
      </w:r>
    </w:p>
    <w:p w:rsidR="00061E2C" w:rsidRDefault="00443F71" w:rsidP="00061E2C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840" style="position:absolute;margin-left:-16.1pt;margin-top:9.4pt;width:521.25pt;height:36.85pt;z-index:-25138380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AB&#10;ILQYEgQAAPEPAAAOAAAAAAAAAAAAAAAAAC4CAABkcnMvZTJvRG9jLnhtbFBLAQItABQABgAIAAAA&#10;IQBYKw9o4AAAAAoBAAAPAAAAAAAAAAAAAAAAAGwGAABkcnMvZG93bnJldi54bWxQSwUGAAAAAAQA&#10;BADzAAAAeQcAAAAA&#10;">
            <v:group id="Group 33" o:spid="_x0000_s384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Q6PFhxgAAAN0A&#10;AAAPAAAAAAAAAAAAAAAAAKoCAABkcnMvZG93bnJldi54bWxQSwUGAAAAAAQABAD6AAAAnQMAAAAA&#10;">
              <v:rect id="Rectangle 34" o:spid="_x0000_s384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XQ/QMYA&#10;AADdAAAADwAAAGRycy9kb3ducmV2LnhtbESPS2vDMBCE74X8B7GF3ho5zxY3SkibB702dTC9LdbW&#10;MrFWxlJj599HgUCPw8x8wyxWva3FmVpfOVYwGiYgiAunKy4VZN+751cQPiBrrB2Tggt5WC0HDwtM&#10;tev4i86HUIoIYZ+iAhNCk0rpC0MW/dA1xNH7da3FEGVbSt1iF+G2luMkmUuLFccFgw19GCpOhz+r&#10;YFLmW5NnG5/ZUT7fHy/H9+5np9TTY79+AxGoD//he/tTK5hNXyZwexOfgFx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XQ/QMYAAADdAAAADwAAAAAAAAAAAAAAAACYAgAAZHJz&#10;L2Rvd25yZXYueG1sUEsFBgAAAAAEAAQA9QAAAIsDAAAAAA==&#10;" strokecolor="#2f5496 [2408]" strokeweight="1.5pt">
                <v:fill opacity="0"/>
              </v:rect>
              <v:rect id="Rectangle 35" o:spid="_x0000_s384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dTnMQA&#10;AADdAAAADwAAAGRycy9kb3ducmV2LnhtbESPQWvCQBSE70L/w/IEb7qJJK1GVymKtsc21fsj+0yC&#10;2bcxu2r677sFweMwM98wy3VvGnGjztWWFcSTCARxYXXNpYLDz248A+E8ssbGMin4JQfr1ctgiZm2&#10;d/6mW+5LESDsMlRQed9mUrqiIoNuYlvi4J1sZ9AH2ZVSd3gPcNPIaRS9SoM1h4UKW9pUVJzzq1Fw&#10;TLctf0jDX/EumafH8/6yiY1So2H/vgDhqffP8KP9qRWkyVsC/2/CE5Cr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XnU5z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384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bUM0cYAAADdAAAADwAAAGRycy9kb3ducmV2LnhtbESPQWvCQBSE70L/w/IK3nRTUVuiqzQF&#10;IRE8aEvB2yP7TGKzb2N21fjvXUHocZiZb5j5sjO1uFDrKssK3oYRCOLc6ooLBT/fq8EHCOeRNdaW&#10;ScGNHCwXL705xtpeeUuXnS9EgLCLUUHpfRNL6fKSDLqhbYiDd7CtQR9kW0jd4jXATS1HUTSVBisO&#10;CyU29FVS/rc7GwXJbf27sT47pYf98ZQlySjDo1Gq/9p9zkB46vx/+NlOtYLJ+H0CjzfhCcjFH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G1DNHGAAAA3QAAAA8AAAAAAAAA&#10;AAAAAAAAoQIAAGRycy9kb3ducmV2LnhtbFBLBQYAAAAABAAEAPkAAACUAwAAAAA=&#10;" strokecolor="#2f5496 [2408]" strokeweight="1.5pt"/>
            <v:shape id="AutoShape 37" o:spid="_x0000_s384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WeSpscAAADdAAAADwAAAGRycy9kb3ducmV2LnhtbESPT2vCQBTE74LfYXmCN7OptFaiqzSF&#10;gil48A+Ct0f2mcRm38bsqvHbdwtCj8PM/IaZLztTixu1rrKs4CWKQRDnVldcKNjvvkZTEM4ja6wt&#10;k4IHOVgu+r05JtreeUO3rS9EgLBLUEHpfZNI6fKSDLrINsTBO9nWoA+yLaRu8R7gppbjOJ5IgxWH&#10;hRIb+iwp/9lejYL08X1YW59dVqfj+ZKl6TjDs1FqOOg+ZiA8df4//GyvtIK31/cJ/L0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RZ5KmxwAAAN0AAAAPAAAAAAAA&#10;AAAAAAAAAKECAABkcnMvZG93bnJldi54bWxQSwUGAAAAAAQABAD5AAAAlQMAAAAA&#10;" strokecolor="#2f5496 [2408]" strokeweight="1.5pt"/>
          </v:group>
        </w:pict>
      </w:r>
      <w:r w:rsidR="00061E2C">
        <w:rPr>
          <w:rFonts w:ascii="ALFABET98" w:hAnsi="ALFABET98"/>
          <w:sz w:val="72"/>
          <w:szCs w:val="72"/>
        </w:rPr>
        <w:t xml:space="preserve">an     en     in     an    en     in           </w:t>
      </w:r>
      <w:r w:rsidR="00061E2C" w:rsidRPr="0024361A">
        <w:rPr>
          <w:rFonts w:ascii="ALFABET98" w:hAnsi="ALFABET98"/>
          <w:sz w:val="72"/>
          <w:szCs w:val="72"/>
        </w:rPr>
        <w:t xml:space="preserve"> </w:t>
      </w:r>
      <w:r w:rsidR="00061E2C">
        <w:rPr>
          <w:rFonts w:ascii="ALFABET98" w:hAnsi="ALFABET98"/>
          <w:sz w:val="72"/>
          <w:szCs w:val="72"/>
        </w:rPr>
        <w:t xml:space="preserve">                                       </w:t>
      </w:r>
    </w:p>
    <w:p w:rsidR="00061E2C" w:rsidRPr="0024361A" w:rsidRDefault="00443F71" w:rsidP="00061E2C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834" style="position:absolute;margin-left:-16.1pt;margin-top:9.4pt;width:521.25pt;height:36.85pt;z-index:-25138278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h/GkXRYEAADxDwAADgAAAAAAAAAAAAAAAAAuAgAAZHJzL2Uyb0RvYy54bWxQSwECLQAUAAYA&#10;CAAAACEAWCsPaOAAAAAKAQAADwAAAAAAAAAAAAAAAABwBgAAZHJzL2Rvd25yZXYueG1sUEsFBgAA&#10;AAAEAAQA8wAAAH0HAAAAAA==&#10;">
            <v:group id="Group 33" o:spid="_x0000_s383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EAxovFAAAA3QAA&#10;AA8AAAAAAAAAAAAAAAAAqgIAAGRycy9kb3ducmV2LnhtbFBLBQYAAAAABAAEAPoAAACcAwAAAAA=&#10;">
              <v:rect id="Rectangle 34" o:spid="_x0000_s383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JwIqsYA&#10;AADdAAAADwAAAGRycy9kb3ducmV2LnhtbESPQWvCQBSE7wX/w/IEb3Vjq7ZNXaW1WnqtjYTeHtln&#10;Nph9G7JbE/+9Kwg9DjPzDbNY9bYWJ2p95VjBZJyAIC6crrhUkP1s759B+ICssXZMCs7kYbUc3C0w&#10;1a7jbzrtQikihH2KCkwITSqlLwxZ9GPXEEfv4FqLIcq2lLrFLsJtLR+SZC4tVhwXDDa0NlQcd39W&#10;wWOZb0yeffjMTvL55/68f+9+t0qNhv3bK4hAffgP39pfWsFs+vQC1zfxCcjl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JwIqsYAAADdAAAADwAAAAAAAAAAAAAAAACYAgAAZHJz&#10;L2Rvd25yZXYueG1sUEsFBgAAAAAEAAQA9QAAAIsDAAAAAA==&#10;" strokecolor="#2f5496 [2408]" strokeweight="1.5pt">
                <v:fill opacity="0"/>
              </v:rect>
              <v:rect id="Rectangle 35" o:spid="_x0000_s383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kluMAA&#10;AADdAAAADwAAAGRycy9kb3ducmV2LnhtbERPy4rCMBTdD/gP4Q7MbkwrVpxOo4ji6NLn/tLcaUub&#10;m9pErX9vFoLLw3ln89404kadqywriIcRCOLc6ooLBafj+nsKwnlkjY1lUvAgB/PZ4CPDVNs77+l2&#10;8IUIIexSVFB636ZSurwkg25oW+LA/dvOoA+wK6Tu8B7CTSNHUTSRBisODSW2tCwprw9Xo+CcrFre&#10;SMO7eD3+Sc7132UZG6W+PvvFLwhPvX+LX+6tVpCMp2F/eBOegJw9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wkluM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383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1t69cYAAADdAAAADwAAAGRycy9kb3ducmV2LnhtbESPT4vCMBTE7wt+h/AEb2uqrCJdo1hh&#10;wQoe/MPC3h7Ns63bvNQmav32RhA8DjPzG2Y6b00lrtS40rKCQT8CQZxZXXKu4LD/+ZyAcB5ZY2WZ&#10;FNzJwXzW+ZhirO2Nt3Td+VwECLsYFRTe17GULivIoOvbmjh4R9sY9EE2udQN3gLcVHIYRWNpsOSw&#10;UGBNy4Ky/93FKEju69+N9el5dfw7ndMkGaZ4Mkr1uu3iG4Sn1r/Dr/ZKKxh9TQbwfBOegJw9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tbevXGAAAA3QAAAA8AAAAAAAAA&#10;AAAAAAAAoQIAAGRycy9kb3ducmV2LnhtbFBLBQYAAAAABAAEAPkAAACUAwAAAAA=&#10;" strokecolor="#2f5496 [2408]" strokeweight="1.5pt"/>
            <v:shape id="AutoShape 37" o:spid="_x0000_s383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4nkgsYAAADdAAAADwAAAGRycy9kb3ducmV2LnhtbESPQWvCQBSE74L/YXkFb7pp0BJSV2kE&#10;wQgetKXQ2yP7TGKzb2N21fjvXaHQ4zAz3zDzZW8acaXO1ZYVvE4iEMSF1TWXCr4+1+MEhPPIGhvL&#10;pOBODpaL4WCOqbY33tP14EsRIOxSVFB536ZSuqIig25iW+LgHW1n0AfZlVJ3eAtw08g4it6kwZrD&#10;QoUtrSoqfg8XoyC7b7931ufnzfHndM6zLM7xZJQavfQf7yA89f4//NfeaAWzaRLD8014AnL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uJ5ILGAAAA3QAAAA8AAAAAAAAA&#10;AAAAAAAAoQIAAGRycy9kb3ducmV2LnhtbFBLBQYAAAAABAAEAPkAAACUAwAAAAA=&#10;" strokecolor="#2f5496 [2408]" strokeweight="1.5pt"/>
          </v:group>
        </w:pict>
      </w:r>
      <w:r w:rsidR="00061E2C" w:rsidRPr="0024361A">
        <w:rPr>
          <w:rFonts w:ascii="ALFABET98" w:hAnsi="ALFABET98"/>
          <w:sz w:val="72"/>
          <w:szCs w:val="72"/>
        </w:rPr>
        <w:t xml:space="preserve"> </w:t>
      </w:r>
      <w:r w:rsidR="00061E2C">
        <w:rPr>
          <w:rFonts w:ascii="ALFABET98" w:hAnsi="ALFABET98"/>
          <w:sz w:val="72"/>
          <w:szCs w:val="72"/>
        </w:rPr>
        <w:t xml:space="preserve">                                         </w:t>
      </w:r>
      <w:r w:rsidR="00061E2C" w:rsidRPr="0024361A">
        <w:rPr>
          <w:rFonts w:ascii="ALFABET98" w:hAnsi="ALFABET98"/>
          <w:sz w:val="72"/>
          <w:szCs w:val="72"/>
        </w:rPr>
        <w:t xml:space="preserve">       </w:t>
      </w:r>
      <w:r w:rsidR="00061E2C">
        <w:rPr>
          <w:rFonts w:ascii="ALFABET98" w:hAnsi="ALFABET98"/>
          <w:sz w:val="72"/>
          <w:szCs w:val="72"/>
        </w:rPr>
        <w:t xml:space="preserve">      </w:t>
      </w:r>
      <w:r w:rsidR="00061E2C" w:rsidRPr="0024361A">
        <w:rPr>
          <w:rFonts w:ascii="ALFABET98" w:hAnsi="ALFABET98"/>
          <w:sz w:val="72"/>
          <w:szCs w:val="72"/>
        </w:rPr>
        <w:t xml:space="preserve">        </w:t>
      </w:r>
      <w:r w:rsidR="00061E2C">
        <w:rPr>
          <w:rFonts w:ascii="ALFABET98" w:hAnsi="ALFABET98"/>
          <w:sz w:val="72"/>
          <w:szCs w:val="72"/>
        </w:rPr>
        <w:t xml:space="preserve"> </w:t>
      </w:r>
    </w:p>
    <w:p w:rsidR="00061E2C" w:rsidRPr="00E0338D" w:rsidRDefault="00443F71" w:rsidP="00061E2C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828" style="position:absolute;margin-left:-16.1pt;margin-top:9.4pt;width:521.25pt;height:36.85pt;z-index:-25138176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Dc0kDVFQQAAPEPAAAOAAAAAAAAAAAAAAAAAC4CAABkcnMvZTJvRG9jLnhtbFBLAQItABQABgAI&#10;AAAAIQBYKw9o4AAAAAoBAAAPAAAAAAAAAAAAAAAAAG8GAABkcnMvZG93bnJldi54bWxQSwUGAAAA&#10;AAQABADzAAAAfAcAAAAA&#10;">
            <v:group id="Group 33" o:spid="_x0000_s383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FmLypxgAAAN0A&#10;AAAPAAAAAAAAAAAAAAAAAKoCAABkcnMvZG93bnJldi54bWxQSwUGAAAAAAQABAD6AAAAnQMAAAAA&#10;">
              <v:rect id="Rectangle 34" o:spid="_x0000_s383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ARyiMYA&#10;AADdAAAADwAAAGRycy9kb3ducmV2LnhtbESPW2vCQBSE3wX/w3IKvunGekFSV7EXpa/VSPDtkD3N&#10;hmbPhuzWxH/vCoU+DjPzDbPe9rYWV2p95VjBdJKAIC6crrhUkJ324xUIH5A11o5JwY08bDfDwRpT&#10;7Tr+ousxlCJC2KeowITQpFL6wpBFP3ENcfS+XWsxRNmWUrfYRbit5XOSLKXFiuOCwYbeDBU/x1+r&#10;YFbmHybP3n1mp/nycL6dX7vLXqnRU797ARGoD//hv/anVrCYrxbweBOfgNz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ARyiMYAAADdAAAADwAAAAAAAAAAAAAAAACYAgAAZHJz&#10;L2Rvd25yZXYueG1sUEsFBgAAAAAEAAQA9QAAAIsDAAAAAA==&#10;" strokecolor="#2f5496 [2408]" strokeweight="1.5pt">
                <v:fill opacity="0"/>
              </v:rect>
              <v:rect id="Rectangle 35" o:spid="_x0000_s383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6wYV8QA&#10;AADdAAAADwAAAGRycy9kb3ducmV2LnhtbESPQWvCQBSE7wX/w/IEb80mJREbXaVYtD1Wbe6P7DMJ&#10;Zt+m2TXGf98tFDwOM/MNs9qMphUD9a6xrCCJYhDEpdUNVwq+T7vnBQjnkTW2lknBnRxs1pOnFeba&#10;3vhAw9FXIkDY5aig9r7LpXRlTQZdZDvi4J1tb9AH2VdS93gLcNPKlzieS4MNh4UaO9rWVF6OV6Og&#10;yN47/pCGv5Jd+poVl/3PNjFKzabj2xKEp9E/wv/tT60gSxdz+HsTnoB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+sGFf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383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/5HGscAAADdAAAADwAAAGRycy9kb3ducmV2LnhtbESPW2vCQBSE3wv+h+UUfKubiq2SuhFT&#10;KJiCD14QfDtkTy42ezZmtxr/fVco+DjMzDfMfNGbRlyoc7VlBa+jCARxbnXNpYL97utlBsJ5ZI2N&#10;ZVJwIweLZPA0x1jbK2/osvWlCBB2MSqovG9jKV1ekUE3si1x8ArbGfRBdqXUHV4D3DRyHEXv0mDN&#10;YaHClj4ryn+2v0ZBevs+rK3PzqvieDpnaTrO8GSUGj73yw8Qnnr/CP+3V1rB22Q2hfub8ARk8g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L/kcaxwAAAN0AAAAPAAAAAAAA&#10;AAAAAAAAAKECAABkcnMvZG93bnJldi54bWxQSwUGAAAAAAQABAD5AAAAlQMAAAAA&#10;" strokecolor="#2f5496 [2408]" strokeweight="1.5pt"/>
            <v:shape id="AutoShape 37" o:spid="_x0000_s382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mHTaMQAAADdAAAADwAAAGRycy9kb3ducmV2LnhtbERPTWvCQBC9F/wPywi9NRtDWyRmFSMI&#10;ptBDbRG8DdkxiWZnk+xW47/vHgoeH+87W42mFVcaXGNZwSyKQRCXVjdcKfj53r7MQTiPrLG1TAru&#10;5GC1nDxlmGp74y+67n0lQgi7FBXU3neplK6syaCLbEccuJMdDPoAh0rqAW8h3LQyieN3abDh0FBj&#10;R5uaysv+1yjI7x+HT+uLfnc6nvsiz5MCz0ap5+m4XoDwNPqH+N+90wreXudhbngTnoBc/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6YdNoxAAAAN0AAAAPAAAAAAAAAAAA&#10;AAAAAKECAABkcnMvZG93bnJldi54bWxQSwUGAAAAAAQABAD5AAAAkgMAAAAA&#10;" strokecolor="#2f5496 [2408]" strokeweight="1.5pt"/>
          </v:group>
        </w:pict>
      </w:r>
      <w:r w:rsidR="00061E2C">
        <w:rPr>
          <w:rFonts w:ascii="ALFABET98" w:hAnsi="ALFABET98"/>
          <w:sz w:val="72"/>
          <w:szCs w:val="72"/>
        </w:rPr>
        <w:t>na     ne     ne    na   ne      ni</w:t>
      </w:r>
      <w:r w:rsidR="00061E2C" w:rsidRPr="0024361A">
        <w:rPr>
          <w:rFonts w:ascii="ALFABET98" w:hAnsi="ALFABET98"/>
          <w:sz w:val="72"/>
          <w:szCs w:val="72"/>
        </w:rPr>
        <w:t xml:space="preserve"> </w:t>
      </w:r>
      <w:r w:rsidR="00061E2C">
        <w:rPr>
          <w:rFonts w:ascii="ALFABET98" w:hAnsi="ALFABET98"/>
          <w:sz w:val="72"/>
          <w:szCs w:val="72"/>
        </w:rPr>
        <w:t xml:space="preserve">                                       </w:t>
      </w:r>
      <w:r w:rsidR="00061E2C" w:rsidRPr="00F12AA8">
        <w:rPr>
          <w:rFonts w:ascii="ALFABET98" w:hAnsi="ALFABET98"/>
          <w:color w:val="A6A6A6" w:themeColor="background1" w:themeShade="A6"/>
          <w:sz w:val="72"/>
          <w:szCs w:val="72"/>
        </w:rPr>
        <w:t xml:space="preserve">      </w:t>
      </w:r>
    </w:p>
    <w:p w:rsidR="00061E2C" w:rsidRDefault="00443F71" w:rsidP="00061E2C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822" style="position:absolute;margin-left:-16.1pt;margin-top:9.4pt;width:521.25pt;height:36.85pt;z-index:-25138483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tuW8Eg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CQ&#10;tuW8EgQAAPEPAAAOAAAAAAAAAAAAAAAAAC4CAABkcnMvZTJvRG9jLnhtbFBLAQItABQABgAIAAAA&#10;IQBYKw9o4AAAAAoBAAAPAAAAAAAAAAAAAAAAAGwGAABkcnMvZG93bnJldi54bWxQSwUGAAAAAAQA&#10;BADzAAAAeQcAAAAA&#10;">
            <v:group id="Group 33" o:spid="_x0000_s382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96LHfFAAAA3QAA&#10;AA8AAAAAAAAAAAAAAAAAqgIAAGRycy9kb3ducmV2LnhtbFBLBQYAAAAABAAEAPoAAACcAwAAAAA=&#10;">
              <v:rect id="Rectangle 34" o:spid="_x0000_s382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biVsYA&#10;AADdAAAADwAAAGRycy9kb3ducmV2LnhtbESPQWvCQBSE74X+h+UVequb2FY0ukqtWrxWI8HbI/vM&#10;hmbfhuzWxH/fLRR6HGbmG2axGmwjrtT52rGCdJSAIC6drrlSkB93T1MQPiBrbByTght5WC3v7xaY&#10;adfzJ10PoRIRwj5DBSaENpPSl4Ys+pFriaN3cZ3FEGVXSd1hH+G2keMkmUiLNccFgy29Gyq/Dt9W&#10;wXNVbE2Rb3xu02Lycbqd1v15p9Tjw/A2BxFoCP/hv/ZeK3h9maXw+yY+Abn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ubiVsYAAADdAAAADwAAAAAAAAAAAAAAAACYAgAAZHJz&#10;L2Rvd25yZXYueG1sUEsFBgAAAAAEAAQA9QAAAIsDAAAAAA==&#10;" strokecolor="#2f5496 [2408]" strokeweight="1.5pt">
                <v:fill opacity="0"/>
              </v:rect>
              <v:rect id="Rectangle 35" o:spid="_x0000_s382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U6IicQA&#10;AADdAAAADwAAAGRycy9kb3ducmV2LnhtbESPQWvCQBSE74X+h+UJvTWbiClNdA0lovZYrd4f2WcS&#10;zL6N2a3Gf+8WCj0OM/MNsyhG04krDa61rCCJYhDEldUt1woO3+vXdxDOI2vsLJOCOzkols9PC8y1&#10;vfGOrntfiwBhl6OCxvs+l9JVDRl0ke2Jg3eyg0Ef5FBLPeAtwE0np3H8Jg22HBYa7KlsqDrvf4yC&#10;Y7rqeSsNfyXrWZYez5tLmRilXibjxxyEp9H/h//an1pBOsum8PsmPAG5f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VOiIn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382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RzXxMcAAADdAAAADwAAAGRycy9kb3ducmV2LnhtbESPQWvCQBSE7wX/w/KE3upGq1Kjq5hC&#10;wQgetKXg7ZF9JtHs25hdNf57Vyj0OMzMN8xs0ZpKXKlxpWUF/V4EgjizuuRcwc/319sHCOeRNVaW&#10;ScGdHCzmnZcZxtreeEvXnc9FgLCLUUHhfR1L6bKCDLqerYmDd7CNQR9kk0vd4C3ATSUHUTSWBksO&#10;CwXW9FlQdtpdjILkvv7dWJ+eV4f98ZwmySDFo1HqtdsupyA8tf4//NdeaQWj4eQdnm/CE5DzB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xHNfExwAAAN0AAAAPAAAAAAAA&#10;AAAAAAAAAKECAABkcnMvZG93bnJldi54bWxQSwUGAAAAAAQABAD5AAAAlQMAAAAA&#10;" strokecolor="#2f5496 [2408]" strokeweight="1.5pt"/>
            <v:shape id="AutoShape 37" o:spid="_x0000_s382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vVPsMYAAADdAAAADwAAAGRycy9kb3ducmV2LnhtbESPQWvCQBSE7wX/w/KE3pqNomJTVzFC&#10;wQg9aEuht0f2mUSzb2N21fjv3YLgcZiZb5jZojO1uFDrKssKBlEMgji3uuJCwc/359sUhPPIGmvL&#10;pOBGDhbz3ssME22vvKXLzhciQNglqKD0vkmkdHlJBl1kG+Lg7W1r0AfZFlK3eA1wU8thHE+kwYrD&#10;QokNrUrKj7uzUZDeNr9f1men9f7vcMrSdJjhwSj12u+WHyA8df4ZfrTXWsF49D6C/zfhCcj5H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71T7DGAAAA3QAAAA8AAAAAAAAA&#10;AAAAAAAAoQIAAGRycy9kb3ducmV2LnhtbFBLBQYAAAAABAAEAPkAAACUAwAAAAA=&#10;" strokecolor="#2f5496 [2408]" strokeweight="1.5pt"/>
          </v:group>
        </w:pict>
      </w:r>
      <w:r w:rsidR="00061E2C" w:rsidRPr="0024361A">
        <w:rPr>
          <w:rFonts w:ascii="ALFABET98" w:hAnsi="ALFABET98"/>
          <w:sz w:val="72"/>
          <w:szCs w:val="72"/>
        </w:rPr>
        <w:t xml:space="preserve"> </w:t>
      </w:r>
      <w:r w:rsidR="00061E2C">
        <w:rPr>
          <w:rFonts w:ascii="ALFABET98" w:hAnsi="ALFABET98"/>
          <w:sz w:val="72"/>
          <w:szCs w:val="72"/>
        </w:rPr>
        <w:t xml:space="preserve">                                       </w:t>
      </w:r>
    </w:p>
    <w:p w:rsidR="00061E2C" w:rsidRDefault="00443F71" w:rsidP="00061E2C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816" style="position:absolute;margin-left:-16.1pt;margin-top:9.4pt;width:521.25pt;height:36.85pt;z-index:-25129369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BQ&#10;iAurEgQAAPEPAAAOAAAAAAAAAAAAAAAAAC4CAABkcnMvZTJvRG9jLnhtbFBLAQItABQABgAIAAAA&#10;IQBYKw9o4AAAAAoBAAAPAAAAAAAAAAAAAAAAAGwGAABkcnMvZG93bnJldi54bWxQSwUGAAAAAAQA&#10;BADzAAAAeQcAAAAA&#10;">
            <v:group id="Group 33" o:spid="_x0000_s381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Ly2TZ8cAAADd&#10;AAAADwAAAAAAAAAAAAAAAACqAgAAZHJzL2Rvd25yZXYueG1sUEsFBgAAAAAEAAQA+gAAAJ4DAAAA&#10;AA==&#10;">
              <v:rect id="Rectangle 34" o:spid="_x0000_s382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rFdRsYA&#10;AADdAAAADwAAAGRycy9kb3ducmV2LnhtbESPT2vCQBTE74V+h+UVequbVAhtdJX+0eK1Ggm9PbLP&#10;bGj2bciuJn57VxA8DjPzG2a+HG0rTtT7xrGCdJKAIK6cbrhWUOzWL28gfEDW2DomBWfysFw8Pswx&#10;127gXzptQy0ihH2OCkwIXS6lrwxZ9BPXEUfv4HqLIcq+lrrHIcJtK1+TJJMWG44LBjv6MlT9b49W&#10;wbQuV6Ysvn1h0zL72Z/3n8PfWqnnp/FjBiLQGO7hW3ujFWTv6RSub+ITkIsL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rFdRsYAAADdAAAADwAAAAAAAAAAAAAAAACYAgAAZHJz&#10;L2Rvd25yZXYueG1sUEsFBgAAAAAEAAQA9QAAAIsDAAAAAA==&#10;" strokecolor="#2f5496 [2408]" strokeweight="1.5pt">
                <v:fill opacity="0"/>
              </v:rect>
              <v:rect id="Rectangle 35" o:spid="_x0000_s382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iIxmsQA&#10;AADdAAAADwAAAGRycy9kb3ducmV2LnhtbESPQWvCQBSE74L/YXkFb3UTSaSmriIWtcdq6/2RfU2C&#10;2bcxu03iv+8KgsdhZr5hluvB1KKj1lWWFcTTCARxbnXFhYKf793rGwjnkTXWlknBjRysV+PREjNt&#10;ez5Sd/KFCBB2GSoovW8yKV1ekkE3tQ1x8H5ta9AH2RZSt9gHuKnlLIrm0mDFYaHEhrYl5ZfTn1Fw&#10;Tj8aPkjDX/EuWaTny/66jY1Sk5dh8w7C0+Cf4Uf7UyuYL+IE7m/CE5Cr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oiMZr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381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nBu18cAAADdAAAADwAAAGRycy9kb3ducmV2LnhtbESPQWvCQBSE74X+h+UVvDUbBaWNWcUU&#10;CkboobYUvD2yz2w0+zZmV43/vlsoeBxm5hsmXw62FRfqfeNYwThJQRBXTjdcK/j+en9+AeEDssbW&#10;MSm4kYfl4vEhx0y7K3/SZRtqESHsM1RgQugyKX1lyKJPXEccvb3rLYYo+1rqHq8Rbls5SdOZtNhw&#10;XDDY0Zuh6rg9WwXFbfPz4UJ5Wu93h1NZFJMSD1ap0dOwmoMINIR7+L+91gpmr+Mp/L2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ecG7XxwAAAN0AAAAPAAAAAAAA&#10;AAAAAAAAAKECAABkcnMvZG93bnJldi54bWxQSwUGAAAAAAQABAD5AAAAlQMAAAAA&#10;" strokecolor="#2f5496 [2408]" strokeweight="1.5pt"/>
            <v:shape id="AutoShape 37" o:spid="_x0000_s381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qLwoMYAAADdAAAADwAAAGRycy9kb3ducmV2LnhtbESPT4vCMBTE78J+h/AEb5rqoWg1il1Y&#10;sIIH/7Cwt0fzbKvNS22yWr+9WVjwOMzMb5jFqjO1uFPrKssKxqMIBHFudcWFgtPxazgF4Tyyxtoy&#10;KXiSg9Xyo7fARNsH7+l+8IUIEHYJKii9bxIpXV6SQTeyDXHwzrY16INsC6lbfAS4qeUkimJpsOKw&#10;UGJDnyXl18OvUZA+t98767Pb5vxzuWVpOsnwYpQa9Lv1HISnzr/D/+2NVhDPxjH8vQlPQC5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6i8KDGAAAA3QAAAA8AAAAAAAAA&#10;AAAAAAAAoQIAAGRycy9kb3ducmV2LnhtbFBLBQYAAAAABAAEAPkAAACUAwAAAAA=&#10;" strokecolor="#2f5496 [2408]" strokeweight="1.5pt"/>
          </v:group>
        </w:pict>
      </w:r>
      <w:r w:rsidR="00061E2C">
        <w:rPr>
          <w:rFonts w:ascii="ALFABET98" w:hAnsi="ALFABET98"/>
          <w:sz w:val="72"/>
          <w:szCs w:val="72"/>
        </w:rPr>
        <w:t xml:space="preserve">an     en     in     an    en     in           </w:t>
      </w:r>
      <w:r w:rsidR="00061E2C" w:rsidRPr="0024361A">
        <w:rPr>
          <w:rFonts w:ascii="ALFABET98" w:hAnsi="ALFABET98"/>
          <w:sz w:val="72"/>
          <w:szCs w:val="72"/>
        </w:rPr>
        <w:t xml:space="preserve"> </w:t>
      </w:r>
      <w:r w:rsidR="00061E2C">
        <w:rPr>
          <w:rFonts w:ascii="ALFABET98" w:hAnsi="ALFABET98"/>
          <w:sz w:val="72"/>
          <w:szCs w:val="72"/>
        </w:rPr>
        <w:t xml:space="preserve">                                       </w:t>
      </w:r>
    </w:p>
    <w:p w:rsidR="00061E2C" w:rsidRPr="0024361A" w:rsidRDefault="00443F71" w:rsidP="00061E2C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810" style="position:absolute;margin-left:-16.1pt;margin-top:9.4pt;width:521.25pt;height:36.85pt;z-index:-25129267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XxA5FQ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AKXxA5FQQAAPEPAAAOAAAAAAAAAAAAAAAAAC4CAABkcnMvZTJvRG9jLnhtbFBLAQItABQABgAI&#10;AAAAIQBYKw9o4AAAAAoBAAAPAAAAAAAAAAAAAAAAAG8GAABkcnMvZG93bnJldi54bWxQSwUGAAAA&#10;AAQABADzAAAAfAcAAAAA&#10;">
            <v:group id="Group 33" o:spid="_x0000_s381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OxaSNwwAAAN0AAAAP&#10;AAAAAAAAAAAAAAAAAKoCAABkcnMvZG93bnJldi54bWxQSwUGAAAAAAQABAD6AAAAmgMAAAAA&#10;">
              <v:rect id="Rectangle 34" o:spid="_x0000_s381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1lqrMUA&#10;AADdAAAADwAAAGRycy9kb3ducmV2LnhtbESPQWvCQBSE7wX/w/IKvdVNWgg1ukpta+m1GgneHtln&#10;Nph9G7JbE/99VxA8DjPzDbNYjbYVZ+p941hBOk1AEFdON1wrKHab5zcQPiBrbB2Tggt5WC0nDwvM&#10;tRv4l87bUIsIYZ+jAhNCl0vpK0MW/dR1xNE7ut5iiLKvpe5xiHDbypckyaTFhuOCwY4+DFWn7Z9V&#10;8FqXX6YsPn1h0zL73l/26+GwUerpcXyfgwg0hnv41v7RCrJZOoPrm/gE5PI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XWWqsxQAAAN0AAAAPAAAAAAAAAAAAAAAAAJgCAABkcnMv&#10;ZG93bnJldi54bWxQSwUGAAAAAAQABAD1AAAAigMAAAAA&#10;" strokecolor="#2f5496 [2408]" strokeweight="1.5pt">
                <v:fill opacity="0"/>
              </v:rect>
              <v:rect id="Rectangle 35" o:spid="_x0000_s381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3X9JL8A&#10;AADdAAAADwAAAGRycy9kb3ducmV2LnhtbERPTa/BQBTdS/yHyZXYMa0glCHixWNJsb/pXG2jc6c6&#10;8+j792YhsTw538t1ayrxpMaVlhXEwwgEcWZ1ybmCy3k3mIFwHlljZZkU/JOD9arbWWKi7YtP9Ex9&#10;LkIIuwQVFN7XiZQuK8igG9qaOHA32xj0ATa51A2+Qrip5CiKptJgyaGhwJq2BWX39M8ouE5+at5L&#10;w8d4N55PrvffxzY2SvV77WYBwlPrv+KP+6AVTOejsD+8CU9Art4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rdf0kvwAAAN0AAAAPAAAAAAAAAAAAAAAAAJgCAABkcnMvZG93bnJl&#10;di54bWxQSwUGAAAAAAQABAD1AAAAhAMAAAAA&#10;" fillcolor="#deeaf6 [660]" strokecolor="#c00000" strokeweight="1pt">
                <v:stroke dashstyle="dash"/>
              </v:rect>
            </v:group>
            <v:shape id="AutoShape 36" o:spid="_x0000_s381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yeiacYAAADdAAAADwAAAGRycy9kb3ducmV2LnhtbESPT4vCMBTE78J+h/AEb5rag2g1il1Y&#10;sIIH/7Cwt0fzbKvNS22yWr+9WVjwOMzMb5jFqjO1uFPrKssKxqMIBHFudcWFgtPxazgF4Tyyxtoy&#10;KXiSg9Xyo7fARNsH7+l+8IUIEHYJKii9bxIpXV6SQTeyDXHwzrY16INsC6lbfAS4qWUcRRNpsOKw&#10;UGJDnyXl18OvUZA+t98767Pb5vxzuWVpGmd4MUoN+t16DsJT59/h//ZGK5jM4jH8vQlPQC5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8nomnGAAAA3QAAAA8AAAAAAAAA&#10;AAAAAAAAoQIAAGRycy9kb3ducmV2LnhtbFBLBQYAAAAABAAEAPkAAACUAwAAAAA=&#10;" strokecolor="#2f5496 [2408]" strokeweight="1.5pt"/>
            <v:shape id="AutoShape 37" o:spid="_x0000_s381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/U8HscAAADdAAAADwAAAGRycy9kb3ducmV2LnhtbESPT2vCQBTE7wW/w/KE3urGHEKbuoZG&#10;EEyhh6oIvT2yz/xp9m3MrjF++26h0OMwM79hVtlkOjHS4BrLCpaLCARxaXXDlYLjYfv0DMJ5ZI2d&#10;ZVJwJwfZevawwlTbG3/SuPeVCBB2KSqove9TKV1Zk0G3sD1x8M52MOiDHCqpB7wFuOlkHEWJNNhw&#10;WKixp01N5ff+ahTk9/fTh/XFZXf+ai9FnscFtkapx/n09grC0+T/w3/tnVaQvMQx/L4JT0Cu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f9TwexwAAAN0AAAAPAAAAAAAA&#10;AAAAAAAAAKECAABkcnMvZG93bnJldi54bWxQSwUGAAAAAAQABAD5AAAAlQMAAAAA&#10;" strokecolor="#2f5496 [2408]" strokeweight="1.5pt"/>
          </v:group>
        </w:pict>
      </w:r>
      <w:r w:rsidR="00061E2C" w:rsidRPr="0024361A">
        <w:rPr>
          <w:rFonts w:ascii="ALFABET98" w:hAnsi="ALFABET98"/>
          <w:sz w:val="72"/>
          <w:szCs w:val="72"/>
        </w:rPr>
        <w:t xml:space="preserve"> </w:t>
      </w:r>
      <w:r w:rsidR="00061E2C">
        <w:rPr>
          <w:rFonts w:ascii="ALFABET98" w:hAnsi="ALFABET98"/>
          <w:sz w:val="72"/>
          <w:szCs w:val="72"/>
        </w:rPr>
        <w:t xml:space="preserve">                                         </w:t>
      </w:r>
      <w:r w:rsidR="00061E2C" w:rsidRPr="0024361A">
        <w:rPr>
          <w:rFonts w:ascii="ALFABET98" w:hAnsi="ALFABET98"/>
          <w:sz w:val="72"/>
          <w:szCs w:val="72"/>
        </w:rPr>
        <w:t xml:space="preserve">       </w:t>
      </w:r>
      <w:r w:rsidR="00061E2C">
        <w:rPr>
          <w:rFonts w:ascii="ALFABET98" w:hAnsi="ALFABET98"/>
          <w:sz w:val="72"/>
          <w:szCs w:val="72"/>
        </w:rPr>
        <w:t xml:space="preserve">      </w:t>
      </w:r>
      <w:r w:rsidR="00061E2C" w:rsidRPr="0024361A">
        <w:rPr>
          <w:rFonts w:ascii="ALFABET98" w:hAnsi="ALFABET98"/>
          <w:sz w:val="72"/>
          <w:szCs w:val="72"/>
        </w:rPr>
        <w:t xml:space="preserve">        </w:t>
      </w:r>
      <w:r w:rsidR="00061E2C">
        <w:rPr>
          <w:rFonts w:ascii="ALFABET98" w:hAnsi="ALFABET98"/>
          <w:sz w:val="72"/>
          <w:szCs w:val="72"/>
        </w:rPr>
        <w:t xml:space="preserve"> </w:t>
      </w:r>
    </w:p>
    <w:p w:rsidR="00061E2C" w:rsidRPr="00E0338D" w:rsidRDefault="00443F71" w:rsidP="00061E2C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804" style="position:absolute;margin-left:-16.1pt;margin-top:9.4pt;width:521.25pt;height:36.85pt;z-index:-25129164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yPMcNxYEAADxDwAADgAAAAAAAAAAAAAAAAAuAgAAZHJzL2Uyb0RvYy54bWxQSwECLQAUAAYA&#10;CAAAACEAWCsPaOAAAAAKAQAADwAAAAAAAAAAAAAAAABwBgAAZHJzL2Rvd25yZXYueG1sUEsFBgAA&#10;AAAEAAQA8wAAAH0HAAAAAA==&#10;">
            <v:group id="Group 33" o:spid="_x0000_s380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AeRkNccAAADd&#10;AAAADwAAAAAAAAAAAAAAAACqAgAAZHJzL2Rvd25yZXYueG1sUEsFBgAAAAAEAAQA+gAAAJ4DAAAA&#10;AA==&#10;">
              <v:rect id="Rectangle 34" o:spid="_x0000_s380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HiqFMYA&#10;AADdAAAADwAAAGRycy9kb3ducmV2LnhtbESPQWvCQBSE74X+h+UJvdWNloYaXaXaKr1qI8HbI/vM&#10;BrNvQ3Zr4r93C4Ueh5n5hlmsBtuIK3W+dqxgMk5AEJdO11wpyL+3z28gfEDW2DgmBTfysFo+Piww&#10;067nPV0PoRIRwj5DBSaENpPSl4Ys+rFriaN3dp3FEGVXSd1hH+G2kdMkSaXFmuOCwZY2hsrL4ccq&#10;eKmKT1PkHz63kyLdHW/HdX/aKvU0Gt7nIAIN4T/81/7SCtLZ9BV+38QnIJ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HiqFMYAAADdAAAADwAAAAAAAAAAAAAAAACYAgAAZHJz&#10;L2Rvd25yZXYueG1sUEsFBgAAAAAEAAQA9QAAAIsDAAAAAA==&#10;" strokecolor="#2f5496 [2408]" strokeweight="1.5pt">
                <v:fill opacity="0"/>
              </v:rect>
              <v:rect id="Rectangle 35" o:spid="_x0000_s380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9DAy8IA&#10;AADdAAAADwAAAGRycy9kb3ducmV2LnhtbESPT4vCMBTE7wt+h/AEb2ta0aLVKKKoe1z/3R/Nsy02&#10;L7WJWr/9RhD2OMzMb5jZojWVeFDjSssK4n4EgjizuuRcwem4+R6DcB5ZY2WZFLzIwWLe+Zphqu2T&#10;9/Q4+FwECLsUFRTe16mULivIoOvbmjh4F9sY9EE2udQNPgPcVHIQRYk0WHJYKLCmVUHZ9XA3Cs6j&#10;dc07afg33gwno/N1e1vFRqlet11OQXhq/X/40/7RCpLJIIH3m/AE5Pw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L0MDL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380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4KfhsYAAADdAAAADwAAAGRycy9kb3ducmV2LnhtbESPQWvCQBSE74L/YXmCN7MxB1tTVzGC&#10;YAoeaqXQ2yP7TGKzb2N21fjv3UKhx2FmvmEWq9404kadqy0rmEYxCOLC6ppLBcfP7eQVhPPIGhvL&#10;pOBBDlbL4WCBqbZ3/qDbwZciQNilqKDyvk2ldEVFBl1kW+LgnWxn0AfZlVJ3eA9w08gkjmfSYM1h&#10;ocKWNhUVP4erUZA93r/21ueX3en7fMmzLMnxbJQaj/r1GwhPvf8P/7V3WsFsnrzA75vwBOTyC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+Cn4bGAAAA3QAAAA8AAAAAAAAA&#10;AAAAAAAAoQIAAGRycy9kb3ducmV2LnhtbFBLBQYAAAAABAAEAPkAAACUAwAAAAA=&#10;" strokecolor="#2f5496 [2408]" strokeweight="1.5pt"/>
            <v:shape id="AutoShape 37" o:spid="_x0000_s380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h0L9MQAAADdAAAADwAAAGRycy9kb3ducmV2LnhtbERPu2rDMBTdC/0HcQvZarkeQupECXWh&#10;EBc6NAmFbhfrxo9YV7al2M7fR0Oh4+G8N7vZtGKkwdWWFbxEMQjiwuqaSwWn48fzCoTzyBpby6Tg&#10;Rg5228eHDabaTvxN48GXIoSwS1FB5X2XSumKigy6yHbEgTvbwaAPcCilHnAK4aaVSRwvpcGaQ0OF&#10;Hb1XVFwOV6Mgu33+fFmf9/vzb9PnWZbk2BilFk/z2xqEp9n/i//ce61g+ZqEueFNeAJyew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+HQv0xAAAAN0AAAAPAAAAAAAAAAAA&#10;AAAAAKECAABkcnMvZG93bnJldi54bWxQSwUGAAAAAAQABAD5AAAAkgMAAAAA&#10;" strokecolor="#2f5496 [2408]" strokeweight="1.5pt"/>
          </v:group>
        </w:pict>
      </w:r>
      <w:r w:rsidR="00061E2C">
        <w:rPr>
          <w:rFonts w:ascii="ALFABET98" w:hAnsi="ALFABET98"/>
          <w:sz w:val="72"/>
          <w:szCs w:val="72"/>
        </w:rPr>
        <w:t>na     ne     ne    na   ne      ni</w:t>
      </w:r>
      <w:r w:rsidR="00061E2C" w:rsidRPr="0024361A">
        <w:rPr>
          <w:rFonts w:ascii="ALFABET98" w:hAnsi="ALFABET98"/>
          <w:sz w:val="72"/>
          <w:szCs w:val="72"/>
        </w:rPr>
        <w:t xml:space="preserve"> </w:t>
      </w:r>
      <w:r w:rsidR="00061E2C">
        <w:rPr>
          <w:rFonts w:ascii="ALFABET98" w:hAnsi="ALFABET98"/>
          <w:sz w:val="72"/>
          <w:szCs w:val="72"/>
        </w:rPr>
        <w:t xml:space="preserve">                                       </w:t>
      </w:r>
      <w:r w:rsidR="00061E2C" w:rsidRPr="00F12AA8">
        <w:rPr>
          <w:rFonts w:ascii="ALFABET98" w:hAnsi="ALFABET98"/>
          <w:color w:val="A6A6A6" w:themeColor="background1" w:themeShade="A6"/>
          <w:sz w:val="72"/>
          <w:szCs w:val="72"/>
        </w:rPr>
        <w:t xml:space="preserve">      </w:t>
      </w:r>
    </w:p>
    <w:p w:rsidR="00061E2C" w:rsidRDefault="00443F71" w:rsidP="00061E2C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798" style="position:absolute;margin-left:-16.1pt;margin-top:9.4pt;width:521.25pt;height:36.85pt;z-index:-25129472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CE&#10;l7leEgQAAPEPAAAOAAAAAAAAAAAAAAAAAC4CAABkcnMvZTJvRG9jLnhtbFBLAQItABQABgAIAAAA&#10;IQBYKw9o4AAAAAoBAAAPAAAAAAAAAAAAAAAAAGwGAABkcnMvZG93bnJldi54bWxQSwUGAAAAAAQA&#10;BADzAAAAeQcAAAAA&#10;">
            <v:group id="Group 33" o:spid="_x0000_s380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PsG9OvCAAAA3QAAAA8A&#10;AAAAAAAAAAAAAAAAqgIAAGRycy9kb3ducmV2LnhtbFBLBQYAAAAABAAEAPoAAACZAwAAAAA=&#10;">
              <v:rect id="Rectangle 34" o:spid="_x0000_s380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o6ysYA&#10;AADdAAAADwAAAGRycy9kb3ducmV2LnhtbESPT2vCQBTE74V+h+UVequbVAhtdJX+0eK1Ggm9PbLP&#10;bGj2bciuJn57VxA8DjPzG2a+HG0rTtT7xrGCdJKAIK6cbrhWUOzWL28gfEDW2DomBWfysFw8Pswx&#10;127gXzptQy0ihH2OCkwIXS6lrwxZ9BPXEUfv4HqLIcq+lrrHIcJtK1+TJJMWG44LBjv6MlT9b49W&#10;wbQuV6Ysvn1h0zL72Z/3n8PfWqnnp/FjBiLQGO7hW3ujFWTv0xSub+ITkIsL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po6ysYAAADdAAAADwAAAAAAAAAAAAAAAACYAgAAZHJz&#10;L2Rvd25yZXYueG1sUEsFBgAAAAAEAAQA9QAAAIsDAAAAAA==&#10;" strokecolor="#2f5496 [2408]" strokeweight="1.5pt">
                <v:fill opacity="0"/>
              </v:rect>
              <v:rect id="Rectangle 35" o:spid="_x0000_s380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TJQFcUA&#10;AADdAAAADwAAAGRycy9kb3ducmV2LnhtbESPQWvCQBSE7wX/w/KE3ppNrIYa3QRRbHtsU70/ss8k&#10;mH0bs1uN/75bKPQ4zMw3zLoYTSeuNLjWsoIkikEQV1a3XCs4fO2fXkA4j6yxs0wK7uSgyCcPa8y0&#10;vfEnXUtfiwBhl6GCxvs+k9JVDRl0ke2Jg3eyg0Ef5FBLPeAtwE0nZ3GcSoMth4UGe9o2VJ3Lb6Pg&#10;uNj1/CYNfyT7+XJxPL9etolR6nE6blYgPI3+P/zXftcK0uXzDH7fhCcg8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xMlAV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380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WAPWMUAAADdAAAADwAAAGRycy9kb3ducmV2LnhtbESPQYvCMBSE78L+h/AWvGm6CqLVKHZB&#10;sIKH1WXB26N5ttXmpTZR6783C4LHYWa+YWaL1lTiRo0rLSv46kcgiDOrS84V/O5XvTEI55E1VpZJ&#10;wYMcLOYfnRnG2t75h247n4sAYRejgsL7OpbSZQUZdH1bEwfvaBuDPsgml7rBe4CbSg6iaCQNlhwW&#10;Cqzpu6DsvLsaBclj87e1Pr2sj4fTJU2SQYono1T3s11OQXhq/Tv8aq+1gtFkOIT/N+EJyPkT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9WAPWMUAAADdAAAADwAAAAAAAAAA&#10;AAAAAAChAgAAZHJzL2Rvd25yZXYueG1sUEsFBgAAAAAEAAQA+QAAAJMDAAAAAA==&#10;" strokecolor="#2f5496 [2408]" strokeweight="1.5pt"/>
            <v:shape id="AutoShape 37" o:spid="_x0000_s379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omXLMcAAADdAAAADwAAAGRycy9kb3ducmV2LnhtbESPT2vCQBTE74LfYXmCN7OpLVKjqzSF&#10;gil48A+Ct0f2mcRm38bsqvHbdwtCj8PM/IaZLztTixu1rrKs4CWKQRDnVldcKNjvvkbvIJxH1lhb&#10;JgUPcrBc9HtzTLS984ZuW1+IAGGXoILS+yaR0uUlGXSRbYiDd7KtQR9kW0jd4j3ATS3HcTyRBisO&#10;CyU29FlS/rO9GgXp4/uwtj67rE7H8yVL03GGZ6PUcNB9zEB46vx/+NleaQWT6esb/L0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6iZcsxwAAAN0AAAAPAAAAAAAA&#10;AAAAAAAAAKECAABkcnMvZG93bnJldi54bWxQSwUGAAAAAAQABAD5AAAAlQMAAAAA&#10;" strokecolor="#2f5496 [2408]" strokeweight="1.5pt"/>
          </v:group>
        </w:pict>
      </w:r>
      <w:r w:rsidR="00061E2C" w:rsidRPr="0024361A">
        <w:rPr>
          <w:rFonts w:ascii="ALFABET98" w:hAnsi="ALFABET98"/>
          <w:sz w:val="72"/>
          <w:szCs w:val="72"/>
        </w:rPr>
        <w:t xml:space="preserve"> </w:t>
      </w:r>
      <w:r w:rsidR="00061E2C">
        <w:rPr>
          <w:rFonts w:ascii="ALFABET98" w:hAnsi="ALFABET98"/>
          <w:sz w:val="72"/>
          <w:szCs w:val="72"/>
        </w:rPr>
        <w:t xml:space="preserve">                                       </w:t>
      </w:r>
    </w:p>
    <w:p w:rsidR="00061E2C" w:rsidRDefault="00443F71" w:rsidP="00061E2C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lastRenderedPageBreak/>
        <w:pict>
          <v:group id="_x0000_s3792" style="position:absolute;margin-left:-16.1pt;margin-top:9.4pt;width:521.25pt;height:36.85pt;z-index:-25128960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">
            <v:group id="Group 33" o:spid="_x0000_s379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bo8kExgAAAN0A&#10;AAAPAAAAAAAAAAAAAAAAAKoCAABkcnMvZG93bnJldi54bWxQSwUGAAAAAAQABAD6AAAAnQMAAAAA&#10;">
              <v:rect id="Rectangle 34" o:spid="_x0000_s379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j8HJcYA&#10;AADdAAAADwAAAGRycy9kb3ducmV2LnhtbESPQWvCQBSE74X+h+UVvNWNFWIbXaXVKl61kdDbI/vM&#10;hmbfhuxq4r/vCoUeh5n5hlmsBtuIK3W+dqxgMk5AEJdO11wpyL+2z68gfEDW2DgmBTfysFo+Piww&#10;067nA12PoRIRwj5DBSaENpPSl4Ys+rFriaN3dp3FEGVXSd1hH+G2kS9JkkqLNccFgy2tDZU/x4tV&#10;MK2KT1PkG5/bSZHuTrfTR/+9VWr0NLzPQQQawn/4r73XCtK36Qzub+ITkM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j8HJcYAAADdAAAADwAAAAAAAAAAAAAAAACYAgAAZHJz&#10;L2Rvd25yZXYueG1sUEsFBgAAAAAEAAQA9QAAAIsDAAAAAA==&#10;" strokecolor="#2f5496 [2408]" strokeweight="1.5pt">
                <v:fill opacity="0"/>
              </v:rect>
              <v:rect id="Rectangle 35" o:spid="_x0000_s379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Npn/8EA&#10;AADdAAAADwAAAGRycy9kb3ducmV2LnhtbERPPW/CMBDdkfgP1lXqBk5oQSVgIpQqLSNQ2E/xNYmI&#10;zyF2Q/j3eKjE+PS+1+lgGtFT52rLCuJpBIK4sLrmUsHpJ598gHAeWWNjmRTcyUG6GY/WmGh74wP1&#10;R1+KEMIuQQWV920ipSsqMuimtiUO3K/tDPoAu1LqDm8h3DRyFkULabDm0FBhS1lFxeX4ZxSc558t&#10;f0vD+zh/X87Pl69rFhulXl+G7QqEp8E/xf/unVawWL6FueFNeAJy8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DaZ//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379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Ig4sscAAADdAAAADwAAAGRycy9kb3ducmV2LnhtbESPQWvCQBSE7wX/w/KE3urGFKSmrsEI&#10;gin0oC2F3h7ZZxKbfRuz2yT++65Q8DjMzDfMKh1NI3rqXG1ZwXwWgSAurK65VPD5sXt6AeE8ssbG&#10;Mim4koN0PXlYYaLtwAfqj74UAcIuQQWV920ipSsqMuhmtiUO3sl2Bn2QXSl1h0OAm0bGUbSQBmsO&#10;CxW2tK2o+Dn+GgXZ9e3r3fr8sj99ny95lsU5no1Sj9Nx8wrC0+jv4f/2XitYLJ+X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UiDiyxwAAAN0AAAAPAAAAAAAA&#10;AAAAAAAAAKECAABkcnMvZG93bnJldi54bWxQSwUGAAAAAAQABAD5AAAAlQMAAAAA&#10;" strokecolor="#2f5496 [2408]" strokeweight="1.5pt"/>
            <v:shape id="AutoShape 37" o:spid="_x0000_s379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bTiUsIAAADdAAAADwAAAGRycy9kb3ducmV2LnhtbERPTYvCMBC9L/gfwgje1lRZZK1GscKC&#10;FTysiuBtaMa22kxqE7X+e3MQPD7e93TemkrcqXGlZQWDfgSCOLO65FzBfvf3/QvCeWSNlWVS8CQH&#10;81nna4qxtg/+p/vW5yKEsItRQeF9HUvpsoIMur6tiQN3so1BH2CTS93gI4SbSg6jaCQNlhwaCqxp&#10;WVB22d6MguS5PmysT6+r0/F8TZNkmOLZKNXrtosJCE+t/4jf7pVWMBr/hP3hTXgCcvY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XbTiUsIAAADdAAAADwAAAAAAAAAAAAAA&#10;AAChAgAAZHJzL2Rvd25yZXYueG1sUEsFBgAAAAAEAAQA+QAAAJADAAAAAA==&#10;" strokecolor="#2f5496 [2408]" strokeweight="1.5pt"/>
          </v:group>
        </w:pict>
      </w:r>
      <w:r w:rsidR="00061E2C">
        <w:rPr>
          <w:rFonts w:ascii="ALFABET98" w:hAnsi="ALFABET98"/>
          <w:sz w:val="72"/>
          <w:szCs w:val="72"/>
        </w:rPr>
        <w:t xml:space="preserve">an     en     in     an    en     in           </w:t>
      </w:r>
      <w:r w:rsidR="00061E2C" w:rsidRPr="0024361A">
        <w:rPr>
          <w:rFonts w:ascii="ALFABET98" w:hAnsi="ALFABET98"/>
          <w:sz w:val="72"/>
          <w:szCs w:val="72"/>
        </w:rPr>
        <w:t xml:space="preserve"> </w:t>
      </w:r>
      <w:r w:rsidR="00061E2C">
        <w:rPr>
          <w:rFonts w:ascii="ALFABET98" w:hAnsi="ALFABET98"/>
          <w:sz w:val="72"/>
          <w:szCs w:val="72"/>
        </w:rPr>
        <w:t xml:space="preserve">                                       </w:t>
      </w:r>
    </w:p>
    <w:p w:rsidR="00061E2C" w:rsidRPr="0024361A" w:rsidRDefault="00443F71" w:rsidP="00061E2C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786" style="position:absolute;margin-left:-16.1pt;margin-top:9.4pt;width:521.25pt;height:36.85pt;z-index:-25128857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AT&#10;bOYMEgQAAPEPAAAOAAAAAAAAAAAAAAAAAC4CAABkcnMvZTJvRG9jLnhtbFBLAQItABQABgAIAAAA&#10;IQBYKw9o4AAAAAoBAAAPAAAAAAAAAAAAAAAAAGwGAABkcnMvZG93bnJldi54bWxQSwUGAAAAAAQA&#10;BADzAAAAeQcAAAAA&#10;">
            <v:group id="Group 33" o:spid="_x0000_s378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PJ68escAAADd&#10;AAAADwAAAAAAAAAAAAAAAACqAgAAZHJzL2Rvd25yZXYueG1sUEsFBgAAAAAEAAQA+gAAAJ4DAAAA&#10;AA==&#10;">
              <v:rect id="Rectangle 34" o:spid="_x0000_s379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QJyW8UA&#10;AADdAAAADwAAAGRycy9kb3ducmV2LnhtbESPS2vDMBCE74X+B7GF3ho5D0zrRAnNk16TOpjeFmtj&#10;mVorY6mx8++jQqHHYWa+YRarwTbiSp2vHSsYjxIQxKXTNVcK8s/9yysIH5A1No5JwY08rJaPDwvM&#10;tOv5SNdTqESEsM9QgQmhzaT0pSGLfuRa4uhdXGcxRNlVUnfYR7ht5CRJUmmx5rhgsKWNofL79GMV&#10;TKtiZ4p863M7LtLD+XZe9197pZ6fhvc5iEBD+A//tT+0gvRtNoXfN/EJyO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AnJbxQAAAN0AAAAPAAAAAAAAAAAAAAAAAJgCAABkcnMv&#10;ZG93bnJldi54bWxQSwUGAAAAAAQABAD1AAAAigMAAAAA&#10;" strokecolor="#2f5496 [2408]" strokeweight="1.5pt">
                <v:fill opacity="0"/>
              </v:rect>
              <v:rect id="Rectangle 35" o:spid="_x0000_s379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Eeh8QA&#10;AADdAAAADwAAAGRycy9kb3ducmV2LnhtbESPQWvCQBSE7wX/w/KE3uomJYqm2Ygo1h6rNvdH9pmE&#10;ZN+m2VXjv+8WCj0OM/MNk61H04kbDa6xrCCeRSCIS6sbrhR8nfcvSxDOI2vsLJOCBzlY55OnDFNt&#10;73yk28lXIkDYpaig9r5PpXRlTQbdzPbEwbvYwaAPcqikHvAe4KaTr1G0kAYbDgs19rStqWxPV6Og&#10;mO96PkjDn/E+Wc2L9v17Gxulnqfj5g2Ep9H/h//aH1rBYpUk8PsmPAGZ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mRHof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378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cNByscAAADdAAAADwAAAGRycy9kb3ducmV2LnhtbESPT2vCQBTE74LfYXmCN7OptFKjqzSF&#10;gil48A+Ct0f2mcRm38bsqvHbdwtCj8PM/IaZLztTixu1rrKs4CWKQRDnVldcKNjvvkbvIJxH1lhb&#10;JgUPcrBc9HtzTLS984ZuW1+IAGGXoILS+yaR0uUlGXSRbYiDd7KtQR9kW0jd4j3ATS3HcTyRBisO&#10;CyU29FlS/rO9GgXp4/uwtj67rE7H8yVL03GGZ6PUcNB9zEB46vx/+NleaQWT6esb/L0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Nw0HKxwAAAN0AAAAPAAAAAAAA&#10;AAAAAAAAAKECAABkcnMvZG93bnJldi54bWxQSwUGAAAAAAQABAD5AAAAlQMAAAAA&#10;" strokecolor="#2f5496 [2408]" strokeweight="1.5pt"/>
            <v:shape id="AutoShape 37" o:spid="_x0000_s378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RHfvccAAADdAAAADwAAAGRycy9kb3ducmV2LnhtbESPT2vCQBTE7wW/w/KE3uqmUoKNbqQR&#10;BFPoQVsEb4/sM3/Mvo3ZrcZv3xWEHoeZ+Q2zWA6mFRfqXW1ZweskAkFcWF1zqeDne/0yA+E8ssbW&#10;Mim4kYNlOnpaYKLtlbd02flSBAi7BBVU3neJlK6oyKCb2I44eEfbG/RB9qXUPV4D3LRyGkWxNFhz&#10;WKiwo1VFxWn3axRkt8/9l/X5eXM8NOc8y6Y5Nkap5/HwMQfhafD/4Ud7oxXE728x3N+EJyDT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9Ed+9xwAAAN0AAAAPAAAAAAAA&#10;AAAAAAAAAKECAABkcnMvZG93bnJldi54bWxQSwUGAAAAAAQABAD5AAAAlQMAAAAA&#10;" strokecolor="#2f5496 [2408]" strokeweight="1.5pt"/>
          </v:group>
        </w:pict>
      </w:r>
      <w:r w:rsidR="00061E2C" w:rsidRPr="0024361A">
        <w:rPr>
          <w:rFonts w:ascii="ALFABET98" w:hAnsi="ALFABET98"/>
          <w:sz w:val="72"/>
          <w:szCs w:val="72"/>
        </w:rPr>
        <w:t xml:space="preserve"> </w:t>
      </w:r>
      <w:r w:rsidR="00061E2C">
        <w:rPr>
          <w:rFonts w:ascii="ALFABET98" w:hAnsi="ALFABET98"/>
          <w:sz w:val="72"/>
          <w:szCs w:val="72"/>
        </w:rPr>
        <w:t xml:space="preserve">                                         </w:t>
      </w:r>
      <w:r w:rsidR="00061E2C" w:rsidRPr="0024361A">
        <w:rPr>
          <w:rFonts w:ascii="ALFABET98" w:hAnsi="ALFABET98"/>
          <w:sz w:val="72"/>
          <w:szCs w:val="72"/>
        </w:rPr>
        <w:t xml:space="preserve">       </w:t>
      </w:r>
      <w:r w:rsidR="00061E2C">
        <w:rPr>
          <w:rFonts w:ascii="ALFABET98" w:hAnsi="ALFABET98"/>
          <w:sz w:val="72"/>
          <w:szCs w:val="72"/>
        </w:rPr>
        <w:t xml:space="preserve">      </w:t>
      </w:r>
      <w:r w:rsidR="00061E2C" w:rsidRPr="0024361A">
        <w:rPr>
          <w:rFonts w:ascii="ALFABET98" w:hAnsi="ALFABET98"/>
          <w:sz w:val="72"/>
          <w:szCs w:val="72"/>
        </w:rPr>
        <w:t xml:space="preserve">        </w:t>
      </w:r>
      <w:r w:rsidR="00061E2C">
        <w:rPr>
          <w:rFonts w:ascii="ALFABET98" w:hAnsi="ALFABET98"/>
          <w:sz w:val="72"/>
          <w:szCs w:val="72"/>
        </w:rPr>
        <w:t xml:space="preserve"> </w:t>
      </w:r>
    </w:p>
    <w:p w:rsidR="00061E2C" w:rsidRPr="00E0338D" w:rsidRDefault="00443F71" w:rsidP="00061E2C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780" style="position:absolute;margin-left:-16.1pt;margin-top:9.4pt;width:521.25pt;height:36.85pt;z-index:-25128755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xX64FQ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CTxX64FQQAAPEPAAAOAAAAAAAAAAAAAAAAAC4CAABkcnMvZTJvRG9jLnhtbFBLAQItABQABgAI&#10;AAAAIQBYKw9o4AAAAAoBAAAPAAAAAAAAAAAAAAAAAG8GAABkcnMvZG93bnJldi54bWxQSwUGAAAA&#10;AAQABADzAAAAfAcAAAAA&#10;">
            <v:group id="Group 33" o:spid="_x0000_s378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XaLkMQAAADdAAAA&#10;DwAAAAAAAAAAAAAAAACqAgAAZHJzL2Rvd25yZXYueG1sUEsFBgAAAAAEAAQA+gAAAJsDAAAAAA==&#10;">
              <v:rect id="Rectangle 34" o:spid="_x0000_s378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OpFscYA&#10;AADdAAAADwAAAGRycy9kb3ducmV2LnhtbESPT2vCQBTE74V+h+UVeqsbq4Saukpb/+BVGwm9PbLP&#10;bDD7NmS3Jn57Vyj0OMzMb5j5crCNuFDna8cKxqMEBHHpdM2Vgvx78/IGwgdkjY1jUnAlD8vF48Mc&#10;M+163tPlECoRIewzVGBCaDMpfWnIoh+5ljh6J9dZDFF2ldQd9hFuG/maJKm0WHNcMNjSl6HyfPi1&#10;CiZVsTZFvvK5HRfp9ng9fvY/G6Wen4aPdxCBhvAf/mvvtIJ0Np3B/U18AnJx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OpFscYAAADdAAAADwAAAAAAAAAAAAAAAACYAgAAZHJz&#10;L2Rvd25yZXYueG1sUEsFBgAAAAAEAAQA9QAAAIsDAAAAAA==&#10;" strokecolor="#2f5496 [2408]" strokeweight="1.5pt">
                <v:fill opacity="0"/>
              </v:rect>
              <v:rect id="Rectangle 35" o:spid="_x0000_s378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3OOWcAA&#10;AADdAAAADwAAAGRycy9kb3ducmV2LnhtbERPy4rCMBTdD/gP4QqzG9PKVLQ2ijios/S5vzTXtrS5&#10;qU1G69+bxYDLw3lny9404k6dqywriEcRCOLc6ooLBefT5msKwnlkjY1lUvAkB8vF4CPDVNsHH+h+&#10;9IUIIexSVFB636ZSurwkg25kW+LAXW1n0AfYFVJ3+AjhppHjKJpIgxWHhhJbWpeU18c/o+CS/LS8&#10;k4b38eZ7llzq7W0dG6U+h/1qDsJT79/if/evVjCZJWF/eBOegFy8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3OOWc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378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yHRFMcAAADdAAAADwAAAGRycy9kb3ducmV2LnhtbESPQWvCQBSE74X+h+UVvDUbBaWNWcUU&#10;CkboobYUvD2yz2w0+zZmV43/vlsoeBxm5hsmXw62FRfqfeNYwThJQRBXTjdcK/j+en9+AeEDssbW&#10;MSm4kYfl4vEhx0y7K3/SZRtqESHsM1RgQugyKX1lyKJPXEccvb3rLYYo+1rqHq8Rbls5SdOZtNhw&#10;XDDY0Zuh6rg9WwXFbfPz4UJ5Wu93h1NZFJMSD1ap0dOwmoMINIR7+L+91gpmr9Mx/L2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3IdEUxwAAAN0AAAAPAAAAAAAA&#10;AAAAAAAAAKECAABkcnMvZG93bnJldi54bWxQSwUGAAAAAAQABAD5AAAAlQMAAAAA&#10;" strokecolor="#2f5496 [2408]" strokeweight="1.5pt"/>
            <v:shape id="AutoShape 37" o:spid="_x0000_s378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/NPY8YAAADdAAAADwAAAGRycy9kb3ducmV2LnhtbESPQWvCQBSE70L/w/IKvZmNgUqNrmIK&#10;BVPwUBXB2yP7TKLZtzG71fjv3ULB4zAz3zCzRW8acaXO1ZYVjKIYBHFhdc2lgt32a/gBwnlkjY1l&#10;UnAnB4v5y2CGqbY3/qHrxpciQNilqKDyvk2ldEVFBl1kW+LgHW1n0AfZlVJ3eAtw08gkjsfSYM1h&#10;ocKWPisqzptfoyC7f+/X1ueX1fFwuuRZluR4Mkq9vfbLKQhPvX+G/9srrWA8eU/g7014AnL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fzT2PGAAAA3QAAAA8AAAAAAAAA&#10;AAAAAAAAoQIAAGRycy9kb3ducmV2LnhtbFBLBQYAAAAABAAEAPkAAACUAwAAAAA=&#10;" strokecolor="#2f5496 [2408]" strokeweight="1.5pt"/>
          </v:group>
        </w:pict>
      </w:r>
      <w:r w:rsidR="00061E2C">
        <w:rPr>
          <w:rFonts w:ascii="ALFABET98" w:hAnsi="ALFABET98"/>
          <w:sz w:val="72"/>
          <w:szCs w:val="72"/>
        </w:rPr>
        <w:t>na     ne     ne    na   ne      ni</w:t>
      </w:r>
      <w:r w:rsidR="00061E2C" w:rsidRPr="0024361A">
        <w:rPr>
          <w:rFonts w:ascii="ALFABET98" w:hAnsi="ALFABET98"/>
          <w:sz w:val="72"/>
          <w:szCs w:val="72"/>
        </w:rPr>
        <w:t xml:space="preserve"> </w:t>
      </w:r>
      <w:r w:rsidR="00061E2C">
        <w:rPr>
          <w:rFonts w:ascii="ALFABET98" w:hAnsi="ALFABET98"/>
          <w:sz w:val="72"/>
          <w:szCs w:val="72"/>
        </w:rPr>
        <w:t xml:space="preserve">                                       </w:t>
      </w:r>
      <w:r w:rsidR="00061E2C" w:rsidRPr="00F12AA8">
        <w:rPr>
          <w:rFonts w:ascii="ALFABET98" w:hAnsi="ALFABET98"/>
          <w:color w:val="A6A6A6" w:themeColor="background1" w:themeShade="A6"/>
          <w:sz w:val="72"/>
          <w:szCs w:val="72"/>
        </w:rPr>
        <w:t xml:space="preserve">      </w:t>
      </w:r>
    </w:p>
    <w:p w:rsidR="00061E2C" w:rsidRDefault="00443F71" w:rsidP="00061E2C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774" style="position:absolute;margin-left:-16.1pt;margin-top:9.4pt;width:521.25pt;height:36.85pt;z-index:-25129062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MooGWUXBAAA8Q8AAA4AAAAAAAAAAAAAAAAALgIAAGRycy9lMm9Eb2MueG1sUEsBAi0AFAAG&#10;AAgAAAAhAFgrD2jgAAAACgEAAA8AAAAAAAAAAAAAAAAAcQYAAGRycy9kb3ducmV2LnhtbFBLBQYA&#10;AAAABAAEAPMAAAB+BwAAAAA=&#10;">
            <v:group id="Group 33" o:spid="_x0000_s377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WeIXSMcAAADd&#10;AAAADwAAAAAAAAAAAAAAAACqAgAAZHJzL2Rvd25yZXYueG1sUEsFBgAAAAAEAAQA+gAAAJ4DAAAA&#10;AA==&#10;">
              <v:rect id="Rectangle 34" o:spid="_x0000_s377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H7ZacYA&#10;AADdAAAADwAAAGRycy9kb3ducmV2LnhtbESPQWvCQBSE70L/w/IK3urGiqGNrtJqlV61kdDbI/vM&#10;hmbfhuzWxH/vFgoeh5n5hlmuB9uIC3W+dqxgOklAEJdO11wpyL92Ty8gfEDW2DgmBVfysF49jJaY&#10;adfzgS7HUIkIYZ+hAhNCm0npS0MW/cS1xNE7u85iiLKrpO6wj3DbyOckSaXFmuOCwZY2hsqf469V&#10;MKuKD1PkW5/baZHuT9fTe/+9U2r8OLwtQAQawj383/7UCtLX+Rz+3sQnIF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H7ZacYAAADdAAAADwAAAAAAAAAAAAAAAACYAgAAZHJz&#10;L2Rvd25yZXYueG1sUEsFBgAAAAAEAAQA9QAAAIsDAAAAAA==&#10;" strokecolor="#2f5496 [2408]" strokeweight="1.5pt">
                <v:fill opacity="0"/>
              </v:rect>
              <v:rect id="Rectangle 35" o:spid="_x0000_s377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9aztsUA&#10;AADdAAAADwAAAGRycy9kb3ducmV2LnhtbESPzWrDMBCE74W8g9hAb43sUpvGiWxCSpoe2/zcF2tj&#10;m1grx1Jt5+2rQqHHYWa+YdbFZFoxUO8aywriRQSCuLS64UrB6bh7egXhPLLG1jIpuJODIp89rDHT&#10;duQvGg6+EgHCLkMFtfddJqUrazLoFrYjDt7F9gZ9kH0ldY9jgJtWPkdRKg02HBZq7GhbU3k9fBsF&#10;5+St4700/BnvXpbJ+fp+28ZGqcf5tFmB8DT5//Bf+0MrSJdJCr9vwhOQ+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1rO2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377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4Ts+8YAAADdAAAADwAAAGRycy9kb3ducmV2LnhtbESPQWvCQBSE70L/w/IK3nRTQW2jqzQF&#10;IRE8aEvB2yP7TGKzb2N21fjvXUHocZiZb5j5sjO1uFDrKssK3oYRCOLc6ooLBT/fq8E7COeRNdaW&#10;ScGNHCwXL705xtpeeUuXnS9EgLCLUUHpfRNL6fKSDLqhbYiDd7CtQR9kW0jd4jXATS1HUTSRBisO&#10;CyU29FVS/rc7GwXJbf27sT47pYf98ZQlySjDo1Gq/9p9zkB46vx/+NlOtYLJx3gKjzfhCcjFH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eE7PvGAAAA3QAAAA8AAAAAAAAA&#10;AAAAAAAAoQIAAGRycy9kb3ducmV2LnhtbFBLBQYAAAAABAAEAPkAAACUAwAAAAA=&#10;" strokecolor="#2f5496 [2408]" strokeweight="1.5pt"/>
            <v:shape id="AutoShape 37" o:spid="_x0000_s377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ht4icIAAADdAAAADwAAAGRycy9kb3ducmV2LnhtbERPTYvCMBC9L/gfwgje1lRhZa1GscKC&#10;FTysiuBtaMa22kxqE7X+e3MQPD7e93TemkrcqXGlZQWDfgSCOLO65FzBfvf3/QvCeWSNlWVS8CQH&#10;81nna4qxtg/+p/vW5yKEsItRQeF9HUvpsoIMur6tiQN3so1BH2CTS93gI4SbSg6jaCQNlhwaCqxp&#10;WVB22d6MguS5PmysT6+r0/F8TZNkmOLZKNXrtosJCE+t/4jf7pVWMBr/hLnhTXgCcvY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Jht4icIAAADdAAAADwAAAAAAAAAAAAAA&#10;AAChAgAAZHJzL2Rvd25yZXYueG1sUEsFBgAAAAAEAAQA+QAAAJADAAAAAA==&#10;" strokecolor="#2f5496 [2408]" strokeweight="1.5pt"/>
          </v:group>
        </w:pict>
      </w:r>
      <w:r w:rsidR="00061E2C" w:rsidRPr="0024361A">
        <w:rPr>
          <w:rFonts w:ascii="ALFABET98" w:hAnsi="ALFABET98"/>
          <w:sz w:val="72"/>
          <w:szCs w:val="72"/>
        </w:rPr>
        <w:t xml:space="preserve"> </w:t>
      </w:r>
      <w:r w:rsidR="00061E2C">
        <w:rPr>
          <w:rFonts w:ascii="ALFABET98" w:hAnsi="ALFABET98"/>
          <w:sz w:val="72"/>
          <w:szCs w:val="72"/>
        </w:rPr>
        <w:t xml:space="preserve">                                       </w:t>
      </w:r>
    </w:p>
    <w:p w:rsidR="00061E2C" w:rsidRDefault="00061E2C" w:rsidP="00061E2C">
      <w:pPr>
        <w:spacing w:line="240" w:lineRule="auto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72"/>
          <w:szCs w:val="72"/>
        </w:rPr>
        <w:t xml:space="preserve"> </w:t>
      </w:r>
      <w:r>
        <w:rPr>
          <w:rFonts w:ascii="ALFABET98" w:hAnsi="ALFABET98"/>
          <w:sz w:val="36"/>
          <w:szCs w:val="36"/>
        </w:rPr>
        <w:t xml:space="preserve">  </w:t>
      </w:r>
      <w:r w:rsidR="00437EB7">
        <w:rPr>
          <w:rFonts w:ascii="ALFABET98" w:hAnsi="ALFABET98"/>
          <w:sz w:val="36"/>
          <w:szCs w:val="36"/>
        </w:rPr>
        <w:t xml:space="preserve">                               2</w:t>
      </w:r>
      <w:r>
        <w:rPr>
          <w:rFonts w:ascii="ALFABET98" w:hAnsi="ALFABET98"/>
          <w:sz w:val="36"/>
          <w:szCs w:val="36"/>
        </w:rPr>
        <w:t>1</w:t>
      </w:r>
    </w:p>
    <w:p w:rsidR="00061E2C" w:rsidRDefault="00061E2C" w:rsidP="00061E2C">
      <w:pPr>
        <w:spacing w:line="240" w:lineRule="auto"/>
        <w:rPr>
          <w:rFonts w:ascii="ALFABET98" w:hAnsi="ALFABET98"/>
          <w:sz w:val="72"/>
          <w:szCs w:val="72"/>
        </w:rPr>
      </w:pPr>
      <w:r>
        <w:rPr>
          <w:rFonts w:ascii="ALFABET98" w:hAnsi="ALFABET98"/>
          <w:sz w:val="36"/>
          <w:szCs w:val="36"/>
        </w:rPr>
        <w:t>Sayın velim, okuyalım, boşlukları  yazalım.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 </w:t>
      </w:r>
      <w:r>
        <w:rPr>
          <w:rFonts w:ascii="ALFABET98" w:hAnsi="ALFABET98"/>
          <w:sz w:val="72"/>
          <w:szCs w:val="72"/>
        </w:rPr>
        <w:t xml:space="preserve">       </w:t>
      </w:r>
      <w:r w:rsidRPr="0024361A">
        <w:rPr>
          <w:rFonts w:ascii="ALFABET98" w:hAnsi="ALFABET98"/>
          <w:sz w:val="72"/>
          <w:szCs w:val="72"/>
        </w:rPr>
        <w:t xml:space="preserve">       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 </w:t>
      </w:r>
      <w:r>
        <w:rPr>
          <w:rFonts w:ascii="ALFABET98" w:hAnsi="ALFABET98"/>
          <w:sz w:val="72"/>
          <w:szCs w:val="72"/>
        </w:rPr>
        <w:t xml:space="preserve"> </w:t>
      </w:r>
    </w:p>
    <w:p w:rsidR="00061E2C" w:rsidRDefault="00443F71" w:rsidP="00061E2C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768" style="position:absolute;margin-left:-16.1pt;margin-top:9.4pt;width:521.25pt;height:36.85pt;z-index:-25137152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JZSMaRYEAADxDwAADgAAAAAAAAAAAAAAAAAuAgAAZHJzL2Uyb0RvYy54bWxQSwECLQAUAAYA&#10;CAAAACEAWCsPaOAAAAAKAQAADwAAAAAAAAAAAAAAAABwBgAAZHJzL2Rvd25yZXYueG1sUEsFBgAA&#10;AAAEAAQA8wAAAH0HAAAAAA==&#10;">
            <v:group id="Group 33" o:spid="_x0000_s377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wAmuxgAAAN0A&#10;AAAPAAAAAAAAAAAAAAAAAKoCAABkcnMvZG93bnJldi54bWxQSwUGAAAAAAQABAD6AAAAnQMAAAAA&#10;">
              <v:rect id="Rectangle 34" o:spid="_x0000_s377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VzHj8YA&#10;AADdAAAADwAAAGRycy9kb3ducmV2LnhtbESPQWvCQBSE70L/w/IKvelGa6REV6ltLV5rI6G3R/aZ&#10;Dc2+Ddmtif/eLQgeh5n5hlltBtuIM3W+dqxgOklAEJdO11wpyL934xcQPiBrbByTggt52KwfRivM&#10;tOv5i86HUIkIYZ+hAhNCm0npS0MW/cS1xNE7uc5iiLKrpO6wj3DbyFmSLKTFmuOCwZbeDJW/hz+r&#10;4LkqPkyRv/vcTovF5/Fy3PY/O6WeHofXJYhAQ7iHb+29VpCm8xT+38QnIN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VzHj8YAAADdAAAADwAAAAAAAAAAAAAAAACYAgAAZHJz&#10;L2Rvd25yZXYueG1sUEsFBgAAAAAEAAQA9QAAAIsDAAAAAA==&#10;" strokecolor="#2f5496 [2408]" strokeweight="1.5pt">
                <v:fill opacity="0"/>
              </v:rect>
              <v:rect id="Rectangle 35" o:spid="_x0000_s377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vStUMMA&#10;AADdAAAADwAAAGRycy9kb3ducmV2LnhtbESPQYvCMBSE7wv+h/AEb2vaxYpWo4ii63Gten80z7bY&#10;vHSbqN1/bwRhj8PMfMPMl52pxZ1aV1lWEA8jEMS51RUXCk7H7ecEhPPIGmvLpOCPHCwXvY85pto+&#10;+ED3zBciQNilqKD0vkmldHlJBt3QNsTBu9jWoA+yLaRu8RHgppZfUTSWBisOCyU2tC4pv2Y3o+Cc&#10;bBr+loZ/4u1ompyvu991bJQa9LvVDISnzv+H3+29VpAkozG83oQnIB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vStU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377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qbyHcYAAADdAAAADwAAAGRycy9kb3ducmV2LnhtbESPQWvCQBSE70L/w/IK3nRTUVuiqzQF&#10;IRE8aEvB2yP7TGKzb2N21fjvXUHocZiZb5j5sjO1uFDrKssK3oYRCOLc6ooLBT/fq8EHCOeRNdaW&#10;ScGNHCwXL705xtpeeUuXnS9EgLCLUUHpfRNL6fKSDLqhbYiDd7CtQR9kW0jd4jXATS1HUTSVBisO&#10;CyU29FVS/rc7GwXJbf27sT47pYf98ZQlySjDo1Gq/9p9zkB46vx/+NlOtYLJZPwOjzfhCcjFH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am8h3GAAAA3QAAAA8AAAAAAAAA&#10;AAAAAAAAoQIAAGRycy9kb3ducmV2LnhtbFBLBQYAAAAABAAEAPkAAACUAwAAAAA=&#10;" strokecolor="#2f5496 [2408]" strokeweight="1.5pt"/>
            <v:shape id="AutoShape 37" o:spid="_x0000_s376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zlmb8IAAADdAAAADwAAAGRycy9kb3ducmV2LnhtbERPTYvCMBC9L/gfwgje1lRZF6lGscKC&#10;FTysiuBtaMa22kxqE7X+e3MQPD7e93TemkrcqXGlZQWDfgSCOLO65FzBfvf3PQbhPLLGyjIpeJKD&#10;+azzNcVY2wf/033rcxFC2MWooPC+jqV0WUEGXd/WxIE72cagD7DJpW7wEcJNJYdR9CsNlhwaCqxp&#10;WVB22d6MguS5PmysT6+r0/F8TZNkmOLZKNXrtosJCE+t/4jf7pVWMBr9hLnhTXgCcvY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9zlmb8IAAADdAAAADwAAAAAAAAAAAAAA&#10;AAChAgAAZHJzL2Rvd25yZXYueG1sUEsFBgAAAAAEAAQA+QAAAJADAAAAAA==&#10;" strokecolor="#2f5496 [2408]" strokeweight="1.5pt"/>
          </v:group>
        </w:pict>
      </w:r>
      <w:r w:rsidR="00061E2C" w:rsidRPr="00E11B16">
        <w:rPr>
          <w:rFonts w:ascii="ALFABET98" w:hAnsi="ALFABET98"/>
          <w:color w:val="FF0000"/>
          <w:sz w:val="72"/>
          <w:szCs w:val="72"/>
        </w:rPr>
        <w:t>a</w:t>
      </w:r>
      <w:r w:rsidR="00061E2C">
        <w:rPr>
          <w:rFonts w:ascii="ALFABET98" w:hAnsi="ALFABET98"/>
          <w:sz w:val="72"/>
          <w:szCs w:val="72"/>
        </w:rPr>
        <w:t xml:space="preserve">na   </w:t>
      </w:r>
      <w:r w:rsidR="00061E2C" w:rsidRPr="00E11B16">
        <w:rPr>
          <w:rFonts w:ascii="ALFABET98" w:hAnsi="ALFABET98"/>
          <w:color w:val="FF0000"/>
          <w:sz w:val="72"/>
          <w:szCs w:val="72"/>
        </w:rPr>
        <w:t>a</w:t>
      </w:r>
      <w:r w:rsidR="00061E2C">
        <w:rPr>
          <w:rFonts w:ascii="ALFABET98" w:hAnsi="ALFABET98"/>
          <w:sz w:val="72"/>
          <w:szCs w:val="72"/>
        </w:rPr>
        <w:t xml:space="preserve">ne   </w:t>
      </w:r>
      <w:r w:rsidR="00061E2C" w:rsidRPr="00E11B16">
        <w:rPr>
          <w:rFonts w:ascii="ALFABET98" w:hAnsi="ALFABET98"/>
          <w:color w:val="FF0000"/>
          <w:sz w:val="72"/>
          <w:szCs w:val="72"/>
        </w:rPr>
        <w:t>a</w:t>
      </w:r>
      <w:r w:rsidR="00061E2C">
        <w:rPr>
          <w:rFonts w:ascii="ALFABET98" w:hAnsi="ALFABET98"/>
          <w:sz w:val="72"/>
          <w:szCs w:val="72"/>
        </w:rPr>
        <w:t xml:space="preserve">ni  </w:t>
      </w:r>
      <w:r w:rsidR="00061E2C" w:rsidRPr="00E11B16">
        <w:rPr>
          <w:rFonts w:ascii="ALFABET98" w:hAnsi="ALFABET98"/>
          <w:color w:val="FF0000"/>
          <w:sz w:val="72"/>
          <w:szCs w:val="72"/>
        </w:rPr>
        <w:t>e</w:t>
      </w:r>
      <w:r w:rsidR="00061E2C">
        <w:rPr>
          <w:rFonts w:ascii="ALFABET98" w:hAnsi="ALFABET98"/>
          <w:sz w:val="72"/>
          <w:szCs w:val="72"/>
        </w:rPr>
        <w:t xml:space="preserve">ne   </w:t>
      </w:r>
      <w:r w:rsidR="00061E2C" w:rsidRPr="00E11B16">
        <w:rPr>
          <w:rFonts w:ascii="ALFABET98" w:hAnsi="ALFABET98"/>
          <w:color w:val="FF0000"/>
          <w:sz w:val="72"/>
          <w:szCs w:val="72"/>
        </w:rPr>
        <w:t>e</w:t>
      </w:r>
      <w:r w:rsidR="00061E2C">
        <w:rPr>
          <w:rFonts w:ascii="ALFABET98" w:hAnsi="ALFABET98"/>
          <w:sz w:val="72"/>
          <w:szCs w:val="72"/>
        </w:rPr>
        <w:t xml:space="preserve">na  </w:t>
      </w:r>
      <w:r w:rsidR="00061E2C" w:rsidRPr="00E11B16">
        <w:rPr>
          <w:rFonts w:ascii="ALFABET98" w:hAnsi="ALFABET98"/>
          <w:color w:val="FF0000"/>
          <w:sz w:val="72"/>
          <w:szCs w:val="72"/>
        </w:rPr>
        <w:t>e</w:t>
      </w:r>
      <w:r w:rsidR="00061E2C">
        <w:rPr>
          <w:rFonts w:ascii="ALFABET98" w:hAnsi="ALFABET98"/>
          <w:sz w:val="72"/>
          <w:szCs w:val="72"/>
        </w:rPr>
        <w:t xml:space="preserve">ni         </w:t>
      </w:r>
      <w:r w:rsidR="00061E2C" w:rsidRPr="0024361A">
        <w:rPr>
          <w:rFonts w:ascii="ALFABET98" w:hAnsi="ALFABET98"/>
          <w:sz w:val="72"/>
          <w:szCs w:val="72"/>
        </w:rPr>
        <w:t xml:space="preserve"> </w:t>
      </w:r>
      <w:r w:rsidR="00061E2C">
        <w:rPr>
          <w:rFonts w:ascii="ALFABET98" w:hAnsi="ALFABET98"/>
          <w:sz w:val="72"/>
          <w:szCs w:val="72"/>
        </w:rPr>
        <w:t xml:space="preserve">                                       </w:t>
      </w:r>
    </w:p>
    <w:p w:rsidR="00061E2C" w:rsidRPr="0024361A" w:rsidRDefault="00443F71" w:rsidP="00061E2C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762" style="position:absolute;margin-left:-16.1pt;margin-top:9.4pt;width:521.25pt;height:36.85pt;z-index:-25137049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">
            <v:group id="Group 33" o:spid="_x0000_s376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HIimXDCAAAA3QAAAA8A&#10;AAAAAAAAAAAAAAAAqgIAAGRycy9kb3ducmV2LnhtbFBLBQYAAAAABAAEAPoAAACZAwAAAAA=&#10;">
              <v:rect id="Rectangle 34" o:spid="_x0000_s376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75XUcYA&#10;AADdAAAADwAAAGRycy9kb3ducmV2LnhtbESPT2vCQBTE70K/w/IK3nSTSqREV+kflV5rI6G3R/aZ&#10;Dc2+DdnVxG/vFgo9DjPzG2a9HW0rrtT7xrGCdJ6AIK6cbrhWUHztZ88gfEDW2DomBTfysN08TNaY&#10;azfwJ12PoRYRwj5HBSaELpfSV4Ys+rnriKN3dr3FEGVfS93jEOG2lU9JspQWG44LBjt6M1T9HC9W&#10;waIud6Ys3n1h03J5ON1Or8P3Xqnp4/iyAhFoDP/hv/aHVpBlWQq/b+ITkJ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75XUcYAAADdAAAADwAAAAAAAAAAAAAAAACYAgAAZHJz&#10;L2Rvd25yZXYueG1sUEsFBgAAAAAEAAQA9QAAAIsDAAAAAA==&#10;" strokecolor="#2f5496 [2408]" strokeweight="1.5pt">
                <v:fill opacity="0"/>
              </v:rect>
              <v:rect id="Rectangle 35" o:spid="_x0000_s376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Y9jsMA&#10;AADdAAAADwAAAGRycy9kb3ducmV2LnhtbESPzW7CMBCE75V4B2uRuIEThBEEDEJUlB7L330VL0lE&#10;vA6xC+nb40qVehzNzDea5bqztXhQ6yvHGtJRAoI4d6biQsP5tBvOQPiAbLB2TBp+yMN61XtbYmbc&#10;kw/0OIZCRAj7DDWUITSZlD4vyaIfuYY4elfXWgxRtoU0LT4j3NZynCRTabHiuFBiQ9uS8tvx22q4&#10;qPeG99LyV7qbzNXl9nHfplbrQb/bLEAE6sJ/+K/9aTQopcbw+yY+Abl6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BY9js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376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ERiw8cAAADdAAAADwAAAGRycy9kb3ducmV2LnhtbESPT2vCQBTE7wW/w/KE3uqmlkiJbqQR&#10;BFPoQVsEb4/sM3/Mvo3ZrcZv3xWEHoeZ+Q2zWA6mFRfqXW1ZweskAkFcWF1zqeDne/3yDsJ5ZI2t&#10;ZVJwIwfLdPS0wETbK2/psvOlCBB2CSqovO8SKV1RkUE3sR1x8I62N+iD7Eupe7wGuGnlNIpm0mDN&#10;YaHCjlYVFafdr1GQ3T73X9bn583x0JzzLJvm2BilnsfDxxyEp8H/hx/tjVYQx/Eb3N+EJyDT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8RGLDxwAAAN0AAAAPAAAAAAAA&#10;AAAAAAAAAKECAABkcnMvZG93bnJldi54bWxQSwUGAAAAAAQABAD5AAAAlQMAAAAA&#10;" strokecolor="#2f5496 [2408]" strokeweight="1.5pt"/>
            <v:shape id="AutoShape 37" o:spid="_x0000_s376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636t8cAAADdAAAADwAAAGRycy9kb3ducmV2LnhtbESPT2vCQBTE7wW/w/KE3uqm0kiJbqQR&#10;BFPoQVsEb4/sM3/Mvo3ZrcZv3xWEHoeZ+Q2zWA6mFRfqXW1ZweskAkFcWF1zqeDne/3yDsJ5ZI2t&#10;ZVJwIwfLdPS0wETbK2/psvOlCBB2CSqovO8SKV1RkUE3sR1x8I62N+iD7Eupe7wGuGnlNIpm0mDN&#10;YaHCjlYVFafdr1GQ3T73X9bn583x0JzzLJvm2BilnsfDxxyEp8H/hx/tjVYQx/Eb3N+EJyDT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zrfq3xwAAAN0AAAAPAAAAAAAA&#10;AAAAAAAAAKECAABkcnMvZG93bnJldi54bWxQSwUGAAAAAAQABAD5AAAAlQMAAAAA&#10;" strokecolor="#2f5496 [2408]" strokeweight="1.5pt"/>
          </v:group>
        </w:pict>
      </w:r>
      <w:r w:rsidR="00061E2C" w:rsidRPr="0024361A">
        <w:rPr>
          <w:rFonts w:ascii="ALFABET98" w:hAnsi="ALFABET98"/>
          <w:sz w:val="72"/>
          <w:szCs w:val="72"/>
        </w:rPr>
        <w:t xml:space="preserve"> </w:t>
      </w:r>
      <w:r w:rsidR="00061E2C">
        <w:rPr>
          <w:rFonts w:ascii="ALFABET98" w:hAnsi="ALFABET98"/>
          <w:sz w:val="72"/>
          <w:szCs w:val="72"/>
        </w:rPr>
        <w:t xml:space="preserve">                                         </w:t>
      </w:r>
      <w:r w:rsidR="00061E2C" w:rsidRPr="0024361A">
        <w:rPr>
          <w:rFonts w:ascii="ALFABET98" w:hAnsi="ALFABET98"/>
          <w:sz w:val="72"/>
          <w:szCs w:val="72"/>
        </w:rPr>
        <w:t xml:space="preserve">       </w:t>
      </w:r>
      <w:r w:rsidR="00061E2C">
        <w:rPr>
          <w:rFonts w:ascii="ALFABET98" w:hAnsi="ALFABET98"/>
          <w:sz w:val="72"/>
          <w:szCs w:val="72"/>
        </w:rPr>
        <w:t xml:space="preserve">      </w:t>
      </w:r>
      <w:r w:rsidR="00061E2C" w:rsidRPr="0024361A">
        <w:rPr>
          <w:rFonts w:ascii="ALFABET98" w:hAnsi="ALFABET98"/>
          <w:sz w:val="72"/>
          <w:szCs w:val="72"/>
        </w:rPr>
        <w:t xml:space="preserve">        </w:t>
      </w:r>
      <w:r w:rsidR="00061E2C">
        <w:rPr>
          <w:rFonts w:ascii="ALFABET98" w:hAnsi="ALFABET98"/>
          <w:sz w:val="72"/>
          <w:szCs w:val="72"/>
        </w:rPr>
        <w:t xml:space="preserve"> </w:t>
      </w:r>
    </w:p>
    <w:p w:rsidR="00061E2C" w:rsidRPr="00E0338D" w:rsidRDefault="00443F71" w:rsidP="00061E2C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756" style="position:absolute;margin-left:-16.1pt;margin-top:9.4pt;width:521.25pt;height:36.85pt;z-index:-25136947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ZXNZZRYEAADxDwAADgAAAAAAAAAAAAAAAAAuAgAAZHJzL2Uyb0RvYy54bWxQSwECLQAUAAYA&#10;CAAAACEAWCsPaOAAAAAKAQAADwAAAAAAAAAAAAAAAABwBgAAZHJzL2Rvd25yZXYueG1sUEsFBgAA&#10;AAAEAAQA8wAAAH0HAAAAAA==&#10;">
            <v:group id="Group 33" o:spid="_x0000_s375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KHpJ/FAAAA3QAA&#10;AA8AAAAAAAAAAAAAAAAAqgIAAGRycy9kb3ducmV2LnhtbFBLBQYAAAAABAAEAPoAAACcAwAAAAA=&#10;">
              <v:rect id="Rectangle 34" o:spid="_x0000_s376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xtqvsUA&#10;AADdAAAADwAAAGRycy9kb3ducmV2LnhtbESPT2vCQBTE70K/w/IK3nRjJbZEV+k/i1dtJPT2yD6z&#10;odm3Ibs18dt3BcHjMDO/YVabwTbiTJ2vHSuYTRMQxKXTNVcK8u/t5AWED8gaG8ek4EIeNuuH0Qoz&#10;7Xre0/kQKhEh7DNUYEJoMyl9aciin7qWOHon11kMUXaV1B32EW4b+ZQkC2mx5rhgsKV3Q+Xv4c8q&#10;mFfFpynyD5/bWbH4Ol6Ob/3PVqnx4/C6BBFoCPfwrb3TCtI0fYbrm/gE5P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G2q+xQAAAN0AAAAPAAAAAAAAAAAAAAAAAJgCAABkcnMv&#10;ZG93bnJldi54bWxQSwUGAAAAAAQABAD1AAAAigMAAAAA&#10;" strokecolor="#2f5496 [2408]" strokeweight="1.5pt">
                <v:fill opacity="0"/>
              </v:rect>
              <v:rect id="Rectangle 35" o:spid="_x0000_s376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f4KZMAA&#10;AADdAAAADwAAAGRycy9kb3ducmV2LnhtbERPy4rCMBTdD/gP4QruxrSDGbQaRRzUWY6v/aW5tsXm&#10;pjZR699PFoLLw3nPFp2txZ1aXznWkA4TEMS5MxUXGo6H9ecYhA/IBmvHpOFJHhbz3scMM+MevKP7&#10;PhQihrDPUEMZQpNJ6fOSLPqha4gjd3atxRBhW0jT4iOG21p+Jcm3tFhxbCixoVVJ+WV/sxpO6qfh&#10;rbT8l65HE3W6bK6r1Go96HfLKYhAXXiLX+5fo0EpFefGN/EJyPk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2f4KZM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375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axVKcYAAADdAAAADwAAAGRycy9kb3ducmV2LnhtbESPQWvCQBSE74X+h+UVvNVNhYiNrtIU&#10;CkbwoBbB2yP7TKLZtzG7avz3riB4HGbmG2Yy60wtLtS6yrKCr34Egji3uuJCwf/m73MEwnlkjbVl&#10;UnAjB7Pp+9sEE22vvKLL2hciQNglqKD0vkmkdHlJBl3fNsTB29vWoA+yLaRu8RrgppaDKBpKgxWH&#10;hRIb+i0pP67PRkF6W2yX1men+X53OGVpOsjwYJTqfXQ/YxCeOv8KP9tzrSCO4294vAlPQE7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2sVSnGAAAA3QAAAA8AAAAAAAAA&#10;AAAAAAAAoQIAAGRycy9kb3ducmV2LnhtbFBLBQYAAAAABAAEAPkAAACUAwAAAAA=&#10;" strokecolor="#2f5496 [2408]" strokeweight="1.5pt"/>
            <v:shape id="AutoShape 37" o:spid="_x0000_s375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vo2CcQAAADdAAAADwAAAGRycy9kb3ducmV2LnhtbERPTWvCQBC9F/wPywi9NRsDSolZxQiF&#10;pNBDVQRvQ3ZMotnZmN1q/PfdQ6HHx/vO1qPpxJ0G11pWMItiEMSV1S3XCg77j7d3EM4ja+wsk4In&#10;OVivJi8Zpto++JvuO1+LEMIuRQWN930qpasaMugi2xMH7mwHgz7AoZZ6wEcIN51M4nghDbYcGhrs&#10;adtQdd39GAX58/P4ZX15K86ny63M86TEi1HqdTpuliA8jf5f/OcutIL5fBH2hzfhCcjVL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C+jYJxAAAAN0AAAAPAAAAAAAAAAAA&#10;AAAAAKECAABkcnMvZG93bnJldi54bWxQSwUGAAAAAAQABAD5AAAAkgMAAAAA&#10;" strokecolor="#2f5496 [2408]" strokeweight="1.5pt"/>
          </v:group>
        </w:pict>
      </w:r>
      <w:r w:rsidR="00061E2C" w:rsidRPr="007760EC">
        <w:rPr>
          <w:rFonts w:ascii="ALFABET98" w:hAnsi="ALFABET98"/>
          <w:color w:val="FF0000"/>
          <w:sz w:val="72"/>
          <w:szCs w:val="72"/>
        </w:rPr>
        <w:t>a</w:t>
      </w:r>
      <w:r w:rsidR="00061E2C">
        <w:rPr>
          <w:rFonts w:ascii="ALFABET98" w:hAnsi="ALFABET98"/>
          <w:sz w:val="72"/>
          <w:szCs w:val="72"/>
        </w:rPr>
        <w:t xml:space="preserve">nak    </w:t>
      </w:r>
      <w:r w:rsidR="00061E2C" w:rsidRPr="007760EC">
        <w:rPr>
          <w:rFonts w:ascii="ALFABET98" w:hAnsi="ALFABET98"/>
          <w:color w:val="FF0000"/>
          <w:sz w:val="72"/>
          <w:szCs w:val="72"/>
        </w:rPr>
        <w:t>a</w:t>
      </w:r>
      <w:r w:rsidR="00061E2C">
        <w:rPr>
          <w:rFonts w:ascii="ALFABET98" w:hAnsi="ALFABET98"/>
          <w:sz w:val="72"/>
          <w:szCs w:val="72"/>
        </w:rPr>
        <w:t xml:space="preserve">nek     </w:t>
      </w:r>
      <w:r w:rsidR="00061E2C" w:rsidRPr="007760EC">
        <w:rPr>
          <w:rFonts w:ascii="ALFABET98" w:hAnsi="ALFABET98"/>
          <w:color w:val="FF0000"/>
          <w:sz w:val="72"/>
          <w:szCs w:val="72"/>
        </w:rPr>
        <w:t>i</w:t>
      </w:r>
      <w:r w:rsidR="00061E2C">
        <w:rPr>
          <w:rFonts w:ascii="ALFABET98" w:hAnsi="ALFABET98"/>
          <w:sz w:val="72"/>
          <w:szCs w:val="72"/>
        </w:rPr>
        <w:t xml:space="preserve">nek    </w:t>
      </w:r>
      <w:r w:rsidR="00061E2C" w:rsidRPr="007760EC">
        <w:rPr>
          <w:rFonts w:ascii="ALFABET98" w:hAnsi="ALFABET98"/>
          <w:color w:val="FF0000"/>
          <w:sz w:val="72"/>
          <w:szCs w:val="72"/>
        </w:rPr>
        <w:t>a</w:t>
      </w:r>
      <w:r w:rsidR="00061E2C">
        <w:rPr>
          <w:rFonts w:ascii="ALFABET98" w:hAnsi="ALFABET98"/>
          <w:sz w:val="72"/>
          <w:szCs w:val="72"/>
        </w:rPr>
        <w:t xml:space="preserve">nik  </w:t>
      </w:r>
      <w:r w:rsidR="00061E2C" w:rsidRPr="0024361A">
        <w:rPr>
          <w:rFonts w:ascii="ALFABET98" w:hAnsi="ALFABET98"/>
          <w:sz w:val="72"/>
          <w:szCs w:val="72"/>
        </w:rPr>
        <w:t xml:space="preserve"> </w:t>
      </w:r>
      <w:r w:rsidR="00061E2C">
        <w:rPr>
          <w:rFonts w:ascii="ALFABET98" w:hAnsi="ALFABET98"/>
          <w:sz w:val="72"/>
          <w:szCs w:val="72"/>
        </w:rPr>
        <w:t xml:space="preserve">                                       </w:t>
      </w:r>
      <w:r w:rsidR="00061E2C" w:rsidRPr="00F12AA8">
        <w:rPr>
          <w:rFonts w:ascii="ALFABET98" w:hAnsi="ALFABET98"/>
          <w:color w:val="A6A6A6" w:themeColor="background1" w:themeShade="A6"/>
          <w:sz w:val="72"/>
          <w:szCs w:val="72"/>
        </w:rPr>
        <w:t xml:space="preserve">      </w:t>
      </w:r>
    </w:p>
    <w:p w:rsidR="00061E2C" w:rsidRPr="0024361A" w:rsidRDefault="00443F71" w:rsidP="00061E2C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750" style="position:absolute;margin-left:-16.1pt;margin-top:9.4pt;width:521.25pt;height:36.85pt;z-index:-25138073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">
            <v:group id="Group 33" o:spid="_x0000_s375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j0GghxgAAAN0A&#10;AAAPAAAAAAAAAAAAAAAAAKoCAABkcnMvZG93bnJldi54bWxQSwUGAAAAAAQABAD6AAAAnQMAAAAA&#10;">
              <v:rect id="Rectangle 34" o:spid="_x0000_s375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kymAMYA&#10;AADdAAAADwAAAGRycy9kb3ducmV2LnhtbESPQWvCQBSE74X+h+UVems2KoaSukprq3itjYTeHtln&#10;Nph9G7JbE/+9KxQ8DjPzDbNYjbYVZ+p941jBJElBEFdON1wrKH42L68gfEDW2DomBRfysFo+Piww&#10;127gbzrvQy0ihH2OCkwIXS6lrwxZ9InriKN3dL3FEGVfS93jEOG2ldM0zaTFhuOCwY7WhqrT/s8q&#10;mNXllymLT1/YSZltD5fDx/C7Uer5aXx/AxFoDPfwf3unFczn2Qxub+ITkMs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kymAMYAAADdAAAADwAAAAAAAAAAAAAAAACYAgAAZHJz&#10;L2Rvd25yZXYueG1sUEsFBgAAAAAEAAQA9QAAAIsDAAAAAA==&#10;" strokecolor="#2f5496 [2408]" strokeweight="1.5pt">
                <v:fill opacity="0"/>
              </v:rect>
              <v:rect id="Rectangle 35" o:spid="_x0000_s375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t/K3MMA&#10;AADdAAAADwAAAGRycy9kb3ducmV2LnhtbESPQYvCMBSE7wv+h/AEb2vaxYpWo4ii63Gten80z7bY&#10;vHSbqN1/bwRhj8PMfMPMl52pxZ1aV1lWEA8jEMS51RUXCk7H7ecEhPPIGmvLpOCPHCwXvY85pto+&#10;+ED3zBciQNilqKD0vkmldHlJBt3QNsTBu9jWoA+yLaRu8RHgppZfUTSWBisOCyU2tC4pv2Y3o+Cc&#10;bBr+loZ/4u1ompyvu991bJQa9LvVDISnzv+H3+29VpAk4xG83oQnIB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t/K3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375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o2VkccAAADdAAAADwAAAGRycy9kb3ducmV2LnhtbESPT2vCQBTE7wW/w/KE3uqmQqSkrqER&#10;BFPoobYI3h7ZZ/40+zZmtyb59l1B6HGYmd8w63Q0rbhS72rLCp4XEQjiwuqaSwXfX7unFxDOI2ts&#10;LZOCiRykm9nDGhNtB/6k68GXIkDYJaig8r5LpHRFRQbdwnbEwTvb3qAPsi+l7nEIcNPKZRStpMGa&#10;w0KFHW0rKn4Ov0ZBNr0fP6zPL/vzqbnkWbbMsTFKPc7Ht1cQnkb/H76391pBHK9iuL0JT0Bu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SjZWRxwAAAN0AAAAPAAAAAAAA&#10;AAAAAAAAAKECAABkcnMvZG93bnJldi54bWxQSwUGAAAAAAQABAD5AAAAlQMAAAAA&#10;" strokecolor="#2f5496 [2408]" strokeweight="1.5pt"/>
            <v:shape id="AutoShape 37" o:spid="_x0000_s375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l8L5sUAAADdAAAADwAAAGRycy9kb3ducmV2LnhtbESPQYvCMBSE74L/ITzB25quYFm6RtkK&#10;ghU8rIrg7dE827rNS22i1n+/EQSPw8x8w0znnanFjVpXWVbwOYpAEOdWV1wo2O+WH18gnEfWWFsm&#10;BQ9yMJ/1e1NMtL3zL922vhABwi5BBaX3TSKly0sy6Ea2IQ7eybYGfZBtIXWL9wA3tRxHUSwNVhwW&#10;SmxoUVL+t70aBeljfdhYn11Wp+P5kqXpOMOzUWo46H6+QXjq/Dv8aq+0gskkjuH5JjwBOfs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l8L5sUAAADdAAAADwAAAAAAAAAA&#10;AAAAAAChAgAAZHJzL2Rvd25yZXYueG1sUEsFBgAAAAAEAAQA+QAAAJMDAAAAAA==&#10;" strokecolor="#2f5496 [2408]" strokeweight="1.5pt"/>
          </v:group>
        </w:pict>
      </w:r>
      <w:r w:rsidR="00061E2C" w:rsidRPr="0024361A">
        <w:rPr>
          <w:rFonts w:ascii="ALFABET98" w:hAnsi="ALFABET98"/>
          <w:sz w:val="72"/>
          <w:szCs w:val="72"/>
        </w:rPr>
        <w:t xml:space="preserve"> </w:t>
      </w:r>
      <w:r w:rsidR="00061E2C">
        <w:rPr>
          <w:rFonts w:ascii="ALFABET98" w:hAnsi="ALFABET98"/>
          <w:sz w:val="72"/>
          <w:szCs w:val="72"/>
        </w:rPr>
        <w:t xml:space="preserve">                                         </w:t>
      </w:r>
      <w:r w:rsidR="00061E2C" w:rsidRPr="0024361A">
        <w:rPr>
          <w:rFonts w:ascii="ALFABET98" w:hAnsi="ALFABET98"/>
          <w:sz w:val="72"/>
          <w:szCs w:val="72"/>
        </w:rPr>
        <w:t xml:space="preserve">       </w:t>
      </w:r>
      <w:r w:rsidR="00061E2C">
        <w:rPr>
          <w:rFonts w:ascii="ALFABET98" w:hAnsi="ALFABET98"/>
          <w:sz w:val="72"/>
          <w:szCs w:val="72"/>
        </w:rPr>
        <w:t xml:space="preserve">      </w:t>
      </w:r>
      <w:r w:rsidR="00061E2C" w:rsidRPr="0024361A">
        <w:rPr>
          <w:rFonts w:ascii="ALFABET98" w:hAnsi="ALFABET98"/>
          <w:sz w:val="72"/>
          <w:szCs w:val="72"/>
        </w:rPr>
        <w:t xml:space="preserve">        </w:t>
      </w:r>
      <w:r w:rsidR="00061E2C">
        <w:rPr>
          <w:rFonts w:ascii="ALFABET98" w:hAnsi="ALFABET98"/>
          <w:sz w:val="72"/>
          <w:szCs w:val="72"/>
        </w:rPr>
        <w:t xml:space="preserve"> </w:t>
      </w:r>
    </w:p>
    <w:p w:rsidR="00061E2C" w:rsidRDefault="00443F71" w:rsidP="00061E2C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744" style="position:absolute;margin-left:-16.1pt;margin-top:9.4pt;width:521.25pt;height:36.85pt;z-index:-25137971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vdpP1hYEAADxDwAADgAAAAAAAAAAAAAAAAAuAgAAZHJzL2Uyb0RvYy54bWxQSwECLQAUAAYA&#10;CAAAACEAWCsPaOAAAAAKAQAADwAAAAAAAAAAAAAAAABwBgAAZHJzL2Rvd25yZXYueG1sUEsFBgAA&#10;AAAEAAQA8wAAAH0HAAAAAA==&#10;">
            <v:group id="Group 33" o:spid="_x0000_s374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Qjhfy8QAAADdAAAA&#10;DwAAAAAAAAAAAAAAAACqAgAAZHJzL2Rvd25yZXYueG1sUEsFBgAAAAAEAAQA+gAAAJsDAAAAAA==&#10;">
              <v:rect id="Rectangle 34" o:spid="_x0000_s374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6SR6sYA&#10;AADdAAAADwAAAGRycy9kb3ducmV2LnhtbESPQWvCQBSE70L/w/IK3urGiqGNrtJqlV61kdDbI/vM&#10;hmbfhuzWxH/vFgoeh5n5hlmuB9uIC3W+dqxgOklAEJdO11wpyL92Ty8gfEDW2DgmBVfysF49jJaY&#10;adfzgS7HUIkIYZ+hAhNCm0npS0MW/cS1xNE7u85iiLKrpO6wj3DbyOckSaXFmuOCwZY2hsqf469V&#10;MKuKD1PkW5/baZHuT9fTe/+9U2r8OLwtQAQawj383/7UCubz9BX+3sQnIF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6SR6sYAAADdAAAADwAAAAAAAAAAAAAAAACYAgAAZHJz&#10;L2Rvd25yZXYueG1sUEsFBgAAAAAEAAQA9QAAAIsDAAAAAA==&#10;" strokecolor="#2f5496 [2408]" strokeweight="1.5pt">
                <v:fill opacity="0"/>
              </v:rect>
              <v:rect id="Rectangle 35" o:spid="_x0000_s374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D1aAsAA&#10;AADdAAAADwAAAGRycy9kb3ducmV2LnhtbERPyW7CMBC9I/EP1lTqDZygBkrAIETFcoRQ7qN4mkTE&#10;4xC7EP4eH5A4Pr19vuxMLW7UusqygngYgSDOra64UPB72gy+QTiPrLG2TAoe5GC56PfmmGp75yPd&#10;Ml+IEMIuRQWl900qpctLMuiGtiEO3J9tDfoA20LqFu8h3NRyFEVjabDi0FBiQ+uS8kv2bxSck5+G&#10;d9LwId58TZPzZXtdx0apz49uNQPhqfNv8cu91wqSZBL2hzfhCcjF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D1aAs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374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G8FT8cAAADdAAAADwAAAGRycy9kb3ducmV2LnhtbESPQWvCQBSE7wX/w/KE3pqNgq2kWaUR&#10;BFPooSpCb4/sM4nNvo3ZrUn+fbdQ8DjMzDdMuh5MI27UudqyglkUgyAurK65VHA8bJ+WIJxH1thY&#10;JgUjOVivJg8pJtr2/Em3vS9FgLBLUEHlfZtI6YqKDLrItsTBO9vOoA+yK6XusA9w08h5HD9LgzWH&#10;hQpb2lRUfO9/jIJsfD99WJ9fd+evyzXPsnmOF6PU43R4ewXhafD38H97pxUsFi8z+HsTnoBc/Q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obwVPxwAAAN0AAAAPAAAAAAAA&#10;AAAAAAAAAKECAABkcnMvZG93bnJldi54bWxQSwUGAAAAAAQABAD5AAAAlQMAAAAA&#10;" strokecolor="#2f5496 [2408]" strokeweight="1.5pt"/>
            <v:shape id="AutoShape 37" o:spid="_x0000_s374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L2bOMYAAADdAAAADwAAAGRycy9kb3ducmV2LnhtbESPQWvCQBSE74L/YXmCN7MxYCupqxhB&#10;MAUPtVLo7ZF9JrHZtzG7avz3bqHQ4zAz3zCLVW8acaPO1ZYVTKMYBHFhdc2lguPndjIH4TyyxsYy&#10;KXiQg9VyOFhgqu2dP+h28KUIEHYpKqi8b1MpXVGRQRfZljh4J9sZ9EF2pdQd3gPcNDKJ4xdpsOaw&#10;UGFLm4qKn8PVKMge71976/PL7vR9vuRZluR4NkqNR/36DYSn3v+H/9o7rWA2e03g9014AnL5B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i9mzjGAAAA3QAAAA8AAAAAAAAA&#10;AAAAAAAAoQIAAGRycy9kb3ducmV2LnhtbFBLBQYAAAAABAAEAPkAAACUAwAAAAA=&#10;" strokecolor="#2f5496 [2408]" strokeweight="1.5pt"/>
          </v:group>
        </w:pict>
      </w:r>
      <w:r w:rsidR="00061E2C" w:rsidRPr="007760EC">
        <w:rPr>
          <w:rFonts w:ascii="ALFABET98" w:hAnsi="ALFABET98"/>
          <w:color w:val="FF0000"/>
          <w:sz w:val="72"/>
          <w:szCs w:val="72"/>
        </w:rPr>
        <w:t>ne</w:t>
      </w:r>
      <w:r w:rsidR="00061E2C">
        <w:rPr>
          <w:rFonts w:ascii="ALFABET98" w:hAnsi="ALFABET98"/>
          <w:sz w:val="72"/>
          <w:szCs w:val="72"/>
        </w:rPr>
        <w:t xml:space="preserve">ke    </w:t>
      </w:r>
      <w:r w:rsidR="00061E2C" w:rsidRPr="007760EC">
        <w:rPr>
          <w:rFonts w:ascii="ALFABET98" w:hAnsi="ALFABET98"/>
          <w:color w:val="FF0000"/>
          <w:sz w:val="72"/>
          <w:szCs w:val="72"/>
        </w:rPr>
        <w:t>ne</w:t>
      </w:r>
      <w:r w:rsidR="00061E2C">
        <w:rPr>
          <w:rFonts w:ascii="ALFABET98" w:hAnsi="ALFABET98"/>
          <w:sz w:val="72"/>
          <w:szCs w:val="72"/>
        </w:rPr>
        <w:t xml:space="preserve">ka     </w:t>
      </w:r>
      <w:r w:rsidR="00061E2C" w:rsidRPr="007760EC">
        <w:rPr>
          <w:rFonts w:ascii="ALFABET98" w:hAnsi="ALFABET98"/>
          <w:color w:val="FF0000"/>
          <w:sz w:val="72"/>
          <w:szCs w:val="72"/>
        </w:rPr>
        <w:t>ne</w:t>
      </w:r>
      <w:r w:rsidR="00061E2C">
        <w:rPr>
          <w:rFonts w:ascii="ALFABET98" w:hAnsi="ALFABET98"/>
          <w:sz w:val="72"/>
          <w:szCs w:val="72"/>
        </w:rPr>
        <w:t xml:space="preserve">la    </w:t>
      </w:r>
      <w:r w:rsidR="00061E2C" w:rsidRPr="007760EC">
        <w:rPr>
          <w:rFonts w:ascii="ALFABET98" w:hAnsi="ALFABET98"/>
          <w:color w:val="FF0000"/>
          <w:sz w:val="72"/>
          <w:szCs w:val="72"/>
        </w:rPr>
        <w:t>ne</w:t>
      </w:r>
      <w:r w:rsidR="00061E2C">
        <w:rPr>
          <w:rFonts w:ascii="ALFABET98" w:hAnsi="ALFABET98"/>
          <w:sz w:val="72"/>
          <w:szCs w:val="72"/>
        </w:rPr>
        <w:t xml:space="preserve">ki  </w:t>
      </w:r>
      <w:r w:rsidR="00061E2C" w:rsidRPr="0024361A">
        <w:rPr>
          <w:rFonts w:ascii="ALFABET98" w:hAnsi="ALFABET98"/>
          <w:sz w:val="72"/>
          <w:szCs w:val="72"/>
        </w:rPr>
        <w:t xml:space="preserve"> </w:t>
      </w:r>
      <w:r w:rsidR="00061E2C">
        <w:rPr>
          <w:rFonts w:ascii="ALFABET98" w:hAnsi="ALFABET98"/>
          <w:sz w:val="72"/>
          <w:szCs w:val="72"/>
        </w:rPr>
        <w:t xml:space="preserve">                                       </w:t>
      </w:r>
    </w:p>
    <w:p w:rsidR="00061E2C" w:rsidRPr="0024361A" w:rsidRDefault="00443F71" w:rsidP="00061E2C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738" style="position:absolute;margin-left:-16.1pt;margin-top:9.4pt;width:521.25pt;height:36.85pt;z-index:-25137868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5DcoCxYEAADxDwAADgAAAAAAAAAAAAAAAAAuAgAAZHJzL2Uyb0RvYy54bWxQSwECLQAUAAYA&#10;CAAAACEAWCsPaOAAAAAKAQAADwAAAAAAAAAAAAAAAABwBgAAZHJzL2Rvd25yZXYueG1sUEsFBgAA&#10;AAAEAAQA8wAAAH0HAAAAAA==&#10;">
            <v:group id="Group 33" o:spid="_x0000_s374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GrMMTxgAAAN0A&#10;AAAPAAAAAAAAAAAAAAAAAKoCAABkcnMvZG93bnJldi54bWxQSwUGAAAAAAQABAD6AAAAnQMAAAAA&#10;">
              <v:rect id="Rectangle 34" o:spid="_x0000_s374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zANMsUA&#10;AADdAAAADwAAAGRycy9kb3ducmV2LnhtbESPT2vCQBTE70K/w/IK3nRjJbZEV+k/i1dtJPT2yD6z&#10;odm3Ibs18dt3BcHjMDO/YVabwTbiTJ2vHSuYTRMQxKXTNVcK8u/t5AWED8gaG8ek4EIeNuuH0Qoz&#10;7Xre0/kQKhEh7DNUYEJoMyl9aciin7qWOHon11kMUXaV1B32EW4b+ZQkC2mx5rhgsKV3Q+Xv4c8q&#10;mFfFpynyD5/bWbH4Ol6Ob/3PVqnx4/C6BBFoCPfwrb3TCtL0OYXrm/gE5P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MA0yxQAAAN0AAAAPAAAAAAAAAAAAAAAAAJgCAABkcnMv&#10;ZG93bnJldi54bWxQSwUGAAAAAAQABAD1AAAAigMAAAAA&#10;" strokecolor="#2f5496 [2408]" strokeweight="1.5pt">
                <v:fill opacity="0"/>
              </v:rect>
              <v:rect id="Rectangle 35" o:spid="_x0000_s374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Jhn7cMA&#10;AADdAAAADwAAAGRycy9kb3ducmV2LnhtbESPT4vCMBTE7wt+h/AEb5pWrO52jSKKukf/rPdH82yL&#10;zUttotZvbxaEPQ4z8xtmOm9NJe7UuNKygngQgSDOrC45V/B7XPc/QTiPrLGyTAqe5GA+63xMMdX2&#10;wXu6H3wuAoRdigoK7+tUSpcVZNANbE0cvLNtDPogm1zqBh8Bbio5jKKxNFhyWCiwpmVB2eVwMwpO&#10;yarmrTS8i9ejr+R02VyXsVGq120X3yA8tf4//G7/aAVJMhnD35vwBOTs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Jhn7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374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Mo4oMcAAADdAAAADwAAAGRycy9kb3ducmV2LnhtbESPQWvCQBSE7wX/w/KE3pqNgrWkWaUR&#10;CqbgoVaE3h7ZZxKbfRuz2yT++65Q8DjMzDdMuh5NI3rqXG1ZwSyKQRAXVtdcKjh8vT+9gHAeWWNj&#10;mRRcycF6NXlIMdF24E/q974UAcIuQQWV920ipSsqMugi2xIH72Q7gz7IrpS6wyHATSPncfwsDdYc&#10;FipsaVNR8bP/NQqy68dxZ31+2Z6+z5c8y+Y5no1Sj9Px7RWEp9Hfw//trVawWCyXcHsTnoBc/Q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IyjigxwAAAN0AAAAPAAAAAAAA&#10;AAAAAAAAAKECAABkcnMvZG93bnJldi54bWxQSwUGAAAAAAQABAD5AAAAlQMAAAAA&#10;" strokecolor="#2f5496 [2408]" strokeweight="1.5pt"/>
            <v:shape id="AutoShape 37" o:spid="_x0000_s373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VWs0sMAAADdAAAADwAAAGRycy9kb3ducmV2LnhtbERPy4rCMBTdC/5DuAPubDqCD6pRpoJg&#10;hVmow4C7S3Nt6zQ3tYla/94sBlweznux6kwt7tS6yrKCzygGQZxbXXGh4Oe4Gc5AOI+ssbZMCp7k&#10;YLXs9xaYaPvgPd0PvhAhhF2CCkrvm0RKl5dk0EW2IQ7c2bYGfYBtIXWLjxBuajmK44k0WHFoKLGh&#10;dUn53+FmFKTP3e+39dl1ez5drlmajjK8GKUGH93XHISnzr/F/+6tVjAeT8Pc8CY8Abl8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lVrNLDAAAA3QAAAA8AAAAAAAAAAAAA&#10;AAAAoQIAAGRycy9kb3ducmV2LnhtbFBLBQYAAAAABAAEAPkAAACRAwAAAAA=&#10;" strokecolor="#2f5496 [2408]" strokeweight="1.5pt"/>
          </v:group>
        </w:pict>
      </w:r>
      <w:r w:rsidR="00061E2C" w:rsidRPr="0024361A">
        <w:rPr>
          <w:rFonts w:ascii="ALFABET98" w:hAnsi="ALFABET98"/>
          <w:sz w:val="72"/>
          <w:szCs w:val="72"/>
        </w:rPr>
        <w:t xml:space="preserve"> </w:t>
      </w:r>
      <w:r w:rsidR="00061E2C">
        <w:rPr>
          <w:rFonts w:ascii="ALFABET98" w:hAnsi="ALFABET98"/>
          <w:sz w:val="72"/>
          <w:szCs w:val="72"/>
        </w:rPr>
        <w:t xml:space="preserve">                                         </w:t>
      </w:r>
      <w:r w:rsidR="00061E2C" w:rsidRPr="0024361A">
        <w:rPr>
          <w:rFonts w:ascii="ALFABET98" w:hAnsi="ALFABET98"/>
          <w:sz w:val="72"/>
          <w:szCs w:val="72"/>
        </w:rPr>
        <w:t xml:space="preserve">       </w:t>
      </w:r>
      <w:r w:rsidR="00061E2C">
        <w:rPr>
          <w:rFonts w:ascii="ALFABET98" w:hAnsi="ALFABET98"/>
          <w:sz w:val="72"/>
          <w:szCs w:val="72"/>
        </w:rPr>
        <w:t xml:space="preserve">      </w:t>
      </w:r>
      <w:r w:rsidR="00061E2C" w:rsidRPr="0024361A">
        <w:rPr>
          <w:rFonts w:ascii="ALFABET98" w:hAnsi="ALFABET98"/>
          <w:sz w:val="72"/>
          <w:szCs w:val="72"/>
        </w:rPr>
        <w:t xml:space="preserve">        </w:t>
      </w:r>
      <w:r w:rsidR="00061E2C">
        <w:rPr>
          <w:rFonts w:ascii="ALFABET98" w:hAnsi="ALFABET98"/>
          <w:sz w:val="72"/>
          <w:szCs w:val="72"/>
        </w:rPr>
        <w:t xml:space="preserve"> </w:t>
      </w:r>
    </w:p>
    <w:p w:rsidR="00061E2C" w:rsidRPr="0024361A" w:rsidRDefault="00443F71" w:rsidP="00061E2C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lastRenderedPageBreak/>
        <w:pict>
          <v:group id="_x0000_s3732" style="position:absolute;margin-left:-16.1pt;margin-top:9.4pt;width:521.25pt;height:36.85pt;z-index:-25137766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A5&#10;wzJJEgQAAPEPAAAOAAAAAAAAAAAAAAAAAC4CAABkcnMvZTJvRG9jLnhtbFBLAQItABQABgAIAAAA&#10;IQBYKw9o4AAAAAoBAAAPAAAAAAAAAAAAAAAAAGwGAABkcnMvZG93bnJldi54bWxQSwUGAAAAAAQA&#10;BADzAAAAeQcAAAAA&#10;">
            <v:group id="Group 33" o:spid="_x0000_s373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DEK1N8QAAADdAAAA&#10;DwAAAAAAAAAAAAAAAACqAgAAZHJzL2Rvd25yZXYueG1sUEsFBgAAAAAEAAQA+gAAAJsDAAAAAA==&#10;">
              <v:rect id="Rectangle 34" o:spid="_x0000_s373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d57FsUA&#10;AADdAAAADwAAAGRycy9kb3ducmV2LnhtbESPT2vCQBTE70K/w/IK3nSTiiLRVfpHpdfaSOjtkX1m&#10;Q7NvQ3Y18du7hYLHYWZ+w6y3g23ElTpfO1aQThMQxKXTNVcK8u/9ZAnCB2SNjWNScCMP283TaI2Z&#10;dj1/0fUYKhEh7DNUYEJoMyl9aciin7qWOHpn11kMUXaV1B32EW4b+ZIkC2mx5rhgsKV3Q+Xv8WIV&#10;zKpiZ4r8w+c2LRaH0+301v/slRo/D68rEIGG8Aj/tz+1gvl8mcLfm/gE5OY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3nsWxQAAAN0AAAAPAAAAAAAAAAAAAAAAAJgCAABkcnMv&#10;ZG93bnJldi54bWxQSwUGAAAAAAQABAD1AAAAigMAAAAA&#10;" strokecolor="#2f5496 [2408]" strokeweight="1.5pt">
                <v:fill opacity="0"/>
              </v:rect>
              <v:rect id="Rectangle 35" o:spid="_x0000_s373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YRycMA&#10;AADdAAAADwAAAGRycy9kb3ducmV2LnhtbESPQYvCMBSE7wv+h/CEva1pxS5ajSIurh7XqvdH82yL&#10;zUu3iVr/vREEj8PMfMPMFp2pxZVaV1lWEA8iEMS51RUXCg779dcYhPPIGmvLpOBODhbz3scMU21v&#10;vKNr5gsRIOxSVFB636RSurwkg25gG+LgnWxr0AfZFlK3eAtwU8thFH1LgxWHhRIbWpWUn7OLUXBM&#10;fhreSMN/8Xo0SY7n3/9VbJT67HfLKQhPnX+HX+2tVpAk4yE834QnIO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nYRy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373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iROhMcAAADdAAAADwAAAGRycy9kb3ducmV2LnhtbESPQWvCQBSE7wX/w/KE3urGFIukrsEI&#10;gin0oC2F3h7ZZxKbfRuz2yT++65Q8DjMzDfMKh1NI3rqXG1ZwXwWgSAurK65VPD5sXtagnAeWWNj&#10;mRRcyUG6njysMNF24AP1R1+KAGGXoILK+zaR0hUVGXQz2xIH72Q7gz7IrpS6wyHATSPjKHqRBmsO&#10;CxW2tK2o+Dn+GgXZ9e3r3fr8sj99ny95lsU5no1Sj9Nx8wrC0+jv4f/2XitYLJbP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CJE6ExwAAAN0AAAAPAAAAAAAA&#10;AAAAAAAAAKECAABkcnMvZG93bnJldi54bWxQSwUGAAAAAAQABAD5AAAAlQMAAAAA&#10;" strokecolor="#2f5496 [2408]" strokeweight="1.5pt"/>
            <v:shape id="AutoShape 37" o:spid="_x0000_s373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c3W8McAAADdAAAADwAAAGRycy9kb3ducmV2LnhtbESPQWvCQBSE7wX/w/KE3urGUIukrsEI&#10;gin0oC2F3h7ZZxKbfRuz2yT++65Q8DjMzDfMKh1NI3rqXG1ZwXwWgSAurK65VPD5sXtagnAeWWNj&#10;mRRcyUG6njysMNF24AP1R1+KAGGXoILK+zaR0hUVGXQz2xIH72Q7gz7IrpS6wyHATSPjKHqRBmsO&#10;CxW2tK2o+Dn+GgXZ9e3r3fr8sj99ny95lsU5no1Sj9Nx8wrC0+jv4f/2XitYLJbP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NzdbwxwAAAN0AAAAPAAAAAAAA&#10;AAAAAAAAAKECAABkcnMvZG93bnJldi54bWxQSwUGAAAAAAQABAD5AAAAlQMAAAAA&#10;" strokecolor="#2f5496 [2408]" strokeweight="1.5pt"/>
          </v:group>
        </w:pict>
      </w:r>
      <w:r w:rsidR="00061E2C" w:rsidRPr="007760EC">
        <w:rPr>
          <w:rFonts w:ascii="ALFABET98" w:hAnsi="ALFABET98"/>
          <w:color w:val="FF0000"/>
          <w:sz w:val="72"/>
          <w:szCs w:val="72"/>
        </w:rPr>
        <w:t>na</w:t>
      </w:r>
      <w:r w:rsidR="00061E2C">
        <w:rPr>
          <w:rFonts w:ascii="ALFABET98" w:hAnsi="ALFABET98"/>
          <w:sz w:val="72"/>
          <w:szCs w:val="72"/>
        </w:rPr>
        <w:t>lan</w:t>
      </w:r>
      <w:r w:rsidR="00061E2C" w:rsidRPr="0024361A">
        <w:rPr>
          <w:rFonts w:ascii="ALFABET98" w:hAnsi="ALFABET98"/>
          <w:sz w:val="72"/>
          <w:szCs w:val="72"/>
        </w:rPr>
        <w:t xml:space="preserve"> </w:t>
      </w:r>
      <w:r w:rsidR="00061E2C">
        <w:rPr>
          <w:rFonts w:ascii="ALFABET98" w:hAnsi="ALFABET98"/>
          <w:sz w:val="72"/>
          <w:szCs w:val="72"/>
        </w:rPr>
        <w:t xml:space="preserve">  </w:t>
      </w:r>
      <w:r w:rsidR="00061E2C" w:rsidRPr="007760EC">
        <w:rPr>
          <w:rFonts w:ascii="ALFABET98" w:hAnsi="ALFABET98"/>
          <w:color w:val="FF0000"/>
          <w:sz w:val="72"/>
          <w:szCs w:val="72"/>
        </w:rPr>
        <w:t>ka</w:t>
      </w:r>
      <w:r w:rsidR="00061E2C">
        <w:rPr>
          <w:rFonts w:ascii="ALFABET98" w:hAnsi="ALFABET98"/>
          <w:sz w:val="72"/>
          <w:szCs w:val="72"/>
        </w:rPr>
        <w:t xml:space="preserve">lan    </w:t>
      </w:r>
      <w:r w:rsidR="00061E2C" w:rsidRPr="007760EC">
        <w:rPr>
          <w:rFonts w:ascii="ALFABET98" w:hAnsi="ALFABET98"/>
          <w:color w:val="FF0000"/>
          <w:sz w:val="72"/>
          <w:szCs w:val="72"/>
        </w:rPr>
        <w:t>ka</w:t>
      </w:r>
      <w:r w:rsidR="00061E2C">
        <w:rPr>
          <w:rFonts w:ascii="ALFABET98" w:hAnsi="ALFABET98"/>
          <w:sz w:val="72"/>
          <w:szCs w:val="72"/>
        </w:rPr>
        <w:t xml:space="preserve">lin    </w:t>
      </w:r>
      <w:r w:rsidR="00061E2C" w:rsidRPr="007760EC">
        <w:rPr>
          <w:rFonts w:ascii="ALFABET98" w:hAnsi="ALFABET98"/>
          <w:color w:val="FF0000"/>
          <w:sz w:val="72"/>
          <w:szCs w:val="72"/>
        </w:rPr>
        <w:t>ke</w:t>
      </w:r>
      <w:r w:rsidR="00061E2C">
        <w:rPr>
          <w:rFonts w:ascii="ALFABET98" w:hAnsi="ALFABET98"/>
          <w:sz w:val="72"/>
          <w:szCs w:val="72"/>
        </w:rPr>
        <w:t xml:space="preserve">lin                                        </w:t>
      </w:r>
      <w:r w:rsidR="00061E2C" w:rsidRPr="0024361A">
        <w:rPr>
          <w:rFonts w:ascii="ALFABET98" w:hAnsi="ALFABET98"/>
          <w:sz w:val="72"/>
          <w:szCs w:val="72"/>
        </w:rPr>
        <w:t xml:space="preserve">       </w:t>
      </w:r>
      <w:r w:rsidR="00061E2C">
        <w:rPr>
          <w:rFonts w:ascii="ALFABET98" w:hAnsi="ALFABET98"/>
          <w:sz w:val="72"/>
          <w:szCs w:val="72"/>
        </w:rPr>
        <w:t xml:space="preserve">      </w:t>
      </w:r>
      <w:r w:rsidR="00061E2C" w:rsidRPr="0024361A">
        <w:rPr>
          <w:rFonts w:ascii="ALFABET98" w:hAnsi="ALFABET98"/>
          <w:sz w:val="72"/>
          <w:szCs w:val="72"/>
        </w:rPr>
        <w:t xml:space="preserve">        </w:t>
      </w:r>
      <w:r w:rsidR="00061E2C">
        <w:rPr>
          <w:rFonts w:ascii="ALFABET98" w:hAnsi="ALFABET98"/>
          <w:sz w:val="72"/>
          <w:szCs w:val="72"/>
        </w:rPr>
        <w:t xml:space="preserve"> </w:t>
      </w:r>
    </w:p>
    <w:p w:rsidR="00061E2C" w:rsidRDefault="00443F71" w:rsidP="00061E2C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726" style="position:absolute;margin-left:-16.1pt;margin-top:9.4pt;width:521.25pt;height:36.85pt;z-index:-25137664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Nf5oT0XBAAA8Q8AAA4AAAAAAAAAAAAAAAAALgIAAGRycy9lMm9Eb2MueG1sUEsBAi0AFAAG&#10;AAgAAAAhAFgrD2jgAAAACgEAAA8AAAAAAAAAAAAAAAAAcQYAAGRycy9kb3ducmV2LnhtbFBLBQYA&#10;AAAABAAEAPMAAAB+BwAAAAA=&#10;">
            <v:group id="Group 33" o:spid="_x0000_s372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zniNjFAAAA3QAA&#10;AA8AAAAAAAAAAAAAAAAAqgIAAGRycy9kb3ducmV2LnhtbFBLBQYAAAAABAAEAPoAAACcAwAAAAA=&#10;">
              <v:rect id="Rectangle 34" o:spid="_x0000_s373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XtG+cYA&#10;AADdAAAADwAAAGRycy9kb3ducmV2LnhtbESPT2vCQBTE74LfYXkFb7qxopXUVewfi9dqJHh7ZF+z&#10;odm3Ibs18dt3BcHjMDO/YVab3tbiQq2vHCuYThIQxIXTFZcKsuNuvAThA7LG2jEpuJKHzXo4WGGq&#10;XcffdDmEUkQI+xQVmBCaVEpfGLLoJ64hjt6Pay2GKNtS6ha7CLe1fE6ShbRYcVww2NC7oeL38GcV&#10;zMr80+TZh8/sNF98na6nt+68U2r01G9fQQTqwyN8b++1gvl8+QK3N/EJyPU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XtG+cYAAADdAAAADwAAAAAAAAAAAAAAAACYAgAAZHJz&#10;L2Rvd25yZXYueG1sUEsFBgAAAAAEAAQA9QAAAIsDAAAAAA==&#10;" strokecolor="#2f5496 [2408]" strokeweight="1.5pt">
                <v:fill opacity="0"/>
              </v:rect>
              <v:rect id="Rectangle 35" o:spid="_x0000_s373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54mI8EA&#10;AADdAAAADwAAAGRycy9kb3ducmV2LnhtbERPTW+CQBC9m/Q/bKZJb7rQSGPRhRgbW49V633CjkBk&#10;Z5Fdgf5792Di8eV9r/LRNKKnztWWFcSzCARxYXXNpYK/43a6AOE8ssbGMin4Jwd59jJZYartwHvq&#10;D74UIYRdigoq79tUSldUZNDNbEscuLPtDPoAu1LqDocQbhr5HkUf0mDNoaHCljYVFZfDzSg4JV8t&#10;/0jDv/F2/pmcLt/XTWyUensd10sQnkb/FD/cO60gSRZhbngTnoDM7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eeJiP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372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8x5bscAAADdAAAADwAAAGRycy9kb3ducmV2LnhtbESPQWvCQBSE7wX/w/KE3pqNgsWmWaUR&#10;CqbgoVaE3h7ZZxKbfRuz2yT++65Q8DjMzDdMuh5NI3rqXG1ZwSyKQRAXVtdcKjh8vT8tQTiPrLGx&#10;TAqu5GC9mjykmGg78Cf1e1+KAGGXoILK+zaR0hUVGXSRbYmDd7KdQR9kV0rd4RDgppHzOH6WBmsO&#10;CxW2tKmo+Nn/GgXZ9eO4sz6/bE/f50ueZfMcz0apx+n49grC0+jv4f/2VitYLJYvcHsTnoBc/Q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jzHluxwAAAN0AAAAPAAAAAAAA&#10;AAAAAAAAAKECAABkcnMvZG93bnJldi54bWxQSwUGAAAAAAQABAD5AAAAlQMAAAAA&#10;" strokecolor="#2f5496 [2408]" strokeweight="1.5pt"/>
            <v:shape id="AutoShape 37" o:spid="_x0000_s372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y9GLsMAAADdAAAADwAAAGRycy9kb3ducmV2LnhtbERPTYvCMBC9C/6HMAvebLqCotUoW0Gw&#10;wh7UZcHb0Ixt3WZSm6j135vDgsfH+16sOlOLO7WusqzgM4pBEOdWV1wo+DluhlMQziNrrC2Tgic5&#10;WC37vQUm2j54T/eDL0QIYZeggtL7JpHS5SUZdJFtiAN3tq1BH2BbSN3iI4SbWo7ieCINVhwaSmxo&#10;XVL+d7gZBelz9/ttfXbdnk+Xa5amowwvRqnBR/c1B+Gp82/xv3urFYzHs7A/vAlPQC5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cvRi7DAAAA3QAAAA8AAAAAAAAAAAAA&#10;AAAAoQIAAGRycy9kb3ducmV2LnhtbFBLBQYAAAAABAAEAPkAAACRAwAAAAA=&#10;" strokecolor="#2f5496 [2408]" strokeweight="1.5pt"/>
          </v:group>
        </w:pict>
      </w:r>
      <w:r w:rsidR="00061E2C" w:rsidRPr="0024361A">
        <w:rPr>
          <w:rFonts w:ascii="ALFABET98" w:hAnsi="ALFABET98"/>
          <w:sz w:val="72"/>
          <w:szCs w:val="72"/>
        </w:rPr>
        <w:t xml:space="preserve"> </w:t>
      </w:r>
      <w:r w:rsidR="00061E2C">
        <w:rPr>
          <w:rFonts w:ascii="ALFABET98" w:hAnsi="ALFABET98"/>
          <w:sz w:val="72"/>
          <w:szCs w:val="72"/>
        </w:rPr>
        <w:t xml:space="preserve">                                       </w:t>
      </w:r>
    </w:p>
    <w:p w:rsidR="00061E2C" w:rsidRPr="0024361A" w:rsidRDefault="00443F71" w:rsidP="00061E2C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720" style="position:absolute;margin-left:-16.1pt;margin-top:9.4pt;width:521.25pt;height:36.85pt;z-index:-25137561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C5&#10;WZBREgQAAPEPAAAOAAAAAAAAAAAAAAAAAC4CAABkcnMvZTJvRG9jLnhtbFBLAQItABQABgAIAAAA&#10;IQBYKw9o4AAAAAoBAAAPAAAAAAAAAAAAAAAAAGwGAABkcnMvZG93bnJldi54bWxQSwUGAAAAAAQA&#10;BADzAAAAeQcAAAAA&#10;">
            <v:group id="Group 33" o:spid="_x0000_s372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WBRgGxgAAAN0A&#10;AAAPAAAAAAAAAAAAAAAAAKoCAABkcnMvZG93bnJldi54bWxQSwUGAAAAAAQABAD6AAAAnQMAAAAA&#10;">
              <v:rect id="Rectangle 34" o:spid="_x0000_s372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5nWJ8UA&#10;AADdAAAADwAAAGRycy9kb3ducmV2LnhtbESPQWvCQBSE74L/YXlCb3WjotjUVdRq6VUbCb09sq/Z&#10;0OzbkF1N/PfdQsHjMDPfMKtNb2txo9ZXjhVMxgkI4sLpiksF2efxeQnCB2SNtWNScCcPm/VwsMJU&#10;u45PdDuHUkQI+xQVmBCaVEpfGLLox64hjt63ay2GKNtS6ha7CLe1nCbJQlqsOC4YbGhvqPg5X62C&#10;WZkfTJ69+cxO8sX75X7ZdV9HpZ5G/fYVRKA+PML/7Q+tYD5/mcHfm/gE5P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mdYnxQAAAN0AAAAPAAAAAAAAAAAAAAAAAJgCAABkcnMv&#10;ZG93bnJldi54bWxQSwUGAAAAAAQABAD1AAAAigMAAAAA&#10;" strokecolor="#2f5496 [2408]" strokeweight="1.5pt">
                <v:fill opacity="0"/>
              </v:rect>
              <v:rect id="Rectangle 35" o:spid="_x0000_s372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wq6+8MA&#10;AADdAAAADwAAAGRycy9kb3ducmV2LnhtbESPS4vCQBCE7wv+h6EFbzqJGFmjo4ji47jr495k2iSY&#10;6YmZUeO/d4SFPRZV9RU1W7SmEg9qXGlZQTyIQBBnVpecKzgdN/1vEM4ja6wsk4IXOVjMO18zTLV9&#10;8i89Dj4XAcIuRQWF93UqpcsKMugGtiYO3sU2Bn2QTS51g88AN5UcRtFYGiw5LBRY06qg7Hq4GwXn&#10;ZF3zThr+iTejSXK+bm+r2CjV67bLKQhPrf8P/7X3WkGSTEbweROegJy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wq6+8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372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1jltsYAAADdAAAADwAAAGRycy9kb3ducmV2LnhtbESPQWvCQBSE74X+h+UVvNVNhYiNrtIU&#10;CkbwoBbB2yP7TKLZtzG7avz3riB4HGbmG2Yy60wtLtS6yrKCr34Egji3uuJCwf/m73MEwnlkjbVl&#10;UnAjB7Pp+9sEE22vvKLL2hciQNglqKD0vkmkdHlJBl3fNsTB29vWoA+yLaRu8RrgppaDKBpKgxWH&#10;hRIb+i0pP67PRkF6W2yX1men+X53OGVpOsjwYJTqfXQ/YxCeOv8KP9tzrSCOv2N4vAlPQE7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dY5bbGAAAA3QAAAA8AAAAAAAAA&#10;AAAAAAAAoQIAAGRycy9kb3ducmV2LnhtbFBLBQYAAAAABAAEAPkAAACUAwAAAAA=&#10;" strokecolor="#2f5496 [2408]" strokeweight="1.5pt"/>
            <v:shape id="AutoShape 37" o:spid="_x0000_s372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4p7wcUAAADdAAAADwAAAGRycy9kb3ducmV2LnhtbESPQYvCMBSE78L+h/AWvGm6gqLVKHZB&#10;sIKH1WXB26N5ttXmpTZR6783C4LHYWa+YWaL1lTiRo0rLSv46kcgiDOrS84V/O5XvTEI55E1VpZJ&#10;wYMcLOYfnRnG2t75h247n4sAYRejgsL7OpbSZQUZdH1bEwfvaBuDPsgml7rBe4CbSg6iaCQNlhwW&#10;Cqzpu6DsvLsaBclj87e1Pr2sj4fTJU2SQYono1T3s11OQXhq/Tv8aq+1guFwMoL/N+EJyPkT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4p7wcUAAADdAAAADwAAAAAAAAAA&#10;AAAAAAChAgAAZHJzL2Rvd25yZXYueG1sUEsFBgAAAAAEAAQA+QAAAJMDAAAAAA==&#10;" strokecolor="#2f5496 [2408]" strokeweight="1.5pt"/>
          </v:group>
        </w:pict>
      </w:r>
      <w:r w:rsidR="00061E2C" w:rsidRPr="007760EC">
        <w:rPr>
          <w:rFonts w:ascii="ALFABET98" w:hAnsi="ALFABET98"/>
          <w:color w:val="FF0000"/>
          <w:sz w:val="72"/>
          <w:szCs w:val="72"/>
        </w:rPr>
        <w:t>ne</w:t>
      </w:r>
      <w:r w:rsidR="00061E2C">
        <w:rPr>
          <w:rFonts w:ascii="ALFABET98" w:hAnsi="ALFABET98"/>
          <w:sz w:val="72"/>
          <w:szCs w:val="72"/>
        </w:rPr>
        <w:t xml:space="preserve">lin     </w:t>
      </w:r>
      <w:r w:rsidR="00061E2C" w:rsidRPr="007760EC">
        <w:rPr>
          <w:rFonts w:ascii="ALFABET98" w:hAnsi="ALFABET98"/>
          <w:color w:val="FF0000"/>
          <w:sz w:val="72"/>
          <w:szCs w:val="72"/>
        </w:rPr>
        <w:t>ke</w:t>
      </w:r>
      <w:r w:rsidR="00061E2C">
        <w:rPr>
          <w:rFonts w:ascii="ALFABET98" w:hAnsi="ALFABET98"/>
          <w:sz w:val="72"/>
          <w:szCs w:val="72"/>
        </w:rPr>
        <w:t xml:space="preserve">lin    </w:t>
      </w:r>
      <w:r w:rsidR="00061E2C" w:rsidRPr="007760EC">
        <w:rPr>
          <w:rFonts w:ascii="ALFABET98" w:hAnsi="ALFABET98"/>
          <w:color w:val="FF0000"/>
          <w:sz w:val="72"/>
          <w:szCs w:val="72"/>
        </w:rPr>
        <w:t>ka</w:t>
      </w:r>
      <w:r w:rsidR="00061E2C">
        <w:rPr>
          <w:rFonts w:ascii="ALFABET98" w:hAnsi="ALFABET98"/>
          <w:sz w:val="72"/>
          <w:szCs w:val="72"/>
        </w:rPr>
        <w:t xml:space="preserve">nil     </w:t>
      </w:r>
      <w:r w:rsidR="00061E2C" w:rsidRPr="007760EC">
        <w:rPr>
          <w:rFonts w:ascii="ALFABET98" w:hAnsi="ALFABET98"/>
          <w:color w:val="FF0000"/>
          <w:sz w:val="72"/>
          <w:szCs w:val="72"/>
        </w:rPr>
        <w:t>ke</w:t>
      </w:r>
      <w:r w:rsidR="00061E2C">
        <w:rPr>
          <w:rFonts w:ascii="ALFABET98" w:hAnsi="ALFABET98"/>
          <w:sz w:val="72"/>
          <w:szCs w:val="72"/>
        </w:rPr>
        <w:t>nan</w:t>
      </w:r>
      <w:r w:rsidR="00061E2C" w:rsidRPr="0024361A">
        <w:rPr>
          <w:rFonts w:ascii="ALFABET98" w:hAnsi="ALFABET98"/>
          <w:sz w:val="72"/>
          <w:szCs w:val="72"/>
        </w:rPr>
        <w:t xml:space="preserve"> </w:t>
      </w:r>
      <w:r w:rsidR="00061E2C">
        <w:rPr>
          <w:rFonts w:ascii="ALFABET98" w:hAnsi="ALFABET98"/>
          <w:sz w:val="72"/>
          <w:szCs w:val="72"/>
        </w:rPr>
        <w:t xml:space="preserve">                                         </w:t>
      </w:r>
      <w:r w:rsidR="00061E2C" w:rsidRPr="0024361A">
        <w:rPr>
          <w:rFonts w:ascii="ALFABET98" w:hAnsi="ALFABET98"/>
          <w:sz w:val="72"/>
          <w:szCs w:val="72"/>
        </w:rPr>
        <w:t xml:space="preserve">       </w:t>
      </w:r>
      <w:r w:rsidR="00061E2C">
        <w:rPr>
          <w:rFonts w:ascii="ALFABET98" w:hAnsi="ALFABET98"/>
          <w:sz w:val="72"/>
          <w:szCs w:val="72"/>
        </w:rPr>
        <w:t xml:space="preserve">      </w:t>
      </w:r>
      <w:r w:rsidR="00061E2C" w:rsidRPr="0024361A">
        <w:rPr>
          <w:rFonts w:ascii="ALFABET98" w:hAnsi="ALFABET98"/>
          <w:sz w:val="72"/>
          <w:szCs w:val="72"/>
        </w:rPr>
        <w:t xml:space="preserve">        </w:t>
      </w:r>
      <w:r w:rsidR="00061E2C">
        <w:rPr>
          <w:rFonts w:ascii="ALFABET98" w:hAnsi="ALFABET98"/>
          <w:sz w:val="72"/>
          <w:szCs w:val="72"/>
        </w:rPr>
        <w:t xml:space="preserve"> </w:t>
      </w:r>
    </w:p>
    <w:p w:rsidR="00061E2C" w:rsidRPr="0024361A" w:rsidRDefault="00443F71" w:rsidP="00061E2C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714" style="position:absolute;margin-left:-16.1pt;margin-top:9.4pt;width:521.25pt;height:36.85pt;z-index:-25137459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v+81KhYEAADxDwAADgAAAAAAAAAAAAAAAAAuAgAAZHJzL2Uyb0RvYy54bWxQSwECLQAUAAYA&#10;CAAAACEAWCsPaOAAAAAKAQAADwAAAAAAAAAAAAAAAABwBgAAZHJzL2Rvd25yZXYueG1sUEsFBgAA&#10;AAAEAAQA8wAAAH0HAAAAAA==&#10;">
            <v:group id="Group 33" o:spid="_x0000_s371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37S/swwAAAN0AAAAP&#10;AAAAAAAAAAAAAAAAAKoCAABkcnMvZG93bnJldi54bWxQSwUGAAAAAAQABAD6AAAAmgMAAAAA&#10;">
              <v:rect id="Rectangle 34" o:spid="_x0000_s371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HhzcYA&#10;AADdAAAADwAAAGRycy9kb3ducmV2LnhtbESPT2vCQBTE74LfYXkFb7qxotTUVewfi9dqJHh7ZF+z&#10;odm3Ibs18dt3BcHjMDO/YVab3tbiQq2vHCuYThIQxIXTFZcKsuNu/ALCB2SNtWNScCUPm/VwsMJU&#10;u46/6XIIpYgQ9ikqMCE0qZS+MGTRT1xDHL0f11oMUbal1C12EW5r+ZwkC2mx4rhgsKF3Q8Xv4c8q&#10;mJX5p8mzD5/Zab74Ol1Pb915p9Toqd++ggjUh0f43t5rBfP5cgm3N/EJyPU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nHhzcYAAADdAAAADwAAAAAAAAAAAAAAAACYAgAAZHJz&#10;L2Rvd25yZXYueG1sUEsFBgAAAAAEAAQA9QAAAIsDAAAAAA==&#10;" strokecolor="#2f5496 [2408]" strokeweight="1.5pt">
                <v:fill opacity="0"/>
              </v:rect>
              <v:rect id="Rectangle 35" o:spid="_x0000_s371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x5IA8EA&#10;AADdAAAADwAAAGRycy9kb3ducmV2LnhtbERPTW+CQBC9m/gfNtPEmy4YMYquxNBge6y23ifsFIjs&#10;LLJbxH/fPTTp8eV977PRtGKg3jWWFcSLCARxaXXDlYKvz2K+AeE8ssbWMil4koPsMJ3sMdX2wWca&#10;Lr4SIYRdigpq77tUSlfWZNAtbEccuG/bG/QB9pXUPT5CuGnlMorW0mDDoaHGjvKaytvlxyi4Jq8d&#10;v0nDH3Gx2ibX2+mex0ap2ct43IHwNPp/8Z/7XStI1lHYH96EJyAP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8eSAP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371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0wXTscAAADdAAAADwAAAGRycy9kb3ducmV2LnhtbESPT2vCQBTE74V+h+UVejObCBWJWaUp&#10;CKbQg7YUentkX/6ZfRuzq8Zv7xYKPQ4z8xsm20ymFxcaXWtZQRLFIIhLq1uuFXx9bmdLEM4ja+wt&#10;k4IbOdisHx8yTLW98p4uB1+LAGGXooLG+yGV0pUNGXSRHYiDV9nRoA9yrKUe8RrgppfzOF5Igy2H&#10;hQYHemuoPB7ORkF+e//+sL447aqf7lTk+bzAzij1/DS9rkB4mvx/+K+90wpeFnECv2/CE5DrO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rTBdOxwAAAN0AAAAPAAAAAAAA&#10;AAAAAAAAAKECAABkcnMvZG93bnJldi54bWxQSwUGAAAAAAQABAD5AAAAlQMAAAAA&#10;" strokecolor="#2f5496 [2408]" strokeweight="1.5pt"/>
            <v:shape id="AutoShape 37" o:spid="_x0000_s371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56JOcUAAADdAAAADwAAAGRycy9kb3ducmV2LnhtbESPQYvCMBSE7wv+h/AEb2tqQVmqUayw&#10;YAUPqyJ4ezTPttq81Car9d9vBGGPw8x8w8wWnanFnVpXWVYwGkYgiHOrKy4UHPbfn18gnEfWWFsm&#10;BU9ysJj3PmaYaPvgH7rvfCEChF2CCkrvm0RKl5dk0A1tQxy8s20N+iDbQuoWHwFuahlH0UQarDgs&#10;lNjQqqT8uvs1CtLn5ri1Prutz6fLLUvTOMOLUWrQ75ZTEJ46/x9+t9dawXgSxfB6E56AnP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256JOcUAAADdAAAADwAAAAAAAAAA&#10;AAAAAAChAgAAZHJzL2Rvd25yZXYueG1sUEsFBgAAAAAEAAQA+QAAAJMDAAAAAA==&#10;" strokecolor="#2f5496 [2408]" strokeweight="1.5pt"/>
          </v:group>
        </w:pict>
      </w:r>
      <w:r w:rsidR="00061E2C" w:rsidRPr="0024361A">
        <w:rPr>
          <w:rFonts w:ascii="ALFABET98" w:hAnsi="ALFABET98"/>
          <w:sz w:val="72"/>
          <w:szCs w:val="72"/>
        </w:rPr>
        <w:t xml:space="preserve"> </w:t>
      </w:r>
      <w:r w:rsidR="00061E2C">
        <w:rPr>
          <w:rFonts w:ascii="ALFABET98" w:hAnsi="ALFABET98"/>
          <w:sz w:val="72"/>
          <w:szCs w:val="72"/>
        </w:rPr>
        <w:t xml:space="preserve">                                        </w:t>
      </w:r>
      <w:r w:rsidR="00061E2C" w:rsidRPr="0024361A">
        <w:rPr>
          <w:rFonts w:ascii="ALFABET98" w:hAnsi="ALFABET98"/>
          <w:sz w:val="72"/>
          <w:szCs w:val="72"/>
        </w:rPr>
        <w:t xml:space="preserve">       </w:t>
      </w:r>
      <w:r w:rsidR="00061E2C">
        <w:rPr>
          <w:rFonts w:ascii="ALFABET98" w:hAnsi="ALFABET98"/>
          <w:sz w:val="72"/>
          <w:szCs w:val="72"/>
        </w:rPr>
        <w:t xml:space="preserve">      </w:t>
      </w:r>
      <w:r w:rsidR="00061E2C" w:rsidRPr="0024361A">
        <w:rPr>
          <w:rFonts w:ascii="ALFABET98" w:hAnsi="ALFABET98"/>
          <w:sz w:val="72"/>
          <w:szCs w:val="72"/>
        </w:rPr>
        <w:t xml:space="preserve">        </w:t>
      </w:r>
      <w:r w:rsidR="00061E2C">
        <w:rPr>
          <w:rFonts w:ascii="ALFABET98" w:hAnsi="ALFABET98"/>
          <w:sz w:val="72"/>
          <w:szCs w:val="72"/>
        </w:rPr>
        <w:t xml:space="preserve"> </w:t>
      </w:r>
    </w:p>
    <w:p w:rsidR="00061E2C" w:rsidRPr="0024361A" w:rsidRDefault="00443F71" w:rsidP="00061E2C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708" style="position:absolute;margin-left:-16.1pt;margin-top:9.4pt;width:521.25pt;height:36.85pt;z-index:-25137356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Y7ostRYEAADxDwAADgAAAAAAAAAAAAAAAAAuAgAAZHJzL2Uyb0RvYy54bWxQSwECLQAUAAYA&#10;CAAAACEAWCsPaOAAAAAKAQAADwAAAAAAAAAAAAAAAABwBgAAZHJzL2Rvd25yZXYueG1sUEsFBgAA&#10;AAAEAAQA8wAAAH0HAAAAAA==&#10;">
            <v:group id="Group 33" o:spid="_x0000_s371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Fj9ESxgAAAN0A&#10;AAAPAAAAAAAAAAAAAAAAAKoCAABkcnMvZG93bnJldi54bWxQSwUGAAAAAAQABAD6AAAAnQMAAAAA&#10;">
              <v:rect id="Rectangle 34" o:spid="_x0000_s371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BMfM8UA&#10;AADdAAAADwAAAGRycy9kb3ducmV2LnhtbESPQWvCQBSE74L/YXlCb7qxxSCpq1SrpVdtJHh7ZF+z&#10;odm3Ibua+O+7BaHHYWa+YVabwTbiRp2vHSuYzxIQxKXTNVcK8q/DdAnCB2SNjWNScCcPm/V4tMJM&#10;u56PdDuFSkQI+wwVmBDaTEpfGrLoZ64ljt636yyGKLtK6g77CLeNfE6SVFqsOS4YbGlnqPw5Xa2C&#10;l6rYmyJ/97mdF+nH+X7e9peDUk+T4e0VRKAh/Icf7U+tYJEmC/h7E5+AXP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Ex8zxQAAAN0AAAAPAAAAAAAAAAAAAAAAAJgCAABkcnMv&#10;ZG93bnJldi54bWxQSwUGAAAAAAQABAD1AAAAigMAAAAA&#10;" strokecolor="#2f5496 [2408]" strokeweight="1.5pt">
                <v:fill opacity="0"/>
              </v:rect>
              <v:rect id="Rectangle 35" o:spid="_x0000_s371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7t17MMA&#10;AADdAAAADwAAAGRycy9kb3ducmV2LnhtbESPT4vCMBTE7wt+h/CEva1pF1u0GkVcXD2u/+6P5tkW&#10;m5faRK3f3gjCHoeZ+Q0znXemFjdqXWVZQTyIQBDnVldcKDjsV18jEM4ja6wtk4IHOZjPeh9TzLS9&#10;85ZuO1+IAGGXoYLS+yaT0uUlGXQD2xAH72Rbgz7ItpC6xXuAm1p+R1EqDVYcFkpsaFlSft5djYJj&#10;8tPwWhr+i1fDcXI8/16WsVHqs98tJiA8df4//G5vtIIkjVJ4vQlPQM6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7t17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371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+kqocYAAADdAAAADwAAAGRycy9kb3ducmV2LnhtbESPT4vCMBTE74LfITxhb5qusK5Uo2wF&#10;wQoe/MPC3h7Ns602L7WJWr+9ERY8DjPzG2Y6b00lbtS40rKCz0EEgjizuuRcwWG/7I9BOI+ssbJM&#10;Ch7kYD7rdqYYa3vnLd12PhcBwi5GBYX3dSylywoy6Aa2Jg7e0TYGfZBNLnWD9wA3lRxG0UgaLDks&#10;FFjToqDsvLsaBclj/buxPr2sjn+nS5okwxRPRqmPXvszAeGp9e/wf3ulFXyNom94vQlPQM6e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vpKqHGAAAA3QAAAA8AAAAAAAAA&#10;AAAAAAAAoQIAAGRycy9kb3ducmV2LnhtbFBLBQYAAAAABAAEAPkAAACUAwAAAAA=&#10;" strokecolor="#2f5496 [2408]" strokeweight="1.5pt"/>
            <v:shape id="AutoShape 37" o:spid="_x0000_s370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na+08MAAADdAAAADwAAAGRycy9kb3ducmV2LnhtbERPy2rCQBTdC/2H4Rbc6aSCIqljaATB&#10;CF1UpdDdJXPNo5k7SWaM8e87i4LLw3lvktE0YqDeVZYVvM0jEMS51RUXCi7n/WwNwnlkjY1lUvAg&#10;B8n2ZbLBWNs7f9Fw8oUIIexiVFB638ZSurwkg25uW+LAXW1v0AfYF1L3eA/hppGLKFpJgxWHhhJb&#10;2pWU/55uRkH6OH5/Wp91h+tP3WVpusiwNkpNX8ePdxCeRv8U/7sPWsFyFYW54U14AnL7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p2vtPDAAAA3QAAAA8AAAAAAAAAAAAA&#10;AAAAoQIAAGRycy9kb3ducmV2LnhtbFBLBQYAAAAABAAEAPkAAACRAwAAAAA=&#10;" strokecolor="#2f5496 [2408]" strokeweight="1.5pt"/>
          </v:group>
        </w:pict>
      </w:r>
      <w:r w:rsidR="00061E2C" w:rsidRPr="007760EC">
        <w:rPr>
          <w:rFonts w:ascii="ALFABET98" w:hAnsi="ALFABET98"/>
          <w:color w:val="FF0000"/>
          <w:sz w:val="72"/>
          <w:szCs w:val="72"/>
        </w:rPr>
        <w:t>ka</w:t>
      </w:r>
      <w:r w:rsidR="00061E2C">
        <w:rPr>
          <w:rFonts w:ascii="ALFABET98" w:hAnsi="ALFABET98"/>
          <w:sz w:val="72"/>
          <w:szCs w:val="72"/>
        </w:rPr>
        <w:t xml:space="preserve">len    </w:t>
      </w:r>
      <w:r w:rsidR="00061E2C" w:rsidRPr="007760EC">
        <w:rPr>
          <w:rFonts w:ascii="ALFABET98" w:hAnsi="ALFABET98"/>
          <w:color w:val="FF0000"/>
          <w:sz w:val="72"/>
          <w:szCs w:val="72"/>
        </w:rPr>
        <w:t>ka</w:t>
      </w:r>
      <w:r w:rsidR="00061E2C">
        <w:rPr>
          <w:rFonts w:ascii="ALFABET98" w:hAnsi="ALFABET98"/>
          <w:sz w:val="72"/>
          <w:szCs w:val="72"/>
        </w:rPr>
        <w:t xml:space="preserve">lin   </w:t>
      </w:r>
      <w:r w:rsidR="00061E2C" w:rsidRPr="007760EC">
        <w:rPr>
          <w:rFonts w:ascii="ALFABET98" w:hAnsi="ALFABET98"/>
          <w:color w:val="FF0000"/>
          <w:sz w:val="72"/>
          <w:szCs w:val="72"/>
        </w:rPr>
        <w:t>na</w:t>
      </w:r>
      <w:r w:rsidR="00061E2C">
        <w:rPr>
          <w:rFonts w:ascii="ALFABET98" w:hAnsi="ALFABET98"/>
          <w:sz w:val="72"/>
          <w:szCs w:val="72"/>
        </w:rPr>
        <w:t xml:space="preserve">lin    </w:t>
      </w:r>
      <w:r w:rsidR="00061E2C" w:rsidRPr="007760EC">
        <w:rPr>
          <w:rFonts w:ascii="ALFABET98" w:hAnsi="ALFABET98"/>
          <w:color w:val="FF0000"/>
          <w:sz w:val="72"/>
          <w:szCs w:val="72"/>
        </w:rPr>
        <w:t>an</w:t>
      </w:r>
      <w:r w:rsidR="00061E2C">
        <w:rPr>
          <w:rFonts w:ascii="ALFABET98" w:hAnsi="ALFABET98"/>
          <w:sz w:val="72"/>
          <w:szCs w:val="72"/>
        </w:rPr>
        <w:t>nen</w:t>
      </w:r>
      <w:r w:rsidR="00061E2C" w:rsidRPr="0024361A">
        <w:rPr>
          <w:rFonts w:ascii="ALFABET98" w:hAnsi="ALFABET98"/>
          <w:sz w:val="72"/>
          <w:szCs w:val="72"/>
        </w:rPr>
        <w:t xml:space="preserve"> </w:t>
      </w:r>
      <w:r w:rsidR="00061E2C">
        <w:rPr>
          <w:rFonts w:ascii="ALFABET98" w:hAnsi="ALFABET98"/>
          <w:sz w:val="72"/>
          <w:szCs w:val="72"/>
        </w:rPr>
        <w:t xml:space="preserve">                                         </w:t>
      </w:r>
      <w:r w:rsidR="00061E2C" w:rsidRPr="0024361A">
        <w:rPr>
          <w:rFonts w:ascii="ALFABET98" w:hAnsi="ALFABET98"/>
          <w:sz w:val="72"/>
          <w:szCs w:val="72"/>
        </w:rPr>
        <w:t xml:space="preserve">       </w:t>
      </w:r>
      <w:r w:rsidR="00061E2C">
        <w:rPr>
          <w:rFonts w:ascii="ALFABET98" w:hAnsi="ALFABET98"/>
          <w:sz w:val="72"/>
          <w:szCs w:val="72"/>
        </w:rPr>
        <w:t xml:space="preserve">      </w:t>
      </w:r>
      <w:r w:rsidR="00061E2C" w:rsidRPr="0024361A">
        <w:rPr>
          <w:rFonts w:ascii="ALFABET98" w:hAnsi="ALFABET98"/>
          <w:sz w:val="72"/>
          <w:szCs w:val="72"/>
        </w:rPr>
        <w:t xml:space="preserve">        </w:t>
      </w:r>
      <w:r w:rsidR="00061E2C">
        <w:rPr>
          <w:rFonts w:ascii="ALFABET98" w:hAnsi="ALFABET98"/>
          <w:sz w:val="72"/>
          <w:szCs w:val="72"/>
        </w:rPr>
        <w:t xml:space="preserve"> </w:t>
      </w:r>
    </w:p>
    <w:p w:rsidR="00061E2C" w:rsidRPr="0024361A" w:rsidRDefault="00443F71" w:rsidP="00061E2C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702" style="position:absolute;margin-left:-16.1pt;margin-top:9.4pt;width:521.25pt;height:36.85pt;z-index:-25137254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3oncEg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Av&#10;3oncEgQAAPEPAAAOAAAAAAAAAAAAAAAAAC4CAABkcnMvZTJvRG9jLnhtbFBLAQItABQABgAIAAAA&#10;IQBYKw9o4AAAAAoBAAAPAAAAAAAAAAAAAAAAAGwGAABkcnMvZG93bnJldi54bWxQSwUGAAAAAAQA&#10;BADzAAAAeQcAAAAA&#10;">
            <v:group id="Group 33" o:spid="_x0000_s370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/bUHMwwAAAN0AAAAP&#10;AAAAAAAAAAAAAAAAAKoCAABkcnMvZG93bnJldi54bWxQSwUGAAAAAAQABAD6AAAAmgMAAAAA&#10;">
              <v:rect id="Rectangle 34" o:spid="_x0000_s370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vGP7cUA&#10;AADdAAAADwAAAGRycy9kb3ducmV2LnhtbESPT2vCQBTE74V+h+UVequbtBgkukr/WbxWI8HbI/vM&#10;BrNvQ3Zr4rd3hYLHYWZ+wyxWo23FmXrfOFaQThIQxJXTDdcKit36ZQbCB2SNrWNScCEPq+XjwwJz&#10;7Qb+pfM21CJC2OeowITQ5VL6ypBFP3EdcfSOrrcYouxrqXscIty28jVJMmmx4bhgsKNPQ9Vp+2cV&#10;vNXltymLL1/YtMx+9pf9x3BYK/X8NL7PQQQawz38395oBdMsTeH2Jj4Bub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8Y/txQAAAN0AAAAPAAAAAAAAAAAAAAAAAJgCAABkcnMv&#10;ZG93bnJldi54bWxQSwUGAAAAAAQABAD1AAAAigMAAAAA&#10;" strokecolor="#2f5496 [2408]" strokeweight="1.5pt">
                <v:fill opacity="0"/>
              </v:rect>
              <v:rect id="Rectangle 35" o:spid="_x0000_s370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VnlMsMA&#10;AADdAAAADwAAAGRycy9kb3ducmV2LnhtbESPQYvCMBSE74L/ITxhb5pWrKzVKOLi6tGten80z7bY&#10;vHSbqPXfm4UFj8PMfMMsVp2pxZ1aV1lWEI8iEMS51RUXCk7H7fAThPPIGmvLpOBJDlbLfm+BqbYP&#10;/qF75gsRIOxSVFB636RSurwkg25kG+LgXWxr0AfZFlK3+AhwU8txFE2lwYrDQokNbUrKr9nNKDgn&#10;Xw3vpOFDvJ3MkvP1+3cTG6U+Bt16DsJT59/h//ZeK0im8Rj+3oQnIJc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VnlMs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370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Qu6f8cAAADdAAAADwAAAGRycy9kb3ducmV2LnhtbESPT2vCQBTE74V+h+UVvNWNSqVE12AK&#10;BSP0UFsK3h7ZZ/6YfRuzaxK/fbdQ8DjMzG+YdTKaRvTUucqygtk0AkGcW11xoeD76/35FYTzyBob&#10;y6TgRg6SzePDGmNtB/6k/uALESDsYlRQet/GUrq8JINualvi4J1sZ9AH2RVSdzgEuGnkPIqW0mDF&#10;YaHElt5Kys+Hq1GQ3vY/H9Znl93pWF+yNJ1nWBulJk/jdgXC0+jv4f/2Tit4Wc4W8PcmPAG5+Q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xC7p/xwAAAN0AAAAPAAAAAAAA&#10;AAAAAAAAAKECAABkcnMvZG93bnJldi54bWxQSwUGAAAAAAQABAD5AAAAlQMAAAAA&#10;" strokecolor="#2f5496 [2408]" strokeweight="1.5pt"/>
            <v:shape id="AutoShape 37" o:spid="_x0000_s370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uIiC8cAAADdAAAADwAAAGRycy9kb3ducmV2LnhtbESPT2vCQBTE74V+h+UVvNWNYqVE12AK&#10;BSP0UFsK3h7ZZ/6YfRuzaxK/fbdQ8DjMzG+YdTKaRvTUucqygtk0AkGcW11xoeD76/35FYTzyBob&#10;y6TgRg6SzePDGmNtB/6k/uALESDsYlRQet/GUrq8JINualvi4J1sZ9AH2RVSdzgEuGnkPIqW0mDF&#10;YaHElt5Kys+Hq1GQ3vY/H9Znl93pWF+yNJ1nWBulJk/jdgXC0+jv4f/2Tit4Wc4W8PcmPAG5+Q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+4iILxwAAAN0AAAAPAAAAAAAA&#10;AAAAAAAAAKECAABkcnMvZG93bnJldi54bWxQSwUGAAAAAAQABAD5AAAAlQMAAAAA&#10;" strokecolor="#2f5496 [2408]" strokeweight="1.5pt"/>
          </v:group>
        </w:pict>
      </w:r>
      <w:r w:rsidR="00061E2C" w:rsidRPr="0024361A">
        <w:rPr>
          <w:rFonts w:ascii="ALFABET98" w:hAnsi="ALFABET98"/>
          <w:sz w:val="72"/>
          <w:szCs w:val="72"/>
        </w:rPr>
        <w:t xml:space="preserve"> </w:t>
      </w:r>
      <w:r w:rsidR="00061E2C">
        <w:rPr>
          <w:rFonts w:ascii="ALFABET98" w:hAnsi="ALFABET98"/>
          <w:sz w:val="72"/>
          <w:szCs w:val="72"/>
        </w:rPr>
        <w:t xml:space="preserve">                                         </w:t>
      </w:r>
      <w:r w:rsidR="00061E2C" w:rsidRPr="0024361A">
        <w:rPr>
          <w:rFonts w:ascii="ALFABET98" w:hAnsi="ALFABET98"/>
          <w:sz w:val="72"/>
          <w:szCs w:val="72"/>
        </w:rPr>
        <w:t xml:space="preserve">       </w:t>
      </w:r>
      <w:r w:rsidR="00061E2C">
        <w:rPr>
          <w:rFonts w:ascii="ALFABET98" w:hAnsi="ALFABET98"/>
          <w:sz w:val="72"/>
          <w:szCs w:val="72"/>
        </w:rPr>
        <w:t xml:space="preserve">      </w:t>
      </w:r>
      <w:r w:rsidR="00061E2C" w:rsidRPr="0024361A">
        <w:rPr>
          <w:rFonts w:ascii="ALFABET98" w:hAnsi="ALFABET98"/>
          <w:sz w:val="72"/>
          <w:szCs w:val="72"/>
        </w:rPr>
        <w:t xml:space="preserve">        </w:t>
      </w:r>
      <w:r w:rsidR="00061E2C">
        <w:rPr>
          <w:rFonts w:ascii="ALFABET98" w:hAnsi="ALFABET98"/>
          <w:sz w:val="72"/>
          <w:szCs w:val="72"/>
        </w:rPr>
        <w:t xml:space="preserve"> </w:t>
      </w:r>
    </w:p>
    <w:p w:rsidR="00061E2C" w:rsidRDefault="00061E2C" w:rsidP="00061E2C">
      <w:pPr>
        <w:spacing w:line="240" w:lineRule="auto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72"/>
          <w:szCs w:val="72"/>
        </w:rPr>
        <w:t xml:space="preserve"> </w:t>
      </w:r>
      <w:r>
        <w:rPr>
          <w:rFonts w:ascii="ALFABET98" w:hAnsi="ALFABET98"/>
          <w:sz w:val="36"/>
          <w:szCs w:val="36"/>
        </w:rPr>
        <w:t xml:space="preserve">  </w:t>
      </w:r>
      <w:r w:rsidR="00437EB7">
        <w:rPr>
          <w:rFonts w:ascii="ALFABET98" w:hAnsi="ALFABET98"/>
          <w:sz w:val="36"/>
          <w:szCs w:val="36"/>
        </w:rPr>
        <w:t xml:space="preserve">                               2</w:t>
      </w:r>
      <w:r>
        <w:rPr>
          <w:rFonts w:ascii="ALFABET98" w:hAnsi="ALFABET98"/>
          <w:sz w:val="36"/>
          <w:szCs w:val="36"/>
        </w:rPr>
        <w:t>2</w:t>
      </w:r>
    </w:p>
    <w:p w:rsidR="00061E2C" w:rsidRDefault="00061E2C" w:rsidP="00061E2C">
      <w:pPr>
        <w:spacing w:line="240" w:lineRule="auto"/>
        <w:rPr>
          <w:rFonts w:ascii="ALFABET98" w:hAnsi="ALFABET98"/>
          <w:sz w:val="72"/>
          <w:szCs w:val="72"/>
        </w:rPr>
      </w:pPr>
      <w:r>
        <w:rPr>
          <w:rFonts w:ascii="ALFABET98" w:hAnsi="ALFABET98"/>
          <w:sz w:val="36"/>
          <w:szCs w:val="36"/>
        </w:rPr>
        <w:t>Sayın velim, okuyalım, boşlukları  yazalım.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 </w:t>
      </w:r>
      <w:r>
        <w:rPr>
          <w:rFonts w:ascii="ALFABET98" w:hAnsi="ALFABET98"/>
          <w:sz w:val="72"/>
          <w:szCs w:val="72"/>
        </w:rPr>
        <w:t xml:space="preserve">       </w:t>
      </w:r>
      <w:r w:rsidRPr="0024361A">
        <w:rPr>
          <w:rFonts w:ascii="ALFABET98" w:hAnsi="ALFABET98"/>
          <w:sz w:val="72"/>
          <w:szCs w:val="72"/>
        </w:rPr>
        <w:t xml:space="preserve">       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 </w:t>
      </w:r>
      <w:r>
        <w:rPr>
          <w:rFonts w:ascii="ALFABET98" w:hAnsi="ALFABET98"/>
          <w:sz w:val="72"/>
          <w:szCs w:val="72"/>
        </w:rPr>
        <w:t xml:space="preserve"> </w:t>
      </w:r>
    </w:p>
    <w:p w:rsidR="00061E2C" w:rsidRDefault="00443F71" w:rsidP="00061E2C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696" style="position:absolute;margin-left:-16.1pt;margin-top:9.4pt;width:521.25pt;height:36.85pt;z-index:-25135923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CNd+bkXBAAA8Q8AAA4AAAAAAAAAAAAAAAAALgIAAGRycy9lMm9Eb2MueG1sUEsBAi0AFAAG&#10;AAgAAAAhAFgrD2jgAAAACgEAAA8AAAAAAAAAAAAAAAAAcQYAAGRycy9kb3ducmV2LnhtbFBLBQYA&#10;AAAABAAEAPMAAAB+BwAAAAA=&#10;">
            <v:group id="Group 33" o:spid="_x0000_s369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/IfCPFAAAA3QAA&#10;AA8AAAAAAAAAAAAAAAAAqgIAAGRycy9kb3ducmV2LnhtbFBLBQYAAAAABAAEAPoAAACcAwAAAAA=&#10;">
              <v:rect id="Rectangle 34" o:spid="_x0000_s370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SyAsYA&#10;AADdAAAADwAAAGRycy9kb3ducmV2LnhtbESPzWrDMBCE74W+g9hCb43shrjFiRLa5odcmzqY3BZr&#10;a5laK2OpsfP2UaDQ4zAz3zCL1WhbcabeN44VpJMEBHHldMO1guJr+/QKwgdkja1jUnAhD6vl/d0C&#10;c+0G/qTzIdQiQtjnqMCE0OVS+sqQRT9xHXH0vl1vMUTZ11L3OES4beVzkmTSYsNxwWBHH4aqn8Ov&#10;VTCty40pi7UvbFpmu+Pl+D6ctko9PoxvcxCBxvAf/mvvtYJZlr7A7U18AnJ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lSyAsYAAADdAAAADwAAAAAAAAAAAAAAAACYAgAAZHJz&#10;L2Rvd25yZXYueG1sUEsFBgAAAAAEAAQA9QAAAIsDAAAAAA==&#10;" strokecolor="#2f5496 [2408]" strokeweight="1.5pt">
                <v:fill opacity="0"/>
              </v:rect>
              <v:rect id="Rectangle 35" o:spid="_x0000_s370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LHS2MAA&#10;AADdAAAADwAAAGRycy9kb3ducmV2LnhtbERPy4rCMBTdD/gP4QruxrSDlbGaiiiOLh0f+0tzbUub&#10;m04TtfP3ZiG4PJz3YtmbRtypc5VlBfE4AkGcW11xoeB82n5+g3AeWWNjmRT8k4NlNvhYYKrtg3/p&#10;fvSFCCHsUlRQet+mUrq8JINubFviwF1tZ9AH2BVSd/gI4aaRX1E0lQYrDg0ltrQuKa+PN6Pgkmxa&#10;3knDh3g7mSWX+udvHRulRsN+NQfhqfdv8cu91wqSaRzmhjfhCcjsC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LHS2M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369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OONlccAAADdAAAADwAAAGRycy9kb3ducmV2LnhtbESPQWvCQBSE74X+h+UVvDUbBaWNWcUU&#10;CkboobYUvD2yz2w0+zZmV43/vlsoeBxm5hsmXw62FRfqfeNYwThJQRBXTjdcK/j+en9+AeEDssbW&#10;MSm4kYfl4vEhx0y7K3/SZRtqESHsM1RgQugyKX1lyKJPXEccvb3rLYYo+1rqHq8Rbls5SdOZtNhw&#10;XDDY0Zuh6rg9WwXFbfPz4UJ5Wu93h1NZFJMSD1ap0dOwmoMINIR7+L+91gqms/Er/L2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Q442VxwAAAN0AAAAPAAAAAAAA&#10;AAAAAAAAAKECAABkcnMvZG93bnJldi54bWxQSwUGAAAAAAQABAD5AAAAlQMAAAAA&#10;" strokecolor="#2f5496 [2408]" strokeweight="1.5pt"/>
            <v:shape id="AutoShape 37" o:spid="_x0000_s369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7XutcQAAADdAAAADwAAAGRycy9kb3ducmV2LnhtbERPy2rCQBTdC/2H4Ra6M5MGKhIzSlMo&#10;mEIXVSl0d8ncvMzciZlpjH/fWRRcHs47282mFxONrrWs4DmKQRCXVrdcKzgd35drEM4ja+wtk4Ib&#10;OdhtHxYZptpe+Yumg69FCGGXooLG+yGV0pUNGXSRHYgDV9nRoA9wrKUe8RrCTS+TOF5Jgy2HhgYH&#10;emuoPB9+jYL89vH9aX1x2Vc/3aXI86TAzij19Di/bkB4mv1d/O/eawUvqyTsD2/CE5Db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Pte61xAAAAN0AAAAPAAAAAAAAAAAA&#10;AAAAAKECAABkcnMvZG93bnJldi54bWxQSwUGAAAAAAQABAD5AAAAkgMAAAAA&#10;" strokecolor="#2f5496 [2408]" strokeweight="1.5pt"/>
          </v:group>
        </w:pict>
      </w:r>
      <w:r w:rsidR="00061E2C" w:rsidRPr="007760EC">
        <w:rPr>
          <w:rFonts w:ascii="ALFABET98" w:hAnsi="ALFABET98"/>
          <w:color w:val="FF0000"/>
          <w:sz w:val="72"/>
          <w:szCs w:val="72"/>
        </w:rPr>
        <w:t>an</w:t>
      </w:r>
      <w:r w:rsidR="00061E2C">
        <w:rPr>
          <w:rFonts w:ascii="ALFABET98" w:hAnsi="ALFABET98"/>
          <w:sz w:val="72"/>
          <w:szCs w:val="72"/>
        </w:rPr>
        <w:t xml:space="preserve">ne     </w:t>
      </w:r>
      <w:r w:rsidR="00061E2C" w:rsidRPr="007760EC">
        <w:rPr>
          <w:rFonts w:ascii="ALFABET98" w:hAnsi="ALFABET98"/>
          <w:color w:val="FF0000"/>
          <w:sz w:val="72"/>
          <w:szCs w:val="72"/>
        </w:rPr>
        <w:t>en</w:t>
      </w:r>
      <w:r w:rsidR="00061E2C">
        <w:rPr>
          <w:rFonts w:ascii="ALFABET98" w:hAnsi="ALFABET98"/>
          <w:sz w:val="72"/>
          <w:szCs w:val="72"/>
        </w:rPr>
        <w:t xml:space="preserve">ne    </w:t>
      </w:r>
      <w:r w:rsidR="00061E2C" w:rsidRPr="007760EC">
        <w:rPr>
          <w:rFonts w:ascii="ALFABET98" w:hAnsi="ALFABET98"/>
          <w:color w:val="FF0000"/>
          <w:sz w:val="72"/>
          <w:szCs w:val="72"/>
        </w:rPr>
        <w:t>an</w:t>
      </w:r>
      <w:r w:rsidR="00061E2C">
        <w:rPr>
          <w:rFonts w:ascii="ALFABET98" w:hAnsi="ALFABET98"/>
          <w:sz w:val="72"/>
          <w:szCs w:val="72"/>
        </w:rPr>
        <w:t xml:space="preserve">ka    </w:t>
      </w:r>
      <w:r w:rsidR="00061E2C" w:rsidRPr="007760EC">
        <w:rPr>
          <w:rFonts w:ascii="ALFABET98" w:hAnsi="ALFABET98"/>
          <w:color w:val="FF0000"/>
          <w:sz w:val="72"/>
          <w:szCs w:val="72"/>
        </w:rPr>
        <w:t>en</w:t>
      </w:r>
      <w:r w:rsidR="00061E2C">
        <w:rPr>
          <w:rFonts w:ascii="ALFABET98" w:hAnsi="ALFABET98"/>
          <w:sz w:val="72"/>
          <w:szCs w:val="72"/>
        </w:rPr>
        <w:t xml:space="preserve">ka          </w:t>
      </w:r>
      <w:r w:rsidR="00061E2C" w:rsidRPr="0024361A">
        <w:rPr>
          <w:rFonts w:ascii="ALFABET98" w:hAnsi="ALFABET98"/>
          <w:sz w:val="72"/>
          <w:szCs w:val="72"/>
        </w:rPr>
        <w:t xml:space="preserve"> </w:t>
      </w:r>
      <w:r w:rsidR="00061E2C">
        <w:rPr>
          <w:rFonts w:ascii="ALFABET98" w:hAnsi="ALFABET98"/>
          <w:sz w:val="72"/>
          <w:szCs w:val="72"/>
        </w:rPr>
        <w:t xml:space="preserve">                                       </w:t>
      </w:r>
    </w:p>
    <w:p w:rsidR="00061E2C" w:rsidRPr="0024361A" w:rsidRDefault="00443F71" w:rsidP="00061E2C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690" style="position:absolute;margin-left:-16.1pt;margin-top:9.4pt;width:521.25pt;height:36.85pt;z-index:-25135820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B7&#10;XXe+EgQAAPEPAAAOAAAAAAAAAAAAAAAAAC4CAABkcnMvZTJvRG9jLnhtbFBLAQItABQABgAIAAAA&#10;IQBYKw9o4AAAAAoBAAAPAAAAAAAAAAAAAAAAAGwGAABkcnMvZG93bnJldi54bWxQSwUGAAAAAAQA&#10;BADzAAAAeQcAAAAA&#10;">
            <v:group id="Group 33" o:spid="_x0000_s369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6fsJ3FAAAA3QAA&#10;AA8AAAAAAAAAAAAAAAAAqgIAAGRycy9kb3ducmV2LnhtbFBLBQYAAAAABAAEAPoAAACcAwAAAAA=&#10;">
              <v:rect id="Rectangle 34" o:spid="_x0000_s369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wN+vMUA&#10;AADdAAAADwAAAGRycy9kb3ducmV2LnhtbESPQWvCQBSE70L/w/IKvelGpaFEV2m1Fq+1keDtkX1m&#10;g9m3Ibs18d93hYLHYWa+YZbrwTbiSp2vHSuYThIQxKXTNVcK8p/d+A2ED8gaG8ek4EYe1qun0RIz&#10;7Xr+pushVCJC2GeowITQZlL60pBFP3EtcfTOrrMYouwqqTvsI9w2cpYkqbRYc1ww2NLGUHk5/FoF&#10;86r4NEW+9bmdFunX8Xb86E87pV6eh/cFiEBDeIT/23ut4DWdzeH+Jj4Bufo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3A368xQAAAN0AAAAPAAAAAAAAAAAAAAAAAJgCAABkcnMv&#10;ZG93bnJldi54bWxQSwUGAAAAAAQABAD1AAAAigMAAAAA&#10;" strokecolor="#2f5496 [2408]" strokeweight="1.5pt">
                <v:fill opacity="0"/>
              </v:rect>
              <v:rect id="Rectangle 35" o:spid="_x0000_s369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5ASYMMA&#10;AADdAAAADwAAAGRycy9kb3ducmV2LnhtbESPS4vCQBCE7wv+h6EFb+skYkSjo4ji47i+7k2mTYKZ&#10;npgZNf57Z2Fhj0VVfUXNFq2pxJMaV1pWEPcjEMSZ1SXnCs6nzfcYhPPIGivLpOBNDhbzztcMU21f&#10;fKDn0eciQNilqKDwvk6ldFlBBl3f1sTBu9rGoA+yyaVu8BXgppKDKBpJgyWHhQJrWhWU3Y4Po+CS&#10;rGveScM/8WY4SS637X0VG6V63XY5BeGp9f/hv/ZeK0hGgyH8vglPQM4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5ASY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369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8JNLcYAAADdAAAADwAAAGRycy9kb3ducmV2LnhtbESPT4vCMBTE78J+h/AWvGlqQZFqFLuw&#10;YAUP/mFhb4/m2Vabl9pErd/eLCx4HGbmN8x82Zla3Kl1lWUFo2EEgji3uuJCwfHwPZiCcB5ZY22Z&#10;FDzJwXLx0Ztjou2Dd3Tf+0IECLsEFZTeN4mULi/JoBvahjh4J9sa9EG2hdQtPgLc1DKOook0WHFY&#10;KLGhr5Lyy/5mFKTPzc/W+uy6Pv2er1maxhmejVL9z241A+Gp8+/wf3utFYwn8Rj+3oQnIBc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/CTS3GAAAA3QAAAA8AAAAAAAAA&#10;AAAAAAAAoQIAAGRycy9kb3ducmV2LnhtbFBLBQYAAAAABAAEAPkAAACUAwAAAAA=&#10;" strokecolor="#2f5496 [2408]" strokeweight="1.5pt"/>
            <v:shape id="AutoShape 37" o:spid="_x0000_s369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xDTWsYAAADdAAAADwAAAGRycy9kb3ducmV2LnhtbESPQWvCQBSE7wX/w/IEb3VjwFBSVzGC&#10;YAQP1VLo7ZF9JtHs25hdNf77riD0OMzMN8xs0ZtG3KhztWUFk3EEgriwuuZSwfdh/f4BwnlkjY1l&#10;UvAgB4v54G2GqbZ3/qLb3pciQNilqKDyvk2ldEVFBt3YtsTBO9rOoA+yK6Xu8B7gppFxFCXSYM1h&#10;ocKWVhUV5/3VKMge25+d9fllc/w9XfIsi3M8GaVGw375CcJT7//Dr/ZGK5gmcQLPN+EJyPk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8Q01rGAAAA3QAAAA8AAAAAAAAA&#10;AAAAAAAAoQIAAGRycy9kb3ducmV2LnhtbFBLBQYAAAAABAAEAPkAAACUAwAAAAA=&#10;" strokecolor="#2f5496 [2408]" strokeweight="1.5pt"/>
          </v:group>
        </w:pict>
      </w:r>
      <w:r w:rsidR="00061E2C" w:rsidRPr="0024361A">
        <w:rPr>
          <w:rFonts w:ascii="ALFABET98" w:hAnsi="ALFABET98"/>
          <w:sz w:val="72"/>
          <w:szCs w:val="72"/>
        </w:rPr>
        <w:t xml:space="preserve"> </w:t>
      </w:r>
      <w:r w:rsidR="00061E2C">
        <w:rPr>
          <w:rFonts w:ascii="ALFABET98" w:hAnsi="ALFABET98"/>
          <w:sz w:val="72"/>
          <w:szCs w:val="72"/>
        </w:rPr>
        <w:t xml:space="preserve">                                         </w:t>
      </w:r>
      <w:r w:rsidR="00061E2C" w:rsidRPr="0024361A">
        <w:rPr>
          <w:rFonts w:ascii="ALFABET98" w:hAnsi="ALFABET98"/>
          <w:sz w:val="72"/>
          <w:szCs w:val="72"/>
        </w:rPr>
        <w:t xml:space="preserve">       </w:t>
      </w:r>
      <w:r w:rsidR="00061E2C">
        <w:rPr>
          <w:rFonts w:ascii="ALFABET98" w:hAnsi="ALFABET98"/>
          <w:sz w:val="72"/>
          <w:szCs w:val="72"/>
        </w:rPr>
        <w:t xml:space="preserve">      </w:t>
      </w:r>
      <w:r w:rsidR="00061E2C" w:rsidRPr="0024361A">
        <w:rPr>
          <w:rFonts w:ascii="ALFABET98" w:hAnsi="ALFABET98"/>
          <w:sz w:val="72"/>
          <w:szCs w:val="72"/>
        </w:rPr>
        <w:t xml:space="preserve">        </w:t>
      </w:r>
      <w:r w:rsidR="00061E2C">
        <w:rPr>
          <w:rFonts w:ascii="ALFABET98" w:hAnsi="ALFABET98"/>
          <w:sz w:val="72"/>
          <w:szCs w:val="72"/>
        </w:rPr>
        <w:t xml:space="preserve"> </w:t>
      </w:r>
    </w:p>
    <w:p w:rsidR="00061E2C" w:rsidRPr="00E0338D" w:rsidRDefault="00443F71" w:rsidP="00061E2C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684" style="position:absolute;margin-left:-16.1pt;margin-top:9.4pt;width:521.25pt;height:36.85pt;z-index:-25135718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9O8KFg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+/TvChYEAADxDwAADgAAAAAAAAAAAAAAAAAuAgAAZHJzL2Uyb0RvYy54bWxQSwECLQAUAAYA&#10;CAAAACEAWCsPaOAAAAAKAQAADwAAAAAAAAAAAAAAAABwBgAAZHJzL2Rvd25yZXYueG1sUEsFBgAA&#10;AAAEAAQA8wAAAH0HAAAAAA==&#10;">
            <v:group id="Group 33" o:spid="_x0000_s368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Pd4d3wwAAAN0AAAAP&#10;AAAAAAAAAAAAAAAAAKoCAABkcnMvZG93bnJldi54bWxQSwUGAAAAAAQABAD6AAAAmgMAAAAA&#10;">
              <v:rect id="Rectangle 34" o:spid="_x0000_s368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utJVsYA&#10;AADdAAAADwAAAGRycy9kb3ducmV2LnhtbESPQWvCQBSE74X+h+UJvdWNloYaXaXaKr1qI8HbI/vM&#10;BrNvQ3Zr4r93C4Ueh5n5hlmsBtuIK3W+dqxgMk5AEJdO11wpyL+3z28gfEDW2DgmBTfysFo+Piww&#10;067nPV0PoRIRwj5DBSaENpPSl4Ys+rFriaN3dp3FEGVXSd1hH+G2kdMkSaXFmuOCwZY2hsrL4ccq&#10;eKmKT1PkHz63kyLdHW/HdX/aKvU0Gt7nIAIN4T/81/7SCl7T6Qx+38QnIJ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utJVsYAAADdAAAADwAAAAAAAAAAAAAAAACYAgAAZHJz&#10;L2Rvd25yZXYueG1sUEsFBgAAAAAEAAQA9QAAAIsDAAAAAA==&#10;" strokecolor="#2f5496 [2408]" strokeweight="1.5pt">
                <v:fill opacity="0"/>
              </v:rect>
              <v:rect id="Rectangle 35" o:spid="_x0000_s368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XKCvsEA&#10;AADdAAAADwAAAGRycy9kb3ducmV2LnhtbERPy26CQBTdN+k/TG4Td3WgFqPoSBoMtUuf+xvmFojM&#10;HcqMSP++szDp8uS819loWjFQ7xrLCuJpBIK4tLrhSsH5VLwuQDiPrLG1TAp+yUG2eX5aY6rtnQ80&#10;HH0lQgi7FBXU3neplK6syaCb2o44cN+2N+gD7Cupe7yHcNPKtyiaS4MNh4YaO8prKq/Hm1FwSbYd&#10;76ThfVy8L5PL9fMnj41Sk5fxYwXC0+j/xQ/3l1aQzGdhf3gTnoDc/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Fygr7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368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SDd88cAAADdAAAADwAAAGRycy9kb3ducmV2LnhtbESPT2vCQBTE74V+h+UVvNWNSqVE12AK&#10;BSP0UFsK3h7ZZ/6YfRuzaxK/fbdQ8DjMzG+YdTKaRvTUucqygtk0AkGcW11xoeD76/35FYTzyBob&#10;y6TgRg6SzePDGmNtB/6k/uALESDsYlRQet/GUrq8JINualvi4J1sZ9AH2RVSdzgEuGnkPIqW0mDF&#10;YaHElt5Kys+Hq1GQ3vY/H9Znl93pWF+yNJ1nWBulJk/jdgXC0+jv4f/2Tit4WS5m8PcmPAG5+Q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lIN3zxwAAAN0AAAAPAAAAAAAA&#10;AAAAAAAAAKECAABkcnMvZG93bnJldi54bWxQSwUGAAAAAAQABAD5AAAAlQMAAAAA&#10;" strokecolor="#2f5496 [2408]" strokeweight="1.5pt"/>
            <v:shape id="AutoShape 37" o:spid="_x0000_s368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fJDhMcAAADdAAAADwAAAGRycy9kb3ducmV2LnhtbESPT2vCQBTE7wW/w/KE3uqmKUqJbqQR&#10;BFPwUFsEb4/sM3/Mvo3ZrcZv7wqFHoeZ+Q2zWA6mFRfqXW1ZweskAkFcWF1zqeDne/3yDsJ5ZI2t&#10;ZVJwIwfLdPS0wETbK3/RZedLESDsElRQed8lUrqiIoNuYjvi4B1tb9AH2ZdS93gNcNPKOIpm0mDN&#10;YaHCjlYVFafdr1GQ3T73W+vz8+Z4aM55lsU5Nkap5/HwMQfhafD/4b/2RiuYzt5ieLwJT0Cm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V8kOExwAAAN0AAAAPAAAAAAAA&#10;AAAAAAAAAKECAABkcnMvZG93bnJldi54bWxQSwUGAAAAAAQABAD5AAAAlQMAAAAA&#10;" strokecolor="#2f5496 [2408]" strokeweight="1.5pt"/>
          </v:group>
        </w:pict>
      </w:r>
      <w:r w:rsidR="00061E2C" w:rsidRPr="00D104CB">
        <w:rPr>
          <w:rFonts w:ascii="ALFABET98" w:hAnsi="ALFABET98"/>
          <w:color w:val="FF0000"/>
          <w:sz w:val="72"/>
          <w:szCs w:val="72"/>
        </w:rPr>
        <w:t>la</w:t>
      </w:r>
      <w:r w:rsidR="00061E2C">
        <w:rPr>
          <w:rFonts w:ascii="ALFABET98" w:hAnsi="ALFABET98"/>
          <w:sz w:val="72"/>
          <w:szCs w:val="72"/>
        </w:rPr>
        <w:t xml:space="preserve">le      </w:t>
      </w:r>
      <w:r w:rsidR="00061E2C" w:rsidRPr="00D104CB">
        <w:rPr>
          <w:rFonts w:ascii="ALFABET98" w:hAnsi="ALFABET98"/>
          <w:color w:val="FF0000"/>
          <w:sz w:val="72"/>
          <w:szCs w:val="72"/>
        </w:rPr>
        <w:t>la</w:t>
      </w:r>
      <w:r w:rsidR="00061E2C">
        <w:rPr>
          <w:rFonts w:ascii="ALFABET98" w:hAnsi="ALFABET98"/>
          <w:sz w:val="72"/>
          <w:szCs w:val="72"/>
        </w:rPr>
        <w:t xml:space="preserve">ne     </w:t>
      </w:r>
      <w:r w:rsidR="00061E2C" w:rsidRPr="00D104CB">
        <w:rPr>
          <w:rFonts w:ascii="ALFABET98" w:hAnsi="ALFABET98"/>
          <w:color w:val="FF0000"/>
          <w:sz w:val="72"/>
          <w:szCs w:val="72"/>
        </w:rPr>
        <w:t>la</w:t>
      </w:r>
      <w:r w:rsidR="00061E2C">
        <w:rPr>
          <w:rFonts w:ascii="ALFABET98" w:hAnsi="ALFABET98"/>
          <w:sz w:val="72"/>
          <w:szCs w:val="72"/>
        </w:rPr>
        <w:t xml:space="preserve">ni      </w:t>
      </w:r>
      <w:r w:rsidR="00061E2C" w:rsidRPr="00D104CB">
        <w:rPr>
          <w:rFonts w:ascii="ALFABET98" w:hAnsi="ALFABET98"/>
          <w:color w:val="FF0000"/>
          <w:sz w:val="72"/>
          <w:szCs w:val="72"/>
        </w:rPr>
        <w:t>ka</w:t>
      </w:r>
      <w:r w:rsidR="00061E2C">
        <w:rPr>
          <w:rFonts w:ascii="ALFABET98" w:hAnsi="ALFABET98"/>
          <w:sz w:val="72"/>
          <w:szCs w:val="72"/>
        </w:rPr>
        <w:t>ni</w:t>
      </w:r>
      <w:r w:rsidR="00061E2C" w:rsidRPr="0024361A">
        <w:rPr>
          <w:rFonts w:ascii="ALFABET98" w:hAnsi="ALFABET98"/>
          <w:sz w:val="72"/>
          <w:szCs w:val="72"/>
        </w:rPr>
        <w:t xml:space="preserve"> </w:t>
      </w:r>
      <w:r w:rsidR="00061E2C">
        <w:rPr>
          <w:rFonts w:ascii="ALFABET98" w:hAnsi="ALFABET98"/>
          <w:sz w:val="72"/>
          <w:szCs w:val="72"/>
        </w:rPr>
        <w:t xml:space="preserve">                                       </w:t>
      </w:r>
      <w:r w:rsidR="00061E2C" w:rsidRPr="00F12AA8">
        <w:rPr>
          <w:rFonts w:ascii="ALFABET98" w:hAnsi="ALFABET98"/>
          <w:color w:val="A6A6A6" w:themeColor="background1" w:themeShade="A6"/>
          <w:sz w:val="72"/>
          <w:szCs w:val="72"/>
        </w:rPr>
        <w:t xml:space="preserve">      </w:t>
      </w:r>
    </w:p>
    <w:p w:rsidR="00061E2C" w:rsidRPr="0024361A" w:rsidRDefault="00443F71" w:rsidP="00061E2C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678" style="position:absolute;margin-left:-16.1pt;margin-top:9.4pt;width:521.25pt;height:36.85pt;z-index:-25136844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ohmI1xYEAADxDwAADgAAAAAAAAAAAAAAAAAuAgAAZHJzL2Uyb0RvYy54bWxQSwECLQAUAAYA&#10;CAAAACEAWCsPaOAAAAAKAQAADwAAAAAAAAAAAAAAAABwBgAAZHJzL2Rvd25yZXYueG1sUEsFBgAA&#10;AAAEAAQA8wAAAH0HAAAAAA==&#10;">
            <v:group id="Group 33" o:spid="_x0000_s368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L4xuvxgAAAN0A&#10;AAAPAAAAAAAAAAAAAAAAAKoCAABkcnMvZG93bnJldi54bWxQSwUGAAAAAAQABAD6AAAAnQMAAAAA&#10;">
              <v:rect id="Rectangle 34" o:spid="_x0000_s368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n/VjsYA&#10;AADdAAAADwAAAGRycy9kb3ducmV2LnhtbESPQWvCQBSE74X+h+UVems2KoaSukprq3itjYTeHtln&#10;Nph9G7JbE/+9KxQ8DjPzDbNYjbYVZ+p941jBJElBEFdON1wrKH42L68gfEDW2DomBRfysFo+Piww&#10;127gbzrvQy0ihH2OCkwIXS6lrwxZ9InriKN3dL3FEGVfS93jEOG2ldM0zaTFhuOCwY7WhqrT/s8q&#10;mNXllymLT1/YSZltD5fDx/C7Uer5aXx/AxFoDPfwf3unFcyz2Rxub+ITkMs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n/VjsYAAADdAAAADwAAAAAAAAAAAAAAAACYAgAAZHJz&#10;L2Rvd25yZXYueG1sUEsFBgAAAAAEAAQA9QAAAIsDAAAAAA==&#10;" strokecolor="#2f5496 [2408]" strokeweight="1.5pt">
                <v:fill opacity="0"/>
              </v:rect>
              <v:rect id="Rectangle 35" o:spid="_x0000_s368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e/UcMA&#10;AADdAAAADwAAAGRycy9kb3ducmV2LnhtbESPQWvCQBSE74L/YXmCN92kNqGmrlIUtUe1en9kX5Ng&#10;9m3Mrpr+e7cgeBxm5htmtuhMLW7UusqygngcgSDOra64UHD8WY8+QDiPrLG2TAr+yMFi3u/NMNP2&#10;znu6HXwhAoRdhgpK75tMSpeXZNCNbUMcvF/bGvRBtoXULd4D3NTyLYpSabDisFBiQ8uS8vPhahSc&#10;klXDW2l4F6/fp8npvLksY6PUcNB9fYLw1PlX+Nn+1gqSdJLC/5vwBOT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de/U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368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YXgHMcAAADdAAAADwAAAGRycy9kb3ducmV2LnhtbESPT2vCQBTE74LfYXmCN7OppVaiqzSF&#10;gil48A+Ct0f2mcRm38bsqvHbdwtCj8PM/IaZLztTixu1rrKs4CWKQRDnVldcKNjvvkZTEM4ja6wt&#10;k4IHOVgu+r05JtreeUO3rS9EgLBLUEHpfZNI6fKSDLrINsTBO9nWoA+yLaRu8R7gppbjOJ5IgxWH&#10;hRIb+iwp/9lejYL08X1YW59dVqfj+ZKl6TjDs1FqOOg+ZiA8df4//GyvtIK3yes7/L0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FheAcxwAAAN0AAAAPAAAAAAAA&#10;AAAAAAAAAKECAABkcnMvZG93bnJldi54bWxQSwUGAAAAAAQABAD5AAAAlQMAAAAA&#10;" strokecolor="#2f5496 [2408]" strokeweight="1.5pt"/>
            <v:shape id="AutoShape 37" o:spid="_x0000_s367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Bp0bsQAAADdAAAADwAAAGRycy9kb3ducmV2LnhtbERPTWvCQBC9F/wPywi91Y0pFYmuoREK&#10;ptCDWgrehuyYxGZnY3abxH/fPQgeH+97nY6mET11rrasYD6LQBAXVtdcKvg+frwsQTiPrLGxTApu&#10;5CDdTJ7WmGg78J76gy9FCGGXoILK+zaR0hUVGXQz2xIH7mw7gz7ArpS6wyGEm0bGUbSQBmsODRW2&#10;tK2o+D38GQXZ7fPny/r8ujufLtc8y+IcL0ap5+n4vgLhafQP8d290wreFq9hbngTnoDc/A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0GnRuxAAAAN0AAAAPAAAAAAAAAAAA&#10;AAAAAKECAABkcnMvZG93bnJldi54bWxQSwUGAAAAAAQABAD5AAAAkgMAAAAA&#10;" strokecolor="#2f5496 [2408]" strokeweight="1.5pt"/>
          </v:group>
        </w:pict>
      </w:r>
      <w:r w:rsidR="00061E2C" w:rsidRPr="0024361A">
        <w:rPr>
          <w:rFonts w:ascii="ALFABET98" w:hAnsi="ALFABET98"/>
          <w:sz w:val="72"/>
          <w:szCs w:val="72"/>
        </w:rPr>
        <w:t xml:space="preserve"> </w:t>
      </w:r>
      <w:r w:rsidR="00061E2C">
        <w:rPr>
          <w:rFonts w:ascii="ALFABET98" w:hAnsi="ALFABET98"/>
          <w:sz w:val="72"/>
          <w:szCs w:val="72"/>
        </w:rPr>
        <w:t xml:space="preserve">                                         </w:t>
      </w:r>
      <w:r w:rsidR="00061E2C" w:rsidRPr="0024361A">
        <w:rPr>
          <w:rFonts w:ascii="ALFABET98" w:hAnsi="ALFABET98"/>
          <w:sz w:val="72"/>
          <w:szCs w:val="72"/>
        </w:rPr>
        <w:t xml:space="preserve">       </w:t>
      </w:r>
      <w:r w:rsidR="00061E2C">
        <w:rPr>
          <w:rFonts w:ascii="ALFABET98" w:hAnsi="ALFABET98"/>
          <w:sz w:val="72"/>
          <w:szCs w:val="72"/>
        </w:rPr>
        <w:t xml:space="preserve">      </w:t>
      </w:r>
      <w:r w:rsidR="00061E2C" w:rsidRPr="0024361A">
        <w:rPr>
          <w:rFonts w:ascii="ALFABET98" w:hAnsi="ALFABET98"/>
          <w:sz w:val="72"/>
          <w:szCs w:val="72"/>
        </w:rPr>
        <w:t xml:space="preserve">        </w:t>
      </w:r>
      <w:r w:rsidR="00061E2C">
        <w:rPr>
          <w:rFonts w:ascii="ALFABET98" w:hAnsi="ALFABET98"/>
          <w:sz w:val="72"/>
          <w:szCs w:val="72"/>
        </w:rPr>
        <w:t xml:space="preserve"> </w:t>
      </w:r>
    </w:p>
    <w:p w:rsidR="00061E2C" w:rsidRDefault="00443F71" w:rsidP="00061E2C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lastRenderedPageBreak/>
        <w:pict>
          <v:group id="_x0000_s3672" style="position:absolute;margin-left:-16.1pt;margin-top:9.4pt;width:521.25pt;height:36.85pt;z-index:-25136742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Dl&#10;QvsmEgQAAPEPAAAOAAAAAAAAAAAAAAAAAC4CAABkcnMvZTJvRG9jLnhtbFBLAQItABQABgAIAAAA&#10;IQBYKw9o4AAAAAoBAAAPAAAAAAAAAAAAAAAAAGwGAABkcnMvZG93bnJldi54bWxQSwUGAAAAAAQA&#10;BADzAAAAeQcAAAAA&#10;">
            <v:group id="Group 33" o:spid="_x0000_s367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s3m7RwwAAAN0AAAAP&#10;AAAAAAAAAAAAAAAAAKoCAABkcnMvZG93bnJldi54bWxQSwUGAAAAAAQABAD6AAAAmgMAAAAA&#10;">
              <v:rect id="Rectangle 34" o:spid="_x0000_s367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UKg8MYA&#10;AADdAAAADwAAAGRycy9kb3ducmV2LnhtbESPzWrDMBCE74W+g9hCb43sJjXFiRLa5odcmzqY3BZr&#10;a5laK2OpsfP2UaDQ4zAz3zCL1WhbcabeN44VpJMEBHHldMO1guJr+/QKwgdkja1jUnAhD6vl/d0C&#10;c+0G/qTzIdQiQtjnqMCE0OVS+sqQRT9xHXH0vl1vMUTZ11L3OES4beVzkmTSYsNxwWBHH4aqn8Ov&#10;VTCty40pi7UvbFpmu+Pl+D6ctko9PoxvcxCBxvAf/mvvtYKXbJbC7U18AnJ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UKg8MYAAADdAAAADwAAAAAAAAAAAAAAAACYAgAAZHJz&#10;L2Rvd25yZXYueG1sUEsFBgAAAAAEAAQA9QAAAIsDAAAAAA==&#10;" strokecolor="#2f5496 [2408]" strokeweight="1.5pt">
                <v:fill opacity="0"/>
              </v:rect>
              <v:rect id="Rectangle 35" o:spid="_x0000_s367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urKL8MA&#10;AADdAAAADwAAAGRycy9kb3ducmV2LnhtbESPS4vCQBCE7wv+h6EFb+skYkSjo4ji47i+7k2mTYKZ&#10;npgZNf57Z2Fhj0VVfUXNFq2pxJMaV1pWEPcjEMSZ1SXnCs6nzfcYhPPIGivLpOBNDhbzztcMU21f&#10;fKDn0eciQNilqKDwvk6ldFlBBl3f1sTBu9rGoA+yyaVu8BXgppKDKBpJgyWHhQJrWhWU3Y4Po+CS&#10;rGveScM/8WY4SS637X0VG6V63XY5BeGp9f/hv/ZeK0hGwwH8vglPQM4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urKL8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367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riVYscAAADdAAAADwAAAGRycy9kb3ducmV2LnhtbESPT2vCQBTE7wW/w/IK3uqm2kqJbsQU&#10;CqbgQS2Ct0f25Y9m38bsVuO37woFj8PM/IaZL3rTiAt1rras4HUUgSDOra65VPCz+3r5AOE8ssbG&#10;Mim4kYNFMniaY6ztlTd02fpSBAi7GBVU3rexlC6vyKAb2ZY4eIXtDPogu1LqDq8Bbho5jqKpNFhz&#10;WKiwpc+K8tP21yhIb9/7tfXZeVUcjucsTccZHo1Sw+d+OQPhqfeP8H97pRW8T98mcH8TnoBM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iuJVixwAAAN0AAAAPAAAAAAAA&#10;AAAAAAAAAKECAABkcnMvZG93bnJldi54bWxQSwUGAAAAAAQABAD5AAAAlQMAAAAA&#10;" strokecolor="#2f5496 [2408]" strokeweight="1.5pt"/>
            <v:shape id="AutoShape 37" o:spid="_x0000_s367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VENFscAAADdAAAADwAAAGRycy9kb3ducmV2LnhtbESPQWvCQBSE7wX/w/KE3pqNYqWkWaUR&#10;CqbgoVaE3h7ZZxKbfRuz2yT++65Q8DjMzDdMuh5NI3rqXG1ZwSyKQRAXVtdcKjh8vT+9gHAeWWNj&#10;mRRcycF6NXlIMdF24E/q974UAcIuQQWV920ipSsqMugi2xIH72Q7gz7IrpS6wyHATSPncbyUBmsO&#10;CxW2tKmo+Nn/GgXZ9eO4sz6/bE/f50ueZfMcz0apx+n49grC0+jv4f/2Vit4Xi4WcHsTnoBc/Q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tUQ0WxwAAAN0AAAAPAAAAAAAA&#10;AAAAAAAAAKECAABkcnMvZG93bnJldi54bWxQSwUGAAAAAAQABAD5AAAAlQMAAAAA&#10;" strokecolor="#2f5496 [2408]" strokeweight="1.5pt"/>
          </v:group>
        </w:pict>
      </w:r>
      <w:r w:rsidR="00061E2C" w:rsidRPr="00D104CB">
        <w:rPr>
          <w:rFonts w:ascii="ALFABET98" w:hAnsi="ALFABET98"/>
          <w:color w:val="FF0000"/>
          <w:sz w:val="72"/>
          <w:szCs w:val="72"/>
        </w:rPr>
        <w:t>ka</w:t>
      </w:r>
      <w:r w:rsidR="00061E2C">
        <w:rPr>
          <w:rFonts w:ascii="ALFABET98" w:hAnsi="ALFABET98"/>
          <w:sz w:val="72"/>
          <w:szCs w:val="72"/>
        </w:rPr>
        <w:t xml:space="preserve">le      </w:t>
      </w:r>
      <w:r w:rsidR="00061E2C" w:rsidRPr="00D104CB">
        <w:rPr>
          <w:rFonts w:ascii="ALFABET98" w:hAnsi="ALFABET98"/>
          <w:color w:val="FF0000"/>
          <w:sz w:val="72"/>
          <w:szCs w:val="72"/>
        </w:rPr>
        <w:t>ka</w:t>
      </w:r>
      <w:r w:rsidR="00061E2C">
        <w:rPr>
          <w:rFonts w:ascii="ALFABET98" w:hAnsi="ALFABET98"/>
          <w:sz w:val="72"/>
          <w:szCs w:val="72"/>
        </w:rPr>
        <w:t xml:space="preserve">ni     </w:t>
      </w:r>
      <w:r w:rsidR="00061E2C" w:rsidRPr="00D104CB">
        <w:rPr>
          <w:rFonts w:ascii="ALFABET98" w:hAnsi="ALFABET98"/>
          <w:color w:val="FF0000"/>
          <w:sz w:val="72"/>
          <w:szCs w:val="72"/>
        </w:rPr>
        <w:t>ni</w:t>
      </w:r>
      <w:r w:rsidR="00061E2C">
        <w:rPr>
          <w:rFonts w:ascii="ALFABET98" w:hAnsi="ALFABET98"/>
          <w:sz w:val="72"/>
          <w:szCs w:val="72"/>
        </w:rPr>
        <w:t xml:space="preserve">na      </w:t>
      </w:r>
      <w:r w:rsidR="00061E2C" w:rsidRPr="00D104CB">
        <w:rPr>
          <w:rFonts w:ascii="ALFABET98" w:hAnsi="ALFABET98"/>
          <w:color w:val="FF0000"/>
          <w:sz w:val="72"/>
          <w:szCs w:val="72"/>
        </w:rPr>
        <w:t>ni</w:t>
      </w:r>
      <w:r w:rsidR="00061E2C">
        <w:rPr>
          <w:rFonts w:ascii="ALFABET98" w:hAnsi="ALFABET98"/>
          <w:sz w:val="72"/>
          <w:szCs w:val="72"/>
        </w:rPr>
        <w:t xml:space="preserve">ni  </w:t>
      </w:r>
      <w:r w:rsidR="00061E2C" w:rsidRPr="0024361A">
        <w:rPr>
          <w:rFonts w:ascii="ALFABET98" w:hAnsi="ALFABET98"/>
          <w:sz w:val="72"/>
          <w:szCs w:val="72"/>
        </w:rPr>
        <w:t xml:space="preserve"> </w:t>
      </w:r>
      <w:r w:rsidR="00061E2C">
        <w:rPr>
          <w:rFonts w:ascii="ALFABET98" w:hAnsi="ALFABET98"/>
          <w:sz w:val="72"/>
          <w:szCs w:val="72"/>
        </w:rPr>
        <w:t xml:space="preserve">                                       </w:t>
      </w:r>
    </w:p>
    <w:p w:rsidR="00061E2C" w:rsidRPr="0024361A" w:rsidRDefault="00443F71" w:rsidP="00061E2C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666" style="position:absolute;margin-left:-16.1pt;margin-top:9.4pt;width:521.25pt;height:36.85pt;z-index:-25136640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BcmQ4AXBAAA8Q8AAA4AAAAAAAAAAAAAAAAALgIAAGRycy9lMm9Eb2MueG1sUEsBAi0AFAAG&#10;AAgAAAAhAFgrD2jgAAAACgEAAA8AAAAAAAAAAAAAAAAAcQYAAGRycy9kb3ducmV2LnhtbFBLBQYA&#10;AAAABAAEAPMAAAB+BwAAAAA=&#10;">
            <v:group id="Group 33" o:spid="_x0000_s366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Me1M+xgAAAN0A&#10;AAAPAAAAAAAAAAAAAAAAAKoCAABkcnMvZG93bnJldi54bWxQSwUGAAAAAAQABAD6AAAAnQMAAAAA&#10;">
              <v:rect id="Rectangle 34" o:spid="_x0000_s367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eedH8YA&#10;AADdAAAADwAAAGRycy9kb3ducmV2LnhtbESPQWvCQBSE74X+h+UVvNWNtU0ldZXWVvGqjQRvj+xr&#10;NjT7NmRXE/99Vyh4HGbmG2a+HGwjztT52rGCyTgBQVw6XXOlIP9eP85A+ICssXFMCi7kYbm4v5tj&#10;pl3POzrvQyUihH2GCkwIbSalLw1Z9GPXEkfvx3UWQ5RdJXWHfYTbRj4lSSot1hwXDLa0MlT+7k9W&#10;wbQqvkyRf/rcTop0c7gcPvrjWqnRw/D+BiLQEG7h//ZWK3hJn1/h+iY+Abn4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eedH8YAAADdAAAADwAAAAAAAAAAAAAAAACYAgAAZHJz&#10;L2Rvd25yZXYueG1sUEsFBgAAAAAEAAQA9QAAAIsDAAAAAA==&#10;" strokecolor="#2f5496 [2408]" strokeweight="1.5pt">
                <v:fill opacity="0"/>
              </v:rect>
              <v:rect id="Rectangle 35" o:spid="_x0000_s367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wL9xb8A&#10;AADdAAAADwAAAGRycy9kb3ducmV2LnhtbERPy4rCMBTdC/MP4Q6407RiRTtGEcXH0uf+0txpi81N&#10;baLWvzcLweXhvKfz1lTiQY0rLSuI+xEI4szqknMF59O6NwbhPLLGyjIpeJGD+eynM8VU2ycf6HH0&#10;uQgh7FJUUHhfp1K6rCCDrm9r4sD928agD7DJpW7wGcJNJQdRNJIGSw4NBda0LCi7Hu9GwSVZ1byV&#10;hvfxejhJLtfNbRkbpbq/7eIPhKfWf8Uf904rSEbDMDe8CU9Azt4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HAv3FvwAAAN0AAAAPAAAAAAAAAAAAAAAAAJgCAABkcnMvZG93bnJl&#10;di54bWxQSwUGAAAAAAQABAD1AAAAhAMAAAAA&#10;" fillcolor="#deeaf6 [660]" strokecolor="#c00000" strokeweight="1pt">
                <v:stroke dashstyle="dash"/>
              </v:rect>
            </v:group>
            <v:shape id="AutoShape 36" o:spid="_x0000_s366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1CiiMcAAADdAAAADwAAAGRycy9kb3ducmV2LnhtbESPT2vCQBTE74LfYXmCN7OptFKjqzSF&#10;gil48A+Ct0f2mcRm38bsqvHbdwtCj8PM/IaZLztTixu1rrKs4CWKQRDnVldcKNjvvkbvIJxH1lhb&#10;JgUPcrBc9HtzTLS984ZuW1+IAGGXoILS+yaR0uUlGXSRbYiDd7KtQR9kW0jd4j3ATS3HcTyRBisO&#10;CyU29FlS/rO9GgXp4/uwtj67rE7H8yVL03GGZ6PUcNB9zEB46vx/+NleaQVvk9cp/L0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DUKKIxwAAAN0AAAAPAAAAAAAA&#10;AAAAAAAAAKECAABkcnMvZG93bnJldi54bWxQSwUGAAAAAAQABAD5AAAAlQMAAAAA&#10;" strokecolor="#2f5496 [2408]" strokeweight="1.5pt"/>
            <v:shape id="AutoShape 37" o:spid="_x0000_s366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7OdyMQAAADdAAAADwAAAGRycy9kb3ducmV2LnhtbERPTWvCQBC9F/wPywi9NRsDSolZxQiF&#10;pNBDVQRvQ3ZMotnZmN1q/PfdQ6HHx/vO1qPpxJ0G11pWMItiEMSV1S3XCg77j7d3EM4ja+wsk4In&#10;OVivJi8Zpto++JvuO1+LEMIuRQWN930qpasaMugi2xMH7mwHgz7AoZZ6wEcIN51M4nghDbYcGhrs&#10;adtQdd39GAX58/P4ZX15K86ny63M86TEi1HqdTpuliA8jf5f/OcutIL5Yh72hzfhCcjVL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Xs53IxAAAAN0AAAAPAAAAAAAAAAAA&#10;AAAAAKECAABkcnMvZG93bnJldi54bWxQSwUGAAAAAAQABAD5AAAAkgMAAAAA&#10;" strokecolor="#2f5496 [2408]" strokeweight="1.5pt"/>
          </v:group>
        </w:pict>
      </w:r>
      <w:r w:rsidR="00061E2C" w:rsidRPr="0024361A">
        <w:rPr>
          <w:rFonts w:ascii="ALFABET98" w:hAnsi="ALFABET98"/>
          <w:sz w:val="72"/>
          <w:szCs w:val="72"/>
        </w:rPr>
        <w:t xml:space="preserve"> </w:t>
      </w:r>
      <w:r w:rsidR="00061E2C">
        <w:rPr>
          <w:rFonts w:ascii="ALFABET98" w:hAnsi="ALFABET98"/>
          <w:sz w:val="72"/>
          <w:szCs w:val="72"/>
        </w:rPr>
        <w:t xml:space="preserve">                                         </w:t>
      </w:r>
      <w:r w:rsidR="00061E2C" w:rsidRPr="0024361A">
        <w:rPr>
          <w:rFonts w:ascii="ALFABET98" w:hAnsi="ALFABET98"/>
          <w:sz w:val="72"/>
          <w:szCs w:val="72"/>
        </w:rPr>
        <w:t xml:space="preserve">       </w:t>
      </w:r>
      <w:r w:rsidR="00061E2C">
        <w:rPr>
          <w:rFonts w:ascii="ALFABET98" w:hAnsi="ALFABET98"/>
          <w:sz w:val="72"/>
          <w:szCs w:val="72"/>
        </w:rPr>
        <w:t xml:space="preserve">      </w:t>
      </w:r>
      <w:r w:rsidR="00061E2C" w:rsidRPr="0024361A">
        <w:rPr>
          <w:rFonts w:ascii="ALFABET98" w:hAnsi="ALFABET98"/>
          <w:sz w:val="72"/>
          <w:szCs w:val="72"/>
        </w:rPr>
        <w:t xml:space="preserve">        </w:t>
      </w:r>
      <w:r w:rsidR="00061E2C">
        <w:rPr>
          <w:rFonts w:ascii="ALFABET98" w:hAnsi="ALFABET98"/>
          <w:sz w:val="72"/>
          <w:szCs w:val="72"/>
        </w:rPr>
        <w:t xml:space="preserve"> </w:t>
      </w:r>
    </w:p>
    <w:p w:rsidR="00061E2C" w:rsidRPr="0024361A" w:rsidRDefault="00443F71" w:rsidP="00061E2C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660" style="position:absolute;margin-left:-16.1pt;margin-top:9.4pt;width:521.25pt;height:36.85pt;z-index:-25136537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">
            <v:group id="Group 33" o:spid="_x0000_s366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2mcPgxgAAAN0A&#10;AAAPAAAAAAAAAAAAAAAAAKoCAABkcnMvZG93bnJldi54bWxQSwUGAAAAAAQABAD6AAAAnQMAAAAA&#10;">
              <v:rect id="Rectangle 34" o:spid="_x0000_s366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wUNwcYA&#10;AADdAAAADwAAAGRycy9kb3ducmV2LnhtbESPQWvCQBSE74X+h+UVems2KoaSukprq3itjYTeHtln&#10;Nph9G7JbE/+9KxQ8DjPzDbNYjbYVZ+p941jBJElBEFdON1wrKH42L68gfEDW2DomBRfysFo+Piww&#10;127gbzrvQy0ihH2OCkwIXS6lrwxZ9InriKN3dL3FEGVfS93jEOG2ldM0zaTFhuOCwY7WhqrT/s8q&#10;mNXllymLT1/YSZltD5fDx/C7Uer5aXx/AxFoDPfwf3unFcyz+Qxub+ITkMs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wUNwcYAAADdAAAADwAAAAAAAAAAAAAAAACYAgAAZHJz&#10;L2Rvd25yZXYueG1sUEsFBgAAAAAEAAQA9QAAAIsDAAAAAA==&#10;" strokecolor="#2f5496 [2408]" strokeweight="1.5pt">
                <v:fill opacity="0"/>
              </v:rect>
              <v:rect id="Rectangle 35" o:spid="_x0000_s366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5ZhHcMA&#10;AADdAAAADwAAAGRycy9kb3ducmV2LnhtbESPQYvCMBSE7wv+h/AEb2vaxYpWo4ii63Gten80z7bY&#10;vHSbqN1/bwRhj8PMfMPMl52pxZ1aV1lWEA8jEMS51RUXCk7H7ecEhPPIGmvLpOCPHCwXvY85pto+&#10;+ED3zBciQNilqKD0vkmldHlJBt3QNsTBu9jWoA+yLaRu8RHgppZfUTSWBisOCyU2tC4pv2Y3o+Cc&#10;bBr+loZ/4u1ompyvu991bJQa9LvVDISnzv+H3+29VpCMkxG83oQnIB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5ZhH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366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8Q+UMcAAADdAAAADwAAAGRycy9kb3ducmV2LnhtbESPT2vCQBTE7wW/w/KE3uqmQqSkrqER&#10;BFPoobYI3h7ZZ/40+zZmtyb59l1B6HGYmd8w63Q0rbhS72rLCp4XEQjiwuqaSwXfX7unFxDOI2ts&#10;LZOCiRykm9nDGhNtB/6k68GXIkDYJaig8r5LpHRFRQbdwnbEwTvb3qAPsi+l7nEIcNPKZRStpMGa&#10;w0KFHW0rKn4Ov0ZBNr0fP6zPL/vzqbnkWbbMsTFKPc7Ht1cQnkb/H76391pBvIpjuL0JT0Bu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HxD5QxwAAAN0AAAAPAAAAAAAA&#10;AAAAAAAAAKECAABkcnMvZG93bnJldi54bWxQSwUGAAAAAAQABAD5AAAAlQMAAAAA&#10;" strokecolor="#2f5496 [2408]" strokeweight="1.5pt"/>
            <v:shape id="AutoShape 37" o:spid="_x0000_s366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xagJ8UAAADdAAAADwAAAGRycy9kb3ducmV2LnhtbESPQYvCMBSE74L/ITzB25quYFm6RtkK&#10;ghU8rIrg7dE827rNS22i1n+/EQSPw8x8w0znnanFjVpXWVbwOYpAEOdWV1wo2O+WH18gnEfWWFsm&#10;BQ9yMJ/1e1NMtL3zL922vhABwi5BBaX3TSKly0sy6Ea2IQ7eybYGfZBtIXWL9wA3tRxHUSwNVhwW&#10;SmxoUVL+t70aBeljfdhYn11Wp+P5kqXpOMOzUWo46H6+QXjq/Dv8aq+0gkk8ieH5JjwBOfs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xagJ8UAAADdAAAADwAAAAAAAAAA&#10;AAAAAAChAgAAZHJzL2Rvd25yZXYueG1sUEsFBgAAAAAEAAQA+QAAAJMDAAAAAA==&#10;" strokecolor="#2f5496 [2408]" strokeweight="1.5pt"/>
          </v:group>
        </w:pict>
      </w:r>
      <w:r w:rsidR="00061E2C" w:rsidRPr="00D104CB">
        <w:rPr>
          <w:rFonts w:ascii="ALFABET98" w:hAnsi="ALFABET98"/>
          <w:color w:val="FF0000"/>
          <w:sz w:val="72"/>
          <w:szCs w:val="72"/>
        </w:rPr>
        <w:t>ka</w:t>
      </w:r>
      <w:r w:rsidR="00061E2C">
        <w:rPr>
          <w:rFonts w:ascii="ALFABET98" w:hAnsi="ALFABET98"/>
          <w:sz w:val="72"/>
          <w:szCs w:val="72"/>
        </w:rPr>
        <w:t xml:space="preserve">li       </w:t>
      </w:r>
      <w:r w:rsidR="00061E2C" w:rsidRPr="00D104CB">
        <w:rPr>
          <w:rFonts w:ascii="ALFABET98" w:hAnsi="ALFABET98"/>
          <w:color w:val="FF0000"/>
          <w:sz w:val="72"/>
          <w:szCs w:val="72"/>
        </w:rPr>
        <w:t>ne</w:t>
      </w:r>
      <w:r w:rsidR="00061E2C">
        <w:rPr>
          <w:rFonts w:ascii="ALFABET98" w:hAnsi="ALFABET98"/>
          <w:sz w:val="72"/>
          <w:szCs w:val="72"/>
        </w:rPr>
        <w:t xml:space="preserve">ne    </w:t>
      </w:r>
      <w:r w:rsidR="00061E2C" w:rsidRPr="00D104CB">
        <w:rPr>
          <w:rFonts w:ascii="ALFABET98" w:hAnsi="ALFABET98"/>
          <w:color w:val="FF0000"/>
          <w:sz w:val="72"/>
          <w:szCs w:val="72"/>
        </w:rPr>
        <w:t>ne</w:t>
      </w:r>
      <w:r w:rsidR="00061E2C">
        <w:rPr>
          <w:rFonts w:ascii="ALFABET98" w:hAnsi="ALFABET98"/>
          <w:sz w:val="72"/>
          <w:szCs w:val="72"/>
        </w:rPr>
        <w:t xml:space="preserve">ke    </w:t>
      </w:r>
      <w:r w:rsidR="00061E2C" w:rsidRPr="00D104CB">
        <w:rPr>
          <w:rFonts w:ascii="ALFABET98" w:hAnsi="ALFABET98"/>
          <w:color w:val="FF0000"/>
          <w:sz w:val="72"/>
          <w:szCs w:val="72"/>
        </w:rPr>
        <w:t>ke</w:t>
      </w:r>
      <w:r w:rsidR="00061E2C">
        <w:rPr>
          <w:rFonts w:ascii="ALFABET98" w:hAnsi="ALFABET98"/>
          <w:sz w:val="72"/>
          <w:szCs w:val="72"/>
        </w:rPr>
        <w:t>ne</w:t>
      </w:r>
      <w:r w:rsidR="00061E2C" w:rsidRPr="0024361A">
        <w:rPr>
          <w:rFonts w:ascii="ALFABET98" w:hAnsi="ALFABET98"/>
          <w:sz w:val="72"/>
          <w:szCs w:val="72"/>
        </w:rPr>
        <w:t xml:space="preserve"> </w:t>
      </w:r>
      <w:r w:rsidR="00061E2C">
        <w:rPr>
          <w:rFonts w:ascii="ALFABET98" w:hAnsi="ALFABET98"/>
          <w:sz w:val="72"/>
          <w:szCs w:val="72"/>
        </w:rPr>
        <w:t xml:space="preserve">                                         </w:t>
      </w:r>
      <w:r w:rsidR="00061E2C" w:rsidRPr="0024361A">
        <w:rPr>
          <w:rFonts w:ascii="ALFABET98" w:hAnsi="ALFABET98"/>
          <w:sz w:val="72"/>
          <w:szCs w:val="72"/>
        </w:rPr>
        <w:t xml:space="preserve">       </w:t>
      </w:r>
      <w:r w:rsidR="00061E2C">
        <w:rPr>
          <w:rFonts w:ascii="ALFABET98" w:hAnsi="ALFABET98"/>
          <w:sz w:val="72"/>
          <w:szCs w:val="72"/>
        </w:rPr>
        <w:t xml:space="preserve">      </w:t>
      </w:r>
      <w:r w:rsidR="00061E2C" w:rsidRPr="0024361A">
        <w:rPr>
          <w:rFonts w:ascii="ALFABET98" w:hAnsi="ALFABET98"/>
          <w:sz w:val="72"/>
          <w:szCs w:val="72"/>
        </w:rPr>
        <w:t xml:space="preserve">        </w:t>
      </w:r>
      <w:r w:rsidR="00061E2C">
        <w:rPr>
          <w:rFonts w:ascii="ALFABET98" w:hAnsi="ALFABET98"/>
          <w:sz w:val="72"/>
          <w:szCs w:val="72"/>
        </w:rPr>
        <w:t xml:space="preserve"> </w:t>
      </w:r>
    </w:p>
    <w:p w:rsidR="00061E2C" w:rsidRDefault="00443F71" w:rsidP="00061E2C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654" style="position:absolute;margin-left:-16.1pt;margin-top:9.4pt;width:521.25pt;height:36.85pt;z-index:-25136435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I1FpfhYEAADxDwAADgAAAAAAAAAAAAAAAAAuAgAAZHJzL2Uyb0RvYy54bWxQSwECLQAUAAYA&#10;CAAAACEAWCsPaOAAAAAKAQAADwAAAAAAAAAAAAAAAABwBgAAZHJzL2Rvd25yZXYueG1sUEsFBgAA&#10;AAAEAAQA8wAAAH0HAAAAAA==&#10;">
            <v:group id="Group 33" o:spid="_x0000_s365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V3H0CsQAAADdAAAA&#10;DwAAAAAAAAAAAAAAAACqAgAAZHJzL2Rvd25yZXYueG1sUEsFBgAAAAAEAAQA+gAAAJsDAAAAAA==&#10;">
              <v:rect id="Rectangle 34" o:spid="_x0000_s365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06K8YA&#10;AADdAAAADwAAAGRycy9kb3ducmV2LnhtbESPQWvCQBSE70L/w/IK3urGiqGNrtJqlV61kdDbI/vM&#10;hmbfhuzWxH/vFgoeh5n5hlmuB9uIC3W+dqxgOklAEJdO11wpyL92Ty8gfEDW2DgmBVfysF49jJaY&#10;adfzgS7HUIkIYZ+hAhNCm0npS0MW/cS1xNE7u85iiLKrpO6wj3DbyOckSaXFmuOCwZY2hsqf469V&#10;MKuKD1PkW5/baZHuT9fTe/+9U2r8OLwtQAQawj383/7UCubp/BX+3sQnIF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u06K8YAAADdAAAADwAAAAAAAAAAAAAAAACYAgAAZHJz&#10;L2Rvd25yZXYueG1sUEsFBgAAAAAEAAQA9QAAAIsDAAAAAA==&#10;" strokecolor="#2f5496 [2408]" strokeweight="1.5pt">
                <v:fill opacity="0"/>
              </v:rect>
              <v:rect id="Rectangle 35" o:spid="_x0000_s365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sGto8AA&#10;AADdAAAADwAAAGRycy9kb3ducmV2LnhtbERPy4rCMBTdD/gP4Q64G9OKLU7HKKL4WI5V95fmTlts&#10;bmoTtf69WQizPJz3bNGbRtypc7VlBfEoAkFcWF1zqeB03HxNQTiPrLGxTAqe5GAxH3zMMNP2wQe6&#10;574UIYRdhgoq79tMSldUZNCNbEscuD/bGfQBdqXUHT5CuGnkOIpSabDm0FBhS6uKikt+MwrOybrl&#10;nTT8G28m38n5sr2uYqPU8LNf/oDw1Pt/8du91wqSNA37w5vwBOT8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sGto8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365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pPy7sYAAADdAAAADwAAAGRycy9kb3ducmV2LnhtbESPT4vCMBTE78J+h/AEb5oqWKQaxS4s&#10;WMGDf1jY26N5ttXmpTZZrd/eLCx4HGbmN8xi1Zla3Kl1lWUF41EEgji3uuJCwen4NZyBcB5ZY22Z&#10;FDzJwWr50Vtgou2D93Q/+EIECLsEFZTeN4mULi/JoBvZhjh4Z9sa9EG2hdQtPgLc1HISRbE0WHFY&#10;KLGhz5Ly6+HXKEif2++d9dltc/653LI0nWR4MUoN+t16DsJT59/h//ZGK5jG8Rj+3oQnIJc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aT8u7GAAAA3QAAAA8AAAAAAAAA&#10;AAAAAAAAoQIAAGRycy9kb3ducmV2LnhtbFBLBQYAAAAABAAEAPkAAACUAwAAAAA=&#10;" strokecolor="#2f5496 [2408]" strokeweight="1.5pt"/>
            <v:shape id="AutoShape 37" o:spid="_x0000_s365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kFsmcYAAADdAAAADwAAAGRycy9kb3ducmV2LnhtbESPQWvCQBSE7wX/w/IEb3VjwFBSVzGC&#10;YAQP1VLo7ZF9JtHs25hdNf77riD0OMzMN8xs0ZtG3KhztWUFk3EEgriwuuZSwfdh/f4BwnlkjY1l&#10;UvAgB4v54G2GqbZ3/qLb3pciQNilqKDyvk2ldEVFBt3YtsTBO9rOoA+yK6Xu8B7gppFxFCXSYM1h&#10;ocKWVhUV5/3VKMge25+d9fllc/w9XfIsi3M8GaVGw375CcJT7//Dr/ZGK5gmSQzPN+EJyPk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ZBbJnGAAAA3QAAAA8AAAAAAAAA&#10;AAAAAAAAoQIAAGRycy9kb3ducmV2LnhtbFBLBQYAAAAABAAEAPkAAACUAwAAAAA=&#10;" strokecolor="#2f5496 [2408]" strokeweight="1.5pt"/>
          </v:group>
        </w:pict>
      </w:r>
      <w:r w:rsidR="00061E2C" w:rsidRPr="0024361A">
        <w:rPr>
          <w:rFonts w:ascii="ALFABET98" w:hAnsi="ALFABET98"/>
          <w:sz w:val="72"/>
          <w:szCs w:val="72"/>
        </w:rPr>
        <w:t xml:space="preserve"> </w:t>
      </w:r>
      <w:r w:rsidR="00061E2C">
        <w:rPr>
          <w:rFonts w:ascii="ALFABET98" w:hAnsi="ALFABET98"/>
          <w:sz w:val="72"/>
          <w:szCs w:val="72"/>
        </w:rPr>
        <w:t xml:space="preserve">                                       </w:t>
      </w:r>
    </w:p>
    <w:p w:rsidR="00061E2C" w:rsidRPr="0024361A" w:rsidRDefault="00443F71" w:rsidP="00061E2C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648" style="position:absolute;margin-left:-16.1pt;margin-top:9.4pt;width:521.25pt;height:36.85pt;z-index:-25136332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4f1lcBYEAADxDwAADgAAAAAAAAAAAAAAAAAuAgAAZHJzL2Uyb0RvYy54bWxQSwECLQAUAAYA&#10;CAAAACEAWCsPaOAAAAAKAQAADwAAAAAAAAAAAAAAAABwBgAAZHJzL2Rvd25yZXYueG1sUEsFBgAA&#10;AAAEAAQA8wAAAH0HAAAAAA==&#10;">
            <v:group id="Group 33" o:spid="_x0000_s365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YUDSyxgAAAN0A&#10;AAAPAAAAAAAAAAAAAAAAAKoCAABkcnMvZG93bnJldi54bWxQSwUGAAAAAAQABAD6AAAAnQMAAAAA&#10;">
              <v:rect id="Rectangle 34" o:spid="_x0000_s365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cz6k8UA&#10;AADdAAAADwAAAGRycy9kb3ducmV2LnhtbESPQWvCQBSE7wX/w/KE3upGi0Giq9haS6/VSPD2yD6z&#10;wezbkN2a+O+7hYLHYWa+YVabwTbiRp2vHSuYThIQxKXTNVcK8uP+ZQHCB2SNjWNScCcPm/XoaYWZ&#10;dj1/0+0QKhEh7DNUYEJoMyl9aciin7iWOHoX11kMUXaV1B32EW4bOUuSVFqsOS4YbOndUHk9/FgF&#10;r1XxYYp853M7LdLP0/301p/3Sj2Ph+0SRKAhPML/7S+tYJ6mc/h7E5+AXP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BzPqTxQAAAN0AAAAPAAAAAAAAAAAAAAAAAJgCAABkcnMv&#10;ZG93bnJldi54bWxQSwUGAAAAAAQABAD1AAAAigMAAAAA&#10;" strokecolor="#2f5496 [2408]" strokeweight="1.5pt">
                <v:fill opacity="0"/>
              </v:rect>
              <v:rect id="Rectangle 35" o:spid="_x0000_s365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mSQTMMA&#10;AADdAAAADwAAAGRycy9kb3ducmV2LnhtbESPT4vCMBTE7wt+h/AEb2tasUWrUURR97j+uz+aZ1ts&#10;XmoTtX77zcLCHoeZ+Q0zX3amFk9qXWVZQTyMQBDnVldcKDiftp8TEM4ja6wtk4I3OVgueh9zzLR9&#10;8YGeR1+IAGGXoYLS+yaT0uUlGXRD2xAH72pbgz7ItpC6xVeAm1qOoiiVBisOCyU2tC4pvx0fRsEl&#10;2TS8l4a/4+14mlxuu/s6NkoN+t1qBsJT5//Df+0vrSBJ0xR+34QnIB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mSQT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365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jbPAccAAADdAAAADwAAAGRycy9kb3ducmV2LnhtbESPT2vCQBTE7wW/w/KE3uqmQmOJbqQR&#10;BFPoQVsEb4/sM3/Mvo3ZrcZv3xWEHoeZ+Q2zWA6mFRfqXW1ZweskAkFcWF1zqeDne/3yDsJ5ZI2t&#10;ZVJwIwfLdPS0wETbK2/psvOlCBB2CSqovO8SKV1RkUE3sR1x8I62N+iD7Eupe7wGuGnlNIpiabDm&#10;sFBhR6uKitPu1yjIbp/7L+vz8+Z4aM55lk1zbIxSz+PhYw7C0+D/w4/2Rit4i+MZ3N+EJyDT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WNs8BxwAAAN0AAAAPAAAAAAAA&#10;AAAAAAAAAKECAABkcnMvZG93bnJldi54bWxQSwUGAAAAAAQABAD5AAAAlQMAAAAA&#10;" strokecolor="#2f5496 [2408]" strokeweight="1.5pt"/>
            <v:shape id="AutoShape 37" o:spid="_x0000_s364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6lbc8IAAADdAAAADwAAAGRycy9kb3ducmV2LnhtbERPTYvCMBC9C/6HMII3TRW2LNUoVhCs&#10;4EF3EbwNzdhWm0ltslr/vTkIe3y87/myM7V4UOsqywom4wgEcW51xYWC35/N6BuE88gaa8uk4EUO&#10;lot+b46Jtk8+0OPoCxFC2CWooPS+SaR0eUkG3dg2xIG72NagD7AtpG7xGcJNLadRFEuDFYeGEhta&#10;l5Tfjn9GQfranfbWZ/ft5Xy9Z2k6zfBqlBoOutUMhKfO/4s/7q1W8BXHYW54E56AXLw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Z6lbc8IAAADdAAAADwAAAAAAAAAAAAAA&#10;AAChAgAAZHJzL2Rvd25yZXYueG1sUEsFBgAAAAAEAAQA+QAAAJADAAAAAA==&#10;" strokecolor="#2f5496 [2408]" strokeweight="1.5pt"/>
          </v:group>
        </w:pict>
      </w:r>
      <w:r w:rsidR="00061E2C">
        <w:rPr>
          <w:rFonts w:ascii="ALFABET98" w:hAnsi="ALFABET98"/>
          <w:sz w:val="72"/>
          <w:szCs w:val="72"/>
        </w:rPr>
        <w:t>la</w:t>
      </w:r>
      <w:r w:rsidR="00061E2C" w:rsidRPr="00D104CB">
        <w:rPr>
          <w:rFonts w:ascii="ALFABET98" w:hAnsi="ALFABET98"/>
          <w:color w:val="FF0000"/>
          <w:sz w:val="72"/>
          <w:szCs w:val="72"/>
        </w:rPr>
        <w:t>le</w:t>
      </w:r>
      <w:r w:rsidR="00061E2C">
        <w:rPr>
          <w:rFonts w:ascii="ALFABET98" w:hAnsi="ALFABET98"/>
          <w:sz w:val="72"/>
          <w:szCs w:val="72"/>
        </w:rPr>
        <w:t>li     ka</w:t>
      </w:r>
      <w:r w:rsidR="00061E2C" w:rsidRPr="00D104CB">
        <w:rPr>
          <w:rFonts w:ascii="ALFABET98" w:hAnsi="ALFABET98"/>
          <w:color w:val="FF0000"/>
          <w:sz w:val="72"/>
          <w:szCs w:val="72"/>
        </w:rPr>
        <w:t>le</w:t>
      </w:r>
      <w:r w:rsidR="00061E2C">
        <w:rPr>
          <w:rFonts w:ascii="ALFABET98" w:hAnsi="ALFABET98"/>
          <w:sz w:val="72"/>
          <w:szCs w:val="72"/>
        </w:rPr>
        <w:t>li   ka</w:t>
      </w:r>
      <w:r w:rsidR="00061E2C" w:rsidRPr="00D104CB">
        <w:rPr>
          <w:rFonts w:ascii="ALFABET98" w:hAnsi="ALFABET98"/>
          <w:color w:val="FF0000"/>
          <w:sz w:val="72"/>
          <w:szCs w:val="72"/>
        </w:rPr>
        <w:t>le</w:t>
      </w:r>
      <w:r w:rsidR="00061E2C">
        <w:rPr>
          <w:rFonts w:ascii="ALFABET98" w:hAnsi="ALFABET98"/>
          <w:sz w:val="72"/>
          <w:szCs w:val="72"/>
        </w:rPr>
        <w:t>ni   an</w:t>
      </w:r>
      <w:r w:rsidR="00061E2C" w:rsidRPr="00D104CB">
        <w:rPr>
          <w:rFonts w:ascii="ALFABET98" w:hAnsi="ALFABET98"/>
          <w:color w:val="FF0000"/>
          <w:sz w:val="72"/>
          <w:szCs w:val="72"/>
        </w:rPr>
        <w:t>ne</w:t>
      </w:r>
      <w:r w:rsidR="00061E2C">
        <w:rPr>
          <w:rFonts w:ascii="ALFABET98" w:hAnsi="ALFABET98"/>
          <w:sz w:val="72"/>
          <w:szCs w:val="72"/>
        </w:rPr>
        <w:t xml:space="preserve">ni                                         </w:t>
      </w:r>
      <w:r w:rsidR="00061E2C" w:rsidRPr="0024361A">
        <w:rPr>
          <w:rFonts w:ascii="ALFABET98" w:hAnsi="ALFABET98"/>
          <w:sz w:val="72"/>
          <w:szCs w:val="72"/>
        </w:rPr>
        <w:t xml:space="preserve">       </w:t>
      </w:r>
      <w:r w:rsidR="00061E2C">
        <w:rPr>
          <w:rFonts w:ascii="ALFABET98" w:hAnsi="ALFABET98"/>
          <w:sz w:val="72"/>
          <w:szCs w:val="72"/>
        </w:rPr>
        <w:t xml:space="preserve">      </w:t>
      </w:r>
      <w:r w:rsidR="00061E2C" w:rsidRPr="0024361A">
        <w:rPr>
          <w:rFonts w:ascii="ALFABET98" w:hAnsi="ALFABET98"/>
          <w:sz w:val="72"/>
          <w:szCs w:val="72"/>
        </w:rPr>
        <w:t xml:space="preserve">        </w:t>
      </w:r>
      <w:r w:rsidR="00061E2C">
        <w:rPr>
          <w:rFonts w:ascii="ALFABET98" w:hAnsi="ALFABET98"/>
          <w:sz w:val="72"/>
          <w:szCs w:val="72"/>
        </w:rPr>
        <w:t xml:space="preserve"> </w:t>
      </w:r>
    </w:p>
    <w:p w:rsidR="00061E2C" w:rsidRPr="0024361A" w:rsidRDefault="00443F71" w:rsidP="00061E2C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642" style="position:absolute;margin-left:-16.1pt;margin-top:9.4pt;width:521.25pt;height:36.85pt;z-index:-25136230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">
            <v:group id="Group 33" o:spid="_x0000_s364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4rKkbMQAAADdAAAA&#10;DwAAAAAAAAAAAAAAAACqAgAAZHJzL2Rvd25yZXYueG1sUEsFBgAAAAAEAAQA+gAAAJsDAAAAAA==&#10;">
              <v:rect id="Rectangle 34" o:spid="_x0000_s364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y5qTcYA&#10;AADdAAAADwAAAGRycy9kb3ducmV2LnhtbESPzWrDMBCE74W+g9hCb43shrjFiRLa5odcmzqY3BZr&#10;a5laK2OpsfP2UaDQ4zAz3zCL1WhbcabeN44VpJMEBHHldMO1guJr+/QKwgdkja1jUnAhD6vl/d0C&#10;c+0G/qTzIdQiQtjnqMCE0OVS+sqQRT9xHXH0vl1vMUTZ11L3OES4beVzkmTSYsNxwWBHH4aqn8Ov&#10;VTCty40pi7UvbFpmu+Pl+D6ctko9PoxvcxCBxvAf/mvvtYJZ9pLC7U18AnJ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y5qTcYAAADdAAAADwAAAAAAAAAAAAAAAACYAgAAZHJz&#10;L2Rvd25yZXYueG1sUEsFBgAAAAAEAAQA9QAAAIsDAAAAAA==&#10;" strokecolor="#2f5496 [2408]" strokeweight="1.5pt">
                <v:fill opacity="0"/>
              </v:rect>
              <v:rect id="Rectangle 35" o:spid="_x0000_s364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IYAksUA&#10;AADdAAAADwAAAGRycy9kb3ducmV2LnhtbESPQWvCQBSE70L/w/IKvdVNgrE1dQ1F0Xq0Vu+P7GsS&#10;zL5Ns9sk/vuuUPA4zMw3zDIfTSN66lxtWUE8jUAQF1bXXCo4fW2fX0E4j6yxsUwKruQgXz1Mlphp&#10;O/An9UdfigBhl6GCyvs2k9IVFRl0U9sSB+/bdgZ9kF0pdYdDgJtGJlE0lwZrDgsVtrSuqLgcf42C&#10;c7pp+UMaPsTb2SI9X3Y/69go9fQ4vr+B8DT6e/i/vdcK0vlLArc34QnI1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hgCS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364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NRf38cAAADdAAAADwAAAGRycy9kb3ducmV2LnhtbESPT2vCQBTE74LfYXmCN7OppVaiqzSF&#10;gil48A+Ct0f2mcRm38bsqvHbdwtCj8PM/IaZLztTixu1rrKs4CWKQRDnVldcKNjvvkZTEM4ja6wt&#10;k4IHOVgu+r05JtreeUO3rS9EgLBLUEHpfZNI6fKSDLrINsTBO9nWoA+yLaRu8R7gppbjOJ5IgxWH&#10;hRIb+iwp/9lejYL08X1YW59dVqfj+ZKl6TjDs1FqOOg+ZiA8df4//GyvtIK3yfsr/L0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s1F/fxwAAAN0AAAAPAAAAAAAA&#10;AAAAAAAAAKECAABkcnMvZG93bnJldi54bWxQSwUGAAAAAAQABAD5AAAAlQMAAAAA&#10;" strokecolor="#2f5496 [2408]" strokeweight="1.5pt"/>
            <v:shape id="AutoShape 37" o:spid="_x0000_s364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z3Hq8cAAADdAAAADwAAAGRycy9kb3ducmV2LnhtbESPT2vCQBTE74LfYXmCN7OptFaiqzSF&#10;gil48A+Ct0f2mcRm38bsqvHbdwtCj8PM/IaZLztTixu1rrKs4CWKQRDnVldcKNjvvkZTEM4ja6wt&#10;k4IHOVgu+r05JtreeUO3rS9EgLBLUEHpfZNI6fKSDLrINsTBO9nWoA+yLaRu8R7gppbjOJ5IgxWH&#10;hRIb+iwp/9lejYL08X1YW59dVqfj+ZKl6TjDs1FqOOg+ZiA8df4//GyvtIK3yfsr/L0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jPcerxwAAAN0AAAAPAAAAAAAA&#10;AAAAAAAAAKECAABkcnMvZG93bnJldi54bWxQSwUGAAAAAAQABAD5AAAAlQMAAAAA&#10;" strokecolor="#2f5496 [2408]" strokeweight="1.5pt"/>
          </v:group>
        </w:pict>
      </w:r>
      <w:r w:rsidR="00061E2C" w:rsidRPr="0024361A">
        <w:rPr>
          <w:rFonts w:ascii="ALFABET98" w:hAnsi="ALFABET98"/>
          <w:sz w:val="72"/>
          <w:szCs w:val="72"/>
        </w:rPr>
        <w:t xml:space="preserve"> </w:t>
      </w:r>
      <w:r w:rsidR="00061E2C">
        <w:rPr>
          <w:rFonts w:ascii="ALFABET98" w:hAnsi="ALFABET98"/>
          <w:sz w:val="72"/>
          <w:szCs w:val="72"/>
        </w:rPr>
        <w:t xml:space="preserve">                                        </w:t>
      </w:r>
      <w:r w:rsidR="00061E2C" w:rsidRPr="0024361A">
        <w:rPr>
          <w:rFonts w:ascii="ALFABET98" w:hAnsi="ALFABET98"/>
          <w:sz w:val="72"/>
          <w:szCs w:val="72"/>
        </w:rPr>
        <w:t xml:space="preserve">       </w:t>
      </w:r>
      <w:r w:rsidR="00061E2C">
        <w:rPr>
          <w:rFonts w:ascii="ALFABET98" w:hAnsi="ALFABET98"/>
          <w:sz w:val="72"/>
          <w:szCs w:val="72"/>
        </w:rPr>
        <w:t xml:space="preserve">      </w:t>
      </w:r>
      <w:r w:rsidR="00061E2C" w:rsidRPr="0024361A">
        <w:rPr>
          <w:rFonts w:ascii="ALFABET98" w:hAnsi="ALFABET98"/>
          <w:sz w:val="72"/>
          <w:szCs w:val="72"/>
        </w:rPr>
        <w:t xml:space="preserve">        </w:t>
      </w:r>
      <w:r w:rsidR="00061E2C">
        <w:rPr>
          <w:rFonts w:ascii="ALFABET98" w:hAnsi="ALFABET98"/>
          <w:sz w:val="72"/>
          <w:szCs w:val="72"/>
        </w:rPr>
        <w:t xml:space="preserve"> </w:t>
      </w:r>
    </w:p>
    <w:p w:rsidR="00061E2C" w:rsidRPr="0024361A" w:rsidRDefault="00443F71" w:rsidP="00061E2C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636" style="position:absolute;margin-left:-16.1pt;margin-top:9.4pt;width:521.25pt;height:36.85pt;z-index:-25136128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EVWjjxYEAADxDwAADgAAAAAAAAAAAAAAAAAuAgAAZHJzL2Uyb0RvYy54bWxQSwECLQAUAAYA&#10;CAAAACEAWCsPaOAAAAAKAQAADwAAAAAAAAAAAAAAAABwBgAAZHJzL2Rvd25yZXYueG1sUEsFBgAA&#10;AAAEAAQA8wAAAH0HAAAAAA==&#10;">
            <v:group id="Group 33" o:spid="_x0000_s363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CF5mDxgAAAN0A&#10;AAAPAAAAAAAAAAAAAAAAAKoCAABkcnMvZG93bnJldi54bWxQSwUGAAAAAAQABAD6AAAAnQMAAAAA&#10;">
              <v:rect id="Rectangle 34" o:spid="_x0000_s364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4tXosYA&#10;AADdAAAADwAAAGRycy9kb3ducmV2LnhtbESPQWvCQBSE70L/w/IKvelGi7FEV6ltLV5rI6G3R/aZ&#10;Dc2+Ddmtif/eLQgeh5n5hlltBtuIM3W+dqxgOklAEJdO11wpyL934xcQPiBrbByTggt52KwfRivM&#10;tOv5i86HUIkIYZ+hAhNCm0npS0MW/cS1xNE7uc5iiLKrpO6wj3DbyFmSpNJizXHBYEtvhsrfw59V&#10;8FwVH6bI331up0X6ebwct/3PTqmnx+F1CSLQEO7hW3uvFczTxQL+38QnIN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4tXosYAAADdAAAADwAAAAAAAAAAAAAAAACYAgAAZHJz&#10;L2Rvd25yZXYueG1sUEsFBgAAAAAEAAQA9QAAAIsDAAAAAA==&#10;" strokecolor="#2f5496 [2408]" strokeweight="1.5pt">
                <v:fill opacity="0"/>
              </v:rect>
              <v:rect id="Rectangle 35" o:spid="_x0000_s364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W43eMIA&#10;AADdAAAADwAAAGRycy9kb3ducmV2LnhtbERPy26CQBTdm/gPk2vSnQw0xbbU0TQaH0try/6GuQUi&#10;cweZEejfdxYmLk/Oe7keTSN66lxtWUESxSCIC6trLhX8fO/mbyCcR9bYWCYFf+RgvZpOlphpO/AX&#10;9WdfihDCLkMFlfdtJqUrKjLoItsSB+7XdgZ9gF0pdYdDCDeNfI7jhTRYc2iosKVNRcXlfDMK8nTb&#10;8kEaPiW7l/c0v+yvm8Qo9TQbPz9AeBr9Q3x3H7WCdPEa5oY34QnI1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Jbjd4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363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TxoNcYAAADdAAAADwAAAGRycy9kb3ducmV2LnhtbESPQWvCQBSE70L/w/IK3nRTQW2jqzQF&#10;IRE8aEvB2yP7TGKzb2N21fjvXUHocZiZb5j5sjO1uFDrKssK3oYRCOLc6ooLBT/fq8E7COeRNdaW&#10;ScGNHCwXL705xtpeeUuXnS9EgLCLUUHpfRNL6fKSDLqhbYiDd7CtQR9kW0jd4jXATS1HUTSRBisO&#10;CyU29FVS/rc7GwXJbf27sT47pYf98ZQlySjDo1Gq/9p9zkB46vx/+NlOtYLxZPoBjzfhCcjFH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08aDXGAAAA3QAAAA8AAAAAAAAA&#10;AAAAAAAAoQIAAGRycy9kb3ducmV2LnhtbFBLBQYAAAAABAAEAPkAAACUAwAAAAA=&#10;" strokecolor="#2f5496 [2408]" strokeweight="1.5pt"/>
            <v:shape id="AutoShape 37" o:spid="_x0000_s363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dOxj8MAAADdAAAADwAAAGRycy9kb3ducmV2LnhtbERPy2rCQBTdC/2H4Rbc6aQBRVLHYAqF&#10;RHBRFaG7S+aah5k7MTPV+PedRaHLw3mv09F04k6DaywreJtHIIhLqxuuFJyOn7MVCOeRNXaWScGT&#10;HKSbl8kaE20f/EX3g69ECGGXoILa+z6R0pU1GXRz2xMH7mIHgz7AoZJ6wEcIN52Mo2gpDTYcGmrs&#10;6aOm8nr4MQqy5+68t7645Zfv9lZkWVxga5Savo7bdxCeRv8v/nPnWsFiuQr7w5vwBOTmF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nTsY/DAAAA3QAAAA8AAAAAAAAAAAAA&#10;AAAAoQIAAGRycy9kb3ducmV2LnhtbFBLBQYAAAAABAAEAPkAAACRAwAAAAA=&#10;" strokecolor="#2f5496 [2408]" strokeweight="1.5pt"/>
          </v:group>
        </w:pict>
      </w:r>
      <w:r w:rsidR="00061E2C">
        <w:rPr>
          <w:rFonts w:ascii="ALFABET98" w:hAnsi="ALFABET98"/>
          <w:sz w:val="72"/>
          <w:szCs w:val="72"/>
        </w:rPr>
        <w:t>ke</w:t>
      </w:r>
      <w:r w:rsidR="00061E2C" w:rsidRPr="00D104CB">
        <w:rPr>
          <w:rFonts w:ascii="ALFABET98" w:hAnsi="ALFABET98"/>
          <w:color w:val="FF0000"/>
          <w:sz w:val="72"/>
          <w:szCs w:val="72"/>
        </w:rPr>
        <w:t>ne</w:t>
      </w:r>
      <w:r w:rsidR="00061E2C">
        <w:rPr>
          <w:rFonts w:ascii="ALFABET98" w:hAnsi="ALFABET98"/>
          <w:sz w:val="72"/>
          <w:szCs w:val="72"/>
        </w:rPr>
        <w:t>li    ke</w:t>
      </w:r>
      <w:r w:rsidR="00061E2C" w:rsidRPr="00D104CB">
        <w:rPr>
          <w:rFonts w:ascii="ALFABET98" w:hAnsi="ALFABET98"/>
          <w:color w:val="FF0000"/>
          <w:sz w:val="72"/>
          <w:szCs w:val="72"/>
        </w:rPr>
        <w:t>le</w:t>
      </w:r>
      <w:r w:rsidR="00061E2C">
        <w:rPr>
          <w:rFonts w:ascii="ALFABET98" w:hAnsi="ALFABET98"/>
          <w:sz w:val="72"/>
          <w:szCs w:val="72"/>
        </w:rPr>
        <w:t>ni   ka</w:t>
      </w:r>
      <w:r w:rsidR="00061E2C" w:rsidRPr="00D104CB">
        <w:rPr>
          <w:rFonts w:ascii="ALFABET98" w:hAnsi="ALFABET98"/>
          <w:color w:val="FF0000"/>
          <w:sz w:val="72"/>
          <w:szCs w:val="72"/>
        </w:rPr>
        <w:t>la</w:t>
      </w:r>
      <w:r w:rsidR="00061E2C">
        <w:rPr>
          <w:rFonts w:ascii="ALFABET98" w:hAnsi="ALFABET98"/>
          <w:sz w:val="72"/>
          <w:szCs w:val="72"/>
        </w:rPr>
        <w:t>ni  ka</w:t>
      </w:r>
      <w:r w:rsidR="00061E2C" w:rsidRPr="00D104CB">
        <w:rPr>
          <w:rFonts w:ascii="ALFABET98" w:hAnsi="ALFABET98"/>
          <w:color w:val="FF0000"/>
          <w:sz w:val="72"/>
          <w:szCs w:val="72"/>
        </w:rPr>
        <w:t>na</w:t>
      </w:r>
      <w:r w:rsidR="00061E2C">
        <w:rPr>
          <w:rFonts w:ascii="ALFABET98" w:hAnsi="ALFABET98"/>
          <w:sz w:val="72"/>
          <w:szCs w:val="72"/>
        </w:rPr>
        <w:t xml:space="preserve">li                                       </w:t>
      </w:r>
      <w:r w:rsidR="00061E2C" w:rsidRPr="0024361A">
        <w:rPr>
          <w:rFonts w:ascii="ALFABET98" w:hAnsi="ALFABET98"/>
          <w:sz w:val="72"/>
          <w:szCs w:val="72"/>
        </w:rPr>
        <w:t xml:space="preserve">       </w:t>
      </w:r>
      <w:r w:rsidR="00061E2C">
        <w:rPr>
          <w:rFonts w:ascii="ALFABET98" w:hAnsi="ALFABET98"/>
          <w:sz w:val="72"/>
          <w:szCs w:val="72"/>
        </w:rPr>
        <w:t xml:space="preserve">      </w:t>
      </w:r>
      <w:r w:rsidR="00061E2C" w:rsidRPr="0024361A">
        <w:rPr>
          <w:rFonts w:ascii="ALFABET98" w:hAnsi="ALFABET98"/>
          <w:sz w:val="72"/>
          <w:szCs w:val="72"/>
        </w:rPr>
        <w:t xml:space="preserve">        </w:t>
      </w:r>
      <w:r w:rsidR="00061E2C">
        <w:rPr>
          <w:rFonts w:ascii="ALFABET98" w:hAnsi="ALFABET98"/>
          <w:sz w:val="72"/>
          <w:szCs w:val="72"/>
        </w:rPr>
        <w:t xml:space="preserve"> </w:t>
      </w:r>
    </w:p>
    <w:p w:rsidR="00061E2C" w:rsidRPr="0024361A" w:rsidRDefault="00443F71" w:rsidP="00061E2C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630" style="position:absolute;margin-left:-16.1pt;margin-top:9.4pt;width:521.25pt;height:36.85pt;z-index:-25136025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C8&#10;k90qEgQAAPEPAAAOAAAAAAAAAAAAAAAAAC4CAABkcnMvZTJvRG9jLnhtbFBLAQItABQABgAIAAAA&#10;IQBYKw9o4AAAAAoBAAAPAAAAAAAAAAAAAAAAAGwGAABkcnMvZG93bnJldi54bWxQSwUGAAAAAAQA&#10;BADzAAAAeQcAAAAA&#10;">
            <v:group id="Group 33" o:spid="_x0000_s363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j576fFAAAA3QAA&#10;AA8AAAAAAAAAAAAAAAAAqgIAAGRycy9kb3ducmV2LnhtbFBLBQYAAAAABAAEAPoAAACcAwAAAAA=&#10;">
              <v:rect id="Rectangle 34" o:spid="_x0000_s363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WUhhsUA&#10;AADdAAAADwAAAGRycy9kb3ducmV2LnhtbESPQWvCQBSE74X+h+UVeqsbKwaJrlKtll6rkeDtkX1m&#10;Q7NvQ3Y18d+7hYLHYWa+YRarwTbiSp2vHSsYjxIQxKXTNVcK8sPubQbCB2SNjWNScCMPq+Xz0wIz&#10;7Xr+oes+VCJC2GeowITQZlL60pBFP3ItcfTOrrMYouwqqTvsI9w28j1JUmmx5rhgsKWNofJ3f7EK&#10;JlWxNUX+6XM7LtKv4+247k87pV5fho85iEBDeIT/299awTSdTeDvTXwCcn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ZSGGxQAAAN0AAAAPAAAAAAAAAAAAAAAAAJgCAABkcnMv&#10;ZG93bnJldi54bWxQSwUGAAAAAAQABAD1AAAAigMAAAAA&#10;" strokecolor="#2f5496 [2408]" strokeweight="1.5pt">
                <v:fill opacity="0"/>
              </v:rect>
              <v:rect id="Rectangle 35" o:spid="_x0000_s363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fZNWsQA&#10;AADdAAAADwAAAGRycy9kb3ducmV2LnhtbESPQWvCQBSE7wX/w/IEb80mJREbXaVYtD1Wbe6P7DMJ&#10;Zt+m2TXGf98tFDwOM/MNs9qMphUD9a6xrCCJYhDEpdUNVwq+T7vnBQjnkTW2lknBnRxs1pOnFeba&#10;3vhAw9FXIkDY5aig9r7LpXRlTQZdZDvi4J1tb9AH2VdS93gLcNPKlzieS4MNh4UaO9rWVF6OV6Og&#10;yN47/pCGv5Jd+poVl/3PNjFKzabj2xKEp9E/wv/tT60gmy9S+HsTnoB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32TVr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363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aQSF8cAAADdAAAADwAAAGRycy9kb3ducmV2LnhtbESPT2vCQBTE7wW/w/KE3nSjoEiaNTRC&#10;wRR6qIrQ2yP7zJ9m38bsNsZv3y0IPQ4z8xsmSUfTioF6V1tWsJhHIIgLq2suFZyOb7MNCOeRNbaW&#10;ScGdHKTbyVOCsbY3/qTh4EsRIOxiVFB538VSuqIig25uO+LgXWxv0AfZl1L3eAtw08plFK2lwZrD&#10;QoUd7Soqvg8/RkF2fz9/WJ9f95ev5ppn2TLHxij1PB1fX0B4Gv1/+NHeawWr9WYFf2/CE5Db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5pBIXxwAAAN0AAAAPAAAAAAAA&#10;AAAAAAAAAKECAABkcnMvZG93bnJldi54bWxQSwUGAAAAAAQABAD5AAAAlQMAAAAA&#10;" strokecolor="#2f5496 [2408]" strokeweight="1.5pt"/>
            <v:shape id="AutoShape 37" o:spid="_x0000_s363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XaMYMUAAADdAAAADwAAAGRycy9kb3ducmV2LnhtbESPQYvCMBSE7wv+h/AEb5oqbJFqFCsI&#10;VvCw7iJ4ezTPttq81Car9d+bBWGPw8x8w8yXnanFnVpXWVYwHkUgiHOrKy4U/HxvhlMQziNrrC2T&#10;gic5WC56H3NMtH3wF90PvhABwi5BBaX3TSKly0sy6Ea2IQ7e2bYGfZBtIXWLjwA3tZxEUSwNVhwW&#10;SmxoXVJ+PfwaBelzd9xbn92259PllqXpJMOLUWrQ71YzEJ46/x9+t7dawWc8jeHvTXgCcvE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XaMYMUAAADdAAAADwAAAAAAAAAA&#10;AAAAAAChAgAAZHJzL2Rvd25yZXYueG1sUEsFBgAAAAAEAAQA+QAAAJMDAAAAAA==&#10;" strokecolor="#2f5496 [2408]" strokeweight="1.5pt"/>
          </v:group>
        </w:pict>
      </w:r>
      <w:r w:rsidR="00061E2C" w:rsidRPr="0024361A">
        <w:rPr>
          <w:rFonts w:ascii="ALFABET98" w:hAnsi="ALFABET98"/>
          <w:sz w:val="72"/>
          <w:szCs w:val="72"/>
        </w:rPr>
        <w:t xml:space="preserve"> </w:t>
      </w:r>
      <w:r w:rsidR="00061E2C">
        <w:rPr>
          <w:rFonts w:ascii="ALFABET98" w:hAnsi="ALFABET98"/>
          <w:sz w:val="72"/>
          <w:szCs w:val="72"/>
        </w:rPr>
        <w:t xml:space="preserve">                                         </w:t>
      </w:r>
      <w:r w:rsidR="00061E2C" w:rsidRPr="0024361A">
        <w:rPr>
          <w:rFonts w:ascii="ALFABET98" w:hAnsi="ALFABET98"/>
          <w:sz w:val="72"/>
          <w:szCs w:val="72"/>
        </w:rPr>
        <w:t xml:space="preserve">       </w:t>
      </w:r>
      <w:r w:rsidR="00061E2C">
        <w:rPr>
          <w:rFonts w:ascii="ALFABET98" w:hAnsi="ALFABET98"/>
          <w:sz w:val="72"/>
          <w:szCs w:val="72"/>
        </w:rPr>
        <w:t xml:space="preserve">      </w:t>
      </w:r>
      <w:r w:rsidR="00061E2C" w:rsidRPr="0024361A">
        <w:rPr>
          <w:rFonts w:ascii="ALFABET98" w:hAnsi="ALFABET98"/>
          <w:sz w:val="72"/>
          <w:szCs w:val="72"/>
        </w:rPr>
        <w:t xml:space="preserve">        </w:t>
      </w:r>
      <w:r w:rsidR="00061E2C">
        <w:rPr>
          <w:rFonts w:ascii="ALFABET98" w:hAnsi="ALFABET98"/>
          <w:sz w:val="72"/>
          <w:szCs w:val="72"/>
        </w:rPr>
        <w:t xml:space="preserve"> </w:t>
      </w:r>
    </w:p>
    <w:p w:rsidR="00061E2C" w:rsidRDefault="00061E2C" w:rsidP="00061E2C">
      <w:pPr>
        <w:spacing w:line="240" w:lineRule="auto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72"/>
          <w:szCs w:val="72"/>
        </w:rPr>
        <w:t xml:space="preserve"> </w:t>
      </w:r>
      <w:r>
        <w:rPr>
          <w:rFonts w:ascii="ALFABET98" w:hAnsi="ALFABET98"/>
          <w:sz w:val="36"/>
          <w:szCs w:val="36"/>
        </w:rPr>
        <w:t xml:space="preserve">   </w:t>
      </w:r>
      <w:r w:rsidR="00437EB7">
        <w:rPr>
          <w:rFonts w:ascii="ALFABET98" w:hAnsi="ALFABET98"/>
          <w:sz w:val="36"/>
          <w:szCs w:val="36"/>
        </w:rPr>
        <w:t xml:space="preserve">                               2</w:t>
      </w:r>
      <w:r>
        <w:rPr>
          <w:rFonts w:ascii="ALFABET98" w:hAnsi="ALFABET98"/>
          <w:sz w:val="36"/>
          <w:szCs w:val="36"/>
        </w:rPr>
        <w:t>3</w:t>
      </w:r>
    </w:p>
    <w:p w:rsidR="00061E2C" w:rsidRDefault="00061E2C" w:rsidP="00061E2C">
      <w:pPr>
        <w:spacing w:line="240" w:lineRule="auto"/>
        <w:rPr>
          <w:rFonts w:ascii="ALFABET98" w:hAnsi="ALFABET98"/>
          <w:sz w:val="72"/>
          <w:szCs w:val="72"/>
        </w:rPr>
      </w:pPr>
      <w:r>
        <w:rPr>
          <w:rFonts w:ascii="ALFABET98" w:hAnsi="ALFABET98"/>
          <w:sz w:val="36"/>
          <w:szCs w:val="36"/>
        </w:rPr>
        <w:t>Sayın velim, okuyalım, boşlukları  yazalım.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 </w:t>
      </w:r>
      <w:r>
        <w:rPr>
          <w:rFonts w:ascii="ALFABET98" w:hAnsi="ALFABET98"/>
          <w:sz w:val="72"/>
          <w:szCs w:val="72"/>
        </w:rPr>
        <w:t xml:space="preserve">       </w:t>
      </w:r>
      <w:r w:rsidRPr="0024361A">
        <w:rPr>
          <w:rFonts w:ascii="ALFABET98" w:hAnsi="ALFABET98"/>
          <w:sz w:val="72"/>
          <w:szCs w:val="72"/>
        </w:rPr>
        <w:t xml:space="preserve">       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 </w:t>
      </w:r>
      <w:r>
        <w:rPr>
          <w:rFonts w:ascii="ALFABET98" w:hAnsi="ALFABET98"/>
          <w:sz w:val="72"/>
          <w:szCs w:val="72"/>
        </w:rPr>
        <w:t xml:space="preserve"> </w:t>
      </w:r>
    </w:p>
    <w:p w:rsidR="00061E2C" w:rsidRDefault="00061E2C" w:rsidP="00061E2C">
      <w:pPr>
        <w:spacing w:line="240" w:lineRule="auto"/>
        <w:rPr>
          <w:rFonts w:ascii="ALFABET98" w:hAnsi="ALFABET98"/>
          <w:sz w:val="72"/>
          <w:szCs w:val="72"/>
        </w:rPr>
      </w:pPr>
      <w:r w:rsidRPr="0024361A">
        <w:rPr>
          <w:rFonts w:ascii="ALFABET98" w:hAnsi="ALFABET98"/>
          <w:color w:val="FF0000"/>
          <w:sz w:val="72"/>
          <w:szCs w:val="72"/>
        </w:rPr>
        <w:t>an</w:t>
      </w:r>
      <w:r w:rsidRPr="0024361A">
        <w:rPr>
          <w:rFonts w:ascii="ALFABET98" w:hAnsi="ALFABET98"/>
          <w:sz w:val="72"/>
          <w:szCs w:val="72"/>
        </w:rPr>
        <w:t xml:space="preserve">la      </w:t>
      </w:r>
      <w:r w:rsidRPr="0024361A">
        <w:rPr>
          <w:rFonts w:ascii="ALFABET98" w:hAnsi="ALFABET98"/>
          <w:color w:val="FF0000"/>
          <w:sz w:val="72"/>
          <w:szCs w:val="72"/>
        </w:rPr>
        <w:t>en</w:t>
      </w:r>
      <w:r w:rsidRPr="0024361A">
        <w:rPr>
          <w:rFonts w:ascii="ALFABET98" w:hAnsi="ALFABET98"/>
          <w:sz w:val="72"/>
          <w:szCs w:val="72"/>
        </w:rPr>
        <w:t xml:space="preserve">la      </w:t>
      </w:r>
      <w:r w:rsidRPr="0024361A">
        <w:rPr>
          <w:rFonts w:ascii="ALFABET98" w:hAnsi="ALFABET98"/>
          <w:color w:val="FF0000"/>
          <w:sz w:val="72"/>
          <w:szCs w:val="72"/>
        </w:rPr>
        <w:t>in</w:t>
      </w:r>
      <w:r w:rsidRPr="0024361A">
        <w:rPr>
          <w:rFonts w:ascii="ALFABET98" w:hAnsi="ALFABET98"/>
          <w:sz w:val="72"/>
          <w:szCs w:val="72"/>
        </w:rPr>
        <w:t xml:space="preserve">la     </w:t>
      </w:r>
      <w:r w:rsidRPr="0024361A">
        <w:rPr>
          <w:rFonts w:ascii="ALFABET98" w:hAnsi="ALFABET98"/>
          <w:color w:val="FF0000"/>
          <w:sz w:val="72"/>
          <w:szCs w:val="72"/>
        </w:rPr>
        <w:t>in</w:t>
      </w:r>
      <w:r w:rsidRPr="0024361A">
        <w:rPr>
          <w:rFonts w:ascii="ALFABET98" w:hAnsi="ALFABET98"/>
          <w:sz w:val="72"/>
          <w:szCs w:val="72"/>
        </w:rPr>
        <w:t>le</w:t>
      </w:r>
      <w:r w:rsidRPr="0024361A">
        <w:rPr>
          <w:rFonts w:ascii="ALFABET98" w:hAnsi="ALFABET98"/>
          <w:noProof/>
          <w:color w:val="FF0000"/>
          <w:sz w:val="72"/>
          <w:szCs w:val="72"/>
          <w:lang w:eastAsia="tr-TR"/>
        </w:rPr>
        <w:t xml:space="preserve"> </w:t>
      </w:r>
      <w:r w:rsidR="00443F71"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624" style="position:absolute;margin-left:-16.1pt;margin-top:9.4pt;width:521.25pt;height:36.85pt;z-index:-251346944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OkWeFg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PDpFnhYEAADxDwAADgAAAAAAAAAAAAAAAAAuAgAAZHJzL2Uyb0RvYy54bWxQSwECLQAUAAYA&#10;CAAAACEAWCsPaOAAAAAKAQAADwAAAAAAAAAAAAAAAABwBgAAZHJzL2Rvd25yZXYueG1sUEsFBgAA&#10;AAAEAAQA8wAAAH0HAAAAAA==&#10;">
            <v:group id="Group 33" o:spid="_x0000_s362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RHYTcQAAADdAAAA&#10;DwAAAAAAAAAAAAAAAACqAgAAZHJzL2Rvd25yZXYueG1sUEsFBgAAAAAEAAQA+gAAAJsDAAAAAA==&#10;">
              <v:rect id="Rectangle 34" o:spid="_x0000_s362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I0WbMYA&#10;AADdAAAADwAAAGRycy9kb3ducmV2LnhtbESPQWvCQBSE70L/w/IKvelGi8FGV6ltLV5rI6G3R/aZ&#10;Dc2+Ddmtif/eLQgeh5n5hlltBtuIM3W+dqxgOklAEJdO11wpyL934wUIH5A1No5JwYU8bNYPoxVm&#10;2vX8RedDqESEsM9QgQmhzaT0pSGLfuJa4uidXGcxRNlVUnfYR7ht5CxJUmmx5rhgsKU3Q+Xv4c8q&#10;eK6KD1Pk7z630yL9PF6O2/5np9TT4/C6BBFoCPfwrb3XCubp4gX+38QnIN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I0WbMYAAADdAAAADwAAAAAAAAAAAAAAAACYAgAAZHJz&#10;L2Rvd25yZXYueG1sUEsFBgAAAAAEAAQA9QAAAIsDAAAAAA==&#10;" strokecolor="#2f5496 [2408]" strokeweight="1.5pt">
                <v:fill opacity="0"/>
              </v:rect>
              <v:rect id="Rectangle 35" o:spid="_x0000_s362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xTdhMAA&#10;AADdAAAADwAAAGRycy9kb3ducmV2LnhtbERPy4rCMBTdD/gP4QqzG9PKVLQ2ijios/S5vzTXtrS5&#10;qU1G69+bxYDLw3lny9404k6dqywriEcRCOLc6ooLBefT5msKwnlkjY1lUvAkB8vF4CPDVNsHH+h+&#10;9IUIIexSVFB636ZSurwkg25kW+LAXW1n0AfYFVJ3+AjhppHjKJpIgxWHhhJbWpeU18c/o+CS/LS8&#10;k4b38eZ7llzq7W0dG6U+h/1qDsJT79/if/evVpBMZmF/eBOegFy8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xTdhM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362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0aCyccAAADdAAAADwAAAGRycy9kb3ducmV2LnhtbESPQWvCQBSE74X+h+UVvDUbBaWNWcUU&#10;CkboobYUvD2yz2w0+zZmV43/vlsoeBxm5hsmXw62FRfqfeNYwThJQRBXTjdcK/j+en9+AeEDssbW&#10;MSm4kYfl4vEhx0y7K3/SZRtqESHsM1RgQugyKX1lyKJPXEccvb3rLYYo+1rqHq8Rbls5SdOZtNhw&#10;XDDY0Zuh6rg9WwXFbfPz4UJ5Wu93h1NZFJMSD1ap0dOwmoMINIR7+L+91gqms9cx/L2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DRoLJxwAAAN0AAAAPAAAAAAAA&#10;AAAAAAAAAKECAABkcnMvZG93bnJldi54bWxQSwUGAAAAAAQABAD5AAAAlQMAAAAA&#10;" strokecolor="#2f5496 [2408]" strokeweight="1.5pt"/>
            <v:shape id="AutoShape 37" o:spid="_x0000_s362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5QcvsYAAADdAAAADwAAAGRycy9kb3ducmV2LnhtbESPQWvCQBSE70L/w/IKvZmNgUqNrmIK&#10;BVPwUBXB2yP7TKLZtzG71fjv3ULB4zAz3zCzRW8acaXO1ZYVjKIYBHFhdc2lgt32a/gBwnlkjY1l&#10;UnAnB4v5y2CGqbY3/qHrxpciQNilqKDyvk2ldEVFBl1kW+LgHW1n0AfZlVJ3eAtw08gkjsfSYM1h&#10;ocKWPisqzptfoyC7f+/X1ueX1fFwuuRZluR4Mkq9vfbLKQhPvX+G/9srreB9PEng7014AnL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OUHL7GAAAA3QAAAA8AAAAAAAAA&#10;AAAAAAAAoQIAAGRycy9kb3ducmV2LnhtbFBLBQYAAAAABAAEAPkAAACUAwAAAAA=&#10;" strokecolor="#2f5496 [2408]" strokeweight="1.5pt"/>
          </v:group>
        </w:pict>
      </w:r>
      <w:r>
        <w:rPr>
          <w:rFonts w:ascii="ALFABET98" w:hAnsi="ALFABET98"/>
          <w:sz w:val="72"/>
          <w:szCs w:val="72"/>
        </w:rPr>
        <w:t xml:space="preserve">          </w:t>
      </w:r>
      <w:r w:rsidRPr="0024361A">
        <w:rPr>
          <w:rFonts w:ascii="ALFABET98" w:hAnsi="ALFABET98"/>
          <w:sz w:val="72"/>
          <w:szCs w:val="72"/>
        </w:rPr>
        <w:t xml:space="preserve"> </w:t>
      </w:r>
      <w:r>
        <w:rPr>
          <w:rFonts w:ascii="ALFABET98" w:hAnsi="ALFABET98"/>
          <w:sz w:val="72"/>
          <w:szCs w:val="72"/>
        </w:rPr>
        <w:t xml:space="preserve">                                       </w:t>
      </w:r>
    </w:p>
    <w:p w:rsidR="00061E2C" w:rsidRPr="0024361A" w:rsidRDefault="00443F71" w:rsidP="00061E2C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618" style="position:absolute;margin-left:-16.1pt;margin-top:9.4pt;width:521.25pt;height:36.85pt;z-index:-25134592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GXXIkMXBAAA8Q8AAA4AAAAAAAAAAAAAAAAALgIAAGRycy9lMm9Eb2MueG1sUEsBAi0AFAAG&#10;AAgAAAAhAFgrD2jgAAAACgEAAA8AAAAAAAAAAAAAAAAAcQYAAGRycy9kb3ducmV2LnhtbFBLBQYA&#10;AAAABAAEAPMAAAB+BwAAAAA=&#10;">
            <v:group id="Group 33" o:spid="_x0000_s362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LYVElccAAADd&#10;AAAADwAAAAAAAAAAAAAAAACqAgAAZHJzL2Rvd25yZXYueG1sUEsFBgAAAAAEAAQA+gAAAJ4DAAAA&#10;AA==&#10;">
              <v:rect id="Rectangle 34" o:spid="_x0000_s362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BmKtMYA&#10;AADdAAAADwAAAGRycy9kb3ducmV2LnhtbESPQWvCQBSE70L/w/IK3urGiqGNrtJqlV61kdDbI/vM&#10;hmbfhuzWxH/vFgoeh5n5hlmuB9uIC3W+dqxgOklAEJdO11wpyL92Ty8gfEDW2DgmBVfysF49jJaY&#10;adfzgS7HUIkIYZ+hAhNCm0npS0MW/cS1xNE7u85iiLKrpO6wj3DbyOckSaXFmuOCwZY2hsqf469V&#10;MKuKD1PkW5/baZHuT9fTe/+9U2r8OLwtQAQawj383/7UCubp6xz+3sQnIF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BmKtMYAAADdAAAADwAAAAAAAAAAAAAAAACYAgAAZHJz&#10;L2Rvd25yZXYueG1sUEsFBgAAAAAEAAQA9QAAAIsDAAAAAA==&#10;" strokecolor="#2f5496 [2408]" strokeweight="1.5pt">
                <v:fill opacity="0"/>
              </v:rect>
              <v:rect id="Rectangle 35" o:spid="_x0000_s362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7Hga8UA&#10;AADdAAAADwAAAGRycy9kb3ducmV2LnhtbESPzWrDMBCE74W8g9hAb43sUpvGiWxCSpoe2/zcF2tj&#10;m1grx1Jt5+2rQqHHYWa+YdbFZFoxUO8aywriRQSCuLS64UrB6bh7egXhPLLG1jIpuJODIp89rDHT&#10;duQvGg6+EgHCLkMFtfddJqUrazLoFrYjDt7F9gZ9kH0ldY9jgJtWPkdRKg02HBZq7GhbU3k9fBsF&#10;5+St4700/BnvXpbJ+fp+28ZGqcf5tFmB8DT5//Bf+0MrSNJlCr9vwhOQ+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seBr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362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+O/JsYAAADdAAAADwAAAGRycy9kb3ducmV2LnhtbESPQWvCQBSE70L/w/IK3nRTQW2jqzQF&#10;IRE8aEvB2yP7TGKzb2N21fjvXUHocZiZb5j5sjO1uFDrKssK3oYRCOLc6ooLBT/fq8E7COeRNdaW&#10;ScGNHCwXL705xtpeeUuXnS9EgLCLUUHpfRNL6fKSDLqhbYiDd7CtQR9kW0jd4jXATS1HUTSRBisO&#10;CyU29FVS/rc7GwXJbf27sT47pYf98ZQlySjDo1Gq/9p9zkB46vx/+NlOtYLx5GMKjzfhCcjFH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PjvybGAAAA3QAAAA8AAAAAAAAA&#10;AAAAAAAAoQIAAGRycy9kb3ducmV2LnhtbFBLBQYAAAAABAAEAPkAAACUAwAAAAA=&#10;" strokecolor="#2f5496 [2408]" strokeweight="1.5pt"/>
            <v:shape id="AutoShape 37" o:spid="_x0000_s361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nwrVMIAAADdAAAADwAAAGRycy9kb3ducmV2LnhtbERPTYvCMBC9L/gfwgje1lRhZa1GscKC&#10;FTysiuBtaMa22kxqE7X+e3MQPD7e93TemkrcqXGlZQWDfgSCOLO65FzBfvf3/QvCeWSNlWVS8CQH&#10;81nna4qxtg/+p/vW5yKEsItRQeF9HUvpsoIMur6tiQN3so1BH2CTS93gI4SbSg6jaCQNlhwaCqxp&#10;WVB22d6MguS5PmysT6+r0/F8TZNkmOLZKNXrtosJCE+t/4jf7pVW8DMah7nhTXgCcvY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UnwrVMIAAADdAAAADwAAAAAAAAAAAAAA&#10;AAChAgAAZHJzL2Rvd25yZXYueG1sUEsFBgAAAAAEAAQA+QAAAJADAAAAAA==&#10;" strokecolor="#2f5496 [2408]" strokeweight="1.5pt"/>
          </v:group>
        </w:pict>
      </w:r>
      <w:r w:rsidR="00061E2C" w:rsidRPr="0024361A">
        <w:rPr>
          <w:rFonts w:ascii="ALFABET98" w:hAnsi="ALFABET98"/>
          <w:sz w:val="72"/>
          <w:szCs w:val="72"/>
        </w:rPr>
        <w:t xml:space="preserve"> </w:t>
      </w:r>
      <w:r w:rsidR="00061E2C">
        <w:rPr>
          <w:rFonts w:ascii="ALFABET98" w:hAnsi="ALFABET98"/>
          <w:sz w:val="72"/>
          <w:szCs w:val="72"/>
        </w:rPr>
        <w:t xml:space="preserve">                                         </w:t>
      </w:r>
      <w:r w:rsidR="00061E2C" w:rsidRPr="0024361A">
        <w:rPr>
          <w:rFonts w:ascii="ALFABET98" w:hAnsi="ALFABET98"/>
          <w:sz w:val="72"/>
          <w:szCs w:val="72"/>
        </w:rPr>
        <w:t xml:space="preserve">       </w:t>
      </w:r>
      <w:r w:rsidR="00061E2C">
        <w:rPr>
          <w:rFonts w:ascii="ALFABET98" w:hAnsi="ALFABET98"/>
          <w:sz w:val="72"/>
          <w:szCs w:val="72"/>
        </w:rPr>
        <w:t xml:space="preserve">      </w:t>
      </w:r>
      <w:r w:rsidR="00061E2C" w:rsidRPr="0024361A">
        <w:rPr>
          <w:rFonts w:ascii="ALFABET98" w:hAnsi="ALFABET98"/>
          <w:sz w:val="72"/>
          <w:szCs w:val="72"/>
        </w:rPr>
        <w:t xml:space="preserve">        </w:t>
      </w:r>
      <w:r w:rsidR="00061E2C">
        <w:rPr>
          <w:rFonts w:ascii="ALFABET98" w:hAnsi="ALFABET98"/>
          <w:sz w:val="72"/>
          <w:szCs w:val="72"/>
        </w:rPr>
        <w:t xml:space="preserve"> </w:t>
      </w:r>
    </w:p>
    <w:p w:rsidR="00061E2C" w:rsidRPr="00E0338D" w:rsidRDefault="00061E2C" w:rsidP="00061E2C">
      <w:pPr>
        <w:spacing w:line="240" w:lineRule="auto"/>
        <w:rPr>
          <w:rFonts w:ascii="ALFABET98" w:hAnsi="ALFABET98"/>
          <w:sz w:val="72"/>
          <w:szCs w:val="72"/>
        </w:rPr>
      </w:pPr>
      <w:r w:rsidRPr="0024361A">
        <w:rPr>
          <w:rFonts w:ascii="ALFABET98" w:hAnsi="ALFABET98"/>
          <w:color w:val="FF0000"/>
          <w:sz w:val="72"/>
          <w:szCs w:val="72"/>
        </w:rPr>
        <w:lastRenderedPageBreak/>
        <w:t>na</w:t>
      </w:r>
      <w:r w:rsidRPr="0024361A">
        <w:rPr>
          <w:rFonts w:ascii="ALFABET98" w:hAnsi="ALFABET98"/>
          <w:sz w:val="72"/>
          <w:szCs w:val="72"/>
        </w:rPr>
        <w:t xml:space="preserve">la     </w:t>
      </w:r>
      <w:r w:rsidRPr="0024361A">
        <w:rPr>
          <w:rFonts w:ascii="ALFABET98" w:hAnsi="ALFABET98"/>
          <w:color w:val="FF0000"/>
          <w:sz w:val="72"/>
          <w:szCs w:val="72"/>
        </w:rPr>
        <w:t>ne</w:t>
      </w:r>
      <w:r w:rsidRPr="0024361A">
        <w:rPr>
          <w:rFonts w:ascii="ALFABET98" w:hAnsi="ALFABET98"/>
          <w:sz w:val="72"/>
          <w:szCs w:val="72"/>
        </w:rPr>
        <w:t xml:space="preserve">le      </w:t>
      </w:r>
      <w:r w:rsidRPr="0024361A">
        <w:rPr>
          <w:rFonts w:ascii="ALFABET98" w:hAnsi="ALFABET98"/>
          <w:color w:val="FF0000"/>
          <w:sz w:val="72"/>
          <w:szCs w:val="72"/>
        </w:rPr>
        <w:t>ni</w:t>
      </w:r>
      <w:r w:rsidRPr="0024361A">
        <w:rPr>
          <w:rFonts w:ascii="ALFABET98" w:hAnsi="ALFABET98"/>
          <w:sz w:val="72"/>
          <w:szCs w:val="72"/>
        </w:rPr>
        <w:t xml:space="preserve">ne     </w:t>
      </w:r>
      <w:r w:rsidRPr="0024361A">
        <w:rPr>
          <w:rFonts w:ascii="ALFABET98" w:hAnsi="ALFABET98"/>
          <w:color w:val="FF0000"/>
          <w:sz w:val="72"/>
          <w:szCs w:val="72"/>
        </w:rPr>
        <w:t>na</w:t>
      </w:r>
      <w:r w:rsidRPr="0024361A">
        <w:rPr>
          <w:rFonts w:ascii="ALFABET98" w:hAnsi="ALFABET98"/>
          <w:sz w:val="72"/>
          <w:szCs w:val="72"/>
        </w:rPr>
        <w:t>ne</w:t>
      </w:r>
      <w:r w:rsidRPr="0024361A">
        <w:rPr>
          <w:rFonts w:ascii="ALFABET98" w:hAnsi="ALFABET98"/>
          <w:noProof/>
          <w:color w:val="FF0000"/>
          <w:sz w:val="72"/>
          <w:szCs w:val="72"/>
          <w:lang w:eastAsia="tr-TR"/>
        </w:rPr>
        <w:t xml:space="preserve"> </w:t>
      </w:r>
      <w:r w:rsidR="00443F71"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612" style="position:absolute;margin-left:-16.1pt;margin-top:9.4pt;width:521.25pt;height:36.85pt;z-index:-251344896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nTVNFA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">
            <v:group id="Group 33" o:spid="_x0000_s361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MVdiMwwAAAN0AAAAP&#10;AAAAAAAAAAAAAAAAAKoCAABkcnMvZG93bnJldi54bWxQSwUGAAAAAAQABAD6AAAAmgMAAAAA&#10;">
              <v:rect id="Rectangle 34" o:spid="_x0000_s361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kWrcYA&#10;AADdAAAADwAAAGRycy9kb3ducmV2LnhtbESPQWvCQBSE7wX/w/IEb3WTFm2JrqKtll5rI8HbI/vM&#10;BrNvQ3Y18d93C4Ueh5n5hlmuB9uIG3W+dqwgnSYgiEuna64U5N/7x1cQPiBrbByTgjt5WK9GD0vM&#10;tOv5i26HUIkIYZ+hAhNCm0npS0MW/dS1xNE7u85iiLKrpO6wj3DbyKckmUuLNccFgy29GSovh6tV&#10;8FwVO1Pk7z63aTH/ON6P2/60V2oyHjYLEIGG8B/+a39qBbOXJIXfN/EJyN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ckWrcYAAADdAAAADwAAAAAAAAAAAAAAAACYAgAAZHJz&#10;L2Rvd25yZXYueG1sUEsFBgAAAAAEAAQA9QAAAIsDAAAAAA==&#10;" strokecolor="#2f5496 [2408]" strokeweight="1.5pt">
                <v:fill opacity="0"/>
              </v:rect>
              <v:rect id="Rectangle 35" o:spid="_x0000_s361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mF8csQA&#10;AADdAAAADwAAAGRycy9kb3ducmV2LnhtbESPQWvCQBSE74L/YXmF3ppNQmM1ugaxWD22qd4f2dck&#10;mH2bZrea/vuuUPA4zMw3zKoYTScuNLjWsoIkikEQV1a3XCs4fu6e5iCcR9bYWSYFv+SgWE8nK8y1&#10;vfIHXUpfiwBhl6OCxvs+l9JVDRl0ke2Jg/dlB4M+yKGWesBrgJtOpnE8kwZbDgsN9rRtqDqXP0bB&#10;KXvteS8Nvye750V2Or99bxOj1OPDuFmC8DT6e/i/fdAKspc4hdub8ATk+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ZhfHL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361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jMjP8cAAADdAAAADwAAAGRycy9kb3ducmV2LnhtbESPQWvCQBSE70L/w/IKvZlNU2pL6hoa&#10;QTBCD9oieHtkn0ls9m3MbjX+e7cgeBxm5htmmg2mFSfqXWNZwXMUgyAurW64UvDzvRi/g3AeWWNr&#10;mRRcyEE2exhNMdX2zGs6bXwlAoRdigpq77tUSlfWZNBFtiMO3t72Bn2QfSV1j+cAN61M4ngiDTYc&#10;FmrsaF5T+bv5Mwryy2r7ZX1xXO53h2OR50mBB6PU0+Pw+QHC0+Dv4Vt7qRW8vsUv8P8mPAE5uw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CMyM/xwAAAN0AAAAPAAAAAAAA&#10;AAAAAAAAAKECAABkcnMvZG93bnJldi54bWxQSwUGAAAAAAQABAD5AAAAlQMAAAAA&#10;" strokecolor="#2f5496 [2408]" strokeweight="1.5pt"/>
            <v:shape id="AutoShape 37" o:spid="_x0000_s361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dq7S8cAAADdAAAADwAAAGRycy9kb3ducmV2LnhtbESPQWvCQBSE70L/w/IKvZlNQ2tL6hoa&#10;QTBCD9oieHtkn0ls9m3MbjX+e7cgeBxm5htmmg2mFSfqXWNZwXMUgyAurW64UvDzvRi/g3AeWWNr&#10;mRRcyEE2exhNMdX2zGs6bXwlAoRdigpq77tUSlfWZNBFtiMO3t72Bn2QfSV1j+cAN61M4ngiDTYc&#10;FmrsaF5T+bv5Mwryy2r7ZX1xXO53h2OR50mBB6PU0+Pw+QHC0+Dv4Vt7qRW8vsUv8P8mPAE5uw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N2rtLxwAAAN0AAAAPAAAAAAAA&#10;AAAAAAAAAKECAABkcnMvZG93bnJldi54bWxQSwUGAAAAAAQABAD5AAAAlQMAAAAA&#10;" strokecolor="#2f5496 [2408]" strokeweight="1.5pt"/>
          </v:group>
        </w:pict>
      </w:r>
      <w:r w:rsidRPr="0024361A">
        <w:rPr>
          <w:rFonts w:ascii="ALFABET98" w:hAnsi="ALFABET98"/>
          <w:sz w:val="72"/>
          <w:szCs w:val="72"/>
        </w:rPr>
        <w:t xml:space="preserve"> </w:t>
      </w:r>
      <w:r>
        <w:rPr>
          <w:rFonts w:ascii="ALFABET98" w:hAnsi="ALFABET98"/>
          <w:sz w:val="72"/>
          <w:szCs w:val="72"/>
        </w:rPr>
        <w:t xml:space="preserve">                                       </w:t>
      </w:r>
      <w:r w:rsidRPr="00F12AA8">
        <w:rPr>
          <w:rFonts w:ascii="ALFABET98" w:hAnsi="ALFABET98"/>
          <w:color w:val="A6A6A6" w:themeColor="background1" w:themeShade="A6"/>
          <w:sz w:val="72"/>
          <w:szCs w:val="72"/>
        </w:rPr>
        <w:t xml:space="preserve">      </w:t>
      </w:r>
    </w:p>
    <w:p w:rsidR="00061E2C" w:rsidRPr="0024361A" w:rsidRDefault="00443F71" w:rsidP="00061E2C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606" style="position:absolute;margin-left:-16.1pt;margin-top:9.4pt;width:521.25pt;height:36.85pt;z-index:-25135616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">
            <v:group id="Group 33" o:spid="_x0000_s360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zw5WPFAAAA3QAA&#10;AA8AAAAAAAAAAAAAAAAAqgIAAGRycy9kb3ducmV2LnhtbFBLBQYAAAAABAAEAPoAAACcAwAAAAA=&#10;">
              <v:rect id="Rectangle 34" o:spid="_x0000_s361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WwrQsUA&#10;AADdAAAADwAAAGRycy9kb3ducmV2LnhtbESPQWvCQBSE7wX/w/IEb3VjpVpSV7FapVc1Enp7ZF+z&#10;wezbkN2a+O+7QsHjMDPfMItVb2txpdZXjhVMxgkI4sLpiksF2Wn3/AbCB2SNtWNScCMPq+XgaYGp&#10;dh0f6HoMpYgQ9ikqMCE0qZS+MGTRj11DHL0f11oMUbal1C12EW5r+ZIkM2mx4rhgsKGNoeJy/LUK&#10;pmX+afJs6zM7yWf78+380X3vlBoN+/U7iEB9eIT/219awes8mcP9TXwCcv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1bCtCxQAAAN0AAAAPAAAAAAAAAAAAAAAAAJgCAABkcnMv&#10;ZG93bnJldi54bWxQSwUGAAAAAAQABAD1AAAAigMAAAAA&#10;" strokecolor="#2f5496 [2408]" strokeweight="1.5pt">
                <v:fill opacity="0"/>
              </v:rect>
              <v:rect id="Rectangle 35" o:spid="_x0000_s361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4lLmMAA&#10;AADdAAAADwAAAGRycy9kb3ducmV2LnhtbERPyW7CMBC9I/EP1lTqDZygBkrAIETFcoRQ7qN4mkTE&#10;4xC7EP4eH5A4Pr19vuxMLW7UusqygngYgSDOra64UPB72gy+QTiPrLG2TAoe5GC56PfmmGp75yPd&#10;Ml+IEMIuRQWl900qpctLMuiGtiEO3J9tDfoA20LqFu8h3NRyFEVjabDi0FBiQ+uS8kv2bxSck5+G&#10;d9LwId58TZPzZXtdx0apz49uNQPhqfNv8cu91wqSSRTmhjfhCcjF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4lLmM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360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9sU1ccAAADdAAAADwAAAGRycy9kb3ducmV2LnhtbESPQWvCQBSE70L/w/IKvZlNA61t6hoa&#10;QTBCD9oieHtkn0ls9m3MbjX+e7cgeBxm5htmmg2mFSfqXWNZwXMUgyAurW64UvDzvRi/gXAeWWNr&#10;mRRcyEE2exhNMdX2zGs6bXwlAoRdigpq77tUSlfWZNBFtiMO3t72Bn2QfSV1j+cAN61M4vhVGmw4&#10;LNTY0bym8nfzZxTkl9X2y/riuNzvDsciz5MCD0app8fh8wOEp8Hfw7f2Uit4mcTv8P8mPAE5uw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j2xTVxwAAAN0AAAAPAAAAAAAA&#10;AAAAAAAAAKECAABkcnMvZG93bnJldi54bWxQSwUGAAAAAAQABAD5AAAAlQMAAAAA&#10;" strokecolor="#2f5496 [2408]" strokeweight="1.5pt"/>
            <v:shape id="AutoShape 37" o:spid="_x0000_s360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zgrlcQAAADdAAAADwAAAGRycy9kb3ducmV2LnhtbERPTWvCQBC9C/0PyxR6M5sI1RJdQ1Mo&#10;JIUetKXgbciOSWx2Nma3Mf5791Dw+Hjfm2wynRhpcK1lBUkUgyCurG65VvD99T5/AeE8ssbOMim4&#10;koNs+zDbYKrthXc07n0tQgi7FBU03veplK5qyKCLbE8cuKMdDPoAh1rqAS8h3HRyEcdLabDl0NBg&#10;T28NVb/7P6Mgv378fFpfnovj4XQu83xR4sko9fQ4va5BeJr8XfzvLrSC51US9oc34QnI7Q0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3OCuVxAAAAN0AAAAPAAAAAAAAAAAA&#10;AAAAAKECAABkcnMvZG93bnJldi54bWxQSwUGAAAAAAQABAD5AAAAkgMAAAAA&#10;" strokecolor="#2f5496 [2408]" strokeweight="1.5pt"/>
          </v:group>
        </w:pict>
      </w:r>
      <w:r w:rsidR="00061E2C" w:rsidRPr="0024361A">
        <w:rPr>
          <w:rFonts w:ascii="ALFABET98" w:hAnsi="ALFABET98"/>
          <w:sz w:val="72"/>
          <w:szCs w:val="72"/>
        </w:rPr>
        <w:t xml:space="preserve"> </w:t>
      </w:r>
      <w:r w:rsidR="00061E2C">
        <w:rPr>
          <w:rFonts w:ascii="ALFABET98" w:hAnsi="ALFABET98"/>
          <w:sz w:val="72"/>
          <w:szCs w:val="72"/>
        </w:rPr>
        <w:t xml:space="preserve">                                         </w:t>
      </w:r>
      <w:r w:rsidR="00061E2C" w:rsidRPr="0024361A">
        <w:rPr>
          <w:rFonts w:ascii="ALFABET98" w:hAnsi="ALFABET98"/>
          <w:sz w:val="72"/>
          <w:szCs w:val="72"/>
        </w:rPr>
        <w:t xml:space="preserve">       </w:t>
      </w:r>
      <w:r w:rsidR="00061E2C">
        <w:rPr>
          <w:rFonts w:ascii="ALFABET98" w:hAnsi="ALFABET98"/>
          <w:sz w:val="72"/>
          <w:szCs w:val="72"/>
        </w:rPr>
        <w:t xml:space="preserve">      </w:t>
      </w:r>
      <w:r w:rsidR="00061E2C" w:rsidRPr="0024361A">
        <w:rPr>
          <w:rFonts w:ascii="ALFABET98" w:hAnsi="ALFABET98"/>
          <w:sz w:val="72"/>
          <w:szCs w:val="72"/>
        </w:rPr>
        <w:t xml:space="preserve">        </w:t>
      </w:r>
      <w:r w:rsidR="00061E2C">
        <w:rPr>
          <w:rFonts w:ascii="ALFABET98" w:hAnsi="ALFABET98"/>
          <w:sz w:val="72"/>
          <w:szCs w:val="72"/>
        </w:rPr>
        <w:t xml:space="preserve"> </w:t>
      </w:r>
    </w:p>
    <w:p w:rsidR="00061E2C" w:rsidRDefault="00061E2C" w:rsidP="00061E2C">
      <w:pPr>
        <w:spacing w:line="240" w:lineRule="auto"/>
        <w:rPr>
          <w:rFonts w:ascii="ALFABET98" w:hAnsi="ALFABET98"/>
          <w:sz w:val="72"/>
          <w:szCs w:val="72"/>
        </w:rPr>
      </w:pPr>
      <w:r w:rsidRPr="0024361A">
        <w:rPr>
          <w:rFonts w:ascii="ALFABET98" w:hAnsi="ALFABET98"/>
          <w:sz w:val="72"/>
          <w:szCs w:val="72"/>
        </w:rPr>
        <w:t>e</w:t>
      </w:r>
      <w:r w:rsidRPr="0024361A">
        <w:rPr>
          <w:rFonts w:ascii="ALFABET98" w:hAnsi="ALFABET98"/>
          <w:color w:val="FF0000"/>
          <w:sz w:val="72"/>
          <w:szCs w:val="72"/>
        </w:rPr>
        <w:t>ka</w:t>
      </w:r>
      <w:r>
        <w:rPr>
          <w:rFonts w:ascii="ALFABET98" w:hAnsi="ALFABET98"/>
          <w:sz w:val="72"/>
          <w:szCs w:val="72"/>
        </w:rPr>
        <w:t xml:space="preserve">le     </w:t>
      </w:r>
      <w:r w:rsidRPr="0024361A">
        <w:rPr>
          <w:rFonts w:ascii="ALFABET98" w:hAnsi="ALFABET98"/>
          <w:sz w:val="72"/>
          <w:szCs w:val="72"/>
        </w:rPr>
        <w:t>i</w:t>
      </w:r>
      <w:r w:rsidRPr="0024361A">
        <w:rPr>
          <w:rFonts w:ascii="ALFABET98" w:hAnsi="ALFABET98"/>
          <w:color w:val="FF0000"/>
          <w:sz w:val="72"/>
          <w:szCs w:val="72"/>
        </w:rPr>
        <w:t>ka</w:t>
      </w:r>
      <w:r>
        <w:rPr>
          <w:rFonts w:ascii="ALFABET98" w:hAnsi="ALFABET98"/>
          <w:sz w:val="72"/>
          <w:szCs w:val="72"/>
        </w:rPr>
        <w:t xml:space="preserve">le     </w:t>
      </w:r>
      <w:r w:rsidRPr="0024361A">
        <w:rPr>
          <w:rFonts w:ascii="ALFABET98" w:hAnsi="ALFABET98"/>
          <w:sz w:val="72"/>
          <w:szCs w:val="72"/>
        </w:rPr>
        <w:t>a</w:t>
      </w:r>
      <w:r w:rsidRPr="0024361A">
        <w:rPr>
          <w:rFonts w:ascii="ALFABET98" w:hAnsi="ALFABET98"/>
          <w:color w:val="FF0000"/>
          <w:sz w:val="72"/>
          <w:szCs w:val="72"/>
        </w:rPr>
        <w:t>ka</w:t>
      </w:r>
      <w:r w:rsidRPr="0024361A">
        <w:rPr>
          <w:rFonts w:ascii="ALFABET98" w:hAnsi="ALFABET98"/>
          <w:sz w:val="72"/>
          <w:szCs w:val="72"/>
        </w:rPr>
        <w:t>l</w:t>
      </w:r>
      <w:r w:rsidR="00443F71"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600" style="position:absolute;margin-left:-16.1pt;margin-top:9.4pt;width:521.25pt;height:36.85pt;z-index:-251355136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AG&#10;MfwxEgQAAPEPAAAOAAAAAAAAAAAAAAAAAC4CAABkcnMvZTJvRG9jLnhtbFBLAQItABQABgAIAAAA&#10;IQBYKw9o4AAAAAoBAAAPAAAAAAAAAAAAAAAAAGwGAABkcnMvZG93bnJldi54bWxQSwUGAAAAAAQA&#10;BADzAAAAeQcAAAAA&#10;">
            <v:group id="Group 33" o:spid="_x0000_s360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YSdb3FAAAA3QAA&#10;AA8AAAAAAAAAAAAAAAAAqgIAAGRycy9kb3ducmV2LnhtbFBLBQYAAAAABAAEAPoAAACcAwAAAAA=&#10;">
              <v:rect id="Rectangle 34" o:spid="_x0000_s360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467nMUA&#10;AADdAAAADwAAAGRycy9kb3ducmV2LnhtbESPT2vCQBTE74V+h+UVvOkmlWqJrtJ/Sq9qJPT2yD6z&#10;odm3Ibua+O3dgtDjMDO/YZbrwTbiQp2vHStIJwkI4tLpmisF+WEzfgXhA7LGxjEpuJKH9erxYYmZ&#10;dj3v6LIPlYgQ9hkqMCG0mZS+NGTRT1xLHL2T6yyGKLtK6g77CLeNfE6SmbRYc1ww2NKHofJ3f7YK&#10;plXxZYr80+c2LWbb4/X43v9slBo9DW8LEIGG8B++t7+1gpd5OoW/N/EJyNU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jrucxQAAAN0AAAAPAAAAAAAAAAAAAAAAAJgCAABkcnMv&#10;ZG93bnJldi54bWxQSwUGAAAAAAQABAD1AAAAigMAAAAA&#10;" strokecolor="#2f5496 [2408]" strokeweight="1.5pt">
                <v:fill opacity="0"/>
              </v:rect>
              <v:rect id="Rectangle 35" o:spid="_x0000_s360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3XQMQA&#10;AADdAAAADwAAAGRycy9kb3ducmV2LnhtbESPQWvCQBSE7wX/w/IEb80mxdQ2dQ0SsfbYxnp/ZJ9J&#10;MPs2zW41/ntXKPQ4zMw3zDIfTSfONLjWsoIkikEQV1a3XCv43m8fX0A4j6yxs0wKruQgX00elphp&#10;e+EvOpe+FgHCLkMFjfd9JqWrGjLoItsTB+9oB4M+yKGWesBLgJtOPsXxszTYclhosKeioepU/hoF&#10;h3TT804a/ky289f0cHr/KRKj1Gw6rt9AeBr9f/iv/aEVpItkDvc34QnI1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Md10D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360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0+IDccAAADdAAAADwAAAGRycy9kb3ducmV2LnhtbESPQWvCQBSE7wX/w/KE3pqNgq2kWaUR&#10;BFPooSpCb4/sM4nNvo3ZrUn+fbdQ8DjMzDdMuh5MI27UudqyglkUgyAurK65VHA8bJ+WIJxH1thY&#10;JgUjOVivJg8pJtr2/Em3vS9FgLBLUEHlfZtI6YqKDLrItsTBO9vOoA+yK6XusA9w08h5HD9LgzWH&#10;hQpb2lRUfO9/jIJsfD99WJ9fd+evyzXPsnmOF6PU43R4ewXhafD38H97pxUsXmYL+HsTnoBc/Q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nT4gNxwAAAN0AAAAPAAAAAAAA&#10;AAAAAAAAAKECAABkcnMvZG93bnJldi54bWxQSwUGAAAAAAQABAD5AAAAlQMAAAAA&#10;" strokecolor="#2f5496 [2408]" strokeweight="1.5pt"/>
            <v:shape id="AutoShape 37" o:spid="_x0000_s360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50WescAAADdAAAADwAAAGRycy9kb3ducmV2LnhtbESPQWvCQBSE74X+h+UVvDUbBW2JWcUU&#10;CkboobYUvD2yz2w0+zZmV43/vlsoeBxm5hsmXw62FRfqfeNYwThJQRBXTjdcK/j+en9+BeEDssbW&#10;MSm4kYfl4vEhx0y7K3/SZRtqESHsM1RgQugyKX1lyKJPXEccvb3rLYYo+1rqHq8Rbls5SdOZtNhw&#10;XDDY0Zuh6rg9WwXFbfPz4UJ5Wu93h1NZFJMSD1ap0dOwmoMINIR7+L+91gqmL+MZ/L2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XnRZ6xwAAAN0AAAAPAAAAAAAA&#10;AAAAAAAAAKECAABkcnMvZG93bnJldi54bWxQSwUGAAAAAAQABAD5AAAAlQMAAAAA&#10;" strokecolor="#2f5496 [2408]" strokeweight="1.5pt"/>
          </v:group>
        </w:pict>
      </w:r>
      <w:r>
        <w:rPr>
          <w:rFonts w:ascii="ALFABET98" w:hAnsi="ALFABET98"/>
          <w:sz w:val="72"/>
          <w:szCs w:val="72"/>
        </w:rPr>
        <w:t>e  na</w:t>
      </w:r>
      <w:r w:rsidRPr="00D104CB">
        <w:rPr>
          <w:rFonts w:ascii="ALFABET98" w:hAnsi="ALFABET98"/>
          <w:color w:val="FF0000"/>
          <w:sz w:val="72"/>
          <w:szCs w:val="72"/>
        </w:rPr>
        <w:t>ne</w:t>
      </w:r>
      <w:r>
        <w:rPr>
          <w:rFonts w:ascii="ALFABET98" w:hAnsi="ALFABET98"/>
          <w:sz w:val="72"/>
          <w:szCs w:val="72"/>
        </w:rPr>
        <w:t>li</w:t>
      </w:r>
      <w:r w:rsidRPr="0024361A">
        <w:rPr>
          <w:rFonts w:ascii="ALFABET98" w:hAnsi="ALFABET98"/>
          <w:sz w:val="72"/>
          <w:szCs w:val="72"/>
        </w:rPr>
        <w:t xml:space="preserve"> </w:t>
      </w:r>
      <w:r>
        <w:rPr>
          <w:rFonts w:ascii="ALFABET98" w:hAnsi="ALFABET98"/>
          <w:sz w:val="72"/>
          <w:szCs w:val="72"/>
        </w:rPr>
        <w:t xml:space="preserve">                                       </w:t>
      </w:r>
    </w:p>
    <w:p w:rsidR="00061E2C" w:rsidRPr="0024361A" w:rsidRDefault="00443F71" w:rsidP="00061E2C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594" style="position:absolute;margin-left:-16.1pt;margin-top:9.4pt;width:521.25pt;height:36.85pt;z-index:-25135411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XObnoxYEAADxDwAADgAAAAAAAAAAAAAAAAAuAgAAZHJzL2Uyb0RvYy54bWxQSwECLQAUAAYA&#10;CAAAACEAWCsPaOAAAAAKAQAADwAAAAAAAAAAAAAAAABwBgAAZHJzL2Rvd25yZXYueG1sUEsFBgAA&#10;AAAEAAQA8wAAAH0HAAAAAA==&#10;">
            <v:group id="Group 33" o:spid="_x0000_s359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3+kJXwwAAAN0AAAAP&#10;AAAAAAAAAAAAAAAAAKoCAABkcnMvZG93bnJldi54bWxQSwUGAAAAAAQABAD6AAAAmgMAAAAA&#10;">
              <v:rect id="Rectangle 34" o:spid="_x0000_s359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maMdsYA&#10;AADdAAAADwAAAGRycy9kb3ducmV2LnhtbESPQWvCQBSE74X+h+UVequbWGo1ukqtWrxWI8HbI/vM&#10;hmbfhuzWxH/fLRR6HGbmG2axGmwjrtT52rGCdJSAIC6drrlSkB93T1MQPiBrbByTght5WC3v7xaY&#10;adfzJ10PoRIRwj5DBSaENpPSl4Ys+pFriaN3cZ3FEGVXSd1hH+G2keMkmUiLNccFgy29Gyq/Dt9W&#10;wXNVbE2Rb3xu02Lycbqd1v15p9Tjw/A2BxFoCP/hv/ZeK3h5TWfw+yY+Abn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maMdsYAAADdAAAADwAAAAAAAAAAAAAAAACYAgAAZHJz&#10;L2Rvd25yZXYueG1sUEsFBgAAAAAEAAQA9QAAAIsDAAAAAA==&#10;" strokecolor="#2f5496 [2408]" strokeweight="1.5pt">
                <v:fill opacity="0"/>
              </v:rect>
              <v:rect id="Rectangle 35" o:spid="_x0000_s359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kob/r8A&#10;AADdAAAADwAAAGRycy9kb3ducmV2LnhtbERPy4rCMBTdD/gP4QruxrRiR61GEUWdpc/9pbm2xeam&#10;NlHr35vFwCwP5z1btKYST2pcaVlB3I9AEGdWl5wrOJ8232MQziNrrCyTgjc5WMw7XzNMtX3xgZ5H&#10;n4sQwi5FBYX3dSqlywoy6Pq2Jg7c1TYGfYBNLnWDrxBuKjmIoh9psOTQUGBNq4Ky2/FhFFySdc07&#10;aXgfb4aT5HLb3lexUarXbZdTEJ5a/y/+c/9qBcloEPaHN+EJyPkH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SShv+vwAAAN0AAAAPAAAAAAAAAAAAAAAAAJgCAABkcnMvZG93bnJl&#10;di54bWxQSwUGAAAAAAQABAD1AAAAhAMAAAAA&#10;" fillcolor="#deeaf6 [660]" strokecolor="#c00000" strokeweight="1pt">
                <v:stroke dashstyle="dash"/>
              </v:rect>
            </v:group>
            <v:shape id="AutoShape 36" o:spid="_x0000_s359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hhEs8cAAADdAAAADwAAAGRycy9kb3ducmV2LnhtbESPT2vCQBTE7wW/w/KE3pqNAVtJ3YgR&#10;BFPoQSuF3h7ZZ/40+zZmtxq/fVco9DjMzG+Y5Wo0nbjQ4BrLCmZRDIK4tLrhSsHxY/u0AOE8ssbO&#10;Mim4kYNVNnlYYqrtlfd0OfhKBAi7FBXU3veplK6syaCLbE8cvJMdDPogh0rqAa8BbjqZxPGzNNhw&#10;WKixp01N5ffhxyjIb2+f79YX593pqz0XeZ4U2BqlHqfj+hWEp9H/h//aO61g/pLM4P4mPAGZ/Q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WGESzxwAAAN0AAAAPAAAAAAAA&#10;AAAAAAAAAKECAABkcnMvZG93bnJldi54bWxQSwUGAAAAAAQABAD5AAAAlQMAAAAA&#10;" strokecolor="#2f5496 [2408]" strokeweight="1.5pt"/>
            <v:shape id="AutoShape 37" o:spid="_x0000_s359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sraxMYAAADdAAAADwAAAGRycy9kb3ducmV2LnhtbESPQWvCQBSE70L/w/IKvZlNA2qJrmIK&#10;ghE81JaCt0f2mUSzb2N2q/HfuwXB4zAz3zCzRW8acaHO1ZYVvEcxCOLC6ppLBT/fq+EHCOeRNTaW&#10;ScGNHCzmL4MZptpe+YsuO1+KAGGXooLK+zaV0hUVGXSRbYmDd7CdQR9kV0rd4TXATSOTOB5LgzWH&#10;hQpb+qyoOO3+jILstvndWp+f14f98ZxnWZLj0Sj19tovpyA89f4ZfrTXWsFokiTw/yY8ATm/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bK2sTGAAAA3QAAAA8AAAAAAAAA&#10;AAAAAAAAoQIAAGRycy9kb3ducmV2LnhtbFBLBQYAAAAABAAEAPkAAACUAwAAAAA=&#10;" strokecolor="#2f5496 [2408]" strokeweight="1.5pt"/>
          </v:group>
        </w:pict>
      </w:r>
      <w:r w:rsidR="00061E2C" w:rsidRPr="0024361A">
        <w:rPr>
          <w:rFonts w:ascii="ALFABET98" w:hAnsi="ALFABET98"/>
          <w:sz w:val="72"/>
          <w:szCs w:val="72"/>
        </w:rPr>
        <w:t xml:space="preserve"> </w:t>
      </w:r>
      <w:r w:rsidR="00061E2C">
        <w:rPr>
          <w:rFonts w:ascii="ALFABET98" w:hAnsi="ALFABET98"/>
          <w:sz w:val="72"/>
          <w:szCs w:val="72"/>
        </w:rPr>
        <w:t xml:space="preserve">                                         </w:t>
      </w:r>
      <w:r w:rsidR="00061E2C" w:rsidRPr="0024361A">
        <w:rPr>
          <w:rFonts w:ascii="ALFABET98" w:hAnsi="ALFABET98"/>
          <w:sz w:val="72"/>
          <w:szCs w:val="72"/>
        </w:rPr>
        <w:t xml:space="preserve">       </w:t>
      </w:r>
      <w:r w:rsidR="00061E2C">
        <w:rPr>
          <w:rFonts w:ascii="ALFABET98" w:hAnsi="ALFABET98"/>
          <w:sz w:val="72"/>
          <w:szCs w:val="72"/>
        </w:rPr>
        <w:t xml:space="preserve">      </w:t>
      </w:r>
      <w:r w:rsidR="00061E2C" w:rsidRPr="0024361A">
        <w:rPr>
          <w:rFonts w:ascii="ALFABET98" w:hAnsi="ALFABET98"/>
          <w:sz w:val="72"/>
          <w:szCs w:val="72"/>
        </w:rPr>
        <w:t xml:space="preserve">        </w:t>
      </w:r>
      <w:r w:rsidR="00061E2C">
        <w:rPr>
          <w:rFonts w:ascii="ALFABET98" w:hAnsi="ALFABET98"/>
          <w:sz w:val="72"/>
          <w:szCs w:val="72"/>
        </w:rPr>
        <w:t xml:space="preserve"> </w:t>
      </w:r>
    </w:p>
    <w:p w:rsidR="00061E2C" w:rsidRPr="0024361A" w:rsidRDefault="00443F71" w:rsidP="00061E2C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588" style="position:absolute;margin-left:-16.1pt;margin-top:9.4pt;width:521.25pt;height:36.85pt;z-index:-25135308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CeSuutFQQAAPEPAAAOAAAAAAAAAAAAAAAAAC4CAABkcnMvZTJvRG9jLnhtbFBLAQItABQABgAI&#10;AAAAIQBYKw9o4AAAAAoBAAAPAAAAAAAAAAAAAAAAAG8GAABkcnMvZG93bnJldi54bWxQSwUGAAAA&#10;AAQABADzAAAAfAcAAAAA&#10;">
            <v:group id="Group 33" o:spid="_x0000_s359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424LvxgAAAN0A&#10;AAAPAAAAAAAAAAAAAAAAAKoCAABkcnMvZG93bnJldi54bWxQSwUGAAAAAAQABAD6AAAAnQMAAAAA&#10;">
              <v:rect id="Rectangle 34" o:spid="_x0000_s359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dMzsUA&#10;AADdAAAADwAAAGRycy9kb3ducmV2LnhtbESPQWvCQBSE74L/YXlCb7rRopbUVbTV0qs2Enp7ZF+z&#10;odm3Ibua+O+7BcHjMDPfMKtNb2txpdZXjhVMJwkI4sLpiksF2ddh/ALCB2SNtWNScCMPm/VwsMJU&#10;u46PdD2FUkQI+xQVmBCaVEpfGLLoJ64hjt6Pay2GKNtS6ha7CLe1nCXJQlqsOC4YbOjNUPF7ulgF&#10;z2W+N3n27jM7zRcf59t5130flHoa9dtXEIH68Ajf259awXw5m8P/m/gE5Po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R0zOxQAAAN0AAAAPAAAAAAAAAAAAAAAAAJgCAABkcnMv&#10;ZG93bnJldi54bWxQSwUGAAAAAAQABAD1AAAAigMAAAAA&#10;" strokecolor="#2f5496 [2408]" strokeweight="1.5pt">
                <v:fill opacity="0"/>
              </v:rect>
              <v:rect id="Rectangle 35" o:spid="_x0000_s359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u8mEcUA&#10;AADdAAAADwAAAGRycy9kb3ducmV2LnhtbESPQWvCQBSE70L/w/IKvdVNgrE1dQ1F0Xq0Vu+P7GsS&#10;zL5Ns9sk/vuuUPA4zMw3zDIfTSN66lxtWUE8jUAQF1bXXCo4fW2fX0E4j6yxsUwKruQgXz1Mlphp&#10;O/An9UdfigBhl6GCyvs2k9IVFRl0U9sSB+/bdgZ9kF0pdYdDgJtGJlE0lwZrDgsVtrSuqLgcf42C&#10;c7pp+UMaPsTb2SI9X3Y/69go9fQ4vr+B8DT6e/i/vdcK0pdkDrc34QnI1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y7yYR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359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r15XMcAAADdAAAADwAAAGRycy9kb3ducmV2LnhtbESPT2vCQBTE7wW/w/KE3uqmgWqJbqQR&#10;BFPwUFsEb4/sM3/Mvo3ZrcZv7wqFHoeZ+Q2zWA6mFRfqXW1ZweskAkFcWF1zqeDne/3yDsJ5ZI2t&#10;ZVJwIwfLdPS0wETbK3/RZedLESDsElRQed8lUrqiIoNuYjvi4B1tb9AH2ZdS93gNcNPKOIqm0mDN&#10;YaHCjlYVFafdr1GQ3T73W+vz8+Z4aM55lsU5Nkap5/HwMQfhafD/4b/2Rit4m8UzeLwJT0Cm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2vXlcxwAAAN0AAAAPAAAAAAAA&#10;AAAAAAAAAKECAABkcnMvZG93bnJldi54bWxQSwUGAAAAAAQABAD5AAAAlQMAAAAA&#10;" strokecolor="#2f5496 [2408]" strokeweight="1.5pt"/>
            <v:shape id="AutoShape 37" o:spid="_x0000_s358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yLtLsMAAADdAAAADwAAAGRycy9kb3ducmV2LnhtbERPTYvCMBC9C/sfwix409SCulSj2IUF&#10;K+xBXQRvQzO21WZSm6j135vDgsfH+54vO1OLO7WusqxgNIxAEOdWV1wo+Nv/DL5AOI+ssbZMCp7k&#10;YLn46M0x0fbBW7rvfCFCCLsEFZTeN4mULi/JoBvahjhwJ9sa9AG2hdQtPkK4qWUcRRNpsOLQUGJD&#10;3yXll93NKEifm8Ov9dl1fTqer1maxhmejVL9z241A+Gp82/xv3utFYyncZgb3oQnIBc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ci7S7DAAAA3QAAAA8AAAAAAAAAAAAA&#10;AAAAoQIAAGRycy9kb3ducmV2LnhtbFBLBQYAAAAABAAEAPkAAACRAwAAAAA=&#10;" strokecolor="#2f5496 [2408]" strokeweight="1.5pt"/>
          </v:group>
        </w:pict>
      </w:r>
      <w:r w:rsidR="00061E2C" w:rsidRPr="00D104CB">
        <w:rPr>
          <w:rFonts w:ascii="ALFABET98" w:hAnsi="ALFABET98"/>
          <w:sz w:val="72"/>
          <w:szCs w:val="72"/>
        </w:rPr>
        <w:t xml:space="preserve"> </w:t>
      </w:r>
      <w:r w:rsidR="00061E2C" w:rsidRPr="0024361A">
        <w:rPr>
          <w:rFonts w:ascii="ALFABET98" w:hAnsi="ALFABET98"/>
          <w:sz w:val="72"/>
          <w:szCs w:val="72"/>
        </w:rPr>
        <w:t xml:space="preserve">Nil   </w:t>
      </w:r>
      <w:r w:rsidR="00061E2C" w:rsidRPr="0024361A">
        <w:rPr>
          <w:rFonts w:ascii="ALFABET98" w:hAnsi="ALFABET98"/>
          <w:color w:val="FF0000"/>
          <w:sz w:val="72"/>
          <w:szCs w:val="72"/>
        </w:rPr>
        <w:t>el</w:t>
      </w:r>
      <w:r w:rsidR="00061E2C" w:rsidRPr="0024361A">
        <w:rPr>
          <w:rFonts w:ascii="ALFABET98" w:hAnsi="ALFABET98"/>
          <w:sz w:val="72"/>
          <w:szCs w:val="72"/>
        </w:rPr>
        <w:t xml:space="preserve">li  </w:t>
      </w:r>
      <w:r w:rsidR="00061E2C">
        <w:rPr>
          <w:rFonts w:ascii="ALFABET98" w:hAnsi="ALFABET98"/>
          <w:color w:val="FF0000"/>
          <w:sz w:val="72"/>
          <w:szCs w:val="72"/>
        </w:rPr>
        <w:t>la</w:t>
      </w:r>
      <w:r w:rsidR="00061E2C" w:rsidRPr="001C48A6">
        <w:rPr>
          <w:rFonts w:ascii="ALFABET98" w:hAnsi="ALFABET98"/>
          <w:sz w:val="72"/>
          <w:szCs w:val="72"/>
        </w:rPr>
        <w:t>le</w:t>
      </w:r>
      <w:r w:rsidR="00061E2C">
        <w:rPr>
          <w:rFonts w:ascii="ALFABET98" w:hAnsi="ALFABET98"/>
          <w:sz w:val="72"/>
          <w:szCs w:val="72"/>
        </w:rPr>
        <w:t>.</w:t>
      </w:r>
      <w:r w:rsidR="00061E2C" w:rsidRPr="0024361A">
        <w:rPr>
          <w:rFonts w:ascii="ALFABET98" w:hAnsi="ALFABET98"/>
          <w:sz w:val="72"/>
          <w:szCs w:val="72"/>
        </w:rPr>
        <w:t xml:space="preserve">  </w:t>
      </w:r>
    </w:p>
    <w:p w:rsidR="00061E2C" w:rsidRDefault="00443F71" w:rsidP="00061E2C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582" style="position:absolute;margin-left:-16.1pt;margin-top:9.4pt;width:521.25pt;height:36.85pt;z-index:-25135206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">
            <v:group id="Group 33" o:spid="_x0000_s358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AI5EjHCAAAA3QAAAA8A&#10;AAAAAAAAAAAAAAAAqgIAAGRycy9kb3ducmV2LnhtbFBLBQYAAAAABAAEAPoAAACZAwAAAAA=&#10;">
              <v:rect id="Rectangle 34" o:spid="_x0000_s358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6XcEMUA&#10;AADdAAAADwAAAGRycy9kb3ducmV2LnhtbESPT2vCQBTE74V+h+UVvOkmlWqJrtJ/Sq9qJPT2yD6z&#10;odm3Ibua+O3dgtDjMDO/YZbrwTbiQp2vHStIJwkI4tLpmisF+WEzfgXhA7LGxjEpuJKH9erxYYmZ&#10;dj3v6LIPlYgQ9hkqMCG0mZS+NGTRT1xLHL2T6yyGKLtK6g77CLeNfE6SmbRYc1ww2NKHofJ3f7YK&#10;plXxZYr80+c2LWbb4/X43v9slBo9DW8LEIGG8B++t7+1gpf5NIW/N/EJyNU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bpdwQxQAAAN0AAAAPAAAAAAAAAAAAAAAAAJgCAABkcnMv&#10;ZG93bnJldi54bWxQSwUGAAAAAAQABAD1AAAAigMAAAAA&#10;" strokecolor="#2f5496 [2408]" strokeweight="1.5pt">
                <v:fill opacity="0"/>
              </v:rect>
              <v:rect id="Rectangle 35" o:spid="_x0000_s358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A22z8UA&#10;AADdAAAADwAAAGRycy9kb3ducmV2LnhtbESPS2/CMBCE75X6H6ytxI04AdJHGoMqKh7Hlsd9FW+T&#10;KPE6jV0I/x4jIfU4mplvNPliMK04Ue9qywqSKAZBXFhdc6ngsF+NX0E4j6yxtUwKLuRgMX98yDHT&#10;9szfdNr5UgQIuwwVVN53mZSuqMigi2xHHLwf2xv0Qfal1D2eA9y0chLHz9JgzWGhwo6WFRXN7s8o&#10;OKafHW+k4a9kNXtLj836d5kYpUZPw8c7CE+D/w/f21utIH2ZTuD2JjwBOb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DbbP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358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F/pgsYAAADdAAAADwAAAGRycy9kb3ducmV2LnhtbESPQWvCQBSE7wX/w/KE3pqNilpSVzFC&#10;wQg9aEuht0f2mUSzb2N21fjv3YLgcZiZb5jZojO1uFDrKssKBlEMgji3uuJCwc/359s7COeRNdaW&#10;ScGNHCzmvZcZJtpeeUuXnS9EgLBLUEHpfZNI6fKSDLrINsTB29vWoA+yLaRu8RrgppbDOJ5IgxWH&#10;hRIbWpWUH3dnoyC9bX6/rM9O6/3f4ZSl6TDDg1Hqtd8tP0B46vwz/GivtYLxdDSC/zfhCcj5H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xf6YLGAAAA3QAAAA8AAAAAAAAA&#10;AAAAAAAAoQIAAGRycy9kb3ducmV2LnhtbFBLBQYAAAAABAAEAPkAAACUAwAAAAA=&#10;" strokecolor="#2f5496 [2408]" strokeweight="1.5pt"/>
            <v:shape id="AutoShape 37" o:spid="_x0000_s358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7Zx9scAAADdAAAADwAAAGRycy9kb3ducmV2LnhtbESPQWvCQBSE7wX/w/KE3upGq1aiq5hC&#10;wQgetKXg7ZF9JtHs25hdNf57Vyj0OMzMN8xs0ZpKXKlxpWUF/V4EgjizuuRcwc/319sEhPPIGivL&#10;pOBODhbzzssMY21vvKXrzuciQNjFqKDwvo6ldFlBBl3P1sTBO9jGoA+yyaVu8BbgppKDKBpLgyWH&#10;hQJr+iwoO+0uRkFyX/9urE/Pq8P+eE6TZJDi0Sj12m2XUxCeWv8f/muvtILRx/sQnm/CE5DzB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DtnH2xwAAAN0AAAAPAAAAAAAA&#10;AAAAAAAAAKECAABkcnMvZG93bnJldi54bWxQSwUGAAAAAAQABAD5AAAAlQMAAAAA&#10;" strokecolor="#2f5496 [2408]" strokeweight="1.5pt"/>
          </v:group>
        </w:pict>
      </w:r>
      <w:r w:rsidR="00061E2C" w:rsidRPr="0024361A">
        <w:rPr>
          <w:rFonts w:ascii="ALFABET98" w:hAnsi="ALFABET98"/>
          <w:sz w:val="72"/>
          <w:szCs w:val="72"/>
        </w:rPr>
        <w:t xml:space="preserve"> </w:t>
      </w:r>
      <w:r w:rsidR="00061E2C">
        <w:rPr>
          <w:rFonts w:ascii="ALFABET98" w:hAnsi="ALFABET98"/>
          <w:sz w:val="72"/>
          <w:szCs w:val="72"/>
        </w:rPr>
        <w:t xml:space="preserve">                                       </w:t>
      </w:r>
    </w:p>
    <w:p w:rsidR="00061E2C" w:rsidRPr="0024361A" w:rsidRDefault="00061E2C" w:rsidP="00061E2C">
      <w:pPr>
        <w:spacing w:line="240" w:lineRule="auto"/>
        <w:rPr>
          <w:rFonts w:ascii="ALFABET98" w:hAnsi="ALFABET98"/>
          <w:sz w:val="72"/>
          <w:szCs w:val="72"/>
        </w:rPr>
      </w:pPr>
      <w:r w:rsidRPr="0024361A">
        <w:rPr>
          <w:rFonts w:ascii="ALFABET98" w:hAnsi="ALFABET98"/>
          <w:sz w:val="72"/>
          <w:szCs w:val="72"/>
        </w:rPr>
        <w:t>Ni</w:t>
      </w:r>
      <w:r w:rsidRPr="0024361A">
        <w:rPr>
          <w:rFonts w:ascii="ALFABET98" w:hAnsi="ALFABET98"/>
          <w:color w:val="FF0000"/>
          <w:sz w:val="72"/>
          <w:szCs w:val="72"/>
        </w:rPr>
        <w:t>ne</w:t>
      </w:r>
      <w:r w:rsidRPr="0024361A">
        <w:rPr>
          <w:rFonts w:ascii="ALFABET98" w:hAnsi="ALFABET98"/>
          <w:sz w:val="72"/>
          <w:szCs w:val="72"/>
        </w:rPr>
        <w:t xml:space="preserve">  na</w:t>
      </w:r>
      <w:r w:rsidRPr="0024361A">
        <w:rPr>
          <w:rFonts w:ascii="ALFABET98" w:hAnsi="ALFABET98"/>
          <w:color w:val="FF0000"/>
          <w:sz w:val="72"/>
          <w:szCs w:val="72"/>
        </w:rPr>
        <w:t>ne</w:t>
      </w:r>
      <w:r w:rsidRPr="0024361A">
        <w:rPr>
          <w:rFonts w:ascii="ALFABET98" w:hAnsi="ALFABET98"/>
          <w:sz w:val="72"/>
          <w:szCs w:val="72"/>
        </w:rPr>
        <w:t xml:space="preserve">  al.</w:t>
      </w:r>
      <w:r w:rsidR="00443F71"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576" style="position:absolute;margin-left:-16.1pt;margin-top:9.4pt;width:521.25pt;height:36.85pt;z-index:-251351040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">
            <v:group id="Group 33" o:spid="_x0000_s357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inC/exgAAAN0A&#10;AAAPAAAAAAAAAAAAAAAAAKoCAABkcnMvZG93bnJldi54bWxQSwUGAAAAAAQABAD6AAAAnQMAAAAA&#10;">
              <v:rect id="Rectangle 34" o:spid="_x0000_s358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wDh/8UA&#10;AADdAAAADwAAAGRycy9kb3ducmV2LnhtbESPQWvCQBSE74L/YXlCb7pRqZbUVdRq8VobCb09sq/Z&#10;0OzbkF1N/PfdgtDjMDPfMKtNb2txo9ZXjhVMJwkI4sLpiksF2edx/ALCB2SNtWNScCcPm/VwsMJU&#10;u44/6HYOpYgQ9ikqMCE0qZS+MGTRT1xDHL1v11oMUbal1C12EW5rOUuShbRYcVww2NDeUPFzvloF&#10;8zI/mDx785md5ov3y/2y676OSj2N+u0riEB9+A8/2iet4Hk5X8Lfm/gE5P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7AOH/xQAAAN0AAAAPAAAAAAAAAAAAAAAAAJgCAABkcnMv&#10;ZG93bnJldi54bWxQSwUGAAAAAAQABAD1AAAAigMAAAAA&#10;" strokecolor="#2f5496 [2408]" strokeweight="1.5pt">
                <v:fill opacity="0"/>
              </v:rect>
              <v:rect id="Rectangle 35" o:spid="_x0000_s358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eWBJcAA&#10;AADdAAAADwAAAGRycy9kb3ducmV2LnhtbERPyW7CMBC9V+IfrEHqrTiBhiVgEKJiObLeR/GQRMTj&#10;ELsQ/h4fKvX49PbZojWVeFDjSssK4l4EgjizuuRcwfm0/hqDcB5ZY2WZFLzIwWLe+Zhhqu2TD/Q4&#10;+lyEEHYpKii8r1MpXVaQQdezNXHgrrYx6ANscqkbfIZwU8l+FA2lwZJDQ4E1rQrKbsdfo+CS/NS8&#10;lYb38fp7klxum/sqNkp9dtvlFISn1v+L/9w7rSAZDcLc8CY8ATl/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eWBJc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357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bfeaMcAAADdAAAADwAAAGRycy9kb3ducmV2LnhtbESPQWvCQBSE7wX/w/KE3upGi1qjq5hC&#10;wQgetKXg7ZF9JtHs25hdNf57Vyj0OMzMN8xs0ZpKXKlxpWUF/V4EgjizuuRcwc/319sHCOeRNVaW&#10;ScGdHCzmnZcZxtreeEvXnc9FgLCLUUHhfR1L6bKCDLqerYmDd7CNQR9kk0vd4C3ATSUHUTSSBksO&#10;CwXW9FlQdtpdjILkvv7dWJ+eV4f98ZwmySDFo1HqtdsupyA8tf4//NdeaQXD8fsEnm/CE5DzB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tt95oxwAAAN0AAAAPAAAAAAAA&#10;AAAAAAAAAKECAABkcnMvZG93bnJldi54bWxQSwUGAAAAAAQABAD5AAAAlQMAAAAA&#10;" strokecolor="#2f5496 [2408]" strokeweight="1.5pt"/>
            <v:shape id="AutoShape 37" o:spid="_x0000_s357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IsEiMQAAADdAAAADwAAAGRycy9kb3ducmV2LnhtbERPy2rCQBTdC/2H4Ra600mlL1In0giC&#10;EbrQFsHdJXPNo5k7MTNN4t87C8Hl4bwXy9E0oqfOVZYVPM8iEMS51RUXCn5/1tMPEM4ja2wsk4IL&#10;OVgmD5MFxtoOvKN+7wsRQtjFqKD0vo2ldHlJBt3MtsSBO9nOoA+wK6TucAjhppHzKHqTBisODSW2&#10;tCop/9v/GwXpZXv4tj47b07H+pyl6TzD2ij19Dh+fYLwNPq7+ObeaAWv7y9hf3gTnoBMr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kiwSIxAAAAN0AAAAPAAAAAAAAAAAA&#10;AAAAAKECAABkcnMvZG93bnJldi54bWxQSwUGAAAAAAQABAD5AAAAkgMAAAAA&#10;" strokecolor="#2f5496 [2408]" strokeweight="1.5pt"/>
          </v:group>
        </w:pict>
      </w:r>
      <w:r w:rsidRPr="0024361A">
        <w:rPr>
          <w:rFonts w:ascii="ALFABET98" w:hAnsi="ALFABET98"/>
          <w:sz w:val="72"/>
          <w:szCs w:val="72"/>
        </w:rPr>
        <w:t xml:space="preserve"> </w:t>
      </w:r>
      <w:r>
        <w:rPr>
          <w:rFonts w:ascii="ALFABET98" w:hAnsi="ALFABET98"/>
          <w:sz w:val="72"/>
          <w:szCs w:val="72"/>
        </w:rPr>
        <w:t xml:space="preserve">                                         </w:t>
      </w:r>
      <w:r w:rsidRPr="0024361A">
        <w:rPr>
          <w:rFonts w:ascii="ALFABET98" w:hAnsi="ALFABET98"/>
          <w:sz w:val="72"/>
          <w:szCs w:val="72"/>
        </w:rPr>
        <w:t xml:space="preserve">       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 </w:t>
      </w:r>
      <w:r>
        <w:rPr>
          <w:rFonts w:ascii="ALFABET98" w:hAnsi="ALFABET98"/>
          <w:sz w:val="72"/>
          <w:szCs w:val="72"/>
        </w:rPr>
        <w:t xml:space="preserve"> </w:t>
      </w:r>
    </w:p>
    <w:p w:rsidR="00061E2C" w:rsidRPr="0024361A" w:rsidRDefault="00443F71" w:rsidP="00061E2C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570" style="position:absolute;margin-left:-16.1pt;margin-top:9.4pt;width:521.25pt;height:36.85pt;z-index:-25135001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BF&#10;1RGWEgQAAPEPAAAOAAAAAAAAAAAAAAAAAC4CAABkcnMvZTJvRG9jLnhtbFBLAQItABQABgAIAAAA&#10;IQBYKw9o4AAAAAoBAAAPAAAAAAAAAAAAAAAAAGwGAABkcnMvZG93bnJldi54bWxQSwUGAAAAAAQA&#10;BADzAAAAeQcAAAAA&#10;">
            <v:group id="Group 33" o:spid="_x0000_s357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FoVqgxgAAAN0A&#10;AAAPAAAAAAAAAAAAAAAAAKoCAABkcnMvZG93bnJldi54bWxQSwUGAAAAAAQABAD6AAAAnQMAAAAA&#10;">
              <v:rect id="Rectangle 34" o:spid="_x0000_s357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D2UgcYA&#10;AADdAAAADwAAAGRycy9kb3ducmV2LnhtbESPS2vDMBCE74X8B7GF3ho5zxY3SkibB702dTC9LdbW&#10;MrFWxlJj599HgUCPw8x8wyxWva3FmVpfOVYwGiYgiAunKy4VZN+751cQPiBrrB2Tggt5WC0HDwtM&#10;tev4i86HUIoIYZ+iAhNCk0rpC0MW/dA1xNH7da3FEGVbSt1iF+G2luMkmUuLFccFgw19GCpOhz+r&#10;YFLmW5NnG5/ZUT7fHy/H9+5np9TTY79+AxGoD//he/tTK5i9TCdwexOfgFx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D2UgcYAAADdAAAADwAAAAAAAAAAAAAAAACYAgAAZHJz&#10;L2Rvd25yZXYueG1sUEsFBgAAAAAEAAQA9QAAAIsDAAAAAA==&#10;" strokecolor="#2f5496 [2408]" strokeweight="1.5pt">
                <v:fill opacity="0"/>
              </v:rect>
              <v:rect id="Rectangle 35" o:spid="_x0000_s357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74XcQA&#10;AADdAAAADwAAAGRycy9kb3ducmV2LnhtbESPQWvCQBSE70L/w/IEb7qJJK1GVymKtsc21fsj+0yC&#10;2bcxu2r677sFweMwM98wy3VvGnGjztWWFcSTCARxYXXNpYLDz248A+E8ssbGMin4JQfr1ctgiZm2&#10;d/6mW+5LESDsMlRQed9mUrqiIoNuYlvi4J1sZ9AH2ZVSd3gPcNPIaRS9SoM1h4UKW9pUVJzzq1Fw&#10;TLctf0jDX/EumafH8/6yiY1So2H/vgDhqffP8KP9qRWkb0kC/2/CE5Cr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Cu+F3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357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PynEMYAAADdAAAADwAAAGRycy9kb3ducmV2LnhtbESPQWvCQBSE70L/w/IK3nRTUVuiqzQF&#10;IRE8aEvB2yP7TGKzb2N21fjvXUHocZiZb5j5sjO1uFDrKssK3oYRCOLc6ooLBT/fq8EHCOeRNdaW&#10;ScGNHCwXL705xtpeeUuXnS9EgLCLUUHpfRNL6fKSDLqhbYiDd7CtQR9kW0jd4jXATS1HUTSVBisO&#10;CyU29FVS/rc7GwXJbf27sT47pYf98ZQlySjDo1Gq/9p9zkB46vx/+NlOtYLJ+3gCjzfhCcjFH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T8pxDGAAAA3QAAAA8AAAAAAAAA&#10;AAAAAAAAoQIAAGRycy9kb3ducmV2LnhtbFBLBQYAAAAABAAEAPkAAACUAwAAAAA=&#10;" strokecolor="#2f5496 [2408]" strokeweight="1.5pt"/>
            <v:shape id="AutoShape 37" o:spid="_x0000_s357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C45Z8cAAADdAAAADwAAAGRycy9kb3ducmV2LnhtbESPT2vCQBTE74LfYXmCN7OptFaiqzSF&#10;gil48A+Ct0f2mcRm38bsqvHbdwtCj8PM/IaZLztTixu1rrKs4CWKQRDnVldcKNjvvkZTEM4ja6wt&#10;k4IHOVgu+r05JtreeUO3rS9EgLBLUEHpfZNI6fKSDLrINsTBO9nWoA+yLaRu8R7gppbjOJ5IgxWH&#10;hRIb+iwp/9lejYL08X1YW59dVqfj+ZKl6TjDs1FqOOg+ZiA8df4//GyvtIK399cJ/L0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ELjlnxwAAAN0AAAAPAAAAAAAA&#10;AAAAAAAAAKECAABkcnMvZG93bnJldi54bWxQSwUGAAAAAAQABAD5AAAAlQMAAAAA&#10;" strokecolor="#2f5496 [2408]" strokeweight="1.5pt"/>
          </v:group>
        </w:pict>
      </w:r>
      <w:r w:rsidR="00061E2C" w:rsidRPr="0024361A">
        <w:rPr>
          <w:rFonts w:ascii="ALFABET98" w:hAnsi="ALFABET98"/>
          <w:sz w:val="72"/>
          <w:szCs w:val="72"/>
        </w:rPr>
        <w:t xml:space="preserve"> </w:t>
      </w:r>
      <w:r w:rsidR="00061E2C">
        <w:rPr>
          <w:rFonts w:ascii="ALFABET98" w:hAnsi="ALFABET98"/>
          <w:sz w:val="72"/>
          <w:szCs w:val="72"/>
        </w:rPr>
        <w:t xml:space="preserve">                                        </w:t>
      </w:r>
      <w:r w:rsidR="00061E2C" w:rsidRPr="0024361A">
        <w:rPr>
          <w:rFonts w:ascii="ALFABET98" w:hAnsi="ALFABET98"/>
          <w:sz w:val="72"/>
          <w:szCs w:val="72"/>
        </w:rPr>
        <w:t xml:space="preserve">       </w:t>
      </w:r>
      <w:r w:rsidR="00061E2C">
        <w:rPr>
          <w:rFonts w:ascii="ALFABET98" w:hAnsi="ALFABET98"/>
          <w:sz w:val="72"/>
          <w:szCs w:val="72"/>
        </w:rPr>
        <w:t xml:space="preserve">  </w:t>
      </w: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564" style="position:absolute;margin-left:-16.1pt;margin-top:9.4pt;width:521.25pt;height:36.85pt;z-index:-251348992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xXyJIhYEAADxDwAADgAAAAAAAAAAAAAAAAAuAgAAZHJzL2Uyb0RvYy54bWxQSwECLQAUAAYA&#10;CAAAACEAWCsPaOAAAAAKAQAADwAAAAAAAAAAAAAAAABwBgAAZHJzL2Rvd25yZXYueG1sUEsFBgAA&#10;AAAEAAQA8wAAAH0HAAAAAA==&#10;">
            <v:group id="Group 33" o:spid="_x0000_s356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RJbUrFAAAA3QAA&#10;AA8AAAAAAAAAAAAAAAAAqgIAAGRycy9kb3ducmV2LnhtbFBLBQYAAAAABAAEAPoAAACcAwAAAAA=&#10;">
              <v:rect id="Rectangle 34" o:spid="_x0000_s356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dWja8YA&#10;AADdAAAADwAAAGRycy9kb3ducmV2LnhtbESPQWvCQBSE7wX/w/IEb3Vjq7ZNXaW1WnqtjYTeHtln&#10;Nph9G7JbE/+9Kwg9DjPzDbNY9bYWJ2p95VjBZJyAIC6crrhUkP1s759B+ICssXZMCs7kYbUc3C0w&#10;1a7jbzrtQikihH2KCkwITSqlLwxZ9GPXEEfv4FqLIcq2lLrFLsJtLR+SZC4tVhwXDDa0NlQcd39W&#10;wWOZb0yeffjMTvL55/68f+9+t0qNhv3bK4hAffgP39pfWsHsafoC1zfxCcjl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dWja8YAAADdAAAADwAAAAAAAAAAAAAAAACYAgAAZHJz&#10;L2Rvd25yZXYueG1sUEsFBgAAAAAEAAQA9QAAAIsDAAAAAA==&#10;" strokecolor="#2f5496 [2408]" strokeweight="1.5pt">
                <v:fill opacity="0"/>
              </v:rect>
              <v:rect id="Rectangle 35" o:spid="_x0000_s356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xog8AA&#10;AADdAAAADwAAAGRycy9kb3ducmV2LnhtbERPyW7CMBC9I/EP1lTqDZygBkrAIETFcoRQ7qN4mkTE&#10;4xC7EP4eH5A4Pr19vuxMLW7UusqygngYgSDOra64UPB72gy+QTiPrLG2TAoe5GC56PfmmGp75yPd&#10;Ml+IEMIuRQWl900qpctLMuiGtiEO3J9tDfoA20LqFu8h3NRyFEVjabDi0FBiQ+uS8kv2bxSck5+G&#10;d9LwId58TZPzZXtdx0apz49uNQPhqfNv8cu91wqSSRL2hzfhCcjF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kxog8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356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h43zscAAADdAAAADwAAAGRycy9kb3ducmV2LnhtbESPQWvCQBSE7wX/w/KE3pqNgq2kWaUR&#10;BFPooSpCb4/sM4nNvo3ZrUn+fbdQ8DjMzDdMuh5MI27UudqyglkUgyAurK65VHA8bJ+WIJxH1thY&#10;JgUjOVivJg8pJtr2/Em3vS9FgLBLUEHlfZtI6YqKDLrItsTBO9vOoA+yK6XusA9w08h5HD9LgzWH&#10;hQpb2lRUfO9/jIJsfD99WJ9fd+evyzXPsnmOF6PU43R4ewXhafD38H97pxUsXhYz+HsTnoBc/Q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OHjfOxwAAAN0AAAAPAAAAAAAA&#10;AAAAAAAAAKECAABkcnMvZG93bnJldi54bWxQSwUGAAAAAAQABAD5AAAAlQMAAAAA&#10;" strokecolor="#2f5496 [2408]" strokeweight="1.5pt"/>
            <v:shape id="AutoShape 37" o:spid="_x0000_s356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sypucYAAADdAAAADwAAAGRycy9kb3ducmV2LnhtbESPQWvCQBSE74L/YXmCN7MxYCupqxhB&#10;MAUPtVLo7ZF9JrHZtzG7avz3bqHQ4zAz3zCLVW8acaPO1ZYVTKMYBHFhdc2lguPndjIH4TyyxsYy&#10;KXiQg9VyOFhgqu2dP+h28KUIEHYpKqi8b1MpXVGRQRfZljh4J9sZ9EF2pdQd3gPcNDKJ4xdpsOaw&#10;UGFLm4qKn8PVKMge71976/PL7vR9vuRZluR4NkqNR/36DYSn3v+H/9o7rWD2Okvg9014AnL5B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7MqbnGAAAA3QAAAA8AAAAAAAAA&#10;AAAAAAAAoQIAAGRycy9kb3ducmV2LnhtbFBLBQYAAAAABAAEAPkAAACUAwAAAAA=&#10;" strokecolor="#2f5496 [2408]" strokeweight="1.5pt"/>
          </v:group>
        </w:pict>
      </w:r>
      <w:r w:rsidR="00061E2C" w:rsidRPr="0024361A">
        <w:rPr>
          <w:rFonts w:ascii="ALFABET98" w:hAnsi="ALFABET98"/>
          <w:sz w:val="72"/>
          <w:szCs w:val="72"/>
        </w:rPr>
        <w:t xml:space="preserve"> </w:t>
      </w:r>
      <w:r w:rsidR="00061E2C">
        <w:rPr>
          <w:rFonts w:ascii="ALFABET98" w:hAnsi="ALFABET98"/>
          <w:sz w:val="72"/>
          <w:szCs w:val="72"/>
        </w:rPr>
        <w:t xml:space="preserve">                                         </w:t>
      </w:r>
      <w:r w:rsidR="00061E2C" w:rsidRPr="0024361A">
        <w:rPr>
          <w:rFonts w:ascii="ALFABET98" w:hAnsi="ALFABET98"/>
          <w:sz w:val="72"/>
          <w:szCs w:val="72"/>
        </w:rPr>
        <w:t xml:space="preserve">       </w:t>
      </w:r>
      <w:r w:rsidR="00061E2C">
        <w:rPr>
          <w:rFonts w:ascii="ALFABET98" w:hAnsi="ALFABET98"/>
          <w:sz w:val="72"/>
          <w:szCs w:val="72"/>
        </w:rPr>
        <w:t xml:space="preserve">      </w:t>
      </w:r>
      <w:r w:rsidR="00061E2C" w:rsidRPr="0024361A">
        <w:rPr>
          <w:rFonts w:ascii="ALFABET98" w:hAnsi="ALFABET98"/>
          <w:sz w:val="72"/>
          <w:szCs w:val="72"/>
        </w:rPr>
        <w:t xml:space="preserve">        </w:t>
      </w:r>
      <w:r w:rsidR="00061E2C">
        <w:rPr>
          <w:rFonts w:ascii="ALFABET98" w:hAnsi="ALFABET98"/>
          <w:sz w:val="72"/>
          <w:szCs w:val="72"/>
        </w:rPr>
        <w:t xml:space="preserve"> </w:t>
      </w:r>
    </w:p>
    <w:p w:rsidR="00061E2C" w:rsidRPr="0024361A" w:rsidRDefault="00061E2C" w:rsidP="00061E2C">
      <w:pPr>
        <w:spacing w:line="240" w:lineRule="auto"/>
        <w:rPr>
          <w:rFonts w:ascii="ALFABET98" w:hAnsi="ALFABET98"/>
          <w:sz w:val="72"/>
          <w:szCs w:val="72"/>
        </w:rPr>
      </w:pPr>
      <w:r w:rsidRPr="0024361A">
        <w:rPr>
          <w:rFonts w:ascii="ALFABET98" w:hAnsi="ALFABET98"/>
          <w:color w:val="FF0000"/>
          <w:sz w:val="72"/>
          <w:szCs w:val="72"/>
        </w:rPr>
        <w:t>i</w:t>
      </w:r>
      <w:r w:rsidRPr="0024361A">
        <w:rPr>
          <w:rFonts w:ascii="ALFABET98" w:hAnsi="ALFABET98"/>
          <w:sz w:val="72"/>
          <w:szCs w:val="72"/>
        </w:rPr>
        <w:t>nek  al</w:t>
      </w:r>
      <w:r>
        <w:rPr>
          <w:rFonts w:ascii="ALFABET98" w:hAnsi="ALFABET98"/>
          <w:sz w:val="72"/>
          <w:szCs w:val="72"/>
        </w:rPr>
        <w:t xml:space="preserve">.                                         </w:t>
      </w:r>
      <w:r w:rsidRPr="0024361A">
        <w:rPr>
          <w:rFonts w:ascii="ALFABET98" w:hAnsi="ALFABET98"/>
          <w:sz w:val="72"/>
          <w:szCs w:val="72"/>
        </w:rPr>
        <w:t xml:space="preserve">       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 </w:t>
      </w:r>
      <w:r>
        <w:rPr>
          <w:rFonts w:ascii="ALFABET98" w:hAnsi="ALFABET98"/>
          <w:sz w:val="72"/>
          <w:szCs w:val="72"/>
        </w:rPr>
        <w:t xml:space="preserve"> </w:t>
      </w:r>
      <w:r w:rsidR="00443F71"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558" style="position:absolute;margin-left:-16.1pt;margin-top:9.4pt;width:521.25pt;height:36.85pt;z-index:-251347968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nJHu/xYEAADxDwAADgAAAAAAAAAAAAAAAAAuAgAAZHJzL2Uyb0RvYy54bWxQSwECLQAUAAYA&#10;CAAAACEAWCsPaOAAAAAKAQAADwAAAAAAAAAAAAAAAABwBgAAZHJzL2Rvd25yZXYueG1sUEsFBgAA&#10;AAAEAAQA8wAAAH0HAAAAAA==&#10;">
            <v:group id="Group 33" o:spid="_x0000_s356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g3fGSxgAAAN0A&#10;AAAPAAAAAAAAAAAAAAAAAKoCAABkcnMvZG93bnJldi54bWxQSwUGAAAAAAQABAD6AAAAnQMAAAAA&#10;">
              <v:rect id="Rectangle 34" o:spid="_x0000_s356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E/s8UA&#10;AADdAAAADwAAAGRycy9kb3ducmV2LnhtbESPT2vCQBTE70K/w/IK3nRjJbZEV+k/i1dtJPT2yD6z&#10;odm3Ibs18dt3BcHjMDO/YVabwTbiTJ2vHSuYTRMQxKXTNVcK8u/t5AWED8gaG8ek4EIeNuuH0Qoz&#10;7Xre0/kQKhEh7DNUYEJoMyl9aciin7qWOHon11kMUXaV1B32EW4b+ZQkC2mx5rhgsKV3Q+Xv4c8q&#10;mFfFpynyD5/bWbH4Ol6Ob/3PVqnx4/C6BBFoCPfwrb3TCtLnNIXrm/gE5P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5QT+zxQAAAN0AAAAPAAAAAAAAAAAAAAAAAJgCAABkcnMv&#10;ZG93bnJldi54bWxQSwUGAAAAAAQABAD1AAAAigMAAAAA&#10;" strokecolor="#2f5496 [2408]" strokeweight="1.5pt">
                <v:fill opacity="0"/>
              </v:rect>
              <v:rect id="Rectangle 35" o:spid="_x0000_s356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ulVbMMA&#10;AADdAAAADwAAAGRycy9kb3ducmV2LnhtbESPT4vCMBTE7wt+h/AEb5pWrO52jSKKukf/rPdH82yL&#10;zUttotZvbxaEPQ4z8xtmOm9NJe7UuNKygngQgSDOrC45V/B7XPc/QTiPrLGyTAqe5GA+63xMMdX2&#10;wXu6H3wuAoRdigoK7+tUSpcVZNANbE0cvLNtDPogm1zqBh8Bbio5jKKxNFhyWCiwpmVB2eVwMwpO&#10;yarmrTS8i9ejr+R02VyXsVGq120X3yA8tf4//G7/aAXJJBnD35vwBOTs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ulVb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356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rsKIccAAADdAAAADwAAAGRycy9kb3ducmV2LnhtbESPQWvCQBSE7wX/w/KE3pqNgrWkWaUR&#10;CqbgoVaE3h7ZZxKbfRuz2yT++65Q8DjMzDdMuh5NI3rqXG1ZwSyKQRAXVtdcKjh8vT+9gHAeWWNj&#10;mRRcycF6NXlIMdF24E/q974UAcIuQQWV920ipSsqMugi2xIH72Q7gz7IrpS6wyHATSPncfwsDdYc&#10;FipsaVNR8bP/NQqy68dxZ31+2Z6+z5c8y+Y5no1Sj9Px7RWEp9Hfw//trVawWC6WcHsTnoBc/Q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uuwohxwAAAN0AAAAPAAAAAAAA&#10;AAAAAAAAAKECAABkcnMvZG93bnJldi54bWxQSwUGAAAAAAQABAD5AAAAlQMAAAAA&#10;" strokecolor="#2f5496 [2408]" strokeweight="1.5pt"/>
            <v:shape id="AutoShape 37" o:spid="_x0000_s355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ySeU8MAAADdAAAADwAAAGRycy9kb3ducmV2LnhtbERPy4rCMBTdC/5DuAPubDqCD6pRpoJg&#10;hVmow4C7S3Nt6zQ3tYla/94sBlweznux6kwt7tS6yrKCzygGQZxbXXGh4Oe4Gc5AOI+ssbZMCp7k&#10;YLXs9xaYaPvgPd0PvhAhhF2CCkrvm0RKl5dk0EW2IQ7c2bYGfYBtIXWLjxBuajmK44k0WHFoKLGh&#10;dUn53+FmFKTP3e+39dl1ez5drlmajjK8GKUGH93XHISnzr/F/+6tVjCejsPc8CY8Abl8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8knlPDAAAA3QAAAA8AAAAAAAAAAAAA&#10;AAAAoQIAAGRycy9kb3ducmV2LnhtbFBLBQYAAAAABAAEAPkAAACRAwAAAAA=&#10;" strokecolor="#2f5496 [2408]" strokeweight="1.5pt"/>
          </v:group>
        </w:pict>
      </w:r>
      <w:r w:rsidRPr="0024361A">
        <w:rPr>
          <w:rFonts w:ascii="ALFABET98" w:hAnsi="ALFABET98"/>
          <w:sz w:val="72"/>
          <w:szCs w:val="72"/>
        </w:rPr>
        <w:t xml:space="preserve"> </w:t>
      </w:r>
      <w:r>
        <w:rPr>
          <w:rFonts w:ascii="ALFABET98" w:hAnsi="ALFABET98"/>
          <w:sz w:val="72"/>
          <w:szCs w:val="72"/>
        </w:rPr>
        <w:t xml:space="preserve">                                         </w:t>
      </w:r>
      <w:r w:rsidRPr="0024361A">
        <w:rPr>
          <w:rFonts w:ascii="ALFABET98" w:hAnsi="ALFABET98"/>
          <w:sz w:val="72"/>
          <w:szCs w:val="72"/>
        </w:rPr>
        <w:t xml:space="preserve">       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 </w:t>
      </w:r>
      <w:r>
        <w:rPr>
          <w:rFonts w:ascii="ALFABET98" w:hAnsi="ALFABET98"/>
          <w:sz w:val="72"/>
          <w:szCs w:val="72"/>
        </w:rPr>
        <w:t xml:space="preserve"> </w:t>
      </w:r>
    </w:p>
    <w:p w:rsidR="00061E2C" w:rsidRDefault="00443F71" w:rsidP="00061E2C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552" style="position:absolute;margin-left:-16.1pt;margin-top:9.4pt;width:521.25pt;height:36.85pt;z-index:-25128652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A89tqMXBAAA8Q8AAA4AAAAAAAAAAAAAAAAALgIAAGRycy9lMm9Eb2MueG1sUEsBAi0AFAAG&#10;AAgAAAAhAFgrD2jgAAAACgEAAA8AAAAAAAAAAAAAAAAAcQYAAGRycy9kb3ducmV2LnhtbFBLBQYA&#10;AAAABAAEAPMAAAB+BwAAAAA=&#10;">
            <v:group id="Group 33" o:spid="_x0000_s355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J4I7D8cAAADd&#10;AAAADwAAAAAAAAAAAAAAAACqAgAAZHJzL2Rvd25yZXYueG1sUEsFBgAAAAAEAAQA+gAAAJ4DAAAA&#10;AA==&#10;">
              <v:rect id="Rectangle 34" o:spid="_x0000_s355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h71LsYA&#10;AADdAAAADwAAAGRycy9kb3ducmV2LnhtbESPQWvCQBSE70L/w/IKvelGi8FGV6ltLV5rI6G3R/aZ&#10;Dc2+Ddmtif/eLQgeh5n5hlltBtuIM3W+dqxgOklAEJdO11wpyL934wUIH5A1No5JwYU8bNYPoxVm&#10;2vX8RedDqESEsM9QgQmhzaT0pSGLfuJa4uidXGcxRNlVUnfYR7ht5CxJUmmx5rhgsKU3Q+Xv4c8q&#10;eK6KD1Pk7z630yL9PF6O2/5np9TT4/C6BBFoCPfwrb3XCtKXxRz+38QnIN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h71LsYAAADdAAAADwAAAAAAAAAAAAAAAACYAgAAZHJz&#10;L2Rvd25yZXYueG1sUEsFBgAAAAAEAAQA9QAAAIsDAAAAAA==&#10;" strokecolor="#2f5496 [2408]" strokeweight="1.5pt">
                <v:fill opacity="0"/>
              </v:rect>
              <v:rect id="Rectangle 35" o:spid="_x0000_s355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baf8cQA&#10;AADdAAAADwAAAGRycy9kb3ducmV2LnhtbESPQWvCQBSE74X+h+UJ3uomRYOm2UixWHu0aXN/ZJ9J&#10;SPZtmt1q+u/dguBxmJlvmGw7mV6caXStZQXxIgJBXFndcq3g+2v/tAbhPLLG3jIp+CMH2/zxIcNU&#10;2wt/0rnwtQgQdikqaLwfUild1ZBBt7ADcfBOdjTogxxrqUe8BLjp5XMUJdJgy2GhwYF2DVVd8WsU&#10;lKu3gQ/S8DHeLzersnv/2cVGqflsen0B4Wny9/Ct/aEVJJt1Av9vwhOQ+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22n/H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355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eTAvMcAAADdAAAADwAAAGRycy9kb3ducmV2LnhtbESPQWvCQBSE7wX/w/KE3pqNHqxNs0oj&#10;FEzBQ60IvT2yzyQ2+zZmt0n8912h4HGYmW+YdD2aRvTUudqyglkUgyAurK65VHD4en9agnAeWWNj&#10;mRRcycF6NXlIMdF24E/q974UAcIuQQWV920ipSsqMugi2xIH72Q7gz7IrpS6wyHATSPncbyQBmsO&#10;CxW2tKmo+Nn/GgXZ9eO4sz6/bE/f50ueZfMcz0apx+n49grC0+jv4f/2VitYvCyf4fYmPAG5+g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p5MC8xwAAAN0AAAAPAAAAAAAA&#10;AAAAAAAAAKECAABkcnMvZG93bnJldi54bWxQSwUGAAAAAAQABAD5AAAAlQMAAAAA&#10;" strokecolor="#2f5496 [2408]" strokeweight="1.5pt"/>
            <v:shape id="AutoShape 37" o:spid="_x0000_s355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HtUzsQAAADdAAAADwAAAGRycy9kb3ducmV2LnhtbERPTWvCQBC9F/wPywi9NRtzEBuzihEK&#10;SaGHqgjehuyYRLOzMbvV+O+7h0KPj/edrUfTiTsNrrWsYBbFIIgrq1uuFRz2H28LEM4ja+wsk4In&#10;OVivJi8Zpto++JvuO1+LEMIuRQWN930qpasaMugi2xMH7mwHgz7AoZZ6wEcIN51M4nguDbYcGhrs&#10;adtQdd39GAX58/P4ZX15K86ny63M86TEi1HqdTpuliA8jf5f/OcutIL5+yLMDW/CE5Cr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Ye1TOxAAAAN0AAAAPAAAAAAAAAAAA&#10;AAAAAKECAABkcnMvZG93bnJldi54bWxQSwUGAAAAAAQABAD5AAAAkgMAAAAA&#10;" strokecolor="#2f5496 [2408]" strokeweight="1.5pt"/>
          </v:group>
        </w:pict>
      </w:r>
      <w:r w:rsidR="00061E2C">
        <w:rPr>
          <w:rFonts w:ascii="ALFABET98" w:hAnsi="ALFABET98"/>
          <w:sz w:val="72"/>
          <w:szCs w:val="72"/>
        </w:rPr>
        <w:t xml:space="preserve">          </w:t>
      </w:r>
      <w:r w:rsidR="00061E2C" w:rsidRPr="0024361A">
        <w:rPr>
          <w:rFonts w:ascii="ALFABET98" w:hAnsi="ALFABET98"/>
          <w:sz w:val="72"/>
          <w:szCs w:val="72"/>
        </w:rPr>
        <w:t xml:space="preserve"> </w:t>
      </w:r>
      <w:r w:rsidR="00061E2C">
        <w:rPr>
          <w:rFonts w:ascii="ALFABET98" w:hAnsi="ALFABET98"/>
          <w:sz w:val="72"/>
          <w:szCs w:val="72"/>
        </w:rPr>
        <w:t xml:space="preserve">                                       </w:t>
      </w:r>
    </w:p>
    <w:p w:rsidR="00061E2C" w:rsidRDefault="00061E2C" w:rsidP="00061E2C">
      <w:pPr>
        <w:spacing w:line="240" w:lineRule="auto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72"/>
          <w:szCs w:val="72"/>
        </w:rPr>
        <w:t xml:space="preserve"> </w:t>
      </w:r>
      <w:r>
        <w:rPr>
          <w:rFonts w:ascii="ALFABET98" w:hAnsi="ALFABET98"/>
          <w:sz w:val="36"/>
          <w:szCs w:val="36"/>
        </w:rPr>
        <w:t xml:space="preserve">  </w:t>
      </w:r>
      <w:r w:rsidR="00437EB7">
        <w:rPr>
          <w:rFonts w:ascii="ALFABET98" w:hAnsi="ALFABET98"/>
          <w:sz w:val="36"/>
          <w:szCs w:val="36"/>
        </w:rPr>
        <w:t xml:space="preserve">                               2</w:t>
      </w:r>
      <w:r>
        <w:rPr>
          <w:rFonts w:ascii="ALFABET98" w:hAnsi="ALFABET98"/>
          <w:sz w:val="36"/>
          <w:szCs w:val="36"/>
        </w:rPr>
        <w:t>4</w:t>
      </w:r>
    </w:p>
    <w:p w:rsidR="00061E2C" w:rsidRDefault="00061E2C" w:rsidP="00061E2C">
      <w:pPr>
        <w:spacing w:line="240" w:lineRule="auto"/>
        <w:rPr>
          <w:rFonts w:ascii="ALFABET98" w:hAnsi="ALFABET98"/>
          <w:sz w:val="72"/>
          <w:szCs w:val="72"/>
        </w:rPr>
      </w:pPr>
      <w:r>
        <w:rPr>
          <w:rFonts w:ascii="ALFABET98" w:hAnsi="ALFABET98"/>
          <w:sz w:val="36"/>
          <w:szCs w:val="36"/>
        </w:rPr>
        <w:t>Sayın velim, okuyalım, boşlukları  yazalım.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 </w:t>
      </w:r>
      <w:r>
        <w:rPr>
          <w:rFonts w:ascii="ALFABET98" w:hAnsi="ALFABET98"/>
          <w:sz w:val="72"/>
          <w:szCs w:val="72"/>
        </w:rPr>
        <w:t xml:space="preserve">       </w:t>
      </w:r>
      <w:r w:rsidRPr="0024361A">
        <w:rPr>
          <w:rFonts w:ascii="ALFABET98" w:hAnsi="ALFABET98"/>
          <w:sz w:val="72"/>
          <w:szCs w:val="72"/>
        </w:rPr>
        <w:t xml:space="preserve">       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 </w:t>
      </w:r>
      <w:r>
        <w:rPr>
          <w:rFonts w:ascii="ALFABET98" w:hAnsi="ALFABET98"/>
          <w:sz w:val="72"/>
          <w:szCs w:val="72"/>
        </w:rPr>
        <w:t xml:space="preserve"> </w:t>
      </w:r>
    </w:p>
    <w:p w:rsidR="00061E2C" w:rsidRDefault="00061E2C" w:rsidP="00061E2C">
      <w:pPr>
        <w:spacing w:line="240" w:lineRule="auto"/>
        <w:rPr>
          <w:rFonts w:ascii="ALFABET98" w:hAnsi="ALFABET98"/>
          <w:sz w:val="72"/>
          <w:szCs w:val="72"/>
        </w:rPr>
      </w:pPr>
      <w:r w:rsidRPr="0024361A">
        <w:rPr>
          <w:rFonts w:ascii="ALFABET98" w:hAnsi="ALFABET98"/>
          <w:sz w:val="72"/>
          <w:szCs w:val="72"/>
        </w:rPr>
        <w:t>Na</w:t>
      </w:r>
      <w:r w:rsidRPr="0024361A">
        <w:rPr>
          <w:rFonts w:ascii="ALFABET98" w:hAnsi="ALFABET98"/>
          <w:color w:val="FF0000"/>
          <w:sz w:val="72"/>
          <w:szCs w:val="72"/>
        </w:rPr>
        <w:t>lan</w:t>
      </w:r>
      <w:r w:rsidRPr="0024361A">
        <w:rPr>
          <w:rFonts w:ascii="ALFABET98" w:hAnsi="ALFABET98"/>
          <w:sz w:val="72"/>
          <w:szCs w:val="72"/>
        </w:rPr>
        <w:t xml:space="preserve">   ni</w:t>
      </w:r>
      <w:r w:rsidRPr="0024361A">
        <w:rPr>
          <w:rFonts w:ascii="ALFABET98" w:hAnsi="ALFABET98"/>
          <w:color w:val="FF0000"/>
          <w:sz w:val="72"/>
          <w:szCs w:val="72"/>
        </w:rPr>
        <w:t>ne</w:t>
      </w:r>
      <w:r w:rsidRPr="0024361A">
        <w:rPr>
          <w:rFonts w:ascii="ALFABET98" w:hAnsi="ALFABET98"/>
          <w:sz w:val="72"/>
          <w:szCs w:val="72"/>
        </w:rPr>
        <w:t>ne  la</w:t>
      </w:r>
      <w:r w:rsidRPr="0024361A">
        <w:rPr>
          <w:rFonts w:ascii="ALFABET98" w:hAnsi="ALFABET98"/>
          <w:color w:val="FF0000"/>
          <w:sz w:val="72"/>
          <w:szCs w:val="72"/>
        </w:rPr>
        <w:t>le</w:t>
      </w:r>
      <w:r w:rsidRPr="0024361A">
        <w:rPr>
          <w:rFonts w:ascii="ALFABET98" w:hAnsi="ALFABET98"/>
          <w:sz w:val="72"/>
          <w:szCs w:val="72"/>
        </w:rPr>
        <w:t xml:space="preserve">  al</w:t>
      </w:r>
      <w:r w:rsidR="00443F71"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546" style="position:absolute;margin-left:-16.1pt;margin-top:9.4pt;width:521.25pt;height:36.85pt;z-index:-251334656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">
            <v:group id="Group 33" o:spid="_x0000_s354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Yo9LMQAAADdAAAA&#10;DwAAAAAAAAAAAAAAAACqAgAAZHJzL2Rvd25yZXYueG1sUEsFBgAAAAAEAAQA+gAAAJsDAAAAAA==&#10;">
              <v:rect id="Rectangle 34" o:spid="_x0000_s355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bzDcYA&#10;AADdAAAADwAAAGRycy9kb3ducmV2LnhtbESPzWrDMBCE74W+g9hCb43shrjFiRLa5odcmzqY3BZr&#10;a5laK2OpsfP2UaDQ4zAz3zCL1WhbcabeN44VpJMEBHHldMO1guJr+/QKwgdkja1jUnAhD6vl/d0C&#10;c+0G/qTzIdQiQtjnqMCE0OVS+sqQRT9xHXH0vl1vMUTZ11L3OES4beVzkmTSYsNxwWBHH4aqn8Ov&#10;VTCty40pi7UvbFpmu+Pl+D6ctko9PoxvcxCBxvAf/mvvtYLZS5bC7U18AnJ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BbzDcYAAADdAAAADwAAAAAAAAAAAAAAAACYAgAAZHJz&#10;L2Rvd25yZXYueG1sUEsFBgAAAAAEAAQA9QAAAIsDAAAAAA==&#10;" strokecolor="#2f5496 [2408]" strokeweight="1.5pt">
                <v:fill opacity="0"/>
              </v:rect>
              <v:rect id="Rectangle 35" o:spid="_x0000_s355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76Z0sUA&#10;AADdAAAADwAAAGRycy9kb3ducmV2LnhtbESPQWvCQBSE70L/w/IKvdVNgrE1dQ1F0Xq0Vu+P7GsS&#10;zL5Ns9sk/vuuUPA4zMw3zDIfTSN66lxtWUE8jUAQF1bXXCo4fW2fX0E4j6yxsUwKruQgXz1Mlphp&#10;O/An9UdfigBhl6GCyvs2k9IVFRl0U9sSB+/bdgZ9kF0pdYdDgJtGJlE0lwZrDgsVtrSuqLgcf42C&#10;c7pp+UMaPsTb2SI9X3Y/69go9fQ4vr+B8DT6e/i/vdcK0pd5Arc34QnI1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bvpnS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354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+zGn8cAAADdAAAADwAAAGRycy9kb3ducmV2LnhtbESPT2vCQBTE74LfYXmCN7OppVaiqzSF&#10;gil48A+Ct0f2mcRm38bsqvHbdwtCj8PM/IaZLztTixu1rrKs4CWKQRDnVldcKNjvvkZTEM4ja6wt&#10;k4IHOVgu+r05JtreeUO3rS9EgLBLUEHpfZNI6fKSDLrINsTBO9nWoA+yLaRu8R7gppbjOJ5IgxWH&#10;hRIb+iwp/9lejYL08X1YW59dVqfj+ZKl6TjDs1FqOOg+ZiA8df4//GyvtIK398kr/L0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f7MafxwAAAN0AAAAPAAAAAAAA&#10;AAAAAAAAAKECAABkcnMvZG93bnJldi54bWxQSwUGAAAAAAQABAD5AAAAlQMAAAAA&#10;" strokecolor="#2f5496 [2408]" strokeweight="1.5pt"/>
            <v:shape id="AutoShape 37" o:spid="_x0000_s354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AVe68cAAADdAAAADwAAAGRycy9kb3ducmV2LnhtbESPT2vCQBTE74LfYXmCN7OptFaiqzSF&#10;gil48A+Ct0f2mcRm38bsqvHbdwtCj8PM/IaZLztTixu1rrKs4CWKQRDnVldcKNjvvkZTEM4ja6wt&#10;k4IHOVgu+r05JtreeUO3rS9EgLBLUEHpfZNI6fKSDLrINsTBO9nWoA+yLaRu8R7gppbjOJ5IgxWH&#10;hRIb+iwp/9lejYL08X1YW59dVqfj+ZKl6TjDs1FqOOg+ZiA8df4//GyvtIK398kr/L0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QBV7rxwAAAN0AAAAPAAAAAAAA&#10;AAAAAAAAAKECAABkcnMvZG93bnJldi54bWxQSwUGAAAAAAQABAD5AAAAlQMAAAAA&#10;" strokecolor="#2f5496 [2408]" strokeweight="1.5pt"/>
          </v:group>
        </w:pict>
      </w:r>
      <w:r>
        <w:rPr>
          <w:rFonts w:ascii="ALFABET98" w:hAnsi="ALFABET98"/>
          <w:noProof/>
          <w:color w:val="FF0000"/>
          <w:sz w:val="72"/>
          <w:szCs w:val="72"/>
          <w:lang w:eastAsia="tr-TR"/>
        </w:rPr>
        <w:t>.</w:t>
      </w:r>
      <w:r>
        <w:rPr>
          <w:rFonts w:ascii="ALFABET98" w:hAnsi="ALFABET98"/>
          <w:sz w:val="72"/>
          <w:szCs w:val="72"/>
        </w:rPr>
        <w:t xml:space="preserve">          </w:t>
      </w:r>
      <w:r w:rsidRPr="0024361A">
        <w:rPr>
          <w:rFonts w:ascii="ALFABET98" w:hAnsi="ALFABET98"/>
          <w:sz w:val="72"/>
          <w:szCs w:val="72"/>
        </w:rPr>
        <w:t xml:space="preserve"> </w:t>
      </w:r>
      <w:r>
        <w:rPr>
          <w:rFonts w:ascii="ALFABET98" w:hAnsi="ALFABET98"/>
          <w:sz w:val="72"/>
          <w:szCs w:val="72"/>
        </w:rPr>
        <w:t xml:space="preserve">                                       </w:t>
      </w:r>
    </w:p>
    <w:p w:rsidR="00061E2C" w:rsidRPr="0024361A" w:rsidRDefault="00443F71" w:rsidP="00061E2C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lastRenderedPageBreak/>
        <w:pict>
          <v:group id="_x0000_s3540" style="position:absolute;margin-left:-16.1pt;margin-top:9.4pt;width:521.25pt;height:36.85pt;z-index:-25133363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OrWhJgXBAAA8Q8AAA4AAAAAAAAAAAAAAAAALgIAAGRycy9lMm9Eb2MueG1sUEsBAi0AFAAG&#10;AAgAAAAhAFgrD2jgAAAACgEAAA8AAAAAAAAAAAAAAAAAcQYAAGRycy9kb3ducmV2LnhtbFBLBQYA&#10;AAAABAAEAPMAAAB+BwAAAAA=&#10;">
            <v:group id="Group 33" o:spid="_x0000_s354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xLwDDxgAAAN0A&#10;AAAPAAAAAAAAAAAAAAAAAKoCAABkcnMvZG93bnJldi54bWxQSwUGAAAAAAQABAD6AAAAnQMAAAAA&#10;">
              <v:rect id="Rectangle 34" o:spid="_x0000_s354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LPO4sYA&#10;AADdAAAADwAAAGRycy9kb3ducmV2LnhtbESPQWvCQBSE70L/w/IKvelGi7FEV6ltLV5rI6G3R/aZ&#10;Dc2+Ddmtif/eLQgeh5n5hlltBtuIM3W+dqxgOklAEJdO11wpyL934xcQPiBrbByTggt52KwfRivM&#10;tOv5i86HUIkIYZ+hAhNCm0npS0MW/cS1xNE7uc5iiLKrpO6wj3DbyFmSpNJizXHBYEtvhsrfw59V&#10;8FwVH6bI331up0X6ebwct/3PTqmnx+F1CSLQEO7hW3uvFcwX6QL+38QnIN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LPO4sYAAADdAAAADwAAAAAAAAAAAAAAAACYAgAAZHJz&#10;L2Rvd25yZXYueG1sUEsFBgAAAAAEAAQA9QAAAIsDAAAAAA==&#10;" strokecolor="#2f5496 [2408]" strokeweight="1.5pt">
                <v:fill opacity="0"/>
              </v:rect>
              <v:rect id="Rectangle 35" o:spid="_x0000_s354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lauOMIA&#10;AADdAAAADwAAAGRycy9kb3ducmV2LnhtbERPy26CQBTdm/gPk2vSnQw0xbbU0TQaH0try/6GuQUi&#10;cweZEejfdxYmLk/Oe7keTSN66lxtWUESxSCIC6trLhX8fO/mbyCcR9bYWCYFf+RgvZpOlphpO/AX&#10;9WdfihDCLkMFlfdtJqUrKjLoItsSB+7XdgZ9gF0pdYdDCDeNfI7jhTRYc2iosKVNRcXlfDMK8nTb&#10;8kEaPiW7l/c0v+yvm8Qo9TQbPz9AeBr9Q3x3H7WC9HUR5oY34QnI1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6Vq44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354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gTxdcYAAADdAAAADwAAAGRycy9kb3ducmV2LnhtbESPQWvCQBSE70L/w/IK3nRTQW2jqzQF&#10;IRE8aEvB2yP7TGKzb2N21fjvXUHocZiZb5j5sjO1uFDrKssK3oYRCOLc6ooLBT/fq8E7COeRNdaW&#10;ScGNHCwXL705xtpeeUuXnS9EgLCLUUHpfRNL6fKSDLqhbYiDd7CtQR9kW0jd4jXATS1HUTSRBisO&#10;CyU29FVS/rc7GwXJbf27sT47pYf98ZQlySjDo1Gq/9p9zkB46vx/+NlOtYLxdPIBjzfhCcjFH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4E8XXGAAAA3QAAAA8AAAAAAAAA&#10;AAAAAAAAoQIAAGRycy9kb3ducmV2LnhtbFBLBQYAAAAABAAEAPkAAACUAwAAAAA=&#10;" strokecolor="#2f5496 [2408]" strokeweight="1.5pt"/>
            <v:shape id="AutoShape 37" o:spid="_x0000_s354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ufONcQAAADdAAAADwAAAGRycy9kb3ducmV2LnhtbERPTWvCQBC9F/wPywi91Y2BVomuoREK&#10;ptCDWgrehuyYxGZnY3abxH/fPQgeH+97nY6mET11rrasYD6LQBAXVtdcKvg+frwsQTiPrLGxTApu&#10;5CDdTJ7WmGg78J76gy9FCGGXoILK+zaR0hUVGXQz2xIH7mw7gz7ArpS6wyGEm0bGUfQmDdYcGips&#10;aVtR8Xv4Mwqy2+fPl/X5dXc+Xa55lsU5XoxSz9PxfQXC0+gf4rt7pxW8LhZhf3gTnoDc/A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q5841xAAAAN0AAAAPAAAAAAAAAAAA&#10;AAAAAKECAABkcnMvZG93bnJldi54bWxQSwUGAAAAAAQABAD5AAAAkgMAAAAA&#10;" strokecolor="#2f5496 [2408]" strokeweight="1.5pt"/>
          </v:group>
        </w:pict>
      </w:r>
      <w:r w:rsidR="00061E2C" w:rsidRPr="0024361A">
        <w:rPr>
          <w:rFonts w:ascii="ALFABET98" w:hAnsi="ALFABET98"/>
          <w:sz w:val="72"/>
          <w:szCs w:val="72"/>
        </w:rPr>
        <w:t xml:space="preserve"> </w:t>
      </w:r>
      <w:r w:rsidR="00061E2C">
        <w:rPr>
          <w:rFonts w:ascii="ALFABET98" w:hAnsi="ALFABET98"/>
          <w:sz w:val="72"/>
          <w:szCs w:val="72"/>
        </w:rPr>
        <w:t xml:space="preserve">                                         </w:t>
      </w:r>
      <w:r w:rsidR="00061E2C" w:rsidRPr="0024361A">
        <w:rPr>
          <w:rFonts w:ascii="ALFABET98" w:hAnsi="ALFABET98"/>
          <w:sz w:val="72"/>
          <w:szCs w:val="72"/>
        </w:rPr>
        <w:t xml:space="preserve">       </w:t>
      </w:r>
      <w:r w:rsidR="00061E2C">
        <w:rPr>
          <w:rFonts w:ascii="ALFABET98" w:hAnsi="ALFABET98"/>
          <w:sz w:val="72"/>
          <w:szCs w:val="72"/>
        </w:rPr>
        <w:t xml:space="preserve">      </w:t>
      </w:r>
      <w:r w:rsidR="00061E2C" w:rsidRPr="0024361A">
        <w:rPr>
          <w:rFonts w:ascii="ALFABET98" w:hAnsi="ALFABET98"/>
          <w:sz w:val="72"/>
          <w:szCs w:val="72"/>
        </w:rPr>
        <w:t xml:space="preserve">        </w:t>
      </w:r>
      <w:r w:rsidR="00061E2C">
        <w:rPr>
          <w:rFonts w:ascii="ALFABET98" w:hAnsi="ALFABET98"/>
          <w:sz w:val="72"/>
          <w:szCs w:val="72"/>
        </w:rPr>
        <w:t xml:space="preserve"> </w:t>
      </w:r>
    </w:p>
    <w:p w:rsidR="00061E2C" w:rsidRPr="00E0338D" w:rsidRDefault="00061E2C" w:rsidP="00061E2C">
      <w:pPr>
        <w:spacing w:line="240" w:lineRule="auto"/>
        <w:rPr>
          <w:rFonts w:ascii="ALFABET98" w:hAnsi="ALFABET98"/>
          <w:sz w:val="72"/>
          <w:szCs w:val="72"/>
        </w:rPr>
      </w:pPr>
      <w:r w:rsidRPr="0024361A">
        <w:rPr>
          <w:rFonts w:ascii="ALFABET98" w:hAnsi="ALFABET98"/>
          <w:sz w:val="72"/>
          <w:szCs w:val="72"/>
        </w:rPr>
        <w:t>Al</w:t>
      </w:r>
      <w:r w:rsidRPr="0024361A">
        <w:rPr>
          <w:rFonts w:ascii="ALFABET98" w:hAnsi="ALFABET98"/>
          <w:color w:val="FF0000"/>
          <w:sz w:val="72"/>
          <w:szCs w:val="72"/>
        </w:rPr>
        <w:t>kan</w:t>
      </w:r>
      <w:r w:rsidRPr="0024361A">
        <w:rPr>
          <w:rFonts w:ascii="ALFABET98" w:hAnsi="ALFABET98"/>
          <w:sz w:val="72"/>
          <w:szCs w:val="72"/>
        </w:rPr>
        <w:t xml:space="preserve">  </w:t>
      </w:r>
      <w:r w:rsidRPr="00BE159A">
        <w:rPr>
          <w:rFonts w:ascii="ALFABET98" w:hAnsi="ALFABET98"/>
          <w:color w:val="FF0000"/>
          <w:sz w:val="72"/>
          <w:szCs w:val="72"/>
        </w:rPr>
        <w:t>i</w:t>
      </w:r>
      <w:r w:rsidRPr="0024361A">
        <w:rPr>
          <w:rFonts w:ascii="ALFABET98" w:hAnsi="ALFABET98"/>
          <w:sz w:val="72"/>
          <w:szCs w:val="72"/>
        </w:rPr>
        <w:t>le  E</w:t>
      </w:r>
      <w:r w:rsidRPr="0024361A">
        <w:rPr>
          <w:rFonts w:ascii="ALFABET98" w:hAnsi="ALFABET98"/>
          <w:color w:val="FF0000"/>
          <w:sz w:val="72"/>
          <w:szCs w:val="72"/>
        </w:rPr>
        <w:t>la</w:t>
      </w:r>
      <w:r w:rsidRPr="0024361A">
        <w:rPr>
          <w:rFonts w:ascii="ALFABET98" w:hAnsi="ALFABET98"/>
          <w:sz w:val="72"/>
          <w:szCs w:val="72"/>
        </w:rPr>
        <w:t xml:space="preserve">  el  </w:t>
      </w:r>
      <w:r w:rsidRPr="0024361A">
        <w:rPr>
          <w:rFonts w:ascii="ALFABET98" w:hAnsi="ALFABET98"/>
          <w:color w:val="FF0000"/>
          <w:sz w:val="72"/>
          <w:szCs w:val="72"/>
        </w:rPr>
        <w:t>e</w:t>
      </w:r>
      <w:r w:rsidRPr="0024361A">
        <w:rPr>
          <w:rFonts w:ascii="ALFABET98" w:hAnsi="ALFABET98"/>
          <w:sz w:val="72"/>
          <w:szCs w:val="72"/>
        </w:rPr>
        <w:t>le</w:t>
      </w:r>
      <w:r w:rsidR="00443F71"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534" style="position:absolute;margin-left:-16.1pt;margin-top:9.4pt;width:521.25pt;height:36.85pt;z-index:-251332608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CE&#10;drX0EgQAAPEPAAAOAAAAAAAAAAAAAAAAAC4CAABkcnMvZTJvRG9jLnhtbFBLAQItABQABgAIAAAA&#10;IQBYKw9o4AAAAAoBAAAPAAAAAAAAAAAAAAAAAGwGAABkcnMvZG93bnJldi54bWxQSwUGAAAAAAQA&#10;BADzAAAAeQcAAAAA&#10;">
            <v:group id="Group 33" o:spid="_x0000_s353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LzZAdxgAAAN0A&#10;AAAPAAAAAAAAAAAAAAAAAKoCAABkcnMvZG93bnJldi54bWxQSwUGAAAAAAQABAD6AAAAnQMAAAAA&#10;">
              <v:rect id="Rectangle 34" o:spid="_x0000_s353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lFePMUA&#10;AADdAAAADwAAAGRycy9kb3ducmV2LnhtbESPQWvCQBSE74L/YXlCb7pRqZbUVdRq8VobCb09sq/Z&#10;0OzbkF1N/PfdgtDjMDPfMKtNb2txo9ZXjhVMJwkI4sLpiksF2edx/ALCB2SNtWNScCcPm/VwsMJU&#10;u44/6HYOpYgQ9ikqMCE0qZS+MGTRT1xDHL1v11oMUbal1C12EW5rOUuShbRYcVww2NDeUPFzvloF&#10;8zI/mDx785md5ov3y/2y676OSj2N+u0riEB9+A8/2iet4Hm5nMPfm/gE5P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SUV48xQAAAN0AAAAPAAAAAAAAAAAAAAAAAJgCAABkcnMv&#10;ZG93bnJldi54bWxQSwUGAAAAAAQABAD1AAAAigMAAAAA&#10;" strokecolor="#2f5496 [2408]" strokeweight="1.5pt">
                <v:fill opacity="0"/>
              </v:rect>
              <v:rect id="Rectangle 35" o:spid="_x0000_s353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sIy4MMA&#10;AADdAAAADwAAAGRycy9kb3ducmV2LnhtbESPS2/CMBCE70j9D9Yi9QZOEOERMKiiouXI876KlyQi&#10;XofYhfDvcSUkjqOZ+UYzX7amEjdqXGlZQdyPQBBnVpecKzge1r0JCOeRNVaWScGDHCwXH505ptre&#10;eUe3vc9FgLBLUUHhfZ1K6bKCDLq+rYmDd7aNQR9kk0vd4D3ATSUHUTSSBksOCwXWtCoou+z/jIJT&#10;8l3zrzS8jdfDaXK6/FxXsVHqs9t+zUB4av07/GpvtIJkPB7C/5vwBOTi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sIy4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353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pBtrccAAADdAAAADwAAAGRycy9kb3ducmV2LnhtbESPQWvCQBSE7wX/w/KE3pqNgrWkWaUR&#10;CqbgoVaE3h7ZZxKbfRuz2yT++65Q8DjMzDdMuh5NI3rqXG1ZwSyKQRAXVtdcKjh8vT+9gHAeWWNj&#10;mRRcycF6NXlIMdF24E/q974UAcIuQQWV920ipSsqMugi2xIH72Q7gz7IrpS6wyHATSPncfwsDdYc&#10;FipsaVNR8bP/NQqy68dxZ31+2Z6+z5c8y+Y5no1Sj9Px7RWEp9Hfw//trVawWC4XcHsTnoBc/Q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6kG2txwAAAN0AAAAPAAAAAAAA&#10;AAAAAAAAAKECAABkcnMvZG93bnJldi54bWxQSwUGAAAAAAQABAD5AAAAlQMAAAAA&#10;" strokecolor="#2f5496 [2408]" strokeweight="1.5pt"/>
            <v:shape id="AutoShape 37" o:spid="_x0000_s353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kLz2scAAADdAAAADwAAAGRycy9kb3ducmV2LnhtbESPQWvCQBSE7wX/w/KE3upGobGkrtII&#10;BVPw0FSE3h7ZZxKbfRuzW5P8+65Q8DjMzDfMajOYRlypc7VlBfNZBIK4sLrmUsHh6/3pBYTzyBob&#10;y6RgJAeb9eRhhYm2PX/SNfelCBB2CSqovG8TKV1RkUE3sy1x8E62M+iD7EqpO+wD3DRyEUWxNFhz&#10;WKiwpW1FxU/+axSk48dxb3122Z2+z5csTRcZno1Sj9Ph7RWEp8Hfw//tnVbwvFzG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KQvPaxwAAAN0AAAAPAAAAAAAA&#10;AAAAAAAAAKECAABkcnMvZG93bnJldi54bWxQSwUGAAAAAAQABAD5AAAAlQMAAAAA&#10;" strokecolor="#2f5496 [2408]" strokeweight="1.5pt"/>
          </v:group>
        </w:pict>
      </w:r>
      <w:r>
        <w:rPr>
          <w:rFonts w:ascii="ALFABET98" w:hAnsi="ALFABET98"/>
          <w:noProof/>
          <w:color w:val="FF0000"/>
          <w:sz w:val="72"/>
          <w:szCs w:val="72"/>
          <w:lang w:eastAsia="tr-TR"/>
        </w:rPr>
        <w:t>.</w:t>
      </w:r>
      <w:r w:rsidRPr="0024361A">
        <w:rPr>
          <w:rFonts w:ascii="ALFABET98" w:hAnsi="ALFABET98"/>
          <w:sz w:val="72"/>
          <w:szCs w:val="72"/>
        </w:rPr>
        <w:t xml:space="preserve"> </w:t>
      </w:r>
      <w:r>
        <w:rPr>
          <w:rFonts w:ascii="ALFABET98" w:hAnsi="ALFABET98"/>
          <w:sz w:val="72"/>
          <w:szCs w:val="72"/>
        </w:rPr>
        <w:t xml:space="preserve">                                       </w:t>
      </w:r>
      <w:r w:rsidRPr="00F12AA8">
        <w:rPr>
          <w:rFonts w:ascii="ALFABET98" w:hAnsi="ALFABET98"/>
          <w:color w:val="A6A6A6" w:themeColor="background1" w:themeShade="A6"/>
          <w:sz w:val="72"/>
          <w:szCs w:val="72"/>
        </w:rPr>
        <w:t xml:space="preserve">      </w:t>
      </w:r>
    </w:p>
    <w:p w:rsidR="00061E2C" w:rsidRPr="0024361A" w:rsidRDefault="00443F71" w:rsidP="00061E2C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528" style="position:absolute;margin-left:-16.1pt;margin-top:9.4pt;width:521.25pt;height:36.85pt;z-index:-25134387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AqelsRYEAADxDwAADgAAAAAAAAAAAAAAAAAuAgAAZHJzL2Uyb0RvYy54bWxQSwECLQAUAAYA&#10;CAAAACEAWCsPaOAAAAAKAQAADwAAAAAAAAAAAAAAAABwBgAAZHJzL2Rvd25yZXYueG1sUEsFBgAA&#10;AAAEAAQA8wAAAH0HAAAAAA==&#10;">
            <v:group id="Group 33" o:spid="_x0000_s353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qJaf3wwAAAN0AAAAP&#10;AAAAAAAAAAAAAAAAAKoCAABkcnMvZG93bnJldi54bWxQSwUGAAAAAAQABAD6AAAAmgMAAAAA&#10;">
              <v:rect id="Rectangle 34" o:spid="_x0000_s353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7lp1sYA&#10;AADdAAAADwAAAGRycy9kb3ducmV2LnhtbESPQWvCQBSE74L/YXmF3nSjpdqmrmJrlV5rI6G3R/Y1&#10;G8y+DdnVxH/vCkKPw8x8wyxWva3FmVpfOVYwGScgiAunKy4VZD/b0QsIH5A11o5JwYU8rJbDwQJT&#10;7Tr+pvM+lCJC2KeowITQpFL6wpBFP3YNcfT+XGsxRNmWUrfYRbit5TRJZtJixXHBYEMfhorj/mQV&#10;PJX5p8mzjc/sJJ/tDpfDe/e7VerxoV+/gQjUh//wvf2lFTzP569wexOfgFx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7lp1sYAAADdAAAADwAAAAAAAAAAAAAAAACYAgAAZHJz&#10;L2Rvd25yZXYueG1sUEsFBgAAAAAEAAQA9QAAAIsDAAAAAA==&#10;" strokecolor="#2f5496 [2408]" strokeweight="1.5pt">
                <v:fill opacity="0"/>
              </v:rect>
              <v:rect id="Rectangle 35" o:spid="_x0000_s353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CxExMAA&#10;AADdAAAADwAAAGRycy9kb3ducmV2LnhtbERPy4rCMBTdC/5DuMLsNK1YH9UoojjO0uf+0lzbYnNT&#10;m4x2/t4sBlweznuxak0lntS40rKCeBCBIM6sLjlXcDnv+lMQziNrrCyTgj9ysFp2OwtMtX3xkZ4n&#10;n4sQwi5FBYX3dSqlywoy6Aa2Jg7czTYGfYBNLnWDrxBuKjmMorE0WHJoKLCmTUHZ/fRrFFyTbc17&#10;afgQ70az5Hr/fmxio9RXr13PQXhq/Uf87/7RCpLJNOwPb8ITkMs3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9CxExM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353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H4bicYAAADdAAAADwAAAGRycy9kb3ducmV2LnhtbESPT4vCMBTE7wt+h/AEb2uqsCpdo1hh&#10;wQoe/MPC3h7Ns63bvNQmav32RhA8DjPzG2Y6b00lrtS40rKCQT8CQZxZXXKu4LD/+ZyAcB5ZY2WZ&#10;FNzJwXzW+ZhirO2Nt3Td+VwECLsYFRTe17GULivIoOvbmjh4R9sY9EE2udQN3gLcVHIYRSNpsOSw&#10;UGBNy4Ky/93FKEju69+N9el5dfw7ndMkGaZ4Mkr1uu3iG4Sn1r/Dr/ZKK/gaTwbwfBOegJw9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B+G4nGAAAA3QAAAA8AAAAAAAAA&#10;AAAAAAAAoQIAAGRycy9kb3ducmV2LnhtbFBLBQYAAAAABAAEAPkAAACUAwAAAAA=&#10;" strokecolor="#2f5496 [2408]" strokeweight="1.5pt"/>
            <v:shape id="AutoShape 37" o:spid="_x0000_s352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KyF/sYAAADdAAAADwAAAGRycy9kb3ducmV2LnhtbESPQWvCQBSE74L/YXkFb7ppQBtSV2kE&#10;wQgetKXQ2yP7TGKzb2N21fjvXaHQ4zAz3zDzZW8acaXO1ZYVvE4iEMSF1TWXCr4+1+MEhPPIGhvL&#10;pOBODpaL4WCOqbY33tP14EsRIOxSVFB536ZSuqIig25iW+LgHW1n0AfZlVJ3eAtw08g4imbSYM1h&#10;ocKWVhUVv4eLUZDdt9876/Pz5vhzOudZFud4MkqNXvqPdxCeev8f/mtvtILpWxLD8014AnL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Cshf7GAAAA3QAAAA8AAAAAAAAA&#10;AAAAAAAAoQIAAGRycy9kb3ducmV2LnhtbFBLBQYAAAAABAAEAPkAAACUAwAAAAA=&#10;" strokecolor="#2f5496 [2408]" strokeweight="1.5pt"/>
          </v:group>
        </w:pict>
      </w:r>
      <w:r w:rsidR="00061E2C" w:rsidRPr="0024361A">
        <w:rPr>
          <w:rFonts w:ascii="ALFABET98" w:hAnsi="ALFABET98"/>
          <w:sz w:val="72"/>
          <w:szCs w:val="72"/>
        </w:rPr>
        <w:t xml:space="preserve"> </w:t>
      </w:r>
      <w:r w:rsidR="00061E2C">
        <w:rPr>
          <w:rFonts w:ascii="ALFABET98" w:hAnsi="ALFABET98"/>
          <w:sz w:val="72"/>
          <w:szCs w:val="72"/>
        </w:rPr>
        <w:t xml:space="preserve">                                         </w:t>
      </w:r>
      <w:r w:rsidR="00061E2C" w:rsidRPr="0024361A">
        <w:rPr>
          <w:rFonts w:ascii="ALFABET98" w:hAnsi="ALFABET98"/>
          <w:sz w:val="72"/>
          <w:szCs w:val="72"/>
        </w:rPr>
        <w:t xml:space="preserve">       </w:t>
      </w:r>
      <w:r w:rsidR="00061E2C">
        <w:rPr>
          <w:rFonts w:ascii="ALFABET98" w:hAnsi="ALFABET98"/>
          <w:sz w:val="72"/>
          <w:szCs w:val="72"/>
        </w:rPr>
        <w:t xml:space="preserve">      </w:t>
      </w:r>
      <w:r w:rsidR="00061E2C" w:rsidRPr="0024361A">
        <w:rPr>
          <w:rFonts w:ascii="ALFABET98" w:hAnsi="ALFABET98"/>
          <w:sz w:val="72"/>
          <w:szCs w:val="72"/>
        </w:rPr>
        <w:t xml:space="preserve">        </w:t>
      </w:r>
      <w:r w:rsidR="00061E2C">
        <w:rPr>
          <w:rFonts w:ascii="ALFABET98" w:hAnsi="ALFABET98"/>
          <w:sz w:val="72"/>
          <w:szCs w:val="72"/>
        </w:rPr>
        <w:t xml:space="preserve"> </w:t>
      </w:r>
    </w:p>
    <w:p w:rsidR="00061E2C" w:rsidRDefault="00061E2C" w:rsidP="00061E2C">
      <w:pPr>
        <w:spacing w:line="240" w:lineRule="auto"/>
        <w:rPr>
          <w:rFonts w:ascii="ALFABET98" w:hAnsi="ALFABET98"/>
          <w:sz w:val="72"/>
          <w:szCs w:val="72"/>
        </w:rPr>
      </w:pPr>
      <w:r w:rsidRPr="0024361A">
        <w:rPr>
          <w:rFonts w:ascii="ALFABET98" w:hAnsi="ALFABET98"/>
          <w:sz w:val="72"/>
          <w:szCs w:val="72"/>
        </w:rPr>
        <w:t>Nil  kek  al</w:t>
      </w:r>
      <w:r w:rsidR="00443F71"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522" style="position:absolute;margin-left:-16.1pt;margin-top:9.4pt;width:521.25pt;height:36.85pt;z-index:-251342848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FmEQTkXBAAA8Q8AAA4AAAAAAAAAAAAAAAAALgIAAGRycy9lMm9Eb2MueG1sUEsBAi0AFAAG&#10;AAgAAAAhAFgrD2jgAAAACgEAAA8AAAAAAAAAAAAAAAAAcQYAAGRycy9kb3ducmV2LnhtbFBLBQYA&#10;AAAABAAEAPMAAAB+BwAAAAA=&#10;">
            <v:group id="Group 33" o:spid="_x0000_s352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3r3d1ccAAADd&#10;AAAADwAAAAAAAAAAAAAAAACqAgAAZHJzL2Rvd25yZXYueG1sUEsFBgAAAAAEAAQA+gAAAJ4DAAAA&#10;AA==&#10;">
              <v:rect id="Rectangle 34" o:spid="_x0000_s352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yET9MYA&#10;AADdAAAADwAAAGRycy9kb3ducmV2LnhtbESPT2vCQBTE74LfYXkFb7qxopXUVewfi9dqJHh7ZF+z&#10;odm3Ibs18dt3BcHjMDO/YVab3tbiQq2vHCuYThIQxIXTFZcKsuNuvAThA7LG2jEpuJKHzXo4WGGq&#10;XcffdDmEUkQI+xQVmBCaVEpfGLLoJ64hjt6Pay2GKNtS6ha7CLe1fE6ShbRYcVww2NC7oeL38GcV&#10;zMr80+TZh8/sNF98na6nt+68U2r01G9fQQTqwyN8b++1gvnLcg63N/EJyPU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yET9MYAAADdAAAADwAAAAAAAAAAAAAAAACYAgAAZHJz&#10;L2Rvd25yZXYueG1sUEsFBgAAAAAEAAQA9QAAAIsDAAAAAA==&#10;" strokecolor="#2f5496 [2408]" strokeweight="1.5pt">
                <v:fill opacity="0"/>
              </v:rect>
              <v:rect id="Rectangle 35" o:spid="_x0000_s352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Il5K8MA&#10;AADdAAAADwAAAGRycy9kb3ducmV2LnhtbESPS2/CMBCE75X4D9YicStOEOERMAiBoD3yvK/iJYmI&#10;1yE2EP59XalSj6OZ+UYzX7amEk9qXGlZQdyPQBBnVpecKziftp8TEM4ja6wsk4I3OVguOh9zTLV9&#10;8YGeR5+LAGGXooLC+zqV0mUFGXR9WxMH72obgz7IJpe6wVeAm0oOomgkDZYcFgqsaV1Qdjs+jIJL&#10;sqn5Sxrex9vhNLncdvd1bJTqddvVDISn1v+H/9rfWkEynozg9014AnLx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Il5K8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352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NsmZscAAADdAAAADwAAAGRycy9kb3ducmV2LnhtbESPQWvCQBSE7wX/w/KE3urGQKukrsEI&#10;gil4qC2F3h7ZZxKbfRuz2yT++65Q8DjMzDfMKh1NI3rqXG1ZwXwWgSAurK65VPD5sXtagnAeWWNj&#10;mRRcyUG6njysMNF24Hfqj74UAcIuQQWV920ipSsqMuhmtiUO3sl2Bn2QXSl1h0OAm0bGUfQiDdYc&#10;FipsaVtR8XP8NQqy69vXwfr8sj99ny95lsU5no1Sj9Nx8wrC0+jv4f/2Xit4XiwX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Q2yZmxwAAAN0AAAAPAAAAAAAA&#10;AAAAAAAAAKECAABkcnMvZG93bnJldi54bWxQSwUGAAAAAAQABAD5AAAAlQMAAAAA&#10;" strokecolor="#2f5496 [2408]" strokeweight="1.5pt"/>
            <v:shape id="AutoShape 37" o:spid="_x0000_s352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USyFMQAAADdAAAADwAAAGRycy9kb3ducmV2LnhtbERPTWvCQBC9F/wPywi9NRsDbSVmFSMI&#10;ptBDbRG8DdkxiWZnk+xW47/vHgoeH+87W42mFVcaXGNZwSyKQRCXVjdcKfj53r7MQTiPrLG1TAru&#10;5GC1nDxlmGp74y+67n0lQgi7FBXU3neplK6syaCLbEccuJMdDPoAh0rqAW8h3LQyieM3abDh0FBj&#10;R5uaysv+1yjI7x+HT+uLfnc6nvsiz5MCz0ap5+m4XoDwNPqH+N+90wpe3+dhbngTnoBc/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hRLIUxAAAAN0AAAAPAAAAAAAAAAAA&#10;AAAAAKECAABkcnMvZG93bnJldi54bWxQSwUGAAAAAAQABAD5AAAAkgMAAAAA&#10;" strokecolor="#2f5496 [2408]" strokeweight="1.5pt"/>
          </v:group>
        </w:pict>
      </w:r>
      <w:r>
        <w:rPr>
          <w:rFonts w:ascii="ALFABET98" w:hAnsi="ALFABET98"/>
          <w:noProof/>
          <w:color w:val="FF0000"/>
          <w:sz w:val="72"/>
          <w:szCs w:val="72"/>
          <w:lang w:eastAsia="tr-TR"/>
        </w:rPr>
        <w:t>.</w:t>
      </w:r>
      <w:r>
        <w:rPr>
          <w:rFonts w:ascii="ALFABET98" w:hAnsi="ALFABET98"/>
          <w:sz w:val="72"/>
          <w:szCs w:val="72"/>
        </w:rPr>
        <w:t xml:space="preserve">  </w:t>
      </w:r>
      <w:r w:rsidRPr="0024361A">
        <w:rPr>
          <w:rFonts w:ascii="ALFABET98" w:hAnsi="ALFABET98"/>
          <w:sz w:val="72"/>
          <w:szCs w:val="72"/>
        </w:rPr>
        <w:t xml:space="preserve"> </w:t>
      </w:r>
      <w:r>
        <w:rPr>
          <w:rFonts w:ascii="ALFABET98" w:hAnsi="ALFABET98"/>
          <w:sz w:val="72"/>
          <w:szCs w:val="72"/>
        </w:rPr>
        <w:t xml:space="preserve">                                       </w:t>
      </w:r>
    </w:p>
    <w:p w:rsidR="00061E2C" w:rsidRPr="0024361A" w:rsidRDefault="00443F71" w:rsidP="00061E2C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516" style="position:absolute;margin-left:-16.1pt;margin-top:9.4pt;width:521.25pt;height:36.85pt;z-index:-25134182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4ORQEg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AV&#10;4ORQEgQAAPEPAAAOAAAAAAAAAAAAAAAAAC4CAABkcnMvZTJvRG9jLnhtbFBLAQItABQABgAIAAAA&#10;IQBYKw9o4AAAAAoBAAAPAAAAAAAAAAAAAAAAAGwGAABkcnMvZG93bnJldi54bWxQSwUGAAAAAAQA&#10;BADzAAAAeQcAAAAA&#10;">
            <v:group id="Group 33" o:spid="_x0000_s351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RfTQvFAAAA3QAA&#10;AA8AAAAAAAAAAAAAAAAAqgIAAGRycy9kb3ducmV2LnhtbFBLBQYAAAAABAAEAPoAAACcAwAAAAA=&#10;">
              <v:rect id="Rectangle 34" o:spid="_x0000_s352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cODKsYA&#10;AADdAAAADwAAAGRycy9kb3ducmV2LnhtbESPQWvCQBSE74X+h+UVequbWGo1ukqtWrxWI8HbI/vM&#10;hmbfhuzWxH/fLRR6HGbmG2axGmwjrtT52rGCdJSAIC6drrlSkB93T1MQPiBrbByTght5WC3v7xaY&#10;adfzJ10PoRIRwj5DBSaENpPSl4Ys+pFriaN3cZ3FEGVXSd1hH+G2keMkmUiLNccFgy29Gyq/Dt9W&#10;wXNVbE2Rb3xu02Lycbqd1v15p9Tjw/A2BxFoCP/hv/ZeK3h5naXw+yY+Abn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cODKsYAAADdAAAADwAAAAAAAAAAAAAAAACYAgAAZHJz&#10;L2Rvd25yZXYueG1sUEsFBgAAAAAEAAQA9QAAAIsDAAAAAA==&#10;" strokecolor="#2f5496 [2408]" strokeweight="1.5pt">
                <v:fill opacity="0"/>
              </v:rect>
              <v:rect id="Rectangle 35" o:spid="_x0000_s352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mvp9cMA&#10;AADdAAAADwAAAGRycy9kb3ducmV2LnhtbESPQYvCMBSE74L/IbyFvWla2epajSKKq0d19f5o3rbF&#10;5qU2Wa3/3giCx2FmvmGm89ZU4kqNKy0riPsRCOLM6pJzBcffde8bhPPIGivLpOBODuazbmeKqbY3&#10;3tP14HMRIOxSVFB4X6dSuqwgg65va+Lg/dnGoA+yyaVu8BbgppKDKBpKgyWHhQJrWhaUnQ//RsEp&#10;WdW8kYZ38fprnJzOP5dlbJT6/GgXExCeWv8Ov9pbrSAZjQfwfBOegJw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mvp9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351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jm2uMcAAADdAAAADwAAAGRycy9kb3ducmV2LnhtbESPQWvCQBSE7wX/w/KE3upGi1qjq5hC&#10;wQgetKXg7ZF9JtHs25hdNf57Vyj0OMzMN8xs0ZpKXKlxpWUF/V4EgjizuuRcwc/319sHCOeRNVaW&#10;ScGdHCzmnZcZxtreeEvXnc9FgLCLUUHhfR1L6bKCDLqerYmDd7CNQR9kk0vd4C3ATSUHUTSSBksO&#10;CwXW9FlQdtpdjILkvv7dWJ+eV4f98ZwmySDFo1HqtdsupyA8tf4//NdeaQXD8eQdnm/CE5DzB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qOba4xwAAAN0AAAAPAAAAAAAA&#10;AAAAAAAAAKECAABkcnMvZG93bnJldi54bWxQSwUGAAAAAAQABAD5AAAAlQMAAAAA&#10;" strokecolor="#2f5496 [2408]" strokeweight="1.5pt"/>
            <v:shape id="AutoShape 37" o:spid="_x0000_s351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dAuzMcAAADdAAAADwAAAGRycy9kb3ducmV2LnhtbESPQWvCQBSE7wX/w/KE3upGqVqjq5hC&#10;wQgetKXg7ZF9JtHs25hdNf57Vyj0OMzMN8xs0ZpKXKlxpWUF/V4EgjizuuRcwc/319sHCOeRNVaW&#10;ScGdHCzmnZcZxtreeEvXnc9FgLCLUUHhfR1L6bKCDLqerYmDd7CNQR9kk0vd4C3ATSUHUTSSBksO&#10;CwXW9FlQdtpdjILkvv7dWJ+eV4f98ZwmySDFo1HqtdsupyA8tf4//NdeaQXD8eQdnm/CE5DzB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l0C7MxwAAAN0AAAAPAAAAAAAA&#10;AAAAAAAAAKECAABkcnMvZG93bnJldi54bWxQSwUGAAAAAAQABAD5AAAAlQMAAAAA&#10;" strokecolor="#2f5496 [2408]" strokeweight="1.5pt"/>
          </v:group>
        </w:pict>
      </w:r>
      <w:r w:rsidR="00061E2C" w:rsidRPr="0024361A">
        <w:rPr>
          <w:rFonts w:ascii="ALFABET98" w:hAnsi="ALFABET98"/>
          <w:sz w:val="72"/>
          <w:szCs w:val="72"/>
        </w:rPr>
        <w:t xml:space="preserve"> </w:t>
      </w:r>
      <w:r w:rsidR="00061E2C">
        <w:rPr>
          <w:rFonts w:ascii="ALFABET98" w:hAnsi="ALFABET98"/>
          <w:sz w:val="72"/>
          <w:szCs w:val="72"/>
        </w:rPr>
        <w:t xml:space="preserve">                                         </w:t>
      </w:r>
      <w:r w:rsidR="00061E2C" w:rsidRPr="0024361A">
        <w:rPr>
          <w:rFonts w:ascii="ALFABET98" w:hAnsi="ALFABET98"/>
          <w:sz w:val="72"/>
          <w:szCs w:val="72"/>
        </w:rPr>
        <w:t xml:space="preserve">       </w:t>
      </w:r>
      <w:r w:rsidR="00061E2C">
        <w:rPr>
          <w:rFonts w:ascii="ALFABET98" w:hAnsi="ALFABET98"/>
          <w:sz w:val="72"/>
          <w:szCs w:val="72"/>
        </w:rPr>
        <w:t xml:space="preserve">      </w:t>
      </w:r>
      <w:r w:rsidR="00061E2C" w:rsidRPr="0024361A">
        <w:rPr>
          <w:rFonts w:ascii="ALFABET98" w:hAnsi="ALFABET98"/>
          <w:sz w:val="72"/>
          <w:szCs w:val="72"/>
        </w:rPr>
        <w:t xml:space="preserve">        </w:t>
      </w:r>
      <w:r w:rsidR="00061E2C">
        <w:rPr>
          <w:rFonts w:ascii="ALFABET98" w:hAnsi="ALFABET98"/>
          <w:sz w:val="72"/>
          <w:szCs w:val="72"/>
        </w:rPr>
        <w:t xml:space="preserve"> </w:t>
      </w:r>
    </w:p>
    <w:p w:rsidR="00061E2C" w:rsidRPr="0024361A" w:rsidRDefault="00443F71" w:rsidP="00061E2C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510" style="position:absolute;margin-left:-16.1pt;margin-top:9.4pt;width:521.25pt;height:36.85pt;z-index:-25134080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AyQRzdFQQAAPEPAAAOAAAAAAAAAAAAAAAAAC4CAABkcnMvZTJvRG9jLnhtbFBLAQItABQABgAI&#10;AAAAIQBYKw9o4AAAAAoBAAAPAAAAAAAAAAAAAAAAAG8GAABkcnMvZG93bnJldi54bWxQSwUGAAAA&#10;AAQABADzAAAAfAcAAAAA&#10;">
            <v:group id="Group 33" o:spid="_x0000_s351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E+nDkxgAAAN0A&#10;AAAPAAAAAAAAAAAAAAAAAKoCAABkcnMvZG93bnJldi54bWxQSwUGAAAAAAQABAD6AAAAnQMAAAAA&#10;">
              <v:rect id="Rectangle 34" o:spid="_x0000_s351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Wa+xcYA&#10;AADdAAAADwAAAGRycy9kb3ducmV2LnhtbESPQWvCQBSE74L/YXmF3nSjpdqmrmJrlV5rI6G3R/Y1&#10;G8y+DdnVxH/vCkKPw8x8wyxWva3FmVpfOVYwGScgiAunKy4VZD/b0QsIH5A11o5JwYU8rJbDwQJT&#10;7Tr+pvM+lCJC2KeowITQpFL6wpBFP3YNcfT+XGsxRNmWUrfYRbit5TRJZtJixXHBYEMfhorj/mQV&#10;PJX5p8mzjc/sJJ/tDpfDe/e7VerxoV+/gQjUh//wvf2lFTzPX+dwexOfgFx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Wa+xcYAAADdAAAADwAAAAAAAAAAAAAAAACYAgAAZHJz&#10;L2Rvd25yZXYueG1sUEsFBgAAAAAEAAQA9QAAAIsDAAAAAA==&#10;" strokecolor="#2f5496 [2408]" strokeweight="1.5pt">
                <v:fill opacity="0"/>
              </v:rect>
              <v:rect id="Rectangle 35" o:spid="_x0000_s351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4PeH8AA&#10;AADdAAAADwAAAGRycy9kb3ducmV2LnhtbERPy4rCMBTdC/5DuMLsNK1YH9UoojjO0uf+0lzbYnNT&#10;m4x2/t4sBlweznuxak0lntS40rKCeBCBIM6sLjlXcDnv+lMQziNrrCyTgj9ysFp2OwtMtX3xkZ4n&#10;n4sQwi5FBYX3dSqlywoy6Aa2Jg7czTYGfYBNLnWDrxBuKjmMorE0WHJoKLCmTUHZ/fRrFFyTbc17&#10;afgQ70az5Hr/fmxio9RXr13PQXhq/Uf87/7RCpLJLMwNb8ITkMs3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4PeH8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351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9GBUscAAADdAAAADwAAAGRycy9kb3ducmV2LnhtbESPW2vCQBSE3wv+h+UUfKubCraauhFT&#10;KJiCD14QfDtkTy42ezZmtxr/fVco+DjMzDfMfNGbRlyoc7VlBa+jCARxbnXNpYL97utlCsJ5ZI2N&#10;ZVJwIweLZPA0x1jbK2/osvWlCBB2MSqovG9jKV1ekUE3si1x8ArbGfRBdqXUHV4D3DRyHEVv0mDN&#10;YaHClj4ryn+2v0ZBevs+rK3PzqvieDpnaTrO8GSUGj73yw8Qnnr/CP+3V1rB5H02g/ub8ARk8g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L0YFSxwAAAN0AAAAPAAAAAAAA&#10;AAAAAAAAAKECAABkcnMvZG93bnJldi54bWxQSwUGAAAAAAQABAD5AAAAlQMAAAAA&#10;" strokecolor="#2f5496 [2408]" strokeweight="1.5pt"/>
            <v:shape id="AutoShape 37" o:spid="_x0000_s351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FUpHsMAAADdAAAADwAAAGRycy9kb3ducmV2LnhtbERPy2rCQBTdC/2H4Rbc6aSCRVLH0AiC&#10;EbrwQaG7S+aaRzN3kswY4987i0KXh/NeJ6NpxEC9qywreJtHIIhzqysuFFzOu9kKhPPIGhvLpOBB&#10;DpLNy2SNsbZ3PtJw8oUIIexiVFB638ZSurwkg25uW+LAXW1v0AfYF1L3eA/hppGLKHqXBisODSW2&#10;tC0p/z3djIL0cfj+sj7r9tefusvSdJFhbZSavo6fHyA8jf5f/OfeawXLVRT2hzfhCcjNE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RVKR7DAAAA3QAAAA8AAAAAAAAAAAAA&#10;AAAAoQIAAGRycy9kb3ducmV2LnhtbFBLBQYAAAAABAAEAPkAAACRAwAAAAA=&#10;" strokecolor="#2f5496 [2408]" strokeweight="1.5pt"/>
          </v:group>
        </w:pict>
      </w:r>
      <w:r w:rsidR="00061E2C">
        <w:rPr>
          <w:rFonts w:ascii="ALFABET98" w:hAnsi="ALFABET98"/>
          <w:sz w:val="72"/>
          <w:szCs w:val="72"/>
        </w:rPr>
        <w:t>La</w:t>
      </w:r>
      <w:r w:rsidR="00061E2C" w:rsidRPr="001C48A6">
        <w:rPr>
          <w:rFonts w:ascii="ALFABET98" w:hAnsi="ALFABET98"/>
          <w:color w:val="FF0000"/>
          <w:sz w:val="72"/>
          <w:szCs w:val="72"/>
        </w:rPr>
        <w:t>le</w:t>
      </w:r>
      <w:r w:rsidR="00061E2C">
        <w:rPr>
          <w:rFonts w:ascii="ALFABET98" w:hAnsi="ALFABET98"/>
          <w:sz w:val="72"/>
          <w:szCs w:val="72"/>
        </w:rPr>
        <w:t xml:space="preserve">  kek  al.</w:t>
      </w:r>
      <w:r w:rsidR="00061E2C" w:rsidRPr="0024361A">
        <w:rPr>
          <w:rFonts w:ascii="ALFABET98" w:hAnsi="ALFABET98"/>
          <w:sz w:val="72"/>
          <w:szCs w:val="72"/>
        </w:rPr>
        <w:t xml:space="preserve"> </w:t>
      </w:r>
      <w:r w:rsidR="00061E2C">
        <w:rPr>
          <w:rFonts w:ascii="ALFABET98" w:hAnsi="ALFABET98"/>
          <w:sz w:val="72"/>
          <w:szCs w:val="72"/>
        </w:rPr>
        <w:t xml:space="preserve">                                         </w:t>
      </w:r>
      <w:r w:rsidR="00061E2C" w:rsidRPr="0024361A">
        <w:rPr>
          <w:rFonts w:ascii="ALFABET98" w:hAnsi="ALFABET98"/>
          <w:sz w:val="72"/>
          <w:szCs w:val="72"/>
        </w:rPr>
        <w:t xml:space="preserve">       </w:t>
      </w:r>
      <w:r w:rsidR="00061E2C">
        <w:rPr>
          <w:rFonts w:ascii="ALFABET98" w:hAnsi="ALFABET98"/>
          <w:sz w:val="72"/>
          <w:szCs w:val="72"/>
        </w:rPr>
        <w:t xml:space="preserve">      </w:t>
      </w:r>
      <w:r w:rsidR="00061E2C" w:rsidRPr="0024361A">
        <w:rPr>
          <w:rFonts w:ascii="ALFABET98" w:hAnsi="ALFABET98"/>
          <w:sz w:val="72"/>
          <w:szCs w:val="72"/>
        </w:rPr>
        <w:t xml:space="preserve">        </w:t>
      </w:r>
      <w:r w:rsidR="00061E2C">
        <w:rPr>
          <w:rFonts w:ascii="ALFABET98" w:hAnsi="ALFABET98"/>
          <w:sz w:val="72"/>
          <w:szCs w:val="72"/>
        </w:rPr>
        <w:t xml:space="preserve"> </w:t>
      </w:r>
    </w:p>
    <w:p w:rsidR="00061E2C" w:rsidRDefault="00443F71" w:rsidP="00061E2C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504" style="position:absolute;margin-left:-16.1pt;margin-top:9.4pt;width:521.25pt;height:36.85pt;z-index:-25133977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">
            <v:group id="Group 33" o:spid="_x0000_s350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V/dzbFAAAA3QAA&#10;AA8AAAAAAAAAAAAAAAAAqgIAAGRycy9kb3ducmV2LnhtbFBLBQYAAAAABAAEAPoAAACcAwAAAAA=&#10;">
              <v:rect id="Rectangle 34" o:spid="_x0000_s350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OO5F8UA&#10;AADdAAAADwAAAGRycy9kb3ducmV2LnhtbESPQWvCQBSE7wX/w/KE3upGpSLRVWytxWs1Erw9ss9s&#10;MPs2ZLcm/vuuUPA4zMw3zHLd21rcqPWVYwXjUQKCuHC64lJBdty9zUH4gKyxdkwK7uRhvRq8LDHV&#10;ruMfuh1CKSKEfYoKTAhNKqUvDFn0I9cQR+/iWoshyraUusUuwm0tJ0kykxYrjgsGG/o0VFwPv1bB&#10;tMy/TJ5tfWbH+ez7dD99dOedUq/DfrMAEagPz/B/e68VvM+TKTzexCcgV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847kXxQAAAN0AAAAPAAAAAAAAAAAAAAAAAJgCAABkcnMv&#10;ZG93bnJldi54bWxQSwUGAAAAAAQABAD1AAAAigMAAAAA&#10;" strokecolor="#2f5496 [2408]" strokeweight="1.5pt">
                <v:fill opacity="0"/>
              </v:rect>
              <v:rect id="Rectangle 35" o:spid="_x0000_s350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HDVy8MA&#10;AADdAAAADwAAAGRycy9kb3ducmV2LnhtbESPQYvCMBSE74L/IbwFb5p2seJ2jSKKrketen80b9ti&#10;89Jtonb/vREEj8PMfMPMFp2pxY1aV1lWEI8iEMS51RUXCk7HzXAKwnlkjbVlUvBPDhbzfm+GqbZ3&#10;PtAt84UIEHYpKii9b1IpXV6SQTeyDXHwfm1r0AfZFlK3eA9wU8vPKJpIgxWHhRIbWpWUX7KrUXBO&#10;1g3/SMP7eDP+Ss6X7d8qNkoNPrrlNwhPnX+HX+2dVpBMozE834QnIO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HDVy8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350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CKKhscAAADdAAAADwAAAGRycy9kb3ducmV2LnhtbESPT2vCQBTE74V+h+UVeqsbBYvErGIE&#10;wRR60BbB2yP78kezb2N2a5Jv3xUKPQ4z8xsmWQ+mEXfqXG1ZwXQSgSDOra65VPD9tXtbgHAeWWNj&#10;mRSM5GC9en5KMNa25wPdj74UAcIuRgWV920spcsrMugmtiUOXmE7gz7IrpS6wz7ATSNnUfQuDdYc&#10;FipsaVtRfj3+GAXp+HH6tD677Yvz5Zal6SzDi1Hq9WXYLEF4Gvx/+K+91wrmi2gOjzfhCcjVL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UIoqGxwAAAN0AAAAPAAAAAAAA&#10;AAAAAAAAAKECAABkcnMvZG93bnJldi54bWxQSwUGAAAAAAQABAD5AAAAlQMAAAAA&#10;" strokecolor="#2f5496 [2408]" strokeweight="1.5pt"/>
            <v:shape id="AutoShape 37" o:spid="_x0000_s350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PAU8cYAAADdAAAADwAAAGRycy9kb3ducmV2LnhtbESPT4vCMBTE74LfITzB2zZdQZFqlO3C&#10;ghU8+IeFvT2aZ1ttXmoTtX57Iyx4HGbmN8x82Zla3Kh1lWUFn1EMgji3uuJCwWH/8zEF4Tyyxtoy&#10;KXiQg+Wi35tjou2dt3Tb+UIECLsEFZTeN4mULi/JoItsQxy8o20N+iDbQuoW7wFuajmK44k0WHFY&#10;KLGh75Ly8+5qFKSP9e/G+uyyOv6dLlmajjI8GaWGg+5rBsJT59/h//ZKKxhP4wm83oQnIBdP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TwFPHGAAAA3QAAAA8AAAAAAAAA&#10;AAAAAAAAoQIAAGRycy9kb3ducmV2LnhtbFBLBQYAAAAABAAEAPkAAACUAwAAAAA=&#10;" strokecolor="#2f5496 [2408]" strokeweight="1.5pt"/>
          </v:group>
        </w:pict>
      </w:r>
      <w:r w:rsidR="00061E2C" w:rsidRPr="0024361A">
        <w:rPr>
          <w:rFonts w:ascii="ALFABET98" w:hAnsi="ALFABET98"/>
          <w:sz w:val="72"/>
          <w:szCs w:val="72"/>
        </w:rPr>
        <w:t xml:space="preserve"> </w:t>
      </w:r>
      <w:r w:rsidR="00061E2C">
        <w:rPr>
          <w:rFonts w:ascii="ALFABET98" w:hAnsi="ALFABET98"/>
          <w:sz w:val="72"/>
          <w:szCs w:val="72"/>
        </w:rPr>
        <w:t xml:space="preserve">                                       </w:t>
      </w:r>
    </w:p>
    <w:p w:rsidR="00061E2C" w:rsidRPr="0024361A" w:rsidRDefault="00061E2C" w:rsidP="00061E2C">
      <w:pPr>
        <w:spacing w:line="240" w:lineRule="auto"/>
        <w:rPr>
          <w:rFonts w:ascii="ALFABET98" w:hAnsi="ALFABET98"/>
          <w:sz w:val="72"/>
          <w:szCs w:val="72"/>
        </w:rPr>
      </w:pPr>
      <w:r w:rsidRPr="0024361A">
        <w:rPr>
          <w:rFonts w:ascii="ALFABET98" w:hAnsi="ALFABET98"/>
          <w:sz w:val="72"/>
          <w:szCs w:val="72"/>
        </w:rPr>
        <w:t>An</w:t>
      </w:r>
      <w:r w:rsidRPr="0024361A">
        <w:rPr>
          <w:rFonts w:ascii="ALFABET98" w:hAnsi="ALFABET98"/>
          <w:color w:val="FF0000"/>
          <w:sz w:val="72"/>
          <w:szCs w:val="72"/>
        </w:rPr>
        <w:t>ne</w:t>
      </w:r>
      <w:r w:rsidRPr="0024361A">
        <w:rPr>
          <w:rFonts w:ascii="ALFABET98" w:hAnsi="ALFABET98"/>
          <w:sz w:val="72"/>
          <w:szCs w:val="72"/>
        </w:rPr>
        <w:t xml:space="preserve">  na</w:t>
      </w:r>
      <w:r w:rsidRPr="0024361A">
        <w:rPr>
          <w:rFonts w:ascii="ALFABET98" w:hAnsi="ALFABET98"/>
          <w:color w:val="FF0000"/>
          <w:sz w:val="72"/>
          <w:szCs w:val="72"/>
        </w:rPr>
        <w:t>ne</w:t>
      </w:r>
      <w:r w:rsidRPr="0024361A">
        <w:rPr>
          <w:rFonts w:ascii="ALFABET98" w:hAnsi="ALFABET98"/>
          <w:sz w:val="72"/>
          <w:szCs w:val="72"/>
        </w:rPr>
        <w:t>li  kek  al</w:t>
      </w:r>
      <w:r w:rsidR="00443F71"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498" style="position:absolute;margin-left:-16.1pt;margin-top:9.4pt;width:521.25pt;height:36.85pt;z-index:-251338752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M74FQ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AVBM74FQQAAPEPAAAOAAAAAAAAAAAAAAAAAC4CAABkcnMvZTJvRG9jLnhtbFBLAQItABQABgAI&#10;AAAAIQBYKw9o4AAAAAoBAAAPAAAAAAAAAAAAAAAAAG8GAABkcnMvZG93bnJldi54bWxQSwUGAAAA&#10;AAQABADzAAAAfAcAAAAA&#10;">
            <v:group id="Group 33" o:spid="_x0000_s350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El0DcwwAAAN0AAAAP&#10;AAAAAAAAAAAAAAAAAKoCAABkcnMvZG93bnJldi54bWxQSwUGAAAAAAQABAD6AAAAmgMAAAAA&#10;">
              <v:rect id="Rectangle 34" o:spid="_x0000_s350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uO/cUA&#10;AADdAAAADwAAAGRycy9kb3ducmV2LnhtbESPQWvCQBSE7wX/w/IEb3VjpWJTV7FapVc1Enp7ZF+z&#10;wezbkN2a+O+7QsHjMDPfMItVb2txpdZXjhVMxgkI4sLpiksF2Wn3PAfhA7LG2jEpuJGH1XLwtMBU&#10;u44PdD2GUkQI+xQVmBCaVEpfGLLox64hjt6Pay2GKNtS6ha7CLe1fEmSmbRYcVww2NDGUHE5/loF&#10;0zL/NHm29Zmd5LP9+Xb+6L53So2G/fodRKA+PML/7S+t4HWevMH9TXwCcv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C479xQAAAN0AAAAPAAAAAAAAAAAAAAAAAJgCAABkcnMv&#10;ZG93bnJldi54bWxQSwUGAAAAAAQABAD1AAAAigMAAAAA&#10;" strokecolor="#2f5496 [2408]" strokeweight="1.5pt">
                <v:fill opacity="0"/>
              </v:rect>
              <v:rect id="Rectangle 35" o:spid="_x0000_s350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pJFFcEA&#10;AADdAAAADwAAAGRycy9kb3ducmV2LnhtbERPTW+CQBC9m/Q/bKZJb7rQSGPRhRgbW49V633CjkBk&#10;Z5Fdgf5792Di8eV9r/LRNKKnztWWFcSzCARxYXXNpYK/43a6AOE8ssbGMin4Jwd59jJZYartwHvq&#10;D74UIYRdigoq79tUSldUZNDNbEscuLPtDPoAu1LqDocQbhr5HkUf0mDNoaHCljYVFZfDzSg4JV8t&#10;/0jDv/F2/pmcLt/XTWyUensd10sQnkb/FD/cO60gWcRhf3gTnoDM7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qSRRX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350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sAaWMUAAADdAAAADwAAAGRycy9kb3ducmV2LnhtbESPQYvCMBSE74L/ITzBm6YVXKQaxQoL&#10;dmEPuovg7dE822rzUpus1n+/EQSPw8x8wyxWnanFjVpXWVYQjyMQxLnVFRcKfn8+RzMQziNrrC2T&#10;ggc5WC37vQUm2t55R7e9L0SAsEtQQel9k0jp8pIMurFtiIN3sq1BH2RbSN3iPcBNLSdR9CENVhwW&#10;SmxoU1J+2f8ZBenj6/BtfXbdno7na5amkwzPRqnhoFvPQXjq/Dv8am+1guksjuH5JjwBufw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sAaWMUAAADdAAAADwAAAAAAAAAA&#10;AAAAAAChAgAAZHJzL2Rvd25yZXYueG1sUEsFBgAAAAAEAAQA+QAAAJMDAAAAAA==&#10;" strokecolor="#2f5496 [2408]" strokeweight="1.5pt"/>
            <v:shape id="AutoShape 37" o:spid="_x0000_s349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hKEL8cAAADdAAAADwAAAGRycy9kb3ducmV2LnhtbESPT2vCQBTE7wW/w/IK3urGgEVS19AI&#10;BVPoQVsEb4/sM3+afRuzW5N8+65Q6HGYmd8wm3Q0rbhR72rLCpaLCARxYXXNpYKvz7enNQjnkTW2&#10;lknBRA7S7exhg4m2Ax/odvSlCBB2CSqovO8SKV1RkUG3sB1x8C62N+iD7EupexwC3LQyjqJnabDm&#10;sFBhR7uKiu/jj1GQTe+nD+vz6/5ybq55lsU5Nkap+eP4+gLC0+j/w3/tvVawWi9juL8JT0Buf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eEoQvxwAAAN0AAAAPAAAAAAAA&#10;AAAAAAAAAKECAABkcnMvZG93bnJldi54bWxQSwUGAAAAAAQABAD5AAAAlQMAAAAA&#10;" strokecolor="#2f5496 [2408]" strokeweight="1.5pt"/>
          </v:group>
        </w:pict>
      </w:r>
      <w:r>
        <w:rPr>
          <w:rFonts w:ascii="ALFABET98" w:hAnsi="ALFABET98"/>
          <w:noProof/>
          <w:color w:val="FF0000"/>
          <w:sz w:val="72"/>
          <w:szCs w:val="72"/>
          <w:lang w:eastAsia="tr-TR"/>
        </w:rPr>
        <w:t>.</w:t>
      </w:r>
      <w:r w:rsidRPr="0024361A">
        <w:rPr>
          <w:rFonts w:ascii="ALFABET98" w:hAnsi="ALFABET98"/>
          <w:sz w:val="72"/>
          <w:szCs w:val="72"/>
        </w:rPr>
        <w:t xml:space="preserve"> </w:t>
      </w:r>
      <w:r>
        <w:rPr>
          <w:rFonts w:ascii="ALFABET98" w:hAnsi="ALFABET98"/>
          <w:sz w:val="72"/>
          <w:szCs w:val="72"/>
        </w:rPr>
        <w:t xml:space="preserve">                                         </w:t>
      </w:r>
      <w:r w:rsidRPr="0024361A">
        <w:rPr>
          <w:rFonts w:ascii="ALFABET98" w:hAnsi="ALFABET98"/>
          <w:sz w:val="72"/>
          <w:szCs w:val="72"/>
        </w:rPr>
        <w:t xml:space="preserve">       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 </w:t>
      </w:r>
      <w:r>
        <w:rPr>
          <w:rFonts w:ascii="ALFABET98" w:hAnsi="ALFABET98"/>
          <w:sz w:val="72"/>
          <w:szCs w:val="72"/>
        </w:rPr>
        <w:t xml:space="preserve"> </w:t>
      </w:r>
    </w:p>
    <w:p w:rsidR="00061E2C" w:rsidRPr="0024361A" w:rsidRDefault="00443F71" w:rsidP="00061E2C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492" style="position:absolute;margin-left:-16.1pt;margin-top:9.4pt;width:521.25pt;height:36.85pt;z-index:-25133772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BM6aklFQQAAPEPAAAOAAAAAAAAAAAAAAAAAC4CAABkcnMvZTJvRG9jLnhtbFBLAQItABQABgAI&#10;AAAAIQBYKw9o4AAAAAoBAAAPAAAAAAAAAAAAAAAAAG8GAABkcnMvZG93bnJldi54bWxQSwUGAAAA&#10;AAQABADzAAAAfAcAAAAA&#10;">
            <v:group id="Group 33" o:spid="_x0000_s349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wAPcBMcAAADd&#10;AAAADwAAAAAAAAAAAAAAAACqAgAAZHJzL2Rvd25yZXYueG1sUEsFBgAAAAAEAAQA+gAAAJ4DAAAA&#10;AA==&#10;">
              <v:rect id="Rectangle 34" o:spid="_x0000_s349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8SJcUA&#10;AADdAAAADwAAAGRycy9kb3ducmV2LnhtbESPT2vCQBTE70K/w/IK3nSTiiLRVfpHpdfaSOjtkX1m&#10;Q7NvQ3Y18du7hYLHYWZ+w6y3g23ElTpfO1aQThMQxKXTNVcK8u/9ZAnCB2SNjWNScCMP283TaI2Z&#10;dj1/0fUYKhEh7DNUYEJoMyl9aciin7qWOHpn11kMUXaV1B32EW4b+ZIkC2mx5rhgsKV3Q+Xv8WIV&#10;zKpiZ4r8w+c2LRaH0+301v/slRo/D68rEIGG8Aj/tz+1gvkyncPfm/gE5OY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nxIlxQAAAN0AAAAPAAAAAAAAAAAAAAAAAJgCAABkcnMv&#10;ZG93bnJldi54bWxQSwUGAAAAAAQABAD1AAAAigMAAAAA&#10;" strokecolor="#2f5496 [2408]" strokeweight="1.5pt">
                <v:fill opacity="0"/>
              </v:rect>
              <v:rect id="Rectangle 35" o:spid="_x0000_s349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d4+sMA&#10;AADdAAAADwAAAGRycy9kb3ducmV2LnhtbESPT4vCMBTE74LfIbyFvWla2YrbNYoo/jm6Ve+P5m1b&#10;bF5qE7V+eyMIexxm5jfMdN6ZWtyodZVlBfEwAkGcW11xoeB4WA8mIJxH1lhbJgUPcjCf9XtTTLW9&#10;8y/dMl+IAGGXooLS+yaV0uUlGXRD2xAH78+2Bn2QbSF1i/cAN7UcRdFYGqw4LJTY0LKk/JxdjYJT&#10;smp4Kw3v4/XXd3I6by7L2Cj1+dEtfkB46vx/+N3eaQXJJB7D6014AnL2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jd4+s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349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mUnt8YAAADdAAAADwAAAGRycy9kb3ducmV2LnhtbESPT4vCMBTE7wt+h/AEb2uqsCpdo1hh&#10;wQoe/MPC3h7Ns63bvNQmav32RhA8DjPzG2Y6b00lrtS40rKCQT8CQZxZXXKu4LD/+ZyAcB5ZY2WZ&#10;FNzJwXzW+ZhirO2Nt3Td+VwECLsYFRTe17GULivIoOvbmjh4R9sY9EE2udQN3gLcVHIYRSNpsOSw&#10;UGBNy4Ky/93FKEju69+N9el5dfw7ndMkGaZ4Mkr1uu3iG4Sn1r/Dr/ZKK/iaDMbwfBOegJw9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5lJ7fGAAAA3QAAAA8AAAAAAAAA&#10;AAAAAAAAoQIAAGRycy9kb3ducmV2LnhtbFBLBQYAAAAABAAEAPkAAACUAwAAAAA=&#10;" strokecolor="#2f5496 [2408]" strokeweight="1.5pt"/>
            <v:shape id="AutoShape 37" o:spid="_x0000_s349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/qzxcMAAADdAAAADwAAAGRycy9kb3ducmV2LnhtbERPy4rCMBTdC/MP4Q6401RBkY6p2IEB&#10;K7hQh4HZXZrbhzY3tYla/94sBJeH816uetOIG3WutqxgMo5AEOdW11wq+D3+jBYgnEfW2FgmBQ9y&#10;sEo+BkuMtb3znm4HX4oQwi5GBZX3bSylyysy6Ma2JQ5cYTuDPsCulLrDewg3jZxG0VwarDk0VNjS&#10;d0X5+XA1CtLH9m9nfXbZFP+nS5am0wxPRqnhZ7/+AuGp92/xy73RCmaLSZgb3oQnIJMn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/6s8XDAAAA3QAAAA8AAAAAAAAAAAAA&#10;AAAAoQIAAGRycy9kb3ducmV2LnhtbFBLBQYAAAAABAAEAPkAAACRAwAAAAA=&#10;" strokecolor="#2f5496 [2408]" strokeweight="1.5pt"/>
          </v:group>
        </w:pict>
      </w:r>
      <w:r w:rsidR="00061E2C" w:rsidRPr="0024361A">
        <w:rPr>
          <w:rFonts w:ascii="ALFABET98" w:hAnsi="ALFABET98"/>
          <w:sz w:val="72"/>
          <w:szCs w:val="72"/>
        </w:rPr>
        <w:t xml:space="preserve"> </w:t>
      </w:r>
      <w:r w:rsidR="00061E2C">
        <w:rPr>
          <w:rFonts w:ascii="ALFABET98" w:hAnsi="ALFABET98"/>
          <w:sz w:val="72"/>
          <w:szCs w:val="72"/>
        </w:rPr>
        <w:t xml:space="preserve">                                        </w:t>
      </w:r>
      <w:r w:rsidR="00061E2C" w:rsidRPr="0024361A">
        <w:rPr>
          <w:rFonts w:ascii="ALFABET98" w:hAnsi="ALFABET98"/>
          <w:sz w:val="72"/>
          <w:szCs w:val="72"/>
        </w:rPr>
        <w:t xml:space="preserve">       </w:t>
      </w:r>
      <w:r w:rsidR="00061E2C">
        <w:rPr>
          <w:rFonts w:ascii="ALFABET98" w:hAnsi="ALFABET98"/>
          <w:sz w:val="72"/>
          <w:szCs w:val="72"/>
        </w:rPr>
        <w:t xml:space="preserve">      </w:t>
      </w:r>
      <w:r w:rsidR="00061E2C" w:rsidRPr="0024361A">
        <w:rPr>
          <w:rFonts w:ascii="ALFABET98" w:hAnsi="ALFABET98"/>
          <w:sz w:val="72"/>
          <w:szCs w:val="72"/>
        </w:rPr>
        <w:t xml:space="preserve">        </w:t>
      </w:r>
      <w:r w:rsidR="00061E2C">
        <w:rPr>
          <w:rFonts w:ascii="ALFABET98" w:hAnsi="ALFABET98"/>
          <w:sz w:val="72"/>
          <w:szCs w:val="72"/>
        </w:rPr>
        <w:t xml:space="preserve"> </w:t>
      </w:r>
    </w:p>
    <w:p w:rsidR="00061E2C" w:rsidRPr="0024361A" w:rsidRDefault="00061E2C" w:rsidP="00061E2C">
      <w:pPr>
        <w:spacing w:line="240" w:lineRule="auto"/>
        <w:rPr>
          <w:rFonts w:ascii="ALFABET98" w:hAnsi="ALFABET98"/>
          <w:sz w:val="72"/>
          <w:szCs w:val="72"/>
        </w:rPr>
      </w:pPr>
      <w:r w:rsidRPr="0024361A">
        <w:rPr>
          <w:rFonts w:ascii="ALFABET98" w:hAnsi="ALFABET98"/>
          <w:sz w:val="72"/>
          <w:szCs w:val="72"/>
        </w:rPr>
        <w:t>Nil  an</w:t>
      </w:r>
      <w:r w:rsidRPr="0024361A">
        <w:rPr>
          <w:rFonts w:ascii="ALFABET98" w:hAnsi="ALFABET98"/>
          <w:color w:val="FF0000"/>
          <w:sz w:val="72"/>
          <w:szCs w:val="72"/>
        </w:rPr>
        <w:t>ne</w:t>
      </w:r>
      <w:r w:rsidR="003B1ED1">
        <w:rPr>
          <w:rFonts w:ascii="ALFABET98" w:hAnsi="ALFABET98"/>
          <w:sz w:val="72"/>
          <w:szCs w:val="72"/>
        </w:rPr>
        <w:t>ni</w:t>
      </w:r>
      <w:r w:rsidRPr="0024361A">
        <w:rPr>
          <w:rFonts w:ascii="ALFABET98" w:hAnsi="ALFABET98"/>
          <w:sz w:val="72"/>
          <w:szCs w:val="72"/>
        </w:rPr>
        <w:t xml:space="preserve">  </w:t>
      </w:r>
      <w:r w:rsidRPr="0024361A">
        <w:rPr>
          <w:rFonts w:ascii="ALFABET98" w:hAnsi="ALFABET98"/>
          <w:color w:val="FF0000"/>
          <w:sz w:val="72"/>
          <w:szCs w:val="72"/>
        </w:rPr>
        <w:t>an</w:t>
      </w:r>
      <w:r w:rsidRPr="0024361A">
        <w:rPr>
          <w:rFonts w:ascii="ALFABET98" w:hAnsi="ALFABET98"/>
          <w:sz w:val="72"/>
          <w:szCs w:val="72"/>
        </w:rPr>
        <w:t>la.</w:t>
      </w:r>
      <w:r w:rsidR="00443F71"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486" style="position:absolute;margin-left:-16.1pt;margin-top:9.4pt;width:521.25pt;height:36.85pt;z-index:-251336704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ZW6NEg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DG&#10;ZW6NEgQAAPEPAAAOAAAAAAAAAAAAAAAAAC4CAABkcnMvZTJvRG9jLnhtbFBLAQItABQABgAIAAAA&#10;IQBYKw9o4AAAAAoBAAAPAAAAAAAAAAAAAAAAAGwGAABkcnMvZG93bnJldi54bWxQSwUGAAAAAAQA&#10;BADzAAAAeQcAAAAA&#10;">
            <v:group id="Group 33" o:spid="_x0000_s348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xVBC6wwAAAN0AAAAP&#10;AAAAAAAAAAAAAAAAAKoCAABkcnMvZG93bnJldi54bWxQSwUGAAAAAAQABAD6AAAAmgMAAAAA&#10;">
              <v:rect id="Rectangle 34" o:spid="_x0000_s349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jem8UA&#10;AADdAAAADwAAAGRycy9kb3ducmV2LnhtbESPQWvCQBSE70L/w/IKvekmSkWiq7RVi9faSOjtkX1m&#10;Q7NvQ3Y18d93hYLHYWa+YVabwTbiSp2vHStIJwkI4tLpmisF+fd+vADhA7LGxjEpuJGHzfpptMJM&#10;u56/6HoMlYgQ9hkqMCG0mZS+NGTRT1xLHL2z6yyGKLtK6g77CLeNnCbJXFqsOS4YbOnDUPl7vFgF&#10;s6rYmSLf+tymxfzzdDu99z97pV6eh7cliEBDeIT/2wet4HUxTeH+Jj4Buf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yN6bxQAAAN0AAAAPAAAAAAAAAAAAAAAAAJgCAABkcnMv&#10;ZG93bnJldi54bWxQSwUGAAAAAAQABAD1AAAAigMAAAAA&#10;" strokecolor="#2f5496 [2408]" strokeweight="1.5pt">
                <v:fill opacity="0"/>
              </v:rect>
              <v:rect id="Rectangle 35" o:spid="_x0000_s349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2C0RMMA&#10;AADdAAAADwAAAGRycy9kb3ducmV2LnhtbESPT4vCMBTE7wt+h/CEva1pi120GkVcXD2u/+6P5tkW&#10;m5duE7V+eyMIHoeZ+Q0znXemFldqXWVZQTyIQBDnVldcKDjsV18jEM4ja6wtk4I7OZjPeh9TzLS9&#10;8ZauO1+IAGGXoYLS+yaT0uUlGXQD2xAH72Rbgz7ItpC6xVuAm1omUfQtDVYcFkpsaFlSft5djIJj&#10;+tPwWhr+i1fDcXo8//4vY6PUZ79bTEB46vw7/GpvtIJ0lCTwfBOegJw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2C0R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348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zLrCcYAAADdAAAADwAAAGRycy9kb3ducmV2LnhtbESPQWvCQBSE74L/YXkFb7ppxBJSV2kE&#10;wQgetKXQ2yP7TGKzb2N21fjvXaHQ4zAz3zDzZW8acaXO1ZYVvE4iEMSF1TWXCr4+1+MEhPPIGhvL&#10;pOBODpaL4WCOqbY33tP14EsRIOxSVFB536ZSuqIig25iW+LgHW1n0AfZlVJ3eAtw08g4it6kwZrD&#10;QoUtrSoqfg8XoyC7b7931ufnzfHndM6zLM7xZJQavfQf7yA89f4//NfeaAWzJJ7C8014AnL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8y6wnGAAAA3QAAAA8AAAAAAAAA&#10;AAAAAAAAoQIAAGRycy9kb3ducmV2LnhtbFBLBQYAAAAABAAEAPkAAACUAwAAAAA=&#10;" strokecolor="#2f5496 [2408]" strokeweight="1.5pt"/>
            <v:shape id="AutoShape 37" o:spid="_x0000_s348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NtzfcYAAADdAAAADwAAAGRycy9kb3ducmV2LnhtbESPQWvCQBSE74L/YXkFb7pp0BJSV2kE&#10;wQgetKXQ2yP7TGKzb2N21fjvXaHQ4zAz3zDzZW8acaXO1ZYVvE4iEMSF1TWXCr4+1+MEhPPIGhvL&#10;pOBODpaL4WCOqbY33tP14EsRIOxSVFB536ZSuqIig25iW+LgHW1n0AfZlVJ3eAtw08g4it6kwZrD&#10;QoUtrSoqfg8XoyC7b7931ufnzfHndM6zLM7xZJQavfQf7yA89f4//NfeaAWzJJ7C8014AnL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Dbc33GAAAA3QAAAA8AAAAAAAAA&#10;AAAAAAAAoQIAAGRycy9kb3ducmV2LnhtbFBLBQYAAAAABAAEAPkAAACUAwAAAAA=&#10;" strokecolor="#2f5496 [2408]" strokeweight="1.5pt"/>
          </v:group>
        </w:pict>
      </w:r>
      <w:r w:rsidRPr="0024361A">
        <w:rPr>
          <w:rFonts w:ascii="ALFABET98" w:hAnsi="ALFABET98"/>
          <w:sz w:val="72"/>
          <w:szCs w:val="72"/>
        </w:rPr>
        <w:t xml:space="preserve"> </w:t>
      </w:r>
      <w:r>
        <w:rPr>
          <w:rFonts w:ascii="ALFABET98" w:hAnsi="ALFABET98"/>
          <w:sz w:val="72"/>
          <w:szCs w:val="72"/>
        </w:rPr>
        <w:t xml:space="preserve">                                         </w:t>
      </w:r>
      <w:r w:rsidRPr="0024361A">
        <w:rPr>
          <w:rFonts w:ascii="ALFABET98" w:hAnsi="ALFABET98"/>
          <w:sz w:val="72"/>
          <w:szCs w:val="72"/>
        </w:rPr>
        <w:t xml:space="preserve">       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 </w:t>
      </w:r>
      <w:r>
        <w:rPr>
          <w:rFonts w:ascii="ALFABET98" w:hAnsi="ALFABET98"/>
          <w:sz w:val="72"/>
          <w:szCs w:val="72"/>
        </w:rPr>
        <w:t xml:space="preserve"> </w:t>
      </w:r>
    </w:p>
    <w:p w:rsidR="00061E2C" w:rsidRPr="0024361A" w:rsidRDefault="00443F71" w:rsidP="00061E2C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480" style="position:absolute;margin-left:-16.1pt;margin-top:9.4pt;width:521.25pt;height:36.85pt;z-index:-25133568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Dquw0IXBAAA8Q8AAA4AAAAAAAAAAAAAAAAALgIAAGRycy9lMm9Eb2MueG1sUEsBAi0AFAAG&#10;AAgAAAAhAFgrD2jgAAAACgEAAA8AAAAAAAAAAAAAAAAAcQYAAGRycy9kb3ducmV2LnhtbFBLBQYA&#10;AAAABAAEAPMAAAB+BwAAAAA=&#10;">
            <v:group id="Group 33" o:spid="_x0000_s348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HxLVXFAAAA3QAA&#10;AA8AAAAAAAAAAAAAAAAAqgIAAGRycy9kb3ducmV2LnhtbFBLBQYAAAAABAAEAPoAAACcAwAAAAA=&#10;">
              <v:rect id="Rectangle 34" o:spid="_x0000_s348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G3jdMUA&#10;AADdAAAADwAAAGRycy9kb3ducmV2LnhtbESPQWvCQBSE7wX/w/IK3upGpSqpq9hai1c1Erw9sq/Z&#10;0OzbkF1N/PddodDjMDPfMMt1b2txo9ZXjhWMRwkI4sLpiksF2Wn3sgDhA7LG2jEpuJOH9WrwtMRU&#10;u44PdDuGUkQI+xQVmBCaVEpfGLLoR64hjt63ay2GKNtS6ha7CLe1nCTJTFqsOC4YbOjDUPFzvFoF&#10;0zL/NHm29Zkd57Ov8/383l12Sg2f+80biEB9+A//tfdawetiMofHm/gE5O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beN0xQAAAN0AAAAPAAAAAAAAAAAAAAAAAJgCAABkcnMv&#10;ZG93bnJldi54bWxQSwUGAAAAAAQABAD1AAAAigMAAAAA&#10;" strokecolor="#2f5496 [2408]" strokeweight="1.5pt">
                <v:fill opacity="0"/>
              </v:rect>
              <v:rect id="Rectangle 35" o:spid="_x0000_s348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oiDrsEA&#10;AADdAAAADwAAAGRycy9kb3ducmV2LnhtbERPy26CQBTdm/gPk9ukOx0w0ljqQIwNrcv62t8wt0Bk&#10;7lBmRPr3zsLE5cl5r/PRtGKg3jWWFcTzCARxaXXDlYLTsZitQDiPrLG1TAr+yUGeTSdrTLW98Z6G&#10;g69ECGGXooLa+y6V0pU1GXRz2xEH7tf2Bn2AfSV1j7cQblq5iKI3abDh0FBjR9uaysvhahSck8+O&#10;v6Xhn7hYvifny9ffNjZKvb6Mmw8Qnkb/FD/cO60gWS3C3PAmPAGZ3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qIg67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348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trc48cAAADdAAAADwAAAGRycy9kb3ducmV2LnhtbESPT2vCQBTE7wW/w/KE3uqmgYqNbqQR&#10;BFPwUFsEb4/sM3/Mvo3ZrcZv7wqFHoeZ+Q2zWA6mFRfqXW1ZweskAkFcWF1zqeDne/0yA+E8ssbW&#10;Mim4kYNlOnpaYKLtlb/osvOlCBB2CSqovO8SKV1RkUE3sR1x8I62N+iD7Eupe7wGuGllHEVTabDm&#10;sFBhR6uKitPu1yjIbp/7rfX5eXM8NOc8y+IcG6PU83j4mIPwNPj/8F97oxW8zeJ3eLwJT0Cm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e2tzjxwAAAN0AAAAPAAAAAAAA&#10;AAAAAAAAAKECAABkcnMvZG93bnJldi54bWxQSwUGAAAAAAQABAD5AAAAlQMAAAAA&#10;" strokecolor="#2f5496 [2408]" strokeweight="1.5pt"/>
            <v:shape id="AutoShape 37" o:spid="_x0000_s348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jnjo8QAAADdAAAADwAAAGRycy9kb3ducmV2LnhtbERPTWvCQBC9F/wPywi9NRtTWiRmFSMI&#10;ptBDbRG8DdkxiWZnk+xW47/vHgoeH+87W42mFVcaXGNZwSyKQRCXVjdcKfj53r7MQTiPrLG1TAru&#10;5GC1nDxlmGp74y+67n0lQgi7FBXU3neplK6syaCLbEccuJMdDPoAh0rqAW8h3LQyieN3abDh0FBj&#10;R5uaysv+1yjI7x+HT+uLfnc6nvsiz5MCz0ap5+m4XoDwNPqH+N+90wre5q9hf3gTnoBc/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KOeOjxAAAAN0AAAAPAAAAAAAAAAAA&#10;AAAAAKECAABkcnMvZG93bnJldi54bWxQSwUGAAAAAAQABAD5AAAAkgMAAAAA&#10;" strokecolor="#2f5496 [2408]" strokeweight="1.5pt"/>
          </v:group>
        </w:pict>
      </w:r>
      <w:r w:rsidR="00061E2C" w:rsidRPr="0024361A">
        <w:rPr>
          <w:rFonts w:ascii="ALFABET98" w:hAnsi="ALFABET98"/>
          <w:sz w:val="72"/>
          <w:szCs w:val="72"/>
        </w:rPr>
        <w:t xml:space="preserve"> </w:t>
      </w:r>
      <w:r w:rsidR="00061E2C">
        <w:rPr>
          <w:rFonts w:ascii="ALFABET98" w:hAnsi="ALFABET98"/>
          <w:sz w:val="72"/>
          <w:szCs w:val="72"/>
        </w:rPr>
        <w:t xml:space="preserve">                                         </w:t>
      </w:r>
      <w:r w:rsidR="00061E2C" w:rsidRPr="0024361A">
        <w:rPr>
          <w:rFonts w:ascii="ALFABET98" w:hAnsi="ALFABET98"/>
          <w:sz w:val="72"/>
          <w:szCs w:val="72"/>
        </w:rPr>
        <w:t xml:space="preserve">       </w:t>
      </w:r>
      <w:r w:rsidR="00061E2C">
        <w:rPr>
          <w:rFonts w:ascii="ALFABET98" w:hAnsi="ALFABET98"/>
          <w:sz w:val="72"/>
          <w:szCs w:val="72"/>
        </w:rPr>
        <w:t xml:space="preserve">      </w:t>
      </w:r>
      <w:r w:rsidR="00061E2C" w:rsidRPr="0024361A">
        <w:rPr>
          <w:rFonts w:ascii="ALFABET98" w:hAnsi="ALFABET98"/>
          <w:sz w:val="72"/>
          <w:szCs w:val="72"/>
        </w:rPr>
        <w:t xml:space="preserve">        </w:t>
      </w:r>
      <w:r w:rsidR="00061E2C">
        <w:rPr>
          <w:rFonts w:ascii="ALFABET98" w:hAnsi="ALFABET98"/>
          <w:sz w:val="72"/>
          <w:szCs w:val="72"/>
        </w:rPr>
        <w:t xml:space="preserve"> </w:t>
      </w:r>
    </w:p>
    <w:p w:rsidR="00061E2C" w:rsidRDefault="00061E2C" w:rsidP="00061E2C">
      <w:pPr>
        <w:spacing w:line="240" w:lineRule="auto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72"/>
          <w:szCs w:val="72"/>
        </w:rPr>
        <w:t xml:space="preserve"> </w:t>
      </w:r>
      <w:r>
        <w:rPr>
          <w:rFonts w:ascii="ALFABET98" w:hAnsi="ALFABET98"/>
          <w:sz w:val="36"/>
          <w:szCs w:val="36"/>
        </w:rPr>
        <w:t xml:space="preserve">  </w:t>
      </w:r>
      <w:r w:rsidR="00437EB7">
        <w:rPr>
          <w:rFonts w:ascii="ALFABET98" w:hAnsi="ALFABET98"/>
          <w:sz w:val="36"/>
          <w:szCs w:val="36"/>
        </w:rPr>
        <w:t xml:space="preserve">                               2</w:t>
      </w:r>
      <w:r>
        <w:rPr>
          <w:rFonts w:ascii="ALFABET98" w:hAnsi="ALFABET98"/>
          <w:sz w:val="36"/>
          <w:szCs w:val="36"/>
        </w:rPr>
        <w:t>5</w:t>
      </w:r>
    </w:p>
    <w:p w:rsidR="00061E2C" w:rsidRDefault="00061E2C" w:rsidP="00061E2C">
      <w:pPr>
        <w:spacing w:line="240" w:lineRule="auto"/>
        <w:rPr>
          <w:rFonts w:ascii="ALFABET98" w:hAnsi="ALFABET98"/>
          <w:sz w:val="72"/>
          <w:szCs w:val="72"/>
        </w:rPr>
      </w:pPr>
      <w:r>
        <w:rPr>
          <w:rFonts w:ascii="ALFABET98" w:hAnsi="ALFABET98"/>
          <w:sz w:val="36"/>
          <w:szCs w:val="36"/>
        </w:rPr>
        <w:t>Sayın velim, okuyalım, boşlukları  yazalım.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 </w:t>
      </w:r>
      <w:r>
        <w:rPr>
          <w:rFonts w:ascii="ALFABET98" w:hAnsi="ALFABET98"/>
          <w:sz w:val="72"/>
          <w:szCs w:val="72"/>
        </w:rPr>
        <w:t xml:space="preserve">       </w:t>
      </w:r>
      <w:r w:rsidRPr="0024361A">
        <w:rPr>
          <w:rFonts w:ascii="ALFABET98" w:hAnsi="ALFABET98"/>
          <w:sz w:val="72"/>
          <w:szCs w:val="72"/>
        </w:rPr>
        <w:t xml:space="preserve">       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 </w:t>
      </w:r>
      <w:r>
        <w:rPr>
          <w:rFonts w:ascii="ALFABET98" w:hAnsi="ALFABET98"/>
          <w:sz w:val="72"/>
          <w:szCs w:val="72"/>
        </w:rPr>
        <w:t xml:space="preserve"> </w:t>
      </w:r>
    </w:p>
    <w:p w:rsidR="00061E2C" w:rsidRDefault="00061E2C" w:rsidP="00061E2C">
      <w:pPr>
        <w:spacing w:line="240" w:lineRule="auto"/>
        <w:rPr>
          <w:rFonts w:ascii="ALFABET98" w:hAnsi="ALFABET98"/>
          <w:sz w:val="72"/>
          <w:szCs w:val="72"/>
        </w:rPr>
      </w:pPr>
      <w:r w:rsidRPr="0024361A">
        <w:rPr>
          <w:rFonts w:ascii="ALFABET98" w:hAnsi="ALFABET98"/>
          <w:sz w:val="72"/>
          <w:szCs w:val="72"/>
        </w:rPr>
        <w:t>Ni</w:t>
      </w:r>
      <w:r w:rsidRPr="0024361A">
        <w:rPr>
          <w:rFonts w:ascii="ALFABET98" w:hAnsi="ALFABET98"/>
          <w:color w:val="FF0000"/>
          <w:sz w:val="72"/>
          <w:szCs w:val="72"/>
        </w:rPr>
        <w:t>ne</w:t>
      </w:r>
      <w:r w:rsidRPr="0024361A">
        <w:rPr>
          <w:rFonts w:ascii="ALFABET98" w:hAnsi="ALFABET98"/>
          <w:sz w:val="72"/>
          <w:szCs w:val="72"/>
        </w:rPr>
        <w:t xml:space="preserve">  e</w:t>
      </w:r>
      <w:r w:rsidRPr="0024361A">
        <w:rPr>
          <w:rFonts w:ascii="ALFABET98" w:hAnsi="ALFABET98"/>
          <w:color w:val="FF0000"/>
          <w:sz w:val="72"/>
          <w:szCs w:val="72"/>
        </w:rPr>
        <w:t>li</w:t>
      </w:r>
      <w:r w:rsidRPr="0024361A">
        <w:rPr>
          <w:rFonts w:ascii="ALFABET98" w:hAnsi="ALFABET98"/>
          <w:sz w:val="72"/>
          <w:szCs w:val="72"/>
        </w:rPr>
        <w:t>ne  kek  al</w:t>
      </w:r>
      <w:r w:rsidR="00443F71"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474" style="position:absolute;margin-left:-16.1pt;margin-top:9.4pt;width:521.25pt;height:36.85pt;z-index:-251322368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">
            <v:group id="Group 33" o:spid="_x0000_s347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sTvYvFAAAA3QAA&#10;AA8AAAAAAAAAAAAAAAAAqgIAAGRycy9kb3ducmV2LnhtbFBLBQYAAAAABAAEAPoAAACcAwAAAAA=&#10;">
              <v:rect id="Rectangle 34" o:spid="_x0000_s347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o9zqsYA&#10;AADdAAAADwAAAGRycy9kb3ducmV2LnhtbESPT2vCQBTE74V+h+UVvNWNBkWiq7T1D73WRkJvj+wz&#10;G5p9G7Krid/eLRQ8DjPzG2a1GWwjrtT52rGCyTgBQVw6XXOlIP/evy5A+ICssXFMCm7kYbN+flph&#10;pl3PX3Q9hkpECPsMFZgQ2kxKXxqy6MeuJY7e2XUWQ5RdJXWHfYTbRk6TZC4t1hwXDLb0Yaj8PV6s&#10;grQqdqbItz63k2J+ON1O7/3PXqnRy/C2BBFoCI/wf/tTK5gt0hT+3sQnIN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o9zqsYAAADdAAAADwAAAAAAAAAAAAAAAACYAgAAZHJz&#10;L2Rvd25yZXYueG1sUEsFBgAAAAAEAAQA9QAAAIsDAAAAAA==&#10;" strokecolor="#2f5496 [2408]" strokeweight="1.5pt">
                <v:fill opacity="0"/>
              </v:rect>
              <v:rect id="Rectangle 35" o:spid="_x0000_s347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hwfdsMA&#10;AADdAAAADwAAAGRycy9kb3ducmV2LnhtbESPT4vCMBTE78J+h/AWvGna1YpWoyyKf47qrvdH87Yt&#10;Ni/dJmr99kYQPA4z8xtmtmhNJa7UuNKygrgfgSDOrC45V/D7s+6NQTiPrLGyTAru5GAx/+jMMNX2&#10;xge6Hn0uAoRdigoK7+tUSpcVZND1bU0cvD/bGPRBNrnUDd4C3FTyK4pG0mDJYaHAmpYFZefjxSg4&#10;Jauat9LwPl4PJ8npvPlfxkap7mf7PQXhqfXv8Ku90wqS8WAIzzfhCcj5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hwfds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347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k5AO8cAAADdAAAADwAAAGRycy9kb3ducmV2LnhtbESPQWvCQBSE7wX/w/KE3urGFIukrsEI&#10;gin0oC2F3h7ZZxKbfRuz2yT++65Q8DjMzDfMKh1NI3rqXG1ZwXwWgSAurK65VPD5sXtagnAeWWNj&#10;mRRcyUG6njysMNF24AP1R1+KAGGXoILK+zaR0hUVGXQz2xIH72Q7gz7IrpS6wyHATSPjKHqRBmsO&#10;CxW2tK2o+Dn+GgXZ9e3r3fr8sj99ny95lsU5no1Sj9Nx8wrC0+jv4f/2XitYLJ8X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aTkA7xwAAAN0AAAAPAAAAAAAA&#10;AAAAAAAAAKECAABkcnMvZG93bnJldi54bWxQSwUGAAAAAAQABAD5AAAAlQMAAAAA&#10;" strokecolor="#2f5496 [2408]" strokeweight="1.5pt"/>
            <v:shape id="AutoShape 37" o:spid="_x0000_s347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pzeTMcAAADdAAAADwAAAGRycy9kb3ducmV2LnhtbESPQWvCQBSE7wX/w/KE3urGlIqkrsEI&#10;gil4qC2F3h7ZZxKbfRuz2yT++65Q8DjMzDfMKh1NI3rqXG1ZwXwWgSAurK65VPD5sXtagnAeWWNj&#10;mRRcyUG6njysMNF24Hfqj74UAcIuQQWV920ipSsqMuhmtiUO3sl2Bn2QXSl1h0OAm0bGUbSQBmsO&#10;CxW2tK2o+Dn+GgXZ9e3rYH1+2Z++z5c8y+Icz0apx+m4eQXhafT38H97rxW8LJ8X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qnN5MxwAAAN0AAAAPAAAAAAAA&#10;AAAAAAAAAKECAABkcnMvZG93bnJldi54bWxQSwUGAAAAAAQABAD5AAAAlQMAAAAA&#10;" strokecolor="#2f5496 [2408]" strokeweight="1.5pt"/>
          </v:group>
        </w:pict>
      </w:r>
      <w:r>
        <w:rPr>
          <w:rFonts w:ascii="ALFABET98" w:hAnsi="ALFABET98"/>
          <w:noProof/>
          <w:color w:val="FF0000"/>
          <w:sz w:val="72"/>
          <w:szCs w:val="72"/>
          <w:lang w:eastAsia="tr-TR"/>
        </w:rPr>
        <w:t>.</w:t>
      </w:r>
      <w:r>
        <w:rPr>
          <w:rFonts w:ascii="ALFABET98" w:hAnsi="ALFABET98"/>
          <w:sz w:val="72"/>
          <w:szCs w:val="72"/>
        </w:rPr>
        <w:t xml:space="preserve">          </w:t>
      </w:r>
      <w:r w:rsidRPr="0024361A">
        <w:rPr>
          <w:rFonts w:ascii="ALFABET98" w:hAnsi="ALFABET98"/>
          <w:sz w:val="72"/>
          <w:szCs w:val="72"/>
        </w:rPr>
        <w:t xml:space="preserve"> </w:t>
      </w:r>
      <w:r>
        <w:rPr>
          <w:rFonts w:ascii="ALFABET98" w:hAnsi="ALFABET98"/>
          <w:sz w:val="72"/>
          <w:szCs w:val="72"/>
        </w:rPr>
        <w:t xml:space="preserve">                                       </w:t>
      </w:r>
    </w:p>
    <w:p w:rsidR="00061E2C" w:rsidRPr="0024361A" w:rsidRDefault="00443F71" w:rsidP="00061E2C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468" style="position:absolute;margin-left:-16.1pt;margin-top:9.4pt;width:521.25pt;height:36.85pt;z-index:-25132134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C6JO/xFQQAAPEPAAAOAAAAAAAAAAAAAAAAAC4CAABkcnMvZTJvRG9jLnhtbFBLAQItABQABgAI&#10;AAAAIQBYKw9o4AAAAAoBAAAPAAAAAAAAAAAAAAAAAG8GAABkcnMvZG93bnJldi54bWxQSwUGAAAA&#10;AAQABADzAAAAfAcAAAAA&#10;">
            <v:group id="Group 33" o:spid="_x0000_s347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K+4phwwAAAN0AAAAP&#10;AAAAAAAAAAAAAAAAAKoCAABkcnMvZG93bnJldi54bWxQSwUGAAAAAAQABAD6AAAAmgMAAAAA&#10;">
              <v:rect id="Rectangle 34" o:spid="_x0000_s347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2dEQMUA&#10;AADdAAAADwAAAGRycy9kb3ducmV2LnhtbESPQWvCQBSE74L/YXlCb7pRqdjUVdRq8VobCb09sq/Z&#10;0OzbkF1N/PfdgtDjMDPfMKtNb2txo9ZXjhVMJwkI4sLpiksF2edxvAThA7LG2jEpuJOHzXo4WGGq&#10;XccfdDuHUkQI+xQVmBCaVEpfGLLoJ64hjt63ay2GKNtS6ha7CLe1nCXJQlqsOC4YbGhvqPg5X62C&#10;eZkfTJ69+cxO88X75X7ZdV9HpZ5G/fYVRKA+/Icf7ZNW8Lycv8Dfm/gE5P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Z0RAxQAAAN0AAAAPAAAAAAAAAAAAAAAAAJgCAABkcnMv&#10;ZG93bnJldi54bWxQSwUGAAAAAAQABAD1AAAAigMAAAAA&#10;" strokecolor="#2f5496 [2408]" strokeweight="1.5pt">
                <v:fill opacity="0"/>
              </v:rect>
              <v:rect id="Rectangle 35" o:spid="_x0000_s347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SFqCMAA&#10;AADdAAAADwAAAGRycy9kb3ducmV2LnhtbERPy4rCMBTdD/gP4Q7MbkwrVpxOo4ji6NLn/tLcaUub&#10;m9pErX9vFoLLw3ln89404kadqywriIcRCOLc6ooLBafj+nsKwnlkjY1lUvAgB/PZ4CPDVNs77+l2&#10;8IUIIexSVFB636ZSurwkg25oW+LA/dvOoA+wK6Tu8B7CTSNHUTSRBisODSW2tCwprw9Xo+CcrFre&#10;SMO7eD3+Sc7132UZG6W+PvvFLwhPvX+LX+6tVpBMx2F/eBOegJw9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+SFqCM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347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XM1RcYAAADdAAAADwAAAGRycy9kb3ducmV2LnhtbESPT4vCMBTE7wt+h/AEb2uqrCJdo1hh&#10;wQoe/MPC3h7Ns63bvNQmav32RhA8DjPzG2Y6b00lrtS40rKCQT8CQZxZXXKu4LD/+ZyAcB5ZY2WZ&#10;FNzJwXzW+ZhirO2Nt3Td+VwECLsYFRTe17GULivIoOvbmjh4R9sY9EE2udQN3gLcVHIYRWNpsOSw&#10;UGBNy4Ky/93FKEju69+N9el5dfw7ndMkGaZ4Mkr1uu3iG4Sn1r/Dr/ZKKxhNvgbwfBOegJw9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1zNUXGAAAA3QAAAA8AAAAAAAAA&#10;AAAAAAAAoQIAAGRycy9kb3ducmV2LnhtbFBLBQYAAAAABAAEAPkAAACUAwAAAAA=&#10;" strokecolor="#2f5496 [2408]" strokeweight="1.5pt"/>
            <v:shape id="AutoShape 37" o:spid="_x0000_s346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aGrMsYAAADdAAAADwAAAGRycy9kb3ducmV2LnhtbESPQWvCQBSE74L/YXkFb7pp0BJSV2kE&#10;wQgetKXQ2yP7TGKzb2N21fjvXaHQ4zAz3zDzZW8acaXO1ZYVvE4iEMSF1TWXCr4+1+MEhPPIGhvL&#10;pOBODpaL4WCOqbY33tP14EsRIOxSVFB536ZSuqIig25iW+LgHW1n0AfZlVJ3eAtw08g4it6kwZrD&#10;QoUtrSoqfg8XoyC7b7931ufnzfHndM6zLM7xZJQavfQf7yA89f4//NfeaAWzZBrD8014AnL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2hqzLGAAAA3QAAAA8AAAAAAAAA&#10;AAAAAAAAoQIAAGRycy9kb3ducmV2LnhtbFBLBQYAAAAABAAEAPkAAACUAwAAAAA=&#10;" strokecolor="#2f5496 [2408]" strokeweight="1.5pt"/>
          </v:group>
        </w:pict>
      </w:r>
      <w:r w:rsidR="00061E2C" w:rsidRPr="0024361A">
        <w:rPr>
          <w:rFonts w:ascii="ALFABET98" w:hAnsi="ALFABET98"/>
          <w:sz w:val="72"/>
          <w:szCs w:val="72"/>
        </w:rPr>
        <w:t xml:space="preserve"> </w:t>
      </w:r>
      <w:r w:rsidR="00061E2C">
        <w:rPr>
          <w:rFonts w:ascii="ALFABET98" w:hAnsi="ALFABET98"/>
          <w:sz w:val="72"/>
          <w:szCs w:val="72"/>
        </w:rPr>
        <w:t xml:space="preserve">                                         </w:t>
      </w:r>
      <w:r w:rsidR="00061E2C" w:rsidRPr="0024361A">
        <w:rPr>
          <w:rFonts w:ascii="ALFABET98" w:hAnsi="ALFABET98"/>
          <w:sz w:val="72"/>
          <w:szCs w:val="72"/>
        </w:rPr>
        <w:t xml:space="preserve">       </w:t>
      </w:r>
      <w:r w:rsidR="00061E2C">
        <w:rPr>
          <w:rFonts w:ascii="ALFABET98" w:hAnsi="ALFABET98"/>
          <w:sz w:val="72"/>
          <w:szCs w:val="72"/>
        </w:rPr>
        <w:t xml:space="preserve">      </w:t>
      </w:r>
      <w:r w:rsidR="00061E2C" w:rsidRPr="0024361A">
        <w:rPr>
          <w:rFonts w:ascii="ALFABET98" w:hAnsi="ALFABET98"/>
          <w:sz w:val="72"/>
          <w:szCs w:val="72"/>
        </w:rPr>
        <w:t xml:space="preserve">        </w:t>
      </w:r>
      <w:r w:rsidR="00061E2C">
        <w:rPr>
          <w:rFonts w:ascii="ALFABET98" w:hAnsi="ALFABET98"/>
          <w:sz w:val="72"/>
          <w:szCs w:val="72"/>
        </w:rPr>
        <w:t xml:space="preserve"> </w:t>
      </w:r>
    </w:p>
    <w:p w:rsidR="00061E2C" w:rsidRPr="00E0338D" w:rsidRDefault="00443F71" w:rsidP="00061E2C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lastRenderedPageBreak/>
        <w:pict>
          <v:group id="_x0000_s3462" style="position:absolute;margin-left:-16.1pt;margin-top:9.4pt;width:521.25pt;height:36.85pt;z-index:-25132032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APDUSCFQQAAPEPAAAOAAAAAAAAAAAAAAAAAC4CAABkcnMvZTJvRG9jLnhtbFBLAQItABQABgAI&#10;AAAAIQBYKw9o4AAAAAoBAAAPAAAAAAAAAAAAAAAAAG8GAABkcnMvZG93bnJldi54bWxQSwUGAAAA&#10;AAQABADzAAAAfAcAAAAA&#10;">
            <v:group id="Group 33" o:spid="_x0000_s346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TsPMZxgAAAN0A&#10;AAAPAAAAAAAAAAAAAAAAAKoCAABkcnMvZG93bnJldi54bWxQSwUGAAAAAAQABAD6AAAAnQMAAAAA&#10;">
              <v:rect id="Rectangle 34" o:spid="_x0000_s346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iw9OMYA&#10;AADdAAAADwAAAGRycy9kb3ducmV2LnhtbESPW2vCQBSE3wX/w3IKvunGekFSV7EXpa/VSPDtkD3N&#10;hmbPhuzWxH/vCoU+DjPzDbPe9rYWV2p95VjBdJKAIC6crrhUkJ324xUIH5A11o5JwY08bDfDwRpT&#10;7Tr+ousxlCJC2KeowITQpFL6wpBFP3ENcfS+XWsxRNmWUrfYRbit5XOSLKXFiuOCwYbeDBU/x1+r&#10;YFbmHybP3n1mp/nycL6dX7vLXqnRU797ARGoD//hv/anVrBYzRfweBOfgNz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iw9OMYAAADdAAAADwAAAAAAAAAAAAAAAACYAgAAZHJz&#10;L2Rvd25yZXYueG1sUEsFBgAAAAAEAAQA9QAAAIsDAAAAAA==&#10;" strokecolor="#2f5496 [2408]" strokeweight="1.5pt">
                <v:fill opacity="0"/>
              </v:rect>
              <v:rect id="Rectangle 35" o:spid="_x0000_s346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YRX58QA&#10;AADdAAAADwAAAGRycy9kb3ducmV2LnhtbESPQWvCQBSE7wX/w/IEb80mJREbXaVYtD1Wbe6P7DMJ&#10;Zt+m2TXGf98tFDwOM/MNs9qMphUD9a6xrCCJYhDEpdUNVwq+T7vnBQjnkTW2lknBnRxs1pOnFeba&#10;3vhAw9FXIkDY5aig9r7LpXRlTQZdZDvi4J1tb9AH2VdS93gLcNPKlzieS4MNh4UaO9rWVF6OV6Og&#10;yN47/pCGv5Jd+poVl/3PNjFKzabj2xKEp9E/wv/tT60gW6Rz+HsTnoB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mEV+f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346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dYIqscAAADdAAAADwAAAGRycy9kb3ducmV2LnhtbESPW2vCQBSE3wv+h+UUfKubiq2SuhFT&#10;KJiCD14QfDtkTy42ezZmtxr/fVco+DjMzDfMfNGbRlyoc7VlBa+jCARxbnXNpYL97utlBsJ5ZI2N&#10;ZVJwIweLZPA0x1jbK2/osvWlCBB2MSqovG9jKV1ekUE3si1x8ArbGfRBdqXUHV4D3DRyHEXv0mDN&#10;YaHClj4ryn+2v0ZBevs+rK3PzqvieDpnaTrO8GSUGj73yw8Qnnr/CP+3V1rB22wyhfub8ARk8g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d1giqxwAAAN0AAAAPAAAAAAAA&#10;AAAAAAAAAKECAABkcnMvZG93bnJldi54bWxQSwUGAAAAAAQABAD5AAAAlQMAAAAA&#10;" strokecolor="#2f5496 [2408]" strokeweight="1.5pt"/>
            <v:shape id="AutoShape 37" o:spid="_x0000_s346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Emc2MQAAADdAAAADwAAAGRycy9kb3ducmV2LnhtbERPTWvCQBC9F/wPywi9NRtDWyRmFSMI&#10;ptBDbRG8DdkxiWZnk+xW47/vHgoeH+87W42mFVcaXGNZwSyKQRCXVjdcKfj53r7MQTiPrLG1TAru&#10;5GC1nDxlmGp74y+67n0lQgi7FBXU3neplK6syaCLbEccuJMdDPoAh0rqAW8h3LQyieN3abDh0FBj&#10;R5uaysv+1yjI7x+HT+uLfnc6nvsiz5MCz0ap5+m4XoDwNPqH+N+90wre5q9hbngTnoBc/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sSZzYxAAAAN0AAAAPAAAAAAAAAAAA&#10;AAAAAKECAABkcnMvZG93bnJldi54bWxQSwUGAAAAAAQABAD5AAAAkgMAAAAA&#10;" strokecolor="#2f5496 [2408]" strokeweight="1.5pt"/>
          </v:group>
        </w:pict>
      </w:r>
      <w:r w:rsidR="00061E2C" w:rsidRPr="0024361A">
        <w:rPr>
          <w:rFonts w:ascii="ALFABET98" w:hAnsi="ALFABET98"/>
          <w:sz w:val="72"/>
          <w:szCs w:val="72"/>
        </w:rPr>
        <w:t>E</w:t>
      </w:r>
      <w:r w:rsidR="00061E2C" w:rsidRPr="0024361A">
        <w:rPr>
          <w:rFonts w:ascii="ALFABET98" w:hAnsi="ALFABET98"/>
          <w:color w:val="FF0000"/>
          <w:sz w:val="72"/>
          <w:szCs w:val="72"/>
        </w:rPr>
        <w:t>lek</w:t>
      </w:r>
      <w:r w:rsidR="00061E2C" w:rsidRPr="0024361A">
        <w:rPr>
          <w:rFonts w:ascii="ALFABET98" w:hAnsi="ALFABET98"/>
          <w:sz w:val="72"/>
          <w:szCs w:val="72"/>
        </w:rPr>
        <w:t>le  ke</w:t>
      </w:r>
      <w:r w:rsidR="00061E2C" w:rsidRPr="0024361A">
        <w:rPr>
          <w:rFonts w:ascii="ALFABET98" w:hAnsi="ALFABET98"/>
          <w:color w:val="FF0000"/>
          <w:sz w:val="72"/>
          <w:szCs w:val="72"/>
        </w:rPr>
        <w:t>kik</w:t>
      </w:r>
      <w:r w:rsidR="00061E2C" w:rsidRPr="0024361A">
        <w:rPr>
          <w:rFonts w:ascii="ALFABET98" w:hAnsi="ALFABET98"/>
          <w:sz w:val="72"/>
          <w:szCs w:val="72"/>
        </w:rPr>
        <w:t xml:space="preserve">  e</w:t>
      </w:r>
      <w:r w:rsidR="00061E2C" w:rsidRPr="003B1ED1">
        <w:rPr>
          <w:rFonts w:ascii="ALFABET98" w:hAnsi="ALFABET98"/>
          <w:color w:val="FF0000"/>
          <w:sz w:val="72"/>
          <w:szCs w:val="72"/>
        </w:rPr>
        <w:t>le</w:t>
      </w:r>
      <w:r w:rsidR="00061E2C">
        <w:rPr>
          <w:rFonts w:ascii="ALFABET98" w:hAnsi="ALFABET98"/>
          <w:sz w:val="72"/>
          <w:szCs w:val="72"/>
        </w:rPr>
        <w:t xml:space="preserve">.                                       </w:t>
      </w:r>
      <w:r w:rsidR="00061E2C" w:rsidRPr="00F12AA8">
        <w:rPr>
          <w:rFonts w:ascii="ALFABET98" w:hAnsi="ALFABET98"/>
          <w:color w:val="A6A6A6" w:themeColor="background1" w:themeShade="A6"/>
          <w:sz w:val="72"/>
          <w:szCs w:val="72"/>
        </w:rPr>
        <w:t xml:space="preserve">      </w:t>
      </w:r>
    </w:p>
    <w:p w:rsidR="00061E2C" w:rsidRPr="0024361A" w:rsidRDefault="00443F71" w:rsidP="00061E2C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456" style="position:absolute;margin-left:-16.1pt;margin-top:9.4pt;width:521.25pt;height:36.85pt;z-index:-25133158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aeHrFAQAAPEPAAAOAAAAZHJzL2Uyb0RvYy54bWzsV9tu4zYQfS/QfyD4nuhi+SZEWQS+BAW2&#10;7aK7/QBaoi6oRKokHTld9N87HEqyHWf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">
            <v:group id="Group 33" o:spid="_x0000_s345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VJjx8QAAADdAAAA&#10;DwAAAAAAAAAAAAAAAACqAgAAZHJzL2Rvd25yZXYueG1sUEsFBgAAAAAEAAQA+gAAAJsDAAAAAA==&#10;">
              <v:rect id="Rectangle 34" o:spid="_x0000_s346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M6t5sUA&#10;AADdAAAADwAAAGRycy9kb3ducmV2LnhtbESPT2vCQBTE70K/w/IK3nSTiiLRVfpHpdfaSOjtkX1m&#10;Q7NvQ3Y18du7hYLHYWZ+w6y3g23ElTpfO1aQThMQxKXTNVcK8u/9ZAnCB2SNjWNScCMP283TaI2Z&#10;dj1/0fUYKhEh7DNUYEJoMyl9aciin7qWOHpn11kMUXaV1B32EW4b+ZIkC2mx5rhgsKV3Q+Xv8WIV&#10;zKpiZ4r8w+c2LRaH0+301v/slRo/D68rEIGG8Aj/tz+1gvlynsLfm/gE5OY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zq3mxQAAAN0AAAAPAAAAAAAAAAAAAAAAAJgCAABkcnMv&#10;ZG93bnJldi54bWxQSwUGAAAAAAQABAD1AAAAigMAAAAA&#10;" strokecolor="#2f5496 [2408]" strokeweight="1.5pt">
                <v:fill opacity="0"/>
              </v:rect>
              <v:rect id="Rectangle 35" o:spid="_x0000_s346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2bHOcMA&#10;AADdAAAADwAAAGRycy9kb3ducmV2LnhtbESPQYvCMBSE7wv+h/CEva1pxS5ajSIurh7XqvdH82yL&#10;zUu3iVr/vREEj8PMfMPMFp2pxZVaV1lWEA8iEMS51RUXCg779dcYhPPIGmvLpOBODhbz3scMU21v&#10;vKNr5gsRIOxSVFB636RSurwkg25gG+LgnWxr0AfZFlK3eAtwU8thFH1LgxWHhRIbWpWUn7OLUXBM&#10;fhreSMN/8Xo0SY7n3/9VbJT67HfLKQhPnX+HX+2tVpCMkyE834QnIO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2bHO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345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zSYdMcAAADdAAAADwAAAGRycy9kb3ducmV2LnhtbESPQWvCQBSE7wX/w/KE3urGFIukrsEI&#10;gin0oC2F3h7ZZxKbfRuz2yT++65Q8DjMzDfMKh1NI3rqXG1ZwXwWgSAurK65VPD5sXtagnAeWWNj&#10;mRRcyUG6njysMNF24AP1R1+KAGGXoILK+zaR0hUVGXQz2xIH72Q7gz7IrpS6wyHATSPjKHqRBmsO&#10;CxW2tK2o+Dn+GgXZ9e3r3fr8sj99ny95lsU5no1Sj9Nx8wrC0+jv4f/2XitYLBfP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nNJh0xwAAAN0AAAAPAAAAAAAA&#10;AAAAAAAAAKECAABkcnMvZG93bnJldi54bWxQSwUGAAAAAAQABAD5AAAAlQMAAAAA&#10;" strokecolor="#2f5496 [2408]" strokeweight="1.5pt"/>
            <v:shape id="AutoShape 37" o:spid="_x0000_s345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N0AAMcAAADdAAAADwAAAGRycy9kb3ducmV2LnhtbESPQWvCQBSE7wX/w/KE3urGUIukrsEI&#10;gin0oC2F3h7ZZxKbfRuz2yT++65Q8DjMzDfMKh1NI3rqXG1ZwXwWgSAurK65VPD5sXtagnAeWWNj&#10;mRRcyUG6njysMNF24AP1R1+KAGGXoILK+zaR0hUVGXQz2xIH72Q7gz7IrpS6wyHATSPjKHqRBmsO&#10;CxW2tK2o+Dn+GgXZ9e3r3fr8sj99ny95lsU5no1Sj9Nx8wrC0+jv4f/2XitYLBfP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o3QAAxwAAAN0AAAAPAAAAAAAA&#10;AAAAAAAAAKECAABkcnMvZG93bnJldi54bWxQSwUGAAAAAAQABAD5AAAAlQMAAAAA&#10;" strokecolor="#2f5496 [2408]" strokeweight="1.5pt"/>
          </v:group>
        </w:pict>
      </w:r>
      <w:r w:rsidR="00061E2C" w:rsidRPr="0024361A">
        <w:rPr>
          <w:rFonts w:ascii="ALFABET98" w:hAnsi="ALFABET98"/>
          <w:sz w:val="72"/>
          <w:szCs w:val="72"/>
        </w:rPr>
        <w:t xml:space="preserve"> </w:t>
      </w:r>
      <w:r w:rsidR="00061E2C">
        <w:rPr>
          <w:rFonts w:ascii="ALFABET98" w:hAnsi="ALFABET98"/>
          <w:sz w:val="72"/>
          <w:szCs w:val="72"/>
        </w:rPr>
        <w:t xml:space="preserve">                                         </w:t>
      </w:r>
      <w:r w:rsidR="00061E2C" w:rsidRPr="0024361A">
        <w:rPr>
          <w:rFonts w:ascii="ALFABET98" w:hAnsi="ALFABET98"/>
          <w:sz w:val="72"/>
          <w:szCs w:val="72"/>
        </w:rPr>
        <w:t xml:space="preserve">       </w:t>
      </w:r>
      <w:r w:rsidR="00061E2C">
        <w:rPr>
          <w:rFonts w:ascii="ALFABET98" w:hAnsi="ALFABET98"/>
          <w:sz w:val="72"/>
          <w:szCs w:val="72"/>
        </w:rPr>
        <w:t xml:space="preserve">      </w:t>
      </w:r>
      <w:r w:rsidR="00061E2C" w:rsidRPr="0024361A">
        <w:rPr>
          <w:rFonts w:ascii="ALFABET98" w:hAnsi="ALFABET98"/>
          <w:sz w:val="72"/>
          <w:szCs w:val="72"/>
        </w:rPr>
        <w:t xml:space="preserve">        </w:t>
      </w:r>
      <w:r w:rsidR="00061E2C">
        <w:rPr>
          <w:rFonts w:ascii="ALFABET98" w:hAnsi="ALFABET98"/>
          <w:sz w:val="72"/>
          <w:szCs w:val="72"/>
        </w:rPr>
        <w:t xml:space="preserve"> </w:t>
      </w:r>
    </w:p>
    <w:p w:rsidR="00061E2C" w:rsidRDefault="00061E2C" w:rsidP="00061E2C">
      <w:pPr>
        <w:spacing w:line="240" w:lineRule="auto"/>
        <w:rPr>
          <w:rFonts w:ascii="ALFABET98" w:hAnsi="ALFABET98"/>
          <w:sz w:val="72"/>
          <w:szCs w:val="72"/>
        </w:rPr>
      </w:pPr>
      <w:r w:rsidRPr="0024361A">
        <w:rPr>
          <w:rFonts w:ascii="ALFABET98" w:hAnsi="ALFABET98"/>
          <w:sz w:val="72"/>
          <w:szCs w:val="72"/>
        </w:rPr>
        <w:t>Ni</w:t>
      </w:r>
      <w:r w:rsidRPr="0024361A">
        <w:rPr>
          <w:rFonts w:ascii="ALFABET98" w:hAnsi="ALFABET98"/>
          <w:color w:val="FF0000"/>
          <w:sz w:val="72"/>
          <w:szCs w:val="72"/>
        </w:rPr>
        <w:t>ne</w:t>
      </w:r>
      <w:r w:rsidRPr="0024361A">
        <w:rPr>
          <w:rFonts w:ascii="ALFABET98" w:hAnsi="ALFABET98"/>
          <w:sz w:val="72"/>
          <w:szCs w:val="72"/>
        </w:rPr>
        <w:t xml:space="preserve">  na</w:t>
      </w:r>
      <w:r w:rsidRPr="0024361A">
        <w:rPr>
          <w:rFonts w:ascii="ALFABET98" w:hAnsi="ALFABET98"/>
          <w:color w:val="FF0000"/>
          <w:sz w:val="72"/>
          <w:szCs w:val="72"/>
        </w:rPr>
        <w:t>ne</w:t>
      </w:r>
      <w:r w:rsidRPr="0024361A">
        <w:rPr>
          <w:rFonts w:ascii="ALFABET98" w:hAnsi="ALFABET98"/>
          <w:sz w:val="72"/>
          <w:szCs w:val="72"/>
        </w:rPr>
        <w:t xml:space="preserve">  al</w:t>
      </w:r>
      <w:r w:rsidR="00443F71"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450" style="position:absolute;margin-left:-16.1pt;margin-top:9.4pt;width:521.25pt;height:36.85pt;z-index:-251330560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E/qkY4XBAAA8Q8AAA4AAAAAAAAAAAAAAAAALgIAAGRycy9lMm9Eb2MueG1sUEsBAi0AFAAG&#10;AAgAAAAhAFgrD2jgAAAACgEAAA8AAAAAAAAAAAAAAAAAcQYAAGRycy9kb3ducmV2LnhtbFBLBQYA&#10;AAAABAAEAPMAAAB+BwAAAAA=&#10;">
            <v:group id="Group 33" o:spid="_x0000_s345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n3XijFAAAA3QAA&#10;AA8AAAAAAAAAAAAAAAAAqgIAAGRycy9kb3ducmV2LnhtbFBLBQYAAAAABAAEAPoAAACcAwAAAAA=&#10;">
              <v:rect id="Rectangle 34" o:spid="_x0000_s345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GuQCcYA&#10;AADdAAAADwAAAGRycy9kb3ducmV2LnhtbESPT2vCQBTE74LfYXkFb7qxopXUVewfi9dqJHh7ZF+z&#10;odm3Ibs18dt3BcHjMDO/YVab3tbiQq2vHCuYThIQxIXTFZcKsuNuvAThA7LG2jEpuJKHzXo4WGGq&#10;XcffdDmEUkQI+xQVmBCaVEpfGLLoJ64hjt6Pay2GKNtS6ha7CLe1fE6ShbRYcVww2NC7oeL38GcV&#10;zMr80+TZh8/sNF98na6nt+68U2r01G9fQQTqwyN8b++1gvly/gK3N/EJyPU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GuQCcYAAADdAAAADwAAAAAAAAAAAAAAAACYAgAAZHJz&#10;L2Rvd25yZXYueG1sUEsFBgAAAAAEAAQA9QAAAIsDAAAAAA==&#10;" strokecolor="#2f5496 [2408]" strokeweight="1.5pt">
                <v:fill opacity="0"/>
              </v:rect>
              <v:rect id="Rectangle 35" o:spid="_x0000_s345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7w08EA&#10;AADdAAAADwAAAGRycy9kb3ducmV2LnhtbERPTW+CQBC9m/Q/bKZJb7rQSGPRhRgbW49V633CjkBk&#10;Z5Fdgf5792Di8eV9r/LRNKKnztWWFcSzCARxYXXNpYK/43a6AOE8ssbGMin4Jwd59jJZYartwHvq&#10;D74UIYRdigoq79tUSldUZNDNbEscuLPtDPoAu1LqDocQbhr5HkUf0mDNoaHCljYVFZfDzSg4JV8t&#10;/0jDv/F2/pmcLt/XTWyUensd10sQnkb/FD/cO60gWSRhbngTnoDM7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KO8NP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345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tyvnscAAADdAAAADwAAAGRycy9kb3ducmV2LnhtbESPQWvCQBSE7wX/w/KE3pqNgsWmWaUR&#10;CqbgoVaE3h7ZZxKbfRuz2yT++65Q8DjMzDdMuh5NI3rqXG1ZwSyKQRAXVtdcKjh8vT8tQTiPrLGx&#10;TAqu5GC9mjykmGg78Cf1e1+KAGGXoILK+zaR0hUVGXSRbYmDd7KdQR9kV0rd4RDgppHzOH6WBmsO&#10;CxW2tKmo+Nn/GgXZ9eO4sz6/bE/f50ueZfMcz0apx+n49grC0+jv4f/2VitYLBcvcHsTnoBc/Q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G3K+exwAAAN0AAAAPAAAAAAAA&#10;AAAAAAAAAKECAABkcnMvZG93bnJldi54bWxQSwUGAAAAAAQABAD5AAAAlQMAAAAA&#10;" strokecolor="#2f5496 [2408]" strokeweight="1.5pt"/>
            <v:shape id="AutoShape 37" o:spid="_x0000_s345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YrMvsMAAADdAAAADwAAAGRycy9kb3ducmV2LnhtbERPy2rCQBTdC/2H4Rbc6aQBRVLHYAqF&#10;RHBRFaG7S+aah5k7MTPV+PedRaHLw3mv09F04k6DaywreJtHIIhLqxuuFJyOn7MVCOeRNXaWScGT&#10;HKSbl8kaE20f/EX3g69ECGGXoILa+z6R0pU1GXRz2xMH7mIHgz7AoZJ6wEcIN52Mo2gpDTYcGmrs&#10;6aOm8nr4MQqy5+68t7645Zfv9lZkWVxga5Savo7bdxCeRv8v/nPnWsFitQz7w5vwBOTmF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mKzL7DAAAA3QAAAA8AAAAAAAAAAAAA&#10;AAAAoQIAAGRycy9kb3ducmV2LnhtbFBLBQYAAAAABAAEAPkAAACRAwAAAAA=&#10;" strokecolor="#2f5496 [2408]" strokeweight="1.5pt"/>
          </v:group>
        </w:pict>
      </w:r>
      <w:r>
        <w:rPr>
          <w:rFonts w:ascii="ALFABET98" w:hAnsi="ALFABET98"/>
          <w:noProof/>
          <w:color w:val="FF0000"/>
          <w:sz w:val="72"/>
          <w:szCs w:val="72"/>
          <w:lang w:eastAsia="tr-TR"/>
        </w:rPr>
        <w:t>.</w:t>
      </w:r>
      <w:r>
        <w:rPr>
          <w:rFonts w:ascii="ALFABET98" w:hAnsi="ALFABET98"/>
          <w:sz w:val="72"/>
          <w:szCs w:val="72"/>
        </w:rPr>
        <w:t xml:space="preserve">  </w:t>
      </w:r>
      <w:r w:rsidRPr="0024361A">
        <w:rPr>
          <w:rFonts w:ascii="ALFABET98" w:hAnsi="ALFABET98"/>
          <w:sz w:val="72"/>
          <w:szCs w:val="72"/>
        </w:rPr>
        <w:t xml:space="preserve"> </w:t>
      </w:r>
      <w:r>
        <w:rPr>
          <w:rFonts w:ascii="ALFABET98" w:hAnsi="ALFABET98"/>
          <w:sz w:val="72"/>
          <w:szCs w:val="72"/>
        </w:rPr>
        <w:t xml:space="preserve">                                       </w:t>
      </w:r>
    </w:p>
    <w:p w:rsidR="00061E2C" w:rsidRPr="0024361A" w:rsidRDefault="00443F71" w:rsidP="00061E2C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444" style="position:absolute;margin-left:-16.1pt;margin-top:9.4pt;width:521.25pt;height:36.85pt;z-index:-25132953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AX&#10;6h+JEgQAAPEPAAAOAAAAAAAAAAAAAAAAAC4CAABkcnMvZTJvRG9jLnhtbFBLAQItABQABgAIAAAA&#10;IQBYKw9o4AAAAAoBAAAPAAAAAAAAAAAAAAAAAGwGAABkcnMvZG93bnJldi54bWxQSwUGAAAAAAQA&#10;BADzAAAAeQcAAAAA&#10;">
            <v:group id="Group 33" o:spid="_x0000_s344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igkpbFAAAA3QAA&#10;AA8AAAAAAAAAAAAAAAAAqgIAAGRycy9kb3ducmV2LnhtbFBLBQYAAAAABAAEAPoAAACcAwAAAAA=&#10;">
              <v:rect id="Rectangle 34" o:spid="_x0000_s344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Txct8UA&#10;AADdAAAADwAAAGRycy9kb3ducmV2LnhtbESPQWvCQBSE74X+h+UVeqsbKwaJrlKtll6rkeDtkX1m&#10;Q7NvQ3Y18d+7hYLHYWa+YRarwTbiSp2vHSsYjxIQxKXTNVcK8sPubQbCB2SNjWNScCMPq+Xz0wIz&#10;7Xr+oes+VCJC2GeowITQZlL60pBFP3ItcfTOrrMYouwqqTvsI9w28j1JUmmx5rhgsKWNofJ3f7EK&#10;JlWxNUX+6XM7LtKv4+247k87pV5fho85iEBDeIT/299awXSWTuDvTXwCcn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PFy3xQAAAN0AAAAPAAAAAAAAAAAAAAAAAJgCAABkcnMv&#10;ZG93bnJldi54bWxQSwUGAAAAAAQABAD1AAAAigMAAAAA&#10;" strokecolor="#2f5496 [2408]" strokeweight="1.5pt">
                <v:fill opacity="0"/>
              </v:rect>
              <v:rect id="Rectangle 35" o:spid="_x0000_s344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a8wa8QA&#10;AADdAAAADwAAAGRycy9kb3ducmV2LnhtbESPQWvCQBSE7wX/w/IEb80mJREbXaVYtD1Wbe6P7DMJ&#10;Zt+m2TXGf98tFDwOM/MNs9qMphUD9a6xrCCJYhDEpdUNVwq+T7vnBQjnkTW2lknBnRxs1pOnFeba&#10;3vhAw9FXIkDY5aig9r7LpXRlTQZdZDvi4J1tb9AH2VdS93gLcNPKlzieS4MNh4UaO9rWVF6OV6Og&#10;yN47/pCGv5Jd+poVl/3PNjFKzabj2xKEp9E/wv/tT60gW8xT+HsTnoB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2vMGv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344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f1vJscAAADdAAAADwAAAGRycy9kb3ducmV2LnhtbESPT2vCQBTE7wW/w/KE3nSjoEiaNTRC&#10;wRR6qIrQ2yP7zJ9m38bsNsZv3y0IPQ4z8xsmSUfTioF6V1tWsJhHIIgLq2suFZyOb7MNCOeRNbaW&#10;ScGdHKTbyVOCsbY3/qTh4EsRIOxiVFB538VSuqIig25uO+LgXWxv0AfZl1L3eAtw08plFK2lwZrD&#10;QoUd7Soqvg8/RkF2fz9/WJ9f95ev5ppn2TLHxij1PB1fX0B4Gv1/+NHeawWrzXoFf2/CE5Db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J/W8mxwAAAN0AAAAPAAAAAAAA&#10;AAAAAAAAAKECAABkcnMvZG93bnJldi54bWxQSwUGAAAAAAQABAD5AAAAlQMAAAAA&#10;" strokecolor="#2f5496 [2408]" strokeweight="1.5pt"/>
            <v:shape id="AutoShape 37" o:spid="_x0000_s344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S/xUcUAAADdAAAADwAAAGRycy9kb3ducmV2LnhtbESPQYvCMBSE7wv+h/AEb5oqbJFqFCsI&#10;VvCw7iJ4ezTPttq81Car9d+bBWGPw8x8w8yXnanFnVpXWVYwHkUgiHOrKy4U/HxvhlMQziNrrC2T&#10;gic5WC56H3NMtH3wF90PvhABwi5BBaX3TSKly0sy6Ea2IQ7e2bYGfZBtIXWLjwA3tZxEUSwNVhwW&#10;SmxoXVJ+PfwaBelzd9xbn92259PllqXpJMOLUWrQ71YzEJ46/x9+t7dawec0juHvTXgCcvE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+S/xUcUAAADdAAAADwAAAAAAAAAA&#10;AAAAAAChAgAAZHJzL2Rvd25yZXYueG1sUEsFBgAAAAAEAAQA+QAAAJMDAAAAAA==&#10;" strokecolor="#2f5496 [2408]" strokeweight="1.5pt"/>
          </v:group>
        </w:pict>
      </w:r>
      <w:r w:rsidR="00061E2C" w:rsidRPr="0024361A">
        <w:rPr>
          <w:rFonts w:ascii="ALFABET98" w:hAnsi="ALFABET98"/>
          <w:sz w:val="72"/>
          <w:szCs w:val="72"/>
        </w:rPr>
        <w:t xml:space="preserve"> </w:t>
      </w:r>
      <w:r w:rsidR="00061E2C">
        <w:rPr>
          <w:rFonts w:ascii="ALFABET98" w:hAnsi="ALFABET98"/>
          <w:sz w:val="72"/>
          <w:szCs w:val="72"/>
        </w:rPr>
        <w:t xml:space="preserve">                                         </w:t>
      </w:r>
      <w:r w:rsidR="00061E2C" w:rsidRPr="0024361A">
        <w:rPr>
          <w:rFonts w:ascii="ALFABET98" w:hAnsi="ALFABET98"/>
          <w:sz w:val="72"/>
          <w:szCs w:val="72"/>
        </w:rPr>
        <w:t xml:space="preserve">       </w:t>
      </w:r>
      <w:r w:rsidR="00061E2C">
        <w:rPr>
          <w:rFonts w:ascii="ALFABET98" w:hAnsi="ALFABET98"/>
          <w:sz w:val="72"/>
          <w:szCs w:val="72"/>
        </w:rPr>
        <w:t xml:space="preserve">      </w:t>
      </w:r>
      <w:r w:rsidR="00061E2C" w:rsidRPr="0024361A">
        <w:rPr>
          <w:rFonts w:ascii="ALFABET98" w:hAnsi="ALFABET98"/>
          <w:sz w:val="72"/>
          <w:szCs w:val="72"/>
        </w:rPr>
        <w:t xml:space="preserve">        </w:t>
      </w:r>
      <w:r w:rsidR="00061E2C">
        <w:rPr>
          <w:rFonts w:ascii="ALFABET98" w:hAnsi="ALFABET98"/>
          <w:sz w:val="72"/>
          <w:szCs w:val="72"/>
        </w:rPr>
        <w:t xml:space="preserve"> </w:t>
      </w:r>
    </w:p>
    <w:p w:rsidR="00061E2C" w:rsidRPr="0024361A" w:rsidRDefault="00443F71" w:rsidP="00061E2C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438" style="position:absolute;margin-left:-16.1pt;margin-top:9.4pt;width:521.25pt;height:36.85pt;z-index:-25132851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l0OHPRYEAADxDwAADgAAAAAAAAAAAAAAAAAuAgAAZHJzL2Uyb0RvYy54bWxQSwECLQAUAAYA&#10;CAAAACEAWCsPaOAAAAAKAQAADwAAAAAAAAAAAAAAAABwBgAAZHJzL2Rvd25yZXYueG1sUEsFBgAA&#10;AAAEAAQA8wAAAH0HAAAAAA==&#10;">
            <v:group id="Group 33" o:spid="_x0000_s344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GUilfMQAAADdAAAA&#10;DwAAAAAAAAAAAAAAAACqAgAAZHJzL2Rvd25yZXYueG1sUEsFBgAAAAAEAAQA+gAAAJsDAAAAAA==&#10;">
              <v:rect id="Rectangle 34" o:spid="_x0000_s344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NRrXcYA&#10;AADdAAAADwAAAGRycy9kb3ducmV2LnhtbESPQWvCQBSE70L/w/IKvelGi8FGV6ltLV5rI6G3R/aZ&#10;Dc2+Ddmtif/eLQgeh5n5hlltBtuIM3W+dqxgOklAEJdO11wpyL934wUIH5A1No5JwYU8bNYPoxVm&#10;2vX8RedDqESEsM9QgQmhzaT0pSGLfuJa4uidXGcxRNlVUnfYR7ht5CxJUmmx5rhgsKU3Q+Xv4c8q&#10;eK6KD1Pk7z630yL9PF6O2/5np9TT4/C6BBFoCPfwrb3XCuaL9AX+38QnIN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NRrXcYAAADdAAAADwAAAAAAAAAAAAAAAACYAgAAZHJz&#10;L2Rvd25yZXYueG1sUEsFBgAAAAAEAAQA9QAAAIsDAAAAAA==&#10;" strokecolor="#2f5496 [2408]" strokeweight="1.5pt">
                <v:fill opacity="0"/>
              </v:rect>
              <v:rect id="Rectangle 35" o:spid="_x0000_s344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02gtcAA&#10;AADdAAAADwAAAGRycy9kb3ducmV2LnhtbERPy4rCMBTdC/5DuMLsNK1YH9UoojjO0uf+0lzbYnNT&#10;m4x2/t4sBlweznuxak0lntS40rKCeBCBIM6sLjlXcDnv+lMQziNrrCyTgj9ysFp2OwtMtX3xkZ4n&#10;n4sQwi5FBYX3dSqlywoy6Aa2Jg7czTYGfYBNLnWDrxBuKjmMorE0WHJoKLCmTUHZ/fRrFFyTbc17&#10;afgQ70az5Hr/fmxio9RXr13PQXhq/Uf87/7RCpLpJOwPb8ITkMs3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N02gtc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344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x//+MYAAADdAAAADwAAAGRycy9kb3ducmV2LnhtbESPT4vCMBTE7wt+h/AEb2uqsCpdo1hh&#10;wQoe/MPC3h7Ns63bvNQmav32RhA8DjPzG2Y6b00lrtS40rKCQT8CQZxZXXKu4LD/+ZyAcB5ZY2WZ&#10;FNzJwXzW+ZhirO2Nt3Td+VwECLsYFRTe17GULivIoOvbmjh4R9sY9EE2udQN3gLcVHIYRSNpsOSw&#10;UGBNy4Ky/93FKEju69+N9el5dfw7ndMkGaZ4Mkr1uu3iG4Sn1r/Dr/ZKK/iajAfwfBOegJw9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Mf//jGAAAA3QAAAA8AAAAAAAAA&#10;AAAAAAAAoQIAAGRycy9kb3ducmV2LnhtbFBLBQYAAAAABAAEAPkAAACUAwAAAAA=&#10;" strokecolor="#2f5496 [2408]" strokeweight="1.5pt"/>
            <v:shape id="AutoShape 37" o:spid="_x0000_s343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81hj8YAAADdAAAADwAAAGRycy9kb3ducmV2LnhtbESPQWvCQBSE74L/YXkFb7ppQBtSV2kE&#10;wQgetKXQ2yP7TGKzb2N21fjvXaHQ4zAz3zDzZW8acaXO1ZYVvE4iEMSF1TWXCr4+1+MEhPPIGhvL&#10;pOBODpaL4WCOqbY33tP14EsRIOxSVFB536ZSuqIig25iW+LgHW1n0AfZlVJ3eAtw08g4imbSYM1h&#10;ocKWVhUVv4eLUZDdt9876/Pz5vhzOudZFud4MkqNXvqPdxCeev8f/mtvtIJp8hbD8014AnL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PNYY/GAAAA3QAAAA8AAAAAAAAA&#10;AAAAAAAAoQIAAGRycy9kb3ducmV2LnhtbFBLBQYAAAAABAAEAPkAAACUAwAAAAA=&#10;" strokecolor="#2f5496 [2408]" strokeweight="1.5pt"/>
          </v:group>
        </w:pict>
      </w:r>
      <w:r w:rsidR="00061E2C">
        <w:rPr>
          <w:rFonts w:ascii="ALFABET98" w:hAnsi="ALFABET98"/>
          <w:sz w:val="72"/>
          <w:szCs w:val="72"/>
        </w:rPr>
        <w:t>An</w:t>
      </w:r>
      <w:r w:rsidR="00061E2C" w:rsidRPr="00742A66">
        <w:rPr>
          <w:rFonts w:ascii="ALFABET98" w:hAnsi="ALFABET98"/>
          <w:color w:val="FF0000"/>
          <w:sz w:val="72"/>
          <w:szCs w:val="72"/>
        </w:rPr>
        <w:t>ne</w:t>
      </w:r>
      <w:r w:rsidR="00061E2C">
        <w:rPr>
          <w:rFonts w:ascii="ALFABET98" w:hAnsi="ALFABET98"/>
          <w:sz w:val="72"/>
          <w:szCs w:val="72"/>
        </w:rPr>
        <w:t xml:space="preserve">  na</w:t>
      </w:r>
      <w:r w:rsidR="00BD7196">
        <w:rPr>
          <w:rFonts w:ascii="ALFABET98" w:hAnsi="ALFABET98"/>
          <w:color w:val="FF0000"/>
          <w:sz w:val="72"/>
          <w:szCs w:val="72"/>
        </w:rPr>
        <w:t>ne</w:t>
      </w:r>
      <w:r w:rsidR="00061E2C">
        <w:rPr>
          <w:rFonts w:ascii="ALFABET98" w:hAnsi="ALFABET98"/>
          <w:sz w:val="72"/>
          <w:szCs w:val="72"/>
        </w:rPr>
        <w:t>li  kek  al.</w:t>
      </w:r>
      <w:r w:rsidR="00061E2C" w:rsidRPr="0024361A">
        <w:rPr>
          <w:rFonts w:ascii="ALFABET98" w:hAnsi="ALFABET98"/>
          <w:sz w:val="72"/>
          <w:szCs w:val="72"/>
        </w:rPr>
        <w:t xml:space="preserve"> </w:t>
      </w:r>
      <w:r w:rsidR="00061E2C">
        <w:rPr>
          <w:rFonts w:ascii="ALFABET98" w:hAnsi="ALFABET98"/>
          <w:sz w:val="72"/>
          <w:szCs w:val="72"/>
        </w:rPr>
        <w:t xml:space="preserve">                                         </w:t>
      </w:r>
      <w:r w:rsidR="00061E2C" w:rsidRPr="0024361A">
        <w:rPr>
          <w:rFonts w:ascii="ALFABET98" w:hAnsi="ALFABET98"/>
          <w:sz w:val="72"/>
          <w:szCs w:val="72"/>
        </w:rPr>
        <w:t xml:space="preserve">       </w:t>
      </w:r>
      <w:r w:rsidR="00061E2C">
        <w:rPr>
          <w:rFonts w:ascii="ALFABET98" w:hAnsi="ALFABET98"/>
          <w:sz w:val="72"/>
          <w:szCs w:val="72"/>
        </w:rPr>
        <w:t xml:space="preserve">      </w:t>
      </w:r>
      <w:r w:rsidR="00061E2C" w:rsidRPr="0024361A">
        <w:rPr>
          <w:rFonts w:ascii="ALFABET98" w:hAnsi="ALFABET98"/>
          <w:sz w:val="72"/>
          <w:szCs w:val="72"/>
        </w:rPr>
        <w:t xml:space="preserve">        </w:t>
      </w:r>
      <w:r w:rsidR="00061E2C">
        <w:rPr>
          <w:rFonts w:ascii="ALFABET98" w:hAnsi="ALFABET98"/>
          <w:sz w:val="72"/>
          <w:szCs w:val="72"/>
        </w:rPr>
        <w:t xml:space="preserve"> </w:t>
      </w:r>
    </w:p>
    <w:p w:rsidR="00061E2C" w:rsidRDefault="00443F71" w:rsidP="00061E2C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432" style="position:absolute;margin-left:-16.1pt;margin-top:9.4pt;width:521.25pt;height:36.85pt;z-index:-25132748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M6u4OAXBAAA8Q8AAA4AAAAAAAAAAAAAAAAALgIAAGRycy9lMm9Eb2MueG1sUEsBAi0AFAAG&#10;AAgAAAAhAFgrD2jgAAAACgEAAA8AAAAAAAAAAAAAAAAAcQYAAGRycy9kb3ducmV2LnhtbFBLBQYA&#10;AAAABAAEAPMAAAB+BwAAAAA=&#10;">
            <v:group id="Group 33" o:spid="_x0000_s343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Hdw5pMcAAADd&#10;AAAADwAAAAAAAAAAAAAAAACqAgAAZHJzL2Rvd25yZXYueG1sUEsFBgAAAAAEAAQA+gAAAJ4DAAAA&#10;AA==&#10;">
              <v:rect id="Rectangle 34" o:spid="_x0000_s343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ED3hcYA&#10;AADdAAAADwAAAGRycy9kb3ducmV2LnhtbESPT2vCQBTE74LfYXkFb7qxopXUVewfi9dqJHh7ZF+z&#10;odm3Ibs18dt3BcHjMDO/YVab3tbiQq2vHCuYThIQxIXTFZcKsuNuvAThA7LG2jEpuJKHzXo4WGGq&#10;XcffdDmEUkQI+xQVmBCaVEpfGLLoJ64hjt6Pay2GKNtS6ha7CLe1fE6ShbRYcVww2NC7oeL38GcV&#10;zMr80+TZh8/sNF98na6nt+68U2r01G9fQQTqwyN8b++1gvnyZQ63N/EJyPU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ED3hcYAAADdAAAADwAAAAAAAAAAAAAAAACYAgAAZHJz&#10;L2Rvd25yZXYueG1sUEsFBgAAAAAEAAQA9QAAAIsDAAAAAA==&#10;" strokecolor="#2f5496 [2408]" strokeweight="1.5pt">
                <v:fill opacity="0"/>
              </v:rect>
              <v:rect id="Rectangle 35" o:spid="_x0000_s343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+idWsMA&#10;AADdAAAADwAAAGRycy9kb3ducmV2LnhtbESPS2/CMBCE75X4D9YicStOEOERMAiBoD3yvK/iJYmI&#10;1yE2EP59XalSj6OZ+UYzX7amEk9qXGlZQdyPQBBnVpecKziftp8TEM4ja6wsk4I3OVguOh9zTLV9&#10;8YGeR5+LAGGXooLC+zqV0mUFGXR9WxMH72obgz7IJpe6wVeAm0oOomgkDZYcFgqsaV1Qdjs+jIJL&#10;sqn5Sxrex9vhNLncdvd1bJTqddvVDISn1v+H/9rfWkEyGY/g9014AnLx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+idWs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343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7rCF8cAAADdAAAADwAAAGRycy9kb3ducmV2LnhtbESPQWvCQBSE7wX/w/KE3urGQKukrsEI&#10;gil4qC2F3h7ZZxKbfRuz2yT++65Q8DjMzDfMKh1NI3rqXG1ZwXwWgSAurK65VPD5sXtagnAeWWNj&#10;mRRcyUG6njysMNF24Hfqj74UAcIuQQWV920ipSsqMuhmtiUO3sl2Bn2QXSl1h0OAm0bGUfQiDdYc&#10;FipsaVtR8XP8NQqy69vXwfr8sj99ny95lsU5no1Sj9Nx8wrC0+jv4f/2Xit4Xi4W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TusIXxwAAAN0AAAAPAAAAAAAA&#10;AAAAAAAAAKECAABkcnMvZG93bnJldi54bWxQSwUGAAAAAAQABAD5AAAAlQMAAAAA&#10;" strokecolor="#2f5496 [2408]" strokeweight="1.5pt"/>
            <v:shape id="AutoShape 37" o:spid="_x0000_s343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iVWZcQAAADdAAAADwAAAGRycy9kb3ducmV2LnhtbERPTWvCQBC9F/wPywi9NRsDbSVmFSMI&#10;ptBDbRG8DdkxiWZnk+xW47/vHgoeH+87W42mFVcaXGNZwSyKQRCXVjdcKfj53r7MQTiPrLG1TAru&#10;5GC1nDxlmGp74y+67n0lQgi7FBXU3neplK6syaCLbEccuJMdDPoAh0rqAW8h3LQyieM3abDh0FBj&#10;R5uaysv+1yjI7x+HT+uLfnc6nvsiz5MCz0ap5+m4XoDwNPqH+N+90wpe5+9hbngTnoBc/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iJVZlxAAAAN0AAAAPAAAAAAAAAAAA&#10;AAAAAKECAABkcnMvZG93bnJldi54bWxQSwUGAAAAAAQABAD5AAAAkgMAAAAA&#10;" strokecolor="#2f5496 [2408]" strokeweight="1.5pt"/>
          </v:group>
        </w:pict>
      </w:r>
      <w:r w:rsidR="00061E2C" w:rsidRPr="0024361A">
        <w:rPr>
          <w:rFonts w:ascii="ALFABET98" w:hAnsi="ALFABET98"/>
          <w:sz w:val="72"/>
          <w:szCs w:val="72"/>
        </w:rPr>
        <w:t xml:space="preserve"> </w:t>
      </w:r>
      <w:r w:rsidR="00061E2C">
        <w:rPr>
          <w:rFonts w:ascii="ALFABET98" w:hAnsi="ALFABET98"/>
          <w:sz w:val="72"/>
          <w:szCs w:val="72"/>
        </w:rPr>
        <w:t xml:space="preserve">                                       </w:t>
      </w:r>
    </w:p>
    <w:p w:rsidR="00061E2C" w:rsidRPr="0024361A" w:rsidRDefault="00061E2C" w:rsidP="00061E2C">
      <w:pPr>
        <w:spacing w:line="240" w:lineRule="auto"/>
        <w:rPr>
          <w:rFonts w:ascii="ALFABET98" w:hAnsi="ALFABET98"/>
          <w:sz w:val="72"/>
          <w:szCs w:val="72"/>
        </w:rPr>
      </w:pPr>
      <w:r w:rsidRPr="0024361A">
        <w:rPr>
          <w:rFonts w:ascii="ALFABET98" w:hAnsi="ALFABET98"/>
          <w:color w:val="FF0000"/>
          <w:sz w:val="72"/>
          <w:szCs w:val="72"/>
        </w:rPr>
        <w:t>E</w:t>
      </w:r>
      <w:r w:rsidRPr="0024361A">
        <w:rPr>
          <w:rFonts w:ascii="ALFABET98" w:hAnsi="ALFABET98"/>
          <w:sz w:val="72"/>
          <w:szCs w:val="72"/>
        </w:rPr>
        <w:t xml:space="preserve">la  </w:t>
      </w:r>
      <w:r w:rsidRPr="0024361A">
        <w:rPr>
          <w:rFonts w:ascii="ALFABET98" w:hAnsi="ALFABET98"/>
          <w:color w:val="FF0000"/>
          <w:sz w:val="72"/>
          <w:szCs w:val="72"/>
        </w:rPr>
        <w:t>an</w:t>
      </w:r>
      <w:r w:rsidRPr="0024361A">
        <w:rPr>
          <w:rFonts w:ascii="ALFABET98" w:hAnsi="ALFABET98"/>
          <w:sz w:val="72"/>
          <w:szCs w:val="72"/>
        </w:rPr>
        <w:t>ne</w:t>
      </w:r>
      <w:r w:rsidRPr="0024361A">
        <w:rPr>
          <w:rFonts w:ascii="ALFABET98" w:hAnsi="ALFABET98"/>
          <w:color w:val="FF0000"/>
          <w:sz w:val="72"/>
          <w:szCs w:val="72"/>
        </w:rPr>
        <w:t>ne</w:t>
      </w:r>
      <w:r w:rsidRPr="0024361A">
        <w:rPr>
          <w:rFonts w:ascii="ALFABET98" w:hAnsi="ALFABET98"/>
          <w:sz w:val="72"/>
          <w:szCs w:val="72"/>
        </w:rPr>
        <w:t xml:space="preserve">  la</w:t>
      </w:r>
      <w:r w:rsidRPr="0024361A">
        <w:rPr>
          <w:rFonts w:ascii="ALFABET98" w:hAnsi="ALFABET98"/>
          <w:color w:val="FF0000"/>
          <w:sz w:val="72"/>
          <w:szCs w:val="72"/>
        </w:rPr>
        <w:t>le</w:t>
      </w:r>
      <w:r w:rsidRPr="0024361A">
        <w:rPr>
          <w:rFonts w:ascii="ALFABET98" w:hAnsi="ALFABET98"/>
          <w:sz w:val="72"/>
          <w:szCs w:val="72"/>
        </w:rPr>
        <w:t xml:space="preserve">  al</w:t>
      </w:r>
      <w:r w:rsidR="00443F71"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426" style="position:absolute;margin-left:-16.1pt;margin-top:9.4pt;width:521.25pt;height:36.85pt;z-index:-251326464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WvqiEg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AT&#10;WvqiEgQAAPEPAAAOAAAAAAAAAAAAAAAAAC4CAABkcnMvZTJvRG9jLnhtbFBLAQItABQABgAIAAAA&#10;IQBYKw9o4AAAAAoBAAAPAAAAAAAAAAAAAAAAAGwGAABkcnMvZG93bnJldi54bWxQSwUGAAAAAAQA&#10;BADzAAAAeQcAAAAA&#10;">
            <v:group id="Group 33" o:spid="_x0000_s342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VzJPgMQAAADdAAAA&#10;DwAAAAAAAAAAAAAAAACqAgAAZHJzL2Rvd25yZXYueG1sUEsFBgAAAAAEAAQA+gAAAJsDAAAAAA==&#10;">
              <v:rect id="Rectangle 34" o:spid="_x0000_s343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q6BocUA&#10;AADdAAAADwAAAGRycy9kb3ducmV2LnhtbESPQWvCQBSE7wX/w/KE3uomlUqIrqKtll5rI8HbI/vM&#10;BrNvQ3Zr4r/vFgo9DjPzDbPajLYVN+p941hBOktAEFdON1wrKL4OTxkIH5A1to5JwZ08bNaThxXm&#10;2g38SbdjqEWEsM9RgQmhy6X0lSGLfuY64uhdXG8xRNnXUvc4RLht5XOSLKTFhuOCwY5eDVXX47dV&#10;MK/LvSmLN1/YtFy8n+6n3XA+KPU4HbdLEIHG8B/+a39oBS9ZlsLvm/gE5Po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roGhxQAAAN0AAAAPAAAAAAAAAAAAAAAAAJgCAABkcnMv&#10;ZG93bnJldi54bWxQSwUGAAAAAAQABAD1AAAAigMAAAAA&#10;" strokecolor="#2f5496 [2408]" strokeweight="1.5pt">
                <v:fill opacity="0"/>
              </v:rect>
              <v:rect id="Rectangle 35" o:spid="_x0000_s343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QbrfsQA&#10;AADdAAAADwAAAGRycy9kb3ducmV2LnhtbESPQWvCQBSE74X+h+UVvNVNpJEYXUOJqD1aW++P7GsS&#10;zL6N2W0S/323UOhxmJlvmE0+mVYM1LvGsoJ4HoEgLq1uuFLw+bF/TkE4j6yxtUwK7uQg3z4+bDDT&#10;duR3Gs6+EgHCLkMFtfddJqUrazLo5rYjDt6X7Q36IPtK6h7HADetXETRUhpsOCzU2FFRU3k9fxsF&#10;l2TX8VEaPsX7l1VyuR5uRWyUmj1Nr2sQnib/H/5rv2kFSZou4PdNeAJy+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G637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342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VS0M8cAAADdAAAADwAAAGRycy9kb3ducmV2LnhtbESPT2vCQBTE70K/w/IKvZlNlUpI3UhT&#10;EEzBQ7UUentkn/nT7NuY3Wr89m5B8DjMzG+Y5Wo0nTjR4BrLCp6jGARxaXXDlYKv/XqagHAeWWNn&#10;mRRcyMEqe5gsMdX2zJ902vlKBAi7FBXU3veplK6syaCLbE8cvIMdDPogh0rqAc8Bbjo5i+OFNNhw&#10;WKixp/eayt/dn1GQXz6+t9YXx83hpz0WeT4rsDVKPT2Ob68gPI3+Hr61N1rBS5LM4f9NeAIyuw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ZVLQzxwAAAN0AAAAPAAAAAAAA&#10;AAAAAAAAAKECAABkcnMvZG93bnJldi54bWxQSwUGAAAAAAQABAD5AAAAlQMAAAAA&#10;" strokecolor="#2f5496 [2408]" strokeweight="1.5pt"/>
            <v:shape id="AutoShape 37" o:spid="_x0000_s342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r0sR8cAAADdAAAADwAAAGRycy9kb3ducmV2LnhtbESPT2vCQBTE70K/w/IKvZlNxUpI3UhT&#10;EEzBQ7UUentkn/nT7NuY3Wr89m5B8DjMzG+Y5Wo0nTjR4BrLCp6jGARxaXXDlYKv/XqagHAeWWNn&#10;mRRcyMEqe5gsMdX2zJ902vlKBAi7FBXU3veplK6syaCLbE8cvIMdDPogh0rqAc8Bbjo5i+OFNNhw&#10;WKixp/eayt/dn1GQXz6+t9YXx83hpz0WeT4rsDVKPT2Ob68gPI3+Hr61N1rBS5LM4f9NeAIyuw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WvSxHxwAAAN0AAAAPAAAAAAAA&#10;AAAAAAAAAKECAABkcnMvZG93bnJldi54bWxQSwUGAAAAAAQABAD5AAAAlQMAAAAA&#10;" strokecolor="#2f5496 [2408]" strokeweight="1.5pt"/>
          </v:group>
        </w:pict>
      </w:r>
      <w:r>
        <w:rPr>
          <w:rFonts w:ascii="ALFABET98" w:hAnsi="ALFABET98"/>
          <w:noProof/>
          <w:color w:val="FF0000"/>
          <w:sz w:val="72"/>
          <w:szCs w:val="72"/>
          <w:lang w:eastAsia="tr-TR"/>
        </w:rPr>
        <w:t>.</w:t>
      </w:r>
      <w:r w:rsidRPr="0024361A">
        <w:rPr>
          <w:rFonts w:ascii="ALFABET98" w:hAnsi="ALFABET98"/>
          <w:sz w:val="72"/>
          <w:szCs w:val="72"/>
        </w:rPr>
        <w:t xml:space="preserve"> </w:t>
      </w:r>
      <w:r>
        <w:rPr>
          <w:rFonts w:ascii="ALFABET98" w:hAnsi="ALFABET98"/>
          <w:sz w:val="72"/>
          <w:szCs w:val="72"/>
        </w:rPr>
        <w:t xml:space="preserve">                                         </w:t>
      </w:r>
      <w:r w:rsidRPr="0024361A">
        <w:rPr>
          <w:rFonts w:ascii="ALFABET98" w:hAnsi="ALFABET98"/>
          <w:sz w:val="72"/>
          <w:szCs w:val="72"/>
        </w:rPr>
        <w:t xml:space="preserve">       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 </w:t>
      </w:r>
      <w:r>
        <w:rPr>
          <w:rFonts w:ascii="ALFABET98" w:hAnsi="ALFABET98"/>
          <w:sz w:val="72"/>
          <w:szCs w:val="72"/>
        </w:rPr>
        <w:t xml:space="preserve"> </w:t>
      </w:r>
    </w:p>
    <w:p w:rsidR="00061E2C" w:rsidRPr="0024361A" w:rsidRDefault="00443F71" w:rsidP="00061E2C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420" style="position:absolute;margin-left:-16.1pt;margin-top:9.4pt;width:521.25pt;height:36.85pt;z-index:-25132544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">
            <v:group id="Group 33" o:spid="_x0000_s342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eXcm/FAAAA3QAA&#10;AA8AAAAAAAAAAAAAAAAAqgIAAGRycy9kb3ducmV2LnhtbFBLBQYAAAAABAAEAPoAAACcAwAAAAA=&#10;">
              <v:rect id="Rectangle 34" o:spid="_x0000_s342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gu8TsYA&#10;AADdAAAADwAAAGRycy9kb3ducmV2LnhtbESPQWvCQBSE74X+h+UVvNWNltoQXaW1tXjVRoK3R/aZ&#10;DWbfhuxq4r/vCoUeh5n5hlmsBtuIK3W+dqxgMk5AEJdO11wpyH82zykIH5A1No5JwY08rJaPDwvM&#10;tOt5R9d9qESEsM9QgQmhzaT0pSGLfuxa4uidXGcxRNlVUnfYR7ht5DRJZtJizXHBYEtrQ+V5f7EK&#10;XqriyxT5p8/tpJh9H26Hj/64UWr0NLzPQQQawn/4r73VCl7T9A3ub+ITkM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gu8TsYAAADdAAAADwAAAAAAAAAAAAAAAACYAgAAZHJz&#10;L2Rvd25yZXYueG1sUEsFBgAAAAAEAAQA9QAAAIsDAAAAAA==&#10;" strokecolor="#2f5496 [2408]" strokeweight="1.5pt">
                <v:fill opacity="0"/>
              </v:rect>
              <v:rect id="Rectangle 35" o:spid="_x0000_s342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O7clMAA&#10;AADdAAAADwAAAGRycy9kb3ducmV2LnhtbERPy4rCMBTdD/gP4QruxrRih1qNIoqP5Yyj+0tzbYvN&#10;TW2i1r83C8Hl4bxni87U4k6tqywriIcRCOLc6ooLBcf/zXcKwnlkjbVlUvAkB4t572uGmbYP/qP7&#10;wRcihLDLUEHpfZNJ6fKSDLqhbYgDd7atQR9gW0jd4iOEm1qOouhHGqw4NJTY0Kqk/HK4GQWnZN3w&#10;Thr+jTfjSXK6bK+r2Cg16HfLKQhPnf+I3+69VpCkaZgb3oQnIOc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/O7clM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342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LyD2ccAAADdAAAADwAAAGRycy9kb3ducmV2LnhtbESPT2vCQBTE7wW/w/KE3uqmQksa3Ugj&#10;CKbgQVsEb4/sM3/Mvo3ZrcZv3xWEHoeZ+Q0zXwymFRfqXW1ZweskAkFcWF1zqeDne/USg3AeWWNr&#10;mRTcyMEiHT3NMdH2ylu67HwpAoRdggoq77tESldUZNBNbEccvKPtDfog+1LqHq8Bblo5jaJ3abDm&#10;sFBhR8uKitPu1yjIbl/7jfX5eX08NOc8y6Y5Nkap5/HwOQPhafD/4Ud7rRW8xfEH3N+EJyDT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4vIPZxwAAAN0AAAAPAAAAAAAA&#10;AAAAAAAAAKECAABkcnMvZG93bnJldi54bWxQSwUGAAAAAAQABAD5AAAAlQMAAAAA&#10;" strokecolor="#2f5496 [2408]" strokeweight="1.5pt"/>
            <v:shape id="AutoShape 37" o:spid="_x0000_s342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F+8mcQAAADdAAAADwAAAGRycy9kb3ducmV2LnhtbERPTWvCQBC9F/wPywi91Y2BFo2uoREK&#10;ptCDWgrehuyYxGZnY3abxH/fPQgeH+97nY6mET11rrasYD6LQBAXVtdcKvg+frwsQDiPrLGxTApu&#10;5CDdTJ7WmGg78J76gy9FCGGXoILK+zaR0hUVGXQz2xIH7mw7gz7ArpS6wyGEm0bGUfQmDdYcGips&#10;aVtR8Xv4Mwqy2+fPl/X5dXc+Xa55lsU5XoxSz9PxfQXC0+gf4rt7pxW8LpZhf3gTnoDc/A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sX7yZxAAAAN0AAAAPAAAAAAAAAAAA&#10;AAAAAKECAABkcnMvZG93bnJldi54bWxQSwUGAAAAAAQABAD5AAAAkgMAAAAA&#10;" strokecolor="#2f5496 [2408]" strokeweight="1.5pt"/>
          </v:group>
        </w:pict>
      </w:r>
      <w:r w:rsidR="00061E2C" w:rsidRPr="0024361A">
        <w:rPr>
          <w:rFonts w:ascii="ALFABET98" w:hAnsi="ALFABET98"/>
          <w:sz w:val="72"/>
          <w:szCs w:val="72"/>
        </w:rPr>
        <w:t xml:space="preserve"> </w:t>
      </w:r>
      <w:r w:rsidR="00061E2C">
        <w:rPr>
          <w:rFonts w:ascii="ALFABET98" w:hAnsi="ALFABET98"/>
          <w:sz w:val="72"/>
          <w:szCs w:val="72"/>
        </w:rPr>
        <w:t xml:space="preserve">                                        </w:t>
      </w:r>
      <w:r w:rsidR="00061E2C" w:rsidRPr="0024361A">
        <w:rPr>
          <w:rFonts w:ascii="ALFABET98" w:hAnsi="ALFABET98"/>
          <w:sz w:val="72"/>
          <w:szCs w:val="72"/>
        </w:rPr>
        <w:t xml:space="preserve">       </w:t>
      </w:r>
      <w:r w:rsidR="00061E2C">
        <w:rPr>
          <w:rFonts w:ascii="ALFABET98" w:hAnsi="ALFABET98"/>
          <w:sz w:val="72"/>
          <w:szCs w:val="72"/>
        </w:rPr>
        <w:t xml:space="preserve">      </w:t>
      </w:r>
      <w:r w:rsidR="00061E2C" w:rsidRPr="0024361A">
        <w:rPr>
          <w:rFonts w:ascii="ALFABET98" w:hAnsi="ALFABET98"/>
          <w:sz w:val="72"/>
          <w:szCs w:val="72"/>
        </w:rPr>
        <w:t xml:space="preserve">        </w:t>
      </w:r>
      <w:r w:rsidR="00061E2C">
        <w:rPr>
          <w:rFonts w:ascii="ALFABET98" w:hAnsi="ALFABET98"/>
          <w:sz w:val="72"/>
          <w:szCs w:val="72"/>
        </w:rPr>
        <w:t xml:space="preserve"> </w:t>
      </w:r>
    </w:p>
    <w:p w:rsidR="00061E2C" w:rsidRPr="0024361A" w:rsidRDefault="00061E2C" w:rsidP="00061E2C">
      <w:pPr>
        <w:spacing w:line="240" w:lineRule="auto"/>
        <w:rPr>
          <w:rFonts w:ascii="ALFABET98" w:hAnsi="ALFABET98"/>
          <w:sz w:val="72"/>
          <w:szCs w:val="72"/>
        </w:rPr>
      </w:pPr>
      <w:r w:rsidRPr="0024361A">
        <w:rPr>
          <w:rFonts w:ascii="ALFABET98" w:hAnsi="ALFABET98"/>
          <w:sz w:val="72"/>
          <w:szCs w:val="72"/>
        </w:rPr>
        <w:t>Na</w:t>
      </w:r>
      <w:r w:rsidRPr="0024361A">
        <w:rPr>
          <w:rFonts w:ascii="ALFABET98" w:hAnsi="ALFABET98"/>
          <w:color w:val="FF0000"/>
          <w:sz w:val="72"/>
          <w:szCs w:val="72"/>
        </w:rPr>
        <w:t>lan</w:t>
      </w:r>
      <w:r w:rsidRPr="0024361A">
        <w:rPr>
          <w:rFonts w:ascii="ALFABET98" w:hAnsi="ALFABET98"/>
          <w:sz w:val="72"/>
          <w:szCs w:val="72"/>
        </w:rPr>
        <w:t xml:space="preserve">   ni</w:t>
      </w:r>
      <w:r w:rsidRPr="0024361A">
        <w:rPr>
          <w:rFonts w:ascii="ALFABET98" w:hAnsi="ALFABET98"/>
          <w:color w:val="FF0000"/>
          <w:sz w:val="72"/>
          <w:szCs w:val="72"/>
        </w:rPr>
        <w:t>ne</w:t>
      </w:r>
      <w:r w:rsidRPr="0024361A">
        <w:rPr>
          <w:rFonts w:ascii="ALFABET98" w:hAnsi="ALFABET98"/>
          <w:sz w:val="72"/>
          <w:szCs w:val="72"/>
        </w:rPr>
        <w:t>ne  la</w:t>
      </w:r>
      <w:r w:rsidRPr="0024361A">
        <w:rPr>
          <w:rFonts w:ascii="ALFABET98" w:hAnsi="ALFABET98"/>
          <w:color w:val="FF0000"/>
          <w:sz w:val="72"/>
          <w:szCs w:val="72"/>
        </w:rPr>
        <w:t>le</w:t>
      </w:r>
      <w:r w:rsidRPr="0024361A">
        <w:rPr>
          <w:rFonts w:ascii="ALFABET98" w:hAnsi="ALFABET98"/>
          <w:sz w:val="72"/>
          <w:szCs w:val="72"/>
        </w:rPr>
        <w:t xml:space="preserve">  al</w:t>
      </w:r>
      <w:r w:rsidR="00443F71"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414" style="position:absolute;margin-left:-16.1pt;margin-top:9.4pt;width:521.25pt;height:36.85pt;z-index:-251324416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">
            <v:group id="Group 33" o:spid="_x0000_s341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NdeKxxgAAAN0A&#10;AAAPAAAAAAAAAAAAAAAAAKoCAABkcnMvZG93bnJldi54bWxQSwUGAAAAAAQABAD6AAAAnQMAAAAA&#10;">
              <v:rect id="Rectangle 34" o:spid="_x0000_s341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OkskMUA&#10;AADdAAAADwAAAGRycy9kb3ducmV2LnhtbESPQWvCQBSE74L/YXlCb7pRqdjUVdRq8VobCb09sq/Z&#10;0OzbkF1N/PfdgtDjMDPfMKtNb2txo9ZXjhVMJwkI4sLpiksF2edxvAThA7LG2jEpuJOHzXo4WGGq&#10;XccfdDuHUkQI+xQVmBCaVEpfGLLoJ64hjt63ay2GKNtS6ha7CLe1nCXJQlqsOC4YbGhvqPg5X62C&#10;eZkfTJ69+cxO88X75X7ZdV9HpZ5G/fYVRKA+/Icf7ZNW8Lx8mcPfm/gE5P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6SyQxQAAAN0AAAAPAAAAAAAAAAAAAAAAAJgCAABkcnMv&#10;ZG93bnJldi54bWxQSwUGAAAAAAQABAD1AAAAigMAAAAA&#10;" strokecolor="#2f5496 [2408]" strokeweight="1.5pt">
                <v:fill opacity="0"/>
              </v:rect>
              <v:rect id="Rectangle 35" o:spid="_x0000_s341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HpATMQA&#10;AADdAAAADwAAAGRycy9kb3ducmV2LnhtbESPQWvCQBSE7wX/w/KE3uomxRRNsxFRrD1Wbe6P7DMJ&#10;yb5Ns6vGf98tFDwOM/MNk61G04krDa6xrCCeRSCIS6sbrhR8n3YvCxDOI2vsLJOCOzlY5ZOnDFNt&#10;b3yg69FXIkDYpaig9r5PpXRlTQbdzPbEwTvbwaAPcqikHvAW4KaTr1H0Jg02HBZq7GlTU9keL0ZB&#10;kWx73kvDX/FuvkyK9uNnExulnqfj+h2Ep9E/wv/tT60gWSzn8PcmPAGZ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h6QEz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341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CgfAccAAADdAAAADwAAAGRycy9kb3ducmV2LnhtbESPQWvCQBSE7wX/w/KE3pqNgsWmWaUR&#10;CqbgoVaE3h7ZZxKbfRuz2yT++65Q8DjMzDdMuh5NI3rqXG1ZwSyKQRAXVtdcKjh8vT8tQTiPrLGx&#10;TAqu5GC9mjykmGg78Cf1e1+KAGGXoILK+zaR0hUVGXSRbYmDd7KdQR9kV0rd4RDgppHzOH6WBmsO&#10;CxW2tKmo+Nn/GgXZ9eO4sz6/bE/f50ueZfMcz0apx+n49grC0+jv4f/2VitYLF8WcHsTnoBc/Q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8KB8BxwAAAN0AAAAPAAAAAAAA&#10;AAAAAAAAAKECAABkcnMvZG93bnJldi54bWxQSwUGAAAAAAQABAD5AAAAlQMAAAAA&#10;" strokecolor="#2f5496 [2408]" strokeweight="1.5pt"/>
            <v:shape id="AutoShape 37" o:spid="_x0000_s341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PqBdscAAADdAAAADwAAAGRycy9kb3ducmV2LnhtbESPQWvCQBSE7wX/w/KE3upGocGmrtII&#10;BVPw0FSE3h7ZZxKbfRuzW5P8+65Q8DjMzDfMajOYRlypc7VlBfNZBIK4sLrmUsHh6/1pCcJ5ZI2N&#10;ZVIwkoPNevKwwkTbnj/pmvtSBAi7BBVU3reJlK6oyKCb2ZY4eCfbGfRBdqXUHfYBbhq5iKJYGqw5&#10;LFTY0rai4if/NQrS8eO4tz677E7f50uWposMz0apx+nw9grC0+Dv4f/2Tit4Xr7E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M+oF2xwAAAN0AAAAPAAAAAAAA&#10;AAAAAAAAAKECAABkcnMvZG93bnJldi54bWxQSwUGAAAAAAQABAD5AAAAlQMAAAAA&#10;" strokecolor="#2f5496 [2408]" strokeweight="1.5pt"/>
          </v:group>
        </w:pict>
      </w:r>
      <w:r>
        <w:rPr>
          <w:rFonts w:ascii="ALFABET98" w:hAnsi="ALFABET98"/>
          <w:noProof/>
          <w:color w:val="FF0000"/>
          <w:sz w:val="72"/>
          <w:szCs w:val="72"/>
          <w:lang w:eastAsia="tr-TR"/>
        </w:rPr>
        <w:t>.</w:t>
      </w:r>
      <w:r w:rsidRPr="0024361A">
        <w:rPr>
          <w:rFonts w:ascii="ALFABET98" w:hAnsi="ALFABET98"/>
          <w:sz w:val="72"/>
          <w:szCs w:val="72"/>
        </w:rPr>
        <w:t xml:space="preserve"> </w:t>
      </w:r>
      <w:r>
        <w:rPr>
          <w:rFonts w:ascii="ALFABET98" w:hAnsi="ALFABET98"/>
          <w:sz w:val="72"/>
          <w:szCs w:val="72"/>
        </w:rPr>
        <w:t xml:space="preserve">                                         </w:t>
      </w:r>
      <w:r w:rsidRPr="0024361A">
        <w:rPr>
          <w:rFonts w:ascii="ALFABET98" w:hAnsi="ALFABET98"/>
          <w:sz w:val="72"/>
          <w:szCs w:val="72"/>
        </w:rPr>
        <w:t xml:space="preserve">       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 </w:t>
      </w:r>
      <w:r>
        <w:rPr>
          <w:rFonts w:ascii="ALFABET98" w:hAnsi="ALFABET98"/>
          <w:sz w:val="72"/>
          <w:szCs w:val="72"/>
        </w:rPr>
        <w:t xml:space="preserve"> </w:t>
      </w:r>
    </w:p>
    <w:p w:rsidR="00061E2C" w:rsidRPr="0024361A" w:rsidRDefault="00443F71" w:rsidP="00061E2C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408" style="position:absolute;margin-left:-16.1pt;margin-top:9.4pt;width:521.25pt;height:36.85pt;z-index:-25132339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Ic7dpxYEAADxDwAADgAAAAAAAAAAAAAAAAAuAgAAZHJzL2Uyb0RvYy54bWxQSwECLQAUAAYA&#10;CAAAACEAWCsPaOAAAAAKAQAADwAAAAAAAAAAAAAAAABwBgAAZHJzL2Rvd25yZXYueG1sUEsFBgAA&#10;AAAEAAQA8wAAAH0HAAAAAA==&#10;">
            <v:group id="Group 33" o:spid="_x0000_s341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sndVbwwAAAN0AAAAP&#10;AAAAAAAAAAAAAAAAAKoCAABkcnMvZG93bnJldi54bWxQSwUGAAAAAAQABAD6AAAAmgMAAAAA&#10;">
              <v:rect id="Rectangle 34" o:spid="_x0000_s341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QEbesYA&#10;AADdAAAADwAAAGRycy9kb3ducmV2LnhtbESPT2vCQBTE74LfYXkFb7qxomjqKvaP0ms1Erw9sq/Z&#10;0OzbkN2a+O1dodDjMDO/Ydbb3tbiSq2vHCuYThIQxIXTFZcKstN+vAThA7LG2jEpuJGH7WY4WGOq&#10;XcdfdD2GUkQI+xQVmBCaVEpfGLLoJ64hjt63ay2GKNtS6ha7CLe1fE6ShbRYcVww2NCboeLn+GsV&#10;zMr8w+TZu8/sNF8czrfza3fZKzV66ncvIAL14T/81/7UCubL1Qoeb+ITkJ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QEbesYAAADdAAAADwAAAAAAAAAAAAAAAACYAgAAZHJz&#10;L2Rvd25yZXYueG1sUEsFBgAAAAAEAAQA9QAAAIsDAAAAAA==&#10;" strokecolor="#2f5496 [2408]" strokeweight="1.5pt">
                <v:fill opacity="0"/>
              </v:rect>
              <v:rect id="Rectangle 35" o:spid="_x0000_s341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arcVcAA&#10;AADdAAAADwAAAGRycy9kb3ducmV2LnhtbERPy4rCMBTdD/gP4QruxrRiZayNIoo6S8fH/tJc29Lm&#10;pjZR699PFgOzPJx3tupNI57UucqygngcgSDOra64UHA57z6/QDiPrLGxTAre5GC1HHxkmGr74h96&#10;nnwhQgi7FBWU3replC4vyaAb25Y4cDfbGfQBdoXUHb5CuGnkJIpm0mDFoaHEljYl5fXpYRRck23L&#10;B2n4GO+m8+Ra7++b2Cg1GvbrBQhPvf8X/7m/tYJkHoX94U14AnL5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GarcVc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341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fiDGMYAAADdAAAADwAAAGRycy9kb3ducmV2LnhtbESPT4vCMBTE7wt+h/AEb2uqsMtajWKF&#10;BbvgwT8I3h7Ns602L7WJWr+9ERY8DjPzG2Yya00lbtS40rKCQT8CQZxZXXKuYLf9/fwB4Tyyxsoy&#10;KXiQg9m08zHBWNs7r+m28bkIEHYxKii8r2MpXVaQQde3NXHwjrYx6INscqkbvAe4qeQwir6lwZLD&#10;QoE1LQrKzpurUZA8/vYr69PL8ng4XdIkGaZ4Mkr1uu18DMJT69/h//ZSK/gaRQN4vQlPQE6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34gxjGAAAA3QAAAA8AAAAAAAAA&#10;AAAAAAAAoQIAAGRycy9kb3ducmV2LnhtbFBLBQYAAAAABAAEAPkAAACUAwAAAAA=&#10;" strokecolor="#2f5496 [2408]" strokeweight="1.5pt"/>
            <v:shape id="AutoShape 37" o:spid="_x0000_s340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Sodb8cAAADdAAAADwAAAGRycy9kb3ducmV2LnhtbESPT2vCQBTE7wW/w/IK3ppNA5aaupFG&#10;EEyhB7UUentkn/nT7NuYXTV++65Q8DjMzG+YxXI0nTjT4BrLCp6jGARxaXXDlYKv/frpFYTzyBo7&#10;y6TgSg6W2eRhgam2F97SeecrESDsUlRQe9+nUrqyJoMusj1x8A52MOiDHCqpB7wEuOlkEscv0mDD&#10;YaHGnlY1lb+7k1GQXz++P60vjpvDT3ss8jwpsDVKTR/H9zcQnkZ/D/+3N1rBbB4ncHsTnoDM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tKh1vxwAAAN0AAAAPAAAAAAAA&#10;AAAAAAAAAKECAABkcnMvZG93bnJldi54bWxQSwUGAAAAAAQABAD5AAAAlQMAAAAA&#10;" strokecolor="#2f5496 [2408]" strokeweight="1.5pt"/>
          </v:group>
        </w:pict>
      </w:r>
      <w:r w:rsidR="00061E2C" w:rsidRPr="0024361A">
        <w:rPr>
          <w:rFonts w:ascii="ALFABET98" w:hAnsi="ALFABET98"/>
          <w:sz w:val="72"/>
          <w:szCs w:val="72"/>
        </w:rPr>
        <w:t xml:space="preserve"> </w:t>
      </w:r>
      <w:r w:rsidR="00061E2C">
        <w:rPr>
          <w:rFonts w:ascii="ALFABET98" w:hAnsi="ALFABET98"/>
          <w:sz w:val="72"/>
          <w:szCs w:val="72"/>
        </w:rPr>
        <w:t xml:space="preserve">                                         </w:t>
      </w:r>
      <w:r w:rsidR="00061E2C" w:rsidRPr="0024361A">
        <w:rPr>
          <w:rFonts w:ascii="ALFABET98" w:hAnsi="ALFABET98"/>
          <w:sz w:val="72"/>
          <w:szCs w:val="72"/>
        </w:rPr>
        <w:t xml:space="preserve">       </w:t>
      </w:r>
      <w:r w:rsidR="00061E2C">
        <w:rPr>
          <w:rFonts w:ascii="ALFABET98" w:hAnsi="ALFABET98"/>
          <w:sz w:val="72"/>
          <w:szCs w:val="72"/>
        </w:rPr>
        <w:t xml:space="preserve">      </w:t>
      </w:r>
      <w:r w:rsidR="00061E2C" w:rsidRPr="0024361A">
        <w:rPr>
          <w:rFonts w:ascii="ALFABET98" w:hAnsi="ALFABET98"/>
          <w:sz w:val="72"/>
          <w:szCs w:val="72"/>
        </w:rPr>
        <w:t xml:space="preserve">        </w:t>
      </w:r>
      <w:r w:rsidR="00061E2C">
        <w:rPr>
          <w:rFonts w:ascii="ALFABET98" w:hAnsi="ALFABET98"/>
          <w:sz w:val="72"/>
          <w:szCs w:val="72"/>
        </w:rPr>
        <w:t xml:space="preserve"> </w:t>
      </w:r>
    </w:p>
    <w:p w:rsidR="00061E2C" w:rsidRDefault="00061E2C" w:rsidP="00061E2C">
      <w:pPr>
        <w:spacing w:line="240" w:lineRule="auto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72"/>
          <w:szCs w:val="72"/>
        </w:rPr>
        <w:t xml:space="preserve"> </w:t>
      </w:r>
      <w:r>
        <w:rPr>
          <w:rFonts w:ascii="ALFABET98" w:hAnsi="ALFABET98"/>
          <w:sz w:val="36"/>
          <w:szCs w:val="36"/>
        </w:rPr>
        <w:t xml:space="preserve">  </w:t>
      </w:r>
      <w:r w:rsidR="00437EB7">
        <w:rPr>
          <w:rFonts w:ascii="ALFABET98" w:hAnsi="ALFABET98"/>
          <w:sz w:val="36"/>
          <w:szCs w:val="36"/>
        </w:rPr>
        <w:t xml:space="preserve">                               2</w:t>
      </w:r>
      <w:r>
        <w:rPr>
          <w:rFonts w:ascii="ALFABET98" w:hAnsi="ALFABET98"/>
          <w:sz w:val="36"/>
          <w:szCs w:val="36"/>
        </w:rPr>
        <w:t>6</w:t>
      </w:r>
    </w:p>
    <w:p w:rsidR="00061E2C" w:rsidRDefault="00061E2C" w:rsidP="00061E2C">
      <w:pPr>
        <w:spacing w:line="240" w:lineRule="auto"/>
        <w:rPr>
          <w:rFonts w:ascii="ALFABET98" w:hAnsi="ALFABET98"/>
          <w:sz w:val="72"/>
          <w:szCs w:val="72"/>
        </w:rPr>
      </w:pPr>
      <w:r>
        <w:rPr>
          <w:rFonts w:ascii="ALFABET98" w:hAnsi="ALFABET98"/>
          <w:sz w:val="36"/>
          <w:szCs w:val="36"/>
        </w:rPr>
        <w:t>Sayın velim, okuyalım, boşlukları  yazalım.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 </w:t>
      </w:r>
      <w:r>
        <w:rPr>
          <w:rFonts w:ascii="ALFABET98" w:hAnsi="ALFABET98"/>
          <w:sz w:val="72"/>
          <w:szCs w:val="72"/>
        </w:rPr>
        <w:t xml:space="preserve">       </w:t>
      </w:r>
      <w:r w:rsidRPr="0024361A">
        <w:rPr>
          <w:rFonts w:ascii="ALFABET98" w:hAnsi="ALFABET98"/>
          <w:sz w:val="72"/>
          <w:szCs w:val="72"/>
        </w:rPr>
        <w:t xml:space="preserve">       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 </w:t>
      </w:r>
      <w:r>
        <w:rPr>
          <w:rFonts w:ascii="ALFABET98" w:hAnsi="ALFABET98"/>
          <w:sz w:val="72"/>
          <w:szCs w:val="72"/>
        </w:rPr>
        <w:t xml:space="preserve"> </w:t>
      </w:r>
    </w:p>
    <w:p w:rsidR="00061E2C" w:rsidRDefault="00061E2C" w:rsidP="00061E2C">
      <w:pPr>
        <w:spacing w:line="240" w:lineRule="auto"/>
        <w:rPr>
          <w:rFonts w:ascii="ALFABET98" w:hAnsi="ALFABET98"/>
          <w:sz w:val="72"/>
          <w:szCs w:val="72"/>
        </w:rPr>
      </w:pPr>
      <w:r w:rsidRPr="0024361A">
        <w:rPr>
          <w:rFonts w:ascii="ALFABET98" w:hAnsi="ALFABET98"/>
          <w:color w:val="FF0000"/>
          <w:sz w:val="72"/>
          <w:szCs w:val="72"/>
        </w:rPr>
        <w:t>E</w:t>
      </w:r>
      <w:r w:rsidRPr="0024361A">
        <w:rPr>
          <w:rFonts w:ascii="ALFABET98" w:hAnsi="ALFABET98"/>
          <w:sz w:val="72"/>
          <w:szCs w:val="72"/>
        </w:rPr>
        <w:t xml:space="preserve">la  </w:t>
      </w:r>
      <w:r w:rsidRPr="0024361A">
        <w:rPr>
          <w:rFonts w:ascii="ALFABET98" w:hAnsi="ALFABET98"/>
          <w:color w:val="FF0000"/>
          <w:sz w:val="72"/>
          <w:szCs w:val="72"/>
        </w:rPr>
        <w:t>an</w:t>
      </w:r>
      <w:r w:rsidRPr="0024361A">
        <w:rPr>
          <w:rFonts w:ascii="ALFABET98" w:hAnsi="ALFABET98"/>
          <w:sz w:val="72"/>
          <w:szCs w:val="72"/>
        </w:rPr>
        <w:t>ne</w:t>
      </w:r>
      <w:r w:rsidRPr="0024361A">
        <w:rPr>
          <w:rFonts w:ascii="ALFABET98" w:hAnsi="ALFABET98"/>
          <w:color w:val="FF0000"/>
          <w:sz w:val="72"/>
          <w:szCs w:val="72"/>
        </w:rPr>
        <w:t>ne</w:t>
      </w:r>
      <w:r w:rsidRPr="0024361A">
        <w:rPr>
          <w:rFonts w:ascii="ALFABET98" w:hAnsi="ALFABET98"/>
          <w:sz w:val="72"/>
          <w:szCs w:val="72"/>
        </w:rPr>
        <w:t xml:space="preserve">  la</w:t>
      </w:r>
      <w:r w:rsidRPr="0024361A">
        <w:rPr>
          <w:rFonts w:ascii="ALFABET98" w:hAnsi="ALFABET98"/>
          <w:color w:val="FF0000"/>
          <w:sz w:val="72"/>
          <w:szCs w:val="72"/>
        </w:rPr>
        <w:t>le</w:t>
      </w:r>
      <w:r w:rsidRPr="0024361A">
        <w:rPr>
          <w:rFonts w:ascii="ALFABET98" w:hAnsi="ALFABET98"/>
          <w:sz w:val="72"/>
          <w:szCs w:val="72"/>
        </w:rPr>
        <w:t xml:space="preserve">  al</w:t>
      </w:r>
      <w:r w:rsidR="00443F71"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402" style="position:absolute;margin-left:-16.1pt;margin-top:9.4pt;width:521.25pt;height:36.85pt;z-index:-251310080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BwuspfFQQAAPEPAAAOAAAAAAAAAAAAAAAAAC4CAABkcnMvZTJvRG9jLnhtbFBLAQItABQABgAI&#10;AAAAIQBYKw9o4AAAAAoBAAAPAAAAAAAAAAAAAAAAAG8GAABkcnMvZG93bnJldi54bWxQSwUGAAAA&#10;AAQABADzAAAAfAcAAAAA&#10;">
            <v:group id="Group 33" o:spid="_x0000_s340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zO0VExgAAAN0A&#10;AAAPAAAAAAAAAAAAAAAAAKoCAABkcnMvZG93bnJldi54bWxQSwUGAAAAAAQABAD6AAAAnQMAAAAA&#10;">
              <v:rect id="Rectangle 34" o:spid="_x0000_s340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qeLZcUA&#10;AADdAAAADwAAAGRycy9kb3ducmV2LnhtbESPT2vCQBTE70K/w/IKvdWNLYpGV+kfLV7VSPD2yD6z&#10;odm3Ibua+O27QsHjMDO/YRar3tbiSq2vHCsYDRMQxIXTFZcKssPmdQrCB2SNtWNScCMPq+XTYIGp&#10;dh3v6LoPpYgQ9ikqMCE0qZS+MGTRD11DHL2zay2GKNtS6ha7CLe1fEuSibRYcVww2NCXoeJ3f7EK&#10;3st8bfLs22d2lE9+jrfjZ3faKPXy3H/MQQTqwyP8395qBeNZMob7m/gE5PI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p4tlxQAAAN0AAAAPAAAAAAAAAAAAAAAAAJgCAABkcnMv&#10;ZG93bnJldi54bWxQSwUGAAAAAAQABAD1AAAAigMAAAAA&#10;" strokecolor="#2f5496 [2408]" strokeweight="1.5pt">
                <v:fill opacity="0"/>
              </v:rect>
              <v:rect id="Rectangle 35" o:spid="_x0000_s340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Q/husMA&#10;AADdAAAADwAAAGRycy9kb3ducmV2LnhtbESPQYvCMBSE78L+h/AWvGlasaJdo4ii7lGr3h/N27bY&#10;vNQmav33m4UFj8PMfMPMl52pxYNaV1lWEA8jEMS51RUXCs6n7WAKwnlkjbVlUvAiB8vFR2+OqbZP&#10;PtIj84UIEHYpKii9b1IpXV6SQTe0DXHwfmxr0AfZFlK3+AxwU8tRFE2kwYrDQokNrUvKr9ndKLgk&#10;m4b30vAh3o5nyeW6u61jo1T/s1t9gfDU+Xf4v/2tFSSzaAJ/b8ITkI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Q/hus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340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V2+98cAAADdAAAADwAAAGRycy9kb3ducmV2LnhtbESPQWvCQBSE70L/w/IKvZlNA61t6hoa&#10;QTBCD9oieHtkn0ls9m3MbjX+e7cgeBxm5htmmg2mFSfqXWNZwXMUgyAurW64UvDzvRi/gXAeWWNr&#10;mRRcyEE2exhNMdX2zGs6bXwlAoRdigpq77tUSlfWZNBFtiMO3t72Bn2QfSV1j+cAN61M4vhVGmw4&#10;LNTY0bym8nfzZxTkl9X2y/riuNzvDsciz5MCD0app8fh8wOEp8Hfw7f2Uit4eY8n8P8mPAE5uw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9Xb73xwAAAN0AAAAPAAAAAAAA&#10;AAAAAAAAAKECAABkcnMvZG93bnJldi54bWxQSwUGAAAAAAQABAD5AAAAlQMAAAAA&#10;" strokecolor="#2f5496 [2408]" strokeweight="1.5pt"/>
            <v:shape id="AutoShape 37" o:spid="_x0000_s340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MIqhcQAAADdAAAADwAAAGRycy9kb3ducmV2LnhtbERPTWvCQBC9F/wPywi9NZsKLTa6SiMI&#10;SaEH0yJ4G7JjEs3OJtmtJv++eyj0+Hjf6+1oWnGjwTWWFTxHMQji0uqGKwXfX/unJQjnkTW2lknB&#10;RA62m9nDGhNt73ygW+ErEULYJaig9r5LpHRlTQZdZDviwJ3tYNAHOFRSD3gP4aaVizh+lQYbDg01&#10;drSrqbwWP0ZBOn0cP63P++x8uvR5mi5yvBilHufj+wqEp9H/i//cmVbw8haHueFNeAJy8ws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MwiqFxAAAAN0AAAAPAAAAAAAAAAAA&#10;AAAAAKECAABkcnMvZG93bnJldi54bWxQSwUGAAAAAAQABAD5AAAAkgMAAAAA&#10;" strokecolor="#2f5496 [2408]" strokeweight="1.5pt"/>
          </v:group>
        </w:pict>
      </w:r>
      <w:r>
        <w:rPr>
          <w:rFonts w:ascii="ALFABET98" w:hAnsi="ALFABET98"/>
          <w:noProof/>
          <w:color w:val="FF0000"/>
          <w:sz w:val="72"/>
          <w:szCs w:val="72"/>
          <w:lang w:eastAsia="tr-TR"/>
        </w:rPr>
        <w:t>.</w:t>
      </w:r>
      <w:r>
        <w:rPr>
          <w:rFonts w:ascii="ALFABET98" w:hAnsi="ALFABET98"/>
          <w:sz w:val="72"/>
          <w:szCs w:val="72"/>
        </w:rPr>
        <w:t xml:space="preserve">          </w:t>
      </w:r>
      <w:r w:rsidRPr="0024361A">
        <w:rPr>
          <w:rFonts w:ascii="ALFABET98" w:hAnsi="ALFABET98"/>
          <w:sz w:val="72"/>
          <w:szCs w:val="72"/>
        </w:rPr>
        <w:t xml:space="preserve"> </w:t>
      </w:r>
      <w:r>
        <w:rPr>
          <w:rFonts w:ascii="ALFABET98" w:hAnsi="ALFABET98"/>
          <w:sz w:val="72"/>
          <w:szCs w:val="72"/>
        </w:rPr>
        <w:t xml:space="preserve">                                       </w:t>
      </w:r>
    </w:p>
    <w:p w:rsidR="00061E2C" w:rsidRPr="0024361A" w:rsidRDefault="00443F71" w:rsidP="00061E2C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396" style="position:absolute;margin-left:-16.1pt;margin-top:9.4pt;width:521.25pt;height:36.85pt;z-index:-25130905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3m82EQ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">
            <v:group id="Group 33" o:spid="_x0000_s339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J2dWawwAAAN0AAAAP&#10;AAAAAAAAAAAAAAAAAKoCAABkcnMvZG93bnJldi54bWxQSwUGAAAAAAQABAD6AAAAmgMAAAAA&#10;">
              <v:rect id="Rectangle 34" o:spid="_x0000_s340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EUbu8YA&#10;AADdAAAADwAAAGRycy9kb3ducmV2LnhtbESPQWvCQBSE74L/YXmCt7pJi9KmrqKtSq+1kdDbI/ua&#10;Dc2+DdnVxH/vFgoeh5n5hlmuB9uIC3W+dqwgnSUgiEuna64U5F/7h2cQPiBrbByTgit5WK/GoyVm&#10;2vX8SZdjqESEsM9QgQmhzaT0pSGLfuZa4uj9uM5iiLKrpO6wj3DbyMckWUiLNccFgy29GSp/j2er&#10;4KkqdqbI331u02JxOF1P2/57r9R0MmxeQQQawj383/7QCuYvaQp/b+ITkK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EUbu8YAAADdAAAADwAAAAAAAAAAAAAAAACYAgAAZHJz&#10;L2Rvd25yZXYueG1sUEsFBgAAAAAEAAQA9QAAAIsDAAAAAA==&#10;" strokecolor="#2f5496 [2408]" strokeweight="1.5pt">
                <v:fill opacity="0"/>
              </v:rect>
              <v:rect id="Rectangle 35" o:spid="_x0000_s340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+1xZMQA&#10;AADdAAAADwAAAGRycy9kb3ducmV2LnhtbESPQWvCQBSE7wX/w/IEb80mYkoTXaUoWo+trfdH9pkE&#10;s2/T7JrEf98VCj0OM/MNs9qMphE9da62rCCJYhDEhdU1lwq+v/bPryCcR9bYWCYFd3KwWU+eVphr&#10;O/An9SdfigBhl6OCyvs2l9IVFRl0kW2Jg3exnUEfZFdK3eEQ4KaR8zh+kQZrDgsVtrStqLiebkbB&#10;Od21/C4NfyT7RZaer4efbWKUmk3HtyUIT6P/D/+1j1pBmiVzeLwJT0Cu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PtcWT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339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78uKccAAADdAAAADwAAAGRycy9kb3ducmV2LnhtbESPT2vCQBTE70K/w/IKvZmNFktN3Ugj&#10;CKbgQVuE3h7ZZ/40+zZmV43fvisUehxm5jfMYjmYVlyod7VlBZMoBkFcWF1zqeDrcz1+BeE8ssbW&#10;Mim4kYNl+jBaYKLtlXd02ftSBAi7BBVU3neJlK6oyKCLbEccvKPtDfog+1LqHq8Bblo5jeMXabDm&#10;sFBhR6uKip/92SjIbh+HrfX5aXP8bk55lk1zbIxST4/D+xsIT4P/D/+1N1rBbD55hvub8ARk+gs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Hvy4pxwAAAN0AAAAPAAAAAAAA&#10;AAAAAAAAAKECAABkcnMvZG93bnJldi54bWxQSwUGAAAAAAQABAD5AAAAlQMAAAAA&#10;" strokecolor="#2f5496 [2408]" strokeweight="1.5pt"/>
            <v:shape id="AutoShape 37" o:spid="_x0000_s339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Fa2XccAAADdAAAADwAAAGRycy9kb3ducmV2LnhtbESPT2vCQBTE70K/w/IKvZmNUktN3Ugj&#10;CKbgQVuE3h7ZZ/40+zZmV43fvisUehxm5jfMYjmYVlyod7VlBZMoBkFcWF1zqeDrcz1+BeE8ssbW&#10;Mim4kYNl+jBaYKLtlXd02ftSBAi7BBVU3neJlK6oyKCLbEccvKPtDfog+1LqHq8Bblo5jeMXabDm&#10;sFBhR6uKip/92SjIbh+HrfX5aXP8bk55lk1zbIxST4/D+xsIT4P/D/+1N1rBbD55hvub8ARk+gs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IVrZdxwAAAN0AAAAPAAAAAAAA&#10;AAAAAAAAAKECAABkcnMvZG93bnJldi54bWxQSwUGAAAAAAQABAD5AAAAlQMAAAAA&#10;" strokecolor="#2f5496 [2408]" strokeweight="1.5pt"/>
          </v:group>
        </w:pict>
      </w:r>
      <w:r w:rsidR="00061E2C" w:rsidRPr="0024361A">
        <w:rPr>
          <w:rFonts w:ascii="ALFABET98" w:hAnsi="ALFABET98"/>
          <w:sz w:val="72"/>
          <w:szCs w:val="72"/>
        </w:rPr>
        <w:t xml:space="preserve"> </w:t>
      </w:r>
      <w:r w:rsidR="00061E2C">
        <w:rPr>
          <w:rFonts w:ascii="ALFABET98" w:hAnsi="ALFABET98"/>
          <w:sz w:val="72"/>
          <w:szCs w:val="72"/>
        </w:rPr>
        <w:t xml:space="preserve">                                         </w:t>
      </w:r>
      <w:r w:rsidR="00061E2C" w:rsidRPr="0024361A">
        <w:rPr>
          <w:rFonts w:ascii="ALFABET98" w:hAnsi="ALFABET98"/>
          <w:sz w:val="72"/>
          <w:szCs w:val="72"/>
        </w:rPr>
        <w:t xml:space="preserve">       </w:t>
      </w:r>
      <w:r w:rsidR="00061E2C">
        <w:rPr>
          <w:rFonts w:ascii="ALFABET98" w:hAnsi="ALFABET98"/>
          <w:sz w:val="72"/>
          <w:szCs w:val="72"/>
        </w:rPr>
        <w:t xml:space="preserve">      </w:t>
      </w:r>
      <w:r w:rsidR="00061E2C" w:rsidRPr="0024361A">
        <w:rPr>
          <w:rFonts w:ascii="ALFABET98" w:hAnsi="ALFABET98"/>
          <w:sz w:val="72"/>
          <w:szCs w:val="72"/>
        </w:rPr>
        <w:t xml:space="preserve">        </w:t>
      </w:r>
      <w:r w:rsidR="00061E2C">
        <w:rPr>
          <w:rFonts w:ascii="ALFABET98" w:hAnsi="ALFABET98"/>
          <w:sz w:val="72"/>
          <w:szCs w:val="72"/>
        </w:rPr>
        <w:t xml:space="preserve"> </w:t>
      </w:r>
    </w:p>
    <w:p w:rsidR="00061E2C" w:rsidRPr="00E0338D" w:rsidRDefault="00061E2C" w:rsidP="00061E2C">
      <w:pPr>
        <w:spacing w:line="240" w:lineRule="auto"/>
        <w:rPr>
          <w:rFonts w:ascii="ALFABET98" w:hAnsi="ALFABET98"/>
          <w:sz w:val="72"/>
          <w:szCs w:val="72"/>
        </w:rPr>
      </w:pPr>
      <w:r w:rsidRPr="0024361A">
        <w:rPr>
          <w:rFonts w:ascii="ALFABET98" w:hAnsi="ALFABET98"/>
          <w:sz w:val="72"/>
          <w:szCs w:val="72"/>
        </w:rPr>
        <w:lastRenderedPageBreak/>
        <w:t xml:space="preserve">Nil   </w:t>
      </w:r>
      <w:r w:rsidRPr="0024361A">
        <w:rPr>
          <w:rFonts w:ascii="ALFABET98" w:hAnsi="ALFABET98"/>
          <w:color w:val="FF0000"/>
          <w:sz w:val="72"/>
          <w:szCs w:val="72"/>
        </w:rPr>
        <w:t>el</w:t>
      </w:r>
      <w:r w:rsidRPr="0024361A">
        <w:rPr>
          <w:rFonts w:ascii="ALFABET98" w:hAnsi="ALFABET98"/>
          <w:sz w:val="72"/>
          <w:szCs w:val="72"/>
        </w:rPr>
        <w:t xml:space="preserve">li  </w:t>
      </w:r>
      <w:r w:rsidRPr="0024361A">
        <w:rPr>
          <w:rFonts w:ascii="ALFABET98" w:hAnsi="ALFABET98"/>
          <w:color w:val="FF0000"/>
          <w:sz w:val="72"/>
          <w:szCs w:val="72"/>
        </w:rPr>
        <w:t>a</w:t>
      </w:r>
      <w:r w:rsidRPr="0024361A">
        <w:rPr>
          <w:rFonts w:ascii="ALFABET98" w:hAnsi="ALFABET98"/>
          <w:sz w:val="72"/>
          <w:szCs w:val="72"/>
        </w:rPr>
        <w:t xml:space="preserve">la  </w:t>
      </w:r>
      <w:r w:rsidRPr="0024361A">
        <w:rPr>
          <w:rFonts w:ascii="ALFABET98" w:hAnsi="ALFABET98"/>
          <w:color w:val="FF0000"/>
          <w:sz w:val="72"/>
          <w:szCs w:val="72"/>
        </w:rPr>
        <w:t>i</w:t>
      </w:r>
      <w:r w:rsidRPr="0024361A">
        <w:rPr>
          <w:rFonts w:ascii="ALFABET98" w:hAnsi="ALFABET98"/>
          <w:sz w:val="72"/>
          <w:szCs w:val="72"/>
        </w:rPr>
        <w:t>nek  al.</w:t>
      </w:r>
      <w:r w:rsidR="00443F71"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390" style="position:absolute;margin-left:-16.1pt;margin-top:9.4pt;width:521.25pt;height:36.85pt;z-index:-251308032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DBdH1MXBAAA8Q8AAA4AAAAAAAAAAAAAAAAALgIAAGRycy9lMm9Eb2MueG1sUEsBAi0AFAAG&#10;AAgAAAAhAFgrD2jgAAAACgEAAA8AAAAAAAAAAAAAAAAAcQYAAGRycy9kb3ducmV2LnhtbFBLBQYA&#10;AAAABAAEAPMAAAB+BwAAAAA=&#10;">
            <v:group id="Group 33" o:spid="_x0000_s339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l86HXFAAAA3QAA&#10;AA8AAAAAAAAAAAAAAAAAqgIAAGRycy9kb3ducmV2LnhtbFBLBQYAAAAABAAEAPoAAACcAwAAAAA=&#10;">
              <v:rect id="Rectangle 34" o:spid="_x0000_s339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OAmVMYA&#10;AADdAAAADwAAAGRycy9kb3ducmV2LnhtbESPQWvCQBSE74X+h+UVequbWGo1ukqtWrxWI8HbI/vM&#10;hmbfhuzWxH/fLRR6HGbmG2axGmwjrtT52rGCdJSAIC6drrlSkB93T1MQPiBrbByTght5WC3v7xaY&#10;adfzJ10PoRIRwj5DBSaENpPSl4Ys+pFriaN3cZ3FEGVXSd1hH+G2keMkmUiLNccFgy29Gyq/Dt9W&#10;wXNVbE2Rb3xu02Lycbqd1v15p9Tjw/A2BxFoCP/hv/ZeK3iZpa/w+yY+Abn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OAmVMYAAADdAAAADwAAAAAAAAAAAAAAAACYAgAAZHJz&#10;L2Rvd25yZXYueG1sUEsFBgAAAAAEAAQA9QAAAIsDAAAAAA==&#10;" strokecolor="#2f5496 [2408]" strokeweight="1.5pt">
                <v:fill opacity="0"/>
              </v:rect>
              <v:rect id="Rectangle 35" o:spid="_x0000_s339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gVGjsEA&#10;AADdAAAADwAAAGRycy9kb3ducmV2LnhtbERPTW+CQBC9N+l/2EyT3upCI6YiCzE21h6trfcJOwKB&#10;nUV2Bfz33UOTHl/ed1bMphMjDa6xrCBeRCCIS6sbrhT8fO9f3kA4j6yxs0wK7uSgyB8fMky1nfiL&#10;xpOvRAhhl6KC2vs+ldKVNRl0C9sTB+5iB4M+wKGSesAphJtOvkbRShpsODTU2NOuprI93YyCc/Le&#10;80EaPsb75To5tx/XXWyUen6atxsQnmb/L/5zf2oFyToOc8Ob8ARk/g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IFRo7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339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lcZw8YAAADdAAAADwAAAGRycy9kb3ducmV2LnhtbESPT4vCMBTE7wt+h/AEb2uqsKJdo1hh&#10;wQoe/MPC3h7Ns63bvNQmav32RhA8DjPzG2Y6b00lrtS40rKCQT8CQZxZXXKu4LD/+RyDcB5ZY2WZ&#10;FNzJwXzW+ZhirO2Nt3Td+VwECLsYFRTe17GULivIoOvbmjh4R9sY9EE2udQN3gLcVHIYRSNpsOSw&#10;UGBNy4Ky/93FKEju69+N9el5dfw7ndMkGaZ4Mkr1uu3iG4Sn1r/Dr/ZKK/iaDCbwfBOegJw9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ZXGcPGAAAA3QAAAA8AAAAAAAAA&#10;AAAAAAAAoQIAAGRycy9kb3ducmV2LnhtbFBLBQYAAAAABAAEAPkAAACUAwAAAAA=&#10;" strokecolor="#2f5496 [2408]" strokeweight="1.5pt"/>
            <v:shape id="AutoShape 37" o:spid="_x0000_s339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QF648MAAADdAAAADwAAAGRycy9kb3ducmV2LnhtbERPTYvCMBC9C/sfwix409SC4laj2IUF&#10;K+xBXQRvQzO21WZSm6j135vDgsfH+54vO1OLO7WusqxgNIxAEOdWV1wo+Nv/DKYgnEfWWFsmBU9y&#10;sFx89OaYaPvgLd13vhAhhF2CCkrvm0RKl5dk0A1tQxy4k20N+gDbQuoWHyHc1DKOook0WHFoKLGh&#10;75Lyy+5mFKTPzeHX+uy6Ph3P1yxN4wzPRqn+Z7eagfDU+bf4373WCsZfcdgf3oQnIBc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kBeuPDAAAA3QAAAA8AAAAAAAAAAAAA&#10;AAAAoQIAAGRycy9kb3ducmV2LnhtbFBLBQYAAAAABAAEAPkAAACRAwAAAAA=&#10;" strokecolor="#2f5496 [2408]" strokeweight="1.5pt"/>
          </v:group>
        </w:pict>
      </w:r>
      <w:r w:rsidRPr="0024361A">
        <w:rPr>
          <w:rFonts w:ascii="ALFABET98" w:hAnsi="ALFABET98"/>
          <w:sz w:val="72"/>
          <w:szCs w:val="72"/>
        </w:rPr>
        <w:t xml:space="preserve"> </w:t>
      </w:r>
      <w:r>
        <w:rPr>
          <w:rFonts w:ascii="ALFABET98" w:hAnsi="ALFABET98"/>
          <w:sz w:val="72"/>
          <w:szCs w:val="72"/>
        </w:rPr>
        <w:t xml:space="preserve">                                       </w:t>
      </w:r>
      <w:r w:rsidRPr="00F12AA8">
        <w:rPr>
          <w:rFonts w:ascii="ALFABET98" w:hAnsi="ALFABET98"/>
          <w:color w:val="A6A6A6" w:themeColor="background1" w:themeShade="A6"/>
          <w:sz w:val="72"/>
          <w:szCs w:val="72"/>
        </w:rPr>
        <w:t xml:space="preserve">      </w:t>
      </w:r>
    </w:p>
    <w:p w:rsidR="00061E2C" w:rsidRPr="0024361A" w:rsidRDefault="00443F71" w:rsidP="00061E2C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384" style="position:absolute;margin-left:-16.1pt;margin-top:9.4pt;width:521.25pt;height:36.85pt;z-index:-25131929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">
            <v:group id="Group 33" o:spid="_x0000_s338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YKyTLxgAAAN0A&#10;AAAPAAAAAAAAAAAAAAAAAKoCAABkcnMvZG93bnJldi54bWxQSwUGAAAAAAQABAD6AAAAnQMAAAAA&#10;">
              <v:rect id="Rectangle 34" o:spid="_x0000_s338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bfq6sUA&#10;AADdAAAADwAAAGRycy9kb3ducmV2LnhtbESPQWvCQBSE7wX/w/IEb3WjotTUVbTV4rUaCb09sq/Z&#10;0OzbkF1N/PddodDjMDPfMKtNb2txo9ZXjhVMxgkI4sLpiksF2fnw/ALCB2SNtWNScCcPm/XgaYWp&#10;dh1/0u0UShEh7FNUYEJoUil9YciiH7uGOHrfrrUYomxLqVvsItzWcpokC2mx4rhgsKE3Q8XP6WoV&#10;zMp8b/Ls3Wd2ki8+LvfLrvs6KDUa9ttXEIH68B/+ax+1gvlyOoPHm/gE5P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t+rqxQAAAN0AAAAPAAAAAAAAAAAAAAAAAJgCAABkcnMv&#10;ZG93bnJldi54bWxQSwUGAAAAAAQABAD1AAAAigMAAAAA&#10;" strokecolor="#2f5496 [2408]" strokeweight="1.5pt">
                <v:fill opacity="0"/>
              </v:rect>
              <v:rect id="Rectangle 35" o:spid="_x0000_s338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SSGNsQA&#10;AADdAAAADwAAAGRycy9kb3ducmV2LnhtbESPQWvCQBSE74X+h+UJvTWbiClNdA0lovZYrd4f2WcS&#10;zL6N2a3Gf+8WCj0OM/MNsyhG04krDa61rCCJYhDEldUt1woO3+vXdxDOI2vsLJOCOzkols9PC8y1&#10;vfGOrntfiwBhl6OCxvs+l9JVDRl0ke2Jg3eyg0Ef5FBLPeAtwE0np3H8Jg22HBYa7KlsqDrvf4yC&#10;Y7rqeSsNfyXrWZYez5tLmRilXibjxxyEp9H/h//an1pBmk1n8PsmPAG5f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0khjb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338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XbZe8YAAADdAAAADwAAAGRycy9kb3ducmV2LnhtbESPQWvCQBSE74L/YXmCN7MxYKmpqxhB&#10;MAUPtVLo7ZF9JrHZtzG7avz3bqHQ4zAz3zCLVW8acaPO1ZYVTKMYBHFhdc2lguPndvIKwnlkjY1l&#10;UvAgB6vlcLDAVNs7f9Dt4EsRIOxSVFB536ZSuqIigy6yLXHwTrYz6IPsSqk7vAe4aWQSxy/SYM1h&#10;ocKWNhUVP4erUZA93r/21ueX3en7fMmzLMnxbJQaj/r1GwhPvf8P/7V3WsFsnszg9014AnL5B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l22XvGAAAA3QAAAA8AAAAAAAAA&#10;AAAAAAAAoQIAAGRycy9kb3ducmV2LnhtbFBLBQYAAAAABAAEAPkAAACUAwAAAAA=&#10;" strokecolor="#2f5496 [2408]" strokeweight="1.5pt"/>
            <v:shape id="AutoShape 37" o:spid="_x0000_s338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aRHDMYAAADdAAAADwAAAGRycy9kb3ducmV2LnhtbESPQWvCQBSE70L/w/IKvZmNgUqNrmIK&#10;BVPwUBXB2yP7TKLZtzG71fjv3ULB4zAz3zCzRW8acaXO1ZYVjKIYBHFhdc2lgt32a/gBwnlkjY1l&#10;UnAnB4v5y2CGqbY3/qHrxpciQNilqKDyvk2ldEVFBl1kW+LgHW1n0AfZlVJ3eAtw08gkjsfSYM1h&#10;ocKWPisqzptfoyC7f+/X1ueX1fFwuuRZluR4Mkq9vfbLKQhPvX+G/9srreB9kozh7014AnL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mkRwzGAAAA3QAAAA8AAAAAAAAA&#10;AAAAAAAAoQIAAGRycy9kb3ducmV2LnhtbFBLBQYAAAAABAAEAPkAAACUAwAAAAA=&#10;" strokecolor="#2f5496 [2408]" strokeweight="1.5pt"/>
          </v:group>
        </w:pict>
      </w:r>
      <w:r w:rsidR="00061E2C" w:rsidRPr="0024361A">
        <w:rPr>
          <w:rFonts w:ascii="ALFABET98" w:hAnsi="ALFABET98"/>
          <w:sz w:val="72"/>
          <w:szCs w:val="72"/>
        </w:rPr>
        <w:t xml:space="preserve"> </w:t>
      </w:r>
      <w:r w:rsidR="00061E2C">
        <w:rPr>
          <w:rFonts w:ascii="ALFABET98" w:hAnsi="ALFABET98"/>
          <w:sz w:val="72"/>
          <w:szCs w:val="72"/>
        </w:rPr>
        <w:t xml:space="preserve">                                         </w:t>
      </w:r>
      <w:r w:rsidR="00061E2C" w:rsidRPr="0024361A">
        <w:rPr>
          <w:rFonts w:ascii="ALFABET98" w:hAnsi="ALFABET98"/>
          <w:sz w:val="72"/>
          <w:szCs w:val="72"/>
        </w:rPr>
        <w:t xml:space="preserve">       </w:t>
      </w:r>
      <w:r w:rsidR="00061E2C">
        <w:rPr>
          <w:rFonts w:ascii="ALFABET98" w:hAnsi="ALFABET98"/>
          <w:sz w:val="72"/>
          <w:szCs w:val="72"/>
        </w:rPr>
        <w:t xml:space="preserve">      </w:t>
      </w:r>
      <w:r w:rsidR="00061E2C" w:rsidRPr="0024361A">
        <w:rPr>
          <w:rFonts w:ascii="ALFABET98" w:hAnsi="ALFABET98"/>
          <w:sz w:val="72"/>
          <w:szCs w:val="72"/>
        </w:rPr>
        <w:t xml:space="preserve">        </w:t>
      </w:r>
      <w:r w:rsidR="00061E2C">
        <w:rPr>
          <w:rFonts w:ascii="ALFABET98" w:hAnsi="ALFABET98"/>
          <w:sz w:val="72"/>
          <w:szCs w:val="72"/>
        </w:rPr>
        <w:t xml:space="preserve"> </w:t>
      </w:r>
    </w:p>
    <w:p w:rsidR="00061E2C" w:rsidRDefault="00443F71" w:rsidP="00061E2C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378" style="position:absolute;margin-left:-16.1pt;margin-top:9.4pt;width:521.25pt;height:36.85pt;z-index:-25131827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9AngFg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6PQJ4BYEAADxDwAADgAAAAAAAAAAAAAAAAAuAgAAZHJzL2Uyb0RvYy54bWxQSwECLQAUAAYA&#10;CAAAACEAWCsPaOAAAAAKAQAADwAAAAAAAAAAAAAAAABwBgAAZHJzL2Rvd25yZXYueG1sUEsFBgAA&#10;AAAEAAQA8wAAAH0HAAAAAA==&#10;">
            <v:group id="Group 33" o:spid="_x0000_s338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+cMTIcQAAADdAAAA&#10;DwAAAAAAAAAAAAAAAACqAgAAZHJzL2Rvd25yZXYueG1sUEsFBgAAAAAEAAQA+gAAAJsDAAAAAA==&#10;">
              <v:rect id="Rectangle 34" o:spid="_x0000_s338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F/dAMUA&#10;AADdAAAADwAAAGRycy9kb3ducmV2LnhtbESPQWvCQBSE7wX/w/IK3upGpaKpq9hai1c1Erw9sq/Z&#10;0OzbkF1N/PddodDjMDPfMMt1b2txo9ZXjhWMRwkI4sLpiksF2Wn3MgfhA7LG2jEpuJOH9WrwtMRU&#10;u44PdDuGUkQI+xQVmBCaVEpfGLLoR64hjt63ay2GKNtS6ha7CLe1nCTJTFqsOC4YbOjDUPFzvFoF&#10;0zL/NHm29Zkd57Ov8/383l12Sg2f+80biEB9+A//tfdawetisoDHm/gE5O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X90AxQAAAN0AAAAPAAAAAAAAAAAAAAAAAJgCAABkcnMv&#10;ZG93bnJldi54bWxQSwUGAAAAAAQABAD1AAAAigMAAAAA&#10;" strokecolor="#2f5496 [2408]" strokeweight="1.5pt">
                <v:fill opacity="0"/>
              </v:rect>
              <v:rect id="Rectangle 35" o:spid="_x0000_s338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8YW6MAA&#10;AADdAAAADwAAAGRycy9kb3ducmV2LnhtbERPPW/CMBDdkfgP1iF1AydAUEkxCIGgjJCW/RQfSUR8&#10;DrEL4d/joRLj0/terDpTizu1rrKsIB5FIIhzqysuFPz+7IafIJxH1lhbJgVPcrBa9nsLTLV98Inu&#10;mS9ECGGXooLS+yaV0uUlGXQj2xAH7mJbgz7AtpC6xUcIN7UcR9FMGqw4NJTY0Kak/Jr9GQXnZNvw&#10;tzR8jHfTeXK+7m+b2Cj1MejWXyA8df4t/ncftIJkPgn7w5vwBOTy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18YW6M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338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5RJpccAAADdAAAADwAAAGRycy9kb3ducmV2LnhtbESPT2vCQBTE70K/w/IKvZmNFktN3Ugj&#10;CKbgQVuE3h7ZZ/40+zZmV43fvisUehxm5jfMYjmYVlyod7VlBZMoBkFcWF1zqeDrcz1+BeE8ssbW&#10;Mim4kYNl+jBaYKLtlXd02ftSBAi7BBVU3neJlK6oyKCLbEccvKPtDfog+1LqHq8Bblo5jeMXabDm&#10;sFBhR6uKip/92SjIbh+HrfX5aXP8bk55lk1zbIxST4/D+xsIT4P/D/+1N1rBbP48gfub8ARk+gs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TlEmlxwAAAN0AAAAPAAAAAAAA&#10;AAAAAAAAAKECAABkcnMvZG93bnJldi54bWxQSwUGAAAAAAQABAD5AAAAlQMAAAAA&#10;" strokecolor="#2f5496 [2408]" strokeweight="1.5pt"/>
            <v:shape id="AutoShape 37" o:spid="_x0000_s337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0bX0scAAADdAAAADwAAAGRycy9kb3ducmV2LnhtbESPT2vCQBTE70K/w/IKvemmKUqbupFG&#10;EIzQg7YUentkX/7Y7NuYXTV+e7cgeBxm5jfMfDGYVpyod41lBc+TCARxYXXDlYLvr9X4FYTzyBpb&#10;y6TgQg4W6cNojom2Z97SaecrESDsElRQe98lUrqiJoNuYjvi4JW2N+iD7CupezwHuGllHEUzabDh&#10;sFBjR8uair/d0SjILpufT+vzw7r83R/yLItz3Bulnh6Hj3cQngZ/D9/aa61g+vYSw/+b8ARkeg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jRtfSxwAAAN0AAAAPAAAAAAAA&#10;AAAAAAAAAKECAABkcnMvZG93bnJldi54bWxQSwUGAAAAAAQABAD5AAAAlQMAAAAA&#10;" strokecolor="#2f5496 [2408]" strokeweight="1.5pt"/>
          </v:group>
        </w:pict>
      </w:r>
      <w:r w:rsidR="00061E2C" w:rsidRPr="00742A66">
        <w:rPr>
          <w:rFonts w:ascii="ALFABET98" w:hAnsi="ALFABET98"/>
          <w:color w:val="FF0000"/>
          <w:sz w:val="72"/>
          <w:szCs w:val="72"/>
        </w:rPr>
        <w:t>E</w:t>
      </w:r>
      <w:r w:rsidR="00061E2C">
        <w:rPr>
          <w:rFonts w:ascii="ALFABET98" w:hAnsi="ALFABET98"/>
          <w:sz w:val="72"/>
          <w:szCs w:val="72"/>
        </w:rPr>
        <w:t xml:space="preserve">la  </w:t>
      </w:r>
      <w:r w:rsidR="00061E2C" w:rsidRPr="00742A66">
        <w:rPr>
          <w:rFonts w:ascii="ALFABET98" w:hAnsi="ALFABET98"/>
          <w:color w:val="FF0000"/>
          <w:sz w:val="72"/>
          <w:szCs w:val="72"/>
        </w:rPr>
        <w:t>i</w:t>
      </w:r>
      <w:r w:rsidR="00061E2C">
        <w:rPr>
          <w:rFonts w:ascii="ALFABET98" w:hAnsi="ALFABET98"/>
          <w:sz w:val="72"/>
          <w:szCs w:val="72"/>
        </w:rPr>
        <w:t xml:space="preserve">ki  </w:t>
      </w:r>
      <w:r w:rsidR="00061E2C" w:rsidRPr="00742A66">
        <w:rPr>
          <w:rFonts w:ascii="ALFABET98" w:hAnsi="ALFABET98"/>
          <w:color w:val="FF0000"/>
          <w:sz w:val="72"/>
          <w:szCs w:val="72"/>
        </w:rPr>
        <w:t>i</w:t>
      </w:r>
      <w:r w:rsidR="00061E2C">
        <w:rPr>
          <w:rFonts w:ascii="ALFABET98" w:hAnsi="ALFABET98"/>
          <w:sz w:val="72"/>
          <w:szCs w:val="72"/>
        </w:rPr>
        <w:t xml:space="preserve">nek  al.  </w:t>
      </w:r>
      <w:r w:rsidR="00061E2C" w:rsidRPr="0024361A">
        <w:rPr>
          <w:rFonts w:ascii="ALFABET98" w:hAnsi="ALFABET98"/>
          <w:sz w:val="72"/>
          <w:szCs w:val="72"/>
        </w:rPr>
        <w:t xml:space="preserve"> </w:t>
      </w:r>
      <w:r w:rsidR="00061E2C">
        <w:rPr>
          <w:rFonts w:ascii="ALFABET98" w:hAnsi="ALFABET98"/>
          <w:sz w:val="72"/>
          <w:szCs w:val="72"/>
        </w:rPr>
        <w:t xml:space="preserve">                                       </w:t>
      </w:r>
    </w:p>
    <w:p w:rsidR="00061E2C" w:rsidRPr="0024361A" w:rsidRDefault="00443F71" w:rsidP="00061E2C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372" style="position:absolute;margin-left:-16.1pt;margin-top:9.4pt;width:521.25pt;height:36.85pt;z-index:-25131724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sRluPRYEAADxDwAADgAAAAAAAAAAAAAAAAAuAgAAZHJzL2Uyb0RvYy54bWxQSwECLQAUAAYA&#10;CAAAACEAWCsPaOAAAAAKAQAADwAAAAAAAAAAAAAAAABwBgAAZHJzL2Rvd25yZXYueG1sUEsFBgAA&#10;AAAEAAQA8wAAAH0HAAAAAA==&#10;">
            <v:group id="Group 33" o:spid="_x0000_s337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9V4/5xgAAAN0A&#10;AAAPAAAAAAAAAAAAAAAAAKoCAABkcnMvZG93bnJldi54bWxQSwUGAAAAAAQABAD6AAAAnQMAAAAA&#10;">
              <v:rect id="Rectangle 34" o:spid="_x0000_s337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MtB2MUA&#10;AADdAAAADwAAAGRycy9kb3ducmV2LnhtbESPQWvCQBSE74L/YXlCb3WjotjUVdRq6VUbCb09sq/Z&#10;0OzbkF1N/PfdQsHjMDPfMKtNb2txo9ZXjhVMxgkI4sLpiksF2efxeQnCB2SNtWNScCcPm/VwsMJU&#10;u45PdDuHUkQI+xQVmBCaVEpfGLLox64hjt63ay2GKNtS6ha7CLe1nCbJQlqsOC4YbGhvqPg5X62C&#10;WZkfTJ69+cxO8sX75X7ZdV9HpZ5G/fYVRKA+PML/7Q+tYP4ym8Pfm/gE5P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y0HYxQAAAN0AAAAPAAAAAAAAAAAAAAAAAJgCAABkcnMv&#10;ZG93bnJldi54bWxQSwUGAAAAAAQABAD1AAAAigMAAAAA&#10;" strokecolor="#2f5496 [2408]" strokeweight="1.5pt">
                <v:fill opacity="0"/>
              </v:rect>
              <v:rect id="Rectangle 35" o:spid="_x0000_s337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2MrB8UA&#10;AADdAAAADwAAAGRycy9kb3ducmV2LnhtbESPQWvCQBSE7wX/w/IEb3WTakKNrqGk2Paosd4f2WcS&#10;zL5Ns1uN/75bKPQ4zMw3zCYfTSeuNLjWsoJ4HoEgrqxuuVbwedw9PoNwHlljZ5kU3MlBvp08bDDT&#10;9sYHupa+FgHCLkMFjfd9JqWrGjLo5rYnDt7ZDgZ9kEMt9YC3ADedfIqiVBpsOSw02FPRUHUpv42C&#10;U/La87s0vI93y1Vyurx9FbFRajYdX9YgPI3+P/zX/tAKktUihd834QnI7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3YysH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337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zF0SscAAADdAAAADwAAAGRycy9kb3ducmV2LnhtbESPQWvCQBSE7wX/w/KE3upGi1qjq5hC&#10;wQgetKXg7ZF9JtHs25hdNf57Vyj0OMzMN8xs0ZpKXKlxpWUF/V4EgjizuuRcwc/319sHCOeRNVaW&#10;ScGdHCzmnZcZxtreeEvXnc9FgLCLUUHhfR1L6bKCDLqerYmDd7CNQR9kk0vd4C3ATSUHUTSSBksO&#10;CwXW9FlQdtpdjILkvv7dWJ+eV4f98ZwmySDFo1HqtdsupyA8tf4//NdeaQXDyfsYnm/CE5DzB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zMXRKxwAAAN0AAAAPAAAAAAAA&#10;AAAAAAAAAKECAABkcnMvZG93bnJldi54bWxQSwUGAAAAAAQABAD5AAAAlQMAAAAA&#10;" strokecolor="#2f5496 [2408]" strokeweight="1.5pt"/>
            <v:shape id="AutoShape 37" o:spid="_x0000_s337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q7gOMQAAADdAAAADwAAAGRycy9kb3ducmV2LnhtbERPy2rCQBTdC/2H4Ra600ktLW3qRBpB&#10;MEIX2iK4u2SueTRzJ2amSfx7ZyG4PJz3YjmaRvTUucqygudZBII4t7riQsHvz3r6DsJ5ZI2NZVJw&#10;IQfL5GGywFjbgXfU730hQgi7GBWU3rexlC4vyaCb2ZY4cCfbGfQBdoXUHQ4h3DRyHkVv0mDFoaHE&#10;llYl5X/7f6MgvWwP39Zn583pWJ+zNJ1nWBulnh7Hr08QnkZ/F9/cG63g9eMlzA1vwhOQyR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CruA4xAAAAN0AAAAPAAAAAAAAAAAA&#10;AAAAAKECAABkcnMvZG93bnJldi54bWxQSwUGAAAAAAQABAD5AAAAkgMAAAAA&#10;" strokecolor="#2f5496 [2408]" strokeweight="1.5pt"/>
          </v:group>
        </w:pict>
      </w:r>
      <w:r w:rsidR="00061E2C" w:rsidRPr="0024361A">
        <w:rPr>
          <w:rFonts w:ascii="ALFABET98" w:hAnsi="ALFABET98"/>
          <w:sz w:val="72"/>
          <w:szCs w:val="72"/>
        </w:rPr>
        <w:t xml:space="preserve"> </w:t>
      </w:r>
      <w:r w:rsidR="00061E2C">
        <w:rPr>
          <w:rFonts w:ascii="ALFABET98" w:hAnsi="ALFABET98"/>
          <w:sz w:val="72"/>
          <w:szCs w:val="72"/>
        </w:rPr>
        <w:t xml:space="preserve">                                         </w:t>
      </w:r>
      <w:r w:rsidR="00061E2C" w:rsidRPr="0024361A">
        <w:rPr>
          <w:rFonts w:ascii="ALFABET98" w:hAnsi="ALFABET98"/>
          <w:sz w:val="72"/>
          <w:szCs w:val="72"/>
        </w:rPr>
        <w:t xml:space="preserve">       </w:t>
      </w:r>
      <w:r w:rsidR="00061E2C">
        <w:rPr>
          <w:rFonts w:ascii="ALFABET98" w:hAnsi="ALFABET98"/>
          <w:sz w:val="72"/>
          <w:szCs w:val="72"/>
        </w:rPr>
        <w:t xml:space="preserve">      </w:t>
      </w:r>
      <w:r w:rsidR="00061E2C" w:rsidRPr="0024361A">
        <w:rPr>
          <w:rFonts w:ascii="ALFABET98" w:hAnsi="ALFABET98"/>
          <w:sz w:val="72"/>
          <w:szCs w:val="72"/>
        </w:rPr>
        <w:t xml:space="preserve">        </w:t>
      </w:r>
      <w:r w:rsidR="00061E2C">
        <w:rPr>
          <w:rFonts w:ascii="ALFABET98" w:hAnsi="ALFABET98"/>
          <w:sz w:val="72"/>
          <w:szCs w:val="72"/>
        </w:rPr>
        <w:t xml:space="preserve"> </w:t>
      </w:r>
    </w:p>
    <w:p w:rsidR="00061E2C" w:rsidRPr="0024361A" w:rsidRDefault="00443F71" w:rsidP="00061E2C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366" style="position:absolute;margin-left:-16.1pt;margin-top:9.4pt;width:521.25pt;height:36.85pt;z-index:-25131622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D2&#10;Qh3MEgQAAPEPAAAOAAAAAAAAAAAAAAAAAC4CAABkcnMvZTJvRG9jLnhtbFBLAQItABQABgAIAAAA&#10;IQBYKw9o4AAAAAoBAAAPAAAAAAAAAAAAAAAAAGwGAABkcnMvZG93bnJldi54bWxQSwUGAAAAAAQA&#10;BADzAAAAeQcAAAAA&#10;">
            <v:group id="Group 33" o:spid="_x0000_s336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pq+ofFAAAA3QAA&#10;AA8AAAAAAAAAAAAAAAAAqgIAAGRycy9kb3ducmV2LnhtbFBLBQYAAAAABAAEAPoAAACcAwAAAAA=&#10;">
              <v:rect id="Rectangle 34" o:spid="_x0000_s337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/Y0psYA&#10;AADdAAAADwAAAGRycy9kb3ducmV2LnhtbESPQWvCQBSE74X+h+UVequb2FY0ukqtWrxWI8HbI/vM&#10;hmbfhuzWxH/fLRR6HGbmG2axGmwjrtT52rGCdJSAIC6drrlSkB93T1MQPiBrbByTght5WC3v7xaY&#10;adfzJ10PoRIRwj5DBSaENpPSl4Ys+pFriaN3cZ3FEGVXSd1hH+G2keMkmUiLNccFgy29Gyq/Dt9W&#10;wXNVbE2Rb3xu02Lycbqd1v15p9Tjw/A2BxFoCP/hv/ZeK3idvaTw+yY+Abn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/Y0psYAAADdAAAADwAAAAAAAAAAAAAAAACYAgAAZHJz&#10;L2Rvd25yZXYueG1sUEsFBgAAAAAEAAQA9QAAAIsDAAAAAA==&#10;" strokecolor="#2f5496 [2408]" strokeweight="1.5pt">
                <v:fill opacity="0"/>
              </v:rect>
              <v:rect id="Rectangle 35" o:spid="_x0000_s337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F5eecQA&#10;AADdAAAADwAAAGRycy9kb3ducmV2LnhtbESPQWvCQBSE74X+h+UJvTWbiClNdA0lovZYrd4f2WcS&#10;zL6N2a3Gf+8WCj0OM/MNsyhG04krDa61rCCJYhDEldUt1woO3+vXdxDOI2vsLJOCOzkols9PC8y1&#10;vfGOrntfiwBhl6OCxvs+l9JVDRl0ke2Jg3eyg0Ef5FBLPeAtwE0np3H8Jg22HBYa7KlsqDrvf4yC&#10;Y7rqeSsNfyXrWZYez5tLmRilXibjxxyEp9H/h//an1pBms2m8PsmPAG5f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BeXnn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336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AwBNMcAAADdAAAADwAAAGRycy9kb3ducmV2LnhtbESPQWvCQBSE7wX/w/KE3upGq1Kjq5hC&#10;wQgetKXg7ZF9JtHs25hdNf57Vyj0OMzMN8xs0ZpKXKlxpWUF/V4EgjizuuRcwc/319sHCOeRNVaW&#10;ScGdHCzmnZcZxtreeEvXnc9FgLCLUUHhfR1L6bKCDLqerYmDd7CNQR9kk0vd4C3ATSUHUTSWBksO&#10;CwXW9FlQdtpdjILkvv7dWJ+eV4f98ZwmySDFo1HqtdsupyA8tf4//NdeaQWjyfAdnm/CE5DzB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UDAE0xwAAAN0AAAAPAAAAAAAA&#10;AAAAAAAAAKECAABkcnMvZG93bnJldi54bWxQSwUGAAAAAAQABAD5AAAAlQMAAAAA&#10;" strokecolor="#2f5496 [2408]" strokeweight="1.5pt"/>
            <v:shape id="AutoShape 37" o:spid="_x0000_s336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+WZQMYAAADdAAAADwAAAGRycy9kb3ducmV2LnhtbESPQWvCQBSE7wX/w/KE3pqNomJTVzFC&#10;wQg9aEuht0f2mUSzb2N21fjv3YLgcZiZb5jZojO1uFDrKssKBlEMgji3uuJCwc/359sUhPPIGmvL&#10;pOBGDhbz3ssME22vvKXLzhciQNglqKD0vkmkdHlJBl1kG+Lg7W1r0AfZFlK3eA1wU8thHE+kwYrD&#10;QokNrUrKj7uzUZDeNr9f1men9f7vcMrSdJjhwSj12u+WHyA8df4ZfrTXWsH4fTSC/zfhCcj5H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vlmUDGAAAA3QAAAA8AAAAAAAAA&#10;AAAAAAAAoQIAAGRycy9kb3ducmV2LnhtbFBLBQYAAAAABAAEAPkAAACUAwAAAAA=&#10;" strokecolor="#2f5496 [2408]" strokeweight="1.5pt"/>
          </v:group>
        </w:pict>
      </w:r>
      <w:r w:rsidR="00061E2C" w:rsidRPr="00742A66">
        <w:rPr>
          <w:rFonts w:ascii="ALFABET98" w:hAnsi="ALFABET98"/>
          <w:color w:val="FF0000"/>
          <w:sz w:val="72"/>
          <w:szCs w:val="72"/>
        </w:rPr>
        <w:t>A</w:t>
      </w:r>
      <w:r w:rsidR="00061E2C">
        <w:rPr>
          <w:rFonts w:ascii="ALFABET98" w:hAnsi="ALFABET98"/>
          <w:sz w:val="72"/>
          <w:szCs w:val="72"/>
        </w:rPr>
        <w:t xml:space="preserve">li  </w:t>
      </w:r>
      <w:r w:rsidR="00061E2C" w:rsidRPr="00742A66">
        <w:rPr>
          <w:rFonts w:ascii="ALFABET98" w:hAnsi="ALFABET98"/>
          <w:color w:val="FF0000"/>
          <w:sz w:val="72"/>
          <w:szCs w:val="72"/>
        </w:rPr>
        <w:t>i</w:t>
      </w:r>
      <w:r w:rsidR="00061E2C">
        <w:rPr>
          <w:rFonts w:ascii="ALFABET98" w:hAnsi="ALFABET98"/>
          <w:sz w:val="72"/>
          <w:szCs w:val="72"/>
        </w:rPr>
        <w:t xml:space="preserve">ki  </w:t>
      </w:r>
      <w:r w:rsidR="00061E2C" w:rsidRPr="00742A66">
        <w:rPr>
          <w:rFonts w:ascii="ALFABET98" w:hAnsi="ALFABET98"/>
          <w:color w:val="FF0000"/>
          <w:sz w:val="72"/>
          <w:szCs w:val="72"/>
        </w:rPr>
        <w:t>a</w:t>
      </w:r>
      <w:r w:rsidR="00061E2C">
        <w:rPr>
          <w:rFonts w:ascii="ALFABET98" w:hAnsi="ALFABET98"/>
          <w:sz w:val="72"/>
          <w:szCs w:val="72"/>
        </w:rPr>
        <w:t xml:space="preserve">la  </w:t>
      </w:r>
      <w:r w:rsidR="00061E2C" w:rsidRPr="00742A66">
        <w:rPr>
          <w:rFonts w:ascii="ALFABET98" w:hAnsi="ALFABET98"/>
          <w:color w:val="FF0000"/>
          <w:sz w:val="72"/>
          <w:szCs w:val="72"/>
        </w:rPr>
        <w:t>i</w:t>
      </w:r>
      <w:r w:rsidR="00061E2C">
        <w:rPr>
          <w:rFonts w:ascii="ALFABET98" w:hAnsi="ALFABET98"/>
          <w:sz w:val="72"/>
          <w:szCs w:val="72"/>
        </w:rPr>
        <w:t>nek  al.</w:t>
      </w:r>
      <w:r w:rsidR="00061E2C" w:rsidRPr="0024361A">
        <w:rPr>
          <w:rFonts w:ascii="ALFABET98" w:hAnsi="ALFABET98"/>
          <w:sz w:val="72"/>
          <w:szCs w:val="72"/>
        </w:rPr>
        <w:t xml:space="preserve"> </w:t>
      </w:r>
      <w:r w:rsidR="00061E2C">
        <w:rPr>
          <w:rFonts w:ascii="ALFABET98" w:hAnsi="ALFABET98"/>
          <w:sz w:val="72"/>
          <w:szCs w:val="72"/>
        </w:rPr>
        <w:t xml:space="preserve">                                         </w:t>
      </w:r>
      <w:r w:rsidR="00061E2C" w:rsidRPr="0024361A">
        <w:rPr>
          <w:rFonts w:ascii="ALFABET98" w:hAnsi="ALFABET98"/>
          <w:sz w:val="72"/>
          <w:szCs w:val="72"/>
        </w:rPr>
        <w:t xml:space="preserve">       </w:t>
      </w:r>
      <w:r w:rsidR="00061E2C">
        <w:rPr>
          <w:rFonts w:ascii="ALFABET98" w:hAnsi="ALFABET98"/>
          <w:sz w:val="72"/>
          <w:szCs w:val="72"/>
        </w:rPr>
        <w:t xml:space="preserve">      </w:t>
      </w:r>
      <w:r w:rsidR="00061E2C" w:rsidRPr="0024361A">
        <w:rPr>
          <w:rFonts w:ascii="ALFABET98" w:hAnsi="ALFABET98"/>
          <w:sz w:val="72"/>
          <w:szCs w:val="72"/>
        </w:rPr>
        <w:t xml:space="preserve">        </w:t>
      </w:r>
      <w:r w:rsidR="00061E2C">
        <w:rPr>
          <w:rFonts w:ascii="ALFABET98" w:hAnsi="ALFABET98"/>
          <w:sz w:val="72"/>
          <w:szCs w:val="72"/>
        </w:rPr>
        <w:t xml:space="preserve"> </w:t>
      </w:r>
    </w:p>
    <w:p w:rsidR="00061E2C" w:rsidRDefault="00443F71" w:rsidP="00061E2C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360" style="position:absolute;margin-left:-16.1pt;margin-top:9.4pt;width:521.25pt;height:36.85pt;z-index:-25131520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AQmpWoXBAAA8Q8AAA4AAAAAAAAAAAAAAAAALgIAAGRycy9lMm9Eb2MueG1sUEsBAi0AFAAG&#10;AAgAAAAhAFgrD2jgAAAACgEAAA8AAAAAAAAAAAAAAAAAcQYAAGRycy9kb3ducmV2LnhtbFBLBQYA&#10;AAAABAAEAPMAAAB+BwAAAAA=&#10;">
            <v:group id="Group 33" o:spid="_x0000_s336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Os/HaMcAAADd&#10;AAAADwAAAAAAAAAAAAAAAACqAgAAZHJzL2Rvd25yZXYueG1sUEsFBgAAAAAEAAQA+gAAAJ4DAAAA&#10;AA==&#10;">
              <v:rect id="Rectangle 34" o:spid="_x0000_s336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1MJScYA&#10;AADdAAAADwAAAGRycy9kb3ducmV2LnhtbESPQWvCQBSE7wX/w/IEb3Vjq7ZNXaW1WnqtjYTeHtln&#10;Nph9G7JbE/+9Kwg9DjPzDbNY9bYWJ2p95VjBZJyAIC6crrhUkP1s759B+ICssXZMCs7kYbUc3C0w&#10;1a7jbzrtQikihH2KCkwITSqlLwxZ9GPXEEfv4FqLIcq2lLrFLsJtLR+SZC4tVhwXDDa0NlQcd39W&#10;wWOZb0yeffjMTvL55/68f+9+t0qNhv3bK4hAffgP39pfWsHsZfoE1zfxCcjl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1MJScYAAADdAAAADwAAAAAAAAAAAAAAAACYAgAAZHJz&#10;L2Rvd25yZXYueG1sUEsFBgAAAAAEAAQA9QAAAIsDAAAAAA==&#10;" strokecolor="#2f5496 [2408]" strokeweight="1.5pt">
                <v:fill opacity="0"/>
              </v:rect>
              <v:rect id="Rectangle 35" o:spid="_x0000_s336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bZpk8AA&#10;AADdAAAADwAAAGRycy9kb3ducmV2LnhtbERPy4rCMBTdD/gP4Q7MbkwrVrTTKKI4uvQx7i/Nnba0&#10;ualN1Pr3ZiG4PJx3tuhNI27UucqygngYgSDOra64UPB32nxPQTiPrLGxTAoe5GAxH3xkmGp75wPd&#10;jr4QIYRdigpK79tUSpeXZNANbUscuH/bGfQBdoXUHd5DuGnkKIom0mDFoaHEllYl5fXxahSck3XL&#10;W2l4H2/Gs+Rc/15WsVHq67Nf/oDw1Pu3+OXeaQXJbBzmhjfhCcj5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bZpk8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336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eQ23scAAADdAAAADwAAAGRycy9kb3ducmV2LnhtbESPW2vCQBSE3wv+h+UUfKubii2auhFT&#10;KJiCD14QfDtkTy42ezZmtxr/fVco+DjMzDfMfNGbRlyoc7VlBa+jCARxbnXNpYL97utlCsJ5ZI2N&#10;ZVJwIweLZPA0x1jbK2/osvWlCBB2MSqovG9jKV1ekUE3si1x8ArbGfRBdqXUHV4D3DRyHEXv0mDN&#10;YaHClj4ryn+2v0ZBevs+rK3PzqvieDpnaTrO8GSUGj73yw8Qnnr/CP+3V1rB22wyg/ub8ARk8g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15DbexwAAAN0AAAAPAAAAAAAA&#10;AAAAAAAAAKECAABkcnMvZG93bnJldi54bWxQSwUGAAAAAAQABAD5AAAAlQMAAAAA&#10;" strokecolor="#2f5496 [2408]" strokeweight="1.5pt"/>
            <v:shape id="AutoShape 37" o:spid="_x0000_s336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QcJnsMAAADdAAAADwAAAGRycy9kb3ducmV2LnhtbERPTYvCMBC9C/6HMAvebLqCotUoW0Gw&#10;wh7UZcHb0Ixt3WZSm6j135vDgsfH+16sOlOLO7WusqzgM4pBEOdWV1wo+DluhlMQziNrrC2Tgic5&#10;WC37vQUm2j54T/eDL0QIYZeggtL7JpHS5SUZdJFtiAN3tq1BH2BbSN3iI4SbWo7ieCINVhwaSmxo&#10;XVL+d7gZBelz9/ttfXbdnk+Xa5amowwvRqnBR/c1B+Gp82/xv3urFYxn47A/vAlPQC5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EHCZ7DAAAA3QAAAA8AAAAAAAAAAAAA&#10;AAAAoQIAAGRycy9kb3ducmV2LnhtbFBLBQYAAAAABAAEAPkAAACRAwAAAAA=&#10;" strokecolor="#2f5496 [2408]" strokeweight="1.5pt"/>
          </v:group>
        </w:pict>
      </w:r>
      <w:r w:rsidR="00061E2C" w:rsidRPr="0024361A">
        <w:rPr>
          <w:rFonts w:ascii="ALFABET98" w:hAnsi="ALFABET98"/>
          <w:sz w:val="72"/>
          <w:szCs w:val="72"/>
        </w:rPr>
        <w:t xml:space="preserve"> </w:t>
      </w:r>
      <w:r w:rsidR="00061E2C">
        <w:rPr>
          <w:rFonts w:ascii="ALFABET98" w:hAnsi="ALFABET98"/>
          <w:sz w:val="72"/>
          <w:szCs w:val="72"/>
        </w:rPr>
        <w:t xml:space="preserve">                                       </w:t>
      </w:r>
    </w:p>
    <w:p w:rsidR="00061E2C" w:rsidRPr="0024361A" w:rsidRDefault="00443F71" w:rsidP="00061E2C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354" style="position:absolute;margin-left:-16.1pt;margin-top:9.4pt;width:521.25pt;height:36.85pt;z-index:-25131417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Bq&#10;hpQGEgQAAPEPAAAOAAAAAAAAAAAAAAAAAC4CAABkcnMvZTJvRG9jLnhtbFBLAQItABQABgAIAAAA&#10;IQBYKw9o4AAAAAoBAAAPAAAAAAAAAAAAAAAAAGwGAABkcnMvZG93bnJldi54bWxQSwUGAAAAAAQA&#10;BADzAAAAeQcAAAAA&#10;">
            <v:group id="Group 33" o:spid="_x0000_s335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ALVe2xgAAAN0A&#10;AAAPAAAAAAAAAAAAAAAAAKoCAABkcnMvZG93bnJldi54bWxQSwUGAAAAAAQABAD6AAAAnQMAAAAA&#10;">
              <v:rect id="Rectangle 34" o:spid="_x0000_s335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GZl8UA&#10;AADdAAAADwAAAGRycy9kb3ducmV2LnhtbESPQWvCQBSE74L/YXlCb3WjotjUVdRq6VUbCb09sq/Z&#10;0OzbkF1N/PfdQsHjMDPfMKtNb2txo9ZXjhVMxgkI4sLpiksF2efxeQnCB2SNtWNScCcPm/VwsMJU&#10;u45PdDuHUkQI+xQVmBCaVEpfGLLox64hjt63ay2GKNtS6ha7CLe1nCbJQlqsOC4YbGhvqPg5X62C&#10;WZkfTJ69+cxO8sX75X7ZdV9HpZ5G/fYVRKA+PML/7Q+tYP4yn8Hfm/gE5P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sZmXxQAAAN0AAAAPAAAAAAAAAAAAAAAAAJgCAABkcnMv&#10;ZG93bnJldi54bWxQSwUGAAAAAAQABAD1AAAAigMAAAAA&#10;" strokecolor="#2f5496 [2408]" strokeweight="1.5pt">
                <v:fill opacity="0"/>
              </v:rect>
              <v:rect id="Rectangle 35" o:spid="_x0000_s335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L1S8MA&#10;AADdAAAADwAAAGRycy9kb3ducmV2LnhtbESPS4vCQBCE7wv+h6EFbzqJGFmjo4ji47jr495k2iSY&#10;6YmZUeO/d4SFPRZV9RU1W7SmEg9qXGlZQTyIQBBnVpecKzgdN/1vEM4ja6wsk4IXOVjMO18zTLV9&#10;8i89Dj4XAcIuRQWF93UqpcsKMugGtiYO3sU2Bn2QTS51g88AN5UcRtFYGiw5LBRY06qg7Hq4GwXn&#10;ZF3zThr+iTejSXK+bm+r2CjV67bLKQhPrf8P/7X3WkEySUbweROegJy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SL1S8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335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XCqBsYAAADdAAAADwAAAGRycy9kb3ducmV2LnhtbESPQWvCQBSE74X+h+UVvNVNhYiNrtIU&#10;CkbwoBbB2yP7TKLZtzG7avz3riB4HGbmG2Yy60wtLtS6yrKCr34Egji3uuJCwf/m73MEwnlkjbVl&#10;UnAjB7Pp+9sEE22vvKLL2hciQNglqKD0vkmkdHlJBl3fNsTB29vWoA+yLaRu8RrgppaDKBpKgxWH&#10;hRIb+i0pP67PRkF6W2yX1men+X53OGVpOsjwYJTqfXQ/YxCeOv8KP9tzrSD+jmN4vAlPQE7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FwqgbGAAAA3QAAAA8AAAAAAAAA&#10;AAAAAAAAoQIAAGRycy9kb3ducmV2LnhtbFBLBQYAAAAABAAEAPkAAACUAwAAAAA=&#10;" strokecolor="#2f5496 [2408]" strokeweight="1.5pt"/>
            <v:shape id="AutoShape 37" o:spid="_x0000_s335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aI0ccUAAADdAAAADwAAAGRycy9kb3ducmV2LnhtbESPQYvCMBSE78L+h/AWvGm6gqLVKHZB&#10;sIKH1WXB26N5ttXmpTZR6783C4LHYWa+YWaL1lTiRo0rLSv46kcgiDOrS84V/O5XvTEI55E1VpZJ&#10;wYMcLOYfnRnG2t75h247n4sAYRejgsL7OpbSZQUZdH1bEwfvaBuDPsgml7rBe4CbSg6iaCQNlhwW&#10;Cqzpu6DsvLsaBclj87e1Pr2sj4fTJU2SQYono1T3s11OQXhq/Tv8aq+1guFkOIL/N+EJyPkT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aI0ccUAAADdAAAADwAAAAAAAAAA&#10;AAAAAAChAgAAZHJzL2Rvd25yZXYueG1sUEsFBgAAAAAEAAQA+QAAAJMDAAAAAA==&#10;" strokecolor="#2f5496 [2408]" strokeweight="1.5pt"/>
          </v:group>
        </w:pict>
      </w:r>
      <w:r w:rsidR="00061E2C" w:rsidRPr="00742A66">
        <w:rPr>
          <w:rFonts w:ascii="ALFABET98" w:hAnsi="ALFABET98"/>
          <w:color w:val="FF0000"/>
          <w:sz w:val="72"/>
          <w:szCs w:val="72"/>
        </w:rPr>
        <w:t>E</w:t>
      </w:r>
      <w:r w:rsidR="00061E2C">
        <w:rPr>
          <w:rFonts w:ascii="ALFABET98" w:hAnsi="ALFABET98"/>
          <w:sz w:val="72"/>
          <w:szCs w:val="72"/>
        </w:rPr>
        <w:t xml:space="preserve">la  </w:t>
      </w:r>
      <w:r w:rsidR="00061E2C" w:rsidRPr="00742A66">
        <w:rPr>
          <w:rFonts w:ascii="ALFABET98" w:hAnsi="ALFABET98"/>
          <w:color w:val="FF0000"/>
          <w:sz w:val="72"/>
          <w:szCs w:val="72"/>
        </w:rPr>
        <w:t>i</w:t>
      </w:r>
      <w:r w:rsidR="00061E2C">
        <w:rPr>
          <w:rFonts w:ascii="ALFABET98" w:hAnsi="ALFABET98"/>
          <w:sz w:val="72"/>
          <w:szCs w:val="72"/>
        </w:rPr>
        <w:t xml:space="preserve">ki  </w:t>
      </w:r>
      <w:r w:rsidR="00061E2C" w:rsidRPr="00742A66">
        <w:rPr>
          <w:rFonts w:ascii="ALFABET98" w:hAnsi="ALFABET98"/>
          <w:color w:val="FF0000"/>
          <w:sz w:val="72"/>
          <w:szCs w:val="72"/>
        </w:rPr>
        <w:t>na</w:t>
      </w:r>
      <w:r w:rsidR="00061E2C">
        <w:rPr>
          <w:rFonts w:ascii="ALFABET98" w:hAnsi="ALFABET98"/>
          <w:sz w:val="72"/>
          <w:szCs w:val="72"/>
        </w:rPr>
        <w:t>ne  al.</w:t>
      </w:r>
      <w:r w:rsidR="00061E2C" w:rsidRPr="0024361A">
        <w:rPr>
          <w:rFonts w:ascii="ALFABET98" w:hAnsi="ALFABET98"/>
          <w:sz w:val="72"/>
          <w:szCs w:val="72"/>
        </w:rPr>
        <w:t xml:space="preserve"> </w:t>
      </w:r>
      <w:r w:rsidR="00061E2C">
        <w:rPr>
          <w:rFonts w:ascii="ALFABET98" w:hAnsi="ALFABET98"/>
          <w:sz w:val="72"/>
          <w:szCs w:val="72"/>
        </w:rPr>
        <w:t xml:space="preserve">                                         </w:t>
      </w:r>
      <w:r w:rsidR="00061E2C" w:rsidRPr="0024361A">
        <w:rPr>
          <w:rFonts w:ascii="ALFABET98" w:hAnsi="ALFABET98"/>
          <w:sz w:val="72"/>
          <w:szCs w:val="72"/>
        </w:rPr>
        <w:t xml:space="preserve">       </w:t>
      </w:r>
      <w:r w:rsidR="00061E2C">
        <w:rPr>
          <w:rFonts w:ascii="ALFABET98" w:hAnsi="ALFABET98"/>
          <w:sz w:val="72"/>
          <w:szCs w:val="72"/>
        </w:rPr>
        <w:t xml:space="preserve">      </w:t>
      </w:r>
      <w:r w:rsidR="00061E2C" w:rsidRPr="0024361A">
        <w:rPr>
          <w:rFonts w:ascii="ALFABET98" w:hAnsi="ALFABET98"/>
          <w:sz w:val="72"/>
          <w:szCs w:val="72"/>
        </w:rPr>
        <w:t xml:space="preserve">        </w:t>
      </w:r>
      <w:r w:rsidR="00061E2C">
        <w:rPr>
          <w:rFonts w:ascii="ALFABET98" w:hAnsi="ALFABET98"/>
          <w:sz w:val="72"/>
          <w:szCs w:val="72"/>
        </w:rPr>
        <w:t xml:space="preserve"> </w:t>
      </w:r>
    </w:p>
    <w:p w:rsidR="00061E2C" w:rsidRPr="0024361A" w:rsidRDefault="00443F71" w:rsidP="00061E2C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348" style="position:absolute;margin-left:-16.1pt;margin-top:9.4pt;width:521.25pt;height:36.85pt;z-index:-25131315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MFGPlBYEAADxDwAADgAAAAAAAAAAAAAAAAAuAgAAZHJzL2Uyb0RvYy54bWxQSwECLQAUAAYA&#10;CAAAACEAWCsPaOAAAAAKAQAADwAAAAAAAAAAAAAAAABwBgAAZHJzL2Rvd25yZXYueG1sUEsFBgAA&#10;AAAEAAQA8wAAAH0HAAAAAA==&#10;">
            <v:group id="Group 33" o:spid="_x0000_s335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hxWBcwwAAAN0AAAAP&#10;AAAAAAAAAAAAAAAAAKoCAABkcnMvZG93bnJldi54bWxQSwUGAAAAAAQABAD6AAAAmgMAAAAA&#10;">
              <v:rect id="Rectangle 34" o:spid="_x0000_s335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FmufcYA&#10;AADdAAAADwAAAGRycy9kb3ducmV2LnhtbESPT2vCQBTE74LfYXkFb7qxotTUVewfi9dqJHh7ZF+z&#10;odm3Ibs18dt3BcHjMDO/YVab3tbiQq2vHCuYThIQxIXTFZcKsuNu/ALCB2SNtWNScCUPm/VwsMJU&#10;u46/6XIIpYgQ9ikqMCE0qZS+MGTRT1xDHL0f11oMUbal1C12EW5r+ZwkC2mx4rhgsKF3Q8Xv4c8q&#10;mJX5p8mzD5/Zab74Ol1Pb915p9Toqd++ggjUh0f43t5rBfPlfAm3N/EJyPU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FmufcYAAADdAAAADwAAAAAAAAAAAAAAAACYAgAAZHJz&#10;L2Rvd25yZXYueG1sUEsFBgAAAAAEAAQA9QAAAIsDAAAAAA==&#10;" strokecolor="#2f5496 [2408]" strokeweight="1.5pt">
                <v:fill opacity="0"/>
              </v:rect>
              <v:rect id="Rectangle 35" o:spid="_x0000_s335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HU59cAA&#10;AADdAAAADwAAAGRycy9kb3ducmV2LnhtbERPy4rCMBTdD/gP4QqzG9PKVLQ2ijios/S5vzTXtrS5&#10;qU1G69+bxYDLw3lny9404k6dqywriEcRCOLc6ooLBefT5msKwnlkjY1lUvAkB8vF4CPDVNsHH+h+&#10;9IUIIexSVFB636ZSurwkg25kW+LAXW1n0AfYFVJ3+AjhppHjKJpIgxWHhhJbWpeU18c/o+CS/LS8&#10;k4b38eZ7llzq7W0dG6U+h/1qDsJT79/if/evVpDMJmF/eBOegFy8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HU59c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335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CdmuMcAAADdAAAADwAAAGRycy9kb3ducmV2LnhtbESPQWvCQBSE74X+h+UVvDUbBaWNWcUU&#10;CkboobYUvD2yz2w0+zZmV43/vlsoeBxm5hsmXw62FRfqfeNYwThJQRBXTjdcK/j+en9+AeEDssbW&#10;MSm4kYfl4vEhx0y7K3/SZRtqESHsM1RgQugyKX1lyKJPXEccvb3rLYYo+1rqHq8Rbls5SdOZtNhw&#10;XDDY0Zuh6rg9WwXFbfPz4UJ5Wu93h1NZFJMSD1ap0dOwmoMINIR7+L+91gqmr7Mx/L2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AJ2a4xwAAAN0AAAAPAAAAAAAA&#10;AAAAAAAAAKECAABkcnMvZG93bnJldi54bWxQSwUGAAAAAAQABAD5AAAAlQMAAAAA&#10;" strokecolor="#2f5496 [2408]" strokeweight="1.5pt"/>
            <v:shape id="AutoShape 37" o:spid="_x0000_s334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PX4z8YAAADdAAAADwAAAGRycy9kb3ducmV2LnhtbESPQWvCQBSE70L/w/IKvZmNgUqNrmIK&#10;BVPwUBXB2yP7TKLZtzG71fjv3ULB4zAz3zCzRW8acaXO1ZYVjKIYBHFhdc2lgt32a/gBwnlkjY1l&#10;UnAnB4v5y2CGqbY3/qHrxpciQNilqKDyvk2ldEVFBl1kW+LgHW1n0AfZlVJ3eAtw08gkjsfSYM1h&#10;ocKWPisqzptfoyC7f+/X1ueX1fFwuuRZluR4Mkq9vfbLKQhPvX+G/9srreB9Mk7g7014AnL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D1+M/GAAAA3QAAAA8AAAAAAAAA&#10;AAAAAAAAoQIAAGRycy9kb3ducmV2LnhtbFBLBQYAAAAABAAEAPkAAACUAwAAAAA=&#10;" strokecolor="#2f5496 [2408]" strokeweight="1.5pt"/>
          </v:group>
        </w:pict>
      </w:r>
      <w:r w:rsidR="00061E2C" w:rsidRPr="0024361A">
        <w:rPr>
          <w:rFonts w:ascii="ALFABET98" w:hAnsi="ALFABET98"/>
          <w:sz w:val="72"/>
          <w:szCs w:val="72"/>
        </w:rPr>
        <w:t xml:space="preserve"> </w:t>
      </w:r>
      <w:r w:rsidR="00061E2C">
        <w:rPr>
          <w:rFonts w:ascii="ALFABET98" w:hAnsi="ALFABET98"/>
          <w:sz w:val="72"/>
          <w:szCs w:val="72"/>
        </w:rPr>
        <w:t xml:space="preserve">                                        </w:t>
      </w:r>
      <w:r w:rsidR="00061E2C" w:rsidRPr="0024361A">
        <w:rPr>
          <w:rFonts w:ascii="ALFABET98" w:hAnsi="ALFABET98"/>
          <w:sz w:val="72"/>
          <w:szCs w:val="72"/>
        </w:rPr>
        <w:t xml:space="preserve">       </w:t>
      </w:r>
      <w:r w:rsidR="00061E2C">
        <w:rPr>
          <w:rFonts w:ascii="ALFABET98" w:hAnsi="ALFABET98"/>
          <w:sz w:val="72"/>
          <w:szCs w:val="72"/>
        </w:rPr>
        <w:t xml:space="preserve">      </w:t>
      </w:r>
      <w:r w:rsidR="00061E2C" w:rsidRPr="0024361A">
        <w:rPr>
          <w:rFonts w:ascii="ALFABET98" w:hAnsi="ALFABET98"/>
          <w:sz w:val="72"/>
          <w:szCs w:val="72"/>
        </w:rPr>
        <w:t xml:space="preserve">        </w:t>
      </w:r>
      <w:r w:rsidR="00061E2C">
        <w:rPr>
          <w:rFonts w:ascii="ALFABET98" w:hAnsi="ALFABET98"/>
          <w:sz w:val="72"/>
          <w:szCs w:val="72"/>
        </w:rPr>
        <w:t xml:space="preserve"> </w:t>
      </w:r>
    </w:p>
    <w:p w:rsidR="00061E2C" w:rsidRPr="0024361A" w:rsidRDefault="00443F71" w:rsidP="00061E2C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342" style="position:absolute;margin-left:-16.1pt;margin-top:9.4pt;width:521.25pt;height:36.85pt;z-index:-25131212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PL9g5oXBAAA8Q8AAA4AAAAAAAAAAAAAAAAALgIAAGRycy9lMm9Eb2MueG1sUEsBAi0AFAAG&#10;AAgAAAAhAFgrD2jgAAAACgEAAA8AAAAAAAAAAAAAAAAAcQYAAGRycy9kb3ducmV2LnhtbFBLBQYA&#10;AAAABAAEAPMAAAB+BwAAAAA=&#10;">
            <v:group id="Group 33" o:spid="_x0000_s334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7uSg5McAAADd&#10;AAAADwAAAAAAAAAAAAAAAACqAgAAZHJzL2Rvd25yZXYueG1sUEsFBgAAAAAEAAQA+gAAAJ4DAAAA&#10;AA==&#10;">
              <v:rect id="Rectangle 34" o:spid="_x0000_s334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3huxcYA&#10;AADdAAAADwAAAGRycy9kb3ducmV2LnhtbESPQWvCQBSE70L/w/IK3urGiqGNrtJqlV61kdDbI/vM&#10;hmbfhuzWxH/vFgoeh5n5hlmuB9uIC3W+dqxgOklAEJdO11wpyL92Ty8gfEDW2DgmBVfysF49jJaY&#10;adfzgS7HUIkIYZ+hAhNCm0npS0MW/cS1xNE7u85iiLKrpO6wj3DbyOckSaXFmuOCwZY2hsqf469V&#10;MKuKD1PkW5/baZHuT9fTe/+9U2r8OLwtQAQawj383/7UCuav6Rz+3sQnIF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3huxcYAAADdAAAADwAAAAAAAAAAAAAAAACYAgAAZHJz&#10;L2Rvd25yZXYueG1sUEsFBgAAAAAEAAQA9QAAAIsDAAAAAA==&#10;" strokecolor="#2f5496 [2408]" strokeweight="1.5pt">
                <v:fill opacity="0"/>
              </v:rect>
              <v:rect id="Rectangle 35" o:spid="_x0000_s334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NAEGsUA&#10;AADdAAAADwAAAGRycy9kb3ducmV2LnhtbESPzWrDMBCE74W8g9hAb43sUpvGiWxCSpoe2/zcF2tj&#10;m1grx1Jt5+2rQqHHYWa+YdbFZFoxUO8aywriRQSCuLS64UrB6bh7egXhPLLG1jIpuJODIp89rDHT&#10;duQvGg6+EgHCLkMFtfddJqUrazLoFrYjDt7F9gZ9kH0ldY9jgJtWPkdRKg02HBZq7GhbU3k9fBsF&#10;5+St4700/BnvXpbJ+fp+28ZGqcf5tFmB8DT5//Bf+0MrSJZpCr9vwhOQ+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0AQa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334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IJbV8YAAADdAAAADwAAAGRycy9kb3ducmV2LnhtbESPQWvCQBSE70L/w/IK3nRTQW2jqzQF&#10;IRE8aEvB2yP7TGKzb2N21fjvXUHocZiZb5j5sjO1uFDrKssK3oYRCOLc6ooLBT/fq8E7COeRNdaW&#10;ScGNHCwXL705xtpeeUuXnS9EgLCLUUHpfRNL6fKSDLqhbYiDd7CtQR9kW0jd4jXATS1HUTSRBisO&#10;CyU29FVS/rc7GwXJbf27sT47pYf98ZQlySjDo1Gq/9p9zkB46vx/+NlOtYLxx2QKjzfhCcjFH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CCW1fGAAAA3QAAAA8AAAAAAAAA&#10;AAAAAAAAoQIAAGRycy9kb3ducmV2LnhtbFBLBQYAAAAABAAEAPkAAACUAwAAAAA=&#10;" strokecolor="#2f5496 [2408]" strokeweight="1.5pt"/>
            <v:shape id="AutoShape 37" o:spid="_x0000_s334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R3PJcIAAADdAAAADwAAAGRycy9kb3ducmV2LnhtbERPTYvCMBC9L/gfwgje1lRhZa1GscKC&#10;FTysiuBtaMa22kxqE7X+e3MQPD7e93TemkrcqXGlZQWDfgSCOLO65FzBfvf3/QvCeWSNlWVS8CQH&#10;81nna4qxtg/+p/vW5yKEsItRQeF9HUvpsoIMur6tiQN3so1BH2CTS93gI4SbSg6jaCQNlhwaCqxp&#10;WVB22d6MguS5PmysT6+r0/F8TZNkmOLZKNXrtosJCE+t/4jf7pVW8DMehbnhTXgCcvY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kR3PJcIAAADdAAAADwAAAAAAAAAAAAAA&#10;AAChAgAAZHJzL2Rvd25yZXYueG1sUEsFBgAAAAAEAAQA+QAAAJADAAAAAA==&#10;" strokecolor="#2f5496 [2408]" strokeweight="1.5pt"/>
          </v:group>
        </w:pict>
      </w:r>
      <w:r w:rsidR="00061E2C" w:rsidRPr="00742A66">
        <w:rPr>
          <w:rFonts w:ascii="ALFABET98" w:hAnsi="ALFABET98"/>
          <w:color w:val="FF0000"/>
          <w:sz w:val="72"/>
          <w:szCs w:val="72"/>
        </w:rPr>
        <w:t>An</w:t>
      </w:r>
      <w:r w:rsidR="00061E2C">
        <w:rPr>
          <w:rFonts w:ascii="ALFABET98" w:hAnsi="ALFABET98"/>
          <w:sz w:val="72"/>
          <w:szCs w:val="72"/>
        </w:rPr>
        <w:t xml:space="preserve">ne  </w:t>
      </w:r>
      <w:r w:rsidR="00061E2C" w:rsidRPr="00742A66">
        <w:rPr>
          <w:rFonts w:ascii="ALFABET98" w:hAnsi="ALFABET98"/>
          <w:color w:val="FF0000"/>
          <w:sz w:val="72"/>
          <w:szCs w:val="72"/>
        </w:rPr>
        <w:t>i</w:t>
      </w:r>
      <w:r w:rsidR="00061E2C">
        <w:rPr>
          <w:rFonts w:ascii="ALFABET98" w:hAnsi="ALFABET98"/>
          <w:sz w:val="72"/>
          <w:szCs w:val="72"/>
        </w:rPr>
        <w:t xml:space="preserve">ki  </w:t>
      </w:r>
      <w:r w:rsidR="00061E2C" w:rsidRPr="00742A66">
        <w:rPr>
          <w:rFonts w:ascii="ALFABET98" w:hAnsi="ALFABET98"/>
          <w:color w:val="FF0000"/>
          <w:sz w:val="72"/>
          <w:szCs w:val="72"/>
        </w:rPr>
        <w:t>ka</w:t>
      </w:r>
      <w:r w:rsidR="00061E2C">
        <w:rPr>
          <w:rFonts w:ascii="ALFABET98" w:hAnsi="ALFABET98"/>
          <w:sz w:val="72"/>
          <w:szCs w:val="72"/>
        </w:rPr>
        <w:t>le  al.</w:t>
      </w:r>
      <w:r w:rsidR="00061E2C" w:rsidRPr="0024361A">
        <w:rPr>
          <w:rFonts w:ascii="ALFABET98" w:hAnsi="ALFABET98"/>
          <w:sz w:val="72"/>
          <w:szCs w:val="72"/>
        </w:rPr>
        <w:t xml:space="preserve"> </w:t>
      </w:r>
      <w:r w:rsidR="00061E2C">
        <w:rPr>
          <w:rFonts w:ascii="ALFABET98" w:hAnsi="ALFABET98"/>
          <w:sz w:val="72"/>
          <w:szCs w:val="72"/>
        </w:rPr>
        <w:t xml:space="preserve">                                         </w:t>
      </w:r>
      <w:r w:rsidR="00061E2C" w:rsidRPr="0024361A">
        <w:rPr>
          <w:rFonts w:ascii="ALFABET98" w:hAnsi="ALFABET98"/>
          <w:sz w:val="72"/>
          <w:szCs w:val="72"/>
        </w:rPr>
        <w:t xml:space="preserve">       </w:t>
      </w:r>
      <w:r w:rsidR="00061E2C">
        <w:rPr>
          <w:rFonts w:ascii="ALFABET98" w:hAnsi="ALFABET98"/>
          <w:sz w:val="72"/>
          <w:szCs w:val="72"/>
        </w:rPr>
        <w:t xml:space="preserve">      </w:t>
      </w:r>
      <w:r w:rsidR="00061E2C" w:rsidRPr="0024361A">
        <w:rPr>
          <w:rFonts w:ascii="ALFABET98" w:hAnsi="ALFABET98"/>
          <w:sz w:val="72"/>
          <w:szCs w:val="72"/>
        </w:rPr>
        <w:t xml:space="preserve">        </w:t>
      </w:r>
      <w:r w:rsidR="00061E2C">
        <w:rPr>
          <w:rFonts w:ascii="ALFABET98" w:hAnsi="ALFABET98"/>
          <w:sz w:val="72"/>
          <w:szCs w:val="72"/>
        </w:rPr>
        <w:t xml:space="preserve"> </w:t>
      </w:r>
    </w:p>
    <w:p w:rsidR="00061E2C" w:rsidRPr="0024361A" w:rsidRDefault="00443F71" w:rsidP="00061E2C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336" style="position:absolute;margin-left:-16.1pt;margin-top:9.4pt;width:521.25pt;height:36.85pt;z-index:-25131110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mSbzEg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C+&#10;mSbzEgQAAPEPAAAOAAAAAAAAAAAAAAAAAC4CAABkcnMvZTJvRG9jLnhtbFBLAQItABQABgAIAAAA&#10;IQBYKw9o4AAAAAoBAAAPAAAAAAAAAAAAAAAAAGwGAABkcnMvZG93bnJldi54bWxQSwUGAAAAAAQA&#10;BADzAAAAeQcAAAAA&#10;">
            <v:group id="Group 33" o:spid="_x0000_s333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QGMDrFAAAA3QAA&#10;AA8AAAAAAAAAAAAAAAAAqgIAAGRycy9kb3ducmV2LnhtbFBLBQYAAAAABAAEAPoAAACcAwAAAAA=&#10;">
              <v:rect id="Rectangle 34" o:spid="_x0000_s334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Zr+G8YA&#10;AADdAAAADwAAAGRycy9kb3ducmV2LnhtbESPQWvCQBSE74X+h+UVequbWGo1ukqtWrxWI8HbI/vM&#10;hmbfhuzWxH/fLRR6HGbmG2axGmwjrtT52rGCdJSAIC6drrlSkB93T1MQPiBrbByTght5WC3v7xaY&#10;adfzJ10PoRIRwj5DBSaENpPSl4Ys+pFriaN3cZ3FEGVXSd1hH+G2keMkmUiLNccFgy29Gyq/Dt9W&#10;wXNVbE2Rb3xu02Lycbqd1v15p9Tjw/A2BxFoCP/hv/ZeK3iZvabw+yY+Abn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Zr+G8YAAADdAAAADwAAAAAAAAAAAAAAAACYAgAAZHJz&#10;L2Rvd25yZXYueG1sUEsFBgAAAAAEAAQA9QAAAIsDAAAAAA==&#10;" strokecolor="#2f5496 [2408]" strokeweight="1.5pt">
                <v:fill opacity="0"/>
              </v:rect>
              <v:rect id="Rectangle 35" o:spid="_x0000_s334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jKUxMMA&#10;AADdAAAADwAAAGRycy9kb3ducmV2LnhtbESPQYvCMBSE74L/IbyFvWla2epajSKKq0d19f5o3rbF&#10;5qU2Wa3/3giCx2FmvmGm89ZU4kqNKy0riPsRCOLM6pJzBcffde8bhPPIGivLpOBODuazbmeKqbY3&#10;3tP14HMRIOxSVFB4X6dSuqwgg65va+Lg/dnGoA+yyaVu8BbgppKDKBpKgyWHhQJrWhaUnQ//RsEp&#10;WdW8kYZ38fprnJzOP5dlbJT6/GgXExCeWv8Ov9pbrSAZjwbwfBOegJw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jKUx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333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mDLiccAAADdAAAADwAAAGRycy9kb3ducmV2LnhtbESPQWvCQBSE7wX/w/KE3upGi1qjq5hC&#10;wQgetKXg7ZF9JtHs25hdNf57Vyj0OMzMN8xs0ZpKXKlxpWUF/V4EgjizuuRcwc/319sHCOeRNVaW&#10;ScGdHCzmnZcZxtreeEvXnc9FgLCLUUHhfR1L6bKCDLqerYmDd7CNQR9kk0vd4C3ATSUHUTSSBksO&#10;CwXW9FlQdtpdjILkvv7dWJ+eV4f98ZwmySDFo1HqtdsupyA8tf4//NdeaQXDyfgdnm/CE5DzB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aYMuJxwAAAN0AAAAPAAAAAAAA&#10;AAAAAAAAAKECAABkcnMvZG93bnJldi54bWxQSwUGAAAAAAQABAD5AAAAlQMAAAAA&#10;" strokecolor="#2f5496 [2408]" strokeweight="1.5pt"/>
            <v:shape id="AutoShape 37" o:spid="_x0000_s333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YlT/ccAAADdAAAADwAAAGRycy9kb3ducmV2LnhtbESPQWvCQBSE7wX/w/KE3upGqVqjq5hC&#10;wQgetKXg7ZF9JtHs25hdNf57Vyj0OMzMN8xs0ZpKXKlxpWUF/V4EgjizuuRcwc/319sHCOeRNVaW&#10;ScGdHCzmnZcZxtreeEvXnc9FgLCLUUHhfR1L6bKCDLqerYmDd7CNQR9kk0vd4C3ATSUHUTSSBksO&#10;CwXW9FlQdtpdjILkvv7dWJ+eV4f98ZwmySDFo1HqtdsupyA8tf4//NdeaQXDyfgdnm/CE5DzB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ViVP9xwAAAN0AAAAPAAAAAAAA&#10;AAAAAAAAAKECAABkcnMvZG93bnJldi54bWxQSwUGAAAAAAQABAD5AAAAlQMAAAAA&#10;" strokecolor="#2f5496 [2408]" strokeweight="1.5pt"/>
          </v:group>
        </w:pict>
      </w:r>
      <w:r w:rsidR="00061E2C" w:rsidRPr="0024361A">
        <w:rPr>
          <w:rFonts w:ascii="ALFABET98" w:hAnsi="ALFABET98"/>
          <w:sz w:val="72"/>
          <w:szCs w:val="72"/>
        </w:rPr>
        <w:t xml:space="preserve"> </w:t>
      </w:r>
      <w:r w:rsidR="00061E2C">
        <w:rPr>
          <w:rFonts w:ascii="ALFABET98" w:hAnsi="ALFABET98"/>
          <w:sz w:val="72"/>
          <w:szCs w:val="72"/>
        </w:rPr>
        <w:t xml:space="preserve">                                         </w:t>
      </w:r>
      <w:r w:rsidR="00061E2C" w:rsidRPr="0024361A">
        <w:rPr>
          <w:rFonts w:ascii="ALFABET98" w:hAnsi="ALFABET98"/>
          <w:sz w:val="72"/>
          <w:szCs w:val="72"/>
        </w:rPr>
        <w:t xml:space="preserve">       </w:t>
      </w:r>
      <w:r w:rsidR="00061E2C">
        <w:rPr>
          <w:rFonts w:ascii="ALFABET98" w:hAnsi="ALFABET98"/>
          <w:sz w:val="72"/>
          <w:szCs w:val="72"/>
        </w:rPr>
        <w:t xml:space="preserve">      </w:t>
      </w:r>
      <w:r w:rsidR="00061E2C" w:rsidRPr="0024361A">
        <w:rPr>
          <w:rFonts w:ascii="ALFABET98" w:hAnsi="ALFABET98"/>
          <w:sz w:val="72"/>
          <w:szCs w:val="72"/>
        </w:rPr>
        <w:t xml:space="preserve">        </w:t>
      </w:r>
      <w:r w:rsidR="00061E2C">
        <w:rPr>
          <w:rFonts w:ascii="ALFABET98" w:hAnsi="ALFABET98"/>
          <w:sz w:val="72"/>
          <w:szCs w:val="72"/>
        </w:rPr>
        <w:t xml:space="preserve"> </w:t>
      </w:r>
    </w:p>
    <w:p w:rsidR="00061E2C" w:rsidRDefault="00061E2C" w:rsidP="00061E2C">
      <w:pPr>
        <w:spacing w:line="240" w:lineRule="auto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72"/>
          <w:szCs w:val="72"/>
        </w:rPr>
        <w:t xml:space="preserve"> </w:t>
      </w:r>
      <w:r>
        <w:rPr>
          <w:rFonts w:ascii="ALFABET98" w:hAnsi="ALFABET98"/>
          <w:sz w:val="36"/>
          <w:szCs w:val="36"/>
        </w:rPr>
        <w:t xml:space="preserve">  </w:t>
      </w:r>
      <w:r w:rsidR="00437EB7">
        <w:rPr>
          <w:rFonts w:ascii="ALFABET98" w:hAnsi="ALFABET98"/>
          <w:sz w:val="36"/>
          <w:szCs w:val="36"/>
        </w:rPr>
        <w:t xml:space="preserve">                               2</w:t>
      </w:r>
      <w:r>
        <w:rPr>
          <w:rFonts w:ascii="ALFABET98" w:hAnsi="ALFABET98"/>
          <w:sz w:val="36"/>
          <w:szCs w:val="36"/>
        </w:rPr>
        <w:t>7</w:t>
      </w:r>
    </w:p>
    <w:p w:rsidR="00061E2C" w:rsidRDefault="00061E2C" w:rsidP="00061E2C">
      <w:pPr>
        <w:spacing w:line="240" w:lineRule="auto"/>
        <w:rPr>
          <w:rFonts w:ascii="ALFABET98" w:hAnsi="ALFABET98"/>
          <w:sz w:val="72"/>
          <w:szCs w:val="72"/>
        </w:rPr>
      </w:pPr>
      <w:r>
        <w:rPr>
          <w:rFonts w:ascii="ALFABET98" w:hAnsi="ALFABET98"/>
          <w:sz w:val="36"/>
          <w:szCs w:val="36"/>
        </w:rPr>
        <w:t>Sayın velim, okuyalım, boşlukları  yazalım.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 </w:t>
      </w:r>
      <w:r>
        <w:rPr>
          <w:rFonts w:ascii="ALFABET98" w:hAnsi="ALFABET98"/>
          <w:sz w:val="72"/>
          <w:szCs w:val="72"/>
        </w:rPr>
        <w:t xml:space="preserve">       </w:t>
      </w:r>
      <w:r w:rsidRPr="0024361A">
        <w:rPr>
          <w:rFonts w:ascii="ALFABET98" w:hAnsi="ALFABET98"/>
          <w:sz w:val="72"/>
          <w:szCs w:val="72"/>
        </w:rPr>
        <w:t xml:space="preserve">       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 </w:t>
      </w:r>
      <w:r>
        <w:rPr>
          <w:rFonts w:ascii="ALFABET98" w:hAnsi="ALFABET98"/>
          <w:sz w:val="72"/>
          <w:szCs w:val="72"/>
        </w:rPr>
        <w:t xml:space="preserve"> </w:t>
      </w:r>
    </w:p>
    <w:p w:rsidR="00061E2C" w:rsidRDefault="00443F71" w:rsidP="00061E2C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330" style="position:absolute;margin-left:-16.1pt;margin-top:9.4pt;width:521.25pt;height:36.85pt;z-index:-25129779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AlVFZRYEAADxDwAADgAAAAAAAAAAAAAAAAAuAgAAZHJzL2Uyb0RvYy54bWxQSwECLQAUAAYA&#10;CAAAACEAWCsPaOAAAAAKAQAADwAAAAAAAAAAAAAAAABwBgAAZHJzL2Rvd25yZXYueG1sUEsFBgAA&#10;AAAEAAQA8wAAAH0HAAAAAA==&#10;">
            <v:group id="Group 33" o:spid="_x0000_s333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0ow3VxgAAAN0A&#10;AAAPAAAAAAAAAAAAAAAAAKoCAABkcnMvZG93bnJldi54bWxQSwUGAAAAAAQABAD6AAAAnQMAAAAA&#10;">
              <v:rect id="Rectangle 34" o:spid="_x0000_s333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T/D9MYA&#10;AADdAAAADwAAAGRycy9kb3ducmV2LnhtbESPQWvCQBSE74L/YXmF3nSjpdqmrmJrlV5rI6G3R/Y1&#10;G8y+DdnVxH/vCkKPw8x8wyxWva3FmVpfOVYwGScgiAunKy4VZD/b0QsIH5A11o5JwYU8rJbDwQJT&#10;7Tr+pvM+lCJC2KeowITQpFL6wpBFP3YNcfT+XGsxRNmWUrfYRbit5TRJZtJixXHBYEMfhorj/mQV&#10;PJX5p8mzjc/sJJ/tDpfDe/e7VerxoV+/gQjUh//wvf2lFTy/zudwexOfgFx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T/D9MYAAADdAAAADwAAAAAAAAAAAAAAAACYAgAAZHJz&#10;L2Rvd25yZXYueG1sUEsFBgAAAAAEAAQA9QAAAIsDAAAAAA==&#10;" strokecolor="#2f5496 [2408]" strokeweight="1.5pt">
                <v:fill opacity="0"/>
              </v:rect>
              <v:rect id="Rectangle 35" o:spid="_x0000_s333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9qjLsAA&#10;AADdAAAADwAAAGRycy9kb3ducmV2LnhtbERPy4rCMBTdC/5DuMLsNK1YH9UoojjO0uf+0lzbYnNT&#10;m4x2/t4sBlweznuxak0lntS40rKCeBCBIM6sLjlXcDnv+lMQziNrrCyTgj9ysFp2OwtMtX3xkZ4n&#10;n4sQwi5FBYX3dSqlywoy6Aa2Jg7czTYGfYBNLnWDrxBuKjmMorE0WHJoKLCmTUHZ/fRrFFyTbc17&#10;afgQ70az5Hr/fmxio9RXr13PQXhq/Uf87/7RCpLZJMwNb8ITkMs3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9qjLs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333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4j8Y8cAAADdAAAADwAAAGRycy9kb3ducmV2LnhtbESPW2vCQBSE3wv+h+UUfKubCraauhFT&#10;KJiCD14QfDtkTy42ezZmtxr/fVco+DjMzDfMfNGbRlyoc7VlBa+jCARxbnXNpYL97utlCsJ5ZI2N&#10;ZVJwIweLZPA0x1jbK2/osvWlCBB2MSqovG9jKV1ekUE3si1x8ArbGfRBdqXUHV4D3DRyHEVv0mDN&#10;YaHClj4ryn+2v0ZBevs+rK3PzqvieDpnaTrO8GSUGj73yw8Qnnr/CP+3V1rBZPY+g/ub8ARk8g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7iPxjxwAAAN0AAAAPAAAAAAAA&#10;AAAAAAAAAKECAABkcnMvZG93bnJldi54bWxQSwUGAAAAAAQABAD5AAAAlQMAAAAA&#10;" strokecolor="#2f5496 [2408]" strokeweight="1.5pt"/>
            <v:shape id="AutoShape 37" o:spid="_x0000_s333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2cl2cQAAADdAAAADwAAAGRycy9kb3ducmV2LnhtbERPTWvCQBC9F/wPywi91Y2BFo2uoREK&#10;ptCDWgrehuyYxGZnY3abxH/fPQgeH+97nY6mET11rrasYD6LQBAXVtdcKvg+frwsQDiPrLGxTApu&#10;5CDdTJ7WmGg78J76gy9FCGGXoILK+zaR0hUVGXQz2xIH7mw7gz7ArpS6wyGEm0bGUfQmDdYcGips&#10;aVtR8Xv4Mwqy2+fPl/X5dXc+Xa55lsU5XoxSz9PxfQXC0+gf4rt7pxW8Lhdhf3gTnoDc/A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fZyXZxAAAAN0AAAAPAAAAAAAAAAAA&#10;AAAAAKECAABkcnMvZG93bnJldi54bWxQSwUGAAAAAAQABAD5AAAAkgMAAAAA&#10;" strokecolor="#2f5496 [2408]" strokeweight="1.5pt"/>
          </v:group>
        </w:pict>
      </w:r>
      <w:r w:rsidR="00061E2C" w:rsidRPr="009D0D02">
        <w:rPr>
          <w:rFonts w:ascii="ALFABET98" w:hAnsi="ALFABET98"/>
          <w:color w:val="FF0000"/>
          <w:sz w:val="72"/>
          <w:szCs w:val="72"/>
        </w:rPr>
        <w:t>A</w:t>
      </w:r>
      <w:r w:rsidR="00061E2C">
        <w:rPr>
          <w:rFonts w:ascii="ALFABET98" w:hAnsi="ALFABET98"/>
          <w:sz w:val="72"/>
          <w:szCs w:val="72"/>
        </w:rPr>
        <w:t>li  an</w:t>
      </w:r>
      <w:r w:rsidR="00061E2C" w:rsidRPr="009D0D02">
        <w:rPr>
          <w:rFonts w:ascii="ALFABET98" w:hAnsi="ALFABET98"/>
          <w:color w:val="FF0000"/>
          <w:sz w:val="72"/>
          <w:szCs w:val="72"/>
        </w:rPr>
        <w:t>ne</w:t>
      </w:r>
      <w:r w:rsidR="00061E2C">
        <w:rPr>
          <w:rFonts w:ascii="ALFABET98" w:hAnsi="ALFABET98"/>
          <w:sz w:val="72"/>
          <w:szCs w:val="72"/>
        </w:rPr>
        <w:t>ne  la</w:t>
      </w:r>
      <w:r w:rsidR="00061E2C" w:rsidRPr="009D0D02">
        <w:rPr>
          <w:rFonts w:ascii="ALFABET98" w:hAnsi="ALFABET98"/>
          <w:color w:val="FF0000"/>
          <w:sz w:val="72"/>
          <w:szCs w:val="72"/>
        </w:rPr>
        <w:t>le</w:t>
      </w:r>
      <w:r w:rsidR="00061E2C">
        <w:rPr>
          <w:rFonts w:ascii="ALFABET98" w:hAnsi="ALFABET98"/>
          <w:sz w:val="72"/>
          <w:szCs w:val="72"/>
        </w:rPr>
        <w:t xml:space="preserve">  al.          </w:t>
      </w:r>
      <w:r w:rsidR="00061E2C" w:rsidRPr="0024361A">
        <w:rPr>
          <w:rFonts w:ascii="ALFABET98" w:hAnsi="ALFABET98"/>
          <w:sz w:val="72"/>
          <w:szCs w:val="72"/>
        </w:rPr>
        <w:t xml:space="preserve"> </w:t>
      </w:r>
      <w:r w:rsidR="00061E2C">
        <w:rPr>
          <w:rFonts w:ascii="ALFABET98" w:hAnsi="ALFABET98"/>
          <w:sz w:val="72"/>
          <w:szCs w:val="72"/>
        </w:rPr>
        <w:t xml:space="preserve">                                       </w:t>
      </w:r>
    </w:p>
    <w:p w:rsidR="00061E2C" w:rsidRPr="0024361A" w:rsidRDefault="00443F71" w:rsidP="00061E2C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324" style="position:absolute;margin-left:-16.1pt;margin-top:9.4pt;width:521.25pt;height:36.85pt;z-index:-25129676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">
            <v:group id="Group 33" o:spid="_x0000_s332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+TXvxxgAAAN0A&#10;AAAPAAAAAAAAAAAAAAAAAKoCAABkcnMvZG93bnJldi54bWxQSwUGAAAAAAQABAD6AAAAnQMAAAAA&#10;">
              <v:rect id="Rectangle 34" o:spid="_x0000_s332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G10MUA&#10;AADdAAAADwAAAGRycy9kb3ducmV2LnhtbESPQWvCQBSE74L/YXlCb7pRqdjUVdRq8VobCb09sq/Z&#10;0OzbkF1N/PfdgtDjMDPfMKtNb2txo9ZXjhVMJwkI4sLpiksF2edxvAThA7LG2jEpuJOHzXo4WGGq&#10;XccfdDuHUkQI+xQVmBCaVEpfGLLoJ64hjt63ay2GKNtS6ha7CLe1nCXJQlqsOC4YbGhvqPg5X62C&#10;eZkfTJ69+cxO88X75X7ZdV9HpZ5G/fYVRKA+/Icf7ZNW8PyynMPfm/gE5P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n0bXQxQAAAN0AAAAPAAAAAAAAAAAAAAAAAJgCAABkcnMv&#10;ZG93bnJldi54bWxQSwUGAAAAAAQABAD1AAAAigMAAAAA&#10;" strokecolor="#2f5496 [2408]" strokeweight="1.5pt">
                <v:fill opacity="0"/>
              </v:rect>
              <v:rect id="Rectangle 35" o:spid="_x0000_s332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0LZDMQA&#10;AADdAAAADwAAAGRycy9kb3ducmV2LnhtbESPQWvCQBSE7wX/w/KE3uomxRRNsxFRrD1Wbe6P7DMJ&#10;yb5Ns6vGf98tFDwOM/MNk61G04krDa6xrCCeRSCIS6sbrhR8n3YvCxDOI2vsLJOCOzlY5ZOnDFNt&#10;b3yg69FXIkDYpaig9r5PpXRlTQbdzPbEwTvbwaAPcqikHvAW4KaTr1H0Jg02HBZq7GlTU9keL0ZB&#10;kWx73kvDX/FuvkyK9uNnExulnqfj+h2Ep9E/wv/tT60gWS7m8PcmPAGZ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tC2Qz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332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xCGQccAAADdAAAADwAAAGRycy9kb3ducmV2LnhtbESPQWvCQBSE7wX/w/KE3pqNgsWmWaUR&#10;CqbgoVaE3h7ZZxKbfRuz2yT++65Q8DjMzDdMuh5NI3rqXG1ZwSyKQRAXVtdcKjh8vT8tQTiPrLGx&#10;TAqu5GC9mjykmGg78Cf1e1+KAGGXoILK+zaR0hUVGXSRbYmDd7KdQR9kV0rd4RDgppHzOH6WBmsO&#10;CxW2tKmo+Nn/GgXZ9eO4sz6/bE/f50ueZfMcz0apx+n49grC0+jv4f/2VitYvCwXcHsTnoBc/Q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PEIZBxwAAAN0AAAAPAAAAAAAA&#10;AAAAAAAAAKECAABkcnMvZG93bnJldi54bWxQSwUGAAAAAAQABAD5AAAAlQMAAAAA&#10;" strokecolor="#2f5496 [2408]" strokeweight="1.5pt"/>
            <v:shape id="AutoShape 37" o:spid="_x0000_s332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8IYNscAAADdAAAADwAAAGRycy9kb3ducmV2LnhtbESPQWvCQBSE7wX/w/KE3upGocGmrtII&#10;BVPw0FSE3h7ZZxKbfRuzW5P8+65Q8DjMzDfMajOYRlypc7VlBfNZBIK4sLrmUsHh6/1pCcJ5ZI2N&#10;ZVIwkoPNevKwwkTbnj/pmvtSBAi7BBVU3reJlK6oyKCb2ZY4eCfbGfRBdqXUHfYBbhq5iKJYGqw5&#10;LFTY0rai4if/NQrS8eO4tz677E7f50uWposMz0apx+nw9grC0+Dv4f/2Tit4flnG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/whg2xwAAAN0AAAAPAAAAAAAA&#10;AAAAAAAAAKECAABkcnMvZG93bnJldi54bWxQSwUGAAAAAAQABAD5AAAAlQMAAAAA&#10;" strokecolor="#2f5496 [2408]" strokeweight="1.5pt"/>
          </v:group>
        </w:pict>
      </w:r>
      <w:r w:rsidR="00061E2C" w:rsidRPr="0024361A">
        <w:rPr>
          <w:rFonts w:ascii="ALFABET98" w:hAnsi="ALFABET98"/>
          <w:sz w:val="72"/>
          <w:szCs w:val="72"/>
        </w:rPr>
        <w:t xml:space="preserve"> </w:t>
      </w:r>
      <w:r w:rsidR="00061E2C">
        <w:rPr>
          <w:rFonts w:ascii="ALFABET98" w:hAnsi="ALFABET98"/>
          <w:sz w:val="72"/>
          <w:szCs w:val="72"/>
        </w:rPr>
        <w:t xml:space="preserve">                                         </w:t>
      </w:r>
      <w:r w:rsidR="00061E2C" w:rsidRPr="0024361A">
        <w:rPr>
          <w:rFonts w:ascii="ALFABET98" w:hAnsi="ALFABET98"/>
          <w:sz w:val="72"/>
          <w:szCs w:val="72"/>
        </w:rPr>
        <w:t xml:space="preserve">       </w:t>
      </w:r>
      <w:r w:rsidR="00061E2C">
        <w:rPr>
          <w:rFonts w:ascii="ALFABET98" w:hAnsi="ALFABET98"/>
          <w:sz w:val="72"/>
          <w:szCs w:val="72"/>
        </w:rPr>
        <w:t xml:space="preserve">      </w:t>
      </w:r>
      <w:r w:rsidR="00061E2C" w:rsidRPr="0024361A">
        <w:rPr>
          <w:rFonts w:ascii="ALFABET98" w:hAnsi="ALFABET98"/>
          <w:sz w:val="72"/>
          <w:szCs w:val="72"/>
        </w:rPr>
        <w:t xml:space="preserve">        </w:t>
      </w:r>
      <w:r w:rsidR="00061E2C">
        <w:rPr>
          <w:rFonts w:ascii="ALFABET98" w:hAnsi="ALFABET98"/>
          <w:sz w:val="72"/>
          <w:szCs w:val="72"/>
        </w:rPr>
        <w:t xml:space="preserve"> </w:t>
      </w:r>
    </w:p>
    <w:p w:rsidR="00061E2C" w:rsidRPr="00E0338D" w:rsidRDefault="00443F71" w:rsidP="00061E2C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lastRenderedPageBreak/>
        <w:pict>
          <v:group id="_x0000_s3318" style="position:absolute;margin-left:-16.1pt;margin-top:9.4pt;width:521.25pt;height:36.85pt;z-index:-25129574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OqN0FQ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AvOqN0FQQAAPEPAAAOAAAAAAAAAAAAAAAAAC4CAABkcnMvZTJvRG9jLnhtbFBLAQItABQABgAI&#10;AAAAIQBYKw9o4AAAAAoBAAAPAAAAAAAAAAAAAAAAAG8GAABkcnMvZG93bnJldi54bWxQSwUGAAAA&#10;AAQABADzAAAAfAcAAAAA&#10;">
            <v:group id="Group 33" o:spid="_x0000_s332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fpUwbwwAAAN0AAAAP&#10;AAAAAAAAAAAAAAAAAKoCAABkcnMvZG93bnJldi54bWxQSwUGAAAAAAQABAD6AAAAmgMAAAAA&#10;">
              <v:rect id="Rectangle 34" o:spid="_x0000_s332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mCOsYA&#10;AADdAAAADwAAAGRycy9kb3ducmV2LnhtbESPT2vCQBTE74LfYXkFb7qxomjqKvaP0ms1Erw9sq/Z&#10;0OzbkN2a+O1dodDjMDO/Ydbb3tbiSq2vHCuYThIQxIXTFZcKstN+vAThA7LG2jEpuJGH7WY4WGOq&#10;XcdfdD2GUkQI+xQVmBCaVEpfGLLoJ64hjt63ay2GKNtS6ha7CLe1fE6ShbRYcVww2NCboeLn+GsV&#10;zMr8w+TZu8/sNF8czrfza3fZKzV66ncvIAL14T/81/7UCuar5Qoeb+ITkJ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jmCOsYAAADdAAAADwAAAAAAAAAAAAAAAACYAgAAZHJz&#10;L2Rvd25yZXYueG1sUEsFBgAAAAAEAAQA9QAAAIsDAAAAAA==&#10;" strokecolor="#2f5496 [2408]" strokeweight="1.5pt">
                <v:fill opacity="0"/>
              </v:rect>
              <v:rect id="Rectangle 35" o:spid="_x0000_s332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aBJ0sAA&#10;AADdAAAADwAAAGRycy9kb3ducmV2LnhtbERPTYvCMBC9C/6HMII3TbtYsdUo4qK7R616H5qxLTaT&#10;2kTt/vvNYWGPj/e92vSmES/qXG1ZQTyNQBAXVtdcKric95MFCOeRNTaWScEPOdish4MVZtq++USv&#10;3JcihLDLUEHlfZtJ6YqKDLqpbYkDd7OdQR9gV0rd4TuEm0Z+RNFcGqw5NFTY0q6i4p4/jYJr8tny&#10;lzR8jPezNLneD49dbJQaj/rtEoSn3v+L/9zfWkGSpmF/eBOegFz/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8aBJ0s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332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fIWn8YAAADdAAAADwAAAGRycy9kb3ducmV2LnhtbESPT4vCMBTE7wt+h/AEb2uqsKJdo1hh&#10;wQoe/MPC3h7Ns63bvNQmav32RhA8DjPzG2Y6b00lrtS40rKCQT8CQZxZXXKu4LD/+RyDcB5ZY2WZ&#10;FNzJwXzW+ZhirO2Nt3Td+VwECLsYFRTe17GULivIoOvbmjh4R9sY9EE2udQN3gLcVHIYRSNpsOSw&#10;UGBNy4Ky/93FKEju69+N9el5dfw7ndMkGaZ4Mkr1uu3iG4Sn1r/Dr/ZKK/iaTAbwfBOegJw9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XyFp/GAAAA3QAAAA8AAAAAAAAA&#10;AAAAAAAAoQIAAGRycy9kb3ducmV2LnhtbFBLBQYAAAAABAAEAPkAAACUAwAAAAA=&#10;" strokecolor="#2f5496 [2408]" strokeweight="1.5pt"/>
            <v:shape id="AutoShape 37" o:spid="_x0000_s331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SCI6MYAAADdAAAADwAAAGRycy9kb3ducmV2LnhtbESPQWvCQBSE74L/YXkFb7ppQGlSV2kE&#10;wQgetKXQ2yP7TGKzb2N21fjvXaHQ4zAz3zDzZW8acaXO1ZYVvE4iEMSF1TWXCr4+1+M3EM4ja2ws&#10;k4I7OVguhoM5ptreeE/Xgy9FgLBLUUHlfZtK6YqKDLqJbYmDd7SdQR9kV0rd4S3ATSPjKJpJgzWH&#10;hQpbWlVU/B4uRkF2337vrM/Pm+PP6ZxnWZzjySg1euk/3kF46v1/+K+90QqmSRLD8014AnL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UgiOjGAAAA3QAAAA8AAAAAAAAA&#10;AAAAAAAAoQIAAGRycy9kb3ducmV2LnhtbFBLBQYAAAAABAAEAPkAAACUAwAAAAA=&#10;" strokecolor="#2f5496 [2408]" strokeweight="1.5pt"/>
          </v:group>
        </w:pict>
      </w:r>
      <w:r w:rsidR="00061E2C">
        <w:rPr>
          <w:rFonts w:ascii="ALFABET98" w:hAnsi="ALFABET98"/>
          <w:sz w:val="72"/>
          <w:szCs w:val="72"/>
        </w:rPr>
        <w:t>E</w:t>
      </w:r>
      <w:r w:rsidR="00061E2C" w:rsidRPr="009D0D02">
        <w:rPr>
          <w:rFonts w:ascii="ALFABET98" w:hAnsi="ALFABET98"/>
          <w:color w:val="FF0000"/>
          <w:sz w:val="72"/>
          <w:szCs w:val="72"/>
        </w:rPr>
        <w:t>la</w:t>
      </w:r>
      <w:r w:rsidR="00061E2C">
        <w:rPr>
          <w:rFonts w:ascii="ALFABET98" w:hAnsi="ALFABET98"/>
          <w:sz w:val="72"/>
          <w:szCs w:val="72"/>
        </w:rPr>
        <w:t xml:space="preserve">  na</w:t>
      </w:r>
      <w:r w:rsidR="00061E2C" w:rsidRPr="009D0D02">
        <w:rPr>
          <w:rFonts w:ascii="ALFABET98" w:hAnsi="ALFABET98"/>
          <w:color w:val="FF0000"/>
          <w:sz w:val="72"/>
          <w:szCs w:val="72"/>
        </w:rPr>
        <w:t>ne</w:t>
      </w:r>
      <w:r w:rsidR="00061E2C">
        <w:rPr>
          <w:rFonts w:ascii="ALFABET98" w:hAnsi="ALFABET98"/>
          <w:sz w:val="72"/>
          <w:szCs w:val="72"/>
        </w:rPr>
        <w:t>li  kek al.</w:t>
      </w:r>
      <w:r w:rsidR="00061E2C" w:rsidRPr="0024361A">
        <w:rPr>
          <w:rFonts w:ascii="ALFABET98" w:hAnsi="ALFABET98"/>
          <w:sz w:val="72"/>
          <w:szCs w:val="72"/>
        </w:rPr>
        <w:t xml:space="preserve"> </w:t>
      </w:r>
      <w:r w:rsidR="00061E2C">
        <w:rPr>
          <w:rFonts w:ascii="ALFABET98" w:hAnsi="ALFABET98"/>
          <w:sz w:val="72"/>
          <w:szCs w:val="72"/>
        </w:rPr>
        <w:t xml:space="preserve">                                       </w:t>
      </w:r>
      <w:r w:rsidR="00061E2C" w:rsidRPr="00F12AA8">
        <w:rPr>
          <w:rFonts w:ascii="ALFABET98" w:hAnsi="ALFABET98"/>
          <w:color w:val="A6A6A6" w:themeColor="background1" w:themeShade="A6"/>
          <w:sz w:val="72"/>
          <w:szCs w:val="72"/>
        </w:rPr>
        <w:t xml:space="preserve">      </w:t>
      </w:r>
    </w:p>
    <w:p w:rsidR="00061E2C" w:rsidRPr="0024361A" w:rsidRDefault="00443F71" w:rsidP="00061E2C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312" style="position:absolute;margin-left:-16.1pt;margin-top:9.4pt;width:521.25pt;height:36.85pt;z-index:-25130700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B218SpFQQAAPEPAAAOAAAAAAAAAAAAAAAAAC4CAABkcnMvZTJvRG9jLnhtbFBLAQItABQABgAI&#10;AAAAIQBYKw9o4AAAAAoBAAAPAAAAAAAAAAAAAAAAAG8GAABkcnMvZG93bnJldi54bWxQSwUGAAAA&#10;AAQABADzAAAAfAcAAAAA&#10;">
            <v:group id="Group 33" o:spid="_x0000_s331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2zHQw8cAAADd&#10;AAAADwAAAAAAAAAAAAAAAACqAgAAZHJzL2Rvd25yZXYueG1sUEsFBgAAAAAEAAQA+gAAAJ4DAAAA&#10;AA==&#10;">
              <v:rect id="Rectangle 34" o:spid="_x0000_s331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0e4sYA&#10;AADdAAAADwAAAGRycy9kb3ducmV2LnhtbESPT2vCQBTE74LfYXkFb7qxotTUVewfi9dqJHh7ZF+z&#10;odm3Ibs18dt3BcHjMDO/YVab3tbiQq2vHCuYThIQxIXTFZcKsuNu/ALCB2SNtWNScCUPm/VwsMJU&#10;u46/6XIIpYgQ9ikqMCE0qZS+MGTRT1xDHL0f11oMUbal1C12EW5r+ZwkC2mx4rhgsKF3Q8Xv4c8q&#10;mJX5p8mzD5/Zab74Ol1Pb915p9Toqd++ggjUh0f43t5rBfPlcg63N/EJyPU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q0e4sYAAADdAAAADwAAAAAAAAAAAAAAAACYAgAAZHJz&#10;L2Rvd25yZXYueG1sUEsFBgAAAAAEAAQA9QAAAIsDAAAAAA==&#10;" strokecolor="#2f5496 [2408]" strokeweight="1.5pt">
                <v:fill opacity="0"/>
              </v:rect>
              <v:rect id="Rectangle 35" o:spid="_x0000_s331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V0PcMA&#10;AADdAAAADwAAAGRycy9kb3ducmV2LnhtbESPT4vCMBTE7wt+h/AEb2vaxYqtRhEXdY/rv/ujebbF&#10;5qU2Ueu33wjCHoeZ+Q0zW3SmFndqXWVZQTyMQBDnVldcKDge1p8TEM4ja6wtk4InOVjMex8zzLR9&#10;8I7ue1+IAGGXoYLS+yaT0uUlGXRD2xAH72xbgz7ItpC6xUeAm1p+RdFYGqw4LJTY0Kqk/LK/GQWn&#10;5LvhrTT8G69HaXK6bK6r2Cg16HfLKQhPnf8Pv9s/WkGSpmN4vQlPQM7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QV0P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331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VcrcMcAAADdAAAADwAAAGRycy9kb3ducmV2LnhtbESPW2vCQBSE3wv+h+UUfKubCraauhFT&#10;KJiCD14QfDtkTy42ezZmtxr/fVco+DjMzDfMfNGbRlyoc7VlBa+jCARxbnXNpYL97utlCsJ5ZI2N&#10;ZVJwIweLZPA0x1jbK2/osvWlCBB2MSqovG9jKV1ekUE3si1x8ArbGfRBdqXUHV4D3DRyHEVv0mDN&#10;YaHClj4ryn+2v0ZBevs+rK3PzqvieDpnaTrO8GSUGj73yw8Qnnr/CP+3V1rBZDZ7h/ub8ARk8g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VVytwxwAAAN0AAAAPAAAAAAAA&#10;AAAAAAAAAKECAABkcnMvZG93bnJldi54bWxQSwUGAAAAAAQABAD5AAAAlQMAAAAA&#10;" strokecolor="#2f5496 [2408]" strokeweight="1.5pt"/>
            <v:shape id="AutoShape 37" o:spid="_x0000_s331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Mi/AsQAAADdAAAADwAAAGRycy9kb3ducmV2LnhtbERPTWvCQBC9F/wPywi9NRsDLTVmFSMI&#10;ptBDbRG8DdkxiWZnk+xW47/vHgoeH+87W42mFVcaXGNZwSyKQRCXVjdcKfj53r68g3AeWWNrmRTc&#10;ycFqOXnKMNX2xl903ftKhBB2KSqove9SKV1Zk0EX2Y44cCc7GPQBDpXUA95CuGllEsdv0mDDoaHG&#10;jjY1lZf9r1GQ3z8On9YX/e50PPdFnicFno1Sz9NxvQDhafQP8b97pxW8zudhbngTnoBc/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kyL8CxAAAAN0AAAAPAAAAAAAAAAAA&#10;AAAAAKECAABkcnMvZG93bnJldi54bWxQSwUGAAAAAAQABAD5AAAAkgMAAAAA&#10;" strokecolor="#2f5496 [2408]" strokeweight="1.5pt"/>
          </v:group>
        </w:pict>
      </w:r>
      <w:r w:rsidR="00061E2C" w:rsidRPr="0024361A">
        <w:rPr>
          <w:rFonts w:ascii="ALFABET98" w:hAnsi="ALFABET98"/>
          <w:sz w:val="72"/>
          <w:szCs w:val="72"/>
        </w:rPr>
        <w:t xml:space="preserve"> </w:t>
      </w:r>
      <w:r w:rsidR="00061E2C">
        <w:rPr>
          <w:rFonts w:ascii="ALFABET98" w:hAnsi="ALFABET98"/>
          <w:sz w:val="72"/>
          <w:szCs w:val="72"/>
        </w:rPr>
        <w:t xml:space="preserve">                                         </w:t>
      </w:r>
      <w:r w:rsidR="00061E2C" w:rsidRPr="0024361A">
        <w:rPr>
          <w:rFonts w:ascii="ALFABET98" w:hAnsi="ALFABET98"/>
          <w:sz w:val="72"/>
          <w:szCs w:val="72"/>
        </w:rPr>
        <w:t xml:space="preserve">       </w:t>
      </w:r>
      <w:r w:rsidR="00061E2C">
        <w:rPr>
          <w:rFonts w:ascii="ALFABET98" w:hAnsi="ALFABET98"/>
          <w:sz w:val="72"/>
          <w:szCs w:val="72"/>
        </w:rPr>
        <w:t xml:space="preserve">      </w:t>
      </w:r>
      <w:r w:rsidR="00061E2C" w:rsidRPr="0024361A">
        <w:rPr>
          <w:rFonts w:ascii="ALFABET98" w:hAnsi="ALFABET98"/>
          <w:sz w:val="72"/>
          <w:szCs w:val="72"/>
        </w:rPr>
        <w:t xml:space="preserve">        </w:t>
      </w:r>
      <w:r w:rsidR="00061E2C">
        <w:rPr>
          <w:rFonts w:ascii="ALFABET98" w:hAnsi="ALFABET98"/>
          <w:sz w:val="72"/>
          <w:szCs w:val="72"/>
        </w:rPr>
        <w:t xml:space="preserve"> </w:t>
      </w:r>
    </w:p>
    <w:p w:rsidR="00061E2C" w:rsidRDefault="00443F71" w:rsidP="00061E2C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306" style="position:absolute;margin-left:-16.1pt;margin-top:9.4pt;width:521.25pt;height:36.85pt;z-index:-25130598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DTuHOdFQQAAPEPAAAOAAAAAAAAAAAAAAAAAC4CAABkcnMvZTJvRG9jLnhtbFBLAQItABQABgAI&#10;AAAAIQBYKw9o4AAAAAoBAAAPAAAAAAAAAAAAAAAAAG8GAABkcnMvZG93bnJldi54bWxQSwUGAAAA&#10;AAQABADzAAAAfAcAAAAA&#10;">
            <v:group id="Group 33" o:spid="_x0000_s330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HWVaPjCAAAA3QAAAA8A&#10;AAAAAAAAAAAAAAAAqgIAAGRycy9kb3ducmV2LnhtbFBLBQYAAAAABAAEAPoAAACZAwAAAAA=&#10;">
              <v:rect id="Rectangle 34" o:spid="_x0000_s331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Amm2cUA&#10;AADdAAAADwAAAGRycy9kb3ducmV2LnhtbESPwWrDMBBE74X8g9hAbo3kBkxxo4QmTUqvTR1Mb4u1&#10;tUytlbGU2Pn7qlDocZiZN8x6O7lOXGkIrWcN2VKBIK69abnRUH4c7x9BhIhssPNMGm4UYLuZ3a2x&#10;MH7kd7qeYiMShEOBGmyMfSFlqC05DEvfEyfvyw8OY5JDI82AY4K7Tj4olUuHLacFiz3tLdXfp4vT&#10;sGqqg63Kl1C6rMpfz7fzbvw8ar2YT89PICJN8T/8134zGnKlMvh9k56A3P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CabZxQAAAN0AAAAPAAAAAAAAAAAAAAAAAJgCAABkcnMv&#10;ZG93bnJldi54bWxQSwUGAAAAAAQABAD1AAAAigMAAAAA&#10;" strokecolor="#2f5496 [2408]" strokeweight="1.5pt">
                <v:fill opacity="0"/>
              </v:rect>
              <v:rect id="Rectangle 35" o:spid="_x0000_s331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6HMBsMA&#10;AADdAAAADwAAAGRycy9kb3ducmV2LnhtbESPT4vCMBTE7wt+h/AEb2tSWUWrUURR97j+uz+aZ1ts&#10;XmqT1frtN4Kwx2FmfsPMFq2txJ0aXzrWkPQVCOLMmZJzDafj5nMMwgdkg5Vj0vAkD4t552OGqXEP&#10;3tP9EHIRIexT1FCEUKdS+qwgi77vauLoXVxjMUTZ5NI0+IhwW8mBUiNpseS4UGBNq4Ky6+HXajgP&#10;1zXvpOWfZPM1GZ6v29sqsVr3uu1yCiJQG/7D7/a30TBSagCvN/EJyPk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6HMBs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330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/OTS8YAAADdAAAADwAAAGRycy9kb3ducmV2LnhtbESPQWvCQBSE74X+h+UJ3ppdFaSkboIp&#10;FEyhh2op9PbIPpNo9m3MbjX++64g9DjMzDfMKh9tJ840+NaxhlmiQBBXzrRca/javT09g/AB2WDn&#10;mDRcyUOePT6sMDXuwp903oZaRAj7FDU0IfSplL5qyKJPXE8cvb0bLIYoh1qaAS8Rbjs5V2opLbYc&#10;Fxrs6bWh6rj9tRqK6/v3hwvlabP/OZzKopiXeLBaTyfj+gVEoDH8h+/tjdGwVGoBtzfxCcjsD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vzk0vGAAAA3QAAAA8AAAAAAAAA&#10;AAAAAAAAoQIAAGRycy9kb3ducmV2LnhtbFBLBQYAAAAABAAEAPkAAACUAwAAAAA=&#10;" strokecolor="#2f5496 [2408]" strokeweight="1.5pt"/>
            <v:shape id="AutoShape 37" o:spid="_x0000_s330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BoLP8YAAADdAAAADwAAAGRycy9kb3ducmV2LnhtbESPQWvCQBSE74X+h+UJ3ppdRaSkboIp&#10;FEyhh2op9PbIPpNo9m3MbjX++64g9DjMzDfMKh9tJ840+NaxhlmiQBBXzrRca/javT09g/AB2WDn&#10;mDRcyUOePT6sMDXuwp903oZaRAj7FDU0IfSplL5qyKJPXE8cvb0bLIYoh1qaAS8Rbjs5V2opLbYc&#10;Fxrs6bWh6rj9tRqK6/v3hwvlabP/OZzKopiXeLBaTyfj+gVEoDH8h+/tjdGwVGoBtzfxCcjsD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QaCz/GAAAA3QAAAA8AAAAAAAAA&#10;AAAAAAAAoQIAAGRycy9kb3ducmV2LnhtbFBLBQYAAAAABAAEAPkAAACUAwAAAAA=&#10;" strokecolor="#2f5496 [2408]" strokeweight="1.5pt"/>
          </v:group>
        </w:pict>
      </w:r>
      <w:r w:rsidR="00061E2C">
        <w:rPr>
          <w:rFonts w:ascii="ALFABET98" w:hAnsi="ALFABET98"/>
          <w:sz w:val="72"/>
          <w:szCs w:val="72"/>
        </w:rPr>
        <w:t>Nil  ni</w:t>
      </w:r>
      <w:r w:rsidR="00061E2C" w:rsidRPr="009D0D02">
        <w:rPr>
          <w:rFonts w:ascii="ALFABET98" w:hAnsi="ALFABET98"/>
          <w:color w:val="FF0000"/>
          <w:sz w:val="72"/>
          <w:szCs w:val="72"/>
        </w:rPr>
        <w:t>ne</w:t>
      </w:r>
      <w:r w:rsidR="00061E2C">
        <w:rPr>
          <w:rFonts w:ascii="ALFABET98" w:hAnsi="ALFABET98"/>
          <w:sz w:val="72"/>
          <w:szCs w:val="72"/>
        </w:rPr>
        <w:t xml:space="preserve">ne  </w:t>
      </w:r>
      <w:r w:rsidR="00061E2C" w:rsidRPr="009D0D02">
        <w:rPr>
          <w:rFonts w:ascii="ALFABET98" w:hAnsi="ALFABET98"/>
          <w:color w:val="FF0000"/>
          <w:sz w:val="72"/>
          <w:szCs w:val="72"/>
        </w:rPr>
        <w:t>i</w:t>
      </w:r>
      <w:r w:rsidR="00061E2C">
        <w:rPr>
          <w:rFonts w:ascii="ALFABET98" w:hAnsi="ALFABET98"/>
          <w:sz w:val="72"/>
          <w:szCs w:val="72"/>
        </w:rPr>
        <w:t xml:space="preserve">nek al.  </w:t>
      </w:r>
      <w:r w:rsidR="00061E2C" w:rsidRPr="0024361A">
        <w:rPr>
          <w:rFonts w:ascii="ALFABET98" w:hAnsi="ALFABET98"/>
          <w:sz w:val="72"/>
          <w:szCs w:val="72"/>
        </w:rPr>
        <w:t xml:space="preserve"> </w:t>
      </w:r>
      <w:r w:rsidR="00061E2C">
        <w:rPr>
          <w:rFonts w:ascii="ALFABET98" w:hAnsi="ALFABET98"/>
          <w:sz w:val="72"/>
          <w:szCs w:val="72"/>
        </w:rPr>
        <w:t xml:space="preserve">                                       </w:t>
      </w:r>
    </w:p>
    <w:p w:rsidR="00061E2C" w:rsidRPr="0024361A" w:rsidRDefault="00443F71" w:rsidP="00061E2C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300" style="position:absolute;margin-left:-16.1pt;margin-top:9.4pt;width:521.25pt;height:36.85pt;z-index:-25130496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">
            <v:group id="Group 33" o:spid="_x0000_s330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TBVF8QAAADdAAAA&#10;DwAAAAAAAAAAAAAAAACqAgAAZHJzL2Rvd25yZXYueG1sUEsFBgAAAAAEAAQA+gAAAJsDAAAAAA==&#10;">
              <v:rect id="Rectangle 34" o:spid="_x0000_s330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KybNsUA&#10;AADdAAAADwAAAGRycy9kb3ducmV2LnhtbESPQWvCQBSE74X+h+UVequ7VogldZW2aulVGwm9PbKv&#10;2dDs25BdTfz3XUHwOMzMN8xiNbpWnKgPjWcN04kCQVx503CtofjePr2ACBHZYOuZNJwpwGp5f7fA&#10;3PiBd3Tax1okCIccNdgYu1zKUFlyGCa+I07er+8dxiT7WpoehwR3rXxWKpMOG04LFjv6sFT97Y9O&#10;w6wuN7Ys1qFw0zL7PJwP78PPVuvHh/HtFUSkMd7C1/aX0ZApNYfLm/QE5PI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MrJs2xQAAAN0AAAAPAAAAAAAAAAAAAAAAAJgCAABkcnMv&#10;ZG93bnJldi54bWxQSwUGAAAAAAQABAD1AAAAigMAAAAA&#10;" strokecolor="#2f5496 [2408]" strokeweight="1.5pt">
                <v:fill opacity="0"/>
              </v:rect>
              <v:rect id="Rectangle 35" o:spid="_x0000_s330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kn77MAA&#10;AADdAAAADwAAAGRycy9kb3ducmV2LnhtbERPTYvCMBC9C/6HMAveNKmouF2jiIurR616H5rZtthM&#10;apPV7r83B8Hj430vVp2txZ1aXznWkIwUCOLcmYoLDefTdjgH4QOywdoxafgnD6tlv7fA1LgHH+me&#10;hULEEPYpaihDaFIpfV6SRT9yDXHkfl1rMUTYFtK0+IjhtpZjpWbSYsWxocSGNiXl1+zParhMvxve&#10;ScuHZDv5nF6uP7dNYrUefHTrLxCBuvAWv9x7o2GmVJwb38QnIJd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3kn77M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330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hukoccAAADdAAAADwAAAGRycy9kb3ducmV2LnhtbESPQWvCQBSE7wX/w/IK3prdepA2dROM&#10;IBihh2op9PbIPpNo9m3Mrhr/fbdQ6HGYmW+YRT7aTlxp8K1jDc+JAkFcOdNyreFzv356AeEDssHO&#10;MWm4k4c8mzwsMDXuxh903YVaRAj7FDU0IfSplL5qyKJPXE8cvYMbLIYoh1qaAW8Rbjs5U2ouLbYc&#10;FxrsadVQddpdrIbivv16d6E8bw7fx3NZFLMSj1br6eO4fAMRaAz/4b/2xmiYK/UKv2/iE5DZ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aG6ShxwAAAN0AAAAPAAAAAAAA&#10;AAAAAAAAAKECAABkcnMvZG93bnJldi54bWxQSwUGAAAAAAQABAD5AAAAlQMAAAAA&#10;" strokecolor="#2f5496 [2408]" strokeweight="1.5pt"/>
            <v:shape id="AutoShape 37" o:spid="_x0000_s330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vib4cEAAADdAAAADwAAAGRycy9kb3ducmV2LnhtbERPTYvCMBC9C/6HMII3TfUgUhvFCoJd&#10;8LAqgrehGdtqM6lNVuu/3xwEj4/3naw6U4snta6yrGAyjkAQ51ZXXCg4HbejOQjnkTXWlknBmxys&#10;lv1egrG2L/6l58EXIoSwi1FB6X0TS+nykgy6sW2IA3e1rUEfYFtI3eIrhJtaTqNoJg1WHBpKbGhT&#10;Un4//BkF6fvnvLc+e+yul9sjS9Nphjej1HDQrRcgPHX+K/64d1rBLJqE/eFNeAJy+Q8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O+JvhwQAAAN0AAAAPAAAAAAAAAAAAAAAA&#10;AKECAABkcnMvZG93bnJldi54bWxQSwUGAAAAAAQABAD5AAAAjwMAAAAA&#10;" strokecolor="#2f5496 [2408]" strokeweight="1.5pt"/>
          </v:group>
        </w:pict>
      </w:r>
      <w:r w:rsidR="00061E2C" w:rsidRPr="0024361A">
        <w:rPr>
          <w:rFonts w:ascii="ALFABET98" w:hAnsi="ALFABET98"/>
          <w:sz w:val="72"/>
          <w:szCs w:val="72"/>
        </w:rPr>
        <w:t xml:space="preserve"> </w:t>
      </w:r>
      <w:r w:rsidR="00061E2C">
        <w:rPr>
          <w:rFonts w:ascii="ALFABET98" w:hAnsi="ALFABET98"/>
          <w:sz w:val="72"/>
          <w:szCs w:val="72"/>
        </w:rPr>
        <w:t xml:space="preserve">                                         </w:t>
      </w:r>
      <w:r w:rsidR="00061E2C" w:rsidRPr="0024361A">
        <w:rPr>
          <w:rFonts w:ascii="ALFABET98" w:hAnsi="ALFABET98"/>
          <w:sz w:val="72"/>
          <w:szCs w:val="72"/>
        </w:rPr>
        <w:t xml:space="preserve">       </w:t>
      </w:r>
      <w:r w:rsidR="00061E2C">
        <w:rPr>
          <w:rFonts w:ascii="ALFABET98" w:hAnsi="ALFABET98"/>
          <w:sz w:val="72"/>
          <w:szCs w:val="72"/>
        </w:rPr>
        <w:t xml:space="preserve">      </w:t>
      </w:r>
      <w:r w:rsidR="00061E2C" w:rsidRPr="0024361A">
        <w:rPr>
          <w:rFonts w:ascii="ALFABET98" w:hAnsi="ALFABET98"/>
          <w:sz w:val="72"/>
          <w:szCs w:val="72"/>
        </w:rPr>
        <w:t xml:space="preserve">        </w:t>
      </w:r>
      <w:r w:rsidR="00061E2C">
        <w:rPr>
          <w:rFonts w:ascii="ALFABET98" w:hAnsi="ALFABET98"/>
          <w:sz w:val="72"/>
          <w:szCs w:val="72"/>
        </w:rPr>
        <w:t xml:space="preserve"> </w:t>
      </w:r>
    </w:p>
    <w:p w:rsidR="00061E2C" w:rsidRPr="0024361A" w:rsidRDefault="00443F71" w:rsidP="00061E2C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294" style="position:absolute;margin-left:-16.1pt;margin-top:9.4pt;width:521.25pt;height:36.85pt;z-index:-25130393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AI&#10;I55CEgQAAPEPAAAOAAAAAAAAAAAAAAAAAC4CAABkcnMvZTJvRG9jLnhtbFBLAQItABQABgAIAAAA&#10;IQBYKw9o4AAAAAoBAAAPAAAAAAAAAAAAAAAAAGwGAABkcnMvZG93bnJldi54bWxQSwUGAAAAAAQA&#10;BADzAAAAeQcAAAAA&#10;">
            <v:group id="Group 33" o:spid="_x0000_s329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/SxcnFAAAA3QAA&#10;AA8AAAAAAAAAAAAAAAAAqgIAAGRycy9kb3ducmV2LnhtbFBLBQYAAAAABAAEAPoAAACcAwAAAAA=&#10;">
              <v:rect id="Rectangle 34" o:spid="_x0000_s329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k4L6MUA&#10;AADdAAAADwAAAGRycy9kb3ducmV2LnhtbESPQWvCQBSE74X+h+UVvNVNFEJJXUVbLb2qkdDbI/vM&#10;BrNvQ3Y18d93C0KPw8x8wyxWo23FjXrfOFaQThMQxJXTDdcKiuPu9Q2ED8gaW8ek4E4eVsvnpwXm&#10;2g28p9sh1CJC2OeowITQ5VL6ypBFP3UdcfTOrrcYouxrqXscIty2cpYkmbTYcFww2NGHoepyuFoF&#10;87rcmrL49IVNy+zrdD9thp+dUpOXcf0OItAY/sOP9rdWkCXpHP7exCcgl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2TgvoxQAAAN0AAAAPAAAAAAAAAAAAAAAAAJgCAABkcnMv&#10;ZG93bnJldi54bWxQSwUGAAAAAAQABAD1AAAAigMAAAAA&#10;" strokecolor="#2f5496 [2408]" strokeweight="1.5pt">
                <v:fill opacity="0"/>
              </v:rect>
              <v:rect id="Rectangle 35" o:spid="_x0000_s329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t1nNMQA&#10;AADdAAAADwAAAGRycy9kb3ducmV2LnhtbESPQWvCQBSE7wX/w/IK3ppNREWja5AUrcea1vsj+5oE&#10;s29jdqvpv3cFocdhZr5h1tlgWnGl3jWWFSRRDIK4tLrhSsH31+5tAcJ5ZI2tZVLwRw6yzehljam2&#10;Nz7StfCVCBB2KSqove9SKV1Zk0EX2Y44eD+2N+iD7Cupe7wFuGnlJI7n0mDDYaHGjvKaynPxaxSc&#10;Zu8df0jDn8luupydzvtLnhilxq/DdgXC0+D/w8/2QSuYx8kUHm/CE5Cb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rdZzT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329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o84eccAAADdAAAADwAAAGRycy9kb3ducmV2LnhtbESPT2vCQBTE74V+h+UVejObCBWJWaUp&#10;CKbQg7YUentkX/6ZfRuzq8Zv7xYKPQ4z8xsm20ymFxcaXWtZQRLFIIhLq1uuFXx9bmdLEM4ja+wt&#10;k4IbOdisHx8yTLW98p4uB1+LAGGXooLG+yGV0pUNGXSRHYiDV9nRoA9yrKUe8RrgppfzOF5Igy2H&#10;hQYHemuoPB7ORkF+e//+sL447aqf7lTk+bzAzij1/DS9rkB4mvx/+K+90woWcfICv2/CE5DrO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ejzh5xwAAAN0AAAAPAAAAAAAA&#10;AAAAAAAAAKECAABkcnMvZG93bnJldi54bWxQSwUGAAAAAAQABAD5AAAAlQMAAAAA&#10;" strokecolor="#2f5496 [2408]" strokeweight="1.5pt"/>
            <v:shape id="AutoShape 37" o:spid="_x0000_s329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l2mDsYAAADdAAAADwAAAGRycy9kb3ducmV2LnhtbESPT2vCQBTE7wW/w/KE3pqNOYQSXaUp&#10;CKbgoVaE3h7Zlz82+zbJrhq/vVso9DjMzG+Y1WYynbjS6FrLChZRDIK4tLrlWsHxa/vyCsJ5ZI2d&#10;ZVJwJweb9exphZm2N/6k68HXIkDYZaig8b7PpHRlQwZdZHvi4FV2NOiDHGupR7wFuOlkEsepNNhy&#10;WGiwp/eGyp/DxSjI7x+nvfXFsKu+z0OR50mBZ6PU83x6W4LwNPn/8F97pxWk8SKF3zfhCcj1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5dpg7GAAAA3QAAAA8AAAAAAAAA&#10;AAAAAAAAoQIAAGRycy9kb3ducmV2LnhtbFBLBQYAAAAABAAEAPkAAACUAwAAAAA=&#10;" strokecolor="#2f5496 [2408]" strokeweight="1.5pt"/>
          </v:group>
        </w:pict>
      </w:r>
      <w:r w:rsidR="00061E2C">
        <w:rPr>
          <w:rFonts w:ascii="ALFABET98" w:hAnsi="ALFABET98"/>
          <w:sz w:val="72"/>
          <w:szCs w:val="72"/>
        </w:rPr>
        <w:t>Nil  an</w:t>
      </w:r>
      <w:r w:rsidR="00061E2C" w:rsidRPr="009D0D02">
        <w:rPr>
          <w:rFonts w:ascii="ALFABET98" w:hAnsi="ALFABET98"/>
          <w:color w:val="FF0000"/>
          <w:sz w:val="72"/>
          <w:szCs w:val="72"/>
        </w:rPr>
        <w:t>ne</w:t>
      </w:r>
      <w:r w:rsidR="00061E2C">
        <w:rPr>
          <w:rFonts w:ascii="ALFABET98" w:hAnsi="ALFABET98"/>
          <w:sz w:val="72"/>
          <w:szCs w:val="72"/>
        </w:rPr>
        <w:t>ni  an</w:t>
      </w:r>
      <w:r w:rsidR="00061E2C" w:rsidRPr="009D0D02">
        <w:rPr>
          <w:rFonts w:ascii="ALFABET98" w:hAnsi="ALFABET98"/>
          <w:color w:val="FF0000"/>
          <w:sz w:val="72"/>
          <w:szCs w:val="72"/>
        </w:rPr>
        <w:t>la</w:t>
      </w:r>
      <w:r w:rsidR="00061E2C">
        <w:rPr>
          <w:rFonts w:ascii="ALFABET98" w:hAnsi="ALFABET98"/>
          <w:sz w:val="72"/>
          <w:szCs w:val="72"/>
        </w:rPr>
        <w:t>.</w:t>
      </w:r>
      <w:r w:rsidR="00061E2C" w:rsidRPr="0024361A">
        <w:rPr>
          <w:rFonts w:ascii="ALFABET98" w:hAnsi="ALFABET98"/>
          <w:sz w:val="72"/>
          <w:szCs w:val="72"/>
        </w:rPr>
        <w:t xml:space="preserve"> </w:t>
      </w:r>
      <w:r w:rsidR="00061E2C">
        <w:rPr>
          <w:rFonts w:ascii="ALFABET98" w:hAnsi="ALFABET98"/>
          <w:sz w:val="72"/>
          <w:szCs w:val="72"/>
        </w:rPr>
        <w:t xml:space="preserve">                                         </w:t>
      </w:r>
      <w:r w:rsidR="00061E2C" w:rsidRPr="0024361A">
        <w:rPr>
          <w:rFonts w:ascii="ALFABET98" w:hAnsi="ALFABET98"/>
          <w:sz w:val="72"/>
          <w:szCs w:val="72"/>
        </w:rPr>
        <w:t xml:space="preserve">       </w:t>
      </w:r>
      <w:r w:rsidR="00061E2C">
        <w:rPr>
          <w:rFonts w:ascii="ALFABET98" w:hAnsi="ALFABET98"/>
          <w:sz w:val="72"/>
          <w:szCs w:val="72"/>
        </w:rPr>
        <w:t xml:space="preserve">      </w:t>
      </w:r>
      <w:r w:rsidR="00061E2C" w:rsidRPr="0024361A">
        <w:rPr>
          <w:rFonts w:ascii="ALFABET98" w:hAnsi="ALFABET98"/>
          <w:sz w:val="72"/>
          <w:szCs w:val="72"/>
        </w:rPr>
        <w:t xml:space="preserve">        </w:t>
      </w:r>
      <w:r w:rsidR="00061E2C">
        <w:rPr>
          <w:rFonts w:ascii="ALFABET98" w:hAnsi="ALFABET98"/>
          <w:sz w:val="72"/>
          <w:szCs w:val="72"/>
        </w:rPr>
        <w:t xml:space="preserve"> </w:t>
      </w:r>
    </w:p>
    <w:p w:rsidR="00061E2C" w:rsidRDefault="00443F71" w:rsidP="00061E2C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288" style="position:absolute;margin-left:-16.1pt;margin-top:9.4pt;width:521.25pt;height:36.85pt;z-index:-25130291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9IXQFQ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BS9IXQFQQAAPEPAAAOAAAAAAAAAAAAAAAAAC4CAABkcnMvZTJvRG9jLnhtbFBLAQItABQABgAI&#10;AAAAIQBYKw9o4AAAAAoBAAAPAAAAAAAAAAAAAAAAAG8GAABkcnMvZG93bnJldi54bWxQSwUGAAAA&#10;AAQABADzAAAAfAcAAAAA&#10;">
            <v:group id="Group 33" o:spid="_x0000_s329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DjryI8QAAADdAAAA&#10;DwAAAAAAAAAAAAAAAACqAgAAZHJzL2Rvd25yZXYueG1sUEsFBgAAAAAEAAQA+gAAAJsDAAAAAA==&#10;">
              <v:rect id="Rectangle 34" o:spid="_x0000_s329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6Y8AsUA&#10;AADdAAAADwAAAGRycy9kb3ducmV2LnhtbESPT2vCQBTE74V+h+UVequbtBBqdJX+s3itRoK3R/aZ&#10;DWbfhuzWxG/vCoLHYWZ+w8yXo23FiXrfOFaQThIQxJXTDdcKiu3q5R2ED8gaW8ek4EwelovHhznm&#10;2g38R6dNqEWEsM9RgQmhy6X0lSGLfuI64ugdXG8xRNnXUvc4RLht5WuSZNJiw3HBYEdfhqrj5t8q&#10;eKvLH1MW376waZn97s67z2G/Uur5afyYgQg0hnv41l5rBVmSTuH6Jj4Bubg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pjwCxQAAAN0AAAAPAAAAAAAAAAAAAAAAAJgCAABkcnMv&#10;ZG93bnJldi54bWxQSwUGAAAAAAQABAD1AAAAigMAAAAA&#10;" strokecolor="#2f5496 [2408]" strokeweight="1.5pt">
                <v:fill opacity="0"/>
              </v:rect>
              <v:rect id="Rectangle 35" o:spid="_x0000_s329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4qrir4A&#10;AADdAAAADwAAAGRycy9kb3ducmV2LnhtbERPy6rCMBDdC/5DGMGdphUVrUYRRa9Ln/uhGdtiM6lN&#10;1Pr3NwvB5eG858vGlOJFtSssK4j7EQji1OqCMwWX87Y3AeE8ssbSMin4kIPlot2aY6Ltm4/0OvlM&#10;hBB2CSrIva8SKV2ak0HXtxVx4G62NugDrDOpa3yHcFPKQRSNpcGCQ0OOFa1zSu+np1FwHW0q/pOG&#10;D/F2OB1d77vHOjZKdTvNagbCU+N/4q97rxWMo0HYH96EJyAX/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GuKq4q+AAAA3QAAAA8AAAAAAAAAAAAAAAAAmAIAAGRycy9kb3ducmV2&#10;LnhtbFBLBQYAAAAABAAEAPUAAACDAwAAAAA=&#10;" fillcolor="#deeaf6 [660]" strokecolor="#c00000" strokeweight="1pt">
                <v:stroke dashstyle="dash"/>
              </v:rect>
            </v:group>
            <v:shape id="AutoShape 36" o:spid="_x0000_s329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9j0x8YAAADdAAAADwAAAGRycy9kb3ducmV2LnhtbESPT4vCMBTE78J+h/AWvGlqDyLdRtkK&#10;C1bw4B8W9vZonm21ealNVuu3N4LgcZiZ3zDpojeNuFLnassKJuMIBHFhdc2lgsP+ZzQD4TyyxsYy&#10;KbiTg8X8Y5Biou2Nt3Td+VIECLsEFVTet4mUrqjIoBvbljh4R9sZ9EF2pdQd3gLcNDKOoqk0WHNY&#10;qLClZUXFefdvFGT39e/G+vyyOv6dLnmWxTmejFLDz/77C4Sn3r/Dr/ZKK5hG8QSeb8ITkPMH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/Y9MfGAAAA3QAAAA8AAAAAAAAA&#10;AAAAAAAAoQIAAGRycy9kb3ducmV2LnhtbFBLBQYAAAAABAAEAPkAAACUAwAAAAA=&#10;" strokecolor="#2f5496 [2408]" strokeweight="1.5pt"/>
            <v:shape id="AutoShape 37" o:spid="_x0000_s328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wpqsMYAAADdAAAADwAAAGRycy9kb3ducmV2LnhtbESPT2vCQBTE70K/w/IKvemmOUhJXaUp&#10;FEzBQ6MIvT2yzyQ2+zZmt/nz7V1B8DjMzG+Y1WY0jeipc7VlBa+LCARxYXXNpYLD/mv+BsJ5ZI2N&#10;ZVIwkYPN+mm2wkTbgX+oz30pAoRdggoq79tESldUZNAtbEscvJPtDPogu1LqDocAN42Mo2gpDdYc&#10;Fips6bOi4i//NwrS6fu4sz67bE+/50uWpnGGZ6PUy/P48Q7C0+gf4Xt7qxUsoziG25vwBOT6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8KarDGAAAA3QAAAA8AAAAAAAAA&#10;AAAAAAAAoQIAAGRycy9kb3ducmV2LnhtbFBLBQYAAAAABAAEAPkAAACUAwAAAAA=&#10;" strokecolor="#2f5496 [2408]" strokeweight="1.5pt"/>
          </v:group>
        </w:pict>
      </w:r>
      <w:r w:rsidR="00061E2C" w:rsidRPr="0024361A">
        <w:rPr>
          <w:rFonts w:ascii="ALFABET98" w:hAnsi="ALFABET98"/>
          <w:sz w:val="72"/>
          <w:szCs w:val="72"/>
        </w:rPr>
        <w:t xml:space="preserve"> </w:t>
      </w:r>
      <w:r w:rsidR="00061E2C">
        <w:rPr>
          <w:rFonts w:ascii="ALFABET98" w:hAnsi="ALFABET98"/>
          <w:sz w:val="72"/>
          <w:szCs w:val="72"/>
        </w:rPr>
        <w:t xml:space="preserve">                                       </w:t>
      </w:r>
    </w:p>
    <w:p w:rsidR="00061E2C" w:rsidRPr="0024361A" w:rsidRDefault="00443F71" w:rsidP="00061E2C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282" style="position:absolute;margin-left:-16.1pt;margin-top:9.4pt;width:521.25pt;height:36.85pt;z-index:-25130188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kFiJ3hYEAADxDwAADgAAAAAAAAAAAAAAAAAuAgAAZHJzL2Uyb0RvYy54bWxQSwECLQAUAAYA&#10;CAAAACEAWCsPaOAAAAAKAQAADwAAAAAAAAAAAAAAAABwBgAAZHJzL2Rvd25yZXYueG1sUEsFBgAA&#10;AAAEAAQA8wAAAH0HAAAAAA==&#10;">
            <v:group id="Group 33" o:spid="_x0000_s328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QRsym8cAAADd&#10;AAAADwAAAAAAAAAAAAAAAACqAgAAZHJzL2Rvd25yZXYueG1sUEsFBgAAAAAEAAQA+gAAAJ4DAAAA&#10;AA==&#10;">
              <v:rect id="Rectangle 34" o:spid="_x0000_s328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If8usUA&#10;AADdAAAADwAAAGRycy9kb3ducmV2LnhtbESPT2vCQBTE7wW/w/KE3upGi0Giq9g/ll6rkeDtkX1m&#10;g9m3Ibs18du7hYLHYWZ+w6w2g23ElTpfO1YwnSQgiEuna64U5IfdywKED8gaG8ek4EYeNuvR0woz&#10;7Xr+oes+VCJC2GeowITQZlL60pBFP3EtcfTOrrMYouwqqTvsI9w2cpYkqbRYc1ww2NK7ofKy/7UK&#10;Xqvi0xT5h8/ttEi/jrfjW3/aKfU8HrZLEIGG8Aj/t7+1gjSZzeHvTXwCcn0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h/y6xQAAAN0AAAAPAAAAAAAAAAAAAAAAAJgCAABkcnMv&#10;ZG93bnJldi54bWxQSwUGAAAAAAQABAD1AAAAigMAAAAA&#10;" strokecolor="#2f5496 [2408]" strokeweight="1.5pt">
                <v:fill opacity="0"/>
              </v:rect>
              <v:rect id="Rectangle 35" o:spid="_x0000_s328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y+WZcMA&#10;AADdAAAADwAAAGRycy9kb3ducmV2LnhtbESPQYvCMBSE7wv+h/AEb2ta0bJWo4ii7nG36v3RPNti&#10;81KbqPXfbwRhj8PMfMPMl52pxZ1aV1lWEA8jEMS51RUXCo6H7ecXCOeRNdaWScGTHCwXvY85pto+&#10;+JfumS9EgLBLUUHpfZNK6fKSDLqhbYiDd7atQR9kW0jd4iPATS1HUZRIgxWHhRIbWpeUX7KbUXCa&#10;bBreS8M/8XY8nZwuu+s6NkoN+t1qBsJT5//D7/a3VpBEowReb8ITkI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y+WZ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328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33JKMUAAADdAAAADwAAAGRycy9kb3ducmV2LnhtbESPQYvCMBSE74L/ITzBm6b24ErXKFtB&#10;sMIeVkXY26N5tnWbl9pErf9+Iwgeh5n5hpkvO1OLG7WusqxgMo5AEOdWV1woOOzXoxkI55E11pZJ&#10;wYMcLBf93hwTbe/8Q7edL0SAsEtQQel9k0jp8pIMurFtiIN3sq1BH2RbSN3iPcBNLeMomkqDFYeF&#10;EhtalZT/7a5GQfrYHr+tzy6b0+/5kqVpnOHZKDUcdF+fIDx1/h1+tTdawTSKP+D5JjwBufg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33JKMUAAADdAAAADwAAAAAAAAAA&#10;AAAAAAChAgAAZHJzL2Rvd25yZXYueG1sUEsFBgAAAAAEAAQA+QAAAJMDAAAAAA==&#10;" strokecolor="#2f5496 [2408]" strokeweight="1.5pt"/>
            <v:shape id="AutoShape 37" o:spid="_x0000_s328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uJdWsMAAADdAAAADwAAAGRycy9kb3ducmV2LnhtbERPyWrDMBC9F/oPYgq5NXJ9MMWNHOpA&#10;IQ7k0DQUehus8ZJYI8dSvPx9dSj0+Hj7ZjubTow0uNaygpd1BIK4tLrlWsH56+P5FYTzyBo7y6Rg&#10;IQfb7PFhg6m2E3/SePK1CCHsUlTQeN+nUrqyIYNubXviwFV2MOgDHGqpB5xCuOlkHEWJNNhyaGiw&#10;p11D5fV0Nwry5fB9tL647aufy63I87jAi1Fq9TS/v4HwNPt/8Z97rxUkURzmhjfhCcjsF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7iXVrDAAAA3QAAAA8AAAAAAAAAAAAA&#10;AAAAoQIAAGRycy9kb3ducmV2LnhtbFBLBQYAAAAABAAEAPkAAACRAwAAAAA=&#10;" strokecolor="#2f5496 [2408]" strokeweight="1.5pt"/>
          </v:group>
        </w:pict>
      </w:r>
      <w:r w:rsidR="00061E2C">
        <w:rPr>
          <w:rFonts w:ascii="ALFABET98" w:hAnsi="ALFABET98"/>
          <w:sz w:val="72"/>
          <w:szCs w:val="72"/>
        </w:rPr>
        <w:t>La</w:t>
      </w:r>
      <w:r w:rsidR="00061E2C" w:rsidRPr="009D0D02">
        <w:rPr>
          <w:rFonts w:ascii="ALFABET98" w:hAnsi="ALFABET98"/>
          <w:color w:val="FF0000"/>
          <w:sz w:val="72"/>
          <w:szCs w:val="72"/>
        </w:rPr>
        <w:t>le</w:t>
      </w:r>
      <w:r w:rsidR="00061E2C">
        <w:rPr>
          <w:rFonts w:ascii="ALFABET98" w:hAnsi="ALFABET98"/>
          <w:sz w:val="72"/>
          <w:szCs w:val="72"/>
        </w:rPr>
        <w:t xml:space="preserve">  ni</w:t>
      </w:r>
      <w:r w:rsidR="00061E2C" w:rsidRPr="009D0D02">
        <w:rPr>
          <w:rFonts w:ascii="ALFABET98" w:hAnsi="ALFABET98"/>
          <w:color w:val="FF0000"/>
          <w:sz w:val="72"/>
          <w:szCs w:val="72"/>
        </w:rPr>
        <w:t>ne</w:t>
      </w:r>
      <w:r w:rsidR="00061E2C">
        <w:rPr>
          <w:rFonts w:ascii="ALFABET98" w:hAnsi="ALFABET98"/>
          <w:sz w:val="72"/>
          <w:szCs w:val="72"/>
        </w:rPr>
        <w:t>ni an</w:t>
      </w:r>
      <w:r w:rsidR="00061E2C" w:rsidRPr="009D0D02">
        <w:rPr>
          <w:rFonts w:ascii="ALFABET98" w:hAnsi="ALFABET98"/>
          <w:color w:val="FF0000"/>
          <w:sz w:val="72"/>
          <w:szCs w:val="72"/>
        </w:rPr>
        <w:t>la</w:t>
      </w:r>
      <w:r w:rsidR="00061E2C">
        <w:rPr>
          <w:rFonts w:ascii="ALFABET98" w:hAnsi="ALFABET98"/>
          <w:sz w:val="72"/>
          <w:szCs w:val="72"/>
        </w:rPr>
        <w:t>.</w:t>
      </w:r>
      <w:r w:rsidR="00061E2C" w:rsidRPr="0024361A">
        <w:rPr>
          <w:rFonts w:ascii="ALFABET98" w:hAnsi="ALFABET98"/>
          <w:sz w:val="72"/>
          <w:szCs w:val="72"/>
        </w:rPr>
        <w:t xml:space="preserve"> </w:t>
      </w:r>
      <w:r w:rsidR="00061E2C">
        <w:rPr>
          <w:rFonts w:ascii="ALFABET98" w:hAnsi="ALFABET98"/>
          <w:sz w:val="72"/>
          <w:szCs w:val="72"/>
        </w:rPr>
        <w:t xml:space="preserve">                                         </w:t>
      </w:r>
      <w:r w:rsidR="00061E2C" w:rsidRPr="0024361A">
        <w:rPr>
          <w:rFonts w:ascii="ALFABET98" w:hAnsi="ALFABET98"/>
          <w:sz w:val="72"/>
          <w:szCs w:val="72"/>
        </w:rPr>
        <w:t xml:space="preserve">       </w:t>
      </w:r>
      <w:r w:rsidR="00061E2C">
        <w:rPr>
          <w:rFonts w:ascii="ALFABET98" w:hAnsi="ALFABET98"/>
          <w:sz w:val="72"/>
          <w:szCs w:val="72"/>
        </w:rPr>
        <w:t xml:space="preserve">      </w:t>
      </w:r>
      <w:r w:rsidR="00061E2C" w:rsidRPr="0024361A">
        <w:rPr>
          <w:rFonts w:ascii="ALFABET98" w:hAnsi="ALFABET98"/>
          <w:sz w:val="72"/>
          <w:szCs w:val="72"/>
        </w:rPr>
        <w:t xml:space="preserve">        </w:t>
      </w:r>
      <w:r w:rsidR="00061E2C">
        <w:rPr>
          <w:rFonts w:ascii="ALFABET98" w:hAnsi="ALFABET98"/>
          <w:sz w:val="72"/>
          <w:szCs w:val="72"/>
        </w:rPr>
        <w:t xml:space="preserve"> </w:t>
      </w:r>
    </w:p>
    <w:p w:rsidR="00061E2C" w:rsidRPr="0024361A" w:rsidRDefault="00443F71" w:rsidP="00061E2C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276" style="position:absolute;margin-left:-16.1pt;margin-top:9.4pt;width:521.25pt;height:36.85pt;z-index:-25130086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Dc&#10;PCy3EgQAAPEPAAAOAAAAAAAAAAAAAAAAAC4CAABkcnMvZTJvRG9jLnhtbFBLAQItABQABgAIAAAA&#10;IQBYKw9o4AAAAAoBAAAPAAAAAAAAAAAAAAAAAGwGAABkcnMvZG93bnJldi54bWxQSwUGAAAAAAQA&#10;BADzAAAAeQcAAAAA&#10;">
            <v:group id="Group 33" o:spid="_x0000_s327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7+aJFwwAAAN0AAAAP&#10;AAAAAAAAAAAAAAAAAKoCAABkcnMvZG93bnJldi54bWxQSwUGAAAAAAQABAD6AAAAmgMAAAAA&#10;">
              <v:rect id="Rectangle 34" o:spid="_x0000_s328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mVsZMUA&#10;AADdAAAADwAAAGRycy9kb3ducmV2LnhtbESPQWvCQBSE74X+h+UVvNVNFEJJXUVbLb2qkdDbI/vM&#10;BrNvQ3Y18d93C0KPw8x8wyxWo23FjXrfOFaQThMQxJXTDdcKiuPu9Q2ED8gaW8ek4E4eVsvnpwXm&#10;2g28p9sh1CJC2OeowITQ5VL6ypBFP3UdcfTOrrcYouxrqXscIty2cpYkmbTYcFww2NGHoepyuFoF&#10;87rcmrL49IVNy+zrdD9thp+dUpOXcf0OItAY/sOP9rdWkCXzFP7exCcgl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ZWxkxQAAAN0AAAAPAAAAAAAAAAAAAAAAAJgCAABkcnMv&#10;ZG93bnJldi54bWxQSwUGAAAAAAQABAD1AAAAigMAAAAA&#10;" strokecolor="#2f5496 [2408]" strokeweight="1.5pt">
                <v:fill opacity="0"/>
              </v:rect>
              <v:rect id="Rectangle 35" o:spid="_x0000_s328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c0Gu8MA&#10;AADdAAAADwAAAGRycy9kb3ducmV2LnhtbESPQYvCMBSE74L/IbyFvWlaV4tWo4ii69F19f5o3rbF&#10;5qU2Ueu/3wiCx2FmvmFmi9ZU4kaNKy0riPsRCOLM6pJzBcffTW8MwnlkjZVlUvAgB4t5tzPDVNs7&#10;/9Dt4HMRIOxSVFB4X6dSuqwgg65va+Lg/dnGoA+yyaVu8B7gppKDKEqkwZLDQoE1rQrKzoerUXAa&#10;rWv+lob38WY4GZ3O28sqNkp9frTLKQhPrX+HX+2dVpBEXwN4vglPQM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c0Gu8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327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Z9Z9scAAADdAAAADwAAAGRycy9kb3ducmV2LnhtbESPT2vCQBTE74V+h+UVeqsbFaTErGIE&#10;wRR6qC2Ct0f25Y9m38bs1iTfvisIPQ4z8xsmWQ+mETfqXG1ZwXQSgSDOra65VPDzvXt7B+E8ssbG&#10;MikYycF69fyUYKxtz190O/hSBAi7GBVU3rexlC6vyKCb2JY4eIXtDPogu1LqDvsAN42cRdFCGqw5&#10;LFTY0rai/HL4NQrS8eP4aX123Ren8zVL01mGZ6PU68uwWYLwNPj/8KO91woW0XwO9zfhCcjV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1n1n2xwAAAN0AAAAPAAAAAAAA&#10;AAAAAAAAAKECAABkcnMvZG93bnJldi54bWxQSwUGAAAAAAQABAD5AAAAlQMAAAAA&#10;" strokecolor="#2f5496 [2408]" strokeweight="1.5pt"/>
            <v:shape id="AutoShape 37" o:spid="_x0000_s327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nbBgsYAAADdAAAADwAAAGRycy9kb3ducmV2LnhtbESPT4vCMBTE78J+h/AWvGnqH2SpRrEL&#10;C1bYg7oI3h7Ns602L7WJWr+9WRA8DjPzG2a2aE0lbtS40rKCQT8CQZxZXXKu4G/30/sC4Tyyxsoy&#10;KXiQg8X8ozPDWNs7b+i29bkIEHYxKii8r2MpXVaQQde3NXHwjrYx6INscqkbvAe4qeQwiibSYMlh&#10;ocCavgvKzturUZA81vtf69PL6ng4XdIkGaZ4Mkp1P9vlFISn1r/Dr/ZKK5hEozH8vwlPQM6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p2wYLGAAAA3QAAAA8AAAAAAAAA&#10;AAAAAAAAoQIAAGRycy9kb3ducmV2LnhtbFBLBQYAAAAABAAEAPkAAACUAwAAAAA=&#10;" strokecolor="#2f5496 [2408]" strokeweight="1.5pt"/>
          </v:group>
        </w:pict>
      </w:r>
      <w:r w:rsidR="00061E2C" w:rsidRPr="0024361A">
        <w:rPr>
          <w:rFonts w:ascii="ALFABET98" w:hAnsi="ALFABET98"/>
          <w:sz w:val="72"/>
          <w:szCs w:val="72"/>
        </w:rPr>
        <w:t xml:space="preserve"> </w:t>
      </w:r>
      <w:r w:rsidR="00061E2C">
        <w:rPr>
          <w:rFonts w:ascii="ALFABET98" w:hAnsi="ALFABET98"/>
          <w:sz w:val="72"/>
          <w:szCs w:val="72"/>
        </w:rPr>
        <w:t xml:space="preserve">                                        </w:t>
      </w:r>
      <w:r w:rsidR="00061E2C" w:rsidRPr="0024361A">
        <w:rPr>
          <w:rFonts w:ascii="ALFABET98" w:hAnsi="ALFABET98"/>
          <w:sz w:val="72"/>
          <w:szCs w:val="72"/>
        </w:rPr>
        <w:t xml:space="preserve">       </w:t>
      </w:r>
      <w:r w:rsidR="00061E2C">
        <w:rPr>
          <w:rFonts w:ascii="ALFABET98" w:hAnsi="ALFABET98"/>
          <w:sz w:val="72"/>
          <w:szCs w:val="72"/>
        </w:rPr>
        <w:t xml:space="preserve">      </w:t>
      </w:r>
      <w:r w:rsidR="00061E2C" w:rsidRPr="0024361A">
        <w:rPr>
          <w:rFonts w:ascii="ALFABET98" w:hAnsi="ALFABET98"/>
          <w:sz w:val="72"/>
          <w:szCs w:val="72"/>
        </w:rPr>
        <w:t xml:space="preserve">        </w:t>
      </w:r>
      <w:r w:rsidR="00061E2C">
        <w:rPr>
          <w:rFonts w:ascii="ALFABET98" w:hAnsi="ALFABET98"/>
          <w:sz w:val="72"/>
          <w:szCs w:val="72"/>
        </w:rPr>
        <w:t xml:space="preserve"> </w:t>
      </w:r>
    </w:p>
    <w:p w:rsidR="00061E2C" w:rsidRPr="0024361A" w:rsidRDefault="00443F71" w:rsidP="00061E2C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270" style="position:absolute;margin-left:-16.1pt;margin-top:9.4pt;width:521.25pt;height:36.85pt;z-index:-25129984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">
            <v:group id="Group 33" o:spid="_x0000_s327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tcn6rFAAAA3QAA&#10;AA8AAAAAAAAAAAAAAAAAqgIAAGRycy9kb3ducmV2LnhtbFBLBQYAAAAABAAEAPoAAACcAwAAAAA=&#10;">
              <v:rect id="Rectangle 34" o:spid="_x0000_s327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BRi8UA&#10;AADdAAAADwAAAGRycy9kb3ducmV2LnhtbESPT2vCQBTE74LfYXlCb2ZjhSipq/SfpVdtJHh7ZF+z&#10;odm3Ibs18dt3BaHHYWZ+w2x2o23FhXrfOFawSFIQxJXTDdcKiq/9fA3CB2SNrWNScCUPu+10ssFc&#10;u4EPdDmGWkQI+xwVmBC6XEpfGbLoE9cRR+/b9RZDlH0tdY9DhNtWPqZpJi02HBcMdvRqqPo5/loF&#10;y7p8N2Xx5gu7KLOP0/X0Mpz3Sj3MxucnEIHG8B++tz+1gixdruD2Jj4Buf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wFGLxQAAAN0AAAAPAAAAAAAAAAAAAAAAAJgCAABkcnMv&#10;ZG93bnJldi54bWxQSwUGAAAAAAQABAD1AAAAigMAAAAA&#10;" strokecolor="#2f5496 [2408]" strokeweight="1.5pt">
                <v:fill opacity="0"/>
              </v:rect>
              <v:rect id="Rectangle 35" o:spid="_x0000_s327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UxUb8A&#10;AADdAAAADwAAAGRycy9kb3ducmV2LnhtbERPy4rCMBTdC/5DuMLsNK0vtBpFFB2XPveX5toWm5va&#10;ZLT+vVkMuDyc93zZmFI8qXaFZQVxLwJBnFpdcKbgct52JyCcR9ZYWiYFb3KwXLRbc0y0ffGRnief&#10;iRDCLkEFufdVIqVLczLoerYiDtzN1gZ9gHUmdY2vEG5K2Y+isTRYcGjIsaJ1Tun99GcUXEebin+l&#10;4UO8HU5H1/vusY6NUj+dZjUD4anxX/G/e68VjKNBmBvehCcgFx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QJTFRvwAAAN0AAAAPAAAAAAAAAAAAAAAAAJgCAABkcnMvZG93bnJl&#10;di54bWxQSwUGAAAAAAQABAD1AAAAhAMAAAAA&#10;" fillcolor="#deeaf6 [660]" strokecolor="#c00000" strokeweight="1pt">
                <v:stroke dashstyle="dash"/>
              </v:rect>
            </v:group>
            <v:shape id="AutoShape 36" o:spid="_x0000_s327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HduHMYAAADdAAAADwAAAGRycy9kb3ducmV2LnhtbESPT4vCMBTE74LfITxhb5quC7JWo2wF&#10;wQoe/MPC3h7Ns602L7WJWr+9ERY8DjPzG2Y6b00lbtS40rKCz0EEgjizuuRcwWG/7H+DcB5ZY2WZ&#10;FDzIwXzW7Uwx1vbOW7rtfC4ChF2MCgrv61hKlxVk0A1sTRy8o20M+iCbXOoG7wFuKjmMopE0WHJY&#10;KLCmRUHZeXc1CpLH+ndjfXpZHf9OlzRJhimejFIfvfZnAsJT69/h//ZKKxhFX2N4vQlPQM6e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R3bhzGAAAA3QAAAA8AAAAAAAAA&#10;AAAAAAAAoQIAAGRycy9kb3ducmV2LnhtbFBLBQYAAAAABAAEAPkAAACUAwAAAAA=&#10;" strokecolor="#2f5496 [2408]" strokeweight="1.5pt"/>
            <v:shape id="AutoShape 37" o:spid="_x0000_s327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Uu0/MMAAADdAAAADwAAAGRycy9kb3ducmV2LnhtbERPy2rCQBTdC/2H4Rbc6aQiIqljaATB&#10;CF1UpdDdJXPNo5k7SWaM8e87i4LLw3lvktE0YqDeVZYVvM0jEMS51RUXCi7n/WwNwnlkjY1lUvAg&#10;B8n2ZbLBWNs7f9Fw8oUIIexiVFB638ZSurwkg25uW+LAXW1v0AfYF1L3eA/hppGLKFpJgxWHhhJb&#10;2pWU/55uRkH6OH5/Wp91h+tP3WVpusiwNkpNX8ePdxCeRv8U/7sPWsEqWob94U14AnL7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1LtPzDAAAA3QAAAA8AAAAAAAAAAAAA&#10;AAAAoQIAAGRycy9kb3ducmV2LnhtbFBLBQYAAAAABAAEAPkAAACRAwAAAAA=&#10;" strokecolor="#2f5496 [2408]" strokeweight="1.5pt"/>
          </v:group>
        </w:pict>
      </w:r>
      <w:r w:rsidR="00061E2C" w:rsidRPr="009D0D02">
        <w:rPr>
          <w:rFonts w:ascii="ALFABET98" w:hAnsi="ALFABET98"/>
          <w:color w:val="FF0000"/>
          <w:sz w:val="72"/>
          <w:szCs w:val="72"/>
        </w:rPr>
        <w:t>Na</w:t>
      </w:r>
      <w:r w:rsidR="00061E2C">
        <w:rPr>
          <w:rFonts w:ascii="ALFABET98" w:hAnsi="ALFABET98"/>
          <w:sz w:val="72"/>
          <w:szCs w:val="72"/>
        </w:rPr>
        <w:t>lan  an</w:t>
      </w:r>
      <w:r w:rsidR="00061E2C" w:rsidRPr="009D0D02">
        <w:rPr>
          <w:rFonts w:ascii="ALFABET98" w:hAnsi="ALFABET98"/>
          <w:color w:val="FF0000"/>
          <w:sz w:val="72"/>
          <w:szCs w:val="72"/>
        </w:rPr>
        <w:t>ne</w:t>
      </w:r>
      <w:r w:rsidR="00061E2C">
        <w:rPr>
          <w:rFonts w:ascii="ALFABET98" w:hAnsi="ALFABET98"/>
          <w:sz w:val="72"/>
          <w:szCs w:val="72"/>
        </w:rPr>
        <w:t xml:space="preserve">ne  </w:t>
      </w:r>
      <w:r w:rsidR="00061E2C" w:rsidRPr="009D0D02">
        <w:rPr>
          <w:rFonts w:ascii="ALFABET98" w:hAnsi="ALFABET98"/>
          <w:color w:val="FF0000"/>
          <w:sz w:val="72"/>
          <w:szCs w:val="72"/>
        </w:rPr>
        <w:t>la</w:t>
      </w:r>
      <w:r w:rsidR="00061E2C">
        <w:rPr>
          <w:rFonts w:ascii="ALFABET98" w:hAnsi="ALFABET98"/>
          <w:sz w:val="72"/>
          <w:szCs w:val="72"/>
        </w:rPr>
        <w:t>le  al.</w:t>
      </w:r>
      <w:r w:rsidR="00061E2C" w:rsidRPr="0024361A">
        <w:rPr>
          <w:rFonts w:ascii="ALFABET98" w:hAnsi="ALFABET98"/>
          <w:sz w:val="72"/>
          <w:szCs w:val="72"/>
        </w:rPr>
        <w:t xml:space="preserve"> </w:t>
      </w:r>
      <w:r w:rsidR="00061E2C">
        <w:rPr>
          <w:rFonts w:ascii="ALFABET98" w:hAnsi="ALFABET98"/>
          <w:sz w:val="72"/>
          <w:szCs w:val="72"/>
        </w:rPr>
        <w:t xml:space="preserve">                                         </w:t>
      </w:r>
      <w:r w:rsidR="00061E2C" w:rsidRPr="0024361A">
        <w:rPr>
          <w:rFonts w:ascii="ALFABET98" w:hAnsi="ALFABET98"/>
          <w:sz w:val="72"/>
          <w:szCs w:val="72"/>
        </w:rPr>
        <w:t xml:space="preserve">       </w:t>
      </w:r>
      <w:r w:rsidR="00061E2C">
        <w:rPr>
          <w:rFonts w:ascii="ALFABET98" w:hAnsi="ALFABET98"/>
          <w:sz w:val="72"/>
          <w:szCs w:val="72"/>
        </w:rPr>
        <w:t xml:space="preserve">      </w:t>
      </w:r>
      <w:r w:rsidR="00061E2C" w:rsidRPr="0024361A">
        <w:rPr>
          <w:rFonts w:ascii="ALFABET98" w:hAnsi="ALFABET98"/>
          <w:sz w:val="72"/>
          <w:szCs w:val="72"/>
        </w:rPr>
        <w:t xml:space="preserve">        </w:t>
      </w:r>
      <w:r w:rsidR="00061E2C">
        <w:rPr>
          <w:rFonts w:ascii="ALFABET98" w:hAnsi="ALFABET98"/>
          <w:sz w:val="72"/>
          <w:szCs w:val="72"/>
        </w:rPr>
        <w:t xml:space="preserve"> </w:t>
      </w:r>
    </w:p>
    <w:p w:rsidR="00061E2C" w:rsidRPr="0024361A" w:rsidRDefault="00443F71" w:rsidP="00061E2C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3264" style="position:absolute;margin-left:-16.1pt;margin-top:9.4pt;width:521.25pt;height:36.85pt;z-index:-25129881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BL&#10;x3PlEgQAAPEPAAAOAAAAAAAAAAAAAAAAAC4CAABkcnMvZTJvRG9jLnhtbFBLAQItABQABgAIAAAA&#10;IQBYKw9o4AAAAAoBAAAPAAAAAAAAAAAAAAAAAGwGAABkcnMvZG93bnJldi54bWxQSwUGAAAAAAQA&#10;BADzAAAAeQcAAAAA&#10;">
            <v:group id="Group 33" o:spid="_x0000_s326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fGHq1McAAADd&#10;AAAADwAAAAAAAAAAAAAAAACqAgAAZHJzL2Rvd25yZXYueG1sUEsFBgAAAAAEAAQA+gAAAJ4DAAAA&#10;AA==&#10;">
              <v:rect id="Rectangle 34" o:spid="_x0000_s326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f0k9cUA&#10;AADdAAAADwAAAGRycy9kb3ducmV2LnhtbESPQWvCQBSE7wX/w/IEb3VjLUGiq9hWpdfaSPD2yD6z&#10;wezbkF1N/PfdQqHHYWa+YVabwTbiTp2vHSuYTRMQxKXTNVcK8u/98wKED8gaG8ek4EEeNuvR0woz&#10;7Xr+ovsxVCJC2GeowITQZlL60pBFP3UtcfQurrMYouwqqTvsI9w28iVJUmmx5rhgsKV3Q+X1eLMK&#10;5lWxM0X+4XM7K9LD6XF66897pSbjYbsEEWgI/+G/9qdWkCavc/h9E5+AX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/ST1xQAAAN0AAAAPAAAAAAAAAAAAAAAAAJgCAABkcnMv&#10;ZG93bnJldi54bWxQSwUGAAAAAAQABAD1AAAAigMAAAAA&#10;" strokecolor="#2f5496 [2408]" strokeweight="1.5pt">
                <v:fill opacity="0"/>
              </v:rect>
              <v:rect id="Rectangle 35" o:spid="_x0000_s326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W5IKcMA&#10;AADdAAAADwAAAGRycy9kb3ducmV2LnhtbESPQYvCMBSE74L/IbwFb5pWqrhdo4ii61Gr3h/N27bY&#10;vNQmavffm4UFj8PMfMPMl52pxYNaV1lWEI8iEMS51RUXCs6n7XAGwnlkjbVlUvBLDpaLfm+OqbZP&#10;PtIj84UIEHYpKii9b1IpXV6SQTeyDXHwfmxr0AfZFlK3+AxwU8txFE2lwYrDQokNrUvKr9ndKLhM&#10;Ng1/S8OHeJt8Ti7X3W0dG6UGH93qC4Snzr/D/+29VjCNkgT+3oQnIBc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W5IK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326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TwXZMUAAADdAAAADwAAAGRycy9kb3ducmV2LnhtbESPQYvCMBSE78L+h/AWvGmqqCzVKHZh&#10;wQp7UBfB26N5ttXmpTZR6783C4LHYWa+YWaL1lTiRo0rLSsY9CMQxJnVJecK/nY/vS8QziNrrCyT&#10;ggc5WMw/OjOMtb3zhm5bn4sAYRejgsL7OpbSZQUZdH1bEwfvaBuDPsgml7rBe4CbSg6jaCINlhwW&#10;Cqzpu6DsvL0aBcljvf+1Pr2sjofTJU2SYYono1T3s11OQXhq/Tv8aq+0gkk0GsP/m/AE5PwJ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TwXZMUAAADdAAAADwAAAAAAAAAA&#10;AAAAAAChAgAAZHJzL2Rvd25yZXYueG1sUEsFBgAAAAAEAAQA+QAAAJMDAAAAAA==&#10;" strokecolor="#2f5496 [2408]" strokeweight="1.5pt"/>
            <v:shape id="AutoShape 37" o:spid="_x0000_s326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e6JE8cAAADdAAAADwAAAGRycy9kb3ducmV2LnhtbESPT2vCQBTE70K/w/IK3nRTkSCpqzSF&#10;QlLoQS2F3h7ZZxKbfRuz2/z59m6h4HGYmd8w2/1oGtFT52rLCp6WEQjiwuqaSwWfp7fFBoTzyBob&#10;y6RgIgf73cNsi4m2Ax+oP/pSBAi7BBVU3reJlK6oyKBb2pY4eGfbGfRBdqXUHQ4Bbhq5iqJYGqw5&#10;LFTY0mtFxc/x1yhIp/evD+vza3b+vlzzNF3leDFKzR/Hl2cQnkZ/D/+3M60gjtYx/L0JT0Dub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97okTxwAAAN0AAAAPAAAAAAAA&#10;AAAAAAAAAKECAABkcnMvZG93bnJldi54bWxQSwUGAAAAAAQABAD5AAAAlQMAAAAA&#10;" strokecolor="#2f5496 [2408]" strokeweight="1.5pt"/>
          </v:group>
        </w:pict>
      </w:r>
      <w:r w:rsidR="00061E2C" w:rsidRPr="0024361A">
        <w:rPr>
          <w:rFonts w:ascii="ALFABET98" w:hAnsi="ALFABET98"/>
          <w:sz w:val="72"/>
          <w:szCs w:val="72"/>
        </w:rPr>
        <w:t xml:space="preserve"> </w:t>
      </w:r>
      <w:r w:rsidR="00061E2C">
        <w:rPr>
          <w:rFonts w:ascii="ALFABET98" w:hAnsi="ALFABET98"/>
          <w:sz w:val="72"/>
          <w:szCs w:val="72"/>
        </w:rPr>
        <w:t xml:space="preserve">                                         </w:t>
      </w:r>
      <w:r w:rsidR="00061E2C" w:rsidRPr="0024361A">
        <w:rPr>
          <w:rFonts w:ascii="ALFABET98" w:hAnsi="ALFABET98"/>
          <w:sz w:val="72"/>
          <w:szCs w:val="72"/>
        </w:rPr>
        <w:t xml:space="preserve">       </w:t>
      </w:r>
      <w:r w:rsidR="00061E2C">
        <w:rPr>
          <w:rFonts w:ascii="ALFABET98" w:hAnsi="ALFABET98"/>
          <w:sz w:val="72"/>
          <w:szCs w:val="72"/>
        </w:rPr>
        <w:t xml:space="preserve">      </w:t>
      </w:r>
      <w:r w:rsidR="00061E2C" w:rsidRPr="0024361A">
        <w:rPr>
          <w:rFonts w:ascii="ALFABET98" w:hAnsi="ALFABET98"/>
          <w:sz w:val="72"/>
          <w:szCs w:val="72"/>
        </w:rPr>
        <w:t xml:space="preserve">        </w:t>
      </w:r>
      <w:r w:rsidR="00061E2C">
        <w:rPr>
          <w:rFonts w:ascii="ALFABET98" w:hAnsi="ALFABET98"/>
          <w:sz w:val="72"/>
          <w:szCs w:val="72"/>
        </w:rPr>
        <w:t xml:space="preserve"> </w:t>
      </w:r>
    </w:p>
    <w:p w:rsidR="00061E2C" w:rsidRDefault="00061E2C" w:rsidP="00061E2C">
      <w:pPr>
        <w:spacing w:line="240" w:lineRule="auto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72"/>
          <w:szCs w:val="72"/>
        </w:rPr>
        <w:t xml:space="preserve"> </w:t>
      </w:r>
      <w:r>
        <w:rPr>
          <w:rFonts w:ascii="ALFABET98" w:hAnsi="ALFABET98"/>
          <w:sz w:val="36"/>
          <w:szCs w:val="36"/>
        </w:rPr>
        <w:t xml:space="preserve">  </w:t>
      </w:r>
      <w:r w:rsidR="00437EB7">
        <w:rPr>
          <w:rFonts w:ascii="ALFABET98" w:hAnsi="ALFABET98"/>
          <w:sz w:val="36"/>
          <w:szCs w:val="36"/>
        </w:rPr>
        <w:t xml:space="preserve">                               2</w:t>
      </w:r>
      <w:r>
        <w:rPr>
          <w:rFonts w:ascii="ALFABET98" w:hAnsi="ALFABET98"/>
          <w:sz w:val="36"/>
          <w:szCs w:val="36"/>
        </w:rPr>
        <w:t>8</w:t>
      </w:r>
    </w:p>
    <w:p w:rsidR="00E673A2" w:rsidRDefault="00061E2C" w:rsidP="00061E2C">
      <w:pPr>
        <w:spacing w:line="240" w:lineRule="auto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36"/>
          <w:szCs w:val="36"/>
        </w:rPr>
        <w:t>Sayın velim, okuyalım, boşlukları  yazalım.</w:t>
      </w:r>
    </w:p>
    <w:p w:rsidR="00E673A2" w:rsidRPr="0025603D" w:rsidRDefault="00E673A2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>o     o     o     o     o     o</w:t>
      </w:r>
      <w:r>
        <w:rPr>
          <w:rFonts w:ascii="ALFABET98" w:hAnsi="ALFABET98"/>
          <w:color w:val="A6A6A6" w:themeColor="background1" w:themeShade="A6"/>
          <w:sz w:val="72"/>
          <w:szCs w:val="72"/>
        </w:rPr>
        <w:t xml:space="preserve"> </w:t>
      </w:r>
      <w:r w:rsidRPr="0025603D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t xml:space="preserve"> </w:t>
      </w:r>
      <w:r w:rsidR="00443F71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258" style="position:absolute;margin-left:-16.1pt;margin-top:9.4pt;width:521.25pt;height:36.85pt;z-index:-251284480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butRFQ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DLbutRFQQAAPEPAAAOAAAAAAAAAAAAAAAAAC4CAABkcnMvZTJvRG9jLnhtbFBLAQItABQABgAI&#10;AAAAIQBYKw9o4AAAAAoBAAAPAAAAAAAAAAAAAAAAAG8GAABkcnMvZG93bnJldi54bWxQSwUGAAAA&#10;AAQABADzAAAAfAcAAAAA&#10;">
            <v:group id="Group 33" o:spid="_x0000_s326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did0+wwAAAN0AAAAP&#10;AAAAAAAAAAAAAAAAAKoCAABkcnMvZG93bnJldi54bWxQSwUGAAAAAAQABAD6AAAAmgMAAAAA&#10;">
              <v:rect id="Rectangle 34" o:spid="_x0000_s326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BUTH8YA&#10;AADdAAAADwAAAGRycy9kb3ducmV2LnhtbESPQWvCQBSE7wX/w/KE3urGWkKNrqK1ll6rkeDtkX1m&#10;g9m3Ibs18d93C4Ueh5n5hlmuB9uIG3W+dqxgOklAEJdO11wpyI/7p1cQPiBrbByTgjt5WK9GD0vM&#10;tOv5i26HUIkIYZ+hAhNCm0npS0MW/cS1xNG7uM5iiLKrpO6wj3DbyOckSaXFmuOCwZbeDJXXw7dV&#10;MKuKd1PkO5/baZF+nO6nbX/eK/U4HjYLEIGG8B/+a39qBWnyMoffN/EJyN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BUTH8YAAADdAAAADwAAAAAAAAAAAAAAAACYAgAAZHJz&#10;L2Rvd25yZXYueG1sUEsFBgAAAAAEAAQA9QAAAIsDAAAAAA==&#10;" strokecolor="#2f5496 [2408]" strokeweight="1.5pt">
                <v:fill opacity="0"/>
              </v:rect>
              <v:rect id="Rectangle 35" o:spid="_x0000_s326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4zY98EA&#10;AADdAAAADwAAAGRycy9kb3ducmV2LnhtbERPTW+CQBC9m/gfNtPEmy4YMYquxNBge6y23ifsFIjs&#10;LLJbxH/fPTTp8eV977PRtGKg3jWWFcSLCARxaXXDlYKvz2K+AeE8ssbWMil4koPsMJ3sMdX2wWca&#10;Lr4SIYRdigpq77tUSlfWZNAtbEccuG/bG/QB9pXUPT5CuGnlMorW0mDDoaHGjvKaytvlxyi4Jq8d&#10;v0nDH3Gx2ibX2+mex0ap2ct43IHwNPp/8Z/7XStYR0nYH96EJyAP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OM2Pf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326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96HuscAAADdAAAADwAAAGRycy9kb3ducmV2LnhtbESPT2vCQBTE74V+h+UVejObCBWJWaUp&#10;CKbQg7YUentkX/6ZfRuzq8Zv7xYKPQ4z8xsm20ymFxcaXWtZQRLFIIhLq1uuFXx9bmdLEM4ja+wt&#10;k4IbOdisHx8yTLW98p4uB1+LAGGXooLG+yGV0pUNGXSRHYiDV9nRoA9yrKUe8RrgppfzOF5Igy2H&#10;hQYHemuoPB7ORkF+e//+sL447aqf7lTk+bzAzij1/DS9rkB4mvx/+K+90woW8UsCv2/CE5DrO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33oe6xwAAAN0AAAAPAAAAAAAA&#10;AAAAAAAAAKECAABkcnMvZG93bnJldi54bWxQSwUGAAAAAAQABAD5AAAAlQMAAAAA&#10;" strokecolor="#2f5496 [2408]" strokeweight="1.5pt"/>
            <v:shape id="AutoShape 37" o:spid="_x0000_s325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wwZzcUAAADdAAAADwAAAGRycy9kb3ducmV2LnhtbESPQYvCMBSE7wv+h/AEb2tqQVmqUayw&#10;YAUPqyJ4ezTPttq81Car9d9vBGGPw8x8w8wWnanFnVpXWVYwGkYgiHOrKy4UHPbfn18gnEfWWFsm&#10;BU9ysJj3PmaYaPvgH7rvfCEChF2CCkrvm0RKl5dk0A1tQxy8s20N+iDbQuoWHwFuahlH0UQarDgs&#10;lNjQqqT8uvs1CtLn5ri1Prutz6fLLUvTOMOLUWrQ75ZTEJ46/x9+t9dawSQax/B6E56AnP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wwZzcUAAADdAAAADwAAAAAAAAAA&#10;AAAAAAChAgAAZHJzL2Rvd25yZXYueG1sUEsFBgAAAAAEAAQA+QAAAJMDAAAAAA==&#10;" strokecolor="#2f5496 [2408]" strokeweight="1.5pt"/>
          </v:group>
        </w:pict>
      </w: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 xml:space="preserve">                                                  </w:t>
      </w:r>
    </w:p>
    <w:p w:rsidR="00E673A2" w:rsidRPr="0025603D" w:rsidRDefault="00E673A2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lastRenderedPageBreak/>
        <w:t>o     o     o     o     o     o</w:t>
      </w:r>
      <w:r>
        <w:rPr>
          <w:rFonts w:ascii="ALFABET98" w:hAnsi="ALFABET98"/>
          <w:color w:val="A6A6A6" w:themeColor="background1" w:themeShade="A6"/>
          <w:sz w:val="72"/>
          <w:szCs w:val="72"/>
        </w:rPr>
        <w:t xml:space="preserve"> </w:t>
      </w:r>
      <w:r w:rsidRPr="0025603D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t xml:space="preserve"> </w:t>
      </w:r>
      <w:r w:rsidR="00443F71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252" style="position:absolute;margin-left:-16.1pt;margin-top:9.4pt;width:521.25pt;height:36.85pt;z-index:-251283456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">
            <v:group id="Group 33" o:spid="_x0000_s325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jAbXMQAAADaAAAA&#10;DwAAAAAAAAAAAAAAAACqAgAAZHJzL2Rvd25yZXYueG1sUEsFBgAAAAAEAAQA+gAAAJsDAAAAAA==&#10;">
              <v:rect id="Rectangle 34" o:spid="_x0000_s325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enKi8IA&#10;AADaAAAADwAAAGRycy9kb3ducmV2LnhtbESPQWvCQBSE74X+h+UVeqsbLUiJrmJrFa9qQvD2yD6z&#10;wezbkN2a+O9dQehxmPlmmPlysI24UudrxwrGowQEcel0zZWC7Lj5+ALhA7LGxjEpuJGH5eL1ZY6p&#10;dj3v6XoIlYgl7FNUYEJoUyl9aciiH7mWOHpn11kMUXaV1B32sdw2cpIkU2mx5rhgsKUfQ+Xl8GcV&#10;fFbFrymytc/suJhu81v+3Z82Sr2/DasZiEBD+A8/6Z2OHDyuxBsgF3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d6cqLwgAAANoAAAAPAAAAAAAAAAAAAAAAAJgCAABkcnMvZG93&#10;bnJldi54bWxQSwUGAAAAAAQABAD1AAAAhwMAAAAA&#10;" strokecolor="#2f5496 [2408]" strokeweight="1.5pt">
                <v:fill opacity="0"/>
              </v:rect>
              <v:rect id="Rectangle 35" o:spid="_x0000_s325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c2bCsEA&#10;AADaAAAADwAAAGRycy9kb3ducmV2LnhtbESPQWvCQBSE70L/w/IKvekmJUobXUUs0R7V1vsj+0yC&#10;2bcxu03iv3cLgsdhZr5hFqvB1KKj1lWWFcSTCARxbnXFhYLfn2z8AcJ5ZI21ZVJwIwer5ctogam2&#10;PR+oO/pCBAi7FBWU3jeplC4vyaCb2IY4eGfbGvRBtoXULfYBbmr5HkUzabDisFBiQ5uS8svxzyg4&#10;Tb8a3knD+zhLPqeny/a6iY1Sb6/Deg7C0+Cf4Uf7WytI4P9KuAFye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nNmwrBAAAA2g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325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/+9J8MAAADaAAAADwAAAGRycy9kb3ducmV2LnhtbESPQYvCMBSE74L/ITzB2zZVWFmqUawg&#10;WMHDuovg7dE822rzUpus1n+/EQSPw8x8w8wWnanFjVpXWVYwimIQxLnVFRcKfn/WH18gnEfWWFsm&#10;BQ9ysJj3ezNMtL3zN932vhABwi5BBaX3TSKly0sy6CLbEAfvZFuDPsi2kLrFe4CbWo7jeCINVhwW&#10;SmxoVVJ+2f8ZBelje9hZn103p+P5mqXpOMOzUWo46JZTEJ46/w6/2hut4BOeV8INkPN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//vSfDAAAA2gAAAA8AAAAAAAAAAAAA&#10;AAAAoQIAAGRycy9kb3ducmV2LnhtbFBLBQYAAAAABAAEAPkAAACRAwAAAAA=&#10;" strokecolor="#2f5496 [2408]" strokeweight="1.5pt"/>
            <v:shape id="AutoShape 37" o:spid="_x0000_s325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y0jUMIAAADaAAAADwAAAGRycy9kb3ducmV2LnhtbESPzarCMBSE94LvEI7gTlNdiFSj3AqC&#10;Fe7CHwR3h+bY1tuc1CZqffsbQXA5zMw3zHzZmko8qHGlZQWjYQSCOLO65FzB8bAeTEE4j6yxskwK&#10;XuRgueh25hhr++QdPfY+FwHCLkYFhfd1LKXLCjLohrYmDt7FNgZ9kE0udYPPADeVHEfRRBosOSwU&#10;WNOqoOxvfzcKktf29Gt9ettcztdbmiTjFK9GqX6v/ZmB8NT6b/jT3mgFE3hfCTdALv4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fy0jUMIAAADaAAAADwAAAAAAAAAAAAAA&#10;AAChAgAAZHJzL2Rvd25yZXYueG1sUEsFBgAAAAAEAAQA+QAAAJADAAAAAA==&#10;" strokecolor="#2f5496 [2408]" strokeweight="1.5pt"/>
          </v:group>
        </w:pict>
      </w: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 xml:space="preserve">                                                  </w:t>
      </w:r>
    </w:p>
    <w:p w:rsidR="00E673A2" w:rsidRPr="0025603D" w:rsidRDefault="00E673A2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>o     o     o     o     o     o</w:t>
      </w:r>
      <w:r>
        <w:rPr>
          <w:rFonts w:ascii="ALFABET98" w:hAnsi="ALFABET98"/>
          <w:color w:val="A6A6A6" w:themeColor="background1" w:themeShade="A6"/>
          <w:sz w:val="72"/>
          <w:szCs w:val="72"/>
        </w:rPr>
        <w:t xml:space="preserve"> </w:t>
      </w:r>
      <w:r w:rsidRPr="0025603D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t xml:space="preserve"> </w:t>
      </w:r>
      <w:r w:rsidR="00443F71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246" style="position:absolute;margin-left:-16.1pt;margin-top:9.4pt;width:521.25pt;height:36.85pt;z-index:-251282432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">
            <v:group id="Group 33" o:spid="_x0000_s324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JSJLcUAAADaAAAADwAAAGRycy9kb3ducmV2LnhtbESPT2vCQBTE7wW/w/KE&#10;3uomSkuNrhJCLT2EQlUQb4/sMwlm34bsNn++fbdQ6HGYmd8w2/1oGtFT52rLCuJFBIK4sLrmUsH5&#10;dHh6BeE8ssbGMimYyMF+N3vYYqLtwF/UH30pAoRdggoq79tESldUZNAtbEscvJvtDPogu1LqDocA&#10;N41cRtGLNFhzWKiwpayi4n78NgreBxzSVfzW5/dbNl1Pz5+XPCalHudjugHhafT/4b/2h1awht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yUiS3FAAAA2gAA&#10;AA8AAAAAAAAAAAAAAAAAqgIAAGRycy9kb3ducmV2LnhtbFBLBQYAAAAABAAEAPoAAACcAwAAAAA=&#10;">
              <v:rect id="Rectangle 34" o:spid="_x0000_s325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Mo298QA&#10;AADbAAAADwAAAGRycy9kb3ducmV2LnhtbESPT2vCQBDF74V+h2UKvdWNClJSV+kfLV7VSOhtyE6z&#10;odnZkF1N/PbOQehthvfmvd8s16Nv1YX62AQ2MJ1koIirYBuuDRTH7csrqJiQLbaBycCVIqxXjw9L&#10;zG0YeE+XQ6qVhHDM0YBLqcu1jpUjj3ESOmLRfkPvMcna19r2OEi4b/UsyxbaY8PS4LCjT0fV3+Hs&#10;DczrcuPK4isWflouvk/X08fwszXm+Wl8fwOVaEz/5vv1zgq+0MsvMoBe3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jKNvfEAAAA2wAAAA8AAAAAAAAAAAAAAAAAmAIAAGRycy9k&#10;b3ducmV2LnhtbFBLBQYAAAAABAAEAPUAAACJAwAAAAA=&#10;" strokecolor="#2f5496 [2408]" strokeweight="1.5pt">
                <v:fill opacity="0"/>
              </v:rect>
              <v:rect id="Rectangle 35" o:spid="_x0000_s325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rbawMAA&#10;AADbAAAADwAAAGRycy9kb3ducmV2LnhtbERPS2vCQBC+F/wPyxS86SZixKZZRSxWj/WR+5CdJsHs&#10;bMxuTfrvXaHQ23x8z8nWg2nEnTpXW1YQTyMQxIXVNZcKLufdZAnCeWSNjWVS8EsO1qvRS4aptj0f&#10;6X7ypQgh7FJUUHnfplK6oiKDbmpb4sB9286gD7Arpe6wD+GmkbMoWkiDNYeGClvaVlRcTz9GQZ58&#10;tLyXhr/i3fwtya+ft21slBq/Dpt3EJ4G/y/+cx90mB/D85dwgFw9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rbawMAAAADb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324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E+Z08EAAADbAAAADwAAAGRycy9kb3ducmV2LnhtbERPTYvCMBC9C/6HMII3Te1BlmoUKwh2&#10;YQ+rIngbmrGtNpPaZLX++40geJvH+5z5sjO1uFPrKssKJuMIBHFudcWFgsN+M/oC4TyyxtoyKXiS&#10;g+Wi35tjou2Df+m+84UIIewSVFB63yRSurwkg25sG+LAnW1r0AfYFlK3+AjhppZxFE2lwYpDQ4kN&#10;rUvKr7s/oyB9fh9/rM9u2/PpcsvSNM7wYpQaDrrVDISnzn/Eb/dWh/kxvH4JB8jFP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0T5nTwQAAANsAAAAPAAAAAAAAAAAAAAAA&#10;AKECAABkcnMvZG93bnJldi54bWxQSwUGAAAAAAQABAD5AAAAjwMAAAAA&#10;" strokecolor="#2f5496 [2408]" strokeweight="1.5pt"/>
            <v:shape id="AutoShape 37" o:spid="_x0000_s324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wM8SMMAAADbAAAADwAAAGRycy9kb3ducmV2LnhtbERPTWvCQBC9F/wPywjedNMIRVJXaQqF&#10;ROjBKIXehuyYxGZnY3bV5N+7hUJv83ifs94OphU36l1jWcHzIgJBXFrdcKXgePiYr0A4j6yxtUwK&#10;RnKw3Uye1phoe+c93QpfiRDCLkEFtfddIqUrazLoFrYjDtzJ9gZ9gH0ldY/3EG5aGUfRizTYcGio&#10;saP3msqf4moUpOPu69P6/JKdvs+XPE3jHM9Gqdl0eHsF4Wnw/+I/d6bD/CX8/hIOkJsH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sDPEjDAAAA2wAAAA8AAAAAAAAAAAAA&#10;AAAAoQIAAGRycy9kb3ducmV2LnhtbFBLBQYAAAAABAAEAPkAAACRAwAAAAA=&#10;" strokecolor="#2f5496 [2408]" strokeweight="1.5pt"/>
          </v:group>
        </w:pict>
      </w: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 xml:space="preserve">                                                  </w:t>
      </w:r>
    </w:p>
    <w:p w:rsidR="00E673A2" w:rsidRPr="0025603D" w:rsidRDefault="00E673A2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>o     o     o     o     o     o</w:t>
      </w:r>
      <w:r>
        <w:rPr>
          <w:rFonts w:ascii="ALFABET98" w:hAnsi="ALFABET98"/>
          <w:color w:val="A6A6A6" w:themeColor="background1" w:themeShade="A6"/>
          <w:sz w:val="72"/>
          <w:szCs w:val="72"/>
        </w:rPr>
        <w:t xml:space="preserve"> </w:t>
      </w:r>
      <w:r w:rsidRPr="0025603D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t xml:space="preserve"> </w:t>
      </w:r>
      <w:r w:rsidR="00443F71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240" style="position:absolute;margin-left:-16.1pt;margin-top:9.4pt;width:521.25pt;height:36.85pt;z-index:-251281408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">
            <v:group id="Group 33" o:spid="_x0000_s324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9SmGCwwAAANsAAAAP&#10;AAAAAAAAAAAAAAAAAKoCAABkcnMvZG93bnJldi54bWxQSwUGAAAAAAQABAD6AAAAmgMAAAAA&#10;">
              <v:rect id="Rectangle 34" o:spid="_x0000_s324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G8LGMEA&#10;AADbAAAADwAAAGRycy9kb3ducmV2LnhtbERPS2vCQBC+F/wPywje6kaFUFJX8VFLr9pI8DZkx2ww&#10;OxuyWxP/fbcg9DYf33OW68E24k6drx0rmE0TEMSl0zVXCvLvw+sbCB+QNTaOScGDPKxXo5clZtr1&#10;fKT7KVQihrDPUIEJoc2k9KUhi37qWuLIXV1nMUTYVVJ32Mdw28h5kqTSYs2xwWBLO0Pl7fRjFSyq&#10;4sMU+d7ndlakn+fHedtfDkpNxsPmHUSgIfyLn+4vHeen8PdLPECuf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hvCxjBAAAA2wAAAA8AAAAAAAAAAAAAAAAAmAIAAGRycy9kb3du&#10;cmV2LnhtbFBLBQYAAAAABAAEAPUAAACGAwAAAAA=&#10;" strokecolor="#2f5496 [2408]" strokeweight="1.5pt">
                <v:fill opacity="0"/>
              </v:rect>
              <v:rect id="Rectangle 35" o:spid="_x0000_s324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hPnL8AA&#10;AADbAAAADwAAAGRycy9kb3ducmV2LnhtbERPTWvCQBC9F/oflin01mwi1Wp0FbFYPVo19yE7JsHs&#10;bJrdJvHfu0Kht3m8z1msBlOLjlpXWVaQRDEI4tzqigsF59P2bQrCeWSNtWVScCMHq+Xz0wJTbXv+&#10;pu7oCxFC2KWooPS+SaV0eUkGXWQb4sBdbGvQB9gWUrfYh3BTy1EcT6TBikNDiQ1tSsqvx1+jIBt/&#10;NryThg/J9n02zq5fP5vEKPX6MqznIDwN/l/8597rMP8DHr+EA+TyD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hPnL8AAAADb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324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aeuOcQAAADbAAAADwAAAGRycy9kb3ducmV2LnhtbESPQWvCQBCF7wX/wzJCb3Wjh1KiqxhB&#10;MIUe1FLwNmTHJJqdjdlV4793DgVvM7w3730zW/SuUTfqQu3ZwHiUgCIuvK25NPC7X398gQoR2WLj&#10;mQw8KMBiPnibYWr9nbd028VSSQiHFA1UMbap1qGoyGEY+ZZYtKPvHEZZu1LbDu8S7ho9SZJP7bBm&#10;aaiwpVVFxXl3dQayx/ffj4/5ZXM8nC55lk1yPDlj3of9cgoqUh9f5v/rjRV8gZVfZAA9fw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p645xAAAANsAAAAPAAAAAAAAAAAA&#10;AAAAAKECAABkcnMvZG93bnJldi54bWxQSwUGAAAAAAQABAD5AAAAkgMAAAAA&#10;" strokecolor="#2f5496 [2408]" strokeweight="1.5pt"/>
            <v:shape id="AutoShape 37" o:spid="_x0000_s324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usLosMAAADbAAAADwAAAGRycy9kb3ducmV2LnhtbERPTWvCQBC9F/wPywjedNMcpKau0hQK&#10;idCDUQq9Ddkxic3Oxuyqyb93C4Xe5vE+Z70dTCtu1LvGsoLnRQSCuLS64UrB8fAxfwHhPLLG1jIp&#10;GMnBdjN5WmOi7Z33dCt8JUIIuwQV1N53iZSurMmgW9iOOHAn2xv0AfaV1D3eQ7hpZRxFS2mw4dBQ&#10;Y0fvNZU/xdUoSMfd16f1+SU7fZ8veZrGOZ6NUrPp8PYKwtPg/8V/7kyH+Sv4/SUcIDcP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rrC6LDAAAA2wAAAA8AAAAAAAAAAAAA&#10;AAAAoQIAAGRycy9kb3ducmV2LnhtbFBLBQYAAAAABAAEAPkAAACRAwAAAAA=&#10;" strokecolor="#2f5496 [2408]" strokeweight="1.5pt"/>
          </v:group>
        </w:pict>
      </w: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 xml:space="preserve">                                                  </w:t>
      </w:r>
    </w:p>
    <w:p w:rsidR="00E673A2" w:rsidRPr="0025603D" w:rsidRDefault="00E673A2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>o     o     o     o     o     o</w:t>
      </w:r>
      <w:r>
        <w:rPr>
          <w:rFonts w:ascii="ALFABET98" w:hAnsi="ALFABET98"/>
          <w:color w:val="A6A6A6" w:themeColor="background1" w:themeShade="A6"/>
          <w:sz w:val="72"/>
          <w:szCs w:val="72"/>
        </w:rPr>
        <w:t xml:space="preserve"> </w:t>
      </w:r>
      <w:r w:rsidRPr="0025603D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t xml:space="preserve"> </w:t>
      </w:r>
      <w:r w:rsidR="00443F71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234" style="position:absolute;margin-left:-16.1pt;margin-top:9.4pt;width:521.25pt;height:36.85pt;z-index:-251280384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">
            <v:group id="Group 33" o:spid="_x0000_s323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MHa08wwAAANsAAAAP&#10;AAAAAAAAAAAAAAAAAKoCAABkcnMvZG93bnJldi54bWxQSwUGAAAAAAQABAD6AAAAmgMAAAAA&#10;">
              <v:rect id="Rectangle 34" o:spid="_x0000_s323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TjHpsMA&#10;AADbAAAADwAAAGRycy9kb3ducmV2LnhtbESPzWrDMBCE74W8g9hAb41sF0Jxo5g2f/TaxMH0tlhb&#10;y9RaGUuJnbePCoUeh5n5hlkVk+3ElQbfOlaQLhIQxLXTLTcKytP+6QWED8gaO8ek4EYeivXsYYW5&#10;diN/0vUYGhEh7HNUYELocyl9bciiX7ieOHrfbrAYohwaqQccI9x2MkuSpbTYclww2NPGUP1zvFgF&#10;z021M1W59aVNq+XhfDu/j197pR7n09sriEBT+A//tT+0giyD3y/xB8j1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TjHpsMAAADbAAAADwAAAAAAAAAAAAAAAACYAgAAZHJzL2Rv&#10;d25yZXYueG1sUEsFBgAAAAAEAAQA9QAAAIgDAAAAAA==&#10;" strokecolor="#2f5496 [2408]" strokeweight="1.5pt">
                <v:fill opacity="0"/>
              </v:rect>
              <v:rect id="Rectangle 35" o:spid="_x0000_s323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0QrkcEA&#10;AADbAAAADwAAAGRycy9kb3ducmV2LnhtbESPT4vCMBTE7wt+h/AEb5pWV9FqFFHUPfr3/miebbF5&#10;qU3U7rc3C8Ieh5n5DTNbNKYUT6pdYVlB3ItAEKdWF5wpOJ823TEI55E1lpZJwS85WMxbXzNMtH3x&#10;gZ5Hn4kAYZeggtz7KpHSpTkZdD1bEQfvamuDPsg6k7rGV4CbUvajaCQNFhwWcqxolVN6Oz6Mgstw&#10;XfFOGt7Hm+/J8HLb3lexUarTbpZTEJ4a/x/+tH+0gv4A/r6EHyDn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tEK5HBAAAA2w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323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oZugcUAAADbAAAADwAAAGRycy9kb3ducmV2LnhtbESPT2vCQBTE7wW/w/KE3urGUEqJrsEI&#10;gin00LQI3h7ZZ/6YfRuzW02+fbdQ6HGYmd8w63Q0nbjR4BrLCpaLCARxaXXDlYKvz/3TKwjnkTV2&#10;lknBRA7SzexhjYm2d/6gW+ErESDsElRQe98nUrqyJoNuYXvi4J3tYNAHOVRSD3gPcNPJOIpepMGG&#10;w0KNPe1qKi/Ft1GQTW/Hd+vz6+F8aq95lsU5tkapx/m4XYHwNPr/8F/7oBXEz/D7JfwAufk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2oZugcUAAADbAAAADwAAAAAAAAAA&#10;AAAAAAChAgAAZHJzL2Rvd25yZXYueG1sUEsFBgAAAAAEAAQA+QAAAJMDAAAAAA==&#10;" strokecolor="#2f5496 [2408]" strokeweight="1.5pt"/>
            <v:shape id="AutoShape 37" o:spid="_x0000_s323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crLGsUAAADbAAAADwAAAGRycy9kb3ducmV2LnhtbESPT2vCQBTE7wW/w/KE3urGQEuJrsEI&#10;gin00LQI3h7ZZ/6YfRuzW02+fbdQ6HGYmd8w63Q0nbjR4BrLCpaLCARxaXXDlYKvz/3TKwjnkTV2&#10;lknBRA7SzexhjYm2d/6gW+ErESDsElRQe98nUrqyJoNuYXvi4J3tYNAHOVRSD3gPcNPJOIpepMGG&#10;w0KNPe1qKi/Ft1GQTW/Hd+vz6+F8aq95lsU5tkapx/m4XYHwNPr/8F/7oBXEz/D7JfwAufk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crLGsUAAADbAAAADwAAAAAAAAAA&#10;AAAAAAChAgAAZHJzL2Rvd25yZXYueG1sUEsFBgAAAAAEAAQA+QAAAJMDAAAAAA==&#10;" strokecolor="#2f5496 [2408]" strokeweight="1.5pt"/>
          </v:group>
        </w:pict>
      </w: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 xml:space="preserve">                                                  </w:t>
      </w:r>
    </w:p>
    <w:p w:rsidR="00E673A2" w:rsidRPr="0025603D" w:rsidRDefault="00E673A2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>o     o     o     o     o     o</w:t>
      </w:r>
      <w:r>
        <w:rPr>
          <w:rFonts w:ascii="ALFABET98" w:hAnsi="ALFABET98"/>
          <w:color w:val="A6A6A6" w:themeColor="background1" w:themeShade="A6"/>
          <w:sz w:val="72"/>
          <w:szCs w:val="72"/>
        </w:rPr>
        <w:t xml:space="preserve"> </w:t>
      </w:r>
      <w:r w:rsidRPr="0025603D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t xml:space="preserve"> </w:t>
      </w:r>
      <w:r w:rsidR="00443F71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228" style="position:absolute;margin-left:-16.1pt;margin-top:9.4pt;width:521.25pt;height:36.85pt;z-index:-251279360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">
            <v:group id="Group 33" o:spid="_x0000_s323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LiQ08QAAADbAAAADwAAAGRycy9kb3ducmV2LnhtbESPQYvCMBSE78L+h/AW&#10;vGlaF12pRhHZFQ8iqAvi7dE822LzUppsW/+9EQSPw8x8w8yXnSlFQ7UrLCuIhxEI4tTqgjMFf6ff&#10;wRSE88gaS8uk4E4OlouP3hwTbVs+UHP0mQgQdgkqyL2vEildmpNBN7QVcfCutjbog6wzqWtsA9yU&#10;chRFE2mw4LCQY0XrnNLb8d8o2LTYrr7in2Z3u67vl9N4f97FpFT/s1vNQHjq/Dv8am+1gtE3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LiQ08QAAADbAAAA&#10;DwAAAAAAAAAAAAAAAACqAgAAZHJzL2Rvd25yZXYueG1sUEsFBgAAAAAEAAQA+gAAAJsDAAAAAA==&#10;">
              <v:rect id="Rectangle 34" o:spid="_x0000_s323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NDwTMEA&#10;AADbAAAADwAAAGRycy9kb3ducmV2LnhtbERPyWrDMBC9F/IPYgK5NXISMMWNEpq0Cb3WdTC9DdbU&#10;MrVGxlK8/H11KPT4ePv+ONlWDNT7xrGCzToBQVw53XCtoPi8PD6B8AFZY+uYFMzk4XhYPOwx027k&#10;DxryUIsYwj5DBSaELpPSV4Ys+rXriCP37XqLIcK+lrrHMYbbVm6TJJUWG44NBjs6G6p+8rtVsKvL&#10;N1MWr76wmzK93ubbafy6KLVaTi/PIAJN4V/8537XCrZxbPwSf4A8/A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jQ8EzBAAAA2wAAAA8AAAAAAAAAAAAAAAAAmAIAAGRycy9kb3du&#10;cmV2LnhtbFBLBQYAAAAABAAEAPUAAACGAwAAAAA=&#10;" strokecolor="#2f5496 [2408]" strokeweight="1.5pt">
                <v:fill opacity="0"/>
              </v:rect>
              <v:rect id="Rectangle 35" o:spid="_x0000_s323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qwce8AA&#10;AADbAAAADwAAAGRycy9kb3ducmV2LnhtbESPzarCMBSE94LvEI7gTtOKilajiBevLv3dH5pjW2xO&#10;apOrvW9vBMHlMDPfMPNlY0rxoNoVlhXE/QgEcWp1wZmC82nTm4BwHlljaZkU/JOD5aLdmmOi7ZMP&#10;9Dj6TAQIuwQV5N5XiZQuzcmg69uKOHhXWxv0QdaZ1DU+A9yUchBFY2mw4LCQY0XrnNLb8c8ouIx+&#10;Kt5Kw/t4M5yOLrff+zo2SnU7zWoGwlPjv+FPe6cVDKbw/hJ+gFy8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qwce8AAAADb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323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GT+X8AAAADbAAAADwAAAGRycy9kb3ducmV2LnhtbERPy4rCMBTdC/5DuII7TVUYhmoUKwhW&#10;cOEDwd2lubbV5qY2UevfTxbCLA/nPVu0phIvalxpWcFoGIEgzqwuOVdwOq4HvyCcR9ZYWSYFH3Kw&#10;mHc7M4y1ffOeXgefixDCLkYFhfd1LKXLCjLohrYmDtzVNgZ9gE0udYPvEG4qOY6iH2mw5NBQYE2r&#10;grL74WkUJJ/teWd9+thcL7dHmiTjFG9GqX6vXU5BeGr9v/jr3mgFk7A+fAk/QM7/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CBk/l/AAAAA2wAAAA8AAAAAAAAAAAAAAAAA&#10;oQIAAGRycy9kb3ducmV2LnhtbFBLBQYAAAAABAAEAPkAAACOAwAAAAA=&#10;" strokecolor="#2f5496 [2408]" strokeweight="1.5pt"/>
            <v:shape id="AutoShape 37" o:spid="_x0000_s322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yhbxMQAAADbAAAADwAAAGRycy9kb3ducmV2LnhtbESPQYvCMBSE78L+h/AWvNlUBZGuUezC&#10;ghU8qMvC3h7Ns602L7WJWv+9EQSPw8x8w8wWnanFlVpXWVYwjGIQxLnVFRcKfvc/gykI55E11pZJ&#10;wZ0cLOYfvRkm2t54S9edL0SAsEtQQel9k0jp8pIMusg2xME72NagD7ItpG7xFuCmlqM4nkiDFYeF&#10;Ehv6Lik/7S5GQXpf/22sz86rw//xnKXpKMOjUar/2S2/QHjq/Dv8aq+0gvEQnl/CD5DzB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PKFvExAAAANsAAAAPAAAAAAAAAAAA&#10;AAAAAKECAABkcnMvZG93bnJldi54bWxQSwUGAAAAAAQABAD5AAAAkgMAAAAA&#10;" strokecolor="#2f5496 [2408]" strokeweight="1.5pt"/>
          </v:group>
        </w:pict>
      </w: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 xml:space="preserve">                                                  </w:t>
      </w:r>
    </w:p>
    <w:p w:rsidR="00E673A2" w:rsidRPr="0025603D" w:rsidRDefault="00E673A2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>o     o     o     o     o     o</w:t>
      </w:r>
      <w:r>
        <w:rPr>
          <w:rFonts w:ascii="ALFABET98" w:hAnsi="ALFABET98"/>
          <w:color w:val="A6A6A6" w:themeColor="background1" w:themeShade="A6"/>
          <w:sz w:val="72"/>
          <w:szCs w:val="72"/>
        </w:rPr>
        <w:t xml:space="preserve"> </w:t>
      </w:r>
      <w:r w:rsidRPr="0025603D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t xml:space="preserve"> </w:t>
      </w:r>
      <w:r w:rsidR="00443F71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222" style="position:absolute;margin-left:-16.1pt;margin-top:9.4pt;width:521.25pt;height:36.85pt;z-index:-251278336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">
            <v:group id="Group 33" o:spid="_x0000_s322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otdv2wwAAAN0AAAAP&#10;AAAAAAAAAAAAAAAAAKoCAABkcnMvZG93bnJldi54bWxQSwUGAAAAAAQABAD6AAAAmgMAAAAA&#10;">
              <v:rect id="Rectangle 34" o:spid="_x0000_s322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SkV18UA&#10;AADdAAAADwAAAGRycy9kb3ducmV2LnhtbESPT2vCQBTE74V+h+UVequbtBBqdJX+s3itRoK3R/aZ&#10;DWbfhuzWxG/vCoLHYWZ+w8yXo23FiXrfOFaQThIQxJXTDdcKiu3q5R2ED8gaW8ek4EwelovHhznm&#10;2g38R6dNqEWEsM9RgQmhy6X0lSGLfuI64ugdXG8xRNnXUvc4RLht5WuSZNJiw3HBYEdfhqrj5t8q&#10;eKvLH1MW376waZn97s67z2G/Uur5afyYgQg0hnv41l5rBdk0S+H6Jj4Bubg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xKRXXxQAAAN0AAAAPAAAAAAAAAAAAAAAAAJgCAABkcnMv&#10;ZG93bnJldi54bWxQSwUGAAAAAAQABAD1AAAAigMAAAAA&#10;" strokecolor="#2f5496 [2408]" strokeweight="1.5pt">
                <v:fill opacity="0"/>
              </v:rect>
              <v:rect id="Rectangle 35" o:spid="_x0000_s322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oF/CMIA&#10;AADdAAAADwAAAGRycy9kb3ducmV2LnhtbESPT4vCMBTE7wt+h/AEb2ta0aLVKKKoe1z/3R/Nsy02&#10;L7WJWr/9RhD2OMzMb5jZojWVeFDjSssK4n4EgjizuuRcwem4+R6DcB5ZY2WZFLzIwWLe+Zphqu2T&#10;9/Q4+FwECLsUFRTe16mULivIoOvbmjh4F9sY9EE2udQNPgPcVHIQRYk0WHJYKLCmVUHZ9XA3Cs6j&#10;dc07afg33gwno/N1e1vFRqlet11OQXhq/X/40/7RCpJJMoD3m/AE5Pw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igX8I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322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tMgRccAAADdAAAADwAAAGRycy9kb3ducmV2LnhtbESPT2vCQBTE7wW/w/KE3uqmFoKNbqQR&#10;BFPoQVsEb4/sM3/Mvo3ZrcZv3xWEHoeZ+Q2zWA6mFRfqXW1ZweskAkFcWF1zqeDne/0yA+E8ssbW&#10;Mim4kYNlOnpaYKLtlbd02flSBAi7BBVU3neJlK6oyKCb2I44eEfbG/RB9qXUPV4D3LRyGkWxNFhz&#10;WKiwo1VFxWn3axRkt8/9l/X5eXM8NOc8y6Y5Nkap5/HwMQfhafD/4Ud7oxXE7/Eb3N+EJyDT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m0yBFxwAAAN0AAAAPAAAAAAAA&#10;AAAAAAAAAKECAABkcnMvZG93bnJldi54bWxQSwUGAAAAAAQABAD5AAAAlQMAAAAA&#10;" strokecolor="#2f5496 [2408]" strokeweight="1.5pt"/>
            <v:shape id="AutoShape 37" o:spid="_x0000_s322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Tq4MccAAADdAAAADwAAAGRycy9kb3ducmV2LnhtbESPT2vCQBTE7wW/w/KE3uqmUoKNbqQR&#10;BFPoQVsEb4/sM3/Mvo3ZrcZv3xWEHoeZ+Q2zWA6mFRfqXW1ZweskAkFcWF1zqeDne/0yA+E8ssbW&#10;Mim4kYNlOnpaYKLtlbd02flSBAi7BBVU3neJlK6oyKCb2I44eEfbG/RB9qXUPV4D3LRyGkWxNFhz&#10;WKiwo1VFxWn3axRkt8/9l/X5eXM8NOc8y6Y5Nkap5/HwMQfhafD/4Ud7oxXE7/Eb3N+EJyDT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pOrgxxwAAAN0AAAAPAAAAAAAA&#10;AAAAAAAAAKECAABkcnMvZG93bnJldi54bWxQSwUGAAAAAAQABAD5AAAAlQMAAAAA&#10;" strokecolor="#2f5496 [2408]" strokeweight="1.5pt"/>
          </v:group>
        </w:pict>
      </w: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 xml:space="preserve">                                                  </w:t>
      </w:r>
    </w:p>
    <w:p w:rsidR="00E673A2" w:rsidRPr="0025603D" w:rsidRDefault="00E673A2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>o     o     o     o     o     o</w:t>
      </w:r>
      <w:r>
        <w:rPr>
          <w:rFonts w:ascii="ALFABET98" w:hAnsi="ALFABET98"/>
          <w:color w:val="A6A6A6" w:themeColor="background1" w:themeShade="A6"/>
          <w:sz w:val="72"/>
          <w:szCs w:val="72"/>
        </w:rPr>
        <w:t xml:space="preserve"> </w:t>
      </w:r>
      <w:r w:rsidRPr="0025603D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t xml:space="preserve"> </w:t>
      </w:r>
      <w:r w:rsidR="00443F71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216" style="position:absolute;margin-left:-16.1pt;margin-top:9.4pt;width:521.25pt;height:36.85pt;z-index:-251277312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LxvcwIXBAAA8Q8AAA4AAAAAAAAAAAAAAAAALgIAAGRycy9lMm9Eb2MueG1sUEsBAi0AFAAG&#10;AAgAAAAhAFgrD2jgAAAACgEAAA8AAAAAAAAAAAAAAAAAcQYAAGRycy9kb3ducmV2LnhtbFBLBQYA&#10;AAAABAAEAPMAAAB+BwAAAAA=&#10;">
            <v:group id="Group 33" o:spid="_x0000_s321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IEOYZxgAAAN0A&#10;AAAPAAAAAAAAAAAAAAAAAKoCAABkcnMvZG93bnJldi54bWxQSwUGAAAAAAQABAD6AAAAnQMAAAAA&#10;">
              <v:rect id="Rectangle 34" o:spid="_x0000_s322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YwoOMYA&#10;AADdAAAADwAAAGRycy9kb3ducmV2LnhtbESPQWvCQBSE7wX/w/IEb3VjhbSmrqJVS6/VSOjtkX3N&#10;hmbfhuxq4r93C4Ueh5n5hlmuB9uIK3W+dqxgNk1AEJdO11wpyE+HxxcQPiBrbByTght5WK9GD0vM&#10;tOv5k67HUIkIYZ+hAhNCm0npS0MW/dS1xNH7dp3FEGVXSd1hH+G2kU9JkkqLNccFgy29GSp/jher&#10;YF4Ve1PkO5/bWZG+n2/nbf91UGoyHjavIAIN4T/81/7QCtJF+gy/b+ITkK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YwoOMYAAADdAAAADwAAAAAAAAAAAAAAAACYAgAAZHJz&#10;L2Rvd25yZXYueG1sUEsFBgAAAAAEAAQA9QAAAIsDAAAAAA==&#10;" strokecolor="#2f5496 [2408]" strokeweight="1.5pt">
                <v:fill opacity="0"/>
              </v:rect>
              <v:rect id="Rectangle 35" o:spid="_x0000_s322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2lI4r8A&#10;AADdAAAADwAAAGRycy9kb3ducmV2LnhtbERPy4rCMBTdC/5DuAPuNK1o0Y5RRPGx9DHuL82dttjc&#10;1CZq/XuzEFweznu2aE0lHtS40rKCeBCBIM6sLjlX8Hfe9CcgnEfWWFkmBS9ysJh3OzNMtX3ykR4n&#10;n4sQwi5FBYX3dSqlywoy6Aa2Jg7cv20M+gCbXOoGnyHcVHIYRYk0WHJoKLCmVUHZ9XQ3Ci7jdc07&#10;afgQb0bT8eW6va1io1Tvp13+gvDU+q/4495rBck0CXPDm/AE5PwN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DaUjivwAAAN0AAAAPAAAAAAAAAAAAAAAAAJgCAABkcnMvZG93bnJl&#10;di54bWxQSwUGAAAAAAQABAD1AAAAhAMAAAAA&#10;" fillcolor="#deeaf6 [660]" strokecolor="#c00000" strokeweight="1pt">
                <v:stroke dashstyle="dash"/>
              </v:rect>
            </v:group>
            <v:shape id="AutoShape 36" o:spid="_x0000_s321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zsXr8cAAADdAAAADwAAAGRycy9kb3ducmV2LnhtbESPQWvCQBSE7wX/w/KE3ppNPYQmzSqN&#10;IJhCD6ZF8PbIPpPY7NuY3Wr8912h0OMwM98w+WoyvbjQ6DrLCp6jGARxbXXHjYKvz83TCwjnkTX2&#10;lknBjRyslrOHHDNtr7yjS+UbESDsMlTQej9kUrq6JYMusgNx8I52NOiDHBupR7wGuOnlIo4TabDj&#10;sNDiQOuW6u/qxygobu/7D+vL8/Z4OJ3LoliUeDJKPc6nt1cQnib/H/5rb7WCJE1SuL8JT0Auf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HOxevxwAAAN0AAAAPAAAAAAAA&#10;AAAAAAAAAKECAABkcnMvZG93bnJldi54bWxQSwUGAAAAAAQABAD5AAAAlQMAAAAA&#10;" strokecolor="#2f5496 [2408]" strokeweight="1.5pt"/>
            <v:shape id="AutoShape 37" o:spid="_x0000_s321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9go78MAAADdAAAADwAAAGRycy9kb3ducmV2LnhtbERPy4rCMBTdC/5DuAPubDoufFSjTAXB&#10;CrNQhwF3l+ba1mluahO1/r1ZDLg8nPdi1Zla3Kl1lWUFn1EMgji3uuJCwc9xM5yCcB5ZY22ZFDzJ&#10;wWrZ7y0w0fbBe7offCFCCLsEFZTeN4mULi/JoItsQxy4s20N+gDbQuoWHyHc1HIUx2NpsOLQUGJD&#10;65Lyv8PNKEifu99v67Pr9ny6XLM0HWV4MUoNPrqvOQhPnX+L/91brWA8m4T94U14AnL5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PYKO/DAAAA3QAAAA8AAAAAAAAAAAAA&#10;AAAAoQIAAGRycy9kb3ducmV2LnhtbFBLBQYAAAAABAAEAPkAAACRAwAAAAA=&#10;" strokecolor="#2f5496 [2408]" strokeweight="1.5pt"/>
          </v:group>
        </w:pict>
      </w: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 xml:space="preserve">                                                  </w:t>
      </w:r>
    </w:p>
    <w:p w:rsidR="00E673A2" w:rsidRPr="0025603D" w:rsidRDefault="00E673A2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>o     o     o     o     o     o</w:t>
      </w:r>
      <w:r>
        <w:rPr>
          <w:rFonts w:ascii="ALFABET98" w:hAnsi="ALFABET98"/>
          <w:color w:val="A6A6A6" w:themeColor="background1" w:themeShade="A6"/>
          <w:sz w:val="72"/>
          <w:szCs w:val="72"/>
        </w:rPr>
        <w:t xml:space="preserve"> </w:t>
      </w:r>
      <w:r w:rsidRPr="0025603D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t xml:space="preserve"> </w:t>
      </w:r>
      <w:r w:rsidR="00443F71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210" style="position:absolute;margin-left:-16.1pt;margin-top:9.4pt;width:521.25pt;height:36.85pt;z-index:-251276288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DS&#10;z0JuEgQAAPEPAAAOAAAAAAAAAAAAAAAAAC4CAABkcnMvZTJvRG9jLnhtbFBLAQItABQABgAIAAAA&#10;IQBYKw9o4AAAAAoBAAAPAAAAAAAAAAAAAAAAAGwGAABkcnMvZG93bnJldi54bWxQSwUGAAAAAAQA&#10;BADzAAAAeQcAAAAA&#10;">
            <v:group id="Group 33" o:spid="_x0000_s321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y8nbHxgAAAN0A&#10;AAAPAAAAAAAAAAAAAAAAAKoCAABkcnMvZG93bnJldi54bWxQSwUGAAAAAAQABAD6AAAAnQMAAAAA&#10;">
              <v:rect id="Rectangle 34" o:spid="_x0000_s321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2645sYA&#10;AADdAAAADwAAAGRycy9kb3ducmV2LnhtbESPQWvCQBSE74X+h+UVvNWNFWIbXaXVKl61kdDbI/vM&#10;hmbfhuxq4r/vCoUeh5n5hlmsBtuIK3W+dqxgMk5AEJdO11wpyL+2z68gfEDW2DgmBTfysFo+Piww&#10;067nA12PoRIRwj5DBSaENpPSl4Ys+rFriaN3dp3FEGVXSd1hH+G2kS9JkkqLNccFgy2tDZU/x4tV&#10;MK2KT1PkG5/bSZHuTrfTR/+9VWr0NLzPQQQawn/4r73XCtK32RTub+ITkM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2645sYAAADdAAAADwAAAAAAAAAAAAAAAACYAgAAZHJz&#10;L2Rvd25yZXYueG1sUEsFBgAAAAAEAAQA9QAAAIsDAAAAAA==&#10;" strokecolor="#2f5496 [2408]" strokeweight="1.5pt">
                <v:fill opacity="0"/>
              </v:rect>
              <v:rect id="Rectangle 35" o:spid="_x0000_s321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/3UOsIA&#10;AADdAAAADwAAAGRycy9kb3ducmV2LnhtbESPS4vCQBCE74L/YWjB2zqJ+IyOIi7qHn3em0ybBDM9&#10;2cyo8d87Cwsei6r6ipovG1OKB9WusKwg7kUgiFOrC84UnE+brwkI55E1lpZJwYscLBft1hwTbZ98&#10;oMfRZyJA2CWoIPe+SqR0aU4GXc9WxMG72tqgD7LOpK7xGeCmlP0oGkmDBYeFHCta55Tejnej4DL8&#10;rngnDe/jzWA6vNy2v+vYKNXtNKsZCE+N/4T/2z9awWg6HsDfm/AE5OI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H/dQ6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321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6+Ld8YAAADdAAAADwAAAGRycy9kb3ducmV2LnhtbESPQWvCQBSE70L/w/IK3nRTQW2jqzQF&#10;IRE8aEvB2yP7TGKzb2N21fjvXUHocZiZb5j5sjO1uFDrKssK3oYRCOLc6ooLBT/fq8E7COeRNdaW&#10;ScGNHCwXL705xtpeeUuXnS9EgLCLUUHpfRNL6fKSDLqhbYiDd7CtQR9kW0jd4jXATS1HUTSRBisO&#10;CyU29FVS/rc7GwXJbf27sT47pYf98ZQlySjDo1Gq/9p9zkB46vx/+NlOtYLJx3QMjzfhCcjFH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Ovi3fGAAAA3QAAAA8AAAAAAAAA&#10;AAAAAAAAoQIAAGRycy9kb3ducmV2LnhtbFBLBQYAAAAABAAEAPkAAACUAwAAAAA=&#10;" strokecolor="#2f5496 [2408]" strokeweight="1.5pt"/>
            <v:shape id="AutoShape 37" o:spid="_x0000_s321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30VAMYAAADdAAAADwAAAGRycy9kb3ducmV2LnhtbESPQWvCQBSE74X+h+UVvNVNPUQbXaUp&#10;FIzgQS2Ct0f2mUSzb2N21fjvXUHwOMzMN8xk1plaXKh1lWUFX/0IBHFudcWFgv/N3+cIhPPIGmvL&#10;pOBGDmbT97cJJtpeeUWXtS9EgLBLUEHpfZNI6fKSDLq+bYiDt7etQR9kW0jd4jXATS0HURRLgxWH&#10;hRIb+i0pP67PRkF6W2yX1men+X53OGVpOsjwYJTqfXQ/YxCeOv8KP9tzrSD+HsbweBOegJze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N9FQDGAAAA3QAAAA8AAAAAAAAA&#10;AAAAAAAAoQIAAGRycy9kb3ducmV2LnhtbFBLBQYAAAAABAAEAPkAAACUAwAAAAA=&#10;" strokecolor="#2f5496 [2408]" strokeweight="1.5pt"/>
          </v:group>
        </w:pict>
      </w: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 xml:space="preserve">                                                  </w:t>
      </w:r>
    </w:p>
    <w:p w:rsidR="00E673A2" w:rsidRPr="0025603D" w:rsidRDefault="00E673A2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lastRenderedPageBreak/>
        <w:t>o     o     o     o     o     o</w:t>
      </w:r>
      <w:r>
        <w:rPr>
          <w:rFonts w:ascii="ALFABET98" w:hAnsi="ALFABET98"/>
          <w:color w:val="A6A6A6" w:themeColor="background1" w:themeShade="A6"/>
          <w:sz w:val="72"/>
          <w:szCs w:val="72"/>
        </w:rPr>
        <w:t xml:space="preserve"> </w:t>
      </w:r>
      <w:r w:rsidRPr="0025603D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t xml:space="preserve"> </w:t>
      </w:r>
      <w:r w:rsidR="00443F71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204" style="position:absolute;margin-left:-16.1pt;margin-top:9.4pt;width:521.25pt;height:36.85pt;z-index:-251275264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VB5SKxYEAADxDwAADgAAAAAAAAAAAAAAAAAuAgAAZHJzL2Uyb0RvYy54bWxQSwECLQAUAAYA&#10;CAAAACEAWCsPaOAAAAAKAQAADwAAAAAAAAAAAAAAAABwBgAAZHJzL2Rvd25yZXYueG1sUEsFBgAA&#10;AAAEAAQA8wAAAH0HAAAAAA==&#10;">
            <v:group id="Group 33" o:spid="_x0000_s320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MaQS3FAAAA3QAA&#10;AA8AAAAAAAAAAAAAAAAAqgIAAGRycy9kb3ducmV2LnhtbFBLBQYAAAAABAAEAPoAAACcAwAAAAA=&#10;">
              <v:rect id="Rectangle 34" o:spid="_x0000_s320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oaPDMYA&#10;AADdAAAADwAAAGRycy9kb3ducmV2LnhtbESPT2vCQBTE74V+h+UVeqsbK8Saukpb/+BVGwm9PbLP&#10;bDD7NmS3Jn57Vyj0OMzMb5j5crCNuFDna8cKxqMEBHHpdM2Vgvx78/IGwgdkjY1jUnAlD8vF48Mc&#10;M+163tPlECoRIewzVGBCaDMpfWnIoh+5ljh6J9dZDFF2ldQd9hFuG/maJKm0WHNcMNjSl6HyfPi1&#10;CiZVsTZFvvK5HRfp9ng9fvY/G6Wen4aPdxCBhvAf/mvvtIJ0Np3B/U18AnJx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oaPDMYAAADdAAAADwAAAAAAAAAAAAAAAACYAgAAZHJz&#10;L2Rvd25yZXYueG1sUEsFBgAAAAAEAAQA9QAAAIsDAAAAAA==&#10;" strokecolor="#2f5496 [2408]" strokeweight="1.5pt">
                <v:fill opacity="0"/>
              </v:rect>
              <v:rect id="Rectangle 35" o:spid="_x0000_s320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OiHr4A&#10;AADdAAAADwAAAGRycy9kb3ducmV2LnhtbERPy6rCMBDdC/5DGOHuNK1cRatRRPGx9LkfmrEtNpPa&#10;RK1/bxaCy8N5T+eNKcWTaldYVhD3IhDEqdUFZwrOp3V3BMJ5ZI2lZVLwJgfzWbs1xUTbFx/oefSZ&#10;CCHsElSQe18lUro0J4OuZyviwF1tbdAHWGdS1/gK4aaU/SgaSoMFh4YcK1rmlN6OD6PgMlhVvJWG&#10;9/H6fzy43Db3ZWyU+us0iwkIT43/ib/unVYwHI/C/vAmPAE5+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A0Toh6+AAAA3QAAAA8AAAAAAAAAAAAAAAAAmAIAAGRycy9kb3ducmV2&#10;LnhtbFBLBQYAAAAABAAEAPUAAACDAwAAAAA=&#10;" fillcolor="#deeaf6 [660]" strokecolor="#c00000" strokeweight="1pt">
                <v:stroke dashstyle="dash"/>
              </v:rect>
            </v:group>
            <v:shape id="AutoShape 36" o:spid="_x0000_s320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UH9U8cAAADdAAAADwAAAGRycy9kb3ducmV2LnhtbESPQWvCQBSE74X+h+UVvNWNHoJNs0oj&#10;CEbwUC2F3h7ZZxKbfRuzaxL/fVcQehxm5hsmXY2mET11rrasYDaNQBAXVtdcKvg6bl4XIJxH1thY&#10;JgU3crBaPj+lmGg78Cf1B1+KAGGXoILK+zaR0hUVGXRT2xIH72Q7gz7IrpS6wyHATSPnURRLgzWH&#10;hQpbWldU/B6uRkF2233vrc8v29PP+ZJn2TzHs1Fq8jJ+vIPwNPr/8KO91Qrit8UM7m/CE5DL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JQf1TxwAAAN0AAAAPAAAAAAAA&#10;AAAAAAAAAKECAABkcnMvZG93bnJldi54bWxQSwUGAAAAAAQABAD5AAAAlQMAAAAA&#10;" strokecolor="#2f5496 [2408]" strokeweight="1.5pt"/>
            <v:shape id="AutoShape 37" o:spid="_x0000_s320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ZNjJMYAAADdAAAADwAAAGRycy9kb3ducmV2LnhtbESPT4vCMBTE78J+h/AWvGlqD6LVKHZh&#10;wQoe/MPC3h7Ns602L7WJWr+9WVjwOMzMb5j5sjO1uFPrKssKRsMIBHFudcWFguPhezAB4Tyyxtoy&#10;KXiSg+XiozfHRNsH7+i+94UIEHYJKii9bxIpXV6SQTe0DXHwTrY16INsC6lbfAS4qWUcRWNpsOKw&#10;UGJDXyXll/3NKEifm5+t9dl1ffo9X7M0jTM8G6X6n91qBsJT59/h//ZaKxhPJzH8vQlPQC5e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mTYyTGAAAA3QAAAA8AAAAAAAAA&#10;AAAAAAAAoQIAAGRycy9kb3ducmV2LnhtbFBLBQYAAAAABAAEAPkAAACUAwAAAAA=&#10;" strokecolor="#2f5496 [2408]" strokeweight="1.5pt"/>
          </v:group>
        </w:pict>
      </w: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 xml:space="preserve">                                                  </w:t>
      </w:r>
    </w:p>
    <w:p w:rsidR="00E673A2" w:rsidRPr="0025603D" w:rsidRDefault="00E673A2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>o     o     o     o     o     o</w:t>
      </w:r>
      <w:r>
        <w:rPr>
          <w:rFonts w:ascii="ALFABET98" w:hAnsi="ALFABET98"/>
          <w:color w:val="A6A6A6" w:themeColor="background1" w:themeShade="A6"/>
          <w:sz w:val="72"/>
          <w:szCs w:val="72"/>
        </w:rPr>
        <w:t xml:space="preserve"> </w:t>
      </w:r>
      <w:r w:rsidRPr="0025603D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t xml:space="preserve"> </w:t>
      </w:r>
      <w:r w:rsidR="00443F71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198" style="position:absolute;margin-left:-16.1pt;margin-top:9.4pt;width:521.25pt;height:36.85pt;z-index:-251274240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">
            <v:group id="Group 33" o:spid="_x0000_s320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dYKvRwwAAAN0AAAAP&#10;AAAAAAAAAAAAAAAAAKoCAABkcnMvZG93bnJldi54bWxQSwUGAAAAAAQABAD6AAAAmgMAAAAA&#10;">
              <v:rect id="Rectangle 34" o:spid="_x0000_s320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Pxl8MUA&#10;AADdAAAADwAAAGRycy9kb3ducmV2LnhtbESPQWvCQBSE7wX/w/IKvdVNWgg1ukpta+m1GgneHtln&#10;Nph9G7JbE/99VxA8DjPzDbNYjbYVZ+p941hBOk1AEFdON1wrKHab5zcQPiBrbB2Tggt5WC0nDwvM&#10;tRv4l87bUIsIYZ+jAhNCl0vpK0MW/dR1xNE7ut5iiLKvpe5xiHDbypckyaTFhuOCwY4+DFWn7Z9V&#10;8FqXX6YsPn1h0zL73l/26+GwUerpcXyfgwg0hnv41v7RCrLZLIXrm/gE5PI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/GXwxQAAAN0AAAAPAAAAAAAAAAAAAAAAAJgCAABkcnMv&#10;ZG93bnJldi54bWxQSwUGAAAAAAQABAD1AAAAigMAAAAA&#10;" strokecolor="#2f5496 [2408]" strokeweight="1.5pt">
                <v:fill opacity="0"/>
              </v:rect>
              <v:rect id="Rectangle 35" o:spid="_x0000_s320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1QPL8MA&#10;AADdAAAADwAAAGRycy9kb3ducmV2LnhtbESPS4vCQBCE7wv+h6EFb+sksoqJjiKKj+P6ujeZNglm&#10;emJmVuO/dwRhj0VVfUVN562pxJ0aV1pWEPcjEMSZ1SXnCk7H9fcYhPPIGivLpOBJDuazztcUU20f&#10;vKf7weciQNilqKDwvk6ldFlBBl3f1sTBu9jGoA+yyaVu8BHgppKDKBpJgyWHhQJrWhaUXQ9/RsF5&#10;uKp5Kw3/xuufZHi+bm7L2CjV67aLCQhPrf8Pf9o7rWCUJAN4vwlPQM5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1QPL8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320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wZQYscAAADdAAAADwAAAGRycy9kb3ducmV2LnhtbESPQWvCQBSE7wX/w/KE3urGFKSmrsEI&#10;gin0oC2F3h7ZZxKbfRuz2yT++65Q8DjMzDfMKh1NI3rqXG1ZwXwWgSAurK65VPD5sXt6AeE8ssbG&#10;Mim4koN0PXlYYaLtwAfqj74UAcIuQQWV920ipSsqMuhmtiUO3sl2Bn2QXSl1h0OAm0bGUbSQBmsO&#10;CxW2tK2o+Dn+GgXZ9e3r3fr8sj99ny95lsU5no1Sj9Nx8wrC0+jv4f/2XitYLJfP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TBlBixwAAAN0AAAAPAAAAAAAA&#10;AAAAAAAAAKECAABkcnMvZG93bnJldi54bWxQSwUGAAAAAAQABAD5AAAAlQMAAAAA&#10;" strokecolor="#2f5496 [2408]" strokeweight="1.5pt"/>
            <v:shape id="AutoShape 37" o:spid="_x0000_s319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O/IFscAAADdAAAADwAAAGRycy9kb3ducmV2LnhtbESPQWvCQBSE7wX/w/KE3urGUKSmrsEI&#10;gin0oC2F3h7ZZxKbfRuz2yT++65Q8DjMzDfMKh1NI3rqXG1ZwXwWgSAurK65VPD5sXt6AeE8ssbG&#10;Mim4koN0PXlYYaLtwAfqj74UAcIuQQWV920ipSsqMuhmtiUO3sl2Bn2QXSl1h0OAm0bGUbSQBmsO&#10;CxW2tK2o+Dn+GgXZ9e3r3fr8sj99ny95lsU5no1Sj9Nx8wrC0+jv4f/2XitYLJfP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c78gWxwAAAN0AAAAPAAAAAAAA&#10;AAAAAAAAAKECAABkcnMvZG93bnJldi54bWxQSwUGAAAAAAQABAD5AAAAlQMAAAAA&#10;" strokecolor="#2f5496 [2408]" strokeweight="1.5pt"/>
          </v:group>
        </w:pict>
      </w: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 xml:space="preserve">                                                  </w:t>
      </w:r>
    </w:p>
    <w:p w:rsidR="00E673A2" w:rsidRPr="0025603D" w:rsidRDefault="00E673A2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>o     o     o     o     o     o</w:t>
      </w:r>
      <w:r>
        <w:rPr>
          <w:rFonts w:ascii="ALFABET98" w:hAnsi="ALFABET98"/>
          <w:color w:val="A6A6A6" w:themeColor="background1" w:themeShade="A6"/>
          <w:sz w:val="72"/>
          <w:szCs w:val="72"/>
        </w:rPr>
        <w:t xml:space="preserve"> </w:t>
      </w:r>
      <w:r w:rsidRPr="0025603D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t xml:space="preserve"> </w:t>
      </w:r>
      <w:r w:rsidR="00443F71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192" style="position:absolute;margin-left:-16.1pt;margin-top:9.4pt;width:521.25pt;height:36.85pt;z-index:-251273216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NzXRSIXBAAA8Q8AAA4AAAAAAAAAAAAAAAAALgIAAGRycy9lMm9Eb2MueG1sUEsBAi0AFAAG&#10;AAgAAAAhAFgrD2jgAAAACgEAAA8AAAAAAAAAAAAAAAAAcQYAAGRycy9kb3ducmV2LnhtbFBLBQYA&#10;AAAABAAEAPMAAAB+BwAAAAA=&#10;">
            <v:group id="Group 33" o:spid="_x0000_s319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9xZY+xgAAAN0A&#10;AAAPAAAAAAAAAAAAAAAAAKoCAABkcnMvZG93bnJldi54bWxQSwUGAAAAAAQABAD6AAAAnQMAAAAA&#10;">
              <v:rect id="Rectangle 34" o:spid="_x0000_s319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FlYH8YA&#10;AADdAAAADwAAAGRycy9kb3ducmV2LnhtbESPT2vCQBTE74V+h+UVeqsbK8Saukpb/+BVGwm9PbLP&#10;bDD7NmS3Jn57Vyj0OMzMb5j5crCNuFDna8cKxqMEBHHpdM2Vgvx78/IGwgdkjY1jUnAlD8vF48Mc&#10;M+163tPlECoRIewzVGBCaDMpfWnIoh+5ljh6J9dZDFF2ldQd9hFuG/maJKm0WHNcMNjSl6HyfPi1&#10;CiZVsTZFvvK5HRfp9ng9fvY/G6Wen4aPdxCBhvAf/mvvtIJ0NpvC/U18AnJx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FlYH8YAAADdAAAADwAAAAAAAAAAAAAAAACYAgAAZHJz&#10;L2Rvd25yZXYueG1sUEsFBgAAAAAEAAQA9QAAAIsDAAAAAA==&#10;" strokecolor="#2f5496 [2408]" strokeweight="1.5pt">
                <v:fill opacity="0"/>
              </v:rect>
              <v:rect id="Rectangle 35" o:spid="_x0000_s319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w4xb8A&#10;AADdAAAADwAAAGRycy9kb3ducmV2LnhtbERPy4rCMBTdC/5DuAPuNK2o2I5RRPGx9DHuL82dttjc&#10;1CZq/XuzEFweznu2aE0lHtS40rKCeBCBIM6sLjlX8Hfe9KcgnEfWWFkmBS9ysJh3OzNMtX3ykR4n&#10;n4sQwi5FBYX3dSqlywoy6Aa2Jg7cv20M+gCbXOoGnyHcVHIYRRNpsOTQUGBNq4Ky6+luFFzG65p3&#10;0vAh3oyS8eW6va1io1Tvp13+gvDU+q/4495rBZMkCXPDm/AE5PwN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2vDjFvwAAAN0AAAAPAAAAAAAAAAAAAAAAAJgCAABkcnMvZG93bnJl&#10;di54bWxQSwUGAAAAAAQABAD1AAAAhAMAAAAA&#10;" fillcolor="#deeaf6 [660]" strokecolor="#c00000" strokeweight="1pt">
                <v:stroke dashstyle="dash"/>
              </v:rect>
            </v:group>
            <v:shape id="AutoShape 36" o:spid="_x0000_s319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u5niMcAAADdAAAADwAAAGRycy9kb3ducmV2LnhtbESPT2vCQBTE70K/w/IK3uqmHqRJXUNT&#10;KBjBQ1UKvT2yz/xp9m3Mrkn89t1CweMwM79h1ulkWjFQ72rLCp4XEQjiwuqaSwWn48fTCwjnkTW2&#10;lknBjRykm4fZGhNtR/6k4eBLESDsElRQed8lUrqiIoNuYTvi4J1tb9AH2ZdS9zgGuGnlMopW0mDN&#10;YaHCjt4rKn4OV6Mgu+2+9tbnl+35u7nkWbbMsTFKzR+nt1cQniZ/D/+3t1rBKo5j+HsTnoDc/A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y7meIxwAAAN0AAAAPAAAAAAAA&#10;AAAAAAAAAKECAABkcnMvZG93bnJldi54bWxQSwUGAAAAAAQABAD5AAAAlQMAAAAA&#10;" strokecolor="#2f5496 [2408]" strokeweight="1.5pt"/>
            <v:shape id="AutoShape 37" o:spid="_x0000_s319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/r2hcQAAADdAAAADwAAAGRycy9kb3ducmV2LnhtbERPy2rCQBTdF/yH4Qrd1RmzaEvqRBpB&#10;MIUuqiJ0d8ncPGzmTpIZNf59Z1Ho8nDeq/VkO3Gl0beONSwXCgRx6UzLtYbjYfv0CsIHZIOdY9Jw&#10;Jw/rbPawwtS4G3/RdR9qEUPYp6ihCaFPpfRlQxb9wvXEkavcaDFEONbSjHiL4baTiVLP0mLLsaHB&#10;njYNlT/7i9WQ3z9Ony4Uw676Pg9FnicFnq3Wj/Pp/Q1EoCn8i//cO6PhRam4P76JT0Bm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j+vaFxAAAAN0AAAAPAAAAAAAAAAAA&#10;AAAAAKECAABkcnMvZG93bnJldi54bWxQSwUGAAAAAAQABAD5AAAAkgMAAAAA&#10;" strokecolor="#2f5496 [2408]" strokeweight="1.5pt"/>
          </v:group>
        </w:pict>
      </w: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 xml:space="preserve">                                                  </w:t>
      </w:r>
    </w:p>
    <w:p w:rsidR="00E673A2" w:rsidRPr="0025603D" w:rsidRDefault="00E673A2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sz w:val="36"/>
          <w:szCs w:val="36"/>
        </w:rPr>
        <w:t xml:space="preserve">                                 </w:t>
      </w:r>
      <w:r w:rsidR="00437EB7">
        <w:rPr>
          <w:rFonts w:ascii="ALFABET98" w:hAnsi="ALFABET98"/>
          <w:sz w:val="36"/>
          <w:szCs w:val="36"/>
        </w:rPr>
        <w:t>29</w:t>
      </w:r>
    </w:p>
    <w:p w:rsidR="00E673A2" w:rsidRDefault="00E673A2" w:rsidP="00E673A2">
      <w:pPr>
        <w:spacing w:line="240" w:lineRule="auto"/>
        <w:rPr>
          <w:rFonts w:ascii="ALFABET98" w:hAnsi="ALFABET98"/>
          <w:sz w:val="36"/>
          <w:szCs w:val="36"/>
        </w:rPr>
      </w:pPr>
      <w:r w:rsidRPr="0025603D">
        <w:rPr>
          <w:rFonts w:ascii="ALFABET98" w:hAnsi="ALFABET98"/>
          <w:sz w:val="36"/>
          <w:szCs w:val="36"/>
        </w:rPr>
        <w:t>Say</w:t>
      </w:r>
      <w:r>
        <w:rPr>
          <w:rFonts w:ascii="ALFABET98" w:hAnsi="ALFABET98"/>
          <w:sz w:val="36"/>
          <w:szCs w:val="36"/>
        </w:rPr>
        <w:t>ın velim,  o harfinin üzerinden geçiniz</w:t>
      </w:r>
      <w:r w:rsidRPr="0025603D">
        <w:rPr>
          <w:rFonts w:ascii="ALFABET98" w:hAnsi="ALFABET98"/>
          <w:sz w:val="36"/>
          <w:szCs w:val="36"/>
        </w:rPr>
        <w:t>.</w:t>
      </w:r>
    </w:p>
    <w:p w:rsidR="00E673A2" w:rsidRPr="0025603D" w:rsidRDefault="00E673A2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>o     o     o     o     o     o</w:t>
      </w:r>
      <w:r>
        <w:rPr>
          <w:rFonts w:ascii="ALFABET98" w:hAnsi="ALFABET98"/>
          <w:color w:val="A6A6A6" w:themeColor="background1" w:themeShade="A6"/>
          <w:sz w:val="72"/>
          <w:szCs w:val="72"/>
        </w:rPr>
        <w:t xml:space="preserve"> </w:t>
      </w:r>
      <w:r w:rsidRPr="0025603D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t xml:space="preserve"> </w:t>
      </w:r>
      <w:r w:rsidR="00443F71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186" style="position:absolute;margin-left:-16.1pt;margin-top:9.4pt;width:521.25pt;height:36.85pt;z-index:-251272192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">
            <v:group id="Group 33" o:spid="_x0000_s318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AtCorccAAADd&#10;AAAADwAAAAAAAAAAAAAAAACqAgAAZHJzL2Rvd25yZXYueG1sUEsFBgAAAAAEAAQA+gAAAJ4DAAAA&#10;AA==&#10;">
              <v:rect id="Rectangle 34" o:spid="_x0000_s319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0xmjMUA&#10;AADdAAAADwAAAGRycy9kb3ducmV2LnhtbESPQWsCMRSE74X+h/AKvdVEBSurUWytpdfqyuLtsXlu&#10;FjcvyyZ113/fFAoeh5n5hlmuB9eIK3Wh9qxhPFIgiEtvaq405IfdyxxEiMgGG8+k4UYB1qvHhyVm&#10;xvf8Tdd9rESCcMhQg42xzaQMpSWHYeRb4uSdfecwJtlV0nTYJ7hr5ESpmXRYc1qw2NK7pfKy/3Ea&#10;plXxYYt8G3I3Lmafx9vxrT/ttH5+GjYLEJGGeA//t7+MhlelpvD3Jj0Buf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bTGaMxQAAAN0AAAAPAAAAAAAAAAAAAAAAAJgCAABkcnMv&#10;ZG93bnJldi54bWxQSwUGAAAAAAQABAD1AAAAigMAAAAA&#10;" strokecolor="#2f5496 [2408]" strokeweight="1.5pt">
                <v:fill opacity="0"/>
              </v:rect>
              <v:rect id="Rectangle 35" o:spid="_x0000_s319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98KUMQA&#10;AADdAAAADwAAAGRycy9kb3ducmV2LnhtbESPwW7CMBBE70j8g7WVeit2EJQSYhCiovTYhnJfxdsk&#10;SrwOsQvp39dIlTiOZuaNJtsMthUX6n3tWEMyUSCIC2dqLjV8HfdPLyB8QDbYOiYNv+Rhsx6PMkyN&#10;u/InXfJQighhn6KGKoQuldIXFVn0E9cRR+/b9RZDlH0pTY/XCLetnCr1LC3WHBcq7GhXUdHkP1bD&#10;af7a8UFa/kj2s+X81Lydd4nV+vFh2K5ABBrCPfzffjcaFkrN4PYmPgG5/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ffClD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318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41VHcYAAADdAAAADwAAAGRycy9kb3ducmV2LnhtbESPT2vCQBTE7wW/w/KE3uquQluJrmKE&#10;gin04B8Eb4/sM4lm38bsVuO37woFj8PM/IaZzjtbiyu1vnKsYThQIIhzZyouNOy2X29jED4gG6wd&#10;k4Y7eZjPei9TTIy78Zqum1CICGGfoIYyhCaR0uclWfQD1xBH7+haiyHKtpCmxVuE21qOlPqQFiuO&#10;CyU2tCwpP29+rYb0/r3/cSG7rI6H0yVL01GGJ6v1a79bTEAE6sIz/N9eGQ2fSr3D4018AnL2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ONVR3GAAAA3QAAAA8AAAAAAAAA&#10;AAAAAAAAoQIAAGRycy9kb3ducmV2LnhtbFBLBQYAAAAABAAEAPkAAACUAwAAAAA=&#10;" strokecolor="#2f5496 [2408]" strokeweight="1.5pt"/>
            <v:shape id="AutoShape 37" o:spid="_x0000_s318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1/LasYAAADdAAAADwAAAGRycy9kb3ducmV2LnhtbESPQWvCQBSE7wX/w/IEb7ppDlZSV2kK&#10;hUTowSiF3h7ZZxKbfRuzqyb/3i0Uehxm5htmvR1MK27Uu8aygudFBIK4tLrhSsHx8DFfgXAeWWNr&#10;mRSM5GC7mTytMdH2znu6Fb4SAcIuQQW1910ipStrMugWtiMO3sn2Bn2QfSV1j/cAN62Mo2gpDTYc&#10;Fmrs6L2m8qe4GgXpuPv6tD6/ZKfv8yVP0zjHs1FqNh3eXkF4Gvx/+K+daQUvgQi/b8ITkJsH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Nfy2rGAAAA3QAAAA8AAAAAAAAA&#10;AAAAAAAAoQIAAGRycy9kb3ducmV2LnhtbFBLBQYAAAAABAAEAPkAAACUAwAAAAA=&#10;" strokecolor="#2f5496 [2408]" strokeweight="1.5pt"/>
          </v:group>
        </w:pict>
      </w: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 xml:space="preserve">                                                  </w:t>
      </w:r>
    </w:p>
    <w:p w:rsidR="00E673A2" w:rsidRPr="0025603D" w:rsidRDefault="00E673A2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>o     o     o     o     o     o</w:t>
      </w:r>
      <w:r>
        <w:rPr>
          <w:rFonts w:ascii="ALFABET98" w:hAnsi="ALFABET98"/>
          <w:color w:val="A6A6A6" w:themeColor="background1" w:themeShade="A6"/>
          <w:sz w:val="72"/>
          <w:szCs w:val="72"/>
        </w:rPr>
        <w:t xml:space="preserve"> </w:t>
      </w:r>
      <w:r w:rsidRPr="0025603D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t xml:space="preserve"> </w:t>
      </w:r>
      <w:r w:rsidR="00443F71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180" style="position:absolute;margin-left:-16.1pt;margin-top:9.4pt;width:521.25pt;height:36.85pt;z-index:-251271168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CHvIUIFQQAAPEPAAAOAAAAAAAAAAAAAAAAAC4CAABkcnMvZTJvRG9jLnhtbFBLAQItABQABgAI&#10;AAAAIQBYKw9o4AAAAAoBAAAPAAAAAAAAAAAAAAAAAG8GAABkcnMvZG93bnJldi54bWxQSwUGAAAA&#10;AAQABADzAAAAfAcAAAAA&#10;">
            <v:group id="Group 33" o:spid="_x0000_s318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syILjxgAAAN0A&#10;AAAPAAAAAAAAAAAAAAAAAKoCAABkcnMvZG93bnJldi54bWxQSwUGAAAAAAQABAD6AAAAnQMAAAAA&#10;">
              <v:rect id="Rectangle 34" o:spid="_x0000_s318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VRMwsUA&#10;AADdAAAADwAAAGRycy9kb3ducmV2LnhtbESPQWvCQBSE7wX/w/IEb3VjBZXUVbRq8VqNhN4e2dds&#10;aPZtyK4m/vuuUPA4zMw3zHLd21rcqPWVYwWTcQKCuHC64lJBdj68LkD4gKyxdkwK7uRhvRq8LDHV&#10;ruMvup1CKSKEfYoKTAhNKqUvDFn0Y9cQR+/HtRZDlG0pdYtdhNtaviXJTFqsOC4YbOjDUPF7uloF&#10;0zLfmzzb+cxO8tnn5X7Zdt8HpUbDfvMOIlAfnuH/9lErmC/mU3i8iU9Ar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1VEzCxQAAAN0AAAAPAAAAAAAAAAAAAAAAAJgCAABkcnMv&#10;ZG93bnJldi54bWxQSwUGAAAAAAQABAD1AAAAigMAAAAA&#10;" strokecolor="#2f5496 [2408]" strokeweight="1.5pt">
                <v:fill opacity="0"/>
              </v:rect>
              <v:rect id="Rectangle 35" o:spid="_x0000_s318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ccgHsQA&#10;AADdAAAADwAAAGRycy9kb3ducmV2LnhtbESPT4vCMBTE74LfITzBm6YV3Wo1iiiue9z1z/3RPNti&#10;81KbrHa//UYQPA4z8xtmsWpNJe7UuNKygngYgSDOrC45V3A67gZTEM4ja6wsk4I/crBadjsLTLV9&#10;8A/dDz4XAcIuRQWF93UqpcsKMuiGtiYO3sU2Bn2QTS51g48AN5UcRdGHNFhyWCiwpk1B2fXwaxSc&#10;J9ua99Lwd7wbzybn6+dtExul+r12PQfhqfXv8Kv9pRUk02QMzzfhCcj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nHIB7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318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ZV/U8cAAADdAAAADwAAAGRycy9kb3ducmV2LnhtbESPQWvCQBSE7wX/w/KE3urGQKukrsEI&#10;gil4qC2F3h7ZZxKbfRuz2yT++65Q8DjMzDfMKh1NI3rqXG1ZwXwWgSAurK65VPD5sXtagnAeWWNj&#10;mRRcyUG6njysMNF24Hfqj74UAcIuQQWV920ipSsqMuhmtiUO3sl2Bn2QXSl1h0OAm0bGUfQiDdYc&#10;FipsaVtR8XP8NQqy69vXwfr8sj99ny95lsU5no1Sj9Nx8wrC0+jv4f/2XitYLBfP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dlX9TxwAAAN0AAAAPAAAAAAAA&#10;AAAAAAAAAKECAABkcnMvZG93bnJldi54bWxQSwUGAAAAAAQABAD5AAAAlQMAAAAA&#10;" strokecolor="#2f5496 [2408]" strokeweight="1.5pt"/>
            <v:shape id="AutoShape 37" o:spid="_x0000_s318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UfhJMcAAADdAAAADwAAAGRycy9kb3ducmV2LnhtbESPT2vCQBTE7wW/w/KE3nSjB5U0a2iE&#10;gin0UBWht0f2mT/Nvo3ZbYzfvlsQehxm5jdMko6mFQP1rrasYDGPQBAXVtdcKjgd32YbEM4ja2wt&#10;k4I7OUi3k6cEY21v/EnDwZciQNjFqKDyvouldEVFBt3cdsTBu9jeoA+yL6Xu8RbgppXLKFpJgzWH&#10;hQo72lVUfB9+jILs/n7+sD6/7i9fzTXPsmWOjVHqeTq+voDwNPr/8KO91wrWm/UK/t6EJyC3v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tR+EkxwAAAN0AAAAPAAAAAAAA&#10;AAAAAAAAAKECAABkcnMvZG93bnJldi54bWxQSwUGAAAAAAQABAD5AAAAlQMAAAAA&#10;" strokecolor="#2f5496 [2408]" strokeweight="1.5pt"/>
          </v:group>
        </w:pict>
      </w: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 xml:space="preserve">                                                  </w:t>
      </w:r>
    </w:p>
    <w:p w:rsidR="00E673A2" w:rsidRPr="0025603D" w:rsidRDefault="00E673A2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>o     o     o     o     o     o</w:t>
      </w:r>
      <w:r>
        <w:rPr>
          <w:rFonts w:ascii="ALFABET98" w:hAnsi="ALFABET98"/>
          <w:color w:val="A6A6A6" w:themeColor="background1" w:themeShade="A6"/>
          <w:sz w:val="72"/>
          <w:szCs w:val="72"/>
        </w:rPr>
        <w:t xml:space="preserve"> </w:t>
      </w:r>
      <w:r w:rsidRPr="0025603D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t xml:space="preserve"> </w:t>
      </w:r>
      <w:r w:rsidR="00443F71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174" style="position:absolute;margin-left:-16.1pt;margin-top:9.4pt;width:521.25pt;height:36.85pt;z-index:-251270144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gAFHBBYEAADxDwAADgAAAAAAAAAAAAAAAAAuAgAAZHJzL2Uyb0RvYy54bWxQSwECLQAUAAYA&#10;CAAAACEAWCsPaOAAAAAKAQAADwAAAAAAAAAAAAAAAABwBgAAZHJzL2Rvd25yZXYueG1sUEsFBgAA&#10;AAAEAAQA8wAAAH0HAAAAAA==&#10;">
            <v:group id="Group 33" o:spid="_x0000_s317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DSC1CcQAAADdAAAA&#10;DwAAAAAAAAAAAAAAAACqAgAAZHJzL2Rvd25yZXYueG1sUEsFBgAAAAAEAAQA+gAAAJsDAAAAAA==&#10;">
              <v:rect id="Rectangle 34" o:spid="_x0000_s317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Lx7KMYA&#10;AADdAAAADwAAAGRycy9kb3ducmV2LnhtbESPS2vDMBCE74X8B7GB3Bo5CeThRgl5NKXXJg6mt8Xa&#10;WqbWylhK7Pz7qlDocZiZb5j1tre1uFPrK8cKJuMEBHHhdMWlguxyel6C8AFZY+2YFDzIw3YzeFpj&#10;ql3HH3Q/h1JECPsUFZgQmlRKXxiy6MeuIY7el2sthijbUuoWuwi3tZwmyVxarDguGGzoYKj4Pt+s&#10;glmZv5o8O/rMTvL52/Vx3XefJ6VGw373AiJQH/7Df+13rWCxXKzg9018AnLz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Lx7KMYAAADdAAAADwAAAAAAAAAAAAAAAACYAgAAZHJz&#10;L2Rvd25yZXYueG1sUEsFBgAAAAAEAAQA9QAAAIsDAAAAAA==&#10;" strokecolor="#2f5496 [2408]" strokeweight="1.5pt">
                <v:fill opacity="0"/>
              </v:rect>
              <v:rect id="Rectangle 35" o:spid="_x0000_s317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ylWOsEA&#10;AADdAAAADwAAAGRycy9kb3ducmV2LnhtbERPTW+CQBC9m/gfNtOkN1loqlLqaoyN2qPacp+wUyCy&#10;s5TdAv5799DE48v7Xm1G04ieOldbVpBEMQjiwuqaSwXfX/tZCsJ5ZI2NZVJwIweb9XSywkzbgc/U&#10;X3wpQgi7DBVU3reZlK6oyKCLbEscuB/bGfQBdqXUHQ4h3DTyJY4X0mDNoaHClnYVFdfLn1GQzz9a&#10;PkrDp2T/+jbPr4ffXWKUen4at+8gPI3+If53f2oFyzQN+8Ob8ATk+g4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MpVjr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317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3sJd8cAAADdAAAADwAAAGRycy9kb3ducmV2LnhtbESPT2vCQBTE74V+h+UJvekmHmqIbsQU&#10;CqbQQ20p9PbIvvzR7Nsku9X47d2C0OMwM79hNtvJdOJMo2stK4gXEQji0uqWawVfn6/zBITzyBo7&#10;y6TgSg622ePDBlNtL/xB54OvRYCwS1FB432fSunKhgy6he2Jg1fZ0aAPcqylHvES4KaTyyh6lgZb&#10;DgsN9vTSUHk6/BoF+fXt+936YthXP8ehyPNlgUej1NNs2q1BeJr8f/je3msFqySJ4e9NeAIyu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Xewl3xwAAAN0AAAAPAAAAAAAA&#10;AAAAAAAAAKECAABkcnMvZG93bnJldi54bWxQSwUGAAAAAAQABAD5AAAAlQMAAAAA&#10;" strokecolor="#2f5496 [2408]" strokeweight="1.5pt"/>
            <v:shape id="AutoShape 37" o:spid="_x0000_s317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6mXAMYAAADdAAAADwAAAGRycy9kb3ducmV2LnhtbESPQWvCQBSE7wX/w/IEb3VjDjakrmIE&#10;wQge1FLo7ZF9JtHs25hdNf77rlDocZiZb5jZojeNuFPnassKJuMIBHFhdc2lgq/j+j0B4TyyxsYy&#10;KXiSg8V88DbDVNsH7+l+8KUIEHYpKqi8b1MpXVGRQTe2LXHwTrYz6IPsSqk7fAS4aWQcRVNpsOaw&#10;UGFLq4qKy+FmFGTP7ffO+vy6Of2cr3mWxTmejVKjYb/8BOGp9//hv/ZGK/hIkhheb8ITkPN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eplwDGAAAA3QAAAA8AAAAAAAAA&#10;AAAAAAAAoQIAAGRycy9kb3ducmV2LnhtbFBLBQYAAAAABAAEAPkAAACUAwAAAAA=&#10;" strokecolor="#2f5496 [2408]" strokeweight="1.5pt"/>
          </v:group>
        </w:pict>
      </w: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 xml:space="preserve">                                                  </w:t>
      </w:r>
    </w:p>
    <w:p w:rsidR="00E673A2" w:rsidRPr="0025603D" w:rsidRDefault="00E673A2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>o     o     o     o     o     o</w:t>
      </w:r>
      <w:r>
        <w:rPr>
          <w:rFonts w:ascii="ALFABET98" w:hAnsi="ALFABET98"/>
          <w:color w:val="A6A6A6" w:themeColor="background1" w:themeShade="A6"/>
          <w:sz w:val="72"/>
          <w:szCs w:val="72"/>
        </w:rPr>
        <w:t xml:space="preserve"> </w:t>
      </w:r>
      <w:r w:rsidRPr="0025603D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t xml:space="preserve"> </w:t>
      </w:r>
      <w:r w:rsidR="00443F71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168" style="position:absolute;margin-left:-16.1pt;margin-top:9.4pt;width:521.25pt;height:36.85pt;z-index:-251269120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Nsio4wXBAAA8Q8AAA4AAAAAAAAAAAAAAAAALgIAAGRycy9lMm9Eb2MueG1sUEsBAi0AFAAG&#10;AAgAAAAhAFgrD2jgAAAACgEAAA8AAAAAAAAAAAAAAAAAcQYAAGRycy9kb3ducmV2LnhtbFBLBQYA&#10;AAAABAAEAPMAAAB+BwAAAAA=&#10;">
            <v:group id="Group 33" o:spid="_x0000_s317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5uM8rxgAAAN0A&#10;AAAPAAAAAAAAAAAAAAAAAKoCAABkcnMvZG93bnJldi54bWxQSwUGAAAAAAQABAD6AAAAnQMAAAAA&#10;">
              <v:rect id="Rectangle 34" o:spid="_x0000_s317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CQBCsYA&#10;AADdAAAADwAAAGRycy9kb3ducmV2LnhtbESPQWvCQBSE74X+h+UVvNWNltoQXaW1tXjVRoK3R/aZ&#10;DWbfhuxq4r/vCoUeh5n5hlmsBtuIK3W+dqxgMk5AEJdO11wpyH82zykIH5A1No5JwY08rJaPDwvM&#10;tOt5R9d9qESEsM9QgQmhzaT0pSGLfuxa4uidXGcxRNlVUnfYR7ht5DRJZtJizXHBYEtrQ+V5f7EK&#10;XqriyxT5p8/tpJh9H26Hj/64UWr0NLzPQQQawn/4r73VCt7S9BXub+ITkM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CQBCsYAAADdAAAADwAAAAAAAAAAAAAAAACYAgAAZHJz&#10;L2Rvd25yZXYueG1sUEsFBgAAAAAEAAQA9QAAAIsDAAAAAA==&#10;" strokecolor="#2f5496 [2408]" strokeweight="1.5pt">
                <v:fill opacity="0"/>
              </v:rect>
              <v:rect id="Rectangle 35" o:spid="_x0000_s317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4xr1cMA&#10;AADdAAAADwAAAGRycy9kb3ducmV2LnhtbESPS2/CMBCE75X4D9YicStOKh4hYBACAT3yvK/iJYmI&#10;12lsIPx7XKlSj6OZ+UYzW7SmEg9qXGlZQdyPQBBnVpecKzifNp8JCOeRNVaWScGLHCzmnY8Zpto+&#10;+UCPo89FgLBLUUHhfZ1K6bKCDLq+rYmDd7WNQR9kk0vd4DPATSW/omgkDZYcFgqsaVVQdjvejYLL&#10;cF3zThrex5vBZHi5bX9WsVGq122XUxCeWv8f/mt/awXjJBnB75vwBOT8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4xr1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317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940mMYAAADdAAAADwAAAGRycy9kb3ducmV2LnhtbESPT4vCMBTE78J+h/AW9qapHrRUo9iF&#10;BbvgwT8s7O3RPNtq81KbqPXbG0HwOMzMb5jZojO1uFLrKssKhoMIBHFudcWFgv3upx+DcB5ZY22Z&#10;FNzJwWL+0Zthou2NN3Td+kIECLsEFZTeN4mULi/JoBvYhjh4B9sa9EG2hdQt3gLc1HIURWNpsOKw&#10;UGJD3yXlp+3FKEjvv39r67Pz6vB/PGdpOsrwaJT6+uyWUxCeOv8Ov9orrWASxxN4vglPQM4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feNJjGAAAA3QAAAA8AAAAAAAAA&#10;AAAAAAAAoQIAAGRycy9kb3ducmV2LnhtbFBLBQYAAAAABAAEAPkAAACUAwAAAAA=&#10;" strokecolor="#2f5496 [2408]" strokeweight="1.5pt"/>
            <v:shape id="AutoShape 37" o:spid="_x0000_s316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kGg6sIAAADdAAAADwAAAGRycy9kb3ducmV2LnhtbERPTYvCMBC9L/gfwgje1lQPWqpRrCBY&#10;wcO6i+BtaMa22kxqE7X++81B8Ph43/NlZ2rxoNZVlhWMhhEI4tzqigsFf7+b7xiE88gaa8uk4EUO&#10;love1xwTbZ/8Q4+DL0QIYZeggtL7JpHS5SUZdEPbEAfubFuDPsC2kLrFZwg3tRxH0UQarDg0lNjQ&#10;uqT8ergbBelrd9xbn92259PllqXpOMOLUWrQ71YzEJ46/xG/3VutYBrHYW54E56AXPw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xkGg6sIAAADdAAAADwAAAAAAAAAAAAAA&#10;AAChAgAAZHJzL2Rvd25yZXYueG1sUEsFBgAAAAAEAAQA+QAAAJADAAAAAA==&#10;" strokecolor="#2f5496 [2408]" strokeweight="1.5pt"/>
          </v:group>
        </w:pict>
      </w: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 xml:space="preserve">                                                  </w:t>
      </w:r>
    </w:p>
    <w:p w:rsidR="00E673A2" w:rsidRPr="0025603D" w:rsidRDefault="00E673A2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lastRenderedPageBreak/>
        <w:t>o     o     o     o     o     o</w:t>
      </w:r>
      <w:r>
        <w:rPr>
          <w:rFonts w:ascii="ALFABET98" w:hAnsi="ALFABET98"/>
          <w:color w:val="A6A6A6" w:themeColor="background1" w:themeShade="A6"/>
          <w:sz w:val="72"/>
          <w:szCs w:val="72"/>
        </w:rPr>
        <w:t xml:space="preserve"> </w:t>
      </w:r>
      <w:r w:rsidRPr="0025603D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t xml:space="preserve"> </w:t>
      </w:r>
      <w:r w:rsidR="00443F71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162" style="position:absolute;margin-left:-16.1pt;margin-top:9.4pt;width:521.25pt;height:36.85pt;z-index:-251268096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RgblEg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CX&#10;RgblEgQAAPEPAAAOAAAAAAAAAAAAAAAAAC4CAABkcnMvZTJvRG9jLnhtbFBLAQItABQABgAIAAAA&#10;IQBYKw9o4AAAAAoBAAAPAAAAAAAAAAAAAAAAAGwGAABkcnMvZG93bnJldi54bWxQSwUGAAAAAAQA&#10;BADzAAAAeQcAAAAA&#10;">
            <v:group id="Group 33" o:spid="_x0000_s316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Q1pf9cQAAADdAAAA&#10;DwAAAAAAAAAAAAAAAACqAgAAZHJzL2Rvd25yZXYueG1sUEsFBgAAAAAEAAQA+gAAAJsDAAAAAA==&#10;">
              <v:rect id="Rectangle 34" o:spid="_x0000_s316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saR1MUA&#10;AADdAAAADwAAAGRycy9kb3ducmV2LnhtbESPT2vCQBTE70K/w/IK3nSTCmqjq/SfxWttJPT2yD6z&#10;odm3Ibs18dt3BcHjMDO/YdbbwTbiTJ2vHStIpwkI4tLpmisF+fdusgThA7LGxjEpuJCH7eZhtMZM&#10;u56/6HwIlYgQ9hkqMCG0mZS+NGTRT11LHL2T6yyGKLtK6g77CLeNfEqSubRYc1ww2NKbofL38GcV&#10;zKriwxT5u89tWsw/j5fja/+zU2r8OLysQAQawj18a++1gsXyOYXrm/gE5O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xpHUxQAAAN0AAAAPAAAAAAAAAAAAAAAAAJgCAABkcnMv&#10;ZG93bnJldi54bWxQSwUGAAAAAAQABAD1AAAAigMAAAAA&#10;" strokecolor="#2f5496 [2408]" strokeweight="1.5pt">
                <v:fill opacity="0"/>
              </v:rect>
              <v:rect id="Rectangle 35" o:spid="_x0000_s316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W77C8IA&#10;AADdAAAADwAAAGRycy9kb3ducmV2LnhtbESPT4vCMBTE7wt+h/AEb5pWdNVqFFHUPfr3/miebbF5&#10;qU3U7rffCMIeh5n5DTNbNKYUT6pdYVlB3ItAEKdWF5wpOJ823TEI55E1lpZJwS85WMxbXzNMtH3x&#10;gZ5Hn4kAYZeggtz7KpHSpTkZdD1bEQfvamuDPsg6k7rGV4CbUvaj6FsaLDgs5FjRKqf0dnwYBZfh&#10;uuKdNLyPN4PJ8HLb3lexUarTbpZTEJ4a/x/+tH+0gtF40of3m/AE5Pw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JbvsL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316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TykRscAAADdAAAADwAAAGRycy9kb3ducmV2LnhtbESPT2vCQBTE7wW/w/IK3uqmCq2NbsQU&#10;CqbgQS2Ct0f25Y9m38bsVuO37woFj8PM/IaZL3rTiAt1rras4HUUgSDOra65VPCz+3qZgnAeWWNj&#10;mRTcyMEiGTzNMdb2yhu6bH0pAoRdjAoq79tYSpdXZNCNbEscvMJ2Bn2QXSl1h9cAN40cR9GbNFhz&#10;WKiwpc+K8tP21yhIb9/7tfXZeVUcjucsTccZHo1Sw+d+OQPhqfeP8H97pRW8Tz8mcH8TnoBM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NPKRGxwAAAN0AAAAPAAAAAAAA&#10;AAAAAAAAAKECAABkcnMvZG93bnJldi54bWxQSwUGAAAAAAQABAD5AAAAlQMAAAAA&#10;" strokecolor="#2f5496 [2408]" strokeweight="1.5pt"/>
            <v:shape id="AutoShape 37" o:spid="_x0000_s316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tU8MscAAADdAAAADwAAAGRycy9kb3ducmV2LnhtbESPT2vCQBTE7wW/w/IK3uqmIq2NbsQU&#10;CqbgQS2Ct0f25Y9m38bsVuO37woFj8PM/IaZL3rTiAt1rras4HUUgSDOra65VPCz+3qZgnAeWWNj&#10;mRTcyMEiGTzNMdb2yhu6bH0pAoRdjAoq79tYSpdXZNCNbEscvMJ2Bn2QXSl1h9cAN40cR9GbNFhz&#10;WKiwpc+K8tP21yhIb9/7tfXZeVUcjucsTccZHo1Sw+d+OQPhqfeP8H97pRW8Tz8mcH8TnoBM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C1TwyxwAAAN0AAAAPAAAAAAAA&#10;AAAAAAAAAKECAABkcnMvZG93bnJldi54bWxQSwUGAAAAAAQABAD5AAAAlQMAAAAA&#10;" strokecolor="#2f5496 [2408]" strokeweight="1.5pt"/>
          </v:group>
        </w:pict>
      </w: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 xml:space="preserve">                                                  </w:t>
      </w:r>
    </w:p>
    <w:p w:rsidR="00E673A2" w:rsidRPr="0025603D" w:rsidRDefault="00E673A2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>o     o     o     o     o     o</w:t>
      </w:r>
      <w:r>
        <w:rPr>
          <w:rFonts w:ascii="ALFABET98" w:hAnsi="ALFABET98"/>
          <w:color w:val="A6A6A6" w:themeColor="background1" w:themeShade="A6"/>
          <w:sz w:val="72"/>
          <w:szCs w:val="72"/>
        </w:rPr>
        <w:t xml:space="preserve"> </w:t>
      </w:r>
      <w:r w:rsidRPr="0025603D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t xml:space="preserve"> </w:t>
      </w:r>
      <w:r w:rsidR="00443F71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156" style="position:absolute;margin-left:-16.1pt;margin-top:9.4pt;width:521.25pt;height:36.85pt;z-index:-251267072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LYvPOxYEAADxDwAADgAAAAAAAAAAAAAAAAAuAgAAZHJzL2Uyb0RvYy54bWxQSwECLQAUAAYA&#10;CAAAACEAWCsPaOAAAAAKAQAADwAAAAAAAAAAAAAAAABwBgAAZHJzL2Rvd25yZXYueG1sUEsFBgAA&#10;AAAEAAQA8wAAAH0HAAAAAA==&#10;">
            <v:group id="Group 33" o:spid="_x0000_s315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i/+A8YAAADd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5ezSG&#10;55vwBOT6D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CL/4DxgAAAN0A&#10;AAAPAAAAAAAAAAAAAAAAAKoCAABkcnMvZG93bnJldi54bWxQSwUGAAAAAAQABAD6AAAAnQMAAAAA&#10;">
              <v:rect id="Rectangle 34" o:spid="_x0000_s316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7MwIsYA&#10;AADdAAAADwAAAGRycy9kb3ducmV2LnhtbESPT2vCQBTE70K/w/IKvdWNCv6JrlLbWryqkeDtkX1m&#10;Q7NvQ3Zr4rfvFgoeh5n5DbPa9LYWN2p95VjBaJiAIC6crrhUkJ12r3MQPiBrrB2Tgjt52KyfBitM&#10;tev4QLdjKEWEsE9RgQmhSaX0hSGLfuga4uhdXWsxRNmWUrfYRbit5ThJptJixXHBYEPvhorv449V&#10;MCnzT5NnHz6zo3z6db6ft91lp9TLc/+2BBGoD4/wf3uvFcwWyQT+3sQnIN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7MwIsYAAADdAAAADwAAAAAAAAAAAAAAAACYAgAAZHJz&#10;L2Rvd25yZXYueG1sUEsFBgAAAAAEAAQA9QAAAIsDAAAAAA==&#10;" strokecolor="#2f5496 [2408]" strokeweight="1.5pt">
                <v:fill opacity="0"/>
              </v:rect>
              <v:rect id="Rectangle 35" o:spid="_x0000_s316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tKtr8MA&#10;AADdAAAADwAAAGRycy9kb3ducmV2LnhtbESPS2/CMBCE75X4D9YicStOeBMwCIFoe+R5X8VLEhGv&#10;Q2wg/fcYqVKPo5n5RjNfNqYUD6pdYVlB3I1AEKdWF5wpOB23nxMQziNrLC2Tgl9ysFy0PuaYaPvk&#10;PT0OPhMBwi5BBbn3VSKlS3My6Lq2Ig7exdYGfZB1JnWNzwA3pexF0UgaLDgs5FjROqf0ergbBefh&#10;puJvaXgXbwfT4fn6dVvHRqlOu1nNQHhq/H/4r/2jFYyn/RG834QnIBc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tKtr8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315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oDy4scAAADdAAAADwAAAGRycy9kb3ducmV2LnhtbESPT2vCQBTE74LfYXmCN7OphVqjqzSF&#10;gil48A+Ct0f2mcRm38bsqvHbdwtCj8PM/IaZLztTixu1rrKs4CWKQRDnVldcKNjvvkbvIJxH1lhb&#10;JgUPcrBc9HtzTLS984ZuW1+IAGGXoILS+yaR0uUlGXSRbYiDd7KtQR9kW0jd4j3ATS3HcfwmDVYc&#10;Fkps6LOk/Gd7NQrSx/dhbX12WZ2O50uWpuMMz0ap4aD7mIHw1Pn/8LO90gom09cJ/L0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igPLixwAAAN0AAAAPAAAAAAAA&#10;AAAAAAAAAKECAABkcnMvZG93bnJldi54bWxQSwUGAAAAAAQABAD5AAAAlQMAAAAA&#10;" strokecolor="#2f5496 [2408]" strokeweight="1.5pt"/>
            <v:shape id="AutoShape 37" o:spid="_x0000_s315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x9mkMQAAADdAAAADwAAAGRycy9kb3ducmV2LnhtbERPy2rCQBTdC/2H4Ra600kt9JE6kUYQ&#10;jNCFtgjuLplrHs3ciZlpEv/eWQguD+e9WI6mET11rrKs4HkWgSDOra64UPD7s56+g3AeWWNjmRRc&#10;yMEyeZgsMNZ24B31e1+IEMIuRgWl920spctLMuhmtiUO3Ml2Bn2AXSF1h0MIN42cR9GrNFhxaCix&#10;pVVJ+d/+3yhIL9vDt/XZeXM61ucsTecZ1kapp8fx6xOEp9HfxTf3Rit4+3gJc8Ob8ARkcg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TH2aQxAAAAN0AAAAPAAAAAAAAAAAA&#10;AAAAAKECAABkcnMvZG93bnJldi54bWxQSwUGAAAAAAQABAD5AAAAkgMAAAAA&#10;" strokecolor="#2f5496 [2408]" strokeweight="1.5pt"/>
          </v:group>
        </w:pict>
      </w: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 xml:space="preserve">                                                  </w:t>
      </w:r>
    </w:p>
    <w:p w:rsidR="00E673A2" w:rsidRPr="0025603D" w:rsidRDefault="00E673A2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>o     o     o     o     o     o</w:t>
      </w:r>
      <w:r>
        <w:rPr>
          <w:rFonts w:ascii="ALFABET98" w:hAnsi="ALFABET98"/>
          <w:color w:val="A6A6A6" w:themeColor="background1" w:themeShade="A6"/>
          <w:sz w:val="72"/>
          <w:szCs w:val="72"/>
        </w:rPr>
        <w:t xml:space="preserve"> </w:t>
      </w:r>
      <w:r w:rsidRPr="0025603D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t xml:space="preserve"> </w:t>
      </w:r>
      <w:r w:rsidR="00443F71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150" style="position:absolute;margin-left:-16.1pt;margin-top:9.4pt;width:521.25pt;height:36.85pt;z-index:-251266048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Bn&#10;5BmTEgQAAPEPAAAOAAAAAAAAAAAAAAAAAC4CAABkcnMvZTJvRG9jLnhtbFBLAQItABQABgAIAAAA&#10;IQBYKw9o4AAAAAoBAAAPAAAAAAAAAAAAAAAAAGwGAABkcnMvZG93bnJldi54bWxQSwUGAAAAAAQA&#10;BADzAAAAeQcAAAAA&#10;">
            <v:group id="Group 33" o:spid="_x0000_s315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9t8L8QAAADdAAAA&#10;DwAAAAAAAAAAAAAAAACqAgAAZHJzL2Rvd25yZXYueG1sUEsFBgAAAAAEAAQA+gAAAJsDAAAAAA==&#10;">
              <v:rect id="Rectangle 34" o:spid="_x0000_s315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eyDsYA&#10;AADdAAAADwAAAGRycy9kb3ducmV2LnhtbESPQWvCQBSE74X+h+UVequb2GI1ukqtWrxWI8HbI/vM&#10;hmbfhuzWxH/fLRR6HGbmG2axGmwjrtT52rGCdJSAIC6drrlSkB93T1MQPiBrbByTght5WC3v7xaY&#10;adfzJ10PoRIRwj5DBSaENpPSl4Ys+pFriaN3cZ3FEGVXSd1hH+G2keMkmUiLNccFgy29Gyq/Dt9W&#10;wXNVbE2Rb3xu02Lycbqd1v15p9Tjw/A2BxFoCP/hv/ZeK3idvaTw+yY+Abn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keyDsYAAADdAAAADwAAAAAAAAAAAAAAAACYAgAAZHJz&#10;L2Rvd25yZXYueG1sUEsFBgAAAAAEAAQA9QAAAIsDAAAAAA==&#10;" strokecolor="#2f5496 [2408]" strokeweight="1.5pt">
                <v:fill opacity="0"/>
              </v:rect>
              <v:rect id="Rectangle 35" o:spid="_x0000_s315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e/Y0cMA&#10;AADdAAAADwAAAGRycy9kb3ducmV2LnhtbESPS4vCQBCE7wv+h6EFbzqJ+FizjiKKj6OP9d5kepNg&#10;pidmRo3/3hGEPRZV9RU1nTemFHeqXWFZQdyLQBCnVhecKfg9rbvfIJxH1lhaJgVPcjCftb6mmGj7&#10;4APdjz4TAcIuQQW591UipUtzMuh6tiIO3p+tDfog60zqGh8BbkrZj6KRNFhwWMixomVO6eV4MwrO&#10;w1XFW2l4H68Hk+H5srkuY6NUp90sfkB4avx/+NPeaQXjyaAP7zfhCcjZ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e/Y0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315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b2HnMcAAADdAAAADwAAAGRycy9kb3ducmV2LnhtbESPQWvCQBSE7wX/w/KE3upGK1qjq5hC&#10;wQgetKXg7ZF9JtHs25hdNf57Vyj0OMzMN8xs0ZpKXKlxpWUF/V4EgjizuuRcwc/319sHCOeRNVaW&#10;ScGdHCzmnZcZxtreeEvXnc9FgLCLUUHhfR1L6bKCDLqerYmDd7CNQR9kk0vd4C3ATSUHUTSSBksO&#10;CwXW9FlQdtpdjILkvv7dWJ+eV4f98ZwmySDFo1HqtdsupyA8tf4//NdeaQXjyfAdnm/CE5DzB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FvYecxwAAAN0AAAAPAAAAAAAA&#10;AAAAAAAAAKECAABkcnMvZG93bnJldi54bWxQSwUGAAAAAAQABAD5AAAAlQMAAAAA&#10;" strokecolor="#2f5496 [2408]" strokeweight="1.5pt"/>
            <v:shape id="AutoShape 37" o:spid="_x0000_s315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lQf6MYAAADdAAAADwAAAGRycy9kb3ducmV2LnhtbESPQWvCQBSE7wX/w/KE3pqNImpTVzFC&#10;wQg9aEuht0f2mUSzb2N21fjv3YLgcZiZb5jZojO1uFDrKssKBlEMgji3uuJCwc/359sUhPPIGmvL&#10;pOBGDhbz3ssME22vvKXLzhciQNglqKD0vkmkdHlJBl1kG+Lg7W1r0AfZFlK3eA1wU8thHI+lwYrD&#10;QokNrUrKj7uzUZDeNr9f1men9f7vcMrSdJjhwSj12u+WHyA8df4ZfrTXWsHkfTSC/zfhCcj5H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pUH+jGAAAA3QAAAA8AAAAAAAAA&#10;AAAAAAAAoQIAAGRycy9kb3ducmV2LnhtbFBLBQYAAAAABAAEAPkAAACUAwAAAAA=&#10;" strokecolor="#2f5496 [2408]" strokeweight="1.5pt"/>
          </v:group>
        </w:pict>
      </w: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 xml:space="preserve">                                                  </w:t>
      </w:r>
    </w:p>
    <w:p w:rsidR="00E673A2" w:rsidRPr="0025603D" w:rsidRDefault="00E673A2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>o     o     o     o     o     o</w:t>
      </w:r>
      <w:r>
        <w:rPr>
          <w:rFonts w:ascii="ALFABET98" w:hAnsi="ALFABET98"/>
          <w:color w:val="A6A6A6" w:themeColor="background1" w:themeShade="A6"/>
          <w:sz w:val="72"/>
          <w:szCs w:val="72"/>
        </w:rPr>
        <w:t xml:space="preserve"> </w:t>
      </w:r>
      <w:r w:rsidRPr="0025603D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t xml:space="preserve"> </w:t>
      </w:r>
      <w:r w:rsidR="00443F71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144" style="position:absolute;margin-left:-16.1pt;margin-top:9.4pt;width:521.25pt;height:36.85pt;z-index:-251265024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JWAoTUXBAAA8Q8AAA4AAAAAAAAAAAAAAAAALgIAAGRycy9lMm9Eb2MueG1sUEsBAi0AFAAG&#10;AAgAAAAhAFgrD2jgAAAACgEAAA8AAAAAAAAAAAAAAAAAcQYAAGRycy9kb3ducmV2LnhtbFBLBQYA&#10;AAAABAAEAPMAAAB+BwAAAAA=&#10;">
            <v:group id="Group 33" o:spid="_x0000_s314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q35BwMcAAADd&#10;AAAADwAAAAAAAAAAAAAAAACqAgAAZHJzL2Rvd25yZXYueG1sUEsFBgAAAAAEAAQA+gAAAJ4DAAAA&#10;AA==&#10;">
              <v:rect id="Rectangle 34" o:spid="_x0000_s314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uKP4cYA&#10;AADdAAAADwAAAGRycy9kb3ducmV2LnhtbESPQWvCQBSE74L/YXmF3nSjLdqmrmJrlV5rI6G3R/Y1&#10;G8y+DdnVxH/vCkKPw8x8wyxWva3FmVpfOVYwGScgiAunKy4VZD/b0QsIH5A11o5JwYU8rJbDwQJT&#10;7Tr+pvM+lCJC2KeowITQpFL6wpBFP3YNcfT+XGsxRNmWUrfYRbit5TRJZtJixXHBYEMfhorj/mQV&#10;PJX5p8mzjc/sJJ/tDpfDe/e7VerxoV+/gQjUh//wvf2lFcxfn+dwexOfgFx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uKP4cYAAADdAAAADwAAAAAAAAAAAAAAAACYAgAAZHJz&#10;L2Rvd25yZXYueG1sUEsFBgAAAAAEAAQA9QAAAIsDAAAAAA==&#10;" strokecolor="#2f5496 [2408]" strokeweight="1.5pt">
                <v:fill opacity="0"/>
              </v:rect>
              <v:rect id="Rectangle 35" o:spid="_x0000_s314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AfvO8IA&#10;AADdAAAADwAAAGRycy9kb3ducmV2LnhtbERPTW+CQBC9m/gfNmPSW10w2FZkNYaG1mNr633CjkBg&#10;Zym7RfrvuwcTjy/vO9tPphMjDa6xrCBeRiCIS6sbrhR8fxWPLyCcR9bYWSYFf+Rgv5vPMky1vfIn&#10;jSdfiRDCLkUFtfd9KqUrazLolrYnDtzFDgZ9gEMl9YDXEG46uYqiJ2mw4dBQY095TWV7+jUKzuvX&#10;nt+l4Y+4SDbrc/v2k8dGqYfFdNiC8DT5u/jmPmoFz5skzA1vwhOQu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gB+87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314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FWwdscAAADdAAAADwAAAGRycy9kb3ducmV2LnhtbESPW2vCQBSE3wv+h+UUfKubirSauhFT&#10;KJiCD14QfDtkTy42ezZmtxr/fVco+DjMzDfMfNGbRlyoc7VlBa+jCARxbnXNpYL97utlCsJ5ZI2N&#10;ZVJwIweLZPA0x1jbK2/osvWlCBB2MSqovG9jKV1ekUE3si1x8ArbGfRBdqXUHV4D3DRyHEVv0mDN&#10;YaHClj4ryn+2v0ZBevs+rK3PzqvieDpnaTrO8GSUGj73yw8Qnnr/CP+3V1rB+2wyg/ub8ARk8g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kVbB2xwAAAN0AAAAPAAAAAAAA&#10;AAAAAAAAAKECAABkcnMvZG93bnJldi54bWxQSwUGAAAAAAQABAD5AAAAlQMAAAAA&#10;" strokecolor="#2f5496 [2408]" strokeweight="1.5pt"/>
            <v:shape id="AutoShape 37" o:spid="_x0000_s314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LaPNsQAAADdAAAADwAAAGRycy9kb3ducmV2LnhtbERPy2rCQBTdC/2H4Ra600mFvlIn0giC&#10;EbrQFsHdJXPNo5k7MTNN4t87C8Hl4bwXy9E0oqfOVZYVPM8iEMS51RUXCn5/1tN3EM4ja2wsk4IL&#10;OVgmD5MFxtoOvKN+7wsRQtjFqKD0vo2ldHlJBt3MtsSBO9nOoA+wK6TucAjhppHzKHqVBisODSW2&#10;tCop/9v/GwXpZXv4tj47b07H+pyl6TzD2ij19Dh+fYLwNPq7+ObeaAVvHy9hf3gTnoBMr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wto82xAAAAN0AAAAPAAAAAAAAAAAA&#10;AAAAAKECAABkcnMvZG93bnJldi54bWxQSwUGAAAAAAQABAD5AAAAkgMAAAAA&#10;" strokecolor="#2f5496 [2408]" strokeweight="1.5pt"/>
          </v:group>
        </w:pict>
      </w: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 xml:space="preserve">                                                  </w:t>
      </w:r>
    </w:p>
    <w:p w:rsidR="00E673A2" w:rsidRPr="0025603D" w:rsidRDefault="00E673A2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>o     o     o     o     o     o</w:t>
      </w:r>
      <w:r>
        <w:rPr>
          <w:rFonts w:ascii="ALFABET98" w:hAnsi="ALFABET98"/>
          <w:color w:val="A6A6A6" w:themeColor="background1" w:themeShade="A6"/>
          <w:sz w:val="72"/>
          <w:szCs w:val="72"/>
        </w:rPr>
        <w:t xml:space="preserve"> </w:t>
      </w:r>
      <w:r w:rsidRPr="0025603D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t xml:space="preserve"> </w:t>
      </w:r>
      <w:r w:rsidR="00443F71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138" style="position:absolute;margin-left:-16.1pt;margin-top:9.4pt;width:521.25pt;height:36.85pt;z-index:-251264000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D7&#10;IJBZEgQAAPEPAAAOAAAAAAAAAAAAAAAAAC4CAABkcnMvZTJvRG9jLnhtbFBLAQItABQABgAIAAAA&#10;IQBYKw9o4AAAAAoBAAAPAAAAAAAAAAAAAAAAAGwGAABkcnMvZG93bnJldi54bWxQSwUGAAAAAAQA&#10;BADzAAAAeQcAAAAA&#10;">
            <v:group id="Group 33" o:spid="_x0000_s314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RnNEexgAAAN0A&#10;AAAPAAAAAAAAAAAAAAAAAKoCAABkcnMvZG93bnJldi54bWxQSwUGAAAAAAQABAD6AAAAnQMAAAAA&#10;">
              <v:rect id="Rectangle 34" o:spid="_x0000_s314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AAfP8YA&#10;AADdAAAADwAAAGRycy9kb3ducmV2LnhtbESPT2vCQBTE7wW/w/IKvelGRdumrmLrH3qtjYTeHtnX&#10;bDD7NmS3Jn57VxB6HGbmN8xi1dtanKn1lWMF41ECgrhwuuJSQfa9G76A8AFZY+2YFFzIw2o5eFhg&#10;ql3HX3Q+hFJECPsUFZgQmlRKXxiy6EeuIY7er2sthijbUuoWuwi3tZwkyVxarDguGGzow1BxOvxZ&#10;BdMy35o82/jMjvP5/ng5vnc/O6WeHvv1G4hAffgP39ufWsHz62wKtzfxCcjl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AAfP8YAAADdAAAADwAAAAAAAAAAAAAAAACYAgAAZHJz&#10;L2Rvd25yZXYueG1sUEsFBgAAAAAEAAQA9QAAAIsDAAAAAA==&#10;" strokecolor="#2f5496 [2408]" strokeweight="1.5pt">
                <v:fill opacity="0"/>
              </v:rect>
              <v:rect id="Rectangle 35" o:spid="_x0000_s314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JNz48MA&#10;AADdAAAADwAAAGRycy9kb3ducmV2LnhtbESPT4vCMBTE7wt+h/AEb2vaxa5ajSKKukf/3h/Nsy02&#10;L90mav32RljY4zAzv2Gm89ZU4k6NKy0riPsRCOLM6pJzBafj+nMEwnlkjZVlUvAkB/NZ52OKqbYP&#10;3tP94HMRIOxSVFB4X6dSuqwgg65va+LgXWxj0AfZ5FI3+AhwU8mvKPqWBksOCwXWtCwoux5uRsE5&#10;WdW8lYZ38XowTs7Xze8yNkr1uu1iAsJT6//Df+0frWA4TgbwfhOegJy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JNz48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314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MEsrscAAADdAAAADwAAAGRycy9kb3ducmV2LnhtbESPT2vCQBTE7wW/w/KE3pqNgn+auooR&#10;CkboQVsKvT2yzySafRuzq8Zv7xYEj8PM/IaZLTpTiwu1rrKsYBDFIIhzqysuFPx8f75NQTiPrLG2&#10;TApu5GAx773MMNH2ylu67HwhAoRdggpK75tESpeXZNBFtiEO3t62Bn2QbSF1i9cAN7UcxvFYGqw4&#10;LJTY0Kqk/Lg7GwXpbfP7ZX12Wu//DqcsTYcZHoxSr/1u+QHCU+ef4Ud7rRVM3kcj+H8TnoCc3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gwSyuxwAAAN0AAAAPAAAAAAAA&#10;AAAAAAAAAKECAABkcnMvZG93bnJldi54bWxQSwUGAAAAAAQABAD5AAAAlQMAAAAA&#10;" strokecolor="#2f5496 [2408]" strokeweight="1.5pt"/>
            <v:shape id="AutoShape 37" o:spid="_x0000_s313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BOy2cYAAADdAAAADwAAAGRycy9kb3ducmV2LnhtbESPQWvCQBSE70L/w/IK3nRTQW2jqzQF&#10;IRE8aEvB2yP7TGKzb2N21fjvXUHocZiZb5j5sjO1uFDrKssK3oYRCOLc6ooLBT/fq8E7COeRNdaW&#10;ScGNHCwXL705xtpeeUuXnS9EgLCLUUHpfRNL6fKSDLqhbYiDd7CtQR9kW0jd4jXATS1HUTSRBisO&#10;CyU29FVS/rc7GwXJbf27sT47pYf98ZQlySjDo1Gq/9p9zkB46vx/+NlOtYLpx3gCjzfhCcjFH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ATstnGAAAA3QAAAA8AAAAAAAAA&#10;AAAAAAAAoQIAAGRycy9kb3ducmV2LnhtbFBLBQYAAAAABAAEAPkAAACUAwAAAAA=&#10;" strokecolor="#2f5496 [2408]" strokeweight="1.5pt"/>
          </v:group>
        </w:pict>
      </w: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 xml:space="preserve">                                                  </w:t>
      </w:r>
    </w:p>
    <w:p w:rsidR="00E673A2" w:rsidRPr="0025603D" w:rsidRDefault="00E673A2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>o     o     o     o     o     o</w:t>
      </w:r>
      <w:r>
        <w:rPr>
          <w:rFonts w:ascii="ALFABET98" w:hAnsi="ALFABET98"/>
          <w:color w:val="A6A6A6" w:themeColor="background1" w:themeShade="A6"/>
          <w:sz w:val="72"/>
          <w:szCs w:val="72"/>
        </w:rPr>
        <w:t xml:space="preserve"> </w:t>
      </w:r>
      <w:r w:rsidRPr="0025603D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t xml:space="preserve"> </w:t>
      </w:r>
      <w:r w:rsidR="00443F71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132" style="position:absolute;margin-left:-16.1pt;margin-top:9.4pt;width:521.25pt;height:36.85pt;z-index:-251262976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">
            <v:group id="Group 33" o:spid="_x0000_s313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B05vTFAAAA3QAA&#10;AA8AAAAAAAAAAAAAAAAAqgIAAGRycy9kb3ducmV2LnhtbFBLBQYAAAAABAAEAPoAAACcAwAAAAA=&#10;">
              <v:rect id="Rectangle 34" o:spid="_x0000_s313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ego1cYA&#10;AADdAAAADwAAAGRycy9kb3ducmV2LnhtbESPQWvCQBSE70L/w/IKvdWNlVqNrmJtLV61keDtkX1m&#10;g9m3Ibs18d93CwWPw8x8wyxWva3FlVpfOVYwGiYgiAunKy4VZN/b5ykIH5A11o5JwY08rJYPgwWm&#10;2nW8p+shlCJC2KeowITQpFL6wpBFP3QNcfTOrrUYomxLqVvsItzW8iVJJtJixXHBYEMbQ8Xl8GMV&#10;jMv80+TZh8/sKJ98HW/H9+60VerpsV/PQQTqwz38395pBW+z1xn8vYlPQC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ego1cYAAADdAAAADwAAAAAAAAAAAAAAAACYAgAAZHJz&#10;L2Rvd25yZXYueG1sUEsFBgAAAAAEAAQA9QAAAIsDAAAAAA==&#10;" strokecolor="#2f5496 [2408]" strokeweight="1.5pt">
                <v:fill opacity="0"/>
              </v:rect>
              <v:rect id="Rectangle 35" o:spid="_x0000_s313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cS/XcAA&#10;AADdAAAADwAAAGRycy9kb3ducmV2LnhtbERPPW/CMBDdK/EfrEPqBk5QoSXEIAQKMAIt+yk+koj4&#10;HGID4d/jAanj0/tOF52pxZ1aV1lWEA8jEMS51RUXCv5+s8EPCOeRNdaWScGTHCzmvY8UE20ffKD7&#10;0RcihLBLUEHpfZNI6fKSDLqhbYgDd7atQR9gW0jd4iOEm1qOomgiDVYcGkpsaFVSfjnejILTeN3w&#10;Vhrex9nXdHy6bK6r2Cj12e+WMxCeOv8vfrt3WsH3dBL2hzfhCcj5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cS/Xc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313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qEA6ccAAADdAAAADwAAAGRycy9kb3ducmV2LnhtbESPT2vCQBTE7wW/w/IK3uqmgq2NbsQU&#10;CqbgQS2Ct0f25Y9m38bsVuO37woFj8PM/IaZL3rTiAt1rras4HUUgSDOra65VPCz+3qZgnAeWWNj&#10;mRTcyMEiGTzNMdb2yhu6bH0pAoRdjAoq79tYSpdXZNCNbEscvMJ2Bn2QXSl1h9cAN40cR9GbNFhz&#10;WKiwpc+K8tP21yhIb9/7tfXZeVUcjucsTccZHo1Sw+d+OQPhqfeP8H97pRW8f0wncH8TnoBM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eoQDpxwAAAN0AAAAPAAAAAAAA&#10;AAAAAAAAAKECAABkcnMvZG93bnJldi54bWxQSwUGAAAAAAQABAD5AAAAlQMAAAAA&#10;" strokecolor="#2f5496 [2408]" strokeweight="1.5pt"/>
            <v:shape id="AutoShape 37" o:spid="_x0000_s313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nOenscAAADdAAAADwAAAGRycy9kb3ducmV2LnhtbESPQWvCQBSE7wX/w/KE3pqNHqxNs0oj&#10;FEzBQ60IvT2yzyQ2+zZmt0n8912h4HGYmW+YdD2aRvTUudqyglkUgyAurK65VHD4en9agnAeWWNj&#10;mRRcycF6NXlIMdF24E/q974UAcIuQQWV920ipSsqMugi2xIH72Q7gz7IrpS6wyHATSPncbyQBmsO&#10;CxW2tKmo+Nn/GgXZ9eO4sz6/bE/f50ueZfMcz0apx+n49grC0+jv4f/2Vit4flku4PYmPAG5+g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uc56exwAAAN0AAAAPAAAAAAAA&#10;AAAAAAAAAKECAABkcnMvZG93bnJldi54bWxQSwUGAAAAAAQABAD5AAAAlQMAAAAA&#10;" strokecolor="#2f5496 [2408]" strokeweight="1.5pt"/>
          </v:group>
        </w:pict>
      </w: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 xml:space="preserve">                                                  </w:t>
      </w:r>
    </w:p>
    <w:p w:rsidR="00E673A2" w:rsidRPr="0025603D" w:rsidRDefault="00E673A2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>o     o     o     o     o     o</w:t>
      </w:r>
      <w:r>
        <w:rPr>
          <w:rFonts w:ascii="ALFABET98" w:hAnsi="ALFABET98"/>
          <w:color w:val="A6A6A6" w:themeColor="background1" w:themeShade="A6"/>
          <w:sz w:val="72"/>
          <w:szCs w:val="72"/>
        </w:rPr>
        <w:t xml:space="preserve"> </w:t>
      </w:r>
      <w:r w:rsidRPr="0025603D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t xml:space="preserve"> </w:t>
      </w:r>
      <w:r w:rsidR="00443F71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126" style="position:absolute;margin-left:-16.1pt;margin-top:9.4pt;width:521.25pt;height:36.85pt;z-index:-251261952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nKcrFQ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C+nKcrFQQAAPEPAAAOAAAAAAAAAAAAAAAAAC4CAABkcnMvZTJvRG9jLnhtbFBLAQItABQABgAI&#10;AAAAIQBYKw9o4AAAAAoBAAAPAAAAAAAAAAAAAAAAAG8GAABkcnMvZG93bnJldi54bWxQSwUGAAAA&#10;AAQABADzAAAAfAcAAAAA&#10;">
            <v:group id="Group 33" o:spid="_x0000_s312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ThTKs8QAAADdAAAA&#10;DwAAAAAAAAAAAAAAAACqAgAAZHJzL2Rvd25yZXYueG1sUEsFBgAAAAAEAAQA+gAAAJsDAAAAAA==&#10;">
              <v:rect id="Rectangle 34" o:spid="_x0000_s313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4gEksYA&#10;AADdAAAADwAAAGRycy9kb3ducmV2LnhtbESPW2vCQBSE3wX/w3IKvunGCl5SV7EXi6/VSPDtkD3N&#10;hmbPhuzWxH/fFYQ+DjPzDbPe9rYWV2p95VjBdJKAIC6crrhUkJ324yUIH5A11o5JwY08bDfDwRpT&#10;7Tr+ousxlCJC2KeowITQpFL6wpBFP3ENcfS+XWsxRNmWUrfYRbit5XOSzKXFiuOCwYbeDBU/x1+r&#10;YFbmHybP3n1mp/n883w7v3aXvVKjp373AiJQH/7Dj/ZBK1isliu4v4lPQG7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4gEksYAAADdAAAADwAAAAAAAAAAAAAAAACYAgAAZHJz&#10;L2Rvd25yZXYueG1sUEsFBgAAAAAEAAQA9QAAAIsDAAAAAA==&#10;" strokecolor="#2f5496 [2408]" strokeweight="1.5pt">
                <v:fill opacity="0"/>
              </v:rect>
              <v:rect id="Rectangle 35" o:spid="_x0000_s313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HPesEA&#10;AADdAAAADwAAAGRycy9kb3ducmV2LnhtbERPTW+CQBC9N/E/bMbEW1kwWgt1NUZj26Pacp+wIxDZ&#10;WWRXoP++e2jS48v7Xm9H04ieOldbVpBEMQjiwuqaSwXfX8fnVxDOI2tsLJOCH3Kw3Uye1phpO/CZ&#10;+osvRQhhl6GCyvs2k9IVFRl0kW2JA3e1nUEfYFdK3eEQwk0j53H8Ig3WHBoqbGlfUXG7PIyCfHlo&#10;+UMaPiXHRbrMb+/3fWKUmk3H3RsIT6P/F/+5P7WCVZqG/eFNeAJy8w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ARz3r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312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EOQN8YAAADdAAAADwAAAGRycy9kb3ducmV2LnhtbESPT4vCMBTE7wt+h/AEb2uqh1W7RrHC&#10;ghU8+IeFvT2aZ1u3ealN1PrtjSB4HGbmN8x03ppKXKlxpWUFg34EgjizuuRcwWH/8zkG4Tyyxsoy&#10;KbiTg/ms8zHFWNsbb+m687kIEHYxKii8r2MpXVaQQde3NXHwjrYx6INscqkbvAW4qeQwir6kwZLD&#10;QoE1LQvK/ncXoyC5r3831qfn1fHvdE6TZJjiySjV67aLbxCeWv8Ov9orrWA0mQzg+SY8ATl7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RDkDfGAAAA3QAAAA8AAAAAAAAA&#10;AAAAAAAAoQIAAGRycy9kb3ducmV2LnhtbFBLBQYAAAAABAAEAPkAAACUAwAAAAA=&#10;" strokecolor="#2f5496 [2408]" strokeweight="1.5pt"/>
            <v:shape id="AutoShape 37" o:spid="_x0000_s312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JEOQMYAAADdAAAADwAAAGRycy9kb3ducmV2LnhtbESPQWvCQBSE74L/YXkFb7ppDtqkrtII&#10;ghE8aEuht0f2mcRm38bsqvHfu0Khx2FmvmHmy9404kqdqy0reJ1EIIgLq2suFXx9rsdvIJxH1thY&#10;JgV3crBcDAdzTLW98Z6uB1+KAGGXooLK+zaV0hUVGXQT2xIH72g7gz7IrpS6w1uAm0bGUTSVBmsO&#10;CxW2tKqo+D1cjILsvv3eWZ+fN8ef0znPsjjHk1Fq9NJ/vIPw1Pv/8F97oxXMkiSG55vwBOTi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SRDkDGAAAA3QAAAA8AAAAAAAAA&#10;AAAAAAAAoQIAAGRycy9kb3ducmV2LnhtbFBLBQYAAAAABAAEAPkAAACUAwAAAAA=&#10;" strokecolor="#2f5496 [2408]" strokeweight="1.5pt"/>
          </v:group>
        </w:pict>
      </w: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 xml:space="preserve">                                                  </w:t>
      </w:r>
    </w:p>
    <w:p w:rsidR="00E673A2" w:rsidRPr="0025603D" w:rsidRDefault="00E673A2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>o     o     o     o     o     o</w:t>
      </w:r>
      <w:r>
        <w:rPr>
          <w:rFonts w:ascii="ALFABET98" w:hAnsi="ALFABET98"/>
          <w:color w:val="A6A6A6" w:themeColor="background1" w:themeShade="A6"/>
          <w:sz w:val="72"/>
          <w:szCs w:val="72"/>
        </w:rPr>
        <w:t xml:space="preserve"> </w:t>
      </w:r>
      <w:r w:rsidRPr="0025603D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t xml:space="preserve"> </w:t>
      </w:r>
      <w:r w:rsidR="00443F71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120" style="position:absolute;margin-left:-16.1pt;margin-top:9.4pt;width:521.25pt;height:36.85pt;z-index:-251260928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OSsXfhYEAADxDwAADgAAAAAAAAAAAAAAAAAuAgAAZHJzL2Uyb0RvYy54bWxQSwECLQAUAAYA&#10;CAAAACEAWCsPaOAAAAAKAQAADwAAAAAAAAAAAAAAAABwBgAAZHJzL2Rvd25yZXYueG1sUEsFBgAA&#10;AAAEAAQA8wAAAH0HAAAAAA==&#10;">
            <v:group id="Group 33" o:spid="_x0000_s312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nrAOfxgAAAN0A&#10;AAAPAAAAAAAAAAAAAAAAAKoCAABkcnMvZG93bnJldi54bWxQSwUGAAAAAAQABAD6AAAAnQMAAAAA&#10;">
              <v:rect id="Rectangle 34" o:spid="_x0000_s312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jDNvsYA&#10;AADdAAAADwAAAGRycy9kb3ducmV2LnhtbESPQWvCQBSE7wX/w/IEb3WTFm2JrqKtll5rI8HbI/vM&#10;BrNvQ3Y18d93C4Ueh5n5hlmuB9uIG3W+dqwgnSYgiEuna64U5N/7x1cQPiBrbByTgjt5WK9GD0vM&#10;tOv5i26HUIkIYZ+hAhNCm0npS0MW/dS1xNE7u85iiLKrpO6wj3DbyKckmUuLNccFgy29GSovh6tV&#10;8FwVO1Pk7z63aTH/ON6P2/60V2oyHjYLEIGG8B/+a39qBS9JOoPfN/EJyN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jDNvsYAAADdAAAADwAAAAAAAAAAAAAAAACYAgAAZHJz&#10;L2Rvd25yZXYueG1sUEsFBgAAAAAEAAQA9QAAAIsDAAAAAA==&#10;" strokecolor="#2f5496 [2408]" strokeweight="1.5pt">
                <v:fill opacity="0"/>
              </v:rect>
              <v:rect id="Rectangle 35" o:spid="_x0000_s312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ZinYcUA&#10;AADdAAAADwAAAGRycy9kb3ducmV2LnhtbESPzW7CMBCE75V4B2uRegMnFQkQMAiBaHts+bmv4iWJ&#10;iNdp7Cbp29eVkHoczcw3mvV2MLXoqHWVZQXxNAJBnFtdcaHgcj5OFiCcR9ZYWyYFP+Rguxk9rTHT&#10;tudP6k6+EAHCLkMFpfdNJqXLSzLoprYhDt7NtgZ9kG0hdYt9gJtavkRRKg1WHBZKbGhfUn4/fRsF&#10;1+TQ8Js0/BEfZ8vken/92sdGqefxsFuB8DT4//Cj/a4VzKM4hb834QnIz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mKdh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312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cr4LMcAAADdAAAADwAAAGRycy9kb3ducmV2LnhtbESPT2vCQBTE74V+h+UVejObeKgSs0pT&#10;EEyhB20p9PbIvvwz+zZmV43f3i0Uehxm5jdMtplMLy40utaygiSKQRCXVrdcK/j63M6WIJxH1thb&#10;JgU3crBZPz5kmGp75T1dDr4WAcIuRQWN90MqpSsbMugiOxAHr7KjQR/kWEs94jXATS/ncfwiDbYc&#10;Fhoc6K2h8ng4GwX57f37w/ritKt+ulOR5/MCO6PU89P0ugLhafL/4b/2TitYxMkCft+EJyDX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pyvgsxwAAAN0AAAAPAAAAAAAA&#10;AAAAAAAAAKECAABkcnMvZG93bnJldi54bWxQSwUGAAAAAAQABAD5AAAAlQMAAAAA&#10;" strokecolor="#2f5496 [2408]" strokeweight="1.5pt"/>
            <v:shape id="AutoShape 37" o:spid="_x0000_s312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FVsXsQAAADdAAAADwAAAGRycy9kb3ducmV2LnhtbERPyWrDMBC9F/oPYgq9NbJzaIsbOdSF&#10;QBzIIQuF3gZrvKTWyLYU2/n76hDo8fH21Xo2rRhpcI1lBfEiAkFcWN1wpeB82ry8g3AeWWNrmRTc&#10;yME6fXxYYaLtxAcaj74SIYRdggpq77tESlfUZNAtbEccuNIOBn2AQyX1gFMIN61cRtGrNNhwaKix&#10;o6+ait/j1SjIbrvvvfV5vy1/Ln2eZcscL0ap56f58wOEp9n/i+/urVbwFsVhbngTnoBM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YVWxexAAAAN0AAAAPAAAAAAAAAAAA&#10;AAAAAKECAABkcnMvZG93bnJldi54bWxQSwUGAAAAAAQABAD5AAAAkgMAAAAA&#10;" strokecolor="#2f5496 [2408]" strokeweight="1.5pt"/>
          </v:group>
        </w:pict>
      </w: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 xml:space="preserve">                                                  </w:t>
      </w:r>
    </w:p>
    <w:p w:rsidR="00437EB7" w:rsidRPr="00437EB7" w:rsidRDefault="00E673A2" w:rsidP="00437EB7">
      <w:pPr>
        <w:spacing w:line="240" w:lineRule="auto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36"/>
          <w:szCs w:val="36"/>
        </w:rPr>
        <w:t xml:space="preserve">  </w:t>
      </w:r>
      <w:r w:rsidR="00437EB7">
        <w:rPr>
          <w:rFonts w:ascii="ALFABET98" w:hAnsi="ALFABET98"/>
          <w:sz w:val="36"/>
          <w:szCs w:val="36"/>
        </w:rPr>
        <w:t xml:space="preserve">                               3O</w:t>
      </w:r>
    </w:p>
    <w:p w:rsidR="00E673A2" w:rsidRDefault="00E673A2" w:rsidP="00E673A2">
      <w:pPr>
        <w:spacing w:line="240" w:lineRule="auto"/>
        <w:rPr>
          <w:rFonts w:ascii="ALFABET98" w:hAnsi="ALFABET98"/>
          <w:sz w:val="36"/>
          <w:szCs w:val="36"/>
        </w:rPr>
      </w:pPr>
      <w:r w:rsidRPr="0025603D">
        <w:rPr>
          <w:rFonts w:ascii="ALFABET98" w:hAnsi="ALFABET98"/>
          <w:sz w:val="36"/>
          <w:szCs w:val="36"/>
        </w:rPr>
        <w:lastRenderedPageBreak/>
        <w:t>Say</w:t>
      </w:r>
      <w:r>
        <w:rPr>
          <w:rFonts w:ascii="ALFABET98" w:hAnsi="ALFABET98"/>
          <w:sz w:val="36"/>
          <w:szCs w:val="36"/>
        </w:rPr>
        <w:t>ın velim,  o harfinin üzerinden geçiniz</w:t>
      </w:r>
      <w:r w:rsidRPr="0025603D">
        <w:rPr>
          <w:rFonts w:ascii="ALFABET98" w:hAnsi="ALFABET98"/>
          <w:sz w:val="36"/>
          <w:szCs w:val="36"/>
        </w:rPr>
        <w:t>.</w:t>
      </w:r>
    </w:p>
    <w:p w:rsidR="00E673A2" w:rsidRPr="0025603D" w:rsidRDefault="00E673A2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 xml:space="preserve">o     o     o     </w:t>
      </w:r>
      <w:r>
        <w:rPr>
          <w:rFonts w:ascii="ALFABET98" w:hAnsi="ALFABET98"/>
          <w:color w:val="A6A6A6" w:themeColor="background1" w:themeShade="A6"/>
          <w:sz w:val="72"/>
          <w:szCs w:val="72"/>
        </w:rPr>
        <w:t xml:space="preserve">o     o      </w:t>
      </w:r>
      <w:r w:rsidRPr="0025603D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t xml:space="preserve"> </w:t>
      </w:r>
      <w:r w:rsidR="00443F71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114" style="position:absolute;margin-left:-16.1pt;margin-top:9.4pt;width:521.25pt;height:36.85pt;z-index:-251259904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p9DWEg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Cz&#10;p9DWEgQAAPEPAAAOAAAAAAAAAAAAAAAAAC4CAABkcnMvZTJvRG9jLnhtbFBLAQItABQABgAIAAAA&#10;IQBYKw9o4AAAAAoBAAAPAAAAAAAAAAAAAAAAAGwGAABkcnMvZG93bnJldi54bWxQSwUGAAAAAAQA&#10;BADzAAAAeQcAAAAA&#10;">
            <v:group id="Group 33" o:spid="_x0000_s311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1vvPIcQAAADdAAAA&#10;DwAAAAAAAAAAAAAAAACqAgAAZHJzL2Rvd25yZXYueG1sUEsFBgAAAAAEAAQA+gAAAJsDAAAAAA==&#10;">
              <v:rect id="Rectangle 34" o:spid="_x0000_s311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2cBAMUA&#10;AADdAAAADwAAAGRycy9kb3ducmV2LnhtbESPQWvCQBSE7wX/w/IEb3UTC1aiq9hapdfaSPD2yD6z&#10;wezbkF1N/PfdQqHHYWa+YVabwTbiTp2vHStIpwkI4tLpmisF+ff+eQHCB2SNjWNS8CAPm/XoaYWZ&#10;dj1/0f0YKhEh7DNUYEJoMyl9aciin7qWOHoX11kMUXaV1B32EW4bOUuSubRYc1ww2NK7ofJ6vFkF&#10;L1XxYYp853ObFvPD6XF66897pSbjYbsEEWgI/+G/9qdW8JrMUvh9E5+AX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ZwEAxQAAAN0AAAAPAAAAAAAAAAAAAAAAAJgCAABkcnMv&#10;ZG93bnJldi54bWxQSwUGAAAAAAQABAD1AAAAigMAAAAA&#10;" strokecolor="#2f5496 [2408]" strokeweight="1.5pt">
                <v:fill opacity="0"/>
              </v:rect>
              <v:rect id="Rectangle 35" o:spid="_x0000_s311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M9r38QA&#10;AADdAAAADwAAAGRycy9kb3ducmV2LnhtbESPQWvCQBSE74L/YXmF3ppNQmM1uopYrB7bVO+P7GsS&#10;zL5Ns1uT/vuuUPA4zMw3zGozmlZcqXeNZQVJFIMgLq1uuFJw+tw/zUE4j6yxtUwKfsnBZj2drDDX&#10;duAPuha+EgHCLkcFtfddLqUrazLoItsRB+/L9gZ9kH0ldY9DgJtWpnE8kwYbDgs1drSrqbwUP0bB&#10;OXvt+CANvyf750V2vrx97xKj1OPDuF2C8DT6e/i/fdQKXuI0hdub8ATk+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zPa9/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311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J00kscAAADdAAAADwAAAGRycy9kb3ducmV2LnhtbESPT2vCQBTE7wW/w/IK3ppNI7SSupFG&#10;EEyhB7UUentkn/nT7NuYXTV++65Q8DjMzG+YxXI0nTjT4BrLCp6jGARxaXXDlYKv/fppDsJ5ZI2d&#10;ZVJwJQfLbPKwwFTbC2/pvPOVCBB2KSqove9TKV1Zk0EX2Z44eAc7GPRBDpXUA14C3HQyieMXabDh&#10;sFBjT6uayt/dySjIrx/fn9YXx83hpz0WeZ4U2Bqlpo/j+xsIT6O/h//bG63gNU5mcHsTnoDM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YnTSSxwAAAN0AAAAPAAAAAAAA&#10;AAAAAAAAAKECAABkcnMvZG93bnJldi54bWxQSwUGAAAAAAQABAD5AAAAlQMAAAAA&#10;" strokecolor="#2f5496 [2408]" strokeweight="1.5pt"/>
            <v:shape id="AutoShape 37" o:spid="_x0000_s311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3Ss5scAAADdAAAADwAAAGRycy9kb3ducmV2LnhtbESPT2vCQBTE7wW/w/IK3ppNg7SSupFG&#10;EEyhB7UUentkn/nT7NuYXTV++65Q8DjMzG+YxXI0nTjT4BrLCp6jGARxaXXDlYKv/fppDsJ5ZI2d&#10;ZVJwJQfLbPKwwFTbC2/pvPOVCBB2KSqove9TKV1Zk0EX2Z44eAc7GPRBDpXUA14C3HQyieMXabDh&#10;sFBjT6uayt/dySjIrx/fn9YXx83hpz0WeZ4U2Bqlpo/j+xsIT6O/h//bG63gNU5mcHsTnoDM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XdKzmxwAAAN0AAAAPAAAAAAAA&#10;AAAAAAAAAKECAABkcnMvZG93bnJldi54bWxQSwUGAAAAAAQABAD5AAAAlQMAAAAA&#10;" strokecolor="#2f5496 [2408]" strokeweight="1.5pt"/>
          </v:group>
        </w:pict>
      </w: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 xml:space="preserve">                                                  </w:t>
      </w:r>
    </w:p>
    <w:p w:rsidR="00E673A2" w:rsidRPr="0025603D" w:rsidRDefault="00E673A2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 xml:space="preserve">o     o     o     </w:t>
      </w:r>
      <w:r>
        <w:rPr>
          <w:rFonts w:ascii="ALFABET98" w:hAnsi="ALFABET98"/>
          <w:color w:val="A6A6A6" w:themeColor="background1" w:themeShade="A6"/>
          <w:sz w:val="72"/>
          <w:szCs w:val="72"/>
        </w:rPr>
        <w:t xml:space="preserve">o           </w:t>
      </w:r>
      <w:r w:rsidRPr="0025603D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t xml:space="preserve"> </w:t>
      </w:r>
      <w:r w:rsidR="00443F71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108" style="position:absolute;margin-left:-16.1pt;margin-top:9.4pt;width:521.25pt;height:36.85pt;z-index:-251258880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">
            <v:group id="Group 33" o:spid="_x0000_s311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Nl7yzscAAADd&#10;AAAADwAAAAAAAAAAAAAAAACqAgAAZHJzL2Rvd25yZXYueG1sUEsFBgAAAAAEAAQA+gAAAJ4DAAAA&#10;AA==&#10;">
              <v:rect id="Rectangle 34" o:spid="_x0000_s311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8I878UA&#10;AADdAAAADwAAAGRycy9kb3ducmV2LnhtbESPQWvCQBSE7wX/w/IEb3WjgkrqKtpq8VqNhN4e2dds&#10;aPZtyK4m/vuuUPA4zMw3zGrT21rcqPWVYwWTcQKCuHC64lJBdj68LkH4gKyxdkwK7uRhsx68rDDV&#10;ruMvup1CKSKEfYoKTAhNKqUvDFn0Y9cQR+/HtRZDlG0pdYtdhNtaTpNkLi1WHBcMNvRuqPg9Xa2C&#10;WZnvTZ59+MxO8vnn5X7Zdd8HpUbDfvsGIlAfnuH/9lErWCTTBTzexCcg1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wjzvxQAAAN0AAAAPAAAAAAAAAAAAAAAAAJgCAABkcnMv&#10;ZG93bnJldi54bWxQSwUGAAAAAAQABAD1AAAAigMAAAAA&#10;" strokecolor="#2f5496 [2408]" strokeweight="1.5pt">
                <v:fill opacity="0"/>
              </v:rect>
              <v:rect id="Rectangle 35" o:spid="_x0000_s311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SdcNcAA&#10;AADdAAAADwAAAGRycy9kb3ducmV2LnhtbERPyW7CMBC9V+IfrEHiVpwgKBBiEAJBe2TLfRQPSUQ8&#10;DrGB8Pf1oVKPT29PV52pxZNaV1lWEA8jEMS51RUXCi7n3ecMhPPIGmvLpOBNDlbL3keKibYvPtLz&#10;5AsRQtglqKD0vkmkdHlJBt3QNsSBu9rWoA+wLaRu8RXCTS1HUfQlDVYcGkpsaFNSfjs9jIJssm34&#10;Wxo+xLvxfJLd9vdNbJQa9Lv1AoSnzv+L/9w/WsE0GoW54U14AnL5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SdcNc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311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XUDeMcAAADdAAAADwAAAGRycy9kb3ducmV2LnhtbESPT2vCQBTE7wW/w/IK3ppNc7A1dSON&#10;IJhCD2op9PbIPvOn2bcxu2r89l2h4HGYmd8wi+VoOnGmwTWWFTxHMQji0uqGKwVf+/XTKwjnkTV2&#10;lknBlRwss8nDAlNtL7yl885XIkDYpaig9r5PpXRlTQZdZHvi4B3sYNAHOVRSD3gJcNPJJI5n0mDD&#10;YaHGnlY1lb+7k1GQXz++P60vjpvDT3ss8jwpsDVKTR/H9zcQnkZ/D/+3N1rBS5zM4fYmPAGZ/Q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5dQN4xwAAAN0AAAAPAAAAAAAA&#10;AAAAAAAAAKECAABkcnMvZG93bnJldi54bWxQSwUGAAAAAAQABAD5AAAAlQMAAAAA&#10;" strokecolor="#2f5496 [2408]" strokeweight="1.5pt"/>
            <v:shape id="AutoShape 37" o:spid="_x0000_s310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ZY8OMQAAADdAAAADwAAAGRycy9kb3ducmV2LnhtbERPTWvCQBC9F/wPywi9NZtaqCW6SiMI&#10;SaEH0yJ4G7JjEs3OJtmtJv++eyj0+Hjf6+1oWnGjwTWWFTxHMQji0uqGKwXfX/unNxDOI2tsLZOC&#10;iRxsN7OHNSba3vlAt8JXIoSwS1BB7X2XSOnKmgy6yHbEgTvbwaAPcKikHvAewk0rF3H8Kg02HBpq&#10;7GhXU3ktfoyCdPo4flqf99n5dOnzNF3keDFKPc7H9xUIT6P/F/+5M61gGb+E/eFNeAJy8ws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tljw4xAAAAN0AAAAPAAAAAAAAAAAA&#10;AAAAAKECAABkcnMvZG93bnJldi54bWxQSwUGAAAAAAQABAD5AAAAkgMAAAAA&#10;" strokecolor="#2f5496 [2408]" strokeweight="1.5pt"/>
          </v:group>
        </w:pict>
      </w: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 xml:space="preserve">                                                  </w:t>
      </w:r>
    </w:p>
    <w:p w:rsidR="00E673A2" w:rsidRPr="0025603D" w:rsidRDefault="00E673A2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 xml:space="preserve">o     o     o     </w:t>
      </w:r>
      <w:r>
        <w:rPr>
          <w:rFonts w:ascii="ALFABET98" w:hAnsi="ALFABET98"/>
          <w:color w:val="A6A6A6" w:themeColor="background1" w:themeShade="A6"/>
          <w:sz w:val="72"/>
          <w:szCs w:val="72"/>
        </w:rPr>
        <w:t xml:space="preserve">           </w:t>
      </w:r>
      <w:r w:rsidRPr="0025603D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t xml:space="preserve"> </w:t>
      </w:r>
      <w:r w:rsidR="00443F71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102" style="position:absolute;margin-left:-16.1pt;margin-top:9.4pt;width:521.25pt;height:36.85pt;z-index:-251257856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">
            <v:group id="Group 33" o:spid="_x0000_s310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y8YhDFAAAA3QAA&#10;AA8AAAAAAAAAAAAAAAAAqgIAAGRycy9kb3ducmV2LnhtbFBLBQYAAAAABAAEAPoAAACcAwAAAAA=&#10;">
              <v:rect id="Rectangle 34" o:spid="_x0000_s310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SCsMcUA&#10;AADdAAAADwAAAGRycy9kb3ducmV2LnhtbESPQWvCQBSE74L/YXlCb2ZjA1ZSV6lWS6+1keDtkX3N&#10;hmbfhuxq4r/vFgo9DjPzDbPejrYVN+p941jBIklBEFdON1wrKD6P8xUIH5A1to5JwZ08bDfTyRpz&#10;7Qb+oNsp1CJC2OeowITQ5VL6ypBFn7iOOHpfrrcYouxrqXscIty28jFNl9Jiw3HBYEd7Q9X36WoV&#10;ZHV5MGXx6gu7KJdv5/t5N1yOSj3MxpdnEIHG8B/+a79rBU9plsHvm/gE5OY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IKwxxQAAAN0AAAAPAAAAAAAAAAAAAAAAAJgCAABkcnMv&#10;ZG93bnJldi54bWxQSwUGAAAAAAQABAD1AAAAigMAAAAA&#10;" strokecolor="#2f5496 [2408]" strokeweight="1.5pt">
                <v:fill opacity="0"/>
              </v:rect>
              <v:rect id="Rectangle 35" o:spid="_x0000_s310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bPA7cUA&#10;AADdAAAADwAAAGRycy9kb3ducmV2LnhtbESPS0/DMBCE75X4D9YicaNOSh8Q4lSoVaHHvnJfxUsS&#10;JV6nsWnTf4+RkHoczcw3mnQ5mFZcqHe1ZQXxOAJBXFhdc6ngdNw8v4JwHllja5kU3MjBMnsYpZho&#10;e+U9XQ6+FAHCLkEFlfddIqUrKjLoxrYjDt637Q36IPtS6h6vAW5aOYmiuTRYc1iosKNVRUVz+DEK&#10;8tm64y9peBdvpm+zvPk8r2Kj1NPj8PEOwtPg7+H/9lYrWEQvU/h7E56AzH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5s8Dt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310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eGfoMcAAADdAAAADwAAAGRycy9kb3ducmV2LnhtbESPQWvCQBSE70L/w/IKvZlNU2pL6hoa&#10;QTBCD9oieHtkn0ls9m3MbjX+e7cgeBxm5htmmg2mFSfqXWNZwXMUgyAurW64UvDzvRi/g3AeWWNr&#10;mRRcyEE2exhNMdX2zGs6bXwlAoRdigpq77tUSlfWZNBFtiMO3t72Bn2QfSV1j+cAN61M4ngiDTYc&#10;FmrsaF5T+bv5Mwryy2r7ZX1xXO53h2OR50mBB6PU0+Pw+QHC0+Dv4Vt7qRW8xS+v8P8mPAE5uw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94Z+gxwAAAN0AAAAPAAAAAAAA&#10;AAAAAAAAAKECAABkcnMvZG93bnJldi54bWxQSwUGAAAAAAQABAD5AAAAlQMAAAAA&#10;" strokecolor="#2f5496 [2408]" strokeweight="1.5pt"/>
            <v:shape id="AutoShape 37" o:spid="_x0000_s310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TMB18YAAADdAAAADwAAAGRycy9kb3ducmV2LnhtbESPT4vCMBTE74LfITxhb5quC65Uo2wF&#10;wQoe/MPC3h7Ns602L7WJWr+9ERY8DjPzG2Y6b00lbtS40rKCz0EEgjizuuRcwWG/7I9BOI+ssbJM&#10;Ch7kYD7rdqYYa3vnLd12PhcBwi5GBYX3dSylywoy6Aa2Jg7e0TYGfZBNLnWD9wA3lRxG0UgaLDks&#10;FFjToqDsvLsaBclj/buxPr2sjn+nS5okwxRPRqmPXvszAeGp9e/wf3ulFXxHXyN4vQlPQM6e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0zAdfGAAAA3QAAAA8AAAAAAAAA&#10;AAAAAAAAoQIAAGRycy9kb3ducmV2LnhtbFBLBQYAAAAABAAEAPkAAACUAwAAAAA=&#10;" strokecolor="#2f5496 [2408]" strokeweight="1.5pt"/>
          </v:group>
        </w:pict>
      </w: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 xml:space="preserve">                                                  </w:t>
      </w:r>
    </w:p>
    <w:p w:rsidR="00E673A2" w:rsidRPr="0025603D" w:rsidRDefault="00E673A2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>o     o</w:t>
      </w:r>
      <w:r>
        <w:rPr>
          <w:rFonts w:ascii="ALFABET98" w:hAnsi="ALFABET98"/>
          <w:color w:val="A6A6A6" w:themeColor="background1" w:themeShade="A6"/>
          <w:sz w:val="72"/>
          <w:szCs w:val="72"/>
        </w:rPr>
        <w:t xml:space="preserve"> </w:t>
      </w:r>
      <w:r w:rsidRPr="0025603D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t xml:space="preserve"> </w:t>
      </w:r>
      <w:r w:rsidR="00443F71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096" style="position:absolute;margin-left:-16.1pt;margin-top:9.4pt;width:521.25pt;height:36.85pt;z-index:-251256832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DP5lGqFQQAAPEPAAAOAAAAAAAAAAAAAAAAAC4CAABkcnMvZTJvRG9jLnhtbFBLAQItABQABgAI&#10;AAAAIQBYKw9o4AAAAAoBAAAPAAAAAAAAAAAAAAAAAG8GAABkcnMvZG93bnJldi54bWxQSwUGAAAA&#10;AAQABADzAAAAfAcAAAAA&#10;">
            <v:group id="Group 33" o:spid="_x0000_s309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VRV+sQAAADdAAAA&#10;DwAAAAAAAAAAAAAAAACqAgAAZHJzL2Rvd25yZXYueG1sUEsFBgAAAAAEAAQA+gAAAJsDAAAAAA==&#10;">
              <v:rect id="Rectangle 34" o:spid="_x0000_s310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Mib28YA&#10;AADdAAAADwAAAGRycy9kb3ducmV2LnhtbESPT2vCQBTE70K/w/IKvdWNCv6JrlLbWryqkeDtkX1m&#10;Q7NvQ3Zr4rfvFgoeh5n5DbPa9LYWN2p95VjBaJiAIC6crrhUkJ12r3MQPiBrrB2Tgjt52KyfBitM&#10;tev4QLdjKEWEsE9RgQmhSaX0hSGLfuga4uhdXWsxRNmWUrfYRbit5ThJptJixXHBYEPvhorv449V&#10;MCnzT5NnHz6zo3z6db6ft91lp9TLc/+2BBGoD4/wf3uvFcySyQL+3sQnIN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Mib28YAAADdAAAADwAAAAAAAAAAAAAAAACYAgAAZHJz&#10;L2Rvd25yZXYueG1sUEsFBgAAAAAEAAQA9QAAAIsDAAAAAA==&#10;" strokecolor="#2f5496 [2408]" strokeweight="1.5pt">
                <v:fill opacity="0"/>
              </v:rect>
              <v:rect id="Rectangle 35" o:spid="_x0000_s310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o61k8EA&#10;AADdAAAADwAAAGRycy9kb3ducmV2LnhtbERPz0/CMBS+m/A/NI/Em+tGQGTSEYIBPcKE+8v63Jat&#10;r7OtMP57ezDx+OX7vd6MphdXcr61rCBLUhDEldUt1wrOn/unFxA+IGvsLZOCO3nYFJOHNeba3vhE&#10;1zLUIoawz1FBE8KQS+mrhgz6xA7EkfuyzmCI0NVSO7zFcNPLWZo+S4Mtx4YGB9o1VHXlj1FwWbwN&#10;/C4NH7P9fLW4dIfvXWaUepyO21cQgcbwL/5zf2gFy3Qe98c38QnI4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6OtZP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309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tzq3sYAAADdAAAADwAAAGRycy9kb3ducmV2LnhtbESPT4vCMBTE7wt+h/AEb2uqLLtSjWKF&#10;BbvgwT8I3h7Ns602L7WJWr+9ERY8DjPzG2Yya00lbtS40rKCQT8CQZxZXXKuYLf9/RyBcB5ZY2WZ&#10;FDzIwWza+ZhgrO2d13Tb+FwECLsYFRTe17GULivIoOvbmjh4R9sY9EE2udQN3gPcVHIYRd/SYMlh&#10;ocCaFgVl583VKEgef/uV9elleTycLmmSDFM8GaV63XY+BuGp9e/wf3upFfxEXwN4vQlPQE6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rc6t7GAAAA3QAAAA8AAAAAAAAA&#10;AAAAAAAAoQIAAGRycy9kb3ducmV2LnhtbFBLBQYAAAAABAAEAPkAAACUAwAAAAA=&#10;" strokecolor="#2f5496 [2408]" strokeweight="1.5pt"/>
            <v:shape id="AutoShape 37" o:spid="_x0000_s309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g50qccAAADdAAAADwAAAGRycy9kb3ducmV2LnhtbESPT2vCQBTE7wW/w/IK3ppNg7SSupFG&#10;EEyhB7UUentkn/nT7NuYXTV++65Q8DjMzG+YxXI0nTjT4BrLCp6jGARxaXXDlYKv/fppDsJ5ZI2d&#10;ZVJwJQfLbPKwwFTbC2/pvPOVCBB2KSqove9TKV1Zk0EX2Z44eAc7GPRBDpXUA14C3HQyieMXabDh&#10;sFBjT6uayt/dySjIrx/fn9YXx83hpz0WeZ4U2Bqlpo/j+xsIT6O/h//bG63gNZ4lcHsTnoDM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qDnSpxwAAAN0AAAAPAAAAAAAA&#10;AAAAAAAAAKECAABkcnMvZG93bnJldi54bWxQSwUGAAAAAAQABAD5AAAAlQMAAAAA&#10;" strokecolor="#2f5496 [2408]" strokeweight="1.5pt"/>
          </v:group>
        </w:pict>
      </w: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 xml:space="preserve">                                                  </w:t>
      </w:r>
    </w:p>
    <w:p w:rsidR="00E673A2" w:rsidRPr="0025603D" w:rsidRDefault="00E673A2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>o     o</w:t>
      </w:r>
      <w:r>
        <w:rPr>
          <w:rFonts w:ascii="ALFABET98" w:hAnsi="ALFABET98"/>
          <w:color w:val="A6A6A6" w:themeColor="background1" w:themeShade="A6"/>
          <w:sz w:val="72"/>
          <w:szCs w:val="72"/>
        </w:rPr>
        <w:t xml:space="preserve"> </w:t>
      </w:r>
      <w:r w:rsidRPr="0025603D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t xml:space="preserve"> </w:t>
      </w:r>
      <w:r w:rsidR="00443F71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090" style="position:absolute;margin-left:-16.1pt;margin-top:9.4pt;width:521.25pt;height:36.85pt;z-index:-251255808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es/62RYEAADxDwAADgAAAAAAAAAAAAAAAAAuAgAAZHJzL2Uyb0RvYy54bWxQSwECLQAUAAYA&#10;CAAAACEAWCsPaOAAAAAKAQAADwAAAAAAAAAAAAAAAABwBgAAZHJzL2Rvd25yZXYueG1sUEsFBgAA&#10;AAAEAAQA8wAAAH0HAAAAAA==&#10;">
            <v:group id="Group 33" o:spid="_x0000_s309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0HyyCxgAAAN0A&#10;AAAPAAAAAAAAAAAAAAAAAKoCAABkcnMvZG93bnJldi54bWxQSwUGAAAAAAQABAD6AAAAnQMAAAAA&#10;">
              <v:rect id="Rectangle 34" o:spid="_x0000_s309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YPio8YA&#10;AADdAAAADwAAAGRycy9kb3ducmV2LnhtbESPT2vCQBTE74V+h+UVvNWNrbUldRVb/+BVGwm9PbKv&#10;2WD2bciuJn57Vyh4HGbmN8x03ttanKn1lWMFo2ECgrhwuuJSQfazfv4A4QOyxtoxKbiQh/ns8WGK&#10;qXYd7+i8D6WIEPYpKjAhNKmUvjBk0Q9dQxy9P9daDFG2pdQtdhFua/mSJBNpseK4YLChb0PFcX+y&#10;Cl7LfGXybOkzO8onm8Pl8NX9rpUaPPWLTxCB+nAP/7e3WsF7Mn6D25v4BOTsC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YPio8YAAADdAAAADwAAAAAAAAAAAAAAAACYAgAAZHJz&#10;L2Rvd25yZXYueG1sUEsFBgAAAAAEAAQA9QAAAIsDAAAAAA==&#10;" strokecolor="#2f5496 [2408]" strokeweight="1.5pt">
                <v:fill opacity="0"/>
              </v:rect>
              <v:rect id="Rectangle 35" o:spid="_x0000_s309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uIfMMA&#10;AADdAAAADwAAAGRycy9kb3ducmV2LnhtbESPT4vCMBTE74LfITzBm6YV/+xWo4ii7lHd9f5onm2x&#10;ealN1PrtzYLgcZiZ3zCzRWNKcafaFZYVxP0IBHFqdcGZgr/fTe8LhPPIGkvLpOBJDhbzdmuGibYP&#10;PtD96DMRIOwSVJB7XyVSujQng65vK+LgnW1t0AdZZ1LX+AhwU8pBFI2lwYLDQo4VrXJKL8ebUXAa&#10;rSveScP7eDP8Hp0u2+sqNkp1O81yCsJT4z/hd/tHK5hEwzH8vwlPQM5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iuIf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309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nnXMcUAAADdAAAADwAAAGRycy9kb3ducmV2LnhtbESPQYvCMBSE78L+h/AWvGmqiC7VKHZh&#10;wQp7UBfB26N5ttXmpTZR6783C4LHYWa+YWaL1lTiRo0rLSsY9CMQxJnVJecK/nY/vS8QziNrrCyT&#10;ggc5WMw/OjOMtb3zhm5bn4sAYRejgsL7OpbSZQUZdH1bEwfvaBuDPsgml7rBe4CbSg6jaCwNlhwW&#10;Cqzpu6DsvL0aBcljvf+1Pr2sjofTJU2SYYono1T3s11OQXhq/Tv8aq+0gkk0msD/m/AE5PwJ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nnXMcUAAADdAAAADwAAAAAAAAAA&#10;AAAAAAChAgAAZHJzL2Rvd25yZXYueG1sUEsFBgAAAAAEAAQA+QAAAJMDAAAAAA==&#10;" strokecolor="#2f5496 [2408]" strokeweight="1.5pt"/>
            <v:shape id="AutoShape 37" o:spid="_x0000_s309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+ZDQ8QAAADdAAAADwAAAGRycy9kb3ducmV2LnhtbERPTWvCQBC9F/wPywi9NZtKqSW6SiMI&#10;SaEH0yJ4G7JjEs3OJtmtJv++eyj0+Hjf6+1oWnGjwTWWFTxHMQji0uqGKwXfX/unNxDOI2tsLZOC&#10;iRxsN7OHNSba3vlAt8JXIoSwS1BB7X2XSOnKmgy6yHbEgTvbwaAPcKikHvAewk0rF3H8Kg02HBpq&#10;7GhXU3ktfoyCdPo4flqf99n5dOnzNF3keDFKPc7H9xUIT6P/F/+5M61gGb+EueFNeAJy8ws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L5kNDxAAAAN0AAAAPAAAAAAAAAAAA&#10;AAAAAKECAABkcnMvZG93bnJldi54bWxQSwUGAAAAAAQABAD5AAAAkgMAAAAA&#10;" strokecolor="#2f5496 [2408]" strokeweight="1.5pt"/>
          </v:group>
        </w:pict>
      </w: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 xml:space="preserve">                                                  </w:t>
      </w:r>
    </w:p>
    <w:p w:rsidR="00E673A2" w:rsidRPr="0025603D" w:rsidRDefault="00E673A2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 xml:space="preserve">o     </w:t>
      </w:r>
      <w:r>
        <w:rPr>
          <w:rFonts w:ascii="ALFABET98" w:hAnsi="ALFABET98"/>
          <w:color w:val="A6A6A6" w:themeColor="background1" w:themeShade="A6"/>
          <w:sz w:val="72"/>
          <w:szCs w:val="72"/>
        </w:rPr>
        <w:t xml:space="preserve"> </w:t>
      </w:r>
      <w:r w:rsidRPr="0025603D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t xml:space="preserve"> </w:t>
      </w:r>
      <w:r w:rsidR="00443F71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084" style="position:absolute;margin-left:-16.1pt;margin-top:9.4pt;width:521.25pt;height:36.85pt;z-index:-251254784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q1+wEwQAAPEPAAAOAAAAZHJzL2Uyb0RvYy54bWzsV9tu4zYQfS/QfyD4nuhi+SZEWQS+BAW2&#10;7aK7/QBaoi6oRKokHTld9N87HEqyHWf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">
            <v:group id="Group 33" o:spid="_x0000_s308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O/bxcwwAAAN0AAAAP&#10;AAAAAAAAAAAAAAAAAKoCAABkcnMvZG93bnJldi54bWxQSwUGAAAAAAQABAD6AAAAmgMAAAAA&#10;">
              <v:rect id="Rectangle 34" o:spid="_x0000_s308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FyfcYA&#10;AADdAAAADwAAAGRycy9kb3ducmV2LnhtbESPQWvCQBSE7wX/w/IEb3WTFm2JrqKtll5rI8HbI/vM&#10;BrNvQ3Y18d93C4Ueh5n5hlmuB9uIG3W+dqwgnSYgiEuna64U5N/7x1cQPiBrbByTgjt5WK9GD0vM&#10;tOv5i26HUIkIYZ+hAhNCm0npS0MW/dS1xNE7u85iiLKrpO6wj3DbyKckmUuLNccFgy29GSovh6tV&#10;8FwVO1Pk7z63aTH/ON6P2/60V2oyHjYLEIGG8B/+a39qBS/JLIXfN/EJyN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2FyfcYAAADdAAAADwAAAAAAAAAAAAAAAACYAgAAZHJz&#10;L2Rvd25yZXYueG1sUEsFBgAAAAAEAAQA9QAAAIsDAAAAAA==&#10;" strokecolor="#2f5496 [2408]" strokeweight="1.5pt">
                <v:fill opacity="0"/>
              </v:rect>
              <v:rect id="Rectangle 35" o:spid="_x0000_s308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MkYosQA&#10;AADdAAAADwAAAGRycy9kb3ducmV2LnhtbESPQWvCQBSE74L/YXmF3ppNQmM1ugaxWD22qd4f2dck&#10;mH2bZrea/vuuUPA4zMw3zKoYTScuNLjWsoIkikEQV1a3XCs4fu6e5iCcR9bYWSYFv+SgWE8nK8y1&#10;vfIHXUpfiwBhl6OCxvs+l9JVDRl0ke2Jg/dlB4M+yKGWesBrgJtOpnE8kwZbDgsN9rRtqDqXP0bB&#10;KXvteS8Nvye750V2Or99bxOj1OPDuFmC8DT6e/i/fdAKXuIshdub8ATk+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TJGKL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308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JtH78cAAADdAAAADwAAAGRycy9kb3ducmV2LnhtbESPQWvCQBSE70L/w/IKvZlNU2pL6hoa&#10;QTBCD9oieHtkn0ls9m3MbjX+e7cgeBxm5htmmg2mFSfqXWNZwXMUgyAurW64UvDzvRi/g3AeWWNr&#10;mRRcyEE2exhNMdX2zGs6bXwlAoRdigpq77tUSlfWZNBFtiMO3t72Bn2QfSV1j+cAN61M4ngiDTYc&#10;FmrsaF5T+bv5Mwryy2r7ZX1xXO53h2OR50mBB6PU0+Pw+QHC0+Dv4Vt7qRW8xa8v8P8mPAE5uw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Am0fvxwAAAN0AAAAPAAAAAAAA&#10;AAAAAAAAAKECAABkcnMvZG93bnJldi54bWxQSwUGAAAAAAQABAD5AAAAlQMAAAAA&#10;" strokecolor="#2f5496 [2408]" strokeweight="1.5pt"/>
            <v:shape id="AutoShape 37" o:spid="_x0000_s308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3Lfm8cAAADdAAAADwAAAGRycy9kb3ducmV2LnhtbESPQWvCQBSE70L/w/IKvZlNQ2tL6hoa&#10;QTBCD9oieHtkn0ls9m3MbjX+e7cgeBxm5htmmg2mFSfqXWNZwXMUgyAurW64UvDzvRi/g3AeWWNr&#10;mRRcyEE2exhNMdX2zGs6bXwlAoRdigpq77tUSlfWZNBFtiMO3t72Bn2QfSV1j+cAN61M4ngiDTYc&#10;FmrsaF5T+bv5Mwryy2r7ZX1xXO53h2OR50mBB6PU0+Pw+QHC0+Dv4Vt7qRW8xa8v8P8mPAE5uw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Pct+bxwAAAN0AAAAPAAAAAAAA&#10;AAAAAAAAAKECAABkcnMvZG93bnJldi54bWxQSwUGAAAAAAQABAD5AAAAlQMAAAAA&#10;" strokecolor="#2f5496 [2408]" strokeweight="1.5pt"/>
          </v:group>
        </w:pict>
      </w: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 xml:space="preserve">                                                  </w:t>
      </w:r>
    </w:p>
    <w:p w:rsidR="00E673A2" w:rsidRPr="0025603D" w:rsidRDefault="00E673A2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 xml:space="preserve">o     </w:t>
      </w:r>
      <w:r>
        <w:rPr>
          <w:rFonts w:ascii="ALFABET98" w:hAnsi="ALFABET98"/>
          <w:color w:val="A6A6A6" w:themeColor="background1" w:themeShade="A6"/>
          <w:sz w:val="72"/>
          <w:szCs w:val="72"/>
        </w:rPr>
        <w:t xml:space="preserve"> </w:t>
      </w:r>
      <w:r w:rsidRPr="0025603D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t xml:space="preserve"> </w:t>
      </w:r>
      <w:r w:rsidR="00443F71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078" style="position:absolute;margin-left:-16.1pt;margin-top:9.4pt;width:521.25pt;height:36.85pt;z-index:-251253760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DooL9UXBAAA8Q8AAA4AAAAAAAAAAAAAAAAALgIAAGRycy9lMm9Eb2MueG1sUEsBAi0AFAAG&#10;AAgAAAAhAFgrD2jgAAAACgEAAA8AAAAAAAAAAAAAAAAAcQYAAGRycy9kb3ducmV2LnhtbFBLBQYA&#10;AAAABAAEAPMAAAB+BwAAAAA=&#10;">
            <v:group id="Group 33" o:spid="_x0000_s308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5YgbPFAAAA3QAA&#10;AA8AAAAAAAAAAAAAAAAAqgIAAGRycy9kb3ducmV2LnhtbFBLBQYAAAAABAAEAPoAAACcAwAAAAA=&#10;">
              <v:rect id="Rectangle 34" o:spid="_x0000_s308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8RPksUA&#10;AADdAAAADwAAAGRycy9kb3ducmV2LnhtbESPQWvCQBSE7wX/w/IEb3VjpVpSV7FapVc1Enp7ZF+z&#10;wezbkN2a+O+7QsHjMDPfMItVb2txpdZXjhVMxgkI4sLpiksF2Wn3/AbCB2SNtWNScCMPq+XgaYGp&#10;dh0f6HoMpYgQ9ikqMCE0qZS+MGTRj11DHL0f11oMUbal1C12EW5r+ZIkM2mx4rhgsKGNoeJy/LUK&#10;pmX+afJs6zM7yWf78+380X3vlBoN+/U7iEB9eIT/219awTx5ncP9TXwCcv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3xE+SxQAAAN0AAAAPAAAAAAAAAAAAAAAAAJgCAABkcnMv&#10;ZG93bnJldi54bWxQSwUGAAAAAAQABAD1AAAAigMAAAAA&#10;" strokecolor="#2f5496 [2408]" strokeweight="1.5pt">
                <v:fill opacity="0"/>
              </v:rect>
              <v:rect id="Rectangle 35" o:spid="_x0000_s308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SEvSMAA&#10;AADdAAAADwAAAGRycy9kb3ducmV2LnhtbERPyW7CMBC9I/EP1lTqDZygBkrAIETFcoRQ7qN4mkTE&#10;4xC7EP4eH5A4Pr19vuxMLW7UusqygngYgSDOra64UPB72gy+QTiPrLG2TAoe5GC56PfmmGp75yPd&#10;Ml+IEMIuRQWl900qpctLMuiGtiEO3J9tDfoA20LqFu8h3NRyFEVjabDi0FBiQ+uS8kv2bxSck5+G&#10;d9LwId58TZPzZXtdx0apz49uNQPhqfNv8cu91womURLmhjfhCcjF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SEvSM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308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XNwBccAAADdAAAADwAAAGRycy9kb3ducmV2LnhtbESPQWvCQBSE70L/w/IKvZlNA61t6hoa&#10;QTBCD9oieHtkn0ls9m3MbjX+e7cgeBxm5htmmg2mFSfqXWNZwXMUgyAurW64UvDzvRi/gXAeWWNr&#10;mRRcyEE2exhNMdX2zGs6bXwlAoRdigpq77tUSlfWZNBFtiMO3t72Bn2QfSV1j+cAN61M4vhVGmw4&#10;LNTY0bym8nfzZxTkl9X2y/riuNzvDsciz5MCD0app8fh8wOEp8Hfw7f2UiuYxC/v8P8mPAE5uw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hc3AFxwAAAN0AAAAPAAAAAAAA&#10;AAAAAAAAAKECAABkcnMvZG93bnJldi54bWxQSwUGAAAAAAQABAD5AAAAlQMAAAAA&#10;" strokecolor="#2f5496 [2408]" strokeweight="1.5pt"/>
            <v:shape id="AutoShape 37" o:spid="_x0000_s307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iUTJcQAAADdAAAADwAAAGRycy9kb3ducmV2LnhtbERPu2rDMBTdC/kHcQPdGrkekuBGNnUg&#10;EBc6NC2Fbhfr+lXryrbUxPn7aChkPJz3LptNL840udaygudVBIK4tLrlWsHX5+FpC8J5ZI29ZVJw&#10;JQdZunjYYaLthT/ofPK1CCHsElTQeD8kUrqyIYNuZQfiwFV2MugDnGqpJ7yEcNPLOIrW0mDLoaHB&#10;gfYNlb+nP6Mgv759v1tfjMfqpxuLPI8L7IxSj8v59QWEp9nfxf/uo1awidZhf3gTnoBMb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+JRMlxAAAAN0AAAAPAAAAAAAAAAAA&#10;AAAAAKECAABkcnMvZG93bnJldi54bWxQSwUGAAAAAAQABAD5AAAAkgMAAAAA&#10;" strokecolor="#2f5496 [2408]" strokeweight="1.5pt"/>
          </v:group>
        </w:pict>
      </w: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 xml:space="preserve">                                                  </w:t>
      </w:r>
    </w:p>
    <w:p w:rsidR="00E673A2" w:rsidRPr="0025603D" w:rsidRDefault="00E673A2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 xml:space="preserve">o     </w:t>
      </w:r>
      <w:r>
        <w:rPr>
          <w:rFonts w:ascii="ALFABET98" w:hAnsi="ALFABET98"/>
          <w:color w:val="A6A6A6" w:themeColor="background1" w:themeShade="A6"/>
          <w:sz w:val="72"/>
          <w:szCs w:val="72"/>
        </w:rPr>
        <w:t xml:space="preserve"> </w:t>
      </w:r>
      <w:r w:rsidRPr="0025603D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t xml:space="preserve"> </w:t>
      </w:r>
      <w:r w:rsidR="00443F71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072" style="position:absolute;margin-left:-16.1pt;margin-top:9.4pt;width:521.25pt;height:36.85pt;z-index:-251252736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Bi&#10;KKHSEgQAAPEPAAAOAAAAAAAAAAAAAAAAAC4CAABkcnMvZTJvRG9jLnhtbFBLAQItABQABgAIAAAA&#10;IQBYKw9o4AAAAAoBAAAPAAAAAAAAAAAAAAAAAGwGAABkcnMvZG93bnJldi54bWxQSwUGAAAAAAQA&#10;BADzAAAAeQcAAAAA&#10;">
            <v:group id="Group 33" o:spid="_x0000_s307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3w9NDccAAADd&#10;AAAADwAAAAAAAAAAAAAAAACqAgAAZHJzL2Rvd25yZXYueG1sUEsFBgAAAAAEAAQA+gAAAJ4DAAAA&#10;AA==&#10;">
              <v:rect id="Rectangle 34" o:spid="_x0000_s307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pODLMUA&#10;AADdAAAADwAAAGRycy9kb3ducmV2LnhtbESPT2vCQBTE74LfYXlCb2ZjhSipq/SfpVdtJHh7ZF+z&#10;odm3Ibs18dt3BaHHYWZ+w2x2o23FhXrfOFawSFIQxJXTDdcKiq/9fA3CB2SNrWNScCUPu+10ssFc&#10;u4EPdDmGWkQI+xwVmBC6XEpfGbLoE9cRR+/b9RZDlH0tdY9DhNtWPqZpJi02HBcMdvRqqPo5/loF&#10;y7p8N2Xx5gu7KLOP0/X0Mpz3Sj3MxucnEIHG8B++tz+1glWaLeH2Jj4Buf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k4MsxQAAAN0AAAAPAAAAAAAAAAAAAAAAAJgCAABkcnMv&#10;ZG93bnJldi54bWxQSwUGAAAAAAQABAD1AAAAigMAAAAA&#10;" strokecolor="#2f5496 [2408]" strokeweight="1.5pt">
                <v:fill opacity="0"/>
              </v:rect>
              <v:rect id="Rectangle 35" o:spid="_x0000_s307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gDv8MMA&#10;AADdAAAADwAAAGRycy9kb3ducmV2LnhtbESPT4vCMBTE74LfITzBm6YV/+xWo4ii7lHd9f5onm2x&#10;ealN1PrtzYLgcZiZ3zCzRWNKcafaFZYVxP0IBHFqdcGZgr/fTe8LhPPIGkvLpOBJDhbzdmuGibYP&#10;PtD96DMRIOwSVJB7XyVSujQng65vK+LgnW1t0AdZZ1LX+AhwU8pBFI2lwYLDQo4VrXJKL8ebUXAa&#10;rSveScP7eDP8Hp0u2+sqNkp1O81yCsJT4z/hd/tHK5hE4yH8vwlPQM5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gDv8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307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lKwvcYAAADdAAAADwAAAGRycy9kb3ducmV2LnhtbESPT4vCMBTE74LfITxhb5qusK5Uo2wF&#10;wQoe/MPC3h7Ns602L7WJWr+9ERY8DjPzG2Y6b00lbtS40rKCz0EEgjizuuRcwWG/7I9BOI+ssbJM&#10;Ch7kYD7rdqYYa3vnLd12PhcBwi5GBYX3dSylywoy6Aa2Jg7e0TYGfZBNLnWD9wA3lRxG0UgaLDks&#10;FFjToqDsvLsaBclj/buxPr2sjn+nS5okwxRPRqmPXvszAeGp9e/wf3ulFXxHoy94vQlPQM6e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5SsL3GAAAA3QAAAA8AAAAAAAAA&#10;AAAAAAAAoQIAAGRycy9kb3ducmV2LnhtbFBLBQYAAAAABAAEAPkAAACUAwAAAAA=&#10;" strokecolor="#2f5496 [2408]" strokeweight="1.5pt"/>
            <v:shape id="AutoShape 37" o:spid="_x0000_s307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oAuysUAAADdAAAADwAAAGRycy9kb3ducmV2LnhtbESPQYvCMBSE78L+h/AWvGm6HqpUo9iF&#10;BSt4UJcFb4/m2Vabl9pktf57Iwgeh5n5hpktOlOLK7WusqzgaxiBIM6trrhQ8Lv/GUxAOI+ssbZM&#10;Cu7kYDH/6M0w0fbGW7rufCEChF2CCkrvm0RKl5dk0A1tQxy8o20N+iDbQuoWbwFuajmKolgarDgs&#10;lNjQd0n5efdvFKT39d/G+uyyOh5OlyxNRxmejFL9z245BeGp8+/wq73SCsZRHMPzTXgCcv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oAuysUAAADdAAAADwAAAAAAAAAA&#10;AAAAAAChAgAAZHJzL2Rvd25yZXYueG1sUEsFBgAAAAAEAAQA+QAAAJMDAAAAAA==&#10;" strokecolor="#2f5496 [2408]" strokeweight="1.5pt"/>
          </v:group>
        </w:pict>
      </w: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 xml:space="preserve">                                                  </w:t>
      </w:r>
    </w:p>
    <w:p w:rsidR="00E673A2" w:rsidRPr="0025603D" w:rsidRDefault="00E673A2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 xml:space="preserve">o     </w:t>
      </w:r>
      <w:r>
        <w:rPr>
          <w:rFonts w:ascii="ALFABET98" w:hAnsi="ALFABET98"/>
          <w:color w:val="A6A6A6" w:themeColor="background1" w:themeShade="A6"/>
          <w:sz w:val="72"/>
          <w:szCs w:val="72"/>
        </w:rPr>
        <w:t xml:space="preserve"> </w:t>
      </w:r>
      <w:r w:rsidRPr="0025603D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t xml:space="preserve"> </w:t>
      </w:r>
      <w:r w:rsidR="00443F71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066" style="position:absolute;margin-left:-16.1pt;margin-top:9.4pt;width:521.25pt;height:36.85pt;z-index:-251251712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4oE5ZhYEAADxDwAADgAAAAAAAAAAAAAAAAAuAgAAZHJzL2Uyb0RvYy54bWxQSwECLQAUAAYA&#10;CAAAACEAWCsPaOAAAAAKAQAADwAAAAAAAAAAAAAAAABwBgAAZHJzL2Rvd25yZXYueG1sUEsFBgAA&#10;AAAEAAQA8wAAAH0HAAAAAA==&#10;">
            <v:group id="Group 33" o:spid="_x0000_s306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+53rnwwAAAN0AAAAP&#10;AAAAAAAAAAAAAAAAAKoCAABkcnMvZG93bnJldi54bWxQSwUGAAAAAAQABAD6AAAAmgMAAAAA&#10;">
              <v:rect id="Rectangle 34" o:spid="_x0000_s307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3u0xsYA&#10;AADdAAAADwAAAGRycy9kb3ducmV2LnhtbESPQWvCQBSE7wX/w/KE3urGCmmNrqK1ll6rkeDtkX1m&#10;g9m3Ibs18d93C4Ueh5n5hlmuB9uIG3W+dqxgOklAEJdO11wpyI/7p1cQPiBrbByTgjt5WK9GD0vM&#10;tOv5i26HUIkIYZ+hAhNCm0npS0MW/cS1xNG7uM5iiLKrpO6wj3DbyOckSaXFmuOCwZbeDJXXw7dV&#10;MKuKd1PkO5/baZF+nO6nbX/eK/U4HjYLEIGG8B/+a39qBS9JOoffN/EJyN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3u0xsYAAADdAAAADwAAAAAAAAAAAAAAAACYAgAAZHJz&#10;L2Rvd25yZXYueG1sUEsFBgAAAAAEAAQA9QAAAIsDAAAAAA==&#10;" strokecolor="#2f5496 [2408]" strokeweight="1.5pt">
                <v:fill opacity="0"/>
              </v:rect>
              <v:rect id="Rectangle 35" o:spid="_x0000_s307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OJ/LsAA&#10;AADdAAAADwAAAGRycy9kb3ducmV2LnhtbERPyW7CMBC9V+IfrEHiVpwgKBBiEAJBe2S9j+IhiRKP&#10;Q2wg/H19qNTj09vTVWdq8aTWlZYVxMMIBHFmdcm5gst59zkD4TyyxtoyKXiTg9Wy95Fiou2Lj/Q8&#10;+VyEEHYJKii8bxIpXVaQQTe0DXHgbrY16ANsc6lbfIVwU8tRFH1JgyWHhgIb2hSUVaeHUXCdbBv+&#10;loYP8W48n1yr/X0TG6UG/W69AOGp8//iP/ePVjCNpmF/eBOegFz+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kOJ/Ls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306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LAgY8cAAADdAAAADwAAAGRycy9kb3ducmV2LnhtbESPT2vCQBTE74V+h+UVejObeKgSs0pT&#10;EEyhB20p9PbIvvwz+zZmV43f3i0Uehxm5jdMtplMLy40utaygiSKQRCXVrdcK/j63M6WIJxH1thb&#10;JgU3crBZPz5kmGp75T1dDr4WAcIuRQWN90MqpSsbMugiOxAHr7KjQR/kWEs94jXATS/ncfwiDbYc&#10;Fhoc6K2h8ng4GwX57f37w/ritKt+ulOR5/MCO6PU89P0ugLhafL/4b/2TitYxIsEft+EJyDX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UsCBjxwAAAN0AAAAPAAAAAAAA&#10;AAAAAAAAAKECAABkcnMvZG93bnJldi54bWxQSwUGAAAAAAQABAD5AAAAlQMAAAAA&#10;" strokecolor="#2f5496 [2408]" strokeweight="1.5pt"/>
            <v:shape id="AutoShape 37" o:spid="_x0000_s306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GK+FMUAAADdAAAADwAAAGRycy9kb3ducmV2LnhtbESPQYvCMBSE7wv+h/AEb2tqD7pUo1hh&#10;wQoeVkXw9miebbV5qU1W67/fCMIeh5n5hpktOlOLO7WusqxgNIxAEOdWV1woOOy/P79AOI+ssbZM&#10;Cp7kYDHvfcww0fbBP3Tf+UIECLsEFZTeN4mULi/JoBvahjh4Z9sa9EG2hdQtPgLc1DKOorE0WHFY&#10;KLGhVUn5dfdrFKTPzXFrfXZbn0+XW5amcYYXo9Sg3y2nIDx1/j/8bq+1gkk0ieH1JjwBOf8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GK+FMUAAADdAAAADwAAAAAAAAAA&#10;AAAAAAChAgAAZHJzL2Rvd25yZXYueG1sUEsFBgAAAAAEAAQA+QAAAJMDAAAAAA==&#10;" strokecolor="#2f5496 [2408]" strokeweight="1.5pt"/>
          </v:group>
        </w:pict>
      </w: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 xml:space="preserve">                                                  </w:t>
      </w:r>
    </w:p>
    <w:p w:rsidR="00E673A2" w:rsidRPr="0025603D" w:rsidRDefault="00E673A2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 xml:space="preserve">o     </w:t>
      </w:r>
      <w:r>
        <w:rPr>
          <w:rFonts w:ascii="ALFABET98" w:hAnsi="ALFABET98"/>
          <w:color w:val="A6A6A6" w:themeColor="background1" w:themeShade="A6"/>
          <w:sz w:val="72"/>
          <w:szCs w:val="72"/>
        </w:rPr>
        <w:t xml:space="preserve"> </w:t>
      </w:r>
      <w:r w:rsidRPr="0025603D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t xml:space="preserve"> </w:t>
      </w:r>
      <w:r w:rsidR="00443F71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060" style="position:absolute;margin-left:-16.1pt;margin-top:9.4pt;width:521.25pt;height:36.85pt;z-index:-251250688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u2xeuxYEAADxDwAADgAAAAAAAAAAAAAAAAAuAgAAZHJzL2Uyb0RvYy54bWxQSwECLQAUAAYA&#10;CAAAACEAWCsPaOAAAAAKAQAADwAAAAAAAAAAAAAAAABwBgAAZHJzL2Rvd25yZXYueG1sUEsFBgAA&#10;AAAEAAQA8wAAAH0HAAAAAA==&#10;">
            <v:group id="Group 33" o:spid="_x0000_s306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unPmP8cAAADd&#10;AAAADwAAAAAAAAAAAAAAAACqAgAAZHJzL2Rvd25yZXYueG1sUEsFBgAAAAAEAAQA+gAAAJ4DAAAA&#10;AA==&#10;">
              <v:rect id="Rectangle 34" o:spid="_x0000_s306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+8oHsUA&#10;AADdAAAADwAAAGRycy9kb3ducmV2LnhtbESPQWvCQBSE7wX/w/IEb3VjpVpSV7FapVc1Enp7ZF+z&#10;wezbkN2a+O+7QsHjMDPfMItVb2txpdZXjhVMxgkI4sLpiksF2Wn3/AbCB2SNtWNScCMPq+XgaYGp&#10;dh0f6HoMpYgQ9ikqMCE0qZS+MGTRj11DHL0f11oMUbal1C12EW5r+ZIkM2mx4rhgsKGNoeJy/LUK&#10;pmX+afJs6zM7yWf78+380X3vlBoN+/U7iEB9eIT/219awTyZv8L9TXwCcv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7ygexQAAAN0AAAAPAAAAAAAAAAAAAAAAAJgCAABkcnMv&#10;ZG93bnJldi54bWxQSwUGAAAAAAQABAD1AAAAigMAAAAA&#10;" strokecolor="#2f5496 [2408]" strokeweight="1.5pt">
                <v:fill opacity="0"/>
              </v:rect>
              <v:rect id="Rectangle 35" o:spid="_x0000_s306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EdCwcMA&#10;AADdAAAADwAAAGRycy9kb3ducmV2LnhtbESPT4vCMBTE7wt+h/CEvWnaRa1Wo4ji6tG/90fzbIvN&#10;S7fJavfbG0HY4zAzv2Fmi9ZU4k6NKy0riPsRCOLM6pJzBefTpjcG4TyyxsoyKfgjB4t552OGqbYP&#10;PtD96HMRIOxSVFB4X6dSuqwgg65va+LgXW1j0AfZ5FI3+AhwU8mvKBpJgyWHhQJrWhWU3Y6/RsFl&#10;uK55Kw3v481gMrzcvn9WsVHqs9supyA8tf4//G7vtIIkSkbwehOegJw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EdCw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306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BUdjMcAAADdAAAADwAAAGRycy9kb3ducmV2LnhtbESPT2vCQBTE70K/w/IK3nRTD0ZSV2kK&#10;haTQg1oKvT2yzyQ2+zZmt/nz7d1CweMwM79htvvRNKKnztWWFTwtIxDEhdU1lwo+T2+LDQjnkTU2&#10;lknBRA72u4fZFhNtBz5Qf/SlCBB2CSqovG8TKV1RkUG3tC1x8M62M+iD7EqpOxwC3DRyFUVrabDm&#10;sFBhS68VFT/HX6Mgnd6/PqzPr9n5+3LN03SV48UoNX8cX55BeBr9PfzfzrSCOIpj+HsTnoDc3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0FR2MxwAAAN0AAAAPAAAAAAAA&#10;AAAAAAAAAKECAABkcnMvZG93bnJldi54bWxQSwUGAAAAAAQABAD5AAAAlQMAAAAA&#10;" strokecolor="#2f5496 [2408]" strokeweight="1.5pt"/>
            <v:shape id="AutoShape 37" o:spid="_x0000_s306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YqJ/sMAAADdAAAADwAAAGRycy9kb3ducmV2LnhtbERPy2rCQBTdC/2H4Rbc6aQuVFLH0AiC&#10;EbqoSqG7S+aaRzN3kswY4993FgWXh/PeJKNpxEC9qywreJtHIIhzqysuFFzO+9kahPPIGhvLpOBB&#10;DpLty2SDsbZ3/qLh5AsRQtjFqKD0vo2ldHlJBt3ctsSBu9reoA+wL6Tu8R7CTSMXUbSUBisODSW2&#10;tCsp/z3djIL0cfz+tD7rDtefusvSdJFhbZSavo4f7yA8jf4p/ncftIJVtApzw5vwBOT2D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WKif7DAAAA3QAAAA8AAAAAAAAAAAAA&#10;AAAAoQIAAGRycy9kb3ducmV2LnhtbFBLBQYAAAAABAAEAPkAAACRAwAAAAA=&#10;" strokecolor="#2f5496 [2408]" strokeweight="1.5pt"/>
          </v:group>
        </w:pict>
      </w: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 xml:space="preserve">                                                  </w:t>
      </w:r>
    </w:p>
    <w:p w:rsidR="00E673A2" w:rsidRPr="0025603D" w:rsidRDefault="00E673A2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 xml:space="preserve">o     </w:t>
      </w:r>
      <w:r>
        <w:rPr>
          <w:rFonts w:ascii="ALFABET98" w:hAnsi="ALFABET98"/>
          <w:color w:val="A6A6A6" w:themeColor="background1" w:themeShade="A6"/>
          <w:sz w:val="72"/>
          <w:szCs w:val="72"/>
        </w:rPr>
        <w:t xml:space="preserve"> </w:t>
      </w:r>
      <w:r w:rsidRPr="0025603D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t xml:space="preserve"> </w:t>
      </w:r>
      <w:r w:rsidR="00443F71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054" style="position:absolute;margin-left:-16.1pt;margin-top:9.4pt;width:521.25pt;height:36.85pt;z-index:-251249664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Bm&#10;mET5EgQAAPEPAAAOAAAAAAAAAAAAAAAAAC4CAABkcnMvZTJvRG9jLnhtbFBLAQItABQABgAIAAAA&#10;IQBYKw9o4AAAAAoBAAAPAAAAAAAAAAAAAAAAAGwGAABkcnMvZG93bnJldi54bWxQSwUGAAAAAAQA&#10;BADzAAAAeQcAAAAA&#10;">
            <v:group id="Group 33" o:spid="_x0000_s305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wnZAbwwAAAN0AAAAP&#10;AAAAAAAAAAAAAAAAAKoCAABkcnMvZG93bnJldi54bWxQSwUGAAAAAAQABAD6AAAAmgMAAAAA&#10;">
              <v:rect id="Rectangle 34" o:spid="_x0000_s305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QFeOsUA&#10;AADdAAAADwAAAGRycy9kb3ducmV2LnhtbESPQWvCQBSE74L/YXmCN7NJC1ZSV9G2itfaSOjtkX3N&#10;hmbfhuzWxH/vFgo9DjPzDbPejrYVV+p941hBlqQgiCunG64VFB+HxQqED8gaW8ek4EYetpvpZI25&#10;dgO/0/UcahEh7HNUYELocil9ZciiT1xHHL0v11sMUfa11D0OEW5b+ZCmS2mx4bhgsKMXQ9X3+ccq&#10;eKzLN1MWr76wWbk8Xm6X/fB5UGo+G3fPIAKN4T/81z5pBU/pKoPfN/EJyM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AV46xQAAAN0AAAAPAAAAAAAAAAAAAAAAAJgCAABkcnMv&#10;ZG93bnJldi54bWxQSwUGAAAAAAQABAD1AAAAigMAAAAA&#10;" strokecolor="#2f5496 [2408]" strokeweight="1.5pt">
                <v:fill opacity="0"/>
              </v:rect>
              <v:rect id="Rectangle 35" o:spid="_x0000_s305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qk05cUA&#10;AADdAAAADwAAAGRycy9kb3ducmV2LnhtbESPQWvCQBSE74L/YXmF3ppNpNo0dRVRbD3atN4f2dck&#10;mH0bs9sk/nu3UPA4zMw3zHI9mkb01LnasoIkikEQF1bXXCr4/to/pSCcR9bYWCYFV3KwXk0nS8y0&#10;HfiT+tyXIkDYZaig8r7NpHRFRQZdZFvi4P3YzqAPsiul7nAIcNPIWRwvpMGaw0KFLW0rKs75r1Fw&#10;mu9a/pCGj8n++XV+Or9ftolR6vFh3LyB8DT6e/i/fdAKXuJ0Bn9vwhOQq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6qTTl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305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vtrqMcAAADdAAAADwAAAGRycy9kb3ducmV2LnhtbESPQWvCQBSE70L/w/IKvemmEVSia2gK&#10;ghF6qC0Fb4/sM4nNvo3ZbRL/fbcg9DjMzDfMJh1NI3rqXG1ZwfMsAkFcWF1zqeDzYzddgXAeWWNj&#10;mRTcyEG6fZhsMNF24Hfqj74UAcIuQQWV920ipSsqMuhmtiUO3tl2Bn2QXSl1h0OAm0bGUbSQBmsO&#10;CxW29FpR8X38MQqy2+Hrzfr8uj+fLtc8y+IcL0app8fxZQ3C0+j/w/f2XitYRqs5/L0JT0Buf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++2uoxwAAAN0AAAAPAAAAAAAA&#10;AAAAAAAAAKECAABkcnMvZG93bnJldi54bWxQSwUGAAAAAAQABAD5AAAAlQMAAAAA&#10;" strokecolor="#2f5496 [2408]" strokeweight="1.5pt"/>
            <v:shape id="AutoShape 37" o:spid="_x0000_s305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RLz3McAAADdAAAADwAAAGRycy9kb3ducmV2LnhtbESPQWvCQBSE70L/w/IKvemmQVSia2gK&#10;ghF6qC0Fb4/sM4nNvo3ZbRL/fbcg9DjMzDfMJh1NI3rqXG1ZwfMsAkFcWF1zqeDzYzddgXAeWWNj&#10;mRTcyEG6fZhsMNF24Hfqj74UAcIuQQWV920ipSsqMuhmtiUO3tl2Bn2QXSl1h0OAm0bGUbSQBmsO&#10;CxW29FpR8X38MQqy2+Hrzfr8uj+fLtc8y+IcL0app8fxZQ3C0+j/w/f2XitYRqs5/L0JT0Buf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xEvPcxwAAAN0AAAAPAAAAAAAA&#10;AAAAAAAAAKECAABkcnMvZG93bnJldi54bWxQSwUGAAAAAAQABAD5AAAAlQMAAAAA&#10;" strokecolor="#2f5496 [2408]" strokeweight="1.5pt"/>
          </v:group>
        </w:pict>
      </w: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 xml:space="preserve">                                                  </w:t>
      </w:r>
    </w:p>
    <w:p w:rsidR="00E673A2" w:rsidRPr="0025603D" w:rsidRDefault="00E673A2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 xml:space="preserve">o     </w:t>
      </w:r>
      <w:r>
        <w:rPr>
          <w:rFonts w:ascii="ALFABET98" w:hAnsi="ALFABET98"/>
          <w:color w:val="A6A6A6" w:themeColor="background1" w:themeShade="A6"/>
          <w:sz w:val="72"/>
          <w:szCs w:val="72"/>
        </w:rPr>
        <w:t xml:space="preserve"> </w:t>
      </w:r>
      <w:r w:rsidRPr="0025603D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t xml:space="preserve"> </w:t>
      </w:r>
      <w:r w:rsidR="00443F71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048" style="position:absolute;margin-left:-16.1pt;margin-top:9.4pt;width:521.25pt;height:36.85pt;z-index:-251248640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Iii140XBAAA8Q8AAA4AAAAAAAAAAAAAAAAALgIAAGRycy9lMm9Eb2MueG1sUEsBAi0AFAAG&#10;AAgAAAAhAFgrD2jgAAAACgEAAA8AAAAAAAAAAAAAAAAAcQYAAGRycy9kb3ducmV2LnhtbFBLBQYA&#10;AAAABAAEAPMAAAB+BwAAAAA=&#10;">
            <v:group id="Group 33" o:spid="_x0000_s305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QOK30xgAAAN0A&#10;AAAPAAAAAAAAAAAAAAAAAKoCAABkcnMvZG93bnJldi54bWxQSwUGAAAAAAQABAD6AAAAnQMAAAAA&#10;">
              <v:rect id="Rectangle 34" o:spid="_x0000_s305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aRj1cUA&#10;AADdAAAADwAAAGRycy9kb3ducmV2LnhtbESPT2vCQBTE74LfYXlCb7qxBZXUTeg/pddqJHh7ZF+z&#10;odm3Ibs18du7hYLHYWZ+w2zz0bbiQr1vHCtYLhIQxJXTDdcKiuNuvgHhA7LG1jEpuJKHPJtOtphq&#10;N/AXXQ6hFhHCPkUFJoQuldJXhiz6heuIo/fteoshyr6Wuschwm0rH5NkJS02HBcMdvRmqPo5/FoF&#10;T3X5Ycri3Rd2Wa72p+vpdTjvlHqYjS/PIAKN4R7+b39qBetks4a/N/EJyOw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pGPVxQAAAN0AAAAPAAAAAAAAAAAAAAAAAJgCAABkcnMv&#10;ZG93bnJldi54bWxQSwUGAAAAAAQABAD1AAAAigMAAAAA&#10;" strokecolor="#2f5496 [2408]" strokeweight="1.5pt">
                <v:fill opacity="0"/>
              </v:rect>
              <v:rect id="Rectangle 35" o:spid="_x0000_s305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0EDD8EA&#10;AADdAAAADwAAAGRycy9kb3ducmV2LnhtbERPPW/CMBDdkfgP1lXqBk5QoRAwCKVKYaS07Kf4mkTE&#10;5xC7Sfrv8YDE+PS+N7vB1KKj1lWWFcTTCARxbnXFhYKf72yyBOE8ssbaMin4Jwe77Xi0wUTbnr+o&#10;O/tChBB2CSoovW8SKV1ekkE3tQ1x4H5ta9AH2BZSt9iHcFPLWRQtpMGKQ0OJDaUl5dfzn1FwmX80&#10;fJCGT3H2tppfrp+3NDZKvb4M+zUIT4N/ih/uo1bwHi3D3PAmPAG5v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tBAw/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305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xNcQsUAAADdAAAADwAAAGRycy9kb3ducmV2LnhtbESPQYvCMBSE78L+h/AWvGmqB3WrUezC&#10;ghX2oC6Ct0fzbKvNS22i1n9vFgSPw8x8w8wWranEjRpXWlYw6EcgiDOrS84V/O1+ehMQziNrrCyT&#10;ggc5WMw/OjOMtb3zhm5bn4sAYRejgsL7OpbSZQUZdH1bEwfvaBuDPsgml7rBe4CbSg6jaCQNlhwW&#10;Cqzpu6DsvL0aBcljvf+1Pr2sjofTJU2SYYono1T3s11OQXhq/Tv8aq+0gnE0+YL/N+EJyPkT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xNcQsUAAADdAAAADwAAAAAAAAAA&#10;AAAAAAChAgAAZHJzL2Rvd25yZXYueG1sUEsFBgAAAAAEAAQA+QAAAJMDAAAAAA==&#10;" strokecolor="#2f5496 [2408]" strokeweight="1.5pt"/>
            <v:shape id="AutoShape 37" o:spid="_x0000_s304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/BjAsQAAADdAAAADwAAAGRycy9kb3ducmV2LnhtbERPTWvCQBC9F/wPywi9NZt6aG10lUYQ&#10;kkIPpkXwNmTHJJqdTbJbTf5991Do8fG+19vRtOJGg2ssK3iOYhDEpdUNVwq+v/ZPSxDOI2tsLZOC&#10;iRxsN7OHNSba3vlAt8JXIoSwS1BB7X2XSOnKmgy6yHbEgTvbwaAPcKikHvAewk0rF3H8Ig02HBpq&#10;7GhXU3ktfoyCdPo4flqf99n5dOnzNF3keDFKPc7H9xUIT6P/F/+5M63gNX4L+8Ob8ATk5h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L8GMCxAAAAN0AAAAPAAAAAAAAAAAA&#10;AAAAAKECAABkcnMvZG93bnJldi54bWxQSwUGAAAAAAQABAD5AAAAkgMAAAAA&#10;" strokecolor="#2f5496 [2408]" strokeweight="1.5pt"/>
          </v:group>
        </w:pict>
      </w: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 xml:space="preserve">                                                  </w:t>
      </w:r>
    </w:p>
    <w:p w:rsidR="00E673A2" w:rsidRPr="0025603D" w:rsidRDefault="00E673A2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sz w:val="36"/>
          <w:szCs w:val="36"/>
        </w:rPr>
        <w:t xml:space="preserve">                                 3</w:t>
      </w:r>
      <w:r w:rsidR="00437EB7">
        <w:rPr>
          <w:rFonts w:ascii="ALFABET98" w:hAnsi="ALFABET98"/>
          <w:sz w:val="36"/>
          <w:szCs w:val="36"/>
        </w:rPr>
        <w:t>1</w:t>
      </w:r>
    </w:p>
    <w:p w:rsidR="00E673A2" w:rsidRDefault="00E673A2" w:rsidP="00E673A2">
      <w:pPr>
        <w:spacing w:line="240" w:lineRule="auto"/>
        <w:rPr>
          <w:rFonts w:ascii="ALFABET98" w:hAnsi="ALFABET98"/>
          <w:sz w:val="36"/>
          <w:szCs w:val="36"/>
        </w:rPr>
      </w:pPr>
      <w:r w:rsidRPr="0025603D">
        <w:rPr>
          <w:rFonts w:ascii="ALFABET98" w:hAnsi="ALFABET98"/>
          <w:sz w:val="36"/>
          <w:szCs w:val="36"/>
        </w:rPr>
        <w:t>Say</w:t>
      </w:r>
      <w:r>
        <w:rPr>
          <w:rFonts w:ascii="ALFABET98" w:hAnsi="ALFABET98"/>
          <w:sz w:val="36"/>
          <w:szCs w:val="36"/>
        </w:rPr>
        <w:t>ın velim,  o harfinin üzerinden geçip boşlukları yazdırın</w:t>
      </w:r>
      <w:r w:rsidRPr="0025603D">
        <w:rPr>
          <w:rFonts w:ascii="ALFABET98" w:hAnsi="ALFABET98"/>
          <w:sz w:val="36"/>
          <w:szCs w:val="36"/>
        </w:rPr>
        <w:t>.</w:t>
      </w:r>
    </w:p>
    <w:p w:rsidR="00E673A2" w:rsidRPr="0025603D" w:rsidRDefault="00E673A2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lastRenderedPageBreak/>
        <w:t xml:space="preserve">o     o     o     </w:t>
      </w:r>
      <w:r>
        <w:rPr>
          <w:rFonts w:ascii="ALFABET98" w:hAnsi="ALFABET98"/>
          <w:color w:val="A6A6A6" w:themeColor="background1" w:themeShade="A6"/>
          <w:sz w:val="72"/>
          <w:szCs w:val="72"/>
        </w:rPr>
        <w:t xml:space="preserve">o     o      </w:t>
      </w:r>
      <w:r w:rsidRPr="0025603D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t xml:space="preserve"> </w:t>
      </w:r>
      <w:r w:rsidR="00443F71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042" style="position:absolute;margin-left:-16.1pt;margin-top:9.4pt;width:521.25pt;height:36.85pt;z-index:-251247616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Dm&#10;AubhEgQAAPEPAAAOAAAAAAAAAAAAAAAAAC4CAABkcnMvZTJvRG9jLnhtbFBLAQItABQABgAIAAAA&#10;IQBYKw9o4AAAAAoBAAAPAAAAAAAAAAAAAAAAAGwGAABkcnMvZG93bnJldi54bWxQSwUGAAAAAAQA&#10;BADzAAAAeQcAAAAA&#10;">
            <v:group id="Group 33" o:spid="_x0000_s304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to9KsYAAADd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J59D6G&#10;55vwBOT6D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q2j0qxgAAAN0A&#10;AAAPAAAAAAAAAAAAAAAAAKoCAABkcnMvZG93bnJldi54bWxQSwUGAAAAAAQABAD6AAAAnQMAAAAA&#10;">
              <v:rect id="Rectangle 34" o:spid="_x0000_s304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bzC8YA&#10;AADdAAAADwAAAGRycy9kb3ducmV2LnhtbESPT2vCQBTE70K/w/IKvdWNCv6JrlLbWryqkeDtkX1m&#10;Q7NvQ3Zr4rfvFgoeh5n5DbPa9LYWN2p95VjBaJiAIC6crrhUkJ12r3MQPiBrrB2Tgjt52KyfBitM&#10;tev4QLdjKEWEsE9RgQmhSaX0hSGLfuga4uhdXWsxRNmWUrfYRbit5ThJptJixXHBYEPvhorv449V&#10;MCnzT5NnHz6zo3z6db6ft91lp9TLc/+2BBGoD4/wf3uvFcySxQT+3sQnIN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0bzC8YAAADdAAAADwAAAAAAAAAAAAAAAACYAgAAZHJz&#10;L2Rvd25yZXYueG1sUEsFBgAAAAAEAAQA9QAAAIsDAAAAAA==&#10;" strokecolor="#2f5496 [2408]" strokeweight="1.5pt">
                <v:fill opacity="0"/>
              </v:rect>
              <v:rect id="Rectangle 35" o:spid="_x0000_s304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9Wf18MA&#10;AADdAAAADwAAAGRycy9kb3ducmV2LnhtbESPQYvCMBSE74L/ITzB25pWdNVqFFFc96hV74/m2Rab&#10;l9pktfvvN8KCx2FmvmEWq9ZU4kGNKy0riAcRCOLM6pJzBefT7mMKwnlkjZVlUvBLDlbLbmeBibZP&#10;PtIj9bkIEHYJKii8rxMpXVaQQTewNXHwrrYx6INscqkbfAa4qeQwij6lwZLDQoE1bQrKbumPUXAZ&#10;b2veS8OHeDeajS+3r/smNkr1e+16DsJT69/h//a3VjCJZiN4vQlPQC7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9Wf18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304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4fAmscAAADdAAAADwAAAGRycy9kb3ducmV2LnhtbESPQWvCQBSE70L/w/IKvZlNA61t6hoa&#10;QTBCD9oieHtkn0ls9m3MbjX+e7cgeBxm5htmmg2mFSfqXWNZwXMUgyAurW64UvDzvRi/gXAeWWNr&#10;mRRcyEE2exhNMdX2zGs6bXwlAoRdigpq77tUSlfWZNBFtiMO3t72Bn2QfSV1j+cAN61M4vhVGmw4&#10;LNTY0bym8nfzZxTkl9X2y/riuNzvDsciz5MCD0app8fh8wOEp8Hfw7f2UiuYxO8v8P8mPAE5uw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bh8CaxwAAAN0AAAAPAAAAAAAA&#10;AAAAAAAAAKECAABkcnMvZG93bnJldi54bWxQSwUGAAAAAAQABAD5AAAAlQMAAAAA&#10;" strokecolor="#2f5496 [2408]" strokeweight="1.5pt"/>
            <v:shape id="AutoShape 37" o:spid="_x0000_s304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1Ve7cUAAADdAAAADwAAAGRycy9kb3ducmV2LnhtbESPQYvCMBSE78L+h/AWvGmqB3WrUezC&#10;ghU8rC6Ct0fzbKvNS22i1n9vFgSPw8x8w8wWranEjRpXWlYw6EcgiDOrS84V/O1+ehMQziNrrCyT&#10;ggc5WMw/OjOMtb3zL922PhcBwi5GBYX3dSylywoy6Pq2Jg7e0TYGfZBNLnWD9wA3lRxG0UgaLDks&#10;FFjTd0HZeXs1CpLHer+xPr2sjofTJU2SYYono1T3s11OQXhq/Tv8aq+0gnH0NYL/N+EJyPkT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1Ve7cUAAADdAAAADwAAAAAAAAAA&#10;AAAAAAChAgAAZHJzL2Rvd25yZXYueG1sUEsFBgAAAAAEAAQA+QAAAJMDAAAAAA==&#10;" strokecolor="#2f5496 [2408]" strokeweight="1.5pt"/>
          </v:group>
        </w:pict>
      </w: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 xml:space="preserve">                                                  </w:t>
      </w:r>
    </w:p>
    <w:p w:rsidR="00E673A2" w:rsidRPr="0025603D" w:rsidRDefault="00E673A2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 xml:space="preserve">o     o     o     </w:t>
      </w:r>
      <w:r>
        <w:rPr>
          <w:rFonts w:ascii="ALFABET98" w:hAnsi="ALFABET98"/>
          <w:color w:val="A6A6A6" w:themeColor="background1" w:themeShade="A6"/>
          <w:sz w:val="72"/>
          <w:szCs w:val="72"/>
        </w:rPr>
        <w:t xml:space="preserve">o           </w:t>
      </w:r>
      <w:r w:rsidRPr="0025603D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t xml:space="preserve"> </w:t>
      </w:r>
      <w:r w:rsidR="00443F71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036" style="position:absolute;margin-left:-16.1pt;margin-top:9.4pt;width:521.25pt;height:36.85pt;z-index:-251246592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VAxj/BYEAADxDwAADgAAAAAAAAAAAAAAAAAuAgAAZHJzL2Uyb0RvYy54bWxQSwECLQAUAAYA&#10;CAAAACEAWCsPaOAAAAAKAQAADwAAAAAAAAAAAAAAAABwBgAAZHJzL2Rvd25yZXYueG1sUEsFBgAA&#10;AAAEAAQA8wAAAH0HAAAAAA==&#10;">
            <v:group id="Group 33" o:spid="_x0000_s303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zIKwMQAAADdAAAA&#10;DwAAAAAAAAAAAAAAAACqAgAAZHJzL2Rvd25yZXYueG1sUEsFBgAAAAAEAAQA+gAAAJsDAAAAAA==&#10;">
              <v:rect id="Rectangle 34" o:spid="_x0000_s304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7E4cUA&#10;AADdAAAADwAAAGRycy9kb3ducmV2LnhtbESPQWvCQBSE74X+h+UVeqsbLViNrqK2Sq9qJHh7ZJ/Z&#10;YPZtyG5N/PddodDjMDPfMPNlb2txo9ZXjhUMBwkI4sLpiksF2XH7NgHhA7LG2jEpuJOH5eL5aY6p&#10;dh3v6XYIpYgQ9ikqMCE0qZS+MGTRD1xDHL2Lay2GKNtS6ha7CLe1HCXJWFqsOC4YbGhjqLgefqyC&#10;9zL/Mnn26TM7zMe70/207s5bpV5f+tUMRKA+/If/2t9awUcyncLjTXwCc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rsThxQAAAN0AAAAPAAAAAAAAAAAAAAAAAJgCAABkcnMv&#10;ZG93bnJldi54bWxQSwUGAAAAAAQABAD1AAAAigMAAAAA&#10;" strokecolor="#2f5496 [2408]" strokeweight="1.5pt">
                <v:fill opacity="0"/>
              </v:rect>
              <v:rect id="Rectangle 35" o:spid="_x0000_s304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gUDzsAA&#10;AADdAAAADwAAAGRycy9kb3ducmV2LnhtbERPyW7CMBC9I/UfrKnEDZxUQCHgoArEcgQK91E8TaLE&#10;4zQ2EP4eH5A4Pr19sexMLW7UutKygngYgSDOrC45V3D+3QymIJxH1lhbJgUPcrBMP3oLTLS985Fu&#10;J5+LEMIuQQWF900ipcsKMuiGtiEO3J9tDfoA21zqFu8h3NTyK4om0mDJoaHAhlYFZdXpahRcxuuG&#10;d9LwId6MZuNLtf1fxUap/mf3MwfhqfNv8cu91wq+4yjsD2/CE5Dp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gUDzs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303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ldcg8UAAADdAAAADwAAAGRycy9kb3ducmV2LnhtbESPQYvCMBSE78L+h/AW9qZpPahUo9iF&#10;BbvgQV0WvD2aZ1ttXmoTtf57Iwgeh5n5hpktOlOLK7WusqwgHkQgiHOrKy4U/O1++hMQziNrrC2T&#10;gjs5WMw/ejNMtL3xhq5bX4gAYZeggtL7JpHS5SUZdAPbEAfvYFuDPsi2kLrFW4CbWg6jaCQNVhwW&#10;Smzou6T8tL0YBen9939tfXZeHfbHc5amwwyPRqmvz245BeGp8+/wq73SCsZxFMPzTXgCcv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ldcg8UAAADdAAAADwAAAAAAAAAA&#10;AAAAAAChAgAAZHJzL2Rvd25yZXYueG1sUEsFBgAAAAAEAAQA+QAAAJMDAAAAAA==&#10;" strokecolor="#2f5496 [2408]" strokeweight="1.5pt"/>
            <v:shape id="AutoShape 37" o:spid="_x0000_s303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oXC9McAAADdAAAADwAAAGRycy9kb3ducmV2LnhtbESPQWvCQBSE7wX/w/IEb83GHNqSZpVG&#10;EIzQQ1WE3h7ZZxKbfRuzW5P8+26h0OMwM98w2Xo0rbhT7xrLCpZRDIK4tLrhSsHpuH18AeE8ssbW&#10;MimYyMF6NXvIMNV24A+6H3wlAoRdigpq77tUSlfWZNBFtiMO3sX2Bn2QfSV1j0OAm1YmcfwkDTYc&#10;FmrsaFNT+XX4NgryaX9+t7647S6f11uR50mBV6PUYj6+vYLwNPr/8F97pxU8L+MEft+EJyBX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KhcL0xwAAAN0AAAAPAAAAAAAA&#10;AAAAAAAAAKECAABkcnMvZG93bnJldi54bWxQSwUGAAAAAAQABAD5AAAAlQMAAAAA&#10;" strokecolor="#2f5496 [2408]" strokeweight="1.5pt"/>
          </v:group>
        </w:pict>
      </w: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 xml:space="preserve">                                                  </w:t>
      </w:r>
    </w:p>
    <w:p w:rsidR="00E673A2" w:rsidRPr="0025603D" w:rsidRDefault="00E673A2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 xml:space="preserve">o     o     o     </w:t>
      </w:r>
      <w:r>
        <w:rPr>
          <w:rFonts w:ascii="ALFABET98" w:hAnsi="ALFABET98"/>
          <w:color w:val="A6A6A6" w:themeColor="background1" w:themeShade="A6"/>
          <w:sz w:val="72"/>
          <w:szCs w:val="72"/>
        </w:rPr>
        <w:t xml:space="preserve">           </w:t>
      </w:r>
      <w:r w:rsidRPr="0025603D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t xml:space="preserve"> </w:t>
      </w:r>
      <w:r w:rsidR="00443F71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030" style="position:absolute;margin-left:-16.1pt;margin-top:9.4pt;width:521.25pt;height:36.85pt;z-index:-251245568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BXh0BBYEAADxDwAADgAAAAAAAAAAAAAAAAAuAgAAZHJzL2Uyb0RvYy54bWxQSwECLQAUAAYA&#10;CAAAACEAWCsPaOAAAAAKAQAADwAAAAAAAAAAAAAAAABwBgAAZHJzL2Rvd25yZXYueG1sUEsFBgAA&#10;AAAEAAQA8wAAAH0HAAAAAA==&#10;">
            <v:group id="Group 33" o:spid="_x0000_s303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UlJrfxgAAAN0A&#10;AAAPAAAAAAAAAAAAAAAAAKoCAABkcnMvZG93bnJldi54bWxQSwUGAAAAAAQABAD6AAAAnQMAAAAA&#10;">
              <v:rect id="Rectangle 34" o:spid="_x0000_s303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QhU/sYA&#10;AADdAAAADwAAAGRycy9kb3ducmV2LnhtbESPQWvCQBSE7wX/w/IEb3WTFm2JrqKtll5rI8HbI/vM&#10;BrNvQ3Y18d93C4Ueh5n5hlmuB9uIG3W+dqwgnSYgiEuna64U5N/7x1cQPiBrbByTgjt5WK9GD0vM&#10;tOv5i26HUIkIYZ+hAhNCm0npS0MW/dS1xNE7u85iiLKrpO6wj3DbyKckmUuLNccFgy29GSovh6tV&#10;8FwVO1Pk7z63aTH/ON6P2/60V2oyHjYLEIGG8B/+a39qBS9pMoPfN/EJyN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QhU/sYAAADdAAAADwAAAAAAAAAAAAAAAACYAgAAZHJz&#10;L2Rvd25yZXYueG1sUEsFBgAAAAAEAAQA9QAAAIsDAAAAAA==&#10;" strokecolor="#2f5496 [2408]" strokeweight="1.5pt">
                <v:fill opacity="0"/>
              </v:rect>
              <v:rect id="Rectangle 35" o:spid="_x0000_s303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qA+IcUA&#10;AADdAAAADwAAAGRycy9kb3ducmV2LnhtbESPzW7CMBCE75V4B2uRegMnFQkQMAiBaHts+bmv4iWJ&#10;iNdp7Cbp29eVkHoczcw3mvV2MLXoqHWVZQXxNAJBnFtdcaHgcj5OFiCcR9ZYWyYFP+Rguxk9rTHT&#10;tudP6k6+EAHCLkMFpfdNJqXLSzLoprYhDt7NtgZ9kG0hdYt9gJtavkRRKg1WHBZKbGhfUn4/fRsF&#10;1+TQ8Js0/BEfZ8vken/92sdGqefxsFuB8DT4//Cj/a4VzOMohb834QnIz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oD4h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303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vJhbMcAAADdAAAADwAAAGRycy9kb3ducmV2LnhtbESPT2vCQBTE74V+h+UVejObeKgSs0pT&#10;EEyhB20p9PbIvvwz+zZmV43f3i0Uehxm5jdMtplMLy40utaygiSKQRCXVrdcK/j63M6WIJxH1thb&#10;JgU3crBZPz5kmGp75T1dDr4WAcIuRQWN90MqpSsbMugiOxAHr7KjQR/kWEs94jXATS/ncfwiDbYc&#10;Fhoc6K2h8ng4GwX57f37w/ritKt+ulOR5/MCO6PU89P0ugLhafL/4b/2TitYJPECft+EJyDX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a8mFsxwAAAN0AAAAPAAAAAAAA&#10;AAAAAAAAAKECAABkcnMvZG93bnJldi54bWxQSwUGAAAAAAQABAD5AAAAlQMAAAAA&#10;" strokecolor="#2f5496 [2408]" strokeweight="1.5pt"/>
            <v:shape id="AutoShape 37" o:spid="_x0000_s303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231HsQAAADdAAAADwAAAGRycy9kb3ducmV2LnhtbERPyWrDMBC9F/oPYgq9NbJzaIsbOdSF&#10;QBzIIQuF3gZrvKTWyLYU2/n76hDo8fH21Xo2rRhpcI1lBfEiAkFcWN1wpeB82ry8g3AeWWNrmRTc&#10;yME6fXxYYaLtxAcaj74SIYRdggpq77tESlfUZNAtbEccuNIOBn2AQyX1gFMIN61cRtGrNNhwaKix&#10;o6+ait/j1SjIbrvvvfV5vy1/Ln2eZcscL0ap56f58wOEp9n/i+/urVbwFkdhbngTnoBM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rbfUexAAAAN0AAAAPAAAAAAAAAAAA&#10;AAAAAKECAABkcnMvZG93bnJldi54bWxQSwUGAAAAAAQABAD5AAAAkgMAAAAA&#10;" strokecolor="#2f5496 [2408]" strokeweight="1.5pt"/>
          </v:group>
        </w:pict>
      </w: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 xml:space="preserve">                                                  </w:t>
      </w:r>
    </w:p>
    <w:p w:rsidR="00E673A2" w:rsidRPr="0025603D" w:rsidRDefault="00E673A2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>o     o</w:t>
      </w:r>
      <w:r>
        <w:rPr>
          <w:rFonts w:ascii="ALFABET98" w:hAnsi="ALFABET98"/>
          <w:color w:val="A6A6A6" w:themeColor="background1" w:themeShade="A6"/>
          <w:sz w:val="72"/>
          <w:szCs w:val="72"/>
        </w:rPr>
        <w:t xml:space="preserve"> </w:t>
      </w:r>
      <w:r w:rsidRPr="0025603D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t xml:space="preserve"> </w:t>
      </w:r>
      <w:r w:rsidR="00443F71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024" style="position:absolute;margin-left:-16.1pt;margin-top:9.4pt;width:521.25pt;height:36.85pt;z-index:-251244544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HNFtEg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BJ&#10;HNFtEgQAAPEPAAAOAAAAAAAAAAAAAAAAAC4CAABkcnMvZTJvRG9jLnhtbFBLAQItABQABgAIAAAA&#10;IQBYKw9o4AAAAAoBAAAPAAAAAAAAAAAAAAAAAGwGAABkcnMvZG93bnJldi54bWxQSwUGAAAAAAQA&#10;BADzAAAAeQcAAAAA&#10;">
            <v:group id="Group 33" o:spid="_x0000_s302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udgoBwwAAAN0AAAAP&#10;AAAAAAAAAAAAAAAAAKoCAABkcnMvZG93bnJldi54bWxQSwUGAAAAAAQABAD6AAAAmgMAAAAA&#10;">
              <v:rect id="Rectangle 34" o:spid="_x0000_s302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+rEIMUA&#10;AADdAAAADwAAAGRycy9kb3ducmV2LnhtbESPzWrDMBCE74W+g9hCb42sFtLiRAn9S8m1qYPJbbE2&#10;lom1MpYaO28fBQI5DjPzDTNfjq4VR+pD41mDmmQgiCtvGq41FH+rpzcQISIbbD2ThhMFWC7u7+aY&#10;Gz/wLx03sRYJwiFHDTbGLpcyVJYchonviJO3973DmGRfS9PjkOCulc9ZNpUOG04LFjv6tFQdNv9O&#10;w0tdftuy+AqFU+X0Z3vafgy7ldaPD+P7DESkMd7C1/baaHhVSsHlTXoCcnE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36sQgxQAAAN0AAAAPAAAAAAAAAAAAAAAAAJgCAABkcnMv&#10;ZG93bnJldi54bWxQSwUGAAAAAAQABAD1AAAAigMAAAAA&#10;" strokecolor="#2f5496 [2408]" strokeweight="1.5pt">
                <v:fill opacity="0"/>
              </v:rect>
              <v:rect id="Rectangle 35" o:spid="_x0000_s302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Ku/8MA&#10;AADdAAAADwAAAGRycy9kb3ducmV2LnhtbESPzW7CMBCE75V4B2uRuBXHCAoEDEIgoMeWn/sqXpKI&#10;eB1iA+nb10iVehzNzDea+bK1lXhQ40vHGlQ/AUGcOVNyruF03L5PQPiAbLByTBp+yMNy0XmbY2rc&#10;k7/pcQi5iBD2KWooQqhTKX1WkEXfdzVx9C6usRiibHJpGnxGuK3kIEk+pMWS40KBNa0Lyq6Hu9Vw&#10;Hm1q3kvLX2o7nI7O191trazWvW67moEI1Ib/8F/702gYKzWA15v4BOTi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EKu/8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302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BDxsscAAADdAAAADwAAAGRycy9kb3ducmV2LnhtbESPT2vCQBTE7wW/w/IK3ppNFGxJ3Ugj&#10;CEboQVsKvT2yz/xp9m3Mrhq/fVco9DjMzG+Y5Wo0nbjQ4BrLCpIoBkFcWt1wpeDzY/P0AsJ5ZI2d&#10;ZVJwIwerbPKwxFTbK+/pcvCVCBB2KSqove9TKV1Zk0EX2Z44eEc7GPRBDpXUA14D3HRyFscLabDh&#10;sFBjT+uayp/D2SjIb7uvd+uL0/b43Z6KPJ8V2Bqlpo/j2ysIT6P/D/+1t1rBc5LM4f4mPAGZ/Q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gEPGyxwAAAN0AAAAPAAAAAAAA&#10;AAAAAAAAAKECAABkcnMvZG93bnJldi54bWxQSwUGAAAAAAQABAD5AAAAlQMAAAAA&#10;" strokecolor="#2f5496 [2408]" strokeweight="1.5pt"/>
            <v:shape id="AutoShape 37" o:spid="_x0000_s302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/lpxscAAADdAAAADwAAAGRycy9kb3ducmV2LnhtbESPT2vCQBTE7wW/w/IK3ppNRGxJ3Ugj&#10;CEboQVsKvT2yz/xp9m3Mrhq/fVco9DjMzG+Y5Wo0nbjQ4BrLCpIoBkFcWt1wpeDzY/P0AsJ5ZI2d&#10;ZVJwIwerbPKwxFTbK+/pcvCVCBB2KSqove9TKV1Zk0EX2Z44eEc7GPRBDpXUA14D3HRyFscLabDh&#10;sFBjT+uayp/D2SjIb7uvd+uL0/b43Z6KPJ8V2Bqlpo/j2ysIT6P/D/+1t1rBc5LM4f4mPAGZ/Q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v+WnGxwAAAN0AAAAPAAAAAAAA&#10;AAAAAAAAAKECAABkcnMvZG93bnJldi54bWxQSwUGAAAAAAQABAD5AAAAlQMAAAAA&#10;" strokecolor="#2f5496 [2408]" strokeweight="1.5pt"/>
          </v:group>
        </w:pict>
      </w: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 xml:space="preserve">                                                  </w:t>
      </w:r>
    </w:p>
    <w:p w:rsidR="00E673A2" w:rsidRPr="0025603D" w:rsidRDefault="00E673A2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>o     o</w:t>
      </w:r>
      <w:r>
        <w:rPr>
          <w:rFonts w:ascii="ALFABET98" w:hAnsi="ALFABET98"/>
          <w:color w:val="A6A6A6" w:themeColor="background1" w:themeShade="A6"/>
          <w:sz w:val="72"/>
          <w:szCs w:val="72"/>
        </w:rPr>
        <w:t xml:space="preserve"> </w:t>
      </w:r>
      <w:r w:rsidRPr="0025603D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t xml:space="preserve"> </w:t>
      </w:r>
      <w:r w:rsidR="00443F71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018" style="position:absolute;margin-left:-16.1pt;margin-top:9.4pt;width:521.25pt;height:36.85pt;z-index:-251243520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EWfoQgXBAAA8Q8AAA4AAAAAAAAAAAAAAAAALgIAAGRycy9lMm9Eb2MueG1sUEsBAi0AFAAG&#10;AAgAAAAhAFgrD2jgAAAACgEAAA8AAAAAAAAAAAAAAAAAcQYAAGRycy9kb3ducmV2LnhtbFBLBQYA&#10;AAAABAAEAPMAAAB+BwAAAAA=&#10;">
            <v:group id="Group 33" o:spid="_x0000_s302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O0zfuxgAAAN0A&#10;AAAPAAAAAAAAAAAAAAAAAKoCAABkcnMvZG93bnJldi54bWxQSwUGAAAAAAQABAD6AAAAnQMAAAAA&#10;">
              <v:rect id="Rectangle 34" o:spid="_x0000_s302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0/5z8UA&#10;AADdAAAADwAAAGRycy9kb3ducmV2LnhtbESPQWvCQBSE7wX/w/IEb3UTBZXoKrbW0mttJHh7ZJ/Z&#10;YPZtyG5N/PfdQqHHYWa+YTa7wTbiTp2vHStIpwkI4tLpmisF+dfxeQXCB2SNjWNS8CAPu+3oaYOZ&#10;dj1/0v0UKhEh7DNUYEJoMyl9aciin7qWOHpX11kMUXaV1B32EW4bOUuShbRYc1ww2NKrofJ2+rYK&#10;5lXxZor84HObFov38+P80l+OSk3Gw34NItAQ/sN/7Q+tYJmmS/h9E5+A3P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T/nPxQAAAN0AAAAPAAAAAAAAAAAAAAAAAJgCAABkcnMv&#10;ZG93bnJldi54bWxQSwUGAAAAAAQABAD1AAAAigMAAAAA&#10;" strokecolor="#2f5496 [2408]" strokeweight="1.5pt">
                <v:fill opacity="0"/>
              </v:rect>
              <v:rect id="Rectangle 35" o:spid="_x0000_s302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qZFcAA&#10;AADdAAAADwAAAGRycy9kb3ducmV2LnhtbERPyW7CMBC9I/EP1lTiBo4R0DbFIARiOQIt91E8TSLi&#10;cYgNhL/HBySOT2+fzltbiRs1vnSsQQ0SEMSZMyXnGv5+1/0vED4gG6wck4YHeZjPup0ppsbd+UC3&#10;Y8hFDGGfooYihDqV0mcFWfQDVxNH7t81FkOETS5Ng/cYbis5TJKJtFhybCiwpmVB2fl4tRpO41XN&#10;W2l5r9aj7/HpvLksldW699EufkAEasNb/HLvjIZPpeLc+CY+ATl7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aqZFc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302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fjGWMcAAADdAAAADwAAAGRycy9kb3ducmV2LnhtbESPT2vCQBTE7wW/w/IK3ppNPGibupFG&#10;EIzQg7YUentkn/nT7NuYXTV++65Q6HGYmd8wy9VoOnGhwTWWFSRRDIK4tLrhSsHnx+bpGYTzyBo7&#10;y6TgRg5W2eRhiam2V97T5eArESDsUlRQe9+nUrqyJoMusj1x8I52MOiDHCqpB7wGuOnkLI7n0mDD&#10;YaHGntY1lT+Hs1GQ33Zf79YXp+3xuz0VeT4rsDVKTR/Ht1cQnkb/H/5rb7WCRZK8wP1NeAIy+w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B+MZYxwAAAN0AAAAPAAAAAAAA&#10;AAAAAAAAAKECAABkcnMvZG93bnJldi54bWxQSwUGAAAAAAQABAD5AAAAlQMAAAAA&#10;" strokecolor="#2f5496 [2408]" strokeweight="1.5pt"/>
            <v:shape id="AutoShape 37" o:spid="_x0000_s301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q6leMIAAADdAAAADwAAAGRycy9kb3ducmV2LnhtbERPy4rCMBTdD/gP4QruxtQunKEaxQqC&#10;FVz4QHB3aa5ttbmpTdT695OFMMvDeU/nnanFk1pXWVYwGkYgiHOrKy4UHA+r718QziNrrC2Tgjc5&#10;mM96X1NMtH3xjp57X4gQwi5BBaX3TSKly0sy6Ia2IQ7cxbYGfYBtIXWLrxBuahlH0VgarDg0lNjQ&#10;sqT8tn8YBel7c9pan93Xl/P1nqVpnOHVKDXod4sJCE+d/xd/3Gut4GcUh/3hTXgCcvY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Xq6leMIAAADdAAAADwAAAAAAAAAAAAAA&#10;AAChAgAAZHJzL2Rvd25yZXYueG1sUEsFBgAAAAAEAAQA+QAAAJADAAAAAA==&#10;" strokecolor="#2f5496 [2408]" strokeweight="1.5pt"/>
          </v:group>
        </w:pict>
      </w: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 xml:space="preserve">                                                  </w:t>
      </w:r>
    </w:p>
    <w:p w:rsidR="00E673A2" w:rsidRPr="0025603D" w:rsidRDefault="00E673A2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 xml:space="preserve">o     </w:t>
      </w:r>
      <w:r>
        <w:rPr>
          <w:rFonts w:ascii="ALFABET98" w:hAnsi="ALFABET98"/>
          <w:color w:val="A6A6A6" w:themeColor="background1" w:themeShade="A6"/>
          <w:sz w:val="72"/>
          <w:szCs w:val="72"/>
        </w:rPr>
        <w:t xml:space="preserve"> </w:t>
      </w:r>
      <w:r w:rsidRPr="0025603D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t xml:space="preserve"> </w:t>
      </w:r>
      <w:r w:rsidR="00443F71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012" style="position:absolute;margin-left:-16.1pt;margin-top:9.4pt;width:521.25pt;height:36.85pt;z-index:-251242496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Ad&#10;ny8PEgQAAPEPAAAOAAAAAAAAAAAAAAAAAC4CAABkcnMvZTJvRG9jLnhtbFBLAQItABQABgAIAAAA&#10;IQBYKw9o4AAAAAoBAAAPAAAAAAAAAAAAAAAAAGwGAABkcnMvZG93bnJldi54bWxQSwUGAAAAAAQA&#10;BADzAAAAeQcAAAAA&#10;">
            <v:group id="Group 33" o:spid="_x0000_s301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/hPtQxgAAAN0A&#10;AAAPAAAAAAAAAAAAAAAAAKoCAABkcnMvZG93bnJldi54bWxQSwUGAAAAAAQABAD6AAAAnQMAAAAA&#10;">
              <v:rect id="Rectangle 34" o:spid="_x0000_s301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hg1ccUA&#10;AADdAAAADwAAAGRycy9kb3ducmV2LnhtbESPQWvCQBSE74X+h+UVequbKKhEV2m1ll7VSPD2yD6z&#10;wezbkN2a+O+7hYLHYWa+YZbrwTbiRp2vHStIRwkI4tLpmisF+XH3NgfhA7LGxjEpuJOH9er5aYmZ&#10;dj3v6XYIlYgQ9hkqMCG0mZS+NGTRj1xLHL2L6yyGKLtK6g77CLeNHCfJVFqsOS4YbGljqLwefqyC&#10;SVV8miLf+tymxfTrdD999OedUq8vw/sCRKAhPML/7W+tYJaOJ/D3Jj4Buf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GDVxxQAAAN0AAAAPAAAAAAAAAAAAAAAAAJgCAABkcnMv&#10;ZG93bnJldi54bWxQSwUGAAAAAAQABAD1AAAAigMAAAAA&#10;" strokecolor="#2f5496 [2408]" strokeweight="1.5pt">
                <v:fill opacity="0"/>
              </v:rect>
              <v:rect id="Rectangle 35" o:spid="_x0000_s301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otZrcQA&#10;AADdAAAADwAAAGRycy9kb3ducmV2LnhtbESPQWvCQBSE74X+h+UVejObSLRtdBWxpHq0trk/ss8k&#10;mH0bs1uN/94VhB6HmfmGmS8H04oz9a6xrCCJYhDEpdUNVwp+f/LROwjnkTW2lknBlRwsF89Pc8y0&#10;vfA3nfe+EgHCLkMFtfddJqUrazLoItsRB+9ge4M+yL6SusdLgJtWjuN4Kg02HBZq7GhdU3nc/xkF&#10;xeSz4400vEvy9GNSHL9O68Qo9foyrGYgPA3+P/xob7WCt2Scwv1NeAJyc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qLWa3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301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tkG4McAAADdAAAADwAAAGRycy9kb3ducmV2LnhtbESPT2vCQBTE7wW/w/KE3pqNAVtJ3YgR&#10;BFPoQSuF3h7ZZ/40+zZmtxq/fVco9DjMzG+Y5Wo0nbjQ4BrLCmZRDIK4tLrhSsHxY/u0AOE8ssbO&#10;Mim4kYNVNnlYYqrtlfd0OfhKBAi7FBXU3veplK6syaCLbE8cvJMdDPogh0rqAa8BbjqZxPGzNNhw&#10;WKixp01N5ffhxyjIb2+f79YX593pqz0XeZ4U2BqlHqfj+hWEp9H/h//aO63gZZbM4f4mPAGZ/Q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O2QbgxwAAAN0AAAAPAAAAAAAA&#10;AAAAAAAAAKECAABkcnMvZG93bnJldi54bWxQSwUGAAAAAAQABAD5AAAAlQMAAAAA&#10;" strokecolor="#2f5496 [2408]" strokeweight="1.5pt"/>
            <v:shape id="AutoShape 37" o:spid="_x0000_s301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guYl8YAAADdAAAADwAAAGRycy9kb3ducmV2LnhtbESPT4vCMBTE78J+h/AEb5rag0o1il1Y&#10;sIIH/7Cwt0fzbKvNS22yWr+9WVjwOMzMb5jFqjO1uFPrKssKxqMIBHFudcWFgtPxazgD4Tyyxtoy&#10;KXiSg9Xyo7fARNsH7+l+8IUIEHYJKii9bxIpXV6SQTeyDXHwzrY16INsC6lbfAS4qWUcRRNpsOKw&#10;UGJDnyXl18OvUZA+t98767Pb5vxzuWVpGmd4MUoN+t16DsJT59/h//ZGK5iO4wn8vQlPQC5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4LmJfGAAAA3QAAAA8AAAAAAAAA&#10;AAAAAAAAoQIAAGRycy9kb3ducmV2LnhtbFBLBQYAAAAABAAEAPkAAACUAwAAAAA=&#10;" strokecolor="#2f5496 [2408]" strokeweight="1.5pt"/>
          </v:group>
        </w:pict>
      </w: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 xml:space="preserve">                                                  </w:t>
      </w:r>
    </w:p>
    <w:p w:rsidR="00E673A2" w:rsidRPr="0025603D" w:rsidRDefault="00E673A2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 xml:space="preserve">o     </w:t>
      </w:r>
      <w:r>
        <w:rPr>
          <w:rFonts w:ascii="ALFABET98" w:hAnsi="ALFABET98"/>
          <w:color w:val="A6A6A6" w:themeColor="background1" w:themeShade="A6"/>
          <w:sz w:val="72"/>
          <w:szCs w:val="72"/>
        </w:rPr>
        <w:t xml:space="preserve"> </w:t>
      </w:r>
      <w:r w:rsidRPr="0025603D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t xml:space="preserve"> </w:t>
      </w:r>
      <w:r w:rsidR="00443F71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006" style="position:absolute;margin-left:-16.1pt;margin-top:9.4pt;width:521.25pt;height:36.85pt;z-index:-251241472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nTa3uxYEAADxDwAADgAAAAAAAAAAAAAAAAAuAgAAZHJzL2Uyb0RvYy54bWxQSwECLQAUAAYA&#10;CAAAACEAWCsPaOAAAAAKAQAADwAAAAAAAAAAAAAAAABwBgAAZHJzL2Rvd25yZXYueG1sUEsFBgAA&#10;AAAEAAQA8wAAAH0HAAAAAA==&#10;">
            <v:group id="Group 33" o:spid="_x0000_s300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mzMusQAAADdAAAA&#10;DwAAAAAAAAAAAAAAAACqAgAAZHJzL2Rvd25yZXYueG1sUEsFBgAAAAAEAAQA+gAAAJsDAAAAAA==&#10;">
              <v:rect id="Rectangle 34" o:spid="_x0000_s301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/ACm8YA&#10;AADdAAAADwAAAGRycy9kb3ducmV2LnhtbESPQWvCQBSE74X+h+UVvNVNFKyNrtJWLb2qkdDbI/vM&#10;hmbfhuxq4r93C4Ueh5n5hlmuB9uIK3W+dqwgHScgiEuna64U5Mfd8xyED8gaG8ek4EYe1qvHhyVm&#10;2vW8p+shVCJC2GeowITQZlL60pBFP3YtcfTOrrMYouwqqTvsI9w2cpIkM2mx5rhgsKUPQ+XP4WIV&#10;TKtia4p843ObFrPP0+303n/vlBo9DW8LEIGG8B/+a39pBS/p5BV+38QnIF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/ACm8YAAADdAAAADwAAAAAAAAAAAAAAAACYAgAAZHJz&#10;L2Rvd25yZXYueG1sUEsFBgAAAAAEAAQA9QAAAIsDAAAAAA==&#10;" strokecolor="#2f5496 [2408]" strokeweight="1.5pt">
                <v:fill opacity="0"/>
              </v:rect>
              <v:rect id="Rectangle 35" o:spid="_x0000_s301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nJc8AA&#10;AADdAAAADwAAAGRycy9kb3ducmV2LnhtbERPyW7CMBC9I/EP1iD11jihrAGDKhCUI+t9FA9JRDwO&#10;sQvh7+tDJY5Pb58vW1OJBzWutKwgiWIQxJnVJecKzqfN5wSE88gaK8uk4EUOlotuZ46ptk8+0OPo&#10;cxFC2KWooPC+TqV0WUEGXWRr4sBdbWPQB9jkUjf4DOGmkv04HkmDJYeGAmtaFZTdjr9GwWW4rvlH&#10;Gt4nm8F0eLlt76vEKPXRa79nIDy1/i3+d++0gnHyFfaHN+EJyMU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GnJc8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300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DuWPscAAADdAAAADwAAAGRycy9kb3ducmV2LnhtbESPT2vCQBTE7wW/w/IK3ppNFGxJ3Ugj&#10;CEboQVsKvT2yz/xp9m3Mrhq/fVco9DjMzG+Y5Wo0nbjQ4BrLCpIoBkFcWt1wpeDzY/P0AsJ5ZI2d&#10;ZVJwIwerbPKwxFTbK+/pcvCVCBB2KSqove9TKV1Zk0EX2Z44eEc7GPRBDpXUA14D3HRyFscLabDh&#10;sFBjT+uayp/D2SjIb7uvd+uL0/b43Z6KPJ8V2Bqlpo/j2ysIT6P/D/+1t1rBczJP4P4mPAGZ/Q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0O5Y+xwAAAN0AAAAPAAAAAAAA&#10;AAAAAAAAAKECAABkcnMvZG93bnJldi54bWxQSwUGAAAAAAQABAD5AAAAlQMAAAAA&#10;" strokecolor="#2f5496 [2408]" strokeweight="1.5pt"/>
            <v:shape id="AutoShape 37" o:spid="_x0000_s300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OkISccAAADdAAAADwAAAGRycy9kb3ducmV2LnhtbESPT2vCQBTE7wW/w/KE3pqNEVpJ3YgR&#10;BFPoQSuF3h7ZZ/40+zZmtxq/fVco9DjMzG+Y5Wo0nbjQ4BrLCmZRDIK4tLrhSsHxY/u0AOE8ssbO&#10;Mim4kYNVNnlYYqrtlfd0OfhKBAi7FBXU3veplK6syaCLbE8cvJMdDPogh0rqAa8BbjqZxPGzNNhw&#10;WKixp01N5ffhxyjIb2+f79YX593pqz0XeZ4U2BqlHqfj+hWEp9H/h//aO63gZTZP4P4mPAGZ/Q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E6QhJxwAAAN0AAAAPAAAAAAAA&#10;AAAAAAAAAKECAABkcnMvZG93bnJldi54bWxQSwUGAAAAAAQABAD5AAAAlQMAAAAA&#10;" strokecolor="#2f5496 [2408]" strokeweight="1.5pt"/>
          </v:group>
        </w:pict>
      </w: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 xml:space="preserve">                                                  </w:t>
      </w:r>
    </w:p>
    <w:p w:rsidR="00E673A2" w:rsidRPr="0025603D" w:rsidRDefault="00E673A2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 xml:space="preserve">o     </w:t>
      </w:r>
      <w:r>
        <w:rPr>
          <w:rFonts w:ascii="ALFABET98" w:hAnsi="ALFABET98"/>
          <w:color w:val="A6A6A6" w:themeColor="background1" w:themeShade="A6"/>
          <w:sz w:val="72"/>
          <w:szCs w:val="72"/>
        </w:rPr>
        <w:t xml:space="preserve"> </w:t>
      </w:r>
      <w:r w:rsidRPr="0025603D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t xml:space="preserve"> </w:t>
      </w:r>
      <w:r w:rsidR="00443F71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3000" style="position:absolute;margin-left:-16.1pt;margin-top:9.4pt;width:521.25pt;height:36.85pt;z-index:-251240448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xNvQZhYEAADxDwAADgAAAAAAAAAAAAAAAAAuAgAAZHJzL2Uyb0RvYy54bWxQSwECLQAUAAYA&#10;CAAAACEAWCsPaOAAAAAKAQAADwAAAAAAAAAAAAAAAABwBgAAZHJzL2Rvd25yZXYueG1sUEsFBgAA&#10;AAAEAAQA8wAAAH0HAAAAAA==&#10;">
            <v:group id="Group 33" o:spid="_x0000_s300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a+FBixgAAAN0A&#10;AAAPAAAAAAAAAAAAAAAAAKoCAABkcnMvZG93bnJldi54bWxQSwUGAAAAAAQABAD6AAAAnQMAAAAA&#10;">
              <v:rect id="Rectangle 34" o:spid="_x0000_s300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2SeQ8UA&#10;AADdAAAADwAAAGRycy9kb3ducmV2LnhtbESPT2vCQBTE74V+h+UVvOkmlWqJrtJ/Sq9qJPT2yD6z&#10;odm3Ibua+O3dgtDjMDO/YZbrwTbiQp2vHStIJwkI4tLpmisF+WEzfgXhA7LGxjEpuJKH9erxYYmZ&#10;dj3v6LIPlYgQ9hkqMCG0mZS+NGTRT1xLHL2T6yyGKLtK6g77CLeNfE6SmbRYc1ww2NKHofJ3f7YK&#10;plXxZYr80+c2LWbb4/X43v9slBo9DW8LEIGG8B++t7+1gnk6fYG/N/EJyNU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DZJ5DxQAAAN0AAAAPAAAAAAAAAAAAAAAAAJgCAABkcnMv&#10;ZG93bnJldi54bWxQSwUGAAAAAAQABAD1AAAAigMAAAAA&#10;" strokecolor="#2f5496 [2408]" strokeweight="1.5pt">
                <v:fill opacity="0"/>
              </v:rect>
              <v:rect id="Rectangle 35" o:spid="_x0000_s300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Mz0nMUA&#10;AADdAAAADwAAAGRycy9kb3ducmV2LnhtbESPwW7CMBBE70j8g7VIvYETWtI2xYkqqgDHlpb7Kt4m&#10;EfE6xC6Ev8dISD2OZuaNZpkPphUn6l1jWUE8i0AQl1Y3XCn4+S6mLyCcR9bYWiYFF3KQZ+PRElNt&#10;z/xFp52vRICwS1FB7X2XSunKmgy6me2Ig/dre4M+yL6SusdzgJtWzqMokQYbDgs1drSqqTzs/oyC&#10;/eKj4400/BkXT6+L/WF9XMVGqYfJ8P4GwtPg/8P39lYreI4fE7i9CU9AZl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zPSc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300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J6r0ccAAADdAAAADwAAAGRycy9kb3ducmV2LnhtbESPT2vCQBTE74V+h+UVvNWNCrVE12AK&#10;BSP0UFsK3h7ZZ/6YfRuzaxK/fbdQ8DjMzG+YdTKaRvTUucqygtk0AkGcW11xoeD76/35FYTzyBob&#10;y6TgRg6SzePDGmNtB/6k/uALESDsYlRQet/GUrq8JINualvi4J1sZ9AH2RVSdzgEuGnkPIpepMGK&#10;w0KJLb2VlJ8PV6Mgve1/PqzPLrvTsb5kaTrPsDZKTZ7G7QqEp9Hfw//tnVawnC2W8PcmPAG5+Q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UnqvRxwAAAN0AAAAPAAAAAAAA&#10;AAAAAAAAAKECAABkcnMvZG93bnJldi54bWxQSwUGAAAAAAQABAD5AAAAlQMAAAAA&#10;" strokecolor="#2f5496 [2408]" strokeweight="1.5pt"/>
            <v:shape id="AutoShape 37" o:spid="_x0000_s300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QE/o8QAAADdAAAADwAAAGRycy9kb3ducmV2LnhtbERPTWvCQBC9C/0PyxR6M5tY0BJdQ1Mo&#10;JIUetKXgbciOSWx2Nma3Mf5791Dw+Hjfm2wynRhpcK1lBUkUgyCurG65VvD99T5/AeE8ssbOMim4&#10;koNs+zDbYKrthXc07n0tQgi7FBU03veplK5qyKCLbE8cuKMdDPoAh1rqAS8h3HRyEcdLabDl0NBg&#10;T28NVb/7P6Mgv378fFpfnovj4XQu83xR4sko9fQ4va5BeJr8XfzvLrSCVfIc5oY34QnI7Q0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lAT+jxAAAAN0AAAAPAAAAAAAAAAAA&#10;AAAAAKECAABkcnMvZG93bnJldi54bWxQSwUGAAAAAAQABAD5AAAAkgMAAAAA&#10;" strokecolor="#2f5496 [2408]" strokeweight="1.5pt"/>
          </v:group>
        </w:pict>
      </w: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 xml:space="preserve">                                                  </w:t>
      </w:r>
    </w:p>
    <w:p w:rsidR="00E673A2" w:rsidRPr="0025603D" w:rsidRDefault="00E673A2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 xml:space="preserve">o     </w:t>
      </w:r>
      <w:r>
        <w:rPr>
          <w:rFonts w:ascii="ALFABET98" w:hAnsi="ALFABET98"/>
          <w:color w:val="A6A6A6" w:themeColor="background1" w:themeShade="A6"/>
          <w:sz w:val="72"/>
          <w:szCs w:val="72"/>
        </w:rPr>
        <w:t xml:space="preserve"> </w:t>
      </w:r>
      <w:r w:rsidRPr="0025603D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t xml:space="preserve"> </w:t>
      </w:r>
      <w:r w:rsidR="00443F71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994" style="position:absolute;margin-left:-16.1pt;margin-top:9.4pt;width:521.25pt;height:36.85pt;z-index:-251239424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">
            <v:group id="Group 33" o:spid="_x0000_s299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fcUlHMQAAADdAAAA&#10;DwAAAAAAAAAAAAAAAACqAgAAZHJzL2Rvd25yZXYueG1sUEsFBgAAAAAEAAQA+gAAAJsDAAAAAA==&#10;">
              <v:rect id="Rectangle 34" o:spid="_x0000_s299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FnrPcYA&#10;AADdAAAADwAAAGRycy9kb3ducmV2LnhtbESPQWvCQBSE74L/YXmCt7pJK7akrqKtSq+1kdDbI/ua&#10;Dc2+DdnVxH/vFgoeh5n5hlmuB9uIC3W+dqwgnSUgiEuna64U5F/7hxcQPiBrbByTgit5WK/GoyVm&#10;2vX8SZdjqESEsM9QgQmhzaT0pSGLfuZa4uj9uM5iiLKrpO6wj3DbyMckWUiLNccFgy29GSp/j2er&#10;4KkqdqbI331u02JxOF1P2/57r9R0MmxeQQQawj383/7QCp7TeQp/b+ITkK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FnrPcYAAADdAAAADwAAAAAAAAAAAAAAAACYAgAAZHJz&#10;L2Rvd25yZXYueG1sUEsFBgAAAAAEAAQA9QAAAIsDAAAAAA==&#10;" strokecolor="#2f5496 [2408]" strokeweight="1.5pt">
                <v:fill opacity="0"/>
              </v:rect>
              <v:rect id="Rectangle 35" o:spid="_x0000_s299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/GB4sQA&#10;AADdAAAADwAAAGRycy9kb3ducmV2LnhtbESPQWvCQBSE74X+h+UVejObSLRtdBWxpHq0trk/ss8k&#10;mH0bs1uN/94VhB6HmfmGmS8H04oz9a6xrCCJYhDEpdUNVwp+f/LROwjnkTW2lknBlRwsF89Pc8y0&#10;vfA3nfe+EgHCLkMFtfddJqUrazLoItsRB+9ge4M+yL6SusdLgJtWjuN4Kg02HBZq7GhdU3nc/xkF&#10;xeSz4400vEvy9GNSHL9O68Qo9foyrGYgPA3+P/xob7WCtyQdw/1NeAJyc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fxgeL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299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6Per8cAAADdAAAADwAAAGRycy9kb3ducmV2LnhtbESPT2vCQBTE70K/w/IKvZmNVlpJ3Ugj&#10;CKbgQVuE3h7ZZ/40+zZmV43fvisUehxm5jfMYjmYVlyod7VlBZMoBkFcWF1zqeDrcz2eg3AeWWNr&#10;mRTcyMEyfRgtMNH2yju67H0pAoRdggoq77tESldUZNBFtiMO3tH2Bn2QfSl1j9cAN62cxvGLNFhz&#10;WKiwo1VFxc/+bBRkt4/D1vr8tDl+N6c8y6Y5Nkapp8fh/Q2Ep8H/h//aG63gdTJ7hvub8ARk+gs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zo96vxwAAAN0AAAAPAAAAAAAA&#10;AAAAAAAAAKECAABkcnMvZG93bnJldi54bWxQSwUGAAAAAAQABAD5AAAAlQMAAAAA&#10;" strokecolor="#2f5496 [2408]" strokeweight="1.5pt"/>
            <v:shape id="AutoShape 37" o:spid="_x0000_s299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EpG28cAAADdAAAADwAAAGRycy9kb3ducmV2LnhtbESPQWvCQBSE7wX/w/KE3pqNIq2kWaUR&#10;BFPooSpCb4/sM4nNvo3ZrUn+fbdQ8DjMzDdMuh5MI27UudqyglkUgyAurK65VHA8bJ+WIJxH1thY&#10;JgUjOVivJg8pJtr2/Em3vS9FgLBLUEHlfZtI6YqKDLrItsTBO9vOoA+yK6XusA9w08h5HD9LgzWH&#10;hQpb2lRUfO9/jIJsfD99WJ9fd+evyzXPsnmOF6PU43R4ewXhafD38H97pxW8zBYL+HsTnoBc/Q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8SkbbxwAAAN0AAAAPAAAAAAAA&#10;AAAAAAAAAKECAABkcnMvZG93bnJldi54bWxQSwUGAAAAAAQABAD5AAAAlQMAAAAA&#10;" strokecolor="#2f5496 [2408]" strokeweight="1.5pt"/>
          </v:group>
        </w:pict>
      </w: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 xml:space="preserve">                                                  </w:t>
      </w:r>
    </w:p>
    <w:p w:rsidR="00E673A2" w:rsidRPr="0025603D" w:rsidRDefault="00E673A2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 xml:space="preserve">o     </w:t>
      </w:r>
      <w:r>
        <w:rPr>
          <w:rFonts w:ascii="ALFABET98" w:hAnsi="ALFABET98"/>
          <w:color w:val="A6A6A6" w:themeColor="background1" w:themeShade="A6"/>
          <w:sz w:val="72"/>
          <w:szCs w:val="72"/>
        </w:rPr>
        <w:t xml:space="preserve"> </w:t>
      </w:r>
      <w:r w:rsidRPr="0025603D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t xml:space="preserve"> </w:t>
      </w:r>
      <w:r w:rsidR="00443F71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988" style="position:absolute;margin-left:-16.1pt;margin-top:9.4pt;width:521.25pt;height:36.85pt;z-index:-251238400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HHkGzEXBAAA8Q8AAA4AAAAAAAAAAAAAAAAALgIAAGRycy9lMm9Eb2MueG1sUEsBAi0AFAAG&#10;AAgAAAAhAFgrD2jgAAAACgEAAA8AAAAAAAAAAAAAAAAAcQYAAGRycy9kb3ducmV2LnhtbFBLBQYA&#10;AAAABAAEAPMAAAB+BwAAAAA=&#10;">
            <v:group id="Group 33" o:spid="_x0000_s299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nWAY88cAAADd&#10;AAAADwAAAAAAAAAAAAAAAACqAgAAZHJzL2Rvd25yZXYueG1sUEsFBgAAAAAEAAQA+gAAAJ4DAAAA&#10;AA==&#10;">
              <v:rect id="Rectangle 34" o:spid="_x0000_s299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PzW0sUA&#10;AADdAAAADwAAAGRycy9kb3ducmV2LnhtbESPT2vCQBTE70K/w/IK3nSTKlqiq/SfpVc1Enp7ZJ/Z&#10;0OzbkN2a+O3dQsHjMDO/YdbbwTbiQp2vHStIpwkI4tLpmisF+XE3eQbhA7LGxjEpuJKH7eZhtMZM&#10;u573dDmESkQI+wwVmBDaTEpfGrLop64ljt7ZdRZDlF0ldYd9hNtGPiXJQlqsOS4YbOnNUPlz+LUK&#10;ZlXxYYr83ec2LRafp+vptf/eKTV+HF5WIAIN4R7+b39pBct0voS/N/EJyM0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/NbSxQAAAN0AAAAPAAAAAAAAAAAAAAAAAJgCAABkcnMv&#10;ZG93bnJldi54bWxQSwUGAAAAAAQABAD1AAAAigMAAAAA&#10;" strokecolor="#2f5496 [2408]" strokeweight="1.5pt">
                <v:fill opacity="0"/>
              </v:rect>
              <v:rect id="Rectangle 35" o:spid="_x0000_s299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hm2CMEA&#10;AADdAAAADwAAAGRycy9kb3ducmV2LnhtbERPyW7CMBC9I/UfrKnUG3GCgJYUgxAVy5GmcB/F0yQi&#10;Hqe2C+Hv8QGJ49Pb58vetOJCzjeWFWRJCoK4tLrhSsHxZzP8AOEDssbWMim4kYfl4mUwx1zbK3/T&#10;pQiViCHsc1RQh9DlUvqyJoM+sR1x5H6tMxgidJXUDq8x3LRylKZTabDh2FBjR+uaynPxbxScJl8d&#10;76ThQ7YZzyan8/ZvnRml3l771SeIQH14ih/uvVbwno3j3PgmPgG5u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YZtgj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299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kvpRccAAADdAAAADwAAAGRycy9kb3ducmV2LnhtbESPT2vCQBTE70K/w/IKvZmNUmxN3Ugj&#10;CKbgQVuE3h7ZZ/40+zZmV43fvisUehxm5jfMYjmYVlyod7VlBZMoBkFcWF1zqeDrcz1+BeE8ssbW&#10;Mim4kYNl+jBaYKLtlXd02ftSBAi7BBVU3neJlK6oyKCLbEccvKPtDfog+1LqHq8Bblo5jeOZNFhz&#10;WKiwo1VFxc/+bBRkt4/D1vr8tDl+N6c8y6Y5Nkapp8fh/Q2Ep8H/h//aG63gZfI8h/ub8ARk+gs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SS+lFxwAAAN0AAAAPAAAAAAAA&#10;AAAAAAAAAKECAABkcnMvZG93bnJldi54bWxQSwUGAAAAAAQABAD5AAAAlQMAAAAA&#10;" strokecolor="#2f5496 [2408]" strokeweight="1.5pt"/>
            <v:shape id="AutoShape 37" o:spid="_x0000_s298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qjWBcQAAADdAAAADwAAAGRycy9kb3ducmV2LnhtbERPTWvCQBC9C/0PyxR6M5sI1RJdQ1Mo&#10;JIUetKXgbciOSWx2Nma3Mf5791Dw+Hjfm2wynRhpcK1lBUkUgyCurG65VvD99T5/AeE8ssbOMim4&#10;koNs+zDbYKrthXc07n0tQgi7FBU03veplK5qyKCLbE8cuKMdDPoAh1rqAS8h3HRyEcdLabDl0NBg&#10;T28NVb/7P6Mgv378fFpfnovj4XQu83xR4sko9fQ4va5BeJr8XfzvLrSCVfIc9oc34QnI7Q0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GqNYFxAAAAN0AAAAPAAAAAAAAAAAA&#10;AAAAAKECAABkcnMvZG93bnJldi54bWxQSwUGAAAAAAQABAD5AAAAkgMAAAAA&#10;" strokecolor="#2f5496 [2408]" strokeweight="1.5pt"/>
          </v:group>
        </w:pict>
      </w: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 xml:space="preserve">                                                  </w:t>
      </w:r>
    </w:p>
    <w:p w:rsidR="00E673A2" w:rsidRPr="0025603D" w:rsidRDefault="00E673A2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 xml:space="preserve">o     </w:t>
      </w:r>
      <w:r>
        <w:rPr>
          <w:rFonts w:ascii="ALFABET98" w:hAnsi="ALFABET98"/>
          <w:color w:val="A6A6A6" w:themeColor="background1" w:themeShade="A6"/>
          <w:sz w:val="72"/>
          <w:szCs w:val="72"/>
        </w:rPr>
        <w:t xml:space="preserve"> </w:t>
      </w:r>
      <w:r w:rsidRPr="0025603D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t xml:space="preserve"> </w:t>
      </w:r>
      <w:r w:rsidR="00443F71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982" style="position:absolute;margin-left:-16.1pt;margin-top:9.4pt;width:521.25pt;height:36.85pt;z-index:-251237376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Af&#10;RCpdEgQAAPEPAAAOAAAAAAAAAAAAAAAAAC4CAABkcnMvZTJvRG9jLnhtbFBLAQItABQABgAIAAAA&#10;IQBYKw9o4AAAAAoBAAAPAAAAAAAAAAAAAAAAAGwGAABkcnMvZG93bnJldi54bWxQSwUGAAAAAAQA&#10;BADzAAAAeQcAAAAA&#10;">
            <v:group id="Group 33" o:spid="_x0000_s298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eCiC3FAAAA3QAA&#10;AA8AAAAAAAAAAAAAAAAAqgIAAGRycy9kb3ducmV2LnhtbFBLBQYAAAAABAAEAPoAAACcAwAAAAA=&#10;">
              <v:rect id="Rectangle 34" o:spid="_x0000_s298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h5GDMUA&#10;AADdAAAADwAAAGRycy9kb3ducmV2LnhtbESPT2vCQBTE74V+h+UVvOkmlWqJrtJ/Sq9qJPT2yD6z&#10;odm3Ibua+O3dgtDjMDO/YZbrwTbiQp2vHStIJwkI4tLpmisF+WEzfgXhA7LGxjEpuJKH9erxYYmZ&#10;dj3v6LIPlYgQ9hkqMCG0mZS+NGTRT1xLHL2T6yyGKLtK6g77CLeNfE6SmbRYc1ww2NKHofJ3f7YK&#10;plXxZYr80+c2LWbb4/X43v9slBo9DW8LEIGG8B++t7+1gnn6MoW/N/EJyNU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+HkYMxQAAAN0AAAAPAAAAAAAAAAAAAAAAAJgCAABkcnMv&#10;ZG93bnJldi54bWxQSwUGAAAAAAQABAD1AAAAigMAAAAA&#10;" strokecolor="#2f5496 [2408]" strokeweight="1.5pt">
                <v:fill opacity="0"/>
              </v:rect>
              <v:rect id="Rectangle 35" o:spid="_x0000_s298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o0q0MQA&#10;AADdAAAADwAAAGRycy9kb3ducmV2LnhtbESPQWvCQBSE7wX/w/IEb80mxdQ2dQ0SsfbYxnp/ZJ9J&#10;MPs2zW41/ntXKPQ4zMw3zDIfTSfONLjWsoIkikEQV1a3XCv43m8fX0A4j6yxs0wKruQgX00elphp&#10;e+EvOpe+FgHCLkMFjfd9JqWrGjLoItsTB+9oB4M+yKGWesBLgJtOPsXxszTYclhosKeioepU/hoF&#10;h3TT804a/ky289f0cHr/KRKj1Gw6rt9AeBr9f/iv/aEVLJJ0Dvc34QnI1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KNKtD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298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t91nccAAADdAAAADwAAAGRycy9kb3ducmV2LnhtbESPQWvCQBSE7wX/w/KE3pqNgq2kWaUR&#10;BFPooSpCb4/sM4nNvo3ZrUn+fbdQ8DjMzDdMuh5MI27UudqyglkUgyAurK65VHA8bJ+WIJxH1thY&#10;JgUjOVivJg8pJtr2/Em3vS9FgLBLUEHlfZtI6YqKDLrItsTBO9vOoA+yK6XusA9w08h5HD9LgzWH&#10;hQpb2lRUfO9/jIJsfD99WJ9fd+evyzXPsnmOF6PU43R4ewXhafD38H97pxW8zBYL+HsTnoBc/Q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W33WdxwAAAN0AAAAPAAAAAAAA&#10;AAAAAAAAAKECAABkcnMvZG93bnJldi54bWxQSwUGAAAAAAQABAD5AAAAlQMAAAAA&#10;" strokecolor="#2f5496 [2408]" strokeweight="1.5pt"/>
            <v:shape id="AutoShape 37" o:spid="_x0000_s298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g3r6scAAADdAAAADwAAAGRycy9kb3ducmV2LnhtbESPQWvCQBSE74X+h+UVvDUbBW2JWcUU&#10;CkboobYUvD2yz2w0+zZmV43/vlsoeBxm5hsmXw62FRfqfeNYwThJQRBXTjdcK/j+en9+BeEDssbW&#10;MSm4kYfl4vEhx0y7K3/SZRtqESHsM1RgQugyKX1lyKJPXEccvb3rLYYo+1rqHq8Rbls5SdOZtNhw&#10;XDDY0Zuh6rg9WwXFbfPz4UJ5Wu93h1NZFJMSD1ap0dOwmoMINIR7+L+91gpextMZ/L2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mDevqxwAAAN0AAAAPAAAAAAAA&#10;AAAAAAAAAKECAABkcnMvZG93bnJldi54bWxQSwUGAAAAAAQABAD5AAAAlQMAAAAA&#10;" strokecolor="#2f5496 [2408]" strokeweight="1.5pt"/>
          </v:group>
        </w:pict>
      </w: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 xml:space="preserve">                                                  </w:t>
      </w:r>
    </w:p>
    <w:p w:rsidR="00E673A2" w:rsidRPr="0025603D" w:rsidRDefault="00E673A2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 xml:space="preserve">o     </w:t>
      </w:r>
      <w:r>
        <w:rPr>
          <w:rFonts w:ascii="ALFABET98" w:hAnsi="ALFABET98"/>
          <w:color w:val="A6A6A6" w:themeColor="background1" w:themeShade="A6"/>
          <w:sz w:val="72"/>
          <w:szCs w:val="72"/>
        </w:rPr>
        <w:t xml:space="preserve"> </w:t>
      </w:r>
      <w:r w:rsidRPr="0025603D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t xml:space="preserve"> </w:t>
      </w:r>
      <w:r w:rsidR="00443F71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976" style="position:absolute;margin-left:-16.1pt;margin-top:9.4pt;width:521.25pt;height:36.85pt;z-index:-251236352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RZMxzxYEAADxDwAADgAAAAAAAAAAAAAAAAAuAgAAZHJzL2Uyb0RvYy54bWxQSwECLQAUAAYA&#10;CAAAACEAWCsPaOAAAAAKAQAADwAAAAAAAAAAAAAAAABwBgAAZHJzL2Rvd25yZXYueG1sUEsFBgAA&#10;AAAEAAQA8wAAAH0HAAAAAA==&#10;">
            <v:group id="Group 33" o:spid="_x0000_s297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Gar/HwwAAAN0AAAAP&#10;AAAAAAAAAAAAAAAAAKoCAABkcnMvZG93bnJldi54bWxQSwUGAAAAAAQABAD6AAAAmgMAAAAA&#10;">
              <v:rect id="Rectangle 34" o:spid="_x0000_s298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/Zx5sYA&#10;AADdAAAADwAAAGRycy9kb3ducmV2LnhtbESPQWvCQBSE74X+h+UVequbWGo1ukqtWrxWI8HbI/vM&#10;hmbfhuzWxH/fLRR6HGbmG2axGmwjrtT52rGCdJSAIC6drrlSkB93T1MQPiBrbByTght5WC3v7xaY&#10;adfzJ10PoRIRwj5DBSaENpPSl4Ys+pFriaN3cZ3FEGVXSd1hH+G2keMkmUiLNccFgy29Gyq/Dt9W&#10;wXNVbE2Rb3xu02Lycbqd1v15p9Tjw/A2BxFoCP/hv/ZeK3hNX2bw+yY+Abn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/Zx5sYAAADdAAAADwAAAAAAAAAAAAAAAACYAgAAZHJz&#10;L2Rvd25yZXYueG1sUEsFBgAAAAAEAAQA9QAAAIsDAAAAAA==&#10;" strokecolor="#2f5496 [2408]" strokeweight="1.5pt">
                <v:fill opacity="0"/>
              </v:rect>
              <v:rect id="Rectangle 35" o:spid="_x0000_s298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9rmbr8A&#10;AADdAAAADwAAAGRycy9kb3ducmV2LnhtbERPuY7CMBDtkfYfrFmJDpysOAMGrUAcJWc/iockIh6H&#10;2ED4e1wgUT69ezpvTCkeVLvCsoK4G4EgTq0uOFNwOq46IxDOI2ssLZOCFzmYz35aU0y0ffKeHgef&#10;iRDCLkEFufdVIqVLczLourYiDtzF1gZ9gHUmdY3PEG5K+RdFA2mw4NCQY0WLnNLr4W4UnPvLijfS&#10;8C5e9cb983V9W8RGqfZv8z8B4anxX/HHvdUKhvEg7A9vwhOQszc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j2uZuvwAAAN0AAAAPAAAAAAAAAAAAAAAAAJgCAABkcnMvZG93bnJl&#10;di54bWxQSwUGAAAAAAQABAD1AAAAhAMAAAAA&#10;" fillcolor="#deeaf6 [660]" strokecolor="#c00000" strokeweight="1pt">
                <v:stroke dashstyle="dash"/>
              </v:rect>
            </v:group>
            <v:shape id="AutoShape 36" o:spid="_x0000_s297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4i5I8YAAADdAAAADwAAAGRycy9kb3ducmV2LnhtbESPT4vCMBTE78J+h/AEb5rWg0o1il1Y&#10;sIIH/7Cwt0fzbKvNS22yWr+9WVjwOMzMb5jFqjO1uFPrKssK4lEEgji3uuJCwen4NZyBcB5ZY22Z&#10;FDzJwWr50Vtgou2D93Q/+EIECLsEFZTeN4mULi/JoBvZhjh4Z9sa9EG2hdQtPgLc1HIcRRNpsOKw&#10;UGJDnyXl18OvUZA+t98767Pb5vxzuWVpOs7wYpQa9Lv1HISnzr/D/+2NVjCNJzH8vQlPQC5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eIuSPGAAAA3QAAAA8AAAAAAAAA&#10;AAAAAAAAoQIAAGRycy9kb3ducmV2LnhtbFBLBQYAAAAABAAEAPkAAACUAwAAAAA=&#10;" strokecolor="#2f5496 [2408]" strokeweight="1.5pt"/>
            <v:shape id="AutoShape 37" o:spid="_x0000_s297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1onVMYAAADdAAAADwAAAGRycy9kb3ducmV2LnhtbESPT4vCMBTE78J+h/AEb5rag0o1il1Y&#10;sIIH/7Cwt0fzbKvNS22yWr+9WVjwOMzMb5jFqjO1uFPrKssKxqMIBHFudcWFgtPxazgD4Tyyxtoy&#10;KXiSg9Xyo7fARNsH7+l+8IUIEHYJKii9bxIpXV6SQTeyDXHwzrY16INsC6lbfAS4qWUcRRNpsOKw&#10;UGJDnyXl18OvUZA+t98767Pb5vxzuWVpGmd4MUoN+t16DsJT59/h//ZGK5iOJzH8vQlPQC5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daJ1TGAAAA3QAAAA8AAAAAAAAA&#10;AAAAAAAAoQIAAGRycy9kb3ducmV2LnhtbFBLBQYAAAAABAAEAPkAAACUAwAAAAA=&#10;" strokecolor="#2f5496 [2408]" strokeweight="1.5pt"/>
          </v:group>
        </w:pict>
      </w: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 xml:space="preserve">                                                  </w:t>
      </w:r>
    </w:p>
    <w:p w:rsidR="00E673A2" w:rsidRPr="0025603D" w:rsidRDefault="00E673A2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sz w:val="36"/>
          <w:szCs w:val="36"/>
        </w:rPr>
        <w:t xml:space="preserve">  </w:t>
      </w:r>
      <w:r w:rsidR="00437EB7">
        <w:rPr>
          <w:rFonts w:ascii="ALFABET98" w:hAnsi="ALFABET98"/>
          <w:sz w:val="36"/>
          <w:szCs w:val="36"/>
        </w:rPr>
        <w:t xml:space="preserve">                               32</w:t>
      </w:r>
    </w:p>
    <w:p w:rsidR="00E673A2" w:rsidRDefault="00E673A2" w:rsidP="00E673A2">
      <w:pPr>
        <w:spacing w:line="240" w:lineRule="auto"/>
        <w:rPr>
          <w:rFonts w:ascii="ALFABET98" w:hAnsi="ALFABET98"/>
          <w:sz w:val="36"/>
          <w:szCs w:val="36"/>
        </w:rPr>
      </w:pPr>
      <w:r w:rsidRPr="0025603D">
        <w:rPr>
          <w:rFonts w:ascii="ALFABET98" w:hAnsi="ALFABET98"/>
          <w:sz w:val="36"/>
          <w:szCs w:val="36"/>
        </w:rPr>
        <w:t>Say</w:t>
      </w:r>
      <w:r>
        <w:rPr>
          <w:rFonts w:ascii="ALFABET98" w:hAnsi="ALFABET98"/>
          <w:sz w:val="36"/>
          <w:szCs w:val="36"/>
        </w:rPr>
        <w:t>ın velim,  o harfinin üzerinden geçip boşlukları yazdırın</w:t>
      </w:r>
      <w:r w:rsidRPr="0025603D">
        <w:rPr>
          <w:rFonts w:ascii="ALFABET98" w:hAnsi="ALFABET98"/>
          <w:sz w:val="36"/>
          <w:szCs w:val="36"/>
        </w:rPr>
        <w:t>.</w:t>
      </w:r>
    </w:p>
    <w:p w:rsidR="00E673A2" w:rsidRPr="0025603D" w:rsidRDefault="00E673A2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25603D">
        <w:rPr>
          <w:rFonts w:ascii="ALFABET98" w:hAnsi="ALFABET98"/>
          <w:sz w:val="72"/>
          <w:szCs w:val="72"/>
        </w:rPr>
        <w:lastRenderedPageBreak/>
        <w:t xml:space="preserve"> </w:t>
      </w: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 xml:space="preserve">o     o     o     </w:t>
      </w:r>
      <w:r>
        <w:rPr>
          <w:rFonts w:ascii="ALFABET98" w:hAnsi="ALFABET98"/>
          <w:color w:val="A6A6A6" w:themeColor="background1" w:themeShade="A6"/>
          <w:sz w:val="72"/>
          <w:szCs w:val="72"/>
        </w:rPr>
        <w:t xml:space="preserve">o     o      </w:t>
      </w:r>
      <w:r w:rsidRPr="0025603D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t xml:space="preserve"> </w:t>
      </w:r>
      <w:r w:rsidR="00443F71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970" style="position:absolute;margin-left:-16.1pt;margin-top:9.4pt;width:521.25pt;height:36.85pt;z-index:-251235328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">
            <v:group id="Group 33" o:spid="_x0000_s297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eQwryxgAAAN0A&#10;AAAPAAAAAAAAAAAAAAAAAKoCAABkcnMvZG93bnJldi54bWxQSwUGAAAAAAQABAD6AAAAnQMAAAAA&#10;">
              <v:rect id="Rectangle 34" o:spid="_x0000_s297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9/E08UA&#10;AADdAAAADwAAAGRycy9kb3ducmV2LnhtbESPQWvCQBSE7wX/w/KE3upGBZXoKrbW0ms1Erw9ss9s&#10;MPs2ZFcT/323UPA4zMw3zGrT21rcqfWVYwXjUQKCuHC64lJBdty/LUD4gKyxdkwKHuRhsx68rDDV&#10;ruMfuh9CKSKEfYoKTAhNKqUvDFn0I9cQR+/iWoshyraUusUuwm0tJ0kykxYrjgsGG/owVFwPN6tg&#10;WuafJs92PrPjfPZ1epzeu/Neqddhv12CCNSHZ/i//a0VzCfTOfy9iU9Ar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38TTxQAAAN0AAAAPAAAAAAAAAAAAAAAAAJgCAABkcnMv&#10;ZG93bnJldi54bWxQSwUGAAAAAAQABAD1AAAAigMAAAAA&#10;" strokecolor="#2f5496 [2408]" strokeweight="1.5pt">
                <v:fill opacity="0"/>
              </v:rect>
              <v:rect id="Rectangle 35" o:spid="_x0000_s297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TqkCb8A&#10;AADdAAAADwAAAGRycy9kb3ducmV2LnhtbERPuY7CMBDtV+IfrEGiW5xwEzAIgYAtl6sfxUMSEY9D&#10;bCD8PS5W2vLp3fNlY0rxpNoVlhXE3QgEcWp1wZmC82n7PQHhPLLG0jIpeJOD5aL1NcdE2xcf6Hn0&#10;mQgh7BJUkHtfJVK6NCeDrmsr4sBdbW3QB1hnUtf4CuGmlL0oGkmDBYeGHCta55Tejg+j4DLcVLyX&#10;hn/j7WA6vNx293VslOq0m9UMhKfG/4v/3D9awbjXD3PDm/AE5OI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VOqQJvwAAAN0AAAAPAAAAAAAAAAAAAAAAAJgCAABkcnMvZG93bnJl&#10;di54bWxQSwUGAAAAAAQABAD1AAAAhAMAAAAA&#10;" fillcolor="#deeaf6 [660]" strokecolor="#c00000" strokeweight="1pt">
                <v:stroke dashstyle="dash"/>
              </v:rect>
            </v:group>
            <v:shape id="AutoShape 36" o:spid="_x0000_s297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Wj7RMcAAADdAAAADwAAAGRycy9kb3ducmV2LnhtbESPT2vCQBTE70K/w/IKvemmKWibupFG&#10;EIzQg7YUentkX/7Y7NuYXTV+e7cgeBxm5jfMfDGYVpyod41lBc+TCARxYXXDlYLvr9X4FYTzyBpb&#10;y6TgQg4W6cNojom2Z97SaecrESDsElRQe98lUrqiJoNuYjvi4JW2N+iD7CupezwHuGllHEVTabDh&#10;sFBjR8uair/d0SjILpufT+vzw7r83R/yLItz3Bulnh6Hj3cQngZ/D9/aa61gFr+8wf+b8ARkeg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RaPtExwAAAN0AAAAPAAAAAAAA&#10;AAAAAAAAAKECAABkcnMvZG93bnJldi54bWxQSwUGAAAAAAQABAD5AAAAlQMAAAAA&#10;" strokecolor="#2f5496 [2408]" strokeweight="1.5pt"/>
            <v:shape id="AutoShape 37" o:spid="_x0000_s297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FQhpMMAAADdAAAADwAAAGRycy9kb3ducmV2LnhtbERPTYvCMBC9C/sfwix409QiulSj2IUF&#10;K+xBXQRvQzO21WZSm6j135vDgsfH+54vO1OLO7WusqxgNIxAEOdWV1wo+Nv/DL5AOI+ssbZMCp7k&#10;YLn46M0x0fbBW7rvfCFCCLsEFZTeN4mULi/JoBvahjhwJ9sa9AG2hdQtPkK4qWUcRRNpsOLQUGJD&#10;3yXll93NKEifm8Ov9dl1fTqer1maxhmejVL9z241A+Gp82/xv3utFUzjcdgf3oQnIBc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hUIaTDAAAA3QAAAA8AAAAAAAAAAAAA&#10;AAAAoQIAAGRycy9kb3ducmV2LnhtbFBLBQYAAAAABAAEAPkAAACRAwAAAAA=&#10;" strokecolor="#2f5496 [2408]" strokeweight="1.5pt"/>
          </v:group>
        </w:pict>
      </w: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 xml:space="preserve">                                                  </w:t>
      </w:r>
    </w:p>
    <w:p w:rsidR="00E673A2" w:rsidRPr="0025603D" w:rsidRDefault="00E673A2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 xml:space="preserve">o     o     o     </w:t>
      </w:r>
      <w:r>
        <w:rPr>
          <w:rFonts w:ascii="ALFABET98" w:hAnsi="ALFABET98"/>
          <w:color w:val="A6A6A6" w:themeColor="background1" w:themeShade="A6"/>
          <w:sz w:val="72"/>
          <w:szCs w:val="72"/>
        </w:rPr>
        <w:t xml:space="preserve">o           </w:t>
      </w:r>
      <w:r w:rsidRPr="0025603D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t xml:space="preserve"> </w:t>
      </w:r>
      <w:r w:rsidR="00443F71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964" style="position:absolute;margin-left:-16.1pt;margin-top:9.4pt;width:521.25pt;height:36.85pt;z-index:-251234304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Aa&#10;jmcmEgQAAPEPAAAOAAAAAAAAAAAAAAAAAC4CAABkcnMvZTJvRG9jLnhtbFBLAQItABQABgAIAAAA&#10;IQBYKw9o4AAAAAoBAAAPAAAAAAAAAAAAAAAAAGwGAABkcnMvZG93bnJldi54bWxQSwUGAAAAAAQA&#10;BADzAAAAeQcAAAAA&#10;">
            <v:group id="Group 33" o:spid="_x0000_s296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5fn+MxgAAAN0A&#10;AAAPAAAAAAAAAAAAAAAAAKoCAABkcnMvZG93bnJldi54bWxQSwUGAAAAAAQABAD6AAAAnQMAAAAA&#10;">
              <v:rect id="Rectangle 34" o:spid="_x0000_s296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OKxrcYA&#10;AADdAAAADwAAAGRycy9kb3ducmV2LnhtbESPT2vCQBTE7wW/w/IEb3XjH6ykrqKtFq/VSOjtkX3N&#10;hmbfhuxq4rfvCoUeh5n5DbPa9LYWN2p95VjBZJyAIC6crrhUkJ0Pz0sQPiBrrB2Tgjt52KwHTytM&#10;tev4k26nUIoIYZ+iAhNCk0rpC0MW/dg1xNH7dq3FEGVbSt1iF+G2ltMkWUiLFccFgw29GSp+Tler&#10;YFbme5Nn7z6zk3zxcblfdt3XQanRsN++ggjUh//wX/uoFbxM5zN4vIlPQK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OKxrcYAAADdAAAADwAAAAAAAAAAAAAAAACYAgAAZHJz&#10;L2Rvd25yZXYueG1sUEsFBgAAAAAEAAQA9QAAAIsDAAAAAA==&#10;" strokecolor="#2f5496 [2408]" strokeweight="1.5pt">
                <v:fill opacity="0"/>
              </v:rect>
              <v:rect id="Rectangle 35" o:spid="_x0000_s296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HHdccMA&#10;AADdAAAADwAAAGRycy9kb3ducmV2LnhtbESPS2/CMBCE70j9D9ZW4lacoPAKGFSBoBx53lfxkkTE&#10;6zQ2EP49rlSJ42hmvtHMFq2pxJ0aV1pWEPciEMSZ1SXnCk7H9dcYhPPIGivLpOBJDhbzj84MU20f&#10;vKf7weciQNilqKDwvk6ldFlBBl3P1sTBu9jGoA+yyaVu8BHgppL9KBpKgyWHhQJrWhaUXQ83o+A8&#10;WNX8Iw3v4nUyGZyvm99lbJTqfrbfUxCeWv8O/7e3WsGonyTw9yY8ATl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HHdc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96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COCPMcAAADdAAAADwAAAGRycy9kb3ducmV2LnhtbESPT2vCQBTE70K/w/IKvemmodqSupFG&#10;EIzQg7YUentkX/7Y7NuYXTV+e7cgeBxm5jfMfDGYVpyod41lBc+TCARxYXXDlYLvr9X4DYTzyBpb&#10;y6TgQg4W6cNojom2Z97SaecrESDsElRQe98lUrqiJoNuYjvi4JW2N+iD7CupezwHuGllHEUzabDh&#10;sFBjR8uair/d0SjILpufT+vzw7r83R/yLItz3Bulnh6Hj3cQngZ/D9/aa63gNX6Zwv+b8ARkeg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II4I8xwAAAN0AAAAPAAAAAAAA&#10;AAAAAAAAAKECAABkcnMvZG93bnJldi54bWxQSwUGAAAAAAQABAD5AAAAlQMAAAAA&#10;" strokecolor="#2f5496 [2408]" strokeweight="1.5pt"/>
            <v:shape id="AutoShape 37" o:spid="_x0000_s296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PEcS8YAAADdAAAADwAAAGRycy9kb3ducmV2LnhtbESPQWvCQBSE70L/w/IKvZmNoViJrmIK&#10;BVPwUBXB2yP7TKLZtzG71fjv3ULB4zAz3zCzRW8acaXO1ZYVjKIYBHFhdc2lgt32azgB4TyyxsYy&#10;KbiTg8X8ZTDDVNsb/9B140sRIOxSVFB536ZSuqIigy6yLXHwjrYz6IPsSqk7vAW4aWQSx2NpsOaw&#10;UGFLnxUV582vUZDdv/dr6/PL6ng4XfIsS3I8GaXeXvvlFISn3j/D/+2VVvCRvI/h7014AnL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jxHEvGAAAA3QAAAA8AAAAAAAAA&#10;AAAAAAAAoQIAAGRycy9kb3ducmV2LnhtbFBLBQYAAAAABAAEAPkAAACUAwAAAAA=&#10;" strokecolor="#2f5496 [2408]" strokeweight="1.5pt"/>
          </v:group>
        </w:pict>
      </w: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 xml:space="preserve">                                                  </w:t>
      </w:r>
    </w:p>
    <w:p w:rsidR="00E673A2" w:rsidRPr="0025603D" w:rsidRDefault="00E673A2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 xml:space="preserve">o     o     o     </w:t>
      </w:r>
      <w:r>
        <w:rPr>
          <w:rFonts w:ascii="ALFABET98" w:hAnsi="ALFABET98"/>
          <w:color w:val="A6A6A6" w:themeColor="background1" w:themeShade="A6"/>
          <w:sz w:val="72"/>
          <w:szCs w:val="72"/>
        </w:rPr>
        <w:t xml:space="preserve">           </w:t>
      </w:r>
      <w:r w:rsidRPr="0025603D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t xml:space="preserve"> </w:t>
      </w:r>
      <w:r w:rsidR="00443F71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958" style="position:absolute;margin-left:-16.1pt;margin-top:9.4pt;width:521.25pt;height:36.85pt;z-index:-251233280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mif/khYEAADxDwAADgAAAAAAAAAAAAAAAAAuAgAAZHJzL2Uyb0RvYy54bWxQSwECLQAUAAYA&#10;CAAAACEAWCsPaOAAAAAKAQAADwAAAAAAAAAAAAAAAABwBgAAZHJzL2Rvd25yZXYueG1sUEsFBgAA&#10;AAAEAAQA8wAAAH0HAAAAAA==&#10;">
            <v:group id="Group 33" o:spid="_x0000_s296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JZIZsQAAADdAAAA&#10;DwAAAAAAAAAAAAAAAACqAgAAZHJzL2Rvd25yZXYueG1sUEsFBgAAAAAEAAQA+gAAAJsDAAAAAA==&#10;">
              <v:rect id="Rectangle 34" o:spid="_x0000_s296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QqGR8YA&#10;AADdAAAADwAAAGRycy9kb3ducmV2LnhtbESPQWvCQBSE7wX/w/IK3nSjFdumrqJtlV5rI6G3R/Y1&#10;G8y+DdnVxH/vCkKPw8x8wyxWva3FmVpfOVYwGScgiAunKy4VZD/b0QsIH5A11o5JwYU8rJaDhwWm&#10;2nX8Ted9KEWEsE9RgQmhSaX0hSGLfuwa4uj9udZiiLItpW6xi3Bby2mSzKXFiuOCwYbeDRXH/ckq&#10;eCrzT5NnHz6zk3y+O1wOm+53q9TwsV+/gQjUh//wvf2lFTxPZ69wexOfgFx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QqGR8YAAADdAAAADwAAAAAAAAAAAAAAAACYAgAAZHJz&#10;L2Rvd25yZXYueG1sUEsFBgAAAAAEAAQA9QAAAIsDAAAAAA==&#10;" strokecolor="#2f5496 [2408]" strokeweight="1.5pt">
                <v:fill opacity="0"/>
              </v:rect>
              <v:rect id="Rectangle 35" o:spid="_x0000_s296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pNNr78A&#10;AADdAAAADwAAAGRycy9kb3ducmV2LnhtbERPy4rCMBTdD/gP4QruxrRiR61GEUWdpc/9pbm2xeam&#10;NlHr35vFwCwP5z1btKYST2pcaVlB3I9AEGdWl5wrOJ8232MQziNrrCyTgjc5WMw7XzNMtX3xgZ5H&#10;n4sQwi5FBYX3dSqlywoy6Pq2Jg7c1TYGfYBNLnWDrxBuKjmIoh9psOTQUGBNq4Ky2/FhFFySdc07&#10;aXgfb4aT5HLb3lexUarXbZdTEJ5a/y/+c/9qBaNBEvaHN+EJyPkH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2k02vvwAAAN0AAAAPAAAAAAAAAAAAAAAAAJgCAABkcnMvZG93bnJl&#10;di54bWxQSwUGAAAAAAQABAD1AAAAhAMAAAAA&#10;" fillcolor="#deeaf6 [660]" strokecolor="#c00000" strokeweight="1pt">
                <v:stroke dashstyle="dash"/>
              </v:rect>
            </v:group>
            <v:shape id="AutoShape 36" o:spid="_x0000_s296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sES4scAAADdAAAADwAAAGRycy9kb3ducmV2LnhtbESPT2vCQBTE7wW/w/KE3pqNAVtJ3YgR&#10;BFPoQSuF3h7ZZ/40+zZmtxq/fVco9DjMzG+Y5Wo0nbjQ4BrLCmZRDIK4tLrhSsHxY/u0AOE8ssbO&#10;Mim4kYNVNnlYYqrtlfd0OfhKBAi7FBXU3veplK6syaCLbE8cvJMdDPogh0rqAa8BbjqZxPGzNNhw&#10;WKixp01N5ffhxyjIb2+f79YX593pqz0XeZ4U2BqlHqfj+hWEp9H/h//aO63gJZnP4P4mPAGZ/Q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ywRLixwAAAN0AAAAPAAAAAAAA&#10;AAAAAAAAAKECAABkcnMvZG93bnJldi54bWxQSwUGAAAAAAQABAD5AAAAlQMAAAAA&#10;" strokecolor="#2f5496 [2408]" strokeweight="1.5pt"/>
            <v:shape id="AutoShape 37" o:spid="_x0000_s295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hOMlcYAAADdAAAADwAAAGRycy9kb3ducmV2LnhtbESPQWvCQBSE70L/w/IKvZlNA2qJrmIK&#10;ghE81JaCt0f2mUSzb2N2q/HfuwXB4zAz3zCzRW8acaHO1ZYVvEcxCOLC6ppLBT/fq+EHCOeRNTaW&#10;ScGNHCzmL4MZptpe+YsuO1+KAGGXooLK+zaV0hUVGXSRbYmDd7CdQR9kV0rd4TXATSOTOB5LgzWH&#10;hQpb+qyoOO3+jILstvndWp+f14f98ZxnWZLj0Sj19tovpyA89f4ZfrTXWsEkGSXw/yY8ATm/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ITjJXGAAAA3QAAAA8AAAAAAAAA&#10;AAAAAAAAoQIAAGRycy9kb3ducmV2LnhtbFBLBQYAAAAABAAEAPkAAACUAwAAAAA=&#10;" strokecolor="#2f5496 [2408]" strokeweight="1.5pt"/>
          </v:group>
        </w:pict>
      </w: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 xml:space="preserve">                                                  </w:t>
      </w:r>
    </w:p>
    <w:p w:rsidR="00E673A2" w:rsidRPr="0025603D" w:rsidRDefault="00E673A2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>o     o</w:t>
      </w:r>
      <w:r>
        <w:rPr>
          <w:rFonts w:ascii="ALFABET98" w:hAnsi="ALFABET98"/>
          <w:color w:val="A6A6A6" w:themeColor="background1" w:themeShade="A6"/>
          <w:sz w:val="72"/>
          <w:szCs w:val="72"/>
        </w:rPr>
        <w:t xml:space="preserve"> </w:t>
      </w:r>
      <w:r w:rsidRPr="0025603D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t xml:space="preserve"> </w:t>
      </w:r>
      <w:r w:rsidR="00443F71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952" style="position:absolute;margin-left:-16.1pt;margin-top:9.4pt;width:521.25pt;height:36.85pt;z-index:-251232256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w8qYTxYEAADxDwAADgAAAAAAAAAAAAAAAAAuAgAAZHJzL2Uyb0RvYy54bWxQSwECLQAUAAYA&#10;CAAAACEAWCsPaOAAAAAKAQAADwAAAAAAAAAAAAAAAABwBgAAZHJzL2Rvd25yZXYueG1sUEsFBgAA&#10;AAAEAAQA8wAAAH0HAAAAAA==&#10;">
            <v:group id="Group 33" o:spid="_x0000_s295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cAtS+xgAAAN0A&#10;AAAPAAAAAAAAAAAAAAAAAKoCAABkcnMvZG93bnJldi54bWxQSwUGAAAAAAQABAD6AAAAnQMAAAAA&#10;">
              <v:rect id="Rectangle 34" o:spid="_x0000_s295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Z4an8UA&#10;AADdAAAADwAAAGRycy9kb3ducmV2LnhtbESPQWvCQBSE74L/YXlCb7rRopbUVbTV0qs2Enp7ZF+z&#10;odm3Ibua+O+7BcHjMDPfMKtNb2txpdZXjhVMJwkI4sLpiksF2ddh/ALCB2SNtWNScCMPm/VwsMJU&#10;u46PdD2FUkQI+xQVmBCaVEpfGLLoJ64hjt6Pay2GKNtS6ha7CLe1nCXJQlqsOC4YbOjNUPF7ulgF&#10;z2W+N3n27jM7zRcf59t5130flHoa9dtXEIH68Ajf259awXI2n8P/m/gE5Po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nhqfxQAAAN0AAAAPAAAAAAAAAAAAAAAAAJgCAABkcnMv&#10;ZG93bnJldi54bWxQSwUGAAAAAAQABAD1AAAAigMAAAAA&#10;" strokecolor="#2f5496 [2408]" strokeweight="1.5pt">
                <v:fill opacity="0"/>
              </v:rect>
              <v:rect id="Rectangle 35" o:spid="_x0000_s295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jZwQMUA&#10;AADdAAAADwAAAGRycy9kb3ducmV2LnhtbESPQWvCQBSE70L/w/IKvdVNgrE1dQ1F0Xq0Vu+P7GsS&#10;zL5Ns9sk/vuuUPA4zMw3zDIfTSN66lxtWUE8jUAQF1bXXCo4fW2fX0E4j6yxsUwKruQgXz1Mlphp&#10;O/An9UdfigBhl6GCyvs2k9IVFRl0U9sSB+/bdgZ9kF0pdYdDgJtGJlE0lwZrDgsVtrSuqLgcf42C&#10;c7pp+UMaPsTb2SI9X3Y/69go9fQ4vr+B8DT6e/i/vdcKXpJ0Drc34QnI1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WNnBA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295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mQvDccAAADdAAAADwAAAGRycy9kb3ducmV2LnhtbESPT2vCQBTE7wW/w/KE3uqmgWqJbqQR&#10;BFPwUFsEb4/sM3/Mvo3ZrcZv7wqFHoeZ+Q2zWA6mFRfqXW1ZweskAkFcWF1zqeDne/3yDsJ5ZI2t&#10;ZVJwIwfLdPS0wETbK3/RZedLESDsElRQed8lUrqiIoNuYjvi4B1tb9AH2ZdS93gNcNPKOIqm0mDN&#10;YaHCjlYVFafdr1GQ3T73W+vz8+Z4aM55lsU5Nkap5/HwMQfhafD/4b/2RiuYxW8zeLwJT0Cm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SZC8NxwAAAN0AAAAPAAAAAAAA&#10;AAAAAAAAAKECAABkcnMvZG93bnJldi54bWxQSwUGAAAAAAQABAD5AAAAlQMAAAAA&#10;" strokecolor="#2f5496 [2408]" strokeweight="1.5pt"/>
            <v:shape id="AutoShape 37" o:spid="_x0000_s295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/u7f8MAAADdAAAADwAAAGRycy9kb3ducmV2LnhtbERPTYvCMBC9C/sfwix409SCulSj2IUF&#10;K+xBXQRvQzO21WZSm6j135vDgsfH+54vO1OLO7WusqxgNIxAEOdWV1wo+Nv/DL5AOI+ssbZMCp7k&#10;YLn46M0x0fbBW7rvfCFCCLsEFZTeN4mULi/JoBvahjhwJ9sa9AG2hdQtPkK4qWUcRRNpsOLQUGJD&#10;3yXll93NKEifm8Ov9dl1fTqer1maxhmejVL9z241A+Gp82/xv3utFUzjcZgb3oQnIBc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P7u3/DAAAA3QAAAA8AAAAAAAAAAAAA&#10;AAAAoQIAAGRycy9kb3ducmV2LnhtbFBLBQYAAAAABAAEAPkAAACRAwAAAAA=&#10;" strokecolor="#2f5496 [2408]" strokeweight="1.5pt"/>
          </v:group>
        </w:pict>
      </w: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 xml:space="preserve">                                                  </w:t>
      </w:r>
    </w:p>
    <w:p w:rsidR="00E673A2" w:rsidRPr="0025603D" w:rsidRDefault="00E673A2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>o     o</w:t>
      </w:r>
      <w:r>
        <w:rPr>
          <w:rFonts w:ascii="ALFABET98" w:hAnsi="ALFABET98"/>
          <w:color w:val="A6A6A6" w:themeColor="background1" w:themeShade="A6"/>
          <w:sz w:val="72"/>
          <w:szCs w:val="72"/>
        </w:rPr>
        <w:t xml:space="preserve"> </w:t>
      </w:r>
      <w:r w:rsidRPr="0025603D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t xml:space="preserve"> </w:t>
      </w:r>
      <w:r w:rsidR="00443F71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946" style="position:absolute;margin-left:-16.1pt;margin-top:9.4pt;width:521.25pt;height:36.85pt;z-index:-251231232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Rl/nEg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BJ&#10;Rl/nEgQAAPEPAAAOAAAAAAAAAAAAAAAAAC4CAABkcnMvZTJvRG9jLnhtbFBLAQItABQABgAIAAAA&#10;IQBYKw9o4AAAAAoBAAAPAAAAAAAAAAAAAAAAAGwGAABkcnMvZG93bnJldi54bWxQSwUGAAAAAAQA&#10;BADzAAAAeQcAAAAA&#10;">
            <v:group id="Group 33" o:spid="_x0000_s294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7VUYAMQAAADdAAAA&#10;DwAAAAAAAAAAAAAAAACqAgAAZHJzL2Rvd25yZXYueG1sUEsFBgAAAAAEAAQA+gAAAJsDAAAAAA==&#10;">
              <v:rect id="Rectangle 34" o:spid="_x0000_s295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MnWIcUA&#10;AADdAAAADwAAAGRycy9kb3ducmV2LnhtbESPQWvCQBSE74X+h+UVequbKKQlukpbtfRajYTeHtln&#10;NjT7NmRXE/99VxA8DjPzDbNYjbYVZ+p941hBOklAEFdON1wrKPbblzcQPiBrbB2Tggt5WC0fHxaY&#10;azfwD513oRYRwj5HBSaELpfSV4Ys+onriKN3dL3FEGVfS93jEOG2ldMkyaTFhuOCwY4+DVV/u5NV&#10;MKvLjSmLtS9sWmZfh8vhY/jdKvX8NL7PQQQawz18a39rBa/TLIXrm/gE5PI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0ydYhxQAAAN0AAAAPAAAAAAAAAAAAAAAAAJgCAABkcnMv&#10;ZG93bnJldi54bWxQSwUGAAAAAAQABAD1AAAAigMAAAAA&#10;" strokecolor="#2f5496 [2408]" strokeweight="1.5pt">
                <v:fill opacity="0"/>
              </v:rect>
              <v:rect id="Rectangle 35" o:spid="_x0000_s295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2G8/sMA&#10;AADdAAAADwAAAGRycy9kb3ducmV2LnhtbESPT4vCMBTE74LfITxhb5q2qLt2jSKKf46uq/dH87Yt&#10;Ni+1yWr99kYQPA4z8xtmOm9NJa7UuNKygngQgSDOrC45V3D8Xfe/QDiPrLGyTAru5GA+63ammGp7&#10;4x+6HnwuAoRdigoK7+tUSpcVZNANbE0cvD/bGPRBNrnUDd4C3FQyiaKxNFhyWCiwpmVB2fnwbxSc&#10;Rquat9LwPl4PJ6PTeXNZxkapj167+AbhqfXv8Ku90wo+k3ECzzfhCcj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2G8/s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94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zPjs8YAAADdAAAADwAAAGRycy9kb3ducmV2LnhtbESPQWvCQBSE70L/w/IKvZmNKViJrmIK&#10;BVPwUBXB2yP7TKLZtzG71fjv3ULB4zAz3zCzRW8acaXO1ZYVjKIYBHFhdc2lgt32azgB4TyyxsYy&#10;KbiTg8X8ZTDDVNsb/9B140sRIOxSVFB536ZSuqIigy6yLXHwjrYz6IPsSqk7vAW4aWQSx2NpsOaw&#10;UGFLnxUV582vUZDdv/dr6/PL6ng4XfIsS3I8GaXeXvvlFISn3j/D/+2VVvCRjN/h7014AnL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Mz47PGAAAA3QAAAA8AAAAAAAAA&#10;AAAAAAAAoQIAAGRycy9kb3ducmV2LnhtbFBLBQYAAAAABAAEAPkAAACUAwAAAAA=&#10;" strokecolor="#2f5496 [2408]" strokeweight="1.5pt"/>
            <v:shape id="AutoShape 37" o:spid="_x0000_s294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Np7x8YAAADdAAAADwAAAGRycy9kb3ducmV2LnhtbESPQWvCQBSE70L/w/IKvZmNoViJrmIK&#10;BVPwUBXB2yP7TKLZtzG71fjv3ULB4zAz3zCzRW8acaXO1ZYVjKIYBHFhdc2lgt32azgB4TyyxsYy&#10;KbiTg8X8ZTDDVNsb/9B140sRIOxSVFB536ZSuqIigy6yLXHwjrYz6IPsSqk7vAW4aWQSx2NpsOaw&#10;UGFLnxUV582vUZDdv/dr6/PL6ng4XfIsS3I8GaXeXvvlFISn3j/D/+2VVvCRjN/h7014AnL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zae8fGAAAA3QAAAA8AAAAAAAAA&#10;AAAAAAAAoQIAAGRycy9kb3ducmV2LnhtbFBLBQYAAAAABAAEAPkAAACUAwAAAAA=&#10;" strokecolor="#2f5496 [2408]" strokeweight="1.5pt"/>
          </v:group>
        </w:pict>
      </w: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 xml:space="preserve">                                                  </w:t>
      </w:r>
    </w:p>
    <w:p w:rsidR="00E673A2" w:rsidRPr="0025603D" w:rsidRDefault="00E673A2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 xml:space="preserve">o     </w:t>
      </w:r>
      <w:r>
        <w:rPr>
          <w:rFonts w:ascii="ALFABET98" w:hAnsi="ALFABET98"/>
          <w:color w:val="A6A6A6" w:themeColor="background1" w:themeShade="A6"/>
          <w:sz w:val="72"/>
          <w:szCs w:val="72"/>
        </w:rPr>
        <w:t xml:space="preserve"> </w:t>
      </w:r>
      <w:r w:rsidRPr="0025603D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t xml:space="preserve"> </w:t>
      </w:r>
      <w:r w:rsidR="00443F71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940" style="position:absolute;margin-left:-16.1pt;margin-top:9.4pt;width:521.25pt;height:36.85pt;z-index:-251230208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LWN8igXBAAA8Q8AAA4AAAAAAAAAAAAAAAAALgIAAGRycy9lMm9Eb2MueG1sUEsBAi0AFAAG&#10;AAgAAAAhAFgrD2jgAAAACgEAAA8AAAAAAAAAAAAAAAAAcQYAAGRycy9kb3ducmV2LnhtbFBLBQYA&#10;AAAABAAEAPMAAAB+BwAAAAA=&#10;">
            <v:group id="Group 33" o:spid="_x0000_s294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N8CXvxgAAAN0A&#10;AAAPAAAAAAAAAAAAAAAAAKoCAABkcnMvZG93bnJldi54bWxQSwUGAAAAAAQABAD6AAAAnQMAAAAA&#10;">
              <v:rect id="Rectangle 34" o:spid="_x0000_s294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GzrzsUA&#10;AADdAAAADwAAAGRycy9kb3ducmV2LnhtbESPQWvCQBSE7wX/w/KE3upGC1Giq2hbS6/VSPD2yD6z&#10;wezbkN2a+O+7hYLHYWa+YVabwTbiRp2vHSuYThIQxKXTNVcK8uP+ZQHCB2SNjWNScCcPm/XoaYWZ&#10;dj1/0+0QKhEh7DNUYEJoMyl9aciin7iWOHoX11kMUXaV1B32EW4bOUuSVFqsOS4YbOnNUHk9/FgF&#10;r1XxYYr83ed2WqSfp/tp15/3Sj2Ph+0SRKAhPML/7S+tYD5L5/D3Jj4Buf4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bOvOxQAAAN0AAAAPAAAAAAAAAAAAAAAAAJgCAABkcnMv&#10;ZG93bnJldi54bWxQSwUGAAAAAAQABAD1AAAAigMAAAAA&#10;" strokecolor="#2f5496 [2408]" strokeweight="1.5pt">
                <v:fill opacity="0"/>
              </v:rect>
              <v:rect id="Rectangle 35" o:spid="_x0000_s294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omLFMEA&#10;AADdAAAADwAAAGRycy9kb3ducmV2LnhtbERPyW7CMBC9I/UfrKnUGzhBBUrAQRWI5chS7qN4mkSJ&#10;xyE2EP4eH5A4Pr19vuhMLW7UutKygngQgSDOrC45V/B3Wvd/QDiPrLG2TAoe5GCRfvTmmGh75wPd&#10;jj4XIYRdggoK75tESpcVZNANbEMcuH/bGvQBtrnULd5DuKnlMIrG0mDJoaHAhpYFZdXxahScR6uG&#10;t9LwPl5/T0fnanNZxkapr8/udwbCU+ff4pd7pxVMhuMwN7wJT0CmT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aJixT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294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tvUWcYAAADdAAAADwAAAGRycy9kb3ducmV2LnhtbESPQWvCQBSE74L/YXmCN7MxB1tTVzGC&#10;YAoeaqXQ2yP7TGKzb2N21fjv3UKhx2FmvmEWq9404kadqy0rmEYxCOLC6ppLBcfP7eQVhPPIGhvL&#10;pOBBDlbL4WCBqbZ3/qDbwZciQNilqKDyvk2ldEVFBl1kW+LgnWxn0AfZlVJ3eA9w08gkjmfSYM1h&#10;ocKWNhUVP4erUZA93r/21ueX3en7fMmzLMnxbJQaj/r1GwhPvf8P/7V3WsFLMpvD75vwBOTyC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Lb1FnGAAAA3QAAAA8AAAAAAAAA&#10;AAAAAAAAoQIAAGRycy9kb3ducmV2LnhtbFBLBQYAAAAABAAEAPkAAACUAwAAAAA=&#10;" strokecolor="#2f5496 [2408]" strokeweight="1.5pt"/>
            <v:shape id="AutoShape 37" o:spid="_x0000_s294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jjrGcQAAADdAAAADwAAAGRycy9kb3ducmV2LnhtbERPu2rDMBTdA/0HcQvdYrkemuBYCXWh&#10;EBc6NAmFbhfr+hXryrFUx/n7aihkPJx3tptNLyYaXWtZwXMUgyAurW65VnA6vi/XIJxH1thbJgU3&#10;crDbPiwyTLW98hdNB1+LEMIuRQWN90MqpSsbMugiOxAHrrKjQR/gWEs94jWEm14mcfwiDbYcGhoc&#10;6K2h8nz4NQry28f3p/XFZV/9dJciz5MCO6PU0+P8ugHhafZ38b97rxWsklXYH96EJyC3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WOOsZxAAAAN0AAAAPAAAAAAAAAAAA&#10;AAAAAKECAABkcnMvZG93bnJldi54bWxQSwUGAAAAAAQABAD5AAAAkgMAAAAA&#10;" strokecolor="#2f5496 [2408]" strokeweight="1.5pt"/>
          </v:group>
        </w:pict>
      </w: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 xml:space="preserve">                                                  </w:t>
      </w:r>
    </w:p>
    <w:p w:rsidR="00E673A2" w:rsidRPr="0025603D" w:rsidRDefault="00E673A2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 xml:space="preserve">o     </w:t>
      </w:r>
      <w:r>
        <w:rPr>
          <w:rFonts w:ascii="ALFABET98" w:hAnsi="ALFABET98"/>
          <w:color w:val="A6A6A6" w:themeColor="background1" w:themeShade="A6"/>
          <w:sz w:val="72"/>
          <w:szCs w:val="72"/>
        </w:rPr>
        <w:t xml:space="preserve"> </w:t>
      </w:r>
      <w:r w:rsidRPr="0025603D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t xml:space="preserve"> </w:t>
      </w:r>
      <w:r w:rsidR="00443F71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934" style="position:absolute;margin-left:-16.1pt;margin-top:9.4pt;width:521.25pt;height:36.85pt;z-index:-251229184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Db&#10;LcNEEgQAAPEPAAAOAAAAAAAAAAAAAAAAAC4CAABkcnMvZTJvRG9jLnhtbFBLAQItABQABgAIAAAA&#10;IQBYKw9o4AAAAAoBAAAPAAAAAAAAAAAAAAAAAGwGAABkcnMvZG93bnJldi54bWxQSwUGAAAAAAQA&#10;BADzAAAAeQcAAAAA&#10;">
            <v:group id="Group 33" o:spid="_x0000_s293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ErUxxgAAAN0A&#10;AAAPAAAAAAAAAAAAAAAAAKoCAABkcnMvZG93bnJldi54bWxQSwUGAAAAAAQABAD6AAAAnQMAAAAA&#10;">
              <v:rect id="Rectangle 34" o:spid="_x0000_s293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o57EMUA&#10;AADdAAAADwAAAGRycy9kb3ducmV2LnhtbESPQWvCQBSE7wX/w/KE3upGBZXoKrbW0ms1Erw9ss9s&#10;MPs2ZFcT/323UPA4zMw3zGrT21rcqfWVYwXjUQKCuHC64lJBdty/LUD4gKyxdkwKHuRhsx68rDDV&#10;ruMfuh9CKSKEfYoKTAhNKqUvDFn0I9cQR+/iWoshyraUusUuwm0tJ0kykxYrjgsGG/owVFwPN6tg&#10;WuafJs92PrPjfPZ1epzeu/Neqddhv12CCNSHZ/i//a0VzCfzKfy9iU9Ar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jnsQxQAAAN0AAAAPAAAAAAAAAAAAAAAAAJgCAABkcnMv&#10;ZG93bnJldi54bWxQSwUGAAAAAAQABAD1AAAAigMAAAAA&#10;" strokecolor="#2f5496 [2408]" strokeweight="1.5pt">
                <v:fill opacity="0"/>
              </v:rect>
              <v:rect id="Rectangle 35" o:spid="_x0000_s293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h0XzMMA&#10;AADdAAAADwAAAGRycy9kb3ducmV2LnhtbESPS4vCQBCE7wv+h6EFbzqJ+Nqso4ji4+hjvTeZ3iSY&#10;6YmZUeO/dwRhj0VVfUVN540pxZ1qV1hWEPciEMSp1QVnCn5P6+4EhPPIGkvLpOBJDuaz1tcUE20f&#10;fKD70WciQNglqCD3vkqkdGlOBl3PVsTB+7O1QR9knUld4yPATSn7UTSSBgsOCzlWtMwpvRxvRsF5&#10;uKp4Kw3v4/Xge3i+bK7L2CjVaTeLHxCeGv8f/rR3WsG4Px7A+014AnL2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h0Xz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93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k9IgccAAADdAAAADwAAAGRycy9kb3ducmV2LnhtbESPT2vCQBTE7wW/w/KE3uqmgWqJbqQR&#10;BFPwUFsEb4/sM3/Mvo3ZrcZv7wqFHoeZ+Q2zWA6mFRfqXW1ZweskAkFcWF1zqeDne/3yDsJ5ZI2t&#10;ZVJwIwfLdPS0wETbK3/RZedLESDsElRQed8lUrqiIoNuYjvi4B1tb9AH2ZdS93gNcNPKOIqm0mDN&#10;YaHCjlYVFafdr1GQ3T73W+vz8+Z4aM55lsU5Nkap5/HwMQfhafD/4b/2RiuYxbM3eLwJT0Cm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GT0iBxwAAAN0AAAAPAAAAAAAA&#10;AAAAAAAAAKECAABkcnMvZG93bnJldi54bWxQSwUGAAAAAAQABAD5AAAAlQMAAAAA&#10;" strokecolor="#2f5496 [2408]" strokeweight="1.5pt"/>
            <v:shape id="AutoShape 37" o:spid="_x0000_s293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p3W9sYAAADdAAAADwAAAGRycy9kb3ducmV2LnhtbESPT4vCMBTE78J+h/AWvGlqDyrVKHZh&#10;wQoe/MPC3h7Ns602L7WJWr+9WVjwOMzMb5j5sjO1uFPrKssKRsMIBHFudcWFguPhezAF4Tyyxtoy&#10;KXiSg+XiozfHRNsH7+i+94UIEHYJKii9bxIpXV6SQTe0DXHwTrY16INsC6lbfAS4qWUcRWNpsOKw&#10;UGJDXyXll/3NKEifm5+t9dl1ffo9X7M0jTM8G6X6n91qBsJT59/h//ZaK5jEkzH8vQlPQC5e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ad1vbGAAAA3QAAAA8AAAAAAAAA&#10;AAAAAAAAoQIAAGRycy9kb3ducmV2LnhtbFBLBQYAAAAABAAEAPkAAACUAwAAAAA=&#10;" strokecolor="#2f5496 [2408]" strokeweight="1.5pt"/>
          </v:group>
        </w:pict>
      </w: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 xml:space="preserve">                                                  </w:t>
      </w:r>
    </w:p>
    <w:p w:rsidR="00E673A2" w:rsidRPr="0025603D" w:rsidRDefault="00E673A2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 xml:space="preserve">o     </w:t>
      </w:r>
      <w:r>
        <w:rPr>
          <w:rFonts w:ascii="ALFABET98" w:hAnsi="ALFABET98"/>
          <w:color w:val="A6A6A6" w:themeColor="background1" w:themeShade="A6"/>
          <w:sz w:val="72"/>
          <w:szCs w:val="72"/>
        </w:rPr>
        <w:t xml:space="preserve"> </w:t>
      </w:r>
      <w:r w:rsidRPr="0025603D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t xml:space="preserve"> </w:t>
      </w:r>
      <w:r w:rsidR="00443F71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928" style="position:absolute;margin-left:-16.1pt;margin-top:9.4pt;width:521.25pt;height:36.85pt;z-index:-251228160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XfzTARYEAADxDwAADgAAAAAAAAAAAAAAAAAuAgAAZHJzL2Uyb0RvYy54bWxQSwECLQAUAAYA&#10;CAAAACEAWCsPaOAAAAAKAQAADwAAAAAAAAAAAAAAAABwBgAAZHJzL2Rvd25yZXYueG1sUEsFBgAA&#10;AAAEAAQA8wAAAH0HAAAAAA==&#10;">
            <v:group id="Group 33" o:spid="_x0000_s293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vqC28QAAADdAAAA&#10;DwAAAAAAAAAAAAAAAACqAgAAZHJzL2Rvd25yZXYueG1sUEsFBgAAAAAEAAQA+gAAAJsDAAAAAA==&#10;">
              <v:rect id="Rectangle 34" o:spid="_x0000_s293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2ZM+sUA&#10;AADdAAAADwAAAGRycy9kb3ducmV2LnhtbESPQWvCQBSE74L/YXlCb7rRgtrUVbTV0qs2Enp7ZF+z&#10;odm3Ibua+O+7BcHjMDPfMKtNb2txpdZXjhVMJwkI4sLpiksF2ddhvAThA7LG2jEpuJGHzXo4WGGq&#10;XcdHup5CKSKEfYoKTAhNKqUvDFn0E9cQR+/HtRZDlG0pdYtdhNtazpJkLi1WHBcMNvRmqPg9XayC&#10;5zLfmzx795md5vOP8+28674PSj2N+u0riEB9eITv7U+tYDFbvMD/m/gE5Po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Zkz6xQAAAN0AAAAPAAAAAAAAAAAAAAAAAJgCAABkcnMv&#10;ZG93bnJldi54bWxQSwUGAAAAAAQABAD1AAAAigMAAAAA&#10;" strokecolor="#2f5496 [2408]" strokeweight="1.5pt">
                <v:fill opacity="0"/>
              </v:rect>
              <v:rect id="Rectangle 35" o:spid="_x0000_s293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PNh6MEA&#10;AADdAAAADwAAAGRycy9kb3ducmV2LnhtbERPyW7CMBC9I/EP1iBxK05QKRBwIkQF5diy3EfxkETE&#10;4xAbCH9fH5A4Pr19mXWmFndqXWVZQTyKQBDnVldcKDgeNh8zEM4ja6wtk4InOcjSfm+JibYP/qP7&#10;3hcihLBLUEHpfZNI6fKSDLqRbYgDd7atQR9gW0jd4iOEm1qOo+hLGqw4NJTY0Lqk/LK/GQWnyXfD&#10;P9Lwb7z5nE9Ol+11HRulhoNutQDhqfNv8cu90wqm41nYH96EJyDT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jzYej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293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KE+pccAAADdAAAADwAAAGRycy9kb3ducmV2LnhtbESPT2vCQBTE7wW/w/IK3urGHKykrqER&#10;CqbQg7YI3h7ZZ/40+zZmtyb59l2h0OMwM79hNuloWnGj3tWWFSwXEQjiwuqaSwVfn29PaxDOI2ts&#10;LZOCiRyk29nDBhNtBz7Q7ehLESDsElRQed8lUrqiIoNuYTvi4F1sb9AH2ZdS9zgEuGllHEUrabDm&#10;sFBhR7uKiu/jj1GQTe+nD+vz6/5ybq55lsU5Nkap+eP4+gLC0+j/w3/tvVbwHK+XcH8TnoDc/g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MoT6lxwAAAN0AAAAPAAAAAAAA&#10;AAAAAAAAAKECAABkcnMvZG93bnJldi54bWxQSwUGAAAAAAQABAD5AAAAlQMAAAAA&#10;" strokecolor="#2f5496 [2408]" strokeweight="1.5pt"/>
            <v:shape id="AutoShape 37" o:spid="_x0000_s292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HOg0sYAAADdAAAADwAAAGRycy9kb3ducmV2LnhtbESPT4vCMBTE7wt+h/AEb2tqD65Uo1hh&#10;wQoe/IPg7dE822rzUpus1m+/ERb2OMzMb5jZojO1eFDrKssKRsMIBHFudcWFguPh+3MCwnlkjbVl&#10;UvAiB4t572OGibZP3tFj7wsRIOwSVFB63yRSurwkg25oG+LgXWxr0AfZFlK3+AxwU8s4isbSYMVh&#10;ocSGViXlt/2PUZC+Nqet9dl9fTlf71maxhlejVKDfrecgvDU+f/wX3utFXzFkxjeb8ITkPN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xzoNLGAAAA3QAAAA8AAAAAAAAA&#10;AAAAAAAAoQIAAGRycy9kb3ducmV2LnhtbFBLBQYAAAAABAAEAPkAAACUAwAAAAA=&#10;" strokecolor="#2f5496 [2408]" strokeweight="1.5pt"/>
          </v:group>
        </w:pict>
      </w: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 xml:space="preserve">                                                  </w:t>
      </w:r>
    </w:p>
    <w:p w:rsidR="00E673A2" w:rsidRPr="0025603D" w:rsidRDefault="00E673A2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 xml:space="preserve">o     </w:t>
      </w:r>
      <w:r>
        <w:rPr>
          <w:rFonts w:ascii="ALFABET98" w:hAnsi="ALFABET98"/>
          <w:color w:val="A6A6A6" w:themeColor="background1" w:themeShade="A6"/>
          <w:sz w:val="72"/>
          <w:szCs w:val="72"/>
        </w:rPr>
        <w:t xml:space="preserve"> </w:t>
      </w:r>
      <w:r w:rsidRPr="0025603D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t xml:space="preserve"> </w:t>
      </w:r>
      <w:r w:rsidR="00443F71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922" style="position:absolute;margin-left:-16.1pt;margin-top:9.4pt;width:521.25pt;height:36.85pt;z-index:-251227136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Bt83iRYEAADxDwAADgAAAAAAAAAAAAAAAAAuAgAAZHJzL2Uyb0RvYy54bWxQSwECLQAUAAYA&#10;CAAAACEAWCsPaOAAAAAKAQAADwAAAAAAAAAAAAAAAABwBgAAZHJzL2Rvd25yZXYueG1sUEsFBgAA&#10;AAAEAAQA8wAAAH0HAAAAAA==&#10;">
            <v:group id="Group 33" o:spid="_x0000_s292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iYvj5xgAAAN0A&#10;AAAPAAAAAAAAAAAAAAAAAKoCAABkcnMvZG93bnJldi54bWxQSwUGAAAAAAQABAD6AAAAnQMAAAAA&#10;">
              <v:rect id="Rectangle 34" o:spid="_x0000_s292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/422MUA&#10;AADdAAAADwAAAGRycy9kb3ducmV2LnhtbESPQWvCQBSE7wX/w/IK3upGpSqpq9hai1c1Erw9sq/Z&#10;0OzbkF1N/PddodDjMDPfMMt1b2txo9ZXjhWMRwkI4sLpiksF2Wn3sgDhA7LG2jEpuJOH9WrwtMRU&#10;u44PdDuGUkQI+xQVmBCaVEpfGLLoR64hjt63ay2GKNtS6ha7CLe1nCTJTFqsOC4YbOjDUPFzvFoF&#10;0zL/NHm29Zkd57Ov8/383l12Sg2f+80biEB9+A//tfdawXyyeIXHm/gE5O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7/jbYxQAAAN0AAAAPAAAAAAAAAAAAAAAAAJgCAABkcnMv&#10;ZG93bnJldi54bWxQSwUGAAAAAAQABAD1AAAAigMAAAAA&#10;" strokecolor="#2f5496 [2408]" strokeweight="1.5pt">
                <v:fill opacity="0"/>
              </v:rect>
              <v:rect id="Rectangle 35" o:spid="_x0000_s292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FZcB8MA&#10;AADdAAAADwAAAGRycy9kb3ducmV2LnhtbESPS4vCQBCE74L/YWjBm04iPqOjiKK7x10f9ybTJsFM&#10;T8yMGv/9zoLgsaiqr6jFqjGleFDtCssK4n4Egji1uuBMwem4601BOI+ssbRMCl7kYLVstxaYaPvk&#10;X3ocfCYChF2CCnLvq0RKl+Zk0PVtRRy8i60N+iDrTOoanwFuSjmIorE0WHBYyLGiTU7p9XA3Cs6j&#10;bcVf0vBPvBvORufr/raJjVLdTrOeg/DU+E/43f7WCiaD6Rj+34QnIJ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FZcB8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92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AQDSscAAADdAAAADwAAAGRycy9kb3ducmV2LnhtbESPQWvCQBSE74X+h+UVems25qASs4op&#10;FEzBQ20p9PbIPrPR7NuYXTX+e7dQ6HGYmW+YYjXaTlxo8K1jBZMkBUFcO91yo+Dr8+1lDsIHZI2d&#10;Y1JwIw+r5eNDgbl2V/6gyy40IkLY56jAhNDnUvrakEWfuJ44ens3WAxRDo3UA14j3HYyS9OptNhy&#10;XDDY06uh+rg7WwXl7f1760J12ux/DqeqLLMKD1ap56dxvQARaAz/4b/2RiuYZfMZ/L6JT0Au7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sBANKxwAAAN0AAAAPAAAAAAAA&#10;AAAAAAAAAKECAABkcnMvZG93bnJldi54bWxQSwUGAAAAAAQABAD5AAAAlQMAAAAA&#10;" strokecolor="#2f5496 [2408]" strokeweight="1.5pt"/>
            <v:shape id="AutoShape 37" o:spid="_x0000_s292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ZuXOMQAAADdAAAADwAAAGRycy9kb3ducmV2LnhtbERPTWvCQBC9F/wPywje6qY5tCG6SiMI&#10;RuihaSn0NmTHJJqdjdmtSf599yB4fLzv9XY0rbhR7xrLCl6WEQji0uqGKwXfX/vnBITzyBpby6Rg&#10;Igfbzexpjam2A3/SrfCVCCHsUlRQe9+lUrqyJoNuaTviwJ1sb9AH2FdS9ziEcNPKOIpepcGGQ0ON&#10;He1qKi/Fn1GQTcefD+vz6+H0e77mWRbneDZKLebj+wqEp9E/xHf3QSt4i5MwN7wJT0Bu/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dm5c4xAAAAN0AAAAPAAAAAAAAAAAA&#10;AAAAAKECAABkcnMvZG93bnJldi54bWxQSwUGAAAAAAQABAD5AAAAkgMAAAAA&#10;" strokecolor="#2f5496 [2408]" strokeweight="1.5pt"/>
          </v:group>
        </w:pict>
      </w: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 xml:space="preserve">                                                  </w:t>
      </w:r>
    </w:p>
    <w:p w:rsidR="00E673A2" w:rsidRPr="0025603D" w:rsidRDefault="00E673A2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 xml:space="preserve">o     </w:t>
      </w:r>
      <w:r>
        <w:rPr>
          <w:rFonts w:ascii="ALFABET98" w:hAnsi="ALFABET98"/>
          <w:color w:val="A6A6A6" w:themeColor="background1" w:themeShade="A6"/>
          <w:sz w:val="72"/>
          <w:szCs w:val="72"/>
        </w:rPr>
        <w:t xml:space="preserve"> </w:t>
      </w:r>
      <w:r w:rsidRPr="0025603D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t xml:space="preserve"> </w:t>
      </w:r>
      <w:r w:rsidR="00443F71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916" style="position:absolute;margin-left:-16.1pt;margin-top:9.4pt;width:521.25pt;height:36.85pt;z-index:-251226112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u5LgEg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BK&#10;u5LgEgQAAPEPAAAOAAAAAAAAAAAAAAAAAC4CAABkcnMvZTJvRG9jLnhtbFBLAQItABQABgAIAAAA&#10;IQBYKw9o4AAAAAoBAAAPAAAAAAAAAAAAAAAAAGwGAABkcnMvZG93bnJldi54bWxQSwUGAAAAAAQA&#10;BADzAAAAeQcAAAAA&#10;">
            <v:group id="Group 33" o:spid="_x0000_s291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2IBoJ8QAAADdAAAA&#10;DwAAAAAAAAAAAAAAAACqAgAAZHJzL2Rvd25yZXYueG1sUEsFBgAAAAAEAAQA+gAAAJsDAAAAAA==&#10;">
              <v:rect id="Rectangle 34" o:spid="_x0000_s292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RymBsYA&#10;AADdAAAADwAAAGRycy9kb3ducmV2LnhtbESPQWvCQBSE74X+h+UVvNVNFKyNrtJWLb2qkdDbI/vM&#10;hmbfhuxq4r93C4Ueh5n5hlmuB9uIK3W+dqwgHScgiEuna64U5Mfd8xyED8gaG8ek4EYe1qvHhyVm&#10;2vW8p+shVCJC2GeowITQZlL60pBFP3YtcfTOrrMYouwqqTvsI9w2cpIkM2mx5rhgsKUPQ+XP4WIV&#10;TKtia4p843ObFrPP0+303n/vlBo9DW8LEIGG8B/+a39pBS+T1xR+38QnIF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RymBsYAAADdAAAADwAAAAAAAAAAAAAAAACYAgAAZHJz&#10;L2Rvd25yZXYueG1sUEsFBgAAAAAEAAQA9QAAAIsDAAAAAA==&#10;" strokecolor="#2f5496 [2408]" strokeweight="1.5pt">
                <v:fill opacity="0"/>
              </v:rect>
              <v:rect id="Rectangle 35" o:spid="_x0000_s292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rTM2cMA&#10;AADdAAAADwAAAGRycy9kb3ducmV2LnhtbESPQYvCMBSE74L/IbyFvWnasupajSKKq0d19f5o3rbF&#10;5qU2Wa3/3giCx2FmvmGm89ZU4kqNKy0riPsRCOLM6pJzBcffde8bhPPIGivLpOBODuazbmeKqbY3&#10;3tP14HMRIOxSVFB4X6dSuqwgg65va+Lg/dnGoA+yyaVu8BbgppJJFA2lwZLDQoE1LQvKzod/o+A0&#10;WNW8kYZ38fprPDidfy7L2Cj1+dEuJiA8tf4dfrW3WsEoGSfwfBOegJw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rTM2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91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uaTlMcAAADdAAAADwAAAGRycy9kb3ducmV2LnhtbESPT2vCQBTE70K/w/IKvemmKWibupFG&#10;EIzQg7YUentkX/7Y7NuYXTV+e7cgeBxm5jfMfDGYVpyod41lBc+TCARxYXXDlYLvr9X4FYTzyBpb&#10;y6TgQg4W6cNojom2Z97SaecrESDsElRQe98lUrqiJoNuYjvi4JW2N+iD7CupezwHuGllHEVTabDh&#10;sFBjR8uair/d0SjILpufT+vzw7r83R/yLItz3Bulnh6Hj3cQngZ/D9/aa61gFr+9wP+b8ARkeg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W5pOUxwAAAN0AAAAPAAAAAAAA&#10;AAAAAAAAAKECAABkcnMvZG93bnJldi54bWxQSwUGAAAAAAQABAD5AAAAlQMAAAAA&#10;" strokecolor="#2f5496 [2408]" strokeweight="1.5pt"/>
            <v:shape id="AutoShape 37" o:spid="_x0000_s291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Q8L4McAAADdAAAADwAAAGRycy9kb3ducmV2LnhtbESPT2vCQBTE70K/w/IKvemmoWibupFG&#10;EIzQg7YUentkX/7Y7NuYXTV+e7cgeBxm5jfMfDGYVpyod41lBc+TCARxYXXDlYLvr9X4FYTzyBpb&#10;y6TgQg4W6cNojom2Z97SaecrESDsElRQe98lUrqiJoNuYjvi4JW2N+iD7CupezwHuGllHEVTabDh&#10;sFBjR8uair/d0SjILpufT+vzw7r83R/yLItz3Bulnh6Hj3cQngZ/D9/aa61gFr+9wP+b8ARkeg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ZDwvgxwAAAN0AAAAPAAAAAAAA&#10;AAAAAAAAAKECAABkcnMvZG93bnJldi54bWxQSwUGAAAAAAQABAD5AAAAlQMAAAAA&#10;" strokecolor="#2f5496 [2408]" strokeweight="1.5pt"/>
          </v:group>
        </w:pict>
      </w: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 xml:space="preserve">                                                  </w:t>
      </w:r>
    </w:p>
    <w:p w:rsidR="00E673A2" w:rsidRPr="0025603D" w:rsidRDefault="00E673A2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 xml:space="preserve">o     </w:t>
      </w:r>
      <w:r>
        <w:rPr>
          <w:rFonts w:ascii="ALFABET98" w:hAnsi="ALFABET98"/>
          <w:color w:val="A6A6A6" w:themeColor="background1" w:themeShade="A6"/>
          <w:sz w:val="72"/>
          <w:szCs w:val="72"/>
        </w:rPr>
        <w:t xml:space="preserve"> </w:t>
      </w:r>
      <w:r w:rsidRPr="0025603D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t xml:space="preserve"> </w:t>
      </w:r>
      <w:r w:rsidR="00443F71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910" style="position:absolute;margin-left:-16.1pt;margin-top:9.4pt;width:521.25pt;height:36.85pt;z-index:-251225088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rgkHaBYEAADxDwAADgAAAAAAAAAAAAAAAAAuAgAAZHJzL2Uyb0RvYy54bWxQSwECLQAUAAYA&#10;CAAAACEAWCsPaOAAAAAKAQAADwAAAAAAAAAAAAAAAABwBgAAZHJzL2Rvd25yZXYueG1sUEsFBgAA&#10;AAAEAAQA8wAAAH0HAAAAAA==&#10;">
            <v:group id="Group 33" o:spid="_x0000_s291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4JVXIxgAAAN0A&#10;AAAPAAAAAAAAAAAAAAAAAKoCAABkcnMvZG93bnJldi54bWxQSwUGAAAAAAQABAD6AAAAnQMAAAAA&#10;">
              <v:rect id="Rectangle 34" o:spid="_x0000_s291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bmb6cUA&#10;AADdAAAADwAAAGRycy9kb3ducmV2LnhtbESPQWvCQBSE74L/YXlCb7rRgtrUVbTV0qs2Enp7ZF+z&#10;odm3Ibua+O+7BcHjMDPfMKtNb2txpdZXjhVMJwkI4sLpiksF2ddhvAThA7LG2jEpuJGHzXo4WGGq&#10;XcdHup5CKSKEfYoKTAhNKqUvDFn0E9cQR+/HtRZDlG0pdYtdhNtazpJkLi1WHBcMNvRmqPg9XayC&#10;5zLfmzx795md5vOP8+28674PSj2N+u0riEB9eITv7U+tYDF7WcD/m/gE5Po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uZvpxQAAAN0AAAAPAAAAAAAAAAAAAAAAAJgCAABkcnMv&#10;ZG93bnJldi54bWxQSwUGAAAAAAQABAD1AAAAigMAAAAA&#10;" strokecolor="#2f5496 [2408]" strokeweight="1.5pt">
                <v:fill opacity="0"/>
              </v:rect>
              <v:rect id="Rectangle 35" o:spid="_x0000_s291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1z7M8AA&#10;AADdAAAADwAAAGRycy9kb3ducmV2LnhtbERPPW/CMBDdkfgP1iF1AycIaAkxCIEojEDLfoqPJEp8&#10;DrEL6b/HAxLj0/tOV52pxZ1aV1pWEI8iEMSZ1SXnCn5/dsMvEM4ja6wtk4J/crBa9nspJto++ET3&#10;s89FCGGXoILC+yaR0mUFGXQj2xAH7mpbgz7ANpe6xUcIN7UcR9FMGiw5NBTY0KagrDr/GQWX6bbh&#10;vTR8jHeT+fRSfd82sVHqY9CtFyA8df4tfrkPWsHneB7mhjfhCcjl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1z7M8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291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w6kfsYAAADdAAAADwAAAGRycy9kb3ducmV2LnhtbESPQWvCQBSE74L/YXkFb7ppDtqkrtII&#10;ghE8aEuht0f2mcRm38bsqvHfu0Khx2FmvmHmy9404kqdqy0reJ1EIIgLq2suFXx9rsdvIJxH1thY&#10;JgV3crBcDAdzTLW98Z6uB1+KAGGXooLK+zaV0hUVGXQT2xIH72g7gz7IrpS6w1uAm0bGUTSVBmsO&#10;CxW2tKqo+D1cjILsvv3eWZ+fN8ef0znPsjjHk1Fq9NJ/vIPw1Pv/8F97oxXM4iSB55vwBOTi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cOpH7GAAAA3QAAAA8AAAAAAAAA&#10;AAAAAAAAoQIAAGRycy9kb3ducmV2LnhtbFBLBQYAAAAABAAEAPkAAACUAwAAAAA=&#10;" strokecolor="#2f5496 [2408]" strokeweight="1.5pt"/>
            <v:shape id="AutoShape 37" o:spid="_x0000_s291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N+X+cQAAADdAAAADwAAAGRycy9kb3ducmV2LnhtbERPTWvCQBC9F/wPywi9NZtaqCW6SiMI&#10;SaEH0yJ4G7JjEs3OJtmtJv++eyj0+Hjf6+1oWnGjwTWWFTxHMQji0uqGKwXfX/unNxDOI2tsLZOC&#10;iRxsN7OHNSba3vlAt8JXIoSwS1BB7X2XSOnKmgy6yHbEgTvbwaAPcKikHvAewk0rF3H8Kg02HBpq&#10;7GhXU3ktfoyCdPo4flqf99n5dOnzNF3keDFKPc7H9xUIT6P/F/+5M61g+RKH/eFNeAJy8ws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435f5xAAAAN0AAAAPAAAAAAAAAAAA&#10;AAAAAKECAABkcnMvZG93bnJldi54bWxQSwUGAAAAAAQABAD5AAAAkgMAAAAA&#10;" strokecolor="#2f5496 [2408]" strokeweight="1.5pt"/>
          </v:group>
        </w:pict>
      </w: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 xml:space="preserve">                                                  </w:t>
      </w:r>
    </w:p>
    <w:p w:rsidR="00E673A2" w:rsidRPr="0025603D" w:rsidRDefault="00E673A2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 xml:space="preserve">o     </w:t>
      </w:r>
      <w:r>
        <w:rPr>
          <w:rFonts w:ascii="ALFABET98" w:hAnsi="ALFABET98"/>
          <w:color w:val="A6A6A6" w:themeColor="background1" w:themeShade="A6"/>
          <w:sz w:val="72"/>
          <w:szCs w:val="72"/>
        </w:rPr>
        <w:t xml:space="preserve"> </w:t>
      </w:r>
      <w:r w:rsidRPr="0025603D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t xml:space="preserve"> </w:t>
      </w:r>
      <w:r w:rsidR="00443F71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904" style="position:absolute;margin-left:-16.1pt;margin-top:9.4pt;width:521.25pt;height:36.85pt;z-index:-251224064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">
            <v:group id="Group 33" o:spid="_x0000_s290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n1ydHFAAAA3QAA&#10;AA8AAAAAAAAAAAAAAAAAqgIAAGRycy9kb3ducmV2LnhtbFBLBQYAAAAABAAEAPoAAACcAwAAAAA=&#10;">
              <v:rect id="Rectangle 34" o:spid="_x0000_s290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GkH8MUA&#10;AADdAAAADwAAAGRycy9kb3ducmV2LnhtbESPQWvCQBSE74L/YXlCb2ZjA1ZSV6lWS6+1keDtkX3N&#10;hmbfhuxq4r/vFgo9DjPzDbPejrYVN+p941jBIklBEFdON1wrKD6P8xUIH5A1to5JwZ08bDfTyRpz&#10;7Qb+oNsp1CJC2OeowITQ5VL6ypBFn7iOOHpfrrcYouxrqXscIty28jFNl9Jiw3HBYEd7Q9X36WoV&#10;ZHV5MGXx6gu7KJdv5/t5N1yOSj3MxpdnEIHG8B/+a79rBU9ZmsHvm/gE5OY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aQfwxQAAAN0AAAAPAAAAAAAAAAAAAAAAAJgCAABkcnMv&#10;ZG93bnJldi54bWxQSwUGAAAAAAQABAD1AAAAigMAAAAA&#10;" strokecolor="#2f5496 [2408]" strokeweight="1.5pt">
                <v:fill opacity="0"/>
              </v:rect>
              <v:rect id="Rectangle 35" o:spid="_x0000_s290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PprLMUA&#10;AADdAAAADwAAAGRycy9kb3ducmV2LnhtbESPS0/DMBCE75X4D9YicaNOSh8Q4lSoVaHHvnJfxUsS&#10;JV6nsWnTf4+RkHoczcw3mnQ5mFZcqHe1ZQXxOAJBXFhdc6ngdNw8v4JwHllja5kU3MjBMnsYpZho&#10;e+U9XQ6+FAHCLkEFlfddIqUrKjLoxrYjDt637Q36IPtS6h6vAW5aOYmiuTRYc1iosKNVRUVz+DEK&#10;8tm64y9peBdvpm+zvPk8r2Kj1NPj8PEOwtPg7+H/9lYrWLxEU/h7E56AzH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+mss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290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Kg0YccAAADdAAAADwAAAGRycy9kb3ducmV2LnhtbESPQWvCQBSE70L/w/IKvZlNU2pL6hoa&#10;QTBCD9oieHtkn0ls9m3MbjX+e7cgeBxm5htmmg2mFSfqXWNZwXMUgyAurW64UvDzvRi/g3AeWWNr&#10;mRRcyEE2exhNMdX2zGs6bXwlAoRdigpq77tUSlfWZNBFtiMO3t72Bn2QfSV1j+cAN61M4ngiDTYc&#10;FmrsaF5T+bv5Mwryy2r7ZX1xXO53h2OR50mBB6PU0+Pw+QHC0+Dv4Vt7qRW8vcSv8P8mPAE5uw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oqDRhxwAAAN0AAAAPAAAAAAAA&#10;AAAAAAAAAKECAABkcnMvZG93bnJldi54bWxQSwUGAAAAAAQABAD5AAAAlQMAAAAA&#10;" strokecolor="#2f5496 [2408]" strokeweight="1.5pt"/>
            <v:shape id="AutoShape 37" o:spid="_x0000_s290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HqqFsYAAADdAAAADwAAAGRycy9kb3ducmV2LnhtbESPT4vCMBTE74LfITxhb5quC65Uo2wF&#10;wQoe/MPC3h7Ns602L7WJWr+9ERY8DjPzG2Y6b00lbtS40rKCz0EEgjizuuRcwWG/7I9BOI+ssbJM&#10;Ch7kYD7rdqYYa3vnLd12PhcBwi5GBYX3dSylywoy6Aa2Jg7e0TYGfZBNLnWD9wA3lRxG0UgaLDks&#10;FFjToqDsvLsaBclj/buxPr2sjn+nS5okwxRPRqmPXvszAeGp9e/wf3ulFXx/RSN4vQlPQM6e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h6qhbGAAAA3QAAAA8AAAAAAAAA&#10;AAAAAAAAoQIAAGRycy9kb3ducmV2LnhtbFBLBQYAAAAABAAEAPkAAACUAwAAAAA=&#10;" strokecolor="#2f5496 [2408]" strokeweight="1.5pt"/>
          </v:group>
        </w:pict>
      </w:r>
      <w:r w:rsidRPr="0025603D">
        <w:rPr>
          <w:rFonts w:ascii="ALFABET98" w:hAnsi="ALFABET98"/>
          <w:color w:val="A6A6A6" w:themeColor="background1" w:themeShade="A6"/>
          <w:sz w:val="72"/>
          <w:szCs w:val="72"/>
        </w:rPr>
        <w:t xml:space="preserve">                                                  </w:t>
      </w:r>
    </w:p>
    <w:p w:rsidR="00E673A2" w:rsidRPr="0025603D" w:rsidRDefault="00E673A2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sz w:val="36"/>
          <w:szCs w:val="36"/>
        </w:rPr>
        <w:t xml:space="preserve">          </w:t>
      </w:r>
      <w:r w:rsidR="00437EB7">
        <w:rPr>
          <w:rFonts w:ascii="ALFABET98" w:hAnsi="ALFABET98"/>
          <w:sz w:val="36"/>
          <w:szCs w:val="36"/>
        </w:rPr>
        <w:t xml:space="preserve">                       33</w:t>
      </w:r>
    </w:p>
    <w:p w:rsidR="00E673A2" w:rsidRPr="00BF2AA6" w:rsidRDefault="00E673A2" w:rsidP="00E673A2">
      <w:pPr>
        <w:spacing w:line="240" w:lineRule="auto"/>
        <w:rPr>
          <w:rFonts w:ascii="ALFABET98" w:hAnsi="ALFABET98"/>
          <w:sz w:val="36"/>
          <w:szCs w:val="36"/>
        </w:rPr>
      </w:pPr>
      <w:r w:rsidRPr="0025603D">
        <w:rPr>
          <w:rFonts w:ascii="ALFABET98" w:hAnsi="ALFABET98"/>
          <w:sz w:val="36"/>
          <w:szCs w:val="36"/>
        </w:rPr>
        <w:t>Say</w:t>
      </w:r>
      <w:r>
        <w:rPr>
          <w:rFonts w:ascii="ALFABET98" w:hAnsi="ALFABET98"/>
          <w:sz w:val="36"/>
          <w:szCs w:val="36"/>
        </w:rPr>
        <w:t>ın velim,  o harfinin üzerinden geçip boşlukları yazdırın</w:t>
      </w:r>
      <w:r w:rsidRPr="0025603D">
        <w:rPr>
          <w:rFonts w:ascii="ALFABET98" w:hAnsi="ALFABET98"/>
          <w:sz w:val="36"/>
          <w:szCs w:val="36"/>
        </w:rPr>
        <w:t>.</w:t>
      </w:r>
      <w:r w:rsidRPr="0025603D">
        <w:rPr>
          <w:rFonts w:ascii="ALFABET98" w:hAnsi="ALFABET98"/>
          <w:sz w:val="72"/>
          <w:szCs w:val="72"/>
        </w:rPr>
        <w:t xml:space="preserve">                                                                                                                                                                       </w:t>
      </w:r>
    </w:p>
    <w:p w:rsidR="00E673A2" w:rsidRPr="00497833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lastRenderedPageBreak/>
        <w:pict>
          <v:group id="_x0000_s2898" style="position:absolute;margin-left:-16.1pt;margin-top:9.4pt;width:521.25pt;height:36.85pt;z-index:-25122201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DnccD2FQQAAPEPAAAOAAAAAAAAAAAAAAAAAC4CAABkcnMvZTJvRG9jLnhtbFBLAQItABQABgAI&#10;AAAAIQBYKw9o4AAAAAoBAAAPAAAAAAAAAAAAAAAAAG8GAABkcnMvZG93bnJldi54bWxQSwUGAAAA&#10;AAQABADzAAAAfAcAAAAA&#10;">
            <v:group id="Group 33" o:spid="_x0000_s290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SoBWa8cAAADd&#10;AAAADwAAAAAAAAAAAAAAAACqAgAAZHJzL2Rvd25yZXYueG1sUEsFBgAAAAAEAAQA+gAAAJ4DAAAA&#10;AA==&#10;">
              <v:rect id="Rectangle 34" o:spid="_x0000_s290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xyYSsYA&#10;AADdAAAADwAAAGRycy9kb3ducmV2LnhtbESPQWvCQBSE70L/w/IKvdWNlVqNrmJtLV61keDtkX1m&#10;g9m3Ibs18d93CwWPw8x8wyxWva3FlVpfOVYwGiYgiAunKy4VZN/b5ykIH5A11o5JwY08rJYPgwWm&#10;2nW8p+shlCJC2KeowITQpFL6wpBFP3QNcfTOrrUYomxLqVvsItzW8iVJJtJixXHBYEMbQ8Xl8GMV&#10;jMv80+TZh8/sKJ98HW/H9+60VerpsV/PQQTqwz38395pBW+z2Sv8vYlPQC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xyYSsYAAADdAAAADwAAAAAAAAAAAAAAAACYAgAAZHJz&#10;L2Rvd25yZXYueG1sUEsFBgAAAAAEAAQA9QAAAIsDAAAAAA==&#10;" strokecolor="#2f5496 [2408]" strokeweight="1.5pt">
                <v:fill opacity="0"/>
              </v:rect>
              <v:rect id="Rectangle 35" o:spid="_x0000_s290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LTylcMA&#10;AADdAAAADwAAAGRycy9kb3ducmV2LnhtbESPS2/CMBCE75X4D9YicStOKl4JGIRAQI8876t4SSLi&#10;dRobCP8eV6rU42hmvtHMFq2pxIMaV1pWEPcjEMSZ1SXnCs6nzecEhPPIGivLpOBFDhbzzscMU22f&#10;fKDH0eciQNilqKDwvk6ldFlBBl3f1sTBu9rGoA+yyaVu8BngppJfUTSSBksOCwXWtCooux3vRsFl&#10;uK55Jw3v480gGV5u259VbJTqddvlFISn1v+H/9rfWsE4SUbw+yY8ATl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LTyl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90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Oat2McAAADdAAAADwAAAGRycy9kb3ducmV2LnhtbESPQWvCQBSE7wX/w/KE3urGHGpNXYMR&#10;BFPoQVsKvT2yzyQ2+zZmt0n8912h4HGYmW+YVTqaRvTUudqygvksAkFcWF1zqeDzY/f0AsJ5ZI2N&#10;ZVJwJQfpevKwwkTbgQ/UH30pAoRdggoq79tESldUZNDNbEscvJPtDPogu1LqDocAN42Mo+hZGqw5&#10;LFTY0rai4uf4axRk17evd+vzy/70fb7kWRbneDZKPU7HzSsIT6O/h//be61gsVwu4PYmPAG5/g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E5q3YxwAAAN0AAAAPAAAAAAAA&#10;AAAAAAAAAKECAABkcnMvZG93bnJldi54bWxQSwUGAAAAAAQABAD5AAAAlQMAAAAA&#10;" strokecolor="#2f5496 [2408]" strokeweight="1.5pt"/>
            <v:shape id="AutoShape 37" o:spid="_x0000_s289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Xk5qsQAAADdAAAADwAAAGRycy9kb3ducmV2LnhtbERPTWvCQBC9F/wPywi9NRtzaGvMKkYQ&#10;TKGH2iJ4G7JjEs3OJtmtxn/fPRQ8Pt53thpNK640uMayglkUgyAurW64UvDzvX15B+E8ssbWMim4&#10;k4PVcvKUYartjb/ouveVCCHsUlRQe9+lUrqyJoMush1x4E52MOgDHCqpB7yFcNPKJI5fpcGGQ0ON&#10;HW1qKi/7X6Mgv38cPq0v+t3peO6LPE8KPBulnqfjegHC0+gf4n/3Tit4m8/D3PAmPAG5/A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1eTmqxAAAAN0AAAAPAAAAAAAAAAAA&#10;AAAAAKECAABkcnMvZG93bnJldi54bWxQSwUGAAAAAAQABAD5AAAAkgMAAAAA&#10;" strokecolor="#2f5496 [2408]" strokeweight="1.5pt"/>
          </v:group>
        </w:pict>
      </w:r>
      <w:r w:rsidR="00E673A2" w:rsidRPr="00497833">
        <w:rPr>
          <w:rFonts w:ascii="ALFABET98" w:hAnsi="ALFABET98"/>
          <w:color w:val="A6A6A6" w:themeColor="background1" w:themeShade="A6"/>
          <w:sz w:val="72"/>
          <w:szCs w:val="72"/>
        </w:rPr>
        <w:t xml:space="preserve">O     O     O    O    O     O </w:t>
      </w:r>
    </w:p>
    <w:p w:rsidR="00E673A2" w:rsidRPr="00497833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892" style="position:absolute;margin-left:-16.1pt;margin-top:9.4pt;width:521.25pt;height:36.85pt;z-index:-25122099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5ZBxTxYEAADxDwAADgAAAAAAAAAAAAAAAAAuAgAAZHJzL2Uyb0RvYy54bWxQSwECLQAUAAYA&#10;CAAAACEAWCsPaOAAAAAKAQAADwAAAAAAAAAAAAAAAABwBgAAZHJzL2Rvd25yZXYueG1sUEsFBgAA&#10;AAAEAAQA8wAAAH0HAAAAAA==&#10;">
            <v:group id="Group 33" o:spid="_x0000_s289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uB3+O8QAAADdAAAA&#10;DwAAAAAAAAAAAAAAAACqAgAAZHJzL2Rvd25yZXYueG1sUEsFBgAAAAAEAAQA+gAAAJsDAAAAAA==&#10;">
              <v:rect id="Rectangle 34" o:spid="_x0000_s289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EwGsYA&#10;AADdAAAADwAAAGRycy9kb3ducmV2LnhtbESPT2vCQBTE70K/w/IKvdWNCv6JrlLbWryqkeDtkX1m&#10;Q7NvQ3Zr4rfvFgoeh5n5DbPa9LYWN2p95VjBaJiAIC6crrhUkJ12r3MQPiBrrB2Tgjt52KyfBitM&#10;tev4QLdjKEWEsE9RgQmhSaX0hSGLfuga4uhdXWsxRNmWUrfYRbit5ThJptJixXHBYEPvhorv449V&#10;MCnzT5NnHz6zo3z6db6ft91lp9TLc/+2BBGoD4/wf3uvFcwmyQL+3sQnIN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YEwGsYAAADdAAAADwAAAAAAAAAAAAAAAACYAgAAZHJz&#10;L2Rvd25yZXYueG1sUEsFBgAAAAAEAAQA9QAAAIsDAAAAAA==&#10;" strokecolor="#2f5496 [2408]" strokeweight="1.5pt">
                <v:fill opacity="0"/>
              </v:rect>
              <v:rect id="Rectangle 35" o:spid="_x0000_s289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hj78sAA&#10;AADdAAAADwAAAGRycy9kb3ducmV2LnhtbERPyW7CMBC9I/EP1iD11jihrAGDKhCUI+t9FA9JRDwO&#10;sQvh7+tDJY5Pb58vW1OJBzWutKwgiWIQxJnVJecKzqfN5wSE88gaK8uk4EUOlotuZ46ptk8+0OPo&#10;cxFC2KWooPC+TqV0WUEGXWRr4sBdbWPQB9jkUjf4DOGmkv04HkmDJYeGAmtaFZTdjr9GwWW4rvlH&#10;Gt4nm8F0eLlt76vEKPXRa79nIDy1/i3+d++0gvFXEvaHN+EJyMU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hj78s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289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kqkv8cAAADdAAAADwAAAGRycy9kb3ducmV2LnhtbESPT2vCQBTE7wW/w/IK3ppNFGxJ3Ugj&#10;CEboQVsKvT2yz/xp9m3Mrhq/fVco9DjMzG+Y5Wo0nbjQ4BrLCpIoBkFcWt1wpeDzY/P0AsJ5ZI2d&#10;ZVJwIwerbPKwxFTbK+/pcvCVCBB2KSqove9TKV1Zk0EX2Z44eEc7GPRBDpXUA14D3HRyFscLabDh&#10;sFBjT+uayp/D2SjIb7uvd+uL0/b43Z6KPJ8V2Bqlpo/j2ysIT6P/D/+1t1rB8zxJ4P4mPAGZ/Q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SSqS/xwAAAN0AAAAPAAAAAAAA&#10;AAAAAAAAAKECAABkcnMvZG93bnJldi54bWxQSwUGAAAAAAQABAD5AAAAlQMAAAAA&#10;" strokecolor="#2f5496 [2408]" strokeweight="1.5pt"/>
            <v:shape id="AutoShape 37" o:spid="_x0000_s289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pg6yMcAAADdAAAADwAAAGRycy9kb3ducmV2LnhtbESPT2vCQBTE7wW/w/KE3pqNEVpJ3YgR&#10;BFPoQSuF3h7ZZ/40+zZmtxq/fVco9DjMzG+Y5Wo0nbjQ4BrLCmZRDIK4tLrhSsHxY/u0AOE8ssbO&#10;Mim4kYNVNnlYYqrtlfd0OfhKBAi7FBXU3veplK6syaCLbE8cvJMdDPogh0rqAa8BbjqZxPGzNNhw&#10;WKixp01N5ffhxyjIb2+f79YX593pqz0XeZ4U2BqlHqfj+hWEp9H/h//aO63gZT5L4P4mPAGZ/Q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imDrIxwAAAN0AAAAPAAAAAAAA&#10;AAAAAAAAAKECAABkcnMvZG93bnJldi54bWxQSwUGAAAAAAQABAD5AAAAlQMAAAAA&#10;" strokecolor="#2f5496 [2408]" strokeweight="1.5pt"/>
          </v:group>
        </w:pict>
      </w:r>
      <w:r w:rsidR="00E673A2" w:rsidRPr="00497833">
        <w:rPr>
          <w:rFonts w:ascii="ALFABET98" w:hAnsi="ALFABET98"/>
          <w:color w:val="A6A6A6" w:themeColor="background1" w:themeShade="A6"/>
          <w:sz w:val="72"/>
          <w:szCs w:val="72"/>
        </w:rPr>
        <w:t xml:space="preserve">O     O     O    O    O     O </w:t>
      </w:r>
    </w:p>
    <w:p w:rsidR="00E673A2" w:rsidRPr="00497833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886" style="position:absolute;margin-left:-16.1pt;margin-top:9.4pt;width:521.25pt;height:36.85pt;z-index:-25121996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vH0WkhYEAADxDwAADgAAAAAAAAAAAAAAAAAuAgAAZHJzL2Uyb0RvYy54bWxQSwECLQAUAAYA&#10;CAAAACEAWCsPaOAAAAAKAQAADwAAAAAAAAAAAAAAAABwBgAAZHJzL2Rvd25yZXYueG1sUEsFBgAA&#10;AAAEAAQA8wAAAH0HAAAAAA==&#10;">
            <v:group id="Group 33" o:spid="_x0000_s288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8iWLjxgAAAN0A&#10;AAAPAAAAAAAAAAAAAAAAAKoCAABkcnMvZG93bnJldi54bWxQSwUGAAAAAAQABAD6AAAAnQMAAAAA&#10;">
              <v:rect id="Rectangle 34" o:spid="_x0000_s289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RWswsUA&#10;AADdAAAADwAAAGRycy9kb3ducmV2LnhtbESPT2vCQBTE74V+h+UVvOkmlWqJrtJ/Sq9qJPT2yD6z&#10;odm3Ibua+O3dgtDjMDO/YZbrwTbiQp2vHStIJwkI4tLpmisF+WEzfgXhA7LGxjEpuJKH9erxYYmZ&#10;dj3v6LIPlYgQ9hkqMCG0mZS+NGTRT1xLHL2T6yyGKLtK6g77CLeNfE6SmbRYc1ww2NKHofJ3f7YK&#10;plXxZYr80+c2LWbb4/X43v9slBo9DW8LEIGG8B++t7+1gvk0fYG/N/EJyNU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FazCxQAAAN0AAAAPAAAAAAAAAAAAAAAAAJgCAABkcnMv&#10;ZG93bnJldi54bWxQSwUGAAAAAAQABAD1AAAAigMAAAAA&#10;" strokecolor="#2f5496 [2408]" strokeweight="1.5pt">
                <v:fill opacity="0"/>
              </v:rect>
              <v:rect id="Rectangle 35" o:spid="_x0000_s289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3GHcUA&#10;AADdAAAADwAAAGRycy9kb3ducmV2LnhtbESPwW7CMBBE70j8g7VIvYETWtI2xYkqqgDHlpb7Kt4m&#10;EfE6xC6Ev8dISD2OZuaNZpkPphUn6l1jWUE8i0AQl1Y3XCn4+S6mLyCcR9bYWiYFF3KQZ+PRElNt&#10;z/xFp52vRICwS1FB7X2XSunKmgy6me2Ig/dre4M+yL6SusdzgJtWzqMokQYbDgs1drSqqTzs/oyC&#10;/eKj4400/BkXT6+L/WF9XMVGqYfJ8P4GwtPg/8P39lYreH6ME7i9CU9AZl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2vcYd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288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u+ZUMcAAADdAAAADwAAAGRycy9kb3ducmV2LnhtbESPT2vCQBTE74V+h+UVvNWNCrVE12AK&#10;BSP0UFsK3h7ZZ/6YfRuzaxK/fbdQ8DjMzG+YdTKaRvTUucqygtk0AkGcW11xoeD76/35FYTzyBob&#10;y6TgRg6SzePDGmNtB/6k/uALESDsYlRQet/GUrq8JINualvi4J1sZ9AH2RVSdzgEuGnkPIpepMGK&#10;w0KJLb2VlJ8PV6Mgve1/PqzPLrvTsb5kaTrPsDZKTZ7G7QqEp9Hfw//tnVawXMyW8PcmPAG5+Q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y75lQxwAAAN0AAAAPAAAAAAAA&#10;AAAAAAAAAKECAABkcnMvZG93bnJldi54bWxQSwUGAAAAAAQABAD5AAAAlQMAAAAA&#10;" strokecolor="#2f5496 [2408]" strokeweight="1.5pt"/>
            <v:shape id="AutoShape 37" o:spid="_x0000_s288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3ANIsQAAADdAAAADwAAAGRycy9kb3ducmV2LnhtbERPTWvCQBC9C/0PyxR6M5tY0BJdQ1Mo&#10;JIUetKXgbciOSWx2Nma3Mf5791Dw+Hjfm2wynRhpcK1lBUkUgyCurG65VvD99T5/AeE8ssbOMim4&#10;koNs+zDbYKrthXc07n0tQgi7FBU03veplK5qyKCLbE8cuKMdDPoAh1rqAS8h3HRyEcdLabDl0NBg&#10;T28NVb/7P6Mgv378fFpfnovj4XQu83xR4sko9fQ4va5BeJr8XfzvLrSC1XMS5oY34QnI7Q0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DcA0ixAAAAN0AAAAPAAAAAAAAAAAA&#10;AAAAAKECAABkcnMvZG93bnJldi54bWxQSwUGAAAAAAQABAD5AAAAkgMAAAAA&#10;" strokecolor="#2f5496 [2408]" strokeweight="1.5pt"/>
          </v:group>
        </w:pict>
      </w:r>
      <w:r w:rsidR="00E673A2" w:rsidRPr="00497833">
        <w:rPr>
          <w:rFonts w:ascii="ALFABET98" w:hAnsi="ALFABET98"/>
          <w:color w:val="A6A6A6" w:themeColor="background1" w:themeShade="A6"/>
          <w:sz w:val="72"/>
          <w:szCs w:val="72"/>
        </w:rPr>
        <w:t xml:space="preserve">O     O     O    O    O     O </w:t>
      </w:r>
    </w:p>
    <w:p w:rsidR="00E673A2" w:rsidRPr="00497833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880" style="position:absolute;margin-left:-16.1pt;margin-top:9.4pt;width:521.25pt;height:36.85pt;z-index:-25121894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A2&#10;8dE6EgQAAPEPAAAOAAAAAAAAAAAAAAAAAC4CAABkcnMvZTJvRG9jLnhtbFBLAQItABQABgAIAAAA&#10;IQBYKw9o4AAAAAoBAAAPAAAAAAAAAAAAAAAAAGwGAABkcnMvZG93bnJldi54bWxQSwUGAAAAAAQA&#10;BADzAAAAeQcAAAAA&#10;">
            <v:group id="Group 33" o:spid="_x0000_s288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Dd6uXcQAAADdAAAA&#10;DwAAAAAAAAAAAAAAAACqAgAAZHJzL2Rvd25yZXYueG1sUEsFBgAAAAAEAAQA+gAAAJsDAAAAAA==&#10;">
              <v:rect id="Rectangle 34" o:spid="_x0000_s288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EJgfMUA&#10;AADdAAAADwAAAGRycy9kb3ducmV2LnhtbESPQWvCQBSE74X+h+UVequbKKhEV2m1ll7VSPD2yD6z&#10;wezbkN2a+O+7hYLHYWa+YZbrwTbiRp2vHStIRwkI4tLpmisF+XH3NgfhA7LGxjEpuJOH9er5aYmZ&#10;dj3v6XYIlYgQ9hkqMCG0mZS+NGTRj1xLHL2L6yyGKLtK6g77CLeNHCfJVFqsOS4YbGljqLwefqyC&#10;SVV8miLf+tymxfTrdD999OedUq8vw/sCRKAhPML/7W+tYDYZp/D3Jj4Buf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QmB8xQAAAN0AAAAPAAAAAAAAAAAAAAAAAJgCAABkcnMv&#10;ZG93bnJldi54bWxQSwUGAAAAAAQABAD1AAAAigMAAAAA&#10;" strokecolor="#2f5496 [2408]" strokeweight="1.5pt">
                <v:fill opacity="0"/>
              </v:rect>
              <v:rect id="Rectangle 35" o:spid="_x0000_s288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+oKo8QA&#10;AADdAAAADwAAAGRycy9kb3ducmV2LnhtbESPS2/CMBCE70j8B2uRuIGTUPoIGISoeBxbHvdVvCQR&#10;8TrELqT/HiMhcRzNzDea6bw1lbhS40rLCuJhBII4s7rkXMFhvxp8gnAeWWNlmRT8k4P5rNuZYqrt&#10;jX/puvO5CBB2KSoovK9TKV1WkEE3tDVx8E62MeiDbHKpG7wFuKlkEkXv0mDJYaHAmpYFZefdn1Fw&#10;HH/XvJGGf+LV29f4eF5flrFRqt9rFxMQnlr/Cj/bW63gY5Qk8HgTnoC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fqCqP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288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7hV7sYAAADdAAAADwAAAGRycy9kb3ducmV2LnhtbESPQWvCQBSE74L/YXmCN7MxQiupqxhB&#10;MAUPtVLo7ZF9JrHZtzG7avz3bqHQ4zAz3zCLVW8acaPO1ZYVTKMYBHFhdc2lguPndjIH4TyyxsYy&#10;KXiQg9VyOFhgqu2dP+h28KUIEHYpKqi8b1MpXVGRQRfZljh4J9sZ9EF2pdQd3gPcNDKJ4xdpsOaw&#10;UGFLm4qKn8PVKMge71976/PL7vR9vuRZluR4NkqNR/36DYSn3v+H/9o7reB1lszg9014AnL5B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O4Ve7GAAAA3QAAAA8AAAAAAAAA&#10;AAAAAAAAoQIAAGRycy9kb3ducmV2LnhtbFBLBQYAAAAABAAEAPkAAACUAwAAAAA=&#10;" strokecolor="#2f5496 [2408]" strokeweight="1.5pt"/>
            <v:shape id="AutoShape 37" o:spid="_x0000_s288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FHNmscAAADdAAAADwAAAGRycy9kb3ducmV2LnhtbESPT2vCQBTE70K/w/IKvemmqdiSupFG&#10;EIzQg7YUentkX/7Y7NuYXTV+e7cgeBxm5jfMfDGYVpyod41lBc+TCARxYXXDlYLvr9X4DYTzyBpb&#10;y6TgQg4W6cNojom2Z97SaecrESDsElRQe98lUrqiJoNuYjvi4JW2N+iD7CupezwHuGllHEUzabDh&#10;sFBjR8uair/d0SjILpufT+vzw7r83R/yLItz3Bulnh6Hj3cQngZ/D9/aa63g9SWewv+b8ARkeg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MUc2axwAAAN0AAAAPAAAAAAAA&#10;AAAAAAAAAKECAABkcnMvZG93bnJldi54bWxQSwUGAAAAAAQABAD5AAAAlQMAAAAA&#10;" strokecolor="#2f5496 [2408]" strokeweight="1.5pt"/>
          </v:group>
        </w:pict>
      </w:r>
      <w:r w:rsidR="00E673A2" w:rsidRPr="00497833">
        <w:rPr>
          <w:rFonts w:ascii="ALFABET98" w:hAnsi="ALFABET98"/>
          <w:color w:val="A6A6A6" w:themeColor="background1" w:themeShade="A6"/>
          <w:sz w:val="72"/>
          <w:szCs w:val="72"/>
        </w:rPr>
        <w:t xml:space="preserve">O     O     O    O    O     O </w:t>
      </w:r>
    </w:p>
    <w:p w:rsidR="00E673A2" w:rsidRPr="00497833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874" style="position:absolute;margin-left:-16.1pt;margin-top:9.4pt;width:521.25pt;height:36.85pt;z-index:-25121792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Mo6fPUXBAAA8Q8AAA4AAAAAAAAAAAAAAAAALgIAAGRycy9lMm9Eb2MueG1sUEsBAi0AFAAG&#10;AAgAAAAhAFgrD2jgAAAACgEAAA8AAAAAAAAAAAAAAAAAcQYAAGRycy9kb3ducmV2LnhtbFBLBQYA&#10;AAAABAAEAPMAAAB+BwAAAAA=&#10;">
            <v:group id="Group 33" o:spid="_x0000_s287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te5OyxgAAAN0A&#10;AAAPAAAAAAAAAAAAAAAAAKoCAABkcnMvZG93bnJldi54bWxQSwUGAAAAAAQABAD6AAAAnQMAAAAA&#10;">
              <v:rect id="Rectangle 34" o:spid="_x0000_s287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Oddk8UA&#10;AADdAAAADwAAAGRycy9kb3ducmV2LnhtbESPQWvCQBSE7wX/w/KE3upGBZXoKrbW0ms1Erw9ss9s&#10;MPs2ZFcT/323UPA4zMw3zGrT21rcqfWVYwXjUQKCuHC64lJBdty/LUD4gKyxdkwKHuRhsx68rDDV&#10;ruMfuh9CKSKEfYoKTAhNKqUvDFn0I9cQR+/iWoshyraUusUuwm0tJ0kykxYrjgsGG/owVFwPN6tg&#10;WuafJs92PrPjfPZ1epzeu/Neqddhv12CCNSHZ/i//a0VzKeTOfy9iU9Ar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0512TxQAAAN0AAAAPAAAAAAAAAAAAAAAAAJgCAABkcnMv&#10;ZG93bnJldi54bWxQSwUGAAAAAAQABAD1AAAAigMAAAAA&#10;" strokecolor="#2f5496 [2408]" strokeweight="1.5pt">
                <v:fill opacity="0"/>
              </v:rect>
              <v:rect id="Rectangle 35" o:spid="_x0000_s287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gI9Sb8A&#10;AADdAAAADwAAAGRycy9kb3ducmV2LnhtbERPuY7CMBDtV+IfrEGiW5xwEzAIgYAtl6sfxUMSEY9D&#10;bCD8PS5W2vLp3fNlY0rxpNoVlhXE3QgEcWp1wZmC82n7PQHhPLLG0jIpeJOD5aL1NcdE2xcf6Hn0&#10;mQgh7BJUkHtfJVK6NCeDrmsr4sBdbW3QB1hnUtf4CuGmlL0oGkmDBYeGHCta55Tejg+j4DLcVLyX&#10;hn/j7WA6vNx293VslOq0m9UMhKfG/4v/3D9awbjfC3PDm/AE5OI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mAj1JvwAAAN0AAAAPAAAAAAAAAAAAAAAAAJgCAABkcnMvZG93bnJl&#10;di54bWxQSwUGAAAAAAQABAD1AAAAhAMAAAAA&#10;" fillcolor="#deeaf6 [660]" strokecolor="#c00000" strokeweight="1pt">
                <v:stroke dashstyle="dash"/>
              </v:rect>
            </v:group>
            <v:shape id="AutoShape 36" o:spid="_x0000_s287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lBiBMcAAADdAAAADwAAAGRycy9kb3ducmV2LnhtbESPT2vCQBTE70K/w/IKvemmKWibupFG&#10;EIzQg7YUentkX/7Y7NuYXTV+e7cgeBxm5jfMfDGYVpyod41lBc+TCARxYXXDlYLvr9X4FYTzyBpb&#10;y6TgQg4W6cNojom2Z97SaecrESDsElRQe98lUrqiJoNuYjvi4JW2N+iD7CupezwHuGllHEVTabDh&#10;sFBjR8uair/d0SjILpufT+vzw7r83R/yLItz3Bulnh6Hj3cQngZ/D9/aa61g9hK/wf+b8ARkeg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iUGIExwAAAN0AAAAPAAAAAAAA&#10;AAAAAAAAAKECAABkcnMvZG93bnJldi54bWxQSwUGAAAAAAQABAD5AAAAlQMAAAAA&#10;" strokecolor="#2f5496 [2408]" strokeweight="1.5pt"/>
            <v:shape id="AutoShape 37" o:spid="_x0000_s287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rNdRMMAAADdAAAADwAAAGRycy9kb3ducmV2LnhtbERPTYvCMBC9C/6HMAvebLoKKtUoW0Gw&#10;wh7UZcHb0Ixt3WZSm6j135vDgsfH+16sOlOLO7WusqzgM4pBEOdWV1wo+DluhjMQziNrrC2Tgic5&#10;WC37vQUm2j54T/eDL0QIYZeggtL7JpHS5SUZdJFtiAN3tq1BH2BbSN3iI4SbWo7ieCINVhwaSmxo&#10;XVL+d7gZBelz9/ttfXbdnk+Xa5amowwvRqnBR/c1B+Gp82/xv3urFUzH47A/vAlPQC5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azXUTDAAAA3QAAAA8AAAAAAAAAAAAA&#10;AAAAoQIAAGRycy9kb3ducmV2LnhtbFBLBQYAAAAABAAEAPkAAACRAwAAAAA=&#10;" strokecolor="#2f5496 [2408]" strokeweight="1.5pt"/>
          </v:group>
        </w:pict>
      </w:r>
      <w:r w:rsidR="00E673A2" w:rsidRPr="00497833">
        <w:rPr>
          <w:rFonts w:ascii="ALFABET98" w:hAnsi="ALFABET98"/>
          <w:color w:val="A6A6A6" w:themeColor="background1" w:themeShade="A6"/>
          <w:sz w:val="72"/>
          <w:szCs w:val="72"/>
        </w:rPr>
        <w:t xml:space="preserve">O     O     O    O    O     O </w:t>
      </w:r>
    </w:p>
    <w:p w:rsidR="00E673A2" w:rsidRPr="00497833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868" style="position:absolute;margin-left:-16.1pt;margin-top:9.4pt;width:521.25pt;height:36.85pt;z-index:-25121689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">
            <v:group id="Group 33" o:spid="_x0000_s287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XmQNsxgAAAN0A&#10;AAAPAAAAAAAAAAAAAAAAAKoCAABkcnMvZG93bnJldi54bWxQSwUGAAAAAAQABAD6AAAAnQMAAAAA&#10;">
              <v:rect id="Rectangle 34" o:spid="_x0000_s287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gXNTcUA&#10;AADdAAAADwAAAGRycy9kb3ducmV2LnhtbESPQWvCQBSE7wX/w/IEb3WjAZXUVdpapVc1Erw9sq/Z&#10;0OzbkN2a+O+7hYLHYWa+YdbbwTbiRp2vHSuYTRMQxKXTNVcK8vP+eQXCB2SNjWNScCcP283oaY2Z&#10;dj0f6XYKlYgQ9hkqMCG0mZS+NGTRT11LHL0v11kMUXaV1B32EW4bOU+ShbRYc1ww2NK7ofL79GMV&#10;pFXxYYp853M7KxaHy/3y1l/3Sk3Gw+sLiEBDeIT/259awTJNU/h7E5+A3P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OBc1NxQAAAN0AAAAPAAAAAAAAAAAAAAAAAJgCAABkcnMv&#10;ZG93bnJldi54bWxQSwUGAAAAAAQABAD1AAAAigMAAAAA&#10;" strokecolor="#2f5496 [2408]" strokeweight="1.5pt">
                <v:fill opacity="0"/>
              </v:rect>
              <v:rect id="Rectangle 35" o:spid="_x0000_s287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ahkcMA&#10;AADdAAAADwAAAGRycy9kb3ducmV2LnhtbESPzW7CMBCE70i8g7VI3IoT/loCBiEQlCPQcl/FSxIR&#10;r0NsILw9rlSJ42hmvtHMFo0pxZ1qV1hWEPciEMSp1QVnCn5/Nh9fIJxH1lhaJgVPcrCYt1szTLR9&#10;8IHuR5+JAGGXoILc+yqR0qU5GXQ9WxEH72xrgz7IOpO6xkeAm1L2o2gsDRYcFnKsaJVTejnejILT&#10;aF3xtzS8jzfDyeh02V5XsVGq22mWUxCeGv8O/7d3WsHnYDCEvzfhCcj5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pahk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87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sT+3MYAAADdAAAADwAAAGRycy9kb3ducmV2LnhtbESPQWvCQBSE7wX/w/KE3pqNilpSVzFC&#10;wQg9aEuht0f2mUSzb2N21fjv3YLgcZiZb5jZojO1uFDrKssKBlEMgji3uuJCwc/359s7COeRNdaW&#10;ScGNHCzmvZcZJtpeeUuXnS9EgLBLUEHpfZNI6fKSDLrINsTB29vWoA+yLaRu8RrgppbDOJ5IgxWH&#10;hRIbWpWUH3dnoyC9bX6/rM9O6/3f4ZSl6TDDg1Hqtd8tP0B46vwz/GivtYLpaDSG/zfhCcj5H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bE/tzGAAAA3QAAAA8AAAAAAAAA&#10;AAAAAAAAoQIAAGRycy9kb3ducmV2LnhtbFBLBQYAAAAABAAEAPkAAACUAwAAAAA=&#10;" strokecolor="#2f5496 [2408]" strokeweight="1.5pt"/>
            <v:shape id="AutoShape 37" o:spid="_x0000_s286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hZgq8UAAADdAAAADwAAAGRycy9kb3ducmV2LnhtbESPQYvCMBSE78L+h/AWvGm6CirVKHZB&#10;sIKH1WXB26N5ttXmpTZR6783C4LHYWa+YWaL1lTiRo0rLSv46kcgiDOrS84V/O5XvQkI55E1VpZJ&#10;wYMcLOYfnRnG2t75h247n4sAYRejgsL7OpbSZQUZdH1bEwfvaBuDPsgml7rBe4CbSg6iaCQNlhwW&#10;Cqzpu6DsvLsaBclj87e1Pr2sj4fTJU2SQYono1T3s11OQXhq/Tv8aq+1gvFwOIL/N+EJyPkT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hZgq8UAAADdAAAADwAAAAAAAAAA&#10;AAAAAAChAgAAZHJzL2Rvd25yZXYueG1sUEsFBgAAAAAEAAQA+QAAAJMDAAAAAA==&#10;" strokecolor="#2f5496 [2408]" strokeweight="1.5pt"/>
          </v:group>
        </w:pict>
      </w:r>
      <w:r w:rsidR="00E673A2" w:rsidRPr="00497833">
        <w:rPr>
          <w:rFonts w:ascii="ALFABET98" w:hAnsi="ALFABET98"/>
          <w:color w:val="A6A6A6" w:themeColor="background1" w:themeShade="A6"/>
          <w:sz w:val="72"/>
          <w:szCs w:val="72"/>
        </w:rPr>
        <w:t xml:space="preserve">O     O     O    O    O     O </w:t>
      </w:r>
    </w:p>
    <w:p w:rsidR="00E673A2" w:rsidRPr="00497833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862" style="position:absolute;margin-left:-16.1pt;margin-top:9.4pt;width:521.25pt;height:36.85pt;z-index:-25121587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BKsFBGFQQAAPEPAAAOAAAAAAAAAAAAAAAAAC4CAABkcnMvZTJvRG9jLnhtbFBLAQItABQABgAI&#10;AAAAIQBYKw9o4AAAAAoBAAAPAAAAAAAAAAAAAAAAAG8GAABkcnMvZG93bnJldi54bWxQSwUGAAAA&#10;AAQABADzAAAAfAcAAAAA&#10;">
            <v:group id="Group 33" o:spid="_x0000_s286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dnE0hsQAAADdAAAA&#10;DwAAAAAAAAAAAAAAAACqAgAAZHJzL2Rvd25yZXYueG1sUEsFBgAAAAAEAAQA+gAAAJsDAAAAAA==&#10;">
              <v:rect id="Rectangle 34" o:spid="_x0000_s286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+36p8YA&#10;AADdAAAADwAAAGRycy9kb3ducmV2LnhtbESPzWrDMBCE74W+g9hCb42cGpLWiRLa/JFrUgfT22Jt&#10;LFNrZSw1dt4+ChR6HGbmG2a+HGwjLtT52rGC8SgBQVw6XXOlIP/avryB8AFZY+OYFFzJw3Lx+DDH&#10;TLueD3Q5hkpECPsMFZgQ2kxKXxqy6EeuJY7e2XUWQ5RdJXWHfYTbRr4myURarDkuGGxpZaj8Of5a&#10;BWlVbEyRr31ux8Vkd7qePvvvrVLPT8PHDESgIfyH/9p7rWCapu9wfxOfgFz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+36p8YAAADdAAAADwAAAAAAAAAAAAAAAACYAgAAZHJz&#10;L2Rvd25yZXYueG1sUEsFBgAAAAAEAAQA9QAAAIsDAAAAAA==&#10;" strokecolor="#2f5496 [2408]" strokeweight="1.5pt">
                <v:fill opacity="0"/>
              </v:rect>
              <v:rect id="Rectangle 35" o:spid="_x0000_s286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avU778A&#10;AADdAAAADwAAAGRycy9kb3ducmV2LnhtbERPuY7CMBDtV+IfrEGiAyfcBAxCrFgoOftRPCQR8TjE&#10;Xsj+PS6Qtnx692LVmFI8qXaFZQVxLwJBnFpdcKbgct52pyCcR9ZYWiYFf+RgtWx9LTDR9sVHep58&#10;JkIIuwQV5N5XiZQuzcmg69mKOHA3Wxv0AdaZ1DW+QrgpZT+KxtJgwaEhx4o2OaX3069RcB19V7yT&#10;hg/xdjgbXe8/j01slOq0m/UchKfG/4s/7r1WMBkMw/7wJjwBuXw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Fq9TvvwAAAN0AAAAPAAAAAAAAAAAAAAAAAJgCAABkcnMvZG93bnJl&#10;di54bWxQSwUGAAAAAAQABAD1AAAAhAMAAAAA&#10;" fillcolor="#deeaf6 [660]" strokecolor="#c00000" strokeweight="1pt">
                <v:stroke dashstyle="dash"/>
              </v:rect>
            </v:group>
            <v:shape id="AutoShape 36" o:spid="_x0000_s286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fmLoscAAADdAAAADwAAAGRycy9kb3ducmV2LnhtbESPT2vCQBTE70K/w/IKvZmNVlpJ3Ugj&#10;CKbgQVuE3h7ZZ/40+zZmV43fvisUehxm5jfMYjmYVlyod7VlBZMoBkFcWF1zqeDrcz2eg3AeWWNr&#10;mRTcyMEyfRgtMNH2yju67H0pAoRdggoq77tESldUZNBFtiMO3tH2Bn2QfSl1j9cAN62cxvGLNFhz&#10;WKiwo1VFxc/+bBRkt4/D1vr8tDl+N6c8y6Y5Nkapp8fh/Q2Ep8H/h//aG63g9Xk2gfub8ARk+gs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B+YuixwAAAN0AAAAPAAAAAAAA&#10;AAAAAAAAAKECAABkcnMvZG93bnJldi54bWxQSwUGAAAAAAQABAD5AAAAlQMAAAAA&#10;" strokecolor="#2f5496 [2408]" strokeweight="1.5pt"/>
            <v:shape id="AutoShape 37" o:spid="_x0000_s286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SsV1ccAAADdAAAADwAAAGRycy9kb3ducmV2LnhtbESPT2vCQBTE70K/w/IKvemmqdiSupFG&#10;EIzQg7YUentkX/7Y7NuYXTV+e7cgeBxm5jfMfDGYVpyod41lBc+TCARxYXXDlYLvr9X4DYTzyBpb&#10;y6TgQg4W6cNojom2Z97SaecrESDsElRQe98lUrqiJoNuYjvi4JW2N+iD7CupezwHuGllHEUzabDh&#10;sFBjR8uair/d0SjILpufT+vzw7r83R/yLItz3Bulnh6Hj3cQngZ/D9/aa63g9WUaw/+b8ARkeg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xKxXVxwAAAN0AAAAPAAAAAAAA&#10;AAAAAAAAAKECAABkcnMvZG93bnJldi54bWxQSwUGAAAAAAQABAD5AAAAlQMAAAAA&#10;" strokecolor="#2f5496 [2408]" strokeweight="1.5pt"/>
          </v:group>
        </w:pict>
      </w:r>
      <w:r w:rsidR="00E673A2" w:rsidRPr="00497833">
        <w:rPr>
          <w:rFonts w:ascii="ALFABET98" w:hAnsi="ALFABET98"/>
          <w:color w:val="A6A6A6" w:themeColor="background1" w:themeShade="A6"/>
          <w:sz w:val="72"/>
          <w:szCs w:val="72"/>
        </w:rPr>
        <w:t xml:space="preserve">O     O     O    O    O     O </w:t>
      </w:r>
    </w:p>
    <w:p w:rsidR="00E673A2" w:rsidRPr="00497833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856" style="position:absolute;margin-left:-16.1pt;margin-top:9.4pt;width:521.25pt;height:36.85pt;z-index:-25121484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/5n7NRYEAADxDwAADgAAAAAAAAAAAAAAAAAuAgAAZHJzL2Uyb0RvYy54bWxQSwECLQAUAAYA&#10;CAAAACEAWCsPaOAAAAAKAQAADwAAAAAAAAAAAAAAAABwBgAAZHJzL2Rvd25yZXYueG1sUEsFBgAA&#10;AAAEAAQA8wAAAH0HAAAAAA==&#10;">
            <v:group id="Group 33" o:spid="_x0000_s285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rzpN/scAAADd&#10;AAAADwAAAAAAAAAAAAAAAACqAgAAZHJzL2Rvd25yZXYueG1sUEsFBgAAAAAEAAQA+gAAAJ4DAAAA&#10;AA==&#10;">
              <v:rect id="Rectangle 34" o:spid="_x0000_s286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qaD38YA&#10;AADdAAAADwAAAGRycy9kb3ducmV2LnhtbESPS2vDMBCE74X8B7GF3ho5zxY3SkibB702dTC9LdbW&#10;MrFWxlJj599HgUCPw8x8wyxWva3FmVpfOVYwGiYgiAunKy4VZN+751cQPiBrrB2Tggt5WC0HDwtM&#10;tev4i86HUIoIYZ+iAhNCk0rpC0MW/dA1xNH7da3FEGVbSt1iF+G2luMkmUuLFccFgw19GCpOhz+r&#10;YFLmW5NnG5/ZUT7fHy/H9+5np9TTY79+AxGoD//he/tTK3iZTGdwexOfgFx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qaD38YAAADdAAAADwAAAAAAAAAAAAAAAACYAgAAZHJz&#10;L2Rvd25yZXYueG1sUEsFBgAAAAAEAAQA9QAAAIsDAAAAAA==&#10;" strokecolor="#2f5496 [2408]" strokeweight="1.5pt">
                <v:fill opacity="0"/>
              </v:rect>
              <v:rect id="Rectangle 35" o:spid="_x0000_s286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Q7pAMQA&#10;AADdAAAADwAAAGRycy9kb3ducmV2LnhtbESPzW7CMBCE75X6DtZW6q1x0vKbYhCiovQIAe6reEki&#10;4nWwXUjfvq6E1ONoZr7RzBa9acWVnG8sK8iSFARxaXXDlYLDfv0yAeEDssbWMin4IQ+L+ePDDHNt&#10;b7yjaxEqESHsc1RQh9DlUvqyJoM+sR1x9E7WGQxRukpqh7cIN618TdORNNhwXKixo1VN5bn4NgqO&#10;w4+ON9LwNlsPpsPj+fOyyoxSz0/98h1EoD78h+/tL61g/DYYwd+b+ATk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UO6QD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285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Vy2TccAAADdAAAADwAAAGRycy9kb3ducmV2LnhtbESPT2vCQBTE7wW/w/IK3uqmWmqJbsQU&#10;CqbgQS2Ct0f25Y9m38bsVuO37woFj8PM/IaZL3rTiAt1rras4HUUgSDOra65VPCz+3r5AOE8ssbG&#10;Mim4kYNFMniaY6ztlTd02fpSBAi7GBVU3rexlC6vyKAb2ZY4eIXtDPogu1LqDq8Bbho5jqJ3abDm&#10;sFBhS58V5aftr1GQ3r73a+uz86o4HM9Zmo4zPBqlhs/9cgbCU+8f4f/2SiuYTt6mcH8TnoBM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hXLZNxwAAAN0AAAAPAAAAAAAA&#10;AAAAAAAAAKECAABkcnMvZG93bnJldi54bWxQSwUGAAAAAAQABAD5AAAAlQMAAAAA&#10;" strokecolor="#2f5496 [2408]" strokeweight="1.5pt"/>
            <v:shape id="AutoShape 37" o:spid="_x0000_s285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MMiP8QAAADdAAAADwAAAGRycy9kb3ducmV2LnhtbERPy2rCQBTdC/2H4Ra600ltaUvqRBpB&#10;MEIX2iK4u2SueTRzJ2amSfx7ZyG4PJz3YjmaRvTUucqygudZBII4t7riQsHvz3r6AcJ5ZI2NZVJw&#10;IQfL5GGywFjbgXfU730hQgi7GBWU3rexlC4vyaCb2ZY4cCfbGfQBdoXUHQ4h3DRyHkVv0mDFoaHE&#10;llYl5X/7f6MgvWwP39Zn583pWJ+zNJ1nWBulnh7Hr08QnkZ/F9/cG63g/eU1zA1vwhOQyR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QwyI/xAAAAN0AAAAPAAAAAAAAAAAA&#10;AAAAAKECAABkcnMvZG93bnJldi54bWxQSwUGAAAAAAQABAD5AAAAkgMAAAAA&#10;" strokecolor="#2f5496 [2408]" strokeweight="1.5pt"/>
          </v:group>
        </w:pict>
      </w:r>
      <w:r w:rsidR="00E673A2" w:rsidRPr="00497833">
        <w:rPr>
          <w:rFonts w:ascii="ALFABET98" w:hAnsi="ALFABET98"/>
          <w:color w:val="A6A6A6" w:themeColor="background1" w:themeShade="A6"/>
          <w:sz w:val="72"/>
          <w:szCs w:val="72"/>
        </w:rPr>
        <w:t xml:space="preserve">O     O     O    O    O     O </w:t>
      </w:r>
    </w:p>
    <w:p w:rsidR="00E673A2" w:rsidRPr="00497833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lastRenderedPageBreak/>
        <w:pict>
          <v:group id="_x0000_s2850" style="position:absolute;margin-left:-16.1pt;margin-top:9.4pt;width:521.25pt;height:36.85pt;z-index:-25121382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">
            <v:group id="Group 33" o:spid="_x0000_s285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FXY3SDCAAAA3QAAAA8A&#10;AAAAAAAAAAAAAAAAqgIAAGRycy9kb3ducmV2LnhtbFBLBQYAAAAABAAEAPoAAACZAwAAAAA=&#10;">
              <v:rect id="Rectangle 34" o:spid="_x0000_s285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EQTAcUA&#10;AADdAAAADwAAAGRycy9kb3ducmV2LnhtbESPT2vCQBTE74V+h+UVvOkmlWqJrtJ/Sq9qJPT2yD6z&#10;odm3Ibua+O3dgtDjMDO/YZbrwTbiQp2vHStIJwkI4tLpmisF+WEzfgXhA7LGxjEpuJKH9erxYYmZ&#10;dj3v6LIPlYgQ9hkqMCG0mZS+NGTRT1xLHL2T6yyGKLtK6g77CLeNfE6SmbRYc1ww2NKHofJ3f7YK&#10;plXxZYr80+c2LWbb4/X43v9slBo9DW8LEIGG8B++t7+1gvn0JYW/N/EJyNU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RBMBxQAAAN0AAAAPAAAAAAAAAAAAAAAAAJgCAABkcnMv&#10;ZG93bnJldi54bWxQSwUGAAAAAAQABAD1AAAAigMAAAAA&#10;" strokecolor="#2f5496 [2408]" strokeweight="1.5pt">
                <v:fill opacity="0"/>
              </v:rect>
              <v:rect id="Rectangle 35" o:spid="_x0000_s285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+x53sUA&#10;AADdAAAADwAAAGRycy9kb3ducmV2LnhtbESPS2/CMBCE75X6H6ytxI04AdJHGoMqKh7Hlsd9FW+T&#10;KPE6jV0I/x4jIfU4mplvNPliMK04Ue9qywqSKAZBXFhdc6ngsF+NX0E4j6yxtUwKLuRgMX98yDHT&#10;9szfdNr5UgQIuwwVVN53mZSuqMigi2xHHLwf2xv0Qfal1D2eA9y0chLHz9JgzWGhwo6WFRXN7s8o&#10;OKafHW+k4a9kNXtLj836d5kYpUZPw8c7CE+D/w/f21ut4GWaTuD2JjwBOb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7Hne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285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74mk8YAAADdAAAADwAAAGRycy9kb3ducmV2LnhtbESPQWvCQBSE7wX/w/KE3pqNilpSVzFC&#10;wQg9aEuht0f2mUSzb2N21fjv3YLgcZiZb5jZojO1uFDrKssKBlEMgji3uuJCwc/359s7COeRNdaW&#10;ScGNHCzmvZcZJtpeeUuXnS9EgLBLUEHpfZNI6fKSDLrINsTB29vWoA+yLaRu8RrgppbDOJ5IgxWH&#10;hRIbWpWUH3dnoyC9bX6/rM9O6/3f4ZSl6TDDg1Hqtd8tP0B46vwz/GivtYLpaDyC/zfhCcj5H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u+JpPGAAAA3QAAAA8AAAAAAAAA&#10;AAAAAAAAoQIAAGRycy9kb3ducmV2LnhtbFBLBQYAAAAABAAEAPkAAACUAwAAAAA=&#10;" strokecolor="#2f5496 [2408]" strokeweight="1.5pt"/>
            <v:shape id="AutoShape 37" o:spid="_x0000_s285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Fe+58cAAADdAAAADwAAAGRycy9kb3ducmV2LnhtbESPQWvCQBSE7wX/w/KE3upGq1aiq5hC&#10;wQgetKXg7ZF9JtHs25hdNf57Vyj0OMzMN8xs0ZpKXKlxpWUF/V4EgjizuuRcwc/319sEhPPIGivL&#10;pOBODhbzzssMY21vvKXrzuciQNjFqKDwvo6ldFlBBl3P1sTBO9jGoA+yyaVu8BbgppKDKBpLgyWH&#10;hQJr+iwoO+0uRkFyX/9urE/Pq8P+eE6TZJDi0Sj12m2XUxCeWv8f/muvtIKP99EQnm/CE5DzB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UV77nxwAAAN0AAAAPAAAAAAAA&#10;AAAAAAAAAKECAABkcnMvZG93bnJldi54bWxQSwUGAAAAAAQABAD5AAAAlQMAAAAA&#10;" strokecolor="#2f5496 [2408]" strokeweight="1.5pt"/>
          </v:group>
        </w:pict>
      </w:r>
      <w:r w:rsidR="00E673A2" w:rsidRPr="00497833">
        <w:rPr>
          <w:rFonts w:ascii="ALFABET98" w:hAnsi="ALFABET98"/>
          <w:color w:val="A6A6A6" w:themeColor="background1" w:themeShade="A6"/>
          <w:sz w:val="72"/>
          <w:szCs w:val="72"/>
        </w:rPr>
        <w:t xml:space="preserve">O     O     O    O    O     O </w:t>
      </w:r>
    </w:p>
    <w:p w:rsidR="00E673A2" w:rsidRPr="00497833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844" style="position:absolute;margin-left:-16.1pt;margin-top:9.4pt;width:521.25pt;height:36.85pt;z-index:-25121280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L9+LjkXBAAA8Q8AAA4AAAAAAAAAAAAAAAAALgIAAGRycy9lMm9Eb2MueG1sUEsBAi0AFAAG&#10;AAgAAAAhAFgrD2jgAAAACgEAAA8AAAAAAAAAAAAAAAAAcQYAAGRycy9kb3ducmV2LnhtbFBLBQYA&#10;AAAABAAEAPMAAAB+BwAAAAA=&#10;">
            <v:group id="Group 33" o:spid="_x0000_s284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1feDPxgAAAN0A&#10;AAAPAAAAAAAAAAAAAAAAAKoCAABkcnMvZG93bnJldi54bWxQSwUGAAAAAAQABAD6AAAAnQMAAAAA&#10;">
              <v:rect id="Rectangle 34" o:spid="_x0000_s284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Eu7sUA&#10;AADdAAAADwAAAGRycy9kb3ducmV2LnhtbESPQWvCQBSE74L/YXlCb7pRqZbUVdRq8VobCb09sq/Z&#10;0OzbkF1N/PfdgtDjMDPfMKtNb2txo9ZXjhVMJwkI4sLpiksF2edx/ALCB2SNtWNScCcPm/VwsMJU&#10;u44/6HYOpYgQ9ikqMCE0qZS+MGTRT1xDHL1v11oMUbal1C12EW5rOUuShbRYcVww2NDeUPFzvloF&#10;8zI/mDx785md5ov3y/2y676OSj2N+u0riEB9+A8/2ietYDl/XsLfm/gE5P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4S7uxQAAAN0AAAAPAAAAAAAAAAAAAAAAAJgCAABkcnMv&#10;ZG93bnJldi54bWxQSwUGAAAAAAQABAD1AAAAigMAAAAA&#10;" strokecolor="#2f5496 [2408]" strokeweight="1.5pt">
                <v:fill opacity="0"/>
              </v:rect>
              <v:rect id="Rectangle 35" o:spid="_x0000_s284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gRONMAA&#10;AADdAAAADwAAAGRycy9kb3ducmV2LnhtbERPyW7CMBC9V+IfrEHqrTiBhiVgEKJiObLeR/GQRMTj&#10;ELsQ/h4fKvX49PbZojWVeFDjSssK4l4EgjizuuRcwfm0/hqDcB5ZY2WZFLzIwWLe+Zhhqu2TD/Q4&#10;+lyEEHYpKii8r1MpXVaQQdezNXHgrrYx6ANscqkbfIZwU8l+FA2lwZJDQ4E1rQrKbsdfo+CS/NS8&#10;lYb38fp7klxum/sqNkp9dtvlFISn1v+L/9w7rWA0SMLc8CY8ATl/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/gRONM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284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lYReccAAADdAAAADwAAAGRycy9kb3ducmV2LnhtbESPQWvCQBSE7wX/w/KE3upGi1qjq5hC&#10;wQgetKXg7ZF9JtHs25hdNf57Vyj0OMzMN8xs0ZpKXKlxpWUF/V4EgjizuuRcwc/319sHCOeRNVaW&#10;ScGdHCzmnZcZxtreeEvXnc9FgLCLUUHhfR1L6bKCDLqerYmDd7CNQR9kk0vd4C3ATSUHUTSSBksO&#10;CwXW9FlQdtpdjILkvv7dWJ+eV4f98ZwmySDFo1HqtdsupyA8tf4//NdeaQXj9+EEnm/CE5DzB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6VhF5xwAAAN0AAAAPAAAAAAAA&#10;AAAAAAAAAKECAABkcnMvZG93bnJldi54bWxQSwUGAAAAAAQABAD5AAAAlQMAAAAA&#10;" strokecolor="#2f5496 [2408]" strokeweight="1.5pt"/>
            <v:shape id="AutoShape 37" o:spid="_x0000_s284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QByWcIAAADdAAAADwAAAGRycy9kb3ducmV2LnhtbERPTYvCMBC9L/gfwgje1lQXXKlGscKC&#10;FTysiuBtaMa22kxqE7X+e3MQPD7e93TemkrcqXGlZQWDfgSCOLO65FzBfvf3PQbhPLLGyjIpeJKD&#10;+azzNcVY2wf/033rcxFC2MWooPC+jqV0WUEGXd/WxIE72cagD7DJpW7wEcJNJYdRNJIGSw4NBda0&#10;LCi7bG9GQfJcHzbWp9fV6Xi+pkkyTPFslOp128UEhKfWf8Rv90or+P0Zhf3hTXgCcvY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ZQByWcIAAADdAAAADwAAAAAAAAAAAAAA&#10;AAChAgAAZHJzL2Rvd25yZXYueG1sUEsFBgAAAAAEAAQA+QAAAJADAAAAAA==&#10;" strokecolor="#2f5496 [2408]" strokeweight="1.5pt"/>
          </v:group>
        </w:pict>
      </w:r>
      <w:r w:rsidR="00E673A2" w:rsidRPr="00497833">
        <w:rPr>
          <w:rFonts w:ascii="ALFABET98" w:hAnsi="ALFABET98"/>
          <w:color w:val="A6A6A6" w:themeColor="background1" w:themeShade="A6"/>
          <w:sz w:val="72"/>
          <w:szCs w:val="72"/>
        </w:rPr>
        <w:t xml:space="preserve">O     O     O    O    O     O </w:t>
      </w:r>
    </w:p>
    <w:p w:rsidR="00E673A2" w:rsidRPr="00497833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838" style="position:absolute;margin-left:-16.1pt;margin-top:9.4pt;width:521.25pt;height:36.85pt;z-index:-25121177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">
            <v:group id="Group 33" o:spid="_x0000_s284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EKixxxgAAAN0A&#10;AAAPAAAAAAAAAAAAAAAAAKoCAABkcnMvZG93bnJldi54bWxQSwUGAAAAAAQABAD6AAAAnQMAAAAA&#10;">
              <v:rect id="Rectangle 34" o:spid="_x0000_s284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bbiUMYA&#10;AADdAAAADwAAAGRycy9kb3ducmV2LnhtbESPzWrDMBCE74W+g9hCbo2cGNziRAlt80OuTR1Mb4u1&#10;sUytlbGU2Hn7qFDocZiZb5jlerStuFLvG8cKZtMEBHHldMO1guJr9/wKwgdkja1jUnAjD+vV48MS&#10;c+0G/qTrMdQiQtjnqMCE0OVS+sqQRT91HXH0zq63GKLsa6l7HCLctnKeJJm02HBcMNjRh6Hq53ix&#10;CtK63Jqy2PjCzspsf7qd3ofvnVKTp/FtASLQGP7Df+2DVvCSZin8volPQK7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bbiUMYAAADdAAAADwAAAAAAAAAAAAAAAACYAgAAZHJz&#10;L2Rvd25yZXYueG1sUEsFBgAAAAAEAAQA9QAAAIsDAAAAAA==&#10;" strokecolor="#2f5496 [2408]" strokeweight="1.5pt">
                <v:fill opacity="0"/>
              </v:rect>
              <v:rect id="Rectangle 35" o:spid="_x0000_s284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SWOjMQA&#10;AADdAAAADwAAAGRycy9kb3ducmV2LnhtbESPzW7CMBCE75X6DtZW6q1x0vKbYhCiovQIAe6reEki&#10;4nWwXUjfvq6E1ONoZr7RzBa9acWVnG8sK8iSFARxaXXDlYLDfv0yAeEDssbWMin4IQ+L+ePDDHNt&#10;b7yjaxEqESHsc1RQh9DlUvqyJoM+sR1x9E7WGQxRukpqh7cIN618TdORNNhwXKixo1VN5bn4NgqO&#10;w4+ON9LwNlsPpsPj+fOyyoxSz0/98h1EoD78h+/tL61g/DYawN+b+ATk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Eljoz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284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XfRwccAAADdAAAADwAAAGRycy9kb3ducmV2LnhtbESPT2vCQBTE74LfYXmCN7OppVaiqzSF&#10;gil48A+Ct0f2mcRm38bsqvHbdwtCj8PM/IaZLztTixu1rrKs4CWKQRDnVldcKNjvvkZTEM4ja6wt&#10;k4IHOVgu+r05JtreeUO3rS9EgLBLUEHpfZNI6fKSDLrINsTBO9nWoA+yLaRu8R7gppbjOJ5IgxWH&#10;hRIb+iwp/9lejYL08X1YW59dVqfj+ZKl6TjDs1FqOOg+ZiA8df4//GyvtIL318kb/L0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1d9HBxwAAAN0AAAAPAAAAAAAA&#10;AAAAAAAAAKECAABkcnMvZG93bnJldi54bWxQSwUGAAAAAAQABAD5AAAAlQMAAAAA&#10;" strokecolor="#2f5496 [2408]" strokeweight="1.5pt"/>
            <v:shape id="AutoShape 37" o:spid="_x0000_s283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aVPtscAAADdAAAADwAAAGRycy9kb3ducmV2LnhtbESPT2vCQBTE7wW/w/KE3uqmFmKJbqQR&#10;BFPoQVsEb4/sM3/Mvo3ZrcZv3xWEHoeZ+Q2zWA6mFRfqXW1ZweskAkFcWF1zqeDne/3yDsJ5ZI2t&#10;ZVJwIwfLdPS0wETbK2/psvOlCBB2CSqovO8SKV1RkUE3sR1x8I62N+iD7Eupe7wGuGnlNIpiabDm&#10;sFBhR6uKitPu1yjIbp/7L+vz8+Z4aM55lk1zbIxSz+PhYw7C0+D/w4/2RiuYvcUx3N+EJyDT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FpU+2xwAAAN0AAAAPAAAAAAAA&#10;AAAAAAAAAKECAABkcnMvZG93bnJldi54bWxQSwUGAAAAAAQABAD5AAAAlQMAAAAA&#10;" strokecolor="#2f5496 [2408]" strokeweight="1.5pt"/>
          </v:group>
        </w:pict>
      </w:r>
      <w:r w:rsidR="00E673A2" w:rsidRPr="00497833">
        <w:rPr>
          <w:rFonts w:ascii="ALFABET98" w:hAnsi="ALFABET98"/>
          <w:color w:val="A6A6A6" w:themeColor="background1" w:themeShade="A6"/>
          <w:sz w:val="72"/>
          <w:szCs w:val="72"/>
        </w:rPr>
        <w:t xml:space="preserve">O     O     O    O    O     O </w:t>
      </w:r>
    </w:p>
    <w:p w:rsidR="00E673A2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832" style="position:absolute;margin-left:-16.1pt;margin-top:9.4pt;width:521.25pt;height:36.85pt;z-index:-25121075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Z9c4ihYEAADxDwAADgAAAAAAAAAAAAAAAAAuAgAAZHJzL2Uyb0RvYy54bWxQSwECLQAUAAYA&#10;CAAAACEAWCsPaOAAAAAKAQAADwAAAAAAAAAAAAAAAABwBgAAZHJzL2Rvd25yZXYueG1sUEsFBgAA&#10;AAAEAAQA8wAAAH0HAAAAAA==&#10;">
            <v:group id="Group 33" o:spid="_x0000_s283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GXCG5vCAAAA3QAAAA8A&#10;AAAAAAAAAAAAAAAAqgIAAGRycy9kb3ducmV2LnhtbFBLBQYAAAAABAAEAPoAAACZAwAAAAA=&#10;">
              <v:rect id="Rectangle 34" o:spid="_x0000_s283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F7VusYA&#10;AADdAAAADwAAAGRycy9kb3ducmV2LnhtbESPQWvCQBSE74X+h+UVvNWNFWIbXaXVKl61kdDbI/vM&#10;hmbfhuxq4r/vCoUeh5n5hlmsBtuIK3W+dqxgMk5AEJdO11wpyL+2z68gfEDW2DgmBTfysFo+Piww&#10;067nA12PoRIRwj5DBSaENpPSl4Ys+rFriaN3dp3FEGVXSd1hH+G2kS9JkkqLNccFgy2tDZU/x4tV&#10;MK2KT1PkG5/bSZHuTrfTR/+9VWr0NLzPQQQawn/4r73XCmbT9A3ub+ITkM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F7VusYAAADdAAAADwAAAAAAAAAAAAAAAACYAgAAZHJz&#10;L2Rvd25yZXYueG1sUEsFBgAAAAAEAAQA9QAAAIsDAAAAAA==&#10;" strokecolor="#2f5496 [2408]" strokeweight="1.5pt">
                <v:fill opacity="0"/>
              </v:rect>
              <v:rect id="Rectangle 35" o:spid="_x0000_s283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8ceUr8A&#10;AADdAAAADwAAAGRycy9kb3ducmV2LnhtbERPuY7CMBDtV+IfrEGiW5xwEzAIgYAtl6sfxUMSEY9D&#10;bCD8PS5W2vLp3fNlY0rxpNoVlhXE3QgEcWp1wZmC82n7PQHhPLLG0jIpeJOD5aL1NcdE2xcf6Hn0&#10;mQgh7BJUkHtfJVK6NCeDrmsr4sBdbW3QB1hnUtf4CuGmlL0oGkmDBYeGHCta55Tejg+j4DLcVLyX&#10;hn/j7WA6vNx293VslOq0m9UMhKfG/4v/3D9awbg/DvvDm/AE5OI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Lxx5SvwAAAN0AAAAPAAAAAAAAAAAAAAAAAJgCAABkcnMvZG93bnJl&#10;di54bWxQSwUGAAAAAAQABAD1AAAAhAMAAAAA&#10;" fillcolor="#deeaf6 [660]" strokecolor="#c00000" strokeweight="1pt">
                <v:stroke dashstyle="dash"/>
              </v:rect>
            </v:group>
            <v:shape id="AutoShape 36" o:spid="_x0000_s283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5VBH8cAAADdAAAADwAAAGRycy9kb3ducmV2LnhtbESPT2vCQBTE74V+h+UVvNWNCrVE12AK&#10;BSP0UFsK3h7ZZ/6YfRuzaxK/fbdQ8DjMzG+YdTKaRvTUucqygtk0AkGcW11xoeD76/35FYTzyBob&#10;y6TgRg6SzePDGmNtB/6k/uALESDsYlRQet/GUrq8JINualvi4J1sZ9AH2RVSdzgEuGnkPIpepMGK&#10;w0KJLb2VlJ8PV6Mgve1/PqzPLrvTsb5kaTrPsDZKTZ7G7QqEp9Hfw//tnVawXCxn8PcmPAG5+Q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PlUEfxwAAAN0AAAAPAAAAAAAA&#10;AAAAAAAAAKECAABkcnMvZG93bnJldi54bWxQSwUGAAAAAAQABAD5AAAAlQMAAAAA&#10;" strokecolor="#2f5496 [2408]" strokeweight="1.5pt"/>
            <v:shape id="AutoShape 37" o:spid="_x0000_s283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0ffaMcAAADdAAAADwAAAGRycy9kb3ducmV2LnhtbESPT2vCQBTE7wW/w/KE3uqmKWiJbqQR&#10;BFPwUFsEb4/sM3/Mvo3ZrcZv7wqFHoeZ+Q2zWA6mFRfqXW1ZweskAkFcWF1zqeDne/3yDsJ5ZI2t&#10;ZVJwIwfLdPS0wETbK3/RZedLESDsElRQed8lUrqiIoNuYjvi4B1tb9AH2ZdS93gNcNPKOIqm0mDN&#10;YaHCjlYVFafdr1GQ3T73W+vz8+Z4aM55lsU5Nkap5/HwMQfhafD/4b/2RiuYvc1ieLwJT0Cm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/R99oxwAAAN0AAAAPAAAAAAAA&#10;AAAAAAAAAKECAABkcnMvZG93bnJldi54bWxQSwUGAAAAAAQABAD5AAAAlQMAAAAA&#10;" strokecolor="#2f5496 [2408]" strokeweight="1.5pt"/>
          </v:group>
        </w:pict>
      </w:r>
      <w:r w:rsidR="00E673A2" w:rsidRPr="00497833">
        <w:rPr>
          <w:rFonts w:ascii="ALFABET98" w:hAnsi="ALFABET98"/>
          <w:color w:val="A6A6A6" w:themeColor="background1" w:themeShade="A6"/>
          <w:sz w:val="72"/>
          <w:szCs w:val="72"/>
        </w:rPr>
        <w:t>O     O     O    O    O     O</w:t>
      </w:r>
    </w:p>
    <w:p w:rsidR="00E673A2" w:rsidRPr="0025603D" w:rsidRDefault="00E673A2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sz w:val="36"/>
          <w:szCs w:val="36"/>
        </w:rPr>
        <w:t xml:space="preserve">  </w:t>
      </w:r>
      <w:r w:rsidR="00437EB7">
        <w:rPr>
          <w:rFonts w:ascii="ALFABET98" w:hAnsi="ALFABET98"/>
          <w:sz w:val="36"/>
          <w:szCs w:val="36"/>
        </w:rPr>
        <w:t xml:space="preserve">                               34</w:t>
      </w:r>
    </w:p>
    <w:p w:rsidR="00E673A2" w:rsidRDefault="00E673A2" w:rsidP="00E673A2">
      <w:pPr>
        <w:spacing w:line="240" w:lineRule="auto"/>
        <w:rPr>
          <w:rFonts w:ascii="ALFABET98" w:hAnsi="ALFABET98"/>
          <w:sz w:val="36"/>
          <w:szCs w:val="36"/>
        </w:rPr>
      </w:pPr>
      <w:r w:rsidRPr="0025603D">
        <w:rPr>
          <w:rFonts w:ascii="ALFABET98" w:hAnsi="ALFABET98"/>
          <w:sz w:val="36"/>
          <w:szCs w:val="36"/>
        </w:rPr>
        <w:t>Say</w:t>
      </w:r>
      <w:r>
        <w:rPr>
          <w:rFonts w:ascii="ALFABET98" w:hAnsi="ALFABET98"/>
          <w:sz w:val="36"/>
          <w:szCs w:val="36"/>
        </w:rPr>
        <w:t>ın velim,  O harfinin üzerinden geçiniz</w:t>
      </w:r>
      <w:r w:rsidRPr="0025603D">
        <w:rPr>
          <w:rFonts w:ascii="ALFABET98" w:hAnsi="ALFABET98"/>
          <w:sz w:val="36"/>
          <w:szCs w:val="36"/>
        </w:rPr>
        <w:t>.</w:t>
      </w:r>
    </w:p>
    <w:p w:rsidR="00E673A2" w:rsidRPr="00497833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826" style="position:absolute;margin-left:-16.1pt;margin-top:9.4pt;width:521.25pt;height:36.85pt;z-index:-25120972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zkUVEQ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">
            <v:group id="Group 33" o:spid="_x0000_s282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7jxZ8QAAADdAAAA&#10;DwAAAAAAAAAAAAAAAACqAgAAZHJzL2Rvd25yZXYueG1sUEsFBgAAAAAEAAQA+gAAAJsDAAAAAA==&#10;">
              <v:rect id="Rectangle 34" o:spid="_x0000_s283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iQ/RsUA&#10;AADdAAAADwAAAGRycy9kb3ducmV2LnhtbESPQWvCQBSE7wX/w/KE3uomCirRVWytpVdtJPT2yD6z&#10;wezbkN2a+O+7hYLHYWa+YdbbwTbiRp2vHStIJwkI4tLpmisF+dfhZQnCB2SNjWNScCcP283oaY2Z&#10;dj0f6XYKlYgQ9hkqMCG0mZS+NGTRT1xLHL2L6yyGKLtK6g77CLeNnCbJXFqsOS4YbOnNUHk9/VgF&#10;s6p4N0W+97lNi/nH+X5+7b8PSj2Ph90KRKAhPML/7U+tYDFbpvD3Jj4Bufk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JD9GxQAAAN0AAAAPAAAAAAAAAAAAAAAAAJgCAABkcnMv&#10;ZG93bnJldi54bWxQSwUGAAAAAAQABAD1AAAAigMAAAAA&#10;" strokecolor="#2f5496 [2408]" strokeweight="1.5pt">
                <v:fill opacity="0"/>
              </v:rect>
              <v:rect id="Rectangle 35" o:spid="_x0000_s283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YxVmcUA&#10;AADdAAAADwAAAGRycy9kb3ducmV2LnhtbESPzW7CMBCE75V4B2uReitOUiiQYhBKRemx5ee+irdJ&#10;RLwOsZuEt6+RKvU4mplvNKvNYGrRUesqywriSQSCOLe64kLB6bh7WoBwHlljbZkU3MjBZj16WGGq&#10;bc9f1B18IQKEXYoKSu+bVEqXl2TQTWxDHLxv2xr0QbaF1C32AW5qmUTRizRYcVgosaGspPxy+DEK&#10;zrO3hvfS8Ge8my5n58v7NYuNUo/jYfsKwtPg/8N/7Q+tYP68SOD+JjwBuf4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jFWZ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282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d4K1McAAADdAAAADwAAAGRycy9kb3ducmV2LnhtbESPQWvCQBSE74X+h+UVems2VbAhukpT&#10;KBjBQ20RvD2yzySafRuzW5P8e7dQ8DjMzDfMYjWYRlypc7VlBa9RDIK4sLrmUsHP9+dLAsJ5ZI2N&#10;ZVIwkoPV8vFhgam2PX/RdedLESDsUlRQed+mUrqiIoMusi1x8I62M+iD7EqpO+wD3DRyEsczabDm&#10;sFBhSx8VFefdr1GQjZv91vr8sj4eTpc8yyY5noxSz0/D+xyEp8Hfw//ttVbwNk2m8PcmPAG5vA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l3grUxwAAAN0AAAAPAAAAAAAA&#10;AAAAAAAAAKECAABkcnMvZG93bnJldi54bWxQSwUGAAAAAAQABAD5AAAAlQMAAAAA&#10;" strokecolor="#2f5496 [2408]" strokeweight="1.5pt"/>
            <v:shape id="AutoShape 37" o:spid="_x0000_s282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jeSoMcAAADdAAAADwAAAGRycy9kb3ducmV2LnhtbESPW2vCQBSE3wv+h+UUfKubaqmSuhFT&#10;KJiCD14QfDtkTy42ezZmtxr/fVco+DjMzDfMfNGbRlyoc7VlBa+jCARxbnXNpYL97utlBsJ5ZI2N&#10;ZVJwIweLZPA0x1jbK2/osvWlCBB2MSqovG9jKV1ekUE3si1x8ArbGfRBdqXUHV4D3DRyHEXv0mDN&#10;YaHClj4ryn+2v0ZBevs+rK3PzqvieDpnaTrO8GSUGj73yw8Qnnr/CP+3V1rBdDJ7g/ub8ARk8g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qN5KgxwAAAN0AAAAPAAAAAAAA&#10;AAAAAAAAAKECAABkcnMvZG93bnJldi54bWxQSwUGAAAAAAQABAD5AAAAlQMAAAAA&#10;" strokecolor="#2f5496 [2408]" strokeweight="1.5pt"/>
          </v:group>
        </w:pict>
      </w:r>
      <w:r w:rsidR="00E673A2" w:rsidRPr="00497833">
        <w:rPr>
          <w:rFonts w:ascii="ALFABET98" w:hAnsi="ALFABET98"/>
          <w:color w:val="A6A6A6" w:themeColor="background1" w:themeShade="A6"/>
          <w:sz w:val="72"/>
          <w:szCs w:val="72"/>
        </w:rPr>
        <w:t xml:space="preserve">O     O     O    O    O     O </w:t>
      </w:r>
    </w:p>
    <w:p w:rsidR="00E673A2" w:rsidRPr="00497833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820" style="position:absolute;margin-left:-16.1pt;margin-top:9.4pt;width:521.25pt;height:36.85pt;z-index:-25120870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">
            <v:group id="Group 33" o:spid="_x0000_s282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LHcyIxgAAAN0A&#10;AAAPAAAAAAAAAAAAAAAAAKoCAABkcnMvZG93bnJldi54bWxQSwUGAAAAAAQABAD6AAAAnQMAAAAA&#10;">
              <v:rect id="Rectangle 34" o:spid="_x0000_s282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oECqcUA&#10;AADdAAAADwAAAGRycy9kb3ducmV2LnhtbESPQWvCQBSE7wX/w/IEb3VjBZXUVbRq8VqNhN4e2dds&#10;aPZtyK4m/vuuUPA4zMw3zHLd21rcqPWVYwWTcQKCuHC64lJBdj68LkD4gKyxdkwK7uRhvRq8LDHV&#10;ruMvup1CKSKEfYoKTAhNKqUvDFn0Y9cQR+/HtRZDlG0pdYtdhNtaviXJTFqsOC4YbOjDUPF7uloF&#10;0zLfmzzb+cxO8tnn5X7Zdt8HpUbDfvMOIlAfnuH/9lErmE8Xc3i8iU9Ar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gQKpxQAAAN0AAAAPAAAAAAAAAAAAAAAAAJgCAABkcnMv&#10;ZG93bnJldi54bWxQSwUGAAAAAAQABAD1AAAAigMAAAAA&#10;" strokecolor="#2f5496 [2408]" strokeweight="1.5pt">
                <v:fill opacity="0"/>
              </v:rect>
              <v:rect id="Rectangle 35" o:spid="_x0000_s282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GRic78A&#10;AADdAAAADwAAAGRycy9kb3ducmV2LnhtbERPuY7CMBDtV+IfrEGiW5xwEzAIgYAtl6sfxUMSEY9D&#10;bCD8PS5W2vLp3fNlY0rxpNoVlhXE3QgEcWp1wZmC82n7PQHhPLLG0jIpeJOD5aL1NcdE2xcf6Hn0&#10;mQgh7BJUkHtfJVK6NCeDrmsr4sBdbW3QB1hnUtf4CuGmlL0oGkmDBYeGHCta55Tejg+j4DLcVLyX&#10;hn/j7WA6vNx293VslOq0m9UMhKfG/4v/3D9awbg/CXPDm/AE5OI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AZGJzvwAAAN0AAAAPAAAAAAAAAAAAAAAAAJgCAABkcnMvZG93bnJl&#10;di54bWxQSwUGAAAAAAQABAD1AAAAhAMAAAAA&#10;" fillcolor="#deeaf6 [660]" strokecolor="#c00000" strokeweight="1pt">
                <v:stroke dashstyle="dash"/>
              </v:rect>
            </v:group>
            <v:shape id="AutoShape 36" o:spid="_x0000_s282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DY9PscAAADdAAAADwAAAGRycy9kb3ducmV2LnhtbESPT2vCQBTE7wW/w/IK3uqmCq2NbsQU&#10;CqbgQS2Ct0f25Y9m38bsVuO37woFj8PM/IaZL3rTiAt1rras4HUUgSDOra65VPCz+3qZgnAeWWNj&#10;mRTcyMEiGTzNMdb2yhu6bH0pAoRdjAoq79tYSpdXZNCNbEscvMJ2Bn2QXSl1h9cAN40cR9GbNFhz&#10;WKiwpc+K8tP21yhIb9/7tfXZeVUcjucsTccZHo1Sw+d+OQPhqfeP8H97pRW8T6YfcH8TnoBM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ENj0+xwAAAN0AAAAPAAAAAAAA&#10;AAAAAAAAAKECAABkcnMvZG93bnJldi54bWxQSwUGAAAAAAQABAD5AAAAlQMAAAAA&#10;" strokecolor="#2f5496 [2408]" strokeweight="1.5pt"/>
            <v:shape id="AutoShape 37" o:spid="_x0000_s282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NUCfsQAAADdAAAADwAAAGRycy9kb3ducmV2LnhtbERPy2rCQBTdC/2H4Ra600kt9JE6kUYQ&#10;jNCFtgjuLplrHs3ciZlpEv/eWQguD+e9WI6mET11rrKs4HkWgSDOra64UPD7s56+g3AeWWNjmRRc&#10;yMEyeZgsMNZ24B31e1+IEMIuRgWl920spctLMuhmtiUO3Ml2Bn2AXSF1h0MIN42cR9GrNFhxaCix&#10;pVVJ+d/+3yhIL9vDt/XZeXM61ucsTecZ1kapp8fx6xOEp9HfxTf3Rit4e/kI+8Ob8ARkcg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Q1QJ+xAAAAN0AAAAPAAAAAAAAAAAA&#10;AAAAAKECAABkcnMvZG93bnJldi54bWxQSwUGAAAAAAQABAD5AAAAkgMAAAAA&#10;" strokecolor="#2f5496 [2408]" strokeweight="1.5pt"/>
          </v:group>
        </w:pict>
      </w:r>
      <w:r w:rsidR="00E673A2" w:rsidRPr="00497833">
        <w:rPr>
          <w:rFonts w:ascii="ALFABET98" w:hAnsi="ALFABET98"/>
          <w:color w:val="A6A6A6" w:themeColor="background1" w:themeShade="A6"/>
          <w:sz w:val="72"/>
          <w:szCs w:val="72"/>
        </w:rPr>
        <w:t xml:space="preserve">O     O     O    O    O     O </w:t>
      </w:r>
    </w:p>
    <w:p w:rsidR="00E673A2" w:rsidRPr="00497833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814" style="position:absolute;margin-left:-16.1pt;margin-top:9.4pt;width:521.25pt;height:36.85pt;z-index:-25120768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">
            <v:group id="Group 33" o:spid="_x0000_s281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x/1xWxgAAAN0A&#10;AAAPAAAAAAAAAAAAAAAAAKoCAABkcnMvZG93bnJldi54bWxQSwUGAAAAAAQABAD6AAAAnQMAAAAA&#10;">
              <v:rect id="Rectangle 34" o:spid="_x0000_s281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GOSd8YA&#10;AADdAAAADwAAAGRycy9kb3ducmV2LnhtbESPzWrDMBCE74W+g9hCb42cGpLWiRLa/JFrUgfT22Jt&#10;LFNrZSw1dt4+ChR6HGbmG2a+HGwjLtT52rGC8SgBQVw6XXOlIP/avryB8AFZY+OYFFzJw3Lx+DDH&#10;TLueD3Q5hkpECPsMFZgQ2kxKXxqy6EeuJY7e2XUWQ5RdJXWHfYTbRr4myURarDkuGGxpZaj8Of5a&#10;BWlVbEyRr31ux8Vkd7qePvvvrVLPT8PHDESgIfyH/9p7rWCavqdwfxOfgFz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GOSd8YAAADdAAAADwAAAAAAAAAAAAAAAACYAgAAZHJz&#10;L2Rvd25yZXYueG1sUEsFBgAAAAAEAAQA9QAAAIsDAAAAAA==&#10;" strokecolor="#2f5496 [2408]" strokeweight="1.5pt">
                <v:fill opacity="0"/>
              </v:rect>
              <v:rect id="Rectangle 35" o:spid="_x0000_s281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PD+q8UA&#10;AADdAAAADwAAAGRycy9kb3ducmV2LnhtbESPwW7CMBBE75X6D9ZW6g2c0FBIikFVKqDHFsh9FW+T&#10;iHgdYhfSv8dISD2OZuaNZrEaTCvO1LvGsoJ4HIEgLq1uuFJw2K9HcxDOI2tsLZOCP3KwWj4+LDDT&#10;9sLfdN75SgQIuwwV1N53mZSurMmgG9uOOHg/tjfog+wrqXu8BLhp5SSKXqXBhsNCjR3lNZXH3a9R&#10;UEw/Ot5Kw1/xOkmnxXFzymOj1PPT8P4GwtPg/8P39qdWMHtJE7i9CU9AL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8P6r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281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KKh5scAAADdAAAADwAAAGRycy9kb3ducmV2LnhtbESPQWvCQBSE7wX/w/KE3upGi1qjq5hC&#10;wQgetKXg7ZF9JtHs25hdNf57Vyj0OMzMN8xs0ZpKXKlxpWUF/V4EgjizuuRcwc/319sHCOeRNVaW&#10;ScGdHCzmnZcZxtreeEvXnc9FgLCLUUHhfR1L6bKCDLqerYmDd7CNQR9kk0vd4C3ATSUHUTSSBksO&#10;CwXW9FlQdtpdjILkvv7dWJ+eV4f98ZwmySDFo1HqtdsupyA8tf4//NdeaQXj98kQnm/CE5DzB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AoqHmxwAAAN0AAAAPAAAAAAAA&#10;AAAAAAAAAKECAABkcnMvZG93bnJldi54bWxQSwUGAAAAAAQABAD5AAAAlQMAAAAA&#10;" strokecolor="#2f5496 [2408]" strokeweight="1.5pt"/>
            <v:shape id="AutoShape 37" o:spid="_x0000_s281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HA/kcYAAADdAAAADwAAAGRycy9kb3ducmV2LnhtbESPQWvCQBSE70L/w/IK3nRTBW2jqzQF&#10;IRE8aEvB2yP7TGKzb2N21fjvXUHocZiZb5j5sjO1uFDrKssK3oYRCOLc6ooLBT/fq8E7COeRNdaW&#10;ScGNHCwXL705xtpeeUuXnS9EgLCLUUHpfRNL6fKSDLqhbYiDd7CtQR9kW0jd4jXATS1HUTSRBisO&#10;CyU29FVS/rc7GwXJbf27sT47pYf98ZQlySjDo1Gq/9p9zkB46vx/+NlOtYLp+GMCjzfhCcjFH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BwP5HGAAAA3QAAAA8AAAAAAAAA&#10;AAAAAAAAoQIAAGRycy9kb3ducmV2LnhtbFBLBQYAAAAABAAEAPkAAACUAwAAAAA=&#10;" strokecolor="#2f5496 [2408]" strokeweight="1.5pt"/>
          </v:group>
        </w:pict>
      </w:r>
      <w:r w:rsidR="00E673A2" w:rsidRPr="00497833">
        <w:rPr>
          <w:rFonts w:ascii="ALFABET98" w:hAnsi="ALFABET98"/>
          <w:color w:val="A6A6A6" w:themeColor="background1" w:themeShade="A6"/>
          <w:sz w:val="72"/>
          <w:szCs w:val="72"/>
        </w:rPr>
        <w:t xml:space="preserve">O     O     O    O    O     O </w:t>
      </w:r>
    </w:p>
    <w:p w:rsidR="00E673A2" w:rsidRPr="00497833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lastRenderedPageBreak/>
        <w:pict>
          <v:group id="_x0000_s2808" style="position:absolute;margin-left:-16.1pt;margin-top:9.4pt;width:521.25pt;height:36.85pt;z-index:-25120665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DZMDuhYEAADxDwAADgAAAAAAAAAAAAAAAAAuAgAAZHJzL2Uyb0RvYy54bWxQSwECLQAUAAYA&#10;CAAAACEAWCsPaOAAAAAKAQAADwAAAAAAAAAAAAAAAABwBgAAZHJzL2Rvd25yZXYueG1sUEsFBgAA&#10;AAAEAAQA8wAAAH0HAAAAAA==&#10;">
            <v:group id="Group 33" o:spid="_x0000_s281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QF2u8wwAAAN0AAAAP&#10;AAAAAAAAAAAAAAAAAKoCAABkcnMvZG93bnJldi54bWxQSwUGAAAAAAQABAD6AAAAmgMAAAAA&#10;">
              <v:rect id="Rectangle 34" o:spid="_x0000_s281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YulncUA&#10;AADdAAAADwAAAGRycy9kb3ducmV2LnhtbESPQWvCQBSE7wX/w/IK3upGBaupq2hbpVc1Erw9sq/Z&#10;0OzbkF1N/PddodDjMDPfMMt1b2txo9ZXjhWMRwkI4sLpiksF2Wn3MgfhA7LG2jEpuJOH9WrwtMRU&#10;u44PdDuGUkQI+xQVmBCaVEpfGLLoR64hjt63ay2GKNtS6ha7CLe1nCTJTFqsOC4YbOjdUPFzvFoF&#10;0zL/NHn24TM7zmf78/287S47pYbP/eYNRKA+/If/2l9awet0sYDHm/gE5O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i6WdxQAAAN0AAAAPAAAAAAAAAAAAAAAAAJgCAABkcnMv&#10;ZG93bnJldi54bWxQSwUGAAAAAAQABAD1AAAAigMAAAAA&#10;" strokecolor="#2f5496 [2408]" strokeweight="1.5pt">
                <v:fill opacity="0"/>
              </v:rect>
              <v:rect id="Rectangle 35" o:spid="_x0000_s281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2ugSsEA&#10;AADdAAAADwAAAGRycy9kb3ducmV2LnhtbERPz0/CMBS+m/A/NI/Em+tGQGTSEYIBPcKE+8v63Jat&#10;r7OtMP57ezDx+OX7vd6MphdXcr61rCBLUhDEldUt1wrOn/unFxA+IGvsLZOCO3nYFJOHNeba3vhE&#10;1zLUIoawz1FBE8KQS+mrhgz6xA7EkfuyzmCI0NVSO7zFcNPLWZo+S4Mtx4YGB9o1VHXlj1FwWbwN&#10;/C4NH7P9fLW4dIfvXWaUepyO21cQgcbwL/5zf2gFy3ka98c38QnI4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NroEr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281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zn/B8YAAADdAAAADwAAAGRycy9kb3ducmV2LnhtbESPT4vCMBTE7wt+h/AEb2uqLLtSjWKF&#10;BbvgwT8I3h7Ns602L7WJWr+9ERY8DjPzG2Yya00lbtS40rKCQT8CQZxZXXKuYLf9/RyBcB5ZY2WZ&#10;FDzIwWza+ZhgrO2d13Tb+FwECLsYFRTe17GULivIoOvbmjh4R9sY9EE2udQN3gPcVHIYRd/SYMlh&#10;ocCaFgVl583VKEgef/uV9elleTycLmmSDFM8GaV63XY+BuGp9e/wf3upFfx8RQN4vQlPQE6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c5/wfGAAAA3QAAAA8AAAAAAAAA&#10;AAAAAAAAoQIAAGRycy9kb3ducmV2LnhtbFBLBQYAAAAABAAEAPkAAACUAwAAAAA=&#10;" strokecolor="#2f5496 [2408]" strokeweight="1.5pt"/>
            <v:shape id="AutoShape 37" o:spid="_x0000_s280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+thcMcAAADdAAAADwAAAGRycy9kb3ducmV2LnhtbESPT2vCQBTE7wW/w/IK3ppNg7SSupFG&#10;EEyhB7UUentkn/nT7NuYXTV++65Q8DjMzG+YxXI0nTjT4BrLCp6jGARxaXXDlYKv/fppDsJ5ZI2d&#10;ZVJwJQfLbPKwwFTbC2/pvPOVCBB2KSqove9TKV1Zk0EX2Z44eAc7GPRBDpXUA14C3HQyieMXabDh&#10;sFBjT6uayt/dySjIrx/fn9YXx83hpz0WeZ4U2Bqlpo/j+xsIT6O/h//bG63gdRYncHsTnoDM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n62FwxwAAAN0AAAAPAAAAAAAA&#10;AAAAAAAAAKECAABkcnMvZG93bnJldi54bWxQSwUGAAAAAAQABAD5AAAAlQMAAAAA&#10;" strokecolor="#2f5496 [2408]" strokeweight="1.5pt"/>
          </v:group>
        </w:pict>
      </w:r>
      <w:r w:rsidR="00E673A2" w:rsidRPr="00497833">
        <w:rPr>
          <w:rFonts w:ascii="ALFABET98" w:hAnsi="ALFABET98"/>
          <w:color w:val="A6A6A6" w:themeColor="background1" w:themeShade="A6"/>
          <w:sz w:val="72"/>
          <w:szCs w:val="72"/>
        </w:rPr>
        <w:t xml:space="preserve">O     O     O    O    O     O </w:t>
      </w:r>
    </w:p>
    <w:p w:rsidR="00E673A2" w:rsidRPr="00497833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802" style="position:absolute;margin-left:-16.1pt;margin-top:9.4pt;width:521.25pt;height:36.85pt;z-index:-25120563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y4UG6xYEAADxDwAADgAAAAAAAAAAAAAAAAAuAgAAZHJzL2Uyb0RvYy54bWxQSwECLQAUAAYA&#10;CAAAACEAWCsPaOAAAAAKAQAADwAAAAAAAAAAAAAAAABwBgAAZHJzL2Rvd25yZXYueG1sUEsFBgAA&#10;AAAEAAQA8wAAAH0HAAAAAA==&#10;">
            <v:group id="Group 33" o:spid="_x0000_s280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5+jlbxgAAAN0A&#10;AAAPAAAAAAAAAAAAAAAAAKoCAABkcnMvZG93bnJldi54bWxQSwUGAAAAAAQABAD6AAAAnQMAAAAA&#10;">
              <v:rect id="Rectangle 34" o:spid="_x0000_s280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Gb3esYA&#10;AADdAAAADwAAAGRycy9kb3ducmV2LnhtbESPT2vCQBTE74V+h+UVvNWNrbUldRVb/+BVGwm9PbKv&#10;2WD2bciuJn57Vyh4HGbmN8x03ttanKn1lWMFo2ECgrhwuuJSQfazfv4A4QOyxtoxKbiQh/ns8WGK&#10;qXYd7+i8D6WIEPYpKjAhNKmUvjBk0Q9dQxy9P9daDFG2pdQtdhFua/mSJBNpseK4YLChb0PFcX+y&#10;Cl7LfGXybOkzO8onm8Pl8NX9rpUaPPWLTxCB+nAP/7e3WsH7OHmD25v4BOTsC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Gb3esYAAADdAAAADwAAAAAAAAAAAAAAAACYAgAAZHJz&#10;L2Rvd25yZXYueG1sUEsFBgAAAAAEAAQA9QAAAIsDAAAAAA==&#10;" strokecolor="#2f5496 [2408]" strokeweight="1.5pt">
                <v:fill opacity="0"/>
              </v:rect>
              <v:rect id="Rectangle 35" o:spid="_x0000_s280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86dpcMA&#10;AADdAAAADwAAAGRycy9kb3ducmV2LnhtbESPT4vCMBTE74LfITzBm6YV/+xWo4ii7lHd9f5onm2x&#10;ealN1PrtzYLgcZiZ3zCzRWNKcafaFZYVxP0IBHFqdcGZgr/fTe8LhPPIGkvLpOBJDhbzdmuGibYP&#10;PtD96DMRIOwSVJB7XyVSujQng65vK+LgnW1t0AdZZ1LX+AhwU8pBFI2lwYLDQo4VrXJKL8ebUXAa&#10;rSveScP7eDP8Hp0u2+sqNkp1O81yCsJT4z/hd/tHK5gMozH8vwlPQM5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86dp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80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5zC6MUAAADdAAAADwAAAGRycy9kb3ducmV2LnhtbESPQYvCMBSE78L+h/AWvGmqiC7VKHZh&#10;wQp7UBfB26N5ttXmpTZR6783C4LHYWa+YWaL1lTiRo0rLSsY9CMQxJnVJecK/nY/vS8QziNrrCyT&#10;ggc5WMw/OjOMtb3zhm5bn4sAYRejgsL7OpbSZQUZdH1bEwfvaBuDPsgml7rBe4CbSg6jaCwNlhwW&#10;Cqzpu6DsvL0aBcljvf+1Pr2sjofTJU2SYYono1T3s11OQXhq/Tv8aq+0gskomsD/m/AE5PwJ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95zC6MUAAADdAAAADwAAAAAAAAAA&#10;AAAAAAChAgAAZHJzL2Rvd25yZXYueG1sUEsFBgAAAAAEAAQA+QAAAJMDAAAAAA==&#10;" strokecolor="#2f5496 [2408]" strokeweight="1.5pt"/>
            <v:shape id="AutoShape 37" o:spid="_x0000_s280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gNWmsQAAADdAAAADwAAAGRycy9kb3ducmV2LnhtbERPTWvCQBC9F/wPywi9NZtKqSW6SiMI&#10;SaEH0yJ4G7JjEs3OJtmtJv++eyj0+Hjf6+1oWnGjwTWWFTxHMQji0uqGKwXfX/unNxDOI2tsLZOC&#10;iRxsN7OHNSba3vlAt8JXIoSwS1BB7X2XSOnKmgy6yHbEgTvbwaAPcKikHvAewk0rF3H8Kg02HBpq&#10;7GhXU3ktfoyCdPo4flqf99n5dOnzNF3keDFKPc7H9xUIT6P/F/+5M61g+RKHueFNeAJy8ws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GA1aaxAAAAN0AAAAPAAAAAAAAAAAA&#10;AAAAAKECAABkcnMvZG93bnJldi54bWxQSwUGAAAAAAQABAD5AAAAkgMAAAAA&#10;" strokecolor="#2f5496 [2408]" strokeweight="1.5pt"/>
          </v:group>
        </w:pict>
      </w:r>
      <w:r w:rsidR="00E673A2" w:rsidRPr="00497833">
        <w:rPr>
          <w:rFonts w:ascii="ALFABET98" w:hAnsi="ALFABET98"/>
          <w:color w:val="A6A6A6" w:themeColor="background1" w:themeShade="A6"/>
          <w:sz w:val="72"/>
          <w:szCs w:val="72"/>
        </w:rPr>
        <w:t xml:space="preserve">O     O     O    O    O     O </w:t>
      </w:r>
    </w:p>
    <w:p w:rsidR="00E673A2" w:rsidRPr="00497833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796" style="position:absolute;margin-left:-16.1pt;margin-top:9.4pt;width:521.25pt;height:36.85pt;z-index:-25120460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4aOCEQ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">
            <v:group id="Group 33" o:spid="_x0000_s279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AxiphcQAAADdAAAA&#10;DwAAAAAAAAAAAAAAAACqAgAAZHJzL2Rvd25yZXYueG1sUEsFBgAAAAAEAAQA+gAAAJsDAAAAAA==&#10;">
              <v:rect id="Rectangle 34" o:spid="_x0000_s280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oRnpMYA&#10;AADdAAAADwAAAGRycy9kb3ducmV2LnhtbESPQWvCQBSE74L/YXmCt7pJK7akrqKtSq+1kdDbI/ua&#10;Dc2+DdnVxH/vFgoeh5n5hlmuB9uIC3W+dqwgnSUgiEuna64U5F/7hxcQPiBrbByTgit5WK/GoyVm&#10;2vX8SZdjqESEsM9QgQmhzaT0pSGLfuZa4uj9uM5iiLKrpO6wj3DbyMckWUiLNccFgy29GSp/j2er&#10;4KkqdqbI331u02JxOF1P2/57r9R0MmxeQQQawj383/7QCp7naQp/b+ITkK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oRnpMYAAADdAAAADwAAAAAAAAAAAAAAAACYAgAAZHJz&#10;L2Rvd25yZXYueG1sUEsFBgAAAAAEAAQA9QAAAIsDAAAAAA==&#10;" strokecolor="#2f5496 [2408]" strokeweight="1.5pt">
                <v:fill opacity="0"/>
              </v:rect>
              <v:rect id="Rectangle 35" o:spid="_x0000_s280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wNe8QA&#10;AADdAAAADwAAAGRycy9kb3ducmV2LnhtbESPQWvCQBSE74X+h+UVejObSLRtdBWxpHq0trk/ss8k&#10;mH0bs1uN/94VhB6HmfmGmS8H04oz9a6xrCCJYhDEpdUNVwp+f/LROwjnkTW2lknBlRwsF89Pc8y0&#10;vfA3nfe+EgHCLkMFtfddJqUrazLoItsRB+9ge4M+yL6SusdLgJtWjuN4Kg02HBZq7GhdU3nc/xkF&#10;xeSz4400vEvy9GNSHL9O68Qo9foyrGYgPA3+P/xob7WCtzQZw/1NeAJyc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ksDXv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279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X5SNscAAADdAAAADwAAAGRycy9kb3ducmV2LnhtbESPT2vCQBTE70K/w/IKvZmNVlpJ3Ugj&#10;CKbgQVuE3h7ZZ/40+zZmV43fvisUehxm5jfMYjmYVlyod7VlBZMoBkFcWF1zqeDrcz2eg3AeWWNr&#10;mRTcyMEyfRgtMNH2yju67H0pAoRdggoq77tESldUZNBFtiMO3tH2Bn2QfSl1j9cAN62cxvGLNFhz&#10;WKiwo1VFxc/+bBRkt4/D1vr8tDl+N6c8y6Y5Nkapp8fh/Q2Ep8H/h//aG63gdTZ5hvub8ARk+gs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NflI2xwAAAN0AAAAPAAAAAAAA&#10;AAAAAAAAAKECAABkcnMvZG93bnJldi54bWxQSwUGAAAAAAQABAD5AAAAlQMAAAAA&#10;" strokecolor="#2f5496 [2408]" strokeweight="1.5pt"/>
            <v:shape id="AutoShape 37" o:spid="_x0000_s279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pfKQscAAADdAAAADwAAAGRycy9kb3ducmV2LnhtbESPQWvCQBSE7wX/w/KE3pqNIq2kWaUR&#10;BFPooSpCb4/sM4nNvo3ZrUn+fbdQ8DjMzDdMuh5MI27UudqyglkUgyAurK65VHA8bJ+WIJxH1thY&#10;JgUjOVivJg8pJtr2/Em3vS9FgLBLUEHlfZtI6YqKDLrItsTBO9vOoA+yK6XusA9w08h5HD9LgzWH&#10;hQpb2lRUfO9/jIJsfD99WJ9fd+evyzXPsnmOF6PU43R4ewXhafD38H97pxW8LGYL+HsTnoBc/Q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Cl8pCxwAAAN0AAAAPAAAAAAAA&#10;AAAAAAAAAKECAABkcnMvZG93bnJldi54bWxQSwUGAAAAAAQABAD5AAAAlQMAAAAA&#10;" strokecolor="#2f5496 [2408]" strokeweight="1.5pt"/>
          </v:group>
        </w:pict>
      </w:r>
      <w:r w:rsidR="00E673A2" w:rsidRPr="00497833">
        <w:rPr>
          <w:rFonts w:ascii="ALFABET98" w:hAnsi="ALFABET98"/>
          <w:color w:val="A6A6A6" w:themeColor="background1" w:themeShade="A6"/>
          <w:sz w:val="72"/>
          <w:szCs w:val="72"/>
        </w:rPr>
        <w:t xml:space="preserve">O     O     O    O    O     O </w:t>
      </w:r>
    </w:p>
    <w:p w:rsidR="00E673A2" w:rsidRPr="00497833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790" style="position:absolute;margin-left:-16.1pt;margin-top:9.4pt;width:521.25pt;height:36.85pt;z-index:-25120358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Iti0+cXBAAA8Q8AAA4AAAAAAAAAAAAAAAAALgIAAGRycy9lMm9Eb2MueG1sUEsBAi0AFAAG&#10;AAgAAAAhAFgrD2jgAAAACgEAAA8AAAAAAAAAAAAAAAAAcQYAAGRycy9kb3ducmV2LnhtbFBLBQYA&#10;AAAABAAEAPMAAAB+BwAAAAA=&#10;">
            <v:group id="Group 33" o:spid="_x0000_s279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472UascAAADd&#10;AAAADwAAAAAAAAAAAAAAAACqAgAAZHJzL2Rvd25yZXYueG1sUEsFBgAAAAAEAAQA+gAAAJ4DAAAA&#10;AA==&#10;">
              <v:rect id="Rectangle 34" o:spid="_x0000_s279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iFaS8UA&#10;AADdAAAADwAAAGRycy9kb3ducmV2LnhtbESPT2vCQBTE70K/w/IK3nSTKlqiq/SfpVc1Enp7ZJ/Z&#10;0OzbkN2a+O3dQsHjMDO/YdbbwTbiQp2vHStIpwkI4tLpmisF+XE3eQbhA7LGxjEpuJKH7eZhtMZM&#10;u573dDmESkQI+wwVmBDaTEpfGrLop64ljt7ZdRZDlF0ldYd9hNtGPiXJQlqsOS4YbOnNUPlz+LUK&#10;ZlXxYYr83ec2LRafp+vptf/eKTV+HF5WIAIN4R7+b39pBct5uoS/N/EJyM0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6IVpLxQAAAN0AAAAPAAAAAAAAAAAAAAAAAJgCAABkcnMv&#10;ZG93bnJldi54bWxQSwUGAAAAAAQABAD1AAAAigMAAAAA&#10;" strokecolor="#2f5496 [2408]" strokeweight="1.5pt">
                <v:fill opacity="0"/>
              </v:rect>
              <v:rect id="Rectangle 35" o:spid="_x0000_s279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Q6kcEA&#10;AADdAAAADwAAAGRycy9kb3ducmV2LnhtbERPyW7CMBC9I/UfrKnUG3GCgJYUgxAVy5GmcB/F0yQi&#10;Hqe2C+Hv8QGJ49Pb58vetOJCzjeWFWRJCoK4tLrhSsHxZzP8AOEDssbWMim4kYfl4mUwx1zbK3/T&#10;pQiViCHsc1RQh9DlUvqyJoM+sR1x5H6tMxgidJXUDq8x3LRylKZTabDh2FBjR+uaynPxbxScJl8d&#10;76ThQ7YZzyan8/ZvnRml3l771SeIQH14ih/uvVbwPs7i3PgmPgG5u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jEOpH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279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JZl3McAAADdAAAADwAAAGRycy9kb3ducmV2LnhtbESPT2vCQBTE70K/w/IKvZmNUmxN3Ugj&#10;CKbgQVuE3h7ZZ/40+zZmV43fvisUehxm5jfMYjmYVlyod7VlBZMoBkFcWF1zqeDrcz1+BeE8ssbW&#10;Mim4kYNl+jBaYKLtlXd02ftSBAi7BBVU3neJlK6oyKCLbEccvKPtDfog+1LqHq8Bblo5jeOZNFhz&#10;WKiwo1VFxc/+bBRkt4/D1vr8tDl+N6c8y6Y5Nkapp8fh/Q2Ep8H/h//aG63g5Xkyh/ub8ARk+gs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slmXcxwAAAN0AAAAPAAAAAAAA&#10;AAAAAAAAAKECAABkcnMvZG93bnJldi54bWxQSwUGAAAAAAQABAD5AAAAlQMAAAAA&#10;" strokecolor="#2f5496 [2408]" strokeweight="1.5pt"/>
            <v:shape id="AutoShape 37" o:spid="_x0000_s279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8AG/MMAAADdAAAADwAAAGRycy9kb3ducmV2LnhtbERPTYvCMBC9C/sfwix409QiulSj2IUF&#10;K+xBXQRvQzO21WZSm6j135vDgsfH+54vO1OLO7WusqxgNIxAEOdWV1wo+Nv/DL5AOI+ssbZMCp7k&#10;YLn46M0x0fbBW7rvfCFCCLsEFZTeN4mULi/JoBvahjhwJ9sa9AG2hdQtPkK4qWUcRRNpsOLQUGJD&#10;3yXll93NKEifm8Ov9dl1fTqer1maxhmejVL9z241A+Gp82/xv3utFUzHcdgf3oQnIBc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PABvzDAAAA3QAAAA8AAAAAAAAAAAAA&#10;AAAAoQIAAGRycy9kb3ducmV2LnhtbFBLBQYAAAAABAAEAPkAAACRAwAAAAA=&#10;" strokecolor="#2f5496 [2408]" strokeweight="1.5pt"/>
          </v:group>
        </w:pict>
      </w:r>
      <w:r w:rsidR="00E673A2" w:rsidRPr="00497833">
        <w:rPr>
          <w:rFonts w:ascii="ALFABET98" w:hAnsi="ALFABET98"/>
          <w:color w:val="A6A6A6" w:themeColor="background1" w:themeShade="A6"/>
          <w:sz w:val="72"/>
          <w:szCs w:val="72"/>
        </w:rPr>
        <w:t xml:space="preserve">O     O     O    O    O     O </w:t>
      </w:r>
    </w:p>
    <w:p w:rsidR="00E673A2" w:rsidRPr="00497833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784" style="position:absolute;margin-left:-16.1pt;margin-top:9.4pt;width:521.25pt;height:36.85pt;z-index:-25120256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DT&#10;Yl3gEgQAAPEPAAAOAAAAAAAAAAAAAAAAAC4CAABkcnMvZTJvRG9jLnhtbFBLAQItABQABgAIAAAA&#10;IQBYKw9o4AAAAAoBAAAPAAAAAAAAAAAAAAAAAGwGAABkcnMvZG93bnJldi54bWxQSwUGAAAAAAQA&#10;BADzAAAAeQcAAAAA&#10;">
            <v:group id="Group 33" o:spid="_x0000_s278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S6ljUxgAAAN0A&#10;AAAPAAAAAAAAAAAAAAAAAKoCAABkcnMvZG93bnJldi54bWxQSwUGAAAAAAQABAD6AAAAnQMAAAAA&#10;">
              <v:rect id="Rectangle 34" o:spid="_x0000_s278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3aW9cYA&#10;AADdAAAADwAAAGRycy9kb3ducmV2LnhtbESPT2vCQBTE7wW/w/IEb3XjH6ykrqKtFq/VSOjtkX3N&#10;hmbfhuxq4rfvCoUeh5n5DbPa9LYWN2p95VjBZJyAIC6crrhUkJ0Pz0sQPiBrrB2Tgjt52KwHTytM&#10;tev4k26nUIoIYZ+iAhNCk0rpC0MW/dg1xNH7dq3FEGVbSt1iF+G2ltMkWUiLFccFgw29GSp+Tler&#10;YFbme5Nn7z6zk3zxcblfdt3XQanRsN++ggjUh//wX/uoFbzMpzN4vIlPQK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3aW9cYAAADdAAAADwAAAAAAAAAAAAAAAACYAgAAZHJz&#10;L2Rvd25yZXYueG1sUEsFBgAAAAAEAAQA9QAAAIsDAAAAAA==&#10;" strokecolor="#2f5496 [2408]" strokeweight="1.5pt">
                <v:fill opacity="0"/>
              </v:rect>
              <v:rect id="Rectangle 35" o:spid="_x0000_s278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+X6KcMA&#10;AADdAAAADwAAAGRycy9kb3ducmV2LnhtbESPS2/CMBCE70j9D9ZW4lacoPAKGFSBoBx53lfxkkTE&#10;6zQ2EP49rlSJ42hmvtHMFq2pxJ0aV1pWEPciEMSZ1SXnCk7H9dcYhPPIGivLpOBJDhbzj84MU20f&#10;vKf7weciQNilqKDwvk6ldFlBBl3P1sTBu9jGoA+yyaVu8BHgppL9KBpKgyWHhQJrWhaUXQ83o+A8&#10;WNX8Iw3v4nUyGZyvm99lbJTqfrbfUxCeWv8O/7e3WsEo6Sfw9yY8ATl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+X6K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78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7elZMcAAADdAAAADwAAAGRycy9kb3ducmV2LnhtbESPT2vCQBTE70K/w/IKvemmodqSupFG&#10;EIzQg7YUentkX/7Y7NuYXTV+e7cgeBxm5jfMfDGYVpyod41lBc+TCARxYXXDlYLvr9X4DYTzyBpb&#10;y6TgQg4W6cNojom2Z97SaecrESDsElRQe98lUrqiJoNuYjvi4JW2N+iD7CupezwHuGllHEUzabDh&#10;sFBjR8uair/d0SjILpufT+vzw7r83R/yLItz3Bulnh6Hj3cQngZ/D9/aa63g9SWewv+b8ARkeg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jt6VkxwAAAN0AAAAPAAAAAAAA&#10;AAAAAAAAAKECAABkcnMvZG93bnJldi54bWxQSwUGAAAAAAQABAD5AAAAlQMAAAAA&#10;" strokecolor="#2f5496 [2408]" strokeweight="1.5pt"/>
            <v:shape id="AutoShape 37" o:spid="_x0000_s278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2U7E8YAAADdAAAADwAAAGRycy9kb3ducmV2LnhtbESPQWvCQBSE70L/w/IKvZmNoViJrmIK&#10;BVPwUBXB2yP7TKLZtzG71fjv3ULB4zAz3zCzRW8acaXO1ZYVjKIYBHFhdc2lgt32azgB4TyyxsYy&#10;KbiTg8X8ZTDDVNsb/9B140sRIOxSVFB536ZSuqIigy6yLXHwjrYz6IPsSqk7vAW4aWQSx2NpsOaw&#10;UGFLnxUV582vUZDdv/dr6/PL6ng4XfIsS3I8GaXeXvvlFISn3j/D/+2VVvDxnozh7014AnL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NlOxPGAAAA3QAAAA8AAAAAAAAA&#10;AAAAAAAAoQIAAGRycy9kb3ducmV2LnhtbFBLBQYAAAAABAAEAPkAAACUAwAAAAA=&#10;" strokecolor="#2f5496 [2408]" strokeweight="1.5pt"/>
          </v:group>
        </w:pict>
      </w:r>
      <w:r w:rsidR="00E673A2" w:rsidRPr="00497833">
        <w:rPr>
          <w:rFonts w:ascii="ALFABET98" w:hAnsi="ALFABET98"/>
          <w:color w:val="A6A6A6" w:themeColor="background1" w:themeShade="A6"/>
          <w:sz w:val="72"/>
          <w:szCs w:val="72"/>
        </w:rPr>
        <w:t xml:space="preserve">O     O     O    O    O     O </w:t>
      </w:r>
    </w:p>
    <w:p w:rsidR="00E673A2" w:rsidRPr="00497833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778" style="position:absolute;margin-left:-16.1pt;margin-top:9.4pt;width:521.25pt;height:36.85pt;z-index:-25120153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U8vFVBYEAADxDwAADgAAAAAAAAAAAAAAAAAuAgAAZHJzL2Uyb0RvYy54bWxQSwECLQAUAAYA&#10;CAAAACEAWCsPaOAAAAAKAQAADwAAAAAAAAAAAAAAAABwBgAAZHJzL2Rvd25yZXYueG1sUEsFBgAA&#10;AAAEAAQA8wAAAH0HAAAAAA==&#10;">
            <v:group id="Group 33" o:spid="_x0000_s278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MwJvPsQAAADdAAAA&#10;DwAAAAAAAAAAAAAAAACqAgAAZHJzL2Rvd25yZXYueG1sUEsFBgAAAAAEAAQA+gAAAJsDAAAAAA==&#10;">
              <v:rect id="Rectangle 34" o:spid="_x0000_s278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p6hH8YA&#10;AADdAAAADwAAAGRycy9kb3ducmV2LnhtbESPQWvCQBSE7wX/w/IK3nSjFdumrqJtlV5rI6G3R/Y1&#10;G8y+DdnVxH/vCkKPw8x8wyxWva3FmVpfOVYwGScgiAunKy4VZD/b0QsIH5A11o5JwYU8rJaDhwWm&#10;2nX8Ted9KEWEsE9RgQmhSaX0hSGLfuwa4uj9udZiiLItpW6xi3Bby2mSzKXFiuOCwYbeDRXH/ckq&#10;eCrzT5NnHz6zk3y+O1wOm+53q9TwsV+/gQjUh//wvf2lFTzPpq9wexOfgFx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p6hH8YAAADdAAAADwAAAAAAAAAAAAAAAACYAgAAZHJz&#10;L2Rvd25yZXYueG1sUEsFBgAAAAAEAAQA9QAAAIsDAAAAAA==&#10;" strokecolor="#2f5496 [2408]" strokeweight="1.5pt">
                <v:fill opacity="0"/>
              </v:rect>
              <v:rect id="Rectangle 35" o:spid="_x0000_s278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dq978A&#10;AADdAAAADwAAAGRycy9kb3ducmV2LnhtbERPuY7CMBDtV+IfrEGiAyfcBAxCrFgoOftRPCQR8TjE&#10;Xsj+PS6Qtnx692LVmFI8qXaFZQVxLwJBnFpdcKbgct52pyCcR9ZYWiYFf+RgtWx9LTDR9sVHep58&#10;JkIIuwQV5N5XiZQuzcmg69mKOHA3Wxv0AdaZ1DW+QrgpZT+KxtJgwaEhx4o2OaX3069RcB19V7yT&#10;hg/xdjgbXe8/j01slOq0m/UchKfG/4s/7r1WMBkOwv7wJjwBuXw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dB2r3vwAAAN0AAAAPAAAAAAAAAAAAAAAAAJgCAABkcnMvZG93bnJl&#10;di54bWxQSwUGAAAAAAQABAD1AAAAhAMAAAAA&#10;" fillcolor="#deeaf6 [660]" strokecolor="#c00000" strokeweight="1pt">
                <v:stroke dashstyle="dash"/>
              </v:rect>
            </v:group>
            <v:shape id="AutoShape 36" o:spid="_x0000_s278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VU1uscAAADdAAAADwAAAGRycy9kb3ducmV2LnhtbESPT2vCQBTE70K/w/IKvZmNVlpJ3Ugj&#10;CKbgQVuE3h7ZZ/40+zZmV43fvisUehxm5jfMYjmYVlyod7VlBZMoBkFcWF1zqeDrcz2eg3AeWWNr&#10;mRTcyMEyfRgtMNH2yju67H0pAoRdggoq77tESldUZNBFtiMO3tH2Bn2QfSl1j9cAN62cxvGLNFhz&#10;WKiwo1VFxc/+bBRkt4/D1vr8tDl+N6c8y6Y5Nkapp8fh/Q2Ep8H/h//aG63gdfY8gfub8ARk+gs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ZVTW6xwAAAN0AAAAPAAAAAAAA&#10;AAAAAAAAAKECAABkcnMvZG93bnJldi54bWxQSwUGAAAAAAQABAD5AAAAlQMAAAAA&#10;" strokecolor="#2f5496 [2408]" strokeweight="1.5pt"/>
            <v:shape id="AutoShape 37" o:spid="_x0000_s277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YerzccAAADdAAAADwAAAGRycy9kb3ducmV2LnhtbESPT2vCQBTE70K/w/IKvemmqdiSupFG&#10;EIzQg7YUentkX/7Y7NuYXTV+e7cgeBxm5jfMfDGYVpyod41lBc+TCARxYXXDlYLvr9X4DYTzyBpb&#10;y6TgQg4W6cNojom2Z97SaecrESDsElRQe98lUrqiJoNuYjvi4JW2N+iD7CupezwHuGllHEUzabDh&#10;sFBjR8uair/d0SjILpufT+vzw7r83R/yLItz3Bulnh6Hj3cQngZ/D9/aa63gdfoSw/+b8ARkeg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ph6vNxwAAAN0AAAAPAAAAAAAA&#10;AAAAAAAAAKECAABkcnMvZG93bnJldi54bWxQSwUGAAAAAAQABAD5AAAAlQMAAAAA&#10;" strokecolor="#2f5496 [2408]" strokeweight="1.5pt"/>
          </v:group>
        </w:pict>
      </w:r>
      <w:r w:rsidR="00E673A2" w:rsidRPr="00497833">
        <w:rPr>
          <w:rFonts w:ascii="ALFABET98" w:hAnsi="ALFABET98"/>
          <w:color w:val="A6A6A6" w:themeColor="background1" w:themeShade="A6"/>
          <w:sz w:val="72"/>
          <w:szCs w:val="72"/>
        </w:rPr>
        <w:t xml:space="preserve">O     O     O    O    O     O </w:t>
      </w:r>
    </w:p>
    <w:p w:rsidR="00E673A2" w:rsidRPr="00497833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772" style="position:absolute;margin-left:-16.1pt;margin-top:9.4pt;width:521.25pt;height:36.85pt;z-index:-25120051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CiaiiRYEAADxDwAADgAAAAAAAAAAAAAAAAAuAgAAZHJzL2Uyb0RvYy54bWxQSwECLQAUAAYA&#10;CAAAACEAWCsPaOAAAAAKAQAADwAAAAAAAAAAAAAAAABwBgAAZHJzL2Rvd25yZXYueG1sUEsFBgAA&#10;AAAEAAQA8wAAAH0HAAAAAA==&#10;">
            <v:group id="Group 33" o:spid="_x0000_s277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N5bz5scAAADd&#10;AAAADwAAAAAAAAAAAAAAAACqAgAAZHJzL2Rvd25yZXYueG1sUEsFBgAAAAAEAAQA+gAAAJ4DAAAA&#10;AA==&#10;">
              <v:rect id="Rectangle 34" o:spid="_x0000_s277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go9x8YA&#10;AADdAAAADwAAAGRycy9kb3ducmV2LnhtbESPS2vDMBCE74X8B7GF3ho5zxY3SkibB702dTC9LdbW&#10;MrFWxlJj599HgUCPw8x8wyxWva3FmVpfOVYwGiYgiAunKy4VZN+751cQPiBrrB2Tggt5WC0HDwtM&#10;tev4i86HUIoIYZ+iAhNCk0rpC0MW/dA1xNH7da3FEGVbSt1iF+G2luMkmUuLFccFgw19GCpOhz+r&#10;YFLmW5NnG5/ZUT7fHy/H9+5np9TTY79+AxGoD//he/tTK3iZTmZwexOfgFx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go9x8YAAADdAAAADwAAAAAAAAAAAAAAAACYAgAAZHJz&#10;L2Rvd25yZXYueG1sUEsFBgAAAAAEAAQA9QAAAIsDAAAAAA==&#10;" strokecolor="#2f5496 [2408]" strokeweight="1.5pt">
                <v:fill opacity="0"/>
              </v:rect>
              <v:rect id="Rectangle 35" o:spid="_x0000_s277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aJXGMQA&#10;AADdAAAADwAAAGRycy9kb3ducmV2LnhtbESPzW7CMBCE75X6DtZW6q1x0vKbYhCiovQIAe6reEki&#10;4nWwXUjfvq6E1ONoZr7RzBa9acWVnG8sK8iSFARxaXXDlYLDfv0yAeEDssbWMin4IQ+L+ePDDHNt&#10;b7yjaxEqESHsc1RQh9DlUvqyJoM+sR1x9E7WGQxRukpqh7cIN618TdORNNhwXKixo1VN5bn4NgqO&#10;w4+ON9LwNlsPpsPj+fOyyoxSz0/98h1EoD78h+/tL61gPHgbwd+b+ATk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2iVxj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277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fAIVccAAADdAAAADwAAAGRycy9kb3ducmV2LnhtbESPT2vCQBTE7wW/w/IK3uqmWmqJbsQU&#10;CqbgQS2Ct0f25Y9m38bsVuO37woFj8PM/IaZL3rTiAt1rras4HUUgSDOra65VPCz+3r5AOE8ssbG&#10;Mim4kYNFMniaY6ztlTd02fpSBAi7GBVU3rexlC6vyKAb2ZY4eIXtDPogu1LqDq8Bbho5jqJ3abDm&#10;sFBhS58V5aftr1GQ3r73a+uz86o4HM9Zmo4zPBqlhs/9cgbCU+8f4f/2SiuYvk2mcH8TnoBM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58AhVxwAAAN0AAAAPAAAAAAAA&#10;AAAAAAAAAKECAABkcnMvZG93bnJldi54bWxQSwUGAAAAAAQABAD5AAAAlQMAAAAA&#10;" strokecolor="#2f5496 [2408]" strokeweight="1.5pt"/>
            <v:shape id="AutoShape 37" o:spid="_x0000_s277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G+cJ8QAAADdAAAADwAAAGRycy9kb3ducmV2LnhtbERPy2rCQBTdC/2H4Ra600ltaUvqRBpB&#10;MEIX2iK4u2SueTRzJ2amSfx7ZyG4PJz3YjmaRvTUucqygudZBII4t7riQsHvz3r6AcJ5ZI2NZVJw&#10;IQfL5GGywFjbgXfU730hQgi7GBWU3rexlC4vyaCb2ZY4cCfbGfQBdoXUHQ4h3DRyHkVv0mDFoaHE&#10;llYl5X/7f6MgvWwP39Zn583pWJ+zNJ1nWBulnh7Hr08QnkZ/F9/cG63g/fUlzA1vwhOQyR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Ib5wnxAAAAN0AAAAPAAAAAAAAAAAA&#10;AAAAAKECAABkcnMvZG93bnJldi54bWxQSwUGAAAAAAQABAD5AAAAkgMAAAAA&#10;" strokecolor="#2f5496 [2408]" strokeweight="1.5pt"/>
          </v:group>
        </w:pict>
      </w:r>
      <w:r w:rsidR="00E673A2" w:rsidRPr="00497833">
        <w:rPr>
          <w:rFonts w:ascii="ALFABET98" w:hAnsi="ALFABET98"/>
          <w:color w:val="A6A6A6" w:themeColor="background1" w:themeShade="A6"/>
          <w:sz w:val="72"/>
          <w:szCs w:val="72"/>
        </w:rPr>
        <w:t xml:space="preserve">O     O     O    O    O     O </w:t>
      </w:r>
    </w:p>
    <w:p w:rsidR="00E673A2" w:rsidRPr="00497833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766" style="position:absolute;margin-left:-16.1pt;margin-top:9.4pt;width:521.25pt;height:36.85pt;z-index:-25119948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">
            <v:group id="Group 33" o:spid="_x0000_s276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CrhpjFAAAA3QAA&#10;AA8AAAAAAAAAAAAAAAAAqgIAAGRycy9kb3ducmV2LnhtbFBLBQYAAAAABAAEAPoAAACcAwAAAAA=&#10;">
              <v:rect id="Rectangle 34" o:spid="_x0000_s277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TdIucUA&#10;AADdAAAADwAAAGRycy9kb3ducmV2LnhtbESPT2vCQBTE70K/w/IK3nSTKrZEV+k/i1dtJPT2yD6z&#10;odm3Ibs18dt3BcHjMDO/YVabwTbiTJ2vHStIpwkI4tLpmisF+fd28gLCB2SNjWNScCEPm/XDaIWZ&#10;dj3v6XwIlYgQ9hkqMCG0mZS+NGTRT11LHL2T6yyGKLtK6g77CLeNfEqShbRYc1ww2NK7ofL38GcV&#10;zKri0xT5h89tWiy+jpfjW/+zVWr8OLwuQQQawj18a++0guf5PIXrm/gE5P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N0i5xQAAAN0AAAAPAAAAAAAAAAAAAAAAAJgCAABkcnMv&#10;ZG93bnJldi54bWxQSwUGAAAAAAQABAD1AAAAigMAAAAA&#10;" strokecolor="#2f5496 [2408]" strokeweight="1.5pt">
                <v:fill opacity="0"/>
              </v:rect>
              <v:rect id="Rectangle 35" o:spid="_x0000_s277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p8iZsMA&#10;AADdAAAADwAAAGRycy9kb3ducmV2LnhtbESPS2/CMBCE70j9D9ZW4lacoPAKGFSBoBx53lfxkkTE&#10;6zQ2EP49rlSJ42hmvtHMFq2pxJ0aV1pWEPciEMSZ1SXnCk7H9dcYhPPIGivLpOBJDhbzj84MU20f&#10;vKf7weciQNilqKDwvk6ldFlBBl3P1sTBu9jGoA+yyaVu8BHgppL9KBpKgyWHhQJrWhaUXQ83o+A8&#10;WNX8Iw3v4nUyGZyvm99lbJTqfrbfUxCeWv8O/7e3WsEoSfrw9yY8ATl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p8iZs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76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s19K8YAAADdAAAADwAAAGRycy9kb3ducmV2LnhtbESPQWvCQBSE70L/w/IK3nRTFVuiqzQF&#10;IRE8aEvB2yP7TGKzb2N21fjvXUHocZiZb5j5sjO1uFDrKssK3oYRCOLc6ooLBT/fq8EHCOeRNdaW&#10;ScGNHCwXL705xtpeeUuXnS9EgLCLUUHpfRNL6fKSDLqhbYiDd7CtQR9kW0jd4jXATS1HUTSVBisO&#10;CyU29FVS/rc7GwXJbf27sT47pYf98ZQlySjDo1Gq/9p9zkB46vx/+NlOtYL3yWQMjzfhCcjFH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7NfSvGAAAA3QAAAA8AAAAAAAAA&#10;AAAAAAAAoQIAAGRycy9kb3ducmV2LnhtbFBLBQYAAAAABAAEAPkAAACUAwAAAAA=&#10;" strokecolor="#2f5496 [2408]" strokeweight="1.5pt"/>
            <v:shape id="AutoShape 37" o:spid="_x0000_s276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STlX8YAAADdAAAADwAAAGRycy9kb3ducmV2LnhtbESPQWvCQBSE74X+h+UVvNVNJWiJrtIU&#10;CkbwoBbB2yP7TKLZtzG7avz3riB4HGbmG2Yy60wtLtS6yrKCr34Egji3uuJCwf/m7/MbhPPIGmvL&#10;pOBGDmbT97cJJtpeeUWXtS9EgLBLUEHpfZNI6fKSDLq+bYiDt7etQR9kW0jd4jXATS0HUTSUBisO&#10;CyU29FtSflyfjYL0ttgurc9O8/3ucMrSdJDhwSjV++h+xiA8df4VfrbnWsEojmN4vAlPQE7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Ek5V/GAAAA3QAAAA8AAAAAAAAA&#10;AAAAAAAAoQIAAGRycy9kb3ducmV2LnhtbFBLBQYAAAAABAAEAPkAAACUAwAAAAA=&#10;" strokecolor="#2f5496 [2408]" strokeweight="1.5pt"/>
          </v:group>
        </w:pict>
      </w:r>
      <w:r w:rsidR="00E673A2" w:rsidRPr="00497833">
        <w:rPr>
          <w:rFonts w:ascii="ALFABET98" w:hAnsi="ALFABET98"/>
          <w:color w:val="A6A6A6" w:themeColor="background1" w:themeShade="A6"/>
          <w:sz w:val="72"/>
          <w:szCs w:val="72"/>
        </w:rPr>
        <w:t xml:space="preserve">O     O     O    O    O     O </w:t>
      </w:r>
    </w:p>
    <w:p w:rsidR="00E673A2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lastRenderedPageBreak/>
        <w:pict>
          <v:group id="_x0000_s2760" style="position:absolute;margin-left:-16.1pt;margin-top:9.4pt;width:521.25pt;height:36.85pt;z-index:-25119846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L8Zad4XBAAA8Q8AAA4AAAAAAAAAAAAAAAAALgIAAGRycy9lMm9Eb2MueG1sUEsBAi0AFAAG&#10;AAgAAAAhAFgrD2jgAAAACgEAAA8AAAAAAAAAAAAAAAAAcQYAAGRycy9kb3ducmV2LnhtbFBLBQYA&#10;AAAABAAEAPMAAAB+BwAAAAA=&#10;">
            <v:group id="Group 33" o:spid="_x0000_s276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8A67d8cAAADd&#10;AAAADwAAAAAAAAAAAAAAAACqAgAAZHJzL2Rvd25yZXYueG1sUEsFBgAAAAAEAAQA+gAAAJ4DAAAA&#10;AA==&#10;">
              <v:rect id="Rectangle 34" o:spid="_x0000_s276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ZJ1VsYA&#10;AADdAAAADwAAAGRycy9kb3ducmV2LnhtbESPS2vDMBCE74X8B7GB3Bo5D5LgRgl5NKXXJg6mt8Xa&#10;WqbWylhK7Pz7qlDocZiZb5j1tre1uFPrK8cKJuMEBHHhdMWlguxyel6B8AFZY+2YFDzIw3YzeFpj&#10;ql3HH3Q/h1JECPsUFZgQmlRKXxiy6MeuIY7el2sthijbUuoWuwi3tZwmyUJarDguGGzoYKj4Pt+s&#10;glmZv5o8O/rMTvLF2/Vx3XefJ6VGw373AiJQH/7Df+13rWA5ny/h9018AnLz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ZJ1VsYAAADdAAAADwAAAAAAAAAAAAAAAACYAgAAZHJz&#10;L2Rvd25yZXYueG1sUEsFBgAAAAAEAAQA9QAAAIsDAAAAAA==&#10;" strokecolor="#2f5496 [2408]" strokeweight="1.5pt">
                <v:fill opacity="0"/>
              </v:rect>
              <v:rect id="Rectangle 35" o:spid="_x0000_s276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3cVjL8A&#10;AADdAAAADwAAAGRycy9kb3ducmV2LnhtbERPy4rCMBTdC/5DuII7TSv1VY0iDjqz9Lm/NNe22Nx0&#10;mqj17yeLAZeH816uW1OJJzWutKwgHkYgiDOrS84VXM67wQyE88gaK8uk4E0O1qtuZ4mpti8+0vPk&#10;cxFC2KWooPC+TqV0WUEG3dDWxIG72cagD7DJpW7wFcJNJUdRNJEGSw4NBda0LSi7nx5GwXX8VfO3&#10;NHyId8l8fL3vf7exUarfazcLEJ5a/xH/u3+0gmmShLnhTXgCcvUH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7dxWMvwAAAN0AAAAPAAAAAAAAAAAAAAAAAJgCAABkcnMvZG93bnJl&#10;di54bWxQSwUGAAAAAAQABAD1AAAAhAMAAAAA&#10;" fillcolor="#deeaf6 [660]" strokecolor="#c00000" strokeweight="1pt">
                <v:stroke dashstyle="dash"/>
              </v:rect>
            </v:group>
            <v:shape id="AutoShape 36" o:spid="_x0000_s276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yVKwcYAAADdAAAADwAAAGRycy9kb3ducmV2LnhtbESPQWvCQBSE7wX/w/KE3pqNImpTVzFC&#10;wQg9aEuht0f2mUSzb2N21fjv3YLgcZiZb5jZojO1uFDrKssKBlEMgji3uuJCwc/359sUhPPIGmvL&#10;pOBGDhbz3ssME22vvKXLzhciQNglqKD0vkmkdHlJBl1kG+Lg7W1r0AfZFlK3eA1wU8thHI+lwYrD&#10;QokNrUrKj7uzUZDeNr9f1men9f7vcMrSdJjhwSj12u+WHyA8df4ZfrTXWsFkNHqH/zfhCcj5H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8lSsHGAAAA3QAAAA8AAAAAAAAA&#10;AAAAAAAAoQIAAGRycy9kb3ducmV2LnhtbFBLBQYAAAAABAAEAPkAAACUAwAAAAA=&#10;" strokecolor="#2f5496 [2408]" strokeweight="1.5pt"/>
            <v:shape id="AutoShape 37" o:spid="_x0000_s276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8Z1gcQAAADdAAAADwAAAGRycy9kb3ducmV2LnhtbERPy2rCQBTdC/2H4Ra600mlL1In0giC&#10;EbrQFsHdJXPNo5k7MTNN4t87C8Hl4bwXy9E0oqfOVZYVPM8iEMS51RUXCn5/1tMPEM4ja2wsk4IL&#10;OVgmD5MFxtoOvKN+7wsRQtjFqKD0vo2ldHlJBt3MtsSBO9nOoA+wK6TucAjhppHzKHqTBisODSW2&#10;tCop/9v/GwXpZXv4tj47b07H+pyl6TzD2ij19Dh+fYLwNPq7+ObeaAXvL69hf3gTnoBMr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rxnWBxAAAAN0AAAAPAAAAAAAAAAAA&#10;AAAAAKECAABkcnMvZG93bnJldi54bWxQSwUGAAAAAAQABAD5AAAAkgMAAAAA&#10;" strokecolor="#2f5496 [2408]" strokeweight="1.5pt"/>
          </v:group>
        </w:pict>
      </w:r>
      <w:r w:rsidR="00E673A2" w:rsidRPr="00497833">
        <w:rPr>
          <w:rFonts w:ascii="ALFABET98" w:hAnsi="ALFABET98"/>
          <w:color w:val="A6A6A6" w:themeColor="background1" w:themeShade="A6"/>
          <w:sz w:val="72"/>
          <w:szCs w:val="72"/>
        </w:rPr>
        <w:t>O     O     O    O    O     O</w:t>
      </w:r>
    </w:p>
    <w:p w:rsidR="00E673A2" w:rsidRPr="0025603D" w:rsidRDefault="00E673A2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sz w:val="36"/>
          <w:szCs w:val="36"/>
        </w:rPr>
        <w:t xml:space="preserve">                                 </w:t>
      </w:r>
      <w:r w:rsidR="00437EB7">
        <w:rPr>
          <w:rFonts w:ascii="ALFABET98" w:hAnsi="ALFABET98"/>
          <w:sz w:val="36"/>
          <w:szCs w:val="36"/>
        </w:rPr>
        <w:t>35</w:t>
      </w:r>
    </w:p>
    <w:p w:rsidR="00E673A2" w:rsidRDefault="00E673A2" w:rsidP="00E673A2">
      <w:pPr>
        <w:spacing w:line="240" w:lineRule="auto"/>
        <w:rPr>
          <w:rFonts w:ascii="ALFABET98" w:hAnsi="ALFABET98"/>
          <w:sz w:val="36"/>
          <w:szCs w:val="36"/>
        </w:rPr>
      </w:pPr>
      <w:r w:rsidRPr="0025603D">
        <w:rPr>
          <w:rFonts w:ascii="ALFABET98" w:hAnsi="ALFABET98"/>
          <w:sz w:val="36"/>
          <w:szCs w:val="36"/>
        </w:rPr>
        <w:t>Say</w:t>
      </w:r>
      <w:r>
        <w:rPr>
          <w:rFonts w:ascii="ALFABET98" w:hAnsi="ALFABET98"/>
          <w:sz w:val="36"/>
          <w:szCs w:val="36"/>
        </w:rPr>
        <w:t>ın velim,  O harfinin üzerinden geçiniz</w:t>
      </w:r>
      <w:r w:rsidRPr="0025603D">
        <w:rPr>
          <w:rFonts w:ascii="ALFABET98" w:hAnsi="ALFABET98"/>
          <w:sz w:val="36"/>
          <w:szCs w:val="36"/>
        </w:rPr>
        <w:t>.</w:t>
      </w:r>
    </w:p>
    <w:p w:rsidR="00E673A2" w:rsidRPr="00497833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754" style="position:absolute;margin-left:-16.1pt;margin-top:9.4pt;width:521.25pt;height:36.85pt;z-index:-25119744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DR&#10;uViyEgQAAPEPAAAOAAAAAAAAAAAAAAAAAC4CAABkcnMvZTJvRG9jLnhtbFBLAQItABQABgAIAAAA&#10;IQBYKw9o4AAAAAoBAAAPAAAAAAAAAAAAAAAAAGwGAABkcnMvZG93bnJldi54bWxQSwUGAAAAAAQA&#10;BADzAAAAeQcAAAAA&#10;">
            <v:group id="Group 33" o:spid="_x0000_s275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K7CupxgAAAN0A&#10;AAAPAAAAAAAAAAAAAAAAAKoCAABkcnMvZG93bnJldi54bWxQSwUGAAAAAAQABAD6AAAAnQMAAAAA&#10;">
              <v:rect id="Rectangle 34" o:spid="_x0000_s275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3DliMYA&#10;AADdAAAADwAAAGRycy9kb3ducmV2LnhtbESPS2vDMBCE74X8B7GF3ho5zxY3SkibB702dTC9LdbW&#10;MrFWxlJj599HgUCPw8x8wyxWva3FmVpfOVYwGiYgiAunKy4VZN+751cQPiBrrB2Tggt5WC0HDwtM&#10;tev4i86HUIoIYZ+iAhNCk0rpC0MW/dA1xNH7da3FEGVbSt1iF+G2luMkmUuLFccFgw19GCpOhz+r&#10;YFLmW5NnG5/ZUT7fHy/H9+5np9TTY79+AxGoD//he/tTK3iZziZwexOfgFx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3DliMYAAADdAAAADwAAAAAAAAAAAAAAAACYAgAAZHJz&#10;L2Rvd25yZXYueG1sUEsFBgAAAAAEAAQA9QAAAIsDAAAAAA==&#10;" strokecolor="#2f5496 [2408]" strokeweight="1.5pt">
                <v:fill opacity="0"/>
              </v:rect>
              <v:rect id="Rectangle 35" o:spid="_x0000_s275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+OJVMQA&#10;AADdAAAADwAAAGRycy9kb3ducmV2LnhtbESPQWvCQBSE70L/w/IEb7qJJK1GVymKtsc21fsj+0yC&#10;2bcxu2r677sFweMwM98wy3VvGnGjztWWFcSTCARxYXXNpYLDz248A+E8ssbGMin4JQfr1ctgiZm2&#10;d/6mW+5LESDsMlRQed9mUrqiIoNuYlvi4J1sZ9AH2ZVSd3gPcNPIaRS9SoM1h4UKW9pUVJzzq1Fw&#10;TLctf0jDX/EumafH8/6yiY1So2H/vgDhqffP8KP9qRW8JWkC/2/CE5Cr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/jiVT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275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7HWGcYAAADdAAAADwAAAGRycy9kb3ducmV2LnhtbESPQWvCQBSE70L/w/IK3nRTUVuiqzQF&#10;IRE8aEvB2yP7TGKzb2N21fjvXUHocZiZb5j5sjO1uFDrKssK3oYRCOLc6ooLBT/fq8EHCOeRNdaW&#10;ScGNHCwXL705xtpeeUuXnS9EgLCLUUHpfRNL6fKSDLqhbYiDd7CtQR9kW0jd4jXATS1HUTSVBisO&#10;CyU29FVS/rc7GwXJbf27sT47pYf98ZQlySjDo1Gq/9p9zkB46vx/+NlOtYL38WQCjzfhCcjFH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ux1hnGAAAA3QAAAA8AAAAAAAAA&#10;AAAAAAAAoQIAAGRycy9kb3ducmV2LnhtbFBLBQYAAAAABAAEAPkAAACUAwAAAAA=&#10;" strokecolor="#2f5496 [2408]" strokeweight="1.5pt"/>
            <v:shape id="AutoShape 37" o:spid="_x0000_s275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2NIbscAAADdAAAADwAAAGRycy9kb3ducmV2LnhtbESPT2vCQBTE74LfYXmCN7OptFaiqzSF&#10;gil48A+Ct0f2mcRm38bsqvHbdwtCj8PM/IaZLztTixu1rrKs4CWKQRDnVldcKNjvvkZTEM4ja6wt&#10;k4IHOVgu+r05JtreeUO3rS9EgLBLUEHpfZNI6fKSDLrINsTBO9nWoA+yLaRu8R7gppbjOJ5IgxWH&#10;hRIb+iwp/9lejYL08X1YW59dVqfj+ZKl6TjDs1FqOOg+ZiA8df4//GyvtIL317cJ/L0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LY0huxwAAAN0AAAAPAAAAAAAA&#10;AAAAAAAAAKECAABkcnMvZG93bnJldi54bWxQSwUGAAAAAAQABAD5AAAAlQMAAAAA&#10;" strokecolor="#2f5496 [2408]" strokeweight="1.5pt"/>
          </v:group>
        </w:pict>
      </w:r>
      <w:r w:rsidR="00E673A2" w:rsidRPr="00497833">
        <w:rPr>
          <w:rFonts w:ascii="ALFABET98" w:hAnsi="ALFABET98"/>
          <w:color w:val="A6A6A6" w:themeColor="background1" w:themeShade="A6"/>
          <w:sz w:val="72"/>
          <w:szCs w:val="72"/>
        </w:rPr>
        <w:t xml:space="preserve">O     O     O    O    </w:t>
      </w:r>
      <w:r w:rsidR="00E673A2">
        <w:rPr>
          <w:rFonts w:ascii="ALFABET98" w:hAnsi="ALFABET98"/>
          <w:color w:val="A6A6A6" w:themeColor="background1" w:themeShade="A6"/>
          <w:sz w:val="72"/>
          <w:szCs w:val="72"/>
        </w:rPr>
        <w:t xml:space="preserve">O     </w:t>
      </w:r>
      <w:r w:rsidR="00E673A2" w:rsidRPr="00497833">
        <w:rPr>
          <w:rFonts w:ascii="ALFABET98" w:hAnsi="ALFABET98"/>
          <w:color w:val="A6A6A6" w:themeColor="background1" w:themeShade="A6"/>
          <w:sz w:val="72"/>
          <w:szCs w:val="72"/>
        </w:rPr>
        <w:t xml:space="preserve"> </w:t>
      </w:r>
    </w:p>
    <w:p w:rsidR="00E673A2" w:rsidRPr="00497833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748" style="position:absolute;margin-left:-16.1pt;margin-top:9.4pt;width:521.25pt;height:36.85pt;z-index:-25119641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bkMgFQ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CLbkMgFQQAAPEPAAAOAAAAAAAAAAAAAAAAAC4CAABkcnMvZTJvRG9jLnhtbFBLAQItABQABgAI&#10;AAAAIQBYKw9o4AAAAAoBAAAPAAAAAAAAAAAAAAAAAG8GAABkcnMvZG93bnJldi54bWxQSwUGAAAA&#10;AAQABADzAAAAfAcAAAAA&#10;">
            <v:group id="Group 33" o:spid="_x0000_s275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sEHEPFAAAA3QAA&#10;AA8AAAAAAAAAAAAAAAAAqgIAAGRycy9kb3ducmV2LnhtbFBLBQYAAAAABAAEAPoAAACcAwAAAAA=&#10;">
              <v:rect id="Rectangle 34" o:spid="_x0000_s275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pjSYsYA&#10;AADdAAAADwAAAGRycy9kb3ducmV2LnhtbESPQWvCQBSE7wX/w/IEb3Vjq7ZNXaW1WnqtjYTeHtln&#10;Nph9G7JbE/+9Kwg9DjPzDbNY9bYWJ2p95VjBZJyAIC6crrhUkP1s759B+ICssXZMCs7kYbUc3C0w&#10;1a7jbzrtQikihH2KCkwITSqlLwxZ9GPXEEfv4FqLIcq2lLrFLsJtLR+SZC4tVhwXDDa0NlQcd39W&#10;wWOZb0yeffjMTvL55/68f+9+t0qNhv3bK4hAffgP39pfWsHTdPYC1zfxCcjl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pjSYsYAAADdAAAADwAAAAAAAAAAAAAAAACYAgAAZHJz&#10;L2Rvd25yZXYueG1sUEsFBgAAAAAEAAQA9QAAAIsDAAAAAA==&#10;" strokecolor="#2f5496 [2408]" strokeweight="1.5pt">
                <v:fill opacity="0"/>
              </v:rect>
              <v:rect id="Rectangle 35" o:spid="_x0000_s275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RF6sEA&#10;AADdAAAADwAAAGRycy9kb3ducmV2LnhtbERPyW7CMBC9V+IfrEHiVpxUrCEGIRClxxbIfRQPSUQ8&#10;TmM3Sf++PiD1+PT2dDeYWnTUusqygngagSDOra64UHC7nl5XIJxH1lhbJgW/5GC3Hb2kmGjb8xd1&#10;F1+IEMIuQQWl900ipctLMuimtiEO3N22Bn2AbSF1i30IN7V8i6KFNFhxaCixoUNJ+ePyYxRk82PD&#10;Z2n4Mz7N1vPs8f59iI1Sk/Gw34DwNPh/8dP9oRUsZ4uwP7wJT0Bu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60Rer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275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uYap8cAAADdAAAADwAAAGRycy9kb3ducmV2LnhtbESPQWvCQBSE74X+h+UVvDUbRWyJWcUU&#10;CkboobYUvD2yz2w0+zZmV43/vlsoeBxm5hsmXw62FRfqfeNYwThJQRBXTjdcK/j+en9+BeEDssbW&#10;MSm4kYfl4vEhx0y7K3/SZRtqESHsM1RgQugyKX1lyKJPXEccvb3rLYYo+1rqHq8Rbls5SdOZtNhw&#10;XDDY0Zuh6rg9WwXFbfPz4UJ5Wu93h1NZFJMSD1ap0dOwmoMINIR7+L+91gpeprMx/L2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K5hqnxwAAAN0AAAAPAAAAAAAA&#10;AAAAAAAAAKECAABkcnMvZG93bnJldi54bWxQSwUGAAAAAAQABAD5AAAAlQMAAAAA&#10;" strokecolor="#2f5496 [2408]" strokeweight="1.5pt"/>
            <v:shape id="AutoShape 37" o:spid="_x0000_s274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jSE0MYAAADdAAAADwAAAGRycy9kb3ducmV2LnhtbESPQWvCQBSE70L/w/IKvZmNoViJrmIK&#10;BVPwUBXB2yP7TKLZtzG71fjv3ULB4zAz3zCzRW8acaXO1ZYVjKIYBHFhdc2lgt32azgB4TyyxsYy&#10;KbiTg8X8ZTDDVNsb/9B140sRIOxSVFB536ZSuqIigy6yLXHwjrYz6IPsSqk7vAW4aWQSx2NpsOaw&#10;UGFLnxUV582vUZDdv/dr6/PL6ng4XfIsS3I8GaXeXvvlFISn3j/D/+2VVvDxPk7g7014AnL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o0hNDGAAAA3QAAAA8AAAAAAAAA&#10;AAAAAAAAoQIAAGRycy9kb3ducmV2LnhtbFBLBQYAAAAABAAEAPkAAACUAwAAAAA=&#10;" strokecolor="#2f5496 [2408]" strokeweight="1.5pt"/>
          </v:group>
        </w:pict>
      </w:r>
      <w:r w:rsidR="00E673A2" w:rsidRPr="00497833">
        <w:rPr>
          <w:rFonts w:ascii="ALFABET98" w:hAnsi="ALFABET98"/>
          <w:color w:val="A6A6A6" w:themeColor="background1" w:themeShade="A6"/>
          <w:sz w:val="72"/>
          <w:szCs w:val="72"/>
        </w:rPr>
        <w:t xml:space="preserve">O     O     O    O    </w:t>
      </w:r>
    </w:p>
    <w:p w:rsidR="00E673A2" w:rsidRPr="00497833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742" style="position:absolute;margin-left:-16.1pt;margin-top:9.4pt;width:521.25pt;height:36.85pt;z-index:-25119539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ScJPLhYEAADxDwAADgAAAAAAAAAAAAAAAAAuAgAAZHJzL2Uyb0RvYy54bWxQSwECLQAUAAYA&#10;CAAAACEAWCsPaOAAAAAKAQAADwAAAAAAAAAAAAAAAABwBgAAZHJzL2Rvd25yZXYueG1sUEsFBgAA&#10;AAAEAAQA8wAAAH0HAAAAAA==&#10;">
            <v:group id="Group 33" o:spid="_x0000_s274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JCXc+8cAAADd&#10;AAAADwAAAAAAAAAAAAAAAACqAgAAZHJzL2Rvd25yZXYueG1sUEsFBgAAAAAEAAQA+gAAAJ4DAAAA&#10;AA==&#10;">
              <v:rect id="Rectangle 34" o:spid="_x0000_s274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bkS2sYA&#10;AADdAAAADwAAAGRycy9kb3ducmV2LnhtbESPQWvCQBSE74X+h+UVvNWNtU0ldZXWVvGqjQRvj+xr&#10;NjT7NmRXE/99Vyh4HGbmG2a+HGwjztT52rGCyTgBQVw6XXOlIP9eP85A+ICssXFMCi7kYbm4v5tj&#10;pl3POzrvQyUihH2GCkwIbSalLw1Z9GPXEkfvx3UWQ5RdJXWHfYTbRj4lSSot1hwXDLa0MlT+7k9W&#10;wbQqvkyRf/rcTop0c7gcPvrjWqnRw/D+BiLQEG7h//ZWK3h9Tl/g+iY+Abn4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bkS2sYAAADdAAAADwAAAAAAAAAAAAAAAACYAgAAZHJz&#10;L2Rvd25yZXYueG1sUEsFBgAAAAAEAAQA9QAAAIsDAAAAAA==&#10;" strokecolor="#2f5496 [2408]" strokeweight="1.5pt">
                <v:fill opacity="0"/>
              </v:rect>
              <v:rect id="Rectangle 35" o:spid="_x0000_s274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hF4BcMA&#10;AADdAAAADwAAAGRycy9kb3ducmV2LnhtbESPT4vCMBTE78J+h/AWvGnaRevaNcqi+Oeort4fzdu2&#10;2LzUJmr99kYQPA4z8xtmMmtNJa7UuNKygrgfgSDOrC45V3D4W/a+QTiPrLGyTAru5GA2/ehMMNX2&#10;xju67n0uAoRdigoK7+tUSpcVZND1bU0cvH/bGPRBNrnUDd4C3FTyK4oSabDksFBgTfOCstP+YhQc&#10;h4ua19LwNl4OxsPjaXWex0ap7mf7+wPCU+vf4Vd7oxWMBkkCzzfhCcjp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hF4B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74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kMnSMcAAADdAAAADwAAAGRycy9kb3ducmV2LnhtbESPQWvCQBSE7wX/w/KE3upGKbGkrtII&#10;BVPw0FSE3h7ZZxKbfRuzW5P8+65Q8DjMzDfMajOYRlypc7VlBfNZBIK4sLrmUsHh6/3pBYTzyBob&#10;y6RgJAeb9eRhhYm2PX/SNfelCBB2CSqovG8TKV1RkUE3sy1x8E62M+iD7EqpO+wD3DRyEUWxNFhz&#10;WKiwpW1FxU/+axSk48dxb3122Z2+z5csTRcZno1Sj9Ph7RWEp8Hfw//tnVawfI6X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qQydIxwAAAN0AAAAPAAAAAAAA&#10;AAAAAAAAAKECAABkcnMvZG93bnJldi54bWxQSwUGAAAAAAQABAD5AAAAlQMAAAAA&#10;" strokecolor="#2f5496 [2408]" strokeweight="1.5pt"/>
            <v:shape id="AutoShape 37" o:spid="_x0000_s274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9yzOsIAAADdAAAADwAAAGRycy9kb3ducmV2LnhtbERPTYvCMBC9L/gfwgje1lRZXKlGscKC&#10;FTysiuBtaMa22kxqE7X+e3MQPD7e93TemkrcqXGlZQWDfgSCOLO65FzBfvf3PQbhPLLGyjIpeJKD&#10;+azzNcVY2wf/033rcxFC2MWooPC+jqV0WUEGXd/WxIE72cagD7DJpW7wEcJNJYdRNJIGSw4NBda0&#10;LCi7bG9GQfJcHzbWp9fV6Xi+pkkyTPFslOp128UEhKfWf8Rv90or+P0ZhbnhTXgCcvY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W9yzOsIAAADdAAAADwAAAAAAAAAAAAAA&#10;AAChAgAAZHJzL2Rvd25yZXYueG1sUEsFBgAAAAAEAAQA+QAAAJADAAAAAA==&#10;" strokecolor="#2f5496 [2408]" strokeweight="1.5pt"/>
          </v:group>
        </w:pict>
      </w:r>
      <w:r w:rsidR="00E673A2" w:rsidRPr="00497833">
        <w:rPr>
          <w:rFonts w:ascii="ALFABET98" w:hAnsi="ALFABET98"/>
          <w:color w:val="A6A6A6" w:themeColor="background1" w:themeShade="A6"/>
          <w:sz w:val="72"/>
          <w:szCs w:val="72"/>
        </w:rPr>
        <w:t xml:space="preserve">O     O     O    </w:t>
      </w:r>
    </w:p>
    <w:p w:rsidR="00E673A2" w:rsidRPr="00497833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736" style="position:absolute;margin-left:-16.1pt;margin-top:9.4pt;width:521.25pt;height:36.85pt;z-index:-25119436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">
            <v:group id="Group 33" o:spid="_x0000_s273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3sdMJcQAAADdAAAA&#10;DwAAAAAAAAAAAAAAAACqAgAAZHJzL2Rvd25yZXYueG1sUEsFBgAAAAAEAAQA+gAAAJsDAAAAAA==&#10;">
              <v:rect id="Rectangle 34" o:spid="_x0000_s274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1uCBMUA&#10;AADdAAAADwAAAGRycy9kb3ducmV2LnhtbESPT2vCQBTE70K/w/IK3nSTKlqiq/SfpVc1Enp7ZJ/Z&#10;0OzbkN2a+O3dQsHjMDO/YdbbwTbiQp2vHStIpwkI4tLpmisF+XE3eQbhA7LGxjEpuJKH7eZhtMZM&#10;u573dDmESkQI+wwVmBDaTEpfGrLop64ljt7ZdRZDlF0ldYd9hNtGPiXJQlqsOS4YbOnNUPlz+LUK&#10;ZlXxYYr83ec2LRafp+vptf/eKTV+HF5WIAIN4R7+b39pBcv5MoW/N/EJyM0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W4IExQAAAN0AAAAPAAAAAAAAAAAAAAAAAJgCAABkcnMv&#10;ZG93bnJldi54bWxQSwUGAAAAAAQABAD1AAAAigMAAAAA&#10;" strokecolor="#2f5496 [2408]" strokeweight="1.5pt">
                <v:fill opacity="0"/>
              </v:rect>
              <v:rect id="Rectangle 35" o:spid="_x0000_s274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PPo28MA&#10;AADdAAAADwAAAGRycy9kb3ducmV2LnhtbESPS4vCQBCE7wv+h6EFbzqJ+Nqso4ji4+hjvTeZ3iSY&#10;6YmZUeO/dwRhj0VVfUVN540pxZ1qV1hWEPciEMSp1QVnCn5P6+4EhPPIGkvLpOBJDuaz1tcUE20f&#10;fKD70WciQNglqCD3vkqkdGlOBl3PVsTB+7O1QR9knUld4yPATSn7UTSSBgsOCzlWtMwpvRxvRsF5&#10;uKp4Kw3v4/Xge3i+bK7L2CjVaTeLHxCeGv8f/rR3WsF4MO7D+014AnL2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PPo28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73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KG3lscAAADdAAAADwAAAGRycy9kb3ducmV2LnhtbESPT2vCQBTE7wW/w/IK3uqmWmqJbsQU&#10;CqbgQS2Ct0f25Y9m38bsVuO37woFj8PM/IaZL3rTiAt1rras4HUUgSDOra65VPCz+3r5AOE8ssbG&#10;Mim4kYNFMniaY6ztlTd02fpSBAi7GBVU3rexlC6vyKAb2ZY4eIXtDPogu1LqDq8Bbho5jqJ3abDm&#10;sFBhS58V5aftr1GQ3r73a+uz86o4HM9Zmo4zPBqlhs/9cgbCU+8f4f/2SiuYvk0ncH8TnoBM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QobeWxwAAAN0AAAAPAAAAAAAA&#10;AAAAAAAAAKECAABkcnMvZG93bnJldi54bWxQSwUGAAAAAAQABAD5AAAAlQMAAAAA&#10;" strokecolor="#2f5496 [2408]" strokeweight="1.5pt"/>
            <v:shape id="AutoShape 37" o:spid="_x0000_s273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0gv4scAAADdAAAADwAAAGRycy9kb3ducmV2LnhtbESPQWvCQBSE7wX/w/KE3pqNIrWkWaUR&#10;CqbgoVaE3h7ZZxKbfRuz2yT++65Q8DjMzDdMuh5NI3rqXG1ZwSyKQRAXVtdcKjh8vT+9gHAeWWNj&#10;mRRcycF6NXlIMdF24E/q974UAcIuQQWV920ipSsqMugi2xIH72Q7gz7IrpS6wyHATSPncfwsDdYc&#10;FipsaVNR8bP/NQqy68dxZ31+2Z6+z5c8y+Y5no1Sj9Px7RWEp9Hfw//trVawXCwXcHsTnoBc/Q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fSC/ixwAAAN0AAAAPAAAAAAAA&#10;AAAAAAAAAKECAABkcnMvZG93bnJldi54bWxQSwUGAAAAAAQABAD5AAAAlQMAAAAA&#10;" strokecolor="#2f5496 [2408]" strokeweight="1.5pt"/>
          </v:group>
        </w:pict>
      </w:r>
      <w:r w:rsidR="00E673A2" w:rsidRPr="00497833">
        <w:rPr>
          <w:rFonts w:ascii="ALFABET98" w:hAnsi="ALFABET98"/>
          <w:color w:val="A6A6A6" w:themeColor="background1" w:themeShade="A6"/>
          <w:sz w:val="72"/>
          <w:szCs w:val="72"/>
        </w:rPr>
        <w:t xml:space="preserve">O     O     </w:t>
      </w:r>
    </w:p>
    <w:p w:rsidR="00E673A2" w:rsidRPr="00497833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730" style="position:absolute;margin-left:-16.1pt;margin-top:9.4pt;width:521.25pt;height:36.85pt;z-index:-25119334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uWqJ0RYEAADxDwAADgAAAAAAAAAAAAAAAAAuAgAAZHJzL2Uyb0RvYy54bWxQSwECLQAUAAYA&#10;CAAAACEAWCsPaOAAAAAKAQAADwAAAAAAAAAAAAAAAABwBgAAZHJzL2Rvd25yZXYueG1sUEsFBgAA&#10;AAAEAAQA8wAAAH0HAAAAAA==&#10;">
            <v:group id="Group 33" o:spid="_x0000_s273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PmJxyscAAADd&#10;AAAADwAAAAAAAAAAAAAAAACqAgAAZHJzL2Rvd25yZXYueG1sUEsFBgAAAAAEAAQA+gAAAJ4DAAAA&#10;AA==&#10;">
              <v:rect id="Rectangle 34" o:spid="_x0000_s273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/6/68YA&#10;AADdAAAADwAAAGRycy9kb3ducmV2LnhtbESPQWvCQBSE70L/w/IKvelGK6ZEV6ltLV5rI6G3R/aZ&#10;Dc2+Ddmtif/eLQgeh5n5hlltBtuIM3W+dqxgOklAEJdO11wpyL934xcQPiBrbByTggt52KwfRivM&#10;tOv5i86HUIkIYZ+hAhNCm0npS0MW/cS1xNE7uc5iiLKrpO6wj3DbyFmSLKTFmuOCwZbeDJW/hz+r&#10;4LkqPkyRv/vcTovF5/Fy3PY/O6WeHofXJYhAQ7iHb+29VpDO0xT+38QnIN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/6/68YAAADdAAAADwAAAAAAAAAAAAAAAACYAgAAZHJz&#10;L2Rvd25yZXYueG1sUEsFBgAAAAAEAAQA9QAAAIsDAAAAAA==&#10;" strokecolor="#2f5496 [2408]" strokeweight="1.5pt">
                <v:fill opacity="0"/>
              </v:rect>
              <v:rect id="Rectangle 35" o:spid="_x0000_s273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vfMcIA&#10;AADdAAAADwAAAGRycy9kb3ducmV2LnhtbERPTW+CQBC9m/gfNmPSW10wWCtlNYaG1mNr9T5hp0Bg&#10;Zym7RfrvuwcTjy/vO9tPphMjDa6xrCBeRiCIS6sbrhScv4rHZxDOI2vsLJOCP3Kw381nGabaXvmT&#10;xpOvRAhhl6KC2vs+ldKVNRl0S9sTB+7bDgZ9gEMl9YDXEG46uYqiJ2mw4dBQY095TWV7+jUKLuvX&#10;nt+l4Y+4SLbrS/v2k8dGqYfFdHgB4Wnyd/HNfdQKNskmzA1vwhOQu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1G98x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273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UmAfMcAAADdAAAADwAAAGRycy9kb3ducmV2LnhtbESPT2vCQBTE74LfYXmCN7OplFqjqzSF&#10;gil48A+Ct0f2mcRm38bsqvHbdwtCj8PM/IaZLztTixu1rrKs4CWKQRDnVldcKNjvvkbvIJxH1lhb&#10;JgUPcrBc9HtzTLS984ZuW1+IAGGXoILS+yaR0uUlGXSRbYiDd7KtQR9kW0jd4j3ATS3HcfwmDVYc&#10;Fkps6LOk/Gd7NQrSx/dhbX12WZ2O50uWpuMMz0ap4aD7mIHw1Pn/8LO90gomr5Mp/L0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xSYB8xwAAAN0AAAAPAAAAAAAA&#10;AAAAAAAAAKECAABkcnMvZG93bnJldi54bWxQSwUGAAAAAAQABAD5AAAAlQMAAAAA&#10;" strokecolor="#2f5496 [2408]" strokeweight="1.5pt"/>
            <v:shape id="AutoShape 37" o:spid="_x0000_s273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aZZxsQAAADdAAAADwAAAGRycy9kb3ducmV2LnhtbERPTWvCQBC9F/wPywi9NRtDaSVmFSMI&#10;ptBDbRG8DdkxiWZnk+xW47/vHgoeH+87W42mFVcaXGNZwSyKQRCXVjdcKfj53r7MQTiPrLG1TAru&#10;5GC1nDxlmGp74y+67n0lQgi7FBXU3neplK6syaCLbEccuJMdDPoAh0rqAW8h3LQyieM3abDh0FBj&#10;R5uaysv+1yjI7x+HT+uLfnc6nvsiz5MCz0ap5+m4XoDwNPqH+N+90wreX+dhf3gTnoBc/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VplnGxAAAAN0AAAAPAAAAAAAAAAAA&#10;AAAAAKECAABkcnMvZG93bnJldi54bWxQSwUGAAAAAAQABAD5AAAAkgMAAAAA&#10;" strokecolor="#2f5496 [2408]" strokeweight="1.5pt"/>
          </v:group>
        </w:pict>
      </w:r>
      <w:r w:rsidR="00E673A2" w:rsidRPr="00497833">
        <w:rPr>
          <w:rFonts w:ascii="ALFABET98" w:hAnsi="ALFABET98"/>
          <w:color w:val="A6A6A6" w:themeColor="background1" w:themeShade="A6"/>
          <w:sz w:val="72"/>
          <w:szCs w:val="72"/>
        </w:rPr>
        <w:t xml:space="preserve">O     </w:t>
      </w:r>
      <w:r w:rsidR="00E673A2">
        <w:rPr>
          <w:rFonts w:ascii="ALFABET98" w:hAnsi="ALFABET98"/>
          <w:color w:val="A6A6A6" w:themeColor="background1" w:themeShade="A6"/>
          <w:sz w:val="72"/>
          <w:szCs w:val="72"/>
        </w:rPr>
        <w:t>O</w:t>
      </w:r>
    </w:p>
    <w:p w:rsidR="00E673A2" w:rsidRPr="00497833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724" style="position:absolute;margin-left:-16.1pt;margin-top:9.4pt;width:521.25pt;height:36.85pt;z-index:-25119232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AU&#10;rPd0EgQAAPEPAAAOAAAAAAAAAAAAAAAAAC4CAABkcnMvZTJvRG9jLnhtbFBLAQItABQABgAIAAAA&#10;IQBYKw9o4AAAAAoBAAAPAAAAAAAAAAAAAAAAAGwGAABkcnMvZG93bnJldi54bWxQSwUGAAAAAAQA&#10;BADzAAAAeQcAAAAA&#10;">
            <v:group id="Group 33" o:spid="_x0000_s272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0jAfuxgAAAN0A&#10;AAAPAAAAAAAAAAAAAAAAAKoCAABkcnMvZG93bnJldi54bWxQSwUGAAAAAAQABAD6AAAAnQMAAAAA&#10;">
              <v:rect id="Rectangle 34" o:spid="_x0000_s272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RDJz8YA&#10;AADdAAAADwAAAGRycy9kb3ducmV2LnhtbESPT2vCQBTE7wW/w/IK3nRjLSqpq9g/Fq9qJHh7ZF+z&#10;odm3Ibua+O27gtDjMDO/YZbr3tbiSq2vHCuYjBMQxIXTFZcKsuN2tADhA7LG2jEpuJGH9WrwtMRU&#10;u473dD2EUkQI+xQVmBCaVEpfGLLox64hjt6Pay2GKNtS6ha7CLe1fEmSmbRYcVww2NCHoeL3cLEK&#10;pmX+ZfLs02d2ks++T7fTe3feKjV87jdvIAL14T/8aO+0gvnrYgr3N/EJyN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RDJz8YAAADdAAAADwAAAAAAAAAAAAAAAACYAgAAZHJz&#10;L2Rvd25yZXYueG1sUEsFBgAAAAAEAAQA9QAAAIsDAAAAAA==&#10;" strokecolor="#2f5496 [2408]" strokeweight="1.5pt">
                <v:fill opacity="0"/>
              </v:rect>
              <v:rect id="Rectangle 35" o:spid="_x0000_s272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YOlE8MA&#10;AADdAAAADwAAAGRycy9kb3ducmV2LnhtbESPS2/CMBCE70j9D9Yi9QZOUHgFDKqoaDnyvK/iJYmI&#10;1yF2Ifx7XAmJ42hmvtHMl62pxI0aV1pWEPcjEMSZ1SXnCo6HdW8CwnlkjZVlUvAgB8vFR2eOqbZ3&#10;3tFt73MRIOxSVFB4X6dSuqwgg65va+LgnW1j0AfZ5FI3eA9wU8lBFI2kwZLDQoE1rQrKLvs/o+A0&#10;/K75VxrexutkOjxdfq6r2Cj12W2/ZiA8tf4dfrU3WsE4mSTw/yY8Abl4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YOlE8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72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dH6XscAAADdAAAADwAAAGRycy9kb3ducmV2LnhtbESPW2vCQBSE3wv+h+UUfKubiq2SuhFT&#10;KJiCD14QfDtkTy42ezZmtxr/fVco+DjMzDfMfNGbRlyoc7VlBa+jCARxbnXNpYL97utlBsJ5ZI2N&#10;ZVJwIweLZPA0x1jbK2/osvWlCBB2MSqovG9jKV1ekUE3si1x8ArbGfRBdqXUHV4D3DRyHEXv0mDN&#10;YaHClj4ryn+2v0ZBevs+rK3PzqvieDpnaTrO8GSUGj73yw8Qnnr/CP+3V1rBdDJ7g/ub8ARk8g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F0fpexwAAAN0AAAAPAAAAAAAA&#10;AAAAAAAAAKECAABkcnMvZG93bnJldi54bWxQSwUGAAAAAAQABAD5AAAAlQMAAAAA&#10;" strokecolor="#2f5496 [2408]" strokeweight="1.5pt"/>
            <v:shape id="AutoShape 37" o:spid="_x0000_s272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QNkKccAAADdAAAADwAAAGRycy9kb3ducmV2LnhtbESPQWvCQBSE7wX/w/KE3urGUKykrsEI&#10;gin0oC2F3h7ZZxKbfRuz2yT++65Q8DjMzDfMKh1NI3rqXG1ZwXwWgSAurK65VPD5sXtagnAeWWNj&#10;mRRcyUG6njysMNF24AP1R1+KAGGXoILK+zaR0hUVGXQz2xIH72Q7gz7IrpS6wyHATSPjKFpIgzWH&#10;hQpb2lZU/Bx/jYLs+vb1bn1+2Z++z5c8y+Icz0apx+m4eQXhafT38H97rxW8PC8X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1A2QpxwAAAN0AAAAPAAAAAAAA&#10;AAAAAAAAAKECAABkcnMvZG93bnJldi54bWxQSwUGAAAAAAQABAD5AAAAlQMAAAAA&#10;" strokecolor="#2f5496 [2408]" strokeweight="1.5pt"/>
          </v:group>
        </w:pict>
      </w:r>
      <w:r w:rsidR="00E673A2" w:rsidRPr="00497833">
        <w:rPr>
          <w:rFonts w:ascii="ALFABET98" w:hAnsi="ALFABET98"/>
          <w:color w:val="A6A6A6" w:themeColor="background1" w:themeShade="A6"/>
          <w:sz w:val="72"/>
          <w:szCs w:val="72"/>
        </w:rPr>
        <w:t xml:space="preserve">O     </w:t>
      </w:r>
    </w:p>
    <w:p w:rsidR="00E673A2" w:rsidRPr="00497833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718" style="position:absolute;margin-left:-16.1pt;margin-top:9.4pt;width:521.25pt;height:36.85pt;z-index:-25119129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lAVvwBYEAADxDwAADgAAAAAAAAAAAAAAAAAuAgAAZHJzL2Uyb0RvYy54bWxQSwECLQAUAAYA&#10;CAAAACEAWCsPaOAAAAAKAQAADwAAAAAAAAAAAAAAAABwBgAAZHJzL2Rvd25yZXYueG1sUEsFBgAA&#10;AAAEAAQA8wAAAH0HAAAAAA==&#10;">
            <v:group id="Group 33" o:spid="_x0000_s272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VZDAEwwAAAN0AAAAP&#10;AAAAAAAAAAAAAAAAAKoCAABkcnMvZG93bnJldi54bWxQSwUGAAAAAAQABAD6AAAAmgMAAAAA&#10;">
              <v:rect id="Rectangle 34" o:spid="_x0000_s272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Pj+JcYA&#10;AADdAAAADwAAAGRycy9kb3ducmV2LnhtbESPQWvCQBSE70L/w/IKvdWNtViNrmJtLV61keDtkX1m&#10;g9m3Ibs18d93CwWPw8x8wyxWva3FlVpfOVYwGiYgiAunKy4VZN/b5ykIH5A11o5JwY08rJYPgwWm&#10;2nW8p+shlCJC2KeowITQpFL6wpBFP3QNcfTOrrUYomxLqVvsItzW8iVJJtJixXHBYEMbQ8Xl8GMV&#10;jMv80+TZh8/sKJ98HW/H9+60VerpsV/PQQTqwz38395pBW+v0xn8vYlPQC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Pj+JcYAAADdAAAADwAAAAAAAAAAAAAAAACYAgAAZHJz&#10;L2Rvd25yZXYueG1sUEsFBgAAAAAEAAQA9QAAAIsDAAAAAA==&#10;" strokecolor="#2f5496 [2408]" strokeweight="1.5pt">
                <v:fill opacity="0"/>
              </v:rect>
              <v:rect id="Rectangle 35" o:spid="_x0000_s272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2E1zcIA&#10;AADdAAAADwAAAGRycy9kb3ducmV2LnhtbERPTW+CQBC9m/gfNmPSW10w2FZkNYaG1mNr633CjkBg&#10;Zym7RfrvuwcTjy/vO9tPphMjDa6xrCBeRiCIS6sbrhR8fxWPLyCcR9bYWSYFf+Rgv5vPMky1vfIn&#10;jSdfiRDCLkUFtfd9KqUrazLolrYnDtzFDgZ9gEMl9YDXEG46uYqiJ2mw4dBQY095TWV7+jUKzuvX&#10;nt+l4Y+4SDbrc/v2k8dGqYfFdNiC8DT5u/jmPmoFz8km7A9vwhOQu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7YTXN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272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zNqgMcAAADdAAAADwAAAGRycy9kb3ducmV2LnhtbESPT2vCQBTE70K/w/IKvZmNUmxN3Ugj&#10;CKbgQVuE3h7ZZ/40+zZmV43fvisUehxm5jfMYjmYVlyod7VlBZMoBkFcWF1zqeDrcz1+BeE8ssbW&#10;Mim4kYNl+jBaYKLtlXd02ftSBAi7BBVU3neJlK6oyKCLbEccvKPtDfog+1LqHq8Bblo5jeOZNFhz&#10;WKiwo1VFxc/+bBRkt4/D1vr8tDl+N6c8y6Y5Nkapp8fh/Q2Ep8H/h//aG63g5Xk+gfub8ARk+gs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/M2qAxwAAAN0AAAAPAAAAAAAA&#10;AAAAAAAAAKECAABkcnMvZG93bnJldi54bWxQSwUGAAAAAAQABAD5AAAAlQMAAAAA&#10;" strokecolor="#2f5496 [2408]" strokeweight="1.5pt"/>
            <v:shape id="AutoShape 37" o:spid="_x0000_s271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+H098cAAADdAAAADwAAAGRycy9kb3ducmV2LnhtbESPT2vCQBTE70K/w/IKvemmoWibupFG&#10;EIzQg7YUentkX/7Y7NuYXTV+e7cgeBxm5jfMfDGYVpyod41lBc+TCARxYXXDlYLvr9X4FYTzyBpb&#10;y6TgQg4W6cNojom2Z97SaecrESDsElRQe98lUrqiJoNuYjvi4JW2N+iD7CupezwHuGllHEVTabDh&#10;sFBjR8uair/d0SjILpufT+vzw7r83R/yLItz3Bulnh6Hj3cQngZ/D9/aa61g9vIWw/+b8ARkeg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P4fT3xwAAAN0AAAAPAAAAAAAA&#10;AAAAAAAAAKECAABkcnMvZG93bnJldi54bWxQSwUGAAAAAAQABAD5AAAAlQMAAAAA&#10;" strokecolor="#2f5496 [2408]" strokeweight="1.5pt"/>
          </v:group>
        </w:pict>
      </w:r>
      <w:r w:rsidR="00E673A2" w:rsidRPr="00497833">
        <w:rPr>
          <w:rFonts w:ascii="ALFABET98" w:hAnsi="ALFABET98"/>
          <w:color w:val="A6A6A6" w:themeColor="background1" w:themeShade="A6"/>
          <w:sz w:val="72"/>
          <w:szCs w:val="72"/>
        </w:rPr>
        <w:t xml:space="preserve">O     </w:t>
      </w:r>
    </w:p>
    <w:p w:rsidR="00E673A2" w:rsidRPr="00497833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712" style="position:absolute;margin-left:-16.1pt;margin-top:9.4pt;width:521.25pt;height:36.85pt;z-index:-25119027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zegIHRYEAADxDwAADgAAAAAAAAAAAAAAAAAuAgAAZHJzL2Uyb0RvYy54bWxQSwECLQAUAAYA&#10;CAAAACEAWCsPaOAAAAAKAQAADwAAAAAAAAAAAAAAAABwBgAAZHJzL2Rvd25yZXYueG1sUEsFBgAA&#10;AAAEAAQA8wAAAH0HAAAAAA==&#10;">
            <v:group id="Group 33" o:spid="_x0000_s271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EfCs3McAAADd&#10;AAAADwAAAAAAAAAAAAAAAACqAgAAZHJzL2Rvd25yZXYueG1sUEsFBgAAAAAEAAQA+gAAAJ4DAAAA&#10;AA==&#10;">
              <v:rect id="Rectangle 34" o:spid="_x0000_s271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Gxi/cYA&#10;AADdAAAADwAAAGRycy9kb3ducmV2LnhtbESPQWvCQBSE7wX/w/IEb3Vjq7ZNXaW1WnqtjYTeHtln&#10;Nph9G7JbE/+9Kwg9DjPzDbNY9bYWJ2p95VjBZJyAIC6crrhUkP1s759B+ICssXZMCs7kYbUc3C0w&#10;1a7jbzrtQikihH2KCkwITSqlLwxZ9GPXEEfv4FqLIcq2lLrFLsJtLR+SZC4tVhwXDDa0NlQcd39W&#10;wWOZb0yeffjMTvL55/68f+9+t0qNhv3bK4hAffgP39pfWsHT9GUG1zfxCcjl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Gxi/cYAAADdAAAADwAAAAAAAAAAAAAAAACYAgAAZHJz&#10;L2Rvd25yZXYueG1sUEsFBgAAAAAEAAQA9QAAAIsDAAAAAA==&#10;" strokecolor="#2f5496 [2408]" strokeweight="1.5pt">
                <v:fill opacity="0"/>
              </v:rect>
              <v:rect id="Rectangle 35" o:spid="_x0000_s271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8QIIsIA&#10;AADdAAAADwAAAGRycy9kb3ducmV2LnhtbESPS4vCQBCE74L/YWjB2zqJ+IyOIi7qHn3em0ybBDM9&#10;2cyo8d87Cwsei6r6ipovG1OKB9WusKwg7kUgiFOrC84UnE+brwkI55E1lpZJwYscLBft1hwTbZ98&#10;oMfRZyJA2CWoIPe+SqR0aU4GXc9WxMG72tqgD7LOpK7xGeCmlP0oGkmDBYeFHCta55Tejnej4DL8&#10;rngnDe/jzWA6vNy2v+vYKNXtNKsZCE+N/4T/2z9awXgwHcHfm/AE5OI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bxAgi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271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5ZXb8cAAADdAAAADwAAAGRycy9kb3ducmV2LnhtbESPT2vCQBTE74LfYXmCN7OplFqjqzSF&#10;gil48A+Ct0f2mcRm38bsqvHbdwtCj8PM/IaZLztTixu1rrKs4CWKQRDnVldcKNjvvkbvIJxH1lhb&#10;JgUPcrBc9HtzTLS984ZuW1+IAGGXoILS+yaR0uUlGXSRbYiDd7KtQR9kW0jd4j3ATS3HcfwmDVYc&#10;Fkps6LOk/Gd7NQrSx/dhbX12WZ2O50uWpuMMz0ap4aD7mIHw1Pn/8LO90gomr9MJ/L0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flldvxwAAAN0AAAAPAAAAAAAA&#10;AAAAAAAAAKECAABkcnMvZG93bnJldi54bWxQSwUGAAAAAAQABAD5AAAAlQMAAAAA&#10;" strokecolor="#2f5496 [2408]" strokeweight="1.5pt"/>
            <v:shape id="AutoShape 37" o:spid="_x0000_s271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gnDHcQAAADdAAAADwAAAGRycy9kb3ducmV2LnhtbERPy2rCQBTdC/2H4Ra600ml9JE6kUYQ&#10;jNCFtgjuLplrHs3ciZlpEv/eWQguD+e9WI6mET11rrKs4HkWgSDOra64UPD7s56+g3AeWWNjmRRc&#10;yMEyeZgsMNZ24B31e1+IEMIuRgWl920spctLMuhmtiUO3Ml2Bn2AXSF1h0MIN42cR9GrNFhxaCix&#10;pVVJ+d/+3yhIL9vDt/XZeXM61ucsTecZ1kapp8fx6xOEp9HfxTf3Rit4e/kIc8Ob8ARkcg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uCcMdxAAAAN0AAAAPAAAAAAAAAAAA&#10;AAAAAKECAABkcnMvZG93bnJldi54bWxQSwUGAAAAAAQABAD5AAAAkgMAAAAA&#10;" strokecolor="#2f5496 [2408]" strokeweight="1.5pt"/>
          </v:group>
        </w:pict>
      </w:r>
      <w:r w:rsidR="00E673A2" w:rsidRPr="00497833">
        <w:rPr>
          <w:rFonts w:ascii="ALFABET98" w:hAnsi="ALFABET98"/>
          <w:color w:val="A6A6A6" w:themeColor="background1" w:themeShade="A6"/>
          <w:sz w:val="72"/>
          <w:szCs w:val="72"/>
        </w:rPr>
        <w:t xml:space="preserve">O     </w:t>
      </w:r>
    </w:p>
    <w:p w:rsidR="00E673A2" w:rsidRPr="00497833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706" style="position:absolute;margin-left:-16.1pt;margin-top:9.4pt;width:521.25pt;height:36.85pt;z-index:-25118924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oh8TEw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">
            <v:group id="Group 33" o:spid="_x0000_s270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wIDDFwwAAAN0AAAAP&#10;AAAAAAAAAAAAAAAAAKoCAABkcnMvZG93bnJldi54bWxQSwUGAAAAAAQABAD6AAAAmgMAAAAA&#10;">
              <v:rect id="Rectangle 34" o:spid="_x0000_s271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bz+5MYA&#10;AADdAAAADwAAAGRycy9kb3ducmV2LnhtbESPQWvCQBSE7wX/w/IEb3WTFm2JrqKtll5rI8HbI/vM&#10;BrNvQ3Y18d93C4Ueh5n5hlmuB9uIG3W+dqwgnSYgiEuna64U5N/7x1cQPiBrbByTgjt5WK9GD0vM&#10;tOv5i26HUIkIYZ+hAhNCm0npS0MW/dS1xNE7u85iiLKrpO6wj3DbyKckmUuLNccFgy29GSovh6tV&#10;8FwVO1Pk7z63aTH/ON6P2/60V2oyHjYLEIGG8B/+a39qBS+zJIXfN/EJyN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bz+5MYAAADdAAAADwAAAAAAAAAAAAAAAACYAgAAZHJz&#10;L2Rvd25yZXYueG1sUEsFBgAAAAAEAAQA9QAAAIsDAAAAAA==&#10;" strokecolor="#2f5496 [2408]" strokeweight="1.5pt">
                <v:fill opacity="0"/>
              </v:rect>
              <v:rect id="Rectangle 35" o:spid="_x0000_s271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hSUO8QA&#10;AADdAAAADwAAAGRycy9kb3ducmV2LnhtbESPQWvCQBSE74L/YXmF3ppNQmM1ugaxWD22qd4f2dck&#10;mH2bZrea/vuuUPA4zMw3zKoYTScuNLjWsoIkikEQV1a3XCs4fu6e5iCcR9bYWSYFv+SgWE8nK8y1&#10;vfIHXUpfiwBhl6OCxvs+l9JVDRl0ke2Jg/dlB4M+yKGWesBrgJtOpnE8kwZbDgsN9rRtqDqXP0bB&#10;KXvteS8Nvye750V2Or99bxOj1OPDuFmC8DT6e/i/fdAKXrI4hdub8ATk+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oUlDv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270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kbLdscAAADdAAAADwAAAGRycy9kb3ducmV2LnhtbESPQWvCQBSE70L/w/IKvZlNU2pL6hoa&#10;QTBCD9oieHtkn0ls9m3MbjX+e7cgeBxm5htmmg2mFSfqXWNZwXMUgyAurW64UvDzvRi/g3AeWWNr&#10;mRRcyEE2exhNMdX2zGs6bXwlAoRdigpq77tUSlfWZNBFtiMO3t72Bn2QfSV1j+cAN61M4ngiDTYc&#10;FmrsaF5T+bv5Mwryy2r7ZX1xXO53h2OR50mBB6PU0+Pw+QHC0+Dv4Vt7qRW8vcYv8P8mPAE5uw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+Rst2xwAAAN0AAAAPAAAAAAAA&#10;AAAAAAAAAKECAABkcnMvZG93bnJldi54bWxQSwUGAAAAAAQABAD5AAAAlQMAAAAA&#10;" strokecolor="#2f5496 [2408]" strokeweight="1.5pt"/>
            <v:shape id="AutoShape 37" o:spid="_x0000_s270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a9TAscAAADdAAAADwAAAGRycy9kb3ducmV2LnhtbESPQWvCQBSE70L/w/IKvZlNQ2tL6hoa&#10;QTBCD9oieHtkn0ls9m3MbjX+e7cgeBxm5htmmg2mFSfqXWNZwXMUgyAurW64UvDzvRi/g3AeWWNr&#10;mRRcyEE2exhNMdX2zGs6bXwlAoRdigpq77tUSlfWZNBFtiMO3t72Bn2QfSV1j+cAN61M4ngiDTYc&#10;FmrsaF5T+bv5Mwryy2r7ZX1xXO53h2OR50mBB6PU0+Pw+QHC0+Dv4Vt7qRW8vcYv8P8mPAE5uw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xr1MCxwAAAN0AAAAPAAAAAAAA&#10;AAAAAAAAAKECAABkcnMvZG93bnJldi54bWxQSwUGAAAAAAQABAD5AAAAlQMAAAAA&#10;" strokecolor="#2f5496 [2408]" strokeweight="1.5pt"/>
          </v:group>
        </w:pict>
      </w:r>
      <w:r w:rsidR="00E673A2" w:rsidRPr="00497833">
        <w:rPr>
          <w:rFonts w:ascii="ALFABET98" w:hAnsi="ALFABET98"/>
          <w:color w:val="A6A6A6" w:themeColor="background1" w:themeShade="A6"/>
          <w:sz w:val="72"/>
          <w:szCs w:val="72"/>
        </w:rPr>
        <w:t xml:space="preserve">O      </w:t>
      </w:r>
    </w:p>
    <w:p w:rsidR="00E673A2" w:rsidRPr="00497833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700" style="position:absolute;margin-left:-16.1pt;margin-top:9.4pt;width:521.25pt;height:36.85pt;z-index:-25118822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">
            <v:group id="Group 33" o:spid="_x0000_s270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CFDSrFAAAA3QAA&#10;AA8AAAAAAAAAAAAAAAAAqgIAAGRycy9kb3ducmV2LnhtbFBLBQYAAAAABAAEAPoAAACcAwAAAAA=&#10;">
              <v:rect id="Rectangle 34" o:spid="_x0000_s270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RnDC8UA&#10;AADdAAAADwAAAGRycy9kb3ducmV2LnhtbESPQWvCQBSE7wX/w/IEb3VjpVpSV7FapVc1Enp7ZF+z&#10;wezbkN2a+O+7QsHjMDPfMItVb2txpdZXjhVMxgkI4sLpiksF2Wn3/AbCB2SNtWNScCMPq+XgaYGp&#10;dh0f6HoMpYgQ9ikqMCE0qZS+MGTRj11DHL0f11oMUbal1C12EW5r+ZIkM2mx4rhgsKGNoeJy/LUK&#10;pmX+afJs6zM7yWf78+380X3vlBoN+/U7iEB9eIT/219awfw1mcP9TXwCcv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GcMLxQAAAN0AAAAPAAAAAAAAAAAAAAAAAJgCAABkcnMv&#10;ZG93bnJldi54bWxQSwUGAAAAAAQABAD1AAAAigMAAAAA&#10;" strokecolor="#2f5496 [2408]" strokeweight="1.5pt">
                <v:fill opacity="0"/>
              </v:rect>
              <v:rect id="Rectangle 35" o:spid="_x0000_s270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/yj0cAA&#10;AADdAAAADwAAAGRycy9kb3ducmV2LnhtbERPyW7CMBC9I/EP1lTqDZygBkrAIETFcoRQ7qN4mkTE&#10;4xC7EP4eH5A4Pr19vuxMLW7UusqygngYgSDOra64UPB72gy+QTiPrLG2TAoe5GC56PfmmGp75yPd&#10;Ml+IEMIuRQWl900qpctLMuiGtiEO3J9tDfoA20LqFu8h3NRyFEVjabDi0FBiQ+uS8kv2bxSck5+G&#10;d9LwId58TZPzZXtdx0apz49uNQPhqfNv8cu91womSRTmhjfhCcjF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/yj0c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270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678nMcAAADdAAAADwAAAGRycy9kb3ducmV2LnhtbESPQWvCQBSE70L/w/IKvZlNA61t6hoa&#10;QTBCD9oieHtkn0ls9m3MbjX+e7cgeBxm5htmmg2mFSfqXWNZwXMUgyAurW64UvDzvRi/gXAeWWNr&#10;mRRcyEE2exhNMdX2zGs6bXwlAoRdigpq77tUSlfWZNBFtiMO3t72Bn2QfSV1j+cAN61M4vhVGmw4&#10;LNTY0bym8nfzZxTkl9X2y/riuNzvDsciz5MCD0app8fh8wOEp8Hfw7f2UiuYvMTv8P8mPAE5uw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frvycxwAAAN0AAAAPAAAAAAAA&#10;AAAAAAAAAKECAABkcnMvZG93bnJldi54bWxQSwUGAAAAAAQABAD5AAAAlQMAAAAA&#10;" strokecolor="#2f5496 [2408]" strokeweight="1.5pt"/>
            <v:shape id="AutoShape 37" o:spid="_x0000_s270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03D3MQAAADdAAAADwAAAGRycy9kb3ducmV2LnhtbERPTWvCQBC9C/0PyxR6M5sI1RJdQ1Mo&#10;JIUetKXgbciOSWx2Nma3Mf5791Dw+Hjfm2wynRhpcK1lBUkUgyCurG65VvD99T5/AeE8ssbOMim4&#10;koNs+zDbYKrthXc07n0tQgi7FBU03veplK5qyKCLbE8cuKMdDPoAh1rqAS8h3HRyEcdLabDl0NBg&#10;T28NVb/7P6Mgv378fFpfnovj4XQu83xR4sko9fQ4va5BeJr8XfzvLrSC1XMS9oc34QnI7Q0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LTcPcxAAAAN0AAAAPAAAAAAAAAAAA&#10;AAAAAKECAABkcnMvZG93bnJldi54bWxQSwUGAAAAAAQABAD5AAAAkgMAAAAA&#10;" strokecolor="#2f5496 [2408]" strokeweight="1.5pt"/>
          </v:group>
        </w:pict>
      </w:r>
      <w:r w:rsidR="00E673A2" w:rsidRPr="00497833">
        <w:rPr>
          <w:rFonts w:ascii="ALFABET98" w:hAnsi="ALFABET98"/>
          <w:color w:val="A6A6A6" w:themeColor="background1" w:themeShade="A6"/>
          <w:sz w:val="72"/>
          <w:szCs w:val="72"/>
        </w:rPr>
        <w:t xml:space="preserve">O      </w:t>
      </w:r>
    </w:p>
    <w:p w:rsidR="00E673A2" w:rsidRPr="00497833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694" style="position:absolute;margin-left:-16.1pt;margin-top:9.4pt;width:521.25pt;height:36.85pt;z-index:-25118720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Cu&#10;DtZvEgQAAPEPAAAOAAAAAAAAAAAAAAAAAC4CAABkcnMvZTJvRG9jLnhtbFBLAQItABQABgAIAAAA&#10;IQBYKw9o4AAAAAoBAAAPAAAAAAAAAAAAAAAAAGwGAABkcnMvZG93bnJldi54bWxQSwUGAAAAAAQA&#10;BADzAAAAeQcAAAAA&#10;">
            <v:group id="Group 33" o:spid="_x0000_s269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pnnfTFAAAA3QAA&#10;AA8AAAAAAAAAAAAAAAAAqgIAAGRycy9kb3ducmV2LnhtbFBLBQYAAAAABAAEAPoAAACcAwAAAAA=&#10;">
              <v:rect id="Rectangle 34" o:spid="_x0000_s269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/tT1cUA&#10;AADdAAAADwAAAGRycy9kb3ducmV2LnhtbESPT2vCQBTE74V+h+UVvOkmlWqJrtJ/Sq9qJPT2yD6z&#10;odm3Ibua+O3dgtDjMDO/YZbrwTbiQp2vHStIJwkI4tLpmisF+WEzfgXhA7LGxjEpuJKH9erxYYmZ&#10;dj3v6LIPlYgQ9hkqMCG0mZS+NGTRT1xLHL2T6yyGKLtK6g77CLeNfE6SmbRYc1ww2NKHofJ3f7YK&#10;plXxZYr80+c2LWbb4/X43v9slBo9DW8LEIGG8B++t7+1gvlLOoW/N/EJyNU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+1PVxQAAAN0AAAAPAAAAAAAAAAAAAAAAAJgCAABkcnMv&#10;ZG93bnJldi54bWxQSwUGAAAAAAQABAD1AAAAigMAAAAA&#10;" strokecolor="#2f5496 [2408]" strokeweight="1.5pt">
                <v:fill opacity="0"/>
              </v:rect>
              <v:rect id="Rectangle 35" o:spid="_x0000_s269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2g/CcQA&#10;AADdAAAADwAAAGRycy9kb3ducmV2LnhtbESPQWvCQBSE7wX/w/IEb80mxdQ2dQ0SsfbYxnp/ZJ9J&#10;MPs2zW41/ntXKPQ4zMw3zDIfTSfONLjWsoIkikEQV1a3XCv43m8fX0A4j6yxs0wKruQgX00elphp&#10;e+EvOpe+FgHCLkMFjfd9JqWrGjLoItsTB+9oB4M+yKGWesBLgJtOPsXxszTYclhosKeioepU/hoF&#10;h3TT804a/ky289f0cHr/KRKj1Gw6rt9AeBr9f/iv/aEVLNJkDvc34QnI1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9oPwn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269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zpgRMcAAADdAAAADwAAAGRycy9kb3ducmV2LnhtbESPQWvCQBSE7wX/w/KE3pqNgq2kWaUR&#10;BFPooSpCb4/sM4nNvo3ZrUn+fbdQ8DjMzDdMuh5MI27UudqyglkUgyAurK65VHA8bJ+WIJxH1thY&#10;JgUjOVivJg8pJtr2/Em3vS9FgLBLUEHlfZtI6YqKDLrItsTBO9vOoA+yK6XusA9w08h5HD9LgzWH&#10;hQpb2lRUfO9/jIJsfD99WJ9fd+evyzXPsnmOF6PU43R4ewXhafD38H97pxW8LGYL+HsTnoBc/Q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bOmBExwAAAN0AAAAPAAAAAAAA&#10;AAAAAAAAAKECAABkcnMvZG93bnJldi54bWxQSwUGAAAAAAQABAD5AAAAlQMAAAAA&#10;" strokecolor="#2f5496 [2408]" strokeweight="1.5pt"/>
            <v:shape id="AutoShape 37" o:spid="_x0000_s269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+j+M8cAAADdAAAADwAAAGRycy9kb3ducmV2LnhtbESPQWvCQBSE74X+h+UVvDUbBW2JWcUU&#10;CkboobYUvD2yz2w0+zZmV43/vlsoeBxm5hsmXw62FRfqfeNYwThJQRBXTjdcK/j+en9+BeEDssbW&#10;MSm4kYfl4vEhx0y7K3/SZRtqESHsM1RgQugyKX1lyKJPXEccvb3rLYYo+1rqHq8Rbls5SdOZtNhw&#10;XDDY0Zuh6rg9WwXFbfPz4UJ5Wu93h1NZFJMSD1ap0dOwmoMINIR7+L+91gpepuMZ/L2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r6P4zxwAAAN0AAAAPAAAAAAAA&#10;AAAAAAAAAKECAABkcnMvZG93bnJldi54bWxQSwUGAAAAAAQABAD5AAAAlQMAAAAA&#10;" strokecolor="#2f5496 [2408]" strokeweight="1.5pt"/>
          </v:group>
        </w:pict>
      </w:r>
      <w:r w:rsidR="00E673A2" w:rsidRPr="00497833">
        <w:rPr>
          <w:rFonts w:ascii="ALFABET98" w:hAnsi="ALFABET98"/>
          <w:color w:val="A6A6A6" w:themeColor="background1" w:themeShade="A6"/>
          <w:sz w:val="72"/>
          <w:szCs w:val="72"/>
        </w:rPr>
        <w:t xml:space="preserve">O     </w:t>
      </w:r>
    </w:p>
    <w:p w:rsidR="00E673A2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688" style="position:absolute;margin-left:-16.1pt;margin-top:9.4pt;width:521.25pt;height:36.85pt;z-index:-25118617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9NnN/RYEAADxDwAADgAAAAAAAAAAAAAAAAAuAgAAZHJzL2Uyb0RvYy54bWxQSwECLQAUAAYA&#10;CAAAACEAWCsPaOAAAAAKAQAADwAAAAAAAAAAAAAAAABwBgAAZHJzL2Rvd25yZXYueG1sUEsFBgAA&#10;AAAEAAQA8wAAAH0HAAAAAA==&#10;">
            <v:group id="Group 33" o:spid="_x0000_s269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Lj6oewwAAAN0AAAAP&#10;AAAAAAAAAAAAAAAAAKoCAABkcnMvZG93bnJldi54bWxQSwUGAAAAAAQABAD6AAAAmgMAAAAA&#10;">
              <v:rect id="Rectangle 34" o:spid="_x0000_s269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hNkP8YA&#10;AADdAAAADwAAAGRycy9kb3ducmV2LnhtbESPQWvCQBSE74X+h+UVequbWGo1ukqtWrxWI8HbI/vM&#10;hmbfhuzWxH/fLRR6HGbmG2axGmwjrtT52rGCdJSAIC6drrlSkB93T1MQPiBrbByTght5WC3v7xaY&#10;adfzJ10PoRIRwj5DBSaENpPSl4Ys+pFriaN3cZ3FEGVXSd1hH+G2keMkmUiLNccFgy29Gyq/Dt9W&#10;wXNVbE2Rb3xu02Lycbqd1v15p9Tjw/A2BxFoCP/hv/ZeK3h9SWfw+yY+Abn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hNkP8YAAADdAAAADwAAAAAAAAAAAAAAAACYAgAAZHJz&#10;L2Rvd25yZXYueG1sUEsFBgAAAAAEAAQA9QAAAIsDAAAAAA==&#10;" strokecolor="#2f5496 [2408]" strokeweight="1.5pt">
                <v:fill opacity="0"/>
              </v:rect>
              <v:rect id="Rectangle 35" o:spid="_x0000_s269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j/zt78A&#10;AADdAAAADwAAAGRycy9kb3ducmV2LnhtbERPy4rCMBTdD/gP4QruxrRiR61GEUWdpc/9pbm2xeam&#10;NlHr35vFwCwP5z1btKYST2pcaVlB3I9AEGdWl5wrOJ8232MQziNrrCyTgjc5WMw7XzNMtX3xgZ5H&#10;n4sQwi5FBYX3dSqlywoy6Pq2Jg7c1TYGfYBNLnWDrxBuKjmIoh9psOTQUGBNq4Ky2/FhFFySdc07&#10;aXgfb4aT5HLb3lexUarXbZdTEJ5a/y/+c/9qBaNkEPaHN+EJyPkH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uP/O3vwAAAN0AAAAPAAAAAAAAAAAAAAAAAJgCAABkcnMvZG93bnJl&#10;di54bWxQSwUGAAAAAAQABAD1AAAAhAMAAAAA&#10;" fillcolor="#deeaf6 [660]" strokecolor="#c00000" strokeweight="1pt">
                <v:stroke dashstyle="dash"/>
              </v:rect>
            </v:group>
            <v:shape id="AutoShape 36" o:spid="_x0000_s269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m2s+scAAADdAAAADwAAAGRycy9kb3ducmV2LnhtbESPT2vCQBTE7wW/w/KE3pqNAVtJ3YgR&#10;BFPoQSuF3h7ZZ/40+zZmtxq/fVco9DjMzG+Y5Wo0nbjQ4BrLCmZRDIK4tLrhSsHxY/u0AOE8ssbO&#10;Mim4kYNVNnlYYqrtlfd0OfhKBAi7FBXU3veplK6syaCLbE8cvJMdDPogh0rqAa8BbjqZxPGzNNhw&#10;WKixp01N5ffhxyjIb2+f79YX593pqz0XeZ4U2BqlHqfj+hWEp9H/h//aO63gZZ7M4P4mPAGZ/Q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qbaz6xwAAAN0AAAAPAAAAAAAA&#10;AAAAAAAAAKECAABkcnMvZG93bnJldi54bWxQSwUGAAAAAAQABAD5AAAAlQMAAAAA&#10;" strokecolor="#2f5496 [2408]" strokeweight="1.5pt"/>
            <v:shape id="AutoShape 37" o:spid="_x0000_s268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r8yjcYAAADdAAAADwAAAGRycy9kb3ducmV2LnhtbESPQWvCQBSE70L/w/IKvZlNA2qJrmIK&#10;ghE81JaCt0f2mUSzb2N2q/HfuwXB4zAz3zCzRW8acaHO1ZYVvEcxCOLC6ppLBT/fq+EHCOeRNTaW&#10;ScGNHCzmL4MZptpe+YsuO1+KAGGXooLK+zaV0hUVGXSRbYmDd7CdQR9kV0rd4TXATSOTOB5LgzWH&#10;hQpb+qyoOO3+jILstvndWp+f14f98ZxnWZLj0Sj19tovpyA89f4ZfrTXWsFklCTw/yY8ATm/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q/Mo3GAAAA3QAAAA8AAAAAAAAA&#10;AAAAAAAAoQIAAGRycy9kb3ducmV2LnhtbFBLBQYAAAAABAAEAPkAAACUAwAAAAA=&#10;" strokecolor="#2f5496 [2408]" strokeweight="1.5pt"/>
          </v:group>
        </w:pict>
      </w:r>
      <w:r w:rsidR="00E673A2" w:rsidRPr="00497833">
        <w:rPr>
          <w:rFonts w:ascii="ALFABET98" w:hAnsi="ALFABET98"/>
          <w:color w:val="A6A6A6" w:themeColor="background1" w:themeShade="A6"/>
          <w:sz w:val="72"/>
          <w:szCs w:val="72"/>
        </w:rPr>
        <w:t xml:space="preserve">O          </w:t>
      </w:r>
    </w:p>
    <w:p w:rsidR="00E673A2" w:rsidRPr="0025603D" w:rsidRDefault="00E673A2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sz w:val="36"/>
          <w:szCs w:val="36"/>
        </w:rPr>
        <w:lastRenderedPageBreak/>
        <w:t xml:space="preserve">  </w:t>
      </w:r>
      <w:r w:rsidR="00437EB7">
        <w:rPr>
          <w:rFonts w:ascii="ALFABET98" w:hAnsi="ALFABET98"/>
          <w:sz w:val="36"/>
          <w:szCs w:val="36"/>
        </w:rPr>
        <w:t xml:space="preserve">                               36</w:t>
      </w:r>
    </w:p>
    <w:p w:rsidR="00E673A2" w:rsidRDefault="00E673A2" w:rsidP="00E673A2">
      <w:pPr>
        <w:spacing w:line="240" w:lineRule="auto"/>
        <w:rPr>
          <w:rFonts w:ascii="ALFABET98" w:hAnsi="ALFABET98"/>
          <w:sz w:val="36"/>
          <w:szCs w:val="36"/>
        </w:rPr>
      </w:pPr>
      <w:r w:rsidRPr="0025603D">
        <w:rPr>
          <w:rFonts w:ascii="ALFABET98" w:hAnsi="ALFABET98"/>
          <w:sz w:val="36"/>
          <w:szCs w:val="36"/>
        </w:rPr>
        <w:t>Say</w:t>
      </w:r>
      <w:r>
        <w:rPr>
          <w:rFonts w:ascii="ALFABET98" w:hAnsi="ALFABET98"/>
          <w:sz w:val="36"/>
          <w:szCs w:val="36"/>
        </w:rPr>
        <w:t>ın velim,  O harfinin üzerinden geçip boşlukları doldurunız</w:t>
      </w:r>
      <w:r w:rsidRPr="0025603D">
        <w:rPr>
          <w:rFonts w:ascii="ALFABET98" w:hAnsi="ALFABET98"/>
          <w:sz w:val="36"/>
          <w:szCs w:val="36"/>
        </w:rPr>
        <w:t>.</w:t>
      </w:r>
    </w:p>
    <w:p w:rsidR="00E673A2" w:rsidRPr="00497833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682" style="position:absolute;margin-left:-16.1pt;margin-top:9.4pt;width:521.25pt;height:36.85pt;z-index:-25118515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NnXB8xYEAADxDwAADgAAAAAAAAAAAAAAAAAuAgAAZHJzL2Uyb0RvYy54bWxQSwECLQAUAAYA&#10;CAAAACEAWCsPaOAAAAAKAQAADwAAAAAAAAAAAAAAAABwBgAAZHJzL2Rvd25yZXYueG1sUEsFBgAA&#10;AAAEAAQA8wAAAH0HAAAAAA==&#10;">
            <v:group id="Group 33" o:spid="_x0000_s268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ErmqmxgAAAN0A&#10;AAAPAAAAAAAAAAAAAAAAAKoCAABkcnMvZG93bnJldi54bWxQSwUGAAAAAAQABAD6AAAAnQMAAAAA&#10;">
              <v:rect id="Rectangle 34" o:spid="_x0000_s268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TKkh8UA&#10;AADdAAAADwAAAGRycy9kb3ducmV2LnhtbESPQWvCQBSE74L/YXlCb7rRopbUVbTV0qs2Enp7ZF+z&#10;odm3Ibua+O+7BcHjMDPfMKtNb2txpdZXjhVMJwkI4sLpiksF2ddh/ALCB2SNtWNScCMPm/VwsMJU&#10;u46PdD2FUkQI+xQVmBCaVEpfGLLoJ64hjt6Pay2GKNtS6ha7CLe1nCXJQlqsOC4YbOjNUPF7ulgF&#10;z2W+N3n27jM7zRcf59t5130flHoa9dtXEIH68Ajf259awXI+m8P/m/gE5Po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MqSHxQAAAN0AAAAPAAAAAAAAAAAAAAAAAJgCAABkcnMv&#10;ZG93bnJldi54bWxQSwUGAAAAAAQABAD1AAAAigMAAAAA&#10;" strokecolor="#2f5496 [2408]" strokeweight="1.5pt">
                <v:fill opacity="0"/>
              </v:rect>
              <v:rect id="Rectangle 35" o:spid="_x0000_s268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prOWMUA&#10;AADdAAAADwAAAGRycy9kb3ducmV2LnhtbESPQWvCQBSE70L/w/IKvdVNgrE1dQ1F0Xq0Vu+P7GsS&#10;zL5Ns9sk/vuuUPA4zMw3zDIfTSN66lxtWUE8jUAQF1bXXCo4fW2fX0E4j6yxsUwKruQgXz1Mlphp&#10;O/An9UdfigBhl6GCyvs2k9IVFRl0U9sSB+/bdgZ9kF0pdYdDgJtGJlE0lwZrDgsVtrSuqLgcf42C&#10;c7pp+UMaPsTb2SI9X3Y/69go9fQ4vr+B8DT6e/i/vdcKXtJkDrc34QnI1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ms5Y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268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siRFccAAADdAAAADwAAAGRycy9kb3ducmV2LnhtbESPT2vCQBTE7wW/w/KE3uqmgWqJbqQR&#10;BFPwUFsEb4/sM3/Mvo3ZrcZv7wqFHoeZ+Q2zWA6mFRfqXW1ZweskAkFcWF1zqeDne/3yDsJ5ZI2t&#10;ZVJwIwfLdPS0wETbK3/RZedLESDsElRQed8lUrqiIoNuYjvi4B1tb9AH2ZdS93gNcNPKOIqm0mDN&#10;YaHCjlYVFafdr1GQ3T73W+vz8+Z4aM55lsU5Nkap5/HwMQfhafD/4b/2RiuYvcUzeLwJT0Cm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KyJEVxwAAAN0AAAAPAAAAAAAA&#10;AAAAAAAAAKECAABkcnMvZG93bnJldi54bWxQSwUGAAAAAAQABAD5AAAAlQMAAAAA&#10;" strokecolor="#2f5496 [2408]" strokeweight="1.5pt"/>
            <v:shape id="AutoShape 37" o:spid="_x0000_s268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1cFZ8MAAADdAAAADwAAAGRycy9kb3ducmV2LnhtbERPTYvCMBC9C/sfwix409SCulSj2IUF&#10;K+xBXQRvQzO21WZSm6j135vDgsfH+54vO1OLO7WusqxgNIxAEOdWV1wo+Nv/DL5AOI+ssbZMCp7k&#10;YLn46M0x0fbBW7rvfCFCCLsEFZTeN4mULi/JoBvahjhwJ9sa9AG2hdQtPkK4qWUcRRNpsOLQUGJD&#10;3yXll93NKEifm8Ov9dl1fTqer1maxhmejVL9z241A+Gp82/xv3utFUzHcZgb3oQnIBc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tXBWfDAAAA3QAAAA8AAAAAAAAAAAAA&#10;AAAAoQIAAGRycy9kb3ducmV2LnhtbFBLBQYAAAAABAAEAPkAAACRAwAAAAA=&#10;" strokecolor="#2f5496 [2408]" strokeweight="1.5pt"/>
          </v:group>
        </w:pict>
      </w:r>
      <w:r w:rsidR="00E673A2" w:rsidRPr="00497833">
        <w:rPr>
          <w:rFonts w:ascii="ALFABET98" w:hAnsi="ALFABET98"/>
          <w:color w:val="A6A6A6" w:themeColor="background1" w:themeShade="A6"/>
          <w:sz w:val="72"/>
          <w:szCs w:val="72"/>
        </w:rPr>
        <w:t xml:space="preserve">O     O     O    O    </w:t>
      </w:r>
      <w:r w:rsidR="00E673A2">
        <w:rPr>
          <w:rFonts w:ascii="ALFABET98" w:hAnsi="ALFABET98"/>
          <w:color w:val="A6A6A6" w:themeColor="background1" w:themeShade="A6"/>
          <w:sz w:val="72"/>
          <w:szCs w:val="72"/>
        </w:rPr>
        <w:t xml:space="preserve">O     </w:t>
      </w:r>
      <w:r w:rsidR="00E673A2" w:rsidRPr="00497833">
        <w:rPr>
          <w:rFonts w:ascii="ALFABET98" w:hAnsi="ALFABET98"/>
          <w:color w:val="A6A6A6" w:themeColor="background1" w:themeShade="A6"/>
          <w:sz w:val="72"/>
          <w:szCs w:val="72"/>
        </w:rPr>
        <w:t xml:space="preserve"> </w:t>
      </w:r>
    </w:p>
    <w:p w:rsidR="00E673A2" w:rsidRPr="00497833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676" style="position:absolute;margin-left:-16.1pt;margin-top:9.4pt;width:521.25pt;height:36.85pt;z-index:-25118412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B6&#10;EWSaEgQAAPEPAAAOAAAAAAAAAAAAAAAAAC4CAABkcnMvZTJvRG9jLnhtbFBLAQItABQABgAIAAAA&#10;IQBYKw9o4AAAAAoBAAAPAAAAAAAAAAAAAAAAAGwGAABkcnMvZG93bnJldi54bWxQSwUGAAAAAAQA&#10;BADzAAAAeQcAAAAA&#10;">
            <v:group id="Group 33" o:spid="_x0000_s267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D5M+njCAAAA3QAAAA8A&#10;AAAAAAAAAAAAAAAAqgIAAGRycy9kb3ducmV2LnhtbFBLBQYAAAAABAAEAPoAAACZAwAAAAA=&#10;">
              <v:rect id="Rectangle 34" o:spid="_x0000_s268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9A0WcUA&#10;AADdAAAADwAAAGRycy9kb3ducmV2LnhtbESPT2vCQBTE74V+h+UVvOkmlWqJrtJ/Sq9qJPT2yD6z&#10;odm3Ibua+O3dgtDjMDO/YZbrwTbiQp2vHStIJwkI4tLpmisF+WEzfgXhA7LGxjEpuJKH9erxYYmZ&#10;dj3v6LIPlYgQ9hkqMCG0mZS+NGTRT1xLHL2T6yyGKLtK6g77CLeNfE6SmbRYc1ww2NKHofJ3f7YK&#10;plXxZYr80+c2LWbb4/X43v9slBo9DW8LEIGG8B++t7+1gvnLNIW/N/EJyNU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0DRZxQAAAN0AAAAPAAAAAAAAAAAAAAAAAJgCAABkcnMv&#10;ZG93bnJldi54bWxQSwUGAAAAAAQABAD1AAAAigMAAAAA&#10;" strokecolor="#2f5496 [2408]" strokeweight="1.5pt">
                <v:fill opacity="0"/>
              </v:rect>
              <v:rect id="Rectangle 35" o:spid="_x0000_s268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HhehsUA&#10;AADdAAAADwAAAGRycy9kb3ducmV2LnhtbESPS2/CMBCE75X6H6ytxI04AdJHGoMqKh7Hlsd9FW+T&#10;KPE6jV0I/x4jIfU4mplvNPliMK04Ue9qywqSKAZBXFhdc6ngsF+NX0E4j6yxtUwKLuRgMX98yDHT&#10;9szfdNr5UgQIuwwVVN53mZSuqMigi2xHHLwf2xv0Qfal1D2eA9y0chLHz9JgzWGhwo6WFRXN7s8o&#10;OKafHW+k4a9kNXtLj836d5kYpUZPw8c7CE+D/w/f21ut4CWdTuD2JjwBOb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0eF6G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267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CoBy8YAAADdAAAADwAAAGRycy9kb3ducmV2LnhtbESPQWvCQBSE7wX/w/KE3pqNilpSVzFC&#10;wQg9aEuht0f2mUSzb2N21fjv3YLgcZiZb5jZojO1uFDrKssKBlEMgji3uuJCwc/359s7COeRNdaW&#10;ScGNHCzmvZcZJtpeeUuXnS9EgLBLUEHpfZNI6fKSDLrINsTB29vWoA+yLaRu8RrgppbDOJ5IgxWH&#10;hRIbWpWUH3dnoyC9bX6/rM9O6/3f4ZSl6TDDg1Hqtd8tP0B46vwz/GivtYLpeDSC/zfhCcj5H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AqAcvGAAAA3QAAAA8AAAAAAAAA&#10;AAAAAAAAoQIAAGRycy9kb3ducmV2LnhtbFBLBQYAAAAABAAEAPkAAACUAwAAAAA=&#10;" strokecolor="#2f5496 [2408]" strokeweight="1.5pt"/>
            <v:shape id="AutoShape 37" o:spid="_x0000_s267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8OZv8cAAADdAAAADwAAAGRycy9kb3ducmV2LnhtbESPQWvCQBSE7wX/w/KE3upGq1aiq5hC&#10;wQgetKXg7ZF9JtHs25hdNf57Vyj0OMzMN8xs0ZpKXKlxpWUF/V4EgjizuuRcwc/319sEhPPIGivL&#10;pOBODhbzzssMY21vvKXrzuciQNjFqKDwvo6ldFlBBl3P1sTBO9jGoA+yyaVu8BbgppKDKBpLgyWH&#10;hQJr+iwoO+0uRkFyX/9urE/Pq8P+eE6TZJDi0Sj12m2XUxCeWv8f/muvtIKP0fsQnm/CE5DzB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/w5m/xwAAAN0AAAAPAAAAAAAA&#10;AAAAAAAAAKECAABkcnMvZG93bnJldi54bWxQSwUGAAAAAAQABAD5AAAAlQMAAAAA&#10;" strokecolor="#2f5496 [2408]" strokeweight="1.5pt"/>
          </v:group>
        </w:pict>
      </w:r>
      <w:r w:rsidR="00E673A2" w:rsidRPr="00497833">
        <w:rPr>
          <w:rFonts w:ascii="ALFABET98" w:hAnsi="ALFABET98"/>
          <w:color w:val="A6A6A6" w:themeColor="background1" w:themeShade="A6"/>
          <w:sz w:val="72"/>
          <w:szCs w:val="72"/>
        </w:rPr>
        <w:t xml:space="preserve">O     O     O    O    </w:t>
      </w:r>
    </w:p>
    <w:p w:rsidR="00E673A2" w:rsidRPr="00497833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670" style="position:absolute;margin-left:-16.1pt;margin-top:9.4pt;width:521.25pt;height:36.85pt;z-index:-25118310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">
            <v:group id="Group 33" o:spid="_x0000_s267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e6ceXxgAAAN0A&#10;AAAPAAAAAAAAAAAAAAAAAKoCAABkcnMvZG93bnJldi54bWxQSwUGAAAAAAQABAD6AAAAnQMAAAAA&#10;">
              <v:rect id="Rectangle 34" o:spid="_x0000_s267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3UJtsUA&#10;AADdAAAADwAAAGRycy9kb3ducmV2LnhtbESPQWvCQBSE74L/YXlCb7pRqZbUVdRq8VobCb09sq/Z&#10;0OzbkF1N/PfdgtDjMDPfMKtNb2txo9ZXjhVMJwkI4sLpiksF2edx/ALCB2SNtWNScCcPm/VwsMJU&#10;u44/6HYOpYgQ9ikqMCE0qZS+MGTRT1xDHL1v11oMUbal1C12EW5rOUuShbRYcVww2NDeUPFzvloF&#10;8zI/mDx785md5ov3y/2y676OSj2N+u0riEB9+A8/2ietYPk8X8Lfm/gE5P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dQm2xQAAAN0AAAAPAAAAAAAAAAAAAAAAAJgCAABkcnMv&#10;ZG93bnJldi54bWxQSwUGAAAAAAQABAD1AAAAigMAAAAA&#10;" strokecolor="#2f5496 [2408]" strokeweight="1.5pt">
                <v:fill opacity="0"/>
              </v:rect>
              <v:rect id="Rectangle 35" o:spid="_x0000_s267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ZBpbMAA&#10;AADdAAAADwAAAGRycy9kb3ducmV2LnhtbERPyW7CMBC9V+IfrEHqrTiBhiVgEKJiObLeR/GQRMTj&#10;ELsQ/h4fKvX49PbZojWVeFDjSssK4l4EgjizuuRcwfm0/hqDcB5ZY2WZFLzIwWLe+Zhhqu2TD/Q4&#10;+lyEEHYpKii8r1MpXVaQQdezNXHgrrYx6ANscqkbfIZwU8l+FA2lwZJDQ4E1rQrKbsdfo+CS/NS8&#10;lYb38fp7klxum/sqNkp9dtvlFISn1v+L/9w7rWCUDMLc8CY8ATl/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ZBpbM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267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cI2IccAAADdAAAADwAAAGRycy9kb3ducmV2LnhtbESPQWvCQBSE7wX/w/KE3upGi1qjq5hC&#10;wQgetKXg7ZF9JtHs25hdNf57Vyj0OMzMN8xs0ZpKXKlxpWUF/V4EgjizuuRcwc/319sHCOeRNVaW&#10;ScGdHCzmnZcZxtreeEvXnc9FgLCLUUHhfR1L6bKCDLqerYmDd7CNQR9kk0vd4C3ATSUHUTSSBksO&#10;CwXW9FlQdtpdjILkvv7dWJ+eV4f98ZwmySDFo1HqtdsupyA8tf4//NdeaQXj4fsEnm/CE5DzB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RwjYhxwAAAN0AAAAPAAAAAAAA&#10;AAAAAAAAAKECAABkcnMvZG93bnJldi54bWxQSwUGAAAAAAQABAD5AAAAlQMAAAAA&#10;" strokecolor="#2f5496 [2408]" strokeweight="1.5pt"/>
            <v:shape id="AutoShape 37" o:spid="_x0000_s267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P7swcQAAADdAAAADwAAAGRycy9kb3ducmV2LnhtbERPy2rCQBTdC/2H4Ra600mlL1In0giC&#10;EbrQFsHdJXPNo5k7MTNN4t87C8Hl4bwXy9E0oqfOVZYVPM8iEMS51RUXCn5/1tMPEM4ja2wsk4IL&#10;OVgmD5MFxtoOvKN+7wsRQtjFqKD0vo2ldHlJBt3MtsSBO9nOoA+wK6TucAjhppHzKHqTBisODSW2&#10;tCop/9v/GwXpZXv4tj47b07H+pyl6TzD2ij19Dh+fYLwNPq7+ObeaAXvry9hf3gTnoBMr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Y/uzBxAAAAN0AAAAPAAAAAAAAAAAA&#10;AAAAAKECAABkcnMvZG93bnJldi54bWxQSwUGAAAAAAQABAD5AAAAkgMAAAAA&#10;" strokecolor="#2f5496 [2408]" strokeweight="1.5pt"/>
          </v:group>
        </w:pict>
      </w:r>
      <w:r w:rsidR="00E673A2" w:rsidRPr="00497833">
        <w:rPr>
          <w:rFonts w:ascii="ALFABET98" w:hAnsi="ALFABET98"/>
          <w:color w:val="A6A6A6" w:themeColor="background1" w:themeShade="A6"/>
          <w:sz w:val="72"/>
          <w:szCs w:val="72"/>
        </w:rPr>
        <w:t xml:space="preserve">O     O     O    </w:t>
      </w:r>
    </w:p>
    <w:p w:rsidR="00E673A2" w:rsidRPr="00497833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664" style="position:absolute;margin-left:-16.1pt;margin-top:9.4pt;width:521.25pt;height:36.85pt;z-index:-25118208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Dt&#10;6jvIEgQAAPEPAAAOAAAAAAAAAAAAAAAAAC4CAABkcnMvZTJvRG9jLnhtbFBLAQItABQABgAIAAAA&#10;IQBYKw9o4AAAAAoBAAAPAAAAAAAAAAAAAAAAAGwGAABkcnMvZG93bnJldi54bWxQSwUGAAAAAAQA&#10;BADzAAAAeQcAAAAA&#10;">
            <v:group id="Group 33" o:spid="_x0000_s266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51LLpxgAAAN0A&#10;AAAPAAAAAAAAAAAAAAAAAKoCAABkcnMvZG93bnJldi54bWxQSwUGAAAAAAQABAD6AAAAnQMAAAAA&#10;">
              <v:rect id="Rectangle 34" o:spid="_x0000_s266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Eh8yMYA&#10;AADdAAAADwAAAGRycy9kb3ducmV2LnhtbESPS2vDMBCE74X8B7GF3ho5zxY3SkibB702dTC9LdbW&#10;MrFWxlJj599HgUCPw8x8wyxWva3FmVpfOVYwGiYgiAunKy4VZN+751cQPiBrrB2Tggt5WC0HDwtM&#10;tev4i86HUIoIYZ+iAhNCk0rpC0MW/dA1xNH7da3FEGVbSt1iF+G2luMkmUuLFccFgw19GCpOhz+r&#10;YFLmW5NnG5/ZUT7fHy/H9+5np9TTY79+AxGoD//he/tTK3iZTSdwexOfgFx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Eh8yMYAAADdAAAADwAAAAAAAAAAAAAAAACYAgAAZHJz&#10;L2Rvd25yZXYueG1sUEsFBgAAAAAEAAQA9QAAAIsDAAAAAA==&#10;" strokecolor="#2f5496 [2408]" strokeweight="1.5pt">
                <v:fill opacity="0"/>
              </v:rect>
              <v:rect id="Rectangle 35" o:spid="_x0000_s266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NsQFMQA&#10;AADdAAAADwAAAGRycy9kb3ducmV2LnhtbESPQWvCQBSE70L/w/IEb7qJJK1GVymKtsc21fsj+0yC&#10;2bcxu2r677sFweMwM98wy3VvGnGjztWWFcSTCARxYXXNpYLDz248A+E8ssbGMin4JQfr1ctgiZm2&#10;d/6mW+5LESDsMlRQed9mUrqiIoNuYlvi4J1sZ9AH2ZVSd3gPcNPIaRS9SoM1h4UKW9pUVJzzq1Fw&#10;TLctf0jDX/EumafH8/6yiY1So2H/vgDhqffP8KP9qRW8pUkC/2/CE5Cr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zbEBT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266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IlPWcYAAADdAAAADwAAAGRycy9kb3ducmV2LnhtbESPQWvCQBSE70L/w/IK3nRTUVuiqzQF&#10;IRE8aEvB2yP7TGKzb2N21fjvXUHocZiZb5j5sjO1uFDrKssK3oYRCOLc6ooLBT/fq8EHCOeRNdaW&#10;ScGNHCwXL705xtpeeUuXnS9EgLCLUUHpfRNL6fKSDLqhbYiDd7CtQR9kW0jd4jXATS1HUTSVBisO&#10;CyU29FVS/rc7GwXJbf27sT47pYf98ZQlySjDo1Gq/9p9zkB46vx/+NlOtYL3yXgCjzfhCcjFH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iJT1nGAAAA3QAAAA8AAAAAAAAA&#10;AAAAAAAAoQIAAGRycy9kb3ducmV2LnhtbFBLBQYAAAAABAAEAPkAAACUAwAAAAA=&#10;" strokecolor="#2f5496 [2408]" strokeweight="1.5pt"/>
            <v:shape id="AutoShape 37" o:spid="_x0000_s266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FvRLscAAADdAAAADwAAAGRycy9kb3ducmV2LnhtbESPT2vCQBTE74LfYXmCN7OptFaiqzSF&#10;gil48A+Ct0f2mcRm38bsqvHbdwtCj8PM/IaZLztTixu1rrKs4CWKQRDnVldcKNjvvkZTEM4ja6wt&#10;k4IHOVgu+r05JtreeUO3rS9EgLBLUEHpfZNI6fKSDLrINsTBO9nWoA+yLaRu8R7gppbjOJ5IgxWH&#10;hRIb+iwp/9lejYL08X1YW59dVqfj+ZKl6TjDs1FqOOg+ZiA8df4//GyvtIL3t9cJ/L0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4W9EuxwAAAN0AAAAPAAAAAAAA&#10;AAAAAAAAAKECAABkcnMvZG93bnJldi54bWxQSwUGAAAAAAQABAD5AAAAlQMAAAAA&#10;" strokecolor="#2f5496 [2408]" strokeweight="1.5pt"/>
          </v:group>
        </w:pict>
      </w:r>
      <w:r w:rsidR="00E673A2" w:rsidRPr="00497833">
        <w:rPr>
          <w:rFonts w:ascii="ALFABET98" w:hAnsi="ALFABET98"/>
          <w:color w:val="A6A6A6" w:themeColor="background1" w:themeShade="A6"/>
          <w:sz w:val="72"/>
          <w:szCs w:val="72"/>
        </w:rPr>
        <w:t xml:space="preserve">O     O     </w:t>
      </w:r>
    </w:p>
    <w:p w:rsidR="00E673A2" w:rsidRPr="00497833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658" style="position:absolute;margin-left:-16.1pt;margin-top:9.4pt;width:521.25pt;height:36.85pt;z-index:-25118105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bUOjfBYEAADxDwAADgAAAAAAAAAAAAAAAAAuAgAAZHJzL2Uyb0RvYy54bWxQSwECLQAUAAYA&#10;CAAAACEAWCsPaOAAAAAKAQAADwAAAAAAAAAAAAAAAABwBgAAZHJzL2Rvd25yZXYueG1sUEsFBgAA&#10;AAAEAAQA8wAAAH0HAAAAAA==&#10;">
            <v:group id="Group 33" o:spid="_x0000_s266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g8hQPFAAAA3QAA&#10;AA8AAAAAAAAAAAAAAAAAqgIAAGRycy9kb3ducmV2LnhtbFBLBQYAAAAABAAEAPoAAACcAwAAAAA=&#10;">
              <v:rect id="Rectangle 34" o:spid="_x0000_s266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aBLIsYA&#10;AADdAAAADwAAAGRycy9kb3ducmV2LnhtbESPQWvCQBSE7wX/w/IEb3Vjq7ZNXaW1WnqtjYTeHtln&#10;Nph9G7JbE/+9Kwg9DjPzDbNY9bYWJ2p95VjBZJyAIC6crrhUkP1s759B+ICssXZMCs7kYbUc3C0w&#10;1a7jbzrtQikihH2KCkwITSqlLwxZ9GPXEEfv4FqLIcq2lLrFLsJtLR+SZC4tVhwXDDa0NlQcd39W&#10;wWOZb0yeffjMTvL55/68f+9+t0qNhv3bK4hAffgP39pfWsHTbPoC1zfxCcjl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aBLIsYAAADdAAAADwAAAAAAAAAAAAAAAACYAgAAZHJz&#10;L2Rvd25yZXYueG1sUEsFBgAAAAAEAAQA9QAAAIsDAAAAAA==&#10;" strokecolor="#2f5496 [2408]" strokeweight="1.5pt">
                <v:fill opacity="0"/>
              </v:rect>
              <v:rect id="Rectangle 35" o:spid="_x0000_s266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jmAysAA&#10;AADdAAAADwAAAGRycy9kb3ducmV2LnhtbERPyW7CMBC9I/EP1lTqDZygBkrAIETFcoRQ7qN4mkTE&#10;4xC7EP4eH5A4Pr19vuxMLW7UusqygngYgSDOra64UPB72gy+QTiPrLG2TAoe5GC56PfmmGp75yPd&#10;Ml+IEMIuRQWl900qpctLMuiGtiEO3J9tDfoA20LqFu8h3NRyFEVjabDi0FBiQ+uS8kv2bxSck5+G&#10;d9LwId58TZPzZXtdx0apz49uNQPhqfNv8cu91womSRL2hzfhCcjF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tjmAys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266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mvfh8cAAADdAAAADwAAAGRycy9kb3ducmV2LnhtbESPQWvCQBSE7wX/w/KE3pqNgq2kWaUR&#10;BFPooSpCb4/sM4nNvo3ZrUn+fbdQ8DjMzDdMuh5MI27UudqyglkUgyAurK65VHA8bJ+WIJxH1thY&#10;JgUjOVivJg8pJtr2/Em3vS9FgLBLUEHlfZtI6YqKDLrItsTBO9vOoA+yK6XusA9w08h5HD9LgzWH&#10;hQpb2lRUfO9/jIJsfD99WJ9fd+evyzXPsnmOF6PU43R4ewXhafD38H97pxW8LBYz+HsTnoBc/Q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ya9+HxwAAAN0AAAAPAAAAAAAA&#10;AAAAAAAAAKECAABkcnMvZG93bnJldi54bWxQSwUGAAAAAAQABAD5AAAAlQMAAAAA&#10;" strokecolor="#2f5496 [2408]" strokeweight="1.5pt"/>
            <v:shape id="AutoShape 37" o:spid="_x0000_s265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rlB8MYAAADdAAAADwAAAGRycy9kb3ducmV2LnhtbESPQWvCQBSE74L/YXmCN7MxYCupqxhB&#10;MAUPtVLo7ZF9JrHZtzG7avz3bqHQ4zAz3zCLVW8acaPO1ZYVTKMYBHFhdc2lguPndjIH4TyyxsYy&#10;KXiQg9VyOFhgqu2dP+h28KUIEHYpKqi8b1MpXVGRQRfZljh4J9sZ9EF2pdQd3gPcNDKJ4xdpsOaw&#10;UGFLm4qKn8PVKMge71976/PL7vR9vuRZluR4NkqNR/36DYSn3v+H/9o7reB1Nkvg9014AnL5B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K5QfDGAAAA3QAAAA8AAAAAAAAA&#10;AAAAAAAAoQIAAGRycy9kb3ducmV2LnhtbFBLBQYAAAAABAAEAPkAAACUAwAAAAA=&#10;" strokecolor="#2f5496 [2408]" strokeweight="1.5pt"/>
          </v:group>
        </w:pict>
      </w:r>
      <w:r w:rsidR="00E673A2" w:rsidRPr="00497833">
        <w:rPr>
          <w:rFonts w:ascii="ALFABET98" w:hAnsi="ALFABET98"/>
          <w:color w:val="A6A6A6" w:themeColor="background1" w:themeShade="A6"/>
          <w:sz w:val="72"/>
          <w:szCs w:val="72"/>
        </w:rPr>
        <w:t xml:space="preserve">O     </w:t>
      </w:r>
      <w:r w:rsidR="00E673A2">
        <w:rPr>
          <w:rFonts w:ascii="ALFABET98" w:hAnsi="ALFABET98"/>
          <w:color w:val="A6A6A6" w:themeColor="background1" w:themeShade="A6"/>
          <w:sz w:val="72"/>
          <w:szCs w:val="72"/>
        </w:rPr>
        <w:t>O</w:t>
      </w:r>
    </w:p>
    <w:p w:rsidR="00E673A2" w:rsidRPr="00497833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652" style="position:absolute;margin-left:-16.1pt;margin-top:9.4pt;width:521.25pt;height:36.85pt;z-index:-25118003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NK7EoRYEAADxDwAADgAAAAAAAAAAAAAAAAAuAgAAZHJzL2Uyb0RvYy54bWxQSwECLQAUAAYA&#10;CAAAACEAWCsPaOAAAAAKAQAADwAAAAAAAAAAAAAAAABwBgAAZHJzL2Rvd25yZXYueG1sUEsFBgAA&#10;AAAEAAQA8wAAAH0HAAAAAA==&#10;">
            <v:group id="Group 33" o:spid="_x0000_s265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cqBnbxgAAAN0A&#10;AAAPAAAAAAAAAAAAAAAAAKoCAABkcnMvZG93bnJldi54bWxQSwUGAAAAAAQABAD6AAAAnQMAAAAA&#10;">
              <v:rect id="Rectangle 34" o:spid="_x0000_s265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TTX+sUA&#10;AADdAAAADwAAAGRycy9kb3ducmV2LnhtbESPT2vCQBTE70K/w/IK3nRjJbZEV+k/i1dtJPT2yD6z&#10;odm3Ibs18dt3BcHjMDO/YVabwTbiTJ2vHSuYTRMQxKXTNVcK8u/t5AWED8gaG8ek4EIeNuuH0Qoz&#10;7Xre0/kQKhEh7DNUYEJoMyl9aciin7qWOHon11kMUXaV1B32EW4b+ZQkC2mx5rhgsKV3Q+Xv4c8q&#10;mFfFpynyD5/bWbH4Ol6Ob/3PVqnx4/C6BBFoCPfwrb3TCp7TNIXrm/gE5P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NNf6xQAAAN0AAAAPAAAAAAAAAAAAAAAAAJgCAABkcnMv&#10;ZG93bnJldi54bWxQSwUGAAAAAAQABAD1AAAAigMAAAAA&#10;" strokecolor="#2f5496 [2408]" strokeweight="1.5pt">
                <v:fill opacity="0"/>
              </v:rect>
              <v:rect id="Rectangle 35" o:spid="_x0000_s265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py9JcMA&#10;AADdAAAADwAAAGRycy9kb3ducmV2LnhtbESPT4vCMBTE7wt+h/AEb5pWrO52jSKKukf/rPdH82yL&#10;zUttotZvbxaEPQ4z8xtmOm9NJe7UuNKygngQgSDOrC45V/B7XPc/QTiPrLGyTAqe5GA+63xMMdX2&#10;wXu6H3wuAoRdigoK7+tUSpcVZNANbE0cvLNtDPogm1zqBh8Bbio5jKKxNFhyWCiwpmVB2eVwMwpO&#10;yarmrTS8i9ejr+R02VyXsVGq120X3yA8tf4//G7/aAWTJBnD35vwBOTs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py9J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65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s7iaMcAAADdAAAADwAAAGRycy9kb3ducmV2LnhtbESPQWvCQBSE7wX/w/KE3pqNgrWkWaUR&#10;CqbgoVaE3h7ZZxKbfRuz2yT++65Q8DjMzDdMuh5NI3rqXG1ZwSyKQRAXVtdcKjh8vT+9gHAeWWNj&#10;mRRcycF6NXlIMdF24E/q974UAcIuQQWV920ipSsqMugi2xIH72Q7gz7IrpS6wyHATSPncfwsDdYc&#10;FipsaVNR8bP/NQqy68dxZ31+2Z6+z5c8y+Y5no1Sj9Px7RWEp9Hfw//trVawXCyWcHsTnoBc/Q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SzuJoxwAAAN0AAAAPAAAAAAAA&#10;AAAAAAAAAKECAABkcnMvZG93bnJldi54bWxQSwUGAAAAAAQABAD5AAAAlQMAAAAA&#10;" strokecolor="#2f5496 [2408]" strokeweight="1.5pt"/>
            <v:shape id="AutoShape 37" o:spid="_x0000_s265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1F2GsMAAADdAAAADwAAAGRycy9kb3ducmV2LnhtbERPy4rCMBTdC/5DuAPubDqCD6pRpoJg&#10;hVmow4C7S3Nt6zQ3tYla/94sBlweznux6kwt7tS6yrKCzygGQZxbXXGh4Oe4Gc5AOI+ssbZMCp7k&#10;YLXs9xaYaPvgPd0PvhAhhF2CCkrvm0RKl5dk0EW2IQ7c2bYGfYBtIXWLjxBuajmK44k0WHFoKLGh&#10;dUn53+FmFKTP3e+39dl1ez5drlmajjK8GKUGH93XHISnzr/F/+6tVjAdj8Pc8CY8Abl8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NRdhrDAAAA3QAAAA8AAAAAAAAAAAAA&#10;AAAAoQIAAGRycy9kb3ducmV2LnhtbFBLBQYAAAAABAAEAPkAAACRAwAAAAA=&#10;" strokecolor="#2f5496 [2408]" strokeweight="1.5pt"/>
          </v:group>
        </w:pict>
      </w:r>
      <w:r w:rsidR="00E673A2" w:rsidRPr="00497833">
        <w:rPr>
          <w:rFonts w:ascii="ALFABET98" w:hAnsi="ALFABET98"/>
          <w:color w:val="A6A6A6" w:themeColor="background1" w:themeShade="A6"/>
          <w:sz w:val="72"/>
          <w:szCs w:val="72"/>
        </w:rPr>
        <w:t xml:space="preserve">O     </w:t>
      </w:r>
    </w:p>
    <w:p w:rsidR="00E673A2" w:rsidRPr="00497833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646" style="position:absolute;margin-left:-16.1pt;margin-top:9.4pt;width:521.25pt;height:36.85pt;z-index:-25117900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">
            <v:group id="Group 33" o:spid="_x0000_s264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f/VZcQAAADdAAAA&#10;DwAAAAAAAAAAAAAAAACqAgAAZHJzL2Rvd25yZXYueG1sUEsFBgAAAAAEAAQA+gAAAJsDAAAAAA==&#10;">
              <v:rect id="Rectangle 34" o:spid="_x0000_s265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GMbRMYA&#10;AADdAAAADwAAAGRycy9kb3ducmV2LnhtbESPzWrDMBCE74W+g9hCb43shrjFiRLa5odcmzqY3BZr&#10;a5laK2OpsfP2UaDQ4zAz3zCL1WhbcabeN44VpJMEBHHldMO1guJr+/QKwgdkja1jUnAhD6vl/d0C&#10;c+0G/qTzIdQiQtjnqMCE0OVS+sqQRT9xHXH0vl1vMUTZ11L3OES4beVzkmTSYsNxwWBHH4aqn8Ov&#10;VTCty40pi7UvbFpmu+Pl+D6ctko9PoxvcxCBxvAf/mvvtYKXWZbC7U18AnJ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GMbRMYAAADdAAAADwAAAAAAAAAAAAAAAACYAgAAZHJz&#10;L2Rvd25yZXYueG1sUEsFBgAAAAAEAAQA9QAAAIsDAAAAAA==&#10;" strokecolor="#2f5496 [2408]" strokeweight="1.5pt">
                <v:fill opacity="0"/>
              </v:rect>
              <v:rect id="Rectangle 35" o:spid="_x0000_s265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8txm8UA&#10;AADdAAAADwAAAGRycy9kb3ducmV2LnhtbESPQWvCQBSE70L/w/IKvdVNgrE1dQ1F0Xq0Vu+P7GsS&#10;zL5Ns9sk/vuuUPA4zMw3zDIfTSN66lxtWUE8jUAQF1bXXCo4fW2fX0E4j6yxsUwKruQgXz1Mlphp&#10;O/An9UdfigBhl6GCyvs2k9IVFRl0U9sSB+/bdgZ9kF0pdYdDgJtGJlE0lwZrDgsVtrSuqLgcf42C&#10;c7pp+UMaPsTb2SI9X3Y/69go9fQ4vr+B8DT6e/i/vdcKXtJ5Arc34QnI1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y3Gb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264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5ku1scAAADdAAAADwAAAGRycy9kb3ducmV2LnhtbESPT2vCQBTE74LfYXmCN7OppVaiqzSF&#10;gil48A+Ct0f2mcRm38bsqvHbdwtCj8PM/IaZLztTixu1rrKs4CWKQRDnVldcKNjvvkZTEM4ja6wt&#10;k4IHOVgu+r05JtreeUO3rS9EgLBLUEHpfZNI6fKSDLrINsTBO9nWoA+yLaRu8R7gppbjOJ5IgxWH&#10;hRIb+iwp/9lejYL08X1YW59dVqfj+ZKl6TjDs1FqOOg+ZiA8df4//GyvtIL3t8kr/L0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jmS7WxwAAAN0AAAAPAAAAAAAA&#10;AAAAAAAAAKECAABkcnMvZG93bnJldi54bWxQSwUGAAAAAAQABAD5AAAAlQMAAAAA&#10;" strokecolor="#2f5496 [2408]" strokeweight="1.5pt"/>
            <v:shape id="AutoShape 37" o:spid="_x0000_s264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HC2oscAAADdAAAADwAAAGRycy9kb3ducmV2LnhtbESPT2vCQBTE74LfYXmCN7OptFaiqzSF&#10;gil48A+Ct0f2mcRm38bsqvHbdwtCj8PM/IaZLztTixu1rrKs4CWKQRDnVldcKNjvvkZTEM4ja6wt&#10;k4IHOVgu+r05JtreeUO3rS9EgLBLUEHpfZNI6fKSDLrINsTBO9nWoA+yLaRu8R7gppbjOJ5IgxWH&#10;hRIb+iwp/9lejYL08X1YW59dVqfj+ZKl6TjDs1FqOOg+ZiA8df4//GyvtIL3t8kr/L0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scLaixwAAAN0AAAAPAAAAAAAA&#10;AAAAAAAAAKECAABkcnMvZG93bnJldi54bWxQSwUGAAAAAAQABAD5AAAAlQMAAAAA&#10;" strokecolor="#2f5496 [2408]" strokeweight="1.5pt"/>
          </v:group>
        </w:pict>
      </w:r>
      <w:r w:rsidR="00E673A2" w:rsidRPr="00497833">
        <w:rPr>
          <w:rFonts w:ascii="ALFABET98" w:hAnsi="ALFABET98"/>
          <w:color w:val="A6A6A6" w:themeColor="background1" w:themeShade="A6"/>
          <w:sz w:val="72"/>
          <w:szCs w:val="72"/>
        </w:rPr>
        <w:t xml:space="preserve">O     </w:t>
      </w:r>
    </w:p>
    <w:p w:rsidR="00E673A2" w:rsidRPr="00497833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640" style="position:absolute;margin-left:-16.1pt;margin-top:9.4pt;width:521.25pt;height:36.85pt;z-index:-25117798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ELprsYXBAAA8Q8AAA4AAAAAAAAAAAAAAAAALgIAAGRycy9lMm9Eb2MueG1sUEsBAi0AFAAG&#10;AAgAAAAhAFgrD2jgAAAACgEAAA8AAAAAAAAAAAAAAAAAcQYAAGRycy9kb3ducmV2LnhtbFBLBQYA&#10;AAAABAAEAPMAAAB+BwAAAAA=&#10;">
            <v:group id="Group 33" o:spid="_x0000_s264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NWuiKxgAAAN0A&#10;AAAPAAAAAAAAAAAAAAAAAKoCAABkcnMvZG93bnJldi54bWxQSwUGAAAAAAQABAD6AAAAnQMAAAAA&#10;">
              <v:rect id="Rectangle 34" o:spid="_x0000_s264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MYmq8YA&#10;AADdAAAADwAAAGRycy9kb3ducmV2LnhtbESPQWvCQBSE70L/w/IKvelGi7FEV6ltLV5rI6G3R/aZ&#10;Dc2+Ddmtif/eLQgeh5n5hlltBtuIM3W+dqxgOklAEJdO11wpyL934xcQPiBrbByTggt52KwfRivM&#10;tOv5i86HUIkIYZ+hAhNCm0npS0MW/cS1xNE7uc5iiLKrpO6wj3DbyFmSpNJizXHBYEtvhsrfw59V&#10;8FwVH6bI331up0X6ebwct/3PTqmnx+F1CSLQEO7hW3uvFSzm6QL+38QnIN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MYmq8YAAADdAAAADwAAAAAAAAAAAAAAAACYAgAAZHJz&#10;L2Rvd25yZXYueG1sUEsFBgAAAAAEAAQA9QAAAIsDAAAAAA==&#10;" strokecolor="#2f5496 [2408]" strokeweight="1.5pt">
                <v:fill opacity="0"/>
              </v:rect>
              <v:rect id="Rectangle 35" o:spid="_x0000_s264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iNGccIA&#10;AADdAAAADwAAAGRycy9kb3ducmV2LnhtbERPy26CQBTdm/gPk2vSnQw0xbbU0TQaH0try/6GuQUi&#10;cweZEejfdxYmLk/Oe7keTSN66lxtWUESxSCIC6trLhX8fO/mbyCcR9bYWCYFf+RgvZpOlphpO/AX&#10;9WdfihDCLkMFlfdtJqUrKjLoItsSB+7XdgZ9gF0pdYdDCDeNfI7jhTRYc2iosKVNRcXlfDMK8nTb&#10;8kEaPiW7l/c0v+yvm8Qo9TQbPz9AeBr9Q3x3H7WC13QR5oY34QnI1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I0Zx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264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nEZPMYAAADdAAAADwAAAGRycy9kb3ducmV2LnhtbESPQWvCQBSE70L/w/IK3nRTQW2jqzQF&#10;IRE8aEvB2yP7TGKzb2N21fjvXUHocZiZb5j5sjO1uFDrKssK3oYRCOLc6ooLBT/fq8E7COeRNdaW&#10;ScGNHCwXL705xtpeeUuXnS9EgLCLUUHpfRNL6fKSDLqhbYiDd7CtQR9kW0jd4jXATS1HUTSRBisO&#10;CyU29FVS/rc7GwXJbf27sT47pYf98ZQlySjDo1Gq/9p9zkB46vx/+NlOtYLpePIBjzfhCcjFH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JxGTzGAAAA3QAAAA8AAAAAAAAA&#10;AAAAAAAAoQIAAGRycy9kb3ducmV2LnhtbFBLBQYAAAAABAAEAPkAAACUAwAAAAA=&#10;" strokecolor="#2f5496 [2408]" strokeweight="1.5pt"/>
            <v:shape id="AutoShape 37" o:spid="_x0000_s264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pImfMQAAADdAAAADwAAAGRycy9kb3ducmV2LnhtbERPTWvCQBC9F/wPywi91Y2BVomuoREK&#10;ptCDWgrehuyYxGZnY3abxH/fPQgeH+97nY6mET11rrasYD6LQBAXVtdcKvg+frwsQTiPrLGxTApu&#10;5CDdTJ7WmGg78J76gy9FCGGXoILK+zaR0hUVGXQz2xIH7mw7gz7ArpS6wyGEm0bGUfQmDdYcGips&#10;aVtR8Xv4Mwqy2+fPl/X5dXc+Xa55lsU5XoxSz9PxfQXC0+gf4rt7pxUsXhdhf3gTnoDc/A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WkiZ8xAAAAN0AAAAPAAAAAAAAAAAA&#10;AAAAAKECAABkcnMvZG93bnJldi54bWxQSwUGAAAAAAQABAD5AAAAkgMAAAAA&#10;" strokecolor="#2f5496 [2408]" strokeweight="1.5pt"/>
          </v:group>
        </w:pict>
      </w:r>
      <w:r w:rsidR="00E673A2" w:rsidRPr="00497833">
        <w:rPr>
          <w:rFonts w:ascii="ALFABET98" w:hAnsi="ALFABET98"/>
          <w:color w:val="A6A6A6" w:themeColor="background1" w:themeShade="A6"/>
          <w:sz w:val="72"/>
          <w:szCs w:val="72"/>
        </w:rPr>
        <w:t xml:space="preserve">O     </w:t>
      </w:r>
    </w:p>
    <w:p w:rsidR="00E673A2" w:rsidRPr="00497833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634" style="position:absolute;margin-left:-16.1pt;margin-top:9.4pt;width:521.25pt;height:36.85pt;z-index:-25117696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As&#10;SZ+qEgQAAPEPAAAOAAAAAAAAAAAAAAAAAC4CAABkcnMvZTJvRG9jLnhtbFBLAQItABQABgAIAAAA&#10;IQBYKw9o4AAAAAoBAAAPAAAAAAAAAAAAAAAAAGwGAABkcnMvZG93bnJldi54bWxQSwUGAAAAAAQA&#10;BADzAAAAeQcAAAAA&#10;">
            <v:group id="Group 33" o:spid="_x0000_s263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3uHhUxgAAAN0A&#10;AAAPAAAAAAAAAAAAAAAAAKoCAABkcnMvZG93bnJldi54bWxQSwUGAAAAAAQABAD6AAAAnQMAAAAA&#10;">
              <v:rect id="Rectangle 34" o:spid="_x0000_s263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iS2dcUA&#10;AADdAAAADwAAAGRycy9kb3ducmV2LnhtbESPQWvCQBSE74L/YXlCb7pRqZbUVdRq8VobCb09sq/Z&#10;0OzbkF1N/PfdgtDjMDPfMKtNb2txo9ZXjhVMJwkI4sLpiksF2edx/ALCB2SNtWNScCcPm/VwsMJU&#10;u44/6HYOpYgQ9ikqMCE0qZS+MGTRT1xDHL1v11oMUbal1C12EW5rOUuShbRYcVww2NDeUPFzvloF&#10;8zI/mDx785md5ov3y/2y676OSj2N+u0riEB9+A8/2ietYPm8nMPfm/gE5P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JLZ1xQAAAN0AAAAPAAAAAAAAAAAAAAAAAJgCAABkcnMv&#10;ZG93bnJldi54bWxQSwUGAAAAAAQABAD1AAAAigMAAAAA&#10;" strokecolor="#2f5496 [2408]" strokeweight="1.5pt">
                <v:fill opacity="0"/>
              </v:rect>
              <v:rect id="Rectangle 35" o:spid="_x0000_s263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rfaqcMA&#10;AADdAAAADwAAAGRycy9kb3ducmV2LnhtbESPS2/CMBCE70j9D9Yi9QZOEOERMKiiouXI876KlyQi&#10;XofYhfDvcSUkjqOZ+UYzX7amEjdqXGlZQdyPQBBnVpecKzge1r0JCOeRNVaWScGDHCwXH505ptre&#10;eUe3vc9FgLBLUUHhfZ1K6bKCDLq+rYmDd7aNQR9kk0vd4D3ATSUHUTSSBksOCwXWtCoou+z/jIJT&#10;8l3zrzS8jdfDaXK6/FxXsVHqs9t+zUB4av07/GpvtIJxMh7C/5vwBOTi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rfaq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63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uWF5McAAADdAAAADwAAAGRycy9kb3ducmV2LnhtbESPQWvCQBSE7wX/w/KE3pqNgrWkWaUR&#10;CqbgoVaE3h7ZZxKbfRuz2yT++65Q8DjMzDdMuh5NI3rqXG1ZwSyKQRAXVtdcKjh8vT+9gHAeWWNj&#10;mRRcycF6NXlIMdF24E/q974UAcIuQQWV920ipSsqMugi2xIH72Q7gz7IrpS6wyHATSPncfwsDdYc&#10;FipsaVNR8bP/NQqy68dxZ31+2Z6+z5c8y+Y5no1Sj9Px7RWEp9Hfw//trVawXCwXcHsTnoBc/Q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G5YXkxwAAAN0AAAAPAAAAAAAA&#10;AAAAAAAAAKECAABkcnMvZG93bnJldi54bWxQSwUGAAAAAAQABAD5AAAAlQMAAAAA&#10;" strokecolor="#2f5496 [2408]" strokeweight="1.5pt"/>
            <v:shape id="AutoShape 37" o:spid="_x0000_s263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jcbk8cAAADdAAAADwAAAGRycy9kb3ducmV2LnhtbESPQWvCQBSE7wX/w/KE3upGobGkrtII&#10;BVPw0FSE3h7ZZxKbfRuzW5P8+65Q8DjMzDfMajOYRlypc7VlBfNZBIK4sLrmUsHh6/3pBYTzyBob&#10;y6RgJAeb9eRhhYm2PX/SNfelCBB2CSqovG8TKV1RkUE3sy1x8E62M+iD7EqpO+wD3DRyEUWxNFhz&#10;WKiwpW1FxU/+axSk48dxb3122Z2+z5csTRcZno1Sj9Ph7RWEp8Hfw//tnVawfF7G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2NxuTxwAAAN0AAAAPAAAAAAAA&#10;AAAAAAAAAKECAABkcnMvZG93bnJldi54bWxQSwUGAAAAAAQABAD5AAAAlQMAAAAA&#10;" strokecolor="#2f5496 [2408]" strokeweight="1.5pt"/>
          </v:group>
        </w:pict>
      </w:r>
      <w:r w:rsidR="00E673A2" w:rsidRPr="00497833">
        <w:rPr>
          <w:rFonts w:ascii="ALFABET98" w:hAnsi="ALFABET98"/>
          <w:color w:val="A6A6A6" w:themeColor="background1" w:themeShade="A6"/>
          <w:sz w:val="72"/>
          <w:szCs w:val="72"/>
        </w:rPr>
        <w:t xml:space="preserve">O      </w:t>
      </w:r>
    </w:p>
    <w:p w:rsidR="00E673A2" w:rsidRPr="00497833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628" style="position:absolute;margin-left:-16.1pt;margin-top:9.4pt;width:521.25pt;height:36.85pt;z-index:-25117593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qpiP7xYEAADxDwAADgAAAAAAAAAAAAAAAAAuAgAAZHJzL2Uyb0RvYy54bWxQSwECLQAUAAYA&#10;CAAAACEAWCsPaOAAAAAKAQAADwAAAAAAAAAAAAAAAABwBgAAZHJzL2Rvd25yZXYueG1sUEsFBgAA&#10;AAAEAAQA8wAAAH0HAAAAAA==&#10;">
            <v:group id="Group 33" o:spid="_x0000_s263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WUE++wwAAAN0AAAAP&#10;AAAAAAAAAAAAAAAAAKoCAABkcnMvZG93bnJldi54bWxQSwUGAAAAAAQABAD6AAAAmgMAAAAA&#10;">
              <v:rect id="Rectangle 34" o:spid="_x0000_s263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8yBn8YA&#10;AADdAAAADwAAAGRycy9kb3ducmV2LnhtbESPQWvCQBSE74L/YXmF3nSjpdqmrmJrlV5rI6G3R/Y1&#10;G8y+DdnVxH/vCkKPw8x8wyxWva3FmVpfOVYwGScgiAunKy4VZD/b0QsIH5A11o5JwYU8rJbDwQJT&#10;7Tr+pvM+lCJC2KeowITQpFL6wpBFP3YNcfT+XGsxRNmWUrfYRbit5TRJZtJixXHBYEMfhorj/mQV&#10;PJX5p8mzjc/sJJ/tDpfDe/e7VerxoV+/gQjUh//wvf2lFcyf569wexOfgFx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8yBn8YAAADdAAAADwAAAAAAAAAAAAAAAACYAgAAZHJz&#10;L2Rvd25yZXYueG1sUEsFBgAAAAAEAAQA9QAAAIsDAAAAAA==&#10;" strokecolor="#2f5496 [2408]" strokeweight="1.5pt">
                <v:fill opacity="0"/>
              </v:rect>
              <v:rect id="Rectangle 35" o:spid="_x0000_s263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msjcAA&#10;AADdAAAADwAAAGRycy9kb3ducmV2LnhtbERPy4rCMBTdC/5DuMLsNK1YH9UoojjO0uf+0lzbYnNT&#10;m4x2/t4sBlweznuxak0lntS40rKCeBCBIM6sLjlXcDnv+lMQziNrrCyTgj9ysFp2OwtMtX3xkZ4n&#10;n4sQwi5FBYX3dSqlywoy6Aa2Jg7czTYGfYBNLnWDrxBuKjmMorE0WHJoKLCmTUHZ/fRrFFyTbc17&#10;afgQ70az5Hr/fmxio9RXr13PQXhq/Uf87/7RCibJNOwPb8ITkMs3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Fmsjc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263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AvzwMYAAADdAAAADwAAAGRycy9kb3ducmV2LnhtbESPT4vCMBTE7wt+h/AEb2uqsCpdo1hh&#10;wQoe/MPC3h7Ns63bvNQmav32RhA8DjPzG2Y6b00lrtS40rKCQT8CQZxZXXKu4LD/+ZyAcB5ZY2WZ&#10;FNzJwXzW+ZhirO2Nt3Td+VwECLsYFRTe17GULivIoOvbmjh4R9sY9EE2udQN3gLcVHIYRSNpsOSw&#10;UGBNy4Ky/93FKEju69+N9el5dfw7ndMkGaZ4Mkr1uu3iG4Sn1r/Dr/ZKKxh/TQbwfBOegJw9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wL88DGAAAA3QAAAA8AAAAAAAAA&#10;AAAAAAAAoQIAAGRycy9kb3ducmV2LnhtbFBLBQYAAAAABAAEAPkAAACUAwAAAAA=&#10;" strokecolor="#2f5496 [2408]" strokeweight="1.5pt"/>
            <v:shape id="AutoShape 37" o:spid="_x0000_s262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Nltt8YAAADdAAAADwAAAGRycy9kb3ducmV2LnhtbESPQWvCQBSE74L/YXkFb7ppQBtSV2kE&#10;wQgetKXQ2yP7TGKzb2N21fjvXaHQ4zAz3zDzZW8acaXO1ZYVvE4iEMSF1TWXCr4+1+MEhPPIGhvL&#10;pOBODpaL4WCOqbY33tP14EsRIOxSVFB536ZSuqIig25iW+LgHW1n0AfZlVJ3eAtw08g4imbSYM1h&#10;ocKWVhUVv4eLUZDdt9876/Pz5vhzOudZFud4MkqNXvqPdxCeev8f/mtvtIK3aRLD8014AnL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zZbbfGAAAA3QAAAA8AAAAAAAAA&#10;AAAAAAAAoQIAAGRycy9kb3ducmV2LnhtbFBLBQYAAAAABAAEAPkAAACUAwAAAAA=&#10;" strokecolor="#2f5496 [2408]" strokeweight="1.5pt"/>
          </v:group>
        </w:pict>
      </w:r>
      <w:r w:rsidR="00E673A2" w:rsidRPr="00497833">
        <w:rPr>
          <w:rFonts w:ascii="ALFABET98" w:hAnsi="ALFABET98"/>
          <w:color w:val="A6A6A6" w:themeColor="background1" w:themeShade="A6"/>
          <w:sz w:val="72"/>
          <w:szCs w:val="72"/>
        </w:rPr>
        <w:t xml:space="preserve">O      </w:t>
      </w:r>
    </w:p>
    <w:p w:rsidR="00E673A2" w:rsidRPr="00497833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622" style="position:absolute;margin-left:-16.1pt;margin-top:9.4pt;width:521.25pt;height:36.85pt;z-index:-25117491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PG7a2cXBAAA8Q8AAA4AAAAAAAAAAAAAAAAALgIAAGRycy9lMm9Eb2MueG1sUEsBAi0AFAAG&#10;AAgAAAAhAFgrD2jgAAAACgEAAA8AAAAAAAAAAAAAAAAAcQYAAGRycy9kb3ducmV2LnhtbFBLBQYA&#10;AAAABAAEAPMAAAB+BwAAAAA=&#10;">
            <v:group id="Group 33" o:spid="_x0000_s262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4sg1nMcAAADd&#10;AAAADwAAAAAAAAAAAAAAAACqAgAAZHJzL2Rvd25yZXYueG1sUEsFBgAAAAAEAAQA+gAAAJ4DAAAA&#10;AA==&#10;">
              <v:rect id="Rectangle 34" o:spid="_x0000_s262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1T7vcYA&#10;AADdAAAADwAAAGRycy9kb3ducmV2LnhtbESPT2vCQBTE74LfYXkFb7qxopXUVewfi9dqJHh7ZF+z&#10;odm3Ibs18dt3BcHjMDO/YVab3tbiQq2vHCuYThIQxIXTFZcKsuNuvAThA7LG2jEpuJKHzXo4WGGq&#10;XcffdDmEUkQI+xQVmBCaVEpfGLLoJ64hjt6Pay2GKNtS6ha7CLe1fE6ShbRYcVww2NC7oeL38GcV&#10;zMr80+TZh8/sNF98na6nt+68U2r01G9fQQTqwyN8b++1gpf5cg63N/EJyPU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1T7vcYAAADdAAAADwAAAAAAAAAAAAAAAACYAgAAZHJz&#10;L2Rvd25yZXYueG1sUEsFBgAAAAAEAAQA9QAAAIsDAAAAAA==&#10;" strokecolor="#2f5496 [2408]" strokeweight="1.5pt">
                <v:fill opacity="0"/>
              </v:rect>
              <v:rect id="Rectangle 35" o:spid="_x0000_s262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PyRYsMA&#10;AADdAAAADwAAAGRycy9kb3ducmV2LnhtbESPS2/CMBCE75X4D9YicStOEOERMAiBoD3yvK/iJYmI&#10;1yE2EP59XalSj6OZ+UYzX7amEk9qXGlZQdyPQBBnVpecKziftp8TEM4ja6wsk4I3OVguOh9zTLV9&#10;8YGeR5+LAGGXooLC+zqV0mUFGXR9WxMH72obgz7IJpe6wVeAm0oOomgkDZYcFgqsaV1Qdjs+jIJL&#10;sqn5Sxrex9vhNLncdvd1bJTqddvVDISn1v+H/9rfWsE4mYzg9014AnLx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PyRYs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62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K7OL8cAAADdAAAADwAAAGRycy9kb3ducmV2LnhtbESPQWvCQBSE7wX/w/KE3urGQKukrsEI&#10;gil4qC2F3h7ZZxKbfRuz2yT++65Q8DjMzDfMKh1NI3rqXG1ZwXwWgSAurK65VPD5sXtagnAeWWNj&#10;mRRcyUG6njysMNF24Hfqj74UAcIuQQWV920ipSsqMuhmtiUO3sl2Bn2QXSl1h0OAm0bGUfQiDdYc&#10;FipsaVtR8XP8NQqy69vXwfr8sj99ny95lsU5no1Sj9Nx8wrC0+jv4f/2XitYPC8X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srs4vxwAAAN0AAAAPAAAAAAAA&#10;AAAAAAAAAKECAABkcnMvZG93bnJldi54bWxQSwUGAAAAAAQABAD5AAAAlQMAAAAA&#10;" strokecolor="#2f5496 [2408]" strokeweight="1.5pt"/>
            <v:shape id="AutoShape 37" o:spid="_x0000_s262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TFaXcQAAADdAAAADwAAAGRycy9kb3ducmV2LnhtbERPTWvCQBC9F/wPywi9NRsDbSVmFSMI&#10;ptBDbRG8DdkxiWZnk+xW47/vHgoeH+87W42mFVcaXGNZwSyKQRCXVjdcKfj53r7MQTiPrLG1TAru&#10;5GC1nDxlmGp74y+67n0lQgi7FBXU3neplK6syaCLbEccuJMdDPoAh0rqAW8h3LQyieM3abDh0FBj&#10;R5uaysv+1yjI7x+HT+uLfnc6nvsiz5MCz0ap5+m4XoDwNPqH+N+90wreX+dhbngTnoBc/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dMVpdxAAAAN0AAAAPAAAAAAAAAAAA&#10;AAAAAKECAABkcnMvZG93bnJldi54bWxQSwUGAAAAAAQABAD5AAAAkgMAAAAA&#10;" strokecolor="#2f5496 [2408]" strokeweight="1.5pt"/>
          </v:group>
        </w:pict>
      </w:r>
      <w:r w:rsidR="00E673A2" w:rsidRPr="00497833">
        <w:rPr>
          <w:rFonts w:ascii="ALFABET98" w:hAnsi="ALFABET98"/>
          <w:color w:val="A6A6A6" w:themeColor="background1" w:themeShade="A6"/>
          <w:sz w:val="72"/>
          <w:szCs w:val="72"/>
        </w:rPr>
        <w:t xml:space="preserve">O     </w:t>
      </w:r>
    </w:p>
    <w:p w:rsidR="00E673A2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616" style="position:absolute;margin-left:-16.1pt;margin-top:9.4pt;width:521.25pt;height:36.85pt;z-index:-25117388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384OEg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C9&#10;384OEgQAAPEPAAAOAAAAAAAAAAAAAAAAAC4CAABkcnMvZTJvRG9jLnhtbFBLAQItABQABgAIAAAA&#10;IQBYKw9o4AAAAAoBAAAPAAAAAAAAAAAAAAAAAGwGAABkcnMvZG93bnJldi54bWxQSwUGAAAAAAQA&#10;BADzAAAAeQcAAAAA&#10;">
            <v:group id="Group 33" o:spid="_x0000_s261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gqpULFAAAA3QAA&#10;AA8AAAAAAAAAAAAAAAAAqgIAAGRycy9kb3ducmV2LnhtbFBLBQYAAAAABAAEAPoAAACcAwAAAAA=&#10;">
              <v:rect id="Rectangle 34" o:spid="_x0000_s262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bZrY8YA&#10;AADdAAAADwAAAGRycy9kb3ducmV2LnhtbESPQWvCQBSE74X+h+UVequbWGo1ukqtWrxWI8HbI/vM&#10;hmbfhuzWxH/fLRR6HGbmG2axGmwjrtT52rGCdJSAIC6drrlSkB93T1MQPiBrbByTght5WC3v7xaY&#10;adfzJ10PoRIRwj5DBSaENpPSl4Ys+pFriaN3cZ3FEGVXSd1hH+G2keMkmUiLNccFgy29Gyq/Dt9W&#10;wXNVbE2Rb3xu02Lycbqd1v15p9Tjw/A2BxFoCP/hv/ZeK3h9maXw+yY+Abn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bZrY8YAAADdAAAADwAAAAAAAAAAAAAAAACYAgAAZHJz&#10;L2Rvd25yZXYueG1sUEsFBgAAAAAEAAQA9QAAAIsDAAAAAA==&#10;" strokecolor="#2f5496 [2408]" strokeweight="1.5pt">
                <v:fill opacity="0"/>
              </v:rect>
              <v:rect id="Rectangle 35" o:spid="_x0000_s262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h4BvMMA&#10;AADdAAAADwAAAGRycy9kb3ducmV2LnhtbESPQYvCMBSE74L/IbyFvWla2epajSKKq0d19f5o3rbF&#10;5qU2Wa3/3giCx2FmvmGm89ZU4kqNKy0riPsRCOLM6pJzBcffde8bhPPIGivLpOBODuazbmeKqbY3&#10;3tP14HMRIOxSVFB4X6dSuqwgg65va+Lg/dnGoA+yyaVu8BbgppKDKBpKgyWHhQJrWhaUnQ//RsEp&#10;WdW8kYZ38fprnJzOP5dlbJT6/GgXExCeWv8Ov9pbrWCUjAfwfBOegJw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h4Bv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61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kxe8ccAAADdAAAADwAAAGRycy9kb3ducmV2LnhtbESPQWvCQBSE7wX/w/KE3upGi1qjq5hC&#10;wQgetKXg7ZF9JtHs25hdNf57Vyj0OMzMN8xs0ZpKXKlxpWUF/V4EgjizuuRcwc/319sHCOeRNVaW&#10;ScGdHCzmnZcZxtreeEvXnc9FgLCLUUHhfR1L6bKCDLqerYmDd7CNQR9kk0vd4C3ATSUHUTSSBksO&#10;CwXW9FlQdtpdjILkvv7dWJ+eV4f98ZwmySDFo1HqtdsupyA8tf4//NdeaQXj4eQdnm/CE5DzB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WTF7xxwAAAN0AAAAPAAAAAAAA&#10;AAAAAAAAAKECAABkcnMvZG93bnJldi54bWxQSwUGAAAAAAQABAD5AAAAlQMAAAAA&#10;" strokecolor="#2f5496 [2408]" strokeweight="1.5pt"/>
            <v:shape id="AutoShape 37" o:spid="_x0000_s261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aXGhccAAADdAAAADwAAAGRycy9kb3ducmV2LnhtbESPQWvCQBSE7wX/w/KE3upGqVqjq5hC&#10;wQgetKXg7ZF9JtHs25hdNf57Vyj0OMzMN8xs0ZpKXKlxpWUF/V4EgjizuuRcwc/319sHCOeRNVaW&#10;ScGdHCzmnZcZxtreeEvXnc9FgLCLUUHhfR1L6bKCDLqerYmDd7CNQR9kk0vd4C3ATSUHUTSSBksO&#10;CwXW9FlQdtpdjILkvv7dWJ+eV4f98ZwmySDFo1HqtdsupyA8tf4//NdeaQXj4eQdnm/CE5DzB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ZpcaFxwAAAN0AAAAPAAAAAAAA&#10;AAAAAAAAAKECAABkcnMvZG93bnJldi54bWxQSwUGAAAAAAQABAD5AAAAlQMAAAAA&#10;" strokecolor="#2f5496 [2408]" strokeweight="1.5pt"/>
          </v:group>
        </w:pict>
      </w:r>
      <w:r w:rsidR="00E673A2" w:rsidRPr="00497833">
        <w:rPr>
          <w:rFonts w:ascii="ALFABET98" w:hAnsi="ALFABET98"/>
          <w:color w:val="A6A6A6" w:themeColor="background1" w:themeShade="A6"/>
          <w:sz w:val="72"/>
          <w:szCs w:val="72"/>
        </w:rPr>
        <w:t xml:space="preserve">O          </w:t>
      </w:r>
    </w:p>
    <w:p w:rsidR="00E673A2" w:rsidRPr="0025603D" w:rsidRDefault="00E673A2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sz w:val="36"/>
          <w:szCs w:val="36"/>
        </w:rPr>
        <w:t xml:space="preserve">  </w:t>
      </w:r>
      <w:r w:rsidR="00437EB7">
        <w:rPr>
          <w:rFonts w:ascii="ALFABET98" w:hAnsi="ALFABET98"/>
          <w:sz w:val="36"/>
          <w:szCs w:val="36"/>
        </w:rPr>
        <w:t xml:space="preserve">                               37</w:t>
      </w:r>
    </w:p>
    <w:p w:rsidR="00E673A2" w:rsidRDefault="00E673A2" w:rsidP="00E673A2">
      <w:pPr>
        <w:spacing w:line="240" w:lineRule="auto"/>
        <w:rPr>
          <w:rFonts w:ascii="ALFABET98" w:hAnsi="ALFABET98"/>
          <w:sz w:val="36"/>
          <w:szCs w:val="36"/>
        </w:rPr>
      </w:pPr>
      <w:r w:rsidRPr="0025603D">
        <w:rPr>
          <w:rFonts w:ascii="ALFABET98" w:hAnsi="ALFABET98"/>
          <w:sz w:val="36"/>
          <w:szCs w:val="36"/>
        </w:rPr>
        <w:t>Say</w:t>
      </w:r>
      <w:r>
        <w:rPr>
          <w:rFonts w:ascii="ALFABET98" w:hAnsi="ALFABET98"/>
          <w:sz w:val="36"/>
          <w:szCs w:val="36"/>
        </w:rPr>
        <w:t>ın velim,  O harfinin üzerinden geçip boşlukları doldurunız</w:t>
      </w:r>
      <w:r w:rsidRPr="0025603D">
        <w:rPr>
          <w:rFonts w:ascii="ALFABET98" w:hAnsi="ALFABET98"/>
          <w:sz w:val="36"/>
          <w:szCs w:val="36"/>
        </w:rPr>
        <w:t>.</w:t>
      </w:r>
    </w:p>
    <w:p w:rsidR="00E673A2" w:rsidRPr="00497833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lastRenderedPageBreak/>
        <w:pict>
          <v:group id="_x0000_s2610" style="position:absolute;margin-left:-16.1pt;margin-top:9.4pt;width:521.25pt;height:36.85pt;z-index:-25117286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Wd6kSBYEAADxDwAADgAAAAAAAAAAAAAAAAAuAgAAZHJzL2Uyb0RvYy54bWxQSwECLQAUAAYA&#10;CAAAACEAWCsPaOAAAAAKAQAADwAAAAAAAAAAAAAAAABwBgAAZHJzL2Rvd25yZXYueG1sUEsFBgAA&#10;AAAEAAQA8wAAAH0HAAAAAA==&#10;">
            <v:group id="Group 33" o:spid="_x0000_s261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4j5itxgAAAN0A&#10;AAAPAAAAAAAAAAAAAAAAAKoCAABkcnMvZG93bnJldi54bWxQSwUGAAAAAAQABAD6AAAAnQMAAAAA&#10;">
              <v:rect id="Rectangle 34" o:spid="_x0000_s261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RNWjMYA&#10;AADdAAAADwAAAGRycy9kb3ducmV2LnhtbESPQWvCQBSE74L/YXmF3nSjpdqmrmJrlV5rI6G3R/Y1&#10;G8y+DdnVxH/vCkKPw8x8wyxWva3FmVpfOVYwGScgiAunKy4VZD/b0QsIH5A11o5JwYU8rJbDwQJT&#10;7Tr+pvM+lCJC2KeowITQpFL6wpBFP3YNcfT+XGsxRNmWUrfYRbit5TRJZtJixXHBYEMfhorj/mQV&#10;PJX5p8mzjc/sJJ/tDpfDe/e7VerxoV+/gQjUh//wvf2lFcyfX+dwexOfgFx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RNWjMYAAADdAAAADwAAAAAAAAAAAAAAAACYAgAAZHJz&#10;L2Rvd25yZXYueG1sUEsFBgAAAAAEAAQA9QAAAIsDAAAAAA==&#10;" strokecolor="#2f5496 [2408]" strokeweight="1.5pt">
                <v:fill opacity="0"/>
              </v:rect>
              <v:rect id="Rectangle 35" o:spid="_x0000_s261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/Y2VsAA&#10;AADdAAAADwAAAGRycy9kb3ducmV2LnhtbERPy4rCMBTdC/5DuMLsNK1YH9UoojjO0uf+0lzbYnNT&#10;m4x2/t4sBlweznuxak0lntS40rKCeBCBIM6sLjlXcDnv+lMQziNrrCyTgj9ysFp2OwtMtX3xkZ4n&#10;n4sQwi5FBYX3dSqlywoy6Aa2Jg7czTYGfYBNLnWDrxBuKjmMorE0WHJoKLCmTUHZ/fRrFFyTbc17&#10;afgQ70az5Hr/fmxio9RXr13PQXhq/Uf87/7RCibJLMwNb8ITkMs3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/Y2Vs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261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6RpG8cAAADdAAAADwAAAGRycy9kb3ducmV2LnhtbESPW2vCQBSE3wv+h+UUfKubCraauhFT&#10;KJiCD14QfDtkTy42ezZmtxr/fVco+DjMzDfMfNGbRlyoc7VlBa+jCARxbnXNpYL97utlCsJ5ZI2N&#10;ZVJwIweLZPA0x1jbK2/osvWlCBB2MSqovG9jKV1ekUE3si1x8ArbGfRBdqXUHV4D3DRyHEVv0mDN&#10;YaHClj4ryn+2v0ZBevs+rK3PzqvieDpnaTrO8GSUGj73yw8Qnnr/CP+3V1rB+2Q2g/ub8ARk8g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3pGkbxwAAAN0AAAAPAAAAAAAA&#10;AAAAAAAAAKECAABkcnMvZG93bnJldi54bWxQSwUGAAAAAAQABAD5AAAAlQMAAAAA&#10;" strokecolor="#2f5496 [2408]" strokeweight="1.5pt"/>
            <v:shape id="AutoShape 37" o:spid="_x0000_s261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bE0fcQAAADdAAAADwAAAGRycy9kb3ducmV2LnhtbERPu2rDMBTdC/kHcQPdGrkekuBGNnUg&#10;EBc6NC2Fbhfr+lXryrbUxPn7aChkPJz3LptNL840udaygudVBIK4tLrlWsHX5+FpC8J5ZI29ZVJw&#10;JQdZunjYYaLthT/ofPK1CCHsElTQeD8kUrqyIYNuZQfiwFV2MugDnGqpJ7yEcNPLOIrW0mDLoaHB&#10;gfYNlb+nP6Mgv759v1tfjMfqpxuLPI8L7IxSj8v59QWEp9nfxf/uo1awWUdhf3gTnoBMb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VsTR9xAAAAN0AAAAPAAAAAAAAAAAA&#10;AAAAAKECAABkcnMvZG93bnJldi54bWxQSwUGAAAAAAQABAD5AAAAkgMAAAAA&#10;" strokecolor="#2f5496 [2408]" strokeweight="1.5pt"/>
          </v:group>
        </w:pict>
      </w:r>
      <w:r w:rsidR="00E673A2" w:rsidRPr="00497833">
        <w:rPr>
          <w:rFonts w:ascii="ALFABET98" w:hAnsi="ALFABET98"/>
          <w:color w:val="A6A6A6" w:themeColor="background1" w:themeShade="A6"/>
          <w:sz w:val="72"/>
          <w:szCs w:val="72"/>
        </w:rPr>
        <w:t xml:space="preserve">O     O     O    O    </w:t>
      </w:r>
      <w:r w:rsidR="00E673A2">
        <w:rPr>
          <w:rFonts w:ascii="ALFABET98" w:hAnsi="ALFABET98"/>
          <w:color w:val="A6A6A6" w:themeColor="background1" w:themeShade="A6"/>
          <w:sz w:val="72"/>
          <w:szCs w:val="72"/>
        </w:rPr>
        <w:t xml:space="preserve">O     </w:t>
      </w:r>
      <w:r w:rsidR="00E673A2" w:rsidRPr="00497833">
        <w:rPr>
          <w:rFonts w:ascii="ALFABET98" w:hAnsi="ALFABET98"/>
          <w:color w:val="A6A6A6" w:themeColor="background1" w:themeShade="A6"/>
          <w:sz w:val="72"/>
          <w:szCs w:val="72"/>
        </w:rPr>
        <w:t xml:space="preserve"> </w:t>
      </w:r>
    </w:p>
    <w:p w:rsidR="00E673A2" w:rsidRPr="00497833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604" style="position:absolute;margin-left:-16.1pt;margin-top:9.4pt;width:521.25pt;height:36.85pt;z-index:-25117184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Cr&#10;xJsUEgQAAPEPAAAOAAAAAAAAAAAAAAAAAC4CAABkcnMvZTJvRG9jLnhtbFBLAQItABQABgAIAAAA&#10;IQBYKw9o4AAAAAoBAAAPAAAAAAAAAAAAAAAAAGwGAABkcnMvZG93bnJldi54bWxQSwUGAAAAAAQA&#10;BADzAAAAeQcAAAAA&#10;">
            <v:group id="Group 33" o:spid="_x0000_s260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tJtqVccAAADd&#10;AAAADwAAAAAAAAAAAAAAAACqAgAAZHJzL2Rvd25yZXYueG1sUEsFBgAAAAAEAAQA+gAAAJ4DAAAA&#10;AA==&#10;">
              <v:rect id="Rectangle 34" o:spid="_x0000_s260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QekdMUA&#10;AADdAAAADwAAAGRycy9kb3ducmV2LnhtbESPT2vCQBTE74LfYXlCb2ZjhSipq/SfpVdtJHh7ZF+z&#10;odm3Ibs18dt3BaHHYWZ+w2x2o23FhXrfOFawSFIQxJXTDdcKiq/9fA3CB2SNrWNScCUPu+10ssFc&#10;u4EPdDmGWkQI+xwVmBC6XEpfGbLoE9cRR+/b9RZDlH0tdY9DhNtWPqZpJi02HBcMdvRqqPo5/loF&#10;y7p8N2Xx5gu7KLOP0/X0Mpz3Sj3MxucnEIHG8B++tz+1glWWLuH2Jj4Buf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B6R0xQAAAN0AAAAPAAAAAAAAAAAAAAAAAJgCAABkcnMv&#10;ZG93bnJldi54bWxQSwUGAAAAAAQABAD1AAAAigMAAAAA&#10;" strokecolor="#2f5496 [2408]" strokeweight="1.5pt">
                <v:fill opacity="0"/>
              </v:rect>
              <v:rect id="Rectangle 35" o:spid="_x0000_s260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ZTIqMMA&#10;AADdAAAADwAAAGRycy9kb3ducmV2LnhtbESPT4vCMBTE74LfITzBm6YV/+xWo4ii7lHd9f5onm2x&#10;ealN1PrtzYLgcZiZ3zCzRWNKcafaFZYVxP0IBHFqdcGZgr/fTe8LhPPIGkvLpOBJDhbzdmuGibYP&#10;PtD96DMRIOwSVJB7XyVSujQng65vK+LgnW1t0AdZZ1LX+AhwU8pBFI2lwYLDQo4VrXJKL8ebUXAa&#10;rSveScP7eDP8Hp0u2+sqNkp1O81yCsJT4z/hd/tHK5iMoyH8vwlPQM5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ZTIq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60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caX5cYAAADdAAAADwAAAGRycy9kb3ducmV2LnhtbESPT4vCMBTE74LfITxhb5qusK5Uo2wF&#10;wQoe/MPC3h7Ns602L7WJWr+9ERY8DjPzG2Y6b00lbtS40rKCz0EEgjizuuRcwWG/7I9BOI+ssbJM&#10;Ch7kYD7rdqYYa3vnLd12PhcBwi5GBYX3dSylywoy6Aa2Jg7e0TYGfZBNLnWD9wA3lRxG0UgaLDks&#10;FFjToqDsvLsaBclj/buxPr2sjn+nS5okwxRPRqmPXvszAeGp9e/wf3ulFXyPoi94vQlPQM6e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XGl+XGAAAA3QAAAA8AAAAAAAAA&#10;AAAAAAAAoQIAAGRycy9kb3ducmV2LnhtbFBLBQYAAAAABAAEAPkAAACUAwAAAAA=&#10;" strokecolor="#2f5496 [2408]" strokeweight="1.5pt"/>
            <v:shape id="AutoShape 37" o:spid="_x0000_s260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RQJksUAAADdAAAADwAAAGRycy9kb3ducmV2LnhtbESPQYvCMBSE78L+h/AWvGm6HqpUo9iF&#10;BSt4UJcFb4/m2Vabl9pktf57Iwgeh5n5hpktOlOLK7WusqzgaxiBIM6trrhQ8Lv/GUxAOI+ssbZM&#10;Cu7kYDH/6M0w0fbGW7rufCEChF2CCkrvm0RKl5dk0A1tQxy8o20N+iDbQuoWbwFuajmKolgarDgs&#10;lNjQd0n5efdvFKT39d/G+uyyOh5OlyxNRxmejFL9z245BeGp8+/wq73SCsZxFMPzTXgCcv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RQJksUAAADdAAAADwAAAAAAAAAA&#10;AAAAAAChAgAAZHJzL2Rvd25yZXYueG1sUEsFBgAAAAAEAAQA+QAAAJMDAAAAAA==&#10;" strokecolor="#2f5496 [2408]" strokeweight="1.5pt"/>
          </v:group>
        </w:pict>
      </w:r>
      <w:r w:rsidR="00E673A2" w:rsidRPr="00497833">
        <w:rPr>
          <w:rFonts w:ascii="ALFABET98" w:hAnsi="ALFABET98"/>
          <w:color w:val="A6A6A6" w:themeColor="background1" w:themeShade="A6"/>
          <w:sz w:val="72"/>
          <w:szCs w:val="72"/>
        </w:rPr>
        <w:t xml:space="preserve">O     O     O    O    </w:t>
      </w:r>
    </w:p>
    <w:p w:rsidR="00E673A2" w:rsidRPr="00497833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598" style="position:absolute;margin-left:-16.1pt;margin-top:9.4pt;width:521.25pt;height:36.85pt;z-index:-25117081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K20DoBYEAADxDwAADgAAAAAAAAAAAAAAAAAuAgAAZHJzL2Uyb0RvYy54bWxQSwECLQAUAAYA&#10;CAAAACEAWCsPaOAAAAAKAQAADwAAAAAAAAAAAAAAAABwBgAAZHJzL2Rvd25yZXYueG1sUEsFBgAA&#10;AAAEAAQA8wAAAH0HAAAAAA==&#10;">
            <v:group id="Group 33" o:spid="_x0000_s260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Vc12/wwAAAN0AAAAP&#10;AAAAAAAAAAAAAAAAAKoCAABkcnMvZG93bnJldi54bWxQSwUGAAAAAAQABAD6AAAAmgMAAAAA&#10;">
              <v:rect id="Rectangle 34" o:spid="_x0000_s260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O+TnsYA&#10;AADdAAAADwAAAGRycy9kb3ducmV2LnhtbESPQWvCQBSE7wX/w/KE3urGCmmNrqK1ll6rkeDtkX1m&#10;g9m3Ibs18d93C4Ueh5n5hlmuB9uIG3W+dqxgOklAEJdO11wpyI/7p1cQPiBrbByTgjt5WK9GD0vM&#10;tOv5i26HUIkIYZ+hAhNCm0npS0MW/cS1xNG7uM5iiLKrpO6wj3DbyOckSaXFmuOCwZbeDJXXw7dV&#10;MKuKd1PkO5/baZF+nO6nbX/eK/U4HjYLEIGG8B/+a39qBS9pMoffN/EJyN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O+TnsYAAADdAAAADwAAAAAAAAAAAAAAAACYAgAAZHJz&#10;L2Rvd25yZXYueG1sUEsFBgAAAAAEAAQA9QAAAIsDAAAAAA==&#10;" strokecolor="#2f5496 [2408]" strokeweight="1.5pt">
                <v:fill opacity="0"/>
              </v:rect>
              <v:rect id="Rectangle 35" o:spid="_x0000_s260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3ZYdr8A&#10;AADdAAAADwAAAGRycy9kb3ducmV2LnhtbERPuY7CMBDtkfYfrFmJDpysOAMGrUAcJWc/iockIh6H&#10;2ED4e1wgUT69ezpvTCkeVLvCsoK4G4EgTq0uOFNwOq46IxDOI2ssLZOCFzmYz35aU0y0ffKeHgef&#10;iRDCLkEFufdVIqVLczLourYiDtzF1gZ9gHUmdY3PEG5K+RdFA2mw4NCQY0WLnNLr4W4UnPvLijfS&#10;8C5e9cb983V9W8RGqfZv8z8B4anxX/HHvdUKhoM47A9vwhOQszc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7dlh2vwAAAN0AAAAPAAAAAAAAAAAAAAAAAJgCAABkcnMvZG93bnJl&#10;di54bWxQSwUGAAAAAAQABAD1AAAAhAMAAAAA&#10;" fillcolor="#deeaf6 [660]" strokecolor="#c00000" strokeweight="1pt">
                <v:stroke dashstyle="dash"/>
              </v:rect>
            </v:group>
            <v:shape id="AutoShape 36" o:spid="_x0000_s260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yQHO8YAAADdAAAADwAAAGRycy9kb3ducmV2LnhtbESPT4vCMBTE78J+h/AEb5rWg0o1il1Y&#10;sIIH/7Cwt0fzbKvNS22yWr+9WVjwOMzMb5jFqjO1uFPrKssK4lEEgji3uuJCwen4NZyBcB5ZY22Z&#10;FDzJwWr50Vtgou2D93Q/+EIECLsEFZTeN4mULi/JoBvZhjh4Z9sa9EG2hdQtPgLc1HIcRRNpsOKw&#10;UGJDnyXl18OvUZA+t98767Pb5vxzuWVpOs7wYpQa9Lv1HISnzr/D/+2NVjCdxDH8vQlPQC5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8kBzvGAAAA3QAAAA8AAAAAAAAA&#10;AAAAAAAAoQIAAGRycy9kb3ducmV2LnhtbFBLBQYAAAAABAAEAPkAAACUAwAAAAA=&#10;" strokecolor="#2f5496 [2408]" strokeweight="1.5pt"/>
            <v:shape id="AutoShape 37" o:spid="_x0000_s259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/aZTMYAAADdAAAADwAAAGRycy9kb3ducmV2LnhtbESPT4vCMBTE78J+h/AEb5rag0o1il1Y&#10;sIIH/7Cwt0fzbKvNS22yWr+9WVjwOMzMb5jFqjO1uFPrKssKxqMIBHFudcWFgtPxazgD4Tyyxtoy&#10;KXiSg9Xyo7fARNsH7+l+8IUIEHYJKii9bxIpXV6SQTeyDXHwzrY16INsC6lbfAS4qWUcRRNpsOKw&#10;UGJDnyXl18OvUZA+t98767Pb5vxzuWVpGmd4MUoN+t16DsJT59/h//ZGK5hOxjH8vQlPQC5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/2mUzGAAAA3QAAAA8AAAAAAAAA&#10;AAAAAAAAoQIAAGRycy9kb3ducmV2LnhtbFBLBQYAAAAABAAEAPkAAACUAwAAAAA=&#10;" strokecolor="#2f5496 [2408]" strokeweight="1.5pt"/>
          </v:group>
        </w:pict>
      </w:r>
      <w:r w:rsidR="00E673A2" w:rsidRPr="00497833">
        <w:rPr>
          <w:rFonts w:ascii="ALFABET98" w:hAnsi="ALFABET98"/>
          <w:color w:val="A6A6A6" w:themeColor="background1" w:themeShade="A6"/>
          <w:sz w:val="72"/>
          <w:szCs w:val="72"/>
        </w:rPr>
        <w:t xml:space="preserve">O     O     O    </w:t>
      </w:r>
    </w:p>
    <w:p w:rsidR="00E673A2" w:rsidRPr="00497833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592" style="position:absolute;margin-left:-16.1pt;margin-top:9.4pt;width:521.25pt;height:36.85pt;z-index:-25116979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coBkfRYEAADxDwAADgAAAAAAAAAAAAAAAAAuAgAAZHJzL2Uyb0RvYy54bWxQSwECLQAUAAYA&#10;CAAAACEAWCsPaOAAAAAKAQAADwAAAAAAAAAAAAAAAABwBgAAZHJzL2Rvd25yZXYueG1sUEsFBgAA&#10;AAAEAAQA8wAAAH0HAAAAAA==&#10;">
            <v:group id="Group 33" o:spid="_x0000_s259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0efBZ8cAAADd&#10;AAAADwAAAAAAAAAAAAAAAACqAgAAZHJzL2Rvd25yZXYueG1sUEsFBgAAAAAEAAQA+gAAAJ4DAAAA&#10;AA==&#10;">
              <v:rect id="Rectangle 34" o:spid="_x0000_s259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HsPRsYA&#10;AADdAAAADwAAAGRycy9kb3ducmV2LnhtbESPzWrDMBCE74W+g9hCb43shrjFiRLa5odcmzqY3BZr&#10;a5laK2OpsfP2UaDQ4zAz3zCL1WhbcabeN44VpJMEBHHldMO1guJr+/QKwgdkja1jUnAhD6vl/d0C&#10;c+0G/qTzIdQiQtjnqMCE0OVS+sqQRT9xHXH0vl1vMUTZ11L3OES4beVzkmTSYsNxwWBHH4aqn8Ov&#10;VTCty40pi7UvbFpmu+Pl+D6ctko9PoxvcxCBxvAf/mvvtYKXLJ3B7U18AnJ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HsPRsYAAADdAAAADwAAAAAAAAAAAAAAAACYAgAAZHJz&#10;L2Rvd25yZXYueG1sUEsFBgAAAAAEAAQA9QAAAIsDAAAAAA==&#10;" strokecolor="#2f5496 [2408]" strokeweight="1.5pt">
                <v:fill opacity="0"/>
              </v:rect>
              <v:rect id="Rectangle 35" o:spid="_x0000_s259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9NlmcMA&#10;AADdAAAADwAAAGRycy9kb3ducmV2LnhtbESPT4vCMBTE7wt+h/CEvWla0arVKKK47tG/90fzbIvN&#10;S22y2v32ZkHY4zAzv2Hmy9ZU4kGNKy0riPsRCOLM6pJzBefTtjcB4TyyxsoyKfglB8tF52OOqbZP&#10;PtDj6HMRIOxSVFB4X6dSuqwgg65va+LgXW1j0AfZ5FI3+AxwU8lBFCXSYMlhocCa1gVlt+OPUXAZ&#10;bWreScP7eDucji63r/s6Nkp9dtvVDISn1v+H3+1vrWCcxAn8vQlPQC5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9Nlm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59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4E61McAAADdAAAADwAAAGRycy9kb3ducmV2LnhtbESPQWvCQBSE74X+h+UVvNWNHmJJs0oj&#10;CEbwUC2F3h7ZZxKbfRuzaxL/fVcQehxm5hsmXY2mET11rrasYDaNQBAXVtdcKvg6bl7fQDiPrLGx&#10;TApu5GC1fH5KMdF24E/qD74UAcIuQQWV920ipSsqMuimtiUO3sl2Bn2QXSl1h0OAm0bOoyiWBmsO&#10;CxW2tK6o+D1cjYLstvveW59ftqef8yXPsnmOZ6PU5GX8eAfhafT/4Ud7qxUs4tkC7m/CE5DL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fgTrUxwAAAN0AAAAPAAAAAAAA&#10;AAAAAAAAAKECAABkcnMvZG93bnJldi54bWxQSwUGAAAAAAQABAD5AAAAlQMAAAAA&#10;" strokecolor="#2f5496 [2408]" strokeweight="1.5pt"/>
            <v:shape id="AutoShape 37" o:spid="_x0000_s259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h6upsQAAADdAAAADwAAAGRycy9kb3ducmV2LnhtbERPu2rDMBTdA/0HcQvZEtkZ3OJGDnGh&#10;EBc6NCmFbhfr+pFYV7alOM7fV0Oh4+G8t7vZdGKi0bWWFcTrCARxaXXLtYKv09vqGYTzyBo7y6Tg&#10;Tg522cNii6m2N/6k6ehrEULYpaig8b5PpXRlQwbd2vbEgavsaNAHONZSj3gL4aaTmyhKpMGWQ0OD&#10;Pb02VF6OV6Mgv79/f1hfDIfq5zwUeb4p8GyUWj7O+xcQnmb/L/5zH7SCpyQOc8Ob8ARk9gs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uHq6mxAAAAN0AAAAPAAAAAAAAAAAA&#10;AAAAAKECAABkcnMvZG93bnJldi54bWxQSwUGAAAAAAQABAD5AAAAkgMAAAAA&#10;" strokecolor="#2f5496 [2408]" strokeweight="1.5pt"/>
          </v:group>
        </w:pict>
      </w:r>
      <w:r w:rsidR="00E673A2" w:rsidRPr="00497833">
        <w:rPr>
          <w:rFonts w:ascii="ALFABET98" w:hAnsi="ALFABET98"/>
          <w:color w:val="A6A6A6" w:themeColor="background1" w:themeShade="A6"/>
          <w:sz w:val="72"/>
          <w:szCs w:val="72"/>
        </w:rPr>
        <w:t xml:space="preserve">O     O     </w:t>
      </w:r>
    </w:p>
    <w:p w:rsidR="00E673A2" w:rsidRPr="00497833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586" style="position:absolute;margin-left:-16.1pt;margin-top:9.4pt;width:521.25pt;height:36.85pt;z-index:-25116876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DKPVEQ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">
            <v:group id="Group 33" o:spid="_x0000_s258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LAN2cQAAADdAAAA&#10;DwAAAAAAAAAAAAAAAACqAgAAZHJzL2Rvd25yZXYueG1sUEsFBgAAAAAEAAQA+gAAAJsDAAAAAA==&#10;">
              <v:rect id="Rectangle 34" o:spid="_x0000_s259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SzD+MUA&#10;AADdAAAADwAAAGRycy9kb3ducmV2LnhtbESPQWvCQBSE74X+h+UVequbKKQlukpbtfRajYTeHtln&#10;NjT7NmRXE/99VxA8DjPzDbNYjbYVZ+p941hBOklAEFdON1wrKPbblzcQPiBrbB2Tggt5WC0fHxaY&#10;azfwD513oRYRwj5HBSaELpfSV4Ys+onriKN3dL3FEGVfS93jEOG2ldMkyaTFhuOCwY4+DVV/u5NV&#10;MKvLjSmLtS9sWmZfh8vhY/jdKvX8NL7PQQQawz18a39rBa/ZNIXrm/gE5PI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5LMP4xQAAAN0AAAAPAAAAAAAAAAAAAAAAAJgCAABkcnMv&#10;ZG93bnJldi54bWxQSwUGAAAAAAQABAD1AAAAigMAAAAA&#10;" strokecolor="#2f5496 [2408]" strokeweight="1.5pt">
                <v:fill opacity="0"/>
              </v:rect>
              <v:rect id="Rectangle 35" o:spid="_x0000_s259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oSpJ8MA&#10;AADdAAAADwAAAGRycy9kb3ducmV2LnhtbESPT4vCMBTE74LfITxhb5q2qLt2jSKKf46uq/dH87Yt&#10;Ni+1yWr99kYQPA4z8xtmOm9NJa7UuNKygngQgSDOrC45V3D8Xfe/QDiPrLGyTAru5GA+63ammGp7&#10;4x+6HnwuAoRdigoK7+tUSpcVZNANbE0cvD/bGPRBNrnUDd4C3FQyiaKxNFhyWCiwpmVB2fnwbxSc&#10;Rquat9LwPl4PJ6PTeXNZxkapj167+AbhqfXv8Ku90wo+x0kCzzfhCcj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oSpJ8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58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tb2asYAAADdAAAADwAAAGRycy9kb3ducmV2LnhtbESPQWvCQBSE70L/w/IKvZmNKViJrmIK&#10;BVPwUBXB2yP7TKLZtzG71fjv3ULB4zAz3zCzRW8acaXO1ZYVjKIYBHFhdc2lgt32azgB4TyyxsYy&#10;KbiTg8X8ZTDDVNsb/9B140sRIOxSVFB536ZSuqIigy6yLXHwjrYz6IPsSqk7vAW4aWQSx2NpsOaw&#10;UGFLnxUV582vUZDdv/dr6/PL6ng4XfIsS3I8GaXeXvvlFISn3j/D/+2VVvAxTt7h7014AnL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7W9mrGAAAA3QAAAA8AAAAAAAAA&#10;AAAAAAAAoQIAAGRycy9kb3ducmV2LnhtbFBLBQYAAAAABAAEAPkAAACUAwAAAAA=&#10;" strokecolor="#2f5496 [2408]" strokeweight="1.5pt"/>
            <v:shape id="AutoShape 37" o:spid="_x0000_s258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T9uHsYAAADdAAAADwAAAGRycy9kb3ducmV2LnhtbESPQWvCQBSE70L/w/IKvZmNoViJrmIK&#10;BVPwUBXB2yP7TKLZtzG71fjv3ULB4zAz3zCzRW8acaXO1ZYVjKIYBHFhdc2lgt32azgB4TyyxsYy&#10;KbiTg8X8ZTDDVNsb/9B140sRIOxSVFB536ZSuqIigy6yLXHwjrYz6IPsSqk7vAW4aWQSx2NpsOaw&#10;UGFLnxUV582vUZDdv/dr6/PL6ng4XfIsS3I8GaXeXvvlFISn3j/D/+2VVvAxTt7h7014AnL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E/bh7GAAAA3QAAAA8AAAAAAAAA&#10;AAAAAAAAoQIAAGRycy9kb3ducmV2LnhtbFBLBQYAAAAABAAEAPkAAACUAwAAAAA=&#10;" strokecolor="#2f5496 [2408]" strokeweight="1.5pt"/>
          </v:group>
        </w:pict>
      </w:r>
      <w:r w:rsidR="00E673A2" w:rsidRPr="00497833">
        <w:rPr>
          <w:rFonts w:ascii="ALFABET98" w:hAnsi="ALFABET98"/>
          <w:color w:val="A6A6A6" w:themeColor="background1" w:themeShade="A6"/>
          <w:sz w:val="72"/>
          <w:szCs w:val="72"/>
        </w:rPr>
        <w:t xml:space="preserve">O     </w:t>
      </w:r>
      <w:r w:rsidR="00E673A2">
        <w:rPr>
          <w:rFonts w:ascii="ALFABET98" w:hAnsi="ALFABET98"/>
          <w:color w:val="A6A6A6" w:themeColor="background1" w:themeShade="A6"/>
          <w:sz w:val="72"/>
          <w:szCs w:val="72"/>
        </w:rPr>
        <w:t>O</w:t>
      </w:r>
    </w:p>
    <w:p w:rsidR="00E673A2" w:rsidRPr="00497833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580" style="position:absolute;margin-left:-16.1pt;margin-top:9.4pt;width:521.25pt;height:36.85pt;z-index:-25116774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ATHDhoXBAAA8Q8AAA4AAAAAAAAAAAAAAAAALgIAAGRycy9lMm9Eb2MueG1sUEsBAi0AFAAG&#10;AAgAAAAhAFgrD2jgAAAACgEAAA8AAAAAAAAAAAAAAAAAcQYAAGRycy9kb3ducmV2LnhtbFBLBQYA&#10;AAAABAAEAPMAAAB+BwAAAAA=&#10;">
            <v:group id="Group 33" o:spid="_x0000_s258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AFTA2xgAAAN0A&#10;AAAPAAAAAAAAAAAAAAAAAKoCAABkcnMvZG93bnJldi54bWxQSwUGAAAAAAQABAD6AAAAnQMAAAAA&#10;">
              <v:rect id="Rectangle 34" o:spid="_x0000_s258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Yn+F8UA&#10;AADdAAAADwAAAGRycy9kb3ducmV2LnhtbESPQWvCQBSE7wX/w/KE3upGC1Giq2hbS6/VSPD2yD6z&#10;wezbkN2a+O+7hYLHYWa+YVabwTbiRp2vHSuYThIQxKXTNVcK8uP+ZQHCB2SNjWNScCcPm/XoaYWZ&#10;dj1/0+0QKhEh7DNUYEJoMyl9aciin7iWOHoX11kMUXaV1B32EW4bOUuSVFqsOS4YbOnNUHk9/FgF&#10;r1XxYYr83ed2WqSfp/tp15/3Sj2Ph+0SRKAhPML/7S+tYJ7O5vD3Jj4Buf4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if4XxQAAAN0AAAAPAAAAAAAAAAAAAAAAAJgCAABkcnMv&#10;ZG93bnJldi54bWxQSwUGAAAAAAQABAD1AAAAigMAAAAA&#10;" strokecolor="#2f5496 [2408]" strokeweight="1.5pt">
                <v:fill opacity="0"/>
              </v:rect>
              <v:rect id="Rectangle 35" o:spid="_x0000_s258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2yezcEA&#10;AADdAAAADwAAAGRycy9kb3ducmV2LnhtbERPyW7CMBC9I/UfrKnUGzhBBUrAQRWI5chS7qN4mkSJ&#10;xyE2EP4eH5A4Pr19vuhMLW7UutKygngQgSDOrC45V/B3Wvd/QDiPrLG2TAoe5GCRfvTmmGh75wPd&#10;jj4XIYRdggoK75tESpcVZNANbEMcuH/bGvQBtrnULd5DuKnlMIrG0mDJoaHAhpYFZdXxahScR6uG&#10;t9LwPl5/T0fnanNZxkapr8/udwbCU+ff4pd7pxVMxsMwN7wJT0CmT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tsns3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258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z7BgMYAAADdAAAADwAAAGRycy9kb3ducmV2LnhtbESPQWvCQBSE74L/YXmCN7MxB1tTVzGC&#10;YAoeaqXQ2yP7TGKzb2N21fjv3UKhx2FmvmEWq9404kadqy0rmEYxCOLC6ppLBcfP7eQVhPPIGhvL&#10;pOBBDlbL4WCBqbZ3/qDbwZciQNilqKDyvk2ldEVFBl1kW+LgnWxn0AfZlVJ3eA9w08gkjmfSYM1h&#10;ocKWNhUVP4erUZA93r/21ueX3en7fMmzLMnxbJQaj/r1GwhPvf8P/7V3WsHLLJnD75vwBOTyC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8+wYDGAAAA3QAAAA8AAAAAAAAA&#10;AAAAAAAAoQIAAGRycy9kb3ducmV2LnhtbFBLBQYAAAAABAAEAPkAAACUAwAAAAA=&#10;" strokecolor="#2f5496 [2408]" strokeweight="1.5pt"/>
            <v:shape id="AutoShape 37" o:spid="_x0000_s258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93+wMIAAADdAAAADwAAAGRycy9kb3ducmV2LnhtbERPTYvCMBC9L/gfwgje1lQXXKlGscKC&#10;FTysiuBtaMa22kxqE7X+e3MQPD7e93TemkrcqXGlZQWDfgSCOLO65FzBfvf3PQbhPLLGyjIpeJKD&#10;+azzNcVY2wf/033rcxFC2MWooPC+jqV0WUEGXd/WxIE72cagD7DJpW7wEcJNJYdRNJIGSw4NBda0&#10;LCi7bG9GQfJcHzbWp9fV6Xi+pkkyTPFslOp128UEhKfWf8Rv90or+B39hP3hTXgCcvY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G93+wMIAAADdAAAADwAAAAAAAAAAAAAA&#10;AAChAgAAZHJzL2Rvd25yZXYueG1sUEsFBgAAAAAEAAQA+QAAAJADAAAAAA==&#10;" strokecolor="#2f5496 [2408]" strokeweight="1.5pt"/>
          </v:group>
        </w:pict>
      </w:r>
      <w:r w:rsidR="00E673A2" w:rsidRPr="00497833">
        <w:rPr>
          <w:rFonts w:ascii="ALFABET98" w:hAnsi="ALFABET98"/>
          <w:color w:val="A6A6A6" w:themeColor="background1" w:themeShade="A6"/>
          <w:sz w:val="72"/>
          <w:szCs w:val="72"/>
        </w:rPr>
        <w:t xml:space="preserve">O     </w:t>
      </w:r>
    </w:p>
    <w:p w:rsidR="00E673A2" w:rsidRPr="00497833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574" style="position:absolute;margin-left:-16.1pt;margin-top:9.4pt;width:521.25pt;height:36.85pt;z-index:-25116672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">
            <v:group id="Group 33" o:spid="_x0000_s257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696DoxgAAAN0A&#10;AAAPAAAAAAAAAAAAAAAAAKoCAABkcnMvZG93bnJldi54bWxQSwUGAAAAAAQABAD6AAAAnQMAAAAA&#10;">
              <v:rect id="Rectangle 34" o:spid="_x0000_s257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2tuycYA&#10;AADdAAAADwAAAGRycy9kb3ducmV2LnhtbESPzWrDMBCE74W+g9hCbo2cGNziRAlt80OuTR1Mb4u1&#10;sUytlbGU2Hn7qFDocZiZb5jlerStuFLvG8cKZtMEBHHldMO1guJr9/wKwgdkja1jUnAjD+vV48MS&#10;c+0G/qTrMdQiQtjnqMCE0OVS+sqQRT91HXH0zq63GKLsa6l7HCLctnKeJJm02HBcMNjRh6Hq53ix&#10;CtK63Jqy2PjCzspsf7qd3ofvnVKTp/FtASLQGP7Df+2DVvCSpSn8volPQK7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2tuycYAAADdAAAADwAAAAAAAAAAAAAAAACYAgAAZHJz&#10;L2Rvd25yZXYueG1sUEsFBgAAAAAEAAQA9QAAAIsDAAAAAA==&#10;" strokecolor="#2f5496 [2408]" strokeweight="1.5pt">
                <v:fill opacity="0"/>
              </v:rect>
              <v:rect id="Rectangle 35" o:spid="_x0000_s257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/gCFcQA&#10;AADdAAAADwAAAGRycy9kb3ducmV2LnhtbESPzW7CMBCE75X6DtZW6q1x0vKbYhCiovQIAe6reEki&#10;4nWwXUjfvq6E1ONoZr7RzBa9acWVnG8sK8iSFARxaXXDlYLDfv0yAeEDssbWMin4IQ+L+ePDDHNt&#10;b7yjaxEqESHsc1RQh9DlUvqyJoM+sR1x9E7WGQxRukpqh7cIN618TdORNNhwXKixo1VN5bn4NgqO&#10;w4+ON9LwNlsPpsPj+fOyyoxSz0/98h1EoD78h+/tL61gPHobwN+b+ATk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/4AhX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257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6pdWMcAAADdAAAADwAAAGRycy9kb3ducmV2LnhtbESPT2vCQBTE74LfYXmCN7OppVaiqzSF&#10;gil48A+Ct0f2mcRm38bsqvHbdwtCj8PM/IaZLztTixu1rrKs4CWKQRDnVldcKNjvvkZTEM4ja6wt&#10;k4IHOVgu+r05JtreeUO3rS9EgLBLUEHpfZNI6fKSDLrINsTBO9nWoA+yLaRu8R7gppbjOJ5IgxWH&#10;hRIb+iwp/9lejYL08X1YW59dVqfj+ZKl6TjDs1FqOOg+ZiA8df4//GyvtIL3yesb/L0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Lql1YxwAAAN0AAAAPAAAAAAAA&#10;AAAAAAAAAKECAABkcnMvZG93bnJldi54bWxQSwUGAAAAAAQABAD5AAAAlQMAAAAA&#10;" strokecolor="#2f5496 [2408]" strokeweight="1.5pt"/>
            <v:shape id="AutoShape 37" o:spid="_x0000_s257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3jDL8cAAADdAAAADwAAAGRycy9kb3ducmV2LnhtbESPT2vCQBTE7wW/w/KE3uqmFmKJbqQR&#10;BFPoQVsEb4/sM3/Mvo3ZrcZv3xWEHoeZ+Q2zWA6mFRfqXW1ZweskAkFcWF1zqeDne/3yDsJ5ZI2t&#10;ZVJwIwfLdPS0wETbK2/psvOlCBB2CSqovO8SKV1RkUE3sR1x8I62N+iD7Eupe7wGuGnlNIpiabDm&#10;sFBhR6uKitPu1yjIbp/7L+vz8+Z4aM55lk1zbIxSz+PhYw7C0+D/w4/2RiuYxW8x3N+EJyDT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7eMMvxwAAAN0AAAAPAAAAAAAA&#10;AAAAAAAAAKECAABkcnMvZG93bnJldi54bWxQSwUGAAAAAAQABAD5AAAAlQMAAAAA&#10;" strokecolor="#2f5496 [2408]" strokeweight="1.5pt"/>
          </v:group>
        </w:pict>
      </w:r>
      <w:r w:rsidR="00E673A2" w:rsidRPr="00497833">
        <w:rPr>
          <w:rFonts w:ascii="ALFABET98" w:hAnsi="ALFABET98"/>
          <w:color w:val="A6A6A6" w:themeColor="background1" w:themeShade="A6"/>
          <w:sz w:val="72"/>
          <w:szCs w:val="72"/>
        </w:rPr>
        <w:t xml:space="preserve">O     </w:t>
      </w:r>
    </w:p>
    <w:p w:rsidR="00E673A2" w:rsidRPr="00497833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568" style="position:absolute;margin-left:-16.1pt;margin-top:9.4pt;width:521.25pt;height:36.85pt;z-index:-25116569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CETSKpFQQAAPEPAAAOAAAAAAAAAAAAAAAAAC4CAABkcnMvZTJvRG9jLnhtbFBLAQItABQABgAI&#10;AAAAIQBYKw9o4AAAAAoBAAAPAAAAAAAAAAAAAAAAAG8GAABkcnMvZG93bnJldi54bWxQSwUGAAAA&#10;AAQABADzAAAAfAcAAAAA&#10;">
            <v:group id="Group 33" o:spid="_x0000_s257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sflwLCAAAA3QAAAA8A&#10;AAAAAAAAAAAAAAAAqgIAAGRycy9kb3ducmV2LnhtbFBLBQYAAAAABAAEAPoAAACZAwAAAAA=&#10;">
              <v:rect id="Rectangle 34" o:spid="_x0000_s257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oNZI8YA&#10;AADdAAAADwAAAGRycy9kb3ducmV2LnhtbESPQWvCQBSE74X+h+UVvNWNFWIbXaXVKl61kdDbI/vM&#10;hmbfhuxq4r/vCoUeh5n5hlmsBtuIK3W+dqxgMk5AEJdO11wpyL+2z68gfEDW2DgmBTfysFo+Piww&#10;067nA12PoRIRwj5DBSaENpPSl4Ys+rFriaN3dp3FEGVXSd1hH+G2kS9JkkqLNccFgy2tDZU/x4tV&#10;MK2KT1PkG5/bSZHuTrfTR/+9VWr0NLzPQQQawn/4r73XCmbp9A3ub+ITkM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oNZI8YAAADdAAAADwAAAAAAAAAAAAAAAACYAgAAZHJz&#10;L2Rvd25yZXYueG1sUEsFBgAAAAAEAAQA9QAAAIsDAAAAAA==&#10;" strokecolor="#2f5496 [2408]" strokeweight="1.5pt">
                <v:fill opacity="0"/>
              </v:rect>
              <v:rect id="Rectangle 35" o:spid="_x0000_s257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MV3a8EA&#10;AADdAAAADwAAAGRycy9kb3ducmV2LnhtbERPyW7CMBC9V+IfrEHiVpxUrCEGIRClxxbIfRQPSUQ8&#10;TmM3Sf++PiD1+PT2dDeYWnTUusqygngagSDOra64UHC7nl5XIJxH1lhbJgW/5GC3Hb2kmGjb8xd1&#10;F1+IEMIuQQWl900ipctLMuimtiEO3N22Bn2AbSF1i30IN7V8i6KFNFhxaCixoUNJ+ePyYxRk82PD&#10;Z2n4Mz7N1vPs8f59iI1Sk/Gw34DwNPh/8dP9oRUsF7OwP7wJT0Bu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jFd2v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257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JcoJscAAADdAAAADwAAAGRycy9kb3ducmV2LnhtbESPQWvCQBSE74X+h+UVvDUbRWyJWcUU&#10;CkboobYUvD2yz2w0+zZmV43/vlsoeBxm5hsmXw62FRfqfeNYwThJQRBXTjdcK/j+en9+BeEDssbW&#10;MSm4kYfl4vEhx0y7K3/SZRtqESHsM1RgQugyKX1lyKJPXEccvb3rLYYo+1rqHq8Rbls5SdOZtNhw&#10;XDDY0Zuh6rg9WwXFbfPz4UJ5Wu93h1NZFJMSD1ap0dOwmoMINIR7+L+91gpeZtMx/L2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slygmxwAAAN0AAAAPAAAAAAAA&#10;AAAAAAAAAKECAABkcnMvZG93bnJldi54bWxQSwUGAAAAAAQABAD5AAAAlQMAAAAA&#10;" strokecolor="#2f5496 [2408]" strokeweight="1.5pt"/>
            <v:shape id="AutoShape 37" o:spid="_x0000_s256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EW2UcYAAADdAAAADwAAAGRycy9kb3ducmV2LnhtbESPQWvCQBSE70L/w/IKvZmNoViJrmIK&#10;BVPwUBXB2yP7TKLZtzG71fjv3ULB4zAz3zCzRW8acaXO1ZYVjKIYBHFhdc2lgt32azgB4TyyxsYy&#10;KbiTg8X8ZTDDVNsb/9B140sRIOxSVFB536ZSuqIigy6yLXHwjrYz6IPsSqk7vAW4aWQSx2NpsOaw&#10;UGFLnxUV582vUZDdv/dr6/PL6ng4XfIsS3I8GaXeXvvlFISn3j/D/+2VVvAxfk/g7014AnL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xFtlHGAAAA3QAAAA8AAAAAAAAA&#10;AAAAAAAAoQIAAGRycy9kb3ducmV2LnhtbFBLBQYAAAAABAAEAPkAAACUAwAAAAA=&#10;" strokecolor="#2f5496 [2408]" strokeweight="1.5pt"/>
          </v:group>
        </w:pict>
      </w:r>
      <w:r w:rsidR="00E673A2" w:rsidRPr="00497833">
        <w:rPr>
          <w:rFonts w:ascii="ALFABET98" w:hAnsi="ALFABET98"/>
          <w:color w:val="A6A6A6" w:themeColor="background1" w:themeShade="A6"/>
          <w:sz w:val="72"/>
          <w:szCs w:val="72"/>
        </w:rPr>
        <w:t xml:space="preserve">O     </w:t>
      </w:r>
    </w:p>
    <w:p w:rsidR="00E673A2" w:rsidRPr="00497833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562" style="position:absolute;margin-left:-16.1pt;margin-top:9.4pt;width:521.25pt;height:36.85pt;z-index:-25116467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MWSJ2hYEAADxDwAADgAAAAAAAAAAAAAAAAAuAgAAZHJzL2Uyb0RvYy54bWxQSwECLQAUAAYA&#10;CAAAACEAWCsPaOAAAAAKAQAADwAAAAAAAAAAAAAAAABwBgAAZHJzL2Rvd25yZXYueG1sUEsFBgAA&#10;AAAEAAQA8wAAAH0HAAAAAA==&#10;">
            <v:group id="Group 33" o:spid="_x0000_s256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wlTuescAAADd&#10;AAAADwAAAAAAAAAAAAAAAACqAgAAZHJzL2Rvd25yZXYueG1sUEsFBgAAAAAEAAQA+gAAAJ4DAAAA&#10;AA==&#10;">
              <v:rect id="Rectangle 34" o:spid="_x0000_s256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8ggW8YA&#10;AADdAAAADwAAAGRycy9kb3ducmV2LnhtbESPQWvCQBSE74X+h+UVvNWNtU0ldZXWVvGqjQRvj+xr&#10;NjT7NmRXE/99Vyh4HGbmG2a+HGwjztT52rGCyTgBQVw6XXOlIP9eP85A+ICssXFMCi7kYbm4v5tj&#10;pl3POzrvQyUihH2GCkwIbSalLw1Z9GPXEkfvx3UWQ5RdJXWHfYTbRj4lSSot1hwXDLa0MlT+7k9W&#10;wbQqvkyRf/rcTop0c7gcPvrjWqnRw/D+BiLQEG7h//ZWK3hNn1/g+iY+Abn4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8ggW8YAAADdAAAADwAAAAAAAAAAAAAAAACYAgAAZHJz&#10;L2Rvd25yZXYueG1sUEsFBgAAAAAEAAQA9QAAAIsDAAAAAA==&#10;" strokecolor="#2f5496 [2408]" strokeweight="1.5pt">
                <v:fill opacity="0"/>
              </v:rect>
              <v:rect id="Rectangle 35" o:spid="_x0000_s256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BKhMMA&#10;AADdAAAADwAAAGRycy9kb3ducmV2LnhtbESPT4vCMBTE78J+h/AWvGnaRevaNcqi+Oeort4fzdu2&#10;2LzUJmr99kYQPA4z8xtmMmtNJa7UuNKygrgfgSDOrC45V3D4W/a+QTiPrLGyTAru5GA2/ehMMNX2&#10;xju67n0uAoRdigoK7+tUSpcVZND1bU0cvH/bGPRBNrnUDd4C3FTyK4oSabDksFBgTfOCstP+YhQc&#10;h4ua19LwNl4OxsPjaXWex0ap7mf7+wPCU+vf4Vd7oxWMkkECzzfhCcjp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GBKh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56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DIVyccAAADdAAAADwAAAGRycy9kb3ducmV2LnhtbESPQWvCQBSE7wX/w/KE3upGKbGkrtII&#10;BVPw0FSE3h7ZZxKbfRuzW5P8+65Q8DjMzDfMajOYRlypc7VlBfNZBIK4sLrmUsHh6/3pBYTzyBob&#10;y6RgJAeb9eRhhYm2PX/SNfelCBB2CSqovG8TKV1RkUE3sy1x8E62M+iD7EqpO+wD3DRyEUWxNFhz&#10;WKiwpW1FxU/+axSk48dxb3122Z2+z5csTRcZno1Sj9Ph7RWEp8Hfw//tnVawjJ+X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MMhXJxwAAAN0AAAAPAAAAAAAA&#10;AAAAAAAAAKECAABkcnMvZG93bnJldi54bWxQSwUGAAAAAAQABAD5AAAAlQMAAAAA&#10;" strokecolor="#2f5496 [2408]" strokeweight="1.5pt"/>
            <v:shape id="AutoShape 37" o:spid="_x0000_s256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a2Bu8IAAADdAAAADwAAAGRycy9kb3ducmV2LnhtbERPTYvCMBC9L/gfwgje1lRZXKlGscKC&#10;FTysiuBtaMa22kxqE7X+e3MQPD7e93TemkrcqXGlZQWDfgSCOLO65FzBfvf3PQbhPLLGyjIpeJKD&#10;+azzNcVY2wf/033rcxFC2MWooPC+jqV0WUEGXd/WxIE72cagD7DJpW7wEcJNJYdRNJIGSw4NBda0&#10;LCi7bG9GQfJcHzbWp9fV6Xi+pkkyTPFslOp128UEhKfWf8Rv90or+B39hLnhTXgCcvY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va2Bu8IAAADdAAAADwAAAAAAAAAAAAAA&#10;AAChAgAAZHJzL2Rvd25yZXYueG1sUEsFBgAAAAAEAAQA+QAAAJADAAAAAA==&#10;" strokecolor="#2f5496 [2408]" strokeweight="1.5pt"/>
          </v:group>
        </w:pict>
      </w:r>
      <w:r w:rsidR="00E673A2" w:rsidRPr="00497833">
        <w:rPr>
          <w:rFonts w:ascii="ALFABET98" w:hAnsi="ALFABET98"/>
          <w:color w:val="A6A6A6" w:themeColor="background1" w:themeShade="A6"/>
          <w:sz w:val="72"/>
          <w:szCs w:val="72"/>
        </w:rPr>
        <w:t xml:space="preserve">O      </w:t>
      </w:r>
    </w:p>
    <w:p w:rsidR="00E673A2" w:rsidRPr="00497833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556" style="position:absolute;margin-left:-16.1pt;margin-top:9.4pt;width:521.25pt;height:36.85pt;z-index:-25116364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ACyzFAQAAPEPAAAOAAAAZHJzL2Uyb0RvYy54bWzsV9tu4zYQfS/QfyD4nuhi+SZEWQS+BAW2&#10;7aK7/QBaoi6oRKokHTld9N87HEqyHWf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">
            <v:group id="Group 33" o:spid="_x0000_s255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OLZ+pMQAAADdAAAA&#10;DwAAAAAAAAAAAAAAAACqAgAAZHJzL2Rvd25yZXYueG1sUEsFBgAAAAAEAAQA+gAAAJsDAAAAAA==&#10;">
              <v:rect id="Rectangle 34" o:spid="_x0000_s256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SqwhcYA&#10;AADdAAAADwAAAGRycy9kb3ducmV2LnhtbESPzWrDMBCE74W+g9hCb43shrjFiRLa5odcmzqY3BZr&#10;a5laK2OpsfP2UaDQ4zAz3zCL1WhbcabeN44VpJMEBHHldMO1guJr+/QKwgdkja1jUnAhD6vl/d0C&#10;c+0G/qTzIdQiQtjnqMCE0OVS+sqQRT9xHXH0vl1vMUTZ11L3OES4beVzkmTSYsNxwWBHH4aqn8Ov&#10;VTCty40pi7UvbFpmu+Pl+D6ctko9PoxvcxCBxvAf/mvvtYKXbJbC7U18AnJ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SqwhcYAAADdAAAADwAAAAAAAAAAAAAAAACYAgAAZHJz&#10;L2Rvd25yZXYueG1sUEsFBgAAAAAEAAQA9QAAAIsDAAAAAA==&#10;" strokecolor="#2f5496 [2408]" strokeweight="1.5pt">
                <v:fill opacity="0"/>
              </v:rect>
              <v:rect id="Rectangle 35" o:spid="_x0000_s256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oLaWsUA&#10;AADdAAAADwAAAGRycy9kb3ducmV2LnhtbESPQWvCQBSE70L/w/IKvdVNgrE1dQ1F0Xq0Vu+P7GsS&#10;zL5Ns9sk/vuuUPA4zMw3zDIfTSN66lxtWUE8jUAQF1bXXCo4fW2fX0E4j6yxsUwKruQgXz1Mlphp&#10;O/An9UdfigBhl6GCyvs2k9IVFRl0U9sSB+/bdgZ9kF0pdYdDgJtGJlE0lwZrDgsVtrSuqLgcf42C&#10;c7pp+UMaPsTb2SI9X3Y/69go9fQ4vr+B8DT6e/i/vdcKXuZpArc34QnI1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gtpa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255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tCFF8cAAADdAAAADwAAAGRycy9kb3ducmV2LnhtbESPT2vCQBTE74LfYXmCN7OppVaiqzSF&#10;gil48A+Ct0f2mcRm38bsqvHbdwtCj8PM/IaZLztTixu1rrKs4CWKQRDnVldcKNjvvkZTEM4ja6wt&#10;k4IHOVgu+r05JtreeUO3rS9EgLBLUEHpfZNI6fKSDLrINsTBO9nWoA+yLaRu8R7gppbjOJ5IgxWH&#10;hRIb+iwp/9lejYL08X1YW59dVqfj+ZKl6TjDs1FqOOg+ZiA8df4//GyvtIL3ydsr/L0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20IUXxwAAAN0AAAAPAAAAAAAA&#10;AAAAAAAAAKECAABkcnMvZG93bnJldi54bWxQSwUGAAAAAAQABAD5AAAAlQMAAAAA&#10;" strokecolor="#2f5496 [2408]" strokeweight="1.5pt"/>
            <v:shape id="AutoShape 37" o:spid="_x0000_s255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TkdY8cAAADdAAAADwAAAGRycy9kb3ducmV2LnhtbESPT2vCQBTE74LfYXmCN7OptFaiqzSF&#10;gil48A+Ct0f2mcRm38bsqvHbdwtCj8PM/IaZLztTixu1rrKs4CWKQRDnVldcKNjvvkZTEM4ja6wt&#10;k4IHOVgu+r05JtreeUO3rS9EgLBLUEHpfZNI6fKSDLrINsTBO9nWoA+yLaRu8R7gppbjOJ5IgxWH&#10;hRIb+iwp/9lejYL08X1YW59dVqfj+ZKl6TjDs1FqOOg+ZiA8df4//GyvtIL3ydsr/L0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5OR1jxwAAAN0AAAAPAAAAAAAA&#10;AAAAAAAAAKECAABkcnMvZG93bnJldi54bWxQSwUGAAAAAAQABAD5AAAAlQMAAAAA&#10;" strokecolor="#2f5496 [2408]" strokeweight="1.5pt"/>
          </v:group>
        </w:pict>
      </w:r>
      <w:r w:rsidR="00E673A2" w:rsidRPr="00497833">
        <w:rPr>
          <w:rFonts w:ascii="ALFABET98" w:hAnsi="ALFABET98"/>
          <w:color w:val="A6A6A6" w:themeColor="background1" w:themeShade="A6"/>
          <w:sz w:val="72"/>
          <w:szCs w:val="72"/>
        </w:rPr>
        <w:t xml:space="preserve">O      </w:t>
      </w:r>
    </w:p>
    <w:p w:rsidR="00E673A2" w:rsidRPr="00497833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550" style="position:absolute;margin-left:-16.1pt;margin-top:9.4pt;width:521.25pt;height:36.85pt;z-index:-25116262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HGDXNYXBAAA8Q8AAA4AAAAAAAAAAAAAAAAALgIAAGRycy9lMm9Eb2MueG1sUEsBAi0AFAAG&#10;AAgAAAAhAFgrD2jgAAAACgEAAA8AAAAAAAAAAAAAAAAAcQYAAGRycy9kb3ducmV2LnhtbFBLBQYA&#10;AAAABAAEAPMAAAB+BwAAAAA=&#10;">
            <v:group id="Group 33" o:spid="_x0000_s255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YE0NLxgAAAN0A&#10;AAAPAAAAAAAAAAAAAAAAAKoCAABkcnMvZG93bnJldi54bWxQSwUGAAAAAAQABAD6AAAAnQMAAAAA&#10;">
              <v:rect id="Rectangle 34" o:spid="_x0000_s255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Y+NasYA&#10;AADdAAAADwAAAGRycy9kb3ducmV2LnhtbESPQWvCQBSE70L/w/IKvelGi7FEV6ltLV5rI6G3R/aZ&#10;Dc2+Ddmtif/eLQgeh5n5hlltBtuIM3W+dqxgOklAEJdO11wpyL934xcQPiBrbByTggt52KwfRivM&#10;tOv5i86HUIkIYZ+hAhNCm0npS0MW/cS1xNE7uc5iiLKrpO6wj3DbyFmSpNJizXHBYEtvhsrfw59V&#10;8FwVH6bI331up0X6ebwct/3PTqmnx+F1CSLQEO7hW3uvFSzS+QL+38QnIN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Y+NasYAAADdAAAADwAAAAAAAAAAAAAAAACYAgAAZHJz&#10;L2Rvd25yZXYueG1sUEsFBgAAAAAEAAQA9QAAAIsDAAAAAA==&#10;" strokecolor="#2f5496 [2408]" strokeweight="1.5pt">
                <v:fill opacity="0"/>
              </v:rect>
              <v:rect id="Rectangle 35" o:spid="_x0000_s255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2rtsMIA&#10;AADdAAAADwAAAGRycy9kb3ducmV2LnhtbERPy26CQBTdm/gPk2vSnQw0xbbU0TQaH0try/6GuQUi&#10;cweZEejfdxYmLk/Oe7keTSN66lxtWUESxSCIC6trLhX8fO/mbyCcR9bYWCYFf+RgvZpOlphpO/AX&#10;9WdfihDCLkMFlfdtJqUrKjLoItsSB+7XdgZ9gF0pdYdDCDeNfI7jhTRYc2iosKVNRcXlfDMK8nTb&#10;8kEaPiW7l/c0v+yvm8Qo9TQbPz9AeBr9Q3x3H7WC10Ua5oY34QnI1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Tau2w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255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ziy/cYAAADdAAAADwAAAGRycy9kb3ducmV2LnhtbESPQWvCQBSE70L/w/IK3nRTQW2jqzQF&#10;IRE8aEvB2yP7TGKzb2N21fjvXUHocZiZb5j5sjO1uFDrKssK3oYRCOLc6ooLBT/fq8E7COeRNdaW&#10;ScGNHCwXL705xtpeeUuXnS9EgLCLUUHpfRNL6fKSDLqhbYiDd7CtQR9kW0jd4jXATS1HUTSRBisO&#10;CyU29FVS/rc7GwXJbf27sT47pYf98ZQlySjDo1Gq/9p9zkB46vx/+NlOtYLpZPwBjzfhCcjFH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c4sv3GAAAA3QAAAA8AAAAAAAAA&#10;AAAAAAAAoQIAAGRycy9kb3ducmV2LnhtbFBLBQYAAAAABAAEAPkAAACUAwAAAAA=&#10;" strokecolor="#2f5496 [2408]" strokeweight="1.5pt"/>
            <v:shape id="AutoShape 37" o:spid="_x0000_s255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G7R3cQAAADdAAAADwAAAGRycy9kb3ducmV2LnhtbERPTWuDQBC9F/oflinkVtfmYIrJKrVQ&#10;iIUemoRCb4M7URN31rgbNf8+eyj0+Hjfm3w2nRhpcK1lBS9RDIK4srrlWsFh//H8CsJ5ZI2dZVJw&#10;Iwd59viwwVTbib9p3PlahBB2KSpovO9TKV3VkEEX2Z44cEc7GPQBDrXUA04h3HRyGceJNNhyaGiw&#10;p/eGqvPuahQUt8+fL+vLy/b4e7qURbEs8WSUWjzNb2sQnmb/L/5zb7WCVZKE/eFNeAIyuw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IbtHdxAAAAN0AAAAPAAAAAAAAAAAA&#10;AAAAAKECAABkcnMvZG93bnJldi54bWxQSwUGAAAAAAQABAD5AAAAkgMAAAAA&#10;" strokecolor="#2f5496 [2408]" strokeweight="1.5pt"/>
          </v:group>
        </w:pict>
      </w:r>
      <w:r w:rsidR="00E673A2" w:rsidRPr="00497833">
        <w:rPr>
          <w:rFonts w:ascii="ALFABET98" w:hAnsi="ALFABET98"/>
          <w:color w:val="A6A6A6" w:themeColor="background1" w:themeShade="A6"/>
          <w:sz w:val="72"/>
          <w:szCs w:val="72"/>
        </w:rPr>
        <w:t xml:space="preserve">O     </w:t>
      </w:r>
    </w:p>
    <w:p w:rsidR="00E673A2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2544" style="position:absolute;margin-left:-16.1pt;margin-top:9.4pt;width:521.25pt;height:36.85pt;z-index:-25116160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Ap&#10;g9LREgQAAPEPAAAOAAAAAAAAAAAAAAAAAC4CAABkcnMvZTJvRG9jLnhtbFBLAQItABQABgAIAAAA&#10;IQBYKw9o4AAAAAoBAAAPAAAAAAAAAAAAAAAAAGwGAABkcnMvZG93bnJldi54bWxQSwUGAAAAAAQA&#10;BADzAAAAeQcAAAAA&#10;">
            <v:group id="Group 33" o:spid="_x0000_s254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pRI/1xgAAAN0A&#10;AAAPAAAAAAAAAAAAAAAAAKoCAABkcnMvZG93bnJldi54bWxQSwUGAAAAAAQABAD6AAAAnQMAAAAA&#10;">
              <v:rect id="Rectangle 34" o:spid="_x0000_s254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NhB1MUA&#10;AADdAAAADwAAAGRycy9kb3ducmV2LnhtbESPQWvCQBSE7wX/w/KE3upGhSipq7S1ll7VSPD2yL5m&#10;Q7NvQ3Zr4r/vCoLHYWa+YVabwTbiQp2vHSuYThIQxKXTNVcK8uPuZQnCB2SNjWNScCUPm/XoaYWZ&#10;dj3v6XIIlYgQ9hkqMCG0mZS+NGTRT1xLHL0f11kMUXaV1B32EW4bOUuSVFqsOS4YbOnDUPl7+LMK&#10;5lXxaYp863M7LdKv0/X03p93Sj2Ph7dXEIGG8Ajf299awSJN53B7E5+AXP8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w2EHUxQAAAN0AAAAPAAAAAAAAAAAAAAAAAJgCAABkcnMv&#10;ZG93bnJldi54bWxQSwUGAAAAAAQABAD1AAAAigMAAAAA&#10;" strokecolor="#2f5496 [2408]" strokeweight="1.5pt">
                <v:fill opacity="0"/>
              </v:rect>
              <v:rect id="Rectangle 35" o:spid="_x0000_s254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EstCMMA&#10;AADdAAAADwAAAGRycy9kb3ducmV2LnhtbESPT4vCMBTE78J+h/AWvGnaRevaNcqi+Oeort4fzdu2&#10;2LzUJmr99kYQPA4z8xtmMmtNJa7UuNKygrgfgSDOrC45V3D4W/a+QTiPrLGyTAru5GA2/ehMMNX2&#10;xju67n0uAoRdigoK7+tUSpcVZND1bU0cvH/bGPRBNrnUDd4C3FTyK4oSabDksFBgTfOCstP+YhQc&#10;h4ua19LwNl4OxsPjaXWex0ap7mf7+wPCU+vf4Vd7oxWMkmQAzzfhCcjp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EstC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54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BlyRccAAADdAAAADwAAAGRycy9kb3ducmV2LnhtbESPT2vCQBTE7wW/w/KE3uqmQmOJbqQR&#10;BFPoQVsEb4/sM3/Mvo3ZrcZv3xWEHoeZ+Q2zWA6mFRfqXW1ZweskAkFcWF1zqeDne/3yDsJ5ZI2t&#10;ZVJwIwfLdPS0wETbK2/psvOlCBB2CSqovO8SKV1RkUE3sR1x8I62N+iD7Eupe7wGuGnlNIpiabDm&#10;sFBhR6uKitPu1yjIbp/7L+vz8+Z4aM55lk1zbIxSz+PhYw7C0+D/w4/2RiuYxfEb3N+EJyDT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YGXJFxwAAAN0AAAAPAAAAAAAA&#10;AAAAAAAAAKECAABkcnMvZG93bnJldi54bWxQSwUGAAAAAAQABAD5AAAAlQMAAAAA&#10;" strokecolor="#2f5496 [2408]" strokeweight="1.5pt"/>
            <v:shape id="AutoShape 37" o:spid="_x0000_s254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MvsMsUAAADdAAAADwAAAGRycy9kb3ducmV2LnhtbESPQYvCMBSE78L+h/AWvGm6HqpUo9iF&#10;BSt4UJcFb4/m2Vabl9pktf57Iwgeh5n5hpktOlOLK7WusqzgaxiBIM6trrhQ8Lv/GUxAOI+ssbZM&#10;Cu7kYDH/6M0w0fbGW7rufCEChF2CCkrvm0RKl5dk0A1tQxy8o20N+iDbQuoWbwFuajmKolgarDgs&#10;lNjQd0n5efdvFKT39d/G+uyyOh5OlyxNRxmejFL9z245BeGp8+/wq73SCsZxHMPzTXgCcv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6MvsMsUAAADdAAAADwAAAAAAAAAA&#10;AAAAAAChAgAAZHJzL2Rvd25yZXYueG1sUEsFBgAAAAAEAAQA+QAAAJMDAAAAAA==&#10;" strokecolor="#2f5496 [2408]" strokeweight="1.5pt"/>
          </v:group>
        </w:pict>
      </w:r>
      <w:r w:rsidR="00E673A2" w:rsidRPr="00497833">
        <w:rPr>
          <w:rFonts w:ascii="ALFABET98" w:hAnsi="ALFABET98"/>
          <w:color w:val="A6A6A6" w:themeColor="background1" w:themeShade="A6"/>
          <w:sz w:val="72"/>
          <w:szCs w:val="72"/>
        </w:rPr>
        <w:t xml:space="preserve">O          </w:t>
      </w:r>
    </w:p>
    <w:p w:rsidR="00E673A2" w:rsidRPr="0025603D" w:rsidRDefault="00E673A2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sz w:val="36"/>
          <w:szCs w:val="36"/>
        </w:rPr>
        <w:t xml:space="preserve">   </w:t>
      </w:r>
      <w:r w:rsidR="00437EB7">
        <w:rPr>
          <w:rFonts w:ascii="ALFABET98" w:hAnsi="ALFABET98"/>
          <w:sz w:val="36"/>
          <w:szCs w:val="36"/>
        </w:rPr>
        <w:t xml:space="preserve">                              38</w:t>
      </w:r>
    </w:p>
    <w:p w:rsidR="00E673A2" w:rsidRPr="00AB7A18" w:rsidRDefault="00E673A2" w:rsidP="00E673A2">
      <w:pPr>
        <w:spacing w:line="240" w:lineRule="auto"/>
        <w:rPr>
          <w:rFonts w:ascii="ALFABET98" w:hAnsi="ALFABET98"/>
          <w:sz w:val="36"/>
          <w:szCs w:val="36"/>
        </w:rPr>
      </w:pPr>
      <w:r w:rsidRPr="0025603D">
        <w:rPr>
          <w:rFonts w:ascii="ALFABET98" w:hAnsi="ALFABET98"/>
          <w:sz w:val="36"/>
          <w:szCs w:val="36"/>
        </w:rPr>
        <w:t>Say</w:t>
      </w:r>
      <w:r>
        <w:rPr>
          <w:rFonts w:ascii="ALFABET98" w:hAnsi="ALFABET98"/>
          <w:sz w:val="36"/>
          <w:szCs w:val="36"/>
        </w:rPr>
        <w:t>ın velim,  O harfinin üzerinden geçip boşlukları doldurunız</w:t>
      </w:r>
      <w:r w:rsidRPr="0025603D">
        <w:rPr>
          <w:rFonts w:ascii="ALFABET98" w:hAnsi="ALFABET98"/>
          <w:sz w:val="36"/>
          <w:szCs w:val="36"/>
        </w:rPr>
        <w:t>.</w:t>
      </w:r>
    </w:p>
    <w:p w:rsidR="00E673A2" w:rsidRDefault="00443F71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538" style="position:absolute;margin-left:-16.1pt;margin-top:9.4pt;width:521.25pt;height:36.85pt;z-index:-25115852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Izl6FQ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B4Izl6FQQAAPEPAAAOAAAAAAAAAAAAAAAAAC4CAABkcnMvZTJvRG9jLnhtbFBLAQItABQABgAI&#10;AAAAIQBYKw9o4AAAAAoBAAAPAAAAAAAAAAAAAAAAAG8GAABkcnMvZG93bnJldi54bWxQSwUGAAAA&#10;AAQABADzAAAAfAcAAAAA&#10;">
            <v:group id="Group 33" o:spid="_x0000_s254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jOJ9HwwAAAN0AAAAP&#10;AAAAAAAAAAAAAAAAAKoCAABkcnMvZG93bnJldi54bWxQSwUGAAAAAAQABAD6AAAAmgMAAAAA&#10;">
              <v:rect id="Rectangle 34" o:spid="_x0000_s254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RRZsYA&#10;AADdAAAADwAAAGRycy9kb3ducmV2LnhtbESPzWrDMBCE74W+g9hCb42UBtLUiRLa5odekzqY3BZr&#10;a5laK2OpsfP2UaDQ4zAz3zCL1eAacaYu1J41jEcKBHHpTc2Vhvxr+zQDESKywcYzabhQgNXy/m6B&#10;mfE97+l8iJVIEA4ZarAxtpmUobTkMIx8S5y8b985jEl2lTQd9gnuGvms1FQ6rDktWGzpw1L5c/h1&#10;GiZVsbFFvg65GxfT3fFyfO9PW60fH4a3OYhIQ/wP/7U/jYYXpV7h9iY9Abm8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qRRZsYAAADdAAAADwAAAAAAAAAAAAAAAACYAgAAZHJz&#10;L2Rvd25yZXYueG1sUEsFBgAAAAAEAAQA9QAAAIsDAAAAAA==&#10;" strokecolor="#2f5496 [2408]" strokeweight="1.5pt">
                <v:fill opacity="0"/>
              </v:rect>
              <v:rect id="Rectangle 35" o:spid="_x0000_s254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T2ajsAA&#10;AADdAAAADwAAAGRycy9kb3ducmV2LnhtbERPyW7CMBC9I/UfrKnEDZxUQCHgoArEcgQK91E8TaLE&#10;4zQ2EP4eH5A4Pr19sexMLW7UutKygngYgSDOrC45V3D+3QymIJxH1lhbJgUPcrBMP3oLTLS985Fu&#10;J5+LEMIuQQWF900ipcsKMuiGtiEO3J9tDfoA21zqFu8h3NTyK4om0mDJoaHAhlYFZdXpahRcxuuG&#10;d9LwId6MZuNLtf1fxUap/mf3MwfhqfNv8cu91wq+ozjsD2/CE5Dp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TT2ajs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254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W/Fw8UAAADdAAAADwAAAGRycy9kb3ducmV2LnhtbESPQYvCMBSE78L+h/AW9qZpPahUo9iF&#10;BbvgQV0WvD2aZ1ttXmoTtf57Iwgeh5n5hpktOlOLK7WusqwgHkQgiHOrKy4U/O1++hMQziNrrC2T&#10;gjs5WMw/ejNMtL3xhq5bX4gAYZeggtL7JpHS5SUZdAPbEAfvYFuDPsi2kLrFW4CbWg6jaCQNVhwW&#10;Smzou6T8tL0YBen9939tfXZeHfbHc5amwwyPRqmvz245BeGp8+/wq73SCsZRHMPzTXgCcv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W/Fw8UAAADdAAAADwAAAAAAAAAA&#10;AAAAAAChAgAAZHJzL2Rvd25yZXYueG1sUEsFBgAAAAAEAAQA+QAAAJMDAAAAAA==&#10;" strokecolor="#2f5496 [2408]" strokeweight="1.5pt"/>
            <v:shape id="AutoShape 37" o:spid="_x0000_s253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b1btMcAAADdAAAADwAAAGRycy9kb3ducmV2LnhtbESPQWvCQBSE7wX/w/IEb83GHNqSZpVG&#10;EIzQQ1WE3h7ZZxKbfRuzW5P8+26h0OMwM98w2Xo0rbhT7xrLCpZRDIK4tLrhSsHpuH18AeE8ssbW&#10;MimYyMF6NXvIMNV24A+6H3wlAoRdigpq77tUSlfWZNBFtiMO3sX2Bn2QfSV1j0OAm1YmcfwkDTYc&#10;FmrsaFNT+XX4NgryaX9+t7647S6f11uR50mBV6PUYj6+vYLwNPr/8F97pxU8x8sEft+EJyBX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5vVu0xwAAAN0AAAAPAAAAAAAA&#10;AAAAAAAAAKECAABkcnMvZG93bnJldi54bWxQSwUGAAAAAAQABAD5AAAAlQMAAAAA&#10;" strokecolor="#2f5496 [2408]" strokeweight="1.5pt"/>
          </v:group>
        </w:pict>
      </w:r>
      <w:r w:rsidR="00E673A2">
        <w:rPr>
          <w:rFonts w:ascii="ALFABET98" w:hAnsi="ALFABET98"/>
          <w:sz w:val="72"/>
          <w:szCs w:val="72"/>
        </w:rPr>
        <w:t xml:space="preserve">ol     ok    on    ol     ok    on         </w:t>
      </w:r>
      <w:r w:rsidR="00E673A2" w:rsidRPr="0024361A">
        <w:rPr>
          <w:rFonts w:ascii="ALFABET98" w:hAnsi="ALFABET98"/>
          <w:sz w:val="72"/>
          <w:szCs w:val="72"/>
        </w:rPr>
        <w:t xml:space="preserve"> </w:t>
      </w:r>
      <w:r w:rsidR="00E673A2">
        <w:rPr>
          <w:rFonts w:ascii="ALFABET98" w:hAnsi="ALFABET98"/>
          <w:sz w:val="72"/>
          <w:szCs w:val="72"/>
        </w:rPr>
        <w:t xml:space="preserve">                                       </w:t>
      </w:r>
    </w:p>
    <w:p w:rsidR="00E673A2" w:rsidRPr="0024361A" w:rsidRDefault="00443F71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lastRenderedPageBreak/>
        <w:pict>
          <v:group id="_x0000_s2532" style="position:absolute;margin-left:-16.1pt;margin-top:9.4pt;width:521.25pt;height:36.85pt;z-index:-25115750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tEqfEwQAAPEPAAAOAAAAZHJzL2Uyb0RvYy54bWzsV9tu4zYQfS/QfyD4nuhi+SZEWQS+BAW2&#10;7aK7/QBaoi6oRKokHTld9N87HEqyHWf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">
            <v:group id="Group 33" o:spid="_x0000_s253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Qx0h4wwAAAN0AAAAP&#10;AAAAAAAAAAAAAAAAAKoCAABkcnMvZG93bnJldi54bWxQSwUGAAAAAAQABAD6AAAAmgMAAAAA&#10;">
              <v:rect id="Rectangle 34" o:spid="_x0000_s253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VuGWcUA&#10;AADdAAAADwAAAGRycy9kb3ducmV2LnhtbESPT2vCQBTE74V+h+UVequbtBgkukr/WbxWI8HbI/vM&#10;BrNvQ3Zr4rd3hYLHYWZ+wyxWo23FmXrfOFaQThIQxJXTDdcKit36ZQbCB2SNrWNScCEPq+XjwwJz&#10;7Qb+pfM21CJC2OeowITQ5VL6ypBFP3EdcfSOrrcYouxrqXscIty28jVJMmmx4bhgsKNPQ9Vp+2cV&#10;vNXltymLL1/YtMx+9pf9x3BYK/X8NL7PQQQawz38395oBVk6TeH2Jj4Bub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W4ZZxQAAAN0AAAAPAAAAAAAAAAAAAAAAAJgCAABkcnMv&#10;ZG93bnJldi54bWxQSwUGAAAAAAQABAD1AAAAigMAAAAA&#10;" strokecolor="#2f5496 [2408]" strokeweight="1.5pt">
                <v:fill opacity="0"/>
              </v:rect>
              <v:rect id="Rectangle 35" o:spid="_x0000_s253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vPshsMA&#10;AADdAAAADwAAAGRycy9kb3ducmV2LnhtbESPQYvCMBSE74L/ITxhb5pWrKzVKOLi6tGten80z7bY&#10;vHSbqPXfm4UFj8PMfMMsVp2pxZ1aV1lWEI8iEMS51RUXCk7H7fAThPPIGmvLpOBJDlbLfm+BqbYP&#10;/qF75gsRIOxSVFB636RSurwkg25kG+LgXWxr0AfZFlK3+AhwU8txFE2lwYrDQokNbUrKr9nNKDgn&#10;Xw3vpOFDvJ3MkvP1+3cTG6U+Bt16DsJT59/h//ZeK5jGyRj+3oQnIJc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vPshs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53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qGzy8cAAADdAAAADwAAAGRycy9kb3ducmV2LnhtbESPT2vCQBTE74V+h+UVvNWNSqVE12AK&#10;BSP0UFsK3h7ZZ/6YfRuzaxK/fbdQ8DjMzG+YdTKaRvTUucqygtk0AkGcW11xoeD76/35FYTzyBob&#10;y6TgRg6SzePDGmNtB/6k/uALESDsYlRQet/GUrq8JINualvi4J1sZ9AH2RVSdzgEuGnkPIqW0mDF&#10;YaHElt5Kys+Hq1GQ3vY/H9Znl93pWF+yNJ1nWBulJk/jdgXC0+jv4f/2TitYzl4W8PcmPAG5+Q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eobPLxwAAAN0AAAAPAAAAAAAA&#10;AAAAAAAAAKECAABkcnMvZG93bnJldi54bWxQSwUGAAAAAAQABAD5AAAAlQMAAAAA&#10;" strokecolor="#2f5496 [2408]" strokeweight="1.5pt"/>
            <v:shape id="AutoShape 37" o:spid="_x0000_s253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Ugrv8cAAADdAAAADwAAAGRycy9kb3ducmV2LnhtbESPT2vCQBTE74V+h+UVvNWNYqVE12AK&#10;BSP0UFsK3h7ZZ/6YfRuzaxK/fbdQ8DjMzG+YdTKaRvTUucqygtk0AkGcW11xoeD76/35FYTzyBob&#10;y6TgRg6SzePDGmNtB/6k/uALESDsYlRQet/GUrq8JINualvi4J1sZ9AH2RVSdzgEuGnkPIqW0mDF&#10;YaHElt5Kys+Hq1GQ3vY/H9Znl93pWF+yNJ1nWBulJk/jdgXC0+jv4f/2TitYzl4W8PcmPAG5+Q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RSCu/xwAAAN0AAAAPAAAAAAAA&#10;AAAAAAAAAKECAABkcnMvZG93bnJldi54bWxQSwUGAAAAAAQABAD5AAAAlQMAAAAA&#10;" strokecolor="#2f5496 [2408]" strokeweight="1.5pt"/>
          </v:group>
        </w:pict>
      </w:r>
      <w:r w:rsidR="00E673A2" w:rsidRPr="0024361A">
        <w:rPr>
          <w:rFonts w:ascii="ALFABET98" w:hAnsi="ALFABET98"/>
          <w:sz w:val="72"/>
          <w:szCs w:val="72"/>
        </w:rPr>
        <w:t xml:space="preserve"> </w:t>
      </w:r>
      <w:r w:rsidR="00E673A2">
        <w:rPr>
          <w:rFonts w:ascii="ALFABET98" w:hAnsi="ALFABET98"/>
          <w:sz w:val="72"/>
          <w:szCs w:val="72"/>
        </w:rPr>
        <w:t xml:space="preserve">                                         </w:t>
      </w:r>
      <w:r w:rsidR="00E673A2" w:rsidRPr="0024361A">
        <w:rPr>
          <w:rFonts w:ascii="ALFABET98" w:hAnsi="ALFABET98"/>
          <w:sz w:val="72"/>
          <w:szCs w:val="72"/>
        </w:rPr>
        <w:t xml:space="preserve">       </w:t>
      </w:r>
      <w:r w:rsidR="00E673A2">
        <w:rPr>
          <w:rFonts w:ascii="ALFABET98" w:hAnsi="ALFABET98"/>
          <w:sz w:val="72"/>
          <w:szCs w:val="72"/>
        </w:rPr>
        <w:t xml:space="preserve">      </w:t>
      </w:r>
      <w:r w:rsidR="00E673A2" w:rsidRPr="0024361A">
        <w:rPr>
          <w:rFonts w:ascii="ALFABET98" w:hAnsi="ALFABET98"/>
          <w:sz w:val="72"/>
          <w:szCs w:val="72"/>
        </w:rPr>
        <w:t xml:space="preserve">        </w:t>
      </w:r>
      <w:r w:rsidR="00E673A2">
        <w:rPr>
          <w:rFonts w:ascii="ALFABET98" w:hAnsi="ALFABET98"/>
          <w:sz w:val="72"/>
          <w:szCs w:val="72"/>
        </w:rPr>
        <w:t xml:space="preserve"> </w:t>
      </w:r>
    </w:p>
    <w:p w:rsidR="00E673A2" w:rsidRPr="00E0338D" w:rsidRDefault="00443F71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526" style="position:absolute;margin-left:-16.1pt;margin-top:9.4pt;width:521.25pt;height:36.85pt;z-index:-25115648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O43OvoXBAAA8Q8AAA4AAAAAAAAAAAAAAAAALgIAAGRycy9lMm9Eb2MueG1sUEsBAi0AFAAG&#10;AAgAAAAhAFgrD2jgAAAACgEAAA8AAAAAAAAAAAAAAAAAcQYAAGRycy9kb3ducmV2LnhtbFBLBQYA&#10;AAAABAAEAPMAAAB+BwAAAAA=&#10;">
            <v:group id="Group 33" o:spid="_x0000_s252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BidZfFAAAA3QAA&#10;AA8AAAAAAAAAAAAAAAAAqgIAAGRycy9kb3ducmV2LnhtbFBLBQYAAAAABAAEAPoAAACcAwAAAAA=&#10;">
              <v:rect id="Rectangle 34" o:spid="_x0000_s253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f67tsYA&#10;AADdAAAADwAAAGRycy9kb3ducmV2LnhtbESPzWrDMBCE74W+g9hCb43shrjFiRLa5odcmzqY3BZr&#10;a5laK2OpsfP2UaDQ4zAz3zCL1WhbcabeN44VpJMEBHHldMO1guJr+/QKwgdkja1jUnAhD6vl/d0C&#10;c+0G/qTzIdQiQtjnqMCE0OVS+sqQRT9xHXH0vl1vMUTZ11L3OES4beVzkmTSYsNxwWBHH4aqn8Ov&#10;VTCty40pi7UvbFpmu+Pl+D6ctko9PoxvcxCBxvAf/mvvtYIsnb3A7U18AnJ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f67tsYAAADdAAAADwAAAAAAAAAAAAAAAACYAgAAZHJz&#10;L2Rvd25yZXYueG1sUEsFBgAAAAAEAAQA9QAAAIsDAAAAAA==&#10;" strokecolor="#2f5496 [2408]" strokeweight="1.5pt">
                <v:fill opacity="0"/>
              </v:rect>
              <v:rect id="Rectangle 35" o:spid="_x0000_s253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xvbbMAA&#10;AADdAAAADwAAAGRycy9kb3ducmV2LnhtbERPy4rCMBTdD/gP4QruxrSDlbGaiiiOLh0f+0tzbUub&#10;m04TtfP3ZiG4PJz3YtmbRtypc5VlBfE4AkGcW11xoeB82n5+g3AeWWNjmRT8k4NlNvhYYKrtg3/p&#10;fvSFCCHsUlRQet+mUrq8JINubFviwF1tZ9AH2BVSd/gI4aaRX1E0lQYrDg0ltrQuKa+PN6Pgkmxa&#10;3knDh3g7mSWX+udvHRulRsN+NQfhqfdv8cu91wqmcRLmhjfhCcjsC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xvbbM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252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0mEIccAAADdAAAADwAAAGRycy9kb3ducmV2LnhtbESPQWvCQBSE74X+h+UVvDUbBaWNWcUU&#10;CkboobYUvD2yz2w0+zZmV43/vlsoeBxm5hsmXw62FRfqfeNYwThJQRBXTjdcK/j+en9+AeEDssbW&#10;MSm4kYfl4vEhx0y7K3/SZRtqESHsM1RgQugyKX1lyKJPXEccvb3rLYYo+1rqHq8Rbls5SdOZtNhw&#10;XDDY0Zuh6rg9WwXFbfPz4UJ5Wu93h1NZFJMSD1ap0dOwmoMINIR7+L+91gpm4+kr/L2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/SYQhxwAAAN0AAAAPAAAAAAAA&#10;AAAAAAAAAKECAABkcnMvZG93bnJldi54bWxQSwUGAAAAAAQABAD5AAAAlQMAAAAA&#10;" strokecolor="#2f5496 [2408]" strokeweight="1.5pt"/>
            <v:shape id="AutoShape 37" o:spid="_x0000_s252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B/nAcEAAADdAAAADwAAAGRycy9kb3ducmV2LnhtbERPTYvCMBC9C/6HMII3TfVQpBrFCoIV&#10;PKwrgrehGdtqM6lN1PrvNwdhj4/3vVh1phYval1lWcFkHIEgzq2uuFBw+t2OZiCcR9ZYWyYFH3Kw&#10;WvZ7C0y0ffMPvY6+ECGEXYIKSu+bREqXl2TQjW1DHLirbQ36ANtC6hbfIdzUchpFsTRYcWgosaFN&#10;Sfn9+DQK0s/+fLA+e+yul9sjS9Nphjej1HDQrecgPHX+X/x177SCeBKH/eFNeAJy+Q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gH+cBwQAAAN0AAAAPAAAAAAAAAAAAAAAA&#10;AKECAABkcnMvZG93bnJldi54bWxQSwUGAAAAAAQABAD5AAAAjwMAAAAA&#10;" strokecolor="#2f5496 [2408]" strokeweight="1.5pt"/>
          </v:group>
        </w:pict>
      </w:r>
      <w:r w:rsidR="00E673A2">
        <w:rPr>
          <w:rFonts w:ascii="ALFABET98" w:hAnsi="ALFABET98"/>
          <w:sz w:val="72"/>
          <w:szCs w:val="72"/>
        </w:rPr>
        <w:t>lo     ko    no</w:t>
      </w:r>
      <w:r w:rsidR="00E673A2" w:rsidRPr="0024361A">
        <w:rPr>
          <w:rFonts w:ascii="ALFABET98" w:hAnsi="ALFABET98"/>
          <w:sz w:val="72"/>
          <w:szCs w:val="72"/>
        </w:rPr>
        <w:t xml:space="preserve"> </w:t>
      </w:r>
      <w:r w:rsidR="00E673A2">
        <w:rPr>
          <w:rFonts w:ascii="ALFABET98" w:hAnsi="ALFABET98"/>
          <w:sz w:val="72"/>
          <w:szCs w:val="72"/>
        </w:rPr>
        <w:t xml:space="preserve">    lo     ko    no                                       </w:t>
      </w:r>
      <w:r w:rsidR="00E673A2" w:rsidRPr="00F12AA8">
        <w:rPr>
          <w:rFonts w:ascii="ALFABET98" w:hAnsi="ALFABET98"/>
          <w:color w:val="A6A6A6" w:themeColor="background1" w:themeShade="A6"/>
          <w:sz w:val="72"/>
          <w:szCs w:val="72"/>
        </w:rPr>
        <w:t xml:space="preserve">      </w:t>
      </w:r>
    </w:p>
    <w:p w:rsidR="00E673A2" w:rsidRDefault="00443F71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520" style="position:absolute;margin-left:-16.1pt;margin-top:9.4pt;width:521.25pt;height:36.85pt;z-index:-25115955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C2&#10;N7T9EgQAAPEPAAAOAAAAAAAAAAAAAAAAAC4CAABkcnMvZTJvRG9jLnhtbFBLAQItABQABgAIAAAA&#10;IQBYKw9o4AAAAAoBAAAPAAAAAAAAAAAAAAAAAGwGAABkcnMvZG93bnJldi54bWxQSwUGAAAAAAQA&#10;BADzAAAAeQcAAAAA&#10;">
            <v:group id="Group 33" o:spid="_x0000_s252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E1uSnFAAAA3QAA&#10;AA8AAAAAAAAAAAAAAAAAqgIAAGRycy9kb3ducmV2LnhtbFBLBQYAAAAABAAEAPoAAACcAwAAAAA=&#10;">
              <v:rect id="Rectangle 34" o:spid="_x0000_s252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Kl3CMUA&#10;AADdAAAADwAAAGRycy9kb3ducmV2LnhtbESPQWvCQBSE7wX/w/KE3uomFUKJrtJqlV6rkeDtkX1m&#10;g9m3Ibs18d+7hUKPw8x8wyzXo23FjXrfOFaQzhIQxJXTDdcKiuPu5Q2ED8gaW8ek4E4e1qvJ0xJz&#10;7Qb+ptsh1CJC2OeowITQ5VL6ypBFP3MdcfQurrcYouxrqXscIty28jVJMmmx4bhgsKONoep6+LEK&#10;5nX5acpi6wubltn+dD99DOedUs/T8X0BItAY/sN/7S+tIEuzOfy+iU9Arh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qXcIxQAAAN0AAAAPAAAAAAAAAAAAAAAAAJgCAABkcnMv&#10;ZG93bnJldi54bWxQSwUGAAAAAAQABAD1AAAAigMAAAAA&#10;" strokecolor="#2f5496 [2408]" strokeweight="1.5pt">
                <v:fill opacity="0"/>
              </v:rect>
              <v:rect id="Rectangle 35" o:spid="_x0000_s252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Dob1MQA&#10;AADdAAAADwAAAGRycy9kb3ducmV2LnhtbESPQWvCQBSE74X+h+UJvdVNShI0ukpRrB6rrfdH9pkE&#10;s2/T7JrEf+8WCj0OM/MNs1yPphE9da62rCCeRiCIC6trLhV8f+1eZyCcR9bYWCYFd3KwXj0/LTHX&#10;duAj9SdfigBhl6OCyvs2l9IVFRl0U9sSB+9iO4M+yK6UusMhwE0j36IokwZrDgsVtrSpqLiebkbB&#10;Od22vJeGP+NdMk/P14+fTWyUepmM7wsQnkb/H/5rH7SCLM4S+H0TnoBcP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Q6G9T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252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GhEmcYAAADdAAAADwAAAGRycy9kb3ducmV2LnhtbESPT4vCMBTE78J+h/AEb5oqWKQaxS4s&#10;WMGDf1jY26N5ttXmpTZZrd/eLCx4HGbmN8xi1Zla3Kl1lWUF41EEgji3uuJCwen4NZyBcB5ZY22Z&#10;FDzJwWr50Vtgou2D93Q/+EIECLsEFZTeN4mULi/JoBvZhjh4Z9sa9EG2hdQtPgLc1HISRbE0WHFY&#10;KLGhz5Ly6+HXKEif2++d9dltc/653LI0nWR4MUoN+t16DsJT59/h//ZGK4jH8RT+3oQnIJc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BoRJnGAAAA3QAAAA8AAAAAAAAA&#10;AAAAAAAAoQIAAGRycy9kb3ducmV2LnhtbFBLBQYAAAAABAAEAPkAAACUAwAAAAA=&#10;" strokecolor="#2f5496 [2408]" strokeweight="1.5pt"/>
            <v:shape id="AutoShape 37" o:spid="_x0000_s252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Lra7sYAAADdAAAADwAAAGRycy9kb3ducmV2LnhtbESPT4vCMBTE78J+h/AWvGmqhyLdRrHC&#10;ghX24B8WvD2aZ1ttXmqT1frtN4LgcZiZ3zDpojeNuFHnassKJuMIBHFhdc2lgsP+ezQD4TyyxsYy&#10;KXiQg8X8Y5Biou2dt3Tb+VIECLsEFVTet4mUrqjIoBvbljh4J9sZ9EF2pdQd3gPcNHIaRbE0WHNY&#10;qLClVUXFZfdnFGSPze+P9fl1fTqer3mWTXM8G6WGn/3yC4Sn3r/Dr/ZaK4gncQzPN+EJyPk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C62u7GAAAA3QAAAA8AAAAAAAAA&#10;AAAAAAAAoQIAAGRycy9kb3ducmV2LnhtbFBLBQYAAAAABAAEAPkAAACUAwAAAAA=&#10;" strokecolor="#2f5496 [2408]" strokeweight="1.5pt"/>
          </v:group>
        </w:pict>
      </w:r>
      <w:r w:rsidR="00E673A2" w:rsidRPr="0024361A">
        <w:rPr>
          <w:rFonts w:ascii="ALFABET98" w:hAnsi="ALFABET98"/>
          <w:sz w:val="72"/>
          <w:szCs w:val="72"/>
        </w:rPr>
        <w:t xml:space="preserve"> </w:t>
      </w:r>
      <w:r w:rsidR="00E673A2">
        <w:rPr>
          <w:rFonts w:ascii="ALFABET98" w:hAnsi="ALFABET98"/>
          <w:sz w:val="72"/>
          <w:szCs w:val="72"/>
        </w:rPr>
        <w:t xml:space="preserve">                                      </w:t>
      </w:r>
    </w:p>
    <w:p w:rsidR="00E673A2" w:rsidRDefault="00443F71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514" style="position:absolute;margin-left:-16.1pt;margin-top:9.4pt;width:521.25pt;height:36.85pt;z-index:-25109299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qSpKZRYEAADxDwAADgAAAAAAAAAAAAAAAAAuAgAAZHJzL2Uyb0RvYy54bWxQSwECLQAUAAYA&#10;CAAAACEAWCsPaOAAAAAKAQAADwAAAAAAAAAAAAAAAABwBgAAZHJzL2Rvd25yZXYueG1sUEsFBgAA&#10;AAAEAAQA8wAAAH0HAAAAAA==&#10;">
            <v:group id="Group 33" o:spid="_x0000_s251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IrLgfwwAAAN0AAAAP&#10;AAAAAAAAAAAAAAAAAKoCAABkcnMvZG93bnJldi54bWxQSwUGAAAAAAQABAD6AAAAmgMAAAAA&#10;">
              <v:rect id="Rectangle 34" o:spid="_x0000_s251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TB2PsYA&#10;AADdAAAADwAAAGRycy9kb3ducmV2LnhtbESPQWvCQBSE7wX/w/IEb3VjhbSmrqJVS6/VSOjtkX3N&#10;hmbfhuxq4r93C4Ueh5n5hlmuB9uIK3W+dqxgNk1AEJdO11wpyE+HxxcQPiBrbByTght5WK9GD0vM&#10;tOv5k67HUIkIYZ+hAhNCm0npS0MW/dS1xNH7dp3FEGVXSd1hH+G2kU9JkkqLNccFgy29GSp/jher&#10;YF4Ve1PkO5/bWZG+n2/nbf91UGoyHjavIAIN4T/81/7QCp7TdAG/b+ITkK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TB2PsYAAADdAAAADwAAAAAAAAAAAAAAAACYAgAAZHJz&#10;L2Rvd25yZXYueG1sUEsFBgAAAAAEAAQA9QAAAIsDAAAAAA==&#10;" strokecolor="#2f5496 [2408]" strokeweight="1.5pt">
                <v:fill opacity="0"/>
              </v:rect>
              <v:rect id="Rectangle 35" o:spid="_x0000_s251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qm91sEA&#10;AADdAAAADwAAAGRycy9kb3ducmV2LnhtbERPPW/CMBDdK/EfrEPqVpygAiXFRCgI6AgU9lN8TSLi&#10;c4hNkv77ekDq+PS+V+lgatFR6yrLCuJJBII4t7riQsHle/f2AcJ5ZI21ZVLwSw7S9ehlhYm2PZ+o&#10;O/tChBB2CSoovW8SKV1ekkE3sQ1x4H5sa9AH2BZSt9iHcFPLaRTNpcGKQ0OJDWUl5bfzwyi4zrYN&#10;H6ThY7x7X86ut/09i41Sr+Nh8wnC0+D/xU/3l1awmC/C/vAmPAG5/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apvdb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251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vvim8cAAADdAAAADwAAAGRycy9kb3ducmV2LnhtbESPQWvCQBSE74X+h+UVvNWNHmJJs0oj&#10;CEbwUC2F3h7ZZxKbfRuzaxL/fVcQehxm5hsmXY2mET11rrasYDaNQBAXVtdcKvg6bl7fQDiPrLGx&#10;TApu5GC1fH5KMdF24E/qD74UAcIuQQWV920ipSsqMuimtiUO3sl2Bn2QXSl1h0OAm0bOoyiWBmsO&#10;CxW2tK6o+D1cjYLstvveW59ftqef8yXPsnmOZ6PU5GX8eAfhafT/4Ud7qxUs4sUM7m/CE5DL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i++KbxwAAAN0AAAAPAAAAAAAA&#10;AAAAAAAAAKECAABkcnMvZG93bnJldi54bWxQSwUGAAAAAAQABAD5AAAAlQMAAAAA&#10;" strokecolor="#2f5496 [2408]" strokeweight="1.5pt"/>
            <v:shape id="AutoShape 37" o:spid="_x0000_s251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il87MYAAADdAAAADwAAAGRycy9kb3ducmV2LnhtbESPT4vCMBTE78J+h/AWvGlqDyrVKHZh&#10;wQoe/MPC3h7Ns602L7WJWr+9WVjwOMzMb5j5sjO1uFPrKssKRsMIBHFudcWFguPhezAF4Tyyxtoy&#10;KXiSg+XiozfHRNsH7+i+94UIEHYJKii9bxIpXV6SQTe0DXHwTrY16INsC6lbfAS4qWUcRWNpsOKw&#10;UGJDXyXll/3NKEifm5+t9dl1ffo9X7M0jTM8G6X6n91qBsJT59/h//ZaK5iMJzH8vQlPQC5e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IpfOzGAAAA3QAAAA8AAAAAAAAA&#10;AAAAAAAAoQIAAGRycy9kb3ducmV2LnhtbFBLBQYAAAAABAAEAPkAAACUAwAAAAA=&#10;" strokecolor="#2f5496 [2408]" strokeweight="1.5pt"/>
          </v:group>
        </w:pict>
      </w:r>
      <w:r w:rsidR="00E673A2">
        <w:rPr>
          <w:rFonts w:ascii="ALFABET98" w:hAnsi="ALFABET98"/>
          <w:sz w:val="72"/>
          <w:szCs w:val="72"/>
        </w:rPr>
        <w:t xml:space="preserve">ol     ok    on    ol     ok    on         </w:t>
      </w:r>
      <w:r w:rsidR="00E673A2" w:rsidRPr="0024361A">
        <w:rPr>
          <w:rFonts w:ascii="ALFABET98" w:hAnsi="ALFABET98"/>
          <w:sz w:val="72"/>
          <w:szCs w:val="72"/>
        </w:rPr>
        <w:t xml:space="preserve"> </w:t>
      </w:r>
      <w:r w:rsidR="00E673A2">
        <w:rPr>
          <w:rFonts w:ascii="ALFABET98" w:hAnsi="ALFABET98"/>
          <w:sz w:val="72"/>
          <w:szCs w:val="72"/>
        </w:rPr>
        <w:t xml:space="preserve">                                       </w:t>
      </w:r>
    </w:p>
    <w:p w:rsidR="00E673A2" w:rsidRPr="0024361A" w:rsidRDefault="00443F71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508" style="position:absolute;margin-left:-16.1pt;margin-top:9.4pt;width:521.25pt;height:36.85pt;z-index:-25109196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8MctuBYEAADxDwAADgAAAAAAAAAAAAAAAAAuAgAAZHJzL2Uyb0RvYy54bWxQSwECLQAUAAYA&#10;CAAAACEAWCsPaOAAAAAKAQAADwAAAAAAAAAAAAAAAABwBgAAZHJzL2Rvd25yZXYueG1sUEsFBgAA&#10;AAAEAAQA8wAAAH0HAAAAAA==&#10;">
            <v:group id="Group 33" o:spid="_x0000_s251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DDgkx8cAAADd&#10;AAAADwAAAAAAAAAAAAAAAACqAgAAZHJzL2Rvd25yZXYueG1sUEsFBgAAAAAEAAQA+gAAAJ4DAAAA&#10;AA==&#10;">
              <v:rect id="Rectangle 34" o:spid="_x0000_s251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aTq5sYA&#10;AADdAAAADwAAAGRycy9kb3ducmV2LnhtbESPQWvCQBSE70L/w/IKvelGi7FEV6ltLV5rI6G3R/aZ&#10;Dc2+Ddmtif/eLQgeh5n5hlltBtuIM3W+dqxgOklAEJdO11wpyL934xcQPiBrbByTggt52KwfRivM&#10;tOv5i86HUIkIYZ+hAhNCm0npS0MW/cS1xNE7uc5iiLKrpO6wj3DbyFmSpNJizXHBYEtvhsrfw59V&#10;8FwVH6bI331up0X6ebwct/3PTqmnx+F1CSLQEO7hW3uvFSzSxRz+38QnIN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aTq5sYAAADdAAAADwAAAAAAAAAAAAAAAACYAgAAZHJz&#10;L2Rvd25yZXYueG1sUEsFBgAAAAAEAAQA9QAAAIsDAAAAAA==&#10;" strokecolor="#2f5496 [2408]" strokeweight="1.5pt">
                <v:fill opacity="0"/>
              </v:rect>
              <v:rect id="Rectangle 35" o:spid="_x0000_s251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gyAOcUA&#10;AADdAAAADwAAAGRycy9kb3ducmV2LnhtbESPQWvCQBSE7wX/w/KE3ppNpEaNriIW2x6tNfdH9pkE&#10;s29jdpuk/75bKPQ4zMw3zGY3mkb01LnasoIkikEQF1bXXCq4fB6fliCcR9bYWCYF3+Rgt508bDDT&#10;duAP6s++FAHCLkMFlfdtJqUrKjLoItsSB+9qO4M+yK6UusMhwE0jZ3GcSoM1h4UKWzpUVNzOX0ZB&#10;Pn9p+U0aPiXH59U8v73eD4lR6nE67tcgPI3+P/zXftcKFukihd834QnI7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DIA5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251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l7fdMUAAADdAAAADwAAAGRycy9kb3ducmV2LnhtbESPQYvCMBSE74L/ITzB25quB7t0jbIV&#10;BCt4WBXB26N5tnWbl9pErf9+Iwgeh5n5hpnOO1OLG7WusqzgcxSBIM6trrhQsN8tP75AOI+ssbZM&#10;Ch7kYD7r96aYaHvnX7ptfSEChF2CCkrvm0RKl5dk0I1sQxy8k20N+iDbQuoW7wFuajmOook0WHFY&#10;KLGhRUn53/ZqFKSP9WFjfXZZnY7nS5am4wzPRqnhoPv5BuGp8+/wq73SCuJJHMPzTXgCcvY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l7fdMUAAADdAAAADwAAAAAAAAAA&#10;AAAAAAChAgAAZHJzL2Rvd25yZXYueG1sUEsFBgAAAAAEAAQA+QAAAJMDAAAAAA==&#10;" strokecolor="#2f5496 [2408]" strokeweight="1.5pt"/>
            <v:shape id="AutoShape 37" o:spid="_x0000_s250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8FLBsQAAADdAAAADwAAAGRycy9kb3ducmV2LnhtbERPTWvCQBC9F/wPywi9NRtz0BKzihEK&#10;SaGHqgjehuyYRLOzMbvV+O+7h0KPj/edrUfTiTsNrrWsYBbFIIgrq1uuFRz2H2/vIJxH1thZJgVP&#10;crBeTV4yTLV98Dfdd74WIYRdigoa7/tUSlc1ZNBFticO3NkOBn2AQy31gI8QbjqZxPFcGmw5NDTY&#10;07ah6rr7MQry5+fxy/ryVpxPl1uZ50mJF6PU63TcLEF4Gv2/+M9daAWL+SLMDW/CE5Cr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zwUsGxAAAAN0AAAAPAAAAAAAAAAAA&#10;AAAAAKECAABkcnMvZG93bnJldi54bWxQSwUGAAAAAAQABAD5AAAAkgMAAAAA&#10;" strokecolor="#2f5496 [2408]" strokeweight="1.5pt"/>
          </v:group>
        </w:pict>
      </w:r>
      <w:r w:rsidR="00E673A2" w:rsidRPr="0024361A">
        <w:rPr>
          <w:rFonts w:ascii="ALFABET98" w:hAnsi="ALFABET98"/>
          <w:sz w:val="72"/>
          <w:szCs w:val="72"/>
        </w:rPr>
        <w:t xml:space="preserve"> </w:t>
      </w:r>
      <w:r w:rsidR="00E673A2">
        <w:rPr>
          <w:rFonts w:ascii="ALFABET98" w:hAnsi="ALFABET98"/>
          <w:sz w:val="72"/>
          <w:szCs w:val="72"/>
        </w:rPr>
        <w:t xml:space="preserve">                                         </w:t>
      </w:r>
      <w:r w:rsidR="00E673A2" w:rsidRPr="0024361A">
        <w:rPr>
          <w:rFonts w:ascii="ALFABET98" w:hAnsi="ALFABET98"/>
          <w:sz w:val="72"/>
          <w:szCs w:val="72"/>
        </w:rPr>
        <w:t xml:space="preserve">       </w:t>
      </w:r>
      <w:r w:rsidR="00E673A2">
        <w:rPr>
          <w:rFonts w:ascii="ALFABET98" w:hAnsi="ALFABET98"/>
          <w:sz w:val="72"/>
          <w:szCs w:val="72"/>
        </w:rPr>
        <w:t xml:space="preserve">      </w:t>
      </w:r>
      <w:r w:rsidR="00E673A2" w:rsidRPr="0024361A">
        <w:rPr>
          <w:rFonts w:ascii="ALFABET98" w:hAnsi="ALFABET98"/>
          <w:sz w:val="72"/>
          <w:szCs w:val="72"/>
        </w:rPr>
        <w:t xml:space="preserve">        </w:t>
      </w:r>
      <w:r w:rsidR="00E673A2">
        <w:rPr>
          <w:rFonts w:ascii="ALFABET98" w:hAnsi="ALFABET98"/>
          <w:sz w:val="72"/>
          <w:szCs w:val="72"/>
        </w:rPr>
        <w:t xml:space="preserve"> </w:t>
      </w:r>
    </w:p>
    <w:p w:rsidR="00E673A2" w:rsidRPr="00E0338D" w:rsidRDefault="00443F71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502" style="position:absolute;margin-left:-16.1pt;margin-top:9.4pt;width:521.25pt;height:36.85pt;z-index:-25109094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Mzf6EQ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">
            <v:group id="Group 33" o:spid="_x0000_s250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G1lLjwwAAAN0AAAAP&#10;AAAAAAAAAAAAAAAAAKoCAABkcnMvZG93bnJldi54bWxQSwUGAAAAAAQABAD6AAAAmgMAAAAA&#10;">
              <v:rect id="Rectangle 34" o:spid="_x0000_s250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0qcwsUA&#10;AADdAAAADwAAAGRycy9kb3ducmV2LnhtbESPQWvCQBSE7wX/w/IKvdVNWkglukpta+m1GgneHtln&#10;Nph9G7JbE/99VxA8DjPzDbNYjbYVZ+p941hBOk1AEFdON1wrKHab5xkIH5A1to5JwYU8rJaThwXm&#10;2g38S+dtqEWEsM9RgQmhy6X0lSGLfuo64ugdXW8xRNnXUvc4RLht5UuSZNJiw3HBYEcfhqrT9s8q&#10;eK3LL1MWn76waZl97y/79XDYKPX0OL7PQQQawz18a/9oBW/ZLIXrm/gE5PI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SpzCxQAAAN0AAAAPAAAAAAAAAAAAAAAAAJgCAABkcnMv&#10;ZG93bnJldi54bWxQSwUGAAAAAAQABAD1AAAAigMAAAAA&#10;" strokecolor="#2f5496 [2408]" strokeweight="1.5pt">
                <v:fill opacity="0"/>
              </v:rect>
              <v:rect id="Rectangle 35" o:spid="_x0000_s250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OL2HcMA&#10;AADdAAAADwAAAGRycy9kb3ducmV2LnhtbESPS4vCQBCE74L/YWjBm04iPqOjiKK7x10f9ybTJsFM&#10;T8yMGv/9zoLgsaiqr6jFqjGleFDtCssK4n4Egji1uuBMwem4601BOI+ssbRMCl7kYLVstxaYaPvk&#10;X3ocfCYChF2CCnLvq0RKl+Zk0PVtRRy8i60N+iDrTOoanwFuSjmIorE0WHBYyLGiTU7p9XA3Cs6j&#10;bcVf0vBPvBvORufr/raJjVLdTrOeg/DU+E/43f7WCibj6QD+34QnIJ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OL2H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50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LCpUMcAAADdAAAADwAAAGRycy9kb3ducmV2LnhtbESPQWvCQBSE7wX/w/KE3urGFKykrsEI&#10;gin0oC2F3h7ZZxKbfRuz2yT++65Q8DjMzDfMKh1NI3rqXG1ZwXwWgSAurK65VPD5sXtagnAeWWNj&#10;mRRcyUG6njysMNF24AP1R1+KAGGXoILK+zaR0hUVGXQz2xIH72Q7gz7IrpS6wyHATSPjKFpIgzWH&#10;hQpb2lZU/Bx/jYLs+vb1bn1+2Z++z5c8y+Icz0apx+m4eQXhafT38H97rxW8LJbP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IsKlQxwAAAN0AAAAPAAAAAAAA&#10;AAAAAAAAAKECAABkcnMvZG93bnJldi54bWxQSwUGAAAAAAQABAD5AAAAlQMAAAAA&#10;" strokecolor="#2f5496 [2408]" strokeweight="1.5pt"/>
            <v:shape id="AutoShape 37" o:spid="_x0000_s250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1kxJMcAAADdAAAADwAAAGRycy9kb3ducmV2LnhtbESPQWvCQBSE7wX/w/KE3urGUKykrsEI&#10;gin0oC2F3h7ZZxKbfRuz2yT++65Q8DjMzDfMKh1NI3rqXG1ZwXwWgSAurK65VPD5sXtagnAeWWNj&#10;mRRcyUG6njysMNF24AP1R1+KAGGXoILK+zaR0hUVGXQz2xIH72Q7gz7IrpS6wyHATSPjKFpIgzWH&#10;hQpb2lZU/Bx/jYLs+vb1bn1+2Z++z5c8y+Icz0apx+m4eQXhafT38H97rxW8LJbP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HWTEkxwAAAN0AAAAPAAAAAAAA&#10;AAAAAAAAAKECAABkcnMvZG93bnJldi54bWxQSwUGAAAAAAQABAD5AAAAlQMAAAAA&#10;" strokecolor="#2f5496 [2408]" strokeweight="1.5pt"/>
          </v:group>
        </w:pict>
      </w:r>
      <w:r w:rsidR="00E673A2">
        <w:rPr>
          <w:rFonts w:ascii="ALFABET98" w:hAnsi="ALFABET98"/>
          <w:sz w:val="72"/>
          <w:szCs w:val="72"/>
        </w:rPr>
        <w:t>lo     ko    no</w:t>
      </w:r>
      <w:r w:rsidR="00E673A2" w:rsidRPr="0024361A">
        <w:rPr>
          <w:rFonts w:ascii="ALFABET98" w:hAnsi="ALFABET98"/>
          <w:sz w:val="72"/>
          <w:szCs w:val="72"/>
        </w:rPr>
        <w:t xml:space="preserve"> </w:t>
      </w:r>
      <w:r w:rsidR="00E673A2">
        <w:rPr>
          <w:rFonts w:ascii="ALFABET98" w:hAnsi="ALFABET98"/>
          <w:sz w:val="72"/>
          <w:szCs w:val="72"/>
        </w:rPr>
        <w:t xml:space="preserve">    lo     ko    no                                       </w:t>
      </w:r>
      <w:r w:rsidR="00E673A2" w:rsidRPr="00F12AA8">
        <w:rPr>
          <w:rFonts w:ascii="ALFABET98" w:hAnsi="ALFABET98"/>
          <w:color w:val="A6A6A6" w:themeColor="background1" w:themeShade="A6"/>
          <w:sz w:val="72"/>
          <w:szCs w:val="72"/>
        </w:rPr>
        <w:t xml:space="preserve">      </w:t>
      </w:r>
    </w:p>
    <w:p w:rsidR="00E673A2" w:rsidRDefault="00443F71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496" style="position:absolute;margin-left:-16.1pt;margin-top:9.4pt;width:521.25pt;height:36.85pt;z-index:-25109401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MMJpI4XBAAA8Q8AAA4AAAAAAAAAAAAAAAAALgIAAGRycy9lMm9Eb2MueG1sUEsBAi0AFAAG&#10;AAgAAAAhAFgrD2jgAAAACgEAAA8AAAAAAAAAAAAAAAAAcQYAAGRycy9kb3ducmV2LnhtbFBLBQYA&#10;AAAABAAEAPMAAAB+BwAAAAA=&#10;">
            <v:group id="Group 33" o:spid="_x0000_s249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mc28MxgAAAN0A&#10;AAAPAAAAAAAAAAAAAAAAAKoCAABkcnMvZG93bnJldi54bWxQSwUGAAAAAAQABAD6AAAAnQMAAAAA&#10;">
              <v:rect id="Rectangle 34" o:spid="_x0000_s250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++hLcUA&#10;AADdAAAADwAAAGRycy9kb3ducmV2LnhtbESPQWvCQBSE70L/w/IKvenGFqJEV6lWS6/VSPD2yD6z&#10;odm3Ibua+O+7hYLHYWa+YZbrwTbiRp2vHSuYThIQxKXTNVcK8uN+PAfhA7LGxjEpuJOH9epptMRM&#10;u56/6XYIlYgQ9hkqMCG0mZS+NGTRT1xLHL2L6yyGKLtK6g77CLeNfE2SVFqsOS4YbGlrqPw5XK2C&#10;t6rYmSL/8LmdFunn6X7a9Oe9Ui/Pw/sCRKAhPML/7S+tYJbOZ/D3Jj4Buf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/76EtxQAAAN0AAAAPAAAAAAAAAAAAAAAAAJgCAABkcnMv&#10;ZG93bnJldi54bWxQSwUGAAAAAAQABAD1AAAAigMAAAAA&#10;" strokecolor="#2f5496 [2408]" strokeweight="1.5pt">
                <v:fill opacity="0"/>
              </v:rect>
              <v:rect id="Rectangle 35" o:spid="_x0000_s250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QrB98AA&#10;AADdAAAADwAAAGRycy9kb3ducmV2LnhtbERPyW7CMBC9I/EP1iBxAyeINeAgREXLsWW5j+IhiRKP&#10;09iF8Pf4UInj09s3287U4k6tKy0riMcRCOLM6pJzBZfzYbQE4TyyxtoyKXiSg23a720w0fbBP3Q/&#10;+VyEEHYJKii8bxIpXVaQQTe2DXHgbrY16ANsc6lbfIRwU8tJFM2lwZJDQ4EN7QvKqtOfUXCdfTT8&#10;JQ1/x4fpanatPn/3sVFqOOh2axCeOv8W/7uPWsFivgxzw5vwBGT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QrB98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249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VieuscAAADdAAAADwAAAGRycy9kb3ducmV2LnhtbESPQWvCQBSE7wX/w/KE3pqNHqxNs0oj&#10;FEzBQ60IvT2yzyQ2+zZmt0n8912h4HGYmW+YdD2aRvTUudqyglkUgyAurK65VHD4en9agnAeWWNj&#10;mRRcycF6NXlIMdF24E/q974UAcIuQQWV920ipSsqMugi2xIH72Q7gz7IrpS6wyHATSPncbyQBmsO&#10;CxW2tKmo+Nn/GgXZ9eO4sz6/bE/f50ueZfMcz0apx+n49grC0+jv4f/2Vit4Xixf4PYmPAG5+g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pWJ66xwAAAN0AAAAPAAAAAAAA&#10;AAAAAAAAAKECAABkcnMvZG93bnJldi54bWxQSwUGAAAAAAQABAD5AAAAlQMAAAAA&#10;" strokecolor="#2f5496 [2408]" strokeweight="1.5pt"/>
            <v:shape id="AutoShape 37" o:spid="_x0000_s249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buh+sMAAADdAAAADwAAAGRycy9kb3ducmV2LnhtbERPy4rCMBTdC/5DuAPubDoufFSjTAXB&#10;CrNQhwF3l+ba1mluahO1/r1ZDLg8nPdi1Zla3Kl1lWUFn1EMgji3uuJCwc9xM5yCcB5ZY22ZFDzJ&#10;wWrZ7y0w0fbBe7offCFCCLsEFZTeN4mULi/JoItsQxy4s20N+gDbQuoWHyHc1HIUx2NpsOLQUGJD&#10;65Lyv8PNKEifu99v67Pr9ny6XLM0HWV4MUoNPrqvOQhPnX+L/91brWAynoX94U14AnL5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27ofrDAAAA3QAAAA8AAAAAAAAAAAAA&#10;AAAAoQIAAGRycy9kb3ducmV2LnhtbFBLBQYAAAAABAAEAPkAAACRAwAAAAA=&#10;" strokecolor="#2f5496 [2408]" strokeweight="1.5pt"/>
          </v:group>
        </w:pict>
      </w:r>
      <w:r w:rsidR="00E673A2" w:rsidRPr="0024361A">
        <w:rPr>
          <w:rFonts w:ascii="ALFABET98" w:hAnsi="ALFABET98"/>
          <w:sz w:val="72"/>
          <w:szCs w:val="72"/>
        </w:rPr>
        <w:t xml:space="preserve"> </w:t>
      </w:r>
      <w:r w:rsidR="00E673A2">
        <w:rPr>
          <w:rFonts w:ascii="ALFABET98" w:hAnsi="ALFABET98"/>
          <w:sz w:val="72"/>
          <w:szCs w:val="72"/>
        </w:rPr>
        <w:t xml:space="preserve">                                      </w:t>
      </w:r>
    </w:p>
    <w:p w:rsidR="00E673A2" w:rsidRDefault="00443F71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490" style="position:absolute;margin-left:-16.1pt;margin-top:9.4pt;width:521.25pt;height:36.85pt;z-index:-25108889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Ct&#10;qZXiEgQAAPEPAAAOAAAAAAAAAAAAAAAAAC4CAABkcnMvZTJvRG9jLnhtbFBLAQItABQABgAIAAAA&#10;IQBYKw9o4AAAAAoBAAAPAAAAAAAAAAAAAAAAAGwGAABkcnMvZG93bnJldi54bWxQSwUGAAAAAAQA&#10;BADzAAAAeQcAAAAA&#10;">
            <v:group id="Group 33" o:spid="_x0000_s249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ckf/SxgAAAN0A&#10;AAAPAAAAAAAAAAAAAAAAAKoCAABkcnMvZG93bnJldi54bWxQSwUGAAAAAAQABAD6AAAAnQMAAAAA&#10;">
              <v:rect id="Rectangle 34" o:spid="_x0000_s249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0x88YA&#10;AADdAAAADwAAAGRycy9kb3ducmV2LnhtbESPQWvCQBSE74X+h+UVvNWNFWIbXaXVKl61kdDbI/vM&#10;hmbfhuxq4r/vCoUeh5n5hlmsBtuIK3W+dqxgMk5AEJdO11wpyL+2z68gfEDW2DgmBTfysFo+Piww&#10;067nA12PoRIRwj5DBSaENpPSl4Ys+rFriaN3dp3FEGVXSd1hH+G2kS9JkkqLNccFgy2tDZU/x4tV&#10;MK2KT1PkG5/bSZHuTrfTR/+9VWr0NLzPQQQawn/4r73XCmbp2xTub+ITkM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Q0x88YAAADdAAAADwAAAAAAAAAAAAAAAACYAgAAZHJz&#10;L2Rvd25yZXYueG1sUEsFBgAAAAAEAAQA9QAAAIsDAAAAAA==&#10;" strokecolor="#2f5496 [2408]" strokeweight="1.5pt">
                <v:fill opacity="0"/>
              </v:rect>
              <v:rect id="Rectangle 35" o:spid="_x0000_s249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Z5dL8IA&#10;AADdAAAADwAAAGRycy9kb3ducmV2LnhtbESPS4vCQBCE74L/YWjB2zqJ+IyOIi7qHn3em0ybBDM9&#10;2cyo8d87Cwsei6r6ipovG1OKB9WusKwg7kUgiFOrC84UnE+brwkI55E1lpZJwYscLBft1hwTbZ98&#10;oMfRZyJA2CWoIPe+SqR0aU4GXc9WxMG72tqgD7LOpK7xGeCmlP0oGkmDBYeFHCta55Tejnej4DL8&#10;rngnDe/jzWA6vNy2v+vYKNXtNKsZCE+N/4T/2z9awXg0HcDfm/AE5OI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pnl0v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249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cwCYsYAAADdAAAADwAAAGRycy9kb3ducmV2LnhtbESPQWvCQBSE70L/w/IK3nRTQW2jqzQF&#10;IRE8aEvB2yP7TGKzb2N21fjvXUHocZiZb5j5sjO1uFDrKssK3oYRCOLc6ooLBT/fq8E7COeRNdaW&#10;ScGNHCwXL705xtpeeUuXnS9EgLCLUUHpfRNL6fKSDLqhbYiDd7CtQR9kW0jd4jXATS1HUTSRBisO&#10;CyU29FVS/rc7GwXJbf27sT47pYf98ZQlySjDo1Gq/9p9zkB46vx/+NlOtYLp5GMMjzfhCcjFH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3MAmLGAAAA3QAAAA8AAAAAAAAA&#10;AAAAAAAAoQIAAGRycy9kb3ducmV2LnhtbFBLBQYAAAAABAAEAPkAAACUAwAAAAA=&#10;" strokecolor="#2f5496 [2408]" strokeweight="1.5pt"/>
            <v:shape id="AutoShape 37" o:spid="_x0000_s249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R6cFcYAAADdAAAADwAAAGRycy9kb3ducmV2LnhtbESPQWvCQBSE74X+h+UVvNVNPUQbXaUp&#10;FIzgQS2Ct0f2mUSzb2N21fjvXUHwOMzMN8xk1plaXKh1lWUFX/0IBHFudcWFgv/N3+cIhPPIGmvL&#10;pOBGDmbT97cJJtpeeUWXtS9EgLBLUEHpfZNI6fKSDLq+bYiDt7etQR9kW0jd4jXATS0HURRLgxWH&#10;hRIb+i0pP67PRkF6W2yX1men+X53OGVpOsjwYJTqfXQ/YxCeOv8KP9tzrWAYf8fweBOegJze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0enBXGAAAA3QAAAA8AAAAAAAAA&#10;AAAAAAAAoQIAAGRycy9kb3ducmV2LnhtbFBLBQYAAAAABAAEAPkAAACUAwAAAAA=&#10;" strokecolor="#2f5496 [2408]" strokeweight="1.5pt"/>
          </v:group>
        </w:pict>
      </w:r>
      <w:r w:rsidR="00E673A2">
        <w:rPr>
          <w:rFonts w:ascii="ALFABET98" w:hAnsi="ALFABET98"/>
          <w:sz w:val="72"/>
          <w:szCs w:val="72"/>
        </w:rPr>
        <w:t xml:space="preserve">ol     ok    on    ol     ok    on         </w:t>
      </w:r>
      <w:r w:rsidR="00E673A2" w:rsidRPr="0024361A">
        <w:rPr>
          <w:rFonts w:ascii="ALFABET98" w:hAnsi="ALFABET98"/>
          <w:sz w:val="72"/>
          <w:szCs w:val="72"/>
        </w:rPr>
        <w:t xml:space="preserve"> </w:t>
      </w:r>
      <w:r w:rsidR="00E673A2">
        <w:rPr>
          <w:rFonts w:ascii="ALFABET98" w:hAnsi="ALFABET98"/>
          <w:sz w:val="72"/>
          <w:szCs w:val="72"/>
        </w:rPr>
        <w:t xml:space="preserve">                                       </w:t>
      </w:r>
    </w:p>
    <w:p w:rsidR="00E673A2" w:rsidRPr="0024361A" w:rsidRDefault="00443F71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484" style="position:absolute;margin-left:-16.1pt;margin-top:9.4pt;width:521.25pt;height:36.85pt;z-index:-25108787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H6cQ/xYEAADxDwAADgAAAAAAAAAAAAAAAAAuAgAAZHJzL2Uyb0RvYy54bWxQSwECLQAUAAYA&#10;CAAAACEAWCsPaOAAAAAKAQAADwAAAAAAAAAAAAAAAABwBgAAZHJzL2Rvd25yZXYueG1sUEsFBgAA&#10;AAAEAAQA8wAAAH0HAAAAAA==&#10;">
            <v:group id="Group 33" o:spid="_x0000_s248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15yDjFAAAA3QAA&#10;AA8AAAAAAAAAAAAAAAAAqgIAAGRycy9kb3ducmV2LnhtbFBLBQYAAAAABAAEAPoAAACcAwAAAAA=&#10;">
              <v:rect id="Rectangle 34" o:spid="_x0000_s248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OUGGcYA&#10;AADdAAAADwAAAGRycy9kb3ducmV2LnhtbESPT2vCQBTE74V+h+UVeqsbK8Saukpb/+BVGwm9PbLP&#10;bDD7NmS3Jn57Vyj0OMzMb5j5crCNuFDna8cKxqMEBHHpdM2Vgvx78/IGwgdkjY1jUnAlD8vF48Mc&#10;M+163tPlECoRIewzVGBCaDMpfWnIoh+5ljh6J9dZDFF2ldQd9hFuG/maJKm0WHNcMNjSl6HyfPi1&#10;CiZVsTZFvvK5HRfp9ng9fvY/G6Wen4aPdxCBhvAf/mvvtIJpOpvB/U18AnJx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OUGGcYAAADdAAAADwAAAAAAAAAAAAAAAACYAgAAZHJz&#10;L2Rvd25yZXYueG1sUEsFBgAAAAAEAAQA9QAAAIsDAAAAAA==&#10;" strokecolor="#2f5496 [2408]" strokeweight="1.5pt">
                <v:fill opacity="0"/>
              </v:rect>
              <v:rect id="Rectangle 35" o:spid="_x0000_s248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E7BNsAA&#10;AADdAAAADwAAAGRycy9kb3ducmV2LnhtbERPyW7CMBC9V+IfrEHiVpwgKBBiEAJBe2S9j+IhiRKP&#10;Q2wg/H19qNTj09vTVWdq8aTWlZYVxMMIBHFmdcm5gst59zkD4TyyxtoyKXiTg9Wy95Fiou2Lj/Q8&#10;+VyEEHYJKii8bxIpXVaQQTe0DXHgbrY16ANsc6lbfIVwU8tRFH1JgyWHhgIb2hSUVaeHUXCdbBv+&#10;loYP8W48n1yr/X0TG6UG/W69AOGp8//iP/ePVjCdRmF/eBOegFz+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E7BNs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248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Byee8cAAADdAAAADwAAAGRycy9kb3ducmV2LnhtbESPT2vCQBTE74V+h+UVejObeKgSs0pT&#10;EEyhB20p9PbIvvwz+zZmV43f3i0Uehxm5jdMtplMLy40utaygiSKQRCXVrdcK/j63M6WIJxH1thb&#10;JgU3crBZPz5kmGp75T1dDr4WAcIuRQWN90MqpSsbMugiOxAHr7KjQR/kWEs94jXATS/ncfwiDbYc&#10;Fhoc6K2h8ng4GwX57f37w/ritKt+ulOR5/MCO6PU89P0ugLhafL/4b/2TitYLOIEft+EJyDX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MHJ57xwAAAN0AAAAPAAAAAAAA&#10;AAAAAAAAAKECAABkcnMvZG93bnJldi54bWxQSwUGAAAAAAQABAD5AAAAlQMAAAAA&#10;" strokecolor="#2f5496 [2408]" strokeweight="1.5pt"/>
            <v:shape id="AutoShape 37" o:spid="_x0000_s248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M4ADMUAAADdAAAADwAAAGRycy9kb3ducmV2LnhtbESPQYvCMBSE7wv+h/AEb2tqD7pUo1hh&#10;wQoeVkXw9miebbV5qU1W67/fCMIeh5n5hpktOlOLO7WusqxgNIxAEOdWV1woOOy/P79AOI+ssbZM&#10;Cp7kYDHvfcww0fbBP3Tf+UIECLsEFZTeN4mULi/JoBvahjh4Z9sa9EG2hdQtPgLc1DKOorE0WHFY&#10;KLGhVUn5dfdrFKTPzXFrfXZbn0+XW5amcYYXo9Sg3y2nIDx1/j/8bq+1gskkiuH1JjwBOf8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M4ADMUAAADdAAAADwAAAAAAAAAA&#10;AAAAAAChAgAAZHJzL2Rvd25yZXYueG1sUEsFBgAAAAAEAAQA+QAAAJMDAAAAAA==&#10;" strokecolor="#2f5496 [2408]" strokeweight="1.5pt"/>
          </v:group>
        </w:pict>
      </w:r>
      <w:r w:rsidR="00E673A2" w:rsidRPr="0024361A">
        <w:rPr>
          <w:rFonts w:ascii="ALFABET98" w:hAnsi="ALFABET98"/>
          <w:sz w:val="72"/>
          <w:szCs w:val="72"/>
        </w:rPr>
        <w:t xml:space="preserve"> </w:t>
      </w:r>
      <w:r w:rsidR="00E673A2">
        <w:rPr>
          <w:rFonts w:ascii="ALFABET98" w:hAnsi="ALFABET98"/>
          <w:sz w:val="72"/>
          <w:szCs w:val="72"/>
        </w:rPr>
        <w:t xml:space="preserve">                                         </w:t>
      </w:r>
      <w:r w:rsidR="00E673A2" w:rsidRPr="0024361A">
        <w:rPr>
          <w:rFonts w:ascii="ALFABET98" w:hAnsi="ALFABET98"/>
          <w:sz w:val="72"/>
          <w:szCs w:val="72"/>
        </w:rPr>
        <w:t xml:space="preserve">       </w:t>
      </w:r>
      <w:r w:rsidR="00E673A2">
        <w:rPr>
          <w:rFonts w:ascii="ALFABET98" w:hAnsi="ALFABET98"/>
          <w:sz w:val="72"/>
          <w:szCs w:val="72"/>
        </w:rPr>
        <w:t xml:space="preserve">      </w:t>
      </w:r>
      <w:r w:rsidR="00E673A2" w:rsidRPr="0024361A">
        <w:rPr>
          <w:rFonts w:ascii="ALFABET98" w:hAnsi="ALFABET98"/>
          <w:sz w:val="72"/>
          <w:szCs w:val="72"/>
        </w:rPr>
        <w:t xml:space="preserve">        </w:t>
      </w:r>
      <w:r w:rsidR="00E673A2">
        <w:rPr>
          <w:rFonts w:ascii="ALFABET98" w:hAnsi="ALFABET98"/>
          <w:sz w:val="72"/>
          <w:szCs w:val="72"/>
        </w:rPr>
        <w:t xml:space="preserve"> </w:t>
      </w:r>
    </w:p>
    <w:p w:rsidR="00E673A2" w:rsidRPr="00E0338D" w:rsidRDefault="00443F71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478" style="position:absolute;margin-left:-16.1pt;margin-top:9.4pt;width:521.25pt;height:36.85pt;z-index:-25108684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TtMHBxYEAADxDwAADgAAAAAAAAAAAAAAAAAuAgAAZHJzL2Uyb0RvYy54bWxQSwECLQAUAAYA&#10;CAAAACEAWCsPaOAAAAAKAQAADwAAAAAAAAAAAAAAAABwBgAAZHJzL2Rvd25yZXYueG1sUEsFBgAA&#10;AAAEAAQA8wAAAH0HAAAAAA==&#10;">
            <v:group id="Group 33" o:spid="_x0000_s248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It9YJ8cAAADd&#10;AAAADwAAAAAAAAAAAAAAAACqAgAAZHJzL2Rvd25yZXYueG1sUEsFBgAAAAAEAAQA+gAAAJ4DAAAA&#10;AA==&#10;">
              <v:rect id="Rectangle 34" o:spid="_x0000_s248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0OWBsUA&#10;AADdAAAADwAAAGRycy9kb3ducmV2LnhtbESPQWvCQBSE7wX/w/IEb3VjpVpSV7FapVc1Enp7ZF+z&#10;wezbkN2a+O+7QsHjMDPfMItVb2txpdZXjhVMxgkI4sLpiksF2Wn3/AbCB2SNtWNScCMPq+XgaYGp&#10;dh0f6HoMpYgQ9ikqMCE0qZS+MGTRj11DHL0f11oMUbal1C12EW5r+ZIkM2mx4rhgsKGNoeJy/LUK&#10;pmX+afJs6zM7yWf78+380X3vlBoN+/U7iEB9eIT/219awXyevML9TXwCcv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7Q5YGxQAAAN0AAAAPAAAAAAAAAAAAAAAAAJgCAABkcnMv&#10;ZG93bnJldi54bWxQSwUGAAAAAAQABAD1AAAAigMAAAAA&#10;" strokecolor="#2f5496 [2408]" strokeweight="1.5pt">
                <v:fill opacity="0"/>
              </v:rect>
              <v:rect id="Rectangle 35" o:spid="_x0000_s248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Ov82cMA&#10;AADdAAAADwAAAGRycy9kb3ducmV2LnhtbESPT4vCMBTE7wt+h/CEvWnaRa1Wo4ji6tG/90fzbIvN&#10;S7fJavfbG0HY4zAzv2Fmi9ZU4k6NKy0riPsRCOLM6pJzBefTpjcG4TyyxsoyKfgjB4t552OGqbYP&#10;PtD96HMRIOxSVFB4X6dSuqwgg65va+LgXW1j0AfZ5FI3+AhwU8mvKBpJgyWHhQJrWhWU3Y6/RsFl&#10;uK55Kw3v481gMrzcvn9WsVHqs9supyA8tf4//G7vtIIkiUbwehOegJw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Ov82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48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LmjlMcAAADdAAAADwAAAGRycy9kb3ducmV2LnhtbESPT2vCQBTE70K/w/IK3nRTD0ZSV2kK&#10;haTQg1oKvT2yzyQ2+zZmt/nz7d1CweMwM79htvvRNKKnztWWFTwtIxDEhdU1lwo+T2+LDQjnkTU2&#10;lknBRA72u4fZFhNtBz5Qf/SlCBB2CSqovG8TKV1RkUG3tC1x8M62M+iD7EqpOxwC3DRyFUVrabDm&#10;sFBhS68VFT/HX6Mgnd6/PqzPr9n5+3LN03SV48UoNX8cX55BeBr9PfzfzrSCOI5i+HsTnoDc3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suaOUxwAAAN0AAAAPAAAAAAAA&#10;AAAAAAAAAKECAABkcnMvZG93bnJldi54bWxQSwUGAAAAAAQABAD5AAAAlQMAAAAA&#10;" strokecolor="#2f5496 [2408]" strokeweight="1.5pt"/>
            <v:shape id="AutoShape 37" o:spid="_x0000_s247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SY35sMAAADdAAAADwAAAGRycy9kb3ducmV2LnhtbERPy2rCQBTdC/2H4Rbc6aQuVFLH0AiC&#10;EbqoSqG7S+aaRzN3kswY4993FgWXh/PeJKNpxEC9qywreJtHIIhzqysuFFzO+9kahPPIGhvLpOBB&#10;DpLty2SDsbZ3/qLh5AsRQtjFqKD0vo2ldHlJBt3ctsSBu9reoA+wL6Tu8R7CTSMXUbSUBisODSW2&#10;tCsp/z3djIL0cfz+tD7rDtefusvSdJFhbZSavo4f7yA8jf4p/ncftILVKgpzw5vwBOT2D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0mN+bDAAAA3QAAAA8AAAAAAAAAAAAA&#10;AAAAoQIAAGRycy9kb3ducmV2LnhtbFBLBQYAAAAABAAEAPkAAACRAwAAAAA=&#10;" strokecolor="#2f5496 [2408]" strokeweight="1.5pt"/>
          </v:group>
        </w:pict>
      </w:r>
      <w:r w:rsidR="00E673A2">
        <w:rPr>
          <w:rFonts w:ascii="ALFABET98" w:hAnsi="ALFABET98"/>
          <w:sz w:val="72"/>
          <w:szCs w:val="72"/>
        </w:rPr>
        <w:t>lo     ko    no</w:t>
      </w:r>
      <w:r w:rsidR="00E673A2" w:rsidRPr="0024361A">
        <w:rPr>
          <w:rFonts w:ascii="ALFABET98" w:hAnsi="ALFABET98"/>
          <w:sz w:val="72"/>
          <w:szCs w:val="72"/>
        </w:rPr>
        <w:t xml:space="preserve"> </w:t>
      </w:r>
      <w:r w:rsidR="00E673A2">
        <w:rPr>
          <w:rFonts w:ascii="ALFABET98" w:hAnsi="ALFABET98"/>
          <w:sz w:val="72"/>
          <w:szCs w:val="72"/>
        </w:rPr>
        <w:t xml:space="preserve">    lo     ko    no                                       </w:t>
      </w:r>
      <w:r w:rsidR="00E673A2" w:rsidRPr="00F12AA8">
        <w:rPr>
          <w:rFonts w:ascii="ALFABET98" w:hAnsi="ALFABET98"/>
          <w:color w:val="A6A6A6" w:themeColor="background1" w:themeShade="A6"/>
          <w:sz w:val="72"/>
          <w:szCs w:val="72"/>
        </w:rPr>
        <w:t xml:space="preserve">      </w:t>
      </w:r>
    </w:p>
    <w:p w:rsidR="00E673A2" w:rsidRPr="0024361A" w:rsidRDefault="00443F71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472" style="position:absolute;margin-left:-16.1pt;margin-top:9.4pt;width:521.25pt;height:36.85pt;z-index:-25108992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AC&#10;t6JuEgQAAPEPAAAOAAAAAAAAAAAAAAAAAC4CAABkcnMvZTJvRG9jLnhtbFBLAQItABQABgAIAAAA&#10;IQBYKw9o4AAAAAoBAAAPAAAAAAAAAAAAAAAAAGwGAABkcnMvZG93bnJldi54bWxQSwUGAAAAAAQA&#10;BADzAAAAeQcAAAAA&#10;">
            <v:group id="Group 33" o:spid="_x0000_s247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Ng9yPnCAAAA3QAAAA8A&#10;AAAAAAAAAAAAAAAAqgIAAGRycy9kb3ducmV2LnhtbFBLBQYAAAAABAAEAPoAAACZAwAAAAA=&#10;">
              <v:rect id="Rectangle 34" o:spid="_x0000_s247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EG2MUA&#10;AADdAAAADwAAAGRycy9kb3ducmV2LnhtbESPQWvCQBSE7wX/w/IEb3UTBZXoKrbW0mttJHh7ZJ/Z&#10;YPZtyG5N/PfdQqHHYWa+YTa7wTbiTp2vHStIpwkI4tLpmisF+dfxeQXCB2SNjWNS8CAPu+3oaYOZ&#10;dj1/0v0UKhEh7DNUYEJoMyl9aciin7qWOHpX11kMUXaV1B32EW4bOUuShbRYc1ww2NKrofJ2+rYK&#10;5lXxZor84HObFov38+P80l+OSk3Gw34NItAQ/sN/7Q+tYLlMU/h9E5+A3P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oQbYxQAAAN0AAAAPAAAAAAAAAAAAAAAAAJgCAABkcnMv&#10;ZG93bnJldi54bWxQSwUGAAAAAAQABAD1AAAAigMAAAAA&#10;" strokecolor="#2f5496 [2408]" strokeweight="1.5pt">
                <v:fill opacity="0"/>
              </v:rect>
              <v:rect id="Rectangle 35" o:spid="_x0000_s247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glsB8IA&#10;AADdAAAADwAAAGRycy9kb3ducmV2LnhtbESPT4vCMBTE7wt+h/AEb5pWdNVqFFHUPfr3/miebbF5&#10;qU3U7rffCMIeh5n5DTNbNKYUT6pdYVlB3ItAEKdWF5wpOJ823TEI55E1lpZJwS85WMxbXzNMtH3x&#10;gZ5Hn4kAYZeggtz7KpHSpTkZdD1bEQfvamuDPsg6k7rGV4CbUvaj6FsaLDgs5FjRKqf0dnwYBZfh&#10;uuKdNLyPN4PJ8HLb3lexUarTbpZTEJ4a/x/+tH+0gtEo7sP7TXgCcv4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SCWwH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247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lszSscAAADdAAAADwAAAGRycy9kb3ducmV2LnhtbESPT2vCQBTE74V+h+UVvNWNCrVE12AK&#10;BSP0UFsK3h7ZZ/6YfRuzaxK/fbdQ8DjMzG+YdTKaRvTUucqygtk0AkGcW11xoeD76/35FYTzyBob&#10;y6TgRg6SzePDGmNtB/6k/uALESDsYlRQet/GUrq8JINualvi4J1sZ9AH2RVSdzgEuGnkPIpepMGK&#10;w0KJLb2VlJ8PV6Mgve1/PqzPLrvTsb5kaTrPsDZKTZ7G7QqEp9Hfw//tnVawXM4W8PcmPAG5+Q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WWzNKxwAAAN0AAAAPAAAAAAAA&#10;AAAAAAAAAKECAABkcnMvZG93bnJldi54bWxQSwUGAAAAAAQABAD5AAAAlQMAAAAA&#10;" strokecolor="#2f5496 [2408]" strokeweight="1.5pt"/>
            <v:shape id="AutoShape 37" o:spid="_x0000_s247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bKrPscAAADdAAAADwAAAGRycy9kb3ducmV2LnhtbESPT2vCQBTE74V+h+UVvNWNIrVE12AK&#10;BSP0UFsK3h7ZZ/6YfRuzaxK/fbdQ8DjMzG+YdTKaRvTUucqygtk0AkGcW11xoeD76/35FYTzyBob&#10;y6TgRg6SzePDGmNtB/6k/uALESDsYlRQet/GUrq8JINualvi4J1sZ9AH2RVSdzgEuGnkPIpepMGK&#10;w0KJLb2VlJ8PV6Mgve1/PqzPLrvTsb5kaTrPsDZKTZ7G7QqEp9Hfw//tnVawXM4W8PcmPAG5+Q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Zsqs+xwAAAN0AAAAPAAAAAAAA&#10;AAAAAAAAAKECAABkcnMvZG93bnJldi54bWxQSwUGAAAAAAQABAD5AAAAlQMAAAAA&#10;" strokecolor="#2f5496 [2408]" strokeweight="1.5pt"/>
          </v:group>
        </w:pict>
      </w:r>
      <w:r w:rsidR="00E673A2" w:rsidRPr="0024361A">
        <w:rPr>
          <w:rFonts w:ascii="ALFABET98" w:hAnsi="ALFABET98"/>
          <w:sz w:val="72"/>
          <w:szCs w:val="72"/>
        </w:rPr>
        <w:t xml:space="preserve"> </w:t>
      </w:r>
      <w:r w:rsidR="00E673A2">
        <w:rPr>
          <w:rFonts w:ascii="ALFABET98" w:hAnsi="ALFABET98"/>
          <w:sz w:val="72"/>
          <w:szCs w:val="72"/>
        </w:rPr>
        <w:t xml:space="preserve">                                       </w:t>
      </w:r>
    </w:p>
    <w:p w:rsidR="00E673A2" w:rsidRDefault="00E673A2" w:rsidP="00E673A2">
      <w:pPr>
        <w:spacing w:line="240" w:lineRule="auto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72"/>
          <w:szCs w:val="72"/>
        </w:rPr>
        <w:lastRenderedPageBreak/>
        <w:t xml:space="preserve"> </w:t>
      </w:r>
      <w:r>
        <w:rPr>
          <w:rFonts w:ascii="ALFABET98" w:hAnsi="ALFABET98"/>
          <w:sz w:val="36"/>
          <w:szCs w:val="36"/>
        </w:rPr>
        <w:t xml:space="preserve">                         </w:t>
      </w:r>
      <w:r w:rsidR="00437EB7">
        <w:rPr>
          <w:rFonts w:ascii="ALFABET98" w:hAnsi="ALFABET98"/>
          <w:sz w:val="36"/>
          <w:szCs w:val="36"/>
        </w:rPr>
        <w:t xml:space="preserve">        39</w:t>
      </w:r>
    </w:p>
    <w:p w:rsidR="00E673A2" w:rsidRDefault="00E673A2" w:rsidP="00E673A2">
      <w:pPr>
        <w:spacing w:line="240" w:lineRule="auto"/>
        <w:rPr>
          <w:rFonts w:ascii="ALFABET98" w:hAnsi="ALFABET98"/>
          <w:sz w:val="72"/>
          <w:szCs w:val="72"/>
        </w:rPr>
      </w:pPr>
      <w:r>
        <w:rPr>
          <w:rFonts w:ascii="ALFABET98" w:hAnsi="ALFABET98"/>
          <w:sz w:val="36"/>
          <w:szCs w:val="36"/>
        </w:rPr>
        <w:t>Sayın velim, okuyalım, boşlukları  yazalım.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 </w:t>
      </w:r>
      <w:r>
        <w:rPr>
          <w:rFonts w:ascii="ALFABET98" w:hAnsi="ALFABET98"/>
          <w:sz w:val="72"/>
          <w:szCs w:val="72"/>
        </w:rPr>
        <w:t xml:space="preserve">       </w:t>
      </w:r>
      <w:r w:rsidRPr="0024361A">
        <w:rPr>
          <w:rFonts w:ascii="ALFABET98" w:hAnsi="ALFABET98"/>
          <w:sz w:val="72"/>
          <w:szCs w:val="72"/>
        </w:rPr>
        <w:t xml:space="preserve">       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 </w:t>
      </w:r>
      <w:r>
        <w:rPr>
          <w:rFonts w:ascii="ALFABET98" w:hAnsi="ALFABET98"/>
          <w:sz w:val="72"/>
          <w:szCs w:val="72"/>
        </w:rPr>
        <w:t xml:space="preserve"> </w:t>
      </w:r>
    </w:p>
    <w:p w:rsidR="00E673A2" w:rsidRDefault="00443F71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466" style="position:absolute;margin-left:-16.1pt;margin-top:9.4pt;width:521.25pt;height:36.85pt;z-index:-25114624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Cil0dIXBAAA8Q8AAA4AAAAAAAAAAAAAAAAALgIAAGRycy9lMm9Eb2MueG1sUEsBAi0AFAAG&#10;AAgAAAAhAFgrD2jgAAAACgEAAA8AAAAAAAAAAAAAAAAAcQYAAGRycy9kb3ducmV2LnhtbFBLBQYA&#10;AAAABAAEAPMAAAB+BwAAAAA=&#10;">
            <v:group id="Group 33" o:spid="_x0000_s246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SUt/f8cAAADd&#10;AAAADwAAAAAAAAAAAAAAAACqAgAAZHJzL2Rvd25yZXYueG1sUEsFBgAAAAAEAAQA+gAAAJ4DAAAA&#10;AA==&#10;">
              <v:rect id="Rectangle 34" o:spid="_x0000_s247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NexXsYA&#10;AADdAAAADwAAAGRycy9kb3ducmV2LnhtbESPzWrDMBCE74W+g9hCb43shrjFiRLa5odcmzqY3BZr&#10;a5laK2OpsfP2UaDQ4zAz3zCL1WhbcabeN44VpJMEBHHldMO1guJr+/QKwgdkja1jUnAhD6vl/d0C&#10;c+0G/qTzIdQiQtjnqMCE0OVS+sqQRT9xHXH0vl1vMUTZ11L3OES4beVzkmTSYsNxwWBHH4aqn8Ov&#10;VTCty40pi7UvbFpmu+Pl+D6ctko9PoxvcxCBxvAf/mvvtYKXNJvB7U18AnJ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NexXsYAAADdAAAADwAAAAAAAAAAAAAAAACYAgAAZHJz&#10;L2Rvd25yZXYueG1sUEsFBgAAAAAEAAQA9QAAAIsDAAAAAA==&#10;" strokecolor="#2f5496 [2408]" strokeweight="1.5pt">
                <v:fill opacity="0"/>
              </v:rect>
              <v:rect id="Rectangle 35" o:spid="_x0000_s247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3/bgcMA&#10;AADdAAAADwAAAGRycy9kb3ducmV2LnhtbESPT4vCMBTE7wt+h/CEvWla0arVKKK47tG/90fzbIvN&#10;S22y2v32ZkHY4zAzv2Hmy9ZU4kGNKy0riPsRCOLM6pJzBefTtjcB4TyyxsoyKfglB8tF52OOqbZP&#10;PtDj6HMRIOxSVFB4X6dSuqwgg65va+LgXW1j0AfZ5FI3+AxwU8lBFCXSYMlhocCa1gVlt+OPUXAZ&#10;bWreScP7eDucji63r/s6Nkp9dtvVDISn1v+H3+1vrWAcJwn8vQlPQC5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3/bg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46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y2EzMcAAADdAAAADwAAAGRycy9kb3ducmV2LnhtbESPQWvCQBSE74X+h+UVvNWNHmJJs0oj&#10;CEbwUC2F3h7ZZxKbfRuzaxL/fVcQehxm5hsmXY2mET11rrasYDaNQBAXVtdcKvg6bl7fQDiPrLGx&#10;TApu5GC1fH5KMdF24E/qD74UAcIuQQWV920ipSsqMuimtiUO3sl2Bn2QXSl1h0OAm0bOoyiWBmsO&#10;CxW2tK6o+D1cjYLstvveW59ftqef8yXPsnmOZ6PU5GX8eAfhafT/4Ud7qxUsZvEC7m/CE5DL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HLYTMxwAAAN0AAAAPAAAAAAAA&#10;AAAAAAAAAKECAABkcnMvZG93bnJldi54bWxQSwUGAAAAAAQABAD5AAAAlQMAAAAA&#10;" strokecolor="#2f5496 [2408]" strokeweight="1.5pt"/>
            <v:shape id="AutoShape 37" o:spid="_x0000_s246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8xpNcYAAADdAAAADwAAAGRycy9kb3ducmV2LnhtbESPQWvCQBSE70L/w/IKvZlNI2iJrmIK&#10;ghE81JaCt0f2mUSzb2N2q/HfuwXB4zAz3zCzRW8acaHO1ZYVvEcxCOLC6ppLBT/fq+EHCOeRNTaW&#10;ScGNHCzmL4MZptpe+YsuO1+KAGGXooLK+zaV0hUVGXSRbYmDd7CdQR9kV0rd4TXATSOTOB5LgzWH&#10;hQpb+qyoOO3+jILstvndWp+f14f98ZxnWZLj0Sj19tovpyA89f4ZfrTXWsEkGSXw/yY8ATm/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/MaTXGAAAA3QAAAA8AAAAAAAAA&#10;AAAAAAAAoQIAAGRycy9kb3ducmV2LnhtbFBLBQYAAAAABAAEAPkAAACUAwAAAAA=&#10;" strokecolor="#2f5496 [2408]" strokeweight="1.5pt"/>
          </v:group>
        </w:pict>
      </w:r>
      <w:r w:rsidR="00E673A2">
        <w:rPr>
          <w:rFonts w:ascii="ALFABET98" w:hAnsi="ALFABET98"/>
          <w:sz w:val="72"/>
          <w:szCs w:val="72"/>
        </w:rPr>
        <w:t xml:space="preserve">lok   kol   nok   lok   kol   nok          </w:t>
      </w:r>
      <w:r w:rsidR="00E673A2" w:rsidRPr="0024361A">
        <w:rPr>
          <w:rFonts w:ascii="ALFABET98" w:hAnsi="ALFABET98"/>
          <w:sz w:val="72"/>
          <w:szCs w:val="72"/>
        </w:rPr>
        <w:t xml:space="preserve"> </w:t>
      </w:r>
      <w:r w:rsidR="00E673A2">
        <w:rPr>
          <w:rFonts w:ascii="ALFABET98" w:hAnsi="ALFABET98"/>
          <w:sz w:val="72"/>
          <w:szCs w:val="72"/>
        </w:rPr>
        <w:t xml:space="preserve">                                       </w:t>
      </w:r>
    </w:p>
    <w:p w:rsidR="00E673A2" w:rsidRPr="0024361A" w:rsidRDefault="00443F71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460" style="position:absolute;margin-left:-16.1pt;margin-top:9.4pt;width:521.25pt;height:36.85pt;z-index:-25114521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">
            <v:group id="Group 33" o:spid="_x0000_s246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gd0xHscAAADd&#10;AAAADwAAAAAAAAAAAAAAAACqAgAAZHJzL2Rvd25yZXYueG1sUEsFBgAAAAAEAAQA+gAAAJ4DAAAA&#10;AA==&#10;">
              <v:rect id="Rectangle 34" o:spid="_x0000_s246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G90jcYA&#10;AADdAAAADwAAAGRycy9kb3ducmV2LnhtbESPQWvCQBSE70L/w/IKvZmNBrSkrtLaKr3WRkJvj+wz&#10;G8y+Ddmtif/eLRQ8DjPzDbPajLYVF+p941jBLElBEFdON1wrKL5302cQPiBrbB2Tgit52KwfJivM&#10;tRv4iy6HUIsIYZ+jAhNCl0vpK0MWfeI64uidXG8xRNnXUvc4RLht5TxNF9Jiw3HBYEdbQ9X58GsV&#10;ZHX5Ycri3Rd2Vi72x+vxbfjZKfX0OL6+gAg0hnv4v/2pFSyzZQZ/b+ITkO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G90jcYAAADdAAAADwAAAAAAAAAAAAAAAACYAgAAZHJz&#10;L2Rvd25yZXYueG1sUEsFBgAAAAAEAAQA9QAAAIsDAAAAAA==&#10;" strokecolor="#2f5496 [2408]" strokeweight="1.5pt">
                <v:fill opacity="0"/>
              </v:rect>
              <v:rect id="Rectangle 35" o:spid="_x0000_s246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PwYUcQA&#10;AADdAAAADwAAAGRycy9kb3ducmV2LnhtbESPS2/CMBCE70j8B2uRuBUnPAqkGIRAUI6Ux30Vb5OI&#10;eB1iA+Hf40qVOI5m5hvNbNGYUtypdoVlBXEvAkGcWl1wpuB03HxMQDiPrLG0TAqe5GAxb7dmmGj7&#10;4B+6H3wmAoRdggpy76tESpfmZND1bEUcvF9bG/RB1pnUNT4C3JSyH0Wf0mDBYSHHilY5pZfDzSg4&#10;j9YVf0vD+3gznI7Ol+11FRulup1m+QXCU+Pf4f/2TisYD8ZD+HsTnoCc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T8GFH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246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K5HHMcAAADdAAAADwAAAGRycy9kb3ducmV2LnhtbESPT2vCQBTE7wW/w/IK3uqmSmuJbsQU&#10;CqbgQS2Ct0f25Y9m38bsVuO37woFj8PM/IaZL3rTiAt1rras4HUUgSDOra65VPCz+3r5AOE8ssbG&#10;Mim4kYNFMniaY6ztlTd02fpSBAi7GBVU3rexlC6vyKAb2ZY4eIXtDPogu1LqDq8Bbho5jqJ3abDm&#10;sFBhS58V5aftr1GQ3r73a+uz86o4HM9Zmo4zPBqlhs/9cgbCU+8f4f/2SiuYTqZvcH8TnoBM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wrkccxwAAAN0AAAAPAAAAAAAA&#10;AAAAAAAAAKECAABkcnMvZG93bnJldi54bWxQSwUGAAAAAAQABAD5AAAAlQMAAAAA&#10;" strokecolor="#2f5496 [2408]" strokeweight="1.5pt"/>
            <v:shape id="AutoShape 37" o:spid="_x0000_s246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HzZa8cAAADdAAAADwAAAGRycy9kb3ducmV2LnhtbESPQWvCQBSE7wX/w/KE3upGC7GkrtII&#10;BVPw0FSE3h7ZZxKbfRuzW5P8+65Q8DjMzDfMajOYRlypc7VlBfNZBIK4sLrmUsHh6/3pBYTzyBob&#10;y6RgJAeb9eRhhYm2PX/SNfelCBB2CSqovG8TKV1RkUE3sy1x8E62M+iD7EqpO+wD3DRyEUWxNFhz&#10;WKiwpW1FxU/+axSk48dxb3122Z2+z5csTRcZno1Sj9Ph7RWEp8Hfw//tnVawfF7G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AfNlrxwAAAN0AAAAPAAAAAAAA&#10;AAAAAAAAAKECAABkcnMvZG93bnJldi54bWxQSwUGAAAAAAQABAD5AAAAlQMAAAAA&#10;" strokecolor="#2f5496 [2408]" strokeweight="1.5pt"/>
          </v:group>
        </w:pict>
      </w:r>
      <w:r w:rsidR="00E673A2" w:rsidRPr="0024361A">
        <w:rPr>
          <w:rFonts w:ascii="ALFABET98" w:hAnsi="ALFABET98"/>
          <w:sz w:val="72"/>
          <w:szCs w:val="72"/>
        </w:rPr>
        <w:t xml:space="preserve"> </w:t>
      </w:r>
      <w:r w:rsidR="00E673A2">
        <w:rPr>
          <w:rFonts w:ascii="ALFABET98" w:hAnsi="ALFABET98"/>
          <w:sz w:val="72"/>
          <w:szCs w:val="72"/>
        </w:rPr>
        <w:t xml:space="preserve">                                         </w:t>
      </w:r>
      <w:r w:rsidR="00E673A2" w:rsidRPr="0024361A">
        <w:rPr>
          <w:rFonts w:ascii="ALFABET98" w:hAnsi="ALFABET98"/>
          <w:sz w:val="72"/>
          <w:szCs w:val="72"/>
        </w:rPr>
        <w:t xml:space="preserve">       </w:t>
      </w:r>
      <w:r w:rsidR="00E673A2">
        <w:rPr>
          <w:rFonts w:ascii="ALFABET98" w:hAnsi="ALFABET98"/>
          <w:sz w:val="72"/>
          <w:szCs w:val="72"/>
        </w:rPr>
        <w:t xml:space="preserve">      </w:t>
      </w:r>
      <w:r w:rsidR="00E673A2" w:rsidRPr="0024361A">
        <w:rPr>
          <w:rFonts w:ascii="ALFABET98" w:hAnsi="ALFABET98"/>
          <w:sz w:val="72"/>
          <w:szCs w:val="72"/>
        </w:rPr>
        <w:t xml:space="preserve">        </w:t>
      </w:r>
      <w:r w:rsidR="00E673A2">
        <w:rPr>
          <w:rFonts w:ascii="ALFABET98" w:hAnsi="ALFABET98"/>
          <w:sz w:val="72"/>
          <w:szCs w:val="72"/>
        </w:rPr>
        <w:t xml:space="preserve"> </w:t>
      </w:r>
    </w:p>
    <w:p w:rsidR="00E673A2" w:rsidRPr="00E0338D" w:rsidRDefault="00443F71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454" style="position:absolute;margin-left:-16.1pt;margin-top:9.4pt;width:521.25pt;height:36.85pt;z-index:-25114419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DhwPJDFQQAAPEPAAAOAAAAAAAAAAAAAAAAAC4CAABkcnMvZTJvRG9jLnhtbFBLAQItABQABgAI&#10;AAAAIQBYKw9o4AAAAAoBAAAPAAAAAAAAAAAAAAAAAG8GAABkcnMvZG93bnJldi54bWxQSwUGAAAA&#10;AAQABADzAAAAfAcAAAAA&#10;">
            <v:group id="Group 33" o:spid="_x0000_s245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gG41GwwAAAN0AAAAP&#10;AAAAAAAAAAAAAAAAAKoCAABkcnMvZG93bnJldi54bWxQSwUGAAAAAAQABAD6AAAAmgMAAAAA&#10;">
              <v:rect id="Rectangle 34" o:spid="_x0000_s245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poA28UA&#10;AADdAAAADwAAAGRycy9kb3ducmV2LnhtbESPT2vCQBTE70K/w/IK3nSTilqiq/SfpVc1Enp7ZJ/Z&#10;0OzbkN2a+O3dQsHjMDO/YdbbwTbiQp2vHStIpwkI4tLpmisF+XE3eQbhA7LGxjEpuJKH7eZhtMZM&#10;u573dDmESkQI+wwVmBDaTEpfGrLop64ljt7ZdRZDlF0ldYd9hNtGPiXJQlqsOS4YbOnNUPlz+LUK&#10;ZlXxYYr83ec2LRafp+vptf/eKTV+HF5WIAIN4R7+b39pBctlOoe/N/EJyM0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+mgDbxQAAAN0AAAAPAAAAAAAAAAAAAAAAAJgCAABkcnMv&#10;ZG93bnJldi54bWxQSwUGAAAAAAQABAD1AAAAigMAAAAA&#10;" strokecolor="#2f5496 [2408]" strokeweight="1.5pt">
                <v:fill opacity="0"/>
              </v:rect>
              <v:rect id="Rectangle 35" o:spid="_x0000_s245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TJqBMMA&#10;AADdAAAADwAAAGRycy9kb3ducmV2LnhtbESPT4vCMBTE7wt+h/CEvWnaRa1Wo4ji6tG/90fzbIvN&#10;S7fJavfbG0HY4zAzv2Fmi9ZU4k6NKy0riPsRCOLM6pJzBefTpjcG4TyyxsoyKfgjB4t552OGqbYP&#10;PtD96HMRIOxSVFB4X6dSuqwgg65va+LgXW1j0AfZ5FI3+AhwU8mvKBpJgyWHhQJrWhWU3Y6/RsFl&#10;uK55Kw3v481gMrzcvn9WsVHqs9supyA8tf4//G7vtIIkiUfwehOegJw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TJqB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45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WA1ScYAAADdAAAADwAAAGRycy9kb3ducmV2LnhtbESPT4vCMBTE78J+h/AEb5rqwUo1il1Y&#10;sIIH/7Cwt0fzbKvNS22yWr+9WVjwOMzMb5jFqjO1uFPrKssKxqMIBHFudcWFgtPxazgD4Tyyxtoy&#10;KXiSg9Xyo7fARNsH7+l+8IUIEHYJKii9bxIpXV6SQTeyDXHwzrY16INsC6lbfAS4qeUkiqbSYMVh&#10;ocSGPkvKr4dfoyB9br931me3zfnncsvSdJLhxSg16HfrOQhPnX+H/9sbrSCOxzH8vQlPQC5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lgNUnGAAAA3QAAAA8AAAAAAAAA&#10;AAAAAAAAoQIAAGRycy9kb3ducmV2LnhtbFBLBQYAAAAABAAEAPkAAACUAwAAAAA=&#10;" strokecolor="#2f5496 [2408]" strokeweight="1.5pt"/>
            <v:shape id="AutoShape 37" o:spid="_x0000_s245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P+hO8MAAADdAAAADwAAAGRycy9kb3ducmV2LnhtbERPy4rCMBTdC/MP4Q6401QXKh1TsQMD&#10;VnChDgOzuzS3D21uahO1/r1ZCC4P571c9aYRN+pcbVnBZByBIM6trrlU8Hv8GS1AOI+ssbFMCh7k&#10;YJV8DJYYa3vnPd0OvhQhhF2MCirv21hKl1dk0I1tSxy4wnYGfYBdKXWH9xBuGjmNopk0WHNoqLCl&#10;74ry8+FqFKSP7d/O+uyyKf5PlyxNpxmejFLDz379BcJT79/il3ujFcznkzA3vAlPQCZP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j/oTvDAAAA3QAAAA8AAAAAAAAAAAAA&#10;AAAAoQIAAGRycy9kb3ducmV2LnhtbFBLBQYAAAAABAAEAPkAAACRAwAAAAA=&#10;" strokecolor="#2f5496 [2408]" strokeweight="1.5pt"/>
          </v:group>
        </w:pict>
      </w:r>
      <w:r w:rsidR="00E673A2" w:rsidRPr="005D0A75">
        <w:rPr>
          <w:rFonts w:ascii="ALFABET98" w:hAnsi="ALFABET98"/>
          <w:color w:val="FF0000"/>
          <w:sz w:val="72"/>
          <w:szCs w:val="72"/>
        </w:rPr>
        <w:t>a</w:t>
      </w:r>
      <w:r w:rsidR="00E673A2">
        <w:rPr>
          <w:rFonts w:ascii="ALFABET98" w:hAnsi="ALFABET98"/>
          <w:sz w:val="72"/>
          <w:szCs w:val="72"/>
        </w:rPr>
        <w:t xml:space="preserve">lok     </w:t>
      </w:r>
      <w:r w:rsidR="00E673A2" w:rsidRPr="005D0A75">
        <w:rPr>
          <w:rFonts w:ascii="ALFABET98" w:hAnsi="ALFABET98"/>
          <w:color w:val="FF0000"/>
          <w:sz w:val="72"/>
          <w:szCs w:val="72"/>
        </w:rPr>
        <w:t>a</w:t>
      </w:r>
      <w:r w:rsidR="00E673A2">
        <w:rPr>
          <w:rFonts w:ascii="ALFABET98" w:hAnsi="ALFABET98"/>
          <w:sz w:val="72"/>
          <w:szCs w:val="72"/>
        </w:rPr>
        <w:t xml:space="preserve">kok     </w:t>
      </w:r>
      <w:r w:rsidR="00E673A2" w:rsidRPr="005D0A75">
        <w:rPr>
          <w:rFonts w:ascii="ALFABET98" w:hAnsi="ALFABET98"/>
          <w:color w:val="FF0000"/>
          <w:sz w:val="72"/>
          <w:szCs w:val="72"/>
        </w:rPr>
        <w:t>a</w:t>
      </w:r>
      <w:r w:rsidR="00E673A2">
        <w:rPr>
          <w:rFonts w:ascii="ALFABET98" w:hAnsi="ALFABET98"/>
          <w:sz w:val="72"/>
          <w:szCs w:val="72"/>
        </w:rPr>
        <w:t xml:space="preserve">nok    </w:t>
      </w:r>
      <w:r w:rsidR="00E673A2" w:rsidRPr="005D0A75">
        <w:rPr>
          <w:rFonts w:ascii="ALFABET98" w:hAnsi="ALFABET98"/>
          <w:color w:val="FF0000"/>
          <w:sz w:val="72"/>
          <w:szCs w:val="72"/>
        </w:rPr>
        <w:t>o</w:t>
      </w:r>
      <w:r w:rsidR="00E673A2">
        <w:rPr>
          <w:rFonts w:ascii="ALFABET98" w:hAnsi="ALFABET98"/>
          <w:sz w:val="72"/>
          <w:szCs w:val="72"/>
        </w:rPr>
        <w:t>nek</w:t>
      </w:r>
      <w:r w:rsidR="00E673A2" w:rsidRPr="0024361A">
        <w:rPr>
          <w:rFonts w:ascii="ALFABET98" w:hAnsi="ALFABET98"/>
          <w:sz w:val="72"/>
          <w:szCs w:val="72"/>
        </w:rPr>
        <w:t xml:space="preserve"> </w:t>
      </w:r>
      <w:r w:rsidR="00E673A2">
        <w:rPr>
          <w:rFonts w:ascii="ALFABET98" w:hAnsi="ALFABET98"/>
          <w:sz w:val="72"/>
          <w:szCs w:val="72"/>
        </w:rPr>
        <w:t xml:space="preserve">                                       </w:t>
      </w:r>
      <w:r w:rsidR="00E673A2" w:rsidRPr="00F12AA8">
        <w:rPr>
          <w:rFonts w:ascii="ALFABET98" w:hAnsi="ALFABET98"/>
          <w:color w:val="A6A6A6" w:themeColor="background1" w:themeShade="A6"/>
          <w:sz w:val="72"/>
          <w:szCs w:val="72"/>
        </w:rPr>
        <w:t xml:space="preserve">      </w:t>
      </w:r>
    </w:p>
    <w:p w:rsidR="00E673A2" w:rsidRPr="0024361A" w:rsidRDefault="00443F71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448" style="position:absolute;margin-left:-16.1pt;margin-top:9.4pt;width:521.25pt;height:36.85pt;z-index:-25115545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">
            <v:group id="Group 33" o:spid="_x0000_s245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FlECRMQAAADdAAAA&#10;DwAAAAAAAAAAAAAAAACqAgAAZHJzL2Rvd25yZXYueG1sUEsFBgAAAAAEAAQA+gAAAJsDAAAAAA==&#10;">
              <v:rect id="Rectangle 34" o:spid="_x0000_s245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83MZcUA&#10;AADdAAAADwAAAGRycy9kb3ducmV2LnhtbESPT4vCMBTE7wv7HcJb8LamVVCpRtl/yl5XK8Xbo3k2&#10;xealNFlbv71ZWPA4zMxvmNVmsI24UudrxwrScQKCuHS65kpBfti+LkD4gKyxcUwKbuRhs35+WmGm&#10;Xc8/dN2HSkQI+wwVmBDaTEpfGrLox64ljt7ZdRZDlF0ldYd9hNtGTpJkJi3WHBcMtvRhqLzsf62C&#10;aVV8mSL/9LlNi9nueDu+96etUqOX4W0JItAQHuH/9rdWMJ9PUvh7E5+AX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zcxlxQAAAN0AAAAPAAAAAAAAAAAAAAAAAJgCAABkcnMv&#10;ZG93bnJldi54bWxQSwUGAAAAAAQABAD1AAAAigMAAAAA&#10;" strokecolor="#2f5496 [2408]" strokeweight="1.5pt">
                <v:fill opacity="0"/>
              </v:rect>
              <v:rect id="Rectangle 35" o:spid="_x0000_s245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GWmusMA&#10;AADdAAAADwAAAGRycy9kb3ducmV2LnhtbESPS2/CMBCE70j9D9Yi9QZOovIKGFSBaDnyvK/iJYmI&#10;1yF2Ifx7XAmJ42hmvtHMFq2pxI0aV1pWEPcjEMSZ1SXnCo6HdW8MwnlkjZVlUvAgB4v5R2eGqbZ3&#10;3tFt73MRIOxSVFB4X6dSuqwgg65va+LgnW1j0AfZ5FI3eA9wU8kkiobSYMlhocCalgVll/2fUXAa&#10;rGr+lYa38fprMjhdfq7L2Cj12W2/pyA8tf4dfrU3WsFolCTw/yY8ATl/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GWmus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45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Df598cAAADdAAAADwAAAGRycy9kb3ducmV2LnhtbESPT2vCQBTE7wW/w/KE3uqmKWiJbqQR&#10;BFPwUFsEb4/sM3/Mvo3ZrcZv7wqFHoeZ+Q2zWA6mFRfqXW1ZweskAkFcWF1zqeDne/3yDsJ5ZI2t&#10;ZVJwIwfLdPS0wETbK3/RZedLESDsElRQed8lUrqiIoNuYjvi4B1tb9AH2ZdS93gNcNPKOIqm0mDN&#10;YaHCjlYVFafdr1GQ3T73W+vz8+Z4aM55lsU5Nkap5/HwMQfhafD/4b/2RiuYzeI3eLwJT0Cm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YN/n3xwAAAN0AAAAPAAAAAAAA&#10;AAAAAAAAAKECAABkcnMvZG93bnJldi54bWxQSwUGAAAAAAQABAD5AAAAlQMAAAAA&#10;" strokecolor="#2f5496 [2408]" strokeweight="1.5pt"/>
            <v:shape id="AutoShape 37" o:spid="_x0000_s244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95hg8cAAADdAAAADwAAAGRycy9kb3ducmV2LnhtbESPT2vCQBTE7wW/w/KE3uqmoWiJbqQR&#10;BFPwUFsEb4/sM3/Mvo3ZrcZv7wqFHoeZ+Q2zWA6mFRfqXW1ZweskAkFcWF1zqeDne/3yDsJ5ZI2t&#10;ZVJwIwfLdPS0wETbK3/RZedLESDsElRQed8lUrqiIoNuYjvi4B1tb9AH2ZdS93gNcNPKOIqm0mDN&#10;YaHCjlYVFafdr1GQ3T73W+vz8+Z4aM55lsU5Nkap5/HwMQfhafD/4b/2RiuYzeI3eLwJT0Cm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X3mGDxwAAAN0AAAAPAAAAAAAA&#10;AAAAAAAAAKECAABkcnMvZG93bnJldi54bWxQSwUGAAAAAAQABAD5AAAAlQMAAAAA&#10;" strokecolor="#2f5496 [2408]" strokeweight="1.5pt"/>
          </v:group>
        </w:pict>
      </w:r>
      <w:r w:rsidR="00E673A2" w:rsidRPr="0024361A">
        <w:rPr>
          <w:rFonts w:ascii="ALFABET98" w:hAnsi="ALFABET98"/>
          <w:sz w:val="72"/>
          <w:szCs w:val="72"/>
        </w:rPr>
        <w:t xml:space="preserve"> </w:t>
      </w:r>
      <w:r w:rsidR="00E673A2">
        <w:rPr>
          <w:rFonts w:ascii="ALFABET98" w:hAnsi="ALFABET98"/>
          <w:sz w:val="72"/>
          <w:szCs w:val="72"/>
        </w:rPr>
        <w:t xml:space="preserve">                                         </w:t>
      </w:r>
      <w:r w:rsidR="00E673A2" w:rsidRPr="0024361A">
        <w:rPr>
          <w:rFonts w:ascii="ALFABET98" w:hAnsi="ALFABET98"/>
          <w:sz w:val="72"/>
          <w:szCs w:val="72"/>
        </w:rPr>
        <w:t xml:space="preserve">       </w:t>
      </w:r>
      <w:r w:rsidR="00E673A2">
        <w:rPr>
          <w:rFonts w:ascii="ALFABET98" w:hAnsi="ALFABET98"/>
          <w:sz w:val="72"/>
          <w:szCs w:val="72"/>
        </w:rPr>
        <w:t xml:space="preserve">      </w:t>
      </w:r>
      <w:r w:rsidR="00E673A2" w:rsidRPr="0024361A">
        <w:rPr>
          <w:rFonts w:ascii="ALFABET98" w:hAnsi="ALFABET98"/>
          <w:sz w:val="72"/>
          <w:szCs w:val="72"/>
        </w:rPr>
        <w:t xml:space="preserve">        </w:t>
      </w:r>
      <w:r w:rsidR="00E673A2">
        <w:rPr>
          <w:rFonts w:ascii="ALFABET98" w:hAnsi="ALFABET98"/>
          <w:sz w:val="72"/>
          <w:szCs w:val="72"/>
        </w:rPr>
        <w:t xml:space="preserve"> </w:t>
      </w:r>
    </w:p>
    <w:p w:rsidR="00E673A2" w:rsidRDefault="00443F71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442" style="position:absolute;margin-left:-16.1pt;margin-top:9.4pt;width:521.25pt;height:36.85pt;z-index:-25115443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">
            <v:group id="Group 33" o:spid="_x0000_s244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29D+rxgAAAN0A&#10;AAAPAAAAAAAAAAAAAAAAAKoCAABkcnMvZG93bnJldi54bWxQSwUGAAAAAAQABAD6AAAAnQMAAAAA&#10;">
              <v:rect id="Rectangle 34" o:spid="_x0000_s244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2jxisYA&#10;AADdAAAADwAAAGRycy9kb3ducmV2LnhtbESPQWvCQBSE74X+h+UVvDUbFUxJXaXVWrzWRkJvj+wz&#10;G8y+Ddmtif++KxQ8DjPzDbNcj7YVF+p941jBNElBEFdON1wrKL53zy8gfEDW2DomBVfysF49Piwx&#10;127gL7ocQi0ihH2OCkwIXS6lrwxZ9InriKN3cr3FEGVfS93jEOG2lbM0XUiLDccFgx1tDFXnw69V&#10;MK/LD1MWW1/Yabn4PF6P78PPTqnJ0/j2CiLQGO7h//ZeK8iyWQa3N/EJyN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2jxisYAAADdAAAADwAAAAAAAAAAAAAAAACYAgAAZHJz&#10;L2Rvd25yZXYueG1sUEsFBgAAAAAEAAQA9QAAAIsDAAAAAA==&#10;" strokecolor="#2f5496 [2408]" strokeweight="1.5pt">
                <v:fill opacity="0"/>
              </v:rect>
              <v:rect id="Rectangle 35" o:spid="_x0000_s244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Y2RUMEA&#10;AADdAAAADwAAAGRycy9kb3ducmV2LnhtbERPyW7CMBC9I/EP1iBxK05QKRBiEKKCcmxZ7qN4SKLE&#10;4xAbCH9fH5A4Pr09XXWmFndqXWlZQTyKQBBnVpecKzgdtx8zEM4ja6wtk4InOVgt+70UE20f/Ef3&#10;g89FCGGXoILC+yaR0mUFGXQj2xAH7mJbgz7ANpe6xUcIN7UcR9GXNFhyaCiwoU1BWXW4GQXnyXfD&#10;P9Lwb7z9nE/O1e66iY1Sw0G3XoDw1Pm3+OXeawXT6TjMDW/CE5DL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2NkVD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244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d/OHcYAAADdAAAADwAAAGRycy9kb3ducmV2LnhtbESPQWvCQBSE70L/w/IKvZmNOdQaXcUU&#10;CqbgoSqCt0f2mUSzb2N2q/Hfu4WCx2FmvmFmi9404kqdqy0rGEUxCOLC6ppLBbvt1/ADhPPIGhvL&#10;pOBODhbzl8EMU21v/EPXjS9FgLBLUUHlfZtK6YqKDLrItsTBO9rOoA+yK6Xu8BbgppFJHL9LgzWH&#10;hQpb+qyoOG9+jYLs/r1fW59fVsfD6ZJnWZLjySj19tovpyA89f4Z/m+vtILxOJnA35vwBOT8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nfzh3GAAAA3QAAAA8AAAAAAAAA&#10;AAAAAAAAoQIAAGRycy9kb3ducmV2LnhtbFBLBQYAAAAABAAEAPkAAACUAwAAAAA=&#10;" strokecolor="#2f5496 [2408]" strokeweight="1.5pt"/>
            <v:shape id="AutoShape 37" o:spid="_x0000_s244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TzxXcQAAADdAAAADwAAAGRycy9kb3ducmV2LnhtbERPTWvCQBC9F/wPywi91Y0pVImuoREK&#10;ptCDWgrehuyYxGZnY3abxH/fPQgeH+97nY6mET11rrasYD6LQBAXVtdcKvg+frwsQTiPrLGxTApu&#10;5CDdTJ7WmGg78J76gy9FCGGXoILK+zaR0hUVGXQz2xIH7mw7gz7ArpS6wyGEm0bGUfQmDdYcGips&#10;aVtR8Xv4Mwqy2+fPl/X5dXc+Xa55lsU5XoxSz9PxfQXC0+gf4rt7pxUsFq9hf3gTnoDc/A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tPPFdxAAAAN0AAAAPAAAAAAAAAAAA&#10;AAAAAKECAABkcnMvZG93bnJldi54bWxQSwUGAAAAAAQABAD5AAAAkgMAAAAA&#10;" strokecolor="#2f5496 [2408]" strokeweight="1.5pt"/>
          </v:group>
        </w:pict>
      </w:r>
      <w:r w:rsidR="00E673A2" w:rsidRPr="005D0A75">
        <w:rPr>
          <w:rFonts w:ascii="ALFABET98" w:hAnsi="ALFABET98"/>
          <w:color w:val="FF0000"/>
          <w:sz w:val="72"/>
          <w:szCs w:val="72"/>
        </w:rPr>
        <w:t>e</w:t>
      </w:r>
      <w:r w:rsidR="00E673A2">
        <w:rPr>
          <w:rFonts w:ascii="ALFABET98" w:hAnsi="ALFABET98"/>
          <w:sz w:val="72"/>
          <w:szCs w:val="72"/>
        </w:rPr>
        <w:t xml:space="preserve">kol     </w:t>
      </w:r>
      <w:r w:rsidR="00E673A2" w:rsidRPr="005D0A75">
        <w:rPr>
          <w:rFonts w:ascii="ALFABET98" w:hAnsi="ALFABET98"/>
          <w:color w:val="FF0000"/>
          <w:sz w:val="72"/>
          <w:szCs w:val="72"/>
        </w:rPr>
        <w:t>e</w:t>
      </w:r>
      <w:r w:rsidR="00E673A2">
        <w:rPr>
          <w:rFonts w:ascii="ALFABET98" w:hAnsi="ALFABET98"/>
          <w:sz w:val="72"/>
          <w:szCs w:val="72"/>
        </w:rPr>
        <w:t xml:space="preserve">kol      </w:t>
      </w:r>
      <w:r w:rsidR="00E673A2" w:rsidRPr="005D0A75">
        <w:rPr>
          <w:rFonts w:ascii="ALFABET98" w:hAnsi="ALFABET98"/>
          <w:color w:val="FF0000"/>
          <w:sz w:val="72"/>
          <w:szCs w:val="72"/>
        </w:rPr>
        <w:t>e</w:t>
      </w:r>
      <w:r w:rsidR="00E673A2">
        <w:rPr>
          <w:rFonts w:ascii="ALFABET98" w:hAnsi="ALFABET98"/>
          <w:sz w:val="72"/>
          <w:szCs w:val="72"/>
        </w:rPr>
        <w:t xml:space="preserve">nok   </w:t>
      </w:r>
      <w:r w:rsidR="00E673A2" w:rsidRPr="005D0A75">
        <w:rPr>
          <w:rFonts w:ascii="ALFABET98" w:hAnsi="ALFABET98"/>
          <w:color w:val="FF0000"/>
          <w:sz w:val="72"/>
          <w:szCs w:val="72"/>
        </w:rPr>
        <w:t>e</w:t>
      </w:r>
      <w:r w:rsidR="00E673A2">
        <w:rPr>
          <w:rFonts w:ascii="ALFABET98" w:hAnsi="ALFABET98"/>
          <w:sz w:val="72"/>
          <w:szCs w:val="72"/>
        </w:rPr>
        <w:t>nek</w:t>
      </w:r>
      <w:r w:rsidR="00E673A2" w:rsidRPr="0024361A">
        <w:rPr>
          <w:rFonts w:ascii="ALFABET98" w:hAnsi="ALFABET98"/>
          <w:sz w:val="72"/>
          <w:szCs w:val="72"/>
        </w:rPr>
        <w:t xml:space="preserve"> </w:t>
      </w:r>
      <w:r w:rsidR="00E673A2">
        <w:rPr>
          <w:rFonts w:ascii="ALFABET98" w:hAnsi="ALFABET98"/>
          <w:sz w:val="72"/>
          <w:szCs w:val="72"/>
        </w:rPr>
        <w:t xml:space="preserve">                                       </w:t>
      </w:r>
    </w:p>
    <w:p w:rsidR="00E673A2" w:rsidRPr="0024361A" w:rsidRDefault="00443F71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436" style="position:absolute;margin-left:-16.1pt;margin-top:9.4pt;width:521.25pt;height:36.85pt;z-index:-25115340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DW&#10;qBCbEgQAAPEPAAAOAAAAAAAAAAAAAAAAAC4CAABkcnMvZTJvRG9jLnhtbFBLAQItABQABgAIAAAA&#10;IQBYKw9o4AAAAAoBAAAPAAAAAAAAAAAAAAAAAGwGAABkcnMvZG93bnJldi54bWxQSwUGAAAAAAQA&#10;BADzAAAAeQcAAAAA&#10;">
            <v:group id="Group 33" o:spid="_x0000_s243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MFq91xgAAAN0A&#10;AAAPAAAAAAAAAAAAAAAAAKoCAABkcnMvZG93bnJldi54bWxQSwUGAAAAAAQABAD6AAAAnQMAAAAA&#10;">
              <v:rect id="Rectangle 34" o:spid="_x0000_s244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YphVMYA&#10;AADdAAAADwAAAGRycy9kb3ducmV2LnhtbESPQWvCQBSE70L/w/IKvZmNBrSkrtLaKr3WRkJvj+wz&#10;G8y+Ddmtif/eLRQ8DjPzDbPajLYVF+p941jBLElBEFdON1wrKL5302cQPiBrbB2Tgit52KwfJivM&#10;tRv4iy6HUIsIYZ+jAhNCl0vpK0MWfeI64uidXG8xRNnXUvc4RLht5TxNF9Jiw3HBYEdbQ9X58GsV&#10;ZHX5Ycri3Rd2Vi72x+vxbfjZKfX0OL6+gAg0hnv4v/2pFSyXWQZ/b+ITkO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YphVMYAAADdAAAADwAAAAAAAAAAAAAAAACYAgAAZHJz&#10;L2Rvd25yZXYueG1sUEsFBgAAAAAEAAQA9QAAAIsDAAAAAA==&#10;" strokecolor="#2f5496 [2408]" strokeweight="1.5pt">
                <v:fill opacity="0"/>
              </v:rect>
              <v:rect id="Rectangle 35" o:spid="_x0000_s244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RkNiMQA&#10;AADdAAAADwAAAGRycy9kb3ducmV2LnhtbESPS2/CMBCE70j8B2uRuBUnPAqkGIRAUI6Ux30Vb5OI&#10;eB1iA+Hf40qVOI5m5hvNbNGYUtypdoVlBXEvAkGcWl1wpuB03HxMQDiPrLG0TAqe5GAxb7dmmGj7&#10;4B+6H3wmAoRdggpy76tESpfmZND1bEUcvF9bG/RB1pnUNT4C3JSyH0Wf0mDBYSHHilY5pZfDzSg4&#10;j9YVf0vD+3gznI7Ol+11FRulup1m+QXCU+Pf4f/2TisYjwdD+HsTnoCc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kZDYj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243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UtSxccAAADdAAAADwAAAGRycy9kb3ducmV2LnhtbESPT2vCQBTE7wW/w/IK3uqmSmuJbsQU&#10;CqbgQS2Ct0f25Y9m38bsVuO37woFj8PM/IaZL3rTiAt1rras4HUUgSDOra65VPCz+3r5AOE8ssbG&#10;Mim4kYNFMniaY6ztlTd02fpSBAi7GBVU3rexlC6vyKAb2ZY4eIXtDPogu1LqDq8Bbho5jqJ3abDm&#10;sFBhS58V5aftr1GQ3r73a+uz86o4HM9Zmo4zPBqlhs/9cgbCU+8f4f/2SiuYTidvcH8TnoBM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9S1LFxwAAAN0AAAAPAAAAAAAA&#10;AAAAAAAAAKECAABkcnMvZG93bnJldi54bWxQSwUGAAAAAAQABAD5AAAAlQMAAAAA&#10;" strokecolor="#2f5496 [2408]" strokeweight="1.5pt"/>
            <v:shape id="AutoShape 37" o:spid="_x0000_s243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ZnMsscAAADdAAAADwAAAGRycy9kb3ducmV2LnhtbESPQWvCQBSE7wX/w/KE3upGC7GkrtII&#10;BVPw0FSE3h7ZZxKbfRuzW5P8+65Q8DjMzDfMajOYRlypc7VlBfNZBIK4sLrmUsHh6/3pBYTzyBob&#10;y6RgJAeb9eRhhYm2PX/SNfelCBB2CSqovG8TKV1RkUE3sy1x8E62M+iD7EqpO+wD3DRyEUWxNFhz&#10;WKiwpW1FxU/+axSk48dxb3122Z2+z5csTRcZno1Sj9Ph7RWEp8Hfw//tnVawXD7H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NmcyyxwAAAN0AAAAPAAAAAAAA&#10;AAAAAAAAAKECAABkcnMvZG93bnJldi54bWxQSwUGAAAAAAQABAD5AAAAlQMAAAAA&#10;" strokecolor="#2f5496 [2408]" strokeweight="1.5pt"/>
          </v:group>
        </w:pict>
      </w:r>
      <w:r w:rsidR="00E673A2" w:rsidRPr="0024361A">
        <w:rPr>
          <w:rFonts w:ascii="ALFABET98" w:hAnsi="ALFABET98"/>
          <w:sz w:val="72"/>
          <w:szCs w:val="72"/>
        </w:rPr>
        <w:t xml:space="preserve"> </w:t>
      </w:r>
      <w:r w:rsidR="00E673A2">
        <w:rPr>
          <w:rFonts w:ascii="ALFABET98" w:hAnsi="ALFABET98"/>
          <w:sz w:val="72"/>
          <w:szCs w:val="72"/>
        </w:rPr>
        <w:t xml:space="preserve">                                         </w:t>
      </w:r>
      <w:r w:rsidR="00E673A2" w:rsidRPr="0024361A">
        <w:rPr>
          <w:rFonts w:ascii="ALFABET98" w:hAnsi="ALFABET98"/>
          <w:sz w:val="72"/>
          <w:szCs w:val="72"/>
        </w:rPr>
        <w:t xml:space="preserve">       </w:t>
      </w:r>
      <w:r w:rsidR="00E673A2">
        <w:rPr>
          <w:rFonts w:ascii="ALFABET98" w:hAnsi="ALFABET98"/>
          <w:sz w:val="72"/>
          <w:szCs w:val="72"/>
        </w:rPr>
        <w:t xml:space="preserve">      </w:t>
      </w:r>
      <w:r w:rsidR="00E673A2" w:rsidRPr="0024361A">
        <w:rPr>
          <w:rFonts w:ascii="ALFABET98" w:hAnsi="ALFABET98"/>
          <w:sz w:val="72"/>
          <w:szCs w:val="72"/>
        </w:rPr>
        <w:t xml:space="preserve">        </w:t>
      </w:r>
      <w:r w:rsidR="00E673A2">
        <w:rPr>
          <w:rFonts w:ascii="ALFABET98" w:hAnsi="ALFABET98"/>
          <w:sz w:val="72"/>
          <w:szCs w:val="72"/>
        </w:rPr>
        <w:t xml:space="preserve"> </w:t>
      </w:r>
    </w:p>
    <w:p w:rsidR="00E673A2" w:rsidRPr="0024361A" w:rsidRDefault="00443F71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430" style="position:absolute;margin-left:-16.1pt;margin-top:9.4pt;width:521.25pt;height:36.85pt;z-index:-25115238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">
            <v:group id="Group 33" o:spid="_x0000_s243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t/pifwwAAAN0AAAAP&#10;AAAAAAAAAAAAAAAAAKoCAABkcnMvZG93bnJldi54bWxQSwUGAAAAAAQABAD6AAAAmgMAAAAA&#10;">
              <v:rect id="Rectangle 34" o:spid="_x0000_s243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GJWvsUA&#10;AADdAAAADwAAAGRycy9kb3ducmV2LnhtbESPQWvCQBSE74L/YXlCb3WjgtrUVdRq6VUbCb09sq/Z&#10;0OzbkF1N/PfdQsHjMDPfMKtNb2txo9ZXjhVMxgkI4sLpiksF2efxeQnCB2SNtWNScCcPm/VwsMJU&#10;u45PdDuHUkQI+xQVmBCaVEpfGLLox64hjt63ay2GKNtS6ha7CLe1nCbJXFqsOC4YbGhvqPg5X62C&#10;WZkfTJ69+cxO8vn75X7ZdV9HpZ5G/fYVRKA+PML/7Q+tYLGYvcDfm/gE5P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0Yla+xQAAAN0AAAAPAAAAAAAAAAAAAAAAAJgCAABkcnMv&#10;ZG93bnJldi54bWxQSwUGAAAAAAQABAD1AAAAigMAAAAA&#10;" strokecolor="#2f5496 [2408]" strokeweight="1.5pt">
                <v:fill opacity="0"/>
              </v:rect>
              <v:rect id="Rectangle 35" o:spid="_x0000_s243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R49sIA&#10;AADdAAAADwAAAGRycy9kb3ducmV2LnhtbERPTW+CQBC9m/gfNmPSW10wWCtlNYaG1mNr9T5hp0Bg&#10;Zym7RfrvuwcTjy/vO9tPphMjDa6xrCBeRiCIS6sbrhScv4rHZxDOI2vsLJOCP3Kw381nGabaXvmT&#10;xpOvRAhhl6KC2vs+ldKVNRl0S9sTB+7bDgZ9gEMl9YDXEG46uYqiJ2mw4dBQY095TWV7+jUKLuvX&#10;nt+l4Y+4SLbrS/v2k8dGqYfFdHgB4Wnyd/HNfdQKNpsk7A9vwhOQu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eJHj2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243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nYnu8cAAADdAAAADwAAAGRycy9kb3ducmV2LnhtbESPT2vCQBTE74V+h+UVvNWNIrVE12AK&#10;BSP0UFsK3h7ZZ/6YfRuzaxK/fbdQ8DjMzG+YdTKaRvTUucqygtk0AkGcW11xoeD76/35FYTzyBob&#10;y6TgRg6SzePDGmNtB/6k/uALESDsYlRQet/GUrq8JINualvi4J1sZ9AH2RVSdzgEuGnkPIpepMGK&#10;w0KJLb2VlJ8PV6Mgve1/PqzPLrvTsb5kaTrPsDZKTZ7G7QqEp9Hfw//tnVawXC5m8PcmPAG5+Q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adie7xwAAAN0AAAAPAAAAAAAA&#10;AAAAAAAAAKECAABkcnMvZG93bnJldi54bWxQSwUGAAAAAAQABAD5AAAAlQMAAAAA&#10;" strokecolor="#2f5496 [2408]" strokeweight="1.5pt"/>
            <v:shape id="AutoShape 37" o:spid="_x0000_s243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qS5zMcAAADdAAAADwAAAGRycy9kb3ducmV2LnhtbESPT2vCQBTE7wW/w/KE3uqmoWiJbqQR&#10;BFPwUFsEb4/sM3/Mvo3ZrcZv7wqFHoeZ+Q2zWA6mFRfqXW1ZweskAkFcWF1zqeDne/3yDsJ5ZI2t&#10;ZVJwIwfLdPS0wETbK3/RZedLESDsElRQed8lUrqiIoNuYjvi4B1tb9AH2ZdS93gNcNPKOIqm0mDN&#10;YaHCjlYVFafdr1GQ3T73W+vz8+Z4aM55lsU5Nkap5/HwMQfhafD/4b/2RiuYzd5ieLwJT0Cm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qpLnMxwAAAN0AAAAPAAAAAAAA&#10;AAAAAAAAAKECAABkcnMvZG93bnJldi54bWxQSwUGAAAAAAQABAD5AAAAlQMAAAAA&#10;" strokecolor="#2f5496 [2408]" strokeweight="1.5pt"/>
          </v:group>
        </w:pict>
      </w:r>
      <w:r w:rsidR="00E673A2" w:rsidRPr="005D0A75">
        <w:rPr>
          <w:rFonts w:ascii="ALFABET98" w:hAnsi="ALFABET98"/>
          <w:color w:val="FF0000"/>
          <w:sz w:val="72"/>
          <w:szCs w:val="72"/>
        </w:rPr>
        <w:t>i</w:t>
      </w:r>
      <w:r w:rsidR="00E673A2">
        <w:rPr>
          <w:rFonts w:ascii="ALFABET98" w:hAnsi="ALFABET98"/>
          <w:sz w:val="72"/>
          <w:szCs w:val="72"/>
        </w:rPr>
        <w:t xml:space="preserve">kol      </w:t>
      </w:r>
      <w:r w:rsidR="00E673A2" w:rsidRPr="005D0A75">
        <w:rPr>
          <w:rFonts w:ascii="ALFABET98" w:hAnsi="ALFABET98"/>
          <w:color w:val="FF0000"/>
          <w:sz w:val="72"/>
          <w:szCs w:val="72"/>
        </w:rPr>
        <w:t>i</w:t>
      </w:r>
      <w:r w:rsidR="00E673A2">
        <w:rPr>
          <w:rFonts w:ascii="ALFABET98" w:hAnsi="ALFABET98"/>
          <w:sz w:val="72"/>
          <w:szCs w:val="72"/>
        </w:rPr>
        <w:t xml:space="preserve">kel       </w:t>
      </w:r>
      <w:r w:rsidR="00E673A2" w:rsidRPr="005D0A75">
        <w:rPr>
          <w:rFonts w:ascii="ALFABET98" w:hAnsi="ALFABET98"/>
          <w:color w:val="FF0000"/>
          <w:sz w:val="72"/>
          <w:szCs w:val="72"/>
        </w:rPr>
        <w:t>i</w:t>
      </w:r>
      <w:r w:rsidR="00E673A2">
        <w:rPr>
          <w:rFonts w:ascii="ALFABET98" w:hAnsi="ALFABET98"/>
          <w:sz w:val="72"/>
          <w:szCs w:val="72"/>
        </w:rPr>
        <w:t xml:space="preserve">nek     </w:t>
      </w:r>
      <w:r w:rsidR="00E673A2" w:rsidRPr="005D0A75">
        <w:rPr>
          <w:rFonts w:ascii="ALFABET98" w:hAnsi="ALFABET98"/>
          <w:color w:val="FF0000"/>
          <w:sz w:val="72"/>
          <w:szCs w:val="72"/>
        </w:rPr>
        <w:t>i</w:t>
      </w:r>
      <w:r w:rsidR="00E673A2">
        <w:rPr>
          <w:rFonts w:ascii="ALFABET98" w:hAnsi="ALFABET98"/>
          <w:sz w:val="72"/>
          <w:szCs w:val="72"/>
        </w:rPr>
        <w:t>lek</w:t>
      </w:r>
      <w:r w:rsidR="00E673A2" w:rsidRPr="0024361A">
        <w:rPr>
          <w:rFonts w:ascii="ALFABET98" w:hAnsi="ALFABET98"/>
          <w:sz w:val="72"/>
          <w:szCs w:val="72"/>
        </w:rPr>
        <w:t xml:space="preserve"> </w:t>
      </w:r>
      <w:r w:rsidR="00E673A2">
        <w:rPr>
          <w:rFonts w:ascii="ALFABET98" w:hAnsi="ALFABET98"/>
          <w:sz w:val="72"/>
          <w:szCs w:val="72"/>
        </w:rPr>
        <w:t xml:space="preserve">                                         </w:t>
      </w:r>
      <w:r w:rsidR="00E673A2" w:rsidRPr="0024361A">
        <w:rPr>
          <w:rFonts w:ascii="ALFABET98" w:hAnsi="ALFABET98"/>
          <w:sz w:val="72"/>
          <w:szCs w:val="72"/>
        </w:rPr>
        <w:t xml:space="preserve">       </w:t>
      </w:r>
      <w:r w:rsidR="00E673A2">
        <w:rPr>
          <w:rFonts w:ascii="ALFABET98" w:hAnsi="ALFABET98"/>
          <w:sz w:val="72"/>
          <w:szCs w:val="72"/>
        </w:rPr>
        <w:t xml:space="preserve">      </w:t>
      </w:r>
      <w:r w:rsidR="00E673A2" w:rsidRPr="0024361A">
        <w:rPr>
          <w:rFonts w:ascii="ALFABET98" w:hAnsi="ALFABET98"/>
          <w:sz w:val="72"/>
          <w:szCs w:val="72"/>
        </w:rPr>
        <w:t xml:space="preserve">        </w:t>
      </w:r>
      <w:r w:rsidR="00E673A2">
        <w:rPr>
          <w:rFonts w:ascii="ALFABET98" w:hAnsi="ALFABET98"/>
          <w:sz w:val="72"/>
          <w:szCs w:val="72"/>
        </w:rPr>
        <w:t xml:space="preserve"> </w:t>
      </w:r>
    </w:p>
    <w:p w:rsidR="00E673A2" w:rsidRDefault="00443F71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424" style="position:absolute;margin-left:-16.1pt;margin-top:9.4pt;width:521.25pt;height:36.85pt;z-index:-25115136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qBUK4RYEAADxDwAADgAAAAAAAAAAAAAAAAAuAgAAZHJzL2Uyb0RvYy54bWxQSwECLQAUAAYA&#10;CAAAACEAWCsPaOAAAAAKAQAADwAAAAAAAAAAAAAAAABwBgAAZHJzL2Rvd25yZXYueG1sUEsFBgAA&#10;AAAEAAQA8wAAAH0HAAAAAA==&#10;">
            <v:group id="Group 33" o:spid="_x0000_s242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1lCUCwwAAAN0AAAAP&#10;AAAAAAAAAAAAAAAAAKoCAABkcnMvZG93bnJldi54bWxQSwUGAAAAAAQABAD6AAAAmgMAAAAA&#10;">
              <v:rect id="Rectangle 34" o:spid="_x0000_s242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AjrI8YA&#10;AADdAAAADwAAAGRycy9kb3ducmV2LnhtbESPQWvCQBSE74X+h+UJvdWNloYaXaXaKr1qI8HbI/vM&#10;BrNvQ3Zr4r93C4Ueh5n5hlmsBtuIK3W+dqxgMk5AEJdO11wpyL+3z28gfEDW2DgmBTfysFo+Piww&#10;067nPV0PoRIRwj5DBSaENpPSl4Ys+rFriaN3dp3FEGVXSd1hH+G2kdMkSaXFmuOCwZY2hsrL4ccq&#10;eKmKT1PkHz63kyLdHW/HdX/aKvU0Gt7nIAIN4T/81/7SCtLp6wx+38QnIJ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AjrI8YAAADdAAAADwAAAAAAAAAAAAAAAACYAgAAZHJz&#10;L2Rvd25yZXYueG1sUEsFBgAAAAAEAAQA9QAAAIsDAAAAAA==&#10;" strokecolor="#2f5496 [2408]" strokeweight="1.5pt">
                <v:fill opacity="0"/>
              </v:rect>
              <v:rect id="Rectangle 35" o:spid="_x0000_s242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R8q8EA&#10;AADdAAAADwAAAGRycy9kb3ducmV2LnhtbERPTW+CQBC9N/E/bMbEW1kwSiy6mMbGtseK9T5hRyCw&#10;s5TdAv333UOTHl/e9+E4m06MNLjGsoIkikEQl1Y3XCn4vJ4fdyCcR9bYWSYFP+TgmC8eDphpO/GF&#10;xsJXIoSwy1BB7X2fSenKmgy6yPbEgbvbwaAPcKikHnAK4aaT6zhOpcGGQ0ONPZ1qKtvi2yi4bV96&#10;fpOGP5Lz5ml7a1+/TolRarWcn/cgPM3+X/znftcK0nUa9oc34QnI/B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AkfKv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242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HYj5sUAAADdAAAADwAAAGRycy9kb3ducmV2LnhtbESPQYvCMBSE7wv+h/AEb2tqD2WpRrGC&#10;YAUP64rg7dE822rzUpuo9d+bhYU9DjPzDTNb9KYRD+pcbVnBZByBIC6srrlUcPhZf36BcB5ZY2OZ&#10;FLzIwWI++Jhhqu2Tv+mx96UIEHYpKqi8b1MpXVGRQTe2LXHwzrYz6IPsSqk7fAa4aWQcRYk0WHNY&#10;qLClVUXFdX83CrLX9rizPr9tzqfLLc+yOMeLUWo07JdTEJ56/x/+a2+0giROJvD7JjwBOX8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HYj5sUAAADdAAAADwAAAAAAAAAA&#10;AAAAAAChAgAAZHJzL2Rvd25yZXYueG1sUEsFBgAAAAAEAAQA+QAAAJMDAAAAAA==&#10;" strokecolor="#2f5496 [2408]" strokeweight="1.5pt"/>
            <v:shape id="AutoShape 37" o:spid="_x0000_s242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KS9kcUAAADdAAAADwAAAGRycy9kb3ducmV2LnhtbESPT4vCMBTE78J+h/AWvGm6PRSpRrEL&#10;C1bYg38QvD2aZ1ttXmqT1frtN4LgcZiZ3zCzRW8acaPO1ZYVfI0jEMSF1TWXCva7n9EEhPPIGhvL&#10;pOBBDhbzj8EMU23vvKHb1pciQNilqKDyvk2ldEVFBt3YtsTBO9nOoA+yK6Xu8B7gppFxFCXSYM1h&#10;ocKWvisqLts/oyB7rA+/1ufX1el4vuZZFud4NkoNP/vlFISn3r/Dr/ZKK0jiJIbnm/AE5Pw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KS9kcUAAADdAAAADwAAAAAAAAAA&#10;AAAAAAChAgAAZHJzL2Rvd25yZXYueG1sUEsFBgAAAAAEAAQA+QAAAJMDAAAAAA==&#10;" strokecolor="#2f5496 [2408]" strokeweight="1.5pt"/>
          </v:group>
        </w:pict>
      </w:r>
      <w:r w:rsidR="00E673A2" w:rsidRPr="0024361A">
        <w:rPr>
          <w:rFonts w:ascii="ALFABET98" w:hAnsi="ALFABET98"/>
          <w:sz w:val="72"/>
          <w:szCs w:val="72"/>
        </w:rPr>
        <w:t xml:space="preserve"> </w:t>
      </w:r>
      <w:r w:rsidR="00E673A2">
        <w:rPr>
          <w:rFonts w:ascii="ALFABET98" w:hAnsi="ALFABET98"/>
          <w:sz w:val="72"/>
          <w:szCs w:val="72"/>
        </w:rPr>
        <w:t xml:space="preserve">                                       </w:t>
      </w:r>
    </w:p>
    <w:p w:rsidR="00E673A2" w:rsidRPr="0024361A" w:rsidRDefault="00443F71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418" style="position:absolute;margin-left:-16.1pt;margin-top:9.4pt;width:521.25pt;height:36.85pt;z-index:-25115033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UZavZxYEAADxDwAADgAAAAAAAAAAAAAAAAAuAgAAZHJzL2Uyb0RvYy54bWxQSwECLQAUAAYA&#10;CAAAACEAWCsPaOAAAAAKAQAADwAAAAAAAAAAAAAAAABwBgAAZHJzL2Rvd25yZXYueG1sUEsFBgAA&#10;AAAEAAQA8wAAAH0HAAAAAA==&#10;">
            <v:group id="Group 33" o:spid="_x0000_s242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ACNGxXCAAAA3QAAAA8A&#10;AAAAAAAAAAAAAAAAqgIAAGRycy9kb3ducmV2LnhtbFBLBQYAAAAABAAEAPoAAACZAwAAAAA=&#10;">
              <v:rect id="Rectangle 34" o:spid="_x0000_s242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RHVNMUA&#10;AADdAAAADwAAAGRycy9kb3ducmV2LnhtbESPzWrDMBCE74G+g9hCb4nkFEJwo4Q2PyXXJg6mt8Xa&#10;WqbWylhq7Lx9VCj0OMzMN8xqM7pWXKkPjWcN2UyBIK68abjWUJwP0yWIEJENtp5Jw40CbNYPkxXm&#10;xg/8QddTrEWCcMhRg42xy6UMlSWHYeY74uR9+d5hTLKvpelxSHDXyrlSC+mw4bRgsaOtper79OM0&#10;PNfl3pbFLhQuKxfvl9vlbfg8aP30OL6+gIg0xv/wX/toNCyVyuD3TXoCcn0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EdU0xQAAAN0AAAAPAAAAAAAAAAAAAAAAAJgCAABkcnMv&#10;ZG93bnJldi54bWxQSwUGAAAAAAQABAD1AAAAigMAAAAA&#10;" strokecolor="#2f5496 [2408]" strokeweight="1.5pt">
                <v:fill opacity="0"/>
              </v:rect>
              <v:rect id="Rectangle 35" o:spid="_x0000_s242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rm/68MA&#10;AADdAAAADwAAAGRycy9kb3ducmV2LnhtbESPT4vCMBTE7wt+h/AEb2tSWRetRhFF3eP67/5onm2x&#10;ealNVuu33wiCx2FmfsNM562txI0aXzrWkPQVCOLMmZJzDcfD+nMEwgdkg5Vj0vAgD/NZ52OKqXF3&#10;3tFtH3IRIexT1FCEUKdS+qwgi77vauLonV1jMUTZ5NI0eI9wW8mBUt/SYslxocCalgVll/2f1XAa&#10;rmreSsu/yfprPDxdNtdlYrXuddvFBESgNrzDr/aP0TBSagDPN/EJyNk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rm/68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42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uvgpsYAAADdAAAADwAAAGRycy9kb3ducmV2LnhtbESPT4vCMBTE7wt+h/CEva2JLixSjWKF&#10;BSt48A+Ct0fzbKvNS22yWr/9RljY4zAzv2Gm887W4k6trxxrGA4UCOLcmYoLDYf998cYhA/IBmvH&#10;pOFJHuaz3tsUE+MevKX7LhQiQtgnqKEMoUmk9HlJFv3ANcTRO7vWYoiyLaRp8RHhtpYjpb6kxYrj&#10;QokNLUvKr7sfqyF9ro8bF7Lb6ny63LI0HWV4sVq/97vFBESgLvyH/9oro2Gs1Ce83sQnIGe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7r4KbGAAAA3QAAAA8AAAAAAAAA&#10;AAAAAAAAoQIAAGRycy9kb3ducmV2LnhtbFBLBQYAAAAABAAEAPkAAACUAwAAAAA=&#10;" strokecolor="#2f5496 [2408]" strokeweight="1.5pt"/>
            <v:shape id="AutoShape 37" o:spid="_x0000_s241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QJ40sYAAADdAAAADwAAAGRycy9kb3ducmV2LnhtbESPT4vCMBTE7wt+h/CEva2JsixSjWKF&#10;BSt48A+Ct0fzbKvNS22yWr/9RljY4zAzv2Gm887W4k6trxxrGA4UCOLcmYoLDYf998cYhA/IBmvH&#10;pOFJHuaz3tsUE+MevKX7LhQiQtgnqKEMoUmk9HlJFv3ANcTRO7vWYoiyLaRp8RHhtpYjpb6kxYrj&#10;QokNLUvKr7sfqyF9ro8bF7Lb6ny63LI0HWV4sVq/97vFBESgLvyH/9oro2Gs1Ce83sQnIGe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ECeNLGAAAA3QAAAA8AAAAAAAAA&#10;AAAAAAAAoQIAAGRycy9kb3ducmV2LnhtbFBLBQYAAAAABAAEAPkAAACUAwAAAAA=&#10;" strokecolor="#2f5496 [2408]" strokeweight="1.5pt"/>
          </v:group>
        </w:pict>
      </w:r>
      <w:r w:rsidR="00E673A2" w:rsidRPr="005D0A75">
        <w:rPr>
          <w:rFonts w:ascii="ALFABET98" w:hAnsi="ALFABET98"/>
          <w:color w:val="FF0000"/>
          <w:sz w:val="72"/>
          <w:szCs w:val="72"/>
        </w:rPr>
        <w:t>ko</w:t>
      </w:r>
      <w:r w:rsidR="00E673A2">
        <w:rPr>
          <w:rFonts w:ascii="ALFABET98" w:hAnsi="ALFABET98"/>
          <w:sz w:val="72"/>
          <w:szCs w:val="72"/>
        </w:rPr>
        <w:t>la</w:t>
      </w:r>
      <w:r w:rsidR="00E673A2" w:rsidRPr="0024361A">
        <w:rPr>
          <w:rFonts w:ascii="ALFABET98" w:hAnsi="ALFABET98"/>
          <w:sz w:val="72"/>
          <w:szCs w:val="72"/>
        </w:rPr>
        <w:t xml:space="preserve"> </w:t>
      </w:r>
      <w:r w:rsidR="00E673A2">
        <w:rPr>
          <w:rFonts w:ascii="ALFABET98" w:hAnsi="ALFABET98"/>
          <w:sz w:val="72"/>
          <w:szCs w:val="72"/>
        </w:rPr>
        <w:t xml:space="preserve">    </w:t>
      </w:r>
      <w:r w:rsidR="00E673A2" w:rsidRPr="005D0A75">
        <w:rPr>
          <w:rFonts w:ascii="ALFABET98" w:hAnsi="ALFABET98"/>
          <w:color w:val="FF0000"/>
          <w:sz w:val="72"/>
          <w:szCs w:val="72"/>
        </w:rPr>
        <w:t>ki</w:t>
      </w:r>
      <w:r w:rsidR="00E673A2">
        <w:rPr>
          <w:rFonts w:ascii="ALFABET98" w:hAnsi="ALFABET98"/>
          <w:sz w:val="72"/>
          <w:szCs w:val="72"/>
        </w:rPr>
        <w:t xml:space="preserve">lo      </w:t>
      </w:r>
      <w:r w:rsidR="00E673A2" w:rsidRPr="00860E13">
        <w:rPr>
          <w:rFonts w:ascii="ALFABET98" w:hAnsi="ALFABET98"/>
          <w:color w:val="FF0000"/>
          <w:sz w:val="72"/>
          <w:szCs w:val="72"/>
        </w:rPr>
        <w:t>ka</w:t>
      </w:r>
      <w:r w:rsidR="00E673A2">
        <w:rPr>
          <w:rFonts w:ascii="ALFABET98" w:hAnsi="ALFABET98"/>
          <w:sz w:val="72"/>
          <w:szCs w:val="72"/>
        </w:rPr>
        <w:t xml:space="preserve">no    </w:t>
      </w:r>
      <w:r w:rsidR="00E673A2" w:rsidRPr="00860E13">
        <w:rPr>
          <w:rFonts w:ascii="ALFABET98" w:hAnsi="ALFABET98"/>
          <w:color w:val="FF0000"/>
          <w:sz w:val="72"/>
          <w:szCs w:val="72"/>
        </w:rPr>
        <w:t>ko</w:t>
      </w:r>
      <w:r w:rsidR="00E673A2">
        <w:rPr>
          <w:rFonts w:ascii="ALFABET98" w:hAnsi="ALFABET98"/>
          <w:sz w:val="72"/>
          <w:szCs w:val="72"/>
        </w:rPr>
        <w:t xml:space="preserve">na                                        </w:t>
      </w:r>
      <w:r w:rsidR="00E673A2" w:rsidRPr="0024361A">
        <w:rPr>
          <w:rFonts w:ascii="ALFABET98" w:hAnsi="ALFABET98"/>
          <w:sz w:val="72"/>
          <w:szCs w:val="72"/>
        </w:rPr>
        <w:t xml:space="preserve">       </w:t>
      </w:r>
      <w:r w:rsidR="00E673A2">
        <w:rPr>
          <w:rFonts w:ascii="ALFABET98" w:hAnsi="ALFABET98"/>
          <w:sz w:val="72"/>
          <w:szCs w:val="72"/>
        </w:rPr>
        <w:t xml:space="preserve">      </w:t>
      </w:r>
      <w:r w:rsidR="00E673A2" w:rsidRPr="0024361A">
        <w:rPr>
          <w:rFonts w:ascii="ALFABET98" w:hAnsi="ALFABET98"/>
          <w:sz w:val="72"/>
          <w:szCs w:val="72"/>
        </w:rPr>
        <w:t xml:space="preserve">        </w:t>
      </w:r>
      <w:r w:rsidR="00E673A2">
        <w:rPr>
          <w:rFonts w:ascii="ALFABET98" w:hAnsi="ALFABET98"/>
          <w:sz w:val="72"/>
          <w:szCs w:val="72"/>
        </w:rPr>
        <w:t xml:space="preserve"> </w:t>
      </w:r>
    </w:p>
    <w:p w:rsidR="00E673A2" w:rsidRPr="0024361A" w:rsidRDefault="00443F71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412" style="position:absolute;margin-left:-16.1pt;margin-top:9.4pt;width:521.25pt;height:36.85pt;z-index:-25114931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">
            <v:group id="Group 33" o:spid="_x0000_s241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gKCb6xgAAAN0A&#10;AAAPAAAAAAAAAAAAAAAAAKoCAABkcnMvZG93bnJldi54bWxQSwUGAAAAAAQABAD6AAAAnQMAAAAA&#10;">
              <v:rect id="Rectangle 34" o:spid="_x0000_s241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bTo28UA&#10;AADdAAAADwAAAGRycy9kb3ducmV2LnhtbESPQWsCMRSE74X+h/AKvdVEC1a2RmltLV6rK0tvj81z&#10;s7h5WTapu/57Iwgeh5n5hpkvB9eIE3Wh9qxhPFIgiEtvaq405Lv1ywxEiMgGG8+k4UwBlovHhzlm&#10;xvf8S6dtrESCcMhQg42xzaQMpSWHYeRb4uQdfOcwJtlV0nTYJ7hr5ESpqXRYc1qw2NLKUnnc/jsN&#10;r1XxbYv8K+RuXEx/9uf9Z/+31vr5afh4BxFpiPfwrb0xGmZKvcH1TXoCcnE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5tOjbxQAAAN0AAAAPAAAAAAAAAAAAAAAAAJgCAABkcnMv&#10;ZG93bnJldi54bWxQSwUGAAAAAAQABAD1AAAAigMAAAAA&#10;" strokecolor="#2f5496 [2408]" strokeweight="1.5pt">
                <v:fill opacity="0"/>
              </v:rect>
              <v:rect id="Rectangle 35" o:spid="_x0000_s241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1GIAcEA&#10;AADdAAAADwAAAGRycy9kb3ducmV2LnhtbERPz0/CMBS+k/g/NM+EG2tHwMxJWcwI6FGn3F/W57aw&#10;vs61wPzv7YGE45fv96aYbC8uNPrOsYY0USCIa2c6bjR8f+0XGQgfkA32jknDH3kotg+zDebGXfmT&#10;LlVoRAxhn6OGNoQhl9LXLVn0iRuII/fjRoshwrGRZsRrDLe9XCr1JC12HBtaHKhsqT5VZ6vhuN4N&#10;/CYtf6T71fP6eDr8lqnVev44vb6ACDSFu/jmfjcaMqXi3PgmPgG5/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tRiAH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241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wPXTMcAAADdAAAADwAAAGRycy9kb3ducmV2LnhtbESPQWvCQBSE74X+h+UJ3ppdPYhN3QRT&#10;KJhCD9VS6O2RfSbR7NuY3Wr8911B6HGYmW+YVT7aTpxp8K1jDbNEgSCunGm51vC1e3tagvAB2WDn&#10;mDRcyUOePT6sMDXuwp903oZaRAj7FDU0IfSplL5qyKJPXE8cvb0bLIYoh1qaAS8Rbjs5V2ohLbYc&#10;Fxrs6bWh6rj9tRqK6/v3hwvlabP/OZzKopiXeLBaTyfj+gVEoDH8h+/tjdGwVOoZbm/iE5DZ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vA9dMxwAAAN0AAAAPAAAAAAAA&#10;AAAAAAAAAKECAABkcnMvZG93bnJldi54bWxQSwUGAAAAAAQABAD5AAAAlQMAAAAA&#10;" strokecolor="#2f5496 [2408]" strokeweight="1.5pt"/>
            <v:shape id="AutoShape 37" o:spid="_x0000_s241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+DoDMMAAADdAAAADwAAAGRycy9kb3ducmV2LnhtbERPTYvCMBC9C/6HMII3TfUg0m1atoJg&#10;hT2oy8LehmZs6zaT2kSt/35zEDw+3neSDaYVd+pdY1nBYh6BIC6tbrhS8H3aztYgnEfW2FomBU9y&#10;kKXjUYKxtg8+0P3oKxFC2MWooPa+i6V0ZU0G3dx2xIE7296gD7CvpO7xEcJNK5dRtJIGGw4NNXa0&#10;qan8O96Mgvy5//myvrjuzr+Xa5HnywIvRqnpZPj8AOFp8G/xy73TCtbRIuwPb8ITkOk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vg6AzDAAAA3QAAAA8AAAAAAAAAAAAA&#10;AAAAoQIAAGRycy9kb3ducmV2LnhtbFBLBQYAAAAABAAEAPkAAACRAwAAAAA=&#10;" strokecolor="#2f5496 [2408]" strokeweight="1.5pt"/>
          </v:group>
        </w:pict>
      </w:r>
      <w:r w:rsidR="00E673A2" w:rsidRPr="0024361A">
        <w:rPr>
          <w:rFonts w:ascii="ALFABET98" w:hAnsi="ALFABET98"/>
          <w:sz w:val="72"/>
          <w:szCs w:val="72"/>
        </w:rPr>
        <w:t xml:space="preserve"> </w:t>
      </w:r>
      <w:r w:rsidR="00E673A2">
        <w:rPr>
          <w:rFonts w:ascii="ALFABET98" w:hAnsi="ALFABET98"/>
          <w:sz w:val="72"/>
          <w:szCs w:val="72"/>
        </w:rPr>
        <w:t xml:space="preserve">                                        </w:t>
      </w:r>
      <w:r w:rsidR="00E673A2" w:rsidRPr="0024361A">
        <w:rPr>
          <w:rFonts w:ascii="ALFABET98" w:hAnsi="ALFABET98"/>
          <w:sz w:val="72"/>
          <w:szCs w:val="72"/>
        </w:rPr>
        <w:t xml:space="preserve">       </w:t>
      </w:r>
      <w:r w:rsidR="00E673A2">
        <w:rPr>
          <w:rFonts w:ascii="ALFABET98" w:hAnsi="ALFABET98"/>
          <w:sz w:val="72"/>
          <w:szCs w:val="72"/>
        </w:rPr>
        <w:t xml:space="preserve">      </w:t>
      </w:r>
      <w:r w:rsidR="00E673A2" w:rsidRPr="0024361A">
        <w:rPr>
          <w:rFonts w:ascii="ALFABET98" w:hAnsi="ALFABET98"/>
          <w:sz w:val="72"/>
          <w:szCs w:val="72"/>
        </w:rPr>
        <w:t xml:space="preserve">        </w:t>
      </w:r>
      <w:r w:rsidR="00E673A2">
        <w:rPr>
          <w:rFonts w:ascii="ALFABET98" w:hAnsi="ALFABET98"/>
          <w:sz w:val="72"/>
          <w:szCs w:val="72"/>
        </w:rPr>
        <w:t xml:space="preserve"> </w:t>
      </w:r>
    </w:p>
    <w:p w:rsidR="00E673A2" w:rsidRPr="0024361A" w:rsidRDefault="00E673A2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FB4CB5">
        <w:rPr>
          <w:rFonts w:ascii="ALFABET98" w:hAnsi="ALFABET98"/>
          <w:sz w:val="72"/>
          <w:szCs w:val="72"/>
        </w:rPr>
        <w:lastRenderedPageBreak/>
        <w:t>O</w:t>
      </w:r>
      <w:r w:rsidRPr="0006343D">
        <w:rPr>
          <w:rFonts w:ascii="ALFABET98" w:hAnsi="ALFABET98"/>
          <w:color w:val="FF0000"/>
          <w:sz w:val="72"/>
          <w:szCs w:val="72"/>
        </w:rPr>
        <w:t>kan</w:t>
      </w:r>
      <w:r w:rsidRPr="00FB4CB5">
        <w:rPr>
          <w:rFonts w:ascii="ALFABET98" w:hAnsi="ALFABET98"/>
          <w:sz w:val="72"/>
          <w:szCs w:val="72"/>
        </w:rPr>
        <w:t xml:space="preserve"> na</w:t>
      </w:r>
      <w:r w:rsidRPr="0006343D">
        <w:rPr>
          <w:rFonts w:ascii="ALFABET98" w:hAnsi="ALFABET98"/>
          <w:color w:val="FF0000"/>
          <w:sz w:val="72"/>
          <w:szCs w:val="72"/>
        </w:rPr>
        <w:t>ne</w:t>
      </w:r>
      <w:r w:rsidRPr="00FB4CB5">
        <w:rPr>
          <w:rFonts w:ascii="ALFABET98" w:hAnsi="ALFABET98"/>
          <w:sz w:val="72"/>
          <w:szCs w:val="72"/>
        </w:rPr>
        <w:t xml:space="preserve"> kok</w:t>
      </w:r>
      <w:r w:rsidRPr="0006343D">
        <w:rPr>
          <w:rFonts w:ascii="ALFABET98" w:hAnsi="ALFABET98"/>
          <w:color w:val="FF0000"/>
          <w:sz w:val="72"/>
          <w:szCs w:val="72"/>
        </w:rPr>
        <w:t>la</w:t>
      </w:r>
      <w:r w:rsidRPr="00FB4CB5">
        <w:rPr>
          <w:rFonts w:ascii="ALFABET98" w:hAnsi="ALFABET98"/>
          <w:sz w:val="72"/>
          <w:szCs w:val="72"/>
        </w:rPr>
        <w:t>.</w:t>
      </w:r>
      <w:r w:rsidR="00443F71"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406" style="position:absolute;margin-left:-16.1pt;margin-top:9.4pt;width:521.25pt;height:36.85pt;z-index:-251148288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C+&#10;VPAEEgQAAPEPAAAOAAAAAAAAAAAAAAAAAC4CAABkcnMvZTJvRG9jLnhtbFBLAQItABQABgAIAAAA&#10;IQBYKw9o4AAAAAoBAAAPAAAAAAAAAAAAAAAAAGwGAABkcnMvZG93bnJldi54bWxQSwUGAAAAAAQA&#10;BADzAAAAeQcAAAAA&#10;">
            <v:group id="Group 33" o:spid="_x0000_s240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rKtiTFAAAA3QAA&#10;AA8AAAAAAAAAAAAAAAAAqgIAAGRycy9kb3ducmV2LnhtbFBLBQYAAAAABAAEAPoAAACcAwAAAAA=&#10;">
              <v:rect id="Rectangle 34" o:spid="_x0000_s241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1Z4BcUA&#10;AADdAAAADwAAAGRycy9kb3ducmV2LnhtbESPQWvCQBSE7wX/w/KE3uomFUSiq1Rbi1c1Enp7ZF+z&#10;odm3Ibs18d+7guBxmJlvmOV6sI24UOdrxwrSSQKCuHS65kpBftq9zUH4gKyxcUwKruRhvRq9LDHT&#10;rucDXY6hEhHCPkMFJoQ2k9KXhiz6iWuJo/frOoshyq6SusM+wm0j35NkJi3WHBcMtrQ1VP4d/62C&#10;aVV8mSL/9LlNi9n3+Xre9D87pV7Hw8cCRKAhPMOP9l4rmCfpFO5v4hOQq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VngFxQAAAN0AAAAPAAAAAAAAAAAAAAAAAJgCAABkcnMv&#10;ZG93bnJldi54bWxQSwUGAAAAAAQABAD1AAAAigMAAAAA&#10;" strokecolor="#2f5496 [2408]" strokeweight="1.5pt">
                <v:fill opacity="0"/>
              </v:rect>
              <v:rect id="Rectangle 35" o:spid="_x0000_s241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8UU2cQA&#10;AADdAAAADwAAAGRycy9kb3ducmV2LnhtbESPQWvCQBSE7wX/w/IK3ppNRItG1yApWo81rfdH9jUJ&#10;Zt/G7FbTf+8KgsdhZr5hVtlgWnGh3jWWFSRRDIK4tLrhSsHP9/ZtDsJ5ZI2tZVLwTw6y9ehlham2&#10;Vz7QpfCVCBB2KSqove9SKV1Zk0EX2Y44eL+2N+iD7Cupe7wGuGnlJI7fpcGGw0KNHeU1lafizyg4&#10;zj46/pSGv5LtdDE7nnbnPDFKjV+HzRKEp8E/w4/2XiuYx8kU7m/CE5Dr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/FFNn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240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5dLlMUAAADdAAAADwAAAGRycy9kb3ducmV2LnhtbESPQYvCMBSE78L+h/AWvNlUQZFqlO2C&#10;YAUPq7Kwt0fzbKvNS22i1n9vFgSPw8x8w8yXnanFjVpXWVYwjGIQxLnVFRcKDvvVYArCeWSNtWVS&#10;8CAHy8VHb46Jtnf+odvOFyJA2CWooPS+SaR0eUkGXWQb4uAdbWvQB9kWUrd4D3BTy1EcT6TBisNC&#10;iQ19l5Sfd1ejIH1sfrfWZ5f18e90ydJ0lOHJKNX/7L5mIDx1/h1+tddawTQejuH/TXgCcvEE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5dLlMUAAADdAAAADwAAAAAAAAAA&#10;AAAAAAChAgAAZHJzL2Rvd25yZXYueG1sUEsFBgAAAAAEAAQA+QAAAJMDAAAAAA==&#10;" strokecolor="#2f5496 [2408]" strokeweight="1.5pt"/>
            <v:shape id="AutoShape 37" o:spid="_x0000_s240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0XV48cAAADdAAAADwAAAGRycy9kb3ducmV2LnhtbESPS2vDMBCE74X+B7GF3ho5OZjgRjF1&#10;oRAXekgaAr0t1saPWivHUv3491Eg0OMwM98wm3QyrRiod7VlBctFBIK4sLrmUsHx++NlDcJ5ZI2t&#10;ZVIwk4N0+/iwwUTbkfc0HHwpAoRdggoq77tESldUZNAtbEccvLPtDfog+1LqHscAN61cRVEsDdYc&#10;Firs6L2i4vfwZxRk8+fpy/r8sjv/NJc8y1Y5Nkap56fp7RWEp8n/h+/tnVawjpYx3N6EJyC3V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bRdXjxwAAAN0AAAAPAAAAAAAA&#10;AAAAAAAAAKECAABkcnMvZG93bnJldi54bWxQSwUGAAAAAAQABAD5AAAAlQMAAAAA&#10;" strokecolor="#2f5496 [2408]" strokeweight="1.5pt"/>
          </v:group>
        </w:pict>
      </w:r>
      <w:r w:rsidRPr="0024361A">
        <w:rPr>
          <w:rFonts w:ascii="ALFABET98" w:hAnsi="ALFABET98"/>
          <w:sz w:val="72"/>
          <w:szCs w:val="72"/>
        </w:rPr>
        <w:t xml:space="preserve"> </w:t>
      </w:r>
      <w:r>
        <w:rPr>
          <w:rFonts w:ascii="ALFABET98" w:hAnsi="ALFABET98"/>
          <w:sz w:val="72"/>
          <w:szCs w:val="72"/>
        </w:rPr>
        <w:t xml:space="preserve">                                         </w:t>
      </w:r>
      <w:r w:rsidRPr="0024361A">
        <w:rPr>
          <w:rFonts w:ascii="ALFABET98" w:hAnsi="ALFABET98"/>
          <w:sz w:val="72"/>
          <w:szCs w:val="72"/>
        </w:rPr>
        <w:t xml:space="preserve">       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 </w:t>
      </w:r>
      <w:r>
        <w:rPr>
          <w:rFonts w:ascii="ALFABET98" w:hAnsi="ALFABET98"/>
          <w:sz w:val="72"/>
          <w:szCs w:val="72"/>
        </w:rPr>
        <w:t xml:space="preserve"> </w:t>
      </w:r>
    </w:p>
    <w:p w:rsidR="00E673A2" w:rsidRPr="0024361A" w:rsidRDefault="00443F71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400" style="position:absolute;margin-left:-16.1pt;margin-top:9.4pt;width:521.25pt;height:36.85pt;z-index:-25114726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5IPrlhYEAADxDwAADgAAAAAAAAAAAAAAAAAuAgAAZHJzL2Uyb0RvYy54bWxQSwECLQAUAAYA&#10;CAAAACEAWCsPaOAAAAAKAQAADwAAAAAAAAAAAAAAAABwBgAAZHJzL2Rvd25yZXYueG1sUEsFBgAA&#10;AAAEAAQA8wAAAH0HAAAAAA==&#10;">
            <v:group id="Group 33" o:spid="_x0000_s240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yKBzsQAAADdAAAA&#10;DwAAAAAAAAAAAAAAAACqAgAAZHJzL2Rvd25yZXYueG1sUEsFBgAAAAAEAAQA+gAAAJsDAAAAAA==&#10;">
              <v:rect id="Rectangle 34" o:spid="_x0000_s240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r5P78UA&#10;AADdAAAADwAAAGRycy9kb3ducmV2LnhtbESPQWvCQBSE7wX/w/KE3uomLYimrlKtFq/VSPD2yL5m&#10;Q7NvQ3Y18d93hYLHYWa+YRarwTbiSp2vHStIJwkI4tLpmisF+XH3MgPhA7LGxjEpuJGH1XL0tMBM&#10;u56/6XoIlYgQ9hkqMCG0mZS+NGTRT1xLHL0f11kMUXaV1B32EW4b+ZokU2mx5rhgsKWNofL3cLEK&#10;3qpia4r80+c2LaZfp9tp3Z93Sj2Ph493EIGG8Aj/t/dawSxJ53B/E5+AX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vk/vxQAAAN0AAAAPAAAAAAAAAAAAAAAAAJgCAABkcnMv&#10;ZG93bnJldi54bWxQSwUGAAAAAAQABAD1AAAAigMAAAAA&#10;" strokecolor="#2f5496 [2408]" strokeweight="1.5pt">
                <v:fill opacity="0"/>
              </v:rect>
              <v:rect id="Rectangle 35" o:spid="_x0000_s240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pLYZ8EA&#10;AADdAAAADwAAAGRycy9kb3ducmV2LnhtbERPyW6DMBC9V8o/WBOpt8YQJVFKY1BElbbHrPcRngAC&#10;jyl2gP59fajU49Pbd9lkWjFQ72rLCuJFBIK4sLrmUsH1cnjZgnAeWWNrmRT8kIMsnT3tMNF25BMN&#10;Z1+KEMIuQQWV910ipSsqMugWtiMO3N32Bn2AfSl1j2MIN61cRtFGGqw5NFTYUV5R0ZwfRsFt/d7x&#10;pzR8jA+r1/Wt+fjOY6PU83zav4HwNPl/8Z/7SyvYRsuwP7wJT0Cm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6S2Gf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240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sCHKsYAAADdAAAADwAAAGRycy9kb3ducmV2LnhtbESPQWvCQBSE7wX/w/KE3urGHEqIrmIK&#10;QlLooVYEb4/sM4nNvk2yqyb/vlso9DjMzDfMejuaVtxpcI1lBctFBIK4tLrhSsHxa/+SgHAeWWNr&#10;mRRM5GC7mT2tMdX2wZ90P/hKBAi7FBXU3neplK6syaBb2I44eBc7GPRBDpXUAz4C3LQyjqJXabDh&#10;sFBjR281ld+Hm1GQTe+nD+uLPr+cr32RZXGBV6PU83zcrUB4Gv1/+K+dawVJFC/h9014AnLz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rAhyrGAAAA3QAAAA8AAAAAAAAA&#10;AAAAAAAAoQIAAGRycy9kb3ducmV2LnhtbFBLBQYAAAAABAAEAPkAAACUAwAAAAA=&#10;" strokecolor="#2f5496 [2408]" strokeweight="1.5pt"/>
            <v:shape id="AutoShape 37" o:spid="_x0000_s240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hIZXcQAAADdAAAADwAAAGRycy9kb3ducmV2LnhtbESPQYvCMBSE7wv+h/AEb2tqD4tUo1hB&#10;sAse1GXB26N5ttXmpTZR6783guBxmJlvmOm8M7W4UesqywpGwwgEcW51xYWCv/3qewzCeWSNtWVS&#10;8CAH81nva4qJtnfe0m3nCxEg7BJUUHrfJFK6vCSDbmgb4uAdbWvQB9kWUrd4D3BTyziKfqTBisNC&#10;iQ0tS8rPu6tRkD5+/zfWZ5f18XC6ZGkaZ3gySg363WICwlPnP+F3e60VjKM4hteb8ATk7Ak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qEhldxAAAAN0AAAAPAAAAAAAAAAAA&#10;AAAAAKECAABkcnMvZG93bnJldi54bWxQSwUGAAAAAAQABAD5AAAAkgMAAAAA&#10;" strokecolor="#2f5496 [2408]" strokeweight="1.5pt"/>
          </v:group>
        </w:pict>
      </w:r>
      <w:r w:rsidR="00E673A2" w:rsidRPr="0024361A">
        <w:rPr>
          <w:rFonts w:ascii="ALFABET98" w:hAnsi="ALFABET98"/>
          <w:sz w:val="72"/>
          <w:szCs w:val="72"/>
        </w:rPr>
        <w:t xml:space="preserve"> </w:t>
      </w:r>
      <w:r w:rsidR="00E673A2">
        <w:rPr>
          <w:rFonts w:ascii="ALFABET98" w:hAnsi="ALFABET98"/>
          <w:sz w:val="72"/>
          <w:szCs w:val="72"/>
        </w:rPr>
        <w:t xml:space="preserve">                                         </w:t>
      </w:r>
      <w:r w:rsidR="00E673A2" w:rsidRPr="0024361A">
        <w:rPr>
          <w:rFonts w:ascii="ALFABET98" w:hAnsi="ALFABET98"/>
          <w:sz w:val="72"/>
          <w:szCs w:val="72"/>
        </w:rPr>
        <w:t xml:space="preserve">       </w:t>
      </w:r>
      <w:r w:rsidR="00E673A2">
        <w:rPr>
          <w:rFonts w:ascii="ALFABET98" w:hAnsi="ALFABET98"/>
          <w:sz w:val="72"/>
          <w:szCs w:val="72"/>
        </w:rPr>
        <w:t xml:space="preserve">      </w:t>
      </w:r>
      <w:r w:rsidR="00E673A2" w:rsidRPr="0024361A">
        <w:rPr>
          <w:rFonts w:ascii="ALFABET98" w:hAnsi="ALFABET98"/>
          <w:sz w:val="72"/>
          <w:szCs w:val="72"/>
        </w:rPr>
        <w:t xml:space="preserve">        </w:t>
      </w:r>
      <w:r w:rsidR="00E673A2">
        <w:rPr>
          <w:rFonts w:ascii="ALFABET98" w:hAnsi="ALFABET98"/>
          <w:sz w:val="72"/>
          <w:szCs w:val="72"/>
        </w:rPr>
        <w:t xml:space="preserve"> </w:t>
      </w:r>
    </w:p>
    <w:p w:rsidR="00E673A2" w:rsidRDefault="00E673A2" w:rsidP="00E673A2">
      <w:pPr>
        <w:spacing w:line="240" w:lineRule="auto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72"/>
          <w:szCs w:val="72"/>
        </w:rPr>
        <w:t xml:space="preserve"> </w:t>
      </w:r>
      <w:r>
        <w:rPr>
          <w:rFonts w:ascii="ALFABET98" w:hAnsi="ALFABET98"/>
          <w:sz w:val="36"/>
          <w:szCs w:val="36"/>
        </w:rPr>
        <w:t xml:space="preserve">   </w:t>
      </w:r>
      <w:r w:rsidR="00437EB7">
        <w:rPr>
          <w:rFonts w:ascii="ALFABET98" w:hAnsi="ALFABET98"/>
          <w:sz w:val="36"/>
          <w:szCs w:val="36"/>
        </w:rPr>
        <w:t xml:space="preserve">                              40</w:t>
      </w:r>
    </w:p>
    <w:p w:rsidR="00E673A2" w:rsidRDefault="00E673A2" w:rsidP="00E673A2">
      <w:pPr>
        <w:spacing w:line="240" w:lineRule="auto"/>
        <w:rPr>
          <w:rFonts w:ascii="ALFABET98" w:hAnsi="ALFABET98"/>
          <w:sz w:val="72"/>
          <w:szCs w:val="72"/>
        </w:rPr>
      </w:pPr>
      <w:r>
        <w:rPr>
          <w:rFonts w:ascii="ALFABET98" w:hAnsi="ALFABET98"/>
          <w:sz w:val="36"/>
          <w:szCs w:val="36"/>
        </w:rPr>
        <w:t>Sayın velim, okuyalım, boşlukları  yazalım.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 </w:t>
      </w:r>
      <w:r>
        <w:rPr>
          <w:rFonts w:ascii="ALFABET98" w:hAnsi="ALFABET98"/>
          <w:sz w:val="72"/>
          <w:szCs w:val="72"/>
        </w:rPr>
        <w:t xml:space="preserve">       </w:t>
      </w:r>
      <w:r w:rsidRPr="0024361A">
        <w:rPr>
          <w:rFonts w:ascii="ALFABET98" w:hAnsi="ALFABET98"/>
          <w:sz w:val="72"/>
          <w:szCs w:val="72"/>
        </w:rPr>
        <w:t xml:space="preserve">       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 </w:t>
      </w:r>
      <w:r>
        <w:rPr>
          <w:rFonts w:ascii="ALFABET98" w:hAnsi="ALFABET98"/>
          <w:sz w:val="72"/>
          <w:szCs w:val="72"/>
        </w:rPr>
        <w:t xml:space="preserve"> </w:t>
      </w:r>
    </w:p>
    <w:p w:rsidR="00E673A2" w:rsidRDefault="00E673A2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FB4CB5">
        <w:rPr>
          <w:rFonts w:ascii="ALFABET98" w:hAnsi="ALFABET98"/>
          <w:sz w:val="72"/>
          <w:szCs w:val="72"/>
        </w:rPr>
        <w:t>O</w:t>
      </w:r>
      <w:r w:rsidRPr="0006343D">
        <w:rPr>
          <w:rFonts w:ascii="ALFABET98" w:hAnsi="ALFABET98"/>
          <w:color w:val="FF0000"/>
          <w:sz w:val="72"/>
          <w:szCs w:val="72"/>
        </w:rPr>
        <w:t>kan</w:t>
      </w:r>
      <w:r w:rsidRPr="00FB4CB5">
        <w:rPr>
          <w:rFonts w:ascii="ALFABET98" w:hAnsi="ALFABET98"/>
          <w:sz w:val="72"/>
          <w:szCs w:val="72"/>
        </w:rPr>
        <w:t xml:space="preserve"> i</w:t>
      </w:r>
      <w:r w:rsidRPr="0006343D">
        <w:rPr>
          <w:rFonts w:ascii="ALFABET98" w:hAnsi="ALFABET98"/>
          <w:color w:val="FF0000"/>
          <w:sz w:val="72"/>
          <w:szCs w:val="72"/>
        </w:rPr>
        <w:t>ki</w:t>
      </w:r>
      <w:r w:rsidRPr="00FB4CB5">
        <w:rPr>
          <w:rFonts w:ascii="ALFABET98" w:hAnsi="ALFABET98"/>
          <w:sz w:val="72"/>
          <w:szCs w:val="72"/>
        </w:rPr>
        <w:t xml:space="preserve"> </w:t>
      </w:r>
      <w:r w:rsidR="004042CB">
        <w:rPr>
          <w:rFonts w:ascii="ALFABET98" w:hAnsi="ALFABET98"/>
          <w:sz w:val="72"/>
          <w:szCs w:val="72"/>
        </w:rPr>
        <w:t xml:space="preserve"> </w:t>
      </w:r>
      <w:r w:rsidRPr="00FB4CB5">
        <w:rPr>
          <w:rFonts w:ascii="ALFABET98" w:hAnsi="ALFABET98"/>
          <w:sz w:val="72"/>
          <w:szCs w:val="72"/>
        </w:rPr>
        <w:t>ki</w:t>
      </w:r>
      <w:r w:rsidRPr="0006343D">
        <w:rPr>
          <w:rFonts w:ascii="ALFABET98" w:hAnsi="ALFABET98"/>
          <w:color w:val="FF0000"/>
          <w:sz w:val="72"/>
          <w:szCs w:val="72"/>
        </w:rPr>
        <w:t>lo</w:t>
      </w:r>
      <w:r w:rsidR="004042CB">
        <w:rPr>
          <w:rFonts w:ascii="ALFABET98" w:hAnsi="ALFABET98"/>
          <w:color w:val="FF0000"/>
          <w:sz w:val="72"/>
          <w:szCs w:val="72"/>
        </w:rPr>
        <w:t xml:space="preserve"> </w:t>
      </w:r>
      <w:r w:rsidRPr="00FB4CB5">
        <w:rPr>
          <w:rFonts w:ascii="ALFABET98" w:hAnsi="ALFABET98"/>
          <w:sz w:val="72"/>
          <w:szCs w:val="72"/>
        </w:rPr>
        <w:t xml:space="preserve"> kek </w:t>
      </w:r>
      <w:r w:rsidR="004042CB">
        <w:rPr>
          <w:rFonts w:ascii="ALFABET98" w:hAnsi="ALFABET98"/>
          <w:sz w:val="72"/>
          <w:szCs w:val="72"/>
        </w:rPr>
        <w:t xml:space="preserve"> </w:t>
      </w:r>
      <w:bookmarkStart w:id="0" w:name="_GoBack"/>
      <w:bookmarkEnd w:id="0"/>
      <w:r w:rsidRPr="00FB4CB5">
        <w:rPr>
          <w:rFonts w:ascii="ALFABET98" w:hAnsi="ALFABET98"/>
          <w:sz w:val="72"/>
          <w:szCs w:val="72"/>
        </w:rPr>
        <w:t>al</w:t>
      </w:r>
      <w:r w:rsidR="004042CB">
        <w:rPr>
          <w:rFonts w:ascii="ALFABET98" w:hAnsi="ALFABET98"/>
          <w:sz w:val="72"/>
          <w:szCs w:val="72"/>
        </w:rPr>
        <w:t>.</w:t>
      </w:r>
      <w:r w:rsidRPr="0024361A">
        <w:rPr>
          <w:rFonts w:ascii="ALFABET98" w:hAnsi="ALFABET98"/>
          <w:noProof/>
          <w:color w:val="FF0000"/>
          <w:sz w:val="72"/>
          <w:szCs w:val="72"/>
          <w:lang w:eastAsia="tr-TR"/>
        </w:rPr>
        <w:t xml:space="preserve"> </w:t>
      </w:r>
      <w:r w:rsidR="00443F71"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394" style="position:absolute;margin-left:-16.1pt;margin-top:9.4pt;width:521.25pt;height:36.85pt;z-index:-251133952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">
            <v:group id="Group 33" o:spid="_x0000_s239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0A0F2xgAAAN0A&#10;AAAPAAAAAAAAAAAAAAAAAKoCAABkcnMvZG93bnJldi54bWxQSwUGAAAAAAQABAD6AAAAnQMAAAAA&#10;">
              <v:rect id="Rectangle 34" o:spid="_x0000_s239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Z+PV8UA&#10;AADdAAAADwAAAGRycy9kb3ducmV2LnhtbESPQWvCQBSE7wX/w/KE3upGRZHUVarV4rUaCd4e2dds&#10;aPZtyG5N/PeuUPA4zMw3zHLd21pcqfWVYwXjUQKCuHC64lJBdtq/LUD4gKyxdkwKbuRhvRq8LDHV&#10;ruNvuh5DKSKEfYoKTAhNKqUvDFn0I9cQR+/HtRZDlG0pdYtdhNtaTpJkLi1WHBcMNrQ1VPwe/6yC&#10;aZnvTJ59+syO8/nX+XbedJe9Uq/D/uMdRKA+PMP/7YNWsEgmM3i8iU9Aru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n49XxQAAAN0AAAAPAAAAAAAAAAAAAAAAAJgCAABkcnMv&#10;ZG93bnJldi54bWxQSwUGAAAAAAQABAD1AAAAigMAAAAA&#10;" strokecolor="#2f5496 [2408]" strokeweight="1.5pt">
                <v:fill opacity="0"/>
              </v:rect>
              <v:rect id="Rectangle 35" o:spid="_x0000_s239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jfliMMA&#10;AADdAAAADwAAAGRycy9kb3ducmV2LnhtbESPT4vCMBTE7wt+h/AEb2taUdFqKqK47nH9d380z7a0&#10;ealN1O63NwsLHoeZ+Q2zXHWmFg9qXWlZQTyMQBBnVpecKzifdp8zEM4ja6wtk4JfcrBKex9LTLR9&#10;8oEeR5+LAGGXoILC+yaR0mUFGXRD2xAH72pbgz7INpe6xWeAm1qOomgqDZYcFgpsaFNQVh3vRsFl&#10;sm14Lw3/xLvxfHKpvm6b2Cg16HfrBQhPnX+H/9vfWsEsGk3h7014AjJ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jfli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39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sb0V8UAAADdAAAADwAAAGRycy9kb3ducmV2LnhtbESPQYvCMBSE78L+h/AWvNlUQZFqlO2C&#10;YAUPq7Kwt0fzbKvNS22i1n9vFgSPw8x8w8yXnanFjVpXWVYwjGIQxLnVFRcKDvvVYArCeWSNtWVS&#10;8CAHy8VHb46Jtnf+odvOFyJA2CWooPS+SaR0eUkGXWQb4uAdbWvQB9kWUrd4D3BTy1EcT6TBisNC&#10;iQ19l5Sfd1ejIH1sfrfWZ5f18e90ydJ0lOHJKNX/7L5mIDx1/h1+tddawTQeD+H/TXgCcvEE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sb0V8UAAADdAAAADwAAAAAAAAAA&#10;AAAAAAChAgAAZHJzL2Rvd25yZXYueG1sUEsFBgAAAAAEAAQA+QAAAJMDAAAAAA==&#10;" strokecolor="#2f5496 [2408]" strokeweight="1.5pt"/>
            <v:shape id="AutoShape 37" o:spid="_x0000_s239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hRqIMYAAADdAAAADwAAAGRycy9kb3ducmV2LnhtbESPT4vCMBTE74LfITzBm6YWXKRrlK2w&#10;YAUP/kHY26N5tnWbl9pktX77jSB4HGbmN8x82Zla3Kh1lWUFk3EEgji3uuJCwfHwPZqBcB5ZY22Z&#10;FDzIwXLR780x0fbOO7rtfSEChF2CCkrvm0RKl5dk0I1tQxy8s20N+iDbQuoW7wFuahlH0Yc0WHFY&#10;KLGhVUn57/7PKEgfm9PW+uy6Pv9crlmaxhlejFLDQff1CcJT59/hV3utFcyiaQzPN+EJyMU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IUaiDGAAAA3QAAAA8AAAAAAAAA&#10;AAAAAAAAoQIAAGRycy9kb3ducmV2LnhtbFBLBQYAAAAABAAEAPkAAACUAwAAAAA=&#10;" strokecolor="#2f5496 [2408]" strokeweight="1.5pt"/>
          </v:group>
        </w:pict>
      </w:r>
      <w:r>
        <w:rPr>
          <w:rFonts w:ascii="ALFABET98" w:hAnsi="ALFABET98"/>
          <w:sz w:val="72"/>
          <w:szCs w:val="72"/>
        </w:rPr>
        <w:t xml:space="preserve">          </w:t>
      </w:r>
      <w:r w:rsidRPr="0024361A">
        <w:rPr>
          <w:rFonts w:ascii="ALFABET98" w:hAnsi="ALFABET98"/>
          <w:sz w:val="72"/>
          <w:szCs w:val="72"/>
        </w:rPr>
        <w:t xml:space="preserve"> </w:t>
      </w:r>
      <w:r>
        <w:rPr>
          <w:rFonts w:ascii="ALFABET98" w:hAnsi="ALFABET98"/>
          <w:sz w:val="72"/>
          <w:szCs w:val="72"/>
        </w:rPr>
        <w:t xml:space="preserve">                                       </w:t>
      </w:r>
    </w:p>
    <w:p w:rsidR="00E673A2" w:rsidRPr="0024361A" w:rsidRDefault="00443F71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388" style="position:absolute;margin-left:-16.1pt;margin-top:9.4pt;width:521.25pt;height:36.85pt;z-index:-25113292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JPTiyhYEAADxDwAADgAAAAAAAAAAAAAAAAAuAgAAZHJzL2Uyb0RvYy54bWxQSwECLQAUAAYA&#10;CAAAACEAWCsPaOAAAAAKAQAADwAAAAAAAAAAAAAAAABwBgAAZHJzL2Rvd25yZXYueG1sUEsFBgAA&#10;AAAEAAQA8wAAAH0HAAAAAA==&#10;">
            <v:group id="Group 33" o:spid="_x0000_s239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sBTILxgAAAN0A&#10;AAAPAAAAAAAAAAAAAAAAAKoCAABkcnMvZG93bnJldi54bWxQSwUGAAAAAAQABAD6AAAAnQMAAAAA&#10;">
              <v:rect id="Rectangle 34" o:spid="_x0000_s239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Zn8KsUA&#10;AADdAAAADwAAAGRycy9kb3ducmV2LnhtbESPT2vCQBTE74LfYXlCb7qxRZHUTeg/pddqJHh7ZF+z&#10;odm3Ibs18du7hYLHYWZ+w2zz0bbiQr1vHCtYLhIQxJXTDdcKiuNuvgHhA7LG1jEpuJKHPJtOtphq&#10;N/AXXQ6hFhHCPkUFJoQuldJXhiz6heuIo/fteoshyr6Wuschwm0rH5NkLS02HBcMdvRmqPo5/FoF&#10;T3X5Ycri3Rd2Wa73p+vpdTjvlHqYjS/PIAKN4R7+b39qBZtktYK/N/EJyOw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1mfwqxQAAAN0AAAAPAAAAAAAAAAAAAAAAAJgCAABkcnMv&#10;ZG93bnJldi54bWxQSwUGAAAAAAQABAD1AAAAigMAAAAA&#10;" strokecolor="#2f5496 [2408]" strokeweight="1.5pt">
                <v:fill opacity="0"/>
              </v:rect>
              <v:rect id="Rectangle 35" o:spid="_x0000_s239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jGW9cMA&#10;AADdAAAADwAAAGRycy9kb3ducmV2LnhtbESPT4vCMBTE74LfIbyFvWla2YrbNYoo/jm6Ve+P5m1b&#10;bF5qE7V+eyMIexxm5jfMdN6ZWtyodZVlBfEwAkGcW11xoeB4WA8mIJxH1lhbJgUPcjCf9XtTTLW9&#10;8y/dMl+IAGGXooLS+yaV0uUlGXRD2xAH78+2Bn2QbSF1i/cAN7UcRdFYGqw4LJTY0LKk/JxdjYJT&#10;smp4Kw3v4/XXd3I6by7L2Cj1+dEtfkB46vx/+N3eaQWTKBnD6014AnL2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jGW9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39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mPJuMcAAADdAAAADwAAAGRycy9kb3ducmV2LnhtbESPzWrDMBCE74G+g9hCb4lcQ35wopi6&#10;EIgDPTQthdwWa2M7tVaOpdrO21eFQI/DzHzDbNLRNKKnztWWFTzPIhDEhdU1lwo+P3bTFQjnkTU2&#10;lknBjRyk24fJBhNtB36n/uhLESDsElRQed8mUrqiIoNuZlvi4J1tZ9AH2ZVSdzgEuGlkHEULabDm&#10;sFBhS68VFd/HH6Mgux2+3qzPr/vz6XLNsyzO8WKUenocX9YgPI3+P3xv77WCVTRfwt+b8ATk9h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iY8m4xwAAAN0AAAAPAAAAAAAA&#10;AAAAAAAAAKECAABkcnMvZG93bnJldi54bWxQSwUGAAAAAAQABAD5AAAAlQMAAAAA&#10;" strokecolor="#2f5496 [2408]" strokeweight="1.5pt"/>
            <v:shape id="AutoShape 37" o:spid="_x0000_s238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/xdysMAAADdAAAADwAAAGRycy9kb3ducmV2LnhtbERPy2rCQBTdC/2H4Rbc6aSCRVLH0AiC&#10;EbrwQaG7S+aaRzN3kswY4987i0KXh/NeJ6NpxEC9qywreJtHIIhzqysuFFzOu9kKhPPIGhvLpOBB&#10;DpLNy2SNsbZ3PtJw8oUIIexiVFB638ZSurwkg25uW+LAXW1v0AfYF1L3eA/hppGLKHqXBisODSW2&#10;tC0p/z3djIL0cfj+sj7r9tefusvSdJFhbZSavo6fHyA8jf5f/OfeawWraBnmhjfhCcjNE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P8XcrDAAAA3QAAAA8AAAAAAAAAAAAA&#10;AAAAoQIAAGRycy9kb3ducmV2LnhtbFBLBQYAAAAABAAEAPkAAACRAwAAAAA=&#10;" strokecolor="#2f5496 [2408]" strokeweight="1.5pt"/>
          </v:group>
        </w:pict>
      </w:r>
      <w:r w:rsidR="00E673A2" w:rsidRPr="0024361A">
        <w:rPr>
          <w:rFonts w:ascii="ALFABET98" w:hAnsi="ALFABET98"/>
          <w:sz w:val="72"/>
          <w:szCs w:val="72"/>
        </w:rPr>
        <w:t xml:space="preserve"> </w:t>
      </w:r>
      <w:r w:rsidR="00E673A2">
        <w:rPr>
          <w:rFonts w:ascii="ALFABET98" w:hAnsi="ALFABET98"/>
          <w:sz w:val="72"/>
          <w:szCs w:val="72"/>
        </w:rPr>
        <w:t xml:space="preserve">                                         </w:t>
      </w:r>
      <w:r w:rsidR="00E673A2" w:rsidRPr="0024361A">
        <w:rPr>
          <w:rFonts w:ascii="ALFABET98" w:hAnsi="ALFABET98"/>
          <w:sz w:val="72"/>
          <w:szCs w:val="72"/>
        </w:rPr>
        <w:t xml:space="preserve">       </w:t>
      </w:r>
      <w:r w:rsidR="00E673A2">
        <w:rPr>
          <w:rFonts w:ascii="ALFABET98" w:hAnsi="ALFABET98"/>
          <w:sz w:val="72"/>
          <w:szCs w:val="72"/>
        </w:rPr>
        <w:t xml:space="preserve">      </w:t>
      </w:r>
      <w:r w:rsidR="00E673A2" w:rsidRPr="0024361A">
        <w:rPr>
          <w:rFonts w:ascii="ALFABET98" w:hAnsi="ALFABET98"/>
          <w:sz w:val="72"/>
          <w:szCs w:val="72"/>
        </w:rPr>
        <w:t xml:space="preserve">        </w:t>
      </w:r>
      <w:r w:rsidR="00E673A2">
        <w:rPr>
          <w:rFonts w:ascii="ALFABET98" w:hAnsi="ALFABET98"/>
          <w:sz w:val="72"/>
          <w:szCs w:val="72"/>
        </w:rPr>
        <w:t xml:space="preserve"> </w:t>
      </w:r>
    </w:p>
    <w:p w:rsidR="00E673A2" w:rsidRPr="00E0338D" w:rsidRDefault="00443F71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382" style="position:absolute;margin-left:-16.1pt;margin-top:9.4pt;width:521.25pt;height:36.85pt;z-index:-25113190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JVbRzRYEAADxDwAADgAAAAAAAAAAAAAAAAAuAgAAZHJzL2Uyb0RvYy54bWxQSwECLQAUAAYA&#10;CAAAACEAWCsPaOAAAAAKAQAADwAAAAAAAAAAAAAAAABwBgAAZHJzL2Rvd25yZXYueG1sUEsFBgAA&#10;AAAEAAQA8wAAAH0HAAAAAA==&#10;">
            <v:group id="Group 33" o:spid="_x0000_s238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dUv61wwAAAN0AAAAP&#10;AAAAAAAAAAAAAAAAAKoCAABkcnMvZG93bnJldi54bWxQSwUGAAAAAAQABAD6AAAAmgMAAAAA&#10;">
              <v:rect id="Rectangle 34" o:spid="_x0000_s238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M4wlMUA&#10;AADdAAAADwAAAGRycy9kb3ducmV2LnhtbESPQWvCQBSE74X+h+UVvNVNKgRJXUXbKr1WI6G3R/aZ&#10;DWbfhuxq4r/vFgSPw8x8wyxWo23FlXrfOFaQThMQxJXTDdcKisP2dQ7CB2SNrWNScCMPq+Xz0wJz&#10;7Qb+oes+1CJC2OeowITQ5VL6ypBFP3UdcfROrrcYouxrqXscIty28i1JMmmx4bhgsKMPQ9V5f7EK&#10;ZnX5Zcri0xc2LbPd8XbcDL9bpSYv4/odRKAxPML39rdWME+yFP7fxCcgl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zjCUxQAAAN0AAAAPAAAAAAAAAAAAAAAAAJgCAABkcnMv&#10;ZG93bnJldi54bWxQSwUGAAAAAAQABAD1AAAAigMAAAAA&#10;" strokecolor="#2f5496 [2408]" strokeweight="1.5pt">
                <v:fill opacity="0"/>
              </v:rect>
              <v:rect id="Rectangle 35" o:spid="_x0000_s238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2ZaS8MA&#10;AADdAAAADwAAAGRycy9kb3ducmV2LnhtbESPT4vCMBTE7wt+h/AEb2taUdFqKqK47nH9d380z7a0&#10;ealN1O63NwsLHoeZ+Q2zXHWmFg9qXWlZQTyMQBBnVpecKzifdp8zEM4ja6wtk4JfcrBKex9LTLR9&#10;8oEeR5+LAGGXoILC+yaR0mUFGXRD2xAH72pbgz7INpe6xWeAm1qOomgqDZYcFgpsaFNQVh3vRsFl&#10;sm14Lw3/xLvxfHKpvm6b2Cg16HfrBQhPnX+H/9vfWsEsmo7g7014AjJ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2ZaS8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38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zQFBsYAAADdAAAADwAAAGRycy9kb3ducmV2LnhtbESPT4vCMBTE74LfITzB2zZdBZFqlO3C&#10;ghU8+IeFvT2aZ1ttXmoTtX57Iyx4HGbmN8x82Zla3Kh1lWUFn1EMgji3uuJCwWH/8zEF4Tyyxtoy&#10;KXiQg+Wi35tjou2dt3Tb+UIECLsEFZTeN4mULi/JoItsQxy8o20N+iDbQuoW7wFuajmK44k0WHFY&#10;KLGh75Ly8+5qFKSP9e/G+uyyOv6dLlmajjI8GaWGg+5rBsJT59/h//ZKK5jGkzG83oQnIBdP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M0BQbGAAAA3QAAAA8AAAAAAAAA&#10;AAAAAAAAoQIAAGRycy9kb3ducmV2LnhtbFBLBQYAAAAABAAEAPkAAACUAwAAAAA=&#10;" strokecolor="#2f5496 [2408]" strokeweight="1.5pt"/>
            <v:shape id="AutoShape 37" o:spid="_x0000_s238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RBwZMcAAADdAAAADwAAAGRycy9kb3ducmV2LnhtbESPT2vCQBTE7wW/w/IK3urGgEVS19AI&#10;BVPoQVsEb4/sM3+afRuzW5N8+65Q6HGYmd8wm3Q0rbhR72rLCpaLCARxYXXNpYKvz7enNQjnkTW2&#10;lknBRA7S7exhg4m2Ax/odvSlCBB2CSqovO8SKV1RkUG3sB1x8C62N+iD7EupexwC3LQyjqJnabDm&#10;sFBhR7uKiu/jj1GQTe+nD+vz6/5ybq55lsU5Nkap+eP4+gLC0+j/w3/tvVawXi1juL8JT0Buf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JEHBkxwAAAN0AAAAPAAAAAAAA&#10;AAAAAAAAAKECAABkcnMvZG93bnJldi54bWxQSwUGAAAAAAQABAD5AAAAlQMAAAAA&#10;" strokecolor="#2f5496 [2408]" strokeweight="1.5pt"/>
          </v:group>
        </w:pict>
      </w:r>
      <w:r w:rsidR="00E673A2" w:rsidRPr="00FB4CB5">
        <w:rPr>
          <w:rFonts w:ascii="ALFABET98" w:hAnsi="ALFABET98"/>
          <w:sz w:val="72"/>
          <w:szCs w:val="72"/>
        </w:rPr>
        <w:t>O</w:t>
      </w:r>
      <w:r w:rsidR="00E673A2" w:rsidRPr="0006343D">
        <w:rPr>
          <w:rFonts w:ascii="ALFABET98" w:hAnsi="ALFABET98"/>
          <w:color w:val="FF0000"/>
          <w:sz w:val="72"/>
          <w:szCs w:val="72"/>
        </w:rPr>
        <w:t>kan</w:t>
      </w:r>
      <w:r w:rsidR="00E673A2" w:rsidRPr="00FB4CB5">
        <w:rPr>
          <w:rFonts w:ascii="ALFABET98" w:hAnsi="ALFABET98"/>
          <w:sz w:val="72"/>
          <w:szCs w:val="72"/>
        </w:rPr>
        <w:t xml:space="preserve"> i</w:t>
      </w:r>
      <w:r w:rsidR="00E673A2" w:rsidRPr="0006343D">
        <w:rPr>
          <w:rFonts w:ascii="ALFABET98" w:hAnsi="ALFABET98"/>
          <w:color w:val="FF0000"/>
          <w:sz w:val="72"/>
          <w:szCs w:val="72"/>
        </w:rPr>
        <w:t>ki</w:t>
      </w:r>
      <w:r w:rsidR="00E673A2" w:rsidRPr="00FB4CB5">
        <w:rPr>
          <w:rFonts w:ascii="ALFABET98" w:hAnsi="ALFABET98"/>
          <w:sz w:val="72"/>
          <w:szCs w:val="72"/>
        </w:rPr>
        <w:t xml:space="preserve"> kek al</w:t>
      </w:r>
      <w:r w:rsidR="00E673A2">
        <w:rPr>
          <w:rFonts w:ascii="ALFABET98" w:hAnsi="ALFABET98"/>
          <w:sz w:val="72"/>
          <w:szCs w:val="72"/>
        </w:rPr>
        <w:t xml:space="preserve">.                                       </w:t>
      </w:r>
      <w:r w:rsidR="00E673A2" w:rsidRPr="00F12AA8">
        <w:rPr>
          <w:rFonts w:ascii="ALFABET98" w:hAnsi="ALFABET98"/>
          <w:color w:val="A6A6A6" w:themeColor="background1" w:themeShade="A6"/>
          <w:sz w:val="72"/>
          <w:szCs w:val="72"/>
        </w:rPr>
        <w:t xml:space="preserve">      </w:t>
      </w:r>
    </w:p>
    <w:p w:rsidR="00E673A2" w:rsidRPr="0024361A" w:rsidRDefault="00443F71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376" style="position:absolute;margin-left:-16.1pt;margin-top:9.4pt;width:521.25pt;height:36.85pt;z-index:-25114316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KXExFRYEAADxDwAADgAAAAAAAAAAAAAAAAAuAgAAZHJzL2Uyb0RvYy54bWxQSwECLQAUAAYA&#10;CAAAACEAWCsPaOAAAAAKAQAADwAAAAAAAAAAAAAAAABwBgAAZHJzL2Rvd25yZXYueG1sUEsFBgAA&#10;AAAEAAQA8wAAAH0HAAAAAA==&#10;">
            <v:group id="Group 33" o:spid="_x0000_s237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lwEoT8cAAADd&#10;AAAADwAAAAAAAAAAAAAAAACqAgAAZHJzL2Rvd25yZXYueG1sUEsFBgAAAAAEAAQA+gAAAJ4DAAAA&#10;AA==&#10;">
              <v:rect id="Rectangle 34" o:spid="_x0000_s238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p3mbsUA&#10;AADdAAAADwAAAGRycy9kb3ducmV2LnhtbESPT2vCQBTE70K/w/IK3nSTiiLRVfpHpdfaSOjtkX1m&#10;Q7NvQ3Y18du7hYLHYWZ+w6y3g23ElTpfO1aQThMQxKXTNVcK8u/9ZAnCB2SNjWNScCMP283TaI2Z&#10;dj1/0fUYKhEh7DNUYEJoMyl9aciin7qWOHpn11kMUXaV1B32EW4b+ZIkC2mx5rhgsKV3Q+Xv8WIV&#10;zKpiZ4r8w+c2LRaH0+301v/slRo/D68rEIGG8Aj/tz+1guU8ncPfm/gE5OY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OneZuxQAAAN0AAAAPAAAAAAAAAAAAAAAAAJgCAABkcnMv&#10;ZG93bnJldi54bWxQSwUGAAAAAAQABAD1AAAAigMAAAAA&#10;" strokecolor="#2f5496 [2408]" strokeweight="1.5pt">
                <v:fill opacity="0"/>
              </v:rect>
              <v:rect id="Rectangle 35" o:spid="_x0000_s238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TWMscMA&#10;AADdAAAADwAAAGRycy9kb3ducmV2LnhtbESPT4vCMBTE74LfIbyFvWla2YrbNYoo/jm6Ve+P5m1b&#10;bF5qE7V+eyMIexxm5jfMdN6ZWtyodZVlBfEwAkGcW11xoeB4WA8mIJxH1lhbJgUPcjCf9XtTTLW9&#10;8y/dMl+IAGGXooLS+yaV0uUlGXRD2xAH78+2Bn2QbSF1i/cAN7UcRdFYGqw4LJTY0LKk/JxdjYJT&#10;smp4Kw3v4/XXd3I6by7L2Cj1+dEtfkB46vx/+N3eaQWTJB7D6014AnL2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TWMs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37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WfT/MYAAADdAAAADwAAAGRycy9kb3ducmV2LnhtbESPT4vCMBTE7wt+h/AEb2uqsCpdo1hh&#10;wQoe/MPC3h7Ns63bvNQmav32RhA8DjPzG2Y6b00lrtS40rKCQT8CQZxZXXKu4LD/+ZyAcB5ZY2WZ&#10;FNzJwXzW+ZhirO2Nt3Td+VwECLsYFRTe17GULivIoOvbmjh4R9sY9EE2udQN3gLcVHIYRSNpsOSw&#10;UGBNy4Ky/93FKEju69+N9el5dfw7ndMkGaZ4Mkr1uu3iG4Sn1r/Dr/ZKK5h8DcbwfBOegJw9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ln0/zGAAAA3QAAAA8AAAAAAAAA&#10;AAAAAAAAoQIAAGRycy9kb3ducmV2LnhtbFBLBQYAAAAABAAEAPkAAACUAwAAAAA=&#10;" strokecolor="#2f5496 [2408]" strokeweight="1.5pt"/>
            <v:shape id="AutoShape 37" o:spid="_x0000_s237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PhHjsMAAADdAAAADwAAAGRycy9kb3ducmV2LnhtbERPy4rCMBTdC/MP4Q6401RBkY6p2IEB&#10;K7hQh4HZXZrbhzY3tYla/94sBJeH816uetOIG3WutqxgMo5AEOdW11wq+D3+jBYgnEfW2FgmBQ9y&#10;sEo+BkuMtb3znm4HX4oQwi5GBZX3bSylyysy6Ma2JQ5cYTuDPsCulLrDewg3jZxG0VwarDk0VNjS&#10;d0X5+XA1CtLH9m9nfXbZFP+nS5am0wxPRqnhZ7/+AuGp92/xy73RChazSZgb3oQnIJMn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j4R47DAAAA3QAAAA8AAAAAAAAAAAAA&#10;AAAAoQIAAGRycy9kb3ducmV2LnhtbFBLBQYAAAAABAAEAPkAAACRAwAAAAA=&#10;" strokecolor="#2f5496 [2408]" strokeweight="1.5pt"/>
          </v:group>
        </w:pict>
      </w:r>
      <w:r w:rsidR="00E673A2" w:rsidRPr="0024361A">
        <w:rPr>
          <w:rFonts w:ascii="ALFABET98" w:hAnsi="ALFABET98"/>
          <w:sz w:val="72"/>
          <w:szCs w:val="72"/>
        </w:rPr>
        <w:t xml:space="preserve"> </w:t>
      </w:r>
      <w:r w:rsidR="00E673A2">
        <w:rPr>
          <w:rFonts w:ascii="ALFABET98" w:hAnsi="ALFABET98"/>
          <w:sz w:val="72"/>
          <w:szCs w:val="72"/>
        </w:rPr>
        <w:t xml:space="preserve">                                         </w:t>
      </w:r>
      <w:r w:rsidR="00E673A2" w:rsidRPr="0024361A">
        <w:rPr>
          <w:rFonts w:ascii="ALFABET98" w:hAnsi="ALFABET98"/>
          <w:sz w:val="72"/>
          <w:szCs w:val="72"/>
        </w:rPr>
        <w:t xml:space="preserve">       </w:t>
      </w:r>
      <w:r w:rsidR="00E673A2">
        <w:rPr>
          <w:rFonts w:ascii="ALFABET98" w:hAnsi="ALFABET98"/>
          <w:sz w:val="72"/>
          <w:szCs w:val="72"/>
        </w:rPr>
        <w:t xml:space="preserve">      </w:t>
      </w:r>
      <w:r w:rsidR="00E673A2" w:rsidRPr="0024361A">
        <w:rPr>
          <w:rFonts w:ascii="ALFABET98" w:hAnsi="ALFABET98"/>
          <w:sz w:val="72"/>
          <w:szCs w:val="72"/>
        </w:rPr>
        <w:t xml:space="preserve">        </w:t>
      </w:r>
      <w:r w:rsidR="00E673A2">
        <w:rPr>
          <w:rFonts w:ascii="ALFABET98" w:hAnsi="ALFABET98"/>
          <w:sz w:val="72"/>
          <w:szCs w:val="72"/>
        </w:rPr>
        <w:t xml:space="preserve"> </w:t>
      </w:r>
    </w:p>
    <w:p w:rsidR="00E673A2" w:rsidRDefault="00E673A2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FB4CB5">
        <w:rPr>
          <w:rFonts w:ascii="ALFABET98" w:hAnsi="ALFABET98"/>
          <w:sz w:val="72"/>
          <w:szCs w:val="72"/>
        </w:rPr>
        <w:t>Na</w:t>
      </w:r>
      <w:r w:rsidRPr="0006343D">
        <w:rPr>
          <w:rFonts w:ascii="ALFABET98" w:hAnsi="ALFABET98"/>
          <w:color w:val="FF0000"/>
          <w:sz w:val="72"/>
          <w:szCs w:val="72"/>
        </w:rPr>
        <w:t>il</w:t>
      </w:r>
      <w:r w:rsidRPr="00FB4CB5">
        <w:rPr>
          <w:rFonts w:ascii="ALFABET98" w:hAnsi="ALFABET98"/>
          <w:sz w:val="72"/>
          <w:szCs w:val="72"/>
        </w:rPr>
        <w:t xml:space="preserve"> on kek al</w:t>
      </w:r>
      <w:r w:rsidR="00443F71"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370" style="position:absolute;margin-left:-16.1pt;margin-top:9.4pt;width:521.25pt;height:36.85pt;z-index:-251142144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">
            <v:group id="Group 33" o:spid="_x0000_s237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mVuTxwwAAAN0AAAAP&#10;AAAAAAAAAAAAAAAAAKoCAABkcnMvZG93bnJldi54bWxQSwUGAAAAAAQABAD6AAAAmgMAAAAA&#10;">
              <v:rect id="Rectangle 34" o:spid="_x0000_s237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8oq0MUA&#10;AADdAAAADwAAAGRycy9kb3ducmV2LnhtbESPQWvCQBSE70L/w/IKvekmSkWiq7RVi9faSOjtkX1m&#10;Q7NvQ3Y18d93hYLHYWa+YVabwTbiSp2vHStIJwkI4tLpmisF+fd+vADhA7LGxjEpuJGHzfpptMJM&#10;u56/6HoMlYgQ9hkqMCG0mZS+NGTRT1xLHL2z6yyGKLtK6g77CLeNnCbJXFqsOS4YbOnDUPl7vFgF&#10;s6rYmSLf+tymxfzzdDu99z97pV6eh7cliEBDeIT/2wetYPE6TeH+Jj4Buf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/yirQxQAAAN0AAAAPAAAAAAAAAAAAAAAAAJgCAABkcnMv&#10;ZG93bnJldi54bWxQSwUGAAAAAAQABAD1AAAAigMAAAAA&#10;" strokecolor="#2f5496 [2408]" strokeweight="1.5pt">
                <v:fill opacity="0"/>
              </v:rect>
              <v:rect id="Rectangle 35" o:spid="_x0000_s237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GJAD8MA&#10;AADdAAAADwAAAGRycy9kb3ducmV2LnhtbESPT4vCMBTE7wt+h/CEva1pi120GkVcXD2u/+6P5tkW&#10;m5duE7V+eyMIHoeZ+Q0znXemFldqXWVZQTyIQBDnVldcKDjsV18jEM4ja6wtk4I7OZjPeh9TzLS9&#10;8ZauO1+IAGGXoYLS+yaT0uUlGXQD2xAH72Rbgz7ItpC6xVuAm1omUfQtDVYcFkpsaFlSft5djIJj&#10;+tPwWhr+i1fDcXo8//4vY6PUZ79bTEB46vw7/GpvtIJRmiTwfBOegJw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GJAD8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37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DAfQsYAAADdAAAADwAAAGRycy9kb3ducmV2LnhtbESPQWvCQBSE74L/YXkFb7ppxBJSV2kE&#10;wQgetKXQ2yP7TGKzb2N21fjvXaHQ4zAz3zDzZW8acaXO1ZYVvE4iEMSF1TWXCr4+1+MEhPPIGhvL&#10;pOBODpaL4WCOqbY33tP14EsRIOxSVFB536ZSuqIig25iW+LgHW1n0AfZlVJ3eAtw08g4it6kwZrD&#10;QoUtrSoqfg8XoyC7b7931ufnzfHndM6zLM7xZJQavfQf7yA89f4//NfeaAXJLJ7C8014AnL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gwH0LGAAAA3QAAAA8AAAAAAAAA&#10;AAAAAAAAoQIAAGRycy9kb3ducmV2LnhtbFBLBQYAAAAABAAEAPkAAACUAwAAAAA=&#10;" strokecolor="#2f5496 [2408]" strokeweight="1.5pt"/>
            <v:shape id="AutoShape 37" o:spid="_x0000_s237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9mHNsYAAADdAAAADwAAAGRycy9kb3ducmV2LnhtbESPQWvCQBSE74L/YXkFb7pp0BJSV2kE&#10;wQgetKXQ2yP7TGKzb2N21fjvXaHQ4zAz3zDzZW8acaXO1ZYVvE4iEMSF1TWXCr4+1+MEhPPIGhvL&#10;pOBODpaL4WCOqbY33tP14EsRIOxSVFB536ZSuqIig25iW+LgHW1n0AfZlVJ3eAtw08g4it6kwZrD&#10;QoUtrSoqfg8XoyC7b7931ufnzfHndM6zLM7xZJQavfQf7yA89f4//NfeaAXJLJ7C8014AnL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fZhzbGAAAA3QAAAA8AAAAAAAAA&#10;AAAAAAAAoQIAAGRycy9kb3ducmV2LnhtbFBLBQYAAAAABAAEAPkAAACUAwAAAAA=&#10;" strokecolor="#2f5496 [2408]" strokeweight="1.5pt"/>
          </v:group>
        </w:pict>
      </w:r>
      <w:r>
        <w:rPr>
          <w:rFonts w:ascii="ALFABET98" w:hAnsi="ALFABET98"/>
          <w:noProof/>
          <w:color w:val="FF0000"/>
          <w:sz w:val="72"/>
          <w:szCs w:val="72"/>
          <w:lang w:eastAsia="tr-TR"/>
        </w:rPr>
        <w:t>.</w:t>
      </w:r>
      <w:r>
        <w:rPr>
          <w:rFonts w:ascii="ALFABET98" w:hAnsi="ALFABET98"/>
          <w:sz w:val="72"/>
          <w:szCs w:val="72"/>
        </w:rPr>
        <w:t xml:space="preserve">  </w:t>
      </w:r>
      <w:r w:rsidRPr="0024361A">
        <w:rPr>
          <w:rFonts w:ascii="ALFABET98" w:hAnsi="ALFABET98"/>
          <w:sz w:val="72"/>
          <w:szCs w:val="72"/>
        </w:rPr>
        <w:t xml:space="preserve"> </w:t>
      </w:r>
      <w:r>
        <w:rPr>
          <w:rFonts w:ascii="ALFABET98" w:hAnsi="ALFABET98"/>
          <w:sz w:val="72"/>
          <w:szCs w:val="72"/>
        </w:rPr>
        <w:t xml:space="preserve">                                       </w:t>
      </w:r>
    </w:p>
    <w:p w:rsidR="00E673A2" w:rsidRPr="0024361A" w:rsidRDefault="00443F71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364" style="position:absolute;margin-left:-16.1pt;margin-top:9.4pt;width:521.25pt;height:36.85pt;z-index:-25114112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BB&#10;bnZBEgQAAPEPAAAOAAAAAAAAAAAAAAAAAC4CAABkcnMvZTJvRG9jLnhtbFBLAQItABQABgAIAAAA&#10;IQBYKw9o4AAAAAoBAAAPAAAAAAAAAAAAAAAAAGwGAABkcnMvZG93bnJldi54bWxQSwUGAAAAAAQA&#10;BADzAAAAeQcAAAAA&#10;">
            <v:group id="Group 33" o:spid="_x0000_s236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2SKS7FAAAA3QAA&#10;AA8AAAAAAAAAAAAAAAAAqgIAAGRycy9kb3ducmV2LnhtbFBLBQYAAAAABAAEAPoAAACcAwAAAAA=&#10;">
              <v:rect id="Rectangle 34" o:spid="_x0000_s236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VkrscYA&#10;AADdAAAADwAAAGRycy9kb3ducmV2LnhtbESPQWvCQBSE74X+h+UVvNVNtJUSXaWtVXpVI6G3R/aZ&#10;Dc2+DdnVxH/vFgoeh5n5hlmsBtuIC3W+dqwgHScgiEuna64U5IfN8xsIH5A1No5JwZU8rJaPDwvM&#10;tOt5R5d9qESEsM9QgQmhzaT0pSGLfuxa4uidXGcxRNlVUnfYR7ht5CRJZtJizXHBYEufhsrf/dkq&#10;mFbFlynytc9tWsy2x+vxo//ZKDV6Gt7nIAIN4R7+b39rBa8vkxT+3sQnIJ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VkrscYAAADdAAAADwAAAAAAAAAAAAAAAACYAgAAZHJz&#10;L2Rvd25yZXYueG1sUEsFBgAAAAAEAAQA9QAAAIsDAAAAAA==&#10;" strokecolor="#2f5496 [2408]" strokeweight="1.5pt">
                <v:fill opacity="0"/>
              </v:rect>
              <v:rect id="Rectangle 35" o:spid="_x0000_s236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vFBbsUA&#10;AADdAAAADwAAAGRycy9kb3ducmV2LnhtbESPzWrDMBCE74W8g9hCbo1sE5fGiWKCS9oc2/zcF2tr&#10;m1gr11Js9+2rQKHHYWa+YTb5ZFoxUO8aywriRQSCuLS64UrB+bR/egHhPLLG1jIp+CEH+Xb2sMFM&#10;25E/aTj6SgQIuwwV1N53mZSurMmgW9iOOHhftjfog+wrqXscA9y0MomiZ2mw4bBQY0dFTeX1eDMK&#10;Lulrx+/S8Ee8X67Sy/Xtu4iNUvPHabcG4Wny/+G/9kErSJdJAvc34QnI7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W8UFu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236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qMeI8cAAADdAAAADwAAAGRycy9kb3ducmV2LnhtbESPT2vCQBTE70K/w/IKvemmqZaSupFG&#10;EIzQg7YUentkX/7Y7NuYXTV+e7cgeBxm5jfMfDGYVpyod41lBc+TCARxYXXDlYLvr9X4DYTzyBpb&#10;y6TgQg4W6cNojom2Z97SaecrESDsElRQe98lUrqiJoNuYjvi4JW2N+iD7CupezwHuGllHEWv0mDD&#10;YaHGjpY1FX+7o1GQXTY/n9bnh3X5uz/kWRbnuDdKPT0OH+8gPA3+Hr6111rBbBq/wP+b8ARkeg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Sox4jxwAAAN0AAAAPAAAAAAAA&#10;AAAAAAAAAKECAABkcnMvZG93bnJldi54bWxQSwUGAAAAAAQABAD5AAAAlQMAAAAA&#10;" strokecolor="#2f5496 [2408]" strokeweight="1.5pt"/>
            <v:shape id="AutoShape 37" o:spid="_x0000_s236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UqGV8YAAADdAAAADwAAAGRycy9kb3ducmV2LnhtbESPQWvCQBSE74L/YXmCN7Mx2CKpqxhB&#10;MAUPtVLo7ZF9JrHZtzG7avz3bqHQ4zAz3zCLVW8acaPO1ZYVTKMYBHFhdc2lguPndjIH4TyyxsYy&#10;KXiQg9VyOFhgqu2dP+h28KUIEHYpKqi8b1MpXVGRQRfZljh4J9sZ9EF2pdQd3gPcNDKJ41dpsOaw&#10;UGFLm4qKn8PVKMge71976/PL7vR9vuRZluR4NkqNR/36DYSn3v+H/9o7reBllszg9014AnL5B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1KhlfGAAAA3QAAAA8AAAAAAAAA&#10;AAAAAAAAoQIAAGRycy9kb3ducmV2LnhtbFBLBQYAAAAABAAEAPkAAACUAwAAAAA=&#10;" strokecolor="#2f5496 [2408]" strokeweight="1.5pt"/>
          </v:group>
        </w:pict>
      </w:r>
      <w:r w:rsidR="00E673A2" w:rsidRPr="0024361A">
        <w:rPr>
          <w:rFonts w:ascii="ALFABET98" w:hAnsi="ALFABET98"/>
          <w:sz w:val="72"/>
          <w:szCs w:val="72"/>
        </w:rPr>
        <w:t xml:space="preserve"> </w:t>
      </w:r>
      <w:r w:rsidR="00E673A2">
        <w:rPr>
          <w:rFonts w:ascii="ALFABET98" w:hAnsi="ALFABET98"/>
          <w:sz w:val="72"/>
          <w:szCs w:val="72"/>
        </w:rPr>
        <w:t xml:space="preserve">                                         </w:t>
      </w:r>
      <w:r w:rsidR="00E673A2" w:rsidRPr="0024361A">
        <w:rPr>
          <w:rFonts w:ascii="ALFABET98" w:hAnsi="ALFABET98"/>
          <w:sz w:val="72"/>
          <w:szCs w:val="72"/>
        </w:rPr>
        <w:t xml:space="preserve">       </w:t>
      </w:r>
      <w:r w:rsidR="00E673A2">
        <w:rPr>
          <w:rFonts w:ascii="ALFABET98" w:hAnsi="ALFABET98"/>
          <w:sz w:val="72"/>
          <w:szCs w:val="72"/>
        </w:rPr>
        <w:t xml:space="preserve">      </w:t>
      </w:r>
      <w:r w:rsidR="00E673A2" w:rsidRPr="0024361A">
        <w:rPr>
          <w:rFonts w:ascii="ALFABET98" w:hAnsi="ALFABET98"/>
          <w:sz w:val="72"/>
          <w:szCs w:val="72"/>
        </w:rPr>
        <w:t xml:space="preserve">        </w:t>
      </w:r>
      <w:r w:rsidR="00E673A2">
        <w:rPr>
          <w:rFonts w:ascii="ALFABET98" w:hAnsi="ALFABET98"/>
          <w:sz w:val="72"/>
          <w:szCs w:val="72"/>
        </w:rPr>
        <w:t xml:space="preserve"> </w:t>
      </w:r>
    </w:p>
    <w:p w:rsidR="00E673A2" w:rsidRPr="0024361A" w:rsidRDefault="00E673A2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FB4CB5">
        <w:rPr>
          <w:rFonts w:ascii="ALFABET98" w:hAnsi="ALFABET98"/>
          <w:sz w:val="72"/>
          <w:szCs w:val="72"/>
        </w:rPr>
        <w:t>Ke</w:t>
      </w:r>
      <w:r w:rsidRPr="0006343D">
        <w:rPr>
          <w:rFonts w:ascii="ALFABET98" w:hAnsi="ALFABET98"/>
          <w:color w:val="FF0000"/>
          <w:sz w:val="72"/>
          <w:szCs w:val="72"/>
        </w:rPr>
        <w:t>nan</w:t>
      </w:r>
      <w:r w:rsidRPr="00FB4CB5">
        <w:rPr>
          <w:rFonts w:ascii="ALFABET98" w:hAnsi="ALFABET98"/>
          <w:sz w:val="72"/>
          <w:szCs w:val="72"/>
        </w:rPr>
        <w:t xml:space="preserve"> ka</w:t>
      </w:r>
      <w:r w:rsidRPr="0006343D">
        <w:rPr>
          <w:rFonts w:ascii="ALFABET98" w:hAnsi="ALFABET98"/>
          <w:color w:val="FF0000"/>
          <w:sz w:val="72"/>
          <w:szCs w:val="72"/>
        </w:rPr>
        <w:t>ka</w:t>
      </w:r>
      <w:r w:rsidRPr="00FB4CB5">
        <w:rPr>
          <w:rFonts w:ascii="ALFABET98" w:hAnsi="ALFABET98"/>
          <w:sz w:val="72"/>
          <w:szCs w:val="72"/>
        </w:rPr>
        <w:t>o kek al</w:t>
      </w:r>
      <w:r w:rsidR="00443F71"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358" style="position:absolute;margin-left:-16.1pt;margin-top:9.4pt;width:521.25pt;height:36.85pt;z-index:-251140096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rPgkRBYEAADxDwAADgAAAAAAAAAAAAAAAAAuAgAAZHJzL2Uyb0RvYy54bWxQSwECLQAUAAYA&#10;CAAAACEAWCsPaOAAAAAKAQAADwAAAAAAAAAAAAAAAABwBgAAZHJzL2Rvd25yZXYueG1sUEsFBgAA&#10;AAAEAAQA8wAAAH0HAAAAAA==&#10;">
            <v:group id="Group 33" o:spid="_x0000_s236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8YNh/xgAAAN0A&#10;AAAPAAAAAAAAAAAAAAAAAKoCAABkcnMvZG93bnJldi54bWxQSwUGAAAAAAQABAD6AAAAnQMAAAAA&#10;">
              <v:rect id="Rectangle 34" o:spid="_x0000_s236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fwWXsYA&#10;AADdAAAADwAAAGRycy9kb3ducmV2LnhtbESPQWvCQBSE7wX/w/IK3upGq7akrqJtlV5rI6G3R/Y1&#10;G8y+DdnVxH/vCkKPw8x8wyxWva3FmVpfOVYwHiUgiAunKy4VZD/bp1cQPiBrrB2Tggt5WC0HDwtM&#10;tev4m877UIoIYZ+iAhNCk0rpC0MW/cg1xNH7c63FEGVbSt1iF+G2lpMkmUuLFccFgw29GyqO+5NV&#10;8FzmnybPPnxmx/l8d7gcNt3vVqnhY79+AxGoD//he/tLK5hNJy9wexOfgFx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fwWXsYAAADdAAAADwAAAAAAAAAAAAAAAACYAgAAZHJz&#10;L2Rvd25yZXYueG1sUEsFBgAAAAAEAAQA9QAAAIsDAAAAAA==&#10;" strokecolor="#2f5496 [2408]" strokeweight="1.5pt">
                <v:fill opacity="0"/>
              </v:rect>
              <v:rect id="Rectangle 35" o:spid="_x0000_s236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xl2hL8A&#10;AADdAAAADwAAAGRycy9kb3ducmV2LnhtbERPy4rCMBTdC/MP4Q6407RiRTtGEcXH0uf+0txpi81N&#10;baLWvzcLweXhvKfz1lTiQY0rLSuI+xEI4szqknMF59O6NwbhPLLGyjIpeJGD+eynM8VU2ycf6HH0&#10;uQgh7FJUUHhfp1K6rCCDrm9r4sD928agD7DJpW7wGcJNJQdRNJIGSw4NBda0LCi7Hu9GwSVZ1byV&#10;hvfxejhJLtfNbRkbpbq/7eIPhKfWf8Uf904rSIaDMDe8CU9Azt4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3GXaEvwAAAN0AAAAPAAAAAAAAAAAAAAAAAJgCAABkcnMvZG93bnJl&#10;di54bWxQSwUGAAAAAAQABAD1AAAAhAMAAAAA&#10;" fillcolor="#deeaf6 [660]" strokecolor="#c00000" strokeweight="1pt">
                <v:stroke dashstyle="dash"/>
              </v:rect>
            </v:group>
            <v:shape id="AutoShape 36" o:spid="_x0000_s236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0spyccAAADdAAAADwAAAGRycy9kb3ducmV2LnhtbESPT2vCQBTE70K/w/IKvemmoUqbupFG&#10;EIzQg7YUentkX/7Y7NuYXTV+e7cgeBxm5jfMfDGYVpyod41lBc+TCARxYXXDlYLvr9X4FYTzyBpb&#10;y6TgQg4W6cNojom2Z97SaecrESDsElRQe98lUrqiJoNuYjvi4JW2N+iD7CupezwHuGllHEUzabDh&#10;sFBjR8uair/d0SjILpufT+vzw7r83R/yLItz3Bulnh6Hj3cQngZ/D9/aa61g+hK/wf+b8ARkeg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zSynJxwAAAN0AAAAPAAAAAAAA&#10;AAAAAAAAAKECAABkcnMvZG93bnJldi54bWxQSwUGAAAAAAQABAD5AAAAlQMAAAAA&#10;" strokecolor="#2f5496 [2408]" strokeweight="1.5pt"/>
            <v:shape id="AutoShape 37" o:spid="_x0000_s235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6gWicQAAADdAAAADwAAAGRycy9kb3ducmV2LnhtbERPy2rCQBTdC/2H4Ra600ntg5I6kUYQ&#10;jNCFtgjuLplrHs3ciZlpEv/eWQguD+e9WI6mET11rrKs4HkWgSDOra64UPD7s55+gHAeWWNjmRRc&#10;yMEyeZgsMNZ24B31e1+IEMIuRgWl920spctLMuhmtiUO3Ml2Bn2AXSF1h0MIN42cR9G7NFhxaCix&#10;pVVJ+d/+3yhIL9vDt/XZeXM61ucsTecZ1kapp8fx6xOEp9HfxTf3Rit4e30J+8Ob8ARkcg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nqBaJxAAAAN0AAAAPAAAAAAAAAAAA&#10;AAAAAKECAABkcnMvZG93bnJldi54bWxQSwUGAAAAAAQABAD5AAAAkgMAAAAA&#10;" strokecolor="#2f5496 [2408]" strokeweight="1.5pt"/>
          </v:group>
        </w:pict>
      </w:r>
      <w:r>
        <w:rPr>
          <w:rFonts w:ascii="ALFABET98" w:hAnsi="ALFABET98"/>
          <w:noProof/>
          <w:color w:val="FF0000"/>
          <w:sz w:val="72"/>
          <w:szCs w:val="72"/>
          <w:lang w:eastAsia="tr-TR"/>
        </w:rPr>
        <w:t>.</w:t>
      </w:r>
      <w:r w:rsidRPr="0024361A">
        <w:rPr>
          <w:rFonts w:ascii="ALFABET98" w:hAnsi="ALFABET98"/>
          <w:sz w:val="72"/>
          <w:szCs w:val="72"/>
        </w:rPr>
        <w:t xml:space="preserve"> </w:t>
      </w:r>
      <w:r>
        <w:rPr>
          <w:rFonts w:ascii="ALFABET98" w:hAnsi="ALFABET98"/>
          <w:sz w:val="72"/>
          <w:szCs w:val="72"/>
        </w:rPr>
        <w:t xml:space="preserve">                                         </w:t>
      </w:r>
      <w:r w:rsidRPr="0024361A">
        <w:rPr>
          <w:rFonts w:ascii="ALFABET98" w:hAnsi="ALFABET98"/>
          <w:sz w:val="72"/>
          <w:szCs w:val="72"/>
        </w:rPr>
        <w:t xml:space="preserve">       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 </w:t>
      </w:r>
      <w:r>
        <w:rPr>
          <w:rFonts w:ascii="ALFABET98" w:hAnsi="ALFABET98"/>
          <w:sz w:val="72"/>
          <w:szCs w:val="72"/>
        </w:rPr>
        <w:t xml:space="preserve"> </w:t>
      </w:r>
    </w:p>
    <w:p w:rsidR="00E673A2" w:rsidRDefault="00443F71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352" style="position:absolute;margin-left:-16.1pt;margin-top:9.4pt;width:521.25pt;height:36.85pt;z-index:-25113907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">
            <v:group id="Group 33" o:spid="_x0000_s235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GgkihxgAAAN0A&#10;AAAPAAAAAAAAAAAAAAAAAKoCAABkcnMvZG93bnJldi54bWxQSwUGAAAAAAQABAD6AAAAnQMAAAAA&#10;">
              <v:rect id="Rectangle 34" o:spid="_x0000_s235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x6GgMYA&#10;AADdAAAADwAAAGRycy9kb3ducmV2LnhtbESPQWvCQBSE70L/w/IKvelGU6VEV6ltlV5rI6G3R/aZ&#10;Dc2+Ddmtif/eLQgeh5n5hlltBtuIM3W+dqxgOklAEJdO11wpyL934xcQPiBrbByTggt52KwfRivM&#10;tOv5i86HUIkIYZ+hAhNCm0npS0MW/cS1xNE7uc5iiLKrpO6wj3DbyFmSLKTFmuOCwZbeDJW/hz+r&#10;IK2KD1Pk7z6302KxP16O2/5np9TT4/C6BBFoCPfwrf2pFcyf0xT+38QnIN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x6GgMYAAADdAAAADwAAAAAAAAAAAAAAAACYAgAAZHJz&#10;L2Rvd25yZXYueG1sUEsFBgAAAAAEAAQA9QAAAIsDAAAAAA==&#10;" strokecolor="#2f5496 [2408]" strokeweight="1.5pt">
                <v:fill opacity="0"/>
              </v:rect>
              <v:rect id="Rectangle 35" o:spid="_x0000_s235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43qXMQA&#10;AADdAAAADwAAAGRycy9kb3ducmV2LnhtbESPQWvCQBSE70L/w/KE3uomNikaXaVYrB411fsj+0yC&#10;2bcxu9X037tCweMwM98w82VvGnGlztWWFcSjCARxYXXNpYLDz/ptAsJ5ZI2NZVLwRw6Wi5fBHDNt&#10;b7yna+5LESDsMlRQed9mUrqiIoNuZFvi4J1sZ9AH2ZVSd3gLcNPIcRR9SIM1h4UKW1pVVJzzX6Pg&#10;mH61vJGGd/E6mabH8/dlFRulXof95wyEp94/w//trVaQJu8JPN6EJyA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ON6lz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235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9+1EccAAADdAAAADwAAAGRycy9kb3ducmV2LnhtbESPT2vCQBTE74LfYXmCN7OprUWiqzSF&#10;gil48A+Ct0f2mcRm38bsqvHbdwtCj8PM/IaZLztTixu1rrKs4CWKQRDnVldcKNjvvkZTEM4ja6wt&#10;k4IHOVgu+r05JtreeUO3rS9EgLBLUEHpfZNI6fKSDLrINsTBO9nWoA+yLaRu8R7gppbjOH6XBisO&#10;CyU29FlS/rO9GgXp4/uwtj67rE7H8yVL03GGZ6PUcNB9zEB46vx/+NleaQWTt9cJ/L0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337URxwAAAN0AAAAPAAAAAAAA&#10;AAAAAAAAAKECAABkcnMvZG93bnJldi54bWxQSwUGAAAAAAQABAD5AAAAlQMAAAAA&#10;" strokecolor="#2f5496 [2408]" strokeweight="1.5pt"/>
            <v:shape id="AutoShape 37" o:spid="_x0000_s235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w0rZscAAADdAAAADwAAAGRycy9kb3ducmV2LnhtbESPT2vCQBTE7wW/w/IK3uqm2kqJbsQU&#10;CqbgQS2Ct0f25Y9m38bsVuO37woFj8PM/IaZL3rTiAt1rras4HUUgSDOra65VPCz+3r5AOE8ssbG&#10;Mim4kYNFMniaY6ztlTd02fpSBAi7GBVU3rexlC6vyKAb2ZY4eIXtDPogu1LqDq8Bbho5jqKpNFhz&#10;WKiwpc+K8tP21yhIb9/7tfXZeVUcjucsTccZHo1Sw+d+OQPhqfeP8H97pRW8v02mcH8TnoBM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HDStmxwAAAN0AAAAPAAAAAAAA&#10;AAAAAAAAAKECAABkcnMvZG93bnJldi54bWxQSwUGAAAAAAQABAD5AAAAlQMAAAAA&#10;" strokecolor="#2f5496 [2408]" strokeweight="1.5pt"/>
          </v:group>
        </w:pict>
      </w:r>
      <w:r w:rsidR="00E673A2" w:rsidRPr="0024361A">
        <w:rPr>
          <w:rFonts w:ascii="ALFABET98" w:hAnsi="ALFABET98"/>
          <w:sz w:val="72"/>
          <w:szCs w:val="72"/>
        </w:rPr>
        <w:t xml:space="preserve"> </w:t>
      </w:r>
      <w:r w:rsidR="00E673A2">
        <w:rPr>
          <w:rFonts w:ascii="ALFABET98" w:hAnsi="ALFABET98"/>
          <w:sz w:val="72"/>
          <w:szCs w:val="72"/>
        </w:rPr>
        <w:t xml:space="preserve">                                       </w:t>
      </w:r>
    </w:p>
    <w:p w:rsidR="00E673A2" w:rsidRPr="0024361A" w:rsidRDefault="00E673A2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FB4CB5">
        <w:rPr>
          <w:rFonts w:ascii="ALFABET98" w:hAnsi="ALFABET98"/>
          <w:sz w:val="72"/>
          <w:szCs w:val="72"/>
        </w:rPr>
        <w:t>O</w:t>
      </w:r>
      <w:r w:rsidRPr="0006343D">
        <w:rPr>
          <w:rFonts w:ascii="ALFABET98" w:hAnsi="ALFABET98"/>
          <w:color w:val="FF0000"/>
          <w:sz w:val="72"/>
          <w:szCs w:val="72"/>
        </w:rPr>
        <w:t>kan</w:t>
      </w:r>
      <w:r w:rsidRPr="00FB4CB5">
        <w:rPr>
          <w:rFonts w:ascii="ALFABET98" w:hAnsi="ALFABET98"/>
          <w:sz w:val="72"/>
          <w:szCs w:val="72"/>
        </w:rPr>
        <w:t xml:space="preserve"> on ko</w:t>
      </w:r>
      <w:r w:rsidRPr="0006343D">
        <w:rPr>
          <w:rFonts w:ascii="ALFABET98" w:hAnsi="ALFABET98"/>
          <w:color w:val="FF0000"/>
          <w:sz w:val="72"/>
          <w:szCs w:val="72"/>
        </w:rPr>
        <w:t>li</w:t>
      </w:r>
      <w:r w:rsidRPr="00FB4CB5">
        <w:rPr>
          <w:rFonts w:ascii="ALFABET98" w:hAnsi="ALFABET98"/>
          <w:sz w:val="72"/>
          <w:szCs w:val="72"/>
        </w:rPr>
        <w:t xml:space="preserve"> kek al</w:t>
      </w:r>
      <w:r w:rsidR="00443F71"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346" style="position:absolute;margin-left:-16.1pt;margin-top:9.4pt;width:521.25pt;height:36.85pt;z-index:-251138048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Ascgj3FQQAAPEPAAAOAAAAAAAAAAAAAAAAAC4CAABkcnMvZTJvRG9jLnhtbFBLAQItABQABgAI&#10;AAAAIQBYKw9o4AAAAAoBAAAPAAAAAAAAAAAAAAAAAG8GAABkcnMvZG93bnJldi54bWxQSwUGAAAA&#10;AAQABADzAAAAfAcAAAAA&#10;">
            <v:group id="Group 33" o:spid="_x0000_s234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Cdqf0vCAAAA3QAAAA8A&#10;AAAAAAAAAAAAAAAAqgIAAGRycy9kb3ducmV2LnhtbFBLBQYAAAAABAAEAPoAAACZAwAAAAA=&#10;">
              <v:rect id="Rectangle 34" o:spid="_x0000_s235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vaxasYA&#10;AADdAAAADwAAAGRycy9kb3ducmV2LnhtbESPS2vDMBCE74X8B7GF3ho5T1o3SkibB702dTC9LdbW&#10;MrFWxlJj599HgUCPw8x8wyxWva3FmVpfOVYwGiYgiAunKy4VZN+75xcQPiBrrB2Tggt5WC0HDwtM&#10;tev4i86HUIoIYZ+iAhNCk0rpC0MW/dA1xNH7da3FEGVbSt1iF+G2luMkmUuLFccFgw19GCpOhz+r&#10;YFLmW5NnG5/ZUT7fHy/H9+5np9TTY79+AxGoD//he/tTK5hNJ69wexOfgFx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vaxasYAAADdAAAADwAAAAAAAAAAAAAAAACYAgAAZHJz&#10;L2Rvd25yZXYueG1sUEsFBgAAAAAEAAQA9QAAAIsDAAAAAA==&#10;" strokecolor="#2f5496 [2408]" strokeweight="1.5pt">
                <v:fill opacity="0"/>
              </v:rect>
              <v:rect id="Rectangle 35" o:spid="_x0000_s235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LCfIsAA&#10;AADdAAAADwAAAGRycy9kb3ducmV2LnhtbERPTYvCMBC9C/6HMAveNK204naNIoruHrXqfWhm22Iz&#10;qU3U7r/fHASPj/e9WPWmEQ/qXG1ZQTyJQBAXVtdcKjifduM5COeRNTaWScEfOVgth4MFZto++UiP&#10;3JcihLDLUEHlfZtJ6YqKDLqJbYkD92s7gz7ArpS6w2cIN42cRtFMGqw5NFTY0qai4prfjYJLum35&#10;Wxo+xLvkM71c97dNbJQaffTrLxCeev8Wv9w/WkGaJGF/eBOegFz+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1LCfIs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234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OLAb8cAAADdAAAADwAAAGRycy9kb3ducmV2LnhtbESPQWvCQBSE7wX/w/KE3pqNYoukWaUR&#10;BFPooSpCb4/sM4nNvo3ZrUn+fbdQ8DjMzDdMuh5MI27UudqyglkUgyAurK65VHA8bJ+WIJxH1thY&#10;JgUjOVivJg8pJtr2/Em3vS9FgLBLUEHlfZtI6YqKDLrItsTBO9vOoA+yK6XusA9w08h5HL9IgzWH&#10;hQpb2lRUfO9/jIJsfD99WJ9fd+evyzXPsnmOF6PU43R4ewXhafD38H97pxU8LxYz+HsTnoBc/Q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Q4sBvxwAAAN0AAAAPAAAAAAAA&#10;AAAAAAAAAKECAABkcnMvZG93bnJldi54bWxQSwUGAAAAAAQABAD5AAAAlQMAAAAA&#10;" strokecolor="#2f5496 [2408]" strokeweight="1.5pt"/>
            <v:shape id="AutoShape 37" o:spid="_x0000_s234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DBeGMYAAADdAAAADwAAAGRycy9kb3ducmV2LnhtbESPQWvCQBSE74L/YXmCN7Mx2CKpqxhB&#10;MAUPtVLo7ZF9JrHZtzG7avz3bqHQ4zAz3zCLVW8acaPO1ZYVTKMYBHFhdc2lguPndjIH4TyyxsYy&#10;KXiQg9VyOFhgqu2dP+h28KUIEHYpKqi8b1MpXVGRQRfZljh4J9sZ9EF2pdQd3gPcNDKJ41dpsOaw&#10;UGFLm4qKn8PVKMge71976/PL7vR9vuRZluR4NkqNR/36DYSn3v+H/9o7reBlNkvg9014AnL5B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AwXhjGAAAA3QAAAA8AAAAAAAAA&#10;AAAAAAAAoQIAAGRycy9kb3ducmV2LnhtbFBLBQYAAAAABAAEAPkAAACUAwAAAAA=&#10;" strokecolor="#2f5496 [2408]" strokeweight="1.5pt"/>
          </v:group>
        </w:pict>
      </w:r>
      <w:r>
        <w:rPr>
          <w:rFonts w:ascii="ALFABET98" w:hAnsi="ALFABET98"/>
          <w:noProof/>
          <w:color w:val="FF0000"/>
          <w:sz w:val="72"/>
          <w:szCs w:val="72"/>
          <w:lang w:eastAsia="tr-TR"/>
        </w:rPr>
        <w:t>.</w:t>
      </w:r>
      <w:r w:rsidRPr="0024361A">
        <w:rPr>
          <w:rFonts w:ascii="ALFABET98" w:hAnsi="ALFABET98"/>
          <w:sz w:val="72"/>
          <w:szCs w:val="72"/>
        </w:rPr>
        <w:t xml:space="preserve"> </w:t>
      </w:r>
      <w:r>
        <w:rPr>
          <w:rFonts w:ascii="ALFABET98" w:hAnsi="ALFABET98"/>
          <w:sz w:val="72"/>
          <w:szCs w:val="72"/>
        </w:rPr>
        <w:t xml:space="preserve">                                         </w:t>
      </w:r>
      <w:r w:rsidRPr="0024361A">
        <w:rPr>
          <w:rFonts w:ascii="ALFABET98" w:hAnsi="ALFABET98"/>
          <w:sz w:val="72"/>
          <w:szCs w:val="72"/>
        </w:rPr>
        <w:t xml:space="preserve">       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 </w:t>
      </w:r>
      <w:r>
        <w:rPr>
          <w:rFonts w:ascii="ALFABET98" w:hAnsi="ALFABET98"/>
          <w:sz w:val="72"/>
          <w:szCs w:val="72"/>
        </w:rPr>
        <w:t xml:space="preserve"> </w:t>
      </w:r>
    </w:p>
    <w:p w:rsidR="00E673A2" w:rsidRPr="0024361A" w:rsidRDefault="00443F71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340" style="position:absolute;margin-left:-16.1pt;margin-top:9.4pt;width:521.25pt;height:36.85pt;z-index:-25113702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CZW6OEFQQAAPEPAAAOAAAAAAAAAAAAAAAAAC4CAABkcnMvZTJvRG9jLnhtbFBLAQItABQABgAI&#10;AAAAIQBYKw9o4AAAAAoBAAAPAAAAAAAAAAAAAAAAAG8GAABkcnMvZG93bnJldi54bWxQSwUGAAAA&#10;AAQABADzAAAAfAcAAAAA&#10;">
            <v:group id="Group 33" o:spid="_x0000_s234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+IQYzxgAAAN0A&#10;AAAPAAAAAAAAAAAAAAAAAKoCAABkcnMvZG93bnJldi54bWxQSwUGAAAAAAQABAD6AAAAnQMAAAAA&#10;">
              <v:rect id="Rectangle 34" o:spid="_x0000_s234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73IEsYA&#10;AADdAAAADwAAAGRycy9kb3ducmV2LnhtbESPS2vDMBCE74X8B7GB3Bo5T4IbJeTRlF6bOJjeFmtr&#10;mVorYymx8++rQqHHYWa+Ydbb3tbiTq2vHCuYjBMQxIXTFZcKssvpeQXCB2SNtWNS8CAP283gaY2p&#10;dh1/0P0cShEh7FNUYEJoUil9YciiH7uGOHpfrrUYomxLqVvsItzWcpokS2mx4rhgsKGDoeL7fLMK&#10;ZmX+avLs6DM7yZdv18d1332elBoN+90LiEB9+A//td+1gsV8voDfN/EJyM0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73IEsYAAADdAAAADwAAAAAAAAAAAAAAAACYAgAAZHJz&#10;L2Rvd25yZXYueG1sUEsFBgAAAAAEAAQA9QAAAIsDAAAAAA==&#10;" strokecolor="#2f5496 [2408]" strokeweight="1.5pt">
                <v:fill opacity="0"/>
              </v:rect>
              <v:rect id="Rectangle 35" o:spid="_x0000_s234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BWizcQA&#10;AADdAAAADwAAAGRycy9kb3ducmV2LnhtbESPQWvCQBSE7wX/w/KE3uomJQk1ZhWx2Hps1dwf2WcS&#10;zL5Ns1uT/nu3UOhxmJlvmGIzmU7caHCtZQXxIgJBXFndcq3gfNo/vYBwHlljZ5kU/JCDzXr2UGCu&#10;7cifdDv6WgQIuxwVNN73uZSuasigW9ieOHgXOxj0QQ611AOOAW46+RxFmTTYclhosKddQ9X1+G0U&#10;lOlrz+/S8Ee8T5ZpeX372sVGqcf5tF2B8DT5//Bf+6AVpEmSwe+b8ATk+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QVos3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234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Ef9gMcAAADdAAAADwAAAGRycy9kb3ducmV2LnhtbESPT2vCQBTE7wW/w/KE3pqN4p+SuooR&#10;CkboQVsKvT2yzySafRuzq8Zv7xYEj8PM/IaZLTpTiwu1rrKsYBDFIIhzqysuFPx8f769g3AeWWNt&#10;mRTcyMFi3nuZYaLtlbd02flCBAi7BBWU3jeJlC4vyaCLbEMcvL1tDfog20LqFq8Bbmo5jOOJNFhx&#10;WCixoVVJ+XF3NgrS2+b3y/rstN7/HU5Zmg4zPBilXvvd8gOEp84/w4/2WisYj0ZT+H8TnoCc3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wR/2AxwAAAN0AAAAPAAAAAAAA&#10;AAAAAAAAAKECAABkcnMvZG93bnJldi54bWxQSwUGAAAAAAQABAD5AAAAlQMAAAAA&#10;" strokecolor="#2f5496 [2408]" strokeweight="1.5pt"/>
            <v:shape id="AutoShape 37" o:spid="_x0000_s234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dhp8sMAAADdAAAADwAAAGRycy9kb3ducmV2LnhtbERPTYvCMBC9C/6HMAvebLqiItUoW0Gw&#10;wh7UZcHb0Ixt3WZSm6j135vDgsfH+16sOlOLO7WusqzgM4pBEOdWV1wo+DluhjMQziNrrC2Tgic5&#10;WC37vQUm2j54T/eDL0QIYZeggtL7JpHS5SUZdJFtiAN3tq1BH2BbSN3iI4SbWo7ieCoNVhwaSmxo&#10;XVL+d7gZBelz9/ttfXbdnk+Xa5amowwvRqnBR/c1B+Gp82/xv3urFUzG4zA3vAlPQC5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HYafLDAAAA3QAAAA8AAAAAAAAAAAAA&#10;AAAAoQIAAGRycy9kb3ducmV2LnhtbFBLBQYAAAAABAAEAPkAAACRAwAAAAA=&#10;" strokecolor="#2f5496 [2408]" strokeweight="1.5pt"/>
          </v:group>
        </w:pict>
      </w:r>
      <w:r w:rsidR="00E673A2" w:rsidRPr="0024361A">
        <w:rPr>
          <w:rFonts w:ascii="ALFABET98" w:hAnsi="ALFABET98"/>
          <w:sz w:val="72"/>
          <w:szCs w:val="72"/>
        </w:rPr>
        <w:t xml:space="preserve"> </w:t>
      </w:r>
      <w:r w:rsidR="00E673A2">
        <w:rPr>
          <w:rFonts w:ascii="ALFABET98" w:hAnsi="ALFABET98"/>
          <w:sz w:val="72"/>
          <w:szCs w:val="72"/>
        </w:rPr>
        <w:t xml:space="preserve">                                        </w:t>
      </w:r>
      <w:r w:rsidR="00E673A2" w:rsidRPr="0024361A">
        <w:rPr>
          <w:rFonts w:ascii="ALFABET98" w:hAnsi="ALFABET98"/>
          <w:sz w:val="72"/>
          <w:szCs w:val="72"/>
        </w:rPr>
        <w:t xml:space="preserve">       </w:t>
      </w:r>
      <w:r w:rsidR="00E673A2">
        <w:rPr>
          <w:rFonts w:ascii="ALFABET98" w:hAnsi="ALFABET98"/>
          <w:sz w:val="72"/>
          <w:szCs w:val="72"/>
        </w:rPr>
        <w:t xml:space="preserve">      </w:t>
      </w:r>
      <w:r w:rsidR="00E673A2" w:rsidRPr="0024361A">
        <w:rPr>
          <w:rFonts w:ascii="ALFABET98" w:hAnsi="ALFABET98"/>
          <w:sz w:val="72"/>
          <w:szCs w:val="72"/>
        </w:rPr>
        <w:t xml:space="preserve">        </w:t>
      </w:r>
      <w:r w:rsidR="00E673A2">
        <w:rPr>
          <w:rFonts w:ascii="ALFABET98" w:hAnsi="ALFABET98"/>
          <w:sz w:val="72"/>
          <w:szCs w:val="72"/>
        </w:rPr>
        <w:t xml:space="preserve"> </w:t>
      </w:r>
    </w:p>
    <w:p w:rsidR="00E673A2" w:rsidRPr="0024361A" w:rsidRDefault="00E673A2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FB4CB5">
        <w:rPr>
          <w:rFonts w:ascii="ALFABET98" w:hAnsi="ALFABET98"/>
          <w:sz w:val="72"/>
          <w:szCs w:val="72"/>
        </w:rPr>
        <w:t>Nil, an</w:t>
      </w:r>
      <w:r w:rsidRPr="0006343D">
        <w:rPr>
          <w:rFonts w:ascii="ALFABET98" w:hAnsi="ALFABET98"/>
          <w:color w:val="FF0000"/>
          <w:sz w:val="72"/>
          <w:szCs w:val="72"/>
        </w:rPr>
        <w:t>ne</w:t>
      </w:r>
      <w:r w:rsidRPr="00FB4CB5">
        <w:rPr>
          <w:rFonts w:ascii="ALFABET98" w:hAnsi="ALFABET98"/>
          <w:sz w:val="72"/>
          <w:szCs w:val="72"/>
        </w:rPr>
        <w:t>ne ka</w:t>
      </w:r>
      <w:r w:rsidRPr="0006343D">
        <w:rPr>
          <w:rFonts w:ascii="ALFABET98" w:hAnsi="ALFABET98"/>
          <w:color w:val="FF0000"/>
          <w:sz w:val="72"/>
          <w:szCs w:val="72"/>
        </w:rPr>
        <w:t>ka</w:t>
      </w:r>
      <w:r w:rsidRPr="00FB4CB5">
        <w:rPr>
          <w:rFonts w:ascii="ALFABET98" w:hAnsi="ALFABET98"/>
          <w:sz w:val="72"/>
          <w:szCs w:val="72"/>
        </w:rPr>
        <w:t>o al.</w:t>
      </w:r>
      <w:r w:rsidR="00443F71"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334" style="position:absolute;margin-left:-16.1pt;margin-top:9.4pt;width:521.25pt;height:36.85pt;z-index:-251136000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PwbtEwQAAPEPAAAOAAAAZHJzL2Uyb0RvYy54bWzsV9tu4zYQfS/QfyD4nuhi+SZEWQS+BAW2&#10;7aK7/QBaoi6oRKokHTld9N87HEqyHWf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">
            <v:group id="Group 33" o:spid="_x0000_s233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Ew5btwwAAAN0AAAAP&#10;AAAAAAAAAAAAAAAAAKoCAABkcnMvZG93bnJldi54bWxQSwUGAAAAAAQABAD6AAAAmgMAAAAA&#10;">
              <v:rect id="Rectangle 34" o:spid="_x0000_s233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V9YzMYA&#10;AADdAAAADwAAAGRycy9kb3ducmV2LnhtbESPS2vDMBCE74H+B7GF3BLZzYPiRAl9pfSaxMH0tlgb&#10;y9RaGUuNnX8fFQo5DjPzDbPeDrYRF+p87VhBOk1AEJdO11wpyI+7yTMIH5A1No5JwZU8bDcPozVm&#10;2vW8p8shVCJC2GeowITQZlL60pBFP3UtcfTOrrMYouwqqTvsI9w28ilJltJizXHBYEtvhsqfw69V&#10;MKuKD1Pk7z63abH8PF1Pr/33Tqnx4/CyAhFoCPfwf/tLK1jMFyn8vYlPQG5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V9YzMYAAADdAAAADwAAAAAAAAAAAAAAAACYAgAAZHJz&#10;L2Rvd25yZXYueG1sUEsFBgAAAAAEAAQA9QAAAIsDAAAAAA==&#10;" strokecolor="#2f5496 [2408]" strokeweight="1.5pt">
                <v:fill opacity="0"/>
              </v:rect>
              <v:rect id="Rectangle 35" o:spid="_x0000_s233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vcyE8MA&#10;AADdAAAADwAAAGRycy9kb3ducmV2LnhtbESPT4vCMBTE74LfITxhb5pWrKzVKKLoenT9c380z7bY&#10;vNQmq/XbbwTB4zAzv2Fmi9ZU4k6NKy0riAcRCOLM6pJzBafjpv8NwnlkjZVlUvAkB4t5tzPDVNsH&#10;/9L94HMRIOxSVFB4X6dSuqwgg25ga+LgXWxj0AfZ5FI3+AhwU8lhFI2lwZLDQoE1rQrKroc/o+Cc&#10;rGv+kYb38WY0Sc7X7W0VG6W+eu1yCsJT6z/hd3unFSSjZAivN+EJyPk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vcyE8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33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qVtXscAAADdAAAADwAAAGRycy9kb3ducmV2LnhtbESPT2vCQBTE74LfYXmCN7OprUWiqzSF&#10;gil48A+Ct0f2mcRm38bsqvHbdwtCj8PM/IaZLztTixu1rrKs4CWKQRDnVldcKNjvvkZTEM4ja6wt&#10;k4IHOVgu+r05JtreeUO3rS9EgLBLUEHpfZNI6fKSDLrINsTBO9nWoA+yLaRu8R7gppbjOH6XBisO&#10;CyU29FlS/rO9GgXp4/uwtj67rE7H8yVL03GGZ6PUcNB9zEB46vx/+NleaQWTt8kr/L0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KpW1exwAAAN0AAAAPAAAAAAAA&#10;AAAAAAAAAKECAABkcnMvZG93bnJldi54bWxQSwUGAAAAAAQABAD5AAAAlQMAAAAA&#10;" strokecolor="#2f5496 [2408]" strokeweight="1.5pt"/>
            <v:shape id="AutoShape 37" o:spid="_x0000_s233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Uz1KsUAAADdAAAADwAAAGRycy9kb3ducmV2LnhtbESPQYvCMBSE78L+h/AWvGm6oiLVKHZB&#10;sIKH1WXB26N5ttXmpTZR6783C4LHYWa+YWaL1lTiRo0rLSv46kcgiDOrS84V/O5XvQkI55E1VpZJ&#10;wYMcLOYfnRnG2t75h247n4sAYRejgsL7OpbSZQUZdH1bEwfvaBuDPsgml7rBe4CbSg6iaCwNlhwW&#10;Cqzpu6DsvLsaBclj87e1Pr2sj4fTJU2SQYono1T3s11OQXhq/Tv8aq+1gtFwNIT/N+EJyPkT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hUz1KsUAAADdAAAADwAAAAAAAAAA&#10;AAAAAAChAgAAZHJzL2Rvd25yZXYueG1sUEsFBgAAAAAEAAQA+QAAAJMDAAAAAA==&#10;" strokecolor="#2f5496 [2408]" strokeweight="1.5pt"/>
          </v:group>
        </w:pict>
      </w:r>
      <w:r w:rsidRPr="0024361A">
        <w:rPr>
          <w:rFonts w:ascii="ALFABET98" w:hAnsi="ALFABET98"/>
          <w:sz w:val="72"/>
          <w:szCs w:val="72"/>
        </w:rPr>
        <w:t xml:space="preserve"> </w:t>
      </w:r>
      <w:r>
        <w:rPr>
          <w:rFonts w:ascii="ALFABET98" w:hAnsi="ALFABET98"/>
          <w:sz w:val="72"/>
          <w:szCs w:val="72"/>
        </w:rPr>
        <w:t xml:space="preserve">                                         </w:t>
      </w:r>
      <w:r w:rsidRPr="0024361A">
        <w:rPr>
          <w:rFonts w:ascii="ALFABET98" w:hAnsi="ALFABET98"/>
          <w:sz w:val="72"/>
          <w:szCs w:val="72"/>
        </w:rPr>
        <w:t xml:space="preserve">       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 </w:t>
      </w:r>
      <w:r>
        <w:rPr>
          <w:rFonts w:ascii="ALFABET98" w:hAnsi="ALFABET98"/>
          <w:sz w:val="72"/>
          <w:szCs w:val="72"/>
        </w:rPr>
        <w:t xml:space="preserve"> </w:t>
      </w:r>
    </w:p>
    <w:p w:rsidR="00E673A2" w:rsidRPr="0024361A" w:rsidRDefault="00443F71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lastRenderedPageBreak/>
        <w:pict>
          <v:group id="_x0000_s2328" style="position:absolute;margin-left:-16.1pt;margin-top:9.4pt;width:521.25pt;height:36.85pt;z-index:-25113497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Nm8dogXBAAA8Q8AAA4AAAAAAAAAAAAAAAAALgIAAGRycy9lMm9Eb2MueG1sUEsBAi0AFAAG&#10;AAgAAAAhAFgrD2jgAAAACgEAAA8AAAAAAAAAAAAAAAAAcQYAAGRycy9kb3ducmV2LnhtbFBLBQYA&#10;AAAABAAEAPMAAAB+BwAAAAA=&#10;">
            <v:group id="Group 33" o:spid="_x0000_s233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kZqsCxgAAAN0A&#10;AAAPAAAAAAAAAAAAAAAAAKoCAABkcnMvZG93bnJldi54bWxQSwUGAAAAAAQABAD6AAAAnQMAAAAA&#10;">
              <v:rect id="Rectangle 34" o:spid="_x0000_s233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fplI8YA&#10;AADdAAAADwAAAGRycy9kb3ducmV2LnhtbESPQWvCQBSE74L/YXmF3nSjrbakrmJrlV5rI6G3R/Y1&#10;G8y+DdnVxH/vCkKPw8x8wyxWva3FmVpfOVYwGScgiAunKy4VZD/b0SsIH5A11o5JwYU8rJbDwQJT&#10;7Tr+pvM+lCJC2KeowITQpFL6wpBFP3YNcfT+XGsxRNmWUrfYRbit5TRJ5tJixXHBYEMfhorj/mQV&#10;PJX5p8mzjc/sJJ/vDpfDe/e7VerxoV+/gQjUh//wvf2lFcyeZy9wexOfgFx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fplI8YAAADdAAAADwAAAAAAAAAAAAAAAACYAgAAZHJz&#10;L2Rvd25yZXYueG1sUEsFBgAAAAAEAAQA9QAAAIsDAAAAAA==&#10;" strokecolor="#2f5496 [2408]" strokeweight="1.5pt">
                <v:fill opacity="0"/>
              </v:rect>
              <v:rect id="Rectangle 35" o:spid="_x0000_s233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8F+cEA&#10;AADdAAAADwAAAGRycy9kb3ducmV2LnhtbERPz0/CMBS+m/A/NM+Em+tGGJFBRwgG9IhT7i/rc1u2&#10;vo62wvzv7cHE45fv93Y3mUHcyPnOsoIsSUEQ11Z33Cj4/Dg+PYPwAVnjYJkU/JCHXTl72GKh7Z3f&#10;6VaFRsQQ9gUqaEMYCyl93ZJBn9iROHJf1hkMEbpGaof3GG4GuUjTlTTYcWxocaRDS3VffRsFl/xl&#10;5Fdp+Jwdl+v80p+uh8woNX+c9hsQgabwL/5zv2kF+TKPc+Ob+ARk+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8fBfn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233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01atMYAAADdAAAADwAAAGRycy9kb3ducmV2LnhtbESPQWvCQBSE70L/w/IK3nRTUWmjqzQF&#10;IRE8aEvB2yP7TGKzb2N21fjvXUHocZiZb5j5sjO1uFDrKssK3oYRCOLc6ooLBT/fq8E7COeRNdaW&#10;ScGNHCwXL705xtpeeUuXnS9EgLCLUUHpfRNL6fKSDLqhbYiDd7CtQR9kW0jd4jXATS1HUTSVBisO&#10;CyU29FVS/rc7GwXJbf27sT47pYf98ZQlySjDo1Gq/9p9zkB46vx/+NlOtYLJePIBjzfhCcjFH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tNWrTGAAAA3QAAAA8AAAAAAAAA&#10;AAAAAAAAoQIAAGRycy9kb3ducmV2LnhtbFBLBQYAAAAABAAEAPkAAACUAwAAAAA=&#10;" strokecolor="#2f5496 [2408]" strokeweight="1.5pt"/>
            <v:shape id="AutoShape 37" o:spid="_x0000_s232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Bs5lMQAAADdAAAADwAAAGRycy9kb3ducmV2LnhtbERPTWvCQBC9F/wPywi91Y2hFYmuoREK&#10;ptCDWgrehuyYxGZnY3abxH/fPQgeH+97nY6mET11rrasYD6LQBAXVtdcKvg+frwsQTiPrLGxTApu&#10;5CDdTJ7WmGg78J76gy9FCGGXoILK+zaR0hUVGXQz2xIH7mw7gz7ArpS6wyGEm0bGUbSQBmsODRW2&#10;tK2o+D38GQXZ7fPny/r8ujufLtc8y+IcL0ap5+n4vgLhafQP8d290wreXhdhf3gTnoDc/A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0GzmUxAAAAN0AAAAPAAAAAAAAAAAA&#10;AAAAAKECAABkcnMvZG93bnJldi54bWxQSwUGAAAAAAQABAD5AAAAkgMAAAAA&#10;" strokecolor="#2f5496 [2408]" strokeweight="1.5pt"/>
          </v:group>
        </w:pict>
      </w:r>
      <w:r w:rsidR="00E673A2" w:rsidRPr="0024361A">
        <w:rPr>
          <w:rFonts w:ascii="ALFABET98" w:hAnsi="ALFABET98"/>
          <w:sz w:val="72"/>
          <w:szCs w:val="72"/>
        </w:rPr>
        <w:t xml:space="preserve"> </w:t>
      </w:r>
      <w:r w:rsidR="00E673A2">
        <w:rPr>
          <w:rFonts w:ascii="ALFABET98" w:hAnsi="ALFABET98"/>
          <w:sz w:val="72"/>
          <w:szCs w:val="72"/>
        </w:rPr>
        <w:t xml:space="preserve">                                         </w:t>
      </w:r>
      <w:r w:rsidR="00E673A2" w:rsidRPr="0024361A">
        <w:rPr>
          <w:rFonts w:ascii="ALFABET98" w:hAnsi="ALFABET98"/>
          <w:sz w:val="72"/>
          <w:szCs w:val="72"/>
        </w:rPr>
        <w:t xml:space="preserve">       </w:t>
      </w:r>
      <w:r w:rsidR="00E673A2">
        <w:rPr>
          <w:rFonts w:ascii="ALFABET98" w:hAnsi="ALFABET98"/>
          <w:sz w:val="72"/>
          <w:szCs w:val="72"/>
        </w:rPr>
        <w:t xml:space="preserve">      </w:t>
      </w:r>
      <w:r w:rsidR="00E673A2" w:rsidRPr="0024361A">
        <w:rPr>
          <w:rFonts w:ascii="ALFABET98" w:hAnsi="ALFABET98"/>
          <w:sz w:val="72"/>
          <w:szCs w:val="72"/>
        </w:rPr>
        <w:t xml:space="preserve">        </w:t>
      </w:r>
      <w:r w:rsidR="00E673A2">
        <w:rPr>
          <w:rFonts w:ascii="ALFABET98" w:hAnsi="ALFABET98"/>
          <w:sz w:val="72"/>
          <w:szCs w:val="72"/>
        </w:rPr>
        <w:t xml:space="preserve"> </w:t>
      </w:r>
    </w:p>
    <w:p w:rsidR="00E673A2" w:rsidRDefault="00E673A2" w:rsidP="00E673A2">
      <w:pPr>
        <w:spacing w:line="240" w:lineRule="auto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72"/>
          <w:szCs w:val="72"/>
        </w:rPr>
        <w:t xml:space="preserve"> </w:t>
      </w:r>
      <w:r>
        <w:rPr>
          <w:rFonts w:ascii="ALFABET98" w:hAnsi="ALFABET98"/>
          <w:sz w:val="36"/>
          <w:szCs w:val="36"/>
        </w:rPr>
        <w:t xml:space="preserve">   </w:t>
      </w:r>
      <w:r w:rsidR="00437EB7">
        <w:rPr>
          <w:rFonts w:ascii="ALFABET98" w:hAnsi="ALFABET98"/>
          <w:sz w:val="36"/>
          <w:szCs w:val="36"/>
        </w:rPr>
        <w:t xml:space="preserve">                              41</w:t>
      </w:r>
    </w:p>
    <w:p w:rsidR="00E673A2" w:rsidRDefault="00E673A2" w:rsidP="00E673A2">
      <w:pPr>
        <w:spacing w:line="240" w:lineRule="auto"/>
        <w:rPr>
          <w:rFonts w:ascii="ALFABET98" w:hAnsi="ALFABET98"/>
          <w:sz w:val="72"/>
          <w:szCs w:val="72"/>
        </w:rPr>
      </w:pPr>
      <w:r>
        <w:rPr>
          <w:rFonts w:ascii="ALFABET98" w:hAnsi="ALFABET98"/>
          <w:sz w:val="36"/>
          <w:szCs w:val="36"/>
        </w:rPr>
        <w:t>Sayın velim, okuyalım, boşlukları  yazalım.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 </w:t>
      </w:r>
      <w:r>
        <w:rPr>
          <w:rFonts w:ascii="ALFABET98" w:hAnsi="ALFABET98"/>
          <w:sz w:val="72"/>
          <w:szCs w:val="72"/>
        </w:rPr>
        <w:t xml:space="preserve">       </w:t>
      </w:r>
      <w:r w:rsidRPr="0024361A">
        <w:rPr>
          <w:rFonts w:ascii="ALFABET98" w:hAnsi="ALFABET98"/>
          <w:sz w:val="72"/>
          <w:szCs w:val="72"/>
        </w:rPr>
        <w:t xml:space="preserve">       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 </w:t>
      </w:r>
      <w:r>
        <w:rPr>
          <w:rFonts w:ascii="ALFABET98" w:hAnsi="ALFABET98"/>
          <w:sz w:val="72"/>
          <w:szCs w:val="72"/>
        </w:rPr>
        <w:t xml:space="preserve"> </w:t>
      </w:r>
    </w:p>
    <w:p w:rsidR="00E673A2" w:rsidRDefault="00E673A2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FB4CB5">
        <w:rPr>
          <w:rFonts w:ascii="ALFABET98" w:hAnsi="ALFABET98"/>
          <w:sz w:val="72"/>
          <w:szCs w:val="72"/>
        </w:rPr>
        <w:t>İl</w:t>
      </w:r>
      <w:r w:rsidRPr="0006343D">
        <w:rPr>
          <w:rFonts w:ascii="ALFABET98" w:hAnsi="ALFABET98"/>
          <w:color w:val="FF0000"/>
          <w:sz w:val="72"/>
          <w:szCs w:val="72"/>
        </w:rPr>
        <w:t>ke</w:t>
      </w:r>
      <w:r w:rsidRPr="00FB4CB5">
        <w:rPr>
          <w:rFonts w:ascii="ALFABET98" w:hAnsi="ALFABET98"/>
          <w:sz w:val="72"/>
          <w:szCs w:val="72"/>
        </w:rPr>
        <w:t xml:space="preserve"> ke</w:t>
      </w:r>
      <w:r w:rsidRPr="0006343D">
        <w:rPr>
          <w:rFonts w:ascii="ALFABET98" w:hAnsi="ALFABET98"/>
          <w:color w:val="FF0000"/>
          <w:sz w:val="72"/>
          <w:szCs w:val="72"/>
        </w:rPr>
        <w:t>ki</w:t>
      </w:r>
      <w:r w:rsidRPr="00FB4CB5">
        <w:rPr>
          <w:rFonts w:ascii="ALFABET98" w:hAnsi="ALFABET98"/>
          <w:sz w:val="72"/>
          <w:szCs w:val="72"/>
        </w:rPr>
        <w:t xml:space="preserve"> al kok</w:t>
      </w:r>
      <w:r w:rsidRPr="0006343D">
        <w:rPr>
          <w:rFonts w:ascii="ALFABET98" w:hAnsi="ALFABET98"/>
          <w:color w:val="FF0000"/>
          <w:sz w:val="72"/>
          <w:szCs w:val="72"/>
        </w:rPr>
        <w:t>la</w:t>
      </w:r>
      <w:r w:rsidRPr="00FB4CB5">
        <w:rPr>
          <w:rFonts w:ascii="ALFABET98" w:hAnsi="ALFABET98"/>
          <w:sz w:val="72"/>
          <w:szCs w:val="72"/>
        </w:rPr>
        <w:t>.</w:t>
      </w:r>
      <w:r w:rsidR="00443F71"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322" style="position:absolute;margin-left:-16.1pt;margin-top:9.4pt;width:521.25pt;height:36.85pt;z-index:-251121664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CB&#10;vPiPEgQAAPEPAAAOAAAAAAAAAAAAAAAAAC4CAABkcnMvZTJvRG9jLnhtbFBLAQItABQABgAIAAAA&#10;IQBYKw9o4AAAAAoBAAAPAAAAAAAAAAAAAAAAAGwGAABkcnMvZG93bnJldi54bWxQSwUGAAAAAAQA&#10;BADzAAAAeQcAAAAA&#10;">
            <v:group id="Group 33" o:spid="_x0000_s232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VMWe8xgAAAN0A&#10;AAAPAAAAAAAAAAAAAAAAAKoCAABkcnMvZG93bnJldi54bWxQSwUGAAAAAAQABAD6AAAAnQMAAAAA&#10;">
              <v:rect id="Rectangle 34" o:spid="_x0000_s232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K2pncUA&#10;AADdAAAADwAAAGRycy9kb3ducmV2LnhtbESPS2vDMBCE74X+B7GF3ho5j5riRAnNk16bOpjeFmtj&#10;mVorY6mx8++jQiHHYWa+YRarwTbiQp2vHSsYjxIQxKXTNVcK8q/9yxsIH5A1No5JwZU8rJaPDwvM&#10;tOv5ky7HUIkIYZ+hAhNCm0npS0MW/ci1xNE7u85iiLKrpO6wj3DbyEmSpNJizXHBYEsbQ+XP8dcq&#10;mFbFzhT51ud2XKSH0/W07r/3Sj0/De9zEIGGcA//tz+0gtdZOoW/N/EJyOU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ramdxQAAAN0AAAAPAAAAAAAAAAAAAAAAAJgCAABkcnMv&#10;ZG93bnJldi54bWxQSwUGAAAAAAQABAD1AAAAigMAAAAA&#10;" strokecolor="#2f5496 [2408]" strokeweight="1.5pt">
                <v:fill opacity="0"/>
              </v:rect>
              <v:rect id="Rectangle 35" o:spid="_x0000_s232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7FQcQA&#10;AADdAAAADwAAAGRycy9kb3ducmV2LnhtbESPQWvCQBSE7wX/w/KE3uomJQk1ZhWx2Hps1dwf2WcS&#10;zL5Ns1uT/nu3UOhxmJlvmGIzmU7caHCtZQXxIgJBXFndcq3gfNo/vYBwHlljZ5kU/JCDzXr2UGCu&#10;7cifdDv6WgQIuxwVNN73uZSuasigW9ieOHgXOxj0QQ611AOOAW46+RxFmTTYclhosKddQ9X1+G0U&#10;lOlrz+/S8Ee8T5ZpeX372sVGqcf5tF2B8DT5//Bf+6AVpEmWwO+b8ATk+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A+xUH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232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GyaDMcAAADdAAAADwAAAGRycy9kb3ducmV2LnhtbESPQWvCQBSE7wX/w/KE3upGaaSkrtII&#10;BVPw0FSE3h7ZZxKbfRuzW5P8+65Q8DjMzDfMajOYRlypc7VlBfNZBIK4sLrmUsHh6/3pBYTzyBob&#10;y6RgJAeb9eRhhYm2PX/SNfelCBB2CSqovG8TKV1RkUE3sy1x8E62M+iD7EqpO+wD3DRyEUVLabDm&#10;sFBhS9uKip/81yhIx4/j3vrssjt9ny9Zmi4yPBulHqfD2ysIT4O/h//bO60gfl7G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kbJoMxwAAAN0AAAAPAAAAAAAA&#10;AAAAAAAAAKECAABkcnMvZG93bnJldi54bWxQSwUGAAAAAAQABAD5AAAAlQMAAAAA&#10;" strokecolor="#2f5496 [2408]" strokeweight="1.5pt"/>
            <v:shape id="AutoShape 37" o:spid="_x0000_s232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L4Ee8cAAADdAAAADwAAAGRycy9kb3ducmV2LnhtbESPT2vCQBTE7wW/w/KE3uqm0oYS3Ugj&#10;CKbgQVsEb4/sM3/Mvo3ZrcZv3xWEHoeZ+Q0zXwymFRfqXW1ZweskAkFcWF1zqeDne/XyAcJ5ZI2t&#10;ZVJwIweLdPQ0x0TbK2/psvOlCBB2CSqovO8SKV1RkUE3sR1x8I62N+iD7Eupe7wGuGnlNIpiabDm&#10;sFBhR8uKitPu1yjIbl/7jfX5eX08NOc8y6Y5Nkap5/HwOQPhafD/4Ud7rRW8v8Ux3N+EJyDT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UvgR7xwAAAN0AAAAPAAAAAAAA&#10;AAAAAAAAAKECAABkcnMvZG93bnJldi54bWxQSwUGAAAAAAQABAD5AAAAlQMAAAAA&#10;" strokecolor="#2f5496 [2408]" strokeweight="1.5pt"/>
          </v:group>
        </w:pict>
      </w:r>
      <w:r>
        <w:rPr>
          <w:rFonts w:ascii="ALFABET98" w:hAnsi="ALFABET98"/>
          <w:sz w:val="72"/>
          <w:szCs w:val="72"/>
        </w:rPr>
        <w:t xml:space="preserve">          </w:t>
      </w:r>
      <w:r w:rsidRPr="0024361A">
        <w:rPr>
          <w:rFonts w:ascii="ALFABET98" w:hAnsi="ALFABET98"/>
          <w:sz w:val="72"/>
          <w:szCs w:val="72"/>
        </w:rPr>
        <w:t xml:space="preserve"> </w:t>
      </w:r>
      <w:r>
        <w:rPr>
          <w:rFonts w:ascii="ALFABET98" w:hAnsi="ALFABET98"/>
          <w:sz w:val="72"/>
          <w:szCs w:val="72"/>
        </w:rPr>
        <w:t xml:space="preserve">                                       </w:t>
      </w:r>
    </w:p>
    <w:p w:rsidR="00E673A2" w:rsidRPr="0024361A" w:rsidRDefault="00443F71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316" style="position:absolute;margin-left:-16.1pt;margin-top:9.4pt;width:521.25pt;height:36.85pt;z-index:-25112064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JoYmAYXBAAA8Q8AAA4AAAAAAAAAAAAAAAAALgIAAGRycy9lMm9Eb2MueG1sUEsBAi0AFAAG&#10;AAgAAAAhAFgrD2jgAAAACgEAAA8AAAAAAAAAAAAAAAAAcQYAAGRycy9kb3ducmV2LnhtbFBLBQYA&#10;AAAABAAEAPMAAAB+BwAAAAA=&#10;">
            <v:group id="Group 33" o:spid="_x0000_s231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02VBWwwAAAN0AAAAP&#10;AAAAAAAAAAAAAAAAAKoCAABkcnMvZG93bnJldi54bWxQSwUGAAAAAAQABAD6AAAAmgMAAAAA&#10;">
              <v:rect id="Rectangle 34" o:spid="_x0000_s232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UWed8YA&#10;AADdAAAADwAAAGRycy9kb3ducmV2LnhtbESPQWvCQBSE74X+h+UVvNWNtQ01dZXWVvGqjQRvj+xr&#10;NjT7NmRXE/99Vyh4HGbmG2a+HGwjztT52rGCyTgBQVw6XXOlIP9eP76C8AFZY+OYFFzIw3JxfzfH&#10;TLued3Teh0pECPsMFZgQ2kxKXxqy6MeuJY7ej+sshii7SuoO+wi3jXxKklRarDkuGGxpZaj83Z+s&#10;gmlVfJki//S5nRTp5nA5fPTHtVKjh+H9DUSgIdzC/+2tVvDynM7g+iY+Abn4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UWed8YAAADdAAAADwAAAAAAAAAAAAAAAACYAgAAZHJz&#10;L2Rvd25yZXYueG1sUEsFBgAAAAAEAAQA9QAAAIsDAAAAAA==&#10;" strokecolor="#2f5496 [2408]" strokeweight="1.5pt">
                <v:fill opacity="0"/>
              </v:rect>
              <v:rect id="Rectangle 35" o:spid="_x0000_s232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txVn8AA&#10;AADdAAAADwAAAGRycy9kb3ducmV2LnhtbERPz4/BQBS+S/wPkydxY1pRdssQIdgjdt1fOk/b6Lyp&#10;zqD+e3PYxPHL93u+bE0lHtS40rKCeBiBIM6sLjlX8Pe7HXyBcB5ZY2WZFLzIwXLR7cwx1fbJR3qc&#10;fC5CCLsUFRTe16mULivIoBvamjhwF9sY9AE2udQNPkO4qeQoiibSYMmhocCa1gVl19PdKDgnm5r3&#10;0vAh3o6/k/N1d1vHRql+r13NQHhq/Uf87/7RCpLxNOwPb8ITkIs3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GtxVn8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231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bnqK8YAAADdAAAADwAAAGRycy9kb3ducmV2LnhtbESPQWvCQBSE70L/w/IK3nRTUWmjqzQF&#10;IRE8aEvB2yP7TGKzb2N21fjvXUHocZiZb5j5sjO1uFDrKssK3oYRCOLc6ooLBT/fq8E7COeRNdaW&#10;ScGNHCwXL705xtpeeUuXnS9EgLCLUUHpfRNL6fKSDLqhbYiDd7CtQR9kW0jd4jXATS1HUTSVBisO&#10;CyU29FVS/rc7GwXJbf27sT47pYf98ZQlySjDo1Gq/9p9zkB46vx/+NlOtYLJ+GMCjzfhCcjFH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G56ivGAAAA3QAAAA8AAAAAAAAA&#10;AAAAAAAAoQIAAGRycy9kb3ducmV2LnhtbFBLBQYAAAAABAAEAPkAAACUAwAAAAA=&#10;" strokecolor="#2f5496 [2408]" strokeweight="1.5pt"/>
            <v:shape id="AutoShape 37" o:spid="_x0000_s231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Wt0XMcAAADdAAAADwAAAGRycy9kb3ducmV2LnhtbESPT2vCQBTE74LfYXmCN7OptFKjqzSF&#10;gil48A+Ct0f2mcRm38bsqvHbdwtCj8PM/IaZLztTixu1rrKs4CWKQRDnVldcKNjvvkbvIJxH1lhb&#10;JgUPcrBc9HtzTLS984ZuW1+IAGGXoILS+yaR0uUlGXSRbYiDd7KtQR9kW0jd4j3ATS3HcTyRBisO&#10;CyU29FlS/rO9GgXp4/uwtj67rE7H8yVL03GGZ6PUcNB9zEB46vx/+NleaQVvr9MJ/L0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ha3RcxwAAAN0AAAAPAAAAAAAA&#10;AAAAAAAAAKECAABkcnMvZG93bnJldi54bWxQSwUGAAAAAAQABAD5AAAAlQMAAAAA&#10;" strokecolor="#2f5496 [2408]" strokeweight="1.5pt"/>
          </v:group>
        </w:pict>
      </w:r>
      <w:r w:rsidR="00E673A2" w:rsidRPr="0024361A">
        <w:rPr>
          <w:rFonts w:ascii="ALFABET98" w:hAnsi="ALFABET98"/>
          <w:sz w:val="72"/>
          <w:szCs w:val="72"/>
        </w:rPr>
        <w:t xml:space="preserve"> </w:t>
      </w:r>
      <w:r w:rsidR="00E673A2">
        <w:rPr>
          <w:rFonts w:ascii="ALFABET98" w:hAnsi="ALFABET98"/>
          <w:sz w:val="72"/>
          <w:szCs w:val="72"/>
        </w:rPr>
        <w:t xml:space="preserve">                                         </w:t>
      </w:r>
      <w:r w:rsidR="00E673A2" w:rsidRPr="0024361A">
        <w:rPr>
          <w:rFonts w:ascii="ALFABET98" w:hAnsi="ALFABET98"/>
          <w:sz w:val="72"/>
          <w:szCs w:val="72"/>
        </w:rPr>
        <w:t xml:space="preserve">       </w:t>
      </w:r>
      <w:r w:rsidR="00E673A2">
        <w:rPr>
          <w:rFonts w:ascii="ALFABET98" w:hAnsi="ALFABET98"/>
          <w:sz w:val="72"/>
          <w:szCs w:val="72"/>
        </w:rPr>
        <w:t xml:space="preserve">      </w:t>
      </w:r>
      <w:r w:rsidR="00E673A2" w:rsidRPr="0024361A">
        <w:rPr>
          <w:rFonts w:ascii="ALFABET98" w:hAnsi="ALFABET98"/>
          <w:sz w:val="72"/>
          <w:szCs w:val="72"/>
        </w:rPr>
        <w:t xml:space="preserve">        </w:t>
      </w:r>
      <w:r w:rsidR="00E673A2">
        <w:rPr>
          <w:rFonts w:ascii="ALFABET98" w:hAnsi="ALFABET98"/>
          <w:sz w:val="72"/>
          <w:szCs w:val="72"/>
        </w:rPr>
        <w:t xml:space="preserve"> </w:t>
      </w:r>
    </w:p>
    <w:p w:rsidR="00E673A2" w:rsidRPr="00E0338D" w:rsidRDefault="00E673A2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FB4CB5">
        <w:rPr>
          <w:rFonts w:ascii="ALFABET98" w:hAnsi="ALFABET98"/>
          <w:sz w:val="72"/>
          <w:szCs w:val="72"/>
        </w:rPr>
        <w:t>A</w:t>
      </w:r>
      <w:r w:rsidRPr="0006343D">
        <w:rPr>
          <w:rFonts w:ascii="ALFABET98" w:hAnsi="ALFABET98"/>
          <w:color w:val="FF0000"/>
          <w:sz w:val="72"/>
          <w:szCs w:val="72"/>
        </w:rPr>
        <w:t>li</w:t>
      </w:r>
      <w:r w:rsidRPr="00FB4CB5">
        <w:rPr>
          <w:rFonts w:ascii="ALFABET98" w:hAnsi="ALFABET98"/>
          <w:sz w:val="72"/>
          <w:szCs w:val="72"/>
        </w:rPr>
        <w:t>, ni</w:t>
      </w:r>
      <w:r w:rsidRPr="0006343D">
        <w:rPr>
          <w:rFonts w:ascii="ALFABET98" w:hAnsi="ALFABET98"/>
          <w:color w:val="FF0000"/>
          <w:sz w:val="72"/>
          <w:szCs w:val="72"/>
        </w:rPr>
        <w:t>ne</w:t>
      </w:r>
      <w:r w:rsidRPr="00FB4CB5">
        <w:rPr>
          <w:rFonts w:ascii="ALFABET98" w:hAnsi="ALFABET98"/>
          <w:sz w:val="72"/>
          <w:szCs w:val="72"/>
        </w:rPr>
        <w:t>ne ko</w:t>
      </w:r>
      <w:r w:rsidRPr="0006343D">
        <w:rPr>
          <w:rFonts w:ascii="ALFABET98" w:hAnsi="ALFABET98"/>
          <w:color w:val="FF0000"/>
          <w:sz w:val="72"/>
          <w:szCs w:val="72"/>
        </w:rPr>
        <w:t>nak</w:t>
      </w:r>
      <w:r w:rsidRPr="00FB4CB5">
        <w:rPr>
          <w:rFonts w:ascii="ALFABET98" w:hAnsi="ALFABET98"/>
          <w:sz w:val="72"/>
          <w:szCs w:val="72"/>
        </w:rPr>
        <w:t xml:space="preserve"> al.</w:t>
      </w:r>
      <w:r w:rsidR="00443F71"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310" style="position:absolute;margin-left:-16.1pt;margin-top:9.4pt;width:521.25pt;height:36.85pt;z-index:-251119616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">
            <v:group id="Group 33" o:spid="_x0000_s231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EMIHHFAAAA3QAA&#10;AA8AAAAAAAAAAAAAAAAAqgIAAGRycy9kb3ducmV2LnhtbFBLBQYAAAAABAAEAPoAAACcAwAAAAA=&#10;">
              <v:rect id="Rectangle 34" o:spid="_x0000_s231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JDuUMYA&#10;AADdAAAADwAAAGRycy9kb3ducmV2LnhtbESPQWvCQBSE70L/w/IKvenG2opGV7G2Fq+1keDtkX1m&#10;g9m3Ibs18d93CwWPw8x8wyzXva3FlVpfOVYwHiUgiAunKy4VZN+74QyED8gaa8ek4EYe1quHwRJT&#10;7Tr+oushlCJC2KeowITQpFL6wpBFP3INcfTOrrUYomxLqVvsItzW8jlJptJixXHBYENbQ8Xl8GMV&#10;TMr8w+TZu8/sOJ9+Hm/Ht+60U+rpsd8sQATqwz38395rBa8v8zn8vYlPQK5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JDuUMYAAADdAAAADwAAAAAAAAAAAAAAAACYAgAAZHJz&#10;L2Rvd25yZXYueG1sUEsFBgAAAAAEAAQA9QAAAIsDAAAAAA==&#10;" strokecolor="#2f5496 [2408]" strokeweight="1.5pt">
                <v:fill opacity="0"/>
              </v:rect>
              <v:rect id="Rectangle 35" o:spid="_x0000_s231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Dspf8EA&#10;AADdAAAADwAAAGRycy9kb3ducmV2LnhtbERPTW+CQBC9N+l/2EyT3sqCKY1FV2M0VI8V633CjkBk&#10;Z5HdIv5792Di8eV9z5ejacVAvWssK0iiGARxaXXDlYK/Q/4xBeE8ssbWMim4kYPl4vVljpm2V97T&#10;UPhKhBB2GSqove8yKV1Zk0EX2Y44cCfbG/QB9pXUPV5DuGnlJI6/pMGGQ0ONHa1rKs/Fv1FwTDcd&#10;b6Xh3yT//E6P55/LOjFKvb+NqxkIT6N/ih/unVaQpnHYH96EJyAX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Q7KX/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231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Gl2MsUAAADdAAAADwAAAGRycy9kb3ducmV2LnhtbESPQYvCMBSE7wv+h/CEvWmqoEg1ihUE&#10;u+BBdxG8PZpnW21eahO1/nsjCHscZuYbZrZoTSXu1LjSsoJBPwJBnFldcq7g73fdm4BwHlljZZkU&#10;PMnBYt75mmGs7YN3dN/7XAQIuxgVFN7XsZQuK8ig69uaOHgn2xj0QTa51A0+AtxUchhFY2mw5LBQ&#10;YE2rgrLL/mYUJM+fw9b69Lo5Hc/XNEmGKZ6NUt/ddjkF4an1/+FPe6MVjEbRAN5vwhOQ8x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8Gl2MsUAAADdAAAADwAAAAAAAAAA&#10;AAAAAAChAgAAZHJzL2Rvd25yZXYueG1sUEsFBgAAAAAEAAQA+QAAAJMDAAAAAA==&#10;" strokecolor="#2f5496 [2408]" strokeweight="1.5pt"/>
            <v:shape id="AutoShape 37" o:spid="_x0000_s231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LvoRcUAAADdAAAADwAAAGRycy9kb3ducmV2LnhtbESPQYvCMBSE74L/ITzBm6YWXKRrlK0g&#10;WGEPqyLs7dE827rNS22i1n+/EQSPw8x8w8yXnanFjVpXWVYwGUcgiHOrKy4UHPbr0QyE88gaa8uk&#10;4EEOlot+b46Jtnf+odvOFyJA2CWooPS+SaR0eUkG3dg2xME72dagD7ItpG7xHuCmlnEUfUiDFYeF&#10;EhtalZT/7a5GQfrYHr+tzy6b0+/5kqVpnOHZKDUcdF+fIDx1/h1+tTdawXQaxfB8E56AXPw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LvoRcUAAADdAAAADwAAAAAAAAAA&#10;AAAAAAChAgAAZHJzL2Rvd25yZXYueG1sUEsFBgAAAAAEAAQA+QAAAJMDAAAAAA==&#10;" strokecolor="#2f5496 [2408]" strokeweight="1.5pt"/>
          </v:group>
        </w:pict>
      </w:r>
      <w:r w:rsidRPr="0024361A">
        <w:rPr>
          <w:rFonts w:ascii="ALFABET98" w:hAnsi="ALFABET98"/>
          <w:sz w:val="72"/>
          <w:szCs w:val="72"/>
        </w:rPr>
        <w:t xml:space="preserve"> </w:t>
      </w:r>
      <w:r>
        <w:rPr>
          <w:rFonts w:ascii="ALFABET98" w:hAnsi="ALFABET98"/>
          <w:sz w:val="72"/>
          <w:szCs w:val="72"/>
        </w:rPr>
        <w:t xml:space="preserve">                                       </w:t>
      </w:r>
      <w:r w:rsidRPr="00F12AA8">
        <w:rPr>
          <w:rFonts w:ascii="ALFABET98" w:hAnsi="ALFABET98"/>
          <w:color w:val="A6A6A6" w:themeColor="background1" w:themeShade="A6"/>
          <w:sz w:val="72"/>
          <w:szCs w:val="72"/>
        </w:rPr>
        <w:t xml:space="preserve">      </w:t>
      </w:r>
    </w:p>
    <w:p w:rsidR="00E673A2" w:rsidRPr="0024361A" w:rsidRDefault="00443F71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304" style="position:absolute;margin-left:-16.1pt;margin-top:9.4pt;width:521.25pt;height:36.85pt;z-index:-25113088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">
            <v:group id="Group 33" o:spid="_x0000_s230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9YQT/FAAAA3QAA&#10;AA8AAAAAAAAAAAAAAAAAqgIAAGRycy9kb3ducmV2LnhtbFBLBQYAAAAABAAEAPoAAACcAwAAAAA=&#10;">
              <v:rect id="Rectangle 34" o:spid="_x0000_s230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sSPHsUA&#10;AADdAAAADwAAAGRycy9kb3ducmV2LnhtbESPQWvCQBSE74L/YXlCb3WjopbUVdRq6VUbCb09sq/Z&#10;0OzbkF1N/PfdQsHjMDPfMKtNb2txo9ZXjhVMxgkI4sLpiksF2efx+QWED8gaa8ek4E4eNuvhYIWp&#10;dh2f6HYOpYgQ9ikqMCE0qZS+MGTRj11DHL1v11oMUbal1C12EW5rOU2ShbRYcVww2NDeUPFzvloF&#10;szI/mDx785md5Iv3y/2y676OSj2N+u0riEB9eIT/2x9awXw+W8Lfm/gE5P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WxI8exQAAAN0AAAAPAAAAAAAAAAAAAAAAAJgCAABkcnMv&#10;ZG93bnJldi54bWxQSwUGAAAAAAQABAD1AAAAigMAAAAA&#10;" strokecolor="#2f5496 [2408]" strokeweight="1.5pt">
                <v:fill opacity="0"/>
              </v:rect>
              <v:rect id="Rectangle 35" o:spid="_x0000_s230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CHvxMAA&#10;AADdAAAADwAAAGRycy9kb3ducmV2LnhtbERPPW/CMBDdkfgP1lViAyeUoBIwCFFBGSGU/RRfk4j4&#10;HGID4d/joRLj0/terDpTizu1rrKsIB5FIIhzqysuFPyetsMvEM4ja6wtk4InOVgt+70Fpto++Ej3&#10;zBcihLBLUUHpfZNK6fKSDLqRbYgD92dbgz7AtpC6xUcIN7UcR9FUGqw4NJTY0Kak/JLdjIJz8t3w&#10;jzR8iLeTWXK+7K6b2Cg1+OjWcxCeOv8W/7v3WkGSfIa54U14AnL5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CHvxM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230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HOwicYAAADdAAAADwAAAGRycy9kb3ducmV2LnhtbESPQWvCQBSE70L/w/IK3nRTRWmjqzQF&#10;IRE8aEvB2yP7TGKzb2N21fjvXUHocZiZb5j5sjO1uFDrKssK3oYRCOLc6ooLBT/fq8E7COeRNdaW&#10;ScGNHCwXL705xtpeeUuXnS9EgLCLUUHpfRNL6fKSDLqhbYiDd7CtQR9kW0jd4jXATS1HUTSVBisO&#10;CyU29FVS/rc7GwXJbf27sT47pYf98ZQlySjDo1Gq/9p9zkB46vx/+NlOtYLJZPwBjzfhCcjFH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BzsInGAAAA3QAAAA8AAAAAAAAA&#10;AAAAAAAAoQIAAGRycy9kb3ducmV2LnhtbFBLBQYAAAAABAAEAPkAAACUAwAAAAA=&#10;" strokecolor="#2f5496 [2408]" strokeweight="1.5pt"/>
            <v:shape id="AutoShape 37" o:spid="_x0000_s230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U9qacIAAADdAAAADwAAAGRycy9kb3ducmV2LnhtbERPTYvCMBC9L/gfwgje1lRZF6lGscKC&#10;FTysiuBtaMa22kxqE7X+e3MQPD7e93TemkrcqXGlZQWDfgSCOLO65FzBfvf3PQbhPLLGyjIpeJKD&#10;+azzNcVY2wf/033rcxFC2MWooPC+jqV0WUEGXd/WxIE72cagD7DJpW7wEcJNJYdR9CsNlhwaCqxp&#10;WVB22d6MguS5PmysT6+r0/F8TZNkmOLZKNXrtosJCE+t/4jf7pVWMBr9hP3hTXgCcvY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CU9qacIAAADdAAAADwAAAAAAAAAAAAAA&#10;AAChAgAAZHJzL2Rvd25yZXYueG1sUEsFBgAAAAAEAAQA+QAAAJADAAAAAA==&#10;" strokecolor="#2f5496 [2408]" strokeweight="1.5pt"/>
          </v:group>
        </w:pict>
      </w:r>
      <w:r w:rsidR="00E673A2" w:rsidRPr="0024361A">
        <w:rPr>
          <w:rFonts w:ascii="ALFABET98" w:hAnsi="ALFABET98"/>
          <w:sz w:val="72"/>
          <w:szCs w:val="72"/>
        </w:rPr>
        <w:t xml:space="preserve"> </w:t>
      </w:r>
      <w:r w:rsidR="00E673A2">
        <w:rPr>
          <w:rFonts w:ascii="ALFABET98" w:hAnsi="ALFABET98"/>
          <w:sz w:val="72"/>
          <w:szCs w:val="72"/>
        </w:rPr>
        <w:t xml:space="preserve">                                         </w:t>
      </w:r>
      <w:r w:rsidR="00E673A2" w:rsidRPr="0024361A">
        <w:rPr>
          <w:rFonts w:ascii="ALFABET98" w:hAnsi="ALFABET98"/>
          <w:sz w:val="72"/>
          <w:szCs w:val="72"/>
        </w:rPr>
        <w:t xml:space="preserve">       </w:t>
      </w:r>
      <w:r w:rsidR="00E673A2">
        <w:rPr>
          <w:rFonts w:ascii="ALFABET98" w:hAnsi="ALFABET98"/>
          <w:sz w:val="72"/>
          <w:szCs w:val="72"/>
        </w:rPr>
        <w:t xml:space="preserve">      </w:t>
      </w:r>
      <w:r w:rsidR="00E673A2" w:rsidRPr="0024361A">
        <w:rPr>
          <w:rFonts w:ascii="ALFABET98" w:hAnsi="ALFABET98"/>
          <w:sz w:val="72"/>
          <w:szCs w:val="72"/>
        </w:rPr>
        <w:t xml:space="preserve">        </w:t>
      </w:r>
      <w:r w:rsidR="00E673A2">
        <w:rPr>
          <w:rFonts w:ascii="ALFABET98" w:hAnsi="ALFABET98"/>
          <w:sz w:val="72"/>
          <w:szCs w:val="72"/>
        </w:rPr>
        <w:t xml:space="preserve"> </w:t>
      </w:r>
    </w:p>
    <w:p w:rsidR="00E673A2" w:rsidRDefault="00E673A2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FB4CB5">
        <w:rPr>
          <w:rFonts w:ascii="ALFABET98" w:hAnsi="ALFABET98"/>
          <w:sz w:val="72"/>
          <w:szCs w:val="72"/>
        </w:rPr>
        <w:t>Ke</w:t>
      </w:r>
      <w:r w:rsidRPr="0006343D">
        <w:rPr>
          <w:rFonts w:ascii="ALFABET98" w:hAnsi="ALFABET98"/>
          <w:color w:val="FF0000"/>
          <w:sz w:val="72"/>
          <w:szCs w:val="72"/>
        </w:rPr>
        <w:t>nan</w:t>
      </w:r>
      <w:r w:rsidRPr="00FB4CB5">
        <w:rPr>
          <w:rFonts w:ascii="ALFABET98" w:hAnsi="ALFABET98"/>
          <w:sz w:val="72"/>
          <w:szCs w:val="72"/>
        </w:rPr>
        <w:t xml:space="preserve"> on i</w:t>
      </w:r>
      <w:r w:rsidRPr="0006343D">
        <w:rPr>
          <w:rFonts w:ascii="ALFABET98" w:hAnsi="ALFABET98"/>
          <w:color w:val="FF0000"/>
          <w:sz w:val="72"/>
          <w:szCs w:val="72"/>
        </w:rPr>
        <w:t>nek</w:t>
      </w:r>
      <w:r w:rsidRPr="00FB4CB5">
        <w:rPr>
          <w:rFonts w:ascii="ALFABET98" w:hAnsi="ALFABET98"/>
          <w:sz w:val="72"/>
          <w:szCs w:val="72"/>
        </w:rPr>
        <w:t xml:space="preserve"> al.</w:t>
      </w:r>
      <w:r w:rsidR="00443F71"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298" style="position:absolute;margin-left:-16.1pt;margin-top:9.4pt;width:521.25pt;height:36.85pt;z-index:-251129856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">
            <v:group id="Group 33" o:spid="_x0000_s230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oZTRBxgAAAN0A&#10;AAAPAAAAAAAAAAAAAAAAAKoCAABkcnMvZG93bnJldi54bWxQSwUGAAAAAAQABAD6AAAAnQMAAAAA&#10;">
              <v:rect id="Rectangle 34" o:spid="_x0000_s230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cxd8MYA&#10;AADdAAAADwAAAGRycy9kb3ducmV2LnhtbESPT2vCQBTE74V+h+UVequbKFgbXcU/tfSqjQRvj+wz&#10;G8y+Ddmtid++Wyj0OMzMb5jFarCNuFHna8cK0lECgrh0uuZKQf61f5mB8AFZY+OYFNzJw2r5+LDA&#10;TLueD3Q7hkpECPsMFZgQ2kxKXxqy6EeuJY7exXUWQ5RdJXWHfYTbRo6TZCot1hwXDLa0NVRej99W&#10;waQq3k2R73xu02L6cbqfNv15r9Tz07Cegwg0hP/wX/tTK3hLXlP4fROfgFz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cxd8MYAAADdAAAADwAAAAAAAAAAAAAAAACYAgAAZHJz&#10;L2Rvd25yZXYueG1sUEsFBgAAAAAEAAQA9QAAAIsDAAAAAA==&#10;" strokecolor="#2f5496 [2408]" strokeweight="1.5pt">
                <v:fill opacity="0"/>
              </v:rect>
              <v:rect id="Rectangle 35" o:spid="_x0000_s230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Q3L8IA&#10;AADdAAAADwAAAGRycy9kb3ducmV2LnhtbESPT4vCMBTE7wt+h/AEb5pWdNVqFFHUPfr3/miebbF5&#10;qU3U7rffCMIeh5n5DTNbNKYUT6pdYVlB3ItAEKdWF5wpOJ823TEI55E1lpZJwS85WMxbXzNMtH3x&#10;gZ5Hn4kAYZeggtz7KpHSpTkZdD1bEQfvamuDPsg6k7rGV4CbUvaj6FsaLDgs5FjRKqf0dnwYBZfh&#10;uuKdNLyPN4PJ8HLb3lexUarTbpZTEJ4a/x/+tH+0gkk06sP7TXgCcv4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6ZDcv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230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jZoYscAAADdAAAADwAAAGRycy9kb3ducmV2LnhtbESPQWvCQBSE70L/w/IKvZlNU6ht6hoa&#10;QTBCD9oieHtkn0ls9m3MbjX+e7cgeBxm5htmmg2mFSfqXWNZwXMUgyAurW64UvDzvRi/gXAeWWNr&#10;mRRcyEE2exhNMdX2zGs6bXwlAoRdigpq77tUSlfWZNBFtiMO3t72Bn2QfSV1j+cAN61M4vhVGmw4&#10;LNTY0bym8nfzZxTkl9X2y/riuNzvDsciz5MCD0app8fh8wOEp8Hfw7f2Uit4jycv8P8mPAE5uw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+NmhixwAAAN0AAAAPAAAAAAAA&#10;AAAAAAAAAKECAABkcnMvZG93bnJldi54bWxQSwUGAAAAAAQABAD5AAAAlQMAAAAA&#10;" strokecolor="#2f5496 [2408]" strokeweight="1.5pt"/>
            <v:shape id="AutoShape 37" o:spid="_x0000_s229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d/wFscAAADdAAAADwAAAGRycy9kb3ducmV2LnhtbESPQWvCQBSE70L/w/IKvZlNQ6lt6hoa&#10;QTBCD9oieHtkn0ls9m3MbjX+e7cgeBxm5htmmg2mFSfqXWNZwXMUgyAurW64UvDzvRi/gXAeWWNr&#10;mRRcyEE2exhNMdX2zGs6bXwlAoRdigpq77tUSlfWZNBFtiMO3t72Bn2QfSV1j+cAN61M4vhVGmw4&#10;LNTY0bym8nfzZxTkl9X2y/riuNzvDsciz5MCD0app8fh8wOEp8Hfw7f2Uit4jycv8P8mPAE5uw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x3/AWxwAAAN0AAAAPAAAAAAAA&#10;AAAAAAAAAKECAABkcnMvZG93bnJldi54bWxQSwUGAAAAAAQABAD5AAAAlQMAAAAA&#10;" strokecolor="#2f5496 [2408]" strokeweight="1.5pt"/>
          </v:group>
        </w:pict>
      </w:r>
      <w:r>
        <w:rPr>
          <w:rFonts w:ascii="ALFABET98" w:hAnsi="ALFABET98"/>
          <w:sz w:val="72"/>
          <w:szCs w:val="72"/>
        </w:rPr>
        <w:t xml:space="preserve">  </w:t>
      </w:r>
      <w:r w:rsidRPr="0024361A">
        <w:rPr>
          <w:rFonts w:ascii="ALFABET98" w:hAnsi="ALFABET98"/>
          <w:sz w:val="72"/>
          <w:szCs w:val="72"/>
        </w:rPr>
        <w:t xml:space="preserve"> </w:t>
      </w:r>
      <w:r>
        <w:rPr>
          <w:rFonts w:ascii="ALFABET98" w:hAnsi="ALFABET98"/>
          <w:sz w:val="72"/>
          <w:szCs w:val="72"/>
        </w:rPr>
        <w:t xml:space="preserve">                                       </w:t>
      </w:r>
    </w:p>
    <w:p w:rsidR="00E673A2" w:rsidRPr="0024361A" w:rsidRDefault="00443F71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292" style="position:absolute;margin-left:-16.1pt;margin-top:9.4pt;width:521.25pt;height:36.85pt;z-index:-25112883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fS+6lRYEAADxDwAADgAAAAAAAAAAAAAAAAAuAgAAZHJzL2Uyb0RvYy54bWxQSwECLQAUAAYA&#10;CAAAACEAWCsPaOAAAAAKAQAADwAAAAAAAAAAAAAAAABwBgAAZHJzL2Rvd25yZXYueG1sUEsFBgAA&#10;AAAEAAQA8wAAAH0HAAAAAA==&#10;">
            <v:group id="Group 33" o:spid="_x0000_s229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Q9a4+xgAAAN0A&#10;AAAPAAAAAAAAAAAAAAAAAKoCAABkcnMvZG93bnJldi54bWxQSwUGAAAAAAQABAD6AAAAnQMAAAAA&#10;">
              <v:rect id="Rectangle 34" o:spid="_x0000_s229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WlgH8YA&#10;AADdAAAADwAAAGRycy9kb3ducmV2LnhtbESPW2vCQBSE34X+h+UU+lY3tuAlukovWnxVI8G3Q/aY&#10;Dc2eDdnVxH/fFQo+DjPzDbNY9bYWV2p95VjBaJiAIC6crrhUkB02r1MQPiBrrB2Tght5WC2fBgtM&#10;tet4R9d9KEWEsE9RgQmhSaX0hSGLfuga4uidXWsxRNmWUrfYRbit5VuSjKXFiuOCwYa+DBW/+4tV&#10;8F7ma5Nn3z6zo3z8c7wdP7vTRqmX5/5jDiJQHx7h//ZWK5glkwnc38QnIJ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WlgH8YAAADdAAAADwAAAAAAAAAAAAAAAACYAgAAZHJz&#10;L2Rvd25yZXYueG1sUEsFBgAAAAAEAAQA9QAAAIsDAAAAAA==&#10;" strokecolor="#2f5496 [2408]" strokeweight="1.5pt">
                <v:fill opacity="0"/>
              </v:rect>
              <v:rect id="Rectangle 35" o:spid="_x0000_s229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4wAxcEA&#10;AADdAAAADwAAAGRycy9kb3ducmV2LnhtbERPPW/CMBDdkfgP1lXqBk5QoSVgEEqVwkgp7Kf4mkTE&#10;5xC7Sfrv8YDE+PS+19vB1KKj1lWWFcTTCARxbnXFhYLzTzb5AOE8ssbaMin4JwfbzXi0xkTbnr+p&#10;O/lChBB2CSoovW8SKV1ekkE3tQ1x4H5ta9AH2BZSt9iHcFPLWRQtpMGKQ0OJDaUl5dfTn1FwmX82&#10;vJeGj3H2tpxfrl+3NDZKvb4MuxUIT4N/ih/ug1awjN7D3PAmPAG5u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uMAMX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229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95fiMgAAADdAAAADwAAAGRycy9kb3ducmV2LnhtbESPzWrDMBCE74G+g9hCb4lcH/LjRDF1&#10;IRAHemhaCrkt1sZ2aq0cS7Wdt68KgR6HmfmG2aSjaURPnastK3ieRSCIC6trLhV8fuymSxDOI2ts&#10;LJOCGzlItw+TDSbaDvxO/dGXIkDYJaig8r5NpHRFRQbdzLbEwTvbzqAPsiul7nAIcNPIOIrm0mDN&#10;YaHCll4rKr6PP0ZBdjt8vVmfX/fn0+WaZ1mc48Uo9fQ4vqxBeBr9f/je3msFq2ixgr834QnI7S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395fiMgAAADdAAAADwAAAAAA&#10;AAAAAAAAAAChAgAAZHJzL2Rvd25yZXYueG1sUEsFBgAAAAAEAAQA+QAAAJYDAAAAAA==&#10;" strokecolor="#2f5496 [2408]" strokeweight="1.5pt"/>
            <v:shape id="AutoShape 37" o:spid="_x0000_s229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zGGMsMAAADdAAAADwAAAGRycy9kb3ducmV2LnhtbERPy2rCQBTdC/2H4Rbc6aQuRFPH0AiC&#10;EbqoSqG7S+aaRzN3kswY4993FgWXh/PeJKNpxEC9qywreJtHIIhzqysuFFzO+9kKhPPIGhvLpOBB&#10;DpLty2SDsbZ3/qLh5AsRQtjFqKD0vo2ldHlJBt3ctsSBu9reoA+wL6Tu8R7CTSMXUbSUBisODSW2&#10;tCsp/z3djIL0cfz+tD7rDtefusvSdJFhbZSavo4f7yA8jf4p/ncftIJ1tAr7w5vwBOT2D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sxhjLDAAAA3QAAAA8AAAAAAAAAAAAA&#10;AAAAoQIAAGRycy9kb3ducmV2LnhtbFBLBQYAAAAABAAEAPkAAACRAwAAAAA=&#10;" strokecolor="#2f5496 [2408]" strokeweight="1.5pt"/>
          </v:group>
        </w:pict>
      </w:r>
      <w:r w:rsidR="00E673A2" w:rsidRPr="0024361A">
        <w:rPr>
          <w:rFonts w:ascii="ALFABET98" w:hAnsi="ALFABET98"/>
          <w:sz w:val="72"/>
          <w:szCs w:val="72"/>
        </w:rPr>
        <w:t xml:space="preserve"> </w:t>
      </w:r>
      <w:r w:rsidR="00E673A2">
        <w:rPr>
          <w:rFonts w:ascii="ALFABET98" w:hAnsi="ALFABET98"/>
          <w:sz w:val="72"/>
          <w:szCs w:val="72"/>
        </w:rPr>
        <w:t xml:space="preserve">                                         </w:t>
      </w:r>
      <w:r w:rsidR="00E673A2" w:rsidRPr="0024361A">
        <w:rPr>
          <w:rFonts w:ascii="ALFABET98" w:hAnsi="ALFABET98"/>
          <w:sz w:val="72"/>
          <w:szCs w:val="72"/>
        </w:rPr>
        <w:t xml:space="preserve">       </w:t>
      </w:r>
      <w:r w:rsidR="00E673A2">
        <w:rPr>
          <w:rFonts w:ascii="ALFABET98" w:hAnsi="ALFABET98"/>
          <w:sz w:val="72"/>
          <w:szCs w:val="72"/>
        </w:rPr>
        <w:t xml:space="preserve">      </w:t>
      </w:r>
      <w:r w:rsidR="00E673A2" w:rsidRPr="0024361A">
        <w:rPr>
          <w:rFonts w:ascii="ALFABET98" w:hAnsi="ALFABET98"/>
          <w:sz w:val="72"/>
          <w:szCs w:val="72"/>
        </w:rPr>
        <w:t xml:space="preserve">        </w:t>
      </w:r>
      <w:r w:rsidR="00E673A2">
        <w:rPr>
          <w:rFonts w:ascii="ALFABET98" w:hAnsi="ALFABET98"/>
          <w:sz w:val="72"/>
          <w:szCs w:val="72"/>
        </w:rPr>
        <w:t xml:space="preserve"> </w:t>
      </w:r>
    </w:p>
    <w:p w:rsidR="00E673A2" w:rsidRPr="0024361A" w:rsidRDefault="00E673A2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FB4CB5">
        <w:rPr>
          <w:rFonts w:ascii="ALFABET98" w:hAnsi="ALFABET98"/>
          <w:sz w:val="72"/>
          <w:szCs w:val="72"/>
        </w:rPr>
        <w:t>O</w:t>
      </w:r>
      <w:r w:rsidRPr="0006343D">
        <w:rPr>
          <w:rFonts w:ascii="ALFABET98" w:hAnsi="ALFABET98"/>
          <w:color w:val="FF0000"/>
          <w:sz w:val="72"/>
          <w:szCs w:val="72"/>
        </w:rPr>
        <w:t>kan</w:t>
      </w:r>
      <w:r w:rsidRPr="00FB4CB5">
        <w:rPr>
          <w:rFonts w:ascii="ALFABET98" w:hAnsi="ALFABET98"/>
          <w:sz w:val="72"/>
          <w:szCs w:val="72"/>
        </w:rPr>
        <w:t xml:space="preserve"> i</w:t>
      </w:r>
      <w:r w:rsidRPr="0006343D">
        <w:rPr>
          <w:rFonts w:ascii="ALFABET98" w:hAnsi="ALFABET98"/>
          <w:color w:val="FF0000"/>
          <w:sz w:val="72"/>
          <w:szCs w:val="72"/>
        </w:rPr>
        <w:t>le</w:t>
      </w:r>
      <w:r w:rsidRPr="00FB4CB5">
        <w:rPr>
          <w:rFonts w:ascii="ALFABET98" w:hAnsi="ALFABET98"/>
          <w:sz w:val="72"/>
          <w:szCs w:val="72"/>
        </w:rPr>
        <w:t xml:space="preserve"> Na</w:t>
      </w:r>
      <w:r w:rsidRPr="0006343D">
        <w:rPr>
          <w:rFonts w:ascii="ALFABET98" w:hAnsi="ALFABET98"/>
          <w:color w:val="FF0000"/>
          <w:sz w:val="72"/>
          <w:szCs w:val="72"/>
        </w:rPr>
        <w:t>il</w:t>
      </w:r>
      <w:r w:rsidRPr="00FB4CB5">
        <w:rPr>
          <w:rFonts w:ascii="ALFABET98" w:hAnsi="ALFABET98"/>
          <w:sz w:val="72"/>
          <w:szCs w:val="72"/>
        </w:rPr>
        <w:t xml:space="preserve"> kol ko</w:t>
      </w:r>
      <w:r w:rsidRPr="0006343D">
        <w:rPr>
          <w:rFonts w:ascii="ALFABET98" w:hAnsi="ALFABET98"/>
          <w:color w:val="FF0000"/>
          <w:sz w:val="72"/>
          <w:szCs w:val="72"/>
        </w:rPr>
        <w:t>la</w:t>
      </w:r>
      <w:r w:rsidRPr="00FB4CB5">
        <w:rPr>
          <w:rFonts w:ascii="ALFABET98" w:hAnsi="ALFABET98"/>
          <w:sz w:val="72"/>
          <w:szCs w:val="72"/>
        </w:rPr>
        <w:t>.</w:t>
      </w:r>
      <w:r w:rsidR="00443F71"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286" style="position:absolute;margin-left:-16.1pt;margin-top:9.4pt;width:521.25pt;height:36.85pt;z-index:-251127808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">
            <v:group id="Group 33" o:spid="_x0000_s228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GhvYGscAAADd&#10;AAAADwAAAAAAAAAAAAAAAACqAgAAZHJzL2Rvd25yZXYueG1sUEsFBgAAAAAEAAQA+gAAAJ4DAAAA&#10;AA==&#10;">
              <v:rect id="Rectangle 34" o:spid="_x0000_s229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4cWO8YA&#10;AADdAAAADwAAAGRycy9kb3ducmV2LnhtbESPQWvCQBSE7wX/w/KE3urGCmKja9C2ll5rI8HbI/vM&#10;BrNvQ3abxH/fLRQ8DjPzDbPJRtuInjpfO1YwnyUgiEuna64U5N+HpxUIH5A1No5JwY08ZNvJwwZT&#10;7Qb+ov4YKhEh7FNUYEJoUyl9aciin7mWOHoX11kMUXaV1B0OEW4b+ZwkS2mx5rhgsKVXQ+X1+GMV&#10;LKri3RT5m8/tvFh+nG6n/XA+KPU4HXdrEIHGcA//tz+1gpdktYC/N/EJyO0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4cWO8YAAADdAAAADwAAAAAAAAAAAAAAAACYAgAAZHJz&#10;L2Rvd25yZXYueG1sUEsFBgAAAAAEAAQA9QAAAIsDAAAAAA==&#10;" strokecolor="#2f5496 [2408]" strokeweight="1.5pt">
                <v:fill opacity="0"/>
              </v:rect>
              <v:rect id="Rectangle 35" o:spid="_x0000_s229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R658MA&#10;AADdAAAADwAAAGRycy9kb3ducmV2LnhtbESPT4vCMBTE7wt+h/CEva1pRUVro4jirkf/3h/Nsy1t&#10;XmoTtfvtzcKCx2FmfsOky87U4kGtKy0riAcRCOLM6pJzBefT9msKwnlkjbVlUvBLDpaL3keKibZP&#10;PtDj6HMRIOwSVFB43yRSuqwgg25gG+LgXW1r0AfZ5lK3+AxwU8thFE2kwZLDQoENrQvKquPdKLiM&#10;Nw3/SMP7eDuajS/V920dG6U++91qDsJT59/h//ZOK5hF0xH8vQlPQC5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xR658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28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0YlqsUAAADdAAAADwAAAGRycy9kb3ducmV2LnhtbESPQYvCMBSE78L+h/AWvGmqoLjVKHZh&#10;wQp7UBfB26N5ttXmpTZR6783C4LHYWa+YWaL1lTiRo0rLSsY9CMQxJnVJecK/nY/vQkI55E1VpZJ&#10;wYMcLOYfnRnG2t55Q7etz0WAsItRQeF9HUvpsoIMur6tiYN3tI1BH2STS93gPcBNJYdRNJYGSw4L&#10;Bdb0XVB23l6NguSx3v9an15Wx8PpkibJMMWTUar72S6nIDy1/h1+tVdawVc0GcH/m/AE5PwJ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0YlqsUAAADdAAAADwAAAAAAAAAA&#10;AAAAAAChAgAAZHJzL2Rvd25yZXYueG1sUEsFBgAAAAAEAAQA+QAAAJMDAAAAAA==&#10;" strokecolor="#2f5496 [2408]" strokeweight="1.5pt"/>
            <v:shape id="AutoShape 37" o:spid="_x0000_s228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5S73ccAAADdAAAADwAAAGRycy9kb3ducmV2LnhtbESPT2vCQBTE74V+h+UVeqsbPYiNWcUI&#10;gin0UFsEb4/syx/Nvo3ZrUm+fVcQehxm5jdMsh5MI27UudqygukkAkGcW11zqeDne/e2AOE8ssbG&#10;MikYycF69fyUYKxtz190O/hSBAi7GBVU3rexlC6vyKCb2JY4eIXtDPogu1LqDvsAN42cRdFcGqw5&#10;LFTY0rai/HL4NQrS8eP4aX123Ren8zVL01mGZ6PU68uwWYLwNPj/8KO91wreo8Uc7m/CE5Cr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blLvdxwAAAN0AAAAPAAAAAAAA&#10;AAAAAAAAAKECAABkcnMvZG93bnJldi54bWxQSwUGAAAAAAQABAD5AAAAlQMAAAAA&#10;" strokecolor="#2f5496 [2408]" strokeweight="1.5pt"/>
          </v:group>
        </w:pict>
      </w:r>
      <w:r w:rsidRPr="0024361A">
        <w:rPr>
          <w:rFonts w:ascii="ALFABET98" w:hAnsi="ALFABET98"/>
          <w:sz w:val="72"/>
          <w:szCs w:val="72"/>
        </w:rPr>
        <w:t xml:space="preserve"> </w:t>
      </w:r>
      <w:r>
        <w:rPr>
          <w:rFonts w:ascii="ALFABET98" w:hAnsi="ALFABET98"/>
          <w:sz w:val="72"/>
          <w:szCs w:val="72"/>
        </w:rPr>
        <w:t xml:space="preserve">                                         </w:t>
      </w:r>
      <w:r w:rsidRPr="0024361A">
        <w:rPr>
          <w:rFonts w:ascii="ALFABET98" w:hAnsi="ALFABET98"/>
          <w:sz w:val="72"/>
          <w:szCs w:val="72"/>
        </w:rPr>
        <w:t xml:space="preserve">       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 </w:t>
      </w:r>
      <w:r>
        <w:rPr>
          <w:rFonts w:ascii="ALFABET98" w:hAnsi="ALFABET98"/>
          <w:sz w:val="72"/>
          <w:szCs w:val="72"/>
        </w:rPr>
        <w:t xml:space="preserve"> </w:t>
      </w:r>
    </w:p>
    <w:p w:rsidR="00E673A2" w:rsidRDefault="00443F71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280" style="position:absolute;margin-left:-16.1pt;margin-top:9.4pt;width:521.25pt;height:36.85pt;z-index:-25112678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Ao&#10;PWKyEgQAAPEPAAAOAAAAAAAAAAAAAAAAAC4CAABkcnMvZTJvRG9jLnhtbFBLAQItABQABgAIAAAA&#10;IQBYKw9o4AAAAAoBAAAPAAAAAAAAAAAAAAAAAGwGAABkcnMvZG93bnJldi54bWxQSwUGAAAAAAQA&#10;BADzAAAAeQcAAAAA&#10;">
            <v:group id="Group 33" o:spid="_x0000_s228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k0LOHFAAAA3QAA&#10;AA8AAAAAAAAAAAAAAAAAqgIAAGRycy9kb3ducmV2LnhtbFBLBQYAAAAABAAEAPoAAACcAwAAAAA=&#10;">
              <v:rect id="Rectangle 34" o:spid="_x0000_s228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KjiwMUA&#10;AADdAAAADwAAAGRycy9kb3ducmV2LnhtbESPQWvCQBSE74X+h+UVequbGJA2ukpbtfRajYTeHtln&#10;NjT7NmRXE/99VxA8DjPzDbNYjbYVZ+p941hBOklAEFdON1wrKPbbl1cQPiBrbB2Tggt5WC0fHxaY&#10;azfwD513oRYRwj5HBSaELpfSV4Ys+onriKN3dL3FEGVfS93jEOG2ldMkmUmLDccFgx19Gqr+dier&#10;IKvLjSmLtS9sWs6+DpfDx/C7Ver5aXyfgwg0hnv41v7WCt6yNIPrm/gE5PI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qOLAxQAAAN0AAAAPAAAAAAAAAAAAAAAAAJgCAABkcnMv&#10;ZG93bnJldi54bWxQSwUGAAAAAAQABAD1AAAAigMAAAAA&#10;" strokecolor="#2f5496 [2408]" strokeweight="1.5pt">
                <v:fill opacity="0"/>
              </v:rect>
              <v:rect id="Rectangle 35" o:spid="_x0000_s228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DuOHMMA&#10;AADdAAAADwAAAGRycy9kb3ducmV2LnhtbESPT4vCMBTE7wt+h/CEvWna9Q9ajSKKq0eten80z7bY&#10;vHSbrHa/vRGEPQ4z8xtmvmxNJe7UuNKygrgfgSDOrC45V3A+bXsTEM4ja6wsk4I/crBcdD7mmGj7&#10;4CPdU5+LAGGXoILC+zqR0mUFGXR9WxMH72obgz7IJpe6wUeAm0p+RdFYGiw5LBRY07qg7Jb+GgWX&#10;0abmnTR8iLfD6ehy+/5Zx0apz267moHw1Pr/8Lu91wqmg3gIrzfhCcjF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DuOH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28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GnRUccAAADdAAAADwAAAGRycy9kb3ducmV2LnhtbESPT2vCQBTE70K/w/IKvZmNFktN3Ugj&#10;CKbgQVuE3h7ZZ/40+zZmV43fvisUehxm5jfMYjmYVlyod7VlBZMoBkFcWF1zqeDrcz1+BeE8ssbW&#10;Mim4kYNl+jBaYKLtlXd02ftSBAi7BBVU3neJlK6oyKCLbEccvKPtDfog+1LqHq8Bblo5jeMXabDm&#10;sFBhR6uKip/92SjIbh+HrfX5aXP8bk55lk1zbIxST4/D+xsIT4P/D/+1N1rB/Hkyg/ub8ARk+gs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YadFRxwAAAN0AAAAPAAAAAAAA&#10;AAAAAAAAAKECAABkcnMvZG93bnJldi54bWxQSwUGAAAAAAQABAD5AAAAlQMAAAAA&#10;" strokecolor="#2f5496 [2408]" strokeweight="1.5pt"/>
            <v:shape id="AutoShape 37" o:spid="_x0000_s228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LtPJscAAADdAAAADwAAAGRycy9kb3ducmV2LnhtbESPQWvCQBSE74X+h+UVvDUbFaSNWcUU&#10;CkboobYUvD2yz2w0+zZmV43/vlsoeBxm5hsmXw62FRfqfeNYwThJQRBXTjdcK/j+en9+AeEDssbW&#10;MSm4kYfl4vEhx0y7K3/SZRtqESHsM1RgQugyKX1lyKJPXEccvb3rLYYo+1rqHq8Rbls5SdOZtNhw&#10;XDDY0Zuh6rg9WwXFbfPz4UJ5Wu93h1NZFJMSD1ap0dOwmoMINIR7+L+91gpep+MZ/L2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ou08mxwAAAN0AAAAPAAAAAAAA&#10;AAAAAAAAAKECAABkcnMvZG93bnJldi54bWxQSwUGAAAAAAQABAD5AAAAlQMAAAAA&#10;" strokecolor="#2f5496 [2408]" strokeweight="1.5pt"/>
          </v:group>
        </w:pict>
      </w:r>
      <w:r w:rsidR="00E673A2" w:rsidRPr="0024361A">
        <w:rPr>
          <w:rFonts w:ascii="ALFABET98" w:hAnsi="ALFABET98"/>
          <w:sz w:val="72"/>
          <w:szCs w:val="72"/>
        </w:rPr>
        <w:t xml:space="preserve"> </w:t>
      </w:r>
      <w:r w:rsidR="00E673A2">
        <w:rPr>
          <w:rFonts w:ascii="ALFABET98" w:hAnsi="ALFABET98"/>
          <w:sz w:val="72"/>
          <w:szCs w:val="72"/>
        </w:rPr>
        <w:t xml:space="preserve">                                       </w:t>
      </w:r>
    </w:p>
    <w:p w:rsidR="00E673A2" w:rsidRPr="0024361A" w:rsidRDefault="00E673A2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FB4CB5">
        <w:rPr>
          <w:rFonts w:ascii="ALFABET98" w:hAnsi="ALFABET98"/>
          <w:sz w:val="72"/>
          <w:szCs w:val="72"/>
        </w:rPr>
        <w:t>E</w:t>
      </w:r>
      <w:r w:rsidRPr="0006343D">
        <w:rPr>
          <w:rFonts w:ascii="ALFABET98" w:hAnsi="ALFABET98"/>
          <w:color w:val="FF0000"/>
          <w:sz w:val="72"/>
          <w:szCs w:val="72"/>
        </w:rPr>
        <w:t>kin</w:t>
      </w:r>
      <w:r w:rsidRPr="00FB4CB5">
        <w:rPr>
          <w:rFonts w:ascii="ALFABET98" w:hAnsi="ALFABET98"/>
          <w:sz w:val="72"/>
          <w:szCs w:val="72"/>
        </w:rPr>
        <w:t xml:space="preserve"> on ki</w:t>
      </w:r>
      <w:r w:rsidRPr="0006343D">
        <w:rPr>
          <w:rFonts w:ascii="ALFABET98" w:hAnsi="ALFABET98"/>
          <w:color w:val="FF0000"/>
          <w:sz w:val="72"/>
          <w:szCs w:val="72"/>
        </w:rPr>
        <w:t>lo</w:t>
      </w:r>
      <w:r w:rsidRPr="00FB4CB5">
        <w:rPr>
          <w:rFonts w:ascii="ALFABET98" w:hAnsi="ALFABET98"/>
          <w:sz w:val="72"/>
          <w:szCs w:val="72"/>
        </w:rPr>
        <w:t xml:space="preserve"> ka</w:t>
      </w:r>
      <w:r w:rsidRPr="0006343D">
        <w:rPr>
          <w:rFonts w:ascii="ALFABET98" w:hAnsi="ALFABET98"/>
          <w:color w:val="FF0000"/>
          <w:sz w:val="72"/>
          <w:szCs w:val="72"/>
        </w:rPr>
        <w:t>ka</w:t>
      </w:r>
      <w:r w:rsidRPr="00FB4CB5">
        <w:rPr>
          <w:rFonts w:ascii="ALFABET98" w:hAnsi="ALFABET98"/>
          <w:sz w:val="72"/>
          <w:szCs w:val="72"/>
        </w:rPr>
        <w:t>o  al.</w:t>
      </w:r>
      <w:r w:rsidR="00443F71"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274" style="position:absolute;margin-left:-16.1pt;margin-top:9.4pt;width:521.25pt;height:36.85pt;z-index:-251125760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L81s4MXBAAA8Q8AAA4AAAAAAAAAAAAAAAAALgIAAGRycy9lMm9Eb2MueG1sUEsBAi0AFAAG&#10;AAgAAAAhAFgrD2jgAAAACgEAAA8AAAAAAAAAAAAAAAAAcQYAAGRycy9kb3ducmV2LnhtbFBLBQYA&#10;AAAABAAEAPMAAAB+BwAAAAA=&#10;">
            <v:group id="Group 33" o:spid="_x0000_s227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OCVmfxgAAAN0A&#10;AAAPAAAAAAAAAAAAAAAAAKoCAABkcnMvZG93bnJldi54bWxQSwUGAAAAAAQABAD6AAAAnQMAAAAA&#10;">
              <v:rect id="Rectangle 34" o:spid="_x0000_s227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5WXvsYA&#10;AADdAAAADwAAAGRycy9kb3ducmV2LnhtbESPQWvCQBSE74X+h+UVvNWNFWIbXaXVKl61kdDbI/vM&#10;hmbfhuxq4r/vCoUeh5n5hlmsBtuIK3W+dqxgMk5AEJdO11wpyL+2z68gfEDW2DgmBTfysFo+Piww&#10;067nA12PoRIRwj5DBSaENpPSl4Ys+rFriaN3dp3FEGVXSd1hH+G2kS9JkkqLNccFgy2tDZU/x4tV&#10;MK2KT1PkG5/bSZHuTrfTR/+9VWr0NLzPQQQawn/4r73XCt6m6Qzub+ITkM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5WXvsYAAADdAAAADwAAAAAAAAAAAAAAAACYAgAAZHJz&#10;L2Rvd25yZXYueG1sUEsFBgAAAAAEAAQA9QAAAIsDAAAAAA==&#10;" strokecolor="#2f5496 [2408]" strokeweight="1.5pt">
                <v:fill opacity="0"/>
              </v:rect>
              <v:rect id="Rectangle 35" o:spid="_x0000_s227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D3ZMEA&#10;AADdAAAADwAAAGRycy9kb3ducmV2LnhtbERPPW/CMBDdkfgP1lXqBk5oQSVgIpQqLSNQ2E/xNYmI&#10;zyF2Q/j3eKjE+PS+1+lgGtFT52rLCuJpBIK4sLrmUsHpJ598gHAeWWNjmRTcyUG6GY/WmGh74wP1&#10;R1+KEMIuQQWV920ipSsqMuimtiUO3K/tDPoAu1LqDm8h3DRyFkULabDm0FBhS1lFxeX4ZxSc558t&#10;f0vD+zh/X87Pl69rFhulXl+G7QqEp8E/xf/unVawfFuEueFNeAJy8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Vw92T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227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SKoKccAAADdAAAADwAAAGRycy9kb3ducmV2LnhtbESPQWvCQBSE7wX/w/KE3urGFKSmrsEI&#10;gin0oC2F3h7ZZxKbfRuz2yT++65Q8DjMzDfMKh1NI3rqXG1ZwXwWgSAurK65VPD5sXt6AeE8ssbG&#10;Mim4koN0PXlYYaLtwAfqj74UAcIuQQWV920ipSsqMuhmtiUO3sl2Bn2QXSl1h0OAm0bGUbSQBmsO&#10;CxW2tK2o+Dn+GgXZ9e3r3fr8sj99ny95lsU5no1Sj9Nx8wrC0+jv4f/2XitYPi+W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BIqgpxwAAAN0AAAAPAAAAAAAA&#10;AAAAAAAAAKECAABkcnMvZG93bnJldi54bWxQSwUGAAAAAAQABAD5AAAAlQMAAAAA&#10;" strokecolor="#2f5496 [2408]" strokeweight="1.5pt"/>
            <v:shape id="AutoShape 37" o:spid="_x0000_s227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cGXacQAAADdAAAADwAAAGRycy9kb3ducmV2LnhtbERPy2rCQBTdC/2H4Ra600kt9JE6kUYQ&#10;jNCFtgjuLplrHs3ciZlpEv/eWQguD+e9WI6mET11rrKs4HkWgSDOra64UPD7s56+g3AeWWNjmRRc&#10;yMEyeZgsMNZ24B31e1+IEMIuRgWl920spctLMuhmtiUO3Ml2Bn2AXSF1h0MIN42cR9GrNFhxaCix&#10;pVVJ+d/+3yhIL9vDt/XZeXM61ucsTecZ1kapp8fx6xOEp9HfxTf3Riv4eHkL+8Ob8ARkcg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wZdpxAAAAN0AAAAPAAAAAAAAAAAA&#10;AAAAAKECAABkcnMvZG93bnJldi54bWxQSwUGAAAAAAQABAD5AAAAkgMAAAAA&#10;" strokecolor="#2f5496 [2408]" strokeweight="1.5pt"/>
          </v:group>
        </w:pict>
      </w:r>
      <w:r w:rsidRPr="0024361A">
        <w:rPr>
          <w:rFonts w:ascii="ALFABET98" w:hAnsi="ALFABET98"/>
          <w:sz w:val="72"/>
          <w:szCs w:val="72"/>
        </w:rPr>
        <w:t xml:space="preserve"> </w:t>
      </w:r>
      <w:r>
        <w:rPr>
          <w:rFonts w:ascii="ALFABET98" w:hAnsi="ALFABET98"/>
          <w:sz w:val="72"/>
          <w:szCs w:val="72"/>
        </w:rPr>
        <w:t xml:space="preserve">                                         </w:t>
      </w:r>
      <w:r w:rsidRPr="0024361A">
        <w:rPr>
          <w:rFonts w:ascii="ALFABET98" w:hAnsi="ALFABET98"/>
          <w:sz w:val="72"/>
          <w:szCs w:val="72"/>
        </w:rPr>
        <w:t xml:space="preserve">       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 </w:t>
      </w:r>
      <w:r>
        <w:rPr>
          <w:rFonts w:ascii="ALFABET98" w:hAnsi="ALFABET98"/>
          <w:sz w:val="72"/>
          <w:szCs w:val="72"/>
        </w:rPr>
        <w:t xml:space="preserve"> </w:t>
      </w:r>
    </w:p>
    <w:p w:rsidR="00E673A2" w:rsidRPr="0024361A" w:rsidRDefault="00443F71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268" style="position:absolute;margin-left:-16.1pt;margin-top:9.4pt;width:521.25pt;height:36.85pt;z-index:-25112473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D1&#10;MFdpEgQAAPEPAAAOAAAAAAAAAAAAAAAAAC4CAABkcnMvZTJvRG9jLnhtbFBLAQItABQABgAIAAAA&#10;IQBYKw9o4AAAAAoBAAAPAAAAAAAAAAAAAAAAAGwGAABkcnMvZG93bnJldi54bWxQSwUGAAAAAAQA&#10;BADzAAAAeQcAAAAA&#10;">
            <v:group id="Group 33" o:spid="_x0000_s227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068lBxgAAAN0A&#10;AAAPAAAAAAAAAAAAAAAAAKoCAABkcnMvZG93bnJldi54bWxQSwUGAAAAAAQABAD6AAAAnQMAAAAA&#10;">
              <v:rect id="Rectangle 34" o:spid="_x0000_s227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XcHYMYA&#10;AADdAAAADwAAAGRycy9kb3ducmV2LnhtbESPzWrDMBCE74W+g9hCb42cGpLWiRLa/JFrUgfT22Jt&#10;LFNrZSw1dt4+ChR6HGbmG2a+HGwjLtT52rGC8SgBQVw6XXOlIP/avryB8AFZY+OYFFzJw3Lx+DDH&#10;TLueD3Q5hkpECPsMFZgQ2kxKXxqy6EeuJY7e2XUWQ5RdJXWHfYTbRr4myURarDkuGGxpZaj8Of5a&#10;BWlVbEyRr31ux8Vkd7qePvvvrVLPT8PHDESgIfyH/9p7reA9naZwfxOfgFz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XcHYMYAAADdAAAADwAAAAAAAAAAAAAAAACYAgAAZHJz&#10;L2Rvd25yZXYueG1sUEsFBgAAAAAEAAQA9QAAAIsDAAAAAA==&#10;" strokecolor="#2f5496 [2408]" strokeweight="1.5pt">
                <v:fill opacity="0"/>
              </v:rect>
              <v:rect id="Rectangle 35" o:spid="_x0000_s227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eRrvMUA&#10;AADdAAAADwAAAGRycy9kb3ducmV2LnhtbESPwW7CMBBE75X6D9ZW6g2c0FBIikFVKqDHFsh9FW+T&#10;iHgdYhfSv8dISD2OZuaNZrEaTCvO1LvGsoJ4HIEgLq1uuFJw2K9HcxDOI2tsLZOCP3KwWj4+LDDT&#10;9sLfdN75SgQIuwwV1N53mZSurMmgG9uOOHg/tjfog+wrqXu8BLhp5SSKXqXBhsNCjR3lNZXH3a9R&#10;UEw/Ot5Kw1/xOkmnxXFzymOj1PPT8P4GwtPg/8P39qdWkL7MEri9CU9AL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5Gu8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227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bY08ccAAADdAAAADwAAAGRycy9kb3ducmV2LnhtbESPQWvCQBSE7wX/w/KE3upGi1qjq5hC&#10;wQgetKXg7ZF9JtHs25hdNf57Vyj0OMzMN8xs0ZpKXKlxpWUF/V4EgjizuuRcwc/319sHCOeRNVaW&#10;ScGdHCzmnZcZxtreeEvXnc9FgLCLUUHhfR1L6bKCDLqerYmDd7CNQR9kk0vd4C3ATSUHUTSSBksO&#10;CwXW9FlQdtpdjILkvv7dWJ+eV4f98ZwmySDFo1HqtdsupyA8tf4//NdeaQWT9/EQnm/CE5DzB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FtjTxxwAAAN0AAAAPAAAAAAAA&#10;AAAAAAAAAKECAABkcnMvZG93bnJldi54bWxQSwUGAAAAAAQABAD5AAAAlQMAAAAA&#10;" strokecolor="#2f5496 [2408]" strokeweight="1.5pt"/>
            <v:shape id="AutoShape 37" o:spid="_x0000_s226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weQscMAAADdAAAADwAAAGRycy9kb3ducmV2LnhtbERPTYvCMBC9C/6HMAvebLoiotUoW0Gw&#10;wh7UZcHb0Ixt3WZSm6j135vDgsfH+16sOlOLO7WusqzgM4pBEOdWV1wo+DluhlMQziNrrC2Tgic5&#10;WC37vQUm2j54T/eDL0QIYZeggtL7JpHS5SUZdJFtiAN3tq1BH2BbSN3iI4SbWo7ieCINVhwaSmxo&#10;XVL+d7gZBelz9/ttfXbdnk+Xa5amowwvRqnBR/c1B+Gp82/xv3urFczG47A/vAlPQC5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sHkLHDAAAA3QAAAA8AAAAAAAAAAAAA&#10;AAAAoQIAAGRycy9kb3ducmV2LnhtbFBLBQYAAAAABAAEAPkAAACRAwAAAAA=&#10;" strokecolor="#2f5496 [2408]" strokeweight="1.5pt"/>
          </v:group>
        </w:pict>
      </w:r>
      <w:r w:rsidR="00E673A2" w:rsidRPr="0024361A">
        <w:rPr>
          <w:rFonts w:ascii="ALFABET98" w:hAnsi="ALFABET98"/>
          <w:sz w:val="72"/>
          <w:szCs w:val="72"/>
        </w:rPr>
        <w:t xml:space="preserve"> </w:t>
      </w:r>
      <w:r w:rsidR="00E673A2">
        <w:rPr>
          <w:rFonts w:ascii="ALFABET98" w:hAnsi="ALFABET98"/>
          <w:sz w:val="72"/>
          <w:szCs w:val="72"/>
        </w:rPr>
        <w:t xml:space="preserve">                                        </w:t>
      </w:r>
      <w:r w:rsidR="00E673A2" w:rsidRPr="0024361A">
        <w:rPr>
          <w:rFonts w:ascii="ALFABET98" w:hAnsi="ALFABET98"/>
          <w:sz w:val="72"/>
          <w:szCs w:val="72"/>
        </w:rPr>
        <w:t xml:space="preserve">       </w:t>
      </w:r>
      <w:r w:rsidR="00E673A2">
        <w:rPr>
          <w:rFonts w:ascii="ALFABET98" w:hAnsi="ALFABET98"/>
          <w:sz w:val="72"/>
          <w:szCs w:val="72"/>
        </w:rPr>
        <w:t xml:space="preserve">      </w:t>
      </w:r>
      <w:r w:rsidR="00E673A2" w:rsidRPr="0024361A">
        <w:rPr>
          <w:rFonts w:ascii="ALFABET98" w:hAnsi="ALFABET98"/>
          <w:sz w:val="72"/>
          <w:szCs w:val="72"/>
        </w:rPr>
        <w:t xml:space="preserve">        </w:t>
      </w:r>
      <w:r w:rsidR="00E673A2">
        <w:rPr>
          <w:rFonts w:ascii="ALFABET98" w:hAnsi="ALFABET98"/>
          <w:sz w:val="72"/>
          <w:szCs w:val="72"/>
        </w:rPr>
        <w:t xml:space="preserve"> </w:t>
      </w:r>
    </w:p>
    <w:p w:rsidR="00E673A2" w:rsidRPr="0024361A" w:rsidRDefault="00E673A2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FB4CB5">
        <w:rPr>
          <w:rFonts w:ascii="ALFABET98" w:hAnsi="ALFABET98"/>
          <w:sz w:val="72"/>
          <w:szCs w:val="72"/>
        </w:rPr>
        <w:t>An</w:t>
      </w:r>
      <w:r w:rsidRPr="0006343D">
        <w:rPr>
          <w:rFonts w:ascii="ALFABET98" w:hAnsi="ALFABET98"/>
          <w:color w:val="FF0000"/>
          <w:sz w:val="72"/>
          <w:szCs w:val="72"/>
        </w:rPr>
        <w:t>ne</w:t>
      </w:r>
      <w:r w:rsidRPr="00FB4CB5">
        <w:rPr>
          <w:rFonts w:ascii="ALFABET98" w:hAnsi="ALFABET98"/>
          <w:sz w:val="72"/>
          <w:szCs w:val="72"/>
        </w:rPr>
        <w:t xml:space="preserve"> na</w:t>
      </w:r>
      <w:r w:rsidRPr="0006343D">
        <w:rPr>
          <w:rFonts w:ascii="ALFABET98" w:hAnsi="ALFABET98"/>
          <w:color w:val="FF0000"/>
          <w:sz w:val="72"/>
          <w:szCs w:val="72"/>
        </w:rPr>
        <w:t>ne</w:t>
      </w:r>
      <w:r w:rsidRPr="00FB4CB5">
        <w:rPr>
          <w:rFonts w:ascii="ALFABET98" w:hAnsi="ALFABET98"/>
          <w:sz w:val="72"/>
          <w:szCs w:val="72"/>
        </w:rPr>
        <w:t xml:space="preserve"> kok</w:t>
      </w:r>
      <w:r w:rsidRPr="0006343D">
        <w:rPr>
          <w:rFonts w:ascii="ALFABET98" w:hAnsi="ALFABET98"/>
          <w:color w:val="FF0000"/>
          <w:sz w:val="72"/>
          <w:szCs w:val="72"/>
        </w:rPr>
        <w:t>la</w:t>
      </w:r>
      <w:r w:rsidRPr="00FB4CB5">
        <w:rPr>
          <w:rFonts w:ascii="ALFABET98" w:hAnsi="ALFABET98"/>
          <w:sz w:val="72"/>
          <w:szCs w:val="72"/>
        </w:rPr>
        <w:t>.</w:t>
      </w:r>
      <w:r w:rsidR="00443F71"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262" style="position:absolute;margin-left:-16.1pt;margin-top:9.4pt;width:521.25pt;height:36.85pt;z-index:-251123712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">
            <v:group id="Group 33" o:spid="_x0000_s226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+i3OmccAAADd&#10;AAAADwAAAAAAAAAAAAAAAACqAgAAZHJzL2Rvd25yZXYueG1sUEsFBgAAAAAEAAQA+gAAAJ4DAAAA&#10;AA==&#10;">
              <v:rect id="Rectangle 34" o:spid="_x0000_s226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7EAuMYA&#10;AADdAAAADwAAAGRycy9kb3ducmV2LnhtbESPT2vCQBTE74LfYXlCb3XjH8SmrqJWS6/aSOjtkX3N&#10;hmbfhuxq4rfvFgoeh5n5DbPa9LYWN2p95VjBZJyAIC6crrhUkH0en5cgfEDWWDsmBXfysFkPBytM&#10;tev4RLdzKEWEsE9RgQmhSaX0hSGLfuwa4uh9u9ZiiLItpW6xi3Bby2mSLKTFiuOCwYb2hoqf89Uq&#10;mJX5weTZm8/sJF+8X+6XXfd1VOpp1G9fQQTqwyP83/7QCl7m8xn8vYlPQK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7EAuMYAAADdAAAADwAAAAAAAAAAAAAAAACYAgAAZHJz&#10;L2Rvd25yZXYueG1sUEsFBgAAAAAEAAQA9QAAAIsDAAAAAA==&#10;" strokecolor="#2f5496 [2408]" strokeweight="1.5pt">
                <v:fill opacity="0"/>
              </v:rect>
              <v:rect id="Rectangle 35" o:spid="_x0000_s226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yJsZMQA&#10;AADdAAAADwAAAGRycy9kb3ducmV2LnhtbESPQWvCQBSE74X+h+UVvDWbSFKa1FWKovVo03p/ZF+T&#10;YPZtml1N/PddQehxmJlvmMVqMp240OBaywqSKAZBXFndcq3g+2v7/ArCeWSNnWVScCUHq+XjwwIL&#10;bUf+pEvpaxEg7ApU0HjfF1K6qiGDLrI9cfB+7GDQBznUUg84Brjp5DyOX6TBlsNCgz2tG6pO5dko&#10;OGabnj+k4UOyTfPseNr9rhOj1Oxpen8D4Wny/+F7e68V5Gmawu1NeAJy+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8ibGT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226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3AzKcYAAADdAAAADwAAAGRycy9kb3ducmV2LnhtbESPQWvCQBSE7wX/w/KE3pqNomJTVzFC&#10;wQg9aEuht0f2mUSzb2N21fjv3YLgcZiZb5jZojO1uFDrKssKBlEMgji3uuJCwc/359sUhPPIGmvL&#10;pOBGDhbz3ssME22vvKXLzhciQNglqKD0vkmkdHlJBl1kG+Lg7W1r0AfZFlK3eA1wU8thHE+kwYrD&#10;QokNrUrKj7uzUZDeNr9f1men9f7vcMrSdJjhwSj12u+WHyA8df4ZfrTXWsH7aDSG/zfhCcj5H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twMynGAAAA3QAAAA8AAAAAAAAA&#10;AAAAAAAAoQIAAGRycy9kb3ducmV2LnhtbFBLBQYAAAAABAAEAPkAAACUAwAAAAA=&#10;" strokecolor="#2f5496 [2408]" strokeweight="1.5pt"/>
            <v:shape id="AutoShape 37" o:spid="_x0000_s226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6KtXsUAAADdAAAADwAAAGRycy9kb3ducmV2LnhtbESPQYvCMBSE78L+h/AWvGm6IqLVKHZB&#10;sIKH1WXB26N5ttXmpTZR6783C4LHYWa+YWaL1lTiRo0rLSv46kcgiDOrS84V/O5XvTEI55E1VpZJ&#10;wYMcLOYfnRnG2t75h247n4sAYRejgsL7OpbSZQUZdH1bEwfvaBuDPsgml7rBe4CbSg6iaCQNlhwW&#10;Cqzpu6DsvLsaBclj87e1Pr2sj4fTJU2SQYono1T3s11OQXhq/Tv8aq+1gslwOIL/N+EJyPkT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6KtXsUAAADdAAAADwAAAAAAAAAA&#10;AAAAAAChAgAAZHJzL2Rvd25yZXYueG1sUEsFBgAAAAAEAAQA+QAAAJMDAAAAAA==&#10;" strokecolor="#2f5496 [2408]" strokeweight="1.5pt"/>
          </v:group>
        </w:pict>
      </w:r>
      <w:r w:rsidRPr="0024361A">
        <w:rPr>
          <w:rFonts w:ascii="ALFABET98" w:hAnsi="ALFABET98"/>
          <w:sz w:val="72"/>
          <w:szCs w:val="72"/>
        </w:rPr>
        <w:t xml:space="preserve"> </w:t>
      </w:r>
      <w:r>
        <w:rPr>
          <w:rFonts w:ascii="ALFABET98" w:hAnsi="ALFABET98"/>
          <w:sz w:val="72"/>
          <w:szCs w:val="72"/>
        </w:rPr>
        <w:t xml:space="preserve">                                         </w:t>
      </w:r>
      <w:r w:rsidRPr="0024361A">
        <w:rPr>
          <w:rFonts w:ascii="ALFABET98" w:hAnsi="ALFABET98"/>
          <w:sz w:val="72"/>
          <w:szCs w:val="72"/>
        </w:rPr>
        <w:t xml:space="preserve">       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 </w:t>
      </w:r>
      <w:r>
        <w:rPr>
          <w:rFonts w:ascii="ALFABET98" w:hAnsi="ALFABET98"/>
          <w:sz w:val="72"/>
          <w:szCs w:val="72"/>
        </w:rPr>
        <w:t xml:space="preserve"> </w:t>
      </w:r>
    </w:p>
    <w:p w:rsidR="00E673A2" w:rsidRPr="0024361A" w:rsidRDefault="00443F71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256" style="position:absolute;margin-left:-16.1pt;margin-top:9.4pt;width:521.25pt;height:36.85pt;z-index:-25112268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++LXFQ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Bn++LXFQQAAPEPAAAOAAAAAAAAAAAAAAAAAC4CAABkcnMvZTJvRG9jLnhtbFBLAQItABQABgAI&#10;AAAAIQBYKw9o4AAAAAoBAAAPAAAAAAAAAAAAAAAAAG8GAABkcnMvZG93bnJldi54bWxQSwUGAAAA&#10;AAQABADzAAAAfAcAAAAA&#10;">
            <v:group id="Group 33" o:spid="_x0000_s225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vF+XPFAAAA3QAA&#10;AA8AAAAAAAAAAAAAAAAAqgIAAGRycy9kb3ducmV2LnhtbFBLBQYAAAAABAAEAPoAAACcAwAAAAA=&#10;">
              <v:rect id="Rectangle 34" o:spid="_x0000_s226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lk3UsYA&#10;AADdAAAADwAAAGRycy9kb3ducmV2LnhtbESPT2vCQBTE74LfYXkFb7qxitTUVewfi9dqJHh7ZF+z&#10;odm3Ibs18dt3BcHjMDO/YVab3tbiQq2vHCuYThIQxIXTFZcKsuNu/ALCB2SNtWNScCUPm/VwsMJU&#10;u46/6XIIpYgQ9ikqMCE0qZS+MGTRT1xDHL0f11oMUbal1C12EW5r+ZwkC2mx4rhgsKF3Q8Xv4c8q&#10;mJX5p8mzD5/Zab74Ol1Pb915p9Toqd++ggjUh0f43t5rBcv5fAm3N/EJyPU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lk3UsYAAADdAAAADwAAAAAAAAAAAAAAAACYAgAAZHJz&#10;L2Rvd25yZXYueG1sUEsFBgAAAAAEAAQA9QAAAIsDAAAAAA==&#10;" strokecolor="#2f5496 [2408]" strokeweight="1.5pt">
                <v:fill opacity="0"/>
              </v:rect>
              <v:rect id="Rectangle 35" o:spid="_x0000_s226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cD8usAA&#10;AADdAAAADwAAAGRycy9kb3ducmV2LnhtbERPy4rCMBTdD/gP4Q7MbkwrVrTTKKI4uvQx7i/Nnba0&#10;ualN1Pr3ZiG4PJx3tuhNI27UucqygngYgSDOra64UPB32nxPQTiPrLGxTAoe5GAxH3xkmGp75wPd&#10;jr4QIYRdigpK79tUSpeXZNANbUscuH/bGfQBdoXUHd5DuGnkKIom0mDFoaHEllYl5fXxahSck3XL&#10;W2l4H2/Gs+Rc/15WsVHq67Nf/oDw1Pu3+OXeaQWzcRL2hzfhCcj5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tcD8us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225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ZKj98cAAADdAAAADwAAAGRycy9kb3ducmV2LnhtbESPT2vCQBTE70K/w/IKvZmNUktN3Ugj&#10;CKbgQVuE3h7ZZ/40+zZmV43fvisUehxm5jfMYjmYVlyod7VlBZMoBkFcWF1zqeDrcz1+BeE8ssbW&#10;Mim4kYNl+jBaYKLtlXd02ftSBAi7BBVU3neJlK6oyKCLbEccvKPtDfog+1LqHq8Bblo5jeMXabDm&#10;sFBhR6uKip/92SjIbh+HrfX5aXP8bk55lk1zbIxST4/D+xsIT4P/D/+1N1rB/Hk2gfub8ARk+gs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xkqP3xwAAAN0AAAAPAAAAAAAA&#10;AAAAAAAAAKECAABkcnMvZG93bnJldi54bWxQSwUGAAAAAAQABAD5AAAAlQMAAAAA&#10;" strokecolor="#2f5496 [2408]" strokeweight="1.5pt"/>
            <v:shape id="AutoShape 37" o:spid="_x0000_s225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UA9gMcAAADdAAAADwAAAGRycy9kb3ducmV2LnhtbESPT2vCQBTE70K/w/IKvemmoUqbupFG&#10;EIzQg7YUentkX/7Y7NuYXTV+e7cgeBxm5jfMfDGYVpyod41lBc+TCARxYXXDlYLvr9X4FYTzyBpb&#10;y6TgQg4W6cNojom2Z97SaecrESDsElRQe98lUrqiJoNuYjvi4JW2N+iD7CupezwHuGllHEUzabDh&#10;sFBjR8uair/d0SjILpufT+vzw7r83R/yLItz3Bulnh6Hj3cQngZ/D9/aa63g7WUaw/+b8ARkeg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BQD2AxwAAAN0AAAAPAAAAAAAA&#10;AAAAAAAAAKECAABkcnMvZG93bnJldi54bWxQSwUGAAAAAAQABAD5AAAAlQMAAAAA&#10;" strokecolor="#2f5496 [2408]" strokeweight="1.5pt"/>
          </v:group>
        </w:pict>
      </w:r>
      <w:r w:rsidR="00E673A2" w:rsidRPr="0024361A">
        <w:rPr>
          <w:rFonts w:ascii="ALFABET98" w:hAnsi="ALFABET98"/>
          <w:sz w:val="72"/>
          <w:szCs w:val="72"/>
        </w:rPr>
        <w:t xml:space="preserve"> </w:t>
      </w:r>
      <w:r w:rsidR="00E673A2">
        <w:rPr>
          <w:rFonts w:ascii="ALFABET98" w:hAnsi="ALFABET98"/>
          <w:sz w:val="72"/>
          <w:szCs w:val="72"/>
        </w:rPr>
        <w:t xml:space="preserve">                                         </w:t>
      </w:r>
      <w:r w:rsidR="00E673A2" w:rsidRPr="0024361A">
        <w:rPr>
          <w:rFonts w:ascii="ALFABET98" w:hAnsi="ALFABET98"/>
          <w:sz w:val="72"/>
          <w:szCs w:val="72"/>
        </w:rPr>
        <w:t xml:space="preserve">       </w:t>
      </w:r>
      <w:r w:rsidR="00E673A2">
        <w:rPr>
          <w:rFonts w:ascii="ALFABET98" w:hAnsi="ALFABET98"/>
          <w:sz w:val="72"/>
          <w:szCs w:val="72"/>
        </w:rPr>
        <w:t xml:space="preserve">      </w:t>
      </w:r>
      <w:r w:rsidR="00E673A2" w:rsidRPr="0024361A">
        <w:rPr>
          <w:rFonts w:ascii="ALFABET98" w:hAnsi="ALFABET98"/>
          <w:sz w:val="72"/>
          <w:szCs w:val="72"/>
        </w:rPr>
        <w:t xml:space="preserve">        </w:t>
      </w:r>
      <w:r w:rsidR="00E673A2">
        <w:rPr>
          <w:rFonts w:ascii="ALFABET98" w:hAnsi="ALFABET98"/>
          <w:sz w:val="72"/>
          <w:szCs w:val="72"/>
        </w:rPr>
        <w:t xml:space="preserve"> </w:t>
      </w:r>
    </w:p>
    <w:p w:rsidR="00E673A2" w:rsidRDefault="00E673A2" w:rsidP="00E673A2">
      <w:pPr>
        <w:spacing w:line="240" w:lineRule="auto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72"/>
          <w:szCs w:val="72"/>
        </w:rPr>
        <w:t xml:space="preserve"> </w:t>
      </w:r>
      <w:r>
        <w:rPr>
          <w:rFonts w:ascii="ALFABET98" w:hAnsi="ALFABET98"/>
          <w:sz w:val="36"/>
          <w:szCs w:val="36"/>
        </w:rPr>
        <w:t xml:space="preserve">             </w:t>
      </w:r>
      <w:r w:rsidR="00437EB7">
        <w:rPr>
          <w:rFonts w:ascii="ALFABET98" w:hAnsi="ALFABET98"/>
          <w:sz w:val="36"/>
          <w:szCs w:val="36"/>
        </w:rPr>
        <w:t xml:space="preserve">                    42</w:t>
      </w:r>
    </w:p>
    <w:p w:rsidR="00E673A2" w:rsidRDefault="00E673A2" w:rsidP="00E673A2">
      <w:pPr>
        <w:spacing w:line="240" w:lineRule="auto"/>
        <w:rPr>
          <w:rFonts w:ascii="ALFABET98" w:hAnsi="ALFABET98"/>
          <w:sz w:val="72"/>
          <w:szCs w:val="72"/>
        </w:rPr>
      </w:pPr>
      <w:r>
        <w:rPr>
          <w:rFonts w:ascii="ALFABET98" w:hAnsi="ALFABET98"/>
          <w:sz w:val="36"/>
          <w:szCs w:val="36"/>
        </w:rPr>
        <w:t>Sayın velim, okuyalım, boşlukları  yazalım.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 </w:t>
      </w:r>
      <w:r>
        <w:rPr>
          <w:rFonts w:ascii="ALFABET98" w:hAnsi="ALFABET98"/>
          <w:sz w:val="72"/>
          <w:szCs w:val="72"/>
        </w:rPr>
        <w:t xml:space="preserve">       </w:t>
      </w:r>
      <w:r w:rsidRPr="0024361A">
        <w:rPr>
          <w:rFonts w:ascii="ALFABET98" w:hAnsi="ALFABET98"/>
          <w:sz w:val="72"/>
          <w:szCs w:val="72"/>
        </w:rPr>
        <w:t xml:space="preserve">       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 </w:t>
      </w:r>
      <w:r>
        <w:rPr>
          <w:rFonts w:ascii="ALFABET98" w:hAnsi="ALFABET98"/>
          <w:sz w:val="72"/>
          <w:szCs w:val="72"/>
        </w:rPr>
        <w:t xml:space="preserve"> </w:t>
      </w:r>
    </w:p>
    <w:p w:rsidR="00E673A2" w:rsidRDefault="00443F71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lastRenderedPageBreak/>
        <w:pict>
          <v:group id="_x0000_s2250" style="position:absolute;margin-left:-16.1pt;margin-top:9.4pt;width:521.25pt;height:36.85pt;z-index:-25110937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A+FoUKFQQAAPEPAAAOAAAAAAAAAAAAAAAAAC4CAABkcnMvZTJvRG9jLnhtbFBLAQItABQABgAI&#10;AAAAIQBYKw9o4AAAAAoBAAAPAAAAAAAAAAAAAAAAAG8GAABkcnMvZG93bnJldi54bWxQSwUGAAAA&#10;AAQABADzAAAAfAcAAAAA&#10;">
            <v:group id="Group 33" o:spid="_x0000_s225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fUWWrxgAAAN0A&#10;AAAPAAAAAAAAAAAAAAAAAKoCAABkcnMvZG93bnJldi54bWxQSwUGAAAAAAQABAD6AAAAnQMAAAAA&#10;">
              <v:rect id="Rectangle 34" o:spid="_x0000_s225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2risYA&#10;AADdAAAADwAAAGRycy9kb3ducmV2LnhtbESPQWvCQBSE74L/YXmF3nSjrdKmrmJrlV5rI6G3R/Y1&#10;G8y+DdnVxH/vCkKPw8x8wyxWva3FmVpfOVYwGScgiAunKy4VZD/b0QsIH5A11o5JwYU8rJbDwQJT&#10;7Tr+pvM+lCJC2KeowITQpFL6wpBFP3YNcfT+XGsxRNmWUrfYRbit5TRJ5tJixXHBYEMfhorj/mQV&#10;PJX5p8mzjc/sJJ/vDpfDe/e7VerxoV+/gQjUh//wvf2lFbw+z2ZwexOfgFx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s2risYAAADdAAAADwAAAAAAAAAAAAAAAACYAgAAZHJz&#10;L2Rvd25yZXYueG1sUEsFBgAAAAAEAAQA9QAAAIsDAAAAAA==&#10;" strokecolor="#2f5496 [2408]" strokeweight="1.5pt">
                <v:fill opacity="0"/>
              </v:rect>
              <v:rect id="Rectangle 35" o:spid="_x0000_s225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WXBVcQA&#10;AADdAAAADwAAAGRycy9kb3ducmV2LnhtbESPQWvCQBSE7wX/w/KE3uomxYim2Ygo1h6rNvdH9pmE&#10;ZN+m2VXjv+8WCj0OM/MNk61H04kbDa6xrCCeRSCIS6sbrhR8nfcvSxDOI2vsLJOCBzlY55OnDFNt&#10;73yk28lXIkDYpaig9r5PpXRlTQbdzPbEwbvYwaAPcqikHvAe4KaTr1G0kAYbDgs19rStqWxPV6Og&#10;SHY9H6Thz3g/XyVF+/69jY1Sz9Nx8wbC0+j/w3/tD61gNU8W8PsmPAGZ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VlwVX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225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TeeGMcAAADdAAAADwAAAGRycy9kb3ducmV2LnhtbESPQWvCQBSE7wX/w/KE3upGqVqjq5hC&#10;wQgetKXg7ZF9JtHs25hdNf57Vyj0OMzMN8xs0ZpKXKlxpWUF/V4EgjizuuRcwc/319sHCOeRNVaW&#10;ScGdHCzmnZcZxtreeEvXnc9FgLCLUUHhfR1L6bKCDLqerYmDd7CNQR9kk0vd4C3ATSUHUTSSBksO&#10;CwXW9FlQdtpdjILkvv7dWJ+eV4f98ZwmySDFo1HqtdsupyA8tf4//NdeaQWT9+EYnm/CE5DzB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RN54YxwAAAN0AAAAPAAAAAAAA&#10;AAAAAAAAAKECAABkcnMvZG93bnJldi54bWxQSwUGAAAAAAQABAD5AAAAlQMAAAAA&#10;" strokecolor="#2f5496 [2408]" strokeweight="1.5pt"/>
            <v:shape id="AutoShape 37" o:spid="_x0000_s225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KgKasQAAADdAAAADwAAAGRycy9kb3ducmV2LnhtbERPy2rCQBTdC/2H4Ra600mlLW3qRBpB&#10;MEIX2iK4u2SueTRzJ2amSfx7ZyG4PJz3YjmaRvTUucqygudZBII4t7riQsHvz3r6DsJ5ZI2NZVJw&#10;IQfL5GGywFjbgXfU730hQgi7GBWU3rexlC4vyaCb2ZY4cCfbGfQBdoXUHQ4h3DRyHkVv0mDFoaHE&#10;llYl5X/7f6MgvWwP39Zn583pWJ+zNJ1nWBulnh7Hr08QnkZ/F9/cG63g4+U1zA1vwhOQyR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gqApqxAAAAN0AAAAPAAAAAAAAAAAA&#10;AAAAAKECAABkcnMvZG93bnJldi54bWxQSwUGAAAAAAQABAD5AAAAkgMAAAAA&#10;" strokecolor="#2f5496 [2408]" strokeweight="1.5pt"/>
          </v:group>
        </w:pict>
      </w:r>
      <w:r w:rsidR="00E673A2">
        <w:rPr>
          <w:rFonts w:ascii="ALFABET98" w:hAnsi="ALFABET98"/>
          <w:sz w:val="72"/>
          <w:szCs w:val="72"/>
        </w:rPr>
        <w:t>Ni</w:t>
      </w:r>
      <w:r w:rsidR="00E673A2" w:rsidRPr="00860E13">
        <w:rPr>
          <w:rFonts w:ascii="ALFABET98" w:hAnsi="ALFABET98"/>
          <w:color w:val="FF0000"/>
          <w:sz w:val="72"/>
          <w:szCs w:val="72"/>
        </w:rPr>
        <w:t>ne</w:t>
      </w:r>
      <w:r w:rsidR="00E673A2">
        <w:rPr>
          <w:rFonts w:ascii="ALFABET98" w:hAnsi="ALFABET98"/>
          <w:sz w:val="72"/>
          <w:szCs w:val="72"/>
        </w:rPr>
        <w:t xml:space="preserve">  na</w:t>
      </w:r>
      <w:r w:rsidR="00E673A2" w:rsidRPr="00860E13">
        <w:rPr>
          <w:rFonts w:ascii="ALFABET98" w:hAnsi="ALFABET98"/>
          <w:color w:val="FF0000"/>
          <w:sz w:val="72"/>
          <w:szCs w:val="72"/>
        </w:rPr>
        <w:t>ne</w:t>
      </w:r>
      <w:r w:rsidR="00E673A2">
        <w:rPr>
          <w:rFonts w:ascii="ALFABET98" w:hAnsi="ALFABET98"/>
          <w:sz w:val="72"/>
          <w:szCs w:val="72"/>
        </w:rPr>
        <w:t xml:space="preserve">  kok</w:t>
      </w:r>
      <w:r w:rsidR="00E673A2" w:rsidRPr="00860E13">
        <w:rPr>
          <w:rFonts w:ascii="ALFABET98" w:hAnsi="ALFABET98"/>
          <w:color w:val="FF0000"/>
          <w:sz w:val="72"/>
          <w:szCs w:val="72"/>
        </w:rPr>
        <w:t>la</w:t>
      </w:r>
      <w:r w:rsidR="00E673A2">
        <w:rPr>
          <w:rFonts w:ascii="ALFABET98" w:hAnsi="ALFABET98"/>
          <w:sz w:val="72"/>
          <w:szCs w:val="72"/>
        </w:rPr>
        <w:t xml:space="preserve">.          </w:t>
      </w:r>
      <w:r w:rsidR="00E673A2" w:rsidRPr="0024361A">
        <w:rPr>
          <w:rFonts w:ascii="ALFABET98" w:hAnsi="ALFABET98"/>
          <w:sz w:val="72"/>
          <w:szCs w:val="72"/>
        </w:rPr>
        <w:t xml:space="preserve"> </w:t>
      </w:r>
      <w:r w:rsidR="00E673A2">
        <w:rPr>
          <w:rFonts w:ascii="ALFABET98" w:hAnsi="ALFABET98"/>
          <w:sz w:val="72"/>
          <w:szCs w:val="72"/>
        </w:rPr>
        <w:t xml:space="preserve">                                       </w:t>
      </w:r>
    </w:p>
    <w:p w:rsidR="00E673A2" w:rsidRPr="0024361A" w:rsidRDefault="00443F71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244" style="position:absolute;margin-left:-16.1pt;margin-top:9.4pt;width:521.25pt;height:36.85pt;z-index:-25110835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IOKoGAXBAAA8Q8AAA4AAAAAAAAAAAAAAAAALgIAAGRycy9lMm9Eb2MueG1sUEsBAi0AFAAG&#10;AAgAAAAhAFgrD2jgAAAACgEAAA8AAAAAAAAAAAAAAAAAcQYAAGRycy9kb3ducmV2LnhtbFBLBQYA&#10;AAAABAAEAPMAAAB+BwAAAAA=&#10;">
            <v:group id="Group 33" o:spid="_x0000_s224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gapFcQAAADdAAAA&#10;DwAAAAAAAAAAAAAAAACqAgAAZHJzL2Rvd25yZXYueG1sUEsFBgAAAAAEAAQA+gAAAJsDAAAAAA==&#10;">
              <v:rect id="Rectangle 34" o:spid="_x0000_s224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CSyKMUA&#10;AADdAAAADwAAAGRycy9kb3ducmV2LnhtbESPQWvCQBSE7wX/w/IEb3VjpUGiq9hWpdfaSPD2yD6z&#10;wezbkF1N/PfdQqHHYWa+YVabwTbiTp2vHSuYTRMQxKXTNVcK8u/98wKED8gaG8ek4EEeNuvR0woz&#10;7Xr+ovsxVCJC2GeowITQZlL60pBFP3UtcfQurrMYouwqqTvsI9w28iVJUmmx5rhgsKV3Q+X1eLMK&#10;5lWxM0X+4XM7K9LD6XF66897pSbjYbsEEWgI/+G/9qdWkCavc/h9E5+AX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JLIoxQAAAN0AAAAPAAAAAAAAAAAAAAAAAJgCAABkcnMv&#10;ZG93bnJldi54bWxQSwUGAAAAAAQABAD1AAAAigMAAAAA&#10;" strokecolor="#2f5496 [2408]" strokeweight="1.5pt">
                <v:fill opacity="0"/>
              </v:rect>
              <v:rect id="Rectangle 35" o:spid="_x0000_s224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Lfe9MMA&#10;AADdAAAADwAAAGRycy9kb3ducmV2LnhtbESPQYvCMBSE74L/IbwFb5p2seJ2jSKKrketen80b9ti&#10;89Jtonb/vREEj8PMfMPMFp2pxY1aV1lWEI8iEMS51RUXCk7HzXAKwnlkjbVlUvBPDhbzfm+GqbZ3&#10;PtAt84UIEHYpKii9b1IpXV6SQTeyDXHwfm1r0AfZFlK3eA9wU8vPKJpIgxWHhRIbWpWUX7KrUXBO&#10;1g3/SMP7eDP+Ss6X7d8qNkoNPrrlNwhPnX+HX+2dVjCJkjE834QnIO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Lfe9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24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OWBuccAAADdAAAADwAAAGRycy9kb3ducmV2LnhtbESPT2vCQBTE74V+h+UVeqsbBaXErGIE&#10;wRR6qC2Ct0f25Y9m38bs1iTfvisIPQ4z8xsmWQ+mETfqXG1ZwXQSgSDOra65VPDzvXt7B+E8ssbG&#10;MikYycF69fyUYKxtz190O/hSBAi7GBVU3rexlC6vyKCb2JY4eIXtDPogu1LqDvsAN42cRdFCGqw5&#10;LFTY0rai/HL4NQrS8eP4aX123Ren8zVL01mGZ6PU68uwWYLwNPj/8KO91woW0XwO9zfhCcjV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I5YG5xwAAAN0AAAAPAAAAAAAA&#10;AAAAAAAAAKECAABkcnMvZG93bnJldi54bWxQSwUGAAAAAAQABAD5AAAAlQMAAAAA&#10;" strokecolor="#2f5496 [2408]" strokeweight="1.5pt"/>
            <v:shape id="AutoShape 37" o:spid="_x0000_s224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DcfzscAAADdAAAADwAAAGRycy9kb3ducmV2LnhtbESPT2vCQBTE70K/w/IK3nRTwSCpqzSF&#10;QlLoQS2F3h7ZZxKbfRuz2/z59m6h4HGYmd8w2/1oGtFT52rLCp6WEQjiwuqaSwWfp7fFBoTzyBob&#10;y6RgIgf73cNsi4m2Ax+oP/pSBAi7BBVU3reJlK6oyKBb2pY4eGfbGfRBdqXUHQ4Bbhq5iqJYGqw5&#10;LFTY0mtFxc/x1yhIp/evD+vza3b+vlzzNF3leDFKzR/Hl2cQnkZ/D/+3M60gjtYx/L0JT0Dub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4Nx/OxwAAAN0AAAAPAAAAAAAA&#10;AAAAAAAAAKECAABkcnMvZG93bnJldi54bWxQSwUGAAAAAAQABAD5AAAAlQMAAAAA&#10;" strokecolor="#2f5496 [2408]" strokeweight="1.5pt"/>
          </v:group>
        </w:pict>
      </w:r>
      <w:r w:rsidR="00E673A2" w:rsidRPr="0024361A">
        <w:rPr>
          <w:rFonts w:ascii="ALFABET98" w:hAnsi="ALFABET98"/>
          <w:sz w:val="72"/>
          <w:szCs w:val="72"/>
        </w:rPr>
        <w:t xml:space="preserve"> </w:t>
      </w:r>
      <w:r w:rsidR="00E673A2">
        <w:rPr>
          <w:rFonts w:ascii="ALFABET98" w:hAnsi="ALFABET98"/>
          <w:sz w:val="72"/>
          <w:szCs w:val="72"/>
        </w:rPr>
        <w:t xml:space="preserve">                                         </w:t>
      </w:r>
      <w:r w:rsidR="00E673A2" w:rsidRPr="0024361A">
        <w:rPr>
          <w:rFonts w:ascii="ALFABET98" w:hAnsi="ALFABET98"/>
          <w:sz w:val="72"/>
          <w:szCs w:val="72"/>
        </w:rPr>
        <w:t xml:space="preserve">       </w:t>
      </w:r>
      <w:r w:rsidR="00E673A2">
        <w:rPr>
          <w:rFonts w:ascii="ALFABET98" w:hAnsi="ALFABET98"/>
          <w:sz w:val="72"/>
          <w:szCs w:val="72"/>
        </w:rPr>
        <w:t xml:space="preserve">      </w:t>
      </w:r>
      <w:r w:rsidR="00E673A2" w:rsidRPr="0024361A">
        <w:rPr>
          <w:rFonts w:ascii="ALFABET98" w:hAnsi="ALFABET98"/>
          <w:sz w:val="72"/>
          <w:szCs w:val="72"/>
        </w:rPr>
        <w:t xml:space="preserve">        </w:t>
      </w:r>
      <w:r w:rsidR="00E673A2">
        <w:rPr>
          <w:rFonts w:ascii="ALFABET98" w:hAnsi="ALFABET98"/>
          <w:sz w:val="72"/>
          <w:szCs w:val="72"/>
        </w:rPr>
        <w:t xml:space="preserve"> </w:t>
      </w:r>
    </w:p>
    <w:p w:rsidR="00E673A2" w:rsidRPr="00E0338D" w:rsidRDefault="00E673A2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FB4CB5">
        <w:rPr>
          <w:rFonts w:ascii="ALFABET98" w:hAnsi="ALFABET98"/>
          <w:sz w:val="72"/>
          <w:szCs w:val="72"/>
        </w:rPr>
        <w:t>Nil ke</w:t>
      </w:r>
      <w:r w:rsidRPr="0006343D">
        <w:rPr>
          <w:rFonts w:ascii="ALFABET98" w:hAnsi="ALFABET98"/>
          <w:color w:val="FF0000"/>
          <w:sz w:val="72"/>
          <w:szCs w:val="72"/>
        </w:rPr>
        <w:t>ke</w:t>
      </w:r>
      <w:r w:rsidRPr="00FB4CB5">
        <w:rPr>
          <w:rFonts w:ascii="ALFABET98" w:hAnsi="ALFABET98"/>
          <w:sz w:val="72"/>
          <w:szCs w:val="72"/>
        </w:rPr>
        <w:t xml:space="preserve"> ka</w:t>
      </w:r>
      <w:r w:rsidRPr="0006343D">
        <w:rPr>
          <w:rFonts w:ascii="ALFABET98" w:hAnsi="ALFABET98"/>
          <w:color w:val="FF0000"/>
          <w:sz w:val="72"/>
          <w:szCs w:val="72"/>
        </w:rPr>
        <w:t>ka</w:t>
      </w:r>
      <w:r w:rsidRPr="00FB4CB5">
        <w:rPr>
          <w:rFonts w:ascii="ALFABET98" w:hAnsi="ALFABET98"/>
          <w:sz w:val="72"/>
          <w:szCs w:val="72"/>
        </w:rPr>
        <w:t>o ek</w:t>
      </w:r>
      <w:r w:rsidRPr="0006343D">
        <w:rPr>
          <w:rFonts w:ascii="ALFABET98" w:hAnsi="ALFABET98"/>
          <w:color w:val="FF0000"/>
          <w:sz w:val="72"/>
          <w:szCs w:val="72"/>
        </w:rPr>
        <w:t>le</w:t>
      </w:r>
      <w:r w:rsidRPr="00FB4CB5">
        <w:rPr>
          <w:rFonts w:ascii="ALFABET98" w:hAnsi="ALFABET98"/>
          <w:sz w:val="72"/>
          <w:szCs w:val="72"/>
        </w:rPr>
        <w:t>.</w:t>
      </w:r>
      <w:r w:rsidR="00443F71"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238" style="position:absolute;margin-left:-16.1pt;margin-top:9.4pt;width:521.25pt;height:36.85pt;z-index:-251107328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kYwk4BYEAADxDwAADgAAAAAAAAAAAAAAAAAuAgAAZHJzL2Uyb0RvYy54bWxQSwECLQAUAAYA&#10;CAAAACEAWCsPaOAAAAAKAQAADwAAAAAAAAAAAAAAAABwBgAAZHJzL2Rvd25yZXYueG1sUEsFBgAA&#10;AAAEAAQA8wAAAH0HAAAAAA==&#10;">
            <v:group id="Group 33" o:spid="_x0000_s224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YUEvjwwAAAN0AAAAP&#10;AAAAAAAAAAAAAAAAAKoCAABkcnMvZG93bnJldi54bWxQSwUGAAAAAAQABAD6AAAAmgMAAAAA&#10;">
              <v:rect id="Rectangle 34" o:spid="_x0000_s224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cyFwsYA&#10;AADdAAAADwAAAGRycy9kb3ducmV2LnhtbESPQWvCQBSE7wX/w/KE3urGSkONrqK1ll6rkeDtkX1m&#10;g9m3Ibs18d93C4Ueh5n5hlmuB9uIG3W+dqxgOklAEJdO11wpyI/7p1cQPiBrbByTgjt5WK9GD0vM&#10;tOv5i26HUIkIYZ+hAhNCm0npS0MW/cS1xNG7uM5iiLKrpO6wj3DbyOckSaXFmuOCwZbeDJXXw7dV&#10;MKuKd1PkO5/baZF+nO6nbX/eK/U4HjYLEIGG8B/+a39qBWnyMoffN/EJyN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cyFwsYAAADdAAAADwAAAAAAAAAAAAAAAACYAgAAZHJz&#10;L2Rvd25yZXYueG1sUEsFBgAAAAAEAAQA9QAAAIsDAAAAAA==&#10;" strokecolor="#2f5496 [2408]" strokeweight="1.5pt">
                <v:fill opacity="0"/>
              </v:rect>
              <v:rect id="Rectangle 35" o:spid="_x0000_s224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eASSsAA&#10;AADdAAAADwAAAGRycy9kb3ducmV2LnhtbERPy4rCMBTdC/5DuII7TTtoGaupiOKMS8fH/tJc29Lm&#10;ptNE7fz9ZCG4PJz3at2bRjyoc5VlBfE0AkGcW11xoeBy3k8+QTiPrLGxTAr+yME6Gw5WmGr75B96&#10;nHwhQgi7FBWU3replC4vyaCb2pY4cDfbGfQBdoXUHT5DuGnkRxQl0mDFoaHElrYl5fXpbhRc57uW&#10;v6XhY7yfLebX+ut3GxulxqN+swThqfdv8ct90AqSKAn7w5vwBGT2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/eASSs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224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bJNB8YAAADdAAAADwAAAGRycy9kb3ducmV2LnhtbESPT2vCQBTE7wW/w/KE3pqNOYQSXaUp&#10;CKbgoVaE3h7Zlz82+zbJrhq/vVso9DjMzG+Y1WYynbjS6FrLChZRDIK4tLrlWsHxa/vyCsJ5ZI2d&#10;ZVJwJweb9exphZm2N/6k68HXIkDYZaig8b7PpHRlQwZdZHvi4FV2NOiDHGupR7wFuOlkEsepNNhy&#10;WGiwp/eGyp/DxSjI7x+nvfXFsKu+z0OR50mBZ6PU83x6W4LwNPn/8F97pxWkcbqA3zfhCcj1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myTQfGAAAA3QAAAA8AAAAAAAAA&#10;AAAAAAAAoQIAAGRycy9kb3ducmV2LnhtbFBLBQYAAAAABAAEAPkAAACUAwAAAAA=&#10;" strokecolor="#2f5496 [2408]" strokeweight="1.5pt"/>
            <v:shape id="AutoShape 37" o:spid="_x0000_s223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WDTcMUAAADdAAAADwAAAGRycy9kb3ducmV2LnhtbESPT4vCMBTE78J+h/AWvGm6PRSpRrEL&#10;C1bYg38QvD2aZ1ttXmqT1frtN4LgcZiZ3zCzRW8acaPO1ZYVfI0jEMSF1TWXCva7n9EEhPPIGhvL&#10;pOBBDhbzj8EMU23vvKHb1pciQNilqKDyvk2ldEVFBt3YtsTBO9nOoA+yK6Xu8B7gppFxFCXSYM1h&#10;ocKWvisqLts/oyB7rA+/1ufX1el4vuZZFud4NkoNP/vlFISn3r/Dr/ZKK0iiJIbnm/AE5Pw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WDTcMUAAADdAAAADwAAAAAAAAAA&#10;AAAAAAChAgAAZHJzL2Rvd25yZXYueG1sUEsFBgAAAAAEAAQA+QAAAJMDAAAAAA==&#10;" strokecolor="#2f5496 [2408]" strokeweight="1.5pt"/>
          </v:group>
        </w:pict>
      </w:r>
      <w:r w:rsidRPr="0024361A">
        <w:rPr>
          <w:rFonts w:ascii="ALFABET98" w:hAnsi="ALFABET98"/>
          <w:sz w:val="72"/>
          <w:szCs w:val="72"/>
        </w:rPr>
        <w:t xml:space="preserve"> </w:t>
      </w:r>
      <w:r>
        <w:rPr>
          <w:rFonts w:ascii="ALFABET98" w:hAnsi="ALFABET98"/>
          <w:sz w:val="72"/>
          <w:szCs w:val="72"/>
        </w:rPr>
        <w:t xml:space="preserve">                                       </w:t>
      </w:r>
      <w:r w:rsidRPr="00F12AA8">
        <w:rPr>
          <w:rFonts w:ascii="ALFABET98" w:hAnsi="ALFABET98"/>
          <w:color w:val="A6A6A6" w:themeColor="background1" w:themeShade="A6"/>
          <w:sz w:val="72"/>
          <w:szCs w:val="72"/>
        </w:rPr>
        <w:t xml:space="preserve">      </w:t>
      </w:r>
    </w:p>
    <w:p w:rsidR="00E673A2" w:rsidRPr="0024361A" w:rsidRDefault="00443F71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232" style="position:absolute;margin-left:-16.1pt;margin-top:9.4pt;width:521.25pt;height:36.85pt;z-index:-25111859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UyAo7hYEAADxDwAADgAAAAAAAAAAAAAAAAAuAgAAZHJzL2Uyb0RvYy54bWxQSwECLQAUAAYA&#10;CAAAACEAWCsPaOAAAAAKAQAADwAAAAAAAAAAAAAAAABwBgAAZHJzL2Rvd25yZXYueG1sUEsFBgAA&#10;AAAEAAQA8wAAAH0HAAAAAA==&#10;">
            <v:group id="Group 33" o:spid="_x0000_s223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XcYtbxgAAAN0A&#10;AAAPAAAAAAAAAAAAAAAAAKoCAABkcnMvZG93bnJldi54bWxQSwUGAAAAAAQABAD6AAAAnQMAAAAA&#10;">
              <v:rect id="Rectangle 34" o:spid="_x0000_s223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u1FesUA&#10;AADdAAAADwAAAGRycy9kb3ducmV2LnhtbESPQWvCQBSE70L/w/IEb7rRYiipq1hbxWttJPT2yL5m&#10;Q7NvQ3Zr4r93hYLHYWa+YVabwTbiQp2vHSuYzxIQxKXTNVcK8q/99AWED8gaG8ek4EoeNuun0Qoz&#10;7Xr+pMspVCJC2GeowITQZlL60pBFP3MtcfR+XGcxRNlVUnfYR7ht5CJJUmmx5rhgsKWdofL39GcV&#10;PFfFhynyd5/beZEeztfzW/+9V2oyHravIAIN4RH+bx+1gjRJl3B/E5+AX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7UV6xQAAAN0AAAAPAAAAAAAAAAAAAAAAAJgCAABkcnMv&#10;ZG93bnJldi54bWxQSwUGAAAAAAQABAD1AAAAigMAAAAA&#10;" strokecolor="#2f5496 [2408]" strokeweight="1.5pt">
                <v:fill opacity="0"/>
              </v:rect>
              <v:rect id="Rectangle 35" o:spid="_x0000_s223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UUvpcMA&#10;AADdAAAADwAAAGRycy9kb3ducmV2LnhtbESPT4vCMBTE74LfITzBm6aVtbjVKIvin6PW9f5onm2x&#10;eek2Wa3f3iwseBxm5jfMYtWZWtypdZVlBfE4AkGcW11xoeD7vB3NQDiPrLG2TAqe5GC17PcWmGr7&#10;4BPdM1+IAGGXooLS+yaV0uUlGXRj2xAH72pbgz7ItpC6xUeAm1pOoiiRBisOCyU2tC4pv2W/RsFl&#10;uml4Lw0f4+3H5/Ry2/2sY6PUcNB9zUF46vw7/N8+aAVJlCTw9yY8Abl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UUvp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23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Rdw6MUAAADdAAAADwAAAGRycy9kb3ducmV2LnhtbESPQYvCMBSE78L+h/AWvGm6HqpUo9iF&#10;BSt4UJcFb4/m2Vabl9pktf57Iwgeh5n5hpktOlOLK7WusqzgaxiBIM6trrhQ8Lv/GUxAOI+ssbZM&#10;Cu7kYDH/6M0w0fbGW7rufCEChF2CCkrvm0RKl5dk0A1tQxy8o20N+iDbQuoWbwFuajmKolgarDgs&#10;lNjQd0n5efdvFKT39d/G+uyyOh5OlyxNRxmejFL9z245BeGp8+/wq73SCuIoHsPzTXgCcv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2Rdw6MUAAADdAAAADwAAAAAAAAAA&#10;AAAAAAChAgAAZHJzL2Rvd25yZXYueG1sUEsFBgAAAAAEAAQA+QAAAJMDAAAAAA==&#10;" strokecolor="#2f5496 [2408]" strokeweight="1.5pt"/>
            <v:shape id="AutoShape 37" o:spid="_x0000_s223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IjkmsEAAADdAAAADwAAAGRycy9kb3ducmV2LnhtbERPTYvCMBC9C/6HMII3TfVQpBrFCoJd&#10;8KArgrehGdtqM6lNVuu/Nwdhj4/3vVh1phZPal1lWcFkHIEgzq2uuFBw+t2OZiCcR9ZYWyYFb3Kw&#10;WvZ7C0y0ffGBnkdfiBDCLkEFpfdNIqXLSzLoxrYhDtzVtgZ9gG0hdYuvEG5qOY2iWBqsODSU2NCm&#10;pPx+/DMK0vfPeW999thdL7dHlqbTDG9GqeGgW89BeOr8v/jr3mkFcRSHueFNeAJy+Q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oiOSawQAAAN0AAAAPAAAAAAAAAAAAAAAA&#10;AKECAABkcnMvZG93bnJldi54bWxQSwUGAAAAAAQABAD5AAAAjwMAAAAA&#10;" strokecolor="#2f5496 [2408]" strokeweight="1.5pt"/>
          </v:group>
        </w:pict>
      </w:r>
      <w:r w:rsidR="00E673A2" w:rsidRPr="0024361A">
        <w:rPr>
          <w:rFonts w:ascii="ALFABET98" w:hAnsi="ALFABET98"/>
          <w:sz w:val="72"/>
          <w:szCs w:val="72"/>
        </w:rPr>
        <w:t xml:space="preserve"> </w:t>
      </w:r>
      <w:r w:rsidR="00E673A2">
        <w:rPr>
          <w:rFonts w:ascii="ALFABET98" w:hAnsi="ALFABET98"/>
          <w:sz w:val="72"/>
          <w:szCs w:val="72"/>
        </w:rPr>
        <w:t xml:space="preserve">                                         </w:t>
      </w:r>
      <w:r w:rsidR="00E673A2" w:rsidRPr="0024361A">
        <w:rPr>
          <w:rFonts w:ascii="ALFABET98" w:hAnsi="ALFABET98"/>
          <w:sz w:val="72"/>
          <w:szCs w:val="72"/>
        </w:rPr>
        <w:t xml:space="preserve">       </w:t>
      </w:r>
      <w:r w:rsidR="00E673A2">
        <w:rPr>
          <w:rFonts w:ascii="ALFABET98" w:hAnsi="ALFABET98"/>
          <w:sz w:val="72"/>
          <w:szCs w:val="72"/>
        </w:rPr>
        <w:t xml:space="preserve">      </w:t>
      </w:r>
      <w:r w:rsidR="00E673A2" w:rsidRPr="0024361A">
        <w:rPr>
          <w:rFonts w:ascii="ALFABET98" w:hAnsi="ALFABET98"/>
          <w:sz w:val="72"/>
          <w:szCs w:val="72"/>
        </w:rPr>
        <w:t xml:space="preserve">        </w:t>
      </w:r>
      <w:r w:rsidR="00E673A2">
        <w:rPr>
          <w:rFonts w:ascii="ALFABET98" w:hAnsi="ALFABET98"/>
          <w:sz w:val="72"/>
          <w:szCs w:val="72"/>
        </w:rPr>
        <w:t xml:space="preserve"> </w:t>
      </w:r>
    </w:p>
    <w:p w:rsidR="00E673A2" w:rsidRDefault="00E673A2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FB4CB5">
        <w:rPr>
          <w:rFonts w:ascii="ALFABET98" w:hAnsi="ALFABET98"/>
          <w:sz w:val="72"/>
          <w:szCs w:val="72"/>
        </w:rPr>
        <w:t>O</w:t>
      </w:r>
      <w:r w:rsidRPr="0006343D">
        <w:rPr>
          <w:rFonts w:ascii="ALFABET98" w:hAnsi="ALFABET98"/>
          <w:color w:val="FF0000"/>
          <w:sz w:val="72"/>
          <w:szCs w:val="72"/>
        </w:rPr>
        <w:t>kan</w:t>
      </w:r>
      <w:r w:rsidRPr="00FB4CB5">
        <w:rPr>
          <w:rFonts w:ascii="ALFABET98" w:hAnsi="ALFABET98"/>
          <w:sz w:val="72"/>
          <w:szCs w:val="72"/>
        </w:rPr>
        <w:t>, o</w:t>
      </w:r>
      <w:r w:rsidRPr="0006343D">
        <w:rPr>
          <w:rFonts w:ascii="ALFABET98" w:hAnsi="ALFABET98"/>
          <w:color w:val="FF0000"/>
          <w:sz w:val="72"/>
          <w:szCs w:val="72"/>
        </w:rPr>
        <w:t>na</w:t>
      </w:r>
      <w:r w:rsidRPr="00FB4CB5">
        <w:rPr>
          <w:rFonts w:ascii="ALFABET98" w:hAnsi="ALFABET98"/>
          <w:sz w:val="72"/>
          <w:szCs w:val="72"/>
        </w:rPr>
        <w:t xml:space="preserve"> on la</w:t>
      </w:r>
      <w:r w:rsidRPr="0006343D">
        <w:rPr>
          <w:rFonts w:ascii="ALFABET98" w:hAnsi="ALFABET98"/>
          <w:color w:val="FF0000"/>
          <w:sz w:val="72"/>
          <w:szCs w:val="72"/>
        </w:rPr>
        <w:t>le</w:t>
      </w:r>
      <w:r w:rsidRPr="00FB4CB5">
        <w:rPr>
          <w:rFonts w:ascii="ALFABET98" w:hAnsi="ALFABET98"/>
          <w:sz w:val="72"/>
          <w:szCs w:val="72"/>
        </w:rPr>
        <w:t xml:space="preserve"> al.</w:t>
      </w:r>
      <w:r w:rsidR="00443F71"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226" style="position:absolute;margin-left:-16.1pt;margin-top:9.4pt;width:521.25pt;height:36.85pt;z-index:-251117568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">
            <v:group id="Group 33" o:spid="_x0000_s222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tkxuFwwAAAN0AAAAP&#10;AAAAAAAAAAAAAAAAAKoCAABkcnMvZG93bnJldi54bWxQSwUGAAAAAAQABAD6AAAAmgMAAAAA&#10;">
              <v:rect id="Rectangle 34" o:spid="_x0000_s223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A/VpMUA&#10;AADdAAAADwAAAGRycy9kb3ducmV2LnhtbESPT2vCQBTE74V+h+UVequbtJBKdJX+s3itRoK3R/aZ&#10;DWbfhuzWxG/vCoLHYWZ+w8yXo23FiXrfOFaQThIQxJXTDdcKiu3qZQrCB2SNrWNScCYPy8Xjwxxz&#10;7Qb+o9Mm1CJC2OeowITQ5VL6ypBFP3EdcfQOrrcYouxrqXscIty28jVJMmmx4bhgsKMvQ9Vx828V&#10;vNXljymLb1/YtMx+d+fd57BfKfX8NH7MQAQawz18a6+1gix5T+H6Jj4Bubg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0D9WkxQAAAN0AAAAPAAAAAAAAAAAAAAAAAJgCAABkcnMv&#10;ZG93bnJldi54bWxQSwUGAAAAAAQABAD1AAAAigMAAAAA&#10;" strokecolor="#2f5496 [2408]" strokeweight="1.5pt">
                <v:fill opacity="0"/>
              </v:rect>
              <v:rect id="Rectangle 35" o:spid="_x0000_s223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6e/e8MA&#10;AADdAAAADwAAAGRycy9kb3ducmV2LnhtbESPT4vCMBTE74LfITzBm6YV/+xWo4ii7lHd9f5onm2x&#10;ealN1PrtzYLgcZiZ3zCzRWNKcafaFZYVxP0IBHFqdcGZgr/fTe8LhPPIGkvLpOBJDhbzdmuGibYP&#10;PtD96DMRIOwSVJB7XyVSujQng65vK+LgnW1t0AdZZ1LX+AhwU8pBFI2lwYLDQo4VrXJKL8ebUXAa&#10;rSveScP7eDP8Hp0u2+sqNkp1O81yCsJT4z/hd/tHKxhHkwH8vwlPQM5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6e/e8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22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/XgNsYAAADdAAAADwAAAGRycy9kb3ducmV2LnhtbESPT4vCMBTE74LfITxhb5quC65Uo2wF&#10;wQoe/MPC3h7Ns602L7WJWr+9ERY8DjPzG2Y6b00lbtS40rKCz0EEgjizuuRcwWG/7I9BOI+ssbJM&#10;Ch7kYD7rdqYYa3vnLd12PhcBwi5GBYX3dSylywoy6Aa2Jg7e0TYGfZBNLnWD9wA3lRxG0UgaLDks&#10;FFjToqDsvLsaBclj/buxPr2sjn+nS5okwxRPRqmPXvszAeGp9e/wf3ulFYyi7y94vQlPQM6e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P14DbGAAAA3QAAAA8AAAAAAAAA&#10;AAAAAAAAoQIAAGRycy9kb3ducmV2LnhtbFBLBQYAAAAABAAEAPkAAACUAwAAAAA=&#10;" strokecolor="#2f5496 [2408]" strokeweight="1.5pt"/>
            <v:shape id="AutoShape 37" o:spid="_x0000_s222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Bx4QsYAAADdAAAADwAAAGRycy9kb3ducmV2LnhtbESPT4vCMBTE74LfITxhb5quLK5Uo2wF&#10;wQoe/MPC3h7Ns602L7WJWr+9ERY8DjPzG2Y6b00lbtS40rKCz0EEgjizuuRcwWG/7I9BOI+ssbJM&#10;Ch7kYD7rdqYYa3vnLd12PhcBwi5GBYX3dSylywoy6Aa2Jg7e0TYGfZBNLnWD9wA3lRxG0UgaLDks&#10;FFjToqDsvLsaBclj/buxPr2sjn+nS5okwxRPRqmPXvszAeGp9e/wf3ulFYyi7y94vQlPQM6e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wceELGAAAA3QAAAA8AAAAAAAAA&#10;AAAAAAAAoQIAAGRycy9kb3ducmV2LnhtbFBLBQYAAAAABAAEAPkAAACUAwAAAAA=&#10;" strokecolor="#2f5496 [2408]" strokeweight="1.5pt"/>
          </v:group>
        </w:pict>
      </w:r>
      <w:r>
        <w:rPr>
          <w:rFonts w:ascii="ALFABET98" w:hAnsi="ALFABET98"/>
          <w:sz w:val="72"/>
          <w:szCs w:val="72"/>
        </w:rPr>
        <w:t xml:space="preserve">  </w:t>
      </w:r>
      <w:r w:rsidRPr="0024361A">
        <w:rPr>
          <w:rFonts w:ascii="ALFABET98" w:hAnsi="ALFABET98"/>
          <w:sz w:val="72"/>
          <w:szCs w:val="72"/>
        </w:rPr>
        <w:t xml:space="preserve"> </w:t>
      </w:r>
      <w:r>
        <w:rPr>
          <w:rFonts w:ascii="ALFABET98" w:hAnsi="ALFABET98"/>
          <w:sz w:val="72"/>
          <w:szCs w:val="72"/>
        </w:rPr>
        <w:t xml:space="preserve">                                       </w:t>
      </w:r>
    </w:p>
    <w:p w:rsidR="00E673A2" w:rsidRPr="0024361A" w:rsidRDefault="00443F71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220" style="position:absolute;margin-left:-16.1pt;margin-top:9.4pt;width:521.25pt;height:36.85pt;z-index:-25111654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VaqWMBYEAADxDwAADgAAAAAAAAAAAAAAAAAuAgAAZHJzL2Uyb0RvYy54bWxQSwECLQAUAAYA&#10;CAAAACEAWCsPaOAAAAAKAQAADwAAAAAAAAAAAAAAAABwBgAAZHJzL2Rvd25yZXYueG1sUEsFBgAA&#10;AAAEAAQA8wAAAH0HAAAAAA==&#10;">
            <v:group id="Group 33" o:spid="_x0000_s222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NNiZqxgAAAN0A&#10;AAAPAAAAAAAAAAAAAAAAAKoCAABkcnMvZG93bnJldi54bWxQSwUGAAAAAAQABAD6AAAAnQMAAAAA&#10;">
              <v:rect id="Rectangle 34" o:spid="_x0000_s222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KroS8UA&#10;AADdAAAADwAAAGRycy9kb3ducmV2LnhtbESPT2vCQBTE7wW/w/IEb3WjQpTUVeq/0mttJHh7ZF+z&#10;odm3Ibua+O27hUKPw8z8hllvB9uIO3W+dqxgNk1AEJdO11wpyD9PzysQPiBrbByTggd52G5GT2vM&#10;tOv5g+7nUIkIYZ+hAhNCm0npS0MW/dS1xNH7cp3FEGVXSd1hH+G2kfMkSaXFmuOCwZb2hsrv880q&#10;WFTF0RT5wed2VqRvl8dl119PSk3Gw+sLiEBD+A//td+1gjRZLuH3TXwCcvM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quhLxQAAAN0AAAAPAAAAAAAAAAAAAAAAAJgCAABkcnMv&#10;ZG93bnJldi54bWxQSwUGAAAAAAQABAD1AAAAigMAAAAA&#10;" strokecolor="#2f5496 [2408]" strokeweight="1.5pt">
                <v:fill opacity="0"/>
              </v:rect>
              <v:rect id="Rectangle 35" o:spid="_x0000_s222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+IkcEA&#10;AADdAAAADwAAAGRycy9kb3ducmV2LnhtbERPPW/CMBDdK/EfrEPqRpyghpYUgxCIwkhT2E/xNYmI&#10;zyF2Sfj3eEDq+PS+F6vBNOJGnastK0iiGARxYXXNpYLTz27yAcJ5ZI2NZVJwJwer5ehlgZm2PX/T&#10;LfelCCHsMlRQed9mUrqiIoMusi1x4H5tZ9AH2JVSd9iHcNPIaRzPpMGaQ0OFLW0qKi75n1FwTrct&#10;76XhY7J7m6fny9d1kxilXsfD+hOEp8H/i5/ug1Ywi9/D3PAmPAG5f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ZPiJH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222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h3X3MUAAADdAAAADwAAAGRycy9kb3ducmV2LnhtbESPQYvCMBSE78L+h/AWvGmqB3WrUezC&#10;ghU8rC6Ct0fzbKvNS22i1n9vFgSPw8x8w8wWranEjRpXWlYw6EcgiDOrS84V/O1+ehMQziNrrCyT&#10;ggc5WMw/OjOMtb3zL922PhcBwi5GBYX3dSylywoy6Pq2Jg7e0TYGfZBNLnWD9wA3lRxG0UgaLDks&#10;FFjTd0HZeXs1CpLHer+xPr2sjofTJU2SYYono1T3s11OQXhq/Tv8aq+0glE0/oL/N+EJyPkT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h3X3MUAAADdAAAADwAAAAAAAAAA&#10;AAAAAAChAgAAZHJzL2Rvd25yZXYueG1sUEsFBgAAAAAEAAQA+QAAAJMDAAAAAA==&#10;" strokecolor="#2f5496 [2408]" strokeweight="1.5pt"/>
            <v:shape id="AutoShape 37" o:spid="_x0000_s222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TJyJsYAAADdAAAADwAAAGRycy9kb3ducmV2LnhtbESPQWvCQBSE7wX/w/KE3pqNimJTVzFC&#10;wQg9aEuht0f2mUSzb2N21fjv3YLgcZiZb5jZojO1uFDrKssKBlEMgji3uuJCwc/359sUhPPIGmvL&#10;pOBGDhbz3ssME22vvKXLzhciQNglqKD0vkmkdHlJBl1kG+Lg7W1r0AfZFlK3eA1wU8thHE+kwYrD&#10;QokNrUrKj7uzUZDeNr9f1men9f7vcMrSdJjhwSj12u+WHyA8df4ZfrTXWsH7eDSC/zfhCcj5H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UycibGAAAA3QAAAA8AAAAAAAAA&#10;AAAAAAAAoQIAAGRycy9kb3ducmV2LnhtbFBLBQYAAAAABAAEAPkAAACUAwAAAAA=&#10;" strokecolor="#2f5496 [2408]" strokeweight="1.5pt"/>
          </v:group>
        </w:pict>
      </w:r>
      <w:r w:rsidR="00E673A2" w:rsidRPr="0024361A">
        <w:rPr>
          <w:rFonts w:ascii="ALFABET98" w:hAnsi="ALFABET98"/>
          <w:sz w:val="72"/>
          <w:szCs w:val="72"/>
        </w:rPr>
        <w:t xml:space="preserve"> </w:t>
      </w:r>
      <w:r w:rsidR="00E673A2">
        <w:rPr>
          <w:rFonts w:ascii="ALFABET98" w:hAnsi="ALFABET98"/>
          <w:sz w:val="72"/>
          <w:szCs w:val="72"/>
        </w:rPr>
        <w:t xml:space="preserve">                                         </w:t>
      </w:r>
      <w:r w:rsidR="00E673A2" w:rsidRPr="0024361A">
        <w:rPr>
          <w:rFonts w:ascii="ALFABET98" w:hAnsi="ALFABET98"/>
          <w:sz w:val="72"/>
          <w:szCs w:val="72"/>
        </w:rPr>
        <w:t xml:space="preserve">       </w:t>
      </w:r>
      <w:r w:rsidR="00E673A2">
        <w:rPr>
          <w:rFonts w:ascii="ALFABET98" w:hAnsi="ALFABET98"/>
          <w:sz w:val="72"/>
          <w:szCs w:val="72"/>
        </w:rPr>
        <w:t xml:space="preserve">      </w:t>
      </w:r>
      <w:r w:rsidR="00E673A2" w:rsidRPr="0024361A">
        <w:rPr>
          <w:rFonts w:ascii="ALFABET98" w:hAnsi="ALFABET98"/>
          <w:sz w:val="72"/>
          <w:szCs w:val="72"/>
        </w:rPr>
        <w:t xml:space="preserve">        </w:t>
      </w:r>
      <w:r w:rsidR="00E673A2">
        <w:rPr>
          <w:rFonts w:ascii="ALFABET98" w:hAnsi="ALFABET98"/>
          <w:sz w:val="72"/>
          <w:szCs w:val="72"/>
        </w:rPr>
        <w:t xml:space="preserve"> </w:t>
      </w:r>
    </w:p>
    <w:p w:rsidR="00E673A2" w:rsidRPr="0024361A" w:rsidRDefault="00E673A2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FB4CB5">
        <w:rPr>
          <w:rFonts w:ascii="ALFABET98" w:hAnsi="ALFABET98"/>
          <w:noProof/>
          <w:sz w:val="72"/>
          <w:szCs w:val="72"/>
          <w:lang w:eastAsia="tr-TR"/>
        </w:rPr>
        <w:t>Na</w:t>
      </w:r>
      <w:r w:rsidRPr="0006343D">
        <w:rPr>
          <w:rFonts w:ascii="ALFABET98" w:hAnsi="ALFABET98"/>
          <w:noProof/>
          <w:color w:val="FF0000"/>
          <w:sz w:val="72"/>
          <w:szCs w:val="72"/>
          <w:lang w:eastAsia="tr-TR"/>
        </w:rPr>
        <w:t>lan</w:t>
      </w:r>
      <w:r>
        <w:rPr>
          <w:rFonts w:ascii="ALFABET98" w:hAnsi="ALFABET98"/>
          <w:noProof/>
          <w:sz w:val="72"/>
          <w:szCs w:val="72"/>
          <w:lang w:eastAsia="tr-TR"/>
        </w:rPr>
        <w:t xml:space="preserve"> i</w:t>
      </w:r>
      <w:r w:rsidRPr="0006343D">
        <w:rPr>
          <w:rFonts w:ascii="ALFABET98" w:hAnsi="ALFABET98"/>
          <w:noProof/>
          <w:color w:val="FF0000"/>
          <w:sz w:val="72"/>
          <w:szCs w:val="72"/>
          <w:lang w:eastAsia="tr-TR"/>
        </w:rPr>
        <w:t>ki</w:t>
      </w:r>
      <w:r w:rsidRPr="00FB4CB5">
        <w:rPr>
          <w:rFonts w:ascii="ALFABET98" w:hAnsi="ALFABET98"/>
          <w:noProof/>
          <w:sz w:val="72"/>
          <w:szCs w:val="72"/>
          <w:lang w:eastAsia="tr-TR"/>
        </w:rPr>
        <w:t xml:space="preserve"> ko</w:t>
      </w:r>
      <w:r w:rsidRPr="0006343D">
        <w:rPr>
          <w:rFonts w:ascii="ALFABET98" w:hAnsi="ALFABET98"/>
          <w:noProof/>
          <w:color w:val="FF0000"/>
          <w:sz w:val="72"/>
          <w:szCs w:val="72"/>
          <w:lang w:eastAsia="tr-TR"/>
        </w:rPr>
        <w:t>li</w:t>
      </w:r>
      <w:r w:rsidRPr="00FB4CB5">
        <w:rPr>
          <w:rFonts w:ascii="ALFABET98" w:hAnsi="ALFABET98"/>
          <w:noProof/>
          <w:sz w:val="72"/>
          <w:szCs w:val="72"/>
          <w:lang w:eastAsia="tr-TR"/>
        </w:rPr>
        <w:t xml:space="preserve"> kek al.</w:t>
      </w:r>
      <w:r w:rsidRPr="00FB4CB5">
        <w:rPr>
          <w:rFonts w:ascii="ALFABET98" w:hAnsi="ALFABET98"/>
          <w:sz w:val="72"/>
          <w:szCs w:val="72"/>
        </w:rPr>
        <w:t xml:space="preserve">    </w:t>
      </w:r>
      <w:r w:rsidR="00443F71"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214" style="position:absolute;margin-left:-16.1pt;margin-top:9.4pt;width:521.25pt;height:36.85pt;z-index:-251115520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AWTOMwFQQAAPEPAAAOAAAAAAAAAAAAAAAAAC4CAABkcnMvZTJvRG9jLnhtbFBLAQItABQABgAI&#10;AAAAIQBYKw9o4AAAAAoBAAAPAAAAAAAAAAAAAAAAAG8GAABkcnMvZG93bnJldi54bWxQSwUGAAAA&#10;AAQABADzAAAAfAcAAAAA&#10;">
            <v:group id="Group 33" o:spid="_x0000_s221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bIyoNxgAAAN0A&#10;AAAPAAAAAAAAAAAAAAAAAKoCAABkcnMvZG93bnJldi54bWxQSwUGAAAAAAQABAD6AAAAnQMAAAAA&#10;">
              <v:rect id="Rectangle 34" o:spid="_x0000_s221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PWzHMYA&#10;AADdAAAADwAAAGRycy9kb3ducmV2LnhtbESPT2vCQBTE70K/w/IKvekmrYQSXaV/VHqtRkJvj+wz&#10;G5p9G7Krid/eLRQ8DjPzG2a5Hm0rLtT7xrGCdJaAIK6cbrhWUBy201cQPiBrbB2Tgit5WK8eJkvM&#10;tRv4my77UIsIYZ+jAhNCl0vpK0MW/cx1xNE7ud5iiLKvpe5xiHDbyuckyaTFhuOCwY4+DFW/+7NV&#10;8FKXG1MWn76waZntjtfj+/CzVerpcXxbgAg0hnv4v/2lFWTpfA5/b+ITkK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PWzHMYAAADdAAAADwAAAAAAAAAAAAAAAACYAgAAZHJz&#10;L2Rvd25yZXYueG1sUEsFBgAAAAAEAAQA9QAAAIsDAAAAAA==&#10;" strokecolor="#2f5496 [2408]" strokeweight="1.5pt">
                <v:fill opacity="0"/>
              </v:rect>
              <v:rect id="Rectangle 35" o:spid="_x0000_s221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MPiL8MA&#10;AADdAAAADwAAAGRycy9kb3ducmV2LnhtbESPQYvCMBSE74L/IbwFb5p2seJ2jSKKrketen80b9ti&#10;89Jtonb/vREEj8PMfMPMFp2pxY1aV1lWEI8iEMS51RUXCk7HzXAKwnlkjbVlUvBPDhbzfm+GqbZ3&#10;PtAt84UIEHYpKii9b1IpXV6SQTeyDXHwfm1r0AfZFlK3eA9wU8vPKJpIgxWHhRIbWpWUX7KrUXBO&#10;1g3/SMP7eDP+Ss6X7d8qNkoNPrrlNwhPnX+HX+2dVjCJxwk834QnIO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MPiL8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21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w+GjsYAAADdAAAADwAAAGRycy9kb3ducmV2LnhtbESPT4vCMBTE78J+h/AEb5oqUqQaxS4s&#10;WMGDf1jY26N5ttXmpTZZrd/eLCx4HGbmN8xi1Zla3Kl1lWUF41EEgji3uuJCwen4NZyBcB5ZY22Z&#10;FDzJwWr50Vtgou2D93Q/+EIECLsEFZTeN4mULi/JoBvZhjh4Z9sa9EG2hdQtPgLc1HISRbE0WHFY&#10;KLGhz5Ly6+HXKEif2++d9dltc/653LI0nWR4MUoN+t16DsJT59/h//ZGK4jH0xj+3oQnIJc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sPho7GAAAA3QAAAA8AAAAAAAAA&#10;AAAAAAAAoQIAAGRycy9kb3ducmV2LnhtbFBLBQYAAAAABAAEAPkAAACUAwAAAAA=&#10;" strokecolor="#2f5496 [2408]" strokeweight="1.5pt"/>
            <v:shape id="AutoShape 37" o:spid="_x0000_s221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EMjFccAAADdAAAADwAAAGRycy9kb3ducmV2LnhtbESPQWvCQBSE74X+h+UVvDUbRWyJWcUU&#10;CkboobYUvD2yz2w0+zZmV43/vlsoeBxm5hsmXw62FRfqfeNYwThJQRBXTjdcK/j+en9+BeEDssbW&#10;MSm4kYfl4vEhx0y7K3/SZRtqESHsM1RgQugyKX1lyKJPXEccvb3rLYYo+1rqHq8Rbls5SdOZtNhw&#10;XDDY0Zuh6rg9WwXFbfPz4UJ5Wu93h1NZFJMSD1ap0dOwmoMINIR7+L+91gpm4+kL/L2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kQyMVxwAAAN0AAAAPAAAAAAAA&#10;AAAAAAAAAKECAABkcnMvZG93bnJldi54bWxQSwUGAAAAAAQABAD5AAAAlQMAAAAA&#10;" strokecolor="#2f5496 [2408]" strokeweight="1.5pt"/>
          </v:group>
        </w:pict>
      </w:r>
      <w:r w:rsidRPr="0024361A">
        <w:rPr>
          <w:rFonts w:ascii="ALFABET98" w:hAnsi="ALFABET98"/>
          <w:sz w:val="72"/>
          <w:szCs w:val="72"/>
        </w:rPr>
        <w:t xml:space="preserve"> </w:t>
      </w:r>
      <w:r>
        <w:rPr>
          <w:rFonts w:ascii="ALFABET98" w:hAnsi="ALFABET98"/>
          <w:sz w:val="72"/>
          <w:szCs w:val="72"/>
        </w:rPr>
        <w:t xml:space="preserve">                                         </w:t>
      </w:r>
      <w:r w:rsidRPr="0024361A">
        <w:rPr>
          <w:rFonts w:ascii="ALFABET98" w:hAnsi="ALFABET98"/>
          <w:sz w:val="72"/>
          <w:szCs w:val="72"/>
        </w:rPr>
        <w:t xml:space="preserve">       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 </w:t>
      </w:r>
      <w:r>
        <w:rPr>
          <w:rFonts w:ascii="ALFABET98" w:hAnsi="ALFABET98"/>
          <w:sz w:val="72"/>
          <w:szCs w:val="72"/>
        </w:rPr>
        <w:t xml:space="preserve"> </w:t>
      </w:r>
    </w:p>
    <w:p w:rsidR="00E673A2" w:rsidRDefault="00443F71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208" style="position:absolute;margin-left:-16.1pt;margin-top:9.4pt;width:521.25pt;height:36.85pt;z-index:-25111449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CpMNBaFQQAAPEPAAAOAAAAAAAAAAAAAAAAAC4CAABkcnMvZTJvRG9jLnhtbFBLAQItABQABgAI&#10;AAAAIQBYKw9o4AAAAAoBAAAPAAAAAAAAAAAAAAAAAG8GAABkcnMvZG93bnJldi54bWxQSwUGAAAA&#10;AAQABADzAAAAfAcAAAAA&#10;">
            <v:group id="Group 33" o:spid="_x0000_s221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RQhqxxgAAAN0A&#10;AAAPAAAAAAAAAAAAAAAAAKoCAABkcnMvZG93bnJldi54bWxQSwUGAAAAAAQABAD6AAAAnQMAAAAA&#10;">
              <v:rect id="Rectangle 34" o:spid="_x0000_s221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g3lecIA&#10;AADdAAAADwAAAGRycy9kb3ducmV2LnhtbERPz2vCMBS+D/wfwhO8zbQTilSjbDpl12mleHs0b01Z&#10;81KaaOt/vxwGHj++3+vtaFtxp943jhWk8wQEceV0w7WC4nx4XYLwAVlj65gUPMjDdjN5WWOu3cDf&#10;dD+FWsQQ9jkqMCF0uZS+MmTRz11HHLkf11sMEfa11D0OMdy28i1JMmmx4dhgsKOdoer3dLMKFnX5&#10;acpi7wubltnx8rh8DNeDUrPp+L4CEWgMT/G/+0sryNIszo1v4hOQm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WDeV5wgAAAN0AAAAPAAAAAAAAAAAAAAAAAJgCAABkcnMvZG93&#10;bnJldi54bWxQSwUGAAAAAAQABAD1AAAAhwMAAAAA&#10;" strokecolor="#2f5496 [2408]" strokeweight="1.5pt">
                <v:fill opacity="0"/>
              </v:rect>
              <v:rect id="Rectangle 35" o:spid="_x0000_s221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ju0SsMA&#10;AADdAAAADwAAAGRycy9kb3ducmV2LnhtbESPT4vCMBTE78J+h/AWvK1pRcvaNYoo/jnuVr0/mrdt&#10;sXmpTdT67Y0geBxm5jfMdN6ZWlypdZVlBfEgAkGcW11xoeCwX399g3AeWWNtmRTcycF89tGbYqrt&#10;jf/omvlCBAi7FBWU3jeplC4vyaAb2IY4eP+2NeiDbAupW7wFuKnlMIoSabDisFBiQ8uS8lN2MQqO&#10;41XDW2n4N16PJuPjaXNexkap/me3+AHhqfPv8Ku90wqSOJnA8014AnL2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ju0Ss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21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cZx3MQAAADdAAAADwAAAGRycy9kb3ducmV2LnhtbERPu2rDMBTdA/0HcQvZEtkZ3OJGDnGh&#10;EBc6NCmFbhfr+pFYV7alOM7fV0Oh4+G8t7vZdGKi0bWWFcTrCARxaXXLtYKv09vqGYTzyBo7y6Tg&#10;Tg522cNii6m2N/6k6ehrEULYpaig8b5PpXRlQwbd2vbEgavsaNAHONZSj3gL4aaTmyhKpMGWQ0OD&#10;Pb02VF6OV6Mgv79/f1hfDIfq5zwUeb4p8GyUWj7O+xcQnmb/L/5zH7SCJH4K+8Ob8ARk9gs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lxnHcxAAAAN0AAAAPAAAAAAAAAAAA&#10;AAAAAKECAABkcnMvZG93bnJldi54bWxQSwUGAAAAAAQABAD5AAAAkgMAAAAA&#10;" strokecolor="#2f5496 [2408]" strokeweight="1.5pt"/>
            <v:shape id="AutoShape 37" o:spid="_x0000_s220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orUR8YAAADdAAAADwAAAGRycy9kb3ducmV2LnhtbESPT4vCMBTE78J+h/AEb5rWg0o1il1Y&#10;sIIH/7Cwt0fzbKvNS22yWr+9WVjwOMzMb5jFqjO1uFPrKssK4lEEgji3uuJCwen4NZyBcB5ZY22Z&#10;FDzJwWr50Vtgou2D93Q/+EIECLsEFZTeN4mULi/JoBvZhjh4Z9sa9EG2hdQtPgLc1HIcRRNpsOKw&#10;UGJDnyXl18OvUZA+t98767Pb5vxzuWVpOs7wYpQa9Lv1HISnzr/D/+2NVjCJpzH8vQlPQC5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qK1EfGAAAA3QAAAA8AAAAAAAAA&#10;AAAAAAAAoQIAAGRycy9kb3ducmV2LnhtbFBLBQYAAAAABAAEAPkAAACUAwAAAAA=&#10;" strokecolor="#2f5496 [2408]" strokeweight="1.5pt"/>
          </v:group>
        </w:pict>
      </w:r>
      <w:r w:rsidR="00E673A2" w:rsidRPr="0024361A">
        <w:rPr>
          <w:rFonts w:ascii="ALFABET98" w:hAnsi="ALFABET98"/>
          <w:sz w:val="72"/>
          <w:szCs w:val="72"/>
        </w:rPr>
        <w:t xml:space="preserve"> </w:t>
      </w:r>
      <w:r w:rsidR="00E673A2">
        <w:rPr>
          <w:rFonts w:ascii="ALFABET98" w:hAnsi="ALFABET98"/>
          <w:sz w:val="72"/>
          <w:szCs w:val="72"/>
        </w:rPr>
        <w:t xml:space="preserve">                                       </w:t>
      </w:r>
    </w:p>
    <w:p w:rsidR="00E673A2" w:rsidRPr="0024361A" w:rsidRDefault="00E673A2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FB4CB5">
        <w:rPr>
          <w:rFonts w:ascii="ALFABET98" w:hAnsi="ALFABET98"/>
          <w:sz w:val="72"/>
          <w:szCs w:val="72"/>
        </w:rPr>
        <w:t>O</w:t>
      </w:r>
      <w:r w:rsidRPr="0006343D">
        <w:rPr>
          <w:rFonts w:ascii="ALFABET98" w:hAnsi="ALFABET98"/>
          <w:color w:val="FF0000"/>
          <w:sz w:val="72"/>
          <w:szCs w:val="72"/>
        </w:rPr>
        <w:t>kan</w:t>
      </w:r>
      <w:r w:rsidRPr="00FB4CB5">
        <w:rPr>
          <w:rFonts w:ascii="ALFABET98" w:hAnsi="ALFABET98"/>
          <w:sz w:val="72"/>
          <w:szCs w:val="72"/>
        </w:rPr>
        <w:t>, on la</w:t>
      </w:r>
      <w:r w:rsidRPr="0006343D">
        <w:rPr>
          <w:rFonts w:ascii="ALFABET98" w:hAnsi="ALFABET98"/>
          <w:color w:val="FF0000"/>
          <w:sz w:val="72"/>
          <w:szCs w:val="72"/>
        </w:rPr>
        <w:t>le</w:t>
      </w:r>
      <w:r w:rsidRPr="00FB4CB5">
        <w:rPr>
          <w:rFonts w:ascii="ALFABET98" w:hAnsi="ALFABET98"/>
          <w:sz w:val="72"/>
          <w:szCs w:val="72"/>
        </w:rPr>
        <w:t xml:space="preserve"> al kok</w:t>
      </w:r>
      <w:r w:rsidRPr="0006343D">
        <w:rPr>
          <w:rFonts w:ascii="ALFABET98" w:hAnsi="ALFABET98"/>
          <w:color w:val="FF0000"/>
          <w:sz w:val="72"/>
          <w:szCs w:val="72"/>
        </w:rPr>
        <w:t>la</w:t>
      </w:r>
      <w:r w:rsidRPr="00FB4CB5">
        <w:rPr>
          <w:rFonts w:ascii="ALFABET98" w:hAnsi="ALFABET98"/>
          <w:sz w:val="72"/>
          <w:szCs w:val="72"/>
        </w:rPr>
        <w:t>.</w:t>
      </w:r>
      <w:r w:rsidR="00443F71"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202" style="position:absolute;margin-left:-16.1pt;margin-top:9.4pt;width:521.25pt;height:36.85pt;z-index:-251113472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">
            <v:group id="Group 33" o:spid="_x0000_s220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q6CKb8cAAADd&#10;AAAADwAAAAAAAAAAAAAAAACqAgAAZHJzL2Rvd25yZXYueG1sUEsFBgAAAAAEAAQA+gAAAJ4DAAAA&#10;AA==&#10;">
              <v:rect id="Rectangle 34" o:spid="_x0000_s220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pl5ocYA&#10;AADdAAAADwAAAGRycy9kb3ducmV2LnhtbESPzWrDMBCE74W+g9hCb43sJrjFiRLa5odcmzqY3BZr&#10;a5laK2OpsfP2UaDQ4zAz3zCL1WhbcabeN44VpJMEBHHldMO1guJr+/QKwgdkja1jUnAhD6vl/d0C&#10;c+0G/qTzIdQiQtjnqMCE0OVS+sqQRT9xHXH0vl1vMUTZ11L3OES4beVzkmTSYsNxwWBHH4aqn8Ov&#10;VTCty40pi7UvbFpmu+Pl+D6ctko9PoxvcxCBxvAf/mvvtYIsfZnB7U18AnJ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pl5ocYAAADdAAAADwAAAAAAAAAAAAAAAACYAgAAZHJz&#10;L2Rvd25yZXYueG1sUEsFBgAAAAAEAAQA9QAAAIsDAAAAAA==&#10;" strokecolor="#2f5496 [2408]" strokeweight="1.5pt">
                <v:fill opacity="0"/>
              </v:rect>
              <v:rect id="Rectangle 35" o:spid="_x0000_s220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8oksQA&#10;AADdAAAADwAAAGRycy9kb3ducmV2LnhtbESPQWvCQBSE7wX/w/KE3nQTMdqmrkEiaXtstd4f2WcS&#10;zL6N2W1M/323IPQ4zMw3zCYbTSsG6l1jWUE8j0AQl1Y3XCn4OhazJxDOI2tsLZOCH3KQbScPG0y1&#10;vfEnDQdfiQBhl6KC2vsuldKVNRl0c9sRB+9se4M+yL6SusdbgJtWLqJoJQ02HBZq7Civqbwcvo2C&#10;U7Lv+E0a/oiL5XNyurxe89go9Tgddy8gPI3+P3xvv2sFq3idwN+b8ATk9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6vKJL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220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WNMM8YAAADdAAAADwAAAGRycy9kb3ducmV2LnhtbESPT4vCMBTE78J+h/AEb5rqoUo1il1Y&#10;sIIH/7Cwt0fzbKvNS22yWr+9WVjwOMzMb5jFqjO1uFPrKssKxqMIBHFudcWFgtPxazgD4Tyyxtoy&#10;KXiSg9Xyo7fARNsH7+l+8IUIEHYJKii9bxIpXV6SQTeyDXHwzrY16INsC6lbfAS4qeUkimJpsOKw&#10;UGJDnyXl18OvUZA+t98767Pb5vxzuWVpOsnwYpQa9Lv1HISnzr/D/+2NVhCPpzH8vQlPQC5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VjTDPGAAAA3QAAAA8AAAAAAAAA&#10;AAAAAAAAoQIAAGRycy9kb3ducmV2LnhtbFBLBQYAAAAABAAEAPkAAACUAwAAAAA=&#10;" strokecolor="#2f5496 [2408]" strokeweight="1.5pt"/>
            <v:shape id="AutoShape 37" o:spid="_x0000_s220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i/pqMcAAADdAAAADwAAAGRycy9kb3ducmV2LnhtbESPQWvCQBSE74X+h+UVvNWNHmJJs0oj&#10;CEbwUC2F3h7ZZxKbfRuzaxL/fVcQehxm5hsmXY2mET11rrasYDaNQBAXVtdcKvg6bl7fQDiPrLGx&#10;TApu5GC1fH5KMdF24E/qD74UAcIuQQWV920ipSsqMuimtiUO3sl2Bn2QXSl1h0OAm0bOoyiWBmsO&#10;CxW2tK6o+D1cjYLstvveW59ftqef8yXPsnmOZ6PU5GX8eAfhafT/4Ud7qxXEs8UC7m/CE5DL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qL+moxwAAAN0AAAAPAAAAAAAA&#10;AAAAAAAAAKECAABkcnMvZG93bnJldi54bWxQSwUGAAAAAAQABAD5AAAAlQMAAAAA&#10;" strokecolor="#2f5496 [2408]" strokeweight="1.5pt"/>
          </v:group>
        </w:pict>
      </w:r>
      <w:r w:rsidRPr="0024361A">
        <w:rPr>
          <w:rFonts w:ascii="ALFABET98" w:hAnsi="ALFABET98"/>
          <w:sz w:val="72"/>
          <w:szCs w:val="72"/>
        </w:rPr>
        <w:t xml:space="preserve"> </w:t>
      </w:r>
      <w:r>
        <w:rPr>
          <w:rFonts w:ascii="ALFABET98" w:hAnsi="ALFABET98"/>
          <w:sz w:val="72"/>
          <w:szCs w:val="72"/>
        </w:rPr>
        <w:t xml:space="preserve">                                         </w:t>
      </w:r>
      <w:r w:rsidRPr="0024361A">
        <w:rPr>
          <w:rFonts w:ascii="ALFABET98" w:hAnsi="ALFABET98"/>
          <w:sz w:val="72"/>
          <w:szCs w:val="72"/>
        </w:rPr>
        <w:t xml:space="preserve">       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 </w:t>
      </w:r>
      <w:r>
        <w:rPr>
          <w:rFonts w:ascii="ALFABET98" w:hAnsi="ALFABET98"/>
          <w:sz w:val="72"/>
          <w:szCs w:val="72"/>
        </w:rPr>
        <w:t xml:space="preserve"> </w:t>
      </w:r>
    </w:p>
    <w:p w:rsidR="00E673A2" w:rsidRPr="0024361A" w:rsidRDefault="00443F71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196" style="position:absolute;margin-left:-16.1pt;margin-top:9.4pt;width:521.25pt;height:36.85pt;z-index:-25111244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">
            <v:group id="Group 33" o:spid="_x0000_s219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KSL2FxgAAAN0A&#10;AAAPAAAAAAAAAAAAAAAAAKoCAABkcnMvZG93bnJldi54bWxQSwUGAAAAAAQABAD6AAAAnQMAAAAA&#10;">
              <v:rect id="Rectangle 34" o:spid="_x0000_s220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HcPhcIA&#10;AADdAAAADwAAAGRycy9kb3ducmV2LnhtbERPz2vCMBS+D/wfwhO8zbQTilSjTKfD67RSdns0b01Z&#10;81KaaOt/vxyEHT++3+vtaFtxp943jhWk8wQEceV0w7WC4nJ8XYLwAVlj65gUPMjDdjN5WWOu3cBf&#10;dD+HWsQQ9jkqMCF0uZS+MmTRz11HHLkf11sMEfa11D0OMdy28i1JMmmx4dhgsKO9oer3fLMKFnV5&#10;MGXx4Qubltnn9XHdDd9HpWbT8X0FItAY/sVP90kryNJl3B/fxCcgN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Ydw+FwgAAAN0AAAAPAAAAAAAAAAAAAAAAAJgCAABkcnMvZG93&#10;bnJldi54bWxQSwUGAAAAAAQABAD1AAAAhwMAAAAA&#10;" strokecolor="#2f5496 [2408]" strokeweight="1.5pt">
                <v:fill opacity="0"/>
              </v:rect>
              <v:rect id="Rectangle 35" o:spid="_x0000_s220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FetsQA&#10;AADdAAAADwAAAGRycy9kb3ducmV2LnhtbESPQWvCQBSE70L/w/IKvelmpRGNrlJSYnu0tt4f2dck&#10;mH0bs1sT/323IPQ4zMw3zGY32lZcqfeNYw1qloAgLp1puNLw9VlMlyB8QDbYOiYNN/Kw2z5MNpgZ&#10;N/AHXY+hEhHCPkMNdQhdJqUva7LoZ64jjt636y2GKPtKmh6HCLetnCfJQlpsOC7U2FFeU3k+/lgN&#10;p/S14zdp+aCK51V6Ou8vubJaPz2OL2sQgcbwH763342GhVoq+HsTn4Dc/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RBXrb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219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406F8UAAADdAAAADwAAAGRycy9kb3ducmV2LnhtbESPQYvCMBSE7wv+h/AEb2tqDyLVKFtB&#10;sIKHVRG8PZpnW7d5qU3U+u83guBxmJlvmNmiM7W4U+sqywpGwwgEcW51xYWCw371PQHhPLLG2jIp&#10;eJKDxbz3NcNE2wf/0n3nCxEg7BJUUHrfJFK6vCSDbmgb4uCdbWvQB9kWUrf4CHBTyziKxtJgxWGh&#10;xIaWJeV/u5tRkD43x6312XV9Pl2uWZrGGV6MUoN+9zMF4anzn/C7vdYKxqNJDK834QnI+T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406F8UAAADdAAAADwAAAAAAAAAA&#10;AAAAAAChAgAAZHJzL2Rvd25yZXYueG1sUEsFBgAAAAAEAAQA+QAAAJMDAAAAAA==&#10;" strokecolor="#2f5496 [2408]" strokeweight="1.5pt"/>
            <v:shape id="AutoShape 37" o:spid="_x0000_s219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MGfjMYAAADdAAAADwAAAGRycy9kb3ducmV2LnhtbESPT4vCMBTE74LfITzBm011QaRrlK0g&#10;WGEP/kHY26N5tnWbl9pktX77jSB4HGbmN8x82Zla3Kh1lWUF4ygGQZxbXXGh4HhYj2YgnEfWWFsm&#10;BQ9ysFz0e3NMtL3zjm57X4gAYZeggtL7JpHS5SUZdJFtiIN3tq1BH2RbSN3iPcBNLSdxPJUGKw4L&#10;JTa0Kin/3f8ZBelje/q2Prtuzj+Xa5amkwwvRqnhoPv6BOGp8+/wq73RCqbj2Qc834QnIBf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DBn4zGAAAA3QAAAA8AAAAAAAAA&#10;AAAAAAAAoQIAAGRycy9kb3ducmV2LnhtbFBLBQYAAAAABAAEAPkAAACUAwAAAAA=&#10;" strokecolor="#2f5496 [2408]" strokeweight="1.5pt"/>
          </v:group>
        </w:pict>
      </w:r>
      <w:r w:rsidR="00E673A2" w:rsidRPr="0024361A">
        <w:rPr>
          <w:rFonts w:ascii="ALFABET98" w:hAnsi="ALFABET98"/>
          <w:sz w:val="72"/>
          <w:szCs w:val="72"/>
        </w:rPr>
        <w:t xml:space="preserve"> </w:t>
      </w:r>
      <w:r w:rsidR="00E673A2">
        <w:rPr>
          <w:rFonts w:ascii="ALFABET98" w:hAnsi="ALFABET98"/>
          <w:sz w:val="72"/>
          <w:szCs w:val="72"/>
        </w:rPr>
        <w:t xml:space="preserve">                                        </w:t>
      </w:r>
      <w:r w:rsidR="00E673A2" w:rsidRPr="0024361A">
        <w:rPr>
          <w:rFonts w:ascii="ALFABET98" w:hAnsi="ALFABET98"/>
          <w:sz w:val="72"/>
          <w:szCs w:val="72"/>
        </w:rPr>
        <w:t xml:space="preserve">       </w:t>
      </w:r>
      <w:r w:rsidR="00E673A2">
        <w:rPr>
          <w:rFonts w:ascii="ALFABET98" w:hAnsi="ALFABET98"/>
          <w:sz w:val="72"/>
          <w:szCs w:val="72"/>
        </w:rPr>
        <w:t xml:space="preserve">      </w:t>
      </w:r>
      <w:r w:rsidR="00E673A2" w:rsidRPr="0024361A">
        <w:rPr>
          <w:rFonts w:ascii="ALFABET98" w:hAnsi="ALFABET98"/>
          <w:sz w:val="72"/>
          <w:szCs w:val="72"/>
        </w:rPr>
        <w:t xml:space="preserve">        </w:t>
      </w:r>
      <w:r w:rsidR="00E673A2">
        <w:rPr>
          <w:rFonts w:ascii="ALFABET98" w:hAnsi="ALFABET98"/>
          <w:sz w:val="72"/>
          <w:szCs w:val="72"/>
        </w:rPr>
        <w:t xml:space="preserve"> </w:t>
      </w:r>
    </w:p>
    <w:p w:rsidR="00E673A2" w:rsidRPr="0024361A" w:rsidRDefault="00E673A2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FB4CB5">
        <w:rPr>
          <w:rFonts w:ascii="ALFABET98" w:hAnsi="ALFABET98"/>
          <w:sz w:val="72"/>
          <w:szCs w:val="72"/>
        </w:rPr>
        <w:t>Na</w:t>
      </w:r>
      <w:r w:rsidRPr="0006343D">
        <w:rPr>
          <w:rFonts w:ascii="ALFABET98" w:hAnsi="ALFABET98"/>
          <w:color w:val="FF0000"/>
          <w:sz w:val="72"/>
          <w:szCs w:val="72"/>
        </w:rPr>
        <w:t>lan</w:t>
      </w:r>
      <w:r w:rsidRPr="00FB4CB5">
        <w:rPr>
          <w:rFonts w:ascii="ALFABET98" w:hAnsi="ALFABET98"/>
          <w:sz w:val="72"/>
          <w:szCs w:val="72"/>
        </w:rPr>
        <w:t xml:space="preserve"> ke</w:t>
      </w:r>
      <w:r w:rsidRPr="0006343D">
        <w:rPr>
          <w:rFonts w:ascii="ALFABET98" w:hAnsi="ALFABET98"/>
          <w:color w:val="FF0000"/>
          <w:sz w:val="72"/>
          <w:szCs w:val="72"/>
        </w:rPr>
        <w:t>ke</w:t>
      </w:r>
      <w:r w:rsidRPr="00FB4CB5">
        <w:rPr>
          <w:rFonts w:ascii="ALFABET98" w:hAnsi="ALFABET98"/>
          <w:sz w:val="72"/>
          <w:szCs w:val="72"/>
        </w:rPr>
        <w:t xml:space="preserve"> ka</w:t>
      </w:r>
      <w:r w:rsidRPr="0006343D">
        <w:rPr>
          <w:rFonts w:ascii="ALFABET98" w:hAnsi="ALFABET98"/>
          <w:color w:val="FF0000"/>
          <w:sz w:val="72"/>
          <w:szCs w:val="72"/>
        </w:rPr>
        <w:t>ka</w:t>
      </w:r>
      <w:r w:rsidRPr="00FB4CB5">
        <w:rPr>
          <w:rFonts w:ascii="ALFABET98" w:hAnsi="ALFABET98"/>
          <w:sz w:val="72"/>
          <w:szCs w:val="72"/>
        </w:rPr>
        <w:t>o ek.</w:t>
      </w:r>
      <w:r w:rsidR="00443F71"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190" style="position:absolute;margin-left:-16.1pt;margin-top:9.4pt;width:521.25pt;height:36.85pt;z-index:-251111424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">
            <v:group id="Group 33" o:spid="_x0000_s219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ftDHp8cAAADd&#10;AAAADwAAAAAAAAAAAAAAAACqAgAAZHJzL2Rvd25yZXYueG1sUEsFBgAAAAAEAAQA+gAAAJ4DAAAA&#10;AA==&#10;">
              <v:rect id="Rectangle 34" o:spid="_x0000_s219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NIyasUA&#10;AADdAAAADwAAAGRycy9kb3ducmV2LnhtbESPQWvCQBSE74X+h+UVvNVNKgRJXUXbKr1WI6G3R/aZ&#10;DWbfhuxq4r/vFgSPw8x8wyxWo23FlXrfOFaQThMQxJXTDdcKisP2dQ7CB2SNrWNScCMPq+Xz0wJz&#10;7Qb+oes+1CJC2OeowITQ5VL6ypBFP3UdcfROrrcYouxrqXscIty28i1JMmmx4bhgsKMPQ9V5f7EK&#10;ZnX5Zcri0xc2LbPd8XbcDL9bpSYv4/odRKAxPML39rdWkKXzDP7fxCcgl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40jJqxQAAAN0AAAAPAAAAAAAAAAAAAAAAAJgCAABkcnMv&#10;ZG93bnJldi54bWxQSwUGAAAAAAQABAD1AAAAigMAAAAA&#10;" strokecolor="#2f5496 [2408]" strokeweight="1.5pt">
                <v:fill opacity="0"/>
              </v:rect>
              <v:rect id="Rectangle 35" o:spid="_x0000_s219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RjWcMA&#10;AADdAAAADwAAAGRycy9kb3ducmV2LnhtbESPT4vCMBTE7wt+h/CEvWnaxb/VKKK4etSq90fzbIvN&#10;S7fJavfbG0HY4zAzv2Hmy9ZU4k6NKy0riPsRCOLM6pJzBefTtjcB4TyyxsoyKfgjB8tF52OOibYP&#10;PtI99bkIEHYJKii8rxMpXVaQQde3NXHwrrYx6INscqkbfAS4qeRXFI2kwZLDQoE1rQvKbumvUXAZ&#10;bmreScOHeDuYDi+37591bJT67LarGQhPrf8Pv9t7rWAUT8bwehOegFw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ORjW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19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mUN/cEAAADdAAAADwAAAGRycy9kb3ducmV2LnhtbERPy6rCMBDdC/5DGMGdproQqUaxgmAF&#10;F1dFcDc0Y1ttJrWJWv/eLC64PJz3fNmaSryocaVlBaNhBII4s7rkXMHpuBlMQTiPrLGyTAo+5GC5&#10;6HbmGGv75j96HXwuQgi7GBUU3texlC4ryKAb2po4cFfbGPQBNrnUDb5DuKnkOIom0mDJoaHAmtYF&#10;ZffD0yhIPrvz3vr0sb1ebo80ScYp3oxS/V67moHw1Pqf+N+91Qomo2mYG96EJyAXX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uZQ39wQAAAN0AAAAPAAAAAAAAAAAAAAAA&#10;AKECAABkcnMvZG93bnJldi54bWxQSwUGAAAAAAQABAD5AAAAjwMAAAAA&#10;" strokecolor="#2f5496 [2408]" strokeweight="1.5pt"/>
            <v:shape id="AutoShape 37" o:spid="_x0000_s219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SmoZscAAADdAAAADwAAAGRycy9kb3ducmV2LnhtbESPQWvCQBSE74X+h+UVvNWNHoJNs0oj&#10;CEbwUC2F3h7ZZxKbfRuzaxL/fVcQehxm5hsmXY2mET11rrasYDaNQBAXVtdcKvg6bl4XIJxH1thY&#10;JgU3crBaPj+lmGg78Cf1B1+KAGGXoILK+zaR0hUVGXRT2xIH72Q7gz7IrpS6wyHATSPnURRLgzWH&#10;hQpbWldU/B6uRkF2233vrc8v29PP+ZJn2TzHs1Fq8jJ+vIPwNPr/8KO91Qri2eIN7m/CE5DL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BKahmxwAAAN0AAAAPAAAAAAAA&#10;AAAAAAAAAKECAABkcnMvZG93bnJldi54bWxQSwUGAAAAAAQABAD5AAAAlQMAAAAA&#10;" strokecolor="#2f5496 [2408]" strokeweight="1.5pt"/>
          </v:group>
        </w:pict>
      </w:r>
      <w:r w:rsidRPr="0024361A">
        <w:rPr>
          <w:rFonts w:ascii="ALFABET98" w:hAnsi="ALFABET98"/>
          <w:sz w:val="72"/>
          <w:szCs w:val="72"/>
        </w:rPr>
        <w:t xml:space="preserve"> </w:t>
      </w:r>
      <w:r>
        <w:rPr>
          <w:rFonts w:ascii="ALFABET98" w:hAnsi="ALFABET98"/>
          <w:sz w:val="72"/>
          <w:szCs w:val="72"/>
        </w:rPr>
        <w:t xml:space="preserve">                                         </w:t>
      </w:r>
      <w:r w:rsidRPr="0024361A">
        <w:rPr>
          <w:rFonts w:ascii="ALFABET98" w:hAnsi="ALFABET98"/>
          <w:sz w:val="72"/>
          <w:szCs w:val="72"/>
        </w:rPr>
        <w:t xml:space="preserve">       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 </w:t>
      </w:r>
      <w:r>
        <w:rPr>
          <w:rFonts w:ascii="ALFABET98" w:hAnsi="ALFABET98"/>
          <w:sz w:val="72"/>
          <w:szCs w:val="72"/>
        </w:rPr>
        <w:t xml:space="preserve"> </w:t>
      </w:r>
    </w:p>
    <w:p w:rsidR="00E673A2" w:rsidRPr="0024361A" w:rsidRDefault="00443F71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184" style="position:absolute;margin-left:-16.1pt;margin-top:9.4pt;width:521.25pt;height:36.85pt;z-index:-25111040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">
            <v:group id="Group 33" o:spid="_x0000_s218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J7qSpxgAAAN0A&#10;AAAPAAAAAAAAAAAAAAAAAKoCAABkcnMvZG93bnJldi54bWxQSwUGAAAAAAQABAD6AAAAnQMAAAAA&#10;">
              <v:rect id="Rectangle 34" o:spid="_x0000_s218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qFbYcIA&#10;AADdAAAADwAAAGRycy9kb3ducmV2LnhtbERPz2vCMBS+D/wfwhO8zbQTilSjbDpl12mleHs0b01Z&#10;81KaaOt/vxwGHj++3+vtaFtxp943jhWk8wQEceV0w7WC4nx4XYLwAVlj65gUPMjDdjN5WWOu3cDf&#10;dD+FWsQQ9jkqMCF0uZS+MmTRz11HHLkf11sMEfa11D0OMdy28i1JMmmx4dhgsKOdoer3dLMKFnX5&#10;acpi7wubltnx8rh8DNeDUrPp+L4CEWgMT/G/+0sryLI0zo1v4hOQm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OoVthwgAAAN0AAAAPAAAAAAAAAAAAAAAAAJgCAABkcnMvZG93&#10;bnJldi54bWxQSwUGAAAAAAQABAD1AAAAhwMAAAAA&#10;" strokecolor="#2f5496 [2408]" strokeweight="1.5pt">
                <v:fill opacity="0"/>
              </v:rect>
              <v:rect id="Rectangle 35" o:spid="_x0000_s218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pcKUsMA&#10;AADdAAAADwAAAGRycy9kb3ducmV2LnhtbESPT4vCMBTE78J+h/AWvK1pRcvaNYoo/jnuVr0/mrdt&#10;sXmpTdT67Y0geBxm5jfMdN6ZWlypdZVlBfEgAkGcW11xoeCwX399g3AeWWNtmRTcycF89tGbYqrt&#10;jf/omvlCBAi7FBWU3jeplC4vyaAb2IY4eP+2NeiDbAupW7wFuKnlMIoSabDisFBiQ8uS8lN2MQqO&#10;41XDW2n4N16PJuPjaXNexkap/me3+AHhqfPv8Ku90wqSJJ7A8014AnL2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pcKUs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18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t+TpMMAAADdAAAADwAAAGRycy9kb3ducmV2LnhtbERPyWrDMBC9B/oPYgq9xXJ9MMW1EupC&#10;IS70kIVCb4M1XlJr5FhqbP99dCjk+Hh7vp1NL640us6ygucoBkFcWd1xo+B0/Fi/gHAeWWNvmRQs&#10;5GC7eVjlmGk78Z6uB9+IEMIuQwWt90MmpataMugiOxAHrrajQR/g2Eg94hTCTS+TOE6lwY5DQ4sD&#10;vbdU/R7+jIJi+fz+sr687Oqf86UsiqTEs1Hq6XF+ewXhafZ38b97pxWkaRL2hzfhCcjND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bfk6TDAAAA3QAAAA8AAAAAAAAAAAAA&#10;AAAAoQIAAGRycy9kb3ducmV2LnhtbFBLBQYAAAAABAAEAPkAAACRAwAAAAA=&#10;" strokecolor="#2f5496 [2408]" strokeweight="1.5pt"/>
            <v:shape id="AutoShape 37" o:spid="_x0000_s218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ZM2P8UAAADdAAAADwAAAGRycy9kb3ducmV2LnhtbESPQYvCMBSE7wv+h/AEb2tqD2WpRrGC&#10;YAUP64rg7dE822rzUpuo9d+bhYU9DjPzDTNb9KYRD+pcbVnBZByBIC6srrlUcPhZf36BcB5ZY2OZ&#10;FLzIwWI++Jhhqu2Tv+mx96UIEHYpKqi8b1MpXVGRQTe2LXHwzrYz6IPsSqk7fAa4aWQcRYk0WHNY&#10;qLClVUXFdX83CrLX9rizPr9tzqfLLc+yOMeLUWo07JdTEJ56/x/+a2+0giSJJ/D7JjwBOX8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ZM2P8UAAADdAAAADwAAAAAAAAAA&#10;AAAAAAChAgAAZHJzL2Rvd25yZXYueG1sUEsFBgAAAAAEAAQA+QAAAJMDAAAAAA==&#10;" strokecolor="#2f5496 [2408]" strokeweight="1.5pt"/>
          </v:group>
        </w:pict>
      </w:r>
      <w:r w:rsidR="00E673A2" w:rsidRPr="0024361A">
        <w:rPr>
          <w:rFonts w:ascii="ALFABET98" w:hAnsi="ALFABET98"/>
          <w:sz w:val="72"/>
          <w:szCs w:val="72"/>
        </w:rPr>
        <w:t xml:space="preserve"> </w:t>
      </w:r>
      <w:r w:rsidR="00E673A2">
        <w:rPr>
          <w:rFonts w:ascii="ALFABET98" w:hAnsi="ALFABET98"/>
          <w:sz w:val="72"/>
          <w:szCs w:val="72"/>
        </w:rPr>
        <w:t xml:space="preserve">                                         </w:t>
      </w:r>
      <w:r w:rsidR="00E673A2" w:rsidRPr="0024361A">
        <w:rPr>
          <w:rFonts w:ascii="ALFABET98" w:hAnsi="ALFABET98"/>
          <w:sz w:val="72"/>
          <w:szCs w:val="72"/>
        </w:rPr>
        <w:t xml:space="preserve">       </w:t>
      </w:r>
      <w:r w:rsidR="00E673A2">
        <w:rPr>
          <w:rFonts w:ascii="ALFABET98" w:hAnsi="ALFABET98"/>
          <w:sz w:val="72"/>
          <w:szCs w:val="72"/>
        </w:rPr>
        <w:t xml:space="preserve">      </w:t>
      </w:r>
      <w:r w:rsidR="00E673A2" w:rsidRPr="0024361A">
        <w:rPr>
          <w:rFonts w:ascii="ALFABET98" w:hAnsi="ALFABET98"/>
          <w:sz w:val="72"/>
          <w:szCs w:val="72"/>
        </w:rPr>
        <w:t xml:space="preserve">        </w:t>
      </w:r>
      <w:r w:rsidR="00E673A2">
        <w:rPr>
          <w:rFonts w:ascii="ALFABET98" w:hAnsi="ALFABET98"/>
          <w:sz w:val="72"/>
          <w:szCs w:val="72"/>
        </w:rPr>
        <w:t xml:space="preserve"> </w:t>
      </w:r>
    </w:p>
    <w:p w:rsidR="00E673A2" w:rsidRDefault="00E673A2" w:rsidP="00E673A2">
      <w:pPr>
        <w:spacing w:line="240" w:lineRule="auto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72"/>
          <w:szCs w:val="72"/>
        </w:rPr>
        <w:t xml:space="preserve"> </w:t>
      </w:r>
      <w:r>
        <w:rPr>
          <w:rFonts w:ascii="ALFABET98" w:hAnsi="ALFABET98"/>
          <w:sz w:val="36"/>
          <w:szCs w:val="36"/>
        </w:rPr>
        <w:t xml:space="preserve">   </w:t>
      </w:r>
      <w:r w:rsidR="00437EB7">
        <w:rPr>
          <w:rFonts w:ascii="ALFABET98" w:hAnsi="ALFABET98"/>
          <w:sz w:val="36"/>
          <w:szCs w:val="36"/>
        </w:rPr>
        <w:t xml:space="preserve">                              43</w:t>
      </w:r>
    </w:p>
    <w:p w:rsidR="00E673A2" w:rsidRDefault="00E673A2" w:rsidP="00E673A2">
      <w:pPr>
        <w:spacing w:line="240" w:lineRule="auto"/>
        <w:rPr>
          <w:rFonts w:ascii="ALFABET98" w:hAnsi="ALFABET98"/>
          <w:sz w:val="72"/>
          <w:szCs w:val="72"/>
        </w:rPr>
      </w:pPr>
      <w:r>
        <w:rPr>
          <w:rFonts w:ascii="ALFABET98" w:hAnsi="ALFABET98"/>
          <w:sz w:val="36"/>
          <w:szCs w:val="36"/>
        </w:rPr>
        <w:t>Sayın velim, okuyalım, boşlukları  yazalım.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 </w:t>
      </w:r>
      <w:r>
        <w:rPr>
          <w:rFonts w:ascii="ALFABET98" w:hAnsi="ALFABET98"/>
          <w:sz w:val="72"/>
          <w:szCs w:val="72"/>
        </w:rPr>
        <w:t xml:space="preserve">       </w:t>
      </w:r>
      <w:r w:rsidRPr="0024361A">
        <w:rPr>
          <w:rFonts w:ascii="ALFABET98" w:hAnsi="ALFABET98"/>
          <w:sz w:val="72"/>
          <w:szCs w:val="72"/>
        </w:rPr>
        <w:t xml:space="preserve">       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 </w:t>
      </w:r>
      <w:r>
        <w:rPr>
          <w:rFonts w:ascii="ALFABET98" w:hAnsi="ALFABET98"/>
          <w:sz w:val="72"/>
          <w:szCs w:val="72"/>
        </w:rPr>
        <w:t xml:space="preserve"> </w:t>
      </w:r>
    </w:p>
    <w:p w:rsidR="00E673A2" w:rsidRDefault="00E673A2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FB4CB5">
        <w:rPr>
          <w:rFonts w:ascii="ALFABET98" w:hAnsi="ALFABET98"/>
          <w:sz w:val="72"/>
          <w:szCs w:val="72"/>
        </w:rPr>
        <w:t>O</w:t>
      </w:r>
      <w:r w:rsidRPr="0006343D">
        <w:rPr>
          <w:rFonts w:ascii="ALFABET98" w:hAnsi="ALFABET98"/>
          <w:color w:val="FF0000"/>
          <w:sz w:val="72"/>
          <w:szCs w:val="72"/>
        </w:rPr>
        <w:t>kan</w:t>
      </w:r>
      <w:r w:rsidRPr="00FB4CB5">
        <w:rPr>
          <w:rFonts w:ascii="ALFABET98" w:hAnsi="ALFABET98"/>
          <w:sz w:val="72"/>
          <w:szCs w:val="72"/>
        </w:rPr>
        <w:t xml:space="preserve"> i</w:t>
      </w:r>
      <w:r w:rsidRPr="0006343D">
        <w:rPr>
          <w:rFonts w:ascii="ALFABET98" w:hAnsi="ALFABET98"/>
          <w:color w:val="FF0000"/>
          <w:sz w:val="72"/>
          <w:szCs w:val="72"/>
        </w:rPr>
        <w:t>le</w:t>
      </w:r>
      <w:r w:rsidRPr="00FB4CB5">
        <w:rPr>
          <w:rFonts w:ascii="ALFABET98" w:hAnsi="ALFABET98"/>
          <w:sz w:val="72"/>
          <w:szCs w:val="72"/>
        </w:rPr>
        <w:t xml:space="preserve"> E</w:t>
      </w:r>
      <w:r w:rsidRPr="0006343D">
        <w:rPr>
          <w:rFonts w:ascii="ALFABET98" w:hAnsi="ALFABET98"/>
          <w:color w:val="FF0000"/>
          <w:sz w:val="72"/>
          <w:szCs w:val="72"/>
        </w:rPr>
        <w:t>kin</w:t>
      </w:r>
      <w:r w:rsidRPr="00FB4CB5">
        <w:rPr>
          <w:rFonts w:ascii="ALFABET98" w:hAnsi="ALFABET98"/>
          <w:sz w:val="72"/>
          <w:szCs w:val="72"/>
        </w:rPr>
        <w:t xml:space="preserve"> kol ko</w:t>
      </w:r>
      <w:r w:rsidRPr="0006343D">
        <w:rPr>
          <w:rFonts w:ascii="ALFABET98" w:hAnsi="ALFABET98"/>
          <w:color w:val="FF0000"/>
          <w:sz w:val="72"/>
          <w:szCs w:val="72"/>
        </w:rPr>
        <w:t>la</w:t>
      </w:r>
      <w:r w:rsidRPr="00FB4CB5">
        <w:rPr>
          <w:rFonts w:ascii="ALFABET98" w:hAnsi="ALFABET98"/>
          <w:sz w:val="72"/>
          <w:szCs w:val="72"/>
        </w:rPr>
        <w:t>.</w:t>
      </w:r>
      <w:r w:rsidR="00443F71"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178" style="position:absolute;margin-left:-16.1pt;margin-top:9.4pt;width:521.25pt;height:36.85pt;z-index:-251097088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">
            <v:group id="Group 33" o:spid="_x0000_s218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r8bR6xgAAAN0A&#10;AAAPAAAAAAAAAAAAAAAAAKoCAABkcnMvZG93bnJldi54bWxQSwUGAAAAAAQABAD6AAAAnQMAAAAA&#10;">
              <v:rect id="Rectangle 34" o:spid="_x0000_s218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m16W8YA&#10;AADdAAAADwAAAGRycy9kb3ducmV2LnhtbESPT2vCQBTE7wW/w/IKvelGRdumrmLrH3qtjYTeHtnX&#10;bDD7NmS3Jn57VxB6HGbmN8xi1dtanKn1lWMF41ECgrhwuuJSQfa9G76A8AFZY+2YFFzIw2o5eFhg&#10;ql3HX3Q+hFJECPsUFZgQmlRKXxiy6EeuIY7er2sthijbUuoWuwi3tZwkyVxarDguGGzow1BxOvxZ&#10;BdMy35o82/jMjvP5/ng5vnc/O6WeHvv1G4hAffgP39ufWsHrbPoMtzfxCcjl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m16W8YAAADdAAAADwAAAAAAAAAAAAAAAACYAgAAZHJz&#10;L2Rvd25yZXYueG1sUEsFBgAAAAAEAAQA9QAAAIsDAAAAAA==&#10;" strokecolor="#2f5496 [2408]" strokeweight="1.5pt">
                <v:fill opacity="0"/>
              </v:rect>
              <v:rect id="Rectangle 35" o:spid="_x0000_s218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IgagcAA&#10;AADdAAAADwAAAGRycy9kb3ducmV2LnhtbERPPW/CMBDdkfgP1iF1AydAUEkxCIGgjJCW/RQfSUR8&#10;DrEL4d/joRLj0/terDpTizu1rrKsIB5FIIhzqysuFPz+7IafIJxH1lhbJgVPcrBa9nsLTLV98Inu&#10;mS9ECGGXooLS+yaV0uUlGXQj2xAH7mJbgz7AtpC6xUcIN7UcR9FMGqw4NJTY0Kak/Jr9GQXnZNvw&#10;tzR8jHfTeXK+7m+b2Cj1MejWXyA8df4t/ncftIJ5Mglzw5vwBOTy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4Igagc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218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NpFzMcAAADdAAAADwAAAGRycy9kb3ducmV2LnhtbESPW2vCQBSE3wv+h+UUfKubKi2auhFT&#10;KJiCD14QfDtkTy42ezZmtxr/fVco+DjMzDfMfNGbRlyoc7VlBa+jCARxbnXNpYL97utlCsJ5ZI2N&#10;ZVJwIweLZPA0x1jbK2/osvWlCBB2MSqovG9jKV1ekUE3si1x8ArbGfRBdqXUHV4D3DRyHEXv0mDN&#10;YaHClj4ryn+2v0ZBevs+rK3PzqvieDpnaTrO8GSUGj73yw8Qnnr/CP+3V1rB7G0yg/ub8ARk8g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k2kXMxwAAAN0AAAAPAAAAAAAA&#10;AAAAAAAAAKECAABkcnMvZG93bnJldi54bWxQSwUGAAAAAAQABAD5AAAAlQMAAAAA&#10;" strokecolor="#2f5496 [2408]" strokeweight="1.5pt"/>
            <v:shape id="AutoShape 37" o:spid="_x0000_s217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eafLMQAAADdAAAADwAAAGRycy9kb3ducmV2LnhtbERPy2rCQBTdC/2H4Ra600mlLW3qRBpB&#10;MEIX2iK4u2SueTRzJ2amSfx7ZyG4PJz3YjmaRvTUucqygudZBII4t7riQsHvz3r6DsJ5ZI2NZVJw&#10;IQfL5GGywFjbgXfU730hQgi7GBWU3rexlC4vyaCb2ZY4cCfbGfQBdoXUHQ4h3DRyHkVv0mDFoaHE&#10;llYl5X/7f6MgvWwP39Zn583pWJ+zNJ1nWBulnh7Hr08QnkZ/F9/cG63g4/Ul7A9vwhOQyR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t5p8sxAAAAN0AAAAPAAAAAAAAAAAA&#10;AAAAAKECAABkcnMvZG93bnJldi54bWxQSwUGAAAAAAQABAD5AAAAkgMAAAAA&#10;" strokecolor="#2f5496 [2408]" strokeweight="1.5pt"/>
          </v:group>
        </w:pict>
      </w:r>
      <w:r>
        <w:rPr>
          <w:rFonts w:ascii="ALFABET98" w:hAnsi="ALFABET98"/>
          <w:sz w:val="72"/>
          <w:szCs w:val="72"/>
        </w:rPr>
        <w:t xml:space="preserve">          </w:t>
      </w:r>
      <w:r w:rsidRPr="0024361A">
        <w:rPr>
          <w:rFonts w:ascii="ALFABET98" w:hAnsi="ALFABET98"/>
          <w:sz w:val="72"/>
          <w:szCs w:val="72"/>
        </w:rPr>
        <w:t xml:space="preserve"> </w:t>
      </w:r>
      <w:r>
        <w:rPr>
          <w:rFonts w:ascii="ALFABET98" w:hAnsi="ALFABET98"/>
          <w:sz w:val="72"/>
          <w:szCs w:val="72"/>
        </w:rPr>
        <w:t xml:space="preserve">                                       </w:t>
      </w:r>
    </w:p>
    <w:p w:rsidR="00E673A2" w:rsidRPr="0024361A" w:rsidRDefault="00443F71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172" style="position:absolute;margin-left:-16.1pt;margin-top:9.4pt;width:521.25pt;height:36.85pt;z-index:-25109606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">
            <v:group id="Group 33" o:spid="_x0000_s217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MzMEExgAAAN0A&#10;AAAPAAAAAAAAAAAAAAAAAKoCAABkcnMvZG93bnJldi54bWxQSwUGAAAAAAQABAD6AAAAnQMAAAAA&#10;">
              <v:rect id="Rectangle 34" o:spid="_x0000_s217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VAPJcYA&#10;AADdAAAADwAAAGRycy9kb3ducmV2LnhtbESPS2vDMBCE74X8B7GF3ho5T1o3SkibB702dTC9LdbW&#10;MrFWxlJj599HgUCPw8x8wyxWva3FmVpfOVYwGiYgiAunKy4VZN+75xcQPiBrrB2Tggt5WC0HDwtM&#10;tev4i86HUIoIYZ+iAhNCk0rpC0MW/dA1xNH7da3FEGVbSt1iF+G2luMkmUuLFccFgw19GCpOhz+r&#10;YFLmW5NnG5/ZUT7fHy/H9+5np9TTY79+AxGoD//he/tTK3idTSdwexOfgFx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VAPJcYAAADdAAAADwAAAAAAAAAAAAAAAACYAgAAZHJz&#10;L2Rvd25yZXYueG1sUEsFBgAAAAAEAAQA9QAAAIsDAAAAAA==&#10;" strokecolor="#2f5496 [2408]" strokeweight="1.5pt">
                <v:fill opacity="0"/>
              </v:rect>
              <v:rect id="Rectangle 35" o:spid="_x0000_s217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cNj+cUA&#10;AADdAAAADwAAAGRycy9kb3ducmV2LnhtbESPzWrDMBCE74W8g9hAbo3sYpfGiWyCi9se2/zcF2tj&#10;m1grx1IS9+2rQqHHYWa+YTbFZHpxo9F1lhXEywgEcW11x42Cw756fAHhPLLG3jIp+CYHRT572GCm&#10;7Z2/6LbzjQgQdhkqaL0fMild3ZJBt7QDcfBOdjTogxwbqUe8B7jp5VMUPUuDHYeFFgcqW6rPu6tR&#10;cExfB36Xhj/jKlmlx/PbpYyNUov5tF2D8DT5//Bf+0MrWKVJAr9vwhOQ+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5w2P5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217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ZE8tMYAAADdAAAADwAAAGRycy9kb3ducmV2LnhtbESPQWvCQBSE70L/w/IK3nRTUWmjqzQF&#10;IRE8aEvB2yP7TGKzb2N21fjvXUHocZiZb5j5sjO1uFDrKssK3oYRCOLc6ooLBT/fq8E7COeRNdaW&#10;ScGNHCwXL705xtpeeUuXnS9EgLCLUUHpfRNL6fKSDLqhbYiDd7CtQR9kW0jd4jXATS1HUTSVBisO&#10;CyU29FVS/rc7GwXJbf27sT47pYf98ZQlySjDo1Gq/9p9zkB46vx/+NlOtYKPyXgCjzfhCcjFH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2RPLTGAAAA3QAAAA8AAAAAAAAA&#10;AAAAAAAAoQIAAGRycy9kb3ducmV2LnhtbFBLBQYAAAAABAAEAPkAAACUAwAAAAA=&#10;" strokecolor="#2f5496 [2408]" strokeweight="1.5pt"/>
            <v:shape id="AutoShape 37" o:spid="_x0000_s217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UOiw8cAAADdAAAADwAAAGRycy9kb3ducmV2LnhtbESPT2vCQBTE74LfYXmCN7OptFKjqzSF&#10;gil48A+Ct0f2mcRm38bsqvHbdwtCj8PM/IaZLztTixu1rrKs4CWKQRDnVldcKNjvvkbvIJxH1lhb&#10;JgUPcrBc9HtzTLS984ZuW1+IAGGXoILS+yaR0uUlGXSRbYiDd7KtQR9kW0jd4j3ATS3HcTyRBisO&#10;CyU29FlS/rO9GgXp4/uwtj67rE7H8yVL03GGZ6PUcNB9zEB46vx/+NleaQXTt9cJ/L0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NQ6LDxwAAAN0AAAAPAAAAAAAA&#10;AAAAAAAAAKECAABkcnMvZG93bnJldi54bWxQSwUGAAAAAAQABAD5AAAAlQMAAAAA&#10;" strokecolor="#2f5496 [2408]" strokeweight="1.5pt"/>
          </v:group>
        </w:pict>
      </w:r>
      <w:r w:rsidR="00E673A2" w:rsidRPr="0024361A">
        <w:rPr>
          <w:rFonts w:ascii="ALFABET98" w:hAnsi="ALFABET98"/>
          <w:sz w:val="72"/>
          <w:szCs w:val="72"/>
        </w:rPr>
        <w:t xml:space="preserve"> </w:t>
      </w:r>
      <w:r w:rsidR="00E673A2">
        <w:rPr>
          <w:rFonts w:ascii="ALFABET98" w:hAnsi="ALFABET98"/>
          <w:sz w:val="72"/>
          <w:szCs w:val="72"/>
        </w:rPr>
        <w:t xml:space="preserve">                                         </w:t>
      </w:r>
      <w:r w:rsidR="00E673A2" w:rsidRPr="0024361A">
        <w:rPr>
          <w:rFonts w:ascii="ALFABET98" w:hAnsi="ALFABET98"/>
          <w:sz w:val="72"/>
          <w:szCs w:val="72"/>
        </w:rPr>
        <w:t xml:space="preserve">       </w:t>
      </w:r>
      <w:r w:rsidR="00E673A2">
        <w:rPr>
          <w:rFonts w:ascii="ALFABET98" w:hAnsi="ALFABET98"/>
          <w:sz w:val="72"/>
          <w:szCs w:val="72"/>
        </w:rPr>
        <w:t xml:space="preserve">      </w:t>
      </w:r>
      <w:r w:rsidR="00E673A2" w:rsidRPr="0024361A">
        <w:rPr>
          <w:rFonts w:ascii="ALFABET98" w:hAnsi="ALFABET98"/>
          <w:sz w:val="72"/>
          <w:szCs w:val="72"/>
        </w:rPr>
        <w:t xml:space="preserve">        </w:t>
      </w:r>
      <w:r w:rsidR="00E673A2">
        <w:rPr>
          <w:rFonts w:ascii="ALFABET98" w:hAnsi="ALFABET98"/>
          <w:sz w:val="72"/>
          <w:szCs w:val="72"/>
        </w:rPr>
        <w:t xml:space="preserve"> </w:t>
      </w:r>
    </w:p>
    <w:p w:rsidR="00E673A2" w:rsidRPr="00E0338D" w:rsidRDefault="00443F71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lastRenderedPageBreak/>
        <w:pict>
          <v:group id="_x0000_s2166" style="position:absolute;margin-left:-16.1pt;margin-top:9.4pt;width:521.25pt;height:36.85pt;z-index:-25109504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NM06FQ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DbNM06FQQAAPEPAAAOAAAAAAAAAAAAAAAAAC4CAABkcnMvZTJvRG9jLnhtbFBLAQItABQABgAI&#10;AAAAIQBYKw9o4AAAAAoBAAAPAAAAAAAAAAAAAAAAAG8GAABkcnMvZG93bnJldi54bWxQSwUGAAAA&#10;AAQABADzAAAAfAcAAAAA&#10;">
            <v:group id="Group 33" o:spid="_x0000_s216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0k9u7FAAAA3QAA&#10;AA8AAAAAAAAAAAAAAAAAqgIAAGRycy9kb3ducmV2LnhtbFBLBQYAAAAABAAEAPoAAACcAwAAAAA=&#10;">
              <v:rect id="Rectangle 34" o:spid="_x0000_s217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Lg4z8YA&#10;AADdAAAADwAAAGRycy9kb3ducmV2LnhtbESPQWvCQBSE70L/w/IKvenG2opGV7G2Fq+1keDtkX1m&#10;g9m3Ibs18d93CwWPw8x8wyzXva3FlVpfOVYwHiUgiAunKy4VZN+74QyED8gaa8ek4EYe1quHwRJT&#10;7Tr+oushlCJC2KeowITQpFL6wpBFP3INcfTOrrUYomxLqVvsItzW8jlJptJixXHBYENbQ8Xl8GMV&#10;TMr8w+TZu8/sOJ9+Hm/Ht+60U+rpsd8sQATqwz38395rBfPXlzn8vYlPQK5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Lg4z8YAAADdAAAADwAAAAAAAAAAAAAAAACYAgAAZHJz&#10;L2Rvd25yZXYueG1sUEsFBgAAAAAEAAQA9QAAAIsDAAAAAA==&#10;" strokecolor="#2f5496 [2408]" strokeweight="1.5pt">
                <v:fill opacity="0"/>
              </v:rect>
              <v:rect id="Rectangle 35" o:spid="_x0000_s217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yHzJ8EA&#10;AADdAAAADwAAAGRycy9kb3ducmV2LnhtbERPTW+CQBC9m/Q/bKZJb7rQSKPoQoyNrcdq633CjkBk&#10;Z5Fdgf5792Di8eV9r/PRNKKnztWWFcSzCARxYXXNpYK/3910AcJ5ZI2NZVLwTw7y7GWyxlTbgQ/U&#10;H30pQgi7FBVU3replK6oyKCb2ZY4cGfbGfQBdqXUHQ4h3DTyPYo+pMGaQ0OFLW0rKi7Hm1FwSj5b&#10;/paGf+LdfJmcLl/XbWyUensdNysQnkb/FD/ce61gmSRhf3gTnoDM7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Mh8yf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216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3OsascAAADdAAAADwAAAGRycy9kb3ducmV2LnhtbESPQWvCQBSE7wX/w/KE3pqNgqWmWaUR&#10;BFPooSpCb4/sM4nNvo3ZrUn+fbdQ8DjMzDdMuh5MI27UudqyglkUgyAurK65VHA8bJ9eQDiPrLGx&#10;TApGcrBeTR5STLTt+ZNue1+KAGGXoILK+zaR0hUVGXSRbYmDd7adQR9kV0rdYR/gppHzOH6WBmsO&#10;CxW2tKmo+N7/GAXZ+H76sD6/7s5fl2ueZfMcL0apx+nw9grC0+Dv4f/2TitYLhYz+HsTnoBc/Q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Hc6xqxwAAAN0AAAAPAAAAAAAA&#10;AAAAAAAAAKECAABkcnMvZG93bnJldi54bWxQSwUGAAAAAAQABAD5AAAAlQMAAAAA&#10;" strokecolor="#2f5496 [2408]" strokeweight="1.5pt"/>
            <v:shape id="AutoShape 37" o:spid="_x0000_s216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6EyHcYAAADdAAAADwAAAGRycy9kb3ducmV2LnhtbESPQWvCQBSE74L/YXmCN7MxYKmpqxhB&#10;MAUPtVLo7ZF9JrHZtzG7avz3bqHQ4zAz3zCLVW8acaPO1ZYVTKMYBHFhdc2lguPndvIKwnlkjY1l&#10;UvAgB6vlcLDAVNs7f9Dt4EsRIOxSVFB536ZSuqIigy6yLXHwTrYz6IPsSqk7vAe4aWQSxy/SYM1h&#10;ocKWNhUVP4erUZA93r/21ueX3en7fMmzLMnxbJQaj/r1GwhPvf8P/7V3WsF8Nkvg9014AnL5B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ehMh3GAAAA3QAAAA8AAAAAAAAA&#10;AAAAAAAAoQIAAGRycy9kb3ducmV2LnhtbFBLBQYAAAAABAAEAPkAAACUAwAAAAA=&#10;" strokecolor="#2f5496 [2408]" strokeweight="1.5pt"/>
          </v:group>
        </w:pict>
      </w:r>
      <w:r w:rsidR="00E673A2" w:rsidRPr="00FB4CB5">
        <w:rPr>
          <w:rFonts w:ascii="ALFABET98" w:hAnsi="ALFABET98"/>
          <w:sz w:val="72"/>
          <w:szCs w:val="72"/>
        </w:rPr>
        <w:t>Nil, an</w:t>
      </w:r>
      <w:r w:rsidR="00E673A2" w:rsidRPr="0006343D">
        <w:rPr>
          <w:rFonts w:ascii="ALFABET98" w:hAnsi="ALFABET98"/>
          <w:color w:val="FF0000"/>
          <w:sz w:val="72"/>
          <w:szCs w:val="72"/>
        </w:rPr>
        <w:t>ne</w:t>
      </w:r>
      <w:r w:rsidR="00E673A2" w:rsidRPr="00FB4CB5">
        <w:rPr>
          <w:rFonts w:ascii="ALFABET98" w:hAnsi="ALFABET98"/>
          <w:sz w:val="72"/>
          <w:szCs w:val="72"/>
        </w:rPr>
        <w:t>ne ke</w:t>
      </w:r>
      <w:r w:rsidR="00E673A2" w:rsidRPr="0006343D">
        <w:rPr>
          <w:rFonts w:ascii="ALFABET98" w:hAnsi="ALFABET98"/>
          <w:color w:val="FF0000"/>
          <w:sz w:val="72"/>
          <w:szCs w:val="72"/>
        </w:rPr>
        <w:t>kik</w:t>
      </w:r>
      <w:r w:rsidR="00E673A2" w:rsidRPr="00FB4CB5">
        <w:rPr>
          <w:rFonts w:ascii="ALFABET98" w:hAnsi="ALFABET98"/>
          <w:sz w:val="72"/>
          <w:szCs w:val="72"/>
        </w:rPr>
        <w:t>li kek al.</w:t>
      </w:r>
      <w:r w:rsidR="00E673A2">
        <w:rPr>
          <w:rFonts w:ascii="ALFABET98" w:hAnsi="ALFABET98"/>
          <w:sz w:val="72"/>
          <w:szCs w:val="72"/>
        </w:rPr>
        <w:t xml:space="preserve">                                       </w:t>
      </w:r>
      <w:r w:rsidR="00E673A2" w:rsidRPr="00F12AA8">
        <w:rPr>
          <w:rFonts w:ascii="ALFABET98" w:hAnsi="ALFABET98"/>
          <w:color w:val="A6A6A6" w:themeColor="background1" w:themeShade="A6"/>
          <w:sz w:val="72"/>
          <w:szCs w:val="72"/>
        </w:rPr>
        <w:t xml:space="preserve">      </w:t>
      </w:r>
    </w:p>
    <w:p w:rsidR="00E673A2" w:rsidRPr="0024361A" w:rsidRDefault="00443F71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160" style="position:absolute;margin-left:-16.1pt;margin-top:9.4pt;width:521.25pt;height:36.85pt;z-index:-25110630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gtmq5xYEAADxDwAADgAAAAAAAAAAAAAAAAAuAgAAZHJzL2Uyb0RvYy54bWxQSwECLQAUAAYA&#10;CAAAACEAWCsPaOAAAAAKAQAADwAAAAAAAAAAAAAAAABwBgAAZHJzL2Rvd25yZXYueG1sUEsFBgAA&#10;AAAEAAQA8wAAAH0HAAAAAA==&#10;">
            <v:group id="Group 33" o:spid="_x0000_s216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psGo2xgAAAN0A&#10;AAAPAAAAAAAAAAAAAAAAAKoCAABkcnMvZG93bnJldi54bWxQSwUGAAAAAAQABAD6AAAAnQMAAAAA&#10;">
              <v:rect id="Rectangle 34" o:spid="_x0000_s216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ykF8UA&#10;AADdAAAADwAAAGRycy9kb3ducmV2LnhtbESPT2vCQBTE70K/w/IK3nRjJdJGV+k/i1dtJPT2yD6z&#10;odm3Ibs18dt3BcHjMDO/YVabwTbiTJ2vHSuYTRMQxKXTNVcK8u/t5BmED8gaG8ek4EIeNuuH0Qoz&#10;7Xre0/kQKhEh7DNUYEJoMyl9aciin7qWOHon11kMUXaV1B32EW4b+ZQkC2mx5rhgsKV3Q+Xv4c8q&#10;mFfFpynyD5/bWbH4Ol6Ob/3PVqnx4/C6BBFoCPfwrb3TCl7SNIXrm/gE5P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LKQXxQAAAN0AAAAPAAAAAAAAAAAAAAAAAJgCAABkcnMv&#10;ZG93bnJldi54bWxQSwUGAAAAAAQABAD1AAAAigMAAAAA&#10;" strokecolor="#2f5496 [2408]" strokeweight="1.5pt">
                <v:fill opacity="0"/>
              </v:rect>
              <v:rect id="Rectangle 35" o:spid="_x0000_s216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4TOyMIA&#10;AADdAAAADwAAAGRycy9kb3ducmV2LnhtbESPT4vCMBTE7wt+h/CEvWnaxYpWo4iLq0f/3h/Nsy02&#10;L7WJWr+9EYQ9DjPzG2Y6b00l7tS40rKCuB+BIM6sLjlXcDyseiMQziNrrCyTgic5mM86X1NMtX3w&#10;ju57n4sAYZeigsL7OpXSZQUZdH1bEwfvbBuDPsgml7rBR4CbSv5E0VAaLDksFFjTsqDssr8ZBafk&#10;t+a1NLyNV4Nxcrr8XZexUeq72y4mIDy1/j/8aW+0gnGSDOH9JjwBOXs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jhM7I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216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9aRhccAAADdAAAADwAAAGRycy9kb3ducmV2LnhtbESPT2vCQBTE7wW/w/KE3pqNgn+auooR&#10;CkboQVsKvT2yzySafRuzq8Zv7xYEj8PM/IaZLTpTiwu1rrKsYBDFIIhzqysuFPx8f75NQTiPrLG2&#10;TApu5GAx773MMNH2ylu67HwhAoRdggpK75tESpeXZNBFtiEO3t62Bn2QbSF1i9cAN7UcxvFYGqw4&#10;LJTY0Kqk/Lg7GwXpbfP7ZX12Wu//DqcsTYcZHoxSr/1u+QHCU+ef4Ud7rRW8j0YT+H8TnoCc3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n1pGFxwAAAN0AAAAPAAAAAAAA&#10;AAAAAAAAAKECAABkcnMvZG93bnJldi54bWxQSwUGAAAAAAQABAD5AAAAlQMAAAAA&#10;" strokecolor="#2f5496 [2408]" strokeweight="1.5pt"/>
            <v:shape id="AutoShape 37" o:spid="_x0000_s216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kkF98MAAADdAAAADwAAAGRycy9kb3ducmV2LnhtbERPTYvCMBC9C/6HMAvebLqCotUoW0Gw&#10;wh7UZcHb0Ixt3WZSm6j135vDgsfH+16sOlOLO7WusqzgM4pBEOdWV1wo+DluhlMQziNrrC2Tgic5&#10;WC37vQUm2j54T/eDL0QIYZeggtL7JpHS5SUZdJFtiAN3tq1BH2BbSN3iI4SbWo7ieCINVhwaSmxo&#10;XVL+d7gZBelz9/ttfXbdnk+Xa5amowwvRqnBR/c1B+Gp82/xv3urFczG4zA3vAlPQC5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ZJBffDAAAA3QAAAA8AAAAAAAAAAAAA&#10;AAAAoQIAAGRycy9kb3ducmV2LnhtbFBLBQYAAAAABAAEAPkAAACRAwAAAAA=&#10;" strokecolor="#2f5496 [2408]" strokeweight="1.5pt"/>
          </v:group>
        </w:pict>
      </w:r>
      <w:r w:rsidR="00E673A2" w:rsidRPr="0024361A">
        <w:rPr>
          <w:rFonts w:ascii="ALFABET98" w:hAnsi="ALFABET98"/>
          <w:sz w:val="72"/>
          <w:szCs w:val="72"/>
        </w:rPr>
        <w:t xml:space="preserve"> </w:t>
      </w:r>
      <w:r w:rsidR="00E673A2">
        <w:rPr>
          <w:rFonts w:ascii="ALFABET98" w:hAnsi="ALFABET98"/>
          <w:sz w:val="72"/>
          <w:szCs w:val="72"/>
        </w:rPr>
        <w:t xml:space="preserve">                                         </w:t>
      </w:r>
      <w:r w:rsidR="00E673A2" w:rsidRPr="0024361A">
        <w:rPr>
          <w:rFonts w:ascii="ALFABET98" w:hAnsi="ALFABET98"/>
          <w:sz w:val="72"/>
          <w:szCs w:val="72"/>
        </w:rPr>
        <w:t xml:space="preserve">       </w:t>
      </w:r>
      <w:r w:rsidR="00E673A2">
        <w:rPr>
          <w:rFonts w:ascii="ALFABET98" w:hAnsi="ALFABET98"/>
          <w:sz w:val="72"/>
          <w:szCs w:val="72"/>
        </w:rPr>
        <w:t xml:space="preserve">      </w:t>
      </w:r>
      <w:r w:rsidR="00E673A2" w:rsidRPr="0024361A">
        <w:rPr>
          <w:rFonts w:ascii="ALFABET98" w:hAnsi="ALFABET98"/>
          <w:sz w:val="72"/>
          <w:szCs w:val="72"/>
        </w:rPr>
        <w:t xml:space="preserve">        </w:t>
      </w:r>
      <w:r w:rsidR="00E673A2">
        <w:rPr>
          <w:rFonts w:ascii="ALFABET98" w:hAnsi="ALFABET98"/>
          <w:sz w:val="72"/>
          <w:szCs w:val="72"/>
        </w:rPr>
        <w:t xml:space="preserve"> </w:t>
      </w:r>
    </w:p>
    <w:p w:rsidR="00E673A2" w:rsidRDefault="00E673A2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FB4CB5">
        <w:rPr>
          <w:rFonts w:ascii="ALFABET98" w:hAnsi="ALFABET98"/>
          <w:sz w:val="72"/>
          <w:szCs w:val="72"/>
        </w:rPr>
        <w:t>İl</w:t>
      </w:r>
      <w:r w:rsidRPr="0006343D">
        <w:rPr>
          <w:rFonts w:ascii="ALFABET98" w:hAnsi="ALFABET98"/>
          <w:color w:val="FF0000"/>
          <w:sz w:val="72"/>
          <w:szCs w:val="72"/>
        </w:rPr>
        <w:t>ke</w:t>
      </w:r>
      <w:r w:rsidRPr="00FB4CB5">
        <w:rPr>
          <w:rFonts w:ascii="ALFABET98" w:hAnsi="ALFABET98"/>
          <w:sz w:val="72"/>
          <w:szCs w:val="72"/>
        </w:rPr>
        <w:t xml:space="preserve"> on kek</w:t>
      </w:r>
      <w:r w:rsidRPr="0006343D">
        <w:rPr>
          <w:rFonts w:ascii="ALFABET98" w:hAnsi="ALFABET98"/>
          <w:color w:val="FF0000"/>
          <w:sz w:val="72"/>
          <w:szCs w:val="72"/>
        </w:rPr>
        <w:t>lik</w:t>
      </w:r>
      <w:r w:rsidRPr="00FB4CB5">
        <w:rPr>
          <w:rFonts w:ascii="ALFABET98" w:hAnsi="ALFABET98"/>
          <w:sz w:val="72"/>
          <w:szCs w:val="72"/>
        </w:rPr>
        <w:t xml:space="preserve"> al el</w:t>
      </w:r>
      <w:r w:rsidRPr="0006343D">
        <w:rPr>
          <w:rFonts w:ascii="ALFABET98" w:hAnsi="ALFABET98"/>
          <w:color w:val="FF0000"/>
          <w:sz w:val="72"/>
          <w:szCs w:val="72"/>
        </w:rPr>
        <w:t>le</w:t>
      </w:r>
      <w:r w:rsidRPr="00FB4CB5">
        <w:rPr>
          <w:rFonts w:ascii="ALFABET98" w:hAnsi="ALFABET98"/>
          <w:sz w:val="72"/>
          <w:szCs w:val="72"/>
        </w:rPr>
        <w:t>.</w:t>
      </w:r>
      <w:r w:rsidR="00443F71"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154" style="position:absolute;margin-left:-16.1pt;margin-top:9.4pt;width:521.25pt;height:36.85pt;z-index:-251105280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">
            <v:group id="Group 33" o:spid="_x0000_s215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OemiMQAAADdAAAA&#10;DwAAAAAAAAAAAAAAAACqAgAAZHJzL2Rvd25yZXYueG1sUEsFBgAAAAAEAAQA+gAAAJsDAAAAAA==&#10;">
              <v:rect id="Rectangle 34" o:spid="_x0000_s215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XtoqcYA&#10;AADdAAAADwAAAGRycy9kb3ducmV2LnhtbESPzWrDMBCE74W+g9hCb43shpjWiRLa5odcmzqY3BZr&#10;a5laK2OpsfP2UaDQ4zAz3zCL1WhbcabeN44VpJMEBHHldMO1guJr+/QCwgdkja1jUnAhD6vl/d0C&#10;c+0G/qTzIdQiQtjnqMCE0OVS+sqQRT9xHXH0vl1vMUTZ11L3OES4beVzkmTSYsNxwWBHH4aqn8Ov&#10;VTCty40pi7UvbFpmu+Pl+D6ctko9PoxvcxCBxvAf/mvvtYLXWZbC7U18AnJ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XtoqcYAAADdAAAADwAAAAAAAAAAAAAAAACYAgAAZHJz&#10;L2Rvd25yZXYueG1sUEsFBgAAAAAEAAQA9QAAAIsDAAAAAA==&#10;" strokecolor="#2f5496 [2408]" strokeweight="1.5pt">
                <v:fill opacity="0"/>
              </v:rect>
              <v:rect id="Rectangle 35" o:spid="_x0000_s215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tMCdsQA&#10;AADdAAAADwAAAGRycy9kb3ducmV2LnhtbESPQWvCQBSE7wX/w/KE3uomYkTTbEQs1h6rNvdH9pmE&#10;ZN+m2VXjv+8WCj0OM/MNk21G04kbDa6xrCCeRSCIS6sbrhR8nfcvKxDOI2vsLJOCBznY5JOnDFNt&#10;73yk28lXIkDYpaig9r5PpXRlTQbdzPbEwbvYwaAPcqikHvAe4KaT8yhaSoMNh4Uae9rVVLanq1FQ&#10;JG89H6Thz3i/WCdF+/69i41Sz9Nx+wrC0+j/w3/tD61gnSzn8PsmPAGZ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LTAnb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215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oFdO8cAAADdAAAADwAAAGRycy9kb3ducmV2LnhtbESPT2vCQBTE74LfYXmCN7OppVKjqzSF&#10;gil48A+Ct0f2mcRm38bsqvHbdwtCj8PM/IaZLztTixu1rrKs4CWKQRDnVldcKNjvvkbvIJxH1lhb&#10;JgUPcrBc9HtzTLS984ZuW1+IAGGXoILS+yaR0uUlGXSRbYiDd7KtQR9kW0jd4j3ATS3HcTyRBisO&#10;CyU29FlS/rO9GgXp4/uwtj67rE7H8yVL03GGZ6PUcNB9zEB46vx/+NleaQXTt8kr/L0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WgV07xwAAAN0AAAAPAAAAAAAA&#10;AAAAAAAAAKECAABkcnMvZG93bnJldi54bWxQSwUGAAAAAAQABAD5AAAAlQMAAAAA&#10;" strokecolor="#2f5496 [2408]" strokeweight="1.5pt"/>
            <v:shape id="AutoShape 37" o:spid="_x0000_s215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WjFT8cAAADdAAAADwAAAGRycy9kb3ducmV2LnhtbESPT2vCQBTE74LfYXmCN7OptFKjqzSF&#10;gil48A+Ct0f2mcRm38bsqvHbdwtCj8PM/IaZLztTixu1rrKs4CWKQRDnVldcKNjvvkbvIJxH1lhb&#10;JgUPcrBc9HtzTLS984ZuW1+IAGGXoILS+yaR0uUlGXSRbYiDd7KtQR9kW0jd4j3ATS3HcTyRBisO&#10;CyU29FlS/rO9GgXp4/uwtj67rE7H8yVL03GGZ6PUcNB9zEB46vx/+NleaQXTt8kr/L0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ZaMVPxwAAAN0AAAAPAAAAAAAA&#10;AAAAAAAAAKECAABkcnMvZG93bnJldi54bWxQSwUGAAAAAAQABAD5AAAAlQMAAAAA&#10;" strokecolor="#2f5496 [2408]" strokeweight="1.5pt"/>
          </v:group>
        </w:pict>
      </w:r>
      <w:r>
        <w:rPr>
          <w:rFonts w:ascii="ALFABET98" w:hAnsi="ALFABET98"/>
          <w:sz w:val="72"/>
          <w:szCs w:val="72"/>
        </w:rPr>
        <w:t xml:space="preserve">  </w:t>
      </w:r>
      <w:r w:rsidRPr="0024361A">
        <w:rPr>
          <w:rFonts w:ascii="ALFABET98" w:hAnsi="ALFABET98"/>
          <w:sz w:val="72"/>
          <w:szCs w:val="72"/>
        </w:rPr>
        <w:t xml:space="preserve"> </w:t>
      </w:r>
      <w:r>
        <w:rPr>
          <w:rFonts w:ascii="ALFABET98" w:hAnsi="ALFABET98"/>
          <w:sz w:val="72"/>
          <w:szCs w:val="72"/>
        </w:rPr>
        <w:t xml:space="preserve">                                       </w:t>
      </w:r>
    </w:p>
    <w:p w:rsidR="00E673A2" w:rsidRPr="0024361A" w:rsidRDefault="00443F71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148" style="position:absolute;margin-left:-16.1pt;margin-top:9.4pt;width:521.25pt;height:36.85pt;z-index:-25110425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PSewIAXBAAA8Q8AAA4AAAAAAAAAAAAAAAAALgIAAGRycy9lMm9Eb2MueG1sUEsBAi0AFAAG&#10;AAgAAAAhAFgrD2jgAAAACgEAAA8AAAAAAAAAAAAAAAAAcQYAAGRycy9kb3ducmV2LnhtbFBLBQYA&#10;AAAABAAEAPMAAAB+BwAAAAA=&#10;">
            <v:group id="Group 33" o:spid="_x0000_s215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4QptnxgAAAN0A&#10;AAAPAAAAAAAAAAAAAAAAAKoCAABkcnMvZG93bnJldi54bWxQSwUGAAAAAAQABAD6AAAAnQMAAAAA&#10;">
              <v:rect id="Rectangle 34" o:spid="_x0000_s215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d5VRsYA&#10;AADdAAAADwAAAGRycy9kb3ducmV2LnhtbESPQWvCQBSE74X+h+UVvNWNlcaaukprq3jVRoK3R/Y1&#10;G5p9G7Krif++KxR6HGbmG2axGmwjLtT52rGCyTgBQVw6XXOlIP/aPL6A8AFZY+OYFFzJw2p5f7fA&#10;TLue93Q5hEpECPsMFZgQ2kxKXxqy6MeuJY7et+sshii7SuoO+wi3jXxKklRarDkuGGxpbaj8OZyt&#10;gmlVfJoi//C5nRTp9ng9vvenjVKjh+HtFUSgIfyH/9o7rWD+nM7g9iY+Abn8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d5VRsYAAADdAAAADwAAAAAAAAAAAAAAAACYAgAAZHJz&#10;L2Rvd25yZXYueG1sUEsFBgAAAAAEAAQA9QAAAIsDAAAAAA==&#10;" strokecolor="#2f5496 [2408]" strokeweight="1.5pt">
                <v:fill opacity="0"/>
              </v:rect>
              <v:rect id="Rectangle 35" o:spid="_x0000_s215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zs1nMAA&#10;AADdAAAADwAAAGRycy9kb3ducmV2LnhtbERPy4rCMBTdD/gP4QqzG9PKVLQ2ijios/S5vzTXtrS5&#10;qU1G69+bxYDLw3lny9404k6dqywriEcRCOLc6ooLBefT5msKwnlkjY1lUvAkB8vF4CPDVNsHH+h+&#10;9IUIIexSVFB636ZSurwkg25kW+LAXW1n0AfYFVJ3+AjhppHjKJpIgxWHhhJbWpeU18c/o+CS/LS8&#10;k4b38eZ7llzq7W0dG6U+h/1qDsJT79/if/evVjBLJmFueBOegFy8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8zs1nM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215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2lq0ccAAADdAAAADwAAAGRycy9kb3ducmV2LnhtbESPQWvCQBSE7wX/w/KE3urGQKWmrsEI&#10;gin0oC2F3h7ZZxKbfRuz2yT++65Q8DjMzDfMKh1NI3rqXG1ZwXwWgSAurK65VPD5sXt6AeE8ssbG&#10;Mim4koN0PXlYYaLtwAfqj74UAcIuQQWV920ipSsqMuhmtiUO3sl2Bn2QXSl1h0OAm0bGUbSQBmsO&#10;CxW2tK2o+Dn+GgXZ9e3r3fr8sj99ny95lsU5no1Sj9Nx8wrC0+jv4f/2XitYPi+W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3aWrRxwAAAN0AAAAPAAAAAAAA&#10;AAAAAAAAAKECAABkcnMvZG93bnJldi54bWxQSwUGAAAAAAQABAD5AAAAlQMAAAAA&#10;" strokecolor="#2f5496 [2408]" strokeweight="1.5pt"/>
            <v:shape id="AutoShape 37" o:spid="_x0000_s214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4pVkcQAAADdAAAADwAAAGRycy9kb3ducmV2LnhtbERPy2rCQBTdC/2H4Ra600mFvlIn0giC&#10;EbrQFsHdJXPNo5k7MTNN4t87C8Hl4bwXy9E0oqfOVZYVPM8iEMS51RUXCn5/1tN3EM4ja2wsk4IL&#10;OVgmD5MFxtoOvKN+7wsRQtjFqKD0vo2ldHlJBt3MtsSBO9nOoA+wK6TucAjhppHzKHqVBisODSW2&#10;tCop/9v/GwXpZXv4tj47b07H+pyl6TzD2ij19Dh+fYLwNPq7+ObeaAUfL29hf3gTnoBMr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jilWRxAAAAN0AAAAPAAAAAAAAAAAA&#10;AAAAAKECAABkcnMvZG93bnJldi54bWxQSwUGAAAAAAQABAD5AAAAkgMAAAAA&#10;" strokecolor="#2f5496 [2408]" strokeweight="1.5pt"/>
          </v:group>
        </w:pict>
      </w:r>
      <w:r w:rsidR="00E673A2" w:rsidRPr="0024361A">
        <w:rPr>
          <w:rFonts w:ascii="ALFABET98" w:hAnsi="ALFABET98"/>
          <w:sz w:val="72"/>
          <w:szCs w:val="72"/>
        </w:rPr>
        <w:t xml:space="preserve"> </w:t>
      </w:r>
      <w:r w:rsidR="00E673A2">
        <w:rPr>
          <w:rFonts w:ascii="ALFABET98" w:hAnsi="ALFABET98"/>
          <w:sz w:val="72"/>
          <w:szCs w:val="72"/>
        </w:rPr>
        <w:t xml:space="preserve">                                         </w:t>
      </w:r>
      <w:r w:rsidR="00E673A2" w:rsidRPr="0024361A">
        <w:rPr>
          <w:rFonts w:ascii="ALFABET98" w:hAnsi="ALFABET98"/>
          <w:sz w:val="72"/>
          <w:szCs w:val="72"/>
        </w:rPr>
        <w:t xml:space="preserve">       </w:t>
      </w:r>
      <w:r w:rsidR="00E673A2">
        <w:rPr>
          <w:rFonts w:ascii="ALFABET98" w:hAnsi="ALFABET98"/>
          <w:sz w:val="72"/>
          <w:szCs w:val="72"/>
        </w:rPr>
        <w:t xml:space="preserve">      </w:t>
      </w:r>
      <w:r w:rsidR="00E673A2" w:rsidRPr="0024361A">
        <w:rPr>
          <w:rFonts w:ascii="ALFABET98" w:hAnsi="ALFABET98"/>
          <w:sz w:val="72"/>
          <w:szCs w:val="72"/>
        </w:rPr>
        <w:t xml:space="preserve">        </w:t>
      </w:r>
      <w:r w:rsidR="00E673A2">
        <w:rPr>
          <w:rFonts w:ascii="ALFABET98" w:hAnsi="ALFABET98"/>
          <w:sz w:val="72"/>
          <w:szCs w:val="72"/>
        </w:rPr>
        <w:t xml:space="preserve"> </w:t>
      </w:r>
    </w:p>
    <w:p w:rsidR="00E673A2" w:rsidRPr="0024361A" w:rsidRDefault="00E673A2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FB4CB5">
        <w:rPr>
          <w:rFonts w:ascii="ALFABET98" w:hAnsi="ALFABET98"/>
          <w:sz w:val="72"/>
          <w:szCs w:val="72"/>
        </w:rPr>
        <w:t>Na</w:t>
      </w:r>
      <w:r w:rsidRPr="0006343D">
        <w:rPr>
          <w:rFonts w:ascii="ALFABET98" w:hAnsi="ALFABET98"/>
          <w:color w:val="FF0000"/>
          <w:sz w:val="72"/>
          <w:szCs w:val="72"/>
        </w:rPr>
        <w:t>il</w:t>
      </w:r>
      <w:r w:rsidRPr="00FB4CB5">
        <w:rPr>
          <w:rFonts w:ascii="ALFABET98" w:hAnsi="ALFABET98"/>
          <w:sz w:val="72"/>
          <w:szCs w:val="72"/>
        </w:rPr>
        <w:t xml:space="preserve"> o a</w:t>
      </w:r>
      <w:r w:rsidRPr="0006343D">
        <w:rPr>
          <w:rFonts w:ascii="ALFABET98" w:hAnsi="ALFABET98"/>
          <w:color w:val="FF0000"/>
          <w:sz w:val="72"/>
          <w:szCs w:val="72"/>
        </w:rPr>
        <w:t>la</w:t>
      </w:r>
      <w:r w:rsidRPr="00FB4CB5">
        <w:rPr>
          <w:rFonts w:ascii="ALFABET98" w:hAnsi="ALFABET98"/>
          <w:sz w:val="72"/>
          <w:szCs w:val="72"/>
        </w:rPr>
        <w:t xml:space="preserve"> kek</w:t>
      </w:r>
      <w:r w:rsidRPr="0006343D">
        <w:rPr>
          <w:rFonts w:ascii="ALFABET98" w:hAnsi="ALFABET98"/>
          <w:color w:val="FF0000"/>
          <w:sz w:val="72"/>
          <w:szCs w:val="72"/>
        </w:rPr>
        <w:t>lik</w:t>
      </w:r>
      <w:r w:rsidRPr="00FB4CB5">
        <w:rPr>
          <w:rFonts w:ascii="ALFABET98" w:hAnsi="ALFABET98"/>
          <w:sz w:val="72"/>
          <w:szCs w:val="72"/>
        </w:rPr>
        <w:t>.</w:t>
      </w:r>
      <w:r w:rsidR="00443F71"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142" style="position:absolute;margin-left:-16.1pt;margin-top:9.4pt;width:521.25pt;height:36.85pt;z-index:-251103232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Ca&#10;PvHsEgQAAPEPAAAOAAAAAAAAAAAAAAAAAC4CAABkcnMvZTJvRG9jLnhtbFBLAQItABQABgAIAAAA&#10;IQBYKw9o4AAAAAoBAAAPAAAAAAAAAAAAAAAAAGwGAABkcnMvZG93bnJldi54bWxQSwUGAAAAAAQA&#10;BADzAAAAeQcAAAAA&#10;">
            <v:group id="Group 33" o:spid="_x0000_s214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CoAu5xgAAAN0A&#10;AAAPAAAAAAAAAAAAAAAAAKoCAABkcnMvZG93bnJldi54bWxQSwUGAAAAAAQABAD6AAAAnQMAAAAA&#10;">
              <v:rect id="Rectangle 34" o:spid="_x0000_s214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zzFmMYA&#10;AADdAAAADwAAAGRycy9kb3ducmV2LnhtbESPT2vCQBTE7wW/w/IKvelGRdumrmLrH3qtjYTeHtnX&#10;bDD7NmS3Jn57VxB6HGbmN8xi1dtanKn1lWMF41ECgrhwuuJSQfa9G76A8AFZY+2YFFzIw2o5eFhg&#10;ql3HX3Q+hFJECPsUFZgQmlRKXxiy6EeuIY7er2sthijbUuoWuwi3tZwkyVxarDguGGzow1BxOvxZ&#10;BdMy35o82/jMjvP5/ng5vnc/O6WeHvv1G4hAffgP39ufWsHr7HkKtzfxCcjl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zzFmMYAAADdAAAADwAAAAAAAAAAAAAAAACYAgAAZHJz&#10;L2Rvd25yZXYueG1sUEsFBgAAAAAEAAQA9QAAAIsDAAAAAA==&#10;" strokecolor="#2f5496 [2408]" strokeweight="1.5pt">
                <v:fill opacity="0"/>
              </v:rect>
              <v:rect id="Rectangle 35" o:spid="_x0000_s214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6+pRMMA&#10;AADdAAAADwAAAGRycy9kb3ducmV2LnhtbESPT4vCMBTE7wt+h/AEb2vaxa5ajSKKukf/3h/Nsy02&#10;L90mav32RljY4zAzv2Gm89ZU4k6NKy0riPsRCOLM6pJzBafj+nMEwnlkjZVlUvAkB/NZ52OKqbYP&#10;3tP94HMRIOxSVFB4X6dSuqwgg65va+LgXWxj0AfZ5FI3+AhwU8mvKPqWBksOCwXWtCwoux5uRsE5&#10;WdW8lYZ38XowTs7Xze8yNkr1uu1iAsJT6//Df+0frWCcDAfwfhOegJy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6+pR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14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/32CccAAADdAAAADwAAAGRycy9kb3ducmV2LnhtbESPT2vCQBTE7wW/w/KE3pqNgn+auooR&#10;CkboQVsKvT2yzySafRuzq8Zv7xYEj8PM/IaZLTpTiwu1rrKsYBDFIIhzqysuFPx8f75NQTiPrLG2&#10;TApu5GAx773MMNH2ylu67HwhAoRdggpK75tESpeXZNBFtiEO3t62Bn2QbSF1i9cAN7UcxvFYGqw4&#10;LJTY0Kqk/Lg7GwXpbfP7ZX12Wu//DqcsTYcZHoxSr/1u+QHCU+ef4Ud7rRW8jyYj+H8TnoCc3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z/fYJxwAAAN0AAAAPAAAAAAAA&#10;AAAAAAAAAKECAABkcnMvZG93bnJldi54bWxQSwUGAAAAAAQABAD5AAAAlQMAAAAA&#10;" strokecolor="#2f5496 [2408]" strokeweight="1.5pt"/>
            <v:shape id="AutoShape 37" o:spid="_x0000_s214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y9ofsYAAADdAAAADwAAAGRycy9kb3ducmV2LnhtbESPQWvCQBSE70L/w/IK3nRTQW2jqzQF&#10;IRE8aEvB2yP7TGKzb2N21fjvXUHocZiZb5j5sjO1uFDrKssK3oYRCOLc6ooLBT/fq8E7COeRNdaW&#10;ScGNHCwXL705xtpeeUuXnS9EgLCLUUHpfRNL6fKSDLqhbYiDd7CtQR9kW0jd4jXATS1HUTSRBisO&#10;CyU29FVS/rc7GwXJbf27sT47pYf98ZQlySjDo1Gq/9p9zkB46vx/+NlOtYKP8XQCjzfhCcjFH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MvaH7GAAAA3QAAAA8AAAAAAAAA&#10;AAAAAAAAoQIAAGRycy9kb3ducmV2LnhtbFBLBQYAAAAABAAEAPkAAACUAwAAAAA=&#10;" strokecolor="#2f5496 [2408]" strokeweight="1.5pt"/>
          </v:group>
        </w:pict>
      </w:r>
      <w:r w:rsidRPr="0024361A">
        <w:rPr>
          <w:rFonts w:ascii="ALFABET98" w:hAnsi="ALFABET98"/>
          <w:sz w:val="72"/>
          <w:szCs w:val="72"/>
        </w:rPr>
        <w:t xml:space="preserve"> </w:t>
      </w:r>
      <w:r>
        <w:rPr>
          <w:rFonts w:ascii="ALFABET98" w:hAnsi="ALFABET98"/>
          <w:sz w:val="72"/>
          <w:szCs w:val="72"/>
        </w:rPr>
        <w:t xml:space="preserve">                                         </w:t>
      </w:r>
      <w:r w:rsidRPr="0024361A">
        <w:rPr>
          <w:rFonts w:ascii="ALFABET98" w:hAnsi="ALFABET98"/>
          <w:sz w:val="72"/>
          <w:szCs w:val="72"/>
        </w:rPr>
        <w:t xml:space="preserve">       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 </w:t>
      </w:r>
      <w:r>
        <w:rPr>
          <w:rFonts w:ascii="ALFABET98" w:hAnsi="ALFABET98"/>
          <w:sz w:val="72"/>
          <w:szCs w:val="72"/>
        </w:rPr>
        <w:t xml:space="preserve"> </w:t>
      </w:r>
    </w:p>
    <w:p w:rsidR="00E673A2" w:rsidRDefault="00443F71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136" style="position:absolute;margin-left:-16.1pt;margin-top:9.4pt;width:521.25pt;height:36.85pt;z-index:-25110220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HO/hqRYEAADxDwAADgAAAAAAAAAAAAAAAAAuAgAAZHJzL2Uyb0RvYy54bWxQSwECLQAUAAYA&#10;CAAAACEAWCsPaOAAAAAKAQAADwAAAAAAAAAAAAAAAABwBgAAZHJzL2Rvd25yZXYueG1sUEsFBgAA&#10;AAAEAAQA8wAAAH0HAAAAAA==&#10;">
            <v:group id="Group 33" o:spid="_x0000_s213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NIPFPFAAAA3QAA&#10;AA8AAAAAAAAAAAAAAAAAqgIAAGRycy9kb3ducmV2LnhtbFBLBQYAAAAABAAEAPoAAACcAwAAAAA=&#10;">
              <v:rect id="Rectangle 34" o:spid="_x0000_s214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tTycsYA&#10;AADdAAAADwAAAGRycy9kb3ducmV2LnhtbESPQWvCQBSE70L/w/IKvdWNlVqNrmJtLV61keDtkX1m&#10;g9m3Ibs18d93CwWPw8x8wyxWva3FlVpfOVYwGiYgiAunKy4VZN/b5ykIH5A11o5JwY08rJYPgwWm&#10;2nW8p+shlCJC2KeowITQpFL6wpBFP3QNcfTOrrUYomxLqVvsItzW8iVJJtJixXHBYEMbQ8Xl8GMV&#10;jMv80+TZh8/sKJ98HW/H9+60VerpsV/PQQTqwz38395pBbPXtxn8vYlPQC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tTycsYAAADdAAAADwAAAAAAAAAAAAAAAACYAgAAZHJz&#10;L2Rvd25yZXYueG1sUEsFBgAAAAAEAAQA9QAAAIsDAAAAAA==&#10;" strokecolor="#2f5496 [2408]" strokeweight="1.5pt">
                <v:fill opacity="0"/>
              </v:rect>
              <v:rect id="Rectangle 35" o:spid="_x0000_s214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UHfYMAA&#10;AADdAAAADwAAAGRycy9kb3ducmV2LnhtbERPy4rCMBTdC/5DuII7TTtY0doo4qAzS1/dX5prW2xu&#10;ahO18/eTxcAsD+edbXrTiBd1rrasIJ5GIIgLq2suFVwv+8kChPPIGhvLpOCHHGzWw0GGqbZvPtHr&#10;7EsRQtilqKDyvk2ldEVFBt3UtsSBu9nOoA+wK6Xu8B3CTSM/omguDdYcGipsaVdRcT8/jYI8+Wz5&#10;Sxo+xvvZMsnvh8cuNkqNR/12BcJT7//Ff+5vrWCZLML+8CY8Abn+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UHfYM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213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ROALccAAADdAAAADwAAAGRycy9kb3ducmV2LnhtbESPT2vCQBTE74V+h+UVvNWNgsVG12AK&#10;BSP0UFsK3h7ZZ/6YfRuzaxK/fbdQ8DjMzG+YdTKaRvTUucqygtk0AkGcW11xoeD76/15CcJ5ZI2N&#10;ZVJwIwfJ5vFhjbG2A39Sf/CFCBB2MSoovW9jKV1ekkE3tS1x8E62M+iD7AqpOxwC3DRyHkUv0mDF&#10;YaHElt5Kys+Hq1GQ3vY/H9Znl93pWF+yNJ1nWBulJk/jdgXC0+jv4f/2Tit4XSxn8PcmPAG5+Q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5E4AtxwAAAN0AAAAPAAAAAAAA&#10;AAAAAAAAAKECAABkcnMvZG93bnJldi54bWxQSwUGAAAAAAQABAD5AAAAlQMAAAAA&#10;" strokecolor="#2f5496 [2408]" strokeweight="1.5pt"/>
            <v:shape id="AutoShape 37" o:spid="_x0000_s213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cEeWscAAADdAAAADwAAAGRycy9kb3ducmV2LnhtbESPT2vCQBTE7wW/w/KE3uqmgYqNbqQR&#10;BFPwUFsEb4/sM3/Mvo3ZrcZv7wqFHoeZ+Q2zWA6mFRfqXW1ZweskAkFcWF1zqeDne/0yA+E8ssbW&#10;Mim4kYNlOnpaYKLtlb/osvOlCBB2CSqovO8SKV1RkUE3sR1x8I62N+iD7Eupe7wGuGllHEVTabDm&#10;sFBhR6uKitPu1yjIbp/7rfX5eXM8NOc8y+IcG6PU83j4mIPwNPj/8F97oxW8v81ieLwJT0Cm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JwR5axwAAAN0AAAAPAAAAAAAA&#10;AAAAAAAAAKECAABkcnMvZG93bnJldi54bWxQSwUGAAAAAAQABAD5AAAAlQMAAAAA&#10;" strokecolor="#2f5496 [2408]" strokeweight="1.5pt"/>
          </v:group>
        </w:pict>
      </w:r>
      <w:r w:rsidR="00E673A2" w:rsidRPr="0024361A">
        <w:rPr>
          <w:rFonts w:ascii="ALFABET98" w:hAnsi="ALFABET98"/>
          <w:sz w:val="72"/>
          <w:szCs w:val="72"/>
        </w:rPr>
        <w:t xml:space="preserve"> </w:t>
      </w:r>
      <w:r w:rsidR="00E673A2">
        <w:rPr>
          <w:rFonts w:ascii="ALFABET98" w:hAnsi="ALFABET98"/>
          <w:sz w:val="72"/>
          <w:szCs w:val="72"/>
        </w:rPr>
        <w:t xml:space="preserve">                                       </w:t>
      </w:r>
    </w:p>
    <w:p w:rsidR="00E673A2" w:rsidRPr="0024361A" w:rsidRDefault="00E673A2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FB4CB5">
        <w:rPr>
          <w:rFonts w:ascii="ALFABET98" w:hAnsi="ALFABET98"/>
          <w:sz w:val="72"/>
          <w:szCs w:val="72"/>
        </w:rPr>
        <w:t>Ka</w:t>
      </w:r>
      <w:r w:rsidRPr="0006343D">
        <w:rPr>
          <w:rFonts w:ascii="ALFABET98" w:hAnsi="ALFABET98"/>
          <w:color w:val="FF0000"/>
          <w:sz w:val="72"/>
          <w:szCs w:val="72"/>
        </w:rPr>
        <w:t>an</w:t>
      </w:r>
      <w:r w:rsidRPr="00FB4CB5">
        <w:rPr>
          <w:rFonts w:ascii="ALFABET98" w:hAnsi="ALFABET98"/>
          <w:sz w:val="72"/>
          <w:szCs w:val="72"/>
        </w:rPr>
        <w:t xml:space="preserve"> i</w:t>
      </w:r>
      <w:r w:rsidRPr="0006343D">
        <w:rPr>
          <w:rFonts w:ascii="ALFABET98" w:hAnsi="ALFABET98"/>
          <w:color w:val="FF0000"/>
          <w:sz w:val="72"/>
          <w:szCs w:val="72"/>
        </w:rPr>
        <w:t>le</w:t>
      </w:r>
      <w:r w:rsidRPr="00FB4CB5">
        <w:rPr>
          <w:rFonts w:ascii="ALFABET98" w:hAnsi="ALFABET98"/>
          <w:sz w:val="72"/>
          <w:szCs w:val="72"/>
        </w:rPr>
        <w:t xml:space="preserve"> Ke</w:t>
      </w:r>
      <w:r w:rsidRPr="0006343D">
        <w:rPr>
          <w:rFonts w:ascii="ALFABET98" w:hAnsi="ALFABET98"/>
          <w:color w:val="FF0000"/>
          <w:sz w:val="72"/>
          <w:szCs w:val="72"/>
        </w:rPr>
        <w:t>nan</w:t>
      </w:r>
      <w:r w:rsidRPr="00FB4CB5">
        <w:rPr>
          <w:rFonts w:ascii="ALFABET98" w:hAnsi="ALFABET98"/>
          <w:sz w:val="72"/>
          <w:szCs w:val="72"/>
        </w:rPr>
        <w:t xml:space="preserve"> kol ko</w:t>
      </w:r>
      <w:r w:rsidRPr="0006343D">
        <w:rPr>
          <w:rFonts w:ascii="ALFABET98" w:hAnsi="ALFABET98"/>
          <w:color w:val="FF0000"/>
          <w:sz w:val="72"/>
          <w:szCs w:val="72"/>
        </w:rPr>
        <w:t>la</w:t>
      </w:r>
      <w:r>
        <w:rPr>
          <w:rFonts w:ascii="ALFABET98" w:hAnsi="ALFABET98"/>
          <w:sz w:val="72"/>
          <w:szCs w:val="72"/>
        </w:rPr>
        <w:t>.</w:t>
      </w:r>
      <w:r w:rsidR="00443F71"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130" style="position:absolute;margin-left:-16.1pt;margin-top:9.4pt;width:521.25pt;height:36.85pt;z-index:-251101184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BHzAUhFQQAAPEPAAAOAAAAAAAAAAAAAAAAAC4CAABkcnMvZTJvRG9jLnhtbFBLAQItABQABgAI&#10;AAAAIQBYKw9o4AAAAAoBAAAPAAAAAAAAAAAAAAAAAG8GAABkcnMvZG93bnJldi54bWxQSwUGAAAA&#10;AAQABADzAAAAfAcAAAAA&#10;">
            <v:group id="Group 33" o:spid="_x0000_s213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l9BGcccAAADd&#10;AAAADwAAAAAAAAAAAAAAAACqAgAAZHJzL2Rvd25yZXYueG1sUEsFBgAAAAAEAAQA+gAAAJ4DAAAA&#10;AA==&#10;">
              <v:rect id="Rectangle 34" o:spid="_x0000_s213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kyIUMYA&#10;AADdAAAADwAAAGRycy9kb3ducmV2LnhtbESPT2vCQBTE7wW/w/IEb3WjomjqKv6ppddqJPT2yL5m&#10;Q7NvQ3Y18dt3C4Ueh5n5DbPe9rYWd2p95VjBZJyAIC6crrhUkF1Oz0sQPiBrrB2Tggd52G4GT2tM&#10;tev4g+7nUIoIYZ+iAhNCk0rpC0MW/dg1xNH7cq3FEGVbSt1iF+G2ltMkWUiLFccFgw0dDBXf55tV&#10;MCvzV5NnR5/ZSb54uz6u++7zpNRo2O9eQATqw3/4r/2uFazmyzn8volPQG5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kyIUMYAAADdAAAADwAAAAAAAAAAAAAAAACYAgAAZHJz&#10;L2Rvd25yZXYueG1sUEsFBgAAAAAEAAQA9QAAAIsDAAAAAA==&#10;" strokecolor="#2f5496 [2408]" strokeweight="1.5pt">
                <v:fill opacity="0"/>
              </v:rect>
              <v:rect id="Rectangle 35" o:spid="_x0000_s213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eTij8QA&#10;AADdAAAADwAAAGRycy9kb3ducmV2LnhtbESPQWvCQBSE70L/w/IEb2aTYoJJXaVYtD22ab0/ss8k&#10;mH2bZrcm/vtuoeBxmJlvmM1uMp240uBaywqSKAZBXFndcq3g6/OwXINwHlljZ5kU3MjBbvsw22Ch&#10;7cgfdC19LQKEXYEKGu/7QkpXNWTQRbYnDt7ZDgZ9kEMt9YBjgJtOPsZxJg22HBYa7GnfUHUpf4yC&#10;U/rS86s0/J4cVnl6uhy/94lRajGfnp9AeJr8PfzfftMK8nSdwd+b8ATk9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3k4o/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213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ba9wscAAADdAAAADwAAAGRycy9kb3ducmV2LnhtbESPT2vCQBTE7wW/w/IK3uqmgq2NbsQU&#10;CqbgQS2Ct0f25Y9m38bsVuO37woFj8PM/IaZL3rTiAt1rras4HUUgSDOra65VPCz+3qZgnAeWWNj&#10;mRTcyMEiGTzNMdb2yhu6bH0pAoRdjAoq79tYSpdXZNCNbEscvMJ2Bn2QXSl1h9cAN40cR9GbNFhz&#10;WKiwpc+K8tP21yhIb9/7tfXZeVUcjucsTccZHo1Sw+d+OQPhqfeP8H97pRV8TKbvcH8TnoBM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Ztr3CxwAAAN0AAAAPAAAAAAAA&#10;AAAAAAAAAKECAABkcnMvZG93bnJldi54bWxQSwUGAAAAAAQABAD5AAAAlQMAAAAA&#10;" strokecolor="#2f5496 [2408]" strokeweight="1.5pt"/>
            <v:shape id="AutoShape 37" o:spid="_x0000_s213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CkpsMQAAADdAAAADwAAAGRycy9kb3ducmV2LnhtbERPTWvCQBC9F/wPywi91Y2BFo2uoREK&#10;ptCDWgrehuyYxGZnY3abxH/fPQgeH+97nY6mET11rrasYD6LQBAXVtdcKvg+frwsQDiPrLGxTApu&#10;5CDdTJ7WmGg78J76gy9FCGGXoILK+zaR0hUVGXQz2xIH7mw7gz7ArpS6wyGEm0bGUfQmDdYcGips&#10;aVtR8Xv4Mwqy2+fPl/X5dXc+Xa55lsU5XoxSz9PxfQXC0+gf4rt7pxUsXxdhbngTnoDc/A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oKSmwxAAAAN0AAAAPAAAAAAAAAAAA&#10;AAAAAKECAABkcnMvZG93bnJldi54bWxQSwUGAAAAAAQABAD5AAAAkgMAAAAA&#10;" strokecolor="#2f5496 [2408]" strokeweight="1.5pt"/>
          </v:group>
        </w:pict>
      </w:r>
      <w:r w:rsidRPr="0024361A">
        <w:rPr>
          <w:rFonts w:ascii="ALFABET98" w:hAnsi="ALFABET98"/>
          <w:sz w:val="72"/>
          <w:szCs w:val="72"/>
        </w:rPr>
        <w:t xml:space="preserve"> </w:t>
      </w:r>
      <w:r>
        <w:rPr>
          <w:rFonts w:ascii="ALFABET98" w:hAnsi="ALFABET98"/>
          <w:sz w:val="72"/>
          <w:szCs w:val="72"/>
        </w:rPr>
        <w:t xml:space="preserve">                                         </w:t>
      </w:r>
      <w:r w:rsidRPr="0024361A">
        <w:rPr>
          <w:rFonts w:ascii="ALFABET98" w:hAnsi="ALFABET98"/>
          <w:sz w:val="72"/>
          <w:szCs w:val="72"/>
        </w:rPr>
        <w:t xml:space="preserve">       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 </w:t>
      </w:r>
      <w:r>
        <w:rPr>
          <w:rFonts w:ascii="ALFABET98" w:hAnsi="ALFABET98"/>
          <w:sz w:val="72"/>
          <w:szCs w:val="72"/>
        </w:rPr>
        <w:t xml:space="preserve"> </w:t>
      </w:r>
    </w:p>
    <w:p w:rsidR="00E673A2" w:rsidRPr="0024361A" w:rsidRDefault="00443F71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124" style="position:absolute;margin-left:-16.1pt;margin-top:9.4pt;width:521.25pt;height:36.85pt;z-index:-25110016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">
            <v:group id="Group 33" o:spid="_x0000_s212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tMtavwwAAAN0AAAAP&#10;AAAAAAAAAAAAAAAAAKoCAABkcnMvZG93bnJldi54bWxQSwUGAAAAAAQABAD6AAAAmgMAAAAA&#10;">
              <v:rect id="Rectangle 34" o:spid="_x0000_s212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K4YjsYA&#10;AADdAAAADwAAAGRycy9kb3ducmV2LnhtbESPQWvCQBSE74X+h+UVvNVNlIqmrtJqLb2qkdDbI/vM&#10;BrNvQ3Y18d93C4Ueh5n5hlmuB9uIG3W+dqwgHScgiEuna64U5Mfd8xyED8gaG8ek4E4e1qvHhyVm&#10;2vW8p9shVCJC2GeowITQZlL60pBFP3YtcfTOrrMYouwqqTvsI9w2cpIkM2mx5rhgsKWNofJyuFoF&#10;06r4MEW+9blNi9nn6X567793So2ehrdXEIGG8B/+a39pBYuXRQq/b+ITkK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K4YjsYAAADdAAAADwAAAAAAAAAAAAAAAACYAgAAZHJz&#10;L2Rvd25yZXYueG1sUEsFBgAAAAAEAAQA9QAAAIsDAAAAAA==&#10;" strokecolor="#2f5496 [2408]" strokeweight="1.5pt">
                <v:fill opacity="0"/>
              </v:rect>
              <v:rect id="Rectangle 35" o:spid="_x0000_s212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wZyUcMA&#10;AADdAAAADwAAAGRycy9kb3ducmV2LnhtbESPT4vCMBTE78J+h/AW9qZpZSu2GmVR/HNUd70/mmdb&#10;bF66TdT67Y0geBxm5jfMdN6ZWlypdZVlBfEgAkGcW11xoeDvd9Ufg3AeWWNtmRTcycF89tGbYqbt&#10;jfd0PfhCBAi7DBWU3jeZlC4vyaAb2IY4eCfbGvRBtoXULd4C3NRyGEUjabDisFBiQ4uS8vPhYhQc&#10;k2XDG2l4F6++0+R4Xv8vYqPU12f3MwHhqfPv8Ku91QrSJB3C8014AnL2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wZyU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12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1QtHMcAAADdAAAADwAAAGRycy9kb3ducmV2LnhtbESPW2vCQBSE3wv+h+UUfKubKi2auhFT&#10;KJiCD14QfDtkTy42ezZmtxr/fVco+DjMzDfMfNGbRlyoc7VlBa+jCARxbnXNpYL97utlCsJ5ZI2N&#10;ZVJwIweLZPA0x1jbK2/osvWlCBB2MSqovG9jKV1ekUE3si1x8ArbGfRBdqXUHV4D3DRyHEXv0mDN&#10;YaHClj4ryn+2v0ZBevs+rK3PzqvieDpnaTrO8GSUGj73yw8Qnnr/CP+3V1rB7G02gfub8ARk8g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jVC0cxwAAAN0AAAAPAAAAAAAA&#10;AAAAAAAAAKECAABkcnMvZG93bnJldi54bWxQSwUGAAAAAAQABAD5AAAAlQMAAAAA&#10;" strokecolor="#2f5496 [2408]" strokeweight="1.5pt"/>
            <v:shape id="AutoShape 37" o:spid="_x0000_s212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L21aMcAAADdAAAADwAAAGRycy9kb3ducmV2LnhtbESPW2vCQBSE3wv+h+UUfKubii2auhFT&#10;KJiCD14QfDtkTy42ezZmtxr/fVco+DjMzDfMfNGbRlyoc7VlBa+jCARxbnXNpYL97utlCsJ5ZI2N&#10;ZVJwIweLZPA0x1jbK2/osvWlCBB2MSqovG9jKV1ekUE3si1x8ArbGfRBdqXUHV4D3DRyHEXv0mDN&#10;YaHClj4ryn+2v0ZBevs+rK3PzqvieDpnaTrO8GSUGj73yw8Qnnr/CP+3V1rB7G02gfub8ARk8g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svbVoxwAAAN0AAAAPAAAAAAAA&#10;AAAAAAAAAKECAABkcnMvZG93bnJldi54bWxQSwUGAAAAAAQABAD5AAAAlQMAAAAA&#10;" strokecolor="#2f5496 [2408]" strokeweight="1.5pt"/>
          </v:group>
        </w:pict>
      </w:r>
      <w:r w:rsidR="00E673A2" w:rsidRPr="0024361A">
        <w:rPr>
          <w:rFonts w:ascii="ALFABET98" w:hAnsi="ALFABET98"/>
          <w:sz w:val="72"/>
          <w:szCs w:val="72"/>
        </w:rPr>
        <w:t xml:space="preserve"> </w:t>
      </w:r>
      <w:r w:rsidR="00E673A2">
        <w:rPr>
          <w:rFonts w:ascii="ALFABET98" w:hAnsi="ALFABET98"/>
          <w:sz w:val="72"/>
          <w:szCs w:val="72"/>
        </w:rPr>
        <w:t xml:space="preserve">                                        </w:t>
      </w:r>
      <w:r w:rsidR="00E673A2" w:rsidRPr="0024361A">
        <w:rPr>
          <w:rFonts w:ascii="ALFABET98" w:hAnsi="ALFABET98"/>
          <w:sz w:val="72"/>
          <w:szCs w:val="72"/>
        </w:rPr>
        <w:t xml:space="preserve">       </w:t>
      </w:r>
      <w:r w:rsidR="00E673A2">
        <w:rPr>
          <w:rFonts w:ascii="ALFABET98" w:hAnsi="ALFABET98"/>
          <w:sz w:val="72"/>
          <w:szCs w:val="72"/>
        </w:rPr>
        <w:t xml:space="preserve">      </w:t>
      </w:r>
      <w:r w:rsidR="00E673A2" w:rsidRPr="0024361A">
        <w:rPr>
          <w:rFonts w:ascii="ALFABET98" w:hAnsi="ALFABET98"/>
          <w:sz w:val="72"/>
          <w:szCs w:val="72"/>
        </w:rPr>
        <w:t xml:space="preserve">        </w:t>
      </w:r>
      <w:r w:rsidR="00E673A2">
        <w:rPr>
          <w:rFonts w:ascii="ALFABET98" w:hAnsi="ALFABET98"/>
          <w:sz w:val="72"/>
          <w:szCs w:val="72"/>
        </w:rPr>
        <w:t xml:space="preserve"> </w:t>
      </w:r>
    </w:p>
    <w:p w:rsidR="00E673A2" w:rsidRPr="0024361A" w:rsidRDefault="00E673A2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FB4CB5">
        <w:rPr>
          <w:rFonts w:ascii="ALFABET98" w:hAnsi="ALFABET98"/>
          <w:sz w:val="72"/>
          <w:szCs w:val="72"/>
        </w:rPr>
        <w:t>O</w:t>
      </w:r>
      <w:r w:rsidRPr="0006343D">
        <w:rPr>
          <w:rFonts w:ascii="ALFABET98" w:hAnsi="ALFABET98"/>
          <w:color w:val="FF0000"/>
          <w:sz w:val="72"/>
          <w:szCs w:val="72"/>
        </w:rPr>
        <w:t>kan</w:t>
      </w:r>
      <w:r w:rsidRPr="00FB4CB5">
        <w:rPr>
          <w:rFonts w:ascii="ALFABET98" w:hAnsi="ALFABET98"/>
          <w:sz w:val="72"/>
          <w:szCs w:val="72"/>
        </w:rPr>
        <w:t xml:space="preserve"> on ko</w:t>
      </w:r>
      <w:r w:rsidRPr="0006343D">
        <w:rPr>
          <w:rFonts w:ascii="ALFABET98" w:hAnsi="ALFABET98"/>
          <w:color w:val="FF0000"/>
          <w:sz w:val="72"/>
          <w:szCs w:val="72"/>
        </w:rPr>
        <w:t>li</w:t>
      </w:r>
      <w:r w:rsidRPr="00FB4CB5">
        <w:rPr>
          <w:rFonts w:ascii="ALFABET98" w:hAnsi="ALFABET98"/>
          <w:sz w:val="72"/>
          <w:szCs w:val="72"/>
        </w:rPr>
        <w:t xml:space="preserve"> ok al.</w:t>
      </w:r>
      <w:r w:rsidR="00443F71"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118" style="position:absolute;margin-left:-16.1pt;margin-top:9.4pt;width:521.25pt;height:36.85pt;z-index:-251099136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O+pyg4XBAAA8Q8AAA4AAAAAAAAAAAAAAAAALgIAAGRycy9lMm9Eb2MueG1sUEsBAi0AFAAG&#10;AAgAAAAhAFgrD2jgAAAACgEAAA8AAAAAAAAAAAAAAAAAcQYAAGRycy9kb3ducmV2LnhtbFBLBQYA&#10;AAAABAAEAPMAAAB+BwAAAAA=&#10;">
            <v:group id="Group 33" o:spid="_x0000_s212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Nl+tAxgAAAN0A&#10;AAAPAAAAAAAAAAAAAAAAAKoCAABkcnMvZG93bnJldi54bWxQSwUGAAAAAAQABAD6AAAAnQMAAAAA&#10;">
              <v:rect id="Rectangle 34" o:spid="_x0000_s212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slYcYA&#10;AADdAAAADwAAAGRycy9kb3ducmV2LnhtbESPQWvCQBSE70L/w/IKvdWNlVqNrmJtLV61keDtkX1m&#10;g9m3Ibs18d93CwWPw8x8wyxWva3FlVpfOVYwGiYgiAunKy4VZN/b5ykIH5A11o5JwY08rJYPgwWm&#10;2nW8p+shlCJC2KeowITQpFL6wpBFP3QNcfTOrrUYomxLqVvsItzW8iVJJtJixXHBYEMbQ8Xl8GMV&#10;jMv80+TZh8/sKJ98HW/H9+60VerpsV/PQQTqwz38395pBbPX2Rv8vYlPQC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AslYcYAAADdAAAADwAAAAAAAAAAAAAAAACYAgAAZHJz&#10;L2Rvd25yZXYueG1sUEsFBgAAAAAEAAQA9QAAAIsDAAAAAA==&#10;" strokecolor="#2f5496 [2408]" strokeweight="1.5pt">
                <v:fill opacity="0"/>
              </v:rect>
              <v:rect id="Rectangle 35" o:spid="_x0000_s212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u5Fu8AA&#10;AADdAAAADwAAAGRycy9kb3ducmV2LnhtbERPTYvCMBC9C/6HMII3TbtYsdUo4qK7R616H5qxLTaT&#10;2kTt/vvNYWGPj/e92vSmES/qXG1ZQTyNQBAXVtdcKric95MFCOeRNTaWScEPOdish4MVZtq++USv&#10;3JcihLDLUEHlfZtJ6YqKDLqpbYkDd7OdQR9gV0rd4TuEm0Z+RNFcGqw5NFTY0q6i4p4/jYJr8tny&#10;lzR8jPezNLneD49dbJQaj/rtEoSn3v+L/9zfWkGapGFueBOegFz/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u5Fu8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212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rwa9scAAADdAAAADwAAAGRycy9kb3ducmV2LnhtbESPT2vCQBTE70K/w/IKvZlNBYtJ3UhT&#10;EEzBQ7UUentkn/nT7NuY3Wr89m5B8DjMzG+Y5Wo0nTjR4BrLCp6jGARxaXXDlYKv/Xq6AOE8ssbO&#10;Mim4kINV9jBZYqrtmT/ptPOVCBB2KSqove9TKV1Zk0EX2Z44eAc7GPRBDpXUA54D3HRyFscv0mDD&#10;YaHGnt5rKn93f0ZBfvn43lpfHDeHn/ZY5PmswNYo9fQ4vr2C8DT6e/jW3mgFyTxJ4P9NeAIyuw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CvBr2xwAAAN0AAAAPAAAAAAAA&#10;AAAAAAAAAKECAABkcnMvZG93bnJldi54bWxQSwUGAAAAAAQABAD5AAAAlQMAAAAA&#10;" strokecolor="#2f5496 [2408]" strokeweight="1.5pt"/>
            <v:shape id="AutoShape 37" o:spid="_x0000_s211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KlHkMQAAADdAAAADwAAAGRycy9kb3ducmV2LnhtbERPu2rDMBTdC/kHcQPdGrkeQuJGNnUg&#10;EBc6NC2Fbhfr+lXryrbUxPn7aChkPJz3LptNL840udaygudVBIK4tLrlWsHX5+FpA8J5ZI29ZVJw&#10;JQdZunjYYaLthT/ofPK1CCHsElTQeD8kUrqyIYNuZQfiwFV2MugDnGqpJ7yEcNPLOIrW0mDLoaHB&#10;gfYNlb+nP6Mgv759v1tfjMfqpxuLPI8L7IxSj8v59QWEp9nfxf/uo1awXUdhf3gTnoBMb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gqUeQxAAAAN0AAAAPAAAAAAAAAAAA&#10;AAAAAKECAABkcnMvZG93bnJldi54bWxQSwUGAAAAAAQABAD5AAAAkgMAAAAA&#10;" strokecolor="#2f5496 [2408]" strokeweight="1.5pt"/>
          </v:group>
        </w:pict>
      </w:r>
      <w:r w:rsidRPr="0024361A">
        <w:rPr>
          <w:rFonts w:ascii="ALFABET98" w:hAnsi="ALFABET98"/>
          <w:sz w:val="72"/>
          <w:szCs w:val="72"/>
        </w:rPr>
        <w:t xml:space="preserve"> </w:t>
      </w:r>
      <w:r>
        <w:rPr>
          <w:rFonts w:ascii="ALFABET98" w:hAnsi="ALFABET98"/>
          <w:sz w:val="72"/>
          <w:szCs w:val="72"/>
        </w:rPr>
        <w:t xml:space="preserve">                                         </w:t>
      </w:r>
      <w:r w:rsidRPr="0024361A">
        <w:rPr>
          <w:rFonts w:ascii="ALFABET98" w:hAnsi="ALFABET98"/>
          <w:sz w:val="72"/>
          <w:szCs w:val="72"/>
        </w:rPr>
        <w:t xml:space="preserve">       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 </w:t>
      </w:r>
      <w:r>
        <w:rPr>
          <w:rFonts w:ascii="ALFABET98" w:hAnsi="ALFABET98"/>
          <w:sz w:val="72"/>
          <w:szCs w:val="72"/>
        </w:rPr>
        <w:t xml:space="preserve"> </w:t>
      </w:r>
    </w:p>
    <w:p w:rsidR="00E673A2" w:rsidRPr="0024361A" w:rsidRDefault="00443F71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112" style="position:absolute;margin-left:-16.1pt;margin-top:9.4pt;width:521.25pt;height:36.85pt;z-index:-25109811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Ad&#10;s/VSEgQAAPEPAAAOAAAAAAAAAAAAAAAAAC4CAABkcnMvZTJvRG9jLnhtbFBLAQItABQABgAIAAAA&#10;IQBYKw9o4AAAAAoBAAAPAAAAAAAAAAAAAAAAAGwGAABkcnMvZG93bnJldi54bWxQSwUGAAAAAAQA&#10;BADzAAAAeQcAAAAA&#10;">
            <v:group id="Group 33" o:spid="_x0000_s211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wYMZuMcAAADd&#10;AAAADwAAAAAAAAAAAAAAAACqAgAAZHJzL2Rvd25yZXYueG1sUEsFBgAAAAAEAAQA+gAAAJ4DAAAA&#10;AA==&#10;">
              <v:rect id="Rectangle 34" o:spid="_x0000_s211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/XmcUA&#10;AADdAAAADwAAAGRycy9kb3ducmV2LnhtbESPT2vCQBTE74LfYXlCb2ZjhaCpq/SfpVdtJHh7ZF+z&#10;odm3Ibs18dt3BaHHYWZ+w2x2o23FhXrfOFawSFIQxJXTDdcKiq/9fAXCB2SNrWNScCUPu+10ssFc&#10;u4EPdDmGWkQI+xwVmBC6XEpfGbLoE9cRR+/b9RZDlH0tdY9DhNtWPqZpJi02HBcMdvRqqPo5/loF&#10;y7p8N2Xx5gu7KLOP0/X0Mpz3Sj3MxucnEIHG8B++tz+1gnWWLuH2Jj4Buf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YH9eZxQAAAN0AAAAPAAAAAAAAAAAAAAAAAJgCAABkcnMv&#10;ZG93bnJldi54bWxQSwUGAAAAAAQABAD1AAAAigMAAAAA&#10;" strokecolor="#2f5496 [2408]" strokeweight="1.5pt">
                <v:fill opacity="0"/>
              </v:rect>
              <v:rect id="Rectangle 35" o:spid="_x0000_s211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y7RcMA&#10;AADdAAAADwAAAGRycy9kb3ducmV2LnhtbESPT4vCMBTE7wt+h/CEvWlaUdHaKKK469G/90fzbEub&#10;l9pE7X57s7Cwx2FmfsOkq87U4kmtKy0riIcRCOLM6pJzBZfzbjAD4TyyxtoyKfghB6tl7yPFRNsX&#10;H+l58rkIEHYJKii8bxIpXVaQQTe0DXHwbrY16INsc6lbfAW4qeUoiqbSYMlhocCGNgVl1elhFFwn&#10;24a/peFDvBvPJ9fq676JjVKf/W69AOGp8//hv/ZeK5hPozH8vglPQC7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Iy7R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11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N7kCMYAAADdAAAADwAAAGRycy9kb3ducmV2LnhtbESPT4vCMBTE74LfITxhb5qusLJWo2wF&#10;wQoe/MPC3h7Ns602L7WJWr+9ERY8DjPzG2Y6b00lbtS40rKCz0EEgjizuuRcwWG/7H+DcB5ZY2WZ&#10;FDzIwXzW7Uwx1vbOW7rtfC4ChF2MCgrv61hKlxVk0A1sTRy8o20M+iCbXOoG7wFuKjmMopE0WHJY&#10;KLCmRUHZeXc1CpLH+ndjfXpZHf9OlzRJhimejFIfvfZnAsJT69/h//ZKKxiPoi94vQlPQM6e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De5AjGAAAA3QAAAA8AAAAAAAAA&#10;AAAAAAAAoQIAAGRycy9kb3ducmV2LnhtbFBLBQYAAAAABAAEAPkAAACUAwAAAAA=&#10;" strokecolor="#2f5496 [2408]" strokeweight="1.5pt"/>
            <v:shape id="AutoShape 37" o:spid="_x0000_s211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Ax6f8UAAADdAAAADwAAAGRycy9kb3ducmV2LnhtbESPQYvCMBSE78L+h/AWvGm6HopWo9iF&#10;BSt4UJcFb4/m2Vabl9pktf57Iwgeh5n5hpktOlOLK7WusqzgaxiBIM6trrhQ8Lv/GYxBOI+ssbZM&#10;Cu7kYDH/6M0w0fbGW7rufCEChF2CCkrvm0RKl5dk0A1tQxy8o20N+iDbQuoWbwFuajmKolgarDgs&#10;lNjQd0n5efdvFKT39d/G+uyyOh5OlyxNRxmejFL9z245BeGp8+/wq73SCiZxFMPzTXgCcv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Ax6f8UAAADdAAAADwAAAAAAAAAA&#10;AAAAAAChAgAAZHJzL2Rvd25yZXYueG1sUEsFBgAAAAAEAAQA+QAAAJMDAAAAAA==&#10;" strokecolor="#2f5496 [2408]" strokeweight="1.5pt"/>
          </v:group>
        </w:pict>
      </w:r>
      <w:r w:rsidR="00E673A2" w:rsidRPr="0024361A">
        <w:rPr>
          <w:rFonts w:ascii="ALFABET98" w:hAnsi="ALFABET98"/>
          <w:sz w:val="72"/>
          <w:szCs w:val="72"/>
        </w:rPr>
        <w:t xml:space="preserve"> </w:t>
      </w:r>
      <w:r w:rsidR="00E673A2">
        <w:rPr>
          <w:rFonts w:ascii="ALFABET98" w:hAnsi="ALFABET98"/>
          <w:sz w:val="72"/>
          <w:szCs w:val="72"/>
        </w:rPr>
        <w:t xml:space="preserve">                                         </w:t>
      </w:r>
      <w:r w:rsidR="00E673A2" w:rsidRPr="0024361A">
        <w:rPr>
          <w:rFonts w:ascii="ALFABET98" w:hAnsi="ALFABET98"/>
          <w:sz w:val="72"/>
          <w:szCs w:val="72"/>
        </w:rPr>
        <w:t xml:space="preserve">       </w:t>
      </w:r>
      <w:r w:rsidR="00E673A2">
        <w:rPr>
          <w:rFonts w:ascii="ALFABET98" w:hAnsi="ALFABET98"/>
          <w:sz w:val="72"/>
          <w:szCs w:val="72"/>
        </w:rPr>
        <w:t xml:space="preserve">      </w:t>
      </w:r>
      <w:r w:rsidR="00E673A2" w:rsidRPr="0024361A">
        <w:rPr>
          <w:rFonts w:ascii="ALFABET98" w:hAnsi="ALFABET98"/>
          <w:sz w:val="72"/>
          <w:szCs w:val="72"/>
        </w:rPr>
        <w:t xml:space="preserve">        </w:t>
      </w:r>
      <w:r w:rsidR="00E673A2">
        <w:rPr>
          <w:rFonts w:ascii="ALFABET98" w:hAnsi="ALFABET98"/>
          <w:sz w:val="72"/>
          <w:szCs w:val="72"/>
        </w:rPr>
        <w:t xml:space="preserve"> </w:t>
      </w:r>
    </w:p>
    <w:p w:rsidR="00E673A2" w:rsidRDefault="00E673A2" w:rsidP="00E673A2">
      <w:pPr>
        <w:spacing w:line="240" w:lineRule="auto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72"/>
          <w:szCs w:val="72"/>
        </w:rPr>
        <w:t xml:space="preserve"> </w:t>
      </w:r>
      <w:r>
        <w:rPr>
          <w:rFonts w:ascii="ALFABET98" w:hAnsi="ALFABET98"/>
          <w:sz w:val="36"/>
          <w:szCs w:val="36"/>
        </w:rPr>
        <w:t xml:space="preserve">   </w:t>
      </w:r>
      <w:r w:rsidR="00437EB7">
        <w:rPr>
          <w:rFonts w:ascii="ALFABET98" w:hAnsi="ALFABET98"/>
          <w:sz w:val="36"/>
          <w:szCs w:val="36"/>
        </w:rPr>
        <w:t xml:space="preserve">                              44</w:t>
      </w:r>
    </w:p>
    <w:p w:rsidR="00E673A2" w:rsidRDefault="00E673A2" w:rsidP="00E673A2">
      <w:pPr>
        <w:spacing w:line="240" w:lineRule="auto"/>
        <w:rPr>
          <w:rFonts w:ascii="ALFABET98" w:hAnsi="ALFABET98"/>
          <w:sz w:val="72"/>
          <w:szCs w:val="72"/>
        </w:rPr>
      </w:pPr>
      <w:r>
        <w:rPr>
          <w:rFonts w:ascii="ALFABET98" w:hAnsi="ALFABET98"/>
          <w:sz w:val="36"/>
          <w:szCs w:val="36"/>
        </w:rPr>
        <w:t>Sayın velim, okuyalım, boşlukları  yazalım.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 </w:t>
      </w:r>
      <w:r>
        <w:rPr>
          <w:rFonts w:ascii="ALFABET98" w:hAnsi="ALFABET98"/>
          <w:sz w:val="72"/>
          <w:szCs w:val="72"/>
        </w:rPr>
        <w:t xml:space="preserve">       </w:t>
      </w:r>
      <w:r w:rsidRPr="0024361A">
        <w:rPr>
          <w:rFonts w:ascii="ALFABET98" w:hAnsi="ALFABET98"/>
          <w:sz w:val="72"/>
          <w:szCs w:val="72"/>
        </w:rPr>
        <w:t xml:space="preserve">       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 </w:t>
      </w:r>
      <w:r>
        <w:rPr>
          <w:rFonts w:ascii="ALFABET98" w:hAnsi="ALFABET98"/>
          <w:sz w:val="72"/>
          <w:szCs w:val="72"/>
        </w:rPr>
        <w:t xml:space="preserve"> </w:t>
      </w:r>
    </w:p>
    <w:p w:rsidR="00E673A2" w:rsidRDefault="00E673A2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FB4CB5">
        <w:rPr>
          <w:rFonts w:ascii="ALFABET98" w:hAnsi="ALFABET98"/>
          <w:sz w:val="72"/>
          <w:szCs w:val="72"/>
        </w:rPr>
        <w:t>E</w:t>
      </w:r>
      <w:r w:rsidRPr="0006343D">
        <w:rPr>
          <w:rFonts w:ascii="ALFABET98" w:hAnsi="ALFABET98"/>
          <w:color w:val="FF0000"/>
          <w:sz w:val="72"/>
          <w:szCs w:val="72"/>
        </w:rPr>
        <w:t>kin</w:t>
      </w:r>
      <w:r w:rsidRPr="00FB4CB5">
        <w:rPr>
          <w:rFonts w:ascii="ALFABET98" w:hAnsi="ALFABET98"/>
          <w:sz w:val="72"/>
          <w:szCs w:val="72"/>
        </w:rPr>
        <w:t xml:space="preserve"> i</w:t>
      </w:r>
      <w:r w:rsidRPr="0006343D">
        <w:rPr>
          <w:rFonts w:ascii="ALFABET98" w:hAnsi="ALFABET98"/>
          <w:color w:val="FF0000"/>
          <w:sz w:val="72"/>
          <w:szCs w:val="72"/>
        </w:rPr>
        <w:t>ki</w:t>
      </w:r>
      <w:r w:rsidRPr="00FB4CB5">
        <w:rPr>
          <w:rFonts w:ascii="ALFABET98" w:hAnsi="ALFABET98"/>
          <w:sz w:val="72"/>
          <w:szCs w:val="72"/>
        </w:rPr>
        <w:t xml:space="preserve"> ko</w:t>
      </w:r>
      <w:r w:rsidRPr="0006343D">
        <w:rPr>
          <w:rFonts w:ascii="ALFABET98" w:hAnsi="ALFABET98"/>
          <w:color w:val="FF0000"/>
          <w:sz w:val="72"/>
          <w:szCs w:val="72"/>
        </w:rPr>
        <w:t>li</w:t>
      </w:r>
      <w:r w:rsidRPr="00FB4CB5">
        <w:rPr>
          <w:rFonts w:ascii="ALFABET98" w:hAnsi="ALFABET98"/>
          <w:sz w:val="72"/>
          <w:szCs w:val="72"/>
        </w:rPr>
        <w:t xml:space="preserve"> kek al.</w:t>
      </w:r>
      <w:r w:rsidR="00443F71"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106" style="position:absolute;margin-left:-16.1pt;margin-top:9.4pt;width:521.25pt;height:36.85pt;z-index:-251075584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Gm3mFQ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CdGm3mFQQAAPEPAAAOAAAAAAAAAAAAAAAAAC4CAABkcnMvZTJvRG9jLnhtbFBLAQItABQABgAI&#10;AAAAIQBYKw9o4AAAAAoBAAAPAAAAAAAAAAAAAAAAAG8GAABkcnMvZG93bnJldi54bWxQSwUGAAAA&#10;AAQABADzAAAAfAcAAAAA&#10;">
            <v:group id="Group 33" o:spid="_x0000_s210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gay5SwwAAAN0AAAAP&#10;AAAAAAAAAAAAAAAAAKoCAABkcnMvZG93bnJldi54bWxQSwUGAAAAAAQABAD6AAAAmgMAAAAA&#10;">
              <v:rect id="Rectangle 34" o:spid="_x0000_s211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ffgc8UA&#10;AADdAAAADwAAAGRycy9kb3ducmV2LnhtbESPQWvCQBSE7wX/w/KE3upGhVBTV1GrxWs1Enp7ZF+z&#10;odm3Ibs18d+7hYLHYWa+YZbrwTbiSp2vHSuYThIQxKXTNVcK8vPh5RWED8gaG8ek4EYe1qvR0xIz&#10;7Xr+pOspVCJC2GeowITQZlL60pBFP3EtcfS+XWcxRNlVUnfYR7ht5CxJUmmx5rhgsKWdofLn9GsV&#10;zKtib4r83ed2WqQfl9tl238dlHoeD5s3EIGG8Aj/t49awSJNFvD3Jj4Bubo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59+BzxQAAAN0AAAAPAAAAAAAAAAAAAAAAAJgCAABkcnMv&#10;ZG93bnJldi54bWxQSwUGAAAAAAQABAD1AAAAigMAAAAA&#10;" strokecolor="#2f5496 [2408]" strokeweight="1.5pt">
                <v:fill opacity="0"/>
              </v:rect>
              <v:rect id="Rectangle 35" o:spid="_x0000_s211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m4rm8EA&#10;AADdAAAADwAAAGRycy9kb3ducmV2LnhtbERPPW/CMBDdK/U/WIfUrTiuCoI0DqpAUMYCzX6KjyRK&#10;fE5jA+Hf1wNSx6f3na1G24krDb5xrEFNExDEpTMNVxp+TtvXBQgfkA12jknDnTys8uenDFPjbnyg&#10;6zFUIoawT1FDHUKfSunLmiz6qeuJI3d2g8UQ4VBJM+AthttOviXJXFpsODbU2NO6prI9XqyGYrbp&#10;+Uta/lbb9+WsaHe/a2W1fpmMnx8gAo3hX/xw742G5VzF/fFNfAIy/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5uK5v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210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jx01sYAAADdAAAADwAAAGRycy9kb3ducmV2LnhtbESPT4vCMBTE78J+h/AEb5rWg2g1il1Y&#10;sIIH/7Cwt0fzbKvNS22yWr+9WVjwOMzMb5jFqjO1uFPrKssK4lEEgji3uuJCwen4NZyCcB5ZY22Z&#10;FDzJwWr50Vtgou2D93Q/+EIECLsEFZTeN4mULi/JoBvZhjh4Z9sa9EG2hdQtPgLc1HIcRRNpsOKw&#10;UGJDnyXl18OvUZA+t98767Pb5vxzuWVpOs7wYpQa9Lv1HISnzr/D/+2NVjCbxDH8vQlPQC5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o8dNbGAAAA3QAAAA8AAAAAAAAA&#10;AAAAAAAAoQIAAGRycy9kb3ducmV2LnhtbFBLBQYAAAAABAAEAPkAAACUAwAAAAA=&#10;" strokecolor="#2f5496 [2408]" strokeweight="1.5pt"/>
            <v:shape id="AutoShape 37" o:spid="_x0000_s210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u7qocYAAADdAAAADwAAAGRycy9kb3ducmV2LnhtbESPT4vCMBTE78J+h/AEb5rag2g1il1Y&#10;sIIH/7Cwt0fzbKvNS22yWr+9WVjwOMzMb5jFqjO1uFPrKssKxqMIBHFudcWFgtPxazgF4Tyyxtoy&#10;KXiSg9Xyo7fARNsH7+l+8IUIEHYJKii9bxIpXV6SQTeyDXHwzrY16INsC6lbfAS4qWUcRRNpsOKw&#10;UGJDnyXl18OvUZA+t98767Pb5vxzuWVpGmd4MUoN+t16DsJT59/h//ZGK5hNxjH8vQlPQC5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ru6qHGAAAA3QAAAA8AAAAAAAAA&#10;AAAAAAAAoQIAAGRycy9kb3ducmV2LnhtbFBLBQYAAAAABAAEAPkAAACUAwAAAAA=&#10;" strokecolor="#2f5496 [2408]" strokeweight="1.5pt"/>
          </v:group>
        </w:pict>
      </w:r>
      <w:r>
        <w:rPr>
          <w:rFonts w:ascii="ALFABET98" w:hAnsi="ALFABET98"/>
          <w:sz w:val="72"/>
          <w:szCs w:val="72"/>
        </w:rPr>
        <w:t xml:space="preserve">          </w:t>
      </w:r>
      <w:r w:rsidRPr="0024361A">
        <w:rPr>
          <w:rFonts w:ascii="ALFABET98" w:hAnsi="ALFABET98"/>
          <w:sz w:val="72"/>
          <w:szCs w:val="72"/>
        </w:rPr>
        <w:t xml:space="preserve"> </w:t>
      </w:r>
      <w:r>
        <w:rPr>
          <w:rFonts w:ascii="ALFABET98" w:hAnsi="ALFABET98"/>
          <w:sz w:val="72"/>
          <w:szCs w:val="72"/>
        </w:rPr>
        <w:t xml:space="preserve">                                       </w:t>
      </w:r>
    </w:p>
    <w:p w:rsidR="00E673A2" w:rsidRPr="0024361A" w:rsidRDefault="00443F71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100" style="position:absolute;margin-left:-16.1pt;margin-top:9.4pt;width:521.25pt;height:36.85pt;z-index:-25107456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xPcKOxYEAADxDwAADgAAAAAAAAAAAAAAAAAuAgAAZHJzL2Uyb0RvYy54bWxQSwECLQAUAAYA&#10;CAAAACEAWCsPaOAAAAAKAQAADwAAAAAAAAAAAAAAAABwBgAAZHJzL2Rvd25yZXYueG1sUEsFBgAA&#10;AAAEAAQA8wAAAH0HAAAAAA==&#10;">
            <v:group id="Group 33" o:spid="_x0000_s210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pP+yiscAAADd&#10;AAAADwAAAAAAAAAAAAAAAACqAgAAZHJzL2Rvd25yZXYueG1sUEsFBgAAAAAEAAQA+gAAAJ4DAAAA&#10;AA==&#10;">
              <v:rect id="Rectangle 34" o:spid="_x0000_s210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WN8q8YA&#10;AADdAAAADwAAAGRycy9kb3ducmV2LnhtbESPzWrDMBCE74W+g9hCb43shpjWiRLa5odcmzqY3BZr&#10;a5laK2OpsfP2UaDQ4zAz3zCL1WhbcabeN44VpJMEBHHldMO1guJr+/QCwgdkja1jUnAhD6vl/d0C&#10;c+0G/qTzIdQiQtjnqMCE0OVS+sqQRT9xHXH0vl1vMUTZ11L3OES4beVzkmTSYsNxwWBHH4aqn8Ov&#10;VTCty40pi7UvbFpmu+Pl+D6ctko9PoxvcxCBxvAf/mvvtYLXLJ3B7U18AnJ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WN8q8YAAADdAAAADwAAAAAAAAAAAAAAAACYAgAAZHJz&#10;L2Rvd25yZXYueG1sUEsFBgAAAAAEAAQA9QAAAIsDAAAAAA==&#10;" strokecolor="#2f5496 [2408]" strokeweight="1.5pt">
                <v:fill opacity="0"/>
              </v:rect>
              <v:rect id="Rectangle 35" o:spid="_x0000_s210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ssWdMMA&#10;AADdAAAADwAAAGRycy9kb3ducmV2LnhtbESPT4vCMBTE78J+h/AWvK1pRcvaNYoo/jnuVr0/mrdt&#10;sXmpTdT67Y0geBxm5jfMdN6ZWlypdZVlBfEgAkGcW11xoeCwX399g3AeWWNtmRTcycF89tGbYqrt&#10;jf/omvlCBAi7FBWU3jeplC4vyaAb2IY4eP+2NeiDbAupW7wFuKnlMIoSabDisFBiQ8uS8lN2MQqO&#10;41XDW2n4N16PJuPjaXNexkap/me3+AHhqfPv8Ku90womSZzA8014AnL2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ssWd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10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plJOccAAADdAAAADwAAAGRycy9kb3ducmV2LnhtbESPQWvCQBSE7wX/w/KE3pqNHmxNs0oj&#10;CKbQQ1WE3h7ZZxKbfRuzW5P8+26h4HGYmW+YdD2YRtyoc7VlBbMoBkFcWF1zqeB42D69gHAeWWNj&#10;mRSM5GC9mjykmGjb8yfd9r4UAcIuQQWV920ipSsqMugi2xIH72w7gz7IrpS6wz7ATSPncbyQBmsO&#10;CxW2tKmo+N7/GAXZ+H76sD6/7s5fl2ueZfMcL0apx+nw9grC0+Dv4f/2TitYLmbP8PcmPAG5+g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qmUk5xwAAAN0AAAAPAAAAAAAA&#10;AAAAAAAAAKECAABkcnMvZG93bnJldi54bWxQSwUGAAAAAAQABAD5AAAAlQMAAAAA&#10;" strokecolor="#2f5496 [2408]" strokeweight="1.5pt"/>
            <v:shape id="AutoShape 37" o:spid="_x0000_s210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wbdS8QAAADdAAAADwAAAGRycy9kb3ducmV2LnhtbERPu2rDMBTdA/0HcQvZEtkZTOtGDnGh&#10;EBc6NCmFbhfr+pFYV7alOM7fV0Oh4+G8t7vZdGKi0bWWFcTrCARxaXXLtYKv09vqCYTzyBo7y6Tg&#10;Tg522cNii6m2N/6k6ehrEULYpaig8b5PpXRlQwbd2vbEgavsaNAHONZSj3gL4aaTmyhKpMGWQ0OD&#10;Pb02VF6OV6Mgv79/f1hfDIfq5zwUeb4p8GyUWj7O+xcQnmb/L/5zH7SC5yQOc8Ob8ARk9gs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bBt1LxAAAAN0AAAAPAAAAAAAAAAAA&#10;AAAAAKECAABkcnMvZG93bnJldi54bWxQSwUGAAAAAAQABAD5AAAAkgMAAAAA&#10;" strokecolor="#2f5496 [2408]" strokeweight="1.5pt"/>
          </v:group>
        </w:pict>
      </w:r>
      <w:r w:rsidR="00E673A2" w:rsidRPr="0024361A">
        <w:rPr>
          <w:rFonts w:ascii="ALFABET98" w:hAnsi="ALFABET98"/>
          <w:sz w:val="72"/>
          <w:szCs w:val="72"/>
        </w:rPr>
        <w:t xml:space="preserve"> </w:t>
      </w:r>
      <w:r w:rsidR="00E673A2">
        <w:rPr>
          <w:rFonts w:ascii="ALFABET98" w:hAnsi="ALFABET98"/>
          <w:sz w:val="72"/>
          <w:szCs w:val="72"/>
        </w:rPr>
        <w:t xml:space="preserve">                                         </w:t>
      </w:r>
      <w:r w:rsidR="00E673A2" w:rsidRPr="0024361A">
        <w:rPr>
          <w:rFonts w:ascii="ALFABET98" w:hAnsi="ALFABET98"/>
          <w:sz w:val="72"/>
          <w:szCs w:val="72"/>
        </w:rPr>
        <w:t xml:space="preserve">       </w:t>
      </w:r>
      <w:r w:rsidR="00E673A2">
        <w:rPr>
          <w:rFonts w:ascii="ALFABET98" w:hAnsi="ALFABET98"/>
          <w:sz w:val="72"/>
          <w:szCs w:val="72"/>
        </w:rPr>
        <w:t xml:space="preserve">      </w:t>
      </w:r>
      <w:r w:rsidR="00E673A2" w:rsidRPr="0024361A">
        <w:rPr>
          <w:rFonts w:ascii="ALFABET98" w:hAnsi="ALFABET98"/>
          <w:sz w:val="72"/>
          <w:szCs w:val="72"/>
        </w:rPr>
        <w:t xml:space="preserve">        </w:t>
      </w:r>
      <w:r w:rsidR="00E673A2">
        <w:rPr>
          <w:rFonts w:ascii="ALFABET98" w:hAnsi="ALFABET98"/>
          <w:sz w:val="72"/>
          <w:szCs w:val="72"/>
        </w:rPr>
        <w:t xml:space="preserve"> </w:t>
      </w:r>
    </w:p>
    <w:p w:rsidR="00E673A2" w:rsidRPr="00E0338D" w:rsidRDefault="00E673A2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FB4CB5">
        <w:rPr>
          <w:rFonts w:ascii="ALFABET98" w:hAnsi="ALFABET98"/>
          <w:sz w:val="72"/>
          <w:szCs w:val="72"/>
        </w:rPr>
        <w:lastRenderedPageBreak/>
        <w:t>Na</w:t>
      </w:r>
      <w:r w:rsidRPr="0006343D">
        <w:rPr>
          <w:rFonts w:ascii="ALFABET98" w:hAnsi="ALFABET98"/>
          <w:color w:val="FF0000"/>
          <w:sz w:val="72"/>
          <w:szCs w:val="72"/>
        </w:rPr>
        <w:t>lan</w:t>
      </w:r>
      <w:r w:rsidRPr="00FB4CB5">
        <w:rPr>
          <w:rFonts w:ascii="ALFABET98" w:hAnsi="ALFABET98"/>
          <w:sz w:val="72"/>
          <w:szCs w:val="72"/>
        </w:rPr>
        <w:t xml:space="preserve"> on i</w:t>
      </w:r>
      <w:r w:rsidRPr="0006343D">
        <w:rPr>
          <w:rFonts w:ascii="ALFABET98" w:hAnsi="ALFABET98"/>
          <w:color w:val="FF0000"/>
          <w:sz w:val="72"/>
          <w:szCs w:val="72"/>
        </w:rPr>
        <w:t>ki</w:t>
      </w:r>
      <w:r w:rsidRPr="00FB4CB5">
        <w:rPr>
          <w:rFonts w:ascii="ALFABET98" w:hAnsi="ALFABET98"/>
          <w:sz w:val="72"/>
          <w:szCs w:val="72"/>
        </w:rPr>
        <w:t xml:space="preserve"> kek</w:t>
      </w:r>
      <w:r w:rsidRPr="0006343D">
        <w:rPr>
          <w:rFonts w:ascii="ALFABET98" w:hAnsi="ALFABET98"/>
          <w:color w:val="FF0000"/>
          <w:sz w:val="72"/>
          <w:szCs w:val="72"/>
        </w:rPr>
        <w:t>lik</w:t>
      </w:r>
      <w:r w:rsidRPr="00FB4CB5">
        <w:rPr>
          <w:rFonts w:ascii="ALFABET98" w:hAnsi="ALFABET98"/>
          <w:sz w:val="72"/>
          <w:szCs w:val="72"/>
        </w:rPr>
        <w:t xml:space="preserve"> al</w:t>
      </w:r>
      <w:r w:rsidRPr="0024361A">
        <w:rPr>
          <w:rFonts w:ascii="ALFABET98" w:hAnsi="ALFABET98"/>
          <w:noProof/>
          <w:color w:val="FF0000"/>
          <w:sz w:val="72"/>
          <w:szCs w:val="72"/>
          <w:lang w:eastAsia="tr-TR"/>
        </w:rPr>
        <w:t xml:space="preserve"> </w:t>
      </w:r>
      <w:r w:rsidR="00443F71"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094" style="position:absolute;margin-left:-16.1pt;margin-top:9.4pt;width:521.25pt;height:36.85pt;z-index:-251073536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e82TEQ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">
            <v:group id="Group 33" o:spid="_x0000_s209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Fah+NMQAAADdAAAA&#10;DwAAAAAAAAAAAAAAAACqAgAAZHJzL2Rvd25yZXYueG1sUEsFBgAAAAAEAAQA+gAAAJsDAAAAAA==&#10;">
              <v:rect id="Rectangle 34" o:spid="_x0000_s209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SwFcUA&#10;AADdAAAADwAAAGRycy9kb3ducmV2LnhtbESPQWvCQBSE74X+h+UVequbKIQ2ukpbtfRajYTeHtln&#10;NjT7NmRXE/99VxA8DjPzDbNYjbYVZ+p941hBOklAEFdON1wrKPbbl1cQPiBrbB2Tggt5WC0fHxaY&#10;azfwD513oRYRwj5HBSaELpfSV4Ys+onriKN3dL3FEGVfS93jEOG2ldMkyaTFhuOCwY4+DVV/u5NV&#10;MKvLjSmLtS9sWmZfh8vhY/jdKvX8NL7PQQQawz18a39rBW/ZNIXrm/gE5PI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NLAVxQAAAN0AAAAPAAAAAAAAAAAAAAAAAJgCAABkcnMv&#10;ZG93bnJldi54bWxQSwUGAAAAAAQABAD1AAAAigMAAAAA&#10;" strokecolor="#2f5496 [2408]" strokeweight="1.5pt">
                <v:fill opacity="0"/>
              </v:rect>
              <v:rect id="Rectangle 35" o:spid="_x0000_s209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5zaysQA&#10;AADdAAAADwAAAGRycy9kb3ducmV2LnhtbESPQWvCQBSE7wX/w/KE3ppNgopJXYOk2PZYtd4f2WcS&#10;zL5Ns6um/74rCD0OM/MNsypG04krDa61rCCJYhDEldUt1wq+D9uXJQjnkTV2lknBLzko1pOnFeba&#10;3nhH172vRYCwy1FB432fS+mqhgy6yPbEwTvZwaAPcqilHvAW4KaTaRwvpMGWw0KDPZUNVef9xSg4&#10;zt96/pCGv5LtLJsfz+8/ZWKUep6Om1cQnkb/H360P7WCbJGmcH8TnoBc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+c2sr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209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86Fh8YAAADdAAAADwAAAGRycy9kb3ducmV2LnhtbESPQWvCQBSE70L/w/IKvZmNKUiNrmIK&#10;BVPwUBXB2yP7TKLZtzG71fjv3ULB4zAz3zCzRW8acaXO1ZYVjKIYBHFhdc2lgt32a/gBwnlkjY1l&#10;UnAnB4v5y2CGqbY3/qHrxpciQNilqKDyvk2ldEVFBl1kW+LgHW1n0AfZlVJ3eAtw08gkjsfSYM1h&#10;ocKWPisqzptfoyC7f+/X1ueX1fFwuuRZluR4Mkq9vfbLKQhPvX+G/9srrWAyTt7h7014AnL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vOhYfGAAAA3QAAAA8AAAAAAAAA&#10;AAAAAAAAoQIAAGRycy9kb3ducmV2LnhtbFBLBQYAAAAABAAEAPkAAACUAwAAAAA=&#10;" strokecolor="#2f5496 [2408]" strokeweight="1.5pt"/>
            <v:shape id="AutoShape 37" o:spid="_x0000_s209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Ccd88YAAADdAAAADwAAAGRycy9kb3ducmV2LnhtbESPQWvCQBSE70L/w/IKvZmNoUiNrmIK&#10;BVPwUBXB2yP7TKLZtzG71fjv3ULB4zAz3zCzRW8acaXO1ZYVjKIYBHFhdc2lgt32a/gBwnlkjY1l&#10;UnAnB4v5y2CGqbY3/qHrxpciQNilqKDyvk2ldEVFBl1kW+LgHW1n0AfZlVJ3eAtw08gkjsfSYM1h&#10;ocKWPisqzptfoyC7f+/X1ueX1fFwuuRZluR4Mkq9vfbLKQhPvX+G/9srrWAyTt7h7014AnL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QnHfPGAAAA3QAAAA8AAAAAAAAA&#10;AAAAAAAAoQIAAGRycy9kb3ducmV2LnhtbFBLBQYAAAAABAAEAPkAAACUAwAAAAA=&#10;" strokecolor="#2f5496 [2408]" strokeweight="1.5pt"/>
          </v:group>
        </w:pict>
      </w:r>
      <w:r w:rsidRPr="0024361A">
        <w:rPr>
          <w:rFonts w:ascii="ALFABET98" w:hAnsi="ALFABET98"/>
          <w:sz w:val="72"/>
          <w:szCs w:val="72"/>
        </w:rPr>
        <w:t xml:space="preserve"> </w:t>
      </w:r>
      <w:r>
        <w:rPr>
          <w:rFonts w:ascii="ALFABET98" w:hAnsi="ALFABET98"/>
          <w:sz w:val="72"/>
          <w:szCs w:val="72"/>
        </w:rPr>
        <w:t xml:space="preserve">                                       </w:t>
      </w:r>
      <w:r w:rsidRPr="00F12AA8">
        <w:rPr>
          <w:rFonts w:ascii="ALFABET98" w:hAnsi="ALFABET98"/>
          <w:color w:val="A6A6A6" w:themeColor="background1" w:themeShade="A6"/>
          <w:sz w:val="72"/>
          <w:szCs w:val="72"/>
        </w:rPr>
        <w:t xml:space="preserve">      </w:t>
      </w:r>
    </w:p>
    <w:p w:rsidR="00E673A2" w:rsidRPr="0024361A" w:rsidRDefault="00443F71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088" style="position:absolute;margin-left:-16.1pt;margin-top:9.4pt;width:521.25pt;height:36.85pt;z-index:-25108480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">
            <v:group id="Group 33" o:spid="_x0000_s209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1DUPbxgAAAN0A&#10;AAAPAAAAAAAAAAAAAAAAAKoCAABkcnMvZG93bnJldi54bWxQSwUGAAAAAAQABAD6AAAAnQMAAAAA&#10;">
              <v:rect id="Rectangle 34" o:spid="_x0000_s209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JGN+sYA&#10;AADdAAAADwAAAGRycy9kb3ducmV2LnhtbESPT2vCQBTE74V+h+UVeqsbFWIbXaWtf/CqjYTeHtln&#10;NjT7NmS3Jn57Vyj0OMzMb5jFarCNuFDna8cKxqMEBHHpdM2Vgvxr+/IKwgdkjY1jUnAlD6vl48MC&#10;M+16PtDlGCoRIewzVGBCaDMpfWnIoh+5ljh6Z9dZDFF2ldQd9hFuGzlJklRarDkuGGzp01D5c/y1&#10;CqZVsTFFvva5HRfp7nQ9ffTfW6Wen4b3OYhAQ/gP/7X3WsFbOpnB/U18AnJ5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JGN+sYAAADdAAAADwAAAAAAAAAAAAAAAACYAgAAZHJz&#10;L2Rvd25yZXYueG1sUEsFBgAAAAAEAAQA9QAAAIsDAAAAAA==&#10;" strokecolor="#2f5496 [2408]" strokeweight="1.5pt">
                <v:fill opacity="0"/>
              </v:rect>
              <v:rect id="Rectangle 35" o:spid="_x0000_s209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nTtIL8A&#10;AADdAAAADwAAAGRycy9kb3ducmV2LnhtbERPTa/BQBTdS/yHyZXYMa0glCHixWNJsb/pXG2jc6c6&#10;8+j792YhsTw538t1ayrxpMaVlhXEwwgEcWZ1ybmCy3k3mIFwHlljZZkU/JOD9arbWWKi7YtP9Ex9&#10;LkIIuwQVFN7XiZQuK8igG9qaOHA32xj0ATa51A2+Qrip5CiKptJgyaGhwJq2BWX39M8ouE5+at5L&#10;w8d4N55PrvffxzY2SvV77WYBwlPrv+KP+6AVzKejMDe8CU9Art4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+dO0gvwAAAN0AAAAPAAAAAAAAAAAAAAAAAJgCAABkcnMvZG93bnJl&#10;di54bWxQSwUGAAAAAAQABAD1AAAAhAMAAAAA&#10;" fillcolor="#deeaf6 [660]" strokecolor="#c00000" strokeweight="1pt">
                <v:stroke dashstyle="dash"/>
              </v:rect>
            </v:group>
            <v:shape id="AutoShape 36" o:spid="_x0000_s209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iaybcYAAADdAAAADwAAAGRycy9kb3ducmV2LnhtbESPT4vCMBTE7wt+h/AEb5puD7J2jbIV&#10;BCt48A+Ct0fzbOs2L7WJWr/9RhD2OMzMb5jpvDO1uFPrKssKPkcRCOLc6ooLBYf9cvgFwnlkjbVl&#10;UvAkB/NZ72OKibYP3tJ95wsRIOwSVFB63yRSurwkg25kG+LgnW1r0AfZFlK3+AhwU8s4isbSYMVh&#10;ocSGFiXlv7ubUZA+18eN9dl1dT5drlmaxhlejFKDfvfzDcJT5//D7/ZKK5iM4wm83oQnIGd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omsm3GAAAA3QAAAA8AAAAAAAAA&#10;AAAAAAAAoQIAAGRycy9kb3ducmV2LnhtbFBLBQYAAAAABAAEAPkAAACUAwAAAAA=&#10;" strokecolor="#2f5496 [2408]" strokeweight="1.5pt"/>
            <v:shape id="AutoShape 37" o:spid="_x0000_s208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sWNLcIAAADdAAAADwAAAGRycy9kb3ducmV2LnhtbERPTYvCMBC9L/gfwgje1lQXZK1GscKC&#10;FTysiuBtaMa22kxqE7X+e3MQPD7e93TemkrcqXGlZQWDfgSCOLO65FzBfvf3/QvCeWSNlWVS8CQH&#10;81nna4qxtg/+p/vW5yKEsItRQeF9HUvpsoIMur6tiQN3so1BH2CTS93gI4SbSg6jaCQNlhwaCqxp&#10;WVB22d6MguS5PmysT6+r0/F8TZNkmOLZKNXrtosJCE+t/4jf7pVWMB79hP3hTXgCcvY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bsWNLcIAAADdAAAADwAAAAAAAAAAAAAA&#10;AAChAgAAZHJzL2Rvd25yZXYueG1sUEsFBgAAAAAEAAQA+QAAAJADAAAAAA==&#10;" strokecolor="#2f5496 [2408]" strokeweight="1.5pt"/>
          </v:group>
        </w:pict>
      </w:r>
      <w:r w:rsidR="00E673A2" w:rsidRPr="0024361A">
        <w:rPr>
          <w:rFonts w:ascii="ALFABET98" w:hAnsi="ALFABET98"/>
          <w:sz w:val="72"/>
          <w:szCs w:val="72"/>
        </w:rPr>
        <w:t xml:space="preserve"> </w:t>
      </w:r>
      <w:r w:rsidR="00E673A2">
        <w:rPr>
          <w:rFonts w:ascii="ALFABET98" w:hAnsi="ALFABET98"/>
          <w:sz w:val="72"/>
          <w:szCs w:val="72"/>
        </w:rPr>
        <w:t xml:space="preserve">                                         </w:t>
      </w:r>
      <w:r w:rsidR="00E673A2" w:rsidRPr="0024361A">
        <w:rPr>
          <w:rFonts w:ascii="ALFABET98" w:hAnsi="ALFABET98"/>
          <w:sz w:val="72"/>
          <w:szCs w:val="72"/>
        </w:rPr>
        <w:t xml:space="preserve">       </w:t>
      </w:r>
      <w:r w:rsidR="00E673A2">
        <w:rPr>
          <w:rFonts w:ascii="ALFABET98" w:hAnsi="ALFABET98"/>
          <w:sz w:val="72"/>
          <w:szCs w:val="72"/>
        </w:rPr>
        <w:t xml:space="preserve">      </w:t>
      </w:r>
      <w:r w:rsidR="00E673A2" w:rsidRPr="0024361A">
        <w:rPr>
          <w:rFonts w:ascii="ALFABET98" w:hAnsi="ALFABET98"/>
          <w:sz w:val="72"/>
          <w:szCs w:val="72"/>
        </w:rPr>
        <w:t xml:space="preserve">        </w:t>
      </w:r>
      <w:r w:rsidR="00E673A2">
        <w:rPr>
          <w:rFonts w:ascii="ALFABET98" w:hAnsi="ALFABET98"/>
          <w:sz w:val="72"/>
          <w:szCs w:val="72"/>
        </w:rPr>
        <w:t xml:space="preserve"> </w:t>
      </w:r>
    </w:p>
    <w:p w:rsidR="00E673A2" w:rsidRDefault="00443F71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082" style="position:absolute;margin-left:-16.1pt;margin-top:9.4pt;width:521.25pt;height:36.85pt;z-index:-25108377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Dc&#10;EFEwEgQAAPEPAAAOAAAAAAAAAAAAAAAAAC4CAABkcnMvZTJvRG9jLnhtbFBLAQItABQABgAIAAAA&#10;IQBYKw9o4AAAAAoBAAAPAAAAAAAAAAAAAAAAAGwGAABkcnMvZG93bnJldi54bWxQSwUGAAAAAAQA&#10;BADzAAAAeQcAAAAA&#10;">
            <v:group id="Group 33" o:spid="_x0000_s208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P79MFxgAAAN0A&#10;AAAPAAAAAAAAAAAAAAAAAKoCAABkcnMvZG93bnJldi54bWxQSwUGAAAAAAQABAD6AAAAnQMAAAAA&#10;">
              <v:rect id="Rectangle 34" o:spid="_x0000_s208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nMdJMYA&#10;AADdAAAADwAAAGRycy9kb3ducmV2LnhtbESPzWrDMBCE74W+g9hCbo2cGEzrRAlt80OuTR1Mb4u1&#10;sUytlbGU2Hn7qFDocZiZb5jlerStuFLvG8cKZtMEBHHldMO1guJr9/wCwgdkja1jUnAjD+vV48MS&#10;c+0G/qTrMdQiQtjnqMCE0OVS+sqQRT91HXH0zq63GKLsa6l7HCLctnKeJJm02HBcMNjRh6Hq53ix&#10;CtK63Jqy2PjCzspsf7qd3ofvnVKTp/FtASLQGP7Df+2DVvCapSn8volPQK7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nMdJMYAAADdAAAADwAAAAAAAAAAAAAAAACYAgAAZHJz&#10;L2Rvd25yZXYueG1sUEsFBgAAAAAEAAQA9QAAAIsDAAAAAA==&#10;" strokecolor="#2f5496 [2408]" strokeweight="1.5pt">
                <v:fill opacity="0"/>
              </v:rect>
              <v:rect id="Rectangle 35" o:spid="_x0000_s208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uBx+MMA&#10;AADdAAAADwAAAGRycy9kb3ducmV2LnhtbESPS4vCQBCE74L/YWjBm06yPtDoKKKoe9z1cW8ybRLM&#10;9GQzo8Z/7ywIHouq+oqaLxtTijvVrrCsIO5HIIhTqwvOFJyO294EhPPIGkvLpOBJDpaLdmuOibYP&#10;/qX7wWciQNglqCD3vkqkdGlOBl3fVsTBu9jaoA+yzqSu8RHgppRfUTSWBgsOCzlWtM4pvR5uRsF5&#10;tKl4Lw3/xNvhdHS+7v7WsVGq22lWMxCeGv8Jv9vfWsF0PBjC/5vwBOTi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uBx+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08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rIutccAAADdAAAADwAAAGRycy9kb3ducmV2LnhtbESPT2vCQBTE74LfYXmCN7OppVKjqzSF&#10;gil48A+Ct0f2mcRm38bsqvHbdwtCj8PM/IaZLztTixu1rrKs4CWKQRDnVldcKNjvvkbvIJxH1lhb&#10;JgUPcrBc9HtzTLS984ZuW1+IAGGXoILS+yaR0uUlGXSRbYiDd7KtQR9kW0jd4j3ATS3HcTyRBisO&#10;CyU29FlS/rO9GgXp4/uwtj67rE7H8yVL03GGZ6PUcNB9zEB46vx/+NleaQXTyesb/L0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+si61xwAAAN0AAAAPAAAAAAAA&#10;AAAAAAAAAKECAABkcnMvZG93bnJldi54bWxQSwUGAAAAAAQABAD5AAAAlQMAAAAA&#10;" strokecolor="#2f5496 [2408]" strokeweight="1.5pt"/>
            <v:shape id="AutoShape 37" o:spid="_x0000_s208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mCwwscAAADdAAAADwAAAGRycy9kb3ducmV2LnhtbESPT2vCQBTE7wW/w/KE3uqmFoKNbqQR&#10;BFPoQVsEb4/sM3/Mvo3ZrcZv3xWEHoeZ+Q2zWA6mFRfqXW1ZweskAkFcWF1zqeDne/0yA+E8ssbW&#10;Mim4kYNlOnpaYKLtlbd02flSBAi7BBVU3neJlK6oyKCb2I44eEfbG/RB9qXUPV4D3LRyGkWxNFhz&#10;WKiwo1VFxWn3axRkt8/9l/X5eXM8NOc8y6Y5Nkap5/HwMQfhafD/4Ud7oxW8x28x3N+EJyDT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OYLDCxwAAAN0AAAAPAAAAAAAA&#10;AAAAAAAAAKECAABkcnMvZG93bnJldi54bWxQSwUGAAAAAAQABAD5AAAAlQMAAAAA&#10;" strokecolor="#2f5496 [2408]" strokeweight="1.5pt"/>
          </v:group>
        </w:pict>
      </w:r>
      <w:r w:rsidR="00E673A2">
        <w:rPr>
          <w:rFonts w:ascii="ALFABET98" w:hAnsi="ALFABET98"/>
          <w:sz w:val="72"/>
          <w:szCs w:val="72"/>
        </w:rPr>
        <w:t>An</w:t>
      </w:r>
      <w:r w:rsidR="00E673A2" w:rsidRPr="00977A76">
        <w:rPr>
          <w:rFonts w:ascii="ALFABET98" w:hAnsi="ALFABET98"/>
          <w:color w:val="FF0000"/>
          <w:sz w:val="72"/>
          <w:szCs w:val="72"/>
        </w:rPr>
        <w:t>ne</w:t>
      </w:r>
      <w:r w:rsidR="00E673A2">
        <w:rPr>
          <w:rFonts w:ascii="ALFABET98" w:hAnsi="ALFABET98"/>
          <w:sz w:val="72"/>
          <w:szCs w:val="72"/>
        </w:rPr>
        <w:t xml:space="preserve">  kek</w:t>
      </w:r>
      <w:r w:rsidR="00E673A2" w:rsidRPr="00977A76">
        <w:rPr>
          <w:rFonts w:ascii="ALFABET98" w:hAnsi="ALFABET98"/>
          <w:color w:val="FF0000"/>
          <w:sz w:val="72"/>
          <w:szCs w:val="72"/>
        </w:rPr>
        <w:t>lik</w:t>
      </w:r>
      <w:r w:rsidR="00E673A2">
        <w:rPr>
          <w:rFonts w:ascii="ALFABET98" w:hAnsi="ALFABET98"/>
          <w:sz w:val="72"/>
          <w:szCs w:val="72"/>
        </w:rPr>
        <w:t xml:space="preserve"> al.  </w:t>
      </w:r>
      <w:r w:rsidR="00E673A2" w:rsidRPr="0024361A">
        <w:rPr>
          <w:rFonts w:ascii="ALFABET98" w:hAnsi="ALFABET98"/>
          <w:sz w:val="72"/>
          <w:szCs w:val="72"/>
        </w:rPr>
        <w:t xml:space="preserve"> </w:t>
      </w:r>
      <w:r w:rsidR="00E673A2">
        <w:rPr>
          <w:rFonts w:ascii="ALFABET98" w:hAnsi="ALFABET98"/>
          <w:sz w:val="72"/>
          <w:szCs w:val="72"/>
        </w:rPr>
        <w:t xml:space="preserve">                                       </w:t>
      </w:r>
    </w:p>
    <w:p w:rsidR="00E673A2" w:rsidRPr="0024361A" w:rsidRDefault="00443F71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076" style="position:absolute;margin-left:-16.1pt;margin-top:9.4pt;width:521.25pt;height:36.85pt;z-index:-25108275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AyOkzvFQQAAPEPAAAOAAAAAAAAAAAAAAAAAC4CAABkcnMvZTJvRG9jLnhtbFBLAQItABQABgAI&#10;AAAAIQBYKw9o4AAAAAoBAAAPAAAAAAAAAAAAAAAAAG8GAABkcnMvZG93bnJldi54bWxQSwUGAAAA&#10;AAQABADzAAAAfAcAAAAA&#10;">
            <v:group id="Group 33" o:spid="_x0000_s207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G4H5O/CAAAA3QAAAA8A&#10;AAAAAAAAAAAAAAAAqgIAAGRycy9kb3ducmV2LnhtbFBLBQYAAAAABAAEAPoAAACZAwAAAAA=&#10;">
              <v:rect id="Rectangle 34" o:spid="_x0000_s208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5sqzsUA&#10;AADdAAAADwAAAGRycy9kb3ducmV2LnhtbESPT2vCQBTE7wW/w/KE3urGCkGjq9g/ll61kdDbI/vM&#10;BrNvQ3Zr4rfvCoLHYWZ+w6w2g23EhTpfO1YwnSQgiEuna64U5D+7lzkIH5A1No5JwZU8bNajpxVm&#10;2vW8p8shVCJC2GeowITQZlL60pBFP3EtcfROrrMYouwqqTvsI9w28jVJUmmx5rhgsKV3Q+X58GcV&#10;zKri0xT5h8/ttEi/jtfjW/+7U+p5PGyXIAIN4RG+t7+1gkU6W8DtTXwCcv0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3myrOxQAAAN0AAAAPAAAAAAAAAAAAAAAAAJgCAABkcnMv&#10;ZG93bnJldi54bWxQSwUGAAAAAAQABAD1AAAAigMAAAAA&#10;" strokecolor="#2f5496 [2408]" strokeweight="1.5pt">
                <v:fill opacity="0"/>
              </v:rect>
              <v:rect id="Rectangle 35" o:spid="_x0000_s208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d0EhsEA&#10;AADdAAAADwAAAGRycy9kb3ducmV2LnhtbERPPW/CMBDdkfofrKvUDZwggiDEIASCdgTa7Kf4SCLi&#10;c4hdEv59PVRifHrf2WYwjXhQ52rLCuJJBIK4sLrmUsHP92G8AOE8ssbGMil4koPN+m2UYaptz2d6&#10;XHwpQgi7FBVU3replK6oyKCb2JY4cFfbGfQBdqXUHfYh3DRyGkVzabDm0FBhS7uKitvl1yjIk33L&#10;n9LwKT7Mlkl+O953sVHq433YrkB4GvxL/O/+0gqW81nYH96EJyDX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3dBIb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207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Y9by8cAAADdAAAADwAAAGRycy9kb3ducmV2LnhtbESPQWvCQBSE74X+h+UVvDUbRaSNWcUU&#10;CkboobYUvD2yz2w0+zZmV43/vlsoeBxm5hsmXw62FRfqfeNYwThJQRBXTjdcK/j+en9+AeEDssbW&#10;MSm4kYfl4vEhx0y7K3/SZRtqESHsM1RgQugyKX1lyKJPXEccvb3rLYYo+1rqHq8Rbls5SdOZtNhw&#10;XDDY0Zuh6rg9WwXFbfPz4UJ5Wu93h1NZFJMSD1ap0dOwmoMINIR7+L+91gpeZ9Mx/L2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Zj1vLxwAAAN0AAAAPAAAAAAAA&#10;AAAAAAAAAKECAABkcnMvZG93bnJldi54bWxQSwUGAAAAAAQABAD5AAAAlQMAAAAA&#10;" strokecolor="#2f5496 [2408]" strokeweight="1.5pt"/>
            <v:shape id="AutoShape 37" o:spid="_x0000_s207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V3FvMYAAADdAAAADwAAAGRycy9kb3ducmV2LnhtbESPQWvCQBSE70L/w/IKvZmNoUiNrmIK&#10;BVPwUBXB2yP7TKLZtzG71fjv3ULB4zAz3zCzRW8acaXO1ZYVjKIYBHFhdc2lgt32a/gBwnlkjY1l&#10;UnAnB4v5y2CGqbY3/qHrxpciQNilqKDyvk2ldEVFBl1kW+LgHW1n0AfZlVJ3eAtw08gkjsfSYM1h&#10;ocKWPisqzptfoyC7f+/X1ueX1fFwuuRZluR4Mkq9vfbLKQhPvX+G/9srrWAyfk/g7014AnL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ldxbzGAAAA3QAAAA8AAAAAAAAA&#10;AAAAAAAAoQIAAGRycy9kb3ducmV2LnhtbFBLBQYAAAAABAAEAPkAAACUAwAAAAA=&#10;" strokecolor="#2f5496 [2408]" strokeweight="1.5pt"/>
          </v:group>
        </w:pict>
      </w:r>
      <w:r w:rsidR="00E673A2" w:rsidRPr="0024361A">
        <w:rPr>
          <w:rFonts w:ascii="ALFABET98" w:hAnsi="ALFABET98"/>
          <w:sz w:val="72"/>
          <w:szCs w:val="72"/>
        </w:rPr>
        <w:t xml:space="preserve"> </w:t>
      </w:r>
      <w:r w:rsidR="00E673A2">
        <w:rPr>
          <w:rFonts w:ascii="ALFABET98" w:hAnsi="ALFABET98"/>
          <w:sz w:val="72"/>
          <w:szCs w:val="72"/>
        </w:rPr>
        <w:t xml:space="preserve">                                         </w:t>
      </w:r>
      <w:r w:rsidR="00E673A2" w:rsidRPr="0024361A">
        <w:rPr>
          <w:rFonts w:ascii="ALFABET98" w:hAnsi="ALFABET98"/>
          <w:sz w:val="72"/>
          <w:szCs w:val="72"/>
        </w:rPr>
        <w:t xml:space="preserve">       </w:t>
      </w:r>
      <w:r w:rsidR="00E673A2">
        <w:rPr>
          <w:rFonts w:ascii="ALFABET98" w:hAnsi="ALFABET98"/>
          <w:sz w:val="72"/>
          <w:szCs w:val="72"/>
        </w:rPr>
        <w:t xml:space="preserve">      </w:t>
      </w:r>
      <w:r w:rsidR="00E673A2" w:rsidRPr="0024361A">
        <w:rPr>
          <w:rFonts w:ascii="ALFABET98" w:hAnsi="ALFABET98"/>
          <w:sz w:val="72"/>
          <w:szCs w:val="72"/>
        </w:rPr>
        <w:t xml:space="preserve">        </w:t>
      </w:r>
      <w:r w:rsidR="00E673A2">
        <w:rPr>
          <w:rFonts w:ascii="ALFABET98" w:hAnsi="ALFABET98"/>
          <w:sz w:val="72"/>
          <w:szCs w:val="72"/>
        </w:rPr>
        <w:t xml:space="preserve"> </w:t>
      </w:r>
    </w:p>
    <w:p w:rsidR="00E673A2" w:rsidRPr="0024361A" w:rsidRDefault="00443F71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070" style="position:absolute;margin-left:-16.1pt;margin-top:9.4pt;width:521.25pt;height:36.85pt;z-index:-25108172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hxPnnBYEAADxDwAADgAAAAAAAAAAAAAAAAAuAgAAZHJzL2Uyb0RvYy54bWxQSwECLQAUAAYA&#10;CAAAACEAWCsPaOAAAAAKAQAADwAAAAAAAAAAAAAAAABwBgAAZHJzL2Rvd25yZXYueG1sUEsFBgAA&#10;AAAEAAQA8wAAAH0HAAAAAA==&#10;">
            <v:group id="Group 33" o:spid="_x0000_s207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t0ydl8cAAADd&#10;AAAADwAAAAAAAAAAAAAAAACqAgAAZHJzL2Rvd25yZXYueG1sUEsFBgAAAAAEAAQA+gAAAJ4DAAAA&#10;AA==&#10;">
              <v:rect id="Rectangle 34" o:spid="_x0000_s207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tBTtsYA&#10;AADdAAAADwAAAGRycy9kb3ducmV2LnhtbESPQWvCQBSE74X+h+UVvNWNtQ01dZXWVvGqjQRvj+xr&#10;NjT7NmRXE/99Vyh4HGbmG2a+HGwjztT52rGCyTgBQVw6XXOlIP9eP76C8AFZY+OYFFzIw3JxfzfH&#10;TLued3Teh0pECPsMFZgQ2kxKXxqy6MeuJY7ej+sshii7SuoO+wi3jXxKklRarDkuGGxpZaj83Z+s&#10;gmlVfJki//S5nRTp5nA5fPTHtVKjh+H9DUSgIdzC/+2tVjBLn1/g+iY+Abn4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tBTtsYAAADdAAAADwAAAAAAAAAAAAAAAACYAgAAZHJz&#10;L2Rvd25yZXYueG1sUEsFBgAAAAAEAAQA9QAAAIsDAAAAAA==&#10;" strokecolor="#2f5496 [2408]" strokeweight="1.5pt">
                <v:fill opacity="0"/>
              </v:rect>
              <v:rect id="Rectangle 35" o:spid="_x0000_s207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g5acIA&#10;AADdAAAADwAAAGRycy9kb3ducmV2LnhtbESPT4vCMBTE7wt+h/AEb2ta0aLVKKKoe1z/3R/Nsy02&#10;L7WJWr/9RhD2OMzMb5jZojWVeFDjSssK4n4EgjizuuRcwem4+R6DcB5ZY2WZFLzIwWLe+Zphqu2T&#10;9/Q4+FwECLsUFRTe16mULivIoOvbmjh4F9sY9EE2udQNPgPcVHIQRYk0WHJYKLCmVUHZ9XA3Cs6j&#10;dc07afg33gwno/N1e1vFRqlet11OQXhq/X/40/7RCibJMIH3m/AE5Pw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9eDlp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207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SpmJMYAAADdAAAADwAAAGRycy9kb3ducmV2LnhtbESPQWvCQBSE70L/w/IK3nRTEW2jqzQF&#10;IRE8aEvB2yP7TGKzb2N21fjvXUHocZiZb5j5sjO1uFDrKssK3oYRCOLc6ooLBT/fq8E7COeRNdaW&#10;ScGNHCwXL705xtpeeUuXnS9EgLCLUUHpfRNL6fKSDLqhbYiDd7CtQR9kW0jd4jXATS1HUTSRBisO&#10;CyU29FVS/rc7GwXJbf27sT47pYf98ZQlySjDo1Gq/9p9zkB46vx/+NlOtYKPyXgKjzfhCcjFH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kqZiTGAAAA3QAAAA8AAAAAAAAA&#10;AAAAAAAAoQIAAGRycy9kb3ducmV2LnhtbFBLBQYAAAAABAAEAPkAAACUAwAAAAA=&#10;" strokecolor="#2f5496 [2408]" strokeweight="1.5pt"/>
            <v:shape id="AutoShape 37" o:spid="_x0000_s207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LXyVsIAAADdAAAADwAAAGRycy9kb3ducmV2LnhtbERPTYvCMBC9L/gfwgje1lRZZK1GscKC&#10;FTysiuBtaMa22kxqE7X+e3MQPD7e93TemkrcqXGlZQWDfgSCOLO65FzBfvf3/QvCeWSNlWVS8CQH&#10;81nna4qxtg/+p/vW5yKEsItRQeF9HUvpsoIMur6tiQN3so1BH2CTS93gI4SbSg6jaCQNlhwaCqxp&#10;WVB22d6MguS5PmysT6+r0/F8TZNkmOLZKNXrtosJCE+t/4jf7pVWMB79hLnhTXgCcvY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yLXyVsIAAADdAAAADwAAAAAAAAAAAAAA&#10;AAChAgAAZHJzL2Rvd25yZXYueG1sUEsFBgAAAAAEAAQA+QAAAJADAAAAAA==&#10;" strokecolor="#2f5496 [2408]" strokeweight="1.5pt"/>
          </v:group>
        </w:pict>
      </w:r>
      <w:r w:rsidR="00E673A2" w:rsidRPr="00FB4CB5">
        <w:rPr>
          <w:rFonts w:ascii="ALFABET98" w:hAnsi="ALFABET98"/>
          <w:sz w:val="72"/>
          <w:szCs w:val="72"/>
        </w:rPr>
        <w:t>An</w:t>
      </w:r>
      <w:r w:rsidR="00E673A2" w:rsidRPr="0006343D">
        <w:rPr>
          <w:rFonts w:ascii="ALFABET98" w:hAnsi="ALFABET98"/>
          <w:color w:val="FF0000"/>
          <w:sz w:val="72"/>
          <w:szCs w:val="72"/>
        </w:rPr>
        <w:t>ne</w:t>
      </w:r>
      <w:r w:rsidR="00E673A2" w:rsidRPr="00FB4CB5">
        <w:rPr>
          <w:rFonts w:ascii="ALFABET98" w:hAnsi="ALFABET98"/>
          <w:sz w:val="72"/>
          <w:szCs w:val="72"/>
        </w:rPr>
        <w:t xml:space="preserve"> </w:t>
      </w:r>
      <w:r w:rsidR="00E673A2">
        <w:rPr>
          <w:rFonts w:ascii="ALFABET98" w:hAnsi="ALFABET98"/>
          <w:sz w:val="72"/>
          <w:szCs w:val="72"/>
        </w:rPr>
        <w:t xml:space="preserve"> </w:t>
      </w:r>
      <w:r w:rsidR="00E673A2" w:rsidRPr="00FB4CB5">
        <w:rPr>
          <w:rFonts w:ascii="ALFABET98" w:hAnsi="ALFABET98"/>
          <w:sz w:val="72"/>
          <w:szCs w:val="72"/>
        </w:rPr>
        <w:t xml:space="preserve">nal </w:t>
      </w:r>
      <w:r w:rsidR="00E673A2">
        <w:rPr>
          <w:rFonts w:ascii="ALFABET98" w:hAnsi="ALFABET98"/>
          <w:sz w:val="72"/>
          <w:szCs w:val="72"/>
        </w:rPr>
        <w:t xml:space="preserve"> </w:t>
      </w:r>
      <w:r w:rsidR="00E673A2" w:rsidRPr="00FB4CB5">
        <w:rPr>
          <w:rFonts w:ascii="ALFABET98" w:hAnsi="ALFABET98"/>
          <w:sz w:val="72"/>
          <w:szCs w:val="72"/>
        </w:rPr>
        <w:t>al.</w:t>
      </w:r>
      <w:r w:rsidR="00E673A2">
        <w:rPr>
          <w:rFonts w:ascii="ALFABET98" w:hAnsi="ALFABET98"/>
          <w:sz w:val="72"/>
          <w:szCs w:val="72"/>
        </w:rPr>
        <w:t xml:space="preserve">                                         </w:t>
      </w:r>
      <w:r w:rsidR="00E673A2" w:rsidRPr="0024361A">
        <w:rPr>
          <w:rFonts w:ascii="ALFABET98" w:hAnsi="ALFABET98"/>
          <w:sz w:val="72"/>
          <w:szCs w:val="72"/>
        </w:rPr>
        <w:t xml:space="preserve">       </w:t>
      </w:r>
      <w:r w:rsidR="00E673A2">
        <w:rPr>
          <w:rFonts w:ascii="ALFABET98" w:hAnsi="ALFABET98"/>
          <w:sz w:val="72"/>
          <w:szCs w:val="72"/>
        </w:rPr>
        <w:t xml:space="preserve">      </w:t>
      </w:r>
      <w:r w:rsidR="00E673A2" w:rsidRPr="0024361A">
        <w:rPr>
          <w:rFonts w:ascii="ALFABET98" w:hAnsi="ALFABET98"/>
          <w:sz w:val="72"/>
          <w:szCs w:val="72"/>
        </w:rPr>
        <w:t xml:space="preserve">        </w:t>
      </w:r>
      <w:r w:rsidR="00E673A2">
        <w:rPr>
          <w:rFonts w:ascii="ALFABET98" w:hAnsi="ALFABET98"/>
          <w:sz w:val="72"/>
          <w:szCs w:val="72"/>
        </w:rPr>
        <w:t xml:space="preserve"> </w:t>
      </w:r>
    </w:p>
    <w:p w:rsidR="00E673A2" w:rsidRDefault="00443F71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064" style="position:absolute;margin-left:-16.1pt;margin-top:9.4pt;width:521.25pt;height:36.85pt;z-index:-25108070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d0L1FAQAAPEPAAAOAAAAZHJzL2Uyb0RvYy54bWzsV9tu4zYQfS/QfyD4nuhi+SZEWQS+BAW2&#10;7aK7/QBaoi6oRKokHTld9N87HEqyHWf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">
            <v:group id="Group 33" o:spid="_x0000_s206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Ta4NScQAAADdAAAA&#10;DwAAAAAAAAAAAAAAAACqAgAAZHJzL2Rvd25yZXYueG1sUEsFBgAAAAAEAAQA+gAAAJsDAAAAAA==&#10;">
              <v:rect id="Rectangle 34" o:spid="_x0000_s206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DLDaMYA&#10;AADdAAAADwAAAGRycy9kb3ducmV2LnhtbESPzWrDMBCE74W+g9hCb43shpjWiRLa5odcmzqY3BZr&#10;a5laK2OpsfP2UaDQ4zAz3zCL1WhbcabeN44VpJMEBHHldMO1guJr+/QCwgdkja1jUnAhD6vl/d0C&#10;c+0G/qTzIdQiQtjnqMCE0OVS+sqQRT9xHXH0vl1vMUTZ11L3OES4beVzkmTSYsNxwWBHH4aqn8Ov&#10;VTCty40pi7UvbFpmu+Pl+D6ctko9PoxvcxCBxvAf/mvvtYLXbJbC7U18AnJ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DLDaMYAAADdAAAADwAAAAAAAAAAAAAAAACYAgAAZHJz&#10;L2Rvd25yZXYueG1sUEsFBgAAAAAEAAQA9QAAAIsDAAAAAA==&#10;" strokecolor="#2f5496 [2408]" strokeweight="1.5pt">
                <v:fill opacity="0"/>
              </v:rect>
              <v:rect id="Rectangle 35" o:spid="_x0000_s206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5qpt8QA&#10;AADdAAAADwAAAGRycy9kb3ducmV2LnhtbESPQWvCQBSE7wX/w/KE3uomYkTTbEQs1h6rNvdH9pmE&#10;ZN+m2VXjv+8WCj0OM/MNk21G04kbDa6xrCCeRSCIS6sbrhR8nfcvKxDOI2vsLJOCBznY5JOnDFNt&#10;73yk28lXIkDYpaig9r5PpXRlTQbdzPbEwbvYwaAPcqikHvAe4KaT8yhaSoMNh4Uae9rVVLanq1FQ&#10;JG89H6Thz3i/WCdF+/69i41Sz9Nx+wrC0+j/w3/tD61gvUzm8PsmPAGZ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eaqbf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206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8j2+scAAADdAAAADwAAAGRycy9kb3ducmV2LnhtbESPT2vCQBTE74LfYXmCN7OppVKjqzSF&#10;gil48A+Ct0f2mcRm38bsqvHbdwtCj8PM/IaZLztTixu1rrKs4CWKQRDnVldcKNjvvkbvIJxH1lhb&#10;JgUPcrBc9HtzTLS984ZuW1+IAGGXoILS+yaR0uUlGXSRbYiDd7KtQR9kW0jd4j3ATS3HcTyRBisO&#10;CyU29FlS/rO9GgXp4/uwtj67rE7H8yVL03GGZ6PUcNB9zEB46vx/+NleaQXTydsr/L0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DyPb6xwAAAN0AAAAPAAAAAAAA&#10;AAAAAAAAAKECAABkcnMvZG93bnJldi54bWxQSwUGAAAAAAQABAD5AAAAlQMAAAAA&#10;" strokecolor="#2f5496 [2408]" strokeweight="1.5pt"/>
            <v:shape id="AutoShape 37" o:spid="_x0000_s206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CFujscAAADdAAAADwAAAGRycy9kb3ducmV2LnhtbESPT2vCQBTE74LfYXmCN7OptFKjqzSF&#10;gil48A+Ct0f2mcRm38bsqvHbdwtCj8PM/IaZLztTixu1rrKs4CWKQRDnVldcKNjvvkbvIJxH1lhb&#10;JgUPcrBc9HtzTLS984ZuW1+IAGGXoILS+yaR0uUlGXSRbYiDd7KtQR9kW0jd4j3ATS3HcTyRBisO&#10;CyU29FlS/rO9GgXp4/uwtj67rE7H8yVL03GGZ6PUcNB9zEB46vx/+NleaQXTydsr/L0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MIW6OxwAAAN0AAAAPAAAAAAAA&#10;AAAAAAAAAKECAABkcnMvZG93bnJldi54bWxQSwUGAAAAAAQABAD5AAAAlQMAAAAA&#10;" strokecolor="#2f5496 [2408]" strokeweight="1.5pt"/>
          </v:group>
        </w:pict>
      </w:r>
      <w:r w:rsidR="00E673A2" w:rsidRPr="0024361A">
        <w:rPr>
          <w:rFonts w:ascii="ALFABET98" w:hAnsi="ALFABET98"/>
          <w:sz w:val="72"/>
          <w:szCs w:val="72"/>
        </w:rPr>
        <w:t xml:space="preserve"> </w:t>
      </w:r>
      <w:r w:rsidR="00E673A2">
        <w:rPr>
          <w:rFonts w:ascii="ALFABET98" w:hAnsi="ALFABET98"/>
          <w:sz w:val="72"/>
          <w:szCs w:val="72"/>
        </w:rPr>
        <w:t xml:space="preserve">                                       </w:t>
      </w:r>
    </w:p>
    <w:p w:rsidR="00E673A2" w:rsidRPr="0024361A" w:rsidRDefault="00E673A2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FB4CB5">
        <w:rPr>
          <w:rFonts w:ascii="ALFABET98" w:hAnsi="ALFABET98"/>
          <w:sz w:val="72"/>
          <w:szCs w:val="72"/>
        </w:rPr>
        <w:t>Nil na</w:t>
      </w:r>
      <w:r w:rsidRPr="0006343D">
        <w:rPr>
          <w:rFonts w:ascii="ALFABET98" w:hAnsi="ALFABET98"/>
          <w:color w:val="FF0000"/>
          <w:sz w:val="72"/>
          <w:szCs w:val="72"/>
        </w:rPr>
        <w:t>ne</w:t>
      </w:r>
      <w:r w:rsidRPr="00FB4CB5">
        <w:rPr>
          <w:rFonts w:ascii="ALFABET98" w:hAnsi="ALFABET98"/>
          <w:sz w:val="72"/>
          <w:szCs w:val="72"/>
        </w:rPr>
        <w:t xml:space="preserve"> ek.</w:t>
      </w:r>
      <w:r w:rsidR="00443F71"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058" style="position:absolute;margin-left:-16.1pt;margin-top:9.4pt;width:521.25pt;height:36.85pt;z-index:-251079680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Mf0MpAXBAAA8Q8AAA4AAAAAAAAAAAAAAAAALgIAAGRycy9lMm9Eb2MueG1sUEsBAi0AFAAG&#10;AAgAAAAhAFgrD2jgAAAACgEAAA8AAAAAAAAAAAAAAAAAcQYAAGRycy9kb3ducmV2LnhtbFBLBQYA&#10;AAAABAAEAPMAAAB+BwAAAAA=&#10;">
            <v:group id="Group 33" o:spid="_x0000_s206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tCzCmxgAAAN0A&#10;AAAPAAAAAAAAAAAAAAAAAKoCAABkcnMvZG93bnJldi54bWxQSwUGAAAAAAQABAD6AAAAnQMAAAAA&#10;">
              <v:rect id="Rectangle 34" o:spid="_x0000_s206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f+h8YA&#10;AADdAAAADwAAAGRycy9kb3ducmV2LnhtbESPQWvCQBSE74X+h+UVvNWNlcaaukprq3jVRoK3R/Y1&#10;G5p9G7Krif++KxR6HGbmG2axGmwjLtT52rGCyTgBQVw6XXOlIP/aPL6A8AFZY+OYFFzJw2p5f7fA&#10;TLue93Q5hEpECPsMFZgQ2kxKXxqy6MeuJY7et+sshii7SuoO+wi3jXxKklRarDkuGGxpbaj8OZyt&#10;gmlVfJoi//C5nRTp9ng9vvenjVKjh+HtFUSgIfyH/9o7rWCePs/g9iY+Abn8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Jf+h8YAAADdAAAADwAAAAAAAAAAAAAAAACYAgAAZHJz&#10;L2Rvd25yZXYueG1sUEsFBgAAAAAEAAQA9QAAAIsDAAAAAA==&#10;" strokecolor="#2f5496 [2408]" strokeweight="1.5pt">
                <v:fill opacity="0"/>
              </v:rect>
              <v:rect id="Rectangle 35" o:spid="_x0000_s206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nKeXcAA&#10;AADdAAAADwAAAGRycy9kb3ducmV2LnhtbERPy4rCMBTdD/gP4QqzG9PKVLQ2ijios/S5vzTXtrS5&#10;qU1G69+bxYDLw3lny9404k6dqywriEcRCOLc6ooLBefT5msKwnlkjY1lUvAkB8vF4CPDVNsHH+h+&#10;9IUIIexSVFB636ZSurwkg25kW+LAXW1n0AfYFVJ3+AjhppHjKJpIgxWHhhJbWpeU18c/o+CS/LS8&#10;k4b38eZ7llzq7W0dG6U+h/1qDsJT79/if/evVjCbJGFueBOegFy8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5nKeXc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206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iDBEMcAAADdAAAADwAAAGRycy9kb3ducmV2LnhtbESPQWvCQBSE7wX/w/KE3urGQKWmrsEI&#10;gin0oC2F3h7ZZxKbfRuz2yT++65Q8DjMzDfMKh1NI3rqXG1ZwXwWgSAurK65VPD5sXt6AeE8ssbG&#10;Mim4koN0PXlYYaLtwAfqj74UAcIuQQWV920ipSsqMuhmtiUO3sl2Bn2QXSl1h0OAm0bGUbSQBmsO&#10;CxW2tK2o+Dn+GgXZ9e3r3fr8sj99ny95lsU5no1Sj9Nx8wrC0+jv4f/2XitYLp6X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iIMEQxwAAAN0AAAAPAAAAAAAA&#10;AAAAAAAAAKECAABkcnMvZG93bnJldi54bWxQSwUGAAAAAAQABAD5AAAAlQMAAAAA&#10;" strokecolor="#2f5496 [2408]" strokeweight="1.5pt"/>
            <v:shape id="AutoShape 37" o:spid="_x0000_s205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XaiMMQAAADdAAAADwAAAGRycy9kb3ducmV2LnhtbERPTWuDQBC9F/oflinkVtfmIKnJKrVQ&#10;iIUemoRCb4M7URN31rgbNf8+eyj0+Hjfm3w2nRhpcK1lBS9RDIK4srrlWsFh//G8AuE8ssbOMim4&#10;kYM8e3zYYKrtxN807nwtQgi7FBU03veplK5qyKCLbE8cuKMdDPoAh1rqAacQbjq5jONEGmw5NDTY&#10;03tD1Xl3NQqK2+fPl/XlZXv8PV3KoliWeDJKLZ7mtzUIT7P/F/+5t1rBa5KE/eFNeAIyuw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9dqIwxAAAAN0AAAAPAAAAAAAAAAAA&#10;AAAAAKECAABkcnMvZG93bnJldi54bWxQSwUGAAAAAAQABAD5AAAAkgMAAAAA&#10;" strokecolor="#2f5496 [2408]" strokeweight="1.5pt"/>
          </v:group>
        </w:pict>
      </w:r>
      <w:r w:rsidRPr="0024361A">
        <w:rPr>
          <w:rFonts w:ascii="ALFABET98" w:hAnsi="ALFABET98"/>
          <w:sz w:val="72"/>
          <w:szCs w:val="72"/>
        </w:rPr>
        <w:t xml:space="preserve"> </w:t>
      </w:r>
      <w:r>
        <w:rPr>
          <w:rFonts w:ascii="ALFABET98" w:hAnsi="ALFABET98"/>
          <w:sz w:val="72"/>
          <w:szCs w:val="72"/>
        </w:rPr>
        <w:t xml:space="preserve">                                         </w:t>
      </w:r>
      <w:r w:rsidRPr="0024361A">
        <w:rPr>
          <w:rFonts w:ascii="ALFABET98" w:hAnsi="ALFABET98"/>
          <w:sz w:val="72"/>
          <w:szCs w:val="72"/>
        </w:rPr>
        <w:t xml:space="preserve">       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 </w:t>
      </w:r>
      <w:r>
        <w:rPr>
          <w:rFonts w:ascii="ALFABET98" w:hAnsi="ALFABET98"/>
          <w:sz w:val="72"/>
          <w:szCs w:val="72"/>
        </w:rPr>
        <w:t xml:space="preserve"> </w:t>
      </w:r>
    </w:p>
    <w:p w:rsidR="00E673A2" w:rsidRPr="0024361A" w:rsidRDefault="00443F71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052" style="position:absolute;margin-left:-16.1pt;margin-top:9.4pt;width:521.25pt;height:36.85pt;z-index:-25107865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">
            <v:group id="Group 33" o:spid="_x0000_s205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cXPwYxgAAAN0A&#10;AAAPAAAAAAAAAAAAAAAAAKoCAABkcnMvZG93bnJldi54bWxQSwUGAAAAAAQABAD6AAAAnQMAAAAA&#10;">
              <v:rect id="Rectangle 34" o:spid="_x0000_s205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cAyOcUA&#10;AADdAAAADwAAAGRycy9kb3ducmV2LnhtbESPQWvCQBSE7wX/w/KE3upGhaCpq7S1ll7VSPD2yL5m&#10;Q7NvQ3Zr4r/vCoLHYWa+YVabwTbiQp2vHSuYThIQxKXTNVcK8uPuZQHCB2SNjWNScCUPm/XoaYWZ&#10;dj3v6XIIlYgQ9hkqMCG0mZS+NGTRT1xLHL0f11kMUXaV1B32EW4bOUuSVFqsOS4YbOnDUPl7+LMK&#10;5lXxaYp863M7LdKv0/X03p93Sj2Ph7dXEIGG8Ajf299awTJN53B7E5+AXP8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FwDI5xQAAAN0AAAAPAAAAAAAAAAAAAAAAAJgCAABkcnMv&#10;ZG93bnJldi54bWxQSwUGAAAAAAQABAD1AAAAigMAAAAA&#10;" strokecolor="#2f5496 [2408]" strokeweight="1.5pt">
                <v:fill opacity="0"/>
              </v:rect>
              <v:rect id="Rectangle 35" o:spid="_x0000_s205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VNe5cIA&#10;AADdAAAADwAAAGRycy9kb3ducmV2LnhtbESPT4vCMBTE7wt+h/AEb2ta0aLVKKKoe1z/3R/Nsy02&#10;L7WJWr/9RhD2OMzMb5jZojWVeFDjSssK4n4EgjizuuRcwem4+R6DcB5ZY2WZFLzIwWLe+Zphqu2T&#10;9/Q4+FwECLsUFRTe16mULivIoOvbmjh4F9sY9EE2udQNPgPcVHIQRYk0WHJYKLCmVUHZ9XA3Cs6j&#10;dc07afg33gwno/N1e1vFRqlet11OQXhq/X/40/7RCiZJMoT3m/AE5Pw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pU17l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205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QEBqMcAAADdAAAADwAAAGRycy9kb3ducmV2LnhtbESPT2vCQBTE7wW/w/KE3uqmQoONbqQR&#10;BFPoQVsEb4/sM3/Mvo3ZrcZv3xWEHoeZ+Q2zWA6mFRfqXW1ZweskAkFcWF1zqeDne/0yA+E8ssbW&#10;Mim4kYNlOnpaYKLtlbd02flSBAi7BBVU3neJlK6oyKCb2I44eEfbG/RB9qXUPV4D3LRyGkWxNFhz&#10;WKiwo1VFxWn3axRkt8/9l/X5eXM8NOc8y6Y5Nkap5/HwMQfhafD/4Ud7oxW8x/Eb3N+EJyDT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tAQGoxwAAAN0AAAAPAAAAAAAA&#10;AAAAAAAAAKECAABkcnMvZG93bnJldi54bWxQSwUGAAAAAAQABAD5AAAAlQMAAAAA&#10;" strokecolor="#2f5496 [2408]" strokeweight="1.5pt"/>
            <v:shape id="AutoShape 37" o:spid="_x0000_s205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dOf38UAAADdAAAADwAAAGRycy9kb3ducmV2LnhtbESPQYvCMBSE78L+h/AWvGm6HopWo9iF&#10;BSt4UJcFb4/m2Vabl9pktf57Iwgeh5n5hpktOlOLK7WusqzgaxiBIM6trrhQ8Lv/GYxBOI+ssbZM&#10;Cu7kYDH/6M0w0fbGW7rufCEChF2CCkrvm0RKl5dk0A1tQxy8o20N+iDbQuoWbwFuajmKolgarDgs&#10;lNjQd0n5efdvFKT39d/G+uyyOh5OlyxNRxmejFL9z245BeGp8+/wq73SCiZxHMPzTXgCcv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dOf38UAAADdAAAADwAAAAAAAAAA&#10;AAAAAAChAgAAZHJzL2Rvd25yZXYueG1sUEsFBgAAAAAEAAQA+QAAAJMDAAAAAA==&#10;" strokecolor="#2f5496 [2408]" strokeweight="1.5pt"/>
          </v:group>
        </w:pict>
      </w:r>
      <w:r w:rsidR="00E673A2" w:rsidRPr="0024361A">
        <w:rPr>
          <w:rFonts w:ascii="ALFABET98" w:hAnsi="ALFABET98"/>
          <w:sz w:val="72"/>
          <w:szCs w:val="72"/>
        </w:rPr>
        <w:t xml:space="preserve"> </w:t>
      </w:r>
      <w:r w:rsidR="00E673A2">
        <w:rPr>
          <w:rFonts w:ascii="ALFABET98" w:hAnsi="ALFABET98"/>
          <w:sz w:val="72"/>
          <w:szCs w:val="72"/>
        </w:rPr>
        <w:t xml:space="preserve">                                        </w:t>
      </w:r>
      <w:r w:rsidR="00E673A2" w:rsidRPr="0024361A">
        <w:rPr>
          <w:rFonts w:ascii="ALFABET98" w:hAnsi="ALFABET98"/>
          <w:sz w:val="72"/>
          <w:szCs w:val="72"/>
        </w:rPr>
        <w:t xml:space="preserve">       </w:t>
      </w:r>
      <w:r w:rsidR="00E673A2">
        <w:rPr>
          <w:rFonts w:ascii="ALFABET98" w:hAnsi="ALFABET98"/>
          <w:sz w:val="72"/>
          <w:szCs w:val="72"/>
        </w:rPr>
        <w:t xml:space="preserve">      </w:t>
      </w:r>
      <w:r w:rsidR="00E673A2" w:rsidRPr="0024361A">
        <w:rPr>
          <w:rFonts w:ascii="ALFABET98" w:hAnsi="ALFABET98"/>
          <w:sz w:val="72"/>
          <w:szCs w:val="72"/>
        </w:rPr>
        <w:t xml:space="preserve">        </w:t>
      </w:r>
      <w:r w:rsidR="00E673A2">
        <w:rPr>
          <w:rFonts w:ascii="ALFABET98" w:hAnsi="ALFABET98"/>
          <w:sz w:val="72"/>
          <w:szCs w:val="72"/>
        </w:rPr>
        <w:t xml:space="preserve"> </w:t>
      </w:r>
    </w:p>
    <w:p w:rsidR="00E673A2" w:rsidRPr="0024361A" w:rsidRDefault="00443F71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046" style="position:absolute;margin-left:-16.1pt;margin-top:9.4pt;width:521.25pt;height:36.85pt;z-index:-25107763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H10kIxYEAADxDwAADgAAAAAAAAAAAAAAAAAuAgAAZHJzL2Uyb0RvYy54bWxQSwECLQAUAAYA&#10;CAAAACEAWCsPaOAAAAAKAQAADwAAAAAAAAAAAAAAAABwBgAAZHJzL2Rvd25yZXYueG1sUEsFBgAA&#10;AAAEAAQA8wAAAH0HAAAAAA==&#10;">
            <v:group id="Group 33" o:spid="_x0000_s204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9tMvywwAAAN0AAAAP&#10;AAAAAAAAAAAAAAAAAKoCAABkcnMvZG93bnJldi54bWxQSwUGAAAAAAQABAD6AAAAmgMAAAAA&#10;">
              <v:rect id="Rectangle 34" o:spid="_x0000_s205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gF08UA&#10;AADdAAAADwAAAGRycy9kb3ducmV2LnhtbESPQWvCQBSE74X+h+UJvdWNFoJGV7G2ll61keDtkX1m&#10;g9m3Ibs18d93BaHHYWa+YZbrwTbiSp2vHSuYjBMQxKXTNVcK8p/d6wyED8gaG8ek4EYe1qvnpyVm&#10;2vW8p+shVCJC2GeowITQZlL60pBFP3YtcfTOrrMYouwqqTvsI9w2cpokqbRYc1ww2NLWUHk5/FoF&#10;b1XxaYr8w+d2UqRfx9vxvT/tlHoZDZsFiEBD+A8/2t9awTxN53B/E5+AXP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KAXTxQAAAN0AAAAPAAAAAAAAAAAAAAAAAJgCAABkcnMv&#10;ZG93bnJldi54bWxQSwUGAAAAAAQABAD1AAAAigMAAAAA&#10;" strokecolor="#2f5496 [2408]" strokeweight="1.5pt">
                <v:fill opacity="0"/>
              </v:rect>
              <v:rect id="Rectangle 35" o:spid="_x0000_s205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7HOO8AA&#10;AADdAAAADwAAAGRycy9kb3ducmV2LnhtbERPPW/CMBDdK/EfrEPqBk5QoSXEIAQKMAIt+yk+koj4&#10;HGID4d/jAanj0/tOF52pxZ1aV1lWEA8jEMS51RUXCv5+s8EPCOeRNdaWScGTHCzmvY8UE20ffKD7&#10;0RcihLBLUEHpfZNI6fKSDLqhbYgDd7atQR9gW0jd4iOEm1qOomgiDVYcGkpsaFVSfjnejILTeN3w&#10;Vhrex9nXdHy6bK6r2Cj12e+WMxCeOv8vfrt3WsF08h32hzfhCcj5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7HOO8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204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+ORdscAAADdAAAADwAAAGRycy9kb3ducmV2LnhtbESPQWvCQBSE7wX/w/KE3pqNHmxNs0oj&#10;CKbQQ1WE3h7ZZxKbfRuzW5P8+26h4HGYmW+YdD2YRtyoc7VlBbMoBkFcWF1zqeB42D69gHAeWWNj&#10;mRSM5GC9mjykmGjb8yfd9r4UAcIuQQWV920ipSsqMugi2xIH72w7gz7IrpS6wz7ATSPncbyQBmsO&#10;CxW2tKmo+N7/GAXZ+H76sD6/7s5fl2ueZfMcL0apx+nw9grC0+Dv4f/2TitYLp5n8PcmPAG5+g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X45F2xwAAAN0AAAAPAAAAAAAA&#10;AAAAAAAAAKECAABkcnMvZG93bnJldi54bWxQSwUGAAAAAAQABAD5AAAAlQMAAAAA&#10;" strokecolor="#2f5496 [2408]" strokeweight="1.5pt"/>
            <v:shape id="AutoShape 37" o:spid="_x0000_s204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zEPAcYAAADdAAAADwAAAGRycy9kb3ducmV2LnhtbESPQWvCQBSE74L/YXmCN7MxB1tTVzGC&#10;YAoeaqXQ2yP7TGKzb2N21fjv3UKhx2FmvmEWq9404kadqy0rmEYxCOLC6ppLBcfP7eQVhPPIGhvL&#10;pOBBDlbL4WCBqbZ3/qDbwZciQNilqKDyvk2ldEVFBl1kW+LgnWxn0AfZlVJ3eA9w08gkjmfSYM1h&#10;ocKWNhUVP4erUZA93r/21ueX3en7fMmzLMnxbJQaj/r1GwhPvf8P/7V3WsF89pLA75vwBOTyC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cxDwHGAAAA3QAAAA8AAAAAAAAA&#10;AAAAAAAAoQIAAGRycy9kb3ducmV2LnhtbFBLBQYAAAAABAAEAPkAAACUAwAAAAA=&#10;" strokecolor="#2f5496 [2408]" strokeweight="1.5pt"/>
          </v:group>
        </w:pict>
      </w:r>
      <w:r w:rsidR="00E673A2">
        <w:rPr>
          <w:rFonts w:ascii="ALFABET98" w:hAnsi="ALFABET98"/>
          <w:sz w:val="72"/>
          <w:szCs w:val="72"/>
        </w:rPr>
        <w:t>La</w:t>
      </w:r>
      <w:r w:rsidR="00E673A2" w:rsidRPr="00977A76">
        <w:rPr>
          <w:rFonts w:ascii="ALFABET98" w:hAnsi="ALFABET98"/>
          <w:color w:val="FF0000"/>
          <w:sz w:val="72"/>
          <w:szCs w:val="72"/>
        </w:rPr>
        <w:t>le</w:t>
      </w:r>
      <w:r w:rsidR="00E673A2">
        <w:rPr>
          <w:rFonts w:ascii="ALFABET98" w:hAnsi="ALFABET98"/>
          <w:sz w:val="72"/>
          <w:szCs w:val="72"/>
        </w:rPr>
        <w:t xml:space="preserve">  na</w:t>
      </w:r>
      <w:r w:rsidR="00E673A2" w:rsidRPr="00977A76">
        <w:rPr>
          <w:rFonts w:ascii="ALFABET98" w:hAnsi="ALFABET98"/>
          <w:color w:val="FF0000"/>
          <w:sz w:val="72"/>
          <w:szCs w:val="72"/>
        </w:rPr>
        <w:t>ne</w:t>
      </w:r>
      <w:r w:rsidR="00E673A2">
        <w:rPr>
          <w:rFonts w:ascii="ALFABET98" w:hAnsi="ALFABET98"/>
          <w:sz w:val="72"/>
          <w:szCs w:val="72"/>
        </w:rPr>
        <w:t xml:space="preserve">li  kek  al.                                         </w:t>
      </w:r>
      <w:r w:rsidR="00E673A2" w:rsidRPr="0024361A">
        <w:rPr>
          <w:rFonts w:ascii="ALFABET98" w:hAnsi="ALFABET98"/>
          <w:sz w:val="72"/>
          <w:szCs w:val="72"/>
        </w:rPr>
        <w:t xml:space="preserve">       </w:t>
      </w:r>
      <w:r w:rsidR="00E673A2">
        <w:rPr>
          <w:rFonts w:ascii="ALFABET98" w:hAnsi="ALFABET98"/>
          <w:sz w:val="72"/>
          <w:szCs w:val="72"/>
        </w:rPr>
        <w:t xml:space="preserve">      </w:t>
      </w:r>
      <w:r w:rsidR="00E673A2" w:rsidRPr="0024361A">
        <w:rPr>
          <w:rFonts w:ascii="ALFABET98" w:hAnsi="ALFABET98"/>
          <w:sz w:val="72"/>
          <w:szCs w:val="72"/>
        </w:rPr>
        <w:t xml:space="preserve">        </w:t>
      </w:r>
      <w:r w:rsidR="00E673A2">
        <w:rPr>
          <w:rFonts w:ascii="ALFABET98" w:hAnsi="ALFABET98"/>
          <w:sz w:val="72"/>
          <w:szCs w:val="72"/>
        </w:rPr>
        <w:t xml:space="preserve"> </w:t>
      </w:r>
    </w:p>
    <w:p w:rsidR="00E673A2" w:rsidRPr="0024361A" w:rsidRDefault="00443F71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040" style="position:absolute;margin-left:-16.1pt;margin-top:9.4pt;width:521.25pt;height:36.85pt;z-index:-25107660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RrBD/hYEAADxDwAADgAAAAAAAAAAAAAAAAAuAgAAZHJzL2Uyb0RvYy54bWxQSwECLQAUAAYA&#10;CAAAACEAWCsPaOAAAAAKAQAADwAAAAAAAAAAAAAAAABwBgAAZHJzL2Rvd25yZXYueG1sUEsFBgAA&#10;AAAEAAQA8wAAAH0HAAAAAA==&#10;">
            <v:group id="Group 33" o:spid="_x0000_s204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eSBXKscAAADd&#10;AAAADwAAAAAAAAAAAAAAAACqAgAAZHJzL2Rvd25yZXYueG1sUEsFBgAAAAAEAAQA+gAAAJ4DAAAA&#10;AA==&#10;">
              <v:rect id="Rectangle 34" o:spid="_x0000_s204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LyZC8YA&#10;AADdAAAADwAAAGRycy9kb3ducmV2LnhtbESPQWvCQBSE74X+h+UVvNWNlcaaukprq3jVRoK3R/Y1&#10;G5p9G7Krif++KxR6HGbmG2axGmwjLtT52rGCyTgBQVw6XXOlIP/aPL6A8AFZY+OYFFzJw2p5f7fA&#10;TLue93Q5hEpECPsMFZgQ2kxKXxqy6MeuJY7et+sshii7SuoO+wi3jXxKklRarDkuGGxpbaj8OZyt&#10;gmlVfJoi//C5nRTp9ng9vvenjVKjh+HtFUSgIfyH/9o7rWCezp7h9iY+Abn8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LyZC8YAAADdAAAADwAAAAAAAAAAAAAAAACYAgAAZHJz&#10;L2Rvd25yZXYueG1sUEsFBgAAAAAEAAQA9QAAAIsDAAAAAA==&#10;" strokecolor="#2f5496 [2408]" strokeweight="1.5pt">
                <v:fill opacity="0"/>
              </v:rect>
              <v:rect id="Rectangle 35" o:spid="_x0000_s204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xTz1MUA&#10;AADdAAAADwAAAGRycy9kb3ducmV2LnhtbESPzWrDMBCE74W+g9hAb43skjixEyWUhLQ95s/3xdrY&#10;JtbKtVTbffuqUOhxmJlvmPV2NI3oqXO1ZQXxNAJBXFhdc6ngejk8L0E4j6yxsUwKvsnBdvP4sMZM&#10;24FP1J99KQKEXYYKKu/bTEpXVGTQTW1LHLyb7Qz6ILtS6g6HADeNfImiRBqsOSxU2NKuouJ+/jIK&#10;8vm+5Xdp+BgfZuk8v7997mKj1NNkfF2B8DT6//Bf+0MrSJNFAr9vwhOQm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zFPPU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204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0asmcYAAADdAAAADwAAAGRycy9kb3ducmV2LnhtbESPT4vCMBTE78J+h/AWvGm6HvxTjWIX&#10;BCt4WF0WvD2aZ1ttXmoTtX57syB4HGbmN8xs0ZpK3KhxpWUFX/0IBHFmdcm5gt/9qjcG4Tyyxsoy&#10;KXiQg8X8ozPDWNs7/9Bt53MRIOxiVFB4X8dSuqwgg65va+LgHW1j0AfZ5FI3eA9wU8lBFA2lwZLD&#10;QoE1fReUnXdXoyB5bP621qeX9fFwuqRJMkjxZJTqfrbLKQhPrX+HX+21VjAZjkbw/yY8ATl/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dGrJnGAAAA3QAAAA8AAAAAAAAA&#10;AAAAAAAAoQIAAGRycy9kb3ducmV2LnhtbFBLBQYAAAAABAAEAPkAAACUAwAAAAA=&#10;" strokecolor="#2f5496 [2408]" strokeweight="1.5pt"/>
            <v:shape id="AutoShape 37" o:spid="_x0000_s204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tk468MAAADdAAAADwAAAGRycy9kb3ducmV2LnhtbERPy4rCMBTdC/5DuAPubDoufFSjTAXB&#10;CrNQhwF3l+ba1mluahO1/r1ZDLg8nPdi1Zla3Kl1lWUFn1EMgji3uuJCwc9xM5yCcB5ZY22ZFDzJ&#10;wWrZ7y0w0fbBe7offCFCCLsEFZTeN4mULi/JoItsQxy4s20N+gDbQuoWHyHc1HIUx2NpsOLQUGJD&#10;65Lyv8PNKEifu99v67Pr9ny6XLM0HWV4MUoNPrqvOQhPnX+L/91brWA2noS54U14AnL5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bZOOvDAAAA3QAAAA8AAAAAAAAAAAAA&#10;AAAAoQIAAGRycy9kb3ducmV2LnhtbFBLBQYAAAAABAAEAPkAAACRAwAAAAA=&#10;" strokecolor="#2f5496 [2408]" strokeweight="1.5pt"/>
          </v:group>
        </w:pict>
      </w:r>
      <w:r w:rsidR="00E673A2" w:rsidRPr="0024361A">
        <w:rPr>
          <w:rFonts w:ascii="ALFABET98" w:hAnsi="ALFABET98"/>
          <w:sz w:val="72"/>
          <w:szCs w:val="72"/>
        </w:rPr>
        <w:t xml:space="preserve"> </w:t>
      </w:r>
      <w:r w:rsidR="00E673A2">
        <w:rPr>
          <w:rFonts w:ascii="ALFABET98" w:hAnsi="ALFABET98"/>
          <w:sz w:val="72"/>
          <w:szCs w:val="72"/>
        </w:rPr>
        <w:t xml:space="preserve">                                         </w:t>
      </w:r>
      <w:r w:rsidR="00E673A2" w:rsidRPr="0024361A">
        <w:rPr>
          <w:rFonts w:ascii="ALFABET98" w:hAnsi="ALFABET98"/>
          <w:sz w:val="72"/>
          <w:szCs w:val="72"/>
        </w:rPr>
        <w:t xml:space="preserve">       </w:t>
      </w:r>
      <w:r w:rsidR="00E673A2">
        <w:rPr>
          <w:rFonts w:ascii="ALFABET98" w:hAnsi="ALFABET98"/>
          <w:sz w:val="72"/>
          <w:szCs w:val="72"/>
        </w:rPr>
        <w:t xml:space="preserve">      </w:t>
      </w:r>
      <w:r w:rsidR="00E673A2" w:rsidRPr="0024361A">
        <w:rPr>
          <w:rFonts w:ascii="ALFABET98" w:hAnsi="ALFABET98"/>
          <w:sz w:val="72"/>
          <w:szCs w:val="72"/>
        </w:rPr>
        <w:t xml:space="preserve">        </w:t>
      </w:r>
      <w:r w:rsidR="00E673A2">
        <w:rPr>
          <w:rFonts w:ascii="ALFABET98" w:hAnsi="ALFABET98"/>
          <w:sz w:val="72"/>
          <w:szCs w:val="72"/>
        </w:rPr>
        <w:t xml:space="preserve"> </w:t>
      </w:r>
    </w:p>
    <w:p w:rsidR="00E673A2" w:rsidRDefault="00E673A2" w:rsidP="00E673A2">
      <w:pPr>
        <w:spacing w:line="240" w:lineRule="auto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72"/>
          <w:szCs w:val="72"/>
        </w:rPr>
        <w:t xml:space="preserve"> </w:t>
      </w:r>
      <w:r w:rsidR="00437EB7">
        <w:rPr>
          <w:rFonts w:ascii="ALFABET98" w:hAnsi="ALFABET98"/>
          <w:sz w:val="36"/>
          <w:szCs w:val="36"/>
        </w:rPr>
        <w:t xml:space="preserve">                              45</w:t>
      </w:r>
    </w:p>
    <w:p w:rsidR="00E673A2" w:rsidRDefault="00E673A2" w:rsidP="00E673A2">
      <w:pPr>
        <w:spacing w:line="240" w:lineRule="auto"/>
        <w:rPr>
          <w:rFonts w:ascii="ALFABET98" w:hAnsi="ALFABET98"/>
          <w:sz w:val="72"/>
          <w:szCs w:val="72"/>
        </w:rPr>
      </w:pPr>
      <w:r>
        <w:rPr>
          <w:rFonts w:ascii="ALFABET98" w:hAnsi="ALFABET98"/>
          <w:sz w:val="36"/>
          <w:szCs w:val="36"/>
        </w:rPr>
        <w:t>Sayın velim, okuyalım, boşlukları  yazalım.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 </w:t>
      </w:r>
      <w:r>
        <w:rPr>
          <w:rFonts w:ascii="ALFABET98" w:hAnsi="ALFABET98"/>
          <w:sz w:val="72"/>
          <w:szCs w:val="72"/>
        </w:rPr>
        <w:t xml:space="preserve">       </w:t>
      </w:r>
      <w:r w:rsidRPr="0024361A">
        <w:rPr>
          <w:rFonts w:ascii="ALFABET98" w:hAnsi="ALFABET98"/>
          <w:sz w:val="72"/>
          <w:szCs w:val="72"/>
        </w:rPr>
        <w:t xml:space="preserve">       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 </w:t>
      </w:r>
      <w:r>
        <w:rPr>
          <w:rFonts w:ascii="ALFABET98" w:hAnsi="ALFABET98"/>
          <w:sz w:val="72"/>
          <w:szCs w:val="72"/>
        </w:rPr>
        <w:t xml:space="preserve"> </w:t>
      </w:r>
    </w:p>
    <w:p w:rsidR="00E673A2" w:rsidRDefault="00E673A2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FB4CB5">
        <w:rPr>
          <w:rFonts w:ascii="ALFABET98" w:hAnsi="ALFABET98"/>
          <w:sz w:val="72"/>
          <w:szCs w:val="72"/>
        </w:rPr>
        <w:t>Ni</w:t>
      </w:r>
      <w:r w:rsidRPr="0006343D">
        <w:rPr>
          <w:rFonts w:ascii="ALFABET98" w:hAnsi="ALFABET98"/>
          <w:color w:val="FF0000"/>
          <w:sz w:val="72"/>
          <w:szCs w:val="72"/>
        </w:rPr>
        <w:t>ne</w:t>
      </w:r>
      <w:r w:rsidRPr="00FB4CB5">
        <w:rPr>
          <w:rFonts w:ascii="ALFABET98" w:hAnsi="ALFABET98"/>
          <w:sz w:val="72"/>
          <w:szCs w:val="72"/>
        </w:rPr>
        <w:t xml:space="preserve"> i</w:t>
      </w:r>
      <w:r w:rsidRPr="0006343D">
        <w:rPr>
          <w:rFonts w:ascii="ALFABET98" w:hAnsi="ALFABET98"/>
          <w:color w:val="FF0000"/>
          <w:sz w:val="72"/>
          <w:szCs w:val="72"/>
        </w:rPr>
        <w:t>nek</w:t>
      </w:r>
      <w:r w:rsidRPr="00FB4CB5">
        <w:rPr>
          <w:rFonts w:ascii="ALFABET98" w:hAnsi="ALFABET98"/>
          <w:sz w:val="72"/>
          <w:szCs w:val="72"/>
        </w:rPr>
        <w:t xml:space="preserve"> al.</w:t>
      </w:r>
      <w:r w:rsidR="00443F71"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034" style="position:absolute;margin-left:-16.1pt;margin-top:9.4pt;width:521.25pt;height:36.85pt;z-index:-251063296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RFm8EQ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">
            <v:group id="Group 33" o:spid="_x0000_s203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zziEOwwAAAN0AAAAP&#10;AAAAAAAAAAAAAAAAAKoCAABkcnMvZG93bnJldi54bWxQSwUGAAAAAAQABAD6AAAAmgMAAAAA&#10;">
              <v:rect id="Rectangle 34" o:spid="_x0000_s203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lLvL8YA&#10;AADdAAAADwAAAGRycy9kb3ducmV2LnhtbESPT2vCQBTE70K/w/IK3nSTCsFGV+kflV5rI6G3R/aZ&#10;Dc2+DdnVxG/vFgo9DjPzG2a9HW0rrtT7xrGCdJ6AIK6cbrhWUHztZ0sQPiBrbB2Tght52G4eJmvM&#10;tRv4k67HUIsIYZ+jAhNCl0vpK0MW/dx1xNE7u95iiLKvpe5xiHDbyqckyaTFhuOCwY7eDFU/x4tV&#10;sKjLnSmLd1/YtMwOp9vpdfjeKzV9HF9WIAKN4T/81/7QCp6zZQq/b+ITkJ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lLvL8YAAADdAAAADwAAAAAAAAAAAAAAAACYAgAAZHJz&#10;L2Rvd25yZXYueG1sUEsFBgAAAAAEAAQA9QAAAIsDAAAAAA==&#10;" strokecolor="#2f5496 [2408]" strokeweight="1.5pt">
                <v:fill opacity="0"/>
              </v:rect>
              <v:rect id="Rectangle 35" o:spid="_x0000_s203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fqF8MMA&#10;AADdAAAADwAAAGRycy9kb3ducmV2LnhtbESPT4vCMBTE74LfITzBm6YVFa2NIoruHnf9c380z7a0&#10;ealN1PrtNwsLexxm5jdMuulMLZ7UutKygngcgSDOrC45V3A5H0YLEM4ja6wtk4I3Odis+70UE21f&#10;/E3Pk89FgLBLUEHhfZNI6bKCDLqxbYiDd7OtQR9km0vd4ivATS0nUTSXBksOCwU2tCsoq04Po+A6&#10;2zf8IQ1/xYfpcnatjvddbJQaDrrtCoSnzv+H/9qfWsFyvpjA75vwBOT6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fqF8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03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ajavccAAADdAAAADwAAAGRycy9kb3ducmV2LnhtbESPQWvCQBSE7wX/w/KE3upGC8GmrtII&#10;BVPw0FSE3h7ZZxKbfRuzW5P8+65Q8DjMzDfMajOYRlypc7VlBfNZBIK4sLrmUsHh6/1pCcJ5ZI2N&#10;ZVIwkoPNevKwwkTbnj/pmvtSBAi7BBVU3reJlK6oyKCb2ZY4eCfbGfRBdqXUHfYBbhq5iKJYGqw5&#10;LFTY0rai4if/NQrS8eO4tz677E7f50uWposMz0apx+nw9grC0+Dv4f/2Tit4iZfP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9qNq9xwAAAN0AAAAPAAAAAAAA&#10;AAAAAAAAAKECAABkcnMvZG93bnJldi54bWxQSwUGAAAAAAQABAD5AAAAlQMAAAAA&#10;" strokecolor="#2f5496 [2408]" strokeweight="1.5pt"/>
            <v:shape id="AutoShape 37" o:spid="_x0000_s203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kFCyccAAADdAAAADwAAAGRycy9kb3ducmV2LnhtbESPQWvCQBSE7wX/w/KE3upGKcGmrtII&#10;BVPw0FSE3h7ZZxKbfRuzW5P8+65Q8DjMzDfMajOYRlypc7VlBfNZBIK4sLrmUsHh6/1pCcJ5ZI2N&#10;ZVIwkoPNevKwwkTbnj/pmvtSBAi7BBVU3reJlK6oyKCb2ZY4eCfbGfRBdqXUHfYBbhq5iKJYGqw5&#10;LFTY0rai4if/NQrS8eO4tz677E7f50uWposMz0apx+nw9grC0+Dv4f/2Tit4iZfP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yQULJxwAAAN0AAAAPAAAAAAAA&#10;AAAAAAAAAKECAABkcnMvZG93bnJldi54bWxQSwUGAAAAAAQABAD5AAAAlQMAAAAA&#10;" strokecolor="#2f5496 [2408]" strokeweight="1.5pt"/>
          </v:group>
        </w:pict>
      </w:r>
      <w:r>
        <w:rPr>
          <w:rFonts w:ascii="ALFABET98" w:hAnsi="ALFABET98"/>
          <w:sz w:val="72"/>
          <w:szCs w:val="72"/>
        </w:rPr>
        <w:t xml:space="preserve">          </w:t>
      </w:r>
      <w:r w:rsidRPr="0024361A">
        <w:rPr>
          <w:rFonts w:ascii="ALFABET98" w:hAnsi="ALFABET98"/>
          <w:sz w:val="72"/>
          <w:szCs w:val="72"/>
        </w:rPr>
        <w:t xml:space="preserve"> </w:t>
      </w:r>
      <w:r>
        <w:rPr>
          <w:rFonts w:ascii="ALFABET98" w:hAnsi="ALFABET98"/>
          <w:sz w:val="72"/>
          <w:szCs w:val="72"/>
        </w:rPr>
        <w:t xml:space="preserve">                                       </w:t>
      </w:r>
    </w:p>
    <w:p w:rsidR="00E673A2" w:rsidRPr="0024361A" w:rsidRDefault="00443F71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028" style="position:absolute;margin-left:-16.1pt;margin-top:9.4pt;width:521.25pt;height:36.85pt;z-index:-25106227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HV+ysgXBAAA8Q8AAA4AAAAAAAAAAAAAAAAALgIAAGRycy9lMm9Eb2MueG1sUEsBAi0AFAAG&#10;AAgAAAAhAFgrD2jgAAAACgEAAA8AAAAAAAAAAAAAAAAAcQYAAGRycy9kb3ducmV2LnhtbFBLBQYA&#10;AAAABAAEAPMAAAB+BwAAAAA=&#10;">
            <v:group id="Group 33" o:spid="_x0000_s203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TaxzhxgAAAN0A&#10;AAAPAAAAAAAAAAAAAAAAAKoCAABkcnMvZG93bnJldi54bWxQSwUGAAAAAAQABAD6AAAAnQMAAAAA&#10;">
              <v:rect id="Rectangle 34" o:spid="_x0000_s203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vfSwMUA&#10;AADdAAAADwAAAGRycy9kb3ducmV2LnhtbESPT2vCQBTE70K/w/IK3nRjhWijq/SfxWttJPT2yD6z&#10;odm3Ibs18dt3BcHjMDO/YdbbwTbiTJ2vHSuYTRMQxKXTNVcK8u/dZAnCB2SNjWNScCEP283DaI2Z&#10;dj1/0fkQKhEh7DNUYEJoMyl9aciin7qWOHon11kMUXaV1B32EW4b+ZQkqbRYc1ww2NKbofL38GcV&#10;zKviwxT5u8/trEg/j5fja/+zU2r8OLysQAQawj18a++1gud0uYDrm/gE5O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99LAxQAAAN0AAAAPAAAAAAAAAAAAAAAAAJgCAABkcnMv&#10;ZG93bnJldi54bWxQSwUGAAAAAAQABAD1AAAAigMAAAAA&#10;" strokecolor="#2f5496 [2408]" strokeweight="1.5pt">
                <v:fill opacity="0"/>
              </v:rect>
              <v:rect id="Rectangle 35" o:spid="_x0000_s203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BKyGr4A&#10;AADdAAAADwAAAGRycy9kb3ducmV2LnhtbERPy6rCMBDdC/5DGOHuNK1cRatRRPGx9LkfmrEtNpPa&#10;RK1/bxaCy8N5T+eNKcWTaldYVhD3IhDEqdUFZwrOp3V3BMJ5ZI2lZVLwJgfzWbs1xUTbFx/oefSZ&#10;CCHsElSQe18lUro0J4OuZyviwF1tbdAHWGdS1/gK4aaU/SgaSoMFh4YcK1rmlN6OD6PgMlhVvJWG&#10;9/H6fzy43Db3ZWyU+us0iwkIT43/ib/unVYwHo7C3PAmPAE5+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JgSshq+AAAA3QAAAA8AAAAAAAAAAAAAAAAAmAIAAGRycy9kb3ducmV2&#10;LnhtbFBLBQYAAAAABAAEAPUAAACDAwAAAAA=&#10;" fillcolor="#deeaf6 [660]" strokecolor="#c00000" strokeweight="1pt">
                <v:stroke dashstyle="dash"/>
              </v:rect>
            </v:group>
            <v:shape id="AutoShape 36" o:spid="_x0000_s203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EDtV8cAAADdAAAADwAAAGRycy9kb3ducmV2LnhtbESPT2vCQBTE7wW/w/KE3nSjB9E0a2iE&#10;gin0UBWht0f2mT/Nvo3ZbYzfvlsQehxm5jdMko6mFQP1rrasYDGPQBAXVtdcKjgd32ZrEM4ja2wt&#10;k4I7OUi3k6cEY21v/EnDwZciQNjFqKDyvouldEVFBt3cdsTBu9jeoA+yL6Xu8RbgppXLKFpJgzWH&#10;hQo72lVUfB9+jILs/n7+sD6/7i9fzTXPsmWOjVHqeTq+voDwNPr/8KO91wo2q/UG/t6EJyC3v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cQO1XxwAAAN0AAAAPAAAAAAAA&#10;AAAAAAAAAKECAABkcnMvZG93bnJldi54bWxQSwUGAAAAAAQABAD5AAAAlQMAAAAA&#10;" strokecolor="#2f5496 [2408]" strokeweight="1.5pt"/>
            <v:shape id="AutoShape 37" o:spid="_x0000_s202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KPSF8QAAADdAAAADwAAAGRycy9kb3ducmV2LnhtbERPTWvCQBC9F/wPywi9NRtzkBqzihEK&#10;SaGHqgjehuyYRLOzMbvV+O+7h0KPj/edrUfTiTsNrrWsYBbFIIgrq1uuFRz2H2/vIJxH1thZJgVP&#10;crBeTV4yTLV98Dfdd74WIYRdigoa7/tUSlc1ZNBFticO3NkOBn2AQy31gI8QbjqZxPFcGmw5NDTY&#10;07ah6rr7MQry5+fxy/ryVpxPl1uZ50mJF6PU63TcLEF4Gv2/+M9daAWL+SLsD2/CE5Cr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Io9IXxAAAAN0AAAAPAAAAAAAAAAAA&#10;AAAAAKECAABkcnMvZG93bnJldi54bWxQSwUGAAAAAAQABAD5AAAAkgMAAAAA&#10;" strokecolor="#2f5496 [2408]" strokeweight="1.5pt"/>
          </v:group>
        </w:pict>
      </w:r>
      <w:r w:rsidR="00E673A2" w:rsidRPr="0024361A">
        <w:rPr>
          <w:rFonts w:ascii="ALFABET98" w:hAnsi="ALFABET98"/>
          <w:sz w:val="72"/>
          <w:szCs w:val="72"/>
        </w:rPr>
        <w:t xml:space="preserve"> </w:t>
      </w:r>
      <w:r w:rsidR="00E673A2">
        <w:rPr>
          <w:rFonts w:ascii="ALFABET98" w:hAnsi="ALFABET98"/>
          <w:sz w:val="72"/>
          <w:szCs w:val="72"/>
        </w:rPr>
        <w:t xml:space="preserve">                                         </w:t>
      </w:r>
      <w:r w:rsidR="00E673A2" w:rsidRPr="0024361A">
        <w:rPr>
          <w:rFonts w:ascii="ALFABET98" w:hAnsi="ALFABET98"/>
          <w:sz w:val="72"/>
          <w:szCs w:val="72"/>
        </w:rPr>
        <w:t xml:space="preserve">       </w:t>
      </w:r>
      <w:r w:rsidR="00E673A2">
        <w:rPr>
          <w:rFonts w:ascii="ALFABET98" w:hAnsi="ALFABET98"/>
          <w:sz w:val="72"/>
          <w:szCs w:val="72"/>
        </w:rPr>
        <w:t xml:space="preserve">      </w:t>
      </w:r>
      <w:r w:rsidR="00E673A2" w:rsidRPr="0024361A">
        <w:rPr>
          <w:rFonts w:ascii="ALFABET98" w:hAnsi="ALFABET98"/>
          <w:sz w:val="72"/>
          <w:szCs w:val="72"/>
        </w:rPr>
        <w:t xml:space="preserve">        </w:t>
      </w:r>
      <w:r w:rsidR="00E673A2">
        <w:rPr>
          <w:rFonts w:ascii="ALFABET98" w:hAnsi="ALFABET98"/>
          <w:sz w:val="72"/>
          <w:szCs w:val="72"/>
        </w:rPr>
        <w:t xml:space="preserve"> </w:t>
      </w:r>
    </w:p>
    <w:p w:rsidR="00E673A2" w:rsidRPr="00E0338D" w:rsidRDefault="00443F71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022" style="position:absolute;margin-left:-16.1pt;margin-top:9.4pt;width:521.25pt;height:36.85pt;z-index:-25106124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Ab&#10;3vukEgQAAPEPAAAOAAAAAAAAAAAAAAAAAC4CAABkcnMvZTJvRG9jLnhtbFBLAQItABQABgAIAAAA&#10;IQBYKw9o4AAAAAoBAAAPAAAAAAAAAAAAAAAAAGwGAABkcnMvZG93bnJldi54bWxQSwUGAAAAAAQA&#10;BADzAAAAeQcAAAAA&#10;">
            <v:group id="Group 33" o:spid="_x0000_s202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mJjD/FAAAA3QAA&#10;AA8AAAAAAAAAAAAAAAAAqgIAAGRycy9kb3ducmV2LnhtbFBLBQYAAAAABAAEAPoAAACcAwAAAAA=&#10;">
              <v:rect id="Rectangle 34" o:spid="_x0000_s202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BVCHsUA&#10;AADdAAAADwAAAGRycy9kb3ducmV2LnhtbESPT2vCQBTE7wW/w/KE3urGCkGjq9g/ll61kdDbI/vM&#10;BrNvQ3Zr4rfvCoLHYWZ+w6w2g23EhTpfO1YwnSQgiEuna64U5D+7lzkIH5A1No5JwZU8bNajpxVm&#10;2vW8p8shVCJC2GeowITQZlL60pBFP3EtcfROrrMYouwqqTvsI9w28jVJUmmx5rhgsKV3Q+X58GcV&#10;zKri0xT5h8/ttEi/jtfjW/+7U+p5PGyXIAIN4RG+t7+1gkW6mMHtTXwCcv0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FUIexQAAAN0AAAAPAAAAAAAAAAAAAAAAAJgCAABkcnMv&#10;ZG93bnJldi54bWxQSwUGAAAAAAQABAD1AAAAigMAAAAA&#10;" strokecolor="#2f5496 [2408]" strokeweight="1.5pt">
                <v:fill opacity="0"/>
              </v:rect>
              <v:rect id="Rectangle 35" o:spid="_x0000_s202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YuwsQA&#10;AADdAAAADwAAAGRycy9kb3ducmV2LnhtbESPQWvCQBSE70L/w/IEb7pJSaRJXaVYtD1qWu+P7DMJ&#10;Zt+m2W2S/vtuoeBxmJlvmM1uMq0YqHeNZQXxKgJBXFrdcKXg8+OwfALhPLLG1jIp+CEHu+3DbIO5&#10;tiOfaSh8JQKEXY4Kau+7XEpX1mTQrWxHHLyr7Q36IPtK6h7HADetfIyitTTYcFiosaN9TeWt+DYK&#10;Lulrx2/S8Ck+JFl6uR2/9rFRajGfXp5BeJr8PfzfftcKsnWWwN+b8ATk9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yGLsL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202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NRxj8cAAADdAAAADwAAAGRycy9kb3ducmV2LnhtbESPQWvCQBSE7wX/w/KE3urGQKWmrsEI&#10;gin0oC2F3h7ZZxKbfRuz2yT++65Q8DjMzDfMKh1NI3rqXG1ZwXwWgSAurK65VPD5sXt6AeE8ssbG&#10;Mim4koN0PXlYYaLtwAfqj74UAcIuQQWV920ipSsqMuhmtiUO3sl2Bn2QXSl1h0OAm0bGUbSQBmsO&#10;CxW2tK2o+Dn+GgXZ9e3r3fr8sj99ny95lsU5no1Sj9Nx8wrC0+jv4f/2XitYLpbP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Y1HGPxwAAAN0AAAAPAAAAAAAA&#10;AAAAAAAAAKECAABkcnMvZG93bnJldi54bWxQSwUGAAAAAAQABAD5AAAAlQMAAAAA&#10;" strokecolor="#2f5496 [2408]" strokeweight="1.5pt"/>
            <v:shape id="AutoShape 37" o:spid="_x0000_s202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Abv+McAAADdAAAADwAAAGRycy9kb3ducmV2LnhtbESPQWvCQBSE7wX/w/KE3ppNPYQmzSqN&#10;IJhCD6ZF8PbIPpPY7NuY3Wr8912h0OMwM98w+WoyvbjQ6DrLCp6jGARxbXXHjYKvz83TCwjnkTX2&#10;lknBjRyslrOHHDNtr7yjS+UbESDsMlTQej9kUrq6JYMusgNx8I52NOiDHBupR7wGuOnlIo4TabDj&#10;sNDiQOuW6u/qxygobu/7D+vL8/Z4OJ3LoliUeDJKPc6nt1cQnib/H/5rb7WCNEkTuL8JT0Auf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oBu/4xwAAAN0AAAAPAAAAAAAA&#10;AAAAAAAAAKECAABkcnMvZG93bnJldi54bWxQSwUGAAAAAAQABAD5AAAAlQMAAAAA&#10;" strokecolor="#2f5496 [2408]" strokeweight="1.5pt"/>
          </v:group>
        </w:pict>
      </w:r>
      <w:r w:rsidR="00E673A2" w:rsidRPr="00FB4CB5">
        <w:rPr>
          <w:rFonts w:ascii="ALFABET98" w:hAnsi="ALFABET98"/>
          <w:sz w:val="72"/>
          <w:szCs w:val="72"/>
        </w:rPr>
        <w:t>Ke</w:t>
      </w:r>
      <w:r w:rsidR="00E673A2" w:rsidRPr="0006343D">
        <w:rPr>
          <w:rFonts w:ascii="ALFABET98" w:hAnsi="ALFABET98"/>
          <w:color w:val="FF0000"/>
          <w:sz w:val="72"/>
          <w:szCs w:val="72"/>
        </w:rPr>
        <w:t>kik</w:t>
      </w:r>
      <w:r w:rsidR="00E673A2" w:rsidRPr="00FB4CB5">
        <w:rPr>
          <w:rFonts w:ascii="ALFABET98" w:hAnsi="ALFABET98"/>
          <w:sz w:val="72"/>
          <w:szCs w:val="72"/>
        </w:rPr>
        <w:t xml:space="preserve"> i</w:t>
      </w:r>
      <w:r w:rsidR="00E673A2" w:rsidRPr="0006343D">
        <w:rPr>
          <w:rFonts w:ascii="ALFABET98" w:hAnsi="ALFABET98"/>
          <w:color w:val="FF0000"/>
          <w:sz w:val="72"/>
          <w:szCs w:val="72"/>
        </w:rPr>
        <w:t>le</w:t>
      </w:r>
      <w:r w:rsidR="00E673A2" w:rsidRPr="00FB4CB5">
        <w:rPr>
          <w:rFonts w:ascii="ALFABET98" w:hAnsi="ALFABET98"/>
          <w:sz w:val="72"/>
          <w:szCs w:val="72"/>
        </w:rPr>
        <w:t xml:space="preserve"> na</w:t>
      </w:r>
      <w:r w:rsidR="00E673A2" w:rsidRPr="0006343D">
        <w:rPr>
          <w:rFonts w:ascii="ALFABET98" w:hAnsi="ALFABET98"/>
          <w:color w:val="FF0000"/>
          <w:sz w:val="72"/>
          <w:szCs w:val="72"/>
        </w:rPr>
        <w:t>ne</w:t>
      </w:r>
      <w:r w:rsidR="00E673A2" w:rsidRPr="00FB4CB5">
        <w:rPr>
          <w:rFonts w:ascii="ALFABET98" w:hAnsi="ALFABET98"/>
          <w:sz w:val="72"/>
          <w:szCs w:val="72"/>
        </w:rPr>
        <w:t xml:space="preserve"> ek.</w:t>
      </w:r>
      <w:r w:rsidR="00E673A2">
        <w:rPr>
          <w:rFonts w:ascii="ALFABET98" w:hAnsi="ALFABET98"/>
          <w:sz w:val="72"/>
          <w:szCs w:val="72"/>
        </w:rPr>
        <w:t xml:space="preserve">                                       </w:t>
      </w:r>
      <w:r w:rsidR="00E673A2" w:rsidRPr="00F12AA8">
        <w:rPr>
          <w:rFonts w:ascii="ALFABET98" w:hAnsi="ALFABET98"/>
          <w:color w:val="A6A6A6" w:themeColor="background1" w:themeShade="A6"/>
          <w:sz w:val="72"/>
          <w:szCs w:val="72"/>
        </w:rPr>
        <w:t xml:space="preserve">      </w:t>
      </w:r>
    </w:p>
    <w:p w:rsidR="00E673A2" w:rsidRPr="0024361A" w:rsidRDefault="00443F71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016" style="position:absolute;margin-left:-16.1pt;margin-top:9.4pt;width:521.25pt;height:36.85pt;z-index:-25107251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Cp0H65FQQAAPEPAAAOAAAAAAAAAAAAAAAAAC4CAABkcnMvZTJvRG9jLnhtbFBLAQItABQABgAI&#10;AAAAIQBYKw9o4AAAAAoBAAAPAAAAAAAAAAAAAAAAAG8GAABkcnMvZG93bnJldi54bWxQSwUGAAAA&#10;AAQABADzAAAAfAcAAAAA&#10;">
            <v:group id="Group 33" o:spid="_x0000_s201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IYbvVwwAAAN0AAAAP&#10;AAAAAAAAAAAAAAAAAKoCAABkcnMvZG93bnJldi54bWxQSwUGAAAAAAQABAD6AAAAmgMAAAAA&#10;">
              <v:rect id="Rectangle 34" o:spid="_x0000_s202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f119MYA&#10;AADdAAAADwAAAGRycy9kb3ducmV2LnhtbESPT2vCQBTE74V+h+UJvdWNLYQmuor9Y+m1GgneHtln&#10;Nph9G7JbE799VxA8DjPzG2axGm0rztT7xrGC2TQBQVw53XCtoNhtnt9A+ICssXVMCi7kYbV8fFhg&#10;rt3Av3TehlpECPscFZgQulxKXxmy6KeuI47e0fUWQ5R9LXWPQ4TbVr4kSSotNhwXDHb0Yag6bf+s&#10;gte6/DJl8ekLOyvT7/1l/z4cNko9Tcb1HESgMdzDt/aPVpClWQbXN/EJyOU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f119MYAAADdAAAADwAAAAAAAAAAAAAAAACYAgAAZHJz&#10;L2Rvd25yZXYueG1sUEsFBgAAAAAEAAQA9QAAAIsDAAAAAA==&#10;" strokecolor="#2f5496 [2408]" strokeweight="1.5pt">
                <v:fill opacity="0"/>
              </v:rect>
              <v:rect id="Rectangle 35" o:spid="_x0000_s202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Vay28EA&#10;AADdAAAADwAAAGRycy9kb3ducmV2LnhtbERPPW/CMBDdkfgP1lXqBk5QoSVgEEqVwkgp7Kf4mkTE&#10;5xC7Sfrv8YDE+PS+19vB1KKj1lWWFcTTCARxbnXFhYLzTzb5AOE8ssbaMin4JwfbzXi0xkTbnr+p&#10;O/lChBB2CSoovW8SKV1ekkE3tQ1x4H5ta9AH2BZSt9iHcFPLWRQtpMGKQ0OJDaUl5dfTn1FwmX82&#10;vJeGj3H2tpxfrl+3NDZKvb4MuxUIT4N/ih/ug1awfI/C/vAmPAG5u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1Wstv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201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QTtlsYAAADdAAAADwAAAGRycy9kb3ducmV2LnhtbESPT4vCMBTE7wt+h/AEb2uqh921GsUK&#10;C3bBg38QvD2aZ1ttXmoTtX57Iyx4HGbmN8xk1ppK3KhxpWUFg34EgjizuuRcwW77+/kDwnlkjZVl&#10;UvAgB7Np52OCsbZ3XtNt43MRIOxiVFB4X8dSuqwgg65va+LgHW1j0AfZ5FI3eA9wU8lhFH1JgyWH&#10;hQJrWhSUnTdXoyB5/O1X1qeX5fFwuqRJMkzxZJTqddv5GISn1r/D/+2lVjD6jgbwehOegJw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kE7ZbGAAAA3QAAAA8AAAAAAAAA&#10;AAAAAAAAoQIAAGRycy9kb3ducmV2LnhtbFBLBQYAAAAABAAEAPkAAACUAwAAAAA=&#10;" strokecolor="#2f5496 [2408]" strokeweight="1.5pt"/>
            <v:shape id="AutoShape 37" o:spid="_x0000_s201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dZz4ccAAADdAAAADwAAAGRycy9kb3ducmV2LnhtbESPT2vCQBTE7wW/w/IK3ppNc7A1dSON&#10;IJhCD2op9PbIPvOn2bcxu2r89l2h4HGYmd8wi+VoOnGmwTWWFTxHMQji0uqGKwVf+/XTKwjnkTV2&#10;lknBlRwss8nDAlNtL7yl885XIkDYpaig9r5PpXRlTQZdZHvi4B3sYNAHOVRSD3gJcNPJJI5n0mDD&#10;YaHGnlY1lb+7k1GQXz++P60vjpvDT3ss8jwpsDVKTR/H9zcQnkZ/D/+3N1rB/CVO4PYmPAGZ/Q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J1nPhxwAAAN0AAAAPAAAAAAAA&#10;AAAAAAAAAKECAABkcnMvZG93bnJldi54bWxQSwUGAAAAAAQABAD5AAAAlQMAAAAA&#10;" strokecolor="#2f5496 [2408]" strokeweight="1.5pt"/>
          </v:group>
        </w:pict>
      </w:r>
      <w:r w:rsidR="00E673A2" w:rsidRPr="0024361A">
        <w:rPr>
          <w:rFonts w:ascii="ALFABET98" w:hAnsi="ALFABET98"/>
          <w:sz w:val="72"/>
          <w:szCs w:val="72"/>
        </w:rPr>
        <w:t xml:space="preserve"> </w:t>
      </w:r>
      <w:r w:rsidR="00E673A2">
        <w:rPr>
          <w:rFonts w:ascii="ALFABET98" w:hAnsi="ALFABET98"/>
          <w:sz w:val="72"/>
          <w:szCs w:val="72"/>
        </w:rPr>
        <w:t xml:space="preserve">                                         </w:t>
      </w:r>
      <w:r w:rsidR="00E673A2" w:rsidRPr="0024361A">
        <w:rPr>
          <w:rFonts w:ascii="ALFABET98" w:hAnsi="ALFABET98"/>
          <w:sz w:val="72"/>
          <w:szCs w:val="72"/>
        </w:rPr>
        <w:t xml:space="preserve">       </w:t>
      </w:r>
      <w:r w:rsidR="00E673A2">
        <w:rPr>
          <w:rFonts w:ascii="ALFABET98" w:hAnsi="ALFABET98"/>
          <w:sz w:val="72"/>
          <w:szCs w:val="72"/>
        </w:rPr>
        <w:t xml:space="preserve">      </w:t>
      </w:r>
      <w:r w:rsidR="00E673A2" w:rsidRPr="0024361A">
        <w:rPr>
          <w:rFonts w:ascii="ALFABET98" w:hAnsi="ALFABET98"/>
          <w:sz w:val="72"/>
          <w:szCs w:val="72"/>
        </w:rPr>
        <w:t xml:space="preserve">        </w:t>
      </w:r>
      <w:r w:rsidR="00E673A2">
        <w:rPr>
          <w:rFonts w:ascii="ALFABET98" w:hAnsi="ALFABET98"/>
          <w:sz w:val="72"/>
          <w:szCs w:val="72"/>
        </w:rPr>
        <w:t xml:space="preserve"> </w:t>
      </w:r>
    </w:p>
    <w:p w:rsidR="00E673A2" w:rsidRDefault="00E673A2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FB4CB5">
        <w:rPr>
          <w:rFonts w:ascii="ALFABET98" w:hAnsi="ALFABET98"/>
          <w:sz w:val="72"/>
          <w:szCs w:val="72"/>
        </w:rPr>
        <w:lastRenderedPageBreak/>
        <w:t>Ke</w:t>
      </w:r>
      <w:r w:rsidRPr="0006343D">
        <w:rPr>
          <w:rFonts w:ascii="ALFABET98" w:hAnsi="ALFABET98"/>
          <w:color w:val="FF0000"/>
          <w:sz w:val="72"/>
          <w:szCs w:val="72"/>
        </w:rPr>
        <w:t>kik</w:t>
      </w:r>
      <w:r w:rsidRPr="00FB4CB5">
        <w:rPr>
          <w:rFonts w:ascii="ALFABET98" w:hAnsi="ALFABET98"/>
          <w:sz w:val="72"/>
          <w:szCs w:val="72"/>
        </w:rPr>
        <w:t xml:space="preserve"> i</w:t>
      </w:r>
      <w:r w:rsidRPr="0006343D">
        <w:rPr>
          <w:rFonts w:ascii="ALFABET98" w:hAnsi="ALFABET98"/>
          <w:color w:val="FF0000"/>
          <w:sz w:val="72"/>
          <w:szCs w:val="72"/>
        </w:rPr>
        <w:t>le</w:t>
      </w:r>
      <w:r w:rsidRPr="00FB4CB5">
        <w:rPr>
          <w:rFonts w:ascii="ALFABET98" w:hAnsi="ALFABET98"/>
          <w:sz w:val="72"/>
          <w:szCs w:val="72"/>
        </w:rPr>
        <w:t xml:space="preserve"> na</w:t>
      </w:r>
      <w:r w:rsidRPr="0006343D">
        <w:rPr>
          <w:rFonts w:ascii="ALFABET98" w:hAnsi="ALFABET98"/>
          <w:color w:val="FF0000"/>
          <w:sz w:val="72"/>
          <w:szCs w:val="72"/>
        </w:rPr>
        <w:t>ne</w:t>
      </w:r>
      <w:r w:rsidRPr="00FB4CB5">
        <w:rPr>
          <w:rFonts w:ascii="ALFABET98" w:hAnsi="ALFABET98"/>
          <w:sz w:val="72"/>
          <w:szCs w:val="72"/>
        </w:rPr>
        <w:t xml:space="preserve"> ek.</w:t>
      </w:r>
      <w:r w:rsidR="00443F71"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010" style="position:absolute;margin-left:-16.1pt;margin-top:9.4pt;width:521.25pt;height:36.85pt;z-index:-251071488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+KRpQRYEAADxDwAADgAAAAAAAAAAAAAAAAAuAgAAZHJzL2Uyb0RvYy54bWxQSwECLQAUAAYA&#10;CAAAACEAWCsPaOAAAAAKAQAADwAAAAAAAAAAAAAAAABwBgAAZHJzL2Rvd25yZXYueG1sUEsFBgAA&#10;AAAEAAQA8wAAAH0HAAAAAA==&#10;">
            <v:group id="Group 33" o:spid="_x0000_s201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V8cryscAAADd&#10;AAAADwAAAAAAAAAAAAAAAACqAgAAZHJzL2Rvd25yZXYueG1sUEsFBgAAAAAEAAQA+gAAAJ4DAAAA&#10;AA==&#10;">
              <v:rect id="Rectangle 34" o:spid="_x0000_s201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vl68YA&#10;AADdAAAADwAAAGRycy9kb3ducmV2LnhtbESPT2vCQBTE74V+h+UVvNWNLWqbuoqtf/CqjYTeHtnX&#10;bDD7NmRXE7+9KxR6HGbmN8xs0dtaXKj1lWMFo2ECgrhwuuJSQfa9eX4D4QOyxtoxKbiSh8X88WGG&#10;qXYd7+lyCKWIEPYpKjAhNKmUvjBk0Q9dQxy9X9daDFG2pdQtdhFua/mSJBNpseK4YLChL0PF6XC2&#10;Cl7LfG3ybOUzO8on2+P1+Nn9bJQaPPXLDxCB+vAf/mvvtIL3aTKG+5v4BOT8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lvl68YAAADdAAAADwAAAAAAAAAAAAAAAACYAgAAZHJz&#10;L2Rvd25yZXYueG1sUEsFBgAAAAAEAAQA9QAAAIsDAAAAAA==&#10;" strokecolor="#2f5496 [2408]" strokeweight="1.5pt">
                <v:fill opacity="0"/>
              </v:rect>
              <v:rect id="Rectangle 35" o:spid="_x0000_s201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fOPNMMA&#10;AADdAAAADwAAAGRycy9kb3ducmV2LnhtbESPT4vCMBTE7wt+h/CEvWnaxb/VKKK4etSq90fzbIvN&#10;S7fJavfbG0HY4zAzv2Hmy9ZU4k6NKy0riPsRCOLM6pJzBefTtjcB4TyyxsoyKfgjB8tF52OOibYP&#10;PtI99bkIEHYJKii8rxMpXVaQQde3NXHwrrYx6INscqkbfAS4qeRXFI2kwZLDQoE1rQvKbumvUXAZ&#10;bmreScOHeDuYDi+37591bJT67LarGQhPrf8Pv9t7rWA6jkbwehOegFw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fOPN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201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aHQecYAAADdAAAADwAAAGRycy9kb3ducmV2LnhtbESPT4vCMBTE74LfITxhb5quh3WtRtkK&#10;ghU8+IeFvT2aZ1ttXmoTtX57Iyx4HGbmN8x03ppK3KhxpWUFn4MIBHFmdcm5gsN+2f8G4Tyyxsoy&#10;KXiQg/ms25lirO2dt3Tb+VwECLsYFRTe17GULivIoBvYmjh4R9sY9EE2udQN3gPcVHIYRV/SYMlh&#10;ocCaFgVl593VKEge69+N9elldfw7XdIkGaZ4Mkp99NqfCQhPrX+H/9srrWA8ikbwehOegJw9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mh0HnGAAAA3QAAAA8AAAAAAAAA&#10;AAAAAAAAoQIAAGRycy9kb3ducmV2LnhtbFBLBQYAAAAABAAEAPkAAACUAwAAAAA=&#10;" strokecolor="#2f5496 [2408]" strokeweight="1.5pt"/>
            <v:shape id="AutoShape 37" o:spid="_x0000_s201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D5EC8QAAADdAAAADwAAAGRycy9kb3ducmV2LnhtbERPTWvCQBC9F/wPywi9NZt6aG10lUYQ&#10;kkIPpkXwNmTHJJqdTbJbTf5991Do8fG+19vRtOJGg2ssK3iOYhDEpdUNVwq+v/ZPSxDOI2tsLZOC&#10;iRxsN7OHNSba3vlAt8JXIoSwS1BB7X2XSOnKmgy6yHbEgTvbwaAPcKikHvAewk0rF3H8Ig02HBpq&#10;7GhXU3ktfoyCdPo4flqf99n5dOnzNF3keDFKPc7H9xUIT6P/F/+5M63g7TUOc8Ob8ATk5h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oPkQLxAAAAN0AAAAPAAAAAAAAAAAA&#10;AAAAAKECAABkcnMvZG93bnJldi54bWxQSwUGAAAAAAQABAD5AAAAkgMAAAAA&#10;" strokecolor="#2f5496 [2408]" strokeweight="1.5pt"/>
          </v:group>
        </w:pict>
      </w:r>
      <w:r>
        <w:rPr>
          <w:rFonts w:ascii="ALFABET98" w:hAnsi="ALFABET98"/>
          <w:sz w:val="72"/>
          <w:szCs w:val="72"/>
        </w:rPr>
        <w:t xml:space="preserve">  </w:t>
      </w:r>
      <w:r w:rsidRPr="0024361A">
        <w:rPr>
          <w:rFonts w:ascii="ALFABET98" w:hAnsi="ALFABET98"/>
          <w:sz w:val="72"/>
          <w:szCs w:val="72"/>
        </w:rPr>
        <w:t xml:space="preserve"> </w:t>
      </w:r>
      <w:r>
        <w:rPr>
          <w:rFonts w:ascii="ALFABET98" w:hAnsi="ALFABET98"/>
          <w:sz w:val="72"/>
          <w:szCs w:val="72"/>
        </w:rPr>
        <w:t xml:space="preserve">                                       </w:t>
      </w:r>
    </w:p>
    <w:p w:rsidR="00E673A2" w:rsidRPr="0024361A" w:rsidRDefault="00443F71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2004" style="position:absolute;margin-left:-16.1pt;margin-top:9.4pt;width:521.25pt;height:36.85pt;z-index:-25107046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wMwoEg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C0&#10;wMwoEgQAAPEPAAAOAAAAAAAAAAAAAAAAAC4CAABkcnMvZTJvRG9jLnhtbFBLAQItABQABgAIAAAA&#10;IQBYKw9o4AAAAAoBAAAPAAAAAAAAAAAAAAAAAGwGAABkcnMvZG93bnJldi54bWxQSwUGAAAAAAQA&#10;BADzAAAAeQcAAAAA&#10;">
            <v:group id="Group 33" o:spid="_x0000_s200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SW7FMQAAADdAAAA&#10;DwAAAAAAAAAAAAAAAACqAgAAZHJzL2Rvd25yZXYueG1sUEsFBgAAAAAEAAQA+gAAAJsDAAAAAA==&#10;">
              <v:rect id="Rectangle 34" o:spid="_x0000_s200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Ll1NcYA&#10;AADdAAAADwAAAGRycy9kb3ducmV2LnhtbESPT2vCQBTE74V+h+UVequbKFgbXcU/tfSqjQRvj+wz&#10;G8y+Ddmtid++Wyj0OMzMb5jFarCNuFHna8cK0lECgrh0uuZKQf61f5mB8AFZY+OYFNzJw2r5+LDA&#10;TLueD3Q7hkpECPsMFZgQ2kxKXxqy6EeuJY7exXUWQ5RdJXWHfYTbRo6TZCot1hwXDLa0NVRej99W&#10;waQq3k2R73xu02L6cbqfNv15r9Tz07Cegwg0hP/wX/tTK3h7TVP4fROfgFz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Ll1NcYAAADdAAAADwAAAAAAAAAAAAAAAACYAgAAZHJz&#10;L2Rvd25yZXYueG1sUEsFBgAAAAAEAAQA9QAAAIsDAAAAAA==&#10;" strokecolor="#2f5496 [2408]" strokeweight="1.5pt">
                <v:fill opacity="0"/>
              </v:rect>
              <v:rect id="Rectangle 35" o:spid="_x0000_s200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xEf6sIA&#10;AADdAAAADwAAAGRycy9kb3ducmV2LnhtbESPT4vCMBTE7wt+h/AEb5pWdNVqFFHUPfr3/miebbF5&#10;qU3U7rffCMIeh5n5DTNbNKYUT6pdYVlB3ItAEKdWF5wpOJ823TEI55E1lpZJwS85WMxbXzNMtH3x&#10;gZ5Hn4kAYZeggtz7KpHSpTkZdD1bEQfvamuDPsg6k7rGV4CbUvaj6FsaLDgs5FjRKqf0dnwYBZfh&#10;uuKdNLyPN4PJ8HLb3lexUarTbpZTEJ4a/x/+tH+0gsko7sP7TXgCcv4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nER/q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200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0NAp8cAAADdAAAADwAAAGRycy9kb3ducmV2LnhtbESPT2vCQBTE70K/w/IKvZmNFmxN3Ugj&#10;CKbgQVuE3h7ZZ/40+zZmV43fvisUehxm5jfMYjmYVlyod7VlBZMoBkFcWF1zqeDrcz1+BeE8ssbW&#10;Mim4kYNl+jBaYKLtlXd02ftSBAi7BBVU3neJlK6oyKCLbEccvKPtDfog+1LqHq8Bblo5jeOZNFhz&#10;WKiwo1VFxc/+bBRkt4/D1vr8tDl+N6c8y6Y5Nkapp8fh/Q2Ep8H/h//aG61g/jJ5hvub8ARk+gs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jQ0CnxwAAAN0AAAAPAAAAAAAA&#10;AAAAAAAAAKECAABkcnMvZG93bnJldi54bWxQSwUGAAAAAAQABAD5AAAAlQMAAAAA&#10;" strokecolor="#2f5496 [2408]" strokeweight="1.5pt"/>
            <v:shape id="AutoShape 37" o:spid="_x0000_s200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KrY08cAAADdAAAADwAAAGRycy9kb3ducmV2LnhtbESPT2vCQBTE70K/w/IKvZmNUmxN3Ugj&#10;CKbgQVuE3h7ZZ/40+zZmV43fvisUehxm5jfMYjmYVlyod7VlBZMoBkFcWF1zqeDrcz1+BeE8ssbW&#10;Mim4kYNl+jBaYKLtlXd02ftSBAi7BBVU3neJlK6oyKCLbEccvKPtDfog+1LqHq8Bblo5jeOZNFhz&#10;WKiwo1VFxc/+bBRkt4/D1vr8tDl+N6c8y6Y5Nkapp8fh/Q2Ep8H/h//aG61g/jJ5hvub8ARk+gs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sqtjTxwAAAN0AAAAPAAAAAAAA&#10;AAAAAAAAAKECAABkcnMvZG93bnJldi54bWxQSwUGAAAAAAQABAD5AAAAlQMAAAAA&#10;" strokecolor="#2f5496 [2408]" strokeweight="1.5pt"/>
          </v:group>
        </w:pict>
      </w:r>
      <w:r w:rsidR="00E673A2" w:rsidRPr="0024361A">
        <w:rPr>
          <w:rFonts w:ascii="ALFABET98" w:hAnsi="ALFABET98"/>
          <w:sz w:val="72"/>
          <w:szCs w:val="72"/>
        </w:rPr>
        <w:t xml:space="preserve"> </w:t>
      </w:r>
      <w:r w:rsidR="00E673A2">
        <w:rPr>
          <w:rFonts w:ascii="ALFABET98" w:hAnsi="ALFABET98"/>
          <w:sz w:val="72"/>
          <w:szCs w:val="72"/>
        </w:rPr>
        <w:t xml:space="preserve">                                         </w:t>
      </w:r>
      <w:r w:rsidR="00E673A2" w:rsidRPr="0024361A">
        <w:rPr>
          <w:rFonts w:ascii="ALFABET98" w:hAnsi="ALFABET98"/>
          <w:sz w:val="72"/>
          <w:szCs w:val="72"/>
        </w:rPr>
        <w:t xml:space="preserve">       </w:t>
      </w:r>
      <w:r w:rsidR="00E673A2">
        <w:rPr>
          <w:rFonts w:ascii="ALFABET98" w:hAnsi="ALFABET98"/>
          <w:sz w:val="72"/>
          <w:szCs w:val="72"/>
        </w:rPr>
        <w:t xml:space="preserve">      </w:t>
      </w:r>
      <w:r w:rsidR="00E673A2" w:rsidRPr="0024361A">
        <w:rPr>
          <w:rFonts w:ascii="ALFABET98" w:hAnsi="ALFABET98"/>
          <w:sz w:val="72"/>
          <w:szCs w:val="72"/>
        </w:rPr>
        <w:t xml:space="preserve">        </w:t>
      </w:r>
      <w:r w:rsidR="00E673A2">
        <w:rPr>
          <w:rFonts w:ascii="ALFABET98" w:hAnsi="ALFABET98"/>
          <w:sz w:val="72"/>
          <w:szCs w:val="72"/>
        </w:rPr>
        <w:t xml:space="preserve"> </w:t>
      </w:r>
    </w:p>
    <w:p w:rsidR="00E673A2" w:rsidRPr="0024361A" w:rsidRDefault="00E673A2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FB4CB5">
        <w:rPr>
          <w:rFonts w:ascii="ALFABET98" w:hAnsi="ALFABET98"/>
          <w:sz w:val="72"/>
          <w:szCs w:val="72"/>
        </w:rPr>
        <w:t>Ke</w:t>
      </w:r>
      <w:r w:rsidRPr="0006343D">
        <w:rPr>
          <w:rFonts w:ascii="ALFABET98" w:hAnsi="ALFABET98"/>
          <w:color w:val="FF0000"/>
          <w:sz w:val="72"/>
          <w:szCs w:val="72"/>
        </w:rPr>
        <w:t>nan</w:t>
      </w:r>
      <w:r w:rsidRPr="00FB4CB5">
        <w:rPr>
          <w:rFonts w:ascii="ALFABET98" w:hAnsi="ALFABET98"/>
          <w:sz w:val="72"/>
          <w:szCs w:val="72"/>
        </w:rPr>
        <w:t xml:space="preserve"> e</w:t>
      </w:r>
      <w:r w:rsidRPr="0006343D">
        <w:rPr>
          <w:rFonts w:ascii="ALFABET98" w:hAnsi="ALFABET98"/>
          <w:color w:val="FF0000"/>
          <w:sz w:val="72"/>
          <w:szCs w:val="72"/>
        </w:rPr>
        <w:t>kin</w:t>
      </w:r>
      <w:r w:rsidRPr="00FB4CB5">
        <w:rPr>
          <w:rFonts w:ascii="ALFABET98" w:hAnsi="ALFABET98"/>
          <w:sz w:val="72"/>
          <w:szCs w:val="72"/>
        </w:rPr>
        <w:t xml:space="preserve"> ek.</w:t>
      </w:r>
      <w:r w:rsidR="00443F71"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998" style="position:absolute;margin-left:-16.1pt;margin-top:9.4pt;width:521.25pt;height:36.85pt;z-index:-251069440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V5YjShYEAADxDwAADgAAAAAAAAAAAAAAAAAuAgAAZHJzL2Uyb0RvYy54bWxQSwECLQAUAAYA&#10;CAAAACEAWCsPaOAAAAAKAQAADwAAAAAAAAAAAAAAAABwBgAAZHJzL2Rvd25yZXYueG1sUEsFBgAA&#10;AAAEAAQA8wAAAH0HAAAAAA==&#10;">
            <v:group id="Group 33" o:spid="_x0000_s200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nfW2hxgAAAN0A&#10;AAAPAAAAAAAAAAAAAAAAAKoCAABkcnMvZG93bnJldi54bWxQSwUGAAAAAAQABAD6AAAAnQMAAAAA&#10;">
              <v:rect id="Rectangle 34" o:spid="_x0000_s200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uGjgMUA&#10;AADdAAAADwAAAGRycy9kb3ducmV2LnhtbESPQWvCQBSE7wX/w/KE3upGxSCpq6jV0ms1Enp7ZF+z&#10;odm3Ibs18d+7hYLHYWa+YVabwTbiSp2vHSuYThIQxKXTNVcK8vPxZQnCB2SNjWNScCMPm/XoaYWZ&#10;dj1/0vUUKhEh7DNUYEJoMyl9aciin7iWOHrfrrMYouwqqTvsI9w2cpYkqbRYc1ww2NLeUPlz+rUK&#10;5lVxMEX+5nM7LdL3y+2y67+OSj2Ph+0riEBDeIT/2x9aQZosF/D3Jj4Bub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+4aOAxQAAAN0AAAAPAAAAAAAAAAAAAAAAAJgCAABkcnMv&#10;ZG93bnJldi54bWxQSwUGAAAAAAQABAD1AAAAigMAAAAA&#10;" strokecolor="#2f5496 [2408]" strokeweight="1.5pt">
                <v:fill opacity="0"/>
              </v:rect>
              <v:rect id="Rectangle 35" o:spid="_x0000_s200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UnJX8QA&#10;AADdAAAADwAAAGRycy9kb3ducmV2LnhtbESPQWvCQBSE7wX/w/KE3ppNSg0aXUUUa49t2twf2WcS&#10;zL5Ns2uS/nu3UOhxmJlvmM1uMq0YqHeNZQVJFIMgLq1uuFLw9Xl6WoJwHllja5kU/JCD3Xb2sMFM&#10;25E/aMh9JQKEXYYKau+7TEpX1mTQRbYjDt7F9gZ9kH0ldY9jgJtWPsdxKg02HBZq7OhQU3nNb0ZB&#10;sTh2fJaG35PTy2pRXF+/D4lR6nE+7dcgPE3+P/zXftMK0niZwu+b8ATk9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1JyV/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200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RuWEscAAADdAAAADwAAAGRycy9kb3ducmV2LnhtbESPT2vCQBTE74V+h+UVeqsbPViJWcUI&#10;gin0oC2Ct0f25Y9m38bs1iTfvisUehxm5jdMsh5MI+7UudqygukkAkGcW11zqeD7a/e2AOE8ssbG&#10;MikYycF69fyUYKxtzwe6H30pAoRdjAoq79tYSpdXZNBNbEscvMJ2Bn2QXSl1h32Am0bOomguDdYc&#10;FipsaVtRfj3+GAXp+HH6tD677Yvz5Zal6SzDi1Hq9WXYLEF4Gvx/+K+91wrm0eIdHm/CE5Cr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pG5YSxwAAAN0AAAAPAAAAAAAA&#10;AAAAAAAAAKECAABkcnMvZG93bnJldi54bWxQSwUGAAAAAAQABAD5AAAAlQMAAAAA&#10;" strokecolor="#2f5496 [2408]" strokeweight="1.5pt"/>
            <v:shape id="AutoShape 37" o:spid="_x0000_s199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IQCYMEAAADdAAAADwAAAGRycy9kb3ducmV2LnhtbERPy6rCMBDdC/5DGMGdproQqUaxgmAF&#10;F1dFcDc0Y1ttJrWJWv/eLC64PJz3fNmaSryocaVlBaNhBII4s7rkXMHpuBlMQTiPrLGyTAo+5GC5&#10;6HbmGGv75j96HXwuQgi7GBUU3texlC4ryKAb2po4cFfbGPQBNrnUDb5DuKnkOIom0mDJoaHAmtYF&#10;ZffD0yhIPrvz3vr0sb1ebo80ScYp3oxS/V67moHw1Pqf+N+91Qom0TTMDW/CE5CLL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YhAJgwQAAAN0AAAAPAAAAAAAAAAAAAAAA&#10;AKECAABkcnMvZG93bnJldi54bWxQSwUGAAAAAAQABAD5AAAAjwMAAAAA&#10;" strokecolor="#2f5496 [2408]" strokeweight="1.5pt"/>
          </v:group>
        </w:pict>
      </w:r>
      <w:r w:rsidRPr="0024361A">
        <w:rPr>
          <w:rFonts w:ascii="ALFABET98" w:hAnsi="ALFABET98"/>
          <w:sz w:val="72"/>
          <w:szCs w:val="72"/>
        </w:rPr>
        <w:t xml:space="preserve"> </w:t>
      </w:r>
      <w:r>
        <w:rPr>
          <w:rFonts w:ascii="ALFABET98" w:hAnsi="ALFABET98"/>
          <w:sz w:val="72"/>
          <w:szCs w:val="72"/>
        </w:rPr>
        <w:t xml:space="preserve">                                         </w:t>
      </w:r>
      <w:r w:rsidRPr="0024361A">
        <w:rPr>
          <w:rFonts w:ascii="ALFABET98" w:hAnsi="ALFABET98"/>
          <w:sz w:val="72"/>
          <w:szCs w:val="72"/>
        </w:rPr>
        <w:t xml:space="preserve">       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 </w:t>
      </w:r>
      <w:r>
        <w:rPr>
          <w:rFonts w:ascii="ALFABET98" w:hAnsi="ALFABET98"/>
          <w:sz w:val="72"/>
          <w:szCs w:val="72"/>
        </w:rPr>
        <w:t xml:space="preserve"> </w:t>
      </w:r>
    </w:p>
    <w:p w:rsidR="00E673A2" w:rsidRDefault="00443F71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992" style="position:absolute;margin-left:-16.1pt;margin-top:9.4pt;width:521.25pt;height:36.85pt;z-index:-25106841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8oYjEg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Ab&#10;8oYjEgQAAPEPAAAOAAAAAAAAAAAAAAAAAC4CAABkcnMvZTJvRG9jLnhtbFBLAQItABQABgAIAAAA&#10;IQBYKw9o4AAAAAoBAAAPAAAAAAAAAAAAAAAAAGwGAABkcnMvZG93bnJldi54bWxQSwUGAAAAAAQA&#10;BADzAAAAeQcAAAAA&#10;">
            <v:group id="Group 33" o:spid="_x0000_s199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dn/1/wwAAAN0AAAAP&#10;AAAAAAAAAAAAAAAAAKoCAABkcnMvZG93bnJldi54bWxQSwUGAAAAAAQABAD6AAAAmgMAAAAA&#10;">
              <v:rect id="Rectangle 34" o:spid="_x0000_s199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AMzXsUA&#10;AADdAAAADwAAAGRycy9kb3ducmV2LnhtbESPT2vCQBTE74V+h+UVequbtBBqdJX+s3itRoK3R/aZ&#10;DWbfhuzWxG/vCoLHYWZ+w8yXo23FiXrfOFaQThIQxJXTDdcKiu3q5R2ED8gaW8ek4EwelovHhznm&#10;2g38R6dNqEWEsM9RgQmhy6X0lSGLfuI64ugdXG8xRNnXUvc4RLht5WuSZNJiw3HBYEdfhqrj5t8q&#10;eKvLH1MW376waZn97s67z2G/Uur5afyYgQg0hnv41l5rBVkyTeH6Jj4Bubg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AzNexQAAAN0AAAAPAAAAAAAAAAAAAAAAAJgCAABkcnMv&#10;ZG93bnJldi54bWxQSwUGAAAAAAQABAD1AAAAigMAAAAA&#10;" strokecolor="#2f5496 [2408]" strokeweight="1.5pt">
                <v:fill opacity="0"/>
              </v:rect>
              <v:rect id="Rectangle 35" o:spid="_x0000_s199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6tZgcMA&#10;AADdAAAADwAAAGRycy9kb3ducmV2LnhtbESPT4vCMBTE7wt+h/CEvWlaWUVro4jirkf/3h/Nsy1t&#10;XmqT1e63N4Kwx2FmfsOky87U4k6tKy0riIcRCOLM6pJzBefTdjAF4TyyxtoyKfgjB8tF7yPFRNsH&#10;H+h+9LkIEHYJKii8bxIpXVaQQTe0DXHwrrY16INsc6lbfAS4qeUoiibSYMlhocCG1gVl1fHXKLiM&#10;Nw3/SMP7ePs1G1+q79s6Nkp99rvVHISnzv+H3+2dVjCJZiN4vQlPQC6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6tZg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199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/kGzMYAAADdAAAADwAAAGRycy9kb3ducmV2LnhtbESPT4vCMBTE74LfITxhb5quC7JWo2wF&#10;wQoe/MPC3h7Ns602L7WJWr+9ERY8DjPzG2Y6b00lbtS40rKCz0EEgjizuuRcwWG/7H+DcB5ZY2WZ&#10;FDzIwXzW7Uwx1vbOW7rtfC4ChF2MCgrv61hKlxVk0A1sTRy8o20M+iCbXOoG7wFuKjmMopE0WHJY&#10;KLCmRUHZeXc1CpLH+ndjfXpZHf9OlzRJhimejFIfvfZnAsJT69/h//ZKKxhF4y94vQlPQM6e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P5BszGAAAA3QAAAA8AAAAAAAAA&#10;AAAAAAAAoQIAAGRycy9kb3ducmV2LnhtbFBLBQYAAAAABAAEAPkAAACUAwAAAAA=&#10;" strokecolor="#2f5496 [2408]" strokeweight="1.5pt"/>
            <v:shape id="AutoShape 37" o:spid="_x0000_s199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BCeuMYAAADdAAAADwAAAGRycy9kb3ducmV2LnhtbESPT4vCMBTE74LfITxhb5quLLJWo2wF&#10;wQoe/MPC3h7Ns602L7WJWr+9ERY8DjPzG2Y6b00lbtS40rKCz0EEgjizuuRcwWG/7H+DcB5ZY2WZ&#10;FDzIwXzW7Uwx1vbOW7rtfC4ChF2MCgrv61hKlxVk0A1sTRy8o20M+iCbXOoG7wFuKjmMopE0WHJY&#10;KLCmRUHZeXc1CpLH+ndjfXpZHf9OlzRJhimejFIfvfZnAsJT69/h//ZKKxhF4y94vQlPQM6e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wQnrjGAAAA3QAAAA8AAAAAAAAA&#10;AAAAAAAAoQIAAGRycy9kb3ducmV2LnhtbFBLBQYAAAAABAAEAPkAAACUAwAAAAA=&#10;" strokecolor="#2f5496 [2408]" strokeweight="1.5pt"/>
          </v:group>
        </w:pict>
      </w:r>
      <w:r w:rsidR="00E673A2" w:rsidRPr="0024361A">
        <w:rPr>
          <w:rFonts w:ascii="ALFABET98" w:hAnsi="ALFABET98"/>
          <w:sz w:val="72"/>
          <w:szCs w:val="72"/>
        </w:rPr>
        <w:t xml:space="preserve"> </w:t>
      </w:r>
      <w:r w:rsidR="00E673A2">
        <w:rPr>
          <w:rFonts w:ascii="ALFABET98" w:hAnsi="ALFABET98"/>
          <w:sz w:val="72"/>
          <w:szCs w:val="72"/>
        </w:rPr>
        <w:t xml:space="preserve">                                       </w:t>
      </w:r>
    </w:p>
    <w:p w:rsidR="00E673A2" w:rsidRPr="0024361A" w:rsidRDefault="00443F71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986" style="position:absolute;margin-left:-16.1pt;margin-top:9.4pt;width:521.25pt;height:36.85pt;z-index:-25106739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">
            <v:group id="Group 33" o:spid="_x0000_s198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9OsCQxgAAAN0A&#10;AAAPAAAAAAAAAAAAAAAAAKoCAABkcnMvZG93bnJldi54bWxQSwUGAAAAAAQABAD6AAAAnQMAAAAA&#10;">
              <v:rect id="Rectangle 34" o:spid="_x0000_s199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KYOscYA&#10;AADdAAAADwAAAGRycy9kb3ducmV2LnhtbESPQWvCQBSE7wX/w/KE3urGCmmNrqK1ll6rkeDtkX1m&#10;g9m3Ibs18d93C4Ueh5n5hlmuB9uIG3W+dqxgOklAEJdO11wpyI/7p1cQPiBrbByTgjt5WK9GD0vM&#10;tOv5i26HUIkIYZ+hAhNCm0npS0MW/cS1xNG7uM5iiLKrpO6wj3DbyOckSaXFmuOCwZbeDJXXw7dV&#10;MKuKd1PkO5/baZF+nO6nbX/eK/U4HjYLEIGG8B/+a39qBWkyf4HfN/EJyN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KYOscYAAADdAAAADwAAAAAAAAAAAAAAAACYAgAAZHJz&#10;L2Rvd25yZXYueG1sUEsFBgAAAAAEAAQA9QAAAIsDAAAAAA==&#10;" strokecolor="#2f5496 [2408]" strokeweight="1.5pt">
                <v:fill opacity="0"/>
              </v:rect>
              <v:rect id="Rectangle 35" o:spid="_x0000_s199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kNua8EA&#10;AADdAAAADwAAAGRycy9kb3ducmV2LnhtbERPTW+CQBC9N+l/2IxJb3WhKUapC2kwWo9V633CjkBg&#10;Zym7Cv777sGkx5f3vc4n04kbDa6xrCCeRyCIS6sbrhT8nLavSxDOI2vsLJOCOznIs+enNabajnyg&#10;29FXIoSwS1FB7X2fSunKmgy6ue2JA3exg0Ef4FBJPeAYwk0n36JoIQ02HBpq7KmoqWyPV6PgnGx6&#10;/pKGv+Pt+yo5t7vfIjZKvcymzw8Qnib/L36491rBIlqFueFNeAIy+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ZDbmv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198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hExJscAAADdAAAADwAAAGRycy9kb3ducmV2LnhtbESPT2vCQBTE74V+h+UVeqsbPUiNWcUI&#10;gin0oC2Ct0f25Y9m38bs1iTfvisUehxm5jdMsh5MI+7UudqygukkAkGcW11zqeD7a/f2DsJ5ZI2N&#10;ZVIwkoP16vkpwVjbng90P/pSBAi7GBVU3rexlC6vyKCb2JY4eIXtDPogu1LqDvsAN42cRdFcGqw5&#10;LFTY0rai/Hr8MQrS8eP0aX122xfnyy1L01mGF6PU68uwWYLwNPj/8F97rxXMo8UCHm/CE5Cr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yETEmxwAAAN0AAAAPAAAAAAAA&#10;AAAAAAAAAKECAABkcnMvZG93bnJldi54bWxQSwUGAAAAAAQABAD5AAAAlQMAAAAA&#10;" strokecolor="#2f5496 [2408]" strokeweight="1.5pt"/>
            <v:shape id="AutoShape 37" o:spid="_x0000_s198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cACocEAAADdAAAADwAAAGRycy9kb3ducmV2LnhtbERPTYvCMBC9C/6HMII3TfUgUhvFCoJd&#10;8LAqgrehGdtqM6lNVuu/3xwEj4/3naw6U4snta6yrGAyjkAQ51ZXXCg4HbejOQjnkTXWlknBmxys&#10;lv1egrG2L/6l58EXIoSwi1FB6X0TS+nykgy6sW2IA3e1rUEfYFtI3eIrhJtaTqNoJg1WHBpKbGhT&#10;Un4//BkF6fvnvLc+e+yul9sjS9Nphjej1HDQrRcgPHX+K/64d1rBbBKF/eFNeAJy+Q8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9wAKhwQAAAN0AAAAPAAAAAAAAAAAAAAAA&#10;AKECAABkcnMvZG93bnJldi54bWxQSwUGAAAAAAQABAD5AAAAjwMAAAAA&#10;" strokecolor="#2f5496 [2408]" strokeweight="1.5pt"/>
          </v:group>
        </w:pict>
      </w:r>
      <w:r w:rsidR="00E673A2">
        <w:rPr>
          <w:rFonts w:ascii="ALFABET98" w:hAnsi="ALFABET98"/>
          <w:sz w:val="72"/>
          <w:szCs w:val="72"/>
        </w:rPr>
        <w:t>An</w:t>
      </w:r>
      <w:r w:rsidR="00E673A2" w:rsidRPr="003A4EE0">
        <w:rPr>
          <w:rFonts w:ascii="ALFABET98" w:hAnsi="ALFABET98"/>
          <w:color w:val="FF0000"/>
          <w:sz w:val="72"/>
          <w:szCs w:val="72"/>
        </w:rPr>
        <w:t>ne</w:t>
      </w:r>
      <w:r w:rsidR="00E673A2">
        <w:rPr>
          <w:rFonts w:ascii="ALFABET98" w:hAnsi="ALFABET98"/>
          <w:sz w:val="72"/>
          <w:szCs w:val="72"/>
        </w:rPr>
        <w:t xml:space="preserve">  i</w:t>
      </w:r>
      <w:r w:rsidR="00E673A2" w:rsidRPr="003A4EE0">
        <w:rPr>
          <w:rFonts w:ascii="ALFABET98" w:hAnsi="ALFABET98"/>
          <w:color w:val="FF0000"/>
          <w:sz w:val="72"/>
          <w:szCs w:val="72"/>
        </w:rPr>
        <w:t>ki</w:t>
      </w:r>
      <w:r w:rsidR="00E673A2">
        <w:rPr>
          <w:rFonts w:ascii="ALFABET98" w:hAnsi="ALFABET98"/>
          <w:sz w:val="72"/>
          <w:szCs w:val="72"/>
        </w:rPr>
        <w:t xml:space="preserve"> e</w:t>
      </w:r>
      <w:r w:rsidR="00E673A2" w:rsidRPr="003A4EE0">
        <w:rPr>
          <w:rFonts w:ascii="ALFABET98" w:hAnsi="ALFABET98"/>
          <w:color w:val="FF0000"/>
          <w:sz w:val="72"/>
          <w:szCs w:val="72"/>
        </w:rPr>
        <w:t>kin</w:t>
      </w:r>
      <w:r w:rsidR="00E673A2">
        <w:rPr>
          <w:rFonts w:ascii="ALFABET98" w:hAnsi="ALFABET98"/>
          <w:sz w:val="72"/>
          <w:szCs w:val="72"/>
        </w:rPr>
        <w:t xml:space="preserve"> ek.</w:t>
      </w:r>
      <w:r w:rsidR="00E673A2" w:rsidRPr="0024361A">
        <w:rPr>
          <w:rFonts w:ascii="ALFABET98" w:hAnsi="ALFABET98"/>
          <w:sz w:val="72"/>
          <w:szCs w:val="72"/>
        </w:rPr>
        <w:t xml:space="preserve"> </w:t>
      </w:r>
      <w:r w:rsidR="00E673A2">
        <w:rPr>
          <w:rFonts w:ascii="ALFABET98" w:hAnsi="ALFABET98"/>
          <w:sz w:val="72"/>
          <w:szCs w:val="72"/>
        </w:rPr>
        <w:t xml:space="preserve">                                         </w:t>
      </w:r>
      <w:r w:rsidR="00E673A2" w:rsidRPr="0024361A">
        <w:rPr>
          <w:rFonts w:ascii="ALFABET98" w:hAnsi="ALFABET98"/>
          <w:sz w:val="72"/>
          <w:szCs w:val="72"/>
        </w:rPr>
        <w:t xml:space="preserve">       </w:t>
      </w:r>
      <w:r w:rsidR="00E673A2">
        <w:rPr>
          <w:rFonts w:ascii="ALFABET98" w:hAnsi="ALFABET98"/>
          <w:sz w:val="72"/>
          <w:szCs w:val="72"/>
        </w:rPr>
        <w:t xml:space="preserve">      </w:t>
      </w:r>
      <w:r w:rsidR="00E673A2" w:rsidRPr="0024361A">
        <w:rPr>
          <w:rFonts w:ascii="ALFABET98" w:hAnsi="ALFABET98"/>
          <w:sz w:val="72"/>
          <w:szCs w:val="72"/>
        </w:rPr>
        <w:t xml:space="preserve">        </w:t>
      </w:r>
      <w:r w:rsidR="00E673A2">
        <w:rPr>
          <w:rFonts w:ascii="ALFABET98" w:hAnsi="ALFABET98"/>
          <w:sz w:val="72"/>
          <w:szCs w:val="72"/>
        </w:rPr>
        <w:t xml:space="preserve"> </w:t>
      </w:r>
    </w:p>
    <w:p w:rsidR="00E673A2" w:rsidRPr="0024361A" w:rsidRDefault="00443F71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980" style="position:absolute;margin-left:-16.1pt;margin-top:9.4pt;width:521.25pt;height:36.85pt;z-index:-25106636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A0&#10;cP04EgQAAPEPAAAOAAAAAAAAAAAAAAAAAC4CAABkcnMvZTJvRG9jLnhtbFBLAQItABQABgAIAAAA&#10;IQBYKw9o4AAAAAoBAAAPAAAAAAAAAAAAAAAAAGwGAABkcnMvZG93bnJldi54bWxQSwUGAAAAAAQA&#10;BADzAAAAeQcAAAAA&#10;">
            <v:group id="Group 33" o:spid="_x0000_s198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zqXInFAAAA3QAA&#10;AA8AAAAAAAAAAAAAAAAAqgIAAGRycy9kb3ducmV2LnhtbFBLBQYAAAAABAAEAPoAAACcAwAAAAA=&#10;">
              <v:rect id="Rectangle 34" o:spid="_x0000_s198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aSqMUA&#10;AADdAAAADwAAAGRycy9kb3ducmV2LnhtbESPQWvCQBSE74X+h+UVvNVNFEJJXUVbLb2qkdDbI/vM&#10;BrNvQ3Y18d93C0KPw8x8wyxWo23FjXrfOFaQThMQxJXTDdcKiuPu9Q2ED8gaW8ek4E4eVsvnpwXm&#10;2g28p9sh1CJC2OeowITQ5VL6ypBFP3UdcfTOrrcYouxrqXscIty2cpYkmbTYcFww2NGHoepyuFoF&#10;87rcmrL49IVNy+zrdD9thp+dUpOXcf0OItAY/sOP9rdWkKXJHP7exCcgl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dpKoxQAAAN0AAAAPAAAAAAAAAAAAAAAAAJgCAABkcnMv&#10;ZG93bnJldi54bWxQSwUGAAAAAAQABAD1AAAAigMAAAAA&#10;" strokecolor="#2f5496 [2408]" strokeweight="1.5pt">
                <v:fill opacity="0"/>
              </v:rect>
              <v:rect id="Rectangle 35" o:spid="_x0000_s198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eX+dMQA&#10;AADdAAAADwAAAGRycy9kb3ducmV2LnhtbESPQWvCQBSE7wX/w/IK3ppNREWja5AUrcea1vsj+5oE&#10;s29jdqvpv3cFocdhZr5h1tlgWnGl3jWWFSRRDIK4tLrhSsH31+5tAcJ5ZI2tZVLwRw6yzehljam2&#10;Nz7StfCVCBB2KSqove9SKV1Zk0EX2Y44eD+2N+iD7Cupe7wFuGnlJI7n0mDDYaHGjvKaynPxaxSc&#10;Zu8df0jDn8luupydzvtLnhilxq/DdgXC0+D/w8/2QSuYJ/EUHm/CE5Cb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nl/nT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198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behOccAAADdAAAADwAAAGRycy9kb3ducmV2LnhtbESPT2vCQBTE74V+h+UVejObCBWJWaUp&#10;CKbQg7YUentkX/6ZfRuzq8Zv7xYKPQ4z8xsm20ymFxcaXWtZQRLFIIhLq1uuFXx9bmdLEM4ja+wt&#10;k4IbOdisHx8yTLW98p4uB1+LAGGXooLG+yGV0pUNGXSRHYiDV9nRoA9yrKUe8RrgppfzOF5Igy2H&#10;hQYHemuoPB7ORkF+e//+sL447aqf7lTk+bzAzij1/DS9rkB4mvx/+K+90woWSfwCv2/CE5DrO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tt6E5xwAAAN0AAAAPAAAAAAAA&#10;AAAAAAAAAKECAABkcnMvZG93bnJldi54bWxQSwUGAAAAAAQABAD5AAAAlQMAAAAA&#10;" strokecolor="#2f5496 [2408]" strokeweight="1.5pt"/>
            <v:shape id="AutoShape 37" o:spid="_x0000_s198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WU/TsYAAADdAAAADwAAAGRycy9kb3ducmV2LnhtbESPT2vCQBTE7wW/w/KE3pqNOYQSXaUp&#10;CKbgoVaE3h7Zlz82+zbJrhq/vVso9DjMzG+Y1WYynbjS6FrLChZRDIK4tLrlWsHxa/vyCsJ5ZI2d&#10;ZVJwJweb9exphZm2N/6k68HXIkDYZaig8b7PpHRlQwZdZHvi4FV2NOiDHGupR7wFuOlkEsepNNhy&#10;WGiwp/eGyp/DxSjI7x+nvfXFsKu+z0OR50mBZ6PU83x6W4LwNPn/8F97pxWkiziF3zfhCcj1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1lP07GAAAA3QAAAA8AAAAAAAAA&#10;AAAAAAAAoQIAAGRycy9kb3ducmV2LnhtbFBLBQYAAAAABAAEAPkAAACUAwAAAAA=&#10;" strokecolor="#2f5496 [2408]" strokeweight="1.5pt"/>
          </v:group>
        </w:pict>
      </w:r>
      <w:r w:rsidR="00E673A2" w:rsidRPr="0024361A">
        <w:rPr>
          <w:rFonts w:ascii="ALFABET98" w:hAnsi="ALFABET98"/>
          <w:sz w:val="72"/>
          <w:szCs w:val="72"/>
        </w:rPr>
        <w:t xml:space="preserve"> </w:t>
      </w:r>
      <w:r w:rsidR="00E673A2">
        <w:rPr>
          <w:rFonts w:ascii="ALFABET98" w:hAnsi="ALFABET98"/>
          <w:sz w:val="72"/>
          <w:szCs w:val="72"/>
        </w:rPr>
        <w:t xml:space="preserve">                                        </w:t>
      </w:r>
      <w:r w:rsidR="00E673A2" w:rsidRPr="0024361A">
        <w:rPr>
          <w:rFonts w:ascii="ALFABET98" w:hAnsi="ALFABET98"/>
          <w:sz w:val="72"/>
          <w:szCs w:val="72"/>
        </w:rPr>
        <w:t xml:space="preserve">       </w:t>
      </w:r>
      <w:r w:rsidR="00E673A2">
        <w:rPr>
          <w:rFonts w:ascii="ALFABET98" w:hAnsi="ALFABET98"/>
          <w:sz w:val="72"/>
          <w:szCs w:val="72"/>
        </w:rPr>
        <w:t xml:space="preserve">      </w:t>
      </w:r>
      <w:r w:rsidR="00E673A2" w:rsidRPr="0024361A">
        <w:rPr>
          <w:rFonts w:ascii="ALFABET98" w:hAnsi="ALFABET98"/>
          <w:sz w:val="72"/>
          <w:szCs w:val="72"/>
        </w:rPr>
        <w:t xml:space="preserve">        </w:t>
      </w:r>
      <w:r w:rsidR="00E673A2">
        <w:rPr>
          <w:rFonts w:ascii="ALFABET98" w:hAnsi="ALFABET98"/>
          <w:sz w:val="72"/>
          <w:szCs w:val="72"/>
        </w:rPr>
        <w:t xml:space="preserve"> </w:t>
      </w:r>
    </w:p>
    <w:p w:rsidR="00E673A2" w:rsidRPr="0024361A" w:rsidRDefault="00E673A2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FB4CB5">
        <w:rPr>
          <w:rFonts w:ascii="ALFABET98" w:hAnsi="ALFABET98"/>
          <w:sz w:val="72"/>
          <w:szCs w:val="72"/>
        </w:rPr>
        <w:t>Nil na</w:t>
      </w:r>
      <w:r w:rsidRPr="0006343D">
        <w:rPr>
          <w:rFonts w:ascii="ALFABET98" w:hAnsi="ALFABET98"/>
          <w:color w:val="FF0000"/>
          <w:sz w:val="72"/>
          <w:szCs w:val="72"/>
        </w:rPr>
        <w:t>ne</w:t>
      </w:r>
      <w:r w:rsidRPr="00FB4CB5">
        <w:rPr>
          <w:rFonts w:ascii="ALFABET98" w:hAnsi="ALFABET98"/>
          <w:sz w:val="72"/>
          <w:szCs w:val="72"/>
        </w:rPr>
        <w:t>li kek al.</w:t>
      </w:r>
      <w:r w:rsidR="00443F71"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974" style="position:absolute;margin-left:-16.1pt;margin-top:9.4pt;width:521.25pt;height:36.85pt;z-index:-251065344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2WWMFQ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C02WWMFQQAAPEPAAAOAAAAAAAAAAAAAAAAAC4CAABkcnMvZTJvRG9jLnhtbFBLAQItABQABgAI&#10;AAAAIQBYKw9o4AAAAAoBAAAPAAAAAAAAAAAAAAAAAG8GAABkcnMvZG93bnJldi54bWxQSwUGAAAA&#10;AAQABADzAAAAfAcAAAAA&#10;">
            <v:group id="Group 33" o:spid="_x0000_s197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/QJrY8QAAADdAAAA&#10;DwAAAAAAAAAAAAAAAACqAgAAZHJzL2Rvd25yZXYueG1sUEsFBgAAAAAEAAQA+gAAAJsDAAAAAA==&#10;">
              <v:rect id="Rectangle 34" o:spid="_x0000_s197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J6lQsUA&#10;AADdAAAADwAAAGRycy9kb3ducmV2LnhtbESPT2vCQBTE74V+h+UVequbtBBqdJX+s3itRoK3R/aZ&#10;DWbfhuzWxG/vCoLHYWZ+w8yXo23FiXrfOFaQThIQxJXTDdcKiu3q5R2ED8gaW8ek4EwelovHhznm&#10;2g38R6dNqEWEsM9RgQmhy6X0lSGLfuI64ugdXG8xRNnXUvc4RLht5WuSZNJiw3HBYEdfhqrj5t8q&#10;eKvLH1MW376waZn97s67z2G/Uur5afyYgQg0hnv41l5rBVmaTOH6Jj4Bubg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nqVCxQAAAN0AAAAPAAAAAAAAAAAAAAAAAJgCAABkcnMv&#10;ZG93bnJldi54bWxQSwUGAAAAAAQABAD1AAAAigMAAAAA&#10;" strokecolor="#2f5496 [2408]" strokeweight="1.5pt">
                <v:fill opacity="0"/>
              </v:rect>
              <v:rect id="Rectangle 35" o:spid="_x0000_s197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wduqsAA&#10;AADdAAAADwAAAGRycy9kb3ducmV2LnhtbERPTYvCMBC9C/6HMAveNI2ouF2jiIurR616H5rZtthM&#10;apPV7r83B8Hj430vVp2txZ1aXznWoEYJCOLcmYoLDefTdjgH4QOywdoxafgnD6tlv7fA1LgHH+me&#10;hULEEPYpaihDaFIpfV6SRT9yDXHkfl1rMUTYFtK0+IjhtpbjJJlJixXHhhIb2pSUX7M/q+Ey/W54&#10;Jy0f1HbyOb1cf24bZbUefHTrLxCBuvAWv9x7o2GmVNwf38QnIJd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0wduqs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197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1Ux58YAAADdAAAADwAAAGRycy9kb3ducmV2LnhtbESPT4vCMBTE78J+h/AWvGlaDyLdRtkK&#10;C1bw4B8W9vZonm21ealNVuu3N4LgcZiZ3zDpojeNuFLnassK4nEEgriwuuZSwWH/M5qBcB5ZY2OZ&#10;FNzJwWL+MUgx0fbGW7rufCkChF2CCirv20RKV1Rk0I1tSxy8o+0M+iC7UuoObwFuGjmJoqk0WHNY&#10;qLClZUXFefdvFGT39e/G+vyyOv6dLnmWTXI8GaWGn/33FwhPvX+HX+2VVjCN4xieb8ITkPMH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dVMefGAAAA3QAAAA8AAAAAAAAA&#10;AAAAAAAAoQIAAGRycy9kb3ducmV2LnhtbFBLBQYAAAAABAAEAPkAAACUAwAAAAA=&#10;" strokecolor="#2f5496 [2408]" strokeweight="1.5pt"/>
            <v:shape id="AutoShape 37" o:spid="_x0000_s197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4evkMUAAADdAAAADwAAAGRycy9kb3ducmV2LnhtbESPQYvCMBSE7wv+h/AEb2vaHmSpRrGC&#10;YAUP64rg7dE822rzUpuo9d+bhYU9DjPzDTNb9KYRD+pcbVlBPI5AEBdW11wqOPysP79AOI+ssbFM&#10;Cl7kYDEffMww1fbJ3/TY+1IECLsUFVTet6mUrqjIoBvbljh4Z9sZ9EF2pdQdPgPcNDKJook0WHNY&#10;qLClVUXFdX83CrLX9rizPr9tzqfLLc+yJMeLUWo07JdTEJ56/x/+a2+0gkkcJ/D7JjwBOX8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54evkMUAAADdAAAADwAAAAAAAAAA&#10;AAAAAAChAgAAZHJzL2Rvd25yZXYueG1sUEsFBgAAAAAEAAQA+QAAAJMDAAAAAA==&#10;" strokecolor="#2f5496 [2408]" strokeweight="1.5pt"/>
          </v:group>
        </w:pict>
      </w:r>
      <w:r w:rsidRPr="0024361A">
        <w:rPr>
          <w:rFonts w:ascii="ALFABET98" w:hAnsi="ALFABET98"/>
          <w:sz w:val="72"/>
          <w:szCs w:val="72"/>
        </w:rPr>
        <w:t xml:space="preserve"> </w:t>
      </w:r>
      <w:r>
        <w:rPr>
          <w:rFonts w:ascii="ALFABET98" w:hAnsi="ALFABET98"/>
          <w:sz w:val="72"/>
          <w:szCs w:val="72"/>
        </w:rPr>
        <w:t xml:space="preserve">                                         </w:t>
      </w:r>
      <w:r w:rsidRPr="0024361A">
        <w:rPr>
          <w:rFonts w:ascii="ALFABET98" w:hAnsi="ALFABET98"/>
          <w:sz w:val="72"/>
          <w:szCs w:val="72"/>
        </w:rPr>
        <w:t xml:space="preserve">       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 </w:t>
      </w:r>
      <w:r>
        <w:rPr>
          <w:rFonts w:ascii="ALFABET98" w:hAnsi="ALFABET98"/>
          <w:sz w:val="72"/>
          <w:szCs w:val="72"/>
        </w:rPr>
        <w:t xml:space="preserve"> </w:t>
      </w:r>
    </w:p>
    <w:p w:rsidR="00E673A2" w:rsidRPr="0024361A" w:rsidRDefault="00443F71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968" style="position:absolute;margin-left:-16.1pt;margin-top:9.4pt;width:521.25pt;height:36.85pt;z-index:-25106432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7TQCURYEAADxDwAADgAAAAAAAAAAAAAAAAAuAgAAZHJzL2Uyb0RvYy54bWxQSwECLQAUAAYA&#10;CAAAACEAWCsPaOAAAAAKAQAADwAAAAAAAAAAAAAAAABwBgAAZHJzL2Rvd25yZXYueG1sUEsFBgAA&#10;AAAEAAQA8wAAAH0HAAAAAA==&#10;">
            <v:group id="Group 33" o:spid="_x0000_s197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5lve7xgAAAN0A&#10;AAAPAAAAAAAAAAAAAAAAAKoCAABkcnMvZG93bnJldi54bWxQSwUGAAAAAAQABAD6AAAAnQMAAAAA&#10;">
              <v:rect id="Rectangle 34" o:spid="_x0000_s197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Ao5msUA&#10;AADdAAAADwAAAGRycy9kb3ducmV2LnhtbESPT2vCQBTE74V+h+UVequbtBgkukr/WbxWI8HbI/vM&#10;BrNvQ3Zr4rd3hYLHYWZ+wyxWo23FmXrfOFaQThIQxJXTDdcKit36ZQbCB2SNrWNScCEPq+XjwwJz&#10;7Qb+pfM21CJC2OeowITQ5VL6ypBFP3EdcfSOrrcYouxrqXscIty28jVJMmmx4bhgsKNPQ9Vp+2cV&#10;vNXltymLL1/YtMx+9pf9x3BYK/X8NL7PQQQawz38395oBVmaTuH2Jj4Bub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CjmaxQAAAN0AAAAPAAAAAAAAAAAAAAAAAJgCAABkcnMv&#10;ZG93bnJldi54bWxQSwUGAAAAAAQABAD1AAAAigMAAAAA&#10;" strokecolor="#2f5496 [2408]" strokeweight="1.5pt">
                <v:fill opacity="0"/>
              </v:rect>
              <v:rect id="Rectangle 35" o:spid="_x0000_s197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6JTRcQA&#10;AADdAAAADwAAAGRycy9kb3ducmV2LnhtbESPQWvCQBSE70L/w/IK3nSzUkObZpWiaD1qWu+P7GsS&#10;kn2bZrea/nu3UPA4zMw3TL4ebScuNPjGsQY1T0AQl840XGn4/NjNnkH4gGywc0wafsnDevUwyTEz&#10;7sonuhShEhHCPkMNdQh9JqUva7Lo564njt6XGyyGKIdKmgGvEW47uUiSVFpsOC7U2NOmprItfqyG&#10;83Lb87u0fFS7p5flud1/b5TVevo4vr2CCDSGe/i/fTAaUqVS+HsTn4Bc3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OiU0X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197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/AMCMYAAADdAAAADwAAAGRycy9kb3ducmV2LnhtbESPT4vCMBTE78J+h/AEb5rWg0o1il1Y&#10;sIIH/7Cwt0fzbKvNS22yWr+9WVjwOMzMb5jFqjO1uFPrKssK4lEEgji3uuJCwen4NZyBcB5ZY22Z&#10;FDzJwWr50Vtgou2D93Q/+EIECLsEFZTeN4mULi/JoBvZhjh4Z9sa9EG2hdQtPgLc1HIcRRNpsOKw&#10;UGJDnyXl18OvUZA+t98767Pb5vxzuWVpOs7wYpQa9Lv1HISnzr/D/+2NVjCJ4yn8vQlPQC5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fwDAjGAAAA3QAAAA8AAAAAAAAA&#10;AAAAAAAAoQIAAGRycy9kb3ducmV2LnhtbFBLBQYAAAAABAAEAPkAAACUAwAAAAA=&#10;" strokecolor="#2f5496 [2408]" strokeweight="1.5pt"/>
            <v:shape id="AutoShape 37" o:spid="_x0000_s196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m+YesQAAADdAAAADwAAAGRycy9kb3ducmV2LnhtbERPu2rDMBTdA/0HcQvdEtkZTHGjmLpQ&#10;sAsdmoRAt4t140etK8dSbefvq6GQ8XDeu2wxvZhodK1lBfEmAkFcWd1yreB0fF8/g3AeWWNvmRTc&#10;yEG2f1jtMNV25i+aDr4WIYRdigoa74dUSlc1ZNBt7EAcuIsdDfoAx1rqEecQbnq5jaJEGmw5NDQ4&#10;0FtD1c/h1yjIbx/nT+vLa3H57q5lnm9L7IxST4/L6wsIT4u/i//dhVaQxHGYG96EJyD3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Gb5h6xAAAAN0AAAAPAAAAAAAAAAAA&#10;AAAAAKECAABkcnMvZG93bnJldi54bWxQSwUGAAAAAAQABAD5AAAAkgMAAAAA&#10;" strokecolor="#2f5496 [2408]" strokeweight="1.5pt"/>
          </v:group>
        </w:pict>
      </w:r>
      <w:r w:rsidR="00E673A2" w:rsidRPr="0024361A">
        <w:rPr>
          <w:rFonts w:ascii="ALFABET98" w:hAnsi="ALFABET98"/>
          <w:sz w:val="72"/>
          <w:szCs w:val="72"/>
        </w:rPr>
        <w:t xml:space="preserve"> </w:t>
      </w:r>
      <w:r w:rsidR="00E673A2">
        <w:rPr>
          <w:rFonts w:ascii="ALFABET98" w:hAnsi="ALFABET98"/>
          <w:sz w:val="72"/>
          <w:szCs w:val="72"/>
        </w:rPr>
        <w:t xml:space="preserve">                                         </w:t>
      </w:r>
      <w:r w:rsidR="00E673A2" w:rsidRPr="0024361A">
        <w:rPr>
          <w:rFonts w:ascii="ALFABET98" w:hAnsi="ALFABET98"/>
          <w:sz w:val="72"/>
          <w:szCs w:val="72"/>
        </w:rPr>
        <w:t xml:space="preserve">       </w:t>
      </w:r>
      <w:r w:rsidR="00E673A2">
        <w:rPr>
          <w:rFonts w:ascii="ALFABET98" w:hAnsi="ALFABET98"/>
          <w:sz w:val="72"/>
          <w:szCs w:val="72"/>
        </w:rPr>
        <w:t xml:space="preserve">      </w:t>
      </w:r>
      <w:r w:rsidR="00E673A2" w:rsidRPr="0024361A">
        <w:rPr>
          <w:rFonts w:ascii="ALFABET98" w:hAnsi="ALFABET98"/>
          <w:sz w:val="72"/>
          <w:szCs w:val="72"/>
        </w:rPr>
        <w:t xml:space="preserve">        </w:t>
      </w:r>
      <w:r w:rsidR="00E673A2">
        <w:rPr>
          <w:rFonts w:ascii="ALFABET98" w:hAnsi="ALFABET98"/>
          <w:sz w:val="72"/>
          <w:szCs w:val="72"/>
        </w:rPr>
        <w:t xml:space="preserve"> </w:t>
      </w:r>
    </w:p>
    <w:p w:rsidR="00E673A2" w:rsidRDefault="00E673A2" w:rsidP="00E673A2">
      <w:pPr>
        <w:spacing w:line="240" w:lineRule="auto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72"/>
          <w:szCs w:val="72"/>
        </w:rPr>
        <w:t xml:space="preserve"> </w:t>
      </w:r>
      <w:r>
        <w:rPr>
          <w:rFonts w:ascii="ALFABET98" w:hAnsi="ALFABET98"/>
          <w:sz w:val="36"/>
          <w:szCs w:val="36"/>
        </w:rPr>
        <w:t xml:space="preserve">   </w:t>
      </w:r>
      <w:r w:rsidR="00437EB7">
        <w:rPr>
          <w:rFonts w:ascii="ALFABET98" w:hAnsi="ALFABET98"/>
          <w:sz w:val="36"/>
          <w:szCs w:val="36"/>
        </w:rPr>
        <w:t xml:space="preserve">                              46</w:t>
      </w:r>
    </w:p>
    <w:p w:rsidR="00E673A2" w:rsidRDefault="00E673A2" w:rsidP="00E673A2">
      <w:pPr>
        <w:spacing w:line="240" w:lineRule="auto"/>
        <w:rPr>
          <w:rFonts w:ascii="ALFABET98" w:hAnsi="ALFABET98"/>
          <w:sz w:val="72"/>
          <w:szCs w:val="72"/>
        </w:rPr>
      </w:pPr>
      <w:r>
        <w:rPr>
          <w:rFonts w:ascii="ALFABET98" w:hAnsi="ALFABET98"/>
          <w:sz w:val="36"/>
          <w:szCs w:val="36"/>
        </w:rPr>
        <w:t>Sayın velim, okuyalım, boşlukları  yazalım.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 </w:t>
      </w:r>
      <w:r>
        <w:rPr>
          <w:rFonts w:ascii="ALFABET98" w:hAnsi="ALFABET98"/>
          <w:sz w:val="72"/>
          <w:szCs w:val="72"/>
        </w:rPr>
        <w:t xml:space="preserve">       </w:t>
      </w:r>
      <w:r w:rsidRPr="0024361A">
        <w:rPr>
          <w:rFonts w:ascii="ALFABET98" w:hAnsi="ALFABET98"/>
          <w:sz w:val="72"/>
          <w:szCs w:val="72"/>
        </w:rPr>
        <w:t xml:space="preserve">       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 </w:t>
      </w:r>
      <w:r>
        <w:rPr>
          <w:rFonts w:ascii="ALFABET98" w:hAnsi="ALFABET98"/>
          <w:sz w:val="72"/>
          <w:szCs w:val="72"/>
        </w:rPr>
        <w:t xml:space="preserve"> </w:t>
      </w:r>
    </w:p>
    <w:p w:rsidR="00E673A2" w:rsidRDefault="00E673A2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FB4CB5">
        <w:rPr>
          <w:rFonts w:ascii="ALFABET98" w:hAnsi="ALFABET98"/>
          <w:sz w:val="72"/>
          <w:szCs w:val="72"/>
        </w:rPr>
        <w:t>An</w:t>
      </w:r>
      <w:r w:rsidRPr="0006343D">
        <w:rPr>
          <w:rFonts w:ascii="ALFABET98" w:hAnsi="ALFABET98"/>
          <w:color w:val="FF0000"/>
          <w:sz w:val="72"/>
          <w:szCs w:val="72"/>
        </w:rPr>
        <w:t>ne</w:t>
      </w:r>
      <w:r w:rsidRPr="00FB4CB5">
        <w:rPr>
          <w:rFonts w:ascii="ALFABET98" w:hAnsi="ALFABET98"/>
          <w:sz w:val="72"/>
          <w:szCs w:val="72"/>
        </w:rPr>
        <w:t xml:space="preserve"> i</w:t>
      </w:r>
      <w:r w:rsidRPr="0006343D">
        <w:rPr>
          <w:rFonts w:ascii="ALFABET98" w:hAnsi="ALFABET98"/>
          <w:color w:val="FF0000"/>
          <w:sz w:val="72"/>
          <w:szCs w:val="72"/>
        </w:rPr>
        <w:t>ki</w:t>
      </w:r>
      <w:r w:rsidRPr="00FB4CB5">
        <w:rPr>
          <w:rFonts w:ascii="ALFABET98" w:hAnsi="ALFABET98"/>
          <w:sz w:val="72"/>
          <w:szCs w:val="72"/>
        </w:rPr>
        <w:t xml:space="preserve"> i</w:t>
      </w:r>
      <w:r w:rsidRPr="0006343D">
        <w:rPr>
          <w:rFonts w:ascii="ALFABET98" w:hAnsi="ALFABET98"/>
          <w:color w:val="FF0000"/>
          <w:sz w:val="72"/>
          <w:szCs w:val="72"/>
        </w:rPr>
        <w:t>nek</w:t>
      </w:r>
      <w:r w:rsidRPr="00FB4CB5">
        <w:rPr>
          <w:rFonts w:ascii="ALFABET98" w:hAnsi="ALFABET98"/>
          <w:sz w:val="72"/>
          <w:szCs w:val="72"/>
        </w:rPr>
        <w:t xml:space="preserve"> al</w:t>
      </w:r>
      <w:r>
        <w:rPr>
          <w:rFonts w:ascii="ALFABET98" w:hAnsi="ALFABET98"/>
          <w:sz w:val="72"/>
          <w:szCs w:val="72"/>
        </w:rPr>
        <w:t>.</w:t>
      </w:r>
      <w:r w:rsidR="00443F71"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962" style="position:absolute;margin-left:-16.1pt;margin-top:9.4pt;width:521.25pt;height:36.85pt;z-index:-251051008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DpPaDIXBAAA8Q8AAA4AAAAAAAAAAAAAAAAALgIAAGRycy9lMm9Eb2MueG1sUEsBAi0AFAAG&#10;AAgAAAAhAFgrD2jgAAAACgEAAA8AAAAAAAAAAAAAAAAAcQYAAGRycy9kb3ducmV2LnhtbFBLBQYA&#10;AAAABAAEAPMAAAB+BwAAAAA=&#10;">
            <v:group id="Group 33" o:spid="_x0000_s196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KyvaC8cAAADd&#10;AAAADwAAAAAAAAAAAAAAAACqAgAAZHJzL2Rvd25yZXYueG1sUEsFBgAAAAAEAAQA+gAAAJ4DAAAA&#10;AA==&#10;">
              <v:rect id="Rectangle 34" o:spid="_x0000_s196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rcUKsYA&#10;AADdAAAADwAAAGRycy9kb3ducmV2LnhtbESPQWvCQBSE70L/w/IKvelGK6ZEV6ltLV5rI6G3R/aZ&#10;Dc2+Ddmtif/eLQgeh5n5hlltBtuIM3W+dqxgOklAEJdO11wpyL934xcQPiBrbByTggt52KwfRivM&#10;tOv5i86HUIkIYZ+hAhNCm0npS0MW/cS1xNE7uc5iiLKrpO6wj3DbyFmSLKTFmuOCwZbeDJW/hz+r&#10;4LkqPkyRv/vcTovF5/Fy3PY/O6WeHofXJYhAQ7iHb+29VpCm8xT+38QnIN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rcUKsYAAADdAAAADwAAAAAAAAAAAAAAAACYAgAAZHJz&#10;L2Rvd25yZXYueG1sUEsFBgAAAAAEAAQA9QAAAIsDAAAAAA==&#10;" strokecolor="#2f5496 [2408]" strokeweight="1.5pt">
                <v:fill opacity="0"/>
              </v:rect>
              <v:rect id="Rectangle 35" o:spid="_x0000_s196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J08MIA&#10;AADdAAAADwAAAGRycy9kb3ducmV2LnhtbERPTW+CQBC9m/gfNmPSW10wWCtlNYaG1mNr9T5hp0Bg&#10;Zym7RfrvuwcTjy/vO9tPphMjDa6xrCBeRiCIS6sbrhScv4rHZxDOI2vsLJOCP3Kw381nGabaXvmT&#10;xpOvRAhhl6KC2vs+ldKVNRl0S9sTB+7bDgZ9gEMl9YDXEG46uYqiJ2mw4dBQY095TWV7+jUKLuvX&#10;nt+l4Y+4SLbrS/v2k8dGqYfFdHgB4Wnyd/HNfdQKNpskzA1vwhOQu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gUnTw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196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AArvccAAADdAAAADwAAAGRycy9kb3ducmV2LnhtbESPT2vCQBTE74LfYXmCN7OplFqjqzSF&#10;gil48A+Ct0f2mcRm38bsqvHbdwtCj8PM/IaZLztTixu1rrKs4CWKQRDnVldcKNjvvkbvIJxH1lhb&#10;JgUPcrBc9HtzTLS984ZuW1+IAGGXoILS+yaR0uUlGXSRbYiDd7KtQR9kW0jd4j3ATS3HcfwmDVYc&#10;Fkps6LOk/Gd7NQrSx/dhbX12WZ2O50uWpuMMz0ap4aD7mIHw1Pn/8LO90gomk9cp/L0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kACu9xwAAAN0AAAAPAAAAAAAA&#10;AAAAAAAAAKECAABkcnMvZG93bnJldi54bWxQSwUGAAAAAAQABAD5AAAAlQMAAAAA&#10;" strokecolor="#2f5496 [2408]" strokeweight="1.5pt"/>
            <v:shape id="AutoShape 37" o:spid="_x0000_s196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OMU/cQAAADdAAAADwAAAGRycy9kb3ducmV2LnhtbERPTWvCQBC9F/wPywi91Y2BVomuoREK&#10;ptCDWgrehuyYxGZnY3abxH/fPQgeH+97nY6mET11rrasYD6LQBAXVtdcKvg+frwsQTiPrLGxTApu&#10;5CDdTJ7WmGg78J76gy9FCGGXoILK+zaR0hUVGXQz2xIH7mw7gz7ArpS6wyGEm0bGUfQmDdYcGips&#10;aVtR8Xv4Mwqy2+fPl/X5dXc+Xa55lsU5XoxSz9PxfQXC0+gf4rt7pxUsFq9hf3gTnoDc/A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w4xT9xAAAAN0AAAAPAAAAAAAAAAAA&#10;AAAAAKECAABkcnMvZG93bnJldi54bWxQSwUGAAAAAAQABAD5AAAAkgMAAAAA&#10;" strokecolor="#2f5496 [2408]" strokeweight="1.5pt"/>
          </v:group>
        </w:pict>
      </w:r>
      <w:r>
        <w:rPr>
          <w:rFonts w:ascii="ALFABET98" w:hAnsi="ALFABET98"/>
          <w:sz w:val="72"/>
          <w:szCs w:val="72"/>
        </w:rPr>
        <w:t xml:space="preserve">          </w:t>
      </w:r>
      <w:r w:rsidRPr="0024361A">
        <w:rPr>
          <w:rFonts w:ascii="ALFABET98" w:hAnsi="ALFABET98"/>
          <w:sz w:val="72"/>
          <w:szCs w:val="72"/>
        </w:rPr>
        <w:t xml:space="preserve"> </w:t>
      </w:r>
      <w:r>
        <w:rPr>
          <w:rFonts w:ascii="ALFABET98" w:hAnsi="ALFABET98"/>
          <w:sz w:val="72"/>
          <w:szCs w:val="72"/>
        </w:rPr>
        <w:t xml:space="preserve">                                       </w:t>
      </w:r>
    </w:p>
    <w:p w:rsidR="00E673A2" w:rsidRPr="0024361A" w:rsidRDefault="00443F71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956" style="position:absolute;margin-left:-16.1pt;margin-top:9.4pt;width:521.25pt;height:36.85pt;z-index:-25104998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BU&#10;71leEgQAAPEPAAAOAAAAAAAAAAAAAAAAAC4CAABkcnMvZTJvRG9jLnhtbFBLAQItABQABgAIAAAA&#10;IQBYKw9o4AAAAAoBAAAPAAAAAAAAAAAAAAAAAGwGAABkcnMvZG93bnJldi54bWxQSwUGAAAAAAQA&#10;BADzAAAAeQcAAAAA&#10;">
            <v:group id="Group 33" o:spid="_x0000_s195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RyUrVxgAAAN0A&#10;AAAPAAAAAAAAAAAAAAAAAKoCAABkcnMvZG93bnJldi54bWxQSwUGAAAAAAQABAD6AAAAnQMAAAAA&#10;">
              <v:rect id="Rectangle 34" o:spid="_x0000_s196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FWE9MUA&#10;AADdAAAADwAAAGRycy9kb3ducmV2LnhtbESPQWvCQBSE74L/YXlCb7pRqZbUVdRq8VobCb09sq/Z&#10;0OzbkF1N/PfdgtDjMDPfMKtNb2txo9ZXjhVMJwkI4sLpiksF2edx/ALCB2SNtWNScCcPm/VwsMJU&#10;u44/6HYOpYgQ9ikqMCE0qZS+MGTRT1xDHL1v11oMUbal1C12EW5rOUuShbRYcVww2NDeUPFzvloF&#10;8zI/mDx785md5ov3y/2y676OSj2N+u0riEB9+A8/2ietYLl8nsPfm/gE5P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VYT0xQAAAN0AAAAPAAAAAAAAAAAAAAAAAJgCAABkcnMv&#10;ZG93bnJldi54bWxQSwUGAAAAAAQABAD1AAAAigMAAAAA&#10;" strokecolor="#2f5496 [2408]" strokeweight="1.5pt">
                <v:fill opacity="0"/>
              </v:rect>
              <v:rect id="Rectangle 35" o:spid="_x0000_s196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MboKMMA&#10;AADdAAAADwAAAGRycy9kb3ducmV2LnhtbESPS2/CMBCE70j9D9Yi9QZOEOERMKiiouXI876KlyQi&#10;XofYhfDvcSUkjqOZ+UYzX7amEjdqXGlZQdyPQBBnVpecKzge1r0JCOeRNVaWScGDHCwXH505ptre&#10;eUe3vc9FgLBLUUHhfZ1K6bKCDLq+rYmDd7aNQR9kk0vd4D3ATSUHUTSSBksOCwXWtCoou+z/jIJT&#10;8l3zrzS8jdfDaXK6/FxXsVHqs9t+zUB4av07/GpvtILxOBnC/5vwBOTi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MboK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195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JS3ZccAAADdAAAADwAAAGRycy9kb3ducmV2LnhtbESPQWvCQBSE7wX/w/KE3pqNgrWkWaUR&#10;CqbgoVaE3h7ZZxKbfRuz2yT++65Q8DjMzDdMuh5NI3rqXG1ZwSyKQRAXVtdcKjh8vT+9gHAeWWNj&#10;mRRcycF6NXlIMdF24E/q974UAcIuQQWV920ipSsqMugi2xIH72Q7gz7IrpS6wyHATSPncfwsDdYc&#10;FipsaVNR8bP/NQqy68dxZ31+2Z6+z5c8y+Y5no1Sj9Px7RWEp9Hfw//trVawXC4WcHsTnoBc/Q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glLdlxwAAAN0AAAAPAAAAAAAA&#10;AAAAAAAAAKECAABkcnMvZG93bnJldi54bWxQSwUGAAAAAAQABAD5AAAAlQMAAAAA&#10;" strokecolor="#2f5496 [2408]" strokeweight="1.5pt"/>
            <v:shape id="AutoShape 37" o:spid="_x0000_s195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EYpEscAAADdAAAADwAAAGRycy9kb3ducmV2LnhtbESPQWvCQBSE7wX/w/KE3upGobGkrtII&#10;BVPw0FSE3h7ZZxKbfRuzW5P8+65Q8DjMzDfMajOYRlypc7VlBfNZBIK4sLrmUsHh6/3pBYTzyBob&#10;y6RgJAeb9eRhhYm2PX/SNfelCBB2CSqovG8TKV1RkUE3sy1x8E62M+iD7EqpO+wD3DRyEUWxNFhz&#10;WKiwpW1FxU/+axSk48dxb3122Z2+z5csTRcZno1Sj9Ph7RWEp8Hfw//tnVawXD7H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QRikSxwAAAN0AAAAPAAAAAAAA&#10;AAAAAAAAAKECAABkcnMvZG93bnJldi54bWxQSwUGAAAAAAQABAD5AAAAlQMAAAAA&#10;" strokecolor="#2f5496 [2408]" strokeweight="1.5pt"/>
          </v:group>
        </w:pict>
      </w:r>
      <w:r w:rsidR="00E673A2" w:rsidRPr="0024361A">
        <w:rPr>
          <w:rFonts w:ascii="ALFABET98" w:hAnsi="ALFABET98"/>
          <w:sz w:val="72"/>
          <w:szCs w:val="72"/>
        </w:rPr>
        <w:t xml:space="preserve"> </w:t>
      </w:r>
      <w:r w:rsidR="00E673A2">
        <w:rPr>
          <w:rFonts w:ascii="ALFABET98" w:hAnsi="ALFABET98"/>
          <w:sz w:val="72"/>
          <w:szCs w:val="72"/>
        </w:rPr>
        <w:t xml:space="preserve">                                         </w:t>
      </w:r>
      <w:r w:rsidR="00E673A2" w:rsidRPr="0024361A">
        <w:rPr>
          <w:rFonts w:ascii="ALFABET98" w:hAnsi="ALFABET98"/>
          <w:sz w:val="72"/>
          <w:szCs w:val="72"/>
        </w:rPr>
        <w:t xml:space="preserve">       </w:t>
      </w:r>
      <w:r w:rsidR="00E673A2">
        <w:rPr>
          <w:rFonts w:ascii="ALFABET98" w:hAnsi="ALFABET98"/>
          <w:sz w:val="72"/>
          <w:szCs w:val="72"/>
        </w:rPr>
        <w:t xml:space="preserve">      </w:t>
      </w:r>
      <w:r w:rsidR="00E673A2" w:rsidRPr="0024361A">
        <w:rPr>
          <w:rFonts w:ascii="ALFABET98" w:hAnsi="ALFABET98"/>
          <w:sz w:val="72"/>
          <w:szCs w:val="72"/>
        </w:rPr>
        <w:t xml:space="preserve">        </w:t>
      </w:r>
      <w:r w:rsidR="00E673A2">
        <w:rPr>
          <w:rFonts w:ascii="ALFABET98" w:hAnsi="ALFABET98"/>
          <w:sz w:val="72"/>
          <w:szCs w:val="72"/>
        </w:rPr>
        <w:t xml:space="preserve"> </w:t>
      </w:r>
    </w:p>
    <w:p w:rsidR="00E673A2" w:rsidRPr="00E0338D" w:rsidRDefault="00E673A2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FB4CB5">
        <w:rPr>
          <w:rFonts w:ascii="ALFABET98" w:hAnsi="ALFABET98"/>
          <w:sz w:val="72"/>
          <w:szCs w:val="72"/>
        </w:rPr>
        <w:t>Ka</w:t>
      </w:r>
      <w:r w:rsidRPr="0006343D">
        <w:rPr>
          <w:rFonts w:ascii="ALFABET98" w:hAnsi="ALFABET98"/>
          <w:color w:val="FF0000"/>
          <w:sz w:val="72"/>
          <w:szCs w:val="72"/>
        </w:rPr>
        <w:t>an</w:t>
      </w:r>
      <w:r w:rsidRPr="00FB4CB5">
        <w:rPr>
          <w:rFonts w:ascii="ALFABET98" w:hAnsi="ALFABET98"/>
          <w:sz w:val="72"/>
          <w:szCs w:val="72"/>
        </w:rPr>
        <w:t xml:space="preserve"> ke</w:t>
      </w:r>
      <w:r w:rsidRPr="0006343D">
        <w:rPr>
          <w:rFonts w:ascii="ALFABET98" w:hAnsi="ALFABET98"/>
          <w:color w:val="FF0000"/>
          <w:sz w:val="72"/>
          <w:szCs w:val="72"/>
        </w:rPr>
        <w:t>ke</w:t>
      </w:r>
      <w:r w:rsidRPr="00FB4CB5">
        <w:rPr>
          <w:rFonts w:ascii="ALFABET98" w:hAnsi="ALFABET98"/>
          <w:sz w:val="72"/>
          <w:szCs w:val="72"/>
        </w:rPr>
        <w:t xml:space="preserve"> na</w:t>
      </w:r>
      <w:r w:rsidRPr="0006343D">
        <w:rPr>
          <w:rFonts w:ascii="ALFABET98" w:hAnsi="ALFABET98"/>
          <w:color w:val="FF0000"/>
          <w:sz w:val="72"/>
          <w:szCs w:val="72"/>
        </w:rPr>
        <w:t>ne</w:t>
      </w:r>
      <w:r w:rsidRPr="00FB4CB5">
        <w:rPr>
          <w:rFonts w:ascii="ALFABET98" w:hAnsi="ALFABET98"/>
          <w:sz w:val="72"/>
          <w:szCs w:val="72"/>
        </w:rPr>
        <w:t xml:space="preserve"> ek.</w:t>
      </w:r>
      <w:r w:rsidR="00443F71"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950" style="position:absolute;margin-left:-16.1pt;margin-top:9.4pt;width:521.25pt;height:36.85pt;z-index:-251048960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DjhCzBYEAADxDwAADgAAAAAAAAAAAAAAAAAuAgAAZHJzL2Uyb0RvYy54bWxQSwECLQAUAAYA&#10;CAAAACEAWCsPaOAAAAAKAQAADwAAAAAAAAAAAAAAAABwBgAAZHJzL2Rvd25yZXYueG1sUEsFBgAA&#10;AAAEAAQA8wAAAH0HAAAAAA==&#10;">
            <v:group id="Group 33" o:spid="_x0000_s195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wIX0/wwAAAN0AAAAP&#10;AAAAAAAAAAAAAAAAAKoCAABkcnMvZG93bnJldi54bWxQSwUGAAAAAAQABAD6AAAAmgMAAAAA&#10;">
              <v:rect id="Rectangle 34" o:spid="_x0000_s195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b2zHsYA&#10;AADdAAAADwAAAGRycy9kb3ducmV2LnhtbESPQWvCQBSE74L/YXmF3nSjpdqmrmJrlV5rI6G3R/Y1&#10;G8y+DdnVxH/vCkKPw8x8wyxWva3FmVpfOVYwGScgiAunKy4VZD/b0QsIH5A11o5JwYU8rJbDwQJT&#10;7Tr+pvM+lCJC2KeowITQpFL6wpBFP3YNcfT+XGsxRNmWUrfYRbit5TRJZtJixXHBYEMfhorj/mQV&#10;PJX5p8mzjc/sJJ/tDpfDe/e7VerxoV+/gQjUh//wvf2lFcznz69wexOfgFx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b2zHsYAAADdAAAADwAAAAAAAAAAAAAAAACYAgAAZHJz&#10;L2Rvd25yZXYueG1sUEsFBgAAAAAEAAQA9QAAAIsDAAAAAA==&#10;" strokecolor="#2f5496 [2408]" strokeweight="1.5pt">
                <v:fill opacity="0"/>
              </v:rect>
              <v:rect id="Rectangle 35" o:spid="_x0000_s195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ZEklsEA&#10;AADdAAAADwAAAGRycy9kb3ducmV2LnhtbERPPW/CMBDdK/EfrEPqVpygAiXFRCgI6AgU9lN8TSLi&#10;c4hNkv77ekDq+PS+V+lgatFR6yrLCuJJBII4t7riQsHle/f2AcJ5ZI21ZVLwSw7S9ehlhYm2PZ+o&#10;O/tChBB2CSoovW8SKV1ekkE3sQ1x4H5sa9AH2BZSt9iHcFPLaRTNpcGKQ0OJDWUl5bfzwyi4zrYN&#10;H6ThY7x7X86ut/09i41Sr+Nh8wnC0+D/xU/3l1awWMzD/vAmPAG5/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WRJJb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195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cN728cAAADdAAAADwAAAGRycy9kb3ducmV2LnhtbESPQWvCQBSE74X+h+UVvNWNHmJJs0oj&#10;CEbwUC2F3h7ZZxKbfRuzaxL/fVcQehxm5hsmXY2mET11rrasYDaNQBAXVtdcKvg6bl7fQDiPrLGx&#10;TApu5GC1fH5KMdF24E/qD74UAcIuQQWV920ipSsqMuimtiUO3sl2Bn2QXSl1h0OAm0bOoyiWBmsO&#10;CxW2tK6o+D1cjYLstvveW59ftqef8yXPsnmOZ6PU5GX8eAfhafT/4Ud7qxUsFvEM7m/CE5DL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Rw3vbxwAAAN0AAAAPAAAAAAAA&#10;AAAAAAAAAKECAABkcnMvZG93bnJldi54bWxQSwUGAAAAAAQABAD5AAAAlQMAAAAA&#10;" strokecolor="#2f5496 [2408]" strokeweight="1.5pt"/>
            <v:shape id="AutoShape 37" o:spid="_x0000_s195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RHlrMYAAADdAAAADwAAAGRycy9kb3ducmV2LnhtbESPT4vCMBTE78J+h/AWvGlqDyrVKHZh&#10;wQoe/MPC3h7Ns602L7WJWr+9WVjwOMzMb5j5sjO1uFPrKssKRsMIBHFudcWFguPhezAF4Tyyxtoy&#10;KXiSg+XiozfHRNsH7+i+94UIEHYJKii9bxIpXV6SQTe0DXHwTrY16INsC6lbfAS4qWUcRWNpsOKw&#10;UGJDXyXll/3NKEifm5+t9dl1ffo9X7M0jTM8G6X6n91qBsJT59/h//ZaK5hMxjH8vQlPQC5e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ER5azGAAAA3QAAAA8AAAAAAAAA&#10;AAAAAAAAoQIAAGRycy9kb3ducmV2LnhtbFBLBQYAAAAABAAEAPkAAACUAwAAAAA=&#10;" strokecolor="#2f5496 [2408]" strokeweight="1.5pt"/>
          </v:group>
        </w:pict>
      </w:r>
      <w:r w:rsidRPr="0024361A">
        <w:rPr>
          <w:rFonts w:ascii="ALFABET98" w:hAnsi="ALFABET98"/>
          <w:sz w:val="72"/>
          <w:szCs w:val="72"/>
        </w:rPr>
        <w:t xml:space="preserve"> </w:t>
      </w:r>
      <w:r>
        <w:rPr>
          <w:rFonts w:ascii="ALFABET98" w:hAnsi="ALFABET98"/>
          <w:sz w:val="72"/>
          <w:szCs w:val="72"/>
        </w:rPr>
        <w:t xml:space="preserve">                                       </w:t>
      </w:r>
      <w:r w:rsidRPr="00F12AA8">
        <w:rPr>
          <w:rFonts w:ascii="ALFABET98" w:hAnsi="ALFABET98"/>
          <w:color w:val="A6A6A6" w:themeColor="background1" w:themeShade="A6"/>
          <w:sz w:val="72"/>
          <w:szCs w:val="72"/>
        </w:rPr>
        <w:t xml:space="preserve">      </w:t>
      </w:r>
    </w:p>
    <w:p w:rsidR="00E673A2" w:rsidRPr="0024361A" w:rsidRDefault="00443F71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944" style="position:absolute;margin-left:-16.1pt;margin-top:9.4pt;width:521.25pt;height:36.85pt;z-index:-25106022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zJROwhYEAADxDwAADgAAAAAAAAAAAAAAAAAuAgAAZHJzL2Uyb0RvYy54bWxQSwECLQAUAAYA&#10;CAAAACEAWCsPaOAAAAAKAQAADwAAAAAAAAAAAAAAAABwBgAAZHJzL2Rvd25yZXYueG1sUEsFBgAA&#10;AAAEAAQA8wAAAH0HAAAAAA==&#10;">
            <v:group id="Group 33" o:spid="_x0000_s194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/wC9h8cAAADd&#10;AAAADwAAAAAAAAAAAAAAAACqAgAAZHJzL2Rvd25yZXYueG1sUEsFBgAAAAAEAAQA+gAAAJ4DAAAA&#10;AA==&#10;">
              <v:rect id="Rectangle 34" o:spid="_x0000_s194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pxzpsYA&#10;AADdAAAADwAAAGRycy9kb3ducmV2LnhtbESPQWvCQBSE70L/w/IKvelGi7FEV6ltLV5rI6G3R/aZ&#10;Dc2+Ddmtif/eLQgeh5n5hlltBtuIM3W+dqxgOklAEJdO11wpyL934xcQPiBrbByTggt52KwfRivM&#10;tOv5i86HUIkIYZ+hAhNCm0npS0MW/cS1xNE7uc5iiLKrpO6wj3DbyFmSpNJizXHBYEtvhsrfw59V&#10;8FwVH6bI331up0X6ebwct/3PTqmnx+F1CSLQEO7hW3uvFSwW6Rz+38QnIN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pxzpsYAAADdAAAADwAAAAAAAAAAAAAAAACYAgAAZHJz&#10;L2Rvd25yZXYueG1sUEsFBgAAAAAEAAQA9QAAAIsDAAAAAA==&#10;" strokecolor="#2f5496 [2408]" strokeweight="1.5pt">
                <v:fill opacity="0"/>
              </v:rect>
              <v:rect id="Rectangle 35" o:spid="_x0000_s194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QZecUA&#10;AADdAAAADwAAAGRycy9kb3ducmV2LnhtbESPQWvCQBSE7wX/w/KE3ppNpEaNriIW2x6tNfdH9pkE&#10;s29jdpuk/75bKPQ4zMw3zGY3mkb01LnasoIkikEQF1bXXCq4fB6fliCcR9bYWCYF3+Rgt508bDDT&#10;duAP6s++FAHCLkMFlfdtJqUrKjLoItsSB+9qO4M+yK6UusMhwE0jZ3GcSoM1h4UKWzpUVNzOX0ZB&#10;Pn9p+U0aPiXH59U8v73eD4lR6nE67tcgPI3+P/zXftcKFos0hd834QnI7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1NBl5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194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WZGNMUAAADdAAAADwAAAGRycy9kb3ducmV2LnhtbESPQYvCMBSE74L/ITzB25quB7t0jbIV&#10;BCt4WBXB26N5tnWbl9pErf9+Iwgeh5n5hpnOO1OLG7WusqzgcxSBIM6trrhQsN8tP75AOI+ssbZM&#10;Ch7kYD7r96aYaHvnX7ptfSEChF2CCkrvm0RKl5dk0I1sQxy8k20N+iDbQuoW7wFuajmOook0WHFY&#10;KLGhRUn53/ZqFKSP9WFjfXZZnY7nS5am4wzPRqnhoPv5BuGp8+/wq73SCuJ4EsPzTXgCcvY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8WZGNMUAAADdAAAADwAAAAAAAAAA&#10;AAAAAAChAgAAZHJzL2Rvd25yZXYueG1sUEsFBgAAAAAEAAQA+QAAAJMDAAAAAA==&#10;" strokecolor="#2f5496 [2408]" strokeweight="1.5pt"/>
            <v:shape id="AutoShape 37" o:spid="_x0000_s194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PnSRsQAAADdAAAADwAAAGRycy9kb3ducmV2LnhtbERPTWvCQBC9F/wPywi9NRtz0BKzihEK&#10;SaGHqgjehuyYRLOzMbvV+O+7h0KPj/edrUfTiTsNrrWsYBbFIIgrq1uuFRz2H2/vIJxH1thZJgVP&#10;crBeTV4yTLV98Dfdd74WIYRdigoa7/tUSlc1ZNBFticO3NkOBn2AQy31gI8QbjqZxPFcGmw5NDTY&#10;07ah6rr7MQry5+fxy/ryVpxPl1uZ50mJF6PU63TcLEF4Gv2/+M9daAWLxTzMDW/CE5Cr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A+dJGxAAAAN0AAAAPAAAAAAAAAAAA&#10;AAAAAKECAABkcnMvZG93bnJldi54bWxQSwUGAAAAAAQABAD5AAAAkgMAAAAA&#10;" strokecolor="#2f5496 [2408]" strokeweight="1.5pt"/>
          </v:group>
        </w:pict>
      </w:r>
      <w:r w:rsidR="00E673A2" w:rsidRPr="0024361A">
        <w:rPr>
          <w:rFonts w:ascii="ALFABET98" w:hAnsi="ALFABET98"/>
          <w:sz w:val="72"/>
          <w:szCs w:val="72"/>
        </w:rPr>
        <w:t xml:space="preserve"> </w:t>
      </w:r>
      <w:r w:rsidR="00E673A2">
        <w:rPr>
          <w:rFonts w:ascii="ALFABET98" w:hAnsi="ALFABET98"/>
          <w:sz w:val="72"/>
          <w:szCs w:val="72"/>
        </w:rPr>
        <w:t xml:space="preserve">                                         </w:t>
      </w:r>
      <w:r w:rsidR="00E673A2" w:rsidRPr="0024361A">
        <w:rPr>
          <w:rFonts w:ascii="ALFABET98" w:hAnsi="ALFABET98"/>
          <w:sz w:val="72"/>
          <w:szCs w:val="72"/>
        </w:rPr>
        <w:t xml:space="preserve">       </w:t>
      </w:r>
      <w:r w:rsidR="00E673A2">
        <w:rPr>
          <w:rFonts w:ascii="ALFABET98" w:hAnsi="ALFABET98"/>
          <w:sz w:val="72"/>
          <w:szCs w:val="72"/>
        </w:rPr>
        <w:t xml:space="preserve">      </w:t>
      </w:r>
      <w:r w:rsidR="00E673A2" w:rsidRPr="0024361A">
        <w:rPr>
          <w:rFonts w:ascii="ALFABET98" w:hAnsi="ALFABET98"/>
          <w:sz w:val="72"/>
          <w:szCs w:val="72"/>
        </w:rPr>
        <w:t xml:space="preserve">        </w:t>
      </w:r>
      <w:r w:rsidR="00E673A2">
        <w:rPr>
          <w:rFonts w:ascii="ALFABET98" w:hAnsi="ALFABET98"/>
          <w:sz w:val="72"/>
          <w:szCs w:val="72"/>
        </w:rPr>
        <w:t xml:space="preserve"> </w:t>
      </w:r>
    </w:p>
    <w:p w:rsidR="00E673A2" w:rsidRDefault="00443F71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938" style="position:absolute;margin-left:-16.1pt;margin-top:9.4pt;width:521.25pt;height:36.85pt;z-index:-25105920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">
            <v:group id="Group 33" o:spid="_x0000_s194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F4i1ZwwAAAN0AAAAP&#10;AAAAAAAAAAAAAAAAAKoCAABkcnMvZG93bnJldi54bWxQSwUGAAAAAAQABAD6AAAAmgMAAAAA&#10;">
              <v:rect id="Rectangle 34" o:spid="_x0000_s194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H7jeMYA&#10;AADdAAAADwAAAGRycy9kb3ducmV2LnhtbESPT2vCQBTE70K/w/IKvekmLZgSXaV/VHqtRkJvj+wz&#10;G5p9G7Krid/eLRQ8DjPzG2a5Hm0rLtT7xrGCdJaAIK6cbrhWUBy201cQPiBrbB2Tgit5WK8eJkvM&#10;tRv4my77UIsIYZ+jAhNCl0vpK0MW/cx1xNE7ud5iiLKvpe5xiHDbyuckmUuLDccFgx19GKp+92er&#10;4KUuN6YsPn1h03K+O16P78PPVqmnx/FtASLQGO7h//aXVpBlWQp/b+ITkK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H7jeMYAAADdAAAADwAAAAAAAAAAAAAAAACYAgAAZHJz&#10;L2Rvd25yZXYueG1sUEsFBgAAAAAEAAQA9QAAAIsDAAAAAA==&#10;" strokecolor="#2f5496 [2408]" strokeweight="1.5pt">
                <v:fill opacity="0"/>
              </v:rect>
              <v:rect id="Rectangle 35" o:spid="_x0000_s194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aJp8UA&#10;AADdAAAADwAAAGRycy9kb3ducmV2LnhtbESPQWvCQBSE7wX/w/IK3uomok2NriIp0R6trfdH9jUJ&#10;Zt+m2TVJ/31XKPQ4zMw3zGY3mkb01LnasoJ4FoEgLqyuuVTw+ZE/vYBwHlljY5kU/JCD3XbysMFU&#10;24HfqT/7UgQIuxQVVN63qZSuqMigm9mWOHhftjPog+xKqTscAtw0ch5Fz9JgzWGhwpayiorr+WYU&#10;XJavLR+l4VOcL1bLy/XwncVGqenjuF+D8DT6//Bf+00rSJJkDvc34QnI7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1omn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194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4TW6scAAADdAAAADwAAAGRycy9kb3ducmV2LnhtbESPT2vCQBTE7wW/w/KE3uqmFpoS3Ugj&#10;CKbgQVsEb4/sM3/Mvo3ZrcZv3xWEHoeZ+Q0zXwymFRfqXW1ZweskAkFcWF1zqeDne/XyAcJ5ZI2t&#10;ZVJwIweLdPQ0x0TbK2/psvOlCBB2CSqovO8SKV1RkUE3sR1x8I62N+iD7Eupe7wGuGnlNIrepcGa&#10;w0KFHS0rKk67X6Mgu33tN9bn5/Xx0JzzLJvm2BilnsfD5wyEp8H/hx/ttVYQx/Eb3N+EJyDT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LhNbqxwAAAN0AAAAPAAAAAAAA&#10;AAAAAAAAAKECAABkcnMvZG93bnJldi54bWxQSwUGAAAAAAQABAD5AAAAlQMAAAAA&#10;" strokecolor="#2f5496 [2408]" strokeweight="1.5pt"/>
            <v:shape id="AutoShape 37" o:spid="_x0000_s193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G1OnscAAADdAAAADwAAAGRycy9kb3ducmV2LnhtbESPT2vCQBTE7wW/w/KE3uqmUpoS3Ugj&#10;CKbgQVsEb4/sM3/Mvo3ZrcZv3xWEHoeZ+Q0zXwymFRfqXW1ZweskAkFcWF1zqeDne/XyAcJ5ZI2t&#10;ZVJwIweLdPQ0x0TbK2/psvOlCBB2CSqovO8SKV1RkUE3sR1x8I62N+iD7Eupe7wGuGnlNIrepcGa&#10;w0KFHS0rKk67X6Mgu33tN9bn5/Xx0JzzLJvm2BilnsfD5wyEp8H/hx/ttVYQx/Eb3N+EJyDT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EbU6exwAAAN0AAAAPAAAAAAAA&#10;AAAAAAAAAKECAABkcnMvZG93bnJldi54bWxQSwUGAAAAAAQABAD5AAAAlQMAAAAA&#10;" strokecolor="#2f5496 [2408]" strokeweight="1.5pt"/>
          </v:group>
        </w:pict>
      </w:r>
      <w:r w:rsidR="00E673A2" w:rsidRPr="00FB4CB5">
        <w:rPr>
          <w:rFonts w:ascii="ALFABET98" w:hAnsi="ALFABET98"/>
          <w:sz w:val="72"/>
          <w:szCs w:val="72"/>
        </w:rPr>
        <w:t>Ke</w:t>
      </w:r>
      <w:r w:rsidR="00E673A2" w:rsidRPr="0006343D">
        <w:rPr>
          <w:rFonts w:ascii="ALFABET98" w:hAnsi="ALFABET98"/>
          <w:color w:val="FF0000"/>
          <w:sz w:val="72"/>
          <w:szCs w:val="72"/>
        </w:rPr>
        <w:t>nan</w:t>
      </w:r>
      <w:r w:rsidR="00E673A2" w:rsidRPr="00FB4CB5">
        <w:rPr>
          <w:rFonts w:ascii="ALFABET98" w:hAnsi="ALFABET98"/>
          <w:sz w:val="72"/>
          <w:szCs w:val="72"/>
        </w:rPr>
        <w:t xml:space="preserve"> e</w:t>
      </w:r>
      <w:r w:rsidR="00E673A2" w:rsidRPr="0006343D">
        <w:rPr>
          <w:rFonts w:ascii="ALFABET98" w:hAnsi="ALFABET98"/>
          <w:color w:val="FF0000"/>
          <w:sz w:val="72"/>
          <w:szCs w:val="72"/>
        </w:rPr>
        <w:t>kin</w:t>
      </w:r>
      <w:r w:rsidR="00E673A2" w:rsidRPr="00FB4CB5">
        <w:rPr>
          <w:rFonts w:ascii="ALFABET98" w:hAnsi="ALFABET98"/>
          <w:sz w:val="72"/>
          <w:szCs w:val="72"/>
        </w:rPr>
        <w:t xml:space="preserve"> i</w:t>
      </w:r>
      <w:r w:rsidR="00E673A2" w:rsidRPr="0006343D">
        <w:rPr>
          <w:rFonts w:ascii="ALFABET98" w:hAnsi="ALFABET98"/>
          <w:color w:val="FF0000"/>
          <w:sz w:val="72"/>
          <w:szCs w:val="72"/>
        </w:rPr>
        <w:t>le</w:t>
      </w:r>
      <w:r w:rsidR="00E673A2" w:rsidRPr="00FB4CB5">
        <w:rPr>
          <w:rFonts w:ascii="ALFABET98" w:hAnsi="ALFABET98"/>
          <w:sz w:val="72"/>
          <w:szCs w:val="72"/>
        </w:rPr>
        <w:t xml:space="preserve"> na</w:t>
      </w:r>
      <w:r w:rsidR="00E673A2" w:rsidRPr="0006343D">
        <w:rPr>
          <w:rFonts w:ascii="ALFABET98" w:hAnsi="ALFABET98"/>
          <w:color w:val="FF0000"/>
          <w:sz w:val="72"/>
          <w:szCs w:val="72"/>
        </w:rPr>
        <w:t>ne</w:t>
      </w:r>
      <w:r w:rsidR="00E673A2" w:rsidRPr="00FB4CB5">
        <w:rPr>
          <w:rFonts w:ascii="ALFABET98" w:hAnsi="ALFABET98"/>
          <w:sz w:val="72"/>
          <w:szCs w:val="72"/>
        </w:rPr>
        <w:t xml:space="preserve"> ek.</w:t>
      </w:r>
      <w:r w:rsidR="00E673A2">
        <w:rPr>
          <w:rFonts w:ascii="ALFABET98" w:hAnsi="ALFABET98"/>
          <w:sz w:val="72"/>
          <w:szCs w:val="72"/>
        </w:rPr>
        <w:t xml:space="preserve"> </w:t>
      </w:r>
      <w:r w:rsidR="00E673A2" w:rsidRPr="0024361A">
        <w:rPr>
          <w:rFonts w:ascii="ALFABET98" w:hAnsi="ALFABET98"/>
          <w:sz w:val="72"/>
          <w:szCs w:val="72"/>
        </w:rPr>
        <w:t xml:space="preserve"> </w:t>
      </w:r>
      <w:r w:rsidR="00E673A2">
        <w:rPr>
          <w:rFonts w:ascii="ALFABET98" w:hAnsi="ALFABET98"/>
          <w:sz w:val="72"/>
          <w:szCs w:val="72"/>
        </w:rPr>
        <w:t xml:space="preserve">                                       </w:t>
      </w:r>
    </w:p>
    <w:p w:rsidR="00E673A2" w:rsidRPr="0024361A" w:rsidRDefault="00443F71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932" style="position:absolute;margin-left:-16.1pt;margin-top:9.4pt;width:521.25pt;height:36.85pt;z-index:-25105817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PDyIPRYEAADxDwAADgAAAAAAAAAAAAAAAAAuAgAAZHJzL2Uyb0RvYy54bWxQSwECLQAUAAYA&#10;CAAAACEAWCsPaOAAAAAKAQAADwAAAAAAAAAAAAAAAABwBgAAZHJzL2Rvd25yZXYueG1sUEsFBgAA&#10;AAAEAAQA8wAAAH0HAAAAAA==&#10;">
            <v:group id="Group 33" o:spid="_x0000_s193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lRxC2xgAAAN0A&#10;AAAPAAAAAAAAAAAAAAAAAKoCAABkcnMvZG93bnJldi54bWxQSwUGAAAAAAQABAD6AAAAnQMAAAAA&#10;">
              <v:rect id="Rectangle 34" o:spid="_x0000_s193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Nvel8IA&#10;AADdAAAADwAAAGRycy9kb3ducmV2LnhtbERPXWvCMBR9H/gfwhX2NlMnOKlG0aljr9NK8e3SXJti&#10;c1OaaOu/XwYDz9vhfHEWq97W4k6trxwrGI8SEMSF0xWXCrLj/m0GwgdkjbVjUvAgD6vl4GWBqXYd&#10;/9D9EEoRS9inqMCE0KRS+sKQRT9yDXHULq61GCJtS6lb7GK5reV7kkylxYrjgsGGPg0V18PNKpiU&#10;+c7k2dZndpxPv06P06Y775V6HfbrOYhAfXia/9PfWsFHBPy9iU9ALn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8296XwgAAAN0AAAAPAAAAAAAAAAAAAAAAAJgCAABkcnMvZG93&#10;bnJldi54bWxQSwUGAAAAAAQABAD1AAAAhwMAAAAA&#10;" strokecolor="#2f5496 [2408]" strokeweight="1.5pt">
                <v:fill opacity="0"/>
              </v:rect>
              <v:rect id="Rectangle 35" o:spid="_x0000_s193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j6+TcIA&#10;AADdAAAADwAAAGRycy9kb3ducmV2LnhtbERPy26CQBTdm/gPk9ukOxloqrTU0RgbtUsfZX/D3AKR&#10;uUOZKeDfO4smLk/Oe7keTSN66lxtWUESxSCIC6trLhV8X3azNxDOI2tsLJOCGzlYr6aTJWbaDnyi&#10;/uxLEULYZaig8r7NpHRFRQZdZFviwP3YzqAPsCul7nAI4aaRL3G8kAZrDg0VtrStqLie/4yCfP7Z&#10;8kEaPia71/d5ft3/bhOj1PPTuPkA4Wn0D/G/+0srSNM0zA1vwhOQqz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uPr5N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193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mzhAMcAAADdAAAADwAAAGRycy9kb3ducmV2LnhtbESPT2vCQBTE7wW/w/KE3uqmHhob3Ugj&#10;CKbQg7YI3h7ZZ/6YfRuzW43fvisIPQ4z8xtmsRxMKy7Uu9qygtdJBIK4sLrmUsHP9/plBsJ5ZI2t&#10;ZVJwIwfLdPS0wETbK2/psvOlCBB2CSqovO8SKV1RkUE3sR1x8I62N+iD7Eupe7wGuGnlNIrepMGa&#10;w0KFHa0qKk67X6Mgu33uv6zPz5vjoTnnWTbNsTFKPY+HjzkIT4P/Dz/aG60gjuN3uL8JT0Cm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qbOEAxwAAAN0AAAAPAAAAAAAA&#10;AAAAAAAAAKECAABkcnMvZG93bnJldi54bWxQSwUGAAAAAAQABAD5AAAAlQMAAAAA&#10;" strokecolor="#2f5496 [2408]" strokeweight="1.5pt"/>
            <v:shape id="AutoShape 37" o:spid="_x0000_s193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oM4usQAAADdAAAADwAAAGRycy9kb3ducmV2LnhtbERPy2rCQBTdC/2H4Rbc6aRZqKSOwRQK&#10;ieCiKkJ3l8w1DzN3Ymaq8e87i0KXh/Nep6PpxJ0G11hW8DaPQBCXVjdcKTgdP2crEM4ja+wsk4In&#10;OUg3L5M1Jto++IvuB1+JEMIuQQW1930ipStrMujmticO3MUOBn2AQyX1gI8QbjoZR9FCGmw4NNTY&#10;00dN5fXwYxRkz915b31xyy/f7a3IsrjA1ig1fR237yA8jf5f/OfOtYLlchX2hzfhCcjNL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Ogzi6xAAAAN0AAAAPAAAAAAAAAAAA&#10;AAAAAKECAABkcnMvZG93bnJldi54bWxQSwUGAAAAAAQABAD5AAAAkgMAAAAA&#10;" strokecolor="#2f5496 [2408]" strokeweight="1.5pt"/>
          </v:group>
        </w:pict>
      </w:r>
      <w:r w:rsidR="00E673A2" w:rsidRPr="0024361A">
        <w:rPr>
          <w:rFonts w:ascii="ALFABET98" w:hAnsi="ALFABET98"/>
          <w:sz w:val="72"/>
          <w:szCs w:val="72"/>
        </w:rPr>
        <w:t xml:space="preserve"> </w:t>
      </w:r>
      <w:r w:rsidR="00E673A2">
        <w:rPr>
          <w:rFonts w:ascii="ALFABET98" w:hAnsi="ALFABET98"/>
          <w:sz w:val="72"/>
          <w:szCs w:val="72"/>
        </w:rPr>
        <w:t xml:space="preserve">                                         </w:t>
      </w:r>
      <w:r w:rsidR="00E673A2" w:rsidRPr="0024361A">
        <w:rPr>
          <w:rFonts w:ascii="ALFABET98" w:hAnsi="ALFABET98"/>
          <w:sz w:val="72"/>
          <w:szCs w:val="72"/>
        </w:rPr>
        <w:t xml:space="preserve">       </w:t>
      </w:r>
      <w:r w:rsidR="00E673A2">
        <w:rPr>
          <w:rFonts w:ascii="ALFABET98" w:hAnsi="ALFABET98"/>
          <w:sz w:val="72"/>
          <w:szCs w:val="72"/>
        </w:rPr>
        <w:t xml:space="preserve">      </w:t>
      </w:r>
      <w:r w:rsidR="00E673A2" w:rsidRPr="0024361A">
        <w:rPr>
          <w:rFonts w:ascii="ALFABET98" w:hAnsi="ALFABET98"/>
          <w:sz w:val="72"/>
          <w:szCs w:val="72"/>
        </w:rPr>
        <w:t xml:space="preserve">        </w:t>
      </w:r>
      <w:r w:rsidR="00E673A2">
        <w:rPr>
          <w:rFonts w:ascii="ALFABET98" w:hAnsi="ALFABET98"/>
          <w:sz w:val="72"/>
          <w:szCs w:val="72"/>
        </w:rPr>
        <w:t xml:space="preserve"> </w:t>
      </w:r>
    </w:p>
    <w:p w:rsidR="00E673A2" w:rsidRPr="0024361A" w:rsidRDefault="00E673A2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FB4CB5">
        <w:rPr>
          <w:rFonts w:ascii="ALFABET98" w:hAnsi="ALFABET98"/>
          <w:sz w:val="72"/>
          <w:szCs w:val="72"/>
        </w:rPr>
        <w:lastRenderedPageBreak/>
        <w:t>İ</w:t>
      </w:r>
      <w:r w:rsidRPr="0006343D">
        <w:rPr>
          <w:rFonts w:ascii="ALFABET98" w:hAnsi="ALFABET98"/>
          <w:color w:val="FF0000"/>
          <w:sz w:val="72"/>
          <w:szCs w:val="72"/>
        </w:rPr>
        <w:t>nal</w:t>
      </w:r>
      <w:r w:rsidRPr="00FB4CB5">
        <w:rPr>
          <w:rFonts w:ascii="ALFABET98" w:hAnsi="ALFABET98"/>
          <w:sz w:val="72"/>
          <w:szCs w:val="72"/>
        </w:rPr>
        <w:t>, Nil i</w:t>
      </w:r>
      <w:r w:rsidRPr="0006343D">
        <w:rPr>
          <w:rFonts w:ascii="ALFABET98" w:hAnsi="ALFABET98"/>
          <w:color w:val="FF0000"/>
          <w:sz w:val="72"/>
          <w:szCs w:val="72"/>
        </w:rPr>
        <w:t>le</w:t>
      </w:r>
      <w:r w:rsidRPr="00FB4CB5">
        <w:rPr>
          <w:rFonts w:ascii="ALFABET98" w:hAnsi="ALFABET98"/>
          <w:sz w:val="72"/>
          <w:szCs w:val="72"/>
        </w:rPr>
        <w:t xml:space="preserve"> e</w:t>
      </w:r>
      <w:r w:rsidRPr="0006343D">
        <w:rPr>
          <w:rFonts w:ascii="ALFABET98" w:hAnsi="ALFABET98"/>
          <w:color w:val="FF0000"/>
          <w:sz w:val="72"/>
          <w:szCs w:val="72"/>
        </w:rPr>
        <w:t>kin</w:t>
      </w:r>
      <w:r w:rsidRPr="00FB4CB5">
        <w:rPr>
          <w:rFonts w:ascii="ALFABET98" w:hAnsi="ALFABET98"/>
          <w:sz w:val="72"/>
          <w:szCs w:val="72"/>
        </w:rPr>
        <w:t xml:space="preserve"> ek.</w:t>
      </w:r>
      <w:r w:rsidR="00443F71"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926" style="position:absolute;margin-left:-16.1pt;margin-top:9.4pt;width:521.25pt;height:36.85pt;z-index:-251057152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CR&#10;+vaYEgQAAPEPAAAOAAAAAAAAAAAAAAAAAC4CAABkcnMvZTJvRG9jLnhtbFBLAQItABQABgAIAAAA&#10;IQBYKw9o4AAAAAoBAAAPAAAAAAAAAAAAAAAAAGwGAABkcnMvZG93bnJldi54bWxQSwUGAAAAAAQA&#10;BADzAAAAeQcAAAAA&#10;">
            <v:group id="Group 33" o:spid="_x0000_s192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vqWaSxgAAAN0A&#10;AAAPAAAAAAAAAAAAAAAAAKoCAABkcnMvZG93bnJldi54bWxQSwUGAAAAAAQABAD6AAAAnQMAAAAA&#10;">
              <v:rect id="Rectangle 34" o:spid="_x0000_s193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Wos8UA&#10;AADdAAAADwAAAGRycy9kb3ducmV2LnhtbESPQWvCQBSE7wX/w/IEb3VjBZXUVbRq8VqNhN4e2dds&#10;aPZtyK4m/vuuUPA4zMw3zHLd21rcqPWVYwWTcQKCuHC64lJBdj68LkD4gKyxdkwK7uRhvRq8LDHV&#10;ruMvup1CKSKEfYoKTAhNKqUvDFn0Y9cQR+/HtRZDlG0pdYtdhNtaviXJTFqsOC4YbOjDUPF7uloF&#10;0zLfmzzb+cxO8tnn5X7Zdt8HpUbDfvMOIlAfnuH/9lErmM8XU3i8iU9Ar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2NaizxQAAAN0AAAAPAAAAAAAAAAAAAAAAAJgCAABkcnMv&#10;ZG93bnJldi54bWxQSwUGAAAAAAQABAD1AAAAigMAAAAA&#10;" strokecolor="#2f5496 [2408]" strokeweight="1.5pt">
                <v:fill opacity="0"/>
              </v:rect>
              <v:rect id="Rectangle 35" o:spid="_x0000_s193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qbEb8QA&#10;AADdAAAADwAAAGRycy9kb3ducmV2LnhtbESPT4vCMBTE74LfITzBm6YV3Wo1iiiue9z1z/3RPNti&#10;81KbrHa//UYQPA4z8xtmsWpNJe7UuNKygngYgSDOrC45V3A67gZTEM4ja6wsk4I/crBadjsLTLV9&#10;8A/dDz4XAcIuRQWF93UqpcsKMuiGtiYO3sU2Bn2QTS51g48AN5UcRdGHNFhyWCiwpk1B2fXwaxSc&#10;J9ua99Lwd7wbzybn6+dtExul+r12PQfhqfXv8Kv9pRUkyXQMzzfhCcj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qmxG/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192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vSbIscAAADdAAAADwAAAGRycy9kb3ducmV2LnhtbESPQWvCQBSE7wX/w/KE3urGQKukrsEI&#10;gil4qC2F3h7ZZxKbfRuz2yT++65Q8DjMzDfMKh1NI3rqXG1ZwXwWgSAurK65VPD5sXtagnAeWWNj&#10;mRRcyUG6njysMNF24Hfqj74UAcIuQQWV920ipSsqMuhmtiUO3sl2Bn2QXSl1h0OAm0bGUfQiDdYc&#10;FipsaVtR8XP8NQqy69vXwfr8sj99ny95lsU5no1Sj9Nx8wrC0+jv4f/2XitYLJbP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e9JsixwAAAN0AAAAPAAAAAAAA&#10;AAAAAAAAAKECAABkcnMvZG93bnJldi54bWxQSwUGAAAAAAQABAD5AAAAlQMAAAAA&#10;" strokecolor="#2f5496 [2408]" strokeweight="1.5pt"/>
            <v:shape id="AutoShape 37" o:spid="_x0000_s192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iYFVccAAADdAAAADwAAAGRycy9kb3ducmV2LnhtbESPT2vCQBTE7wW/w/KE3nSjB5U0a2iE&#10;gin0UBWht0f2mT/Nvo3ZbYzfvlsQehxm5jdMko6mFQP1rrasYDGPQBAXVtdcKjgd32YbEM4ja2wt&#10;k4I7OUi3k6cEY21v/EnDwZciQNjFqKDyvouldEVFBt3cdsTBu9jeoA+yL6Xu8RbgppXLKFpJgzWH&#10;hQo72lVUfB9+jILs/n7+sD6/7i9fzTXPsmWOjVHqeTq+voDwNPr/8KO91wrW680K/t6EJyC3v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uJgVVxwAAAN0AAAAPAAAAAAAA&#10;AAAAAAAAAKECAABkcnMvZG93bnJldi54bWxQSwUGAAAAAAQABAD5AAAAlQMAAAAA&#10;" strokecolor="#2f5496 [2408]" strokeweight="1.5pt"/>
          </v:group>
        </w:pict>
      </w:r>
      <w:r w:rsidRPr="0024361A">
        <w:rPr>
          <w:rFonts w:ascii="ALFABET98" w:hAnsi="ALFABET98"/>
          <w:sz w:val="72"/>
          <w:szCs w:val="72"/>
        </w:rPr>
        <w:t xml:space="preserve"> </w:t>
      </w:r>
      <w:r>
        <w:rPr>
          <w:rFonts w:ascii="ALFABET98" w:hAnsi="ALFABET98"/>
          <w:sz w:val="72"/>
          <w:szCs w:val="72"/>
        </w:rPr>
        <w:t xml:space="preserve">                                         </w:t>
      </w:r>
      <w:r w:rsidRPr="0024361A">
        <w:rPr>
          <w:rFonts w:ascii="ALFABET98" w:hAnsi="ALFABET98"/>
          <w:sz w:val="72"/>
          <w:szCs w:val="72"/>
        </w:rPr>
        <w:t xml:space="preserve">       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 </w:t>
      </w:r>
      <w:r>
        <w:rPr>
          <w:rFonts w:ascii="ALFABET98" w:hAnsi="ALFABET98"/>
          <w:sz w:val="72"/>
          <w:szCs w:val="72"/>
        </w:rPr>
        <w:t xml:space="preserve"> </w:t>
      </w:r>
    </w:p>
    <w:p w:rsidR="00E673A2" w:rsidRDefault="00443F71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920" style="position:absolute;margin-left:-16.1pt;margin-top:9.4pt;width:521.25pt;height:36.85pt;z-index:-25105612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EVNuLBYEAADxDwAADgAAAAAAAAAAAAAAAAAuAgAAZHJzL2Uyb0RvYy54bWxQSwECLQAUAAYA&#10;CAAAACEAWCsPaOAAAAAKAQAADwAAAAAAAAAAAAAAAABwBgAAZHJzL2Rvd25yZXYueG1sUEsFBgAA&#10;AAAEAAQA8wAAAH0HAAAAAA==&#10;">
            <v:group id="Group 33" o:spid="_x0000_s192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zkFReMQAAADdAAAA&#10;DwAAAAAAAAAAAAAAAACqAgAAZHJzL2Rvd25yZXYueG1sUEsFBgAAAAAEAAQA+gAAAJsDAAAAAA==&#10;">
              <v:rect id="Rectangle 34" o:spid="_x0000_s192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92fWcYA&#10;AADdAAAADwAAAGRycy9kb3ducmV2LnhtbESPS2vDMBCE74X8B7GB3Bo5CeThRgl5NKXXJg6mt8Xa&#10;WqbWylhK7Pz7qlDocZiZb5j1tre1uFPrK8cKJuMEBHHhdMWlguxyel6C8AFZY+2YFDzIw3YzeFpj&#10;ql3HH3Q/h1JECPsUFZgQmlRKXxiy6MeuIY7el2sthijbUuoWuwi3tZwmyVxarDguGGzoYKj4Pt+s&#10;glmZv5o8O/rMTvL52/Vx3XefJ6VGw373AiJQH/7Df+13rWCxWK7g9018AnLz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92fWcYAAADdAAAADwAAAAAAAAAAAAAAAACYAgAAZHJz&#10;L2Rvd25yZXYueG1sUEsFBgAAAAAEAAQA9QAAAIsDAAAAAA==&#10;" strokecolor="#2f5496 [2408]" strokeweight="1.5pt">
                <v:fill opacity="0"/>
              </v:rect>
              <v:rect id="Rectangle 35" o:spid="_x0000_s192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ERUscEA&#10;AADdAAAADwAAAGRycy9kb3ducmV2LnhtbERPyW7CMBC9I/EP1lTqDZygAiXEIETFcgRK7qN4mkTE&#10;4xC7EP4eH5A4Pr09XXamFjdqXWVZQTyMQBDnVldcKDj/bgbfIJxH1lhbJgUPcrBc9HspJtre+Ui3&#10;ky9ECGGXoILS+yaR0uUlGXRD2xAH7s+2Bn2AbSF1i/cQbmo5iqKJNFhxaCixoXVJ+eX0bxRk45+G&#10;d9LwId58zcbZZXtdx0apz49uNQfhqfNv8cu91wqm01nYH96EJyAXT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BEVLH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192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BYL/McAAADdAAAADwAAAGRycy9kb3ducmV2LnhtbESPQWvCQBSE74X+h+UVvDUbPWgbs4op&#10;FIzQQ20peHtkn9lo9m3Mrhr/fbdQ8DjMzDdMvhxsKy7U+8axgnGSgiCunG64VvD99f78AsIHZI2t&#10;Y1JwIw/LxeNDjpl2V/6kyzbUIkLYZ6jAhNBlUvrKkEWfuI44envXWwxR9rXUPV4j3LZykqZTabHh&#10;uGCwozdD1XF7tgqK2+bnw4XytN7vDqeyKCYlHqxSo6dhNQcRaAj38H97rRXMZq9j+HsTn4Bc/A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kFgv8xwAAAN0AAAAPAAAAAAAA&#10;AAAAAAAAAKECAABkcnMvZG93bnJldi54bWxQSwUGAAAAAAQABAD5AAAAlQMAAAAA&#10;" strokecolor="#2f5496 [2408]" strokeweight="1.5pt"/>
            <v:shape id="AutoShape 37" o:spid="_x0000_s192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MSVi8YAAADdAAAADwAAAGRycy9kb3ducmV2LnhtbESPQWvCQBSE70L/w/IKvZmNOdQaXcUU&#10;CqbgoSqCt0f2mUSzb2N2q/Hfu4WCx2FmvmFmi9404kqdqy0rGEUxCOLC6ppLBbvt1/ADhPPIGhvL&#10;pOBODhbzl8EMU21v/EPXjS9FgLBLUUHlfZtK6YqKDLrItsTBO9rOoA+yK6Xu8BbgppFJHL9LgzWH&#10;hQpb+qyoOG9+jYLs/r1fW59fVsfD6ZJnWZLjySj19tovpyA89f4Z/m+vtILxeJLA35vwBOT8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TElYvGAAAA3QAAAA8AAAAAAAAA&#10;AAAAAAAAoQIAAGRycy9kb3ducmV2LnhtbFBLBQYAAAAABAAEAPkAAACUAwAAAAA=&#10;" strokecolor="#2f5496 [2408]" strokeweight="1.5pt"/>
          </v:group>
        </w:pict>
      </w:r>
      <w:r w:rsidR="00E673A2" w:rsidRPr="0024361A">
        <w:rPr>
          <w:rFonts w:ascii="ALFABET98" w:hAnsi="ALFABET98"/>
          <w:sz w:val="72"/>
          <w:szCs w:val="72"/>
        </w:rPr>
        <w:t xml:space="preserve"> </w:t>
      </w:r>
      <w:r w:rsidR="00E673A2">
        <w:rPr>
          <w:rFonts w:ascii="ALFABET98" w:hAnsi="ALFABET98"/>
          <w:sz w:val="72"/>
          <w:szCs w:val="72"/>
        </w:rPr>
        <w:t xml:space="preserve">                                       </w:t>
      </w:r>
    </w:p>
    <w:p w:rsidR="00E673A2" w:rsidRPr="0024361A" w:rsidRDefault="00443F71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914" style="position:absolute;margin-left:-16.1pt;margin-top:9.4pt;width:521.25pt;height:36.85pt;z-index:-25105510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SL4J8RYEAADxDwAADgAAAAAAAAAAAAAAAAAuAgAAZHJzL2Uyb0RvYy54bWxQSwECLQAUAAYA&#10;CAAAACEAWCsPaOAAAAAKAQAADwAAAAAAAAAAAAAAAABwBgAAZHJzL2Rvd25yZXYueG1sUEsFBgAA&#10;AAAEAAQA8wAAAH0HAAAAAA==&#10;">
            <v:group id="Group 33" o:spid="_x0000_s191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ytXNoMcAAADd&#10;AAAADwAAAAAAAAAAAAAAAACqAgAAZHJzL2Rvd25yZXYueG1sUEsFBgAAAAAEAAQA+gAAAJ4DAAAA&#10;AA==&#10;">
              <v:rect id="Rectangle 34" o:spid="_x0000_s191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0kDgcYA&#10;AADdAAAADwAAAGRycy9kb3ducmV2LnhtbESPQWvCQBSE74L/YXmF3nSjpdqmrmJrlV5rI6G3R/Y1&#10;G8y+DdnVxH/vCkKPw8x8wyxWva3FmVpfOVYwGScgiAunKy4VZD/b0QsIH5A11o5JwYU8rJbDwQJT&#10;7Tr+pvM+lCJC2KeowITQpFL6wpBFP3YNcfT+XGsxRNmWUrfYRbit5TRJZtJixXHBYEMfhorj/mQV&#10;PJX5p8mzjc/sJJ/tDpfDe/e7VerxoV+/gQjUh//wvf2lFcznr89wexOfgFx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0kDgcYAAADdAAAADwAAAAAAAAAAAAAAAACYAgAAZHJz&#10;L2Rvd25yZXYueG1sUEsFBgAAAAAEAAQA9QAAAIsDAAAAAA==&#10;" strokecolor="#2f5496 [2408]" strokeweight="1.5pt">
                <v:fill opacity="0"/>
              </v:rect>
              <v:rect id="Rectangle 35" o:spid="_x0000_s191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OFpXsMA&#10;AADdAAAADwAAAGRycy9kb3ducmV2LnhtbESPS4vCQBCE74L/YWjBm06y+IyOIoq6x10f9ybTJsFM&#10;TzYzavz3zoLgsaiqr6j5sjGluFPtCssK4n4Egji1uuBMwem47U1AOI+ssbRMCp7kYLlot+aYaPvg&#10;X7offCYChF2CCnLvq0RKl+Zk0PVtRRy8i60N+iDrTOoaHwFuSvkVRSNpsOCwkGNF65zS6+FmFJyH&#10;m4r30vBPvB1Mh+fr7m8dG6W6nWY1A+Gp8Z/wu/2tFYzH0xH8vwlPQC5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OFpXs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191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LM2E8cAAADdAAAADwAAAGRycy9kb3ducmV2LnhtbESPT2vCQBTE7wW/w/KE3uqmHhob3Ugj&#10;CKbQg7YI3h7ZZ/6YfRuzW43fvisIPQ4z8xtmsRxMKy7Uu9qygtdJBIK4sLrmUsHP9/plBsJ5ZI2t&#10;ZVJwIwfLdPS0wETbK2/psvOlCBB2CSqovO8SKV1RkUE3sR1x8I62N+iD7Eupe7wGuGnlNIrepMGa&#10;w0KFHa0qKk67X6Mgu33uv6zPz5vjoTnnWTbNsTFKPY+HjzkIT4P/Dz/aG60gjt9juL8JT0Cm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EszYTxwAAAN0AAAAPAAAAAAAA&#10;AAAAAAAAAKECAABkcnMvZG93bnJldi54bWxQSwUGAAAAAAQABAD5AAAAlQMAAAAA&#10;" strokecolor="#2f5496 [2408]" strokeweight="1.5pt"/>
            <v:shape id="AutoShape 37" o:spid="_x0000_s191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SyiYcIAAADdAAAADwAAAGRycy9kb3ducmV2LnhtbERPTYvCMBC9L/gfwgje1lQP61qNYoUF&#10;K3hYFcHb0IxttZnUJmr99+YgeHy87+m8NZW4U+NKywoG/QgEcWZ1ybmC/e7v+xeE88gaK8uk4EkO&#10;5rPO1xRjbR/8T/etz0UIYRejgsL7OpbSZQUZdH1bEwfuZBuDPsAml7rBRwg3lRxG0Y80WHJoKLCm&#10;ZUHZZXszCpLn+rCxPr2uTsfzNU2SYYpno1Sv2y4mIDy1/iN+u1dawWg0DnPDm/AE5Ow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tSyiYcIAAADdAAAADwAAAAAAAAAAAAAA&#10;AAChAgAAZHJzL2Rvd25yZXYueG1sUEsFBgAAAAAEAAQA+QAAAJADAAAAAA==&#10;" strokecolor="#2f5496 [2408]" strokeweight="1.5pt"/>
          </v:group>
        </w:pict>
      </w:r>
      <w:r w:rsidR="00E673A2">
        <w:rPr>
          <w:rFonts w:ascii="ALFABET98" w:hAnsi="ALFABET98"/>
          <w:sz w:val="72"/>
          <w:szCs w:val="72"/>
        </w:rPr>
        <w:t>A</w:t>
      </w:r>
      <w:r w:rsidR="00E673A2" w:rsidRPr="003A4EE0">
        <w:rPr>
          <w:rFonts w:ascii="ALFABET98" w:hAnsi="ALFABET98"/>
          <w:color w:val="FF0000"/>
          <w:sz w:val="72"/>
          <w:szCs w:val="72"/>
        </w:rPr>
        <w:t xml:space="preserve">li </w:t>
      </w:r>
      <w:r w:rsidR="00E673A2">
        <w:rPr>
          <w:rFonts w:ascii="ALFABET98" w:hAnsi="ALFABET98"/>
          <w:sz w:val="72"/>
          <w:szCs w:val="72"/>
        </w:rPr>
        <w:t>na</w:t>
      </w:r>
      <w:r w:rsidR="00E673A2" w:rsidRPr="003A4EE0">
        <w:rPr>
          <w:rFonts w:ascii="ALFABET98" w:hAnsi="ALFABET98"/>
          <w:color w:val="FF0000"/>
          <w:sz w:val="72"/>
          <w:szCs w:val="72"/>
        </w:rPr>
        <w:t>ne</w:t>
      </w:r>
      <w:r w:rsidR="00E673A2">
        <w:rPr>
          <w:rFonts w:ascii="ALFABET98" w:hAnsi="ALFABET98"/>
          <w:sz w:val="72"/>
          <w:szCs w:val="72"/>
        </w:rPr>
        <w:t>li  e</w:t>
      </w:r>
      <w:r w:rsidR="00E673A2" w:rsidRPr="003A4EE0">
        <w:rPr>
          <w:rFonts w:ascii="ALFABET98" w:hAnsi="ALFABET98"/>
          <w:color w:val="FF0000"/>
          <w:sz w:val="72"/>
          <w:szCs w:val="72"/>
        </w:rPr>
        <w:t>kin</w:t>
      </w:r>
      <w:r w:rsidR="00E673A2">
        <w:rPr>
          <w:rFonts w:ascii="ALFABET98" w:hAnsi="ALFABET98"/>
          <w:sz w:val="72"/>
          <w:szCs w:val="72"/>
        </w:rPr>
        <w:t xml:space="preserve"> al.</w:t>
      </w:r>
      <w:r w:rsidR="00E673A2" w:rsidRPr="0024361A">
        <w:rPr>
          <w:rFonts w:ascii="ALFABET98" w:hAnsi="ALFABET98"/>
          <w:sz w:val="72"/>
          <w:szCs w:val="72"/>
        </w:rPr>
        <w:t xml:space="preserve"> </w:t>
      </w:r>
      <w:r w:rsidR="00E673A2">
        <w:rPr>
          <w:rFonts w:ascii="ALFABET98" w:hAnsi="ALFABET98"/>
          <w:sz w:val="72"/>
          <w:szCs w:val="72"/>
        </w:rPr>
        <w:t xml:space="preserve">                                         </w:t>
      </w:r>
      <w:r w:rsidR="00E673A2" w:rsidRPr="0024361A">
        <w:rPr>
          <w:rFonts w:ascii="ALFABET98" w:hAnsi="ALFABET98"/>
          <w:sz w:val="72"/>
          <w:szCs w:val="72"/>
        </w:rPr>
        <w:t xml:space="preserve">       </w:t>
      </w:r>
      <w:r w:rsidR="00E673A2">
        <w:rPr>
          <w:rFonts w:ascii="ALFABET98" w:hAnsi="ALFABET98"/>
          <w:sz w:val="72"/>
          <w:szCs w:val="72"/>
        </w:rPr>
        <w:t xml:space="preserve">      </w:t>
      </w:r>
      <w:r w:rsidR="00E673A2" w:rsidRPr="0024361A">
        <w:rPr>
          <w:rFonts w:ascii="ALFABET98" w:hAnsi="ALFABET98"/>
          <w:sz w:val="72"/>
          <w:szCs w:val="72"/>
        </w:rPr>
        <w:t xml:space="preserve">        </w:t>
      </w:r>
      <w:r w:rsidR="00E673A2">
        <w:rPr>
          <w:rFonts w:ascii="ALFABET98" w:hAnsi="ALFABET98"/>
          <w:sz w:val="72"/>
          <w:szCs w:val="72"/>
        </w:rPr>
        <w:t xml:space="preserve"> </w:t>
      </w:r>
    </w:p>
    <w:p w:rsidR="00E673A2" w:rsidRPr="0024361A" w:rsidRDefault="00443F71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908" style="position:absolute;margin-left:-16.1pt;margin-top:9.4pt;width:521.25pt;height:36.85pt;z-index:-25105408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BK&#10;6D14EgQAAPEPAAAOAAAAAAAAAAAAAAAAAC4CAABkcnMvZTJvRG9jLnhtbFBLAQItABQABgAIAAAA&#10;IQBYKw9o4AAAAAoBAAAPAAAAAAAAAAAAAAAAAGwGAABkcnMvZG93bnJldi54bWxQSwUGAAAAAAQA&#10;BADzAAAAeQcAAAAA&#10;">
            <v:group id="Group 33" o:spid="_x0000_s191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rUMpywwAAAN0AAAAP&#10;AAAAAAAAAAAAAAAAAKoCAABkcnMvZG93bnJldi54bWxQSwUGAAAAAAQABAD6AAAAmgMAAAAA&#10;">
              <v:rect id="Rectangle 34" o:spid="_x0000_s191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swEU8UA&#10;AADdAAAADwAAAGRycy9kb3ducmV2LnhtbESPQWvCQBSE74L/YXmCN7NJC1ZSV9G2itfaSOjtkX3N&#10;hmbfhuzWxH/vFgo9DjPzDbPejrYVV+p941hBlqQgiCunG64VFB+HxQqED8gaW8ek4EYetpvpZI25&#10;dgO/0/UcahEh7HNUYELocil9ZciiT1xHHL0v11sMUfa11D0OEW5b+ZCmS2mx4bhgsKMXQ9X3+ccq&#10;eKzLN1MWr76wWbk8Xm6X/fB5UGo+G3fPIAKN4T/81z5pBU+rNIPfN/EJyM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yzARTxQAAAN0AAAAPAAAAAAAAAAAAAAAAAJgCAABkcnMv&#10;ZG93bnJldi54bWxQSwUGAAAAAAQABAD1AAAAigMAAAAA&#10;" strokecolor="#2f5496 [2408]" strokeweight="1.5pt">
                <v:fill opacity="0"/>
              </v:rect>
              <v:rect id="Rectangle 35" o:spid="_x0000_s191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WRujMUA&#10;AADdAAAADwAAAGRycy9kb3ducmV2LnhtbESPQWvCQBSE74L/YXmF3ppNpNo0dRVRbD3atN4f2dck&#10;mH0bs9sk/nu3UPA4zMw3zHI9mkb01LnasoIkikEQF1bXXCr4/to/pSCcR9bYWCYFV3KwXk0nS8y0&#10;HfiT+tyXIkDYZaig8r7NpHRFRQZdZFvi4P3YzqAPsiul7nAIcNPIWRwvpMGaw0KFLW0rKs75r1Fw&#10;mu9a/pCGj8n++XV+Or9ftolR6vFh3LyB8DT6e/i/fdAKXtJ4Bn9vwhOQq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ZG6M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191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TYxwccAAADdAAAADwAAAGRycy9kb3ducmV2LnhtbESPQWvCQBSE70L/w/IKvemmEVSia2gK&#10;ghF6qC0Fb4/sM4nNvo3ZbRL/fbcg9DjMzDfMJh1NI3rqXG1ZwfMsAkFcWF1zqeDzYzddgXAeWWNj&#10;mRTcyEG6fZhsMNF24Hfqj74UAcIuQQWV920ipSsqMuhmtiUO3tl2Bn2QXSl1h0OAm0bGUbSQBmsO&#10;CxW29FpR8X38MQqy2+Hrzfr8uj+fLtc8y+IcL0app8fxZQ3C0+j/w/f2XitYrqI5/L0JT0Buf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lNjHBxwAAAN0AAAAPAAAAAAAA&#10;AAAAAAAAAKECAABkcnMvZG93bnJldi54bWxQSwUGAAAAAAQABAD5AAAAlQMAAAAA&#10;" strokecolor="#2f5496 [2408]" strokeweight="1.5pt"/>
            <v:shape id="AutoShape 37" o:spid="_x0000_s190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t+ptccAAADdAAAADwAAAGRycy9kb3ducmV2LnhtbESPQWvCQBSE70L/w/IKvemmQVSia2gK&#10;ghF6qC0Fb4/sM4nNvo3ZbRL/fbcg9DjMzDfMJh1NI3rqXG1ZwfMsAkFcWF1zqeDzYzddgXAeWWNj&#10;mRTcyEG6fZhsMNF24Hfqj74UAcIuQQWV920ipSsqMuhmtiUO3tl2Bn2QXSl1h0OAm0bGUbSQBmsO&#10;CxW29FpR8X38MQqy2+Hrzfr8uj+fLtc8y+IcL0app8fxZQ3C0+j/w/f2XitYrqI5/L0JT0Buf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q36m1xwAAAN0AAAAPAAAAAAAA&#10;AAAAAAAAAKECAABkcnMvZG93bnJldi54bWxQSwUGAAAAAAQABAD5AAAAlQMAAAAA&#10;" strokecolor="#2f5496 [2408]" strokeweight="1.5pt"/>
          </v:group>
        </w:pict>
      </w:r>
      <w:r w:rsidR="00E673A2" w:rsidRPr="0024361A">
        <w:rPr>
          <w:rFonts w:ascii="ALFABET98" w:hAnsi="ALFABET98"/>
          <w:sz w:val="72"/>
          <w:szCs w:val="72"/>
        </w:rPr>
        <w:t xml:space="preserve"> </w:t>
      </w:r>
      <w:r w:rsidR="00E673A2">
        <w:rPr>
          <w:rFonts w:ascii="ALFABET98" w:hAnsi="ALFABET98"/>
          <w:sz w:val="72"/>
          <w:szCs w:val="72"/>
        </w:rPr>
        <w:t xml:space="preserve">                                        </w:t>
      </w:r>
      <w:r w:rsidR="00E673A2" w:rsidRPr="0024361A">
        <w:rPr>
          <w:rFonts w:ascii="ALFABET98" w:hAnsi="ALFABET98"/>
          <w:sz w:val="72"/>
          <w:szCs w:val="72"/>
        </w:rPr>
        <w:t xml:space="preserve">       </w:t>
      </w:r>
      <w:r w:rsidR="00E673A2">
        <w:rPr>
          <w:rFonts w:ascii="ALFABET98" w:hAnsi="ALFABET98"/>
          <w:sz w:val="72"/>
          <w:szCs w:val="72"/>
        </w:rPr>
        <w:t xml:space="preserve">      </w:t>
      </w:r>
      <w:r w:rsidR="00E673A2" w:rsidRPr="0024361A">
        <w:rPr>
          <w:rFonts w:ascii="ALFABET98" w:hAnsi="ALFABET98"/>
          <w:sz w:val="72"/>
          <w:szCs w:val="72"/>
        </w:rPr>
        <w:t xml:space="preserve">        </w:t>
      </w:r>
      <w:r w:rsidR="00E673A2">
        <w:rPr>
          <w:rFonts w:ascii="ALFABET98" w:hAnsi="ALFABET98"/>
          <w:sz w:val="72"/>
          <w:szCs w:val="72"/>
        </w:rPr>
        <w:t xml:space="preserve"> </w:t>
      </w:r>
    </w:p>
    <w:p w:rsidR="00E673A2" w:rsidRPr="0024361A" w:rsidRDefault="00443F71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902" style="position:absolute;margin-left:-16.1pt;margin-top:9.4pt;width:521.25pt;height:36.85pt;z-index:-25105305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">
            <v:group id="Group 33" o:spid="_x0000_s190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L9fedxgAAAN0A&#10;AAAPAAAAAAAAAAAAAAAAAKoCAABkcnMvZG93bnJldi54bWxQSwUGAAAAAAQABAD6AAAAnQMAAAAA&#10;">
              <v:rect id="Rectangle 34" o:spid="_x0000_s190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mk5vMUA&#10;AADdAAAADwAAAGRycy9kb3ducmV2LnhtbESPT2vCQBTE74LfYXlCb7qxBZXUTeg/pddqJHh7ZF+z&#10;odm3Ibs18du7hYLHYWZ+w2zz0bbiQr1vHCtYLhIQxJXTDdcKiuNuvgHhA7LG1jEpuJKHPJtOtphq&#10;N/AXXQ6hFhHCPkUFJoQuldJXhiz6heuIo/fteoshyr6Wuschwm0rH5NkJS02HBcMdvRmqPo5/FoF&#10;T3X5Ycri3Rd2Wa72p+vpdTjvlHqYjS/PIAKN4R7+b39qBetNsoa/N/EJyOw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aTm8xQAAAN0AAAAPAAAAAAAAAAAAAAAAAJgCAABkcnMv&#10;ZG93bnJldi54bWxQSwUGAAAAAAQABAD1AAAAigMAAAAA&#10;" strokecolor="#2f5496 [2408]" strokeweight="1.5pt">
                <v:fill opacity="0"/>
              </v:rect>
              <v:rect id="Rectangle 35" o:spid="_x0000_s190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IxZZsEA&#10;AADdAAAADwAAAGRycy9kb3ducmV2LnhtbERPPW/CMBDdkfgP1lXqBk5QoRAwCKVKYaS07Kf4mkTE&#10;5xC7Sfrv8YDE+PS+N7vB1KKj1lWWFcTTCARxbnXFhYKf72yyBOE8ssbaMin4Jwe77Xi0wUTbnr+o&#10;O/tChBB2CSoovW8SKV1ekkE3tQ1x4H5ta9AH2BZSt9iHcFPLWRQtpMGKQ0OJDaUl5dfzn1FwmX80&#10;fJCGT3H2tppfrp+3NDZKvb4M+zUIT4N/ih/uo1bwvozC3PAmPAG5v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CMWWb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190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N4GK8UAAADdAAAADwAAAGRycy9kb3ducmV2LnhtbESPQYvCMBSE78L+h/AWvGmqB3WrUezC&#10;ghX2oC6Ct0fzbKvNS22i1n9vFgSPw8x8w8wWranEjRpXWlYw6EcgiDOrS84V/O1+ehMQziNrrCyT&#10;ggc5WMw/OjOMtb3zhm5bn4sAYRejgsL7OpbSZQUZdH1bEwfvaBuDPsgml7rBe4CbSg6jaCQNlhwW&#10;Cqzpu6DsvL0aBcljvf+1Pr2sjofTJU2SYYono1T3s11OQXhq/Tv8aq+0gvEk+oL/N+EJyPkT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N4GK8UAAADdAAAADwAAAAAAAAAA&#10;AAAAAAChAgAAZHJzL2Rvd25yZXYueG1sUEsFBgAAAAAEAAQA+QAAAJMDAAAAAA==&#10;" strokecolor="#2f5496 [2408]" strokeweight="1.5pt"/>
            <v:shape id="AutoShape 37" o:spid="_x0000_s190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D05a8MAAADdAAAADwAAAGRycy9kb3ducmV2LnhtbERPy4rCMBTdC/MP4Q6401QXKh1TsQMD&#10;VnChDgOzuzS3D21uahO1/r1ZCC4P571c9aYRN+pcbVnBZByBIM6trrlU8Hv8GS1AOI+ssbFMCh7k&#10;YJV8DJYYa3vnPd0OvhQhhF2MCirv21hKl1dk0I1tSxy4wnYGfYBdKXWH9xBuGjmNopk0WHNoqLCl&#10;74ry8+FqFKSP7d/O+uyyKf5PlyxNpxmejFLDz379BcJT79/il3ujFcwXk7A/vAlPQCZP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A9OWvDAAAA3QAAAA8AAAAAAAAAAAAA&#10;AAAAoQIAAGRycy9kb3ducmV2LnhtbFBLBQYAAAAABAAEAPkAAACRAwAAAAA=&#10;" strokecolor="#2f5496 [2408]" strokeweight="1.5pt"/>
          </v:group>
        </w:pict>
      </w:r>
      <w:r w:rsidR="00E673A2">
        <w:rPr>
          <w:rFonts w:ascii="ALFABET98" w:hAnsi="ALFABET98"/>
          <w:sz w:val="72"/>
          <w:szCs w:val="72"/>
        </w:rPr>
        <w:t>An</w:t>
      </w:r>
      <w:r w:rsidR="00E673A2" w:rsidRPr="003A4EE0">
        <w:rPr>
          <w:rFonts w:ascii="ALFABET98" w:hAnsi="ALFABET98"/>
          <w:color w:val="FF0000"/>
          <w:sz w:val="72"/>
          <w:szCs w:val="72"/>
        </w:rPr>
        <w:t>ne</w:t>
      </w:r>
      <w:r w:rsidR="00E673A2">
        <w:rPr>
          <w:rFonts w:ascii="ALFABET98" w:hAnsi="ALFABET98"/>
          <w:sz w:val="72"/>
          <w:szCs w:val="72"/>
        </w:rPr>
        <w:t xml:space="preserve">  i</w:t>
      </w:r>
      <w:r w:rsidR="00E673A2" w:rsidRPr="003A4EE0">
        <w:rPr>
          <w:rFonts w:ascii="ALFABET98" w:hAnsi="ALFABET98"/>
          <w:color w:val="FF0000"/>
          <w:sz w:val="72"/>
          <w:szCs w:val="72"/>
        </w:rPr>
        <w:t>ki</w:t>
      </w:r>
      <w:r w:rsidR="00E673A2">
        <w:rPr>
          <w:rFonts w:ascii="ALFABET98" w:hAnsi="ALFABET98"/>
          <w:sz w:val="72"/>
          <w:szCs w:val="72"/>
        </w:rPr>
        <w:t xml:space="preserve">  la</w:t>
      </w:r>
      <w:r w:rsidR="00E673A2" w:rsidRPr="003A4EE0">
        <w:rPr>
          <w:rFonts w:ascii="ALFABET98" w:hAnsi="ALFABET98"/>
          <w:color w:val="FF0000"/>
          <w:sz w:val="72"/>
          <w:szCs w:val="72"/>
        </w:rPr>
        <w:t>le</w:t>
      </w:r>
      <w:r w:rsidR="00E673A2">
        <w:rPr>
          <w:rFonts w:ascii="ALFABET98" w:hAnsi="ALFABET98"/>
          <w:sz w:val="72"/>
          <w:szCs w:val="72"/>
        </w:rPr>
        <w:t xml:space="preserve">  al.</w:t>
      </w:r>
      <w:r w:rsidR="00E673A2" w:rsidRPr="0024361A">
        <w:rPr>
          <w:rFonts w:ascii="ALFABET98" w:hAnsi="ALFABET98"/>
          <w:sz w:val="72"/>
          <w:szCs w:val="72"/>
        </w:rPr>
        <w:t xml:space="preserve"> </w:t>
      </w:r>
      <w:r w:rsidR="00E673A2">
        <w:rPr>
          <w:rFonts w:ascii="ALFABET98" w:hAnsi="ALFABET98"/>
          <w:sz w:val="72"/>
          <w:szCs w:val="72"/>
        </w:rPr>
        <w:t xml:space="preserve">                                         </w:t>
      </w:r>
      <w:r w:rsidR="00E673A2" w:rsidRPr="0024361A">
        <w:rPr>
          <w:rFonts w:ascii="ALFABET98" w:hAnsi="ALFABET98"/>
          <w:sz w:val="72"/>
          <w:szCs w:val="72"/>
        </w:rPr>
        <w:t xml:space="preserve">       </w:t>
      </w:r>
      <w:r w:rsidR="00E673A2">
        <w:rPr>
          <w:rFonts w:ascii="ALFABET98" w:hAnsi="ALFABET98"/>
          <w:sz w:val="72"/>
          <w:szCs w:val="72"/>
        </w:rPr>
        <w:t xml:space="preserve">      </w:t>
      </w:r>
      <w:r w:rsidR="00E673A2" w:rsidRPr="0024361A">
        <w:rPr>
          <w:rFonts w:ascii="ALFABET98" w:hAnsi="ALFABET98"/>
          <w:sz w:val="72"/>
          <w:szCs w:val="72"/>
        </w:rPr>
        <w:t xml:space="preserve">        </w:t>
      </w:r>
      <w:r w:rsidR="00E673A2">
        <w:rPr>
          <w:rFonts w:ascii="ALFABET98" w:hAnsi="ALFABET98"/>
          <w:sz w:val="72"/>
          <w:szCs w:val="72"/>
        </w:rPr>
        <w:t xml:space="preserve"> </w:t>
      </w:r>
    </w:p>
    <w:p w:rsidR="00E673A2" w:rsidRPr="0024361A" w:rsidRDefault="00443F71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896" style="position:absolute;margin-left:-16.1pt;margin-top:9.4pt;width:521.25pt;height:36.85pt;z-index:-25105203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CE&#10;lx6EEgQAAPEPAAAOAAAAAAAAAAAAAAAAAC4CAABkcnMvZTJvRG9jLnhtbFBLAQItABQABgAIAAAA&#10;IQBYKw9o4AAAAAoBAAAPAAAAAAAAAAAAAAAAAGwGAABkcnMvZG93bnJldi54bWxQSwUGAAAAAAQA&#10;BADzAAAAeQcAAAAA&#10;">
            <v:group id="Group 33" o:spid="_x0000_s189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xF2dDxgAAAN0A&#10;AAAPAAAAAAAAAAAAAAAAAKoCAABkcnMvZG93bnJldi54bWxQSwUGAAAAAAQABAD6AAAAnQMAAAAA&#10;">
              <v:rect id="Rectangle 34" o:spid="_x0000_s190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IupYsUA&#10;AADdAAAADwAAAGRycy9kb3ducmV2LnhtbESPQWvCQBSE7wX/w/KE3uomCirRVWytpVdtJPT2yD6z&#10;wezbkN2a+O+7hYLHYWa+YdbbwTbiRp2vHStIJwkI4tLpmisF+dfhZQnCB2SNjWNScCcP283oaY2Z&#10;dj0f6XYKlYgQ9hkqMCG0mZS+NGTRT1xLHL2L6yyGKLtK6g77CLeNnCbJXFqsOS4YbOnNUHk9/VgF&#10;s6p4N0W+97lNi/nH+X5+7b8PSj2Ph90KRKAhPML/7U+tYLFMZ/D3Jj4Bufk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oi6lixQAAAN0AAAAPAAAAAAAAAAAAAAAAAJgCAABkcnMv&#10;ZG93bnJldi54bWxQSwUGAAAAAAQABAD1AAAAigMAAAAA&#10;" strokecolor="#2f5496 [2408]" strokeweight="1.5pt">
                <v:fill opacity="0"/>
              </v:rect>
              <v:rect id="Rectangle 35" o:spid="_x0000_s190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BjFvsQA&#10;AADdAAAADwAAAGRycy9kb3ducmV2LnhtbESPQWvCQBSE7wX/w/IEb80mojVNXYNErD2qrfdH9pkE&#10;s29jdqvpv+8KhR6HmfmGWeaDacWNetdYVpBEMQji0uqGKwVfn9vnFITzyBpby6Tghxzkq9HTEjNt&#10;73yg29FXIkDYZaig9r7LpHRlTQZdZDvi4J1tb9AH2VdS93gPcNPKaRy/SIMNh4UaOypqKi/Hb6Pg&#10;NN90vJOG98l29jo/Xd6vRWKUmoyH9RsIT4P/D/+1P7SCRZrM4PEmPAG5+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QYxb7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189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Eqa88YAAADdAAAADwAAAGRycy9kb3ducmV2LnhtbESPT4vCMBTE7wt+h/AEb2uqsCpdo1hh&#10;wQoe/MPC3h7Ns63bvNQmav32RhA8DjPzG2Y6b00lrtS40rKCQT8CQZxZXXKu4LD/+ZyAcB5ZY2WZ&#10;FNzJwXzW+ZhirO2Nt3Td+VwECLsYFRTe17GULivIoOvbmjh4R9sY9EE2udQN3gLcVHIYRSNpsOSw&#10;UGBNy4Ky/93FKEju69+N9el5dfw7ndMkGaZ4Mkr1uu3iG4Sn1r/Dr/ZKKxhPBl/wfBOegJw9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BKmvPGAAAA3QAAAA8AAAAAAAAA&#10;AAAAAAAAoQIAAGRycy9kb3ducmV2LnhtbFBLBQYAAAAABAAEAPkAAACUAwAAAAA=&#10;" strokecolor="#2f5496 [2408]" strokeweight="1.5pt"/>
            <v:shape id="AutoShape 37" o:spid="_x0000_s189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JgEhMcAAADdAAAADwAAAGRycy9kb3ducmV2LnhtbESPQWvCQBSE70L/w/IKvZmNHqKkWaUp&#10;FEyhh2op9PbIPpPY7NuY3Sbx37sFweMwM98w2XYyrRiod41lBYsoBkFcWt1wpeDr8DZfg3AeWWNr&#10;mRRcyMF28zDLMNV25E8a9r4SAcIuRQW1910qpStrMugi2xEH72h7gz7IvpK6xzHATSuXcZxIgw2H&#10;hRo7eq2p/N3/GQX55f37w/rivDv+nM5Fni8LPBmlnh6nl2cQniZ/D9/aO61gtV4k8P8mPAG5uQ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wmASExwAAAN0AAAAPAAAAAAAA&#10;AAAAAAAAAKECAABkcnMvZG93bnJldi54bWxQSwUGAAAAAAQABAD5AAAAlQMAAAAA&#10;" strokecolor="#2f5496 [2408]" strokeweight="1.5pt"/>
          </v:group>
        </w:pict>
      </w:r>
      <w:r w:rsidR="00E673A2" w:rsidRPr="0024361A">
        <w:rPr>
          <w:rFonts w:ascii="ALFABET98" w:hAnsi="ALFABET98"/>
          <w:sz w:val="72"/>
          <w:szCs w:val="72"/>
        </w:rPr>
        <w:t xml:space="preserve"> </w:t>
      </w:r>
      <w:r w:rsidR="00E673A2">
        <w:rPr>
          <w:rFonts w:ascii="ALFABET98" w:hAnsi="ALFABET98"/>
          <w:sz w:val="72"/>
          <w:szCs w:val="72"/>
        </w:rPr>
        <w:t xml:space="preserve">                                         </w:t>
      </w:r>
      <w:r w:rsidR="00E673A2" w:rsidRPr="0024361A">
        <w:rPr>
          <w:rFonts w:ascii="ALFABET98" w:hAnsi="ALFABET98"/>
          <w:sz w:val="72"/>
          <w:szCs w:val="72"/>
        </w:rPr>
        <w:t xml:space="preserve">       </w:t>
      </w:r>
      <w:r w:rsidR="00E673A2">
        <w:rPr>
          <w:rFonts w:ascii="ALFABET98" w:hAnsi="ALFABET98"/>
          <w:sz w:val="72"/>
          <w:szCs w:val="72"/>
        </w:rPr>
        <w:t xml:space="preserve">      </w:t>
      </w:r>
      <w:r w:rsidR="00E673A2" w:rsidRPr="0024361A">
        <w:rPr>
          <w:rFonts w:ascii="ALFABET98" w:hAnsi="ALFABET98"/>
          <w:sz w:val="72"/>
          <w:szCs w:val="72"/>
        </w:rPr>
        <w:t xml:space="preserve">        </w:t>
      </w:r>
      <w:r w:rsidR="00E673A2">
        <w:rPr>
          <w:rFonts w:ascii="ALFABET98" w:hAnsi="ALFABET98"/>
          <w:sz w:val="72"/>
          <w:szCs w:val="72"/>
        </w:rPr>
        <w:t xml:space="preserve"> </w:t>
      </w:r>
    </w:p>
    <w:p w:rsidR="00E673A2" w:rsidRDefault="00E673A2" w:rsidP="00E673A2">
      <w:pPr>
        <w:spacing w:line="240" w:lineRule="auto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72"/>
          <w:szCs w:val="72"/>
        </w:rPr>
        <w:t xml:space="preserve"> </w:t>
      </w:r>
      <w:r>
        <w:rPr>
          <w:rFonts w:ascii="ALFABET98" w:hAnsi="ALFABET98"/>
          <w:sz w:val="36"/>
          <w:szCs w:val="36"/>
        </w:rPr>
        <w:t xml:space="preserve">   </w:t>
      </w:r>
      <w:r w:rsidR="00437EB7">
        <w:rPr>
          <w:rFonts w:ascii="ALFABET98" w:hAnsi="ALFABET98"/>
          <w:sz w:val="36"/>
          <w:szCs w:val="36"/>
        </w:rPr>
        <w:t xml:space="preserve">                              47</w:t>
      </w:r>
    </w:p>
    <w:p w:rsidR="00E673A2" w:rsidRDefault="00E673A2" w:rsidP="00E673A2">
      <w:pPr>
        <w:spacing w:line="240" w:lineRule="auto"/>
        <w:rPr>
          <w:rFonts w:ascii="ALFABET98" w:hAnsi="ALFABET98"/>
          <w:sz w:val="72"/>
          <w:szCs w:val="72"/>
        </w:rPr>
      </w:pPr>
      <w:r>
        <w:rPr>
          <w:rFonts w:ascii="ALFABET98" w:hAnsi="ALFABET98"/>
          <w:sz w:val="36"/>
          <w:szCs w:val="36"/>
        </w:rPr>
        <w:t>Sayın velim, okuyalım, boşlukları  yazalım.</w:t>
      </w:r>
      <w:r>
        <w:rPr>
          <w:rFonts w:ascii="ALFABET98" w:hAnsi="ALFABET98"/>
          <w:sz w:val="72"/>
          <w:szCs w:val="72"/>
        </w:rPr>
        <w:t xml:space="preserve">  </w:t>
      </w:r>
    </w:p>
    <w:p w:rsidR="00E673A2" w:rsidRPr="00E872CB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1890" style="position:absolute;margin-left:-16.1pt;margin-top:9.4pt;width:521.25pt;height:36.85pt;z-index:-25104793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3kAFFhYEAADxDwAADgAAAAAAAAAAAAAAAAAuAgAAZHJzL2Uyb0RvYy54bWxQSwECLQAUAAYA&#10;CAAAACEAWCsPaOAAAAAKAQAADwAAAAAAAAAAAAAAAABwBgAAZHJzL2Rvd25yZXYueG1sUEsFBgAA&#10;AAAEAAQA8wAAAH0HAAAAAA==&#10;">
            <v:group id="Group 33" o:spid="_x0000_s189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ND/UKnCAAAA3QAAAA8A&#10;AAAAAAAAAAAAAAAAqgIAAGRycy9kb3ducmV2LnhtbFBLBQYAAAAABAAEAPoAAACZAwAAAAA=&#10;">
              <v:rect id="Rectangle 34" o:spid="_x0000_s189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WOeiMUA&#10;AADdAAAADwAAAGRycy9kb3ducmV2LnhtbESPT2vCQBTE70K/w/IK3nSTCmqjq/SfxWttJPT2yD6z&#10;odm3Ibs18dt3BcHjMDO/YdbbwTbiTJ2vHStIpwkI4tLpmisF+fdusgThA7LGxjEpuJCH7eZhtMZM&#10;u56/6HwIlYgQ9hkqMCG0mZS+NGTRT11LHL2T6yyGKLtK6g77CLeNfEqSubRYc1ww2NKbofL38GcV&#10;zKriwxT5u89tWsw/j5fja/+zU2r8OLysQAQawj18a++1gsUyfYbrm/gE5O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Y56IxQAAAN0AAAAPAAAAAAAAAAAAAAAAAJgCAABkcnMv&#10;ZG93bnJldi54bWxQSwUGAAAAAAQABAD1AAAAigMAAAAA&#10;" strokecolor="#2f5496 [2408]" strokeweight="1.5pt">
                <v:fill opacity="0"/>
              </v:rect>
              <v:rect id="Rectangle 35" o:spid="_x0000_s189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U8JAMEA&#10;AADdAAAADwAAAGRycy9kb3ducmV2LnhtbERPyW7CMBC9I/EP1iBxK05QKRBwIkQF5diy3EfxkETE&#10;4xAbCH9fH5A4Pr19mXWmFndqXWVZQTyKQBDnVldcKDgeNh8zEM4ja6wtk4InOcjSfm+JibYP/qP7&#10;3hcihLBLUEHpfZNI6fKSDLqRbYgDd7atQR9gW0jd4iOEm1qOo+hLGqw4NJTY0Lqk/LK/GQWnyXfD&#10;P9Lwb7z5nE9Ol+11HRulhoNutQDhqfNv8cu90wqms3HYH96EJyDT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VPCQD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189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R1WTccAAADdAAAADwAAAGRycy9kb3ducmV2LnhtbESPT2vCQBTE7wW/w/IK3urGHKykrqER&#10;CqbQg7YI3h7ZZ/40+zZmtyb59l2h0OMwM79hNuloWnGj3tWWFSwXEQjiwuqaSwVfn29PaxDOI2ts&#10;LZOCiRyk29nDBhNtBz7Q7ehLESDsElRQed8lUrqiIoNuYTvi4F1sb9AH2ZdS9zgEuGllHEUrabDm&#10;sFBhR7uKiu/jj1GQTe+nD+vz6/5ybq55lsU5Nkap+eP4+gLC0+j/w3/tvVbwvI6XcH8TnoDc/g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xHVZNxwAAAN0AAAAPAAAAAAAA&#10;AAAAAAAAAKECAABkcnMvZG93bnJldi54bWxQSwUGAAAAAAQABAD5AAAAlQMAAAAA&#10;" strokecolor="#2f5496 [2408]" strokeweight="1.5pt"/>
            <v:shape id="AutoShape 37" o:spid="_x0000_s189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c/IOsYAAADdAAAADwAAAGRycy9kb3ducmV2LnhtbESPT4vCMBTE7wt+h/AEb2tqD65Uo1hh&#10;wQoe/IPg7dE822rzUpus1m+/ERb2OMzMb5jZojO1eFDrKssKRsMIBHFudcWFguPh+3MCwnlkjbVl&#10;UvAiB4t572OGibZP3tFj7wsRIOwSVFB63yRSurwkg25oG+LgXWxr0AfZFlK3+AxwU8s4isbSYMVh&#10;ocSGViXlt/2PUZC+Nqet9dl9fTlf71maxhlejVKDfrecgvDU+f/wX3utFXxN4hjeb8ITkPN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HPyDrGAAAA3QAAAA8AAAAAAAAA&#10;AAAAAAAAoQIAAGRycy9kb3ducmV2LnhtbFBLBQYAAAAABAAEAPkAAACUAwAAAAA=&#10;" strokecolor="#2f5496 [2408]" strokeweight="1.5pt"/>
          </v:group>
        </w:pict>
      </w:r>
      <w:r w:rsidR="00E673A2" w:rsidRPr="00E872CB">
        <w:rPr>
          <w:rFonts w:ascii="ALFABET98" w:hAnsi="ALFABET98"/>
          <w:color w:val="A6A6A6" w:themeColor="background1" w:themeShade="A6"/>
          <w:sz w:val="72"/>
          <w:szCs w:val="72"/>
        </w:rPr>
        <w:t>m     m     m     m     m     m</w:t>
      </w:r>
    </w:p>
    <w:p w:rsidR="00E673A2" w:rsidRPr="00E872CB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1884" style="position:absolute;margin-left:-16.1pt;margin-top:9.4pt;width:521.25pt;height:36.85pt;z-index:-25104691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">
            <v:group id="Group 33" o:spid="_x0000_s188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++lrpwwAAAN0AAAAP&#10;AAAAAAAAAAAAAAAAAKoCAABkcnMvZG93bnJldi54bWxQSwUGAAAAAAQABAD6AAAAmgMAAAAA&#10;">
              <v:rect id="Rectangle 34" o:spid="_x0000_s188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2aUyMUA&#10;AADdAAAADwAAAGRycy9kb3ducmV2LnhtbESPQWvCQBSE70L/w/IKvekmSkWiq7RVi9faSOjtkX1m&#10;Q7NvQ3Y18d93hYLHYWa+YVabwTbiSp2vHStIJwkI4tLpmisF+fd+vADhA7LGxjEpuJGHzfpptMJM&#10;u56/6HoMlYgQ9hkqMCG0mZS+NGTRT1xLHL2z6yyGKLtK6g77CLeNnCbJXFqsOS4YbOnDUPl7vFgF&#10;s6rYmSLf+tymxfzzdDu99z97pV6eh7cliEBDeIT/2wetYDF9TeH+Jj4Buf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nZpTIxQAAAN0AAAAPAAAAAAAAAAAAAAAAAJgCAABkcnMv&#10;ZG93bnJldi54bWxQSwUGAAAAAAQABAD1AAAAigMAAAAA&#10;" strokecolor="#2f5496 [2408]" strokeweight="1.5pt">
                <v:fill opacity="0"/>
              </v:rect>
              <v:rect id="Rectangle 35" o:spid="_x0000_s188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M7+F8MA&#10;AADdAAAADwAAAGRycy9kb3ducmV2LnhtbESPT4vCMBTE7wt+h/CEva1pi120GkVcXD2u/+6P5tkW&#10;m5duE7V+eyMIHoeZ+Q0znXemFldqXWVZQTyIQBDnVldcKDjsV18jEM4ja6wtk4I7OZjPeh9TzLS9&#10;8ZauO1+IAGGXoYLS+yaT0uUlGXQD2xAH72Rbgz7ItpC6xVuAm1omUfQtDVYcFkpsaFlSft5djIJj&#10;+tPwWhr+i1fDcXo8//4vY6PUZ79bTEB46vw7/GpvtIJRkibwfBOegJw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M7+F8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188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JyhWsYAAADdAAAADwAAAGRycy9kb3ducmV2LnhtbESPQWvCQBSE74L/YXkFb7ppxBJSV2kE&#10;wQgetKXQ2yP7TGKzb2N21fjvXaHQ4zAz3zDzZW8acaXO1ZYVvE4iEMSF1TWXCr4+1+MEhPPIGhvL&#10;pOBODpaL4WCOqbY33tP14EsRIOxSVFB536ZSuqIig25iW+LgHW1n0AfZlVJ3eAtw08g4it6kwZrD&#10;QoUtrSoqfg8XoyC7b7931ufnzfHndM6zLM7xZJQavfQf7yA89f4//NfeaAVJPJvC8014AnL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CcoVrGAAAA3QAAAA8AAAAAAAAA&#10;AAAAAAAAoQIAAGRycy9kb3ducmV2LnhtbFBLBQYAAAAABAAEAPkAAACUAwAAAAA=&#10;" strokecolor="#2f5496 [2408]" strokeweight="1.5pt"/>
            <v:shape id="AutoShape 37" o:spid="_x0000_s188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3U5LsYAAADdAAAADwAAAGRycy9kb3ducmV2LnhtbESPQWvCQBSE74L/YXkFb7pp0BJSV2kE&#10;wQgetKXQ2yP7TGKzb2N21fjvXaHQ4zAz3zDzZW8acaXO1ZYVvE4iEMSF1TWXCr4+1+MEhPPIGhvL&#10;pOBODpaL4WCOqbY33tP14EsRIOxSVFB536ZSuqIig25iW+LgHW1n0AfZlVJ3eAtw08g4it6kwZrD&#10;QoUtrSoqfg8XoyC7b7931ufnzfHndM6zLM7xZJQavfQf7yA89f4//NfeaAVJPJvC8014AnL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91OS7GAAAA3QAAAA8AAAAAAAAA&#10;AAAAAAAAoQIAAGRycy9kb3ducmV2LnhtbFBLBQYAAAAABAAEAPkAAACUAwAAAAA=&#10;" strokecolor="#2f5496 [2408]" strokeweight="1.5pt"/>
          </v:group>
        </w:pict>
      </w:r>
      <w:r w:rsidR="00E673A2" w:rsidRPr="00E872CB">
        <w:rPr>
          <w:rFonts w:ascii="ALFABET98" w:hAnsi="ALFABET98"/>
          <w:color w:val="A6A6A6" w:themeColor="background1" w:themeShade="A6"/>
          <w:sz w:val="72"/>
          <w:szCs w:val="72"/>
        </w:rPr>
        <w:t>m     m     m     m     m     m</w:t>
      </w:r>
    </w:p>
    <w:p w:rsidR="00E673A2" w:rsidRPr="00E872CB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1878" style="position:absolute;margin-left:-16.1pt;margin-top:9.4pt;width:521.25pt;height:36.85pt;z-index:-25104588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N0WVVAXBAAA8Q8AAA4AAAAAAAAAAAAAAAAALgIAAGRycy9lMm9Eb2MueG1sUEsBAi0AFAAG&#10;AAgAAAAhAFgrD2jgAAAACgEAAA8AAAAAAAAAAAAAAAAAcQYAAGRycy9kb3ducmV2LnhtbFBLBQYA&#10;AAAABAAEAPMAAAB+BwAAAAA=&#10;">
            <v:group id="Group 33" o:spid="_x0000_s188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5fZwbFAAAA3QAA&#10;AA8AAAAAAAAAAAAAAAAAqgIAAGRycy9kb3ducmV2LnhtbFBLBQYAAAAABAAEAPoAAACcAwAAAAA=&#10;">
              <v:rect id="Rectangle 34" o:spid="_x0000_s188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8OpJ8UA&#10;AADdAAAADwAAAGRycy9kb3ducmV2LnhtbESPQWvCQBSE7wX/w/IK3upGpSqpq9hai1c1Erw9sq/Z&#10;0OzbkF1N/PddodDjMDPfMMt1b2txo9ZXjhWMRwkI4sLpiksF2Wn3sgDhA7LG2jEpuJOH9WrwtMRU&#10;u44PdDuGUkQI+xQVmBCaVEpfGLLoR64hjt63ay2GKNtS6ha7CLe1nCTJTFqsOC4YbOjDUPFzvFoF&#10;0zL/NHm29Zkd57Ov8/383l12Sg2f+80biEB9+A//tfdawWLyOofHm/gE5O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w6knxQAAAN0AAAAPAAAAAAAAAAAAAAAAAJgCAABkcnMv&#10;ZG93bnJldi54bWxQSwUGAAAAAAQABAD1AAAAigMAAAAA&#10;" strokecolor="#2f5496 [2408]" strokeweight="1.5pt">
                <v:fill opacity="0"/>
              </v:rect>
              <v:rect id="Rectangle 35" o:spid="_x0000_s188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SbJ/cEA&#10;AADdAAAADwAAAGRycy9kb3ducmV2LnhtbERPy26CQBTdm/gPk9ukOx0w0ljqQIwNrcv62t8wt0Bk&#10;7lBmRPr3zsLE5cl5r/PRtGKg3jWWFcTzCARxaXXDlYLTsZitQDiPrLG1TAr+yUGeTSdrTLW98Z6G&#10;g69ECGGXooLa+y6V0pU1GXRz2xEH7tf2Bn2AfSV1j7cQblq5iKI3abDh0FBjR9uaysvhahSck8+O&#10;v6Xhn7hYvifny9ffNjZKvb6Mmw8Qnkb/FD/cO61gtUjC3PAmPAGZ3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Umyf3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188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XSWsMcAAADdAAAADwAAAGRycy9kb3ducmV2LnhtbESPT2vCQBTE7wW/w/KE3uqmgYqNbqQR&#10;BFPwUFsEb4/sM3/Mvo3ZrcZv7wqFHoeZ+Q2zWA6mFRfqXW1ZweskAkFcWF1zqeDne/0yA+E8ssbW&#10;Mim4kYNlOnpaYKLtlb/osvOlCBB2CSqovO8SKV1RkUE3sR1x8I62N+iD7Eupe7wGuGllHEVTabDm&#10;sFBhR6uKitPu1yjIbp/7rfX5eXM8NOc8y+IcG6PU83j4mIPwNPj/8F97oxXM4rd3eLwJT0Cm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RdJawxwAAAN0AAAAPAAAAAAAA&#10;AAAAAAAAAKECAABkcnMvZG93bnJldi54bWxQSwUGAAAAAAQABAD5AAAAlQMAAAAA&#10;" strokecolor="#2f5496 [2408]" strokeweight="1.5pt"/>
            <v:shape id="AutoShape 37" o:spid="_x0000_s187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iL1kMMAAADdAAAADwAAAGRycy9kb3ducmV2LnhtbERPy2rCQBTdF/oPwy10VydmESQ6ihEK&#10;puCiWgruLplrEs3ciZlpHn/vLAouD+e92oymET11rrasYD6LQBAXVtdcKvg5fX4sQDiPrLGxTAom&#10;crBZv76sMNV24G/qj74UIYRdigoq79tUSldUZNDNbEscuIvtDPoAu1LqDocQbhoZR1EiDdYcGips&#10;aVdRcTv+GQXZ9PV7sD6/7y/n6z3PsjjHq1Hq/W3cLkF4Gv1T/O/eawWLOAn7w5vwBOT6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4i9ZDDAAAA3QAAAA8AAAAAAAAAAAAA&#10;AAAAoQIAAGRycy9kb3ducmV2LnhtbFBLBQYAAAAABAAEAPkAAACRAwAAAAA=&#10;" strokecolor="#2f5496 [2408]" strokeweight="1.5pt"/>
          </v:group>
        </w:pict>
      </w:r>
      <w:r w:rsidR="00E673A2" w:rsidRPr="00E872CB">
        <w:rPr>
          <w:rFonts w:ascii="ALFABET98" w:hAnsi="ALFABET98"/>
          <w:color w:val="A6A6A6" w:themeColor="background1" w:themeShade="A6"/>
          <w:sz w:val="72"/>
          <w:szCs w:val="72"/>
        </w:rPr>
        <w:t>m     m     m     m     m     m</w:t>
      </w:r>
    </w:p>
    <w:p w:rsidR="00E673A2" w:rsidRPr="00E872CB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1872" style="position:absolute;margin-left:-16.1pt;margin-top:9.4pt;width:521.25pt;height:36.85pt;z-index:-25104486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CF&#10;FttXEgQAAPEPAAAOAAAAAAAAAAAAAAAAAC4CAABkcnMvZTJvRG9jLnhtbFBLAQItABQABgAIAAAA&#10;IQBYKw9o4AAAAAoBAAAPAAAAAAAAAAAAAAAAAGwGAABkcnMvZG93bnJldi54bWxQSwUGAAAAAAQA&#10;BADzAAAAeQcAAAAA&#10;">
            <v:group id="Group 33" o:spid="_x0000_s187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8Iq7jFAAAA3QAA&#10;AA8AAAAAAAAAAAAAAAAAqgIAAGRycy9kb3ducmV2LnhtbFBLBQYAAAAABAAEAPoAAACcAwAAAAA=&#10;">
              <v:rect id="Rectangle 34" o:spid="_x0000_s187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pRlmcUA&#10;AADdAAAADwAAAGRycy9kb3ducmV2LnhtbESPT4vCMBTE78J+h/AW9qapCkWqUfaPLntVK8Xbo3k2&#10;xealNNHWb78RFvY4zMxvmNVmsI24U+drxwqmkwQEcel0zZWC/LgbL0D4gKyxcUwKHuRhs34ZrTDT&#10;ruc93Q+hEhHCPkMFJoQ2k9KXhiz6iWuJo3dxncUQZVdJ3WEf4baRsyRJpcWa44LBlj4NldfDzSqY&#10;V8XWFPmXz+20SL9Pj9NHf94p9fY6vC9BBBrCf/iv/aMVLGbpHJ5v4hOQ6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2lGWZxQAAAN0AAAAPAAAAAAAAAAAAAAAAAJgCAABkcnMv&#10;ZG93bnJldi54bWxQSwUGAAAAAAQABAD1AAAAigMAAAAA&#10;" strokecolor="#2f5496 [2408]" strokeweight="1.5pt">
                <v:fill opacity="0"/>
              </v:rect>
              <v:rect id="Rectangle 35" o:spid="_x0000_s187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gcJRcIA&#10;AADdAAAADwAAAGRycy9kb3ducmV2LnhtbESPS6vCMBSE94L/IZwL7jStqHh7jSKKj6XP/aE5ty02&#10;J7WJWv+9EQSXw8x8w0xmjSnFnWpXWFYQ9yIQxKnVBWcKTsdVdwzCeWSNpWVS8CQHs2m7NcFE2wfv&#10;6X7wmQgQdgkqyL2vEildmpNB17MVcfD+bW3QB1lnUtf4CHBTyn4UjaTBgsNCjhUtckovh5tRcB4u&#10;K95Iw7t4Nfgdni/r6yI2SnV+mvkfCE+N/4Y/7a1WMO6PBvB+E56An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aBwlF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187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lVWCMcAAADdAAAADwAAAGRycy9kb3ducmV2LnhtbESPQWvCQBSE74X+h+UVems2BhSJWcUU&#10;CqbgobYUentkn9lo9m3Mrhr/vVso9DjMzDdMsRptJy40+NaxgkmSgiCunW65UfD1+fYyB+EDssbO&#10;MSm4kYfV8vGhwFy7K3/QZRcaESHsc1RgQuhzKX1tyKJPXE8cvb0bLIYoh0bqAa8RbjuZpelMWmw5&#10;Lhjs6dVQfdydrYLy9v69daE6bfY/h1NVllmFB6vU89O4XoAINIb/8F97oxXMs9kUft/EJyCX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eVVYIxwAAAN0AAAAPAAAAAAAA&#10;AAAAAAAAAKECAABkcnMvZG93bnJldi54bWxQSwUGAAAAAAQABAD5AAAAlQMAAAAA&#10;" strokecolor="#2f5496 [2408]" strokeweight="1.5pt"/>
            <v:shape id="AutoShape 37" o:spid="_x0000_s187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ofIf8UAAADdAAAADwAAAGRycy9kb3ducmV2LnhtbESPQYvCMBSE7wv+h/AEb2tqD0WqUawg&#10;2AUPuiJ4ezTPttq81Car9d+bhYU9DjPzDTNf9qYRD+pcbVnBZByBIC6srrlUcPzefE5BOI+ssbFM&#10;Cl7kYLkYfMwx1fbJe3ocfCkChF2KCirv21RKV1Rk0I1tSxy8i+0M+iC7UuoOnwFuGhlHUSIN1hwW&#10;KmxpXVFxO/wYBdnr67SzPr9vL+frPc+yOMerUWo07FczEJ56/x/+a2+1gmmcJPD7JjwBuXg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ofIf8UAAADdAAAADwAAAAAAAAAA&#10;AAAAAAChAgAAZHJzL2Rvd25yZXYueG1sUEsFBgAAAAAEAAQA+QAAAJMDAAAAAA==&#10;" strokecolor="#2f5496 [2408]" strokeweight="1.5pt"/>
          </v:group>
        </w:pict>
      </w:r>
      <w:r w:rsidR="00E673A2" w:rsidRPr="00E872CB">
        <w:rPr>
          <w:rFonts w:ascii="ALFABET98" w:hAnsi="ALFABET98"/>
          <w:color w:val="A6A6A6" w:themeColor="background1" w:themeShade="A6"/>
          <w:sz w:val="72"/>
          <w:szCs w:val="72"/>
        </w:rPr>
        <w:t>m     m     m     m     m     m</w:t>
      </w:r>
    </w:p>
    <w:p w:rsidR="00E673A2" w:rsidRPr="00E872CB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lastRenderedPageBreak/>
        <w:pict>
          <v:group id="_x0000_s1866" style="position:absolute;margin-left:-16.1pt;margin-top:9.4pt;width:521.25pt;height:36.85pt;z-index:-25104384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Bb9D4xYEAADxDwAADgAAAAAAAAAAAAAAAAAuAgAAZHJzL2Uyb0RvYy54bWxQSwECLQAUAAYA&#10;CAAAACEAWCsPaOAAAAAKAQAADwAAAAAAAAAAAAAAAABwBgAAZHJzL2Rvd25yZXYueG1sUEsFBgAA&#10;AAAEAAQA8wAAAH0HAAAAAA==&#10;">
            <v:group id="Group 33" o:spid="_x0000_s186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O4JxSwwAAAN0AAAAP&#10;AAAAAAAAAAAAAAAAAKoCAABkcnMvZG93bnJldi54bWxQSwUGAAAAAAQABAD6AAAAmgMAAAAA&#10;">
              <v:rect id="Rectangle 34" o:spid="_x0000_s187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3xSc8UA&#10;AADdAAAADwAAAGRycy9kb3ducmV2LnhtbESPQWvCQBSE7wX/w/KE3upGC0Gjq2hbS6/VSPD2yD6z&#10;wezbkN2a+O+7hYLHYWa+YVabwTbiRp2vHSuYThIQxKXTNVcK8uP+ZQ7CB2SNjWNScCcPm/XoaYWZ&#10;dj1/0+0QKhEh7DNUYEJoMyl9aciin7iWOHoX11kMUXaV1B32EW4bOUuSVFqsOS4YbOnNUHk9/FgF&#10;r1XxYYr83ed2WqSfp/tp15/3Sj2Ph+0SRKAhPML/7S+tYD5LF/D3Jj4Buf4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fFJzxQAAAN0AAAAPAAAAAAAAAAAAAAAAAJgCAABkcnMv&#10;ZG93bnJldi54bWxQSwUGAAAAAAQABAD1AAAAigMAAAAA&#10;" strokecolor="#2f5496 [2408]" strokeweight="1.5pt">
                <v:fill opacity="0"/>
              </v:rect>
              <v:rect id="Rectangle 35" o:spid="_x0000_s187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OWZm8EA&#10;AADdAAAADwAAAGRycy9kb3ducmV2LnhtbERPyW7CMBC9I/EP1iBxK05QKRBwIkQF5diy3EfxkETE&#10;4xAbCH9fH5A4Pr19mXWmFndqXWVZQTyKQBDnVldcKDgeNh8zEM4ja6wtk4InOcjSfm+JibYP/qP7&#10;3hcihLBLUEHpfZNI6fKSDLqRbYgDd7atQR9gW0jd4iOEm1qOo+hLGqw4NJTY0Lqk/LK/GQWnyXfD&#10;P9Lwb7z5nE9Ol+11HRulhoNutQDhqfNv8cu90wpm42nYH96EJyDT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DlmZv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186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LfG1scAAADdAAAADwAAAGRycy9kb3ducmV2LnhtbESPT2vCQBTE7wW/w/IK3urGHKykrqER&#10;CqbQg7YI3h7ZZ/40+zZmtyb59l2h0OMwM79hNuloWnGj3tWWFSwXEQjiwuqaSwVfn29PaxDOI2ts&#10;LZOCiRyk29nDBhNtBz7Q7ehLESDsElRQed8lUrqiIoNuYTvi4F1sb9AH2ZdS9zgEuGllHEUrabDm&#10;sFBhR7uKiu/jj1GQTe+nD+vz6/5ybq55lsU5Nkap+eP4+gLC0+j/w3/tvVawjp+XcH8TnoDc/g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kt8bWxwAAAN0AAAAPAAAAAAAA&#10;AAAAAAAAAKECAABkcnMvZG93bnJldi54bWxQSwUGAAAAAAQABAD5AAAAlQMAAAAA&#10;" strokecolor="#2f5496 [2408]" strokeweight="1.5pt"/>
            <v:shape id="AutoShape 37" o:spid="_x0000_s186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GVYocYAAADdAAAADwAAAGRycy9kb3ducmV2LnhtbESPT4vCMBTE7wt+h/AEb2tqD65Uo1hh&#10;wQoe/IPg7dE822rzUpus1m+/ERb2OMzMb5jZojO1eFDrKssKRsMIBHFudcWFguPh+3MCwnlkjbVl&#10;UvAiB4t572OGibZP3tFj7wsRIOwSVFB63yRSurwkg25oG+LgXWxr0AfZFlK3+AxwU8s4isbSYMVh&#10;ocSGViXlt/2PUZC+Nqet9dl9fTlf71maxhlejVKDfrecgvDU+f/wX3utFUzirxjeb8ITkPN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RlWKHGAAAA3QAAAA8AAAAAAAAA&#10;AAAAAAAAoQIAAGRycy9kb3ducmV2LnhtbFBLBQYAAAAABAAEAPkAAACUAwAAAAA=&#10;" strokecolor="#2f5496 [2408]" strokeweight="1.5pt"/>
          </v:group>
        </w:pict>
      </w:r>
      <w:r w:rsidR="00E673A2" w:rsidRPr="00E872CB">
        <w:rPr>
          <w:rFonts w:ascii="ALFABET98" w:hAnsi="ALFABET98"/>
          <w:color w:val="A6A6A6" w:themeColor="background1" w:themeShade="A6"/>
          <w:sz w:val="72"/>
          <w:szCs w:val="72"/>
        </w:rPr>
        <w:t>m     m     m     m     m     m</w:t>
      </w:r>
    </w:p>
    <w:p w:rsidR="00E673A2" w:rsidRPr="00E872CB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1860" style="position:absolute;margin-left:-16.1pt;margin-top:9.4pt;width:521.25pt;height:36.85pt;z-index:-25104281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XFIkPhYEAADxDwAADgAAAAAAAAAAAAAAAAAuAgAAZHJzL2Uyb0RvYy54bWxQSwECLQAUAAYA&#10;CAAAACEAWCsPaOAAAAAKAQAADwAAAAAAAAAAAAAAAABwBgAAZHJzL2Rvd25yZXYueG1sUEsFBgAA&#10;AAAEAAQA8wAAAH0HAAAAAA==&#10;">
            <v:group id="Group 33" o:spid="_x0000_s186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KdACKxgAAAN0A&#10;AAAPAAAAAAAAAAAAAAAAAKoCAABkcnMvZG93bnJldi54bWxQSwUGAAAAAAQABAD6AAAAnQMAAAAA&#10;">
              <v:rect id="Rectangle 34" o:spid="_x0000_s186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+jOq8UA&#10;AADdAAAADwAAAGRycy9kb3ducmV2LnhtbESPQWvCQBSE7wX/w/IK3upGpSqpq9hai1c1Erw9sq/Z&#10;0OzbkF1N/PddodDjMDPfMMt1b2txo9ZXjhWMRwkI4sLpiksF2Wn3sgDhA7LG2jEpuJOH9WrwtMRU&#10;u44PdDuGUkQI+xQVmBCaVEpfGLLoR64hjt63ay2GKNtS6ha7CLe1nCTJTFqsOC4YbOjDUPFzvFoF&#10;0zL/NHm29Zkd57Ov8/383l12Sg2f+80biEB9+A//tfdawWIyf4XHm/gE5O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6M6rxQAAAN0AAAAPAAAAAAAAAAAAAAAAAJgCAABkcnMv&#10;ZG93bnJldi54bWxQSwUGAAAAAAQABAD1AAAAigMAAAAA&#10;" strokecolor="#2f5496 [2408]" strokeweight="1.5pt">
                <v:fill opacity="0"/>
              </v:rect>
              <v:rect id="Rectangle 35" o:spid="_x0000_s186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ECkdMMA&#10;AADdAAAADwAAAGRycy9kb3ducmV2LnhtbESPS4vCQBCE74L/YWjBm04iPqOjiKK7x10f9ybTJsFM&#10;T8yMGv/9zoLgsaiqr6jFqjGleFDtCssK4n4Egji1uuBMwem4601BOI+ssbRMCl7kYLVstxaYaPvk&#10;X3ocfCYChF2CCnLvq0RKl+Zk0PVtRRy8i60N+iDrTOoanwFuSjmIorE0WHBYyLGiTU7p9XA3Cs6j&#10;bcVf0vBPvBvORufr/raJjVLdTrOeg/DU+E/43f7WCqaDyRj+34QnIJ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ECkd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186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BL7OccAAADdAAAADwAAAGRycy9kb3ducmV2LnhtbESPQWvCQBSE74X+h+UVems25qASs4op&#10;FEzBQ20p9PbIPrPR7NuYXTX+e7dQ6HGYmW+YYjXaTlxo8K1jBZMkBUFcO91yo+Dr8+1lDsIHZI2d&#10;Y1JwIw+r5eNDgbl2V/6gyy40IkLY56jAhNDnUvrakEWfuJ44ens3WAxRDo3UA14j3HYyS9OptNhy&#10;XDDY06uh+rg7WwXl7f1760J12ux/DqeqLLMKD1ap56dxvQARaAz/4b/2RiuYZ7MZ/L6JT0Au7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EEvs5xwAAAN0AAAAPAAAAAAAA&#10;AAAAAAAAAKECAABkcnMvZG93bnJldi54bWxQSwUGAAAAAAQABAD5AAAAlQMAAAAA&#10;" strokecolor="#2f5496 [2408]" strokeweight="1.5pt"/>
            <v:shape id="AutoShape 37" o:spid="_x0000_s186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Y1vS8QAAADdAAAADwAAAGRycy9kb3ducmV2LnhtbERPTWvCQBC9F/wPywje6qY5tCG6SiMI&#10;RuihaSn0NmTHJJqdjdmtSf599yB4fLzv9XY0rbhR7xrLCl6WEQji0uqGKwXfX/vnBITzyBpby6Rg&#10;Igfbzexpjam2A3/SrfCVCCHsUlRQe9+lUrqyJoNuaTviwJ1sb9AH2FdS9ziEcNPKOIpepcGGQ0ON&#10;He1qKi/Fn1GQTcefD+vz6+H0e77mWRbneDZKLebj+wqEp9E/xHf3QStI4rcwN7wJT0Bu/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1jW9LxAAAAN0AAAAPAAAAAAAAAAAA&#10;AAAAAKECAABkcnMvZG93bnJldi54bWxQSwUGAAAAAAQABAD5AAAAkgMAAAAA&#10;" strokecolor="#2f5496 [2408]" strokeweight="1.5pt"/>
          </v:group>
        </w:pict>
      </w:r>
      <w:r w:rsidR="00E673A2" w:rsidRPr="00E872CB">
        <w:rPr>
          <w:rFonts w:ascii="ALFABET98" w:hAnsi="ALFABET98"/>
          <w:color w:val="A6A6A6" w:themeColor="background1" w:themeShade="A6"/>
          <w:sz w:val="72"/>
          <w:szCs w:val="72"/>
        </w:rPr>
        <w:t>m     m     m     m     m     m</w:t>
      </w:r>
    </w:p>
    <w:p w:rsidR="00E673A2" w:rsidRPr="00E872CB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1854" style="position:absolute;margin-left:-16.1pt;margin-top:9.4pt;width:521.25pt;height:36.85pt;z-index:-25104179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">
            <v:group id="Group 33" o:spid="_x0000_s185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AmnauwwAAAN0AAAAP&#10;AAAAAAAAAAAAAAAAAKoCAABkcnMvZG93bnJldi54bWxQSwUGAAAAAAQABAD6AAAAmgMAAAAA&#10;">
              <v:rect id="Rectangle 34" o:spid="_x0000_s185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Qa4j8UA&#10;AADdAAAADwAAAGRycy9kb3ducmV2LnhtbESPQWvCQBSE7wX/w/KE3uomChJSV1FbS6/aSOjtkX3N&#10;BrNvQ3Y18d93hUKPw8x8w6w2o23FjXrfOFaQzhIQxJXTDdcKiq/DSwbCB2SNrWNScCcPm/XkaYW5&#10;dgMf6XYKtYgQ9jkqMCF0uZS+MmTRz1xHHL0f11sMUfa11D0OEW5bOU+SpbTYcFww2NHeUHU5Xa2C&#10;RV2+m7J484VNy+XH+X7eDd8HpZ6n4/YVRKAx/If/2p9aQTbPUni8iU9Ar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BriPxQAAAN0AAAAPAAAAAAAAAAAAAAAAAJgCAABkcnMv&#10;ZG93bnJldi54bWxQSwUGAAAAAAQABAD1AAAAigMAAAAA&#10;" strokecolor="#2f5496 [2408]" strokeweight="1.5pt">
                <v:fill opacity="0"/>
              </v:rect>
              <v:rect id="Rectangle 35" o:spid="_x0000_s185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7SUMQA&#10;AADdAAAADwAAAGRycy9kb3ducmV2LnhtbESPQWvCQBSE70L/w/IKvekmoZEYXUNJsfZobb0/sq9J&#10;MPs2zW5N/PddQehxmJlvmE0xmU5caHCtZQXxIgJBXFndcq3g63M3z0A4j6yxs0wKruSg2D7MNphr&#10;O/IHXY6+FgHCLkcFjfd9LqWrGjLoFrYnDt63HQz6IIda6gHHADedTKJoKQ22HBYa7KlsqDoff42C&#10;U/ra814aPsS751V6Or/9lLFR6ulxelmD8DT5//C9/a4VZEmWwO1NeAJy+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qu0lD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185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vyNHcYAAADdAAAADwAAAGRycy9kb3ducmV2LnhtbESPQWvCQBSE7wX/w/IEb3VjhBJSVzGC&#10;YAQPain09sg+k2j2bcyuGv99Vyj0OMzMN8xs0ZtG3KlztWUFk3EEgriwuuZSwddx/Z6AcB5ZY2OZ&#10;FDzJwWI+eJthqu2D93Q/+FIECLsUFVTet6mUrqjIoBvbljh4J9sZ9EF2pdQdPgLcNDKOog9psOaw&#10;UGFLq4qKy+FmFGTP7ffO+vy6Of2cr3mWxTmejVKjYb/8BOGp9//hv/ZGK0jiZAqvN+EJyPk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78jR3GAAAA3QAAAA8AAAAAAAAA&#10;AAAAAAAAoQIAAGRycy9kb3ducmV2LnhtbFBLBQYAAAAABAAEAPkAAACUAwAAAAA=&#10;" strokecolor="#2f5496 [2408]" strokeweight="1.5pt"/>
            <v:shape id="AutoShape 37" o:spid="_x0000_s185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RUVacYAAADdAAAADwAAAGRycy9kb3ducmV2LnhtbESPQWvCQBSE7wX/w/IEb3VjkBJSVzGC&#10;YAQPain09sg+k2j2bcyuGv99Vyj0OMzMN8xs0ZtG3KlztWUFk3EEgriwuuZSwddx/Z6AcB5ZY2OZ&#10;FDzJwWI+eJthqu2D93Q/+FIECLsUFVTet6mUrqjIoBvbljh4J9sZ9EF2pdQdPgLcNDKOog9psOaw&#10;UGFLq4qKy+FmFGTP7ffO+vy6Of2cr3mWxTmejVKjYb/8BOGp9//hv/ZGK0jiZAqvN+EJyPk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EVFWnGAAAA3QAAAA8AAAAAAAAA&#10;AAAAAAAAoQIAAGRycy9kb3ducmV2LnhtbFBLBQYAAAAABAAEAPkAAACUAwAAAAA=&#10;" strokecolor="#2f5496 [2408]" strokeweight="1.5pt"/>
          </v:group>
        </w:pict>
      </w:r>
      <w:r w:rsidR="00E673A2" w:rsidRPr="00E872CB">
        <w:rPr>
          <w:rFonts w:ascii="ALFABET98" w:hAnsi="ALFABET98"/>
          <w:color w:val="A6A6A6" w:themeColor="background1" w:themeShade="A6"/>
          <w:sz w:val="72"/>
          <w:szCs w:val="72"/>
        </w:rPr>
        <w:t>m     m     m     m     m     m</w:t>
      </w:r>
    </w:p>
    <w:p w:rsidR="00E673A2" w:rsidRPr="00E872CB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1848" style="position:absolute;margin-left:-16.1pt;margin-top:9.4pt;width:521.25pt;height:36.85pt;z-index:-25104076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G+crQgXBAAA8Q8AAA4AAAAAAAAAAAAAAAAALgIAAGRycy9lMm9Eb2MueG1sUEsBAi0AFAAG&#10;AAgAAAAhAFgrD2jgAAAACgEAAA8AAAAAAAAAAAAAAAAAcQYAAGRycy9kb3ducmV2LnhtbFBLBQYA&#10;AAAABAAEAPMAAAB+BwAAAAA=&#10;">
            <v:group id="Group 33" o:spid="_x0000_s185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A/S0HFAAAA3QAA&#10;AA8AAAAAAAAAAAAAAAAAqgIAAGRycy9kb3ducmV2LnhtbFBLBQYAAAAABAAEAPoAAACcAwAAAAA=&#10;">
              <v:rect id="Rectangle 34" o:spid="_x0000_s185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aOFYMUA&#10;AADdAAAADwAAAGRycy9kb3ducmV2LnhtbESPT2vCQBTE7wW/w/KE3upGCxqiq9g/ll61kdDbI/vM&#10;BrNvQ3Zr4rfvCoLHYWZ+w6w2g23EhTpfO1YwnSQgiEuna64U5D+7lxSED8gaG8ek4EoeNuvR0woz&#10;7Xre0+UQKhEh7DNUYEJoMyl9aciin7iWOHon11kMUXaV1B32EW4bOUuSubRYc1ww2NK7ofJ8+LMK&#10;Xqvi0xT5h8/ttJh/Ha/Ht/53p9TzeNguQQQawiN8b39rBeksXcDtTXwCcv0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5o4VgxQAAAN0AAAAPAAAAAAAAAAAAAAAAAJgCAABkcnMv&#10;ZG93bnJldi54bWxQSwUGAAAAAAQABAD1AAAAigMAAAAA&#10;" strokecolor="#2f5496 [2408]" strokeweight="1.5pt">
                <v:fill opacity="0"/>
              </v:rect>
              <v:rect id="Rectangle 35" o:spid="_x0000_s185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0blusAA&#10;AADdAAAADwAAAGRycy9kb3ducmV2LnhtbERPy4rCMBTdD/gP4QruxrQyDrWaiijqLMfX/tJc29Lm&#10;pjYZrX8/WQguD+e9WPamEXfqXGVZQTyOQBDnVldcKDiftp8JCOeRNTaWScGTHCyzwccCU20ffKD7&#10;0RcihLBLUUHpfZtK6fKSDLqxbYkDd7WdQR9gV0jd4SOEm0ZOouhbGqw4NJTY0rqkvD7+GQWX6abl&#10;vTT8G2+/ZtNLvbutY6PUaNiv5iA89f4tfrl/tIJkkoS54U14AjL7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0blus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185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xS698YAAADdAAAADwAAAGRycy9kb3ducmV2LnhtbESPQWvCQBSE7wX/w/IEb3VjDpKmrmIE&#10;wQgeqqXQ2yP7TKLZtzG7avz3XUHocZiZb5jZojeNuFHnassKJuMIBHFhdc2lgu/D+j0B4TyyxsYy&#10;KXiQg8V88DbDVNs7f9Ft70sRIOxSVFB536ZSuqIig25sW+LgHW1n0AfZlVJ3eA9w08g4iqbSYM1h&#10;ocKWVhUV5/3VKMge25+d9fllc/w9XfIsi3M8GaVGw375CcJT7//Dr/ZGK0ji5AOeb8ITkP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8UuvfGAAAA3QAAAA8AAAAAAAAA&#10;AAAAAAAAoQIAAGRycy9kb3ducmV2LnhtbFBLBQYAAAAABAAEAPkAAACUAwAAAAA=&#10;" strokecolor="#2f5496 [2408]" strokeweight="1.5pt"/>
            <v:shape id="AutoShape 37" o:spid="_x0000_s184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/eFt8QAAADdAAAADwAAAGRycy9kb3ducmV2LnhtbERPu2rDMBTdA/0HcQvdYrkeSuJYCXWh&#10;EBc6NAmFbhfr+hXryrFUx/n7aihkPJx3tptNLyYaXWtZwXMUgyAurW65VnA6vi9XIJxH1thbJgU3&#10;crDbPiwyTLW98hdNB1+LEMIuRQWN90MqpSsbMugiOxAHrrKjQR/gWEs94jWEm14mcfwiDbYcGhoc&#10;6K2h8nz4NQry28f3p/XFZV/9dJciz5MCO6PU0+P8ugHhafZ38b97rxWsknXYH96EJyC3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794W3xAAAAN0AAAAPAAAAAAAAAAAA&#10;AAAAAKECAABkcnMvZG93bnJldi54bWxQSwUGAAAAAAQABAD5AAAAkgMAAAAA&#10;" strokecolor="#2f5496 [2408]" strokeweight="1.5pt"/>
          </v:group>
        </w:pict>
      </w:r>
      <w:r w:rsidR="00E673A2" w:rsidRPr="00E872CB">
        <w:rPr>
          <w:rFonts w:ascii="ALFABET98" w:hAnsi="ALFABET98"/>
          <w:color w:val="A6A6A6" w:themeColor="background1" w:themeShade="A6"/>
          <w:sz w:val="72"/>
          <w:szCs w:val="72"/>
        </w:rPr>
        <w:t>m     m     m     m     m     m</w:t>
      </w:r>
    </w:p>
    <w:p w:rsidR="00E673A2" w:rsidRPr="00E872CB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1842" style="position:absolute;margin-left:-16.1pt;margin-top:9.4pt;width:521.25pt;height:36.85pt;z-index:-25103974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AB&#10;PJxkEgQAAPEPAAAOAAAAAAAAAAAAAAAAAC4CAABkcnMvZTJvRG9jLnhtbFBLAQItABQABgAIAAAA&#10;IQBYKw9o4AAAAAoBAAAPAAAAAAAAAAAAAAAAAGwGAABkcnMvZG93bnJldi54bWxQSwUGAAAAAAQA&#10;BADzAAAAeQcAAAAA&#10;">
            <v:group id="Group 33" o:spid="_x0000_s184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a3dufxgAAAN0A&#10;AAAPAAAAAAAAAAAAAAAAAKoCAABkcnMvZG93bnJldi54bWxQSwUGAAAAAAQABAD6AAAAnQMAAAAA&#10;">
              <v:rect id="Rectangle 34" o:spid="_x0000_s184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0EVvsUA&#10;AADdAAAADwAAAGRycy9kb3ducmV2LnhtbESPQWvCQBSE7wX/w/KE3upGBdHoKrbW0ms1Erw9ss9s&#10;MPs2ZFcT/323UPA4zMw3zGrT21rcqfWVYwXjUQKCuHC64lJBdty/zUH4gKyxdkwKHuRhsx68rDDV&#10;ruMfuh9CKSKEfYoKTAhNKqUvDFn0I9cQR+/iWoshyraUusUuwm0tJ0kykxYrjgsGG/owVFwPN6tg&#10;WuafJs92PrPjfPZ1epzeu/Neqddhv12CCNSHZ/i//a0VzCeLKfy9iU9Ar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QRW+xQAAAN0AAAAPAAAAAAAAAAAAAAAAAJgCAABkcnMv&#10;ZG93bnJldi54bWxQSwUGAAAAAAQABAD1AAAAigMAAAAA&#10;" strokecolor="#2f5496 [2408]" strokeweight="1.5pt">
                <v:fill opacity="0"/>
              </v:rect>
              <v:rect id="Rectangle 35" o:spid="_x0000_s184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9J5YsMA&#10;AADdAAAADwAAAGRycy9kb3ducmV2LnhtbESPT4vCMBTE7wt+h/AEb2ta0UVro4ii7nHXP/dH82xL&#10;m5faRK3ffiMIexxm5jdMuuxMLe7UutKygngYgSDOrC45V3A6bj+nIJxH1lhbJgVPcrBc9D5STLR9&#10;8C/dDz4XAcIuQQWF900ipcsKMuiGtiEO3sW2Bn2QbS51i48AN7UcRdGXNFhyWCiwoXVBWXW4GQXn&#10;yabhvTT8E2/Hs8m52l3XsVFq0O9WcxCeOv8ffre/tYLpaDaG15vwBOTi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9J5Ys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184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4AmL8cAAADdAAAADwAAAGRycy9kb3ducmV2LnhtbESPT2vCQBTE7wW/w/KE3uqmgYqNbqQR&#10;BFPwUFsEb4/sM3/Mvo3ZrcZv7wqFHoeZ+Q2zWA6mFRfqXW1ZweskAkFcWF1zqeDne/0yA+E8ssbW&#10;Mim4kYNlOnpaYKLtlb/osvOlCBB2CSqovO8SKV1RkUE3sR1x8I62N+iD7Eupe7wGuGllHEVTabDm&#10;sFBhR6uKitPu1yjIbp/7rfX5eXM8NOc8y+IcG6PU83j4mIPwNPj/8F97oxXM4vc3eLwJT0Cm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rgCYvxwAAAN0AAAAPAAAAAAAA&#10;AAAAAAAAAKECAABkcnMvZG93bnJldi54bWxQSwUGAAAAAAQABAD5AAAAlQMAAAAA&#10;" strokecolor="#2f5496 [2408]" strokeweight="1.5pt"/>
            <v:shape id="AutoShape 37" o:spid="_x0000_s184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1K4WMYAAADdAAAADwAAAGRycy9kb3ducmV2LnhtbESPT4vCMBTE78J+h/AWvGlqD6LVKHZh&#10;wQoe/MPC3h7Ns602L7WJWr+9WVjwOMzMb5j5sjO1uFPrKssKRsMIBHFudcWFguPhezAB4Tyyxtoy&#10;KXiSg+XiozfHRNsH7+i+94UIEHYJKii9bxIpXV6SQTe0DXHwTrY16INsC6lbfAS4qWUcRWNpsOKw&#10;UGJDXyXll/3NKEifm5+t9dl1ffo9X7M0jTM8G6X6n91qBsJT59/h//ZaK5jE0zH8vQlPQC5e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tSuFjGAAAA3QAAAA8AAAAAAAAA&#10;AAAAAAAAoQIAAGRycy9kb3ducmV2LnhtbFBLBQYAAAAABAAEAPkAAACUAwAAAAA=&#10;" strokecolor="#2f5496 [2408]" strokeweight="1.5pt"/>
          </v:group>
        </w:pict>
      </w:r>
      <w:r w:rsidR="00E673A2" w:rsidRPr="00E872CB">
        <w:rPr>
          <w:rFonts w:ascii="ALFABET98" w:hAnsi="ALFABET98"/>
          <w:color w:val="A6A6A6" w:themeColor="background1" w:themeShade="A6"/>
          <w:sz w:val="72"/>
          <w:szCs w:val="72"/>
        </w:rPr>
        <w:t>m     m     m     m     m     m</w:t>
      </w:r>
    </w:p>
    <w:p w:rsidR="00E673A2" w:rsidRPr="00E872CB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1836" style="position:absolute;margin-left:-16.1pt;margin-top:9.4pt;width:521.25pt;height:36.85pt;z-index:-25103872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szIZeRYEAADxDwAADgAAAAAAAAAAAAAAAAAuAgAAZHJzL2Uyb0RvYy54bWxQSwECLQAUAAYA&#10;CAAAACEAWCsPaOAAAAAKAQAADwAAAAAAAAAAAAAAAABwBgAAZHJzL2Rvd25yZXYueG1sUEsFBgAA&#10;AAAEAAQA8wAAAH0HAAAAAA==&#10;">
            <v:group id="Group 33" o:spid="_x0000_s183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uzXsdcQAAADdAAAA&#10;DwAAAAAAAAAAAAAAAACqAgAAZHJzL2Rvd25yZXYueG1sUEsFBgAAAAAEAAQA+gAAAJsDAAAAAA==&#10;">
              <v:rect id="Rectangle 34" o:spid="_x0000_s184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qkiVMUA&#10;AADdAAAADwAAAGRycy9kb3ducmV2LnhtbESPQWvCQBSE74L/YXmCN92oIJq6irYqvdZGQm+P7Gs2&#10;NPs2ZFcT/71bKPQ4zMw3zGbX21rcqfWVYwWzaQKCuHC64lJB9nmarED4gKyxdkwKHuRhtx0ONphq&#10;1/EH3S+hFBHCPkUFJoQmldIXhiz6qWuIo/ftWoshyraUusUuwm0t50mylBYrjgsGG3o1VPxcblbB&#10;osyPJs/efGZn+fJ8fVwP3ddJqfGo37+ACNSH//Bf+10rWM3Xa/h9E5+A3D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qSJUxQAAAN0AAAAPAAAAAAAAAAAAAAAAAJgCAABkcnMv&#10;ZG93bnJldi54bWxQSwUGAAAAAAQABAD1AAAAigMAAAAA&#10;" strokecolor="#2f5496 [2408]" strokeweight="1.5pt">
                <v:fill opacity="0"/>
              </v:rect>
              <v:rect id="Rectangle 35" o:spid="_x0000_s184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gLle78A&#10;AADdAAAADwAAAGRycy9kb3ducmV2LnhtbERPy4rCMBTdC/5DuMLsNK0vtBpFFB2XPveX5toWm5va&#10;ZLT+vVkMuDyc93zZmFI8qXaFZQVxLwJBnFpdcKbgct52JyCcR9ZYWiYFb3KwXLRbc0y0ffGRnief&#10;iRDCLkEFufdVIqVLczLoerYiDtzN1gZ9gHUmdY2vEG5K2Y+isTRYcGjIsaJ1Tun99GcUXEebin+l&#10;4UO8HU5H1/vusY6NUj+dZjUD4anxX/G/e68VTAZR2B/ehCcgFx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OAuV7vwAAAN0AAAAPAAAAAAAAAAAAAAAAAJgCAABkcnMvZG93bnJl&#10;di54bWxQSwUGAAAAAAQABAD1AAAAhAMAAAAA&#10;" fillcolor="#deeaf6 [660]" strokecolor="#c00000" strokeweight="1pt">
                <v:stroke dashstyle="dash"/>
              </v:rect>
            </v:group>
            <v:shape id="AutoShape 36" o:spid="_x0000_s183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lC6NsUAAADdAAAADwAAAGRycy9kb3ducmV2LnhtbESPQYvCMBSE78L+h/AWvNlUBZFqlO2C&#10;YAUPq7Kwt0fzbKvNS22i1n9vFgSPw8x8w8yXnanFjVpXWVYwjGIQxLnVFRcKDvvVYArCeWSNtWVS&#10;8CAHy8VHb46Jtnf+odvOFyJA2CWooPS+SaR0eUkGXWQb4uAdbWvQB9kWUrd4D3BTy1EcT6TBisNC&#10;iQ19l5Sfd1ejIH1sfrfWZ5f18e90ydJ0lOHJKNX/7L5mIDx1/h1+tddawXQcD+H/TXgCcvEE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SlC6NsUAAADdAAAADwAAAAAAAAAA&#10;AAAAAAChAgAAZHJzL2Rvd25yZXYueG1sUEsFBgAAAAAEAAQA+QAAAJMDAAAAAA==&#10;" strokecolor="#2f5496 [2408]" strokeweight="1.5pt"/>
            <v:shape id="AutoShape 37" o:spid="_x0000_s183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oIkQcYAAADdAAAADwAAAGRycy9kb3ducmV2LnhtbESPT4vCMBTE74LfITzBm6ZWWKRrlK2w&#10;YAUP/kHY26N5tnWbl9pktX77jSB4HGbmN8x82Zla3Kh1lWUFk3EEgji3uuJCwfHwPZqBcB5ZY22Z&#10;FDzIwXLR780x0fbOO7rtfSEChF2CCkrvm0RKl5dk0I1tQxy8s20N+iDbQuoW7wFuahlH0Yc0WHFY&#10;KLGhVUn57/7PKEgfm9PW+uy6Pv9crlmaxhlejFLDQff1CcJT59/hV3utFcymUQzPN+EJyMU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qCJEHGAAAA3QAAAA8AAAAAAAAA&#10;AAAAAAAAoQIAAGRycy9kb3ducmV2LnhtbFBLBQYAAAAABAAEAPkAAACUAwAAAAA=&#10;" strokecolor="#2f5496 [2408]" strokeweight="1.5pt"/>
          </v:group>
        </w:pict>
      </w:r>
      <w:r w:rsidR="00E673A2" w:rsidRPr="00E872CB">
        <w:rPr>
          <w:rFonts w:ascii="ALFABET98" w:hAnsi="ALFABET98"/>
          <w:color w:val="A6A6A6" w:themeColor="background1" w:themeShade="A6"/>
          <w:sz w:val="72"/>
          <w:szCs w:val="72"/>
        </w:rPr>
        <w:t>m     m     m     m     m     m</w:t>
      </w:r>
    </w:p>
    <w:p w:rsidR="00E673A2" w:rsidRPr="00E872CB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1830" style="position:absolute;margin-left:-16.1pt;margin-top:9.4pt;width:521.25pt;height:36.85pt;z-index:-25103769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">
            <v:group id="Group 33" o:spid="_x0000_s183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pJN8ascAAADd&#10;AAAADwAAAAAAAAAAAAAAAACqAgAAZHJzL2Rvd25yZXYueG1sUEsFBgAAAAAEAAQA+gAAAJ4DAAAA&#10;AA==&#10;">
              <v:rect id="Rectangle 34" o:spid="_x0000_s183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Q+yS8UA&#10;AADdAAAADwAAAGRycy9kb3ducmV2LnhtbESPQWvCQBSE7wX/w/KE3upGpSLRVWytxWs1Erw9ss9s&#10;MPs2ZLcm/vuuUPA4zMw3zHLd21rcqPWVYwXjUQKCuHC64lJBdty9zUH4gKyxdkwK7uRhvRq8LDHV&#10;ruMfuh1CKSKEfYoKTAhNKqUvDFn0I9cQR+/iWoshyraUusUuwm0tJ0kykxYrjgsGG/o0VFwPv1bB&#10;tMy/TJ5tfWbH+ez7dD99dOedUq/DfrMAEagPz/B/e68VzKfJOzzexCcgV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9D7JLxQAAAN0AAAAPAAAAAAAAAAAAAAAAAJgCAABkcnMv&#10;ZG93bnJldi54bWxQSwUGAAAAAAQABAD1AAAAigMAAAAA&#10;" strokecolor="#2f5496 [2408]" strokeweight="1.5pt">
                <v:fill opacity="0"/>
              </v:rect>
              <v:rect id="Rectangle 35" o:spid="_x0000_s183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qfYlMMA&#10;AADdAAAADwAAAGRycy9kb3ducmV2LnhtbESPQYvCMBSE78L+h/AWvGnaVYtWoyyKrkfX1fujebbF&#10;5qU2Ueu/3wiCx2FmvmFmi9ZU4kaNKy0riPsRCOLM6pJzBYe/dW8MwnlkjZVlUvAgB4v5R2eGqbZ3&#10;/qXb3uciQNilqKDwvk6ldFlBBl3f1sTBO9nGoA+yyaVu8B7gppJfUZRIgyWHhQJrWhaUnfdXo+A4&#10;WtX8Iw3v4vVwMjqeN5dlbJTqfrbfUxCeWv8Ov9pbrWA8iBJ4vglPQM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qfYl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183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vWH2ccAAADdAAAADwAAAGRycy9kb3ducmV2LnhtbESPQWvCQBSE70L/w/IKvemmEVSia2gK&#10;ghF6qC0Fb4/sM4nNvo3ZbRL/fbcg9DjMzDfMJh1NI3rqXG1ZwfMsAkFcWF1zqeDzYzddgXAeWWNj&#10;mRTcyEG6fZhsMNF24Hfqj74UAcIuQQWV920ipSsqMuhmtiUO3tl2Bn2QXSl1h0OAm0bGUbSQBmsO&#10;CxW29FpR8X38MQqy2+Hrzfr8uj+fLtc8y+IcL0app8fxZQ3C0+j/w/f2XitYzaMl/L0JT0Buf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q9YfZxwAAAN0AAAAPAAAAAAAA&#10;AAAAAAAAAKECAABkcnMvZG93bnJldi54bWxQSwUGAAAAAAQABAD5AAAAlQMAAAAA&#10;" strokecolor="#2f5496 [2408]" strokeweight="1.5pt"/>
            <v:shape id="AutoShape 37" o:spid="_x0000_s183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2oTq8MAAADdAAAADwAAAGRycy9kb3ducmV2LnhtbERPy2rCQBTdC/2H4Rbc6aQKRVLH0AiC&#10;EbrwQaG7S+aaRzN3kswY4987i0KXh/NeJ6NpxEC9qywreJtHIIhzqysuFFzOu9kKhPPIGhvLpOBB&#10;DpLNy2SNsbZ3PtJw8oUIIexiVFB638ZSurwkg25uW+LAXW1v0AfYF1L3eA/hppGLKHqXBisODSW2&#10;tC0p/z3djIL0cfj+sj7r9tefusvSdJFhbZSavo6fHyA8jf5f/OfeawWrZRTmhjfhCcjNE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tqE6vDAAAA3QAAAA8AAAAAAAAAAAAA&#10;AAAAoQIAAGRycy9kb3ducmV2LnhtbFBLBQYAAAAABAAEAPkAAACRAwAAAAA=&#10;" strokecolor="#2f5496 [2408]" strokeweight="1.5pt"/>
          </v:group>
        </w:pict>
      </w:r>
      <w:r w:rsidR="00E673A2" w:rsidRPr="00E872CB">
        <w:rPr>
          <w:rFonts w:ascii="ALFABET98" w:hAnsi="ALFABET98"/>
          <w:color w:val="A6A6A6" w:themeColor="background1" w:themeShade="A6"/>
          <w:sz w:val="72"/>
          <w:szCs w:val="72"/>
        </w:rPr>
        <w:t>m     m     m     m     m     m</w:t>
      </w:r>
    </w:p>
    <w:p w:rsidR="00E673A2" w:rsidRPr="00E872CB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1824" style="position:absolute;margin-left:-16.1pt;margin-top:9.4pt;width:521.25pt;height:36.85pt;z-index:-25103667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">
            <v:group id="Group 33" o:spid="_x0000_s182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nHstMQAAADdAAAA&#10;DwAAAAAAAAAAAAAAAACqAgAAZHJzL2Rvd25yZXYueG1sUEsFBgAAAAAEAAQA+gAAAJsDAAAAAA==&#10;">
              <v:rect id="Rectangle 34" o:spid="_x0000_s182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+0ilcUA&#10;AADdAAAADwAAAGRycy9kb3ducmV2LnhtbESPQWvCQBSE7wX/w/KE3uomFUSiq1Rbi1c1Enp7ZF+z&#10;odm3Ibs18d+7guBxmJlvmOV6sI24UOdrxwrSSQKCuHS65kpBftq9zUH4gKyxcUwKruRhvRq9LDHT&#10;rucDXY6hEhHCPkMFJoQ2k9KXhiz6iWuJo/frOoshyq6SusM+wm0j35NkJi3WHBcMtrQ1VP4d/62C&#10;aVV8mSL/9LlNi9n3+Xre9D87pV7Hw8cCRKAhPMOP9l4rmE/TFO5v4hOQq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7SKVxQAAAN0AAAAPAAAAAAAAAAAAAAAAAJgCAABkcnMv&#10;ZG93bnJldi54bWxQSwUGAAAAAAQABAD1AAAAigMAAAAA&#10;" strokecolor="#2f5496 [2408]" strokeweight="1.5pt">
                <v:fill opacity="0"/>
              </v:rect>
              <v:rect id="Rectangle 35" o:spid="_x0000_s182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EVISsQA&#10;AADdAAAADwAAAGRycy9kb3ducmV2LnhtbESPQWvCQBSE7wX/w/IEb80mWiVNXUUUa49q6/2RfSbB&#10;7NuY3Sbpv3cLhR6HmfmGWa4HU4uOWldZVpBEMQji3OqKCwVfn/vnFITzyBpry6TghxysV6OnJWba&#10;9nyi7uwLESDsMlRQet9kUrq8JIMusg1x8K62NeiDbAupW+wD3NRyGscLabDisFBiQ9uS8tv52yi4&#10;zHcNH6ThY7J/eZ1fbu/3bWKUmoyHzRsIT4P/D/+1P7SCdJZM4fdNeAJy9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RFSEr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182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BcXB8cAAADdAAAADwAAAGRycy9kb3ducmV2LnhtbESPQWvCQBSE70L/w/IKvZmNBkTSrNIU&#10;CqbQQ7UUentkn0ls9m3MbpP4792C4HGYmW+YbDuZVgzUu8aygkUUgyAurW64UvB1eJuvQTiPrLG1&#10;TAou5GC7eZhlmGo78icNe1+JAGGXooLa+y6V0pU1GXSR7YiDd7S9QR9kX0nd4xjgppXLOF5Jgw2H&#10;hRo7eq2p/N3/GQX55f37w/rivDv+nM5Fni8LPBmlnh6nl2cQniZ/D9/aO61gnSwS+H8TnoDcXA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QFxcHxwAAAN0AAAAPAAAAAAAA&#10;AAAAAAAAAKECAABkcnMvZG93bnJldi54bWxQSwUGAAAAAAQABAD5AAAAlQMAAAAA&#10;" strokecolor="#2f5496 [2408]" strokeweight="1.5pt"/>
            <v:shape id="AutoShape 37" o:spid="_x0000_s182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/6Pc8YAAADdAAAADwAAAGRycy9kb3ducmV2LnhtbESPT4vCMBTE7wt+h/AEb2uqKyJdo1hh&#10;wQoe/MPC3h7Ns63bvNQmav32RhA8DjPzG2Y6b00lrtS40rKCQT8CQZxZXXKu4LD/+ZyAcB5ZY2WZ&#10;FNzJwXzW+ZhirO2Nt3Td+VwECLsYFRTe17GULivIoOvbmjh4R9sY9EE2udQN3gLcVHIYRWNpsOSw&#10;UGBNy4Ky/93FKEju69+N9el5dfw7ndMkGaZ4Mkr1uu3iG4Sn1r/Dr/ZKK5h8DUbwfBOegJw9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/+j3PGAAAA3QAAAA8AAAAAAAAA&#10;AAAAAAAAoQIAAGRycy9kb3ducmV2LnhtbFBLBQYAAAAABAAEAPkAAACUAwAAAAA=&#10;" strokecolor="#2f5496 [2408]" strokeweight="1.5pt"/>
          </v:group>
        </w:pict>
      </w:r>
      <w:r w:rsidR="00E673A2" w:rsidRPr="00E872CB">
        <w:rPr>
          <w:rFonts w:ascii="ALFABET98" w:hAnsi="ALFABET98"/>
          <w:color w:val="A6A6A6" w:themeColor="background1" w:themeShade="A6"/>
          <w:sz w:val="72"/>
          <w:szCs w:val="72"/>
        </w:rPr>
        <w:t>m     m     m     m     m     m</w:t>
      </w:r>
    </w:p>
    <w:p w:rsidR="00E673A2" w:rsidRDefault="00E673A2" w:rsidP="00E673A2">
      <w:pPr>
        <w:spacing w:line="240" w:lineRule="auto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72"/>
          <w:szCs w:val="72"/>
        </w:rPr>
        <w:t xml:space="preserve"> </w:t>
      </w:r>
      <w:r>
        <w:rPr>
          <w:rFonts w:ascii="ALFABET98" w:hAnsi="ALFABET98"/>
          <w:sz w:val="36"/>
          <w:szCs w:val="36"/>
        </w:rPr>
        <w:t xml:space="preserve">  </w:t>
      </w:r>
      <w:r w:rsidR="00437EB7">
        <w:rPr>
          <w:rFonts w:ascii="ALFABET98" w:hAnsi="ALFABET98"/>
          <w:sz w:val="36"/>
          <w:szCs w:val="36"/>
        </w:rPr>
        <w:t xml:space="preserve">                               48</w:t>
      </w:r>
    </w:p>
    <w:p w:rsidR="00E673A2" w:rsidRDefault="00E673A2" w:rsidP="00E673A2">
      <w:pPr>
        <w:spacing w:line="240" w:lineRule="auto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36"/>
          <w:szCs w:val="36"/>
        </w:rPr>
        <w:lastRenderedPageBreak/>
        <w:t>Sayın velim, m harfinin üzerinden geçelim.</w:t>
      </w:r>
    </w:p>
    <w:p w:rsidR="00E673A2" w:rsidRPr="00E872CB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1818" style="position:absolute;margin-left:-16.1pt;margin-top:9.4pt;width:521.25pt;height:36.85pt;z-index:-25103462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">
            <v:group id="Group 33" o:spid="_x0000_s182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q/7bXxgAAAN0A&#10;AAAPAAAAAAAAAAAAAAAAAKoCAABkcnMvZG93bnJldi54bWxQSwUGAAAAAAQABAD6AAAAnQMAAAAA&#10;">
              <v:rect id="Rectangle 34" o:spid="_x0000_s182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2N49sYA&#10;AADdAAAADwAAAGRycy9kb3ducmV2LnhtbESPT2vCQBTE74V+h+UVvNWNBkWiq7T1D73WRkJvj+wz&#10;G5p9G7Krid/eLRQ8DjPzG2a1GWwjrtT52rGCyTgBQVw6XXOlIP/evy5A+ICssXFMCm7kYbN+flph&#10;pl3PX3Q9hkpECPsMFZgQ2kxKXxqy6MeuJY7e2XUWQ5RdJXWHfYTbRk6TZC4t1hwXDLb0Yaj8PV6s&#10;grQqdqbItz63k2J+ON1O7/3PXqnRy/C2BBFoCI/wf/tTK1ik6Qz+3sQnIN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2N49sYAAADdAAAADwAAAAAAAAAAAAAAAACYAgAAZHJz&#10;L2Rvd25yZXYueG1sUEsFBgAAAAAEAAQA9QAAAIsDAAAAAA==&#10;" strokecolor="#2f5496 [2408]" strokeweight="1.5pt">
                <v:fill opacity="0"/>
              </v:rect>
              <v:rect id="Rectangle 35" o:spid="_x0000_s182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MsSKcMA&#10;AADdAAAADwAAAGRycy9kb3ducmV2LnhtbESPS4vCQBCE74L/YegFbzqJruJmHUUUH0ef9ybTmwQz&#10;PTEzavbfO4Lgsaiqr6jJrDGluFPtCssK4l4Egji1uuBMwem46o5BOI+ssbRMCv7JwWzabk0w0fbB&#10;e7offCYChF2CCnLvq0RKl+Zk0PVsRRy8P1sb9EHWmdQ1PgLclLIfRSNpsOCwkGNFi5zSy+FmFJyH&#10;y4o30vAuXn3/DM+X9XURG6U6X838F4Snxn/C7/ZWKxgPBiN4vQlPQE6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MsSK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182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JlNZMcAAADdAAAADwAAAGRycy9kb3ducmV2LnhtbESPQWvCQBSE74X+h+UVems2VbAhukpT&#10;KBjBQ20RvD2yzySafRuzW5P8e7dQ8DjMzDfMYjWYRlypc7VlBa9RDIK4sLrmUsHP9+dLAsJ5ZI2N&#10;ZVIwkoPV8vFhgam2PX/RdedLESDsUlRQed+mUrqiIoMusi1x8I62M+iD7EqpO+wD3DRyEsczabDm&#10;sFBhSx8VFefdr1GQjZv91vr8sj4eTpc8yyY5noxSz0/D+xyEp8Hfw//ttVaQTKdv8PcmPAG5vA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kmU1kxwAAAN0AAAAPAAAAAAAA&#10;AAAAAAAAAKECAABkcnMvZG93bnJldi54bWxQSwUGAAAAAAQABAD5AAAAlQMAAAAA&#10;" strokecolor="#2f5496 [2408]" strokeweight="1.5pt"/>
            <v:shape id="AutoShape 37" o:spid="_x0000_s181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QbZFsQAAADdAAAADwAAAGRycy9kb3ducmV2LnhtbERPTWvCQBC9F/wPywi9NRsjFIlZxQiF&#10;pNBDVQRvQ3ZMotnZmN1q/PfdQ6HHx/vO1qPpxJ0G11pWMItiEMSV1S3XCg77j7cFCOeRNXaWScGT&#10;HKxXk5cMU20f/E33na9FCGGXooLG+z6V0lUNGXSR7YkDd7aDQR/gUEs94COEm04mcfwuDbYcGhrs&#10;adtQdd39GAX58/P4ZX15K86ny63M86TEi1HqdTpuliA8jf5f/OcutILFfB7mhjfhCcjVL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VBtkWxAAAAN0AAAAPAAAAAAAAAAAA&#10;AAAAAKECAABkcnMvZG93bnJldi54bWxQSwUGAAAAAAQABAD5AAAAkgMAAAAA&#10;" strokecolor="#2f5496 [2408]" strokeweight="1.5pt"/>
          </v:group>
        </w:pict>
      </w:r>
      <w:r w:rsidR="00E673A2" w:rsidRPr="00E872CB">
        <w:rPr>
          <w:rFonts w:ascii="ALFABET98" w:hAnsi="ALFABET98"/>
          <w:color w:val="A6A6A6" w:themeColor="background1" w:themeShade="A6"/>
          <w:sz w:val="72"/>
          <w:szCs w:val="72"/>
        </w:rPr>
        <w:t>m     m     m     m     m     m</w:t>
      </w:r>
    </w:p>
    <w:p w:rsidR="00E673A2" w:rsidRPr="00E872CB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1812" style="position:absolute;margin-left:-16.1pt;margin-top:9.4pt;width:521.25pt;height:36.85pt;z-index:-25103360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">
            <v:group id="Group 33" o:spid="_x0000_s181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TcLDqcQAAADdAAAA&#10;DwAAAAAAAAAAAAAAAACqAgAAZHJzL2Rvd25yZXYueG1sUEsFBgAAAAAEAAQA+gAAAJsDAAAAAA==&#10;">
              <v:rect id="Rectangle 34" o:spid="_x0000_s181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F4NiMUA&#10;AADdAAAADwAAAGRycy9kb3ducmV2LnhtbESPT2vCQBTE74LfYXlCb7pJLSLRVewfi9faSOjtkX1m&#10;g9m3Ibs18dt3hYLHYWZ+w6y3g23ElTpfO1aQzhIQxKXTNVcK8u/9dAnCB2SNjWNScCMP2814tMZM&#10;u56/6HoMlYgQ9hkqMCG0mZS+NGTRz1xLHL2z6yyGKLtK6g77CLeNfE6ShbRYc1ww2NKbofJy/LUK&#10;5lXxYYr83ec2LRafp9vptf/ZK/U0GXYrEIGG8Aj/tw9awXL+ksL9TXwCcvM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Xg2IxQAAAN0AAAAPAAAAAAAAAAAAAAAAAJgCAABkcnMv&#10;ZG93bnJldi54bWxQSwUGAAAAAAQABAD1AAAAigMAAAAA&#10;" strokecolor="#2f5496 [2408]" strokeweight="1.5pt">
                <v:fill opacity="0"/>
              </v:rect>
              <v:rect id="Rectangle 35" o:spid="_x0000_s181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/ZnV8MA&#10;AADdAAAADwAAAGRycy9kb3ducmV2LnhtbESPS4vCQBCE74L/YWjBm07iC42OIoruHnd93JtMmwQz&#10;PTEzavz3OwuCx6KqvqIWq8aU4kG1KywriPsRCOLU6oIzBafjrjcF4TyyxtIyKXiRg9Wy3Vpgou2T&#10;f+lx8JkIEHYJKsi9rxIpXZqTQde3FXHwLrY26IOsM6lrfAa4KeUgiibSYMFhIceKNjml18PdKDiP&#10;txV/ScM/8W40G5+v+9smNkp1O816DsJT4z/hd/tbK5gORwP4fxOegFz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/ZnV8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181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6Q4GscAAADdAAAADwAAAGRycy9kb3ducmV2LnhtbESPQWvCQBSE74X+h+UVems2VSkhukpT&#10;KBjBQ20RvD2yzySafRuzW5P8e7dQ8DjMzDfMYjWYRlypc7VlBa9RDIK4sLrmUsHP9+dLAsJ5ZI2N&#10;ZVIwkoPV8vFhgam2PX/RdedLESDsUlRQed+mUrqiIoMusi1x8I62M+iD7EqpO+wD3DRyEsdv0mDN&#10;YaHClj4qKs67X6MgGzf7rfX5ZX08nC55lk1yPBmlnp+G9zkIT4O/h//ba60gmc6m8PcmPAG5vA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DpDgaxwAAAN0AAAAPAAAAAAAA&#10;AAAAAAAAAKECAABkcnMvZG93bnJldi54bWxQSwUGAAAAAAQABAD5AAAAlQMAAAAA&#10;" strokecolor="#2f5496 [2408]" strokeweight="1.5pt"/>
            <v:shape id="AutoShape 37" o:spid="_x0000_s181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E2gbscAAADdAAAADwAAAGRycy9kb3ducmV2LnhtbESPQWvCQBSE7wX/w/KE3urGVIqkrsEI&#10;gin0oC2F3h7ZZxKbfRuz2yT++65Q8DjMzDfMKh1NI3rqXG1ZwXwWgSAurK65VPD5sXtagnAeWWNj&#10;mRRcyUG6njysMNF24AP1R1+KAGGXoILK+zaR0hUVGXQz2xIH72Q7gz7IrpS6wyHATSPjKHqRBmsO&#10;CxW2tK2o+Dn+GgXZ9e3r3fr8sj99ny95lsU5no1Sj9Nx8wrC0+jv4f/2XitYPi8W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MTaBuxwAAAN0AAAAPAAAAAAAA&#10;AAAAAAAAAKECAABkcnMvZG93bnJldi54bWxQSwUGAAAAAAQABAD5AAAAlQMAAAAA&#10;" strokecolor="#2f5496 [2408]" strokeweight="1.5pt"/>
          </v:group>
        </w:pict>
      </w:r>
      <w:r w:rsidR="00E673A2" w:rsidRPr="00E872CB">
        <w:rPr>
          <w:rFonts w:ascii="ALFABET98" w:hAnsi="ALFABET98"/>
          <w:color w:val="A6A6A6" w:themeColor="background1" w:themeShade="A6"/>
          <w:sz w:val="72"/>
          <w:szCs w:val="72"/>
        </w:rPr>
        <w:t>m     m     m     m     m     m</w:t>
      </w:r>
    </w:p>
    <w:p w:rsidR="00E673A2" w:rsidRPr="00E872CB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1806" style="position:absolute;margin-left:-16.1pt;margin-top:9.4pt;width:521.25pt;height:36.85pt;z-index:-25103257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JbaYbQXBAAA8Q8AAA4AAAAAAAAAAAAAAAAALgIAAGRycy9lMm9Eb2MueG1sUEsBAi0AFAAG&#10;AAgAAAAhAFgrD2jgAAAACgEAAA8AAAAAAAAAAAAAAAAAcQYAAGRycy9kb3ducmV2LnhtbFBLBQYA&#10;AAAABAAEAPMAAAB+BwAAAAA=&#10;">
            <v:group id="Group 33" o:spid="_x0000_s180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tZ/5GxgAAAN0A&#10;AAAPAAAAAAAAAAAAAAAAAKoCAABkcnMvZG93bnJldi54bWxQSwUGAAAAAAQABAD6AAAAnQMAAAAA&#10;">
              <v:rect id="Rectangle 34" o:spid="_x0000_s181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PswZ8YA&#10;AADdAAAADwAAAGRycy9kb3ducmV2LnhtbESPT2vCQBTE7wW/w/IK3nRjLSqpq9g/Fq9qJHh7ZF+z&#10;odm3Ibua+O27gtDjMDO/YZbr3tbiSq2vHCuYjBMQxIXTFZcKsuN2tADhA7LG2jEpuJGH9WrwtMRU&#10;u473dD2EUkQI+xQVmBCaVEpfGLLox64hjt6Pay2GKNtS6ha7CLe1fEmSmbRYcVww2NCHoeL3cLEK&#10;pmX+ZfLs02d2ks++T7fTe3feKjV87jdvIAL14T/8aO+0gsX0dQ73N/EJyN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PswZ8YAAADdAAAADwAAAAAAAAAAAAAAAACYAgAAZHJz&#10;L2Rvd25yZXYueG1sUEsFBgAAAAAEAAQA9QAAAIsDAAAAAA==&#10;" strokecolor="#2f5496 [2408]" strokeweight="1.5pt">
                <v:fill opacity="0"/>
              </v:rect>
              <v:rect id="Rectangle 35" o:spid="_x0000_s181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h5QvcAA&#10;AADdAAAADwAAAGRycy9kb3ducmV2LnhtbERPyW7CMBC9I/EP1iBxAydsgoCDEBUtx5blPoqHJEo8&#10;TmMXwt/jQyWOT2/fbDtTizu1rrSsIB5HIIgzq0vOFVzOh9EShPPIGmvLpOBJDrZpv7fBRNsH/9D9&#10;5HMRQtglqKDwvkmkdFlBBt3YNsSBu9nWoA+wzaVu8RHCTS0nUbSQBksODQU2tC8oq05/RsF1/tHw&#10;lzT8HR9mq/m1+vzdx0ap4aDbrUF46vxb/O8+agXL6SzMDW/CE5Dp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5h5Qvc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180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kwP8McAAADdAAAADwAAAGRycy9kb3ducmV2LnhtbESPT2vCQBTE7wW/w/IK3uqmWoqNbsQU&#10;CqbgQS2Ct0f25Y9m38bsVuO37woFj8PM/IaZL3rTiAt1rras4HUUgSDOra65VPCz+3qZgnAeWWNj&#10;mRTcyMEiGTzNMdb2yhu6bH0pAoRdjAoq79tYSpdXZNCNbEscvMJ2Bn2QXSl1h9cAN40cR9G7NFhz&#10;WKiwpc+K8tP21yhIb9/7tfXZeVUcjucsTccZHo1Sw+d+OQPhqfeP8H97pRVMJ28fcH8TnoBM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iTA/wxwAAAN0AAAAPAAAAAAAA&#10;AAAAAAAAAKECAABkcnMvZG93bnJldi54bWxQSwUGAAAAAAQABAD5AAAAlQMAAAAA&#10;" strokecolor="#2f5496 [2408]" strokeweight="1.5pt"/>
            <v:shape id="AutoShape 37" o:spid="_x0000_s180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q8wsMQAAADdAAAADwAAAGRycy9kb3ducmV2LnhtbERPTWvCQBC9F/wPywi9NRtTWiRmFSMI&#10;ptBDbRG8DdkxiWZnk+xW47/vHgoeH+87W42mFVcaXGNZwSyKQRCXVjdcKfj53r7MQTiPrLG1TAru&#10;5GC1nDxlmGp74y+67n0lQgi7FBXU3neplK6syaCLbEccuJMdDPoAh0rqAW8h3LQyieN3abDh0FBj&#10;R5uaysv+1yjI7x+HT+uLfnc6nvsiz5MCz0ap5+m4XoDwNPqH+N+90wrmr29hf3gTnoBc/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2rzCwxAAAAN0AAAAPAAAAAAAAAAAA&#10;AAAAAKECAABkcnMvZG93bnJldi54bWxQSwUGAAAAAAQABAD5AAAAkgMAAAAA&#10;" strokecolor="#2f5496 [2408]" strokeweight="1.5pt"/>
          </v:group>
        </w:pict>
      </w:r>
      <w:r w:rsidR="00E673A2" w:rsidRPr="00E872CB">
        <w:rPr>
          <w:rFonts w:ascii="ALFABET98" w:hAnsi="ALFABET98"/>
          <w:color w:val="A6A6A6" w:themeColor="background1" w:themeShade="A6"/>
          <w:sz w:val="72"/>
          <w:szCs w:val="72"/>
        </w:rPr>
        <w:t>m     m     m     m     m     m</w:t>
      </w:r>
    </w:p>
    <w:p w:rsidR="00E673A2" w:rsidRPr="00E872CB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1800" style="position:absolute;margin-left:-16.1pt;margin-top:9.4pt;width:521.25pt;height:36.85pt;z-index:-25103155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">
            <v:group id="Group 33" o:spid="_x0000_s180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eFbpjFAAAA3QAA&#10;AA8AAAAAAAAAAAAAAAAAqgIAAGRycy9kb3ducmV2LnhtbFBLBQYAAAAABAAEAPoAAACcAwAAAAA=&#10;">
              <v:rect id="Rectangle 34" o:spid="_x0000_s180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hmgucYA&#10;AADdAAAADwAAAGRycy9kb3ducmV2LnhtbESPT2vCQBTE74V+h+UVvNWNBkWiq7T1D73WRkJvj+wz&#10;G5p9G7Krid/eLRQ8DjPzG2a1GWwjrtT52rGCyTgBQVw6XXOlIP/evy5A+ICssXFMCm7kYbN+flph&#10;pl3PX3Q9hkpECPsMFZgQ2kxKXxqy6MeuJY7e2XUWQ5RdJXWHfYTbRk6TZC4t1hwXDLb0Yaj8PV6s&#10;grQqdqbItz63k2J+ON1O7/3PXqnRy/C2BBFoCI/wf/tTK1iksxT+3sQnIN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hmgucYAAADdAAAADwAAAAAAAAAAAAAAAACYAgAAZHJz&#10;L2Rvd25yZXYueG1sUEsFBgAAAAAEAAQA9QAAAIsDAAAAAA==&#10;" strokecolor="#2f5496 [2408]" strokeweight="1.5pt">
                <v:fill opacity="0"/>
              </v:rect>
              <v:rect id="Rectangle 35" o:spid="_x0000_s180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orMZcMA&#10;AADdAAAADwAAAGRycy9kb3ducmV2LnhtbESPT4vCMBTE78J+h/AWvGna1YpWoyyKf47qrvdH87Yt&#10;Ni/dJmr99kYQPA4z8xtmtmhNJa7UuNKygrgfgSDOrC45V/D7s+6NQTiPrLGyTAru5GAx/+jMMNX2&#10;xge6Hn0uAoRdigoK7+tUSpcVZND1bU0cvD/bGPRBNrnUDd4C3FTyK4pG0mDJYaHAmpYFZefjxSg4&#10;Jauat9LwPl4PJ8npvPlfxkap7mf7PQXhqfXv8Ku90wrGg2QIzzfhCcj5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orMZ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180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tiTKMcAAADdAAAADwAAAGRycy9kb3ducmV2LnhtbESPQWvCQBSE7wX/w/KE3urGFIukrsEI&#10;gin0oC2F3h7ZZxKbfRuz2yT++65Q8DjMzDfMKh1NI3rqXG1ZwXwWgSAurK65VPD5sXtagnAeWWNj&#10;mRRcyUG6njysMNF24AP1R1+KAGGXoILK+zaR0hUVGXQz2xIH72Q7gz7IrpS6wyHATSPjKHqRBmsO&#10;CxW2tK2o+Dn+GgXZ9e3r3fr8sj99ny95lsU5no1Sj9Nx8wrC0+jv4f/2XitYPi8W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m2JMoxwAAAN0AAAAPAAAAAAAA&#10;AAAAAAAAAKECAABkcnMvZG93bnJldi54bWxQSwUGAAAAAAQABAD5AAAAlQMAAAAA&#10;" strokecolor="#2f5496 [2408]" strokeweight="1.5pt"/>
            <v:shape id="AutoShape 37" o:spid="_x0000_s180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goNX8cAAADdAAAADwAAAGRycy9kb3ducmV2LnhtbESPQWvCQBSE7wX/w/KE3urGlIqkrsEI&#10;gil4qC2F3h7ZZxKbfRuz2yT++65Q8DjMzDfMKh1NI3rqXG1ZwXwWgSAurK65VPD5sXtagnAeWWNj&#10;mRRcyUG6njysMNF24Hfqj74UAcIuQQWV920ipSsqMuhmtiUO3sl2Bn2QXSl1h0OAm0bGUbSQBmsO&#10;CxW2tK2o+Dn+GgXZ9e3rYH1+2Z++z5c8y+Icz0apx+m4eQXhafT38H97rxUsn18W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WCg1fxwAAAN0AAAAPAAAAAAAA&#10;AAAAAAAAAKECAABkcnMvZG93bnJldi54bWxQSwUGAAAAAAQABAD5AAAAlQMAAAAA&#10;" strokecolor="#2f5496 [2408]" strokeweight="1.5pt"/>
          </v:group>
        </w:pict>
      </w:r>
      <w:r w:rsidR="00E673A2" w:rsidRPr="00E872CB">
        <w:rPr>
          <w:rFonts w:ascii="ALFABET98" w:hAnsi="ALFABET98"/>
          <w:color w:val="A6A6A6" w:themeColor="background1" w:themeShade="A6"/>
          <w:sz w:val="72"/>
          <w:szCs w:val="72"/>
        </w:rPr>
        <w:t>m     m     m     m     m     m</w:t>
      </w:r>
    </w:p>
    <w:p w:rsidR="00E673A2" w:rsidRPr="00E872CB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1794" style="position:absolute;margin-left:-16.1pt;margin-top:9.4pt;width:521.25pt;height:36.85pt;z-index:-25103052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CirUtKFQQAAPEPAAAOAAAAAAAAAAAAAAAAAC4CAABkcnMvZTJvRG9jLnhtbFBLAQItABQABgAI&#10;AAAAIQBYKw9o4AAAAAoBAAAPAAAAAAAAAAAAAAAAAG8GAABkcnMvZG93bnJldi54bWxQSwUGAAAA&#10;AAQABADzAAAAfAcAAAAA&#10;">
            <v:group id="Group 33" o:spid="_x0000_s179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2bVlywwAAAN0AAAAP&#10;AAAAAAAAAAAAAAAAAKoCAABkcnMvZG93bnJldi54bWxQSwUGAAAAAAQABAD6AAAAmgMAAAAA&#10;">
              <v:rect id="Rectangle 34" o:spid="_x0000_s179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/GXU8UA&#10;AADdAAAADwAAAGRycy9kb3ducmV2LnhtbESPQWvCQBSE74L/YXlCb7pRqdjUVdRq8VobCb09sq/Z&#10;0OzbkF1N/PfdgtDjMDPfMKtNb2txo9ZXjhVMJwkI4sLpiksF2edxvAThA7LG2jEpuJOHzXo4WGGq&#10;XccfdDuHUkQI+xQVmBCaVEpfGLLoJ64hjt63ay2GKNtS6ha7CLe1nCXJQlqsOC4YbGhvqPg5X62C&#10;eZkfTJ69+cxO88X75X7ZdV9HpZ5G/fYVRKA+/Icf7ZNWsJw/v8Dfm/gE5P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8ZdTxQAAAN0AAAAPAAAAAAAAAAAAAAAAAJgCAABkcnMv&#10;ZG93bnJldi54bWxQSwUGAAAAAAQABAD1AAAAigMAAAAA&#10;" strokecolor="#2f5496 [2408]" strokeweight="1.5pt">
                <v:fill opacity="0"/>
              </v:rect>
              <v:rect id="Rectangle 35" o:spid="_x0000_s179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90A28EA&#10;AADdAAAADwAAAGRycy9kb3ducmV2LnhtbERPPW/CMBDdkfgP1lXqBk5oQRAwEUqVlhFo2U/xNYmI&#10;zyF2Q/j3eKjE+PS+N+lgGtFT52rLCuJpBIK4sLrmUsHPdz5ZgnAeWWNjmRTcyUG6HY82mGh74yP1&#10;J1+KEMIuQQWV920ipSsqMuimtiUO3K/tDPoAu1LqDm8h3DRyFkULabDm0FBhS1lFxeX0ZxSc5x8t&#10;f0nDhzh/X83Pl89rFhulXl+G3RqEp8E/xf/uvVawfFuE/eFNeAJy+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PdANv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179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49flsYAAADdAAAADwAAAGRycy9kb3ducmV2LnhtbESPT4vCMBTE74LfITzBm011QaRrlK0g&#10;WGEP/kHY26N5tnWbl9pktX77jSB4HGbmN8x82Zla3Kh1lWUF4ygGQZxbXXGh4HhYj2YgnEfWWFsm&#10;BQ9ysFz0e3NMtL3zjm57X4gAYZeggtL7JpHS5SUZdJFtiIN3tq1BH2RbSN3iPcBNLSdxPJUGKw4L&#10;JTa0Kin/3f8ZBelje/q2Prtuzj+Xa5amkwwvRqnhoPv6BOGp8+/wq73RCmYf0zE834QnIBf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ePX5bGAAAA3QAAAA8AAAAAAAAA&#10;AAAAAAAAoQIAAGRycy9kb3ducmV2LnhtbFBLBQYAAAAABAAEAPkAAACUAwAAAAA=&#10;" strokecolor="#2f5496 [2408]" strokeweight="1.5pt"/>
            <v:shape id="AutoShape 37" o:spid="_x0000_s179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13B4ccAAADdAAAADwAAAGRycy9kb3ducmV2LnhtbESPQWvCQBSE74X+h+UVems2RhCJWcUU&#10;CqbgobYUentkn9lo9m3Mrhr/vVso9DjMzDdMsRptJy40+NaxgkmSgiCunW65UfD1+fYyB+EDssbO&#10;MSm4kYfV8vGhwFy7K3/QZRcaESHsc1RgQuhzKX1tyKJPXE8cvb0bLIYoh0bqAa8RbjuZpelMWmw5&#10;Lhjs6dVQfdydrYLy9v69daE6bfY/h1NVllmFB6vU89O4XoAINIb/8F97oxXMp7MMft/EJyCX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nXcHhxwAAAN0AAAAPAAAAAAAA&#10;AAAAAAAAAKECAABkcnMvZG93bnJldi54bWxQSwUGAAAAAAQABAD5AAAAlQMAAAAA&#10;" strokecolor="#2f5496 [2408]" strokeweight="1.5pt"/>
          </v:group>
        </w:pict>
      </w:r>
      <w:r w:rsidR="00E673A2" w:rsidRPr="00E872CB">
        <w:rPr>
          <w:rFonts w:ascii="ALFABET98" w:hAnsi="ALFABET98"/>
          <w:color w:val="A6A6A6" w:themeColor="background1" w:themeShade="A6"/>
          <w:sz w:val="72"/>
          <w:szCs w:val="72"/>
        </w:rPr>
        <w:t>m     m     m     m     m     m</w:t>
      </w:r>
    </w:p>
    <w:p w:rsidR="00E673A2" w:rsidRPr="00E872CB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1788" style="position:absolute;margin-left:-16.1pt;margin-top:9.4pt;width:521.25pt;height:36.85pt;z-index:-25102950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YAFHRBYEAADxDwAADgAAAAAAAAAAAAAAAAAuAgAAZHJzL2Uyb0RvYy54bWxQSwECLQAUAAYA&#10;CAAAACEAWCsPaOAAAAAKAQAADwAAAAAAAAAAAAAAAABwBgAAZHJzL2Rvd25yZXYueG1sUEsFBgAA&#10;AAAEAAQA8wAAAH0HAAAAAA==&#10;">
            <v:group id="Group 33" o:spid="_x0000_s179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5TJnKxgAAAN0A&#10;AAAPAAAAAAAAAAAAAAAAAKoCAABkcnMvZG93bnJldi54bWxQSwUGAAAAAAQABAD6AAAAnQMAAAAA&#10;">
              <v:rect id="Rectangle 34" o:spid="_x0000_s179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NBX68UA&#10;AADdAAAADwAAAGRycy9kb3ducmV2LnhtbESPQWvCQBSE74X+h+UVeqsbKwaJrlKtll6rkeDtkX1m&#10;Q7NvQ3Y18d+7hYLHYWa+YRarwTbiSp2vHSsYjxIQxKXTNVcK8sPubQbCB2SNjWNScCMPq+Xz0wIz&#10;7Xr+oes+VCJC2GeowITQZlL60pBFP3ItcfTOrrMYouwqqTvsI9w28j1JUmmx5rhgsKWNofJ3f7EK&#10;JlWxNUX+6XM7LtKv4+247k87pV5fho85iEBDeIT/299awWySTuHvTXwCcn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g0FfrxQAAAN0AAAAPAAAAAAAAAAAAAAAAAJgCAABkcnMv&#10;ZG93bnJldi54bWxQSwUGAAAAAAQABAD1AAAAigMAAAAA&#10;" strokecolor="#2f5496 [2408]" strokeweight="1.5pt">
                <v:fill opacity="0"/>
              </v:rect>
              <v:rect id="Rectangle 35" o:spid="_x0000_s179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3g9NMMA&#10;AADdAAAADwAAAGRycy9kb3ducmV2LnhtbESPQYvCMBSE78L+h/AW9qZpXS1ajSKKrkfX1fujebbF&#10;5qU2Ueu/3wiCx2FmvmGm89ZU4kaNKy0riHsRCOLM6pJzBYe/dXcEwnlkjZVlUvAgB/PZR2eKqbZ3&#10;/qXb3uciQNilqKDwvk6ldFlBBl3P1sTBO9nGoA+yyaVu8B7gppL9KEqkwZLDQoE1LQvKzvurUXAc&#10;rmr+kYZ38XowHh7Pm8syNkp9fbaLCQhPrX+HX+2tVjD6ThJ4vglPQM7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3g9N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179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ypieccAAADdAAAADwAAAGRycy9kb3ducmV2LnhtbESPQWvCQBSE7wX/w/KE3urGFKykrsEI&#10;gin0oC2F3h7ZZxKbfRuz2yT++65Q8DjMzDfMKh1NI3rqXG1ZwXwWgSAurK65VPD5sXtagnAeWWNj&#10;mRRcyUG6njysMNF24AP1R1+KAGGXoILK+zaR0hUVGXQz2xIH72Q7gz7IrpS6wyHATSPjKFpIgzWH&#10;hQpb2lZU/Bx/jYLs+vb1bn1+2Z++z5c8y+Icz0apx+m4eQXhafT38H97rxUsnxcv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3KmJ5xwAAAN0AAAAPAAAAAAAA&#10;AAAAAAAAAKECAABkcnMvZG93bnJldi54bWxQSwUGAAAAAAQABAD5AAAAlQMAAAAA&#10;" strokecolor="#2f5496 [2408]" strokeweight="1.5pt"/>
            <v:shape id="AutoShape 37" o:spid="_x0000_s178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rX2C8MAAADdAAAADwAAAGRycy9kb3ducmV2LnhtbERPy2rCQBTdC/2H4Rbc6aQRRFLHYAqF&#10;RHBRFaG7S+aah5k7MTPV+PedRaHLw3mv09F04k6DaywreJtHIIhLqxuuFJyOn7MVCOeRNXaWScGT&#10;HKSbl8kaE20f/EX3g69ECGGXoILa+z6R0pU1GXRz2xMH7mIHgz7AoZJ6wEcIN52Mo2gpDTYcGmrs&#10;6aOm8nr4MQqy5+68t7645Zfv9lZkWVxga5Savo7bdxCeRv8v/nPnWsFqsQxzw5vwBOTmF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a19gvDAAAA3QAAAA8AAAAAAAAAAAAA&#10;AAAAoQIAAGRycy9kb3ducmV2LnhtbFBLBQYAAAAABAAEAPkAAACRAwAAAAA=&#10;" strokecolor="#2f5496 [2408]" strokeweight="1.5pt"/>
          </v:group>
        </w:pict>
      </w:r>
      <w:r w:rsidR="00E673A2" w:rsidRPr="00E872CB">
        <w:rPr>
          <w:rFonts w:ascii="ALFABET98" w:hAnsi="ALFABET98"/>
          <w:color w:val="A6A6A6" w:themeColor="background1" w:themeShade="A6"/>
          <w:sz w:val="72"/>
          <w:szCs w:val="72"/>
        </w:rPr>
        <w:t>m     m     m     m     m     m</w:t>
      </w:r>
    </w:p>
    <w:p w:rsidR="00E673A2" w:rsidRPr="00E872CB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1782" style="position:absolute;margin-left:-16.1pt;margin-top:9.4pt;width:521.25pt;height:36.85pt;z-index:-25102848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">
            <v:group id="Group 33" o:spid="_x0000_s178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g64JFMQAAADdAAAA&#10;DwAAAAAAAAAAAAAAAACqAgAAZHJzL2Rvd25yZXYueG1sUEsFBgAAAAAEAAQA+gAAAJsDAAAAAA==&#10;">
              <v:rect id="Rectangle 34" o:spid="_x0000_s178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jLHNcUA&#10;AADdAAAADwAAAGRycy9kb3ducmV2LnhtbESPQWvCQBSE7wX/w/KE3uomCirRVWytpVdtJPT2yD6z&#10;wezbkN2a+O+7hYLHYWa+YdbbwTbiRp2vHStIJwkI4tLpmisF+dfhZQnCB2SNjWNScCcP283oaY2Z&#10;dj0f6XYKlYgQ9hkqMCG0mZS+NGTRT1xLHL2L6yyGKLtK6g77CLeNnCbJXFqsOS4YbOnNUHk9/VgF&#10;s6p4N0W+97lNi/nH+X5+7b8PSj2Ph90KRKAhPML/7U+tYDlbpPD3Jj4Bufk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aMsc1xQAAAN0AAAAPAAAAAAAAAAAAAAAAAJgCAABkcnMv&#10;ZG93bnJldi54bWxQSwUGAAAAAAQABAD1AAAAigMAAAAA&#10;" strokecolor="#2f5496 [2408]" strokeweight="1.5pt">
                <v:fill opacity="0"/>
              </v:rect>
              <v:rect id="Rectangle 35" o:spid="_x0000_s178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Zqt6sUA&#10;AADdAAAADwAAAGRycy9kb3ducmV2LnhtbESPzW7CMBCE75V4B2uReitOUiiQYhBKRemx5ee+irdJ&#10;RLwOsZuEt6+RKvU4mplvNKvNYGrRUesqywriSQSCOLe64kLB6bh7WoBwHlljbZkU3MjBZj16WGGq&#10;bc9f1B18IQKEXYoKSu+bVEqXl2TQTWxDHLxv2xr0QbaF1C32AW5qmUTRizRYcVgosaGspPxy+DEK&#10;zrO3hvfS8Ge8my5n58v7NYuNUo/jYfsKwtPg/8N/7Q+tYPE8T+D+JjwBuf4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mq3q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178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cjyp8cAAADdAAAADwAAAGRycy9kb3ducmV2LnhtbESPQWvCQBSE74X+h+UVems2VbAhukpT&#10;KBjBQ20RvD2yzySafRuzW5P8e7dQ8DjMzDfMYjWYRlypc7VlBa9RDIK4sLrmUsHP9+dLAsJ5ZI2N&#10;ZVIwkoPV8vFhgam2PX/RdedLESDsUlRQed+mUrqiIoMusi1x8I62M+iD7EqpO+wD3DRyEsczabDm&#10;sFBhSx8VFefdr1GQjZv91vr8sj4eTpc8yyY5noxSz0/D+xyEp8Hfw//ttVaQTN+m8PcmPAG5vA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NyPKnxwAAAN0AAAAPAAAAAAAA&#10;AAAAAAAAAKECAABkcnMvZG93bnJldi54bWxQSwUGAAAAAAQABAD5AAAAlQMAAAAA&#10;" strokecolor="#2f5496 [2408]" strokeweight="1.5pt"/>
            <v:shape id="AutoShape 37" o:spid="_x0000_s178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iFq08cAAADdAAAADwAAAGRycy9kb3ducmV2LnhtbESPW2vCQBSE3wv+h+UUfKubaqmSuhFT&#10;KJiCD14QfDtkTy42ezZmtxr/fVco+DjMzDfMfNGbRlyoc7VlBa+jCARxbnXNpYL97utlBsJ5ZI2N&#10;ZVJwIweLZPA0x1jbK2/osvWlCBB2MSqovG9jKV1ekUE3si1x8ArbGfRBdqXUHV4D3DRyHEXv0mDN&#10;YaHClj4ryn+2v0ZBevs+rK3PzqvieDpnaTrO8GSUGj73yw8Qnnr/CP+3V1rBbDJ9g/ub8ARk8g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CIWrTxwAAAN0AAAAPAAAAAAAA&#10;AAAAAAAAAKECAABkcnMvZG93bnJldi54bWxQSwUGAAAAAAQABAD5AAAAlQMAAAAA&#10;" strokecolor="#2f5496 [2408]" strokeweight="1.5pt"/>
          </v:group>
        </w:pict>
      </w:r>
      <w:r w:rsidR="00E673A2" w:rsidRPr="00E872CB">
        <w:rPr>
          <w:rFonts w:ascii="ALFABET98" w:hAnsi="ALFABET98"/>
          <w:color w:val="A6A6A6" w:themeColor="background1" w:themeShade="A6"/>
          <w:sz w:val="72"/>
          <w:szCs w:val="72"/>
        </w:rPr>
        <w:t>m     m     m     m     m     m</w:t>
      </w:r>
    </w:p>
    <w:p w:rsidR="00E673A2" w:rsidRPr="00E872CB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1776" style="position:absolute;margin-left:-16.1pt;margin-top:9.4pt;width:521.25pt;height:36.85pt;z-index:-25102745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kKmBuxYEAADxDwAADgAAAAAAAAAAAAAAAAAuAgAAZHJzL2Uyb0RvYy54bWxQSwECLQAUAAYA&#10;CAAAACEAWCsPaOAAAAAKAQAADwAAAAAAAAAAAAAAAABwBgAAZHJzL2Rvd25yZXYueG1sUEsFBgAA&#10;AAAEAAQA8wAAAH0HAAAAAA==&#10;">
            <v:group id="Group 33" o:spid="_x0000_s177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jCzT7xgAAAN0A&#10;AAAPAAAAAAAAAAAAAAAAAKoCAABkcnMvZG93bnJldi54bWxQSwUGAAAAAAQABAD6AAAAnQMAAAAA&#10;">
              <v:rect id="Rectangle 34" o:spid="_x0000_s178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pf62sUA&#10;AADdAAAADwAAAGRycy9kb3ducmV2LnhtbESPQWvCQBSE7wX/w/IEb3VjBZXUVbRq8VqNhN4e2dds&#10;aPZtyK4m/vuuUPA4zMw3zHLd21rcqPWVYwWTcQKCuHC64lJBdj68LkD4gKyxdkwK7uRhvRq8LDHV&#10;ruMvup1CKSKEfYoKTAhNKqUvDFn0Y9cQR+/HtRZDlG0pdYtdhNtaviXJTFqsOC4YbOjDUPF7uloF&#10;0zLfmzzb+cxO8tnn5X7Zdt8HpUbDfvMOIlAfnuH/9lErWEznc3i8iU9Ar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6l/raxQAAAN0AAAAPAAAAAAAAAAAAAAAAAJgCAABkcnMv&#10;ZG93bnJldi54bWxQSwUGAAAAAAQABAD1AAAAigMAAAAA&#10;" strokecolor="#2f5496 [2408]" strokeweight="1.5pt">
                <v:fill opacity="0"/>
              </v:rect>
              <v:rect id="Rectangle 35" o:spid="_x0000_s178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HKaAL8A&#10;AADdAAAADwAAAGRycy9kb3ducmV2LnhtbERPuY7CMBDtV+IfrEGiW5xwEzAIgYAtl6sfxUMSEY9D&#10;bCD8PS5W2vLp3fNlY0rxpNoVlhXE3QgEcWp1wZmC82n7PQHhPLLG0jIpeJOD5aL1NcdE2xcf6Hn0&#10;mQgh7BJUkHtfJVK6NCeDrmsr4sBdbW3QB1hnUtf4CuGmlL0oGkmDBYeGHCta55Tejg+j4DLcVLyX&#10;hn/j7WA6vNx293VslOq0m9UMhKfG/4v/3D9awaQ/DnPDm/AE5OI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ocpoAvwAAAN0AAAAPAAAAAAAAAAAAAAAAAJgCAABkcnMvZG93bnJl&#10;di54bWxQSwUGAAAAAAQABAD1AAAAhAMAAAAA&#10;" fillcolor="#deeaf6 [660]" strokecolor="#c00000" strokeweight="1pt">
                <v:stroke dashstyle="dash"/>
              </v:rect>
            </v:group>
            <v:shape id="AutoShape 36" o:spid="_x0000_s177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CDFTccAAADdAAAADwAAAGRycy9kb3ducmV2LnhtbESPT2vCQBTE7wW/w/IK3uqmCq2NbsQU&#10;CqbgQS2Ct0f25Y9m38bsVuO37woFj8PM/IaZL3rTiAt1rras4HUUgSDOra65VPCz+3qZgnAeWWNj&#10;mRTcyMEiGTzNMdb2yhu6bH0pAoRdjAoq79tYSpdXZNCNbEscvMJ2Bn2QXSl1h9cAN40cR9GbNFhz&#10;WKiwpc+K8tP21yhIb9/7tfXZeVUcjucsTccZHo1Sw+d+OQPhqfeP8H97pRVMJ+8fcH8TnoBM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sIMVNxwAAAN0AAAAPAAAAAAAA&#10;AAAAAAAAAKECAABkcnMvZG93bnJldi54bWxQSwUGAAAAAAQABAD5AAAAlQMAAAAA&#10;" strokecolor="#2f5496 [2408]" strokeweight="1.5pt"/>
            <v:shape id="AutoShape 37" o:spid="_x0000_s177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M8c98IAAADdAAAADwAAAGRycy9kb3ducmV2LnhtbERPTYvCMBC9L/gfwgje1lQFKdUoVhCs&#10;4GHdRfA2NGNbbSa1iVr//eYgeHy87/myM7V4UOsqywpGwwgEcW51xYWCv9/NdwzCeWSNtWVS8CIH&#10;y0Xva46Jtk/+ocfBFyKEsEtQQel9k0jp8pIMuqFtiAN3tq1BH2BbSN3iM4SbWo6jaCoNVhwaSmxo&#10;XVJ+PdyNgvS1O+6tz27b8+lyy9J0nOHFKDXod6sZCE+d/4jf7q1WEE/isD+8CU9ALv4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SM8c98IAAADdAAAADwAAAAAAAAAAAAAA&#10;AAChAgAAZHJzL2Rvd25yZXYueG1sUEsFBgAAAAAEAAQA+QAAAJADAAAAAA==&#10;" strokecolor="#2f5496 [2408]" strokeweight="1.5pt"/>
          </v:group>
        </w:pict>
      </w:r>
      <w:r w:rsidR="00E673A2" w:rsidRPr="00E872CB">
        <w:rPr>
          <w:rFonts w:ascii="ALFABET98" w:hAnsi="ALFABET98"/>
          <w:color w:val="A6A6A6" w:themeColor="background1" w:themeShade="A6"/>
          <w:sz w:val="72"/>
          <w:szCs w:val="72"/>
        </w:rPr>
        <w:t>m     m     m     m     m     m</w:t>
      </w:r>
    </w:p>
    <w:p w:rsidR="00E673A2" w:rsidRPr="00E872CB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lastRenderedPageBreak/>
        <w:pict>
          <v:group id="_x0000_s1770" style="position:absolute;margin-left:-16.1pt;margin-top:9.4pt;width:521.25pt;height:36.85pt;z-index:-25102643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">
            <v:group id="Group 33" o:spid="_x0000_s177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nlQt/FAAAA3QAA&#10;AA8AAAAAAAAAAAAAAAAAqgIAAGRycy9kb3ducmV2LnhtbFBLBQYAAAAABAAEAPoAAACcAwAAAAA=&#10;">
              <v:rect id="Rectangle 34" o:spid="_x0000_s177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HmM/sUA&#10;AADdAAAADwAAAGRycy9kb3ducmV2LnhtbESPQWvCQBSE74X+h+UVeqsbDUiIrmJrLV6rkdDbI/ua&#10;DWbfhuzWxH/vFgSPw8x8wyzXo23FhXrfOFYwnSQgiCunG64VFMfdWwbCB2SNrWNScCUP69Xz0xJz&#10;7Qb+pssh1CJC2OeowITQ5VL6ypBFP3EdcfR+XW8xRNnXUvc4RLht5SxJ5tJiw3HBYEcfhqrz4c8q&#10;SOvy05TF1hd2Ws6/TtfT+/CzU+r1ZdwsQAQawyN8b++1gizNUvh/E5+AXN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eYz+xQAAAN0AAAAPAAAAAAAAAAAAAAAAAJgCAABkcnMv&#10;ZG93bnJldi54bWxQSwUGAAAAAAQABAD1AAAAigMAAAAA&#10;" strokecolor="#2f5496 [2408]" strokeweight="1.5pt">
                <v:fill opacity="0"/>
              </v:rect>
              <v:rect id="Rectangle 35" o:spid="_x0000_s177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OrgIsMA&#10;AADdAAAADwAAAGRycy9kb3ducmV2LnhtbESPS2/CMBCE75X4D9YicStOykMhYBACAT3yvK/iJYmI&#10;12lsIPx7XKlSj6OZ+UYzW7SmEg9qXGlZQdyPQBBnVpecKzifNp8JCOeRNVaWScGLHCzmnY8Zpto+&#10;+UCPo89FgLBLUUHhfZ1K6bKCDLq+rYmDd7WNQR9kk0vd4DPATSW/omgsDZYcFgqsaVVQdjvejYLL&#10;aF3zThrex5vhZHS5bX9WsVGq122XUxCeWv8f/mt/awXJIBnC75vwBOT8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OrgIs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177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Li/b8cAAADdAAAADwAAAGRycy9kb3ducmV2LnhtbESPT2vCQBTE70K/w/IKvZlNlUpI3UhT&#10;EEzBQ7UUentkn/nT7NuY3Wr89m5B8DjMzG+Y5Wo0nTjR4BrLCp6jGARxaXXDlYKv/XqagHAeWWNn&#10;mRRcyMEqe5gsMdX2zJ902vlKBAi7FBXU3veplK6syaCLbE8cvIMdDPogh0rqAc8Bbjo5i+OFNNhw&#10;WKixp/eayt/dn1GQXz6+t9YXx83hpz0WeT4rsDVKPT2Ob68gPI3+Hr61N1pBMk9e4P9NeAIyuw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YuL9vxwAAAN0AAAAPAAAAAAAA&#10;AAAAAAAAAKECAABkcnMvZG93bnJldi54bWxQSwUGAAAAAAQABAD5AAAAlQMAAAAA&#10;" strokecolor="#2f5496 [2408]" strokeweight="1.5pt"/>
            <v:shape id="AutoShape 37" o:spid="_x0000_s177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GohGMYAAADdAAAADwAAAGRycy9kb3ducmV2LnhtbESPT4vCMBTE78J+h/AW9qapClKqUezC&#10;gl3w4B8W9vZonm21ealN1PrtjSB4HGbmN8xs0ZlaXKl1lWUFw0EEgji3uuJCwX73049BOI+ssbZM&#10;Cu7kYDH/6M0w0fbGG7pufSEChF2CCkrvm0RKl5dk0A1sQxy8g20N+iDbQuoWbwFuajmKook0WHFY&#10;KLGh75Ly0/ZiFKT337+19dl5dfg/nrM0HWV4NEp9fXbLKQhPnX+HX+2VVhCP4wk834QnIOcP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hqIRjGAAAA3QAAAA8AAAAAAAAA&#10;AAAAAAAAoQIAAGRycy9kb3ducmV2LnhtbFBLBQYAAAAABAAEAPkAAACUAwAAAAA=&#10;" strokecolor="#2f5496 [2408]" strokeweight="1.5pt"/>
          </v:group>
        </w:pict>
      </w:r>
      <w:r w:rsidR="00E673A2" w:rsidRPr="00E872CB">
        <w:rPr>
          <w:rFonts w:ascii="ALFABET98" w:hAnsi="ALFABET98"/>
          <w:color w:val="A6A6A6" w:themeColor="background1" w:themeShade="A6"/>
          <w:sz w:val="72"/>
          <w:szCs w:val="72"/>
        </w:rPr>
        <w:t>m     m     m     m     m     m</w:t>
      </w:r>
    </w:p>
    <w:p w:rsidR="00E673A2" w:rsidRPr="00E872CB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1764" style="position:absolute;margin-left:-16.1pt;margin-top:9.4pt;width:521.25pt;height:36.85pt;z-index:-25102540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C9xmeqFQQAAPEPAAAOAAAAAAAAAAAAAAAAAC4CAABkcnMvZTJvRG9jLnhtbFBLAQItABQABgAI&#10;AAAAIQBYKw9o4AAAAAoBAAAPAAAAAAAAAAAAAAAAAG8GAABkcnMvZG93bnJldi54bWxQSwUGAAAA&#10;AAQABADzAAAAfAcAAAAA&#10;">
            <v:group id="Group 33" o:spid="_x0000_s176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IDXU1wwAAAN0AAAAP&#10;AAAAAAAAAAAAAAAAAKoCAABkcnMvZG93bnJldi54bWxQSwUGAAAAAAQABAD6AAAAmgMAAAAA&#10;">
              <v:rect id="Rectangle 34" o:spid="_x0000_s176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ZG7FMYA&#10;AADdAAAADwAAAGRycy9kb3ducmV2LnhtbESPQWvCQBSE74X+h+UVems2Kkiaukprq3itjYTeHtln&#10;Nph9G7JbE/+9KxQ8DjPzDbNYjbYVZ+p941jBJElBEFdON1wrKH42LxkIH5A1to5JwYU8rJaPDwvM&#10;tRv4m877UIsIYZ+jAhNCl0vpK0MWfeI64ugdXW8xRNnXUvc4RLht5TRN59Jiw3HBYEdrQ9Vp/2cV&#10;zOryy5TFpy/spJxvD5fDx/C7Uer5aXx/AxFoDPfwf3unFWSz7BVub+ITkMs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ZG7FMYAAADdAAAADwAAAAAAAAAAAAAAAACYAgAAZHJz&#10;L2Rvd25yZXYueG1sUEsFBgAAAAAEAAQA9QAAAIsDAAAAAA==&#10;" strokecolor="#2f5496 [2408]" strokeweight="1.5pt">
                <v:fill opacity="0"/>
              </v:rect>
              <v:rect id="Rectangle 35" o:spid="_x0000_s176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ghw/MEA&#10;AADdAAAADwAAAGRycy9kb3ducmV2LnhtbERPyW7CMBC9V+IfrEHqrTiBgiBgIhSU0mPLch/FQxIR&#10;j0PshvTv6wNSj09v36SDaURPnastK4gnEQjiwuqaSwXnU/62BOE8ssbGMin4JQfpdvSywUTbB39T&#10;f/SlCCHsElRQed8mUrqiIoNuYlviwF1tZ9AH2JVSd/gI4aaR0yhaSIM1h4YKW8oqKm7HH6PgMt+3&#10;fJCGv+L8fTW/3D7uWWyUeh0PuzUIT4P/Fz/dn1rBcrYK+8Ob8ATk9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YIcPz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176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lovsccAAADdAAAADwAAAGRycy9kb3ducmV2LnhtbESPT2vCQBTE74V+h+UVvNWNCsVG12AK&#10;BSP0UFsK3h7ZZ/6YfRuzaxK/fbdQ8DjMzG+YdTKaRvTUucqygtk0AkGcW11xoeD76/15CcJ5ZI2N&#10;ZVJwIwfJ5vFhjbG2A39Sf/CFCBB2MSoovW9jKV1ekkE3tS1x8E62M+iD7AqpOxwC3DRyHkUv0mDF&#10;YaHElt5Kys+Hq1GQ3vY/H9Znl93pWF+yNJ1nWBulJk/jdgXC0+jv4f/2TitYLl5n8PcmPAG5+Q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iWi+xxwAAAN0AAAAPAAAAAAAA&#10;AAAAAAAAAKECAABkcnMvZG93bnJldi54bWxQSwUGAAAAAAQABAD5AAAAlQMAAAAA&#10;" strokecolor="#2f5496 [2408]" strokeweight="1.5pt"/>
            <v:shape id="AutoShape 37" o:spid="_x0000_s176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oixxscAAADdAAAADwAAAGRycy9kb3ducmV2LnhtbESPT2vCQBTE7wW/w/KE3uqmKYiNbqQR&#10;BFPwUFsEb4/sM3/Mvo3ZrcZv7wqFHoeZ+Q2zWA6mFRfqXW1ZweskAkFcWF1zqeDne/0yA+E8ssbW&#10;Mim4kYNlOnpaYKLtlb/osvOlCBB2CSqovO8SKV1RkUE3sR1x8I62N+iD7Eupe7wGuGllHEVTabDm&#10;sFBhR6uKitPu1yjIbp/7rfX5eXM8NOc8y+IcG6PU83j4mIPwNPj/8F97oxXM3t5jeLwJT0Cm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SiLHGxwAAAN0AAAAPAAAAAAAA&#10;AAAAAAAAAKECAABkcnMvZG93bnJldi54bWxQSwUGAAAAAAQABAD5AAAAlQMAAAAA&#10;" strokecolor="#2f5496 [2408]" strokeweight="1.5pt"/>
          </v:group>
        </w:pict>
      </w:r>
      <w:r w:rsidR="00E673A2" w:rsidRPr="00E872CB">
        <w:rPr>
          <w:rFonts w:ascii="ALFABET98" w:hAnsi="ALFABET98"/>
          <w:color w:val="A6A6A6" w:themeColor="background1" w:themeShade="A6"/>
          <w:sz w:val="72"/>
          <w:szCs w:val="72"/>
        </w:rPr>
        <w:t>m     m     m     m     m     m</w:t>
      </w:r>
    </w:p>
    <w:p w:rsidR="00E673A2" w:rsidRPr="00E872CB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1758" style="position:absolute;margin-left:-16.1pt;margin-top:9.4pt;width:521.25pt;height:36.85pt;z-index:-25102438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">
            <v:group id="Group 33" o:spid="_x0000_s176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TJnp7ccAAADd&#10;AAAADwAAAAAAAAAAAAAAAACqAgAAZHJzL2Rvd25yZXYueG1sUEsFBgAAAAAEAAQA+gAAAJ4DAAAA&#10;AA==&#10;">
              <v:rect id="Rectangle 34" o:spid="_x0000_s176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QUnzMUA&#10;AADdAAAADwAAAGRycy9kb3ducmV2LnhtbESPQWvCQBSE74L/YXlCb7pRqdjUVdRq8VobCb09sq/Z&#10;0OzbkF1N/PfdgtDjMDPfMKtNb2txo9ZXjhVMJwkI4sLpiksF2edxvAThA7LG2jEpuJOHzXo4WGGq&#10;XccfdDuHUkQI+xQVmBCaVEpfGLLoJ64hjt63ay2GKNtS6ha7CLe1nCXJQlqsOC4YbGhvqPg5X62C&#10;eZkfTJ69+cxO88X75X7ZdV9HpZ5G/fYVRKA+/Icf7ZNWsJy/PMPfm/gE5P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VBSfMxQAAAN0AAAAPAAAAAAAAAAAAAAAAAJgCAABkcnMv&#10;ZG93bnJldi54bWxQSwUGAAAAAAQABAD1AAAAigMAAAAA&#10;" strokecolor="#2f5496 [2408]" strokeweight="1.5pt">
                <v:fill opacity="0"/>
              </v:rect>
              <v:rect id="Rectangle 35" o:spid="_x0000_s176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1NE8QA&#10;AADdAAAADwAAAGRycy9kb3ducmV2LnhtbESPT4vCMBTE7wt+h/AEb5rWP0W7RhFF3aO66/3RvG2L&#10;zUttotZvbxaEPQ4z8xtmvmxNJe7UuNKygngQgSDOrC45V/Dzve1PQTiPrLGyTAqe5GC56HzMMdX2&#10;wUe6n3wuAoRdigoK7+tUSpcVZNANbE0cvF/bGPRBNrnUDT4C3FRyGEWJNFhyWCiwpnVB2eV0MwrO&#10;k03Ne2n4EG/Hs8n5sruuY6NUr9uuPkF4av1/+N3+0gqmo1kCf2/CE5CL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atTRP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176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v8SXscAAADdAAAADwAAAGRycy9kb3ducmV2LnhtbESPT2vCQBTE7wW/w/IK3uqmCq2NbsQU&#10;CqbgQS2Ct0f25Y9m38bsVuO37woFj8PM/IaZL3rTiAt1rras4HUUgSDOra65VPCz+3qZgnAeWWNj&#10;mRTcyMEiGTzNMdb2yhu6bH0pAoRdjAoq79tYSpdXZNCNbEscvMJ2Bn2QXSl1h9cAN40cR9GbNFhz&#10;WKiwpc+K8tP21yhIb9/7tfXZeVUcjucsTccZHo1Sw+d+OQPhqfeP8H97pRVMJx/vcH8TnoBM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C/xJexwAAAN0AAAAPAAAAAAAA&#10;AAAAAAAAAKECAABkcnMvZG93bnJldi54bWxQSwUGAAAAAAQABAD5AAAAlQMAAAAA&#10;" strokecolor="#2f5496 [2408]" strokeweight="1.5pt"/>
            <v:shape id="AutoShape 37" o:spid="_x0000_s175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2CGLMQAAADdAAAADwAAAGRycy9kb3ducmV2LnhtbERPTWvCQBC9F/wPywi91Y0pFI2uoREK&#10;ptCDWgrehuyYxGZnY3abxH/fPQgeH+97nY6mET11rrasYD6LQBAXVtdcKvg+frwsQDiPrLGxTApu&#10;5CDdTJ7WmGg78J76gy9FCGGXoILK+zaR0hUVGXQz2xIH7mw7gz7ArpS6wyGEm0bGUfQmDdYcGips&#10;aVtR8Xv4Mwqy2+fPl/X5dXc+Xa55lsU5XoxSz9PxfQXC0+gf4rt7pxUsXpdhbngTnoDc/A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zYIYsxAAAAN0AAAAPAAAAAAAAAAAA&#10;AAAAAKECAABkcnMvZG93bnJldi54bWxQSwUGAAAAAAQABAD5AAAAkgMAAAAA&#10;" strokecolor="#2f5496 [2408]" strokeweight="1.5pt"/>
          </v:group>
        </w:pict>
      </w:r>
      <w:r w:rsidR="00E673A2" w:rsidRPr="00E872CB">
        <w:rPr>
          <w:rFonts w:ascii="ALFABET98" w:hAnsi="ALFABET98"/>
          <w:color w:val="A6A6A6" w:themeColor="background1" w:themeShade="A6"/>
          <w:sz w:val="72"/>
          <w:szCs w:val="72"/>
        </w:rPr>
        <w:t>m     m     m     m     m     m</w:t>
      </w:r>
    </w:p>
    <w:p w:rsidR="00E673A2" w:rsidRPr="00E872CB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1752" style="position:absolute;margin-left:-16.1pt;margin-top:9.4pt;width:521.25pt;height:36.85pt;z-index:-25102336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">
            <v:group id="Group 33" o:spid="_x0000_s175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bArcMwwAAAN0AAAAP&#10;AAAAAAAAAAAAAAAAAKoCAABkcnMvZG93bnJldi54bWxQSwUGAAAAAAQABAD6AAAAmgMAAAAA&#10;">
              <v:rect id="Rectangle 34" o:spid="_x0000_s175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p55LcUA&#10;AADdAAAADwAAAGRycy9kb3ducmV2LnhtbESPQWvCQBSE7wX/w/KE3uomtYikrqJVi9dqJPT2yL5m&#10;Q7NvQ3Y18d93hYLHYWa+YRarwTbiSp2vHStIJwkI4tLpmisF+Wn/MgfhA7LGxjEpuJGH1XL0tMBM&#10;u56/6HoMlYgQ9hkqMCG0mZS+NGTRT1xLHL0f11kMUXaV1B32EW4b+ZokM2mx5rhgsKUPQ+Xv8WIV&#10;TKtiZ4p863ObFrPP8+286b/3Sj2Ph/U7iEBDeIT/2wetYP6WpHB/E5+AX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nnktxQAAAN0AAAAPAAAAAAAAAAAAAAAAAJgCAABkcnMv&#10;ZG93bnJldi54bWxQSwUGAAAAAAQABAD1AAAAigMAAAAA&#10;" strokecolor="#2f5496 [2408]" strokeweight="1.5pt">
                <v:fill opacity="0"/>
              </v:rect>
              <v:rect id="Rectangle 35" o:spid="_x0000_s175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TYT8sIA&#10;AADdAAAADwAAAGRycy9kb3ducmV2LnhtbESPS6vCMBSE98L9D+FccKdpRUV7jSKKj6XP/aE5ty02&#10;J7WJWv+9EQSXw8x8w0xmjSnFnWpXWFYQdyMQxKnVBWcKTsdVZwTCeWSNpWVS8CQHs+lPa4KJtg/e&#10;0/3gMxEg7BJUkHtfJVK6NCeDrmsr4uD929qgD7LOpK7xEeCmlL0oGkqDBYeFHCta5JReDjej4DxY&#10;VryRhnfxqj8enC/r6yI2SrV/m/kfCE+N/4Y/7a1WMOpHPXi/CU9ATl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NhPy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175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WRMv8cAAADdAAAADwAAAGRycy9kb3ducmV2LnhtbESPQWvCQBSE70L/w/IKvemmUUSia2gK&#10;ghF6qC0Fb4/sM4nNvo3ZbRL/fbcg9DjMzDfMJh1NI3rqXG1ZwfMsAkFcWF1zqeDzYzddgXAeWWNj&#10;mRTcyEG6fZhsMNF24Hfqj74UAcIuQQWV920ipSsqMuhmtiUO3tl2Bn2QXSl1h0OAm0bGUbSUBmsO&#10;CxW29FpR8X38MQqy2+Hrzfr8uj+fLtc8y+IcL0app8fxZQ3C0+j/w/f2XitYLaI5/L0JT0Buf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VZEy/xwAAAN0AAAAPAAAAAAAA&#10;AAAAAAAAAKECAABkcnMvZG93bnJldi54bWxQSwUGAAAAAAQABAD5AAAAlQMAAAAA&#10;" strokecolor="#2f5496 [2408]" strokeweight="1.5pt"/>
            <v:shape id="AutoShape 37" o:spid="_x0000_s175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o3Uy8cAAADdAAAADwAAAGRycy9kb3ducmV2LnhtbESPT2vCQBTE74V+h+UVeqsbRYrErGIE&#10;wRR60BbB2yP78kezb2N2a5Jv3xUKPQ4z8xsmWQ+mEXfqXG1ZwXQSgSDOra65VPD9tXtbgHAeWWNj&#10;mRSM5GC9en5KMNa25wPdj74UAcIuRgWV920spcsrMugmtiUOXmE7gz7IrpS6wz7ATSNnUfQuDdYc&#10;FipsaVtRfj3+GAXp+HH6tD677Yvz5Zal6SzDi1Hq9WXYLEF4Gvx/+K+91woW82gOjzfhCcjVL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ajdTLxwAAAN0AAAAPAAAAAAAA&#10;AAAAAAAAAKECAABkcnMvZG93bnJldi54bWxQSwUGAAAAAAQABAD5AAAAlQMAAAAA&#10;" strokecolor="#2f5496 [2408]" strokeweight="1.5pt"/>
          </v:group>
        </w:pict>
      </w:r>
      <w:r w:rsidR="00E673A2" w:rsidRPr="00E872CB">
        <w:rPr>
          <w:rFonts w:ascii="ALFABET98" w:hAnsi="ALFABET98"/>
          <w:color w:val="A6A6A6" w:themeColor="background1" w:themeShade="A6"/>
          <w:sz w:val="72"/>
          <w:szCs w:val="72"/>
        </w:rPr>
        <w:t>m     m     m     m     m     m</w:t>
      </w:r>
    </w:p>
    <w:p w:rsidR="00E673A2" w:rsidRDefault="00E673A2" w:rsidP="00E673A2">
      <w:pPr>
        <w:spacing w:line="240" w:lineRule="auto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72"/>
          <w:szCs w:val="72"/>
        </w:rPr>
        <w:t xml:space="preserve"> </w:t>
      </w:r>
      <w:r>
        <w:rPr>
          <w:rFonts w:ascii="ALFABET98" w:hAnsi="ALFABET98"/>
          <w:sz w:val="36"/>
          <w:szCs w:val="36"/>
        </w:rPr>
        <w:t xml:space="preserve">   </w:t>
      </w:r>
      <w:r w:rsidR="00437EB7">
        <w:rPr>
          <w:rFonts w:ascii="ALFABET98" w:hAnsi="ALFABET98"/>
          <w:sz w:val="36"/>
          <w:szCs w:val="36"/>
        </w:rPr>
        <w:t xml:space="preserve">                              49</w:t>
      </w:r>
    </w:p>
    <w:p w:rsidR="00E673A2" w:rsidRDefault="00E673A2" w:rsidP="00E673A2">
      <w:pPr>
        <w:spacing w:line="240" w:lineRule="auto"/>
        <w:rPr>
          <w:rFonts w:ascii="ALFABET98" w:hAnsi="ALFABET98"/>
          <w:sz w:val="72"/>
          <w:szCs w:val="72"/>
        </w:rPr>
      </w:pPr>
      <w:r>
        <w:rPr>
          <w:rFonts w:ascii="ALFABET98" w:hAnsi="ALFABET98"/>
          <w:sz w:val="36"/>
          <w:szCs w:val="36"/>
        </w:rPr>
        <w:t>Sayın velim, m harfinin üzerinden geçelim.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 </w:t>
      </w:r>
      <w:r>
        <w:rPr>
          <w:rFonts w:ascii="ALFABET98" w:hAnsi="ALFABET98"/>
          <w:sz w:val="72"/>
          <w:szCs w:val="72"/>
        </w:rPr>
        <w:t xml:space="preserve">       </w:t>
      </w:r>
      <w:r w:rsidRPr="0024361A">
        <w:rPr>
          <w:rFonts w:ascii="ALFABET98" w:hAnsi="ALFABET98"/>
          <w:sz w:val="72"/>
          <w:szCs w:val="72"/>
        </w:rPr>
        <w:t xml:space="preserve">       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 </w:t>
      </w:r>
      <w:r>
        <w:rPr>
          <w:rFonts w:ascii="ALFABET98" w:hAnsi="ALFABET98"/>
          <w:sz w:val="72"/>
          <w:szCs w:val="72"/>
        </w:rPr>
        <w:t xml:space="preserve"> </w:t>
      </w:r>
    </w:p>
    <w:p w:rsidR="00E673A2" w:rsidRPr="00E872CB" w:rsidRDefault="00E673A2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sz w:val="72"/>
          <w:szCs w:val="72"/>
        </w:rPr>
        <w:t xml:space="preserve"> </w:t>
      </w:r>
      <w:r w:rsidR="00443F71"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1746" style="position:absolute;margin-left:-16.1pt;margin-top:9.4pt;width:521.25pt;height:36.85pt;z-index:-251022336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">
            <v:group id="Group 33" o:spid="_x0000_s174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7p4rjxgAAAN0A&#10;AAAPAAAAAAAAAAAAAAAAAKoCAABkcnMvZG93bnJldi54bWxQSwUGAAAAAAQABAD6AAAAnQMAAAAA&#10;">
              <v:rect id="Rectangle 34" o:spid="_x0000_s175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jtEwsUA&#10;AADdAAAADwAAAGRycy9kb3ducmV2LnhtbESPQWvCQBSE7wX/w/KE3nRjLSqpq2itxasaCb09sq/Z&#10;0OzbkN2a+O+7gtDjMDPfMMt1b2txpdZXjhVMxgkI4sLpiksF2Xk/WoDwAVlj7ZgU3MjDejV4WmKq&#10;XcdHup5CKSKEfYoKTAhNKqUvDFn0Y9cQR+/btRZDlG0pdYtdhNtaviTJTFqsOC4YbOjdUPFz+rUK&#10;pmX+YfJs5zM7yWefl9tl233tlXoe9ps3EIH68B9+tA9aweI1mcP9TXwCcvU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O0TCxQAAAN0AAAAPAAAAAAAAAAAAAAAAAJgCAABkcnMv&#10;ZG93bnJldi54bWxQSwUGAAAAAAQABAD1AAAAigMAAAAA&#10;" strokecolor="#2f5496 [2408]" strokeweight="1.5pt">
                <v:fill opacity="0"/>
              </v:rect>
              <v:rect id="Rectangle 35" o:spid="_x0000_s175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N4kGMEA&#10;AADdAAAADwAAAGRycy9kb3ducmV2LnhtbERPyW6DMBC9V+o/WBOpt8ZQJVVKY1BFlKbHZruP8AQQ&#10;eEyxA+Tv60OkHJ/evs4m04qBeldbVhDPIxDEhdU1lwpOx+3rCoTzyBpby6TgRg6y9PlpjYm2I+9p&#10;OPhShBB2CSqovO8SKV1RkUE3tx1x4C62N+gD7EupexxDuGnlWxS9S4M1h4YKO8orKprD1Sg4Lzcd&#10;76Th33i7+Fiem++/PDZKvcymr08Qnib/EN/dP1rBahGFueFNeAIy/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DeJBj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174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Ix7VcUAAADdAAAADwAAAGRycy9kb3ducmV2LnhtbESPQYvCMBSE78L+h/AWvGmqiLjVKHZh&#10;wQp7UBfB26N5ttXmpTZR6783C4LHYWa+YWaL1lTiRo0rLSsY9CMQxJnVJecK/nY/vQkI55E1VpZJ&#10;wYMcLOYfnRnG2t55Q7etz0WAsItRQeF9HUvpsoIMur6tiYN3tI1BH2STS93gPcBNJYdRNJYGSw4L&#10;Bdb0XVB23l6NguSx3v9an15Wx8PpkibJMMWTUar72S6nIDy1/h1+tVdawWQUfcH/m/AE5PwJ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Ix7VcUAAADdAAAADwAAAAAAAAAA&#10;AAAAAAChAgAAZHJzL2Rvd25yZXYueG1sUEsFBgAAAAAEAAQA+QAAAJMDAAAAAA==&#10;" strokecolor="#2f5496 [2408]" strokeweight="1.5pt"/>
            <v:shape id="AutoShape 37" o:spid="_x0000_s174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G9EFcMAAADdAAAADwAAAGRycy9kb3ducmV2LnhtbERPy4rCMBTdC/MP4Q6401QRkY6p2IEB&#10;K7hQh4HZXZrbhzY3tYla/94sBJeH816uetOIG3WutqxgMo5AEOdW11wq+D3+jBYgnEfW2FgmBQ9y&#10;sEo+BkuMtb3znm4HX4oQwi5GBZX3bSylyysy6Ma2JQ5cYTuDPsCulLrDewg3jZxG0VwarDk0VNjS&#10;d0X5+XA1CtLH9m9nfXbZFP+nS5am0wxPRqnhZ7/+AuGp92/xy73RChazSdgf3oQnIJMn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BvRBXDAAAA3QAAAA8AAAAAAAAAAAAA&#10;AAAAoQIAAGRycy9kb3ducmV2LnhtbFBLBQYAAAAABAAEAPkAAACRAwAAAAA=&#10;" strokecolor="#2f5496 [2408]" strokeweight="1.5pt"/>
          </v:group>
        </w:pict>
      </w:r>
      <w:r>
        <w:rPr>
          <w:rFonts w:ascii="ALFABET98" w:hAnsi="ALFABET98"/>
          <w:color w:val="A6A6A6" w:themeColor="background1" w:themeShade="A6"/>
          <w:sz w:val="72"/>
          <w:szCs w:val="72"/>
        </w:rPr>
        <w:t xml:space="preserve">m     m     m     m    m     </w:t>
      </w:r>
    </w:p>
    <w:p w:rsidR="00E673A2" w:rsidRPr="00E872CB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1740" style="position:absolute;margin-left:-16.1pt;margin-top:9.4pt;width:521.25pt;height:36.85pt;z-index:-25102131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DM&#10;Zq0GEgQAAPEPAAAOAAAAAAAAAAAAAAAAAC4CAABkcnMvZTJvRG9jLnhtbFBLAQItABQABgAIAAAA&#10;IQBYKw9o4AAAAAoBAAAPAAAAAAAAAAAAAAAAAGwGAABkcnMvZG93bnJldi54bWxQSwUGAAAAAAQA&#10;BADzAAAAeQcAAAAA&#10;">
            <v:group id="Group 33" o:spid="_x0000_s174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BRRo9xgAAAN0A&#10;AAAPAAAAAAAAAAAAAAAAAKoCAABkcnMvZG93bnJldi54bWxQSwUGAAAAAAQABAD6AAAAnQMAAAAA&#10;">
              <v:rect id="Rectangle 34" o:spid="_x0000_s174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NnUHMUA&#10;AADdAAAADwAAAGRycy9kb3ducmV2LnhtbESPT2vCQBTE74LfYXlCb7pJLSLRVewfi9faSOjtkX1m&#10;g9m3Ibs18dt3hYLHYWZ+w6y3g23ElTpfO1aQzhIQxKXTNVcK8u/9dAnCB2SNjWNScCMP2814tMZM&#10;u56/6HoMlYgQ9hkqMCG0mZS+NGTRz1xLHL2z6yyGKLtK6g77CLeNfE6ShbRYc1ww2NKbofJy/LUK&#10;5lXxYYr83ec2LRafp9vptf/ZK/U0GXYrEIGG8Aj/tw9awfIlncP9TXwCcvM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2dQcxQAAAN0AAAAPAAAAAAAAAAAAAAAAAJgCAABkcnMv&#10;ZG93bnJldi54bWxQSwUGAAAAAAQABAD1AAAAigMAAAAA&#10;" strokecolor="#2f5496 [2408]" strokeweight="1.5pt">
                <v:fill opacity="0"/>
              </v:rect>
              <v:rect id="Rectangle 35" o:spid="_x0000_s174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Eq4wMMA&#10;AADdAAAADwAAAGRycy9kb3ducmV2LnhtbESPQYvCMBSE74L/IbwFb5pWqrhdo4ii61Gr3h/N27bY&#10;vNQmavffm4UFj8PMfMPMl52pxYNaV1lWEI8iEMS51RUXCs6n7XAGwnlkjbVlUvBLDpaLfm+OqbZP&#10;PtIj84UIEHYpKii9b1IpXV6SQTeyDXHwfmxr0AfZFlK3+AxwU8txFE2lwYrDQokNrUvKr9ndKLhM&#10;Ng1/S8OHeJt8Ti7X3W0dG6UGH93qC4Snzr/D/+29VjBL4gT+3oQnIBc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Eq4w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174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BjnjcYAAADdAAAADwAAAGRycy9kb3ducmV2LnhtbESPT4vCMBTE7wt+h/AEb2uqrCJdo1hh&#10;wQoe/MPC3h7Ns63bvNQmav32RhA8DjPzG2Y6b00lrtS40rKCQT8CQZxZXXKu4LD/+ZyAcB5ZY2WZ&#10;FNzJwXzW+ZhirO2Nt3Td+VwECLsYFRTe17GULivIoOvbmjh4R9sY9EE2udQN3gLcVHIYRWNpsOSw&#10;UGBNy4Ky/93FKEju69+N9el5dfw7ndMkGaZ4Mkr1uu3iG4Sn1r/Dr/ZKK5h8DUbwfBOegJw9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AY543GAAAA3QAAAA8AAAAAAAAA&#10;AAAAAAAAoQIAAGRycy9kb3ducmV2LnhtbFBLBQYAAAAABAAEAPkAAACUAwAAAAA=&#10;" strokecolor="#2f5496 [2408]" strokeweight="1.5pt"/>
            <v:shape id="AutoShape 37" o:spid="_x0000_s174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Mp5+sYAAADdAAAADwAAAGRycy9kb3ducmV2LnhtbESPT4vCMBTE74LfITzBm02VRaRrlK0g&#10;WGEP/kHY26N5tnWbl9pktX77jSB4HGbmN8x82Zla3Kh1lWUF4ygGQZxbXXGh4HhYj2YgnEfWWFsm&#10;BQ9ysFz0e3NMtL3zjm57X4gAYZeggtL7JpHS5SUZdJFtiIN3tq1BH2RbSN3iPcBNLSdxPJUGKw4L&#10;JTa0Kin/3f8ZBelje/q2Prtuzj+Xa5amkwwvRqnhoPv6BOGp8+/wq73RCmYf4yk834QnIBf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DKefrGAAAA3QAAAA8AAAAAAAAA&#10;AAAAAAAAoQIAAGRycy9kb3ducmV2LnhtbFBLBQYAAAAABAAEAPkAAACUAwAAAAA=&#10;" strokecolor="#2f5496 [2408]" strokeweight="1.5pt"/>
          </v:group>
        </w:pict>
      </w:r>
      <w:r w:rsidR="00E673A2" w:rsidRPr="00E872CB">
        <w:rPr>
          <w:rFonts w:ascii="ALFABET98" w:hAnsi="ALFABET98"/>
          <w:color w:val="A6A6A6" w:themeColor="background1" w:themeShade="A6"/>
          <w:sz w:val="72"/>
          <w:szCs w:val="72"/>
        </w:rPr>
        <w:t xml:space="preserve">m     m     m     m     </w:t>
      </w:r>
      <w:r w:rsidR="00E673A2">
        <w:rPr>
          <w:rFonts w:ascii="ALFABET98" w:hAnsi="ALFABET98"/>
          <w:color w:val="A6A6A6" w:themeColor="background1" w:themeShade="A6"/>
          <w:sz w:val="72"/>
          <w:szCs w:val="72"/>
        </w:rPr>
        <w:t xml:space="preserve">     </w:t>
      </w:r>
    </w:p>
    <w:p w:rsidR="00E673A2" w:rsidRPr="00E872CB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1734" style="position:absolute;margin-left:-16.1pt;margin-top:9.4pt;width:521.25pt;height:36.85pt;z-index:-25102028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CWsbaUFQQAAPEPAAAOAAAAAAAAAAAAAAAAAC4CAABkcnMvZTJvRG9jLnhtbFBLAQItABQABgAI&#10;AAAAIQBYKw9o4AAAAAoBAAAPAAAAAAAAAAAAAAAAAG8GAABkcnMvZG93bnJldi54bWxQSwUGAAAA&#10;AAQABADzAAAAfAcAAAAA&#10;">
            <v:group id="Group 33" o:spid="_x0000_s173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GCtLdfCAAAA3QAAAA8A&#10;AAAAAAAAAAAAAAAAqgIAAGRycy9kb3ducmV2LnhtbFBLBQYAAAAABAAEAPoAAACZAwAAAAA=&#10;">
              <v:rect id="Rectangle 34" o:spid="_x0000_s173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THj9sUA&#10;AADdAAAADwAAAGRycy9kb3ducmV2LnhtbESPT2vCQBTE70K/w/IK3nSTKmKjq/SfpVc1Enp7ZJ/Z&#10;0OzbkN2a+O3dQsHjMDO/YdbbwTbiQp2vHStIpwkI4tLpmisF+XE3WYLwAVlj45gUXMnDdvMwWmOm&#10;Xc97uhxCJSKEfYYKTAhtJqUvDVn0U9cSR+/sOoshyq6SusM+wm0jn5JkIS3WHBcMtvRmqPw5/FoF&#10;s6r4MEX+7nObFovP0/X02n/vlBo/Di8rEIGGcA//t7+0guU8fYa/N/EJyM0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5MeP2xQAAAN0AAAAPAAAAAAAAAAAAAAAAAJgCAABkcnMv&#10;ZG93bnJldi54bWxQSwUGAAAAAAQABAD1AAAAigMAAAAA&#10;" strokecolor="#2f5496 [2408]" strokeweight="1.5pt">
                <v:fill opacity="0"/>
              </v:rect>
              <v:rect id="Rectangle 35" o:spid="_x0000_s173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R10fsEA&#10;AADdAAAADwAAAGRycy9kb3ducmV2LnhtbERPTW+CQBC9N+l/2EwTb3XBYGPRhRiM2mNr633CjkBg&#10;Z5FdEf9999Ckx5f3vckn04mRBtdYVhDPIxDEpdUNVwp+vvevKxDOI2vsLJOCBznIs+enDaba3vmL&#10;xpOvRAhhl6KC2vs+ldKVNRl0c9sTB+5iB4M+wKGSesB7CDedXETRmzTYcGiosaeiprI93YyC83LX&#10;81Ea/oz3yfvy3B6uRWyUmr1M2zUIT5P/F/+5P7SCVbII+8Ob8ARk9g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UddH7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173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U8rM8cAAADdAAAADwAAAGRycy9kb3ducmV2LnhtbESPT2vCQBTE7wW/w/IK3urGIEVS19AI&#10;BVPoQVsEb4/sM3+afRuzW5N8+65Q6HGYmd8wm3Q0rbhR72rLCpaLCARxYXXNpYKvz7enNQjnkTW2&#10;lknBRA7S7exhg4m2Ax/odvSlCBB2CSqovO8SKV1RkUG3sB1x8C62N+iD7EupexwC3LQyjqJnabDm&#10;sFBhR7uKiu/jj1GQTe+nD+vz6/5ybq55lsU5Nkap+eP4+gLC0+j/w3/tvVawXsVLuL8JT0Buf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BTyszxwAAAN0AAAAPAAAAAAAA&#10;AAAAAAAAAKECAABkcnMvZG93bnJldi54bWxQSwUGAAAAAAQABAD5AAAAlQMAAAAA&#10;" strokecolor="#2f5496 [2408]" strokeweight="1.5pt"/>
            <v:shape id="AutoShape 37" o:spid="_x0000_s173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Z21RMYAAADdAAAADwAAAGRycy9kb3ducmV2LnhtbESPT4vCMBTE7wt+h/AEb2tqkUWqUayw&#10;YAUP/kHw9miebbV5qU1W67ffCAt7HGbmN8xs0ZlaPKh1lWUFo2EEgji3uuJCwfHw/TkB4Tyyxtoy&#10;KXiRg8W89zHDRNsn7+ix94UIEHYJKii9bxIpXV6SQTe0DXHwLrY16INsC6lbfAa4qWUcRV/SYMVh&#10;ocSGViXlt/2PUZC+Nqet9dl9fTlf71maxhlejVKDfrecgvDU+f/wX3utFUzGcQzvN+EJyPk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GdtUTGAAAA3QAAAA8AAAAAAAAA&#10;AAAAAAAAoQIAAGRycy9kb3ducmV2LnhtbFBLBQYAAAAABAAEAPkAAACUAwAAAAA=&#10;" strokecolor="#2f5496 [2408]" strokeweight="1.5pt"/>
          </v:group>
        </w:pict>
      </w:r>
      <w:r w:rsidR="00E673A2" w:rsidRPr="00E872CB">
        <w:rPr>
          <w:rFonts w:ascii="ALFABET98" w:hAnsi="ALFABET98"/>
          <w:color w:val="A6A6A6" w:themeColor="background1" w:themeShade="A6"/>
          <w:sz w:val="72"/>
          <w:szCs w:val="72"/>
        </w:rPr>
        <w:t xml:space="preserve">m     m     m     </w:t>
      </w:r>
    </w:p>
    <w:p w:rsidR="00E673A2" w:rsidRPr="00E872CB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1728" style="position:absolute;margin-left:-16.1pt;margin-top:9.4pt;width:521.25pt;height:36.85pt;z-index:-25101926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">
            <v:group id="Group 33" o:spid="_x0000_s173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4ztb8YAAADd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cwmown8&#10;vQlPQC5/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vjO1vxgAAAN0A&#10;AAAPAAAAAAAAAAAAAAAAAKoCAABkcnMvZG93bnJldi54bWxQSwUGAAAAAAQABAD6AAAAnQMAAAAA&#10;">
              <v:rect id="Rectangle 34" o:spid="_x0000_s173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hAjTsUA&#10;AADdAAAADwAAAGRycy9kb3ducmV2LnhtbESPQWvCQBSE7wX/w/IK3upGbUVSV7G1Fq9qJHh7ZF+z&#10;odm3Ibua+O+7QsHjMDPfMItVb2txpdZXjhWMRwkI4sLpiksF2XH7MgfhA7LG2jEpuJGH1XLwtMBU&#10;u473dD2EUkQI+xQVmBCaVEpfGLLoR64hjt6Pay2GKNtS6ha7CLe1nCTJTFqsOC4YbOjTUPF7uFgF&#10;0zL/Mnm28Zkd57Pv0+300Z23Sg2f+/U7iEB9eIT/2zutYP46eYP7m/gE5PI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2ECNOxQAAAN0AAAAPAAAAAAAAAAAAAAAAAJgCAABkcnMv&#10;ZG93bnJldi54bWxQSwUGAAAAAAQABAD1AAAAigMAAAAA&#10;" strokecolor="#2f5496 [2408]" strokeweight="1.5pt">
                <v:fill opacity="0"/>
              </v:rect>
              <v:rect id="Rectangle 35" o:spid="_x0000_s173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bhJkcIA&#10;AADdAAAADwAAAGRycy9kb3ducmV2LnhtbESPS6vCMBSE94L/IZwL7jStqHh7jSKKj6XP/aE5ty02&#10;J7WJWv+9EQSXw8x8w0xmjSnFnWpXWFYQ9yIQxKnVBWcKTsdVdwzCeWSNpWVS8CQHs2m7NcFE2wfv&#10;6X7wmQgQdgkqyL2vEildmpNB17MVcfD+bW3QB1lnUtf4CHBTyn4UjaTBgsNCjhUtckovh5tRcB4u&#10;K95Iw7t4Nfgdni/r6yI2SnV+mvkfCE+N/4Y/7a1WMB70R/B+E56An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luEmR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173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eoW3MYAAADdAAAADwAAAGRycy9kb3ducmV2LnhtbESPQWvCQBSE74L/YXkFb7ppEBtSV2kE&#10;wQgetKXQ2yP7TGKzb2N21fjvXaHQ4zAz3zDzZW8acaXO1ZYVvE4iEMSF1TWXCr4+1+MEhPPIGhvL&#10;pOBODpaL4WCOqbY33tP14EsRIOxSVFB536ZSuqIig25iW+LgHW1n0AfZlVJ3eAtw08g4imbSYM1h&#10;ocKWVhUVv4eLUZDdt9876/Pz5vhzOudZFud4MkqNXvqPdxCeev8f/mtvtIJkGr/B8014AnL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HqFtzGAAAA3QAAAA8AAAAAAAAA&#10;AAAAAAAAoQIAAGRycy9kb3ducmV2LnhtbFBLBQYAAAAABAAEAPkAAACUAwAAAAA=&#10;" strokecolor="#2f5496 [2408]" strokeweight="1.5pt"/>
            <v:shape id="AutoShape 37" o:spid="_x0000_s172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HWCrsQAAADdAAAADwAAAGRycy9kb3ducmV2LnhtbERPTWvCQBC9F/wPywje6qahlBBdpREE&#10;I/TQtBR6G7JjEs3OxuzWJP++exA8Pt73ejuaVtyod41lBS/LCARxaXXDlYLvr/1zAsJ5ZI2tZVIw&#10;kYPtZva0xlTbgT/pVvhKhBB2KSqove9SKV1Zk0G3tB1x4E62N+gD7CupexxCuGllHEVv0mDDoaHG&#10;jnY1lZfizyjIpuPPh/X59XD6PV/zLItzPBulFvPxfQXC0+gf4rv7oBUkr3GYG96EJyA3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QdYKuxAAAAN0AAAAPAAAAAAAAAAAA&#10;AAAAAKECAABkcnMvZG93bnJldi54bWxQSwUGAAAAAAQABAD5AAAAkgMAAAAA&#10;" strokecolor="#2f5496 [2408]" strokeweight="1.5pt"/>
          </v:group>
        </w:pict>
      </w:r>
      <w:r w:rsidR="00E673A2" w:rsidRPr="00E872CB">
        <w:rPr>
          <w:rFonts w:ascii="ALFABET98" w:hAnsi="ALFABET98"/>
          <w:color w:val="A6A6A6" w:themeColor="background1" w:themeShade="A6"/>
          <w:sz w:val="72"/>
          <w:szCs w:val="72"/>
        </w:rPr>
        <w:t xml:space="preserve">m     m     </w:t>
      </w:r>
    </w:p>
    <w:p w:rsidR="00E673A2" w:rsidRPr="00E872CB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1722" style="position:absolute;margin-left:-16.1pt;margin-top:9.4pt;width:521.25pt;height:36.85pt;z-index:-25101824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">
            <v:group id="Group 33" o:spid="_x0000_s172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1W59scQAAADdAAAA&#10;DwAAAAAAAAAAAAAAAACqAgAAZHJzL2Rvd25yZXYueG1sUEsFBgAAAAAEAAQA+gAAAJsDAAAAAA==&#10;">
              <v:rect id="Rectangle 34" o:spid="_x0000_s172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PKzkMUA&#10;AADdAAAADwAAAGRycy9kb3ducmV2LnhtbESPT2vCQBTE74LfYXlCb7pJLSLRVewfi9faSOjtkX1m&#10;g9m3Ibs18dt3hYLHYWZ+w6y3g23ElTpfO1aQzhIQxKXTNVcK8u/9dAnCB2SNjWNScCMP2814tMZM&#10;u56/6HoMlYgQ9hkqMCG0mZS+NGTRz1xLHL2z6yyGKLtK6g77CLeNfE6ShbRYc1ww2NKbofJy/LUK&#10;5lXxYYr83ec2LRafp9vptf/ZK/U0GXYrEIGG8Aj/tw9awfJlnsL9TXwCcvM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8rOQxQAAAN0AAAAPAAAAAAAAAAAAAAAAAJgCAABkcnMv&#10;ZG93bnJldi54bWxQSwUGAAAAAAQABAD1AAAAigMAAAAA&#10;" strokecolor="#2f5496 [2408]" strokeweight="1.5pt">
                <v:fill opacity="0"/>
              </v:rect>
              <v:rect id="Rectangle 35" o:spid="_x0000_s172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1rZT8MA&#10;AADdAAAADwAAAGRycy9kb3ducmV2LnhtbESPS4vCQBCE74L/YWjBm07iC42OIoruHnd93JtMmwQz&#10;PTEzavz3OwuCx6KqvqIWq8aU4kG1KywriPsRCOLU6oIzBafjrjcF4TyyxtIyKXiRg9Wy3Vpgou2T&#10;f+lx8JkIEHYJKsi9rxIpXZqTQde3FXHwLrY26IOsM6lrfAa4KeUgiibSYMFhIceKNjml18PdKDiP&#10;txV/ScM/8W40G5+v+9smNkp1O816DsJT4z/hd/tbK5iOhgP4fxOegFz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1rZT8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172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wiGAscAAADdAAAADwAAAGRycy9kb3ducmV2LnhtbESPQWvCQBSE74X+h+UVems2VSkhukpT&#10;KBjBQ20RvD2yzySafRuzW5P8e7dQ8DjMzDfMYjWYRlypc7VlBa9RDIK4sLrmUsHP9+dLAsJ5ZI2N&#10;ZVIwkoPV8vFhgam2PX/RdedLESDsUlRQed+mUrqiIoMusi1x8I62M+iD7EqpO+wD3DRyEsdv0mDN&#10;YaHClj4qKs67X6MgGzf7rfX5ZX08nC55lk1yPBmlnp+G9zkIT4O/h//ba60gmU2n8PcmPAG5vA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bCIYCxwAAAN0AAAAPAAAAAAAA&#10;AAAAAAAAAKECAABkcnMvZG93bnJldi54bWxQSwUGAAAAAAQABAD5AAAAlQMAAAAA&#10;" strokecolor="#2f5496 [2408]" strokeweight="1.5pt"/>
            <v:shape id="AutoShape 37" o:spid="_x0000_s172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OEedscAAADdAAAADwAAAGRycy9kb3ducmV2LnhtbESPQWvCQBSE7wX/w/KE3urGVIqkrsEI&#10;gin0oC2F3h7ZZxKbfRuz2yT++65Q8DjMzDfMKh1NI3rqXG1ZwXwWgSAurK65VPD5sXtagnAeWWNj&#10;mRRcyUG6njysMNF24AP1R1+KAGGXoILK+zaR0hUVGXQz2xIH72Q7gz7IrpS6wyHATSPjKHqRBmsO&#10;CxW2tK2o+Dn+GgXZ9e3r3fr8sj99ny95lsU5no1Sj9Nx8wrC0+jv4f/2XitYLp4X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U4R52xwAAAN0AAAAPAAAAAAAA&#10;AAAAAAAAAKECAABkcnMvZG93bnJldi54bWxQSwUGAAAAAAQABAD5AAAAlQMAAAAA&#10;" strokecolor="#2f5496 [2408]" strokeweight="1.5pt"/>
          </v:group>
        </w:pict>
      </w:r>
      <w:r w:rsidR="00E673A2" w:rsidRPr="00E872CB">
        <w:rPr>
          <w:rFonts w:ascii="ALFABET98" w:hAnsi="ALFABET98"/>
          <w:color w:val="A6A6A6" w:themeColor="background1" w:themeShade="A6"/>
          <w:sz w:val="72"/>
          <w:szCs w:val="72"/>
        </w:rPr>
        <w:t xml:space="preserve">m     </w:t>
      </w:r>
      <w:r w:rsidR="00E673A2">
        <w:rPr>
          <w:rFonts w:ascii="ALFABET98" w:hAnsi="ALFABET98"/>
          <w:color w:val="A6A6A6" w:themeColor="background1" w:themeShade="A6"/>
          <w:sz w:val="72"/>
          <w:szCs w:val="72"/>
        </w:rPr>
        <w:t>m</w:t>
      </w:r>
    </w:p>
    <w:p w:rsidR="00E673A2" w:rsidRPr="00E872CB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1716" style="position:absolute;margin-left:-16.1pt;margin-top:9.4pt;width:521.25pt;height:36.85pt;z-index:-25101721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LvCsXEXBAAA8Q8AAA4AAAAAAAAAAAAAAAAALgIAAGRycy9lMm9Eb2MueG1sUEsBAi0AFAAG&#10;AAgAAAAhAFgrD2jgAAAACgEAAA8AAAAAAAAAAAAAAAAAcQYAAGRycy9kb3ducmV2LnhtbFBLBQYA&#10;AAAABAAEAPMAAAB+BwAAAAA=&#10;">
            <v:group id="Group 33" o:spid="_x0000_s171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1y0BexgAAAN0A&#10;AAAPAAAAAAAAAAAAAAAAAKoCAABkcnMvZG93bnJldi54bWxQSwUGAAAAAAQABAD6AAAAnQMAAAAA&#10;">
              <v:rect id="Rectangle 34" o:spid="_x0000_s172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FeOf8YA&#10;AADdAAAADwAAAGRycy9kb3ducmV2LnhtbESPT2vCQBTE7wW/w/IK3nRjLSqpq9g/Fq9qJHh7ZF+z&#10;odm3Ibua+O27gtDjMDO/YZbr3tbiSq2vHCuYjBMQxIXTFZcKsuN2tADhA7LG2jEpuJGH9WrwtMRU&#10;u473dD2EUkQI+xQVmBCaVEpfGLLox64hjt6Pay2GKNtS6ha7CLe1fEmSmbRYcVww2NCHoeL3cLEK&#10;pmX+ZfLs02d2ks++T7fTe3feKjV87jdvIAL14T/8aO+0gsXrdA73N/EJyN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FeOf8YAAADdAAAADwAAAAAAAAAAAAAAAACYAgAAZHJz&#10;L2Rvd25yZXYueG1sUEsFBgAAAAAEAAQA9QAAAIsDAAAAAA==&#10;" strokecolor="#2f5496 [2408]" strokeweight="1.5pt">
                <v:fill opacity="0"/>
              </v:rect>
              <v:rect id="Rectangle 35" o:spid="_x0000_s172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rLupcAA&#10;AADdAAAADwAAAGRycy9kb3ducmV2LnhtbERPyW7CMBC9I/EP1iBxAydsgoCDEBUtx5blPoqHJEo8&#10;TmMXwt/jQyWOT2/fbDtTizu1rrSsIB5HIIgzq0vOFVzOh9EShPPIGmvLpOBJDrZpv7fBRNsH/9D9&#10;5HMRQtglqKDwvkmkdFlBBt3YNsSBu9nWoA+wzaVu8RHCTS0nUbSQBksODQU2tC8oq05/RsF1/tHw&#10;lzT8HR9mq/m1+vzdx0ap4aDbrUF46vxb/O8+agXL2TTMDW/CE5Dp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rLupc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171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uCx6McAAADdAAAADwAAAGRycy9kb3ducmV2LnhtbESPT2vCQBTE7wW/w/IK3uqmWoqNbsQU&#10;CqbgQS2Ct0f25Y9m38bsVuO37woFj8PM/IaZL3rTiAt1rras4HUUgSDOra65VPCz+3qZgnAeWWNj&#10;mRTcyMEiGTzNMdb2yhu6bH0pAoRdjAoq79tYSpdXZNCNbEscvMJ2Bn2QXSl1h9cAN40cR9G7NFhz&#10;WKiwpc+K8tP21yhIb9/7tfXZeVUcjucsTccZHo1Sw+d+OQPhqfeP8H97pRVM3yYfcH8TnoBM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64LHoxwAAAN0AAAAPAAAAAAAA&#10;AAAAAAAAAKECAABkcnMvZG93bnJldi54bWxQSwUGAAAAAAQABAD5AAAAlQMAAAAA&#10;" strokecolor="#2f5496 [2408]" strokeweight="1.5pt"/>
            <v:shape id="AutoShape 37" o:spid="_x0000_s171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9xrCMQAAADdAAAADwAAAGRycy9kb3ducmV2LnhtbERPTWvCQBC9F/wPywi9NRuDFIlZxQiF&#10;pNBDVQRvQ3ZMotnZmN1q/PfdQ6HHx/vO1qPpxJ0G11pWMItiEMSV1S3XCg77j7cFCOeRNXaWScGT&#10;HKxXk5cMU20f/E33na9FCGGXooLG+z6V0lUNGXSR7YkDd7aDQR/gUEs94COEm04mcfwuDbYcGhrs&#10;adtQdd39GAX58/P4ZX15K86ny63M86TEi1HqdTpuliA8jf5f/OcutILFfB72hzfhCcjVL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z3GsIxAAAAN0AAAAPAAAAAAAAAAAA&#10;AAAAAKECAABkcnMvZG93bnJldi54bWxQSwUGAAAAAAQABAD5AAAAkgMAAAAA&#10;" strokecolor="#2f5496 [2408]" strokeweight="1.5pt"/>
          </v:group>
        </w:pict>
      </w:r>
      <w:r w:rsidR="00E673A2" w:rsidRPr="00E872CB">
        <w:rPr>
          <w:rFonts w:ascii="ALFABET98" w:hAnsi="ALFABET98"/>
          <w:color w:val="A6A6A6" w:themeColor="background1" w:themeShade="A6"/>
          <w:sz w:val="72"/>
          <w:szCs w:val="72"/>
        </w:rPr>
        <w:t xml:space="preserve">m     </w:t>
      </w:r>
    </w:p>
    <w:p w:rsidR="00E673A2" w:rsidRPr="00E872CB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lastRenderedPageBreak/>
        <w:pict>
          <v:group id="_x0000_s1710" style="position:absolute;margin-left:-16.1pt;margin-top:9.4pt;width:521.25pt;height:36.85pt;z-index:-25101619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CP&#10;gkChEgQAAPEPAAAOAAAAAAAAAAAAAAAAAC4CAABkcnMvZTJvRG9jLnhtbFBLAQItABQABgAIAAAA&#10;IQBYKw9o4AAAAAoBAAAPAAAAAAAAAAAAAAAAAGwGAABkcnMvZG93bnJldi54bWxQSwUGAAAAAAQA&#10;BADzAAAAeQcAAAAA&#10;">
            <v:group id="Group 33" o:spid="_x0000_s171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vY1IMYAAADd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cwmkxH8&#10;vQlPQC5/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S9jUgxgAAAN0A&#10;AAAPAAAAAAAAAAAAAAAAAKoCAABkcnMvZG93bnJldi54bWxQSwUGAAAAAAQABAD6AAAAnQMAAAAA&#10;">
              <v:rect id="Rectangle 34" o:spid="_x0000_s171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2r7AcUA&#10;AADdAAAADwAAAGRycy9kb3ducmV2LnhtbESPQWvCQBSE7wX/w/IEb3VjFZHUVbRq8VqNhN4e2dds&#10;aPZtyK4m/vuuUPA4zMw3zHLd21rcqPWVYwWTcQKCuHC64lJBdj68LkD4gKyxdkwK7uRhvRq8LDHV&#10;ruMvup1CKSKEfYoKTAhNKqUvDFn0Y9cQR+/HtRZDlG0pdYtdhNtaviXJXFqsOC4YbOjDUPF7uloF&#10;0zLfmzzb+cxO8vnn5X7Zdt8HpUbDfvMOIlAfnuH/9lErWMxmU3i8iU9Ar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avsBxQAAAN0AAAAPAAAAAAAAAAAAAAAAAJgCAABkcnMv&#10;ZG93bnJldi54bWxQSwUGAAAAAAQABAD1AAAAigMAAAAA&#10;" strokecolor="#2f5496 [2408]" strokeweight="1.5pt">
                <v:fill opacity="0"/>
              </v:rect>
              <v:rect id="Rectangle 35" o:spid="_x0000_s171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/mX3cIA&#10;AADdAAAADwAAAGRycy9kb3ducmV2LnhtbESPT4vCMBTE7wt+h/AEb2taqaLVKKLoevTv/dE822Lz&#10;Upuo3W9vFhY8DjPzG2a2aE0lntS40rKCuB+BIM6sLjlXcD5tvscgnEfWWFkmBb/kYDHvfM0w1fbF&#10;B3oefS4ChF2KCgrv61RKlxVk0PVtTRy8q20M+iCbXOoGXwFuKjmIopE0WHJYKLCmVUHZ7fgwCi7D&#10;dc0/0vA+3iST4eW2va9io1Sv2y6nIDy1/hP+b++0gnGSJPD3JjwBOX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n+Zfd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171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6vIkMcAAADdAAAADwAAAGRycy9kb3ducmV2LnhtbESPQWvCQBSE74X+h+UVems2FS0hukpT&#10;KBjBQ20RvD2yzySafRuzW5P8e7dQ8DjMzDfMYjWYRlypc7VlBa9RDIK4sLrmUsHP9+dLAsJ5ZI2N&#10;ZVIwkoPV8vFhgam2PX/RdedLESDsUlRQed+mUrqiIoMusi1x8I62M+iD7EqpO+wD3DRyEsdv0mDN&#10;YaHClj4qKs67X6MgGzf7rfX5ZX08nC55lk1yPBmlnp+G9zkIT4O/h//ba60gmU5n8PcmPAG5vA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jq8iQxwAAAN0AAAAPAAAAAAAA&#10;AAAAAAAAAKECAABkcnMvZG93bnJldi54bWxQSwUGAAAAAAQABAD5AAAAlQMAAAAA&#10;" strokecolor="#2f5496 [2408]" strokeweight="1.5pt"/>
            <v:shape id="AutoShape 37" o:spid="_x0000_s171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3lW58cAAADdAAAADwAAAGRycy9kb3ducmV2LnhtbESPT2vCQBTE7wW/w/KE3nSjiEiaNTRC&#10;wRR6qIrQ2yP7zJ9m38bsNsZv3y0IPQ4z8xsmSUfTioF6V1tWsJhHIIgLq2suFZyOb7MNCOeRNbaW&#10;ScGdHKTbyVOCsbY3/qTh4EsRIOxiVFB538VSuqIig25uO+LgXWxv0AfZl1L3eAtw08plFK2lwZrD&#10;QoUd7Soqvg8/RkF2fz9/WJ9f95ev5ppn2TLHxij1PB1fX0B4Gv1/+NHeawWb1WoNf2/CE5Db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TeVbnxwAAAN0AAAAPAAAAAAAA&#10;AAAAAAAAAKECAABkcnMvZG93bnJldi54bWxQSwUGAAAAAAQABAD5AAAAlQMAAAAA&#10;" strokecolor="#2f5496 [2408]" strokeweight="1.5pt"/>
          </v:group>
        </w:pict>
      </w:r>
      <w:r w:rsidR="00E673A2" w:rsidRPr="00E872CB">
        <w:rPr>
          <w:rFonts w:ascii="ALFABET98" w:hAnsi="ALFABET98"/>
          <w:color w:val="A6A6A6" w:themeColor="background1" w:themeShade="A6"/>
          <w:sz w:val="72"/>
          <w:szCs w:val="72"/>
        </w:rPr>
        <w:t xml:space="preserve">m     </w:t>
      </w:r>
    </w:p>
    <w:p w:rsidR="00E673A2" w:rsidRPr="00E872CB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1704" style="position:absolute;margin-left:-16.1pt;margin-top:9.4pt;width:521.25pt;height:36.85pt;z-index:-25101516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DyvYFRYEAADxDwAADgAAAAAAAAAAAAAAAAAuAgAAZHJzL2Uyb0RvYy54bWxQSwECLQAUAAYA&#10;CAAAACEAWCsPaOAAAAAKAQAADwAAAAAAAAAAAAAAAABwBgAAZHJzL2Rvd25yZXYueG1sUEsFBgAA&#10;AAAEAAQA8wAAAH0HAAAAAA==&#10;">
            <v:group id="Group 33" o:spid="_x0000_s170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zHgLKwwAAAN0AAAAP&#10;AAAAAAAAAAAAAAAAAKoCAABkcnMvZG93bnJldi54bWxQSwUGAAAAAAQABAD6AAAAmgMAAAAA&#10;">
              <v:rect id="Rectangle 34" o:spid="_x0000_s170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oLM68YA&#10;AADdAAAADwAAAGRycy9kb3ducmV2LnhtbESPS2vDMBCE74X8B7GB3Bo5D0LiRgl5NKXXJg6mt8Xa&#10;WqbWylhK7Pz7qlDocZiZb5j1tre1uFPrK8cKJuMEBHHhdMWlguxyel6C8AFZY+2YFDzIw3YzeFpj&#10;ql3HH3Q/h1JECPsUFZgQmlRKXxiy6MeuIY7el2sthijbUuoWuwi3tZwmyUJarDguGGzoYKj4Pt+s&#10;glmZv5o8O/rMTvLF2/Vx3XefJ6VGw373AiJQH/7Df+13rWA5n6/g9018AnLz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oLM68YAAADdAAAADwAAAAAAAAAAAAAAAACYAgAAZHJz&#10;L2Rvd25yZXYueG1sUEsFBgAAAAAEAAQA9QAAAIsDAAAAAA==&#10;" strokecolor="#2f5496 [2408]" strokeweight="1.5pt">
                <v:fill opacity="0"/>
              </v:rect>
              <v:rect id="Rectangle 35" o:spid="_x0000_s170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RsHA8AA&#10;AADdAAAADwAAAGRycy9kb3ducmV2LnhtbERPy4rCMBTdD/gP4Q7MbkwrVpxOo4ji6NLn/tLcaUub&#10;m9pErX9vFoLLw3ln89404kadqywriIcRCOLc6ooLBafj+nsKwnlkjY1lUvAgB/PZ4CPDVNs77+l2&#10;8IUIIexSVFB636ZSurwkg25oW+LA/dvOoA+wK6Tu8B7CTSNHUTSRBisODSW2tCwprw9Xo+CcrFre&#10;SMO7eD3+Sc7132UZG6W+PvvFLwhPvX+LX+6tVjAdJ2F/eBOegJw9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RsHA8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170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UlYTsYAAADdAAAADwAAAGRycy9kb3ducmV2LnhtbESPT4vCMBTE7wt+h/AEb2uqrCJdo1hh&#10;wQoe/MPC3h7Ns63bvNQmav32RhA8DjPzG2Y6b00lrtS40rKCQT8CQZxZXXKu4LD/+ZyAcB5ZY2WZ&#10;FNzJwXzW+ZhirO2Nt3Td+VwECLsYFRTe17GULivIoOvbmjh4R9sY9EE2udQN3gLcVHIYRWNpsOSw&#10;UGBNy4Ky/93FKEju69+N9el5dfw7ndMkGaZ4Mkr1uu3iG4Sn1r/Dr/ZKK5h8jQbwfBOegJw9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lJWE7GAAAA3QAAAA8AAAAAAAAA&#10;AAAAAAAAoQIAAGRycy9kb3ducmV2LnhtbFBLBQYAAAAABAAEAPkAAACUAwAAAAA=&#10;" strokecolor="#2f5496 [2408]" strokeweight="1.5pt"/>
            <v:shape id="AutoShape 37" o:spid="_x0000_s170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ZvGOcYAAADdAAAADwAAAGRycy9kb3ducmV2LnhtbESPQWvCQBSE74L/YXkFb7pp0BJSV2kE&#10;wQgetKXQ2yP7TGKzb2N21fjvXaHQ4zAz3zDzZW8acaXO1ZYVvE4iEMSF1TWXCr4+1+MEhPPIGhvL&#10;pOBODpaL4WCOqbY33tP14EsRIOxSVFB536ZSuqIig25iW+LgHW1n0AfZlVJ3eAtw08g4it6kwZrD&#10;QoUtrSoqfg8XoyC7b7931ufnzfHndM6zLM7xZJQavfQf7yA89f4//NfeaAXJdBbD8014AnL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mbxjnGAAAA3QAAAA8AAAAAAAAA&#10;AAAAAAAAoQIAAGRycy9kb3ducmV2LnhtbFBLBQYAAAAABAAEAPkAAACUAwAAAAA=&#10;" strokecolor="#2f5496 [2408]" strokeweight="1.5pt"/>
          </v:group>
        </w:pict>
      </w:r>
      <w:r w:rsidR="00E673A2" w:rsidRPr="00E872CB">
        <w:rPr>
          <w:rFonts w:ascii="ALFABET98" w:hAnsi="ALFABET98"/>
          <w:color w:val="A6A6A6" w:themeColor="background1" w:themeShade="A6"/>
          <w:sz w:val="72"/>
          <w:szCs w:val="72"/>
        </w:rPr>
        <w:t xml:space="preserve">m     </w:t>
      </w:r>
    </w:p>
    <w:p w:rsidR="00E673A2" w:rsidRPr="00E872CB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1698" style="position:absolute;margin-left:-16.1pt;margin-top:9.4pt;width:521.25pt;height:36.85pt;z-index:-25101414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BWxr/IFQQAAPEPAAAOAAAAAAAAAAAAAAAAAC4CAABkcnMvZTJvRG9jLnhtbFBLAQItABQABgAI&#10;AAAAIQBYKw9o4AAAAAoBAAAPAAAAAAAAAAAAAAAAAG8GAABkcnMvZG93bnJldi54bWxQSwUGAAAA&#10;AAQABADzAAAAfAcAAAAA&#10;">
            <v:group id="Group 33" o:spid="_x0000_s170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3ip4SxgAAAN0A&#10;AAAPAAAAAAAAAAAAAAAAAKoCAABkcnMvZG93bnJldi54bWxQSwUGAAAAAAQABAD6AAAAnQMAAAAA&#10;">
              <v:rect id="Rectangle 34" o:spid="_x0000_s170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hZQM8YA&#10;AADdAAAADwAAAGRycy9kb3ducmV2LnhtbESPW2vCQBSE3wX/w3IKvunGekFSV7EXpa/VSPDtkD3N&#10;hmbPhuzWxH/vCoU+DjPzDbPe9rYWV2p95VjBdJKAIC6crrhUkJ324xUIH5A11o5JwY08bDfDwRpT&#10;7Tr+ousxlCJC2KeowITQpFL6wpBFP3ENcfS+XWsxRNmWUrfYRbit5XOSLKXFiuOCwYbeDBU/x1+r&#10;YFbmHybP3n1mp/nycL6dX7vLXqnRU797ARGoD//hv/anVrCaLxbweBOfgNz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hZQM8YAAADdAAAADwAAAAAAAAAAAAAAAACYAgAAZHJz&#10;L2Rvd25yZXYueG1sUEsFBgAAAAAEAAQA9QAAAIsDAAAAAA==&#10;" strokecolor="#2f5496 [2408]" strokeweight="1.5pt">
                <v:fill opacity="0"/>
              </v:rect>
              <v:rect id="Rectangle 35" o:spid="_x0000_s170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b467MQA&#10;AADdAAAADwAAAGRycy9kb3ducmV2LnhtbESPQWvCQBSE7wX/w/IEb80mJREbXaVYtD1Wbe6P7DMJ&#10;Zt+m2TXGf98tFDwOM/MNs9qMphUD9a6xrCCJYhDEpdUNVwq+T7vnBQjnkTW2lknBnRxs1pOnFeba&#10;3vhAw9FXIkDY5aig9r7LpXRlTQZdZDvi4J1tb9AH2VdS93gLcNPKlzieS4MNh4UaO9rWVF6OV6Og&#10;yN47/pCGv5Jd+poVl/3PNjFKzabj2xKEp9E/wv/tT61gkWZz+HsTnoB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2+Ouz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170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exloccAAADdAAAADwAAAGRycy9kb3ducmV2LnhtbESPW2vCQBSE3wv+h+UUfKubiq2SuhFT&#10;KJiCD14QfDtkTy42ezZmtxr/fVco+DjMzDfMfNGbRlyoc7VlBa+jCARxbnXNpYL97utlBsJ5ZI2N&#10;ZVJwIweLZPA0x1jbK2/osvWlCBB2MSqovG9jKV1ekUE3si1x8ArbGfRBdqXUHV4D3DRyHEXv0mDN&#10;YaHClj4ryn+2v0ZBevs+rK3PzqvieDpnaTrO8GSUGj73yw8Qnnr/CP+3V1rBbPI2hfub8ARk8g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57GWhxwAAAN0AAAAPAAAAAAAA&#10;AAAAAAAAAKECAABkcnMvZG93bnJldi54bWxQSwUGAAAAAAQABAD5AAAAlQMAAAAA&#10;" strokecolor="#2f5496 [2408]" strokeweight="1.5pt"/>
            <v:shape id="AutoShape 37" o:spid="_x0000_s169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HPx08QAAADdAAAADwAAAGRycy9kb3ducmV2LnhtbERPTWvCQBC9F/wPywi9NRtDWyRmFSMI&#10;ptBDbRG8DdkxiWZnk+xW47/vHgoeH+87W42mFVcaXGNZwSyKQRCXVjdcKfj53r7MQTiPrLG1TAru&#10;5GC1nDxlmGp74y+67n0lQgi7FBXU3neplK6syaCLbEccuJMdDPoAh0rqAW8h3LQyieN3abDh0FBj&#10;R5uaysv+1yjI7x+HT+uLfnc6nvsiz5MCz0ap5+m4XoDwNPqH+N+90wrmr29hbngTnoBc/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Ic/HTxAAAAN0AAAAPAAAAAAAAAAAA&#10;AAAAAKECAABkcnMvZG93bnJldi54bWxQSwUGAAAAAAQABAD5AAAAkgMAAAAA&#10;" strokecolor="#2f5496 [2408]" strokeweight="1.5pt"/>
          </v:group>
        </w:pict>
      </w:r>
      <w:r w:rsidR="00E673A2" w:rsidRPr="00E872CB">
        <w:rPr>
          <w:rFonts w:ascii="ALFABET98" w:hAnsi="ALFABET98"/>
          <w:color w:val="A6A6A6" w:themeColor="background1" w:themeShade="A6"/>
          <w:sz w:val="72"/>
          <w:szCs w:val="72"/>
        </w:rPr>
        <w:t xml:space="preserve">m     </w:t>
      </w:r>
    </w:p>
    <w:p w:rsidR="00E673A2" w:rsidRPr="00E872CB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1692" style="position:absolute;margin-left:-16.1pt;margin-top:9.4pt;width:521.25pt;height:36.85pt;z-index:-25101312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">
            <v:group id="Group 33" o:spid="_x0000_s169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t1SrMQAAADdAAAA&#10;DwAAAAAAAAAAAAAAAACqAgAAZHJzL2Rvd25yZXYueG1sUEsFBgAAAAAEAAQA+gAAAJsDAAAAAA==&#10;">
              <v:rect id="Rectangle 34" o:spid="_x0000_s169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0GcjcUA&#10;AADdAAAADwAAAGRycy9kb3ducmV2LnhtbESPQWvCQBSE7wX/w/IKvdVN2hIkukpta/FajQRvj+wz&#10;G8y+Ddmtif++KxQ8DjPzDbNYjbYVF+p941hBOk1AEFdON1wrKPab5xkIH5A1to5JwZU8rJaThwXm&#10;2g38Q5ddqEWEsM9RgQmhy6X0lSGLfuo64uidXG8xRNnXUvc4RLht5UuSZNJiw3HBYEcfhqrz7tcq&#10;eK3LL1MWn76waZl9H66H9XDcKPX0OL7PQQQawz38395qBbO3LIXbm/gE5PI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QZyNxQAAAN0AAAAPAAAAAAAAAAAAAAAAAJgCAABkcnMv&#10;ZG93bnJldi54bWxQSwUGAAAAAAQABAD1AAAAigMAAAAA&#10;" strokecolor="#2f5496 [2408]" strokeweight="1.5pt">
                <v:fill opacity="0"/>
              </v:rect>
              <v:rect id="Rectangle 35" o:spid="_x0000_s169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On2UsIA&#10;AADdAAAADwAAAGRycy9kb3ducmV2LnhtbESPS6vCMBSE94L/IZwL7jStqHh7jSKKj6XP/aE5ty02&#10;J7WJWv+9EQSXw8x8w0xmjSnFnWpXWFYQ9yIQxKnVBWcKTsdVdwzCeWSNpWVS8CQHs2m7NcFE2wfv&#10;6X7wmQgQdgkqyL2vEildmpNB17MVcfD+bW3QB1lnUtf4CHBTyn4UjaTBgsNCjhUtckovh5tRcB4u&#10;K95Iw7t4Nfgdni/r6yI2SnV+mvkfCE+N/4Y/7a1WMB6M+vB+E56An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M6fZS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169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LupH8cAAADdAAAADwAAAGRycy9kb3ducmV2LnhtbESPQWvCQBSE7wX/w/KE3urGtIikrsEI&#10;gil4qC2F3h7ZZxKbfRuz2yT++65Q8DjMzDfMKh1NI3rqXG1ZwXwWgSAurK65VPD5sXtagnAeWWNj&#10;mRRcyUG6njysMNF24Hfqj74UAcIuQQWV920ipSsqMuhmtiUO3sl2Bn2QXSl1h0OAm0bGUbSQBmsO&#10;CxW2tK2o+Dn+GgXZ9e3rYH1+2Z++z5c8y+Icz0apx+m4eQXhafT38H97rxUsXxbP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Iu6kfxwAAAN0AAAAPAAAAAAAA&#10;AAAAAAAAAKECAABkcnMvZG93bnJldi54bWxQSwUGAAAAAAQABAD5AAAAlQMAAAAA&#10;" strokecolor="#2f5496 [2408]" strokeweight="1.5pt"/>
            <v:shape id="AutoShape 37" o:spid="_x0000_s169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1Ixa8cAAADdAAAADwAAAGRycy9kb3ducmV2LnhtbESPT2vCQBTE7wW/w/KE3nSjiEiaNTRC&#10;wRR6qIrQ2yP7zJ9m38bsNsZv3y0IPQ4z8xsmSUfTioF6V1tWsJhHIIgLq2suFZyOb7MNCOeRNbaW&#10;ScGdHKTbyVOCsbY3/qTh4EsRIOxiVFB538VSuqIig25uO+LgXWxv0AfZl1L3eAtw08plFK2lwZrD&#10;QoUd7Soqvg8/RkF2fz9/WJ9f95ev5ppn2TLHxij1PB1fX0B4Gv1/+NHeawWb1XoFf2/CE5Db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HUjFrxwAAAN0AAAAPAAAAAAAA&#10;AAAAAAAAAKECAABkcnMvZG93bnJldi54bWxQSwUGAAAAAAQABAD5AAAAlQMAAAAA&#10;" strokecolor="#2f5496 [2408]" strokeweight="1.5pt"/>
          </v:group>
        </w:pict>
      </w:r>
      <w:r w:rsidR="00E673A2" w:rsidRPr="00E872CB">
        <w:rPr>
          <w:rFonts w:ascii="ALFABET98" w:hAnsi="ALFABET98"/>
          <w:color w:val="A6A6A6" w:themeColor="background1" w:themeShade="A6"/>
          <w:sz w:val="72"/>
          <w:szCs w:val="72"/>
        </w:rPr>
        <w:t xml:space="preserve">m     </w:t>
      </w:r>
    </w:p>
    <w:p w:rsidR="00E673A2" w:rsidRPr="00E872CB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1686" style="position:absolute;margin-left:-16.1pt;margin-top:9.4pt;width:521.25pt;height:36.85pt;z-index:-25101209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CCB1a8XBAAA8Q8AAA4AAAAAAAAAAAAAAAAALgIAAGRycy9lMm9Eb2MueG1sUEsBAi0AFAAG&#10;AAgAAAAhAFgrD2jgAAAACgEAAA8AAAAAAAAAAAAAAAAAcQYAAGRycy9kb3ducmV2LnhtbFBLBQYA&#10;AAAABAAEAPMAAAB+BwAAAAA=&#10;">
            <v:group id="Group 33" o:spid="_x0000_s168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meG9DxgAAAN0A&#10;AAAPAAAAAAAAAAAAAAAAAKoCAABkcnMvZG93bnJldi54bWxQSwUGAAAAAAQABAD6AAAAnQMAAAAA&#10;">
              <v:rect id="Rectangle 34" o:spid="_x0000_s169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+ShYsYA&#10;AADdAAAADwAAAGRycy9kb3ducmV2LnhtbESPT2vCQBTE74V+h+UVeqsbq6SSukpb/+BVGwm9PbLP&#10;bDD7NmS3Jn57Vyj0OMzMb5j5crCNuFDna8cKxqMEBHHpdM2Vgvx78zID4QOyxsYxKbiSh+Xi8WGO&#10;mXY97+lyCJWIEPYZKjAhtJmUvjRk0Y9cSxy9k+sshii7SuoO+wi3jXxNklRarDkuGGzpy1B5Pvxa&#10;BZOqWJsiX/ncjot0e7weP/ufjVLPT8PHO4hAQ/gP/7V3WsFsmr7B/U18AnJx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+ShYsYAAADdAAAADwAAAAAAAAAAAAAAAACYAgAAZHJz&#10;L2Rvd25yZXYueG1sUEsFBgAAAAAEAAQA9QAAAIsDAAAAAA==&#10;" strokecolor="#2f5496 [2408]" strokeweight="1.5pt">
                <v:fill opacity="0"/>
              </v:rect>
              <v:rect id="Rectangle 35" o:spid="_x0000_s169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QHBuMEA&#10;AADdAAAADwAAAGRycy9kb3ducmV2LnhtbERPyW7CMBC9I/UfrKnUGzhBBNEQgxAI2iNLcx/FQxIR&#10;j0PskvD39aESx6e3Z+vBNOJBnastK4gnEQjiwuqaSwU/l/14AcJ5ZI2NZVLwJAfr1dsow1Tbnk/0&#10;OPtShBB2KSqovG9TKV1RkUE3sS1x4K62M+gD7EqpO+xDuGnkNIrm0mDNoaHClrYVFbfzr1GQJ7uW&#10;v6ThY7yffSb57XDfxkapj/dhswThafAv8b/7WytYzOZhbngTnoBc/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0Bwbj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168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VOe9ccAAADdAAAADwAAAGRycy9kb3ducmV2LnhtbESPQWvCQBSE7wX/w/KE3upGKcGmrtII&#10;BVPw0FSE3h7ZZxKbfRuzW5P8+65Q8DjMzDfMajOYRlypc7VlBfNZBIK4sLrmUsHh6/1pCcJ5ZI2N&#10;ZVIwkoPNevKwwkTbnj/pmvtSBAi7BBVU3reJlK6oyKCb2ZY4eCfbGfRBdqXUHfYBbhq5iKJYGqw5&#10;LFTY0rai4if/NQrS8eO4tz677E7f50uWposMz0apx+nw9grC0+Dv4f/2TitYPscv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pU571xwAAAN0AAAAPAAAAAAAA&#10;AAAAAAAAAKECAABkcnMvZG93bnJldi54bWxQSwUGAAAAAAQABAD5AAAAlQMAAAAA&#10;" strokecolor="#2f5496 [2408]" strokeweight="1.5pt"/>
            <v:shape id="AutoShape 37" o:spid="_x0000_s168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bChtcQAAADdAAAADwAAAGRycy9kb3ducmV2LnhtbERPTWvCQBC9F/wPywi9NRtDaSVmFSMI&#10;ptBDbRG8DdkxiWZnk+xW47/vHgoeH+87W42mFVcaXGNZwSyKQRCXVjdcKfj53r7MQTiPrLG1TAru&#10;5GC1nDxlmGp74y+67n0lQgi7FBXU3neplK6syaCLbEccuJMdDPoAh0rqAW8h3LQyieM3abDh0FBj&#10;R5uaysv+1yjI7x+HT+uLfnc6nvsiz5MCz0ap5+m4XoDwNPqH+N+90wrmr+9hf3gTnoBc/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9sKG1xAAAAN0AAAAPAAAAAAAAAAAA&#10;AAAAAKECAABkcnMvZG93bnJldi54bWxQSwUGAAAAAAQABAD5AAAAkgMAAAAA&#10;" strokecolor="#2f5496 [2408]" strokeweight="1.5pt"/>
          </v:group>
        </w:pict>
      </w:r>
      <w:r w:rsidR="00E673A2" w:rsidRPr="00E872CB">
        <w:rPr>
          <w:rFonts w:ascii="ALFABET98" w:hAnsi="ALFABET98"/>
          <w:color w:val="A6A6A6" w:themeColor="background1" w:themeShade="A6"/>
          <w:sz w:val="72"/>
          <w:szCs w:val="72"/>
        </w:rPr>
        <w:t xml:space="preserve">m     </w:t>
      </w:r>
    </w:p>
    <w:p w:rsidR="00E673A2" w:rsidRPr="00E872CB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1680" style="position:absolute;margin-left:-16.1pt;margin-top:9.4pt;width:521.25pt;height:36.85pt;z-index:-25101107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BO&#10;IeTDEgQAAPEPAAAOAAAAAAAAAAAAAAAAAC4CAABkcnMvZTJvRG9jLnhtbFBLAQItABQABgAIAAAA&#10;IQBYKw9o4AAAAAoBAAAPAAAAAAAAAAAAAAAAAGwGAABkcnMvZG93bnJldi54bWxQSwUGAAAAAAQA&#10;BADzAAAAeQcAAAAA&#10;">
            <v:group id="Group 33" o:spid="_x0000_s168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cmv+dxgAAAN0A&#10;AAAPAAAAAAAAAAAAAAAAAKoCAABkcnMvZG93bnJldi54bWxQSwUGAAAAAAQABAD6AAAAnQMAAAAA&#10;">
              <v:rect id="Rectangle 34" o:spid="_x0000_s168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QYxvMYA&#10;AADdAAAADwAAAGRycy9kb3ducmV2LnhtbESPT2vCQBTE7wW/w/IK3nRjLSqpq9g/Fq9qJHh7ZF+z&#10;odm3Ibua+O27gtDjMDO/YZbr3tbiSq2vHCuYjBMQxIXTFZcKsuN2tADhA7LG2jEpuJGH9WrwtMRU&#10;u473dD2EUkQI+xQVmBCaVEpfGLLox64hjt6Pay2GKNtS6ha7CLe1fEmSmbRYcVww2NCHoeL3cLEK&#10;pmX+ZfLs02d2ks++T7fTe3feKjV87jdvIAL14T/8aO+0gsXrfAr3N/EJyN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QYxvMYAAADdAAAADwAAAAAAAAAAAAAAAACYAgAAZHJz&#10;L2Rvd25yZXYueG1sUEsFBgAAAAAEAAQA9QAAAIsDAAAAAA==&#10;" strokecolor="#2f5496 [2408]" strokeweight="1.5pt">
                <v:fill opacity="0"/>
              </v:rect>
              <v:rect id="Rectangle 35" o:spid="_x0000_s168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ZVdYMMA&#10;AADdAAAADwAAAGRycy9kb3ducmV2LnhtbESPS2/CMBCE70j9D9Yi9QZOUHgFDKqoaDnyvK/iJYmI&#10;1yF2Ifx7XAmJ42hmvtHMl62pxI0aV1pWEPcjEMSZ1SXnCo6HdW8CwnlkjZVlUvAgB8vFR2eOqbZ3&#10;3tFt73MRIOxSVFB4X6dSuqwgg65va+LgnW1j0AfZ5FI3eA9wU8lBFI2kwZLDQoE1rQrKLvs/o+A0&#10;/K75VxrexutkOjxdfq6r2Cj12W2/ZiA8tf4dfrU3WsEkGSfw/yY8Abl4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ZVdY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168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ccCLccAAADdAAAADwAAAGRycy9kb3ducmV2LnhtbESPW2vCQBSE3wv+h+UUfKubiq2SuhFT&#10;KJiCD14QfDtkTy42ezZmtxr/fVco+DjMzDfMfNGbRlyoc7VlBa+jCARxbnXNpYL97utlBsJ5ZI2N&#10;ZVJwIweLZPA0x1jbK2/osvWlCBB2MSqovG9jKV1ekUE3si1x8ArbGfRBdqXUHV4D3DRyHEXv0mDN&#10;YaHClj4ryn+2v0ZBevs+rK3PzqvieDpnaTrO8GSUGj73yw8Qnnr/CP+3V1rBbDJ9g/ub8ARk8g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txwItxwAAAN0AAAAPAAAAAAAA&#10;AAAAAAAAAKECAABkcnMvZG93bnJldi54bWxQSwUGAAAAAAQABAD5AAAAlQMAAAAA&#10;" strokecolor="#2f5496 [2408]" strokeweight="1.5pt"/>
            <v:shape id="AutoShape 37" o:spid="_x0000_s168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RWcWscAAADdAAAADwAAAGRycy9kb3ducmV2LnhtbESPQWvCQBSE7wX/w/KE3urGUKykrsEI&#10;gin0oC2F3h7ZZxKbfRuz2yT++65Q8DjMzDfMKh1NI3rqXG1ZwXwWgSAurK65VPD5sXtagnAeWWNj&#10;mRRcyUG6njysMNF24AP1R1+KAGGXoILK+zaR0hUVGXQz2xIH72Q7gz7IrpS6wyHATSPjKFpIgzWH&#10;hQpb2lZU/Bx/jYLs+vb1bn1+2Z++z5c8y+Icz0apx+m4eQXhafT38H97rxUsn18W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dFZxaxwAAAN0AAAAPAAAAAAAA&#10;AAAAAAAAAKECAABkcnMvZG93bnJldi54bWxQSwUGAAAAAAQABAD5AAAAlQMAAAAA&#10;" strokecolor="#2f5496 [2408]" strokeweight="1.5pt"/>
          </v:group>
        </w:pict>
      </w:r>
      <w:r w:rsidR="00E673A2" w:rsidRPr="00E872CB">
        <w:rPr>
          <w:rFonts w:ascii="ALFABET98" w:hAnsi="ALFABET98"/>
          <w:color w:val="A6A6A6" w:themeColor="background1" w:themeShade="A6"/>
          <w:sz w:val="72"/>
          <w:szCs w:val="72"/>
        </w:rPr>
        <w:t xml:space="preserve">m     </w:t>
      </w:r>
    </w:p>
    <w:p w:rsidR="00E673A2" w:rsidRDefault="00E673A2" w:rsidP="00E673A2">
      <w:pPr>
        <w:spacing w:line="240" w:lineRule="auto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72"/>
          <w:szCs w:val="72"/>
        </w:rPr>
        <w:t xml:space="preserve"> </w:t>
      </w:r>
      <w:r>
        <w:rPr>
          <w:rFonts w:ascii="ALFABET98" w:hAnsi="ALFABET98"/>
          <w:sz w:val="36"/>
          <w:szCs w:val="36"/>
        </w:rPr>
        <w:t xml:space="preserve">   </w:t>
      </w:r>
      <w:r w:rsidR="00437EB7">
        <w:rPr>
          <w:rFonts w:ascii="ALFABET98" w:hAnsi="ALFABET98"/>
          <w:sz w:val="36"/>
          <w:szCs w:val="36"/>
        </w:rPr>
        <w:t xml:space="preserve">                              50</w:t>
      </w:r>
    </w:p>
    <w:p w:rsidR="00E673A2" w:rsidRDefault="00E673A2" w:rsidP="00E673A2">
      <w:pPr>
        <w:spacing w:line="240" w:lineRule="auto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36"/>
          <w:szCs w:val="36"/>
        </w:rPr>
        <w:t>Sayın velim, m harfinin üzerinden geçip boşlukları dolduralım.</w:t>
      </w:r>
    </w:p>
    <w:p w:rsidR="00E673A2" w:rsidRPr="00E872CB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1674" style="position:absolute;margin-left:-16.1pt;margin-top:9.4pt;width:521.25pt;height:36.85pt;z-index:-25101004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DI8PSGFQQAAPEPAAAOAAAAAAAAAAAAAAAAAC4CAABkcnMvZTJvRG9jLnhtbFBLAQItABQABgAI&#10;AAAAIQBYKw9o4AAAAAoBAAAPAAAAAAAAAAAAAAAAAG8GAABkcnMvZG93bnJldi54bWxQSwUGAAAA&#10;AAQABADzAAAAfAcAAAAA&#10;">
            <v:group id="Group 33" o:spid="_x0000_s167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9csh3wwAAAN0AAAAP&#10;AAAAAAAAAAAAAAAAAKoCAABkcnMvZG93bnJldi54bWxQSwUGAAAAAAQABAD6AAAAmgMAAAAA&#10;">
              <v:rect id="Rectangle 34" o:spid="_x0000_s167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O4GVsYA&#10;AADdAAAADwAAAGRycy9kb3ducmV2LnhtbESPQWvCQBSE70L/w/IKvdWNtViNrmJtLV61keDtkX1m&#10;g9m3Ibs18d93CwWPw8x8wyxWva3FlVpfOVYwGiYgiAunKy4VZN/b5ykIH5A11o5JwY08rJYPgwWm&#10;2nW8p+shlCJC2KeowITQpFL6wpBFP3QNcfTOrrUYomxLqVvsItzW8iVJJtJixXHBYEMbQ8Xl8GMV&#10;jMv80+TZh8/sKJ98HW/H9+60VerpsV/PQQTqwz38395pBdPXtxn8vYlPQC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O4GVsYAAADdAAAADwAAAAAAAAAAAAAAAACYAgAAZHJz&#10;L2Rvd25yZXYueG1sUEsFBgAAAAAEAAQA9QAAAIsDAAAAAA==&#10;" strokecolor="#2f5496 [2408]" strokeweight="1.5pt">
                <v:fill opacity="0"/>
              </v:rect>
              <v:rect id="Rectangle 35" o:spid="_x0000_s167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3srRMEA&#10;AADdAAAADwAAAGRycy9kb3ducmV2LnhtbERPyU7DMBC9I/UfrKnEjTpBLUrTOlEVVOBIt/soniZR&#10;4nGwTRv+Hh+QOD69fVtOZhA3cr6zrCBdJCCIa6s7bhScT/unDIQPyBoHy6TghzyUxexhi7m2dz7Q&#10;7RgaEUPY56igDWHMpfR1Swb9wo7EkbtaZzBE6BqpHd5juBnkc5K8SIMdx4YWR6paqvvjt1FwWb2O&#10;/C4Nf6b75Xp16d++qtQo9TifdhsQgabwL/5zf2gF2TKL++Ob+ARk8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N7K0T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167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yl0CccAAADdAAAADwAAAGRycy9kb3ducmV2LnhtbESPT2vCQBTE74V+h+UJvekmUiREN2IK&#10;BVPoobYUentkX/5o9m2S3Wr89m5B6HGYmd8wm+1kOnGm0bWWFcSLCARxaXXLtYKvz9d5AsJ5ZI2d&#10;ZVJwJQfb7PFhg6m2F/6g88HXIkDYpaig8b5PpXRlQwbdwvbEwavsaNAHOdZSj3gJcNPJZRStpMGW&#10;w0KDPb00VJ4Ov0ZBfn37fre+GPbVz3Eo8nxZ4NEo9TSbdmsQnib/H76391pB8pzE8PcmPAGZ3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nKXQJxwAAAN0AAAAPAAAAAAAA&#10;AAAAAAAAAKECAABkcnMvZG93bnJldi54bWxQSwUGAAAAAAQABAD5AAAAlQMAAAAA&#10;" strokecolor="#2f5496 [2408]" strokeweight="1.5pt"/>
            <v:shape id="AutoShape 37" o:spid="_x0000_s167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/vqfsYAAADdAAAADwAAAGRycy9kb3ducmV2LnhtbESPQWvCQBSE7wX/w/IEb3VjkBJSVzGC&#10;YAQPain09sg+k2j2bcyuGv99Vyj0OMzMN8xs0ZtG3KlztWUFk3EEgriwuuZSwddx/Z6AcB5ZY2OZ&#10;FDzJwWI+eJthqu2D93Q/+FIECLsUFVTet6mUrqjIoBvbljh4J9sZ9EF2pdQdPgLcNDKOog9psOaw&#10;UGFLq4qKy+FmFGTP7ffO+vy6Of2cr3mWxTmejVKjYb/8BOGp9//hv/ZGK0imSQyvN+EJyPk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f76n7GAAAA3QAAAA8AAAAAAAAA&#10;AAAAAAAAoQIAAGRycy9kb3ducmV2LnhtbFBLBQYAAAAABAAEAPkAAACUAwAAAAA=&#10;" strokecolor="#2f5496 [2408]" strokeweight="1.5pt"/>
          </v:group>
        </w:pict>
      </w:r>
      <w:r w:rsidR="00E673A2">
        <w:rPr>
          <w:rFonts w:ascii="ALFABET98" w:hAnsi="ALFABET98"/>
          <w:color w:val="A6A6A6" w:themeColor="background1" w:themeShade="A6"/>
          <w:sz w:val="72"/>
          <w:szCs w:val="72"/>
        </w:rPr>
        <w:t xml:space="preserve">m     m     m     m    m     </w:t>
      </w:r>
    </w:p>
    <w:p w:rsidR="00E673A2" w:rsidRPr="00E872CB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1668" style="position:absolute;margin-left:-16.1pt;margin-top:9.4pt;width:521.25pt;height:36.85pt;z-index:-25100902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CT0xAOFQQAAPEPAAAOAAAAAAAAAAAAAAAAAC4CAABkcnMvZTJvRG9jLnhtbFBLAQItABQABgAI&#10;AAAAIQBYKw9o4AAAAAoBAAAPAAAAAAAAAAAAAAAAAG8GAABkcnMvZG93bnJldi54bWxQSwUGAAAA&#10;AAQABADzAAAAfAcAAAAA&#10;">
            <v:group id="Group 33" o:spid="_x0000_s167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CeqyVccAAADd&#10;AAAADwAAAAAAAAAAAAAAAACqAgAAZHJzL2Rvd25yZXYueG1sUEsFBgAAAAAEAAQA+gAAAJ4DAAAA&#10;AA==&#10;">
              <v:rect id="Rectangle 34" o:spid="_x0000_s167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HZ8dMYA&#10;AADdAAAADwAAAGRycy9kb3ducmV2LnhtbESPQWvCQBSE74X+h+UVvNWNtpUQXaW1tXitjQRvj+wz&#10;G8y+DdnVxH/fFQoeh5n5hlmsBtuIC3W+dqxgMk5AEJdO11wpyH83zykIH5A1No5JwZU8rJaPDwvM&#10;tOv5hy67UIkIYZ+hAhNCm0npS0MW/di1xNE7us5iiLKrpO6wj3DbyGmSzKTFmuOCwZbWhsrT7mwV&#10;vFTFlynyT5/bSTH73l/3H/1ho9ToaXifgwg0hHv4v73VCtLX9A1ub+ITkM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HZ8dMYAAADdAAAADwAAAAAAAAAAAAAAAACYAgAAZHJz&#10;L2Rvd25yZXYueG1sUEsFBgAAAAAEAAQA9QAAAIsDAAAAAA==&#10;" strokecolor="#2f5496 [2408]" strokeweight="1.5pt">
                <v:fill opacity="0"/>
              </v:rect>
              <v:rect id="Rectangle 35" o:spid="_x0000_s167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94Wq8MA&#10;AADdAAAADwAAAGRycy9kb3ducmV2LnhtbESPQYvCMBSE74L/ITzBm6YVlW41yqKoe3S76/3RPNti&#10;89JtotZ/bxYEj8PMfMMs152pxY1aV1lWEI8jEMS51RUXCn5/dqMEhPPIGmvLpOBBDtarfm+JqbZ3&#10;/qZb5gsRIOxSVFB636RSurwkg25sG+LgnW1r0AfZFlK3eA9wU8tJFM2lwYrDQokNbUrKL9nVKDjN&#10;tg0fpOFjvJt+zE6X/d8mNkoNB93nAoSnzr/Dr/aXVpBMkzn8vwlPQK6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94Wq8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167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4xJ5scAAADdAAAADwAAAGRycy9kb3ducmV2LnhtbESPT2vCQBTE70K/w/IKvZlNRWpI3UhT&#10;EEzBQ7UUentkn/nT7NuY3Wr89m5B8DjMzG+Y5Wo0nTjR4BrLCp6jGARxaXXDlYKv/XqagHAeWWNn&#10;mRRcyMEqe5gsMdX2zJ902vlKBAi7FBXU3veplK6syaCLbE8cvIMdDPogh0rqAc8Bbjo5i+MXabDh&#10;sFBjT+81lb+7P6Mgv3x8b60vjpvDT3ss8nxWYGuUenoc315BeBr9PXxrb7SCZJ4s4P9NeAIyuw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HjEnmxwAAAN0AAAAPAAAAAAAA&#10;AAAAAAAAAKECAABkcnMvZG93bnJldi54bWxQSwUGAAAAAAQABAD5AAAAlQMAAAAA&#10;" strokecolor="#2f5496 [2408]" strokeweight="1.5pt"/>
            <v:shape id="AutoShape 37" o:spid="_x0000_s166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hPdlMIAAADdAAAADwAAAGRycy9kb3ducmV2LnhtbERPTYvCMBC9L/gfwgje1lQRKdUoVhCs&#10;4GHdRfA2NGNbbSa1iVr//eYgeHy87/myM7V4UOsqywpGwwgEcW51xYWCv9/NdwzCeWSNtWVS8CIH&#10;y0Xva46Jtk/+ocfBFyKEsEtQQel9k0jp8pIMuqFtiAN3tq1BH2BbSN3iM4SbWo6jaCoNVhwaSmxo&#10;XVJ+PdyNgvS1O+6tz27b8+lyy9J0nOHFKDXod6sZCE+d/4jf7q1WEE/iMDe8CU9ALv4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dhPdlMIAAADdAAAADwAAAAAAAAAAAAAA&#10;AAChAgAAZHJzL2Rvd25yZXYueG1sUEsFBgAAAAAEAAQA+QAAAJADAAAAAA==&#10;" strokecolor="#2f5496 [2408]" strokeweight="1.5pt"/>
          </v:group>
        </w:pict>
      </w:r>
      <w:r w:rsidR="00E673A2" w:rsidRPr="00E872CB">
        <w:rPr>
          <w:rFonts w:ascii="ALFABET98" w:hAnsi="ALFABET98"/>
          <w:color w:val="A6A6A6" w:themeColor="background1" w:themeShade="A6"/>
          <w:sz w:val="72"/>
          <w:szCs w:val="72"/>
        </w:rPr>
        <w:t xml:space="preserve">m     m     m     m     </w:t>
      </w:r>
      <w:r w:rsidR="00E673A2">
        <w:rPr>
          <w:rFonts w:ascii="ALFABET98" w:hAnsi="ALFABET98"/>
          <w:color w:val="A6A6A6" w:themeColor="background1" w:themeShade="A6"/>
          <w:sz w:val="72"/>
          <w:szCs w:val="72"/>
        </w:rPr>
        <w:t xml:space="preserve">     </w:t>
      </w:r>
    </w:p>
    <w:p w:rsidR="00E673A2" w:rsidRPr="00E872CB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1662" style="position:absolute;margin-left:-16.1pt;margin-top:9.4pt;width:521.25pt;height:36.85pt;z-index:-25100800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Df&#10;t7VnEgQAAPEPAAAOAAAAAAAAAAAAAAAAAC4CAABkcnMvZTJvRG9jLnhtbFBLAQItABQABgAIAAAA&#10;IQBYKw9o4AAAAAoBAAAPAAAAAAAAAAAAAAAAAGwGAABkcnMvZG93bnJldi54bWxQSwUGAAAAAAQA&#10;BADzAAAAeQcAAAAA&#10;">
            <v:group id="Group 33" o:spid="_x0000_s166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8wgii8QAAADdAAAA&#10;DwAAAAAAAAAAAAAAAACqAgAAZHJzL2Rvd25yZXYueG1sUEsFBgAAAAAEAAQA+gAAAJsDAAAAAA==&#10;">
              <v:rect id="Rectangle 34" o:spid="_x0000_s166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pTsqsUA&#10;AADdAAAADwAAAGRycy9kb3ducmV2LnhtbESPT2vCQBTE70K/w/IK3nSTKmKjq/SfpVc1Enp7ZJ/Z&#10;0OzbkN2a+O3dQsHjMDO/YdbbwTbiQp2vHStIpwkI4tLpmisF+XE3WYLwAVlj45gUXMnDdvMwWmOm&#10;Xc97uhxCJSKEfYYKTAhtJqUvDVn0U9cSR+/sOoshyq6SusM+wm0jn5JkIS3WHBcMtvRmqPw5/FoF&#10;s6r4MEX+7nObFovP0/X02n/vlBo/Di8rEIGGcA//t7+0guX8OYW/N/EJyM0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lOyqxQAAAN0AAAAPAAAAAAAAAAAAAAAAAJgCAABkcnMv&#10;ZG93bnJldi54bWxQSwUGAAAAAAQABAD1AAAAigMAAAAA&#10;" strokecolor="#2f5496 [2408]" strokeweight="1.5pt">
                <v:fill opacity="0"/>
              </v:rect>
              <v:rect id="Rectangle 35" o:spid="_x0000_s166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TyGdcMA&#10;AADdAAAADwAAAGRycy9kb3ducmV2LnhtbESPT4vCMBTE7wt+h/AEb2ta0UVro4ii7nHXP/dH82xL&#10;m5faRK3ffiMIexxm5jdMuuxMLe7UutKygngYgSDOrC45V3A6bj+nIJxH1lhbJgVPcrBc9D5STLR9&#10;8C/dDz4XAcIuQQWF900ipcsKMuiGtiEO3sW2Bn2QbS51i48AN7UcRdGXNFhyWCiwoXVBWXW4GQXn&#10;yabhvTT8E2/Hs8m52l3XsVFq0O9WcxCeOv8ffre/tYLpeDaC15vwBOTi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TyGd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166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W7ZOMcAAADdAAAADwAAAGRycy9kb3ducmV2LnhtbESPT2vCQBTE7wW/w/IK3uqmWoqNbsQU&#10;CqbgQS2Ct0f25Y9m38bsVuO37woFj8PM/IaZL3rTiAt1rras4HUUgSDOra65VPCz+3qZgnAeWWNj&#10;mRTcyMEiGTzNMdb2yhu6bH0pAoRdjAoq79tYSpdXZNCNbEscvMJ2Bn2QXSl1h9cAN40cR9G7NFhz&#10;WKiwpc+K8tP21yhIb9/7tfXZeVUcjucsTccZHo1Sw+d+OQPhqfeP8H97pRVM3z4mcH8TnoBM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9btk4xwAAAN0AAAAPAAAAAAAA&#10;AAAAAAAAAKECAABkcnMvZG93bnJldi54bWxQSwUGAAAAAAQABAD5AAAAlQMAAAAA&#10;" strokecolor="#2f5496 [2408]" strokeweight="1.5pt"/>
            <v:shape id="AutoShape 37" o:spid="_x0000_s166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odBTMcAAADdAAAADwAAAGRycy9kb3ducmV2LnhtbESPQWvCQBSE7wX/w/KE3pqNIsWmWaUR&#10;CqbgoVaE3h7ZZxKbfRuz2yT++65Q8DjMzDdMuh5NI3rqXG1ZwSyKQRAXVtdcKjh8vT8tQTiPrLGx&#10;TAqu5GC9mjykmGg78Cf1e1+KAGGXoILK+zaR0hUVGXSRbYmDd7KdQR9kV0rd4RDgppHzOH6WBmsO&#10;CxW2tKmo+Nn/GgXZ9eO4sz6/bE/f50ueZfMcz0apx+n49grC0+jv4f/2VitYLl4WcHsTnoBc/Q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yh0FMxwAAAN0AAAAPAAAAAAAA&#10;AAAAAAAAAKECAABkcnMvZG93bnJldi54bWxQSwUGAAAAAAQABAD5AAAAlQMAAAAA&#10;" strokecolor="#2f5496 [2408]" strokeweight="1.5pt"/>
          </v:group>
        </w:pict>
      </w:r>
      <w:r w:rsidR="00E673A2" w:rsidRPr="00E872CB">
        <w:rPr>
          <w:rFonts w:ascii="ALFABET98" w:hAnsi="ALFABET98"/>
          <w:color w:val="A6A6A6" w:themeColor="background1" w:themeShade="A6"/>
          <w:sz w:val="72"/>
          <w:szCs w:val="72"/>
        </w:rPr>
        <w:t xml:space="preserve">m     m     m     </w:t>
      </w:r>
    </w:p>
    <w:p w:rsidR="00E673A2" w:rsidRPr="00E872CB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1656" style="position:absolute;margin-left:-16.1pt;margin-top:9.4pt;width:521.25pt;height:36.85pt;z-index:-25100697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">
            <v:group id="Group 33" o:spid="_x0000_s165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E60fZMcAAADd&#10;AAAADwAAAAAAAAAAAAAAAACqAgAAZHJzL2Rvd25yZXYueG1sUEsFBgAAAAAEAAQA+gAAAJ4DAAAA&#10;AA==&#10;">
              <v:rect id="Rectangle 34" o:spid="_x0000_s166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jHRRcYA&#10;AADdAAAADwAAAGRycy9kb3ducmV2LnhtbESPQWvCQBSE70L/w/IKvdWNtViNrmJtLV61keDtkX1m&#10;g9m3Ibs18d93CwWPw8x8wyxWva3FlVpfOVYwGiYgiAunKy4VZN/b5ykIH5A11o5JwY08rJYPgwWm&#10;2nW8p+shlCJC2KeowITQpFL6wpBFP3QNcfTOrrUYomxLqVvsItzW8iVJJtJixXHBYEMbQ8Xl8GMV&#10;jMv80+TZh8/sKJ98HW/H9+60VerpsV/PQQTqwz38395pBdPX2Rv8vYlPQC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jHRRcYAAADdAAAADwAAAAAAAAAAAAAAAACYAgAAZHJz&#10;L2Rvd25yZXYueG1sUEsFBgAAAAAEAAQA9QAAAIsDAAAAAA==&#10;" strokecolor="#2f5496 [2408]" strokeweight="1.5pt">
                <v:fill opacity="0"/>
              </v:rect>
              <v:rect id="Rectangle 35" o:spid="_x0000_s166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NSxn8AA&#10;AADdAAAADwAAAGRycy9kb3ducmV2LnhtbERPTYvCMBC9C/6HMMLeNK2oaG0UUVz36Lp6H5qxLW0m&#10;tYla//3mIHh8vO903ZlaPKh1pWUF8SgCQZxZXXKu4Py3H85BOI+ssbZMCl7kYL3q91JMtH3yLz1O&#10;PhchhF2CCgrvm0RKlxVk0I1sQxy4q20N+gDbXOoWnyHc1HIcRTNpsOTQUGBD24Ky6nQ3Ci7TXcMH&#10;afgY7yeL6aX6vm1jo9TXoNssQXjq/Ef8dv9oBfPJIswNb8ITkKt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NSxn8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165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Ibu0scAAADdAAAADwAAAGRycy9kb3ducmV2LnhtbESPQWvCQBSE7wX/w/KE3urGUIqmrsEI&#10;gil4qC2F3h7ZZxKbfRuz2yT++65Q8DjMzDfMKh1NI3rqXG1ZwXwWgSAurK65VPD5sXtagHAeWWNj&#10;mRRcyUG6njysMNF24Hfqj74UAcIuQQWV920ipSsqMuhmtiUO3sl2Bn2QXSl1h0OAm0bGUfQiDdYc&#10;FipsaVtR8XP8NQqy69vXwfr8sj99ny95lsU5no1Sj9Nx8wrC0+jv4f/2XitYPC+X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chu7SxwAAAN0AAAAPAAAAAAAA&#10;AAAAAAAAAKECAABkcnMvZG93bnJldi54bWxQSwUGAAAAAAQABAD5AAAAlQMAAAAA&#10;" strokecolor="#2f5496 [2408]" strokeweight="1.5pt"/>
            <v:shape id="AutoShape 37" o:spid="_x0000_s165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1fdVcMAAADdAAAADwAAAGRycy9kb3ducmV2LnhtbERPy2rCQBTdC/2H4Rbc6aSCRVLH0AiC&#10;EbrwQaG7S+aaRzN3kswY4987i0KXh/NeJ6NpxEC9qywreJtHIIhzqysuFFzOu9kKhPPIGhvLpOBB&#10;DpLNy2SNsbZ3PtJw8oUIIexiVFB638ZSurwkg25uW+LAXW1v0AfYF1L3eA/hppGLKHqXBisODSW2&#10;tC0p/z3djIL0cfj+sj7r9tefusvSdJFhbZSavo6fHyA8jf5f/OfeawWrZRT2hzfhCcjNE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NX3VXDAAAA3QAAAA8AAAAAAAAAAAAA&#10;AAAAoQIAAGRycy9kb3ducmV2LnhtbFBLBQYAAAAABAAEAPkAAACRAwAAAAA=&#10;" strokecolor="#2f5496 [2408]" strokeweight="1.5pt"/>
          </v:group>
        </w:pict>
      </w:r>
      <w:r w:rsidR="00E673A2" w:rsidRPr="00E872CB">
        <w:rPr>
          <w:rFonts w:ascii="ALFABET98" w:hAnsi="ALFABET98"/>
          <w:color w:val="A6A6A6" w:themeColor="background1" w:themeShade="A6"/>
          <w:sz w:val="72"/>
          <w:szCs w:val="72"/>
        </w:rPr>
        <w:t xml:space="preserve">m     m     </w:t>
      </w:r>
    </w:p>
    <w:p w:rsidR="00E673A2" w:rsidRPr="00E872CB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1650" style="position:absolute;margin-left:-16.1pt;margin-top:9.4pt;width:521.25pt;height:36.85pt;z-index:-25100595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Dw&#10;Nc58EgQAAPEPAAAOAAAAAAAAAAAAAAAAAC4CAABkcnMvZTJvRG9jLnhtbFBLAQItABQABgAIAAAA&#10;IQBYKw9o4AAAAAoBAAAPAAAAAAAAAAAAAAAAAGwGAABkcnMvZG93bnJldi54bWxQSwUGAAAAAAQA&#10;BADzAAAAeQcAAAAA&#10;">
            <v:group id="Group 33" o:spid="_x0000_s165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J9g33FAAAA3QAA&#10;AA8AAAAAAAAAAAAAAAAAqgIAAGRycy9kb3ducmV2LnhtbFBLBQYAAAAABAAEAPoAAACcAwAAAAA=&#10;">
              <v:rect id="Rectangle 34" o:spid="_x0000_s165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+FNXMUA&#10;AADdAAAADwAAAGRycy9kb3ducmV2LnhtbESPQWvCQBSE7wX/w/KE3upGpSLRVWytxWs1Erw9ss9s&#10;MPs2ZLcm/vuuUPA4zMw3zHLd21rcqPWVYwXjUQKCuHC64lJBdty9zUH4gKyxdkwK7uRhvRq8LDHV&#10;ruMfuh1CKSKEfYoKTAhNKqUvDFn0I9cQR+/iWoshyraUusUuwm0tJ0kykxYrjgsGG/o0VFwPv1bB&#10;tMy/TJ5tfWbH+ez7dD99dOedUq/DfrMAEagPz/B/e68VzN+TKTzexCcgV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4U1cxQAAAN0AAAAPAAAAAAAAAAAAAAAAAJgCAABkcnMv&#10;ZG93bnJldi54bWxQSwUGAAAAAAQABAD1AAAAigMAAAAA&#10;" strokecolor="#2f5496 [2408]" strokeweight="1.5pt">
                <v:fill opacity="0"/>
              </v:rect>
              <v:rect id="Rectangle 35" o:spid="_x0000_s165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3IhgMMA&#10;AADdAAAADwAAAGRycy9kb3ducmV2LnhtbESPQYvCMBSE74L/IbwFb5p2seJ2jSKKrketen80b9ti&#10;89Jtonb/vREEj8PMfMPMFp2pxY1aV1lWEI8iEMS51RUXCk7HzXAKwnlkjbVlUvBPDhbzfm+GqbZ3&#10;PtAt84UIEHYpKii9b1IpXV6SQTeyDXHwfm1r0AfZFlK3eA9wU8vPKJpIgxWHhRIbWpWUX7KrUXBO&#10;1g3/SMP7eDP+Ss6X7d8qNkoNPrrlNwhPnX+HX+2dVjBNojE834QnIO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3Ihg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165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yB+zccAAADdAAAADwAAAGRycy9kb3ducmV2LnhtbESPT2vCQBTE74V+h+UVeqsbBYvErGIE&#10;wRR60BbB2yP78kezb2N2a5Jv3xUKPQ4z8xsmWQ+mEXfqXG1ZwXQSgSDOra65VPD9tXtbgHAeWWNj&#10;mRSM5GC9en5KMNa25wPdj74UAcIuRgWV920spcsrMugmtiUOXmE7gz7IrpS6wz7ATSNnUfQuDdYc&#10;FipsaVtRfj3+GAXp+HH6tD677Yvz5Zal6SzDi1Hq9WXYLEF4Gvx/+K+91woW82gOjzfhCcjVL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DIH7NxwAAAN0AAAAPAAAAAAAA&#10;AAAAAAAAAKECAABkcnMvZG93bnJldi54bWxQSwUGAAAAAAQABAD5AAAAlQMAAAAA&#10;" strokecolor="#2f5496 [2408]" strokeweight="1.5pt"/>
            <v:shape id="AutoShape 37" o:spid="_x0000_s165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/LgusYAAADdAAAADwAAAGRycy9kb3ducmV2LnhtbESPT4vCMBTE74LfITzB2zZdQZFqlO3C&#10;ghU8+IeFvT2aZ1ttXmoTtX57Iyx4HGbmN8x82Zla3Kh1lWUFn1EMgji3uuJCwWH/8zEF4Tyyxtoy&#10;KXiQg+Wi35tjou2dt3Tb+UIECLsEFZTeN4mULi/JoItsQxy8o20N+iDbQuoW7wFuajmK44k0WHFY&#10;KLGh75Ly8+5qFKSP9e/G+uyyOv6dLlmajjI8GaWGg+5rBsJT59/h//ZKK5iO4wm83oQnIBdP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Py4LrGAAAA3QAAAA8AAAAAAAAA&#10;AAAAAAAAoQIAAGRycy9kb3ducmV2LnhtbFBLBQYAAAAABAAEAPkAAACUAwAAAAA=&#10;" strokecolor="#2f5496 [2408]" strokeweight="1.5pt"/>
          </v:group>
        </w:pict>
      </w:r>
      <w:r w:rsidR="00E673A2" w:rsidRPr="00E872CB">
        <w:rPr>
          <w:rFonts w:ascii="ALFABET98" w:hAnsi="ALFABET98"/>
          <w:color w:val="A6A6A6" w:themeColor="background1" w:themeShade="A6"/>
          <w:sz w:val="72"/>
          <w:szCs w:val="72"/>
        </w:rPr>
        <w:t xml:space="preserve">m     </w:t>
      </w:r>
      <w:r w:rsidR="00E673A2">
        <w:rPr>
          <w:rFonts w:ascii="ALFABET98" w:hAnsi="ALFABET98"/>
          <w:color w:val="A6A6A6" w:themeColor="background1" w:themeShade="A6"/>
          <w:sz w:val="72"/>
          <w:szCs w:val="72"/>
        </w:rPr>
        <w:t>m</w:t>
      </w:r>
    </w:p>
    <w:p w:rsidR="00E673A2" w:rsidRPr="00E872CB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1644" style="position:absolute;margin-left:-16.1pt;margin-top:9.4pt;width:521.25pt;height:36.85pt;z-index:-25100492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LhDvE0XBAAA8Q8AAA4AAAAAAAAAAAAAAAAALgIAAGRycy9lMm9Eb2MueG1sUEsBAi0AFAAG&#10;AAgAAAAhAFgrD2jgAAAACgEAAA8AAAAAAAAAAAAAAAAAcQYAAGRycy9kb3ducmV2LnhtbFBLBQYA&#10;AAAABAAEAPMAAAB+BwAAAAA=&#10;">
            <v:group id="Group 33" o:spid="_x0000_s164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NgIb7xgAAAN0A&#10;AAAPAAAAAAAAAAAAAAAAAKoCAABkcnMvZG93bnJldi54bWxQSwUGAAAAAAQABAD6AAAAnQMAAAAA&#10;">
              <v:rect id="Rectangle 34" o:spid="_x0000_s164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BxI2sUA&#10;AADdAAAADwAAAGRycy9kb3ducmV2LnhtbESPT2vCQBTE70K/w/IK3nSTCtpGV+k/i1dtJPT2yD6z&#10;odm3Ibs18dt3BcHjMDO/YVabwTbiTJ2vHStIpwkI4tLpmisF+fd28gzCB2SNjWNScCEPm/XDaIWZ&#10;dj3v6XwIlYgQ9hkqMCG0mZS+NGTRT11LHL2T6yyGKLtK6g77CLeNfEqSubRYc1ww2NK7ofL38GcV&#10;zKri0xT5h89tWsy/jpfjW/+zVWr8OLwuQQQawj18a++0gpdFuoDrm/gE5P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HEjaxQAAAN0AAAAPAAAAAAAAAAAAAAAAAJgCAABkcnMv&#10;ZG93bnJldi54bWxQSwUGAAAAAAQABAD1AAAAigMAAAAA&#10;" strokecolor="#2f5496 [2408]" strokeweight="1.5pt">
                <v:fill opacity="0"/>
              </v:rect>
              <v:rect id="Rectangle 35" o:spid="_x0000_s164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koAMAA&#10;AADdAAAADwAAAGRycy9kb3ducmV2LnhtbERPyW7CMBC9I/EP1iD1VpwgKBBiEALRcmS9j+IhiRKP&#10;Q+xC+vf1AYnj09vTVWdq8aDWlZYVxMMIBHFmdcm5gst59zkD4TyyxtoyKfgjB6tlv5diou2Tj/Q4&#10;+VyEEHYJKii8bxIpXVaQQTe0DXHgbrY16ANsc6lbfIZwU8tRFH1JgyWHhgIb2hSUVadfo+A62Tb8&#10;Iw0f4t14PrlW3/dNbJT6GHTrBQhPnX+LX+69VjCfxmFueBOegFz+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vkoAM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164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qt3TcYAAADdAAAADwAAAGRycy9kb3ducmV2LnhtbESPT4vCMBTE7wt+h/AEb2uqh1W7RrHC&#10;ghU8+IeFvT2aZ1u3ealN1PrtjSB4HGbmN8x03ppKXKlxpWUFg34EgjizuuRcwWH/8zkG4Tyyxsoy&#10;KbiTg/ms8zHFWNsbb+m687kIEHYxKii8r2MpXVaQQde3NXHwjrYx6INscqkbvAW4qeQwir6kwZLD&#10;QoE1LQvK/ncXoyC5r3831qfn1fHvdE6TZJjiySjV67aLbxCeWv8Ov9orrWAyGkzg+SY8ATl7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Krd03GAAAA3QAAAA8AAAAAAAAA&#10;AAAAAAAAoQIAAGRycy9kb3ducmV2LnhtbFBLBQYAAAAABAAEAPkAAACUAwAAAAA=&#10;" strokecolor="#2f5496 [2408]" strokeweight="1.5pt"/>
            <v:shape id="AutoShape 37" o:spid="_x0000_s164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f0UbcMAAADdAAAADwAAAGRycy9kb3ducmV2LnhtbERPTYvCMBC9C/sfwix409Qe1K1GsQsL&#10;VtiDugjehmZsq82kNlHrvzeHBY+P9z1fdqYWd2pdZVnBaBiBIM6trrhQ8Lf/GUxBOI+ssbZMCp7k&#10;YLn46M0x0fbBW7rvfCFCCLsEFZTeN4mULi/JoBvahjhwJ9sa9AG2hdQtPkK4qWUcRWNpsOLQUGJD&#10;3yXll93NKEifm8Ov9dl1fTqer1maxhmejVL9z241A+Gp82/xv3utFXxN4rA/vAlPQC5e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39FG3DAAAA3QAAAA8AAAAAAAAAAAAA&#10;AAAAoQIAAGRycy9kb3ducmV2LnhtbFBLBQYAAAAABAAEAPkAAACRAwAAAAA=&#10;" strokecolor="#2f5496 [2408]" strokeweight="1.5pt"/>
          </v:group>
        </w:pict>
      </w:r>
      <w:r w:rsidR="00E673A2" w:rsidRPr="00E872CB">
        <w:rPr>
          <w:rFonts w:ascii="ALFABET98" w:hAnsi="ALFABET98"/>
          <w:color w:val="A6A6A6" w:themeColor="background1" w:themeShade="A6"/>
          <w:sz w:val="72"/>
          <w:szCs w:val="72"/>
        </w:rPr>
        <w:t xml:space="preserve">m     </w:t>
      </w:r>
    </w:p>
    <w:p w:rsidR="00E673A2" w:rsidRPr="00E872CB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1638" style="position:absolute;margin-left:-16.1pt;margin-top:9.4pt;width:521.25pt;height:36.85pt;z-index:-25100390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Dg&#10;QzJKEgQAAPEPAAAOAAAAAAAAAAAAAAAAAC4CAABkcnMvZTJvRG9jLnhtbFBLAQItABQABgAIAAAA&#10;IQBYKw9o4AAAAAoBAAAPAAAAAAAAAAAAAAAAAGwGAABkcnMvZG93bnJldi54bWxQSwUGAAAAAAQA&#10;BADzAAAAeQcAAAAA&#10;">
            <v:group id="Group 33" o:spid="_x0000_s164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810pFxgAAAN0A&#10;AAAPAAAAAAAAAAAAAAAAAKoCAABkcnMvZG93bnJldi54bWxQSwUGAAAAAAQABAD6AAAAnQMAAAAA&#10;">
              <v:rect id="Rectangle 34" o:spid="_x0000_s164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uEZMUA&#10;AADdAAAADwAAAGRycy9kb3ducmV2LnhtbESPQWvCQBSE7wX/w/IEb3WjgtXUVbSt0qsaCb09sq/Z&#10;0OzbkF1N/PddodDjMDPfMKtNb2txo9ZXjhVMxgkI4sLpiksF2Xn/vADhA7LG2jEpuJOHzXrwtMJU&#10;u46PdDuFUkQI+xQVmBCaVEpfGLLox64hjt63ay2GKNtS6ha7CLe1nCbJXFqsOC4YbOjNUPFzuloF&#10;szL/MHn27jM7yeeHy/2y6772So2G/fYVRKA+/If/2p9awfJlOoPHm/gE5P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lS4RkxQAAAN0AAAAPAAAAAAAAAAAAAAAAAJgCAABkcnMv&#10;ZG93bnJldi54bWxQSwUGAAAAAAQABAD1AAAAigMAAAAA&#10;" strokecolor="#2f5496 [2408]" strokeweight="1.5pt">
                <v:fill opacity="0"/>
              </v:rect>
              <v:rect id="Rectangle 35" o:spid="_x0000_s164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djouMMA&#10;AADdAAAADwAAAGRycy9kb3ducmV2LnhtbESPS4vCQBCE7wv+h6EFbzqJ+FizjiKKj6OP9d5kepNg&#10;pidmRo3/3hGEPRZV9RU1nTemFHeqXWFZQdyLQBCnVhecKfg9rbvfIJxH1lhaJgVPcjCftb6mmGj7&#10;4APdjz4TAcIuQQW591UipUtzMuh6tiIO3p+tDfog60zqGh8BbkrZj6KRNFhwWMixomVO6eV4MwrO&#10;w1XFW2l4H68Hk+H5srkuY6NUp90sfkB4avx/+NPeaQWTcX8A7zfhCcjZ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djou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164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Yq39ccAAADdAAAADwAAAGRycy9kb3ducmV2LnhtbESPT2vCQBTE70K/w/IKvemmgWqbupFG&#10;EIzQg7YUentkX/7Y7NuYXTV+e7cgeBxm5jfMfDGYVpyod41lBc+TCARxYXXDlYLvr9X4FYTzyBpb&#10;y6TgQg4W6cNojom2Z97SaecrESDsElRQe98lUrqiJoNuYjvi4JW2N+iD7CupezwHuGllHEVTabDh&#10;sFBjR8uair/d0SjILpufT+vzw7r83R/yLItz3Bulnh6Hj3cQngZ/D9/aa63gbRa/wP+b8ARkeg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Nirf1xwAAAN0AAAAPAAAAAAAA&#10;AAAAAAAAAKECAABkcnMvZG93bnJldi54bWxQSwUGAAAAAAQABAD5AAAAlQMAAAAA&#10;" strokecolor="#2f5496 [2408]" strokeweight="1.5pt"/>
            <v:shape id="AutoShape 37" o:spid="_x0000_s163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VgpgsYAAADdAAAADwAAAGRycy9kb3ducmV2LnhtbESPQWvCQBSE74L/YXmCN7MxB1tTVzGC&#10;YAoeaqXQ2yP7TGKzb2N21fjv3UKhx2FmvmEWq9404kadqy0rmEYxCOLC6ppLBcfP7eQVhPPIGhvL&#10;pOBBDlbL4WCBqbZ3/qDbwZciQNilqKDyvk2ldEVFBl1kW+LgnWxn0AfZlVJ3eA9w08gkjmfSYM1h&#10;ocKWNhUVP4erUZA93r/21ueX3en7fMmzLMnxbJQaj/r1GwhPvf8P/7V3WsH8JZnB75vwBOTyC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1YKYLGAAAA3QAAAA8AAAAAAAAA&#10;AAAAAAAAoQIAAGRycy9kb3ducmV2LnhtbFBLBQYAAAAABAAEAPkAAACUAwAAAAA=&#10;" strokecolor="#2f5496 [2408]" strokeweight="1.5pt"/>
          </v:group>
        </w:pict>
      </w:r>
      <w:r w:rsidR="00E673A2" w:rsidRPr="00E872CB">
        <w:rPr>
          <w:rFonts w:ascii="ALFABET98" w:hAnsi="ALFABET98"/>
          <w:color w:val="A6A6A6" w:themeColor="background1" w:themeShade="A6"/>
          <w:sz w:val="72"/>
          <w:szCs w:val="72"/>
        </w:rPr>
        <w:t xml:space="preserve">m     </w:t>
      </w:r>
    </w:p>
    <w:p w:rsidR="00E673A2" w:rsidRPr="00E872CB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lastRenderedPageBreak/>
        <w:pict>
          <v:group id="_x0000_s1632" style="position:absolute;margin-left:-16.1pt;margin-top:9.4pt;width:521.25pt;height:36.85pt;z-index:-25100288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">
            <v:group id="Group 33" o:spid="_x0000_s163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tLXh58cAAADd&#10;AAAADwAAAAAAAAAAAAAAAACqAgAAZHJzL2Rvd25yZXYueG1sUEsFBgAAAAAEAAQA+gAAAJ4DAAAA&#10;AA==&#10;">
              <v:rect id="Rectangle 34" o:spid="_x0000_s163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dj38UA&#10;AADdAAAADwAAAGRycy9kb3ducmV2LnhtbESPT2vCQBTE7wW/w/KE3upGBSupq/i39FqNhN4e2dds&#10;aPZtyK4mfvuuIHgcZuY3zGLV21pcqfWVYwXjUQKCuHC64lJBdjq8zUH4gKyxdkwKbuRhtRy8LDDV&#10;ruNvuh5DKSKEfYoKTAhNKqUvDFn0I9cQR+/XtRZDlG0pdYtdhNtaTpJkJi1WHBcMNrQ1VPwdL1bB&#10;tMz3Js92PrPjfPZ5vp033c9Bqddhv/4AEagPz/Cj/aUVvM8nU7i/iU9ALv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52PfxQAAAN0AAAAPAAAAAAAAAAAAAAAAAJgCAABkcnMv&#10;ZG93bnJldi54bWxQSwUGAAAAAAQABAD1AAAAigMAAAAA&#10;" strokecolor="#2f5496 [2408]" strokeweight="1.5pt">
                <v:fill opacity="0"/>
              </v:rect>
              <v:rect id="Rectangle 35" o:spid="_x0000_s163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nQPA8UA&#10;AADdAAAADwAAAGRycy9kb3ducmV2LnhtbESPQWvCQBSE70L/w/IKvdVNQmw1ugZJsfbYpnp/ZJ9J&#10;MPs2Zrea/vuuUPA4zMw3zCofTScuNLjWsoJ4GoEgrqxuuVaw/94+z0E4j6yxs0wKfslBvn6YrDDT&#10;9spfdCl9LQKEXYYKGu/7TEpXNWTQTW1PHLyjHQz6IIda6gGvAW46mUTRizTYclhosKeioepU/hgF&#10;h9lbzztp+DPepovZ4fR+LmKj1NPjuFmC8DT6e/i//aEVvM6TFG5vwhOQ6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dA8D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163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iZQTsYAAADdAAAADwAAAGRycy9kb3ducmV2LnhtbESPQWvCQBSE74L/YXkFb7ppQBtSV2kE&#10;wQgetKXQ2yP7TGKzb2N21fjvXaHQ4zAz3zDzZW8acaXO1ZYVvE4iEMSF1TWXCr4+1+MEhPPIGhvL&#10;pOBODpaL4WCOqbY33tP14EsRIOxSVFB536ZSuqIig25iW+LgHW1n0AfZlVJ3eAtw08g4imbSYM1h&#10;ocKWVhUVv4eLUZDdt9876/Pz5vhzOudZFud4MkqNXvqPdxCeev8f/mtvtIK3JJ7C8014AnL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4mUE7GAAAA3QAAAA8AAAAAAAAA&#10;AAAAAAAAoQIAAGRycy9kb3ducmV2LnhtbFBLBQYAAAAABAAEAPkAAACUAwAAAAA=&#10;" strokecolor="#2f5496 [2408]" strokeweight="1.5pt"/>
            <v:shape id="AutoShape 37" o:spid="_x0000_s163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vTOOcYAAADdAAAADwAAAGRycy9kb3ducmV2LnhtbESPT4vCMBTE7wt+h/AEb5puD650jbIV&#10;BCt48A+Ct0fzbOs2L7WJWr/9RhD2OMzMb5jpvDO1uFPrKssKPkcRCOLc6ooLBYf9cjgB4Tyyxtoy&#10;KXiSg/ms9zHFRNsHb+m+84UIEHYJKii9bxIpXV6SQTeyDXHwzrY16INsC6lbfAS4qWUcRWNpsOKw&#10;UGJDi5Ly393NKEif6+PG+uy6Op8u1yxN4wwvRqlBv/v5BuGp8//hd3ulFXxN4jG83oQnIGd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70zjnGAAAA3QAAAA8AAAAAAAAA&#10;AAAAAAAAoQIAAGRycy9kb3ducmV2LnhtbFBLBQYAAAAABAAEAPkAAACUAwAAAAA=&#10;" strokecolor="#2f5496 [2408]" strokeweight="1.5pt"/>
          </v:group>
        </w:pict>
      </w:r>
      <w:r w:rsidR="00E673A2" w:rsidRPr="00E872CB">
        <w:rPr>
          <w:rFonts w:ascii="ALFABET98" w:hAnsi="ALFABET98"/>
          <w:color w:val="A6A6A6" w:themeColor="background1" w:themeShade="A6"/>
          <w:sz w:val="72"/>
          <w:szCs w:val="72"/>
        </w:rPr>
        <w:t xml:space="preserve">m     </w:t>
      </w:r>
    </w:p>
    <w:p w:rsidR="00E673A2" w:rsidRPr="00E872CB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1626" style="position:absolute;margin-left:-16.1pt;margin-top:9.4pt;width:521.25pt;height:36.85pt;z-index:-25100185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xZ0iUhYEAADxDwAADgAAAAAAAAAAAAAAAAAuAgAAZHJzL2Uyb0RvYy54bWxQSwECLQAUAAYA&#10;CAAAACEAWCsPaOAAAAAKAQAADwAAAAAAAAAAAAAAAABwBgAAZHJzL2Rvd25yZXYueG1sUEsFBgAA&#10;AAAEAAQA8wAAAH0HAAAAAA==&#10;">
            <v:group id="Group 33" o:spid="_x0000_s162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pOaFMQAAADdAAAA&#10;DwAAAAAAAAAAAAAAAACqAgAAZHJzL2Rvd25yZXYueG1sUEsFBgAAAAAEAAQA+gAAAJsDAAAAAA==&#10;">
              <v:rect id="Rectangle 34" o:spid="_x0000_s163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w9UNcUA&#10;AADdAAAADwAAAGRycy9kb3ducmV2LnhtbESPQWvCQBSE74L/YXlCb7rRgtrUVbTV0qs2Enp7ZF+z&#10;odm3Ibua+O+7BcHjMDPfMKtNb2txpdZXjhVMJwkI4sLpiksF2ddhvAThA7LG2jEpuJGHzXo4WGGq&#10;XcdHup5CKSKEfYoKTAhNKqUvDFn0E9cQR+/HtRZDlG0pdYtdhNtazpJkLi1WHBcMNvRmqPg9XayC&#10;5zLfmzx795md5vOP8+28674PSj2N+u0riEB9eITv7U+tYLGcvcD/m/gE5Po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D1Q1xQAAAN0AAAAPAAAAAAAAAAAAAAAAAJgCAABkcnMv&#10;ZG93bnJldi54bWxQSwUGAAAAAAQABAD1AAAAigMAAAAA&#10;" strokecolor="#2f5496 [2408]" strokeweight="1.5pt">
                <v:fill opacity="0"/>
              </v:rect>
              <v:rect id="Rectangle 35" o:spid="_x0000_s163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Jaf3b8A&#10;AADdAAAADwAAAGRycy9kb3ducmV2LnhtbERPuY7CMBDtV+IfrEGiW5xwEzAIgYAtl6sfxUMSEY9D&#10;bCD8PS5W2vLp3fNlY0rxpNoVlhXE3QgEcWp1wZmC82n7PQHhPLLG0jIpeJOD5aL1NcdE2xcf6Hn0&#10;mQgh7BJUkHtfJVK6NCeDrmsr4sBdbW3QB1hnUtf4CuGmlL0oGkmDBYeGHCta55Tejg+j4DLcVLyX&#10;hn/j7WA6vNx293VslOq0m9UMhKfG/4v/3D9awXjSD/vDm/AE5OI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wlp/dvwAAAN0AAAAPAAAAAAAAAAAAAAAAAJgCAABkcnMvZG93bnJl&#10;di54bWxQSwUGAAAAAAQABAD1AAAAhAMAAAAA&#10;" fillcolor="#deeaf6 [660]" strokecolor="#c00000" strokeweight="1pt">
                <v:stroke dashstyle="dash"/>
              </v:rect>
            </v:group>
            <v:shape id="AutoShape 36" o:spid="_x0000_s162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MTAkMYAAADdAAAADwAAAGRycy9kb3ducmV2LnhtbESPT4vCMBTE7wt+h/AEb2uqCypdo1hh&#10;wQoe/MPC3h7Ns63bvNQmav32RhA8DjPzG2Y6b00lrtS40rKCQT8CQZxZXXKu4LD/+ZyAcB5ZY2WZ&#10;FNzJwXzW+ZhirO2Nt3Td+VwECLsYFRTe17GULivIoOvbmjh4R9sY9EE2udQN3gLcVHIYRSNpsOSw&#10;UGBNy4Ky/93FKEju69+N9el5dfw7ndMkGaZ4Mkr1uu3iG4Sn1r/Dr/ZKKxhPvgbwfBOegJw9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TEwJDGAAAA3QAAAA8AAAAAAAAA&#10;AAAAAAAAoQIAAGRycy9kb3ducmV2LnhtbFBLBQYAAAAABAAEAPkAAACUAwAAAAA=&#10;" strokecolor="#2f5496 [2408]" strokeweight="1.5pt"/>
            <v:shape id="AutoShape 37" o:spid="_x0000_s162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BZe58YAAADdAAAADwAAAGRycy9kb3ducmV2LnhtbESPQWvCQBSE74L/YXkFb7ppBBtSV2kE&#10;wQgetKXQ2yP7TGKzb2N21fjvXaHQ4zAz3zDzZW8acaXO1ZYVvE4iEMSF1TWXCr4+1+MEhPPIGhvL&#10;pOBODpaL4WCOqbY33tP14EsRIOxSVFB536ZSuqIig25iW+LgHW1n0AfZlVJ3eAtw08g4imbSYM1h&#10;ocKWVhUVv4eLUZDdt9876/Pz5vhzOudZFud4MkqNXvqPdxCeev8f/mtvtIK3ZBrD8014AnL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QWXufGAAAA3QAAAA8AAAAAAAAA&#10;AAAAAAAAoQIAAGRycy9kb3ducmV2LnhtbFBLBQYAAAAABAAEAPkAAACUAwAAAAA=&#10;" strokecolor="#2f5496 [2408]" strokeweight="1.5pt"/>
          </v:group>
        </w:pict>
      </w:r>
      <w:r w:rsidR="00E673A2" w:rsidRPr="00E872CB">
        <w:rPr>
          <w:rFonts w:ascii="ALFABET98" w:hAnsi="ALFABET98"/>
          <w:color w:val="A6A6A6" w:themeColor="background1" w:themeShade="A6"/>
          <w:sz w:val="72"/>
          <w:szCs w:val="72"/>
        </w:rPr>
        <w:t xml:space="preserve">m     </w:t>
      </w:r>
    </w:p>
    <w:p w:rsidR="00E673A2" w:rsidRPr="00E872CB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1620" style="position:absolute;margin-left:-16.1pt;margin-top:9.4pt;width:521.25pt;height:36.85pt;z-index:-25100083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nHBFjxYEAADxDwAADgAAAAAAAAAAAAAAAAAuAgAAZHJzL2Uyb0RvYy54bWxQSwECLQAUAAYA&#10;CAAAACEAWCsPaOAAAAAKAQAADwAAAAAAAAAAAAAAAABwBgAAZHJzL2Rvd25yZXYueG1sUEsFBgAA&#10;AAAEAAQA8wAAAH0HAAAAAA==&#10;">
            <v:group id="Group 33" o:spid="_x0000_s162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GgcGzMcAAADd&#10;AAAADwAAAAAAAAAAAAAAAACqAgAAZHJzL2Rvd25yZXYueG1sUEsFBgAAAAAEAAQA+gAAAJ4DAAAA&#10;AA==&#10;">
              <v:rect id="Rectangle 34" o:spid="_x0000_s162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vI7cYA&#10;AADdAAAADwAAAGRycy9kb3ducmV2LnhtbESPT2vCQBTE7wW/w/IK3nRjpSqpq9g/Fq9qJHh7ZF+z&#10;odm3Ibua+O27gtDjMDO/YZbr3tbiSq2vHCuYjBMQxIXTFZcKsuN2tADhA7LG2jEpuJGH9WrwtMRU&#10;u473dD2EUkQI+xQVmBCaVEpfGLLox64hjt6Pay2GKNtS6ha7CLe1fEmSmbRYcVww2NCHoeL3cLEK&#10;pmX+ZfLs02d2ks++T7fTe3feKjV87jdvIAL14T/8aO+0gvli+gr3N/EJyN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5vI7cYAAADdAAAADwAAAAAAAAAAAAAAAACYAgAAZHJz&#10;L2Rvd25yZXYueG1sUEsFBgAAAAAEAAQA9QAAAIsDAAAAAA==&#10;" strokecolor="#2f5496 [2408]" strokeweight="1.5pt">
                <v:fill opacity="0"/>
              </v:rect>
              <v:rect id="Rectangle 35" o:spid="_x0000_s162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DOiMsMA&#10;AADdAAAADwAAAGRycy9kb3ducmV2LnhtbESPS2/CMBCE75X4D9YicStOeBMwCIFoe+R5X8VLEhGv&#10;Q2wg/fcYqVKPo5n5RjNfNqYUD6pdYVlB3I1AEKdWF5wpOB23nxMQziNrLC2Tgl9ysFy0PuaYaPvk&#10;PT0OPhMBwi5BBbn3VSKlS3My6Lq2Ig7exdYGfZB1JnWNzwA3pexF0UgaLDgs5FjROqf0ergbBefh&#10;puJvaXgXbwfT4fn6dVvHRqlOu1nNQHhq/H/4r/2jFYwn/RG834QnIBc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DOiMs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162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GH9f8cAAADdAAAADwAAAGRycy9kb3ducmV2LnhtbESPQWvCQBSE7wX/w/KE3urGFKqkrsEI&#10;gil4qC2F3h7ZZxKbfRuz2yT++65Q8DjMzDfMKh1NI3rqXG1ZwXwWgSAurK65VPD5sXtagnAeWWNj&#10;mRRcyUG6njysMNF24Hfqj74UAcIuQQWV920ipSsqMuhmtiUO3sl2Bn2QXSl1h0OAm0bGUfQiDdYc&#10;FipsaVtR8XP8NQqy69vXwfr8sj99ny95lsU5no1Sj9Nx8wrC0+jv4f/2XitYLJ8X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UYf1/xwAAAN0AAAAPAAAAAAAA&#10;AAAAAAAAAKECAABkcnMvZG93bnJldi54bWxQSwUGAAAAAAQABAD5AAAAlQMAAAAA&#10;" strokecolor="#2f5496 [2408]" strokeweight="1.5pt"/>
            <v:shape id="AutoShape 37" o:spid="_x0000_s162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f5pDcQAAADdAAAADwAAAGRycy9kb3ducmV2LnhtbERPTWvCQBC9F/wPywi9NRtTaCVmFSMI&#10;ptBDbRG8DdkxiWZnk+xW47/vHgoeH+87W42mFVcaXGNZwSyKQRCXVjdcKfj53r7MQTiPrLG1TAru&#10;5GC1nDxlmGp74y+67n0lQgi7FBXU3neplK6syaCLbEccuJMdDPoAh0rqAW8h3LQyieM3abDh0FBj&#10;R5uaysv+1yjI7x+HT+uLfnc6nvsiz5MCz0ap5+m4XoDwNPqH+N+90wre569hbngTnoBc/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l/mkNxAAAAN0AAAAPAAAAAAAAAAAA&#10;AAAAAKECAABkcnMvZG93bnJldi54bWxQSwUGAAAAAAQABAD5AAAAkgMAAAAA&#10;" strokecolor="#2f5496 [2408]" strokeweight="1.5pt"/>
          </v:group>
        </w:pict>
      </w:r>
      <w:r w:rsidR="00E673A2" w:rsidRPr="00E872CB">
        <w:rPr>
          <w:rFonts w:ascii="ALFABET98" w:hAnsi="ALFABET98"/>
          <w:color w:val="A6A6A6" w:themeColor="background1" w:themeShade="A6"/>
          <w:sz w:val="72"/>
          <w:szCs w:val="72"/>
        </w:rPr>
        <w:t xml:space="preserve">m     </w:t>
      </w:r>
    </w:p>
    <w:p w:rsidR="00E673A2" w:rsidRPr="00E872CB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1614" style="position:absolute;margin-left:-16.1pt;margin-top:9.4pt;width:521.25pt;height:36.85pt;z-index:-25099980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">
            <v:group id="Group 33" o:spid="_x0000_s161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Zxy+XxgAAAN0A&#10;AAAPAAAAAAAAAAAAAAAAAKoCAABkcnMvZG93bnJldi54bWxQSwUGAAAAAAQABAD6AAAAnQMAAAAA&#10;">
              <v:rect id="Rectangle 34" o:spid="_x0000_s161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vhtsUA&#10;AADdAAAADwAAAGRycy9kb3ducmV2LnhtbESPQWvCQBSE74X+h+UVvNWNkYpEV6lWpddqJHh7ZJ/Z&#10;0OzbkN2a+O+7hYLHYWa+YZbrwTbiRp2vHSuYjBMQxKXTNVcK8tP+dQ7CB2SNjWNScCcP69Xz0xIz&#10;7Xr+otsxVCJC2GeowITQZlL60pBFP3YtcfSurrMYouwqqTvsI9w2Mk2SmbRYc1ww2NLWUPl9/LEK&#10;plWxM0X+4XM7KWaH8/286S97pUYvw/sCRKAhPML/7U+tYJ6mb/D3Jj4Buf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AW+G2xQAAAN0AAAAPAAAAAAAAAAAAAAAAAJgCAABkcnMv&#10;ZG93bnJldi54bWxQSwUGAAAAAAQABAD1AAAAigMAAAAA&#10;" strokecolor="#2f5496 [2408]" strokeweight="1.5pt">
                <v:fill opacity="0"/>
              </v:rect>
              <v:rect id="Rectangle 35" o:spid="_x0000_s161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/OLacIA&#10;AADdAAAADwAAAGRycy9kb3ducmV2LnhtbESPT4vCMBTE74LfITzBm6YtKlqNIoruHtd/90fzbIvN&#10;S22i1m+/WVjwOMzMb5jFqjWVeFLjSssK4mEEgjizuuRcwfm0G0xBOI+ssbJMCt7kYLXsdhaYavvi&#10;Az2PPhcBwi5FBYX3dSqlywoy6Ia2Jg7e1TYGfZBNLnWDrwA3lUyiaCINlhwWCqxpU1B2Oz6Mgst4&#10;W/OXNPwT70az8eW2v29io1S/167nIDy1/hP+b39rBdMkmcDfm/AE5PI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T84tp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161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6HUJMYAAADdAAAADwAAAGRycy9kb3ducmV2LnhtbESPT4vCMBTE7wt+h/AEb2tqD65Uo1hh&#10;wQoe/IPg7dE822rzUpus1m+/ERb2OMzMb5jZojO1eFDrKssKRsMIBHFudcWFguPh+3MCwnlkjbVl&#10;UvAiB4t572OGibZP3tFj7wsRIOwSVFB63yRSurwkg25oG+LgXWxr0AfZFlK3+AxwU8s4isbSYMVh&#10;ocSGViXlt/2PUZC+Nqet9dl9fTlf71maxhlejVKDfrecgvDU+f/wX3utFUzi+Aveb8ITkPN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eh1CTGAAAA3QAAAA8AAAAAAAAA&#10;AAAAAAAAoQIAAGRycy9kb3ducmV2LnhtbFBLBQYAAAAABAAEAPkAAACUAwAAAAA=&#10;" strokecolor="#2f5496 [2408]" strokeweight="1.5pt"/>
            <v:shape id="AutoShape 37" o:spid="_x0000_s161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j5AVsMAAADdAAAADwAAAGRycy9kb3ducmV2LnhtbERPy2rCQBTdC/2H4Qrd6cQsSkgdgxEK&#10;RuiiVgruLplrHmbuxMyoyd93FoUuD+e9zkbTiQcNrrGsYLWMQBCXVjdcKTh9fywSEM4ja+wsk4KJ&#10;HGSbl9kaU22f/EWPo69ECGGXooLa+z6V0pU1GXRL2xMH7mIHgz7AoZJ6wGcIN52Mo+hNGmw4NNTY&#10;066m8nq8GwX5dPj5tL647S/n9lbkeVxga5R6nY/bdxCeRv8v/nPvtYIkjsPc8CY8Abn5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Y+QFbDAAAA3QAAAA8AAAAAAAAAAAAA&#10;AAAAoQIAAGRycy9kb3ducmV2LnhtbFBLBQYAAAAABAAEAPkAAACRAwAAAAA=&#10;" strokecolor="#2f5496 [2408]" strokeweight="1.5pt"/>
          </v:group>
        </w:pict>
      </w:r>
      <w:r w:rsidR="00E673A2" w:rsidRPr="00E872CB">
        <w:rPr>
          <w:rFonts w:ascii="ALFABET98" w:hAnsi="ALFABET98"/>
          <w:color w:val="A6A6A6" w:themeColor="background1" w:themeShade="A6"/>
          <w:sz w:val="72"/>
          <w:szCs w:val="72"/>
        </w:rPr>
        <w:t xml:space="preserve">m     </w:t>
      </w:r>
    </w:p>
    <w:p w:rsidR="00E673A2" w:rsidRPr="00E872CB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1608" style="position:absolute;margin-left:-16.1pt;margin-top:9.4pt;width:521.25pt;height:36.85pt;z-index:-25099878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">
            <v:group id="Group 33" o:spid="_x0000_s161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jJb9JwwAAAN0AAAAP&#10;AAAAAAAAAAAAAAAAAKoCAABkcnMvZG93bnJldi54bWxQSwUGAAAAAAQABAD6AAAAmgMAAAAA&#10;">
              <v:rect id="Rectangle 34" o:spid="_x0000_s161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rlxaMUA&#10;AADdAAAADwAAAGRycy9kb3ducmV2LnhtbESPQWvCQBSE74X+h+UVvNVNFERSV9FWpVc1Enp7ZJ/Z&#10;YPZtyK4m/vuuUOhxmJlvmMVqsI24U+drxwrScQKCuHS65kpBftq9z0H4gKyxcUwKHuRhtXx9WWCm&#10;Xc8Huh9DJSKEfYYKTAhtJqUvDVn0Y9cSR+/iOoshyq6SusM+wm0jJ0kykxZrjgsGW/o0VF6PN6tg&#10;WhVbU+RfPrdpMdufH+dN/7NTavQ2rD9ABBrCf/iv/a0VzCfTFJ5v4hOQy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6uXFoxQAAAN0AAAAPAAAAAAAAAAAAAAAAAJgCAABkcnMv&#10;ZG93bnJldi54bWxQSwUGAAAAAAQABAD1AAAAigMAAAAA&#10;" strokecolor="#2f5496 [2408]" strokeweight="1.5pt">
                <v:fill opacity="0"/>
              </v:rect>
              <v:rect id="Rectangle 35" o:spid="_x0000_s161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REbt8MA&#10;AADdAAAADwAAAGRycy9kb3ducmV2LnhtbESPT4vCMBTE78J+h/CEvWnaropWoyyKux79e380z7bY&#10;vNQmq/XbbwTB4zAzv2Fmi9ZU4kaNKy0riPsRCOLM6pJzBcfDujcG4TyyxsoyKXiQg8X8ozPDVNs7&#10;7+i297kIEHYpKii8r1MpXVaQQde3NXHwzrYx6INscqkbvAe4qWQSRSNpsOSwUGBNy4Kyy/7PKDgN&#10;VzX/SsPbeD2YDE+Xn+syNkp9dtvvKQhPrX+HX+2NVjBOvhJ4vglPQM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REbt8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161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UNE+sYAAADdAAAADwAAAGRycy9kb3ducmV2LnhtbESPT4vCMBTE7wt+h/AEb5puhUW6RtkK&#10;ghU8+AfB26N5tnWbl9pErd9+Iwh7HGbmN8x03pla3Kl1lWUFn6MIBHFudcWFgsN+OZyAcB5ZY22Z&#10;FDzJwXzW+5hiou2Dt3Tf+UIECLsEFZTeN4mULi/JoBvZhjh4Z9sa9EG2hdQtPgLc1DKOoi9psOKw&#10;UGJDi5Ly393NKEif6+PG+uy6Op8u1yxN4wwvRqlBv/v5BuGp8//hd3ulFUzi8Rheb8ITkL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1DRPrGAAAA3QAAAA8AAAAAAAAA&#10;AAAAAAAAoQIAAGRycy9kb3ducmV2LnhtbFBLBQYAAAAABAAEAPkAAACUAwAAAAA=&#10;" strokecolor="#2f5496 [2408]" strokeweight="1.5pt"/>
            <v:shape id="AutoShape 37" o:spid="_x0000_s160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qrcjsYAAADdAAAADwAAAGRycy9kb3ducmV2LnhtbESPQWvCQBSE74L/YXkFb7pplBJSV2kE&#10;wQgetKXQ2yP7TGKzb2N21fjvXaHQ4zAz3zDzZW8acaXO1ZYVvE4iEMSF1TWXCr4+1+MEhPPIGhvL&#10;pOBODpaL4WCOqbY33tP14EsRIOxSVFB536ZSuqIig25iW+LgHW1n0AfZlVJ3eAtw08g4it6kwZrD&#10;QoUtrSoqfg8XoyC7b7931ufnzfHndM6zLM7xZJQavfQf7yA89f4//NfeaAVJPJ3B8014AnL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Kq3I7GAAAA3QAAAA8AAAAAAAAA&#10;AAAAAAAAoQIAAGRycy9kb3ducmV2LnhtbFBLBQYAAAAABAAEAPkAAACUAwAAAAA=&#10;" strokecolor="#2f5496 [2408]" strokeweight="1.5pt"/>
          </v:group>
        </w:pict>
      </w:r>
      <w:r w:rsidR="00E673A2" w:rsidRPr="00E872CB">
        <w:rPr>
          <w:rFonts w:ascii="ALFABET98" w:hAnsi="ALFABET98"/>
          <w:color w:val="A6A6A6" w:themeColor="background1" w:themeShade="A6"/>
          <w:sz w:val="72"/>
          <w:szCs w:val="72"/>
        </w:rPr>
        <w:t xml:space="preserve">m     </w:t>
      </w:r>
    </w:p>
    <w:p w:rsidR="00E673A2" w:rsidRDefault="00E673A2" w:rsidP="00E673A2">
      <w:pPr>
        <w:spacing w:line="240" w:lineRule="auto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72"/>
          <w:szCs w:val="72"/>
        </w:rPr>
        <w:t xml:space="preserve"> </w:t>
      </w:r>
      <w:r>
        <w:rPr>
          <w:rFonts w:ascii="ALFABET98" w:hAnsi="ALFABET98"/>
          <w:sz w:val="36"/>
          <w:szCs w:val="36"/>
        </w:rPr>
        <w:t xml:space="preserve">   </w:t>
      </w:r>
      <w:r w:rsidR="00437EB7">
        <w:rPr>
          <w:rFonts w:ascii="ALFABET98" w:hAnsi="ALFABET98"/>
          <w:sz w:val="36"/>
          <w:szCs w:val="36"/>
        </w:rPr>
        <w:t xml:space="preserve">                              51</w:t>
      </w:r>
    </w:p>
    <w:p w:rsidR="00E673A2" w:rsidRDefault="00E673A2" w:rsidP="00E673A2">
      <w:pPr>
        <w:spacing w:line="240" w:lineRule="auto"/>
        <w:rPr>
          <w:rFonts w:ascii="ALFABET98" w:hAnsi="ALFABET98"/>
          <w:sz w:val="72"/>
          <w:szCs w:val="72"/>
        </w:rPr>
      </w:pPr>
      <w:r>
        <w:rPr>
          <w:rFonts w:ascii="ALFABET98" w:hAnsi="ALFABET98"/>
          <w:sz w:val="36"/>
          <w:szCs w:val="36"/>
        </w:rPr>
        <w:t>Sayın velim, m harfinin üzerinden geçip boşlukları dolduralım.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 </w:t>
      </w:r>
      <w:r>
        <w:rPr>
          <w:rFonts w:ascii="ALFABET98" w:hAnsi="ALFABET98"/>
          <w:sz w:val="72"/>
          <w:szCs w:val="72"/>
        </w:rPr>
        <w:t xml:space="preserve">       </w:t>
      </w:r>
      <w:r w:rsidRPr="0024361A">
        <w:rPr>
          <w:rFonts w:ascii="ALFABET98" w:hAnsi="ALFABET98"/>
          <w:sz w:val="72"/>
          <w:szCs w:val="72"/>
        </w:rPr>
        <w:t xml:space="preserve">       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 </w:t>
      </w:r>
      <w:r>
        <w:rPr>
          <w:rFonts w:ascii="ALFABET98" w:hAnsi="ALFABET98"/>
          <w:sz w:val="72"/>
          <w:szCs w:val="72"/>
        </w:rPr>
        <w:t xml:space="preserve"> </w:t>
      </w:r>
    </w:p>
    <w:p w:rsidR="00E673A2" w:rsidRPr="00E872CB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1602" style="position:absolute;margin-left:-16.1pt;margin-top:9.4pt;width:521.25pt;height:36.85pt;z-index:-25099776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PBpwnIXBAAA8Q8AAA4AAAAAAAAAAAAAAAAALgIAAGRycy9lMm9Eb2MueG1sUEsBAi0AFAAG&#10;AAgAAAAhAFgrD2jgAAAACgEAAA8AAAAAAAAAAAAAAAAAcQYAAGRycy9kb3ducmV2LnhtbFBLBQYA&#10;AAAABAAEAPMAAAB+BwAAAAA=&#10;">
            <v:group id="Group 33" o:spid="_x0000_s160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OAgqbFAAAA3QAA&#10;AA8AAAAAAAAAAAAAAAAAqgIAAGRycy9kb3ducmV2LnhtbFBLBQYAAAAABAAEAPoAAACcAwAAAAA=&#10;">
              <v:rect id="Rectangle 34" o:spid="_x0000_s160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hxMh8UA&#10;AADdAAAADwAAAGRycy9kb3ducmV2LnhtbESPT2vCQBTE7wW/w/KE3upGBSupq/i39FqNhN4e2dds&#10;aPZtyK4mfvuuIHgcZuY3zGLV21pcqfWVYwXjUQKCuHC64lJBdjq8zUH4gKyxdkwKbuRhtRy8LDDV&#10;ruNvuh5DKSKEfYoKTAhNKqUvDFn0I9cQR+/XtRZDlG0pdYtdhNtaTpJkJi1WHBcMNrQ1VPwdL1bB&#10;tMz3Js92PrPjfPZ5vp033c9Bqddhv/4AEagPz/Cj/aUVzCfTd7i/iU9ALv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aHEyHxQAAAN0AAAAPAAAAAAAAAAAAAAAAAJgCAABkcnMv&#10;ZG93bnJldi54bWxQSwUGAAAAAAQABAD1AAAAigMAAAAA&#10;" strokecolor="#2f5496 [2408]" strokeweight="1.5pt">
                <v:fill opacity="0"/>
              </v:rect>
              <v:rect id="Rectangle 35" o:spid="_x0000_s160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PksXcIA&#10;AADdAAAADwAAAGRycy9kb3ducmV2LnhtbERPTW+CQBC9m/Q/bKZJb7pAa2PRhRgaWo+trfcJOwKR&#10;nUV2i/jv3UMTjy/ve5NPphMjDa61rCBeRCCIK6tbrhX8/pTzFQjnkTV2lknBlRzk2cNsg6m2F/6m&#10;ce9rEULYpaig8b5PpXRVQwbdwvbEgTvawaAPcKilHvASwk0nkyh6lQZbDg0N9lQ0VJ32f0bBYfne&#10;86c0/BWXL2/Lw+njXMRGqafHabsG4Wnyd/G/e6cVrJLnMDe8CU9AZj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I+Sxd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160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KtzEMcAAADdAAAADwAAAGRycy9kb3ducmV2LnhtbESPT2vCQBTE7wW/w/KE3uqmKYiNbqQR&#10;BFPwUFsEb4/sM3/Mvo3ZrcZv7wqFHoeZ+Q2zWA6mFRfqXW1ZweskAkFcWF1zqeDne/0yA+E8ssbW&#10;Mim4kYNlOnpaYKLtlb/osvOlCBB2CSqovO8SKV1RkUE3sR1x8I62N+iD7Eupe7wGuGllHEVTabDm&#10;sFBhR6uKitPu1yjIbp/7rfX5eXM8NOc8y+IcG6PU83j4mIPwNPj/8F97oxXM4rd3eLwJT0Cm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Mq3MQxwAAAN0AAAAPAAAAAAAA&#10;AAAAAAAAAKECAABkcnMvZG93bnJldi54bWxQSwUGAAAAAAQABAD5AAAAlQMAAAAA&#10;" strokecolor="#2f5496 [2408]" strokeweight="1.5pt"/>
            <v:shape id="AutoShape 37" o:spid="_x0000_s160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Zep8MQAAADdAAAADwAAAGRycy9kb3ducmV2LnhtbERPTWvCQBC9F/wPywje6qahlBBdpREE&#10;I/TQtBR6G7JjEs3OxuzWJP++exA8Pt73ejuaVtyod41lBS/LCARxaXXDlYLvr/1zAsJ5ZI2tZVIw&#10;kYPtZva0xlTbgT/pVvhKhBB2KSqove9SKV1Zk0G3tB1x4E62N+gD7CupexxCuGllHEVv0mDDoaHG&#10;jnY1lZfizyjIpuPPh/X59XD6PV/zLItzPBulFvPxfQXC0+gf4rv7oBUk8WvYH96EJyA3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Fl6nwxAAAAN0AAAAPAAAAAAAAAAAA&#10;AAAAAKECAABkcnMvZG93bnJldi54bWxQSwUGAAAAAAQABAD5AAAAkgMAAAAA&#10;" strokecolor="#2f5496 [2408]" strokeweight="1.5pt"/>
          </v:group>
        </w:pict>
      </w:r>
      <w:r w:rsidR="00E673A2">
        <w:rPr>
          <w:rFonts w:ascii="ALFABET98" w:hAnsi="ALFABET98"/>
          <w:color w:val="A6A6A6" w:themeColor="background1" w:themeShade="A6"/>
          <w:sz w:val="72"/>
          <w:szCs w:val="72"/>
        </w:rPr>
        <w:t xml:space="preserve">m     m     m     m    m     </w:t>
      </w:r>
    </w:p>
    <w:p w:rsidR="00E673A2" w:rsidRPr="00E872CB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1596" style="position:absolute;margin-left:-16.1pt;margin-top:9.4pt;width:521.25pt;height:36.85pt;z-index:-25099673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DE&#10;KTOiEgQAAPEPAAAOAAAAAAAAAAAAAAAAAC4CAABkcnMvZTJvRG9jLnhtbFBLAQItABQABgAIAAAA&#10;IQBYKw9o4AAAAAoBAAAPAAAAAAAAAAAAAAAAAGwGAABkcnMvZG93bnJldi54bWxQSwUGAAAAAAQA&#10;BADzAAAAeQcAAAAA&#10;">
            <v:group id="Group 33" o:spid="_x0000_s159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kvffYxgAAAN0A&#10;AAAPAAAAAAAAAAAAAAAAAKoCAABkcnMvZG93bnJldi54bWxQSwUGAAAAAAQABAD6AAAAnQMAAAAA&#10;">
              <v:rect id="Rectangle 34" o:spid="_x0000_s160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SE5+cUA&#10;AADdAAAADwAAAGRycy9kb3ducmV2LnhtbESPT2vCQBTE7wW/w/IEb3XjH0RSV9FWpddqJPT2yL5m&#10;Q7NvQ3Y18du7hYLHYWZ+w6w2va3FjVpfOVYwGScgiAunKy4VZOfD6xKED8gaa8ek4E4eNuvBywpT&#10;7Tr+otsplCJC2KeowITQpFL6wpBFP3YNcfR+XGsxRNmWUrfYRbit5TRJFtJixXHBYEPvhorf09Uq&#10;mJX53uTZh8/sJF8cL/fLrvs+KDUa9ts3EIH68Az/tz+1guV0PoO/N/EJyP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9ITn5xQAAAN0AAAAPAAAAAAAAAAAAAAAAAJgCAABkcnMv&#10;ZG93bnJldi54bWxQSwUGAAAAAAQABAD1AAAAigMAAAAA&#10;" strokecolor="#2f5496 [2408]" strokeweight="1.5pt">
                <v:fill opacity="0"/>
              </v:rect>
              <v:rect id="Rectangle 35" o:spid="_x0000_s160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bJVJcQA&#10;AADdAAAADwAAAGRycy9kb3ducmV2LnhtbESPQWvCQBSE70L/w/IKvZlNJBEbXaVYbD3atLk/ss8k&#10;mH2bZrcm/fduoeBxmJlvmM1uMp240uBaywqSKAZBXFndcq3g6/MwX4FwHlljZ5kU/JKD3fZhtsFc&#10;25E/6Fr4WgQIuxwVNN73uZSuasigi2xPHLyzHQz6IIda6gHHADedXMTxUhpsOSw02NO+oepS/BgF&#10;Zfba87s0fEoO6XNWXt6+94lR6ulxelmD8DT5e/i/fdQKVos0hb834QnI7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GyVSX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159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eAKaMYAAADdAAAADwAAAGRycy9kb3ducmV2LnhtbESPQWvCQBSE74L/YXkFb7pp0BJSV2kE&#10;wQgetKXQ2yP7TGKzb2N21fjvXaHQ4zAz3zDzZW8acaXO1ZYVvE4iEMSF1TWXCr4+1+MEhPPIGhvL&#10;pOBODpaL4WCOqbY33tP14EsRIOxSVFB536ZSuqIig25iW+LgHW1n0AfZlVJ3eAtw08g4it6kwZrD&#10;QoUtrSoqfg8XoyC7b7931ufnzfHndM6zLM7xZJQavfQf7yA89f4//NfeaAVJPJ3B8014AnL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XgCmjGAAAA3QAAAA8AAAAAAAAA&#10;AAAAAAAAoQIAAGRycy9kb3ducmV2LnhtbFBLBQYAAAAABAAEAPkAAACUAwAAAAA=&#10;" strokecolor="#2f5496 [2408]" strokeweight="1.5pt"/>
            <v:shape id="AutoShape 37" o:spid="_x0000_s159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TKUH8cAAADdAAAADwAAAGRycy9kb3ducmV2LnhtbESPQWvCQBSE74X+h+UVems2BhGJWcUU&#10;CqbgobYUentkn9lo9m3Mrhr/vVso9DjMzDdMsRptJy40+NaxgkmSgiCunW65UfD1+fYyB+EDssbO&#10;MSm4kYfV8vGhwFy7K3/QZRcaESHsc1RgQuhzKX1tyKJPXE8cvb0bLIYoh0bqAa8RbjuZpelMWmw5&#10;Lhjs6dVQfdydrYLy9v69daE6bfY/h1NVllmFB6vU89O4XoAINIb/8F97oxXMs+kMft/EJyCX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lMpQfxwAAAN0AAAAPAAAAAAAA&#10;AAAAAAAAAKECAABkcnMvZG93bnJldi54bWxQSwUGAAAAAAQABAD5AAAAlQMAAAAA&#10;" strokecolor="#2f5496 [2408]" strokeweight="1.5pt"/>
          </v:group>
        </w:pict>
      </w:r>
      <w:r w:rsidR="00E673A2" w:rsidRPr="00E872CB">
        <w:rPr>
          <w:rFonts w:ascii="ALFABET98" w:hAnsi="ALFABET98"/>
          <w:color w:val="A6A6A6" w:themeColor="background1" w:themeShade="A6"/>
          <w:sz w:val="72"/>
          <w:szCs w:val="72"/>
        </w:rPr>
        <w:t xml:space="preserve">m     m     m     m     </w:t>
      </w:r>
      <w:r w:rsidR="00E673A2">
        <w:rPr>
          <w:rFonts w:ascii="ALFABET98" w:hAnsi="ALFABET98"/>
          <w:color w:val="A6A6A6" w:themeColor="background1" w:themeShade="A6"/>
          <w:sz w:val="72"/>
          <w:szCs w:val="72"/>
        </w:rPr>
        <w:t xml:space="preserve">     </w:t>
      </w:r>
    </w:p>
    <w:p w:rsidR="00E673A2" w:rsidRPr="00E872CB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1590" style="position:absolute;margin-left:-16.1pt;margin-top:9.4pt;width:521.25pt;height:36.85pt;z-index:-25099571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DT3Y5BFQQAAPEPAAAOAAAAAAAAAAAAAAAAAC4CAABkcnMvZTJvRG9jLnhtbFBLAQItABQABgAI&#10;AAAAIQBYKw9o4AAAAAoBAAAPAAAAAAAAAAAAAAAAAG8GAABkcnMvZG93bnJldi54bWxQSwUGAAAA&#10;AAQABADzAAAAfAcAAAAA&#10;">
            <v:group id="Group 33" o:spid="_x0000_s159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VXAMsQAAADdAAAA&#10;DwAAAAAAAAAAAAAAAACqAgAAZHJzL2Rvd25yZXYueG1sUEsFBgAAAAAEAAQA+gAAAJsDAAAAAA==&#10;">
              <v:rect id="Rectangle 34" o:spid="_x0000_s159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NYklsUA&#10;AADdAAAADwAAAGRycy9kb3ducmV2LnhtbESPT2vCQBTE74LfYXlCb7pJpSLRVewfi9faSOjtkX1m&#10;g9m3Ibs18dt3hYLHYWZ+w6y3g23ElTpfO1aQzhIQxKXTNVcK8u/9dAnCB2SNjWNScCMP2814tMZM&#10;u56/6HoMlYgQ9hkqMCG0mZS+NGTRz1xLHL2z6yyGKLtK6g77CLeNfE6ShbRYc1ww2NKbofJy/LUK&#10;5lXxYYr83ec2LRafp9vptf/ZK/U0GXYrEIGG8Aj/tw9awXKevsD9TXwCcvM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41iSWxQAAAN0AAAAPAAAAAAAAAAAAAAAAAJgCAABkcnMv&#10;ZG93bnJldi54bWxQSwUGAAAAAAQABAD1AAAAigMAAAAA&#10;" strokecolor="#2f5496 [2408]" strokeweight="1.5pt">
                <v:fill opacity="0"/>
              </v:rect>
              <v:rect id="Rectangle 35" o:spid="_x0000_s159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35OScMA&#10;AADdAAAADwAAAGRycy9kb3ducmV2LnhtbESPS4vCQBCE74L/YWjBm06iq7hZRxHFx9HHem8yvUkw&#10;0xMzo2b/vSMIHouq+oqazhtTijvVrrCsIO5HIIhTqwvOFPye1r0JCOeRNZaWScE/OZjP2q0pJto+&#10;+ED3o89EgLBLUEHufZVI6dKcDLq+rYiD92drgz7IOpO6xkeAm1IOomgsDRYcFnKsaJlTejnejILz&#10;aFXxVhrex+uv79H5srkuY6NUt9MsfkB4avwn/G7vtILJMB7D6014AnL2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35OS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159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ywRBMYAAADdAAAADwAAAGRycy9kb3ducmV2LnhtbESPT4vCMBTE7wt+h/AEb2uqCypdo1hh&#10;wQoe/MPC3h7Ns63bvNQmav32RhA8DjPzG2Y6b00lrtS40rKCQT8CQZxZXXKu4LD/+ZyAcB5ZY2WZ&#10;FNzJwXzW+ZhirO2Nt3Td+VwECLsYFRTe17GULivIoOvbmjh4R9sY9EE2udQN3gLcVHIYRSNpsOSw&#10;UGBNy4Ky/93FKEju69+N9el5dfw7ndMkGaZ4Mkr1uu3iG4Sn1r/Dr/ZKK5h8DcbwfBOegJw9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8sEQTGAAAA3QAAAA8AAAAAAAAA&#10;AAAAAAAAoQIAAGRycy9kb3ducmV2LnhtbFBLBQYAAAAABAAEAPkAAACUAwAAAAA=&#10;" strokecolor="#2f5496 [2408]" strokeweight="1.5pt"/>
            <v:shape id="AutoShape 37" o:spid="_x0000_s159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rOFdsMAAADdAAAADwAAAGRycy9kb3ducmV2LnhtbERPy4rCMBTdC/MP4Q6401QFkY6p2IEB&#10;K7hQh4HZXZrbhzY3tYla/94sBJeH816uetOIG3WutqxgMo5AEOdW11wq+D3+jBYgnEfW2FgmBQ9y&#10;sEo+BkuMtb3znm4HX4oQwi5GBZX3bSylyysy6Ma2JQ5cYTuDPsCulLrDewg3jZxG0VwarDk0VNjS&#10;d0X5+XA1CtLH9m9nfXbZFP+nS5am0wxPRqnhZ7/+AuGp92/xy73RChazSZgb3oQnIJMn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6zhXbDAAAA3QAAAA8AAAAAAAAAAAAA&#10;AAAAoQIAAGRycy9kb3ducmV2LnhtbFBLBQYAAAAABAAEAPkAAACRAwAAAAA=&#10;" strokecolor="#2f5496 [2408]" strokeweight="1.5pt"/>
          </v:group>
        </w:pict>
      </w:r>
      <w:r w:rsidR="00E673A2" w:rsidRPr="00E872CB">
        <w:rPr>
          <w:rFonts w:ascii="ALFABET98" w:hAnsi="ALFABET98"/>
          <w:color w:val="A6A6A6" w:themeColor="background1" w:themeShade="A6"/>
          <w:sz w:val="72"/>
          <w:szCs w:val="72"/>
        </w:rPr>
        <w:t xml:space="preserve">m     m     m     </w:t>
      </w:r>
    </w:p>
    <w:p w:rsidR="00E673A2" w:rsidRPr="00E872CB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1584" style="position:absolute;margin-left:-16.1pt;margin-top:9.4pt;width:521.25pt;height:36.85pt;z-index:-25099468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">
            <v:group id="Group 33" o:spid="_x0000_s158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QHSYJwwAAAN0AAAAP&#10;AAAAAAAAAAAAAAAAAKoCAABkcnMvZG93bnJldi54bWxQSwUGAAAAAAQABAD6AAAAmgMAAAAA&#10;">
              <v:rect id="Rectangle 34" o:spid="_x0000_s158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YHoKMUA&#10;AADdAAAADwAAAGRycy9kb3ducmV2LnhtbESPQWvCQBSE74X+h+UVvNVNFERSV9FWpVc1Enp7ZJ/Z&#10;YPZtyK4m/vuuUOhxmJlvmMVqsI24U+drxwrScQKCuHS65kpBftq9z0H4gKyxcUwKHuRhtXx9WWCm&#10;Xc8Huh9DJSKEfYYKTAhtJqUvDVn0Y9cSR+/iOoshyq6SusM+wm0jJ0kykxZrjgsGW/o0VF6PN6tg&#10;WhVbU+RfPrdpMdufH+dN/7NTavQ2rD9ABBrCf/iv/a0VzKeTFJ5v4hOQy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gegoxQAAAN0AAAAPAAAAAAAAAAAAAAAAAJgCAABkcnMv&#10;ZG93bnJldi54bWxQSwUGAAAAAAQABAD1AAAAigMAAAAA&#10;" strokecolor="#2f5496 [2408]" strokeweight="1.5pt">
                <v:fill opacity="0"/>
              </v:rect>
              <v:rect id="Rectangle 35" o:spid="_x0000_s158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imC98MA&#10;AADdAAAADwAAAGRycy9kb3ducmV2LnhtbESPT4vCMBTE78J+h/CEvWnaropWoyyKux79e380z7bY&#10;vNQmq/XbbwTB4zAzv2Fmi9ZU4kaNKy0riPsRCOLM6pJzBcfDujcG4TyyxsoyKXiQg8X8ozPDVNs7&#10;7+i297kIEHYpKii8r1MpXVaQQde3NXHwzrYx6INscqkbvAe4qWQSRSNpsOSwUGBNy4Kyy/7PKDgN&#10;VzX/SsPbeD2YDE+Xn+syNkp9dtvvKQhPrX+HX+2NVjD+ShJ4vglPQM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imC98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158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nvdusYAAADdAAAADwAAAGRycy9kb3ducmV2LnhtbESPT4vCMBTE7wt+h/AEb5puhUW6RtkK&#10;ghU8+AfB26N5tnWbl9pErd9+Iwh7HGbmN8x03pla3Kl1lWUFn6MIBHFudcWFgsN+OZyAcB5ZY22Z&#10;FDzJwXzW+5hiou2Dt3Tf+UIECLsEFZTeN4mULi/JoBvZhjh4Z9sa9EG2hdQtPgLc1DKOoi9psOKw&#10;UGJDi5Ly393NKEif6+PG+uy6Op8u1yxN4wwvRqlBv/v5BuGp8//hd3ulFUzG8Rheb8ITkL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573brGAAAA3QAAAA8AAAAAAAAA&#10;AAAAAAAAoQIAAGRycy9kb3ducmV2LnhtbFBLBQYAAAAABAAEAPkAAACUAwAAAAA=&#10;" strokecolor="#2f5496 [2408]" strokeweight="1.5pt"/>
            <v:shape id="AutoShape 37" o:spid="_x0000_s158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ZJFzsYAAADdAAAADwAAAGRycy9kb3ducmV2LnhtbESPQWvCQBSE74L/YXkFb7pplBJSV2kE&#10;wQgetKXQ2yP7TGKzb2N21fjvXaHQ4zAz3zDzZW8acaXO1ZYVvE4iEMSF1TWXCr4+1+MEhPPIGhvL&#10;pOBODpaL4WCOqbY33tP14EsRIOxSVFB536ZSuqIig25iW+LgHW1n0AfZlVJ3eAtw08g4it6kwZrD&#10;QoUtrSoqfg8XoyC7b7931ufnzfHndM6zLM7xZJQavfQf7yA89f4//NfeaAXJNJ7B8014AnL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GSRc7GAAAA3QAAAA8AAAAAAAAA&#10;AAAAAAAAoQIAAGRycy9kb3ducmV2LnhtbFBLBQYAAAAABAAEAPkAAACUAwAAAAA=&#10;" strokecolor="#2f5496 [2408]" strokeweight="1.5pt"/>
          </v:group>
        </w:pict>
      </w:r>
      <w:r w:rsidR="00E673A2" w:rsidRPr="00E872CB">
        <w:rPr>
          <w:rFonts w:ascii="ALFABET98" w:hAnsi="ALFABET98"/>
          <w:color w:val="A6A6A6" w:themeColor="background1" w:themeShade="A6"/>
          <w:sz w:val="72"/>
          <w:szCs w:val="72"/>
        </w:rPr>
        <w:t xml:space="preserve">m     m     </w:t>
      </w:r>
    </w:p>
    <w:p w:rsidR="00E673A2" w:rsidRPr="00E872CB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1578" style="position:absolute;margin-left:-16.1pt;margin-top:9.4pt;width:521.25pt;height:36.85pt;z-index:-25099366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BSdKHEXBAAA8Q8AAA4AAAAAAAAAAAAAAAAALgIAAGRycy9lMm9Eb2MueG1sUEsBAi0AFAAG&#10;AAgAAAAhAFgrD2jgAAAACgEAAA8AAAAAAAAAAAAAAAAAcQYAAGRycy9kb3ducmV2LnhtbFBLBQYA&#10;AAAABAAEAPMAAAB+BwAAAAA=&#10;">
            <v:group id="Group 33" o:spid="_x0000_s158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C4G+bFAAAA3QAA&#10;AA8AAAAAAAAAAAAAAAAAqgIAAGRycy9kb3ducmV2LnhtbFBLBQYAAAAABAAEAPoAAACcAwAAAAA=&#10;">
              <v:rect id="Rectangle 34" o:spid="_x0000_s158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STVx8UA&#10;AADdAAAADwAAAGRycy9kb3ducmV2LnhtbESPT2vCQBTE7wW/w/KE3upGBSupq/i39FqNhN4e2dds&#10;aPZtyK4mfvuuIHgcZuY3zGLV21pcqfWVYwXjUQKCuHC64lJBdjq8zUH4gKyxdkwKbuRhtRy8LDDV&#10;ruNvuh5DKSKEfYoKTAhNKqUvDFn0I9cQR+/XtRZDlG0pdYtdhNtaTpJkJi1WHBcMNrQ1VPwdL1bB&#10;tMz3Js92PrPjfPZ5vp033c9Bqddhv/4AEagPz/Cj/aUVzKeTd7i/iU9ALv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JNXHxQAAAN0AAAAPAAAAAAAAAAAAAAAAAJgCAABkcnMv&#10;ZG93bnJldi54bWxQSwUGAAAAAAQABAD1AAAAigMAAAAA&#10;" strokecolor="#2f5496 [2408]" strokeweight="1.5pt">
                <v:fill opacity="0"/>
              </v:rect>
              <v:rect id="Rectangle 35" o:spid="_x0000_s158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8G1HcIA&#10;AADdAAAADwAAAGRycy9kb3ducmV2LnhtbERPTW+CQBC9m/Q/bKZJb7pAa2PRhRgaWo+trfcJOwKR&#10;nUV2i/jv3UMTjy/ve5NPphMjDa61rCBeRCCIK6tbrhX8/pTzFQjnkTV2lknBlRzk2cNsg6m2F/6m&#10;ce9rEULYpaig8b5PpXRVQwbdwvbEgTvawaAPcKilHvASwk0nkyh6lQZbDg0N9lQ0VJ32f0bBYfne&#10;86c0/BWXL2/Lw+njXMRGqafHabsG4Wnyd/G/e6cVrJ6TMDe8CU9AZj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7wbUd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158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5PqUMcAAADdAAAADwAAAGRycy9kb3ducmV2LnhtbESPT2vCQBTE7wW/w/KE3uqmKYiNbqQR&#10;BFPwUFsEb4/sM3/Mvo3ZrcZv7wqFHoeZ+Q2zWA6mFRfqXW1ZweskAkFcWF1zqeDne/0yA+E8ssbW&#10;Mim4kYNlOnpaYKLtlb/osvOlCBB2CSqovO8SKV1RkUE3sR1x8I62N+iD7Eupe7wGuGllHEVTabDm&#10;sFBhR6uKitPu1yjIbp/7rfX5eXM8NOc8y+IcG6PU83j4mIPwNPj/8F97oxXM3uJ3eLwJT0Cm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/k+pQxwAAAN0AAAAPAAAAAAAA&#10;AAAAAAAAAKECAABkcnMvZG93bnJldi54bWxQSwUGAAAAAAQABAD5AAAAlQMAAAAA&#10;" strokecolor="#2f5496 [2408]" strokeweight="1.5pt"/>
            <v:shape id="AutoShape 37" o:spid="_x0000_s157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3DVEMQAAADdAAAADwAAAGRycy9kb3ducmV2LnhtbERPTWvCQBC9F/wPywi9NRsjFIlZxQiF&#10;pNBDVQRvQ3ZMotnZmN1q/PfdQ6HHx/vO1qPpxJ0G11pWMItiEMSV1S3XCg77j7cFCOeRNXaWScGT&#10;HKxXk5cMU20f/E33na9FCGGXooLG+z6V0lUNGXSR7YkDd7aDQR/gUEs94COEm04mcfwuDbYcGhrs&#10;adtQdd39GAX58/P4ZX15K86ny63M86TEi1HqdTpuliA8jf5f/OcutILFfB72hzfhCcjVL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rcNUQxAAAAN0AAAAPAAAAAAAAAAAA&#10;AAAAAKECAABkcnMvZG93bnJldi54bWxQSwUGAAAAAAQABAD5AAAAkgMAAAAA&#10;" strokecolor="#2f5496 [2408]" strokeweight="1.5pt"/>
          </v:group>
        </w:pict>
      </w:r>
      <w:r w:rsidR="00E673A2" w:rsidRPr="00E872CB">
        <w:rPr>
          <w:rFonts w:ascii="ALFABET98" w:hAnsi="ALFABET98"/>
          <w:color w:val="A6A6A6" w:themeColor="background1" w:themeShade="A6"/>
          <w:sz w:val="72"/>
          <w:szCs w:val="72"/>
        </w:rPr>
        <w:t xml:space="preserve">m     </w:t>
      </w:r>
      <w:r w:rsidR="00E673A2">
        <w:rPr>
          <w:rFonts w:ascii="ALFABET98" w:hAnsi="ALFABET98"/>
          <w:color w:val="A6A6A6" w:themeColor="background1" w:themeShade="A6"/>
          <w:sz w:val="72"/>
          <w:szCs w:val="72"/>
        </w:rPr>
        <w:t>m</w:t>
      </w:r>
    </w:p>
    <w:p w:rsidR="00E673A2" w:rsidRPr="00E872CB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1572" style="position:absolute;margin-left:-16.1pt;margin-top:9.4pt;width:521.25pt;height:36.85pt;z-index:-25099264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Jodpr4XBAAA8Q8AAA4AAAAAAAAAAAAAAAAALgIAAGRycy9lMm9Eb2MueG1sUEsBAi0AFAAG&#10;AAgAAAAhAFgrD2jgAAAACgEAAA8AAAAAAAAAAAAAAAAAcQYAAGRycy9kb3ducmV2LnhtbFBLBQYA&#10;AAAABAAEAPMAAAB+BwAAAAA=&#10;">
            <v:group id="Group 33" o:spid="_x0000_s157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KWos4xgAAAN0A&#10;AAAPAAAAAAAAAAAAAAAAAKoCAABkcnMvZG93bnJldi54bWxQSwUGAAAAAAQABAD6AAAAnQMAAAAA&#10;">
              <v:rect id="Rectangle 34" o:spid="_x0000_s157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NpLX8UA&#10;AADdAAAADwAAAGRycy9kb3ducmV2LnhtbESPQWvCQBSE7wX/w/KE3nRjpSqpq2itxasaCb09sq/Z&#10;0OzbkN2a+O+7gtDjMDPfMMt1b2txpdZXjhVMxgkI4sLpiksF2Xk/WoDwAVlj7ZgU3MjDejV4WmKq&#10;XcdHup5CKSKEfYoKTAhNKqUvDFn0Y9cQR+/btRZDlG0pdYtdhNtaviTJTFqsOC4YbOjdUPFz+rUK&#10;pmX+YfJs5zM7yWefl9tl233tlXoe9ps3EIH68B9+tA9aweI1mcP9TXwCcvU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2ktfxQAAAN0AAAAPAAAAAAAAAAAAAAAAAJgCAABkcnMv&#10;ZG93bnJldi54bWxQSwUGAAAAAAQABAD1AAAAigMAAAAA&#10;" strokecolor="#2f5496 [2408]" strokeweight="1.5pt">
                <v:fill opacity="0"/>
              </v:rect>
              <v:rect id="Rectangle 35" o:spid="_x0000_s157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j8rhcEA&#10;AADdAAAADwAAAGRycy9kb3ducmV2LnhtbERPTW+CQBC9m/Q/bKZJb7rQSGPRhRgbW49V633CjkBk&#10;Z5Fdgf5792Di8eV9r/LRNKKnztWWFcSzCARxYXXNpYK/43a6AOE8ssbGMin4Jwd59jJZYartwHvq&#10;D74UIYRdigoq79tUSldUZNDNbEscuLPtDPoAu1LqDocQbhr5HkUf0mDNoaHCljYVFZfDzSg4JV8t&#10;/0jDv/F2/pmcLt/XTWyUensd10sQnkb/FD/cO61gkURhbngTnoDM7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Y/K4X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157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m10yMUAAADdAAAADwAAAGRycy9kb3ducmV2LnhtbESPQYvCMBSE78L+h/AWvGmqoLjVKHZh&#10;wQp7UBfB26N5ttXmpTZR6783C4LHYWa+YWaL1lTiRo0rLSsY9CMQxJnVJecK/nY/vQkI55E1VpZJ&#10;wYMcLOYfnRnG2t55Q7etz0WAsItRQeF9HUvpsoIMur6tiYN3tI1BH2STS93gPcBNJYdRNJYGSw4L&#10;Bdb0XVB23l6NguSx3v9an15Wx8PpkibJMMWTUar72S6nIDy1/h1+tVdawWQUfcH/m/AE5PwJ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m10yMUAAADdAAAADwAAAAAAAAAA&#10;AAAAAAChAgAAZHJzL2Rvd25yZXYueG1sUEsFBgAAAAAEAAQA+QAAAJMDAAAAAA==&#10;" strokecolor="#2f5496 [2408]" strokeweight="1.5pt"/>
            <v:shape id="AutoShape 37" o:spid="_x0000_s157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o5LiMMAAADdAAAADwAAAGRycy9kb3ducmV2LnhtbERPy4rCMBTdC/MP4Q6401RBkY6p2IEB&#10;K7hQh4HZXZrbhzY3tYla/94sBJeH816uetOIG3WutqxgMo5AEOdW11wq+D3+jBYgnEfW2FgmBQ9y&#10;sEo+BkuMtb3znm4HX4oQwi5GBZX3bSylyysy6Ma2JQ5cYTuDPsCulLrDewg3jZxG0VwarDk0VNjS&#10;d0X5+XA1CtLH9m9nfXbZFP+nS5am0wxPRqnhZ7/+AuGp92/xy73RChazSdgf3oQnIJMn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aOS4jDAAAA3QAAAA8AAAAAAAAAAAAA&#10;AAAAoQIAAGRycy9kb3ducmV2LnhtbFBLBQYAAAAABAAEAPkAAACRAwAAAAA=&#10;" strokecolor="#2f5496 [2408]" strokeweight="1.5pt"/>
          </v:group>
        </w:pict>
      </w:r>
      <w:r w:rsidR="00E673A2" w:rsidRPr="00E872CB">
        <w:rPr>
          <w:rFonts w:ascii="ALFABET98" w:hAnsi="ALFABET98"/>
          <w:color w:val="A6A6A6" w:themeColor="background1" w:themeShade="A6"/>
          <w:sz w:val="72"/>
          <w:szCs w:val="72"/>
        </w:rPr>
        <w:t xml:space="preserve">m     </w:t>
      </w:r>
    </w:p>
    <w:p w:rsidR="00E673A2" w:rsidRPr="00E872CB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1566" style="position:absolute;margin-left:-16.1pt;margin-top:9.4pt;width:521.25pt;height:36.85pt;z-index:-25099161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">
            <v:group id="Group 33" o:spid="_x0000_s156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YRmuiwwAAAN0AAAAP&#10;AAAAAAAAAAAAAAAAAKoCAABkcnMvZG93bnJldi54bWxQSwUGAAAAAAQABAD6AAAAmgMAAAAA&#10;">
              <v:rect id="Rectangle 34" o:spid="_x0000_s157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qlg8UA&#10;AADdAAAADwAAAGRycy9kb3ducmV2LnhtbESPQWvCQBSE74X+h+UVvNVNKgRJXUXbKr1WI6G3R/aZ&#10;DWbfhuxq4r/vFgSPw8x8wyxWo23FlXrfOFaQThMQxJXTDdcKisP2dQ7CB2SNrWNScCMPq+Xz0wJz&#10;7Qb+oes+1CJC2OeowITQ5VL6ypBFP3UdcfROrrcYouxrqXscIty28i1JMmmx4bhgsKMPQ9V5f7EK&#10;ZnX5Zcri0xc2LbPd8XbcDL9bpSYv4/odRKAxPML39rdWkCXzFP7fxCcgl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B2qWDxQAAAN0AAAAPAAAAAAAAAAAAAAAAAJgCAABkcnMv&#10;ZG93bnJldi54bWxQSwUGAAAAAAQABAD1AAAAigMAAAAA&#10;" strokecolor="#2f5496 [2408]" strokeweight="1.5pt">
                <v:fill opacity="0"/>
              </v:rect>
              <v:rect id="Rectangle 35" o:spid="_x0000_s157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nLPXMMA&#10;AADdAAAADwAAAGRycy9kb3ducmV2LnhtbESPT4vCMBTE7wt+h/AEb2taUdFqKqK47nH9d380z7a0&#10;ealN1O63NwsLHoeZ+Q2zXHWmFg9qXWlZQTyMQBBnVpecKzifdp8zEM4ja6wtk4JfcrBKex9LTLR9&#10;8oEeR5+LAGGXoILC+yaR0mUFGXRD2xAH72pbgz7INpe6xWeAm1qOomgqDZYcFgpsaFNQVh3vRsFl&#10;sm14Lw3/xLvxfHKpvm6b2Cg16HfrBQhPnX+H/9vfWsE0mo3g7014AjJ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nLPX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156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SM94cYAAADdAAAADwAAAGRycy9kb3ducmV2LnhtbESPT4vCMBTE78J+h/AEb5rWg2g1il1Y&#10;sIIH/7Cwt0fzbKvNS22yWr+9WVjwOMzMb5jFqjO1uFPrKssK4lEEgji3uuJCwen4NZyCcB5ZY22Z&#10;FDzJwWr50Vtgou2D93Q/+EIECLsEFZTeN4mULi/JoBvZhjh4Z9sa9EG2hdQtPgLc1HIcRRNpsOKw&#10;UGJDnyXl18OvUZA+t98767Pb5vxzuWVpOs7wYpQa9Lv1HISnzr/D/+2NVjCJ4xn8vQlPQC5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kjPeHGAAAA3QAAAA8AAAAAAAAA&#10;AAAAAAAAoQIAAGRycy9kb3ducmV2LnhtbFBLBQYAAAAABAAEAPkAAACUAwAAAAA=&#10;" strokecolor="#2f5496 [2408]" strokeweight="1.5pt"/>
            <v:shape id="AutoShape 37" o:spid="_x0000_s156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nVewcQAAADdAAAADwAAAGRycy9kb3ducmV2LnhtbERPyWrDMBC9B/oPYgq9JXJ8CMWNYupC&#10;IS70UCcEehusiZdaI8dSvfx9dSjk+Hj7Pp1NJ0YaXGNZwXYTgSAurW64UnA+va+fQTiPrLGzTAoW&#10;cpAeHlZ7TLSd+IvGwlcihLBLUEHtfZ9I6cqaDLqN7YkDd7WDQR/gUEk94BTCTSfjKNpJgw2Hhhp7&#10;equp/Cl+jYJs+bh8Wp/fjtfv9pZnWZxja5R6epxfX0B4mv1d/O8+agW7bRz2hzfhCcjD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2dV7BxAAAAN0AAAAPAAAAAAAAAAAA&#10;AAAAAKECAABkcnMvZG93bnJldi54bWxQSwUGAAAAAAQABAD5AAAAkgMAAAAA&#10;" strokecolor="#2f5496 [2408]" strokeweight="1.5pt"/>
          </v:group>
        </w:pict>
      </w:r>
      <w:r w:rsidR="00E673A2" w:rsidRPr="00E872CB">
        <w:rPr>
          <w:rFonts w:ascii="ALFABET98" w:hAnsi="ALFABET98"/>
          <w:color w:val="A6A6A6" w:themeColor="background1" w:themeShade="A6"/>
          <w:sz w:val="72"/>
          <w:szCs w:val="72"/>
        </w:rPr>
        <w:t xml:space="preserve">m     </w:t>
      </w:r>
    </w:p>
    <w:p w:rsidR="00E673A2" w:rsidRPr="00E872CB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1560" style="position:absolute;margin-left:-16.1pt;margin-top:9.4pt;width:521.25pt;height:36.85pt;z-index:-25099059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B1&#10;TxXNEgQAAPEPAAAOAAAAAAAAAAAAAAAAAC4CAABkcnMvZTJvRG9jLnhtbFBLAQItABQABgAIAAAA&#10;IQBYKw9o4AAAAAoBAAAPAAAAAAAAAAAAAAAAAGwGAABkcnMvZG93bnJldi54bWxQSwUGAAAAAAQA&#10;BADzAAAAeQcAAAAA&#10;">
            <v:group id="Group 33" o:spid="_x0000_s156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dfAOnFAAAA3QAA&#10;AA8AAAAAAAAAAAAAAAAAqgIAAGRycy9kb3ducmV2LnhtbFBLBQYAAAAABAAEAPoAAACcAwAAAAA=&#10;">
              <v:rect id="Rectangle 34" o:spid="_x0000_s156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POyMUA&#10;AADdAAAADwAAAGRycy9kb3ducmV2LnhtbESPQWvCQBSE70L/w/KE3nQThVBSV9GqpdfaSPD2yD6z&#10;wezbkN2a+O+7hUKPw8x8w6w2o23FnXrfOFaQzhMQxJXTDdcKiq/j7AWED8gaW8ek4EEeNuunyQpz&#10;7Qb+pPsp1CJC2OeowITQ5VL6ypBFP3cdcfSurrcYouxrqXscIty2cpEkmbTYcFww2NGboep2+rYK&#10;lnV5MGWx94VNy+z9/DjvhstRqefpuH0FEWgM/+G/9odWkKWLJfy+iU9Ar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w87IxQAAAN0AAAAPAAAAAAAAAAAAAAAAAJgCAABkcnMv&#10;ZG93bnJldi54bWxQSwUGAAAAAAQABAD1AAAAigMAAAAA&#10;" strokecolor="#2f5496 [2408]" strokeweight="1.5pt">
                <v:fill opacity="0"/>
              </v:rect>
              <v:rect id="Rectangle 35" o:spid="_x0000_s156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lCiFMIA&#10;AADdAAAADwAAAGRycy9kb3ducmV2LnhtbESPS6vCMBSE98L9D+FccKdpRUV7jSKKj6XP/aE5ty02&#10;J7WJWv+9EQSXw8x8w0xmjSnFnWpXWFYQdyMQxKnVBWcKTsdVZwTCeWSNpWVS8CQHs+lPa4KJtg/e&#10;0/3gMxEg7BJUkHtfJVK6NCeDrmsr4uD929qgD7LOpK7xEeCmlL0oGkqDBYeFHCta5JReDjej4DxY&#10;VryRhnfxqj8enC/r6yI2SrV/m/kfCE+N/4Y/7a1WMIx7fXi/CU9ATl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iUKIU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156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gL9WccAAADdAAAADwAAAGRycy9kb3ducmV2LnhtbESPT2vCQBTE7wW/w/IK3urGgFJS19AI&#10;BVPoobYI3h7ZZ/40+zZmtyb59l1B6HGYmd8wm3Q0rbhS72rLCpaLCARxYXXNpYLvr7enZxDOI2ts&#10;LZOCiRyk29nDBhNtB/6k68GXIkDYJaig8r5LpHRFRQbdwnbEwTvb3qAPsi+l7nEIcNPKOIrW0mDN&#10;YaHCjnYVFT+HX6Mgm96PH9bnl/351FzyLItzbIxS88fx9QWEp9H/h+/tvVawXsYruL0JT0Bu/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mAv1ZxwAAAN0AAAAPAAAAAAAA&#10;AAAAAAAAAKECAABkcnMvZG93bnJldi54bWxQSwUGAAAAAAQABAD5AAAAlQMAAAAA&#10;" strokecolor="#2f5496 [2408]" strokeweight="1.5pt"/>
            <v:shape id="AutoShape 37" o:spid="_x0000_s156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tBjLsUAAADdAAAADwAAAGRycy9kb3ducmV2LnhtbESPQYvCMBSE7wv+h/AEb2tqD2WpRrGC&#10;YAUP64rg7dE822rzUpuo9d+bhYU9DjPzDTNb9KYRD+pcbVnBZByBIC6srrlUcPhZf36BcB5ZY2OZ&#10;FLzIwWI++Jhhqu2Tv+mx96UIEHYpKqi8b1MpXVGRQTe2LXHwzrYz6IPsSqk7fAa4aWQcRYk0WHNY&#10;qLClVUXFdX83CrLX9rizPr9tzqfLLc+yOMeLUWo07JdTEJ56/x/+a2+0gmQSJ/D7JjwBOX8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tBjLsUAAADdAAAADwAAAAAAAAAA&#10;AAAAAAChAgAAZHJzL2Rvd25yZXYueG1sUEsFBgAAAAAEAAQA+QAAAJMDAAAAAA==&#10;" strokecolor="#2f5496 [2408]" strokeweight="1.5pt"/>
          </v:group>
        </w:pict>
      </w:r>
      <w:r w:rsidR="00E673A2" w:rsidRPr="00E872CB">
        <w:rPr>
          <w:rFonts w:ascii="ALFABET98" w:hAnsi="ALFABET98"/>
          <w:color w:val="A6A6A6" w:themeColor="background1" w:themeShade="A6"/>
          <w:sz w:val="72"/>
          <w:szCs w:val="72"/>
        </w:rPr>
        <w:t xml:space="preserve">m     </w:t>
      </w:r>
    </w:p>
    <w:p w:rsidR="00E673A2" w:rsidRPr="00E872CB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lastRenderedPageBreak/>
        <w:pict>
          <v:group id="_x0000_s1554" style="position:absolute;margin-left:-16.1pt;margin-top:9.4pt;width:521.25pt;height:36.85pt;z-index:-25098956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5o15FQ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D15o15FQQAAPEPAAAOAAAAAAAAAAAAAAAAAC4CAABkcnMvZTJvRG9jLnhtbFBLAQItABQABgAI&#10;AAAAIQBYKw9o4AAAAAoBAAAPAAAAAAAAAAAAAAAAAG8GAABkcnMvZG93bnJldi54bWxQSwUGAAAA&#10;AAQABADzAAAAfAcAAAAA&#10;">
            <v:group id="Group 33" o:spid="_x0000_s155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2tzcDwwAAAN0AAAAP&#10;AAAAAAAAAAAAAAAAAKoCAABkcnMvZG93bnJldi54bWxQSwUGAAAAAAQABAD6AAAAmgMAAAAA&#10;">
              <v:rect id="Rectangle 34" o:spid="_x0000_s155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yv5IsUA&#10;AADdAAAADwAAAGRycy9kb3ducmV2LnhtbESPQWvCQBSE74X+h+UVequbKIQ2ukpbtfRajYTeHtln&#10;NjT7NmRXE/99VxA8DjPzDbNYjbYVZ+p941hBOklAEFdON1wrKPbbl1cQPiBrbB2Tggt5WC0fHxaY&#10;azfwD513oRYRwj5HBSaELpfSV4Ys+onriKN3dL3FEGVfS93jEOG2ldMkyaTFhuOCwY4+DVV/u5NV&#10;MKvLjSmLtS9sWmZfh8vhY/jdKvX8NL7PQQQawz18a39rBVk6fYPrm/gE5PI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K/kixQAAAN0AAAAPAAAAAAAAAAAAAAAAAJgCAABkcnMv&#10;ZG93bnJldi54bWxQSwUGAAAAAAQABAD1AAAAigMAAAAA&#10;" strokecolor="#2f5496 [2408]" strokeweight="1.5pt">
                <v:fill opacity="0"/>
              </v:rect>
              <v:rect id="Rectangle 35" o:spid="_x0000_s155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LIyysAA&#10;AADdAAAADwAAAGRycy9kb3ducmV2LnhtbERPyW7CMBC9V+IfrEHiVpxAQRBiEAJRemS9j+IhiRKP&#10;Q2wg/fv6gNTj09vTVWdq8aTWlZYVxMMIBHFmdcm5gst59zkD4TyyxtoyKfglB6tl7yPFRNsXH+l5&#10;8rkIIewSVFB43yRSuqwgg25oG+LA3Wxr0AfY5lK3+ArhppajKJpKgyWHhgIb2hSUVaeHUXCdbBve&#10;S8OHePc1n1yr7/smNkoN+t16AcJT5//Fb/ePVjCNx2F/eBOegFz+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LIyys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155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OBth8YAAADdAAAADwAAAGRycy9kb3ducmV2LnhtbESPT4vCMBTE78J+h/CEvWlaF0SqUeyC&#10;YAUP/mFhb4/m2Vabl9pErd/eLCx4HGbmN8xs0Zla3Kl1lWUF8TACQZxbXXGh4HhYDSYgnEfWWFsm&#10;BU9ysJh/9GaYaPvgHd33vhABwi5BBaX3TSKly0sy6Ia2IQ7eybYGfZBtIXWLjwA3tRxF0VgarDgs&#10;lNjQd0n5ZX8zCtLn5mdrfXZdn37P1yxNRxmejVKf/W45BeGp8+/wf3utFYzjrxj+3oQnIOc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zgbYfGAAAA3QAAAA8AAAAAAAAA&#10;AAAAAAAAoQIAAGRycy9kb3ducmV2LnhtbFBLBQYAAAAABAAEAPkAAACUAwAAAAA=&#10;" strokecolor="#2f5496 [2408]" strokeweight="1.5pt"/>
            <v:shape id="AutoShape 37" o:spid="_x0000_s155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DLz8McAAADdAAAADwAAAGRycy9kb3ducmV2LnhtbESPT2vCQBTE7wW/w/IK3urGCFJS19AI&#10;BVPoobYI3h7ZZ/40+zZmtyb59l1B6HGYmd8wm3Q0rbhS72rLCpaLCARxYXXNpYLvr7enZxDOI2ts&#10;LZOCiRyk29nDBhNtB/6k68GXIkDYJaig8r5LpHRFRQbdwnbEwTvb3qAPsi+l7nEIcNPKOIrW0mDN&#10;YaHCjnYVFT+HX6Mgm96PH9bnl/351FzyLItzbIxS88fx9QWEp9H/h+/tvVawXq5iuL0JT0Bu/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sMvPwxwAAAN0AAAAPAAAAAAAA&#10;AAAAAAAAAKECAABkcnMvZG93bnJldi54bWxQSwUGAAAAAAQABAD5AAAAlQMAAAAA&#10;" strokecolor="#2f5496 [2408]" strokeweight="1.5pt"/>
          </v:group>
        </w:pict>
      </w:r>
      <w:r w:rsidR="00E673A2" w:rsidRPr="00E872CB">
        <w:rPr>
          <w:rFonts w:ascii="ALFABET98" w:hAnsi="ALFABET98"/>
          <w:color w:val="A6A6A6" w:themeColor="background1" w:themeShade="A6"/>
          <w:sz w:val="72"/>
          <w:szCs w:val="72"/>
        </w:rPr>
        <w:t xml:space="preserve">m     </w:t>
      </w:r>
    </w:p>
    <w:p w:rsidR="00E673A2" w:rsidRPr="00E872CB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1548" style="position:absolute;margin-left:-16.1pt;margin-top:9.4pt;width:521.25pt;height:36.85pt;z-index:-25098854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rAvqpBYEAADxDwAADgAAAAAAAAAAAAAAAAAuAgAAZHJzL2Uyb0RvYy54bWxQSwECLQAUAAYA&#10;CAAAACEAWCsPaOAAAAAKAQAADwAAAAAAAAAAAAAAAABwBgAAZHJzL2Rvd25yZXYueG1sUEsFBgAA&#10;AAAEAAQA8wAAAH0HAAAAAA==&#10;">
            <v:group id="Group 33" o:spid="_x0000_s155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siOr28cAAADd&#10;AAAADwAAAAAAAAAAAAAAAACqAgAAZHJzL2Rvd25yZXYueG1sUEsFBgAAAAAEAAQA+gAAAJ4DAAAA&#10;AA==&#10;">
              <v:rect id="Rectangle 34" o:spid="_x0000_s155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79l+sYA&#10;AADdAAAADwAAAGRycy9kb3ducmV2LnhtbESPT2vCQBTE74V+h+UVequbVAwlukr/aPFajYTeHtln&#10;NjT7NmRXE7+9KxQ8DjPzG2axGm0rztT7xrGCdJKAIK6cbrhWUOw3L28gfEDW2DomBRfysFo+Piww&#10;127gHzrvQi0ihH2OCkwIXS6lrwxZ9BPXEUfv6HqLIcq+lrrHIcJtK1+TJJMWG44LBjv6NFT97U5W&#10;wbQu16Ysvnxh0zL7PlwOH8PvRqnnp/F9DiLQGO7h//ZWK8jS6Qxub+ITkMs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79l+sYAAADdAAAADwAAAAAAAAAAAAAAAACYAgAAZHJz&#10;L2Rvd25yZXYueG1sUEsFBgAAAAAEAAQA9QAAAIsDAAAAAA==&#10;" strokecolor="#2f5496 [2408]" strokeweight="1.5pt">
                <v:fill opacity="0"/>
              </v:rect>
              <v:rect id="Rectangle 35" o:spid="_x0000_s155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BcPJcMA&#10;AADdAAAADwAAAGRycy9kb3ducmV2LnhtbESPT4vCMBTE74LfITzBm6bVtbhdo4ii7tE/6/3RvG2L&#10;zUttona/vVkQPA4z8xtmtmhNJe7UuNKygngYgSDOrC45V/Bz2gymIJxH1lhZJgV/5GAx73ZmmGr7&#10;4APdjz4XAcIuRQWF93UqpcsKMuiGtiYO3q9tDPogm1zqBh8Bbio5iqJEGiw5LBRY06qg7HK8GQXn&#10;ybrmnTS8jzcfn5PzZXtdxUapfq9dfoHw1Pp3+NX+1gqSeJzA/5vwBOT8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BcPJc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155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EVQaMcAAADdAAAADwAAAGRycy9kb3ducmV2LnhtbESPQWvCQBSE74X+h+UVvDUbFWyJWcUU&#10;CkboobYUvD2yz2w0+zZmV43/vlsoeBxm5hsmXw62FRfqfeNYwThJQRBXTjdcK/j+en9+BeEDssbW&#10;MSm4kYfl4vEhx0y7K3/SZRtqESHsM1RgQugyKX1lyKJPXEccvb3rLYYo+1rqHq8Rbls5SdOZtNhw&#10;XDDY0Zuh6rg9WwXFbfPz4UJ5Wu93h1NZFJMSD1ap0dOwmoMINIR7+L+91gpm4+kL/L2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8RVBoxwAAAN0AAAAPAAAAAAAA&#10;AAAAAAAAAKECAABkcnMvZG93bnJldi54bWxQSwUGAAAAAAQABAD5AAAAlQMAAAAA&#10;" strokecolor="#2f5496 [2408]" strokeweight="1.5pt"/>
            <v:shape id="AutoShape 37" o:spid="_x0000_s154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drEGsMAAADdAAAADwAAAGRycy9kb3ducmV2LnhtbERPy4rCMBTdC/MP4Q6401QFkY6p2IEB&#10;K7hQh4HZXZrbhzY3tYla/94sBJeH816uetOIG3WutqxgMo5AEOdW11wq+D3+jBYgnEfW2FgmBQ9y&#10;sEo+BkuMtb3znm4HX4oQwi5GBZX3bSylyysy6Ma2JQ5cYTuDPsCulLrDewg3jZxG0VwarDk0VNjS&#10;d0X5+XA1CtLH9m9nfXbZFP+nS5am0wxPRqnhZ7/+AuGp92/xy73RCuaTWZgb3oQnIJMn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3axBrDAAAA3QAAAA8AAAAAAAAAAAAA&#10;AAAAoQIAAGRycy9kb3ducmV2LnhtbFBLBQYAAAAABAAEAPkAAACRAwAAAAA=&#10;" strokecolor="#2f5496 [2408]" strokeweight="1.5pt"/>
          </v:group>
        </w:pict>
      </w:r>
      <w:r w:rsidR="00E673A2" w:rsidRPr="00E872CB">
        <w:rPr>
          <w:rFonts w:ascii="ALFABET98" w:hAnsi="ALFABET98"/>
          <w:color w:val="A6A6A6" w:themeColor="background1" w:themeShade="A6"/>
          <w:sz w:val="72"/>
          <w:szCs w:val="72"/>
        </w:rPr>
        <w:t xml:space="preserve">m     </w:t>
      </w:r>
    </w:p>
    <w:p w:rsidR="00E673A2" w:rsidRPr="00E872CB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1542" style="position:absolute;margin-left:-16.1pt;margin-top:9.4pt;width:521.25pt;height:36.85pt;z-index:-25098752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">
            <v:group id="Group 33" o:spid="_x0000_s154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JUe3qXCAAAA3QAAAA8A&#10;AAAAAAAAAAAAAAAAqgIAAGRycy9kb3ducmV2LnhtbFBLBQYAAAAABAAEAPoAAACZAwAAAAA=&#10;">
              <v:rect id="Rectangle 34" o:spid="_x0000_s154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IIQhMUA&#10;AADdAAAADwAAAGRycy9kb3ducmV2LnhtbESPT2vCQBTE74V+h+UVequbtBIkukr/WbxWI8HbI/vM&#10;BrNvQ3Zr4rd3hYLHYWZ+wyxWo23FmXrfOFaQThIQxJXTDdcKit36ZQbCB2SNrWNScCEPq+XjwwJz&#10;7Qb+pfM21CJC2OeowITQ5VL6ypBFP3EdcfSOrrcYouxrqXscIty28jVJMmmx4bhgsKNPQ9Vp+2cV&#10;vNXltymLL1/YtMx+9pf9x3BYK/X8NL7PQQQawz38395oBVk6TeH2Jj4Bub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MghCExQAAAN0AAAAPAAAAAAAAAAAAAAAAAJgCAABkcnMv&#10;ZG93bnJldi54bWxQSwUGAAAAAAQABAD1AAAAigMAAAAA&#10;" strokecolor="#2f5496 [2408]" strokeweight="1.5pt">
                <v:fill opacity="0"/>
              </v:rect>
              <v:rect id="Rectangle 35" o:spid="_x0000_s154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yp6W8IA&#10;AADdAAAADwAAAGRycy9kb3ducmV2LnhtbESPS6vCMBSE98L9D+FccKdpRUV7jSKKj6XP/aE5ty02&#10;J7WJWv+9EQSXw8x8w0xmjSnFnWpXWFYQdyMQxKnVBWcKTsdVZwTCeWSNpWVS8CQHs+lPa4KJtg/e&#10;0/3gMxEg7BJUkHtfJVK6NCeDrmsr4uD929qgD7LOpK7xEeCmlL0oGkqDBYeFHCta5JReDjej4DxY&#10;VryRhnfxqj8enC/r6yI2SrV/m/kfCE+N/4Y/7a1WMIz7PXi/CU9ATl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Knpb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154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3glFscAAADdAAAADwAAAGRycy9kb3ducmV2LnhtbESPT2vCQBTE74V+h+UVvNWNWqRE12AK&#10;BSP0UFsK3h7ZZ/6YfRuzaxK/fbdQ8DjMzG+YdTKaRvTUucqygtk0AkGcW11xoeD76/35FYTzyBob&#10;y6TgRg6SzePDGmNtB/6k/uALESDsYlRQet/GUrq8JINualvi4J1sZ9AH2RVSdzgEuGnkPIqW0mDF&#10;YaHElt5Kys+Hq1GQ3vY/H9Znl93pWF+yNJ1nWBulJk/jdgXC0+jv4f/2TitYzl4W8PcmPAG5+Q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beCUWxwAAAN0AAAAPAAAAAAAA&#10;AAAAAAAAAKECAABkcnMvZG93bnJldi54bWxQSwUGAAAAAAQABAD5AAAAlQMAAAAA&#10;" strokecolor="#2f5496 [2408]" strokeweight="1.5pt"/>
            <v:shape id="AutoShape 37" o:spid="_x0000_s154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4sYa8MAAADdAAAADwAAAGRycy9kb3ducmV2LnhtbERPTYvCMBC9C/sfwix409Qe1K1GsQsL&#10;VtiDugjehmZsq82kNlHrvzeHBY+P9z1fdqYWd2pdZVnBaBiBIM6trrhQ8Lf/GUxBOI+ssbZMCp7k&#10;YLn46M0x0fbBW7rvfCFCCLsEFZTeN4mULi/JoBvahjhwJ9sa9AG2hdQtPkK4qWUcRWNpsOLQUGJD&#10;3yXll93NKEifm8Ov9dl1fTqer1maxhmejVL9z241A+Gp82/xv3utFXxN4jA3vAlPQC5e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OLGGvDAAAA3QAAAA8AAAAAAAAAAAAA&#10;AAAAoQIAAGRycy9kb3ducmV2LnhtbFBLBQYAAAAABAAEAPkAAACRAwAAAAA=&#10;" strokecolor="#2f5496 [2408]" strokeweight="1.5pt"/>
          </v:group>
        </w:pict>
      </w:r>
      <w:r w:rsidR="00E673A2" w:rsidRPr="00E872CB">
        <w:rPr>
          <w:rFonts w:ascii="ALFABET98" w:hAnsi="ALFABET98"/>
          <w:color w:val="A6A6A6" w:themeColor="background1" w:themeShade="A6"/>
          <w:sz w:val="72"/>
          <w:szCs w:val="72"/>
        </w:rPr>
        <w:t xml:space="preserve">m     </w:t>
      </w:r>
    </w:p>
    <w:p w:rsidR="00E673A2" w:rsidRPr="00E872CB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>
        <w:rPr>
          <w:rFonts w:ascii="ALFABET98" w:hAnsi="ALFABET98"/>
          <w:noProof/>
          <w:color w:val="A6A6A6" w:themeColor="background1" w:themeShade="A6"/>
          <w:sz w:val="72"/>
          <w:szCs w:val="72"/>
          <w:lang w:eastAsia="tr-TR"/>
        </w:rPr>
        <w:pict>
          <v:group id="_x0000_s1536" style="position:absolute;margin-left:-16.1pt;margin-top:9.4pt;width:521.25pt;height:36.85pt;z-index:-25098649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D1&#10;/yTdEgQAAPEPAAAOAAAAAAAAAAAAAAAAAC4CAABkcnMvZTJvRG9jLnhtbFBLAQItABQABgAIAAAA&#10;IQBYKw9o4AAAAAoBAAAPAAAAAAAAAAAAAAAAAGwGAABkcnMvZG93bnJldi54bWxQSwUGAAAAAAQA&#10;BADzAAAAeQcAAAAA&#10;">
            <v:group id="Group 33" o:spid="_x0000_s153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mkOd0wwAAAN0AAAAP&#10;AAAAAAAAAAAAAAAAAKoCAABkcnMvZG93bnJldi54bWxQSwUGAAAAAAQABAD6AAAAmgMAAAAA&#10;">
              <v:rect id="Rectangle 34" o:spid="_x0000_s154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wwpVcUA&#10;AADdAAAADwAAAGRycy9kb3ducmV2LnhtbESPT2vCQBTE74V+h+UVvNVNKqiNrtJ/ilc1Enp7ZJ/Z&#10;0OzbkF1N/PZdodDjMDO/YZbrwTbiSp2vHStIxwkI4tLpmisF+XHzPAfhA7LGxjEpuJGH9erxYYmZ&#10;dj3v6XoIlYgQ9hkqMCG0mZS+NGTRj11LHL2z6yyGKLtK6g77CLeNfEmSqbRYc1ww2NKHofLncLEK&#10;JlXxZYr80+c2Labb0+303n9vlBo9DW8LEIGG8B/+a++0gtfZJIX7m/gE5O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/DClVxQAAAN0AAAAPAAAAAAAAAAAAAAAAAJgCAABkcnMv&#10;ZG93bnJldi54bWxQSwUGAAAAAAQABAD1AAAAigMAAAAA&#10;" strokecolor="#2f5496 [2408]" strokeweight="1.5pt">
                <v:fill opacity="0"/>
              </v:rect>
              <v:rect id="Rectangle 35" o:spid="_x0000_s154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KRDisUA&#10;AADdAAAADwAAAGRycy9kb3ducmV2LnhtbESPwW7CMBBE70j8g7VIvRUnaaElYBAKou2x0HJfxUsS&#10;Ea9DbJL07+tKlTiOZuaNZrUZTC06al1lWUE8jUAQ51ZXXCj4/to/voJwHlljbZkU/JCDzXo8WmGq&#10;bc8H6o6+EAHCLkUFpfdNKqXLSzLoprYhDt7ZtgZ9kG0hdYt9gJtaJlE0lwYrDgslNpSVlF+ON6Pg&#10;NNs1/C4Nf8b758XsdHm7ZrFR6mEybJcgPA3+Hv5vf2gFi5enBP7ehCcg1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pEOK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153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PYcx8YAAADdAAAADwAAAGRycy9kb3ducmV2LnhtbESPQWvCQBSE7wX/w/KE3pqNCmpTVzFC&#10;wQg9aEuht0f2mUSzb2N21fjv3YLgcZiZb5jZojO1uFDrKssKBlEMgji3uuJCwc/359sUhPPIGmvL&#10;pOBGDhbz3ssME22vvKXLzhciQNglqKD0vkmkdHlJBl1kG+Lg7W1r0AfZFlK3eA1wU8thHI+lwYrD&#10;QokNrUrKj7uzUZDeNr9f1men9f7vcMrSdJjhwSj12u+WHyA8df4ZfrTXWsH7ZDSC/zfhCcj5H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j2HMfGAAAA3QAAAA8AAAAAAAAA&#10;AAAAAAAAoQIAAGRycy9kb3ducmV2LnhtbFBLBQYAAAAABAAEAPkAAACUAwAAAAA=&#10;" strokecolor="#2f5496 [2408]" strokeweight="1.5pt"/>
            <v:shape id="AutoShape 37" o:spid="_x0000_s153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x+Es8cAAADdAAAADwAAAGRycy9kb3ducmV2LnhtbESPQWvCQBSE7wX/w/KE3upGK1qjq5hC&#10;wQgetKXg7ZF9JtHs25hdNf57Vyj0OMzMN8xs0ZpKXKlxpWUF/V4EgjizuuRcwc/319sHCOeRNVaW&#10;ScGdHCzmnZcZxtreeEvXnc9FgLCLUUHhfR1L6bKCDLqerYmDd7CNQR9kk0vd4C3ATSUHUTSSBksO&#10;CwXW9FlQdtpdjILkvv7dWJ+eV4f98ZwmySDFo1HqtdsupyA8tf4//NdeaQWT8fsQnm/CE5DzB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nH4SzxwAAAN0AAAAPAAAAAAAA&#10;AAAAAAAAAKECAABkcnMvZG93bnJldi54bWxQSwUGAAAAAAQABAD5AAAAlQMAAAAA&#10;" strokecolor="#2f5496 [2408]" strokeweight="1.5pt"/>
          </v:group>
        </w:pict>
      </w:r>
      <w:r w:rsidR="00E673A2" w:rsidRPr="00E872CB">
        <w:rPr>
          <w:rFonts w:ascii="ALFABET98" w:hAnsi="ALFABET98"/>
          <w:color w:val="A6A6A6" w:themeColor="background1" w:themeShade="A6"/>
          <w:sz w:val="72"/>
          <w:szCs w:val="72"/>
        </w:rPr>
        <w:t xml:space="preserve">m     </w:t>
      </w:r>
    </w:p>
    <w:p w:rsidR="00E673A2" w:rsidRDefault="00E673A2" w:rsidP="00E673A2">
      <w:pPr>
        <w:spacing w:line="240" w:lineRule="auto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72"/>
          <w:szCs w:val="72"/>
        </w:rPr>
        <w:t xml:space="preserve"> </w:t>
      </w:r>
      <w:r>
        <w:rPr>
          <w:rFonts w:ascii="ALFABET98" w:hAnsi="ALFABET98"/>
          <w:sz w:val="36"/>
          <w:szCs w:val="36"/>
        </w:rPr>
        <w:t xml:space="preserve">   </w:t>
      </w:r>
      <w:r w:rsidR="00437EB7">
        <w:rPr>
          <w:rFonts w:ascii="ALFABET98" w:hAnsi="ALFABET98"/>
          <w:sz w:val="36"/>
          <w:szCs w:val="36"/>
        </w:rPr>
        <w:t xml:space="preserve">                              52</w:t>
      </w:r>
    </w:p>
    <w:p w:rsidR="00E673A2" w:rsidRDefault="00E673A2" w:rsidP="00E673A2">
      <w:pPr>
        <w:spacing w:line="240" w:lineRule="auto"/>
        <w:rPr>
          <w:rFonts w:ascii="ALFABET98" w:hAnsi="ALFABET98"/>
          <w:sz w:val="72"/>
          <w:szCs w:val="72"/>
        </w:rPr>
      </w:pPr>
      <w:r>
        <w:rPr>
          <w:rFonts w:ascii="ALFABET98" w:hAnsi="ALFABET98"/>
          <w:sz w:val="36"/>
          <w:szCs w:val="36"/>
        </w:rPr>
        <w:t>Sayın velim, m harfinin üzerinden geçip boşlukları dolduralım.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 </w:t>
      </w:r>
      <w:r>
        <w:rPr>
          <w:rFonts w:ascii="ALFABET98" w:hAnsi="ALFABET98"/>
          <w:sz w:val="72"/>
          <w:szCs w:val="72"/>
        </w:rPr>
        <w:t xml:space="preserve">       </w:t>
      </w:r>
      <w:r w:rsidRPr="0024361A">
        <w:rPr>
          <w:rFonts w:ascii="ALFABET98" w:hAnsi="ALFABET98"/>
          <w:sz w:val="72"/>
          <w:szCs w:val="72"/>
        </w:rPr>
        <w:t xml:space="preserve">       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 </w:t>
      </w:r>
      <w:r>
        <w:rPr>
          <w:rFonts w:ascii="ALFABET98" w:hAnsi="ALFABET98"/>
          <w:sz w:val="72"/>
          <w:szCs w:val="72"/>
        </w:rPr>
        <w:t xml:space="preserve">       </w:t>
      </w:r>
      <w:r w:rsidRPr="0024361A">
        <w:rPr>
          <w:rFonts w:ascii="ALFABET98" w:hAnsi="ALFABET98"/>
          <w:sz w:val="72"/>
          <w:szCs w:val="72"/>
        </w:rPr>
        <w:t xml:space="preserve">       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 </w:t>
      </w:r>
      <w:r>
        <w:rPr>
          <w:rFonts w:ascii="ALFABET98" w:hAnsi="ALFABET98"/>
          <w:sz w:val="72"/>
          <w:szCs w:val="72"/>
        </w:rPr>
        <w:t xml:space="preserve">       </w:t>
      </w:r>
      <w:r w:rsidRPr="0024361A">
        <w:rPr>
          <w:rFonts w:ascii="ALFABET98" w:hAnsi="ALFABET98"/>
          <w:sz w:val="72"/>
          <w:szCs w:val="72"/>
        </w:rPr>
        <w:t xml:space="preserve">       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 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 </w:t>
      </w:r>
      <w:r>
        <w:rPr>
          <w:rFonts w:ascii="ALFABET98" w:hAnsi="ALFABET98"/>
          <w:sz w:val="72"/>
          <w:szCs w:val="72"/>
        </w:rPr>
        <w:t xml:space="preserve">       </w:t>
      </w:r>
      <w:r w:rsidRPr="0024361A">
        <w:rPr>
          <w:rFonts w:ascii="ALFABET98" w:hAnsi="ALFABET98"/>
          <w:sz w:val="72"/>
          <w:szCs w:val="72"/>
        </w:rPr>
        <w:t xml:space="preserve">       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 </w:t>
      </w:r>
      <w:r>
        <w:rPr>
          <w:rFonts w:ascii="ALFABET98" w:hAnsi="ALFABET98"/>
          <w:sz w:val="72"/>
          <w:szCs w:val="72"/>
        </w:rPr>
        <w:t xml:space="preserve"> </w:t>
      </w:r>
    </w:p>
    <w:p w:rsidR="00E673A2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530" style="position:absolute;margin-left:-16.1pt;margin-top:9.4pt;width:521.25pt;height:36.85pt;z-index:-25098444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">
            <v:group id="Group 33" o:spid="_x0000_s153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GNdqbxgAAAN0A&#10;AAAPAAAAAAAAAAAAAAAAAKoCAABkcnMvZG93bnJldi54bWxQSwUGAAAAAAQABAD6AAAAnQMAAAAA&#10;">
              <v:rect id="Rectangle 34" o:spid="_x0000_s153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6kUusUA&#10;AADdAAAADwAAAGRycy9kb3ducmV2LnhtbESPQWvCQBSE74L/YXlCb3WjgtrUVdRq6VUbCb09sq/Z&#10;0OzbkF1N/PfdQsHjMDPfMKtNb2txo9ZXjhVMxgkI4sLpiksF2efxeQnCB2SNtWNScCcPm/VwsMJU&#10;u45PdDuHUkQI+xQVmBCaVEpfGLLox64hjt63ay2GKNtS6ha7CLe1nCbJXFqsOC4YbGhvqPg5X62C&#10;WZkfTJ69+cxO8vn75X7ZdV9HpZ5G/fYVRKA+PML/7Q+t4GUxW8Dfm/gE5P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fqRS6xQAAAN0AAAAPAAAAAAAAAAAAAAAAAJgCAABkcnMv&#10;ZG93bnJldi54bWxQSwUGAAAAAAQABAD1AAAAigMAAAAA&#10;" strokecolor="#2f5496 [2408]" strokeweight="1.5pt">
                <v:fill opacity="0"/>
              </v:rect>
              <v:rect id="Rectangle 35" o:spid="_x0000_s153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Ux0YMIA&#10;AADdAAAADwAAAGRycy9kb3ducmV2LnhtbERPTU/CQBC9k/gfNmPijW6LFqGyNKYG5QgI90l3bBu6&#10;s6W7lvrv3QMJx5f3vcpH04qBetdYVpBEMQji0uqGKwXH7810AcJ5ZI2tZVLwRw7y9cNkhZm2V97T&#10;cPCVCCHsMlRQe99lUrqyJoMush1x4H5sb9AH2FdS93gN4aaVszieS4MNh4YaOypqKs+HX6PglH50&#10;/CUN75LNyzI9nT8vRWKUenoc399AeBr9XXxzb7WC5etzmBvehCcg1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NTHRg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153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R4rLccAAADdAAAADwAAAGRycy9kb3ducmV2LnhtbESPW2vCQBSE3wv+h+UUfKubKrSauhFT&#10;KJiCD14QfDtkTy42ezZmtxr/fVco+DjMzDfMfNGbRlyoc7VlBa+jCARxbnXNpYL97utlCsJ5ZI2N&#10;ZVJwIweLZPA0x1jbK2/osvWlCBB2MSqovG9jKV1ekUE3si1x8ArbGfRBdqXUHV4D3DRyHEVv0mDN&#10;YaHClj4ryn+2v0ZBevs+rK3PzqvieDpnaTrO8GSUGj73yw8Qnnr/CP+3V1rB7H0yg/ub8ARk8g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JHistxwAAAN0AAAAPAAAAAAAA&#10;AAAAAAAAAKECAABkcnMvZG93bnJldi54bWxQSwUGAAAAAAQABAD5AAAAlQMAAAAA&#10;" strokecolor="#2f5496 [2408]" strokeweight="1.5pt"/>
            <v:shape id="AutoShape 37" o:spid="_x0000_s153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CLxzcQAAADdAAAADwAAAGRycy9kb3ducmV2LnhtbERPy2rCQBTdC/2H4Ra600ml9JE6kUYQ&#10;jNCFtgjuLplrHs3ciZlpEv/eWQguD+e9WI6mET11rrKs4HkWgSDOra64UPD7s56+g3AeWWNjmRRc&#10;yMEyeZgsMNZ24B31e1+IEMIuRgWl920spctLMuhmtiUO3Ml2Bn2AXSF1h0MIN42cR9GrNFhxaCix&#10;pVVJ+d/+3yhIL9vDt/XZeXM61ucsTecZ1kapp8fx6xOEp9HfxTf3Riv4eHsJ+8Ob8ARkcg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AIvHNxAAAAN0AAAAPAAAAAAAAAAAA&#10;AAAAAKECAABkcnMvZG93bnJldi54bWxQSwUGAAAAAAQABAD5AAAAkgMAAAAA&#10;" strokecolor="#2f5496 [2408]" strokeweight="1.5pt"/>
          </v:group>
        </w:pict>
      </w:r>
      <w:r w:rsidR="00E673A2">
        <w:rPr>
          <w:rFonts w:ascii="ALFABET98" w:hAnsi="ALFABET98"/>
          <w:color w:val="A6A6A6" w:themeColor="background1" w:themeShade="A6"/>
          <w:sz w:val="72"/>
          <w:szCs w:val="72"/>
        </w:rPr>
        <w:t>M     M     M     M     M</w:t>
      </w:r>
    </w:p>
    <w:p w:rsidR="00E673A2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524" style="position:absolute;margin-left:-16.1pt;margin-top:9.4pt;width:521.25pt;height:36.85pt;z-index:-25098342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Bi&#10;BHuPEgQAAPEPAAAOAAAAAAAAAAAAAAAAAC4CAABkcnMvZTJvRG9jLnhtbFBLAQItABQABgAIAAAA&#10;IQBYKw9o4AAAAAoBAAAPAAAAAAAAAAAAAAAAAGwGAABkcnMvZG93bnJldi54bWxQSwUGAAAAAAQA&#10;BADzAAAAeQcAAAAA&#10;">
            <v:group id="Group 33" o:spid="_x0000_s152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IQiv5ccAAADd&#10;AAAADwAAAAAAAAAAAAAAAACqAgAAZHJzL2Rvd25yZXYueG1sUEsFBgAAAAAEAAQA+gAAAJ4DAAAA&#10;AA==&#10;">
              <v:rect id="Rectangle 34" o:spid="_x0000_s152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JRhxMcA&#10;AADdAAAADwAAAGRycy9kb3ducmV2LnhtbESPS2vDMBCE74X8B7GF3hI5D9LWjRLS5kGvTR1Mb4u1&#10;tUyslbHU2Pn3USDQ4zAz3zCLVW9rcabWV44VjEcJCOLC6YpLBdn3bvgCwgdkjbVjUnAhD6vl4GGB&#10;qXYdf9H5EEoRIexTVGBCaFIpfWHIoh+5hjh6v661GKJsS6lb7CLc1nKSJHNpseK4YLChD0PF6fBn&#10;FUzLfGvybOMzO87n++Pl+N797JR6euzXbyAC9eE/fG9/agWvz7Mp3N7EJyC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iUYcTHAAAA3QAAAA8AAAAAAAAAAAAAAAAAmAIAAGRy&#10;cy9kb3ducmV2LnhtbFBLBQYAAAAABAAEAPUAAACMAwAAAAA=&#10;" strokecolor="#2f5496 [2408]" strokeweight="1.5pt">
                <v:fill opacity="0"/>
              </v:rect>
              <v:rect id="Rectangle 35" o:spid="_x0000_s152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AcNGMMA&#10;AADdAAAADwAAAGRycy9kb3ducmV2LnhtbESPT4vCMBTE7wt+h/AEb2taqatWo4ii7tG/90fzbIvN&#10;S22idr/9RljY4zAzv2Fmi9ZU4kmNKy0riPsRCOLM6pJzBefT5nMMwnlkjZVlUvBDDhbzzscMU21f&#10;fKDn0eciQNilqKDwvk6ldFlBBl3f1sTBu9rGoA+yyaVu8BXgppKDKPqSBksOCwXWtCooux0fRsFl&#10;uK55Jw3v400yGV5u2/sqNkr1uu1yCsJT6//Df+1vrWAyShJ4vwlPQM5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AcNG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152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FVSVccAAADdAAAADwAAAGRycy9kb3ducmV2LnhtbESPQWvCQBSE7wX/w/KE3upGqVqjq5hC&#10;wQgetKXg7ZF9JtHs25hdNf57Vyj0OMzMN8xs0ZpKXKlxpWUF/V4EgjizuuRcwc/319sHCOeRNVaW&#10;ScGdHCzmnZcZxtreeEvXnc9FgLCLUUHhfR1L6bKCDLqerYmDd7CNQR9kk0vd4C3ATSUHUTSSBksO&#10;CwXW9FlQdtpdjILkvv7dWJ+eV4f98ZwmySDFo1HqtdsupyA8tf4//NdeaQWT8fsQnm/CE5DzB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QVVJVxwAAAN0AAAAPAAAAAAAA&#10;AAAAAAAAAKECAABkcnMvZG93bnJldi54bWxQSwUGAAAAAAQABAD5AAAAlQMAAAAA&#10;" strokecolor="#2f5496 [2408]" strokeweight="1.5pt"/>
            <v:shape id="AutoShape 37" o:spid="_x0000_s152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IfMIsYAAADdAAAADwAAAGRycy9kb3ducmV2LnhtbESPQWvCQBSE70L/w/IK3nRTEW2jqzQF&#10;IRE8aEvB2yP7TGKzb2N21fjvXUHocZiZb5j5sjO1uFDrKssK3oYRCOLc6ooLBT/fq8E7COeRNdaW&#10;ScGNHCwXL705xtpeeUuXnS9EgLCLUUHpfRNL6fKSDLqhbYiDd7CtQR9kW0jd4jXATS1HUTSRBisO&#10;CyU29FVS/rc7GwXJbf27sT47pYf98ZQlySjDo1Gq/9p9zkB46vx/+NlOtYKP6XgCjzfhCcjFH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CHzCLGAAAA3QAAAA8AAAAAAAAA&#10;AAAAAAAAoQIAAGRycy9kb3ducmV2LnhtbFBLBQYAAAAABAAEAPkAAACUAwAAAAA=&#10;" strokecolor="#2f5496 [2408]" strokeweight="1.5pt"/>
          </v:group>
        </w:pict>
      </w:r>
      <w:r w:rsidR="00E673A2">
        <w:rPr>
          <w:rFonts w:ascii="ALFABET98" w:hAnsi="ALFABET98"/>
          <w:color w:val="A6A6A6" w:themeColor="background1" w:themeShade="A6"/>
          <w:sz w:val="72"/>
          <w:szCs w:val="72"/>
        </w:rPr>
        <w:t>M     M     M     M     M</w:t>
      </w:r>
    </w:p>
    <w:p w:rsidR="00E673A2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518" style="position:absolute;margin-left:-16.1pt;margin-top:9.4pt;width:521.25pt;height:36.85pt;z-index:-25098240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4q3jOxYEAADxDwAADgAAAAAAAAAAAAAAAAAuAgAAZHJzL2Uyb0RvYy54bWxQSwECLQAUAAYA&#10;CAAAACEAWCsPaOAAAAAKAQAADwAAAAAAAAAAAAAAAABwBgAAZHJzL2Rvd25yZXYueG1sUEsFBgAA&#10;AAAEAAQA8wAAAH0HAAAAAA==&#10;">
            <v:group id="Group 33" o:spid="_x0000_s152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QOCYD8QAAADdAAAA&#10;DwAAAAAAAAAAAAAAAACqAgAAZHJzL2Rvd25yZXYueG1sUEsFBgAAAAAEAAQA+gAAAJsDAAAAAA==&#10;">
              <v:rect id="Rectangle 34" o:spid="_x0000_s152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XxWLsYA&#10;AADdAAAADwAAAGRycy9kb3ducmV2LnhtbESPQWvCQBSE70L/w/IKvdWNtViNrmJtLV61keDtkX1m&#10;g9m3Ibs18d93CwWPw8x8wyxWva3FlVpfOVYwGiYgiAunKy4VZN/b5ykIH5A11o5JwY08rJYPgwWm&#10;2nW8p+shlCJC2KeowITQpFL6wpBFP3QNcfTOrrUYomxLqVvsItzW8iVJJtJixXHBYEMbQ8Xl8GMV&#10;jMv80+TZh8/sKJ98HW/H9+60VerpsV/PQQTqwz38395pBbO31xn8vYlPQC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XxWLsYAAADdAAAADwAAAAAAAAAAAAAAAACYAgAAZHJz&#10;L2Rvd25yZXYueG1sUEsFBgAAAAAEAAQA9QAAAIsDAAAAAA==&#10;" strokecolor="#2f5496 [2408]" strokeweight="1.5pt">
                <v:fill opacity="0"/>
              </v:rect>
              <v:rect id="Rectangle 35" o:spid="_x0000_s152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uWdxsAA&#10;AADdAAAADwAAAGRycy9kb3ducmV2LnhtbERPy4rCMBTdC/5DuMLsNK1YH9UoojjO0uf+0lzbYnNT&#10;m4x2/t4sBlweznuxak0lntS40rKCeBCBIM6sLjlXcDnv+lMQziNrrCyTgj9ysFp2OwtMtX3xkZ4n&#10;n4sQwi5FBYX3dSqlywoy6Aa2Jg7czTYGfYBNLnWDrxBuKjmMorE0WHJoKLCmTUHZ/fRrFFyTbc17&#10;afgQ70az5Hr/fmxio9RXr13PQXhq/Uf87/7RCmaTJOwPb8ITkMs3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uWdxs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152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rfCi8cAAADdAAAADwAAAGRycy9kb3ducmV2LnhtbESPT2vCQBTE70K/w/IKvZmNQm1N3Ugj&#10;CKbgQVuE3h7ZZ/40+zZmV43fvisUehxm5jfMYjmYVlyod7VlBZMoBkFcWF1zqeDrcz1+BeE8ssbW&#10;Mim4kYNl+jBaYKLtlXd02ftSBAi7BBVU3neJlK6oyKCLbEccvKPtDfog+1LqHq8Bblo5jeOZNFhz&#10;WKiwo1VFxc/+bBRkt4/D1vr8tDl+N6c8y6Y5Nkapp8fh/Q2Ep8H/h//aG61g/vI8gfub8ARk+gs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qt8KLxwAAAN0AAAAPAAAAAAAA&#10;AAAAAAAAAKECAABkcnMvZG93bnJldi54bWxQSwUGAAAAAAQABAD5AAAAlQMAAAAA&#10;" strokecolor="#2f5496 [2408]" strokeweight="1.5pt"/>
            <v:shape id="AutoShape 37" o:spid="_x0000_s151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mVc/McAAADdAAAADwAAAGRycy9kb3ducmV2LnhtbESPT2vCQBTE70K/w/IKvemmgWqbupFG&#10;EIzQg7YUentkX/7Y7NuYXTV+e7cgeBxm5jfMfDGYVpyod41lBc+TCARxYXXDlYLvr9X4FYTzyBpb&#10;y6TgQg4W6cNojom2Z97SaecrESDsElRQe98lUrqiJoNuYjvi4JW2N+iD7CupezwHuGllHEVTabDh&#10;sFBjR8uair/d0SjILpufT+vzw7r83R/yLItz3Bulnh6Hj3cQngZ/D9/aa63gbfYSw/+b8ARkeg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aZVz8xwAAAN0AAAAPAAAAAAAA&#10;AAAAAAAAAKECAABkcnMvZG93bnJldi54bWxQSwUGAAAAAAQABAD5AAAAlQMAAAAA&#10;" strokecolor="#2f5496 [2408]" strokeweight="1.5pt"/>
          </v:group>
        </w:pict>
      </w:r>
      <w:r w:rsidR="00E673A2">
        <w:rPr>
          <w:rFonts w:ascii="ALFABET98" w:hAnsi="ALFABET98"/>
          <w:color w:val="A6A6A6" w:themeColor="background1" w:themeShade="A6"/>
          <w:sz w:val="72"/>
          <w:szCs w:val="72"/>
        </w:rPr>
        <w:t>M     M     M     M     M</w:t>
      </w:r>
    </w:p>
    <w:p w:rsidR="00E673A2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512" style="position:absolute;margin-left:-16.1pt;margin-top:9.4pt;width:521.25pt;height:36.85pt;z-index:-25098137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LtAhOYXBAAA8Q8AAA4AAAAAAAAAAAAAAAAALgIAAGRycy9lMm9Eb2MueG1sUEsBAi0AFAAG&#10;AAgAAAAhAFgrD2jgAAAACgEAAA8AAAAAAAAAAAAAAAAAcQYAAGRycy9kb3ducmV2LnhtbFBLBQYA&#10;AAAABAAEAPMAAAB+BwAAAAA=&#10;">
            <v:group id="Group 33" o:spid="_x0000_s151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RHQE18cAAADd&#10;AAAADwAAAAAAAAAAAAAAAACqAgAAZHJzL2Rvd25yZXYueG1sUEsFBgAAAAAEAAQA+gAAAJ4DAAAA&#10;AA==&#10;">
              <v:rect id="Rectangle 34" o:spid="_x0000_s151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ejK9sYA&#10;AADdAAAADwAAAGRycy9kb3ducmV2LnhtbESPT2vCQBTE7wW/w/IKvelGi7ZNXcXWP/RaGwm9PbKv&#10;2WD2bciuJn57VxB6HGbmN8x82dtanKn1lWMF41ECgrhwuuJSQfazHb6C8AFZY+2YFFzIw3IxeJhj&#10;ql3H33Teh1JECPsUFZgQmlRKXxiy6EeuIY7en2sthijbUuoWuwi3tZwkyUxarDguGGzo01Bx3J+s&#10;gucy35g8W/vMjvPZ7nA5fHS/W6WeHvvVO4hAffgP39tfWsHby3QKtzfxCcjF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ejK9sYAAADdAAAADwAAAAAAAAAAAAAAAACYAgAAZHJz&#10;L2Rvd25yZXYueG1sUEsFBgAAAAAEAAQA9QAAAIsDAAAAAA==&#10;" strokecolor="#2f5496 [2408]" strokeweight="1.5pt">
                <v:fill opacity="0"/>
              </v:rect>
              <v:rect id="Rectangle 35" o:spid="_x0000_s151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kCgKcUA&#10;AADdAAAADwAAAGRycy9kb3ducmV2LnhtbESPzWrDMBCE74W+g9hAb43sEiexEyWUhLQ95s/3xdrY&#10;JtbKtVTbffuqUOhxmJlvmPV2NI3oqXO1ZQXxNAJBXFhdc6ngejk8L0E4j6yxsUwKvsnBdvP4sMZM&#10;24FP1J99KQKEXYYKKu/bTEpXVGTQTW1LHLyb7Qz6ILtS6g6HADeNfImiuTRYc1iosKVdRcX9/GUU&#10;5Mm+5Xdp+BgfZmmS398+d7FR6mkyvq5AeBr9f/iv/aEVpItkDr9vwhOQm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QKAp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151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hL/ZMcAAADdAAAADwAAAGRycy9kb3ducmV2LnhtbESPT2vCQBTE74LfYXmCN7Op0FqjqzSF&#10;gil48A+Ct0f2mcRm38bsqvHbdwtCj8PM/IaZLztTixu1rrKs4CWKQRDnVldcKNjvvkbvIJxH1lhb&#10;JgUPcrBc9HtzTLS984ZuW1+IAGGXoILS+yaR0uUlGXSRbYiDd7KtQR9kW0jd4j3ATS3HcfwmDVYc&#10;Fkps6LOk/Gd7NQrSx/dhbX12WZ2O50uWpuMMz0ap4aD7mIHw1Pn/8LO90gqmk9cJ/L0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KEv9kxwAAAN0AAAAPAAAAAAAA&#10;AAAAAAAAAKECAABkcnMvZG93bnJldi54bWxQSwUGAAAAAAQABAD5AAAAlQMAAAAA&#10;" strokecolor="#2f5496 [2408]" strokeweight="1.5pt"/>
            <v:shape id="AutoShape 37" o:spid="_x0000_s151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41rFsQAAADdAAAADwAAAGRycy9kb3ducmV2LnhtbERPy2rCQBTdC/2H4Ra600mFvlIn0giC&#10;EbrQFsHdJXPNo5k7MTNN4t87C8Hl4bwXy9E0oqfOVZYVPM8iEMS51RUXCn5/1tN3EM4ja2wsk4IL&#10;OVgmD5MFxtoOvKN+7wsRQtjFqKD0vo2ldHlJBt3MtsSBO9nOoA+wK6TucAjhppHzKHqVBisODSW2&#10;tCop/9v/GwXpZXv4tj47b07H+pyl6TzD2ij19Dh+fYLwNPq7+ObeaAUfby9hbngTnoBMr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7jWsWxAAAAN0AAAAPAAAAAAAAAAAA&#10;AAAAAKECAABkcnMvZG93bnJldi54bWxQSwUGAAAAAAQABAD5AAAAkgMAAAAA&#10;" strokecolor="#2f5496 [2408]" strokeweight="1.5pt"/>
          </v:group>
        </w:pict>
      </w:r>
      <w:r w:rsidR="00E673A2">
        <w:rPr>
          <w:rFonts w:ascii="ALFABET98" w:hAnsi="ALFABET98"/>
          <w:color w:val="A6A6A6" w:themeColor="background1" w:themeShade="A6"/>
          <w:sz w:val="72"/>
          <w:szCs w:val="72"/>
        </w:rPr>
        <w:t>M     M     M     M     M</w:t>
      </w:r>
    </w:p>
    <w:p w:rsidR="00E673A2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506" style="position:absolute;margin-left:-16.1pt;margin-top:9.4pt;width:521.25pt;height:36.85pt;z-index:-25098035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zENOEg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Ax&#10;zENOEgQAAPEPAAAOAAAAAAAAAAAAAAAAAC4CAABkcnMvZTJvRG9jLnhtbFBLAQItABQABgAIAAAA&#10;IQBYKw9o4AAAAAoBAAAPAAAAAAAAAAAAAAAAAGwGAABkcnMvZG93bnJldi54bWxQSwUGAAAAAAQA&#10;BADzAAAAeQcAAAAA&#10;">
            <v:group id="Group 33" o:spid="_x0000_s150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UjyGnFAAAA3QAA&#10;AA8AAAAAAAAAAAAAAAAAqgIAAGRycy9kb3ducmV2LnhtbFBLBQYAAAAABAAEAPoAAACcAwAAAAA=&#10;">
              <v:rect id="Rectangle 34" o:spid="_x0000_s151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L8GSMYA&#10;AADdAAAADwAAAGRycy9kb3ducmV2LnhtbESPzWrDMBCE74W+g9hCb43sBtzUiRLa5odekzqY3BZr&#10;a5laK2OpsfP2UaDQ4zAz3zCL1WhbcabeN44VpJMEBHHldMO1guJr+zQD4QOyxtYxKbiQh9Xy/m6B&#10;uXYD7+l8CLWIEPY5KjAhdLmUvjJk0U9cRxy9b9dbDFH2tdQ9DhFuW/mcJJm02HBcMNjRh6Hq5/Br&#10;FUzrcmPKYu0Lm5bZ7ng5vg+nrVKPD+PbHESgMfyH/9qfWsHrS5bC7U18AnJ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L8GSMYAAADdAAAADwAAAAAAAAAAAAAAAACYAgAAZHJz&#10;L2Rvd25yZXYueG1sUEsFBgAAAAAEAAQA9QAAAIsDAAAAAA==&#10;" strokecolor="#2f5496 [2408]" strokeweight="1.5pt">
                <v:fill opacity="0"/>
              </v:rect>
              <v:rect id="Rectangle 35" o:spid="_x0000_s151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dsl8MA&#10;AADdAAAADwAAAGRycy9kb3ducmV2LnhtbESPS4vCQBCE74L/YWjBm04iPqOjiKK7x10f9ybTJsFM&#10;T8yMGv/9zoLgsaiqr6jFqjGleFDtCssK4n4Egji1uuBMwem4601BOI+ssbRMCl7kYLVstxaYaPvk&#10;X3ocfCYChF2CCnLvq0RKl+Zk0PVtRRy8i60N+iDrTOoanwFuSjmIorE0WHBYyLGiTU7p9XA3Cs6j&#10;bcVf0vBPvBvORufr/raJjVLdTrOeg/DU+E/43f7WCmaT8QD+34QnIJ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xdsl8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150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0Uz2sYAAADdAAAADwAAAGRycy9kb3ducmV2LnhtbESPQWvCQBSE70L/w/IK3nRTBW2jqzQF&#10;IRE8aEvB2yP7TGKzb2N21fjvXUHocZiZb5j5sjO1uFDrKssK3oYRCOLc6ooLBT/fq8E7COeRNdaW&#10;ScGNHCwXL705xtpeeUuXnS9EgLCLUUHpfRNL6fKSDLqhbYiDd7CtQR9kW0jd4jXATS1HUTSRBisO&#10;CyU29FVS/rc7GwXJbf27sT47pYf98ZQlySjDo1Gq/9p9zkB46vx/+NlOtYKP6WQMjzfhCcjFH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tFM9rGAAAA3QAAAA8AAAAAAAAA&#10;AAAAAAAAoQIAAGRycy9kb3ducmV2LnhtbFBLBQYAAAAABAAEAPkAAACUAwAAAAA=&#10;" strokecolor="#2f5496 [2408]" strokeweight="1.5pt"/>
            <v:shape id="AutoShape 37" o:spid="_x0000_s150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KyrrsYAAADdAAAADwAAAGRycy9kb3ducmV2LnhtbESPQWvCQBSE70L/w/IK3nRTEW2jqzQF&#10;IRE8aEvB2yP7TGKzb2N21fjvXUHocZiZb5j5sjO1uFDrKssK3oYRCOLc6ooLBT/fq8E7COeRNdaW&#10;ScGNHCwXL705xtpeeUuXnS9EgLCLUUHpfRNL6fKSDLqhbYiDd7CtQR9kW0jd4jXATS1HUTSRBisO&#10;CyU29FVS/rc7GwXJbf27sT47pYf98ZQlySjDo1Gq/9p9zkB46vx/+NlOtYKP6WQMjzfhCcjFH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Ssq67GAAAA3QAAAA8AAAAAAAAA&#10;AAAAAAAAoQIAAGRycy9kb3ducmV2LnhtbFBLBQYAAAAABAAEAPkAAACUAwAAAAA=&#10;" strokecolor="#2f5496 [2408]" strokeweight="1.5pt"/>
          </v:group>
        </w:pict>
      </w:r>
      <w:r w:rsidR="00E673A2">
        <w:rPr>
          <w:rFonts w:ascii="ALFABET98" w:hAnsi="ALFABET98"/>
          <w:color w:val="A6A6A6" w:themeColor="background1" w:themeShade="A6"/>
          <w:sz w:val="72"/>
          <w:szCs w:val="72"/>
        </w:rPr>
        <w:t>M     M     M     M     M</w:t>
      </w:r>
    </w:p>
    <w:p w:rsidR="00E673A2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lastRenderedPageBreak/>
        <w:pict>
          <v:group id="_x0000_s1500" style="position:absolute;margin-left:-16.1pt;margin-top:9.4pt;width:521.25pt;height:36.85pt;z-index:-25097932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M0H7oEXBAAA8Q8AAA4AAAAAAAAAAAAAAAAALgIAAGRycy9lMm9Eb2MueG1sUEsBAi0AFAAG&#10;AAgAAAAhAFgrD2jgAAAACgEAAA8AAAAAAAAAAAAAAAAAcQYAAGRycy9kb3ducmV2LnhtbFBLBQYA&#10;AAAABAAEAPMAAAB+BwAAAAA=&#10;">
            <v:group id="Group 33" o:spid="_x0000_s150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VhvWGxgAAAN0A&#10;AAAPAAAAAAAAAAAAAAAAAKoCAABkcnMvZG93bnJldi54bWxQSwUGAAAAAAQABAD6AAAAnQMAAAAA&#10;">
              <v:rect id="Rectangle 34" o:spid="_x0000_s150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o7p8UA&#10;AADdAAAADwAAAGRycy9kb3ducmV2LnhtbESPT2vCQBTE70K/w/IK3nRjhdhGV+k/i1dtJPT2yD6z&#10;odm3Ibs18dt3BcHjMDO/YVabwTbiTJ2vHSuYTRMQxKXTNVcK8u/t5BmED8gaG8ek4EIeNuuH0Qoz&#10;7Xre0/kQKhEh7DNUYEJoMyl9aciin7qWOHon11kMUXaV1B32EW4b+ZQkqbRYc1ww2NK7ofL38GcV&#10;zKvi0xT5h8/trEi/jpfjW/+zVWr8OLwuQQQawj18a++0gpdFuoDrm/gE5P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GjunxQAAAN0AAAAPAAAAAAAAAAAAAAAAAJgCAABkcnMv&#10;ZG93bnJldi54bWxQSwUGAAAAAAQABAD1AAAAigMAAAAA&#10;" strokecolor="#2f5496 [2408]" strokeweight="1.5pt">
                <v:fill opacity="0"/>
              </v:rect>
              <v:rect id="Rectangle 35" o:spid="_x0000_s150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9bfcAA&#10;AADdAAAADwAAAGRycy9kb3ducmV2LnhtbERPPW/CMBDdK/EfrEPqBk5QoSXEIAQKMAIt+yk+koj4&#10;HGID4d/jAanj0/tOF52pxZ1aV1lWEA8jEMS51RUXCv5+s8EPCOeRNdaWScGTHCzmvY8UE20ffKD7&#10;0RcihLBLUEHpfZNI6fKSDLqhbYgDd7atQR9gW0jd4iOEm1qOomgiDVYcGkpsaFVSfjnejILTeN3w&#10;Vhrex9nXdHy6bK6r2Cj12e+WMxCeOv8vfrt3WsH0exLmhjfhCcj5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v9bfc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150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q0EMMcAAADdAAAADwAAAGRycy9kb3ducmV2LnhtbESPQWvCQBSE74X+h+UVems29aBNdJWm&#10;UDCCh9oieHtkn0k0+zZmtyb5926h4HGYmW+YxWowjbhS52rLCl6jGARxYXXNpYKf78+XNxDOI2ts&#10;LJOCkRyslo8PC0y17fmLrjtfigBhl6KCyvs2ldIVFRl0kW2Jg3e0nUEfZFdK3WEf4KaRkzieSoM1&#10;h4UKW/qoqDjvfo2CbNzst9bnl/XxcLrkWTbJ8WSUen4a3ucgPA3+Hv5vr7WCZDZN4O9NeAJyeQ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arQQwxwAAAN0AAAAPAAAAAAAA&#10;AAAAAAAAAKECAABkcnMvZG93bnJldi54bWxQSwUGAAAAAAQABAD5AAAAlQMAAAAA&#10;" strokecolor="#2f5496 [2408]" strokeweight="1.5pt"/>
            <v:shape id="AutoShape 37" o:spid="_x0000_s150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k47cMIAAADdAAAADwAAAGRycy9kb3ducmV2LnhtbERPTYvCMBC9L/gfwgje1lQP61qNYoUF&#10;K3hYFcHb0IxttZnUJmr99+YgeHy87+m8NZW4U+NKywoG/QgEcWZ1ybmC/e7v+xeE88gaK8uk4EkO&#10;5rPO1xRjbR/8T/etz0UIYRejgsL7OpbSZQUZdH1bEwfuZBuDPsAml7rBRwg3lRxG0Y80WHJoKLCm&#10;ZUHZZXszCpLn+rCxPr2uTsfzNU2SYYpno1Sv2y4mIDy1/iN+u1dawXg0CvvDm/AE5Ow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jk47cMIAAADdAAAADwAAAAAAAAAAAAAA&#10;AAChAgAAZHJzL2Rvd25yZXYueG1sUEsFBgAAAAAEAAQA+QAAAJADAAAAAA==&#10;" strokecolor="#2f5496 [2408]" strokeweight="1.5pt"/>
          </v:group>
        </w:pict>
      </w:r>
      <w:r w:rsidR="00E673A2">
        <w:rPr>
          <w:rFonts w:ascii="ALFABET98" w:hAnsi="ALFABET98"/>
          <w:color w:val="A6A6A6" w:themeColor="background1" w:themeShade="A6"/>
          <w:sz w:val="72"/>
          <w:szCs w:val="72"/>
        </w:rPr>
        <w:t>M     M     M     M     M</w:t>
      </w:r>
    </w:p>
    <w:p w:rsidR="00E673A2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494" style="position:absolute;margin-left:-16.1pt;margin-top:9.4pt;width:521.25pt;height:36.85pt;z-index:-25097830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Cj&#10;p9/tEgQAAPEPAAAOAAAAAAAAAAAAAAAAAC4CAABkcnMvZTJvRG9jLnhtbFBLAQItABQABgAIAAAA&#10;IQBYKw9o4AAAAAoBAAAPAAAAAAAAAAAAAAAAAGwGAABkcnMvZG93bnJldi54bWxQSwUGAAAAAAQA&#10;BADzAAAAeQcAAAAA&#10;">
            <v:group id="Group 33" o:spid="_x0000_s149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72RlWMcAAADd&#10;AAAADwAAAAAAAAAAAAAAAACqAgAAZHJzL2Rvd25yZXYueG1sUEsFBgAAAAAEAAQA+gAAAJ4DAAAA&#10;AA==&#10;">
              <v:rect id="Rectangle 34" o:spid="_x0000_s149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virecUA&#10;AADdAAAADwAAAGRycy9kb3ducmV2LnhtbESPQWvCQBSE74L/YXlCb3WjgtrUVdRq6VUbCb09sq/Z&#10;0OzbkF1N/PfdQsHjMDPfMKtNb2txo9ZXjhVMxgkI4sLpiksF2efxeQnCB2SNtWNScCcPm/VwsMJU&#10;u45PdDuHUkQI+xQVmBCaVEpfGLLox64hjt63ay2GKNtS6ha7CLe1nCbJXFqsOC4YbGhvqPg5X62C&#10;WZkfTJ69+cxO8vn75X7ZdV9HpZ5G/fYVRKA+PML/7Q+t4GWxmMHfm/gE5P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2+Kt5xQAAAN0AAAAPAAAAAAAAAAAAAAAAAJgCAABkcnMv&#10;ZG93bnJldi54bWxQSwUGAAAAAAQABAD1AAAAigMAAAAA&#10;" strokecolor="#2f5496 [2408]" strokeweight="1.5pt">
                <v:fill opacity="0"/>
              </v:rect>
              <v:rect id="Rectangle 35" o:spid="_x0000_s149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mvHpcQA&#10;AADdAAAADwAAAGRycy9kb3ducmV2LnhtbESPQWvCQBSE7wX/w/IK3swmolVTN0EUa49trPdH9jUJ&#10;Zt/G7FbTf98VhB6HmfmGWeeDacWVetdYVpBEMQji0uqGKwVfx/1kCcJ5ZI2tZVLwSw7ybPS0xlTb&#10;G3/StfCVCBB2KSqove9SKV1Zk0EX2Y44eN+2N+iD7Cupe7wFuGnlNI5fpMGGw0KNHW1rKs/Fj1Fw&#10;mu86PkjDH8l+tpqfzm+XbWKUGj8Pm1cQngb/H36037WC1WIxg/ub8ARk9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prx6X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149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jmY6McAAADdAAAADwAAAGRycy9kb3ducmV2LnhtbESPT2vCQBTE74LfYXmCN7Op0FqjqzSF&#10;gil48A+Ct0f2mcRm38bsqvHbdwtCj8PM/IaZLztTixu1rrKs4CWKQRDnVldcKNjvvkbvIJxH1lhb&#10;JgUPcrBc9HtzTLS984ZuW1+IAGGXoILS+yaR0uUlGXSRbYiDd7KtQR9kW0jd4j3ATS3HcfwmDVYc&#10;Fkps6LOk/Gd7NQrSx/dhbX12WZ2O50uWpuMMz0ap4aD7mIHw1Pn/8LO90gqmk8kr/L0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eOZjoxwAAAN0AAAAPAAAAAAAA&#10;AAAAAAAAAKECAABkcnMvZG93bnJldi54bWxQSwUGAAAAAAQABAD5AAAAlQMAAAAA&#10;" strokecolor="#2f5496 [2408]" strokeweight="1.5pt"/>
            <v:shape id="AutoShape 37" o:spid="_x0000_s149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usGn8YAAADdAAAADwAAAGRycy9kb3ducmV2LnhtbESPT4vCMBTE78J+h/AWvGm6HvxTjWIX&#10;BCt4WF0WvD2aZ1ttXmoTtX57syB4HGbmN8xs0ZpK3KhxpWUFX/0IBHFmdcm5gt/9qjcG4Tyyxsoy&#10;KXiQg8X8ozPDWNs7/9Bt53MRIOxiVFB4X8dSuqwgg65va+LgHW1j0AfZ5FI3eA9wU8lBFA2lwZLD&#10;QoE1fReUnXdXoyB5bP621qeX9fFwuqRJMkjxZJTqfrbLKQhPrX+HX+21VjAZjYbw/yY8ATl/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7rBp/GAAAA3QAAAA8AAAAAAAAA&#10;AAAAAAAAoQIAAGRycy9kb3ducmV2LnhtbFBLBQYAAAAABAAEAPkAAACUAwAAAAA=&#10;" strokecolor="#2f5496 [2408]" strokeweight="1.5pt"/>
          </v:group>
        </w:pict>
      </w:r>
      <w:r w:rsidR="00E673A2">
        <w:rPr>
          <w:rFonts w:ascii="ALFABET98" w:hAnsi="ALFABET98"/>
          <w:color w:val="A6A6A6" w:themeColor="background1" w:themeShade="A6"/>
          <w:sz w:val="72"/>
          <w:szCs w:val="72"/>
        </w:rPr>
        <w:t>M     M     M     M     M</w:t>
      </w:r>
    </w:p>
    <w:p w:rsidR="00E673A2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488" style="position:absolute;margin-left:-16.1pt;margin-top:9.4pt;width:521.25pt;height:36.85pt;z-index:-25097728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JXbPqBYEAADxDwAADgAAAAAAAAAAAAAAAAAuAgAAZHJzL2Uyb0RvYy54bWxQSwECLQAUAAYA&#10;CAAAACEAWCsPaOAAAAAKAQAADwAAAAAAAAAAAAAAAABwBgAAZHJzL2Rvd25yZXYueG1sUEsFBgAA&#10;AAAEAAQA8wAAAH0HAAAAAA==&#10;">
            <v:group id="Group 33" o:spid="_x0000_s149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joxSssQAAADdAAAA&#10;DwAAAAAAAAAAAAAAAACqAgAAZHJzL2Rvd25yZXYueG1sUEsFBgAAAAAEAAQA+gAAAJsDAAAAAA==&#10;">
              <v:rect id="Rectangle 34" o:spid="_x0000_s149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xCck8YA&#10;AADdAAAADwAAAGRycy9kb3ducmV2LnhtbESPT2vCQBTE74LfYXkFb7qxgtbUVewfi9dqJHh7ZF+z&#10;odm3Ibs18dt3BcHjMDO/YVab3tbiQq2vHCuYThIQxIXTFZcKsuNu/ALCB2SNtWNScCUPm/VwsMJU&#10;u46/6XIIpYgQ9ikqMCE0qZS+MGTRT1xDHL0f11oMUbal1C12EW5r+Zwkc2mx4rhgsKF3Q8Xv4c8q&#10;mJX5p8mzD5/ZaT7/Ol1Pb915p9Toqd++ggjUh0f43t5rBcvFYgm3N/EJyPU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xCck8YAAADdAAAADwAAAAAAAAAAAAAAAACYAgAAZHJz&#10;L2Rvd25yZXYueG1sUEsFBgAAAAAEAAQA9QAAAIsDAAAAAA==&#10;" strokecolor="#2f5496 [2408]" strokeweight="1.5pt">
                <v:fill opacity="0"/>
              </v:rect>
              <v:rect id="Rectangle 35" o:spid="_x0000_s149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IWxgcEA&#10;AADdAAAADwAAAGRycy9kb3ducmV2LnhtbERPyW7CMBC9V+IfrEHiVpwgKBAwEQpK22PLch/FQxIR&#10;j0NsQvr39aFSj09v36aDaURPnastK4inEQjiwuqaSwXnU/66AuE8ssbGMin4IQfpbvSyxUTbJ39T&#10;f/SlCCHsElRQed8mUrqiIoNualviwF1tZ9AH2JVSd/gM4aaRsyh6kwZrDg0VtpRVVNyOD6Pgsji0&#10;/CENf8X5fL243N7vWWyUmoyH/QaEp8H/i//cn1rBerkK+8Ob8ATk7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CFsYH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149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NfuzMcAAADdAAAADwAAAGRycy9kb3ducmV2LnhtbESPT2vCQBTE74V+h+UVvNWNHqyNrsEU&#10;CkboobYUvD2yz/wx+zZm1yR++26h4HGYmd8w62Q0jeipc5VlBbNpBII4t7riQsH31/vzEoTzyBob&#10;y6TgRg6SzePDGmNtB/6k/uALESDsYlRQet/GUrq8JINualvi4J1sZ9AH2RVSdzgEuGnkPIoW0mDF&#10;YaHElt5Kys+Hq1GQ3vY/H9Znl93pWF+yNJ1nWBulJk/jdgXC0+jv4f/2Tit4fVnO4O9NeAJy8ws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U1+7MxwAAAN0AAAAPAAAAAAAA&#10;AAAAAAAAAKECAABkcnMvZG93bnJldi54bWxQSwUGAAAAAAQABAD5AAAAlQMAAAAA&#10;" strokecolor="#2f5496 [2408]" strokeweight="1.5pt"/>
            <v:shape id="AutoShape 37" o:spid="_x0000_s148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AVwu8cAAADdAAAADwAAAGRycy9kb3ducmV2LnhtbESPT2vCQBTE7wW/w/KE3uqmOVQb3Ugj&#10;CKbgobYI3h7ZZ/6YfRuzW43f3hUKPQ4z8xtmsRxMKy7Uu9qygtdJBIK4sLrmUsHP9/plBsJ5ZI2t&#10;ZVJwIwfLdPS0wETbK3/RZedLESDsElRQed8lUrqiIoNuYjvi4B1tb9AH2ZdS93gNcNPKOIrepMGa&#10;w0KFHa0qKk67X6Mgu33ut9bn583x0JzzLItzbIxSz+PhYw7C0+D/w3/tjVbwPp3F8HgTnoBM7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kBXC7xwAAAN0AAAAPAAAAAAAA&#10;AAAAAAAAAKECAABkcnMvZG93bnJldi54bWxQSwUGAAAAAAQABAD5AAAAlQMAAAAA&#10;" strokecolor="#2f5496 [2408]" strokeweight="1.5pt"/>
          </v:group>
        </w:pict>
      </w:r>
      <w:r w:rsidR="00E673A2">
        <w:rPr>
          <w:rFonts w:ascii="ALFABET98" w:hAnsi="ALFABET98"/>
          <w:color w:val="A6A6A6" w:themeColor="background1" w:themeShade="A6"/>
          <w:sz w:val="72"/>
          <w:szCs w:val="72"/>
        </w:rPr>
        <w:t>M     M     M     M     M</w:t>
      </w:r>
    </w:p>
    <w:p w:rsidR="00E673A2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482" style="position:absolute;margin-left:-16.1pt;margin-top:9.4pt;width:521.25pt;height:36.85pt;z-index:-25097625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H5VKyAXBAAA8Q8AAA4AAAAAAAAAAAAAAAAALgIAAGRycy9lMm9Eb2MueG1sUEsBAi0AFAAG&#10;AAgAAAAhAFgrD2jgAAAACgEAAA8AAAAAAAAAAAAAAAAAcQYAAGRycy9kb3ducmV2LnhtbFBLBQYA&#10;AAAABAAEAPMAAAB+BwAAAAA=&#10;">
            <v:group id="Group 33" o:spid="_x0000_s148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OhQokMcAAADd&#10;AAAADwAAAAAAAAAAAAAAAACqAgAAZHJzL2Rvd25yZXYueG1sUEsFBgAAAAAEAAQA+gAAAJ4DAAAA&#10;AA==&#10;">
              <v:rect id="Rectangle 34" o:spid="_x0000_s148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4jmscYA&#10;AADdAAAADwAAAGRycy9kb3ducmV2LnhtbESPQWvCQBSE70L/w/IKvdWNlVqNrmJtLV61keDtkX1m&#10;g9m3Ibs18d93CwWPw8x8wyxWva3FlVpfOVYwGiYgiAunKy4VZN/b5ykIH5A11o5JwY08rJYPgwWm&#10;2nW8p+shlCJC2KeowITQpFL6wpBFP3QNcfTOrrUYomxLqVvsItzW8iVJJtJixXHBYEMbQ8Xl8GMV&#10;jMv80+TZh8/sKJ98HW/H9+60VerpsV/PQQTqwz38395pBbO36Sv8vYlPQC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4jmscYAAADdAAAADwAAAAAAAAAAAAAAAACYAgAAZHJz&#10;L2Rvd25yZXYueG1sUEsFBgAAAAAEAAQA9QAAAIsDAAAAAA==&#10;" strokecolor="#2f5496 [2408]" strokeweight="1.5pt">
                <v:fill opacity="0"/>
              </v:rect>
              <v:rect id="Rectangle 35" o:spid="_x0000_s148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CCMbsMA&#10;AADdAAAADwAAAGRycy9kb3ducmV2LnhtbESPS4vCQBCE74L/YWjBm06y+IyOIoq6x10f9ybTJsFM&#10;TzYzavz3zoLgsaiqr6j5sjGluFPtCssK4n4Egji1uuBMwem47U1AOI+ssbRMCp7kYLlot+aYaPvg&#10;X7offCYChF2CCnLvq0RKl+Zk0PVtRRy8i60N+iDrTOoaHwFuSvkVRSNpsOCwkGNF65zS6+FmFJyH&#10;m4r30vBPvB1Mh+fr7m8dG6W6nWY1A+Gp8Z/wu/2tFUzHkxH8vwlPQC5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CCMbs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148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HLTI8cAAADdAAAADwAAAGRycy9kb3ducmV2LnhtbESPQWvCQBSE7wX/w/KE3upGD41NXaUR&#10;CqbgoakIvT2yzyQ2+zZmtyb5912h4HGYmW+Y1WYwjbhS52rLCuazCARxYXXNpYLD1/vTEoTzyBob&#10;y6RgJAeb9eRhhYm2PX/SNfelCBB2CSqovG8TKV1RkUE3sy1x8E62M+iD7EqpO+wD3DRyEUXP0mDN&#10;YaHClrYVFT/5r1GQjh/HvfXZZXf6Pl+yNF1keDZKPU6Ht1cQngZ/D/+3d1rBS7yM4fYmPAG5/g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0ctMjxwAAAN0AAAAPAAAAAAAA&#10;AAAAAAAAAKECAABkcnMvZG93bnJldi54bWxQSwUGAAAAAAQABAD5AAAAlQMAAAAA&#10;" strokecolor="#2f5496 [2408]" strokeweight="1.5pt"/>
            <v:shape id="AutoShape 37" o:spid="_x0000_s148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e1HUcQAAADdAAAADwAAAGRycy9kb3ducmV2LnhtbERPTWvCQBC9F/wPywi91Y05tBpdQyMU&#10;TKEHtRS8Ddkxic3Oxuw2if++exA8Pt73Oh1NI3rqXG1ZwXwWgSAurK65VPB9/HhZgHAeWWNjmRTc&#10;yEG6mTytMdF24D31B1+KEMIuQQWV920ipSsqMuhmtiUO3Nl2Bn2AXSl1h0MIN42Mo+hVGqw5NFTY&#10;0rai4vfwZxRkt8+fL+vz6+58ulzzLItzvBilnqfj+wqEp9E/xHf3TitYvi3C3PAmPAG5+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F7UdRxAAAAN0AAAAPAAAAAAAAAAAA&#10;AAAAAKECAABkcnMvZG93bnJldi54bWxQSwUGAAAAAAQABAD5AAAAkgMAAAAA&#10;" strokecolor="#2f5496 [2408]" strokeweight="1.5pt"/>
          </v:group>
        </w:pict>
      </w:r>
      <w:r w:rsidR="00E673A2">
        <w:rPr>
          <w:rFonts w:ascii="ALFABET98" w:hAnsi="ALFABET98"/>
          <w:color w:val="A6A6A6" w:themeColor="background1" w:themeShade="A6"/>
          <w:sz w:val="72"/>
          <w:szCs w:val="72"/>
        </w:rPr>
        <w:t>M     M     M     M     M</w:t>
      </w:r>
    </w:p>
    <w:p w:rsidR="00E673A2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476" style="position:absolute;margin-left:-16.1pt;margin-top:9.4pt;width:521.25pt;height:36.85pt;z-index:-25097523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">
            <v:group id="Group 33" o:spid="_x0000_s147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A9rhOwwAAAN0AAAAP&#10;AAAAAAAAAAAAAAAAAKoCAABkcnMvZG93bnJldi54bWxQSwUGAAAAAAQABAD6AAAAmgMAAAAA&#10;">
              <v:rect id="Rectangle 34" o:spid="_x0000_s148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Wp2b8YA&#10;AADdAAAADwAAAGRycy9kb3ducmV2LnhtbESPT2vCQBTE74V+h+UVequbVNCaukpb/+BVGwm9PbLP&#10;bDD7NmS3Jn57Vyj0OMzMb5j5crCNuFDna8cK0lECgrh0uuZKQf69eXkD4QOyxsYxKbiSh+Xi8WGO&#10;mXY97+lyCJWIEPYZKjAhtJmUvjRk0Y9cSxy9k+sshii7SuoO+wi3jXxNkom0WHNcMNjSl6HyfPi1&#10;CsZVsTZFvvK5TYvJ9ng9fvY/G6Wen4aPdxCBhvAf/mvvtILZdJbC/U18AnJx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Wp2b8YAAADdAAAADwAAAAAAAAAAAAAAAACYAgAAZHJz&#10;L2Rvd25yZXYueG1sUEsFBgAAAAAEAAQA9QAAAIsDAAAAAA==&#10;" strokecolor="#2f5496 [2408]" strokeweight="1.5pt">
                <v:fill opacity="0"/>
              </v:rect>
              <v:rect id="Rectangle 35" o:spid="_x0000_s148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sIcsMUA&#10;AADdAAAADwAAAGRycy9kb3ducmV2LnhtbESPQWvCQBSE7wX/w/IK3uomom0TXUVSoj1aq/dH9jUJ&#10;Zt+m2TVJ/31XKPQ4zMw3zHo7mkb01LnasoJ4FoEgLqyuuVRw/syfXkE4j6yxsUwKfsjBdjN5WGOq&#10;7cAf1J98KQKEXYoKKu/bVEpXVGTQzWxLHLwv2xn0QXal1B0OAW4aOY+iZ2mw5rBQYUtZRcX1dDMK&#10;Lsu3lg/S8DHOF8nyct1/Z7FRavo47lYgPI3+P/zXftcKkpdkDvc34QnIz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whyw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147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pBD/ccAAADdAAAADwAAAGRycy9kb3ducmV2LnhtbESPW2vCQBSE3wv+h+UUfKubKrSauhFT&#10;KJiCD14QfDtkTy42ezZmtxr/fVco+DjMzDfMfNGbRlyoc7VlBa+jCARxbnXNpYL97utlCsJ5ZI2N&#10;ZVJwIweLZPA0x1jbK2/osvWlCBB2MSqovG9jKV1ekUE3si1x8ArbGfRBdqXUHV4D3DRyHEVv0mDN&#10;YaHClj4ryn+2v0ZBevs+rK3PzqvieDpnaTrO8GSUGj73yw8Qnnr/CP+3V1rB7H02gfub8ARk8g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OkEP9xwAAAN0AAAAPAAAAAAAA&#10;AAAAAAAAAKECAABkcnMvZG93bnJldi54bWxQSwUGAAAAAAQABAD5AAAAlQMAAAAA&#10;" strokecolor="#2f5496 [2408]" strokeweight="1.5pt"/>
            <v:shape id="AutoShape 37" o:spid="_x0000_s147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XnbiccAAADdAAAADwAAAGRycy9kb3ducmV2LnhtbESPW2vCQBSE3wv+h+UUfKubirSauhFT&#10;KJiCD14QfDtkTy42ezZmtxr/fVco+DjMzDfMfNGbRlyoc7VlBa+jCARxbnXNpYL97utlCsJ5ZI2N&#10;ZVJwIweLZPA0x1jbK2/osvWlCBB2MSqovG9jKV1ekUE3si1x8ArbGfRBdqXUHV4D3DRyHEVv0mDN&#10;YaHClj4ryn+2v0ZBevs+rK3PzqvieDpnaTrO8GSUGj73yw8Qnnr/CP+3V1rB7H02gfub8ARk8g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BeduJxwAAAN0AAAAPAAAAAAAA&#10;AAAAAAAAAKECAABkcnMvZG93bnJldi54bWxQSwUGAAAAAAQABAD5AAAAlQMAAAAA&#10;" strokecolor="#2f5496 [2408]" strokeweight="1.5pt"/>
          </v:group>
        </w:pict>
      </w:r>
      <w:r w:rsidR="00E673A2">
        <w:rPr>
          <w:rFonts w:ascii="ALFABET98" w:hAnsi="ALFABET98"/>
          <w:color w:val="A6A6A6" w:themeColor="background1" w:themeShade="A6"/>
          <w:sz w:val="72"/>
          <w:szCs w:val="72"/>
        </w:rPr>
        <w:t>M     M     M     M     M</w:t>
      </w:r>
    </w:p>
    <w:p w:rsidR="00E673A2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470" style="position:absolute;margin-left:-16.1pt;margin-top:9.4pt;width:521.25pt;height:36.85pt;z-index:-25097420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AVkHbEFQQAAPEPAAAOAAAAAAAAAAAAAAAAAC4CAABkcnMvZTJvRG9jLnhtbFBLAQItABQABgAI&#10;AAAAIQBYKw9o4AAAAAoBAAAPAAAAAAAAAAAAAAAAAG8GAABkcnMvZG93bnJldi54bWxQSwUGAAAA&#10;AAQABADzAAAAfAcAAAAA&#10;">
            <v:group id="Group 33" o:spid="_x0000_s147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IFOFoccAAADd&#10;AAAADwAAAAAAAAAAAAAAAACqAgAAZHJzL2Rvd25yZXYueG1sUEsFBgAAAAAEAAQA+gAAAJ4DAAAA&#10;AA==&#10;">
              <v:rect id="Rectangle 34" o:spid="_x0000_s147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c9LgMYA&#10;AADdAAAADwAAAGRycy9kb3ducmV2LnhtbESPT2vCQBTE74LfYXkFb7qxgtbUVewfi9dqJHh7ZF+z&#10;odm3Ibs18dt3BcHjMDO/YVab3tbiQq2vHCuYThIQxIXTFZcKsuNu/ALCB2SNtWNScCUPm/VwsMJU&#10;u46/6XIIpYgQ9ikqMCE0qZS+MGTRT1xDHL0f11oMUbal1C12EW5r+Zwkc2mx4rhgsKF3Q8Xv4c8q&#10;mJX5p8mzD5/ZaT7/Ol1Pb915p9Toqd++ggjUh0f43t5rBcvFcgG3N/EJyPU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c9LgMYAAADdAAAADwAAAAAAAAAAAAAAAACYAgAAZHJz&#10;L2Rvd25yZXYueG1sUEsFBgAAAAAEAAQA9QAAAIsDAAAAAA==&#10;" strokecolor="#2f5496 [2408]" strokeweight="1.5pt">
                <v:fill opacity="0"/>
              </v:rect>
              <v:rect id="Rectangle 35" o:spid="_x0000_s147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yorWsEA&#10;AADdAAAADwAAAGRycy9kb3ducmV2LnhtbERPTW+CQBC9N/E/bMbEW1kwWgt1NUZj26Pacp+wIxDZ&#10;WWRXoP++e2jS48v7Xm9H04ieOldbVpBEMQjiwuqaSwXfX8fnVxDOI2tsLJOCH3Kw3Uye1phpO/CZ&#10;+osvRQhhl6GCyvs2k9IVFRl0kW2JA3e1nUEfYFdK3eEQwk0j53H8Ig3WHBoqbGlfUXG7PIyCfHlo&#10;+UMaPiXHRbrMb+/3fWKUmk3H3RsIT6P/F/+5P7WCdJWGueFNeAJy8w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sqK1r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147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3h0F8cAAADdAAAADwAAAGRycy9kb3ducmV2LnhtbESPT2vCQBTE70K/w/IKvZlNPViTupGm&#10;IJiCh2op9PbIPvOn2bcxu9X47d2C4HGYmd8wy9VoOnGiwTWWFTxHMQji0uqGKwVf+/V0AcJ5ZI2d&#10;ZVJwIQer7GGyxFTbM3/SaecrESDsUlRQe9+nUrqyJoMusj1x8A52MOiDHCqpBzwHuOnkLI7n0mDD&#10;YaHGnt5rKn93f0ZBfvn43lpfHDeHn/ZY5PmswNYo9fQ4vr2C8DT6e/jW3mgFyUuSwP+b8ARkdg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veHQXxwAAAN0AAAAPAAAAAAAA&#10;AAAAAAAAAKECAABkcnMvZG93bnJldi54bWxQSwUGAAAAAAQABAD5AAAAlQMAAAAA&#10;" strokecolor="#2f5496 [2408]" strokeweight="1.5pt"/>
            <v:shape id="AutoShape 37" o:spid="_x0000_s147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PzcW8MAAADdAAAADwAAAGRycy9kb3ducmV2LnhtbERPy2rCQBTdC/2H4Rbc6aQuRFPH0AiC&#10;EbqoSqG7S+aaRzN3kswY4993FgWXh/PeJKNpxEC9qywreJtHIIhzqysuFFzO+9kKhPPIGhvLpOBB&#10;DpLty2SDsbZ3/qLh5AsRQtjFqKD0vo2ldHlJBt3ctsSBu9reoA+wL6Tu8R7CTSMXUbSUBisODSW2&#10;tCsp/z3djIL0cfz+tD7rDtefusvSdJFhbZSavo4f7yA8jf4p/ncftIL1Kgr7w5vwBOT2D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D83FvDAAAA3QAAAA8AAAAAAAAAAAAA&#10;AAAAoQIAAGRycy9kb3ducmV2LnhtbFBLBQYAAAAABAAEAPkAAACRAwAAAAA=&#10;" strokecolor="#2f5496 [2408]" strokeweight="1.5pt"/>
          </v:group>
        </w:pict>
      </w:r>
      <w:r w:rsidR="00E673A2">
        <w:rPr>
          <w:rFonts w:ascii="ALFABET98" w:hAnsi="ALFABET98"/>
          <w:color w:val="A6A6A6" w:themeColor="background1" w:themeShade="A6"/>
          <w:sz w:val="72"/>
          <w:szCs w:val="72"/>
        </w:rPr>
        <w:t>M     M     M     M     M</w:t>
      </w:r>
    </w:p>
    <w:p w:rsidR="00E673A2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464" style="position:absolute;margin-left:-16.1pt;margin-top:9.4pt;width:521.25pt;height:36.85pt;z-index:-25097318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">
            <v:group id="Group 33" o:spid="_x0000_s146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QdaCc8cAAADd&#10;AAAADwAAAAAAAAAAAAAAAACqAgAAZHJzL2Rvd25yZXYueG1sUEsFBgAAAAAEAAQA+gAAAJ4DAAAA&#10;AA==&#10;">
              <v:rect id="Rectangle 34" o:spid="_x0000_s146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EpMUsYA&#10;AADdAAAADwAAAGRycy9kb3ducmV2LnhtbESPQWvCQBSE7wX/w/KE3urGCmKja9C2ll5rI8HbI/vM&#10;BrNvQ3abxH/fLRQ8DjPzDbPJRtuInjpfO1YwnyUgiEuna64U5N+HpxUIH5A1No5JwY08ZNvJwwZT&#10;7Qb+ov4YKhEh7FNUYEJoUyl9aciin7mWOHoX11kMUXaV1B0OEW4b+ZwkS2mx5rhgsKVXQ+X1+GMV&#10;LKri3RT5m8/tvFh+nG6n/XA+KPU4HXdrEIHGcA//tz+1gpdVsoC/N/EJyO0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EpMUsYAAADdAAAADwAAAAAAAAAAAAAAAACYAgAAZHJz&#10;L2Rvd25yZXYueG1sUEsFBgAAAAAEAAQA9QAAAIsDAAAAAA==&#10;" strokecolor="#2f5496 [2408]" strokeweight="1.5pt">
                <v:fill opacity="0"/>
              </v:rect>
              <v:rect id="Rectangle 35" o:spid="_x0000_s146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kgjsMA&#10;AADdAAAADwAAAGRycy9kb3ducmV2LnhtbESPT4vCMBTE7wt+h/CEva1pRUVro4jirkf/3h/Nsy1t&#10;XmoTtfvtzcKCx2FmfsOky87U4kGtKy0riAcRCOLM6pJzBefT9msKwnlkjbVlUvBLDpaL3keKibZP&#10;PtDj6HMRIOwSVFB43yRSuqwgg25gG+LgXW1r0AfZ5lK3+AxwU8thFE2kwZLDQoENrQvKquPdKLiM&#10;Nw3/SMP7eDuajS/V920dG6U++91qDsJT59/h//ZOK5hNoxH8vQlPQC5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Nkgjs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146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It/w8UAAADdAAAADwAAAGRycy9kb3ducmV2LnhtbESPQYvCMBSE78L+h/AWvGmqoLjVKHZh&#10;wQp7UBfB26N5ttXmpTZR6783C4LHYWa+YWaL1lTiRo0rLSsY9CMQxJnVJecK/nY/vQkI55E1VpZJ&#10;wYMcLOYfnRnG2t55Q7etz0WAsItRQeF9HUvpsoIMur6tiYN3tI1BH2STS93gPcBNJYdRNJYGSw4L&#10;Bdb0XVB23l6NguSx3v9an15Wx8PpkibJMMWTUar72S6nIDy1/h1+tVdawdckGsH/m/AE5PwJ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It/w8UAAADdAAAADwAAAAAAAAAA&#10;AAAAAAChAgAAZHJzL2Rvd25yZXYueG1sUEsFBgAAAAAEAAQA+QAAAJMDAAAAAA==&#10;" strokecolor="#2f5496 [2408]" strokeweight="1.5pt"/>
            <v:shape id="AutoShape 37" o:spid="_x0000_s146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FnhtMcAAADdAAAADwAAAGRycy9kb3ducmV2LnhtbESPT2vCQBTE74V+h+UVeqsbPYiNWcUI&#10;gin0UFsEb4/syx/Nvo3ZrUm+fVcQehxm5jdMsh5MI27UudqygukkAkGcW11zqeDne/e2AOE8ssbG&#10;MikYycF69fyUYKxtz190O/hSBAi7GBVU3rexlC6vyKCb2JY4eIXtDPogu1LqDvsAN42cRdFcGqw5&#10;LFTY0rai/HL4NQrS8eP4aX123Ren8zVL01mGZ6PU68uwWYLwNPj/8KO91wreF9Ec7m/CE5Cr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AWeG0xwAAAN0AAAAPAAAAAAAA&#10;AAAAAAAAAKECAABkcnMvZG93bnJldi54bWxQSwUGAAAAAAQABAD5AAAAlQMAAAAA&#10;" strokecolor="#2f5496 [2408]" strokeweight="1.5pt"/>
          </v:group>
        </w:pict>
      </w:r>
      <w:r w:rsidR="00E673A2">
        <w:rPr>
          <w:rFonts w:ascii="ALFABET98" w:hAnsi="ALFABET98"/>
          <w:color w:val="A6A6A6" w:themeColor="background1" w:themeShade="A6"/>
          <w:sz w:val="72"/>
          <w:szCs w:val="72"/>
        </w:rPr>
        <w:t>M     M     M     M     M</w:t>
      </w:r>
    </w:p>
    <w:p w:rsidR="00E673A2" w:rsidRDefault="00E673A2" w:rsidP="00E673A2">
      <w:pPr>
        <w:spacing w:line="240" w:lineRule="auto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72"/>
          <w:szCs w:val="72"/>
        </w:rPr>
        <w:t xml:space="preserve"> </w:t>
      </w:r>
      <w:r>
        <w:rPr>
          <w:rFonts w:ascii="ALFABET98" w:hAnsi="ALFABET98"/>
          <w:sz w:val="36"/>
          <w:szCs w:val="36"/>
        </w:rPr>
        <w:t xml:space="preserve">   </w:t>
      </w:r>
      <w:r w:rsidR="00437EB7">
        <w:rPr>
          <w:rFonts w:ascii="ALFABET98" w:hAnsi="ALFABET98"/>
          <w:sz w:val="36"/>
          <w:szCs w:val="36"/>
        </w:rPr>
        <w:t xml:space="preserve">                              53</w:t>
      </w:r>
    </w:p>
    <w:p w:rsidR="00E673A2" w:rsidRDefault="00E673A2" w:rsidP="00E673A2">
      <w:pPr>
        <w:spacing w:line="240" w:lineRule="auto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36"/>
          <w:szCs w:val="36"/>
        </w:rPr>
        <w:t>Sayın velim, m harfinin üzerinden geçelim.</w:t>
      </w:r>
    </w:p>
    <w:p w:rsidR="00E673A2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lastRenderedPageBreak/>
        <w:pict>
          <v:group id="_x0000_s1458" style="position:absolute;margin-left:-16.1pt;margin-top:9.4pt;width:521.25pt;height:36.85pt;z-index:-25097216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1aThFQ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Ay1aThFQQAAPEPAAAOAAAAAAAAAAAAAAAAAC4CAABkcnMvZTJvRG9jLnhtbFBLAQItABQABgAI&#10;AAAAIQBYKw9o4AAAAAoBAAAPAAAAAAAAAAAAAAAAAG8GAABkcnMvZG93bnJldi54bWxQSwUGAAAA&#10;AAQABADzAAAAfAcAAAAA&#10;">
            <v:group id="Group 33" o:spid="_x0000_s146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gPrWZwwAAAN0AAAAP&#10;AAAAAAAAAAAAAAAAAKoCAABkcnMvZG93bnJldi54bWxQSwUGAAAAAAQABAD6AAAAmgMAAAAA&#10;">
              <v:rect id="Rectangle 34" o:spid="_x0000_s146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aJ7uMUA&#10;AADdAAAADwAAAGRycy9kb3ducmV2LnhtbESPT2vCQBTE74LfYXlCb7qxBdHUTeg/pddqJHh7ZF+z&#10;odm3Ibs18du7hYLHYWZ+w2zz0bbiQr1vHCtYLhIQxJXTDdcKiuNuvgbhA7LG1jEpuJKHPJtOtphq&#10;N/AXXQ6hFhHCPkUFJoQuldJXhiz6heuIo/fteoshyr6Wuschwm0rH5NkJS02HBcMdvRmqPo5/FoF&#10;T3X5Ycri3Rd2Wa72p+vpdTjvlHqYjS/PIAKN4R7+b39qBZt1soG/N/EJyOw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5onu4xQAAAN0AAAAPAAAAAAAAAAAAAAAAAJgCAABkcnMv&#10;ZG93bnJldi54bWxQSwUGAAAAAAQABAD1AAAAigMAAAAA&#10;" strokecolor="#2f5496 [2408]" strokeweight="1.5pt">
                <v:fill opacity="0"/>
              </v:rect>
              <v:rect id="Rectangle 35" o:spid="_x0000_s146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uwUMAA&#10;AADdAAAADwAAAGRycy9kb3ducmV2LnhtbERPy4rCMBTdC/5DuMLsNK3oUGujiOI4y/G1vzTXtrS5&#10;qU3U+veTxcAsD+edrXvTiCd1rrKsIJ5EIIhzqysuFFzO+3ECwnlkjY1lUvAmB+vVcJBhqu2Lj/Q8&#10;+UKEEHYpKii9b1MpXV6SQTexLXHgbrYz6APsCqk7fIVw08hpFH1KgxWHhhJb2paU16eHUXCd71o+&#10;SMM/8X62mF/rr/s2Nkp9jPrNEoSn3v+L/9zfWsEiicP+8CY8Abn6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DjuwUM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146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mnvHcYAAADdAAAADwAAAGRycy9kb3ducmV2LnhtbESPT4vCMBTE78J+h/CEvWlaD4tWo9gF&#10;wQoe/MPC3h7Ns602L7WJWr+9WVjwOMzMb5jZojO1uFPrKssK4mEEgji3uuJCwfGwGoxBOI+ssbZM&#10;Cp7kYDH/6M0w0fbBO7rvfSEChF2CCkrvm0RKl5dk0A1tQxy8k20N+iDbQuoWHwFuajmKoi9psOKw&#10;UGJD3yXll/3NKEifm5+t9dl1ffo9X7M0HWV4Nkp99rvlFISnzr/D/+21VjAZxzH8vQlPQM5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pp7x3GAAAA3QAAAA8AAAAAAAAA&#10;AAAAAAAAoQIAAGRycy9kb3ducmV2LnhtbFBLBQYAAAAABAAEAPkAAACUAwAAAAA=&#10;" strokecolor="#2f5496 [2408]" strokeweight="1.5pt"/>
            <v:shape id="AutoShape 37" o:spid="_x0000_s145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rtxascAAADdAAAADwAAAGRycy9kb3ducmV2LnhtbESPT2vCQBTE7wW/w/IK3urGHMSmrqER&#10;CqbQQ20RvD2yz/xp9m3Mbk3y7buC0OMwM79hNuloWnGl3tWWFSwXEQjiwuqaSwXfX29PaxDOI2ts&#10;LZOCiRyk29nDBhNtB/6k68GXIkDYJaig8r5LpHRFRQbdwnbEwTvb3qAPsi+l7nEIcNPKOIpW0mDN&#10;YaHCjnYVFT+HX6Mgm96PH9bnl/351FzyLItzbIxS88fx9QWEp9H/h+/tvVbwvF7GcHsTnoDc/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6u3FqxwAAAN0AAAAPAAAAAAAA&#10;AAAAAAAAAKECAABkcnMvZG93bnJldi54bWxQSwUGAAAAAAQABAD5AAAAlQMAAAAA&#10;" strokecolor="#2f5496 [2408]" strokeweight="1.5pt"/>
          </v:group>
        </w:pict>
      </w:r>
      <w:r w:rsidR="00E673A2">
        <w:rPr>
          <w:rFonts w:ascii="ALFABET98" w:hAnsi="ALFABET98"/>
          <w:color w:val="A6A6A6" w:themeColor="background1" w:themeShade="A6"/>
          <w:sz w:val="72"/>
          <w:szCs w:val="72"/>
        </w:rPr>
        <w:t>M     M     M     M     M</w:t>
      </w:r>
    </w:p>
    <w:p w:rsidR="00E673A2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452" style="position:absolute;margin-left:-16.1pt;margin-top:9.4pt;width:521.25pt;height:36.85pt;z-index:-25097113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BrOMM8FQQAAPEPAAAOAAAAAAAAAAAAAAAAAC4CAABkcnMvZTJvRG9jLnhtbFBLAQItABQABgAI&#10;AAAAIQBYKw9o4AAAAAoBAAAPAAAAAAAAAAAAAAAAAG8GAABkcnMvZG93bnJldi54bWxQSwUGAAAA&#10;AAQABADzAAAAfAcAAAAA&#10;">
            <v:group id="Group 33" o:spid="_x0000_s145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JKopQccAAADd&#10;AAAADwAAAAAAAAAAAAAAAACqAgAAZHJzL2Rvd25yZXYueG1sUEsFBgAAAAAEAAQA+gAAAJ4DAAAA&#10;AA==&#10;">
              <v:rect id="Rectangle 34" o:spid="_x0000_s145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TbnYMUA&#10;AADdAAAADwAAAGRycy9kb3ducmV2LnhtbESPT2vCQBTE70K/w/IK3nSTimKjq/SfpVc1Enp7ZJ/Z&#10;0OzbkN2a+O3dQsHjMDO/YdbbwTbiQp2vHStIpwkI4tLpmisF+XE3WYLwAVlj45gUXMnDdvMwWmOm&#10;Xc97uhxCJSKEfYYKTAhtJqUvDVn0U9cSR+/sOoshyq6SusM+wm0jn5JkIS3WHBcMtvRmqPw5/FoF&#10;s6r4MEX+7nObFovP0/X02n/vlBo/Di8rEIGGcA//t7+0gudlOoe/N/EJyM0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9NudgxQAAAN0AAAAPAAAAAAAAAAAAAAAAAJgCAABkcnMv&#10;ZG93bnJldi54bWxQSwUGAAAAAAQABAD1AAAAigMAAAAA&#10;" strokecolor="#2f5496 [2408]" strokeweight="1.5pt">
                <v:fill opacity="0"/>
              </v:rect>
              <v:rect id="Rectangle 35" o:spid="_x0000_s145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p6Nv8MA&#10;AADdAAAADwAAAGRycy9kb3ducmV2LnhtbESPQYvCMBSE74L/IbwFb5pWVLTbKKLoelx1vT+at22x&#10;ealNrPXfb4QFj8PMfMOkq85UoqXGlZYVxKMIBHFmdcm5gp/zbjgH4TyyxsoyKXiSg9Wy30sx0fbB&#10;R2pPPhcBwi5BBYX3dSKlywoy6Ea2Jg7er20M+iCbXOoGHwFuKjmOopk0WHJYKLCmTUHZ9XQ3Ci7T&#10;bc1f0vB3vJssppfr/raJjVKDj279CcJT59/h//ZBK1jM4xm83oQnIJ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p6Nv8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145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szS8scAAADdAAAADwAAAGRycy9kb3ducmV2LnhtbESPT2vCQBTE74V+h+UVvNWNHqyNrsEU&#10;CkboobYUvD2yz/wx+zZm1yR++26h4HGYmd8w62Q0jeipc5VlBbNpBII4t7riQsH31/vzEoTzyBob&#10;y6TgRg6SzePDGmNtB/6k/uALESDsYlRQet/GUrq8JINualvi4J1sZ9AH2RVSdzgEuGnkPIoW0mDF&#10;YaHElt5Kys+Hq1GQ3vY/H9Znl93pWF+yNJ1nWBulJk/jdgXC0+jv4f/2Tit4Xc5e4O9NeAJy8ws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qzNLyxwAAAN0AAAAPAAAAAAAA&#10;AAAAAAAAAKECAABkcnMvZG93bnJldi54bWxQSwUGAAAAAAQABAD5AAAAlQMAAAAA&#10;" strokecolor="#2f5496 [2408]" strokeweight="1.5pt"/>
            <v:shape id="AutoShape 37" o:spid="_x0000_s145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1NGgMMAAADdAAAADwAAAGRycy9kb3ducmV2LnhtbERPy4rCMBTdC/MP4Q6401QXoh1TsQMD&#10;VnChDgOzuzS3D21uahO1/r1ZCC4P571c9aYRN+pcbVnBZByBIM6trrlU8Hv8Gc1BOI+ssbFMCh7k&#10;YJV8DJYYa3vnPd0OvhQhhF2MCirv21hKl1dk0I1tSxy4wnYGfYBdKXWH9xBuGjmNopk0WHNoqLCl&#10;74ry8+FqFKSP7d/O+uyyKf5PlyxNpxmejFLDz379BcJT79/il3ujFSzmkzA3vAlPQCZP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tTRoDDAAAA3QAAAA8AAAAAAAAAAAAA&#10;AAAAoQIAAGRycy9kb3ducmV2LnhtbFBLBQYAAAAABAAEAPkAAACRAwAAAAA=&#10;" strokecolor="#2f5496 [2408]" strokeweight="1.5pt"/>
          </v:group>
        </w:pict>
      </w:r>
      <w:r w:rsidR="00E673A2">
        <w:rPr>
          <w:rFonts w:ascii="ALFABET98" w:hAnsi="ALFABET98"/>
          <w:color w:val="A6A6A6" w:themeColor="background1" w:themeShade="A6"/>
          <w:sz w:val="72"/>
          <w:szCs w:val="72"/>
        </w:rPr>
        <w:t>M     M     M     M     M</w:t>
      </w:r>
    </w:p>
    <w:p w:rsidR="00E673A2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446" style="position:absolute;margin-left:-16.1pt;margin-top:9.4pt;width:521.25pt;height:36.85pt;z-index:-25097011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tASUEg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Dh&#10;tASUEgQAAPEPAAAOAAAAAAAAAAAAAAAAAC4CAABkcnMvZTJvRG9jLnhtbFBLAQItABQABgAIAAAA&#10;IQBYKw9o4AAAAAoBAAAPAAAAAAAAAAAAAAAAAGwGAABkcnMvZG93bnJldi54bWxQSwUGAAAAAAQA&#10;BADzAAAAeQcAAAAA&#10;">
            <v:group id="Group 33" o:spid="_x0000_s144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f3l/8QAAADdAAAA&#10;DwAAAAAAAAAAAAAAAACqAgAAZHJzL2Rvd25yZXYueG1sUEsFBgAAAAAEAAQA+gAAAJsDAAAAAA==&#10;">
              <v:rect id="Rectangle 34" o:spid="_x0000_s145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GEr3sUA&#10;AADdAAAADwAAAGRycy9kb3ducmV2LnhtbESPT4vCMBTE7wv7HcJb8LamVRCtRtl/yl5XK8Xbo3k2&#10;xealNFlbv71ZWPA4zMxvmNVmsI24UudrxwrScQKCuHS65kpBfti+zkH4gKyxcUwKbuRhs35+WmGm&#10;Xc8/dN2HSkQI+wwVmBDaTEpfGrLox64ljt7ZdRZDlF0ldYd9hNtGTpJkJi3WHBcMtvRhqLzsf62C&#10;aVV8mSL/9LlNi9nueDu+96etUqOX4W0JItAQHuH/9rdWsJhPUvh7E5+AX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MYSvexQAAAN0AAAAPAAAAAAAAAAAAAAAAAJgCAABkcnMv&#10;ZG93bnJldi54bWxQSwUGAAAAAAQABAD1AAAAigMAAAAA&#10;" strokecolor="#2f5496 [2408]" strokeweight="1.5pt">
                <v:fill opacity="0"/>
              </v:rect>
              <v:rect id="Rectangle 35" o:spid="_x0000_s145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lBAcQA&#10;AADdAAAADwAAAGRycy9kb3ducmV2LnhtbESPQWvCQBSE7wX/w/KE3ppNghaTugZJse2xar0/ss8k&#10;mH2bZldN/31XEDwOM/MNsyxG04kLDa61rCCJYhDEldUt1wp+9puXBQjnkTV2lknBHzkoVpOnJeba&#10;XnlLl52vRYCwy1FB432fS+mqhgy6yPbEwTvawaAPcqilHvAa4KaTaRy/SoMth4UGeyobqk67s1Fw&#10;mL/3/CkNfyebWTY/nD5+y8Qo9Twd128gPI3+Eb63v7SCbJGmcHsTnoBc/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/JQQH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144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5seTMcAAADdAAAADwAAAGRycy9kb3ducmV2LnhtbESPT2vCQBTE7wW/w/KE3uqmKYiNbqQR&#10;BFPwUFsEb4/sM3/Mvo3ZrcZv7wqFHoeZ+Q2zWA6mFRfqXW1ZweskAkFcWF1zqeDne/0yA+E8ssbW&#10;Mim4kYNlOnpaYKLtlb/osvOlCBB2CSqovO8SKV1RkUE3sR1x8I62N+iD7Eupe7wGuGllHEVTabDm&#10;sFBhR6uKitPu1yjIbp/7rfX5eXM8NOc8y+IcG6PU83j4mIPwNPj/8F97oxW8z+I3eLwJT0Cm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bmx5MxwAAAN0AAAAPAAAAAAAA&#10;AAAAAAAAAKECAABkcnMvZG93bnJldi54bWxQSwUGAAAAAAQABAD5AAAAlQMAAAAA&#10;" strokecolor="#2f5496 [2408]" strokeweight="1.5pt"/>
            <v:shape id="AutoShape 37" o:spid="_x0000_s144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HKGOMcAAADdAAAADwAAAGRycy9kb3ducmV2LnhtbESPT2vCQBTE7wW/w/KE3uqmoYiNbqQR&#10;BFPwUFsEb4/sM3/Mvo3ZrcZv7wqFHoeZ+Q2zWA6mFRfqXW1ZweskAkFcWF1zqeDne/0yA+E8ssbW&#10;Mim4kYNlOnpaYKLtlb/osvOlCBB2CSqovO8SKV1RkUE3sR1x8I62N+iD7Eupe7wGuGllHEVTabDm&#10;sFBhR6uKitPu1yjIbp/7rfX5eXM8NOc8y+IcG6PU83j4mIPwNPj/8F97oxW8z+I3eLwJT0Cm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UcoY4xwAAAN0AAAAPAAAAAAAA&#10;AAAAAAAAAKECAABkcnMvZG93bnJldi54bWxQSwUGAAAAAAQABAD5AAAAlQMAAAAA&#10;" strokecolor="#2f5496 [2408]" strokeweight="1.5pt"/>
          </v:group>
        </w:pict>
      </w:r>
      <w:r w:rsidR="00E673A2">
        <w:rPr>
          <w:rFonts w:ascii="ALFABET98" w:hAnsi="ALFABET98"/>
          <w:color w:val="A6A6A6" w:themeColor="background1" w:themeShade="A6"/>
          <w:sz w:val="72"/>
          <w:szCs w:val="72"/>
        </w:rPr>
        <w:t>M     M     M     M     M</w:t>
      </w:r>
    </w:p>
    <w:p w:rsidR="00E673A2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440" style="position:absolute;margin-left:-16.1pt;margin-top:9.4pt;width:521.25pt;height:36.85pt;z-index:-25096908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">
            <v:group id="Group 33" o:spid="_x0000_s144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1WNgQxgAAAN0A&#10;AAAPAAAAAAAAAAAAAAAAAKoCAABkcnMvZG93bnJldi54bWxQSwUGAAAAAAQABAD6AAAAnQMAAAAA&#10;">
              <v:rect id="Rectangle 34" o:spid="_x0000_s144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MQWMcUA&#10;AADdAAAADwAAAGRycy9kb3ducmV2LnhtbESPQWvCQBSE74L/YXlCb7rRgtrUVbTV0qs2Enp7ZF+z&#10;odm3Ibua+O+7BcHjMDPfMKtNb2txpdZXjhVMJwkI4sLpiksF2ddhvAThA7LG2jEpuJGHzXo4WGGq&#10;XcdHup5CKSKEfYoKTAhNKqUvDFn0E9cQR+/HtRZDlG0pdYtdhNtazpJkLi1WHBcMNvRmqPg9XayC&#10;5zLfmzx795md5vOP8+28674PSj2N+u0riEB9eITv7U+t4GU5W8D/m/gE5Po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xBYxxQAAAN0AAAAPAAAAAAAAAAAAAAAAAJgCAABkcnMv&#10;ZG93bnJldi54bWxQSwUGAAAAAAQABAD1AAAAigMAAAAA&#10;" strokecolor="#2f5496 [2408]" strokeweight="1.5pt">
                <v:fill opacity="0"/>
              </v:rect>
              <v:rect id="Rectangle 35" o:spid="_x0000_s144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F268EA&#10;AADdAAAADwAAAGRycy9kb3ducmV2LnhtbERPyW7CMBC9I/EP1iBxAyeoQZBiEKIK5chS7qN4SCLi&#10;cRq7Sfr3+FCpx6e3b3aDqUVHrassK4jnEQji3OqKCwVft2y2AuE8ssbaMin4JQe77Xi0wVTbni/U&#10;XX0hQgi7FBWU3jeplC4vyaCb24Y4cA/bGvQBtoXULfYh3NRyEUVLabDi0FBiQ4eS8uf1xyi4Jx8N&#10;f0rD5zh7Wyf35/H7EBulppNh/w7C0+D/xX/uk1awXi3C3PAmPAG5f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4hduv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144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MppscAAADdAAAADwAAAGRycy9kb3ducmV2LnhtbESPQWvCQBSE74X+h+UVems25iAas4op&#10;FEzBQ20p9PbIPrPR7NuYXTX+e7dQ6HGYmW+YYjXaTlxo8K1jBZMkBUFcO91yo+Dr8+1lBsIHZI2d&#10;Y1JwIw+r5eNDgbl2V/6gyy40IkLY56jAhNDnUvrakEWfuJ44ens3WAxRDo3UA14j3HYyS9OptNhy&#10;XDDY06uh+rg7WwXl7f1760J12ux/DqeqLLMKD1ap56dxvQARaAz/4b/2RiuYz7I5/L6JT0Au7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6cymmxwAAAN0AAAAPAAAAAAAA&#10;AAAAAAAAAKECAABkcnMvZG93bnJldi54bWxQSwUGAAAAAAQABAD5AAAAlQMAAAAA&#10;" strokecolor="#2f5496 [2408]" strokeweight="1.5pt"/>
            <v:shape id="AutoShape 37" o:spid="_x0000_s144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pAW5sQAAADdAAAADwAAAGRycy9kb3ducmV2LnhtbERPTWvCQBC9F/wPywi91Y0pFI2uoREK&#10;ptCDWgrehuyYxGZnY3abxH/fPQgeH+97nY6mET11rrasYD6LQBAXVtdcKvg+frwsQDiPrLGxTApu&#10;5CDdTJ7WmGg78J76gy9FCGGXoILK+zaR0hUVGXQz2xIH7mw7gz7ArpS6wyGEm0bGUfQmDdYcGips&#10;aVtR8Xv4Mwqy2+fPl/X5dXc+Xa55lsU5XoxSz9PxfQXC0+gf4rt7pxUsF69hf3gTnoDc/A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ukBbmxAAAAN0AAAAPAAAAAAAAAAAA&#10;AAAAAKECAABkcnMvZG93bnJldi54bWxQSwUGAAAAAAQABAD5AAAAkgMAAAAA&#10;" strokecolor="#2f5496 [2408]" strokeweight="1.5pt"/>
          </v:group>
        </w:pict>
      </w:r>
      <w:r w:rsidR="00E673A2">
        <w:rPr>
          <w:rFonts w:ascii="ALFABET98" w:hAnsi="ALFABET98"/>
          <w:color w:val="A6A6A6" w:themeColor="background1" w:themeShade="A6"/>
          <w:sz w:val="72"/>
          <w:szCs w:val="72"/>
        </w:rPr>
        <w:t>M     M     M     M     M</w:t>
      </w:r>
    </w:p>
    <w:p w:rsidR="00E673A2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434" style="position:absolute;margin-left:-16.1pt;margin-top:9.4pt;width:521.25pt;height:36.85pt;z-index:-25096806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">
            <v:group id="Group 33" o:spid="_x0000_s143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PukjOxgAAAN0A&#10;AAAPAAAAAAAAAAAAAAAAAKoCAABkcnMvZG93bnJldi54bWxQSwUGAAAAAAQABAD6AAAAnQMAAAAA&#10;">
              <v:rect id="Rectangle 34" o:spid="_x0000_s143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aG78YA&#10;AADdAAAADwAAAGRycy9kb3ducmV2LnhtbESPQWvCQBSE70L/w/IKvZmNBsSmrtLaKr3WRkJvj+wz&#10;G8y+Ddmtif/eLRQ8DjPzDbPajLYVF+p941jBLElBEFdON1wrKL530yUIH5A1to5JwZU8bNYPkxXm&#10;2g38RZdDqEWEsM9RgQmhy6X0lSGLPnEdcfROrrcYouxrqXscIty2cp6mC2mx4bhgsKOtoep8+LUK&#10;srr8MGXx7gs7Kxf74/X4NvzslHp6HF9fQAQawz383/7UCp6XWQZ/b+ITkO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iaG78YAAADdAAAADwAAAAAAAAAAAAAAAACYAgAAZHJz&#10;L2Rvd25yZXYueG1sUEsFBgAAAAAEAAQA9QAAAIsDAAAAAA==&#10;" strokecolor="#2f5496 [2408]" strokeweight="1.5pt">
                <v:fill opacity="0"/>
              </v:rect>
              <v:rect id="Rectangle 35" o:spid="_x0000_s143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rXqM8MA&#10;AADdAAAADwAAAGRycy9kb3ducmV2LnhtbESPS4vCQBCE74L/YWjBm06yPtDoKKKoe9z1cW8ybRLM&#10;9GQzo8Z/7ywIHouq+oqaLxtTijvVrrCsIO5HIIhTqwvOFJyO294EhPPIGkvLpOBJDpaLdmuOibYP&#10;/qX7wWciQNglqCD3vkqkdGlOBl3fVsTBu9jaoA+yzqSu8RHgppRfUTSWBgsOCzlWtM4pvR5uRsF5&#10;tKl4Lw3/xNvhdHS+7v7WsVGq22lWMxCeGv8Jv9vfWsF0MhjC/5vwBOTi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rXqM8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143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ue1fscAAADdAAAADwAAAGRycy9kb3ducmV2LnhtbESPT2vCQBTE7wW/w/IK3uqmSouNbsQU&#10;CqbgQS2Ct0f25Y9m38bsVuO37woFj8PM/IaZL3rTiAt1rras4HUUgSDOra65VPCz+3qZgnAeWWNj&#10;mRTcyMEiGTzNMdb2yhu6bH0pAoRdjAoq79tYSpdXZNCNbEscvMJ2Bn2QXSl1h9cAN40cR9G7NFhz&#10;WKiwpc+K8tP21yhIb9/7tfXZeVUcjucsTccZHo1Sw+d+OQPhqfeP8H97pRV8TCdvcH8TnoBM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+57V+xwAAAN0AAAAPAAAAAAAA&#10;AAAAAAAAAKECAABkcnMvZG93bnJldi54bWxQSwUGAAAAAAQABAD5AAAAlQMAAAAA&#10;" strokecolor="#2f5496 [2408]" strokeweight="1.5pt"/>
            <v:shape id="AutoShape 37" o:spid="_x0000_s143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jUrCccAAADdAAAADwAAAGRycy9kb3ducmV2LnhtbESPQWvCQBSE7wX/w/KE3upGC8GmrtII&#10;BVPw0FSE3h7ZZxKbfRuzW5P8+65Q8DjMzDfMajOYRlypc7VlBfNZBIK4sLrmUsHh6/1pCcJ5ZI2N&#10;ZVIwkoPNevKwwkTbnj/pmvtSBAi7BBVU3reJlK6oyKCb2ZY4eCfbGfRBdqXUHfYBbhq5iKJYGqw5&#10;LFTY0rai4if/NQrS8eO4tz677E7f50uWposMz0apx+nw9grC0+Dv4f/2Tit4WT7H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ONSsJxwAAAN0AAAAPAAAAAAAA&#10;AAAAAAAAAKECAABkcnMvZG93bnJldi54bWxQSwUGAAAAAAQABAD5AAAAlQMAAAAA&#10;" strokecolor="#2f5496 [2408]" strokeweight="1.5pt"/>
          </v:group>
        </w:pict>
      </w:r>
      <w:r w:rsidR="00E673A2">
        <w:rPr>
          <w:rFonts w:ascii="ALFABET98" w:hAnsi="ALFABET98"/>
          <w:color w:val="A6A6A6" w:themeColor="background1" w:themeShade="A6"/>
          <w:sz w:val="72"/>
          <w:szCs w:val="72"/>
        </w:rPr>
        <w:t>M     M     M     M     M</w:t>
      </w:r>
    </w:p>
    <w:p w:rsidR="00E673A2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428" style="position:absolute;margin-left:-16.1pt;margin-top:9.4pt;width:521.25pt;height:36.85pt;z-index:-25096704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Cd9YXoFQQAAPEPAAAOAAAAAAAAAAAAAAAAAC4CAABkcnMvZTJvRG9jLnhtbFBLAQItABQABgAI&#10;AAAAIQBYKw9o4AAAAAoBAAAPAAAAAAAAAAAAAAAAAG8GAABkcnMvZG93bnJldi54bWxQSwUGAAAA&#10;AAQABADzAAAAfAcAAAAA&#10;">
            <v:group id="Group 33" o:spid="_x0000_s143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uUn8kwwAAAN0AAAAP&#10;AAAAAAAAAAAAAAAAAKoCAABkcnMvZG93bnJldi54bWxQSwUGAAAAAAQABAD6AAAAmgMAAAAA&#10;">
              <v:rect id="Rectangle 34" o:spid="_x0000_s143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86xBcUA&#10;AADdAAAADwAAAGRycy9kb3ducmV2LnhtbESPQWvCQBSE7wX/w/IEb3VjBdHUVbRq8VqNhN4e2dds&#10;aPZtyK4m/vuuUPA4zMw3zHLd21rcqPWVYwWTcQKCuHC64lJBdj68zkH4gKyxdkwK7uRhvRq8LDHV&#10;ruMvup1CKSKEfYoKTAhNKqUvDFn0Y9cQR+/HtRZDlG0pdYtdhNtaviXJTFqsOC4YbOjDUPF7uloF&#10;0zLfmzzb+cxO8tnn5X7Zdt8HpUbDfvMOIlAfnuH/9lErWMynC3i8iU9Ar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3zrEFxQAAAN0AAAAPAAAAAAAAAAAAAAAAAJgCAABkcnMv&#10;ZG93bnJldi54bWxQSwUGAAAAAAQABAD1AAAAigMAAAAA&#10;" strokecolor="#2f5496 [2408]" strokeweight="1.5pt">
                <v:fill opacity="0"/>
              </v:rect>
              <v:rect id="Rectangle 35" o:spid="_x0000_s143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YifTcAA&#10;AADdAAAADwAAAGRycy9kb3ducmV2LnhtbERPTYvCMBC9C/6HMMLeNK2oaG0UUVz36Lp6H5qxLW0m&#10;tYla//3mIHh8vO903ZlaPKh1pWUF8SgCQZxZXXKu4Py3H85BOI+ssbZMCl7kYL3q91JMtH3yLz1O&#10;PhchhF2CCgrvm0RKlxVk0I1sQxy4q20N+gDbXOoWnyHc1HIcRTNpsOTQUGBD24Ky6nQ3Ci7TXcMH&#10;afgY7yeL6aX6vm1jo9TXoNssQXjq/Ef8dv9oBYv5JOwPb8ITkKt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YifTc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143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drAAMcAAADdAAAADwAAAGRycy9kb3ducmV2LnhtbESPT2vCQBTE74V+h+UVvNWNIsVG12AK&#10;BSP0UFsK3h7ZZ/6YfRuzaxK/fbdQ8DjMzG+YdTKaRvTUucqygtk0AkGcW11xoeD76/15CcJ5ZI2N&#10;ZVJwIwfJ5vFhjbG2A39Sf/CFCBB2MSoovW9jKV1ekkE3tS1x8E62M+iD7AqpOxwC3DRyHkUv0mDF&#10;YaHElt5Kys+Hq1GQ3vY/H9Znl93pWF+yNJ1nWBulJk/jdgXC0+jv4f/2Tit4XS5m8PcmPAG5+Q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Z2sAAxwAAAN0AAAAPAAAAAAAA&#10;AAAAAAAAAKECAABkcnMvZG93bnJldi54bWxQSwUGAAAAAAQABAD5AAAAlQMAAAAA&#10;" strokecolor="#2f5496 [2408]" strokeweight="1.5pt"/>
            <v:shape id="AutoShape 37" o:spid="_x0000_s142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Qhed8cAAADdAAAADwAAAGRycy9kb3ducmV2LnhtbESPT2vCQBTE7wW/w/KE3uqmoYiNbqQR&#10;BFPwUFsEb4/sM3/Mvo3ZrcZv7wqFHoeZ+Q2zWA6mFRfqXW1ZweskAkFcWF1zqeDne/0yA+E8ssbW&#10;Mim4kYNlOnpaYKLtlb/osvOlCBB2CSqovO8SKV1RkUE3sR1x8I62N+iD7Eupe7wGuGllHEVTabDm&#10;sFBhR6uKitPu1yjIbp/7rfX5eXM8NOc8y+IcG6PU83j4mIPwNPj/8F97oxW8z95ieLwJT0Cm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pCF53xwAAAN0AAAAPAAAAAAAA&#10;AAAAAAAAAKECAABkcnMvZG93bnJldi54bWxQSwUGAAAAAAQABAD5AAAAlQMAAAAA&#10;" strokecolor="#2f5496 [2408]" strokeweight="1.5pt"/>
          </v:group>
        </w:pict>
      </w:r>
      <w:r w:rsidR="00E673A2">
        <w:rPr>
          <w:rFonts w:ascii="ALFABET98" w:hAnsi="ALFABET98"/>
          <w:color w:val="A6A6A6" w:themeColor="background1" w:themeShade="A6"/>
          <w:sz w:val="72"/>
          <w:szCs w:val="72"/>
        </w:rPr>
        <w:t>M     M     M     M     M</w:t>
      </w:r>
    </w:p>
    <w:p w:rsidR="00E673A2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422" style="position:absolute;margin-left:-16.1pt;margin-top:9.4pt;width:521.25pt;height:36.85pt;z-index:-25096601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Ao3C6bFQQAAPEPAAAOAAAAAAAAAAAAAAAAAC4CAABkcnMvZTJvRG9jLnhtbFBLAQItABQABgAI&#10;AAAAIQBYKw9o4AAAAAoBAAAPAAAAAAAAAAAAAAAAAG8GAABkcnMvZG93bnJldi54bWxQSwUGAAAA&#10;AAQABADzAAAAfAcAAAAA&#10;">
            <v:group id="Group 33" o:spid="_x0000_s142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NxkGXMcAAADd&#10;AAAADwAAAAAAAAAAAAAAAACqAgAAZHJzL2Rvd25yZXYueG1sUEsFBgAAAAAEAAQA+gAAAJ4DAAAA&#10;AA==&#10;">
              <v:rect id="Rectangle 34" o:spid="_x0000_s142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oXIfcYA&#10;AADdAAAADwAAAGRycy9kb3ducmV2LnhtbESPQWvCQBSE70L/w/IKvenG2opGV7G2Fq+1keDtkX1m&#10;g9m3Ibs18d93CwWPw8x8wyzXva3FlVpfOVYwHiUgiAunKy4VZN+74QyED8gaa8ek4EYe1quHwRJT&#10;7Tr+oushlCJC2KeowITQpFL6wpBFP3INcfTOrrUYomxLqVvsItzW8jlJptJixXHBYENbQ8Xl8GMV&#10;TMr8w+TZu8/sOJ9+Hm/Ht+60U+rpsd8sQATqwz38395rBfPZyyv8vYlPQK5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oXIfcYAAADdAAAADwAAAAAAAAAAAAAAAACYAgAAZHJz&#10;L2Rvd25yZXYueG1sUEsFBgAAAAAEAAQA9QAAAIsDAAAAAA==&#10;" strokecolor="#2f5496 [2408]" strokeweight="1.5pt">
                <v:fill opacity="0"/>
              </v:rect>
              <v:rect id="Rectangle 35" o:spid="_x0000_s142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S2iosIA&#10;AADdAAAADwAAAGRycy9kb3ducmV2LnhtbESPzarCMBSE94LvEI7gTtOKivYaRRSvLv3dH5pz22Jz&#10;UpuovW9vBMHlMDPfMLNFY0rxoNoVlhXE/QgEcWp1wZmC82nTm4BwHlljaZkU/JODxbzdmmGi7ZMP&#10;9Dj6TAQIuwQV5N5XiZQuzcmg69uKOHh/tjbog6wzqWt8Brgp5SCKxtJgwWEhx4pWOaXX490ouIzW&#10;FW+l4X28GU5Hl+vvbRUbpbqdZvkDwlPjv+FPe6cVTCfDMbzfhCcg5y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9LaKi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142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X/978cAAADdAAAADwAAAGRycy9kb3ducmV2LnhtbESPT2vCQBTE7wW/w/IK3uqmIq2NbsQU&#10;CqbgQS2Ct0f25Y9m38bsVuO37woFj8PM/IaZL3rTiAt1rras4HUUgSDOra65VPCz+3qZgnAeWWNj&#10;mRTcyMEiGTzNMdb2yhu6bH0pAoRdjAoq79tYSpdXZNCNbEscvMJ2Bn2QXSl1h9cAN40cR9GbNFhz&#10;WKiwpc+K8tP21yhIb9/7tfXZeVUcjucsTccZHo1Sw+d+OQPhqfeP8H97pRV8TCfvcH8TnoBM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5f/3vxwAAAN0AAAAPAAAAAAAA&#10;AAAAAAAAAKECAABkcnMvZG93bnJldi54bWxQSwUGAAAAAAQABAD5AAAAlQMAAAAA&#10;" strokecolor="#2f5496 [2408]" strokeweight="1.5pt"/>
            <v:shape id="AutoShape 37" o:spid="_x0000_s142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OBpncQAAADdAAAADwAAAGRycy9kb3ducmV2LnhtbERPTWvCQBC9F/wPywi91Y2hFI2uoREK&#10;ptCDWgrehuyYxGZnY3abxH/fPQgeH+97nY6mET11rrasYD6LQBAXVtdcKvg+frwsQDiPrLGxTApu&#10;5CDdTJ7WmGg78J76gy9FCGGXoILK+zaR0hUVGXQz2xIH7mw7gz7ArpS6wyGEm0bGUfQmDdYcGips&#10;aVtR8Xv4Mwqy2+fPl/X5dXc+Xa55lsU5XoxSz9PxfQXC0+gf4rt7pxUsF69hbngTnoDc/A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I4GmdxAAAAN0AAAAPAAAAAAAAAAAA&#10;AAAAAKECAABkcnMvZG93bnJldi54bWxQSwUGAAAAAAQABAD5AAAAkgMAAAAA&#10;" strokecolor="#2f5496 [2408]" strokeweight="1.5pt"/>
          </v:group>
        </w:pict>
      </w:r>
      <w:r w:rsidR="00E673A2">
        <w:rPr>
          <w:rFonts w:ascii="ALFABET98" w:hAnsi="ALFABET98"/>
          <w:color w:val="A6A6A6" w:themeColor="background1" w:themeShade="A6"/>
          <w:sz w:val="72"/>
          <w:szCs w:val="72"/>
        </w:rPr>
        <w:t>M     M     M     M     M</w:t>
      </w:r>
    </w:p>
    <w:p w:rsidR="00E673A2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416" style="position:absolute;margin-left:-16.1pt;margin-top:9.4pt;width:521.25pt;height:36.85pt;z-index:-25096499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uIvyFAQAAPEPAAAOAAAAZHJzL2Uyb0RvYy54bWzsV9tu4zYQfS/QfyD4nuhi+SZEWQS+BAW2&#10;7aK7/QBaoi6oRKokHTld9N87HEqyHWf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">
            <v:group id="Group 33" o:spid="_x0000_s141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N+5aCwwAAAN0AAAAP&#10;AAAAAAAAAAAAAAAAAKoCAABkcnMvZG93bnJldi54bWxQSwUGAAAAAAQABAD6AAAAmgMAAAAA&#10;">
              <v:rect id="Rectangle 34" o:spid="_x0000_s142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GdYo8UA&#10;AADdAAAADwAAAGRycy9kb3ducmV2LnhtbESPT2vCQBTE70K/w/IK3nSTimKjq/SfpVc1Enp7ZJ/Z&#10;0OzbkN2a+O3dQsHjMDO/YdbbwTbiQp2vHStIpwkI4tLpmisF+XE3WYLwAVlj45gUXMnDdvMwWmOm&#10;Xc97uhxCJSKEfYYKTAhtJqUvDVn0U9cSR+/sOoshyq6SusM+wm0jn5JkIS3WHBcMtvRmqPw5/FoF&#10;s6r4MEX+7nObFovP0/X02n/vlBo/Di8rEIGGcA//t7+0guflPIW/N/EJyM0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Z1ijxQAAAN0AAAAPAAAAAAAAAAAAAAAAAJgCAABkcnMv&#10;ZG93bnJldi54bWxQSwUGAAAAAAQABAD1AAAAigMAAAAA&#10;" strokecolor="#2f5496 [2408]" strokeweight="1.5pt">
                <v:fill opacity="0"/>
              </v:rect>
              <v:rect id="Rectangle 35" o:spid="_x0000_s142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88yfMQA&#10;AADdAAAADwAAAGRycy9kb3ducmV2LnhtbESPQWvCQBSE7wX/w/KE3uomYoqm2YhYrD1Wbe6P7DMJ&#10;yb5Ns6vGf98tFDwOM/MNk61H04krDa6xrCCeRSCIS6sbrhR8n3YvSxDOI2vsLJOCOzlY55OnDFNt&#10;b3yg69FXIkDYpaig9r5PpXRlTQbdzPbEwTvbwaAPcqikHvAW4KaT8yh6lQYbDgs19rStqWyPF6Og&#10;SN573kvDX/FusUqK9uNnGxulnqfj5g2Ep9E/wv/tT61gtUzm8PcmPAGZ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fPMnz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141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51tMccAAADdAAAADwAAAGRycy9kb3ducmV2LnhtbESPT2vCQBTE7wW/w/IK3uqmSouNbsQU&#10;CqbgQS2Ct0f25Y9m38bsVuO37woFj8PM/IaZL3rTiAt1rras4HUUgSDOra65VPCz+3qZgnAeWWNj&#10;mRTcyMEiGTzNMdb2yhu6bH0pAoRdjAoq79tYSpdXZNCNbEscvMJ2Bn2QXSl1h9cAN40cR9G7NFhz&#10;WKiwpc+K8tP21yhIb9/7tfXZeVUcjucsTccZHo1Sw+d+OQPhqfeP8H97pRV8TN8mcH8TnoBM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DnW0xxwAAAN0AAAAPAAAAAAAA&#10;AAAAAAAAAKECAABkcnMvZG93bnJldi54bWxQSwUGAAAAAAQABAD5AAAAlQMAAAAA&#10;" strokecolor="#2f5496 [2408]" strokeweight="1.5pt"/>
            <v:shape id="AutoShape 37" o:spid="_x0000_s141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HT1RccAAADdAAAADwAAAGRycy9kb3ducmV2LnhtbESPT2vCQBTE7wW/w/IK3uqmYouNbsQU&#10;CqbgQS2Ct0f25Y9m38bsVuO37woFj8PM/IaZL3rTiAt1rras4HUUgSDOra65VPCz+3qZgnAeWWNj&#10;mRTcyMEiGTzNMdb2yhu6bH0pAoRdjAoq79tYSpdXZNCNbEscvMJ2Bn2QXSl1h9cAN40cR9G7NFhz&#10;WKiwpc+K8tP21yhIb9/7tfXZeVUcjucsTccZHo1Sw+d+OQPhqfeP8H97pRV8TN8mcH8TnoBM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MdPVFxwAAAN0AAAAPAAAAAAAA&#10;AAAAAAAAAKECAABkcnMvZG93bnJldi54bWxQSwUGAAAAAAQABAD5AAAAlQMAAAAA&#10;" strokecolor="#2f5496 [2408]" strokeweight="1.5pt"/>
          </v:group>
        </w:pict>
      </w:r>
      <w:r w:rsidR="00E673A2">
        <w:rPr>
          <w:rFonts w:ascii="ALFABET98" w:hAnsi="ALFABET98"/>
          <w:color w:val="A6A6A6" w:themeColor="background1" w:themeShade="A6"/>
          <w:sz w:val="72"/>
          <w:szCs w:val="72"/>
        </w:rPr>
        <w:t>M     M     M     M     M</w:t>
      </w:r>
    </w:p>
    <w:p w:rsidR="00E673A2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lastRenderedPageBreak/>
        <w:pict>
          <v:group id="_x0000_s1410" style="position:absolute;margin-left:-16.1pt;margin-top:9.4pt;width:521.25pt;height:36.85pt;z-index:-25096396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">
            <v:group id="Group 33" o:spid="_x0000_s141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tXqttxgAAAN0A&#10;AAAPAAAAAAAAAAAAAAAAAKoCAABkcnMvZG93bnJldi54bWxQSwUGAAAAAAQABAD6AAAAnQMAAAAA&#10;">
              <v:rect id="Rectangle 34" o:spid="_x0000_s141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MJlTMYA&#10;AADdAAAADwAAAGRycy9kb3ducmV2LnhtbESPQWvCQBSE70L/w/IKvdWNlVqNrmJtLV61keDtkX1m&#10;g9m3Ibs18d93CwWPw8x8wyxWva3FlVpfOVYwGiYgiAunKy4VZN/b5ykIH5A11o5JwY08rJYPgwWm&#10;2nW8p+shlCJC2KeowITQpFL6wpBFP3QNcfTOrrUYomxLqVvsItzW8iVJJtJixXHBYEMbQ8Xl8GMV&#10;jMv80+TZh8/sKJ98HW/H9+60VerpsV/PQQTqwz38395pBbPp6xv8vYlPQC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MJlTMYAAADdAAAADwAAAAAAAAAAAAAAAACYAgAAZHJz&#10;L2Rvd25yZXYueG1sUEsFBgAAAAAEAAQA9QAAAIsDAAAAAA==&#10;" strokecolor="#2f5496 [2408]" strokeweight="1.5pt">
                <v:fill opacity="0"/>
              </v:rect>
              <v:rect id="Rectangle 35" o:spid="_x0000_s141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icFlsAA&#10;AADdAAAADwAAAGRycy9kb3ducmV2LnhtbERPy4rCMBTdC/5DuII7TTtY0doo4qAzS1/dX5prW2xu&#10;ahO18/eTxcAsD+edbXrTiBd1rrasIJ5GIIgLq2suFVwv+8kChPPIGhvLpOCHHGzWw0GGqbZvPtHr&#10;7EsRQtilqKDyvk2ldEVFBt3UtsSBu9nOoA+wK6Xu8B3CTSM/omguDdYcGipsaVdRcT8/jYI8+Wz5&#10;Sxo+xvvZMsnvh8cuNkqNR/12BcJT7//Ff+5vrWC5SMLc8CY8Abn+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icFls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141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nVa28cAAADdAAAADwAAAGRycy9kb3ducmV2LnhtbESPQWvCQBSE7wX/w/KE3urGQIumrsEI&#10;gil4qC2F3h7ZZxKbfRuz2yT++65Q8DjMzDfMKh1NI3rqXG1ZwXwWgSAurK65VPD5sXtagHAeWWNj&#10;mRRcyUG6njysMNF24Hfqj74UAcIuQQWV920ipSsqMuhmtiUO3sl2Bn2QXSl1h0OAm0bGUfQiDdYc&#10;FipsaVtR8XP8NQqy69vXwfr8sj99ny95lsU5no1Sj9Nx8wrC0+jv4f/2XitYLp6X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idVrbxwAAAN0AAAAPAAAAAAAA&#10;AAAAAAAAAKECAABkcnMvZG93bnJldi54bWxQSwUGAAAAAAQABAD5AAAAlQMAAAAA&#10;" strokecolor="#2f5496 [2408]" strokeweight="1.5pt"/>
            <v:shape id="AutoShape 37" o:spid="_x0000_s141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SM5+8QAAADdAAAADwAAAGRycy9kb3ducmV2LnhtbERPTWvCQBC9F/wPywi9NRtzEBuzihEK&#10;SaGHqgjehuyYRLOzMbvV+O+7h0KPj/edrUfTiTsNrrWsYBbFIIgrq1uuFRz2H28LEM4ja+wsk4In&#10;OVivJi8Zpto++JvuO1+LEMIuRQWN930qpasaMugi2xMH7mwHgz7AoZZ6wEcIN51M4nguDbYcGhrs&#10;adtQdd39GAX58/P4ZX15K86ny63M86TEi1HqdTpuliA8jf5f/OcutIL3xTzsD2/CE5Cr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9Izn7xAAAAN0AAAAPAAAAAAAAAAAA&#10;AAAAAKECAABkcnMvZG93bnJldi54bWxQSwUGAAAAAAQABAD5AAAAkgMAAAAA&#10;" strokecolor="#2f5496 [2408]" strokeweight="1.5pt"/>
          </v:group>
        </w:pict>
      </w:r>
      <w:r w:rsidR="00E673A2">
        <w:rPr>
          <w:rFonts w:ascii="ALFABET98" w:hAnsi="ALFABET98"/>
          <w:color w:val="A6A6A6" w:themeColor="background1" w:themeShade="A6"/>
          <w:sz w:val="72"/>
          <w:szCs w:val="72"/>
        </w:rPr>
        <w:t>M     M     M     M     M</w:t>
      </w:r>
    </w:p>
    <w:p w:rsidR="00E673A2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404" style="position:absolute;margin-left:-16.1pt;margin-top:9.4pt;width:521.25pt;height:36.85pt;z-index:-25096294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Aw&#10;O3WQEgQAAPEPAAAOAAAAAAAAAAAAAAAAAC4CAABkcnMvZTJvRG9jLnhtbFBLAQItABQABgAIAAAA&#10;IQBYKw9o4AAAAAoBAAAPAAAAAAAAAAAAAAAAAGwGAABkcnMvZG93bnJldi54bWxQSwUGAAAAAAQA&#10;BADzAAAAeQcAAAAA&#10;">
            <v:group id="Group 33" o:spid="_x0000_s140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cCWfTxgAAAN0A&#10;AAAPAAAAAAAAAAAAAAAAAKoCAABkcnMvZG93bnJldi54bWxQSwUGAAAAAAQABAD6AAAAnQMAAAAA&#10;">
              <v:rect id="Rectangle 34" o:spid="_x0000_s140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ZWp8sUA&#10;AADdAAAADwAAAGRycy9kb3ducmV2LnhtbESPQWvCQBSE7wX/w/KE3urGCkGjq2hbS6/VSPD2yD6z&#10;wezbkN2a+O+7hYLHYWa+YVabwTbiRp2vHSuYThIQxKXTNVcK8uP+ZQ7CB2SNjWNScCcPm/XoaYWZ&#10;dj1/0+0QKhEh7DNUYEJoMyl9aciin7iWOHoX11kMUXaV1B32EW4b+ZokqbRYc1ww2NKbofJ6+LEK&#10;ZlXxYYr83ed2WqSfp/tp15/3Sj2Ph+0SRKAhPML/7S+tYDFPZ/D3Jj4Buf4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lanyxQAAAN0AAAAPAAAAAAAAAAAAAAAAAJgCAABkcnMv&#10;ZG93bnJldi54bWxQSwUGAAAAAAQABAD1AAAAigMAAAAA&#10;" strokecolor="#2f5496 [2408]" strokeweight="1.5pt">
                <v:fill opacity="0"/>
              </v:rect>
              <v:rect id="Rectangle 35" o:spid="_x0000_s140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QbFLsIA&#10;AADdAAAADwAAAGRycy9kb3ducmV2LnhtbESPzarCMBSE94LvEI7gTtOKivYaRRSvLv3dH5pz22Jz&#10;UpuovW9vBMHlMDPfMLNFY0rxoNoVlhXE/QgEcWp1wZmC82nTm4BwHlljaZkU/JODxbzdmmGi7ZMP&#10;9Dj6TAQIuwQV5N5XiZQuzcmg69uKOHh/tjbog6wzqWt8Brgp5SCKxtJgwWEhx4pWOaXX490ouIzW&#10;FW+l4X28GU5Hl+vvbRUbpbqdZvkDwlPjv+FPe6cVTCfjIbzfhCcg5y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pBsUu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140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VSaY8cAAADdAAAADwAAAGRycy9kb3ducmV2LnhtbESPQWvCQBSE7wX/w/KE3upGocGmrtII&#10;BVPw0FSE3h7ZZxKbfRuzW5P8+65Q8DjMzDfMajOYRlypc7VlBfNZBIK4sLrmUsHh6/1pCcJ5ZI2N&#10;ZVIwkoPNevKwwkTbnj/pmvtSBAi7BBVU3reJlK6oyKCb2ZY4eCfbGfRBdqXUHfYBbhq5iKJYGqw5&#10;LFTY0rai4if/NQrS8eO4tz677E7f50uWposMz0apx+nw9grC0+Dv4f/2Tit4WcbP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tVJpjxwAAAN0AAAAPAAAAAAAA&#10;AAAAAAAAAKECAABkcnMvZG93bnJldi54bWxQSwUGAAAAAAQABAD5AAAAlQMAAAAA&#10;" strokecolor="#2f5496 [2408]" strokeweight="1.5pt"/>
            <v:shape id="AutoShape 37" o:spid="_x0000_s140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YYEFMcAAADdAAAADwAAAGRycy9kb3ducmV2LnhtbESPT2vCQBTE7wW/w/KE3uqmHoJNXUMj&#10;CKbQQ20RvD2yz/xp9m3Mbk3y7buC0OMwM79h1uloWnGl3tWWFTwvIhDEhdU1lwq+v3ZPKxDOI2ts&#10;LZOCiRykm9nDGhNtB/6k68GXIkDYJaig8r5LpHRFRQbdwnbEwTvb3qAPsi+l7nEIcNPKZRTF0mDN&#10;YaHCjrYVFT+HX6Mgm96PH9bnl/351FzyLFvm2BilHufj2ysIT6P/D9/be63gZRXHcHsTnoDc/A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dhgQUxwAAAN0AAAAPAAAAAAAA&#10;AAAAAAAAAKECAABkcnMvZG93bnJldi54bWxQSwUGAAAAAAQABAD5AAAAlQMAAAAA&#10;" strokecolor="#2f5496 [2408]" strokeweight="1.5pt"/>
          </v:group>
        </w:pict>
      </w:r>
      <w:r w:rsidR="00E673A2">
        <w:rPr>
          <w:rFonts w:ascii="ALFABET98" w:hAnsi="ALFABET98"/>
          <w:color w:val="A6A6A6" w:themeColor="background1" w:themeShade="A6"/>
          <w:sz w:val="72"/>
          <w:szCs w:val="72"/>
        </w:rPr>
        <w:t>M     M     M     M     M</w:t>
      </w:r>
    </w:p>
    <w:p w:rsidR="00E673A2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398" style="position:absolute;margin-left:-16.1pt;margin-top:9.4pt;width:521.25pt;height:36.85pt;z-index:-25096192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sJLtJBYEAADxDwAADgAAAAAAAAAAAAAAAAAuAgAAZHJzL2Uyb0RvYy54bWxQSwECLQAUAAYA&#10;CAAAACEAWCsPaOAAAAAKAQAADwAAAAAAAAAAAAAAAABwBgAAZHJzL2Rvd25yZXYueG1sUEsFBgAA&#10;AAAEAAQA8wAAAH0HAAAAAA==&#10;">
            <v:group id="Group 33" o:spid="_x0000_s140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94VA5wwAAAN0AAAAP&#10;AAAAAAAAAAAAAAAAAKoCAABkcnMvZG93bnJldi54bWxQSwUGAAAAAAQABAD6AAAAmgMAAAAA&#10;">
              <v:rect id="Rectangle 34" o:spid="_x0000_s140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H2eGMUA&#10;AADdAAAADwAAAGRycy9kb3ducmV2LnhtbESPQWvCQBSE70L/w/IKvenGFoJGV6lWS6/VSPD2yD6z&#10;odm3Ibua+O+7hYLHYWa+YZbrwTbiRp2vHSuYThIQxKXTNVcK8uN+PAPhA7LGxjEpuJOH9epptMRM&#10;u56/6XYIlYgQ9hkqMCG0mZS+NGTRT1xLHL2L6yyGKLtK6g77CLeNfE2SVFqsOS4YbGlrqPw5XK2C&#10;t6rYmSL/8LmdFunn6X7a9Oe9Ui/Pw/sCRKAhPML/7S+tYD5L5/D3Jj4Buf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fZ4YxQAAAN0AAAAPAAAAAAAAAAAAAAAAAJgCAABkcnMv&#10;ZG93bnJldi54bWxQSwUGAAAAAAQABAD1AAAAigMAAAAA&#10;" strokecolor="#2f5496 [2408]" strokeweight="1.5pt">
                <v:fill opacity="0"/>
              </v:rect>
              <v:rect id="Rectangle 35" o:spid="_x0000_s140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+RV8MEA&#10;AADdAAAADwAAAGRycy9kb3ducmV2LnhtbERPyW7CMBC9V+IfrEHiVpwgKBAwEQpK22PLch/FQxIR&#10;j0NsQvr39aFSj09v36aDaURPnastK4inEQjiwuqaSwXnU/66AuE8ssbGMin4IQfpbvSyxUTbJ39T&#10;f/SlCCHsElRQed8mUrqiIoNualviwF1tZ9AH2JVSd/gM4aaRsyh6kwZrDg0VtpRVVNyOD6Pgsji0&#10;/CENf8X5fL243N7vWWyUmoyH/QaEp8H/i//cn1rBerUM+8Ob8ATk7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PkVfD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140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7YKvccAAADdAAAADwAAAGRycy9kb3ducmV2LnhtbESPT2vCQBTE74V+h+UVvNWNHqyNrsEU&#10;CkboobYUvD2yz/wx+zZm1yR++26h4HGYmd8w62Q0jeipc5VlBbNpBII4t7riQsH31/vzEoTzyBob&#10;y6TgRg6SzePDGmNtB/6k/uALESDsYlRQet/GUrq8JINualvi4J1sZ9AH2RVSdzgEuGnkPIoW0mDF&#10;YaHElt5Kys+Hq1GQ3vY/H9Znl93pWF+yNJ1nWBulJk/jdgXC0+jv4f/2Tit4Xb7M4O9NeAJy8ws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Xtgq9xwAAAN0AAAAPAAAAAAAA&#10;AAAAAAAAAKECAABkcnMvZG93bnJldi54bWxQSwUGAAAAAAQABAD5AAAAlQMAAAAA&#10;" strokecolor="#2f5496 [2408]" strokeweight="1.5pt"/>
            <v:shape id="AutoShape 37" o:spid="_x0000_s139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2SUyscAAADdAAAADwAAAGRycy9kb3ducmV2LnhtbESPT2vCQBTE7wW/w/KE3uqmOVQb3Ugj&#10;CKbgobYI3h7ZZ/6YfRuzW43f3hUKPQ4z8xtmsRxMKy7Uu9qygtdJBIK4sLrmUsHP9/plBsJ5ZI2t&#10;ZVJwIwfLdPS0wETbK3/RZedLESDsElRQed8lUrqiIoNuYjvi4B1tb9AH2ZdS93gNcNPKOIrepMGa&#10;w0KFHa0qKk67X6Mgu33ut9bn583x0JzzLItzbIxSz+PhYw7C0+D/w3/tjVbwPpvG8HgTnoBM7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nZJTKxwAAAN0AAAAPAAAAAAAA&#10;AAAAAAAAAKECAABkcnMvZG93bnJldi54bWxQSwUGAAAAAAQABAD5AAAAlQMAAAAA&#10;" strokecolor="#2f5496 [2408]" strokeweight="1.5pt"/>
          </v:group>
        </w:pict>
      </w:r>
      <w:r w:rsidR="00E673A2">
        <w:rPr>
          <w:rFonts w:ascii="ALFABET98" w:hAnsi="ALFABET98"/>
          <w:color w:val="A6A6A6" w:themeColor="background1" w:themeShade="A6"/>
          <w:sz w:val="72"/>
          <w:szCs w:val="72"/>
        </w:rPr>
        <w:t>M     M     M     M     M</w:t>
      </w:r>
    </w:p>
    <w:p w:rsidR="00E673A2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392" style="position:absolute;margin-left:-16.1pt;margin-top:9.4pt;width:521.25pt;height:36.85pt;z-index:-25096089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Dpf4r5FQQAAPEPAAAOAAAAAAAAAAAAAAAAAC4CAABkcnMvZTJvRG9jLnhtbFBLAQItABQABgAI&#10;AAAAIQBYKw9o4AAAAAoBAAAPAAAAAAAAAAAAAAAAAG8GAABkcnMvZG93bnJldi54bWxQSwUGAAAA&#10;AAQABADzAAAAfAcAAAAA&#10;">
            <v:group id="Group 33" o:spid="_x0000_s139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+XXM4ccAAADd&#10;AAAADwAAAAAAAAAAAAAAAACqAgAAZHJzL2Rvd25yZXYueG1sUEsFBgAAAAAEAAQA+gAAAJ4DAAAA&#10;AA==&#10;">
              <v:rect id="Rectangle 34" o:spid="_x0000_s139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OkCwMYA&#10;AADdAAAADwAAAGRycy9kb3ducmV2LnhtbESPQWvCQBSE70L/w/IKvdWNlVqNrmJtLV61keDtkX1m&#10;g9m3Ibs18d93CwWPw8x8wyxWva3FlVpfOVYwGiYgiAunKy4VZN/b5ykIH5A11o5JwY08rJYPgwWm&#10;2nW8p+shlCJC2KeowITQpFL6wpBFP3QNcfTOrrUYomxLqVvsItzW8iVJJtJixXHBYEMbQ8Xl8GMV&#10;jMv80+TZh8/sKJ98HW/H9+60VerpsV/PQQTqwz38395pBbPp2yv8vYlPQC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OkCwMYAAADdAAAADwAAAAAAAAAAAAAAAACYAgAAZHJz&#10;L2Rvd25yZXYueG1sUEsFBgAAAAAEAAQA9QAAAIsDAAAAAA==&#10;" strokecolor="#2f5496 [2408]" strokeweight="1.5pt">
                <v:fill opacity="0"/>
              </v:rect>
              <v:rect id="Rectangle 35" o:spid="_x0000_s139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FoH8MA&#10;AADdAAAADwAAAGRycy9kb3ducmV2LnhtbESPS4vCQBCE74L/YWjBm06y+IyOIoq6x10f9ybTJsFM&#10;TzYzavz3zoLgsaiqr6j5sjGluFPtCssK4n4Egji1uuBMwem47U1AOI+ssbRMCp7kYLlot+aYaPvg&#10;X7offCYChF2CCnLvq0RKl+Zk0PVtRRy8i60N+iDrTOoaHwFuSvkVRSNpsOCwkGNF65zS6+FmFJyH&#10;m4r30vBPvB1Mh+fr7m8dG6W6nWY1A+Gp8Z/wu/2tFUwn4xH8vwlPQC5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0FoH8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139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xM3UscAAADdAAAADwAAAGRycy9kb3ducmV2LnhtbESPQWvCQBSE7wX/w/KE3upGD41NXaUR&#10;CqbgoakIvT2yzyQ2+zZmtyb5912h4HGYmW+Y1WYwjbhS52rLCuazCARxYXXNpYLD1/vTEoTzyBob&#10;y6RgJAeb9eRhhYm2PX/SNfelCBB2CSqovG8TKV1RkUE3sy1x8E62M+iD7EqpO+wD3DRyEUXP0mDN&#10;YaHClrYVFT/5r1GQjh/HvfXZZXf6Pl+yNF1keDZKPU6Ht1cQngZ/D/+3d1rByzKO4fYmPAG5/g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3EzdSxwAAAN0AAAAPAAAAAAAA&#10;AAAAAAAAAKECAABkcnMvZG93bnJldi54bWxQSwUGAAAAAAQABAD5AAAAlQMAAAAA&#10;" strokecolor="#2f5496 [2408]" strokeweight="1.5pt"/>
            <v:shape id="AutoShape 37" o:spid="_x0000_s139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oyjIMQAAADdAAAADwAAAGRycy9kb3ducmV2LnhtbERPTWvCQBC9F/wPywi91Y05tBpdQyMU&#10;TKEHtRS8Ddkxic3Oxuw2if++exA8Pt73Oh1NI3rqXG1ZwXwWgSAurK65VPB9/HhZgHAeWWNjmRTc&#10;yEG6mTytMdF24D31B1+KEMIuQQWV920ipSsqMuhmtiUO3Nl2Bn2AXSl1h0MIN42Mo+hVGqw5NFTY&#10;0rai4vfwZxRkt8+fL+vz6+58ulzzLItzvBilnqfj+wqEp9E/xHf3TitYLt7C3PAmPAG5+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GjKMgxAAAAN0AAAAPAAAAAAAAAAAA&#10;AAAAAKECAABkcnMvZG93bnJldi54bWxQSwUGAAAAAAQABAD5AAAAkgMAAAAA&#10;" strokecolor="#2f5496 [2408]" strokeweight="1.5pt"/>
          </v:group>
        </w:pict>
      </w:r>
      <w:r w:rsidR="00E673A2">
        <w:rPr>
          <w:rFonts w:ascii="ALFABET98" w:hAnsi="ALFABET98"/>
          <w:color w:val="A6A6A6" w:themeColor="background1" w:themeShade="A6"/>
          <w:sz w:val="72"/>
          <w:szCs w:val="72"/>
        </w:rPr>
        <w:t>M     M     M     M     M</w:t>
      </w:r>
    </w:p>
    <w:p w:rsidR="00E673A2" w:rsidRDefault="00E673A2" w:rsidP="00E673A2">
      <w:pPr>
        <w:spacing w:line="240" w:lineRule="auto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72"/>
          <w:szCs w:val="72"/>
        </w:rPr>
        <w:t xml:space="preserve"> </w:t>
      </w:r>
      <w:r>
        <w:rPr>
          <w:rFonts w:ascii="ALFABET98" w:hAnsi="ALFABET98"/>
          <w:sz w:val="36"/>
          <w:szCs w:val="36"/>
        </w:rPr>
        <w:t xml:space="preserve">   </w:t>
      </w:r>
      <w:r w:rsidR="00437EB7">
        <w:rPr>
          <w:rFonts w:ascii="ALFABET98" w:hAnsi="ALFABET98"/>
          <w:sz w:val="36"/>
          <w:szCs w:val="36"/>
        </w:rPr>
        <w:t xml:space="preserve">                              54</w:t>
      </w:r>
    </w:p>
    <w:p w:rsidR="00E673A2" w:rsidRDefault="00E673A2" w:rsidP="00E673A2">
      <w:pPr>
        <w:spacing w:line="240" w:lineRule="auto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36"/>
          <w:szCs w:val="36"/>
        </w:rPr>
        <w:t>Sayın velim, m harfinin üzerinden geçelim.</w:t>
      </w:r>
    </w:p>
    <w:p w:rsidR="00E673A2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386" style="position:absolute;margin-left:-16.1pt;margin-top:9.4pt;width:521.25pt;height:36.85pt;z-index:-25095987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i5C7EQ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">
            <v:group id="Group 33" o:spid="_x0000_s138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zm7rFwwAAAN0AAAAP&#10;AAAAAAAAAAAAAAAAAKoCAABkcnMvZG93bnJldi54bWxQSwUGAAAAAAQABAD6AAAAmgMAAAAA&#10;">
              <v:rect id="Rectangle 34" o:spid="_x0000_s139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gd05MYA&#10;AADdAAAADwAAAGRycy9kb3ducmV2LnhtbESPT2vCQBTE70K/w/IKvekmLUgaXaV/VHqtRkJvj+wz&#10;G5p9G7Krid/eLRQ8DjPzG2a5Hm0rLtT7xrGCdJaAIK6cbrhWUBy20wyED8gaW8ek4Eoe1quHyRJz&#10;7Qb+pss+1CJC2OeowITQ5VL6ypBFP3MdcfROrrcYouxrqXscIty28jlJ5tJiw3HBYEcfhqrf/dkq&#10;eKnLjSmLT1/YtJzvjtfj+/CzVerpcXxbgAg0hnv4v/2lFbxmWQp/b+ITkK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gd05MYAAADdAAAADwAAAAAAAAAAAAAAAACYAgAAZHJz&#10;L2Rvd25yZXYueG1sUEsFBgAAAAAEAAQA9QAAAIsDAAAAAA==&#10;" strokecolor="#2f5496 [2408]" strokeweight="1.5pt">
                <v:fill opacity="0"/>
              </v:rect>
              <v:rect id="Rectangle 35" o:spid="_x0000_s139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a8eO8QA&#10;AADdAAAADwAAAGRycy9kb3ducmV2LnhtbESPQWvCQBSE70L/w/KE3swmUkuSukqxWHts03p/ZJ9J&#10;MPs2zW6T+O+7guBxmJlvmPV2Mq0YqHeNZQVJFIMgLq1uuFLw871fpCCcR9bYWiYFF3Kw3TzM1phr&#10;O/IXDYWvRICwy1FB7X2XS+nKmgy6yHbEwTvZ3qAPsq+k7nEMcNPKZRw/S4MNh4UaO9rVVJ6LP6Pg&#10;uHrr+CANfyb7p2x1PL//7hKj1ON8en0B4Wny9/Ct/aEVZGm6hOub8ATk5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mvHjv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138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f1BdscAAADdAAAADwAAAGRycy9kb3ducmV2LnhtbESPT2vCQBTE7wW/w/KE3uqmFkoa3Ugj&#10;CKbgQVsEb4/sM3/Mvo3ZrcZv3xWEHoeZ+Q0zXwymFRfqXW1ZweskAkFcWF1zqeDne/USg3AeWWNr&#10;mRTcyMEiHT3NMdH2ylu67HwpAoRdggoq77tESldUZNBNbEccvKPtDfog+1LqHq8Bblo5jaJ3abDm&#10;sFBhR8uKitPu1yjIbl/7jfX5eX08NOc8y6Y5Nkap5/HwOQPhafD/4Ud7rRV8xPEb3N+EJyDT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9/UF2xwAAAN0AAAAPAAAAAAAA&#10;AAAAAAAAAKECAABkcnMvZG93bnJldi54bWxQSwUGAAAAAAQABAD5AAAAlQMAAAAA&#10;" strokecolor="#2f5496 [2408]" strokeweight="1.5pt"/>
            <v:shape id="AutoShape 37" o:spid="_x0000_s138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hTZAscAAADdAAAADwAAAGRycy9kb3ducmV2LnhtbESPT2vCQBTE7wW/w/KE3uqmUkoa3Ugj&#10;CKbgQVsEb4/sM3/Mvo3ZrcZv3xWEHoeZ+Q0zXwymFRfqXW1ZweskAkFcWF1zqeDne/USg3AeWWNr&#10;mRTcyMEiHT3NMdH2ylu67HwpAoRdggoq77tESldUZNBNbEccvKPtDfog+1LqHq8Bblo5jaJ3abDm&#10;sFBhR8uKitPu1yjIbl/7jfX5eX08NOc8y6Y5Nkap5/HwOQPhafD/4Ud7rRV8xPEb3N+EJyDT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yFNkCxwAAAN0AAAAPAAAAAAAA&#10;AAAAAAAAAKECAABkcnMvZG93bnJldi54bWxQSwUGAAAAAAQABAD5AAAAlQMAAAAA&#10;" strokecolor="#2f5496 [2408]" strokeweight="1.5pt"/>
          </v:group>
        </w:pict>
      </w:r>
      <w:r w:rsidR="00E673A2">
        <w:rPr>
          <w:rFonts w:ascii="ALFABET98" w:hAnsi="ALFABET98"/>
          <w:color w:val="A6A6A6" w:themeColor="background1" w:themeShade="A6"/>
          <w:sz w:val="72"/>
          <w:szCs w:val="72"/>
        </w:rPr>
        <w:t>M     M     M     M      M</w:t>
      </w:r>
    </w:p>
    <w:p w:rsidR="00E673A2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380" style="position:absolute;margin-left:-16.1pt;margin-top:9.4pt;width:521.25pt;height:36.85pt;z-index:-25095884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NqxA88XBAAA8Q8AAA4AAAAAAAAAAAAAAAAALgIAAGRycy9lMm9Eb2MueG1sUEsBAi0AFAAG&#10;AAgAAAAhAFgrD2jgAAAACgEAAA8AAAAAAAAAAAAAAAAAcQYAAGRycy9kb3ducmV2LnhtbFBLBQYA&#10;AAAABAAEAPMAAAB+BwAAAAA=&#10;">
            <v:group id="Group 33" o:spid="_x0000_s138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TPocqxgAAAN0A&#10;AAAPAAAAAAAAAAAAAAAAAKoCAABkcnMvZG93bnJldi54bWxQSwUGAAAAAAQABAD6AAAAnQMAAAAA&#10;">
              <v:rect id="Rectangle 34" o:spid="_x0000_s138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qJJC8YA&#10;AADdAAAADwAAAGRycy9kb3ducmV2LnhtbESPQWvCQBSE70L/w/IK3nRjBZtGV2m1Sq+1kdDbI/vM&#10;hmbfhuzWxH/vFgoeh5n5hlltBtuIC3W+dqxgNk1AEJdO11wpyL/2kxSED8gaG8ek4EoeNuuH0Qoz&#10;7Xr+pMsxVCJC2GeowITQZlL60pBFP3UtcfTOrrMYouwqqTvsI9w28ilJFtJizXHBYEtbQ+XP8dcq&#10;mFfFuynync/trFgcTtfTW/+9V2r8OLwuQQQawj383/7QCl7S9Bn+3sQnIN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qJJC8YAAADdAAAADwAAAAAAAAAAAAAAAACYAgAAZHJz&#10;L2Rvd25yZXYueG1sUEsFBgAAAAAEAAQA9QAAAIsDAAAAAA==&#10;" strokecolor="#2f5496 [2408]" strokeweight="1.5pt">
                <v:fill opacity="0"/>
              </v:rect>
              <v:rect id="Rectangle 35" o:spid="_x0000_s138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Ecp0cAA&#10;AADdAAAADwAAAGRycy9kb3ducmV2LnhtbERPy4rCMBTdC/MP4Q7MTtMOKrXTKOLg6NLn/tLcaUub&#10;m9pErX9vFoLLw3lni9404kadqywriEcRCOLc6ooLBafjepiAcB5ZY2OZFDzIwWL+Mcgw1fbOe7od&#10;fCFCCLsUFZTet6mULi/JoBvZljhw/7Yz6APsCqk7vIdw08jvKJpKgxWHhhJbWpWU14erUXCe/La8&#10;kYZ38Xo8m5zrv8sqNkp9ffbLHxCeev8Wv9xbrWCWJGFueBOegJw/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GEcp0c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138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BV2nMUAAADdAAAADwAAAGRycy9kb3ducmV2LnhtbESPQYvCMBSE7wv+h/AEb5rqYanVKFYQ&#10;rOBh3UXw9miebbV5qU1W6783C8Ieh5n5hpkvO1OLO7WusqxgPIpAEOdWV1wo+PneDGMQziNrrC2T&#10;gic5WC56H3NMtH3wF90PvhABwi5BBaX3TSKly0sy6Ea2IQ7e2bYGfZBtIXWLjwA3tZxE0ac0WHFY&#10;KLGhdUn59fBrFKTP3XFvfXbbnk+XW5amkwwvRqlBv1vNQHjq/H/43d5qBdM4nsLfm/AE5OI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3BV2nMUAAADdAAAADwAAAAAAAAAA&#10;AAAAAAChAgAAZHJzL2Rvd25yZXYueG1sUEsFBgAAAAAEAAQA+QAAAJMDAAAAAA==&#10;" strokecolor="#2f5496 [2408]" strokeweight="1.5pt"/>
            <v:shape id="AutoShape 37" o:spid="_x0000_s138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PZJ3MQAAADdAAAADwAAAGRycy9kb3ducmV2LnhtbERPy2rCQBTdC/2H4Rbc6aRZiKaOwRQK&#10;ieCiKkJ3l8w1DzN3Ymaq8e87i0KXh/Nep6PpxJ0G11hW8DaPQBCXVjdcKTgdP2dLEM4ja+wsk4In&#10;OUg3L5M1Jto++IvuB1+JEMIuQQW1930ipStrMujmticO3MUOBn2AQyX1gI8QbjoZR9FCGmw4NNTY&#10;00dN5fXwYxRkz915b31xyy/f7a3IsrjA1ig1fR237yA8jf5f/OfOtYLVchX2hzfhCcjNL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I9kncxAAAAN0AAAAPAAAAAAAAAAAA&#10;AAAAAKECAABkcnMvZG93bnJldi54bWxQSwUGAAAAAAQABAD5AAAAkgMAAAAA&#10;" strokecolor="#2f5496 [2408]" strokeweight="1.5pt"/>
          </v:group>
        </w:pict>
      </w:r>
      <w:r w:rsidR="00E673A2">
        <w:rPr>
          <w:rFonts w:ascii="ALFABET98" w:hAnsi="ALFABET98"/>
          <w:color w:val="A6A6A6" w:themeColor="background1" w:themeShade="A6"/>
          <w:sz w:val="72"/>
          <w:szCs w:val="72"/>
        </w:rPr>
        <w:t>M     M     M     M</w:t>
      </w:r>
    </w:p>
    <w:p w:rsidR="00E673A2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374" style="position:absolute;margin-left:-16.1pt;margin-top:9.4pt;width:521.25pt;height:36.85pt;z-index:-25095782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C0&#10;ETKjEgQAAPEPAAAOAAAAAAAAAAAAAAAAAC4CAABkcnMvZTJvRG9jLnhtbFBLAQItABQABgAIAAAA&#10;IQBYKw9o4AAAAAoBAAAPAAAAAAAAAAAAAAAAAGwGAABkcnMvZG93bnJldi54bWxQSwUGAAAAAAQA&#10;BADzAAAAeQcAAAAA&#10;">
            <v:group id="Group 33" o:spid="_x0000_s137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p3Bf0xgAAAN0A&#10;AAAPAAAAAAAAAAAAAAAAAKoCAABkcnMvZG93bnJldi54bWxQSwUGAAAAAAQABAD6AAAAnQMAAAAA&#10;">
              <v:rect id="Rectangle 34" o:spid="_x0000_s137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EDZ1cUA&#10;AADdAAAADwAAAGRycy9kb3ducmV2LnhtbESPQWvCQBSE7wX/w/IEb3VjBdHUVbRq8VqNhN4e2dds&#10;aPZtyK4m/vuuUPA4zMw3zHLd21rcqPWVYwWTcQKCuHC64lJBdj68zkH4gKyxdkwK7uRhvRq8LDHV&#10;ruMvup1CKSKEfYoKTAhNKqUvDFn0Y9cQR+/HtRZDlG0pdYtdhNtaviXJTFqsOC4YbOjDUPF7uloF&#10;0zLfmzzb+cxO8tnn5X7Zdt8HpUbDfvMOIlAfnuH/9lErWMwXU3i8iU9Ar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wQNnVxQAAAN0AAAAPAAAAAAAAAAAAAAAAAJgCAABkcnMv&#10;ZG93bnJldi54bWxQSwUGAAAAAAQABAD1AAAAigMAAAAA&#10;" strokecolor="#2f5496 [2408]" strokeweight="1.5pt">
                <v:fill opacity="0"/>
              </v:rect>
              <v:rect id="Rectangle 35" o:spid="_x0000_s137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NO1CcQA&#10;AADdAAAADwAAAGRycy9kb3ducmV2LnhtbESPQWvCQBSE70L/w/IEb7pJScSkrlIs2h5tWu+P7DMJ&#10;Zt+m2W2S/vtuoeBxmJlvmO1+Mq0YqHeNZQXxKgJBXFrdcKXg8+O43IBwHllja5kU/JCD/e5htsVc&#10;25HfaSh8JQKEXY4Kau+7XEpX1mTQrWxHHLyr7Q36IPtK6h7HADetfIyitTTYcFiosaNDTeWt+DYK&#10;LulLx6/S8Dk+Jll6uZ2+DrFRajGfnp9AeJr8PfzfftMKsk2WwN+b8ATk7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zTtQn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137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IHqRMcAAADdAAAADwAAAGRycy9kb3ducmV2LnhtbESPQWvCQBSE7wX/w/KE3urGQIumrsEI&#10;gil4qC2F3h7ZZxKbfRuz2yT++65Q8DjMzDfMKh1NI3rqXG1ZwXwWgSAurK65VPD5sXtagHAeWWNj&#10;mRRcyUG6njysMNF24Hfqj74UAcIuQQWV920ipSsqMuhmtiUO3sl2Bn2QXSl1h0OAm0bGUfQiDdYc&#10;FipsaVtR8XP8NQqy69vXwfr8sj99ny95lsU5no1Sj9Nx8wrC0+jv4f/2XitYLpbP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YgepExwAAAN0AAAAPAAAAAAAA&#10;AAAAAAAAAKECAABkcnMvZG93bnJldi54bWxQSwUGAAAAAAQABAD5AAAAlQMAAAAA&#10;" strokecolor="#2f5496 [2408]" strokeweight="1.5pt"/>
            <v:shape id="AutoShape 37" o:spid="_x0000_s137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FN0M8cAAADdAAAADwAAAGRycy9kb3ducmV2LnhtbESPT2vCQBTE7wW/w/KE3nSjB9E0a2iE&#10;gin0UBWht0f2mT/Nvo3ZbYzfvlsQehxm5jdMko6mFQP1rrasYDGPQBAXVtdcKjgd32ZrEM4ja2wt&#10;k4I7OUi3k6cEY21v/EnDwZciQNjFqKDyvouldEVFBt3cdsTBu9jeoA+yL6Xu8RbgppXLKFpJgzWH&#10;hQo72lVUfB9+jILs/n7+sD6/7i9fzTXPsmWOjVHqeTq+voDwNPr/8KO91wo2680K/t6EJyC3v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oU3QzxwAAAN0AAAAPAAAAAAAA&#10;AAAAAAAAAKECAABkcnMvZG93bnJldi54bWxQSwUGAAAAAAQABAD5AAAAlQMAAAAA&#10;" strokecolor="#2f5496 [2408]" strokeweight="1.5pt"/>
          </v:group>
        </w:pict>
      </w:r>
      <w:r w:rsidR="00E673A2">
        <w:rPr>
          <w:rFonts w:ascii="ALFABET98" w:hAnsi="ALFABET98"/>
          <w:color w:val="A6A6A6" w:themeColor="background1" w:themeShade="A6"/>
          <w:sz w:val="72"/>
          <w:szCs w:val="72"/>
        </w:rPr>
        <w:t>M     M     M</w:t>
      </w:r>
    </w:p>
    <w:p w:rsidR="00E673A2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368" style="position:absolute;margin-left:-16.1pt;margin-top:9.4pt;width:521.25pt;height:36.85pt;z-index:-25095680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Bh+3vhYEAADxDwAADgAAAAAAAAAAAAAAAAAuAgAAZHJzL2Uyb0RvYy54bWxQSwECLQAUAAYA&#10;CAAAACEAWCsPaOAAAAAKAQAADwAAAAAAAAAAAAAAAABwBgAAZHJzL2Rvd25yZXYueG1sUEsFBgAA&#10;AAAEAAQA8wAAAH0HAAAAAA==&#10;">
            <v:group id="Group 33" o:spid="_x0000_s137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DQgHsQAAADdAAAA&#10;DwAAAAAAAAAAAAAAAACqAgAAZHJzL2Rvd25yZXYueG1sUEsFBgAAAAAEAAQA+gAAAJsDAAAAAA==&#10;">
              <v:rect id="Rectangle 34" o:spid="_x0000_s137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ajuP8UA&#10;AADdAAAADwAAAGRycy9kb3ducmV2LnhtbESPT2vCQBTE7wW/w/IEb3VjBTHRVewfpdfaSOjtkX1m&#10;g9m3Ibs18du7hYLHYWZ+w6y3g23ElTpfO1YwmyYgiEuna64U5N/75yUIH5A1No5JwY08bDejpzVm&#10;2vX8RddjqESEsM9QgQmhzaT0pSGLfupa4uidXWcxRNlVUnfYR7ht5EuSLKTFmuOCwZbeDJWX469V&#10;MK+KD1Pk7z63s2JxON1Or/3PXqnJeNitQAQawiP83/7UCtJlmsLfm/gE5OY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qO4/xQAAAN0AAAAPAAAAAAAAAAAAAAAAAJgCAABkcnMv&#10;ZG93bnJldi54bWxQSwUGAAAAAAQABAD1AAAAigMAAAAA&#10;" strokecolor="#2f5496 [2408]" strokeweight="1.5pt">
                <v:fill opacity="0"/>
              </v:rect>
              <v:rect id="Rectangle 35" o:spid="_x0000_s137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QMpEMAA&#10;AADdAAAADwAAAGRycy9kb3ducmV2LnhtbERPy4rCMBTdC/5DuMLsNK2oTKupiOI4S8fH/tJc29Lm&#10;pjZR699PFgOzPJz3at2bRjypc5VlBfEkAkGcW11xoeBy3o8/QTiPrLGxTAre5GCdDQcrTLV98Q89&#10;T74QIYRdigpK79tUSpeXZNBNbEscuJvtDPoAu0LqDl8h3DRyGkULabDi0FBiS9uS8vr0MAqu813L&#10;B2n4GO9nyfxaf923sVHqY9RvliA89f5f/Of+1gqSJAr7w5vwBGT2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/QMpEM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137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VF2XcUAAADdAAAADwAAAGRycy9kb3ducmV2LnhtbESPQYvCMBSE78L+h/AWvNlUD6LVKNsF&#10;wQoeVmVhb4/m2Vabl9pErf/eLAgeh5n5hpkvO1OLG7WusqxgGMUgiHOrKy4UHParwQSE88gaa8uk&#10;4EEOlouP3hwTbe/8Q7edL0SAsEtQQel9k0jp8pIMusg2xME72tagD7ItpG7xHuCmlqM4HkuDFYeF&#10;Ehv6Lik/765GQfrY/G6tzy7r49/pkqXpKMOTUar/2X3NQHjq/Dv8aq+1guk0HsL/m/AE5OIJ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VF2XcUAAADdAAAADwAAAAAAAAAA&#10;AAAAAAChAgAAZHJzL2Rvd25yZXYueG1sUEsFBgAAAAAEAAQA+QAAAJMDAAAAAA==&#10;" strokecolor="#2f5496 [2408]" strokeweight="1.5pt"/>
            <v:shape id="AutoShape 37" o:spid="_x0000_s136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YPoKsYAAADdAAAADwAAAGRycy9kb3ducmV2LnhtbESPT4vCMBTE74LfITzBm6b2IGvXKFth&#10;wQoe/IOwt0fzbOs2L7XJav32G0HwOMzMb5j5sjO1uFHrKssKJuMIBHFudcWFguPhe/QBwnlkjbVl&#10;UvAgB8tFvzfHRNs77+i294UIEHYJKii9bxIpXV6SQTe2DXHwzrY16INsC6lbvAe4qWUcRVNpsOKw&#10;UGJDq5Ly3/2fUZA+Nqet9dl1ff65XLM0jTO8GKWGg+7rE4Snzr/Dr/ZaK5jNohieb8ITkIt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mD6CrGAAAA3QAAAA8AAAAAAAAA&#10;AAAAAAAAoQIAAGRycy9kb3ducmV2LnhtbFBLBQYAAAAABAAEAPkAAACUAwAAAAA=&#10;" strokecolor="#2f5496 [2408]" strokeweight="1.5pt"/>
          </v:group>
        </w:pict>
      </w:r>
      <w:r w:rsidR="00E673A2">
        <w:rPr>
          <w:rFonts w:ascii="ALFABET98" w:hAnsi="ALFABET98"/>
          <w:color w:val="A6A6A6" w:themeColor="background1" w:themeShade="A6"/>
          <w:sz w:val="72"/>
          <w:szCs w:val="72"/>
        </w:rPr>
        <w:t xml:space="preserve">M     M     </w:t>
      </w:r>
    </w:p>
    <w:p w:rsidR="00E673A2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362" style="position:absolute;margin-left:-16.1pt;margin-top:9.4pt;width:521.25pt;height:36.85pt;z-index:-25095577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BXa6BGFQQAAPEPAAAOAAAAAAAAAAAAAAAAAC4CAABkcnMvZTJvRG9jLnhtbFBLAQItABQABgAI&#10;AAAAIQBYKw9o4AAAAAoBAAAPAAAAAAAAAAAAAAAAAG8GAABkcnMvZG93bnJldi54bWxQSwUGAAAA&#10;AAQABADzAAAAfAcAAAAA&#10;">
            <v:group id="Group 33" o:spid="_x0000_s136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15KwAccAAADd&#10;AAAADwAAAAAAAAAAAAAAAACqAgAAZHJzL2Rvd25yZXYueG1sUEsFBgAAAAAEAAQA+gAAAJ4DAAAA&#10;AA==&#10;">
              <v:rect id="Rectangle 34" o:spid="_x0000_s136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g5+IMUA&#10;AADdAAAADwAAAGRycy9kb3ducmV2LnhtbESPQWvCQBSE7wX/w/KE3nRjpaKpq2itxasaCb09sq/Z&#10;0OzbkN2a+O+7gtDjMDPfMMt1b2txpdZXjhVMxgkI4sLpiksF2Xk/moPwAVlj7ZgU3MjDejV4WmKq&#10;XcdHup5CKSKEfYoKTAhNKqUvDFn0Y9cQR+/btRZDlG0pdYtdhNtaviTJTFqsOC4YbOjdUPFz+rUK&#10;pmX+YfJs5zM7yWefl9tl233tlXoe9ps3EIH68B9+tA9awWKRvML9TXwCcvU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Dn4gxQAAAN0AAAAPAAAAAAAAAAAAAAAAAJgCAABkcnMv&#10;ZG93bnJldi54bWxQSwUGAAAAAAQABAD1AAAAigMAAAAA&#10;" strokecolor="#2f5496 [2408]" strokeweight="1.5pt">
                <v:fill opacity="0"/>
              </v:rect>
              <v:rect id="Rectangle 35" o:spid="_x0000_s136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aYU/8MA&#10;AADdAAAADwAAAGRycy9kb3ducmV2LnhtbESPQYvCMBSE74L/ITxhb2taUbHVKKK47nGten80z7bY&#10;vNQmav33m4UFj8PMfMMsVp2pxYNaV1lWEA8jEMS51RUXCk7H3ecMhPPIGmvLpOBFDlbLfm+BqbZP&#10;PtAj84UIEHYpKii9b1IpXV6SQTe0DXHwLrY16INsC6lbfAa4qeUoiqbSYMVhocSGNiXl1+xuFJwn&#10;24b30vBPvBsnk/P167aJjVIfg249B+Gp8+/wf/tbK0iSaAp/b8ITkM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aYU/8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136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fRLssgAAADdAAAADwAAAGRycy9kb3ducmV2LnhtbESPzWrDMBCE74G+g9hCb4lcH/LjRDF1&#10;IRAHemhaCrkt1sZ2aq0cS7Wdt68KgR6HmfmG2aSjaURPnastK3ieRSCIC6trLhV8fuymSxDOI2ts&#10;LJOCGzlItw+TDSbaDvxO/dGXIkDYJaig8r5NpHRFRQbdzLbEwTvbzqAPsiul7nAIcNPIOIrm0mDN&#10;YaHCll4rKr6PP0ZBdjt8vVmfX/fn0+WaZ1mc48Uo9fQ4vqxBeBr9f/je3msFq1W0gL834QnI7S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2fRLssgAAADdAAAADwAAAAAA&#10;AAAAAAAAAAChAgAAZHJzL2Rvd25yZXYueG1sUEsFBgAAAAAEAAQA+QAAAJYDAAAAAA==&#10;" strokecolor="#2f5496 [2408]" strokeweight="1.5pt"/>
            <v:shape id="AutoShape 37" o:spid="_x0000_s136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GvfwMQAAADdAAAADwAAAGRycy9kb3ducmV2LnhtbERPy2rCQBTdC/2H4Rbc6aQupKaOoREE&#10;I3Thg0J3l8w1j2buJJkxxr93FoUuD+e9TkbTiIF6V1lW8DaPQBDnVldcKLicd7N3EM4ja2wsk4IH&#10;OUg2L5M1xtre+UjDyRcihLCLUUHpfRtL6fKSDLq5bYkDd7W9QR9gX0jd4z2Em0YuomgpDVYcGkps&#10;aVtS/nu6GQXp4/D9ZX3W7a8/dZel6SLD2ig1fR0/P0B4Gv2/+M+91wpWqyjMDW/CE5CbJ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oa9/AxAAAAN0AAAAPAAAAAAAAAAAA&#10;AAAAAKECAABkcnMvZG93bnJldi54bWxQSwUGAAAAAAQABAD5AAAAkgMAAAAA&#10;" strokecolor="#2f5496 [2408]" strokeweight="1.5pt"/>
          </v:group>
        </w:pict>
      </w:r>
      <w:r w:rsidR="00E673A2">
        <w:rPr>
          <w:rFonts w:ascii="ALFABET98" w:hAnsi="ALFABET98"/>
          <w:color w:val="A6A6A6" w:themeColor="background1" w:themeShade="A6"/>
          <w:sz w:val="72"/>
          <w:szCs w:val="72"/>
        </w:rPr>
        <w:t>M     M</w:t>
      </w:r>
    </w:p>
    <w:p w:rsidR="00E673A2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356" style="position:absolute;margin-left:-16.1pt;margin-top:9.4pt;width:521.25pt;height:36.85pt;z-index:-25095475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DwUvEQ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">
            <v:group id="Group 33" o:spid="_x0000_s135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C1wIN/CAAAA3QAAAA8A&#10;AAAAAAAAAAAAAAAAqgIAAGRycy9kb3ducmV2LnhtbFBLBQYAAAAABAAEAPoAAACZAwAAAAA=&#10;">
              <v:rect id="Rectangle 34" o:spid="_x0000_s136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Ozu/sUA&#10;AADdAAAADwAAAGRycy9kb3ducmV2LnhtbESPQWvCQBSE7wX/w/KE3uomFaRGV9GqpdfaSPD2yD6z&#10;wezbkF1N/PfdQqHHYWa+YZbrwTbiTp2vHStIJwkI4tLpmisF+ffh5Q2ED8gaG8ek4EEe1qvR0xIz&#10;7Xr+ovsxVCJC2GeowITQZlL60pBFP3EtcfQurrMYouwqqTvsI9w28jVJZtJizXHBYEvvhsrr8WYV&#10;TKtib4p853ObFrOP0+O07c8HpZ7Hw2YBItAQ/sN/7U+tYD5PU/h9E5+AXP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07O7+xQAAAN0AAAAPAAAAAAAAAAAAAAAAAJgCAABkcnMv&#10;ZG93bnJldi54bWxQSwUGAAAAAAQABAD1AAAAigMAAAAA&#10;" strokecolor="#2f5496 [2408]" strokeweight="1.5pt">
                <v:fill opacity="0"/>
              </v:rect>
              <v:rect id="Rectangle 35" o:spid="_x0000_s136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0SEIcIA&#10;AADdAAAADwAAAGRycy9kb3ducmV2LnhtbESPT4vCMBTE7wt+h/AEb5pWVGw1iijqHtd/90fzbIvN&#10;S22i1m9vFhb2OMzMb5j5sjWVeFLjSssK4kEEgjizuuRcwfm07U9BOI+ssbJMCt7kYLnofM0x1fbF&#10;B3oefS4ChF2KCgrv61RKlxVk0A1sTRy8q20M+iCbXOoGXwFuKjmMook0WHJYKLCmdUHZ7fgwCi7j&#10;Tc17afgn3o6S8eW2u69jo1Sv265mIDy1/j/81/7WCpIkHsLvm/AE5OI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nRIQhwgAAAN0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135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xbbbMYAAADdAAAADwAAAGRycy9kb3ducmV2LnhtbESPT4vCMBTE7wt+h/AEb2uqC6Jdo1hh&#10;wQoe/MPC3h7Ns63bvNQmav32RhA8DjPzG2Y6b00lrtS40rKCQT8CQZxZXXKu4LD/+RyDcB5ZY2WZ&#10;FNzJwXzW+ZhirO2Nt3Td+VwECLsYFRTe17GULivIoOvbmjh4R9sY9EE2udQN3gLcVHIYRSNpsOSw&#10;UGBNy4Ky/93FKEju69+N9el5dfw7ndMkGaZ4Mkr1uu3iG4Sn1r/Dr/ZKK5hMBl/wfBOegJw9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MW22zGAAAA3QAAAA8AAAAAAAAA&#10;AAAAAAAAoQIAAGRycy9kb3ducmV2LnhtbFBLBQYAAAAABAAEAPkAAACUAwAAAAA=&#10;" strokecolor="#2f5496 [2408]" strokeweight="1.5pt"/>
            <v:shape id="AutoShape 37" o:spid="_x0000_s135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P9DGMYAAADdAAAADwAAAGRycy9kb3ducmV2LnhtbESPT4vCMBTE7wt+h/AEb2uqLKJdo1hh&#10;wQoe/MPC3h7Ns63bvNQmav32RhA8DjPzG2Y6b00lrtS40rKCQT8CQZxZXXKu4LD/+RyDcB5ZY2WZ&#10;FNzJwXzW+ZhirO2Nt3Td+VwECLsYFRTe17GULivIoOvbmjh4R9sY9EE2udQN3gLcVHIYRSNpsOSw&#10;UGBNy4Ky/93FKEju69+N9el5dfw7ndMkGaZ4Mkr1uu3iG4Sn1r/Dr/ZKK5hMBl/wfBOegJw9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z/QxjGAAAA3QAAAA8AAAAAAAAA&#10;AAAAAAAAoQIAAGRycy9kb3ducmV2LnhtbFBLBQYAAAAABAAEAPkAAACUAwAAAAA=&#10;" strokecolor="#2f5496 [2408]" strokeweight="1.5pt"/>
          </v:group>
        </w:pict>
      </w:r>
      <w:r w:rsidR="00E673A2">
        <w:rPr>
          <w:rFonts w:ascii="ALFABET98" w:hAnsi="ALFABET98"/>
          <w:color w:val="A6A6A6" w:themeColor="background1" w:themeShade="A6"/>
          <w:sz w:val="72"/>
          <w:szCs w:val="72"/>
        </w:rPr>
        <w:t xml:space="preserve">M     </w:t>
      </w:r>
    </w:p>
    <w:p w:rsidR="00E673A2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lastRenderedPageBreak/>
        <w:pict>
          <v:group id="_x0000_s1350" style="position:absolute;margin-left:-16.1pt;margin-top:9.4pt;width:521.25pt;height:36.85pt;z-index:-25095372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BeMdUoXBAAA8Q8AAA4AAAAAAAAAAAAAAAAALgIAAGRycy9lMm9Eb2MueG1sUEsBAi0AFAAG&#10;AAgAAAAhAFgrD2jgAAAACgEAAA8AAAAAAAAAAAAAAAAAcQYAAGRycy9kb3ducmV2LnhtbFBLBQYA&#10;AAAABAAEAPMAAAB+BwAAAAA=&#10;">
            <v:group id="Group 33" o:spid="_x0000_s135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zdUdMMcAAADd&#10;AAAADwAAAAAAAAAAAAAAAACqAgAAZHJzL2Rvd25yZXYueG1sUEsFBgAAAAAEAAQA+gAAAJ4DAAAA&#10;AA==&#10;">
              <v:rect id="Rectangle 34" o:spid="_x0000_s135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EnTEcYA&#10;AADdAAAADwAAAGRycy9kb3ducmV2LnhtbESPT2vCQBTE74V+h+UVequbVNCaukpb/+BVGwm9PbLP&#10;bDD7NmS3Jn57Vyj0OMzMb5j5crCNuFDna8cK0lECgrh0uuZKQf69eXkD4QOyxsYxKbiSh+Xi8WGO&#10;mXY97+lyCJWIEPYZKjAhtJmUvjRk0Y9cSxy9k+sshii7SuoO+wi3jXxNkom0WHNcMNjSl6HyfPi1&#10;CsZVsTZFvvK5TYvJ9ng9fvY/G6Wen4aPdxCBhvAf/mvvtILZLJ3C/U18AnJx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EnTEcYAAADdAAAADwAAAAAAAAAAAAAAAACYAgAAZHJz&#10;L2Rvd25yZXYueG1sUEsFBgAAAAAEAAQA9QAAAIsDAAAAAA==&#10;" strokecolor="#2f5496 [2408]" strokeweight="1.5pt">
                <v:fill opacity="0"/>
              </v:rect>
              <v:rect id="Rectangle 35" o:spid="_x0000_s135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yzy8EA&#10;AADdAAAADwAAAGRycy9kb3ducmV2LnhtbERPyW7CMBC9V+IfrEHqrThBUDUBgxAopceW5T6KhyQi&#10;HgfbhPD39aFSj09vX64H04qenG8sK0gnCQji0uqGKwWnY/H2AcIHZI2tZVLwJA/r1ehlibm2D/6h&#10;/hAqEUPY56igDqHLpfRlTQb9xHbEkbtYZzBE6CqpHT5iuGnlNEnepcGGY0ONHW1rKq+Hu1Fwnu86&#10;3kvD32kxy+bn6+dtmxqlXsfDZgEi0BD+xX/uL60gy9I4N76JT0Cuf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ass8v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135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v7shscAAADdAAAADwAAAGRycy9kb3ducmV2LnhtbESPT2vCQBTE74V+h+UJvekmHoqJbsQU&#10;CqbQQ20p9PbIvvzR7Nsku9X47d2C0OMwM79hNtvJdOJMo2stK4gXEQji0uqWawVfn6/zFQjnkTV2&#10;lknBlRxss8eHDabaXviDzgdfiwBhl6KCxvs+ldKVDRl0C9sTB6+yo0Ef5FhLPeIlwE0nl1H0LA22&#10;HBYa7OmlofJ0+DUK8uvb97v1xbCvfo5DkefLAo9GqafZtFuD8DT5//C9vdcKkiRO4O9NeAIyu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C/uyGxwAAAN0AAAAPAAAAAAAA&#10;AAAAAAAAAKECAABkcnMvZG93bnJldi54bWxQSwUGAAAAAAQABAD5AAAAlQMAAAAA&#10;" strokecolor="#2f5496 [2408]" strokeweight="1.5pt"/>
            <v:shape id="AutoShape 37" o:spid="_x0000_s135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aiPpsQAAADdAAAADwAAAGRycy9kb3ducmV2LnhtbERPTWvCQBC9F/wPywje6qY5lCa6SiMI&#10;RuihaSn0NmTHJJqdjdmtSf599yB4fLzv9XY0rbhR7xrLCl6WEQji0uqGKwXfX/vnNxDOI2tsLZOC&#10;iRxsN7OnNabaDvxJt8JXIoSwS1FB7X2XSunKmgy6pe2IA3eyvUEfYF9J3eMQwk0r4yh6lQYbDg01&#10;drSrqbwUf0ZBNh1/PqzPr4fT7/maZ1mc49kotZiP7ysQnkb/EN/dB60gSeKwP7wJT0Bu/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dqI+mxAAAAN0AAAAPAAAAAAAAAAAA&#10;AAAAAKECAABkcnMvZG93bnJldi54bWxQSwUGAAAAAAQABAD5AAAAkgMAAAAA&#10;" strokecolor="#2f5496 [2408]" strokeweight="1.5pt"/>
          </v:group>
        </w:pict>
      </w:r>
      <w:r w:rsidR="00E673A2">
        <w:rPr>
          <w:rFonts w:ascii="ALFABET98" w:hAnsi="ALFABET98"/>
          <w:color w:val="A6A6A6" w:themeColor="background1" w:themeShade="A6"/>
          <w:sz w:val="72"/>
          <w:szCs w:val="72"/>
        </w:rPr>
        <w:t xml:space="preserve">M     </w:t>
      </w:r>
    </w:p>
    <w:p w:rsidR="00E673A2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344" style="position:absolute;margin-left:-16.1pt;margin-top:9.4pt;width:521.25pt;height:36.85pt;z-index:-25095270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BP&#10;jPtNEgQAAPEPAAAOAAAAAAAAAAAAAAAAAC4CAABkcnMvZTJvRG9jLnhtbFBLAQItABQABgAIAAAA&#10;IQBYKw9o4AAAAAoBAAAPAAAAAAAAAAAAAAAAAGwGAABkcnMvZG93bnJldi54bWxQSwUGAAAAAAQA&#10;BADzAAAAeQcAAAAA&#10;">
            <v:group id="Group 33" o:spid="_x0000_s134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8gtGOxgAAAN0A&#10;AAAPAAAAAAAAAAAAAAAAAKoCAABkcnMvZG93bnJldi54bWxQSwUGAAAAAAQABAD6AAAAnQMAAAAA&#10;">
              <v:rect id="Rectangle 34" o:spid="_x0000_s134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R4fr8UA&#10;AADdAAAADwAAAGRycy9kb3ducmV2LnhtbESPT2vCQBTE7wW/w/KE3upGBampq/i39FqNhN4e2dds&#10;aPZtyK4mfvuuIHgcZuY3zGLV21pcqfWVYwXjUQKCuHC64lJBdjq8vYPwAVlj7ZgU3MjDajl4WWCq&#10;XcffdD2GUkQI+xQVmBCaVEpfGLLoR64hjt6vay2GKNtS6ha7CLe1nCTJTFqsOC4YbGhrqPg7XqyC&#10;aZnvTZ7tfGbH+ezzfDtvup+DUq/Dfv0BIlAfnuFH+0srmM8nU7i/iU9ALv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Hh+vxQAAAN0AAAAPAAAAAAAAAAAAAAAAAJgCAABkcnMv&#10;ZG93bnJldi54bWxQSwUGAAAAAAQABAD1AAAAigMAAAAA&#10;" strokecolor="#2f5496 [2408]" strokeweight="1.5pt">
                <v:fill opacity="0"/>
              </v:rect>
              <v:rect id="Rectangle 35" o:spid="_x0000_s134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1zc8MA&#10;AADdAAAADwAAAGRycy9kb3ducmV2LnhtbESPQYvCMBSE78L+h/AEb5pWVLbVKIuiu0ft6v3RPNti&#10;81KbqPXfbxYEj8PMfMMsVp2pxZ1aV1lWEI8iEMS51RUXCo6/2+EnCOeRNdaWScGTHKyWH70Fpto+&#10;+ED3zBciQNilqKD0vkmldHlJBt3INsTBO9vWoA+yLaRu8RHgppbjKJpJgxWHhRIbWpeUX7KbUXCa&#10;bhr+lob38XaSTE+X3XUdG6UG/e5rDsJT59/hV/tHK0iS8QT+34QnIJ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Y1zc8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134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d8sPsYAAADdAAAADwAAAGRycy9kb3ducmV2LnhtbESPQWvCQBSE74L/YXkFb7ppQGlSV2kE&#10;wQgetKXQ2yP7TGKzb2N21fjvXaHQ4zAz3zDzZW8acaXO1ZYVvE4iEMSF1TWXCr4+1+M3EM4ja2ws&#10;k4I7OVguhoM5ptreeE/Xgy9FgLBLUUHlfZtK6YqKDLqJbYmDd7SdQR9kV0rd4S3ATSPjKJpJgzWH&#10;hQpbWlVU/B4uRkF2337vrM/Pm+PP6ZxnWZzjySg1euk/3kF46v1/+K+90QqSJJ7C8014AnL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3fLD7GAAAA3QAAAA8AAAAAAAAA&#10;AAAAAAAAoQIAAGRycy9kb3ducmV2LnhtbFBLBQYAAAAABAAEAPkAAACUAwAAAAA=&#10;" strokecolor="#2f5496 [2408]" strokeweight="1.5pt"/>
            <v:shape id="AutoShape 37" o:spid="_x0000_s134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Q2yScYAAADdAAAADwAAAGRycy9kb3ducmV2LnhtbESPT4vCMBTE7wt+h/AEb5puD7J2jbIV&#10;BCt48A+Ct0fzbOs2L7WJWr/9RhD2OMzMb5jpvDO1uFPrKssKPkcRCOLc6ooLBYf9cvgFwnlkjbVl&#10;UvAkB/NZ72OKibYP3tJ95wsRIOwSVFB63yRSurwkg25kG+LgnW1r0AfZFlK3+AhwU8s4isbSYMVh&#10;ocSGFiXlv7ubUZA+18eN9dl1dT5drlmaxhlejFKDfvfzDcJT5//D7/ZKK5hM4jG83oQnIGd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0NsknGAAAA3QAAAA8AAAAAAAAA&#10;AAAAAAAAoQIAAGRycy9kb3ducmV2LnhtbFBLBQYAAAAABAAEAPkAAACUAwAAAAA=&#10;" strokecolor="#2f5496 [2408]" strokeweight="1.5pt"/>
          </v:group>
        </w:pict>
      </w:r>
      <w:r w:rsidR="00E673A2">
        <w:rPr>
          <w:rFonts w:ascii="ALFABET98" w:hAnsi="ALFABET98"/>
          <w:color w:val="A6A6A6" w:themeColor="background1" w:themeShade="A6"/>
          <w:sz w:val="72"/>
          <w:szCs w:val="72"/>
        </w:rPr>
        <w:t xml:space="preserve">M     </w:t>
      </w:r>
    </w:p>
    <w:p w:rsidR="00E673A2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338" style="position:absolute;margin-left:-16.1pt;margin-top:9.4pt;width:521.25pt;height:36.85pt;z-index:-25095168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zyVj+RYEAADxDwAADgAAAAAAAAAAAAAAAAAuAgAAZHJzL2Uyb0RvYy54bWxQSwECLQAUAAYA&#10;CAAAACEAWCsPaOAAAAAKAQAADwAAAAAAAAAAAAAAAABwBgAAZHJzL2Rvd25yZXYueG1sUEsFBgAA&#10;AAAEAAQA8wAAAH0HAAAAAA==&#10;">
            <v:group id="Group 33" o:spid="_x0000_s134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WrmZMQAAADdAAAA&#10;DwAAAAAAAAAAAAAAAACqAgAAZHJzL2Rvd25yZXYueG1sUEsFBgAAAAAEAAQA+gAAAJsDAAAAAA==&#10;">
              <v:rect id="Rectangle 34" o:spid="_x0000_s134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PYoRcUA&#10;AADdAAAADwAAAGRycy9kb3ducmV2LnhtbESPT2vCQBTE7wW/w/KE3upGC2Kiq9g/ll61kdDbI/vM&#10;BrNvQ3Zr4rfvCoLHYWZ+w6w2g23EhTpfO1YwnSQgiEuna64U5D+7lwUIH5A1No5JwZU8bNajpxVm&#10;2vW8p8shVCJC2GeowITQZlL60pBFP3EtcfROrrMYouwqqTvsI9w2cpYkc2mx5rhgsKV3Q+X58GcV&#10;vFbFpynyD5/baTH/Ol6Pb/3vTqnn8bBdggg0hEf43v7WCtJ0lsLtTXwCcv0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9ihFxQAAAN0AAAAPAAAAAAAAAAAAAAAAAJgCAABkcnMv&#10;ZG93bnJldi54bWxQSwUGAAAAAAQABAD1AAAAigMAAAAA&#10;" strokecolor="#2f5496 [2408]" strokeweight="1.5pt">
                <v:fill opacity="0"/>
              </v:rect>
              <v:rect id="Rectangle 35" o:spid="_x0000_s134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2/jrcAA&#10;AADdAAAADwAAAGRycy9kb3ducmV2LnhtbERPPW/CMBDdkfgP1lViAyctIBIwCFFBGSHAfoqvSUR8&#10;TmMD4d/joRLj0/terDpTizu1rrKsIB5FIIhzqysuFJxP2+EMhPPIGmvLpOBJDlbLfm+BqbYPPtI9&#10;84UIIexSVFB636RSurwkg25kG+LA/drWoA+wLaRu8RHCTS0/o2gqDVYcGkpsaFNSfs1uRsFl8t3w&#10;jzR8iLfjZHK57v42sVFq8NGt5yA8df4t/nfvtYIk+Qr7w5vwBOTy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2/jrc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134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z284MYAAADdAAAADwAAAGRycy9kb3ducmV2LnhtbESPT4vCMBTE7wt+h/AEb2uqC6Jdo1hh&#10;wQoe/MPC3h7Ns63bvNQmav32RhA8DjPzG2Y6b00lrtS40rKCQT8CQZxZXXKu4LD/+RyDcB5ZY2WZ&#10;FNzJwXzW+ZhirO2Nt3Td+VwECLsYFRTe17GULivIoOvbmjh4R9sY9EE2udQN3gLcVHIYRSNpsOSw&#10;UGBNy4Ky/93FKEju69+N9el5dfw7ndMkGaZ4Mkr1uu3iG4Sn1r/Dr/ZKK5hMvgbwfBOegJw9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c9vODGAAAA3QAAAA8AAAAAAAAA&#10;AAAAAAAAoQIAAGRycy9kb3ducmV2LnhtbFBLBQYAAAAABAAEAPkAAACUAwAAAAA=&#10;" strokecolor="#2f5496 [2408]" strokeweight="1.5pt"/>
            <v:shape id="AutoShape 37" o:spid="_x0000_s133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+8il8YAAADdAAAADwAAAGRycy9kb3ducmV2LnhtbESPQWvCQBSE74L/YXkFb7ppBGlSV2kE&#10;wQgetKXQ2yP7TGKzb2N21fjvXaHQ4zAz3zDzZW8acaXO1ZYVvE4iEMSF1TWXCr4+1+M3EM4ja2ws&#10;k4I7OVguhoM5ptreeE/Xgy9FgLBLUUHlfZtK6YqKDLqJbYmDd7SdQR9kV0rd4S3ATSPjKJpJgzWH&#10;hQpbWlVU/B4uRkF2337vrM/Pm+PP6ZxnWZzjySg1euk/3kF46v1/+K+90QqSZBrD8014AnL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fvIpfGAAAA3QAAAA8AAAAAAAAA&#10;AAAAAAAAoQIAAGRycy9kb3ducmV2LnhtbFBLBQYAAAAABAAEAPkAAACUAwAAAAA=&#10;" strokecolor="#2f5496 [2408]" strokeweight="1.5pt"/>
          </v:group>
        </w:pict>
      </w:r>
      <w:r w:rsidR="00E673A2">
        <w:rPr>
          <w:rFonts w:ascii="ALFABET98" w:hAnsi="ALFABET98"/>
          <w:color w:val="A6A6A6" w:themeColor="background1" w:themeShade="A6"/>
          <w:sz w:val="72"/>
          <w:szCs w:val="72"/>
        </w:rPr>
        <w:t xml:space="preserve">M     </w:t>
      </w:r>
    </w:p>
    <w:p w:rsidR="00E673A2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332" style="position:absolute;margin-left:-16.1pt;margin-top:9.4pt;width:521.25pt;height:36.85pt;z-index:-25095065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lsgEJBYEAADxDwAADgAAAAAAAAAAAAAAAAAuAgAAZHJzL2Uyb0RvYy54bWxQSwECLQAUAAYA&#10;CAAAACEAWCsPaOAAAAAKAQAADwAAAAAAAAAAAAAAAABwBgAAZHJzL2Rvd25yZXYueG1sUEsFBgAA&#10;AAAEAAQA8wAAAH0HAAAAAA==&#10;">
            <v:group id="Group 33" o:spid="_x0000_s133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Gf56vMcAAADd&#10;AAAADwAAAAAAAAAAAAAAAACqAgAAZHJzL2Rvd25yZXYueG1sUEsFBgAAAAAEAAQA+gAAAJ4DAAAA&#10;AA==&#10;">
              <v:rect id="Rectangle 34" o:spid="_x0000_s133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GK0ncYA&#10;AADdAAAADwAAAGRycy9kb3ducmV2LnhtbESPT2vCQBTE7wW/w/IK3nRjpaKpq9g/Fq9qJHh7ZF+z&#10;odm3Ibua+O27gtDjMDO/YZbr3tbiSq2vHCuYjBMQxIXTFZcKsuN2NAfhA7LG2jEpuJGH9WrwtMRU&#10;u473dD2EUkQI+xQVmBCaVEpfGLLox64hjt6Pay2GKNtS6ha7CLe1fEmSmbRYcVww2NCHoeL3cLEK&#10;pmX+ZfLs02d2ks++T7fTe3feKjV87jdvIAL14T/8aO+0gsVi+gr3N/EJyN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GK0ncYAAADdAAAADwAAAAAAAAAAAAAAAACYAgAAZHJz&#10;L2Rvd25yZXYueG1sUEsFBgAAAAAEAAQA9QAAAIsDAAAAAA==&#10;" strokecolor="#2f5496 [2408]" strokeweight="1.5pt">
                <v:fill opacity="0"/>
              </v:rect>
              <v:rect id="Rectangle 35" o:spid="_x0000_s133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8reQsUA&#10;AADdAAAADwAAAGRycy9kb3ducmV2LnhtbESPzW7CMBCE75V4B2uRuBUnpaAm4EQVFaVHfsp9FS9J&#10;RLxOYzdJ3x5XqtTjaGa+0Wzy0TSip87VlhXE8wgEcWF1zaWCz/Pu8QWE88gaG8uk4Icc5NnkYYOp&#10;tgMfqT/5UgQIuxQVVN63qZSuqMigm9uWOHhX2xn0QXal1B0OAW4a+RRFK2mw5rBQYUvbiorb6dso&#10;uCzfWt5Lw4d495wsL7f3r21slJpNx9c1CE+j/w//tT+0giRZrOD3TXgCMrs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yt5C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133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5iBD8cAAADdAAAADwAAAGRycy9kb3ducmV2LnhtbESPW2vCQBSE3wv+h+UUfKubKrSauhFT&#10;KJiCD14QfDtkTy42ezZmtxr/fVco+DjMzDfMfNGbRlyoc7VlBa+jCARxbnXNpYL97utlCsJ5ZI2N&#10;ZVJwIweLZPA0x1jbK2/osvWlCBB2MSqovG9jKV1ekUE3si1x8ArbGfRBdqXUHV4D3DRyHEVv0mDN&#10;YaHClj4ryn+2v0ZBevs+rK3PzqvieDpnaTrO8GSUGj73yw8Qnnr/CP+3V1rBbDZ5h/ub8ARk8g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XmIEPxwAAAN0AAAAPAAAAAAAA&#10;AAAAAAAAAKECAABkcnMvZG93bnJldi54bWxQSwUGAAAAAAQABAD5AAAAlQMAAAAA&#10;" strokecolor="#2f5496 [2408]" strokeweight="1.5pt"/>
            <v:shape id="AutoShape 37" o:spid="_x0000_s133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gcVfcQAAADdAAAADwAAAGRycy9kb3ducmV2LnhtbERPTWvCQBC9F/wPywi9NRtTKDVmFSMI&#10;ptBDbRG8DdkxiWZnk+xW47/vHgoeH+87W42mFVcaXGNZwSyKQRCXVjdcKfj53r68g3AeWWNrmRTc&#10;ycFqOXnKMNX2xl903ftKhBB2KSqove9SKV1Zk0EX2Y44cCc7GPQBDpXUA95CuGllEsdv0mDDoaHG&#10;jjY1lZf9r1GQ3z8On9YX/e50PPdFnicFno1Sz9NxvQDhafQP8b97pxXM569hbngTnoBc/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mBxV9xAAAAN0AAAAPAAAAAAAAAAAA&#10;AAAAAKECAABkcnMvZG93bnJldi54bWxQSwUGAAAAAAQABAD5AAAAkgMAAAAA&#10;" strokecolor="#2f5496 [2408]" strokeweight="1.5pt"/>
          </v:group>
        </w:pict>
      </w:r>
      <w:r w:rsidR="00E673A2">
        <w:rPr>
          <w:rFonts w:ascii="ALFABET98" w:hAnsi="ALFABET98"/>
          <w:color w:val="A6A6A6" w:themeColor="background1" w:themeShade="A6"/>
          <w:sz w:val="72"/>
          <w:szCs w:val="72"/>
        </w:rPr>
        <w:t xml:space="preserve">M     </w:t>
      </w:r>
    </w:p>
    <w:p w:rsidR="00E673A2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326" style="position:absolute;margin-left:-16.1pt;margin-top:9.4pt;width:521.25pt;height:36.85pt;z-index:-25094963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DR&#10;k3fVEgQAAPEPAAAOAAAAAAAAAAAAAAAAAC4CAABkcnMvZTJvRG9jLnhtbFBLAQItABQABgAIAAAA&#10;IQBYKw9o4AAAAAoBAAAPAAAAAAAAAAAAAAAAAGwGAABkcnMvZG93bnJldi54bWxQSwUGAAAAAAQA&#10;BADzAAAAeQcAAAAA&#10;">
            <v:group id="Group 33" o:spid="_x0000_s132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+ww/CwwAAAN0AAAAP&#10;AAAAAAAAAAAAAAAAAKoCAABkcnMvZG93bnJldi54bWxQSwUGAAAAAAQABAD6AAAAmgMAAAAA&#10;">
              <v:rect id="Rectangle 34" o:spid="_x0000_s133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1/B48YA&#10;AADdAAAADwAAAGRycy9kb3ducmV2LnhtbESPQWvCQBSE74X+h+UVvNVNtIimrtJqLb2qkdDbI/vM&#10;BrNvQ3Y18d93C4Ueh5n5hlmuB9uIG3W+dqwgHScgiEuna64U5Mfd8xyED8gaG8ek4E4e1qvHhyVm&#10;2vW8p9shVCJC2GeowITQZlL60pBFP3YtcfTOrrMYouwqqTvsI9w2cpIkM2mx5rhgsKWNofJyuFoF&#10;06r4MEW+9blNi9nn6X567793So2ehrdXEIGG8B/+a39pBYvFSwq/b+ITkK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1/B48YAAADdAAAADwAAAAAAAAAAAAAAAACYAgAAZHJz&#10;L2Rvd25yZXYueG1sUEsFBgAAAAAEAAQA9QAAAIsDAAAAAA==&#10;" strokecolor="#2f5496 [2408]" strokeweight="1.5pt">
                <v:fill opacity="0"/>
              </v:rect>
              <v:rect id="Rectangle 35" o:spid="_x0000_s133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PerPMMA&#10;AADdAAAADwAAAGRycy9kb3ducmV2LnhtbESPQYvCMBSE78L+h/AEb5pWVLbVKIuiu0ft6v3RPNti&#10;81KbqPXfbxYEj8PMfMMsVp2pxZ1aV1lWEI8iEMS51RUXCo6/2+EnCOeRNdaWScGTHKyWH70Fpto+&#10;+ED3zBciQNilqKD0vkmldHlJBt3INsTBO9vWoA+yLaRu8RHgppbjKJpJgxWHhRIbWpeUX7KbUXCa&#10;bhr+lob38XaSTE+X3XUdG6UG/e5rDsJT59/hV/tHK0iSyRj+34QnIJ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PerP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132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KX0cccAAADdAAAADwAAAGRycy9kb3ducmV2LnhtbESPW2vCQBSE3wv+h+UUfKubaimauhFT&#10;KJiCD14QfDtkTy42ezZmtxr/fVco+DjMzDfMfNGbRlyoc7VlBa+jCARxbnXNpYL97utlCsJ5ZI2N&#10;ZVJwIweLZPA0x1jbK2/osvWlCBB2MSqovG9jKV1ekUE3si1x8ArbGfRBdqXUHV4D3DRyHEXv0mDN&#10;YaHClj4ryn+2v0ZBevs+rK3PzqvieDpnaTrO8GSUGj73yw8Qnnr/CP+3V1rBbPY2gfub8ARk8g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wpfRxxwAAAN0AAAAPAAAAAAAA&#10;AAAAAAAAAKECAABkcnMvZG93bnJldi54bWxQSwUGAAAAAAQABAD5AAAAlQMAAAAA&#10;" strokecolor="#2f5496 [2408]" strokeweight="1.5pt"/>
            <v:shape id="AutoShape 37" o:spid="_x0000_s132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0xsBccAAADdAAAADwAAAGRycy9kb3ducmV2LnhtbESPQWvCQBSE74X+h+UVems2FZEmukpT&#10;KBjBQ20RvD2yzySafRuzW5P8e7dQ8DjMzDfMYjWYRlypc7VlBa9RDIK4sLrmUsHP9+fLGwjnkTU2&#10;lknBSA5Wy8eHBaba9vxF150vRYCwS1FB5X2bSumKigy6yLbEwTvazqAPsiul7rAPcNPISRzPpMGa&#10;w0KFLX1UVJx3v0ZBNm72W+vzy/p4OF3yLJvkeDJKPT8N73MQngZ/D/+311pBkkyn8PcmPAG5vA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/TGwFxwAAAN0AAAAPAAAAAAAA&#10;AAAAAAAAAKECAABkcnMvZG93bnJldi54bWxQSwUGAAAAAAQABAD5AAAAlQMAAAAA&#10;" strokecolor="#2f5496 [2408]" strokeweight="1.5pt"/>
          </v:group>
        </w:pict>
      </w:r>
      <w:r w:rsidR="00E673A2">
        <w:rPr>
          <w:rFonts w:ascii="ALFABET98" w:hAnsi="ALFABET98"/>
          <w:color w:val="A6A6A6" w:themeColor="background1" w:themeShade="A6"/>
          <w:sz w:val="72"/>
          <w:szCs w:val="72"/>
        </w:rPr>
        <w:t xml:space="preserve">M     </w:t>
      </w:r>
    </w:p>
    <w:p w:rsidR="00E673A2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320" style="position:absolute;margin-left:-16.1pt;margin-top:9.4pt;width:521.25pt;height:36.85pt;z-index:-25094860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CP3z3MXBAAA8Q8AAA4AAAAAAAAAAAAAAAAALgIAAGRycy9lMm9Eb2MueG1sUEsBAi0AFAAG&#10;AAgAAAAhAFgrD2jgAAAACgEAAA8AAAAAAAAAAAAAAAAAcQYAAGRycy9kb3ducmV2LnhtbFBLBQYA&#10;AAAABAAEAPMAAAB+BwAAAAA=&#10;">
            <v:group id="Group 33" o:spid="_x0000_s132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3mYyLccAAADd&#10;AAAADwAAAAAAAAAAAAAAAACqAgAAZHJzL2Rvd25yZXYueG1sUEsFBgAAAAAEAAQA+gAAAJ4DAAAA&#10;AA==&#10;">
              <v:rect id="Rectangle 34" o:spid="_x0000_s132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/r8DMYA&#10;AADdAAAADwAAAGRycy9kb3ducmV2LnhtbESPQWvCQBSE70L/w/IKvdWNtViNrmJtLV61keDtkX1m&#10;g9m3Ibs18d93CwWPw8x8wyxWva3FlVpfOVYwGiYgiAunKy4VZN/b5ykIH5A11o5JwY08rJYPgwWm&#10;2nW8p+shlCJC2KeowITQpFL6wpBFP3QNcfTOrrUYomxLqVvsItzW8iVJJtJixXHBYEMbQ8Xl8GMV&#10;jMv80+TZh8/sKJ98HW/H9+60VerpsV/PQQTqwz38395pBbPZ6xv8vYlPQC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/r8DMYAAADdAAAADwAAAAAAAAAAAAAAAACYAgAAZHJz&#10;L2Rvd25yZXYueG1sUEsFBgAAAAAEAAQA9QAAAIsDAAAAAA==&#10;" strokecolor="#2f5496 [2408]" strokeweight="1.5pt">
                <v:fill opacity="0"/>
              </v:rect>
              <v:rect id="Rectangle 35" o:spid="_x0000_s132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R+c1r8A&#10;AADdAAAADwAAAGRycy9kb3ducmV2LnhtbERPy4rCMBTdC/5DuAPuNK2o2I5RRPGx9DHuL82dttjc&#10;1CZq/XuzEFweznu2aE0lHtS40rKCeBCBIM6sLjlX8Hfe9KcgnEfWWFkmBS9ysJh3OzNMtX3ykR4n&#10;n4sQwi5FBYX3dSqlywoy6Aa2Jg7cv20M+gCbXOoGnyHcVHIYRRNpsOTQUGBNq4Ky6+luFFzG65p3&#10;0vAh3oyS8eW6va1io1Tvp13+gvDU+q/4495rBUkyCnPDm/AE5PwN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VH5zWvwAAAN0AAAAPAAAAAAAAAAAAAAAAAJgCAABkcnMvZG93bnJl&#10;di54bWxQSwUGAAAAAAQABAD1AAAAhAMAAAAA&#10;" fillcolor="#deeaf6 [660]" strokecolor="#c00000" strokeweight="1pt">
                <v:stroke dashstyle="dash"/>
              </v:rect>
            </v:group>
            <v:shape id="AutoShape 36" o:spid="_x0000_s132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U3Dm8cAAADdAAAADwAAAGRycy9kb3ducmV2LnhtbESPT2vCQBTE70K/w/IKvZlNRYpJ3UhT&#10;EEzBQ7UUentkn/nT7NuY3Wr89m5B8DjMzG+Y5Wo0nTjR4BrLCp6jGARxaXXDlYKv/Xq6AOE8ssbO&#10;Mim4kINV9jBZYqrtmT/ptPOVCBB2KSqove9TKV1Zk0EX2Z44eAc7GPRBDpXUA54D3HRyFscv0mDD&#10;YaHGnt5rKn93f0ZBfvn43lpfHDeHn/ZY5PmswNYo9fQ4vr2C8DT6e/jW3mgFSTJP4P9NeAIyuw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RTcObxwAAAN0AAAAPAAAAAAAA&#10;AAAAAAAAAKECAABkcnMvZG93bnJldi54bWxQSwUGAAAAAAQABAD5AAAAlQMAAAAA&#10;" strokecolor="#2f5496 [2408]" strokeweight="1.5pt"/>
            <v:shape id="AutoShape 37" o:spid="_x0000_s132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a7828QAAADdAAAADwAAAGRycy9kb3ducmV2LnhtbERPTWvCQBC9F/wPywi9NRsDLTVmFSMI&#10;ptBDbRG8DdkxiWZnk+xW47/vHgoeH+87W42mFVcaXGNZwSyKQRCXVjdcKfj53r68g3AeWWNrmRTc&#10;ycFqOXnKMNX2xl903ftKhBB2KSqove9SKV1Zk0EX2Y44cCc7GPQBDpXUA95CuGllEsdv0mDDoaHG&#10;jjY1lZf9r1GQ3z8On9YX/e50PPdFnicFno1Sz9NxvQDhafQP8b97pxXM569hf3gTnoBc/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FrvzbxAAAAN0AAAAPAAAAAAAAAAAA&#10;AAAAAKECAABkcnMvZG93bnJldi54bWxQSwUGAAAAAAQABAD5AAAAkgMAAAAA&#10;" strokecolor="#2f5496 [2408]" strokeweight="1.5pt"/>
          </v:group>
        </w:pict>
      </w:r>
      <w:r w:rsidR="00E673A2">
        <w:rPr>
          <w:rFonts w:ascii="ALFABET98" w:hAnsi="ALFABET98"/>
          <w:color w:val="A6A6A6" w:themeColor="background1" w:themeShade="A6"/>
          <w:sz w:val="72"/>
          <w:szCs w:val="72"/>
        </w:rPr>
        <w:t xml:space="preserve">M     </w:t>
      </w:r>
    </w:p>
    <w:p w:rsidR="00E673A2" w:rsidRDefault="00E673A2" w:rsidP="00E673A2">
      <w:pPr>
        <w:spacing w:line="240" w:lineRule="auto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72"/>
          <w:szCs w:val="72"/>
        </w:rPr>
        <w:t xml:space="preserve"> </w:t>
      </w:r>
      <w:r>
        <w:rPr>
          <w:rFonts w:ascii="ALFABET98" w:hAnsi="ALFABET98"/>
          <w:sz w:val="36"/>
          <w:szCs w:val="36"/>
        </w:rPr>
        <w:t xml:space="preserve">   </w:t>
      </w:r>
      <w:r w:rsidR="00437EB7">
        <w:rPr>
          <w:rFonts w:ascii="ALFABET98" w:hAnsi="ALFABET98"/>
          <w:sz w:val="36"/>
          <w:szCs w:val="36"/>
        </w:rPr>
        <w:t xml:space="preserve">                              55</w:t>
      </w:r>
    </w:p>
    <w:p w:rsidR="00E673A2" w:rsidRDefault="00E673A2" w:rsidP="00E673A2">
      <w:pPr>
        <w:spacing w:line="240" w:lineRule="auto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36"/>
          <w:szCs w:val="36"/>
        </w:rPr>
        <w:t>Sayın velim, m harfinin üzerinden geçip boşlukları doldurunuz..</w:t>
      </w:r>
    </w:p>
    <w:p w:rsidR="00E673A2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314" style="position:absolute;margin-left:-16.1pt;margin-top:9.4pt;width:521.25pt;height:36.85pt;z-index:-25094758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">
            <v:group id="Group 33" o:spid="_x0000_s131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khKLzxgAAAN0A&#10;AAAPAAAAAAAAAAAAAAAAAKoCAABkcnMvZG93bnJldi54bWxQSwUGAAAAAAQABAD6AAAAnQMAAAAA&#10;">
              <v:rect id="Rectangle 34" o:spid="_x0000_s131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Rhs0sYA&#10;AADdAAAADwAAAGRycy9kb3ducmV2LnhtbESPT2vCQBTE7wW/w/IK3nRjpaKpq9g/Fq9qJHh7ZF+z&#10;odm3Ibua+O27gtDjMDO/YZbr3tbiSq2vHCuYjBMQxIXTFZcKsuN2NAfhA7LG2jEpuJGH9WrwtMRU&#10;u473dD2EUkQI+xQVmBCaVEpfGLLox64hjt6Pay2GKNtS6ha7CLe1fEmSmbRYcVww2NCHoeL3cLEK&#10;pmX+ZfLs02d2ks++T7fTe3feKjV87jdvIAL14T/8aO+0gsXidQr3N/EJyN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Rhs0sYAAADdAAAADwAAAAAAAAAAAAAAAACYAgAAZHJz&#10;L2Rvd25yZXYueG1sUEsFBgAAAAAEAAQA9QAAAIsDAAAAAA==&#10;" strokecolor="#2f5496 [2408]" strokeweight="1.5pt">
                <v:fill opacity="0"/>
              </v:rect>
              <v:rect id="Rectangle 35" o:spid="_x0000_s131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YsADsMA&#10;AADdAAAADwAAAGRycy9kb3ducmV2LnhtbESPT4vCMBTE74LfITzBm6ZdrGyrUcRF1+Ouf+6P5tkW&#10;m5faRK3ffiMseBxm5jfMfNmZWtypdZVlBfE4AkGcW11xoeB42Iw+QTiPrLG2TAqe5GC56PfmmGn7&#10;4F+6730hAoRdhgpK75tMSpeXZNCNbUMcvLNtDfog20LqFh8Bbmr5EUVTabDisFBiQ+uS8sv+ZhSc&#10;kq+Gv6Xhn3gzSZPTZXtdx0ap4aBbzUB46vw7/N/eaQVpmkzg9SY8Abn4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YsADs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131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dlfQ8cAAADdAAAADwAAAGRycy9kb3ducmV2LnhtbESPQWvCQBSE74X+h+UVems2FZQmukpT&#10;KBjBQ20RvD2yzySafRuzW5P8e7dQ8DjMzDfMYjWYRlypc7VlBa9RDIK4sLrmUsHP9+fLGwjnkTU2&#10;lknBSA5Wy8eHBaba9vxF150vRYCwS1FB5X2bSumKigy6yLbEwTvazqAPsiul7rAPcNPISRzPpMGa&#10;w0KFLX1UVJx3v0ZBNm72W+vzy/p4OF3yLJvkeDJKPT8N73MQngZ/D/+311pBkkyn8PcmPAG5vA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V2V9DxwAAAN0AAAAPAAAAAAAA&#10;AAAAAAAAAKECAABkcnMvZG93bnJldi54bWxQSwUGAAAAAAQABAD5AAAAlQMAAAAA&#10;" strokecolor="#2f5496 [2408]" strokeweight="1.5pt"/>
            <v:shape id="AutoShape 37" o:spid="_x0000_s131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QvBNMcAAADdAAAADwAAAGRycy9kb3ducmV2LnhtbESPQWvCQBSE7wX/w/KE3urGQKWmrsEI&#10;gin0oC2F3h7ZZxKbfRuz2yT++65Q8DjMzDfMKh1NI3rqXG1ZwXwWgSAurK65VPD5sXt6AeE8ssbG&#10;Mim4koN0PXlYYaLtwAfqj74UAcIuQQWV920ipSsqMuhmtiUO3sl2Bn2QXSl1h0OAm0bGUbSQBmsO&#10;CxW2tK2o+Dn+GgXZ9e3r3fr8sj99ny95lsU5no1Sj9Nx8wrC0+jv4f/2XitYLp8X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lC8E0xwAAAN0AAAAPAAAAAAAA&#10;AAAAAAAAAKECAABkcnMvZG93bnJldi54bWxQSwUGAAAAAAQABAD5AAAAlQMAAAAA&#10;" strokecolor="#2f5496 [2408]" strokeweight="1.5pt"/>
          </v:group>
        </w:pict>
      </w:r>
      <w:r w:rsidR="00E673A2">
        <w:rPr>
          <w:rFonts w:ascii="ALFABET98" w:hAnsi="ALFABET98"/>
          <w:color w:val="A6A6A6" w:themeColor="background1" w:themeShade="A6"/>
          <w:sz w:val="72"/>
          <w:szCs w:val="72"/>
        </w:rPr>
        <w:t>M     M     M     M      M</w:t>
      </w:r>
    </w:p>
    <w:p w:rsidR="00E673A2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308" style="position:absolute;margin-left:-16.1pt;margin-top:9.4pt;width:521.25pt;height:36.85pt;z-index:-25094656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AXgOWNFQQAAPEPAAAOAAAAAAAAAAAAAAAAAC4CAABkcnMvZTJvRG9jLnhtbFBLAQItABQABgAI&#10;AAAAIQBYKw9o4AAAAAoBAAAPAAAAAAAAAAAAAAAAAG8GAABkcnMvZG93bnJldi54bWxQSwUGAAAA&#10;AAQABADzAAAAfAcAAAAA&#10;">
            <v:group id="Group 33" o:spid="_x0000_s131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FbJUZwwAAAN0AAAAP&#10;AAAAAAAAAAAAAAAAAKoCAABkcnMvZG93bnJldi54bWxQSwUGAAAAAAQABAD6AAAAmgMAAAAA&#10;">
              <v:rect id="Rectangle 34" o:spid="_x0000_s131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PBbOMYA&#10;AADdAAAADwAAAGRycy9kb3ducmV2LnhtbESPQWvCQBSE74X+h+UVvNWNlkoTXaW1tXjVRoK3R/aZ&#10;DWbfhuxq4r/vCoUeh5n5hlmsBtuIK3W+dqxgMk5AEJdO11wpyH82z28gfEDW2DgmBTfysFo+Piww&#10;067nHV33oRIRwj5DBSaENpPSl4Ys+rFriaN3cp3FEGVXSd1hH+G2kdMkmUmLNccFgy2tDZXn/cUq&#10;eKmKL1Pknz63k2L2fbgdPvrjRqnR0/A+BxFoCP/hv/ZWK0jT1xTub+ITkM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PBbOMYAAADdAAAADwAAAAAAAAAAAAAAAACYAgAAZHJz&#10;L2Rvd25yZXYueG1sUEsFBgAAAAAEAAQA9QAAAIsDAAAAAA==&#10;" strokecolor="#2f5496 [2408]" strokeweight="1.5pt">
                <v:fill opacity="0"/>
              </v:rect>
              <v:rect id="Rectangle 35" o:spid="_x0000_s131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NzMsL8A&#10;AADdAAAADwAAAGRycy9kb3ducmV2LnhtbERPy4rCMBTdC/5DuAPuNK2o2I5RRPGx9DHuL82dttjc&#10;1CZq/XuzEFweznu2aE0lHtS40rKCeBCBIM6sLjlX8Hfe9KcgnEfWWFkmBS9ysJh3OzNMtX3ykR4n&#10;n4sQwi5FBYX3dSqlywoy6Aa2Jg7cv20M+gCbXOoGnyHcVHIYRRNpsOTQUGBNq4Ky6+luFFzG65p3&#10;0vAh3oyS8eW6va1io1Tvp13+gvDU+q/4495rBUkyCfvDm/AE5PwN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g3MywvwAAAN0AAAAPAAAAAAAAAAAAAAAAAJgCAABkcnMvZG93bnJl&#10;di54bWxQSwUGAAAAAAQABAD1AAAAhAMAAAAA&#10;" fillcolor="#deeaf6 [660]" strokecolor="#c00000" strokeweight="1pt">
                <v:stroke dashstyle="dash"/>
              </v:rect>
            </v:group>
            <v:shape id="AutoShape 36" o:spid="_x0000_s131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I6T/ccAAADdAAAADwAAAGRycy9kb3ducmV2LnhtbESPQWvCQBSE70L/w/IKvZmNHoKmWaUp&#10;FEyhh2op9PbIPpPY7NuY3Sbx37sFweMwM98w2XYyrRiod41lBYsoBkFcWt1wpeDr8DZfgXAeWWNr&#10;mRRcyMF28zDLMNV25E8a9r4SAcIuRQW1910qpStrMugi2xEH72h7gz7IvpK6xzHATSuXcZxIgw2H&#10;hRo7eq2p/N3/GQX55f37w/rivDv+nM5Fni8LPBmlnh6nl2cQniZ/D9/aO61gvU4W8P8mPAG5uQ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kjpP9xwAAAN0AAAAPAAAAAAAA&#10;AAAAAAAAAKECAABkcnMvZG93bnJldi54bWxQSwUGAAAAAAQABAD5AAAAlQMAAAAA&#10;" strokecolor="#2f5496 [2408]" strokeweight="1.5pt"/>
            <v:shape id="AutoShape 37" o:spid="_x0000_s130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FwNisYAAADdAAAADwAAAGRycy9kb3ducmV2LnhtbESPT4vCMBTE7wt+h/AEb5puD7J2jbIV&#10;BCt48A+Ct0fzbOs2L7WJWr/9RhD2OMzMb5jpvDO1uFPrKssKPkcRCOLc6ooLBYf9cvgFwnlkjbVl&#10;UvAkB/NZ72OKibYP3tJ95wsRIOwSVFB63yRSurwkg25kG+LgnW1r0AfZFlK3+AhwU8s4isbSYMVh&#10;ocSGFiXlv7ubUZA+18eN9dl1dT5drlmaxhlejFKDfvfzDcJT5//D7/ZKK5hMxjG83oQnIGd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RcDYrGAAAA3QAAAA8AAAAAAAAA&#10;AAAAAAAAoQIAAGRycy9kb3ducmV2LnhtbFBLBQYAAAAABAAEAPkAAACUAwAAAAA=&#10;" strokecolor="#2f5496 [2408]" strokeweight="1.5pt"/>
          </v:group>
        </w:pict>
      </w:r>
      <w:r w:rsidR="00E673A2">
        <w:rPr>
          <w:rFonts w:ascii="ALFABET98" w:hAnsi="ALFABET98"/>
          <w:color w:val="A6A6A6" w:themeColor="background1" w:themeShade="A6"/>
          <w:sz w:val="72"/>
          <w:szCs w:val="72"/>
        </w:rPr>
        <w:t>M     M     M     M</w:t>
      </w:r>
    </w:p>
    <w:p w:rsidR="00E673A2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302" style="position:absolute;margin-left:-16.1pt;margin-top:9.4pt;width:521.25pt;height:36.85pt;z-index:-25094553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NUs6YMXBAAA8Q8AAA4AAAAAAAAAAAAAAAAALgIAAGRycy9lMm9Eb2MueG1sUEsBAi0AFAAG&#10;AAgAAAAhAFgrD2jgAAAACgEAAA8AAAAAAAAAAAAAAAAAcQYAAGRycy9kb3ducmV2LnhtbFBLBQYA&#10;AAAABAAEAPMAAAB+BwAAAAA=&#10;">
            <v:group id="Group 33" o:spid="_x0000_s130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Ck1VoccAAADd&#10;AAAADwAAAAAAAAAAAAAAAACqAgAAZHJzL2Rvd25yZXYueG1sUEsFBgAAAAAEAAQA+gAAAJ4DAAAA&#10;AA==&#10;">
              <v:rect id="Rectangle 34" o:spid="_x0000_s130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9GbgMYA&#10;AADdAAAADwAAAGRycy9kb3ducmV2LnhtbESPT2vCQBTE74V+h+UVeqsbK4aaukpb/+BVGwm9PbLP&#10;bDD7NmS3Jn57Vyj0OMzMb5j5crCNuFDna8cKxqMEBHHpdM2Vgvx78/IGwgdkjY1jUnAlD8vF48Mc&#10;M+163tPlECoRIewzVGBCaDMpfWnIoh+5ljh6J9dZDFF2ldQd9hFuG/maJKm0WHNcMNjSl6HyfPi1&#10;CiZVsTZFvvK5HRfp9ng9fvY/G6Wen4aPdxCBhvAf/mvvtILZLJ3C/U18AnJx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9GbgMYAAADdAAAADwAAAAAAAAAAAAAAAACYAgAAZHJz&#10;L2Rvd25yZXYueG1sUEsFBgAAAAAEAAQA9QAAAIsDAAAAAA==&#10;" strokecolor="#2f5496 [2408]" strokeweight="1.5pt">
                <v:fill opacity="0"/>
              </v:rect>
              <v:rect id="Rectangle 35" o:spid="_x0000_s130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HnxX8MA&#10;AADdAAAADwAAAGRycy9kb3ducmV2LnhtbESPT4vCMBTE7wt+h/AEb2ta0bKtRhFF3eOuf+6P5tkW&#10;m5faRK3ffiMIexxm5jfMbNGZWtypdZVlBfEwAkGcW11xoeB42Hx+gXAeWWNtmRQ8ycFi3vuYYabt&#10;g3/pvveFCBB2GSoovW8yKV1ekkE3tA1x8M62NeiDbAupW3wEuKnlKIoSabDisFBiQ6uS8sv+ZhSc&#10;JuuGd9LwT7wZp5PTZXtdxUapQb9bTkF46vx/+N3+1grSNEng9SY8ATn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HnxX8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130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CuuEscAAADdAAAADwAAAGRycy9kb3ducmV2LnhtbESPQWvCQBSE74X+h+UVems29aBNdJWm&#10;UDCCh9oieHtkn0k0+zZmtyb5926h4HGYmW+YxWowjbhS52rLCl6jGARxYXXNpYKf78+XNxDOI2ts&#10;LJOCkRyslo8PC0y17fmLrjtfigBhl6KCyvs2ldIVFRl0kW2Jg3e0nUEfZFdK3WEf4KaRkzieSoM1&#10;h4UKW/qoqDjvfo2CbNzst9bnl/XxcLrkWTbJ8WSUen4a3ucgPA3+Hv5vr7WCJJnO4O9NeAJyeQ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EK64SxwAAAN0AAAAPAAAAAAAA&#10;AAAAAAAAAKECAABkcnMvZG93bnJldi54bWxQSwUGAAAAAAQABAD5AAAAlQMAAAAA&#10;" strokecolor="#2f5496 [2408]" strokeweight="1.5pt"/>
            <v:shape id="AutoShape 37" o:spid="_x0000_s130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bQ6YMQAAADdAAAADwAAAGRycy9kb3ducmV2LnhtbERPTWvCQBC9F/wPywi9NRtzkBqzihEK&#10;SaGHqgjehuyYRLOzMbvV+O+7h0KPj/edrUfTiTsNrrWsYBbFIIgrq1uuFRz2H2/vIJxH1thZJgVP&#10;crBeTV4yTLV98Dfdd74WIYRdigoa7/tUSlc1ZNBFticO3NkOBn2AQy31gI8QbjqZxPFcGmw5NDTY&#10;07ah6rr7MQry5+fxy/ryVpxPl1uZ50mJF6PU63TcLEF4Gv2/+M9daAWLxTzMDW/CE5Cr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1tDpgxAAAAN0AAAAPAAAAAAAAAAAA&#10;AAAAAKECAABkcnMvZG93bnJldi54bWxQSwUGAAAAAAQABAD5AAAAkgMAAAAA&#10;" strokecolor="#2f5496 [2408]" strokeweight="1.5pt"/>
          </v:group>
        </w:pict>
      </w:r>
      <w:r w:rsidR="00E673A2">
        <w:rPr>
          <w:rFonts w:ascii="ALFABET98" w:hAnsi="ALFABET98"/>
          <w:color w:val="A6A6A6" w:themeColor="background1" w:themeShade="A6"/>
          <w:sz w:val="72"/>
          <w:szCs w:val="72"/>
        </w:rPr>
        <w:t>M     M     M</w:t>
      </w:r>
    </w:p>
    <w:p w:rsidR="00E673A2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296" style="position:absolute;margin-left:-16.1pt;margin-top:9.4pt;width:521.25pt;height:36.85pt;z-index:-25094451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">
            <v:group id="Group 33" o:spid="_x0000_s129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wr8V/wwAAAN0AAAAP&#10;AAAAAAAAAAAAAAAAAKoCAABkcnMvZG93bnJldi54bWxQSwUGAAAAAAQABAD6AAAAmgMAAAAA&#10;">
              <v:rect id="Rectangle 34" o:spid="_x0000_s130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TMLXsYA&#10;AADdAAAADwAAAGRycy9kb3ducmV2LnhtbESPT2vCQBTE74V+h+UVequbVNCaukpb/+BVGwm9PbLP&#10;bDD7NmS3Jn57Vyj0OMzMb5j5crCNuFDna8cK0lECgrh0uuZKQf69eXkD4QOyxsYxKbiSh+Xi8WGO&#10;mXY97+lyCJWIEPYZKjAhtJmUvjRk0Y9cSxy9k+sshii7SuoO+wi3jXxNkom0WHNcMNjSl6HyfPi1&#10;CsZVsTZFvvK5TYvJ9ng9fvY/G6Wen4aPdxCBhvAf/mvvtILZbJrC/U18AnJx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TMLXsYAAADdAAAADwAAAAAAAAAAAAAAAACYAgAAZHJz&#10;L2Rvd25yZXYueG1sUEsFBgAAAAAEAAQA9QAAAIsDAAAAAA==&#10;" strokecolor="#2f5496 [2408]" strokeweight="1.5pt">
                <v:fill opacity="0"/>
              </v:rect>
              <v:rect id="Rectangle 35" o:spid="_x0000_s130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thgcUA&#10;AADdAAAADwAAAGRycy9kb3ducmV2LnhtbESPQWvCQBSE7wX/w/IK3uomom0TXUVSoj1aq/dH9jUJ&#10;Zt+m2TVJ/31XKPQ4zMw3zHo7mkb01LnasoJ4FoEgLqyuuVRw/syfXkE4j6yxsUwKfsjBdjN5WGOq&#10;7cAf1J98KQKEXYoKKu/bVEpXVGTQzWxLHLwv2xn0QXal1B0OAW4aOY+iZ2mw5rBQYUtZRcX1dDMK&#10;Lsu3lg/S8DHOF8nyct1/Z7FRavo47lYgPI3+P/zXftcKkuRlDvc34QnIz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6m2GB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129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sk+zMcAAADdAAAADwAAAGRycy9kb3ducmV2LnhtbESPW2vCQBSE3wv+h+UUfKubKrSauhFT&#10;KJiCD14QfDtkTy42ezZmtxr/fVco+DjMzDfMfNGbRlyoc7VlBa+jCARxbnXNpYL97utlCsJ5ZI2N&#10;ZVJwIweLZPA0x1jbK2/osvWlCBB2MSqovG9jKV1ekUE3si1x8ArbGfRBdqXUHV4D3DRyHEVv0mDN&#10;YaHClj4ryn+2v0ZBevs+rK3PzqvieDpnaTrO8GSUGj73yw8Qnnr/CP+3V1rBbPY+gfub8ARk8g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+yT7MxwAAAN0AAAAPAAAAAAAA&#10;AAAAAAAAAKECAABkcnMvZG93bnJldi54bWxQSwUGAAAAAAQABAD5AAAAlQMAAAAA&#10;" strokecolor="#2f5496 [2408]" strokeweight="1.5pt"/>
            <v:shape id="AutoShape 37" o:spid="_x0000_s129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SCmuMcAAADdAAAADwAAAGRycy9kb3ducmV2LnhtbESPW2vCQBSE3wv+h+UUfKubirSauhFT&#10;KJiCD14QfDtkTy42ezZmtxr/fVco+DjMzDfMfNGbRlyoc7VlBa+jCARxbnXNpYL97utlCsJ5ZI2N&#10;ZVJwIweLZPA0x1jbK2/osvWlCBB2MSqovG9jKV1ekUE3si1x8ArbGfRBdqXUHV4D3DRyHEVv0mDN&#10;YaHClj4ryn+2v0ZBevs+rK3PzqvieDpnaTrO8GSUGj73yw8Qnnr/CP+3V1rBbPY+gfub8ARk8g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xIKa4xwAAAN0AAAAPAAAAAAAA&#10;AAAAAAAAAKECAABkcnMvZG93bnJldi54bWxQSwUGAAAAAAQABAD5AAAAlQMAAAAA&#10;" strokecolor="#2f5496 [2408]" strokeweight="1.5pt"/>
          </v:group>
        </w:pict>
      </w:r>
      <w:r w:rsidR="00E673A2">
        <w:rPr>
          <w:rFonts w:ascii="ALFABET98" w:hAnsi="ALFABET98"/>
          <w:color w:val="A6A6A6" w:themeColor="background1" w:themeShade="A6"/>
          <w:sz w:val="72"/>
          <w:szCs w:val="72"/>
        </w:rPr>
        <w:t xml:space="preserve">M     M     </w:t>
      </w:r>
    </w:p>
    <w:p w:rsidR="00E673A2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290" style="position:absolute;margin-left:-16.1pt;margin-top:9.4pt;width:521.25pt;height:36.85pt;z-index:-25094348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JYQvfBYEAADxDwAADgAAAAAAAAAAAAAAAAAuAgAAZHJzL2Uyb0RvYy54bWxQSwECLQAUAAYA&#10;CAAAACEAWCsPaOAAAAAKAQAADwAAAAAAAAAAAAAAAABwBgAAZHJzL2Rvd25yZXYueG1sUEsFBgAA&#10;AAAEAAQA8wAAAH0HAAAAAA==&#10;">
            <v:group id="Group 33" o:spid="_x0000_s129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EAr4kMcAAADd&#10;AAAADwAAAAAAAAAAAAAAAACqAgAAZHJzL2Rvd25yZXYueG1sUEsFBgAAAAAEAAQA+gAAAJ4DAAAA&#10;AA==&#10;">
              <v:rect id="Rectangle 34" o:spid="_x0000_s129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ZY2scYA&#10;AADdAAAADwAAAGRycy9kb3ducmV2LnhtbESPT2vCQBTE74LfYXkFb7qxgtbUVewfi9dqJHh7ZF+z&#10;odm3Ibs18dt3BcHjMDO/YVab3tbiQq2vHCuYThIQxIXTFZcKsuNu/ALCB2SNtWNScCUPm/VwsMJU&#10;u46/6XIIpYgQ9ikqMCE0qZS+MGTRT1xDHL0f11oMUbal1C12EW5r+Zwkc2mx4rhgsKF3Q8Xv4c8q&#10;mJX5p8mzD5/ZaT7/Ol1Pb915p9Toqd++ggjUh0f43t5rBcvlYgG3N/EJyPU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ZY2scYAAADdAAAADwAAAAAAAAAAAAAAAACYAgAAZHJz&#10;L2Rvd25yZXYueG1sUEsFBgAAAAAEAAQA9QAAAIsDAAAAAA==&#10;" strokecolor="#2f5496 [2408]" strokeweight="1.5pt">
                <v:fill opacity="0"/>
              </v:rect>
              <v:rect id="Rectangle 35" o:spid="_x0000_s129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3NWa8EA&#10;AADdAAAADwAAAGRycy9kb3ducmV2LnhtbERPTW+CQBC9N/E/bMbEW1kwWgt1NUZj26Pacp+wIxDZ&#10;WWRXoP++e2jS48v7Xm9H04ieOldbVpBEMQjiwuqaSwXfX8fnVxDOI2tsLJOCH3Kw3Uye1phpO/CZ&#10;+osvRQhhl6GCyvs2k9IVFRl0kW2JA3e1nUEfYFdK3eEQwk0j53H8Ig3WHBoqbGlfUXG7PIyCfHlo&#10;+UMaPiXHRbrMb+/3fWKUmk3H3RsIT6P/F/+5P7WCNF2FueFNeAJy8w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tzVmvBAAAA3Q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129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yEJJscAAADdAAAADwAAAGRycy9kb3ducmV2LnhtbESPT2vCQBTE70K/w/IKvZlNPViTupGm&#10;IJiCh2op9PbIPvOn2bcxu9X47d2C4HGYmd8wy9VoOnGiwTWWFTxHMQji0uqGKwVf+/V0AcJ5ZI2d&#10;ZVJwIQer7GGyxFTbM3/SaecrESDsUlRQe9+nUrqyJoMusj1x8A52MOiDHCqpBzwHuOnkLI7n0mDD&#10;YaHGnt5rKn93f0ZBfvn43lpfHDeHn/ZY5PmswNYo9fQ4vr2C8DT6e/jW3mgFSfKSwP+b8ARkdg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fIQkmxwAAAN0AAAAPAAAAAAAA&#10;AAAAAAAAAKECAABkcnMvZG93bnJldi54bWxQSwUGAAAAAAQABAD5AAAAlQMAAAAA&#10;" strokecolor="#2f5496 [2408]" strokeweight="1.5pt"/>
            <v:shape id="AutoShape 37" o:spid="_x0000_s129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87QnMQAAADdAAAADwAAAGRycy9kb3ducmV2LnhtbERPy2rCQBTdC/2H4Rbc6aRZiKaOwRQK&#10;ieCiKkJ3l8w1DzN3Ymaq8e87i0KXh/Nep6PpxJ0G11hW8DaPQBCXVjdcKTgdP2dLEM4ja+wsk4In&#10;OUg3L5M1Jto++IvuB1+JEMIuQQW1930ipStrMujmticO3MUOBn2AQyX1gI8QbjoZR9FCGmw4NNTY&#10;00dN5fXwYxRkz915b31xyy/f7a3IsrjA1ig1fR237yA8jf5f/OfOtYLVahn2hzfhCcjNL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7ztCcxAAAAN0AAAAPAAAAAAAAAAAA&#10;AAAAAKECAABkcnMvZG93bnJldi54bWxQSwUGAAAAAAQABAD5AAAAkgMAAAAA&#10;" strokecolor="#2f5496 [2408]" strokeweight="1.5pt"/>
          </v:group>
        </w:pict>
      </w:r>
      <w:r w:rsidR="00E673A2">
        <w:rPr>
          <w:rFonts w:ascii="ALFABET98" w:hAnsi="ALFABET98"/>
          <w:color w:val="A6A6A6" w:themeColor="background1" w:themeShade="A6"/>
          <w:sz w:val="72"/>
          <w:szCs w:val="72"/>
        </w:rPr>
        <w:t>M     M</w:t>
      </w:r>
    </w:p>
    <w:p w:rsidR="00E673A2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284" style="position:absolute;margin-left:-16.1pt;margin-top:9.4pt;width:521.25pt;height:36.85pt;z-index:-25094246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CI&#10;QlHZEgQAAPEPAAAOAAAAAAAAAAAAAAAAAC4CAABkcnMvZTJvRG9jLnhtbFBLAQItABQABgAIAAAA&#10;IQBYKw9o4AAAAAoBAAAPAAAAAAAAAAAAAAAAAGwGAABkcnMvZG93bnJldi54bWxQSwUGAAAAAAQA&#10;BADzAAAAeQcAAAAA&#10;">
            <v:group id="Group 33" o:spid="_x0000_s128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a5I60xgAAAN0A&#10;AAAPAAAAAAAAAAAAAAAAAKoCAABkcnMvZG93bnJldi54bWxQSwUGAAAAAAQABAD6AAAAnQMAAAAA&#10;">
              <v:rect id="Rectangle 34" o:spid="_x0000_s128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3hAlcUA&#10;AADdAAAADwAAAGRycy9kb3ducmV2LnhtbESPQWvCQBSE7wX/w/IEb3VjBdHUVbRq8VqNhN4e2dds&#10;aPZtyK4m/vuuUPA4zMw3zHLd21rcqPWVYwWTcQKCuHC64lJBdj68zkH4gKyxdkwK7uRhvRq8LDHV&#10;ruMvup1CKSKEfYoKTAhNKqUvDFn0Y9cQR+/HtRZDlG0pdYtdhNtaviXJTFqsOC4YbOjDUPF7uloF&#10;0zLfmzzb+cxO8tnn5X7Zdt8HpUbDfvMOIlAfnuH/9lErWCzmU3i8iU9Ar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DeECVxQAAAN0AAAAPAAAAAAAAAAAAAAAAAJgCAABkcnMv&#10;ZG93bnJldi54bWxQSwUGAAAAAAQABAD1AAAAigMAAAAA&#10;" strokecolor="#2f5496 [2408]" strokeweight="1.5pt">
                <v:fill opacity="0"/>
              </v:rect>
              <v:rect id="Rectangle 35" o:spid="_x0000_s128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+ssScQA&#10;AADdAAAADwAAAGRycy9kb3ducmV2LnhtbESPQWvCQBSE70L/w/IEb7pJScSkrlIs2h5tWu+P7DMJ&#10;Zt+m2W2S/vtuoeBxmJlvmO1+Mq0YqHeNZQXxKgJBXFrdcKXg8+O43IBwHllja5kU/JCD/e5htsVc&#10;25HfaSh8JQKEXY4Kau+7XEpX1mTQrWxHHLyr7Q36IPtK6h7HADetfIyitTTYcFiosaNDTeWt+DYK&#10;LulLx6/S8Dk+Jll6uZ2+DrFRajGfnp9AeJr8PfzfftMKsmyTwN+b8ATk7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/rLEnEAAAA3Q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128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7lzBMcAAADdAAAADwAAAGRycy9kb3ducmV2LnhtbESPQWvCQBSE7wX/w/KE3urGQIumrsEI&#10;gil4qC2F3h7ZZxKbfRuz2yT++65Q8DjMzDfMKh1NI3rqXG1ZwXwWgSAurK65VPD5sXtagHAeWWNj&#10;mRRcyUG6njysMNF24Hfqj74UAcIuQQWV920ipSsqMuhmtiUO3sl2Bn2QXSl1h0OAm0bGUfQiDdYc&#10;FipsaVtR8XP8NQqy69vXwfr8sj99ny95lsU5no1Sj9Nx8wrC0+jv4f/2XitYLhfPcHsTnoB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ruXMExwAAAN0AAAAPAAAAAAAA&#10;AAAAAAAAAKECAABkcnMvZG93bnJldi54bWxQSwUGAAAAAAQABAD5AAAAlQMAAAAA&#10;" strokecolor="#2f5496 [2408]" strokeweight="1.5pt"/>
            <v:shape id="AutoShape 37" o:spid="_x0000_s128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2vtc8cAAADdAAAADwAAAGRycy9kb3ducmV2LnhtbESPT2vCQBTE7wW/w/KE3nSjB9E0a2iE&#10;gin0UBWht0f2mT/Nvo3ZbYzfvlsQehxm5jdMko6mFQP1rrasYDGPQBAXVtdcKjgd32ZrEM4ja2wt&#10;k4I7OUi3k6cEY21v/EnDwZciQNjFqKDyvouldEVFBt3cdsTBu9jeoA+yL6Xu8RbgppXLKFpJgzWH&#10;hQo72lVUfB9+jILs/n7+sD6/7i9fzTXPsmWOjVHqeTq+voDwNPr/8KO91wo2m/UK/t6EJyC3v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ba+1zxwAAAN0AAAAPAAAAAAAA&#10;AAAAAAAAAKECAABkcnMvZG93bnJldi54bWxQSwUGAAAAAAQABAD5AAAAlQMAAAAA&#10;" strokecolor="#2f5496 [2408]" strokeweight="1.5pt"/>
          </v:group>
        </w:pict>
      </w:r>
      <w:r w:rsidR="00E673A2">
        <w:rPr>
          <w:rFonts w:ascii="ALFABET98" w:hAnsi="ALFABET98"/>
          <w:color w:val="A6A6A6" w:themeColor="background1" w:themeShade="A6"/>
          <w:sz w:val="72"/>
          <w:szCs w:val="72"/>
        </w:rPr>
        <w:t xml:space="preserve">M     </w:t>
      </w:r>
    </w:p>
    <w:p w:rsidR="00E673A2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278" style="position:absolute;margin-left:-16.1pt;margin-top:9.4pt;width:521.25pt;height:36.85pt;z-index:-25094144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AI68ltFQQAAPEPAAAOAAAAAAAAAAAAAAAAAC4CAABkcnMvZTJvRG9jLnhtbFBLAQItABQABgAI&#10;AAAAIQBYKw9o4AAAAAoBAAAPAAAAAAAAAAAAAAAAAG8GAABkcnMvZG93bnJldi54bWxQSwUGAAAA&#10;AAQABADzAAAAfAcAAAAA&#10;">
            <v:group id="Group 33" o:spid="_x0000_s128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Owy5XsQAAADdAAAA&#10;DwAAAAAAAAAAAAAAAACqAgAAZHJzL2Rvd25yZXYueG1sUEsFBgAAAAAEAAQA+gAAAJsDAAAAAA==&#10;">
              <v:rect id="Rectangle 34" o:spid="_x0000_s128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pB3f8UA&#10;AADdAAAADwAAAGRycy9kb3ducmV2LnhtbESPT2vCQBTE7wW/w/IEb3VjBTHRVewfpdfaSOjtkX1m&#10;g9m3Ibs18du7hYLHYWZ+w6y3g23ElTpfO1YwmyYgiEuna64U5N/75yUIH5A1No5JwY08bDejpzVm&#10;2vX8RddjqESEsM9QgQmhzaT0pSGLfupa4uidXWcxRNlVUnfYR7ht5EuSLKTFmuOCwZbeDJWX469V&#10;MK+KD1Pk7z63s2JxON1Or/3PXqnJeNitQAQawiP83/7UCtJ0mcLfm/gE5OY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kHd/xQAAAN0AAAAPAAAAAAAAAAAAAAAAAJgCAABkcnMv&#10;ZG93bnJldi54bWxQSwUGAAAAAAQABAD1AAAAigMAAAAA&#10;" strokecolor="#2f5496 [2408]" strokeweight="1.5pt">
                <v:fill opacity="0"/>
              </v:rect>
              <v:rect id="Rectangle 35" o:spid="_x0000_s128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Qm8l8AA&#10;AADdAAAADwAAAGRycy9kb3ducmV2LnhtbERPy4rCMBTdC/5DuMLsNK2oTKupiOI4S8fH/tJc29Lm&#10;pjZR699PFgOzPJz3at2bRjypc5VlBfEkAkGcW11xoeBy3o8/QTiPrLGxTAre5GCdDQcrTLV98Q89&#10;T74QIYRdigpK79tUSpeXZNBNbEscuJvtDPoAu0LqDl8h3DRyGkULabDi0FBiS9uS8vr0MAqu813L&#10;B2n4GO9nyfxaf923sVHqY9RvliA89f5f/Of+1gqSJAn7w5vwBGT2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Qm8l8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128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Vvj2scAAADdAAAADwAAAGRycy9kb3ducmV2LnhtbESPT2vCQBTE74V+h+UJvekmHoqJbsQU&#10;CqbQQ20p9PbIvvzR7Nsku9X47d2C0OMwM79hNtvJdOJMo2stK4gXEQji0uqWawVfn6/zFQjnkTV2&#10;lknBlRxss8eHDabaXviDzgdfiwBhl6KCxvs+ldKVDRl0C9sTB6+yo0Ef5FhLPeIlwE0nl1H0LA22&#10;HBYa7OmlofJ0+DUK8uvb97v1xbCvfo5DkefLAo9GqafZtFuD8DT5//C9vdcKkiSJ4e9NeAIyu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RW+PaxwAAAN0AAAAPAAAAAAAA&#10;AAAAAAAAAKECAABkcnMvZG93bnJldi54bWxQSwUGAAAAAAQABAD5AAAAlQMAAAAA&#10;" strokecolor="#2f5496 [2408]" strokeweight="1.5pt"/>
            <v:shape id="AutoShape 37" o:spid="_x0000_s127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Yl9rcYAAADdAAAADwAAAGRycy9kb3ducmV2LnhtbESPQWvCQBSE7wX/w/IEb3VjDtKkrmIE&#10;wQge1FLo7ZF9JtHs25hdNf77rlDocZiZb5jZojeNuFPnassKJuMIBHFhdc2lgq/j+v0DhPPIGhvL&#10;pOBJDhbzwdsMU20fvKf7wZciQNilqKDyvk2ldEVFBt3YtsTBO9nOoA+yK6Xu8BHgppFxFE2lwZrD&#10;QoUtrSoqLoebUZA9t9876/Pr5vRzvuZZFud4NkqNhv3yE4Sn3v+H/9obrSBJkhheb8ITkPN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GJfa3GAAAA3QAAAA8AAAAAAAAA&#10;AAAAAAAAoQIAAGRycy9kb3ducmV2LnhtbFBLBQYAAAAABAAEAPkAAACUAwAAAAA=&#10;" strokecolor="#2f5496 [2408]" strokeweight="1.5pt"/>
          </v:group>
        </w:pict>
      </w:r>
      <w:r w:rsidR="00E673A2">
        <w:rPr>
          <w:rFonts w:ascii="ALFABET98" w:hAnsi="ALFABET98"/>
          <w:color w:val="A6A6A6" w:themeColor="background1" w:themeShade="A6"/>
          <w:sz w:val="72"/>
          <w:szCs w:val="72"/>
        </w:rPr>
        <w:t xml:space="preserve">M     </w:t>
      </w:r>
    </w:p>
    <w:p w:rsidR="00E673A2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lastRenderedPageBreak/>
        <w:pict>
          <v:group id="_x0000_s1272" style="position:absolute;margin-left:-16.1pt;margin-top:9.4pt;width:521.25pt;height:36.85pt;z-index:-25094041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UQausBYEAADxDwAADgAAAAAAAAAAAAAAAAAuAgAAZHJzL2Uyb0RvYy54bWxQSwECLQAUAAYA&#10;CAAAACEAWCsPaOAAAAAKAQAADwAAAAAAAAAAAAAAAABwBgAAZHJzL2Rvd25yZXYueG1sUEsFBgAA&#10;AAAEAAQA8wAAAH0HAAAAAA==&#10;">
            <v:group id="Group 33" o:spid="_x0000_s127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/mCWGxgAAAN0A&#10;AAAPAAAAAAAAAAAAAAAAAKoCAABkcnMvZG93bnJldi54bWxQSwUGAAAAAAQABAD6AAAAnQMAAAAA&#10;">
              <v:rect id="Rectangle 34" o:spid="_x0000_s127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gTrp8YA&#10;AADdAAAADwAAAGRycy9kb3ducmV2LnhtbESPQWvCQBSE74X+h+UVvNWNlkoTXaW1tXjVRoK3R/aZ&#10;DWbfhuxq4r/vCoUeh5n5hlmsBtuIK3W+dqxgMk5AEJdO11wpyH82z28gfEDW2DgmBTfysFo+Piww&#10;067nHV33oRIRwj5DBSaENpPSl4Ys+rFriaN3cp3FEGVXSd1hH+G2kdMkmUmLNccFgy2tDZXn/cUq&#10;eKmKL1Pknz63k2L2fbgdPvrjRqnR0/A+BxFoCP/hv/ZWK0jT9BXub+ITkM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gTrp8YAAADdAAAADwAAAAAAAAAAAAAAAACYAgAAZHJz&#10;L2Rvd25yZXYueG1sUEsFBgAAAAAEAAQA9QAAAIsDAAAAAA==&#10;" strokecolor="#2f5496 [2408]" strokeweight="1.5pt">
                <v:fill opacity="0"/>
              </v:rect>
              <v:rect id="Rectangle 35" o:spid="_x0000_s127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ayBeMMA&#10;AADdAAAADwAAAGRycy9kb3ducmV2LnhtbESPQYvCMBSE74L/ITxhb2taUbHVKKK47nGten80z7bY&#10;vNQmav33m4UFj8PMfMMsVp2pxYNaV1lWEA8jEMS51RUXCk7H3ecMhPPIGmvLpOBFDlbLfm+BqbZP&#10;PtAj84UIEHYpKii9b1IpXV6SQTe0DXHwLrY16INsC6lbfAa4qeUoiqbSYMVhocSGNiXl1+xuFJwn&#10;24b30vBPvBsnk/P167aJjVIfg249B+Gp8+/wf/tbK0iSZAp/b8ITkM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ayBeM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127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f7eNccAAADdAAAADwAAAGRycy9kb3ducmV2LnhtbESPT2vCQBTE70K/w/IKvZlNPViTupGm&#10;IJiCh2op9PbIPvOn2bcxu9X47d2C4HGYmd8wy9VoOnGiwTWWFTxHMQji0uqGKwVf+/V0AcJ5ZI2d&#10;ZVJwIQer7GGyxFTbM3/SaecrESDsUlRQe9+nUrqyJoMusj1x8A52MOiDHCqpBzwHuOnkLI7n0mDD&#10;YaHGnt5rKn93f0ZBfvn43lpfHDeHn/ZY5PmswNYo9fQ4vr2C8DT6e/jW3mgFSZK8wP+b8ARkdg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x/t41xwAAAN0AAAAPAAAAAAAA&#10;AAAAAAAAAKECAABkcnMvZG93bnJldi54bWxQSwUGAAAAAAQABAD5AAAAlQMAAAAA&#10;" strokecolor="#2f5496 [2408]" strokeweight="1.5pt"/>
            <v:shape id="AutoShape 37" o:spid="_x0000_s127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GFKR8IAAADdAAAADwAAAGRycy9kb3ducmV2LnhtbERPTYvCMBC9L/gfwgje1lQPYqtRrCBY&#10;wcO6i+BtaMa22kxqE7X++81B8Ph43/NlZ2rxoNZVlhWMhhEI4tzqigsFf7+b7ykI55E11pZJwYsc&#10;LBe9rzkm2j75hx4HX4gQwi5BBaX3TSKly0sy6Ia2IQ7c2bYGfYBtIXWLzxBuajmOook0WHFoKLGh&#10;dUn59XA3CtLX7ri3Prttz6fLLUvTcYYXo9Sg361mIDx1/iN+u7daQRzHYW54E56AXPw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QGFKR8IAAADdAAAADwAAAAAAAAAAAAAA&#10;AAChAgAAZHJzL2Rvd25yZXYueG1sUEsFBgAAAAAEAAQA+QAAAJADAAAAAA==&#10;" strokecolor="#2f5496 [2408]" strokeweight="1.5pt"/>
          </v:group>
        </w:pict>
      </w:r>
      <w:r w:rsidR="00E673A2">
        <w:rPr>
          <w:rFonts w:ascii="ALFABET98" w:hAnsi="ALFABET98"/>
          <w:color w:val="A6A6A6" w:themeColor="background1" w:themeShade="A6"/>
          <w:sz w:val="72"/>
          <w:szCs w:val="72"/>
        </w:rPr>
        <w:t xml:space="preserve">M     </w:t>
      </w:r>
    </w:p>
    <w:p w:rsidR="00E673A2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266" style="position:absolute;margin-left:-16.1pt;margin-top:9.4pt;width:521.25pt;height:36.85pt;z-index:-25093939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Ah&#10;s3MvEgQAAPYPAAAOAAAAAAAAAAAAAAAAAC4CAABkcnMvZTJvRG9jLnhtbFBLAQItABQABgAIAAAA&#10;IQBYKw9o4AAAAAoBAAAPAAAAAAAAAAAAAAAAAGwGAABkcnMvZG93bnJldi54bWxQSwUGAAAAAAQA&#10;BADzAAAAeQcAAAAA&#10;">
            <v:group id="Group 33" o:spid="_x0000_s126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gjVVfxgAAAN4A&#10;AAAPAAAAAAAAAAAAAAAAAKoCAABkcnMvZG93bnJldi54bWxQSwUGAAAAAAQABAD6AAAAnQMAAAAA&#10;">
              <v:rect id="Rectangle 34" o:spid="_x0000_s127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rxI5sMA&#10;AADeAAAADwAAAGRycy9kb3ducmV2LnhtbERP32vCMBB+H+x/CDfY20zqQKQziptz+KqrlL0dza0p&#10;NpfSZLb+94sg+HYf389brEbXijP1ofGsIZsoEMSVNw3XGorv7cscRIjIBlvPpOFCAVbLx4cF5sYP&#10;vKfzIdYihXDIUYONsculDJUlh2HiO+LE/freYUywr6XpcUjhrpVTpWbSYcOpwWJHH5aq0+HPaXit&#10;y09bFptQuKycfR0vx/fhZ6v189O4fgMRaYx38c29M2m+UiqD6zvpBrn8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rxI5sMAAADeAAAADwAAAAAAAAAAAAAAAACYAgAAZHJzL2Rv&#10;d25yZXYueG1sUEsFBgAAAAAEAAQA9QAAAIgDAAAAAA==&#10;" strokecolor="#2f5496 [2408]" strokeweight="1.5pt">
                <v:fill opacity="0"/>
              </v:rect>
              <v:rect id="Rectangle 35" o:spid="_x0000_s127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il9qMEA&#10;AADeAAAADwAAAGRycy9kb3ducmV2LnhtbERPS4vCMBC+C/sfwix406SisluNsig+juqu96EZ22Iz&#10;6TZR6783guBtPr7nTOetrcSVGl861pD0FQjizJmScw1/v6veFwgfkA1WjknDnTzMZx+dKabG3XhP&#10;10PIRQxhn6KGIoQ6ldJnBVn0fVcTR+7kGoshwiaXpsFbDLeVHCg1lhZLjg0F1rQoKDsfLlbDcbSs&#10;eSMt75LV8Ht0PK//F4nVuvvZ/kxABGrDW/xyb02cr5QawPOdeIOcP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4pfajBAAAA3g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126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+UKcsQAAADeAAAADwAAAGRycy9kb3ducmV2LnhtbERPS2vCQBC+C/0PyxR6M7sqFImuYgoF&#10;U+jBB4XehuyYRLOzMbtq/PduoeBtPr7nzJe9bcSVOl871jBKFAjiwpmaSw373edwCsIHZIONY9Jw&#10;Jw/LxctgjqlxN97QdRtKEUPYp6ihCqFNpfRFRRZ94lriyB1cZzFE2JXSdHiL4baRY6XepcWaY0OF&#10;LX1UVJy2F6shu3/9fLuQn9eH3+M5z7Jxjker9dtrv5qBCNSHp/jfvTZxvlJqAn/vxBvk4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/5QpyxAAAAN4AAAAPAAAAAAAAAAAA&#10;AAAAAKECAABkcnMvZG93bnJldi54bWxQSwUGAAAAAAQABAD5AAAAkgMAAAAA&#10;" strokecolor="#2f5496 [2408]" strokeweight="1.5pt"/>
            <v:shape id="AutoShape 37" o:spid="_x0000_s126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AySBsQAAADeAAAADwAAAGRycy9kb3ducmV2LnhtbERPS2vCQBC+C/0PyxR6M7uKFImuYgoF&#10;U+jBB4XehuyYRLOzMbtq/PduoeBtPr7nzJe9bcSVOl871jBKFAjiwpmaSw373edwCsIHZIONY9Jw&#10;Jw/LxctgjqlxN97QdRtKEUPYp6ihCqFNpfRFRRZ94lriyB1cZzFE2JXSdHiL4baRY6XepcWaY0OF&#10;LX1UVJy2F6shu3/9fLuQn9eH3+M5z7Jxjker9dtrv5qBCNSHp/jfvTZxvlJqAn/vxBvk4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wDJIGxAAAAN4AAAAPAAAAAAAAAAAA&#10;AAAAAKECAABkcnMvZG93bnJldi54bWxQSwUGAAAAAAQABAD5AAAAkgMAAAAA&#10;" strokecolor="#2f5496 [2408]" strokeweight="1.5pt"/>
          </v:group>
        </w:pict>
      </w:r>
      <w:r w:rsidR="00E673A2">
        <w:rPr>
          <w:rFonts w:ascii="ALFABET98" w:hAnsi="ALFABET98"/>
          <w:color w:val="A6A6A6" w:themeColor="background1" w:themeShade="A6"/>
          <w:sz w:val="72"/>
          <w:szCs w:val="72"/>
        </w:rPr>
        <w:t xml:space="preserve">M     </w:t>
      </w:r>
    </w:p>
    <w:p w:rsidR="00E673A2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260" style="position:absolute;margin-left:-16.1pt;margin-top:9.4pt;width:521.25pt;height:36.85pt;z-index:-25093836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">
            <v:group id="Group 33" o:spid="_x0000_s126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AChosMcAAADe&#10;AAAADwAAAAAAAAAAAAAAAACqAgAAZHJzL2Rvd25yZXYueG1sUEsFBgAAAAAEAAQA+gAAAJ4DAAAA&#10;AA==&#10;">
              <v:rect id="Rectangle 34" o:spid="_x0000_s126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l1CcMA&#10;AADeAAAADwAAAGRycy9kb3ducmV2LnhtbERP32vCMBB+H+x/CDfY20x04KQaZXNz7HVaKb4dzdkU&#10;m0tpMlv/+0UQfLuP7+ctVoNrxJm6UHvWMB4pEMSlNzVXGvLd5mUGIkRkg41n0nChAKvl48MCM+N7&#10;/qXzNlYihXDIUIONsc2kDKUlh2HkW+LEHX3nMCbYVdJ02Kdw18iJUlPpsObUYLGltaXytP1zGl6r&#10;4ssW+WfI3biYfu8v+4/+sNH6+Wl4n4OINMS7+Ob+MWm+UuoNru+kG+Ty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hl1CcMAAADeAAAADwAAAAAAAAAAAAAAAACYAgAAZHJzL2Rv&#10;d25yZXYueG1sUEsFBgAAAAAEAAQA9QAAAIgDAAAAAA==&#10;" strokecolor="#2f5496 [2408]" strokeweight="1.5pt">
                <v:fill opacity="0"/>
              </v:rect>
              <v:rect id="Rectangle 35" o:spid="_x0000_s126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8FKQsQA&#10;AADeAAAADwAAAGRycy9kb3ducmV2LnhtbESPT2/CMAzF75P2HSJP2m0kRTBBR0AIxNhx/LtbjddW&#10;NE5pApRvPx8m7WbrPb/382zR+0bdqIt1YAvZwIAiLoKrubRwPGzeJqBiQnbYBCYLD4qwmD8/zTB3&#10;4c47uu1TqSSEY44WqpTaXOtYVOQxDkJLLNpP6DwmWbtSuw7vEu4bPTTmXXusWRoqbGlVUXHeX72F&#10;03jd8lZ7/s42o+n4dP68rDJv7etLv/wAlahP/+a/6y8n+MYY4ZV3ZAY9/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/BSkLEAAAA3g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126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g09mMQAAADeAAAADwAAAGRycy9kb3ducmV2LnhtbERPS2vCQBC+C/0PyxR6M7t6kBpdxRQK&#10;ptCDDwq9DdkxiWZnY3bV+O/dQsHbfHzPmS9724grdb52rGGUKBDEhTM1lxr2u8/hOwgfkA02jknD&#10;nTwsFy+DOabG3XhD120oRQxhn6KGKoQ2ldIXFVn0iWuJI3dwncUQYVdK0+EthttGjpWaSIs1x4YK&#10;W/qoqDhtL1ZDdv/6+XYhP68Pv8dznmXjHI9W67fXfjUDEagPT/G/e23ifKXUFP7eiTfIx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eDT2YxAAAAN4AAAAPAAAAAAAAAAAA&#10;AAAAAKECAABkcnMvZG93bnJldi54bWxQSwUGAAAAAAQABAD5AAAAkgMAAAAA&#10;" strokecolor="#2f5496 [2408]" strokeweight="1.5pt"/>
            <v:shape id="AutoShape 37" o:spid="_x0000_s126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u4C2McAAADeAAAADwAAAGRycy9kb3ducmV2LnhtbESPQWvCQBCF74X+h2UKvdVdPZSSuooR&#10;BFPooSoFb0N2TKLZ2ZhdNf77zqHgbYZ58977pvPBt+pKfWwCWxiPDCjiMriGKwu77ertA1RMyA7b&#10;wGThThHms+enKWYu3PiHrptUKTHhmKGFOqUu0zqWNXmMo9ARy+0Qeo9J1r7SrsebmPtWT4x51x4b&#10;loQaO1rWVJ42F28hv3/9fodUnNeH/fFc5PmkwKO39vVlWHyCSjSkh/j/e+2kvjFjARAcmUHP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K7gLYxwAAAN4AAAAPAAAAAAAA&#10;AAAAAAAAAKECAABkcnMvZG93bnJldi54bWxQSwUGAAAAAAQABAD5AAAAlQMAAAAA&#10;" strokecolor="#2f5496 [2408]" strokeweight="1.5pt"/>
          </v:group>
        </w:pict>
      </w:r>
      <w:r w:rsidR="00E673A2">
        <w:rPr>
          <w:rFonts w:ascii="ALFABET98" w:hAnsi="ALFABET98"/>
          <w:color w:val="A6A6A6" w:themeColor="background1" w:themeShade="A6"/>
          <w:sz w:val="72"/>
          <w:szCs w:val="72"/>
        </w:rPr>
        <w:t xml:space="preserve">M     </w:t>
      </w:r>
    </w:p>
    <w:p w:rsidR="00E673A2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254" style="position:absolute;margin-left:-16.1pt;margin-top:9.4pt;width:521.25pt;height:36.85pt;z-index:-25093734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">
            <v:group id="Group 33" o:spid="_x0000_s125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+sr4bsQAAADeAAAA&#10;DwAAAAAAAAAAAAAAAACqAgAAZHJzL2Rvd25yZXYueG1sUEsFBgAAAAAEAAQA+gAAAJsDAAAAAA==&#10;">
              <v:rect id="Rectangle 34" o:spid="_x0000_s125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Pvl18QA&#10;AADeAAAADwAAAGRycy9kb3ducmV2LnhtbERPyWrDMBC9F/oPYgq9NZIbCMWNErI0odcmDqa3wZpY&#10;JtbIWGrs/H1UKPQ2j7fOfDm6VlypD41nDdlEgSCuvGm41lAcdy9vIEJENth6Jg03CrBcPD7MMTd+&#10;4C+6HmItUgiHHDXYGLtcylBZchgmviNO3Nn3DmOCfS1Nj0MKd618VWomHTacGix2tLFUXQ4/TsO0&#10;Lj9sWWxD4bJytj/dTuvhe6f189O4egcRaYz/4j/3p0nzlcqm8PtOukEu7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z75dfEAAAA3gAAAA8AAAAAAAAAAAAAAAAAmAIAAGRycy9k&#10;b3ducmV2LnhtbFBLBQYAAAAABAAEAPUAAACJAwAAAAA=&#10;" strokecolor="#2f5496 [2408]" strokeweight="1.5pt">
                <v:fill opacity="0"/>
              </v:rect>
              <v:rect id="Rectangle 35" o:spid="_x0000_s125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1XWmsEA&#10;AADeAAAADwAAAGRycy9kb3ducmV2LnhtbERPS4vCMBC+L/gfwgjeNOmiotUo4qLucX3dh2Zsi82k&#10;NlHrvzcLC3ubj+8582VrK/GgxpeONSQDBYI4c6bkXMPpuOlPQPiAbLByTBpe5GG56HzMMTXuyXt6&#10;HEIuYgj7FDUUIdSplD4ryKIfuJo4chfXWAwRNrk0DT5juK3kp1JjabHk2FBgTeuCsuvhbjWcR181&#10;76Tln2QznI7O1+1tnVite912NQMRqA3/4j/3t4nzlUqG8PtOvEEu3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tV1prBAAAA3g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125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pmhQMQAAADeAAAADwAAAGRycy9kb3ducmV2LnhtbERPS4vCMBC+L/gfwgh700RBka5R7MKC&#10;XfDgA2FvQzO21WZSm6j135uFhb3Nx/ec+bKztbhT6yvHGkZDBYI4d6biQsNh/zWYgfAB2WDtmDQ8&#10;ycNy0XubY2Lcg7d034VCxBD2CWooQ2gSKX1ekkU/dA1x5E6utRgibAtpWnzEcFvLsVJTabHi2FBi&#10;Q58l5ZfdzWpIn9/HjQvZdX36OV+zNB1neLZav/e71QeIQF34F/+51ybOV2o0gd934g1y8Q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amaFAxAAAAN4AAAAPAAAAAAAAAAAA&#10;AAAAAKECAABkcnMvZG93bnJldi54bWxQSwUGAAAAAAQABAD5AAAAkgMAAAAA&#10;" strokecolor="#2f5496 [2408]" strokeweight="1.5pt"/>
            <v:shape id="AutoShape 37" o:spid="_x0000_s125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ks/N8MAAADeAAAADwAAAGRycy9kb3ducmV2LnhtbERPTYvCMBC9L/gfwgje1kQPslSjWEGw&#10;god1RfA2NGNbbSa1iVr/vVlY2Ns83ufMFp2txYNaXznWMBoqEMS5MxUXGg4/688vED4gG6wdk4YX&#10;eVjMex8zTIx78jc99qEQMYR9ghrKEJpESp+XZNEPXUMcubNrLYYI20KaFp8x3NZyrNREWqw4NpTY&#10;0Kqk/Lq/Ww3pa3vcuZDdNufT5Zal6TjDi9V60O+WUxCBuvAv/nNvTJyv1GgCv+/EG+T8D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pLPzfDAAAA3gAAAA8AAAAAAAAAAAAA&#10;AAAAoQIAAGRycy9kb3ducmV2LnhtbFBLBQYAAAAABAAEAPkAAACRAwAAAAA=&#10;" strokecolor="#2f5496 [2408]" strokeweight="1.5pt"/>
          </v:group>
        </w:pict>
      </w:r>
      <w:r w:rsidR="00E673A2">
        <w:rPr>
          <w:rFonts w:ascii="ALFABET98" w:hAnsi="ALFABET98"/>
          <w:color w:val="A6A6A6" w:themeColor="background1" w:themeShade="A6"/>
          <w:sz w:val="72"/>
          <w:szCs w:val="72"/>
        </w:rPr>
        <w:t xml:space="preserve">M     </w:t>
      </w:r>
    </w:p>
    <w:p w:rsidR="00E673A2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248" style="position:absolute;margin-left:-16.1pt;margin-top:9.4pt;width:521.25pt;height:36.85pt;z-index:-25093632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ANytU/FQQAAPcPAAAOAAAAAAAAAAAAAAAAAC4CAABkcnMvZTJvRG9jLnhtbFBLAQItABQABgAI&#10;AAAAIQBYKw9o4AAAAAoBAAAPAAAAAAAAAAAAAAAAAG8GAABkcnMvZG93bnJldi54bWxQSwUGAAAA&#10;AAQABADzAAAAfAcAAAAA&#10;">
            <v:group id="Group 33" o:spid="_x0000_s125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Jsiz4TIAAAA&#10;3gAAAA8AAAAAAAAAAAAAAAAAqgIAAGRycy9kb3ducmV2LnhtbFBLBQYAAAAABAAEAPoAAACfAwAA&#10;AAA=&#10;">
              <v:rect id="Rectangle 34" o:spid="_x0000_s125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PSPcQA&#10;AADeAAAADwAAAGRycy9kb3ducmV2LnhtbERP32vCMBB+H+x/CDfY20zqQFxnlM3N4auuUvZ2NLem&#10;rLmUJrP1vzeC4Nt9fD9vsRpdK47Uh8azhmyiQBBX3jRcayi+N09zECEiG2w9k4YTBVgt7+8WmBs/&#10;8I6O+1iLFMIhRw02xi6XMlSWHIaJ74gT9+t7hzHBvpamxyGFu1ZOlZpJhw2nBosdrS1Vf/t/p+G5&#10;Lj9tWXyEwmXl7OtwOrwPPxutHx/Gt1cQkcZ4E1/dW5PmK5W9wOWddINcn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T0j3EAAAA3gAAAA8AAAAAAAAAAAAAAAAAmAIAAGRycy9k&#10;b3ducmV2LnhtbFBLBQYAAAAABAAEAPUAAACJAwAAAAA=&#10;" strokecolor="#2f5496 [2408]" strokeweight="1.5pt">
                <v:fill opacity="0"/>
              </v:rect>
              <v:rect id="Rectangle 35" o:spid="_x0000_s125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gIaJMUA&#10;AADeAAAADwAAAGRycy9kb3ducmV2LnhtbESPQW/CMAyF70j8h8iTdoOkCKatIyAEYuO4deNuNV5b&#10;0TilCdD9e3yYtJstP7/3vuV68K26Uh+bwBayqQFFXAbXcGXh+2s/eQYVE7LDNjBZ+KUI69V4tMTc&#10;hRt/0rVIlRITjjlaqFPqcq1jWZPHOA0dsdx+Qu8xydpX2vV4E3Pf6pkxT9pjw5JQY0fbmspTcfEW&#10;jotdx+/a80e2n78sjqe38zbz1j4+DJtXUImG9C/++z44qW/MTAAER2bQq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6AhokxQAAAN4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125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85t/sQAAADeAAAADwAAAGRycy9kb3ducmV2LnhtbERPTYvCMBC9L/gfwgje1sQeZKlGsYJg&#10;Fzysuyx4G5qxrTaT2mS1/nsjCHubx/uc+bK3jbhS52vHGiZjBYK4cKbmUsPP9+b9A4QPyAYbx6Th&#10;Th6Wi8HbHFPjbvxF130oRQxhn6KGKoQ2ldIXFVn0Y9cSR+7oOoshwq6UpsNbDLeNTJSaSos1x4YK&#10;W1pXVJz3f1ZDdv/83bmQX7bHw+mSZ1mS48lqPRr2qxmIQH34F7/cWxPnK5VM4PlOvEEuH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rzm3+xAAAAN4AAAAPAAAAAAAAAAAA&#10;AAAAAKECAABkcnMvZG93bnJldi54bWxQSwUGAAAAAAQABAD5AAAAkgMAAAAA&#10;" strokecolor="#2f5496 [2408]" strokeweight="1.5pt"/>
            <v:shape id="AutoShape 37" o:spid="_x0000_s124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xzzicQAAADeAAAADwAAAGRycy9kb3ducmV2LnhtbERPTYvCMBC9L/gfwgje1sQeZKlGsYJg&#10;F/awrgjehmZsq82kNlmt/34jCHubx/uc+bK3jbhR52vHGiZjBYK4cKbmUsP+Z/P+AcIHZIONY9Lw&#10;IA/LxeBtjqlxd/6m2y6UIoawT1FDFUKbSumLiiz6sWuJI3dyncUQYVdK0+E9httGJkpNpcWaY0OF&#10;La0rKi67X6she3wevlzIr9vT8XzNsyzJ8Wy1Hg371QxEoD78i1/urYnzlUoSeL4Tb5CL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bHPOJxAAAAN4AAAAPAAAAAAAAAAAA&#10;AAAAAKECAABkcnMvZG93bnJldi54bWxQSwUGAAAAAAQABAD5AAAAkgMAAAAA&#10;" strokecolor="#2f5496 [2408]" strokeweight="1.5pt"/>
          </v:group>
        </w:pict>
      </w:r>
      <w:r w:rsidR="00E673A2">
        <w:rPr>
          <w:rFonts w:ascii="ALFABET98" w:hAnsi="ALFABET98"/>
          <w:color w:val="A6A6A6" w:themeColor="background1" w:themeShade="A6"/>
          <w:sz w:val="72"/>
          <w:szCs w:val="72"/>
        </w:rPr>
        <w:t xml:space="preserve">M     </w:t>
      </w:r>
    </w:p>
    <w:p w:rsidR="00E673A2" w:rsidRDefault="00E673A2" w:rsidP="00E673A2">
      <w:pPr>
        <w:spacing w:line="240" w:lineRule="auto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72"/>
          <w:szCs w:val="72"/>
        </w:rPr>
        <w:t xml:space="preserve"> </w:t>
      </w:r>
      <w:r>
        <w:rPr>
          <w:rFonts w:ascii="ALFABET98" w:hAnsi="ALFABET98"/>
          <w:sz w:val="36"/>
          <w:szCs w:val="36"/>
        </w:rPr>
        <w:t xml:space="preserve">   </w:t>
      </w:r>
      <w:r w:rsidR="00437EB7">
        <w:rPr>
          <w:rFonts w:ascii="ALFABET98" w:hAnsi="ALFABET98"/>
          <w:sz w:val="36"/>
          <w:szCs w:val="36"/>
        </w:rPr>
        <w:t xml:space="preserve">                              56</w:t>
      </w:r>
    </w:p>
    <w:p w:rsidR="00E673A2" w:rsidRDefault="00E673A2" w:rsidP="00E673A2">
      <w:pPr>
        <w:spacing w:line="240" w:lineRule="auto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36"/>
          <w:szCs w:val="36"/>
        </w:rPr>
        <w:t>Sayın velim, m harfinin üzerinden geçip boşlukları doldurunuz..</w:t>
      </w:r>
    </w:p>
    <w:p w:rsidR="00E673A2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242" style="position:absolute;margin-left:-16.1pt;margin-top:9.4pt;width:521.25pt;height:36.85pt;z-index:-25093529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iPZQyhYEAAD3DwAADgAAAAAAAAAAAAAAAAAuAgAAZHJzL2Uyb0RvYy54bWxQSwECLQAUAAYA&#10;CAAAACEAWCsPaOAAAAAKAQAADwAAAAAAAAAAAAAAAABwBgAAZHJzL2Rvd25yZXYueG1sUEsFBgAA&#10;AAAEAAQA8wAAAH0HAAAAAA==&#10;">
            <v:group id="Group 33" o:spid="_x0000_s124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QDDzzFAAAA3gAA&#10;AA8AAAAAAAAAAAAAAAAAqgIAAGRycy9kb3ducmV2LnhtbFBLBQYAAAAABAAEAPoAAACcAwAAAAA=&#10;">
              <v:rect id="Rectangle 34" o:spid="_x0000_s124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jIShcQA&#10;AADeAAAADwAAAGRycy9kb3ducmV2LnhtbERPS2sCMRC+F/ofwhR6q4mWiqxGsQ+L1+rK4m3YjJvF&#10;zWTZpO767xuh4G0+vucsVoNrxIW6UHvWMB4pEMSlNzVXGvL95mUGIkRkg41n0nClAKvl48MCM+N7&#10;/qHLLlYihXDIUIONsc2kDKUlh2HkW+LEnXznMCbYVdJ02Kdw18iJUlPpsObUYLGlD0vleffrNLxW&#10;xZct8s+Qu3Ex/T5cD+/9caP189OwnoOINMS7+N+9NWm+UpM3uL2TbpD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IyEoXEAAAA3gAAAA8AAAAAAAAAAAAAAAAAmAIAAGRycy9k&#10;b3ducmV2LnhtbFBLBQYAAAAABAAEAPUAAACJAwAAAAA=&#10;" strokecolor="#2f5496 [2408]" strokeweight="1.5pt">
                <v:fill opacity="0"/>
              </v:rect>
              <v:rect id="Rectangle 35" o:spid="_x0000_s124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qcny8EA&#10;AADeAAAADwAAAGRycy9kb3ducmV2LnhtbERPS4vCMBC+L/gfwgje1qSyilajiKLucX3dh2Zsi82k&#10;Nlmt/34jCHubj+85s0VrK3GnxpeONSR9BYI4c6bkXMPpuPkcg/AB2WDlmDQ8ycNi3vmYYWrcg/d0&#10;P4RcxBD2KWooQqhTKX1WkEXfdzVx5C6usRgibHJpGnzEcFvJgVIjabHk2FBgTauCsuvh12o4D9c1&#10;76Tln2TzNRmer9vbKrFa97rtcgoiUBv+xW/3t4nzlRqM4PVOvEHO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qnJ8vBAAAA3g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124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2tQEcQAAADeAAAADwAAAGRycy9kb3ducmV2LnhtbERPTWvCQBC9F/wPywje6q45tCW6ihEE&#10;I/RQWwRvQ3ZMotnZmN1q/PddQehtHu9zZoveNuJKna8da5iMFQjiwpmaSw0/3+vXDxA+IBtsHJOG&#10;O3lYzAcvM0yNu/EXXXehFDGEfYoaqhDaVEpfVGTRj11LHLmj6yyGCLtSmg5vMdw2MlHqTVqsOTZU&#10;2NKqouK8+7Uasvt2/+lCftkcD6dLnmVJjier9WjYL6cgAvXhX/x0b0ycr1TyDo934g1y/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La1ARxAAAAN4AAAAPAAAAAAAAAAAA&#10;AAAAAKECAABkcnMvZG93bnJldi54bWxQSwUGAAAAAAQABAD5AAAAkgMAAAAA&#10;" strokecolor="#2f5496 [2408]" strokeweight="1.5pt"/>
            <v:shape id="AutoShape 37" o:spid="_x0000_s124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vTEY8cAAADeAAAADwAAAGRycy9kb3ducmV2LnhtbESPQWvCQBCF70L/wzKF3nS3OZSSukpT&#10;EEyhh6oIvQ3ZMYnNzsbsqvHfdw4FbzO8N+99M1+OvlMXGmIb2MLzzIAiroJrubaw266mr6BiQnbY&#10;BSYLN4qwXDxM5pi7cOVvumxSrSSEY44WmpT6XOtYNeQxzkJPLNohDB6TrEOt3YBXCfedzox50R5b&#10;loYGe/poqPrdnL2F4va5/wqpPK0PP8dTWRRZiUdv7dPj+P4GKtGY7ub/67UTfGMy4ZV3ZAa9+A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69MRjxwAAAN4AAAAPAAAAAAAA&#10;AAAAAAAAAKECAABkcnMvZG93bnJldi54bWxQSwUGAAAAAAQABAD5AAAAlQMAAAAA&#10;" strokecolor="#2f5496 [2408]" strokeweight="1.5pt"/>
          </v:group>
        </w:pict>
      </w:r>
      <w:r w:rsidR="00E673A2">
        <w:rPr>
          <w:rFonts w:ascii="ALFABET98" w:hAnsi="ALFABET98"/>
          <w:color w:val="A6A6A6" w:themeColor="background1" w:themeShade="A6"/>
          <w:sz w:val="72"/>
          <w:szCs w:val="72"/>
        </w:rPr>
        <w:t>M     M     M     M      M</w:t>
      </w:r>
    </w:p>
    <w:p w:rsidR="00E673A2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236" style="position:absolute;margin-left:-16.1pt;margin-top:9.4pt;width:521.25pt;height:36.85pt;z-index:-25093427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Du&#10;nOt+EgQAAPcPAAAOAAAAAAAAAAAAAAAAAC4CAABkcnMvZTJvRG9jLnhtbFBLAQItABQABgAIAAAA&#10;IQBYKw9o4AAAAAoBAAAPAAAAAAAAAAAAAAAAAGwGAABkcnMvZG93bnJldi54bWxQSwUGAAAAAAQA&#10;BADzAAAAeQcAAAAA&#10;">
            <v:group id="Group 33" o:spid="_x0000_s123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LuGf4scAAADe&#10;AAAADwAAAAAAAAAAAAAAAACqAgAAZHJzL2Rvd25yZXYueG1sUEsFBgAAAAAEAAQA+gAAAJ4DAAAA&#10;AA==&#10;">
              <v:rect id="Rectangle 34" o:spid="_x0000_s124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NCCW8QA&#10;AADeAAAADwAAAGRycy9kb3ducmV2LnhtbERPyWrDMBC9F/oPYgq9NZIbCMWNErI0odcmDqa3wZpY&#10;JtbIWGrs/H1UKPQ2j7fOfDm6VlypD41nDdlEgSCuvGm41lAcdy9vIEJENth6Jg03CrBcPD7MMTd+&#10;4C+6HmItUgiHHDXYGLtcylBZchgmviNO3Nn3DmOCfS1Nj0MKd618VWomHTacGix2tLFUXQ4/TsO0&#10;Lj9sWWxD4bJytj/dTuvhe6f189O4egcRaYz/4j/3p0nzlZpm8PtOukEu7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jQglvEAAAA3gAAAA8AAAAAAAAAAAAAAAAAmAIAAGRycy9k&#10;b3ducmV2LnhtbFBLBQYAAAAABAAEAPUAAACJAwAAAAA=&#10;" strokecolor="#2f5496 [2408]" strokeweight="1.5pt">
                <v:fill opacity="0"/>
              </v:rect>
              <v:rect id="Rectangle 35" o:spid="_x0000_s124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EW3FcIA&#10;AADeAAAADwAAAGRycy9kb3ducmV2LnhtbERPyW7CMBC9I/EP1lTqDezQgkrAIASicGQp91E8TSLi&#10;cYhdSP8eIyFxm6e3znTe2kpcqfGlYw1JX4EgzpwpOdfwc1z3vkD4gGywckwa/snDfNbtTDE17sZ7&#10;uh5CLmII+xQ1FCHUqZQ+K8ii77uaOHK/rrEYImxyaRq8xXBbyYFSI2mx5NhQYE3LgrLz4c9qOA1X&#10;NW+k5V2y/hwPT+fvyzKxWr+/tYsJiEBteImf7q2J85X6GMDjnXiDnN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gRbcVwgAAAN4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123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YnAz8UAAADeAAAADwAAAGRycy9kb3ducmV2LnhtbERPTWvCQBC9F/wPyxS8NbtVKCV1E4wg&#10;GKGHain0NmTHJJqdjdlV47/vFgq9zeN9ziIfbSeuNPjWsYbnRIEgrpxpudbwuV8/vYLwAdlg55g0&#10;3MlDnk0eFpgad+MPuu5CLWII+xQ1NCH0qZS+asiiT1xPHLmDGyyGCIdamgFvMdx2cqbUi7TYcmxo&#10;sKdVQ9Vpd7Eaivv2692F8rw5fB/PZVHMSjxaraeP4/INRKAx/Iv/3BsT5ys1n8PvO/EGmf0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YnAz8UAAADeAAAADwAAAAAAAAAA&#10;AAAAAAChAgAAZHJzL2Rvd25yZXYueG1sUEsFBgAAAAAEAAQA+QAAAJMDAAAAAA==&#10;" strokecolor="#2f5496 [2408]" strokeweight="1.5pt"/>
            <v:shape id="AutoShape 37" o:spid="_x0000_s123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mBYu8UAAADeAAAADwAAAGRycy9kb3ducmV2LnhtbERPS2vCQBC+F/wPywi91V1tKRJdxQgF&#10;U+jBB4K3ITsm0exszG41/vuuUPA2H99zpvPO1uJKra8caxgOFAji3JmKCw277dfbGIQPyAZrx6Th&#10;Th7ms97LFBPjbrym6yYUIoawT1BDGUKTSOnzkiz6gWuII3d0rcUQYVtI0+IthttajpT6lBYrjg0l&#10;NrQsKT9vfq2G9P69/3Ehu6yOh9MlS9NRhier9Wu/W0xABOrCU/zvXpk4X6n3D3i8E2+Qs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/mBYu8UAAADeAAAADwAAAAAAAAAA&#10;AAAAAAChAgAAZHJzL2Rvd25yZXYueG1sUEsFBgAAAAAEAAQA+QAAAJMDAAAAAA==&#10;" strokecolor="#2f5496 [2408]" strokeweight="1.5pt"/>
          </v:group>
        </w:pict>
      </w:r>
      <w:r w:rsidR="00E673A2">
        <w:rPr>
          <w:rFonts w:ascii="ALFABET98" w:hAnsi="ALFABET98"/>
          <w:color w:val="A6A6A6" w:themeColor="background1" w:themeShade="A6"/>
          <w:sz w:val="72"/>
          <w:szCs w:val="72"/>
        </w:rPr>
        <w:t>M     M     M     M</w:t>
      </w:r>
    </w:p>
    <w:p w:rsidR="00E673A2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230" style="position:absolute;margin-left:-16.1pt;margin-top:9.4pt;width:521.25pt;height:36.85pt;z-index:-25093324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">
            <v:group id="Group 33" o:spid="_x0000_s123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zkSiDcQAAADeAAAA&#10;DwAAAAAAAAAAAAAAAACqAgAAZHJzL2Rvd25yZXYueG1sUEsFBgAAAAAEAAQA+gAAAJsDAAAAAA==&#10;">
              <v:rect id="Rectangle 34" o:spid="_x0000_s123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HW/tMQA&#10;AADeAAAADwAAAGRycy9kb3ducmV2LnhtbERP32vCMBB+H+x/CDfY20xUcFKN4uYce51Wim9HczbF&#10;5lKazNb/fhkMfLuP7+ct14NrxJW6UHvWMB4pEMSlNzVXGvLD7mUOIkRkg41n0nCjAOvV48MSM+N7&#10;/qbrPlYihXDIUIONsc2kDKUlh2HkW+LEnX3nMCbYVdJ02Kdw18iJUjPpsObUYLGld0vlZf/jNEyr&#10;4sMW+TbkblzMPo+341t/2mn9/DRsFiAiDfEu/nd/mTRfqekr/L2TbpC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1v7TEAAAA3gAAAA8AAAAAAAAAAAAAAAAAmAIAAGRycy9k&#10;b3ducmV2LnhtbFBLBQYAAAAABAAEAPUAAACJAwAAAAA=&#10;" strokecolor="#2f5496 [2408]" strokeweight="1.5pt">
                <v:fill opacity="0"/>
              </v:rect>
              <v:rect id="Rectangle 35" o:spid="_x0000_s123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2A/8UA&#10;AADeAAAADwAAAGRycy9kb3ducmV2LnhtbESPQW/CMAyF70j8h8iTdhtJ2ZigEBBiYtsRGNytxmsr&#10;Gqc0GXT/fj5M4mbrPb/3ebHqfaOu1MU6sIVsZEARF8HVXFo4fm2fpqBiQnbYBCYLvxRhtRwOFpi7&#10;cOM9XQ+pVBLCMUcLVUptrnUsKvIYR6ElFu07dB6TrF2pXYc3CfeNHhvzqj3WLA0VtrSpqDgffryF&#10;0+St5Q/teZdtX2aT0/n9ssm8tY8P/XoOKlGf7ub/608n+MY8C6+8IzPo5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rYD/xQAAAN4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123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GH3JcUAAADeAAAADwAAAGRycy9kb3ducmV2LnhtbERPS2vCQBC+F/wPywi91V0tlBpdxQgF&#10;U+jBB4K3ITsm0exszG41/vuuUPA2H99zpvPO1uJKra8caxgOFAji3JmKCw277dfbJwgfkA3WjknD&#10;nTzMZ72XKSbG3XhN100oRAxhn6CGMoQmkdLnJVn0A9cQR+7oWoshwraQpsVbDLe1HCn1IS1WHBtK&#10;bGhZUn7e/FoN6f17/+NCdlkdD6dLlqajDE9W69d+t5iACNSFp/jfvTJxvlLvY3i8E2+Qs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GH3JcUAAADeAAAADwAAAAAAAAAA&#10;AAAAAAChAgAAZHJzL2Rvd25yZXYueG1sUEsFBgAAAAAEAAQA+QAAAJMDAAAAAA==&#10;" strokecolor="#2f5496 [2408]" strokeweight="1.5pt"/>
            <v:shape id="AutoShape 37" o:spid="_x0000_s123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V0txccAAADeAAAADwAAAGRycy9kb3ducmV2LnhtbESPQWvCQBCF74X+h2UKvdXdShGJrmIK&#10;BVPooVoK3obsmESzszG71fjvnUPB2wzz5r33zZeDb9WZ+tgEtvA6MqCIy+Aariz8bD9epqBiQnbY&#10;BiYLV4qwXDw+zDFz4cLfdN6kSokJxwwt1Cl1mdaxrMljHIWOWG770HtMsvaVdj1exNy3emzMRHts&#10;WBJq7Oi9pvK4+fMW8uvn71dIxWm93x1ORZ6PCzx4a5+fhtUMVKIh3cX/32sn9Y15EwDBkRn04gY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ZXS3FxwAAAN4AAAAPAAAAAAAA&#10;AAAAAAAAAKECAABkcnMvZG93bnJldi54bWxQSwUGAAAAAAQABAD5AAAAlQMAAAAA&#10;" strokecolor="#2f5496 [2408]" strokeweight="1.5pt"/>
          </v:group>
        </w:pict>
      </w:r>
      <w:r w:rsidR="00E673A2">
        <w:rPr>
          <w:rFonts w:ascii="ALFABET98" w:hAnsi="ALFABET98"/>
          <w:color w:val="A6A6A6" w:themeColor="background1" w:themeShade="A6"/>
          <w:sz w:val="72"/>
          <w:szCs w:val="72"/>
        </w:rPr>
        <w:t>M     M     M</w:t>
      </w:r>
    </w:p>
    <w:p w:rsidR="00E673A2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224" style="position:absolute;margin-left:-16.1pt;margin-top:9.4pt;width:521.25pt;height:36.85pt;z-index:-25093222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">
            <v:group id="Group 33" o:spid="_x0000_s122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l513PFAAAA3gAA&#10;AA8AAAAAAAAAAAAAAAAAqgIAAGRycy9kb3ducmV2LnhtbFBLBQYAAAAABAAEAPoAAACcAwAAAAA=&#10;">
              <v:rect id="Rectangle 34" o:spid="_x0000_s122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0jKysQA&#10;AADeAAAADwAAAGRycy9kb3ducmV2LnhtbERPS2sCMRC+F/ofwhR6q4m1iKxGsQ+L1+rK4m3YjJvF&#10;zWTZpO767xuh4G0+vucsVoNrxIW6UHvWMB4pEMSlNzVXGvL95mUGIkRkg41n0nClAKvl48MCM+N7&#10;/qHLLlYihXDIUIONsc2kDKUlh2HkW+LEnXznMCbYVdJ02Kdw18hXpabSYc2pwWJLH5bK8+7XaZhU&#10;xZct8s+Qu3Ex/T5cD+/9caP189OwnoOINMS7+N+9NWm+Um8TuL2TbpD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9IysrEAAAA3gAAAA8AAAAAAAAAAAAAAAAAmAIAAGRycy9k&#10;b3ducmV2LnhtbFBLBQYAAAAABAAEAPUAAACJAwAAAAA=&#10;" strokecolor="#2f5496 [2408]" strokeweight="1.5pt">
                <v:fill opacity="0"/>
              </v:rect>
              <v:rect id="Rectangle 35" o:spid="_x0000_s122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Ob5h8IA&#10;AADeAAAADwAAAGRycy9kb3ducmV2LnhtbERPS2vCQBC+C/0PyxR6091IlDZ1laL4OGpa70N2mgSz&#10;s2l2q/Hfu4LgbT6+58wWvW3EmTpfO9aQjBQI4sKZmksNP9/r4TsIH5ANNo5Jw5U8LOYvgxlmxl34&#10;QOc8lCKGsM9QQxVCm0npi4os+pFriSP36zqLIcKulKbDSwy3jRwrNZUWa44NFba0rKg45f9Ww3Gy&#10;ankrLe+TdfoxOZ42f8vEav322n99ggjUh6f44d6ZOF+pNIX7O/EGOb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Y5vmHwgAAAN4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122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SqOXcUAAADeAAAADwAAAGRycy9kb3ducmV2LnhtbERPS2vCQBC+F/wPywi91V2lLRJdxQgF&#10;U+jBB4K3ITsm0exszG41/vuuUPA2H99zpvPO1uJKra8caxgOFAji3JmKCw277dfbGIQPyAZrx6Th&#10;Th7ms97LFBPjbrym6yYUIoawT1BDGUKTSOnzkiz6gWuII3d0rcUQYVtI0+IthttajpT6lBYrjg0l&#10;NrQsKT9vfq2G9P69/3Ehu6yOh9MlS9NRhier9Wu/W0xABOrCU/zvXpk4X6n3D3i8E2+Qs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SqOXcUAAADeAAAADwAAAAAAAAAA&#10;AAAAAAChAgAAZHJzL2Rvd25yZXYueG1sUEsFBgAAAAAEAAQA+QAAAJMDAAAAAA==&#10;" strokecolor="#2f5496 [2408]" strokeweight="1.5pt"/>
            <v:shape id="AutoShape 37" o:spid="_x0000_s122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fgQKsUAAADeAAAADwAAAGRycy9kb3ducmV2LnhtbERPTWvCQBC9F/oflhG8NbuKSEndBFMo&#10;mEIP1VLobciOSTQ7G7Nbjf++Kwi9zeN9ziofbSfONPjWsYZZokAQV860XGv42r09PYPwAdlg55g0&#10;XMlDnj0+rDA17sKfdN6GWsQQ9ilqaELoUyl91ZBFn7ieOHJ7N1gMEQ61NANeYrjt5FyppbTYcmxo&#10;sKfXhqrj9tdqKK7v3x8ulKfN/udwKotiXuLBaj2djOsXEIHG8C++uzcmzldqsYTbO/EGmf0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fgQKsUAAADeAAAADwAAAAAAAAAA&#10;AAAAAAChAgAAZHJzL2Rvd25yZXYueG1sUEsFBgAAAAAEAAQA+QAAAJMDAAAAAA==&#10;" strokecolor="#2f5496 [2408]" strokeweight="1.5pt"/>
          </v:group>
        </w:pict>
      </w:r>
      <w:r w:rsidR="00E673A2">
        <w:rPr>
          <w:rFonts w:ascii="ALFABET98" w:hAnsi="ALFABET98"/>
          <w:color w:val="A6A6A6" w:themeColor="background1" w:themeShade="A6"/>
          <w:sz w:val="72"/>
          <w:szCs w:val="72"/>
        </w:rPr>
        <w:t xml:space="preserve">M     M     </w:t>
      </w:r>
    </w:p>
    <w:p w:rsidR="00E673A2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218" style="position:absolute;margin-left:-16.1pt;margin-top:9.4pt;width:521.25pt;height:36.85pt;z-index:-25093120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dBY/thYEAAD3DwAADgAAAAAAAAAAAAAAAAAuAgAAZHJzL2Uyb0RvYy54bWxQSwECLQAUAAYA&#10;CAAAACEAWCsPaOAAAAAKAQAADwAAAAAAAAAAAAAAAABwBgAAZHJzL2Rvd25yZXYueG1sUEsFBgAA&#10;AAAEAAQA8wAAAH0HAAAAAA==&#10;">
            <v:group id="Group 33" o:spid="_x0000_s122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IiR4JnIAAAA&#10;3gAAAA8AAAAAAAAAAAAAAAAAqgIAAGRycy9kb3ducmV2LnhtbFBLBQYAAAAABAAEAPoAAACfAwAA&#10;AAA=&#10;">
              <v:rect id="Rectangle 34" o:spid="_x0000_s122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qD9IMQA&#10;AADeAAAADwAAAGRycy9kb3ducmV2LnhtbERP32vCMBB+H+x/CDfwbSa6IbMaZXNz7HVaKb4dzdkU&#10;m0tpoq3//TIY7O0+vp+3XA+uEVfqQu1Zw2SsQBCX3tRcacj328cXECEiG2w8k4YbBViv7u+WmBnf&#10;8zddd7ESKYRDhhpsjG0mZSgtOQxj3xIn7uQ7hzHBrpKmwz6Fu0ZOlZpJhzWnBostbSyV593FaXiq&#10;ig9b5O8hd5Ni9nm4Hd7641br0cPwugARaYj/4j/3l0nzlXqew+876Qa5+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6g/SDEAAAA3gAAAA8AAAAAAAAAAAAAAAAAmAIAAGRycy9k&#10;b3ducmV2LnhtbFBLBQYAAAAABAAEAPUAAACJAwAAAAA=&#10;" strokecolor="#2f5496 [2408]" strokeweight="1.5pt">
                <v:fill opacity="0"/>
              </v:rect>
              <v:rect id="Rectangle 35" o:spid="_x0000_s122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gRpWcUA&#10;AADeAAAADwAAAGRycy9kb3ducmV2LnhtbESPT2/CMAzF75P4DpGRdhtJp3WCQkCIiW3H8e9uNaat&#10;aJzSZNB9+/kwaTdbfn7v/RarwbfqRn1sAlvIJgYUcRlcw5WF42H7NAUVE7LDNjBZ+KEIq+XoYYGF&#10;C3fe0W2fKiUmHAu0UKfUFVrHsiaPcRI6YrmdQ+8xydpX2vV4F3Pf6mdjXrXHhiWhxo42NZWX/be3&#10;cMrfOv7Qnr+y7cssP13er5vMW/s4HtZzUImG9C/++/50Ut+YXAAER2bQy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BGlZxQAAAN4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122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8geg8QAAADeAAAADwAAAGRycy9kb3ducmV2LnhtbERPS4vCMBC+L/gfwgh700RBka5R7MKC&#10;XfDgA2FvQzO21WZSm6j135uFhb3Nx/ec+bKztbhT6yvHGkZDBYI4d6biQsNh/zWYgfAB2WDtmDQ8&#10;ycNy0XubY2Lcg7d034VCxBD2CWooQ2gSKX1ekkU/dA1x5E6utRgibAtpWnzEcFvLsVJTabHi2FBi&#10;Q58l5ZfdzWpIn9/HjQvZdX36OV+zNB1neLZav/e71QeIQF34F/+51ybOV2oygt934g1y8Q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zyB6DxAAAAN4AAAAPAAAAAAAAAAAA&#10;AAAAAKECAABkcnMvZG93bnJldi54bWxQSwUGAAAAAAQABAD5AAAAkgMAAAAA&#10;" strokecolor="#2f5496 [2408]" strokeweight="1.5pt"/>
            <v:shape id="AutoShape 37" o:spid="_x0000_s121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xqA9MQAAADeAAAADwAAAGRycy9kb3ducmV2LnhtbERPTWvCQBC9F/wPywje6q6BlhJdxQiC&#10;EXqoLYK3ITsm0exszG41/vuuIPQ2j/c5s0VvG3GlzteONUzGCgRx4UzNpYaf7/XrBwgfkA02jknD&#10;nTws5oOXGabG3fiLrrtQihjCPkUNVQhtKqUvKrLox64ljtzRdRZDhF0pTYe3GG4bmSj1Li3WHBsq&#10;bGlVUXHe/VoN2X27/3Qhv2yOh9Mlz7Ikx5PVejTsl1MQgfrwL366NybOV+otgcc78QY5/w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DGoD0xAAAAN4AAAAPAAAAAAAAAAAA&#10;AAAAAKECAABkcnMvZG93bnJldi54bWxQSwUGAAAAAAQABAD5AAAAkgMAAAAA&#10;" strokecolor="#2f5496 [2408]" strokeweight="1.5pt"/>
          </v:group>
        </w:pict>
      </w:r>
      <w:r w:rsidR="00E673A2">
        <w:rPr>
          <w:rFonts w:ascii="ALFABET98" w:hAnsi="ALFABET98"/>
          <w:color w:val="A6A6A6" w:themeColor="background1" w:themeShade="A6"/>
          <w:sz w:val="72"/>
          <w:szCs w:val="72"/>
        </w:rPr>
        <w:t>M     M</w:t>
      </w:r>
    </w:p>
    <w:p w:rsidR="00E673A2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212" style="position:absolute;margin-left:-16.1pt;margin-top:9.4pt;width:521.25pt;height:36.85pt;z-index:-25093017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FyE5xEXBAAA9w8AAA4AAAAAAAAAAAAAAAAALgIAAGRycy9lMm9Eb2MueG1sUEsBAi0AFAAG&#10;AAgAAAAhAFgrD2jgAAAACgEAAA8AAAAAAAAAAAAAAAAAcQYAAGRycy9kb3ducmV2LnhtbFBLBQYA&#10;AAAABAAEAPMAAAB+BwAAAAA=&#10;">
            <v:group id="Group 33" o:spid="_x0000_s121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wFfEHFAAAA3gAA&#10;AA8AAAAAAAAAAAAAAAAAqgIAAGRycy9kb3ducmV2LnhtbFBLBQYAAAAABAAEAPoAAACcAwAAAAA=&#10;">
              <v:rect id="Rectangle 34" o:spid="_x0000_s121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jRh+MQA&#10;AADeAAAADwAAAGRycy9kb3ducmV2LnhtbERPS2sCMRC+F/ofwhS81cSKIqtR7EPptXZl8TZsxs3i&#10;ZrJsUnf996ZQ6G0+vuesNoNrxJW6UHvWMBkrEMSlNzVXGvLv3fMCRIjIBhvPpOFGATbrx4cVZsb3&#10;/EXXQ6xECuGQoQYbY5tJGUpLDsPYt8SJO/vOYUywq6TpsE/hrpEvSs2lw5pTg8WW3iyVl8OP0zCt&#10;ig9b5O8hd5Nivj/ejq/9aaf16GnYLkFEGuK/+M/9adJ8pWYz+H0n3SD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o0YfjEAAAA3gAAAA8AAAAAAAAAAAAAAAAAmAIAAGRycy9k&#10;b3ducmV2LnhtbFBLBQYAAAAABAAEAPUAAACJAwAAAAA=&#10;" strokecolor="#2f5496 [2408]" strokeweight="1.5pt">
                <v:fill opacity="0"/>
              </v:rect>
              <v:rect id="Rectangle 35" o:spid="_x0000_s121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qFUtsEA&#10;AADeAAAADwAAAGRycy9kb3ducmV2LnhtbERPS4vCMBC+L/gfwgje1qSLFa1GERd1j+vrPjRjW2wm&#10;tYla//1mYWFv8/E9Z77sbC0e1PrKsYZkqEAQ585UXGg4HTfvExA+IBusHZOGF3lYLnpvc8yMe/Ke&#10;HodQiBjCPkMNZQhNJqXPS7Loh64hjtzFtRZDhG0hTYvPGG5r+aHUWFqsODaU2NC6pPx6uFsN5/Sz&#10;4Z20/J1sRtP0fN3e1onVetDvVjMQgbrwL/5zf5k4X6l0DL/vxBvk4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KhVLbBAAAA3g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121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20jbMUAAADeAAAADwAAAGRycy9kb3ducmV2LnhtbERPS2vCQBC+F/wPywi91V2FthJdxQgF&#10;U+jBB4K3ITsm0exszG41/vuuUPA2H99zpvPO1uJKra8caxgOFAji3JmKCw277dfbGIQPyAZrx6Th&#10;Th7ms97LFBPjbrym6yYUIoawT1BDGUKTSOnzkiz6gWuII3d0rcUQYVtI0+IthttajpT6kBYrjg0l&#10;NrQsKT9vfq2G9P69/3Ehu6yOh9MlS9NRhier9Wu/W0xABOrCU/zvXpk4X6n3T3i8E2+Qs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020jbMUAAADeAAAADwAAAAAAAAAA&#10;AAAAAAChAgAAZHJzL2Rvd25yZXYueG1sUEsFBgAAAAAEAAQA+QAAAJMDAAAAAA==&#10;" strokecolor="#2f5496 [2408]" strokeweight="1.5pt"/>
            <v:shape id="AutoShape 37" o:spid="_x0000_s121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vK3HscAAADeAAAADwAAAGRycy9kb3ducmV2LnhtbESPQWvCQBCF74X+h2UKvdXdChWJrmIK&#10;BVPooVoK3obsmESzszG71fjvnUPB2wzvzXvfzJeDb9WZ+tgEtvA6MqCIy+Aariz8bD9epqBiQnbY&#10;BiYLV4qwXDw+zDFz4cLfdN6kSkkIxwwt1Cl1mdaxrMljHIWOWLR96D0mWftKux4vEu5bPTZmoj02&#10;LA01dvReU3nc/HkL+fXz9yuk4rTe7w6nIs/HBR68tc9Pw2oGKtGQ7ub/67UTfGPehFfekRn04gY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i8rcexwAAAN4AAAAPAAAAAAAA&#10;AAAAAAAAAKECAABkcnMvZG93bnJldi54bWxQSwUGAAAAAAQABAD5AAAAlQMAAAAA&#10;" strokecolor="#2f5496 [2408]" strokeweight="1.5pt"/>
          </v:group>
        </w:pict>
      </w:r>
      <w:r w:rsidR="00E673A2">
        <w:rPr>
          <w:rFonts w:ascii="ALFABET98" w:hAnsi="ALFABET98"/>
          <w:color w:val="A6A6A6" w:themeColor="background1" w:themeShade="A6"/>
          <w:sz w:val="72"/>
          <w:szCs w:val="72"/>
        </w:rPr>
        <w:t xml:space="preserve">M     </w:t>
      </w:r>
    </w:p>
    <w:p w:rsidR="00E673A2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206" style="position:absolute;margin-left:-16.1pt;margin-top:9.4pt;width:521.25pt;height:36.85pt;z-index:-25092915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">
            <v:group id="Group 33" o:spid="_x0000_s120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PVKw/8cAAADe&#10;AAAADwAAAAAAAAAAAAAAAACqAgAAZHJzL2Rvd25yZXYueG1sUEsFBgAAAAAEAAQA+gAAAJ4DAAAA&#10;AA==&#10;">
              <v:rect id="Rectangle 34" o:spid="_x0000_s121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2OtRsYA&#10;AADeAAAADwAAAGRycy9kb3ducmV2LnhtbESPQWvDMAyF74X+B6NBb62TFcpI64auW8aua1PCbiLW&#10;4tBYDrHXpP9+Hgx2k3jvfXra5ZPtxI0G3zpWkK4SEMS10y03CspzsXwC4QOyxs4xKbiTh3w/n+0w&#10;027kD7qdQiMihH2GCkwIfSalrw1Z9CvXE0ftyw0WQ1yHRuoBxwi3nXxMko202HK8YLCno6H6evq2&#10;CtZN9Wqq8sWXNq02b5f75Xn8LJRaPEyHLYhAU/g3/6XfdawfiSn8vhNnkP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2OtRsYAAADeAAAADwAAAAAAAAAAAAAAAACYAgAAZHJz&#10;L2Rvd25yZXYueG1sUEsFBgAAAAAEAAQA9QAAAIsDAAAAAA==&#10;" strokecolor="#2f5496 [2408]" strokeweight="1.5pt">
                <v:fill opacity="0"/>
              </v:rect>
              <v:rect id="Rectangle 35" o:spid="_x0000_s121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/aYCMIA&#10;AADeAAAADwAAAGRycy9kb3ducmV2LnhtbESPS6vCMBCF9xf8D2EEd5pWVLQaRRQfy+trPzRjW2wm&#10;tYla/70RLtzdDOecb87MFo0pxZNqV1hWEPciEMSp1QVnCs6nTXcMwnlkjaVlUvAmB4t562eGibYv&#10;PtDz6DMRIOwSVJB7XyVSujQng65nK+KgXW1t0Ie1zqSu8RXgppT9KBpJgwWHCzlWtMopvR0fRsFl&#10;uK54Jw3/xpvBZHi5be+r2CjVaTfLKQhPjf83/6X3OtQPxD583wkzyPk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9pgIwgAAAN4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120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jrv0scAAADeAAAADwAAAGRycy9kb3ducmV2LnhtbESPQWvCQBCF7wX/wzKCN900QpHUVZpC&#10;IRF6MEqhtyE7JrHZ2ZhdNfn3bqHQ2wzvvW/erLeDacWNetdYVvC8iEAQl1Y3XCk4Hj7mKxDOI2ts&#10;LZOCkRxsN5OnNSba3nlPt8JXIkDYJaig9r5LpHRlTQbdwnbEQTvZ3qAPa19J3eM9wE0r4yh6kQYb&#10;Dhdq7Oi9pvKnuBoF6bj7+rQ+v2Sn7/MlT9M4x7NRajYd3l5BeBr8v/kvnelQPxCX8PtOmEFuH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iOu/SxwAAAN4AAAAPAAAAAAAA&#10;AAAAAAAAAKECAABkcnMvZG93bnJldi54bWxQSwUGAAAAAAQABAD5AAAAlQMAAAAA&#10;" strokecolor="#2f5496 [2408]" strokeweight="1.5pt"/>
            <v:shape id="AutoShape 37" o:spid="_x0000_s120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dN3pscAAADeAAAADwAAAGRycy9kb3ducmV2LnhtbESPQWvCQBCF7wX/wzKCN900SJHUVZpC&#10;IRF6MEqhtyE7JrHZ2ZhdNfn3bqHQ2wzvvW/erLeDacWNetdYVvC8iEAQl1Y3XCk4Hj7mKxDOI2ts&#10;LZOCkRxsN5OnNSba3nlPt8JXIkDYJaig9r5LpHRlTQbdwnbEQTvZ3qAPa19J3eM9wE0r4yh6kQYb&#10;Dhdq7Oi9pvKnuBoF6bj7+rQ+v2Sn7/MlT9M4x7NRajYd3l5BeBr8v/kvnelQPxCX8PtOmEFuH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t03emxwAAAN4AAAAPAAAAAAAA&#10;AAAAAAAAAKECAABkcnMvZG93bnJldi54bWxQSwUGAAAAAAQABAD5AAAAlQMAAAAA&#10;" strokecolor="#2f5496 [2408]" strokeweight="1.5pt"/>
          </v:group>
        </w:pict>
      </w:r>
      <w:r w:rsidR="00E673A2">
        <w:rPr>
          <w:rFonts w:ascii="ALFABET98" w:hAnsi="ALFABET98"/>
          <w:color w:val="A6A6A6" w:themeColor="background1" w:themeShade="A6"/>
          <w:sz w:val="72"/>
          <w:szCs w:val="72"/>
        </w:rPr>
        <w:t xml:space="preserve">M     </w:t>
      </w:r>
    </w:p>
    <w:p w:rsidR="00E673A2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200" style="position:absolute;margin-left:-16.1pt;margin-top:9.4pt;width:521.25pt;height:36.85pt;z-index:-25092812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">
            <v:group id="Group 33" o:spid="_x0000_s120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3feNEMcAAADe&#10;AAAADwAAAAAAAAAAAAAAAACqAgAAZHJzL2Rvd25yZXYueG1sUEsFBgAAAAAEAAQA+gAAAJ4DAAAA&#10;AA==&#10;">
              <v:rect id="Rectangle 34" o:spid="_x0000_s120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8aQqcUA&#10;AADeAAAADwAAAGRycy9kb3ducmV2LnhtbESPQWvCQBCF7wX/wzJCb3VjBSvRVbRq6bUaCd6G7JgN&#10;ZmdDdjXx33cLBW8zvPe+ebNY9bYWd2p95VjBeJSAIC6crrhUkB33bzMQPiBrrB2Tggd5WC0HLwtM&#10;tev4h+6HUIoIYZ+iAhNCk0rpC0MW/cg1xFG7uNZiiGtbSt1iF+G2lu9JMpUWK44XDDb0aai4Hm5W&#10;waTMdybPtj6z43z6dXqcNt15r9TrsF/PQQTqw9P8n/7WsX4kfsDfO3EGufw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bxpCpxQAAAN4AAAAPAAAAAAAAAAAAAAAAAJgCAABkcnMv&#10;ZG93bnJldi54bWxQSwUGAAAAAAQABAD1AAAAigMAAAAA&#10;" strokecolor="#2f5496 [2408]" strokeweight="1.5pt">
                <v:fill opacity="0"/>
              </v:rect>
              <v:rect id="Rectangle 35" o:spid="_x0000_s120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h6v4sQA&#10;AADeAAAADwAAAGRycy9kb3ducmV2LnhtbESPzW7CQAyE75X6DitX4lY2qQDRlE1UUUE58lPuVtZN&#10;IrLeNLtA+vb4gMRtLI8/zyyKwbXqQn1oPBtIxwko4tLbhisDP4fV6xxUiMgWW89k4J8CFPnz0wIz&#10;66+8o8s+VkogHDI0UMfYZVqHsiaHYew7Ytn9+t5hlLGvtO3xKnDX6rckmWmHDcuHGjta1lSe9mdn&#10;4Dj96vhbO96mq8n79Hha/y1TZ8zoZfj8ABVpiA/z/XpjJb4QJa/UEQ06v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Ier+LEAAAA3g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120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9LYOMcAAADeAAAADwAAAGRycy9kb3ducmV2LnhtbESPQWvCQBCF7wX/wzKCN900B6mpqzSF&#10;QiL0YJRCb0N2TGKzszG7avLv3UKhtxnee9+8WW8H04ob9a6xrOB5EYEgLq1uuFJwPHzMX0A4j6yx&#10;tUwKRnKw3Uye1phoe+c93QpfiQBhl6CC2vsukdKVNRl0C9sRB+1ke4M+rH0ldY/3ADetjKNoKQ02&#10;HC7U2NF7TeVPcTUK0nH39Wl9fslO3+dLnqZxjmej1Gw6vL2C8DT4f/NfOtOhfiCu4PedMIPcPA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D0tg4xwAAAN4AAAAPAAAAAAAA&#10;AAAAAAAAAKECAABkcnMvZG93bnJldi54bWxQSwUGAAAAAAQABAD5AAAAlQMAAAAA&#10;" strokecolor="#2f5496 [2408]" strokeweight="1.5pt"/>
            <v:shape id="AutoShape 37" o:spid="_x0000_s120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zHneMcAAADeAAAADwAAAGRycy9kb3ducmV2LnhtbESPQWvCQBCF74X+h2UKvdXdeqgSXcUU&#10;CqbQQ7UUvA3ZMYlmZ2N2q/HfO4eCtxnmzXvvmy8H36oz9bEJbOF1ZEARl8E1XFn42X68TEHFhOyw&#10;DUwWrhRhuXh8mGPmwoW/6bxJlRITjhlaqFPqMq1jWZPHOAodsdz2ofeYZO0r7Xq8iLlv9diYN+2x&#10;YUmosaP3msrj5s9byK+fv18hFaf1fnc4FXk+LvDgrX1+GlYzUImGdBf/f6+d1DdmIgCCIzPoxQ0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XMed4xwAAAN4AAAAPAAAAAAAA&#10;AAAAAAAAAKECAABkcnMvZG93bnJldi54bWxQSwUGAAAAAAQABAD5AAAAlQMAAAAA&#10;" strokecolor="#2f5496 [2408]" strokeweight="1.5pt"/>
          </v:group>
        </w:pict>
      </w:r>
      <w:r w:rsidR="00E673A2">
        <w:rPr>
          <w:rFonts w:ascii="ALFABET98" w:hAnsi="ALFABET98"/>
          <w:color w:val="A6A6A6" w:themeColor="background1" w:themeShade="A6"/>
          <w:sz w:val="72"/>
          <w:szCs w:val="72"/>
        </w:rPr>
        <w:t xml:space="preserve">M     </w:t>
      </w:r>
    </w:p>
    <w:p w:rsidR="00E673A2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lastRenderedPageBreak/>
        <w:pict>
          <v:group id="_x0000_s1194" style="position:absolute;margin-left:-16.1pt;margin-top:9.4pt;width:521.25pt;height:36.85pt;z-index:-25092710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">
            <v:group id="Group 33" o:spid="_x0000_s119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cVHc7FAAAA3gAA&#10;AA8AAAAAAAAAAAAAAAAAqgIAAGRycy9kb3ducmV2LnhtbFBLBQYAAAAABAAEAPoAAACcAwAAAAA=&#10;">
              <v:rect id="Rectangle 34" o:spid="_x0000_s119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SQAd8QA&#10;AADeAAAADwAAAGRycy9kb3ducmV2LnhtbERP32vCMBB+H+x/CDfY20xUcFKN4uYce51Wim9HczbF&#10;5lKazNb/fhkMfLuP7+ct14NrxJW6UHvWMB4pEMSlNzVXGvLD7mUOIkRkg41n0nCjAOvV48MSM+N7&#10;/qbrPlYihXDIUIONsc2kDKUlh2HkW+LEnX3nMCbYVdJ02Kdw18iJUjPpsObUYLGld0vlZf/jNEyr&#10;4sMW+TbkblzMPo+341t/2mn9/DRsFiAiDfEu/nd/mTRfqdcp/L2TbpC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EkAHfEAAAA3gAAAA8AAAAAAAAAAAAAAAAAmAIAAGRycy9k&#10;b3ducmV2LnhtbFBLBQYAAAAABAAEAPUAAACJAwAAAAA=&#10;" strokecolor="#2f5496 [2408]" strokeweight="1.5pt">
                <v:fill opacity="0"/>
              </v:rect>
              <v:rect id="Rectangle 35" o:spid="_x0000_s119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oozOsIA&#10;AADeAAAADwAAAGRycy9kb3ducmV2LnhtbERPTW/CMAy9T9p/iIzEDZJOwKAQ0ASCcQQGd6sxbUXj&#10;dE2A8u/JJKTd/PQ+PVu0thI3anzpWEPSVyCIM2dKzjUcf9a9MQgfkA1WjknDgzws5u9vM0yNu/Oe&#10;boeQixjCPkUNRQh1KqXPCrLo+64mjtzZNRZDhE0uTYP3GG4r+aHUSFosOTYUWNOyoOxyuFoNp+Gq&#10;5m9peZesB5Ph6bL5XSZW626n/ZqCCNSGf/HLvTVxvlKfA/h7J94g5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WijM6wgAAAN4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119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0ZE4MUAAADeAAAADwAAAGRycy9kb3ducmV2LnhtbERPS2vCQBC+F/wPywi91V2FthJdxQgF&#10;U+jBB4K3ITsm0exszG41/vuuUPA2H99zpvPO1uJKra8caxgOFAji3JmKCw277dfbGIQPyAZrx6Th&#10;Th7ms97LFBPjbrym6yYUIoawT1BDGUKTSOnzkiz6gWuII3d0rcUQYVtI0+IthttajpT6kBYrjg0l&#10;NrQsKT9vfq2G9P69/3Ehu6yOh9MlS9NRhier9Wu/W0xABOrCU/zvXpk4X6nPd3i8E2+Qs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0ZE4MUAAADeAAAADwAAAAAAAAAA&#10;AAAAAAChAgAAZHJzL2Rvd25yZXYueG1sUEsFBgAAAAAEAAQA+QAAAJMDAAAAAA==&#10;" strokecolor="#2f5496 [2408]" strokeweight="1.5pt"/>
            <v:shape id="AutoShape 37" o:spid="_x0000_s119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5Tal8UAAADeAAAADwAAAGRycy9kb3ducmV2LnhtbERPTWvCQBC9F/wPyxS8Nbv1YEvqJhhB&#10;MEIP1VLobciOSTQ7G7Orxn/fLRR6m8f7nEU+2k5cafCtYw3PiQJBXDnTcq3hc79+egXhA7LBzjFp&#10;uJOHPJs8LDA17sYfdN2FWsQQ9ilqaELoUyl91ZBFn7ieOHIHN1gMEQ61NAPeYrjt5EypubTYcmxo&#10;sKdVQ9Vpd7Eaivv2692F8rw5fB/PZVHMSjxaraeP4/INRKAx/Iv/3BsT5yv1Moffd+INMvs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95Tal8UAAADeAAAADwAAAAAAAAAA&#10;AAAAAAChAgAAZHJzL2Rvd25yZXYueG1sUEsFBgAAAAAEAAQA+QAAAJMDAAAAAA==&#10;" strokecolor="#2f5496 [2408]" strokeweight="1.5pt"/>
          </v:group>
        </w:pict>
      </w:r>
      <w:r w:rsidR="00E673A2">
        <w:rPr>
          <w:rFonts w:ascii="ALFABET98" w:hAnsi="ALFABET98"/>
          <w:color w:val="A6A6A6" w:themeColor="background1" w:themeShade="A6"/>
          <w:sz w:val="72"/>
          <w:szCs w:val="72"/>
        </w:rPr>
        <w:t xml:space="preserve">M     </w:t>
      </w:r>
    </w:p>
    <w:p w:rsidR="00E673A2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188" style="position:absolute;margin-left:-16.1pt;margin-top:9.4pt;width:521.25pt;height:36.85pt;z-index:-25092608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FohvCBYEAAD3DwAADgAAAAAAAAAAAAAAAAAuAgAAZHJzL2Uyb0RvYy54bWxQSwECLQAUAAYA&#10;CAAAACEAWCsPaOAAAAAKAQAADwAAAAAAAAAAAAAAAABwBgAAZHJzL2Rvd25yZXYueG1sUEsFBgAA&#10;AAAEAAQA8wAAAH0HAAAAAA==&#10;">
            <v:group id="Group 33" o:spid="_x0000_s119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Eb9KiTIAAAA&#10;3gAAAA8AAAAAAAAAAAAAAAAAqgIAAGRycy9kb3ducmV2LnhtbFBLBQYAAAAABAAEAPoAAACfAwAA&#10;AAA=&#10;">
              <v:rect id="Rectangle 34" o:spid="_x0000_s119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w3ncUA&#10;AADeAAAADwAAAGRycy9kb3ducmV2LnhtbERPS2sCMRC+F/ofwhR6q4kVrF2N0tYHvWpXFm/DZrpZ&#10;upksm9Rd/70RCr3Nx/ecxWpwjThTF2rPGsYjBYK49KbmSkP+tX2agQgR2WDjmTRcKMBqeX+3wMz4&#10;nvd0PsRKpBAOGWqwMbaZlKG05DCMfEucuG/fOYwJdpU0HfYp3DXyWampdFhzarDY0oel8ufw6zRM&#10;qmJji3wdcjcuprvj5fjen7ZaPz4Mb3MQkYb4L/5zf5o0X6mXV7i9k26Qy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AzDedxQAAAN4AAAAPAAAAAAAAAAAAAAAAAJgCAABkcnMv&#10;ZG93bnJldi54bWxQSwUGAAAAAAQABAD1AAAAigMAAAAA&#10;" strokecolor="#2f5496 [2408]" strokeweight="1.5pt">
                <v:fill opacity="0"/>
              </v:rect>
              <v:rect id="Rectangle 35" o:spid="_x0000_s119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GRFHsQA&#10;AADeAAAADwAAAGRycy9kb3ducmV2LnhtbESPQW/CMAyF75P2HyJP2m0knWCCjoAQE4PjxuBuNV5b&#10;0TilCVD+PT4gcbPl5/feN533vlFn6mId2EI2MKCIi+BqLi3s/lZvY1AxITtsApOFK0WYz56fppi7&#10;cOFfOm9TqcSEY44WqpTaXOtYVOQxDkJLLLf/0HlMsnaldh1exNw3+t2YD+2xZkmosKVlRcVhe/IW&#10;9qOvltfa80+2Gk5G+8P3cZl5a19f+sUnqER9eojv3xsn9Y0ZC4DgyAx6d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xkRR7EAAAA3g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119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agyxMMAAADeAAAADwAAAGRycy9kb3ducmV2LnhtbERPTYvCMBC9C/6HMMLeNNGDSDWKFRas&#10;sAddEbwNzdhWm0ltslr/vVlY2Ns83ucsVp2txYNaXznWMB4pEMS5MxUXGo7fn8MZCB+QDdaOScOL&#10;PKyW/d4CE+OevKfHIRQihrBPUEMZQpNI6fOSLPqRa4gjd3GtxRBhW0jT4jOG21pOlJpKixXHhhIb&#10;2pSU3w4/VkP62p2+XMju28v5es/SdJLh1Wr9MejWcxCBuvAv/nNvTZyv1GwMv+/EG+TyD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2oMsTDAAAA3gAAAA8AAAAAAAAAAAAA&#10;AAAAoQIAAGRycy9kb3ducmV2LnhtbFBLBQYAAAAABAAEAPkAAACRAwAAAAA=&#10;" strokecolor="#2f5496 [2408]" strokeweight="1.5pt"/>
            <v:shape id="AutoShape 37" o:spid="_x0000_s118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Xqss8QAAADeAAAADwAAAGRycy9kb3ducmV2LnhtbERPS4vCMBC+L+x/CLOwtzWxB5FqFCss&#10;WGEPPhC8Dc3YVptJbbJa/71ZWPA2H99zpvPeNuJGna8daxgOFAjiwpmaSw373ffXGIQPyAYbx6Th&#10;QR7ms/e3KabG3XlDt20oRQxhn6KGKoQ2ldIXFVn0A9cSR+7kOoshwq6UpsN7DLeNTJQaSYs1x4YK&#10;W1pWVFy2v1ZD9lgfflzIr6vT8XzNsyzJ8Wy1/vzoFxMQgfrwEv+7VybOV2qcwN878QY5ew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9eqyzxAAAAN4AAAAPAAAAAAAAAAAA&#10;AAAAAKECAABkcnMvZG93bnJldi54bWxQSwUGAAAAAAQABAD5AAAAkgMAAAAA&#10;" strokecolor="#2f5496 [2408]" strokeweight="1.5pt"/>
          </v:group>
        </w:pict>
      </w:r>
      <w:r w:rsidR="00E673A2">
        <w:rPr>
          <w:rFonts w:ascii="ALFABET98" w:hAnsi="ALFABET98"/>
          <w:color w:val="A6A6A6" w:themeColor="background1" w:themeShade="A6"/>
          <w:sz w:val="72"/>
          <w:szCs w:val="72"/>
        </w:rPr>
        <w:t xml:space="preserve">M     </w:t>
      </w:r>
    </w:p>
    <w:p w:rsidR="00E673A2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182" style="position:absolute;margin-left:-16.1pt;margin-top:9.4pt;width:521.25pt;height:36.85pt;z-index:-25092505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DxVVssXBAAA9w8AAA4AAAAAAAAAAAAAAAAALgIAAGRycy9lMm9Eb2MueG1sUEsBAi0AFAAG&#10;AAgAAAAhAFgrD2jgAAAACgEAAA8AAAAAAAAAAAAAAAAAcQYAAGRycy9kb3ducmV2LnhtbFBLBQYA&#10;AAAABAAEAPMAAAB+BwAAAAA=&#10;">
            <v:group id="Group 33" o:spid="_x0000_s118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8mVQBsQAAADeAAAA&#10;DwAAAAAAAAAAAAAAAACqAgAAZHJzL2Rvd25yZXYueG1sUEsFBgAAAAAEAAQA+gAAAJsDAAAAAA==&#10;">
              <v:rect id="Rectangle 34" o:spid="_x0000_s118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FRNv8MA&#10;AADeAAAADwAAAGRycy9kb3ducmV2LnhtbERPS2sCMRC+C/0PYQq9aWKLIluj9GXxWl1Zehs242Zx&#10;M1k2qbv+eyMUvM3H95zlenCNOFMXas8aphMFgrj0puZKQ77fjBcgQkQ22HgmDRcKsF49jJaYGd/z&#10;D513sRIphEOGGmyMbSZlKC05DBPfEifu6DuHMcGukqbDPoW7Rj4rNZcOa04NFlv6sFSedn9Ow0tV&#10;fNki/wy5mxbz78Pl8N7/brR+ehzeXkFEGuJd/O/emjRfqcUMbu+kG+TqC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FRNv8MAAADeAAAADwAAAAAAAAAAAAAAAACYAgAAZHJzL2Rv&#10;d25yZXYueG1sUEsFBgAAAAAEAAQA9QAAAIgDAAAAAA==&#10;" strokecolor="#2f5496 [2408]" strokeweight="1.5pt">
                <v:fill opacity="0"/>
              </v:rect>
              <v:rect id="Rectangle 35" o:spid="_x0000_s118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F48cEA&#10;AADeAAAADwAAAGRycy9kb3ducmV2LnhtbERPS4vCMBC+L/gfwgje1qSLilajiOLqcX3dh2Zsi82k&#10;20Tt/nsjLHibj+85s0VrK3GnxpeONSR9BYI4c6bkXMPpuPkcg/AB2WDlmDT8kYfFvPMxw9S4B+/p&#10;fgi5iCHsU9RQhFCnUvqsIIu+72riyF1cYzFE2OTSNPiI4baSX0qNpMWSY0OBNa0Kyq6Hm9VwHq5r&#10;3krLP8lmMBmer9+/q8Rq3eu2yymIQG14i//dOxPnKzUeweudeIOcP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zBePHBAAAA3g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118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Q0PK8QAAADeAAAADwAAAGRycy9kb3ducmV2LnhtbERPS4vCMBC+L/gfwgh7WxM97Eo1ihUW&#10;rODBB4K3oRnbajOpTVbrv98IC3ubj+8503lna3Gn1leONQwHCgRx7kzFhYbD/vtjDMIHZIO1Y9Lw&#10;JA/zWe9tiolxD97SfRcKEUPYJ6ihDKFJpPR5SRb9wDXEkTu71mKIsC2kafERw20tR0p9SosVx4YS&#10;G1qWlF93P1ZD+lwfNy5kt9X5dLllaTrK8GK1fu93iwmIQF34F/+5VybOV2r8Ba934g1y9gs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tDQ8rxAAAAN4AAAAPAAAAAAAAAAAA&#10;AAAAAKECAABkcnMvZG93bnJldi54bWxQSwUGAAAAAAQABAD5AAAAkgMAAAAA&#10;" strokecolor="#2f5496 [2408]" strokeweight="1.5pt"/>
            <v:shape id="AutoShape 37" o:spid="_x0000_s118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JKbWccAAADeAAAADwAAAGRycy9kb3ducmV2LnhtbESPT2vCQBDF74LfYZlCb7pbD0VSV2kK&#10;gin04B8KvQ3ZMYnNzsbsVuO37xwEbzO8N+/9ZrEafKsu1McmsIWXqQFFXAbXcGXhsF9P5qBiQnbY&#10;BiYLN4qwWo5HC8xcuPKWLrtUKQnhmKGFOqUu0zqWNXmM09ARi3YMvccka19p1+NVwn2rZ8a8ao8N&#10;S0ONHX3UVP7u/ryF/Pb5/RVScd4cf07nIs9nBZ68tc9Pw/sbqERDepjv1xsn+MbMhVfekRn08h8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ckptZxwAAAN4AAAAPAAAAAAAA&#10;AAAAAAAAAKECAABkcnMvZG93bnJldi54bWxQSwUGAAAAAAQABAD5AAAAlQMAAAAA&#10;" strokecolor="#2f5496 [2408]" strokeweight="1.5pt"/>
          </v:group>
        </w:pict>
      </w:r>
      <w:r w:rsidR="00E673A2">
        <w:rPr>
          <w:rFonts w:ascii="ALFABET98" w:hAnsi="ALFABET98"/>
          <w:color w:val="A6A6A6" w:themeColor="background1" w:themeShade="A6"/>
          <w:sz w:val="72"/>
          <w:szCs w:val="72"/>
        </w:rPr>
        <w:t xml:space="preserve">M     </w:t>
      </w:r>
    </w:p>
    <w:p w:rsidR="00E673A2" w:rsidRDefault="00443F71" w:rsidP="00E673A2">
      <w:pPr>
        <w:spacing w:line="240" w:lineRule="auto"/>
        <w:rPr>
          <w:rFonts w:ascii="ALFABET98" w:hAnsi="ALFABET98"/>
          <w:color w:val="A6A6A6" w:themeColor="background1" w:themeShade="A6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176" style="position:absolute;margin-left:-16.1pt;margin-top:9.4pt;width:521.25pt;height:36.85pt;z-index:-25092403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">
            <v:group id="Group 33" o:spid="_x0000_s117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AiHwNjIAAAA&#10;3gAAAA8AAAAAAAAAAAAAAAAAqgIAAGRycy9kb3ducmV2LnhtbFBLBQYAAAAABAAEAPoAAACfAwAA&#10;AAA=&#10;">
              <v:rect id="Rectangle 34" o:spid="_x0000_s118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bdYcQA&#10;AADeAAAADwAAAGRycy9kb3ducmV2LnhtbERP32vCMBB+H+x/CDfY20zqQFxnlM3N4auuUvZ2NLem&#10;rLmUJrP1vzeC4Nt9fD9vsRpdK47Uh8azhmyiQBBX3jRcayi+N09zECEiG2w9k4YTBVgt7+8WmBs/&#10;8I6O+1iLFMIhRw02xi6XMlSWHIaJ74gT9+t7hzHBvpamxyGFu1ZOlZpJhw2nBosdrS1Vf/t/p+G5&#10;Lj9tWXyEwmXl7OtwOrwPPxutHx/Gt1cQkcZ4E1/dW5PmK/WSweWddINcn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623WHEAAAA3gAAAA8AAAAAAAAAAAAAAAAAmAIAAGRycy9k&#10;b3ducmV2LnhtbFBLBQYAAAAABAAEAPUAAACJAwAAAAA=&#10;" strokecolor="#2f5496 [2408]" strokeweight="1.5pt">
                <v:fill opacity="0"/>
              </v:rect>
              <v:rect id="Rectangle 35" o:spid="_x0000_s118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iPoL8EA&#10;AADeAAAADwAAAGRycy9kb3ducmV2LnhtbERPS4vCMBC+C/sfwizsTZPKKlqNsig+juqu96EZ22Iz&#10;6TZR6783guBtPr7nTOetrcSVGl861pD0FAjizJmScw1/v6vuCIQPyAYrx6ThTh7ms4/OFFPjbryn&#10;6yHkIoawT1FDEUKdSumzgiz6nquJI3dyjcUQYZNL0+AthttK9pUaSoslx4YCa1oUlJ0PF6vhOFjW&#10;vJGWd8nqezw4ntf/i8Rq/fXZ/kxABGrDW/xyb02cr9S4D8934g1y9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Yj6C/BAAAA3g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117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++f9cUAAADeAAAADwAAAGRycy9kb3ducmV2LnhtbERPS2vCQBC+F/wPywi91V0tlBpdxQgF&#10;U+jBB4K3ITsm0exszG41/vuuUPA2H99zpvPO1uJKra8caxgOFAji3JmKCw277dfbJwgfkA3WjknD&#10;nTzMZ72XKSbG3XhN100oRAxhn6CGMoQmkdLnJVn0A9cQR+7oWoshwraQpsVbDLe1HCn1IS1WHBtK&#10;bGhZUn7e/FoN6f17/+NCdlkdD6dLlqajDE9W69d+t5iACNSFp/jfvTJxvlLjd3i8E2+Qs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++f9cUAAADeAAAADwAAAAAAAAAA&#10;AAAAAAChAgAAZHJzL2Rvd25yZXYueG1sUEsFBgAAAAAEAAQA+QAAAJMDAAAAAA==&#10;" strokecolor="#2f5496 [2408]" strokeweight="1.5pt"/>
            <v:shape id="AutoShape 37" o:spid="_x0000_s117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AYHgcUAAADeAAAADwAAAGRycy9kb3ducmV2LnhtbERPS2vCQBC+F/wPywi91V2llBpdxQgF&#10;U+jBB4K3ITsm0exszG41/vuuUPA2H99zpvPO1uJKra8caxgOFAji3JmKCw277dfbJwgfkA3WjknD&#10;nTzMZ72XKSbG3XhN100oRAxhn6CGMoQmkdLnJVn0A9cQR+7oWoshwraQpsVbDLe1HCn1IS1WHBtK&#10;bGhZUn7e/FoN6f17/+NCdlkdD6dLlqajDE9W69d+t5iACNSFp/jfvTJxvlLjd3i8E2+Qs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2AYHgcUAAADeAAAADwAAAAAAAAAA&#10;AAAAAAChAgAAZHJzL2Rvd25yZXYueG1sUEsFBgAAAAAEAAQA+QAAAJMDAAAAAA==&#10;" strokecolor="#2f5496 [2408]" strokeweight="1.5pt"/>
          </v:group>
        </w:pict>
      </w:r>
      <w:r w:rsidR="00E673A2">
        <w:rPr>
          <w:rFonts w:ascii="ALFABET98" w:hAnsi="ALFABET98"/>
          <w:color w:val="A6A6A6" w:themeColor="background1" w:themeShade="A6"/>
          <w:sz w:val="72"/>
          <w:szCs w:val="72"/>
        </w:rPr>
        <w:t xml:space="preserve">M     </w:t>
      </w:r>
    </w:p>
    <w:p w:rsidR="00E673A2" w:rsidRDefault="00E673A2" w:rsidP="00E673A2">
      <w:pPr>
        <w:spacing w:line="240" w:lineRule="auto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72"/>
          <w:szCs w:val="72"/>
        </w:rPr>
        <w:t xml:space="preserve"> </w:t>
      </w:r>
      <w:r>
        <w:rPr>
          <w:rFonts w:ascii="ALFABET98" w:hAnsi="ALFABET98"/>
          <w:sz w:val="36"/>
          <w:szCs w:val="36"/>
        </w:rPr>
        <w:t xml:space="preserve">   </w:t>
      </w:r>
      <w:r w:rsidR="00437EB7">
        <w:rPr>
          <w:rFonts w:ascii="ALFABET98" w:hAnsi="ALFABET98"/>
          <w:sz w:val="36"/>
          <w:szCs w:val="36"/>
        </w:rPr>
        <w:t xml:space="preserve">                              57</w:t>
      </w:r>
    </w:p>
    <w:p w:rsidR="00E673A2" w:rsidRPr="00477CC9" w:rsidRDefault="00E673A2" w:rsidP="00E673A2">
      <w:pPr>
        <w:spacing w:line="240" w:lineRule="auto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36"/>
          <w:szCs w:val="36"/>
        </w:rPr>
        <w:t>Sayın velim, m harfinin üzerinden geçip boşlukları doldurunuz.</w:t>
      </w:r>
      <w:r>
        <w:rPr>
          <w:rFonts w:ascii="ALFABET98" w:hAnsi="ALFABET98"/>
          <w:sz w:val="72"/>
          <w:szCs w:val="72"/>
        </w:rPr>
        <w:t xml:space="preserve">          </w:t>
      </w:r>
      <w:r w:rsidRPr="0024361A">
        <w:rPr>
          <w:rFonts w:ascii="ALFABET98" w:hAnsi="ALFABET98"/>
          <w:sz w:val="72"/>
          <w:szCs w:val="72"/>
        </w:rPr>
        <w:t xml:space="preserve"> </w:t>
      </w:r>
      <w:r>
        <w:rPr>
          <w:rFonts w:ascii="ALFABET98" w:hAnsi="ALFABET98"/>
          <w:sz w:val="72"/>
          <w:szCs w:val="72"/>
        </w:rPr>
        <w:t xml:space="preserve">                                       </w:t>
      </w:r>
    </w:p>
    <w:p w:rsidR="00E673A2" w:rsidRPr="0024361A" w:rsidRDefault="00443F71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170" style="position:absolute;margin-left:-16.1pt;margin-top:9.4pt;width:521.25pt;height:36.85pt;z-index:-25091993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M7VD7UXBAAA9w8AAA4AAAAAAAAAAAAAAAAALgIAAGRycy9lMm9Eb2MueG1sUEsBAi0AFAAG&#10;AAgAAAAhAFgrD2jgAAAACgEAAA8AAAAAAAAAAAAAAAAAcQYAAGRycy9kb3ducmV2LnhtbFBLBQYA&#10;AAAABAAEAPMAAAB+BwAAAAA=&#10;">
            <v:group id="Group 33" o:spid="_x0000_s117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gi/TfFAAAA3gAA&#10;AA8AAAAAAAAAAAAAAAAAqgIAAGRycy9kb3ducmV2LnhtbFBLBQYAAAAABAAEAPoAAACcAwAAAAA=&#10;">
              <v:rect id="Rectangle 34" o:spid="_x0000_s117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hPgjsUA&#10;AADeAAAADwAAAGRycy9kb3ducmV2LnhtbERPS2sCMRC+F/ofwhR6q4kVrF2N0tYHvWpXFm/DZrpZ&#10;upksm9Rd/70RCr3Nx/ecxWpwjThTF2rPGsYjBYK49KbmSkP+tX2agQgR2WDjmTRcKMBqeX+3wMz4&#10;nvd0PsRKpBAOGWqwMbaZlKG05DCMfEucuG/fOYwJdpU0HfYp3DXyWampdFhzarDY0oel8ufw6zRM&#10;qmJji3wdcjcuprvj5fjen7ZaPz4Mb3MQkYb4L/5zf5o0X6nXF7i9k26Qy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E+COxQAAAN4AAAAPAAAAAAAAAAAAAAAAAJgCAABkcnMv&#10;ZG93bnJldi54bWxQSwUGAAAAAAQABAD1AAAAigMAAAAA&#10;" strokecolor="#2f5496 [2408]" strokeweight="1.5pt">
                <v:fill opacity="0"/>
              </v:rect>
              <v:rect id="Rectangle 35" o:spid="_x0000_s117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8vfxcUA&#10;AADeAAAADwAAAGRycy9kb3ducmV2LnhtbESPT2/CMAzF75P2HSJP2m0knWAaHQEhJgbHjT93q/Ha&#10;isYpTYDy7fEBiZut9/zez5NZ7xt1pi7WgS1kAwOKuAiu5tLCbrt8+wQVE7LDJjBZuFKE2fT5aYK5&#10;Cxf+o/MmlUpCOOZooUqpzbWORUUe4yC0xKL9h85jkrUrtevwIuG+0e/GfGiPNUtDhS0tKioOm5O3&#10;sB99t7zSnn+z5XA82h9+jovMW/v60s+/QCXq08N8v147wTdmLLzyjsygp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y9/FxQAAAN4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117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geoH8QAAADeAAAADwAAAGRycy9kb3ducmV2LnhtbERPS4vCMBC+L/gfwgh7WxM9LGs1ihUW&#10;rODBB4K3oRnbajOpTVbrv98IC3ubj+8503lna3Gn1leONQwHCgRx7kzFhYbD/vvjC4QPyAZrx6Th&#10;SR7ms97bFBPjHryl+y4UIoawT1BDGUKTSOnzkiz6gWuII3d2rcUQYVtI0+IjhttajpT6lBYrjg0l&#10;NrQsKb/ufqyG9Lk+blzIbqvz6XLL0nSU4cVq/d7vFhMQgbrwL/5zr0ycr9R4DK934g1y9gs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2B6gfxAAAAN4AAAAPAAAAAAAAAAAA&#10;AAAAAKECAABkcnMvZG93bnJldi54bWxQSwUGAAAAAAQABAD5AAAAkgMAAAAA&#10;" strokecolor="#2f5496 [2408]" strokeweight="1.5pt"/>
            <v:shape id="AutoShape 37" o:spid="_x0000_s117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dabmMcAAADeAAAADwAAAGRycy9kb3ducmV2LnhtbESPQWvCQBCF74X+h2UKvdVdPZSSuooR&#10;BFPooSoFb0N2TKLZ2ZhdNf77zqHgbYZ58977pvPBt+pKfWwCWxiPDCjiMriGKwu77ertA1RMyA7b&#10;wGThThHms+enKWYu3PiHrptUKTHhmKGFOqUu0zqWNXmMo9ARy+0Qeo9J1r7SrsebmPtWT4x51x4b&#10;loQaO1rWVJ42F28hv3/9fodUnNeH/fFc5PmkwKO39vVlWHyCSjSkh/j/e+2kvhkbARAcmUHP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51puYxwAAAN4AAAAPAAAAAAAA&#10;AAAAAAAAAKECAABkcnMvZG93bnJldi54bWxQSwUGAAAAAAQABAD5AAAAlQMAAAAA&#10;" strokecolor="#2f5496 [2408]" strokeweight="1.5pt"/>
          </v:group>
        </w:pict>
      </w:r>
      <w:r w:rsidR="00E673A2">
        <w:rPr>
          <w:rFonts w:ascii="ALFABET98" w:hAnsi="ALFABET98"/>
          <w:sz w:val="72"/>
          <w:szCs w:val="72"/>
        </w:rPr>
        <w:t>om    em   im   om   em   im</w:t>
      </w:r>
      <w:r w:rsidR="00E673A2" w:rsidRPr="0024361A">
        <w:rPr>
          <w:rFonts w:ascii="ALFABET98" w:hAnsi="ALFABET98"/>
          <w:sz w:val="72"/>
          <w:szCs w:val="72"/>
        </w:rPr>
        <w:t xml:space="preserve"> </w:t>
      </w:r>
      <w:r w:rsidR="00E673A2">
        <w:rPr>
          <w:rFonts w:ascii="ALFABET98" w:hAnsi="ALFABET98"/>
          <w:sz w:val="72"/>
          <w:szCs w:val="72"/>
        </w:rPr>
        <w:t xml:space="preserve">                                         </w:t>
      </w:r>
      <w:r w:rsidR="00E673A2" w:rsidRPr="0024361A">
        <w:rPr>
          <w:rFonts w:ascii="ALFABET98" w:hAnsi="ALFABET98"/>
          <w:sz w:val="72"/>
          <w:szCs w:val="72"/>
        </w:rPr>
        <w:t xml:space="preserve">       </w:t>
      </w:r>
      <w:r w:rsidR="00E673A2">
        <w:rPr>
          <w:rFonts w:ascii="ALFABET98" w:hAnsi="ALFABET98"/>
          <w:sz w:val="72"/>
          <w:szCs w:val="72"/>
        </w:rPr>
        <w:t xml:space="preserve">      </w:t>
      </w:r>
      <w:r w:rsidR="00E673A2" w:rsidRPr="0024361A">
        <w:rPr>
          <w:rFonts w:ascii="ALFABET98" w:hAnsi="ALFABET98"/>
          <w:sz w:val="72"/>
          <w:szCs w:val="72"/>
        </w:rPr>
        <w:t xml:space="preserve">        </w:t>
      </w:r>
      <w:r w:rsidR="00E673A2">
        <w:rPr>
          <w:rFonts w:ascii="ALFABET98" w:hAnsi="ALFABET98"/>
          <w:sz w:val="72"/>
          <w:szCs w:val="72"/>
        </w:rPr>
        <w:t xml:space="preserve"> </w:t>
      </w:r>
    </w:p>
    <w:p w:rsidR="00E673A2" w:rsidRPr="00E0338D" w:rsidRDefault="00443F71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164" style="position:absolute;margin-left:-16.1pt;margin-top:9.4pt;width:521.25pt;height:36.85pt;z-index:-25091891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DM&#10;HLgcEgQAAPcPAAAOAAAAAAAAAAAAAAAAAC4CAABkcnMvZTJvRG9jLnhtbFBLAQItABQABgAIAAAA&#10;IQBYKw9o4AAAAAoBAAAPAAAAAAAAAAAAAAAAAGwGAABkcnMvZG93bnJldi54bWxQSwUGAAAAAAQA&#10;BADzAAAAeQcAAAAA&#10;">
            <v:group id="Group 33" o:spid="_x0000_s116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CfJhLsQAAADeAAAA&#10;DwAAAAAAAAAAAAAAAACqAgAAZHJzL2Rvd25yZXYueG1sUEsFBgAAAAAEAAQA+gAAAJsDAAAAAA==&#10;">
              <v:rect id="Rectangle 34" o:spid="_x0000_s116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8N8l8QA&#10;AADeAAAADwAAAGRycy9kb3ducmV2LnhtbERPyWrDMBC9F/oPYgq9NZIbCMWNErI0odcmDqa3wZpY&#10;JtbIWGrs/H1UKPQ2j7fOfDm6VlypD41nDdlEgSCuvGm41lAcdy9vIEJENth6Jg03CrBcPD7MMTd+&#10;4C+6HmItUgiHHDXYGLtcylBZchgmviNO3Nn3DmOCfS1Nj0MKd618VWomHTacGix2tLFUXQ4/TsO0&#10;Lj9sWWxD4bJytj/dTuvhe6f189O4egcRaYz/4j/3p0nzVaam8PtOukEu7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/DfJfEAAAA3gAAAA8AAAAAAAAAAAAAAAAAmAIAAGRycy9k&#10;b3ducmV2LnhtbFBLBQYAAAAABAAEAPUAAACJAwAAAAA=&#10;" strokecolor="#2f5496 [2408]" strokeweight="1.5pt">
                <v:fill opacity="0"/>
              </v:rect>
              <v:rect id="Rectangle 35" o:spid="_x0000_s116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G1P2sEA&#10;AADeAAAADwAAAGRycy9kb3ducmV2LnhtbERPS4vCMBC+L/gfwgjeNOmiotUo4qLucX3dh2Zsi82k&#10;NlHrvzcLC3ubj+8582VrK/GgxpeONSQDBYI4c6bkXMPpuOlPQPiAbLByTBpe5GG56HzMMTXuyXt6&#10;HEIuYgj7FDUUIdSplD4ryKIfuJo4chfXWAwRNrk0DT5juK3kp1JjabHk2FBgTeuCsuvhbjWcR181&#10;76Tln2QznI7O1+1tnVite912NQMRqA3/4j/3t4nzVaKG8PtOvEEu3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htT9rBAAAA3g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116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aE4AMQAAADeAAAADwAAAGRycy9kb3ducmV2LnhtbERPS4vCMBC+L/gfwgh700RBka5R7MKC&#10;XfDgA2FvQzO21WZSm6j135uFhb3Nx/ec+bKztbhT6yvHGkZDBYI4d6biQsNh/zWYgfAB2WDtmDQ8&#10;ycNy0XubY2Lcg7d034VCxBD2CWooQ2gSKX1ekkU/dA1x5E6utRgibAtpWnzEcFvLsVJTabHi2FBi&#10;Q58l5ZfdzWpIn9/HjQvZdX36OV+zNB1neLZav/e71QeIQF34F/+51ybOVyM1gd934g1y8Q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poTgAxAAAAN4AAAAPAAAAAAAAAAAA&#10;AAAAAKECAABkcnMvZG93bnJldi54bWxQSwUGAAAAAAQABAD5AAAAkgMAAAAA&#10;" strokecolor="#2f5496 [2408]" strokeweight="1.5pt"/>
            <v:shape id="AutoShape 37" o:spid="_x0000_s116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XOmd8MAAADeAAAADwAAAGRycy9kb3ducmV2LnhtbERPTYvCMBC9L/gfwgje1kQPslSjWEGw&#10;god1RfA2NGNbbSa1iVr/vVlY2Ns83ufMFp2txYNaXznWMBoqEMS5MxUXGg4/688vED4gG6wdk4YX&#10;eVjMex8zTIx78jc99qEQMYR9ghrKEJpESp+XZNEPXUMcubNrLYYI20KaFp8x3NZyrNREWqw4NpTY&#10;0Kqk/Lq/Ww3pa3vcuZDdNufT5Zal6TjDi9V60O+WUxCBuvAv/nNvTJyvRmoCv+/EG+T8D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lzpnfDAAAA3gAAAA8AAAAAAAAAAAAA&#10;AAAAoQIAAGRycy9kb3ducmV2LnhtbFBLBQYAAAAABAAEAPkAAACRAwAAAAA=&#10;" strokecolor="#2f5496 [2408]" strokeweight="1.5pt"/>
          </v:group>
        </w:pict>
      </w:r>
      <w:r w:rsidR="00E673A2" w:rsidRPr="0024361A">
        <w:rPr>
          <w:rFonts w:ascii="ALFABET98" w:hAnsi="ALFABET98"/>
          <w:sz w:val="72"/>
          <w:szCs w:val="72"/>
        </w:rPr>
        <w:t xml:space="preserve"> </w:t>
      </w:r>
      <w:r w:rsidR="00E673A2">
        <w:rPr>
          <w:rFonts w:ascii="ALFABET98" w:hAnsi="ALFABET98"/>
          <w:sz w:val="72"/>
          <w:szCs w:val="72"/>
        </w:rPr>
        <w:t xml:space="preserve">                                       </w:t>
      </w:r>
      <w:r w:rsidR="00E673A2" w:rsidRPr="00F12AA8">
        <w:rPr>
          <w:rFonts w:ascii="ALFABET98" w:hAnsi="ALFABET98"/>
          <w:color w:val="A6A6A6" w:themeColor="background1" w:themeShade="A6"/>
          <w:sz w:val="72"/>
          <w:szCs w:val="72"/>
        </w:rPr>
        <w:t xml:space="preserve">      </w:t>
      </w:r>
    </w:p>
    <w:p w:rsidR="00E673A2" w:rsidRPr="0024361A" w:rsidRDefault="00443F71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158" style="position:absolute;margin-left:-16.1pt;margin-top:9.4pt;width:521.25pt;height:36.85pt;z-index:-25092198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OG3lShYEAADxDwAADgAAAAAAAAAAAAAAAAAuAgAAZHJzL2Uyb0RvYy54bWxQSwECLQAUAAYA&#10;CAAAACEAWCsPaOAAAAAKAQAADwAAAAAAAAAAAAAAAABwBgAAZHJzL2Rvd25yZXYueG1sUEsFBgAA&#10;AAAEAAQA8wAAAH0HAAAAAA==&#10;">
            <v:group id="Group 33" o:spid="_x0000_s116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8fJ6cQAAADdAAAA&#10;DwAAAAAAAAAAAAAAAACqAgAAZHJzL2Rvd25yZXYueG1sUEsFBgAAAAAEAAQA+gAAAJsDAAAAAA==&#10;">
              <v:rect id="Rectangle 34" o:spid="_x0000_s116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lsHyMUA&#10;AADdAAAADwAAAGRycy9kb3ducmV2LnhtbESPQWvCQBSE74X+h+UVeqsbLViNrqK2Sq9qJHh7ZJ/Z&#10;YPZtyG5N/PddodDjMDPfMPNlb2txo9ZXjhUMBwkI4sLpiksF2XH7NgHhA7LG2jEpuJOH5eL5aY6p&#10;dh3v6XYIpYgQ9ikqMCE0qZS+MGTRD1xDHL2Lay2GKNtS6ha7CLe1HCXJWFqsOC4YbGhjqLgefqyC&#10;9zL/Mnn26TM7zMe70/207s5bpV5f+tUMRKA+/If/2t9awcc0mcLjTXwCc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6WwfIxQAAAN0AAAAPAAAAAAAAAAAAAAAAAJgCAABkcnMv&#10;ZG93bnJldi54bWxQSwUGAAAAAAQABAD1AAAAigMAAAAA&#10;" strokecolor="#2f5496 [2408]" strokeweight="1.5pt">
                <v:fill opacity="0"/>
              </v:rect>
              <v:rect id="Rectangle 35" o:spid="_x0000_s116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cLMIMAA&#10;AADdAAAADwAAAGRycy9kb3ducmV2LnhtbERPyW7CMBC9I/EP1iD1VpwgKBBiEALRcmS9j+IhiRKP&#10;Q+xC+vf1AYnj09vTVWdq8aDWlZYVxMMIBHFmdcm5gst59zkD4TyyxtoyKfgjB6tlv5diou2Tj/Q4&#10;+VyEEHYJKii8bxIpXVaQQTe0DXHgbrY16ANsc6lbfIZwU8tRFH1JgyWHhgIb2hSUVadfo+A62Tb8&#10;Iw0f4t14PrlW3/dNbJT6GHTrBQhPnX+LX+69VjCdx2F/eBOegFz+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DcLMIM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116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ZCTbccAAADdAAAADwAAAGRycy9kb3ducmV2LnhtbESPT2vCQBTE7wW/w/IK3ppNPGibupFG&#10;EIzQg7YUentkn/nT7NuYXTV++65Q6HGYmd8wy9VoOnGhwTWWFSRRDIK4tLrhSsHnx+bpGYTzyBo7&#10;y6TgRg5W2eRhiam2V97T5eArESDsUlRQe9+nUrqyJoMusj1x8I52MOiDHCqpB7wGuOnkLI7n0mDD&#10;YaHGntY1lT+Hs1GQ33Zf79YXp+3xuz0VeT4rsDVKTR/Ht1cQnkb/H/5rb7WCxUuSwP1NeAIy+w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JkJNtxwAAAN0AAAAPAAAAAAAA&#10;AAAAAAAAAKECAABkcnMvZG93bnJldi54bWxQSwUGAAAAAAQABAD5AAAAlQMAAAAA&#10;" strokecolor="#2f5496 [2408]" strokeweight="1.5pt"/>
            <v:shape id="AutoShape 37" o:spid="_x0000_s115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UINGscAAADdAAAADwAAAGRycy9kb3ducmV2LnhtbESPT2vCQBTE7wW/w/KE3pqNOdiauhEj&#10;CKbQg1YKvT2yz/xp9m3MbjV++65Q6HGYmd8wy9VoOnGhwTWWFcyiGARxaXXDlYLjx/bpBYTzyBo7&#10;y6TgRg5W2eRhiam2V97T5eArESDsUlRQe9+nUrqyJoMusj1x8E52MOiDHCqpB7wGuOlkEsdzabDh&#10;sFBjT5uayu/Dj1GQ394+360vzrvTV3su8jwpsDVKPU7H9SsIT6P/D/+1d1rB82KWwP1NeAIy+w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5Qg0axwAAAN0AAAAPAAAAAAAA&#10;AAAAAAAAAKECAABkcnMvZG93bnJldi54bWxQSwUGAAAAAAQABAD5AAAAlQMAAAAA&#10;" strokecolor="#2f5496 [2408]" strokeweight="1.5pt"/>
          </v:group>
        </w:pict>
      </w:r>
      <w:r w:rsidR="00E673A2">
        <w:rPr>
          <w:rFonts w:ascii="ALFABET98" w:hAnsi="ALFABET98"/>
          <w:sz w:val="72"/>
          <w:szCs w:val="72"/>
        </w:rPr>
        <w:t>mo    me   mi   ma   mo   mi</w:t>
      </w:r>
      <w:r w:rsidR="00E673A2" w:rsidRPr="0024361A">
        <w:rPr>
          <w:rFonts w:ascii="ALFABET98" w:hAnsi="ALFABET98"/>
          <w:sz w:val="72"/>
          <w:szCs w:val="72"/>
        </w:rPr>
        <w:t xml:space="preserve"> </w:t>
      </w:r>
      <w:r w:rsidR="00E673A2">
        <w:rPr>
          <w:rFonts w:ascii="ALFABET98" w:hAnsi="ALFABET98"/>
          <w:sz w:val="72"/>
          <w:szCs w:val="72"/>
        </w:rPr>
        <w:t xml:space="preserve">                                         </w:t>
      </w:r>
      <w:r w:rsidR="00E673A2" w:rsidRPr="0024361A">
        <w:rPr>
          <w:rFonts w:ascii="ALFABET98" w:hAnsi="ALFABET98"/>
          <w:sz w:val="72"/>
          <w:szCs w:val="72"/>
        </w:rPr>
        <w:t xml:space="preserve">       </w:t>
      </w:r>
      <w:r w:rsidR="00E673A2">
        <w:rPr>
          <w:rFonts w:ascii="ALFABET98" w:hAnsi="ALFABET98"/>
          <w:sz w:val="72"/>
          <w:szCs w:val="72"/>
        </w:rPr>
        <w:t xml:space="preserve">      </w:t>
      </w:r>
      <w:r w:rsidR="00E673A2" w:rsidRPr="0024361A">
        <w:rPr>
          <w:rFonts w:ascii="ALFABET98" w:hAnsi="ALFABET98"/>
          <w:sz w:val="72"/>
          <w:szCs w:val="72"/>
        </w:rPr>
        <w:t xml:space="preserve">        </w:t>
      </w:r>
      <w:r w:rsidR="00E673A2">
        <w:rPr>
          <w:rFonts w:ascii="ALFABET98" w:hAnsi="ALFABET98"/>
          <w:sz w:val="72"/>
          <w:szCs w:val="72"/>
        </w:rPr>
        <w:t xml:space="preserve"> </w:t>
      </w:r>
    </w:p>
    <w:p w:rsidR="00E673A2" w:rsidRDefault="00443F71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152" style="position:absolute;margin-left:-16.1pt;margin-top:9.4pt;width:521.25pt;height:36.85pt;z-index:-25092096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YYCClxYEAADxDwAADgAAAAAAAAAAAAAAAAAuAgAAZHJzL2Uyb0RvYy54bWxQSwECLQAUAAYA&#10;CAAAACEAWCsPaOAAAAAKAQAADwAAAAAAAAAAAAAAAABwBgAAZHJzL2Rvd25yZXYueG1sUEsFBgAA&#10;AAAEAAQA8wAAAH0HAAAAAA==&#10;">
            <v:group id="Group 33" o:spid="_x0000_s115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J1NVMccAAADd&#10;AAAADwAAAAAAAAAAAAAAAACqAgAAZHJzL2Rvd25yZXYueG1sUEsFBgAAAAAEAAQA+gAAAJ4DAAAA&#10;AA==&#10;">
              <v:rect id="Rectangle 34" o:spid="_x0000_s115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s+bEMYA&#10;AADdAAAADwAAAGRycy9kb3ducmV2LnhtbESPQWvCQBSE74X+h+UVequbWGo1ukqtWrxWI8HbI/vM&#10;hmbfhuzWxH/fLRR6HGbmG2axGmwjrtT52rGCdJSAIC6drrlSkB93T1MQPiBrbByTght5WC3v7xaY&#10;adfzJ10PoRIRwj5DBSaENpPSl4Ys+pFriaN3cZ3FEGVXSd1hH+G2keMkmUiLNccFgy29Gyq/Dt9W&#10;wXNVbE2Rb3xu02Lycbqd1v15p9Tjw/A2BxFoCP/hv/ZeK3idpS/w+yY+Abn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s+bEMYAAADdAAAADwAAAAAAAAAAAAAAAACYAgAAZHJz&#10;L2Rvd25yZXYueG1sUEsFBgAAAAAEAAQA9QAAAIsDAAAAAA==&#10;" strokecolor="#2f5496 [2408]" strokeweight="1.5pt">
                <v:fill opacity="0"/>
              </v:rect>
              <v:rect id="Rectangle 35" o:spid="_x0000_s115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Wfxz8MA&#10;AADdAAAADwAAAGRycy9kb3ducmV2LnhtbESPT4vCMBTE7wt+h/CEvWnaxb/VKKK4etSq90fzbIvN&#10;S7fJavfbG0HY4zAzv2Hmy9ZU4k6NKy0riPsRCOLM6pJzBefTtjcB4TyyxsoyKfgjB8tF52OOibYP&#10;PtI99bkIEHYJKii8rxMpXVaQQde3NXHwrrYx6INscqkbfAS4qeRXFI2kwZLDQoE1rQvKbumvUXAZ&#10;bmreScOHeDuYDi+37591bJT67LarGQhPrf8Pv9t7rWA8jUfwehOegFw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Wfxz8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115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TWugscAAADdAAAADwAAAGRycy9kb3ducmV2LnhtbESPQWvCQBSE74X+h+UVvDUbPWgbs4op&#10;FIzQQ20peHtkn9lo9m3Mrhr/fbdQ8DjMzDdMvhxsKy7U+8axgnGSgiCunG64VvD99f78AsIHZI2t&#10;Y1JwIw/LxeNDjpl2V/6kyzbUIkLYZ6jAhNBlUvrKkEWfuI44envXWwxR9rXUPV4j3LZykqZTabHh&#10;uGCwozdD1XF7tgqK2+bnw4XytN7vDqeyKCYlHqxSo6dhNQcRaAj38H97rRXMXscz+HsTn4Bc/A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pNa6CxwAAAN0AAAAPAAAAAAAA&#10;AAAAAAAAAKECAABkcnMvZG93bnJldi54bWxQSwUGAAAAAAQABAD5AAAAlQMAAAAA&#10;" strokecolor="#2f5496 [2408]" strokeweight="1.5pt"/>
            <v:shape id="AutoShape 37" o:spid="_x0000_s115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Ko68MUAAADdAAAADwAAAGRycy9kb3ducmV2LnhtbERPTWvCQBC9C/0PyxR6M5t4qDa6hqZQ&#10;SAo9aEvB25Adk9jsbMxuY/z37qHg8fG+N9lkOjHS4FrLCpIoBkFcWd1yreD7632+AuE8ssbOMim4&#10;koNs+zDbYKrthXc07n0tQgi7FBU03veplK5qyKCLbE8cuKMdDPoAh1rqAS8h3HRyEcfP0mDLoaHB&#10;nt4aqn73f0ZBfv34+bS+PBfHw+lc5vmixJNR6ulxel2D8DT5u/jfXWgFy5ckzA1vwhOQ2x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WKo68MUAAADdAAAADwAAAAAAAAAA&#10;AAAAAAChAgAAZHJzL2Rvd25yZXYueG1sUEsFBgAAAAAEAAQA+QAAAJMDAAAAAA==&#10;" strokecolor="#2f5496 [2408]" strokeweight="1.5pt"/>
          </v:group>
        </w:pict>
      </w:r>
      <w:r w:rsidR="00E673A2">
        <w:rPr>
          <w:rFonts w:ascii="ALFABET98" w:hAnsi="ALFABET98"/>
          <w:sz w:val="72"/>
          <w:szCs w:val="72"/>
        </w:rPr>
        <w:t xml:space="preserve">  </w:t>
      </w:r>
      <w:r w:rsidR="00E673A2" w:rsidRPr="0024361A">
        <w:rPr>
          <w:rFonts w:ascii="ALFABET98" w:hAnsi="ALFABET98"/>
          <w:sz w:val="72"/>
          <w:szCs w:val="72"/>
        </w:rPr>
        <w:t xml:space="preserve"> </w:t>
      </w:r>
      <w:r w:rsidR="00E673A2">
        <w:rPr>
          <w:rFonts w:ascii="ALFABET98" w:hAnsi="ALFABET98"/>
          <w:sz w:val="72"/>
          <w:szCs w:val="72"/>
        </w:rPr>
        <w:t xml:space="preserve">                       </w:t>
      </w:r>
    </w:p>
    <w:p w:rsidR="00E673A2" w:rsidRPr="0024361A" w:rsidRDefault="00443F71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146" style="position:absolute;margin-left:-16.1pt;margin-top:9.4pt;width:521.25pt;height:36.85pt;z-index:-25091584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">
            <v:group id="Group 33" o:spid="_x0000_s114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GgaVsTIAAAA&#10;3gAAAA8AAAAAAAAAAAAAAAAAqgIAAGRycy9kb3ducmV2LnhtbFBLBQYAAAAABAAEAPoAAACfAwAA&#10;AAA=&#10;">
              <v:rect id="Rectangle 34" o:spid="_x0000_s115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itLfcQA&#10;AADeAAAADwAAAGRycy9kb3ducmV2LnhtbERP32vCMBB+H+x/CDfY20zqQFxnlM3N4auuUvZ2NLem&#10;rLmUJrP1vzeC4Nt9fD9vsRpdK47Uh8azhmyiQBBX3jRcayi+N09zECEiG2w9k4YTBVgt7+8WmBs/&#10;8I6O+1iLFMIhRw02xi6XMlSWHIaJ74gT9+t7hzHBvpamxyGFu1ZOlZpJhw2nBosdrS1Vf/t/p+G5&#10;Lj9tWXyEwmXl7OtwOrwPPxutHx/Gt1cQkcZ4E1/dW5Pmq0y9wOWddINcn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4rS33EAAAA3gAAAA8AAAAAAAAAAAAAAAAAmAIAAGRycy9k&#10;b3ducmV2LnhtbFBLBQYAAAAABAAEAPUAAACJAwAAAAA=&#10;" strokecolor="#2f5496 [2408]" strokeweight="1.5pt">
                <v:fill opacity="0"/>
              </v:rect>
              <v:rect id="Rectangle 35" o:spid="_x0000_s115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o/fBMQA&#10;AADeAAAADwAAAGRycy9kb3ducmV2LnhtbESPT2/CMAzF75P2HSJP2m2kQTBBR0AIxNhx/LtbjddW&#10;NE5pApRvPx8m7WbLz++932zR+0bdqIt1YAtmkIEiLoKrubRwPGzeJqBiQnbYBCYLD4qwmD8/zTB3&#10;4c47uu1TqcSEY44WqpTaXOtYVOQxDkJLLLef0HlMsnaldh3exdw3ephl79pjzZJQYUuriorz/uot&#10;nMbrlrfa87fZjKbj0/nzsjLe2teXfvkBKlGf/sV/319O6mfGCIDgyAx6/g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KP3wTEAAAA3g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114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0Oo3sMAAADeAAAADwAAAGRycy9kb3ducmV2LnhtbERPTYvCMBC9L/gfwgje1rQeZKlGsYJg&#10;BQ+ry4K3oRnbajOpTdT6740geJvH+5zpvDO1uFHrKssK4mEEgji3uuJCwd9+9f0DwnlkjbVlUvAg&#10;B/NZ72uKibZ3/qXbzhcihLBLUEHpfZNI6fKSDLqhbYgDd7StQR9gW0jd4j2Em1qOomgsDVYcGkps&#10;aFlSft5djYL0sfnfWp9d1sfD6ZKl6SjDk1Fq0O8WExCeOv8Rv91rHeZHcRzD651wg5w9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NDqN7DAAAA3gAAAA8AAAAAAAAAAAAA&#10;AAAAoQIAAGRycy9kb3ducmV2LnhtbFBLBQYAAAAABAAEAPkAAACRAwAAAAA=&#10;" strokecolor="#2f5496 [2408]" strokeweight="1.5pt"/>
            <v:shape id="AutoShape 37" o:spid="_x0000_s114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D6mKMcAAADdAAAADwAAAGRycy9kb3ducmV2LnhtbESPQWvCQBSE70L/w/IKvZlNQ6lt6hoa&#10;QTBCD9oieHtkn0ls9m3MbjX+e7cgeBxm5htmmg2mFSfqXWNZwXMUgyAurW64UvDzvRi/gXAeWWNr&#10;mRRcyEE2exhNMdX2zGs6bXwlAoRdigpq77tUSlfWZNBFtiMO3t72Bn2QfSV1j+cAN61M4vhVGmw4&#10;LNTY0bym8nfzZxTkl9X2y/riuNzvDsciz5MCD0app8fh8wOEp8Hfw7f2UiuYvMcv8P8mPAE5uw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cPqYoxwAAAN0AAAAPAAAAAAAA&#10;AAAAAAAAAKECAABkcnMvZG93bnJldi54bWxQSwUGAAAAAAQABAD5AAAAlQMAAAAA&#10;" strokecolor="#2f5496 [2408]" strokeweight="1.5pt"/>
          </v:group>
        </w:pict>
      </w:r>
      <w:r w:rsidR="00E673A2">
        <w:rPr>
          <w:rFonts w:ascii="ALFABET98" w:hAnsi="ALFABET98"/>
          <w:sz w:val="72"/>
          <w:szCs w:val="72"/>
        </w:rPr>
        <w:t>om    em   im   om   em   im</w:t>
      </w:r>
      <w:r w:rsidR="00E673A2" w:rsidRPr="0024361A">
        <w:rPr>
          <w:rFonts w:ascii="ALFABET98" w:hAnsi="ALFABET98"/>
          <w:sz w:val="72"/>
          <w:szCs w:val="72"/>
        </w:rPr>
        <w:t xml:space="preserve"> </w:t>
      </w:r>
      <w:r w:rsidR="00E673A2">
        <w:rPr>
          <w:rFonts w:ascii="ALFABET98" w:hAnsi="ALFABET98"/>
          <w:sz w:val="72"/>
          <w:szCs w:val="72"/>
        </w:rPr>
        <w:t xml:space="preserve">                                         </w:t>
      </w:r>
      <w:r w:rsidR="00E673A2" w:rsidRPr="0024361A">
        <w:rPr>
          <w:rFonts w:ascii="ALFABET98" w:hAnsi="ALFABET98"/>
          <w:sz w:val="72"/>
          <w:szCs w:val="72"/>
        </w:rPr>
        <w:t xml:space="preserve">       </w:t>
      </w:r>
      <w:r w:rsidR="00E673A2">
        <w:rPr>
          <w:rFonts w:ascii="ALFABET98" w:hAnsi="ALFABET98"/>
          <w:sz w:val="72"/>
          <w:szCs w:val="72"/>
        </w:rPr>
        <w:t xml:space="preserve">      </w:t>
      </w:r>
      <w:r w:rsidR="00E673A2" w:rsidRPr="0024361A">
        <w:rPr>
          <w:rFonts w:ascii="ALFABET98" w:hAnsi="ALFABET98"/>
          <w:sz w:val="72"/>
          <w:szCs w:val="72"/>
        </w:rPr>
        <w:t xml:space="preserve">        </w:t>
      </w:r>
      <w:r w:rsidR="00E673A2">
        <w:rPr>
          <w:rFonts w:ascii="ALFABET98" w:hAnsi="ALFABET98"/>
          <w:sz w:val="72"/>
          <w:szCs w:val="72"/>
        </w:rPr>
        <w:t xml:space="preserve"> </w:t>
      </w:r>
    </w:p>
    <w:p w:rsidR="00E673A2" w:rsidRPr="00E0338D" w:rsidRDefault="00443F71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140" style="position:absolute;margin-left:-16.1pt;margin-top:9.4pt;width:521.25pt;height:36.85pt;z-index:-25091481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InvYF8XBAAA8Q8AAA4AAAAAAAAAAAAAAAAALgIAAGRycy9lMm9Eb2MueG1sUEsBAi0AFAAG&#10;AAgAAAAhAFgrD2jgAAAACgEAAA8AAAAAAAAAAAAAAAAAcQYAAGRycy9kb3ducmV2LnhtbFBLBQYA&#10;AAAABAAEAPMAAAB+BwAAAAA=&#10;">
            <v:group id="Group 33" o:spid="_x0000_s114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9FPgAxgAAAN0A&#10;AAAPAAAAAAAAAAAAAAAAAKoCAABkcnMvZG93bnJldi54bWxQSwUGAAAAAAQABAD6AAAAnQMAAAAA&#10;">
              <v:rect id="Rectangle 34" o:spid="_x0000_s114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4KRFcYA&#10;AADdAAAADwAAAGRycy9kb3ducmV2LnhtbESPT2vCQBTE74V+h+UVequbVNCaukpb/+BVGwm9PbLP&#10;bDD7NmS3Jn57Vyj0OMzMb5j5crCNuFDna8cK0lECgrh0uuZKQf69eXkD4QOyxsYxKbiSh+Xi8WGO&#10;mXY97+lyCJWIEPYZKjAhtJmUvjRk0Y9cSxy9k+sshii7SuoO+wi3jXxNkom0WHNcMNjSl6HyfPi1&#10;CsZVsTZFvvK5TYvJ9ng9fvY/G6Wen4aPdxCBhvAf/mvvtILpLJ3B/U18AnJx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4KRFcYAAADdAAAADwAAAAAAAAAAAAAAAACYAgAAZHJz&#10;L2Rvd25yZXYueG1sUEsFBgAAAAAEAAQA9QAAAIsDAAAAAA==&#10;" strokecolor="#2f5496 [2408]" strokeweight="1.5pt">
                <v:fill opacity="0"/>
              </v:rect>
              <v:rect id="Rectangle 35" o:spid="_x0000_s114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64GncAA&#10;AADdAAAADwAAAGRycy9kb3ducmV2LnhtbERPPW/CMBDdkfgP1iF1AycIaAkxCIEojEDLfoqPJEp8&#10;DrEL6b/HAxLj0/tOV52pxZ1aV1pWEI8iEMSZ1SXnCn5/dsMvEM4ja6wtk4J/crBa9nspJto++ET3&#10;s89FCGGXoILC+yaR0mUFGXQj2xAH7mpbgz7ANpe6xUcIN7UcR9FMGiw5NBTY0KagrDr/GQWX6bbh&#10;vTR8jHeT+fRSfd82sVHqY9CtFyA8df4tfrkPWsHnfBz2hzfhCcjl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64GncAAAADd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6" o:spid="_x0000_s114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/xZ0McAAADdAAAADwAAAGRycy9kb3ducmV2LnhtbESPT2vCQBTE7wW/w/KE3pqNOdiauhEj&#10;CKbQg1YKvT2yz/xp9m3MbjV++65Q6HGYmd8wy9VoOnGhwTWWFcyiGARxaXXDlYLjx/bpBYTzyBo7&#10;y6TgRg5W2eRhiam2V97T5eArESDsUlRQe9+nUrqyJoMusj1x8E52MOiDHCqpB7wGuOlkEsdzabDh&#10;sFBjT5uayu/Dj1GQ394+360vzrvTV3su8jwpsDVKPU7H9SsIT6P/D/+1d1rB8yKZwf1NeAIy+w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H/FnQxwAAAN0AAAAPAAAAAAAA&#10;AAAAAAAAAKECAABkcnMvZG93bnJldi54bWxQSwUGAAAAAAQABAD5AAAAlQMAAAAA&#10;" strokecolor="#2f5496 [2408]" strokeweight="1.5pt"/>
            <v:shape id="AutoShape 37" o:spid="_x0000_s114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y7Hp8YAAADdAAAADwAAAGRycy9kb3ducmV2LnhtbESPQWvCQBSE70L/w/IKvZlNc1AbXcUU&#10;BCN4qC0Fb4/sM4lm38bsVuO/dwuCx2FmvmFmi9404kKdqy0reI9iEMSF1TWXCn6+V8MJCOeRNTaW&#10;ScGNHCzmL4MZptpe+YsuO1+KAGGXooLK+zaV0hUVGXSRbYmDd7CdQR9kV0rd4TXATSOTOB5JgzWH&#10;hQpb+qyoOO3+jILstvndWp+f14f98ZxnWZLj0Sj19tovpyA89f4ZfrTXWsH4I0ng/014AnJ+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cux6fGAAAA3QAAAA8AAAAAAAAA&#10;AAAAAAAAoQIAAGRycy9kb3ducmV2LnhtbFBLBQYAAAAABAAEAPkAAACUAwAAAAA=&#10;" strokecolor="#2f5496 [2408]" strokeweight="1.5pt"/>
          </v:group>
        </w:pict>
      </w:r>
      <w:r w:rsidR="00E673A2" w:rsidRPr="0024361A">
        <w:rPr>
          <w:rFonts w:ascii="ALFABET98" w:hAnsi="ALFABET98"/>
          <w:sz w:val="72"/>
          <w:szCs w:val="72"/>
        </w:rPr>
        <w:t xml:space="preserve"> </w:t>
      </w:r>
      <w:r w:rsidR="00E673A2">
        <w:rPr>
          <w:rFonts w:ascii="ALFABET98" w:hAnsi="ALFABET98"/>
          <w:sz w:val="72"/>
          <w:szCs w:val="72"/>
        </w:rPr>
        <w:t xml:space="preserve">                                       </w:t>
      </w:r>
      <w:r w:rsidR="00E673A2" w:rsidRPr="00F12AA8">
        <w:rPr>
          <w:rFonts w:ascii="ALFABET98" w:hAnsi="ALFABET98"/>
          <w:color w:val="A6A6A6" w:themeColor="background1" w:themeShade="A6"/>
          <w:sz w:val="72"/>
          <w:szCs w:val="72"/>
        </w:rPr>
        <w:t xml:space="preserve">      </w:t>
      </w:r>
    </w:p>
    <w:p w:rsidR="00E673A2" w:rsidRPr="0024361A" w:rsidRDefault="00443F71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lastRenderedPageBreak/>
        <w:pict>
          <v:group id="_x0000_s1134" style="position:absolute;margin-left:-16.1pt;margin-top:9.4pt;width:521.25pt;height:36.85pt;z-index:-25091788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oCMm9RYEAADxDwAADgAAAAAAAAAAAAAAAAAuAgAAZHJzL2Uyb0RvYy54bWxQSwECLQAUAAYA&#10;CAAAACEAWCsPaOAAAAAKAQAADwAAAAAAAAAAAAAAAABwBgAAZHJzL2Rvd25yZXYueG1sUEsFBgAA&#10;AAAEAAQA8wAAAH0HAAAAAA==&#10;">
            <v:group id="Group 33" o:spid="_x0000_s113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6T+fjMcAAADd&#10;AAAADwAAAAAAAAAAAAAAAACqAgAAZHJzL2Rvd25yZXYueG1sUEsFBgAAAAAEAAQA+gAAAJ4DAAAA&#10;AA==&#10;">
              <v:rect id="Rectangle 34" o:spid="_x0000_s113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KNRrcYA&#10;AADdAAAADwAAAGRycy9kb3ducmV2LnhtbESPQWvCQBSE7wX/w/IK3nSjRdumrqJtlV5rI6G3R/Y1&#10;G8y+DdnVxH/vCkKPw8x8wyxWva3FmVpfOVYwGScgiAunKy4VZD/b0QsIH5A11o5JwYU8rJaDhwWm&#10;2nX8Ted9KEWEsE9RgQmhSaX0hSGLfuwa4uj9udZiiLItpW6xi3Bby2mSzKXFiuOCwYbeDRXH/ckq&#10;eCrzT5NnHz6zk3y+O1wOm+53q9TwsV+/gQjUh//wvf2lFTy/TmdwexOfgFx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KNRrcYAAADdAAAADwAAAAAAAAAAAAAAAACYAgAAZHJz&#10;L2Rvd25yZXYueG1sUEsFBgAAAAAEAAQA9QAAAIsDAAAAAA==&#10;" strokecolor="#2f5496 [2408]" strokeweight="1.5pt">
                <v:fill opacity="0"/>
              </v:rect>
              <v:rect id="Rectangle 35" o:spid="_x0000_s113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ws7csMA&#10;AADdAAAADwAAAGRycy9kb3ducmV2LnhtbESPS4vCQBCE74L/YWjBm04iPqOjiKK7x10f9ybTJsFM&#10;T8yMGv/9zoLgsaiqr6jFqjGleFDtCssK4n4Egji1uuBMwem4601BOI+ssbRMCl7kYLVstxaYaPvk&#10;X3ocfCYChF2CCnLvq0RKl+Zk0PVtRRy8i60N+iDrTOoanwFuSjmIorE0WHBYyLGiTU7p9XA3Cs6j&#10;bcVf0vBPvBvORufr/raJjVLdTrOeg/DU+E/43f7WCiazwRj+34QnIJ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ws7csMAAADd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113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1lkP8YAAADdAAAADwAAAGRycy9kb3ducmV2LnhtbESPQWvCQBSE70L/w/IKvZmNOdQaXcUU&#10;CqbgoSqCt0f2mUSzb2N2q/Hfu4WCx2FmvmFmi9404kqdqy0rGEUxCOLC6ppLBbvt1/ADhPPIGhvL&#10;pOBODhbzl8EMU21v/EPXjS9FgLBLUUHlfZtK6YqKDLrItsTBO9rOoA+yK6Xu8BbgppFJHL9LgzWH&#10;hQpb+qyoOG9+jYLs/r1fW59fVsfD6ZJnWZLjySj19tovpyA89f4Z/m+vtILxJBnD35vwBOT8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dZZD/GAAAA3QAAAA8AAAAAAAAA&#10;AAAAAAAAoQIAAGRycy9kb3ducmV2LnhtbFBLBQYAAAAABAAEAPkAAACUAwAAAAA=&#10;" strokecolor="#2f5496 [2408]" strokeweight="1.5pt"/>
            <v:shape id="AutoShape 37" o:spid="_x0000_s113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sbwTcMAAADdAAAADwAAAGRycy9kb3ducmV2LnhtbERPTYvCMBC9C/sfwix409Qe1K1GsQsL&#10;VtiDugjehmZsq82kNlHrvzeHBY+P9z1fdqYWd2pdZVnBaBiBIM6trrhQ8Lf/GUxBOI+ssbZMCp7k&#10;YLn46M0x0fbBW7rvfCFCCLsEFZTeN4mULi/JoBvahjhwJ9sa9AG2hdQtPkK4qWUcRWNpsOLQUGJD&#10;3yXll93NKEifm8Ov9dl1fTqer1maxhmejVL9z241A+Gp82/xv3utFUy+4jA3vAlPQC5e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bG8E3DAAAA3QAAAA8AAAAAAAAAAAAA&#10;AAAAoQIAAGRycy9kb3ducmV2LnhtbFBLBQYAAAAABAAEAPkAAACRAwAAAAA=&#10;" strokecolor="#2f5496 [2408]" strokeweight="1.5pt"/>
          </v:group>
        </w:pict>
      </w:r>
      <w:r w:rsidR="00E673A2">
        <w:rPr>
          <w:rFonts w:ascii="ALFABET98" w:hAnsi="ALFABET98"/>
          <w:sz w:val="72"/>
          <w:szCs w:val="72"/>
        </w:rPr>
        <w:t>mo    me   mi   ma   mo   mi</w:t>
      </w:r>
      <w:r w:rsidR="00E673A2" w:rsidRPr="0024361A">
        <w:rPr>
          <w:rFonts w:ascii="ALFABET98" w:hAnsi="ALFABET98"/>
          <w:sz w:val="72"/>
          <w:szCs w:val="72"/>
        </w:rPr>
        <w:t xml:space="preserve"> </w:t>
      </w:r>
      <w:r w:rsidR="00E673A2">
        <w:rPr>
          <w:rFonts w:ascii="ALFABET98" w:hAnsi="ALFABET98"/>
          <w:sz w:val="72"/>
          <w:szCs w:val="72"/>
        </w:rPr>
        <w:t xml:space="preserve">                                         </w:t>
      </w:r>
      <w:r w:rsidR="00E673A2" w:rsidRPr="0024361A">
        <w:rPr>
          <w:rFonts w:ascii="ALFABET98" w:hAnsi="ALFABET98"/>
          <w:sz w:val="72"/>
          <w:szCs w:val="72"/>
        </w:rPr>
        <w:t xml:space="preserve">       </w:t>
      </w:r>
      <w:r w:rsidR="00E673A2">
        <w:rPr>
          <w:rFonts w:ascii="ALFABET98" w:hAnsi="ALFABET98"/>
          <w:sz w:val="72"/>
          <w:szCs w:val="72"/>
        </w:rPr>
        <w:t xml:space="preserve">      </w:t>
      </w:r>
      <w:r w:rsidR="00E673A2" w:rsidRPr="0024361A">
        <w:rPr>
          <w:rFonts w:ascii="ALFABET98" w:hAnsi="ALFABET98"/>
          <w:sz w:val="72"/>
          <w:szCs w:val="72"/>
        </w:rPr>
        <w:t xml:space="preserve">        </w:t>
      </w:r>
      <w:r w:rsidR="00E673A2">
        <w:rPr>
          <w:rFonts w:ascii="ALFABET98" w:hAnsi="ALFABET98"/>
          <w:sz w:val="72"/>
          <w:szCs w:val="72"/>
        </w:rPr>
        <w:t xml:space="preserve"> </w:t>
      </w:r>
    </w:p>
    <w:p w:rsidR="00E673A2" w:rsidRDefault="00443F71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128" style="position:absolute;margin-left:-16.1pt;margin-top:9.4pt;width:521.25pt;height:36.85pt;z-index:-25091686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Ds&#10;R4OcEgQAAPEPAAAOAAAAAAAAAAAAAAAAAC4CAABkcnMvZTJvRG9jLnhtbFBLAQItABQABgAIAAAA&#10;IQBYKw9o4AAAAAoBAAAPAAAAAAAAAAAAAAAAAGwGAABkcnMvZG93bnJldi54bWxQSwUGAAAAAAQA&#10;BADzAAAAeQcAAAAA&#10;">
            <v:group id="Group 33" o:spid="_x0000_s113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T3Q9SwwAAAN0AAAAP&#10;AAAAAAAAAAAAAAAAAKoCAABkcnMvZG93bnJldi54bWxQSwUGAAAAAAQABAD6AAAAmgMAAAAA&#10;">
              <v:rect id="Rectangle 34" o:spid="_x0000_s113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kHBc8UA&#10;AADdAAAADwAAAGRycy9kb3ducmV2LnhtbESPT2vCQBTE74V+h+UVvNVNKqiNrtJ/ilc1Enp7ZJ/Z&#10;0OzbkF1N/PZdodDjMDO/YZbrwTbiSp2vHStIxwkI4tLpmisF+XHzPAfhA7LGxjEpuJGH9erxYYmZ&#10;dj3v6XoIlYgQ9hkqMCG0mZS+NGTRj11LHL2z6yyGKLtK6g77CLeNfEmSqbRYc1ww2NKHofLncLEK&#10;JlXxZYr80+c2Labb0+303n9vlBo9DW8LEIGG8B/+a++0gtnrJIX7m/gE5O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QcFzxQAAAN0AAAAPAAAAAAAAAAAAAAAAAJgCAABkcnMv&#10;ZG93bnJldi54bWxQSwUGAAAAAAQABAD1AAAAigMAAAAA&#10;" strokecolor="#2f5496 [2408]" strokeweight="1.5pt">
                <v:fill opacity="0"/>
              </v:rect>
              <v:rect id="Rectangle 35" o:spid="_x0000_s113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emrrMUA&#10;AADdAAAADwAAAGRycy9kb3ducmV2LnhtbESPwW7CMBBE70j8g7VIvRUnaaElYBAKou2x0HJfxUsS&#10;Ea9DbJL07+tKlTiOZuaNZrUZTC06al1lWUE8jUAQ51ZXXCj4/to/voJwHlljbZkU/JCDzXo8WmGq&#10;bc8H6o6+EAHCLkUFpfdNKqXLSzLoprYhDt7ZtgZ9kG0hdYt9gJtaJlE0lwYrDgslNpSVlF+ON6Pg&#10;NNs1/C4Nf8b758XsdHm7ZrFR6mEybJcgPA3+Hv5vf2gFL4unBP7ehCcg1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6ausxQAAAN0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113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bv04cYAAADdAAAADwAAAGRycy9kb3ducmV2LnhtbESPQWvCQBSE7wX/w/KE3pqNCmpTVzFC&#10;wQg9aEuht0f2mUSzb2N21fjv3YLgcZiZb5jZojO1uFDrKssKBlEMgji3uuJCwc/359sUhPPIGmvL&#10;pOBGDhbz3ssME22vvKXLzhciQNglqKD0vkmkdHlJBl1kG+Lg7W1r0AfZFlK3eA1wU8thHI+lwYrD&#10;QokNrUrKj7uzUZDeNr9f1men9f7vcMrSdJjhwSj12u+WHyA8df4ZfrTXWsHkfTSC/zfhCcj5H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279OHGAAAA3QAAAA8AAAAAAAAA&#10;AAAAAAAAoQIAAGRycy9kb3ducmV2LnhtbFBLBQYAAAAABAAEAPkAAACUAwAAAAA=&#10;" strokecolor="#2f5496 [2408]" strokeweight="1.5pt"/>
            <v:shape id="AutoShape 37" o:spid="_x0000_s112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lJslccAAADdAAAADwAAAGRycy9kb3ducmV2LnhtbESPQWvCQBSE7wX/w/KE3upGK1qjq5hC&#10;wQgetKXg7ZF9JtHs25hdNf57Vyj0OMzMN8xs0ZpKXKlxpWUF/V4EgjizuuRcwc/319sHCOeRNVaW&#10;ScGdHCzmnZcZxtreeEvXnc9FgLCLUUHhfR1L6bKCDLqerYmDd7CNQR9kk0vd4C3ATSUHUTSSBksO&#10;CwXW9FlQdtpdjILkvv7dWJ+eV4f98ZwmySDFo1HqtdsupyA8tf4//NdeaQXjyfsQnm/CE5DzB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SUmyVxwAAAN0AAAAPAAAAAAAA&#10;AAAAAAAAAKECAABkcnMvZG93bnJldi54bWxQSwUGAAAAAAQABAD5AAAAlQMAAAAA&#10;" strokecolor="#2f5496 [2408]" strokeweight="1.5pt"/>
          </v:group>
        </w:pict>
      </w:r>
      <w:r w:rsidR="00E673A2">
        <w:rPr>
          <w:rFonts w:ascii="ALFABET98" w:hAnsi="ALFABET98"/>
          <w:sz w:val="72"/>
          <w:szCs w:val="72"/>
        </w:rPr>
        <w:t xml:space="preserve">  </w:t>
      </w:r>
      <w:r w:rsidR="00E673A2" w:rsidRPr="0024361A">
        <w:rPr>
          <w:rFonts w:ascii="ALFABET98" w:hAnsi="ALFABET98"/>
          <w:sz w:val="72"/>
          <w:szCs w:val="72"/>
        </w:rPr>
        <w:t xml:space="preserve"> </w:t>
      </w:r>
      <w:r w:rsidR="00E673A2">
        <w:rPr>
          <w:rFonts w:ascii="ALFABET98" w:hAnsi="ALFABET98"/>
          <w:sz w:val="72"/>
          <w:szCs w:val="72"/>
        </w:rPr>
        <w:t xml:space="preserve">                                       </w:t>
      </w:r>
    </w:p>
    <w:p w:rsidR="00E673A2" w:rsidRPr="0024361A" w:rsidRDefault="00443F71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122" style="position:absolute;margin-left:-16.1pt;margin-top:9.4pt;width:521.25pt;height:36.85pt;z-index:-25091174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BI3pjEXBAAA9g8AAA4AAAAAAAAAAAAAAAAALgIAAGRycy9lMm9Eb2MueG1sUEsBAi0AFAAG&#10;AAgAAAAhAFgrD2jgAAAACgEAAA8AAAAAAAAAAAAAAAAAcQYAAGRycy9kb3ducmV2LnhtbFBLBQYA&#10;AAAABAAEAPMAAAB+BwAAAAA=&#10;">
            <v:group id="Group 33" o:spid="_x0000_s112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jCv388QAAADeAAAA&#10;DwAAAAAAAAAAAAAAAACqAgAAZHJzL2Rvd25yZXYueG1sUEsFBgAAAAAEAAQA+gAAAJsDAAAAAA==&#10;">
              <v:rect id="Rectangle 34" o:spid="_x0000_s112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hrqSsQA&#10;AADeAAAADwAAAGRycy9kb3ducmV2LnhtbERPS2vCQBC+C/0PyxR6000UpETX0IcpvaqR4G3ITrOh&#10;2dmQ3Zr477sFobf5+J6zzSfbiSsNvnWsIF0kIIhrp1tuFJSnYv4MwgdkjZ1jUnAjD/nuYbbFTLuR&#10;D3Q9hkbEEPYZKjAh9JmUvjZk0S9cTxy5LzdYDBEOjdQDjjHcdnKZJGtpseXYYLCnN0P19/HHKlg1&#10;1d5U5bsvbVqtP8638+t4KZR6epxeNiACTeFffHd/6jg/SdMV/L0Tb5C7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oa6krEAAAA3gAAAA8AAAAAAAAAAAAAAAAAmAIAAGRycy9k&#10;b3ducmV2LnhtbFBLBQYAAAAABAAEAPUAAACJAwAAAAA=&#10;" strokecolor="#2f5496 [2408]" strokeweight="1.5pt">
                <v:fill opacity="0"/>
              </v:rect>
              <v:rect id="Rectangle 35" o:spid="_x0000_s112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bTZB8MA&#10;AADeAAAADwAAAGRycy9kb3ducmV2LnhtbERPTWvCQBC9C/0PyxR6q5sVLW10DSVi61FtvQ/ZMQlm&#10;Z9PsNkn/fVcQvM3jfc4qG20jeup87ViDmiYgiAtnai41fH9tn19B+IBssHFMGv7IQ7Z+mKwwNW7g&#10;A/XHUIoYwj5FDVUIbSqlLyqy6KeuJY7c2XUWQ4RdKU2HQwy3jZwlyYu0WHNsqLClvKLicvy1Gk6L&#10;Tcuf0vJebedvi9Pl4ydXVuunx/F9CSLQGO7im3tn4vxEqTlc34k3yP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bTZB8MAAADe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112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Hiu3cQAAADeAAAADwAAAGRycy9kb3ducmV2LnhtbERPTYvCMBC9C/sfwizsTdMKilSj2IUF&#10;u+BBXRa8Dc3YVptJbaLWf28Ewds83ufMFp2pxZVaV1lWEA8iEMS51RUXCv52P/0JCOeRNdaWScGd&#10;HCzmH70ZJtreeEPXrS9ECGGXoILS+yaR0uUlGXQD2xAH7mBbgz7AtpC6xVsIN7UcRtFYGqw4NJTY&#10;0HdJ+Wl7MQrS++//2vrsvDrsj+csTYcZHo1SX5/dcgrCU+ff4pd7pcP8KI5H8Hwn3CDn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seK7dxAAAAN4AAAAPAAAAAAAAAAAA&#10;AAAAAKECAABkcnMvZG93bnJldi54bWxQSwUGAAAAAAQABAD5AAAAkgMAAAAA&#10;" strokecolor="#2f5496 [2408]" strokeweight="1.5pt"/>
            <v:shape id="AutoShape 37" o:spid="_x0000_s112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KowqsUAAADeAAAADwAAAGRycy9kb3ducmV2LnhtbERPTWvCQBC9F/wPywi91U08SImuYgpC&#10;UuihVgRvQ3ZMYrOzSXY1yb/vFgq9zeN9zmY3mkY8qHe1ZQXxIgJBXFhdc6ng9HV4eQXhPLLGxjIp&#10;mMjBbjt72mCi7cCf9Dj6UoQQdgkqqLxvEyldUZFBt7AtceCutjfoA+xLqXscQrhp5DKKVtJgzaGh&#10;wpbeKiq+j3ejIJ3ezx/W5112vdy6PE2XOd6MUs/zcb8G4Wn0/+I/d6bD/CiOV/D7TrhBbn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KowqsUAAADeAAAADwAAAAAAAAAA&#10;AAAAAAChAgAAZHJzL2Rvd25yZXYueG1sUEsFBgAAAAAEAAQA+QAAAJMDAAAAAA==&#10;" strokecolor="#2f5496 [2408]" strokeweight="1.5pt"/>
          </v:group>
        </w:pict>
      </w:r>
      <w:r w:rsidR="00E673A2">
        <w:rPr>
          <w:rFonts w:ascii="ALFABET98" w:hAnsi="ALFABET98"/>
          <w:sz w:val="72"/>
          <w:szCs w:val="72"/>
        </w:rPr>
        <w:t>om    em   im   om   em   im</w:t>
      </w:r>
      <w:r w:rsidR="00E673A2" w:rsidRPr="0024361A">
        <w:rPr>
          <w:rFonts w:ascii="ALFABET98" w:hAnsi="ALFABET98"/>
          <w:sz w:val="72"/>
          <w:szCs w:val="72"/>
        </w:rPr>
        <w:t xml:space="preserve"> </w:t>
      </w:r>
      <w:r w:rsidR="00E673A2">
        <w:rPr>
          <w:rFonts w:ascii="ALFABET98" w:hAnsi="ALFABET98"/>
          <w:sz w:val="72"/>
          <w:szCs w:val="72"/>
        </w:rPr>
        <w:t xml:space="preserve">                                         </w:t>
      </w:r>
      <w:r w:rsidR="00E673A2" w:rsidRPr="0024361A">
        <w:rPr>
          <w:rFonts w:ascii="ALFABET98" w:hAnsi="ALFABET98"/>
          <w:sz w:val="72"/>
          <w:szCs w:val="72"/>
        </w:rPr>
        <w:t xml:space="preserve">       </w:t>
      </w:r>
      <w:r w:rsidR="00E673A2">
        <w:rPr>
          <w:rFonts w:ascii="ALFABET98" w:hAnsi="ALFABET98"/>
          <w:sz w:val="72"/>
          <w:szCs w:val="72"/>
        </w:rPr>
        <w:t xml:space="preserve">      </w:t>
      </w:r>
      <w:r w:rsidR="00E673A2" w:rsidRPr="0024361A">
        <w:rPr>
          <w:rFonts w:ascii="ALFABET98" w:hAnsi="ALFABET98"/>
          <w:sz w:val="72"/>
          <w:szCs w:val="72"/>
        </w:rPr>
        <w:t xml:space="preserve">        </w:t>
      </w:r>
      <w:r w:rsidR="00E673A2">
        <w:rPr>
          <w:rFonts w:ascii="ALFABET98" w:hAnsi="ALFABET98"/>
          <w:sz w:val="72"/>
          <w:szCs w:val="72"/>
        </w:rPr>
        <w:t xml:space="preserve"> </w:t>
      </w:r>
    </w:p>
    <w:p w:rsidR="00E673A2" w:rsidRPr="00E0338D" w:rsidRDefault="00443F71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116" style="position:absolute;margin-left:-16.1pt;margin-top:9.4pt;width:521.25pt;height:36.85pt;z-index:-25091072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">
            <v:group id="Group 33" o:spid="_x0000_s111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O3DwBnIAAAA&#10;3gAAAA8AAAAAAAAAAAAAAAAAqgIAAGRycy9kb3ducmV2LnhtbFBLBQYAAAAABAAEAPoAAACfAwAA&#10;AAA=&#10;">
              <v:rect id="Rectangle 34" o:spid="_x0000_s112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/LdoMQA&#10;AADeAAAADwAAAGRycy9kb3ducmV2LnhtbERPTWvCQBC9F/wPywi91U0qSE1dRVstXquR0NuQnWZD&#10;s7MhuzXx37uC4G0e73MWq8E24kydrx0rSCcJCOLS6ZorBflx9/IGwgdkjY1jUnAhD6vl6GmBmXY9&#10;f9P5ECoRQ9hnqMCE0GZS+tKQRT9xLXHkfl1nMUTYVVJ32Mdw28jXJJlJizXHBoMtfRgq/w7/VsG0&#10;KramyD99btNi9nW6nDb9z06p5/GwfgcRaAgP8d2913F+kqZzuL0Tb5DLK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vy3aDEAAAA3gAAAA8AAAAAAAAAAAAAAAAAmAIAAGRycy9k&#10;b3ducmV2LnhtbFBLBQYAAAAABAAEAPUAAACJAwAAAAA=&#10;" strokecolor="#2f5496 [2408]" strokeweight="1.5pt">
                <v:fill opacity="0"/>
              </v:rect>
              <v:rect id="Rectangle 35" o:spid="_x0000_s112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OMVucUA&#10;AADeAAAADwAAAGRycy9kb3ducmV2LnhtbESPQW/CMAyF70j7D5GRdoO0aCAoDWhiYtsRunG3GtNW&#10;bZyuyaD79/Nh0m62/Pze+/L96Dp1oyE0ng2k8wQUceltw5WBz4/jbA0qRGSLnWcy8EMB9ruHSY6Z&#10;9Xc+062IlRITDhkaqGPsM61DWZPDMPc9sdyufnAYZR0qbQe8i7nr9CJJVtphw5JQY0+Hmsq2+HYG&#10;LsuXnt+041N6fNosL+3r1yF1xjxOx+ctqEhj/Bf/fb9bqZ+kCwEQHJlB73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4xW5xQAAAN4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111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S9iY8UAAADeAAAADwAAAGRycy9kb3ducmV2LnhtbERPS2vCQBC+F/wPywje6iY5SEldpREE&#10;U+ihaSn0NmTHJDY7G7PbPP59VxB6m4/vOdv9ZFoxUO8aywridQSCuLS64UrB58fx8QmE88gaW8uk&#10;YCYH+93iYYuptiO/01D4SoQQdikqqL3vUildWZNBt7YdceDOtjfoA+wrqXscQ7hpZRJFG2mw4dBQ&#10;Y0eHmsqf4tcoyObXrzfr8+vp/H255lmW5HgxSq2W08szCE+T/xff3Scd5kdxEsPtnXCD3P0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HS9iY8UAAADeAAAADwAAAAAAAAAA&#10;AAAAAAChAgAAZHJzL2Rvd25yZXYueG1sUEsFBgAAAAAEAAQA+QAAAJMDAAAAAA==&#10;" strokecolor="#2f5496 [2408]" strokeweight="1.5pt"/>
            <v:shape id="AutoShape 37" o:spid="_x0000_s111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f38FMUAAADeAAAADwAAAGRycy9kb3ducmV2LnhtbERPTWuDQBC9B/oflin0lqzxUIJ1E2Kh&#10;oIUeYkOgt8GdqIk7q+420X/fLRR6m8f7nHQ3mU7caHStZQXrVQSCuLK65VrB8fNtuQHhPLLGzjIp&#10;mMnBbvuwSDHR9s4HupW+FiGEXYIKGu/7REpXNWTQrWxPHLizHQ36AMda6hHvIdx0Mo6iZ2mw5dDQ&#10;YE+vDVXX8tsoyOb304f1xZCfvy5DkWVxgRej1NPjtH8B4Wny/+I/d67D/Ggdx/D7TrhBbn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7f38FMUAAADeAAAADwAAAAAAAAAA&#10;AAAAAAChAgAAZHJzL2Rvd25yZXYueG1sUEsFBgAAAAAEAAQA+QAAAJMDAAAAAA==&#10;" strokecolor="#2f5496 [2408]" strokeweight="1.5pt"/>
          </v:group>
        </w:pict>
      </w:r>
      <w:r w:rsidR="00E673A2" w:rsidRPr="0024361A">
        <w:rPr>
          <w:rFonts w:ascii="ALFABET98" w:hAnsi="ALFABET98"/>
          <w:sz w:val="72"/>
          <w:szCs w:val="72"/>
        </w:rPr>
        <w:t xml:space="preserve"> </w:t>
      </w:r>
      <w:r w:rsidR="00E673A2">
        <w:rPr>
          <w:rFonts w:ascii="ALFABET98" w:hAnsi="ALFABET98"/>
          <w:sz w:val="72"/>
          <w:szCs w:val="72"/>
        </w:rPr>
        <w:t xml:space="preserve">                                       </w:t>
      </w:r>
      <w:r w:rsidR="00E673A2" w:rsidRPr="00F12AA8">
        <w:rPr>
          <w:rFonts w:ascii="ALFABET98" w:hAnsi="ALFABET98"/>
          <w:color w:val="A6A6A6" w:themeColor="background1" w:themeShade="A6"/>
          <w:sz w:val="72"/>
          <w:szCs w:val="72"/>
        </w:rPr>
        <w:t xml:space="preserve">      </w:t>
      </w:r>
    </w:p>
    <w:p w:rsidR="00E673A2" w:rsidRPr="0024361A" w:rsidRDefault="00443F71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110" style="position:absolute;margin-left:-16.1pt;margin-top:9.4pt;width:521.25pt;height:36.85pt;z-index:-25091379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GnrhuRYEAAD3DwAADgAAAAAAAAAAAAAAAAAuAgAAZHJzL2Uyb0RvYy54bWxQSwECLQAUAAYA&#10;CAAAACEAWCsPaOAAAAAKAQAADwAAAAAAAAAAAAAAAABwBgAAZHJzL2Rvd25yZXYueG1sUEsFBgAA&#10;AAAEAAQA8wAAAH0HAAAAAA==&#10;">
            <v:group id="Group 33" o:spid="_x0000_s111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LiAKHFAAAA3gAA&#10;AA8AAAAAAAAAAAAAAAAAqgIAAGRycy9kb3ducmV2LnhtbFBLBQYAAAAABAAEAPoAAACcAwAAAAA=&#10;">
              <v:rect id="Rectangle 34" o:spid="_x0000_s111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NMdGMMA&#10;AADeAAAADwAAAGRycy9kb3ducmV2LnhtbERPS2vCQBC+F/wPywje6iZKRVJXqU96rY0Eb0N2mg3N&#10;zobsauK/7xYKvc3H95zVZrCNuFPna8cK0mkCgrh0uuZKQf55fF6C8AFZY+OYFDzIw2Y9elphpl3P&#10;H3Q/h0rEEPYZKjAhtJmUvjRk0U9dSxy5L9dZDBF2ldQd9jHcNnKWJAtpsebYYLClnaHy+3yzCuZV&#10;cTBFvve5TYvF6fK4bPvrUanJeHh7BRFoCP/iP/e7jvOTdPYCv+/EG+T6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NMdGMMAAADeAAAADwAAAAAAAAAAAAAAAACYAgAAZHJzL2Rv&#10;d25yZXYueG1sUEsFBgAAAAAEAAQA9QAAAIgDAAAAAA==&#10;" strokecolor="#2f5496 [2408]" strokeweight="1.5pt">
                <v:fill opacity="0"/>
              </v:rect>
              <v:rect id="Rectangle 35" o:spid="_x0000_s111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EYoVsMA&#10;AADeAAAADwAAAGRycy9kb3ducmV2LnhtbERPTW+CQBC9m/gfNtOkN1kw1VR0IQZj26Ol9T5hp0Bg&#10;Z5HdKv333SZNvM3L+5xdPpleXGl0rWUFSRSDIK6sbrlW8PlxXDyDcB5ZY2+ZFPyQgzybz3aYanvj&#10;d7qWvhYhhF2KChrvh1RKVzVk0EV2IA7clx0N+gDHWuoRbyHc9HIZx2tpsOXQ0OBARUNVV34bBefV&#10;YeBXafiUHJ82q3P3cikSo9Tjw7TfgvA0+bv43/2mw/w4Wa7h751wg8x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EYoVsMAAADe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111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YpfjMQAAADeAAAADwAAAGRycy9kb3ducmV2LnhtbERPTYvCMBC9C/sfwizsTVN7UKlGsQsL&#10;dsGDuix4G5qxrTaT2kSt/94Igrd5vM+ZLTpTiyu1rrKsYDiIQBDnVldcKPjb/fQnIJxH1lhbJgV3&#10;crCYf/RmmGh74w1dt74QIYRdggpK75tESpeXZNANbEMcuINtDfoA20LqFm8h3NQyjqKRNFhxaCix&#10;oe+S8tP2YhSk99//tfXZeXXYH89ZmsYZHo1SX5/dcgrCU+ff4pd7pcP8aBiP4flOuEHO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9il+MxAAAAN4AAAAPAAAAAAAAAAAA&#10;AAAAAKECAABkcnMvZG93bnJldi54bWxQSwUGAAAAAAQABAD5AAAAkgMAAAAA&#10;" strokecolor="#2f5496 [2408]" strokeweight="1.5pt"/>
            <v:shape id="AutoShape 37" o:spid="_x0000_s111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BXL/sgAAADeAAAADwAAAGRycy9kb3ducmV2LnhtbESPT2vCQBDF70K/wzKF3nRjDkVSN9II&#10;BVPooVYKvQ3ZyR/NzsbsVuO37xyE3mZ4b977zXozuV5daAydZwPLRQKKuPK248bA4ettvgIVIrLF&#10;3jMZuFGATf4wW2Nm/ZU/6bKPjZIQDhkaaGMcMq1D1ZLDsPADsWi1Hx1GWcdG2xGvEu56nSbJs3bY&#10;sTS0ONC2peq0/3UGitv794eP5XlX/xzPZVGkJR6dMU+P0+sLqEhT/Dffr3dW8JNlKrzyjsyg8z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jBXL/sgAAADeAAAADwAAAAAA&#10;AAAAAAAAAAChAgAAZHJzL2Rvd25yZXYueG1sUEsFBgAAAAAEAAQA+QAAAJYDAAAAAA==&#10;" strokecolor="#2f5496 [2408]" strokeweight="1.5pt"/>
          </v:group>
        </w:pict>
      </w:r>
      <w:r w:rsidR="00E673A2">
        <w:rPr>
          <w:rFonts w:ascii="ALFABET98" w:hAnsi="ALFABET98"/>
          <w:sz w:val="72"/>
          <w:szCs w:val="72"/>
        </w:rPr>
        <w:t>mo    me   mi   ma   mo   mi</w:t>
      </w:r>
      <w:r w:rsidR="00E673A2" w:rsidRPr="0024361A">
        <w:rPr>
          <w:rFonts w:ascii="ALFABET98" w:hAnsi="ALFABET98"/>
          <w:sz w:val="72"/>
          <w:szCs w:val="72"/>
        </w:rPr>
        <w:t xml:space="preserve"> </w:t>
      </w:r>
      <w:r w:rsidR="00E673A2">
        <w:rPr>
          <w:rFonts w:ascii="ALFABET98" w:hAnsi="ALFABET98"/>
          <w:sz w:val="72"/>
          <w:szCs w:val="72"/>
        </w:rPr>
        <w:t xml:space="preserve">                                         </w:t>
      </w:r>
      <w:r w:rsidR="00E673A2" w:rsidRPr="0024361A">
        <w:rPr>
          <w:rFonts w:ascii="ALFABET98" w:hAnsi="ALFABET98"/>
          <w:sz w:val="72"/>
          <w:szCs w:val="72"/>
        </w:rPr>
        <w:t xml:space="preserve">       </w:t>
      </w:r>
      <w:r w:rsidR="00E673A2">
        <w:rPr>
          <w:rFonts w:ascii="ALFABET98" w:hAnsi="ALFABET98"/>
          <w:sz w:val="72"/>
          <w:szCs w:val="72"/>
        </w:rPr>
        <w:t xml:space="preserve">      </w:t>
      </w:r>
      <w:r w:rsidR="00E673A2" w:rsidRPr="0024361A">
        <w:rPr>
          <w:rFonts w:ascii="ALFABET98" w:hAnsi="ALFABET98"/>
          <w:sz w:val="72"/>
          <w:szCs w:val="72"/>
        </w:rPr>
        <w:t xml:space="preserve">        </w:t>
      </w:r>
      <w:r w:rsidR="00E673A2">
        <w:rPr>
          <w:rFonts w:ascii="ALFABET98" w:hAnsi="ALFABET98"/>
          <w:sz w:val="72"/>
          <w:szCs w:val="72"/>
        </w:rPr>
        <w:t xml:space="preserve"> </w:t>
      </w:r>
    </w:p>
    <w:p w:rsidR="00E673A2" w:rsidRDefault="00443F71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104" style="position:absolute;margin-left:-16.1pt;margin-top:9.4pt;width:521.25pt;height:36.85pt;z-index:-25091276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B8&#10;EFoNEgQAAPcPAAAOAAAAAAAAAAAAAAAAAC4CAABkcnMvZTJvRG9jLnhtbFBLAQItABQABgAIAAAA&#10;IQBYKw9o4AAAAAoBAAAPAAAAAAAAAAAAAAAAAGwGAABkcnMvZG93bnJldi54bWxQSwUGAAAAAAQA&#10;BADzAAAAeQcAAAAA&#10;">
            <v:group id="Group 33" o:spid="_x0000_s110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WACQf8cAAADe&#10;AAAADwAAAAAAAAAAAAAAAACqAgAAZHJzL2Rvd25yZXYueG1sUEsFBgAAAAAEAAQA+gAAAJ4DAAAA&#10;AA==&#10;">
              <v:rect id="Rectangle 34" o:spid="_x0000_s110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jGNxsQA&#10;AADeAAAADwAAAGRycy9kb3ducmV2LnhtbERPS2vCQBC+C/0PyxR6000UpETX0IcpvaqR4G3ITrOh&#10;2dmQ3Zr477sFobf5+J6zzSfbiSsNvnWsIF0kIIhrp1tuFJSnYv4MwgdkjZ1jUnAjD/nuYbbFTLuR&#10;D3Q9hkbEEPYZKjAh9JmUvjZk0S9cTxy5LzdYDBEOjdQDjjHcdnKZJGtpseXYYLCnN0P19/HHKlg1&#10;1d5U5bsvbVqtP8638+t4KZR6epxeNiACTeFffHd/6jg/SVcp/L0Tb5C7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4xjcbEAAAA3gAAAA8AAAAAAAAAAAAAAAAAmAIAAGRycy9k&#10;b3ducmV2LnhtbFBLBQYAAAAABAAEAPUAAACJAwAAAAA=&#10;" strokecolor="#2f5496 [2408]" strokeweight="1.5pt">
                <v:fill opacity="0"/>
              </v:rect>
              <v:rect id="Rectangle 35" o:spid="_x0000_s110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qS4iMMA&#10;AADeAAAADwAAAGRycy9kb3ducmV2LnhtbERPTW+CQBC9m/Q/bKZJb3WBiqnoahoaq8cW633CToHI&#10;zlJ2K/jvXZMm3ublfc5qM5pWnKl3jWUF8TQCQVxa3XCl4PuwfX4F4TyyxtYyKbiQg836YbLCTNuB&#10;v+hc+EqEEHYZKqi97zIpXVmTQTe1HXHgfmxv0AfYV1L3OIRw08okiubSYMOhocaO8prKU/FnFBzT&#10;94530vBnvJ0t0uPp4zePjVJPj+PbEoSn0d/F/+69DvOj+CWB2zvhBrm+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qS4iMMAAADe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110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2jPUsMAAADeAAAADwAAAGRycy9kb3ducmV2LnhtbERPTYvCMBC9L/gfwgh701QFkWoUKwh2&#10;wYPuIngbmrGtNpPaRK3/3gjC3ubxPme2aE0l7tS40rKCQT8CQZxZXXKu4O933ZuAcB5ZY2WZFDzJ&#10;wWLe+ZphrO2Dd3Tf+1yEEHYxKii8r2MpXVaQQde3NXHgTrYx6ANscqkbfIRwU8lhFI2lwZJDQ4E1&#10;rQrKLvubUZA8fw5b69Pr5nQ8X9MkGaZ4Nkp9d9vlFISn1v+LP+6NDvOjwWgE73fCDXL+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doz1LDAAAA3gAAAA8AAAAAAAAAAAAA&#10;AAAAoQIAAGRycy9kb3ducmV2LnhtbFBLBQYAAAAABAAEAPkAAACRAwAAAAA=&#10;" strokecolor="#2f5496 [2408]" strokeweight="1.5pt"/>
            <v:shape id="AutoShape 37" o:spid="_x0000_s110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IFXJsQAAADeAAAADwAAAGRycy9kb3ducmV2LnhtbERPS4vCMBC+L/gfwgje1lR3WaQaxQoL&#10;dsGDDwRvQzO21WZSm6j13xthwdt8fM+ZzFpTiRs1rrSsYNCPQBBnVpecK9htfz9HIJxH1lhZJgUP&#10;cjCbdj4mGGt75zXdNj4XIYRdjAoK7+tYSpcVZND1bU0cuKNtDPoAm1zqBu8h3FRyGEU/0mDJoaHA&#10;mhYFZefN1ShIHn/7lfXpZXk8nC5pkgxTPBmlet12PgbhqfVv8b97qcP8aPD1Da93wg1y+gQ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IgVcmxAAAAN4AAAAPAAAAAAAAAAAA&#10;AAAAAKECAABkcnMvZG93bnJldi54bWxQSwUGAAAAAAQABAD5AAAAkgMAAAAA&#10;" strokecolor="#2f5496 [2408]" strokeweight="1.5pt"/>
          </v:group>
        </w:pict>
      </w:r>
      <w:r w:rsidR="00E673A2">
        <w:rPr>
          <w:rFonts w:ascii="ALFABET98" w:hAnsi="ALFABET98"/>
          <w:sz w:val="72"/>
          <w:szCs w:val="72"/>
        </w:rPr>
        <w:t xml:space="preserve">  </w:t>
      </w:r>
      <w:r w:rsidR="00E673A2" w:rsidRPr="0024361A">
        <w:rPr>
          <w:rFonts w:ascii="ALFABET98" w:hAnsi="ALFABET98"/>
          <w:sz w:val="72"/>
          <w:szCs w:val="72"/>
        </w:rPr>
        <w:t xml:space="preserve"> </w:t>
      </w:r>
      <w:r w:rsidR="00E673A2">
        <w:rPr>
          <w:rFonts w:ascii="ALFABET98" w:hAnsi="ALFABET98"/>
          <w:sz w:val="72"/>
          <w:szCs w:val="72"/>
        </w:rPr>
        <w:t xml:space="preserve">                                       </w:t>
      </w:r>
    </w:p>
    <w:p w:rsidR="00E673A2" w:rsidRDefault="00E673A2" w:rsidP="00E673A2">
      <w:pPr>
        <w:spacing w:line="240" w:lineRule="auto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72"/>
          <w:szCs w:val="72"/>
        </w:rPr>
        <w:t xml:space="preserve"> </w:t>
      </w:r>
      <w:r>
        <w:rPr>
          <w:rFonts w:ascii="ALFABET98" w:hAnsi="ALFABET98"/>
          <w:sz w:val="36"/>
          <w:szCs w:val="36"/>
        </w:rPr>
        <w:t xml:space="preserve">   </w:t>
      </w:r>
      <w:r w:rsidR="00437EB7">
        <w:rPr>
          <w:rFonts w:ascii="ALFABET98" w:hAnsi="ALFABET98"/>
          <w:sz w:val="36"/>
          <w:szCs w:val="36"/>
        </w:rPr>
        <w:t xml:space="preserve">                              58</w:t>
      </w:r>
    </w:p>
    <w:p w:rsidR="00E673A2" w:rsidRDefault="00E673A2" w:rsidP="00E673A2">
      <w:pPr>
        <w:spacing w:line="240" w:lineRule="auto"/>
        <w:rPr>
          <w:rFonts w:ascii="ALFABET98" w:hAnsi="ALFABET98"/>
          <w:sz w:val="72"/>
          <w:szCs w:val="72"/>
        </w:rPr>
      </w:pPr>
      <w:r>
        <w:rPr>
          <w:rFonts w:ascii="ALFABET98" w:hAnsi="ALFABET98"/>
          <w:sz w:val="36"/>
          <w:szCs w:val="36"/>
        </w:rPr>
        <w:t>Sayın velim, okuyalım, boşlukları  yazalım.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 </w:t>
      </w:r>
      <w:r>
        <w:rPr>
          <w:rFonts w:ascii="ALFABET98" w:hAnsi="ALFABET98"/>
          <w:sz w:val="72"/>
          <w:szCs w:val="72"/>
        </w:rPr>
        <w:t xml:space="preserve">       </w:t>
      </w:r>
      <w:r w:rsidRPr="0024361A">
        <w:rPr>
          <w:rFonts w:ascii="ALFABET98" w:hAnsi="ALFABET98"/>
          <w:sz w:val="72"/>
          <w:szCs w:val="72"/>
        </w:rPr>
        <w:t xml:space="preserve">       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 </w:t>
      </w:r>
      <w:r>
        <w:rPr>
          <w:rFonts w:ascii="ALFABET98" w:hAnsi="ALFABET98"/>
          <w:sz w:val="72"/>
          <w:szCs w:val="72"/>
        </w:rPr>
        <w:t xml:space="preserve"> </w:t>
      </w:r>
    </w:p>
    <w:p w:rsidR="00E673A2" w:rsidRPr="0024361A" w:rsidRDefault="00443F71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098" style="position:absolute;margin-left:-16.1pt;margin-top:9.4pt;width:521.25pt;height:36.85pt;z-index:-25090662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">
            <v:group id="Group 33" o:spid="_x0000_s110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uKWtkMQAAADeAAAA&#10;DwAAAAAAAAAAAAAAAACqAgAAZHJzL2Rvd25yZXYueG1sUEsFBgAAAAAEAAQA+gAAAJsDAAAAAA==&#10;">
              <v:rect id="Rectangle 34" o:spid="_x0000_s110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pSwKcQA&#10;AADeAAAADwAAAGRycy9kb3ducmV2LnhtbERPTWvCQBC9F/wPywje6iYKKqmrtLVKr2okeBuy02xo&#10;djZktyb++26h4G0e73PW28E24kadrx0rSKcJCOLS6ZorBfl5/7wC4QOyxsYxKbiTh+1m9LTGTLue&#10;j3Q7hUrEEPYZKjAhtJmUvjRk0U9dSxy5L9dZDBF2ldQd9jHcNnKWJAtpsebYYLCld0Pl9+nHKphX&#10;xYcp8p3PbVosDpf75a2/7pWajIfXFxCBhvAQ/7s/dZyfpPMl/L0Tb5Cb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6UsCnEAAAA3gAAAA8AAAAAAAAAAAAAAAAAmAIAAGRycy9k&#10;b3ducmV2LnhtbFBLBQYAAAAABAAEAPUAAACJAwAAAAA=&#10;" strokecolor="#2f5496 [2408]" strokeweight="1.5pt">
                <v:fill opacity="0"/>
              </v:rect>
              <v:rect id="Rectangle 35" o:spid="_x0000_s110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0yPYsQA&#10;AADeAAAADwAAAGRycy9kb3ducmV2LnhtbESPQW/CMAyF70j7D5En7QZpx5igENAEYnAEBner8dqK&#10;xumaDMq/xwckbrbe83ufZ4vO1epCbag8G0gHCSji3NuKCwPHn3V/DCpEZIu1ZzJwowCL+Utvhpn1&#10;V97T5RALJSEcMjRQxthkWoe8JIdh4Bti0X596zDK2hbatniVcFfr9yT51A4rloYSG1qWlJ8P/87A&#10;abRqeKMd79L1x2R0On//LVNnzNtr9zUFFamLT/PjemsFP0mHwivvyAx6f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dMj2LEAAAA3g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110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oD4uMQAAADeAAAADwAAAGRycy9kb3ducmV2LnhtbERPS4vCMBC+L/gfwgje1lQXlrUaxQoL&#10;dsGDDwRvQzO21WZSm6j13xthwdt8fM+ZzFpTiRs1rrSsYNCPQBBnVpecK9htfz9/QDiPrLGyTAoe&#10;5GA27XxMMNb2zmu6bXwuQgi7GBUU3texlC4ryKDr25o4cEfbGPQBNrnUDd5DuKnkMIq+pcGSQ0OB&#10;NS0Kys6bq1GQPP72K+vTy/J4OF3SJBmmeDJK9brtfAzCU+vf4n/3Uof50eBrBK93wg1y+gQ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mgPi4xAAAAN4AAAAPAAAAAAAAAAAA&#10;AAAAAKECAABkcnMvZG93bnJldi54bWxQSwUGAAAAAAQABAD5AAAAkgMAAAAA&#10;" strokecolor="#2f5496 [2408]" strokeweight="1.5pt"/>
            <v:shape id="AutoShape 37" o:spid="_x0000_s109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7wiWMcAAADeAAAADwAAAGRycy9kb3ducmV2LnhtbESPQWvCQBCF7wX/wzJCb3WjlFKiqxhB&#10;MIKH2iJ4G7JjEs3Oxuyq8d93DoXeZpg3771vtuhdo+7UhdqzgfEoAUVceFtzaeDne/32CSpEZIuN&#10;ZzLwpACL+eBlhqn1D/6i+z6WSkw4pGigirFNtQ5FRQ7DyLfEcjv5zmGUtSu17fAh5q7RkyT50A5r&#10;loQKW1pVVFz2N2cge24POx/z6+Z0PF/zLJvkeHbGvA775RRUpD7+i/++N1bqJ+N3ARAcmUHPf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vvCJYxwAAAN4AAAAPAAAAAAAA&#10;AAAAAAAAAKECAABkcnMvZG93bnJldi54bWxQSwUGAAAAAAQABAD5AAAAlQMAAAAA&#10;" strokecolor="#2f5496 [2408]" strokeweight="1.5pt"/>
          </v:group>
        </w:pict>
      </w:r>
      <w:r w:rsidR="00E673A2">
        <w:rPr>
          <w:rFonts w:ascii="ALFABET98" w:hAnsi="ALFABET98"/>
          <w:sz w:val="72"/>
          <w:szCs w:val="72"/>
        </w:rPr>
        <w:t>om    em   im   om   em   im</w:t>
      </w:r>
      <w:r w:rsidR="00E673A2" w:rsidRPr="0024361A">
        <w:rPr>
          <w:rFonts w:ascii="ALFABET98" w:hAnsi="ALFABET98"/>
          <w:sz w:val="72"/>
          <w:szCs w:val="72"/>
        </w:rPr>
        <w:t xml:space="preserve"> </w:t>
      </w:r>
      <w:r w:rsidR="00E673A2">
        <w:rPr>
          <w:rFonts w:ascii="ALFABET98" w:hAnsi="ALFABET98"/>
          <w:sz w:val="72"/>
          <w:szCs w:val="72"/>
        </w:rPr>
        <w:t xml:space="preserve">                                         </w:t>
      </w:r>
      <w:r w:rsidR="00E673A2" w:rsidRPr="0024361A">
        <w:rPr>
          <w:rFonts w:ascii="ALFABET98" w:hAnsi="ALFABET98"/>
          <w:sz w:val="72"/>
          <w:szCs w:val="72"/>
        </w:rPr>
        <w:t xml:space="preserve">       </w:t>
      </w:r>
      <w:r w:rsidR="00E673A2">
        <w:rPr>
          <w:rFonts w:ascii="ALFABET98" w:hAnsi="ALFABET98"/>
          <w:sz w:val="72"/>
          <w:szCs w:val="72"/>
        </w:rPr>
        <w:t xml:space="preserve">      </w:t>
      </w:r>
      <w:r w:rsidR="00E673A2" w:rsidRPr="0024361A">
        <w:rPr>
          <w:rFonts w:ascii="ALFABET98" w:hAnsi="ALFABET98"/>
          <w:sz w:val="72"/>
          <w:szCs w:val="72"/>
        </w:rPr>
        <w:t xml:space="preserve">        </w:t>
      </w:r>
      <w:r w:rsidR="00E673A2">
        <w:rPr>
          <w:rFonts w:ascii="ALFABET98" w:hAnsi="ALFABET98"/>
          <w:sz w:val="72"/>
          <w:szCs w:val="72"/>
        </w:rPr>
        <w:t xml:space="preserve"> </w:t>
      </w:r>
    </w:p>
    <w:p w:rsidR="00E673A2" w:rsidRPr="00E0338D" w:rsidRDefault="00443F71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092" style="position:absolute;margin-left:-16.1pt;margin-top:9.4pt;width:521.25pt;height:36.85pt;z-index:-25090560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">
            <v:group id="Group 33" o:spid="_x0000_s109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+Y2O7FAAAA3gAA&#10;AA8AAAAAAAAAAAAAAAAAqgIAAGRycy9kb3ducmV2LnhtbFBLBQYAAAAABAAEAPoAAACcAwAAAAA=&#10;">
              <v:rect id="Rectangle 34" o:spid="_x0000_s109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nFV8QA&#10;AADeAAAADwAAAGRycy9kb3ducmV2LnhtbERPTWvCQBC9F/wPywi91U20iERXsbWWXquR4G3Ijtlg&#10;djZktyb++26h4G0e73NWm8E24kadrx0rSCcJCOLS6ZorBflx/7IA4QOyxsYxKbiTh8169LTCTLue&#10;v+l2CJWIIewzVGBCaDMpfWnIop+4ljhyF9dZDBF2ldQd9jHcNnKaJHNpsebYYLCld0Pl9fBjFcyq&#10;4sMU+c7nNi3mn6f76a0/75V6Hg/bJYhAQ3iI/91fOs5P0tcZ/L0Tb5D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mpxVfEAAAA3gAAAA8AAAAAAAAAAAAAAAAAmAIAAGRycy9k&#10;b3ducmV2LnhtbFBLBQYAAAAABAAEAPUAAACJAwAAAAA=&#10;" strokecolor="#2f5496 [2408]" strokeweight="1.5pt">
                <v:fill opacity="0"/>
              </v:rect>
              <v:rect id="Rectangle 35" o:spid="_x0000_s109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gf2GsEA&#10;AADeAAAADwAAAGRycy9kb3ducmV2LnhtbERPS4vCMBC+L/gfwgje1rRSF61GEcXHcX3dh2Zsi82k&#10;NlHrvzfCwt7m43vOdN6aSjyocaVlBXE/AkGcWV1yruB0XH+PQDiPrLGyTApe5GA+63xNMdX2yXt6&#10;HHwuQgi7FBUU3teplC4ryKDr25o4cBfbGPQBNrnUDT5DuKnkIIp+pMGSQ0OBNS0Lyq6Hu1FwHq5q&#10;3krDv/E6GQ/P181tGRulet12MQHhqfX/4j/3Tof5UZwk8Hkn3CBn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4H9hrBAAAA3g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109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8uBwMQAAADeAAAADwAAAGRycy9kb3ducmV2LnhtbERPS4vCMBC+L/gfwgje1lTZXaQaxQoL&#10;dsGDDwRvQzO21WZSm6j13xthwdt8fM+ZzFpTiRs1rrSsYNCPQBBnVpecK9htfz9HIJxH1lhZJgUP&#10;cjCbdj4mGGt75zXdNj4XIYRdjAoK7+tYSpcVZND1bU0cuKNtDPoAm1zqBu8h3FRyGEU/0mDJoaHA&#10;mhYFZefN1ShIHn/7lfXpZXk8nC5pkgxTPBmlet12PgbhqfVv8b97qcP8aPD1Da93wg1y+gQ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/y4HAxAAAAN4AAAAPAAAAAAAAAAAA&#10;AAAAAKECAABkcnMvZG93bnJldi54bWxQSwUGAAAAAAQABAD5AAAAkgMAAAAA&#10;" strokecolor="#2f5496 [2408]" strokeweight="1.5pt"/>
            <v:shape id="AutoShape 37" o:spid="_x0000_s109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xkft8MAAADeAAAADwAAAGRycy9kb3ducmV2LnhtbERPTYvCMBC9C/6HMIK3NVVElmoUKyxY&#10;wcOqCN6GZmyrzaQ2Wa3/fiMI3ubxPme2aE0l7tS40rKC4SACQZxZXXKu4LD/+foG4TyyxsoyKXiS&#10;g8W825lhrO2Df+m+87kIIexiVFB4X8dSuqwgg25ga+LAnW1j0AfY5FI3+AjhppKjKJpIgyWHhgJr&#10;WhWUXXd/RkHy3By31qe39fl0uaVJMkrxYpTq99rlFISn1n/Eb/dah/nRcDyB1zvhBjn/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8ZH7fDAAAA3gAAAA8AAAAAAAAAAAAA&#10;AAAAoQIAAGRycy9kb3ducmV2LnhtbFBLBQYAAAAABAAEAPkAAACRAwAAAAA=&#10;" strokecolor="#2f5496 [2408]" strokeweight="1.5pt"/>
          </v:group>
        </w:pict>
      </w:r>
      <w:r w:rsidR="00E673A2" w:rsidRPr="0024361A">
        <w:rPr>
          <w:rFonts w:ascii="ALFABET98" w:hAnsi="ALFABET98"/>
          <w:sz w:val="72"/>
          <w:szCs w:val="72"/>
        </w:rPr>
        <w:t xml:space="preserve"> </w:t>
      </w:r>
      <w:r w:rsidR="00E673A2">
        <w:rPr>
          <w:rFonts w:ascii="ALFABET98" w:hAnsi="ALFABET98"/>
          <w:sz w:val="72"/>
          <w:szCs w:val="72"/>
        </w:rPr>
        <w:t xml:space="preserve">                                       </w:t>
      </w:r>
      <w:r w:rsidR="00E673A2" w:rsidRPr="00F12AA8">
        <w:rPr>
          <w:rFonts w:ascii="ALFABET98" w:hAnsi="ALFABET98"/>
          <w:color w:val="A6A6A6" w:themeColor="background1" w:themeShade="A6"/>
          <w:sz w:val="72"/>
          <w:szCs w:val="72"/>
        </w:rPr>
        <w:t xml:space="preserve">      </w:t>
      </w:r>
    </w:p>
    <w:p w:rsidR="00E673A2" w:rsidRPr="0024361A" w:rsidRDefault="00443F71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086" style="position:absolute;margin-left:-16.1pt;margin-top:9.4pt;width:521.25pt;height:36.85pt;z-index:-25090867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5pqOxRYEAAD3DwAADgAAAAAAAAAAAAAAAAAuAgAAZHJzL2Uyb0RvYy54bWxQSwECLQAUAAYA&#10;CAAAACEAWCsPaOAAAAAKAQAADwAAAAAAAAAAAAAAAABwBgAAZHJzL2Rvd25yZXYueG1sUEsFBgAA&#10;AAAEAAQA8wAAAH0HAAAAAA==&#10;">
            <v:group id="Group 33" o:spid="_x0000_s108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/nDvBMcAAADe&#10;AAAADwAAAAAAAAAAAAAAAACqAgAAZHJzL2Rvd25yZXYueG1sUEsFBgAAAAAEAAQA+gAAAJ4DAAAA&#10;AA==&#10;">
              <v:rect id="Rectangle 34" o:spid="_x0000_s109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HyvcQA&#10;AADeAAAADwAAAGRycy9kb3ducmV2LnhtbERPTWvCQBC9F/wPywje6iatSBtdRVstvdZGgrchO2aD&#10;2dmQXU38991Cobd5vM9ZrgfbiBt1vnasIJ0mIIhLp2uuFOTf+8cXED4ga2wck4I7eVivRg9LzLTr&#10;+Ytuh1CJGMI+QwUmhDaT0peGLPqpa4kjd3adxRBhV0ndYR/DbSOfkmQuLdYcGwy29GaovByuVsFz&#10;VexMkb/73KbF/ON4P277016pyXjYLEAEGsK/+M/9qeP8JJ29wu878Qa5+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hB8r3EAAAA3gAAAA8AAAAAAAAAAAAAAAAAmAIAAGRycy9k&#10;b3ducmV2LnhtbFBLBQYAAAAABAAEAPUAAACJAwAAAAA=&#10;" strokecolor="#2f5496 [2408]" strokeweight="1.5pt">
                <v:fill opacity="0"/>
              </v:rect>
              <v:rect id="Rectangle 35" o:spid="_x0000_s109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VmxMQA&#10;AADeAAAADwAAAGRycy9kb3ducmV2LnhtbESPzW7CQAyE75V4h5WRuJVNKlJBYEGICtpj+btbWZNE&#10;ZL0hu0D69vWhUm+2PJ6Zb7HqXaMe1IXas4F0nIAiLrytuTRwOm5fp6BCRLbYeCYDPxRgtRy8LDC3&#10;/sl7ehxiqcSEQ44GqhjbXOtQVOQwjH1LLLeL7xxGWbtS2w6fYu4a/ZYk79phzZJQYUubiorr4e4M&#10;nLOPlj+14+90O5ll5+vutkmdMaNhv56DitTHf/Hf95eV+kmaCYDgyAx6+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TlZsTEAAAA3gAAAA8AAAAAAAAAAAAAAAAAmAIAAGRycy9k&#10;b3ducmV2LnhtbFBLBQYAAAAABAAEAPUAAACJAwAAAAA=&#10;" fillcolor="#deeaf6 [660]" strokecolor="#c00000" strokeweight="1pt">
                <v:stroke dashstyle="dash"/>
              </v:rect>
            </v:group>
            <v:shape id="AutoShape 36" o:spid="_x0000_s108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SkRHsQAAADeAAAADwAAAGRycy9kb3ducmV2LnhtbERPTYvCMBC9C/sfwizsTdMKilSj2IUF&#10;u+BBXRa8Dc3YVptJbaLWf28Ewds83ufMFp2pxZVaV1lWEA8iEMS51RUXCv52P/0JCOeRNdaWScGd&#10;HCzmH70ZJtreeEPXrS9ECGGXoILS+yaR0uUlGXQD2xAH7mBbgz7AtpC6xVsIN7UcRtFYGqw4NJTY&#10;0HdJ+Wl7MQrS++//2vrsvDrsj+csTYcZHo1SX5/dcgrCU+ff4pd7pcP8KB7F8Hwn3CDn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FKREexAAAAN4AAAAPAAAAAAAAAAAA&#10;AAAAAKECAABkcnMvZG93bnJldi54bWxQSwUGAAAAAAQABAD5AAAAkgMAAAAA&#10;" strokecolor="#2f5496 [2408]" strokeweight="1.5pt"/>
            <v:shape id="AutoShape 37" o:spid="_x0000_s108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fuPacQAAADeAAAADwAAAGRycy9kb3ducmV2LnhtbERPTYvCMBC9C/sfwizsTVMLilSj2IUF&#10;u+BBXRa8Dc3YVptJbaLWf28Ewds83ufMFp2pxZVaV1lWMBxEIIhzqysuFPztfvoTEM4ja6wtk4I7&#10;OVjMP3ozTLS98YauW1+IEMIuQQWl900ipctLMugGtiEO3MG2Bn2AbSF1i7cQbmoZR9FYGqw4NJTY&#10;0HdJ+Wl7MQrS++//2vrsvDrsj+csTeMMj0apr89uOQXhqfNv8cu90mF+NBzF8Hwn3CDn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1+49pxAAAAN4AAAAPAAAAAAAAAAAA&#10;AAAAAKECAABkcnMvZG93bnJldi54bWxQSwUGAAAAAAQABAD5AAAAkgMAAAAA&#10;" strokecolor="#2f5496 [2408]" strokeweight="1.5pt"/>
          </v:group>
        </w:pict>
      </w:r>
      <w:r w:rsidR="00E673A2">
        <w:rPr>
          <w:rFonts w:ascii="ALFABET98" w:hAnsi="ALFABET98"/>
          <w:sz w:val="72"/>
          <w:szCs w:val="72"/>
        </w:rPr>
        <w:t>mo    me   mi   ma   mo   mi</w:t>
      </w:r>
      <w:r w:rsidR="00E673A2" w:rsidRPr="0024361A">
        <w:rPr>
          <w:rFonts w:ascii="ALFABET98" w:hAnsi="ALFABET98"/>
          <w:sz w:val="72"/>
          <w:szCs w:val="72"/>
        </w:rPr>
        <w:t xml:space="preserve"> </w:t>
      </w:r>
      <w:r w:rsidR="00E673A2">
        <w:rPr>
          <w:rFonts w:ascii="ALFABET98" w:hAnsi="ALFABET98"/>
          <w:sz w:val="72"/>
          <w:szCs w:val="72"/>
        </w:rPr>
        <w:t xml:space="preserve">                                         </w:t>
      </w:r>
      <w:r w:rsidR="00E673A2" w:rsidRPr="0024361A">
        <w:rPr>
          <w:rFonts w:ascii="ALFABET98" w:hAnsi="ALFABET98"/>
          <w:sz w:val="72"/>
          <w:szCs w:val="72"/>
        </w:rPr>
        <w:t xml:space="preserve">       </w:t>
      </w:r>
      <w:r w:rsidR="00E673A2">
        <w:rPr>
          <w:rFonts w:ascii="ALFABET98" w:hAnsi="ALFABET98"/>
          <w:sz w:val="72"/>
          <w:szCs w:val="72"/>
        </w:rPr>
        <w:t xml:space="preserve">      </w:t>
      </w:r>
      <w:r w:rsidR="00E673A2" w:rsidRPr="0024361A">
        <w:rPr>
          <w:rFonts w:ascii="ALFABET98" w:hAnsi="ALFABET98"/>
          <w:sz w:val="72"/>
          <w:szCs w:val="72"/>
        </w:rPr>
        <w:t xml:space="preserve">        </w:t>
      </w:r>
      <w:r w:rsidR="00E673A2">
        <w:rPr>
          <w:rFonts w:ascii="ALFABET98" w:hAnsi="ALFABET98"/>
          <w:sz w:val="72"/>
          <w:szCs w:val="72"/>
        </w:rPr>
        <w:t xml:space="preserve"> </w:t>
      </w:r>
    </w:p>
    <w:p w:rsidR="00E673A2" w:rsidRDefault="00443F71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080" style="position:absolute;margin-left:-16.1pt;margin-top:9.4pt;width:521.25pt;height:36.85pt;z-index:-25090764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M4IVmIXBAAA9w8AAA4AAAAAAAAAAAAAAAAALgIAAGRycy9lMm9Eb2MueG1sUEsBAi0AFAAG&#10;AAgAAAAhAFgrD2jgAAAACgEAAA8AAAAAAAAAAAAAAAAAcQYAAGRycy9kb3ducmV2LnhtbFBLBQYA&#10;AAAABAAEAPMAAAB+BwAAAAA=&#10;">
            <v:group id="Group 33" o:spid="_x0000_s108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+uRz3MQAAADeAAAA&#10;DwAAAAAAAAAAAAAAAACqAgAAZHJzL2Rvd25yZXYueG1sUEsFBgAAAAAEAAQA+gAAAJsDAAAAAA==&#10;">
              <v:rect id="Rectangle 34" o:spid="_x0000_s108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NVuZcQA&#10;AADeAAAADwAAAGRycy9kb3ducmV2LnhtbERPTWvCQBC9F/wPywi91U1aFEldpVotXquR4G3ITrOh&#10;2dmQXU38912h4G0e73MWq8E24kqdrx0rSCcJCOLS6ZorBflx9zIH4QOyxsYxKbiRh9Vy9LTATLue&#10;v+l6CJWIIewzVGBCaDMpfWnIop+4ljhyP66zGCLsKqk77GO4beRrksykxZpjg8GWNobK38PFKnir&#10;iq0p8k+f27SYfZ1up3V/3in1PB4+3kEEGsJD/O/e6zg/SadTuL8Tb5D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zVbmXEAAAA3gAAAA8AAAAAAAAAAAAAAAAAmAIAAGRycy9k&#10;b3ducmV2LnhtbFBLBQYAAAAABAAEAPUAAACJAwAAAAA=&#10;" strokecolor="#2f5496 [2408]" strokeweight="1.5pt">
                <v:fill opacity="0"/>
              </v:rect>
              <v:rect id="Rectangle 35" o:spid="_x0000_s108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EBbK8IA&#10;AADeAAAADwAAAGRycy9kb3ducmV2LnhtbERPS2vCQBC+F/oflil4q5sUI5q6iqREe6yv+5CdJsHs&#10;bMyuSfz33UKht/n4nrPajKYRPXWutqwgnkYgiAuray4VnE/56wKE88gaG8uk4EEONuvnpxWm2g58&#10;oP7oSxFC2KWooPK+TaV0RUUG3dS2xIH7tp1BH2BXSt3hEMJNI9+iaC4N1hwaKmwpq6i4Hu9GwSX5&#10;aHkvDX/F+WyZXK67WxYbpSYv4/YdhKfR/4v/3J86zI/iZA6/74Qb5Po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0QFsrwgAAAN4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108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Yws8cQAAADeAAAADwAAAGRycy9kb3ducmV2LnhtbERPS4vCMBC+L/gfwgje1lRhd6UaxQoL&#10;dsGDDwRvQzO21WZSm6j13xthwdt8fM+ZzFpTiRs1rrSsYNCPQBBnVpecK9htfz9HIJxH1lhZJgUP&#10;cjCbdj4mGGt75zXdNj4XIYRdjAoK7+tYSpcVZND1bU0cuKNtDPoAm1zqBu8h3FRyGEXf0mDJoaHA&#10;mhYFZefN1ShIHn/7lfXpZXk8nC5pkgxTPBmlet12PgbhqfVv8b97qcP8aPD1A693wg1y+gQ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ljCzxxAAAAN4AAAAPAAAAAAAAAAAA&#10;AAAAAKECAABkcnMvZG93bnJldi54bWxQSwUGAAAAAAQABAD5AAAAkgMAAAAA&#10;" strokecolor="#2f5496 [2408]" strokeweight="1.5pt"/>
            <v:shape id="AutoShape 37" o:spid="_x0000_s108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BO4g8cAAADeAAAADwAAAGRycy9kb3ducmV2LnhtbESPQWvCQBCF7wX/wzJCb3Wj0FKiqxhB&#10;MIKH2iJ4G7JjEs3Oxuyq8d93DoXeZnhv3vtmtuhdo+7UhdqzgfEoAUVceFtzaeDne/32CSpEZIuN&#10;ZzLwpACL+eBlhqn1D/6i+z6WSkI4pGigirFNtQ5FRQ7DyLfEop185zDK2pXadviQcNfoSZJ8aIc1&#10;S0OFLa0qKi77mzOQPbeHnY/5dXM6nq95lk1yPDtjXof9cgoqUh//zX/XGyv4yfhdeOUdmUHPf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UE7iDxwAAAN4AAAAPAAAAAAAA&#10;AAAAAAAAAKECAABkcnMvZG93bnJldi54bWxQSwUGAAAAAAQABAD5AAAAlQMAAAAA&#10;" strokecolor="#2f5496 [2408]" strokeweight="1.5pt"/>
          </v:group>
        </w:pict>
      </w:r>
      <w:r w:rsidR="00E673A2">
        <w:rPr>
          <w:rFonts w:ascii="ALFABET98" w:hAnsi="ALFABET98"/>
          <w:sz w:val="72"/>
          <w:szCs w:val="72"/>
        </w:rPr>
        <w:t xml:space="preserve">  </w:t>
      </w:r>
      <w:r w:rsidR="00E673A2" w:rsidRPr="0024361A">
        <w:rPr>
          <w:rFonts w:ascii="ALFABET98" w:hAnsi="ALFABET98"/>
          <w:sz w:val="72"/>
          <w:szCs w:val="72"/>
        </w:rPr>
        <w:t xml:space="preserve"> </w:t>
      </w:r>
      <w:r w:rsidR="00E673A2">
        <w:rPr>
          <w:rFonts w:ascii="ALFABET98" w:hAnsi="ALFABET98"/>
          <w:sz w:val="72"/>
          <w:szCs w:val="72"/>
        </w:rPr>
        <w:t xml:space="preserve">                       </w:t>
      </w:r>
    </w:p>
    <w:p w:rsidR="00E673A2" w:rsidRPr="0024361A" w:rsidRDefault="00443F71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lastRenderedPageBreak/>
        <w:pict>
          <v:group id="_x0000_s1074" style="position:absolute;margin-left:-16.1pt;margin-top:9.4pt;width:521.25pt;height:36.85pt;z-index:-25090252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">
            <v:group id="Group 33" o:spid="_x0000_s107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S7O/YscAAADe&#10;AAAADwAAAAAAAAAAAAAAAACqAgAAZHJzL2Rvd25yZXYueG1sUEsFBgAAAAAEAAQA+gAAAJ4DAAAA&#10;AA==&#10;">
              <v:rect id="Rectangle 34" o:spid="_x0000_s107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YKi28MA&#10;AADeAAAADwAAAGRycy9kb3ducmV2LnhtbERPS2vCQBC+C/6HZQRvuolCKKmr1FfptTYSehuy02xo&#10;djZkVxP/fbdQ6G0+vudsdqNtxZ163zhWkC4TEMSV0w3XCoqP8+IJhA/IGlvHpOBBHnbb6WSDuXYD&#10;v9P9EmoRQ9jnqMCE0OVS+sqQRb90HXHkvlxvMUTY11L3OMRw28pVkmTSYsOxwWBHB0PV9+VmFazr&#10;8mTK4ugLm5bZ6/Vx3Q+fZ6Xms/HlGUSgMfyL/9xvOs5P0iyF33fiDXL7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YKi28MAAADeAAAADwAAAAAAAAAAAAAAAACYAgAAZHJzL2Rv&#10;d25yZXYueG1sUEsFBgAAAAAEAAQA9QAAAIgDAAAAAA==&#10;" strokecolor="#2f5496 [2408]" strokeweight="1.5pt">
                <v:fill opacity="0"/>
              </v:rect>
              <v:rect id="Rectangle 35" o:spid="_x0000_s107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ReXlcMA&#10;AADeAAAADwAAAGRycy9kb3ducmV2LnhtbERPTW+CQBC9m/gfNtOkN1kw1VR0IQZj26Ol9T5hp0Bg&#10;Z5HdKv333SZNvM3L+5xdPpleXGl0rWUFSRSDIK6sbrlW8PlxXDyDcB5ZY2+ZFPyQgzybz3aYanvj&#10;d7qWvhYhhF2KChrvh1RKVzVk0EV2IA7clx0N+gDHWuoRbyHc9HIZx2tpsOXQ0OBARUNVV34bBefV&#10;YeBXafiUHJ82q3P3cikSo9Tjw7TfgvA0+bv43/2mw/w4WS/h751wg8x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ReXlcMAAADe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107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NvgT8MAAADeAAAADwAAAGRycy9kb3ducmV2LnhtbERPTYvCMBC9C/6HMIK3NVVBlmoUKyxY&#10;wcOqCN6GZmyrzaQ2Wa3/fiMI3ubxPme2aE0l7tS40rKC4SACQZxZXXKu4LD/+foG4TyyxsoyKXiS&#10;g8W825lhrO2Df+m+87kIIexiVFB4X8dSuqwgg25ga+LAnW1j0AfY5FI3+AjhppKjKJpIgyWHhgJr&#10;WhWUXXd/RkHy3By31qe39fl0uaVJMkrxYpTq99rlFISn1n/Eb/dah/nRcDKG1zvhBjn/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Tb4E/DAAAA3gAAAA8AAAAAAAAAAAAA&#10;AAAAoQIAAGRycy9kb3ducmV2LnhtbFBLBQYAAAAABAAEAPkAAACRAwAAAAA=&#10;" strokecolor="#2f5496 [2408]" strokeweight="1.5pt"/>
            <v:shape id="AutoShape 37" o:spid="_x0000_s107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zJ4O8MAAADeAAAADwAAAGRycy9kb3ducmV2LnhtbERPTYvCMBC9C/6HMIK3NVVElmoUKyxY&#10;wcOqCN6GZmyrzaQ2Wa3/fiMI3ubxPme2aE0l7tS40rKC4SACQZxZXXKu4LD/+foG4TyyxsoyKXiS&#10;g8W825lhrO2Df+m+87kIIexiVFB4X8dSuqwgg25ga+LAnW1j0AfY5FI3+AjhppKjKJpIgyWHhgJr&#10;WhWUXXd/RkHy3By31qe39fl0uaVJMkrxYpTq99rlFISn1n/Eb/dah/nRcDKG1zvhBjn/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syeDvDAAAA3gAAAA8AAAAAAAAAAAAA&#10;AAAAoQIAAGRycy9kb3ducmV2LnhtbFBLBQYAAAAABAAEAPkAAACRAwAAAAA=&#10;" strokecolor="#2f5496 [2408]" strokeweight="1.5pt"/>
          </v:group>
        </w:pict>
      </w:r>
      <w:r w:rsidR="00E673A2">
        <w:rPr>
          <w:rFonts w:ascii="ALFABET98" w:hAnsi="ALFABET98"/>
          <w:sz w:val="72"/>
          <w:szCs w:val="72"/>
        </w:rPr>
        <w:t>om    em   im   om   em   im</w:t>
      </w:r>
      <w:r w:rsidR="00E673A2" w:rsidRPr="0024361A">
        <w:rPr>
          <w:rFonts w:ascii="ALFABET98" w:hAnsi="ALFABET98"/>
          <w:sz w:val="72"/>
          <w:szCs w:val="72"/>
        </w:rPr>
        <w:t xml:space="preserve"> </w:t>
      </w:r>
      <w:r w:rsidR="00E673A2">
        <w:rPr>
          <w:rFonts w:ascii="ALFABET98" w:hAnsi="ALFABET98"/>
          <w:sz w:val="72"/>
          <w:szCs w:val="72"/>
        </w:rPr>
        <w:t xml:space="preserve">                                         </w:t>
      </w:r>
      <w:r w:rsidR="00E673A2" w:rsidRPr="0024361A">
        <w:rPr>
          <w:rFonts w:ascii="ALFABET98" w:hAnsi="ALFABET98"/>
          <w:sz w:val="72"/>
          <w:szCs w:val="72"/>
        </w:rPr>
        <w:t xml:space="preserve">       </w:t>
      </w:r>
      <w:r w:rsidR="00E673A2">
        <w:rPr>
          <w:rFonts w:ascii="ALFABET98" w:hAnsi="ALFABET98"/>
          <w:sz w:val="72"/>
          <w:szCs w:val="72"/>
        </w:rPr>
        <w:t xml:space="preserve">      </w:t>
      </w:r>
      <w:r w:rsidR="00E673A2" w:rsidRPr="0024361A">
        <w:rPr>
          <w:rFonts w:ascii="ALFABET98" w:hAnsi="ALFABET98"/>
          <w:sz w:val="72"/>
          <w:szCs w:val="72"/>
        </w:rPr>
        <w:t xml:space="preserve">        </w:t>
      </w:r>
      <w:r w:rsidR="00E673A2">
        <w:rPr>
          <w:rFonts w:ascii="ALFABET98" w:hAnsi="ALFABET98"/>
          <w:sz w:val="72"/>
          <w:szCs w:val="72"/>
        </w:rPr>
        <w:t xml:space="preserve"> </w:t>
      </w:r>
    </w:p>
    <w:p w:rsidR="00E673A2" w:rsidRPr="00E0338D" w:rsidRDefault="00443F71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068" style="position:absolute;margin-left:-16.1pt;margin-top:9.4pt;width:521.25pt;height:36.85pt;z-index:-25090150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">
            <v:group id="Group 33" o:spid="_x0000_s107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qxaCjcQAAADeAAAA&#10;DwAAAAAAAAAAAAAAAACqAgAAZHJzL2Rvd25yZXYueG1sUEsFBgAAAAAEAAQA+gAAAJsDAAAAAA==&#10;">
              <v:rect id="Rectangle 34" o:spid="_x0000_s107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efNMMA&#10;AADeAAAADwAAAGRycy9kb3ducmV2LnhtbERPS2vCQBC+F/oflin0VjdpIZXoKn1ZvFYjwduQHbPB&#10;7GzIbk38964geJuP7znz5WhbcaLeN44VpJMEBHHldMO1gmK7epmC8AFZY+uYFJzJw3Lx+DDHXLuB&#10;/+i0CbWIIexzVGBC6HIpfWXIop+4jjhyB9dbDBH2tdQ9DjHctvI1STJpseHYYLCjL0PVcfNvFbzV&#10;5Y8pi29f2LTMfnfn3eewXyn1/DR+zEAEGsNdfHOvdZyfpNk7XN+JN8jF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SefNMMAAADeAAAADwAAAAAAAAAAAAAAAACYAgAAZHJzL2Rv&#10;d25yZXYueG1sUEsFBgAAAAAEAAQA9QAAAIgDAAAAAA==&#10;" strokecolor="#2f5496 [2408]" strokeweight="1.5pt">
                <v:fill opacity="0"/>
              </v:rect>
              <v:rect id="Rectangle 35" o:spid="_x0000_s107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P+gf8UA&#10;AADeAAAADwAAAGRycy9kb3ducmV2LnhtbESPQW/CMAyF70j7D5GRdoO000CjNKAJBNuRsXG3GtNW&#10;bZyuCVD+/XyYxM3We37vc74eXKuu1Ifas4F0moAiLrytuTTw872bvIEKEdli65kM3CnAevU0yjGz&#10;/sZfdD3GUkkIhwwNVDF2mdahqMhhmPqOWLSz7x1GWftS2x5vEu5a/ZIkc+2wZmmosKNNRUVzvDgD&#10;p9m24w/t+JDuXhezU7P/3aTOmOfx8L4EFWmID/P/9acV/CSdC6+8IzPo1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/6B/xQAAAN4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107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TPXpcMAAADeAAAADwAAAGRycy9kb3ducmV2LnhtbERPTYvCMBC9L/gfwgh701QPotUoVhDs&#10;ggfdRfA2NGNbbSa1iVr/vRGEvc3jfc5s0ZpK3KlxpWUFg34EgjizuuRcwd/vujcG4TyyxsoyKXiS&#10;g8W88zXDWNsH7+i+97kIIexiVFB4X8dSuqwgg65va+LAnWxj0AfY5FI3+AjhppLDKBpJgyWHhgJr&#10;WhWUXfY3oyB5/hy21qfXzel4vqZJMkzxbJT67rbLKQhPrf8Xf9wbHeZHg9EE3u+EG+T8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Uz16XDAAAA3gAAAA8AAAAAAAAAAAAA&#10;AAAAoQIAAGRycy9kb3ducmV2LnhtbFBLBQYAAAAABAAEAPkAAACRAwAAAAA=&#10;" strokecolor="#2f5496 [2408]" strokeweight="1.5pt"/>
            <v:shape id="AutoShape 37" o:spid="_x0000_s106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dDo5ccAAADeAAAADwAAAGRycy9kb3ducmV2LnhtbESPQWvCQBCF7wX/wzJCb3Wjh7ZEVzGC&#10;YAQPtUXwNmTHJJqdjdlV47/vHAq9zTBv3nvfbNG7Rt2pC7VnA+NRAoq48Lbm0sDP9/rtE1SIyBYb&#10;z2TgSQEW88HLDFPrH/xF930slZhwSNFAFWObah2KihyGkW+J5XbyncMoa1dq2+FDzF2jJ0nyrh3W&#10;LAkVtrSqqLjsb85A9twedj7m183peL7mWTbJ8eyMeR32yymoSH38F/99b6zUT8YfAiA4MoOe/w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h0OjlxwAAAN4AAAAPAAAAAAAA&#10;AAAAAAAAAKECAABkcnMvZG93bnJldi54bWxQSwUGAAAAAAQABAD5AAAAlQMAAAAA&#10;" strokecolor="#2f5496 [2408]" strokeweight="1.5pt"/>
          </v:group>
        </w:pict>
      </w:r>
      <w:r w:rsidR="00E673A2" w:rsidRPr="0024361A">
        <w:rPr>
          <w:rFonts w:ascii="ALFABET98" w:hAnsi="ALFABET98"/>
          <w:sz w:val="72"/>
          <w:szCs w:val="72"/>
        </w:rPr>
        <w:t xml:space="preserve"> </w:t>
      </w:r>
      <w:r w:rsidR="00E673A2">
        <w:rPr>
          <w:rFonts w:ascii="ALFABET98" w:hAnsi="ALFABET98"/>
          <w:sz w:val="72"/>
          <w:szCs w:val="72"/>
        </w:rPr>
        <w:t xml:space="preserve">                                       </w:t>
      </w:r>
      <w:r w:rsidR="00E673A2" w:rsidRPr="00F12AA8">
        <w:rPr>
          <w:rFonts w:ascii="ALFABET98" w:hAnsi="ALFABET98"/>
          <w:color w:val="A6A6A6" w:themeColor="background1" w:themeShade="A6"/>
          <w:sz w:val="72"/>
          <w:szCs w:val="72"/>
        </w:rPr>
        <w:t xml:space="preserve">      </w:t>
      </w:r>
    </w:p>
    <w:p w:rsidR="00E673A2" w:rsidRPr="0024361A" w:rsidRDefault="00443F71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062" style="position:absolute;margin-left:-16.1pt;margin-top:9.4pt;width:521.25pt;height:36.85pt;z-index:-25090457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">
            <v:group id="Group 33" o:spid="_x0000_s106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H0ElPFAAAA3gAA&#10;AA8AAAAAAAAAAAAAAAAAqgIAAGRycy9kb3ducmV2LnhtbFBLBQYAAAAABAAEAPoAAACcAwAAAAA=&#10;">
              <v:rect id="Rectangle 34" o:spid="_x0000_s106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8UP6sQA&#10;AADeAAAADwAAAGRycy9kb3ducmV2LnhtbERPTWvCQBC9F/wPywje6iYKKqmrtLVKr2okeBuy02xo&#10;djZktyb++26h4G0e73PW28E24kadrx0rSKcJCOLS6ZorBfl5/7wC4QOyxsYxKbiTh+1m9LTGTLue&#10;j3Q7hUrEEPYZKjAhtJmUvjRk0U9dSxy5L9dZDBF2ldQd9jHcNnKWJAtpsebYYLCld0Pl9+nHKphX&#10;xYcp8p3PbVosDpf75a2/7pWajIfXFxCBhvAQ/7s/dZyfpMs5/L0Tb5Cb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fFD+rEAAAA3gAAAA8AAAAAAAAAAAAAAAAAmAIAAGRycy9k&#10;b3ducmV2LnhtbFBLBQYAAAAABAAEAPUAAACJAwAAAAA=&#10;" strokecolor="#2f5496 [2408]" strokeweight="1.5pt">
                <v:fill opacity="0"/>
              </v:rect>
              <v:rect id="Rectangle 35" o:spid="_x0000_s106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Gs8p8MA&#10;AADeAAAADwAAAGRycy9kb3ducmV2LnhtbERPTW+CQBC9m/Q/bKZJb3WhAa3oahoaq8cW633CToHI&#10;zlJ2K/jvXZMm3ublfc5qM5pWnKl3jWUF8TQCQVxa3XCl4PuwfX4F4TyyxtYyKbiQg836YbLCTNuB&#10;v+hc+EqEEHYZKqi97zIpXVmTQTe1HXHgfmxv0AfYV1L3OIRw08qXKJpJgw2Hhho7ymsqT8WfUXBM&#10;3zveScOf8TZZpMfTx28eG6WeHse3JQhPo7+L/917HeZH8TyB2zvhBrm+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Gs8p8MAAADe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106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adLfcQAAADeAAAADwAAAGRycy9kb3ducmV2LnhtbERPS4vCMBC+L/gfwgje1lRhd6UaxQoL&#10;dsGDDwRvQzO21WZSm6j13xthwdt8fM+ZzFpTiRs1rrSsYNCPQBBnVpecK9htfz9HIJxH1lhZJgUP&#10;cjCbdj4mGGt75zXdNj4XIYRdjAoK7+tYSpcVZND1bU0cuKNtDPoAm1zqBu8h3FRyGEXf0mDJoaHA&#10;mhYFZefN1ShIHn/7lfXpZXk8nC5pkgxTPBmlet12PgbhqfVv8b97qcP8aPDzBa93wg1y+gQ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xp0t9xAAAAN4AAAAPAAAAAAAAAAAA&#10;AAAAAKECAABkcnMvZG93bnJldi54bWxQSwUGAAAAAAQABAD5AAAAkgMAAAAA&#10;" strokecolor="#2f5496 [2408]" strokeweight="1.5pt"/>
            <v:shape id="AutoShape 37" o:spid="_x0000_s106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XXVCsMAAADeAAAADwAAAGRycy9kb3ducmV2LnhtbERPTYvCMBC9L/gfwgh701QPKtUoVhDs&#10;ggfdRfA2NGNbbSa1iVr/vRGEvc3jfc5s0ZpK3KlxpWUFg34EgjizuuRcwd/vujcB4TyyxsoyKXiS&#10;g8W88zXDWNsH7+i+97kIIexiVFB4X8dSuqwgg65va+LAnWxj0AfY5FI3+AjhppLDKBpJgyWHhgJr&#10;WhWUXfY3oyB5/hy21qfXzel4vqZJMkzxbJT67rbLKQhPrf8Xf9wbHeZHg/EI3u+EG+T8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F11QrDAAAA3gAAAA8AAAAAAAAAAAAA&#10;AAAAoQIAAGRycy9kb3ducmV2LnhtbFBLBQYAAAAABAAEAPkAAACRAwAAAAA=&#10;" strokecolor="#2f5496 [2408]" strokeweight="1.5pt"/>
          </v:group>
        </w:pict>
      </w:r>
      <w:r w:rsidR="00E673A2">
        <w:rPr>
          <w:rFonts w:ascii="ALFABET98" w:hAnsi="ALFABET98"/>
          <w:sz w:val="72"/>
          <w:szCs w:val="72"/>
        </w:rPr>
        <w:t>mo    me   mi   ma   mo   mi</w:t>
      </w:r>
      <w:r w:rsidR="00E673A2" w:rsidRPr="0024361A">
        <w:rPr>
          <w:rFonts w:ascii="ALFABET98" w:hAnsi="ALFABET98"/>
          <w:sz w:val="72"/>
          <w:szCs w:val="72"/>
        </w:rPr>
        <w:t xml:space="preserve"> </w:t>
      </w:r>
      <w:r w:rsidR="00E673A2">
        <w:rPr>
          <w:rFonts w:ascii="ALFABET98" w:hAnsi="ALFABET98"/>
          <w:sz w:val="72"/>
          <w:szCs w:val="72"/>
        </w:rPr>
        <w:t xml:space="preserve">                                         </w:t>
      </w:r>
      <w:r w:rsidR="00E673A2" w:rsidRPr="0024361A">
        <w:rPr>
          <w:rFonts w:ascii="ALFABET98" w:hAnsi="ALFABET98"/>
          <w:sz w:val="72"/>
          <w:szCs w:val="72"/>
        </w:rPr>
        <w:t xml:space="preserve">       </w:t>
      </w:r>
      <w:r w:rsidR="00E673A2">
        <w:rPr>
          <w:rFonts w:ascii="ALFABET98" w:hAnsi="ALFABET98"/>
          <w:sz w:val="72"/>
          <w:szCs w:val="72"/>
        </w:rPr>
        <w:t xml:space="preserve">      </w:t>
      </w:r>
      <w:r w:rsidR="00E673A2" w:rsidRPr="0024361A">
        <w:rPr>
          <w:rFonts w:ascii="ALFABET98" w:hAnsi="ALFABET98"/>
          <w:sz w:val="72"/>
          <w:szCs w:val="72"/>
        </w:rPr>
        <w:t xml:space="preserve">        </w:t>
      </w:r>
      <w:r w:rsidR="00E673A2">
        <w:rPr>
          <w:rFonts w:ascii="ALFABET98" w:hAnsi="ALFABET98"/>
          <w:sz w:val="72"/>
          <w:szCs w:val="72"/>
        </w:rPr>
        <w:t xml:space="preserve"> </w:t>
      </w:r>
    </w:p>
    <w:p w:rsidR="00E673A2" w:rsidRDefault="00443F71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056" style="position:absolute;margin-left:-16.1pt;margin-top:9.4pt;width:521.25pt;height:36.85pt;z-index:-25090355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hATeexYEAAD3DwAADgAAAAAAAAAAAAAAAAAuAgAAZHJzL2Uyb0RvYy54bWxQSwECLQAUAAYA&#10;CAAAACEAWCsPaOAAAAAKAQAADwAAAAAAAAAAAAAAAABwBgAAZHJzL2Rvd25yZXYueG1sUEsFBgAA&#10;AAAEAAQA8wAAAH0HAAAAAA==&#10;">
            <v:group id="Group 33" o:spid="_x0000_s1059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MBwluccAAADe&#10;AAAADwAAAAAAAAAAAAAAAACqAgAAZHJzL2Rvd25yZXYueG1sUEsFBgAAAAAEAAQA+gAAAJ4DAAAA&#10;AA==&#10;">
              <v:rect id="Rectangle 34" o:spid="_x0000_s1061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04AMQA&#10;AADeAAAADwAAAGRycy9kb3ducmV2LnhtbERPS2vCQBC+F/oflin0VjdRsDa6io9aetVGgrchO2aD&#10;2dmQ3Zr477uFQm/z8T1nsRpsI27U+dqxgnSUgCAuna65UpB/7V9mIHxA1tg4JgV38rBaPj4sMNOu&#10;5wPdjqESMYR9hgpMCG0mpS8NWfQj1xJH7uI6iyHCrpK6wz6G20aOk2QqLdYcGwy2tDVUXo/fVsGk&#10;Kt5Nke98btNi+nG6nzb9ea/U89OwnoMINIR/8Z/7U8f5Sfr6Br/vxBvk8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tOADEAAAA3gAAAA8AAAAAAAAAAAAAAAAAmAIAAGRycy9k&#10;b3ducmV2LnhtbFBLBQYAAAAABAAEAPUAAACJAwAAAAA=&#10;" strokecolor="#2f5496 [2408]" strokeweight="1.5pt">
                <v:fill opacity="0"/>
              </v:rect>
              <v:rect id="Rectangle 35" o:spid="_x0000_s1060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oVKg8UA&#10;AADeAAAADwAAAGRycy9kb3ducmV2LnhtbESPQW/CMAyF75P4D5GRdhtpJ5igkCLExLbjxuBuNaat&#10;2jilCdD9+/mAxM2Wn99732o9uFZdqQ+1ZwPpJAFFXHhbc2ng8Lt7mYMKEdli65kM/FGAdT56WmFm&#10;/Y1/6LqPpRITDhkaqGLsMq1DUZHDMPEdsdxOvncYZe1LbXu8iblr9WuSvGmHNUtChR1tKyqa/cUZ&#10;OM7eO/7Ujr/T3XQxOzYf523qjHkeD5slqEhDfIjv319W6ifpXAAER2bQ+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hUqDxQAAAN4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1058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0k9WcQAAADeAAAADwAAAGRycy9kb3ducmV2LnhtbERPTYvCMBC9C/sfwix407QeRLqNshUE&#10;K3jQlYW9Dc3YVptJbaLWf28EYW/zeJ+TLnrTiBt1rrasIB5HIIgLq2suFRx+VqMZCOeRNTaWScGD&#10;HCzmH4MUE23vvKPb3pcihLBLUEHlfZtI6YqKDLqxbYkDd7SdQR9gV0rd4T2Em0ZOomgqDdYcGips&#10;aVlRcd5fjYLssfndWp9f1se/0yXPskmOJ6PU8LP//gLhqff/4rd7rcP8KJ7F8Hon3CDnT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7ST1ZxAAAAN4AAAAPAAAAAAAAAAAA&#10;AAAAAKECAABkcnMvZG93bnJldi54bWxQSwUGAAAAAAQABAD5AAAAkgMAAAAA&#10;" strokecolor="#2f5496 [2408]" strokeweight="1.5pt"/>
            <v:shape id="AutoShape 37" o:spid="_x0000_s1057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5ujLsUAAADeAAAADwAAAGRycy9kb3ducmV2LnhtbERPS2vCQBC+F/oflil4azbmIJK6SiMU&#10;jOBBK4XehuzkodnZmN0m8d+7hUJv8/E9Z7WZTCsG6l1jWcE8ikEQF1Y3XCk4f368LkE4j6yxtUwK&#10;7uRgs35+WmGq7chHGk6+EiGEXYoKau+7VEpX1GTQRbYjDlxpe4M+wL6SuscxhJtWJnG8kAYbDg01&#10;drStqbiefoyC7L7/Olif33bl9+WWZ1mS48UoNXuZ3t9AeJr8v/jPvdNhfjxfJvD7TrhBrh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5ujLsUAAADeAAAADwAAAAAAAAAA&#10;AAAAAAChAgAAZHJzL2Rvd25yZXYueG1sUEsFBgAAAAAEAAQA+QAAAJMDAAAAAA==&#10;" strokecolor="#2f5496 [2408]" strokeweight="1.5pt"/>
          </v:group>
        </w:pict>
      </w:r>
      <w:r w:rsidR="00E673A2">
        <w:rPr>
          <w:rFonts w:ascii="ALFABET98" w:hAnsi="ALFABET98"/>
          <w:sz w:val="72"/>
          <w:szCs w:val="72"/>
        </w:rPr>
        <w:t xml:space="preserve">  </w:t>
      </w:r>
      <w:r w:rsidR="00E673A2" w:rsidRPr="0024361A">
        <w:rPr>
          <w:rFonts w:ascii="ALFABET98" w:hAnsi="ALFABET98"/>
          <w:sz w:val="72"/>
          <w:szCs w:val="72"/>
        </w:rPr>
        <w:t xml:space="preserve"> </w:t>
      </w:r>
      <w:r w:rsidR="00E673A2">
        <w:rPr>
          <w:rFonts w:ascii="ALFABET98" w:hAnsi="ALFABET98"/>
          <w:sz w:val="72"/>
          <w:szCs w:val="72"/>
        </w:rPr>
        <w:t xml:space="preserve">                                       </w:t>
      </w:r>
    </w:p>
    <w:p w:rsidR="00E673A2" w:rsidRPr="0024361A" w:rsidRDefault="00443F71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050" style="position:absolute;margin-left:-16.1pt;margin-top:9.4pt;width:521.25pt;height:36.85pt;z-index:-25089843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">
            <v:group id="Group 33" o:spid="_x0000_s1053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SEX5vFAAAA3gAA&#10;AA8AAAAAAAAAAAAAAAAAqgIAAGRycy9kb3ducmV2LnhtbFBLBQYAAAAABAAEAPoAAACcAwAAAAA=&#10;">
              <v:rect id="Rectangle 34" o:spid="_x0000_s1055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rVCIsQA&#10;AADeAAAADwAAAGRycy9kb3ducmV2LnhtbERPTWvCQBC9F/wPywi91U0qFUldRasWr9VI6G3ITrOh&#10;2dmQXU38912h4G0e73MWq8E24kqdrx0rSCcJCOLS6ZorBflp/zIH4QOyxsYxKbiRh9Vy9LTATLue&#10;v+h6DJWIIewzVGBCaDMpfWnIop+4ljhyP66zGCLsKqk77GO4beRrksykxZpjg8GWPgyVv8eLVTCt&#10;ip0p8q3PbVrMPs+386b/3iv1PB7W7yACDeEh/ncfdJyfpPM3uL8Tb5D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K1QiLEAAAA3gAAAA8AAAAAAAAAAAAAAAAAmAIAAGRycy9k&#10;b3ducmV2LnhtbFBLBQYAAAAABAAEAPUAAACJAwAAAAA=&#10;" strokecolor="#2f5496 [2408]" strokeweight="1.5pt">
                <v:fill opacity="0"/>
              </v:rect>
              <v:rect id="Rectangle 35" o:spid="_x0000_s1054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iB3bMEA&#10;AADeAAAADwAAAGRycy9kb3ducmV2LnhtbERPS4vCMBC+C/6HMMLeNO2yilajiKLrcX3dh2ZsS5tJ&#10;t4m1/vuNsOBtPr7nLFadqURLjSssK4hHEQji1OqCMwWX8244BeE8ssbKMil4koPVst9bYKLtg4/U&#10;nnwmQgi7BBXk3teJlC7NyaAb2Zo4cDfbGPQBNpnUDT5CuKnkZxRNpMGCQ0OONW1ySsvT3Si4jrc1&#10;f0vDP/Huaza+lvvfTWyU+hh06zkIT51/i//dBx3mR/F0Aq93wg1y+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ogd2zBAAAA3g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1052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+wAtsUAAADeAAAADwAAAGRycy9kb3ducmV2LnhtbERPS2vCQBC+F/wPywi91U08tBKzihEK&#10;ptCDtgjehuzkZXY2Zrca/31XKPQ2H99z0vVoOnGlwTWWFcSzCARxYXXDlYLvr/eXBQjnkTV2lknB&#10;nRysV5OnFBNtb7yn68FXIoSwS1BB7X2fSOmKmgy6me2JA1fawaAPcKikHvAWwk0n51H0Kg02HBpq&#10;7GlbU3E+/BgF2f3j+Gl9ftmVp/aSZ9k8x9Yo9TwdN0sQnkb/L/5z73SYH8WLN3i8E26Qq1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2+wAtsUAAADeAAAADwAAAAAAAAAA&#10;AAAAAAChAgAAZHJzL2Rvd25yZXYueG1sUEsFBgAAAAAEAAQA+QAAAJMDAAAAAA==&#10;" strokecolor="#2f5496 [2408]" strokeweight="1.5pt"/>
            <v:shape id="AutoShape 37" o:spid="_x0000_s105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nOUxMcAAADeAAAADwAAAGRycy9kb3ducmV2LnhtbESPQWvCQBCF74L/YRnBm270IJK6SiMI&#10;RuihWgq9Ddkxic3Oxuyq8d93DgVvM7w3732z2vSuUXfqQu3ZwGyagCIuvK25NPB12k2WoEJEtth4&#10;JgNPCrBZDwcrTK1/8Cfdj7FUEsIhRQNVjG2qdSgqchimviUW7ew7h1HWrtS2w4eEu0bPk2ShHdYs&#10;DRW2tK2o+D3enIHsefj+8DG/7s8/l2ueZfMcL86Y8ah/fwMVqY8v8//13gp+MlsKr7wjM+j1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qc5TExwAAAN4AAAAPAAAAAAAA&#10;AAAAAAAAAKECAABkcnMvZG93bnJldi54bWxQSwUGAAAAAAQABAD5AAAAlQMAAAAA&#10;" strokecolor="#2f5496 [2408]" strokeweight="1.5pt"/>
          </v:group>
        </w:pict>
      </w:r>
      <w:r w:rsidR="00E673A2">
        <w:rPr>
          <w:rFonts w:ascii="ALFABET98" w:hAnsi="ALFABET98"/>
          <w:sz w:val="72"/>
          <w:szCs w:val="72"/>
        </w:rPr>
        <w:t>om    em   im   om   em   im</w:t>
      </w:r>
      <w:r w:rsidR="00E673A2" w:rsidRPr="0024361A">
        <w:rPr>
          <w:rFonts w:ascii="ALFABET98" w:hAnsi="ALFABET98"/>
          <w:sz w:val="72"/>
          <w:szCs w:val="72"/>
        </w:rPr>
        <w:t xml:space="preserve"> </w:t>
      </w:r>
      <w:r w:rsidR="00E673A2">
        <w:rPr>
          <w:rFonts w:ascii="ALFABET98" w:hAnsi="ALFABET98"/>
          <w:sz w:val="72"/>
          <w:szCs w:val="72"/>
        </w:rPr>
        <w:t xml:space="preserve">                                         </w:t>
      </w:r>
      <w:r w:rsidR="00E673A2" w:rsidRPr="0024361A">
        <w:rPr>
          <w:rFonts w:ascii="ALFABET98" w:hAnsi="ALFABET98"/>
          <w:sz w:val="72"/>
          <w:szCs w:val="72"/>
        </w:rPr>
        <w:t xml:space="preserve">       </w:t>
      </w:r>
      <w:r w:rsidR="00E673A2">
        <w:rPr>
          <w:rFonts w:ascii="ALFABET98" w:hAnsi="ALFABET98"/>
          <w:sz w:val="72"/>
          <w:szCs w:val="72"/>
        </w:rPr>
        <w:t xml:space="preserve">      </w:t>
      </w:r>
      <w:r w:rsidR="00E673A2" w:rsidRPr="0024361A">
        <w:rPr>
          <w:rFonts w:ascii="ALFABET98" w:hAnsi="ALFABET98"/>
          <w:sz w:val="72"/>
          <w:szCs w:val="72"/>
        </w:rPr>
        <w:t xml:space="preserve">        </w:t>
      </w:r>
      <w:r w:rsidR="00E673A2">
        <w:rPr>
          <w:rFonts w:ascii="ALFABET98" w:hAnsi="ALFABET98"/>
          <w:sz w:val="72"/>
          <w:szCs w:val="72"/>
        </w:rPr>
        <w:t xml:space="preserve"> </w:t>
      </w:r>
    </w:p>
    <w:p w:rsidR="00E673A2" w:rsidRPr="00E0338D" w:rsidRDefault="00443F71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044" style="position:absolute;margin-left:-16.1pt;margin-top:9.4pt;width:521.25pt;height:36.85pt;z-index:-25089740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">
            <v:group id="Group 33" o:spid="_x0000_s1047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fmbPRccAAADe&#10;AAAADwAAAAAAAAAAAAAAAACqAgAAZHJzL2Rvd25yZXYueG1sUEsFBgAAAAAEAAQA+gAAAJ4DAAAA&#10;AA==&#10;">
              <v:rect id="Rectangle 34" o:spid="_x0000_s1049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FfS/MQA&#10;AADeAAAADwAAAGRycy9kb3ducmV2LnhtbERPTWvCQBC9F/wPywi91U0qSE1dRVstXquR0NuQnWZD&#10;s7MhuzXx37uC4G0e73MWq8E24kydrx0rSCcJCOLS6ZorBflx9/IGwgdkjY1jUnAhD6vl6GmBmXY9&#10;f9P5ECoRQ9hnqMCE0GZS+tKQRT9xLXHkfl1nMUTYVVJ32Mdw28jXJJlJizXHBoMtfRgq/w7/VsG0&#10;KramyD99btNi9nW6nDb9z06p5/GwfgcRaAgP8d2913F+ks5TuL0Tb5DLK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hX0vzEAAAA3gAAAA8AAAAAAAAAAAAAAAAAmAIAAGRycy9k&#10;b3ducmV2LnhtbFBLBQYAAAAABAAEAPUAAACJAwAAAAA=&#10;" strokecolor="#2f5496 [2408]" strokeweight="1.5pt">
                <v:fill opacity="0"/>
              </v:rect>
              <v:rect id="Rectangle 35" o:spid="_x0000_s1048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MLnssMA&#10;AADeAAAADwAAAGRycy9kb3ducmV2LnhtbERPTW+CQBC9N+l/2EwTb3XBSFOR1RgNtsfW1vuEHYHA&#10;ziK7Av77bpMmvc3L+5xsO5lWDNS72rKCeB6BIC6srrlU8P2VP7+CcB5ZY2uZFNzJwXbz+JBhqu3I&#10;nzScfClCCLsUFVTed6mUrqjIoJvbjjhwF9sb9AH2pdQ9jiHctHIRRS/SYM2hocKO9hUVzelmFJyT&#10;Q8dv0vBHnC9Xybk5XvexUWr2NO3WIDxN/l/8537XYX4Urxbw+064QW5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MLnssMAAADe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36" o:spid="_x0000_s1046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Q6QaMQAAADeAAAADwAAAGRycy9kb3ducmV2LnhtbERPS4vCMBC+L/gfwgje1lQXlrUaxQoL&#10;dsGDDwRvQzO21WZSm6j13xthwdt8fM+ZzFpTiRs1rrSsYNCPQBBnVpecK9htfz9/QDiPrLGyTAoe&#10;5GA27XxMMNb2zmu6bXwuQgi7GBUU3texlC4ryKDr25o4cEfbGPQBNrnUDd5DuKnkMIq+pcGSQ0OB&#10;NS0Kys6bq1GQPP72K+vTy/J4OF3SJBmmeDJK9brtfAzCU+vf4n/3Uof50WD0Ba93wg1y+gQ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hDpBoxAAAAN4AAAAPAAAAAAAAAAAA&#10;AAAAAKECAABkcnMvZG93bnJldi54bWxQSwUGAAAAAAQABAD5AAAAkgMAAAAA&#10;" strokecolor="#2f5496 [2408]" strokeweight="1.5pt"/>
            <v:shape id="AutoShape 37" o:spid="_x0000_s1045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ucIHMQAAADeAAAADwAAAGRycy9kb3ducmV2LnhtbERPS4vCMBC+L/gfwgje1lRZlrUaxQoL&#10;dsGDDwRvQzO21WZSm6j13xthwdt8fM+ZzFpTiRs1rrSsYNCPQBBnVpecK9htfz9/QDiPrLGyTAoe&#10;5GA27XxMMNb2zmu6bXwuQgi7GBUU3texlC4ryKDr25o4cEfbGPQBNrnUDd5DuKnkMIq+pcGSQ0OB&#10;NS0Kys6bq1GQPP72K+vTy/J4OF3SJBmmeDJK9brtfAzCU+vf4n/3Uof50WD0Ba93wg1y+gQ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u5wgcxAAAAN4AAAAPAAAAAAAAAAAA&#10;AAAAAKECAABkcnMvZG93bnJldi54bWxQSwUGAAAAAAQABAD5AAAAkgMAAAAA&#10;" strokecolor="#2f5496 [2408]" strokeweight="1.5pt"/>
          </v:group>
        </w:pict>
      </w:r>
      <w:r w:rsidR="00E673A2" w:rsidRPr="0024361A">
        <w:rPr>
          <w:rFonts w:ascii="ALFABET98" w:hAnsi="ALFABET98"/>
          <w:sz w:val="72"/>
          <w:szCs w:val="72"/>
        </w:rPr>
        <w:t xml:space="preserve"> </w:t>
      </w:r>
      <w:r w:rsidR="00E673A2">
        <w:rPr>
          <w:rFonts w:ascii="ALFABET98" w:hAnsi="ALFABET98"/>
          <w:sz w:val="72"/>
          <w:szCs w:val="72"/>
        </w:rPr>
        <w:t xml:space="preserve">                                       </w:t>
      </w:r>
      <w:r w:rsidR="00E673A2" w:rsidRPr="00F12AA8">
        <w:rPr>
          <w:rFonts w:ascii="ALFABET98" w:hAnsi="ALFABET98"/>
          <w:color w:val="A6A6A6" w:themeColor="background1" w:themeShade="A6"/>
          <w:sz w:val="72"/>
          <w:szCs w:val="72"/>
        </w:rPr>
        <w:t xml:space="preserve">      </w:t>
      </w:r>
    </w:p>
    <w:p w:rsidR="00E673A2" w:rsidRPr="005C2D09" w:rsidRDefault="00443F71" w:rsidP="00E673A2">
      <w:pPr>
        <w:spacing w:line="240" w:lineRule="auto"/>
        <w:rPr>
          <w:rFonts w:ascii="Comic Sans MS" w:hAnsi="Comic Sans MS"/>
          <w:sz w:val="72"/>
          <w:szCs w:val="72"/>
        </w:rPr>
      </w:pPr>
      <w:r w:rsidRPr="00443F71">
        <w:rPr>
          <w:rFonts w:ascii="Comic Sans MS" w:hAnsi="Comic Sans MS"/>
          <w:noProof/>
          <w:color w:val="FF0000"/>
          <w:sz w:val="72"/>
          <w:szCs w:val="72"/>
          <w:lang w:eastAsia="tr-TR"/>
        </w:rPr>
        <w:pict>
          <v:group id="_x0000_s1038" style="position:absolute;margin-left:-16.1pt;margin-top:9.4pt;width:521.25pt;height:36.85pt;z-index:-25090048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">
            <v:group id="Group 33" o:spid="_x0000_s104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sPyqsQAAADeAAAA&#10;DwAAAAAAAAAAAAAAAACqAgAAZHJzL2Rvd25yZXYueG1sUEsFBgAAAAAEAAQA+gAAAJsDAAAAAA==&#10;">
              <v:rect id="Rectangle 34" o:spid="_x0000_s104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PLvE8QA&#10;AADeAAAADwAAAGRycy9kb3ducmV2LnhtbERPS2vCQBC+F/oflin0VjdRsDa6io9aetVGgrchO2aD&#10;2dmQ3Zr477uFQm/z8T1nsRpsI27U+dqxgnSUgCAuna65UpB/7V9mIHxA1tg4JgV38rBaPj4sMNOu&#10;5wPdjqESMYR9hgpMCG0mpS8NWfQj1xJH7uI6iyHCrpK6wz6G20aOk2QqLdYcGwy2tDVUXo/fVsGk&#10;Kt5Nke98btNi+nG6nzb9ea/U89OwnoMINIR/8Z/7U8f5Sfr2Cr/vxBvk8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jy7xPEAAAA3gAAAA8AAAAAAAAAAAAAAAAAmAIAAGRycy9k&#10;b3ducmV2LnhtbFBLBQYAAAAABAAEAPUAAACJAwAAAAA=&#10;" strokecolor="#2f5496 [2408]" strokeweight="1.5pt">
                <v:fill opacity="0"/>
              </v:rect>
              <v:rect id="Rectangle 35" o:spid="_x0000_s104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SrQWMUA&#10;AADeAAAADwAAAGRycy9kb3ducmV2LnhtbESPQW/CMAyF75P4D5GRdhtpJ5hGaUCIiW3HDejdakxb&#10;0TilCdD9+/mAxM3We37vc74aXKuu1IfGs4F0koAiLr1tuDJw2G9f3kGFiGyx9UwG/ijAajl6yjGz&#10;/sa/dN3FSkkIhwwN1DF2mdahrMlhmPiOWLSj7x1GWftK2x5vEu5a/Zokb9phw9JQY0ebmsrT7uIM&#10;FLOPjr+04590O53PitPneZM6Y57Hw3oBKtIQH+b79bcV/CSdC6+8IzPo5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KtBYxQAAAN4AAAAPAAAAAAAAAAAAAAAAAJgCAABkcnMv&#10;ZG93bnJldi54bWxQSwUGAAAAAAQABAD1AAAAigMAAAAA&#10;" fillcolor="#deeaf6 [660]" strokecolor="#c00000" strokeweight="1pt">
                <v:stroke dashstyle="dash"/>
              </v:rect>
            </v:group>
            <v:shape id="AutoShape 36" o:spid="_x0000_s104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OangsUAAADeAAAADwAAAGRycy9kb3ducmV2LnhtbERPS2vCQBC+F/wPywi91U08lBqzihEK&#10;ptCDtgjehuzkZXY2Zrca/31XKPQ2H99z0vVoOnGlwTWWFcSzCARxYXXDlYLvr/eXNxDOI2vsLJOC&#10;OzlYryZPKSba3nhP14OvRAhhl6CC2vs+kdIVNRl0M9sTB660g0Ef4FBJPeAthJtOzqPoVRpsODTU&#10;2NO2puJ8+DEKsvvH8dP6/LIrT+0lz7J5jq1R6nk6bpYgPI3+X/zn3ukwP4oXC3i8E26Qq1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OangsUAAADeAAAADwAAAAAAAAAA&#10;AAAAAAChAgAAZHJzL2Rvd25yZXYueG1sUEsFBgAAAAAEAAQA+QAAAJMDAAAAAA==&#10;" strokecolor="#2f5496 [2408]" strokeweight="1.5pt"/>
            <v:shape id="AutoShape 37" o:spid="_x0000_s103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vP65McAAADeAAAADwAAAGRycy9kb3ducmV2LnhtbESPzWvCQBDF70L/h2WE3nSjhyLRNTSF&#10;ghF68AOhtyE75qPZ2ZhdTfLfdwsFbzO8937zZpMMphEP6lxlWcFiHoEgzq2uuFBwPn3OViCcR9bY&#10;WCYFIzlIti+TDcba9nygx9EXIkDYxaig9L6NpXR5SQbd3LbEQbvazqAPa1dI3WEf4KaRyyh6kwYr&#10;DhdKbOmjpPzneDcK0nF/+bI+u+2u3/UtS9NlhrVR6nU6vK9BeBr80/yf3ulQPwpM+HsnzCC3v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i8/rkxwAAAN4AAAAPAAAAAAAA&#10;AAAAAAAAAKECAABkcnMvZG93bnJldi54bWxQSwUGAAAAAAQABAD5AAAAlQMAAAAA&#10;" strokecolor="#2f5496 [2408]" strokeweight="1.5pt"/>
          </v:group>
        </w:pict>
      </w:r>
      <w:r w:rsidR="00E673A2" w:rsidRPr="005C2D09">
        <w:rPr>
          <w:rFonts w:ascii="Comic Sans MS" w:hAnsi="Comic Sans MS"/>
          <w:sz w:val="72"/>
          <w:szCs w:val="72"/>
        </w:rPr>
        <w:t xml:space="preserve">mo    me   mi   ma   mo   mi                                                                </w:t>
      </w:r>
    </w:p>
    <w:p w:rsidR="00E673A2" w:rsidRDefault="00443F71" w:rsidP="00E673A2">
      <w:pPr>
        <w:spacing w:line="240" w:lineRule="auto"/>
        <w:rPr>
          <w:rFonts w:ascii="ALFABET98" w:hAnsi="ALFABET98"/>
          <w:sz w:val="72"/>
          <w:szCs w:val="72"/>
        </w:rPr>
      </w:pPr>
      <w:r w:rsidRPr="00443F71">
        <w:rPr>
          <w:rFonts w:ascii="ALFABET98" w:hAnsi="ALFABET98"/>
          <w:noProof/>
          <w:color w:val="FF0000"/>
          <w:sz w:val="72"/>
          <w:szCs w:val="72"/>
          <w:lang w:eastAsia="tr-TR"/>
        </w:rPr>
        <w:pict>
          <v:group id="_x0000_s1032" style="position:absolute;margin-left:-16.1pt;margin-top:9.4pt;width:521.25pt;height:36.85pt;z-index:-25089945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">
            <v:group id="Group 33" o:spid="_x0000_s103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0tcAUsQAAADeAAAA&#10;DwAAAAAAAAAAAAAAAACqAgAAZHJzL2Rvd25yZXYueG1sUEsFBgAAAAAEAAQA+gAAAJsDAAAAAA==&#10;">
              <v:rect id="Rectangle 34" o:spid="_x0000_s103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Yd68MA&#10;AADeAAAADwAAAGRycy9kb3ducmV2LnhtbERP32vCMBB+H+x/CCfsbSYqyKhG0aljr9NK8e1ozqbY&#10;XEqT2frfL4PB3u7j+3nL9eAacacu1J41TMYKBHHpTc2Vhvx0eH0DESKywcYzaXhQgPXq+WmJmfE9&#10;f9H9GCuRQjhkqMHG2GZShtKSwzD2LXHirr5zGBPsKmk67FO4a+RUqbl0WHNqsNjSu6Xydvx2GmZV&#10;sbdFvgu5mxTzj/PjvO0vB61fRsNmASLSEP/Ff+5Pk+arqZrB7zvpBrn6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OYd68MAAADeAAAADwAAAAAAAAAAAAAAAACYAgAAZHJzL2Rv&#10;d25yZXYueG1sUEsFBgAAAAAEAAQA9QAAAIgDAAAAAA==&#10;" strokecolor="#2f5496 [2408]" strokeweight="1.5pt">
                <v:fill opacity="0"/>
              </v:rect>
              <v:rect id="Rectangle 35" o:spid="_x0000_s103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0gupsEA&#10;AADeAAAADwAAAGRycy9kb3ducmV2LnhtbERPTYvCMBC9C/sfwgjeNKmoaDXKoujuUd31PjRjW2wm&#10;tYla//1mQfA2j/c5i1VrK3GnxpeONSQDBYI4c6bkXMPvz7Y/BeEDssHKMWl4kofV8qOzwNS4Bx/o&#10;fgy5iCHsU9RQhFCnUvqsIIt+4GriyJ1dYzFE2OTSNPiI4baSQ6Um0mLJsaHAmtYFZZfjzWo4jTc1&#10;f0nL+2Q7mo1Pl911nVite932cw4iUBve4pf728T5aqhG8P9OvEEu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NILqbBAAAA3g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103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oRZfMQAAADeAAAADwAAAGRycy9kb3ducmV2LnhtbERPTWvCQBC9F/wPywje6q6BlhJdxQiC&#10;EXqoLYK3ITsm0exszG41/vuuIPQ2j/c5s0VvG3GlzteONUzGCgRx4UzNpYaf7/XrBwgfkA02jknD&#10;nTws5oOXGabG3fiLrrtQihjCPkUNVQhtKqUvKrLox64ljtzRdRZDhF0pTYe3GG4bmSj1Li3WHBsq&#10;bGlVUXHe/VoN2X27/3Qhv2yOh9Mlz7Ikx5PVejTsl1MQgfrwL366NybOV4l6g8c78QY5/w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yhFl8xAAAAN4AAAAPAAAAAAAAAAAA&#10;AAAAAKECAABkcnMvZG93bnJldi54bWxQSwUGAAAAAAQABAD5AAAAkgMAAAAA&#10;" strokecolor="#2f5496 [2408]" strokeweight="1.5pt"/>
            <v:shape id="AutoShape 37" o:spid="_x0000_s103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lbHC8QAAADeAAAADwAAAGRycy9kb3ducmV2LnhtbERPTWvCQBC9F/oflin0VnfNQSTNKo0g&#10;mIIHtRR6G7JjEpudjdlV4793BcHbPN7nZPPBtuJMvW8caxiPFAji0pmGKw0/u+XHFIQPyAZbx6Th&#10;Sh7ms9eXDFPjLryh8zZUIoawT1FDHUKXSunLmiz6keuII7d3vcUQYV9J0+MlhttWJkpNpMWGY0ON&#10;HS1qKv+3J6shv37/rl0ojqv93+FY5HlS4MFq/f42fH2CCDSEp/jhXpk4XyVqAvd34g1ydg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CVscLxAAAAN4AAAAPAAAAAAAAAAAA&#10;AAAAAKECAABkcnMvZG93bnJldi54bWxQSwUGAAAAAAQABAD5AAAAkgMAAAAA&#10;" strokecolor="#2f5496 [2408]" strokeweight="1.5pt"/>
          </v:group>
        </w:pict>
      </w:r>
      <w:r w:rsidR="00E673A2">
        <w:rPr>
          <w:rFonts w:ascii="ALFABET98" w:hAnsi="ALFABET98"/>
          <w:sz w:val="72"/>
          <w:szCs w:val="72"/>
        </w:rPr>
        <w:t xml:space="preserve">  </w:t>
      </w:r>
      <w:r w:rsidR="00E673A2" w:rsidRPr="0024361A">
        <w:rPr>
          <w:rFonts w:ascii="ALFABET98" w:hAnsi="ALFABET98"/>
          <w:sz w:val="72"/>
          <w:szCs w:val="72"/>
        </w:rPr>
        <w:t xml:space="preserve"> </w:t>
      </w:r>
      <w:r w:rsidR="00E673A2">
        <w:rPr>
          <w:rFonts w:ascii="ALFABET98" w:hAnsi="ALFABET98"/>
          <w:sz w:val="72"/>
          <w:szCs w:val="72"/>
        </w:rPr>
        <w:t xml:space="preserve">                                       </w:t>
      </w:r>
    </w:p>
    <w:p w:rsidR="00E673A2" w:rsidRDefault="00E673A2" w:rsidP="00E673A2">
      <w:pPr>
        <w:spacing w:line="240" w:lineRule="auto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72"/>
          <w:szCs w:val="72"/>
        </w:rPr>
        <w:t xml:space="preserve"> </w:t>
      </w:r>
      <w:r>
        <w:rPr>
          <w:rFonts w:ascii="ALFABET98" w:hAnsi="ALFABET98"/>
          <w:sz w:val="36"/>
          <w:szCs w:val="36"/>
        </w:rPr>
        <w:t xml:space="preserve">   </w:t>
      </w:r>
      <w:r w:rsidR="00437EB7">
        <w:rPr>
          <w:rFonts w:ascii="ALFABET98" w:hAnsi="ALFABET98"/>
          <w:sz w:val="36"/>
          <w:szCs w:val="36"/>
        </w:rPr>
        <w:t xml:space="preserve">                              59</w:t>
      </w:r>
    </w:p>
    <w:p w:rsidR="005C2D09" w:rsidRPr="005C2D09" w:rsidRDefault="00E673A2" w:rsidP="005C2D09">
      <w:pPr>
        <w:rPr>
          <w:rFonts w:ascii="ALFABET98" w:hAnsi="ALFABET98"/>
          <w:sz w:val="72"/>
          <w:szCs w:val="72"/>
        </w:rPr>
      </w:pPr>
      <w:r>
        <w:rPr>
          <w:rFonts w:ascii="ALFABET98" w:hAnsi="ALFABET98"/>
          <w:sz w:val="36"/>
          <w:szCs w:val="36"/>
        </w:rPr>
        <w:t>Sayın velim, okuyalım, boşlukları  yazalım.</w:t>
      </w:r>
      <w:r>
        <w:rPr>
          <w:rFonts w:ascii="ALFABET98" w:hAnsi="ALFABET98"/>
          <w:sz w:val="72"/>
          <w:szCs w:val="72"/>
        </w:rPr>
        <w:t xml:space="preserve"> </w:t>
      </w:r>
      <w:hyperlink r:id="rId6" w:history="1">
        <w:r w:rsidR="00F27BED" w:rsidRPr="003505A2">
          <w:rPr>
            <w:rStyle w:val="Kpr"/>
            <w:rFonts w:ascii="Comic Sans MS" w:hAnsi="Comic Sans MS"/>
            <w:sz w:val="24"/>
            <w:szCs w:val="24"/>
          </w:rPr>
          <w:t>https://www.sorubak.com</w:t>
        </w:r>
      </w:hyperlink>
      <w:r w:rsidR="00F27BED">
        <w:rPr>
          <w:rFonts w:ascii="Comic Sans MS" w:hAnsi="Comic Sans MS"/>
          <w:color w:val="0070C0"/>
          <w:sz w:val="24"/>
          <w:szCs w:val="24"/>
          <w:u w:val="single"/>
        </w:rPr>
        <w:t xml:space="preserve"> </w:t>
      </w:r>
    </w:p>
    <w:p w:rsidR="00E673A2" w:rsidRDefault="00E673A2" w:rsidP="00E673A2">
      <w:pPr>
        <w:spacing w:line="240" w:lineRule="auto"/>
        <w:rPr>
          <w:rFonts w:ascii="ALFABET98" w:hAnsi="ALFABET98"/>
          <w:sz w:val="72"/>
          <w:szCs w:val="72"/>
        </w:rPr>
      </w:pPr>
      <w:r>
        <w:rPr>
          <w:rFonts w:ascii="ALFABET98" w:hAnsi="ALFABET98"/>
          <w:sz w:val="72"/>
          <w:szCs w:val="72"/>
        </w:rPr>
        <w:t xml:space="preserve">     </w:t>
      </w:r>
      <w:r w:rsidRPr="0024361A">
        <w:rPr>
          <w:rFonts w:ascii="ALFABET98" w:hAnsi="ALFABET98"/>
          <w:sz w:val="72"/>
          <w:szCs w:val="72"/>
        </w:rPr>
        <w:t xml:space="preserve">       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 </w:t>
      </w:r>
      <w:r>
        <w:rPr>
          <w:rFonts w:ascii="ALFABET98" w:hAnsi="ALFABET98"/>
          <w:sz w:val="72"/>
          <w:szCs w:val="72"/>
        </w:rPr>
        <w:t xml:space="preserve">       </w:t>
      </w:r>
      <w:r w:rsidRPr="0024361A">
        <w:rPr>
          <w:rFonts w:ascii="ALFABET98" w:hAnsi="ALFABET98"/>
          <w:sz w:val="72"/>
          <w:szCs w:val="72"/>
        </w:rPr>
        <w:t xml:space="preserve">       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 </w:t>
      </w:r>
      <w:r>
        <w:rPr>
          <w:rFonts w:ascii="ALFABET98" w:hAnsi="ALFABET98"/>
          <w:sz w:val="72"/>
          <w:szCs w:val="72"/>
        </w:rPr>
        <w:t xml:space="preserve"> </w:t>
      </w:r>
    </w:p>
    <w:p w:rsidR="00061E2C" w:rsidRDefault="00061E2C" w:rsidP="00061E2C">
      <w:pPr>
        <w:spacing w:line="240" w:lineRule="auto"/>
        <w:rPr>
          <w:rFonts w:ascii="ALFABET98" w:hAnsi="ALFABET98"/>
          <w:sz w:val="72"/>
          <w:szCs w:val="72"/>
        </w:rPr>
      </w:pP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 </w:t>
      </w:r>
      <w:r>
        <w:rPr>
          <w:rFonts w:ascii="ALFABET98" w:hAnsi="ALFABET98"/>
          <w:sz w:val="72"/>
          <w:szCs w:val="72"/>
        </w:rPr>
        <w:t xml:space="preserve">       </w:t>
      </w:r>
      <w:r w:rsidRPr="0024361A">
        <w:rPr>
          <w:rFonts w:ascii="ALFABET98" w:hAnsi="ALFABET98"/>
          <w:sz w:val="72"/>
          <w:szCs w:val="72"/>
        </w:rPr>
        <w:t xml:space="preserve">       </w:t>
      </w: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     </w:t>
      </w:r>
      <w:r>
        <w:rPr>
          <w:rFonts w:ascii="ALFABET98" w:hAnsi="ALFABET98"/>
          <w:sz w:val="72"/>
          <w:szCs w:val="72"/>
        </w:rPr>
        <w:t xml:space="preserve"> </w:t>
      </w:r>
    </w:p>
    <w:p w:rsidR="001770C2" w:rsidRPr="000A2974" w:rsidRDefault="00061E2C" w:rsidP="00061E2C">
      <w:pPr>
        <w:rPr>
          <w:rFonts w:ascii="ALFABET98" w:hAnsi="ALFABET98"/>
          <w:sz w:val="16"/>
          <w:szCs w:val="16"/>
        </w:rPr>
      </w:pPr>
      <w:r>
        <w:rPr>
          <w:rFonts w:ascii="ALFABET98" w:hAnsi="ALFABET98"/>
          <w:sz w:val="72"/>
          <w:szCs w:val="72"/>
        </w:rPr>
        <w:t xml:space="preserve">      </w:t>
      </w:r>
      <w:r w:rsidRPr="0024361A">
        <w:rPr>
          <w:rFonts w:ascii="ALFABET98" w:hAnsi="ALFABET98"/>
          <w:sz w:val="72"/>
          <w:szCs w:val="72"/>
        </w:rPr>
        <w:t xml:space="preserve">   </w:t>
      </w:r>
    </w:p>
    <w:sectPr w:rsidR="001770C2" w:rsidRPr="000A2974" w:rsidSect="007A24CE">
      <w:pgSz w:w="11906" w:h="16838"/>
      <w:pgMar w:top="1417" w:right="424" w:bottom="426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C3FC8" w:rsidRDefault="001C3FC8" w:rsidP="00AF138E">
      <w:pPr>
        <w:spacing w:after="0" w:line="240" w:lineRule="auto"/>
      </w:pPr>
      <w:r>
        <w:separator/>
      </w:r>
    </w:p>
  </w:endnote>
  <w:endnote w:type="continuationSeparator" w:id="0">
    <w:p w:rsidR="001C3FC8" w:rsidRDefault="001C3FC8" w:rsidP="00AF138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LFABET98">
    <w:altName w:val="Courier New"/>
    <w:charset w:val="00"/>
    <w:family w:val="auto"/>
    <w:pitch w:val="variable"/>
    <w:sig w:usb0="00000001" w:usb1="00000000" w:usb2="00000000" w:usb3="00000000" w:csb0="0000001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C3FC8" w:rsidRDefault="001C3FC8" w:rsidP="00AF138E">
      <w:pPr>
        <w:spacing w:after="0" w:line="240" w:lineRule="auto"/>
      </w:pPr>
      <w:r>
        <w:separator/>
      </w:r>
    </w:p>
  </w:footnote>
  <w:footnote w:type="continuationSeparator" w:id="0">
    <w:p w:rsidR="001C3FC8" w:rsidRDefault="001C3FC8" w:rsidP="00AF138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attachedTemplate r:id="rId1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9E083E"/>
    <w:rsid w:val="00061E2C"/>
    <w:rsid w:val="000A2974"/>
    <w:rsid w:val="000B1199"/>
    <w:rsid w:val="000E6B5C"/>
    <w:rsid w:val="00123094"/>
    <w:rsid w:val="00170688"/>
    <w:rsid w:val="001770C2"/>
    <w:rsid w:val="001C3FC8"/>
    <w:rsid w:val="001F5A93"/>
    <w:rsid w:val="0023357D"/>
    <w:rsid w:val="002C0CBB"/>
    <w:rsid w:val="002F24C5"/>
    <w:rsid w:val="003676A2"/>
    <w:rsid w:val="003721D6"/>
    <w:rsid w:val="00372C94"/>
    <w:rsid w:val="00394A6D"/>
    <w:rsid w:val="003B1ED1"/>
    <w:rsid w:val="003F51C4"/>
    <w:rsid w:val="004042CB"/>
    <w:rsid w:val="00421A38"/>
    <w:rsid w:val="00437EB7"/>
    <w:rsid w:val="00443F71"/>
    <w:rsid w:val="00496FA4"/>
    <w:rsid w:val="00505385"/>
    <w:rsid w:val="005776CB"/>
    <w:rsid w:val="005C2D09"/>
    <w:rsid w:val="005E0369"/>
    <w:rsid w:val="006332F5"/>
    <w:rsid w:val="006569E8"/>
    <w:rsid w:val="006F632F"/>
    <w:rsid w:val="007A24CE"/>
    <w:rsid w:val="007B4028"/>
    <w:rsid w:val="007D2739"/>
    <w:rsid w:val="007F64BA"/>
    <w:rsid w:val="008A7708"/>
    <w:rsid w:val="008E294D"/>
    <w:rsid w:val="009A3862"/>
    <w:rsid w:val="009B7760"/>
    <w:rsid w:val="009D28E6"/>
    <w:rsid w:val="009E083E"/>
    <w:rsid w:val="009E1FCF"/>
    <w:rsid w:val="009F1F66"/>
    <w:rsid w:val="00A269D8"/>
    <w:rsid w:val="00A34F3E"/>
    <w:rsid w:val="00AD1B1C"/>
    <w:rsid w:val="00AF138E"/>
    <w:rsid w:val="00B0771B"/>
    <w:rsid w:val="00B33495"/>
    <w:rsid w:val="00BD7196"/>
    <w:rsid w:val="00BE159A"/>
    <w:rsid w:val="00C01D39"/>
    <w:rsid w:val="00C073B0"/>
    <w:rsid w:val="00C37FEA"/>
    <w:rsid w:val="00C414BF"/>
    <w:rsid w:val="00C87541"/>
    <w:rsid w:val="00C93C1F"/>
    <w:rsid w:val="00C94A0B"/>
    <w:rsid w:val="00CC6532"/>
    <w:rsid w:val="00CC7741"/>
    <w:rsid w:val="00D4633B"/>
    <w:rsid w:val="00D61411"/>
    <w:rsid w:val="00E11B16"/>
    <w:rsid w:val="00E673A2"/>
    <w:rsid w:val="00F27BED"/>
    <w:rsid w:val="00F36768"/>
    <w:rsid w:val="00F6636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 fillcolor="white" strokecolor="none [2408]">
      <v:fill color="white" opacity="0"/>
      <v:stroke color="none [2408]" weight="1.5pt"/>
    </o:shapedefaults>
    <o:shapelayout v:ext="edit">
      <o:idmap v:ext="edit" data="1,2,3,4,5"/>
      <o:rules v:ext="edit">
        <o:r id="V:Rule3" type="connector" idref="#AutoShape 36"/>
        <o:r id="V:Rule4" type="connector" idref="#AutoShape 37"/>
        <o:r id="V:Rule5" type="connector" idref="#AutoShape 36"/>
        <o:r id="V:Rule6" type="connector" idref="#AutoShape 37"/>
        <o:r id="V:Rule7" type="connector" idref="#AutoShape 36"/>
        <o:r id="V:Rule8" type="connector" idref="#AutoShape 37"/>
        <o:r id="V:Rule9" type="connector" idref="#AutoShape 36"/>
        <o:r id="V:Rule10" type="connector" idref="#AutoShape 37"/>
        <o:r id="V:Rule11" type="connector" idref="#AutoShape 36"/>
        <o:r id="V:Rule12" type="connector" idref="#AutoShape 37"/>
        <o:r id="V:Rule13" type="connector" idref="#AutoShape 36"/>
        <o:r id="V:Rule14" type="connector" idref="#AutoShape 37"/>
        <o:r id="V:Rule15" type="connector" idref="#AutoShape 36"/>
        <o:r id="V:Rule16" type="connector" idref="#AutoShape 37"/>
        <o:r id="V:Rule17" type="connector" idref="#AutoShape 36"/>
        <o:r id="V:Rule18" type="connector" idref="#AutoShape 37"/>
        <o:r id="V:Rule19" type="connector" idref="#AutoShape 36"/>
        <o:r id="V:Rule20" type="connector" idref="#AutoShape 37"/>
        <o:r id="V:Rule21" type="connector" idref="#AutoShape 36"/>
        <o:r id="V:Rule22" type="connector" idref="#AutoShape 37"/>
        <o:r id="V:Rule23" type="connector" idref="#AutoShape 36"/>
        <o:r id="V:Rule24" type="connector" idref="#AutoShape 37"/>
        <o:r id="V:Rule25" type="connector" idref="#AutoShape 36"/>
        <o:r id="V:Rule26" type="connector" idref="#AutoShape 37"/>
        <o:r id="V:Rule27" type="connector" idref="#AutoShape 36"/>
        <o:r id="V:Rule28" type="connector" idref="#AutoShape 37"/>
        <o:r id="V:Rule29" type="connector" idref="#AutoShape 36"/>
        <o:r id="V:Rule30" type="connector" idref="#AutoShape 37"/>
        <o:r id="V:Rule31" type="connector" idref="#AutoShape 36"/>
        <o:r id="V:Rule32" type="connector" idref="#AutoShape 37"/>
        <o:r id="V:Rule33" type="connector" idref="#AutoShape 36"/>
        <o:r id="V:Rule34" type="connector" idref="#AutoShape 37"/>
        <o:r id="V:Rule35" type="connector" idref="#AutoShape 36"/>
        <o:r id="V:Rule36" type="connector" idref="#AutoShape 37"/>
        <o:r id="V:Rule37" type="connector" idref="#AutoShape 36"/>
        <o:r id="V:Rule38" type="connector" idref="#AutoShape 37"/>
        <o:r id="V:Rule39" type="connector" idref="#AutoShape 36"/>
        <o:r id="V:Rule40" type="connector" idref="#AutoShape 37"/>
        <o:r id="V:Rule41" type="connector" idref="#AutoShape 36"/>
        <o:r id="V:Rule42" type="connector" idref="#AutoShape 37"/>
        <o:r id="V:Rule43" type="connector" idref="#AutoShape 36"/>
        <o:r id="V:Rule44" type="connector" idref="#AutoShape 37"/>
        <o:r id="V:Rule45" type="connector" idref="#AutoShape 36"/>
        <o:r id="V:Rule46" type="connector" idref="#AutoShape 37"/>
        <o:r id="V:Rule47" type="connector" idref="#AutoShape 36"/>
        <o:r id="V:Rule48" type="connector" idref="#AutoShape 37"/>
        <o:r id="V:Rule49" type="connector" idref="#AutoShape 36"/>
        <o:r id="V:Rule50" type="connector" idref="#AutoShape 37"/>
        <o:r id="V:Rule51" type="connector" idref="#AutoShape 36"/>
        <o:r id="V:Rule52" type="connector" idref="#AutoShape 37"/>
        <o:r id="V:Rule53" type="connector" idref="#AutoShape 36"/>
        <o:r id="V:Rule54" type="connector" idref="#AutoShape 37"/>
        <o:r id="V:Rule55" type="connector" idref="#AutoShape 36"/>
        <o:r id="V:Rule56" type="connector" idref="#AutoShape 37"/>
        <o:r id="V:Rule57" type="connector" idref="#AutoShape 36"/>
        <o:r id="V:Rule58" type="connector" idref="#AutoShape 37"/>
        <o:r id="V:Rule59" type="connector" idref="#AutoShape 36"/>
        <o:r id="V:Rule60" type="connector" idref="#AutoShape 37"/>
        <o:r id="V:Rule61" type="connector" idref="#AutoShape 36"/>
        <o:r id="V:Rule62" type="connector" idref="#AutoShape 37"/>
        <o:r id="V:Rule63" type="connector" idref="#AutoShape 36"/>
        <o:r id="V:Rule64" type="connector" idref="#AutoShape 37"/>
        <o:r id="V:Rule65" type="connector" idref="#AutoShape 36"/>
        <o:r id="V:Rule66" type="connector" idref="#AutoShape 37"/>
        <o:r id="V:Rule67" type="connector" idref="#AutoShape 36"/>
        <o:r id="V:Rule68" type="connector" idref="#AutoShape 37"/>
        <o:r id="V:Rule69" type="connector" idref="#AutoShape 36"/>
        <o:r id="V:Rule70" type="connector" idref="#AutoShape 37"/>
        <o:r id="V:Rule71" type="connector" idref="#AutoShape 36"/>
        <o:r id="V:Rule72" type="connector" idref="#AutoShape 37"/>
        <o:r id="V:Rule73" type="connector" idref="#AutoShape 36"/>
        <o:r id="V:Rule74" type="connector" idref="#AutoShape 37"/>
        <o:r id="V:Rule75" type="connector" idref="#AutoShape 36"/>
        <o:r id="V:Rule76" type="connector" idref="#AutoShape 37"/>
        <o:r id="V:Rule77" type="connector" idref="#AutoShape 36"/>
        <o:r id="V:Rule78" type="connector" idref="#AutoShape 37"/>
        <o:r id="V:Rule79" type="connector" idref="#AutoShape 36"/>
        <o:r id="V:Rule80" type="connector" idref="#AutoShape 37"/>
        <o:r id="V:Rule81" type="connector" idref="#AutoShape 36"/>
        <o:r id="V:Rule82" type="connector" idref="#AutoShape 37"/>
        <o:r id="V:Rule83" type="connector" idref="#AutoShape 36"/>
        <o:r id="V:Rule84" type="connector" idref="#AutoShape 37"/>
        <o:r id="V:Rule85" type="connector" idref="#AutoShape 36"/>
        <o:r id="V:Rule86" type="connector" idref="#AutoShape 37"/>
        <o:r id="V:Rule87" type="connector" idref="#AutoShape 36"/>
        <o:r id="V:Rule88" type="connector" idref="#AutoShape 37"/>
        <o:r id="V:Rule89" type="connector" idref="#AutoShape 36"/>
        <o:r id="V:Rule90" type="connector" idref="#AutoShape 37"/>
        <o:r id="V:Rule91" type="connector" idref="#AutoShape 36"/>
        <o:r id="V:Rule92" type="connector" idref="#AutoShape 37"/>
        <o:r id="V:Rule93" type="connector" idref="#AutoShape 36"/>
        <o:r id="V:Rule94" type="connector" idref="#AutoShape 37"/>
        <o:r id="V:Rule95" type="connector" idref="#AutoShape 36"/>
        <o:r id="V:Rule96" type="connector" idref="#AutoShape 37"/>
        <o:r id="V:Rule97" type="connector" idref="#AutoShape 36"/>
        <o:r id="V:Rule98" type="connector" idref="#AutoShape 37"/>
        <o:r id="V:Rule99" type="connector" idref="#AutoShape 36"/>
        <o:r id="V:Rule100" type="connector" idref="#AutoShape 37"/>
        <o:r id="V:Rule101" type="connector" idref="#AutoShape 36"/>
        <o:r id="V:Rule102" type="connector" idref="#AutoShape 37"/>
        <o:r id="V:Rule103" type="connector" idref="#AutoShape 36"/>
        <o:r id="V:Rule104" type="connector" idref="#AutoShape 37"/>
        <o:r id="V:Rule105" type="connector" idref="#AutoShape 36"/>
        <o:r id="V:Rule106" type="connector" idref="#AutoShape 37"/>
        <o:r id="V:Rule107" type="connector" idref="#AutoShape 36"/>
        <o:r id="V:Rule108" type="connector" idref="#AutoShape 37"/>
        <o:r id="V:Rule109" type="connector" idref="#AutoShape 36"/>
        <o:r id="V:Rule110" type="connector" idref="#AutoShape 37"/>
        <o:r id="V:Rule111" type="connector" idref="#AutoShape 36"/>
        <o:r id="V:Rule112" type="connector" idref="#AutoShape 37"/>
        <o:r id="V:Rule113" type="connector" idref="#AutoShape 36"/>
        <o:r id="V:Rule114" type="connector" idref="#AutoShape 37"/>
        <o:r id="V:Rule115" type="connector" idref="#AutoShape 36"/>
        <o:r id="V:Rule116" type="connector" idref="#AutoShape 37"/>
        <o:r id="V:Rule117" type="connector" idref="#AutoShape 36"/>
        <o:r id="V:Rule118" type="connector" idref="#AutoShape 37"/>
        <o:r id="V:Rule119" type="connector" idref="#AutoShape 36"/>
        <o:r id="V:Rule120" type="connector" idref="#AutoShape 37"/>
        <o:r id="V:Rule121" type="connector" idref="#AutoShape 36"/>
        <o:r id="V:Rule122" type="connector" idref="#AutoShape 37"/>
        <o:r id="V:Rule123" type="connector" idref="#AutoShape 36"/>
        <o:r id="V:Rule124" type="connector" idref="#AutoShape 37"/>
        <o:r id="V:Rule125" type="connector" idref="#AutoShape 36"/>
        <o:r id="V:Rule126" type="connector" idref="#AutoShape 37"/>
        <o:r id="V:Rule127" type="connector" idref="#AutoShape 36"/>
        <o:r id="V:Rule128" type="connector" idref="#AutoShape 37"/>
        <o:r id="V:Rule129" type="connector" idref="#AutoShape 36"/>
        <o:r id="V:Rule130" type="connector" idref="#AutoShape 37"/>
        <o:r id="V:Rule131" type="connector" idref="#AutoShape 36"/>
        <o:r id="V:Rule132" type="connector" idref="#AutoShape 37"/>
        <o:r id="V:Rule133" type="connector" idref="#AutoShape 36"/>
        <o:r id="V:Rule134" type="connector" idref="#AutoShape 37"/>
        <o:r id="V:Rule135" type="connector" idref="#AutoShape 36"/>
        <o:r id="V:Rule136" type="connector" idref="#AutoShape 37"/>
        <o:r id="V:Rule137" type="connector" idref="#AutoShape 36"/>
        <o:r id="V:Rule138" type="connector" idref="#AutoShape 37"/>
        <o:r id="V:Rule139" type="connector" idref="#AutoShape 36"/>
        <o:r id="V:Rule140" type="connector" idref="#AutoShape 37"/>
        <o:r id="V:Rule141" type="connector" idref="#AutoShape 36"/>
        <o:r id="V:Rule142" type="connector" idref="#AutoShape 37"/>
        <o:r id="V:Rule143" type="connector" idref="#AutoShape 36"/>
        <o:r id="V:Rule144" type="connector" idref="#AutoShape 37"/>
        <o:r id="V:Rule145" type="connector" idref="#AutoShape 36"/>
        <o:r id="V:Rule146" type="connector" idref="#AutoShape 37"/>
        <o:r id="V:Rule147" type="connector" idref="#AutoShape 36"/>
        <o:r id="V:Rule148" type="connector" idref="#AutoShape 37"/>
        <o:r id="V:Rule149" type="connector" idref="#AutoShape 36"/>
        <o:r id="V:Rule150" type="connector" idref="#AutoShape 37"/>
        <o:r id="V:Rule151" type="connector" idref="#AutoShape 36"/>
        <o:r id="V:Rule152" type="connector" idref="#AutoShape 37"/>
        <o:r id="V:Rule153" type="connector" idref="#AutoShape 36"/>
        <o:r id="V:Rule154" type="connector" idref="#AutoShape 37"/>
        <o:r id="V:Rule155" type="connector" idref="#AutoShape 36"/>
        <o:r id="V:Rule156" type="connector" idref="#AutoShape 37"/>
        <o:r id="V:Rule157" type="connector" idref="#AutoShape 36"/>
        <o:r id="V:Rule158" type="connector" idref="#AutoShape 37"/>
        <o:r id="V:Rule159" type="connector" idref="#AutoShape 36"/>
        <o:r id="V:Rule160" type="connector" idref="#AutoShape 37"/>
        <o:r id="V:Rule161" type="connector" idref="#AutoShape 36"/>
        <o:r id="V:Rule162" type="connector" idref="#AutoShape 37"/>
        <o:r id="V:Rule163" type="connector" idref="#AutoShape 36"/>
        <o:r id="V:Rule164" type="connector" idref="#AutoShape 37"/>
        <o:r id="V:Rule165" type="connector" idref="#AutoShape 36"/>
        <o:r id="V:Rule166" type="connector" idref="#AutoShape 37"/>
        <o:r id="V:Rule167" type="connector" idref="#AutoShape 36"/>
        <o:r id="V:Rule168" type="connector" idref="#AutoShape 37"/>
        <o:r id="V:Rule169" type="connector" idref="#AutoShape 36"/>
        <o:r id="V:Rule170" type="connector" idref="#AutoShape 37"/>
        <o:r id="V:Rule171" type="connector" idref="#AutoShape 36"/>
        <o:r id="V:Rule172" type="connector" idref="#AutoShape 37"/>
        <o:r id="V:Rule173" type="connector" idref="#AutoShape 36"/>
        <o:r id="V:Rule174" type="connector" idref="#AutoShape 37"/>
        <o:r id="V:Rule175" type="connector" idref="#AutoShape 36"/>
        <o:r id="V:Rule176" type="connector" idref="#AutoShape 37"/>
        <o:r id="V:Rule177" type="connector" idref="#AutoShape 36"/>
        <o:r id="V:Rule178" type="connector" idref="#AutoShape 37"/>
        <o:r id="V:Rule179" type="connector" idref="#AutoShape 36"/>
        <o:r id="V:Rule180" type="connector" idref="#AutoShape 37"/>
        <o:r id="V:Rule181" type="connector" idref="#AutoShape 36"/>
        <o:r id="V:Rule182" type="connector" idref="#AutoShape 37"/>
        <o:r id="V:Rule183" type="connector" idref="#AutoShape 36"/>
        <o:r id="V:Rule184" type="connector" idref="#AutoShape 37"/>
        <o:r id="V:Rule185" type="connector" idref="#AutoShape 36"/>
        <o:r id="V:Rule186" type="connector" idref="#AutoShape 37"/>
        <o:r id="V:Rule187" type="connector" idref="#AutoShape 36"/>
        <o:r id="V:Rule188" type="connector" idref="#AutoShape 37"/>
        <o:r id="V:Rule189" type="connector" idref="#AutoShape 36"/>
        <o:r id="V:Rule190" type="connector" idref="#AutoShape 37"/>
        <o:r id="V:Rule191" type="connector" idref="#AutoShape 36"/>
        <o:r id="V:Rule192" type="connector" idref="#AutoShape 37"/>
        <o:r id="V:Rule193" type="connector" idref="#AutoShape 36"/>
        <o:r id="V:Rule194" type="connector" idref="#AutoShape 37"/>
        <o:r id="V:Rule195" type="connector" idref="#AutoShape 36"/>
        <o:r id="V:Rule196" type="connector" idref="#AutoShape 37"/>
        <o:r id="V:Rule197" type="connector" idref="#AutoShape 36"/>
        <o:r id="V:Rule198" type="connector" idref="#AutoShape 37"/>
        <o:r id="V:Rule199" type="connector" idref="#AutoShape 36"/>
        <o:r id="V:Rule200" type="connector" idref="#AutoShape 37"/>
        <o:r id="V:Rule201" type="connector" idref="#AutoShape 36"/>
        <o:r id="V:Rule202" type="connector" idref="#AutoShape 37"/>
        <o:r id="V:Rule203" type="connector" idref="#AutoShape 36"/>
        <o:r id="V:Rule204" type="connector" idref="#AutoShape 37"/>
        <o:r id="V:Rule205" type="connector" idref="#AutoShape 36"/>
        <o:r id="V:Rule206" type="connector" idref="#AutoShape 37"/>
        <o:r id="V:Rule207" type="connector" idref="#AutoShape 36"/>
        <o:r id="V:Rule208" type="connector" idref="#AutoShape 37"/>
        <o:r id="V:Rule209" type="connector" idref="#AutoShape 36"/>
        <o:r id="V:Rule210" type="connector" idref="#AutoShape 37"/>
        <o:r id="V:Rule211" type="connector" idref="#AutoShape 36"/>
        <o:r id="V:Rule212" type="connector" idref="#AutoShape 37"/>
        <o:r id="V:Rule213" type="connector" idref="#AutoShape 36"/>
        <o:r id="V:Rule214" type="connector" idref="#AutoShape 37"/>
        <o:r id="V:Rule215" type="connector" idref="#AutoShape 36"/>
        <o:r id="V:Rule216" type="connector" idref="#AutoShape 37"/>
        <o:r id="V:Rule217" type="connector" idref="#AutoShape 36"/>
        <o:r id="V:Rule218" type="connector" idref="#AutoShape 37"/>
        <o:r id="V:Rule219" type="connector" idref="#AutoShape 36"/>
        <o:r id="V:Rule220" type="connector" idref="#AutoShape 37"/>
        <o:r id="V:Rule221" type="connector" idref="#AutoShape 36"/>
        <o:r id="V:Rule222" type="connector" idref="#AutoShape 37"/>
        <o:r id="V:Rule223" type="connector" idref="#AutoShape 36"/>
        <o:r id="V:Rule224" type="connector" idref="#AutoShape 37"/>
        <o:r id="V:Rule225" type="connector" idref="#AutoShape 36"/>
        <o:r id="V:Rule226" type="connector" idref="#AutoShape 37"/>
        <o:r id="V:Rule227" type="connector" idref="#AutoShape 36"/>
        <o:r id="V:Rule228" type="connector" idref="#AutoShape 37"/>
        <o:r id="V:Rule229" type="connector" idref="#AutoShape 36"/>
        <o:r id="V:Rule230" type="connector" idref="#AutoShape 37"/>
        <o:r id="V:Rule231" type="connector" idref="#AutoShape 36"/>
        <o:r id="V:Rule232" type="connector" idref="#AutoShape 37"/>
        <o:r id="V:Rule233" type="connector" idref="#AutoShape 36"/>
        <o:r id="V:Rule234" type="connector" idref="#AutoShape 37"/>
        <o:r id="V:Rule235" type="connector" idref="#AutoShape 36"/>
        <o:r id="V:Rule236" type="connector" idref="#AutoShape 37"/>
        <o:r id="V:Rule237" type="connector" idref="#AutoShape 36"/>
        <o:r id="V:Rule238" type="connector" idref="#AutoShape 37"/>
        <o:r id="V:Rule239" type="connector" idref="#AutoShape 36"/>
        <o:r id="V:Rule240" type="connector" idref="#AutoShape 37"/>
        <o:r id="V:Rule241" type="connector" idref="#AutoShape 36"/>
        <o:r id="V:Rule242" type="connector" idref="#AutoShape 37"/>
        <o:r id="V:Rule243" type="connector" idref="#AutoShape 36"/>
        <o:r id="V:Rule244" type="connector" idref="#AutoShape 37"/>
        <o:r id="V:Rule245" type="connector" idref="#AutoShape 36"/>
        <o:r id="V:Rule246" type="connector" idref="#AutoShape 37"/>
        <o:r id="V:Rule247" type="connector" idref="#AutoShape 36"/>
        <o:r id="V:Rule248" type="connector" idref="#AutoShape 37"/>
        <o:r id="V:Rule249" type="connector" idref="#AutoShape 36"/>
        <o:r id="V:Rule250" type="connector" idref="#AutoShape 37"/>
        <o:r id="V:Rule251" type="connector" idref="#AutoShape 36"/>
        <o:r id="V:Rule252" type="connector" idref="#AutoShape 37"/>
        <o:r id="V:Rule253" type="connector" idref="#AutoShape 36"/>
        <o:r id="V:Rule254" type="connector" idref="#AutoShape 37"/>
        <o:r id="V:Rule255" type="connector" idref="#AutoShape 36"/>
        <o:r id="V:Rule256" type="connector" idref="#AutoShape 37"/>
        <o:r id="V:Rule257" type="connector" idref="#AutoShape 36"/>
        <o:r id="V:Rule258" type="connector" idref="#AutoShape 37"/>
        <o:r id="V:Rule259" type="connector" idref="#AutoShape 36"/>
        <o:r id="V:Rule260" type="connector" idref="#AutoShape 37"/>
        <o:r id="V:Rule261" type="connector" idref="#AutoShape 36"/>
        <o:r id="V:Rule262" type="connector" idref="#AutoShape 37"/>
        <o:r id="V:Rule263" type="connector" idref="#AutoShape 36"/>
        <o:r id="V:Rule264" type="connector" idref="#AutoShape 37"/>
        <o:r id="V:Rule265" type="connector" idref="#AutoShape 36"/>
        <o:r id="V:Rule266" type="connector" idref="#AutoShape 37"/>
        <o:r id="V:Rule267" type="connector" idref="#AutoShape 36"/>
        <o:r id="V:Rule268" type="connector" idref="#AutoShape 37"/>
        <o:r id="V:Rule269" type="connector" idref="#AutoShape 36"/>
        <o:r id="V:Rule270" type="connector" idref="#AutoShape 37"/>
        <o:r id="V:Rule271" type="connector" idref="#AutoShape 36"/>
        <o:r id="V:Rule272" type="connector" idref="#AutoShape 37"/>
        <o:r id="V:Rule273" type="connector" idref="#AutoShape 36"/>
        <o:r id="V:Rule274" type="connector" idref="#AutoShape 37"/>
        <o:r id="V:Rule275" type="connector" idref="#AutoShape 36"/>
        <o:r id="V:Rule276" type="connector" idref="#AutoShape 37"/>
        <o:r id="V:Rule277" type="connector" idref="#AutoShape 36"/>
        <o:r id="V:Rule278" type="connector" idref="#AutoShape 37"/>
        <o:r id="V:Rule279" type="connector" idref="#AutoShape 36"/>
        <o:r id="V:Rule280" type="connector" idref="#AutoShape 37"/>
        <o:r id="V:Rule281" type="connector" idref="#AutoShape 36"/>
        <o:r id="V:Rule282" type="connector" idref="#AutoShape 37"/>
        <o:r id="V:Rule283" type="connector" idref="#AutoShape 36"/>
        <o:r id="V:Rule284" type="connector" idref="#AutoShape 37"/>
        <o:r id="V:Rule285" type="connector" idref="#AutoShape 36"/>
        <o:r id="V:Rule286" type="connector" idref="#AutoShape 37"/>
        <o:r id="V:Rule287" type="connector" idref="#AutoShape 36"/>
        <o:r id="V:Rule288" type="connector" idref="#AutoShape 37"/>
        <o:r id="V:Rule289" type="connector" idref="#AutoShape 36"/>
        <o:r id="V:Rule290" type="connector" idref="#AutoShape 37"/>
        <o:r id="V:Rule291" type="connector" idref="#AutoShape 36"/>
        <o:r id="V:Rule292" type="connector" idref="#AutoShape 37"/>
        <o:r id="V:Rule293" type="connector" idref="#AutoShape 36"/>
        <o:r id="V:Rule294" type="connector" idref="#AutoShape 37"/>
        <o:r id="V:Rule295" type="connector" idref="#AutoShape 36"/>
        <o:r id="V:Rule296" type="connector" idref="#AutoShape 37"/>
        <o:r id="V:Rule297" type="connector" idref="#AutoShape 36"/>
        <o:r id="V:Rule298" type="connector" idref="#AutoShape 37"/>
        <o:r id="V:Rule299" type="connector" idref="#AutoShape 36"/>
        <o:r id="V:Rule300" type="connector" idref="#AutoShape 37"/>
        <o:r id="V:Rule301" type="connector" idref="#AutoShape 36"/>
        <o:r id="V:Rule302" type="connector" idref="#AutoShape 37"/>
        <o:r id="V:Rule303" type="connector" idref="#AutoShape 36"/>
        <o:r id="V:Rule304" type="connector" idref="#AutoShape 37"/>
        <o:r id="V:Rule305" type="connector" idref="#AutoShape 36"/>
        <o:r id="V:Rule306" type="connector" idref="#AutoShape 37"/>
        <o:r id="V:Rule307" type="connector" idref="#AutoShape 36"/>
        <o:r id="V:Rule308" type="connector" idref="#AutoShape 37"/>
        <o:r id="V:Rule309" type="connector" idref="#AutoShape 36"/>
        <o:r id="V:Rule310" type="connector" idref="#AutoShape 37"/>
        <o:r id="V:Rule311" type="connector" idref="#AutoShape 36"/>
        <o:r id="V:Rule312" type="connector" idref="#AutoShape 37"/>
        <o:r id="V:Rule313" type="connector" idref="#AutoShape 36"/>
        <o:r id="V:Rule314" type="connector" idref="#AutoShape 37"/>
        <o:r id="V:Rule315" type="connector" idref="#AutoShape 36"/>
        <o:r id="V:Rule316" type="connector" idref="#AutoShape 37"/>
        <o:r id="V:Rule317" type="connector" idref="#AutoShape 36"/>
        <o:r id="V:Rule318" type="connector" idref="#AutoShape 37"/>
        <o:r id="V:Rule319" type="connector" idref="#AutoShape 36"/>
        <o:r id="V:Rule320" type="connector" idref="#AutoShape 37"/>
        <o:r id="V:Rule321" type="connector" idref="#AutoShape 36"/>
        <o:r id="V:Rule322" type="connector" idref="#AutoShape 37"/>
        <o:r id="V:Rule323" type="connector" idref="#AutoShape 36"/>
        <o:r id="V:Rule324" type="connector" idref="#AutoShape 37"/>
        <o:r id="V:Rule325" type="connector" idref="#AutoShape 36"/>
        <o:r id="V:Rule326" type="connector" idref="#AutoShape 37"/>
        <o:r id="V:Rule327" type="connector" idref="#AutoShape 36"/>
        <o:r id="V:Rule328" type="connector" idref="#AutoShape 37"/>
        <o:r id="V:Rule329" type="connector" idref="#AutoShape 36"/>
        <o:r id="V:Rule330" type="connector" idref="#AutoShape 37"/>
        <o:r id="V:Rule331" type="connector" idref="#AutoShape 36"/>
        <o:r id="V:Rule332" type="connector" idref="#AutoShape 37"/>
        <o:r id="V:Rule333" type="connector" idref="#AutoShape 36"/>
        <o:r id="V:Rule334" type="connector" idref="#AutoShape 37"/>
        <o:r id="V:Rule335" type="connector" idref="#AutoShape 36"/>
        <o:r id="V:Rule336" type="connector" idref="#AutoShape 37"/>
        <o:r id="V:Rule337" type="connector" idref="#AutoShape 36"/>
        <o:r id="V:Rule338" type="connector" idref="#AutoShape 37"/>
        <o:r id="V:Rule339" type="connector" idref="#AutoShape 36"/>
        <o:r id="V:Rule340" type="connector" idref="#AutoShape 37"/>
        <o:r id="V:Rule341" type="connector" idref="#AutoShape 36"/>
        <o:r id="V:Rule342" type="connector" idref="#AutoShape 37"/>
        <o:r id="V:Rule343" type="connector" idref="#AutoShape 36"/>
        <o:r id="V:Rule344" type="connector" idref="#AutoShape 37"/>
        <o:r id="V:Rule345" type="connector" idref="#AutoShape 36"/>
        <o:r id="V:Rule346" type="connector" idref="#AutoShape 37"/>
        <o:r id="V:Rule347" type="connector" idref="#AutoShape 36"/>
        <o:r id="V:Rule348" type="connector" idref="#AutoShape 37"/>
        <o:r id="V:Rule349" type="connector" idref="#AutoShape 36"/>
        <o:r id="V:Rule350" type="connector" idref="#AutoShape 37"/>
        <o:r id="V:Rule351" type="connector" idref="#AutoShape 36"/>
        <o:r id="V:Rule352" type="connector" idref="#AutoShape 37"/>
        <o:r id="V:Rule353" type="connector" idref="#AutoShape 36"/>
        <o:r id="V:Rule354" type="connector" idref="#AutoShape 37"/>
        <o:r id="V:Rule355" type="connector" idref="#AutoShape 36"/>
        <o:r id="V:Rule356" type="connector" idref="#AutoShape 37"/>
        <o:r id="V:Rule357" type="connector" idref="#AutoShape 36"/>
        <o:r id="V:Rule358" type="connector" idref="#AutoShape 37"/>
        <o:r id="V:Rule359" type="connector" idref="#AutoShape 36"/>
        <o:r id="V:Rule360" type="connector" idref="#AutoShape 37"/>
        <o:r id="V:Rule361" type="connector" idref="#AutoShape 36"/>
        <o:r id="V:Rule362" type="connector" idref="#AutoShape 37"/>
        <o:r id="V:Rule363" type="connector" idref="#AutoShape 36"/>
        <o:r id="V:Rule364" type="connector" idref="#AutoShape 37"/>
        <o:r id="V:Rule365" type="connector" idref="#AutoShape 36"/>
        <o:r id="V:Rule366" type="connector" idref="#AutoShape 37"/>
        <o:r id="V:Rule367" type="connector" idref="#AutoShape 36"/>
        <o:r id="V:Rule368" type="connector" idref="#AutoShape 37"/>
        <o:r id="V:Rule369" type="connector" idref="#AutoShape 36"/>
        <o:r id="V:Rule370" type="connector" idref="#AutoShape 37"/>
        <o:r id="V:Rule371" type="connector" idref="#AutoShape 36"/>
        <o:r id="V:Rule372" type="connector" idref="#AutoShape 37"/>
        <o:r id="V:Rule373" type="connector" idref="#AutoShape 36"/>
        <o:r id="V:Rule374" type="connector" idref="#AutoShape 37"/>
        <o:r id="V:Rule375" type="connector" idref="#AutoShape 36"/>
        <o:r id="V:Rule376" type="connector" idref="#AutoShape 37"/>
        <o:r id="V:Rule377" type="connector" idref="#AutoShape 36"/>
        <o:r id="V:Rule378" type="connector" idref="#AutoShape 37"/>
        <o:r id="V:Rule379" type="connector" idref="#AutoShape 36"/>
        <o:r id="V:Rule380" type="connector" idref="#AutoShape 37"/>
        <o:r id="V:Rule381" type="connector" idref="#AutoShape 36"/>
        <o:r id="V:Rule382" type="connector" idref="#AutoShape 37"/>
        <o:r id="V:Rule383" type="connector" idref="#AutoShape 36"/>
        <o:r id="V:Rule384" type="connector" idref="#AutoShape 37"/>
        <o:r id="V:Rule385" type="connector" idref="#AutoShape 36"/>
        <o:r id="V:Rule386" type="connector" idref="#AutoShape 37"/>
        <o:r id="V:Rule387" type="connector" idref="#AutoShape 36"/>
        <o:r id="V:Rule388" type="connector" idref="#AutoShape 37"/>
        <o:r id="V:Rule389" type="connector" idref="#AutoShape 36"/>
        <o:r id="V:Rule390" type="connector" idref="#AutoShape 37"/>
        <o:r id="V:Rule391" type="connector" idref="#AutoShape 36"/>
        <o:r id="V:Rule392" type="connector" idref="#AutoShape 37"/>
        <o:r id="V:Rule393" type="connector" idref="#AutoShape 36"/>
        <o:r id="V:Rule394" type="connector" idref="#AutoShape 37"/>
        <o:r id="V:Rule395" type="connector" idref="#AutoShape 36"/>
        <o:r id="V:Rule396" type="connector" idref="#AutoShape 37"/>
        <o:r id="V:Rule397" type="connector" idref="#AutoShape 36"/>
        <o:r id="V:Rule398" type="connector" idref="#AutoShape 37"/>
        <o:r id="V:Rule399" type="connector" idref="#AutoShape 36"/>
        <o:r id="V:Rule400" type="connector" idref="#AutoShape 37"/>
        <o:r id="V:Rule401" type="connector" idref="#AutoShape 36"/>
        <o:r id="V:Rule402" type="connector" idref="#AutoShape 37"/>
        <o:r id="V:Rule403" type="connector" idref="#AutoShape 36"/>
        <o:r id="V:Rule404" type="connector" idref="#AutoShape 37"/>
        <o:r id="V:Rule405" type="connector" idref="#AutoShape 36"/>
        <o:r id="V:Rule406" type="connector" idref="#AutoShape 37"/>
        <o:r id="V:Rule407" type="connector" idref="#AutoShape 36"/>
        <o:r id="V:Rule408" type="connector" idref="#AutoShape 37"/>
        <o:r id="V:Rule409" type="connector" idref="#AutoShape 36"/>
        <o:r id="V:Rule410" type="connector" idref="#AutoShape 37"/>
        <o:r id="V:Rule411" type="connector" idref="#AutoShape 36"/>
        <o:r id="V:Rule412" type="connector" idref="#AutoShape 37"/>
        <o:r id="V:Rule413" type="connector" idref="#AutoShape 36"/>
        <o:r id="V:Rule414" type="connector" idref="#AutoShape 37"/>
        <o:r id="V:Rule415" type="connector" idref="#AutoShape 36"/>
        <o:r id="V:Rule416" type="connector" idref="#AutoShape 37"/>
        <o:r id="V:Rule417" type="connector" idref="#AutoShape 36"/>
        <o:r id="V:Rule418" type="connector" idref="#AutoShape 37"/>
        <o:r id="V:Rule419" type="connector" idref="#AutoShape 36"/>
        <o:r id="V:Rule420" type="connector" idref="#AutoShape 37"/>
        <o:r id="V:Rule421" type="connector" idref="#AutoShape 36"/>
        <o:r id="V:Rule422" type="connector" idref="#AutoShape 37"/>
        <o:r id="V:Rule423" type="connector" idref="#AutoShape 36"/>
        <o:r id="V:Rule424" type="connector" idref="#AutoShape 37"/>
        <o:r id="V:Rule425" type="connector" idref="#AutoShape 36"/>
        <o:r id="V:Rule426" type="connector" idref="#AutoShape 37"/>
        <o:r id="V:Rule427" type="connector" idref="#AutoShape 36"/>
        <o:r id="V:Rule428" type="connector" idref="#AutoShape 37"/>
        <o:r id="V:Rule429" type="connector" idref="#AutoShape 36"/>
        <o:r id="V:Rule430" type="connector" idref="#AutoShape 37"/>
        <o:r id="V:Rule431" type="connector" idref="#AutoShape 36"/>
        <o:r id="V:Rule432" type="connector" idref="#AutoShape 37"/>
        <o:r id="V:Rule433" type="connector" idref="#AutoShape 36"/>
        <o:r id="V:Rule434" type="connector" idref="#AutoShape 37"/>
        <o:r id="V:Rule435" type="connector" idref="#AutoShape 36"/>
        <o:r id="V:Rule436" type="connector" idref="#AutoShape 37"/>
        <o:r id="V:Rule437" type="connector" idref="#AutoShape 36"/>
        <o:r id="V:Rule438" type="connector" idref="#AutoShape 37"/>
        <o:r id="V:Rule439" type="connector" idref="#AutoShape 36"/>
        <o:r id="V:Rule440" type="connector" idref="#AutoShape 37"/>
        <o:r id="V:Rule441" type="connector" idref="#AutoShape 36"/>
        <o:r id="V:Rule442" type="connector" idref="#AutoShape 37"/>
        <o:r id="V:Rule443" type="connector" idref="#AutoShape 36"/>
        <o:r id="V:Rule444" type="connector" idref="#AutoShape 37"/>
        <o:r id="V:Rule445" type="connector" idref="#AutoShape 36"/>
        <o:r id="V:Rule446" type="connector" idref="#AutoShape 37"/>
        <o:r id="V:Rule447" type="connector" idref="#AutoShape 36"/>
        <o:r id="V:Rule448" type="connector" idref="#AutoShape 37"/>
        <o:r id="V:Rule449" type="connector" idref="#AutoShape 36"/>
        <o:r id="V:Rule450" type="connector" idref="#AutoShape 37"/>
        <o:r id="V:Rule451" type="connector" idref="#AutoShape 36"/>
        <o:r id="V:Rule452" type="connector" idref="#AutoShape 37"/>
        <o:r id="V:Rule453" type="connector" idref="#AutoShape 36"/>
        <o:r id="V:Rule454" type="connector" idref="#AutoShape 37"/>
        <o:r id="V:Rule455" type="connector" idref="#AutoShape 36"/>
        <o:r id="V:Rule456" type="connector" idref="#AutoShape 37"/>
        <o:r id="V:Rule457" type="connector" idref="#AutoShape 36"/>
        <o:r id="V:Rule458" type="connector" idref="#AutoShape 37"/>
        <o:r id="V:Rule459" type="connector" idref="#AutoShape 36"/>
        <o:r id="V:Rule460" type="connector" idref="#AutoShape 37"/>
        <o:r id="V:Rule461" type="connector" idref="#AutoShape 36"/>
        <o:r id="V:Rule462" type="connector" idref="#AutoShape 37"/>
        <o:r id="V:Rule463" type="connector" idref="#AutoShape 36"/>
        <o:r id="V:Rule464" type="connector" idref="#AutoShape 37"/>
        <o:r id="V:Rule465" type="connector" idref="#AutoShape 36"/>
        <o:r id="V:Rule466" type="connector" idref="#AutoShape 37"/>
        <o:r id="V:Rule467" type="connector" idref="#AutoShape 36"/>
        <o:r id="V:Rule468" type="connector" idref="#AutoShape 37"/>
        <o:r id="V:Rule469" type="connector" idref="#AutoShape 36"/>
        <o:r id="V:Rule470" type="connector" idref="#AutoShape 37"/>
        <o:r id="V:Rule471" type="connector" idref="#AutoShape 36"/>
        <o:r id="V:Rule472" type="connector" idref="#AutoShape 37"/>
        <o:r id="V:Rule473" type="connector" idref="#AutoShape 36"/>
        <o:r id="V:Rule474" type="connector" idref="#AutoShape 37"/>
        <o:r id="V:Rule475" type="connector" idref="#AutoShape 36"/>
        <o:r id="V:Rule476" type="connector" idref="#AutoShape 37"/>
        <o:r id="V:Rule477" type="connector" idref="#AutoShape 36"/>
        <o:r id="V:Rule478" type="connector" idref="#AutoShape 37"/>
        <o:r id="V:Rule479" type="connector" idref="#AutoShape 36"/>
        <o:r id="V:Rule480" type="connector" idref="#AutoShape 37"/>
        <o:r id="V:Rule481" type="connector" idref="#AutoShape 36"/>
        <o:r id="V:Rule482" type="connector" idref="#AutoShape 37"/>
        <o:r id="V:Rule483" type="connector" idref="#AutoShape 36"/>
        <o:r id="V:Rule484" type="connector" idref="#AutoShape 37"/>
        <o:r id="V:Rule485" type="connector" idref="#AutoShape 36"/>
        <o:r id="V:Rule486" type="connector" idref="#AutoShape 37"/>
        <o:r id="V:Rule487" type="connector" idref="#AutoShape 36"/>
        <o:r id="V:Rule488" type="connector" idref="#AutoShape 37"/>
        <o:r id="V:Rule489" type="connector" idref="#AutoShape 36"/>
        <o:r id="V:Rule490" type="connector" idref="#AutoShape 37"/>
        <o:r id="V:Rule491" type="connector" idref="#AutoShape 36"/>
        <o:r id="V:Rule492" type="connector" idref="#AutoShape 37"/>
        <o:r id="V:Rule493" type="connector" idref="#AutoShape 36"/>
        <o:r id="V:Rule494" type="connector" idref="#AutoShape 37"/>
        <o:r id="V:Rule495" type="connector" idref="#AutoShape 36"/>
        <o:r id="V:Rule496" type="connector" idref="#AutoShape 37"/>
        <o:r id="V:Rule497" type="connector" idref="#AutoShape 36"/>
        <o:r id="V:Rule498" type="connector" idref="#AutoShape 37"/>
        <o:r id="V:Rule499" type="connector" idref="#AutoShape 36"/>
        <o:r id="V:Rule500" type="connector" idref="#AutoShape 37"/>
        <o:r id="V:Rule501" type="connector" idref="#AutoShape 36"/>
        <o:r id="V:Rule502" type="connector" idref="#AutoShape 37"/>
        <o:r id="V:Rule503" type="connector" idref="#AutoShape 36"/>
        <o:r id="V:Rule504" type="connector" idref="#AutoShape 37"/>
        <o:r id="V:Rule505" type="connector" idref="#AutoShape 36"/>
        <o:r id="V:Rule506" type="connector" idref="#AutoShape 37"/>
        <o:r id="V:Rule507" type="connector" idref="#AutoShape 36"/>
        <o:r id="V:Rule508" type="connector" idref="#AutoShape 37"/>
        <o:r id="V:Rule509" type="connector" idref="#AutoShape 36"/>
        <o:r id="V:Rule510" type="connector" idref="#AutoShape 37"/>
        <o:r id="V:Rule511" type="connector" idref="#AutoShape 36"/>
        <o:r id="V:Rule512" type="connector" idref="#AutoShape 37"/>
        <o:r id="V:Rule513" type="connector" idref="#AutoShape 36"/>
        <o:r id="V:Rule514" type="connector" idref="#AutoShape 37"/>
        <o:r id="V:Rule515" type="connector" idref="#AutoShape 36"/>
        <o:r id="V:Rule516" type="connector" idref="#AutoShape 37"/>
        <o:r id="V:Rule517" type="connector" idref="#AutoShape 36"/>
        <o:r id="V:Rule518" type="connector" idref="#AutoShape 37"/>
        <o:r id="V:Rule519" type="connector" idref="#AutoShape 36"/>
        <o:r id="V:Rule520" type="connector" idref="#AutoShape 37"/>
        <o:r id="V:Rule521" type="connector" idref="#AutoShape 36"/>
        <o:r id="V:Rule522" type="connector" idref="#AutoShape 37"/>
        <o:r id="V:Rule523" type="connector" idref="#AutoShape 36"/>
        <o:r id="V:Rule524" type="connector" idref="#AutoShape 37"/>
        <o:r id="V:Rule525" type="connector" idref="#AutoShape 36"/>
        <o:r id="V:Rule526" type="connector" idref="#AutoShape 37"/>
        <o:r id="V:Rule527" type="connector" idref="#AutoShape 36"/>
        <o:r id="V:Rule528" type="connector" idref="#AutoShape 37"/>
        <o:r id="V:Rule529" type="connector" idref="#AutoShape 36"/>
        <o:r id="V:Rule530" type="connector" idref="#AutoShape 37"/>
        <o:r id="V:Rule531" type="connector" idref="#AutoShape 36"/>
        <o:r id="V:Rule532" type="connector" idref="#AutoShape 37"/>
        <o:r id="V:Rule533" type="connector" idref="#AutoShape 36"/>
        <o:r id="V:Rule534" type="connector" idref="#AutoShape 37"/>
        <o:r id="V:Rule535" type="connector" idref="#AutoShape 36"/>
        <o:r id="V:Rule536" type="connector" idref="#AutoShape 37"/>
        <o:r id="V:Rule537" type="connector" idref="#AutoShape 36"/>
        <o:r id="V:Rule538" type="connector" idref="#AutoShape 37"/>
        <o:r id="V:Rule539" type="connector" idref="#AutoShape 36"/>
        <o:r id="V:Rule540" type="connector" idref="#AutoShape 37"/>
        <o:r id="V:Rule541" type="connector" idref="#AutoShape 36"/>
        <o:r id="V:Rule542" type="connector" idref="#AutoShape 37"/>
        <o:r id="V:Rule543" type="connector" idref="#AutoShape 36"/>
        <o:r id="V:Rule544" type="connector" idref="#AutoShape 37"/>
        <o:r id="V:Rule545" type="connector" idref="#AutoShape 36"/>
        <o:r id="V:Rule546" type="connector" idref="#AutoShape 37"/>
        <o:r id="V:Rule547" type="connector" idref="#AutoShape 36"/>
        <o:r id="V:Rule548" type="connector" idref="#AutoShape 37"/>
        <o:r id="V:Rule549" type="connector" idref="#AutoShape 36"/>
        <o:r id="V:Rule550" type="connector" idref="#AutoShape 37"/>
        <o:r id="V:Rule551" type="connector" idref="#AutoShape 36"/>
        <o:r id="V:Rule552" type="connector" idref="#AutoShape 37"/>
        <o:r id="V:Rule553" type="connector" idref="#AutoShape 36"/>
        <o:r id="V:Rule554" type="connector" idref="#AutoShape 37"/>
        <o:r id="V:Rule555" type="connector" idref="#AutoShape 36"/>
        <o:r id="V:Rule556" type="connector" idref="#AutoShape 37"/>
        <o:r id="V:Rule557" type="connector" idref="#AutoShape 36"/>
        <o:r id="V:Rule558" type="connector" idref="#AutoShape 37"/>
        <o:r id="V:Rule559" type="connector" idref="#AutoShape 36"/>
        <o:r id="V:Rule560" type="connector" idref="#AutoShape 37"/>
        <o:r id="V:Rule561" type="connector" idref="#AutoShape 36"/>
        <o:r id="V:Rule562" type="connector" idref="#AutoShape 37"/>
        <o:r id="V:Rule563" type="connector" idref="#AutoShape 36"/>
        <o:r id="V:Rule564" type="connector" idref="#AutoShape 37"/>
        <o:r id="V:Rule565" type="connector" idref="#AutoShape 36"/>
        <o:r id="V:Rule566" type="connector" idref="#AutoShape 37"/>
        <o:r id="V:Rule567" type="connector" idref="#AutoShape 36"/>
        <o:r id="V:Rule568" type="connector" idref="#AutoShape 37"/>
        <o:r id="V:Rule569" type="connector" idref="#AutoShape 36"/>
        <o:r id="V:Rule570" type="connector" idref="#AutoShape 37"/>
        <o:r id="V:Rule571" type="connector" idref="#AutoShape 36"/>
        <o:r id="V:Rule572" type="connector" idref="#AutoShape 37"/>
        <o:r id="V:Rule573" type="connector" idref="#AutoShape 36"/>
        <o:r id="V:Rule574" type="connector" idref="#AutoShape 37"/>
        <o:r id="V:Rule575" type="connector" idref="#AutoShape 36"/>
        <o:r id="V:Rule576" type="connector" idref="#AutoShape 37"/>
        <o:r id="V:Rule577" type="connector" idref="#AutoShape 36"/>
        <o:r id="V:Rule578" type="connector" idref="#AutoShape 37"/>
        <o:r id="V:Rule579" type="connector" idref="#AutoShape 36"/>
        <o:r id="V:Rule580" type="connector" idref="#AutoShape 37"/>
        <o:r id="V:Rule581" type="connector" idref="#AutoShape 36"/>
        <o:r id="V:Rule582" type="connector" idref="#AutoShape 37"/>
        <o:r id="V:Rule583" type="connector" idref="#AutoShape 36"/>
        <o:r id="V:Rule584" type="connector" idref="#AutoShape 37"/>
        <o:r id="V:Rule585" type="connector" idref="#AutoShape 36"/>
        <o:r id="V:Rule586" type="connector" idref="#AutoShape 37"/>
        <o:r id="V:Rule587" type="connector" idref="#AutoShape 36"/>
        <o:r id="V:Rule588" type="connector" idref="#AutoShape 37"/>
        <o:r id="V:Rule589" type="connector" idref="#AutoShape 36"/>
        <o:r id="V:Rule590" type="connector" idref="#AutoShape 37"/>
        <o:r id="V:Rule591" type="connector" idref="#AutoShape 36"/>
        <o:r id="V:Rule592" type="connector" idref="#AutoShape 37"/>
        <o:r id="V:Rule593" type="connector" idref="#AutoShape 36"/>
        <o:r id="V:Rule594" type="connector" idref="#AutoShape 37"/>
        <o:r id="V:Rule595" type="connector" idref="#AutoShape 36"/>
        <o:r id="V:Rule596" type="connector" idref="#AutoShape 37"/>
        <o:r id="V:Rule597" type="connector" idref="#AutoShape 36"/>
        <o:r id="V:Rule598" type="connector" idref="#AutoShape 37"/>
        <o:r id="V:Rule599" type="connector" idref="#AutoShape 36"/>
        <o:r id="V:Rule600" type="connector" idref="#AutoShape 37"/>
        <o:r id="V:Rule601" type="connector" idref="#AutoShape 36"/>
        <o:r id="V:Rule602" type="connector" idref="#AutoShape 37"/>
        <o:r id="V:Rule603" type="connector" idref="#AutoShape 36"/>
        <o:r id="V:Rule604" type="connector" idref="#AutoShape 37"/>
        <o:r id="V:Rule605" type="connector" idref="#AutoShape 36"/>
        <o:r id="V:Rule606" type="connector" idref="#AutoShape 37"/>
        <o:r id="V:Rule607" type="connector" idref="#AutoShape 36"/>
        <o:r id="V:Rule608" type="connector" idref="#AutoShape 37"/>
        <o:r id="V:Rule609" type="connector" idref="#AutoShape 36"/>
        <o:r id="V:Rule610" type="connector" idref="#AutoShape 37"/>
        <o:r id="V:Rule611" type="connector" idref="#AutoShape 36"/>
        <o:r id="V:Rule612" type="connector" idref="#AutoShape 37"/>
        <o:r id="V:Rule613" type="connector" idref="#AutoShape 36"/>
        <o:r id="V:Rule614" type="connector" idref="#AutoShape 37"/>
        <o:r id="V:Rule615" type="connector" idref="#AutoShape 36"/>
        <o:r id="V:Rule616" type="connector" idref="#AutoShape 37"/>
        <o:r id="V:Rule617" type="connector" idref="#AutoShape 36"/>
        <o:r id="V:Rule618" type="connector" idref="#AutoShape 37"/>
        <o:r id="V:Rule619" type="connector" idref="#AutoShape 36"/>
        <o:r id="V:Rule620" type="connector" idref="#AutoShape 37"/>
        <o:r id="V:Rule621" type="connector" idref="#AutoShape 36"/>
        <o:r id="V:Rule622" type="connector" idref="#AutoShape 37"/>
        <o:r id="V:Rule623" type="connector" idref="#AutoShape 36"/>
        <o:r id="V:Rule624" type="connector" idref="#AutoShape 37"/>
        <o:r id="V:Rule625" type="connector" idref="#AutoShape 36"/>
        <o:r id="V:Rule626" type="connector" idref="#AutoShape 37"/>
        <o:r id="V:Rule627" type="connector" idref="#AutoShape 36"/>
        <o:r id="V:Rule628" type="connector" idref="#AutoShape 37"/>
        <o:r id="V:Rule629" type="connector" idref="#AutoShape 36"/>
        <o:r id="V:Rule630" type="connector" idref="#AutoShape 37"/>
        <o:r id="V:Rule631" type="connector" idref="#AutoShape 36"/>
        <o:r id="V:Rule632" type="connector" idref="#AutoShape 37"/>
        <o:r id="V:Rule633" type="connector" idref="#AutoShape 36"/>
        <o:r id="V:Rule634" type="connector" idref="#AutoShape 37"/>
        <o:r id="V:Rule635" type="connector" idref="#AutoShape 36"/>
        <o:r id="V:Rule636" type="connector" idref="#AutoShape 37"/>
        <o:r id="V:Rule637" type="connector" idref="#AutoShape 36"/>
        <o:r id="V:Rule638" type="connector" idref="#AutoShape 37"/>
        <o:r id="V:Rule639" type="connector" idref="#AutoShape 36"/>
        <o:r id="V:Rule640" type="connector" idref="#AutoShape 37"/>
        <o:r id="V:Rule641" type="connector" idref="#AutoShape 36"/>
        <o:r id="V:Rule642" type="connector" idref="#AutoShape 37"/>
        <o:r id="V:Rule643" type="connector" idref="#AutoShape 36"/>
        <o:r id="V:Rule644" type="connector" idref="#AutoShape 37"/>
        <o:r id="V:Rule645" type="connector" idref="#AutoShape 36"/>
        <o:r id="V:Rule646" type="connector" idref="#AutoShape 37"/>
        <o:r id="V:Rule647" type="connector" idref="#AutoShape 36"/>
        <o:r id="V:Rule648" type="connector" idref="#AutoShape 37"/>
        <o:r id="V:Rule649" type="connector" idref="#AutoShape 36"/>
        <o:r id="V:Rule650" type="connector" idref="#AutoShape 37"/>
        <o:r id="V:Rule651" type="connector" idref="#AutoShape 36"/>
        <o:r id="V:Rule652" type="connector" idref="#AutoShape 37"/>
        <o:r id="V:Rule653" type="connector" idref="#AutoShape 36"/>
        <o:r id="V:Rule654" type="connector" idref="#AutoShape 37"/>
        <o:r id="V:Rule655" type="connector" idref="#AutoShape 36"/>
        <o:r id="V:Rule656" type="connector" idref="#AutoShape 37"/>
        <o:r id="V:Rule657" type="connector" idref="#AutoShape 36"/>
        <o:r id="V:Rule658" type="connector" idref="#AutoShape 37"/>
        <o:r id="V:Rule659" type="connector" idref="#AutoShape 36"/>
        <o:r id="V:Rule660" type="connector" idref="#AutoShape 37"/>
        <o:r id="V:Rule661" type="connector" idref="#AutoShape 36"/>
        <o:r id="V:Rule662" type="connector" idref="#AutoShape 37"/>
        <o:r id="V:Rule663" type="connector" idref="#AutoShape 36"/>
        <o:r id="V:Rule664" type="connector" idref="#AutoShape 37"/>
        <o:r id="V:Rule665" type="connector" idref="#AutoShape 36"/>
        <o:r id="V:Rule666" type="connector" idref="#AutoShape 37"/>
        <o:r id="V:Rule667" type="connector" idref="#AutoShape 36"/>
        <o:r id="V:Rule668" type="connector" idref="#AutoShape 37"/>
        <o:r id="V:Rule669" type="connector" idref="#AutoShape 36"/>
        <o:r id="V:Rule670" type="connector" idref="#AutoShape 37"/>
        <o:r id="V:Rule671" type="connector" idref="#AutoShape 36"/>
        <o:r id="V:Rule672" type="connector" idref="#AutoShape 37"/>
        <o:r id="V:Rule673" type="connector" idref="#AutoShape 36"/>
        <o:r id="V:Rule674" type="connector" idref="#AutoShape 37"/>
        <o:r id="V:Rule675" type="connector" idref="#AutoShape 36"/>
        <o:r id="V:Rule676" type="connector" idref="#AutoShape 37"/>
        <o:r id="V:Rule677" type="connector" idref="#AutoShape 36"/>
        <o:r id="V:Rule678" type="connector" idref="#AutoShape 37"/>
        <o:r id="V:Rule679" type="connector" idref="#AutoShape 36"/>
        <o:r id="V:Rule680" type="connector" idref="#AutoShape 37"/>
        <o:r id="V:Rule681" type="connector" idref="#AutoShape 36"/>
        <o:r id="V:Rule682" type="connector" idref="#AutoShape 37"/>
        <o:r id="V:Rule683" type="connector" idref="#AutoShape 36"/>
        <o:r id="V:Rule684" type="connector" idref="#AutoShape 37"/>
        <o:r id="V:Rule685" type="connector" idref="#AutoShape 36"/>
        <o:r id="V:Rule686" type="connector" idref="#AutoShape 37"/>
        <o:r id="V:Rule687" type="connector" idref="#AutoShape 36"/>
        <o:r id="V:Rule688" type="connector" idref="#AutoShape 37"/>
        <o:r id="V:Rule689" type="connector" idref="#AutoShape 36"/>
        <o:r id="V:Rule690" type="connector" idref="#AutoShape 37"/>
        <o:r id="V:Rule691" type="connector" idref="#AutoShape 36"/>
        <o:r id="V:Rule692" type="connector" idref="#AutoShape 37"/>
        <o:r id="V:Rule693" type="connector" idref="#AutoShape 36"/>
        <o:r id="V:Rule694" type="connector" idref="#AutoShape 37"/>
        <o:r id="V:Rule695" type="connector" idref="#AutoShape 36"/>
        <o:r id="V:Rule696" type="connector" idref="#AutoShape 37"/>
        <o:r id="V:Rule697" type="connector" idref="#AutoShape 36"/>
        <o:r id="V:Rule698" type="connector" idref="#AutoShape 37"/>
        <o:r id="V:Rule699" type="connector" idref="#AutoShape 36"/>
        <o:r id="V:Rule700" type="connector" idref="#AutoShape 37"/>
        <o:r id="V:Rule701" type="connector" idref="#AutoShape 36"/>
        <o:r id="V:Rule702" type="connector" idref="#AutoShape 37"/>
        <o:r id="V:Rule703" type="connector" idref="#AutoShape 36"/>
        <o:r id="V:Rule704" type="connector" idref="#AutoShape 37"/>
        <o:r id="V:Rule705" type="connector" idref="#AutoShape 36"/>
        <o:r id="V:Rule706" type="connector" idref="#AutoShape 37"/>
        <o:r id="V:Rule707" type="connector" idref="#AutoShape 36"/>
        <o:r id="V:Rule708" type="connector" idref="#AutoShape 37"/>
        <o:r id="V:Rule709" type="connector" idref="#AutoShape 36"/>
        <o:r id="V:Rule710" type="connector" idref="#AutoShape 37"/>
        <o:r id="V:Rule711" type="connector" idref="#AutoShape 36"/>
        <o:r id="V:Rule712" type="connector" idref="#AutoShape 37"/>
        <o:r id="V:Rule713" type="connector" idref="#AutoShape 36"/>
        <o:r id="V:Rule714" type="connector" idref="#AutoShape 37"/>
        <o:r id="V:Rule715" type="connector" idref="#AutoShape 36"/>
        <o:r id="V:Rule716" type="connector" idref="#AutoShape 37"/>
        <o:r id="V:Rule717" type="connector" idref="#AutoShape 36"/>
        <o:r id="V:Rule718" type="connector" idref="#AutoShape 37"/>
        <o:r id="V:Rule719" type="connector" idref="#AutoShape 36"/>
        <o:r id="V:Rule720" type="connector" idref="#AutoShape 37"/>
        <o:r id="V:Rule721" type="connector" idref="#AutoShape 36"/>
        <o:r id="V:Rule722" type="connector" idref="#AutoShape 37"/>
        <o:r id="V:Rule723" type="connector" idref="#AutoShape 36"/>
        <o:r id="V:Rule724" type="connector" idref="#AutoShape 37"/>
        <o:r id="V:Rule725" type="connector" idref="#AutoShape 36"/>
        <o:r id="V:Rule726" type="connector" idref="#AutoShape 37"/>
        <o:r id="V:Rule727" type="connector" idref="#AutoShape 36"/>
        <o:r id="V:Rule728" type="connector" idref="#AutoShape 37"/>
        <o:r id="V:Rule729" type="connector" idref="#AutoShape 36"/>
        <o:r id="V:Rule730" type="connector" idref="#AutoShape 37"/>
        <o:r id="V:Rule731" type="connector" idref="#AutoShape 36"/>
        <o:r id="V:Rule732" type="connector" idref="#AutoShape 37"/>
        <o:r id="V:Rule733" type="connector" idref="#AutoShape 36"/>
        <o:r id="V:Rule734" type="connector" idref="#AutoShape 37"/>
        <o:r id="V:Rule735" type="connector" idref="#AutoShape 36"/>
        <o:r id="V:Rule736" type="connector" idref="#AutoShape 37"/>
        <o:r id="V:Rule737" type="connector" idref="#AutoShape 36"/>
        <o:r id="V:Rule738" type="connector" idref="#AutoShape 37"/>
        <o:r id="V:Rule739" type="connector" idref="#AutoShape 36"/>
        <o:r id="V:Rule740" type="connector" idref="#AutoShape 37"/>
        <o:r id="V:Rule741" type="connector" idref="#AutoShape 36"/>
        <o:r id="V:Rule742" type="connector" idref="#AutoShape 37"/>
        <o:r id="V:Rule743" type="connector" idref="#AutoShape 36"/>
        <o:r id="V:Rule744" type="connector" idref="#AutoShape 37"/>
        <o:r id="V:Rule745" type="connector" idref="#AutoShape 36"/>
        <o:r id="V:Rule746" type="connector" idref="#AutoShape 37"/>
        <o:r id="V:Rule747" type="connector" idref="#AutoShape 36"/>
        <o:r id="V:Rule748" type="connector" idref="#AutoShape 37"/>
        <o:r id="V:Rule749" type="connector" idref="#AutoShape 36"/>
        <o:r id="V:Rule750" type="connector" idref="#AutoShape 37"/>
        <o:r id="V:Rule751" type="connector" idref="#AutoShape 36"/>
        <o:r id="V:Rule752" type="connector" idref="#AutoShape 37"/>
        <o:r id="V:Rule753" type="connector" idref="#AutoShape 36"/>
        <o:r id="V:Rule754" type="connector" idref="#AutoShape 37"/>
        <o:r id="V:Rule755" type="connector" idref="#AutoShape 36"/>
        <o:r id="V:Rule756" type="connector" idref="#AutoShape 37"/>
        <o:r id="V:Rule757" type="connector" idref="#AutoShape 36"/>
        <o:r id="V:Rule758" type="connector" idref="#AutoShape 37"/>
        <o:r id="V:Rule759" type="connector" idref="#AutoShape 36"/>
        <o:r id="V:Rule760" type="connector" idref="#AutoShape 37"/>
        <o:r id="V:Rule761" type="connector" idref="#AutoShape 36"/>
        <o:r id="V:Rule762" type="connector" idref="#AutoShape 37"/>
        <o:r id="V:Rule763" type="connector" idref="#AutoShape 36"/>
        <o:r id="V:Rule764" type="connector" idref="#AutoShape 37"/>
        <o:r id="V:Rule765" type="connector" idref="#AutoShape 36"/>
        <o:r id="V:Rule766" type="connector" idref="#AutoShape 37"/>
        <o:r id="V:Rule767" type="connector" idref="#AutoShape 36"/>
        <o:r id="V:Rule768" type="connector" idref="#AutoShape 37"/>
        <o:r id="V:Rule769" type="connector" idref="#AutoShape 36"/>
        <o:r id="V:Rule770" type="connector" idref="#AutoShape 37"/>
        <o:r id="V:Rule771" type="connector" idref="#AutoShape 36"/>
        <o:r id="V:Rule772" type="connector" idref="#AutoShape 37"/>
        <o:r id="V:Rule773" type="connector" idref="#AutoShape 36"/>
        <o:r id="V:Rule774" type="connector" idref="#AutoShape 37"/>
        <o:r id="V:Rule775" type="connector" idref="#AutoShape 36"/>
        <o:r id="V:Rule776" type="connector" idref="#AutoShape 37"/>
        <o:r id="V:Rule777" type="connector" idref="#AutoShape 36"/>
        <o:r id="V:Rule778" type="connector" idref="#AutoShape 37"/>
        <o:r id="V:Rule779" type="connector" idref="#AutoShape 36"/>
        <o:r id="V:Rule780" type="connector" idref="#AutoShape 37"/>
        <o:r id="V:Rule781" type="connector" idref="#AutoShape 36"/>
        <o:r id="V:Rule782" type="connector" idref="#AutoShape 37"/>
        <o:r id="V:Rule783" type="connector" idref="#AutoShape 36"/>
        <o:r id="V:Rule784" type="connector" idref="#AutoShape 37"/>
        <o:r id="V:Rule785" type="connector" idref="#AutoShape 36"/>
        <o:r id="V:Rule786" type="connector" idref="#AutoShape 37"/>
        <o:r id="V:Rule787" type="connector" idref="#AutoShape 36"/>
        <o:r id="V:Rule788" type="connector" idref="#AutoShape 37"/>
        <o:r id="V:Rule789" type="connector" idref="#AutoShape 36"/>
        <o:r id="V:Rule790" type="connector" idref="#AutoShape 37"/>
        <o:r id="V:Rule791" type="connector" idref="#AutoShape 36"/>
        <o:r id="V:Rule792" type="connector" idref="#AutoShape 37"/>
        <o:r id="V:Rule793" type="connector" idref="#AutoShape 36"/>
        <o:r id="V:Rule794" type="connector" idref="#AutoShape 37"/>
        <o:r id="V:Rule795" type="connector" idref="#AutoShape 36"/>
        <o:r id="V:Rule796" type="connector" idref="#AutoShape 37"/>
        <o:r id="V:Rule797" type="connector" idref="#AutoShape 36"/>
        <o:r id="V:Rule798" type="connector" idref="#AutoShape 37"/>
        <o:r id="V:Rule799" type="connector" idref="#AutoShape 36"/>
        <o:r id="V:Rule800" type="connector" idref="#AutoShape 37"/>
        <o:r id="V:Rule801" type="connector" idref="#AutoShape 36"/>
        <o:r id="V:Rule802" type="connector" idref="#AutoShape 37"/>
        <o:r id="V:Rule803" type="connector" idref="#AutoShape 36"/>
        <o:r id="V:Rule804" type="connector" idref="#AutoShape 37"/>
        <o:r id="V:Rule805" type="connector" idref="#AutoShape 36"/>
        <o:r id="V:Rule806" type="connector" idref="#AutoShape 37"/>
        <o:r id="V:Rule807" type="connector" idref="#AutoShape 36"/>
        <o:r id="V:Rule808" type="connector" idref="#AutoShape 37"/>
        <o:r id="V:Rule809" type="connector" idref="#AutoShape 36"/>
        <o:r id="V:Rule810" type="connector" idref="#AutoShape 37"/>
        <o:r id="V:Rule811" type="connector" idref="#AutoShape 36"/>
        <o:r id="V:Rule812" type="connector" idref="#AutoShape 37"/>
        <o:r id="V:Rule813" type="connector" idref="#AutoShape 36"/>
        <o:r id="V:Rule814" type="connector" idref="#AutoShape 37"/>
        <o:r id="V:Rule815" type="connector" idref="#AutoShape 36"/>
        <o:r id="V:Rule816" type="connector" idref="#AutoShape 37"/>
        <o:r id="V:Rule817" type="connector" idref="#AutoShape 36"/>
        <o:r id="V:Rule818" type="connector" idref="#AutoShape 37"/>
        <o:r id="V:Rule819" type="connector" idref="#AutoShape 36"/>
        <o:r id="V:Rule820" type="connector" idref="#AutoShape 37"/>
        <o:r id="V:Rule821" type="connector" idref="#AutoShape 36"/>
        <o:r id="V:Rule822" type="connector" idref="#AutoShape 37"/>
        <o:r id="V:Rule823" type="connector" idref="#AutoShape 36"/>
        <o:r id="V:Rule824" type="connector" idref="#AutoShape 37"/>
        <o:r id="V:Rule825" type="connector" idref="#AutoShape 36"/>
        <o:r id="V:Rule826" type="connector" idref="#AutoShape 37"/>
        <o:r id="V:Rule827" type="connector" idref="#AutoShape 36"/>
        <o:r id="V:Rule828" type="connector" idref="#AutoShape 37"/>
        <o:r id="V:Rule829" type="connector" idref="#AutoShape 36"/>
        <o:r id="V:Rule830" type="connector" idref="#AutoShape 37"/>
        <o:r id="V:Rule831" type="connector" idref="#AutoShape 36"/>
        <o:r id="V:Rule832" type="connector" idref="#AutoShape 37"/>
        <o:r id="V:Rule833" type="connector" idref="#AutoShape 36"/>
        <o:r id="V:Rule834" type="connector" idref="#AutoShape 37"/>
        <o:r id="V:Rule835" type="connector" idref="#AutoShape 36"/>
        <o:r id="V:Rule836" type="connector" idref="#AutoShape 37"/>
        <o:r id="V:Rule837" type="connector" idref="#AutoShape 36"/>
        <o:r id="V:Rule838" type="connector" idref="#AutoShape 37"/>
        <o:r id="V:Rule839" type="connector" idref="#AutoShape 36"/>
        <o:r id="V:Rule840" type="connector" idref="#AutoShape 37"/>
        <o:r id="V:Rule841" type="connector" idref="#AutoShape 36"/>
        <o:r id="V:Rule842" type="connector" idref="#AutoShape 37"/>
        <o:r id="V:Rule843" type="connector" idref="#AutoShape 36"/>
        <o:r id="V:Rule844" type="connector" idref="#AutoShape 37"/>
        <o:r id="V:Rule845" type="connector" idref="#AutoShape 36"/>
        <o:r id="V:Rule846" type="connector" idref="#AutoShape 37"/>
        <o:r id="V:Rule847" type="connector" idref="#AutoShape 36"/>
        <o:r id="V:Rule848" type="connector" idref="#AutoShape 37"/>
        <o:r id="V:Rule849" type="connector" idref="#AutoShape 36"/>
        <o:r id="V:Rule850" type="connector" idref="#AutoShape 37"/>
        <o:r id="V:Rule851" type="connector" idref="#AutoShape 36"/>
        <o:r id="V:Rule852" type="connector" idref="#AutoShape 37"/>
        <o:r id="V:Rule853" type="connector" idref="#AutoShape 36"/>
        <o:r id="V:Rule854" type="connector" idref="#AutoShape 37"/>
        <o:r id="V:Rule855" type="connector" idref="#AutoShape 36"/>
        <o:r id="V:Rule856" type="connector" idref="#AutoShape 37"/>
        <o:r id="V:Rule857" type="connector" idref="#AutoShape 36"/>
        <o:r id="V:Rule858" type="connector" idref="#AutoShape 37"/>
        <o:r id="V:Rule859" type="connector" idref="#AutoShape 36"/>
        <o:r id="V:Rule860" type="connector" idref="#AutoShape 37"/>
        <o:r id="V:Rule861" type="connector" idref="#AutoShape 36"/>
        <o:r id="V:Rule862" type="connector" idref="#AutoShape 37"/>
        <o:r id="V:Rule863" type="connector" idref="#AutoShape 36"/>
        <o:r id="V:Rule864" type="connector" idref="#AutoShape 37"/>
        <o:r id="V:Rule865" type="connector" idref="#AutoShape 36"/>
        <o:r id="V:Rule866" type="connector" idref="#AutoShape 37"/>
        <o:r id="V:Rule867" type="connector" idref="#AutoShape 36"/>
        <o:r id="V:Rule868" type="connector" idref="#AutoShape 37"/>
        <o:r id="V:Rule869" type="connector" idref="#AutoShape 36"/>
        <o:r id="V:Rule870" type="connector" idref="#AutoShape 37"/>
        <o:r id="V:Rule871" type="connector" idref="#AutoShape 36"/>
        <o:r id="V:Rule872" type="connector" idref="#AutoShape 37"/>
        <o:r id="V:Rule873" type="connector" idref="#AutoShape 36"/>
        <o:r id="V:Rule874" type="connector" idref="#AutoShape 37"/>
        <o:r id="V:Rule875" type="connector" idref="#AutoShape 36"/>
        <o:r id="V:Rule876" type="connector" idref="#AutoShape 37"/>
        <o:r id="V:Rule877" type="connector" idref="#AutoShape 36"/>
        <o:r id="V:Rule878" type="connector" idref="#AutoShape 37"/>
        <o:r id="V:Rule879" type="connector" idref="#AutoShape 36"/>
        <o:r id="V:Rule880" type="connector" idref="#AutoShape 37"/>
        <o:r id="V:Rule881" type="connector" idref="#AutoShape 36"/>
        <o:r id="V:Rule882" type="connector" idref="#AutoShape 37"/>
        <o:r id="V:Rule883" type="connector" idref="#AutoShape 36"/>
        <o:r id="V:Rule884" type="connector" idref="#AutoShape 37"/>
        <o:r id="V:Rule885" type="connector" idref="#AutoShape 36"/>
        <o:r id="V:Rule886" type="connector" idref="#AutoShape 37"/>
        <o:r id="V:Rule887" type="connector" idref="#AutoShape 36"/>
        <o:r id="V:Rule888" type="connector" idref="#AutoShape 37"/>
        <o:r id="V:Rule889" type="connector" idref="#AutoShape 36"/>
        <o:r id="V:Rule890" type="connector" idref="#AutoShape 37"/>
        <o:r id="V:Rule891" type="connector" idref="#AutoShape 36"/>
        <o:r id="V:Rule892" type="connector" idref="#AutoShape 37"/>
        <o:r id="V:Rule893" type="connector" idref="#AutoShape 36"/>
        <o:r id="V:Rule894" type="connector" idref="#AutoShape 37"/>
        <o:r id="V:Rule895" type="connector" idref="#AutoShape 36"/>
        <o:r id="V:Rule896" type="connector" idref="#AutoShape 37"/>
        <o:r id="V:Rule897" type="connector" idref="#AutoShape 36"/>
        <o:r id="V:Rule898" type="connector" idref="#AutoShape 37"/>
        <o:r id="V:Rule899" type="connector" idref="#AutoShape 36"/>
        <o:r id="V:Rule900" type="connector" idref="#AutoShape 37"/>
        <o:r id="V:Rule901" type="connector" idref="#AutoShape 36"/>
        <o:r id="V:Rule902" type="connector" idref="#AutoShape 37"/>
        <o:r id="V:Rule903" type="connector" idref="#AutoShape 36"/>
        <o:r id="V:Rule904" type="connector" idref="#AutoShape 37"/>
        <o:r id="V:Rule905" type="connector" idref="#AutoShape 36"/>
        <o:r id="V:Rule906" type="connector" idref="#AutoShape 37"/>
        <o:r id="V:Rule907" type="connector" idref="#AutoShape 36"/>
        <o:r id="V:Rule908" type="connector" idref="#AutoShape 37"/>
        <o:r id="V:Rule909" type="connector" idref="#AutoShape 36"/>
        <o:r id="V:Rule910" type="connector" idref="#AutoShape 37"/>
        <o:r id="V:Rule911" type="connector" idref="#AutoShape 36"/>
        <o:r id="V:Rule912" type="connector" idref="#AutoShape 37"/>
        <o:r id="V:Rule913" type="connector" idref="#AutoShape 36"/>
        <o:r id="V:Rule914" type="connector" idref="#AutoShape 37"/>
        <o:r id="V:Rule915" type="connector" idref="#AutoShape 36"/>
        <o:r id="V:Rule916" type="connector" idref="#AutoShape 37"/>
        <o:r id="V:Rule917" type="connector" idref="#AutoShape 36"/>
        <o:r id="V:Rule918" type="connector" idref="#AutoShape 37"/>
        <o:r id="V:Rule919" type="connector" idref="#AutoShape 36"/>
        <o:r id="V:Rule920" type="connector" idref="#AutoShape 37"/>
        <o:r id="V:Rule921" type="connector" idref="#AutoShape 36"/>
        <o:r id="V:Rule922" type="connector" idref="#AutoShape 37"/>
        <o:r id="V:Rule923" type="connector" idref="#AutoShape 36"/>
        <o:r id="V:Rule924" type="connector" idref="#AutoShape 37"/>
        <o:r id="V:Rule925" type="connector" idref="#AutoShape 36"/>
        <o:r id="V:Rule926" type="connector" idref="#AutoShape 37"/>
        <o:r id="V:Rule927" type="connector" idref="#AutoShape 36"/>
        <o:r id="V:Rule928" type="connector" idref="#AutoShape 37"/>
        <o:r id="V:Rule929" type="connector" idref="#AutoShape 36"/>
        <o:r id="V:Rule930" type="connector" idref="#AutoShape 37"/>
        <o:r id="V:Rule931" type="connector" idref="#AutoShape 36"/>
        <o:r id="V:Rule932" type="connector" idref="#AutoShape 37"/>
        <o:r id="V:Rule933" type="connector" idref="#AutoShape 36"/>
        <o:r id="V:Rule934" type="connector" idref="#AutoShape 37"/>
        <o:r id="V:Rule935" type="connector" idref="#AutoShape 36"/>
        <o:r id="V:Rule936" type="connector" idref="#AutoShape 37"/>
        <o:r id="V:Rule937" type="connector" idref="#AutoShape 36"/>
        <o:r id="V:Rule938" type="connector" idref="#AutoShape 37"/>
        <o:r id="V:Rule939" type="connector" idref="#AutoShape 36"/>
        <o:r id="V:Rule940" type="connector" idref="#AutoShape 37"/>
        <o:r id="V:Rule941" type="connector" idref="#AutoShape 36"/>
        <o:r id="V:Rule942" type="connector" idref="#AutoShape 37"/>
        <o:r id="V:Rule943" type="connector" idref="#AutoShape 36"/>
        <o:r id="V:Rule944" type="connector" idref="#AutoShape 37"/>
        <o:r id="V:Rule945" type="connector" idref="#AutoShape 36"/>
        <o:r id="V:Rule946" type="connector" idref="#AutoShape 37"/>
        <o:r id="V:Rule947" type="connector" idref="#AutoShape 36"/>
        <o:r id="V:Rule948" type="connector" idref="#AutoShape 37"/>
        <o:r id="V:Rule949" type="connector" idref="#AutoShape 36"/>
        <o:r id="V:Rule950" type="connector" idref="#AutoShape 37"/>
        <o:r id="V:Rule951" type="connector" idref="#AutoShape 36"/>
        <o:r id="V:Rule952" type="connector" idref="#AutoShape 37"/>
        <o:r id="V:Rule953" type="connector" idref="#AutoShape 36"/>
        <o:r id="V:Rule954" type="connector" idref="#AutoShape 37"/>
        <o:r id="V:Rule955" type="connector" idref="#AutoShape 36"/>
        <o:r id="V:Rule956" type="connector" idref="#AutoShape 37"/>
        <o:r id="V:Rule957" type="connector" idref="#AutoShape 36"/>
        <o:r id="V:Rule958" type="connector" idref="#AutoShape 37"/>
        <o:r id="V:Rule959" type="connector" idref="#AutoShape 36"/>
        <o:r id="V:Rule960" type="connector" idref="#AutoShape 37"/>
        <o:r id="V:Rule961" type="connector" idref="#AutoShape 36"/>
        <o:r id="V:Rule962" type="connector" idref="#AutoShape 37"/>
        <o:r id="V:Rule963" type="connector" idref="#AutoShape 36"/>
        <o:r id="V:Rule964" type="connector" idref="#AutoShape 37"/>
        <o:r id="V:Rule965" type="connector" idref="#AutoShape 36"/>
        <o:r id="V:Rule966" type="connector" idref="#AutoShape 37"/>
        <o:r id="V:Rule967" type="connector" idref="#AutoShape 36"/>
        <o:r id="V:Rule968" type="connector" idref="#AutoShape 37"/>
        <o:r id="V:Rule969" type="connector" idref="#AutoShape 36"/>
        <o:r id="V:Rule970" type="connector" idref="#AutoShape 37"/>
        <o:r id="V:Rule971" type="connector" idref="#AutoShape 36"/>
        <o:r id="V:Rule972" type="connector" idref="#AutoShape 37"/>
        <o:r id="V:Rule973" type="connector" idref="#AutoShape 36"/>
        <o:r id="V:Rule974" type="connector" idref="#AutoShape 37"/>
        <o:r id="V:Rule975" type="connector" idref="#AutoShape 36"/>
        <o:r id="V:Rule976" type="connector" idref="#AutoShape 37"/>
        <o:r id="V:Rule977" type="connector" idref="#AutoShape 36"/>
        <o:r id="V:Rule978" type="connector" idref="#AutoShape 37"/>
        <o:r id="V:Rule979" type="connector" idref="#AutoShape 36"/>
        <o:r id="V:Rule980" type="connector" idref="#AutoShape 37"/>
        <o:r id="V:Rule981" type="connector" idref="#AutoShape 36"/>
        <o:r id="V:Rule982" type="connector" idref="#AutoShape 37"/>
        <o:r id="V:Rule983" type="connector" idref="#AutoShape 36"/>
        <o:r id="V:Rule984" type="connector" idref="#AutoShape 37"/>
        <o:r id="V:Rule985" type="connector" idref="#AutoShape 36"/>
        <o:r id="V:Rule986" type="connector" idref="#AutoShape 37"/>
        <o:r id="V:Rule987" type="connector" idref="#AutoShape 36"/>
        <o:r id="V:Rule988" type="connector" idref="#AutoShape 37"/>
        <o:r id="V:Rule989" type="connector" idref="#AutoShape 36"/>
        <o:r id="V:Rule990" type="connector" idref="#AutoShape 37"/>
        <o:r id="V:Rule991" type="connector" idref="#AutoShape 36"/>
        <o:r id="V:Rule992" type="connector" idref="#AutoShape 37"/>
        <o:r id="V:Rule993" type="connector" idref="#AutoShape 36"/>
        <o:r id="V:Rule994" type="connector" idref="#AutoShape 37"/>
        <o:r id="V:Rule995" type="connector" idref="#AutoShape 36"/>
        <o:r id="V:Rule996" type="connector" idref="#AutoShape 37"/>
        <o:r id="V:Rule997" type="connector" idref="#AutoShape 36"/>
        <o:r id="V:Rule998" type="connector" idref="#AutoShape 37"/>
        <o:r id="V:Rule999" type="connector" idref="#AutoShape 36"/>
        <o:r id="V:Rule1000" type="connector" idref="#AutoShape 37"/>
        <o:r id="V:Rule1001" type="connector" idref="#AutoShape 36"/>
        <o:r id="V:Rule1002" type="connector" idref="#AutoShape 37"/>
        <o:r id="V:Rule1003" type="connector" idref="#AutoShape 36"/>
        <o:r id="V:Rule1004" type="connector" idref="#AutoShape 37"/>
        <o:r id="V:Rule1005" type="connector" idref="#AutoShape 36"/>
        <o:r id="V:Rule1006" type="connector" idref="#AutoShape 37"/>
        <o:r id="V:Rule1007" type="connector" idref="#AutoShape 36"/>
        <o:r id="V:Rule1008" type="connector" idref="#AutoShape 37"/>
        <o:r id="V:Rule1009" type="connector" idref="#AutoShape 36"/>
        <o:r id="V:Rule1010" type="connector" idref="#AutoShape 37"/>
        <o:r id="V:Rule1011" type="connector" idref="#AutoShape 36"/>
        <o:r id="V:Rule1012" type="connector" idref="#AutoShape 37"/>
        <o:r id="V:Rule1013" type="connector" idref="#AutoShape 36"/>
        <o:r id="V:Rule1014" type="connector" idref="#AutoShape 37"/>
        <o:r id="V:Rule1015" type="connector" idref="#AutoShape 36"/>
        <o:r id="V:Rule1016" type="connector" idref="#AutoShape 37"/>
        <o:r id="V:Rule1017" type="connector" idref="#AutoShape 36"/>
        <o:r id="V:Rule1018" type="connector" idref="#AutoShape 37"/>
        <o:r id="V:Rule1019" type="connector" idref="#AutoShape 36"/>
        <o:r id="V:Rule1020" type="connector" idref="#AutoShape 37"/>
        <o:r id="V:Rule1021" type="connector" idref="#AutoShape 36"/>
        <o:r id="V:Rule1022" type="connector" idref="#AutoShape 37"/>
        <o:r id="V:Rule1023" type="connector" idref="#AutoShape 36"/>
        <o:r id="V:Rule1024" type="connector" idref="#AutoShape 37"/>
        <o:r id="V:Rule1025" type="connector" idref="#AutoShape 36"/>
        <o:r id="V:Rule1026" type="connector" idref="#AutoShape 37"/>
        <o:r id="V:Rule1027" type="connector" idref="#AutoShape 36"/>
        <o:r id="V:Rule1028" type="connector" idref="#AutoShape 37"/>
        <o:r id="V:Rule1029" type="connector" idref="#AutoShape 36"/>
        <o:r id="V:Rule1030" type="connector" idref="#AutoShape 37"/>
        <o:r id="V:Rule1031" type="connector" idref="#AutoShape 36"/>
        <o:r id="V:Rule1032" type="connector" idref="#AutoShape 37"/>
        <o:r id="V:Rule1033" type="connector" idref="#AutoShape 36"/>
        <o:r id="V:Rule1034" type="connector" idref="#AutoShape 37"/>
        <o:r id="V:Rule1035" type="connector" idref="#AutoShape 36"/>
        <o:r id="V:Rule1036" type="connector" idref="#AutoShape 37"/>
        <o:r id="V:Rule1037" type="connector" idref="#AutoShape 36"/>
        <o:r id="V:Rule1038" type="connector" idref="#AutoShape 37"/>
        <o:r id="V:Rule1039" type="connector" idref="#AutoShape 36"/>
        <o:r id="V:Rule1040" type="connector" idref="#AutoShape 37"/>
        <o:r id="V:Rule1041" type="connector" idref="#AutoShape 36"/>
        <o:r id="V:Rule1042" type="connector" idref="#AutoShape 37"/>
        <o:r id="V:Rule1043" type="connector" idref="#AutoShape 36"/>
        <o:r id="V:Rule1044" type="connector" idref="#AutoShape 37"/>
        <o:r id="V:Rule1045" type="connector" idref="#AutoShape 36"/>
        <o:r id="V:Rule1046" type="connector" idref="#AutoShape 37"/>
        <o:r id="V:Rule1047" type="connector" idref="#AutoShape 36"/>
        <o:r id="V:Rule1048" type="connector" idref="#AutoShape 37"/>
        <o:r id="V:Rule1049" type="connector" idref="#AutoShape 36"/>
        <o:r id="V:Rule1050" type="connector" idref="#AutoShape 37"/>
        <o:r id="V:Rule1051" type="connector" idref="#AutoShape 36"/>
        <o:r id="V:Rule1052" type="connector" idref="#AutoShape 37"/>
        <o:r id="V:Rule1053" type="connector" idref="#AutoShape 36"/>
        <o:r id="V:Rule1054" type="connector" idref="#AutoShape 37"/>
        <o:r id="V:Rule1055" type="connector" idref="#AutoShape 36"/>
        <o:r id="V:Rule1056" type="connector" idref="#AutoShape 37"/>
        <o:r id="V:Rule1057" type="connector" idref="#AutoShape 36"/>
        <o:r id="V:Rule1058" type="connector" idref="#AutoShape 37"/>
        <o:r id="V:Rule1059" type="connector" idref="#AutoShape 36"/>
        <o:r id="V:Rule1060" type="connector" idref="#AutoShape 37"/>
        <o:r id="V:Rule1061" type="connector" idref="#AutoShape 36"/>
        <o:r id="V:Rule1062" type="connector" idref="#AutoShape 37"/>
        <o:r id="V:Rule1063" type="connector" idref="#AutoShape 36"/>
        <o:r id="V:Rule1064" type="connector" idref="#AutoShape 37"/>
        <o:r id="V:Rule1065" type="connector" idref="#AutoShape 36"/>
        <o:r id="V:Rule1066" type="connector" idref="#AutoShape 37"/>
        <o:r id="V:Rule1067" type="connector" idref="#AutoShape 36"/>
        <o:r id="V:Rule1068" type="connector" idref="#AutoShape 37"/>
        <o:r id="V:Rule1069" type="connector" idref="#AutoShape 36"/>
        <o:r id="V:Rule1070" type="connector" idref="#AutoShape 37"/>
        <o:r id="V:Rule1071" type="connector" idref="#AutoShape 36"/>
        <o:r id="V:Rule1072" type="connector" idref="#AutoShape 37"/>
        <o:r id="V:Rule1073" type="connector" idref="#AutoShape 36"/>
        <o:r id="V:Rule1074" type="connector" idref="#AutoShape 37"/>
        <o:r id="V:Rule1075" type="connector" idref="#AutoShape 36"/>
        <o:r id="V:Rule1076" type="connector" idref="#AutoShape 37"/>
        <o:r id="V:Rule1077" type="connector" idref="#AutoShape 36"/>
        <o:r id="V:Rule1078" type="connector" idref="#AutoShape 37"/>
        <o:r id="V:Rule1079" type="connector" idref="#AutoShape 36"/>
        <o:r id="V:Rule1080" type="connector" idref="#AutoShape 37"/>
        <o:r id="V:Rule1081" type="connector" idref="#AutoShape 36"/>
        <o:r id="V:Rule1082" type="connector" idref="#AutoShape 37"/>
        <o:r id="V:Rule1083" type="connector" idref="#AutoShape 36"/>
        <o:r id="V:Rule1084" type="connector" idref="#AutoShape 37"/>
        <o:r id="V:Rule1085" type="connector" idref="#AutoShape 36"/>
        <o:r id="V:Rule1086" type="connector" idref="#AutoShape 37"/>
        <o:r id="V:Rule1087" type="connector" idref="#AutoShape 36"/>
        <o:r id="V:Rule1088" type="connector" idref="#AutoShape 37"/>
        <o:r id="V:Rule1089" type="connector" idref="#AutoShape 36"/>
        <o:r id="V:Rule1090" type="connector" idref="#AutoShape 37"/>
        <o:r id="V:Rule1091" type="connector" idref="#AutoShape 36"/>
        <o:r id="V:Rule1092" type="connector" idref="#AutoShape 37"/>
        <o:r id="V:Rule1093" type="connector" idref="#AutoShape 36"/>
        <o:r id="V:Rule1094" type="connector" idref="#AutoShape 37"/>
        <o:r id="V:Rule1095" type="connector" idref="#AutoShape 36"/>
        <o:r id="V:Rule1096" type="connector" idref="#AutoShape 37"/>
        <o:r id="V:Rule1097" type="connector" idref="#AutoShape 36"/>
        <o:r id="V:Rule1098" type="connector" idref="#AutoShape 37"/>
        <o:r id="V:Rule1099" type="connector" idref="#AutoShape 36"/>
        <o:r id="V:Rule1100" type="connector" idref="#AutoShape 37"/>
        <o:r id="V:Rule1101" type="connector" idref="#AutoShape 36"/>
        <o:r id="V:Rule1102" type="connector" idref="#AutoShape 37"/>
        <o:r id="V:Rule1103" type="connector" idref="#AutoShape 36"/>
        <o:r id="V:Rule1104" type="connector" idref="#AutoShape 37"/>
        <o:r id="V:Rule1105" type="connector" idref="#AutoShape 36"/>
        <o:r id="V:Rule1106" type="connector" idref="#AutoShape 37"/>
        <o:r id="V:Rule1107" type="connector" idref="#AutoShape 36"/>
        <o:r id="V:Rule1108" type="connector" idref="#AutoShape 37"/>
        <o:r id="V:Rule1109" type="connector" idref="#AutoShape 36"/>
        <o:r id="V:Rule1110" type="connector" idref="#AutoShape 37"/>
        <o:r id="V:Rule1111" type="connector" idref="#AutoShape 36"/>
        <o:r id="V:Rule1112" type="connector" idref="#AutoShape 37"/>
        <o:r id="V:Rule1113" type="connector" idref="#AutoShape 36"/>
        <o:r id="V:Rule1114" type="connector" idref="#AutoShape 37"/>
        <o:r id="V:Rule1115" type="connector" idref="#AutoShape 36"/>
        <o:r id="V:Rule1116" type="connector" idref="#AutoShape 37"/>
        <o:r id="V:Rule1117" type="connector" idref="#AutoShape 36"/>
        <o:r id="V:Rule1118" type="connector" idref="#AutoShape 37"/>
        <o:r id="V:Rule1119" type="connector" idref="#AutoShape 36"/>
        <o:r id="V:Rule1120" type="connector" idref="#AutoShape 37"/>
        <o:r id="V:Rule1121" type="connector" idref="#AutoShape 36"/>
        <o:r id="V:Rule1122" type="connector" idref="#AutoShape 37"/>
        <o:r id="V:Rule1123" type="connector" idref="#AutoShape 36"/>
        <o:r id="V:Rule1124" type="connector" idref="#AutoShape 37"/>
        <o:r id="V:Rule1125" type="connector" idref="#AutoShape 36"/>
        <o:r id="V:Rule1126" type="connector" idref="#AutoShape 37"/>
        <o:r id="V:Rule1127" type="connector" idref="#AutoShape 36"/>
        <o:r id="V:Rule1128" type="connector" idref="#AutoShape 37"/>
        <o:r id="V:Rule1129" type="connector" idref="#AutoShape 36"/>
        <o:r id="V:Rule1130" type="connector" idref="#AutoShape 37"/>
        <o:r id="V:Rule1131" type="connector" idref="#AutoShape 36"/>
        <o:r id="V:Rule1132" type="connector" idref="#AutoShape 37"/>
        <o:r id="V:Rule1133" type="connector" idref="#AutoShape 36"/>
        <o:r id="V:Rule1134" type="connector" idref="#AutoShape 37"/>
        <o:r id="V:Rule1135" type="connector" idref="#AutoShape 36"/>
        <o:r id="V:Rule1136" type="connector" idref="#AutoShape 37"/>
        <o:r id="V:Rule1137" type="connector" idref="#AutoShape 36"/>
        <o:r id="V:Rule1138" type="connector" idref="#AutoShape 37"/>
        <o:r id="V:Rule1139" type="connector" idref="#AutoShape 36"/>
        <o:r id="V:Rule1140" type="connector" idref="#AutoShape 37"/>
        <o:r id="V:Rule1141" type="connector" idref="#AutoShape 36"/>
        <o:r id="V:Rule1142" type="connector" idref="#AutoShape 37"/>
        <o:r id="V:Rule1143" type="connector" idref="#AutoShape 36"/>
        <o:r id="V:Rule1144" type="connector" idref="#AutoShape 37"/>
        <o:r id="V:Rule1145" type="connector" idref="#AutoShape 36"/>
        <o:r id="V:Rule1146" type="connector" idref="#AutoShape 37"/>
        <o:r id="V:Rule1147" type="connector" idref="#AutoShape 36"/>
        <o:r id="V:Rule1148" type="connector" idref="#AutoShape 37"/>
        <o:r id="V:Rule1149" type="connector" idref="#AutoShape 36"/>
        <o:r id="V:Rule1150" type="connector" idref="#AutoShape 37"/>
        <o:r id="V:Rule1151" type="connector" idref="#AutoShape 36"/>
        <o:r id="V:Rule1152" type="connector" idref="#AutoShape 37"/>
        <o:r id="V:Rule1153" type="connector" idref="#AutoShape 36"/>
        <o:r id="V:Rule1154" type="connector" idref="#AutoShape 37"/>
        <o:r id="V:Rule1155" type="connector" idref="#AutoShape 36"/>
        <o:r id="V:Rule1156" type="connector" idref="#AutoShape 37"/>
        <o:r id="V:Rule1157" type="connector" idref="#AutoShape 36"/>
        <o:r id="V:Rule1158" type="connector" idref="#AutoShape 37"/>
        <o:r id="V:Rule1159" type="connector" idref="#AutoShape 36"/>
        <o:r id="V:Rule1160" type="connector" idref="#AutoShape 37"/>
        <o:r id="V:Rule1161" type="connector" idref="#AutoShape 36"/>
        <o:r id="V:Rule1162" type="connector" idref="#AutoShape 37"/>
        <o:r id="V:Rule1163" type="connector" idref="#AutoShape 36"/>
        <o:r id="V:Rule1164" type="connector" idref="#AutoShape 37"/>
        <o:r id="V:Rule1165" type="connector" idref="#AutoShape 36"/>
        <o:r id="V:Rule1166" type="connector" idref="#AutoShape 37"/>
        <o:r id="V:Rule1167" type="connector" idref="#AutoShape 36"/>
        <o:r id="V:Rule1168" type="connector" idref="#AutoShape 37"/>
        <o:r id="V:Rule1169" type="connector" idref="#AutoShape 36"/>
        <o:r id="V:Rule1170" type="connector" idref="#AutoShape 37"/>
        <o:r id="V:Rule1171" type="connector" idref="#AutoShape 36"/>
        <o:r id="V:Rule1172" type="connector" idref="#AutoShape 37"/>
        <o:r id="V:Rule1173" type="connector" idref="#AutoShape 36"/>
        <o:r id="V:Rule1174" type="connector" idref="#AutoShape 37"/>
        <o:r id="V:Rule1175" type="connector" idref="#AutoShape 36"/>
        <o:r id="V:Rule1176" type="connector" idref="#AutoShape 37"/>
        <o:r id="V:Rule1177" type="connector" idref="#AutoShape 36"/>
        <o:r id="V:Rule1178" type="connector" idref="#AutoShape 37"/>
        <o:r id="V:Rule1179" type="connector" idref="#AutoShape 36"/>
        <o:r id="V:Rule1180" type="connector" idref="#AutoShape 37"/>
        <o:r id="V:Rule1181" type="connector" idref="#AutoShape 36"/>
        <o:r id="V:Rule1182" type="connector" idref="#AutoShape 37"/>
        <o:r id="V:Rule1183" type="connector" idref="#AutoShape 36"/>
        <o:r id="V:Rule1184" type="connector" idref="#AutoShape 37"/>
        <o:r id="V:Rule1185" type="connector" idref="#AutoShape 36"/>
        <o:r id="V:Rule1186" type="connector" idref="#AutoShape 37"/>
        <o:r id="V:Rule1187" type="connector" idref="#AutoShape 36"/>
        <o:r id="V:Rule1188" type="connector" idref="#AutoShape 37"/>
        <o:r id="V:Rule1189" type="connector" idref="#AutoShape 36"/>
        <o:r id="V:Rule1190" type="connector" idref="#AutoShape 37"/>
        <o:r id="V:Rule1191" type="connector" idref="#AutoShape 36"/>
        <o:r id="V:Rule1192" type="connector" idref="#AutoShape 37"/>
        <o:r id="V:Rule1193" type="connector" idref="#AutoShape 36"/>
        <o:r id="V:Rule1194" type="connector" idref="#AutoShape 37"/>
        <o:r id="V:Rule1195" type="connector" idref="#AutoShape 36"/>
        <o:r id="V:Rule1196" type="connector" idref="#AutoShape 37"/>
        <o:r id="V:Rule1197" type="connector" idref="#AutoShape 36"/>
        <o:r id="V:Rule1198" type="connector" idref="#AutoShape 37"/>
        <o:r id="V:Rule1199" type="connector" idref="#AutoShape 36"/>
        <o:r id="V:Rule1200" type="connector" idref="#AutoShape 37"/>
        <o:r id="V:Rule1201" type="connector" idref="#AutoShape 36"/>
        <o:r id="V:Rule1202" type="connector" idref="#AutoShape 37"/>
        <o:r id="V:Rule1203" type="connector" idref="#AutoShape 36"/>
        <o:r id="V:Rule1204" type="connector" idref="#AutoShape 37"/>
        <o:r id="V:Rule1205" type="connector" idref="#AutoShape 36"/>
        <o:r id="V:Rule1206" type="connector" idref="#AutoShape 37"/>
        <o:r id="V:Rule1207" type="connector" idref="#AutoShape 36"/>
        <o:r id="V:Rule1208" type="connector" idref="#AutoShape 37"/>
        <o:r id="V:Rule1209" type="connector" idref="#AutoShape 36"/>
        <o:r id="V:Rule1210" type="connector" idref="#AutoShape 37"/>
        <o:r id="V:Rule1211" type="connector" idref="#AutoShape 36"/>
        <o:r id="V:Rule1212" type="connector" idref="#AutoShape 37"/>
        <o:r id="V:Rule1213" type="connector" idref="#AutoShape 36"/>
        <o:r id="V:Rule1214" type="connector" idref="#AutoShape 37"/>
        <o:r id="V:Rule1215" type="connector" idref="#AutoShape 36"/>
        <o:r id="V:Rule1216" type="connector" idref="#AutoShape 37"/>
        <o:r id="V:Rule1217" type="connector" idref="#AutoShape 36"/>
        <o:r id="V:Rule1218" type="connector" idref="#AutoShape 37"/>
        <o:r id="V:Rule1219" type="connector" idref="#AutoShape 36"/>
        <o:r id="V:Rule1220" type="connector" idref="#AutoShape 37"/>
        <o:r id="V:Rule1221" type="connector" idref="#AutoShape 36"/>
        <o:r id="V:Rule1222" type="connector" idref="#AutoShape 37"/>
        <o:r id="V:Rule1223" type="connector" idref="#AutoShape 36"/>
        <o:r id="V:Rule1224" type="connector" idref="#AutoShape 37"/>
        <o:r id="V:Rule1225" type="connector" idref="#AutoShape 36"/>
        <o:r id="V:Rule1226" type="connector" idref="#AutoShape 37"/>
        <o:r id="V:Rule1227" type="connector" idref="#AutoShape 36"/>
        <o:r id="V:Rule1228" type="connector" idref="#AutoShape 37"/>
        <o:r id="V:Rule1229" type="connector" idref="#AutoShape 36"/>
        <o:r id="V:Rule1230" type="connector" idref="#AutoShape 37"/>
        <o:r id="V:Rule1231" type="connector" idref="#AutoShape 36"/>
        <o:r id="V:Rule1232" type="connector" idref="#AutoShape 37"/>
        <o:r id="V:Rule1233" type="connector" idref="#AutoShape 36"/>
        <o:r id="V:Rule1234" type="connector" idref="#AutoShape 37"/>
        <o:r id="V:Rule1235" type="connector" idref="#AutoShape 36"/>
        <o:r id="V:Rule1236" type="connector" idref="#AutoShape 37"/>
        <o:r id="V:Rule1237" type="connector" idref="#AutoShape 36"/>
        <o:r id="V:Rule1238" type="connector" idref="#AutoShape 37"/>
        <o:r id="V:Rule1239" type="connector" idref="#AutoShape 36"/>
        <o:r id="V:Rule1240" type="connector" idref="#AutoShape 37"/>
        <o:r id="V:Rule1241" type="connector" idref="#AutoShape 36"/>
        <o:r id="V:Rule1242" type="connector" idref="#AutoShape 37"/>
        <o:r id="V:Rule1243" type="connector" idref="#AutoShape 36"/>
        <o:r id="V:Rule1244" type="connector" idref="#AutoShape 37"/>
        <o:r id="V:Rule1245" type="connector" idref="#AutoShape 36"/>
        <o:r id="V:Rule1246" type="connector" idref="#AutoShape 37"/>
        <o:r id="V:Rule1247" type="connector" idref="#AutoShape 36"/>
        <o:r id="V:Rule1248" type="connector" idref="#AutoShape 37"/>
        <o:r id="V:Rule1249" type="connector" idref="#AutoShape 36"/>
        <o:r id="V:Rule1250" type="connector" idref="#AutoShape 37"/>
        <o:r id="V:Rule1251" type="connector" idref="#AutoShape 36"/>
        <o:r id="V:Rule1252" type="connector" idref="#AutoShape 37"/>
        <o:r id="V:Rule1253" type="connector" idref="#AutoShape 36"/>
        <o:r id="V:Rule1254" type="connector" idref="#AutoShape 37"/>
        <o:r id="V:Rule1255" type="connector" idref="#AutoShape 36"/>
        <o:r id="V:Rule1256" type="connector" idref="#AutoShape 37"/>
        <o:r id="V:Rule1257" type="connector" idref="#AutoShape 36"/>
        <o:r id="V:Rule1258" type="connector" idref="#AutoShape 37"/>
        <o:r id="V:Rule1259" type="connector" idref="#AutoShape 36"/>
        <o:r id="V:Rule1260" type="connector" idref="#AutoShape 37"/>
        <o:r id="V:Rule1261" type="connector" idref="#AutoShape 36"/>
        <o:r id="V:Rule1262" type="connector" idref="#AutoShape 37"/>
        <o:r id="V:Rule1263" type="connector" idref="#AutoShape 36"/>
        <o:r id="V:Rule1264" type="connector" idref="#AutoShape 37"/>
        <o:r id="V:Rule1265" type="connector" idref="#AutoShape 36"/>
        <o:r id="V:Rule1266" type="connector" idref="#AutoShape 37"/>
        <o:r id="V:Rule1267" type="connector" idref="#AutoShape 36"/>
        <o:r id="V:Rule1268" type="connector" idref="#AutoShape 37"/>
        <o:r id="V:Rule1269" type="connector" idref="#AutoShape 36"/>
        <o:r id="V:Rule1270" type="connector" idref="#AutoShape 37"/>
        <o:r id="V:Rule1271" type="connector" idref="#AutoShape 36"/>
        <o:r id="V:Rule1272" type="connector" idref="#AutoShape 37"/>
        <o:r id="V:Rule1273" type="connector" idref="#AutoShape 36"/>
        <o:r id="V:Rule1274" type="connector" idref="#AutoShape 37"/>
        <o:r id="V:Rule1275" type="connector" idref="#AutoShape 36"/>
        <o:r id="V:Rule1276" type="connector" idref="#AutoShape 37"/>
        <o:r id="V:Rule1277" type="connector" idref="#AutoShape 36"/>
        <o:r id="V:Rule1278" type="connector" idref="#AutoShape 37"/>
        <o:r id="V:Rule1279" type="connector" idref="#AutoShape 36"/>
        <o:r id="V:Rule1280" type="connector" idref="#AutoShape 37"/>
        <o:r id="V:Rule1281" type="connector" idref="#AutoShape 36"/>
        <o:r id="V:Rule1282" type="connector" idref="#AutoShape 37"/>
        <o:r id="V:Rule1283" type="connector" idref="#AutoShape 36"/>
        <o:r id="V:Rule1284" type="connector" idref="#AutoShape 37"/>
        <o:r id="V:Rule1285" type="connector" idref="#AutoShape 36"/>
        <o:r id="V:Rule1286" type="connector" idref="#AutoShape 37"/>
        <o:r id="V:Rule1287" type="connector" idref="#AutoShape 36"/>
        <o:r id="V:Rule1288" type="connector" idref="#AutoShape 37"/>
        <o:r id="V:Rule1289" type="connector" idref="#AutoShape 36"/>
        <o:r id="V:Rule1290" type="connector" idref="#AutoShape 37"/>
        <o:r id="V:Rule1291" type="connector" idref="#AutoShape 36"/>
        <o:r id="V:Rule1292" type="connector" idref="#AutoShape 37"/>
        <o:r id="V:Rule1293" type="connector" idref="#AutoShape 36"/>
        <o:r id="V:Rule1294" type="connector" idref="#AutoShape 37"/>
        <o:r id="V:Rule1295" type="connector" idref="#AutoShape 36"/>
        <o:r id="V:Rule1296" type="connector" idref="#AutoShape 37"/>
        <o:r id="V:Rule1297" type="connector" idref="#AutoShape 36"/>
        <o:r id="V:Rule1298" type="connector" idref="#AutoShape 37"/>
        <o:r id="V:Rule1299" type="connector" idref="#AutoShape 36"/>
        <o:r id="V:Rule1300" type="connector" idref="#AutoShape 37"/>
        <o:r id="V:Rule1301" type="connector" idref="#AutoShape 36"/>
        <o:r id="V:Rule1302" type="connector" idref="#AutoShape 37"/>
        <o:r id="V:Rule1303" type="connector" idref="#AutoShape 36"/>
        <o:r id="V:Rule1304" type="connector" idref="#AutoShape 37"/>
        <o:r id="V:Rule1305" type="connector" idref="#AutoShape 36"/>
        <o:r id="V:Rule1306" type="connector" idref="#AutoShape 37"/>
        <o:r id="V:Rule1307" type="connector" idref="#AutoShape 36"/>
        <o:r id="V:Rule1308" type="connector" idref="#AutoShape 37"/>
        <o:r id="V:Rule1309" type="connector" idref="#AutoShape 36"/>
        <o:r id="V:Rule1310" type="connector" idref="#AutoShape 37"/>
        <o:r id="V:Rule1311" type="connector" idref="#AutoShape 36"/>
        <o:r id="V:Rule1312" type="connector" idref="#AutoShape 37"/>
        <o:r id="V:Rule1313" type="connector" idref="#AutoShape 36"/>
        <o:r id="V:Rule1314" type="connector" idref="#AutoShape 37"/>
        <o:r id="V:Rule1315" type="connector" idref="#AutoShape 36"/>
        <o:r id="V:Rule1316" type="connector" idref="#AutoShape 37"/>
        <o:r id="V:Rule1317" type="connector" idref="#AutoShape 36"/>
        <o:r id="V:Rule1318" type="connector" idref="#AutoShape 37"/>
        <o:r id="V:Rule1319" type="connector" idref="#AutoShape 36"/>
        <o:r id="V:Rule1320" type="connector" idref="#AutoShape 37"/>
        <o:r id="V:Rule1321" type="connector" idref="#AutoShape 36"/>
        <o:r id="V:Rule1322" type="connector" idref="#AutoShape 37"/>
        <o:r id="V:Rule1323" type="connector" idref="#AutoShape 36"/>
        <o:r id="V:Rule1324" type="connector" idref="#AutoShape 37"/>
        <o:r id="V:Rule1325" type="connector" idref="#AutoShape 36"/>
        <o:r id="V:Rule1326" type="connector" idref="#AutoShape 37"/>
        <o:r id="V:Rule1327" type="connector" idref="#AutoShape 36"/>
        <o:r id="V:Rule1328" type="connector" idref="#AutoShape 37"/>
        <o:r id="V:Rule1329" type="connector" idref="#AutoShape 36"/>
        <o:r id="V:Rule1330" type="connector" idref="#AutoShape 37"/>
        <o:r id="V:Rule1331" type="connector" idref="#AutoShape 36"/>
        <o:r id="V:Rule1332" type="connector" idref="#AutoShape 37"/>
        <o:r id="V:Rule1333" type="connector" idref="#AutoShape 36"/>
        <o:r id="V:Rule1334" type="connector" idref="#AutoShape 37"/>
        <o:r id="V:Rule1335" type="connector" idref="#AutoShape 36"/>
        <o:r id="V:Rule1336" type="connector" idref="#AutoShape 37"/>
        <o:r id="V:Rule1337" type="connector" idref="#AutoShape 36"/>
        <o:r id="V:Rule1338" type="connector" idref="#AutoShape 37"/>
        <o:r id="V:Rule1339" type="connector" idref="#AutoShape 36"/>
        <o:r id="V:Rule1340" type="connector" idref="#AutoShape 37"/>
        <o:r id="V:Rule1341" type="connector" idref="#AutoShape 36"/>
        <o:r id="V:Rule1342" type="connector" idref="#AutoShape 37"/>
        <o:r id="V:Rule1343" type="connector" idref="#AutoShape 36"/>
        <o:r id="V:Rule1344" type="connector" idref="#AutoShape 37"/>
        <o:r id="V:Rule1345" type="connector" idref="#AutoShape 36"/>
        <o:r id="V:Rule1346" type="connector" idref="#AutoShape 37"/>
        <o:r id="V:Rule1347" type="connector" idref="#AutoShape 36"/>
        <o:r id="V:Rule1348" type="connector" idref="#AutoShape 37"/>
        <o:r id="V:Rule1349" type="connector" idref="#AutoShape 36"/>
        <o:r id="V:Rule1350" type="connector" idref="#AutoShape 37"/>
        <o:r id="V:Rule1351" type="connector" idref="#AutoShape 36"/>
        <o:r id="V:Rule1352" type="connector" idref="#AutoShape 37"/>
        <o:r id="V:Rule1353" type="connector" idref="#AutoShape 36"/>
        <o:r id="V:Rule1354" type="connector" idref="#AutoShape 37"/>
        <o:r id="V:Rule1355" type="connector" idref="#AutoShape 36"/>
        <o:r id="V:Rule1356" type="connector" idref="#AutoShape 37"/>
        <o:r id="V:Rule1357" type="connector" idref="#AutoShape 36"/>
        <o:r id="V:Rule1358" type="connector" idref="#AutoShape 37"/>
        <o:r id="V:Rule1359" type="connector" idref="#AutoShape 36"/>
        <o:r id="V:Rule1360" type="connector" idref="#AutoShape 37"/>
        <o:r id="V:Rule1361" type="connector" idref="#AutoShape 36"/>
        <o:r id="V:Rule1362" type="connector" idref="#AutoShape 37"/>
        <o:r id="V:Rule1363" type="connector" idref="#AutoShape 36"/>
        <o:r id="V:Rule1364" type="connector" idref="#AutoShape 37"/>
        <o:r id="V:Rule1365" type="connector" idref="#AutoShape 36"/>
        <o:r id="V:Rule1366" type="connector" idref="#AutoShape 37"/>
        <o:r id="V:Rule1367" type="connector" idref="#AutoShape 36"/>
        <o:r id="V:Rule1368" type="connector" idref="#AutoShape 37"/>
        <o:r id="V:Rule1369" type="connector" idref="#AutoShape 36"/>
        <o:r id="V:Rule1370" type="connector" idref="#AutoShape 37"/>
        <o:r id="V:Rule1371" type="connector" idref="#AutoShape 36"/>
        <o:r id="V:Rule1372" type="connector" idref="#AutoShape 37"/>
        <o:r id="V:Rule1373" type="connector" idref="#AutoShape 36"/>
        <o:r id="V:Rule1374" type="connector" idref="#AutoShape 37"/>
        <o:r id="V:Rule1375" type="connector" idref="#AutoShape 36"/>
        <o:r id="V:Rule1376" type="connector" idref="#AutoShape 37"/>
        <o:r id="V:Rule1377" type="connector" idref="#AutoShape 36"/>
        <o:r id="V:Rule1378" type="connector" idref="#AutoShape 37"/>
        <o:r id="V:Rule1379" type="connector" idref="#AutoShape 36"/>
        <o:r id="V:Rule1380" type="connector" idref="#AutoShape 37"/>
        <o:r id="V:Rule1381" type="connector" idref="#AutoShape 36"/>
        <o:r id="V:Rule1382" type="connector" idref="#AutoShape 37"/>
        <o:r id="V:Rule1383" type="connector" idref="#AutoShape 36"/>
        <o:r id="V:Rule1384" type="connector" idref="#AutoShape 37"/>
        <o:r id="V:Rule1385" type="connector" idref="#AutoShape 36"/>
        <o:r id="V:Rule1386" type="connector" idref="#AutoShape 37"/>
        <o:r id="V:Rule1387" type="connector" idref="#AutoShape 36"/>
        <o:r id="V:Rule1388" type="connector" idref="#AutoShape 37"/>
        <o:r id="V:Rule1389" type="connector" idref="#AutoShape 36"/>
        <o:r id="V:Rule1390" type="connector" idref="#AutoShape 37"/>
        <o:r id="V:Rule1391" type="connector" idref="#AutoShape 36"/>
        <o:r id="V:Rule1392" type="connector" idref="#AutoShape 37"/>
        <o:r id="V:Rule1393" type="connector" idref="#AutoShape 36"/>
        <o:r id="V:Rule1394" type="connector" idref="#AutoShape 37"/>
        <o:r id="V:Rule1395" type="connector" idref="#AutoShape 36"/>
        <o:r id="V:Rule1396" type="connector" idref="#AutoShape 37"/>
        <o:r id="V:Rule1397" type="connector" idref="#AutoShape 36"/>
        <o:r id="V:Rule1398" type="connector" idref="#AutoShape 37"/>
        <o:r id="V:Rule1399" type="connector" idref="#AutoShape 36"/>
        <o:r id="V:Rule1400" type="connector" idref="#AutoShape 37"/>
        <o:r id="V:Rule1401" type="connector" idref="#AutoShape 36"/>
        <o:r id="V:Rule1402" type="connector" idref="#AutoShape 37"/>
        <o:r id="V:Rule1403" type="connector" idref="#AutoShape 36"/>
        <o:r id="V:Rule1404" type="connector" idref="#AutoShape 37"/>
        <o:r id="V:Rule1405" type="connector" idref="#AutoShape 36"/>
        <o:r id="V:Rule1406" type="connector" idref="#AutoShape 37"/>
        <o:r id="V:Rule1407" type="connector" idref="#AutoShape 36"/>
        <o:r id="V:Rule1408" type="connector" idref="#AutoShape 37"/>
        <o:r id="V:Rule1409" type="connector" idref="#AutoShape 36"/>
        <o:r id="V:Rule1410" type="connector" idref="#AutoShape 37"/>
        <o:r id="V:Rule1411" type="connector" idref="#AutoShape 36"/>
        <o:r id="V:Rule1412" type="connector" idref="#AutoShape 37"/>
        <o:r id="V:Rule1413" type="connector" idref="#AutoShape 36"/>
        <o:r id="V:Rule1414" type="connector" idref="#AutoShape 37"/>
        <o:r id="V:Rule1415" type="connector" idref="#AutoShape 36"/>
        <o:r id="V:Rule1416" type="connector" idref="#AutoShape 37"/>
        <o:r id="V:Rule1417" type="connector" idref="#AutoShape 36"/>
        <o:r id="V:Rule1418" type="connector" idref="#AutoShape 37"/>
        <o:r id="V:Rule2833" type="connector" idref="#AutoShape 36"/>
        <o:r id="V:Rule2836" type="connector" idref="#AutoShape 37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E083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AF138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AF138E"/>
  </w:style>
  <w:style w:type="paragraph" w:styleId="Altbilgi">
    <w:name w:val="footer"/>
    <w:basedOn w:val="Normal"/>
    <w:link w:val="AltbilgiChar"/>
    <w:uiPriority w:val="99"/>
    <w:unhideWhenUsed/>
    <w:rsid w:val="00AF138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AF138E"/>
  </w:style>
  <w:style w:type="character" w:styleId="Kpr">
    <w:name w:val="Hyperlink"/>
    <w:basedOn w:val="VarsaylanParagrafYazTipi"/>
    <w:uiPriority w:val="99"/>
    <w:unhideWhenUsed/>
    <w:rsid w:val="007F64BA"/>
    <w:rPr>
      <w:color w:val="0563C1" w:themeColor="hyperlink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BE15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E159A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5C2D0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E083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AF138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AF138E"/>
  </w:style>
  <w:style w:type="paragraph" w:styleId="Altbilgi">
    <w:name w:val="footer"/>
    <w:basedOn w:val="Normal"/>
    <w:link w:val="AltbilgiChar"/>
    <w:uiPriority w:val="99"/>
    <w:unhideWhenUsed/>
    <w:rsid w:val="00AF138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AF138E"/>
  </w:style>
  <w:style w:type="character" w:styleId="Kpr">
    <w:name w:val="Hyperlink"/>
    <w:basedOn w:val="VarsaylanParagrafYazTipi"/>
    <w:uiPriority w:val="99"/>
    <w:unhideWhenUsed/>
    <w:rsid w:val="007F64BA"/>
    <w:rPr>
      <w:color w:val="0563C1" w:themeColor="hyperlink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BE15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E159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65828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www.sorubak.com" TargetMode="Externa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microsoft.com/office/2007/relationships/stylesWithEffects" Target="stylesWithEffect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Emik\Desktop\2020%205.GRUP%20%20HARFLR.dotx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2020 5.GRUP  HARFLR</Template>
  <TotalTime>1</TotalTime>
  <Pages>1</Pages>
  <Words>6097</Words>
  <Characters>34757</Characters>
  <DocSecurity>0</DocSecurity>
  <Lines>289</Lines>
  <Paragraphs>81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40773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2019-07-26T20:52:00Z</cp:lastPrinted>
  <dcterms:created xsi:type="dcterms:W3CDTF">2019-10-20T10:27:00Z</dcterms:created>
  <dcterms:modified xsi:type="dcterms:W3CDTF">2019-10-20T10:27:00Z</dcterms:modified>
  <cp:category>https://www.sorubak.com</cp:category>
</cp:coreProperties>
</file>