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0" w:type="auto"/>
        <w:tblLook w:val="04A0"/>
      </w:tblPr>
      <w:tblGrid>
        <w:gridCol w:w="9724"/>
      </w:tblGrid>
      <w:tr w:rsidR="00223C74" w:rsidTr="000D489C">
        <w:trPr>
          <w:cnfStyle w:val="100000000000"/>
          <w:trHeight w:val="12427"/>
        </w:trPr>
        <w:tc>
          <w:tcPr>
            <w:cnfStyle w:val="001000000000"/>
            <w:tcW w:w="9724" w:type="dxa"/>
          </w:tcPr>
          <w:p w:rsidR="00E43D52" w:rsidRDefault="000D489C" w:rsidP="00223C74">
            <w:pPr>
              <w:jc w:val="both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 xml:space="preserve">        </w:t>
            </w:r>
          </w:p>
          <w:p w:rsidR="00223C74" w:rsidRDefault="00E43D52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 xml:space="preserve">        </w:t>
            </w:r>
            <w:r w:rsidR="000D489C">
              <w:rPr>
                <w:rFonts w:ascii="TTKB Dik Temel Abece" w:hAnsi="TTKB Dik Temel Abece"/>
                <w:sz w:val="72"/>
                <w:szCs w:val="72"/>
              </w:rPr>
              <w:t xml:space="preserve"> </w:t>
            </w:r>
            <w:r w:rsidR="000D489C">
              <w:rPr>
                <w:rFonts w:ascii="TTKB Dik Temel Abece Uni" w:hAnsi="TTKB Dik Temel Abece Uni"/>
                <w:sz w:val="72"/>
                <w:szCs w:val="72"/>
              </w:rPr>
              <w:t>OKAN İLE KAAN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A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lo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lo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kalk in.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Ni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kan</w:t>
            </w:r>
            <w:r>
              <w:rPr>
                <w:rFonts w:ascii="TTKB Dik Temel Abece Uni" w:hAnsi="TTKB Dik Temel Abece Uni"/>
                <w:sz w:val="56"/>
                <w:szCs w:val="56"/>
              </w:rPr>
              <w:t>’a kek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lik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al.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 xml:space="preserve">Kalk 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ni</w:t>
            </w:r>
            <w:r>
              <w:rPr>
                <w:rFonts w:ascii="TTKB Dik Temel Abece Uni" w:hAnsi="TTKB Dik Temel Abece Uni"/>
                <w:sz w:val="56"/>
                <w:szCs w:val="56"/>
              </w:rPr>
              <w:t>ne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on kek al. El e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al.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i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Kaan el e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kol ko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la</w:t>
            </w:r>
            <w:r>
              <w:rPr>
                <w:rFonts w:ascii="TTKB Dik Temel Abece Uni" w:hAnsi="TTKB Dik Temel Abece Uni"/>
                <w:sz w:val="56"/>
                <w:szCs w:val="56"/>
              </w:rPr>
              <w:t>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Ka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ni</w:t>
            </w:r>
            <w:r>
              <w:rPr>
                <w:rFonts w:ascii="TTKB Dik Temel Abece Uni" w:hAnsi="TTKB Dik Temel Abece Uni"/>
                <w:sz w:val="56"/>
                <w:szCs w:val="56"/>
              </w:rPr>
              <w:t>ne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la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i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on kek al.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An</w:t>
            </w:r>
            <w:r>
              <w:rPr>
                <w:rFonts w:ascii="TTKB Dik Temel Abece Uni" w:hAnsi="TTKB Dik Temel Abece Uni"/>
                <w:sz w:val="56"/>
                <w:szCs w:val="56"/>
              </w:rPr>
              <w:t>ne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ni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an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la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na</w:t>
            </w:r>
            <w:r w:rsidR="003109E3">
              <w:rPr>
                <w:rFonts w:ascii="TTKB Dik Temel Abece Uni" w:hAnsi="TTKB Dik Temel Abece Uni"/>
                <w:sz w:val="56"/>
                <w:szCs w:val="56"/>
              </w:rPr>
              <w:t xml:space="preserve"> on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ki</w:t>
            </w:r>
            <w:r w:rsidRPr="00E43D52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lo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ke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kik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al.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O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i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an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on 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na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ne 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e</w:t>
            </w:r>
            <w:r>
              <w:rPr>
                <w:rFonts w:ascii="TTKB Dik Temel Abece Uni" w:hAnsi="TTKB Dik Temel Abece Uni"/>
                <w:sz w:val="56"/>
                <w:szCs w:val="56"/>
              </w:rPr>
              <w:t>kin.</w:t>
            </w:r>
          </w:p>
          <w:p w:rsidR="000D489C" w:rsidRDefault="00E43D52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E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kin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an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e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kin</w:t>
            </w:r>
            <w:r>
              <w:rPr>
                <w:rFonts w:ascii="TTKB Dik Temel Abece Uni" w:hAnsi="TTKB Dik Temel Abece Uni"/>
                <w:sz w:val="56"/>
                <w:szCs w:val="56"/>
              </w:rPr>
              <w:t>. El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li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li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na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e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kin</w:t>
            </w:r>
            <w:r>
              <w:rPr>
                <w:rFonts w:ascii="TTKB Dik Temel Abece Uni" w:hAnsi="TTKB Dik Temel Abece Uni"/>
                <w:sz w:val="56"/>
                <w:szCs w:val="56"/>
              </w:rPr>
              <w:t>.</w:t>
            </w:r>
          </w:p>
          <w:p w:rsidR="00E43D52" w:rsidRDefault="00E43D52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 xml:space="preserve">Ek 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kok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la ek 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kok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la </w:t>
            </w:r>
            <w:proofErr w:type="spellStart"/>
            <w:r>
              <w:rPr>
                <w:rFonts w:ascii="TTKB Dik Temel Abece Uni" w:hAnsi="TTKB Dik Temel Abece Uni"/>
                <w:sz w:val="56"/>
                <w:szCs w:val="56"/>
              </w:rPr>
              <w:t>ooo</w:t>
            </w:r>
            <w:proofErr w:type="spellEnd"/>
            <w:r w:rsidR="003109E3"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proofErr w:type="spellStart"/>
            <w:r w:rsidR="003109E3">
              <w:rPr>
                <w:rFonts w:ascii="TTKB Dik Temel Abece Uni" w:hAnsi="TTKB Dik Temel Abece Uni"/>
                <w:sz w:val="56"/>
                <w:szCs w:val="56"/>
              </w:rPr>
              <w:t>le</w:t>
            </w:r>
            <w:proofErr w:type="spellEnd"/>
            <w:r w:rsidR="003109E3"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proofErr w:type="spellStart"/>
            <w:r w:rsidR="003109E3">
              <w:rPr>
                <w:rFonts w:ascii="TTKB Dik Temel Abece Uni" w:hAnsi="TTKB Dik Temel Abece Uni"/>
                <w:sz w:val="56"/>
                <w:szCs w:val="56"/>
              </w:rPr>
              <w:t>le</w:t>
            </w:r>
            <w:proofErr w:type="spellEnd"/>
            <w:r>
              <w:rPr>
                <w:rFonts w:ascii="TTKB Dik Temel Abece Uni" w:hAnsi="TTKB Dik Temel Abece Uni"/>
                <w:sz w:val="56"/>
                <w:szCs w:val="56"/>
              </w:rPr>
              <w:t xml:space="preserve"> la </w:t>
            </w:r>
            <w:proofErr w:type="spellStart"/>
            <w:r>
              <w:rPr>
                <w:rFonts w:ascii="TTKB Dik Temel Abece Uni" w:hAnsi="TTKB Dik Temel Abece Uni"/>
                <w:sz w:val="56"/>
                <w:szCs w:val="56"/>
              </w:rPr>
              <w:t>la</w:t>
            </w:r>
            <w:proofErr w:type="spellEnd"/>
            <w:r>
              <w:rPr>
                <w:rFonts w:ascii="TTKB Dik Temel Abece Uni" w:hAnsi="TTKB Dik Temel Abece Uni"/>
                <w:sz w:val="56"/>
                <w:szCs w:val="56"/>
              </w:rPr>
              <w:t>…</w:t>
            </w:r>
          </w:p>
          <w:p w:rsidR="00E43D52" w:rsidRDefault="00E43D52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Kalk i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ki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li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la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al. La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kok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la</w:t>
            </w:r>
            <w:r>
              <w:rPr>
                <w:rFonts w:ascii="TTKB Dik Temel Abece Uni" w:hAnsi="TTKB Dik Temel Abece Uni"/>
                <w:sz w:val="56"/>
                <w:szCs w:val="56"/>
              </w:rPr>
              <w:t>.</w:t>
            </w:r>
          </w:p>
          <w:p w:rsidR="00E43D52" w:rsidRDefault="00E43D52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Ka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i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le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O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kan</w:t>
            </w:r>
            <w:r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proofErr w:type="spellStart"/>
            <w:r>
              <w:rPr>
                <w:rFonts w:ascii="TTKB Dik Temel Abece Uni" w:hAnsi="TTKB Dik Temel Abece Uni"/>
                <w:sz w:val="56"/>
                <w:szCs w:val="56"/>
              </w:rPr>
              <w:t>kan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ka</w:t>
            </w:r>
            <w:proofErr w:type="spellEnd"/>
            <w:r>
              <w:rPr>
                <w:rFonts w:ascii="TTKB Dik Temel Abece Uni" w:hAnsi="TTKB Dik Temel Abece Uni"/>
                <w:sz w:val="56"/>
                <w:szCs w:val="56"/>
              </w:rPr>
              <w:t>.</w:t>
            </w:r>
          </w:p>
          <w:p w:rsidR="00E43D52" w:rsidRDefault="00E43D52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  <w:r>
              <w:rPr>
                <w:rFonts w:ascii="TTKB Dik Temel Abece Uni" w:hAnsi="TTKB Dik Temel Abece Uni"/>
                <w:sz w:val="56"/>
                <w:szCs w:val="56"/>
              </w:rPr>
              <w:t>O ne</w:t>
            </w:r>
            <w:r w:rsidR="003109E3"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r>
              <w:rPr>
                <w:rFonts w:ascii="TTKB Dik Temel Abece Uni" w:hAnsi="TTKB Dik Temel Abece Uni"/>
                <w:sz w:val="56"/>
                <w:szCs w:val="56"/>
              </w:rPr>
              <w:t>ki? O i</w:t>
            </w:r>
            <w:r w:rsidRPr="003109E3">
              <w:rPr>
                <w:rFonts w:ascii="TTKB Dik Temel Abece Uni" w:hAnsi="TTKB Dik Temel Abece Uni"/>
                <w:color w:val="FFC000"/>
                <w:sz w:val="56"/>
                <w:szCs w:val="56"/>
              </w:rPr>
              <w:t>nek</w:t>
            </w:r>
            <w:r w:rsidR="003109E3">
              <w:rPr>
                <w:rFonts w:ascii="TTKB Dik Temel Abece Uni" w:hAnsi="TTKB Dik Temel Abece Uni"/>
                <w:sz w:val="56"/>
                <w:szCs w:val="56"/>
              </w:rPr>
              <w:t xml:space="preserve"> </w:t>
            </w:r>
            <w:r>
              <w:rPr>
                <w:rFonts w:ascii="TTKB Dik Temel Abece Uni" w:hAnsi="TTKB Dik Temel Abece Uni"/>
                <w:sz w:val="56"/>
                <w:szCs w:val="56"/>
              </w:rPr>
              <w:t>ki.</w:t>
            </w:r>
          </w:p>
          <w:p w:rsidR="000D489C" w:rsidRDefault="000D489C" w:rsidP="00223C74">
            <w:pPr>
              <w:jc w:val="both"/>
              <w:rPr>
                <w:rFonts w:ascii="TTKB Dik Temel Abece Uni" w:hAnsi="TTKB Dik Temel Abece Uni"/>
                <w:sz w:val="56"/>
                <w:szCs w:val="56"/>
              </w:rPr>
            </w:pPr>
          </w:p>
          <w:p w:rsidR="000D489C" w:rsidRPr="000D489C" w:rsidRDefault="000D489C" w:rsidP="00082B4B">
            <w:pPr>
              <w:rPr>
                <w:rFonts w:ascii="TTKB Dik Temel Abece Uni" w:hAnsi="TTKB Dik Temel Abece Uni"/>
                <w:sz w:val="56"/>
                <w:szCs w:val="56"/>
              </w:rPr>
            </w:pPr>
          </w:p>
        </w:tc>
      </w:tr>
    </w:tbl>
    <w:p w:rsidR="005830B5" w:rsidRPr="0013271E" w:rsidRDefault="005830B5" w:rsidP="00F95B22">
      <w:pPr>
        <w:jc w:val="both"/>
        <w:rPr>
          <w:rFonts w:ascii="TTKB Dik Temel Abece" w:hAnsi="TTKB Dik Temel Abece"/>
          <w:b/>
          <w:i/>
          <w:color w:val="1F3864" w:themeColor="accent5" w:themeShade="80"/>
          <w:sz w:val="24"/>
          <w:szCs w:val="24"/>
        </w:rPr>
      </w:pPr>
    </w:p>
    <w:sectPr w:rsidR="005830B5" w:rsidRPr="0013271E" w:rsidSect="007A2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821" w:rsidRDefault="008D2821" w:rsidP="00AF138E">
      <w:pPr>
        <w:spacing w:after="0" w:line="240" w:lineRule="auto"/>
      </w:pPr>
      <w:r>
        <w:separator/>
      </w:r>
    </w:p>
  </w:endnote>
  <w:endnote w:type="continuationSeparator" w:id="0">
    <w:p w:rsidR="008D2821" w:rsidRDefault="008D2821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6A" w:rsidRDefault="00CD1C6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6A" w:rsidRDefault="00CD1C6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6A" w:rsidRDefault="00CD1C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821" w:rsidRDefault="008D2821" w:rsidP="00AF138E">
      <w:pPr>
        <w:spacing w:after="0" w:line="240" w:lineRule="auto"/>
      </w:pPr>
      <w:r>
        <w:separator/>
      </w:r>
    </w:p>
  </w:footnote>
  <w:footnote w:type="continuationSeparator" w:id="0">
    <w:p w:rsidR="008D2821" w:rsidRDefault="008D2821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6A" w:rsidRDefault="00CD1C6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22" w:rsidRDefault="0013271E" w:rsidP="0018771A">
    <w:pPr>
      <w:rPr>
        <w:rFonts w:ascii="TTKB Dik Temel Abece Uni" w:hAnsi="TTKB Dik Temel Abece Uni"/>
        <w:color w:val="00B0F0"/>
        <w:sz w:val="56"/>
        <w:szCs w:val="56"/>
      </w:rPr>
    </w:pPr>
    <w:r w:rsidRPr="0013271E">
      <w:rPr>
        <w:rFonts w:ascii="TTKB Dik Temel Abece" w:hAnsi="TTKB Dik Temel Abece"/>
        <w:b/>
        <w:i/>
        <w:color w:val="002060"/>
        <w:sz w:val="28"/>
        <w:szCs w:val="28"/>
      </w:rPr>
      <w:t>Umut Çivi</w:t>
    </w:r>
    <w:r w:rsidRPr="0013271E">
      <w:rPr>
        <w:rFonts w:ascii="TTKB Dik Temel Abece Uni" w:hAnsi="TTKB Dik Temel Abece Uni"/>
        <w:color w:val="00B0F0"/>
        <w:sz w:val="28"/>
        <w:szCs w:val="28"/>
      </w:rPr>
      <w:t xml:space="preserve"> </w:t>
    </w:r>
    <w:r w:rsidRPr="0013271E">
      <w:rPr>
        <w:rFonts w:ascii="TTKB Dik Temel Abece Uni" w:hAnsi="TTKB Dik Temel Abece Uni"/>
        <w:color w:val="00B0F0"/>
        <w:sz w:val="56"/>
        <w:szCs w:val="56"/>
      </w:rPr>
      <w:t xml:space="preserve">        </w:t>
    </w:r>
    <w:r w:rsidR="00326A49">
      <w:rPr>
        <w:rFonts w:ascii="TTKB Dik Temel Abece Uni" w:hAnsi="TTKB Dik Temel Abece Uni"/>
        <w:color w:val="00B0F0"/>
        <w:sz w:val="56"/>
        <w:szCs w:val="56"/>
      </w:rPr>
      <w:t xml:space="preserve"> </w:t>
    </w:r>
    <w:r w:rsidR="0018771A" w:rsidRPr="0013271E">
      <w:rPr>
        <w:rFonts w:ascii="TTKB Dik Temel Abece Uni" w:hAnsi="TTKB Dik Temel Abece Uni"/>
        <w:color w:val="00B0F0"/>
        <w:sz w:val="56"/>
        <w:szCs w:val="56"/>
      </w:rPr>
      <w:t xml:space="preserve"> </w:t>
    </w:r>
    <w:r w:rsidR="0018771A" w:rsidRPr="0018771A">
      <w:rPr>
        <w:rFonts w:ascii="TTKB Dik Temel Abece Uni" w:hAnsi="TTKB Dik Temel Abece Uni"/>
        <w:noProof/>
        <w:sz w:val="56"/>
        <w:szCs w:val="56"/>
        <w:lang w:eastAsia="tr-TR"/>
      </w:rPr>
      <w:drawing>
        <wp:inline distT="0" distB="0" distL="0" distR="0">
          <wp:extent cx="1304925" cy="1171575"/>
          <wp:effectExtent l="19050" t="0" r="9525" b="0"/>
          <wp:docPr id="1" name="Resim 1" descr="C:\Users\Samsung 530U\Desktop\logo-yen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msung 530U\Desktop\logo-yen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9" cy="11841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95B22" w:rsidRPr="00F95B22" w:rsidRDefault="00F95B22" w:rsidP="0018771A">
    <w:pPr>
      <w:rPr>
        <w:rFonts w:ascii="TTKB Dik Temel Abece Uni" w:hAnsi="TTKB Dik Temel Abece Uni"/>
        <w:b/>
        <w:sz w:val="28"/>
        <w:szCs w:val="28"/>
      </w:rPr>
    </w:pPr>
    <w:r w:rsidRPr="00F95B22">
      <w:rPr>
        <w:rFonts w:ascii="TTKB Dik Temel Abece Uni" w:hAnsi="TTKB Dik Temel Abece Uni"/>
        <w:b/>
        <w:sz w:val="28"/>
        <w:szCs w:val="28"/>
      </w:rPr>
      <w:t>He</w:t>
    </w:r>
    <w:r>
      <w:rPr>
        <w:rFonts w:ascii="TTKB Dik Temel Abece Uni" w:hAnsi="TTKB Dik Temel Abece Uni"/>
        <w:b/>
        <w:sz w:val="28"/>
        <w:szCs w:val="28"/>
      </w:rPr>
      <w:t xml:space="preserve">celeri birleştirip </w:t>
    </w:r>
    <w:bookmarkStart w:id="0" w:name="_GoBack"/>
    <w:bookmarkEnd w:id="0"/>
    <w:r w:rsidRPr="00F95B22">
      <w:rPr>
        <w:rFonts w:ascii="TTKB Dik Temel Abece Uni" w:hAnsi="TTKB Dik Temel Abece Uni"/>
        <w:b/>
        <w:sz w:val="28"/>
        <w:szCs w:val="28"/>
      </w:rPr>
      <w:t xml:space="preserve"> okuyalım.</w:t>
    </w:r>
  </w:p>
  <w:p w:rsidR="0018771A" w:rsidRDefault="001877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6A" w:rsidRDefault="00CD1C6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06F4"/>
    <w:rsid w:val="00082B4B"/>
    <w:rsid w:val="000A7BF0"/>
    <w:rsid w:val="000B1199"/>
    <w:rsid w:val="000D489C"/>
    <w:rsid w:val="00123094"/>
    <w:rsid w:val="0013271E"/>
    <w:rsid w:val="00170688"/>
    <w:rsid w:val="001770C2"/>
    <w:rsid w:val="0018771A"/>
    <w:rsid w:val="001F5A93"/>
    <w:rsid w:val="00223C74"/>
    <w:rsid w:val="002C0CBB"/>
    <w:rsid w:val="003109E3"/>
    <w:rsid w:val="00326A49"/>
    <w:rsid w:val="003721D6"/>
    <w:rsid w:val="00394A6D"/>
    <w:rsid w:val="003A19F2"/>
    <w:rsid w:val="00484629"/>
    <w:rsid w:val="00494453"/>
    <w:rsid w:val="00496FA4"/>
    <w:rsid w:val="0052586F"/>
    <w:rsid w:val="00535F87"/>
    <w:rsid w:val="005830B5"/>
    <w:rsid w:val="006C74C9"/>
    <w:rsid w:val="007A24CE"/>
    <w:rsid w:val="007C0AA8"/>
    <w:rsid w:val="007D2739"/>
    <w:rsid w:val="007F64BA"/>
    <w:rsid w:val="00864F38"/>
    <w:rsid w:val="00893870"/>
    <w:rsid w:val="008D2821"/>
    <w:rsid w:val="008E294D"/>
    <w:rsid w:val="009D28E6"/>
    <w:rsid w:val="009F1F66"/>
    <w:rsid w:val="00A1027A"/>
    <w:rsid w:val="00A269D8"/>
    <w:rsid w:val="00AD1B1C"/>
    <w:rsid w:val="00AF138E"/>
    <w:rsid w:val="00B33495"/>
    <w:rsid w:val="00C01D39"/>
    <w:rsid w:val="00C506F4"/>
    <w:rsid w:val="00C94A0B"/>
    <w:rsid w:val="00CD1C6A"/>
    <w:rsid w:val="00D4633B"/>
    <w:rsid w:val="00D530D7"/>
    <w:rsid w:val="00D630D6"/>
    <w:rsid w:val="00DF70B2"/>
    <w:rsid w:val="00E03579"/>
    <w:rsid w:val="00E43757"/>
    <w:rsid w:val="00E43D52"/>
    <w:rsid w:val="00E82C5B"/>
    <w:rsid w:val="00EC7FCC"/>
    <w:rsid w:val="00F36768"/>
    <w:rsid w:val="00F73C5B"/>
    <w:rsid w:val="00F95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223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223C7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23C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223C7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3">
    <w:name w:val="Light Shading Accent 3"/>
    <w:basedOn w:val="NormalTablo"/>
    <w:uiPriority w:val="60"/>
    <w:rsid w:val="007C0AA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SUN~1\AppData\Local\Temp\Rar$DIa4120.40410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D6935-A3F0-4762-9825-937F5410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0</TotalTime>
  <Pages>2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2019-10-22T13:49:00Z</dcterms:created>
  <dcterms:modified xsi:type="dcterms:W3CDTF">2019-10-22T13:49:00Z</dcterms:modified>
  <cp:category>https://www.sorubak.com</cp:category>
</cp:coreProperties>
</file>