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2" w:rsidRPr="00EA326F" w:rsidRDefault="004C3301" w:rsidP="00A76F77">
      <w:pPr>
        <w:tabs>
          <w:tab w:val="left" w:pos="3700"/>
        </w:tabs>
        <w:rPr>
          <w:rFonts w:ascii="Dik Temel Alfabe" w:hAnsi="Dik Temel Alfabe"/>
          <w:color w:val="FF0000"/>
          <w:sz w:val="72"/>
          <w:szCs w:val="72"/>
        </w:rPr>
      </w:pPr>
      <w:r w:rsidRPr="004C3301">
        <w:rPr>
          <w:rFonts w:ascii="Dik Temel Alfabe" w:hAnsi="Dik Temel Alfabe"/>
          <w:noProof/>
          <w:sz w:val="72"/>
          <w:szCs w:val="72"/>
          <w:lang w:eastAsia="tr-TR"/>
        </w:rPr>
        <w:pict>
          <v:group id="Group 25" o:spid="_x0000_s1104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  <w:r w:rsidR="00F36810" w:rsidRPr="00912703">
        <w:rPr>
          <w:rFonts w:ascii="Dik Temel Alfabe" w:hAnsi="Dik Temel Alfabe"/>
          <w:sz w:val="72"/>
          <w:szCs w:val="72"/>
        </w:rPr>
        <w:t xml:space="preserve"> </w:t>
      </w:r>
      <w:r w:rsidR="00EA326F">
        <w:rPr>
          <w:rFonts w:ascii="Dik Temel Alfabe" w:hAnsi="Dik Temel Alfabe"/>
          <w:sz w:val="72"/>
          <w:szCs w:val="72"/>
        </w:rPr>
        <w:t xml:space="preserve">     </w:t>
      </w:r>
      <w:r w:rsidR="00EA326F" w:rsidRPr="00EA326F">
        <w:rPr>
          <w:rFonts w:ascii="Dik Temel Alfabe" w:hAnsi="Dik Temel Alfabe"/>
          <w:color w:val="FF0000"/>
          <w:sz w:val="72"/>
          <w:szCs w:val="72"/>
        </w:rPr>
        <w:t>ÇETİN İLE ELÇİN</w:t>
      </w:r>
    </w:p>
    <w:p w:rsidR="00076C63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26" o:spid="_x0000_s1098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ect id="Rectangle 28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<v:fill opacity="0"/>
              </v:rect>
              <v:rect id="Rectangle 29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30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<v:shape id="AutoShape 31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</v:group>
        </w:pict>
      </w:r>
      <w:r w:rsidR="00EA326F">
        <w:rPr>
          <w:rFonts w:ascii="Dik Temel Alfabe" w:hAnsi="Dik Temel Alfabe"/>
          <w:sz w:val="72"/>
          <w:szCs w:val="72"/>
        </w:rPr>
        <w:t>Çetin ile Elçin çadır kurdular.</w:t>
      </w:r>
    </w:p>
    <w:p w:rsidR="00AF138E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32" o:spid="_x0000_s1092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  <w:r w:rsidR="00EA326F">
        <w:rPr>
          <w:rFonts w:ascii="Dik Temel Alfabe" w:hAnsi="Dik Temel Alfabe"/>
          <w:sz w:val="72"/>
          <w:szCs w:val="72"/>
        </w:rPr>
        <w:t>Uçurumdan manzarayı izlediler.</w:t>
      </w:r>
    </w:p>
    <w:p w:rsidR="00893ED9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38" o:spid="_x0000_s108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rect id="Rectangle 40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<v:fill opacity="0"/>
              </v:rect>
              <v:rect id="Rectangle 41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42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<v:shape id="AutoShape 43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</v:group>
        </w:pict>
      </w:r>
      <w:r w:rsidR="00EA326F">
        <w:rPr>
          <w:rFonts w:ascii="Dik Temel Alfabe" w:hAnsi="Dik Temel Alfabe"/>
          <w:sz w:val="72"/>
          <w:szCs w:val="72"/>
        </w:rPr>
        <w:t>Çimen üzerinde maç ettiler.</w:t>
      </w:r>
      <w:r w:rsidR="00F36810" w:rsidRPr="00912703">
        <w:rPr>
          <w:rFonts w:ascii="Dik Temel Alfabe" w:hAnsi="Dik Temel Alfabe"/>
          <w:sz w:val="72"/>
          <w:szCs w:val="72"/>
        </w:rPr>
        <w:t xml:space="preserve"> </w:t>
      </w:r>
    </w:p>
    <w:p w:rsidR="00AF138E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44" o:spid="_x0000_s1080" style="position:absolute;margin-left:-16.1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  <w:r w:rsidR="00EA326F">
        <w:rPr>
          <w:rFonts w:ascii="Dik Temel Alfabe" w:hAnsi="Dik Temel Alfabe"/>
          <w:sz w:val="72"/>
          <w:szCs w:val="72"/>
        </w:rPr>
        <w:t>Saklambaç oyunu oynadılar.</w:t>
      </w:r>
    </w:p>
    <w:p w:rsidR="00AF138E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50" o:spid="_x0000_s1074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54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  <w:r w:rsidR="00EA326F">
        <w:rPr>
          <w:rFonts w:ascii="Dik Temel Alfabe" w:hAnsi="Dik Temel Alfabe"/>
          <w:sz w:val="72"/>
          <w:szCs w:val="72"/>
        </w:rPr>
        <w:t xml:space="preserve">Balçık içindeki çakalı çıkardılar. </w:t>
      </w:r>
    </w:p>
    <w:p w:rsidR="00AF138E" w:rsidRPr="00912703" w:rsidRDefault="004C3301" w:rsidP="00AF138E">
      <w:pPr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Group 56" o:spid="_x0000_s1068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  <w:r w:rsidR="0026682F">
        <w:rPr>
          <w:rFonts w:ascii="Dik Temel Alfabe" w:hAnsi="Dik Temel Alfabe"/>
          <w:sz w:val="72"/>
          <w:szCs w:val="72"/>
        </w:rPr>
        <w:t>Keçi ile koç yamaçta otluyordu</w:t>
      </w:r>
      <w:r w:rsidR="00EA326F">
        <w:rPr>
          <w:rFonts w:ascii="Dik Temel Alfabe" w:hAnsi="Dik Temel Alfabe"/>
          <w:sz w:val="72"/>
          <w:szCs w:val="72"/>
        </w:rPr>
        <w:t xml:space="preserve">. </w:t>
      </w:r>
    </w:p>
    <w:p w:rsidR="00AF138E" w:rsidRDefault="004C3301" w:rsidP="00DA0F71">
      <w:pPr>
        <w:tabs>
          <w:tab w:val="left" w:pos="3215"/>
        </w:tabs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lastRenderedPageBreak/>
        <w:pict>
          <v:group id="Group 68" o:spid="_x0000_s105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 w:rsidR="0060534D">
        <w:rPr>
          <w:rFonts w:ascii="Dik Temel Alfabe" w:hAnsi="Dik Temel Alfabe"/>
          <w:sz w:val="72"/>
          <w:szCs w:val="72"/>
        </w:rPr>
        <w:t>Boyunlarındaki çan</w:t>
      </w:r>
      <w:r w:rsidR="003E0D03">
        <w:rPr>
          <w:rFonts w:ascii="Dik Temel Alfabe" w:hAnsi="Dik Temel Alfabe"/>
          <w:sz w:val="72"/>
          <w:szCs w:val="72"/>
        </w:rPr>
        <w:t>lar</w:t>
      </w:r>
      <w:r w:rsidR="0060534D">
        <w:rPr>
          <w:rFonts w:ascii="Dik Temel Alfabe" w:hAnsi="Dik Temel Alfabe"/>
          <w:sz w:val="72"/>
          <w:szCs w:val="72"/>
        </w:rPr>
        <w:t xml:space="preserve"> çınlıyordu.</w:t>
      </w:r>
      <w:r w:rsidR="00F36810" w:rsidRPr="00912703">
        <w:rPr>
          <w:rFonts w:ascii="Dik Temel Alfabe" w:hAnsi="Dik Temel Alfabe"/>
          <w:sz w:val="72"/>
          <w:szCs w:val="72"/>
        </w:rPr>
        <w:t xml:space="preserve"> </w:t>
      </w:r>
    </w:p>
    <w:p w:rsidR="00912703" w:rsidRDefault="004C3301" w:rsidP="00DA0F71">
      <w:pPr>
        <w:tabs>
          <w:tab w:val="left" w:pos="3215"/>
        </w:tabs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_x0000_s1106" style="position:absolute;margin-left:-16.1pt;margin-top:6.1pt;width:521.25pt;height:36.85pt;z-index:-2516295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10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10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10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11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11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 w:rsidR="0060534D">
        <w:rPr>
          <w:rFonts w:ascii="Dik Temel Alfabe" w:hAnsi="Dik Temel Alfabe"/>
          <w:sz w:val="72"/>
          <w:szCs w:val="72"/>
        </w:rPr>
        <w:t>Çayır çok çalı,çiçek içeriyordu.</w:t>
      </w:r>
    </w:p>
    <w:p w:rsidR="00912703" w:rsidRDefault="004C3301" w:rsidP="00DA0F71">
      <w:pPr>
        <w:tabs>
          <w:tab w:val="left" w:pos="3215"/>
        </w:tabs>
        <w:rPr>
          <w:rFonts w:ascii="Dik Temel Alfabe" w:hAnsi="Dik Temel Alfabe"/>
          <w:sz w:val="72"/>
          <w:szCs w:val="72"/>
        </w:rPr>
      </w:pPr>
      <w:r>
        <w:rPr>
          <w:rFonts w:ascii="Dik Temel Alfabe" w:hAnsi="Dik Temel Alfabe"/>
          <w:noProof/>
          <w:sz w:val="72"/>
          <w:szCs w:val="72"/>
          <w:lang w:eastAsia="tr-TR"/>
        </w:rPr>
        <w:pict>
          <v:group id="_x0000_s1112" style="position:absolute;margin-left:-15.35pt;margin-top:10.05pt;width:521.25pt;height:36.85pt;z-index:-251628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11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11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11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11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11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 w:rsidR="0060534D">
        <w:rPr>
          <w:rFonts w:ascii="Dik Temel Alfabe" w:hAnsi="Dik Temel Alfabe"/>
          <w:sz w:val="72"/>
          <w:szCs w:val="72"/>
        </w:rPr>
        <w:t>Çetin,Elçin’e</w:t>
      </w:r>
      <w:r w:rsidR="00177020">
        <w:rPr>
          <w:rFonts w:ascii="Dik Temel Alfabe" w:hAnsi="Dik Temel Alfabe"/>
          <w:sz w:val="72"/>
          <w:szCs w:val="72"/>
        </w:rPr>
        <w:t xml:space="preserve"> çitlembik ikram etti. </w:t>
      </w:r>
    </w:p>
    <w:p w:rsidR="00B20629" w:rsidRDefault="004C3301" w:rsidP="003E0D03">
      <w:pPr>
        <w:tabs>
          <w:tab w:val="left" w:pos="3215"/>
        </w:tabs>
        <w:rPr>
          <w:rFonts w:ascii="Dik Temel Alfabe" w:hAnsi="Dik Temel Alfabe"/>
          <w:sz w:val="72"/>
          <w:szCs w:val="72"/>
          <w:u w:val="single"/>
        </w:rPr>
      </w:pPr>
      <w:r w:rsidRPr="004C3301">
        <w:rPr>
          <w:rFonts w:ascii="Dik Temel Alfabe" w:hAnsi="Dik Temel Alfabe"/>
          <w:noProof/>
          <w:sz w:val="72"/>
          <w:szCs w:val="72"/>
          <w:lang w:eastAsia="tr-TR"/>
        </w:rPr>
        <w:pict>
          <v:group id="_x0000_s1118" style="position:absolute;margin-left:-17.6pt;margin-top:7.2pt;width:521.25pt;height:36.85pt;z-index:-2516275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11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12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12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12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12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 w:rsidR="00177020">
        <w:rPr>
          <w:rFonts w:ascii="Dik Temel Alfabe" w:hAnsi="Dik Temel Alfabe"/>
          <w:sz w:val="72"/>
          <w:szCs w:val="72"/>
        </w:rPr>
        <w:t>Elçin,Çetin’e çay ve çörek sundu.</w:t>
      </w:r>
      <w:r w:rsidR="00150837" w:rsidRPr="00912703">
        <w:rPr>
          <w:rFonts w:ascii="Dik Temel Alfabe" w:hAnsi="Dik Temel Alfabe"/>
          <w:sz w:val="72"/>
          <w:szCs w:val="72"/>
          <w:u w:val="single"/>
        </w:rPr>
        <w:t xml:space="preserve"> </w:t>
      </w:r>
    </w:p>
    <w:bookmarkStart w:id="0" w:name="_GoBack"/>
    <w:bookmarkEnd w:id="0"/>
    <w:p w:rsidR="001770C2" w:rsidRPr="003E0D03" w:rsidRDefault="009B6CAB" w:rsidP="009B6CAB">
      <w:pPr>
        <w:tabs>
          <w:tab w:val="left" w:pos="3215"/>
        </w:tabs>
        <w:rPr>
          <w:rFonts w:ascii="Dik Temel Alfabe" w:hAnsi="Dik Temel Alfabe"/>
          <w:sz w:val="72"/>
          <w:szCs w:val="72"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begin"/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 HYPERLINK "</w:instrText>
      </w:r>
      <w:r w:rsidRPr="009B6CAB">
        <w:rPr>
          <w:rFonts w:ascii="Comic Sans MS" w:hAnsi="Comic Sans MS"/>
          <w:color w:val="0070C0"/>
          <w:sz w:val="24"/>
          <w:szCs w:val="24"/>
          <w:u w:val="single"/>
        </w:rPr>
        <w:instrText>https://www.sorubak.com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" 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separate"/>
      </w:r>
      <w:r w:rsidRPr="001A1B98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end"/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1770C2" w:rsidRPr="003E0D03" w:rsidSect="00F36810">
      <w:headerReference w:type="default" r:id="rId6"/>
      <w:pgSz w:w="11906" w:h="16838"/>
      <w:pgMar w:top="3119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A33" w:rsidRDefault="00981A33" w:rsidP="00AF138E">
      <w:pPr>
        <w:spacing w:after="0" w:line="240" w:lineRule="auto"/>
      </w:pPr>
      <w:r>
        <w:separator/>
      </w:r>
    </w:p>
  </w:endnote>
  <w:endnote w:type="continuationSeparator" w:id="1">
    <w:p w:rsidR="00981A33" w:rsidRDefault="00981A33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A33" w:rsidRDefault="00981A33" w:rsidP="00AF138E">
      <w:pPr>
        <w:spacing w:after="0" w:line="240" w:lineRule="auto"/>
      </w:pPr>
      <w:r>
        <w:separator/>
      </w:r>
    </w:p>
  </w:footnote>
  <w:footnote w:type="continuationSeparator" w:id="1">
    <w:p w:rsidR="00981A33" w:rsidRDefault="00981A33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D03" w:rsidRDefault="003E0D03">
    <w:pPr>
      <w:pStyle w:val="stbilgi"/>
    </w:pPr>
    <w:r>
      <w:rPr>
        <w:noProof/>
        <w:lang w:eastAsia="tr-TR"/>
      </w:rPr>
      <w:drawing>
        <wp:inline distT="0" distB="0" distL="0" distR="0">
          <wp:extent cx="1363183" cy="1063256"/>
          <wp:effectExtent l="19050" t="0" r="8417" b="0"/>
          <wp:docPr id="1" name="Resim 1" descr="C:\Users\mab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b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689" cy="10574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0D03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  <w:r>
      <w:rPr>
        <w:noProof/>
        <w:lang w:eastAsia="tr-TR"/>
      </w:rPr>
      <w:drawing>
        <wp:inline distT="0" distB="0" distL="0" distR="0">
          <wp:extent cx="1107999" cy="1063256"/>
          <wp:effectExtent l="19050" t="0" r="0" b="0"/>
          <wp:docPr id="2" name="Resim 2" descr="C:\Users\mab\Desktop\ind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b\Desktop\indi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490" cy="10733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0D03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  <w:r>
      <w:rPr>
        <w:rFonts w:ascii="Times New Roman" w:eastAsia="Times New Roman" w:hAnsi="Times New Roman" w:cs="Times New Roman"/>
        <w:noProof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eastAsia="tr-TR"/>
      </w:rPr>
      <w:drawing>
        <wp:inline distT="0" distB="0" distL="0" distR="0">
          <wp:extent cx="1426978" cy="999460"/>
          <wp:effectExtent l="19050" t="0" r="1772" b="0"/>
          <wp:docPr id="6" name="Resim 6" descr="C:\Users\mab\Desktop\images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b\Desktop\images (1)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7104" cy="9995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0D03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  <w:r>
      <w:rPr>
        <w:rFonts w:ascii="Times New Roman" w:eastAsia="Times New Roman" w:hAnsi="Times New Roman" w:cs="Times New Roman"/>
        <w:noProof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eastAsia="tr-TR"/>
      </w:rPr>
      <w:drawing>
        <wp:inline distT="0" distB="0" distL="0" distR="0">
          <wp:extent cx="927247" cy="999460"/>
          <wp:effectExtent l="19050" t="0" r="6203" b="0"/>
          <wp:docPr id="3" name="Resim 3" descr="C:\Users\mab\Desktop\indir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ab\Desktop\indir (1).jp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29" cy="10054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0D03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  <w:r>
      <w:rPr>
        <w:rFonts w:ascii="Times New Roman" w:eastAsia="Times New Roman" w:hAnsi="Times New Roman" w:cs="Times New Roman"/>
        <w:noProof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eastAsia="tr-TR"/>
      </w:rPr>
      <w:drawing>
        <wp:inline distT="0" distB="0" distL="0" distR="0">
          <wp:extent cx="1299387" cy="1063256"/>
          <wp:effectExtent l="19050" t="0" r="0" b="0"/>
          <wp:docPr id="4" name="Resim 4" descr="C:\Users\mab\Desktop\indir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b\Desktop\indir (2).jpg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283" cy="1063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hdrShapeDefaults>
    <o:shapedefaults v:ext="edit" spidmax="20482" fillcolor="white" strokecolor="none [2408]">
      <v:fill color="white" opacity="0"/>
      <v:stroke color="none [2408]" weight="1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9C3DBF"/>
    <w:rsid w:val="00046F91"/>
    <w:rsid w:val="00076C63"/>
    <w:rsid w:val="00083A1D"/>
    <w:rsid w:val="000B1199"/>
    <w:rsid w:val="000E7548"/>
    <w:rsid w:val="00101F54"/>
    <w:rsid w:val="00123094"/>
    <w:rsid w:val="00126920"/>
    <w:rsid w:val="00150837"/>
    <w:rsid w:val="00170688"/>
    <w:rsid w:val="00177020"/>
    <w:rsid w:val="001770C2"/>
    <w:rsid w:val="001F5A93"/>
    <w:rsid w:val="00226FD2"/>
    <w:rsid w:val="0026682F"/>
    <w:rsid w:val="002B568A"/>
    <w:rsid w:val="002C0CBB"/>
    <w:rsid w:val="00333691"/>
    <w:rsid w:val="00346842"/>
    <w:rsid w:val="00365F1D"/>
    <w:rsid w:val="003721D6"/>
    <w:rsid w:val="0037638E"/>
    <w:rsid w:val="00385B88"/>
    <w:rsid w:val="00394A6D"/>
    <w:rsid w:val="003D4956"/>
    <w:rsid w:val="003E0D03"/>
    <w:rsid w:val="003E18A3"/>
    <w:rsid w:val="00467E42"/>
    <w:rsid w:val="00496FA4"/>
    <w:rsid w:val="004C3301"/>
    <w:rsid w:val="004E2989"/>
    <w:rsid w:val="004E5388"/>
    <w:rsid w:val="005E27A3"/>
    <w:rsid w:val="005E7A5D"/>
    <w:rsid w:val="0060534D"/>
    <w:rsid w:val="00616D20"/>
    <w:rsid w:val="0064406D"/>
    <w:rsid w:val="006E6C54"/>
    <w:rsid w:val="00741F90"/>
    <w:rsid w:val="007717E7"/>
    <w:rsid w:val="007A24CE"/>
    <w:rsid w:val="007D2739"/>
    <w:rsid w:val="007E50C3"/>
    <w:rsid w:val="007F64BA"/>
    <w:rsid w:val="00893ED9"/>
    <w:rsid w:val="008A05BB"/>
    <w:rsid w:val="008E294D"/>
    <w:rsid w:val="00912703"/>
    <w:rsid w:val="009328AF"/>
    <w:rsid w:val="00981A33"/>
    <w:rsid w:val="009B6CAB"/>
    <w:rsid w:val="009C3DBF"/>
    <w:rsid w:val="009D28E6"/>
    <w:rsid w:val="009F1F66"/>
    <w:rsid w:val="009F231E"/>
    <w:rsid w:val="00A024BB"/>
    <w:rsid w:val="00A269D8"/>
    <w:rsid w:val="00A57E6A"/>
    <w:rsid w:val="00A76F77"/>
    <w:rsid w:val="00AB100C"/>
    <w:rsid w:val="00AD1B1C"/>
    <w:rsid w:val="00AF138E"/>
    <w:rsid w:val="00B20629"/>
    <w:rsid w:val="00B26C25"/>
    <w:rsid w:val="00B33495"/>
    <w:rsid w:val="00B52ACF"/>
    <w:rsid w:val="00B810AE"/>
    <w:rsid w:val="00C009BC"/>
    <w:rsid w:val="00C01D39"/>
    <w:rsid w:val="00C8665C"/>
    <w:rsid w:val="00C94A0B"/>
    <w:rsid w:val="00CA72B2"/>
    <w:rsid w:val="00CC3655"/>
    <w:rsid w:val="00CF5239"/>
    <w:rsid w:val="00D4633B"/>
    <w:rsid w:val="00D50181"/>
    <w:rsid w:val="00DA0F71"/>
    <w:rsid w:val="00DE7C93"/>
    <w:rsid w:val="00E35DD2"/>
    <w:rsid w:val="00E942F4"/>
    <w:rsid w:val="00EA326F"/>
    <w:rsid w:val="00EC11D7"/>
    <w:rsid w:val="00F14827"/>
    <w:rsid w:val="00F36768"/>
    <w:rsid w:val="00F36810"/>
    <w:rsid w:val="00F568C3"/>
    <w:rsid w:val="00F72ECB"/>
    <w:rsid w:val="00FB4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7" type="connector" idref="#AutoShape 72"/>
        <o:r id="V:Rule18" type="connector" idref="#AutoShape 73"/>
        <o:r id="V:Rule19" type="connector" idref="#AutoShape 72"/>
        <o:r id="V:Rule20" type="connector" idref="#AutoShape 73"/>
        <o:r id="V:Rule21" type="connector" idref="#AutoShape 72"/>
        <o:r id="V:Rule22" type="connector" idref="#AutoShape 73"/>
        <o:r id="V:Rule23" type="connector" idref="#AutoShape 16"/>
        <o:r id="V:Rule24" type="connector" idref="#AutoShape 17"/>
        <o:r id="V:Rule26" type="connector" idref="#AutoShape 31"/>
        <o:r id="V:Rule28" type="connector" idref="#AutoShape 43"/>
        <o:r id="V:Rule29" type="connector" idref="#AutoShape 37"/>
        <o:r id="V:Rule30" type="connector" idref="#AutoShape 49"/>
        <o:r id="V:Rule33" type="connector" idref="#AutoShape 48"/>
        <o:r id="V:Rule35" type="connector" idref="#AutoShape 73"/>
        <o:r id="V:Rule36" type="connector" idref="#AutoShape 42"/>
        <o:r id="V:Rule37" type="connector" idref="#AutoShape 54"/>
        <o:r id="V:Rule38" type="connector" idref="#AutoShape 61"/>
        <o:r id="V:Rule40" type="connector" idref="#AutoShape 55"/>
        <o:r id="V:Rule41" type="connector" idref="#AutoShape 36"/>
        <o:r id="V:Rule42" type="connector" idref="#AutoShape 72"/>
        <o:r id="V:Rule43" type="connector" idref="#AutoShape 30"/>
        <o:r id="V:Rule44" type="connector" idref="#AutoShape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368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0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VESTEL</cp:lastModifiedBy>
  <cp:revision>2</cp:revision>
  <cp:lastPrinted>2019-11-01T12:06:00Z</cp:lastPrinted>
  <dcterms:created xsi:type="dcterms:W3CDTF">2019-12-18T10:23:00Z</dcterms:created>
  <dcterms:modified xsi:type="dcterms:W3CDTF">2019-12-18T10:23:00Z</dcterms:modified>
</cp:coreProperties>
</file>