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A1A" w:rsidRDefault="0023124E" w:rsidP="001770C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7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5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rect id="Rectangle 5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2f5496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2f5496 [2408]" strokeweight="1.5pt"/>
                <v:shape id="AutoShape 1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2f5496 [2408]" strokeweight="1.5pt"/>
              </v:group>
            </w:pict>
          </mc:Fallback>
        </mc:AlternateContent>
      </w:r>
      <w:r w:rsidR="00755A1A">
        <w:rPr>
          <w:rFonts w:ascii="TTKB Dik Temel Abece" w:hAnsi="TTKB Dik Temel Abece"/>
          <w:sz w:val="72"/>
          <w:szCs w:val="72"/>
        </w:rPr>
        <w:t>1.</w:t>
      </w:r>
      <w:r w:rsidR="003F06E0">
        <w:rPr>
          <w:rFonts w:ascii="TTKB Dik Temel Abece" w:hAnsi="TTKB Dik Temel Abece"/>
          <w:sz w:val="72"/>
          <w:szCs w:val="72"/>
        </w:rPr>
        <w:t xml:space="preserve"> </w:t>
      </w:r>
      <w:r w:rsidR="000A3018">
        <w:rPr>
          <w:rFonts w:ascii="TTKB Dik Temel Abece" w:hAnsi="TTKB Dik Temel Abece"/>
          <w:sz w:val="72"/>
          <w:szCs w:val="72"/>
        </w:rPr>
        <w:t>öl-</w:t>
      </w:r>
      <w:proofErr w:type="spellStart"/>
      <w:r w:rsidR="000A3018">
        <w:rPr>
          <w:rFonts w:ascii="TTKB Dik Temel Abece" w:hAnsi="TTKB Dik Temel Abece"/>
          <w:sz w:val="72"/>
          <w:szCs w:val="72"/>
        </w:rPr>
        <w:t>ök</w:t>
      </w:r>
      <w:proofErr w:type="spellEnd"/>
      <w:r w:rsidR="000A3018">
        <w:rPr>
          <w:rFonts w:ascii="TTKB Dik Temel Abece" w:hAnsi="TTKB Dik Temel Abece"/>
          <w:sz w:val="72"/>
          <w:szCs w:val="72"/>
        </w:rPr>
        <w:t>-ön-</w:t>
      </w:r>
      <w:proofErr w:type="spellStart"/>
      <w:r w:rsidR="000A3018">
        <w:rPr>
          <w:rFonts w:ascii="TTKB Dik Temel Abece" w:hAnsi="TTKB Dik Temel Abece"/>
          <w:sz w:val="72"/>
          <w:szCs w:val="72"/>
        </w:rPr>
        <w:t>öm</w:t>
      </w:r>
      <w:proofErr w:type="spellEnd"/>
      <w:r w:rsidR="000A3018">
        <w:rPr>
          <w:rFonts w:ascii="TTKB Dik Temel Abece" w:hAnsi="TTKB Dik Temel Abece"/>
          <w:sz w:val="72"/>
          <w:szCs w:val="72"/>
        </w:rPr>
        <w:t>-öt-köy-öyle-yön-önü</w:t>
      </w:r>
    </w:p>
    <w:p w:rsidR="00755A1A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2.</w:t>
      </w:r>
      <w:r w:rsidR="003F06E0">
        <w:rPr>
          <w:rFonts w:ascii="TTKB Dik Temel Abece" w:hAnsi="TTKB Dik Temel Abece"/>
          <w:sz w:val="72"/>
          <w:szCs w:val="72"/>
        </w:rPr>
        <w:t xml:space="preserve"> </w:t>
      </w:r>
      <w:r w:rsidR="0023124E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65CBAA1F" wp14:editId="514A47EB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6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3" name="Group 3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6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" o:spid="_x0000_s1026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    <v:group id="Group 3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3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2f5496 [2408]" strokeweight="1.5pt">
                    <v:fill opacity="0"/>
                  </v:rect>
                  <v:rect id="Rectangle 3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3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2f5496 [2408]" strokeweight="1.5pt"/>
                <v:shape id="AutoShape 3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0A3018">
        <w:rPr>
          <w:rFonts w:ascii="TTKB Dik Temel Abece" w:hAnsi="TTKB Dik Temel Abece"/>
          <w:sz w:val="72"/>
          <w:szCs w:val="72"/>
        </w:rPr>
        <w:t>önlem-ötme-önlük-</w:t>
      </w:r>
    </w:p>
    <w:p w:rsidR="00755A1A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3.</w:t>
      </w:r>
      <w:r w:rsidR="0023124E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50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1" name="Group 4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2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" o:spid="_x0000_s1026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    <v:group id="Group 4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4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2f5496 [2408]" strokeweight="1.5pt">
                    <v:fill opacity="0"/>
                  </v:rect>
                  <v:rect id="Rectangle 4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4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2f5496 [2408]" strokeweight="1.5pt"/>
                <v:shape id="AutoShape 4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3F06E0">
        <w:rPr>
          <w:rFonts w:ascii="TTKB Dik Temel Abece" w:hAnsi="TTKB Dik Temel Abece"/>
          <w:sz w:val="72"/>
          <w:szCs w:val="72"/>
        </w:rPr>
        <w:t xml:space="preserve"> </w:t>
      </w:r>
      <w:r w:rsidR="000A3018">
        <w:rPr>
          <w:rFonts w:ascii="TTKB Dik Temel Abece" w:hAnsi="TTKB Dik Temel Abece"/>
          <w:sz w:val="72"/>
          <w:szCs w:val="72"/>
        </w:rPr>
        <w:t>Ela önlem al.</w:t>
      </w:r>
    </w:p>
    <w:p w:rsidR="00755A1A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4.</w:t>
      </w:r>
      <w:r w:rsidR="0023124E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4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5" name="Group 5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6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26" style="position:absolute;margin-left:-16.85pt;margin-top:5.6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    <v:group id="Group 5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5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2f5496 [2408]" strokeweight="1.5pt">
                    <v:fill opacity="0"/>
                  </v:rect>
                  <v:rect id="Rectangle 5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5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2f5496 [2408]" strokeweight="1.5pt"/>
                <v:shape id="AutoShape 5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3F06E0">
        <w:rPr>
          <w:rFonts w:ascii="TTKB Dik Temel Abece" w:hAnsi="TTKB Dik Temel Abece"/>
          <w:sz w:val="72"/>
          <w:szCs w:val="72"/>
        </w:rPr>
        <w:t xml:space="preserve"> </w:t>
      </w:r>
      <w:r w:rsidR="000A3018">
        <w:rPr>
          <w:rFonts w:ascii="TTKB Dik Temel Abece" w:hAnsi="TTKB Dik Temel Abece"/>
          <w:sz w:val="72"/>
          <w:szCs w:val="72"/>
        </w:rPr>
        <w:t>Yemi önüne at.</w:t>
      </w:r>
    </w:p>
    <w:p w:rsidR="00755A1A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5.</w:t>
      </w:r>
      <w:r w:rsidR="0023124E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9" name="Group 5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0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26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    <v:group id="Group 5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5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2f5496 [2408]" strokeweight="1.5pt">
                    <v:fill opacity="0"/>
                  </v:rect>
                  <v:rect id="Rectangle 5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6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2f5496 [2408]" strokeweight="1.5pt"/>
                <v:shape id="AutoShape 6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3F06E0">
        <w:rPr>
          <w:rFonts w:ascii="TTKB Dik Temel Abece" w:hAnsi="TTKB Dik Temel Abece"/>
          <w:sz w:val="72"/>
          <w:szCs w:val="72"/>
        </w:rPr>
        <w:t xml:space="preserve"> </w:t>
      </w:r>
      <w:r w:rsidR="006608F8">
        <w:rPr>
          <w:rFonts w:ascii="TTKB Dik Temel Abece" w:hAnsi="TTKB Dik Temel Abece"/>
          <w:sz w:val="72"/>
          <w:szCs w:val="72"/>
        </w:rPr>
        <w:t>Lale ona</w:t>
      </w:r>
      <w:r w:rsidR="000A3018">
        <w:rPr>
          <w:rFonts w:ascii="TTKB Dik Temel Abece" w:hAnsi="TTKB Dik Temel Abece"/>
          <w:sz w:val="72"/>
          <w:szCs w:val="72"/>
        </w:rPr>
        <w:t xml:space="preserve"> iyilik kat.</w:t>
      </w:r>
    </w:p>
    <w:p w:rsidR="00755A1A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6.</w:t>
      </w:r>
      <w:r w:rsidR="0023124E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3" name="Group 6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" o:spid="_x0000_s1026" style="position:absolute;margin-left:-16.85pt;margin-top:5.65pt;width:521.25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    <v:group id="Group 6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6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2f5496 [2408]" strokeweight="1.5pt">
                    <v:fill opacity="0"/>
                  </v:rect>
                  <v:rect id="Rectangle 6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6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2f5496 [2408]" strokeweight="1.5pt"/>
                <v:shape id="AutoShape 6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3F06E0">
        <w:rPr>
          <w:rFonts w:ascii="TTKB Dik Temel Abece" w:hAnsi="TTKB Dik Temel Abece"/>
          <w:sz w:val="72"/>
          <w:szCs w:val="72"/>
        </w:rPr>
        <w:t xml:space="preserve"> </w:t>
      </w:r>
      <w:r w:rsidR="006608F8">
        <w:rPr>
          <w:rFonts w:ascii="TTKB Dik Temel Abece" w:hAnsi="TTKB Dik Temel Abece"/>
          <w:sz w:val="72"/>
          <w:szCs w:val="72"/>
        </w:rPr>
        <w:t>Köylü ninem nane ek.</w:t>
      </w:r>
    </w:p>
    <w:p w:rsidR="00AF138E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7</w:t>
      </w:r>
      <w:r w:rsidR="0023124E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2D726F76" wp14:editId="1A2AD065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26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7" name="Group 6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8" o:spid="_x0000_s1026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    <v:group id="Group 6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Rectangle 7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2f5496 [2408]" strokeweight="1.5pt">
                    <v:fill opacity="0"/>
                  </v:rect>
                  <v:rect id="Rectangle 7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7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2f5496 [2408]" strokeweight="1.5pt"/>
                <v:shape id="AutoShape 7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>.</w:t>
      </w:r>
      <w:r w:rsidR="003F06E0"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 w:rsidR="006608F8">
        <w:rPr>
          <w:rFonts w:ascii="TTKB Dik Temel Abece" w:hAnsi="TTKB Dik Temel Abece"/>
          <w:sz w:val="72"/>
          <w:szCs w:val="72"/>
        </w:rPr>
        <w:t>er</w:t>
      </w:r>
      <w:proofErr w:type="gramEnd"/>
      <w:r w:rsidR="006608F8">
        <w:rPr>
          <w:rFonts w:ascii="TTKB Dik Temel Abece" w:hAnsi="TTKB Dik Temel Abece"/>
          <w:sz w:val="72"/>
          <w:szCs w:val="72"/>
        </w:rPr>
        <w:t>-ar-ir-</w:t>
      </w:r>
      <w:proofErr w:type="spellStart"/>
      <w:r w:rsidR="006608F8">
        <w:rPr>
          <w:rFonts w:ascii="TTKB Dik Temel Abece" w:hAnsi="TTKB Dik Temel Abece"/>
          <w:sz w:val="72"/>
          <w:szCs w:val="72"/>
        </w:rPr>
        <w:t>or</w:t>
      </w:r>
      <w:proofErr w:type="spellEnd"/>
      <w:r w:rsidR="006608F8">
        <w:rPr>
          <w:rFonts w:ascii="TTKB Dik Temel Abece" w:hAnsi="TTKB Dik Temel Abece"/>
          <w:sz w:val="72"/>
          <w:szCs w:val="72"/>
        </w:rPr>
        <w:t>-ret-kar-erit-mor-kör</w:t>
      </w:r>
    </w:p>
    <w:p w:rsidR="00831F00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8.</w:t>
      </w:r>
      <w:r w:rsidR="0023124E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20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1" name="Group 7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2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4" o:spid="_x0000_s1026" style="position:absolute;margin-left:-16.85pt;margin-top:5.65pt;width:521.25pt;height:36.85pt;z-index:-251638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    <v:group id="Group 7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7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2f5496 [2408]" strokeweight="1.5pt">
                    <v:fill opacity="0"/>
                  </v:rect>
                  <v:rect id="Rectangle 7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7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2f5496 [2408]" strokeweight="1.5pt"/>
                <v:shape id="AutoShape 7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3F06E0">
        <w:rPr>
          <w:rFonts w:ascii="TTKB Dik Temel Abece" w:hAnsi="TTKB Dik Temel Abece"/>
          <w:sz w:val="72"/>
          <w:szCs w:val="72"/>
        </w:rPr>
        <w:t xml:space="preserve"> </w:t>
      </w:r>
      <w:r w:rsidR="006608F8">
        <w:rPr>
          <w:rFonts w:ascii="TTKB Dik Temel Abece" w:hAnsi="TTKB Dik Temel Abece"/>
          <w:sz w:val="72"/>
          <w:szCs w:val="72"/>
        </w:rPr>
        <w:t>nar-ter-emir-ömür-otur-merak</w:t>
      </w:r>
    </w:p>
    <w:p w:rsidR="00AF138E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9.</w:t>
      </w:r>
      <w:r w:rsidR="0023124E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1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15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-16.85pt;margin-top:5.65pt;width:521.25pt;height:36.8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2f5496 [2408]" strokeweight="1.5pt"/>
              </v:group>
            </w:pict>
          </mc:Fallback>
        </mc:AlternateContent>
      </w:r>
      <w:r w:rsidR="00831F00">
        <w:rPr>
          <w:rFonts w:ascii="TTKB Dik Temel Abece" w:hAnsi="TTKB Dik Temel Abece"/>
          <w:sz w:val="72"/>
          <w:szCs w:val="72"/>
        </w:rPr>
        <w:t xml:space="preserve"> </w:t>
      </w:r>
      <w:r w:rsidR="006608F8">
        <w:rPr>
          <w:rFonts w:ascii="TTKB Dik Temel Abece" w:hAnsi="TTKB Dik Temel Abece"/>
          <w:sz w:val="72"/>
          <w:szCs w:val="72"/>
        </w:rPr>
        <w:t>kuru-karton-kömür-narin-tekrar</w:t>
      </w:r>
    </w:p>
    <w:p w:rsidR="00AF138E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10.</w:t>
      </w:r>
      <w:r w:rsidR="0023124E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9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-16.85pt;margin-top:5.65pt;width:521.25pt;height:36.85pt;z-index:-251634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2f5496 [2408]" strokeweight="1.5pt"/>
              </v:group>
            </w:pict>
          </mc:Fallback>
        </mc:AlternateContent>
      </w:r>
      <w:r w:rsidR="00831F00">
        <w:rPr>
          <w:rFonts w:ascii="TTKB Dik Temel Abece" w:hAnsi="TTKB Dik Temel Abece"/>
          <w:sz w:val="72"/>
          <w:szCs w:val="72"/>
        </w:rPr>
        <w:t xml:space="preserve"> </w:t>
      </w:r>
      <w:r w:rsidR="006608F8">
        <w:rPr>
          <w:rFonts w:ascii="TTKB Dik Temel Abece" w:hAnsi="TTKB Dik Temel Abece"/>
          <w:sz w:val="72"/>
          <w:szCs w:val="72"/>
        </w:rPr>
        <w:t>Atatürk’ü anla.</w:t>
      </w:r>
    </w:p>
    <w:p w:rsidR="003F7782" w:rsidRDefault="003F06E0" w:rsidP="00A978A5">
      <w:pPr>
        <w:tabs>
          <w:tab w:val="left" w:pos="4515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 wp14:anchorId="5B0D4056" wp14:editId="266A028E">
                <wp:simplePos x="0" y="0"/>
                <wp:positionH relativeFrom="column">
                  <wp:posOffset>-194945</wp:posOffset>
                </wp:positionH>
                <wp:positionV relativeFrom="paragraph">
                  <wp:posOffset>1444625</wp:posOffset>
                </wp:positionV>
                <wp:extent cx="6619875" cy="467995"/>
                <wp:effectExtent l="0" t="0" r="28575" b="27305"/>
                <wp:wrapNone/>
                <wp:docPr id="80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81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82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4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-15.35pt;margin-top:113.75pt;width:521.25pt;height:36.85pt;z-index:-25162854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rIaDg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6YnMMA&#10;AADbAAAADwAAAGRycy9kb3ducmV2LnhtbESPQWvCQBSE7wX/w/IEb3WjgkjqKmqr9KqNBG+P7DMb&#10;zL4N2dXEf98VCj0OM/MNs1z3thYPan3lWMFknIAgLpyuuFSQ/ezfFyB8QNZYOyYFT/KwXg3elphq&#10;1/GRHqdQighhn6ICE0KTSukLQxb92DXE0bu61mKIsi2lbrGLcFvLaZLMpcWK44LBhnaGitvpbhXM&#10;yvzL5Nmnz+wknx/Oz/O2u+yVGg37zQeIQH34D/+1v7WCxRReX+IP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6YnMMAAADbAAAADwAAAAAAAAAAAAAAAACYAgAAZHJzL2Rv&#10;d25yZXYueG1sUEsFBgAAAAAEAAQA9QAAAIgDAAAAAA=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J0q8MA&#10;AADbAAAADwAAAGRycy9kb3ducmV2LnhtbESPQWvCQBSE74X+h+UVejObWC1pdBWxRHts03p/ZJ9J&#10;MPs2za4x/nu3IPQ4zMw3zHI9mlYM1LvGsoIkikEQl1Y3XCn4+c4nKQjnkTW2lknBlRysV48PS8y0&#10;vfAXDYWvRICwy1BB7X2XSenKmgy6yHbEwTva3qAPsq+k7vES4KaV0zh+lQYbDgs1drStqTwVZ6Pg&#10;MH/veC8Nfyb57G1+OO1+t4lR6vlp3CxAeBr9f/je/tAK0hf4+xJ+gF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J0q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Axu8MAAADbAAAADwAAAGRycy9kb3ducmV2LnhtbESPT4vCMBTE74LfITxhb5oqyyLVKFZY&#10;sIIH/yB4ezTPttq81Car9dtvBMHjMDO/Yabz1lTiTo0rLSsYDiIQxJnVJecKDvvf/hiE88gaK8uk&#10;4EkO5rNuZ4qxtg/e0n3ncxEg7GJUUHhfx1K6rCCDbmBr4uCdbWPQB9nkUjf4CHBTyVEU/UiDJYeF&#10;AmtaFpRdd39GQfJcHzfWp7fV+XS5pUkySvFilPrqtYsJCE+t/4Tf7ZVWMP6G15fwA+Ts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gMbvDAAAA2wAAAA8AAAAAAAAAAAAA&#10;AAAAoQIAAGRycy9kb3ducmV2LnhtbFBLBQYAAAAABAAEAPkAAACRAwAAAAA=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yUIMMAAADbAAAADwAAAGRycy9kb3ducmV2LnhtbESPT4vCMBTE74LfITxhb5oq7CLVKFZY&#10;sIIH/yB4ezTPttq81Car9dtvBMHjMDO/Yabz1lTiTo0rLSsYDiIQxJnVJecKDvvf/hiE88gaK8uk&#10;4EkO5rNuZ4qxtg/e0n3ncxEg7GJUUHhfx1K6rCCDbmBr4uCdbWPQB9nkUjf4CHBTyVEU/UiDJYeF&#10;AmtaFpRdd39GQfJcHzfWp7fV+XS5pUkySvFilPrqtYsJCE+t/4Tf7ZVWMP6G15fwA+Ts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slCDDAAAA2wAAAA8AAAAAAAAAAAAA&#10;AAAAoQIAAGRycy9kb3ducmV2LnhtbFBLBQYAAAAABAAEAPkAAACRAwAAAAA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 wp14:anchorId="6CA3F561" wp14:editId="690973CF">
                <wp:simplePos x="0" y="0"/>
                <wp:positionH relativeFrom="column">
                  <wp:posOffset>-223520</wp:posOffset>
                </wp:positionH>
                <wp:positionV relativeFrom="paragraph">
                  <wp:posOffset>758825</wp:posOffset>
                </wp:positionV>
                <wp:extent cx="6619875" cy="467995"/>
                <wp:effectExtent l="0" t="0" r="28575" b="27305"/>
                <wp:wrapNone/>
                <wp:docPr id="6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9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-17.6pt;margin-top:59.75pt;width:521.25pt;height:36.85pt;z-index:-25163059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13467F1D" wp14:editId="1287415F">
                <wp:simplePos x="0" y="0"/>
                <wp:positionH relativeFrom="column">
                  <wp:posOffset>-204470</wp:posOffset>
                </wp:positionH>
                <wp:positionV relativeFrom="paragraph">
                  <wp:posOffset>53975</wp:posOffset>
                </wp:positionV>
                <wp:extent cx="6619875" cy="467995"/>
                <wp:effectExtent l="0" t="0" r="28575" b="27305"/>
                <wp:wrapNone/>
                <wp:docPr id="1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8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-16.1pt;margin-top:4.2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>11.</w:t>
      </w:r>
      <w:r w:rsidR="00831F00">
        <w:rPr>
          <w:rFonts w:ascii="TTKB Dik Temel Abece" w:hAnsi="TTKB Dik Temel Abece"/>
          <w:sz w:val="72"/>
          <w:szCs w:val="72"/>
        </w:rPr>
        <w:t xml:space="preserve"> </w:t>
      </w:r>
      <w:r w:rsidR="006608F8">
        <w:rPr>
          <w:rFonts w:ascii="TTKB Dik Temel Abece" w:hAnsi="TTKB Dik Temel Abece"/>
          <w:sz w:val="72"/>
          <w:szCs w:val="72"/>
        </w:rPr>
        <w:t>Eray kurallara uyar.</w:t>
      </w:r>
    </w:p>
    <w:p w:rsidR="00EB1D12" w:rsidRDefault="003F06E0" w:rsidP="00A978A5">
      <w:pPr>
        <w:tabs>
          <w:tab w:val="left" w:pos="4515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12.</w:t>
      </w:r>
      <w:r w:rsidR="00831F00">
        <w:rPr>
          <w:rFonts w:ascii="TTKB Dik Temel Abece" w:hAnsi="TTKB Dik Temel Abece"/>
          <w:sz w:val="72"/>
          <w:szCs w:val="72"/>
        </w:rPr>
        <w:t xml:space="preserve"> </w:t>
      </w:r>
      <w:r w:rsidR="006608F8">
        <w:rPr>
          <w:rFonts w:ascii="TTKB Dik Temel Abece" w:hAnsi="TTKB Dik Temel Abece"/>
          <w:sz w:val="72"/>
          <w:szCs w:val="72"/>
        </w:rPr>
        <w:t>Tamer kara oturma.</w:t>
      </w:r>
    </w:p>
    <w:p w:rsidR="003F06E0" w:rsidRDefault="003F06E0" w:rsidP="00A978A5">
      <w:pPr>
        <w:tabs>
          <w:tab w:val="left" w:pos="4515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13.</w:t>
      </w:r>
      <w:r w:rsidR="00831F00">
        <w:rPr>
          <w:rFonts w:ascii="TTKB Dik Temel Abece" w:hAnsi="TTKB Dik Temel Abece"/>
          <w:sz w:val="72"/>
          <w:szCs w:val="72"/>
        </w:rPr>
        <w:t xml:space="preserve"> </w:t>
      </w:r>
      <w:r w:rsidR="006608F8">
        <w:rPr>
          <w:rFonts w:ascii="TTKB Dik Temel Abece" w:hAnsi="TTKB Dik Temel Abece"/>
          <w:sz w:val="72"/>
          <w:szCs w:val="72"/>
        </w:rPr>
        <w:t>Türkiye en iyi ülke.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89984" behindDoc="1" locked="0" layoutInCell="1" allowOverlap="1" wp14:anchorId="18CD5E8E" wp14:editId="19B13944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86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87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88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0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" o:spid="_x0000_s1026" style="position:absolute;margin-left:-16.85pt;margin-top:5.65pt;width:521.25pt;height:36.85pt;z-index:-25162649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bSTh&#10;OBEEAADkDwAADgAAAAAAAAAAAAAAAAAuAgAAZHJzL2Uyb0RvYy54bWxQSwECLQAUAAYACAAAACEA&#10;LMQftN8AAAAKAQAADwAAAAAAAAAAAAAAAABrBgAAZHJzL2Rvd25yZXYueG1sUEsFBgAAAAAEAAQA&#10;8wAAAHcHAAAAAA==&#10;">
    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rect id="Rectangle 5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avdsEA&#10;AADbAAAADwAAAGRycy9kb3ducmV2LnhtbERPyWrDMBC9F/IPYgK5NXIaMMGNEpo0Lr02dTC9DdbU&#10;MrVGxlK8/H11KPT4ePv+ONlWDNT7xrGCzToBQVw53XCtoPjMH3cgfEDW2DomBTN5OB4WD3vMtBv5&#10;g4ZrqEUMYZ+hAhNCl0npK0MW/dp1xJH7dr3FEGFfS93jGMNtK5+SJJUWG44NBjs6G6p+rnerYFuX&#10;F1MWr76wmzJ9u8230/iVK7VaTi/PIAJN4V/8537XCn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62r3bBAAAA2wAAAA8AAAAAAAAAAAAAAAAAmAIAAGRycy9kb3du&#10;cmV2LnhtbFBLBQYAAAAABAAEAPUAAACGAwAAAAA=&#10;" strokecolor="#2f5496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pDQcAA&#10;AADbAAAADwAAAGRycy9kb3ducmV2LnhtbESPS6vCMBSE9xf8D+EI7q5pRS9ajSKKj+X1tT80x7bY&#10;nNQmav33RhBcDjPzDTOZNaYUd6pdYVlB3I1AEKdWF5wpOB5Wv0MQziNrLC2Tgic5mE1bPxNMtH3w&#10;ju57n4kAYZeggtz7KpHSpTkZdF1bEQfvbGuDPsg6k7rGR4CbUvai6E8aLDgs5FjRIqf0sr8ZBafB&#10;suKNNPwfr/qjwemyvi5io1Sn3czHIDw1/hv+tLdawXAE7y/hB8jp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pDQc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1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KhZcAAAADbAAAADwAAAGRycy9kb3ducmV2LnhtbERPy4rCMBTdC/5DuII7TXUhM9UoVhCs&#10;4MIHgrtLc22rzU1tota/nyyEWR7Oe7ZoTSVe1LjSsoLRMAJBnFldcq7gdFwPfkA4j6yxskwKPuRg&#10;Me92Zhhr++Y9vQ4+FyGEXYwKCu/rWEqXFWTQDW1NHLirbQz6AJtc6gbfIdxUchxFE2mw5NBQYE2r&#10;grL74WkUJJ/teWd9+thcL7dHmiTjFG9GqX6vXU5BeGr9v/jr3mgFv2F9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YCoWXAAAAA2wAAAA8AAAAAAAAAAAAAAAAA&#10;oQIAAGRycy9kb3ducmV2LnhtbFBLBQYAAAAABAAEAPkAAACOAwAAAAA=&#10;" strokecolor="#2f5496 [2408]" strokeweight="1.5pt"/>
                <v:shape id="AutoShape 1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4E/sQAAADbAAAADwAAAGRycy9kb3ducmV2LnhtbESPQYvCMBSE78L+h/AWvNlUD6Jdo9iF&#10;BSt4UJeFvT2aZ1ttXmoTtf57Iwgeh5n5hpktOlOLK7WusqxgGMUgiHOrKy4U/O5/BhMQziNrrC2T&#10;gjs5WMw/ejNMtL3xlq47X4gAYZeggtL7JpHS5SUZdJFtiIN3sK1BH2RbSN3iLcBNLUdxPJYGKw4L&#10;JTb0XVJ+2l2MgvS+/ttYn51Xh//jOUvTUYZHo1T/s1t+gfDU+Xf41V5pBdMhPL+EH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TgT+xAAAANsAAAAPAAAAAAAAAAAA&#10;AAAAAKECAABkcnMvZG93bnJldi54bWxQSwUGAAAAAAQABAD5AAAAkgMAAAAA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14. </w:t>
      </w:r>
      <w:r w:rsidR="006608F8">
        <w:rPr>
          <w:rFonts w:ascii="TTKB Dik Temel Abece" w:hAnsi="TTKB Dik Temel Abece"/>
          <w:sz w:val="72"/>
          <w:szCs w:val="72"/>
        </w:rPr>
        <w:t>kıl-</w:t>
      </w:r>
      <w:proofErr w:type="spellStart"/>
      <w:r w:rsidR="006608F8">
        <w:rPr>
          <w:rFonts w:ascii="TTKB Dik Temel Abece" w:hAnsi="TTKB Dik Temel Abece"/>
          <w:sz w:val="72"/>
          <w:szCs w:val="72"/>
        </w:rPr>
        <w:t>lık</w:t>
      </w:r>
      <w:proofErr w:type="spellEnd"/>
      <w:r w:rsidR="006608F8">
        <w:rPr>
          <w:rFonts w:ascii="TTKB Dik Temel Abece" w:hAnsi="TTKB Dik Temel Abece"/>
          <w:sz w:val="72"/>
          <w:szCs w:val="72"/>
        </w:rPr>
        <w:t>-ılık-kır-kıy-atık-akıl-altı-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15. 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 wp14:anchorId="3EEEAAB6" wp14:editId="6517ED1E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9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93" name="Group 3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9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88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9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" o:spid="_x0000_s1026" style="position:absolute;margin-left:-16.85pt;margin-top:5.65pt;width:521.25pt;height:36.85pt;z-index:-2516254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">
                <v:group id="Group 3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rect id="Rectangle 3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IzrsQA&#10;AADbAAAADwAAAGRycy9kb3ducmV2LnhtbESPQWvCQBSE7wX/w/KE3urGWqRGV9Fai9dqJHh7ZJ/Z&#10;YPZtyG5N/PddodDjMDPfMItVb2txo9ZXjhWMRwkI4sLpiksF2XH38g7CB2SNtWNScCcPq+XgaYGp&#10;dh1/0+0QShEh7FNUYEJoUil9YciiH7mGOHoX11oMUbal1C12EW5r+ZokU2mx4rhgsKEPQ8X18GMV&#10;TMr80+TZ1md2nE+/TvfTpjvvlHoe9us5iEB9+A//tfdawewNHl/i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iM67EAAAA2wAAAA8AAAAAAAAAAAAAAAAAmAIAAGRycy9k&#10;b3ducmV2LnhtbFBLBQYAAAAABAAEAPUAAACJAwAAAAA=&#10;" strokecolor="#2f5496 [2408]" strokeweight="1.5pt">
                    <v:fill opacity="0"/>
                  </v:rect>
                  <v:rect id="Rectangle 3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7fmc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5gn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e35n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3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IKeMIAAADcAAAADwAAAGRycy9kb3ducmV2LnhtbERPy4rCMBTdC/MP4QruNLULkY6pWGHA&#10;CrPQkQF3l+b2oc1NbaLWv58shFkeznu1HkwrHtS7xrKC+SwCQVxY3XCl4PTzNV2CcB5ZY2uZFLzI&#10;wTr9GK0w0fbJB3ocfSVCCLsEFdTed4mUrqjJoJvZjjhwpe0N+gD7SuoenyHctDKOooU02HBoqLGj&#10;bU3F9Xg3CrLX/vfb+vy2K8+XW55lcY4Xo9RkPGw+QXga/L/47d5pBfEyrA1nwhGQ6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gIKeMIAAADcAAAADwAAAAAAAAAAAAAA&#10;AAChAgAAZHJzL2Rvd25yZXYueG1sUEsFBgAAAAAEAAQA+QAAAJADAAAAAA==&#10;" strokecolor="#2f5496 [2408]" strokeweight="1.5pt"/>
                <v:shape id="AutoShape 3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6v48QAAADcAAAADwAAAGRycy9kb3ducmV2LnhtbESPQYvCMBSE7wv+h/AEb2tqD+JWo1hh&#10;wQoeVkXw9miebbV5qU1W67/fCMIeh5n5hpktOlOLO7WusqxgNIxAEOdWV1woOOy/PycgnEfWWFsm&#10;BU9ysJj3PmaYaPvgH7rvfCEChF2CCkrvm0RKl5dk0A1tQxy8s20N+iDbQuoWHwFuahlH0VgarDgs&#10;lNjQqqT8uvs1CtLn5ri1Prutz6fLLUvTOMOLUWrQ75ZTEJ46/x9+t9daQTz5gteZcAT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q/jxAAAANwAAAAPAAAAAAAAAAAA&#10;AAAAAKECAABkcnMvZG93bnJldi54bWxQSwUGAAAAAAQABAD5AAAAkgMAAAAA&#10;" strokecolor="#2f5496 [2408]" strokeweight="1.5pt"/>
              </v:group>
            </w:pict>
          </mc:Fallback>
        </mc:AlternateContent>
      </w:r>
      <w:r w:rsidR="006608F8">
        <w:rPr>
          <w:rFonts w:ascii="TTKB Dik Temel Abece" w:hAnsi="TTKB Dik Temel Abece"/>
          <w:sz w:val="72"/>
          <w:szCs w:val="72"/>
        </w:rPr>
        <w:t>kayıt-kalın-atkı-yarı-yılan-ırmak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16.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 wp14:anchorId="61F09268" wp14:editId="652D78F2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290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91" name="Group 4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92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" o:spid="_x0000_s1026" style="position:absolute;margin-left:-16.85pt;margin-top:5.65pt;width:521.25pt;height:36.85pt;z-index:-25162444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AK&#10;JmvqEwQAAOsPAAAOAAAAAAAAAAAAAAAAAC4CAABkcnMvZTJvRG9jLnhtbFBLAQItABQABgAIAAAA&#10;IQAsxB+03wAAAAoBAAAPAAAAAAAAAAAAAAAAAG0GAABkcnMvZG93bnJldi54bWxQSwUGAAAAAAQA&#10;BADzAAAAeQcAAAAA&#10;">
                <v:group id="Group 4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rect id="Rectangle 4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az8MQA&#10;AADcAAAADwAAAGRycy9kb3ducmV2LnhtbESPT2vCQBTE74LfYXlCb2ZjCqKpq/SfpVc1Erw9sq/Z&#10;0OzbkN2a+O27hYLHYWZ+w2x2o23FlXrfOFawSFIQxJXTDdcKitN+vgLhA7LG1jEpuJGH3XY62WCu&#10;3cAHuh5DLSKEfY4KTAhdLqWvDFn0ieuIo/fleoshyr6Wuschwm0rszRdSosNxwWDHb0aqr6PP1bB&#10;Y12+m7J484VdlMuP8+38Mlz2Sj3MxucnEIHGcA//tz+1gmydwd+Ze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Gs/DEAAAA3AAAAA8AAAAAAAAAAAAAAAAAmAIAAGRycy9k&#10;b3ducmV2LnhtbFBLBQYAAAAABAAEAPUAAACJAwAAAAA=&#10;" strokecolor="#2f5496 [2408]" strokeweight="1.5pt">
                    <v:fill opacity="0"/>
                  </v:rect>
                  <v:rect id="Rectangle 4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yz+MIA&#10;AADc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5kAH9nwhGQ8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PLP4wgAAANwAAAAPAAAAAAAAAAAAAAAAAJgCAABkcnMvZG93&#10;bnJldi54bWxQSwUGAAAAAAQABAD1AAAAhwMAAAAA&#10;" fillcolor="#deeaf6 [660]" strokecolor="#c00000" strokeweight="1pt">
                    <v:stroke dashstyle="dash"/>
                  </v:rect>
                </v:group>
                <v:shape id="AutoShape 4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aWoMUAAADcAAAADwAAAGRycy9kb3ducmV2LnhtbESPQWvCQBSE70L/w/KE3nRjKGKjq5hC&#10;wQgeakXw9sg+k2j2bcxuNf57tyB4HGbmG2a26EwtrtS6yrKC0TACQZxbXXGhYPf7PZiAcB5ZY22Z&#10;FNzJwWL+1pthou2Nf+i69YUIEHYJKii9bxIpXV6SQTe0DXHwjrY16INsC6lbvAW4qWUcRWNpsOKw&#10;UGJDXyXl5+2fUZDe1/uN9dlldTycLlmaxhmejFLv/W45BeGp86/ws73SCuLPD/g/E46An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paWoMUAAADcAAAADwAAAAAAAAAA&#10;AAAAAAChAgAAZHJzL2Rvd25yZXYueG1sUEsFBgAAAAAEAAQA+QAAAJMDAAAAAA==&#10;" strokecolor="#2f5496 [2408]" strokeweight="1.5pt"/>
                <v:shape id="AutoShape 4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ozO8UAAADcAAAADwAAAGRycy9kb3ducmV2LnhtbESPQWvCQBSE70L/w/KE3nRjoGKjq5hC&#10;wQgeakXw9sg+k2j2bcxuNf57tyB4HGbmG2a26EwtrtS6yrKC0TACQZxbXXGhYPf7PZiAcB5ZY22Z&#10;FNzJwWL+1pthou2Nf+i69YUIEHYJKii9bxIpXV6SQTe0DXHwjrY16INsC6lbvAW4qWUcRWNpsOKw&#10;UGJDXyXl5+2fUZDe1/uN9dlldTycLlmaxhmejFLv/W45BeGp86/ws73SCuLPD/g/E46An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dozO8UAAADc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6608F8">
        <w:rPr>
          <w:rFonts w:ascii="TTKB Dik Temel Abece" w:hAnsi="TTKB Dik Temel Abece"/>
          <w:sz w:val="72"/>
          <w:szCs w:val="72"/>
        </w:rPr>
        <w:t xml:space="preserve"> Ninem takıları takar.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17.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93056" behindDoc="1" locked="0" layoutInCell="1" allowOverlap="1" wp14:anchorId="1C85BB9A" wp14:editId="517AB4B2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296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97" name="Group 5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98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0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1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26" style="position:absolute;margin-left:-16.85pt;margin-top:5.65pt;width:521.25pt;height:36.85pt;z-index:-2516234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">
                <v:group id="Group 5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<v:rect id="Rectangle 5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6EGsEA&#10;AADcAAAADwAAAGRycy9kb3ducmV2LnhtbERPz2vCMBS+D/Y/hDfwNlMdiFajTDfFq1op3h7Nsylr&#10;XkqT2frfm4Pg8eP7vVj1thY3an3lWMFomIAgLpyuuFSQnbafUxA+IGusHZOCO3lYLd/fFphq1/GB&#10;bsdQihjCPkUFJoQmldIXhiz6oWuII3d1rcUQYVtK3WIXw20tx0kykRYrjg0GG9oYKv6O/1bBV5n/&#10;mjz78Zkd5ZPd+X5ed5etUoOP/nsOIlAfXuKne68VjGdxbTwTj4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uhBrBAAAA3AAAAA8AAAAAAAAAAAAAAAAAmAIAAGRycy9kb3du&#10;cmV2LnhtbFBLBQYAAAAABAAEAPUAAACGAwAAAAA=&#10;" strokecolor="#2f5496 [2408]" strokeweight="1.5pt">
                    <v:fill opacity="0"/>
                  </v:rect>
                  <v:rect id="Rectangle 5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SEEsEA&#10;AADcAAAADwAAAGRycy9kb3ducmV2LnhtbESPT4vCMBTE78J+h/AWvGlaUbFdo4ii7tG/90fzti02&#10;L7WJWr+9WRA8DjPzG2Y6b00l7tS40rKCuB+BIM6sLjlXcDquexMQziNrrCyTgic5mM++OlNMtX3w&#10;nu4Hn4sAYZeigsL7OpXSZQUZdH1bEwfvzzYGfZBNLnWDjwA3lRxE0VgaLDksFFjTsqDscrgZBefR&#10;quatNLyL18NkdL5srsvYKNX9bhc/IDy1/hN+t3+1gkGSwP+ZcAT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UhBLBAAAA3A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5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YKucEAAADc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yjMD2fCEZD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Rgq5wQAAANwAAAAPAAAAAAAAAAAAAAAA&#10;AKECAABkcnMvZG93bnJldi54bWxQSwUGAAAAAAQABAD5AAAAjwMAAAAA&#10;" strokecolor="#2f5496 [2408]" strokeweight="1.5pt"/>
                <v:shape id="AutoShape 5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qvIsQAAADc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nE8hOeZcATk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Cq8ixAAAANwAAAAPAAAAAAAAAAAA&#10;AAAAAKECAABkcnMvZG93bnJldi54bWxQSwUGAAAAAAQABAD5AAAAkgMAAAAA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 </w:t>
      </w:r>
      <w:r w:rsidR="006608F8">
        <w:rPr>
          <w:rFonts w:ascii="TTKB Dik Temel Abece" w:hAnsi="TTKB Dik Temel Abece"/>
          <w:sz w:val="72"/>
          <w:szCs w:val="72"/>
        </w:rPr>
        <w:t>Arılar ayılarla oynar.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18.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94080" behindDoc="1" locked="0" layoutInCell="1" allowOverlap="1" wp14:anchorId="6B7301E1" wp14:editId="361C0030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02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03" name="Group 5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04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6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8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26" style="position:absolute;margin-left:-16.85pt;margin-top:5.65pt;width:521.25pt;height:36.85pt;z-index:-25162240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L61&#10;G3kSBAAA6w8AAA4AAAAAAAAAAAAAAAAALgIAAGRycy9lMm9Eb2MueG1sUEsBAi0AFAAGAAgAAAAh&#10;ACzEH7TfAAAACgEAAA8AAAAAAAAAAAAAAAAAbAYAAGRycy9kb3ducmV2LnhtbFBLBQYAAAAABAAE&#10;APMAAAB4BwAAAAA=&#10;">
                <v:group id="Group 5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<v:rect id="Rectangle 5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gUBcMA&#10;AADc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l3zA35l4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gUBcMAAADcAAAADwAAAAAAAAAAAAAAAACYAgAAZHJzL2Rv&#10;d25yZXYueG1sUEsFBgAAAAAEAAQA9QAAAIgDAAAAAA==&#10;" strokecolor="#2f5496 [2408]" strokeweight="1.5pt">
                    <v:fill opacity="0"/>
                  </v:rect>
                  <v:rect id="Rectangle 5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UDcMA&#10;AADc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5rD35l4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3IUDcMAAADc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6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M3VsUAAADc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iMfydCUdAzl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+M3VsUAAADcAAAADwAAAAAAAAAA&#10;AAAAAAChAgAAZHJzL2Rvd25yZXYueG1sUEsFBgAAAAAEAAQA+QAAAJMDAAAAAA==&#10;" strokecolor="#2f5496 [2408]" strokeweight="1.5pt"/>
                <v:shape id="AutoShape 6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AGv8EAAADc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yisDWfCEZD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MAa/wQAAANwAAAAPAAAAAAAAAAAAAAAA&#10;AKECAABkcnMvZG93bnJldi54bWxQSwUGAAAAAAQABAD5AAAAjwMAAAAA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 </w:t>
      </w:r>
      <w:r w:rsidR="006608F8">
        <w:rPr>
          <w:rFonts w:ascii="TTKB Dik Temel Abece" w:hAnsi="TTKB Dik Temel Abece"/>
          <w:sz w:val="72"/>
          <w:szCs w:val="72"/>
        </w:rPr>
        <w:t>Anılarını tatlı tatlı anlat.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19.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95104" behindDoc="1" locked="0" layoutInCell="1" allowOverlap="1" wp14:anchorId="6B3FF70B" wp14:editId="0FF55763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09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10" name="Group 6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11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13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" o:spid="_x0000_s1026" style="position:absolute;margin-left:-16.85pt;margin-top:5.65pt;width:521.25pt;height:36.85pt;z-index:-2516213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snDS&#10;XxEEAADrDwAADgAAAAAAAAAAAAAAAAAuAgAAZHJzL2Uyb0RvYy54bWxQSwECLQAUAAYACAAAACEA&#10;LMQftN8AAAAKAQAADwAAAAAAAAAAAAAAAABrBgAAZHJzL2Rvd25yZXYueG1sUEsFBgAAAAAEAAQA&#10;8wAAAHcHAAAAAA==&#10;">
                <v:group id="Group 6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rect id="Rectangle 6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YhQMQA&#10;AADcAAAADwAAAGRycy9kb3ducmV2LnhtbESPQWvCQBSE74L/YXkFb7pJBSnRNVjblF6rkdDbI/ua&#10;DWbfhuzWxH/fLRR6HGa+GWaXT7YTNxp861hBukpAENdOt9woKM/F8gmED8gaO8ek4E4e8v18tsNM&#10;u5E/6HYKjYgl7DNUYELoMyl9bciiX7meOHpfbrAYohwaqQccY7nt5GOSbKTFluOCwZ6Ohurr6dsq&#10;WDfVq6nKF1/atNq8Xe6X5/GzUGrxMB22IAJN4T/8R7/ryKUp/J6JR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mIUDEAAAA3AAAAA8AAAAAAAAAAAAAAAAAmAIAAGRycy9k&#10;b3ducmV2LnhtbFBLBQYAAAAABAAEAPUAAACJAwAAAAA=&#10;" strokecolor="#2f5496 [2408]" strokeweight="1.5pt">
                    <v:fill opacity="0"/>
                  </v:rect>
                  <v:rect id="Rectangle 6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IapMQA&#10;AADcAAAADwAAAGRycy9kb3ducmV2LnhtbESPQWvCQBSE70L/w/IKvTWbWJUaXaVYUj22sbk/sq9J&#10;MPs2zW5j/PeuUPA4zMw3zHo7mlYM1LvGsoIkikEQl1Y3XCn4PmbPryCcR9bYWiYFF3Kw3TxM1phq&#10;e+YvGnJfiQBhl6KC2vsuldKVNRl0ke2Ig/dje4M+yL6SusdzgJtWTuN4IQ02HBZq7GhXU3nK/4yC&#10;Yv7e8V4a/kyy2XJenD5+d4lR6ulxfFuB8DT6e/i/fdAKXpIp3M6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CGqTEAAAA3AAAAA8AAAAAAAAAAAAAAAAAmAIAAGRycy9k&#10;b3ducmV2LnhtbFBLBQYAAAAABAAEAPUAAACJAwAAAAA=&#10;" fillcolor="#deeaf6 [660]" strokecolor="#c00000" strokeweight="1pt">
                    <v:stroke dashstyle="dash"/>
                  </v:rect>
                </v:group>
                <v:shape id="AutoShape 6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0CE8YAAADcAAAADwAAAGRycy9kb3ducmV2LnhtbESPT2vCQBTE70K/w/IK3ppNDJQSXaUp&#10;FBKhh6oUentkn/lj9m3MbjV++26h4HGYmd8wq81kenGh0bWWFSRRDIK4srrlWsFh//70AsJ5ZI29&#10;ZVJwIweb9cNshZm2V/6ky87XIkDYZaig8X7IpHRVQwZdZAfi4B3taNAHOdZSj3gNcNPLRRw/S4Mt&#10;h4UGB3prqDrtfoyC/Lb9+rC+PBfH7+5c5vmixM4oNX+cXpcgPE3+Hv5vF1pBmqT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NAhPGAAAA3AAAAA8AAAAAAAAA&#10;AAAAAAAAoQIAAGRycy9kb3ducmV2LnhtbFBLBQYAAAAABAAEAPkAAACUAwAAAAA=&#10;" strokecolor="#2f5496 [2408]" strokeweight="1.5pt"/>
                <v:shape id="AutoShape 6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SaZ8UAAADcAAAADwAAAGRycy9kb3ducmV2LnhtbESPT4vCMBTE78J+h/CEvWnqH2SpRrEL&#10;ghU8rC6Ct0fzbKvNS22yWr+9WRA8DjPzG2a2aE0lbtS40rKCQT8CQZxZXXKu4He/6n2BcB5ZY2WZ&#10;FDzIwWL+0ZlhrO2df+i287kIEHYxKii8r2MpXVaQQde3NXHwTrYx6INscqkbvAe4qeQwiibSYMlh&#10;ocCavgvKLrs/oyB5bA5b69Pr+nQ8X9MkGaZ4Nkp9dtvlFISn1r/Dr/ZaKxgNxvB/JhwBOX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SaZ8UAAADcAAAADwAAAAAAAAAA&#10;AAAAAAChAgAAZHJzL2Rvd25yZXYueG1sUEsFBgAAAAAEAAQA+QAAAJMDAAAAAA=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 </w:t>
      </w:r>
      <w:r w:rsidR="006608F8">
        <w:rPr>
          <w:rFonts w:ascii="TTKB Dik Temel Abece" w:hAnsi="TTKB Dik Temel Abece"/>
          <w:sz w:val="72"/>
          <w:szCs w:val="72"/>
        </w:rPr>
        <w:t>ada-od-dur-dil-dök-dön-dar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20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96128" behindDoc="1" locked="0" layoutInCell="1" allowOverlap="1" wp14:anchorId="68ED18FA" wp14:editId="6AE42402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15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16" name="Group 6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17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19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8" o:spid="_x0000_s1026" style="position:absolute;margin-left:-16.85pt;margin-top:5.65pt;width:521.25pt;height:36.85pt;z-index:-25162035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D7&#10;bkGdEwQAAOsPAAAOAAAAAAAAAAAAAAAAAC4CAABkcnMvZTJvRG9jLnhtbFBLAQItABQABgAIAAAA&#10;IQAsxB+03wAAAAoBAAAPAAAAAAAAAAAAAAAAAG0GAABkcnMvZG93bnJldi54bWxQSwUGAAAAAAQA&#10;BADzAAAAeQcAAAAA&#10;">
                <v:group id="Group 6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<v:rect id="Rectangle 7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Mcr8QA&#10;AADcAAAADwAAAGRycy9kb3ducmV2LnhtbESPQWvCQBSE7wX/w/KE3uomFaykrqKtFq/VSOjtkX3N&#10;hmbfhuzWxH/vCoLHYeabYRarwTbiTJ2vHStIJwkI4tLpmisF+XH3MgfhA7LGxjEpuJCH1XL0tMBM&#10;u56/6XwIlYgl7DNUYEJoMyl9aciin7iWOHq/rrMYouwqqTvsY7lt5GuSzKTFmuOCwZY+DJV/h3+r&#10;YFoVW1Pknz63aTH7Ol1Om/5np9TzeFi/gwg0hEf4Tu915NI3uJ2JR0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DHK/EAAAA3AAAAA8AAAAAAAAAAAAAAAAAmAIAAGRycy9k&#10;b3ducmV2LnhtbFBLBQYAAAAABAAEAPUAAACJAwAAAAA=&#10;" strokecolor="#2f5496 [2408]" strokeweight="1.5pt">
                    <v:fill opacity="0"/>
                  </v:rect>
                  <v:rect id="Rectangle 7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otTsAA&#10;AADcAAAADwAAAGRycy9kb3ducmV2LnhtbERPyW7CMBC9I/UfrKnEDZwUqCDgoArEcgQK91E8TaLE&#10;4zQ2EP4eH5A4Pr19sexMLW7UutKygngYgSDOrC45V3D+3QymIJxH1lhbJgUPcrBMP3oLTLS985Fu&#10;J5+LEMIuQQWF900ipcsKMuiGtiEO3J9tDfoA21zqFu8h3NTyK4q+pcGSQ0OBDa0KyqrT1Si4TNYN&#10;76ThQ7wZzyaXavu/io1S/c/uZw7CU+ff4pd7rxWM4rA2nAlHQK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KotTsAAAADc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7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U1+cUAAADcAAAADwAAAGRycy9kb3ducmV2LnhtbESPQYvCMBSE78L+h/CEvWmqgrjVKHZB&#10;sIKH1UXw9miebbV5qU1W6783C4LHYWa+YWaL1lTiRo0rLSsY9CMQxJnVJecKfver3gSE88gaK8uk&#10;4EEOFvOPzgxjbe/8Q7edz0WAsItRQeF9HUvpsoIMur6tiYN3so1BH2STS93gPcBNJYdRNJYGSw4L&#10;Bdb0XVB22f0ZBcljc9han17Xp+P5mibJMMWzUeqz2y6nIDy1/h1+tddawWjwBf9nwhG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6U1+cUAAADcAAAADwAAAAAAAAAA&#10;AAAAAAChAgAAZHJzL2Rvd25yZXYueG1sUEsFBgAAAAAEAAQA+QAAAJMDAAAAAA==&#10;" strokecolor="#2f5496 [2408]" strokeweight="1.5pt"/>
                <v:shape id="AutoShape 7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NW2cMAAADcAAAADwAAAGRycy9kb3ducmV2LnhtbERPy2rCQBTdF/yH4Ra6q5OmUEp0FCMI&#10;ptBFVQR3l8w1DzN3ksxokr/vLApdHs57uR5NIx7Uu8qygrd5BII4t7riQsHpuHv9BOE8ssbGMimY&#10;yMF6NXtaYqLtwD/0OPhChBB2CSoovW8TKV1ekkE3ty1x4K62N+gD7AupexxCuGlkHEUf0mDFoaHE&#10;lrYl5bfD3ShIp6/zt/VZt79e6i5L0zjD2ij18jxuFiA8jf5f/OfeawXvcZgfzo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zVtnDAAAA3AAAAA8AAAAAAAAAAAAA&#10;AAAAoQIAAGRycy9kb3ducmV2LnhtbFBLBQYAAAAABAAEAPkAAACRAwAAAAA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. </w:t>
      </w:r>
      <w:proofErr w:type="gramStart"/>
      <w:r w:rsidR="006608F8">
        <w:rPr>
          <w:rFonts w:ascii="TTKB Dik Temel Abece" w:hAnsi="TTKB Dik Temel Abece"/>
          <w:sz w:val="72"/>
          <w:szCs w:val="72"/>
        </w:rPr>
        <w:t>duy</w:t>
      </w:r>
      <w:proofErr w:type="gramEnd"/>
      <w:r w:rsidR="006608F8">
        <w:rPr>
          <w:rFonts w:ascii="TTKB Dik Temel Abece" w:hAnsi="TTKB Dik Temel Abece"/>
          <w:sz w:val="72"/>
          <w:szCs w:val="72"/>
        </w:rPr>
        <w:t>-dört-dede-yardım-ördek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21.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97152" behindDoc="1" locked="0" layoutInCell="1" allowOverlap="1" wp14:anchorId="3090DA1C" wp14:editId="400C3312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21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22" name="Group 7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23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25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4" o:spid="_x0000_s1026" style="position:absolute;margin-left:-16.85pt;margin-top:5.65pt;width:521.25pt;height:36.85pt;z-index:-2516193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G5rg&#10;lhEEAADrDwAADgAAAAAAAAAAAAAAAAAuAgAAZHJzL2Uyb0RvYy54bWxQSwECLQAUAAYACAAAACEA&#10;LMQftN8AAAAKAQAADwAAAAAAAAAAAAAAAABrBgAAZHJzL2Rvd25yZXYueG1sUEsFBgAAAAAEAAQA&#10;8wAAAHcHAAAAAA==&#10;">
                <v:group id="Group 7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    <v:rect id="Rectangle 7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TQEcQA&#10;AADcAAAADwAAAGRycy9kb3ducmV2LnhtbESPQWvCQBSE7wX/w/IKvdWNClJSN8HaKl5rE0Jvj+xr&#10;Nph9G7JbE/+9KxR6HGa+GWaTT7YTFxp861jBYp6AIK6dbrlRUHztn19A+ICssXNMCq7kIc9mDxtM&#10;tRv5ky6n0IhYwj5FBSaEPpXS14Ys+rnriaP34waLIcqhkXrAMZbbTi6TZC0tthwXDPa0M1SfT79W&#10;waqpPkxVvPvCLqr1obyWb+P3Xqmnx2n7CiLQFP7Df/RRR265gvuZeAR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U0BHEAAAA3AAAAA8AAAAAAAAAAAAAAAAAmAIAAGRycy9k&#10;b3ducmV2LnhtbFBLBQYAAAAABAAEAPUAAACJAwAAAAA=&#10;" strokecolor="#2f5496 [2408]" strokeweight="1.5pt">
                    <v:fill opacity="0"/>
                  </v:rect>
                  <v:rect id="Rectangle 7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vt9sQA&#10;AADcAAAADwAAAGRycy9kb3ducmV2LnhtbESPQWvCQBSE7wX/w/KE3ppNUhVNXUOx2HrUaO6P7GsS&#10;zL5Ns1tN/31XKPQ4zMw3zDofTSeuNLjWsoIkikEQV1a3XCs4n3ZPSxDOI2vsLJOCH3KQbyYPa8y0&#10;vfGRroWvRYCwy1BB432fSemqhgy6yPbEwfu0g0Ef5FBLPeAtwE0n0zheSIMth4UGe9o2VF2Kb6Og&#10;nL/1/CENH5LdbDUvL+9f28Qo9TgdX19AeBr9f/ivvdcKntMZ3M+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L7fbEAAAA3AAAAA8AAAAAAAAAAAAAAAAAmAIAAGRycy9k&#10;b3ducmV2LnhtbFBLBQYAAAAABAAEAPUAAACJAwAAAAA=&#10;" fillcolor="#deeaf6 [660]" strokecolor="#c00000" strokeweight="1pt">
                    <v:stroke dashstyle="dash"/>
                  </v:rect>
                </v:group>
                <v:shape id="AutoShape 7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T1QcUAAADcAAAADwAAAGRycy9kb3ducmV2LnhtbESPQWvCQBSE70L/w/KE3nRjilKiq5hC&#10;wQgeakXw9sg+k2j2bcxuNf57tyB4HGbmG2a26EwtrtS6yrKC0TACQZxbXXGhYPf7PfgE4Tyyxtoy&#10;KbiTg8X8rTfDRNsb/9B16wsRIOwSVFB63yRSurwkg25oG+LgHW1r0AfZFlK3eAtwU8s4iibSYMVh&#10;ocSGvkrKz9s/oyC9r/cb67PL6ng4XbI0jTM8GaXe+91yCsJT51/hZ3ulFXzEY/g/E46An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IT1QcUAAADcAAAADwAAAAAAAAAA&#10;AAAAAAChAgAAZHJzL2Rvd25yZXYueG1sUEsFBgAAAAAEAAQA+QAAAJMDAAAAAA==&#10;" strokecolor="#2f5496 [2408]" strokeweight="1.5pt"/>
                <v:shape id="AutoShape 7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ZrNsQAAADcAAAADwAAAGRycy9kb3ducmV2LnhtbESPQYvCMBSE7wv+h/AEb2tqBVmqUayw&#10;YAUPqyJ4ezTPttq81Car9d9vBGGPw8x8w8wWnanFnVpXWVYwGkYgiHOrKy4UHPbfn18gnEfWWFsm&#10;BU9ysJj3PmaYaPvgH7rvfCEChF2CCkrvm0RKl5dk0A1tQxy8s20N+iDbQuoWHwFuahlH0UQarDgs&#10;lNjQqqT8uvs1CtLn5ri1Prutz6fLLUvTOMOLUWrQ75ZTEJ46/x9+t9dawTiewOtMOAJ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Vms2xAAAANwAAAAPAAAAAAAAAAAA&#10;AAAAAKECAABkcnMvZG93bnJldi54bWxQSwUGAAAAAAQABAD5AAAAkgMAAAAA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 </w:t>
      </w:r>
      <w:r w:rsidR="006608F8">
        <w:rPr>
          <w:rFonts w:ascii="TTKB Dik Temel Abece" w:hAnsi="TTKB Dik Temel Abece"/>
          <w:sz w:val="72"/>
          <w:szCs w:val="72"/>
        </w:rPr>
        <w:t>Eda dondurma al.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22.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98176" behindDoc="1" locked="0" layoutInCell="1" allowOverlap="1" wp14:anchorId="3FB2F277" wp14:editId="4F0C87D6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27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28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29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31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-16.85pt;margin-top:5.65pt;width:521.25pt;height:36.85pt;z-index:-25161830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zn+8QA&#10;AADcAAAADwAAAGRycy9kb3ducmV2LnhtbESPT2vCQBTE7wW/w/KE3upGBanRVfxbeq2NBG+P7DMb&#10;zL4N2dXEb98tFHocZn4zzHLd21o8qPWVYwXjUQKCuHC64lJB9n18ewfhA7LG2jEpeJKH9WrwssRU&#10;u46/6HEKpYgl7FNUYEJoUil9YciiH7mGOHpX11oMUbal1C12sdzWcpIkM2mx4rhgsKGdoeJ2ulsF&#10;0zI/mDzb+8yO89nH+XnedpejUq/DfrMAEagP/+E/+lNHbjKH3zPxCM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85/vEAAAA3AAAAA8AAAAAAAAAAAAAAAAAmAIAAGRycy9k&#10;b3ducmV2LnhtbFBLBQYAAAAABAAEAPUAAACJ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l9KMAA&#10;AADcAAAADwAAAGRycy9kb3ducmV2LnhtbERPPW/CMBDdK/U/WFeJDZwQqEqKiVBQKCOlsJ/iaxIR&#10;n0NsIPx7PFTq+PS+l9lgWnGj3jWWFcSTCARxaXXDlYLjTzH+AOE8ssbWMil4kINs9fqyxFTbO3/T&#10;7eArEULYpaig9r5LpXRlTQbdxHbEgfu1vUEfYF9J3eM9hJtWTqPoXRpsODTU2FFeU3k+XI2C03zT&#10;8Zc0vI+L2WJ+Om8veWyUGr0N608Qngb/L/5z77SCJAnzw5lw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l9KMAAAADc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Zln8YAAADcAAAADwAAAGRycy9kb3ducmV2LnhtbESPT2vCQBTE70K/w/IK3ppNDJQSXaUp&#10;FBKhh6oUentkn/lj9m3MbjV++26h4HGYmd8wq81kenGh0bWWFSRRDIK4srrlWsFh//70AsJ5ZI29&#10;ZVJwIweb9cNshZm2V/6ky87XIkDYZaig8X7IpHRVQwZdZAfi4B3taNAHOdZSj3gNcNPLRRw/S4Mt&#10;h4UGB3prqDrtfoyC/Lb9+rC+PBfH7+5c5vmixM4oNX+cXpcgPE3+Hv5vF1pBmib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5mZZ/GAAAA3AAAAA8AAAAAAAAA&#10;AAAAAAAAoQIAAGRycy9kb3ducmV2LnhtbFBLBQYAAAAABAAEAPkAAACUAwAAAAA=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T76MYAAADcAAAADwAAAGRycy9kb3ducmV2LnhtbESPT2vCQBTE74V+h+UVequbJiAlugZT&#10;KJiCB7UUvD2yz/wx+zZmtzF+e7dQ6HGYmd8wy2wynRhpcI1lBa+zCARxaXXDlYKvw8fLGwjnkTV2&#10;lknBjRxkq8eHJabaXnlH495XIkDYpaig9r5PpXRlTQbdzPbEwTvZwaAPcqikHvAa4KaTcRTNpcGG&#10;w0KNPb3XVJ73P0ZBfvv83lpfXDanY3sp8jwusDVKPT9N6wUIT5P/D/+1N1pBksTweyYcAbm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60++jGAAAA3AAAAA8AAAAAAAAA&#10;AAAAAAAAoQIAAGRycy9kb3ducmV2LnhtbFBLBQYAAAAABAAEAPkAAACUAwAAAAA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 </w:t>
      </w:r>
      <w:r w:rsidR="006608F8">
        <w:rPr>
          <w:rFonts w:ascii="TTKB Dik Temel Abece" w:hAnsi="TTKB Dik Temel Abece"/>
          <w:sz w:val="72"/>
          <w:szCs w:val="72"/>
        </w:rPr>
        <w:t>Mindere otur ye.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23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99200" behindDoc="1" locked="0" layoutInCell="1" allowOverlap="1" wp14:anchorId="6DF40D1E" wp14:editId="46A831CF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33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34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35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37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8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-16.85pt;margin-top:5.65pt;width:521.25pt;height:36.85pt;z-index:-2516172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OuTh&#10;fREEAADrDwAADgAAAAAAAAAAAAAAAAAuAgAAZHJzL2Uyb0RvYy54bWxQSwECLQAUAAYACAAAACEA&#10;LMQftN8AAAAKAQAADwAAAAAAAAAAAAAAAABrBgAAZHJzL2Rvd25yZXYueG1sUEsFBgAAAAAEAAQA&#10;8wAAAHcH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h7I8QA&#10;AADcAAAADwAAAGRycy9kb3ducmV2LnhtbESPQWvCQBSE7wX/w/IEb3WjUinRVapW8VqNhN4e2Wc2&#10;NPs2ZLcm/vuuUPA4zHwzzHLd21rcqPWVYwWTcQKCuHC64lJBdt6/voPwAVlj7ZgU3MnDejV4WWKq&#10;XcdfdDuFUsQS9ikqMCE0qZS+MGTRj11DHL2ray2GKNtS6ha7WG5rOU2SubRYcVww2NDWUPFz+rUK&#10;ZmX+afJs5zM7yeeHy/2y6b73So2G/ccCRKA+PMP/9FFHbvYGj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oeyPEAAAA3A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xAx8MA&#10;AADcAAAADwAAAGRycy9kb3ducmV2LnhtbESPS2/CMBCE70j8B2uRuBUnPKI2xSAEonDkUe6reEki&#10;4nWIXQj/HiNV4jiamW8003lrKnGjxpWWFcSDCARxZnXJuYLf4/rjE4TzyBory6TgQQ7ms25niqm2&#10;d97T7eBzESDsUlRQeF+nUrqsIINuYGvi4J1tY9AH2eRSN3gPcFPJYRQl0mDJYaHAmpYFZZfDn1Fw&#10;mqxq3kjDu3g9/pqcLj/XZWyU6vfaxTcIT61/h//bW61gNErgdSYcAT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xAx8MAAADc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NYcMYAAADcAAAADwAAAGRycy9kb3ducmV2LnhtbESPQWvCQBSE7wX/w/KE3ppNFVqJWaUR&#10;BFPoQSuF3h7ZZxLNvo3ZbRL/fVco9DjMzDdMuh5NI3rqXG1ZwXMUgyAurK65VHD83D4tQDiPrLGx&#10;TApu5GC9mjykmGg78J76gy9FgLBLUEHlfZtI6YqKDLrItsTBO9nOoA+yK6XucAhw08hZHL9IgzWH&#10;hQpb2lRUXA4/RkF2e//6sD6/7k7f52ueZbMcz0apx+n4tgThafT/4b/2TiuYz1/hfiYcAbn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7DWHDGAAAA3AAAAA8AAAAAAAAA&#10;AAAAAAAAoQIAAGRycy9kb3ducmV2LnhtbFBLBQYAAAAABAAEAPkAAACUAwAAAAA=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zMAsMAAADcAAAADwAAAGRycy9kb3ducmV2LnhtbERPy2rCQBTdF/yH4Qrd1UkjiKROQiMI&#10;ptBFbSl0d8ncvJq5k2SmGv/eWRRcHs57l82mF2eaXGtZwfMqAkFcWt1yreDr8/C0BeE8ssbeMim4&#10;koMsXTzsMNH2wh90PvlahBB2CSpovB8SKV3ZkEG3sgNx4Co7GfQBTrXUE15CuOllHEUbabDl0NDg&#10;QPuGyt/Tn1GQX9++360vxmP1041FnscFdkapx+X8+gLC0+zv4n/3UStYr8PacCYcAZn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9czALDAAAA3AAAAA8AAAAAAAAAAAAA&#10;AAAAoQIAAGRycy9kb3ducmV2LnhtbFBLBQYAAAAABAAEAPkAAACRAwAAAAA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>.</w:t>
      </w:r>
      <w:r w:rsidR="00230F97">
        <w:rPr>
          <w:rFonts w:ascii="TTKB Dik Temel Abece" w:hAnsi="TTKB Dik Temel Abece"/>
          <w:sz w:val="72"/>
          <w:szCs w:val="72"/>
        </w:rPr>
        <w:t xml:space="preserve"> </w:t>
      </w:r>
      <w:r w:rsidR="006608F8">
        <w:rPr>
          <w:rFonts w:ascii="TTKB Dik Temel Abece" w:hAnsi="TTKB Dik Temel Abece"/>
          <w:sz w:val="72"/>
          <w:szCs w:val="72"/>
        </w:rPr>
        <w:t>Odanı kirletme.</w:t>
      </w:r>
    </w:p>
    <w:p w:rsidR="00C27F35" w:rsidRDefault="00C27F35" w:rsidP="00C27F35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24</w:t>
      </w:r>
      <w:r>
        <w:rPr>
          <w:rFonts w:ascii="TTKB Dik Temel Abece" w:hAnsi="TTKB Dik Temel Abece"/>
          <w:sz w:val="72"/>
          <w:szCs w:val="72"/>
        </w:rPr>
        <w:t>.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01248" behindDoc="1" locked="0" layoutInCell="1" allowOverlap="1" wp14:anchorId="2C72EBEB" wp14:editId="4FD15D1A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7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-16.85pt;margin-top:5.65pt;width:521.25pt;height:36.85pt;z-index:-2516152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Wy2MMA&#10;AADbAAAADwAAAGRycy9kb3ducmV2LnhtbESPzWrDMBCE74W8g9hAb42chJr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Wy2MMAAADbAAAADwAAAAAAAAAAAAAAAACYAgAAZHJzL2Rv&#10;d25yZXYueG1sUEsFBgAAAAAEAAQA9QAAAIgDAAAAAA=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le78MA&#10;AADbAAAADwAAAGRycy9kb3ducmV2LnhtbESPzW7CMBCE70i8g7VIvRUnVUMhxURVqrQcKT/3VbxN&#10;IuJ1GrshvD2uVInjaGa+0ayz0bRioN41lhXE8wgEcWl1w5WC46F4XIJwHllja5kUXMlBtplO1phq&#10;e+EvGva+EgHCLkUFtfddKqUrazLo5rYjDt637Q36IPtK6h4vAW5a+RRFC2mw4bBQY0d5TeV5/2sU&#10;nJL3jj+l4V1cPK+S0/njJ4+NUg+z8e0VhKfR38P/7a1WkLzA35fwA+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le7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+SzcYAAADcAAAADwAAAGRycy9kb3ducmV2LnhtbESPT2vCQBTE7wW/w/KE3upGC61E19AI&#10;haTQg1oK3h7ZZ/40+zZmtzF++65Q8DjMzG+YdTKaVgzUu9qygvksAkFcWF1zqeDr8P60BOE8ssbW&#10;Mim4koNkM3lYY6zthXc07H0pAoRdjAoq77tYSldUZNDNbEccvJPtDfog+1LqHi8Bblq5iKIXabDm&#10;sFBhR9uKip/9r1GQXj++P63Pz9np2JzzNF3k2BilHqfj2wqEp9Hfw//tTCt4jl7hdiYcAbn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vks3GAAAA3AAAAA8AAAAAAAAA&#10;AAAAAAAAoQIAAGRycy9kb3ducmV2LnhtbFBLBQYAAAAABAAEAPkAAACUAwAAAAA=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BpmcYAAADcAAAADwAAAGRycy9kb3ducmV2LnhtbESPQWvCQBSE7wX/w/KE3ppNFUqNWaUR&#10;BFPoQSuF3h7ZZxLNvo3ZbRL/fVco9DjMzDdMuh5NI3rqXG1ZwXMUgyAurK65VHD83D69gnAeWWNj&#10;mRTcyMF6NXlIMdF24D31B1+KAGGXoILK+zaR0hUVGXSRbYmDd7KdQR9kV0rd4RDgppGzOH6RBmsO&#10;CxW2tKmouBx+jILs9v71YX1+3Z2+z9c8y2Y5no1Sj9PxbQnC0+j/w3/tnVYwny/gfiYcAbn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AQaZnGAAAA3AAAAA8AAAAAAAAA&#10;AAAAAAAAoQIAAGRycy9kb3ducmV2LnhtbFBLBQYAAAAABAAEAPkAAACUAwAAAAA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 </w:t>
      </w:r>
      <w:r w:rsidR="006608F8">
        <w:rPr>
          <w:rFonts w:ascii="TTKB Dik Temel Abece" w:hAnsi="TTKB Dik Temel Abece"/>
          <w:sz w:val="72"/>
          <w:szCs w:val="72"/>
        </w:rPr>
        <w:t xml:space="preserve">Irmak </w:t>
      </w:r>
      <w:proofErr w:type="gramStart"/>
      <w:r w:rsidR="006608F8">
        <w:rPr>
          <w:rFonts w:ascii="TTKB Dik Temel Abece" w:hAnsi="TTKB Dik Temel Abece"/>
          <w:sz w:val="72"/>
          <w:szCs w:val="72"/>
        </w:rPr>
        <w:t>kıtır</w:t>
      </w:r>
      <w:proofErr w:type="gramEnd"/>
      <w:r w:rsidR="006608F8">
        <w:rPr>
          <w:rFonts w:ascii="TTKB Dik Temel Abece" w:hAnsi="TTKB Dik Temel Abece"/>
          <w:sz w:val="72"/>
          <w:szCs w:val="72"/>
        </w:rPr>
        <w:t xml:space="preserve"> ekmek al.</w:t>
      </w:r>
    </w:p>
    <w:p w:rsidR="00C27F35" w:rsidRDefault="00C27F35" w:rsidP="00C27F35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25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02272" behindDoc="1" locked="0" layoutInCell="1" allowOverlap="1" wp14:anchorId="3F37D485" wp14:editId="5BE0D97E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40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41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42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44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5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-16.85pt;margin-top:5.65pt;width:521.25pt;height:36.85pt;z-index:-25161420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eQKsQA&#10;AADcAAAADwAAAGRycy9kb3ducmV2LnhtbESPT2vCQBTE7wW/w/KE3upGLSLRVfxbeq2NBG+P7DMb&#10;zL4N2dXEb98tFHocZn4zzHLd21o8qPWVYwXjUQKCuHC64lJB9n18m4PwAVlj7ZgUPMnDejV4WWKq&#10;Xcdf9DiFUsQS9ikqMCE0qZS+MGTRj1xDHL2ray2GKNtS6ha7WG5rOUmSmbRYcVww2NDOUHE73a2C&#10;aZkfTJ7tfWbH+ezj/Dxvu8tRqddhv1mACNSH//Af/akj9z6B3zPxCM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HkCrEAAAA3A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2QIsQA&#10;AADcAAAADwAAAGRycy9kb3ducmV2LnhtbESPzW7CMBCE70i8g7VIvTVOyo/aFBNVqSgcIW3uq3ib&#10;RMTrNHYhfXuMVInjaGa+0ayz0XTiTINrLStIohgEcWV1y7WCr8/t4zMI55E1dpZJwR85yDbTyRpT&#10;bS98pHPhaxEg7FJU0Hjfp1K6qiGDLrI9cfC+7WDQBznUUg94CXDTyac4XkmDLYeFBnvKG6pOxa9R&#10;UC7fe95Jw4dku3hZlqePnzwxSj3MxrdXEJ5Gfw//t/dawXwxh9uZcAT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9kCLEAAAA3AAAAA8AAAAAAAAAAAAAAAAAmAIAAGRycy9k&#10;b3ducmV2LnhtbFBLBQYAAAAABAAEAPUAAACJAwAAAAA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e1esYAAADcAAAADwAAAGRycy9kb3ducmV2LnhtbESPT2vCQBTE7wW/w/KE3uqmqRSJbqQR&#10;BFPoQSuF3h7Zlz+afZtktxq/fVco9DjMzG+Y1Xo0rbjQ4BrLCp5nEQjiwuqGKwXHz+3TAoTzyBpb&#10;y6TgRg7W6eRhhYm2V97T5eArESDsElRQe98lUrqiJoNuZjvi4JV2MOiDHCqpB7wGuGllHEWv0mDD&#10;YaHGjjY1FefDj1GQ3d6/PqzP+135ferzLItzPBmlHqfj2xKEp9H/h//aO63gZT6H+5lwBGT6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YXtXrGAAAA3AAAAA8AAAAAAAAA&#10;AAAAAAAAoQIAAGRycy9kb3ducmV2LnhtbFBLBQYAAAAABAAEAPkAAACUAwAAAAA=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sQ4cYAAADcAAAADwAAAGRycy9kb3ducmV2LnhtbESPT2vCQBTE7wW/w/IEb3Xjn4pEVzGF&#10;gil4qIrg7ZF9JtHs25hdNX77rlDocZiZ3zDzZWsqcafGlZYVDPoRCOLM6pJzBfvd1/sUhPPIGivL&#10;pOBJDpaLztscY20f/EP3rc9FgLCLUUHhfR1L6bKCDLq+rYmDd7KNQR9kk0vd4CPATSWHUTSRBksO&#10;CwXW9FlQdtnejILk+X3YWJ9e16fj+ZomyTDFs1Gq121XMxCeWv8f/muvtYLR+ANeZ8IR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lbEOHGAAAA3AAAAA8AAAAAAAAA&#10;AAAAAAAAoQIAAGRycy9kb3ducmV2LnhtbFBLBQYAAAAABAAEAPkAAACUAwAAAAA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. </w:t>
      </w:r>
      <w:r w:rsidR="006608F8">
        <w:rPr>
          <w:rFonts w:ascii="TTKB Dik Temel Abece" w:hAnsi="TTKB Dik Temel Abece"/>
          <w:sz w:val="72"/>
          <w:szCs w:val="72"/>
        </w:rPr>
        <w:t>Tatlı ikram et.</w:t>
      </w:r>
    </w:p>
    <w:p w:rsidR="00C27F35" w:rsidRDefault="00C27F35" w:rsidP="00C27F35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26</w:t>
      </w:r>
      <w:r>
        <w:rPr>
          <w:rFonts w:ascii="TTKB Dik Temel Abece" w:hAnsi="TTKB Dik Temel Abece"/>
          <w:sz w:val="72"/>
          <w:szCs w:val="72"/>
        </w:rPr>
        <w:t>.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04320" behindDoc="1" locked="0" layoutInCell="1" allowOverlap="1" wp14:anchorId="2C72EBEB" wp14:editId="4FD15D1A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46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47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48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50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-16.85pt;margin-top:5.65pt;width:521.25pt;height:36.85pt;z-index:-25161216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I6t+rAbBAAA6w8AAA4AAAAAAAAAAAAAAAAALgIAAGRycy9lMm9Eb2MueG1sUEsBAi0A&#10;FAAGAAgAAAAhACzEH7TfAAAACgEAAA8AAAAAAAAAAAAAAAAAdQYAAGRycy9kb3ducmV2LnhtbFBL&#10;BQYAAAAABAAEAPMAAACBBwAAAAA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+nwMEA&#10;AADcAAAADwAAAGRycy9kb3ducmV2LnhtbERPTU/CQBC9m/gfNmPiTbagIaawEEUxXMWShtukO3Qb&#10;urNNd6Xl3zsHEo8v73u5Hn2rLtTHJrCB6SQDRVwF23BtoPjZPr2CignZYhuYDFwpwnp1f7fE3IaB&#10;v+myT7WSEI45GnApdbnWsXLkMU5CRyzcKfQek8C+1rbHQcJ9q2dZNtceG5YGhx1tHFXn/a838FyX&#10;n64sPmLhp+X863A9vA/HrTGPD+PbAlSiMf2Lb+6dFd+LrJUzcgT0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vp8DBAAAA3A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WnyMIA&#10;AADcAAAADwAAAGRycy9kb3ducmV2LnhtbESPT4vCMBTE74LfITzBm6b1H2vXKKKoe1R3vT+aZ1ts&#10;XmoTtX57syB4HGbmN8xs0ZhS3Kl2hWUFcT8CQZxaXXCm4O930/sC4TyyxtIyKXiSg8W83Zphou2D&#10;D3Q/+kwECLsEFeTeV4mULs3JoOvbijh4Z1sb9EHWmdQ1PgLclHIQRRNpsOCwkGNFq5zSy/FmFJzG&#10;64p30vA+3oym49Nle13FRqlup1l+g/DU+E/43f7RCoajKfyfCUd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VafIwgAAANwAAAAPAAAAAAAAAAAAAAAAAJgCAABkcnMvZG93&#10;bnJldi54bWxQSwUGAAAAAAQABAD1AAAAhwMAAAAA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UlpMMAAADcAAAADwAAAGRycy9kb3ducmV2LnhtbERPTWvCQBC9F/wPywje6kalRVJXMYKQ&#10;FDw0lUJvQ3ZMYrOzSXaryb/vHoQeH+97sxtMI27Uu9qygsU8AkFcWF1zqeD8eXxeg3AeWWNjmRSM&#10;5GC3nTxtMNb2zh90y30pQgi7GBVU3rexlK6oyKCb25Y4cBfbG/QB9qXUPd5DuGnkMopepcGaQ0OF&#10;LR0qKn7yX6MgGd+/TtZnXXr5vnZZkiwzvBqlZtNh/wbC0+D/xQ93qhWsXsL8cCYcAb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1JaTDAAAA3AAAAA8AAAAAAAAAAAAA&#10;AAAAoQIAAGRycy9kb3ducmV2LnhtbFBLBQYAAAAABAAEAPkAAACRAwAAAAA=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mAP8UAAADcAAAADwAAAGRycy9kb3ducmV2LnhtbESPQYvCMBSE78L+h/CEvWmqoizVKHZB&#10;sIKH1UXw9miebbV5qU1W6783C4LHYWa+YWaL1lTiRo0rLSsY9CMQxJnVJecKfver3hcI55E1VpZJ&#10;wYMcLOYfnRnG2t75h247n4sAYRejgsL7OpbSZQUZdH1bEwfvZBuDPsgml7rBe4CbSg6jaCINlhwW&#10;Cqzpu6DssvszCpLH5rC1Pr2uT8fzNU2SYYpno9Rnt11OQXhq/Tv8aq+1gtF4AP9nwhG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7mAP8UAAADcAAAADwAAAAAAAAAA&#10;AAAAAAChAgAAZHJzL2Rvd25yZXYueG1sUEsFBgAAAAAEAAQA+QAAAJMDAAAAAA=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 </w:t>
      </w:r>
      <w:r w:rsidR="006608F8">
        <w:rPr>
          <w:rFonts w:ascii="TTKB Dik Temel Abece" w:hAnsi="TTKB Dik Temel Abece"/>
          <w:sz w:val="72"/>
          <w:szCs w:val="72"/>
        </w:rPr>
        <w:t>Madalyayı tak.</w:t>
      </w:r>
    </w:p>
    <w:p w:rsidR="00C27F35" w:rsidRDefault="00C27F35" w:rsidP="00C27F35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27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05344" behindDoc="1" locked="0" layoutInCell="1" allowOverlap="1" wp14:anchorId="7F17C234" wp14:editId="4D82417F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52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53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54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56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7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-16.85pt;margin-top:5.65pt;width:521.25pt;height:36.85pt;z-index:-2516111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s7GMQA&#10;AADcAAAADwAAAGRycy9kb3ducmV2LnhtbESPQWvCQBSE7wX/w/KE3urG2opEV9Fai9dqJHh7ZJ/Z&#10;YPZtyG5N/PddodDjMPPNMItVb2txo9ZXjhWMRwkI4sLpiksF2XH3MgPhA7LG2jEpuJOH1XLwtMBU&#10;u46/6XYIpYgl7FNUYEJoUil9YciiH7mGOHoX11oMUbal1C12sdzW8jVJptJixXHBYEMfhorr4ccq&#10;mJT5p8mzrc/sOJ9+ne6nTXfeKfU87NdzEIH68B/+o/c6cu9v8DgTj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7OxjEAAAA3A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E7EMMA&#10;AADc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57D35l4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E7EMMAAADc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AYS8YAAADcAAAADwAAAGRycy9kb3ducmV2LnhtbESPT2vCQBTE7wW/w/KE3uqmlopEV2kE&#10;ISl4qJVCb4/sM4lm38bsNn++fVco9DjMzG+Y9XYwteiodZVlBc+zCARxbnXFhYLT5/5pCcJ5ZI21&#10;ZVIwkoPtZvKwxljbnj+oO/pCBAi7GBWU3jexlC4vyaCb2YY4eGfbGvRBtoXULfYBbmo5j6KFNFhx&#10;WCixoV1J+fX4YxQk4/vXwfrslp6/L7csSeYZXoxSj9PhbQXC0+D/w3/tVCt4eV3A/Uw4AnLz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xQGEvGAAAA3AAAAA8AAAAAAAAA&#10;AAAAAAAAoQIAAGRycy9kb3ducmV2LnhtbFBLBQYAAAAABAAEAPkAAACUAwAAAAA=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y90MUAAADcAAAADwAAAGRycy9kb3ducmV2LnhtbESPQWvCQBSE7wX/w/IEb3WjYpXoKqZQ&#10;MAUPVRG8PbLPJJp9G7Orxn/fFQo9DjPzDTNftqYSd2pcaVnBoB+BIM6sLjlXsN99vU9BOI+ssbJM&#10;Cp7kYLnovM0x1vbBP3Tf+lwECLsYFRTe17GULivIoOvbmjh4J9sY9EE2udQNPgLcVHIYRR/SYMlh&#10;ocCaPgvKLtubUZA8vw8b69Pr+nQ8X9MkGaZ4Nkr1uu1qBsJT6//Df+21VjAaT+B1Jhw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xy90MUAAADcAAAADwAAAAAAAAAA&#10;AAAAAAChAgAAZHJzL2Rvd25yZXYueG1sUEsFBgAAAAAEAAQA+QAAAJMDAAAAAA=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. </w:t>
      </w:r>
      <w:proofErr w:type="gramStart"/>
      <w:r w:rsidR="00CF6306">
        <w:rPr>
          <w:rFonts w:ascii="TTKB Dik Temel Abece" w:hAnsi="TTKB Dik Temel Abece"/>
          <w:sz w:val="72"/>
          <w:szCs w:val="72"/>
        </w:rPr>
        <w:t>kes</w:t>
      </w:r>
      <w:proofErr w:type="gramEnd"/>
      <w:r w:rsidR="00CF6306">
        <w:rPr>
          <w:rFonts w:ascii="TTKB Dik Temel Abece" w:hAnsi="TTKB Dik Temel Abece"/>
          <w:sz w:val="72"/>
          <w:szCs w:val="72"/>
        </w:rPr>
        <w:t>-kas-küs-sen-sat-sil-son-süt</w:t>
      </w:r>
    </w:p>
    <w:p w:rsidR="00C27F35" w:rsidRDefault="00C27F35" w:rsidP="00C27F35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28</w:t>
      </w:r>
      <w:r>
        <w:rPr>
          <w:rFonts w:ascii="TTKB Dik Temel Abece" w:hAnsi="TTKB Dik Temel Abece"/>
          <w:sz w:val="72"/>
          <w:szCs w:val="72"/>
        </w:rPr>
        <w:t>.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07392" behindDoc="1" locked="0" layoutInCell="1" allowOverlap="1" wp14:anchorId="2C72EBEB" wp14:editId="4FD15D1A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58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59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60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2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3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-16.85pt;margin-top:5.65pt;width:521.25pt;height:36.85pt;z-index:-2516090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PyxdcxoEAADrDwAADgAAAAAAAAAAAAAAAAAuAgAAZHJzL2Uyb0RvYy54bWxQSwECLQAU&#10;AAYACAAAACEALMQftN8AAAAKAQAADwAAAAAAAAAAAAAAAAB0BgAAZHJzL2Rvd25yZXYueG1sUEsF&#10;BgAAAAAEAAQA8wAAAIA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z3psEA&#10;AADcAAAADwAAAGRycy9kb3ducmV2LnhtbERPTUvDQBC9C/6HZQRvdlOFIGm3RVsrXm1TQm9DdpoN&#10;zc6G7Nqk/945CB4f73u5nnynrjTENrCB+SwDRVwH23JjoDzsnl5BxYRssQtMBm4UYb26v1tiYcPI&#10;33Tdp0ZJCMcCDbiU+kLrWDvyGGehJxbuHAaPSeDQaDvgKOG+089ZlmuPLUuDw542jurL/scbeGmq&#10;D1eV21j6eZV/Hm/H9/G0M+bxYXpbgEo0pX/xn/vLii+X+XJGjoB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s96bBAAAA3A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b3rsMA&#10;AADcAAAADwAAAGRycy9kb3ducmV2LnhtbESPT4vCMBTE78J+h/AW9qZpXS1r1yii+Oeort4fzdu2&#10;2LzUJmr99kYQPA4z8xtmPG1NJa7UuNKygrgXgSDOrC45V3D4W3Z/QDiPrLGyTAru5GA6+eiMMdX2&#10;xju67n0uAoRdigoK7+tUSpcVZND1bE0cvH/bGPRBNrnUDd4C3FSyH0WJNFhyWCiwpnlB2Wl/MQqO&#10;w0XNa2l4Gy8Ho+HxtDrPY6PU12c7+wXhqfXv8Ku90Qq+kxieZ8IRk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b3rsMAAADc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fU9cQAAADcAAAADwAAAGRycy9kb3ducmV2LnhtbESPQYvCMBSE7wv+h/AEb2tqBVmqUayw&#10;YAUPqyJ4ezTPttq81Car9d9vBGGPw8x8w8wWnanFnVpXWVYwGkYgiHOrKy4UHPbfn18gnEfWWFsm&#10;BU9ysJj3PmaYaPvgH7rvfCEChF2CCkrvm0RKl5dk0A1tQxy8s20N+iDbQuoWHwFuahlH0UQarDgs&#10;lNjQqqT8uvs1CtLn5ri1Prutz6fLLUvTOMOLUWrQ75ZTEJ46/x9+t9dawXgSw+tMOAJ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B9T1xAAAANwAAAAPAAAAAAAAAAAA&#10;AAAAAKECAABkcnMvZG93bnJldi54bWxQSwUGAAAAAAQABAD5AAAAkgMAAAAA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txbsYAAADcAAAADwAAAGRycy9kb3ducmV2LnhtbESPT2vCQBTE74V+h+UVeqsbFaTErGIE&#10;wRR6qC2Ct0f25Y9m38bs1iTfvisIPQ4z8xsmWQ+mETfqXG1ZwXQSgSDOra65VPDzvXt7B+E8ssbG&#10;MikYycF69fyUYKxtz190O/hSBAi7GBVU3rexlC6vyKCb2JY4eIXtDPogu1LqDvsAN42cRdFCGqw5&#10;LFTY0rai/HL4NQrS8eP4aX123Ren8zVL01mGZ6PU68uwWYLwNPj/8KO91wrmizncz4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LcW7GAAAA3AAAAA8AAAAAAAAA&#10;AAAAAAAAoQIAAGRycy9kb3ducmV2LnhtbFBLBQYAAAAABAAEAPkAAACUAwAAAAA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 </w:t>
      </w:r>
      <w:r w:rsidR="00CF6306">
        <w:rPr>
          <w:rFonts w:ascii="TTKB Dik Temel Abece" w:hAnsi="TTKB Dik Temel Abece"/>
          <w:sz w:val="72"/>
          <w:szCs w:val="72"/>
        </w:rPr>
        <w:t>dost-insan-sarı-simit-nisan-isim</w:t>
      </w:r>
    </w:p>
    <w:p w:rsidR="00C27F35" w:rsidRDefault="00C27F35" w:rsidP="00C27F35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29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08416" behindDoc="1" locked="0" layoutInCell="1" allowOverlap="1" wp14:anchorId="67F4134B" wp14:editId="1995147E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64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65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66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8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9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-16.85pt;margin-top:5.65pt;width:521.25pt;height:36.85pt;z-index:-25160806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EmRGPw4E&#10;AADrDwAADgAAAAAAAAAAAAAAAAAuAgAAZHJzL2Uyb0RvYy54bWxQSwECLQAUAAYACAAAACEALMQf&#10;tN8AAAAKAQAADwAAAAAAAAAAAAAAAABoBgAAZHJzL2Rvd25yZXYueG1sUEsFBgAAAAAEAAQA8wAA&#10;AHQH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nKScQA&#10;AADcAAAADwAAAGRycy9kb3ducmV2LnhtbESPT2vCQBTE7wW/w/IEb3WjQiipq/inll61keDtkX1m&#10;g9m3Ibs18dt3C0KPw8xvhlmuB9uIO3W+dqxgNk1AEJdO11wpyL8Pr28gfEDW2DgmBQ/ysF6NXpaY&#10;adfzke6nUIlYwj5DBSaENpPSl4Ys+qlriaN3dZ3FEGVXSd1hH8ttI+dJkkqLNccFgy3tDJW3049V&#10;sKiKD1Pke5/bWZF+nh/nbX85KDUZD5t3EIGG8B9+0l86cmkKf2fi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JyknEAAAA3A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PKQcIA&#10;AADcAAAADwAAAGRycy9kb3ducmV2LnhtbESPS2/CMBCE75X4D9YicStOeBMwCIFoOfK8r+IliYjX&#10;ITaQ/vu6UiWOo5n5RjNfNqYUT6pdYVlB3I1AEKdWF5wpOJ+2nxMQziNrLC2Tgh9ysFy0PuaYaPvi&#10;Az2PPhMBwi5BBbn3VSKlS3My6Lq2Ig7e1dYGfZB1JnWNrwA3pexF0UgaLDgs5FjROqf0dnwYBZfh&#10;puJvaXgfbwfT4eX2dV/HRqlOu1nNQHhq/Dv8395pBf3RGP7OhCMgF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M8pBwgAAANwAAAAPAAAAAAAAAAAAAAAAAJgCAABkcnMvZG93&#10;bnJldi54bWxQSwUGAAAAAAQABAD1AAAAhwMAAAAA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/jH8IAAADcAAAADwAAAGRycy9kb3ducmV2LnhtbERPy4rCMBTdD/gP4QruxlQHZKimYgXB&#10;Ci50BsHdpbl9aHNTm4zWvzcLYZaH814se9OIO3WutqxgMo5AEOdW11wq+P3ZfH6DcB5ZY2OZFDzJ&#10;wTIZfCww1vbBB7offSlCCLsYFVTet7GULq/IoBvbljhwhe0M+gC7UuoOHyHcNHIaRTNpsObQUGFL&#10;64ry6/HPKEifu9Pe+uy2Lc6XW5am0wwvRqnRsF/NQXjq/b/47d5qBV+zsDacCUdAJ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O/jH8IAAADcAAAADwAAAAAAAAAAAAAA&#10;AAChAgAAZHJzL2Rvd25yZXYueG1sUEsFBgAAAAAEAAQA+QAAAJADAAAAAA==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NGhMYAAADcAAAADwAAAGRycy9kb3ducmV2LnhtbESPT2vCQBTE7wW/w/KE3uqmKUiNbqQR&#10;BFPoQSuF3h7Zlz+afZtktxq/fVco9DjMzG+Y1Xo0rbjQ4BrLCp5nEQjiwuqGKwXHz+3TKwjnkTW2&#10;lknBjRys08nDChNtr7yny8FXIkDYJaig9r5LpHRFTQbdzHbEwSvtYNAHOVRSD3gNcNPKOIrm0mDD&#10;YaHGjjY1FefDj1GQ3d6/PqzP+135ferzLItzPBmlHqfj2xKEp9H/h//aO63gZb6A+5lwBGT6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jRoTGAAAA3AAAAA8AAAAAAAAA&#10;AAAAAAAAoQIAAGRycy9kb3ducmV2LnhtbFBLBQYAAAAABAAEAPkAAACUAwAAAAA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. </w:t>
      </w:r>
      <w:r w:rsidR="00CF6306">
        <w:rPr>
          <w:rFonts w:ascii="TTKB Dik Temel Abece" w:hAnsi="TTKB Dik Temel Abece"/>
          <w:sz w:val="72"/>
          <w:szCs w:val="72"/>
        </w:rPr>
        <w:t>Soner asker olsun.</w:t>
      </w:r>
    </w:p>
    <w:p w:rsidR="00C27F35" w:rsidRDefault="00C27F35" w:rsidP="00C27F35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30</w:t>
      </w:r>
      <w:r>
        <w:rPr>
          <w:rFonts w:ascii="TTKB Dik Temel Abece" w:hAnsi="TTKB Dik Temel Abece"/>
          <w:sz w:val="72"/>
          <w:szCs w:val="72"/>
        </w:rPr>
        <w:t>.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10464" behindDoc="1" locked="0" layoutInCell="1" allowOverlap="1" wp14:anchorId="2C72EBEB" wp14:editId="4FD15D1A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70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71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72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74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5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-16.85pt;margin-top:5.65pt;width:521.25pt;height:36.85pt;z-index:-2516060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tal8QA&#10;AADcAAAADwAAAGRycy9kb3ducmV2LnhtbESPT2vCQBTE7wW/w/KE3upGBSvRVfxbeq2NBG+P7DMb&#10;zL4N2dXEb98tFHocZn4zzHLd21o8qPWVYwXjUQKCuHC64lJB9n18m4PwAVlj7ZgUPMnDejV4WWKq&#10;Xcdf9DiFUsQS9ikqMCE0qZS+MGTRj1xDHL2ray2GKNtS6ha7WG5rOUmSmbRYcVww2NDOUHE73a2C&#10;aZkfTJ7tfWbH+ezj/Dxvu8tRqddhv1mACNSH//Af/akj9z6B3zPxCM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rWpfEAAAA3AAAAA8AAAAAAAAAAAAAAAAAmAIAAGRycy9k&#10;b3ducmV2LnhtbFBLBQYAAAAABAAEAPUAAACJ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Fan8IA&#10;AADcAAAADwAAAGRycy9kb3ducmV2LnhtbESPQYvCMBSE74L/ITzBm6bV1dVqFFF0Pbruen80z7bY&#10;vNQmavffmwXB4zAz3zDzZWNKcafaFZYVxP0IBHFqdcGZgt+fbW8CwnlkjaVlUvBHDpaLdmuOibYP&#10;/qb70WciQNglqCD3vkqkdGlOBl3fVsTBO9vaoA+yzqSu8RHgppSDKBpLgwWHhRwrWueUXo43o+A0&#10;2lT8JQ0f4u3HdHS67K7r2CjV7TSrGQhPjX+HX+29VjD8HML/mXAE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0VqfwgAAANwAAAAPAAAAAAAAAAAAAAAAAJgCAABkcnMvZG93&#10;bnJldi54bWxQSwUGAAAAAAQABAD1AAAAhwMAAAAA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t/x8YAAADcAAAADwAAAGRycy9kb3ducmV2LnhtbESPT2vCQBTE7wW/w/IEb3XjH6pEVzGF&#10;gil4qIrg7ZF9JtHs25hdNX77rlDocZiZ3zDzZWsqcafGlZYVDPoRCOLM6pJzBfvd1/sUhPPIGivL&#10;pOBJDpaLztscY20f/EP3rc9FgLCLUUHhfR1L6bKCDLq+rYmDd7KNQR9kk0vd4CPATSWHUfQhDZYc&#10;Fgqs6bOg7LK9GQXJ8/uwsT69rk/H8zVNkmGKZ6NUr9uuZiA8tf4//NdeawWjyRheZ8IR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7f8fGAAAA3AAAAA8AAAAAAAAA&#10;AAAAAAAAoQIAAGRycy9kb3ducmV2LnhtbFBLBQYAAAAABAAEAPkAAACUAwAAAAA=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faXMUAAADcAAAADwAAAGRycy9kb3ducmV2LnhtbESPQWvCQBSE7wX/w/IEb3WjYpXoKqZQ&#10;MAUPVRG8PbLPJJp9G7Orxn/fFQo9DjPzDTNftqYSd2pcaVnBoB+BIM6sLjlXsN99vU9BOI+ssbJM&#10;Cp7kYLnovM0x1vbBP3Tf+lwECLsYFRTe17GULivIoOvbmjh4J9sY9EE2udQNPgLcVHIYRR/SYMlh&#10;ocCaPgvKLtubUZA8vw8b69Pr+nQ8X9MkGaZ4Nkr1uu1qBsJT6//Df+21VjCajOF1Jhw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faXMUAAADcAAAADwAAAAAAAAAA&#10;AAAAAAChAgAAZHJzL2Rvd25yZXYueG1sUEsFBgAAAAAEAAQA+QAAAJMDAAAAAA=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 </w:t>
      </w:r>
      <w:r w:rsidR="00CF6306">
        <w:rPr>
          <w:rFonts w:ascii="TTKB Dik Temel Abece" w:hAnsi="TTKB Dik Temel Abece"/>
          <w:sz w:val="72"/>
          <w:szCs w:val="72"/>
        </w:rPr>
        <w:t>Aslan sık sık kükrer.</w:t>
      </w:r>
    </w:p>
    <w:p w:rsidR="00C27F35" w:rsidRDefault="00C27F35" w:rsidP="00C27F35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31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11488" behindDoc="1" locked="0" layoutInCell="1" allowOverlap="1" wp14:anchorId="27F758B3" wp14:editId="57128864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7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77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78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80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1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-16.85pt;margin-top:5.65pt;width:521.25pt;height:36.85pt;z-index:-25160499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NtfcEA&#10;AADcAAAADwAAAGRycy9kb3ducmV2LnhtbERPTU/CQBC9m/gfNmPiTbZggqawEEUxXsWShtukO3Qb&#10;urNNd6Xl3zsHEo4v73u5Hn2rztTHJrCB6SQDRVwF23BtoPjdPr2CignZYhuYDFwownp1f7fE3IaB&#10;f+i8S7WSEI45GnApdbnWsXLkMU5CRyzcMfQek8C+1rbHQcJ9q2dZNtceG5YGhx1tHFWn3Z838FyX&#10;n64sPmLhp+X8a3/Zvw+HrTGPD+PbAlSiMd3EV/e3Fd+LrJUzcgT0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DbX3BAAAA3AAAAA8AAAAAAAAAAAAAAAAAmAIAAGRycy9kb3du&#10;cmV2LnhtbFBLBQYAAAAABAAEAPUAAACG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tdcMA&#10;AADcAAAADwAAAGRycy9kb3ducmV2LnhtbESPS2/CMBCE75X4D9YicQMnvAoBgxAVjyOl5b6KlyQi&#10;XofYhfDvMRJSj6OZ+UYzXzamFDeqXWFZQdyLQBCnVhecKfj92XQnIJxH1lhaJgUPcrBctD7mmGh7&#10;52+6HX0mAoRdggpy76tESpfmZND1bEUcvLOtDfog60zqGu8BbkrZj6KxNFhwWMixonVO6eX4ZxSc&#10;Rl8V76ThQ7wZTkeny/a6jo1SnXazmoHw1Pj/8Lu91woGn1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ltdcMAAADc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J48MAAADcAAAADwAAAGRycy9kb3ducmV2LnhtbERPy2rCQBTdC/2H4Rbc6aQKRVLH0AiC&#10;EbrwQaG7S+aaRzN3kswY4987i0KXh/NeJ6NpxEC9qywreJtHIIhzqysuFFzOu9kKhPPIGhvLpOBB&#10;DpLNy2SNsbZ3PtJw8oUIIexiVFB638ZSurwkg25uW+LAXW1v0AfYF1L3eA/hppGLKHqXBisODSW2&#10;tC0p/z3djIL0cfj+sj7r9tefusvSdJFhbZSavo6fHyA8jf5f/OfeawXLVZgfzoQjID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VCePDAAAA3AAAAA8AAAAAAAAAAAAA&#10;AAAAoQIAAGRycy9kb3ducmV2LnhtbFBLBQYAAAAABAAEAPkAAACRAwAAAAA=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mseMQAAADcAAAADwAAAGRycy9kb3ducmV2LnhtbESPQYvCMBSE78L+h/AWvNlUBZFqlO2C&#10;YAUPq7Kwt0fzbKvNS22i1n9vFgSPw8x8w8yXnanFjVpXWVYwjGIQxLnVFRcKDvvVYArCeWSNtWVS&#10;8CAHy8VHb46Jtnf+odvOFyJA2CWooPS+SaR0eUkGXWQb4uAdbWvQB9kWUrd4D3BTy1EcT6TBisNC&#10;iQ19l5Sfd1ejIH1sfrfWZ5f18e90ydJ0lOHJKNX/7L5mIDx1/h1+tddawXg6hP8z4QjIx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2ax4xAAAANwAAAAPAAAAAAAAAAAA&#10;AAAAAKECAABkcnMvZG93bnJldi54bWxQSwUGAAAAAAQABAD5AAAAkgMAAAAA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. </w:t>
      </w:r>
      <w:r w:rsidR="00CF6306">
        <w:rPr>
          <w:rFonts w:ascii="TTKB Dik Temel Abece" w:hAnsi="TTKB Dik Temel Abece"/>
          <w:sz w:val="72"/>
          <w:szCs w:val="72"/>
        </w:rPr>
        <w:t>Aslı simit yer.</w:t>
      </w:r>
    </w:p>
    <w:p w:rsidR="00C27F35" w:rsidRDefault="00C27F35" w:rsidP="00C27F35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32</w:t>
      </w:r>
      <w:r>
        <w:rPr>
          <w:rFonts w:ascii="TTKB Dik Temel Abece" w:hAnsi="TTKB Dik Temel Abece"/>
          <w:sz w:val="72"/>
          <w:szCs w:val="72"/>
        </w:rPr>
        <w:t>.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13536" behindDoc="1" locked="0" layoutInCell="1" allowOverlap="1" wp14:anchorId="2C72EBEB" wp14:editId="4FD15D1A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82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83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84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86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7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-16.85pt;margin-top:5.65pt;width:521.25pt;height:36.85pt;z-index:-25160294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sXX8QA&#10;AADcAAAADwAAAGRycy9kb3ducmV2LnhtbESPQWvCQBSE7wX/w/KE3urGKiLRVbTV0ms1Erw9ss9s&#10;MPs2ZLcm/nu3UPA4zHwzzHLd21rcqPWVYwXjUQKCuHC64lJBdty/zUH4gKyxdkwK7uRhvRq8LDHV&#10;ruMfuh1CKWIJ+xQVmBCaVEpfGLLoR64hjt7FtRZDlG0pdYtdLLe1fE+SmbRYcVww2NCHoeJ6+LUK&#10;JmW+M3n26TM7zmdfp/tp2533Sr0O+80CRKA+PMP/9LeO3HwKf2fi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bF1/EAAAA3AAAAA8AAAAAAAAAAAAAAAAAmAIAAGRycy9k&#10;b3ducmV2LnhtbFBLBQYAAAAABAAEAPUAAACJ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EXV8MA&#10;AADcAAAADwAAAGRycy9kb3ducmV2LnhtbESPT4vCMBTE74LfITzB25pWrWg1irjoetz1z/3RPNti&#10;89JtotZvvxEWPA4z8xtmsWpNJe7UuNKygngQgSDOrC45V3A6bj+mIJxH1lhZJgVPcrBadjsLTLV9&#10;8A/dDz4XAcIuRQWF93UqpcsKMugGtiYO3sU2Bn2QTS51g48AN5UcRtFEGiw5LBRY06ag7Hq4GQXn&#10;5LPmL2n4O96OZ8n5uvvdxEapfq9dz0F4av07/N/eawWjaQKvM+E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EXV8MAAADc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A0DMYAAADcAAAADwAAAGRycy9kb3ducmV2LnhtbESPT2vCQBTE74V+h+UVems2VQgSs0pT&#10;KJiCB20p9PbIvvzR7NuYXTX59q5Q6HGYmd8w2Xo0nbjQ4FrLCl6jGARxaXXLtYLvr4+XBQjnkTV2&#10;lknBRA7Wq8eHDFNtr7yjy97XIkDYpaig8b5PpXRlQwZdZHvi4FV2MOiDHGqpB7wGuOnkLI4TabDl&#10;sNBgT+8Nlcf92SjIp8+frfXFaVP9Hk5Fns8KPBilnp/GtyUIT6P/D/+1N1rBfJHA/Uw4AnJ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IwNAzGAAAA3AAAAA8AAAAAAAAA&#10;AAAAAAAAoQIAAGRycy9kb3ducmV2LnhtbFBLBQYAAAAABAAEAPkAAACUAwAAAAA=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yRl8UAAADcAAAADwAAAGRycy9kb3ducmV2LnhtbESPT4vCMBTE7wt+h/AEb2uqC7tSjWKF&#10;BbvgwT8I3h7Ns602L7WJWr+9ERY8DjPzG2Yya00lbtS40rKCQT8CQZxZXXKuYLf9/RyBcB5ZY2WZ&#10;FDzIwWza+ZhgrO2d13Tb+FwECLsYFRTe17GULivIoOvbmjh4R9sY9EE2udQN3gPcVHIYRd/SYMlh&#10;ocCaFgVl583VKEgef/uV9elleTycLmmSDFM8GaV63XY+BuGp9e/wf3upFXyNfuB1JhwBOX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XyRl8UAAADcAAAADwAAAAAAAAAA&#10;AAAAAAChAgAAZHJzL2Rvd25yZXYueG1sUEsFBgAAAAAEAAQA+QAAAJMDAAAAAA=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 </w:t>
      </w:r>
      <w:r w:rsidR="002475D6">
        <w:rPr>
          <w:rFonts w:ascii="TTKB Dik Temel Abece" w:hAnsi="TTKB Dik Temel Abece"/>
          <w:sz w:val="72"/>
          <w:szCs w:val="72"/>
        </w:rPr>
        <w:t>Nisan isim sorar.</w:t>
      </w:r>
    </w:p>
    <w:p w:rsidR="00C27F35" w:rsidRDefault="00C27F35" w:rsidP="00C27F35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</w:t>
      </w:r>
      <w:r>
        <w:rPr>
          <w:rFonts w:ascii="TTKB Dik Temel Abece" w:hAnsi="TTKB Dik Temel Abece"/>
          <w:sz w:val="72"/>
          <w:szCs w:val="72"/>
        </w:rPr>
        <w:t>3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14560" behindDoc="1" locked="0" layoutInCell="1" allowOverlap="1" wp14:anchorId="2DED9A45" wp14:editId="0F440B28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8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89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9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9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3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-16.85pt;margin-top:5.65pt;width:521.25pt;height:36.85pt;z-index:-2516019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BcslW&#10;EAQAAOsPAAAOAAAAAAAAAAAAAAAAAC4CAABkcnMvZTJvRG9jLnhtbFBLAQItABQABgAIAAAAIQAs&#10;xB+03wAAAAoBAAAPAAAAAAAAAAAAAAAAAGoGAABkcnMvZG93bnJldi54bWxQSwUGAAAAAAQABADz&#10;AAAAdgcAAAAA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HgcEA&#10;AADcAAAADwAAAGRycy9kb3ducmV2LnhtbERPTU/CQBC9m/gfNmPiTbZgQrSwEEUxXsWShtukO3Qb&#10;urNNd6Xl3zsHEo4v73u5Hn2rztTHJrCB6SQDRVwF23BtoPjdPr2AignZYhuYDFwownp1f7fE3IaB&#10;f+i8S7WSEI45GnApdbnWsXLkMU5CRyzcMfQek8C+1rbHQcJ9q2dZNtceG5YGhx1tHFWn3Z838FyX&#10;n64sPmLhp+X8a3/Zvw+HrTGPD+PbAlSiMd3EV/e3Fd+rzJczcgT0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5h4HBAAAA3AAAAA8AAAAAAAAAAAAAAAAAmAIAAGRycy9kb3du&#10;cmV2LnhtbFBLBQYAAAAABAAEAPUAAACG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OHicQA&#10;AADcAAAADwAAAGRycy9kb3ducmV2LnhtbESPQWvCQBSE74X+h+UVejObWC1NdBWxRHts03p/ZJ9J&#10;MPs2za4x/nu3IPQ4zMw3zHI9mlYM1LvGsoIkikEQl1Y3XCn4+c4nbyCcR9bYWiYFV3KwXj0+LDHT&#10;9sJfNBS+EgHCLkMFtfddJqUrazLoItsRB+9oe4M+yL6SusdLgJtWTuP4VRpsOCzU2NG2pvJUnI2C&#10;w/y94700/Jnks3R+OO1+t4lR6vlp3CxAeBr9f/je/tAKXtIE/s6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4nEAAAA3AAAAA8AAAAAAAAAAAAAAAAAmAIAAGRycy9k&#10;b3ducmV2LnhtbFBLBQYAAAAABAAEAPUAAACJAwAAAAA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Kk0sUAAADcAAAADwAAAGRycy9kb3ducmV2LnhtbESPQWvCQBSE70L/w/KE3nRjCmKjq5hC&#10;wQgeakXw9sg+k2j2bcxuNf57tyB4HGbmG2a26EwtrtS6yrKC0TACQZxbXXGhYPf7PZiAcB5ZY22Z&#10;FNzJwWL+1pthou2Nf+i69YUIEHYJKii9bxIpXV6SQTe0DXHwjrY16INsC6lbvAW4qWUcRWNpsOKw&#10;UGJDXyXl5+2fUZDe1/uN9dlldTycLlmaxhmejFLv/W45BeGp86/ws73SCj4+Y/g/E46An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NKk0sUAAADcAAAADwAAAAAAAAAA&#10;AAAAAAChAgAAZHJzL2Rvd25yZXYueG1sUEsFBgAAAAAEAAQA+QAAAJMDAAAAAA==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4BScYAAADcAAAADwAAAGRycy9kb3ducmV2LnhtbESPQWvCQBSE7wX/w/KE3ppNFUqNWaUR&#10;BFPoQSuF3h7ZZxLNvo3ZbRL/fVco9DjMzDdMuh5NI3rqXG1ZwXMUgyAurK65VHD83D69gnAeWWNj&#10;mRTcyMF6NXlIMdF24D31B1+KAGGXoILK+zaR0hUVGXSRbYmDd7KdQR9kV0rd4RDgppGzOH6RBmsO&#10;CxW2tKmouBx+jILs9v71YX1+3Z2+z9c8y2Y5no1Sj9PxbQnC0+j/w3/tnVYwX8zhfiYcAbn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eAUnGAAAA3AAAAA8AAAAAAAAA&#10;AAAAAAAAoQIAAGRycy9kb3ducmV2LnhtbFBLBQYAAAAABAAEAPkAAACUAwAAAAA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. </w:t>
      </w:r>
      <w:r w:rsidR="002475D6">
        <w:rPr>
          <w:rFonts w:ascii="TTKB Dik Temel Abece" w:hAnsi="TTKB Dik Temel Abece"/>
          <w:sz w:val="72"/>
          <w:szCs w:val="72"/>
        </w:rPr>
        <w:t>Selin domates satsın.</w:t>
      </w:r>
    </w:p>
    <w:p w:rsidR="00C27F35" w:rsidRDefault="00C27F35" w:rsidP="00C27F35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34</w:t>
      </w:r>
      <w:r>
        <w:rPr>
          <w:rFonts w:ascii="TTKB Dik Temel Abece" w:hAnsi="TTKB Dik Temel Abece"/>
          <w:sz w:val="72"/>
          <w:szCs w:val="72"/>
        </w:rPr>
        <w:t>.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16608" behindDoc="1" locked="0" layoutInCell="1" allowOverlap="1" wp14:anchorId="2C72EBEB" wp14:editId="4FD15D1A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39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95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9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98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9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-16.85pt;margin-top:5.65pt;width:521.25pt;height:36.85pt;z-index:-2515998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JgFqORoEAADrDwAADgAAAAAAAAAAAAAAAAAuAgAAZHJzL2Uyb0RvYy54bWxQSwECLQAU&#10;AAYACAAAACEALMQftN8AAAAKAQAADwAAAAAAAAAAAAAAAAB0BgAAZHJzL2Rvd25yZXYueG1sUEsF&#10;BgAAAAAEAAQA8wAAAIA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y6bsQA&#10;AADcAAAADwAAAGRycy9kb3ducmV2LnhtbESPQWvCQBSE70L/w/IEb2ajhdCmrmJtFa+1kdDbI/ua&#10;Dc2+Ddmtif/eLRQ8DjPfDLPajLYVF+p941jBIklBEFdON1wrKD738ycQPiBrbB2Tgit52KwfJivM&#10;tRv4gy6nUItYwj5HBSaELpfSV4Ys+sR1xNH7dr3FEGVfS93jEMttK5dpmkmLDccFgx3tDFU/p1+r&#10;4LEu301ZvPnCLsrscL6eX4evvVKz6bh9ARFoDPfwP33UkXvO4O9MPA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cum7EAAAA3AAAAA8AAAAAAAAAAAAAAAAAmAIAAGRycy9k&#10;b3ducmV2LnhtbFBLBQYAAAAABAAEAPUAAACJ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a6ZsMA&#10;AADcAAAADwAAAGRycy9kb3ducmV2LnhtbESPS2/CMBCE75X4D9YicQMnvAoBgxAVjyOl5b6KlyQi&#10;XofYhfDvMRJSj6OZ+UYzXzamFDeqXWFZQdyLQBCnVhecKfj92XQnIJxH1lhaJgUPcrBctD7mmGh7&#10;52+6HX0mAoRdggpy76tESpfmZND1bEUcvLOtDfog60zqGu8BbkrZj6KxNFhwWMixonVO6eX4ZxSc&#10;Rl8V76ThQ7wZTkeny/a6jo1SnXazmoHw1Pj/8Lu91woG009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a6ZsMAAADc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qTOMMAAADcAAAADwAAAGRycy9kb3ducmV2LnhtbERPTWvCQBC9F/wPywje6kaFUlNXMYKQ&#10;FDw0lUJvQ3ZMYrOzSXaryb/vHoQeH+97sxtMI27Uu9qygsU8AkFcWF1zqeD8eXx+BeE8ssbGMikY&#10;ycFuO3naYKztnT/olvtShBB2MSqovG9jKV1RkUE3ty1x4C62N+gD7Eupe7yHcNPIZRS9SIM1h4YK&#10;WzpUVPzkv0ZBMr5/nazPuvTyfe2yJFlmeDVKzabD/g2Ep8H/ix/uVCtYrcPacCYcAb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6kzjDAAAA3AAAAA8AAAAAAAAAAAAA&#10;AAAAoQIAAGRycy9kb3ducmV2LnhtbFBLBQYAAAAABAAEAPkAAACRAwAAAAA=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Y2o8UAAADcAAAADwAAAGRycy9kb3ducmV2LnhtbESPT4vCMBTE7wt+h/AEb2uqC8tajWKF&#10;BbvgwT8I3h7Ns602L7WJWr+9ERY8DjPzG2Yya00lbtS40rKCQT8CQZxZXXKuYLf9/fwB4Tyyxsoy&#10;KXiQg9m08zHBWNs7r+m28bkIEHYxKii8r2MpXVaQQde3NXHwjrYx6INscqkbvAe4qeQwir6lwZLD&#10;QoE1LQrKzpurUZA8/vYr69PL8ng4XdIkGaZ4Mkr1uu18DMJT69/h//ZSK/gajeB1JhwBOX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nY2o8UAAADcAAAADwAAAAAAAAAA&#10;AAAAAAChAgAAZHJzL2Rvd25yZXYueG1sUEsFBgAAAAAEAAQA+QAAAJMDAAAAAA=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 </w:t>
      </w:r>
      <w:r w:rsidR="002475D6">
        <w:rPr>
          <w:rFonts w:ascii="TTKB Dik Temel Abece" w:hAnsi="TTKB Dik Temel Abece"/>
          <w:sz w:val="72"/>
          <w:szCs w:val="72"/>
        </w:rPr>
        <w:t>bal-bin-boy-bak-bul-bir-böl</w:t>
      </w:r>
    </w:p>
    <w:p w:rsidR="00C27F35" w:rsidRDefault="00C27F35" w:rsidP="00C27F35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35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17632" behindDoc="1" locked="0" layoutInCell="1" allowOverlap="1" wp14:anchorId="12D729E0" wp14:editId="636E27E7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400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01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02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04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5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-16.85pt;margin-top:5.65pt;width:521.25pt;height:36.85pt;z-index:-25159884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zPIz&#10;XREEAADrDwAADgAAAAAAAAAAAAAAAAAuAgAAZHJzL2Uyb0RvYy54bWxQSwECLQAUAAYACAAAACEA&#10;LMQftN8AAAAKAQAADwAAAAAAAAAAAAAAAABrBgAAZHJzL2Rvd25yZXYueG1sUEsFBgAAAAAEAAQA&#10;8wAAAHcH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acQ8YAAADc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j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5pxDxgAAANwA&#10;AAAPAAAAAAAAAAAAAAAAAKoCAABkcnMvZG93bnJldi54bWxQSwUGAAAAAAQABAD6AAAAnQMAAAAA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fkj8QA&#10;AADcAAAADwAAAGRycy9kb3ducmV2LnhtbESPQWvCQBSE7wX/w/IEb3WjFSnRVaqt4rUaCb09ss9s&#10;aPZtyG5N/PeuUPA4zMw3zHLd21pcqfWVYwWTcQKCuHC64lJBdtq9voPwAVlj7ZgU3MjDejV4WWKq&#10;XcffdD2GUkQI+xQVmBCaVEpfGLLox64hjt7FtRZDlG0pdYtdhNtaTpNkLi1WHBcMNrQ1VPwe/6yC&#10;tzL/Mnn26TM7yef78+286X52So2G/ccCRKA+PMP/7YNWMEum8DgTj4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H5I/EAAAA3A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3kh8QA&#10;AADcAAAADwAAAGRycy9kb3ducmV2LnhtbESPzW7CMBCE75V4B2uRegMnJUEQMAiBaHts+bmv4iWJ&#10;iNdp7Cbp29eVkHoczcw3mvV2MLXoqHWVZQXxNAJBnFtdcaHgcj5OFiCcR9ZYWyYFP+Rguxk9rTHT&#10;tudP6k6+EAHCLkMFpfdNJqXLSzLoprYhDt7NtgZ9kG0hdYt9gJtavkTRXBqsOCyU2NC+pPx++jYK&#10;rumh4Tdp+CM+Jsv0en/92sdGqefxsFuB8DT4//Cj/a4VJNEM/s6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95IfEAAAA3AAAAA8AAAAAAAAAAAAAAAAAmAIAAGRycy9k&#10;b3ducmV2LnhtbFBLBQYAAAAABAAEAPUAAACJAwAAAAA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fB38YAAADcAAAADwAAAGRycy9kb3ducmV2LnhtbESPT2vCQBTE7wW/w/IKvdVNJZQSXcUI&#10;gin0UBXB2yP7zB+zb5PsGuO37xYKPQ4z8xtmsRpNIwbqXWVZwds0AkGcW11xoeB42L5+gHAeWWNj&#10;mRQ8yMFqOXlaYKLtnb9p2PtCBAi7BBWU3reJlC4vyaCb2pY4eBfbG/RB9oXUPd4D3DRyFkXv0mDF&#10;YaHEljYl5df9zShIH5+nL+uzbnc5112WprMMa6PUy/O4noPwNPr/8F97pxXEUQy/Z8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Xwd/GAAAA3AAAAA8AAAAAAAAA&#10;AAAAAAAAoQIAAGRycy9kb3ducmV2LnhtbFBLBQYAAAAABAAEAPkAAACUAwAAAAA=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tkRMYAAADcAAAADwAAAGRycy9kb3ducmV2LnhtbESPT2vCQBTE7wW/w/KE3upGaYtE19AI&#10;haTQg1oK3h7ZZ/40+zZmtzF++65Q8DjMzG+YdTKaVgzUu9qygvksAkFcWF1zqeDr8P60BOE8ssbW&#10;Mim4koNkM3lYY6zthXc07H0pAoRdjAoq77tYSldUZNDNbEccvJPtDfog+1LqHi8Bblq5iKJXabDm&#10;sFBhR9uKip/9r1GQXj++P63Pz9np2JzzNF3k2BilHqfj2wqEp9Hfw//tTCt4jl7gdiYcAbn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+bZETGAAAA3AAAAA8AAAAAAAAA&#10;AAAAAAAAoQIAAGRycy9kb3ducmV2LnhtbFBLBQYAAAAABAAEAPkAAACUAwAAAAA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. </w:t>
      </w:r>
      <w:proofErr w:type="gramStart"/>
      <w:r w:rsidR="002475D6">
        <w:rPr>
          <w:rFonts w:ascii="TTKB Dik Temel Abece" w:hAnsi="TTKB Dik Temel Abece"/>
          <w:sz w:val="72"/>
          <w:szCs w:val="72"/>
        </w:rPr>
        <w:t>tebrik</w:t>
      </w:r>
      <w:proofErr w:type="gramEnd"/>
      <w:r w:rsidR="002475D6">
        <w:rPr>
          <w:rFonts w:ascii="TTKB Dik Temel Abece" w:hAnsi="TTKB Dik Temel Abece"/>
          <w:sz w:val="72"/>
          <w:szCs w:val="72"/>
        </w:rPr>
        <w:t>-balon-sabun-bayat-abi</w:t>
      </w:r>
    </w:p>
    <w:p w:rsidR="00C27F35" w:rsidRDefault="00C27F35" w:rsidP="00C27F35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36</w:t>
      </w:r>
      <w:r>
        <w:rPr>
          <w:rFonts w:ascii="TTKB Dik Temel Abece" w:hAnsi="TTKB Dik Temel Abece"/>
          <w:sz w:val="72"/>
          <w:szCs w:val="72"/>
        </w:rPr>
        <w:t>.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19680" behindDoc="1" locked="0" layoutInCell="1" allowOverlap="1" wp14:anchorId="2C72EBEB" wp14:editId="4FD15D1A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406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07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08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10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1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-16.85pt;margin-top:5.65pt;width:521.25pt;height:36.85pt;z-index:-25159680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D8Td8wbBAAA6w8AAA4AAAAAAAAAAAAAAAAALgIAAGRycy9lMm9Eb2MueG1sUEsBAi0A&#10;FAAGAAgAAAAhACzEH7TfAAAACgEAAA8AAAAAAAAAAAAAAAAAdQYAAGRycy9kb3ducmV2LnhtbFBL&#10;BQYAAAAABAAEAPMAAACBBwAAAAA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OhrM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Fs3h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Q6GsxgAAANwA&#10;AAAPAAAAAAAAAAAAAAAAAKoCAABkcnMvZG93bnJldi54bWxQSwUGAAAAAAQABAD6AAAAnQ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/TZcIA&#10;AADcAAAADwAAAGRycy9kb3ducmV2LnhtbERPz2vCMBS+C/sfwht407RORDpj2dwUr9NK2e3RvDVl&#10;zUtpMlv/e3MQdvz4fm/y0bbiSr1vHCtI5wkI4srphmsFxXk/W4PwAVlj65gU3MhDvn2abDDTbuAv&#10;up5CLWII+wwVmBC6TEpfGbLo564jjtyP6y2GCPta6h6HGG5buUiSlbTYcGww2NHOUPV7+rMKXury&#10;05TFhy9sWq4Ol9vlffjeKzV9Ht9eQQQaw7/44T5qBcskro1n4hG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9NlwgAAANwAAAAPAAAAAAAAAAAAAAAAAJgCAABkcnMvZG93&#10;bnJldi54bWxQSwUGAAAAAAQABAD1AAAAhwMAAAAA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TbcQA&#10;AADcAAAADwAAAGRycy9kb3ducmV2LnhtbESPQWvCQBSE70L/w/IKvdVNSlJqzCpi0fZobb0/ss8k&#10;JPs2ZrdJ/PfdguBxmJlvmHw9mVYM1LvasoJ4HoEgLqyuuVTw8717fgPhPLLG1jIpuJKD9ephlmOm&#10;7chfNBx9KQKEXYYKKu+7TEpXVGTQzW1HHLyz7Q36IPtS6h7HADetfImiV2mw5rBQYUfbiorm+GsU&#10;nNL3jj+k4UO8SxbpqdlftrFR6ulx2ixBeJr8PXxrf2oFSbSA/zPh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V023EAAAA3AAAAA8AAAAAAAAAAAAAAAAAmAIAAGRycy9k&#10;b3ducmV2LnhtbFBLBQYAAAAABAAEAPUAAACJAwAAAAA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VRAcMAAADcAAAADwAAAGRycy9kb3ducmV2LnhtbERPyWrDMBC9F/oPYgq9NbJDKcWNHOpC&#10;IA7kkIVCb4M1XlJrZFuK7fx9dQj0+Hj7aj2bVow0uMaygngRgSAurG64UnA+bV7eQTiPrLG1TApu&#10;5GCdPj6sMNF24gONR1+JEMIuQQW1910ipStqMugWtiMOXGkHgz7AoZJ6wCmEm1Yuo+hNGmw4NNTY&#10;0VdNxe/xahRkt9333vq835Y/lz7PsmWOF6PU89P8+QHC0+z/xXf3Vit4jcP8cCYcAZ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1UQHDAAAA3AAAAA8AAAAAAAAAAAAA&#10;AAAAoQIAAGRycy9kb3ducmV2LnhtbFBLBQYAAAAABAAEAPkAAACRAwAAAAA=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n0msYAAADcAAAADwAAAGRycy9kb3ducmV2LnhtbESPT2vCQBTE7wW/w/IEb3UTKaWkrtII&#10;QiL0UBWht0f2mcRm38bsNn++fbdQ6HGYmd8w6+1oGtFT52rLCuJlBIK4sLrmUsH5tH98AeE8ssbG&#10;MimYyMF2M3tYY6LtwB/UH30pAoRdggoq79tESldUZNAtbUscvKvtDPogu1LqDocAN41cRdGzNFhz&#10;WKiwpV1Fxdfx2yhIp8Pl3fr8nl0/b/c8TVc53oxSi/n49grC0+j/w3/tTCt4imP4PROOgNz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V59JrGAAAA3AAAAA8AAAAAAAAA&#10;AAAAAAAAoQIAAGRycy9kb3ducmV2LnhtbFBLBQYAAAAABAAEAPkAAACUAwAAAAA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 </w:t>
      </w:r>
      <w:r w:rsidR="002475D6">
        <w:rPr>
          <w:rFonts w:ascii="TTKB Dik Temel Abece" w:hAnsi="TTKB Dik Temel Abece"/>
          <w:sz w:val="72"/>
          <w:szCs w:val="72"/>
        </w:rPr>
        <w:t>baba-abla-tabak-burun-börek</w:t>
      </w:r>
    </w:p>
    <w:p w:rsidR="00C27F35" w:rsidRDefault="00C27F35" w:rsidP="00C27F35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37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20704" behindDoc="1" locked="0" layoutInCell="1" allowOverlap="1" wp14:anchorId="6AC55917" wp14:editId="2FF7AB9C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412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13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14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16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-16.85pt;margin-top:5.65pt;width:521.25pt;height:36.85pt;z-index:-2515957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Exc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oTFyxgAAANwA&#10;AAAPAAAAAAAAAAAAAAAAAKoCAABkcnMvZG93bnJldi54bWxQSwUGAAAAAAQABAD6AAAAnQMAAAAA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tPvcQA&#10;AADcAAAADwAAAGRycy9kb3ducmV2LnhtbESPQWvCQBSE7wX/w/IEb3UTFZHoKrbW0mttJHh7ZJ/Z&#10;YPZtyG5N/PfdQqHHYWa+YTa7wTbiTp2vHStIpwkI4tLpmisF+dfxeQXCB2SNjWNS8CAPu+3oaYOZ&#10;dj1/0v0UKhEh7DNUYEJoMyl9aciin7qWOHpX11kMUXaV1B32EW4bOUuSpbRYc1ww2NKrofJ2+rYK&#10;5lXxZor84HObFsv38+P80l+OSk3Gw34NItAQ/sN/7Q+tYJEu4PdMPAJ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7T73EAAAA3A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FPtcMA&#10;AADcAAAADwAAAGRycy9kb3ducmV2LnhtbESPQWvCQBSE7wX/w/KE3uomJSk2ukpJie1RY70/ss8k&#10;mH2bZrcx/vtuQehxmJlvmPV2Mp0YaXCtZQXxIgJBXFndcq3g61g8LUE4j6yxs0wKbuRgu5k9rDHT&#10;9soHGktfiwBhl6GCxvs+k9JVDRl0C9sTB+9sB4M+yKGWesBrgJtOPkfRizTYclhosKe8oepS/hgF&#10;p/S95w9peB8XyWt6uuy+89go9Tif3lYgPE3+P3xvf2oFSZzC35lw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FPtcMAAADc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Bs7sQAAADcAAAADwAAAGRycy9kb3ducmV2LnhtbESPQYvCMBSE74L/ITzB25oqIks1ihUW&#10;rOBhVQRvj+bZVpuX2mS1/vuNIHgcZuYbZrZoTSXu1LjSsoLhIAJBnFldcq7gsP/5+gbhPLLGyjIp&#10;eJKDxbzbmWGs7YN/6b7zuQgQdjEqKLyvYyldVpBBN7A1cfDOtjHog2xyqRt8BLip5CiKJtJgyWGh&#10;wJpWBWXX3Z9RkDw3x6316W19Pl1uaZKMUrwYpfq9djkF4an1n/C7vdYKxsMJvM6EIy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kGzuxAAAANwAAAAPAAAAAAAAAAAA&#10;AAAAAKECAABkcnMvZG93bnJldi54bWxQSwUGAAAAAAQABAD5AAAAkgMAAAAA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zJdcUAAADcAAAADwAAAGRycy9kb3ducmV2LnhtbESPQYvCMBSE78L+h/CEvWmqiC7VKHZB&#10;sIKH1UXw9miebbV5qU1W6783C4LHYWa+YWaL1lTiRo0rLSsY9CMQxJnVJecKfver3hcI55E1VpZJ&#10;wYMcLOYfnRnG2t75h247n4sAYRejgsL7OpbSZQUZdH1bEwfvZBuDPsgml7rBe4CbSg6jaCwNlhwW&#10;Cqzpu6DssvszCpLH5rC1Pr2uT8fzNU2SYYpno9Rnt11OQXhq/Tv8aq+1gtFgAv9nwhG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dzJdcUAAADcAAAADwAAAAAAAAAA&#10;AAAAAAChAgAAZHJzL2Rvd25yZXYueG1sUEsFBgAAAAAEAAQA+QAAAJMDAAAAAA=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. </w:t>
      </w:r>
      <w:proofErr w:type="gramStart"/>
      <w:r w:rsidR="002475D6">
        <w:rPr>
          <w:rFonts w:ascii="TTKB Dik Temel Abece" w:hAnsi="TTKB Dik Temel Abece"/>
          <w:sz w:val="72"/>
          <w:szCs w:val="72"/>
        </w:rPr>
        <w:t>Sibel iyilik sembolü.</w:t>
      </w:r>
      <w:proofErr w:type="gramEnd"/>
    </w:p>
    <w:p w:rsidR="00C27F35" w:rsidRDefault="00C27F35" w:rsidP="00C27F35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38</w:t>
      </w:r>
      <w:r>
        <w:rPr>
          <w:rFonts w:ascii="TTKB Dik Temel Abece" w:hAnsi="TTKB Dik Temel Abece"/>
          <w:sz w:val="72"/>
          <w:szCs w:val="72"/>
        </w:rPr>
        <w:t>.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22752" behindDoc="1" locked="0" layoutInCell="1" allowOverlap="1" wp14:anchorId="2C72EBEB" wp14:editId="4FD15D1A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418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19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20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2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3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-16.85pt;margin-top:5.65pt;width:521.25pt;height:36.85pt;z-index:-2515937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kGm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Eb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SQaYxgAAANwA&#10;AAAPAAAAAAAAAAAAAAAAAKoCAABkcnMvZG93bnJldi54bWxQSwUGAAAAAAQABAD6AAAAnQ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yDA8EA&#10;AADcAAAADwAAAGRycy9kb3ducmV2LnhtbERPz2vCMBS+C/sfwht401QnItUo003xOq0Ub4/m2ZQ1&#10;L6XJbP3vzUHY8eP7vdr0thZ3an3lWMFknIAgLpyuuFSQnfejBQgfkDXWjknBgzxs1m+DFabadfxD&#10;91MoRQxhn6ICE0KTSukLQxb92DXEkbu51mKIsC2lbrGL4baW0ySZS4sVxwaDDe0MFb+nP6vgo8y/&#10;TZ59+cxO8vnh8rhsu+teqeF7/7kEEagP/+KX+6gVzKZxfjwTj4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sgwPBAAAA3A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aDC8MA&#10;AADcAAAADwAAAGRycy9kb3ducmV2LnhtbESPzWrDMBCE74W+g9hCb43sYJfEiRxKQpoem7/7Ym1t&#10;Y2vlWKrtvn1UKPQ4zMw3zHozmVYM1LvasoJ4FoEgLqyuuVRwOe9fFiCcR9bYWiYFP+Rgkz8+rDHT&#10;duQjDSdfigBhl6GCyvsuk9IVFRl0M9sRB+/L9gZ9kH0pdY9jgJtWzqPoVRqsOSxU2NG2oqI5fRsF&#10;13TX8UEa/oz3yTK9Nu+3bWyUen6a3lYgPE3+P/zX/tAKknkMv2fCEZ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1aDC8MAAADc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egUMQAAADcAAAADwAAAGRycy9kb3ducmV2LnhtbESPQYvCMBSE7wv+h/AEb2tqEVmqUawg&#10;WMHDuovg7dE822rzUpuo9d9vBGGPw8x8w8wWnanFnVpXWVYwGkYgiHOrKy4U/P6sP79AOI+ssbZM&#10;Cp7kYDHvfcww0fbB33Tf+0IECLsEFZTeN4mULi/JoBvahjh4J9sa9EG2hdQtPgLc1DKOook0WHFY&#10;KLGhVUn5ZX8zCtLn9rCzPrtuTsfzNUvTOMOzUWrQ75ZTEJ46/x9+tzdawTiO4XUmHAE5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x6BQxAAAANwAAAAPAAAAAAAAAAAA&#10;AAAAAKECAABkcnMvZG93bnJldi54bWxQSwUGAAAAAAQABAD5AAAAkgMAAAAA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sFy8UAAADcAAAADwAAAGRycy9kb3ducmV2LnhtbESPQWvCQBSE70L/w/KE3nRjKlKiq5hC&#10;wQgeakXw9sg+k2j2bcxuNf57tyB4HGbmG2a26EwtrtS6yrKC0TACQZxbXXGhYPf7PfgE4Tyyxtoy&#10;KbiTg8X8rTfDRNsb/9B16wsRIOwSVFB63yRSurwkg25oG+LgHW1r0AfZFlK3eAtwU8s4iibSYMVh&#10;ocSGvkrKz9s/oyC9r/cb67PL6ng4XbI0jTM8GaXe+91yCsJT51/hZ3ulFYzjD/g/E46An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IsFy8UAAADcAAAADwAAAAAAAAAA&#10;AAAAAAChAgAAZHJzL2Rvd25yZXYueG1sUEsFBgAAAAAEAAQA+QAAAJMDAAAAAA=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 </w:t>
      </w:r>
      <w:r w:rsidR="002475D6">
        <w:rPr>
          <w:rFonts w:ascii="TTKB Dik Temel Abece" w:hAnsi="TTKB Dik Temel Abece"/>
          <w:sz w:val="72"/>
          <w:szCs w:val="72"/>
        </w:rPr>
        <w:t>Bilal ballı ekmek yer.</w:t>
      </w:r>
    </w:p>
    <w:p w:rsidR="00831F00" w:rsidRPr="00C27F35" w:rsidRDefault="00C27F35" w:rsidP="00C27F35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39.</w: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23776" behindDoc="1" locked="0" layoutInCell="1" allowOverlap="1" wp14:anchorId="5F3E7CD7" wp14:editId="7B483B8A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424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25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26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8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9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-16.85pt;margin-top:5.65pt;width:521.25pt;height:36.85pt;z-index:-25159270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o9rLQw4E&#10;AADrDwAADgAAAAAAAAAAAAAAAAAuAgAAZHJzL2Uyb0RvYy54bWxQSwECLQAUAAYACAAAACEALMQf&#10;tN8AAAAKAQAADwAAAAAAAAAAAAAAAABoBgAAZHJzL2Rvd25yZXYueG1sUEsFBgAAAAAEAAQA8wAA&#10;AHQH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m+7MQA&#10;AADcAAAADwAAAGRycy9kb3ducmV2LnhtbESPT2vCQBTE7wW/w/KE3upGK0Giq9g/ll6rkeDtkX1m&#10;g9m3Ibs18du7hYLHYWZ+w6w2g23ElTpfO1YwnSQgiEuna64U5IfdywKED8gaG8ek4EYeNuvR0woz&#10;7Xr+oes+VCJC2GeowITQZlL60pBFP3EtcfTOrrMYouwqqTvsI9w2cpYkqbRYc1ww2NK7ofKy/7UK&#10;Xqvi0xT5h8/ttEi/jrfjW3/aKfU8HrZLEIGG8Aj/t7+1gvkshb8z8Qj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JvuzEAAAA3A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O+5MIA&#10;AADcAAAADwAAAGRycy9kb3ducmV2LnhtbESPS4vCQBCE7wv+h6EFbzqJ+NiNjiKKj6O6673JtEkw&#10;0xMzo8Z/7wjCHouq+oqazhtTijvVrrCsIO5FIIhTqwvOFPz9rrvfIJxH1lhaJgVPcjCftb6mmGj7&#10;4APdjz4TAcIuQQW591UipUtzMuh6tiIO3tnWBn2QdSZ1jY8AN6XsR9FIGiw4LORY0TKn9HK8GQWn&#10;4arirTS8j9eDn+HpsrkuY6NUp90sJiA8Nf4//GnvtIJBfwzvM+EI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877kwgAAANwAAAAPAAAAAAAAAAAAAAAAAJgCAABkcnMvZG93&#10;bnJldi54bWxQSwUGAAAAAAQABAD1AAAAhwMAAAAA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+XusMAAADcAAAADwAAAGRycy9kb3ducmV2LnhtbERPy2rCQBTdF/yH4Ra6q5OGUkp0FCMI&#10;ptBFVQR3l8w1DzN3ksxokr/vLApdHs57uR5NIx7Uu8qygrd5BII4t7riQsHpuHv9BOE8ssbGMimY&#10;yMF6NXtaYqLtwD/0OPhChBB2CSoovW8TKV1ekkE3ty1x4K62N+gD7AupexxCuGlkHEUf0mDFoaHE&#10;lrYl5bfD3ShIp6/zt/VZt79e6i5L0zjD2ij18jxuFiA8jf5f/OfeawXvcVgbzo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vl7rDAAAA3AAAAA8AAAAAAAAAAAAA&#10;AAAAoQIAAGRycy9kb3ducmV2LnhtbFBLBQYAAAAABAAEAPkAAACRAwAAAAA=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MyIcUAAADcAAAADwAAAGRycy9kb3ducmV2LnhtbESPQWvCQBSE70L/w/KE3nRjKGKjq5hC&#10;wQgeakXw9sg+k2j2bcxuNf57tyB4HGbmG2a26EwtrtS6yrKC0TACQZxbXXGhYPf7PZiAcB5ZY22Z&#10;FNzJwWL+1pthou2Nf+i69YUIEHYJKii9bxIpXV6SQTe0DXHwjrY16INsC6lbvAW4qWUcRWNpsOKw&#10;UGJDXyXl5+2fUZDe1/uN9dlldTycLlmaxhmejFLv/W45BeGp86/ws73SCj7iT/g/E46An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MyIcUAAADcAAAADwAAAAAAAAAA&#10;AAAAAAChAgAAZHJzL2Rvd25yZXYueG1sUEsFBgAAAAAEAAQA+QAAAJMDAAAAAA=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25824" behindDoc="1" locked="0" layoutInCell="1" allowOverlap="1" wp14:anchorId="1164FFB0" wp14:editId="6AB1ADB8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430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31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32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34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5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-16.85pt;margin-top:5.65pt;width:521.25pt;height:36.85pt;z-index:-25159065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HxHL+AbBAAA6w8AAA4AAAAAAAAAAAAAAAAALgIAAGRycy9lMm9Eb2MueG1sUEsBAi0A&#10;FAAGAAgAAAAhACzEH7TfAAAACgEAAA8AAAAAAAAAAAAAAAAAdQYAAGRycy9kb3ducmV2LnhtbFBL&#10;BQYAAAAABAAEAPMAAACBBwAAAAA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suMsUA&#10;AADcAAAADwAAAGRycy9kb3ducmV2LnhtbESPzWrDMBCE74W8g9hAb42cpITiRjH5aUqvSR1Mb4u1&#10;tUytlbFU23n7qhDIcZiZb5h1NtpG9NT52rGC+SwBQVw6XXOlIP88Pr2A8AFZY+OYFFzJQ7aZPKwx&#10;1W7gE/XnUIkIYZ+iAhNCm0rpS0MW/cy1xNH7dp3FEGVXSd3hEOG2kYskWUmLNccFgy3tDZU/51+r&#10;YFkVb6bIDz6382L1frledsPXUanH6bh9BRFoDPfwrf2hFTwvF/B/Jh4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6y4yxQAAANwAAAAPAAAAAAAAAAAAAAAAAJgCAABkcnMv&#10;ZG93bnJldi54bWxQSwUGAAAAAAQABAD1AAAAigMAAAAA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EuOsQA&#10;AADcAAAADwAAAGRycy9kb3ducmV2LnhtbESPzW7CMBCE70i8g7VIvTVOyo/aFBNVqSgcIW3uq3ib&#10;RMTrNHYhfXuMVInjaGa+0ayz0XTiTINrLStIohgEcWV1y7WCr8/t4zMI55E1dpZJwR85yDbTyRpT&#10;bS98pHPhaxEg7FJU0Hjfp1K6qiGDLrI9cfC+7WDQBznUUg94CXDTyac4XkmDLYeFBnvKG6pOxa9R&#10;UC7fe95Jw4dku3hZlqePnzwxSj3MxrdXEJ5Gfw//t/dawWI+h9uZcAT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RLjrEAAAA3AAAAA8AAAAAAAAAAAAAAAAAmAIAAGRycy9k&#10;b3ducmV2LnhtbFBLBQYAAAAABAAEAPUAAACJAwAAAAA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sLYsYAAADcAAAADwAAAGRycy9kb3ducmV2LnhtbESPT2vCQBTE7wW/w/KE3uqmqRSJbqQR&#10;BFPoQSuF3h7Zlz+afZtktxq/fVco9DjMzG+Y1Xo0rbjQ4BrLCp5nEQjiwuqGKwXHz+3TAoTzyBpb&#10;y6TgRg7W6eRhhYm2V97T5eArESDsElRQe98lUrqiJoNuZjvi4JV2MOiDHCqpB7wGuGllHEWv0mDD&#10;YaHGjjY1FefDj1GQ3d6/PqzP+135ferzLItzPBmlHqfj2xKEp9H/h//aO61g/jKH+5lwBGT6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67C2LGAAAA3AAAAA8AAAAAAAAA&#10;AAAAAAAAoQIAAGRycy9kb3ducmV2LnhtbFBLBQYAAAAABAAEAPkAAACUAwAAAAA=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eu+cYAAADcAAAADwAAAGRycy9kb3ducmV2LnhtbESPT2vCQBTE7wW/w/IEb3Xjn4pEVzGF&#10;gil4qIrg7ZF9JtHs25hdNX77rlDocZiZ3zDzZWsqcafGlZYVDPoRCOLM6pJzBfvd1/sUhPPIGivL&#10;pOBJDpaLztscY20f/EP3rc9FgLCLUUHhfR1L6bKCDLq+rYmDd7KNQR9kk0vd4CPATSWHUTSRBksO&#10;CwXW9FlQdtnejILk+X3YWJ9e16fj+ZomyTDFs1Gq121XMxCeWv8f/muvtYLx6ANeZ8IR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3rvnGAAAA3AAAAA8AAAAAAAAA&#10;AAAAAAAAoQIAAGRycy9kb3ducmV2LnhtbFBLBQYAAAAABAAEAPkAAACUAwAAAAA=&#10;" strokecolor="#2f5496 [2408]" strokeweight="1.5pt"/>
              </v:group>
            </w:pict>
          </mc:Fallback>
        </mc:AlternateConten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26848" behindDoc="1" locked="0" layoutInCell="1" allowOverlap="1" wp14:anchorId="4A9BA818" wp14:editId="508C81E6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0" t="0" r="28575" b="27305"/>
                <wp:wrapNone/>
                <wp:docPr id="43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37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38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40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1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026" style="position:absolute;margin-left:-16.85pt;margin-top:5.65pt;width:521.25pt;height:36.85pt;z-index:-2515896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9rE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z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cvaxHFAAAA3A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MZ2MIA&#10;AADcAAAADwAAAGRycy9kb3ducmV2LnhtbERPz2vCMBS+D/Y/hDfwNtOqyKjGMnXKrtNK2e3RPJuy&#10;5qU0ma3/vTkMdvz4fq/z0bbiRr1vHCtIpwkI4srphmsFxfnw+gbCB2SNrWNScCcP+eb5aY2ZdgN/&#10;0e0UahFD2GeowITQZVL6ypBFP3UdceSurrcYIuxrqXscYrht5SxJltJiw7HBYEc7Q9XP6dcqmNfl&#10;hymLvS9sWi6Pl/tlO3wflJq8jO8rEIHG8C/+c39qBYt5XBvPxCMgN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AxnYwgAAANwAAAAPAAAAAAAAAAAAAAAAAJgCAABkcnMvZG93&#10;bnJldi54bWxQSwUGAAAAAAQABAD1AAAAhwMAAAAA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kZ0MIA&#10;AADcAAAADwAAAGRycy9kb3ducmV2LnhtbESPT4vCMBTE74LfITzBm6b1H2vXKKKoe1R3vT+aZ1ts&#10;XmoTtX57syB4HGbmN8xs0ZhS3Kl2hWUFcT8CQZxaXXCm4O930/sC4TyyxtIyKXiSg8W83Zphou2D&#10;D3Q/+kwECLsEFeTeV4mULs3JoOvbijh4Z1sb9EHWmdQ1PgLclHIQRRNpsOCwkGNFq5zSy/FmFJzG&#10;64p30vA+3oym49Nle13FRqlup1l+g/DU+E/43f7RCkbDKfyfCUd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+RnQwgAAANwAAAAPAAAAAAAAAAAAAAAAAJgCAABkcnMvZG93&#10;bnJldi54bWxQSwUGAAAAAAQABAD1AAAAhwMAAAAA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Z+HMMAAADcAAAADwAAAGRycy9kb3ducmV2LnhtbERPy2rCQBTdF/yH4Qrd1UmDiKROQiMI&#10;ptBFbSl0d8ncvJq5k2SmGv/eWRRcHs57l82mF2eaXGtZwfMqAkFcWt1yreDr8/C0BeE8ssbeMim4&#10;koMsXTzsMNH2wh90PvlahBB2CSpovB8SKV3ZkEG3sgNx4Co7GfQBTrXUE15CuOllHEUbabDl0NDg&#10;QPuGyt/Tn1GQX9++360vxmP1041FnscFdkapx+X8+gLC0+zv4n/3UStYr8P8cCYcAZn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GfhzDAAAA3AAAAA8AAAAAAAAAAAAA&#10;AAAAoQIAAGRycy9kb3ducmV2LnhtbFBLBQYAAAAABAAEAPkAAACRAwAAAAA=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rbh8YAAADcAAAADwAAAGRycy9kb3ducmV2LnhtbESPT2vCQBTE70K/w/IK3ppNJJQSXaUp&#10;FBKhh6oUentkn/lj9m3MbjV++26h4HGYmd8wq81kenGh0bWWFSRRDIK4srrlWsFh//70AsJ5ZI29&#10;ZVJwIweb9cNshZm2V/6ky87XIkDYZaig8X7IpHRVQwZdZAfi4B3taNAHOdZSj3gNcNPLRRw/S4Mt&#10;h4UGB3prqDrtfoyC/Lb9+rC+PBfH7+5c5vmixM4oNX+cXpcgPE3+Hv5vF1pBmib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bK24fGAAAA3AAAAA8AAAAAAAAA&#10;AAAAAAAAoQIAAGRycy9kb3ducmV2LnhtbFBLBQYAAAAABAAEAPkAAACUAwAAAAA=&#10;" strokecolor="#2f5496 [2408]" strokeweight="1.5pt"/>
              </v:group>
            </w:pict>
          </mc:Fallback>
        </mc:AlternateContent>
      </w:r>
      <w:r w:rsidR="002475D6">
        <w:rPr>
          <w:rFonts w:ascii="TTKB Dik Temel Abece" w:hAnsi="TTKB Dik Temel Abece"/>
          <w:sz w:val="72"/>
          <w:szCs w:val="72"/>
        </w:rPr>
        <w:t xml:space="preserve"> Bu balık bayat mı?</w:t>
      </w:r>
      <w:bookmarkStart w:id="0" w:name="_GoBack"/>
      <w:bookmarkEnd w:id="0"/>
    </w:p>
    <w:sectPr w:rsidR="00831F00" w:rsidRPr="00C27F35" w:rsidSect="00A978A5">
      <w:headerReference w:type="default" r:id="rId7"/>
      <w:pgSz w:w="11906" w:h="16838"/>
      <w:pgMar w:top="426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B80" w:rsidRDefault="00B76B80" w:rsidP="00AF138E">
      <w:pPr>
        <w:spacing w:after="0" w:line="240" w:lineRule="auto"/>
      </w:pPr>
      <w:r>
        <w:separator/>
      </w:r>
    </w:p>
  </w:endnote>
  <w:endnote w:type="continuationSeparator" w:id="0">
    <w:p w:rsidR="00B76B80" w:rsidRDefault="00B76B80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AciDikTemelBold">
    <w:panose1 w:val="00000000000000000000"/>
    <w:charset w:val="00"/>
    <w:family w:val="auto"/>
    <w:pitch w:val="variable"/>
    <w:sig w:usb0="80000087" w:usb1="10000048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B80" w:rsidRDefault="00B76B80" w:rsidP="00AF138E">
      <w:pPr>
        <w:spacing w:after="0" w:line="240" w:lineRule="auto"/>
      </w:pPr>
      <w:r>
        <w:separator/>
      </w:r>
    </w:p>
  </w:footnote>
  <w:footnote w:type="continuationSeparator" w:id="0">
    <w:p w:rsidR="00B76B80" w:rsidRDefault="00B76B80" w:rsidP="00AF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EA8" w:rsidRDefault="00490EA8" w:rsidP="00490EA8">
    <w:pPr>
      <w:tabs>
        <w:tab w:val="left" w:pos="4515"/>
      </w:tabs>
      <w:spacing w:after="0"/>
      <w:rPr>
        <w:rFonts w:ascii="AlfabeAciDikTemelBold" w:hAnsi="AlfabeAciDikTemelBold"/>
        <w:color w:val="FF0000"/>
        <w:sz w:val="20"/>
        <w:szCs w:val="36"/>
      </w:rPr>
    </w:pPr>
    <w:r>
      <w:rPr>
        <w:rFonts w:ascii="AlfabeAciDikTemelBold" w:hAnsi="AlfabeAciDikTemelBold"/>
        <w:noProof/>
        <w:color w:val="FF0000"/>
        <w:sz w:val="20"/>
        <w:szCs w:val="36"/>
        <w:lang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7860FA" wp14:editId="712D39CC">
              <wp:simplePos x="0" y="0"/>
              <wp:positionH relativeFrom="column">
                <wp:posOffset>5529580</wp:posOffset>
              </wp:positionH>
              <wp:positionV relativeFrom="paragraph">
                <wp:posOffset>-259080</wp:posOffset>
              </wp:positionV>
              <wp:extent cx="638175" cy="514350"/>
              <wp:effectExtent l="38100" t="19050" r="28575" b="38100"/>
              <wp:wrapNone/>
              <wp:docPr id="5" name="5-Nokta Yıldız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8175" cy="514350"/>
                      </a:xfrm>
                      <a:prstGeom prst="star5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5-Nokta Yıldız 5" o:spid="_x0000_s1026" style="position:absolute;margin-left:435.4pt;margin-top:-20.4pt;width:50.25pt;height:4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" path="m1,196464r243762,1l319088,r75324,196465l638174,196464,440966,317884r75328,196465l319088,392926,121881,514349,197209,317884,1,196464xe" fillcolor="white [3201]" strokecolor="black [3213]" strokeweight="1pt">
              <v:stroke joinstyle="miter"/>
              <v:path arrowok="t" o:connecttype="custom" o:connectlocs="1,196464;243763,196465;319088,0;394412,196465;638174,196464;440966,317884;516294,514349;319088,392926;121881,514349;197209,317884;1,196464" o:connectangles="0,0,0,0,0,0,0,0,0,0,0"/>
            </v:shape>
          </w:pict>
        </mc:Fallback>
      </mc:AlternateContent>
    </w:r>
    <w:r>
      <w:rPr>
        <w:rFonts w:ascii="AlfabeAciDikTemelBold" w:hAnsi="AlfabeAciDikTemelBold"/>
        <w:noProof/>
        <w:color w:val="FF0000"/>
        <w:sz w:val="20"/>
        <w:szCs w:val="36"/>
        <w:lang w:eastAsia="tr-T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53493A" wp14:editId="292CF323">
              <wp:simplePos x="0" y="0"/>
              <wp:positionH relativeFrom="column">
                <wp:posOffset>4729480</wp:posOffset>
              </wp:positionH>
              <wp:positionV relativeFrom="paragraph">
                <wp:posOffset>-268605</wp:posOffset>
              </wp:positionV>
              <wp:extent cx="638175" cy="514350"/>
              <wp:effectExtent l="38100" t="19050" r="28575" b="38100"/>
              <wp:wrapNone/>
              <wp:docPr id="3" name="5-Nokta Yıldız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8175" cy="514350"/>
                      </a:xfrm>
                      <a:prstGeom prst="star5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5-Nokta Yıldız 3" o:spid="_x0000_s1026" style="position:absolute;margin-left:372.4pt;margin-top:-21.15pt;width:50.25pt;height:4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" path="m1,196464r243762,1l319088,r75324,196465l638174,196464,440966,317884r75328,196465l319088,392926,121881,514349,197209,317884,1,196464xe" fillcolor="white [3201]" strokecolor="black [3213]" strokeweight="1pt">
              <v:stroke joinstyle="miter"/>
              <v:path arrowok="t" o:connecttype="custom" o:connectlocs="1,196464;243763,196465;319088,0;394412,196465;638174,196464;440966,317884;516294,514349;319088,392926;121881,514349;197209,317884;1,196464" o:connectangles="0,0,0,0,0,0,0,0,0,0,0"/>
            </v:shape>
          </w:pict>
        </mc:Fallback>
      </mc:AlternateContent>
    </w:r>
    <w:r>
      <w:rPr>
        <w:rFonts w:ascii="AlfabeAciDikTemelBold" w:hAnsi="AlfabeAciDikTemelBold"/>
        <w:noProof/>
        <w:color w:val="FF0000"/>
        <w:sz w:val="20"/>
        <w:szCs w:val="36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B7A69" wp14:editId="4753D9E6">
              <wp:simplePos x="0" y="0"/>
              <wp:positionH relativeFrom="column">
                <wp:posOffset>3862705</wp:posOffset>
              </wp:positionH>
              <wp:positionV relativeFrom="paragraph">
                <wp:posOffset>-268605</wp:posOffset>
              </wp:positionV>
              <wp:extent cx="638175" cy="514350"/>
              <wp:effectExtent l="38100" t="19050" r="28575" b="38100"/>
              <wp:wrapNone/>
              <wp:docPr id="2" name="5-Nokta Yıldız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8175" cy="514350"/>
                      </a:xfrm>
                      <a:prstGeom prst="star5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5-Nokta Yıldız 2" o:spid="_x0000_s1026" style="position:absolute;margin-left:304.15pt;margin-top:-21.15pt;width:50.2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" path="m1,196464r243762,1l319088,r75324,196465l638174,196464,440966,317884r75328,196465l319088,392926,121881,514349,197209,317884,1,196464xe" fillcolor="white [3201]" strokecolor="black [3213]" strokeweight="1pt">
              <v:stroke joinstyle="miter"/>
              <v:path arrowok="t" o:connecttype="custom" o:connectlocs="1,196464;243763,196465;319088,0;394412,196465;638174,196464;440966,317884;516294,514349;319088,392926;121881,514349;197209,317884;1,196464" o:connectangles="0,0,0,0,0,0,0,0,0,0,0"/>
            </v:shape>
          </w:pict>
        </mc:Fallback>
      </mc:AlternateContent>
    </w:r>
  </w:p>
  <w:p w:rsidR="00A910DE" w:rsidRPr="00490EA8" w:rsidRDefault="00A978A5" w:rsidP="00490EA8">
    <w:pPr>
      <w:tabs>
        <w:tab w:val="left" w:pos="4515"/>
      </w:tabs>
      <w:spacing w:after="0"/>
      <w:rPr>
        <w:rFonts w:ascii="AlfabeAciDikTemelBold" w:hAnsi="AlfabeAciDikTemelBold"/>
        <w:b/>
        <w:sz w:val="18"/>
        <w:szCs w:val="24"/>
      </w:rPr>
    </w:pPr>
    <w:r w:rsidRPr="00490EA8">
      <w:rPr>
        <w:rFonts w:ascii="AlfabeAciDikTemelBold" w:hAnsi="AlfabeAciDikTemelBold"/>
        <w:color w:val="FF0000"/>
        <w:sz w:val="20"/>
        <w:szCs w:val="36"/>
      </w:rPr>
      <w:t>ADI- SOYADI:</w:t>
    </w:r>
    <w:r w:rsidR="0033087A" w:rsidRPr="00490EA8">
      <w:rPr>
        <w:rFonts w:ascii="AlfabeAciDikTemelBold" w:hAnsi="AlfabeAciDikTemelBold"/>
        <w:sz w:val="20"/>
        <w:szCs w:val="36"/>
      </w:rPr>
      <w:t xml:space="preserve"> </w:t>
    </w:r>
    <w:r w:rsidR="00755A1A" w:rsidRPr="00490EA8">
      <w:rPr>
        <w:rFonts w:ascii="AlfabeAciDikTemelBold" w:hAnsi="AlfabeAciDikTemelBold"/>
        <w:b/>
        <w:sz w:val="18"/>
        <w:szCs w:val="24"/>
      </w:rPr>
      <w:t xml:space="preserve">  </w:t>
    </w:r>
  </w:p>
  <w:p w:rsidR="00490EA8" w:rsidRDefault="00490EA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49" fillcolor="white" strokecolor="none [2408]">
      <v:fill color="white" opacity="0"/>
      <v:stroke color="none [2408]" weight="1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0DE"/>
    <w:rsid w:val="0003014B"/>
    <w:rsid w:val="00072C4E"/>
    <w:rsid w:val="000A3018"/>
    <w:rsid w:val="000A742C"/>
    <w:rsid w:val="000B1199"/>
    <w:rsid w:val="000F207B"/>
    <w:rsid w:val="000F6E02"/>
    <w:rsid w:val="00115649"/>
    <w:rsid w:val="00121EE2"/>
    <w:rsid w:val="00123094"/>
    <w:rsid w:val="00144CB3"/>
    <w:rsid w:val="00170688"/>
    <w:rsid w:val="001770C2"/>
    <w:rsid w:val="001773AA"/>
    <w:rsid w:val="001E459C"/>
    <w:rsid w:val="001F5A93"/>
    <w:rsid w:val="00206983"/>
    <w:rsid w:val="00226D31"/>
    <w:rsid w:val="00230F97"/>
    <w:rsid w:val="0023124E"/>
    <w:rsid w:val="002475D6"/>
    <w:rsid w:val="002C0CBB"/>
    <w:rsid w:val="002D5F9B"/>
    <w:rsid w:val="002D7408"/>
    <w:rsid w:val="003042CB"/>
    <w:rsid w:val="0030788A"/>
    <w:rsid w:val="0031484D"/>
    <w:rsid w:val="0031743C"/>
    <w:rsid w:val="00320A96"/>
    <w:rsid w:val="0033087A"/>
    <w:rsid w:val="003721D6"/>
    <w:rsid w:val="00394A6D"/>
    <w:rsid w:val="003F06E0"/>
    <w:rsid w:val="003F1073"/>
    <w:rsid w:val="003F7782"/>
    <w:rsid w:val="00490EA8"/>
    <w:rsid w:val="00496FA4"/>
    <w:rsid w:val="004C7E87"/>
    <w:rsid w:val="00524E80"/>
    <w:rsid w:val="00586AEC"/>
    <w:rsid w:val="00587F1F"/>
    <w:rsid w:val="00591370"/>
    <w:rsid w:val="005D46D3"/>
    <w:rsid w:val="005E625C"/>
    <w:rsid w:val="006608F8"/>
    <w:rsid w:val="007013B3"/>
    <w:rsid w:val="00755A1A"/>
    <w:rsid w:val="0078269C"/>
    <w:rsid w:val="007A24CE"/>
    <w:rsid w:val="007D2739"/>
    <w:rsid w:val="007E0A7C"/>
    <w:rsid w:val="007F64BA"/>
    <w:rsid w:val="00831F00"/>
    <w:rsid w:val="00832ECC"/>
    <w:rsid w:val="00866800"/>
    <w:rsid w:val="0087756C"/>
    <w:rsid w:val="008A09C6"/>
    <w:rsid w:val="008A2385"/>
    <w:rsid w:val="008E294D"/>
    <w:rsid w:val="00913FB0"/>
    <w:rsid w:val="0094025A"/>
    <w:rsid w:val="00944110"/>
    <w:rsid w:val="009A799A"/>
    <w:rsid w:val="009D28E6"/>
    <w:rsid w:val="009F1F66"/>
    <w:rsid w:val="00A269D8"/>
    <w:rsid w:val="00A3639D"/>
    <w:rsid w:val="00A505B6"/>
    <w:rsid w:val="00A64D72"/>
    <w:rsid w:val="00A910DE"/>
    <w:rsid w:val="00A978A5"/>
    <w:rsid w:val="00AA5239"/>
    <w:rsid w:val="00AB41BD"/>
    <w:rsid w:val="00AD1B1C"/>
    <w:rsid w:val="00AF138E"/>
    <w:rsid w:val="00AF692A"/>
    <w:rsid w:val="00B33495"/>
    <w:rsid w:val="00B76B80"/>
    <w:rsid w:val="00BD3CBF"/>
    <w:rsid w:val="00C01D39"/>
    <w:rsid w:val="00C16286"/>
    <w:rsid w:val="00C27F35"/>
    <w:rsid w:val="00C33AF3"/>
    <w:rsid w:val="00C43B1A"/>
    <w:rsid w:val="00C573D8"/>
    <w:rsid w:val="00C74285"/>
    <w:rsid w:val="00C92872"/>
    <w:rsid w:val="00C94A0B"/>
    <w:rsid w:val="00CE31D7"/>
    <w:rsid w:val="00CF6306"/>
    <w:rsid w:val="00D4633B"/>
    <w:rsid w:val="00D93C65"/>
    <w:rsid w:val="00DD5E90"/>
    <w:rsid w:val="00DE3735"/>
    <w:rsid w:val="00E27CCD"/>
    <w:rsid w:val="00EB1D12"/>
    <w:rsid w:val="00ED7DC5"/>
    <w:rsid w:val="00F10EEA"/>
    <w:rsid w:val="00F27CEA"/>
    <w:rsid w:val="00F36768"/>
    <w:rsid w:val="00FA2CCF"/>
    <w:rsid w:val="00FA606F"/>
    <w:rsid w:val="00FE1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7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7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</Template>
  <TotalTime>50</TotalTime>
  <Pages>3</Pages>
  <Words>162</Words>
  <Characters>930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2019-10-24T21:15:00Z</cp:lastPrinted>
  <dcterms:created xsi:type="dcterms:W3CDTF">2019-12-10T19:13:00Z</dcterms:created>
  <dcterms:modified xsi:type="dcterms:W3CDTF">2019-12-10T20:31:00Z</dcterms:modified>
</cp:coreProperties>
</file>