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1A" w:rsidRDefault="0002693A" w:rsidP="001770C2">
      <w:pPr>
        <w:rPr>
          <w:rFonts w:ascii="TTKB Dik Temel Abece" w:hAnsi="TTKB Dik Temel Abece"/>
          <w:sz w:val="72"/>
          <w:szCs w:val="72"/>
        </w:rPr>
      </w:pPr>
      <w:r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<v:rect id="Rectangle 5" o:spid="_x0000_s1028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f5496 [2408]" strokeweight="1.5pt">
                <v:fill opacity="0"/>
              </v:rect>
              <v:rect id="Rectangle 10" o:spid="_x0000_s1029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f5496 [2408]" strokeweight="1.5pt"/>
            <v:shape id="AutoShape 17" o:spid="_x0000_s103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f5496 [2408]" strokeweight="1.5pt"/>
          </v:group>
        </w:pict>
      </w:r>
      <w:r w:rsidR="00755A1A">
        <w:rPr>
          <w:rFonts w:ascii="TTKB Dik Temel Abece" w:hAnsi="TTKB Dik Temel Abece"/>
          <w:sz w:val="72"/>
          <w:szCs w:val="72"/>
        </w:rPr>
        <w:t>1.</w:t>
      </w:r>
      <w:r w:rsidR="003F06E0">
        <w:rPr>
          <w:rFonts w:ascii="TTKB Dik Temel Abece" w:hAnsi="TTKB Dik Temel Abece"/>
          <w:sz w:val="72"/>
          <w:szCs w:val="72"/>
        </w:rPr>
        <w:t xml:space="preserve"> el-le-ele-elle-el ele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32" o:spid="_x0000_s1158" style="position:absolute;margin-left:-16.85pt;margin-top:5.65pt;width:521.25pt;height:36.85pt;z-index:-25165312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16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rect id="Rectangle 34" o:spid="_x0000_s116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f5496 [2408]" strokeweight="1.5pt">
                <v:fill opacity="0"/>
              </v:rect>
              <v:rect id="Rectangle 35" o:spid="_x0000_s116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36" o:spid="_x0000_s116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f5496 [2408]" strokeweight="1.5pt"/>
            <v:shape id="AutoShape 37" o:spid="_x0000_s115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f5496 [2408]" strokeweight="1.5pt"/>
          </v:group>
        </w:pict>
      </w:r>
      <w:r w:rsidR="003F06E0">
        <w:rPr>
          <w:rFonts w:ascii="TTKB Dik Temel Abece" w:hAnsi="TTKB Dik Temel Abece"/>
          <w:sz w:val="72"/>
          <w:szCs w:val="72"/>
        </w:rPr>
        <w:t>al-la-ala-lale-Ela-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3.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44" o:spid="_x0000_s1152" style="position:absolute;margin-left:-16.85pt;margin-top:5.65pt;width:521.25pt;height:36.85pt;z-index:-25164902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15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rect id="Rectangle 46" o:spid="_x0000_s115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f5496 [2408]" strokeweight="1.5pt">
                <v:fill opacity="0"/>
              </v:rect>
              <v:rect id="Rectangle 47" o:spid="_x0000_s115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48" o:spid="_x0000_s115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f5496 [2408]" strokeweight="1.5pt"/>
            <v:shape id="AutoShape 49" o:spid="_x0000_s115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f5496 [2408]" strokeweight="1.5pt"/>
          </v:group>
        </w:pict>
      </w:r>
      <w:r w:rsidR="003F06E0">
        <w:rPr>
          <w:rFonts w:ascii="TTKB Dik Temel Abece" w:hAnsi="TTKB Dik Temel Abece"/>
          <w:sz w:val="72"/>
          <w:szCs w:val="72"/>
        </w:rPr>
        <w:t xml:space="preserve"> Ela </w:t>
      </w:r>
      <w:r w:rsidR="00831F00">
        <w:rPr>
          <w:rFonts w:ascii="TTKB Dik Temel Abece" w:hAnsi="TTKB Dik Temel Abece"/>
          <w:sz w:val="72"/>
          <w:szCs w:val="72"/>
        </w:rPr>
        <w:t xml:space="preserve">1 </w:t>
      </w:r>
      <w:r w:rsidR="003F06E0">
        <w:rPr>
          <w:rFonts w:ascii="TTKB Dik Temel Abece" w:hAnsi="TTKB Dik Temel Abece"/>
          <w:sz w:val="72"/>
          <w:szCs w:val="72"/>
        </w:rPr>
        <w:t>lale al. Lale 2 lale elle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4.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0" o:spid="_x0000_s1146" style="position:absolute;margin-left:-16.85pt;margin-top:5.65pt;width:521.25pt;height:36.85pt;z-index:-2516469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14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rect id="Rectangle 52" o:spid="_x0000_s115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f5496 [2408]" strokeweight="1.5pt">
                <v:fill opacity="0"/>
              </v:rect>
              <v:rect id="Rectangle 53" o:spid="_x0000_s115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54" o:spid="_x0000_s114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f5496 [2408]" strokeweight="1.5pt"/>
            <v:shape id="AutoShape 55" o:spid="_x0000_s114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f5496 [2408]" strokeweight="1.5pt"/>
          </v:group>
        </w:pict>
      </w:r>
      <w:r w:rsidR="003F06E0">
        <w:rPr>
          <w:rFonts w:ascii="TTKB Dik Temel Abece" w:hAnsi="TTKB Dik Temel Abece"/>
          <w:sz w:val="72"/>
          <w:szCs w:val="72"/>
        </w:rPr>
        <w:t xml:space="preserve"> ek-ke-kel-lek kek-ak-ka-kal-lak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5.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6" o:spid="_x0000_s1140" style="position:absolute;margin-left:-16.85pt;margin-top:5.65pt;width:521.25pt;height:36.85pt;z-index:-25164492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14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14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f5496 [2408]" strokeweight="1.5pt">
                <v:fill opacity="0"/>
              </v:rect>
              <v:rect id="Rectangle 59" o:spid="_x0000_s114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60" o:spid="_x0000_s114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f5496 [2408]" strokeweight="1.5pt"/>
            <v:shape id="AutoShape 61" o:spid="_x0000_s114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f5496 [2408]" strokeweight="1.5pt"/>
          </v:group>
        </w:pict>
      </w:r>
      <w:r w:rsidR="003F06E0">
        <w:rPr>
          <w:rFonts w:ascii="TTKB Dik Temel Abece" w:hAnsi="TTKB Dik Temel Abece"/>
          <w:sz w:val="72"/>
          <w:szCs w:val="72"/>
        </w:rPr>
        <w:t xml:space="preserve"> kalk-elek-kelle-kale-ekle </w:t>
      </w:r>
    </w:p>
    <w:p w:rsidR="00755A1A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6.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2" o:spid="_x0000_s1134" style="position:absolute;margin-left:-16.85pt;margin-top:5.65pt;width:521.25pt;height:36.85pt;z-index:-25164288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<v:group id="Group 63" o:spid="_x0000_s113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rect id="Rectangle 64" o:spid="_x0000_s113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f5496 [2408]" strokeweight="1.5pt">
                <v:fill opacity="0"/>
              </v:rect>
              <v:rect id="Rectangle 65" o:spid="_x0000_s113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66" o:spid="_x0000_s113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f5496 [2408]" strokeweight="1.5pt"/>
            <v:shape id="AutoShape 67" o:spid="_x0000_s113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f5496 [2408]" strokeweight="1.5pt"/>
          </v:group>
        </w:pict>
      </w:r>
      <w:r w:rsidR="003F06E0">
        <w:rPr>
          <w:rFonts w:ascii="TTKB Dik Temel Abece" w:hAnsi="TTKB Dik Temel Abece"/>
          <w:sz w:val="72"/>
          <w:szCs w:val="72"/>
        </w:rPr>
        <w:t xml:space="preserve"> Ela elekle ele.</w:t>
      </w:r>
      <w:r w:rsidR="00831F00">
        <w:rPr>
          <w:rFonts w:ascii="TTKB Dik Temel Abece" w:hAnsi="TTKB Dik Temel Abece"/>
          <w:sz w:val="72"/>
          <w:szCs w:val="72"/>
        </w:rPr>
        <w:t xml:space="preserve">  Lale 3 kek ekle.</w:t>
      </w:r>
    </w:p>
    <w:p w:rsidR="00AF138E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7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8" o:spid="_x0000_s1128" style="position:absolute;margin-left:-16.85pt;margin-top:5.65pt;width:521.25pt;height:36.85pt;z-index:-25164083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13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13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f5496 [2408]" strokeweight="1.5pt">
                <v:fill opacity="0"/>
              </v:rect>
              <v:rect id="Rectangle 71" o:spid="_x0000_s113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13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f5496 [2408]" strokeweight="1.5pt"/>
            <v:shape id="AutoShape 73" o:spid="_x0000_s112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>.</w:t>
      </w:r>
      <w:r w:rsidR="003F06E0">
        <w:rPr>
          <w:rFonts w:ascii="TTKB Dik Temel Abece" w:hAnsi="TTKB Dik Temel Abece"/>
          <w:sz w:val="72"/>
          <w:szCs w:val="72"/>
        </w:rPr>
        <w:t xml:space="preserve"> Ela elek al.</w:t>
      </w:r>
      <w:r w:rsidR="00831F00">
        <w:rPr>
          <w:rFonts w:ascii="TTKB Dik Temel Abece" w:hAnsi="TTKB Dik Temel Abece"/>
          <w:sz w:val="72"/>
          <w:szCs w:val="72"/>
        </w:rPr>
        <w:t>Lale kalk.</w:t>
      </w:r>
    </w:p>
    <w:p w:rsidR="00831F00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8.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74" o:spid="_x0000_s1122" style="position:absolute;margin-left:-16.85pt;margin-top:5.65pt;width:521.25pt;height:36.85pt;z-index:-25163878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<v:group id="Group 75" o:spid="_x0000_s112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rect id="Rectangle 76" o:spid="_x0000_s112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f5496 [2408]" strokeweight="1.5pt">
                <v:fill opacity="0"/>
              </v:rect>
              <v:rect id="Rectangle 77" o:spid="_x0000_s112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78" o:spid="_x0000_s112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f5496 [2408]" strokeweight="1.5pt"/>
            <v:shape id="AutoShape 79" o:spid="_x0000_s112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f5496 [2408]" strokeweight="1.5pt"/>
          </v:group>
        </w:pict>
      </w:r>
      <w:r w:rsidR="00831F00">
        <w:rPr>
          <w:rFonts w:ascii="TTKB Dik Temel Abece" w:hAnsi="TTKB Dik Temel Abece"/>
          <w:sz w:val="72"/>
          <w:szCs w:val="72"/>
        </w:rPr>
        <w:t>il-ik-elli-ki-kil-Ali-ilk-ile-ilke-ilik</w:t>
      </w:r>
    </w:p>
    <w:p w:rsidR="00AF138E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9.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0" o:spid="_x0000_s1116" style="position:absolute;margin-left:-16.85pt;margin-top:5.65pt;width:521.25pt;height:36.85pt;z-index:-25163673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11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82" o:spid="_x0000_s112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f5496 [2408]" strokeweight="1.5pt">
                <v:fill opacity="0"/>
              </v:rect>
              <v:rect id="Rectangle 83" o:spid="_x0000_s112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84" o:spid="_x0000_s111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f5496 [2408]" strokeweight="1.5pt"/>
            <v:shape id="AutoShape 85" o:spid="_x0000_s111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f5496 [2408]" strokeweight="1.5pt"/>
          </v:group>
        </w:pict>
      </w:r>
      <w:r w:rsidR="00831F00">
        <w:rPr>
          <w:rFonts w:ascii="TTKB Dik Temel Abece" w:hAnsi="TTKB Dik Temel Abece"/>
          <w:sz w:val="72"/>
          <w:szCs w:val="72"/>
        </w:rPr>
        <w:t xml:space="preserve"> iki-ikili-ekili- Lale ile Ela ikili.</w:t>
      </w:r>
    </w:p>
    <w:p w:rsidR="00AF138E" w:rsidRDefault="00755A1A" w:rsidP="00AF138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10.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6" o:spid="_x0000_s1110" style="position:absolute;margin-left:-16.85pt;margin-top:5.65pt;width:521.25pt;height:36.85pt;z-index:-25163468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11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88" o:spid="_x0000_s111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f5496 [2408]" strokeweight="1.5pt">
                <v:fill opacity="0"/>
              </v:rect>
              <v:rect id="Rectangle 89" o:spid="_x0000_s111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90" o:spid="_x0000_s111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f5496 [2408]" strokeweight="1.5pt"/>
            <v:shape id="AutoShape 91" o:spid="_x0000_s111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f5496 [2408]" strokeweight="1.5pt"/>
          </v:group>
        </w:pict>
      </w:r>
      <w:r w:rsidR="00831F00">
        <w:rPr>
          <w:rFonts w:ascii="TTKB Dik Temel Abece" w:hAnsi="TTKB Dik Temel Abece"/>
          <w:sz w:val="72"/>
          <w:szCs w:val="72"/>
        </w:rPr>
        <w:t xml:space="preserve"> Ali iki elli. İlke 5 kale al.</w:t>
      </w:r>
    </w:p>
    <w:p w:rsidR="003F7782" w:rsidRDefault="0002693A" w:rsidP="00A978A5">
      <w:pPr>
        <w:tabs>
          <w:tab w:val="left" w:pos="4515"/>
        </w:tabs>
        <w:rPr>
          <w:rFonts w:ascii="TTKB Dik Temel Abece" w:hAnsi="TTKB Dik Temel Abece"/>
          <w:sz w:val="72"/>
          <w:szCs w:val="72"/>
        </w:rPr>
      </w:pPr>
      <w:r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104" style="position:absolute;margin-left:-15.35pt;margin-top:113.75pt;width:521.25pt;height:36.85pt;z-index:-25162854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IaDg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nu4bSBGOG1ZDk3zunaIoY9d7J9276R1kIYvhbpewXL7vm6mRd2M9l1&#10;P4sM5NG9FuicQy4bIwLMJgeMwcMYA3bQJIWX87kfLRczh6SwFs4XUTSzQUpLiKQ55ntGVVgN5kEw&#10;rG36474XBv3hxXRhVl0a23tR1143axhORhsHP/hnfkAp53aaSD+XH54waPDGpTk0fnZHQOapR3Cp&#10;rwPX25K2DDGrDHAGpwaDU3+DlKS8qBlZLi3AcN+ALmWhRbhYlbCN3UopupLRDNTyMZxde3TATBQA&#10;8x+x5nuAo1PQHPnYB0AZvJ1DhsatVPqOiYaYQeJI0B6hTO9fK23RNWwxyFairrJtVdc4kcVuVUty&#10;T4F8tvizZ+u2pPYtEhAgVNmtiNYTGTUnHVgeeTMPz54sIkuy8QqapozrGe6r9w0kn71kMfO8nung&#10;tcki1Gi823CtkXJ5e1NpYOe6agw9mJ9NNxOPDc/AfBprWtV2DGbUHCnBxsQklop3InuA+EhhqRdK&#10;BQxKIf9wSAe0mzjqw55K5pD6Jw4xjvwwNDyNk3C2CGAij1d2xyuUpyAqcbRD7HClLbfvW1kVJdzk&#10;oze4uAUOyiuM2KNWvbKAfqvrv58G0yfSIHrRNBi4czntefWJNJh6yP0jc35lGgz4srCzKLVxOUYp&#10;VPMBX8coRdxh4kOWDJIukdrnSbAAGZ9OxJW5Z8T+cb6aRF5TVVo9MxhZuH9HWfBYI18qI8IhI0yG&#10;YvEgEUan5/kVt21HeuB92zHWBtz97qGFFuOkNNgjz1EaPrcsKC2p4ZuV4BwqhJAW3h8pElyYCoHs&#10;+d/SO7SXPYt/ktFpDBwB5c7klWEL7Gv/jLxos9wsw0kYzDeT0FuvJ7fbVTiZb/3FbD1dr1Zr/y+T&#10;i34Yl1WWMW6sHnpsP/y8NqPv9m13PHbZowfdU+nIC6Di8I9KA6YvC5Ip3eb9C3I/9B+2vz5COuL2&#10;5ZDuz7yPdUH/Q900L9881JHg4VsSM6T/7jUfq8dzTI3Hr/ObvwEAAP//AwBQSwMEFAAGAAgAAAAh&#10;ALFBgDPhAAAADAEAAA8AAABkcnMvZG93bnJldi54bWxMj8FqwzAQRO+F/oPYQm+JJJs0xbEcQmh7&#10;CoUmhZKbYm1sE2tlLMV2/r7KqT0u+5h5k68n27IBe984UiDnAhhS6UxDlYLvw/vsFZgPmoxuHaGC&#10;G3pYF48Puc6MG+kLh32oWAwhn2kFdQhdxrkva7Taz12HFH9n11sd4tlX3PR6jOG25YkQL9zqhmJD&#10;rTvc1lhe9ler4GPU4yaVb8Puct7ejofF589OolLPT9NmBSzgFP5guOtHdSii08ldyXjWKpilYhlR&#10;BUmyXAC7E0LKuOakIBUyAV7k/P+I4hcAAP//AwBQSwECLQAUAAYACAAAACEAtoM4kv4AAADhAQAA&#10;EwAAAAAAAAAAAAAAAAAAAAAAW0NvbnRlbnRfVHlwZXNdLnhtbFBLAQItABQABgAIAAAAIQA4/SH/&#10;1gAAAJQBAAALAAAAAAAAAAAAAAAAAC8BAABfcmVscy8ucmVsc1BLAQItABQABgAIAAAAIQCTNrIa&#10;DgQAAOUPAAAOAAAAAAAAAAAAAAAAAC4CAABkcnMvZTJvRG9jLnhtbFBLAQItABQABgAIAAAAIQCx&#10;QYAz4QAAAAwBAAAPAAAAAAAAAAAAAAAAAGgGAABkcnMvZG93bnJldi54bWxQSwUGAAAAAAQABADz&#10;AAAAdgcAAAAA&#10;">
            <v:group id="Group 87" o:spid="_x0000_s110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<v:rect id="Rectangle 88" o:spid="_x0000_s110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picwwAAANsAAAAPAAAAZHJzL2Rvd25yZXYueG1sRI9Ba8JA&#10;FITvBf/D8gRvdaOCSOoqaqv0qo0Eb4/sMxvMvg3Z1cR/3xUKPQ4z8w2zXPe2Fg9qfeVYwWScgCAu&#10;nK64VJD97N8XIHxA1lg7JgVP8rBeDd6WmGrX8ZEep1CKCGGfogITQpNK6QtDFv3YNcTRu7rWYoiy&#10;LaVusYtwW8tpksylxYrjgsGGdoaK2+luFczK/Mvk2afP7CSfH87P87a77JUaDfvNB4hAffgP/7W/&#10;tYLFFF5f4g+Qq18AAAD//wMAUEsBAi0AFAAGAAgAAAAhANvh9svuAAAAhQEAABMAAAAAAAAAAAAA&#10;AAAAAAAAAFtDb250ZW50X1R5cGVzXS54bWxQSwECLQAUAAYACAAAACEAWvQsW78AAAAVAQAACwAA&#10;AAAAAAAAAAAAAAAfAQAAX3JlbHMvLnJlbHNQSwECLQAUAAYACAAAACEAL16YnMMAAADbAAAADwAA&#10;AAAAAAAAAAAAAAAHAgAAZHJzL2Rvd25yZXYueG1sUEsFBgAAAAADAAMAtwAAAPcCAAAAAA==&#10;" strokecolor="#2f5496 [2408]" strokeweight="1.5pt">
                <v:fill opacity="0"/>
              </v:rect>
              <v:rect id="Rectangle 89" o:spid="_x0000_s110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nSrwwAAANsAAAAPAAAAZHJzL2Rvd25yZXYueG1sRI9Ba8JA&#10;FITvhf6H5RV6M5tYLWl0FbFEe2zTen9kn0kw+zbNrjH+e7cg9DjMzDfMcj2aVgzUu8aygiSKQRCX&#10;VjdcKfj5zicpCOeRNbaWScGVHKxXjw9LzLS98BcNha9EgLDLUEHtfZdJ6cqaDLrIdsTBO9reoA+y&#10;r6Tu8RLgppXTOH6VBhsOCzV2tK2pPBVno+Awf+94Lw1/JvnsbX447X63iVHq+WncLEB4Gv1/+N7+&#10;0ArSF/j7En6AXN0AAAD//wMAUEsBAi0AFAAGAAgAAAAhANvh9svuAAAAhQEAABMAAAAAAAAAAAAA&#10;AAAAAAAAAFtDb250ZW50X1R5cGVzXS54bWxQSwECLQAUAAYACAAAACEAWvQsW78AAAAVAQAACwAA&#10;AAAAAAAAAAAAAAAfAQAAX3JlbHMvLnJlbHNQSwECLQAUAAYACAAAACEAzSJ0q8MAAADb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90" o:spid="_x0000_s110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DG7wwAAANsAAAAPAAAAZHJzL2Rvd25yZXYueG1sRI9Pi8Iw&#10;FMTvgt8hPGFvmirLItUoVliwggf/IHh7NM+22rzUJqv1228EweMwM79hpvPWVOJOjSstKxgOIhDE&#10;mdUl5woO+9/+GITzyBory6TgSQ7ms25nirG2D97SfedzESDsYlRQeF/HUrqsIINuYGvi4J1tY9AH&#10;2eRSN/gIcFPJURT9SIMlh4UCa1oWlF13f0ZB8lwfN9ant9X5dLmlSTJK8WKU+uq1iwkIT63/hN/t&#10;lVYw/obXl/AD5OwfAAD//wMAUEsBAi0AFAAGAAgAAAAhANvh9svuAAAAhQEAABMAAAAAAAAAAAAA&#10;AAAAAAAAAFtDb250ZW50X1R5cGVzXS54bWxQSwECLQAUAAYACAAAACEAWvQsW78AAAAVAQAACwAA&#10;AAAAAAAAAAAAAAAfAQAAX3JlbHMvLnJlbHNQSwECLQAUAAYACAAAACEA/OAxu8MAAADbAAAADwAA&#10;AAAAAAAAAAAAAAAHAgAAZHJzL2Rvd25yZXYueG1sUEsFBgAAAAADAAMAtwAAAPcCAAAAAA==&#10;" strokecolor="#2f5496 [2408]" strokeweight="1.5pt"/>
            <v:shape id="AutoShape 91" o:spid="_x0000_s110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JQgwwAAANsAAAAPAAAAZHJzL2Rvd25yZXYueG1sRI9Pi8Iw&#10;FMTvgt8hPGFvmirsItUoVliwggf/IHh7NM+22rzUJqv1228EweMwM79hpvPWVOJOjSstKxgOIhDE&#10;mdUl5woO+9/+GITzyBory6TgSQ7ms25nirG2D97SfedzESDsYlRQeF/HUrqsIINuYGvi4J1tY9AH&#10;2eRSN/gIcFPJURT9SIMlh4UCa1oWlF13f0ZB8lwfN9ant9X5dLmlSTJK8WKU+uq1iwkIT63/hN/t&#10;lVYw/obXl/AD5OwfAAD//wMAUEsBAi0AFAAGAAgAAAAhANvh9svuAAAAhQEAABMAAAAAAAAAAAAA&#10;AAAAAAAAAFtDb250ZW50X1R5cGVzXS54bWxQSwECLQAUAAYACAAAACEAWvQsW78AAAAVAQAACwAA&#10;AAAAAAAAAAAAAAAfAQAAX3JlbHMvLnJlbHNQSwECLQAUAAYACAAAACEAk6yUIMMAAADbAAAADwAA&#10;AAAAAAAAAAAAAAAHAgAAZHJzL2Rvd25yZXYueG1sUEsFBgAAAAADAAMAtwAAAPcCAAAAAA==&#10;" strokecolor="#2f5496 [2408]" strokeweight="1.5pt"/>
          </v:group>
        </w:pict>
      </w:r>
      <w:r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98" style="position:absolute;margin-left:-17.6pt;margin-top:59.75pt;width:521.25pt;height:36.85pt;z-index:-25163059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dzmDQQAAOUPAAAOAAAAZHJzL2Uyb0RvYy54bWzsV9tu4zYQfS/QfyD0nuhi2ZaEKIvAl6DA&#10;tl10tx9AS9QFlUiVpCOnRf+9w6Gk+JLdLnbTFGjrB5kUyeFczpwZ3bw5tA15YFLVgqeOf+05hPFM&#10;5DUvU+fnD9uryCFKU57TRnCWOo9MOW9uv/3mpu8SFohKNDmTBIRwlfRd6lRad4nrqqxiLVXXomMc&#10;FgshW6phKks3l7QH6W3jBp63cHsh806KjCkFb9d20blF+UXBMv1jUSimSZM6oJvGp8Tnzjzd2xua&#10;lJJ2VZ0NatAv0KKlNYdLJ1FrqinZy/pCVFtnUihR6OtMtK4oijpjaANY43tn1txLse/QljLpy25y&#10;E7j2zE9fLDb74eGdJHWeOguIFKctxAivJdHCOKfvygT23MvuffdOWgth+FZkvyhYds/Xzby0m8mu&#10;/17kII/utUDnHArZGhFgNjlgDB6nGLCDJhm8XCz8OFrOHZLBWrhYxvHcBimrIJLmmO9FEElYDRZB&#10;MK5thuO+FwbD4eVsaVZdmth7UddBN2sYTiYbRz/EZ35AKed2mki/lB+eMWj0xqU5NHlxR0DmqSdw&#10;qa8D1/uKdgwxqwxwBqcuIWIWXD9BSlJeNoxEkQUY7hvRpSy0CBerCraxOylFXzGag1o+hrPvjg6Y&#10;iQJg/iXWfA9wdAqaIx/7oJ7B2zlkaNJJpe+ZaIkZpI4E7RHK9OGt0hZd4xaDbCWaOt/WTYMTWe5W&#10;jSQPFMhniz97tukqat8iAQFCld2KaD2R0XDSg+WxN/fw7MkisiSbrqBZxrie475m30Ly2UuWc88b&#10;mA5emyxCjaa7DdcaKZe3t7UGdm7qNnUikDFKMfHY8BzMp4mmdWPHYEbDkRJsTExiqWQn8keIjxSW&#10;eqFUwKAS8jeH9EC7qaN+3VPJHNJ8xyHGsR+GhqdxEs6XAUzk8crueIXyDESljnaIHa605fZ9J+uy&#10;gpt89AYXd8BBRY0Re9JqUBbQb3X9+9PAfyYN4ldNg5E7o9nAq8+kwcxD7p+Y8yvTYMSXhZ1FqY3L&#10;MUqhmo/4OkYp4m7g8Qnvl0gd8iRYgoxPJ+LK3DNh/zhfTSKvqaqsnjmMzL00+Q9lwVONfK2MCMaM&#10;MBmKxYPEGJ2B51fcth3ZgQ9tx1QbcPeHxw5ajJPSYI+8RGn43LKgtKSGb1aCc6gQQlp4f6RIcGEq&#10;BELrn6V3aC8HFv8ko9MEOALKnckFwxbY1/4ee/Em2kThVRgsNleht15f3W1X4dVi6y/n69l6tVr7&#10;f5hc9MOkqvOccWP12GP74ee1GUO3b7vjqcuePOieSkdeABXHf1QaMH1ZkEzpNu9fkftnzyAdcft6&#10;SPfn3se6oP+hbpqXfz3UkeDhWxIzZPjuNR+rx3NMjaev89s/AQAA//8DAFBLAwQUAAYACAAAACEA&#10;Abi1v+IAAAAMAQAADwAAAGRycy9kb3ducmV2LnhtbEyPwWrDMAyG74O9g9Fgt9ZOQrY1jVNK2XYq&#10;g7aD0Zsbq0lobIfYTdK3n3rabhL/x69P+WoyLRuw942zEqK5AIa2dLqxlYTvw8fsDZgPymrVOosS&#10;buhhVTw+5CrTbrQ7HPahYlRifaYk1CF0Gee+rNEoP3cdWsrOrjcq0NpXXPdqpHLT8liIF25UY+lC&#10;rTrc1Fhe9lcj4XNU4zqJ3oft5by5HQ/p1882Qimfn6b1EljAKfzBcNcndSjI6eSuVnvWSpglaUwo&#10;BdEiBXYnhHhNgJ1oWiQx8CLn/58ofgEAAP//AwBQSwECLQAUAAYACAAAACEAtoM4kv4AAADhAQAA&#10;EwAAAAAAAAAAAAAAAAAAAAAAW0NvbnRlbnRfVHlwZXNdLnhtbFBLAQItABQABgAIAAAAIQA4/SH/&#10;1gAAAJQBAAALAAAAAAAAAAAAAAAAAC8BAABfcmVscy8ucmVsc1BLAQItABQABgAIAAAAIQCH6dzm&#10;DQQAAOUPAAAOAAAAAAAAAAAAAAAAAC4CAABkcnMvZTJvRG9jLnhtbFBLAQItABQABgAIAAAAIQAB&#10;uLW/4gAAAAwBAAAPAAAAAAAAAAAAAAAAAGcGAABkcnMvZG93bnJldi54bWxQSwUGAAAAAAQABADz&#10;AAAAdgcAAAAA&#10;">
            <v:group id="Group 87" o:spid="_x0000_s110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<v:rect id="Rectangle 88" o:spid="_x0000_s110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f5496 [2408]" strokeweight="1.5pt">
                <v:fill opacity="0"/>
              </v:rect>
              <v:rect id="Rectangle 89" o:spid="_x0000_s110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90" o:spid="_x0000_s110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f5496 [2408]" strokeweight="1.5pt"/>
            <v:shape id="AutoShape 91" o:spid="_x0000_s109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f5496 [2408]" strokeweight="1.5pt"/>
          </v:group>
        </w:pict>
      </w:r>
      <w:r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92" style="position:absolute;margin-left:-16.1pt;margin-top:4.2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0yEEQQAAOMPAAAOAAAAZHJzL2Uyb0RvYy54bWzsV9tu4zYQfS/QfyD07khyZFkS4iwCX4IC&#10;23bR3X4ALVEXVCJVko6cFv33DoeSItvZ7WI3TYG2fpBJkRzO5cyZ0c2bY1OTByZVJfjK8a88hzCe&#10;iqzixcr5+cNuFjlEacozWgvOVs4jU86b22+/uenahM1FKeqMSQJCuEq6duWUWreJ66q0ZA1VV6Jl&#10;HBZzIRuqYSoLN5O0A+lN7c49L3Q7IbNWipQpBW83dtG5Rfl5zlL9Y54rpkm9ckA3jU+Jz715urc3&#10;NCkkbcsq7dWgX6BFQysOl46iNlRTcpDVhaimSqVQItdXqWhckedVytAGsMb3zqy5l+LQoi1F0hXt&#10;6CZw7Zmfvlhs+sPDO0mqDGLnEE4bCBHeSqLQ+KZriwS23Mv2fftOWgNh+FakvyhYds/Xzbywm8m+&#10;+15kII8etEDfHHPZGBFgNTliCB7HELCjJim8DEM/jpYLh6SwFoTLOF7YGKUlBNIc870IAgmr83A+&#10;H9a2/XHfC+b94eX10qy6NLH3oq69btYwnIw29m4Iz9yAQs7NNHF+KTc8Y8/gjEtraPLifoC8U0/Q&#10;Ul8HrfclbRkiVhnc9D5dAAlYbP0ECUl5UTMSRRZfuG8Al7LIIlysS9jG7qQUXcloBmr5GM2unRww&#10;EwW4/Euo+R7A6BQzEx/7gCcDt3PE0KSVSt8z0RAzWDkStEck04e3SltwDVsMsJWoq2xX1TVOZLFf&#10;15I8UKCeHf7s2botqX2L9AMAVXYrgvVERs1JB5bH3sLDsyeLyJFsvIKmKeN6gfvqQwO5Zy9ZLjyv&#10;5zl4bZIINRrvNkxrpFze3lQauLmumpUTgYxBionHlmdgPk00rWo7BjNqjoxgY2LySiV7kT1CfKSw&#10;xAuFAgalkL85pAPSXTnq1wOVzCH1dxxiHPtBYFgaJ8FiOYeJnK7spyuUpyBq5WiH2OFaW2Y/tLIq&#10;SrjJR29wcQcUlFcYsSetemUB/VbXvz8N4mfSIH7VNBioM7ruafWZNLj2kPpH4vzKNBjwZWFnUWrj&#10;MkUp1PIBX1OUIu56Gh/xfonUPk/mS5Dx6URcm3tG7E/z1STyhqrS6pnByNxLk/9QFjyVyFfKiBDy&#10;2xYGk6FYPEiM0el5fs1t15Eeed91jLUBd394bKHDOCkN9shLlIbPLQtKS2r4Zi04hwohpIX3R4oE&#10;F6ZCILT+WXqH5rJn8U8yOk2AI6DcmVwwbIFd7e+xF2+jbRTMgnm4nQXeZjO7262DWbjzl4vN9Wa9&#10;3vh/mFz0g6SssoxxY/XQYfvB57UZfa9ve+Oxxx496J5KR14AFYd/VBowfVmQTOk271+P+8OxvZ4g&#10;HXH7ekj3F97HuqD/oW6al3891JHg4UsSM6T/6jWfqtM5psbTt/ntnwAAAP//AwBQSwMEFAAGAAgA&#10;AAAhAFJK6P7eAAAACQEAAA8AAABkcnMvZG93bnJldi54bWxMj01rwkAQhu8F/8Myhd5084FF0mxE&#10;xPYkhapQehuzYxLM7obsmsR/3/HUHmeel3eeydeTacVAvW+cVRAvIhBkS6cbWyk4Hd/nKxA+oNXY&#10;OksK7uRhXcyecsy0G+0XDYdQCS6xPkMFdQhdJqUvazLoF64jy+zieoOBx76SuseRy00rkyh6lQYb&#10;yxdq7GhbU3k93IyCjxHHTRrvhv31sr3/HJef3/uYlHp5njZvIAJN4S8MD31Wh4Kdzu5mtRetgnma&#10;JBxVsFqCePAojlIQZ14wkEUu/39Q/AIAAP//AwBQSwECLQAUAAYACAAAACEAtoM4kv4AAADhAQAA&#10;EwAAAAAAAAAAAAAAAAAAAAAAW0NvbnRlbnRfVHlwZXNdLnhtbFBLAQItABQABgAIAAAAIQA4/SH/&#10;1gAAAJQBAAALAAAAAAAAAAAAAAAAAC8BAABfcmVscy8ucmVsc1BLAQItABQABgAIAAAAIQC3x0yE&#10;EQQAAOMPAAAOAAAAAAAAAAAAAAAAAC4CAABkcnMvZTJvRG9jLnhtbFBLAQItABQABgAIAAAAIQBS&#10;Suj+3gAAAAkBAAAPAAAAAAAAAAAAAAAAAGsGAABkcnMvZG93bnJldi54bWxQSwUGAAAAAAQABADz&#10;AAAAdgcAAAAA&#10;">
            <v:group id="Group 87" o:spid="_x0000_s109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rect id="Rectangle 88" o:spid="_x0000_s109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f5496 [2408]" strokeweight="1.5pt">
                <v:fill opacity="0"/>
              </v:rect>
              <v:rect id="Rectangle 89" o:spid="_x0000_s109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90" o:spid="_x0000_s109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f5496 [2408]" strokeweight="1.5pt"/>
            <v:shape id="AutoShape 91" o:spid="_x0000_s109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f5496 [2408]" strokeweight="1.5pt"/>
          </v:group>
        </w:pict>
      </w:r>
      <w:r w:rsidR="003F06E0">
        <w:rPr>
          <w:rFonts w:ascii="TTKB Dik Temel Abece" w:hAnsi="TTKB Dik Temel Abece"/>
          <w:sz w:val="72"/>
          <w:szCs w:val="72"/>
        </w:rPr>
        <w:t>11.</w:t>
      </w:r>
      <w:r w:rsidR="00831F00">
        <w:rPr>
          <w:rFonts w:ascii="TTKB Dik Temel Abece" w:hAnsi="TTKB Dik Temel Abece"/>
          <w:sz w:val="72"/>
          <w:szCs w:val="72"/>
        </w:rPr>
        <w:t xml:space="preserve"> en-ne-an-na-nek-nak-nal-in-ni</w:t>
      </w:r>
    </w:p>
    <w:p w:rsidR="003F06E0" w:rsidRDefault="003F06E0" w:rsidP="00A978A5">
      <w:pPr>
        <w:tabs>
          <w:tab w:val="left" w:pos="451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12.</w:t>
      </w:r>
      <w:r w:rsidR="00831F00">
        <w:rPr>
          <w:rFonts w:ascii="TTKB Dik Temel Abece" w:hAnsi="TTKB Dik Temel Abece"/>
          <w:sz w:val="72"/>
          <w:szCs w:val="72"/>
        </w:rPr>
        <w:t xml:space="preserve"> Nil-kan-ken-kin-anla-anne-nine-</w:t>
      </w:r>
    </w:p>
    <w:p w:rsidR="003F06E0" w:rsidRDefault="003F06E0" w:rsidP="00A978A5">
      <w:pPr>
        <w:tabs>
          <w:tab w:val="left" w:pos="451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>13.</w:t>
      </w:r>
      <w:r w:rsidR="00831F00">
        <w:rPr>
          <w:rFonts w:ascii="TTKB Dik Temel Abece" w:hAnsi="TTKB Dik Temel Abece"/>
          <w:sz w:val="72"/>
          <w:szCs w:val="72"/>
        </w:rPr>
        <w:t xml:space="preserve"> nane-Nalan</w:t>
      </w:r>
    </w:p>
    <w:p w:rsidR="00831F00" w:rsidRDefault="0002693A" w:rsidP="00831F00">
      <w:pPr>
        <w:rPr>
          <w:rFonts w:ascii="TTKB Dik Temel Abece" w:hAnsi="TTKB Dik Temel Abece"/>
          <w:sz w:val="72"/>
          <w:szCs w:val="72"/>
        </w:rPr>
      </w:pPr>
      <w:r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86" style="position:absolute;margin-left:-16.85pt;margin-top:5.65pt;width:521.25pt;height:36.85pt;z-index:-25162649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OE4EQQAAOQPAAAOAAAAZHJzL2Uyb0RvYy54bWzsV9tu4zYQfS/QfyD07ugS+SIhyiKQ7aDA&#10;tl10tx9AS9QFlUiVpCOni/57h0NJsePsBRskC7T1g0yK5HAuZ86Mrt4c2obcMalqwRPHv/Acwngm&#10;8pqXifP7h+1s5RClKc9pIzhLnHumnDfXP/5w1XcxC0QlmpxJAkK4ivsucSqtu9h1VVaxlqoL0TEO&#10;i4WQLdUwlaWbS9qD9LZxA89buL2QeSdFxpSCt2u76Fyj/KJgmf61KBTTpEkc0E3jU+JzZ57u9RWN&#10;S0m7qs4GNeg3aNHSmsOlk6g11ZTsZX0mqq0zKZQo9EUmWlcURZ0xtAGs8b1H1txKse/QljLuy25y&#10;E7j2kZ++WWz2y907Seo8cVYLh3DaQozwWhLMjXP6roxhz63s3nfvpLUQhm9F9oeCZffxupmXdjPZ&#10;9T+LHOTRvRbonEMhWyMCzCYHjMH9FAN20CSDl4uFH62Wc4dksBYullGEetA4qyCS5pjvrSCSsBos&#10;gsAGMKs2w3HfC0FxPLy8XJpVl8b2XtR10M0ahpPJxtEPy1M/+OFL++EJg0ZvnJvzAo6AzFMP4FLP&#10;A9f7inYMMasMcEanAg1YcP0GKUl52TAy4Au3jeBSFlmEi7SCXexGStFXjOaglY/R7LujA2aiAJdf&#10;hJrvAYxOMXPkYh/wZOD2GDE07qTSt0y0xAwSR4LyiGR691ZpC65xiwG2Ek2db+umwYksd2kjyR0F&#10;7tniz55tuorat8g/AFBltyJYT2Q0nPRgeeTNPTx7sogkyaYraJYxrue4r9m3kHv2kuXc8waig9cm&#10;iVCj6W5DtUbK+e1trYGcm7oFdgAZoxQTjw3PwXwaa1o3dgxmNBwZwcbE5JWKdyK/h/hIYZkXKgUM&#10;KiH/ckgPrJs46s89lcwhzU8cYhz5YWhoGifhfBnARB6v7I5XKM9AVOJoh9hhqi217ztZlxXc5KM3&#10;uLgBCipqjNiDVoOyAH6r68tnQXSeBYA9cOQJqgEPL5YGI3WuLgdafSINLr3FCXE+Mw1GfFnYWZTa&#10;uByjFIr5iK9jlCLuBm0mvJ8jdciTYAkyPp+Iqblnwv5xvppEXlNVWT1zGJl7afwfyoKHEvlKGRFB&#10;ftu6YDIUawfxEX1DRqTcdh3ZgQ9dx1QbcPeH+w46jJPSYI+Y888tDV9bFpSW1PBNKjiHCiGkhfcn&#10;igQXpkIgtL4vvUN3ObD4ZxmdxsARUO5MLhi2wLb2Y+RFm9VmFc7CYLGZhd56PbvZpuFssfWX8/Xl&#10;Ok3X/t8mF/0wruo8Z9xYPbbYfvh1XcbQ7NvmeGqyJw+6p9KRF0DF8R+VBkyfFyTwPr5/Pe6P/CeQ&#10;jg3q6yHdn3uf6oL+h7ppXv71UEeCh09JzJDhs9d8qx7PMTUePs6v/wE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bSTh&#10;OBEEAADkDwAADgAAAAAAAAAAAAAAAAAuAgAAZHJzL2Uyb0RvYy54bWxQSwECLQAUAAYACAAAACEA&#10;LMQftN8AAAAKAQAADwAAAAAAAAAAAAAAAABrBgAAZHJzL2Rvd25yZXYueG1sUEsFBgAAAAAEAAQA&#10;8wAAAHcHAAAAAA==&#10;">
            <v:group id="Group 14" o:spid="_x0000_s108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<v:rect id="Rectangle 5" o:spid="_x0000_s109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q92wQAAANsAAAAPAAAAZHJzL2Rvd25yZXYueG1sRE/JasMw&#10;EL0X8g9iArk1chowwY0SmjQuvTZ1ML0N1tQytUbGUrz8fXUo9Ph4+/442VYM1PvGsYLNOgFBXDnd&#10;cK2g+MwfdyB8QNbYOiYFM3k4HhYPe8y0G/mDhmuoRQxhn6ECE0KXSekrQxb92nXEkft2vcUQYV9L&#10;3eMYw20rn5IklRYbjg0GOzobqn6ud6tgW5cXUxavvrCbMn27zbfT+JUrtVpOL88gAk3hX/znftcK&#10;dnFs/BJ/gDz8AgAA//8DAFBLAQItABQABgAIAAAAIQDb4fbL7gAAAIUBAAATAAAAAAAAAAAAAAAA&#10;AAAAAABbQ29udGVudF9UeXBlc10ueG1sUEsBAi0AFAAGAAgAAAAhAFr0LFu/AAAAFQEAAAsAAAAA&#10;AAAAAAAAAAAAHwEAAF9yZWxzLy5yZWxzUEsBAi0AFAAGAAgAAAAhAE62r3bBAAAA2wAAAA8AAAAA&#10;AAAAAAAAAAAABwIAAGRycy9kb3ducmV2LnhtbFBLBQYAAAAAAwADALcAAAD1AgAAAAA=&#10;" strokecolor="#2f5496 [2408]" strokeweight="1.5pt">
                <v:fill opacity="0"/>
              </v:rect>
              <v:rect id="Rectangle 10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kNBwAAAANsAAAAPAAAAZHJzL2Rvd25yZXYueG1sRI9Lq8Iw&#10;FIT3F/wP4QjurmlFL1qNIoqP5fW1PzTHttic1CZq/fdGEFwOM/MNM5k1phR3ql1hWUHcjUAQp1YX&#10;nCk4Hla/QxDOI2ssLZOCJzmYTVs/E0y0ffCO7nufiQBhl6CC3PsqkdKlORl0XVsRB+9sa4M+yDqT&#10;usZHgJtS9qLoTxosOCzkWNEip/SyvxkFp8Gy4o00/B+v+qPB6bK+LmKjVKfdzMcgPDX+G/60t1rB&#10;cATvL+EHyOkLAAD//wMAUEsBAi0AFAAGAAgAAAAhANvh9svuAAAAhQEAABMAAAAAAAAAAAAAAAAA&#10;AAAAAFtDb250ZW50X1R5cGVzXS54bWxQSwECLQAUAAYACAAAACEAWvQsW78AAAAVAQAACwAAAAAA&#10;AAAAAAAAAAAfAQAAX3JlbHMvLnJlbHNQSwECLQAUAAYACAAAACEArMpDQcAAAADb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16" o:spid="_x0000_s108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qFlwAAAANsAAAAPAAAAZHJzL2Rvd25yZXYueG1sRE/LisIw&#10;FN0L/kO4gjtNdSEz1ShWEKzgwgeCu0tzbavNTW2i1r+fLIRZHs57tmhNJV7UuNKygtEwAkGcWV1y&#10;ruB0XA9+QDiPrLGyTAo+5GAx73ZmGGv75j29Dj4XIYRdjAoK7+tYSpcVZNANbU0cuKttDPoAm1zq&#10;Bt8h3FRyHEUTabDk0FBgTauCsvvhaRQkn+15Z3362Fwvt0eaJOMUb0apfq9dTkF4av2/+OveaAW/&#10;YX34En6AnP8BAAD//wMAUEsBAi0AFAAGAAgAAAAhANvh9svuAAAAhQEAABMAAAAAAAAAAAAAAAAA&#10;AAAAAFtDb250ZW50X1R5cGVzXS54bWxQSwECLQAUAAYACAAAACEAWvQsW78AAAAVAQAACwAAAAAA&#10;AAAAAAAAAAAfAQAAX3JlbHMvLnJlbHNQSwECLQAUAAYACAAAACEABgKhZcAAAADbAAAADwAAAAAA&#10;AAAAAAAAAAAHAgAAZHJzL2Rvd25yZXYueG1sUEsFBgAAAAADAAMAtwAAAPQCAAAAAA==&#10;" strokecolor="#2f5496 [2408]" strokeweight="1.5pt"/>
            <v:shape id="AutoShape 17" o:spid="_x0000_s108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T+xAAAANsAAAAPAAAAZHJzL2Rvd25yZXYueG1sRI9Bi8Iw&#10;FITvwv6H8Ba82VQPol2j2IUFK3hQl4W9PZpnW21eahO1/nsjCB6HmfmGmS06U4srta6yrGAYxSCI&#10;c6srLhT87n8GExDOI2usLZOCOzlYzD96M0y0vfGWrjtfiABhl6CC0vsmkdLlJRl0kW2Ig3ewrUEf&#10;ZFtI3eItwE0tR3E8lgYrDgslNvRdUn7aXYyC9L7+21ifnVeH/+M5S9NRhkejVP+zW36B8NT5d/jV&#10;XmkF0yE8v4QfIOcPAAAA//8DAFBLAQItABQABgAIAAAAIQDb4fbL7gAAAIUBAAATAAAAAAAAAAAA&#10;AAAAAAAAAABbQ29udGVudF9UeXBlc10ueG1sUEsBAi0AFAAGAAgAAAAhAFr0LFu/AAAAFQEAAAsA&#10;AAAAAAAAAAAAAAAAHwEAAF9yZWxzLy5yZWxzUEsBAi0AFAAGAAgAAAAhAGlOBP7EAAAA2wAAAA8A&#10;AAAAAAAAAAAAAAAABwIAAGRycy9kb3ducmV2LnhtbFBLBQYAAAAAAwADALcAAAD4AgAAAAA=&#10;" strokecolor="#2f5496 [2408]" strokeweight="1.5pt"/>
          </v:group>
        </w:pict>
      </w:r>
      <w:r w:rsidR="00831F00">
        <w:rPr>
          <w:rFonts w:ascii="TTKB Dik Temel Abece" w:hAnsi="TTKB Dik Temel Abece"/>
          <w:sz w:val="72"/>
          <w:szCs w:val="72"/>
        </w:rPr>
        <w:t xml:space="preserve">14. </w:t>
      </w:r>
      <w:r w:rsidR="00230F97">
        <w:rPr>
          <w:rFonts w:ascii="TTKB Dik Temel Abece" w:hAnsi="TTKB Dik Temel Abece"/>
          <w:sz w:val="72"/>
          <w:szCs w:val="72"/>
        </w:rPr>
        <w:t xml:space="preserve">Anne nane al. 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15. 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80" style="position:absolute;margin-left:-16.85pt;margin-top:5.65pt;width:521.25pt;height:36.85pt;z-index:-25162547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yq2FgQAAOcPAAAOAAAAZHJzL2Uyb0RvYy54bWzsV1lv4zYQfi/Q/0Do3dFh2ZaFKIvAR1Bg&#10;2y66uz+AlqgDlUiVpCOnRf97h0NJ8ZE9sGlSoK0fZFIkh3N8883o+s2hqck9k6oSPHH8K88hjKci&#10;q3iROB8/bCeRQ5SmPKO14CxxHphy3tx8/91118YsEKWoMyYJCOEq7trEKbVuY9dVackaqq5Eyzgs&#10;5kI2VMNUFm4maQfSm9oNPG/udkJmrRQpUwreru2ic4Py85yl+uc8V0yTOnFAN41Pic+debo31zQu&#10;JG3LKu3VoN+gRUMrDpeOotZUU7KX1YWopkqlUCLXV6loXJHnVcrQBrDG986suZNi36ItRdwV7egm&#10;cO2Zn75ZbPrT/TtJqixxloFDOG0gRngtmQbGOV1bxLDnTrbv23fSWgjDtyL9VcGye75u5oXdTHbd&#10;jyIDeXSvBTrnkMvGiACzyQFj8DDGgB00SeHlfO4vo8XMISmshfPFcjmzQUpLiKQ55nsRRBJWg3mA&#10;OtI4LTf9cd8Lg/7wYrowJ10a23tR1143axhORhsHP0zP/DB9aT88YdDgjUtzjLF/syMg89QjuNTz&#10;wPW+pC1DzCoDnMGp4eDUXyAlKS9qRqahdSzuG9ClLLQIF6sStrFbKUVXMpqBWj6Gs2uPDpiJAmB+&#10;EWu+Bzg6Bc2Rj30AlMHbOWRo3Eql75hoiBkkjgTtEcr0/q3SFl3DFoNsJeoq21Z1jRNZ7Fa1JPcU&#10;yGeLP3u2bktq3yIBAUKV3YpoPZFRc9KB5Utv5uHZk0VkSTZeQdOUcT3DffW+geSzlyxmntczHbw2&#10;4EGNxrsN1xopl7c3lQZ2rqsmcSKQMUgx8djwDMynsaZVbcdgRs2REmxMTGKpeCeyB4iPFJZ6oVTA&#10;oBTyd4d0QLuJo37bU8kcUv/AIcZLPwwNT+MknC0CmMjjld3xCuUpiEoc7RA7XGnL7ftWVkUJN/no&#10;DS5ugYPyCiP2qFWvLKDf6vryaQAYtBx7lAbIbyeoBjy8WBoM3BlNe159Ig2m3vyEOZ+ZBgO+LOws&#10;Sm1cjlEK1XzA1zFKEXe9NiPeL5Ha50mwABmfT8SVuWfE/nG+mkReU1VaPTMYmXtp/B/Kgsca+UoZ&#10;EUTQINqUMCmK1YNMEX59Sqy47TvSA+/7jrE44O4PDy30GCe1wR4x559bG762LigtqSGcleAcSoSQ&#10;Ft+fqBJcmBKB2Ppn+R36y57GP0vpNAaSgHpnksHQBTa2fyy95SbaROEkDOabSeit15Pb7SqczLf+&#10;Yraerlertf+nSUY/jMsqyxg3Vg9Nth9+XZ/Rt/u2PR7b7NGD7ql0JAZQcfhHpQHUlxXJ1G7z/vXI&#10;P4iWT0Ade9TXg7o/8z7VB/2PddO+/OuxjhQPX5OYIv2Xr/lcPZ5jbjx+n9/8BQAA//8DAFBLAwQU&#10;AAYACAAAACEALMQftN8AAAAKAQAADwAAAGRycy9kb3ducmV2LnhtbEyPQWvCQBCF74X+h2WE3nQ3&#10;DbYhZiMibU9SqBZKb2syJsHsbMiuSfz3HU/1OLyPN9/L1pNtxYC9bxxpiBYKBFLhyoYqDd+H93kC&#10;wgdDpWkdoYYreljnjw+ZSUs30hcO+1AJLiGfGg11CF0qpS9qtMYvXIfE2cn11gQ++0qWvRm53Lby&#10;WakXaU1D/KE2HW5rLM77i9XwMZpxE0dvw+582l5/D8vPn12EWj/Nps0KRMAp/MNw02d1yNnp6C5U&#10;etFqmMfxK6McRDGIG6BUwmOOGpKlApln8n5C/gcAAP//AwBQSwECLQAUAAYACAAAACEAtoM4kv4A&#10;AADhAQAAEwAAAAAAAAAAAAAAAAAAAAAAW0NvbnRlbnRfVHlwZXNdLnhtbFBLAQItABQABgAIAAAA&#10;IQA4/SH/1gAAAJQBAAALAAAAAAAAAAAAAAAAAC8BAABfcmVscy8ucmVsc1BLAQItABQABgAIAAAA&#10;IQAcOyq2FgQAAOcPAAAOAAAAAAAAAAAAAAAAAC4CAABkcnMvZTJvRG9jLnhtbFBLAQItABQABgAI&#10;AAAAIQAsxB+03wAAAAoBAAAPAAAAAAAAAAAAAAAAAHAGAABkcnMvZG93bnJldi54bWxQSwUGAAAA&#10;AAQABADzAAAAfAcAAAAA&#10;">
            <v:group id="Group 33" o:spid="_x0000_s108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<v:rect id="Rectangle 34" o:spid="_x0000_s108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jOuxAAAANsAAAAPAAAAZHJzL2Rvd25yZXYueG1sRI9Ba8JA&#10;FITvBf/D8oTe6sZapEZX0VqL12okeHtkn9lg9m3Ibk38912h0OMwM98wi1Vva3Gj1leOFYxHCQji&#10;wumKSwXZcffyDsIHZI21Y1JwJw+r5eBpgal2HX/T7RBKESHsU1RgQmhSKX1hyKIfuYY4ehfXWgxR&#10;tqXULXYRbmv5miRTabHiuGCwoQ9DxfXwYxVMyvzT5NnWZ3acT79O99OmO++Ueh726zmIQH34D/+1&#10;91rB7A0eX+IPkMtfAAAA//8DAFBLAQItABQABgAIAAAAIQDb4fbL7gAAAIUBAAATAAAAAAAAAAAA&#10;AAAAAAAAAABbQ29udGVudF9UeXBlc10ueG1sUEsBAi0AFAAGAAgAAAAhAFr0LFu/AAAAFQEAAAsA&#10;AAAAAAAAAAAAAAAAHwEAAF9yZWxzLy5yZWxzUEsBAi0AFAAGAAgAAAAhAEoiM67EAAAA2wAAAA8A&#10;AAAAAAAAAAAAAAAABwIAAGRycy9kb3ducmV2LnhtbFBLBQYAAAAAAwADALcAAAD4AgAAAAA=&#10;" strokecolor="#2f5496 [2408]" strokeweight="1.5pt">
                <v:fill opacity="0"/>
              </v:rect>
              <v:rect id="Rectangle 35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t+Z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mCfw/BJ+gFz+AwAA//8DAFBLAQItABQABgAIAAAAIQDb4fbL7gAAAIUBAAATAAAAAAAAAAAAAAAA&#10;AAAAAABbQ29udGVudF9UeXBlc10ueG1sUEsBAi0AFAAGAAgAAAAhAFr0LFu/AAAAFQEAAAsAAAAA&#10;AAAAAAAAAAAAHwEAAF9yZWxzLy5yZWxzUEsBAi0AFAAGAAgAAAAhAKhe35nBAAAA2w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36" o:spid="_x0000_s108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gp4wgAAANwAAAAPAAAAZHJzL2Rvd25yZXYueG1sRE/LisIw&#10;FN0L8w/hCu40tQuRjqlYYcAKs9CRAXeX5vahzU1tota/nyyEWR7Oe7UeTCse1LvGsoL5LAJBXFjd&#10;cKXg9PM1XYJwHllja5kUvMjBOv0YrTDR9skHehx9JUIIuwQV1N53iZSuqMmgm9mOOHCl7Q36APtK&#10;6h6fIdy0Mo6ihTTYcGiosaNtTcX1eDcKstf+99v6/LYrz5dbnmVxjhej1GQ8bD5BeBr8v/jt3mkF&#10;8TKsDWfCEZDpHwAAAP//AwBQSwECLQAUAAYACAAAACEA2+H2y+4AAACFAQAAEwAAAAAAAAAAAAAA&#10;AAAAAAAAW0NvbnRlbnRfVHlwZXNdLnhtbFBLAQItABQABgAIAAAAIQBa9CxbvwAAABUBAAALAAAA&#10;AAAAAAAAAAAAAB8BAABfcmVscy8ucmVsc1BLAQItABQABgAIAAAAIQD6Agp4wgAAANwAAAAPAAAA&#10;AAAAAAAAAAAAAAcCAABkcnMvZG93bnJldi54bWxQSwUGAAAAAAMAAwC3AAAA9gIAAAAA&#10;" strokecolor="#2f5496 [2408]" strokeweight="1.5pt"/>
            <v:shape id="AutoShape 37" o:spid="_x0000_s108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q/jxAAAANwAAAAPAAAAZHJzL2Rvd25yZXYueG1sRI9Bi8Iw&#10;FITvC/6H8ARva2oP4lajWGHBCh5WRfD2aJ5ttXmpTVbrv98Iwh6HmfmGmS06U4s7ta6yrGA0jEAQ&#10;51ZXXCg47L8/JyCcR9ZYWyYFT3KwmPc+Zpho++Afuu98IQKEXYIKSu+bREqXl2TQDW1DHLyzbQ36&#10;INtC6hYfAW5qGUfRWBqsOCyU2NCqpPy6+zUK0ufmuLU+u63Pp8stS9M4w4tRatDvllMQnjr/H363&#10;11pBPPmC15lwBOT8DwAA//8DAFBLAQItABQABgAIAAAAIQDb4fbL7gAAAIUBAAATAAAAAAAAAAAA&#10;AAAAAAAAAABbQ29udGVudF9UeXBlc10ueG1sUEsBAi0AFAAGAAgAAAAhAFr0LFu/AAAAFQEAAAsA&#10;AAAAAAAAAAAAAAAAHwEAAF9yZWxzLy5yZWxzUEsBAi0AFAAGAAgAAAAhAJVOr+PEAAAA3AAAAA8A&#10;AAAAAAAAAAAAAAAABwIAAGRycy9kb3ducmV2LnhtbFBLBQYAAAAAAwADALcAAAD4AgAAAAA=&#10;" strokecolor="#2f5496 [2408]" strokeweight="1.5pt"/>
          </v:group>
        </w:pict>
      </w:r>
      <w:r w:rsidR="00230F97">
        <w:rPr>
          <w:rFonts w:ascii="TTKB Dik Temel Abece" w:hAnsi="TTKB Dik Temel Abece"/>
          <w:sz w:val="72"/>
          <w:szCs w:val="72"/>
        </w:rPr>
        <w:t>Ala inek ninenin.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16.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74" style="position:absolute;margin-left:-16.85pt;margin-top:5.65pt;width:521.25pt;height:36.85pt;z-index:-25162444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vqEwQAAOsPAAAOAAAAZHJzL2Uyb0RvYy54bWzsV9uO2zYQfS/QfyD07tXF8k1YbbDwZVEg&#10;bYMm/QBaoi6IRCokvfK26L93OJS0sr1Jg2S7BZL6QSZFcjiXM2dG16+OdUXumVSl4LHjX3kOYTwR&#10;acnz2Pn93W6ydIjSlKe0EpzFzgNTzqubH3+4bpuIBaIQVcokASFcRW0TO4XWTeS6KilYTdWVaBiH&#10;xUzImmqYytxNJW1Bel25gefN3VbItJEiYUrB241ddG5QfpaxRP+aZYppUsUO6KbxKfG5N0/35ppG&#10;uaRNUSadGvQLtKhpyeHSQdSGakoOsrwQVZeJFEpk+ioRtSuyrEwY2gDW+N6ZNXdSHBq0JY/avBnc&#10;BK4989MXi01+uX8jSZnGTrAC/3BaQ5DwXhKGxjttk0ew6U42b5s30poIw9ciea9g2T1fN/Pcbib7&#10;9meRgjx60AK9c8xkbUSA3eSIQXgYgsCOmiTwcj73V8vFzCEJrIXzxWo1s1FKCgilOeZ7S1AVVoN5&#10;EPRr2+6474VBd3gxXZhVl0b2XtS1080ahpPBxsER/pkjUIFzQ02sn8sRT1jUu+PSHho9uycg99Qj&#10;vNTXwettQRuGqFUGOYNXg96rv0FWUp5XjIRzCzHc2ONLWXARLtYFbGO3Uoq2YDQFvXwMaNuMDpiJ&#10;Amj+I9p8D5B0CpuRk32AlEHcOWho1Eil75ioiRnEjgTtEcz0/rXSFl/9FoNtJaoy3ZVVhROZ79eV&#10;JPcU+GeHP3u2agpq3yIHAUaV3Yp4PZFRcdKC5Stv5uHZk0UkSjZcQZOEcT3DfdWhhvSzlyxmnteR&#10;Hbw2eYQaDXcbujVSLm+vSw0EXZV17CxBRi/FxGPLUzCfRpqWlR2DGRVHUrAxMamlor1IHyA+Ulj2&#10;hWoBg0LIPxzSAvPGjvpwoJI5pPqJQ4xXfhgaqsZJOFsEMJHjlf14hfIERMWOdogdrrWl90Mjy7yA&#10;m3z0Bhe3wEJZiRF71KpTFuBvdX2BPJg+kQdIVCewBkD8a3nQ0+dy2lHrE3kw9TA3B/L8yjzoAWZx&#10;Z2FqAzOGKVT0HmBjmCLwOiofAH8J1S5RggXI+HQmrs09A/jHCWsyeUNVYfVMYWTupdF3lAaPZfLF&#10;UiLsU8LkKNYPEi5HpWHNbeuRHHnXegzVAXe/e2igzTgpDvbIcxSHzy0MSktqGGctOIcaIaTF90fK&#10;BBemRiC2/luChx6z4/FPcjqNgCSg4JlkMHSBze2fK2+1XW6X4SQM5ttJ6G02k9vdOpzMd/5itplu&#10;1uuN/5dJRj+MijJNGTdW9422H35ep9G1/LZFHlrtwYPuqXQkBlCx/0elAdSXJckUb/P+JdkfWhDb&#10;ZI+gvnpZqPsz72ON0P9YN/3LN491pHj4osQU6b5+zSfreI658fiNfvM3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AK&#10;JmvqEwQAAOsPAAAOAAAAAAAAAAAAAAAAAC4CAABkcnMvZTJvRG9jLnhtbFBLAQItABQABgAIAAAA&#10;IQAsxB+03wAAAAoBAAAPAAAAAAAAAAAAAAAAAG0GAABkcnMvZG93bnJldi54bWxQSwUGAAAAAAQA&#10;BADzAAAAeQcAAAAA&#10;">
            <v:group id="Group 45" o:spid="_x0000_s107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<v:rect id="Rectangle 46" o:spid="_x0000_s107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rPwxAAAANwAAAAPAAAAZHJzL2Rvd25yZXYueG1sRI9Pa8JA&#10;FMTvgt9heUJvZmMKoqmr9J+lVzUSvD2yr9nQ7NuQ3Zr47buFgsdhZn7DbHajbcWVet84VrBIUhDE&#10;ldMN1wqK036+AuEDssbWMSm4kYfddjrZYK7dwAe6HkMtIoR9jgpMCF0upa8MWfSJ64ij9+V6iyHK&#10;vpa6xyHCbSuzNF1Kiw3HBYMdvRqqvo8/VsFjXb6bsnjzhV2Uy4/z7fwyXPZKPczG5ycQgcZwD/+3&#10;P7WCbJ3B35l4BOT2FwAA//8DAFBLAQItABQABgAIAAAAIQDb4fbL7gAAAIUBAAATAAAAAAAAAAAA&#10;AAAAAAAAAABbQ29udGVudF9UeXBlc10ueG1sUEsBAi0AFAAGAAgAAAAhAFr0LFu/AAAAFQEAAAsA&#10;AAAAAAAAAAAAAAAAHwEAAF9yZWxzLy5yZWxzUEsBAi0AFAAGAAgAAAAhABPGs/DEAAAA3AAAAA8A&#10;AAAAAAAAAAAAAAAABwIAAGRycy9kb3ducmV2LnhtbFBLBQYAAAAAAwADALcAAAD4AgAAAAA=&#10;" strokecolor="#2f5496 [2408]" strokeweight="1.5pt">
                <v:fill opacity="0"/>
              </v:rect>
              <v:rect id="Rectangle 47" o:spid="_x0000_s107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LP4wgAAANw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mQAf2fCEZDzNwAAAP//AwBQSwECLQAUAAYACAAAACEA2+H2y+4AAACFAQAAEwAAAAAAAAAAAAAA&#10;AAAAAAAAW0NvbnRlbnRfVHlwZXNdLnhtbFBLAQItABQABgAIAAAAIQBa9CxbvwAAABUBAAALAAAA&#10;AAAAAAAAAAAAAB8BAABfcmVscy8ucmVsc1BLAQItABQABgAIAAAAIQDRPLP4wgAAANwAAAAPAAAA&#10;AAAAAAAAAAAAAAcCAABkcnMvZG93bnJldi54bWxQSwUGAAAAAAMAAwC3AAAA9gIAAAAA&#10;" fillcolor="#deeaf6 [660]" strokecolor="#c00000" strokeweight="1pt">
                <v:stroke dashstyle="dash"/>
              </v:rect>
            </v:group>
            <v:shape id="AutoShape 48" o:spid="_x0000_s107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pagxQAAANwAAAAPAAAAZHJzL2Rvd25yZXYueG1sRI9Ba8JA&#10;FITvQv/D8oTedGMoYqOrmELBCB5qRfD2yD6TaPZtzG41/nu3IHgcZuYbZrboTC2u1LrKsoLRMAJB&#10;nFtdcaFg9/s9mIBwHlljbZkU3MnBYv7Wm2Gi7Y1/6Lr1hQgQdgkqKL1vEildXpJBN7QNcfCOtjXo&#10;g2wLqVu8BbipZRxFY2mw4rBQYkNfJeXn7Z9RkN7X+4312WV1PJwuWZrGGZ6MUu/9bjkF4anzr/Cz&#10;vdIK4s8P+D8TjoCcPwAAAP//AwBQSwECLQAUAAYACAAAACEA2+H2y+4AAACFAQAAEwAAAAAAAAAA&#10;AAAAAAAAAAAAW0NvbnRlbnRfVHlwZXNdLnhtbFBLAQItABQABgAIAAAAIQBa9CxbvwAAABUBAAAL&#10;AAAAAAAAAAAAAAAAAB8BAABfcmVscy8ucmVsc1BLAQItABQABgAIAAAAIQD+lpagxQAAANwAAAAP&#10;AAAAAAAAAAAAAAAAAAcCAABkcnMvZG93bnJldi54bWxQSwUGAAAAAAMAAwC3AAAA+QIAAAAA&#10;" strokecolor="#2f5496 [2408]" strokeweight="1.5pt"/>
            <v:shape id="AutoShape 49" o:spid="_x0000_s107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jM7xQAAANwAAAAPAAAAZHJzL2Rvd25yZXYueG1sRI9Ba8JA&#10;FITvQv/D8oTedGOgYqOrmELBCB5qRfD2yD6TaPZtzG41/nu3IHgcZuYbZrboTC2u1LrKsoLRMAJB&#10;nFtdcaFg9/s9mIBwHlljbZkU3MnBYv7Wm2Gi7Y1/6Lr1hQgQdgkqKL1vEildXpJBN7QNcfCOtjXo&#10;g2wLqVu8BbipZRxFY2mw4rBQYkNfJeXn7Z9RkN7X+4312WV1PJwuWZrGGZ6MUu/9bjkF4anzr/Cz&#10;vdIK4s8P+D8TjoCcPwAAAP//AwBQSwECLQAUAAYACAAAACEA2+H2y+4AAACFAQAAEwAAAAAAAAAA&#10;AAAAAAAAAAAAW0NvbnRlbnRfVHlwZXNdLnhtbFBLAQItABQABgAIAAAAIQBa9CxbvwAAABUBAAAL&#10;AAAAAAAAAAAAAAAAAB8BAABfcmVscy8ucmVsc1BLAQItABQABgAIAAAAIQCR2jM7xQAAANwAAAAP&#10;AAAAAAAAAAAAAAAAAAcCAABkcnMvZG93bnJldi54bWxQSwUGAAAAAAMAAwC3AAAA+QIAAAAA&#10;" strokecolor="#2f5496 [2408]" strokeweight="1.5pt"/>
          </v:group>
        </w:pict>
      </w:r>
      <w:r w:rsidR="00230F97">
        <w:rPr>
          <w:rFonts w:ascii="TTKB Dik Temel Abece" w:hAnsi="TTKB Dik Temel Abece"/>
          <w:sz w:val="72"/>
          <w:szCs w:val="72"/>
        </w:rPr>
        <w:t>Nil nane ek.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17.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68" style="position:absolute;margin-left:-16.85pt;margin-top:5.65pt;width:521.25pt;height:36.85pt;z-index:-25162342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aYKHwQAAOsPAAAOAAAAZHJzL2Uyb0RvYy54bWzsV9tu3DYQfS/QfyD0buuy0l4Ey4GxF6NA&#10;2gZN+gFcibqgEqmSXGvdoP/e4VCStbtOGySuC7T1w5oUqeFw5pwzo5s3x6YmD0yqSvDE8a89hzCe&#10;iqziReL8/GF3tXSI0pRntBacJc4jU86b22+/uenamAWiFHXGJAEjXMVdmzil1m3suiotWUPVtWgZ&#10;h8VcyIZqmMrCzSTtwHpTu4Hnzd1OyKyVImVKwdONXXRu0X6es1T/mOeKaVInDvim8Vfi7978urc3&#10;NC4kbcsq7d2gX+BFQysOh46mNlRTcpDVhammSqVQItfXqWhckedVyvAOcBvfO7vNvRSHFu9SxF3R&#10;jmGC0J7F6YvNpj88vJOkyhInWM0dwmkDScJzSYTR6doihk33sn3fvpP2ijB8K9JfFATPPV8388Ju&#10;Jvvue5GBPXrQAqNzzGVjTMC9yRGT8DgmgR01SeHhfO6vlovIISmshfPFahXZLKUlpNK85ntLSCWs&#10;BvMgGNa2/eu+Fwb9y4vZwqy6NLbnoq+9bwYgvaN2OA3E4iwQvjFzflGT65cKxDM3GsJxeR8av3gk&#10;gHvqCV7q6+D1vqQtQ9Qqg5wRXqAEFl4/ASspL2pGIkxf1+LGAV/KgotwsS5hG7uTUnQloxn4hZmA&#10;PE5eMBMF0PxLtPkeIOkUNpMg+wApg7hz0NC4lUrfM9EQM0gcCd4jmOnDW6UtvoYtBttK1FW2q+oa&#10;J7LYr2tJHijozw7/7Lt1W1L7FFkGGFV2K+L1xEbNSQc3X3lAyMsDjFCy8QiapozrCPfVhwboZw9Z&#10;RJ7Xix08NjxCj8azByuXpzeVBoGuqyZxlmBjsGLyseUZXJ/Gmla1HcM1ao6iYHNiWKPivcgeIT9S&#10;WPWFagGDUsjfHNKB8iaO+vVAJXNI/R2HHK/8MDRSjZMwWgQwkdOV/XSF8hRMJY52iB2utZX3Qyur&#10;ooSTfIwGF3egQnmFGXvyqncW4G99fQUerJ7hwcwqzATWAIi/jQeDfC5nvbQ+w4OZNz8Rz6/kwQAw&#10;izsLU5uYKUyhog8Am8IUgdd7g52BAfwlVHuiBAuwcUmUKRPX5pwR/FPCGiZvqCqtnxmMzLk0/g/R&#10;4KlMvhIlZpCKvjQYjmL9IFE4ocSa29YjPfK+9RirA+7+8NhCm3FSHOwrL1EcPrcwKC2pUZy14Bxq&#10;hJAW358oE1yYGoHY+mcFHnrMXsf/VNNpDCIBBc+QwcgFNrcfV95qu9wuw6swmG+vQm+zubrbrcOr&#10;+c5fRJvZZr3e+L8bMvphXFZZxri59dBo++HndRp9y29b5LHVHiPonlpHYQAXh//oNPYMpk2YliRT&#10;vA1CXk/9Z57/DNRRhY0j0C69AtT9yPtUI/Q/1k3/8q/HOko8fFEiRfqvX/PJOp0jN56+0W//AAAA&#10;//8DAFBLAwQUAAYACAAAACEALMQftN8AAAAKAQAADwAAAGRycy9kb3ducmV2LnhtbEyPQWvCQBCF&#10;74X+h2WE3nQ3DbYhZiMibU9SqBZKb2syJsHsbMiuSfz3HU/1OLyPN9/L1pNtxYC9bxxpiBYKBFLh&#10;yoYqDd+H93kCwgdDpWkdoYYreljnjw+ZSUs30hcO+1AJLiGfGg11CF0qpS9qtMYvXIfE2cn11gQ+&#10;+0qWvRm53LbyWakXaU1D/KE2HW5rLM77i9XwMZpxE0dvw+582l5/D8vPn12EWj/Nps0KRMAp/MNw&#10;02d1yNnp6C5UetFqmMfxK6McRDGIG6BUwmOOGpKlApln8n5C/gcAAP//AwBQSwECLQAUAAYACAAA&#10;ACEAtoM4kv4AAADhAQAAEwAAAAAAAAAAAAAAAAAAAAAAW0NvbnRlbnRfVHlwZXNdLnhtbFBLAQIt&#10;ABQABgAIAAAAIQA4/SH/1gAAAJQBAAALAAAAAAAAAAAAAAAAAC8BAABfcmVscy8ucmVsc1BLAQIt&#10;ABQABgAIAAAAIQB2UaYKHwQAAOsPAAAOAAAAAAAAAAAAAAAAAC4CAABkcnMvZTJvRG9jLnhtbFBL&#10;AQItABQABgAIAAAAIQAsxB+03wAAAAoBAAAPAAAAAAAAAAAAAAAAAHkGAABkcnMvZG93bnJldi54&#10;bWxQSwUGAAAAAAQABADzAAAAhQcAAAAA&#10;">
            <v:group id="Group 51" o:spid="_x0000_s107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<v:rect id="Rectangle 52" o:spid="_x0000_s107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oQawQAAANwAAAAPAAAAZHJzL2Rvd25yZXYueG1sRE/Pa8Iw&#10;FL4P9j+EN/A2Ux2IVqNMN8WrWineHs2zKWteSpPZ+t+bg+Dx4/u9WPW2FjdqfeVYwWiYgCAunK64&#10;VJCdtp9TED4ga6wdk4I7eVgt398WmGrX8YFux1CKGMI+RQUmhCaV0heGLPqha4gjd3WtxRBhW0rd&#10;YhfDbS3HSTKRFiuODQYb2hgq/o7/VsFXmf+aPPvxmR3lk935fl53l61Sg4/+ew4iUB9e4qd7rxWM&#10;Z3FtPBOPgFw+AAAA//8DAFBLAQItABQABgAIAAAAIQDb4fbL7gAAAIUBAAATAAAAAAAAAAAAAAAA&#10;AAAAAABbQ29udGVudF9UeXBlc10ueG1sUEsBAi0AFAAGAAgAAAAhAFr0LFu/AAAAFQEAAAsAAAAA&#10;AAAAAAAAAAAAHwEAAF9yZWxzLy5yZWxzUEsBAi0AFAAGAAgAAAAhAHIuhBrBAAAA3AAAAA8AAAAA&#10;AAAAAAAAAAAABwIAAGRycy9kb3ducmV2LnhtbFBLBQYAAAAAAwADALcAAAD1AgAAAAA=&#10;" strokecolor="#2f5496 [2408]" strokeweight="1.5pt">
                <v:fill opacity="0"/>
              </v:rect>
              <v:rect id="Rectangle 53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IQSwQAAANwAAAAPAAAAZHJzL2Rvd25yZXYueG1sRI9Pi8Iw&#10;FMTvwn6H8Ba8aVpRsV2jiKLu0b/3R/O2LTYvtYlav71ZEDwOM/MbZjpvTSXu1LjSsoK4H4Egzqwu&#10;OVdwOq57ExDOI2usLJOCJzmYz746U0y1ffCe7gefiwBhl6KCwvs6ldJlBRl0fVsTB+/PNgZ9kE0u&#10;dYOPADeVHETRWBosOSwUWNOyoOxyuBkF59Gq5q00vIvXw2R0vmyuy9go1f1uFz8gPLX+E363f7WC&#10;QZLA/5lwBOTsBQAA//8DAFBLAQItABQABgAIAAAAIQDb4fbL7gAAAIUBAAATAAAAAAAAAAAAAAAA&#10;AAAAAABbQ29udGVudF9UeXBlc10ueG1sUEsBAi0AFAAGAAgAAAAhAFr0LFu/AAAAFQEAAAsAAAAA&#10;AAAAAAAAAAAAHwEAAF9yZWxzLy5yZWxzUEsBAi0AFAAGAAgAAAAhALDUhBLBAAAA3AAAAA8AAAAA&#10;AAAAAAAAAAAABwIAAGRycy9kb3ducmV2LnhtbFBLBQYAAAAAAwADALcAAAD1AgAAAAA=&#10;" fillcolor="#deeaf6 [660]" strokecolor="#c00000" strokeweight="1pt">
                <v:stroke dashstyle="dash"/>
              </v:rect>
            </v:group>
            <v:shape id="AutoShape 54" o:spid="_x0000_s107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gq5wQAAANw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KMwPZ8IRkPM/AAAA//8DAFBLAQItABQABgAIAAAAIQDb4fbL7gAAAIUBAAATAAAAAAAAAAAAAAAA&#10;AAAAAABbQ29udGVudF9UeXBlc10ueG1sUEsBAi0AFAAGAAgAAAAhAFr0LFu/AAAAFQEAAAsAAAAA&#10;AAAAAAAAAAAAHwEAAF9yZWxzLy5yZWxzUEsBAi0AFAAGAAgAAAAhAB9GCrnBAAAA3AAAAA8AAAAA&#10;AAAAAAAAAAAABwIAAGRycy9kb3ducmV2LnhtbFBLBQYAAAAAAwADALcAAAD1AgAAAAA=&#10;" strokecolor="#2f5496 [2408]" strokeweight="1.5pt"/>
            <v:shape id="AutoShape 55" o:spid="_x0000_s106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q8ixAAAANw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cTyE55lwBOT8AQAA//8DAFBLAQItABQABgAIAAAAIQDb4fbL7gAAAIUBAAATAAAAAAAAAAAA&#10;AAAAAAAAAABbQ29udGVudF9UeXBlc10ueG1sUEsBAi0AFAAGAAgAAAAhAFr0LFu/AAAAFQEAAAsA&#10;AAAAAAAAAAAAAAAAHwEAAF9yZWxzLy5yZWxzUEsBAi0AFAAGAAgAAAAhAHAKryLEAAAA3AAAAA8A&#10;AAAAAAAAAAAAAAAABwIAAGRycy9kb3ducmV2LnhtbFBLBQYAAAAAAwADALcAAAD4AgAAAAA=&#10;" strokecolor="#2f5496 [2408]" strokeweight="1.5pt"/>
          </v:group>
        </w:pict>
      </w:r>
      <w:r w:rsidR="00230F97">
        <w:rPr>
          <w:rFonts w:ascii="TTKB Dik Temel Abece" w:hAnsi="TTKB Dik Temel Abece"/>
          <w:sz w:val="72"/>
          <w:szCs w:val="72"/>
        </w:rPr>
        <w:t>Nalan iki nane ek.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18.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62" style="position:absolute;margin-left:-16.85pt;margin-top:5.65pt;width:521.25pt;height:36.85pt;z-index:-25162240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Rt5EgQAAOsPAAAOAAAAZHJzL2Uyb0RvYy54bWzsV9uO2zYQfS/QfyD07tXFkmwLqw0WviwK&#10;pG3QpB9AS9QFlUiVlFfeBv33DoeSVrZzQ7JwgLZ+kEmRHM7lzJnR7atjXZFHJlUpeGy5N45FGE9E&#10;WvI8tn5/t5stLaJaylNaCc5i64kp69Xdjz/cdk3EPFGIKmWSgBCuoq6JraJtm8i2VVKwmqob0TAO&#10;i5mQNW1hKnM7lbQD6XVle44T2p2QaSNFwpSCtxuzaN2h/CxjSftrlinWkiq2QLcWnxKfe/20725p&#10;lEvaFGXSq0G/QoualhwuHUVtaEvJQZYXouoykUKJrL1JRG2LLCsThjaANa5zZs2DFIcGbcmjLm9G&#10;N4Frz/z01WKTXx7fSFKmsTV3PItwWkOQ8F4ShNo7XZNHsOlBNm+bN9KYCMPXIvlDwbJ9vq7nudlM&#10;9t3PIgV59NAK9M4xk7UWAXaTIwbhaQwCO7YkgZdh6K6Wi8AiCaz54WK1CkyUkgJCqY+5zhJCCate&#10;6HnD2rY/7jq+1x9ezBd61aaRuRd17XUzhuFktHF0xPzMESjm3FAd65dyxAcsGtxxaQ+NXtwTkHvq&#10;GV7q2+D1tqANQ9QqjZzRq/7g1d8gKynPK0aCpYEYbhzwpQy4CBfrAraxeylFVzCagl4uBrRrJgf0&#10;RAE0P4s21wEkncJm4mQXIKURdw4aGjVStQ9M1EQPYkuC9ghm+vhatQZfwxaNbSWqMt2VVYUTme/X&#10;lSSPFPhnhz9ztmoKat4iBwFGldmKeD2RUXHSgeUrJ3Dw7MkiEiUbr6BJwngb4L7qUEP6mUsWgeP0&#10;ZAevdR6hRuPdmm61lMvb67IFgq7KOraWIGOQouOx5SmYT6OWlpUZgxkVR1IwMdGppaK9SJ8gPlIY&#10;9oVqAYNCyL8s0gHzxpb680Als0j1E4cYr1zf11SNEz9YeDCR05X9dIXyBETFVmsRM1y3ht4PjSzz&#10;Am5y0Rtc3AMLZSVG7FmrXlmAv9H1CnkAIDQ0O8mD1VXzYKDP5byn1g/kwdxB+h/J8xvzYACYwZ2B&#10;qQnMFKZQ0QeATWGKwOupfAT8JVT7RPEWIOPTmbjW94zgnyaszuQNVYXRM4WRvpdG/6E0eC6TV0uJ&#10;cEgJnaNYP0iI4emZfs1N65Eced96jNUBd797aqDNOCkO5shLFIcvLQyqlVQzzlpwDjVCSIPvj5QJ&#10;LnSNQGx9X4KHHrPn8U9yOo2AJKDg6WTQdIHN7fuVs9out0t/5nvhduY7m83sfrf2Z+HOXQSb+Wa9&#10;3rh/62R0/ago05RxbfXQaLv+l3UafctvWuSx1R49aJ9KR2IAFYd/VBpAfVmSdPHW76/J/vA9ZNh/&#10;AnUE7vWg7gbOxxqh/7Gu+5d/PdaR4uGLElOk//rVn6zTOebG8zf63T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L61&#10;G3kSBAAA6w8AAA4AAAAAAAAAAAAAAAAALgIAAGRycy9lMm9Eb2MueG1sUEsBAi0AFAAGAAgAAAAh&#10;ACzEH7TfAAAACgEAAA8AAAAAAAAAAAAAAAAAbAYAAGRycy9kb3ducmV2LnhtbFBLBQYAAAAABAAE&#10;APMAAAB4BwAAAAA=&#10;">
            <v:group id="Group 57" o:spid="_x0000_s106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<v:rect id="Rectangle 58" o:spid="_x0000_s106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BQFwwAAANw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OXfMDfmXgE5PIXAAD//wMAUEsBAi0AFAAGAAgAAAAhANvh9svuAAAAhQEAABMAAAAAAAAAAAAA&#10;AAAAAAAAAFtDb250ZW50X1R5cGVzXS54bWxQSwECLQAUAAYACAAAACEAWvQsW78AAAAVAQAACwAA&#10;AAAAAAAAAAAAAAAfAQAAX3JlbHMvLnJlbHNQSwECLQAUAAYACAAAACEAbYgUBcMAAADcAAAADwAA&#10;AAAAAAAAAAAAAAAHAgAAZHJzL2Rvd25yZXYueG1sUEsFBgAAAAADAAMAtwAAAPcCAAAAAA==&#10;" strokecolor="#2f5496 [2408]" strokeweight="1.5pt">
                <v:fill opacity="0"/>
              </v:rect>
              <v:rect id="Rectangle 59" o:spid="_x0000_s106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hQNwwAAANw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msPfmXgE5PIXAAD//wMAUEsBAi0AFAAGAAgAAAAhANvh9svuAAAAhQEAABMAAAAAAAAAAAAA&#10;AAAAAAAAAFtDb250ZW50X1R5cGVzXS54bWxQSwECLQAUAAYACAAAACEAWvQsW78AAAAVAQAACwAA&#10;AAAAAAAAAAAAAAAfAQAAX3JlbHMvLnJlbHNQSwECLQAUAAYACAAAACEAr3IUDc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60" o:spid="_x0000_s106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zdWxQAAANw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OIx/J0JR0DOXgAAAP//AwBQSwECLQAUAAYACAAAACEA2+H2y+4AAACFAQAAEwAAAAAAAAAA&#10;AAAAAAAAAAAAW0NvbnRlbnRfVHlwZXNdLnhtbFBLAQItABQABgAIAAAAIQBa9CxbvwAAABUBAAAL&#10;AAAAAAAAAAAAAAAAAB8BAABfcmVscy8ucmVsc1BLAQItABQABgAIAAAAIQD/4zdWxQAAANwAAAAP&#10;AAAAAAAAAAAAAAAAAAcCAABkcnMvZG93bnJldi54bWxQSwUGAAAAAAMAAwC3AAAA+QIAAAAA&#10;" strokecolor="#2f5496 [2408]" strokeweight="1.5pt"/>
            <v:shape id="AutoShape 61" o:spid="_x0000_s106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Aa/wQAAANw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KKwNZ8IRkPM/AAAA//8DAFBLAQItABQABgAIAAAAIQDb4fbL7gAAAIUBAAATAAAAAAAAAAAAAAAA&#10;AAAAAABbQ29udGVudF9UeXBlc10ueG1sUEsBAi0AFAAGAAgAAAAhAFr0LFu/AAAAFQEAAAsAAAAA&#10;AAAAAAAAAAAAHwEAAF9yZWxzLy5yZWxzUEsBAi0AFAAGAAgAAAAhAOEwBr/BAAAA3AAAAA8AAAAA&#10;AAAAAAAAAAAABwIAAGRycy9kb3ducmV2LnhtbFBLBQYAAAAAAwADALcAAAD1AgAAAAA=&#10;" strokecolor="#2f5496 [2408]" strokeweight="1.5pt"/>
          </v:group>
        </w:pict>
      </w:r>
      <w:r w:rsidR="00230F97">
        <w:rPr>
          <w:rFonts w:ascii="TTKB Dik Temel Abece" w:hAnsi="TTKB Dik Temel Abece"/>
          <w:sz w:val="72"/>
          <w:szCs w:val="72"/>
        </w:rPr>
        <w:t>Anla nine anla.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19.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56" style="position:absolute;margin-left:-16.85pt;margin-top:5.65pt;width:521.25pt;height:36.85pt;z-index:-2516213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JfEQQAAOsPAAAOAAAAZHJzL2Uyb0RvYy54bWzsV9tu4zYQfS/QfyD07uhiWbaFKItAtoMC&#10;23bR3X4ALVEXVCJVko6cFv33DoeSYsfZ7WLTTYG2fpBJkRzO5cyZ0fWbY9uQeyZVLXji+FeeQxjP&#10;RF7zMnF+/rCbrRyiNOU5bQRnifPAlPPm5ttvrvsuZoGoRJMzSUAIV3HfJU6ldRe7rsoq1lJ1JTrG&#10;YbEQsqUaprJ0c0l7kN42buB5kdsLmXdSZEwpeLuxi84Nyi8Klukfi0IxTZrEAd00PiU+9+bp3lzT&#10;uJS0q+psUIN+gRYtrTlcOonaUE3JQdYXoto6k0KJQl9lonVFUdQZQxvAGt97Ys2dFIcObSnjvuwm&#10;N4Frn/jpi8VmP9y/k6TOE2furR3CaQtBwntJFBjv9F0Zw6Y72b3v3klrIgzfiuwXBcvu03UzL+1m&#10;su+/FznIowct0DvHQrZGBNhNjhiEhykI7KhJBi+jyF+vlguHZLAWRsv1emGjlFUQSnPM91YQSlgN&#10;ogB1pHFWbYfjvhcGw+HlfGlOujS296Kug27WMJxMNo6O8EH6mSPmX9sRz1g0uuPSHmPt3+wJyD31&#10;CC/1Mni9r2jHELXKIGfyqj969SfISsrLhpEotJ7FjSO+lAUX4SKtYBu7lVL0FaM56OVjQPvu5ICZ&#10;KIDmX6LN9wBJ57A5cbIJukHcU9DQuJNK3zHREjNIHAnaI5jp/VulLb7GLQbbSjR1vqubBiey3KeN&#10;JPcU+GeHP3u26Spq3yIHAUaV3Yp4PZPRcNKD5Wtv4eHZs0UkSjZdQbOMcb3Afc2hhfSzlywXnjeQ&#10;Hbw26EGNprsN3Ropl7e3tQaCbuo2cVYgY5Ri4rHlOZhPY03rxo7BjIYjKdiYmNRS8V7kDxAfKSz7&#10;QrWAQSXkbw7pgXkTR/16oJI5pPmOQ4zXfhgaqsZJuFgGMJGnK/vTFcozEJU42iF2mGpL74dO1mUF&#10;N/noDS5ugYWKGiP2qNWgLMDf6voKeRA8kwdIcWewBkB8tTwY6XM1H6j1mTyYe9EZeb4wD0aAWdxZ&#10;mNrAnMIUKvoIsFOYIvAGbSbAX0J1SJRgCTI+nYmpuWcC/2nCmkzeUFVZPXMYmXtp/B9Kg8cy+Wop&#10;MR9TwuQo1g8SIfyGlEi5bT2yIx9aj6k64O4PDx20GWfFwR4x519aHD63MCgtqWGcVHAONUJIi++P&#10;lAkuTI1AbP2zBA895sDjn+R0GgNJQMEzyWDoApvb39feervarsJZGETbWehtNrPbXRrOop2/XGzm&#10;mzTd+H+YZPTDuKrznHFj9dho++HndRpDy29b5KnVnjzonktHYgAVx39UGkB9WZJM8TbvX5P9w2eg&#10;jm3q60HdX3gfa4T+x7rpX/71WEeKhy9KTJHh69d8sp7OMTcev9Fv/gQ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snDS&#10;XxEEAADrDwAADgAAAAAAAAAAAAAAAAAuAgAAZHJzL2Uyb0RvYy54bWxQSwECLQAUAAYACAAAACEA&#10;LMQftN8AAAAKAQAADwAAAAAAAAAAAAAAAABrBgAAZHJzL2Rvd25yZXYueG1sUEsFBgAAAAAEAAQA&#10;8wAAAHcHAAAAAA==&#10;">
            <v:group id="Group 63" o:spid="_x0000_s105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<v:rect id="Rectangle 64" o:spid="_x0000_s106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JiFAxAAAANwAAAAPAAAAZHJzL2Rvd25yZXYueG1sRI9Ba8JA&#10;FITvgv9heQVvukkFKdE1WNuUXquR0Nsj+5oNZt+G7NbEf98tFHocZr4ZZpdPthM3GnzrWEG6SkAQ&#10;10633Cgoz8XyCYQPyBo7x6TgTh7y/Xy2w0y7kT/odgqNiCXsM1RgQugzKX1tyKJfuZ44el9usBii&#10;HBqpBxxjue3kY5JspMWW44LBno6G6uvp2ypYN9WrqcoXX9q02rxd7pfn8bNQavEwHbYgAk3hP/xH&#10;v+vIpSn8nolHQO5/AAAA//8DAFBLAQItABQABgAIAAAAIQDb4fbL7gAAAIUBAAATAAAAAAAAAAAA&#10;AAAAAAAAAABbQ29udGVudF9UeXBlc10ueG1sUEsBAi0AFAAGAAgAAAAhAFr0LFu/AAAAFQEAAAsA&#10;AAAAAAAAAAAAAAAAHwEAAF9yZWxzLy5yZWxzUEsBAi0AFAAGAAgAAAAhAPgmIUDEAAAA3AAAAA8A&#10;AAAAAAAAAAAAAAAABwIAAGRycy9kb3ducmV2LnhtbFBLBQYAAAAAAwADALcAAAD4AgAAAAA=&#10;" strokecolor="#2f5496 [2408]" strokeweight="1.5pt">
                <v:fill opacity="0"/>
              </v:rect>
              <v:rect id="Rectangle 65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hqkxAAAANwAAAAPAAAAZHJzL2Rvd25yZXYueG1sRI9Ba8JA&#10;FITvQv/D8gq9NZtYlRpdpVhSPbaxuT+yr0kw+zbNbmP8965Q8DjMzDfMejuaVgzUu8aygiSKQRCX&#10;VjdcKfg+Zs+vIJxH1thaJgUXcrDdPEzWmGp75i8acl+JAGGXooLa+y6V0pU1GXSR7YiD92N7gz7I&#10;vpK6x3OAm1ZO43ghDTYcFmrsaFdTecr/jIJi/t7xXhr+TLLZcl6cPn53iVHq6XF8W4HwNPp7+L99&#10;0ApekinczoQjIDdXAAAA//8DAFBLAQItABQABgAIAAAAIQDb4fbL7gAAAIUBAAATAAAAAAAAAAAA&#10;AAAAAAAAAABbQ29udGVudF9UeXBlc10ueG1sUEsBAi0AFAAGAAgAAAAhAFr0LFu/AAAAFQEAAAsA&#10;AAAAAAAAAAAAAAAAHwEAAF9yZWxzLy5yZWxzUEsBAi0AFAAGAAgAAAAhAKVCGqTEAAAA3AAAAA8A&#10;AAAAAAAAAAAAAAAABwIAAGRycy9kb3ducmV2LnhtbFBLBQYAAAAAAwADALcAAAD4AgAAAAA=&#10;" fillcolor="#deeaf6 [660]" strokecolor="#c00000" strokeweight="1pt">
                <v:stroke dashstyle="dash"/>
              </v:rect>
            </v:group>
            <v:shape id="AutoShape 66" o:spid="_x0000_s105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QITxgAAANwAAAAPAAAAZHJzL2Rvd25yZXYueG1sRI9Pa8JA&#10;FMTvQr/D8gremk0MlBJdpSkUEqGHqhR6e2Sf+WP2bcxuNX77bqHgcZiZ3zCrzWR6caHRtZYVJFEM&#10;griyuuVawWH//vQCwnlkjb1lUnAjB5v1w2yFmbZX/qTLztciQNhlqKDxfsikdFVDBl1kB+LgHe1o&#10;0Ac51lKPeA1w08tFHD9Lgy2HhQYHemuoOu1+jIL8tv36sL48F8fv7lzm+aLEzig1f5xelyA8Tf4e&#10;/m8XWkGapPB3JhwBuf4FAAD//wMAUEsBAi0AFAAGAAgAAAAhANvh9svuAAAAhQEAABMAAAAAAAAA&#10;AAAAAAAAAAAAAFtDb250ZW50X1R5cGVzXS54bWxQSwECLQAUAAYACAAAACEAWvQsW78AAAAVAQAA&#10;CwAAAAAAAAAAAAAAAAAfAQAAX3JlbHMvLnJlbHNQSwECLQAUAAYACAAAACEAak0CE8YAAADcAAAA&#10;DwAAAAAAAAAAAAAAAAAHAgAAZHJzL2Rvd25yZXYueG1sUEsFBgAAAAADAAMAtwAAAPoCAAAAAA==&#10;" strokecolor="#2f5496 [2408]" strokeweight="1.5pt"/>
            <v:shape id="AutoShape 67" o:spid="_x0000_s105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JpnxQAAANwAAAAPAAAAZHJzL2Rvd25yZXYueG1sRI9Pi8Iw&#10;FMTvwn6H8IS9aeofZKlGsQuCFTysLoK3R/Nsq81LbbJav71ZEDwOM/MbZrZoTSVu1LjSsoJBPwJB&#10;nFldcq7gd7/qfYFwHlljZZkUPMjBYv7RmWGs7Z1/6LbzuQgQdjEqKLyvYyldVpBB17c1cfBOtjHo&#10;g2xyqRu8B7ip5DCKJtJgyWGhwJq+C8ouuz+jIHlsDlvr0+v6dDxf0yQZpng2Sn122+UUhKfWv8Ov&#10;9lorGA3G8H8mHAE5fwIAAP//AwBQSwECLQAUAAYACAAAACEA2+H2y+4AAACFAQAAEwAAAAAAAAAA&#10;AAAAAAAAAAAAW0NvbnRlbnRfVHlwZXNdLnhtbFBLAQItABQABgAIAAAAIQBa9CxbvwAAABUBAAAL&#10;AAAAAAAAAAAAAAAAAB8BAABfcmVscy8ucmVsc1BLAQItABQABgAIAAAAIQDlpJpnxQAAANwAAAAP&#10;AAAAAAAAAAAAAAAAAAcCAABkcnMvZG93bnJldi54bWxQSwUGAAAAAAMAAwC3AAAA+QIAAAAA&#10;" strokecolor="#2f5496 [2408]" strokeweight="1.5pt"/>
          </v:group>
        </w:pict>
      </w:r>
      <w:r w:rsidR="00230F97">
        <w:rPr>
          <w:rFonts w:ascii="TTKB Dik Temel Abece" w:hAnsi="TTKB Dik Temel Abece"/>
          <w:sz w:val="72"/>
          <w:szCs w:val="72"/>
        </w:rPr>
        <w:t>Anne nineni anla.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20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50" style="position:absolute;margin-left:-16.85pt;margin-top:5.65pt;width:521.25pt;height:36.85pt;z-index:-25162035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kGdEwQAAOsPAAAOAAAAZHJzL2Uyb0RvYy54bWzsV1tv2zYUfh/Q/0Do3ZFky5ItRCkCX4IB&#10;3Vas7Q+gJeqCSqRK0pGzYf99h4eS4ktvaNYM2JoHRxTJw3P5vu9Q1y8PTU3umVSV4InjX3kOYTwV&#10;WcWLxHn3djtZOERpyjNaC84S54Ep5+XNi5+uuzZmU1GKOmOSgBGu4q5NnFLrNnZdlZasoepKtIzD&#10;ZC5kQzUMZeFmknZgvandqeeFbidk1kqRMqXg7dpOOjdoP89Zqn/Lc8U0qRMHfNP4K/F3Z37dm2sa&#10;F5K2ZZX2btBv8KKhFYdDR1NrqinZy+rCVFOlUiiR66tUNK7I8yplGANE43tn0dxJsW8xliLuinZM&#10;E6T2LE/fbDb99f61JFWWODN/7hBOGygSnkvChclO1xYxLLqT7Zv2tbQhwuMrkb5XMO2ez5txYReT&#10;XfeLyMAe3WuB2TnksjEmIG5ywCI8jEVgB01SeBmG/nIRgS8pzAVhtFzObZXSEkpptvneAkoJs9Nw&#10;Oh3mNv123wum/eZoFplZl8b2XPS1980GhoMxxjER4Vkilt87ER+JaEjHZTw0/sczAdxTj/BST4PX&#10;m5K2DFGrDHLGrEZDVn8HVlJe1IxESMCuxYUDvpQFF+FiVcIydiul6EpGM/DLx4KebDADBdD8Itp8&#10;D5B0CpujJPsAKYO4c9DQuJVK3zHREPOQOBK8RzDT+1dKW3wNSwy2lairbFvVNQ5ksVvVktxT0J8t&#10;/tm9dVtS+xZTABhVdini9cRGzUkHkS+9uYd7TyZRKNl4BE1TxvUc19X7BuhnD4nmnteLHbw2PEKP&#10;xrON3Borl6c3lQaBrqsmcRZgY7Bi6rHhGYRPY02r2j5DGDVHUbA1MdRS8U5kD1AfKaz6QreAh1LI&#10;PxzSgfImjvqwp5I5pP6ZQ42XfhAYqcZBMI+mMJDHM7vjGcpTMJU42iH2caWtvO9bWRUlnORjNri4&#10;BRXKK6zYo1e9swB/6+sz8AA6opXZIx4grk9gDYD4bjwY5HMx66X1IzyYeeGJeD6RBwPALO4sTG1h&#10;jmEKHX0A2DFMEXi9NyPgL6HaE2UagY3PM3FlzhnBf0xYw+Q1VaX1M4Mncy6N/0c0eGyTz0aJ5UAJ&#10;w1HsHyTCzt5TYsXt1SM98P7qMXYHXP32oYVrxklzsFvM/qc2h69tDEpLahRnJTiHHiGkxfcn2gQX&#10;pkcgtv5dgYc7Zq/jn9V0GoNIQMMzZDBygZfbP5fecrPYLIJJMA03k8Bbrye321UwCbd+NF/P1qvV&#10;2v/LkNEP4rLKMsZN1MNF2w++7qbRX/ntFXm8ao8ZdE+tozCAi8N/dBpAfdmSTPM2759R/U0zs+p/&#10;BPWZ0Zjng7o/9z51EfqBdXN/+c9jHSUeviiRIv3Xr/lkPR4jNx6/0W/+Bg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D7&#10;bkGdEwQAAOsPAAAOAAAAAAAAAAAAAAAAAC4CAABkcnMvZTJvRG9jLnhtbFBLAQItABQABgAIAAAA&#10;IQAsxB+03wAAAAoBAAAPAAAAAAAAAAAAAAAAAG0GAABkcnMvZG93bnJldi54bWxQSwUGAAAAAAQA&#10;BADzAAAAeQcAAAAA&#10;">
            <v:group id="Group 69" o:spid="_x0000_s105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F+P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pDEG7idCUdA7v8AAAD//wMAUEsBAi0AFAAGAAgAAAAhANvh9svuAAAAhQEAABMAAAAAAAAA&#10;AAAAAAAAAAAAAFtDb250ZW50X1R5cGVzXS54bWxQSwECLQAUAAYACAAAACEAWvQsW78AAAAVAQAA&#10;CwAAAAAAAAAAAAAAAAAfAQAAX3JlbHMvLnJlbHNQSwECLQAUAAYACAAAACEAg3xfj8YAAADcAAAA&#10;DwAAAAAAAAAAAAAAAAAHAgAAZHJzL2Rvd25yZXYueG1sUEsFBgAAAAADAAMAtwAAAPoCAAAAAA==&#10;">
              <v:rect id="Rectangle 70" o:spid="_x0000_s105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xyvxAAAANwAAAAPAAAAZHJzL2Rvd25yZXYueG1sRI9Ba8JA&#10;FITvBf/D8oTe6iYVrKSuoq0Wr9VI6O2Rfc2GZt+G7NbEf+8Kgsdh5pthFqvBNuJMna8dK0gnCQji&#10;0umaKwX5cfcyB+EDssbGMSm4kIfVcvS0wEy7nr/pfAiViCXsM1RgQmgzKX1pyKKfuJY4er+usxii&#10;7CqpO+xjuW3ka5LMpMWa44LBlj4MlX+Hf6tgWhVbU+SfPrdpMfs6XU6b/men1PN4WL+DCDSER/hO&#10;73Xk0je4nYlHQC6vAAAA//8DAFBLAQItABQABgAIAAAAIQDb4fbL7gAAAIUBAAATAAAAAAAAAAAA&#10;AAAAAAAAAABbQ29udGVudF9UeXBlc10ueG1sUEsBAi0AFAAGAAgAAAAhAFr0LFu/AAAAFQEAAAsA&#10;AAAAAAAAAAAAAAAAHwEAAF9yZWxzLy5yZWxzUEsBAi0AFAAGAAgAAAAhABiDHK/EAAAA3AAAAA8A&#10;AAAAAAAAAAAAAAAABwIAAGRycy9kb3ducmV2LnhtbFBLBQYAAAAAAwADALcAAAD4AgAAAAA=&#10;" strokecolor="#2f5496 [2408]" strokeweight="1.5pt">
                <v:fill opacity="0"/>
              </v:rect>
              <v:rect id="Rectangle 71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i1OwAAAANwAAAAPAAAAZHJzL2Rvd25yZXYueG1sRE/JbsIw&#10;EL0j9R+sqcQNnBSoIOCgCsRyBAr3UTxNosTjNDYQ/h4fkDg+vX2x7EwtbtS60rKCeBiBIM6sLjlX&#10;cP7dDKYgnEfWWFsmBQ9ysEw/egtMtL3zkW4nn4sQwi5BBYX3TSKlywoy6Ia2IQ7cn20N+gDbXOoW&#10;7yHc1PIrir6lwZJDQ4ENrQrKqtPVKLhM1g3vpOFDvBnPJpdq+7+KjVL9z+5nDsJT59/il3uvFYzi&#10;sDacCUdApk8AAAD//wMAUEsBAi0AFAAGAAgAAAAhANvh9svuAAAAhQEAABMAAAAAAAAAAAAAAAAA&#10;AAAAAFtDb250ZW50X1R5cGVzXS54bWxQSwECLQAUAAYACAAAACEAWvQsW78AAAAVAQAACwAAAAAA&#10;AAAAAAAAAAAfAQAAX3JlbHMvLnJlbHNQSwECLQAUAAYACAAAACEAxKotTsAAAADc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72" o:spid="_x0000_s105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X5xQAAANwAAAAPAAAAZHJzL2Rvd25yZXYueG1sRI9Bi8Iw&#10;FITvwv6H8IS9aaqCuNUodkGwgofVRfD2aJ5ttXmpTVbrvzcLgsdhZr5hZovWVOJGjSstKxj0IxDE&#10;mdUl5wp+96veBITzyBory6TgQQ4W84/ODGNt7/xDt53PRYCwi1FB4X0dS+myggy6vq2Jg3eyjUEf&#10;ZJNL3eA9wE0lh1E0lgZLDgsF1vRdUHbZ/RkFyWNz2FqfXten4/maJskwxbNR6rPbLqcgPLX+HX61&#10;11rBaPAF/2fCEZDzJwAAAP//AwBQSwECLQAUAAYACAAAACEA2+H2y+4AAACFAQAAEwAAAAAAAAAA&#10;AAAAAAAAAAAAW0NvbnRlbnRfVHlwZXNdLnhtbFBLAQItABQABgAIAAAAIQBa9CxbvwAAABUBAAAL&#10;AAAAAAAAAAAAAAAAAB8BAABfcmVscy8ucmVsc1BLAQItABQABgAIAAAAIQALpTX5xQAAANwAAAAP&#10;AAAAAAAAAAAAAAAAAAcCAABkcnMvZG93bnJldi54bWxQSwUGAAAAAAMAAwC3AAAA+QIAAAAA&#10;" strokecolor="#2f5496 [2408]" strokeweight="1.5pt"/>
            <v:shape id="AutoShape 73" o:spid="_x0000_s105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1bZwwAAANwAAAAPAAAAZHJzL2Rvd25yZXYueG1sRE/LasJA&#10;FN0X/IfhFrqrk6ZQSnQUIwim0EVVBHeXzDUPM3eSzGiSv+8sCl0eznu5Hk0jHtS7yrKCt3kEgji3&#10;uuJCwem4e/0E4TyyxsYyKZjIwXo1e1piou3AP/Q4+EKEEHYJKii9bxMpXV6SQTe3LXHgrrY36APs&#10;C6l7HEK4aWQcRR/SYMWhocSWtiXlt8PdKEinr/O39Vm3v17qLkvTOMPaKPXyPG4WIDyN/l/8595r&#10;Be9xmB/OhCMgV78AAAD//wMAUEsBAi0AFAAGAAgAAAAhANvh9svuAAAAhQEAABMAAAAAAAAAAAAA&#10;AAAAAAAAAFtDb250ZW50X1R5cGVzXS54bWxQSwECLQAUAAYACAAAACEAWvQsW78AAAAVAQAACwAA&#10;AAAAAAAAAAAAAAAfAQAAX3JlbHMvLnJlbHNQSwECLQAUAAYACAAAACEAVPNW2cMAAADcAAAADwAA&#10;AAAAAAAAAAAAAAAHAgAAZHJzL2Rvd25yZXYueG1sUEsFBgAAAAADAAMAtwAAAPcCAAAAAA=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. </w:t>
      </w:r>
      <w:r w:rsidR="00230F97">
        <w:rPr>
          <w:rFonts w:ascii="TTKB Dik Temel Abece" w:hAnsi="TTKB Dik Temel Abece"/>
          <w:sz w:val="72"/>
          <w:szCs w:val="72"/>
        </w:rPr>
        <w:t>Kek neli?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21.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44" style="position:absolute;margin-left:-16.85pt;margin-top:5.65pt;width:521.25pt;height:36.85pt;z-index:-25161932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uCWEQQAAOsPAAAOAAAAZHJzL2Uyb0RvYy54bWzsV9uO2zYQfS/QfyD47tXFsmULqw0WviwK&#10;pG3QpB9AS9QFkUiFlFfeFv33DoeS1pdNGiTbLZDUDzIpksO5nDkzun51qCtyz5UupYipd+VSwkUi&#10;01LkMf393XayoES3TKSskoLH9IFr+urmxx+uuybivixklXJFQIjQUdfEtGjbJnIcnRS8ZvpKNlzA&#10;YiZVzVqYqtxJFetAel05vuvOnU6qtFEy4VrD27VdpDcoP8t40v6aZZq3pIop6NbiU+FzZ57OzTWL&#10;csWaokx6NdgXaFGzUsClo6g1axnZq/JCVF0mSmqZtVeJrB2ZZWXC0QawxnPPrLlTct+gLXnU5c3o&#10;JnDtmZ++WGzyy/0bRco0plPfo0SwGoKE95IwMN7pmjyCTXeqedu8UdZEGL6WyXsNy875upnndjPZ&#10;dT/LFOSxfSvRO4dM1UYE2E0OGISHMQj80JIEXs7n3nIRzihJYC2Yh8vlzEYpKSCU5pjnLiCUsOrP&#10;fX9Y2/THPTfw+8PhNDSrDovsvahrr5s1DCejjaMj/DNHoALnhppYP5cjnrBocMelPSx6dk9A7ulH&#10;eOmvg9fbgjUcUasNckavTgev/gZZyURecRLOLcRw44AvbcFFhFwVsI3fKiW7grMU9PIwoF1zdMBM&#10;NEDzH9HmuYCkU9gcOdkDSBnEnYOGRY3S7R2XNTGDmCrQHsHM7l/r1uJr2GKwrWVVptuyqnCi8t2q&#10;UuSeAf9s8WfPVk3B7FvkIMCotlsRrycyKkE6sHzpzlw8e7KIRMnHK1iScNHOcF+1ryH97CXhzHV7&#10;soPXJo9Qo/FuQ7dGyuXtddkCQVdlHdMFyBikmHhsRArms6hlZWXHYEYlkBRsTExq6Wgn0weIj5KW&#10;faFawKCQ6g9KOmDemOoPe6Y4JdVPAmK89ILAUDVOglnow0Qdr+yOV5hIQFRMW0rscNVaet83qswL&#10;uMlDbwh5CyyUlRixR616ZQH+VtcXyIPgiTxAojqBNQDiX8uDgT4X055an8iDqYu5OZLnV+bBADCL&#10;OwtTG5hjmEJFHwB2DFMEXk/lI+Avodonih+CjE9n4srcM4L/OGFNJq+ZLqyeKYzMvSz6jtLgsUy+&#10;WEoAL9vOw+Qo1g8SLo5Kw0rY1iM5iL71GKsD7n730ECbcVIc7JHnKA6fWxh0q5hhnJUUAmqEVBbf&#10;HykTQpoagdj6bwkeesyexz/J6SwCkoCCZ5LB0AU2t38u3eVmsVkEk8CfbyaBu15PbrerYDLfeuFs&#10;PV2vVmvvL5OMXhAVZZpyYaweGm0v+LxOo2/5bYs8ttqjB51T6UgMoOLwj0oDqC9Lkine5v1Lsv/8&#10;CagvXxbq3sz9WCP0P9ZN//LNYx0pHr4oMUX6r1/zyXo8x9x4/Ea/+R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G5rg&#10;lhEEAADrDwAADgAAAAAAAAAAAAAAAAAuAgAAZHJzL2Uyb0RvYy54bWxQSwECLQAUAAYACAAAACEA&#10;LMQftN8AAAAKAQAADwAAAAAAAAAAAAAAAABrBgAAZHJzL2Rvd25yZXYueG1sUEsFBgAAAAAEAAQA&#10;8wAAAHcHAAAAAA==&#10;">
            <v:group id="Group 75" o:spid="_x0000_s104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5Mx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kySB95lwBOTyBQAA//8DAFBLAQItABQABgAIAAAAIQDb4fbL7gAAAIUBAAATAAAAAAAAAAAA&#10;AAAAAAAAAABbQ29udGVudF9UeXBlc10ueG1sUEsBAi0AFAAGAAgAAAAhAFr0LFu/AAAAFQEAAAsA&#10;AAAAAAAAAAAAAAAAHwEAAF9yZWxzLy5yZWxzUEsBAi0AFAAGAAgAAAAhADIrkzHEAAAA3AAAAA8A&#10;AAAAAAAAAAAAAAAABwIAAGRycy9kb3ducmV2LnhtbFBLBQYAAAAAAwADALcAAAD4AgAAAAA=&#10;">
              <v:rect id="Rectangle 76" o:spid="_x0000_s104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NARxAAAANwAAAAPAAAAZHJzL2Rvd25yZXYueG1sRI9Ba8JA&#10;FITvBf/D8gq91Y0KUlI3wdoqXmsTQm+P7Gs2mH0bslsT/70rFHocZr4ZZpNPthMXGnzrWMFinoAg&#10;rp1uuVFQfO2fX0D4gKyxc0wKruQhz2YPG0y1G/mTLqfQiFjCPkUFJoQ+ldLXhiz6ueuJo/fjBosh&#10;yqGResAxlttOLpNkLS22HBcM9rQzVJ9Pv1bBqqk+TFW8+8IuqvWhvJZv4/deqafHafsKItAU/sN/&#10;9FFHbrmC+5l4BGR2AwAA//8DAFBLAQItABQABgAIAAAAIQDb4fbL7gAAAIUBAAATAAAAAAAAAAAA&#10;AAAAAAAAAABbQ29udGVudF9UeXBlc10ueG1sUEsBAi0AFAAGAAgAAAAhAFr0LFu/AAAAFQEAAAsA&#10;AAAAAAAAAAAAAAAAHwEAAF9yZWxzLy5yZWxzUEsBAi0AFAAGAAgAAAAhAKnU0BHEAAAA3AAAAA8A&#10;AAAAAAAAAAAAAAAABwIAAGRycy9kb3ducmV2LnhtbFBLBQYAAAAAAwADALcAAAD4AgAAAAA=&#10;" strokecolor="#2f5496 [2408]" strokeweight="1.5pt">
                <v:fill opacity="0"/>
              </v:rect>
              <v:rect id="Rectangle 77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+32xAAAANwAAAAPAAAAZHJzL2Rvd25yZXYueG1sRI9Ba8JA&#10;FITvBf/D8oTemk1SFU1dQ7HYetRo7o/saxLMvk2zW03/fVco9DjMzDfMOh9NJ640uNaygiSKQRBX&#10;VrdcKzifdk9LEM4ja+wsk4IfcpBvJg9rzLS98ZGuha9FgLDLUEHjfZ9J6aqGDLrI9sTB+7SDQR/k&#10;UEs94C3ATSfTOF5Igy2HhQZ72jZUXYpvo6Ccv/X8IQ0fkt1sNS8v71/bxCj1OB1fX0B4Gv1/+K+9&#10;1wqe0xncz4QjIDe/AAAA//8DAFBLAQItABQABgAIAAAAIQDb4fbL7gAAAIUBAAATAAAAAAAAAAAA&#10;AAAAAAAAAABbQ29udGVudF9UeXBlc10ueG1sUEsBAi0AFAAGAAgAAAAhAFr0LFu/AAAAFQEAAAsA&#10;AAAAAAAAAAAAAAAAHwEAAF9yZWxzLy5yZWxzUEsBAi0AFAAGAAgAAAAhAIuL7fbEAAAA3AAAAA8A&#10;AAAAAAAAAAAAAAAABwIAAGRycy9kb3ducmV2LnhtbFBLBQYAAAAAAwADALcAAAD4AgAAAAA=&#10;" fillcolor="#deeaf6 [660]" strokecolor="#c00000" strokeweight="1pt">
                <v:stroke dashstyle="dash"/>
              </v:rect>
            </v:group>
            <v:shape id="AutoShape 78" o:spid="_x0000_s104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PVBxQAAANwAAAAPAAAAZHJzL2Rvd25yZXYueG1sRI9Ba8JA&#10;FITvQv/D8oTedGOKUqKrmELBCB5qRfD2yD6TaPZtzG41/nu3IHgcZuYbZrboTC2u1LrKsoLRMAJB&#10;nFtdcaFg9/s9+AThPLLG2jIpuJODxfytN8NE2xv/0HXrCxEg7BJUUHrfJFK6vCSDbmgb4uAdbWvQ&#10;B9kWUrd4C3BTyziKJtJgxWGhxIa+SsrP2z+jIL2v9xvrs8vqeDhdsjSNMzwZpd773XIKwlPnX+Fn&#10;e6UVfMRj+D8TjoCcPwAAAP//AwBQSwECLQAUAAYACAAAACEA2+H2y+4AAACFAQAAEwAAAAAAAAAA&#10;AAAAAAAAAAAAW0NvbnRlbnRfVHlwZXNdLnhtbFBLAQItABQABgAIAAAAIQBa9CxbvwAAABUBAAAL&#10;AAAAAAAAAAAAAAAAAB8BAABfcmVscy8ucmVsc1BLAQItABQABgAIAAAAIQBEhPVBxQAAANwAAAAP&#10;AAAAAAAAAAAAAAAAAAcCAABkcnMvZG93bnJldi54bWxQSwUGAAAAAAMAAwC3AAAA+QIAAAAA&#10;" strokecolor="#2f5496 [2408]" strokeweight="1.5pt"/>
            <v:shape id="AutoShape 79" o:spid="_x0000_s104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ms2xAAAANwAAAAPAAAAZHJzL2Rvd25yZXYueG1sRI9Bi8Iw&#10;FITvC/6H8ARva2oFWapRrLBgBQ+rInh7NM+22rzUJqv1328EYY/DzHzDzBadqcWdWldZVjAaRiCI&#10;c6srLhQc9t+fXyCcR9ZYWyYFT3KwmPc+Zpho++Afuu98IQKEXYIKSu+bREqXl2TQDW1DHLyzbQ36&#10;INtC6hYfAW5qGUfRRBqsOCyU2NCqpPy6+zUK0ufmuLU+u63Pp8stS9M4w4tRatDvllMQnjr/H363&#10;11rBOJ7A60w4AnL+BwAA//8DAFBLAQItABQABgAIAAAAIQDb4fbL7gAAAIUBAAATAAAAAAAAAAAA&#10;AAAAAAAAAABbQ29udGVudF9UeXBlc10ueG1sUEsBAi0AFAAGAAgAAAAhAFr0LFu/AAAAFQEAAAsA&#10;AAAAAAAAAAAAAAAAHwEAAF9yZWxzLy5yZWxzUEsBAi0AFAAGAAgAAAAhALRWazbEAAAA3AAAAA8A&#10;AAAAAAAAAAAAAAAABwIAAGRycy9kb3ducmV2LnhtbFBLBQYAAAAAAwADALcAAAD4AgAAAAA=&#10;" strokecolor="#2f5496 [2408]" strokeweight="1.5pt"/>
          </v:group>
        </w:pict>
      </w:r>
      <w:r w:rsidR="00230F97">
        <w:rPr>
          <w:rFonts w:ascii="TTKB Dik Temel Abece" w:hAnsi="TTKB Dik Temel Abece"/>
          <w:sz w:val="72"/>
          <w:szCs w:val="72"/>
        </w:rPr>
        <w:t>Kek naneli.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22.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38" style="position:absolute;margin-left:-16.85pt;margin-top:5.65pt;width:521.25pt;height:36.85pt;z-index:-25161830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ZkRHAQAAOsPAAAOAAAAZHJzL2Uyb0RvYy54bWzsV1lv3DYQfi/Q/0Dwfa1jtZdgOTD2MAqk&#10;adCkP4ArUQcikQqptdYN8t87HEqydu0cSBwHaLsPWlIkh3N8883o8sWxKsktV7qQIqLehUsJF7FM&#10;CpFF9K+3u8mSEt0wkbBSCh7RO67pi6tff7ls65D7MpdlwhUBIUKHbR3RvGnq0HF0nPOK6QtZcwGL&#10;qVQVa2CqMidRrAXpVen4rjt3WqmSWsmYaw1vN3aRXqH8NOVx80eaat6QMqKgW4NPhc+9eTpXlyzM&#10;FKvzIu7UYN+gRcUKAZcOojasYeSgigeiqiJWUsu0uYhl5cg0LWKONoA1nntmzY2ShxptycI2qwc3&#10;gWvP/PTNYuNXt68VKZKITv0FJYJVECS8lyzRO22dhbDpRtVv6tfKmgjDlzJ+p8F5zvm6mWd2M9m3&#10;v8sE5LFDI9E7x1RVRgTYTY4YhLshCPzYkBhezufearmYURLDWjBfrFYzG6U4h1CaY54LqhFY9ee+&#10;369tu+OeG/jd4cV0YVYdFtp7UddONwOQTlE7HDsCMHviCM+IOTfUxPqpHPGIRb07HtrDwif3BOSe&#10;voeX/j54vclZzRG12iBngNeq9+qfkJVMZCUnSwxfW+PGHl/agosIuc5hG79WSrY5ZwnohZGAOI4O&#10;mIkGaH4RbZ4LSDqFzcjJHkDKIO4cNCyslW5uuKyIGURUgfYIZnb7UjcWX/0Wg20tyyLZFWWJE5Xt&#10;16Uitwz4Z4c/e7asc2bfYpYBRrXding9kVEK0oLlK3fm4tmTRSRKPlzB4piLZob7ykMF6WcvWcxc&#10;tyM7eG3yCDUa7jZ0a6Q8vL0qGiDosqgiugQZvRQTj61IwHwWNqwo7RjMKAWSgo2JyRod7mVyB/FR&#10;0rIvVAsY5FL9TUkLzBtR/f7AFKek/E1AjFdeEBiqxkkwW/gwUeOV/XiFiRhERbShxA7XjaX3Q62K&#10;LIebPPSGkNfAQmmBEbvXqlMW4G91/fF5MAVzLLuM8mBqGWYEawDED8uDnj6X045aH8mDqTs/Ic/v&#10;zIMeYBZ3FqY2MGOYQkXvATaGKQKv02YA/EOodoniL0DG5zNxbe4ZwD9OWJPJG6Zzq2cCI3MvC/9D&#10;aXBfJp8tJbw+JUyOYv0gy2CUEmthW4/4KLrWY6gOuPvtXQ1txklxsEeeojh8bWHQjWKGcdZSCKgR&#10;Ull8f6JMCGlqBGLr5xI89Jgdj3+W01kIJAEFzySDoQtsbj+s3NV2uV0Gk8CfbyeBu9lMrnfrYDLf&#10;eYvZZrpZrzfeR5OMXhDmRZJwYazuG20v+LpOo2v5bYs8tNqDB51T6UgMoGL/j0pjz2DahHFJMsXb&#10;IOQ52d9/BOrIwkYRaJeeAerezP1UI/Q/1k3/8q/HOlI8fFFiinRfv+aTdTzH3Lj/Rr/6BwAA//8D&#10;AFBLAwQUAAYACAAAACEALMQftN8AAAAKAQAADwAAAGRycy9kb3ducmV2LnhtbEyPQWvCQBCF74X+&#10;h2WE3nQ3DbYhZiMibU9SqBZKb2syJsHsbMiuSfz3HU/1OLyPN9/L1pNtxYC9bxxpiBYKBFLhyoYq&#10;Dd+H93kCwgdDpWkdoYYreljnjw+ZSUs30hcO+1AJLiGfGg11CF0qpS9qtMYvXIfE2cn11gQ++0qW&#10;vRm53LbyWakXaU1D/KE2HW5rLM77i9XwMZpxE0dvw+582l5/D8vPn12EWj/Nps0KRMAp/MNw02d1&#10;yNnp6C5UetFqmMfxK6McRDGIG6BUwmOOGpKlApln8n5C/gcAAP//AwBQSwECLQAUAAYACAAAACEA&#10;toM4kv4AAADhAQAAEwAAAAAAAAAAAAAAAAAAAAAAW0NvbnRlbnRfVHlwZXNdLnhtbFBLAQItABQA&#10;BgAIAAAAIQA4/SH/1gAAAJQBAAALAAAAAAAAAAAAAAAAAC8BAABfcmVscy8ucmVsc1BLAQItABQA&#10;BgAIAAAAIQBN9ZkRHAQAAOsPAAAOAAAAAAAAAAAAAAAAAC4CAABkcnMvZTJvRG9jLnhtbFBLAQIt&#10;ABQABgAIAAAAIQAsxB+03wAAAAoBAAAPAAAAAAAAAAAAAAAAAHYGAABkcnMvZG93bnJldi54bWxQ&#10;SwUGAAAAAAQABADzAAAAggcAAAAA&#10;">
            <v:group id="Group 81" o:spid="_x0000_s104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6Tb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rA1nwhGQ+38AAAD//wMAUEsBAi0AFAAGAAgAAAAhANvh9svuAAAAhQEAABMAAAAAAAAAAAAA&#10;AAAAAAAAAFtDb250ZW50X1R5cGVzXS54bWxQSwECLQAUAAYACAAAACEAWvQsW78AAAAVAQAACwAA&#10;AAAAAAAAAAAAAAAfAQAAX3JlbHMvLnJlbHNQSwECLQAUAAYACAAAACEAU8Ok28MAAADcAAAADwAA&#10;AAAAAAAAAAAAAAAHAgAAZHJzL2Rvd25yZXYueG1sUEsFBgAAAAADAAMAtwAAAPcCAAAAAA==&#10;">
              <v:rect id="Rectangle 82" o:spid="_x0000_s104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f7xAAAANwAAAAPAAAAZHJzL2Rvd25yZXYueG1sRI9Pa8JA&#10;FMTvBb/D8oTe6kYFqdFV/Ft6rY0Eb4/sMxvMvg3Z1cRv3y0UehxmfjPMct3bWjyo9ZVjBeNRAoK4&#10;cLriUkH2fXx7B+EDssbaMSl4kof1avCyxFS7jr/ocQqliCXsU1RgQmhSKX1hyKIfuYY4elfXWgxR&#10;tqXULXax3NZykiQzabHiuGCwoZ2h4na6WwXTMj+YPNv7zI7z2cf5ed52l6NSr8N+swARqA//4T/6&#10;U0duMoffM/EIyNUPAAAA//8DAFBLAQItABQABgAIAAAAIQDb4fbL7gAAAIUBAAATAAAAAAAAAAAA&#10;AAAAAAAAAABbQ29udGVudF9UeXBlc10ueG1sUEsBAi0AFAAGAAgAAAAhAFr0LFu/AAAAFQEAAAsA&#10;AAAAAAAAAAAAAAAAHwEAAF9yZWxzLy5yZWxzUEsBAi0AFAAGAAgAAAAhAMg85/vEAAAA3AAAAA8A&#10;AAAAAAAAAAAAAAAABwIAAGRycy9kb3ducmV2LnhtbFBLBQYAAAAAAwADALcAAAD4AgAAAAA=&#10;" strokecolor="#2f5496 [2408]" strokeweight="1.5pt">
                <v:fill opacity="0"/>
              </v:rect>
              <v:rect id="Rectangle 83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X0owAAAANwAAAAPAAAAZHJzL2Rvd25yZXYueG1sRE89b8Iw&#10;EN0r9T9YV4kNnBCoSoqJUFAoI6Wwn+JrEhGfQ2wg/Hs8VOr49L6X2WBacaPeNZYVxJMIBHFpdcOV&#10;guNPMf4A4TyyxtYyKXiQg2z1+rLEVNs7f9Pt4CsRQtilqKD2vkuldGVNBt3EdsSB+7W9QR9gX0nd&#10;4z2Em1ZOo+hdGmw4NNTYUV5TeT5cjYLTfNPxlzS8j4vZYn46by95bJQavQ3rTxCeBv8v/nPvtIIk&#10;CfPDmXAE5OoJAAD//wMAUEsBAi0AFAAGAAgAAAAhANvh9svuAAAAhQEAABMAAAAAAAAAAAAAAAAA&#10;AAAAAFtDb250ZW50X1R5cGVzXS54bWxQSwECLQAUAAYACAAAACEAWvQsW78AAAAVAQAACwAAAAAA&#10;AAAAAAAAAAAfAQAAX3JlbHMvLnJlbHNQSwECLQAUAAYACAAAACEAcWl9KMAAAADcAAAADwAAAAAA&#10;AAAAAAAAAAAHAgAAZHJzL2Rvd25yZXYueG1sUEsFBgAAAAADAAMAtwAAAPQCAAAAAA==&#10;" fillcolor="#deeaf6 [660]" strokecolor="#c00000" strokeweight="1pt">
                <v:stroke dashstyle="dash"/>
              </v:rect>
            </v:group>
            <v:shape id="AutoShape 84" o:spid="_x0000_s104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mWfxgAAANwAAAAPAAAAZHJzL2Rvd25yZXYueG1sRI9Pa8JA&#10;FMTvQr/D8gremk0MlBJdpSkUEqGHqhR6e2Sf+WP2bcxuNX77bqHgcZiZ3zCrzWR6caHRtZYVJFEM&#10;griyuuVawWH//vQCwnlkjb1lUnAjB5v1w2yFmbZX/qTLztciQNhlqKDxfsikdFVDBl1kB+LgHe1o&#10;0Ac51lKPeA1w08tFHD9Lgy2HhQYHemuoOu1+jIL8tv36sL48F8fv7lzm+aLEzig1f5xelyA8Tf4e&#10;/m8XWkGaJvB3JhwBuf4FAAD//wMAUEsBAi0AFAAGAAgAAAAhANvh9svuAAAAhQEAABMAAAAAAAAA&#10;AAAAAAAAAAAAAFtDb250ZW50X1R5cGVzXS54bWxQSwECLQAUAAYACAAAACEAWvQsW78AAAAVAQAA&#10;CwAAAAAAAAAAAAAAAAAfAQAAX3JlbHMvLnJlbHNQSwECLQAUAAYACAAAACEAvmZln8YAAADcAAAA&#10;DwAAAAAAAAAAAAAAAAAHAgAAZHJzL2Rvd25yZXYueG1sUEsFBgAAAAADAAMAtwAAAPoCAAAAAA==&#10;" strokecolor="#2f5496 [2408]" strokeweight="1.5pt"/>
            <v:shape id="AutoShape 85" o:spid="_x0000_s103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voxgAAANwAAAAPAAAAZHJzL2Rvd25yZXYueG1sRI9Pa8JA&#10;FMTvhX6H5RV6q5smICW6BlMomIIHtRS8PbLP/DH7Nma3MX57t1DocZiZ3zDLbDKdGGlwjWUFr7MI&#10;BHFpdcOVgq/Dx8sbCOeRNXaWScGNHGSrx4clptpeeUfj3lciQNilqKD2vk+ldGVNBt3M9sTBO9nB&#10;oA9yqKQe8BrgppNxFM2lwYbDQo09vddUnvc/RkF++/zeWl9cNqdjeynyPC6wNUo9P03rBQhPk/8P&#10;/7U3WkGSxPB7JhwBuboDAAD//wMAUEsBAi0AFAAGAAgAAAAhANvh9svuAAAAhQEAABMAAAAAAAAA&#10;AAAAAAAAAAAAAFtDb250ZW50X1R5cGVzXS54bWxQSwECLQAUAAYACAAAACEAWvQsW78AAAAVAQAA&#10;CwAAAAAAAAAAAAAAAAAfAQAAX3JlbHMvLnJlbHNQSwECLQAUAAYACAAAACEATrT76MYAAADcAAAA&#10;DwAAAAAAAAAAAAAAAAAHAgAAZHJzL2Rvd25yZXYueG1sUEsFBgAAAAADAAMAtwAAAPoCAAAAAA==&#10;" strokecolor="#2f5496 [2408]" strokeweight="1.5pt"/>
          </v:group>
        </w:pict>
      </w:r>
      <w:r w:rsidR="00230F97">
        <w:rPr>
          <w:rFonts w:ascii="TTKB Dik Temel Abece" w:hAnsi="TTKB Dik Temel Abece"/>
          <w:sz w:val="72"/>
          <w:szCs w:val="72"/>
        </w:rPr>
        <w:t>Nine inek al.</w:t>
      </w:r>
    </w:p>
    <w:p w:rsidR="00831F00" w:rsidRDefault="00831F00" w:rsidP="00831F00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23</w:t>
      </w:r>
      <w:r w:rsidR="0002693A" w:rsidRPr="0002693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_x0000_s1032" style="position:absolute;margin-left:-16.85pt;margin-top:5.65pt;width:521.25pt;height:36.85pt;z-index:-25161728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OF9EQQAAOsPAAAOAAAAZHJzL2Uyb0RvYy54bWzsV9uO2zYQfS/QfyD07pVky7YkrDZY+LIo&#10;kLZBk34ALVEXVCJVkl55G/TfOxxKWl82aZAsXKCtH2RSJIdzOXNmdPvm0NTkkUlVCZ44/o3nEMZT&#10;kVW8SJxfP2wnoUOUpjyjteAscZ6Yct7cff/dbdfGbCpKUWdMEhDCVdy1iVNq3cauq9KSNVTdiJZx&#10;WMyFbKiGqSzcTNIOpDe1O/W8hdsJmbVSpEwpeLu2i84dys9zluqf81wxTerEAd00PiU+d+bp3t3S&#10;uJC0Lau0V4N+hRYNrThcOopaU03JXlYXopoqlUKJXN+konFFnlcpQxvAGt87s+ZBin2LthRxV7Sj&#10;m8C1Z376arHpT4/vJKmyxJnNZg7htIEg4b0kXBjvdG0Rw6YH2b5v30lrIgzfivQ3Bcvu+bqZF3Yz&#10;2XU/igzk0b0W6J1DLhsjAuwmBwzC0xgEdtAkhZeLhR+Fy7lDUlgLFssomtsopSWE0hzzvRBCCavT&#10;xXQ6rG36474XTPvDy9nSrLo0tveirr1u1jCcjDaOjgjOHIFizg01sX4tR7xg0eCOS3to/OqegNxT&#10;z/BS3wav9yVtGaJWGeSMXoWoWHj9AllJeVEzEoYWYrhxwJey4CJcrErYxu6lFF3JaAZ6+RjQrj06&#10;YCYKoPm3aPM9QNIpbI6c7AOkDOLOQUPjVir9wERDzCBxJGiPYKaPb5W2+Bq2GGwrUVfZtqprnMhi&#10;t6oleaTAP1v82bN1W1L7FjkIMKrsVsTriYyakw4sj7y5h2dPFpEo2XgFTVPG9Rz31fsG0s9espx7&#10;Xk928NrkEWo03m3o1ki5vL2pNBB0XTWJE4KMQYqJx4ZnYD6NNa1qOwYzao6kYGNiUkvFO5E9QXyk&#10;sOwL1QIGpZB/OKQD5k0c9fueSuaQ+gcOMY78IDBUjZNgvpzCRB6v7I5XKE9BVOJoh9jhSlt637ey&#10;Kkq4yUdvcHEPLJRXGLFnrXplAf5W1yvkweKFPIiumgcDfYaznlpfyIOZh/Q/kuc35sEAMIs7C1Mb&#10;mGOYQkUfAHYMUwReT+Uj4C+h2ifKdAkyPp+JK3PPCP7jhDWZvKaqtHpmMDL30vg/lAbPZfJqKbEc&#10;UsLkKNYPEmF4eqZfcdt6pAfetx5jdcDdH55aaDNOioM98hrF4UsLg9KSGsZZCc6hRghp8f2JMsGF&#10;qRGIrX+W4KHH7Hn8s5xOYyAJKHgmGQxdYHP7MfKiTbgJg0kwXWwmgbdeT+63q2Cy2PrL+Xq2Xq3W&#10;/p8mGf0gLqssY9xYPTTafvBlnUbf8tsWeWy1Rw+6p9KRGEDF4R+VBlBfliRTvM37a7I/fA/ZLugI&#10;6gjc60Hdn3ufaoT+x7rpX/71WEeKhy9KTJH+69d8sh7PMTeev9Hv/gI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OuTh&#10;fREEAADrDwAADgAAAAAAAAAAAAAAAAAuAgAAZHJzL2Uyb0RvYy54bWxQSwECLQAUAAYACAAAACEA&#10;LMQftN8AAAAKAQAADwAAAAAAAAAAAAAAAABrBgAAZHJzL2Rvd25yZXYueG1sUEsFBgAAAAAEAAQA&#10;8wAAAHcHAAAAAA==&#10;">
            <v:group id="Group 87" o:spid="_x0000_s103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zgD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QZJ8wt+ZcATk4hcAAP//AwBQSwECLQAUAAYACAAAACEA2+H2y+4AAACFAQAAEwAAAAAAAAAA&#10;AAAAAAAAAAAAW0NvbnRlbnRfVHlwZXNdLnhtbFBLAQItABQABgAIAAAAIQBa9CxbvwAAABUBAAAL&#10;AAAAAAAAAAAAAAAAAB8BAABfcmVscy8ucmVsc1BLAQItABQABgAIAAAAIQBXVzgDxQAAANwAAAAP&#10;AAAAAAAAAAAAAAAAAAcCAABkcnMvZG93bnJldi54bWxQSwUGAAAAAAMAAwC3AAAA+QIAAAAA&#10;">
              <v:rect id="Rectangle 88" o:spid="_x0000_s103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HsjxAAAANwAAAAPAAAAZHJzL2Rvd25yZXYueG1sRI9Ba8JA&#10;FITvBf/D8gRvdaNSKdFVqlbxWo2E3h7ZZzY0+zZktyb++65Q8DjMfDPMct3bWtyo9ZVjBZNxAoK4&#10;cLriUkF23r++g/ABWWPtmBTcycN6NXhZYqpdx190O4VSxBL2KSowITSplL4wZNGPXUMcvatrLYYo&#10;21LqFrtYbms5TZK5tFhxXDDY0NZQ8XP6tQpmZf5p8mznMzvJ54fL/bLpvvdKjYb9xwJEoD48w//0&#10;UUdu9gaPM/EIyNUfAAAA//8DAFBLAQItABQABgAIAAAAIQDb4fbL7gAAAIUBAAATAAAAAAAAAAAA&#10;AAAAAAAAAABbQ29udGVudF9UeXBlc10ueG1sUEsBAi0AFAAGAAgAAAAhAFr0LFu/AAAAFQEAAAsA&#10;AAAAAAAAAAAAAAAAHwEAAF9yZWxzLy5yZWxzUEsBAi0AFAAGAAgAAAAhAMyoeyPEAAAA3AAAAA8A&#10;AAAAAAAAAAAAAAAABwIAAGRycy9kb3ducmV2LnhtbFBLBQYAAAAAAwADALcAAAD4AgAAAAA=&#10;" strokecolor="#2f5496 [2408]" strokeweight="1.5pt">
                <v:fill opacity="0"/>
              </v:rect>
              <v:rect id="Rectangle 89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EDHwwAAANwAAAAPAAAAZHJzL2Rvd25yZXYueG1sRI9Lb8Iw&#10;EITvSPwHa5G4FSc8ojbFIASicORR7qt4SSLidYhdCP8eI1XiOJqZbzTTeWsqcaPGlZYVxIMIBHFm&#10;dcm5gt/j+uMThPPIGivLpOBBDuazbmeKqbZ33tPt4HMRIOxSVFB4X6dSuqwgg25ga+LgnW1j0AfZ&#10;5FI3eA9wU8lhFCXSYMlhocCalgVll8OfUXCarGreSMO7eD3+mpwuP9dlbJTq99rFNwhPrX+H/9tb&#10;rWA0SuB1JhwBOXsCAAD//wMAUEsBAi0AFAAGAAgAAAAhANvh9svuAAAAhQEAABMAAAAAAAAAAAAA&#10;AAAAAAAAAFtDb250ZW50X1R5cGVzXS54bWxQSwECLQAUAAYACAAAACEAWvQsW78AAAAVAQAACwAA&#10;AAAAAAAAAAAAAAAfAQAAX3JlbHMvLnJlbHNQSwECLQAUAAYACAAAACEAkcxAx8MAAADcAAAADwAA&#10;AAAAAAAAAAAAAAAHAgAAZHJzL2Rvd25yZXYueG1sUEsFBgAAAAADAAMAtwAAAPcCAAAAAA==&#10;" fillcolor="#deeaf6 [660]" strokecolor="#c00000" strokeweight="1pt">
                <v:stroke dashstyle="dash"/>
              </v:rect>
            </v:group>
            <v:shape id="AutoShape 90" o:spid="_x0000_s103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1hwxgAAANwAAAAPAAAAZHJzL2Rvd25yZXYueG1sRI9Ba8JA&#10;FITvBf/D8oTemk0VWolZpREEU+hBK4XeHtlnEs2+jdltEv99Vyj0OMzMN0y6Hk0jeupcbVnBcxSD&#10;IC6srrlUcPzcPi1AOI+ssbFMCm7kYL2aPKSYaDvwnvqDL0WAsEtQQeV9m0jpiooMusi2xME72c6g&#10;D7Irpe5wCHDTyFkcv0iDNYeFClvaVFRcDj9GQXZ7//qwPr/uTt/na55lsxzPRqnH6fi2BOFp9P/h&#10;v/ZOK5jPX+F+JhwBufoFAAD//wMAUEsBAi0AFAAGAAgAAAAhANvh9svuAAAAhQEAABMAAAAAAAAA&#10;AAAAAAAAAAAAAFtDb250ZW50X1R5cGVzXS54bWxQSwECLQAUAAYACAAAACEAWvQsW78AAAAVAQAA&#10;CwAAAAAAAAAAAAAAAAAfAQAAX3JlbHMvLnJlbHNQSwECLQAUAAYACAAAACEAXsNYcMYAAADcAAAA&#10;DwAAAAAAAAAAAAAAAAAHAgAAZHJzL2Rvd25yZXYueG1sUEsFBgAAAAADAAMAtwAAAPoCAAAAAA==&#10;" strokecolor="#2f5496 [2408]" strokeweight="1.5pt"/>
            <v:shape id="AutoShape 91" o:spid="_x0000_s103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MwCwwAAANwAAAAPAAAAZHJzL2Rvd25yZXYueG1sRE/LasJA&#10;FN0X/IfhCt3VSSOIpE5CIwim0EVtKXR3ydy8mrmTZKYa/95ZFFweznuXzaYXZ5pca1nB8yoCQVxa&#10;3XKt4Ovz8LQF4Tyyxt4yKbiSgyxdPOww0fbCH3Q++VqEEHYJKmi8HxIpXdmQQbeyA3HgKjsZ9AFO&#10;tdQTXkK46WUcRRtpsOXQ0OBA+4bK39OfUZBf377frS/GY/XTjUWexwV2RqnH5fz6AsLT7O/if/dR&#10;K1ivw9pwJhwBmd4AAAD//wMAUEsBAi0AFAAGAAgAAAAhANvh9svuAAAAhQEAABMAAAAAAAAAAAAA&#10;AAAAAAAAAFtDb250ZW50X1R5cGVzXS54bWxQSwECLQAUAAYACAAAACEAWvQsW78AAAAVAQAACwAA&#10;AAAAAAAAAAAAAAAfAQAAX3JlbHMvLnJlbHNQSwECLQAUAAYACAAAACEAL1zMAsMAAADcAAAADwAA&#10;AAAAAAAAAAAAAAAHAgAAZHJzL2Rvd25yZXYueG1sUEsFBgAAAAADAAMAtwAAAPcCAAAAAA=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>.</w:t>
      </w:r>
      <w:r w:rsidR="00230F97">
        <w:rPr>
          <w:rFonts w:ascii="TTKB Dik Temel Abece" w:hAnsi="TTKB Dik Temel Abece"/>
          <w:sz w:val="72"/>
          <w:szCs w:val="72"/>
        </w:rPr>
        <w:t xml:space="preserve"> Anne ilkeli.</w:t>
      </w:r>
    </w:p>
    <w:p w:rsidR="00FC3BFA" w:rsidRDefault="00FC3BFA" w:rsidP="00A978A5">
      <w:pPr>
        <w:tabs>
          <w:tab w:val="left" w:pos="4515"/>
        </w:tabs>
        <w:rPr>
          <w:rFonts w:ascii="Comic Sans MS" w:hAnsi="Comic Sans MS"/>
          <w:sz w:val="28"/>
          <w:szCs w:val="36"/>
        </w:rPr>
      </w:pPr>
    </w:p>
    <w:p w:rsidR="00FC3BFA" w:rsidRPr="00FC3BFA" w:rsidRDefault="00FC3BFA" w:rsidP="00FC3BFA">
      <w:pPr>
        <w:rPr>
          <w:rFonts w:ascii="Comic Sans MS" w:hAnsi="Comic Sans MS"/>
          <w:sz w:val="28"/>
          <w:szCs w:val="36"/>
        </w:rPr>
      </w:pPr>
    </w:p>
    <w:bookmarkStart w:id="0" w:name="_GoBack"/>
    <w:bookmarkEnd w:id="0"/>
    <w:p w:rsidR="00831F00" w:rsidRPr="00FC3BFA" w:rsidRDefault="00847414" w:rsidP="00847414">
      <w:pPr>
        <w:rPr>
          <w:rFonts w:ascii="Comic Sans MS" w:hAnsi="Comic Sans MS"/>
          <w:sz w:val="28"/>
          <w:szCs w:val="36"/>
        </w:rPr>
      </w:pPr>
      <w:r>
        <w:rPr>
          <w:rFonts w:ascii="Comic Sans MS" w:hAnsi="Comic Sans MS"/>
          <w:sz w:val="28"/>
          <w:szCs w:val="36"/>
        </w:rPr>
        <w:fldChar w:fldCharType="begin"/>
      </w:r>
      <w:r>
        <w:rPr>
          <w:rFonts w:ascii="Comic Sans MS" w:hAnsi="Comic Sans MS"/>
          <w:sz w:val="28"/>
          <w:szCs w:val="36"/>
        </w:rPr>
        <w:instrText xml:space="preserve"> HYPERLINK "</w:instrText>
      </w:r>
      <w:r w:rsidRPr="00847414">
        <w:rPr>
          <w:rFonts w:ascii="Comic Sans MS" w:hAnsi="Comic Sans MS"/>
          <w:sz w:val="28"/>
          <w:szCs w:val="36"/>
        </w:rPr>
        <w:instrText>https://www.sorubak.com</w:instrText>
      </w:r>
      <w:r>
        <w:rPr>
          <w:rFonts w:ascii="Comic Sans MS" w:hAnsi="Comic Sans MS"/>
          <w:sz w:val="28"/>
          <w:szCs w:val="36"/>
        </w:rPr>
        <w:instrText xml:space="preserve">" </w:instrText>
      </w:r>
      <w:r>
        <w:rPr>
          <w:rFonts w:ascii="Comic Sans MS" w:hAnsi="Comic Sans MS"/>
          <w:sz w:val="28"/>
          <w:szCs w:val="36"/>
        </w:rPr>
        <w:fldChar w:fldCharType="separate"/>
      </w:r>
      <w:r w:rsidRPr="00D2283B">
        <w:rPr>
          <w:rStyle w:val="Kpr"/>
          <w:rFonts w:ascii="Comic Sans MS" w:hAnsi="Comic Sans MS"/>
          <w:sz w:val="28"/>
          <w:szCs w:val="36"/>
        </w:rPr>
        <w:t>https://www.sorubak.com</w:t>
      </w:r>
      <w:r>
        <w:rPr>
          <w:rFonts w:ascii="Comic Sans MS" w:hAnsi="Comic Sans MS"/>
          <w:sz w:val="28"/>
          <w:szCs w:val="36"/>
        </w:rPr>
        <w:fldChar w:fldCharType="end"/>
      </w:r>
      <w:r>
        <w:rPr>
          <w:rFonts w:ascii="Comic Sans MS" w:hAnsi="Comic Sans MS"/>
          <w:sz w:val="28"/>
          <w:szCs w:val="36"/>
        </w:rPr>
        <w:t xml:space="preserve"> </w:t>
      </w:r>
    </w:p>
    <w:sectPr w:rsidR="00831F00" w:rsidRPr="00FC3BFA" w:rsidSect="00A978A5">
      <w:headerReference w:type="default" r:id="rId6"/>
      <w:pgSz w:w="11906" w:h="16838"/>
      <w:pgMar w:top="426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205" w:rsidRDefault="008D0205" w:rsidP="00AF138E">
      <w:pPr>
        <w:spacing w:after="0" w:line="240" w:lineRule="auto"/>
      </w:pPr>
      <w:r>
        <w:separator/>
      </w:r>
    </w:p>
  </w:endnote>
  <w:endnote w:type="continuationSeparator" w:id="1">
    <w:p w:rsidR="008D0205" w:rsidRDefault="008D0205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AciDikTemelBold">
    <w:altName w:val="Times New Roman"/>
    <w:charset w:val="00"/>
    <w:family w:val="auto"/>
    <w:pitch w:val="variable"/>
    <w:sig w:usb0="00000003" w:usb1="10000048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205" w:rsidRDefault="008D0205" w:rsidP="00AF138E">
      <w:pPr>
        <w:spacing w:after="0" w:line="240" w:lineRule="auto"/>
      </w:pPr>
      <w:r>
        <w:separator/>
      </w:r>
    </w:p>
  </w:footnote>
  <w:footnote w:type="continuationSeparator" w:id="1">
    <w:p w:rsidR="008D0205" w:rsidRDefault="008D0205" w:rsidP="00AF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EA8" w:rsidRDefault="0002693A" w:rsidP="00490EA8">
    <w:pPr>
      <w:tabs>
        <w:tab w:val="left" w:pos="4515"/>
      </w:tabs>
      <w:spacing w:after="0"/>
      <w:rPr>
        <w:rFonts w:ascii="AlfabeAciDikTemelBold" w:hAnsi="AlfabeAciDikTemelBold"/>
        <w:color w:val="FF0000"/>
        <w:sz w:val="20"/>
        <w:szCs w:val="36"/>
      </w:rPr>
    </w:pPr>
    <w:r>
      <w:rPr>
        <w:rFonts w:ascii="AlfabeAciDikTemelBold" w:hAnsi="AlfabeAciDikTemelBold"/>
        <w:noProof/>
        <w:color w:val="FF0000"/>
        <w:sz w:val="20"/>
        <w:szCs w:val="36"/>
        <w:lang w:eastAsia="tr-TR"/>
      </w:rPr>
      <w:pict>
        <v:shape id="5-Nokta Yıldız 5" o:spid="_x0000_s4099" style="position:absolute;margin-left:435.4pt;margin-top:-20.4pt;width:50.25pt;height:40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DeiwIAAFkFAAAOAAAAZHJzL2Uyb0RvYy54bWysVM1OGzEQvlfqO1i+w2ZDFmjEBkVBVJUQ&#10;oEKFejReO1lhe1zbySa8Fe/Ag3Xs3WxSmlPVi9ezM9/8+Zu5uFxrRVbC+RpMSfPjASXCcKhqMy/p&#10;j8fro3NKfGCmYgqMKOlGeHo5+fzporFjMYQFqEo4gk6MHze2pIsQ7DjLPF8IzfwxWGFQKcFpFlB0&#10;86xyrEHvWmXDweA0a8BV1gEX3uPfq1ZJJ8m/lIKHOym9CESVFHML6XTpfI5nNrlg47ljdlHzLg32&#10;D1loVhsM2ru6YoGRpav/cqVr7sCDDMccdAZS1lykGrCafPChmocFsyLVgs3xtm+T/39u+e3q3pG6&#10;KmlBiWEan6g4uoUXTP/n+5uq3t9eSRG71Fg/RuMHe+86yeM1lryWTscvFkPWqbObvrNiHQjHn6cn&#10;5/kZRuCoKvLRSZE6n+3A1vnwVYAm8VJSpIwrUkPZ6sYHjIi2W5sYTJl4elB1dV0rlYTIGTFTjqwY&#10;vnZY5zFvxO1ZoRSRWaymzT/dwkaJ1ut3IbEbmPEwRU883PlknAsTTju/yqB1hEnMoAfmh4AqbJPp&#10;bCNMJH72wMEh4J8Re0SKCib0YF0bcIccVC995NZ+W31bcyz/GaoNksBBOx3e8usaX+GG+XDPHI4D&#10;Dg6OeLjDQypoSgrdjZIFuNdD/6M9shS1lDQ4Xvikv5bMCUrUN4P8/ZKPRnEekzAqzoYouH3N877G&#10;LPUM8E1zXCaWp2u0D2p7lQ70E26CaYyKKmY4xi4pD24rzEI79rhLuJhOkxnOoGXhxjxYHp3HrkaS&#10;Pa6fmLMdFQNy+Ba2o8jGHwjZ2kakgekygKwTW3d97fqN85vI2O2auCD25WS124iT3wAAAP//AwBQ&#10;SwMEFAAGAAgAAAAhAAQfPQzfAAAACgEAAA8AAABkcnMvZG93bnJldi54bWxMj8FOwzAQRO9I/IO1&#10;SFxQ67RUbQnZVKiIexM4cHRi40SN1yHepunf457obUc7mnmT7SbXidEMofWEsJgnIAzVXrdkEb4+&#10;P2ZbEIEVadV5MggXE2CX399lKtX+TIUZS7YihlBIFULD3KdShroxToW57w3F348fnOIoByv1oM4x&#10;3HVymSRr6VRLsaFRvdk3pj6WJ4dwWD+56n1/sJffI9vRFhOX3wXi48P09gqCzcT/ZrjiR3TII1Pl&#10;T6SD6BC2mySiM8JsdT2i42WzeAZRIaySJcg8k7cT8j8AAAD//wMAUEsBAi0AFAAGAAgAAAAhALaD&#10;OJL+AAAA4QEAABMAAAAAAAAAAAAAAAAAAAAAAFtDb250ZW50X1R5cGVzXS54bWxQSwECLQAUAAYA&#10;CAAAACEAOP0h/9YAAACUAQAACwAAAAAAAAAAAAAAAAAvAQAAX3JlbHMvLnJlbHNQSwECLQAUAAYA&#10;CAAAACEAZL2A3osCAABZBQAADgAAAAAAAAAAAAAAAAAuAgAAZHJzL2Uyb0RvYy54bWxQSwECLQAU&#10;AAYACAAAACEABB89DN8AAAAKAQAADwAAAAAAAAAAAAAAAADlBAAAZHJzL2Rvd25yZXYueG1sUEsF&#10;BgAAAAAEAAQA8wAAAPEFAAAAAA==&#10;" path="m1,196464r243762,1l319088,r75324,196465l638174,196464,440966,317884r75328,196465l319088,392926,121881,514349,197209,317884,1,196464xe" fillcolor="white [3201]" strokecolor="black [3213]" strokeweight="1pt">
          <v:stroke joinstyle="miter"/>
          <v:path arrowok="t" o:connecttype="custom" o:connectlocs="1,196464;243763,196465;319088,0;394412,196465;638174,196464;440966,317884;516294,514349;319088,392926;121881,514349;197209,317884;1,196464" o:connectangles="0,0,0,0,0,0,0,0,0,0,0"/>
        </v:shape>
      </w:pict>
    </w:r>
    <w:r>
      <w:rPr>
        <w:rFonts w:ascii="AlfabeAciDikTemelBold" w:hAnsi="AlfabeAciDikTemelBold"/>
        <w:noProof/>
        <w:color w:val="FF0000"/>
        <w:sz w:val="20"/>
        <w:szCs w:val="36"/>
        <w:lang w:eastAsia="tr-TR"/>
      </w:rPr>
      <w:pict>
        <v:shape id="5-Nokta Yıldız 3" o:spid="_x0000_s4098" style="position:absolute;margin-left:372.4pt;margin-top:-21.15pt;width:50.25pt;height:4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SDPjAIAAFkFAAAOAAAAZHJzL2Uyb0RvYy54bWysVM1OGzEQvlfqO1i+w2bzAzRigyIQVSUE&#10;UaFCPTpeO7HwelzbySa8Fe/Ag3Xs3WxSmlPVi9ezM9/8+Zu5vNpUmqyF8wpMQfPTHiXCcCiVWRT0&#10;x9PtyQUlPjBTMg1GFHQrPL2afP50Wdux6MMSdCkcQSfGj2tb0GUIdpxlni9FxfwpWGFQKcFVLKDo&#10;FlnpWI3eK531e72zrAZXWgdceI9/bxolnST/UgoeHqT0IhBdUMwtpNOlcx7PbHLJxgvH7FLxNg32&#10;D1lUTBkM2rm6YYGRlVN/uaoUd+BBhlMOVQZSKi5SDVhN3vtQzeOSWZFqweZ427XJ/z+3/H49c0SV&#10;BR1QYliFTzQ6uYcXTP/n+5su399eySB2qbZ+jMaPduZayeM1lryRropfLIZsUme3XWfFJhCOP88G&#10;F/n5iBKOqlE+HIxS57M92DofvgqoSLwUFCnjRqmhbH3nA0ZE251NDKZNPD1oVd4qrZMQOSOutSNr&#10;hq8dNnnMG3EHVihFZBarafJPt7DVovH6XUjsBmbcT9ETD/c+GefChLPWrzZoHWESM+iA+TGgDrtk&#10;WtsIE4mfHbB3DPhnxA6RooIJHbhSBtwxB+VLF7mx31Xf1BzLn0O5RRI4aKbDW36r8BXumA8z5nAc&#10;cHBwxMMDHlJDXVBob5Qswb0e+x/tkaWopaTG8cIn/bViTlCivxnk75d8OIzzmITh6LyPgjvUzA81&#10;ZlVdA75pjsvE8nSN9kHvrtJB9YybYBqjoooZjrELyoPbCdehGXvcJVxMp8kMZ9CycGceLY/OY1cj&#10;yZ42z8zZlooBOXwPu1Fk4w+EbGwj0sB0FUCqxNZ9X9t+4/wmMra7Ji6IQzlZ7Tfi5DcAAAD//wMA&#10;UEsDBBQABgAIAAAAIQD8z9KO3wAAAAoBAAAPAAAAZHJzL2Rvd25yZXYueG1sTI9BT4NAEIXvJv6H&#10;zTTxYtrFFltCWRpT472gB48LjAspO4vsltJ/73jS27zMy3vfyw6z7cWEo+8cKXhaRSCQatd0ZBR8&#10;vL8tExA+aGp07wgV3NDDIb+/y3TauCsVOJXBCA4hn2oFbQhDKqWvW7Tar9yAxL8vN1odWI5GNqO+&#10;crjt5TqKttLqjrih1QMeW6zP5cUqOG0fbfV6PJnb9zmYyRRzKD8LpR4W88seRMA5/JnhF5/RIWem&#10;yl2o8aJXsItjRg8KlvF6A4IdSfzMR6Vgk+xA5pn8PyH/AQAA//8DAFBLAQItABQABgAIAAAAIQC2&#10;gziS/gAAAOEBAAATAAAAAAAAAAAAAAAAAAAAAABbQ29udGVudF9UeXBlc10ueG1sUEsBAi0AFAAG&#10;AAgAAAAhADj9If/WAAAAlAEAAAsAAAAAAAAAAAAAAAAALwEAAF9yZWxzLy5yZWxzUEsBAi0AFAAG&#10;AAgAAAAhADDxIM+MAgAAWQUAAA4AAAAAAAAAAAAAAAAALgIAAGRycy9lMm9Eb2MueG1sUEsBAi0A&#10;FAAGAAgAAAAhAPzP0o7fAAAACgEAAA8AAAAAAAAAAAAAAAAA5gQAAGRycy9kb3ducmV2LnhtbFBL&#10;BQYAAAAABAAEAPMAAADyBQAAAAA=&#10;" path="m1,196464r243762,1l319088,r75324,196465l638174,196464,440966,317884r75328,196465l319088,392926,121881,514349,197209,317884,1,196464xe" fillcolor="white [3201]" strokecolor="black [3213]" strokeweight="1pt">
          <v:stroke joinstyle="miter"/>
          <v:path arrowok="t" o:connecttype="custom" o:connectlocs="1,196464;243763,196465;319088,0;394412,196465;638174,196464;440966,317884;516294,514349;319088,392926;121881,514349;197209,317884;1,196464" o:connectangles="0,0,0,0,0,0,0,0,0,0,0"/>
        </v:shape>
      </w:pict>
    </w:r>
    <w:r>
      <w:rPr>
        <w:rFonts w:ascii="AlfabeAciDikTemelBold" w:hAnsi="AlfabeAciDikTemelBold"/>
        <w:noProof/>
        <w:color w:val="FF0000"/>
        <w:sz w:val="20"/>
        <w:szCs w:val="36"/>
        <w:lang w:eastAsia="tr-TR"/>
      </w:rPr>
      <w:pict>
        <v:shape id="5-Nokta Yıldız 2" o:spid="_x0000_s4097" style="position:absolute;margin-left:304.15pt;margin-top:-21.15pt;width:50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38175,514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JDIiwIAAFkFAAAOAAAAZHJzL2Uyb0RvYy54bWysVM1OGzEQvlfqO1i+w2ZDAjRigyIQVSUE&#10;qFChHo3XJha2x7WdbMJb8Q48WMfezSalOVW9eD07882fv5mz85XRZCl8UGArWh4OKBGWQ63sc0V/&#10;PFwdnFISIrM102BFRdci0PPp509njZuIIcxB18ITdGLDpHEVncfoJkUR+FwYFg7BCYtKCd6wiKJ/&#10;LmrPGvRudDEcDI6LBnztPHARAv69bJV0mv1LKXi8lTKISHRFMbeYT5/Pp3QW0zM2efbMzRXv0mD/&#10;kIVhymLQ3tUli4wsvPrLlVHcQwAZDzmYAqRUXOQasJpy8KGa+zlzIteCzQmub1P4f275zfLOE1VX&#10;dEiJZQafaHxwAy+Y/s/3N12/v72SYepS48IEje/dne+kgNdU8kp6k75YDFnlzq77zopVJBx/Hh+d&#10;lidjSjiqxuXoaJw7X2zBzof4VYAh6VJRpIwf54ay5XWIGBFtNzYpmLbpDKBVfaW0zkLijLjQniwZ&#10;vnZclSlvxO1YoZSQRaqmzT/f4lqL1ut3IbEbmPEwR8883PpknAsbjzu/2qJ1gknMoAeW+4A6bpLp&#10;bBNMZH72wME+4J8Re0SOCjb2YKMs+H0O6pc+cmu/qb6tOZX/BPUaSeChnY7g+JXCV7hmId4xj+OA&#10;g4MjHm/xkBqaikJ3o2QO/nXf/2SPLEUtJQ2OFz7prwXzghL9zSJ/v5SjUZrHLIzGJ0MU/K7maVdj&#10;F+YC8E1LXCaO52uyj3pzlR7MI26CWYqKKmY5xq4oj34jXMR27HGXcDGbZTOcQcfitb13PDlPXU0k&#10;e1g9Mu86Kkbk8A1sRpFNPhCytU1IC7NFBKkyW7d97fqN85vJ2O2atCB25Wy13YjT3wAAAP//AwBQ&#10;SwMEFAAGAAgAAAAhAPBQwyPeAAAACgEAAA8AAABkcnMvZG93bnJldi54bWxMj8FOwzAMhu9IvENk&#10;JC5oS9lQV5WmExrivhYOHNPGpNUapzRZ17095gQ3W/70+/uL/eIGMeMUek8KHtcJCKTWm56sgo/3&#10;t1UGIkRNRg+eUMEVA+zL25tC58ZfqMK5jlZwCIVcK+hiHHMpQ9uh02HtRyS+ffnJ6cjrZKWZ9IXD&#10;3SA3SZJKp3viD50e8dBhe6rPTsExfXDN6+For9+naGdbLbH+rJS6v1tenkFEXOIfDL/6rA4lOzX+&#10;TCaIQUGaZFtGFayeNjwwsUsyLtMo2GY7kGUh/1cofwAAAP//AwBQSwECLQAUAAYACAAAACEAtoM4&#10;kv4AAADhAQAAEwAAAAAAAAAAAAAAAAAAAAAAW0NvbnRlbnRfVHlwZXNdLnhtbFBLAQItABQABgAI&#10;AAAAIQA4/SH/1gAAAJQBAAALAAAAAAAAAAAAAAAAAC8BAABfcmVscy8ucmVsc1BLAQItABQABgAI&#10;AAAAIQDW7JDIiwIAAFkFAAAOAAAAAAAAAAAAAAAAAC4CAABkcnMvZTJvRG9jLnhtbFBLAQItABQA&#10;BgAIAAAAIQDwUMMj3gAAAAoBAAAPAAAAAAAAAAAAAAAAAOUEAABkcnMvZG93bnJldi54bWxQSwUG&#10;AAAAAAQABADzAAAA8AUAAAAA&#10;" path="m1,196464r243762,1l319088,r75324,196465l638174,196464,440966,317884r75328,196465l319088,392926,121881,514349,197209,317884,1,196464xe" fillcolor="white [3201]" strokecolor="black [3213]" strokeweight="1pt">
          <v:stroke joinstyle="miter"/>
          <v:path arrowok="t" o:connecttype="custom" o:connectlocs="1,196464;243763,196465;319088,0;394412,196465;638174,196464;440966,317884;516294,514349;319088,392926;121881,514349;197209,317884;1,196464" o:connectangles="0,0,0,0,0,0,0,0,0,0,0"/>
        </v:shape>
      </w:pict>
    </w:r>
  </w:p>
  <w:p w:rsidR="00A910DE" w:rsidRPr="00490EA8" w:rsidRDefault="00A978A5" w:rsidP="00490EA8">
    <w:pPr>
      <w:tabs>
        <w:tab w:val="left" w:pos="4515"/>
      </w:tabs>
      <w:spacing w:after="0"/>
      <w:rPr>
        <w:rFonts w:ascii="AlfabeAciDikTemelBold" w:hAnsi="AlfabeAciDikTemelBold"/>
        <w:b/>
        <w:sz w:val="18"/>
        <w:szCs w:val="24"/>
      </w:rPr>
    </w:pPr>
    <w:r w:rsidRPr="00490EA8">
      <w:rPr>
        <w:rFonts w:ascii="AlfabeAciDikTemelBold" w:hAnsi="AlfabeAciDikTemelBold"/>
        <w:color w:val="FF0000"/>
        <w:sz w:val="20"/>
        <w:szCs w:val="36"/>
      </w:rPr>
      <w:t>ADI- SOYADI:</w:t>
    </w:r>
  </w:p>
  <w:p w:rsidR="00490EA8" w:rsidRDefault="00490EA8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5122" fillcolor="white" strokecolor="none [2408]">
      <v:fill color="white" opacity="0"/>
      <v:stroke color="none [2408]" weight="1.5pt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910DE"/>
    <w:rsid w:val="0002693A"/>
    <w:rsid w:val="0003014B"/>
    <w:rsid w:val="00072C4E"/>
    <w:rsid w:val="000A742C"/>
    <w:rsid w:val="000B1199"/>
    <w:rsid w:val="000F207B"/>
    <w:rsid w:val="000F6E02"/>
    <w:rsid w:val="00115649"/>
    <w:rsid w:val="00121EE2"/>
    <w:rsid w:val="00123094"/>
    <w:rsid w:val="00144CB3"/>
    <w:rsid w:val="00170688"/>
    <w:rsid w:val="001770C2"/>
    <w:rsid w:val="001773AA"/>
    <w:rsid w:val="0018364D"/>
    <w:rsid w:val="001E459C"/>
    <w:rsid w:val="001F5A93"/>
    <w:rsid w:val="00206983"/>
    <w:rsid w:val="00226D31"/>
    <w:rsid w:val="00230F97"/>
    <w:rsid w:val="0023124E"/>
    <w:rsid w:val="002C0CBB"/>
    <w:rsid w:val="002D5F9B"/>
    <w:rsid w:val="002D7408"/>
    <w:rsid w:val="003042CB"/>
    <w:rsid w:val="0030788A"/>
    <w:rsid w:val="0031484D"/>
    <w:rsid w:val="0031743C"/>
    <w:rsid w:val="00320A96"/>
    <w:rsid w:val="0033087A"/>
    <w:rsid w:val="003721D6"/>
    <w:rsid w:val="00394A6D"/>
    <w:rsid w:val="003F06E0"/>
    <w:rsid w:val="003F1073"/>
    <w:rsid w:val="003F7782"/>
    <w:rsid w:val="00490EA8"/>
    <w:rsid w:val="00496FA4"/>
    <w:rsid w:val="004C7E87"/>
    <w:rsid w:val="00524E80"/>
    <w:rsid w:val="00586AEC"/>
    <w:rsid w:val="00587F1F"/>
    <w:rsid w:val="00591370"/>
    <w:rsid w:val="005D46D3"/>
    <w:rsid w:val="005E625C"/>
    <w:rsid w:val="007013B3"/>
    <w:rsid w:val="00755A1A"/>
    <w:rsid w:val="0078269C"/>
    <w:rsid w:val="007A24CE"/>
    <w:rsid w:val="007D2739"/>
    <w:rsid w:val="007E0A7C"/>
    <w:rsid w:val="007F64BA"/>
    <w:rsid w:val="00831F00"/>
    <w:rsid w:val="00832ECC"/>
    <w:rsid w:val="00847414"/>
    <w:rsid w:val="00866800"/>
    <w:rsid w:val="0087756C"/>
    <w:rsid w:val="008A09C6"/>
    <w:rsid w:val="008A2385"/>
    <w:rsid w:val="008D0205"/>
    <w:rsid w:val="008E294D"/>
    <w:rsid w:val="00913FB0"/>
    <w:rsid w:val="0094025A"/>
    <w:rsid w:val="00944110"/>
    <w:rsid w:val="009A799A"/>
    <w:rsid w:val="009D28E6"/>
    <w:rsid w:val="009F1F66"/>
    <w:rsid w:val="00A269D8"/>
    <w:rsid w:val="00A3639D"/>
    <w:rsid w:val="00A505B6"/>
    <w:rsid w:val="00A64D72"/>
    <w:rsid w:val="00A910DE"/>
    <w:rsid w:val="00A978A5"/>
    <w:rsid w:val="00AA5239"/>
    <w:rsid w:val="00AB41BD"/>
    <w:rsid w:val="00AD1B1C"/>
    <w:rsid w:val="00AF138E"/>
    <w:rsid w:val="00AF692A"/>
    <w:rsid w:val="00B33495"/>
    <w:rsid w:val="00BD3CBF"/>
    <w:rsid w:val="00C01D39"/>
    <w:rsid w:val="00C16286"/>
    <w:rsid w:val="00C33AF3"/>
    <w:rsid w:val="00C43B1A"/>
    <w:rsid w:val="00C573D8"/>
    <w:rsid w:val="00C74285"/>
    <w:rsid w:val="00C92872"/>
    <w:rsid w:val="00C94A0B"/>
    <w:rsid w:val="00CE31D7"/>
    <w:rsid w:val="00D4633B"/>
    <w:rsid w:val="00DD5E90"/>
    <w:rsid w:val="00DE3735"/>
    <w:rsid w:val="00E27CCD"/>
    <w:rsid w:val="00ED7DC5"/>
    <w:rsid w:val="00F10EEA"/>
    <w:rsid w:val="00F27CEA"/>
    <w:rsid w:val="00F36768"/>
    <w:rsid w:val="00FA2CCF"/>
    <w:rsid w:val="00FA606F"/>
    <w:rsid w:val="00FC3BFA"/>
    <w:rsid w:val="00FE1F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36"/>
        <o:r id="V:Rule4" type="connector" idref="#AutoShape 37"/>
        <o:r id="V:Rule5" type="connector" idref="#AutoShape 48"/>
        <o:r id="V:Rule6" type="connector" idref="#AutoShape 49"/>
        <o:r id="V:Rule7" type="connector" idref="#AutoShape 54"/>
        <o:r id="V:Rule8" type="connector" idref="#AutoShape 55"/>
        <o:r id="V:Rule9" type="connector" idref="#AutoShape 60"/>
        <o:r id="V:Rule10" type="connector" idref="#AutoShape 61"/>
        <o:r id="V:Rule11" type="connector" idref="#AutoShape 66"/>
        <o:r id="V:Rule12" type="connector" idref="#AutoShape 67"/>
        <o:r id="V:Rule13" type="connector" idref="#AutoShape 72"/>
        <o:r id="V:Rule14" type="connector" idref="#AutoShape 73"/>
        <o:r id="V:Rule15" type="connector" idref="#AutoShape 78"/>
        <o:r id="V:Rule16" type="connector" idref="#AutoShape 79"/>
        <o:r id="V:Rule17" type="connector" idref="#AutoShape 84"/>
        <o:r id="V:Rule18" type="connector" idref="#AutoShape 85"/>
        <o:r id="V:Rule19" type="connector" idref="#AutoShape 90"/>
        <o:r id="V:Rule20" type="connector" idref="#AutoShape 91"/>
        <o:r id="V:Rule21" type="connector" idref="#AutoShape 90"/>
        <o:r id="V:Rule22" type="connector" idref="#AutoShape 91"/>
        <o:r id="V:Rule23" type="connector" idref="#AutoShape 90"/>
        <o:r id="V:Rule24" type="connector" idref="#AutoShape 91"/>
        <o:r id="V:Rule25" type="connector" idref="#AutoShape 90"/>
        <o:r id="V:Rule26" type="connector" idref="#AutoShape 91"/>
        <o:r id="V:Rule27" type="connector" idref="#AutoShape 16"/>
        <o:r id="V:Rule28" type="connector" idref="#AutoShape 17"/>
        <o:r id="V:Rule29" type="connector" idref="#AutoShape 36"/>
        <o:r id="V:Rule30" type="connector" idref="#AutoShape 37"/>
        <o:r id="V:Rule31" type="connector" idref="#AutoShape 48"/>
        <o:r id="V:Rule32" type="connector" idref="#AutoShape 49"/>
        <o:r id="V:Rule33" type="connector" idref="#AutoShape 54"/>
        <o:r id="V:Rule34" type="connector" idref="#AutoShape 55"/>
        <o:r id="V:Rule35" type="connector" idref="#AutoShape 60"/>
        <o:r id="V:Rule36" type="connector" idref="#AutoShape 61"/>
        <o:r id="V:Rule37" type="connector" idref="#AutoShape 66"/>
        <o:r id="V:Rule38" type="connector" idref="#AutoShape 67"/>
        <o:r id="V:Rule39" type="connector" idref="#AutoShape 72"/>
        <o:r id="V:Rule40" type="connector" idref="#AutoShape 73"/>
        <o:r id="V:Rule41" type="connector" idref="#AutoShape 78"/>
        <o:r id="V:Rule42" type="connector" idref="#AutoShape 79"/>
        <o:r id="V:Rule43" type="connector" idref="#AutoShape 84"/>
        <o:r id="V:Rule44" type="connector" idref="#AutoShape 85"/>
        <o:r id="V:Rule45" type="connector" idref="#AutoShape 90"/>
        <o:r id="V:Rule46" type="connector" idref="#AutoShape 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7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77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24</TotalTime>
  <Pages>1</Pages>
  <Words>101</Words>
  <Characters>582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2019-10-24T21:15:00Z</cp:lastPrinted>
  <dcterms:created xsi:type="dcterms:W3CDTF">2019-12-10T19:13:00Z</dcterms:created>
  <dcterms:modified xsi:type="dcterms:W3CDTF">2019-12-11T10:04:00Z</dcterms:modified>
</cp:coreProperties>
</file>