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978" w:rsidRDefault="00E31978" w:rsidP="00740C0C">
      <w:pPr>
        <w:pBdr>
          <w:top w:val="single" w:sz="4" w:space="1" w:color="auto"/>
          <w:left w:val="single" w:sz="4" w:space="4" w:color="auto"/>
          <w:bottom w:val="single" w:sz="4" w:space="1" w:color="auto"/>
          <w:right w:val="single" w:sz="4" w:space="4" w:color="auto"/>
        </w:pBdr>
        <w:ind w:firstLine="708"/>
        <w:jc w:val="both"/>
      </w:pPr>
      <w:r>
        <w:t>Sevim’in sınıf nöbetçisi olduğu bir gün bir arkadaşının beslenme çantası kayboldu. Betül dışındaki tüm arkadaşları Sevim’i suçluyordu. Betül söz alarak çantası kaybolan arkadaşın dikkatlice düşünüp çantasını nereye koymuş olabileceğini hatırlamasını istedi.  Fakat çocuk tam olarak hatırlayamadı. Ders zili çaldığında öğretmen elinde bir beslenme çantası ile sınıfa gelince olay anlaşıldı ve herkes çok utandı. Çünkü arkadaşları o gün beslene çantasını evde unutmuş, annesi de bekçiyle öğretmenine ulaştırmıştı.</w:t>
      </w:r>
    </w:p>
    <w:p w:rsidR="00E31978" w:rsidRPr="000F61E8" w:rsidRDefault="00E31978" w:rsidP="000F61E8">
      <w:pPr>
        <w:pStyle w:val="ListParagraph"/>
        <w:numPr>
          <w:ilvl w:val="0"/>
          <w:numId w:val="4"/>
        </w:numPr>
        <w:ind w:left="426" w:hanging="426"/>
        <w:jc w:val="both"/>
        <w:rPr>
          <w:b/>
        </w:rPr>
      </w:pPr>
      <w:r w:rsidRPr="000F61E8">
        <w:rPr>
          <w:b/>
        </w:rPr>
        <w:t xml:space="preserve">Yukarıdaki metne göre </w:t>
      </w:r>
      <w:r>
        <w:rPr>
          <w:b/>
        </w:rPr>
        <w:t>aşağıdaki soruları yanıtlayınız. (20 puan)</w:t>
      </w:r>
    </w:p>
    <w:p w:rsidR="00E31978" w:rsidRDefault="00E31978" w:rsidP="00DA6CC5">
      <w:pPr>
        <w:pStyle w:val="ListParagraph"/>
        <w:numPr>
          <w:ilvl w:val="0"/>
          <w:numId w:val="3"/>
        </w:numPr>
        <w:pBdr>
          <w:bottom w:val="single" w:sz="6" w:space="1" w:color="auto"/>
        </w:pBdr>
        <w:ind w:left="426" w:hanging="426"/>
        <w:jc w:val="both"/>
      </w:pPr>
      <w:r>
        <w:t>Arkadaşlarının Sevim’i suçlama nedeni nedir?</w:t>
      </w:r>
    </w:p>
    <w:p w:rsidR="00E31978" w:rsidRDefault="00E31978" w:rsidP="00DA6CC5">
      <w:pPr>
        <w:pBdr>
          <w:bottom w:val="single" w:sz="6" w:space="1" w:color="auto"/>
        </w:pBdr>
        <w:jc w:val="both"/>
      </w:pPr>
      <w:r>
        <w:t xml:space="preserve">                                                                                                            </w:t>
      </w:r>
    </w:p>
    <w:p w:rsidR="00E31978" w:rsidRDefault="00E31978" w:rsidP="00DA6CC5">
      <w:pPr>
        <w:jc w:val="both"/>
      </w:pPr>
    </w:p>
    <w:p w:rsidR="00E31978" w:rsidRDefault="00E31978" w:rsidP="00DA6CC5">
      <w:pPr>
        <w:pStyle w:val="ListParagraph"/>
        <w:numPr>
          <w:ilvl w:val="0"/>
          <w:numId w:val="3"/>
        </w:numPr>
        <w:pBdr>
          <w:top w:val="single" w:sz="12" w:space="1" w:color="auto"/>
          <w:bottom w:val="single" w:sz="12" w:space="1" w:color="auto"/>
        </w:pBdr>
        <w:ind w:left="426" w:hanging="426"/>
        <w:jc w:val="both"/>
      </w:pPr>
      <w:r>
        <w:t>Siz Sevim’i suçlayan arkadaşlarının bu davranışlarını doğru buluyor musunuz? Neden?</w:t>
      </w:r>
    </w:p>
    <w:p w:rsidR="00E31978" w:rsidRDefault="00E31978" w:rsidP="00DA6CC5">
      <w:pPr>
        <w:pBdr>
          <w:top w:val="single" w:sz="12" w:space="1" w:color="auto"/>
          <w:bottom w:val="single" w:sz="12" w:space="1" w:color="auto"/>
        </w:pBdr>
        <w:jc w:val="both"/>
      </w:pPr>
    </w:p>
    <w:p w:rsidR="00E31978" w:rsidRDefault="00E31978" w:rsidP="00DA6CC5">
      <w:pPr>
        <w:pBdr>
          <w:bottom w:val="single" w:sz="12" w:space="1" w:color="auto"/>
          <w:between w:val="single" w:sz="12" w:space="1" w:color="auto"/>
        </w:pBdr>
        <w:jc w:val="both"/>
      </w:pPr>
    </w:p>
    <w:p w:rsidR="00E31978" w:rsidRDefault="00E31978" w:rsidP="008B7880">
      <w:pPr>
        <w:pStyle w:val="ListParagraph"/>
        <w:numPr>
          <w:ilvl w:val="0"/>
          <w:numId w:val="3"/>
        </w:numPr>
        <w:pBdr>
          <w:bottom w:val="single" w:sz="12" w:space="1" w:color="auto"/>
          <w:between w:val="single" w:sz="12" w:space="1" w:color="auto"/>
        </w:pBdr>
        <w:ind w:left="426" w:hanging="426"/>
        <w:jc w:val="both"/>
      </w:pPr>
      <w:r>
        <w:t>Gerçek  nasıl anlaşılmıştır?</w:t>
      </w:r>
    </w:p>
    <w:p w:rsidR="00E31978" w:rsidRDefault="00E31978" w:rsidP="008B7880">
      <w:pPr>
        <w:pBdr>
          <w:bottom w:val="single" w:sz="12" w:space="1" w:color="auto"/>
          <w:between w:val="single" w:sz="12" w:space="1" w:color="auto"/>
        </w:pBdr>
        <w:jc w:val="both"/>
      </w:pPr>
    </w:p>
    <w:p w:rsidR="00E31978" w:rsidRDefault="00E31978" w:rsidP="00BD49F9">
      <w:pPr>
        <w:pStyle w:val="ListParagraph"/>
        <w:numPr>
          <w:ilvl w:val="0"/>
          <w:numId w:val="3"/>
        </w:numPr>
        <w:ind w:left="426" w:hanging="426"/>
        <w:jc w:val="both"/>
      </w:pPr>
      <w:r>
        <w:t>Yukarıdaki metne uygun bir başlığı, metnin konusunu, metnin ana düşüncesini ve  türünü aşağıya yazınız.</w:t>
      </w:r>
    </w:p>
    <w:p w:rsidR="00E31978" w:rsidRDefault="00E31978" w:rsidP="00BD49F9">
      <w:pPr>
        <w:pStyle w:val="ListParagraph"/>
      </w:pPr>
    </w:p>
    <w:p w:rsidR="00E31978" w:rsidRDefault="00E31978" w:rsidP="008B7880">
      <w:pPr>
        <w:ind w:left="360"/>
        <w:jc w:val="both"/>
      </w:pPr>
      <w:r>
        <w:t>Başlık:_____________________________________</w:t>
      </w:r>
    </w:p>
    <w:p w:rsidR="00E31978" w:rsidRDefault="00E31978" w:rsidP="008B7880">
      <w:pPr>
        <w:ind w:left="360"/>
        <w:jc w:val="both"/>
      </w:pPr>
      <w:r>
        <w:t>Metnin konusu:___________________________</w:t>
      </w:r>
    </w:p>
    <w:p w:rsidR="00E31978" w:rsidRDefault="00E31978" w:rsidP="00BD49F9">
      <w:pPr>
        <w:ind w:left="360"/>
      </w:pPr>
      <w:r>
        <w:t>Metnin ana düşüncesi:  _______________________</w:t>
      </w:r>
    </w:p>
    <w:p w:rsidR="00E31978" w:rsidRDefault="00E31978" w:rsidP="00BD49F9">
      <w:pPr>
        <w:ind w:left="360"/>
      </w:pPr>
      <w:r>
        <w:t>___________________________________________</w:t>
      </w:r>
    </w:p>
    <w:p w:rsidR="00E31978" w:rsidRDefault="00E31978" w:rsidP="00BD49F9">
      <w:pPr>
        <w:ind w:left="360"/>
      </w:pPr>
    </w:p>
    <w:p w:rsidR="00E31978" w:rsidRDefault="00E31978" w:rsidP="00BD49F9">
      <w:pPr>
        <w:ind w:left="360"/>
      </w:pPr>
      <w:r>
        <w:t>Yazının Türü:________________________________</w:t>
      </w:r>
    </w:p>
    <w:p w:rsidR="00E31978" w:rsidRDefault="00E31978" w:rsidP="00BD49F9">
      <w:r>
        <w:t xml:space="preserve">       </w:t>
      </w:r>
    </w:p>
    <w:p w:rsidR="00E31978" w:rsidRDefault="00E31978" w:rsidP="00BD49F9"/>
    <w:p w:rsidR="00E31978" w:rsidRDefault="00E31978" w:rsidP="000F61E8">
      <w:pPr>
        <w:pStyle w:val="ListParagraph"/>
        <w:numPr>
          <w:ilvl w:val="0"/>
          <w:numId w:val="4"/>
        </w:numPr>
        <w:ind w:left="426" w:hanging="426"/>
        <w:rPr>
          <w:b/>
        </w:rPr>
      </w:pPr>
      <w:r w:rsidRPr="000F61E8">
        <w:rPr>
          <w:b/>
        </w:rPr>
        <w:t>Aşağıdaki çoktan seçmeli sorularda doğru seçeneği işaretleyiniz.</w:t>
      </w:r>
      <w:r>
        <w:rPr>
          <w:b/>
        </w:rPr>
        <w:t xml:space="preserve"> (45 puan)</w:t>
      </w:r>
    </w:p>
    <w:p w:rsidR="00E31978" w:rsidRPr="00595F2C" w:rsidRDefault="00E31978" w:rsidP="00595F2C">
      <w:pPr>
        <w:pStyle w:val="ListParagraph"/>
        <w:numPr>
          <w:ilvl w:val="0"/>
          <w:numId w:val="3"/>
        </w:numPr>
        <w:ind w:left="426" w:hanging="426"/>
      </w:pPr>
      <w:r>
        <w:t xml:space="preserve">“Geçen sonbahar, bu koruda bir kurt gördük.” </w:t>
      </w:r>
      <w:r>
        <w:rPr>
          <w:b/>
        </w:rPr>
        <w:t xml:space="preserve">Cümlesinde aşağıdaki soruların hangisinin cevabı </w:t>
      </w:r>
      <w:r w:rsidRPr="00595F2C">
        <w:rPr>
          <w:b/>
          <w:u w:val="single"/>
        </w:rPr>
        <w:t>bulunmamaktadır</w:t>
      </w:r>
      <w:r>
        <w:rPr>
          <w:b/>
        </w:rPr>
        <w:t>?</w:t>
      </w:r>
    </w:p>
    <w:p w:rsidR="00E31978" w:rsidRDefault="00E31978" w:rsidP="00595F2C">
      <w:pPr>
        <w:pStyle w:val="ListParagraph"/>
        <w:numPr>
          <w:ilvl w:val="0"/>
          <w:numId w:val="5"/>
        </w:numPr>
      </w:pPr>
      <w:r>
        <w:t>Ne</w:t>
      </w:r>
      <w:r>
        <w:tab/>
      </w:r>
      <w:r>
        <w:tab/>
      </w:r>
      <w:r w:rsidRPr="000F7E42">
        <w:rPr>
          <w:b/>
        </w:rPr>
        <w:t>B)</w:t>
      </w:r>
      <w:r>
        <w:t xml:space="preserve"> Nerede</w:t>
      </w:r>
      <w:r>
        <w:tab/>
      </w:r>
    </w:p>
    <w:p w:rsidR="00E31978" w:rsidRDefault="00E31978" w:rsidP="00595F2C">
      <w:pPr>
        <w:ind w:left="426"/>
      </w:pPr>
      <w:r w:rsidRPr="000F7E42">
        <w:rPr>
          <w:b/>
        </w:rPr>
        <w:t>C)</w:t>
      </w:r>
      <w:r>
        <w:t xml:space="preserve"> Niçin</w:t>
      </w:r>
      <w:r>
        <w:tab/>
      </w:r>
      <w:r>
        <w:tab/>
      </w:r>
      <w:r w:rsidRPr="000F7E42">
        <w:rPr>
          <w:b/>
        </w:rPr>
        <w:t>D)</w:t>
      </w:r>
      <w:r>
        <w:t xml:space="preserve"> Ne zaman?</w:t>
      </w:r>
    </w:p>
    <w:p w:rsidR="00E31978" w:rsidRDefault="00E31978" w:rsidP="006A4CCE">
      <w:pPr>
        <w:pStyle w:val="ListParagraph"/>
        <w:numPr>
          <w:ilvl w:val="0"/>
          <w:numId w:val="3"/>
        </w:numPr>
        <w:ind w:left="426" w:hanging="426"/>
        <w:rPr>
          <w:b/>
        </w:rPr>
      </w:pPr>
      <w:r w:rsidRPr="006A4CCE">
        <w:rPr>
          <w:b/>
        </w:rPr>
        <w:t xml:space="preserve">Aşağıdaki cümlelerin hangisinde zıt (karşıt) anlamlı kelimeler bir arada </w:t>
      </w:r>
      <w:r w:rsidRPr="006A4CCE">
        <w:rPr>
          <w:b/>
          <w:u w:val="single"/>
        </w:rPr>
        <w:t>kullanılmamıştır</w:t>
      </w:r>
      <w:r w:rsidRPr="006A4CCE">
        <w:rPr>
          <w:b/>
        </w:rPr>
        <w:t>?</w:t>
      </w:r>
    </w:p>
    <w:p w:rsidR="00E31978" w:rsidRDefault="00E31978" w:rsidP="006A4CCE">
      <w:pPr>
        <w:pStyle w:val="ListParagraph"/>
        <w:numPr>
          <w:ilvl w:val="0"/>
          <w:numId w:val="6"/>
        </w:numPr>
      </w:pPr>
      <w:r>
        <w:t>Saçma sapan sözlerle insanları kırıyordu.</w:t>
      </w:r>
    </w:p>
    <w:p w:rsidR="00E31978" w:rsidRDefault="00E31978" w:rsidP="006A4CCE">
      <w:pPr>
        <w:pStyle w:val="ListParagraph"/>
        <w:numPr>
          <w:ilvl w:val="0"/>
          <w:numId w:val="6"/>
        </w:numPr>
      </w:pPr>
      <w:r>
        <w:t>Duyduklarına sevinsin mi üzülsün mü bilemedi.</w:t>
      </w:r>
    </w:p>
    <w:p w:rsidR="00E31978" w:rsidRDefault="00E31978" w:rsidP="006A4CCE">
      <w:pPr>
        <w:pStyle w:val="ListParagraph"/>
        <w:numPr>
          <w:ilvl w:val="0"/>
          <w:numId w:val="6"/>
        </w:numPr>
      </w:pPr>
      <w:r>
        <w:t>Uzun lafın kısası, proje beğenildi.</w:t>
      </w:r>
    </w:p>
    <w:p w:rsidR="00E31978" w:rsidRDefault="00E31978" w:rsidP="0072531F">
      <w:pPr>
        <w:pStyle w:val="ListParagraph"/>
        <w:numPr>
          <w:ilvl w:val="0"/>
          <w:numId w:val="6"/>
        </w:numPr>
      </w:pPr>
      <w:r>
        <w:t>Erken kalkacaksan geç yatmamalısın.</w:t>
      </w:r>
    </w:p>
    <w:p w:rsidR="00E31978" w:rsidRDefault="00E31978" w:rsidP="0072531F">
      <w:pPr>
        <w:pStyle w:val="ListParagraph"/>
        <w:ind w:left="786"/>
      </w:pPr>
    </w:p>
    <w:p w:rsidR="00E31978" w:rsidRPr="000F7E42" w:rsidRDefault="00E31978" w:rsidP="000F7E42">
      <w:pPr>
        <w:pStyle w:val="ListParagraph"/>
        <w:numPr>
          <w:ilvl w:val="0"/>
          <w:numId w:val="3"/>
        </w:numPr>
        <w:ind w:left="426" w:hanging="426"/>
      </w:pPr>
      <w:r w:rsidRPr="000F7E42">
        <w:t>“Ağaç-kağıt”</w:t>
      </w:r>
      <w:r>
        <w:t xml:space="preserve"> </w:t>
      </w:r>
      <w:r>
        <w:rPr>
          <w:b/>
        </w:rPr>
        <w:t>arasındaki anlam ilişkisi aşağıdakilerden hangisinde vardır?</w:t>
      </w:r>
    </w:p>
    <w:p w:rsidR="00E31978" w:rsidRDefault="00E31978" w:rsidP="000F7E42">
      <w:pPr>
        <w:pStyle w:val="ListParagraph"/>
        <w:numPr>
          <w:ilvl w:val="0"/>
          <w:numId w:val="7"/>
        </w:numPr>
      </w:pPr>
      <w:r>
        <w:t>toprak – çömlek</w:t>
      </w:r>
    </w:p>
    <w:p w:rsidR="00E31978" w:rsidRDefault="00E31978" w:rsidP="000F7E42">
      <w:pPr>
        <w:pStyle w:val="ListParagraph"/>
        <w:numPr>
          <w:ilvl w:val="0"/>
          <w:numId w:val="7"/>
        </w:numPr>
      </w:pPr>
      <w:r>
        <w:t>ip – salıncak</w:t>
      </w:r>
    </w:p>
    <w:p w:rsidR="00E31978" w:rsidRDefault="00E31978" w:rsidP="000F7E42">
      <w:pPr>
        <w:pStyle w:val="ListParagraph"/>
        <w:numPr>
          <w:ilvl w:val="0"/>
          <w:numId w:val="7"/>
        </w:numPr>
      </w:pPr>
      <w:r>
        <w:t>yazı – kitap</w:t>
      </w:r>
    </w:p>
    <w:p w:rsidR="00E31978" w:rsidRDefault="00E31978" w:rsidP="000F7E42">
      <w:pPr>
        <w:pStyle w:val="ListParagraph"/>
        <w:numPr>
          <w:ilvl w:val="0"/>
          <w:numId w:val="7"/>
        </w:numPr>
      </w:pPr>
      <w:r>
        <w:t>ateş – soba</w:t>
      </w:r>
    </w:p>
    <w:p w:rsidR="00E31978" w:rsidRDefault="00E31978" w:rsidP="000F7E42">
      <w:pPr>
        <w:pStyle w:val="ListParagraph"/>
        <w:ind w:left="786"/>
      </w:pPr>
    </w:p>
    <w:p w:rsidR="00E31978" w:rsidRDefault="00E31978" w:rsidP="000F7E42">
      <w:pPr>
        <w:pStyle w:val="ListParagraph"/>
        <w:numPr>
          <w:ilvl w:val="0"/>
          <w:numId w:val="3"/>
        </w:numPr>
        <w:ind w:left="426" w:hanging="426"/>
        <w:rPr>
          <w:b/>
        </w:rPr>
      </w:pPr>
      <w:r w:rsidRPr="000F7E42">
        <w:rPr>
          <w:b/>
        </w:rPr>
        <w:t>Aşağıdaki cümlelerden hangisinde mecaz anlamlı sözcük kullanılmıştır?</w:t>
      </w:r>
    </w:p>
    <w:p w:rsidR="00E31978" w:rsidRPr="000F7E42" w:rsidRDefault="00E31978" w:rsidP="000F7E42">
      <w:pPr>
        <w:pStyle w:val="ListParagraph"/>
        <w:numPr>
          <w:ilvl w:val="0"/>
          <w:numId w:val="8"/>
        </w:numPr>
        <w:rPr>
          <w:b/>
        </w:rPr>
      </w:pPr>
      <w:r>
        <w:t>Onu görünce çok sevindik.</w:t>
      </w:r>
    </w:p>
    <w:p w:rsidR="00E31978" w:rsidRPr="00F02A98" w:rsidRDefault="00E31978" w:rsidP="000F7E42">
      <w:pPr>
        <w:pStyle w:val="ListParagraph"/>
        <w:numPr>
          <w:ilvl w:val="0"/>
          <w:numId w:val="8"/>
        </w:numPr>
        <w:rPr>
          <w:b/>
        </w:rPr>
      </w:pPr>
      <w:r>
        <w:t>Babasının iyileşmesi onu mutlu etti.</w:t>
      </w:r>
    </w:p>
    <w:p w:rsidR="00E31978" w:rsidRPr="009509BA" w:rsidRDefault="00E31978" w:rsidP="009509BA">
      <w:pPr>
        <w:pStyle w:val="ListParagraph"/>
        <w:numPr>
          <w:ilvl w:val="0"/>
          <w:numId w:val="8"/>
        </w:numPr>
        <w:rPr>
          <w:b/>
        </w:rPr>
      </w:pPr>
      <w:r>
        <w:t>Cesaretimi kırmayı bırakın.</w:t>
      </w:r>
    </w:p>
    <w:p w:rsidR="00E31978" w:rsidRPr="009509BA" w:rsidRDefault="00E31978" w:rsidP="009509BA">
      <w:pPr>
        <w:pStyle w:val="ListParagraph"/>
        <w:numPr>
          <w:ilvl w:val="0"/>
          <w:numId w:val="8"/>
        </w:numPr>
        <w:rPr>
          <w:b/>
        </w:rPr>
      </w:pPr>
      <w:r>
        <w:t>Görevimizi yaptık.</w:t>
      </w:r>
    </w:p>
    <w:p w:rsidR="00E31978" w:rsidRPr="009509BA" w:rsidRDefault="00E31978" w:rsidP="009509BA">
      <w:pPr>
        <w:pStyle w:val="ListParagraph"/>
        <w:ind w:left="786"/>
        <w:rPr>
          <w:b/>
        </w:rPr>
      </w:pPr>
    </w:p>
    <w:p w:rsidR="00E31978" w:rsidRDefault="00E31978" w:rsidP="009509BA">
      <w:pPr>
        <w:pStyle w:val="ListParagraph"/>
        <w:numPr>
          <w:ilvl w:val="0"/>
          <w:numId w:val="3"/>
        </w:numPr>
        <w:ind w:left="426" w:hanging="426"/>
        <w:rPr>
          <w:b/>
        </w:rPr>
      </w:pPr>
      <w:r>
        <w:rPr>
          <w:b/>
        </w:rPr>
        <w:t xml:space="preserve">Ahmet:   </w:t>
      </w:r>
      <w:r w:rsidRPr="009509BA">
        <w:t>- gitar</w:t>
      </w:r>
    </w:p>
    <w:p w:rsidR="00E31978" w:rsidRDefault="00E31978" w:rsidP="009509BA">
      <w:pPr>
        <w:pStyle w:val="ListParagraph"/>
        <w:ind w:left="426"/>
        <w:rPr>
          <w:b/>
        </w:rPr>
      </w:pPr>
      <w:r>
        <w:rPr>
          <w:b/>
        </w:rPr>
        <w:t xml:space="preserve">Veli      :  </w:t>
      </w:r>
      <w:r w:rsidRPr="009509BA">
        <w:t>- çiçek</w:t>
      </w:r>
    </w:p>
    <w:p w:rsidR="00E31978" w:rsidRDefault="00E31978" w:rsidP="009509BA">
      <w:pPr>
        <w:pStyle w:val="ListParagraph"/>
        <w:ind w:left="426"/>
        <w:rPr>
          <w:b/>
        </w:rPr>
      </w:pPr>
      <w:r>
        <w:rPr>
          <w:b/>
        </w:rPr>
        <w:t xml:space="preserve">Yazgülü: </w:t>
      </w:r>
      <w:r w:rsidRPr="009509BA">
        <w:t>- devrim</w:t>
      </w:r>
    </w:p>
    <w:p w:rsidR="00E31978" w:rsidRDefault="00E31978" w:rsidP="009509BA">
      <w:pPr>
        <w:pStyle w:val="ListParagraph"/>
        <w:ind w:left="426"/>
        <w:rPr>
          <w:b/>
        </w:rPr>
      </w:pPr>
      <w:r>
        <w:rPr>
          <w:b/>
        </w:rPr>
        <w:t xml:space="preserve">Çiğdem:  </w:t>
      </w:r>
      <w:r w:rsidRPr="009509BA">
        <w:t>- yorgun</w:t>
      </w:r>
    </w:p>
    <w:p w:rsidR="00E31978" w:rsidRDefault="00E31978" w:rsidP="009509BA">
      <w:pPr>
        <w:pStyle w:val="ListParagraph"/>
        <w:ind w:left="426"/>
      </w:pPr>
      <w:r>
        <w:rPr>
          <w:b/>
        </w:rPr>
        <w:t xml:space="preserve">Tuana   :  - </w:t>
      </w:r>
      <w:r>
        <w:t>uzay</w:t>
      </w:r>
    </w:p>
    <w:p w:rsidR="00E31978" w:rsidRDefault="00E31978" w:rsidP="009509BA">
      <w:pPr>
        <w:pStyle w:val="ListParagraph"/>
        <w:ind w:left="426"/>
      </w:pPr>
      <w:r>
        <w:rPr>
          <w:b/>
        </w:rPr>
        <w:t>Cenk     :</w:t>
      </w:r>
      <w:r>
        <w:t xml:space="preserve">  -</w:t>
      </w:r>
      <w:r>
        <w:rPr>
          <w:b/>
        </w:rPr>
        <w:t xml:space="preserve">  </w:t>
      </w:r>
      <w:r>
        <w:t>kitapçı</w:t>
      </w:r>
    </w:p>
    <w:p w:rsidR="00E31978" w:rsidRDefault="00E31978" w:rsidP="009509BA">
      <w:pPr>
        <w:pStyle w:val="ListParagraph"/>
        <w:ind w:left="426"/>
      </w:pPr>
    </w:p>
    <w:p w:rsidR="00E31978" w:rsidRDefault="00E31978" w:rsidP="009509BA">
      <w:pPr>
        <w:pStyle w:val="ListParagraph"/>
        <w:ind w:left="426"/>
        <w:rPr>
          <w:b/>
        </w:rPr>
      </w:pPr>
      <w:r>
        <w:rPr>
          <w:b/>
        </w:rPr>
        <w:t>Çocuklar söyledikleri sözcüklerin sözlükteki sırasına göre sıraya gireceklerdir. Bu  durumda 4. Sıraya hangi çocuk gelir?</w:t>
      </w:r>
    </w:p>
    <w:p w:rsidR="00E31978" w:rsidRDefault="00E31978" w:rsidP="009509BA">
      <w:pPr>
        <w:pStyle w:val="ListParagraph"/>
        <w:ind w:left="426"/>
        <w:rPr>
          <w:b/>
        </w:rPr>
      </w:pPr>
    </w:p>
    <w:p w:rsidR="00E31978" w:rsidRDefault="00E31978" w:rsidP="00533386">
      <w:pPr>
        <w:pStyle w:val="ListParagraph"/>
        <w:numPr>
          <w:ilvl w:val="0"/>
          <w:numId w:val="9"/>
        </w:numPr>
        <w:rPr>
          <w:b/>
        </w:rPr>
      </w:pPr>
      <w:r>
        <w:rPr>
          <w:b/>
        </w:rPr>
        <w:t>Ahmet</w:t>
      </w:r>
      <w:r>
        <w:rPr>
          <w:b/>
        </w:rPr>
        <w:tab/>
        <w:t xml:space="preserve">  B) Çiğdem  C) Tuana  D) Cenk</w:t>
      </w:r>
    </w:p>
    <w:p w:rsidR="00E31978" w:rsidRDefault="00E31978" w:rsidP="00533386">
      <w:pPr>
        <w:rPr>
          <w:b/>
        </w:rPr>
      </w:pPr>
    </w:p>
    <w:p w:rsidR="00E31978" w:rsidRDefault="00E31978" w:rsidP="00533386">
      <w:pPr>
        <w:rPr>
          <w:b/>
        </w:rPr>
      </w:pPr>
    </w:p>
    <w:p w:rsidR="00E31978" w:rsidRDefault="00E31978" w:rsidP="00533386">
      <w:pPr>
        <w:rPr>
          <w:b/>
        </w:rPr>
      </w:pPr>
    </w:p>
    <w:p w:rsidR="00E31978" w:rsidRDefault="00E31978" w:rsidP="00AA72A1">
      <w:pPr>
        <w:pStyle w:val="ListParagraph"/>
        <w:numPr>
          <w:ilvl w:val="0"/>
          <w:numId w:val="3"/>
        </w:numPr>
        <w:ind w:left="426" w:hanging="426"/>
        <w:rPr>
          <w:b/>
        </w:rPr>
      </w:pPr>
      <w:r>
        <w:rPr>
          <w:b/>
        </w:rPr>
        <w:t xml:space="preserve">Aşağıdaki cümlelerin hangisinde yazım yanlışı </w:t>
      </w:r>
      <w:r w:rsidRPr="00AA72A1">
        <w:rPr>
          <w:b/>
          <w:u w:val="single"/>
        </w:rPr>
        <w:t>yapılmamıştır</w:t>
      </w:r>
      <w:r>
        <w:rPr>
          <w:b/>
        </w:rPr>
        <w:t>?</w:t>
      </w:r>
    </w:p>
    <w:p w:rsidR="00E31978" w:rsidRDefault="00E31978" w:rsidP="00AA72A1">
      <w:pPr>
        <w:pStyle w:val="ListParagraph"/>
        <w:numPr>
          <w:ilvl w:val="0"/>
          <w:numId w:val="10"/>
        </w:numPr>
        <w:rPr>
          <w:b/>
        </w:rPr>
      </w:pPr>
      <w:r>
        <w:rPr>
          <w:b/>
        </w:rPr>
        <w:t>Onunla konuşmayınca aklım on da kaldı.</w:t>
      </w:r>
    </w:p>
    <w:p w:rsidR="00E31978" w:rsidRDefault="00E31978" w:rsidP="00AA72A1">
      <w:pPr>
        <w:pStyle w:val="ListParagraph"/>
        <w:numPr>
          <w:ilvl w:val="0"/>
          <w:numId w:val="10"/>
        </w:numPr>
        <w:rPr>
          <w:b/>
        </w:rPr>
      </w:pPr>
      <w:r>
        <w:rPr>
          <w:b/>
        </w:rPr>
        <w:t>Sonunda Ahmet te bize katıldı.</w:t>
      </w:r>
    </w:p>
    <w:p w:rsidR="00E31978" w:rsidRDefault="00E31978" w:rsidP="00AA72A1">
      <w:pPr>
        <w:pStyle w:val="ListParagraph"/>
        <w:numPr>
          <w:ilvl w:val="0"/>
          <w:numId w:val="10"/>
        </w:numPr>
        <w:rPr>
          <w:b/>
        </w:rPr>
      </w:pPr>
      <w:r>
        <w:rPr>
          <w:b/>
        </w:rPr>
        <w:t>Sınıfta ki fareyi çocuklar kovalıyorlardı.</w:t>
      </w:r>
    </w:p>
    <w:p w:rsidR="00E31978" w:rsidRDefault="00E31978" w:rsidP="00AA72A1">
      <w:pPr>
        <w:pStyle w:val="ListParagraph"/>
        <w:numPr>
          <w:ilvl w:val="0"/>
          <w:numId w:val="10"/>
        </w:numPr>
        <w:rPr>
          <w:b/>
        </w:rPr>
      </w:pPr>
      <w:r>
        <w:rPr>
          <w:b/>
        </w:rPr>
        <w:t>Üzüntüm o kadar büyük ki, anlatılması zor.</w:t>
      </w:r>
    </w:p>
    <w:p w:rsidR="00E31978" w:rsidRPr="00AA72A1" w:rsidRDefault="00E31978" w:rsidP="00AA72A1">
      <w:pPr>
        <w:pStyle w:val="ListParagraph"/>
        <w:ind w:left="786"/>
        <w:rPr>
          <w:b/>
        </w:rPr>
      </w:pPr>
    </w:p>
    <w:p w:rsidR="00E31978" w:rsidRPr="005F0B39" w:rsidRDefault="00E31978" w:rsidP="00AA72A1">
      <w:pPr>
        <w:pStyle w:val="ListParagraph"/>
        <w:numPr>
          <w:ilvl w:val="0"/>
          <w:numId w:val="3"/>
        </w:numPr>
        <w:ind w:left="426" w:hanging="426"/>
      </w:pPr>
      <w:r w:rsidRPr="005F0B39">
        <w:t>Dünya,  güneş ve ay sözcükleri coğrafya terimi olarak kullanılırsa büyük harfle başlar.</w:t>
      </w:r>
    </w:p>
    <w:p w:rsidR="00E31978" w:rsidRDefault="00E31978" w:rsidP="005F0B39">
      <w:pPr>
        <w:ind w:left="426"/>
        <w:rPr>
          <w:b/>
        </w:rPr>
      </w:pPr>
      <w:r>
        <w:rPr>
          <w:b/>
        </w:rPr>
        <w:t>Yukarıdaki bilgi gözönünde bulundurulduğunda aşağıdaki cümlelerin hangisinde büyük harfle ilgili bir yazım yanlışı yapılmıştır?</w:t>
      </w:r>
    </w:p>
    <w:p w:rsidR="00E31978" w:rsidRDefault="00E31978" w:rsidP="005F0B39">
      <w:pPr>
        <w:pStyle w:val="ListParagraph"/>
        <w:numPr>
          <w:ilvl w:val="0"/>
          <w:numId w:val="11"/>
        </w:numPr>
        <w:rPr>
          <w:b/>
        </w:rPr>
      </w:pPr>
      <w:r>
        <w:rPr>
          <w:b/>
        </w:rPr>
        <w:t>Ocak Ayı yılın en soğuk ayıdır.</w:t>
      </w:r>
    </w:p>
    <w:p w:rsidR="00E31978" w:rsidRDefault="00E31978" w:rsidP="005F0B39">
      <w:pPr>
        <w:pStyle w:val="ListParagraph"/>
        <w:numPr>
          <w:ilvl w:val="0"/>
          <w:numId w:val="11"/>
        </w:numPr>
        <w:rPr>
          <w:b/>
        </w:rPr>
      </w:pPr>
      <w:r>
        <w:rPr>
          <w:b/>
        </w:rPr>
        <w:t xml:space="preserve">Dünya Güneş etrafındaki turunu bir yılda tamamlar. </w:t>
      </w:r>
    </w:p>
    <w:p w:rsidR="00E31978" w:rsidRDefault="00E31978" w:rsidP="005F0B39">
      <w:pPr>
        <w:pStyle w:val="ListParagraph"/>
        <w:numPr>
          <w:ilvl w:val="0"/>
          <w:numId w:val="11"/>
        </w:numPr>
        <w:rPr>
          <w:b/>
        </w:rPr>
      </w:pPr>
      <w:r>
        <w:rPr>
          <w:b/>
        </w:rPr>
        <w:t>Seni tam dokuz ay bekledim.</w:t>
      </w:r>
    </w:p>
    <w:p w:rsidR="00E31978" w:rsidRDefault="00E31978" w:rsidP="00300E01">
      <w:pPr>
        <w:pStyle w:val="ListParagraph"/>
        <w:numPr>
          <w:ilvl w:val="0"/>
          <w:numId w:val="11"/>
        </w:numPr>
        <w:rPr>
          <w:b/>
        </w:rPr>
      </w:pPr>
      <w:r>
        <w:rPr>
          <w:b/>
        </w:rPr>
        <w:t>Atatürk, güneşisin sen yurdumun.</w:t>
      </w:r>
    </w:p>
    <w:p w:rsidR="00E31978" w:rsidRDefault="00E31978" w:rsidP="00300E01">
      <w:pPr>
        <w:pStyle w:val="ListParagraph"/>
        <w:ind w:left="786"/>
        <w:rPr>
          <w:b/>
        </w:rPr>
      </w:pPr>
    </w:p>
    <w:p w:rsidR="00E31978" w:rsidRPr="00300E01" w:rsidRDefault="00E31978" w:rsidP="00300E01">
      <w:pPr>
        <w:pStyle w:val="ListParagraph"/>
        <w:numPr>
          <w:ilvl w:val="0"/>
          <w:numId w:val="3"/>
        </w:numPr>
        <w:ind w:left="426" w:hanging="426"/>
      </w:pPr>
      <w:r w:rsidRPr="00300E01">
        <w:t>Anam bir yaz gecesi doğurmuş beni burda</w:t>
      </w:r>
    </w:p>
    <w:p w:rsidR="00E31978" w:rsidRPr="00300E01" w:rsidRDefault="00E31978" w:rsidP="00300E01">
      <w:pPr>
        <w:pStyle w:val="ListParagraph"/>
        <w:ind w:left="426"/>
      </w:pPr>
      <w:r w:rsidRPr="00300E01">
        <w:t>Bu çamlıkta söylemiş son sözlerini babam</w:t>
      </w:r>
    </w:p>
    <w:p w:rsidR="00E31978" w:rsidRPr="00300E01" w:rsidRDefault="00E31978" w:rsidP="00300E01">
      <w:pPr>
        <w:pStyle w:val="ListParagraph"/>
        <w:ind w:left="426"/>
      </w:pPr>
      <w:r w:rsidRPr="00300E01">
        <w:t>Şu karşıki bayırda verdim kuzuyu kurda</w:t>
      </w:r>
    </w:p>
    <w:p w:rsidR="00E31978" w:rsidRPr="00300E01" w:rsidRDefault="00E31978" w:rsidP="00300E01">
      <w:pPr>
        <w:pStyle w:val="ListParagraph"/>
        <w:ind w:left="426"/>
      </w:pPr>
      <w:r w:rsidRPr="00300E01">
        <w:t>Sunamın başka bir köye gelin gittiği akşam</w:t>
      </w:r>
    </w:p>
    <w:p w:rsidR="00E31978" w:rsidRDefault="00E31978" w:rsidP="00300E01">
      <w:pPr>
        <w:pStyle w:val="ListParagraph"/>
        <w:ind w:left="426"/>
        <w:rPr>
          <w:b/>
        </w:rPr>
      </w:pPr>
    </w:p>
    <w:p w:rsidR="00E31978" w:rsidRDefault="00E31978" w:rsidP="00300E01">
      <w:pPr>
        <w:pStyle w:val="ListParagraph"/>
        <w:ind w:left="426"/>
        <w:rPr>
          <w:b/>
        </w:rPr>
      </w:pPr>
      <w:r>
        <w:rPr>
          <w:b/>
        </w:rPr>
        <w:t xml:space="preserve">Yukarıdaki şiirde aşağıdakilerden hangisine </w:t>
      </w:r>
      <w:r w:rsidRPr="00300E01">
        <w:rPr>
          <w:b/>
          <w:u w:val="single"/>
        </w:rPr>
        <w:t>değinilmemiştir</w:t>
      </w:r>
      <w:r>
        <w:rPr>
          <w:b/>
        </w:rPr>
        <w:t>?</w:t>
      </w:r>
    </w:p>
    <w:p w:rsidR="00E31978" w:rsidRDefault="00E31978" w:rsidP="00300E01">
      <w:pPr>
        <w:pStyle w:val="ListParagraph"/>
        <w:ind w:left="426"/>
        <w:rPr>
          <w:b/>
        </w:rPr>
      </w:pPr>
    </w:p>
    <w:p w:rsidR="00E31978" w:rsidRDefault="00E31978" w:rsidP="00300E01">
      <w:pPr>
        <w:pStyle w:val="ListParagraph"/>
        <w:numPr>
          <w:ilvl w:val="0"/>
          <w:numId w:val="12"/>
        </w:numPr>
        <w:rPr>
          <w:b/>
        </w:rPr>
      </w:pPr>
      <w:r>
        <w:rPr>
          <w:b/>
        </w:rPr>
        <w:t>Şairin yaz mevsiminde doğduğuna</w:t>
      </w:r>
    </w:p>
    <w:p w:rsidR="00E31978" w:rsidRDefault="00E31978" w:rsidP="00300E01">
      <w:pPr>
        <w:pStyle w:val="ListParagraph"/>
        <w:numPr>
          <w:ilvl w:val="0"/>
          <w:numId w:val="12"/>
        </w:numPr>
        <w:rPr>
          <w:b/>
        </w:rPr>
      </w:pPr>
      <w:r>
        <w:rPr>
          <w:b/>
        </w:rPr>
        <w:t>Babasının sözü edilen çamlıkta öldüğüne</w:t>
      </w:r>
    </w:p>
    <w:p w:rsidR="00E31978" w:rsidRDefault="00E31978" w:rsidP="00300E01">
      <w:pPr>
        <w:pStyle w:val="ListParagraph"/>
        <w:numPr>
          <w:ilvl w:val="0"/>
          <w:numId w:val="12"/>
        </w:numPr>
        <w:rPr>
          <w:b/>
        </w:rPr>
      </w:pPr>
      <w:r>
        <w:rPr>
          <w:b/>
        </w:rPr>
        <w:t>Şairin yaşantısının büyük sıkıntılar içinde geçtiğine</w:t>
      </w:r>
    </w:p>
    <w:p w:rsidR="00E31978" w:rsidRDefault="00E31978" w:rsidP="00300E01">
      <w:pPr>
        <w:pStyle w:val="ListParagraph"/>
        <w:numPr>
          <w:ilvl w:val="0"/>
          <w:numId w:val="12"/>
        </w:numPr>
        <w:rPr>
          <w:b/>
        </w:rPr>
      </w:pPr>
      <w:r>
        <w:rPr>
          <w:b/>
        </w:rPr>
        <w:t>Şairin sevdiğinin başkasıyla evlendiğine</w:t>
      </w:r>
    </w:p>
    <w:p w:rsidR="00E31978" w:rsidRDefault="00E31978" w:rsidP="00755653">
      <w:pPr>
        <w:pStyle w:val="ListParagraph"/>
        <w:ind w:left="426"/>
      </w:pPr>
    </w:p>
    <w:p w:rsidR="00E31978" w:rsidRPr="00E954C8" w:rsidRDefault="00E31978" w:rsidP="00E954C8">
      <w:pPr>
        <w:pStyle w:val="ListParagraph"/>
        <w:numPr>
          <w:ilvl w:val="0"/>
          <w:numId w:val="3"/>
        </w:numPr>
        <w:ind w:left="426" w:hanging="426"/>
      </w:pPr>
      <w:r w:rsidRPr="00E954C8">
        <w:t>Unutamadığım bir sensin</w:t>
      </w:r>
    </w:p>
    <w:p w:rsidR="00E31978" w:rsidRPr="00E954C8" w:rsidRDefault="00E31978" w:rsidP="00E954C8">
      <w:pPr>
        <w:pStyle w:val="ListParagraph"/>
        <w:ind w:left="426"/>
      </w:pPr>
      <w:r w:rsidRPr="00E954C8">
        <w:t>Kuş sütünden temiz yüreğin</w:t>
      </w:r>
    </w:p>
    <w:p w:rsidR="00E31978" w:rsidRPr="00E954C8" w:rsidRDefault="00E31978" w:rsidP="00E954C8">
      <w:pPr>
        <w:pStyle w:val="ListParagraph"/>
        <w:ind w:left="426"/>
      </w:pPr>
      <w:r w:rsidRPr="00E954C8">
        <w:t>Ellerinde büyüdü ellerim</w:t>
      </w:r>
    </w:p>
    <w:p w:rsidR="00E31978" w:rsidRDefault="00E31978" w:rsidP="00E954C8">
      <w:pPr>
        <w:pStyle w:val="ListParagraph"/>
        <w:ind w:left="426"/>
        <w:rPr>
          <w:b/>
        </w:rPr>
      </w:pPr>
      <w:r w:rsidRPr="00E954C8">
        <w:t>He rüya çağrısıydı ninnilerin</w:t>
      </w:r>
      <w:r>
        <w:rPr>
          <w:b/>
        </w:rPr>
        <w:t>.</w:t>
      </w:r>
    </w:p>
    <w:p w:rsidR="00E31978" w:rsidRDefault="00E31978" w:rsidP="00E954C8">
      <w:pPr>
        <w:pStyle w:val="ListParagraph"/>
        <w:ind w:left="426"/>
        <w:rPr>
          <w:b/>
        </w:rPr>
      </w:pPr>
    </w:p>
    <w:p w:rsidR="00E31978" w:rsidRDefault="00E31978" w:rsidP="00E954C8">
      <w:pPr>
        <w:pStyle w:val="ListParagraph"/>
        <w:ind w:left="426"/>
        <w:rPr>
          <w:b/>
        </w:rPr>
      </w:pPr>
      <w:r>
        <w:rPr>
          <w:b/>
        </w:rPr>
        <w:t>Dörtlükte şair kime sesleniyor?</w:t>
      </w:r>
    </w:p>
    <w:p w:rsidR="00E31978" w:rsidRDefault="00E31978" w:rsidP="0077713B">
      <w:pPr>
        <w:pStyle w:val="ListParagraph"/>
        <w:numPr>
          <w:ilvl w:val="0"/>
          <w:numId w:val="13"/>
        </w:numPr>
        <w:ind w:left="426" w:firstLine="0"/>
        <w:rPr>
          <w:b/>
        </w:rPr>
      </w:pPr>
      <w:r>
        <w:rPr>
          <w:b/>
        </w:rPr>
        <w:t>n</w:t>
      </w:r>
      <w:r w:rsidRPr="0077713B">
        <w:rPr>
          <w:b/>
        </w:rPr>
        <w:t>innilere</w:t>
      </w:r>
      <w:r w:rsidRPr="0077713B">
        <w:rPr>
          <w:b/>
        </w:rPr>
        <w:tab/>
      </w:r>
    </w:p>
    <w:p w:rsidR="00E31978" w:rsidRDefault="00E31978" w:rsidP="0077713B">
      <w:pPr>
        <w:pStyle w:val="ListParagraph"/>
        <w:numPr>
          <w:ilvl w:val="0"/>
          <w:numId w:val="13"/>
        </w:numPr>
        <w:ind w:left="426" w:firstLine="0"/>
        <w:rPr>
          <w:b/>
        </w:rPr>
      </w:pPr>
      <w:r>
        <w:rPr>
          <w:b/>
        </w:rPr>
        <w:t>an</w:t>
      </w:r>
      <w:r w:rsidRPr="0077713B">
        <w:rPr>
          <w:b/>
        </w:rPr>
        <w:t>nesine</w:t>
      </w:r>
    </w:p>
    <w:p w:rsidR="00E31978" w:rsidRDefault="00E31978" w:rsidP="0077713B">
      <w:pPr>
        <w:pStyle w:val="ListParagraph"/>
        <w:numPr>
          <w:ilvl w:val="0"/>
          <w:numId w:val="13"/>
        </w:numPr>
        <w:ind w:left="426" w:firstLine="0"/>
        <w:rPr>
          <w:b/>
        </w:rPr>
      </w:pPr>
      <w:r>
        <w:rPr>
          <w:b/>
        </w:rPr>
        <w:t>kuş sütüne</w:t>
      </w:r>
    </w:p>
    <w:p w:rsidR="00E31978" w:rsidRDefault="00E31978" w:rsidP="0077713B">
      <w:pPr>
        <w:pStyle w:val="ListParagraph"/>
        <w:numPr>
          <w:ilvl w:val="0"/>
          <w:numId w:val="13"/>
        </w:numPr>
        <w:ind w:left="426" w:firstLine="0"/>
        <w:rPr>
          <w:b/>
        </w:rPr>
      </w:pPr>
      <w:r>
        <w:rPr>
          <w:b/>
        </w:rPr>
        <w:t>rüyalara</w:t>
      </w:r>
    </w:p>
    <w:p w:rsidR="00E31978" w:rsidRDefault="00E31978" w:rsidP="00485D92">
      <w:pPr>
        <w:pStyle w:val="ListParagraph"/>
        <w:numPr>
          <w:ilvl w:val="0"/>
          <w:numId w:val="3"/>
        </w:numPr>
        <w:ind w:left="284" w:hanging="425"/>
        <w:rPr>
          <w:b/>
        </w:rPr>
      </w:pPr>
      <w:r>
        <w:rPr>
          <w:b/>
        </w:rPr>
        <w:t>Aşağıdaki cümlelerden hangisinde öznel anlatım bulunmaktadır.</w:t>
      </w:r>
    </w:p>
    <w:p w:rsidR="00E31978" w:rsidRDefault="00E31978" w:rsidP="00485D92">
      <w:pPr>
        <w:pStyle w:val="ListParagraph"/>
        <w:numPr>
          <w:ilvl w:val="0"/>
          <w:numId w:val="14"/>
        </w:numPr>
        <w:rPr>
          <w:b/>
        </w:rPr>
      </w:pPr>
      <w:r>
        <w:rPr>
          <w:b/>
        </w:rPr>
        <w:t>Binanın arka bahçesinde çocuklar oynuyor.</w:t>
      </w:r>
    </w:p>
    <w:p w:rsidR="00E31978" w:rsidRDefault="00E31978" w:rsidP="00485D92">
      <w:pPr>
        <w:pStyle w:val="ListParagraph"/>
        <w:numPr>
          <w:ilvl w:val="0"/>
          <w:numId w:val="14"/>
        </w:numPr>
        <w:rPr>
          <w:b/>
        </w:rPr>
      </w:pPr>
      <w:r>
        <w:rPr>
          <w:b/>
        </w:rPr>
        <w:t>Atatürk öldüğünde elli yedi yaşındaydı.</w:t>
      </w:r>
    </w:p>
    <w:p w:rsidR="00E31978" w:rsidRDefault="00E31978" w:rsidP="00485D92">
      <w:pPr>
        <w:pStyle w:val="ListParagraph"/>
        <w:numPr>
          <w:ilvl w:val="0"/>
          <w:numId w:val="14"/>
        </w:numPr>
        <w:rPr>
          <w:b/>
        </w:rPr>
      </w:pPr>
      <w:r>
        <w:rPr>
          <w:b/>
        </w:rPr>
        <w:t>Kitaplarınızı ilgi çekici buluyorum.</w:t>
      </w:r>
    </w:p>
    <w:p w:rsidR="00E31978" w:rsidRDefault="00E31978" w:rsidP="00133DA0">
      <w:pPr>
        <w:pStyle w:val="ListParagraph"/>
        <w:numPr>
          <w:ilvl w:val="0"/>
          <w:numId w:val="14"/>
        </w:numPr>
        <w:rPr>
          <w:b/>
        </w:rPr>
      </w:pPr>
      <w:r>
        <w:rPr>
          <w:b/>
        </w:rPr>
        <w:t>Hafta sonu tiyatroya gideceğiz.</w:t>
      </w:r>
    </w:p>
    <w:p w:rsidR="00E31978" w:rsidRDefault="00E31978" w:rsidP="00133DA0">
      <w:pPr>
        <w:pStyle w:val="ListParagraph"/>
        <w:ind w:left="644"/>
        <w:rPr>
          <w:b/>
        </w:rPr>
      </w:pPr>
    </w:p>
    <w:p w:rsidR="00E31978" w:rsidRDefault="00E31978" w:rsidP="00133DA0">
      <w:pPr>
        <w:pStyle w:val="ListParagraph"/>
        <w:numPr>
          <w:ilvl w:val="0"/>
          <w:numId w:val="4"/>
        </w:numPr>
        <w:ind w:left="284" w:hanging="426"/>
        <w:rPr>
          <w:b/>
        </w:rPr>
      </w:pPr>
      <w:r>
        <w:rPr>
          <w:b/>
        </w:rPr>
        <w:t>Aşağıda verilen sözcüklerin eş anlamlılarını yazınız.</w:t>
      </w:r>
    </w:p>
    <w:p w:rsidR="00E31978" w:rsidRDefault="00E31978" w:rsidP="00133DA0">
      <w:pPr>
        <w:pStyle w:val="ListParagraph"/>
        <w:ind w:left="284"/>
        <w:rPr>
          <w:b/>
        </w:rPr>
      </w:pPr>
      <w:r>
        <w:rPr>
          <w:b/>
        </w:rPr>
        <w:t>(5 puan)</w:t>
      </w:r>
    </w:p>
    <w:p w:rsidR="00E31978" w:rsidRDefault="00E31978" w:rsidP="00133DA0">
      <w:pPr>
        <w:pStyle w:val="ListParagraph"/>
        <w:numPr>
          <w:ilvl w:val="0"/>
          <w:numId w:val="3"/>
        </w:numPr>
        <w:ind w:left="284" w:hanging="426"/>
        <w:rPr>
          <w:b/>
        </w:rPr>
      </w:pPr>
      <w:r>
        <w:rPr>
          <w:b/>
        </w:rPr>
        <w:t>Millet:…………………………………</w:t>
      </w:r>
    </w:p>
    <w:p w:rsidR="00E31978" w:rsidRDefault="00E31978" w:rsidP="00BC6831">
      <w:pPr>
        <w:ind w:left="284"/>
        <w:rPr>
          <w:b/>
        </w:rPr>
      </w:pPr>
      <w:r>
        <w:rPr>
          <w:b/>
        </w:rPr>
        <w:t>Yurt</w:t>
      </w:r>
      <w:r>
        <w:rPr>
          <w:b/>
        </w:rPr>
        <w:tab/>
        <w:t xml:space="preserve">   :………………………………..</w:t>
      </w:r>
    </w:p>
    <w:p w:rsidR="00E31978" w:rsidRDefault="00E31978" w:rsidP="00BC6831">
      <w:pPr>
        <w:ind w:left="284"/>
        <w:rPr>
          <w:b/>
        </w:rPr>
      </w:pPr>
      <w:r>
        <w:rPr>
          <w:b/>
        </w:rPr>
        <w:t>Hikaye: ………………………………</w:t>
      </w:r>
    </w:p>
    <w:p w:rsidR="00E31978" w:rsidRDefault="00E31978" w:rsidP="00BC6831">
      <w:pPr>
        <w:ind w:left="284"/>
        <w:rPr>
          <w:b/>
        </w:rPr>
      </w:pPr>
      <w:r>
        <w:rPr>
          <w:b/>
        </w:rPr>
        <w:t>Kelime:………………………………..</w:t>
      </w:r>
    </w:p>
    <w:p w:rsidR="00E31978" w:rsidRDefault="00E31978" w:rsidP="00BC6831">
      <w:pPr>
        <w:ind w:left="284"/>
        <w:rPr>
          <w:b/>
        </w:rPr>
      </w:pPr>
      <w:r>
        <w:rPr>
          <w:b/>
        </w:rPr>
        <w:t>Yargıç:………………………………….</w:t>
      </w:r>
    </w:p>
    <w:p w:rsidR="00E31978" w:rsidRDefault="00E31978" w:rsidP="00BC6831">
      <w:pPr>
        <w:ind w:left="284"/>
        <w:rPr>
          <w:b/>
        </w:rPr>
      </w:pPr>
    </w:p>
    <w:p w:rsidR="00E31978" w:rsidRDefault="00E31978" w:rsidP="00C92742">
      <w:pPr>
        <w:pStyle w:val="ListParagraph"/>
        <w:numPr>
          <w:ilvl w:val="0"/>
          <w:numId w:val="4"/>
        </w:numPr>
        <w:ind w:left="284" w:hanging="426"/>
        <w:rPr>
          <w:b/>
        </w:rPr>
      </w:pPr>
      <w:r>
        <w:rPr>
          <w:b/>
        </w:rPr>
        <w:t>Sesteş sözcüklerle çalışalım. (10 puan)</w:t>
      </w:r>
    </w:p>
    <w:p w:rsidR="00E31978" w:rsidRPr="00C92742" w:rsidRDefault="00E31978" w:rsidP="00727D99">
      <w:pPr>
        <w:pStyle w:val="ListParagraph"/>
        <w:ind w:left="284"/>
        <w:rPr>
          <w:b/>
        </w:rPr>
      </w:pPr>
    </w:p>
    <w:p w:rsidR="00E31978" w:rsidRDefault="00E31978" w:rsidP="00BC6831">
      <w:pPr>
        <w:pStyle w:val="ListParagraph"/>
        <w:numPr>
          <w:ilvl w:val="0"/>
          <w:numId w:val="3"/>
        </w:numPr>
        <w:ind w:left="284" w:hanging="426"/>
        <w:rPr>
          <w:b/>
        </w:rPr>
      </w:pPr>
      <w:r>
        <w:rPr>
          <w:b/>
        </w:rPr>
        <w:t xml:space="preserve">“yol”, “oy”, “at”, “yay”, “koy” sözcükleri sesteşi (eş seslisi) olan sözcüklerdendir.  Bu sözcükleri farklı anlamlarıyla örnekte olduğu gibi cümle içinde kullanınız. </w:t>
      </w:r>
    </w:p>
    <w:p w:rsidR="00E31978" w:rsidRDefault="00E31978" w:rsidP="001D65A1">
      <w:pPr>
        <w:ind w:left="284"/>
        <w:rPr>
          <w:b/>
          <w:u w:val="single"/>
        </w:rPr>
      </w:pPr>
      <w:r>
        <w:rPr>
          <w:b/>
        </w:rPr>
        <w:t xml:space="preserve">Örnek: Öğretmen </w:t>
      </w:r>
      <w:r w:rsidRPr="001D65A1">
        <w:rPr>
          <w:b/>
          <w:u w:val="single"/>
        </w:rPr>
        <w:t>kızlara</w:t>
      </w:r>
      <w:r>
        <w:rPr>
          <w:b/>
        </w:rPr>
        <w:t xml:space="preserve"> </w:t>
      </w:r>
      <w:r w:rsidRPr="001D65A1">
        <w:rPr>
          <w:b/>
          <w:u w:val="single"/>
        </w:rPr>
        <w:t>kızdı</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pPr>
      <w:r>
        <w:rPr>
          <w:b/>
        </w:rPr>
        <w:t>………………………………………………………………………………..</w:t>
      </w:r>
    </w:p>
    <w:p w:rsidR="00E31978" w:rsidRDefault="00E31978" w:rsidP="001D65A1">
      <w:pPr>
        <w:ind w:left="284"/>
        <w:rPr>
          <w:b/>
        </w:rPr>
        <w:sectPr w:rsidR="00E31978" w:rsidSect="00755653">
          <w:headerReference w:type="default" r:id="rId7"/>
          <w:pgSz w:w="11906" w:h="16838"/>
          <w:pgMar w:top="851" w:right="566" w:bottom="1134" w:left="709" w:header="708" w:footer="708" w:gutter="0"/>
          <w:cols w:num="2" w:sep="1" w:space="425"/>
          <w:rtlGutter/>
          <w:docGrid w:linePitch="360"/>
        </w:sectPr>
      </w:pPr>
    </w:p>
    <w:p w:rsidR="00E31978" w:rsidRDefault="00E31978" w:rsidP="001D65A1">
      <w:pPr>
        <w:ind w:left="284"/>
        <w:rPr>
          <w:b/>
        </w:rPr>
      </w:pPr>
    </w:p>
    <w:p w:rsidR="00E31978" w:rsidRDefault="00E31978" w:rsidP="001D65A1">
      <w:pPr>
        <w:ind w:left="284"/>
        <w:rPr>
          <w:b/>
        </w:rPr>
      </w:pPr>
    </w:p>
    <w:p w:rsidR="00E31978" w:rsidRDefault="00E31978" w:rsidP="001D65A1">
      <w:pPr>
        <w:ind w:left="284"/>
        <w:rPr>
          <w:b/>
        </w:rPr>
      </w:pPr>
    </w:p>
    <w:p w:rsidR="00E31978" w:rsidRPr="00E9718E" w:rsidRDefault="00E31978" w:rsidP="00E9718E">
      <w:pPr>
        <w:pStyle w:val="ListParagraph"/>
        <w:numPr>
          <w:ilvl w:val="0"/>
          <w:numId w:val="4"/>
        </w:numPr>
        <w:rPr>
          <w:b/>
        </w:rPr>
      </w:pPr>
      <w:r>
        <w:rPr>
          <w:b/>
        </w:rPr>
        <w:t>KOMPOZİSYON</w:t>
      </w:r>
    </w:p>
    <w:p w:rsidR="00E31978" w:rsidRDefault="00E31978" w:rsidP="001D65A1">
      <w:pPr>
        <w:ind w:left="284"/>
        <w:rPr>
          <w:b/>
        </w:rPr>
      </w:pPr>
      <w:r>
        <w:rPr>
          <w:b/>
        </w:rPr>
        <w:t>“İnsan yalnız yaşayamaz.” Sözünü ele alan bir yazı yazınız.  (2</w:t>
      </w:r>
      <w:bookmarkStart w:id="0" w:name="_GoBack"/>
      <w:bookmarkEnd w:id="0"/>
      <w:r>
        <w:rPr>
          <w:b/>
        </w:rPr>
        <w:t>0 puan)</w:t>
      </w:r>
    </w:p>
    <w:p w:rsidR="00E31978" w:rsidRDefault="00E31978" w:rsidP="001D65A1">
      <w:pPr>
        <w:ind w:left="284"/>
        <w:rPr>
          <w:b/>
        </w:rPr>
      </w:pPr>
    </w:p>
    <w:p w:rsidR="00E31978" w:rsidRDefault="00E31978" w:rsidP="001D65A1">
      <w:pPr>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t>BAŞARILAR</w:t>
      </w:r>
    </w:p>
    <w:p w:rsidR="00E31978" w:rsidRDefault="00E31978" w:rsidP="00285FF4">
      <w:pPr>
        <w:spacing w:after="0"/>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t>Gürol Polat</w:t>
      </w:r>
    </w:p>
    <w:p w:rsidR="00E31978" w:rsidRDefault="00E31978" w:rsidP="00285FF4">
      <w:pPr>
        <w:spacing w:after="0"/>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t>Türkçe Öğretmeni</w:t>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E31978" w:rsidRDefault="00E31978" w:rsidP="001D65A1">
      <w:pPr>
        <w:ind w:left="284"/>
        <w:rPr>
          <w:b/>
        </w:rPr>
        <w:sectPr w:rsidR="00E31978" w:rsidSect="009A7583">
          <w:type w:val="continuous"/>
          <w:pgSz w:w="11906" w:h="16838"/>
          <w:pgMar w:top="1417" w:right="566" w:bottom="1417" w:left="709" w:header="708" w:footer="708" w:gutter="0"/>
          <w:cols w:sep="1" w:space="425"/>
          <w:docGrid w:linePitch="360"/>
        </w:sectPr>
      </w:pPr>
      <w:r>
        <w:rPr>
          <w:b/>
        </w:rPr>
        <w:tab/>
      </w:r>
      <w:r>
        <w:rPr>
          <w:b/>
        </w:rPr>
        <w:tab/>
      </w:r>
      <w:r>
        <w:rPr>
          <w:b/>
        </w:rPr>
        <w:tab/>
      </w:r>
      <w:r>
        <w:rPr>
          <w:b/>
        </w:rPr>
        <w:tab/>
      </w:r>
      <w:r>
        <w:rPr>
          <w:b/>
        </w:rPr>
        <w:tab/>
      </w:r>
      <w:r>
        <w:rPr>
          <w:b/>
        </w:rPr>
        <w:tab/>
      </w:r>
      <w:r>
        <w:rPr>
          <w:b/>
        </w:rPr>
        <w:tab/>
      </w:r>
      <w:r>
        <w:rPr>
          <w:b/>
        </w:rPr>
        <w:tab/>
      </w:r>
      <w:hyperlink r:id="rId8" w:history="1">
        <w:r>
          <w:rPr>
            <w:rStyle w:val="Hyperlink"/>
            <w:rFonts w:ascii="Comic Sans MS" w:hAnsi="Comic Sans MS"/>
            <w:highlight w:val="red"/>
          </w:rPr>
          <w:t>www.egitimhane.com</w:t>
        </w:r>
      </w:hyperlink>
    </w:p>
    <w:p w:rsidR="00E31978" w:rsidRPr="001D65A1" w:rsidRDefault="00E31978" w:rsidP="001D65A1">
      <w:pPr>
        <w:ind w:left="284"/>
        <w:rPr>
          <w:b/>
        </w:rPr>
      </w:pPr>
    </w:p>
    <w:p w:rsidR="00E31978" w:rsidRPr="0077713B" w:rsidRDefault="00E31978" w:rsidP="0077713B">
      <w:pPr>
        <w:ind w:left="5106"/>
        <w:rPr>
          <w:b/>
        </w:rPr>
      </w:pPr>
    </w:p>
    <w:sectPr w:rsidR="00E31978" w:rsidRPr="0077713B" w:rsidSect="009A7583">
      <w:type w:val="continuous"/>
      <w:pgSz w:w="11906" w:h="16838"/>
      <w:pgMar w:top="1417" w:right="566" w:bottom="1417" w:left="709"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978" w:rsidRDefault="00E31978" w:rsidP="00485D92">
      <w:pPr>
        <w:spacing w:after="0" w:line="240" w:lineRule="auto"/>
      </w:pPr>
      <w:r>
        <w:separator/>
      </w:r>
    </w:p>
  </w:endnote>
  <w:endnote w:type="continuationSeparator" w:id="0">
    <w:p w:rsidR="00E31978" w:rsidRDefault="00E31978" w:rsidP="00485D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978" w:rsidRDefault="00E31978" w:rsidP="00485D92">
      <w:pPr>
        <w:spacing w:after="0" w:line="240" w:lineRule="auto"/>
      </w:pPr>
      <w:r>
        <w:separator/>
      </w:r>
    </w:p>
  </w:footnote>
  <w:footnote w:type="continuationSeparator" w:id="0">
    <w:p w:rsidR="00E31978" w:rsidRDefault="00E31978" w:rsidP="00485D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978" w:rsidRDefault="00E31978" w:rsidP="00485D92">
    <w:pPr>
      <w:pStyle w:val="Header"/>
      <w:tabs>
        <w:tab w:val="clear" w:pos="4536"/>
        <w:tab w:val="clear" w:pos="9072"/>
        <w:tab w:val="left" w:pos="403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6276"/>
    <w:multiLevelType w:val="hybridMultilevel"/>
    <w:tmpl w:val="EEAE4136"/>
    <w:lvl w:ilvl="0" w:tplc="3D044DFA">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
    <w:nsid w:val="12283D45"/>
    <w:multiLevelType w:val="hybridMultilevel"/>
    <w:tmpl w:val="995E44C2"/>
    <w:lvl w:ilvl="0" w:tplc="44DC372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3EC050A"/>
    <w:multiLevelType w:val="hybridMultilevel"/>
    <w:tmpl w:val="45CE448E"/>
    <w:lvl w:ilvl="0" w:tplc="88468A8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5D07904"/>
    <w:multiLevelType w:val="hybridMultilevel"/>
    <w:tmpl w:val="501239A8"/>
    <w:lvl w:ilvl="0" w:tplc="50EE4EB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
    <w:nsid w:val="1E8D2D96"/>
    <w:multiLevelType w:val="hybridMultilevel"/>
    <w:tmpl w:val="ADCC052A"/>
    <w:lvl w:ilvl="0" w:tplc="77DE0CAE">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5">
    <w:nsid w:val="2D3744E4"/>
    <w:multiLevelType w:val="hybridMultilevel"/>
    <w:tmpl w:val="8646C530"/>
    <w:lvl w:ilvl="0" w:tplc="C4488930">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6">
    <w:nsid w:val="30D87978"/>
    <w:multiLevelType w:val="hybridMultilevel"/>
    <w:tmpl w:val="7DD621DC"/>
    <w:lvl w:ilvl="0" w:tplc="64C2BE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39A58E6"/>
    <w:multiLevelType w:val="hybridMultilevel"/>
    <w:tmpl w:val="98129212"/>
    <w:lvl w:ilvl="0" w:tplc="268ADFD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8">
    <w:nsid w:val="345E277F"/>
    <w:multiLevelType w:val="hybridMultilevel"/>
    <w:tmpl w:val="F9FE3B58"/>
    <w:lvl w:ilvl="0" w:tplc="C7C0A9C2">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9">
    <w:nsid w:val="3DCE59FC"/>
    <w:multiLevelType w:val="hybridMultilevel"/>
    <w:tmpl w:val="D7DE1D8C"/>
    <w:lvl w:ilvl="0" w:tplc="398899F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80B24A8"/>
    <w:multiLevelType w:val="hybridMultilevel"/>
    <w:tmpl w:val="FD6A51B0"/>
    <w:lvl w:ilvl="0" w:tplc="D0EC714C">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1">
    <w:nsid w:val="56AE2514"/>
    <w:multiLevelType w:val="hybridMultilevel"/>
    <w:tmpl w:val="37D668F8"/>
    <w:lvl w:ilvl="0" w:tplc="8DAEC49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B9521FD"/>
    <w:multiLevelType w:val="hybridMultilevel"/>
    <w:tmpl w:val="4AF27C60"/>
    <w:lvl w:ilvl="0" w:tplc="288CF5A4">
      <w:start w:val="1"/>
      <w:numFmt w:val="upperLetter"/>
      <w:lvlText w:val="%1)"/>
      <w:lvlJc w:val="left"/>
      <w:pPr>
        <w:ind w:left="4746" w:hanging="360"/>
      </w:pPr>
      <w:rPr>
        <w:rFonts w:cs="Times New Roman" w:hint="default"/>
      </w:rPr>
    </w:lvl>
    <w:lvl w:ilvl="1" w:tplc="041F0019">
      <w:start w:val="1"/>
      <w:numFmt w:val="lowerLetter"/>
      <w:lvlText w:val="%2."/>
      <w:lvlJc w:val="left"/>
      <w:pPr>
        <w:ind w:left="5466" w:hanging="360"/>
      </w:pPr>
      <w:rPr>
        <w:rFonts w:cs="Times New Roman"/>
      </w:rPr>
    </w:lvl>
    <w:lvl w:ilvl="2" w:tplc="041F001B" w:tentative="1">
      <w:start w:val="1"/>
      <w:numFmt w:val="lowerRoman"/>
      <w:lvlText w:val="%3."/>
      <w:lvlJc w:val="right"/>
      <w:pPr>
        <w:ind w:left="6186" w:hanging="180"/>
      </w:pPr>
      <w:rPr>
        <w:rFonts w:cs="Times New Roman"/>
      </w:rPr>
    </w:lvl>
    <w:lvl w:ilvl="3" w:tplc="041F000F" w:tentative="1">
      <w:start w:val="1"/>
      <w:numFmt w:val="decimal"/>
      <w:lvlText w:val="%4."/>
      <w:lvlJc w:val="left"/>
      <w:pPr>
        <w:ind w:left="6906" w:hanging="360"/>
      </w:pPr>
      <w:rPr>
        <w:rFonts w:cs="Times New Roman"/>
      </w:rPr>
    </w:lvl>
    <w:lvl w:ilvl="4" w:tplc="041F0019" w:tentative="1">
      <w:start w:val="1"/>
      <w:numFmt w:val="lowerLetter"/>
      <w:lvlText w:val="%5."/>
      <w:lvlJc w:val="left"/>
      <w:pPr>
        <w:ind w:left="7626" w:hanging="360"/>
      </w:pPr>
      <w:rPr>
        <w:rFonts w:cs="Times New Roman"/>
      </w:rPr>
    </w:lvl>
    <w:lvl w:ilvl="5" w:tplc="041F001B" w:tentative="1">
      <w:start w:val="1"/>
      <w:numFmt w:val="lowerRoman"/>
      <w:lvlText w:val="%6."/>
      <w:lvlJc w:val="right"/>
      <w:pPr>
        <w:ind w:left="8346" w:hanging="180"/>
      </w:pPr>
      <w:rPr>
        <w:rFonts w:cs="Times New Roman"/>
      </w:rPr>
    </w:lvl>
    <w:lvl w:ilvl="6" w:tplc="041F000F" w:tentative="1">
      <w:start w:val="1"/>
      <w:numFmt w:val="decimal"/>
      <w:lvlText w:val="%7."/>
      <w:lvlJc w:val="left"/>
      <w:pPr>
        <w:ind w:left="9066" w:hanging="360"/>
      </w:pPr>
      <w:rPr>
        <w:rFonts w:cs="Times New Roman"/>
      </w:rPr>
    </w:lvl>
    <w:lvl w:ilvl="7" w:tplc="041F0019" w:tentative="1">
      <w:start w:val="1"/>
      <w:numFmt w:val="lowerLetter"/>
      <w:lvlText w:val="%8."/>
      <w:lvlJc w:val="left"/>
      <w:pPr>
        <w:ind w:left="9786" w:hanging="360"/>
      </w:pPr>
      <w:rPr>
        <w:rFonts w:cs="Times New Roman"/>
      </w:rPr>
    </w:lvl>
    <w:lvl w:ilvl="8" w:tplc="041F001B" w:tentative="1">
      <w:start w:val="1"/>
      <w:numFmt w:val="lowerRoman"/>
      <w:lvlText w:val="%9."/>
      <w:lvlJc w:val="right"/>
      <w:pPr>
        <w:ind w:left="10506" w:hanging="180"/>
      </w:pPr>
      <w:rPr>
        <w:rFonts w:cs="Times New Roman"/>
      </w:rPr>
    </w:lvl>
  </w:abstractNum>
  <w:abstractNum w:abstractNumId="13">
    <w:nsid w:val="64CC420F"/>
    <w:multiLevelType w:val="hybridMultilevel"/>
    <w:tmpl w:val="931C0D42"/>
    <w:lvl w:ilvl="0" w:tplc="1A08260A">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2"/>
  </w:num>
  <w:num w:numId="2">
    <w:abstractNumId w:val="11"/>
  </w:num>
  <w:num w:numId="3">
    <w:abstractNumId w:val="6"/>
  </w:num>
  <w:num w:numId="4">
    <w:abstractNumId w:val="9"/>
  </w:num>
  <w:num w:numId="5">
    <w:abstractNumId w:val="1"/>
  </w:num>
  <w:num w:numId="6">
    <w:abstractNumId w:val="7"/>
  </w:num>
  <w:num w:numId="7">
    <w:abstractNumId w:val="3"/>
  </w:num>
  <w:num w:numId="8">
    <w:abstractNumId w:val="4"/>
  </w:num>
  <w:num w:numId="9">
    <w:abstractNumId w:val="5"/>
  </w:num>
  <w:num w:numId="10">
    <w:abstractNumId w:val="13"/>
  </w:num>
  <w:num w:numId="11">
    <w:abstractNumId w:val="10"/>
  </w:num>
  <w:num w:numId="12">
    <w:abstractNumId w:val="8"/>
  </w:num>
  <w:num w:numId="13">
    <w:abstractNumId w:val="1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163C"/>
    <w:rsid w:val="000459FA"/>
    <w:rsid w:val="000814B8"/>
    <w:rsid w:val="000C3B31"/>
    <w:rsid w:val="000F163C"/>
    <w:rsid w:val="000F61E8"/>
    <w:rsid w:val="000F7E42"/>
    <w:rsid w:val="00133DA0"/>
    <w:rsid w:val="0014771D"/>
    <w:rsid w:val="001D65A1"/>
    <w:rsid w:val="00205524"/>
    <w:rsid w:val="00211017"/>
    <w:rsid w:val="00252453"/>
    <w:rsid w:val="002601C3"/>
    <w:rsid w:val="00285FF4"/>
    <w:rsid w:val="00300E01"/>
    <w:rsid w:val="004020B6"/>
    <w:rsid w:val="00485D92"/>
    <w:rsid w:val="004B2D88"/>
    <w:rsid w:val="00533386"/>
    <w:rsid w:val="005507A7"/>
    <w:rsid w:val="00595F2C"/>
    <w:rsid w:val="005F0B39"/>
    <w:rsid w:val="005F7AD4"/>
    <w:rsid w:val="006A3B4F"/>
    <w:rsid w:val="006A4CCE"/>
    <w:rsid w:val="0072531F"/>
    <w:rsid w:val="00727D99"/>
    <w:rsid w:val="00740C0C"/>
    <w:rsid w:val="00755653"/>
    <w:rsid w:val="0077713B"/>
    <w:rsid w:val="0081223E"/>
    <w:rsid w:val="008B7880"/>
    <w:rsid w:val="009509BA"/>
    <w:rsid w:val="009A7583"/>
    <w:rsid w:val="00AA72A1"/>
    <w:rsid w:val="00AD2A55"/>
    <w:rsid w:val="00B73F0C"/>
    <w:rsid w:val="00BC6831"/>
    <w:rsid w:val="00BD49F9"/>
    <w:rsid w:val="00BE3E97"/>
    <w:rsid w:val="00C53234"/>
    <w:rsid w:val="00C92742"/>
    <w:rsid w:val="00DA6CC5"/>
    <w:rsid w:val="00E31978"/>
    <w:rsid w:val="00E61A5E"/>
    <w:rsid w:val="00E70D69"/>
    <w:rsid w:val="00E954C8"/>
    <w:rsid w:val="00E9718E"/>
    <w:rsid w:val="00EA0D5F"/>
    <w:rsid w:val="00F02A98"/>
    <w:rsid w:val="00F03BD9"/>
    <w:rsid w:val="00FB6F4F"/>
    <w:rsid w:val="00FE0C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F0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40C0C"/>
    <w:pPr>
      <w:ind w:left="720"/>
      <w:contextualSpacing/>
    </w:pPr>
  </w:style>
  <w:style w:type="paragraph" w:styleId="BalloonText">
    <w:name w:val="Balloon Text"/>
    <w:basedOn w:val="Normal"/>
    <w:link w:val="BalloonTextChar"/>
    <w:uiPriority w:val="99"/>
    <w:semiHidden/>
    <w:rsid w:val="000459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59FA"/>
    <w:rPr>
      <w:rFonts w:ascii="Tahoma" w:hAnsi="Tahoma" w:cs="Tahoma"/>
      <w:sz w:val="16"/>
      <w:szCs w:val="16"/>
    </w:rPr>
  </w:style>
  <w:style w:type="paragraph" w:styleId="Header">
    <w:name w:val="header"/>
    <w:basedOn w:val="Normal"/>
    <w:link w:val="HeaderChar"/>
    <w:uiPriority w:val="99"/>
    <w:rsid w:val="00485D9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85D92"/>
    <w:rPr>
      <w:rFonts w:cs="Times New Roman"/>
    </w:rPr>
  </w:style>
  <w:style w:type="paragraph" w:styleId="Footer">
    <w:name w:val="footer"/>
    <w:basedOn w:val="Normal"/>
    <w:link w:val="FooterChar"/>
    <w:uiPriority w:val="99"/>
    <w:rsid w:val="00485D9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485D92"/>
    <w:rPr>
      <w:rFonts w:cs="Times New Roman"/>
    </w:rPr>
  </w:style>
  <w:style w:type="character" w:styleId="Hyperlink">
    <w:name w:val="Hyperlink"/>
    <w:basedOn w:val="DefaultParagraphFont"/>
    <w:uiPriority w:val="99"/>
    <w:rsid w:val="000C3B3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3</Pages>
  <Words>686</Words>
  <Characters>3913</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2014-11-04T11:09:00Z</cp:lastPrinted>
  <dcterms:created xsi:type="dcterms:W3CDTF">2014-11-04T10:57:00Z</dcterms:created>
  <dcterms:modified xsi:type="dcterms:W3CDTF">2015-05-13T11:59:00Z</dcterms:modified>
  <cp:category>www.sorubak.com</cp:category>
</cp:coreProperties>
</file>