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F44367" w:rsidP="00321721">
      <w:pPr>
        <w:jc w:val="center"/>
        <w:rPr>
          <w:rFonts w:ascii="Calibri" w:hAnsi="Calibri"/>
          <w:b/>
          <w:sz w:val="72"/>
          <w:szCs w:val="72"/>
        </w:rPr>
      </w:pPr>
      <w:r>
        <w:rPr>
          <w:rFonts w:ascii="Calibri" w:hAnsi="Calibri"/>
          <w:b/>
          <w:sz w:val="72"/>
          <w:szCs w:val="72"/>
        </w:rPr>
        <w:t>2015-2016</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F44367">
        <w:t>2015-2016</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F44367">
        <w:t>15</w:t>
      </w:r>
      <w:r w:rsidRPr="00F44002">
        <w:t>. 10.</w:t>
      </w:r>
      <w:r w:rsidR="00F44367">
        <w:t xml:space="preserve"> 2015</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F44367" w:rsidP="00B544EE">
      <w:pPr>
        <w:jc w:val="center"/>
        <w:rPr>
          <w:b/>
        </w:rPr>
      </w:pPr>
      <w:r>
        <w:rPr>
          <w:b/>
        </w:rPr>
        <w:t>15 / 10 / 2015</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F44367" w:rsidP="00B544EE">
      <w:pPr>
        <w:jc w:val="center"/>
        <w:rPr>
          <w:b/>
        </w:rPr>
      </w:pPr>
      <w:r>
        <w:rPr>
          <w:b/>
        </w:rPr>
        <w:lastRenderedPageBreak/>
        <w:t>2015-2016</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F44367">
        <w:t>15</w:t>
      </w:r>
      <w:proofErr w:type="gramEnd"/>
      <w:r w:rsidR="00F44367">
        <w:t xml:space="preserve"> / 10 / 2015</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367">
        <w:t>cısı Ali ŞİMŞEK başkanlığında 15</w:t>
      </w:r>
      <w:r>
        <w:t xml:space="preserve"> / 10 / 20</w:t>
      </w:r>
      <w:r w:rsidR="00F44367">
        <w:t>15</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Pr>
          <w:rFonts w:ascii="Times New Roman" w:hAnsi="Times New Roman"/>
          <w:sz w:val="24"/>
          <w:szCs w:val="24"/>
        </w:rPr>
        <w:t>Lakin 96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279"/>
        <w:gridCol w:w="1327"/>
        <w:gridCol w:w="1303"/>
        <w:gridCol w:w="1303"/>
      </w:tblGrid>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2.Sınav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jc w:val="center"/>
              <w:rPr>
                <w:b/>
                <w:color w:val="000000"/>
                <w:sz w:val="20"/>
                <w:szCs w:val="20"/>
              </w:rPr>
            </w:pPr>
            <w:r w:rsidRPr="00592A2F">
              <w:rPr>
                <w:b/>
                <w:color w:val="000000"/>
                <w:sz w:val="20"/>
                <w:szCs w:val="20"/>
              </w:rPr>
              <w:t>3.Sınav</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Ocak ayının 2.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Aralık ayının son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4923B6" w:rsidRPr="00592A2F" w:rsidRDefault="004923B6" w:rsidP="004923B6">
            <w:pPr>
              <w:rPr>
                <w:color w:val="000000"/>
                <w:sz w:val="20"/>
                <w:szCs w:val="20"/>
              </w:rPr>
            </w:pPr>
            <w:r w:rsidRPr="00592A2F">
              <w:rPr>
                <w:color w:val="000000"/>
                <w:sz w:val="20"/>
                <w:szCs w:val="20"/>
              </w:rPr>
              <w:t xml:space="preserve">Mayıs ayının </w:t>
            </w:r>
            <w:r w:rsidR="00D21385" w:rsidRPr="00592A2F">
              <w:rPr>
                <w:color w:val="000000"/>
                <w:sz w:val="20"/>
                <w:szCs w:val="20"/>
              </w:rPr>
              <w:t>2.</w:t>
            </w:r>
            <w:r w:rsidRPr="00592A2F">
              <w:rPr>
                <w:color w:val="000000"/>
                <w:sz w:val="20"/>
                <w:szCs w:val="20"/>
              </w:rPr>
              <w:t xml:space="preserve">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
        </w:tc>
      </w:tr>
      <w:tr w:rsidR="004923B6"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Ocak ayının 1.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r w:rsidRPr="00592A2F">
              <w:rPr>
                <w:color w:val="000000"/>
                <w:sz w:val="20"/>
                <w:szCs w:val="20"/>
              </w:rPr>
              <w:t>Nisan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923B6" w:rsidRPr="00592A2F" w:rsidRDefault="004923B6" w:rsidP="004923B6">
            <w:pPr>
              <w:rPr>
                <w:color w:val="000000"/>
                <w:sz w:val="20"/>
                <w:szCs w:val="20"/>
              </w:rPr>
            </w:pPr>
            <w:proofErr w:type="gramStart"/>
            <w:r w:rsidRPr="00592A2F">
              <w:rPr>
                <w:color w:val="000000"/>
                <w:sz w:val="20"/>
                <w:szCs w:val="20"/>
              </w:rPr>
              <w:t>Mayıs  ayının</w:t>
            </w:r>
            <w:proofErr w:type="gramEnd"/>
            <w:r w:rsidRPr="00592A2F">
              <w:rPr>
                <w:color w:val="000000"/>
                <w:sz w:val="20"/>
                <w:szCs w:val="20"/>
              </w:rPr>
              <w:t xml:space="preserve"> 3. haftası</w:t>
            </w:r>
          </w:p>
        </w:tc>
      </w:tr>
      <w:tr w:rsidR="00D21385" w:rsidRPr="00592A2F" w:rsidTr="004923B6">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Aralık ayının 3. haftası</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r w:rsidRPr="00592A2F">
              <w:rPr>
                <w:color w:val="000000"/>
                <w:sz w:val="20"/>
                <w:szCs w:val="20"/>
              </w:rPr>
              <w:t>Mayıs ayının 2.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21385" w:rsidRPr="00592A2F" w:rsidRDefault="00D21385" w:rsidP="00D21385">
            <w:pPr>
              <w:rPr>
                <w:color w:val="000000"/>
                <w:sz w:val="20"/>
                <w:szCs w:val="20"/>
              </w:rPr>
            </w:pPr>
          </w:p>
        </w:tc>
      </w:tr>
    </w:tbl>
    <w:p w:rsidR="001754A1" w:rsidRPr="00592A2F" w:rsidRDefault="001754A1" w:rsidP="001754A1">
      <w:pPr>
        <w:jc w:val="both"/>
        <w:rPr>
          <w:sz w:val="20"/>
          <w:szCs w:val="20"/>
        </w:rPr>
      </w:pPr>
    </w:p>
    <w:p w:rsidR="004923B6" w:rsidRDefault="001754A1" w:rsidP="001754A1">
      <w:pPr>
        <w:jc w:val="both"/>
      </w:pPr>
      <w:r>
        <w:tab/>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F44367">
        <w:t xml:space="preserve"> / 10 / 2015</w:t>
      </w:r>
    </w:p>
    <w:p w:rsidR="0006492B" w:rsidRDefault="001E539E" w:rsidP="00D92E25">
      <w:pPr>
        <w:ind w:left="1080"/>
        <w:jc w:val="center"/>
      </w:pPr>
      <w:hyperlink r:id="rId8" w:history="1">
        <w:r w:rsidR="00D31949" w:rsidRPr="0021048A">
          <w:rPr>
            <w:rStyle w:val="Kpr"/>
          </w:rPr>
          <w:t>www.sorubak.com</w:t>
        </w:r>
      </w:hyperlink>
      <w:r w:rsidR="00D31949">
        <w:t xml:space="preserve"> </w:t>
      </w:r>
    </w:p>
    <w:p w:rsidR="0006492B" w:rsidRDefault="0006492B"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47A8" w:rsidRDefault="000747A8">
      <w:r>
        <w:separator/>
      </w:r>
    </w:p>
  </w:endnote>
  <w:endnote w:type="continuationSeparator" w:id="0">
    <w:p w:rsidR="000747A8" w:rsidRDefault="000747A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1E539E"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1E539E"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F44367">
      <w:rPr>
        <w:rStyle w:val="SayfaNumaras"/>
        <w:noProof/>
      </w:rPr>
      <w:t>14</w:t>
    </w:r>
    <w:r>
      <w:rPr>
        <w:rStyle w:val="SayfaNumaras"/>
      </w:rPr>
      <w:fldChar w:fldCharType="end"/>
    </w:r>
  </w:p>
  <w:p w:rsidR="004923B6" w:rsidRDefault="004923B6"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47A8" w:rsidRDefault="000747A8">
      <w:r>
        <w:separator/>
      </w:r>
    </w:p>
  </w:footnote>
  <w:footnote w:type="continuationSeparator" w:id="0">
    <w:p w:rsidR="000747A8" w:rsidRDefault="00074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1E53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1E53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2" o:spid="_x0000_s12291" type="#_x0000_t75" style="position:absolute;margin-left:0;margin-top:0;width:453.45pt;height:546.9pt;z-index:-251657728;mso-position-horizontal:center;mso-position-horizontal-relative:margin;mso-position-vertical:center;mso-position-vertical-relative:margin" o:allowincell="f">
          <v:imagedata r:id="rId1" o:title="İS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1E53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8"/>
  <w:hyphenationZone w:val="425"/>
  <w:characterSpacingControl w:val="doNotCompress"/>
  <w:hdrShapeDefaults>
    <o:shapedefaults v:ext="edit" spidmax="27650"/>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33E12"/>
    <w:rsid w:val="00034792"/>
    <w:rsid w:val="00040C30"/>
    <w:rsid w:val="000505A9"/>
    <w:rsid w:val="00052896"/>
    <w:rsid w:val="00057CCF"/>
    <w:rsid w:val="00057DC7"/>
    <w:rsid w:val="00060DA0"/>
    <w:rsid w:val="00062137"/>
    <w:rsid w:val="0006492B"/>
    <w:rsid w:val="0006503A"/>
    <w:rsid w:val="00072254"/>
    <w:rsid w:val="000747A8"/>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D1DC9"/>
    <w:rsid w:val="001D2914"/>
    <w:rsid w:val="001D7BE9"/>
    <w:rsid w:val="001E117F"/>
    <w:rsid w:val="001E12E3"/>
    <w:rsid w:val="001E2669"/>
    <w:rsid w:val="001E3396"/>
    <w:rsid w:val="001E4691"/>
    <w:rsid w:val="001E539E"/>
    <w:rsid w:val="001F1556"/>
    <w:rsid w:val="001F3B09"/>
    <w:rsid w:val="001F42B5"/>
    <w:rsid w:val="001F50AD"/>
    <w:rsid w:val="0020387F"/>
    <w:rsid w:val="00205392"/>
    <w:rsid w:val="0020695B"/>
    <w:rsid w:val="00207373"/>
    <w:rsid w:val="00207D7A"/>
    <w:rsid w:val="002125F0"/>
    <w:rsid w:val="002134DE"/>
    <w:rsid w:val="00213B61"/>
    <w:rsid w:val="00213C2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4367"/>
    <w:rsid w:val="00F47908"/>
    <w:rsid w:val="00F52D2D"/>
    <w:rsid w:val="00F55BF1"/>
    <w:rsid w:val="00F61872"/>
    <w:rsid w:val="00F6237A"/>
    <w:rsid w:val="00F64818"/>
    <w:rsid w:val="00F71654"/>
    <w:rsid w:val="00F71CA5"/>
    <w:rsid w:val="00F86856"/>
    <w:rsid w:val="00F869AF"/>
    <w:rsid w:val="00F91B64"/>
    <w:rsid w:val="00F92A4C"/>
    <w:rsid w:val="00FB23CF"/>
    <w:rsid w:val="00FB583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EE809-B334-45FC-905C-74B4F4F6E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2</TotalTime>
  <Pages>1</Pages>
  <Words>6015</Words>
  <Characters>34289</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
  <LinksUpToDate>false</LinksUpToDate>
  <CharactersWithSpaces>40224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2012-10-31T22:49:00Z</cp:lastPrinted>
  <dcterms:created xsi:type="dcterms:W3CDTF">2014-09-05T18:13:00Z</dcterms:created>
  <dcterms:modified xsi:type="dcterms:W3CDTF">2015-10-04T14:07:00Z</dcterms:modified>
  <cp:category>www.sorubak.com</cp:category>
</cp:coreProperties>
</file>