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88" w:rsidRPr="00466AD1" w:rsidRDefault="00FA39EE" w:rsidP="00E347B5">
      <w:pPr>
        <w:rPr>
          <w:rFonts w:ascii="Century Gothic" w:hAnsi="Century Gothic"/>
          <w:b/>
          <w:color w:val="5F497A"/>
          <w:sz w:val="20"/>
          <w:szCs w:val="20"/>
        </w:rPr>
      </w:pPr>
      <w:r w:rsidRPr="00466AD1">
        <w:rPr>
          <w:rFonts w:ascii="Century Gothic" w:hAnsi="Century Gothic"/>
          <w:b/>
          <w:color w:val="5F497A"/>
          <w:sz w:val="20"/>
          <w:szCs w:val="20"/>
        </w:rPr>
        <w:t>A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dı Soyadı: ………………………………………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 xml:space="preserve">…. Sınıf: ……  No: ……      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Tarih: …</w:t>
      </w:r>
      <w:r w:rsidR="00CB3DC2" w:rsidRPr="00466AD1">
        <w:rPr>
          <w:rFonts w:ascii="Century Gothic" w:hAnsi="Century Gothic"/>
          <w:b/>
          <w:color w:val="5F497A"/>
          <w:sz w:val="20"/>
          <w:szCs w:val="20"/>
        </w:rPr>
        <w:t>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 w:rsidRPr="00466AD1">
        <w:rPr>
          <w:rFonts w:ascii="Century Gothic" w:hAnsi="Century Gothic"/>
          <w:b/>
          <w:color w:val="5F497A"/>
          <w:sz w:val="20"/>
          <w:szCs w:val="20"/>
        </w:rPr>
        <w:t xml:space="preserve"> </w:t>
      </w:r>
      <w:r w:rsidRPr="00466AD1">
        <w:rPr>
          <w:rFonts w:ascii="Century Gothic" w:hAnsi="Century Gothic"/>
          <w:b/>
          <w:color w:val="5F497A"/>
          <w:sz w:val="20"/>
          <w:szCs w:val="20"/>
        </w:rPr>
        <w:t>/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466AD1">
        <w:rPr>
          <w:rFonts w:ascii="Century Gothic" w:hAnsi="Century Gothic"/>
          <w:b/>
          <w:color w:val="5F497A"/>
          <w:sz w:val="20"/>
          <w:szCs w:val="20"/>
        </w:rPr>
        <w:t>……</w:t>
      </w:r>
      <w:r w:rsidR="008952D2" w:rsidRPr="00466AD1">
        <w:rPr>
          <w:rFonts w:ascii="Century Gothic" w:hAnsi="Century Gothic"/>
          <w:b/>
          <w:color w:val="5F497A"/>
          <w:sz w:val="20"/>
          <w:szCs w:val="20"/>
        </w:rPr>
        <w:t>………</w:t>
      </w:r>
    </w:p>
    <w:p w:rsidR="00282F1B" w:rsidRPr="004710F3" w:rsidRDefault="00466AD1" w:rsidP="004710F3">
      <w:pPr>
        <w:jc w:val="center"/>
        <w:rPr>
          <w:rFonts w:ascii="Century Gothic" w:hAnsi="Century Gothic" w:cs="Arial"/>
          <w:b/>
          <w:color w:val="C00000"/>
          <w:sz w:val="20"/>
          <w:szCs w:val="20"/>
        </w:rPr>
      </w:pPr>
      <w:r>
        <w:rPr>
          <w:rFonts w:ascii="Century Gothic" w:hAnsi="Century Gothic"/>
          <w:b/>
          <w:color w:val="C00000"/>
          <w:sz w:val="20"/>
          <w:szCs w:val="20"/>
        </w:rPr>
        <w:t xml:space="preserve">  </w:t>
      </w:r>
      <w:r w:rsidR="0063315F" w:rsidRPr="00AC5F20">
        <w:rPr>
          <w:rFonts w:ascii="Century Gothic" w:hAnsi="Century Gothic"/>
          <w:b/>
          <w:color w:val="C00000"/>
          <w:sz w:val="20"/>
          <w:szCs w:val="20"/>
        </w:rPr>
        <w:pict>
          <v:shape id="_x0000_i1025" type="#_x0000_t136" style="width:274.5pt;height:21pt" fillcolor="#002060" stroked="f">
            <v:shadow color="#868686"/>
            <v:textpath style="font-family:&quot;Comic Sans MS&quot;;font-size:18pt;font-weight:bold;v-text-kern:t" trim="t" fitpath="t" string="Temiz insan, temiz çevre.  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5"/>
        <w:gridCol w:w="5386"/>
      </w:tblGrid>
      <w:tr w:rsidR="00282F1B" w:rsidTr="004710F3">
        <w:tc>
          <w:tcPr>
            <w:tcW w:w="10771" w:type="dxa"/>
            <w:gridSpan w:val="2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Default="00282F1B" w:rsidP="007513E9">
            <w:r w:rsidRPr="00282F1B">
              <w:rPr>
                <w:rFonts w:ascii="Bodoni MT" w:hAnsi="Bodoni MT"/>
                <w:color w:val="00B0F0"/>
                <w:sz w:val="24"/>
                <w:szCs w:val="24"/>
              </w:rPr>
              <w:t>Ders:</w:t>
            </w:r>
            <w:r w:rsidRPr="00282F1B">
              <w:rPr>
                <w:rFonts w:ascii="Bodoni MT" w:hAnsi="Bodoni MT"/>
                <w:color w:val="FF0000"/>
                <w:sz w:val="24"/>
                <w:szCs w:val="24"/>
              </w:rPr>
              <w:t xml:space="preserve"> </w:t>
            </w:r>
            <w:r w:rsidRPr="00282F1B">
              <w:rPr>
                <w:rFonts w:ascii="Bodoni MT" w:hAnsi="Bodoni MT"/>
                <w:b/>
                <w:color w:val="0070C0"/>
                <w:sz w:val="24"/>
                <w:szCs w:val="24"/>
              </w:rPr>
              <w:t>Hayat Bilgisi</w:t>
            </w:r>
            <w:r w:rsidRPr="00282F1B">
              <w:rPr>
                <w:rFonts w:ascii="Bodoni MT" w:hAnsi="Bodoni MT"/>
                <w:color w:val="7030A0"/>
                <w:sz w:val="24"/>
                <w:szCs w:val="24"/>
              </w:rPr>
              <w:br/>
            </w:r>
            <w:r w:rsidRPr="00282F1B">
              <w:rPr>
                <w:rFonts w:ascii="Bodoni MT" w:hAnsi="Bodoni MT"/>
                <w:color w:val="943634"/>
                <w:sz w:val="24"/>
                <w:szCs w:val="24"/>
              </w:rPr>
              <w:t xml:space="preserve">Konu: </w:t>
            </w:r>
            <w:r w:rsidR="004710F3">
              <w:rPr>
                <w:rFonts w:ascii="Bodoni MT" w:hAnsi="Bodoni MT"/>
                <w:color w:val="943634"/>
                <w:sz w:val="24"/>
                <w:szCs w:val="24"/>
              </w:rPr>
              <w:t xml:space="preserve">       </w:t>
            </w:r>
            <w:r w:rsidRPr="00A1517C">
              <w:rPr>
                <w:rFonts w:ascii="Arial" w:hAnsi="Arial" w:cs="Arial"/>
                <w:sz w:val="20"/>
                <w:szCs w:val="20"/>
              </w:rPr>
              <w:t>A.1.27. Millî bayramları kutlamak amacıyla yapılan hazırlıklara ve kutlamalara coşkuyla katılır.</w:t>
            </w:r>
          </w:p>
        </w:tc>
      </w:tr>
      <w:tr w:rsidR="00282F1B" w:rsidTr="004710F3">
        <w:tc>
          <w:tcPr>
            <w:tcW w:w="5385" w:type="dxa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bottom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Default="00282F1B" w:rsidP="00282F1B">
            <w:r w:rsidRPr="00282F1B">
              <w:rPr>
                <w:color w:val="0070C0"/>
                <w:sz w:val="40"/>
                <w:szCs w:val="40"/>
              </w:rPr>
              <w:t xml:space="preserve">1  </w:t>
            </w:r>
            <w:r w:rsidR="004710F3">
              <w:rPr>
                <w:color w:val="0070C0"/>
                <w:sz w:val="40"/>
                <w:szCs w:val="40"/>
              </w:rPr>
              <w:t xml:space="preserve">     </w:t>
            </w:r>
            <w:r w:rsidRPr="00282F1B">
              <w:rPr>
                <w:rFonts w:ascii="Arial" w:hAnsi="Arial" w:cs="Arial"/>
                <w:color w:val="7030A0"/>
              </w:rPr>
              <w:t>Milli bayramlarımızla gurur duyarız.</w:t>
            </w:r>
          </w:p>
        </w:tc>
        <w:tc>
          <w:tcPr>
            <w:tcW w:w="5386" w:type="dxa"/>
            <w:tcBorders>
              <w:top w:val="single" w:sz="6" w:space="0" w:color="4F6228" w:themeColor="accent3" w:themeShade="80"/>
              <w:left w:val="single" w:sz="6" w:space="0" w:color="4F6228" w:themeColor="accent3" w:themeShade="80"/>
              <w:bottom w:val="single" w:sz="6" w:space="0" w:color="4F6228" w:themeColor="accent3" w:themeShade="80"/>
              <w:right w:val="single" w:sz="6" w:space="0" w:color="4F6228" w:themeColor="accent3" w:themeShade="80"/>
            </w:tcBorders>
          </w:tcPr>
          <w:p w:rsidR="00282F1B" w:rsidRDefault="00282F1B" w:rsidP="00282F1B">
            <w:r w:rsidRPr="00282F1B">
              <w:rPr>
                <w:color w:val="0070C0"/>
                <w:sz w:val="40"/>
                <w:szCs w:val="40"/>
              </w:rPr>
              <w:t xml:space="preserve">2  </w:t>
            </w:r>
            <w:r w:rsidR="004710F3">
              <w:rPr>
                <w:color w:val="0070C0"/>
                <w:sz w:val="40"/>
                <w:szCs w:val="40"/>
              </w:rPr>
              <w:t xml:space="preserve">      </w:t>
            </w:r>
            <w:r w:rsidRPr="00282F1B">
              <w:rPr>
                <w:rFonts w:ascii="Arial" w:hAnsi="Arial" w:cs="Arial"/>
                <w:color w:val="984806" w:themeColor="accent6" w:themeShade="80"/>
              </w:rPr>
              <w:t>Bayramlarımızı, bayrak sallayarak kutlarız.</w:t>
            </w:r>
          </w:p>
        </w:tc>
      </w:tr>
    </w:tbl>
    <w:p w:rsidR="00282F1B" w:rsidRDefault="00282F1B" w:rsidP="007513E9">
      <w:r>
        <w:t>*-*-*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71"/>
      </w:tblGrid>
      <w:tr w:rsidR="00282F1B" w:rsidTr="004710F3">
        <w:tc>
          <w:tcPr>
            <w:tcW w:w="10771" w:type="dxa"/>
            <w:tcBorders>
              <w:top w:val="single" w:sz="6" w:space="0" w:color="00B0F0"/>
              <w:left w:val="single" w:sz="6" w:space="0" w:color="00B0F0"/>
              <w:bottom w:val="single" w:sz="6" w:space="0" w:color="00B0F0"/>
              <w:right w:val="single" w:sz="6" w:space="0" w:color="00B0F0"/>
            </w:tcBorders>
          </w:tcPr>
          <w:p w:rsidR="00282F1B" w:rsidRDefault="00282F1B" w:rsidP="007513E9">
            <w:r w:rsidRPr="00282F1B">
              <w:rPr>
                <w:color w:val="FF0000"/>
                <w:sz w:val="40"/>
                <w:szCs w:val="40"/>
              </w:rPr>
              <w:t>3</w:t>
            </w:r>
            <w:r w:rsidRPr="00282F1B">
              <w:rPr>
                <w:color w:val="0070C0"/>
                <w:sz w:val="40"/>
                <w:szCs w:val="40"/>
              </w:rPr>
              <w:t xml:space="preserve">  </w:t>
            </w:r>
            <w:r w:rsidRPr="00282F1B">
              <w:rPr>
                <w:color w:val="7030A0"/>
                <w:sz w:val="28"/>
                <w:szCs w:val="28"/>
              </w:rPr>
              <w:t xml:space="preserve"> </w:t>
            </w:r>
            <w:r w:rsidRPr="00282F1B">
              <w:rPr>
                <w:rFonts w:ascii="Cambria Math" w:hAnsi="Cambria Math"/>
                <w:color w:val="632423"/>
              </w:rPr>
              <w:t xml:space="preserve">Çocuklarımızı Konuşturalım:       </w:t>
            </w:r>
            <w:r w:rsidRPr="00282F1B">
              <w:rPr>
                <w:color w:val="215868"/>
              </w:rPr>
              <w:t>1.  Cumhuriyet Bayramının tam adı (uzun adı) nedir?</w:t>
            </w:r>
          </w:p>
        </w:tc>
      </w:tr>
    </w:tbl>
    <w:p w:rsidR="001E1CEA" w:rsidRDefault="0004026E" w:rsidP="007513E9">
      <w:r>
        <w:t>*-*-*</w:t>
      </w:r>
    </w:p>
    <w:p w:rsidR="00393160" w:rsidRDefault="0063315F" w:rsidP="00393160">
      <w:r>
        <w:pict>
          <v:shape id="_x0000_i1026" type="#_x0000_t136" style="width:27pt;height:31.5pt" filled="f" fillcolor="#7030a0" strokeweight="1.5pt">
            <v:shadow color="#868686"/>
            <v:textpath style="font-family:&quot;Comic Sans MS&quot;;font-weight:bold;v-text-kern:t" trim="t" fitpath="t" string="4"/>
          </v:shape>
        </w:pict>
      </w:r>
      <w:r w:rsidR="00393160">
        <w:t xml:space="preserve">    </w:t>
      </w:r>
      <w:r w:rsidR="00393160">
        <w:rPr>
          <w:rFonts w:ascii="cemilimam02" w:hAnsi="cemilimam02"/>
          <w:b/>
          <w:sz w:val="72"/>
          <w:szCs w:val="72"/>
        </w:rPr>
        <w:t xml:space="preserve"> </w:t>
      </w:r>
      <w:r w:rsidR="006C5987">
        <w:rPr>
          <w:rFonts w:ascii="cemilimam02" w:hAnsi="cemilimam02"/>
          <w:b/>
          <w:sz w:val="72"/>
          <w:szCs w:val="72"/>
        </w:rPr>
        <w:t>t  t  t  t  t  t        T T T T T T</w:t>
      </w:r>
    </w:p>
    <w:p w:rsidR="00393160" w:rsidRDefault="0063315F" w:rsidP="00393160">
      <w:r>
        <w:pict>
          <v:shape id="_x0000_i1027" type="#_x0000_t136" style="width:18.75pt;height:31.5pt" o:bullet="t" fillcolor="#7030a0" stroked="f" strokecolor="blue">
            <v:shadow color="#868686"/>
            <v:textpath style="font-family:&quot;Arial Black&quot;;font-weight:bold;v-text-kern:t" trim="t" fitpath="t" string="5"/>
          </v:shape>
        </w:pict>
      </w:r>
      <w:r w:rsidR="00393160">
        <w:t xml:space="preserve">      </w:t>
      </w:r>
      <w:r w:rsidR="006C5987">
        <w:rPr>
          <w:rFonts w:ascii="cemilimam02" w:hAnsi="cemilimam02"/>
          <w:b/>
          <w:sz w:val="72"/>
          <w:szCs w:val="72"/>
        </w:rPr>
        <w:t>T t T t T t T t T t T t T t T 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2693"/>
        <w:gridCol w:w="3827"/>
      </w:tblGrid>
      <w:tr w:rsidR="003C3820" w:rsidTr="0005745D">
        <w:trPr>
          <w:trHeight w:val="2813"/>
        </w:trPr>
        <w:tc>
          <w:tcPr>
            <w:tcW w:w="393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825049" w:rsidRPr="0005745D" w:rsidRDefault="00393160" w:rsidP="0082504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b/>
                <w:sz w:val="28"/>
                <w:szCs w:val="28"/>
              </w:rPr>
              <w:br/>
            </w:r>
            <w:r w:rsidR="00825049" w:rsidRPr="00726528">
              <w:rPr>
                <w:b/>
                <w:color w:val="984806"/>
                <w:sz w:val="20"/>
                <w:szCs w:val="20"/>
              </w:rPr>
              <w:t>Okuma Metinleri  - 1</w:t>
            </w:r>
            <w:r w:rsidR="003721FE">
              <w:br/>
            </w:r>
            <w:r w:rsidR="00825049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="006C5987" w:rsidRPr="0005745D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Ela, 5 lale al.</w:t>
            </w:r>
          </w:p>
          <w:p w:rsidR="00825049" w:rsidRPr="0005745D" w:rsidRDefault="00825049" w:rsidP="0082504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6C5987" w:rsidRPr="0005745D">
              <w:rPr>
                <w:rFonts w:ascii="Hand writing Mutlu" w:hAnsi="Hand writing Mutlu"/>
                <w:b/>
                <w:sz w:val="32"/>
                <w:szCs w:val="32"/>
              </w:rPr>
              <w:t>Lale, 5 lale al.</w:t>
            </w:r>
          </w:p>
          <w:p w:rsidR="001E1CEA" w:rsidRPr="00726528" w:rsidRDefault="00825049" w:rsidP="006C598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6C5987" w:rsidRPr="0005745D">
              <w:rPr>
                <w:rFonts w:ascii="Hand writing Mutlu" w:hAnsi="Hand writing Mutlu"/>
                <w:b/>
                <w:sz w:val="32"/>
                <w:szCs w:val="32"/>
              </w:rPr>
              <w:t>Al Ela al. Lale al.</w:t>
            </w:r>
          </w:p>
        </w:tc>
        <w:tc>
          <w:tcPr>
            <w:tcW w:w="269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825049" w:rsidRPr="0005745D" w:rsidRDefault="00393160" w:rsidP="0082504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b/>
                <w:sz w:val="28"/>
                <w:szCs w:val="28"/>
              </w:rPr>
              <w:br/>
            </w:r>
            <w:r w:rsidR="00825049" w:rsidRPr="003721FE">
              <w:rPr>
                <w:b/>
                <w:color w:val="0070C0"/>
                <w:sz w:val="20"/>
                <w:szCs w:val="20"/>
              </w:rPr>
              <w:t>Okuma Metinleri  - 2</w:t>
            </w:r>
            <w:r w:rsidR="003721FE">
              <w:br/>
            </w:r>
            <w:r w:rsidR="00825049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="00820703" w:rsidRPr="0005745D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Lale al</w:t>
            </w:r>
          </w:p>
          <w:p w:rsidR="00825049" w:rsidRPr="0005745D" w:rsidRDefault="00825049" w:rsidP="00825049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820703" w:rsidRPr="0005745D">
              <w:rPr>
                <w:rFonts w:ascii="Hand writing Mutlu" w:hAnsi="Hand writing Mutlu"/>
                <w:b/>
                <w:sz w:val="32"/>
                <w:szCs w:val="32"/>
              </w:rPr>
              <w:t>Lale at.</w:t>
            </w:r>
          </w:p>
          <w:p w:rsidR="001E1CEA" w:rsidRPr="00825049" w:rsidRDefault="00825049" w:rsidP="00820703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6C5987" w:rsidRPr="0005745D">
              <w:rPr>
                <w:rFonts w:ascii="Hand writing Mutlu" w:hAnsi="Hand writing Mutlu"/>
                <w:b/>
                <w:sz w:val="32"/>
                <w:szCs w:val="32"/>
              </w:rPr>
              <w:t>Lale</w:t>
            </w:r>
            <w:r w:rsidR="00820703"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al, at.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820703" w:rsidRPr="0005745D" w:rsidRDefault="00393160" w:rsidP="003721FE">
            <w:pP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7648A3">
              <w:rPr>
                <w:b/>
                <w:sz w:val="28"/>
                <w:szCs w:val="28"/>
              </w:rPr>
              <w:t>.</w:t>
            </w:r>
            <w:r w:rsidR="003C3820">
              <w:rPr>
                <w:sz w:val="20"/>
                <w:szCs w:val="20"/>
              </w:rPr>
              <w:br/>
            </w:r>
            <w:r w:rsidR="00825049" w:rsidRPr="00825049">
              <w:rPr>
                <w:b/>
                <w:color w:val="002060"/>
                <w:sz w:val="20"/>
                <w:szCs w:val="20"/>
              </w:rPr>
              <w:t xml:space="preserve">Okuma Metinleri  - </w:t>
            </w:r>
            <w:r w:rsidR="00424CBF">
              <w:rPr>
                <w:b/>
                <w:color w:val="002060"/>
                <w:sz w:val="20"/>
                <w:szCs w:val="20"/>
              </w:rPr>
              <w:t>3</w:t>
            </w:r>
            <w:r w:rsidR="003721FE">
              <w:br/>
            </w:r>
            <w:r w:rsidR="003721FE"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="00820703" w:rsidRPr="0005745D">
              <w:rPr>
                <w:rFonts w:ascii="Hand writing Mutlu" w:hAnsi="Hand writing Mutlu"/>
                <w:b/>
                <w:sz w:val="32"/>
                <w:szCs w:val="32"/>
              </w:rPr>
              <w:t>Ela at.</w:t>
            </w:r>
          </w:p>
          <w:p w:rsidR="003721FE" w:rsidRPr="0005745D" w:rsidRDefault="003721FE" w:rsidP="003721F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820703" w:rsidRPr="0005745D">
              <w:rPr>
                <w:rFonts w:ascii="Hand writing Mutlu" w:hAnsi="Hand writing Mutlu"/>
                <w:b/>
                <w:sz w:val="32"/>
                <w:szCs w:val="32"/>
              </w:rPr>
              <w:t>At Ela at.</w:t>
            </w:r>
          </w:p>
          <w:p w:rsidR="001E1CEA" w:rsidRPr="003C3820" w:rsidRDefault="003721FE" w:rsidP="006C5987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05745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Pr="0005745D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820703" w:rsidRPr="0005745D">
              <w:rPr>
                <w:rFonts w:ascii="Hand writing Mutlu" w:hAnsi="Hand writing Mutlu"/>
                <w:b/>
                <w:sz w:val="32"/>
                <w:szCs w:val="32"/>
              </w:rPr>
              <w:t>Ela      at. (top)</w:t>
            </w:r>
          </w:p>
        </w:tc>
      </w:tr>
    </w:tbl>
    <w:p w:rsidR="0004026E" w:rsidRDefault="00726528" w:rsidP="007513E9">
      <w:r>
        <w:t>*-*</w:t>
      </w:r>
      <w:r w:rsidR="003721FE">
        <w:t xml:space="preserve"> </w:t>
      </w:r>
      <w:r w:rsidRPr="00820703">
        <w:rPr>
          <w:i/>
          <w:sz w:val="28"/>
          <w:szCs w:val="28"/>
        </w:rPr>
        <w:t>Okuma hep olacak.  Sürekli okuyacak.</w:t>
      </w:r>
      <w:r>
        <w:br/>
        <w:t xml:space="preserve">Yazı defterine: </w:t>
      </w:r>
      <w:r w:rsidR="003721FE">
        <w:t xml:space="preserve"> </w:t>
      </w:r>
      <w:r w:rsidRPr="009C5DBD">
        <w:rPr>
          <w:rFonts w:ascii="Bodoni MT" w:hAnsi="Bodoni MT"/>
          <w:color w:val="FF0000"/>
        </w:rPr>
        <w:t>Siz söyleyeceksiniz</w:t>
      </w:r>
      <w:r w:rsidR="003721FE" w:rsidRPr="009C5DBD">
        <w:rPr>
          <w:rFonts w:ascii="Bodoni MT" w:hAnsi="Bodoni MT"/>
          <w:color w:val="FF0000"/>
        </w:rPr>
        <w:t>,</w:t>
      </w:r>
      <w:r w:rsidRPr="009C5DBD">
        <w:rPr>
          <w:rFonts w:ascii="Bodoni MT" w:hAnsi="Bodoni MT"/>
          <w:color w:val="FF0000"/>
        </w:rPr>
        <w:t xml:space="preserve"> ö</w:t>
      </w:r>
      <w:r w:rsidRPr="009C5DBD">
        <w:rPr>
          <w:color w:val="FF0000"/>
        </w:rPr>
        <w:t>ğ</w:t>
      </w:r>
      <w:r w:rsidRPr="009C5DBD">
        <w:rPr>
          <w:rFonts w:ascii="Bodoni MT" w:hAnsi="Bodoni MT"/>
          <w:color w:val="FF0000"/>
        </w:rPr>
        <w:t>renci</w:t>
      </w:r>
      <w:r w:rsidR="003721FE" w:rsidRPr="009C5DBD">
        <w:rPr>
          <w:rFonts w:ascii="Bodoni MT" w:hAnsi="Bodoni MT"/>
          <w:color w:val="FF0000"/>
        </w:rPr>
        <w:t xml:space="preserve"> ezberden (bakmadan) </w:t>
      </w:r>
      <w:r w:rsidR="00393160" w:rsidRPr="009C5DBD">
        <w:rPr>
          <w:rFonts w:ascii="Bodoni MT" w:hAnsi="Bodoni MT"/>
          <w:color w:val="FF0000"/>
        </w:rPr>
        <w:t>7</w:t>
      </w:r>
      <w:r w:rsidRPr="009C5DBD">
        <w:rPr>
          <w:rFonts w:ascii="Bodoni MT" w:hAnsi="Bodoni MT"/>
          <w:color w:val="FF0000"/>
        </w:rPr>
        <w:t xml:space="preserve"> ve </w:t>
      </w:r>
      <w:r w:rsidR="00393160" w:rsidRPr="009C5DBD">
        <w:rPr>
          <w:rFonts w:ascii="Bodoni MT" w:hAnsi="Bodoni MT"/>
          <w:color w:val="FF0000"/>
        </w:rPr>
        <w:t>8</w:t>
      </w:r>
      <w:r w:rsidRPr="009C5DBD">
        <w:rPr>
          <w:rFonts w:ascii="Bodoni MT" w:hAnsi="Bodoni MT"/>
          <w:color w:val="FF0000"/>
        </w:rPr>
        <w:t xml:space="preserve"> nolu metinleri  1 kez yazdıralım.</w:t>
      </w:r>
    </w:p>
    <w:p w:rsidR="00726528" w:rsidRDefault="007648A3" w:rsidP="007513E9">
      <w:r w:rsidRPr="00A1517C">
        <w:rPr>
          <w:rFonts w:ascii="Century" w:hAnsi="Century"/>
          <w:b/>
          <w:sz w:val="32"/>
          <w:szCs w:val="32"/>
        </w:rPr>
        <w:t>9.</w:t>
      </w:r>
      <w:r>
        <w:t xml:space="preserve"> </w:t>
      </w:r>
      <w:r w:rsidR="00726528">
        <w:t xml:space="preserve">  </w:t>
      </w:r>
      <w:r w:rsidR="009C5DBD">
        <w:t xml:space="preserve"> </w:t>
      </w:r>
      <w:r w:rsidR="00820703">
        <w:rPr>
          <w:rFonts w:ascii="Hand writing Mutlu" w:hAnsi="Hand writing Mutlu"/>
          <w:sz w:val="56"/>
          <w:szCs w:val="56"/>
        </w:rPr>
        <w:t>at</w:t>
      </w:r>
      <w:r w:rsidR="00726528">
        <w:rPr>
          <w:rFonts w:ascii="Hand writing Mutlu" w:hAnsi="Hand writing Mutlu"/>
          <w:sz w:val="56"/>
          <w:szCs w:val="56"/>
        </w:rPr>
        <w:t xml:space="preserve"> </w:t>
      </w:r>
      <w:r w:rsidR="00726528">
        <w:rPr>
          <w:rFonts w:ascii="cemilimam02" w:hAnsi="cemilimam02"/>
          <w:b/>
          <w:sz w:val="72"/>
          <w:szCs w:val="72"/>
        </w:rPr>
        <w:t xml:space="preserve">     </w:t>
      </w:r>
      <w:r w:rsidR="009C5DBD">
        <w:rPr>
          <w:rFonts w:ascii="cemilimam02" w:hAnsi="cemilimam02"/>
          <w:b/>
          <w:sz w:val="72"/>
          <w:szCs w:val="72"/>
        </w:rPr>
        <w:t xml:space="preserve">   </w:t>
      </w:r>
      <w:r>
        <w:rPr>
          <w:rFonts w:ascii="cemilimam02" w:hAnsi="cemilimam02"/>
          <w:b/>
          <w:sz w:val="72"/>
          <w:szCs w:val="72"/>
        </w:rPr>
        <w:t xml:space="preserve">            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 </w:t>
      </w:r>
    </w:p>
    <w:p w:rsidR="007513E9" w:rsidRDefault="007648A3" w:rsidP="007513E9">
      <w:r w:rsidRPr="007648A3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.</w:t>
      </w:r>
      <w:r w:rsidR="00F4009F">
        <w:t xml:space="preserve"> </w:t>
      </w:r>
      <w:r w:rsidR="00396FE4">
        <w:t xml:space="preserve">     </w:t>
      </w:r>
      <w:r w:rsidR="00820703">
        <w:rPr>
          <w:rFonts w:ascii="Hand writing Mutlu" w:hAnsi="Hand writing Mutlu"/>
          <w:sz w:val="56"/>
          <w:szCs w:val="56"/>
        </w:rPr>
        <w:t>e</w:t>
      </w:r>
      <w:r w:rsidR="00353014">
        <w:rPr>
          <w:rFonts w:ascii="Hand writing Mutlu" w:hAnsi="Hand writing Mutlu"/>
          <w:sz w:val="56"/>
          <w:szCs w:val="56"/>
        </w:rPr>
        <w:t xml:space="preserve">t </w:t>
      </w:r>
      <w:r w:rsidR="00510B98">
        <w:rPr>
          <w:rFonts w:ascii="cemilimam02" w:hAnsi="cemilimam02"/>
          <w:b/>
          <w:sz w:val="72"/>
          <w:szCs w:val="72"/>
        </w:rPr>
        <w:t xml:space="preserve">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A64404">
        <w:rPr>
          <w:rFonts w:ascii="cemilimam02" w:hAnsi="cemilimam02"/>
          <w:b/>
          <w:sz w:val="72"/>
          <w:szCs w:val="72"/>
        </w:rPr>
        <w:t xml:space="preserve"> </w:t>
      </w:r>
      <w:r w:rsidR="00510B98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   </w:t>
      </w:r>
      <w:r w:rsidR="00510B98">
        <w:rPr>
          <w:rFonts w:ascii="cemilimam02" w:hAnsi="cemilimam02"/>
          <w:b/>
          <w:sz w:val="72"/>
          <w:szCs w:val="72"/>
        </w:rPr>
        <w:t xml:space="preserve">     </w:t>
      </w:r>
      <w:r w:rsidR="00820703">
        <w:rPr>
          <w:rFonts w:ascii="cemilimam02" w:hAnsi="cemilimam02"/>
          <w:b/>
          <w:sz w:val="72"/>
          <w:szCs w:val="72"/>
        </w:rPr>
        <w:t xml:space="preserve">   </w:t>
      </w:r>
      <w:r>
        <w:rPr>
          <w:rFonts w:ascii="cemilimam02" w:hAnsi="cemilimam02"/>
          <w:b/>
          <w:sz w:val="72"/>
          <w:szCs w:val="72"/>
        </w:rPr>
        <w:t xml:space="preserve">      </w:t>
      </w:r>
      <w:r w:rsidR="00510B98">
        <w:rPr>
          <w:rFonts w:ascii="cemilimam02" w:hAnsi="cemilimam02"/>
          <w:b/>
          <w:sz w:val="72"/>
          <w:szCs w:val="72"/>
        </w:rPr>
        <w:t xml:space="preserve">             </w:t>
      </w:r>
    </w:p>
    <w:p w:rsidR="007648A3" w:rsidRDefault="0063315F" w:rsidP="00726528">
      <w:pPr>
        <w:rPr>
          <w:color w:val="943634"/>
        </w:rPr>
      </w:pPr>
      <w:r>
        <w:pict>
          <v:shape id="_x0000_i1028" type="#_x0000_t136" style="width:17.25pt;height:19.5pt" o:bullet="t" fillcolor="#7030a0" stroked="f" strokecolor="#943634">
            <v:shadow color="#868686"/>
            <v:textpath style="font-family:&quot;Arial&quot;;font-weight:bold;v-text-kern:t" trim="t" fitpath="t" string="11."/>
          </v:shape>
        </w:pict>
      </w:r>
      <w:r w:rsidR="00396FE4">
        <w:t xml:space="preserve">   </w:t>
      </w:r>
      <w:r w:rsidR="00820703">
        <w:t xml:space="preserve">  </w:t>
      </w:r>
      <w:r w:rsidR="00820703">
        <w:rPr>
          <w:rFonts w:ascii="Hand writing Mutlu" w:hAnsi="Hand writing Mutlu"/>
          <w:sz w:val="56"/>
          <w:szCs w:val="56"/>
        </w:rPr>
        <w:t>ta</w:t>
      </w:r>
      <w:r w:rsidR="00CF2F4C">
        <w:rPr>
          <w:rFonts w:ascii="Hand writing Mutlu" w:hAnsi="Hand writing Mutlu"/>
          <w:sz w:val="56"/>
          <w:szCs w:val="56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 </w:t>
      </w:r>
      <w:r w:rsidR="009C5DBD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  </w:t>
      </w:r>
      <w:r w:rsidR="00353014">
        <w:rPr>
          <w:rFonts w:ascii="cemilimam02" w:hAnsi="cemilimam02"/>
          <w:b/>
          <w:sz w:val="72"/>
          <w:szCs w:val="72"/>
        </w:rPr>
        <w:t xml:space="preserve">    </w:t>
      </w:r>
      <w:r w:rsidR="00726528">
        <w:rPr>
          <w:rFonts w:ascii="cemilimam02" w:hAnsi="cemilimam02"/>
          <w:b/>
          <w:sz w:val="72"/>
          <w:szCs w:val="72"/>
        </w:rPr>
        <w:t xml:space="preserve">   </w:t>
      </w:r>
      <w:r w:rsidR="00510B98">
        <w:rPr>
          <w:rFonts w:ascii="cemilimam02" w:hAnsi="cemilimam02"/>
          <w:b/>
          <w:sz w:val="72"/>
          <w:szCs w:val="72"/>
        </w:rPr>
        <w:t xml:space="preserve">      </w:t>
      </w:r>
      <w:r w:rsidR="00820703">
        <w:rPr>
          <w:rFonts w:ascii="cemilimam02" w:hAnsi="cemilimam02"/>
          <w:b/>
          <w:sz w:val="72"/>
          <w:szCs w:val="72"/>
        </w:rPr>
        <w:t xml:space="preserve"> </w:t>
      </w:r>
      <w:r w:rsidR="007648A3">
        <w:rPr>
          <w:rFonts w:ascii="cemilimam02" w:hAnsi="cemilimam02"/>
          <w:b/>
          <w:sz w:val="72"/>
          <w:szCs w:val="72"/>
        </w:rPr>
        <w:t xml:space="preserve">   </w:t>
      </w:r>
      <w:r w:rsidR="00510B98">
        <w:rPr>
          <w:rFonts w:ascii="cemilimam02" w:hAnsi="cemilimam02"/>
          <w:b/>
          <w:sz w:val="72"/>
          <w:szCs w:val="72"/>
        </w:rPr>
        <w:t xml:space="preserve">               </w:t>
      </w:r>
    </w:p>
    <w:p w:rsidR="00726528" w:rsidRDefault="007648A3" w:rsidP="00726528">
      <w:r w:rsidRPr="007648A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2.</w:t>
      </w:r>
      <w:r>
        <w:t xml:space="preserve"> </w:t>
      </w:r>
      <w:r w:rsidR="00726528">
        <w:t xml:space="preserve"> </w:t>
      </w:r>
      <w:r w:rsidR="00393160">
        <w:t xml:space="preserve">  </w:t>
      </w:r>
      <w:r w:rsidR="00726528">
        <w:t xml:space="preserve"> </w:t>
      </w:r>
      <w:r w:rsidR="00820703">
        <w:rPr>
          <w:rFonts w:ascii="Hand writing Mutlu" w:hAnsi="Hand writing Mutlu"/>
          <w:sz w:val="56"/>
          <w:szCs w:val="56"/>
        </w:rPr>
        <w:t>te</w:t>
      </w:r>
      <w:r w:rsidR="003A735D">
        <w:rPr>
          <w:rFonts w:ascii="Hand writing Mutlu" w:hAnsi="Hand writing Mutlu"/>
          <w:sz w:val="56"/>
          <w:szCs w:val="56"/>
        </w:rPr>
        <w:t xml:space="preserve"> </w:t>
      </w:r>
      <w:r w:rsidR="00E17F39">
        <w:rPr>
          <w:rFonts w:ascii="cemilimam02" w:hAnsi="cemilimam02"/>
          <w:b/>
          <w:sz w:val="72"/>
          <w:szCs w:val="72"/>
        </w:rPr>
        <w:t xml:space="preserve">  </w:t>
      </w:r>
      <w:r w:rsidR="00726528">
        <w:rPr>
          <w:rFonts w:ascii="cemilimam02" w:hAnsi="cemilimam02"/>
          <w:b/>
          <w:sz w:val="72"/>
          <w:szCs w:val="72"/>
        </w:rPr>
        <w:t xml:space="preserve">    </w:t>
      </w:r>
      <w:r w:rsidR="00820703">
        <w:rPr>
          <w:rFonts w:ascii="cemilimam02" w:hAnsi="cemilimam02"/>
          <w:b/>
          <w:sz w:val="72"/>
          <w:szCs w:val="72"/>
        </w:rPr>
        <w:t xml:space="preserve">            </w:t>
      </w:r>
      <w:r w:rsidR="00726528">
        <w:rPr>
          <w:rFonts w:ascii="cemilimam02" w:hAnsi="cemilimam02"/>
          <w:b/>
          <w:sz w:val="72"/>
          <w:szCs w:val="72"/>
        </w:rPr>
        <w:t xml:space="preserve">                         </w:t>
      </w:r>
    </w:p>
    <w:p w:rsidR="004E2551" w:rsidRPr="003C3820" w:rsidRDefault="0063315F" w:rsidP="00353014">
      <w:pPr>
        <w:jc w:val="center"/>
      </w:pPr>
      <w:r>
        <w:pict>
          <v:shape id="_x0000_i1029" type="#_x0000_t136" style="width:232.5pt;height:28.5pt" fillcolor="#4e6128" stroked="f">
            <v:shadow color="#868686"/>
            <v:textpath style="font-family:&quot;Arial Black&quot;;v-text-kern:t" trim="t" fitpath="t" string="Sınıfımız çiçek gibi."/>
          </v:shape>
        </w:pic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3402"/>
        <w:gridCol w:w="3827"/>
      </w:tblGrid>
      <w:tr w:rsidR="00726528" w:rsidTr="0076732A">
        <w:trPr>
          <w:trHeight w:val="2097"/>
        </w:trPr>
        <w:tc>
          <w:tcPr>
            <w:tcW w:w="297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464B1" w:rsidRPr="009C5DBD" w:rsidRDefault="00393160" w:rsidP="00F464B1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lastRenderedPageBreak/>
              <w:t>1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="009C5DBD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F464B1" w:rsidRPr="00D21433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>Çalışma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 Metinleri  - </w:t>
            </w:r>
            <w:r w:rsidR="00D21433">
              <w:rPr>
                <w:b/>
                <w:color w:val="984806"/>
                <w:sz w:val="20"/>
                <w:szCs w:val="20"/>
              </w:rPr>
              <w:t>1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="00C228E5">
              <w:rPr>
                <w:rFonts w:ascii="Hand writing Mutlu" w:hAnsi="Hand writing Mutlu"/>
                <w:b/>
                <w:sz w:val="32"/>
                <w:szCs w:val="32"/>
              </w:rPr>
              <w:t>Al at, al at.</w:t>
            </w:r>
          </w:p>
          <w:p w:rsidR="00F464B1" w:rsidRPr="0076732A" w:rsidRDefault="00F464B1" w:rsidP="00F464B1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C228E5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Lale, lale at.</w:t>
            </w:r>
          </w:p>
          <w:p w:rsidR="00726528" w:rsidRPr="00396FE4" w:rsidRDefault="00F464B1" w:rsidP="00C228E5">
            <w:pPr>
              <w:rPr>
                <w:sz w:val="28"/>
                <w:szCs w:val="28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C228E5">
              <w:rPr>
                <w:rFonts w:ascii="Hand writing Mutlu" w:hAnsi="Hand writing Mutlu"/>
                <w:b/>
                <w:sz w:val="32"/>
                <w:szCs w:val="32"/>
              </w:rPr>
              <w:t>At Lale at.</w:t>
            </w:r>
          </w:p>
        </w:tc>
        <w:tc>
          <w:tcPr>
            <w:tcW w:w="340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464B1" w:rsidRPr="0076732A" w:rsidRDefault="00393160" w:rsidP="00F464B1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2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*</w:t>
            </w:r>
            <w:r w:rsidR="00F464B1">
              <w:rPr>
                <w:b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 xml:space="preserve">Çalışma 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Metinleri  - </w:t>
            </w:r>
            <w:r w:rsidR="00D21433">
              <w:rPr>
                <w:b/>
                <w:color w:val="984806"/>
                <w:sz w:val="20"/>
                <w:szCs w:val="20"/>
              </w:rPr>
              <w:t>2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="00C228E5">
              <w:rPr>
                <w:rFonts w:ascii="Hand writing Mutlu" w:hAnsi="Hand writing Mutlu"/>
                <w:b/>
                <w:sz w:val="32"/>
                <w:szCs w:val="32"/>
              </w:rPr>
              <w:t>El at.</w:t>
            </w:r>
          </w:p>
          <w:p w:rsidR="00F464B1" w:rsidRPr="0076732A" w:rsidRDefault="00F464B1" w:rsidP="00F464B1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C228E5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Ela at.</w:t>
            </w:r>
          </w:p>
          <w:p w:rsidR="00726528" w:rsidRPr="00396FE4" w:rsidRDefault="00F464B1" w:rsidP="00C228E5">
            <w:pPr>
              <w:rPr>
                <w:sz w:val="28"/>
                <w:szCs w:val="28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C228E5">
              <w:rPr>
                <w:rFonts w:ascii="Hand writing Mutlu" w:hAnsi="Hand writing Mutlu"/>
                <w:b/>
                <w:sz w:val="32"/>
                <w:szCs w:val="32"/>
              </w:rPr>
              <w:t>Ela al, at.</w:t>
            </w:r>
          </w:p>
        </w:tc>
        <w:tc>
          <w:tcPr>
            <w:tcW w:w="382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464B1" w:rsidRPr="001E1CEA" w:rsidRDefault="00393160" w:rsidP="00F464B1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3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C228E5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.</w:t>
            </w:r>
            <w:r w:rsidR="0076732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*</w:t>
            </w:r>
            <w:r w:rsidR="00F464B1">
              <w:rPr>
                <w:b/>
                <w:sz w:val="28"/>
                <w:szCs w:val="28"/>
              </w:rPr>
              <w:br/>
            </w:r>
            <w:r w:rsidR="00D21433">
              <w:rPr>
                <w:b/>
                <w:color w:val="984806"/>
                <w:sz w:val="20"/>
                <w:szCs w:val="20"/>
              </w:rPr>
              <w:t>Çalışma</w:t>
            </w:r>
            <w:r w:rsidR="00F464B1" w:rsidRPr="00726528">
              <w:rPr>
                <w:b/>
                <w:color w:val="984806"/>
                <w:sz w:val="20"/>
                <w:szCs w:val="20"/>
              </w:rPr>
              <w:t xml:space="preserve"> Metinleri  - </w:t>
            </w:r>
            <w:r w:rsidR="00D21433">
              <w:rPr>
                <w:b/>
                <w:color w:val="984806"/>
                <w:sz w:val="20"/>
                <w:szCs w:val="20"/>
              </w:rPr>
              <w:t>3</w:t>
            </w:r>
            <w:r w:rsidR="00F464B1">
              <w:br/>
            </w:r>
            <w:r w:rsidR="00F464B1"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 xml:space="preserve">1. </w:t>
            </w:r>
            <w:r w:rsidRPr="009C5DBD">
              <w:rPr>
                <w:rFonts w:ascii="Hand writing Mutlu" w:hAnsi="Hand writing Mutlu"/>
                <w:b/>
                <w:sz w:val="32"/>
                <w:szCs w:val="32"/>
              </w:rPr>
              <w:t>Ela       a</w:t>
            </w:r>
            <w:r w:rsidR="00D4120A" w:rsidRPr="009C5DBD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Pr="009C5DBD">
              <w:rPr>
                <w:rFonts w:ascii="Hand writing Mutlu" w:hAnsi="Hand writing Mutlu"/>
                <w:b/>
                <w:sz w:val="32"/>
                <w:szCs w:val="32"/>
              </w:rPr>
              <w:t xml:space="preserve">.  </w:t>
            </w:r>
            <w:r w:rsidRPr="009C5DBD">
              <w:rPr>
                <w:sz w:val="20"/>
                <w:szCs w:val="20"/>
              </w:rPr>
              <w:t>(</w:t>
            </w:r>
            <w:r w:rsidR="00A1517C">
              <w:rPr>
                <w:sz w:val="20"/>
                <w:szCs w:val="20"/>
              </w:rPr>
              <w:t>balık</w:t>
            </w:r>
            <w:r w:rsidRPr="009C5DBD">
              <w:rPr>
                <w:sz w:val="20"/>
                <w:szCs w:val="20"/>
              </w:rPr>
              <w:t>)</w:t>
            </w:r>
          </w:p>
          <w:p w:rsidR="00F464B1" w:rsidRPr="001E1CEA" w:rsidRDefault="00F464B1" w:rsidP="00F464B1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2.</w:t>
            </w:r>
            <w:r w:rsidRPr="0076732A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393160" w:rsidRPr="0076732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Ela       a</w:t>
            </w:r>
            <w:r w:rsidR="00D4120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>t</w:t>
            </w:r>
            <w:r w:rsidR="00393160" w:rsidRPr="0076732A">
              <w:rPr>
                <w:rFonts w:ascii="Hand writing Mutlu" w:hAnsi="Hand writing Mutlu"/>
                <w:b/>
                <w:color w:val="000000"/>
                <w:sz w:val="32"/>
                <w:szCs w:val="32"/>
              </w:rPr>
              <w:t xml:space="preserve">.  </w:t>
            </w:r>
            <w:r w:rsidR="00393160" w:rsidRPr="00393160">
              <w:rPr>
                <w:color w:val="000000"/>
                <w:sz w:val="20"/>
                <w:szCs w:val="20"/>
              </w:rPr>
              <w:t>(</w:t>
            </w:r>
            <w:r w:rsidR="00D4120A">
              <w:rPr>
                <w:color w:val="000000"/>
                <w:sz w:val="20"/>
                <w:szCs w:val="20"/>
              </w:rPr>
              <w:t>top</w:t>
            </w:r>
            <w:r w:rsidR="00393160" w:rsidRPr="00393160">
              <w:rPr>
                <w:color w:val="000000"/>
                <w:sz w:val="20"/>
                <w:szCs w:val="20"/>
              </w:rPr>
              <w:t>)</w:t>
            </w:r>
          </w:p>
          <w:p w:rsidR="00726528" w:rsidRPr="00393160" w:rsidRDefault="00F464B1" w:rsidP="00D4120A">
            <w:pPr>
              <w:rPr>
                <w:sz w:val="20"/>
                <w:szCs w:val="20"/>
              </w:rPr>
            </w:pPr>
            <w:r w:rsidRPr="0076732A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3.</w:t>
            </w:r>
            <w:r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r w:rsidR="00393160" w:rsidRPr="0076732A">
              <w:rPr>
                <w:rFonts w:ascii="Hand writing Mutlu" w:hAnsi="Hand writing Mutlu"/>
                <w:b/>
                <w:sz w:val="32"/>
                <w:szCs w:val="32"/>
              </w:rPr>
              <w:t>Ela       a</w:t>
            </w:r>
            <w:r w:rsidR="00D4120A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="00393160" w:rsidRPr="0076732A">
              <w:rPr>
                <w:rFonts w:ascii="Hand writing Mutlu" w:hAnsi="Hand writing Mutlu"/>
                <w:b/>
                <w:sz w:val="32"/>
                <w:szCs w:val="32"/>
              </w:rPr>
              <w:t>.</w:t>
            </w:r>
            <w:r w:rsidR="00393160">
              <w:rPr>
                <w:rFonts w:ascii="Hand writing Mutlu" w:hAnsi="Hand writing Mutlu"/>
                <w:b/>
                <w:sz w:val="28"/>
                <w:szCs w:val="28"/>
              </w:rPr>
              <w:t xml:space="preserve"> </w:t>
            </w:r>
            <w:r w:rsidR="00393160" w:rsidRPr="00393160">
              <w:rPr>
                <w:sz w:val="20"/>
                <w:szCs w:val="20"/>
              </w:rPr>
              <w:t>(</w:t>
            </w:r>
            <w:r w:rsidR="00D4120A">
              <w:rPr>
                <w:sz w:val="20"/>
                <w:szCs w:val="20"/>
              </w:rPr>
              <w:t>gülen yüz</w:t>
            </w:r>
            <w:r w:rsidR="00393160" w:rsidRPr="00393160">
              <w:rPr>
                <w:sz w:val="20"/>
                <w:szCs w:val="20"/>
              </w:rPr>
              <w:t>)</w:t>
            </w:r>
            <w:r w:rsidR="00393160">
              <w:rPr>
                <w:rFonts w:ascii="Hand writing Mutlu" w:hAnsi="Hand writing Mutlu"/>
                <w:b/>
                <w:sz w:val="28"/>
                <w:szCs w:val="28"/>
              </w:rPr>
              <w:br/>
            </w:r>
            <w:r w:rsidR="00393160">
              <w:rPr>
                <w:sz w:val="20"/>
                <w:szCs w:val="20"/>
              </w:rPr>
              <w:t>Boşluğa parantezdeki nesne çizilecek.</w:t>
            </w:r>
          </w:p>
        </w:tc>
      </w:tr>
    </w:tbl>
    <w:p w:rsidR="003C3820" w:rsidRDefault="0004026E" w:rsidP="004E2551">
      <w:r>
        <w:t>*-*-*</w:t>
      </w:r>
      <w:r w:rsidR="007F1121">
        <w:t xml:space="preserve"> Bilgilendirme: </w:t>
      </w:r>
      <w:r w:rsidR="00775C5C">
        <w:t xml:space="preserve">    </w:t>
      </w:r>
      <w:r w:rsidR="009C5DBD">
        <w:t>Yukarıdaki kutuda bulunan metinleri okutun. Ezberden 1 kez yazdırın.</w:t>
      </w:r>
    </w:p>
    <w:p w:rsidR="0005745D" w:rsidRPr="004710F3" w:rsidRDefault="0050555D" w:rsidP="0005745D">
      <w:pPr>
        <w:jc w:val="center"/>
        <w:rPr>
          <w:color w:val="FF0000"/>
        </w:rPr>
      </w:pPr>
      <w:r w:rsidRPr="004710F3">
        <w:rPr>
          <w:color w:val="FF0000"/>
        </w:rPr>
        <w:t>Çocuklarımıza böyle sesleniyoruz</w:t>
      </w:r>
      <w:r w:rsidR="00AC6274" w:rsidRPr="004710F3">
        <w:rPr>
          <w:color w:val="FF0000"/>
        </w:rPr>
        <w:t>.</w:t>
      </w:r>
    </w:p>
    <w:p w:rsidR="0050555D" w:rsidRDefault="0063315F" w:rsidP="0005745D">
      <w:pPr>
        <w:jc w:val="center"/>
        <w:rPr>
          <w:color w:val="943634"/>
        </w:rPr>
      </w:pPr>
      <w:r w:rsidRPr="00AC5F20">
        <w:rPr>
          <w:color w:val="943634"/>
        </w:rPr>
        <w:pict>
          <v:shape id="_x0000_i1030" type="#_x0000_t136" style="width:498pt;height:43.5pt" fillcolor="#622423" stroked="f">
            <v:shadow color="#868686"/>
            <v:textpath style="font-family:&quot;Comic Sans MS&quot;;font-weight:bold;v-text-spacing:78650f;v-text-kern:t" trim="t" fitpath="t" string="Sen adamsın. Canımsın.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71"/>
      </w:tblGrid>
      <w:tr w:rsidR="006C71EE" w:rsidTr="00C228E5">
        <w:tc>
          <w:tcPr>
            <w:tcW w:w="10771" w:type="dxa"/>
          </w:tcPr>
          <w:p w:rsidR="006C71EE" w:rsidRPr="00C228E5" w:rsidRDefault="006C71EE" w:rsidP="006C71EE">
            <w:pPr>
              <w:rPr>
                <w:rFonts w:ascii="Bookman Old Style" w:hAnsi="Bookman Old Style"/>
                <w:color w:val="7030A0"/>
              </w:rPr>
            </w:pPr>
            <w:r w:rsidRPr="00C228E5">
              <w:rPr>
                <w:rFonts w:ascii="Bookman Old Style" w:hAnsi="Bookman Old Style"/>
                <w:b/>
                <w:color w:val="943634"/>
              </w:rPr>
              <w:t>Ders:</w:t>
            </w:r>
            <w:r w:rsidRPr="00C228E5">
              <w:rPr>
                <w:rFonts w:ascii="Bookman Old Style" w:hAnsi="Bookman Old Style"/>
                <w:b/>
                <w:color w:val="4F6228"/>
              </w:rPr>
              <w:t xml:space="preserve"> </w:t>
            </w:r>
            <w:r w:rsidRPr="00C228E5">
              <w:rPr>
                <w:rFonts w:ascii="Bookman Old Style" w:hAnsi="Bookman Old Style"/>
                <w:color w:val="FF0000"/>
              </w:rPr>
              <w:t xml:space="preserve">Matematik </w:t>
            </w:r>
            <w:r w:rsidRPr="00C228E5">
              <w:rPr>
                <w:rFonts w:ascii="Bookman Old Style" w:hAnsi="Bookman Old Style"/>
                <w:b/>
                <w:color w:val="4F6228"/>
              </w:rPr>
              <w:t xml:space="preserve">     Konu:</w:t>
            </w:r>
            <w:r w:rsidRPr="00C228E5">
              <w:rPr>
                <w:rFonts w:ascii="Bookman Old Style" w:hAnsi="Bookman Old Style"/>
                <w:color w:val="7030A0"/>
              </w:rPr>
              <w:t xml:space="preserve"> Rakamların yazılışları</w:t>
            </w:r>
          </w:p>
          <w:p w:rsidR="006C71EE" w:rsidRPr="00C228E5" w:rsidRDefault="006C71EE" w:rsidP="0005745D">
            <w:pPr>
              <w:rPr>
                <w:color w:val="943634"/>
              </w:rPr>
            </w:pPr>
            <w:r w:rsidRPr="00C228E5">
              <w:rPr>
                <w:b/>
                <w:color w:val="FF0000"/>
                <w:sz w:val="72"/>
                <w:szCs w:val="72"/>
              </w:rPr>
              <w:t>1.</w:t>
            </w:r>
            <w:r w:rsidRPr="00C228E5">
              <w:rPr>
                <w:b/>
                <w:sz w:val="72"/>
                <w:szCs w:val="72"/>
              </w:rPr>
              <w:t xml:space="preserve"> </w:t>
            </w:r>
            <w:r w:rsidR="0005745D">
              <w:rPr>
                <w:rFonts w:ascii="Hand writing Mutlu" w:hAnsi="Hand writing Mutlu"/>
                <w:sz w:val="72"/>
                <w:szCs w:val="72"/>
              </w:rPr>
              <w:t>2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                                     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br/>
            </w:r>
            <w:r w:rsidRPr="00C228E5">
              <w:rPr>
                <w:b/>
                <w:color w:val="984806" w:themeColor="accent6" w:themeShade="80"/>
                <w:sz w:val="72"/>
                <w:szCs w:val="72"/>
              </w:rPr>
              <w:t>2.</w:t>
            </w:r>
            <w:r w:rsidRPr="00C228E5">
              <w:rPr>
                <w:b/>
                <w:sz w:val="72"/>
                <w:szCs w:val="72"/>
              </w:rPr>
              <w:t xml:space="preserve"> </w:t>
            </w:r>
            <w:r w:rsidR="0005745D">
              <w:rPr>
                <w:rFonts w:ascii="Hand writing Mutlu" w:hAnsi="Hand writing Mutlu"/>
                <w:sz w:val="72"/>
                <w:szCs w:val="72"/>
              </w:rPr>
              <w:t>5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                               </w:t>
            </w:r>
            <w:r w:rsidR="00490693" w:rsidRPr="00C228E5">
              <w:rPr>
                <w:rFonts w:ascii="cemilimam02" w:hAnsi="cemilimam02"/>
                <w:b/>
                <w:sz w:val="72"/>
                <w:szCs w:val="72"/>
              </w:rPr>
              <w:t xml:space="preserve">  </w:t>
            </w:r>
            <w:r w:rsidRPr="00C228E5">
              <w:rPr>
                <w:rFonts w:ascii="cemilimam02" w:hAnsi="cemilimam02"/>
                <w:b/>
                <w:sz w:val="72"/>
                <w:szCs w:val="72"/>
              </w:rPr>
              <w:t xml:space="preserve">    </w:t>
            </w:r>
            <w:r w:rsidRPr="00C228E5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</w:tr>
    </w:tbl>
    <w:p w:rsidR="0005745D" w:rsidRPr="004710F3" w:rsidRDefault="0005745D">
      <w:pPr>
        <w:rPr>
          <w:color w:val="5F497A" w:themeColor="accent4" w:themeShade="BF"/>
        </w:rPr>
      </w:pPr>
      <w:r>
        <w:rPr>
          <w:color w:val="943634"/>
        </w:rPr>
        <w:t>*-*-*</w:t>
      </w:r>
      <w:r w:rsidR="004710F3">
        <w:rPr>
          <w:color w:val="943634"/>
        </w:rPr>
        <w:t xml:space="preserve"> </w:t>
      </w:r>
      <w:r w:rsidR="00A1517C">
        <w:rPr>
          <w:color w:val="5F497A" w:themeColor="accent4" w:themeShade="BF"/>
        </w:rPr>
        <w:t>Matematik Ödevi</w:t>
      </w:r>
      <w:r w:rsidR="004710F3" w:rsidRPr="004710F3">
        <w:rPr>
          <w:color w:val="5F497A" w:themeColor="accent4" w:themeShade="BF"/>
        </w:rPr>
        <w:t>:</w:t>
      </w:r>
      <w:r w:rsidR="00A1517C">
        <w:rPr>
          <w:color w:val="5F497A" w:themeColor="accent4" w:themeShade="BF"/>
        </w:rPr>
        <w:t xml:space="preserve">       </w:t>
      </w:r>
      <w:r w:rsidR="004710F3" w:rsidRPr="00A1517C">
        <w:rPr>
          <w:b/>
          <w:color w:val="5F497A" w:themeColor="accent4" w:themeShade="BF"/>
        </w:rPr>
        <w:t xml:space="preserve"> 3 sıra 3,     3 sıra 4,     3 sıra 5,    3 sıra 6,       3 sıra 7,     3 sıra 8     </w:t>
      </w:r>
      <w:r w:rsidR="004710F3" w:rsidRPr="00A1517C">
        <w:rPr>
          <w:color w:val="5F497A" w:themeColor="accent4" w:themeShade="BF"/>
        </w:rPr>
        <w:t xml:space="preserve">    </w:t>
      </w:r>
      <w:r w:rsidR="00A1517C" w:rsidRPr="00A1517C">
        <w:rPr>
          <w:color w:val="5F497A" w:themeColor="accent4" w:themeShade="BF"/>
        </w:rPr>
        <w:t xml:space="preserve">        </w:t>
      </w:r>
      <w:r w:rsidR="004710F3" w:rsidRPr="004710F3">
        <w:rPr>
          <w:color w:val="5F497A" w:themeColor="accent4" w:themeShade="BF"/>
        </w:rPr>
        <w:t>yazdıralım.</w:t>
      </w:r>
    </w:p>
    <w:p w:rsidR="00490693" w:rsidRDefault="00490693">
      <w:pPr>
        <w:rPr>
          <w:rFonts w:asciiTheme="minorHAnsi" w:hAnsiTheme="minorHAnsi"/>
          <w:color w:val="FF0000"/>
          <w:sz w:val="20"/>
          <w:szCs w:val="20"/>
        </w:rPr>
      </w:pPr>
      <w:r>
        <w:rPr>
          <w:color w:val="943634"/>
        </w:rPr>
        <w:t>Bir sonraki öğrenilecek sesimiz :</w:t>
      </w:r>
      <w:r w:rsidRPr="00490693">
        <w:rPr>
          <w:rFonts w:ascii="Hand writing Mutlu" w:hAnsi="Hand writing Mutlu"/>
          <w:color w:val="943634"/>
          <w:sz w:val="32"/>
          <w:szCs w:val="32"/>
        </w:rPr>
        <w:t xml:space="preserve"> İ</w:t>
      </w:r>
      <w:r w:rsidR="007E3DB6">
        <w:rPr>
          <w:rFonts w:ascii="Hand writing Mutlu" w:hAnsi="Hand writing Mutlu"/>
          <w:color w:val="943634"/>
          <w:sz w:val="32"/>
          <w:szCs w:val="32"/>
        </w:rPr>
        <w:t xml:space="preserve"> i</w:t>
      </w:r>
      <w:r>
        <w:rPr>
          <w:rFonts w:ascii="Hand writing Mutlu" w:hAnsi="Hand writing Mutlu"/>
          <w:color w:val="943634"/>
          <w:sz w:val="32"/>
          <w:szCs w:val="32"/>
        </w:rPr>
        <w:t xml:space="preserve">  </w:t>
      </w:r>
      <w:r w:rsidRPr="00490693">
        <w:rPr>
          <w:rFonts w:asciiTheme="minorHAnsi" w:hAnsiTheme="minorHAnsi"/>
          <w:color w:val="943634"/>
          <w:sz w:val="32"/>
          <w:szCs w:val="32"/>
        </w:rPr>
        <w:t xml:space="preserve"> </w:t>
      </w:r>
      <w:r w:rsidRPr="00490693">
        <w:rPr>
          <w:rFonts w:asciiTheme="minorHAnsi" w:hAnsiTheme="minorHAnsi"/>
          <w:color w:val="FF0000"/>
          <w:sz w:val="20"/>
          <w:szCs w:val="20"/>
        </w:rPr>
        <w:t>Bu sesin okuması ve yazması kolay olduğundan ön çalışması verilmeyecektir.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0"/>
        <w:gridCol w:w="3590"/>
        <w:gridCol w:w="3591"/>
      </w:tblGrid>
      <w:tr w:rsidR="004710F3" w:rsidRPr="004710F3" w:rsidTr="004710F3">
        <w:tc>
          <w:tcPr>
            <w:tcW w:w="3590" w:type="dxa"/>
          </w:tcPr>
          <w:p w:rsidR="0005745D" w:rsidRPr="004710F3" w:rsidRDefault="0005745D">
            <w:pPr>
              <w:rPr>
                <w:color w:val="943634"/>
              </w:rPr>
            </w:pPr>
            <w:r w:rsidRPr="004710F3">
              <w:rPr>
                <w:color w:val="943634"/>
              </w:rPr>
              <w:t>Serbest Boyama-1</w:t>
            </w:r>
          </w:p>
          <w:p w:rsidR="0005745D" w:rsidRPr="004710F3" w:rsidRDefault="0063315F" w:rsidP="004710F3">
            <w:pPr>
              <w:jc w:val="center"/>
              <w:rPr>
                <w:color w:val="943634"/>
              </w:rPr>
            </w:pPr>
            <w:r>
              <w:rPr>
                <w:noProof/>
                <w:color w:val="943634"/>
                <w:lang w:eastAsia="tr-TR"/>
              </w:rPr>
              <w:drawing>
                <wp:inline distT="0" distB="0" distL="0" distR="0">
                  <wp:extent cx="2009775" cy="2133600"/>
                  <wp:effectExtent l="19050" t="0" r="9525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745D" w:rsidRPr="004710F3">
              <w:rPr>
                <w:color w:val="943634"/>
              </w:rPr>
              <w:br/>
            </w:r>
            <w:r w:rsidR="0005745D" w:rsidRPr="004710F3">
              <w:rPr>
                <w:color w:val="FF0000"/>
              </w:rPr>
              <w:t>Çiçek gibi olacağız.</w:t>
            </w:r>
          </w:p>
        </w:tc>
        <w:tc>
          <w:tcPr>
            <w:tcW w:w="3590" w:type="dxa"/>
          </w:tcPr>
          <w:p w:rsidR="0005745D" w:rsidRPr="004710F3" w:rsidRDefault="0005745D" w:rsidP="0005745D">
            <w:pPr>
              <w:rPr>
                <w:color w:val="943634"/>
              </w:rPr>
            </w:pPr>
            <w:r w:rsidRPr="004710F3">
              <w:rPr>
                <w:color w:val="943634"/>
              </w:rPr>
              <w:t>Serbest Boyama-2</w:t>
            </w:r>
          </w:p>
          <w:p w:rsidR="0005745D" w:rsidRPr="004710F3" w:rsidRDefault="0063315F" w:rsidP="004710F3">
            <w:pPr>
              <w:jc w:val="center"/>
              <w:rPr>
                <w:color w:val="943634"/>
              </w:rPr>
            </w:pPr>
            <w:r>
              <w:rPr>
                <w:noProof/>
                <w:color w:val="943634"/>
                <w:lang w:eastAsia="tr-TR"/>
              </w:rPr>
              <w:drawing>
                <wp:inline distT="0" distB="0" distL="0" distR="0">
                  <wp:extent cx="1781175" cy="2143125"/>
                  <wp:effectExtent l="1905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745D" w:rsidRPr="004710F3">
              <w:rPr>
                <w:color w:val="943634"/>
              </w:rPr>
              <w:br/>
            </w:r>
            <w:r w:rsidR="0005745D" w:rsidRPr="004710F3">
              <w:rPr>
                <w:color w:val="FF0000"/>
              </w:rPr>
              <w:t>Böcekler</w:t>
            </w:r>
            <w:r w:rsidR="00A1517C">
              <w:rPr>
                <w:color w:val="FF0000"/>
              </w:rPr>
              <w:t>.</w:t>
            </w:r>
          </w:p>
        </w:tc>
        <w:tc>
          <w:tcPr>
            <w:tcW w:w="3591" w:type="dxa"/>
          </w:tcPr>
          <w:p w:rsidR="0005745D" w:rsidRPr="004710F3" w:rsidRDefault="0005745D" w:rsidP="0005745D">
            <w:pPr>
              <w:rPr>
                <w:color w:val="943634"/>
              </w:rPr>
            </w:pPr>
            <w:r w:rsidRPr="004710F3">
              <w:rPr>
                <w:color w:val="943634"/>
              </w:rPr>
              <w:t>Serbest Boyama-3</w:t>
            </w:r>
          </w:p>
          <w:p w:rsidR="0005745D" w:rsidRPr="004710F3" w:rsidRDefault="0063315F" w:rsidP="004710F3">
            <w:pPr>
              <w:jc w:val="center"/>
              <w:rPr>
                <w:color w:val="943634"/>
              </w:rPr>
            </w:pPr>
            <w:r>
              <w:rPr>
                <w:noProof/>
                <w:color w:val="943634"/>
                <w:lang w:eastAsia="tr-TR"/>
              </w:rPr>
              <w:drawing>
                <wp:inline distT="0" distB="0" distL="0" distR="0">
                  <wp:extent cx="1619250" cy="2076450"/>
                  <wp:effectExtent l="1905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745D" w:rsidRPr="004710F3">
              <w:rPr>
                <w:color w:val="943634"/>
              </w:rPr>
              <w:br/>
            </w:r>
            <w:r w:rsidR="0005745D" w:rsidRPr="004710F3">
              <w:rPr>
                <w:color w:val="FF0000"/>
              </w:rPr>
              <w:t>Ağaç dikelim, çevreyi güzelleştirelim.</w:t>
            </w:r>
          </w:p>
        </w:tc>
      </w:tr>
    </w:tbl>
    <w:p w:rsidR="0005745D" w:rsidRDefault="0063315F">
      <w:pPr>
        <w:rPr>
          <w:color w:val="943634"/>
        </w:rPr>
      </w:pPr>
      <w:hyperlink r:id="rId9" w:history="1">
        <w:r w:rsidRPr="001B235E">
          <w:rPr>
            <w:rStyle w:val="Kpr"/>
          </w:rPr>
          <w:t>www.sorubak.com</w:t>
        </w:r>
      </w:hyperlink>
      <w:r>
        <w:rPr>
          <w:color w:val="943634"/>
        </w:rPr>
        <w:t xml:space="preserve"> </w:t>
      </w:r>
    </w:p>
    <w:sectPr w:rsidR="0005745D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milimam02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64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1">
    <w:pict>
      <v:shape id="_x0000_i1065" type="#_x0000_t136" style="width:24pt;height:51pt" o:bullet="t">
        <v:shadow color="#868686"/>
        <v:textpath style="font-family:&quot;Arial Black&quot;;v-text-kern:t" trim="t" fitpath="t" string="1"/>
      </v:shape>
    </w:pict>
  </w:numPicBullet>
  <w:numPicBullet w:numPicBulletId="2">
    <w:pict>
      <v:shape id="_x0000_i1066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3">
    <w:pict>
      <v:shape id="_x0000_i1067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4">
    <w:pict>
      <v:shape id="_x0000_i1068" type="#_x0000_t136" style="width:11.25pt;height:26.25pt" o:bullet="t" strokecolor="blue">
        <v:fill r:id="rId1" o:title=""/>
        <v:shadow color="#868686"/>
        <v:textpath style="font-family:&quot;Chaparral Pro&quot;;font-size:18pt;font-weight:bold;v-text-kern:t" trim="t" fitpath="t" string="5"/>
      </v:shape>
    </w:pict>
  </w:numPicBullet>
  <w:numPicBullet w:numPicBulletId="5">
    <w:pict>
      <v:shape id="_x0000_i1069" type="#_x0000_t136" style="width:11.25pt;height:26.25pt" o:bullet="t" strokecolor="#7030a0">
        <v:fill r:id="rId1" o:title=""/>
        <v:shadow color="#868686"/>
        <v:textpath style="font-family:&quot;Comic Sans MS&quot;;font-size:18pt;font-weight:bold;v-text-kern:t" trim="t" fitpath="t" string="6"/>
      </v:shape>
    </w:pict>
  </w:numPicBullet>
  <w:numPicBullet w:numPicBulletId="6">
    <w:pict>
      <v:shape id="_x0000_i1070" type="#_x0000_t136" style="width:24pt;height:51pt" o:bullet="t" strokecolor="#0070c0">
        <v:shadow color="#868686"/>
        <v:textpath style="font-family:&quot;Arial Black&quot;;v-text-kern:t" trim="t" fitpath="t" string="7"/>
      </v:shape>
    </w:pict>
  </w:numPicBullet>
  <w:numPicBullet w:numPicBulletId="7">
    <w:pict>
      <v:shape id="_x0000_i1071" type="#_x0000_t136" style="width:11.25pt;height:26.25pt" o:bullet="t" strokecolor="#00b0f0">
        <v:fill r:id="rId1" o:title=""/>
        <v:shadow color="#868686"/>
        <v:textpath style="font-family:&quot;Comic Sans MS&quot;;font-size:18pt;font-weight:bold;v-text-kern:t" trim="t" fitpath="t" string="9"/>
      </v:shape>
    </w:pict>
  </w:numPicBullet>
  <w:numPicBullet w:numPicBulletId="8">
    <w:pict>
      <v:shape id="_x0000_i1072" type="#_x0000_t136" style="width:11.25pt;height:26.25pt" o:bullet="t" strokecolor="red">
        <v:fill r:id="rId1" o:title=""/>
        <v:shadow color="#868686"/>
        <v:textpath style="font-family:&quot;Comic Sans MS&quot;;font-size:18pt;font-weight:bold;v-text-kern:t" trim="t" fitpath="t" string="10"/>
      </v:shape>
    </w:pict>
  </w:numPicBullet>
  <w:numPicBullet w:numPicBulletId="9">
    <w:pict>
      <v:shape id="_x0000_i1073" type="#_x0000_t136" style="width:36pt;height:44.25pt" o:bullet="t" strokecolor="#00b0f0">
        <v:shadow color="#868686"/>
        <v:textpath style="font-family:&quot;Verdana&quot;;v-text-kern:t" trim="t" fitpath="t" string="1."/>
      </v:shape>
    </w:pict>
  </w:numPicBullet>
  <w:numPicBullet w:numPicBulletId="10">
    <w:pict>
      <v:shape id="_x0000_i1074" type="#_x0000_t136" style="width:11.25pt;height:26.25pt" o:bullet="t" strokecolor="red">
        <v:fill r:id="rId1" o:title=""/>
        <v:shadow color="#868686"/>
        <v:textpath style="font-family:&quot;Arial&quot;;font-size:28pt;font-weight:bold;v-text-kern:t" trim="t" fitpath="t" string="9"/>
      </v:shape>
    </w:pict>
  </w:numPicBullet>
  <w:numPicBullet w:numPicBulletId="11">
    <w:pict>
      <v:shape id="_x0000_i107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12">
    <w:pict>
      <v:shape id="_x0000_i1076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3">
    <w:pict>
      <v:shape id="_x0000_i1077" type="#_x0000_t136" style="width:36pt;height:44.25pt" o:bullet="t" strokecolor="#943634">
        <v:shadow color="#868686"/>
        <v:textpath style="font-family:&quot;Verdana&quot;;font-size:28pt;font-weight:bold;v-text-kern:t" trim="t" fitpath="t" string="2."/>
      </v:shape>
    </w:pict>
  </w:numPicBullet>
  <w:numPicBullet w:numPicBulletId="14">
    <w:pict>
      <v:shape id="_x0000_i1078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5">
    <w:pict>
      <v:shape id="_x0000_i1079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6">
    <w:pict>
      <v:shape id="_x0000_i1080" type="#_x0000_t136" style="width:24pt;height:51pt" o:bullet="t" strokecolor="#7030a0">
        <v:shadow color="#868686"/>
        <v:textpath style="font-family:&quot;Arial Black&quot;;font-weight:bold;v-text-kern:t" trim="t" fitpath="t" string="13"/>
      </v:shape>
    </w:pict>
  </w:numPicBullet>
  <w:numPicBullet w:numPicBulletId="17">
    <w:pict>
      <v:shape id="_x0000_i108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8">
    <w:pict>
      <v:shape id="_x0000_i108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19">
    <w:pict>
      <v:shape id="_x0000_i1083" type="#_x0000_t136" style="width:24pt;height:51pt" o:bullet="t" strokecolor="blue">
        <v:shadow color="#868686"/>
        <v:textpath style="font-family:&quot;Arial Black&quot;;v-text-kern:t" trim="t" fitpath="t" string="6"/>
      </v:shape>
    </w:pict>
  </w:numPicBullet>
  <w:numPicBullet w:numPicBulletId="20">
    <w:pict>
      <v:shape id="_x0000_i1084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1">
    <w:pict>
      <v:shape id="_x0000_i1085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2">
    <w:pict>
      <v:shape id="_x0000_i1086" type="#_x0000_t136" style="width:11.25pt;height:26.25pt" o:bullet="t" strokecolor="blue">
        <v:fill r:id="rId1" o:title=""/>
        <v:shadow color="#868686"/>
        <v:textpath style="font-family:&quot;Comic Sans MS&quot;;font-size:18pt;font-weight:bold;v-text-kern:t" trim="t" fitpath="t" string="1"/>
      </v:shape>
    </w:pict>
  </w:numPicBullet>
  <w:numPicBullet w:numPicBulletId="23">
    <w:pict>
      <v:shape id="_x0000_i1087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4">
    <w:pict>
      <v:shape id="_x0000_i1088" type="#_x0000_t136" style="width:36pt;height:44.25pt" o:bullet="t" strokecolor="#7030a0">
        <v:shadow color="#868686"/>
        <v:textpath style="font-family:&quot;Verdana&quot;;font-size:28pt;font-weight:bold;v-text-kern:t" trim="t" fitpath="t" string="3."/>
      </v:shape>
    </w:pict>
  </w:numPicBullet>
  <w:numPicBullet w:numPicBulletId="25">
    <w:pict>
      <v:shape id="_x0000_i1089" type="#_x0000_t136" style="width:24pt;height:51pt" o:bullet="t" strokecolor="blue">
        <v:shadow color="#868686"/>
        <v:textpath style="font-family:&quot;Arial Black&quot;;font-weight:bold;v-text-kern:t" trim="t" fitpath="t" string="2"/>
      </v:shape>
    </w:pict>
  </w:numPicBullet>
  <w:numPicBullet w:numPicBulletId="26">
    <w:pict>
      <v:shape id="_x0000_i1090" type="#_x0000_t136" style="width:24pt;height:51pt" o:bullet="t" strokecolor="red">
        <v:shadow color="#868686"/>
        <v:textpath style="font-family:&quot;Arial Black&quot;;font-weight:bold;v-text-kern:t" trim="t" fitpath="t" string="3"/>
      </v:shape>
    </w:pict>
  </w:numPicBullet>
  <w:numPicBullet w:numPicBulletId="27">
    <w:pict>
      <v:shape id="_x0000_i1091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8">
    <w:pict>
      <v:shape id="_x0000_i1092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29">
    <w:pict>
      <v:shape id="_x0000_i1093" type="#_x0000_t136" style="width:36pt;height:44.25pt" o:bullet="t" strokecolor="#00b0f0">
        <v:shadow color="#868686"/>
        <v:textpath style="font-family:&quot;Verdana&quot;;font-size:28pt;font-weight:bold;v-text-kern:t" trim="t" fitpath="t" string="1."/>
      </v:shape>
    </w:pict>
  </w:numPicBullet>
  <w:numPicBullet w:numPicBulletId="30">
    <w:pict>
      <v:shape id="_x0000_i1094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1">
    <w:pict>
      <v:shape id="_x0000_i1095" type="#_x0000_t136" style="width:24pt;height:51pt" o:bullet="t" fillcolor="#7030a0" stroked="f" strokecolor="#943634">
        <v:shadow color="#868686"/>
        <v:textpath style="font-family:&quot;Arial&quot;;font-weight:bold;v-text-kern:t" trim="t" fitpath="t" string="7"/>
      </v:shape>
    </w:pict>
  </w:numPicBullet>
  <w:numPicBullet w:numPicBulletId="32">
    <w:pict>
      <v:shape id="_x0000_i1096" type="#_x0000_t136" style="width:24pt;height:51pt" o:bullet="t" fillcolor="#c0504d" stroked="f" strokecolor="blue">
        <v:shadow color="#868686"/>
        <v:textpath style="font-family:&quot;Arial Black&quot;;font-weight:bold;v-text-kern:t" trim="t" fitpath="t" string="5"/>
      </v:shape>
    </w:pict>
  </w:numPicBullet>
  <w:numPicBullet w:numPicBulletId="33">
    <w:pict>
      <v:shape id="_x0000_i1097" type="#_x0000_t136" style="width:24pt;height:51pt" o:bullet="t" strokecolor="#7030a0">
        <v:shadow color="#868686"/>
        <v:textpath style="font-family:&quot;Arial Black&quot;;font-weight:bold;v-text-kern:t" trim="t" fitpath="t" string="6"/>
      </v:shape>
    </w:pict>
  </w:numPicBullet>
  <w:numPicBullet w:numPicBulletId="34">
    <w:pict>
      <v:shape id="_x0000_i1098" type="#_x0000_t136" style="width:24pt;height:51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5">
    <w:pict>
      <v:shape id="_x0000_i1099" type="#_x0000_t136" style="width:14.25pt;height:31.5pt" o:bullet="t" fillcolor="#7030a0" stroked="f" strokecolor="red">
        <v:shadow color="#868686"/>
        <v:textpath style="font-family:&quot;Arial Black&quot;;font-weight:bold;v-text-kern:t" trim="t" fitpath="t" string="1"/>
      </v:shape>
    </w:pict>
  </w:numPicBullet>
  <w:numPicBullet w:numPicBulletId="36">
    <w:pict>
      <v:shape id="_x0000_i1100" type="#_x0000_t136" style="width:18.75pt;height:31.5pt" o:bullet="t" strokecolor="red">
        <v:shadow color="#868686"/>
        <v:textpath style="font-family:&quot;Arial Black&quot;;font-weight:bold;v-text-kern:t" trim="t" fitpath="t" string="4"/>
      </v:shape>
    </w:pict>
  </w:numPicBullet>
  <w:numPicBullet w:numPicBulletId="37">
    <w:pict>
      <v:shape id="_x0000_i1101" type="#_x0000_t136" style="width:24.75pt;height:31.5pt" o:bullet="t" fillcolor="#7030a0" stroked="f" strokecolor="#943634">
        <v:shadow color="#868686"/>
        <v:textpath style="font-family:&quot;Arial&quot;;font-weight:bold;v-text-kern:t" trim="t" fitpath="t" string="11"/>
      </v:shape>
    </w:pict>
  </w:numPicBullet>
  <w:abstractNum w:abstractNumId="0">
    <w:nsid w:val="03F034A7"/>
    <w:multiLevelType w:val="hybridMultilevel"/>
    <w:tmpl w:val="10608A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333AA"/>
    <w:multiLevelType w:val="hybridMultilevel"/>
    <w:tmpl w:val="374499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44EA3"/>
    <w:multiLevelType w:val="hybridMultilevel"/>
    <w:tmpl w:val="619AB700"/>
    <w:lvl w:ilvl="0" w:tplc="D89C741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F0B3996"/>
    <w:multiLevelType w:val="hybridMultilevel"/>
    <w:tmpl w:val="D3F636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021A5"/>
    <w:multiLevelType w:val="hybridMultilevel"/>
    <w:tmpl w:val="02C8E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41C6"/>
    <w:multiLevelType w:val="hybridMultilevel"/>
    <w:tmpl w:val="1E341E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9231ED"/>
    <w:multiLevelType w:val="hybridMultilevel"/>
    <w:tmpl w:val="FC5E594E"/>
    <w:lvl w:ilvl="0" w:tplc="12DCE50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D74EA"/>
    <w:multiLevelType w:val="hybridMultilevel"/>
    <w:tmpl w:val="2F2C2BAE"/>
    <w:lvl w:ilvl="0" w:tplc="FA52E3FC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4A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AE3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243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B6B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04F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2231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44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3AC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E1585B"/>
    <w:rsid w:val="000004C7"/>
    <w:rsid w:val="00007C1D"/>
    <w:rsid w:val="00010201"/>
    <w:rsid w:val="0001411C"/>
    <w:rsid w:val="00033010"/>
    <w:rsid w:val="0004026E"/>
    <w:rsid w:val="0005265A"/>
    <w:rsid w:val="0005745D"/>
    <w:rsid w:val="00077C52"/>
    <w:rsid w:val="000867FC"/>
    <w:rsid w:val="00091313"/>
    <w:rsid w:val="000A3E8F"/>
    <w:rsid w:val="000B177C"/>
    <w:rsid w:val="000B39CB"/>
    <w:rsid w:val="000B4DDF"/>
    <w:rsid w:val="000B6618"/>
    <w:rsid w:val="000C72A0"/>
    <w:rsid w:val="000D7342"/>
    <w:rsid w:val="000E32FB"/>
    <w:rsid w:val="00117FB5"/>
    <w:rsid w:val="001372B6"/>
    <w:rsid w:val="00137F1C"/>
    <w:rsid w:val="001477A3"/>
    <w:rsid w:val="001908BA"/>
    <w:rsid w:val="001924FA"/>
    <w:rsid w:val="001A40BE"/>
    <w:rsid w:val="001C1288"/>
    <w:rsid w:val="001C343F"/>
    <w:rsid w:val="001C5FAF"/>
    <w:rsid w:val="001D4F56"/>
    <w:rsid w:val="001E1CEA"/>
    <w:rsid w:val="001E5BA7"/>
    <w:rsid w:val="001E6204"/>
    <w:rsid w:val="001F095E"/>
    <w:rsid w:val="00202DF0"/>
    <w:rsid w:val="00226E89"/>
    <w:rsid w:val="00230C26"/>
    <w:rsid w:val="00232EC3"/>
    <w:rsid w:val="00236F5C"/>
    <w:rsid w:val="00237164"/>
    <w:rsid w:val="002455A0"/>
    <w:rsid w:val="0024760E"/>
    <w:rsid w:val="00250834"/>
    <w:rsid w:val="00265CB9"/>
    <w:rsid w:val="00266539"/>
    <w:rsid w:val="00271387"/>
    <w:rsid w:val="00273F55"/>
    <w:rsid w:val="002819D7"/>
    <w:rsid w:val="00282F1B"/>
    <w:rsid w:val="00291447"/>
    <w:rsid w:val="002A2F60"/>
    <w:rsid w:val="002C7D24"/>
    <w:rsid w:val="002D0112"/>
    <w:rsid w:val="002D266C"/>
    <w:rsid w:val="002E6E2F"/>
    <w:rsid w:val="00301DA1"/>
    <w:rsid w:val="0031367C"/>
    <w:rsid w:val="00320CAE"/>
    <w:rsid w:val="00324A3C"/>
    <w:rsid w:val="00353014"/>
    <w:rsid w:val="00353ED1"/>
    <w:rsid w:val="00362698"/>
    <w:rsid w:val="00363394"/>
    <w:rsid w:val="003721FE"/>
    <w:rsid w:val="00380924"/>
    <w:rsid w:val="003850E3"/>
    <w:rsid w:val="00393160"/>
    <w:rsid w:val="00396FE4"/>
    <w:rsid w:val="003A0A1C"/>
    <w:rsid w:val="003A2541"/>
    <w:rsid w:val="003A65C2"/>
    <w:rsid w:val="003A735D"/>
    <w:rsid w:val="003B4972"/>
    <w:rsid w:val="003B5702"/>
    <w:rsid w:val="003C0AFC"/>
    <w:rsid w:val="003C3820"/>
    <w:rsid w:val="003C5409"/>
    <w:rsid w:val="003C5694"/>
    <w:rsid w:val="003C72EF"/>
    <w:rsid w:val="003E690C"/>
    <w:rsid w:val="00402220"/>
    <w:rsid w:val="00410B5B"/>
    <w:rsid w:val="00415B21"/>
    <w:rsid w:val="00417D6A"/>
    <w:rsid w:val="00424854"/>
    <w:rsid w:val="00424CBF"/>
    <w:rsid w:val="00427010"/>
    <w:rsid w:val="004347CD"/>
    <w:rsid w:val="004419D4"/>
    <w:rsid w:val="00452A46"/>
    <w:rsid w:val="00460ABF"/>
    <w:rsid w:val="004631CA"/>
    <w:rsid w:val="00466AD1"/>
    <w:rsid w:val="004710F3"/>
    <w:rsid w:val="00490693"/>
    <w:rsid w:val="004A490A"/>
    <w:rsid w:val="004A6E7B"/>
    <w:rsid w:val="004B55C1"/>
    <w:rsid w:val="004D50A6"/>
    <w:rsid w:val="004D5429"/>
    <w:rsid w:val="004E2551"/>
    <w:rsid w:val="004E74CF"/>
    <w:rsid w:val="00502236"/>
    <w:rsid w:val="00503FA7"/>
    <w:rsid w:val="0050555D"/>
    <w:rsid w:val="00510B98"/>
    <w:rsid w:val="005148EB"/>
    <w:rsid w:val="00523041"/>
    <w:rsid w:val="005517C1"/>
    <w:rsid w:val="005618A5"/>
    <w:rsid w:val="00561C99"/>
    <w:rsid w:val="00571ACE"/>
    <w:rsid w:val="00577F3A"/>
    <w:rsid w:val="00592591"/>
    <w:rsid w:val="005A2C2B"/>
    <w:rsid w:val="005B1D69"/>
    <w:rsid w:val="005B2B27"/>
    <w:rsid w:val="005C25ED"/>
    <w:rsid w:val="005C61B6"/>
    <w:rsid w:val="006008FA"/>
    <w:rsid w:val="0061129F"/>
    <w:rsid w:val="00623211"/>
    <w:rsid w:val="006255F2"/>
    <w:rsid w:val="00625C97"/>
    <w:rsid w:val="00630469"/>
    <w:rsid w:val="0063132F"/>
    <w:rsid w:val="00631737"/>
    <w:rsid w:val="0063315F"/>
    <w:rsid w:val="006567F0"/>
    <w:rsid w:val="00681886"/>
    <w:rsid w:val="006A0E8B"/>
    <w:rsid w:val="006B20D6"/>
    <w:rsid w:val="006C5987"/>
    <w:rsid w:val="006C71EE"/>
    <w:rsid w:val="006D7378"/>
    <w:rsid w:val="006E7462"/>
    <w:rsid w:val="006F24EE"/>
    <w:rsid w:val="007031FC"/>
    <w:rsid w:val="00710539"/>
    <w:rsid w:val="00710C04"/>
    <w:rsid w:val="00726528"/>
    <w:rsid w:val="00742A71"/>
    <w:rsid w:val="00742E26"/>
    <w:rsid w:val="007443E7"/>
    <w:rsid w:val="007513E9"/>
    <w:rsid w:val="007517C9"/>
    <w:rsid w:val="00755B94"/>
    <w:rsid w:val="00760D86"/>
    <w:rsid w:val="00763F3C"/>
    <w:rsid w:val="00764801"/>
    <w:rsid w:val="007648A3"/>
    <w:rsid w:val="00765FA1"/>
    <w:rsid w:val="0076732A"/>
    <w:rsid w:val="00770070"/>
    <w:rsid w:val="00775C5C"/>
    <w:rsid w:val="00797ECF"/>
    <w:rsid w:val="007A5176"/>
    <w:rsid w:val="007C4E91"/>
    <w:rsid w:val="007D5790"/>
    <w:rsid w:val="007E3DB6"/>
    <w:rsid w:val="007F1121"/>
    <w:rsid w:val="008077DE"/>
    <w:rsid w:val="00811CBD"/>
    <w:rsid w:val="00812C49"/>
    <w:rsid w:val="008203F8"/>
    <w:rsid w:val="00820703"/>
    <w:rsid w:val="00821220"/>
    <w:rsid w:val="00825049"/>
    <w:rsid w:val="00825A1C"/>
    <w:rsid w:val="00835420"/>
    <w:rsid w:val="0084014F"/>
    <w:rsid w:val="00840232"/>
    <w:rsid w:val="00852893"/>
    <w:rsid w:val="00853925"/>
    <w:rsid w:val="0086385C"/>
    <w:rsid w:val="00863D21"/>
    <w:rsid w:val="00870572"/>
    <w:rsid w:val="00871BE9"/>
    <w:rsid w:val="008852D6"/>
    <w:rsid w:val="0088572C"/>
    <w:rsid w:val="008952D2"/>
    <w:rsid w:val="008A3DEA"/>
    <w:rsid w:val="008B1186"/>
    <w:rsid w:val="008B62CF"/>
    <w:rsid w:val="008D0A06"/>
    <w:rsid w:val="008F05CE"/>
    <w:rsid w:val="008F1CDA"/>
    <w:rsid w:val="0091255B"/>
    <w:rsid w:val="0092733A"/>
    <w:rsid w:val="0094168C"/>
    <w:rsid w:val="0099335F"/>
    <w:rsid w:val="009B3196"/>
    <w:rsid w:val="009B7F05"/>
    <w:rsid w:val="009C5DBD"/>
    <w:rsid w:val="009D0924"/>
    <w:rsid w:val="009D201F"/>
    <w:rsid w:val="009D35DE"/>
    <w:rsid w:val="009D6CB4"/>
    <w:rsid w:val="00A03645"/>
    <w:rsid w:val="00A1517C"/>
    <w:rsid w:val="00A2227F"/>
    <w:rsid w:val="00A41DD4"/>
    <w:rsid w:val="00A62434"/>
    <w:rsid w:val="00A64404"/>
    <w:rsid w:val="00A77F00"/>
    <w:rsid w:val="00A8349D"/>
    <w:rsid w:val="00A864F8"/>
    <w:rsid w:val="00A904D9"/>
    <w:rsid w:val="00AA79D3"/>
    <w:rsid w:val="00AB2142"/>
    <w:rsid w:val="00AB2322"/>
    <w:rsid w:val="00AC5F20"/>
    <w:rsid w:val="00AC6274"/>
    <w:rsid w:val="00AC6833"/>
    <w:rsid w:val="00AC7E59"/>
    <w:rsid w:val="00AD4E39"/>
    <w:rsid w:val="00AE15CC"/>
    <w:rsid w:val="00AE4F23"/>
    <w:rsid w:val="00AF4CDE"/>
    <w:rsid w:val="00B11673"/>
    <w:rsid w:val="00B12616"/>
    <w:rsid w:val="00B1431D"/>
    <w:rsid w:val="00B14B79"/>
    <w:rsid w:val="00B17B1C"/>
    <w:rsid w:val="00B31E5F"/>
    <w:rsid w:val="00B4459F"/>
    <w:rsid w:val="00B56C8B"/>
    <w:rsid w:val="00B701B3"/>
    <w:rsid w:val="00B71ED6"/>
    <w:rsid w:val="00B76A7C"/>
    <w:rsid w:val="00B94CBC"/>
    <w:rsid w:val="00B950A5"/>
    <w:rsid w:val="00BB0B36"/>
    <w:rsid w:val="00BB7D8C"/>
    <w:rsid w:val="00BD3A4E"/>
    <w:rsid w:val="00BE14C1"/>
    <w:rsid w:val="00BE5543"/>
    <w:rsid w:val="00BF1E16"/>
    <w:rsid w:val="00BF6CCE"/>
    <w:rsid w:val="00BF6EDC"/>
    <w:rsid w:val="00C00CE8"/>
    <w:rsid w:val="00C0137A"/>
    <w:rsid w:val="00C16716"/>
    <w:rsid w:val="00C228E5"/>
    <w:rsid w:val="00C261B9"/>
    <w:rsid w:val="00C33F7C"/>
    <w:rsid w:val="00C439F1"/>
    <w:rsid w:val="00C520B9"/>
    <w:rsid w:val="00C55062"/>
    <w:rsid w:val="00C6526C"/>
    <w:rsid w:val="00C6788A"/>
    <w:rsid w:val="00C80F9B"/>
    <w:rsid w:val="00C817BE"/>
    <w:rsid w:val="00C97806"/>
    <w:rsid w:val="00CA0AFF"/>
    <w:rsid w:val="00CA32FF"/>
    <w:rsid w:val="00CB2DF8"/>
    <w:rsid w:val="00CB3DC2"/>
    <w:rsid w:val="00CD022C"/>
    <w:rsid w:val="00CD0292"/>
    <w:rsid w:val="00CD24F1"/>
    <w:rsid w:val="00CD6E39"/>
    <w:rsid w:val="00CE09E3"/>
    <w:rsid w:val="00CF2F4C"/>
    <w:rsid w:val="00CF396F"/>
    <w:rsid w:val="00D21433"/>
    <w:rsid w:val="00D31B55"/>
    <w:rsid w:val="00D33599"/>
    <w:rsid w:val="00D354AE"/>
    <w:rsid w:val="00D4120A"/>
    <w:rsid w:val="00D45D2C"/>
    <w:rsid w:val="00D514AF"/>
    <w:rsid w:val="00D53CBD"/>
    <w:rsid w:val="00D56215"/>
    <w:rsid w:val="00D60EE0"/>
    <w:rsid w:val="00D673CE"/>
    <w:rsid w:val="00D67B88"/>
    <w:rsid w:val="00D83047"/>
    <w:rsid w:val="00D935DE"/>
    <w:rsid w:val="00D9769C"/>
    <w:rsid w:val="00D97F5F"/>
    <w:rsid w:val="00DB305C"/>
    <w:rsid w:val="00DB36E5"/>
    <w:rsid w:val="00DB6C79"/>
    <w:rsid w:val="00DC6ED2"/>
    <w:rsid w:val="00DE0003"/>
    <w:rsid w:val="00DE136A"/>
    <w:rsid w:val="00DE2180"/>
    <w:rsid w:val="00DE2ACE"/>
    <w:rsid w:val="00E05E7C"/>
    <w:rsid w:val="00E1585B"/>
    <w:rsid w:val="00E17241"/>
    <w:rsid w:val="00E17F39"/>
    <w:rsid w:val="00E24B0D"/>
    <w:rsid w:val="00E252C4"/>
    <w:rsid w:val="00E2776C"/>
    <w:rsid w:val="00E3035F"/>
    <w:rsid w:val="00E347B5"/>
    <w:rsid w:val="00E36C0F"/>
    <w:rsid w:val="00E36E8C"/>
    <w:rsid w:val="00E40AA9"/>
    <w:rsid w:val="00E41506"/>
    <w:rsid w:val="00E517E4"/>
    <w:rsid w:val="00E52B78"/>
    <w:rsid w:val="00E62E75"/>
    <w:rsid w:val="00E72E67"/>
    <w:rsid w:val="00E74E5F"/>
    <w:rsid w:val="00E75DDE"/>
    <w:rsid w:val="00E76044"/>
    <w:rsid w:val="00E90599"/>
    <w:rsid w:val="00E95DC4"/>
    <w:rsid w:val="00EA0AB4"/>
    <w:rsid w:val="00EA5DC0"/>
    <w:rsid w:val="00EA6454"/>
    <w:rsid w:val="00EA656A"/>
    <w:rsid w:val="00EE3F54"/>
    <w:rsid w:val="00EE689E"/>
    <w:rsid w:val="00EF6623"/>
    <w:rsid w:val="00F00A5D"/>
    <w:rsid w:val="00F07FAA"/>
    <w:rsid w:val="00F2198B"/>
    <w:rsid w:val="00F4009F"/>
    <w:rsid w:val="00F464B1"/>
    <w:rsid w:val="00F50229"/>
    <w:rsid w:val="00F52356"/>
    <w:rsid w:val="00FA39EE"/>
    <w:rsid w:val="00FB379A"/>
    <w:rsid w:val="00FC1DC8"/>
    <w:rsid w:val="00FD519A"/>
    <w:rsid w:val="00FD6F57"/>
    <w:rsid w:val="00FE0E9F"/>
    <w:rsid w:val="00FE1B1B"/>
    <w:rsid w:val="00FE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2A0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252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52C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7F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F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37F1C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uiPriority w:val="9"/>
    <w:rsid w:val="00E252C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ralkYok">
    <w:name w:val="No Spacing"/>
    <w:uiPriority w:val="1"/>
    <w:qFormat/>
    <w:rsid w:val="00E252C4"/>
    <w:rPr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E252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4D50A6"/>
    <w:rPr>
      <w:b/>
      <w:bCs/>
      <w:sz w:val="20"/>
      <w:szCs w:val="20"/>
    </w:rPr>
  </w:style>
  <w:style w:type="paragraph" w:styleId="stbilgi">
    <w:name w:val="header"/>
    <w:basedOn w:val="Normal"/>
    <w:link w:val="stbilgiChar"/>
    <w:rsid w:val="008077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8077DE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331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.s&#305;n&#305;f\her-g&#252;ne-bir-&#231;al&#305;&#351;ma\her-g&#252;ne-bir-&#231;al&#305;&#351;ma-27.sesler-ela-t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FA61-0C21-4001-8BFE-E6599C70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her-güne-bir-çalışma-27.sesler-ela-t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2014-10-10T10:24:00Z</cp:lastPrinted>
  <dcterms:created xsi:type="dcterms:W3CDTF">2015-09-28T13:29:00Z</dcterms:created>
  <dcterms:modified xsi:type="dcterms:W3CDTF">2015-09-28T13:29:00Z</dcterms:modified>
  <cp:category>www.sorubak.com</cp:category>
</cp:coreProperties>
</file>